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B62DE9" w14:textId="4A7BCE28" w:rsidR="00000000" w:rsidRPr="007549CD" w:rsidRDefault="004F69D6" w:rsidP="004F69D6">
      <w:pPr>
        <w:pStyle w:val="Photoauteur"/>
      </w:pPr>
      <w:r>
        <w:drawing>
          <wp:inline distT="0" distB="0" distL="0" distR="0" wp14:anchorId="0AA0A7C8" wp14:editId="7A69F004">
            <wp:extent cx="4504762" cy="5266667"/>
            <wp:effectExtent l="0" t="0" r="0" b="0"/>
            <wp:docPr id="1698570075" name="Image 1" descr="Une image contenant personne, Visage humain, habits, intérieur&#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570075" name="Image 1" descr="Une image contenant personne, Visage humain, habits, intérieur&#10;&#10;Le contenu généré par l’IA peut être incorrect."/>
                    <pic:cNvPicPr/>
                  </pic:nvPicPr>
                  <pic:blipFill>
                    <a:blip r:embed="rId7"/>
                    <a:stretch>
                      <a:fillRect/>
                    </a:stretch>
                  </pic:blipFill>
                  <pic:spPr>
                    <a:xfrm>
                      <a:off x="0" y="0"/>
                      <a:ext cx="4504762" cy="5266667"/>
                    </a:xfrm>
                    <a:prstGeom prst="rect">
                      <a:avLst/>
                    </a:prstGeom>
                  </pic:spPr>
                </pic:pic>
              </a:graphicData>
            </a:graphic>
          </wp:inline>
        </w:drawing>
      </w:r>
      <w:r w:rsidR="005B1C71" w:rsidRPr="007549CD">
        <w:drawing>
          <wp:anchor distT="0" distB="0" distL="114300" distR="114300" simplePos="0" relativeHeight="251657728" behindDoc="0" locked="0" layoutInCell="1" allowOverlap="1" wp14:anchorId="3FE3CC16" wp14:editId="6ADA204E">
            <wp:simplePos x="0" y="0"/>
            <wp:positionH relativeFrom="page">
              <wp:posOffset>0</wp:posOffset>
            </wp:positionH>
            <wp:positionV relativeFrom="page">
              <wp:posOffset>0</wp:posOffset>
            </wp:positionV>
            <wp:extent cx="1440180" cy="10692130"/>
            <wp:effectExtent l="0" t="0" r="0" b="0"/>
            <wp:wrapNone/>
            <wp:docPr id="7"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40180" cy="106921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0BF314" w14:textId="77777777" w:rsidR="00000000" w:rsidRDefault="00000000" w:rsidP="0021796F">
      <w:pPr>
        <w:pStyle w:val="Auteur"/>
      </w:pPr>
      <w:r>
        <w:t>Charlotte Brontë</w:t>
      </w:r>
    </w:p>
    <w:p w14:paraId="6378F8EA" w14:textId="77777777" w:rsidR="00000000" w:rsidRPr="007C1C6B" w:rsidRDefault="00000000" w:rsidP="0021796F">
      <w:pPr>
        <w:pStyle w:val="Titrelivre"/>
      </w:pPr>
      <w:r>
        <w:t>SHIRLEY</w:t>
      </w:r>
    </w:p>
    <w:p w14:paraId="0DED5C42" w14:textId="7D053E82" w:rsidR="00000000" w:rsidRDefault="00000000" w:rsidP="0021796F">
      <w:pPr>
        <w:pStyle w:val="DateSortie"/>
      </w:pPr>
      <w:r>
        <w:t>1849</w:t>
      </w:r>
    </w:p>
    <w:p w14:paraId="2C81D1EF" w14:textId="6339EDFD" w:rsidR="00000000" w:rsidRDefault="00000000" w:rsidP="005B1C71">
      <w:pPr>
        <w:pStyle w:val="DateSortie"/>
      </w:pPr>
      <w:r>
        <w:t xml:space="preserve">Traduit par </w:t>
      </w:r>
      <w:r w:rsidR="004F69D6">
        <w:t>MM. </w:t>
      </w:r>
      <w:r>
        <w:t>Romey et A</w:t>
      </w:r>
      <w:r w:rsidR="004F69D6">
        <w:t xml:space="preserve">. </w:t>
      </w:r>
      <w:proofErr w:type="spellStart"/>
      <w:r>
        <w:t>Rolet</w:t>
      </w:r>
      <w:proofErr w:type="spellEnd"/>
    </w:p>
    <w:p w14:paraId="0B5F8A1B" w14:textId="77777777" w:rsidR="00000000" w:rsidRDefault="00000000" w:rsidP="0021796F">
      <w:pPr>
        <w:sectPr w:rsidR="0021796F">
          <w:footerReference w:type="default" r:id="rId9"/>
          <w:pgSz w:w="11906" w:h="16838" w:code="9"/>
          <w:pgMar w:top="0" w:right="0" w:bottom="0" w:left="0" w:header="0" w:footer="0" w:gutter="0"/>
          <w:cols w:space="708"/>
          <w:titlePg/>
          <w:docGrid w:linePitch="360"/>
        </w:sectPr>
      </w:pPr>
    </w:p>
    <w:p w14:paraId="6B41DDD6" w14:textId="77777777" w:rsidR="00000000" w:rsidRDefault="00000000" w:rsidP="004F69D6">
      <w:pPr>
        <w:pStyle w:val="Titretablematires"/>
      </w:pPr>
      <w:r>
        <w:lastRenderedPageBreak/>
        <w:t>Table des matières</w:t>
      </w:r>
    </w:p>
    <w:p w14:paraId="58E84524" w14:textId="77777777" w:rsidR="00000000" w:rsidRDefault="00000000"/>
    <w:p w14:paraId="44DB12A9" w14:textId="3CE5C71E" w:rsidR="004F69D6" w:rsidRDefault="00000000">
      <w:pPr>
        <w:pStyle w:val="TM1"/>
        <w:rPr>
          <w:rFonts w:asciiTheme="minorHAnsi" w:eastAsiaTheme="minorEastAsia" w:hAnsiTheme="minorHAnsi" w:cstheme="minorBidi"/>
          <w:bCs w:val="0"/>
          <w:iCs w:val="0"/>
          <w:color w:val="auto"/>
          <w:kern w:val="2"/>
          <w:sz w:val="24"/>
          <w:szCs w:val="24"/>
          <w14:ligatures w14:val="standardContextual"/>
        </w:rPr>
      </w:pPr>
      <w:r>
        <w:rPr>
          <w:noProof w:val="0"/>
        </w:rPr>
        <w:fldChar w:fldCharType="begin"/>
      </w:r>
      <w:r>
        <w:rPr>
          <w:noProof w:val="0"/>
        </w:rPr>
        <w:instrText xml:space="preserve"> TOC</w:instrText>
      </w:r>
      <w:r>
        <w:rPr>
          <w:noProof w:val="0"/>
        </w:rPr>
        <w:instrText xml:space="preserve"> \o "1-3" \h \z </w:instrText>
      </w:r>
      <w:r>
        <w:rPr>
          <w:noProof w:val="0"/>
        </w:rPr>
        <w:fldChar w:fldCharType="separate"/>
      </w:r>
      <w:hyperlink w:anchor="_Toc199956081" w:history="1">
        <w:r w:rsidR="004F69D6" w:rsidRPr="000C7EF3">
          <w:rPr>
            <w:rStyle w:val="Lienhypertexte"/>
          </w:rPr>
          <w:t>TOME PREMIER</w:t>
        </w:r>
        <w:r w:rsidR="004F69D6">
          <w:rPr>
            <w:webHidden/>
          </w:rPr>
          <w:tab/>
        </w:r>
        <w:r w:rsidR="004F69D6">
          <w:rPr>
            <w:webHidden/>
          </w:rPr>
          <w:fldChar w:fldCharType="begin"/>
        </w:r>
        <w:r w:rsidR="004F69D6">
          <w:rPr>
            <w:webHidden/>
          </w:rPr>
          <w:instrText xml:space="preserve"> PAGEREF _Toc199956081 \h </w:instrText>
        </w:r>
        <w:r w:rsidR="004F69D6">
          <w:rPr>
            <w:webHidden/>
          </w:rPr>
        </w:r>
        <w:r w:rsidR="004F69D6">
          <w:rPr>
            <w:webHidden/>
          </w:rPr>
          <w:fldChar w:fldCharType="separate"/>
        </w:r>
        <w:r w:rsidR="002A4C2F">
          <w:rPr>
            <w:webHidden/>
          </w:rPr>
          <w:t>4</w:t>
        </w:r>
        <w:r w:rsidR="004F69D6">
          <w:rPr>
            <w:webHidden/>
          </w:rPr>
          <w:fldChar w:fldCharType="end"/>
        </w:r>
      </w:hyperlink>
    </w:p>
    <w:p w14:paraId="2367AAB9" w14:textId="7A24B0CA"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082" w:history="1">
        <w:r w:rsidRPr="000C7EF3">
          <w:rPr>
            <w:rStyle w:val="Lienhypertexte"/>
          </w:rPr>
          <w:t>CHAPITRE PREMIER.  Le Lévitique.</w:t>
        </w:r>
        <w:r>
          <w:rPr>
            <w:webHidden/>
          </w:rPr>
          <w:tab/>
        </w:r>
        <w:r>
          <w:rPr>
            <w:webHidden/>
          </w:rPr>
          <w:fldChar w:fldCharType="begin"/>
        </w:r>
        <w:r>
          <w:rPr>
            <w:webHidden/>
          </w:rPr>
          <w:instrText xml:space="preserve"> PAGEREF _Toc199956082 \h </w:instrText>
        </w:r>
        <w:r>
          <w:rPr>
            <w:webHidden/>
          </w:rPr>
        </w:r>
        <w:r>
          <w:rPr>
            <w:webHidden/>
          </w:rPr>
          <w:fldChar w:fldCharType="separate"/>
        </w:r>
        <w:r w:rsidR="002A4C2F">
          <w:rPr>
            <w:webHidden/>
          </w:rPr>
          <w:t>5</w:t>
        </w:r>
        <w:r>
          <w:rPr>
            <w:webHidden/>
          </w:rPr>
          <w:fldChar w:fldCharType="end"/>
        </w:r>
      </w:hyperlink>
    </w:p>
    <w:p w14:paraId="5B0D4011" w14:textId="2F6DB48E"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083" w:history="1">
        <w:r w:rsidRPr="000C7EF3">
          <w:rPr>
            <w:rStyle w:val="Lienhypertexte"/>
          </w:rPr>
          <w:t>CHAPITRE II.  Les voitures.</w:t>
        </w:r>
        <w:r>
          <w:rPr>
            <w:webHidden/>
          </w:rPr>
          <w:tab/>
        </w:r>
        <w:r>
          <w:rPr>
            <w:webHidden/>
          </w:rPr>
          <w:fldChar w:fldCharType="begin"/>
        </w:r>
        <w:r>
          <w:rPr>
            <w:webHidden/>
          </w:rPr>
          <w:instrText xml:space="preserve"> PAGEREF _Toc199956083 \h </w:instrText>
        </w:r>
        <w:r>
          <w:rPr>
            <w:webHidden/>
          </w:rPr>
        </w:r>
        <w:r>
          <w:rPr>
            <w:webHidden/>
          </w:rPr>
          <w:fldChar w:fldCharType="separate"/>
        </w:r>
        <w:r w:rsidR="002A4C2F">
          <w:rPr>
            <w:webHidden/>
          </w:rPr>
          <w:t>23</w:t>
        </w:r>
        <w:r>
          <w:rPr>
            <w:webHidden/>
          </w:rPr>
          <w:fldChar w:fldCharType="end"/>
        </w:r>
      </w:hyperlink>
    </w:p>
    <w:p w14:paraId="265FA33F" w14:textId="0D7283A7"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084" w:history="1">
        <w:r w:rsidRPr="000C7EF3">
          <w:rPr>
            <w:rStyle w:val="Lienhypertexte"/>
          </w:rPr>
          <w:t>CHAPITRE III.  M. Yorke.</w:t>
        </w:r>
        <w:r>
          <w:rPr>
            <w:webHidden/>
          </w:rPr>
          <w:tab/>
        </w:r>
        <w:r>
          <w:rPr>
            <w:webHidden/>
          </w:rPr>
          <w:fldChar w:fldCharType="begin"/>
        </w:r>
        <w:r>
          <w:rPr>
            <w:webHidden/>
          </w:rPr>
          <w:instrText xml:space="preserve"> PAGEREF _Toc199956084 \h </w:instrText>
        </w:r>
        <w:r>
          <w:rPr>
            <w:webHidden/>
          </w:rPr>
        </w:r>
        <w:r>
          <w:rPr>
            <w:webHidden/>
          </w:rPr>
          <w:fldChar w:fldCharType="separate"/>
        </w:r>
        <w:r w:rsidR="002A4C2F">
          <w:rPr>
            <w:webHidden/>
          </w:rPr>
          <w:t>45</w:t>
        </w:r>
        <w:r>
          <w:rPr>
            <w:webHidden/>
          </w:rPr>
          <w:fldChar w:fldCharType="end"/>
        </w:r>
      </w:hyperlink>
    </w:p>
    <w:p w14:paraId="3E065DE9" w14:textId="6A8C6CE2"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085" w:history="1">
        <w:r w:rsidRPr="000C7EF3">
          <w:rPr>
            <w:rStyle w:val="Lienhypertexte"/>
          </w:rPr>
          <w:t>CHAPITRE IV.  Le cottage de Hollow.</w:t>
        </w:r>
        <w:r>
          <w:rPr>
            <w:webHidden/>
          </w:rPr>
          <w:tab/>
        </w:r>
        <w:r>
          <w:rPr>
            <w:webHidden/>
          </w:rPr>
          <w:fldChar w:fldCharType="begin"/>
        </w:r>
        <w:r>
          <w:rPr>
            <w:webHidden/>
          </w:rPr>
          <w:instrText xml:space="preserve"> PAGEREF _Toc199956085 \h </w:instrText>
        </w:r>
        <w:r>
          <w:rPr>
            <w:webHidden/>
          </w:rPr>
        </w:r>
        <w:r>
          <w:rPr>
            <w:webHidden/>
          </w:rPr>
          <w:fldChar w:fldCharType="separate"/>
        </w:r>
        <w:r w:rsidR="002A4C2F">
          <w:rPr>
            <w:webHidden/>
          </w:rPr>
          <w:t>70</w:t>
        </w:r>
        <w:r>
          <w:rPr>
            <w:webHidden/>
          </w:rPr>
          <w:fldChar w:fldCharType="end"/>
        </w:r>
      </w:hyperlink>
    </w:p>
    <w:p w14:paraId="154D8C10" w14:textId="56668726"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086" w:history="1">
        <w:r w:rsidRPr="000C7EF3">
          <w:rPr>
            <w:rStyle w:val="Lienhypertexte"/>
          </w:rPr>
          <w:t>CHAPITRE V.  Coriolan.</w:t>
        </w:r>
        <w:r>
          <w:rPr>
            <w:webHidden/>
          </w:rPr>
          <w:tab/>
        </w:r>
        <w:r>
          <w:rPr>
            <w:webHidden/>
          </w:rPr>
          <w:fldChar w:fldCharType="begin"/>
        </w:r>
        <w:r>
          <w:rPr>
            <w:webHidden/>
          </w:rPr>
          <w:instrText xml:space="preserve"> PAGEREF _Toc199956086 \h </w:instrText>
        </w:r>
        <w:r>
          <w:rPr>
            <w:webHidden/>
          </w:rPr>
        </w:r>
        <w:r>
          <w:rPr>
            <w:webHidden/>
          </w:rPr>
          <w:fldChar w:fldCharType="separate"/>
        </w:r>
        <w:r w:rsidR="002A4C2F">
          <w:rPr>
            <w:webHidden/>
          </w:rPr>
          <w:t>92</w:t>
        </w:r>
        <w:r>
          <w:rPr>
            <w:webHidden/>
          </w:rPr>
          <w:fldChar w:fldCharType="end"/>
        </w:r>
      </w:hyperlink>
    </w:p>
    <w:p w14:paraId="5B03022D" w14:textId="7208511D"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087" w:history="1">
        <w:r w:rsidRPr="000C7EF3">
          <w:rPr>
            <w:rStyle w:val="Lienhypertexte"/>
          </w:rPr>
          <w:t>CHAPITRE VI  Les vicaires prenant le thé.</w:t>
        </w:r>
        <w:r>
          <w:rPr>
            <w:webHidden/>
          </w:rPr>
          <w:tab/>
        </w:r>
        <w:r>
          <w:rPr>
            <w:webHidden/>
          </w:rPr>
          <w:fldChar w:fldCharType="begin"/>
        </w:r>
        <w:r>
          <w:rPr>
            <w:webHidden/>
          </w:rPr>
          <w:instrText xml:space="preserve"> PAGEREF _Toc199956087 \h </w:instrText>
        </w:r>
        <w:r>
          <w:rPr>
            <w:webHidden/>
          </w:rPr>
        </w:r>
        <w:r>
          <w:rPr>
            <w:webHidden/>
          </w:rPr>
          <w:fldChar w:fldCharType="separate"/>
        </w:r>
        <w:r w:rsidR="002A4C2F">
          <w:rPr>
            <w:webHidden/>
          </w:rPr>
          <w:t>121</w:t>
        </w:r>
        <w:r>
          <w:rPr>
            <w:webHidden/>
          </w:rPr>
          <w:fldChar w:fldCharType="end"/>
        </w:r>
      </w:hyperlink>
    </w:p>
    <w:p w14:paraId="1D775350" w14:textId="1A5CE924"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088" w:history="1">
        <w:r w:rsidRPr="000C7EF3">
          <w:rPr>
            <w:rStyle w:val="Lienhypertexte"/>
          </w:rPr>
          <w:t>CHAPITRE VII  Noé et Moïse.</w:t>
        </w:r>
        <w:r>
          <w:rPr>
            <w:webHidden/>
          </w:rPr>
          <w:tab/>
        </w:r>
        <w:r>
          <w:rPr>
            <w:webHidden/>
          </w:rPr>
          <w:fldChar w:fldCharType="begin"/>
        </w:r>
        <w:r>
          <w:rPr>
            <w:webHidden/>
          </w:rPr>
          <w:instrText xml:space="preserve"> PAGEREF _Toc199956088 \h </w:instrText>
        </w:r>
        <w:r>
          <w:rPr>
            <w:webHidden/>
          </w:rPr>
        </w:r>
        <w:r>
          <w:rPr>
            <w:webHidden/>
          </w:rPr>
          <w:fldChar w:fldCharType="separate"/>
        </w:r>
        <w:r w:rsidR="002A4C2F">
          <w:rPr>
            <w:webHidden/>
          </w:rPr>
          <w:t>156</w:t>
        </w:r>
        <w:r>
          <w:rPr>
            <w:webHidden/>
          </w:rPr>
          <w:fldChar w:fldCharType="end"/>
        </w:r>
      </w:hyperlink>
    </w:p>
    <w:p w14:paraId="05C3EB2C" w14:textId="4308D913"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089" w:history="1">
        <w:r w:rsidRPr="000C7EF3">
          <w:rPr>
            <w:rStyle w:val="Lienhypertexte"/>
          </w:rPr>
          <w:t>CHAPITRE VIII.  Briarmains.</w:t>
        </w:r>
        <w:r>
          <w:rPr>
            <w:webHidden/>
          </w:rPr>
          <w:tab/>
        </w:r>
        <w:r>
          <w:rPr>
            <w:webHidden/>
          </w:rPr>
          <w:fldChar w:fldCharType="begin"/>
        </w:r>
        <w:r>
          <w:rPr>
            <w:webHidden/>
          </w:rPr>
          <w:instrText xml:space="preserve"> PAGEREF _Toc199956089 \h </w:instrText>
        </w:r>
        <w:r>
          <w:rPr>
            <w:webHidden/>
          </w:rPr>
        </w:r>
        <w:r>
          <w:rPr>
            <w:webHidden/>
          </w:rPr>
          <w:fldChar w:fldCharType="separate"/>
        </w:r>
        <w:r w:rsidR="002A4C2F">
          <w:rPr>
            <w:webHidden/>
          </w:rPr>
          <w:t>179</w:t>
        </w:r>
        <w:r>
          <w:rPr>
            <w:webHidden/>
          </w:rPr>
          <w:fldChar w:fldCharType="end"/>
        </w:r>
      </w:hyperlink>
    </w:p>
    <w:p w14:paraId="4821B8EC" w14:textId="5786FDA4"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090" w:history="1">
        <w:r w:rsidRPr="000C7EF3">
          <w:rPr>
            <w:rStyle w:val="Lienhypertexte"/>
          </w:rPr>
          <w:t>CHAPITRE IX.  Les vieilles filles.</w:t>
        </w:r>
        <w:r>
          <w:rPr>
            <w:webHidden/>
          </w:rPr>
          <w:tab/>
        </w:r>
        <w:r>
          <w:rPr>
            <w:webHidden/>
          </w:rPr>
          <w:fldChar w:fldCharType="begin"/>
        </w:r>
        <w:r>
          <w:rPr>
            <w:webHidden/>
          </w:rPr>
          <w:instrText xml:space="preserve"> PAGEREF _Toc199956090 \h </w:instrText>
        </w:r>
        <w:r>
          <w:rPr>
            <w:webHidden/>
          </w:rPr>
        </w:r>
        <w:r>
          <w:rPr>
            <w:webHidden/>
          </w:rPr>
          <w:fldChar w:fldCharType="separate"/>
        </w:r>
        <w:r w:rsidR="002A4C2F">
          <w:rPr>
            <w:webHidden/>
          </w:rPr>
          <w:t>209</w:t>
        </w:r>
        <w:r>
          <w:rPr>
            <w:webHidden/>
          </w:rPr>
          <w:fldChar w:fldCharType="end"/>
        </w:r>
      </w:hyperlink>
    </w:p>
    <w:p w14:paraId="50C00994" w14:textId="2AB49807"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091" w:history="1">
        <w:r w:rsidRPr="000C7EF3">
          <w:rPr>
            <w:rStyle w:val="Lienhypertexte"/>
          </w:rPr>
          <w:t>CHAPITRE X.  Fieldhead.</w:t>
        </w:r>
        <w:r>
          <w:rPr>
            <w:webHidden/>
          </w:rPr>
          <w:tab/>
        </w:r>
        <w:r>
          <w:rPr>
            <w:webHidden/>
          </w:rPr>
          <w:fldChar w:fldCharType="begin"/>
        </w:r>
        <w:r>
          <w:rPr>
            <w:webHidden/>
          </w:rPr>
          <w:instrText xml:space="preserve"> PAGEREF _Toc199956091 \h </w:instrText>
        </w:r>
        <w:r>
          <w:rPr>
            <w:webHidden/>
          </w:rPr>
        </w:r>
        <w:r>
          <w:rPr>
            <w:webHidden/>
          </w:rPr>
          <w:fldChar w:fldCharType="separate"/>
        </w:r>
        <w:r w:rsidR="002A4C2F">
          <w:rPr>
            <w:webHidden/>
          </w:rPr>
          <w:t>233</w:t>
        </w:r>
        <w:r>
          <w:rPr>
            <w:webHidden/>
          </w:rPr>
          <w:fldChar w:fldCharType="end"/>
        </w:r>
      </w:hyperlink>
    </w:p>
    <w:p w14:paraId="723C566B" w14:textId="40CB843E"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092" w:history="1">
        <w:r w:rsidRPr="000C7EF3">
          <w:rPr>
            <w:rStyle w:val="Lienhypertexte"/>
          </w:rPr>
          <w:t>CHAPITRE XI.  Shirley et Caroline.</w:t>
        </w:r>
        <w:r>
          <w:rPr>
            <w:webHidden/>
          </w:rPr>
          <w:tab/>
        </w:r>
        <w:r>
          <w:rPr>
            <w:webHidden/>
          </w:rPr>
          <w:fldChar w:fldCharType="begin"/>
        </w:r>
        <w:r>
          <w:rPr>
            <w:webHidden/>
          </w:rPr>
          <w:instrText xml:space="preserve"> PAGEREF _Toc199956092 \h </w:instrText>
        </w:r>
        <w:r>
          <w:rPr>
            <w:webHidden/>
          </w:rPr>
        </w:r>
        <w:r>
          <w:rPr>
            <w:webHidden/>
          </w:rPr>
          <w:fldChar w:fldCharType="separate"/>
        </w:r>
        <w:r w:rsidR="002A4C2F">
          <w:rPr>
            <w:webHidden/>
          </w:rPr>
          <w:t>259</w:t>
        </w:r>
        <w:r>
          <w:rPr>
            <w:webHidden/>
          </w:rPr>
          <w:fldChar w:fldCharType="end"/>
        </w:r>
      </w:hyperlink>
    </w:p>
    <w:p w14:paraId="0FCC370B" w14:textId="580CF5D6"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093" w:history="1">
        <w:r w:rsidRPr="000C7EF3">
          <w:rPr>
            <w:rStyle w:val="Lienhypertexte"/>
          </w:rPr>
          <w:t>CHAPITRE XII.  Nouveaux incidents.</w:t>
        </w:r>
        <w:r>
          <w:rPr>
            <w:webHidden/>
          </w:rPr>
          <w:tab/>
        </w:r>
        <w:r>
          <w:rPr>
            <w:webHidden/>
          </w:rPr>
          <w:fldChar w:fldCharType="begin"/>
        </w:r>
        <w:r>
          <w:rPr>
            <w:webHidden/>
          </w:rPr>
          <w:instrText xml:space="preserve"> PAGEREF _Toc199956093 \h </w:instrText>
        </w:r>
        <w:r>
          <w:rPr>
            <w:webHidden/>
          </w:rPr>
        </w:r>
        <w:r>
          <w:rPr>
            <w:webHidden/>
          </w:rPr>
          <w:fldChar w:fldCharType="separate"/>
        </w:r>
        <w:r w:rsidR="002A4C2F">
          <w:rPr>
            <w:webHidden/>
          </w:rPr>
          <w:t>291</w:t>
        </w:r>
        <w:r>
          <w:rPr>
            <w:webHidden/>
          </w:rPr>
          <w:fldChar w:fldCharType="end"/>
        </w:r>
      </w:hyperlink>
    </w:p>
    <w:p w14:paraId="28685154" w14:textId="23472319"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094" w:history="1">
        <w:r w:rsidRPr="000C7EF3">
          <w:rPr>
            <w:rStyle w:val="Lienhypertexte"/>
          </w:rPr>
          <w:t>CHAPITRE XIII.  Shirley cherche à se sauver par de bonnes œuvres.</w:t>
        </w:r>
        <w:r>
          <w:rPr>
            <w:webHidden/>
          </w:rPr>
          <w:tab/>
        </w:r>
        <w:r>
          <w:rPr>
            <w:webHidden/>
          </w:rPr>
          <w:fldChar w:fldCharType="begin"/>
        </w:r>
        <w:r>
          <w:rPr>
            <w:webHidden/>
          </w:rPr>
          <w:instrText xml:space="preserve"> PAGEREF _Toc199956094 \h </w:instrText>
        </w:r>
        <w:r>
          <w:rPr>
            <w:webHidden/>
          </w:rPr>
        </w:r>
        <w:r>
          <w:rPr>
            <w:webHidden/>
          </w:rPr>
          <w:fldChar w:fldCharType="separate"/>
        </w:r>
        <w:r w:rsidR="002A4C2F">
          <w:rPr>
            <w:webHidden/>
          </w:rPr>
          <w:t>330</w:t>
        </w:r>
        <w:r>
          <w:rPr>
            <w:webHidden/>
          </w:rPr>
          <w:fldChar w:fldCharType="end"/>
        </w:r>
      </w:hyperlink>
    </w:p>
    <w:p w14:paraId="4504BD10" w14:textId="3615207C"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095" w:history="1">
        <w:r w:rsidRPr="000C7EF3">
          <w:rPr>
            <w:rStyle w:val="Lienhypertexte"/>
          </w:rPr>
          <w:t>CHAPITRE XIV.  L’exode de M. Donne.</w:t>
        </w:r>
        <w:r>
          <w:rPr>
            <w:webHidden/>
          </w:rPr>
          <w:tab/>
        </w:r>
        <w:r>
          <w:rPr>
            <w:webHidden/>
          </w:rPr>
          <w:fldChar w:fldCharType="begin"/>
        </w:r>
        <w:r>
          <w:rPr>
            <w:webHidden/>
          </w:rPr>
          <w:instrText xml:space="preserve"> PAGEREF _Toc199956095 \h </w:instrText>
        </w:r>
        <w:r>
          <w:rPr>
            <w:webHidden/>
          </w:rPr>
        </w:r>
        <w:r>
          <w:rPr>
            <w:webHidden/>
          </w:rPr>
          <w:fldChar w:fldCharType="separate"/>
        </w:r>
        <w:r w:rsidR="002A4C2F">
          <w:rPr>
            <w:webHidden/>
          </w:rPr>
          <w:t>349</w:t>
        </w:r>
        <w:r>
          <w:rPr>
            <w:webHidden/>
          </w:rPr>
          <w:fldChar w:fldCharType="end"/>
        </w:r>
      </w:hyperlink>
    </w:p>
    <w:p w14:paraId="61D5D578" w14:textId="0C9489A0"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096" w:history="1">
        <w:r w:rsidRPr="000C7EF3">
          <w:rPr>
            <w:rStyle w:val="Lienhypertexte"/>
          </w:rPr>
          <w:t>CHAPITRE XV.  La Pentecôte.</w:t>
        </w:r>
        <w:r>
          <w:rPr>
            <w:webHidden/>
          </w:rPr>
          <w:tab/>
        </w:r>
        <w:r>
          <w:rPr>
            <w:webHidden/>
          </w:rPr>
          <w:fldChar w:fldCharType="begin"/>
        </w:r>
        <w:r>
          <w:rPr>
            <w:webHidden/>
          </w:rPr>
          <w:instrText xml:space="preserve"> PAGEREF _Toc199956096 \h </w:instrText>
        </w:r>
        <w:r>
          <w:rPr>
            <w:webHidden/>
          </w:rPr>
        </w:r>
        <w:r>
          <w:rPr>
            <w:webHidden/>
          </w:rPr>
          <w:fldChar w:fldCharType="separate"/>
        </w:r>
        <w:r w:rsidR="002A4C2F">
          <w:rPr>
            <w:webHidden/>
          </w:rPr>
          <w:t>369</w:t>
        </w:r>
        <w:r>
          <w:rPr>
            <w:webHidden/>
          </w:rPr>
          <w:fldChar w:fldCharType="end"/>
        </w:r>
      </w:hyperlink>
    </w:p>
    <w:p w14:paraId="636B4172" w14:textId="2CAC6FCE"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097" w:history="1">
        <w:r w:rsidRPr="000C7EF3">
          <w:rPr>
            <w:rStyle w:val="Lienhypertexte"/>
          </w:rPr>
          <w:t>CHAPITRE XVI.  Le festin des écoles.</w:t>
        </w:r>
        <w:r>
          <w:rPr>
            <w:webHidden/>
          </w:rPr>
          <w:tab/>
        </w:r>
        <w:r>
          <w:rPr>
            <w:webHidden/>
          </w:rPr>
          <w:fldChar w:fldCharType="begin"/>
        </w:r>
        <w:r>
          <w:rPr>
            <w:webHidden/>
          </w:rPr>
          <w:instrText xml:space="preserve"> PAGEREF _Toc199956097 \h </w:instrText>
        </w:r>
        <w:r>
          <w:rPr>
            <w:webHidden/>
          </w:rPr>
        </w:r>
        <w:r>
          <w:rPr>
            <w:webHidden/>
          </w:rPr>
          <w:fldChar w:fldCharType="separate"/>
        </w:r>
        <w:r w:rsidR="002A4C2F">
          <w:rPr>
            <w:webHidden/>
          </w:rPr>
          <w:t>384</w:t>
        </w:r>
        <w:r>
          <w:rPr>
            <w:webHidden/>
          </w:rPr>
          <w:fldChar w:fldCharType="end"/>
        </w:r>
      </w:hyperlink>
    </w:p>
    <w:p w14:paraId="24BA9EFD" w14:textId="272ADA7E"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098" w:history="1">
        <w:r w:rsidRPr="000C7EF3">
          <w:rPr>
            <w:rStyle w:val="Lienhypertexte"/>
          </w:rPr>
          <w:t>CHAPITRE XVII.  Que le bienveillant lecteur est prié de passer, comme servant d’introduction à des personnages peu importants.</w:t>
        </w:r>
        <w:r>
          <w:rPr>
            <w:webHidden/>
          </w:rPr>
          <w:tab/>
        </w:r>
        <w:r>
          <w:rPr>
            <w:webHidden/>
          </w:rPr>
          <w:fldChar w:fldCharType="begin"/>
        </w:r>
        <w:r>
          <w:rPr>
            <w:webHidden/>
          </w:rPr>
          <w:instrText xml:space="preserve"> PAGEREF _Toc199956098 \h </w:instrText>
        </w:r>
        <w:r>
          <w:rPr>
            <w:webHidden/>
          </w:rPr>
        </w:r>
        <w:r>
          <w:rPr>
            <w:webHidden/>
          </w:rPr>
          <w:fldChar w:fldCharType="separate"/>
        </w:r>
        <w:r w:rsidR="002A4C2F">
          <w:rPr>
            <w:webHidden/>
          </w:rPr>
          <w:t>407</w:t>
        </w:r>
        <w:r>
          <w:rPr>
            <w:webHidden/>
          </w:rPr>
          <w:fldChar w:fldCharType="end"/>
        </w:r>
      </w:hyperlink>
    </w:p>
    <w:p w14:paraId="26720AF5" w14:textId="2F95304D"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099" w:history="1">
        <w:r w:rsidRPr="000C7EF3">
          <w:rPr>
            <w:rStyle w:val="Lienhypertexte"/>
          </w:rPr>
          <w:t>CHAPITRE XVIII.  Une nuit d’été.</w:t>
        </w:r>
        <w:r>
          <w:rPr>
            <w:webHidden/>
          </w:rPr>
          <w:tab/>
        </w:r>
        <w:r>
          <w:rPr>
            <w:webHidden/>
          </w:rPr>
          <w:fldChar w:fldCharType="begin"/>
        </w:r>
        <w:r>
          <w:rPr>
            <w:webHidden/>
          </w:rPr>
          <w:instrText xml:space="preserve"> PAGEREF _Toc199956099 \h </w:instrText>
        </w:r>
        <w:r>
          <w:rPr>
            <w:webHidden/>
          </w:rPr>
        </w:r>
        <w:r>
          <w:rPr>
            <w:webHidden/>
          </w:rPr>
          <w:fldChar w:fldCharType="separate"/>
        </w:r>
        <w:r w:rsidR="002A4C2F">
          <w:rPr>
            <w:webHidden/>
          </w:rPr>
          <w:t>424</w:t>
        </w:r>
        <w:r>
          <w:rPr>
            <w:webHidden/>
          </w:rPr>
          <w:fldChar w:fldCharType="end"/>
        </w:r>
      </w:hyperlink>
    </w:p>
    <w:p w14:paraId="001B1194" w14:textId="622FE587"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100" w:history="1">
        <w:r w:rsidRPr="000C7EF3">
          <w:rPr>
            <w:rStyle w:val="Lienhypertexte"/>
          </w:rPr>
          <w:t>CHAPITRE XIX.  Le lendemain.</w:t>
        </w:r>
        <w:r>
          <w:rPr>
            <w:webHidden/>
          </w:rPr>
          <w:tab/>
        </w:r>
        <w:r>
          <w:rPr>
            <w:webHidden/>
          </w:rPr>
          <w:fldChar w:fldCharType="begin"/>
        </w:r>
        <w:r>
          <w:rPr>
            <w:webHidden/>
          </w:rPr>
          <w:instrText xml:space="preserve"> PAGEREF _Toc199956100 \h </w:instrText>
        </w:r>
        <w:r>
          <w:rPr>
            <w:webHidden/>
          </w:rPr>
        </w:r>
        <w:r>
          <w:rPr>
            <w:webHidden/>
          </w:rPr>
          <w:fldChar w:fldCharType="separate"/>
        </w:r>
        <w:r w:rsidR="002A4C2F">
          <w:rPr>
            <w:webHidden/>
          </w:rPr>
          <w:t>449</w:t>
        </w:r>
        <w:r>
          <w:rPr>
            <w:webHidden/>
          </w:rPr>
          <w:fldChar w:fldCharType="end"/>
        </w:r>
      </w:hyperlink>
    </w:p>
    <w:p w14:paraId="297E1390" w14:textId="2E32BCA3"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101" w:history="1">
        <w:r w:rsidRPr="000C7EF3">
          <w:rPr>
            <w:rStyle w:val="Lienhypertexte"/>
          </w:rPr>
          <w:t>CHAPITRE XX.  Mistress Pryor.</w:t>
        </w:r>
        <w:r>
          <w:rPr>
            <w:webHidden/>
          </w:rPr>
          <w:tab/>
        </w:r>
        <w:r>
          <w:rPr>
            <w:webHidden/>
          </w:rPr>
          <w:fldChar w:fldCharType="begin"/>
        </w:r>
        <w:r>
          <w:rPr>
            <w:webHidden/>
          </w:rPr>
          <w:instrText xml:space="preserve"> PAGEREF _Toc199956101 \h </w:instrText>
        </w:r>
        <w:r>
          <w:rPr>
            <w:webHidden/>
          </w:rPr>
        </w:r>
        <w:r>
          <w:rPr>
            <w:webHidden/>
          </w:rPr>
          <w:fldChar w:fldCharType="separate"/>
        </w:r>
        <w:r w:rsidR="002A4C2F">
          <w:rPr>
            <w:webHidden/>
          </w:rPr>
          <w:t>468</w:t>
        </w:r>
        <w:r>
          <w:rPr>
            <w:webHidden/>
          </w:rPr>
          <w:fldChar w:fldCharType="end"/>
        </w:r>
      </w:hyperlink>
    </w:p>
    <w:p w14:paraId="64C14903" w14:textId="7C302F80"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102" w:history="1">
        <w:r w:rsidRPr="000C7EF3">
          <w:rPr>
            <w:rStyle w:val="Lienhypertexte"/>
          </w:rPr>
          <w:t>CHAPITRE XXI.  Deux vies.</w:t>
        </w:r>
        <w:r>
          <w:rPr>
            <w:webHidden/>
          </w:rPr>
          <w:tab/>
        </w:r>
        <w:r>
          <w:rPr>
            <w:webHidden/>
          </w:rPr>
          <w:fldChar w:fldCharType="begin"/>
        </w:r>
        <w:r>
          <w:rPr>
            <w:webHidden/>
          </w:rPr>
          <w:instrText xml:space="preserve"> PAGEREF _Toc199956102 \h </w:instrText>
        </w:r>
        <w:r>
          <w:rPr>
            <w:webHidden/>
          </w:rPr>
        </w:r>
        <w:r>
          <w:rPr>
            <w:webHidden/>
          </w:rPr>
          <w:fldChar w:fldCharType="separate"/>
        </w:r>
        <w:r w:rsidR="002A4C2F">
          <w:rPr>
            <w:webHidden/>
          </w:rPr>
          <w:t>494</w:t>
        </w:r>
        <w:r>
          <w:rPr>
            <w:webHidden/>
          </w:rPr>
          <w:fldChar w:fldCharType="end"/>
        </w:r>
      </w:hyperlink>
    </w:p>
    <w:p w14:paraId="661AEE2D" w14:textId="6073FC50"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103" w:history="1">
        <w:r w:rsidRPr="000C7EF3">
          <w:rPr>
            <w:rStyle w:val="Lienhypertexte"/>
          </w:rPr>
          <w:t>CHAPITRE XXII.  Une soirée dehors.</w:t>
        </w:r>
        <w:r>
          <w:rPr>
            <w:webHidden/>
          </w:rPr>
          <w:tab/>
        </w:r>
        <w:r>
          <w:rPr>
            <w:webHidden/>
          </w:rPr>
          <w:fldChar w:fldCharType="begin"/>
        </w:r>
        <w:r>
          <w:rPr>
            <w:webHidden/>
          </w:rPr>
          <w:instrText xml:space="preserve"> PAGEREF _Toc199956103 \h </w:instrText>
        </w:r>
        <w:r>
          <w:rPr>
            <w:webHidden/>
          </w:rPr>
        </w:r>
        <w:r>
          <w:rPr>
            <w:webHidden/>
          </w:rPr>
          <w:fldChar w:fldCharType="separate"/>
        </w:r>
        <w:r w:rsidR="002A4C2F">
          <w:rPr>
            <w:webHidden/>
          </w:rPr>
          <w:t>508</w:t>
        </w:r>
        <w:r>
          <w:rPr>
            <w:webHidden/>
          </w:rPr>
          <w:fldChar w:fldCharType="end"/>
        </w:r>
      </w:hyperlink>
    </w:p>
    <w:p w14:paraId="32301861" w14:textId="02ABAE61"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104" w:history="1">
        <w:r w:rsidRPr="000C7EF3">
          <w:rPr>
            <w:rStyle w:val="Lienhypertexte"/>
          </w:rPr>
          <w:t>CHAPITRE XXIII.  La vallée de la Mort.</w:t>
        </w:r>
        <w:r>
          <w:rPr>
            <w:webHidden/>
          </w:rPr>
          <w:tab/>
        </w:r>
        <w:r>
          <w:rPr>
            <w:webHidden/>
          </w:rPr>
          <w:fldChar w:fldCharType="begin"/>
        </w:r>
        <w:r>
          <w:rPr>
            <w:webHidden/>
          </w:rPr>
          <w:instrText xml:space="preserve"> PAGEREF _Toc199956104 \h </w:instrText>
        </w:r>
        <w:r>
          <w:rPr>
            <w:webHidden/>
          </w:rPr>
        </w:r>
        <w:r>
          <w:rPr>
            <w:webHidden/>
          </w:rPr>
          <w:fldChar w:fldCharType="separate"/>
        </w:r>
        <w:r w:rsidR="002A4C2F">
          <w:rPr>
            <w:webHidden/>
          </w:rPr>
          <w:t>536</w:t>
        </w:r>
        <w:r>
          <w:rPr>
            <w:webHidden/>
          </w:rPr>
          <w:fldChar w:fldCharType="end"/>
        </w:r>
      </w:hyperlink>
    </w:p>
    <w:p w14:paraId="7A240785" w14:textId="29000A9D"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105" w:history="1">
        <w:r w:rsidRPr="000C7EF3">
          <w:rPr>
            <w:rStyle w:val="Lienhypertexte"/>
          </w:rPr>
          <w:t>CHAPITRE XXIV.  Le souffle du vent de l’ouest.</w:t>
        </w:r>
        <w:r>
          <w:rPr>
            <w:webHidden/>
          </w:rPr>
          <w:tab/>
        </w:r>
        <w:r>
          <w:rPr>
            <w:webHidden/>
          </w:rPr>
          <w:fldChar w:fldCharType="begin"/>
        </w:r>
        <w:r>
          <w:rPr>
            <w:webHidden/>
          </w:rPr>
          <w:instrText xml:space="preserve"> PAGEREF _Toc199956105 \h </w:instrText>
        </w:r>
        <w:r>
          <w:rPr>
            <w:webHidden/>
          </w:rPr>
        </w:r>
        <w:r>
          <w:rPr>
            <w:webHidden/>
          </w:rPr>
          <w:fldChar w:fldCharType="separate"/>
        </w:r>
        <w:r w:rsidR="002A4C2F">
          <w:rPr>
            <w:webHidden/>
          </w:rPr>
          <w:t>564</w:t>
        </w:r>
        <w:r>
          <w:rPr>
            <w:webHidden/>
          </w:rPr>
          <w:fldChar w:fldCharType="end"/>
        </w:r>
      </w:hyperlink>
    </w:p>
    <w:p w14:paraId="534161B1" w14:textId="09ECF59F" w:rsidR="004F69D6" w:rsidRDefault="004F69D6">
      <w:pPr>
        <w:pStyle w:val="TM1"/>
        <w:rPr>
          <w:rFonts w:asciiTheme="minorHAnsi" w:eastAsiaTheme="minorEastAsia" w:hAnsiTheme="minorHAnsi" w:cstheme="minorBidi"/>
          <w:bCs w:val="0"/>
          <w:iCs w:val="0"/>
          <w:color w:val="auto"/>
          <w:kern w:val="2"/>
          <w:sz w:val="24"/>
          <w:szCs w:val="24"/>
          <w14:ligatures w14:val="standardContextual"/>
        </w:rPr>
      </w:pPr>
      <w:hyperlink w:anchor="_Toc199956106" w:history="1">
        <w:r w:rsidRPr="000C7EF3">
          <w:rPr>
            <w:rStyle w:val="Lienhypertexte"/>
          </w:rPr>
          <w:t>TOME SECOND</w:t>
        </w:r>
        <w:r>
          <w:rPr>
            <w:webHidden/>
          </w:rPr>
          <w:tab/>
        </w:r>
        <w:r>
          <w:rPr>
            <w:webHidden/>
          </w:rPr>
          <w:fldChar w:fldCharType="begin"/>
        </w:r>
        <w:r>
          <w:rPr>
            <w:webHidden/>
          </w:rPr>
          <w:instrText xml:space="preserve"> PAGEREF _Toc199956106 \h </w:instrText>
        </w:r>
        <w:r>
          <w:rPr>
            <w:webHidden/>
          </w:rPr>
        </w:r>
        <w:r>
          <w:rPr>
            <w:webHidden/>
          </w:rPr>
          <w:fldChar w:fldCharType="separate"/>
        </w:r>
        <w:r w:rsidR="002A4C2F">
          <w:rPr>
            <w:webHidden/>
          </w:rPr>
          <w:t>576</w:t>
        </w:r>
        <w:r>
          <w:rPr>
            <w:webHidden/>
          </w:rPr>
          <w:fldChar w:fldCharType="end"/>
        </w:r>
      </w:hyperlink>
    </w:p>
    <w:p w14:paraId="0E4D9E31" w14:textId="6C9CCEF3"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107" w:history="1">
        <w:r w:rsidRPr="000C7EF3">
          <w:rPr>
            <w:rStyle w:val="Lienhypertexte"/>
          </w:rPr>
          <w:t>CHAPITRE PREMIER.  Les vieux cahiers d’exercices.</w:t>
        </w:r>
        <w:r>
          <w:rPr>
            <w:webHidden/>
          </w:rPr>
          <w:tab/>
        </w:r>
        <w:r>
          <w:rPr>
            <w:webHidden/>
          </w:rPr>
          <w:fldChar w:fldCharType="begin"/>
        </w:r>
        <w:r>
          <w:rPr>
            <w:webHidden/>
          </w:rPr>
          <w:instrText xml:space="preserve"> PAGEREF _Toc199956107 \h </w:instrText>
        </w:r>
        <w:r>
          <w:rPr>
            <w:webHidden/>
          </w:rPr>
        </w:r>
        <w:r>
          <w:rPr>
            <w:webHidden/>
          </w:rPr>
          <w:fldChar w:fldCharType="separate"/>
        </w:r>
        <w:r w:rsidR="002A4C2F">
          <w:rPr>
            <w:webHidden/>
          </w:rPr>
          <w:t>577</w:t>
        </w:r>
        <w:r>
          <w:rPr>
            <w:webHidden/>
          </w:rPr>
          <w:fldChar w:fldCharType="end"/>
        </w:r>
      </w:hyperlink>
    </w:p>
    <w:p w14:paraId="52BA7DF0" w14:textId="0BE08471"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108" w:history="1">
        <w:r w:rsidRPr="000C7EF3">
          <w:rPr>
            <w:rStyle w:val="Lienhypertexte"/>
          </w:rPr>
          <w:t>CHAPITRE II.  Le premier bas-bleu.</w:t>
        </w:r>
        <w:r>
          <w:rPr>
            <w:webHidden/>
          </w:rPr>
          <w:tab/>
        </w:r>
        <w:r>
          <w:rPr>
            <w:webHidden/>
          </w:rPr>
          <w:fldChar w:fldCharType="begin"/>
        </w:r>
        <w:r>
          <w:rPr>
            <w:webHidden/>
          </w:rPr>
          <w:instrText xml:space="preserve"> PAGEREF _Toc199956108 \h </w:instrText>
        </w:r>
        <w:r>
          <w:rPr>
            <w:webHidden/>
          </w:rPr>
        </w:r>
        <w:r>
          <w:rPr>
            <w:webHidden/>
          </w:rPr>
          <w:fldChar w:fldCharType="separate"/>
        </w:r>
        <w:r w:rsidR="002A4C2F">
          <w:rPr>
            <w:webHidden/>
          </w:rPr>
          <w:t>605</w:t>
        </w:r>
        <w:r>
          <w:rPr>
            <w:webHidden/>
          </w:rPr>
          <w:fldChar w:fldCharType="end"/>
        </w:r>
      </w:hyperlink>
    </w:p>
    <w:p w14:paraId="577E4C9C" w14:textId="6B702D6E"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109" w:history="1">
        <w:r w:rsidRPr="000C7EF3">
          <w:rPr>
            <w:rStyle w:val="Lienhypertexte"/>
          </w:rPr>
          <w:t>CHAPITRE III.  Phœbé.</w:t>
        </w:r>
        <w:r>
          <w:rPr>
            <w:webHidden/>
          </w:rPr>
          <w:tab/>
        </w:r>
        <w:r>
          <w:rPr>
            <w:webHidden/>
          </w:rPr>
          <w:fldChar w:fldCharType="begin"/>
        </w:r>
        <w:r>
          <w:rPr>
            <w:webHidden/>
          </w:rPr>
          <w:instrText xml:space="preserve"> PAGEREF _Toc199956109 \h </w:instrText>
        </w:r>
        <w:r>
          <w:rPr>
            <w:webHidden/>
          </w:rPr>
        </w:r>
        <w:r>
          <w:rPr>
            <w:webHidden/>
          </w:rPr>
          <w:fldChar w:fldCharType="separate"/>
        </w:r>
        <w:r w:rsidR="002A4C2F">
          <w:rPr>
            <w:webHidden/>
          </w:rPr>
          <w:t>642</w:t>
        </w:r>
        <w:r>
          <w:rPr>
            <w:webHidden/>
          </w:rPr>
          <w:fldChar w:fldCharType="end"/>
        </w:r>
      </w:hyperlink>
    </w:p>
    <w:p w14:paraId="234DD025" w14:textId="10250FFB"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110" w:history="1">
        <w:r w:rsidRPr="000C7EF3">
          <w:rPr>
            <w:rStyle w:val="Lienhypertexte"/>
          </w:rPr>
          <w:t>CHAPITRE IV.  Louis Moore.</w:t>
        </w:r>
        <w:r>
          <w:rPr>
            <w:webHidden/>
          </w:rPr>
          <w:tab/>
        </w:r>
        <w:r>
          <w:rPr>
            <w:webHidden/>
          </w:rPr>
          <w:fldChar w:fldCharType="begin"/>
        </w:r>
        <w:r>
          <w:rPr>
            <w:webHidden/>
          </w:rPr>
          <w:instrText xml:space="preserve"> PAGEREF _Toc199956110 \h </w:instrText>
        </w:r>
        <w:r>
          <w:rPr>
            <w:webHidden/>
          </w:rPr>
        </w:r>
        <w:r>
          <w:rPr>
            <w:webHidden/>
          </w:rPr>
          <w:fldChar w:fldCharType="separate"/>
        </w:r>
        <w:r w:rsidR="002A4C2F">
          <w:rPr>
            <w:webHidden/>
          </w:rPr>
          <w:t>675</w:t>
        </w:r>
        <w:r>
          <w:rPr>
            <w:webHidden/>
          </w:rPr>
          <w:fldChar w:fldCharType="end"/>
        </w:r>
      </w:hyperlink>
    </w:p>
    <w:p w14:paraId="7B36DC40" w14:textId="31B1F6F3"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111" w:history="1">
        <w:r w:rsidRPr="000C7EF3">
          <w:rPr>
            <w:rStyle w:val="Lienhypertexte"/>
          </w:rPr>
          <w:t>CHAPITRE V.  Rushedge, un confessionnal.</w:t>
        </w:r>
        <w:r>
          <w:rPr>
            <w:webHidden/>
          </w:rPr>
          <w:tab/>
        </w:r>
        <w:r>
          <w:rPr>
            <w:webHidden/>
          </w:rPr>
          <w:fldChar w:fldCharType="begin"/>
        </w:r>
        <w:r>
          <w:rPr>
            <w:webHidden/>
          </w:rPr>
          <w:instrText xml:space="preserve"> PAGEREF _Toc199956111 \h </w:instrText>
        </w:r>
        <w:r>
          <w:rPr>
            <w:webHidden/>
          </w:rPr>
        </w:r>
        <w:r>
          <w:rPr>
            <w:webHidden/>
          </w:rPr>
          <w:fldChar w:fldCharType="separate"/>
        </w:r>
        <w:r w:rsidR="002A4C2F">
          <w:rPr>
            <w:webHidden/>
          </w:rPr>
          <w:t>687</w:t>
        </w:r>
        <w:r>
          <w:rPr>
            <w:webHidden/>
          </w:rPr>
          <w:fldChar w:fldCharType="end"/>
        </w:r>
      </w:hyperlink>
    </w:p>
    <w:p w14:paraId="02AC8807" w14:textId="3E52DFF7"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112" w:history="1">
        <w:r w:rsidRPr="000C7EF3">
          <w:rPr>
            <w:rStyle w:val="Lienhypertexte"/>
          </w:rPr>
          <w:t>CHAPITRE VI.  L’oncle et la nièce.</w:t>
        </w:r>
        <w:r>
          <w:rPr>
            <w:webHidden/>
          </w:rPr>
          <w:tab/>
        </w:r>
        <w:r>
          <w:rPr>
            <w:webHidden/>
          </w:rPr>
          <w:fldChar w:fldCharType="begin"/>
        </w:r>
        <w:r>
          <w:rPr>
            <w:webHidden/>
          </w:rPr>
          <w:instrText xml:space="preserve"> PAGEREF _Toc199956112 \h </w:instrText>
        </w:r>
        <w:r>
          <w:rPr>
            <w:webHidden/>
          </w:rPr>
        </w:r>
        <w:r>
          <w:rPr>
            <w:webHidden/>
          </w:rPr>
          <w:fldChar w:fldCharType="separate"/>
        </w:r>
        <w:r w:rsidR="002A4C2F">
          <w:rPr>
            <w:webHidden/>
          </w:rPr>
          <w:t>709</w:t>
        </w:r>
        <w:r>
          <w:rPr>
            <w:webHidden/>
          </w:rPr>
          <w:fldChar w:fldCharType="end"/>
        </w:r>
      </w:hyperlink>
    </w:p>
    <w:p w14:paraId="2FEB22ED" w14:textId="62CA86D0"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113" w:history="1">
        <w:r w:rsidRPr="000C7EF3">
          <w:rPr>
            <w:rStyle w:val="Lienhypertexte"/>
          </w:rPr>
          <w:t>CHAPITRE VII.  L’écolier et la nymphe.</w:t>
        </w:r>
        <w:r>
          <w:rPr>
            <w:webHidden/>
          </w:rPr>
          <w:tab/>
        </w:r>
        <w:r>
          <w:rPr>
            <w:webHidden/>
          </w:rPr>
          <w:fldChar w:fldCharType="begin"/>
        </w:r>
        <w:r>
          <w:rPr>
            <w:webHidden/>
          </w:rPr>
          <w:instrText xml:space="preserve"> PAGEREF _Toc199956113 \h </w:instrText>
        </w:r>
        <w:r>
          <w:rPr>
            <w:webHidden/>
          </w:rPr>
        </w:r>
        <w:r>
          <w:rPr>
            <w:webHidden/>
          </w:rPr>
          <w:fldChar w:fldCharType="separate"/>
        </w:r>
        <w:r w:rsidR="002A4C2F">
          <w:rPr>
            <w:webHidden/>
          </w:rPr>
          <w:t>735</w:t>
        </w:r>
        <w:r>
          <w:rPr>
            <w:webHidden/>
          </w:rPr>
          <w:fldChar w:fldCharType="end"/>
        </w:r>
      </w:hyperlink>
    </w:p>
    <w:p w14:paraId="6AA7A248" w14:textId="1364811C"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114" w:history="1">
        <w:r w:rsidRPr="000C7EF3">
          <w:rPr>
            <w:rStyle w:val="Lienhypertexte"/>
          </w:rPr>
          <w:t>CHAPITRE VIII.  Les tactiques de Martin.</w:t>
        </w:r>
        <w:r>
          <w:rPr>
            <w:webHidden/>
          </w:rPr>
          <w:tab/>
        </w:r>
        <w:r>
          <w:rPr>
            <w:webHidden/>
          </w:rPr>
          <w:fldChar w:fldCharType="begin"/>
        </w:r>
        <w:r>
          <w:rPr>
            <w:webHidden/>
          </w:rPr>
          <w:instrText xml:space="preserve"> PAGEREF _Toc199956114 \h </w:instrText>
        </w:r>
        <w:r>
          <w:rPr>
            <w:webHidden/>
          </w:rPr>
        </w:r>
        <w:r>
          <w:rPr>
            <w:webHidden/>
          </w:rPr>
          <w:fldChar w:fldCharType="separate"/>
        </w:r>
        <w:r w:rsidR="002A4C2F">
          <w:rPr>
            <w:webHidden/>
          </w:rPr>
          <w:t>751</w:t>
        </w:r>
        <w:r>
          <w:rPr>
            <w:webHidden/>
          </w:rPr>
          <w:fldChar w:fldCharType="end"/>
        </w:r>
      </w:hyperlink>
    </w:p>
    <w:p w14:paraId="3C09A03D" w14:textId="1F811F90"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115" w:history="1">
        <w:r w:rsidRPr="000C7EF3">
          <w:rPr>
            <w:rStyle w:val="Lienhypertexte"/>
          </w:rPr>
          <w:t>CHAPITRE IX.  Cas de persécution domestique. – Remarquable exemple de pieuse persévérance dans l’accomplissement de devoirs religieux.</w:t>
        </w:r>
        <w:r>
          <w:rPr>
            <w:webHidden/>
          </w:rPr>
          <w:tab/>
        </w:r>
        <w:r>
          <w:rPr>
            <w:webHidden/>
          </w:rPr>
          <w:fldChar w:fldCharType="begin"/>
        </w:r>
        <w:r>
          <w:rPr>
            <w:webHidden/>
          </w:rPr>
          <w:instrText xml:space="preserve"> PAGEREF _Toc199956115 \h </w:instrText>
        </w:r>
        <w:r>
          <w:rPr>
            <w:webHidden/>
          </w:rPr>
        </w:r>
        <w:r>
          <w:rPr>
            <w:webHidden/>
          </w:rPr>
          <w:fldChar w:fldCharType="separate"/>
        </w:r>
        <w:r w:rsidR="002A4C2F">
          <w:rPr>
            <w:webHidden/>
          </w:rPr>
          <w:t>768</w:t>
        </w:r>
        <w:r>
          <w:rPr>
            <w:webHidden/>
          </w:rPr>
          <w:fldChar w:fldCharType="end"/>
        </w:r>
      </w:hyperlink>
    </w:p>
    <w:p w14:paraId="58551635" w14:textId="424FCC4F"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116" w:history="1">
        <w:r w:rsidRPr="000C7EF3">
          <w:rPr>
            <w:rStyle w:val="Lienhypertexte"/>
          </w:rPr>
          <w:t>CHAPITRE X.  Dans lequel les choses font quelque progrès, mais pas beaucoup.</w:t>
        </w:r>
        <w:r>
          <w:rPr>
            <w:webHidden/>
          </w:rPr>
          <w:tab/>
        </w:r>
        <w:r>
          <w:rPr>
            <w:webHidden/>
          </w:rPr>
          <w:fldChar w:fldCharType="begin"/>
        </w:r>
        <w:r>
          <w:rPr>
            <w:webHidden/>
          </w:rPr>
          <w:instrText xml:space="preserve"> PAGEREF _Toc199956116 \h </w:instrText>
        </w:r>
        <w:r>
          <w:rPr>
            <w:webHidden/>
          </w:rPr>
        </w:r>
        <w:r>
          <w:rPr>
            <w:webHidden/>
          </w:rPr>
          <w:fldChar w:fldCharType="separate"/>
        </w:r>
        <w:r w:rsidR="002A4C2F">
          <w:rPr>
            <w:webHidden/>
          </w:rPr>
          <w:t>780</w:t>
        </w:r>
        <w:r>
          <w:rPr>
            <w:webHidden/>
          </w:rPr>
          <w:fldChar w:fldCharType="end"/>
        </w:r>
      </w:hyperlink>
    </w:p>
    <w:p w14:paraId="5341C51F" w14:textId="4A7427B4"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117" w:history="1">
        <w:r w:rsidRPr="000C7EF3">
          <w:rPr>
            <w:rStyle w:val="Lienhypertexte"/>
          </w:rPr>
          <w:t>CHAPITRE XI.  Écrit dans la salle d’étude.</w:t>
        </w:r>
        <w:r>
          <w:rPr>
            <w:webHidden/>
          </w:rPr>
          <w:tab/>
        </w:r>
        <w:r>
          <w:rPr>
            <w:webHidden/>
          </w:rPr>
          <w:fldChar w:fldCharType="begin"/>
        </w:r>
        <w:r>
          <w:rPr>
            <w:webHidden/>
          </w:rPr>
          <w:instrText xml:space="preserve"> PAGEREF _Toc199956117 \h </w:instrText>
        </w:r>
        <w:r>
          <w:rPr>
            <w:webHidden/>
          </w:rPr>
        </w:r>
        <w:r>
          <w:rPr>
            <w:webHidden/>
          </w:rPr>
          <w:fldChar w:fldCharType="separate"/>
        </w:r>
        <w:r w:rsidR="002A4C2F">
          <w:rPr>
            <w:webHidden/>
          </w:rPr>
          <w:t>801</w:t>
        </w:r>
        <w:r>
          <w:rPr>
            <w:webHidden/>
          </w:rPr>
          <w:fldChar w:fldCharType="end"/>
        </w:r>
      </w:hyperlink>
    </w:p>
    <w:p w14:paraId="1D34163F" w14:textId="301F37A4" w:rsidR="004F69D6" w:rsidRDefault="004F69D6" w:rsidP="004F69D6">
      <w:pPr>
        <w:pStyle w:val="TM2"/>
        <w:rPr>
          <w:rFonts w:asciiTheme="minorHAnsi" w:eastAsiaTheme="minorEastAsia" w:hAnsiTheme="minorHAnsi" w:cstheme="minorBidi"/>
          <w:color w:val="auto"/>
          <w:kern w:val="2"/>
          <w:sz w:val="24"/>
          <w14:ligatures w14:val="standardContextual"/>
        </w:rPr>
      </w:pPr>
      <w:hyperlink w:anchor="_Toc199956118" w:history="1">
        <w:r w:rsidRPr="000C7EF3">
          <w:rPr>
            <w:rStyle w:val="Lienhypertexte"/>
          </w:rPr>
          <w:t>CHAPITRE XII.  Le dénoûment.</w:t>
        </w:r>
        <w:r>
          <w:rPr>
            <w:webHidden/>
          </w:rPr>
          <w:tab/>
        </w:r>
        <w:r>
          <w:rPr>
            <w:webHidden/>
          </w:rPr>
          <w:fldChar w:fldCharType="begin"/>
        </w:r>
        <w:r>
          <w:rPr>
            <w:webHidden/>
          </w:rPr>
          <w:instrText xml:space="preserve"> PAGEREF _Toc199956118 \h </w:instrText>
        </w:r>
        <w:r>
          <w:rPr>
            <w:webHidden/>
          </w:rPr>
        </w:r>
        <w:r>
          <w:rPr>
            <w:webHidden/>
          </w:rPr>
          <w:fldChar w:fldCharType="separate"/>
        </w:r>
        <w:r w:rsidR="002A4C2F">
          <w:rPr>
            <w:webHidden/>
          </w:rPr>
          <w:t>835</w:t>
        </w:r>
        <w:r>
          <w:rPr>
            <w:webHidden/>
          </w:rPr>
          <w:fldChar w:fldCharType="end"/>
        </w:r>
      </w:hyperlink>
    </w:p>
    <w:p w14:paraId="72463C82" w14:textId="63739D5E" w:rsidR="004F69D6" w:rsidRDefault="004F69D6">
      <w:pPr>
        <w:pStyle w:val="TM1"/>
        <w:rPr>
          <w:rFonts w:asciiTheme="minorHAnsi" w:eastAsiaTheme="minorEastAsia" w:hAnsiTheme="minorHAnsi" w:cstheme="minorBidi"/>
          <w:bCs w:val="0"/>
          <w:iCs w:val="0"/>
          <w:color w:val="auto"/>
          <w:kern w:val="2"/>
          <w:sz w:val="24"/>
          <w:szCs w:val="24"/>
          <w14:ligatures w14:val="standardContextual"/>
        </w:rPr>
      </w:pPr>
      <w:hyperlink w:anchor="_Toc199956119" w:history="1">
        <w:r w:rsidRPr="000C7EF3">
          <w:rPr>
            <w:rStyle w:val="Lienhypertexte"/>
          </w:rPr>
          <w:t>À propos de cette édition électronique</w:t>
        </w:r>
        <w:r>
          <w:rPr>
            <w:webHidden/>
          </w:rPr>
          <w:tab/>
        </w:r>
        <w:r>
          <w:rPr>
            <w:webHidden/>
          </w:rPr>
          <w:fldChar w:fldCharType="begin"/>
        </w:r>
        <w:r>
          <w:rPr>
            <w:webHidden/>
          </w:rPr>
          <w:instrText xml:space="preserve"> PAGEREF _Toc199956119 \h </w:instrText>
        </w:r>
        <w:r>
          <w:rPr>
            <w:webHidden/>
          </w:rPr>
        </w:r>
        <w:r>
          <w:rPr>
            <w:webHidden/>
          </w:rPr>
          <w:fldChar w:fldCharType="separate"/>
        </w:r>
        <w:r w:rsidR="002A4C2F">
          <w:rPr>
            <w:webHidden/>
          </w:rPr>
          <w:t>855</w:t>
        </w:r>
        <w:r>
          <w:rPr>
            <w:webHidden/>
          </w:rPr>
          <w:fldChar w:fldCharType="end"/>
        </w:r>
      </w:hyperlink>
    </w:p>
    <w:p w14:paraId="1B69CD51" w14:textId="0B8C4E53" w:rsidR="00000000" w:rsidRDefault="00000000">
      <w:r>
        <w:fldChar w:fldCharType="end"/>
      </w:r>
    </w:p>
    <w:p w14:paraId="44F666C1" w14:textId="00A319C3" w:rsidR="00000000" w:rsidRPr="00AF30F4" w:rsidRDefault="004F69D6" w:rsidP="004F69D6">
      <w:pPr>
        <w:pStyle w:val="Titre1"/>
        <w:rPr>
          <w:sz w:val="60"/>
          <w:szCs w:val="60"/>
        </w:rPr>
      </w:pPr>
      <w:bookmarkStart w:id="0" w:name="_Toc199956081"/>
      <w:r>
        <w:rPr>
          <w:sz w:val="60"/>
          <w:szCs w:val="60"/>
        </w:rPr>
        <w:lastRenderedPageBreak/>
        <w:br/>
      </w:r>
      <w:r>
        <w:rPr>
          <w:sz w:val="60"/>
          <w:szCs w:val="60"/>
        </w:rPr>
        <w:br/>
      </w:r>
      <w:r>
        <w:rPr>
          <w:sz w:val="60"/>
          <w:szCs w:val="60"/>
        </w:rPr>
        <w:br/>
      </w:r>
      <w:r w:rsidR="00000000" w:rsidRPr="00AF30F4">
        <w:rPr>
          <w:sz w:val="60"/>
          <w:szCs w:val="60"/>
        </w:rPr>
        <w:t>TOME PREMIER</w:t>
      </w:r>
      <w:bookmarkEnd w:id="0"/>
    </w:p>
    <w:p w14:paraId="16531554" w14:textId="1A24F733" w:rsidR="004F69D6" w:rsidRDefault="00000000" w:rsidP="004F69D6">
      <w:pPr>
        <w:pStyle w:val="Titre2"/>
        <w:rPr>
          <w:szCs w:val="44"/>
        </w:rPr>
      </w:pPr>
      <w:bookmarkStart w:id="1" w:name="_Toc199956082"/>
      <w:r w:rsidRPr="00AF30F4">
        <w:rPr>
          <w:szCs w:val="44"/>
        </w:rPr>
        <w:lastRenderedPageBreak/>
        <w:t>CHAPITRE PREMIER</w:t>
      </w:r>
      <w:r w:rsidR="004F69D6">
        <w:rPr>
          <w:szCs w:val="44"/>
        </w:rPr>
        <w:t>.</w:t>
      </w:r>
      <w:r w:rsidR="004F69D6">
        <w:rPr>
          <w:szCs w:val="44"/>
        </w:rPr>
        <w:br/>
      </w:r>
      <w:r w:rsidRPr="00AF30F4">
        <w:rPr>
          <w:szCs w:val="44"/>
        </w:rPr>
        <w:br/>
        <w:t>Le Lévitique</w:t>
      </w:r>
      <w:r w:rsidR="004F69D6">
        <w:rPr>
          <w:szCs w:val="44"/>
        </w:rPr>
        <w:t>.</w:t>
      </w:r>
      <w:bookmarkEnd w:id="1"/>
    </w:p>
    <w:p w14:paraId="3D735E41" w14:textId="77777777" w:rsidR="004F69D6" w:rsidRDefault="00000000" w:rsidP="0021796F">
      <w:r w:rsidRPr="00033231">
        <w:t>Dans ces dernières années</w:t>
      </w:r>
      <w:r w:rsidR="004F69D6">
        <w:t xml:space="preserve">, </w:t>
      </w:r>
      <w:r w:rsidRPr="00033231">
        <w:t>une abondante pluie de vicaires est tombée sur le nord de l</w:t>
      </w:r>
      <w:r w:rsidR="004F69D6">
        <w:t>’</w:t>
      </w:r>
      <w:r w:rsidRPr="00033231">
        <w:t>Angleterre</w:t>
      </w:r>
      <w:r w:rsidR="004F69D6">
        <w:t xml:space="preserve">. </w:t>
      </w:r>
      <w:r w:rsidRPr="00033231">
        <w:t>Les collines en sont no</w:t>
      </w:r>
      <w:r w:rsidRPr="00033231">
        <w:t>i</w:t>
      </w:r>
      <w:r w:rsidRPr="00033231">
        <w:t>res</w:t>
      </w:r>
      <w:r w:rsidR="004F69D6">
        <w:t xml:space="preserve"> : </w:t>
      </w:r>
      <w:r w:rsidRPr="00033231">
        <w:t>chaque paroisse en a un ou plusieurs</w:t>
      </w:r>
      <w:r w:rsidR="004F69D6">
        <w:t xml:space="preserve"> ; </w:t>
      </w:r>
      <w:r w:rsidRPr="00033231">
        <w:t>ils sont assez jeunes pour être très-actifs</w:t>
      </w:r>
      <w:r w:rsidR="004F69D6">
        <w:t xml:space="preserve">, </w:t>
      </w:r>
      <w:r w:rsidRPr="00033231">
        <w:t>et doivent accomplir beaucoup de bien</w:t>
      </w:r>
      <w:r w:rsidR="004F69D6">
        <w:t xml:space="preserve">. </w:t>
      </w:r>
      <w:r w:rsidRPr="00033231">
        <w:t>Mais ce n</w:t>
      </w:r>
      <w:r w:rsidR="004F69D6">
        <w:t>’</w:t>
      </w:r>
      <w:r w:rsidRPr="00033231">
        <w:t>est pas de ces dernières années que nous allons pa</w:t>
      </w:r>
      <w:r w:rsidRPr="00033231">
        <w:t>r</w:t>
      </w:r>
      <w:r w:rsidRPr="00033231">
        <w:t>ler</w:t>
      </w:r>
      <w:r w:rsidR="004F69D6">
        <w:t xml:space="preserve"> ; </w:t>
      </w:r>
      <w:r w:rsidRPr="00033231">
        <w:t>nous remonterons au commencement de ce siècle</w:t>
      </w:r>
      <w:r w:rsidR="004F69D6">
        <w:t xml:space="preserve">. </w:t>
      </w:r>
      <w:r w:rsidRPr="00033231">
        <w:t>Les de</w:t>
      </w:r>
      <w:r w:rsidRPr="00033231">
        <w:t>r</w:t>
      </w:r>
      <w:r w:rsidRPr="00033231">
        <w:t>nières années</w:t>
      </w:r>
      <w:r w:rsidR="004F69D6">
        <w:t xml:space="preserve">, </w:t>
      </w:r>
      <w:r w:rsidRPr="00033231">
        <w:t>les années présentes</w:t>
      </w:r>
      <w:r w:rsidR="004F69D6">
        <w:t xml:space="preserve">, </w:t>
      </w:r>
      <w:r w:rsidRPr="00033231">
        <w:t>sont poudreuses</w:t>
      </w:r>
      <w:r w:rsidR="004F69D6">
        <w:t xml:space="preserve">, </w:t>
      </w:r>
      <w:r w:rsidRPr="00033231">
        <w:t>brûlées par le soleil</w:t>
      </w:r>
      <w:r w:rsidR="004F69D6">
        <w:t xml:space="preserve">, </w:t>
      </w:r>
      <w:r w:rsidRPr="00033231">
        <w:t>arides</w:t>
      </w:r>
      <w:r w:rsidR="004F69D6">
        <w:t xml:space="preserve"> ; </w:t>
      </w:r>
      <w:r w:rsidRPr="00033231">
        <w:t>nous voulons éviter l</w:t>
      </w:r>
      <w:r w:rsidR="004F69D6">
        <w:t>’</w:t>
      </w:r>
      <w:r w:rsidRPr="00033231">
        <w:t>heure de midi</w:t>
      </w:r>
      <w:r w:rsidR="004F69D6">
        <w:t xml:space="preserve">, </w:t>
      </w:r>
      <w:r w:rsidRPr="00033231">
        <w:t>l</w:t>
      </w:r>
      <w:r w:rsidR="004F69D6">
        <w:t>’</w:t>
      </w:r>
      <w:r w:rsidRPr="00033231">
        <w:t>oublier dans la sieste</w:t>
      </w:r>
      <w:r w:rsidR="004F69D6">
        <w:t xml:space="preserve">, </w:t>
      </w:r>
      <w:r w:rsidRPr="00033231">
        <w:t>nous dérober par le sommeil à la chaleur du jour et rêver de l</w:t>
      </w:r>
      <w:r w:rsidR="004F69D6">
        <w:t>’</w:t>
      </w:r>
      <w:r w:rsidRPr="00033231">
        <w:t>aurore</w:t>
      </w:r>
      <w:r w:rsidR="004F69D6">
        <w:t>.</w:t>
      </w:r>
    </w:p>
    <w:p w14:paraId="5C390B7B" w14:textId="77777777" w:rsidR="004F69D6" w:rsidRDefault="00000000" w:rsidP="0021796F">
      <w:r w:rsidRPr="00033231">
        <w:t>Si vous pensez</w:t>
      </w:r>
      <w:r w:rsidR="004F69D6">
        <w:t xml:space="preserve">, </w:t>
      </w:r>
      <w:r w:rsidRPr="00033231">
        <w:t>lecteur</w:t>
      </w:r>
      <w:r w:rsidR="004F69D6">
        <w:t xml:space="preserve">, </w:t>
      </w:r>
      <w:r w:rsidRPr="00033231">
        <w:t>après ce prélude</w:t>
      </w:r>
      <w:r w:rsidR="004F69D6">
        <w:t xml:space="preserve">, </w:t>
      </w:r>
      <w:r w:rsidRPr="00033231">
        <w:t>que je vous pr</w:t>
      </w:r>
      <w:r w:rsidRPr="00033231">
        <w:t>é</w:t>
      </w:r>
      <w:r w:rsidRPr="00033231">
        <w:t>pare un roman</w:t>
      </w:r>
      <w:r w:rsidR="004F69D6">
        <w:t xml:space="preserve">, </w:t>
      </w:r>
      <w:r w:rsidRPr="00033231">
        <w:t>jamais vous ne fûtes dans une plus complète e</w:t>
      </w:r>
      <w:r w:rsidRPr="00033231">
        <w:t>r</w:t>
      </w:r>
      <w:r w:rsidRPr="00033231">
        <w:t>reur</w:t>
      </w:r>
      <w:r w:rsidR="004F69D6">
        <w:t xml:space="preserve">. </w:t>
      </w:r>
      <w:r w:rsidRPr="00033231">
        <w:t>Pressentez-vous du sentiment</w:t>
      </w:r>
      <w:r w:rsidR="004F69D6">
        <w:t xml:space="preserve">, </w:t>
      </w:r>
      <w:r w:rsidRPr="00033231">
        <w:t>de la poésie</w:t>
      </w:r>
      <w:r w:rsidR="004F69D6">
        <w:t xml:space="preserve">, </w:t>
      </w:r>
      <w:r w:rsidRPr="00033231">
        <w:t>de la rêverie</w:t>
      </w:r>
      <w:r w:rsidR="004F69D6">
        <w:t xml:space="preserve"> ? </w:t>
      </w:r>
      <w:r w:rsidRPr="00033231">
        <w:t>Attendez-vous de la passion</w:t>
      </w:r>
      <w:r w:rsidR="004F69D6">
        <w:t xml:space="preserve">, </w:t>
      </w:r>
      <w:r w:rsidRPr="00033231">
        <w:t>des émotions</w:t>
      </w:r>
      <w:r w:rsidR="004F69D6">
        <w:t xml:space="preserve">, </w:t>
      </w:r>
      <w:r w:rsidRPr="00033231">
        <w:t>du mélodrame</w:t>
      </w:r>
      <w:r w:rsidR="004F69D6">
        <w:t xml:space="preserve"> ? </w:t>
      </w:r>
      <w:r w:rsidRPr="00033231">
        <w:t>Modérez vos espérances et renfermez-les dans des bornes plus modestes</w:t>
      </w:r>
      <w:r w:rsidR="004F69D6">
        <w:t xml:space="preserve">. </w:t>
      </w:r>
      <w:r w:rsidRPr="00033231">
        <w:t>Vous avez devant vous quelque chose de réel</w:t>
      </w:r>
      <w:r w:rsidR="004F69D6">
        <w:t xml:space="preserve">, </w:t>
      </w:r>
      <w:r w:rsidRPr="00033231">
        <w:t>de froid</w:t>
      </w:r>
      <w:r w:rsidR="004F69D6">
        <w:t xml:space="preserve">, </w:t>
      </w:r>
      <w:r w:rsidRPr="00033231">
        <w:t>de solide</w:t>
      </w:r>
      <w:r w:rsidR="004F69D6">
        <w:t xml:space="preserve"> ; </w:t>
      </w:r>
      <w:r w:rsidRPr="00033231">
        <w:t>quelque chose d</w:t>
      </w:r>
      <w:r w:rsidR="004F69D6">
        <w:t>’</w:t>
      </w:r>
      <w:r w:rsidRPr="00033231">
        <w:t>aussi peu romantique qu</w:t>
      </w:r>
      <w:r w:rsidR="004F69D6">
        <w:t>’</w:t>
      </w:r>
      <w:r w:rsidRPr="00033231">
        <w:t>un lundi matin</w:t>
      </w:r>
      <w:r w:rsidR="004F69D6">
        <w:t xml:space="preserve">, </w:t>
      </w:r>
      <w:r w:rsidRPr="00033231">
        <w:t>quand tous ceux qui ont du travail s</w:t>
      </w:r>
      <w:r w:rsidR="004F69D6">
        <w:t>’</w:t>
      </w:r>
      <w:r w:rsidRPr="00033231">
        <w:t>éveillent avec le sentiment intime qu</w:t>
      </w:r>
      <w:r w:rsidR="004F69D6">
        <w:t>’</w:t>
      </w:r>
      <w:r w:rsidRPr="00033231">
        <w:t>ils doivent se lever</w:t>
      </w:r>
      <w:r w:rsidR="004F69D6">
        <w:t xml:space="preserve">, </w:t>
      </w:r>
      <w:r w:rsidRPr="00033231">
        <w:t>et agissent en cons</w:t>
      </w:r>
      <w:r w:rsidRPr="00033231">
        <w:t>é</w:t>
      </w:r>
      <w:r w:rsidRPr="00033231">
        <w:t>quence</w:t>
      </w:r>
      <w:r w:rsidR="004F69D6">
        <w:t xml:space="preserve">. </w:t>
      </w:r>
      <w:r w:rsidRPr="00033231">
        <w:t>Nous n</w:t>
      </w:r>
      <w:r w:rsidR="004F69D6">
        <w:t>’</w:t>
      </w:r>
      <w:r w:rsidRPr="00033231">
        <w:t>affirmons pas positivement que vous ne serez pas quelque peu excité vers le milieu ou à la fin du repas</w:t>
      </w:r>
      <w:r w:rsidR="004F69D6">
        <w:t xml:space="preserve"> ; </w:t>
      </w:r>
      <w:r w:rsidRPr="00033231">
        <w:t>mais il est résolu que le premier plat servi sur la table peut être ma</w:t>
      </w:r>
      <w:r w:rsidRPr="00033231">
        <w:t>n</w:t>
      </w:r>
      <w:r w:rsidRPr="00033231">
        <w:t>gé par un catholique</w:t>
      </w:r>
      <w:r w:rsidR="004F69D6">
        <w:t xml:space="preserve">, </w:t>
      </w:r>
      <w:r w:rsidRPr="00033231">
        <w:t>oui</w:t>
      </w:r>
      <w:r w:rsidR="004F69D6">
        <w:t xml:space="preserve">, </w:t>
      </w:r>
      <w:r w:rsidRPr="00033231">
        <w:t>même un Anglo-catholique</w:t>
      </w:r>
      <w:r w:rsidR="004F69D6">
        <w:t xml:space="preserve">, </w:t>
      </w:r>
      <w:r w:rsidRPr="00033231">
        <w:t>le ve</w:t>
      </w:r>
      <w:r w:rsidRPr="00033231">
        <w:t>n</w:t>
      </w:r>
      <w:r w:rsidRPr="00033231">
        <w:t>dredi saint</w:t>
      </w:r>
      <w:r w:rsidR="004F69D6">
        <w:t xml:space="preserve"> : </w:t>
      </w:r>
      <w:r w:rsidRPr="00033231">
        <w:t>ce seront de froides lentilles au vinaigre et sans hu</w:t>
      </w:r>
      <w:r w:rsidRPr="00033231">
        <w:t>i</w:t>
      </w:r>
      <w:r w:rsidRPr="00033231">
        <w:t>le</w:t>
      </w:r>
      <w:r w:rsidR="004F69D6">
        <w:t xml:space="preserve">, </w:t>
      </w:r>
      <w:r w:rsidRPr="00033231">
        <w:t>du pain sans levain et des herbes amères</w:t>
      </w:r>
      <w:r w:rsidR="004F69D6">
        <w:t xml:space="preserve">, </w:t>
      </w:r>
      <w:r w:rsidRPr="00033231">
        <w:t>sans agneau r</w:t>
      </w:r>
      <w:r w:rsidRPr="00033231">
        <w:t>ô</w:t>
      </w:r>
      <w:r w:rsidRPr="00033231">
        <w:t>ti</w:t>
      </w:r>
      <w:r w:rsidR="004F69D6">
        <w:t>.</w:t>
      </w:r>
    </w:p>
    <w:p w14:paraId="58808A09" w14:textId="77777777" w:rsidR="004F69D6" w:rsidRDefault="00000000" w:rsidP="0021796F">
      <w:r w:rsidRPr="00033231">
        <w:lastRenderedPageBreak/>
        <w:t>Dans ces dernières années</w:t>
      </w:r>
      <w:r w:rsidR="004F69D6">
        <w:t xml:space="preserve">, </w:t>
      </w:r>
      <w:r w:rsidRPr="00033231">
        <w:t>dis-je</w:t>
      </w:r>
      <w:r w:rsidR="004F69D6">
        <w:t xml:space="preserve">, </w:t>
      </w:r>
      <w:r w:rsidRPr="00033231">
        <w:t>une abondante pluie de vicaires est tombée sur le nord de l</w:t>
      </w:r>
      <w:r w:rsidR="004F69D6">
        <w:t>’</w:t>
      </w:r>
      <w:r w:rsidRPr="00033231">
        <w:t>Angleterre</w:t>
      </w:r>
      <w:r w:rsidR="004F69D6">
        <w:t xml:space="preserve"> ; </w:t>
      </w:r>
      <w:r w:rsidRPr="00033231">
        <w:t>mais</w:t>
      </w:r>
      <w:r w:rsidR="004F69D6">
        <w:t xml:space="preserve">, </w:t>
      </w:r>
      <w:r w:rsidRPr="00033231">
        <w:t>en 1811 ou 1812</w:t>
      </w:r>
      <w:r w:rsidR="004F69D6">
        <w:t xml:space="preserve">, </w:t>
      </w:r>
      <w:r w:rsidRPr="00033231">
        <w:t>cette pluie n</w:t>
      </w:r>
      <w:r w:rsidR="004F69D6">
        <w:t>’</w:t>
      </w:r>
      <w:r w:rsidRPr="00033231">
        <w:t>était pas descendue</w:t>
      </w:r>
      <w:r w:rsidR="004F69D6">
        <w:t xml:space="preserve"> : </w:t>
      </w:r>
      <w:r w:rsidRPr="00033231">
        <w:t>les vicaires étaient rares alors</w:t>
      </w:r>
      <w:r w:rsidR="004F69D6">
        <w:t xml:space="preserve">. </w:t>
      </w:r>
      <w:r w:rsidRPr="00033231">
        <w:t>Il n</w:t>
      </w:r>
      <w:r w:rsidR="004F69D6">
        <w:t>’</w:t>
      </w:r>
      <w:r w:rsidRPr="00033231">
        <w:t>y avait pas encore de sociétés établies pour tendre la main aux recteurs et aux bénéficiers vieux et infirmes</w:t>
      </w:r>
      <w:r w:rsidR="004F69D6">
        <w:t xml:space="preserve">, </w:t>
      </w:r>
      <w:r w:rsidRPr="00033231">
        <w:t>et leur donner le moyen de payer un jeune et vigoureux collègue</w:t>
      </w:r>
      <w:r w:rsidR="004F69D6">
        <w:t xml:space="preserve">, </w:t>
      </w:r>
      <w:r w:rsidRPr="00033231">
        <w:t>frais émoulu des bancs d</w:t>
      </w:r>
      <w:r w:rsidR="004F69D6">
        <w:t>’</w:t>
      </w:r>
      <w:r w:rsidRPr="00033231">
        <w:t>Oxford ou de Cambridge</w:t>
      </w:r>
      <w:r w:rsidR="004F69D6">
        <w:t xml:space="preserve">. </w:t>
      </w:r>
      <w:r w:rsidRPr="00033231">
        <w:t>Les présents su</w:t>
      </w:r>
      <w:r w:rsidRPr="00033231">
        <w:t>c</w:t>
      </w:r>
      <w:r w:rsidRPr="00033231">
        <w:t>cesseurs des apôtres</w:t>
      </w:r>
      <w:r w:rsidR="004F69D6">
        <w:t xml:space="preserve">, </w:t>
      </w:r>
      <w:r w:rsidRPr="00033231">
        <w:t>disciples du docteur Pusey et instruments de la propagande</w:t>
      </w:r>
      <w:r w:rsidR="004F69D6">
        <w:t xml:space="preserve">, </w:t>
      </w:r>
      <w:r w:rsidRPr="00033231">
        <w:t>étaient à cette époque emprisonnés dans les langes de leur berceau</w:t>
      </w:r>
      <w:r w:rsidR="004F69D6">
        <w:t xml:space="preserve">, </w:t>
      </w:r>
      <w:r w:rsidRPr="00033231">
        <w:t>ou recevaient la régénération du ba</w:t>
      </w:r>
      <w:r w:rsidRPr="00033231">
        <w:t>p</w:t>
      </w:r>
      <w:r w:rsidRPr="00033231">
        <w:t>t</w:t>
      </w:r>
      <w:r w:rsidRPr="00033231">
        <w:t>ê</w:t>
      </w:r>
      <w:r w:rsidRPr="00033231">
        <w:t>me dans une cuvette</w:t>
      </w:r>
      <w:r w:rsidR="004F69D6">
        <w:t xml:space="preserve">, </w:t>
      </w:r>
      <w:r w:rsidRPr="00033231">
        <w:t>par la main de leur nourrice</w:t>
      </w:r>
      <w:r w:rsidR="004F69D6">
        <w:t xml:space="preserve">. </w:t>
      </w:r>
      <w:r w:rsidRPr="00033231">
        <w:t>Vous n</w:t>
      </w:r>
      <w:r w:rsidR="004F69D6">
        <w:t>’</w:t>
      </w:r>
      <w:r w:rsidRPr="00033231">
        <w:t>eussiez pas deviné</w:t>
      </w:r>
      <w:r w:rsidR="004F69D6">
        <w:t xml:space="preserve">, </w:t>
      </w:r>
      <w:r w:rsidRPr="00033231">
        <w:t>en voyant l</w:t>
      </w:r>
      <w:r w:rsidR="004F69D6">
        <w:t>’</w:t>
      </w:r>
      <w:r w:rsidRPr="00033231">
        <w:t>un d</w:t>
      </w:r>
      <w:r w:rsidR="004F69D6">
        <w:t>’</w:t>
      </w:r>
      <w:r w:rsidRPr="00033231">
        <w:t>eux</w:t>
      </w:r>
      <w:r w:rsidR="004F69D6">
        <w:t xml:space="preserve">, </w:t>
      </w:r>
      <w:r w:rsidRPr="00033231">
        <w:t>que la mousseline plissée de son bonnet ceignait le front d</w:t>
      </w:r>
      <w:r w:rsidR="004F69D6">
        <w:t>’</w:t>
      </w:r>
      <w:r w:rsidRPr="00033231">
        <w:t>un pré-ordonné et sp</w:t>
      </w:r>
      <w:r w:rsidRPr="00033231">
        <w:t>é</w:t>
      </w:r>
      <w:r w:rsidRPr="00033231">
        <w:t>cialement sanctifié successeur de saint Paul</w:t>
      </w:r>
      <w:r w:rsidR="004F69D6">
        <w:t xml:space="preserve">, </w:t>
      </w:r>
      <w:r w:rsidRPr="00033231">
        <w:t>de saint Pierre ou de saint Jean</w:t>
      </w:r>
      <w:r w:rsidR="004F69D6">
        <w:t xml:space="preserve"> ; </w:t>
      </w:r>
      <w:r w:rsidRPr="00033231">
        <w:t>vous n</w:t>
      </w:r>
      <w:r w:rsidR="004F69D6">
        <w:t>’</w:t>
      </w:r>
      <w:r w:rsidRPr="00033231">
        <w:t>eussiez pu pressentir</w:t>
      </w:r>
      <w:r w:rsidR="004F69D6">
        <w:t xml:space="preserve">, </w:t>
      </w:r>
      <w:r w:rsidRPr="00033231">
        <w:t>dans les plis de sa longue robe de nuit</w:t>
      </w:r>
      <w:r w:rsidR="004F69D6">
        <w:t xml:space="preserve">, </w:t>
      </w:r>
      <w:r w:rsidRPr="00033231">
        <w:t>le surplis dans lequel il devait par la suite cruellement exercer les âmes de ses paroissiens</w:t>
      </w:r>
      <w:r w:rsidR="004F69D6">
        <w:t xml:space="preserve">, </w:t>
      </w:r>
      <w:r w:rsidRPr="00033231">
        <w:t>et non moins étrangement son vieux recteur</w:t>
      </w:r>
      <w:r w:rsidR="004F69D6">
        <w:t xml:space="preserve">, </w:t>
      </w:r>
      <w:r w:rsidRPr="00033231">
        <w:t>en agitant dans la chaire le su</w:t>
      </w:r>
      <w:r w:rsidRPr="00033231">
        <w:t>r</w:t>
      </w:r>
      <w:r w:rsidRPr="00033231">
        <w:t>plis qui n</w:t>
      </w:r>
      <w:r w:rsidR="004F69D6">
        <w:t>’</w:t>
      </w:r>
      <w:r w:rsidRPr="00033231">
        <w:t>avait jamais flotté plus haut que le pupitre</w:t>
      </w:r>
      <w:r w:rsidR="004F69D6">
        <w:t>.</w:t>
      </w:r>
    </w:p>
    <w:p w14:paraId="65828EDB" w14:textId="6233A664" w:rsidR="004F69D6" w:rsidRDefault="00000000" w:rsidP="0021796F">
      <w:r w:rsidRPr="00033231">
        <w:t>Néanmoins</w:t>
      </w:r>
      <w:r w:rsidR="004F69D6">
        <w:t xml:space="preserve">, </w:t>
      </w:r>
      <w:r w:rsidRPr="00033231">
        <w:t>dans ces jours de disette</w:t>
      </w:r>
      <w:r w:rsidR="004F69D6">
        <w:t xml:space="preserve">, </w:t>
      </w:r>
      <w:r w:rsidRPr="00033231">
        <w:t>il y avait des vica</w:t>
      </w:r>
      <w:r w:rsidRPr="00033231">
        <w:t>i</w:t>
      </w:r>
      <w:r w:rsidRPr="00033231">
        <w:t>res</w:t>
      </w:r>
      <w:r w:rsidR="004F69D6">
        <w:t xml:space="preserve"> : </w:t>
      </w:r>
      <w:r w:rsidRPr="00033231">
        <w:t>la précieuse plante était rare</w:t>
      </w:r>
      <w:r w:rsidR="004F69D6">
        <w:t xml:space="preserve">, </w:t>
      </w:r>
      <w:r w:rsidRPr="00033231">
        <w:t>mais on pouvait la trouver</w:t>
      </w:r>
      <w:r w:rsidR="004F69D6">
        <w:t xml:space="preserve">. </w:t>
      </w:r>
      <w:r w:rsidRPr="00033231">
        <w:t>Un certain district</w:t>
      </w:r>
      <w:r w:rsidR="004F69D6">
        <w:t xml:space="preserve">, </w:t>
      </w:r>
      <w:r w:rsidRPr="00033231">
        <w:t>dans l</w:t>
      </w:r>
      <w:r w:rsidR="004F69D6">
        <w:t>’</w:t>
      </w:r>
      <w:r w:rsidRPr="00033231">
        <w:t>ouest du Yorkshire</w:t>
      </w:r>
      <w:r w:rsidR="004F69D6">
        <w:t xml:space="preserve">, </w:t>
      </w:r>
      <w:r w:rsidRPr="00033231">
        <w:t>pouvait se vanter de posséder trois verges d</w:t>
      </w:r>
      <w:r w:rsidR="004F69D6">
        <w:t>’</w:t>
      </w:r>
      <w:r w:rsidRPr="00033231">
        <w:t>Aaron</w:t>
      </w:r>
      <w:r w:rsidR="004F69D6">
        <w:t xml:space="preserve">, </w:t>
      </w:r>
      <w:r w:rsidRPr="00033231">
        <w:t>florissant dans un circuit de vingt milles</w:t>
      </w:r>
      <w:r w:rsidR="004F69D6">
        <w:t xml:space="preserve">. </w:t>
      </w:r>
      <w:r w:rsidRPr="00033231">
        <w:t>Vous les verrez</w:t>
      </w:r>
      <w:r w:rsidR="004F69D6">
        <w:t xml:space="preserve">, </w:t>
      </w:r>
      <w:r w:rsidRPr="00033231">
        <w:t>lecteur</w:t>
      </w:r>
      <w:r w:rsidR="004F69D6">
        <w:t xml:space="preserve">. </w:t>
      </w:r>
      <w:r w:rsidRPr="00033231">
        <w:t>Entrez dans cette jolie maison avec jardin</w:t>
      </w:r>
      <w:r w:rsidR="004F69D6">
        <w:t xml:space="preserve">, </w:t>
      </w:r>
      <w:r w:rsidRPr="00033231">
        <w:t xml:space="preserve">située sur la limite du territoire de </w:t>
      </w:r>
      <w:r w:rsidR="004F69D6">
        <w:t>M. </w:t>
      </w:r>
      <w:proofErr w:type="spellStart"/>
      <w:r w:rsidRPr="00033231">
        <w:t>Whinbury</w:t>
      </w:r>
      <w:proofErr w:type="spellEnd"/>
      <w:r w:rsidR="004F69D6">
        <w:t xml:space="preserve"> ; </w:t>
      </w:r>
      <w:r w:rsidRPr="00033231">
        <w:t>avancez dans le parloir</w:t>
      </w:r>
      <w:r w:rsidR="004F69D6">
        <w:t xml:space="preserve">, </w:t>
      </w:r>
      <w:r w:rsidRPr="00033231">
        <w:t>ils sont là à dîner</w:t>
      </w:r>
      <w:r w:rsidR="004F69D6">
        <w:t xml:space="preserve">. </w:t>
      </w:r>
      <w:r w:rsidRPr="00033231">
        <w:t>Pe</w:t>
      </w:r>
      <w:r w:rsidRPr="00033231">
        <w:t>r</w:t>
      </w:r>
      <w:r w:rsidRPr="00033231">
        <w:t>mettez-moi de vous les présenter</w:t>
      </w:r>
      <w:r w:rsidR="004F69D6">
        <w:t> : M. </w:t>
      </w:r>
      <w:r w:rsidRPr="00033231">
        <w:t>Donne</w:t>
      </w:r>
      <w:r w:rsidR="004F69D6">
        <w:t xml:space="preserve">, </w:t>
      </w:r>
      <w:r w:rsidRPr="00033231">
        <w:t xml:space="preserve">vicaire de </w:t>
      </w:r>
      <w:proofErr w:type="spellStart"/>
      <w:r w:rsidRPr="00033231">
        <w:t>Whi</w:t>
      </w:r>
      <w:r w:rsidRPr="00033231">
        <w:t>n</w:t>
      </w:r>
      <w:r w:rsidRPr="00033231">
        <w:t>bury</w:t>
      </w:r>
      <w:proofErr w:type="spellEnd"/>
      <w:r w:rsidR="004F69D6">
        <w:t> ; M. </w:t>
      </w:r>
      <w:r w:rsidRPr="00033231">
        <w:t>Malone</w:t>
      </w:r>
      <w:r w:rsidR="004F69D6">
        <w:t xml:space="preserve">, </w:t>
      </w:r>
      <w:r w:rsidRPr="00033231">
        <w:t xml:space="preserve">vicaire de </w:t>
      </w:r>
      <w:proofErr w:type="spellStart"/>
      <w:r w:rsidRPr="00033231">
        <w:t>Briarfield</w:t>
      </w:r>
      <w:proofErr w:type="spellEnd"/>
      <w:r w:rsidR="004F69D6">
        <w:t> ; M. </w:t>
      </w:r>
      <w:proofErr w:type="spellStart"/>
      <w:r w:rsidRPr="00033231">
        <w:t>Sweeting</w:t>
      </w:r>
      <w:proofErr w:type="spellEnd"/>
      <w:r w:rsidR="004F69D6">
        <w:t xml:space="preserve">, </w:t>
      </w:r>
      <w:r w:rsidRPr="00033231">
        <w:t xml:space="preserve">curé de </w:t>
      </w:r>
      <w:proofErr w:type="spellStart"/>
      <w:r w:rsidRPr="00033231">
        <w:t>Nunnely</w:t>
      </w:r>
      <w:proofErr w:type="spellEnd"/>
      <w:r w:rsidR="004F69D6">
        <w:t xml:space="preserve">. </w:t>
      </w:r>
      <w:r w:rsidRPr="00033231">
        <w:t>C</w:t>
      </w:r>
      <w:r w:rsidR="004F69D6">
        <w:t>’</w:t>
      </w:r>
      <w:r w:rsidRPr="00033231">
        <w:t xml:space="preserve">est le logement de </w:t>
      </w:r>
      <w:r w:rsidR="004F69D6">
        <w:t>M. </w:t>
      </w:r>
      <w:r w:rsidRPr="00033231">
        <w:t>Donne</w:t>
      </w:r>
      <w:r w:rsidR="004F69D6">
        <w:t xml:space="preserve"> ; </w:t>
      </w:r>
      <w:r w:rsidRPr="00033231">
        <w:t>l</w:t>
      </w:r>
      <w:r w:rsidR="004F69D6">
        <w:t>’</w:t>
      </w:r>
      <w:r w:rsidRPr="00033231">
        <w:t>habitation appa</w:t>
      </w:r>
      <w:r w:rsidRPr="00033231">
        <w:t>r</w:t>
      </w:r>
      <w:r w:rsidRPr="00033231">
        <w:t>tient à un certain John Gale</w:t>
      </w:r>
      <w:r w:rsidR="004F69D6">
        <w:t xml:space="preserve">, </w:t>
      </w:r>
      <w:r w:rsidRPr="00033231">
        <w:t>un petit drapier</w:t>
      </w:r>
      <w:r w:rsidR="004F69D6">
        <w:t>. M. </w:t>
      </w:r>
      <w:r w:rsidRPr="00033231">
        <w:t>Donne a gr</w:t>
      </w:r>
      <w:r w:rsidRPr="00033231">
        <w:t>a</w:t>
      </w:r>
      <w:r w:rsidRPr="00033231">
        <w:t>cieusement invité ses amis à un régal</w:t>
      </w:r>
      <w:r w:rsidR="004F69D6">
        <w:t xml:space="preserve">. </w:t>
      </w:r>
      <w:r w:rsidRPr="00033231">
        <w:t xml:space="preserve">Vous et moi </w:t>
      </w:r>
      <w:proofErr w:type="spellStart"/>
      <w:r w:rsidRPr="00033231">
        <w:t>allons nous</w:t>
      </w:r>
      <w:proofErr w:type="spellEnd"/>
      <w:r w:rsidRPr="00033231">
        <w:t xml:space="preserve"> joindre à la réunion</w:t>
      </w:r>
      <w:r w:rsidR="004F69D6">
        <w:t xml:space="preserve">, </w:t>
      </w:r>
      <w:r w:rsidRPr="00033231">
        <w:t xml:space="preserve">pour voir ce qui se fera et entendre </w:t>
      </w:r>
      <w:r w:rsidRPr="00033231">
        <w:lastRenderedPageBreak/>
        <w:t>ce qui se dira</w:t>
      </w:r>
      <w:r w:rsidR="004F69D6">
        <w:t xml:space="preserve">. </w:t>
      </w:r>
      <w:r w:rsidRPr="00033231">
        <w:t>Pour le moment</w:t>
      </w:r>
      <w:r w:rsidR="004F69D6">
        <w:t xml:space="preserve">, </w:t>
      </w:r>
      <w:r w:rsidRPr="00033231">
        <w:t>ils mangent</w:t>
      </w:r>
      <w:r w:rsidR="004F69D6">
        <w:t xml:space="preserve"> ; </w:t>
      </w:r>
      <w:r w:rsidRPr="00033231">
        <w:t>et</w:t>
      </w:r>
      <w:r w:rsidR="004F69D6">
        <w:t xml:space="preserve">, </w:t>
      </w:r>
      <w:r w:rsidRPr="00033231">
        <w:t>pendant qu</w:t>
      </w:r>
      <w:r w:rsidR="004F69D6">
        <w:t>’</w:t>
      </w:r>
      <w:r w:rsidRPr="00033231">
        <w:t>ils ma</w:t>
      </w:r>
      <w:r w:rsidRPr="00033231">
        <w:t>n</w:t>
      </w:r>
      <w:r w:rsidRPr="00033231">
        <w:t>gent</w:t>
      </w:r>
      <w:r w:rsidR="004F69D6">
        <w:t xml:space="preserve">, </w:t>
      </w:r>
      <w:r w:rsidRPr="00033231">
        <w:t>nous allons causer à part</w:t>
      </w:r>
      <w:r w:rsidR="004F69D6">
        <w:t>.</w:t>
      </w:r>
    </w:p>
    <w:p w14:paraId="4E9A079E" w14:textId="77777777" w:rsidR="004F69D6" w:rsidRDefault="00000000" w:rsidP="0021796F">
      <w:r w:rsidRPr="00033231">
        <w:t>Ces messieurs sont dans la fleur de la jeunesse</w:t>
      </w:r>
      <w:r w:rsidR="004F69D6">
        <w:t xml:space="preserve"> ; </w:t>
      </w:r>
      <w:r w:rsidRPr="00033231">
        <w:t>ils poss</w:t>
      </w:r>
      <w:r w:rsidRPr="00033231">
        <w:t>è</w:t>
      </w:r>
      <w:r w:rsidRPr="00033231">
        <w:t>dent toute l</w:t>
      </w:r>
      <w:r w:rsidR="004F69D6">
        <w:t>’</w:t>
      </w:r>
      <w:r w:rsidRPr="00033231">
        <w:t>activité de cet heureux âge</w:t>
      </w:r>
      <w:r w:rsidR="004F69D6">
        <w:t xml:space="preserve">, </w:t>
      </w:r>
      <w:r w:rsidRPr="00033231">
        <w:t>activité que leurs vieux curés verraient volontiers tournée du côté des fonctions past</w:t>
      </w:r>
      <w:r w:rsidRPr="00033231">
        <w:t>o</w:t>
      </w:r>
      <w:r w:rsidRPr="00033231">
        <w:t>rales</w:t>
      </w:r>
      <w:r w:rsidR="004F69D6">
        <w:t xml:space="preserve">, </w:t>
      </w:r>
      <w:r w:rsidRPr="00033231">
        <w:t>exprimant le désir de la voir employée dans une diligente surveillance des écoles et dans de fréquentes visites aux malades de leurs paroisses respectives</w:t>
      </w:r>
      <w:r w:rsidR="004F69D6">
        <w:t xml:space="preserve">. </w:t>
      </w:r>
      <w:r w:rsidRPr="00033231">
        <w:t>Mais les jeunes lévites pensent que c</w:t>
      </w:r>
      <w:r w:rsidR="004F69D6">
        <w:t>’</w:t>
      </w:r>
      <w:r w:rsidRPr="00033231">
        <w:t>est là une triste besogne</w:t>
      </w:r>
      <w:r w:rsidR="004F69D6">
        <w:t xml:space="preserve"> ; </w:t>
      </w:r>
      <w:r w:rsidRPr="00033231">
        <w:t>ils préfèrent dépenser leur éne</w:t>
      </w:r>
      <w:r w:rsidRPr="00033231">
        <w:t>r</w:t>
      </w:r>
      <w:r w:rsidRPr="00033231">
        <w:t>gie dans une occupation qui</w:t>
      </w:r>
      <w:r w:rsidR="004F69D6">
        <w:t xml:space="preserve">, </w:t>
      </w:r>
      <w:r w:rsidRPr="00033231">
        <w:t>bien qu</w:t>
      </w:r>
      <w:r w:rsidR="004F69D6">
        <w:t>’</w:t>
      </w:r>
      <w:r w:rsidRPr="00033231">
        <w:t>à d</w:t>
      </w:r>
      <w:r w:rsidR="004F69D6">
        <w:t>’</w:t>
      </w:r>
      <w:r w:rsidRPr="00033231">
        <w:t>autres yeux elle p</w:t>
      </w:r>
      <w:r w:rsidRPr="00033231">
        <w:t>a</w:t>
      </w:r>
      <w:r w:rsidRPr="00033231">
        <w:t>rai</w:t>
      </w:r>
      <w:r w:rsidRPr="00033231">
        <w:t>s</w:t>
      </w:r>
      <w:r w:rsidRPr="00033231">
        <w:t>se plus chargée d</w:t>
      </w:r>
      <w:r w:rsidR="004F69D6">
        <w:t>’</w:t>
      </w:r>
      <w:r w:rsidRPr="00033231">
        <w:t>ennui</w:t>
      </w:r>
      <w:r w:rsidR="004F69D6">
        <w:t xml:space="preserve">, </w:t>
      </w:r>
      <w:r w:rsidRPr="00033231">
        <w:t>plus monotone que le labeur du ti</w:t>
      </w:r>
      <w:r w:rsidRPr="00033231">
        <w:t>s</w:t>
      </w:r>
      <w:r w:rsidRPr="00033231">
        <w:t>s</w:t>
      </w:r>
      <w:r w:rsidRPr="00033231">
        <w:t>e</w:t>
      </w:r>
      <w:r w:rsidRPr="00033231">
        <w:t>rand à sa navette</w:t>
      </w:r>
      <w:r w:rsidR="004F69D6">
        <w:t xml:space="preserve">, </w:t>
      </w:r>
      <w:r w:rsidRPr="00033231">
        <w:t>semble leur fournir un inépuisable fonds de divertissements et de plaisirs</w:t>
      </w:r>
      <w:r w:rsidR="004F69D6">
        <w:t>.</w:t>
      </w:r>
    </w:p>
    <w:p w14:paraId="0AA7BE06" w14:textId="77777777" w:rsidR="004F69D6" w:rsidRDefault="00000000" w:rsidP="0021796F">
      <w:r w:rsidRPr="00033231">
        <w:t>Je veux parler de l</w:t>
      </w:r>
      <w:r w:rsidR="004F69D6">
        <w:t>’</w:t>
      </w:r>
      <w:r w:rsidRPr="00033231">
        <w:t>habitude de courir à droite et à gauche</w:t>
      </w:r>
      <w:r w:rsidR="004F69D6">
        <w:t xml:space="preserve">, </w:t>
      </w:r>
      <w:r w:rsidRPr="00033231">
        <w:t>de chez l</w:t>
      </w:r>
      <w:r w:rsidR="004F69D6">
        <w:t>’</w:t>
      </w:r>
      <w:r w:rsidRPr="00033231">
        <w:t>un chez l</w:t>
      </w:r>
      <w:r w:rsidR="004F69D6">
        <w:t>’</w:t>
      </w:r>
      <w:r w:rsidRPr="00033231">
        <w:t>autre</w:t>
      </w:r>
      <w:r w:rsidR="004F69D6">
        <w:t xml:space="preserve"> : </w:t>
      </w:r>
      <w:r w:rsidRPr="00033231">
        <w:t>non un cercle</w:t>
      </w:r>
      <w:r w:rsidR="004F69D6">
        <w:t xml:space="preserve">, </w:t>
      </w:r>
      <w:r w:rsidRPr="00033231">
        <w:t>mais un triangle de vis</w:t>
      </w:r>
      <w:r w:rsidRPr="00033231">
        <w:t>i</w:t>
      </w:r>
      <w:r w:rsidRPr="00033231">
        <w:t>tes</w:t>
      </w:r>
      <w:r w:rsidR="004F69D6">
        <w:t xml:space="preserve">, </w:t>
      </w:r>
      <w:r w:rsidRPr="00033231">
        <w:t>qu</w:t>
      </w:r>
      <w:r w:rsidR="004F69D6">
        <w:t>’</w:t>
      </w:r>
      <w:r w:rsidRPr="00033231">
        <w:t>ils entretiennent tant que dure l</w:t>
      </w:r>
      <w:r w:rsidR="004F69D6">
        <w:t>’</w:t>
      </w:r>
      <w:r w:rsidRPr="00033231">
        <w:t>année</w:t>
      </w:r>
      <w:r w:rsidR="004F69D6">
        <w:t xml:space="preserve">, </w:t>
      </w:r>
      <w:r w:rsidRPr="00033231">
        <w:t>en hiver</w:t>
      </w:r>
      <w:r w:rsidR="004F69D6">
        <w:t xml:space="preserve">, </w:t>
      </w:r>
      <w:r w:rsidRPr="00033231">
        <w:t>au pri</w:t>
      </w:r>
      <w:r w:rsidRPr="00033231">
        <w:t>n</w:t>
      </w:r>
      <w:r w:rsidRPr="00033231">
        <w:t>temps</w:t>
      </w:r>
      <w:r w:rsidR="004F69D6">
        <w:t xml:space="preserve">, </w:t>
      </w:r>
      <w:r w:rsidRPr="00033231">
        <w:t>en été</w:t>
      </w:r>
      <w:r w:rsidR="004F69D6">
        <w:t xml:space="preserve">, </w:t>
      </w:r>
      <w:r w:rsidRPr="00033231">
        <w:t>en automne</w:t>
      </w:r>
      <w:r w:rsidR="004F69D6">
        <w:t xml:space="preserve">. </w:t>
      </w:r>
      <w:r w:rsidRPr="00033231">
        <w:t>Le temps et la saison ne font aucune différence</w:t>
      </w:r>
      <w:r w:rsidR="004F69D6">
        <w:t xml:space="preserve"> ; </w:t>
      </w:r>
      <w:r w:rsidRPr="00033231">
        <w:t>avec le même zèle inintelligent ils affrontent la neige et la grêle</w:t>
      </w:r>
      <w:r w:rsidR="004F69D6">
        <w:t xml:space="preserve">, </w:t>
      </w:r>
      <w:r w:rsidRPr="00033231">
        <w:t>le vent et la pluie</w:t>
      </w:r>
      <w:r w:rsidR="004F69D6">
        <w:t xml:space="preserve">, </w:t>
      </w:r>
      <w:r w:rsidRPr="00033231">
        <w:t>la boue et la poussière</w:t>
      </w:r>
      <w:r w:rsidR="004F69D6">
        <w:t xml:space="preserve">, </w:t>
      </w:r>
      <w:r w:rsidRPr="00033231">
        <w:t>pour aller dîner</w:t>
      </w:r>
      <w:r w:rsidR="004F69D6">
        <w:t xml:space="preserve">, </w:t>
      </w:r>
      <w:r w:rsidRPr="00033231">
        <w:t>prendre le thé</w:t>
      </w:r>
      <w:r w:rsidR="004F69D6">
        <w:t xml:space="preserve">, </w:t>
      </w:r>
      <w:r w:rsidRPr="00033231">
        <w:t>ou souper l</w:t>
      </w:r>
      <w:r w:rsidR="004F69D6">
        <w:t>’</w:t>
      </w:r>
      <w:r w:rsidRPr="00033231">
        <w:t>un avec l</w:t>
      </w:r>
      <w:r w:rsidR="004F69D6">
        <w:t>’</w:t>
      </w:r>
      <w:r w:rsidRPr="00033231">
        <w:t>autre</w:t>
      </w:r>
      <w:r w:rsidR="004F69D6">
        <w:t xml:space="preserve">. </w:t>
      </w:r>
      <w:r w:rsidRPr="00033231">
        <w:t>Ce qui les a</w:t>
      </w:r>
      <w:r w:rsidRPr="00033231">
        <w:t>t</w:t>
      </w:r>
      <w:r w:rsidRPr="00033231">
        <w:t>t</w:t>
      </w:r>
      <w:r w:rsidRPr="00033231">
        <w:t>i</w:t>
      </w:r>
      <w:r w:rsidRPr="00033231">
        <w:t>re</w:t>
      </w:r>
      <w:r w:rsidR="004F69D6">
        <w:t xml:space="preserve">, </w:t>
      </w:r>
      <w:r w:rsidRPr="00033231">
        <w:t>il serait fort difficile de le dire</w:t>
      </w:r>
      <w:r w:rsidR="004F69D6">
        <w:t xml:space="preserve">. </w:t>
      </w:r>
      <w:r w:rsidRPr="00033231">
        <w:t>Ce n</w:t>
      </w:r>
      <w:r w:rsidR="004F69D6">
        <w:t>’</w:t>
      </w:r>
      <w:r w:rsidRPr="00033231">
        <w:t>est point l</w:t>
      </w:r>
      <w:r w:rsidR="004F69D6">
        <w:t>’</w:t>
      </w:r>
      <w:r w:rsidRPr="00033231">
        <w:t>amitié</w:t>
      </w:r>
      <w:r w:rsidR="004F69D6">
        <w:t xml:space="preserve"> ; </w:t>
      </w:r>
      <w:r w:rsidRPr="00033231">
        <w:t>car toutes les fois qu</w:t>
      </w:r>
      <w:r w:rsidR="004F69D6">
        <w:t>’</w:t>
      </w:r>
      <w:r w:rsidRPr="00033231">
        <w:t>ils se rencontrent ils se querellent</w:t>
      </w:r>
      <w:r w:rsidR="004F69D6">
        <w:t xml:space="preserve">. </w:t>
      </w:r>
      <w:r w:rsidRPr="00033231">
        <w:t>Ce n</w:t>
      </w:r>
      <w:r w:rsidR="004F69D6">
        <w:t>’</w:t>
      </w:r>
      <w:r w:rsidRPr="00033231">
        <w:t>est pas la religion</w:t>
      </w:r>
      <w:r w:rsidR="004F69D6">
        <w:t xml:space="preserve"> ; </w:t>
      </w:r>
      <w:r w:rsidRPr="00033231">
        <w:t>il n</w:t>
      </w:r>
      <w:r w:rsidR="004F69D6">
        <w:t>’</w:t>
      </w:r>
      <w:r w:rsidRPr="00033231">
        <w:t>en est jamais question parmi eux</w:t>
      </w:r>
      <w:r w:rsidR="004F69D6">
        <w:t xml:space="preserve"> ; </w:t>
      </w:r>
      <w:r w:rsidRPr="00033231">
        <w:t>ils peuvent discuter des points de théologie</w:t>
      </w:r>
      <w:r w:rsidR="004F69D6">
        <w:t xml:space="preserve">, </w:t>
      </w:r>
      <w:r w:rsidRPr="00033231">
        <w:t>mais de piété</w:t>
      </w:r>
      <w:r w:rsidR="004F69D6">
        <w:t xml:space="preserve">, </w:t>
      </w:r>
      <w:r w:rsidRPr="00033231">
        <w:t>jamais</w:t>
      </w:r>
      <w:r w:rsidR="004F69D6">
        <w:t xml:space="preserve">. </w:t>
      </w:r>
      <w:r w:rsidRPr="00033231">
        <w:t>Ce n</w:t>
      </w:r>
      <w:r w:rsidR="004F69D6">
        <w:t>’</w:t>
      </w:r>
      <w:r w:rsidRPr="00033231">
        <w:t>est pas l</w:t>
      </w:r>
      <w:r w:rsidR="004F69D6">
        <w:t>’</w:t>
      </w:r>
      <w:r w:rsidRPr="00033231">
        <w:t>amour du boire et du manger</w:t>
      </w:r>
      <w:r w:rsidR="004F69D6">
        <w:t xml:space="preserve"> ; </w:t>
      </w:r>
      <w:r w:rsidRPr="00033231">
        <w:t>chacun d</w:t>
      </w:r>
      <w:r w:rsidR="004F69D6">
        <w:t>’</w:t>
      </w:r>
      <w:r w:rsidRPr="00033231">
        <w:t>eux peut avoir chez lui un dîner aussi succulent que celui qui lui est servi chez son confrère</w:t>
      </w:r>
      <w:r w:rsidR="004F69D6">
        <w:t xml:space="preserve">. </w:t>
      </w:r>
      <w:proofErr w:type="spellStart"/>
      <w:r w:rsidRPr="00033231">
        <w:t>Mistress</w:t>
      </w:r>
      <w:proofErr w:type="spellEnd"/>
      <w:r w:rsidRPr="00033231">
        <w:t xml:space="preserve"> Gale</w:t>
      </w:r>
      <w:r w:rsidR="004F69D6">
        <w:t xml:space="preserve">, </w:t>
      </w:r>
      <w:proofErr w:type="spellStart"/>
      <w:r w:rsidRPr="00033231">
        <w:t>mistress</w:t>
      </w:r>
      <w:proofErr w:type="spellEnd"/>
      <w:r w:rsidRPr="00033231">
        <w:t xml:space="preserve"> Hogg et </w:t>
      </w:r>
      <w:proofErr w:type="spellStart"/>
      <w:r w:rsidRPr="00033231">
        <w:t>mistress</w:t>
      </w:r>
      <w:proofErr w:type="spellEnd"/>
      <w:r w:rsidRPr="00033231">
        <w:t xml:space="preserve"> </w:t>
      </w:r>
      <w:proofErr w:type="spellStart"/>
      <w:r w:rsidRPr="00033231">
        <w:t>Whipp</w:t>
      </w:r>
      <w:proofErr w:type="spellEnd"/>
      <w:r w:rsidR="004F69D6">
        <w:t xml:space="preserve">, </w:t>
      </w:r>
      <w:r w:rsidRPr="00033231">
        <w:t>leurs hôtesses respectives</w:t>
      </w:r>
      <w:r w:rsidR="004F69D6">
        <w:t xml:space="preserve">, </w:t>
      </w:r>
      <w:r w:rsidRPr="00033231">
        <w:t>affirment que ces messieurs n</w:t>
      </w:r>
      <w:r w:rsidR="004F69D6">
        <w:t>’</w:t>
      </w:r>
      <w:r w:rsidRPr="00033231">
        <w:t>ont pas d</w:t>
      </w:r>
      <w:r w:rsidR="004F69D6">
        <w:t>’</w:t>
      </w:r>
      <w:r w:rsidRPr="00033231">
        <w:t>autre but que de donner de la peine aux gens</w:t>
      </w:r>
      <w:r w:rsidR="004F69D6">
        <w:t xml:space="preserve">. </w:t>
      </w:r>
      <w:r w:rsidRPr="00033231">
        <w:t xml:space="preserve">Par </w:t>
      </w:r>
      <w:r w:rsidRPr="00033231">
        <w:rPr>
          <w:i/>
          <w:iCs/>
        </w:rPr>
        <w:t>les gens</w:t>
      </w:r>
      <w:r w:rsidR="004F69D6">
        <w:rPr>
          <w:i/>
          <w:iCs/>
        </w:rPr>
        <w:t xml:space="preserve">, </w:t>
      </w:r>
      <w:r w:rsidRPr="00033231">
        <w:t>ces bonnes dames veulent se désigner elles-mêmes</w:t>
      </w:r>
      <w:r w:rsidR="004F69D6">
        <w:t xml:space="preserve">, </w:t>
      </w:r>
      <w:r w:rsidRPr="00033231">
        <w:t xml:space="preserve">car elles sont tenues </w:t>
      </w:r>
      <w:r w:rsidRPr="00033231">
        <w:lastRenderedPageBreak/>
        <w:t>dans une alerte perpétuelle par ce système de m</w:t>
      </w:r>
      <w:r w:rsidRPr="00033231">
        <w:t>u</w:t>
      </w:r>
      <w:r w:rsidRPr="00033231">
        <w:t>tuelle invasion</w:t>
      </w:r>
      <w:r w:rsidR="004F69D6">
        <w:t>.</w:t>
      </w:r>
    </w:p>
    <w:p w14:paraId="6D8FA1A1" w14:textId="7A71CFC1" w:rsidR="004F69D6" w:rsidRDefault="004F69D6" w:rsidP="0021796F">
      <w:r>
        <w:t>M. </w:t>
      </w:r>
      <w:r w:rsidR="00000000" w:rsidRPr="00033231">
        <w:t>Donne et ses convives</w:t>
      </w:r>
      <w:r>
        <w:t xml:space="preserve">, </w:t>
      </w:r>
      <w:r w:rsidR="00000000" w:rsidRPr="00033231">
        <w:t>ainsi que je l</w:t>
      </w:r>
      <w:r>
        <w:t>’</w:t>
      </w:r>
      <w:r w:rsidR="00000000" w:rsidRPr="00033231">
        <w:t>ai dit</w:t>
      </w:r>
      <w:r>
        <w:t xml:space="preserve">, </w:t>
      </w:r>
      <w:r w:rsidR="00000000" w:rsidRPr="00033231">
        <w:t>sont à dîner</w:t>
      </w:r>
      <w:r>
        <w:t xml:space="preserve"> ; </w:t>
      </w:r>
      <w:proofErr w:type="spellStart"/>
      <w:r w:rsidR="00000000" w:rsidRPr="00033231">
        <w:t>mistress</w:t>
      </w:r>
      <w:proofErr w:type="spellEnd"/>
      <w:r w:rsidR="00000000" w:rsidRPr="00033231">
        <w:t xml:space="preserve"> Gale les sert</w:t>
      </w:r>
      <w:r>
        <w:t xml:space="preserve">, </w:t>
      </w:r>
      <w:r w:rsidR="00000000" w:rsidRPr="00033231">
        <w:t>mais une étincelle du feu de sa cuisine brille dans ses yeux</w:t>
      </w:r>
      <w:r>
        <w:t xml:space="preserve">. </w:t>
      </w:r>
      <w:r w:rsidR="00000000" w:rsidRPr="00033231">
        <w:t>Elle considère que le privilège d</w:t>
      </w:r>
      <w:r>
        <w:t>’</w:t>
      </w:r>
      <w:r w:rsidR="00000000" w:rsidRPr="00033231">
        <w:t>inviter o</w:t>
      </w:r>
      <w:r w:rsidR="00000000" w:rsidRPr="00033231">
        <w:t>c</w:t>
      </w:r>
      <w:r w:rsidR="00000000" w:rsidRPr="00033231">
        <w:t>casionnellement un ami à un repas</w:t>
      </w:r>
      <w:r>
        <w:t xml:space="preserve">, </w:t>
      </w:r>
      <w:r w:rsidR="00000000" w:rsidRPr="00033231">
        <w:t>sans rien ajouter au prix de la pension</w:t>
      </w:r>
      <w:r>
        <w:t xml:space="preserve"> (</w:t>
      </w:r>
      <w:r w:rsidR="00000000" w:rsidRPr="00033231">
        <w:t>privilège inclus dans les conditions auxquelles elle loue ses logements</w:t>
      </w:r>
      <w:r>
        <w:t xml:space="preserve">), </w:t>
      </w:r>
      <w:r w:rsidR="00000000" w:rsidRPr="00033231">
        <w:t>a été suffisamment exercé dans ces de</w:t>
      </w:r>
      <w:r w:rsidR="00000000" w:rsidRPr="00033231">
        <w:t>r</w:t>
      </w:r>
      <w:r w:rsidR="00000000" w:rsidRPr="00033231">
        <w:t>niers temps</w:t>
      </w:r>
      <w:r>
        <w:t xml:space="preserve">. </w:t>
      </w:r>
      <w:r w:rsidR="00000000" w:rsidRPr="00033231">
        <w:t>La présente semaine n</w:t>
      </w:r>
      <w:r>
        <w:t>’</w:t>
      </w:r>
      <w:r w:rsidR="00000000" w:rsidRPr="00033231">
        <w:t>est qu</w:t>
      </w:r>
      <w:r>
        <w:t>’</w:t>
      </w:r>
      <w:r w:rsidR="00000000" w:rsidRPr="00033231">
        <w:t>au jeudi</w:t>
      </w:r>
      <w:r>
        <w:t xml:space="preserve">, </w:t>
      </w:r>
      <w:r w:rsidR="00000000" w:rsidRPr="00033231">
        <w:t>et</w:t>
      </w:r>
      <w:r>
        <w:t xml:space="preserve">, </w:t>
      </w:r>
      <w:r w:rsidR="00000000" w:rsidRPr="00033231">
        <w:t>le lundi</w:t>
      </w:r>
      <w:r>
        <w:t>, M. </w:t>
      </w:r>
      <w:r w:rsidR="00000000" w:rsidRPr="00033231">
        <w:t>Malone</w:t>
      </w:r>
      <w:r>
        <w:t xml:space="preserve">, </w:t>
      </w:r>
      <w:r w:rsidR="00000000" w:rsidRPr="00033231">
        <w:t xml:space="preserve">le vicaire de </w:t>
      </w:r>
      <w:proofErr w:type="spellStart"/>
      <w:r w:rsidR="00000000" w:rsidRPr="00033231">
        <w:t>Briarfield</w:t>
      </w:r>
      <w:proofErr w:type="spellEnd"/>
      <w:r>
        <w:t xml:space="preserve">, </w:t>
      </w:r>
      <w:r w:rsidR="00000000" w:rsidRPr="00033231">
        <w:t>vint déjeuner et resta au d</w:t>
      </w:r>
      <w:r w:rsidR="00000000" w:rsidRPr="00033231">
        <w:t>î</w:t>
      </w:r>
      <w:r w:rsidR="00000000" w:rsidRPr="00033231">
        <w:t>ner</w:t>
      </w:r>
      <w:r>
        <w:t xml:space="preserve"> ; </w:t>
      </w:r>
      <w:r w:rsidR="00000000" w:rsidRPr="00033231">
        <w:t>le mardi</w:t>
      </w:r>
      <w:r>
        <w:t>, M. </w:t>
      </w:r>
      <w:r w:rsidR="00000000" w:rsidRPr="00033231">
        <w:t xml:space="preserve">Malone et </w:t>
      </w:r>
      <w:r>
        <w:t>M. </w:t>
      </w:r>
      <w:proofErr w:type="spellStart"/>
      <w:r w:rsidR="00000000" w:rsidRPr="00033231">
        <w:t>Sweeting</w:t>
      </w:r>
      <w:proofErr w:type="spellEnd"/>
      <w:r>
        <w:t xml:space="preserve">, </w:t>
      </w:r>
      <w:r w:rsidR="00000000" w:rsidRPr="00033231">
        <w:t xml:space="preserve">de </w:t>
      </w:r>
      <w:proofErr w:type="spellStart"/>
      <w:r w:rsidR="00000000" w:rsidRPr="00033231">
        <w:t>Nunnely</w:t>
      </w:r>
      <w:proofErr w:type="spellEnd"/>
      <w:r>
        <w:t xml:space="preserve">, </w:t>
      </w:r>
      <w:r w:rsidR="00000000" w:rsidRPr="00033231">
        <w:t>vinrent prendre le thé</w:t>
      </w:r>
      <w:r>
        <w:t xml:space="preserve">, </w:t>
      </w:r>
      <w:r w:rsidR="00000000" w:rsidRPr="00033231">
        <w:t>demeurèrent au souper</w:t>
      </w:r>
      <w:r>
        <w:t xml:space="preserve">, </w:t>
      </w:r>
      <w:r w:rsidR="00000000" w:rsidRPr="00033231">
        <w:t>occupèrent le lit de r</w:t>
      </w:r>
      <w:r w:rsidR="00000000" w:rsidRPr="00033231">
        <w:t>é</w:t>
      </w:r>
      <w:r w:rsidR="00000000" w:rsidRPr="00033231">
        <w:t>serve et lui firent l</w:t>
      </w:r>
      <w:r>
        <w:t>’</w:t>
      </w:r>
      <w:r w:rsidR="00000000" w:rsidRPr="00033231">
        <w:t>honneur de leur société au déjeuner</w:t>
      </w:r>
      <w:r>
        <w:t xml:space="preserve">, </w:t>
      </w:r>
      <w:r w:rsidR="00000000" w:rsidRPr="00033231">
        <w:t>le me</w:t>
      </w:r>
      <w:r w:rsidR="00000000" w:rsidRPr="00033231">
        <w:t>r</w:t>
      </w:r>
      <w:r w:rsidR="00000000" w:rsidRPr="00033231">
        <w:t>credi matin</w:t>
      </w:r>
      <w:r>
        <w:t xml:space="preserve">. </w:t>
      </w:r>
      <w:r w:rsidR="00000000" w:rsidRPr="00033231">
        <w:t>Aujourd</w:t>
      </w:r>
      <w:r>
        <w:t>’</w:t>
      </w:r>
      <w:r w:rsidR="00000000" w:rsidRPr="00033231">
        <w:t>hui</w:t>
      </w:r>
      <w:r>
        <w:t xml:space="preserve">, </w:t>
      </w:r>
      <w:r w:rsidR="00000000" w:rsidRPr="00033231">
        <w:t>jeudi</w:t>
      </w:r>
      <w:r>
        <w:t xml:space="preserve">, </w:t>
      </w:r>
      <w:r w:rsidR="00000000" w:rsidRPr="00033231">
        <w:t>ils sont là tous deux à dîner</w:t>
      </w:r>
      <w:r>
        <w:t xml:space="preserve"> ; </w:t>
      </w:r>
      <w:r w:rsidR="00000000" w:rsidRPr="00033231">
        <w:t>et elle est à peu près certaine qu</w:t>
      </w:r>
      <w:r>
        <w:t>’</w:t>
      </w:r>
      <w:r w:rsidR="00000000" w:rsidRPr="00033231">
        <w:t>ils resteront toute la nuit</w:t>
      </w:r>
      <w:r>
        <w:t>. « </w:t>
      </w:r>
      <w:r w:rsidR="00000000" w:rsidRPr="00033231">
        <w:t>C</w:t>
      </w:r>
      <w:r>
        <w:t>’</w:t>
      </w:r>
      <w:r w:rsidR="00000000" w:rsidRPr="00033231">
        <w:t>en est trop</w:t>
      </w:r>
      <w:r>
        <w:t>, »</w:t>
      </w:r>
      <w:r w:rsidR="00000000" w:rsidRPr="00033231">
        <w:t xml:space="preserve"> dit-elle</w:t>
      </w:r>
      <w:r>
        <w:t>.</w:t>
      </w:r>
    </w:p>
    <w:p w14:paraId="25464C3F" w14:textId="1ECD10C4" w:rsidR="004F69D6" w:rsidRDefault="004F69D6" w:rsidP="0021796F">
      <w:r>
        <w:t>M. </w:t>
      </w:r>
      <w:proofErr w:type="spellStart"/>
      <w:r w:rsidR="00000000" w:rsidRPr="00033231">
        <w:t>Sweeting</w:t>
      </w:r>
      <w:proofErr w:type="spellEnd"/>
      <w:r w:rsidR="00000000" w:rsidRPr="00033231">
        <w:t xml:space="preserve"> est occupé à couper en morceaux une tranche de rosbif sur son assiette</w:t>
      </w:r>
      <w:r>
        <w:t xml:space="preserve">, </w:t>
      </w:r>
      <w:r w:rsidR="00000000" w:rsidRPr="00033231">
        <w:t>et se plaint qu</w:t>
      </w:r>
      <w:r>
        <w:t>’</w:t>
      </w:r>
      <w:r w:rsidR="00000000" w:rsidRPr="00033231">
        <w:t>il est très-dur</w:t>
      </w:r>
      <w:r>
        <w:t> ; M. </w:t>
      </w:r>
      <w:r w:rsidR="00000000" w:rsidRPr="00033231">
        <w:t>Donne trouve la bière plate</w:t>
      </w:r>
      <w:r>
        <w:t xml:space="preserve">. </w:t>
      </w:r>
      <w:r w:rsidR="00000000" w:rsidRPr="00033231">
        <w:t>Oui</w:t>
      </w:r>
      <w:r>
        <w:t xml:space="preserve">, </w:t>
      </w:r>
      <w:r w:rsidR="00000000" w:rsidRPr="00033231">
        <w:t>voilà le pire</w:t>
      </w:r>
      <w:r>
        <w:t xml:space="preserve"> ! </w:t>
      </w:r>
      <w:r w:rsidR="00000000" w:rsidRPr="00033231">
        <w:t>S</w:t>
      </w:r>
      <w:r>
        <w:t>’</w:t>
      </w:r>
      <w:r w:rsidR="00000000" w:rsidRPr="00033231">
        <w:t>ils étaient polis encore</w:t>
      </w:r>
      <w:r>
        <w:t xml:space="preserve">, </w:t>
      </w:r>
      <w:proofErr w:type="spellStart"/>
      <w:r w:rsidR="00000000" w:rsidRPr="00033231">
        <w:t>mistress</w:t>
      </w:r>
      <w:proofErr w:type="spellEnd"/>
      <w:r w:rsidR="00000000" w:rsidRPr="00033231">
        <w:t xml:space="preserve"> Gale n</w:t>
      </w:r>
      <w:r>
        <w:t>’</w:t>
      </w:r>
      <w:r w:rsidR="00000000" w:rsidRPr="00033231">
        <w:t>y ferait pas attention</w:t>
      </w:r>
      <w:r>
        <w:t xml:space="preserve"> ; </w:t>
      </w:r>
      <w:r w:rsidR="00000000" w:rsidRPr="00033231">
        <w:t>s</w:t>
      </w:r>
      <w:r>
        <w:t>’</w:t>
      </w:r>
      <w:r w:rsidR="00000000" w:rsidRPr="00033231">
        <w:t>ils se mo</w:t>
      </w:r>
      <w:r w:rsidR="00000000" w:rsidRPr="00033231">
        <w:t>n</w:t>
      </w:r>
      <w:r w:rsidR="00000000" w:rsidRPr="00033231">
        <w:t>traient satisfaits de ce qu</w:t>
      </w:r>
      <w:r>
        <w:t>’</w:t>
      </w:r>
      <w:r w:rsidR="00000000" w:rsidRPr="00033231">
        <w:t>on leur donne</w:t>
      </w:r>
      <w:r>
        <w:t xml:space="preserve">, </w:t>
      </w:r>
      <w:r w:rsidR="00000000" w:rsidRPr="00033231">
        <w:t>elle n</w:t>
      </w:r>
      <w:r>
        <w:t>’</w:t>
      </w:r>
      <w:r w:rsidR="00000000" w:rsidRPr="00033231">
        <w:t>y regarderait pas de si près</w:t>
      </w:r>
      <w:r>
        <w:t xml:space="preserve"> ; </w:t>
      </w:r>
      <w:r w:rsidR="00000000" w:rsidRPr="00033231">
        <w:t>mais ces jeunes curés sont si hautains</w:t>
      </w:r>
      <w:r>
        <w:t xml:space="preserve">, </w:t>
      </w:r>
      <w:r w:rsidR="00000000" w:rsidRPr="00033231">
        <w:t>si déda</w:t>
      </w:r>
      <w:r w:rsidR="00000000" w:rsidRPr="00033231">
        <w:t>i</w:t>
      </w:r>
      <w:r w:rsidR="00000000" w:rsidRPr="00033231">
        <w:t>gneux</w:t>
      </w:r>
      <w:r>
        <w:t xml:space="preserve">, </w:t>
      </w:r>
      <w:r w:rsidR="00000000" w:rsidRPr="00033231">
        <w:t>ils mettent tout le monde sous leurs pieds</w:t>
      </w:r>
      <w:r>
        <w:t xml:space="preserve"> ; </w:t>
      </w:r>
      <w:r w:rsidR="00000000" w:rsidRPr="00033231">
        <w:t>ils ne la tra</w:t>
      </w:r>
      <w:r w:rsidR="00000000" w:rsidRPr="00033231">
        <w:t>i</w:t>
      </w:r>
      <w:r w:rsidR="00000000" w:rsidRPr="00033231">
        <w:t>tent pas même avec civilité</w:t>
      </w:r>
      <w:r>
        <w:t xml:space="preserve">, </w:t>
      </w:r>
      <w:r w:rsidR="00000000" w:rsidRPr="00033231">
        <w:t>parce qu</w:t>
      </w:r>
      <w:r>
        <w:t>’</w:t>
      </w:r>
      <w:r w:rsidR="00000000" w:rsidRPr="00033231">
        <w:t>elle n</w:t>
      </w:r>
      <w:r>
        <w:t>’</w:t>
      </w:r>
      <w:r w:rsidR="00000000" w:rsidRPr="00033231">
        <w:t>a pas de domestique et qu</w:t>
      </w:r>
      <w:r>
        <w:t>’</w:t>
      </w:r>
      <w:r w:rsidR="00000000" w:rsidRPr="00033231">
        <w:t>elle fait elle-même la besogne de la maison</w:t>
      </w:r>
      <w:r>
        <w:t xml:space="preserve">, </w:t>
      </w:r>
      <w:r w:rsidR="00000000" w:rsidRPr="00033231">
        <w:t>comme sa m</w:t>
      </w:r>
      <w:r w:rsidR="00000000" w:rsidRPr="00033231">
        <w:t>è</w:t>
      </w:r>
      <w:r w:rsidR="00000000" w:rsidRPr="00033231">
        <w:t>re faisait avant elle</w:t>
      </w:r>
      <w:r>
        <w:t xml:space="preserve">. </w:t>
      </w:r>
      <w:r w:rsidR="00000000" w:rsidRPr="00033231">
        <w:t>Puis</w:t>
      </w:r>
      <w:r>
        <w:t xml:space="preserve">, </w:t>
      </w:r>
      <w:r w:rsidR="00000000" w:rsidRPr="00033231">
        <w:t>ils parlent toujours contre le Yor</w:t>
      </w:r>
      <w:r w:rsidR="00000000" w:rsidRPr="00033231">
        <w:t>k</w:t>
      </w:r>
      <w:r w:rsidR="00000000" w:rsidRPr="00033231">
        <w:t>shire et ses habitants</w:t>
      </w:r>
      <w:r>
        <w:t xml:space="preserve">, </w:t>
      </w:r>
      <w:r w:rsidR="00000000" w:rsidRPr="00033231">
        <w:t>et</w:t>
      </w:r>
      <w:r>
        <w:t xml:space="preserve">, </w:t>
      </w:r>
      <w:r w:rsidR="00000000" w:rsidRPr="00033231">
        <w:t xml:space="preserve">pour </w:t>
      </w:r>
      <w:proofErr w:type="spellStart"/>
      <w:r w:rsidR="00000000" w:rsidRPr="00033231">
        <w:t>mistress</w:t>
      </w:r>
      <w:proofErr w:type="spellEnd"/>
      <w:r w:rsidR="00000000" w:rsidRPr="00033231">
        <w:t xml:space="preserve"> Gale</w:t>
      </w:r>
      <w:r>
        <w:t xml:space="preserve">, </w:t>
      </w:r>
      <w:r w:rsidR="00000000" w:rsidRPr="00033231">
        <w:t>c</w:t>
      </w:r>
      <w:r>
        <w:t>’</w:t>
      </w:r>
      <w:r w:rsidR="00000000" w:rsidRPr="00033231">
        <w:t>est une preuve qu</w:t>
      </w:r>
      <w:r>
        <w:t>’</w:t>
      </w:r>
      <w:r w:rsidR="00000000" w:rsidRPr="00033231">
        <w:t>aucun d</w:t>
      </w:r>
      <w:r>
        <w:t>’</w:t>
      </w:r>
      <w:r w:rsidR="00000000" w:rsidRPr="00033231">
        <w:t>eux n</w:t>
      </w:r>
      <w:r>
        <w:t>’</w:t>
      </w:r>
      <w:r w:rsidR="00000000" w:rsidRPr="00033231">
        <w:t>est un véritable gentleman</w:t>
      </w:r>
      <w:r>
        <w:t xml:space="preserve">, </w:t>
      </w:r>
      <w:r w:rsidR="00000000" w:rsidRPr="00033231">
        <w:t>un descendant d</w:t>
      </w:r>
      <w:r>
        <w:t>’</w:t>
      </w:r>
      <w:r w:rsidR="00000000" w:rsidRPr="00033231">
        <w:t>une noble race</w:t>
      </w:r>
      <w:r>
        <w:t xml:space="preserve">. </w:t>
      </w:r>
      <w:r w:rsidR="00000000" w:rsidRPr="00033231">
        <w:t>Les vieux curés valent mieux que cette bande de gamins de collège</w:t>
      </w:r>
      <w:r>
        <w:t xml:space="preserve"> ; </w:t>
      </w:r>
      <w:r w:rsidR="00000000" w:rsidRPr="00033231">
        <w:t>ils savent ce que sont les bonnes mani</w:t>
      </w:r>
      <w:r w:rsidR="00000000" w:rsidRPr="00033231">
        <w:t>è</w:t>
      </w:r>
      <w:r w:rsidR="00000000" w:rsidRPr="00033231">
        <w:t>res</w:t>
      </w:r>
      <w:r>
        <w:t xml:space="preserve">, </w:t>
      </w:r>
      <w:r w:rsidR="00000000" w:rsidRPr="00033231">
        <w:t>et sont bienveillants envers les riches et les humbles</w:t>
      </w:r>
      <w:r>
        <w:t>.</w:t>
      </w:r>
    </w:p>
    <w:p w14:paraId="1A135E3A" w14:textId="4E9A0BE2" w:rsidR="004F69D6" w:rsidRDefault="004F69D6" w:rsidP="0021796F">
      <w:r>
        <w:lastRenderedPageBreak/>
        <w:t>« </w:t>
      </w:r>
      <w:r w:rsidR="00000000" w:rsidRPr="00033231">
        <w:t>Du pain</w:t>
      </w:r>
      <w:r>
        <w:t> ! »</w:t>
      </w:r>
      <w:r w:rsidR="00000000" w:rsidRPr="00033231">
        <w:t xml:space="preserve"> crie </w:t>
      </w:r>
      <w:r>
        <w:t>M. </w:t>
      </w:r>
      <w:r w:rsidR="00000000" w:rsidRPr="00033231">
        <w:t>Malone</w:t>
      </w:r>
      <w:r>
        <w:t xml:space="preserve">, </w:t>
      </w:r>
      <w:r w:rsidR="00000000" w:rsidRPr="00033231">
        <w:t>dont le ton et l</w:t>
      </w:r>
      <w:r>
        <w:t>’</w:t>
      </w:r>
      <w:r w:rsidR="00000000" w:rsidRPr="00033231">
        <w:t>accent ind</w:t>
      </w:r>
      <w:r w:rsidR="00000000" w:rsidRPr="00033231">
        <w:t>i</w:t>
      </w:r>
      <w:r w:rsidR="00000000" w:rsidRPr="00033231">
        <w:t>quent suffisamment qu</w:t>
      </w:r>
      <w:r>
        <w:t>’</w:t>
      </w:r>
      <w:r w:rsidR="00000000" w:rsidRPr="00033231">
        <w:t>il est né au pays du trèfle et des pommes de terre</w:t>
      </w:r>
      <w:r>
        <w:t xml:space="preserve">. </w:t>
      </w:r>
      <w:proofErr w:type="spellStart"/>
      <w:r w:rsidR="00000000" w:rsidRPr="00033231">
        <w:t>Mistress</w:t>
      </w:r>
      <w:proofErr w:type="spellEnd"/>
      <w:r w:rsidR="00000000" w:rsidRPr="00033231">
        <w:t xml:space="preserve"> Gale hait </w:t>
      </w:r>
      <w:r>
        <w:t>M. </w:t>
      </w:r>
      <w:r w:rsidR="00000000" w:rsidRPr="00033231">
        <w:t>Malone plus qu</w:t>
      </w:r>
      <w:r>
        <w:t>’</w:t>
      </w:r>
      <w:r w:rsidR="00000000" w:rsidRPr="00033231">
        <w:t>aucun des deux autres</w:t>
      </w:r>
      <w:r>
        <w:t xml:space="preserve">, </w:t>
      </w:r>
      <w:r w:rsidR="00000000" w:rsidRPr="00033231">
        <w:t>mais elle le craint aussi</w:t>
      </w:r>
      <w:r>
        <w:t xml:space="preserve">, </w:t>
      </w:r>
      <w:r w:rsidR="00000000" w:rsidRPr="00033231">
        <w:t>car c</w:t>
      </w:r>
      <w:r>
        <w:t>’</w:t>
      </w:r>
      <w:r w:rsidR="00000000" w:rsidRPr="00033231">
        <w:t>est un personnage grand et vigoureusement constitué</w:t>
      </w:r>
      <w:r>
        <w:t xml:space="preserve">, </w:t>
      </w:r>
      <w:r w:rsidR="00000000" w:rsidRPr="00033231">
        <w:t>avec de vraies jambes et de vrais bras irlandais</w:t>
      </w:r>
      <w:r>
        <w:t xml:space="preserve">, </w:t>
      </w:r>
      <w:r w:rsidR="00000000" w:rsidRPr="00033231">
        <w:t>et un visage à l</w:t>
      </w:r>
      <w:r>
        <w:t>’</w:t>
      </w:r>
      <w:r w:rsidR="00000000" w:rsidRPr="00033231">
        <w:t>avenant</w:t>
      </w:r>
      <w:r>
        <w:t xml:space="preserve"> ; </w:t>
      </w:r>
      <w:r w:rsidR="00000000" w:rsidRPr="00033231">
        <w:t xml:space="preserve">non le type du visage </w:t>
      </w:r>
      <w:proofErr w:type="spellStart"/>
      <w:r w:rsidR="00000000" w:rsidRPr="00033231">
        <w:t>d</w:t>
      </w:r>
      <w:r>
        <w:t>’</w:t>
      </w:r>
      <w:r w:rsidR="00000000" w:rsidRPr="00033231">
        <w:t>O</w:t>
      </w:r>
      <w:r>
        <w:t>’</w:t>
      </w:r>
      <w:r w:rsidR="00000000" w:rsidRPr="00033231">
        <w:t>Connell</w:t>
      </w:r>
      <w:proofErr w:type="spellEnd"/>
      <w:r>
        <w:t xml:space="preserve">, </w:t>
      </w:r>
      <w:r w:rsidR="00000000" w:rsidRPr="00033231">
        <w:t>mais ce visage aux traits vigoureux de l</w:t>
      </w:r>
      <w:r>
        <w:t>’</w:t>
      </w:r>
      <w:r w:rsidR="00000000" w:rsidRPr="00033231">
        <w:t>Indien du nord de l</w:t>
      </w:r>
      <w:r>
        <w:t>’</w:t>
      </w:r>
      <w:r w:rsidR="00000000" w:rsidRPr="00033231">
        <w:t>Amérique</w:t>
      </w:r>
      <w:r>
        <w:t xml:space="preserve">, </w:t>
      </w:r>
      <w:r w:rsidR="00000000" w:rsidRPr="00033231">
        <w:t>qui appartient à une certaine partie de la noblesse irlandaise</w:t>
      </w:r>
      <w:r>
        <w:t xml:space="preserve">, </w:t>
      </w:r>
      <w:r w:rsidR="00000000" w:rsidRPr="00033231">
        <w:t>et dont le regard hautain et comme pétrifié convient mieux à un possesseur d</w:t>
      </w:r>
      <w:r>
        <w:t>’</w:t>
      </w:r>
      <w:r w:rsidR="00000000" w:rsidRPr="00033231">
        <w:t>esclaves qu</w:t>
      </w:r>
      <w:r>
        <w:t>’</w:t>
      </w:r>
      <w:r w:rsidR="00000000" w:rsidRPr="00033231">
        <w:t>à un propriétaire dans un pays libre</w:t>
      </w:r>
      <w:r>
        <w:t xml:space="preserve">. </w:t>
      </w:r>
      <w:r w:rsidR="00000000" w:rsidRPr="00033231">
        <w:t xml:space="preserve">Le père de </w:t>
      </w:r>
      <w:r>
        <w:t>M. </w:t>
      </w:r>
      <w:r w:rsidR="00000000" w:rsidRPr="00033231">
        <w:t>Malone s</w:t>
      </w:r>
      <w:r>
        <w:t>’</w:t>
      </w:r>
      <w:r w:rsidR="00000000" w:rsidRPr="00033231">
        <w:t>appelait gentleman</w:t>
      </w:r>
      <w:r>
        <w:t xml:space="preserve"> : </w:t>
      </w:r>
      <w:r w:rsidR="00000000" w:rsidRPr="00033231">
        <w:t>il était pauvre</w:t>
      </w:r>
      <w:r>
        <w:t xml:space="preserve">, </w:t>
      </w:r>
      <w:r w:rsidR="00000000" w:rsidRPr="00033231">
        <w:t>criblé de dettes et arrogant</w:t>
      </w:r>
      <w:r>
        <w:t xml:space="preserve">, </w:t>
      </w:r>
      <w:r w:rsidR="00000000" w:rsidRPr="00033231">
        <w:t>et son fils lui re</w:t>
      </w:r>
      <w:r w:rsidR="00000000" w:rsidRPr="00033231">
        <w:t>s</w:t>
      </w:r>
      <w:r w:rsidR="00000000" w:rsidRPr="00033231">
        <w:t>semble</w:t>
      </w:r>
      <w:r>
        <w:t>.</w:t>
      </w:r>
    </w:p>
    <w:p w14:paraId="08177A7D" w14:textId="77777777" w:rsidR="004F69D6" w:rsidRDefault="00000000" w:rsidP="0021796F">
      <w:proofErr w:type="spellStart"/>
      <w:r w:rsidRPr="00033231">
        <w:t>Mistress</w:t>
      </w:r>
      <w:proofErr w:type="spellEnd"/>
      <w:r w:rsidRPr="00033231">
        <w:t xml:space="preserve"> Gale lui présente le pain</w:t>
      </w:r>
      <w:r w:rsidR="004F69D6">
        <w:t>.</w:t>
      </w:r>
    </w:p>
    <w:p w14:paraId="5762BFA2" w14:textId="77777777" w:rsidR="004F69D6" w:rsidRDefault="004F69D6" w:rsidP="0021796F">
      <w:r>
        <w:t>« </w:t>
      </w:r>
      <w:r w:rsidR="00000000" w:rsidRPr="00033231">
        <w:t>Coupez-le</w:t>
      </w:r>
      <w:r>
        <w:t xml:space="preserve">, </w:t>
      </w:r>
      <w:r w:rsidR="00000000" w:rsidRPr="00033231">
        <w:t>femme</w:t>
      </w:r>
      <w:r>
        <w:t>, »</w:t>
      </w:r>
      <w:r w:rsidR="00000000" w:rsidRPr="00033231">
        <w:t xml:space="preserve"> dit le convive</w:t>
      </w:r>
      <w:r>
        <w:t xml:space="preserve">, </w:t>
      </w:r>
      <w:r w:rsidR="00000000" w:rsidRPr="00033231">
        <w:t>et la femme le coupa</w:t>
      </w:r>
      <w:r>
        <w:t xml:space="preserve">. </w:t>
      </w:r>
      <w:r w:rsidR="00000000" w:rsidRPr="00033231">
        <w:t>Si elle eût pu satisfaire ses inclinations</w:t>
      </w:r>
      <w:r>
        <w:t xml:space="preserve">, </w:t>
      </w:r>
      <w:r w:rsidR="00000000" w:rsidRPr="00033231">
        <w:t>elle eût coupé le vicaire aussi</w:t>
      </w:r>
      <w:r>
        <w:t xml:space="preserve">. </w:t>
      </w:r>
      <w:r w:rsidR="00000000" w:rsidRPr="00033231">
        <w:t>Elle était révoltée de sa manière de commander</w:t>
      </w:r>
      <w:r>
        <w:t>.</w:t>
      </w:r>
    </w:p>
    <w:p w14:paraId="00A3DB52" w14:textId="77777777" w:rsidR="004F69D6" w:rsidRDefault="00000000" w:rsidP="0021796F">
      <w:r w:rsidRPr="00033231">
        <w:t>Les vicaires avaient bon appétit</w:t>
      </w:r>
      <w:r w:rsidR="004F69D6">
        <w:t xml:space="preserve">, </w:t>
      </w:r>
      <w:r w:rsidRPr="00033231">
        <w:t>et</w:t>
      </w:r>
      <w:r w:rsidR="004F69D6">
        <w:t xml:space="preserve">, </w:t>
      </w:r>
      <w:r w:rsidRPr="00033231">
        <w:t>quoique le bœuf fût dur</w:t>
      </w:r>
      <w:r w:rsidR="004F69D6">
        <w:t xml:space="preserve">, </w:t>
      </w:r>
      <w:r w:rsidRPr="00033231">
        <w:t>ils en mangèrent beaucoup</w:t>
      </w:r>
      <w:r w:rsidR="004F69D6">
        <w:t xml:space="preserve">. </w:t>
      </w:r>
      <w:r w:rsidRPr="00033231">
        <w:t>Ils absorbèrent aussi une assez grande quantité de bière plate</w:t>
      </w:r>
      <w:r w:rsidR="004F69D6">
        <w:t xml:space="preserve">, </w:t>
      </w:r>
      <w:r w:rsidRPr="00033231">
        <w:t>tandis qu</w:t>
      </w:r>
      <w:r w:rsidR="004F69D6">
        <w:t>’</w:t>
      </w:r>
      <w:r w:rsidRPr="00033231">
        <w:t>un plat de pouding du Yorkshire et deux plats de légumes disparaissaient comme des feuilles devant les sauterelles</w:t>
      </w:r>
      <w:r w:rsidR="004F69D6">
        <w:t xml:space="preserve">. </w:t>
      </w:r>
      <w:r w:rsidRPr="00033231">
        <w:t>Le fromage aussi reçut des ma</w:t>
      </w:r>
      <w:r w:rsidRPr="00033231">
        <w:t>r</w:t>
      </w:r>
      <w:r w:rsidRPr="00033231">
        <w:t>ques distinguées de leur attention</w:t>
      </w:r>
      <w:r w:rsidR="004F69D6">
        <w:t xml:space="preserve">, </w:t>
      </w:r>
      <w:r w:rsidRPr="00033231">
        <w:t>et un gâteau aux épices qui suivit</w:t>
      </w:r>
      <w:r w:rsidR="004F69D6">
        <w:t xml:space="preserve">, </w:t>
      </w:r>
      <w:r w:rsidRPr="00033231">
        <w:t>en guise de dessert</w:t>
      </w:r>
      <w:r w:rsidR="004F69D6">
        <w:t xml:space="preserve">, </w:t>
      </w:r>
      <w:r w:rsidRPr="00033231">
        <w:t>s</w:t>
      </w:r>
      <w:r w:rsidR="004F69D6">
        <w:t>’</w:t>
      </w:r>
      <w:r w:rsidRPr="00033231">
        <w:t>évanouit comme une vision et ne put être retrouvé</w:t>
      </w:r>
      <w:r w:rsidR="004F69D6">
        <w:t xml:space="preserve">. </w:t>
      </w:r>
      <w:r w:rsidRPr="00033231">
        <w:t>Son élégie fut chantée dans la cuisine par Abraham</w:t>
      </w:r>
      <w:r w:rsidR="004F69D6">
        <w:t xml:space="preserve">, </w:t>
      </w:r>
      <w:r w:rsidRPr="00033231">
        <w:t>le fils et l</w:t>
      </w:r>
      <w:r w:rsidR="004F69D6">
        <w:t>’</w:t>
      </w:r>
      <w:r w:rsidRPr="00033231">
        <w:t xml:space="preserve">héritier de </w:t>
      </w:r>
      <w:proofErr w:type="spellStart"/>
      <w:r w:rsidRPr="00033231">
        <w:t>mistress</w:t>
      </w:r>
      <w:proofErr w:type="spellEnd"/>
      <w:r w:rsidRPr="00033231">
        <w:t xml:space="preserve"> Gale</w:t>
      </w:r>
      <w:r w:rsidR="004F69D6">
        <w:t xml:space="preserve">, </w:t>
      </w:r>
      <w:r w:rsidRPr="00033231">
        <w:t>jeune garçon de six ans</w:t>
      </w:r>
      <w:r w:rsidR="004F69D6">
        <w:t xml:space="preserve"> ; </w:t>
      </w:r>
      <w:r w:rsidRPr="00033231">
        <w:t>il avait compté sur le retour du gâteau</w:t>
      </w:r>
      <w:r w:rsidR="004F69D6">
        <w:t xml:space="preserve">, </w:t>
      </w:r>
      <w:r w:rsidRPr="00033231">
        <w:t>et</w:t>
      </w:r>
      <w:r w:rsidR="004F69D6">
        <w:t xml:space="preserve">, </w:t>
      </w:r>
      <w:r w:rsidRPr="00033231">
        <w:t>quand sa m</w:t>
      </w:r>
      <w:r w:rsidRPr="00033231">
        <w:t>è</w:t>
      </w:r>
      <w:r w:rsidRPr="00033231">
        <w:t>re rapporta le plat vide</w:t>
      </w:r>
      <w:r w:rsidR="004F69D6">
        <w:t xml:space="preserve">, </w:t>
      </w:r>
      <w:r w:rsidRPr="00033231">
        <w:t>il pleura amèrement</w:t>
      </w:r>
      <w:r w:rsidR="004F69D6">
        <w:t>.</w:t>
      </w:r>
    </w:p>
    <w:p w14:paraId="051ACBE1" w14:textId="135A3D08" w:rsidR="004F69D6" w:rsidRDefault="00000000" w:rsidP="0021796F">
      <w:r w:rsidRPr="00033231">
        <w:lastRenderedPageBreak/>
        <w:t>Les vicaires</w:t>
      </w:r>
      <w:r w:rsidR="004F69D6">
        <w:t xml:space="preserve">, </w:t>
      </w:r>
      <w:r w:rsidRPr="00033231">
        <w:t>pendant ce temps</w:t>
      </w:r>
      <w:r w:rsidR="004F69D6">
        <w:t xml:space="preserve">, </w:t>
      </w:r>
      <w:r w:rsidRPr="00033231">
        <w:t>buvaient à petits coups leur vin</w:t>
      </w:r>
      <w:r w:rsidR="004F69D6">
        <w:t xml:space="preserve">, </w:t>
      </w:r>
      <w:r w:rsidRPr="00033231">
        <w:t>liqueur d</w:t>
      </w:r>
      <w:r w:rsidR="004F69D6">
        <w:t>’</w:t>
      </w:r>
      <w:r w:rsidRPr="00033231">
        <w:t>un cru médiocre et modérément estimée</w:t>
      </w:r>
      <w:r w:rsidR="004F69D6">
        <w:t>. M. </w:t>
      </w:r>
      <w:r w:rsidRPr="00033231">
        <w:t>Malone eût certainement préféré du whisky</w:t>
      </w:r>
      <w:r w:rsidR="004F69D6">
        <w:t xml:space="preserve"> ; </w:t>
      </w:r>
      <w:r w:rsidRPr="00033231">
        <w:t xml:space="preserve">mais </w:t>
      </w:r>
      <w:r w:rsidR="004F69D6">
        <w:t>M. </w:t>
      </w:r>
      <w:r w:rsidRPr="00033231">
        <w:t>Donne</w:t>
      </w:r>
      <w:r w:rsidR="004F69D6">
        <w:t xml:space="preserve">, </w:t>
      </w:r>
      <w:r w:rsidRPr="00033231">
        <w:t>qui était Anglais</w:t>
      </w:r>
      <w:r w:rsidR="004F69D6">
        <w:t xml:space="preserve">, </w:t>
      </w:r>
      <w:r w:rsidRPr="00033231">
        <w:t>ne tenait pas à ce breuvage</w:t>
      </w:r>
      <w:r w:rsidR="004F69D6">
        <w:t xml:space="preserve">. </w:t>
      </w:r>
      <w:r w:rsidRPr="00033231">
        <w:t>En b</w:t>
      </w:r>
      <w:r w:rsidRPr="00033231">
        <w:t>u</w:t>
      </w:r>
      <w:r w:rsidRPr="00033231">
        <w:t>vant</w:t>
      </w:r>
      <w:r w:rsidR="004F69D6">
        <w:t xml:space="preserve">, </w:t>
      </w:r>
      <w:r w:rsidRPr="00033231">
        <w:t>ils argumentaient non sur la politique</w:t>
      </w:r>
      <w:r w:rsidR="004F69D6">
        <w:t xml:space="preserve">, </w:t>
      </w:r>
      <w:r w:rsidRPr="00033231">
        <w:t>ni sur la philos</w:t>
      </w:r>
      <w:r w:rsidRPr="00033231">
        <w:t>o</w:t>
      </w:r>
      <w:r w:rsidRPr="00033231">
        <w:t>phie ou la littérature</w:t>
      </w:r>
      <w:r w:rsidR="004F69D6">
        <w:t xml:space="preserve"> ; </w:t>
      </w:r>
      <w:r w:rsidRPr="00033231">
        <w:t>ces questions étaient alors</w:t>
      </w:r>
      <w:r w:rsidR="004F69D6">
        <w:t xml:space="preserve">, </w:t>
      </w:r>
      <w:r w:rsidRPr="00033231">
        <w:t>comme to</w:t>
      </w:r>
      <w:r w:rsidRPr="00033231">
        <w:t>u</w:t>
      </w:r>
      <w:r w:rsidRPr="00033231">
        <w:t>jours</w:t>
      </w:r>
      <w:r w:rsidR="004F69D6">
        <w:t xml:space="preserve">, </w:t>
      </w:r>
      <w:r w:rsidRPr="00033231">
        <w:t>sans intérêt pour eux</w:t>
      </w:r>
      <w:r w:rsidR="004F69D6">
        <w:t xml:space="preserve"> ; </w:t>
      </w:r>
      <w:r w:rsidRPr="00033231">
        <w:t>pas même sur la théologie pratique ou doctrinale</w:t>
      </w:r>
      <w:r w:rsidR="004F69D6">
        <w:t xml:space="preserve"> ; </w:t>
      </w:r>
      <w:r w:rsidRPr="00033231">
        <w:t>mais sur des points insignifiants de discipline e</w:t>
      </w:r>
      <w:r w:rsidRPr="00033231">
        <w:t>c</w:t>
      </w:r>
      <w:r w:rsidRPr="00033231">
        <w:t>clésiastique</w:t>
      </w:r>
      <w:r w:rsidR="004F69D6">
        <w:t xml:space="preserve">, </w:t>
      </w:r>
      <w:r w:rsidRPr="00033231">
        <w:t>frivolités et bagatelles pour tout le monde</w:t>
      </w:r>
      <w:r w:rsidR="004F69D6">
        <w:t xml:space="preserve">, </w:t>
      </w:r>
      <w:r w:rsidRPr="00033231">
        <w:t>excepté pour eux</w:t>
      </w:r>
      <w:r w:rsidR="004F69D6">
        <w:t>. M. </w:t>
      </w:r>
      <w:r w:rsidRPr="00033231">
        <w:t>Malone</w:t>
      </w:r>
      <w:r w:rsidR="004F69D6">
        <w:t xml:space="preserve">, </w:t>
      </w:r>
      <w:r w:rsidRPr="00033231">
        <w:t>qui s</w:t>
      </w:r>
      <w:r w:rsidR="004F69D6">
        <w:t>’</w:t>
      </w:r>
      <w:r w:rsidRPr="00033231">
        <w:t>arrangeait de façon à avoir deux ve</w:t>
      </w:r>
      <w:r w:rsidRPr="00033231">
        <w:t>r</w:t>
      </w:r>
      <w:r w:rsidRPr="00033231">
        <w:t>res de vin lorsque ses confrères se contentaient d</w:t>
      </w:r>
      <w:r w:rsidR="004F69D6">
        <w:t>’</w:t>
      </w:r>
      <w:r w:rsidRPr="00033231">
        <w:t>un seul</w:t>
      </w:r>
      <w:r w:rsidR="004F69D6">
        <w:t xml:space="preserve">, </w:t>
      </w:r>
      <w:r w:rsidRPr="00033231">
        <w:t>arriva peu à peu à l</w:t>
      </w:r>
      <w:r w:rsidR="004F69D6">
        <w:t>’</w:t>
      </w:r>
      <w:r w:rsidRPr="00033231">
        <w:t>hilarité qui lui était habituelle</w:t>
      </w:r>
      <w:r w:rsidR="004F69D6">
        <w:t xml:space="preserve"> ; </w:t>
      </w:r>
      <w:r w:rsidRPr="00033231">
        <w:t>c</w:t>
      </w:r>
      <w:r w:rsidR="004F69D6">
        <w:t>’</w:t>
      </w:r>
      <w:r w:rsidRPr="00033231">
        <w:t>est-à-dire qu</w:t>
      </w:r>
      <w:r w:rsidR="004F69D6">
        <w:t>’</w:t>
      </w:r>
      <w:r w:rsidRPr="00033231">
        <w:t>il devint un peu insolent</w:t>
      </w:r>
      <w:r w:rsidR="004F69D6">
        <w:t xml:space="preserve">, </w:t>
      </w:r>
      <w:r w:rsidRPr="00033231">
        <w:t>dit de rudes choses avec un ton de fanf</w:t>
      </w:r>
      <w:r w:rsidRPr="00033231">
        <w:t>a</w:t>
      </w:r>
      <w:r w:rsidRPr="00033231">
        <w:t>ron</w:t>
      </w:r>
      <w:r w:rsidR="004F69D6">
        <w:t xml:space="preserve">, </w:t>
      </w:r>
      <w:r w:rsidRPr="00033231">
        <w:t>et rit bruyamment de sa propre éloquence</w:t>
      </w:r>
      <w:r w:rsidR="004F69D6">
        <w:t>.</w:t>
      </w:r>
    </w:p>
    <w:p w14:paraId="1D6A6557" w14:textId="5F6386BE" w:rsidR="004F69D6" w:rsidRDefault="00000000" w:rsidP="0021796F">
      <w:r w:rsidRPr="00033231">
        <w:t>Chacun de ses compagnons devint à son tour le but de ses saillies</w:t>
      </w:r>
      <w:r w:rsidR="004F69D6">
        <w:t xml:space="preserve">. </w:t>
      </w:r>
      <w:r w:rsidRPr="00033231">
        <w:t>Malone avait à leur service un fonds de railleries qu</w:t>
      </w:r>
      <w:r w:rsidR="004F69D6">
        <w:t>’</w:t>
      </w:r>
      <w:r w:rsidRPr="00033231">
        <w:t>il avait coutume de leur décocher en toutes occasions</w:t>
      </w:r>
      <w:r w:rsidR="004F69D6">
        <w:t xml:space="preserve"> ; </w:t>
      </w:r>
      <w:r w:rsidRPr="00033231">
        <w:t>il variait rarement son esprit</w:t>
      </w:r>
      <w:r w:rsidR="004F69D6">
        <w:t xml:space="preserve"> ; </w:t>
      </w:r>
      <w:r w:rsidRPr="00033231">
        <w:t>il ne se trouvait point monotone</w:t>
      </w:r>
      <w:r w:rsidR="004F69D6">
        <w:t xml:space="preserve">, </w:t>
      </w:r>
      <w:r w:rsidRPr="00033231">
        <w:t>et se mettait fort peu en peine de l</w:t>
      </w:r>
      <w:r w:rsidR="004F69D6">
        <w:t>’</w:t>
      </w:r>
      <w:r w:rsidRPr="00033231">
        <w:t>opinion des autres</w:t>
      </w:r>
      <w:r w:rsidR="004F69D6">
        <w:t xml:space="preserve">. </w:t>
      </w:r>
      <w:r w:rsidRPr="00033231">
        <w:t xml:space="preserve">Pour </w:t>
      </w:r>
      <w:r w:rsidR="004F69D6">
        <w:t>M. </w:t>
      </w:r>
      <w:r w:rsidRPr="00033231">
        <w:t>Donne</w:t>
      </w:r>
      <w:r w:rsidR="004F69D6">
        <w:t xml:space="preserve">, </w:t>
      </w:r>
      <w:r w:rsidRPr="00033231">
        <w:t>ce furent des allusions à son extrême maigreur</w:t>
      </w:r>
      <w:r w:rsidR="004F69D6">
        <w:t xml:space="preserve">, </w:t>
      </w:r>
      <w:r w:rsidRPr="00033231">
        <w:t>à son nez en trompette</w:t>
      </w:r>
      <w:r w:rsidR="004F69D6">
        <w:t xml:space="preserve"> ; </w:t>
      </w:r>
      <w:r w:rsidRPr="00033231">
        <w:t>de mordants sarcasmes sur un surtout râpé</w:t>
      </w:r>
      <w:r w:rsidR="004F69D6">
        <w:t xml:space="preserve">, </w:t>
      </w:r>
      <w:r w:rsidRPr="00033231">
        <w:t>couleur chocolat</w:t>
      </w:r>
      <w:r w:rsidR="004F69D6">
        <w:t xml:space="preserve">, </w:t>
      </w:r>
      <w:r w:rsidRPr="00033231">
        <w:t>qu</w:t>
      </w:r>
      <w:r w:rsidR="004F69D6">
        <w:t>’</w:t>
      </w:r>
      <w:r w:rsidRPr="00033231">
        <w:t>il avait coutume de porter toutes les fois qu</w:t>
      </w:r>
      <w:r w:rsidR="004F69D6">
        <w:t>’</w:t>
      </w:r>
      <w:r w:rsidRPr="00033231">
        <w:t>il pleuvait ou menaçait de pleuvoir</w:t>
      </w:r>
      <w:r w:rsidR="004F69D6">
        <w:t xml:space="preserve"> ; </w:t>
      </w:r>
      <w:r w:rsidRPr="00033231">
        <w:t>des critiques sur un choix de locutions de cockney</w:t>
      </w:r>
      <w:r w:rsidR="004F69D6">
        <w:t xml:space="preserve">, </w:t>
      </w:r>
      <w:r w:rsidRPr="00033231">
        <w:t>et sur certains modes de prono</w:t>
      </w:r>
      <w:r w:rsidRPr="00033231">
        <w:t>n</w:t>
      </w:r>
      <w:r w:rsidRPr="00033231">
        <w:t xml:space="preserve">ciation qui appartenaient tout particulièrement à </w:t>
      </w:r>
      <w:r w:rsidR="004F69D6">
        <w:t>M. </w:t>
      </w:r>
      <w:r w:rsidRPr="00033231">
        <w:t>Donne</w:t>
      </w:r>
      <w:r w:rsidR="004F69D6">
        <w:t xml:space="preserve">, </w:t>
      </w:r>
      <w:r w:rsidRPr="00033231">
        <w:t>et certainement étaient dignes de remarque pour l</w:t>
      </w:r>
      <w:r w:rsidR="004F69D6">
        <w:t>’</w:t>
      </w:r>
      <w:r w:rsidRPr="00033231">
        <w:t>élégance et le fini qu</w:t>
      </w:r>
      <w:r w:rsidR="004F69D6">
        <w:t>’</w:t>
      </w:r>
      <w:r w:rsidRPr="00033231">
        <w:t>ils communiquaient à son style</w:t>
      </w:r>
      <w:r w:rsidR="004F69D6">
        <w:t>.</w:t>
      </w:r>
    </w:p>
    <w:p w14:paraId="48BC88D5" w14:textId="7879D866" w:rsidR="004F69D6" w:rsidRDefault="004F69D6" w:rsidP="0021796F">
      <w:r>
        <w:t>M. </w:t>
      </w:r>
      <w:proofErr w:type="spellStart"/>
      <w:r w:rsidR="00000000" w:rsidRPr="00033231">
        <w:t>Sweeting</w:t>
      </w:r>
      <w:proofErr w:type="spellEnd"/>
      <w:r w:rsidR="00000000" w:rsidRPr="00033231">
        <w:t xml:space="preserve"> fut raillé sur sa stature</w:t>
      </w:r>
      <w:r>
        <w:t xml:space="preserve"> : </w:t>
      </w:r>
      <w:r w:rsidR="00000000" w:rsidRPr="00033231">
        <w:t>c</w:t>
      </w:r>
      <w:r>
        <w:t>’</w:t>
      </w:r>
      <w:r w:rsidR="00000000" w:rsidRPr="00033231">
        <w:t>était un petit ho</w:t>
      </w:r>
      <w:r w:rsidR="00000000" w:rsidRPr="00033231">
        <w:t>m</w:t>
      </w:r>
      <w:r w:rsidR="00000000" w:rsidRPr="00033231">
        <w:t>me</w:t>
      </w:r>
      <w:r>
        <w:t xml:space="preserve">, </w:t>
      </w:r>
      <w:r w:rsidR="00000000" w:rsidRPr="00033231">
        <w:t>un enfant pour la taille et la corpulence</w:t>
      </w:r>
      <w:r>
        <w:t xml:space="preserve">, </w:t>
      </w:r>
      <w:r w:rsidR="00000000" w:rsidRPr="00033231">
        <w:t>comparé à l</w:t>
      </w:r>
      <w:r>
        <w:t>’</w:t>
      </w:r>
      <w:r w:rsidR="00000000" w:rsidRPr="00033231">
        <w:t>athlétique Malone</w:t>
      </w:r>
      <w:r>
        <w:t xml:space="preserve"> ; </w:t>
      </w:r>
      <w:r w:rsidR="00000000" w:rsidRPr="00033231">
        <w:t>sur son talent musical</w:t>
      </w:r>
      <w:r>
        <w:t xml:space="preserve"> : </w:t>
      </w:r>
      <w:r w:rsidR="00000000" w:rsidRPr="00033231">
        <w:t>il jouait de la flûte et chantait comme un séraphin</w:t>
      </w:r>
      <w:r>
        <w:t xml:space="preserve"> (</w:t>
      </w:r>
      <w:r w:rsidR="00000000" w:rsidRPr="00033231">
        <w:t>selon l</w:t>
      </w:r>
      <w:r>
        <w:t>’</w:t>
      </w:r>
      <w:r w:rsidR="00000000" w:rsidRPr="00033231">
        <w:t xml:space="preserve">opinion de </w:t>
      </w:r>
      <w:r w:rsidR="00000000" w:rsidRPr="00033231">
        <w:lastRenderedPageBreak/>
        <w:t>quelques jeunes dames de la paroisse</w:t>
      </w:r>
      <w:r>
        <w:t xml:space="preserve">). </w:t>
      </w:r>
      <w:r w:rsidR="00000000" w:rsidRPr="00033231">
        <w:rPr>
          <w:lang w:eastAsia="ar-SA"/>
        </w:rPr>
        <w:t>Il</w:t>
      </w:r>
      <w:r w:rsidR="00000000" w:rsidRPr="00033231">
        <w:rPr>
          <w:lang w:val="en-US"/>
        </w:rPr>
        <w:t xml:space="preserve"> </w:t>
      </w:r>
      <w:r w:rsidR="00000000" w:rsidRPr="00033231">
        <w:t xml:space="preserve">fut tourné en ridicule comme </w:t>
      </w:r>
      <w:r w:rsidR="00000000" w:rsidRPr="00033231">
        <w:rPr>
          <w:i/>
          <w:iCs/>
        </w:rPr>
        <w:t>l</w:t>
      </w:r>
      <w:r>
        <w:rPr>
          <w:i/>
          <w:iCs/>
        </w:rPr>
        <w:t>’</w:t>
      </w:r>
      <w:r w:rsidR="00000000" w:rsidRPr="00033231">
        <w:rPr>
          <w:i/>
          <w:iCs/>
        </w:rPr>
        <w:t xml:space="preserve">enfant gâté </w:t>
      </w:r>
      <w:r w:rsidR="00000000" w:rsidRPr="00033231">
        <w:t>des dames</w:t>
      </w:r>
      <w:r>
        <w:t xml:space="preserve">, </w:t>
      </w:r>
      <w:r w:rsidR="00000000" w:rsidRPr="00033231">
        <w:t>tourmenté à propos de son affection pour sa mère et sa sœur</w:t>
      </w:r>
      <w:r>
        <w:t xml:space="preserve">, </w:t>
      </w:r>
      <w:r w:rsidR="00000000" w:rsidRPr="00033231">
        <w:t>dont il lui arrivait de parler de temps à autre en présence de son collègue</w:t>
      </w:r>
      <w:r>
        <w:t>.</w:t>
      </w:r>
    </w:p>
    <w:p w14:paraId="62452330" w14:textId="58F94A12" w:rsidR="004F69D6" w:rsidRDefault="00000000" w:rsidP="0021796F">
      <w:r w:rsidRPr="00033231">
        <w:t>Les victimes recevaient ces attaques chacune à sa manière</w:t>
      </w:r>
      <w:r w:rsidR="004F69D6">
        <w:t> : M. </w:t>
      </w:r>
      <w:r w:rsidRPr="00033231">
        <w:t>Donne avec un air de satisfaction intime et un flegme que</w:t>
      </w:r>
      <w:r w:rsidRPr="00033231">
        <w:t>l</w:t>
      </w:r>
      <w:r w:rsidRPr="00033231">
        <w:t>que peu chagrin</w:t>
      </w:r>
      <w:r w:rsidR="004F69D6">
        <w:t xml:space="preserve">, </w:t>
      </w:r>
      <w:r w:rsidRPr="00033231">
        <w:t>la seule défense de sa dignité de convention</w:t>
      </w:r>
      <w:r w:rsidR="004F69D6">
        <w:t> ; M. </w:t>
      </w:r>
      <w:proofErr w:type="spellStart"/>
      <w:r w:rsidRPr="00033231">
        <w:t>Sweeting</w:t>
      </w:r>
      <w:proofErr w:type="spellEnd"/>
      <w:r w:rsidRPr="00033231">
        <w:t xml:space="preserve"> avec l</w:t>
      </w:r>
      <w:r w:rsidR="004F69D6">
        <w:t>’</w:t>
      </w:r>
      <w:r w:rsidRPr="00033231">
        <w:t>indifférence d</w:t>
      </w:r>
      <w:r w:rsidR="004F69D6">
        <w:t>’</w:t>
      </w:r>
      <w:r w:rsidRPr="00033231">
        <w:t>un homme léger et facile</w:t>
      </w:r>
      <w:r w:rsidR="004F69D6">
        <w:t xml:space="preserve">, </w:t>
      </w:r>
      <w:r w:rsidRPr="00033231">
        <w:t>qui ne croit pas avoir de dignité à maintenir</w:t>
      </w:r>
      <w:r w:rsidR="004F69D6">
        <w:t>.</w:t>
      </w:r>
    </w:p>
    <w:p w14:paraId="3F6AFE10" w14:textId="77777777" w:rsidR="004F69D6" w:rsidRDefault="00000000" w:rsidP="0021796F">
      <w:r w:rsidRPr="00033231">
        <w:t>Quand la raillerie de Malone devint trop offensive</w:t>
      </w:r>
      <w:r w:rsidR="004F69D6">
        <w:t xml:space="preserve">, </w:t>
      </w:r>
      <w:r w:rsidRPr="00033231">
        <w:t>ce qui arriva bientôt</w:t>
      </w:r>
      <w:r w:rsidR="004F69D6">
        <w:t xml:space="preserve">, </w:t>
      </w:r>
      <w:r w:rsidRPr="00033231">
        <w:t>ils se réunirent pour repousser l</w:t>
      </w:r>
      <w:r w:rsidR="004F69D6">
        <w:t>’</w:t>
      </w:r>
      <w:r w:rsidRPr="00033231">
        <w:t>attaque</w:t>
      </w:r>
      <w:r w:rsidR="004F69D6">
        <w:t xml:space="preserve">, </w:t>
      </w:r>
      <w:r w:rsidRPr="00033231">
        <w:t>lui d</w:t>
      </w:r>
      <w:r w:rsidRPr="00033231">
        <w:t>e</w:t>
      </w:r>
      <w:r w:rsidRPr="00033231">
        <w:t>mandant combien de jeunes garçons l</w:t>
      </w:r>
      <w:r w:rsidR="004F69D6">
        <w:t>’</w:t>
      </w:r>
      <w:r w:rsidRPr="00033231">
        <w:t>avaient accompagné le matin</w:t>
      </w:r>
      <w:r w:rsidR="004F69D6">
        <w:t xml:space="preserve">, </w:t>
      </w:r>
      <w:r w:rsidRPr="00033231">
        <w:t>le long de la route</w:t>
      </w:r>
      <w:r w:rsidR="004F69D6">
        <w:t xml:space="preserve">, </w:t>
      </w:r>
      <w:r w:rsidRPr="00033231">
        <w:t>avec les cris de</w:t>
      </w:r>
      <w:r w:rsidR="004F69D6">
        <w:t> : « </w:t>
      </w:r>
      <w:r w:rsidRPr="00033231">
        <w:t>Pierre l</w:t>
      </w:r>
      <w:r w:rsidR="004F69D6">
        <w:t>’</w:t>
      </w:r>
      <w:r w:rsidRPr="00033231">
        <w:t>Irlandais</w:t>
      </w:r>
      <w:r w:rsidR="004F69D6">
        <w:t> ! » (</w:t>
      </w:r>
      <w:r w:rsidRPr="00033231">
        <w:t>le nom de Malone</w:t>
      </w:r>
      <w:r w:rsidR="004F69D6">
        <w:t xml:space="preserve">) ; </w:t>
      </w:r>
      <w:r w:rsidRPr="00033231">
        <w:t>s</w:t>
      </w:r>
      <w:r w:rsidR="004F69D6">
        <w:t>’</w:t>
      </w:r>
      <w:r w:rsidRPr="00033231">
        <w:t>informant si c</w:t>
      </w:r>
      <w:r w:rsidR="004F69D6">
        <w:t>’</w:t>
      </w:r>
      <w:r w:rsidRPr="00033231">
        <w:t>était l</w:t>
      </w:r>
      <w:r w:rsidR="004F69D6">
        <w:t>’</w:t>
      </w:r>
      <w:r w:rsidRPr="00033231">
        <w:t>usage en Irlande que les ecclésiastiques portassent des pistolets cha</w:t>
      </w:r>
      <w:r w:rsidRPr="00033231">
        <w:t>r</w:t>
      </w:r>
      <w:r w:rsidRPr="00033231">
        <w:t xml:space="preserve">gés dans leurs poches et un </w:t>
      </w:r>
      <w:proofErr w:type="spellStart"/>
      <w:r w:rsidRPr="00033231">
        <w:t>shillelah</w:t>
      </w:r>
      <w:proofErr w:type="spellEnd"/>
      <w:r w:rsidRPr="00033231">
        <w:t xml:space="preserve"> dans leur main</w:t>
      </w:r>
      <w:r w:rsidR="004F69D6">
        <w:t xml:space="preserve">, </w:t>
      </w:r>
      <w:r w:rsidRPr="00033231">
        <w:t>en faisant leurs visites pastorales</w:t>
      </w:r>
      <w:r w:rsidR="004F69D6">
        <w:t xml:space="preserve">, </w:t>
      </w:r>
      <w:r w:rsidRPr="00033231">
        <w:t>etc</w:t>
      </w:r>
      <w:r w:rsidR="004F69D6">
        <w:t>.</w:t>
      </w:r>
    </w:p>
    <w:p w14:paraId="7D4C2C71" w14:textId="60475E79" w:rsidR="004F69D6" w:rsidRDefault="00000000" w:rsidP="0021796F">
      <w:r w:rsidRPr="00033231">
        <w:t>Le moyen ne réussit pas</w:t>
      </w:r>
      <w:r w:rsidR="004F69D6">
        <w:t xml:space="preserve">. </w:t>
      </w:r>
      <w:r w:rsidRPr="00033231">
        <w:t>Malone</w:t>
      </w:r>
      <w:r w:rsidR="004F69D6">
        <w:t xml:space="preserve">, </w:t>
      </w:r>
      <w:r w:rsidRPr="00033231">
        <w:t>qui n</w:t>
      </w:r>
      <w:r w:rsidR="004F69D6">
        <w:t>’</w:t>
      </w:r>
      <w:r w:rsidRPr="00033231">
        <w:t>était rien moins que doux et flegmatique</w:t>
      </w:r>
      <w:r w:rsidR="004F69D6">
        <w:t xml:space="preserve">, </w:t>
      </w:r>
      <w:r w:rsidRPr="00033231">
        <w:t>était maintenant au comble de l</w:t>
      </w:r>
      <w:r w:rsidR="004F69D6">
        <w:t>’</w:t>
      </w:r>
      <w:r w:rsidRPr="00033231">
        <w:t>exaspération</w:t>
      </w:r>
      <w:r w:rsidR="004F69D6">
        <w:t xml:space="preserve">. </w:t>
      </w:r>
      <w:r w:rsidRPr="00033231">
        <w:t>Il vociférait et gesticulait</w:t>
      </w:r>
      <w:r w:rsidR="004F69D6">
        <w:t xml:space="preserve">. </w:t>
      </w:r>
      <w:r w:rsidRPr="00033231">
        <w:t xml:space="preserve">Donne et </w:t>
      </w:r>
      <w:proofErr w:type="spellStart"/>
      <w:r w:rsidRPr="00033231">
        <w:t>Sweeting</w:t>
      </w:r>
      <w:proofErr w:type="spellEnd"/>
      <w:r w:rsidRPr="00033231">
        <w:t xml:space="preserve"> riaient</w:t>
      </w:r>
      <w:r w:rsidR="004F69D6">
        <w:t xml:space="preserve">. </w:t>
      </w:r>
      <w:r w:rsidRPr="00033231">
        <w:t>De sa bruyante voix celtique</w:t>
      </w:r>
      <w:r w:rsidR="004F69D6">
        <w:t xml:space="preserve">, </w:t>
      </w:r>
      <w:r w:rsidRPr="00033231">
        <w:t>il les traita de Saxons</w:t>
      </w:r>
      <w:r w:rsidR="004F69D6">
        <w:t xml:space="preserve"> ; </w:t>
      </w:r>
      <w:r w:rsidRPr="00033231">
        <w:t>ils ripostèrent en lui rappelant qu</w:t>
      </w:r>
      <w:r w:rsidR="004F69D6">
        <w:t>’</w:t>
      </w:r>
      <w:r w:rsidRPr="00033231">
        <w:t>il était l</w:t>
      </w:r>
      <w:r w:rsidR="004F69D6">
        <w:t>’</w:t>
      </w:r>
      <w:r w:rsidRPr="00033231">
        <w:t>enfant d</w:t>
      </w:r>
      <w:r w:rsidR="004F69D6">
        <w:t>’</w:t>
      </w:r>
      <w:r w:rsidRPr="00033231">
        <w:t>un pays conquis</w:t>
      </w:r>
      <w:r w:rsidR="004F69D6">
        <w:t xml:space="preserve">. </w:t>
      </w:r>
      <w:r w:rsidRPr="00033231">
        <w:t>Il menaça de rébellion au nom de son pays</w:t>
      </w:r>
      <w:r w:rsidR="004F69D6">
        <w:t xml:space="preserve">, </w:t>
      </w:r>
      <w:r w:rsidRPr="00033231">
        <w:t>et donna cours à sa haine amère contre la domination anglaise</w:t>
      </w:r>
      <w:r w:rsidR="004F69D6">
        <w:t xml:space="preserve"> ; </w:t>
      </w:r>
      <w:r w:rsidRPr="00033231">
        <w:t>ils parl</w:t>
      </w:r>
      <w:r w:rsidRPr="00033231">
        <w:t>è</w:t>
      </w:r>
      <w:r w:rsidRPr="00033231">
        <w:t>rent de haillons</w:t>
      </w:r>
      <w:r w:rsidR="004F69D6">
        <w:t xml:space="preserve">, </w:t>
      </w:r>
      <w:r w:rsidRPr="00033231">
        <w:t>de mendicité</w:t>
      </w:r>
      <w:r w:rsidR="004F69D6">
        <w:t xml:space="preserve">, </w:t>
      </w:r>
      <w:r w:rsidRPr="00033231">
        <w:t>de peste</w:t>
      </w:r>
      <w:r w:rsidR="004F69D6">
        <w:t xml:space="preserve">. </w:t>
      </w:r>
      <w:r w:rsidRPr="00033231">
        <w:t>On ne s</w:t>
      </w:r>
      <w:r w:rsidR="004F69D6">
        <w:t>’</w:t>
      </w:r>
      <w:r w:rsidRPr="00033231">
        <w:t>entendait plus dans le petit parloir</w:t>
      </w:r>
      <w:r w:rsidR="004F69D6">
        <w:t xml:space="preserve"> ; </w:t>
      </w:r>
      <w:r w:rsidRPr="00033231">
        <w:t>on eût dit qu</w:t>
      </w:r>
      <w:r w:rsidR="004F69D6">
        <w:t>’</w:t>
      </w:r>
      <w:r w:rsidRPr="00033231">
        <w:t>une lutte allait suivre</w:t>
      </w:r>
      <w:r w:rsidR="004F69D6">
        <w:t xml:space="preserve">. </w:t>
      </w:r>
      <w:r w:rsidRPr="00033231">
        <w:t xml:space="preserve">Il était étonnant que </w:t>
      </w:r>
      <w:r w:rsidR="004F69D6">
        <w:t>M. </w:t>
      </w:r>
      <w:r w:rsidRPr="00033231">
        <w:t xml:space="preserve">et </w:t>
      </w:r>
      <w:proofErr w:type="spellStart"/>
      <w:r w:rsidRPr="00033231">
        <w:t>mistress</w:t>
      </w:r>
      <w:proofErr w:type="spellEnd"/>
      <w:r w:rsidRPr="00033231">
        <w:t xml:space="preserve"> Gale ne prissent pas l</w:t>
      </w:r>
      <w:r w:rsidR="004F69D6">
        <w:t>’</w:t>
      </w:r>
      <w:r w:rsidRPr="00033231">
        <w:t>alarme et n</w:t>
      </w:r>
      <w:r w:rsidR="004F69D6">
        <w:t>’</w:t>
      </w:r>
      <w:r w:rsidRPr="00033231">
        <w:t>envoyassent pas chercher un constable pour rétablir la paix</w:t>
      </w:r>
      <w:r w:rsidR="004F69D6">
        <w:t xml:space="preserve">. </w:t>
      </w:r>
      <w:r w:rsidRPr="00033231">
        <w:t>Mais ils étaient accoutumés à de semblables démonstrations</w:t>
      </w:r>
      <w:r w:rsidR="004F69D6">
        <w:t xml:space="preserve"> ; </w:t>
      </w:r>
      <w:r w:rsidRPr="00033231">
        <w:t xml:space="preserve">ils savaient que jamais les vicaires ne dînaient ou ne prenaient le thé ensemble sans un petit exercice de </w:t>
      </w:r>
      <w:r w:rsidRPr="00033231">
        <w:lastRenderedPageBreak/>
        <w:t>cette sorte</w:t>
      </w:r>
      <w:r w:rsidR="004F69D6">
        <w:t xml:space="preserve">, </w:t>
      </w:r>
      <w:r w:rsidRPr="00033231">
        <w:t>et ils étaient parfaitement tranquilles sur les conséquences</w:t>
      </w:r>
      <w:r w:rsidR="004F69D6">
        <w:t xml:space="preserve"> ; </w:t>
      </w:r>
      <w:r w:rsidRPr="00033231">
        <w:t>ils s</w:t>
      </w:r>
      <w:r w:rsidRPr="00033231">
        <w:t>a</w:t>
      </w:r>
      <w:r w:rsidRPr="00033231">
        <w:t>vaient en outre que ces querelles cléricales étaient aussi inoffe</w:t>
      </w:r>
      <w:r w:rsidRPr="00033231">
        <w:t>n</w:t>
      </w:r>
      <w:r w:rsidRPr="00033231">
        <w:t>sives que bruyantes</w:t>
      </w:r>
      <w:r w:rsidR="004F69D6">
        <w:t xml:space="preserve">, </w:t>
      </w:r>
      <w:r w:rsidRPr="00033231">
        <w:t>et que</w:t>
      </w:r>
      <w:r w:rsidR="004F69D6">
        <w:t xml:space="preserve">, </w:t>
      </w:r>
      <w:r w:rsidRPr="00033231">
        <w:t>quels que fussent les termes dans lesquels les vicaires pourraient se quitter le soir</w:t>
      </w:r>
      <w:r w:rsidR="004F69D6">
        <w:t xml:space="preserve">, </w:t>
      </w:r>
      <w:r w:rsidRPr="00033231">
        <w:t>ils étaient sûrs</w:t>
      </w:r>
      <w:r w:rsidR="004F69D6">
        <w:t xml:space="preserve">, </w:t>
      </w:r>
      <w:r w:rsidRPr="00033231">
        <w:t>de se retrouver les meilleurs amis du monde le lendemain m</w:t>
      </w:r>
      <w:r w:rsidRPr="00033231">
        <w:t>a</w:t>
      </w:r>
      <w:r w:rsidRPr="00033231">
        <w:t>tin</w:t>
      </w:r>
      <w:r w:rsidR="004F69D6">
        <w:t>.</w:t>
      </w:r>
    </w:p>
    <w:p w14:paraId="553CCB12" w14:textId="77777777" w:rsidR="004F69D6" w:rsidRDefault="00000000" w:rsidP="0021796F">
      <w:r w:rsidRPr="00033231">
        <w:t>Pendant que le digne couple était assis au coin du feu de la cuisine</w:t>
      </w:r>
      <w:r w:rsidR="004F69D6">
        <w:t xml:space="preserve">, </w:t>
      </w:r>
      <w:r w:rsidRPr="00033231">
        <w:t>écoutant le contact sonore et répété du poing de Malone sur la table du parloir</w:t>
      </w:r>
      <w:r w:rsidR="004F69D6">
        <w:t xml:space="preserve">, </w:t>
      </w:r>
      <w:r w:rsidRPr="00033231">
        <w:t>le bruit des verres et des flacons qui en résultait</w:t>
      </w:r>
      <w:r w:rsidR="004F69D6">
        <w:t xml:space="preserve">, </w:t>
      </w:r>
      <w:r w:rsidRPr="00033231">
        <w:t>le rire moqueur des alliés anglais et la déclamation b</w:t>
      </w:r>
      <w:r w:rsidRPr="00033231">
        <w:t>é</w:t>
      </w:r>
      <w:r w:rsidRPr="00033231">
        <w:t>gayée de l</w:t>
      </w:r>
      <w:r w:rsidR="004F69D6">
        <w:t>’</w:t>
      </w:r>
      <w:r w:rsidRPr="00033231">
        <w:t>Irlandais</w:t>
      </w:r>
      <w:r w:rsidR="004F69D6">
        <w:t xml:space="preserve">, </w:t>
      </w:r>
      <w:r w:rsidRPr="00033231">
        <w:t>un bruit de pas se fit entendre</w:t>
      </w:r>
      <w:r w:rsidR="004F69D6">
        <w:t xml:space="preserve">, </w:t>
      </w:r>
      <w:r w:rsidRPr="00033231">
        <w:t>et le ma</w:t>
      </w:r>
      <w:r w:rsidRPr="00033231">
        <w:t>r</w:t>
      </w:r>
      <w:r w:rsidRPr="00033231">
        <w:t>teau de la porte extérieure retentit violemment</w:t>
      </w:r>
      <w:r w:rsidR="004F69D6">
        <w:t>.</w:t>
      </w:r>
    </w:p>
    <w:p w14:paraId="0240589F" w14:textId="79A75A92" w:rsidR="004F69D6" w:rsidRDefault="004F69D6" w:rsidP="0021796F">
      <w:r>
        <w:t>M. </w:t>
      </w:r>
      <w:r w:rsidR="00000000" w:rsidRPr="00033231">
        <w:t>Gale alla ouvrir</w:t>
      </w:r>
      <w:r>
        <w:t>.</w:t>
      </w:r>
    </w:p>
    <w:p w14:paraId="50639E86" w14:textId="77777777" w:rsidR="004F69D6" w:rsidRDefault="004F69D6" w:rsidP="0021796F">
      <w:r>
        <w:t>« </w:t>
      </w:r>
      <w:r w:rsidR="00000000" w:rsidRPr="00033231">
        <w:t>Qui avez-vous là-haut</w:t>
      </w:r>
      <w:r>
        <w:t xml:space="preserve">, </w:t>
      </w:r>
      <w:r w:rsidR="00000000" w:rsidRPr="00033231">
        <w:t>dans le parloir</w:t>
      </w:r>
      <w:r>
        <w:t xml:space="preserve"> ? </w:t>
      </w:r>
      <w:r w:rsidR="00000000" w:rsidRPr="00033231">
        <w:t>demanda une voix</w:t>
      </w:r>
      <w:r>
        <w:t xml:space="preserve"> ; </w:t>
      </w:r>
      <w:r w:rsidR="00000000" w:rsidRPr="00033231">
        <w:t>voix remarquable</w:t>
      </w:r>
      <w:r>
        <w:t xml:space="preserve">, </w:t>
      </w:r>
      <w:r w:rsidR="00000000" w:rsidRPr="00033231">
        <w:t>nasale et abrupte</w:t>
      </w:r>
      <w:r>
        <w:t>.</w:t>
      </w:r>
    </w:p>
    <w:p w14:paraId="6719EF09" w14:textId="5B084E64" w:rsidR="004F69D6" w:rsidRDefault="004F69D6" w:rsidP="0021796F">
      <w:r>
        <w:t>— </w:t>
      </w:r>
      <w:r w:rsidR="00000000" w:rsidRPr="00033231">
        <w:t>Oh</w:t>
      </w:r>
      <w:r>
        <w:t> ! M. </w:t>
      </w:r>
      <w:proofErr w:type="spellStart"/>
      <w:r w:rsidR="00000000" w:rsidRPr="00033231">
        <w:t>Helstone</w:t>
      </w:r>
      <w:proofErr w:type="spellEnd"/>
      <w:r>
        <w:t xml:space="preserve"> ! </w:t>
      </w:r>
      <w:r w:rsidR="00000000" w:rsidRPr="00033231">
        <w:t>Est-ce vous</w:t>
      </w:r>
      <w:r>
        <w:t xml:space="preserve">, </w:t>
      </w:r>
      <w:r w:rsidR="00000000" w:rsidRPr="00033231">
        <w:t>monsieur</w:t>
      </w:r>
      <w:r>
        <w:t xml:space="preserve"> ? </w:t>
      </w:r>
      <w:r w:rsidR="00000000" w:rsidRPr="00033231">
        <w:t>Je pouvais à peine vous voir dans l</w:t>
      </w:r>
      <w:r>
        <w:t>’</w:t>
      </w:r>
      <w:r w:rsidR="00000000" w:rsidRPr="00033231">
        <w:t>obscurité</w:t>
      </w:r>
      <w:r>
        <w:t xml:space="preserve">, </w:t>
      </w:r>
      <w:r w:rsidR="00000000" w:rsidRPr="00033231">
        <w:t>il fait si noir en ce moment</w:t>
      </w:r>
      <w:r>
        <w:t xml:space="preserve">. </w:t>
      </w:r>
      <w:r w:rsidR="00000000" w:rsidRPr="00033231">
        <w:t>Voulez-vous entrer</w:t>
      </w:r>
      <w:r>
        <w:t xml:space="preserve">, </w:t>
      </w:r>
      <w:r w:rsidR="00000000" w:rsidRPr="00033231">
        <w:t>monsieur</w:t>
      </w:r>
      <w:r>
        <w:t> ?</w:t>
      </w:r>
    </w:p>
    <w:p w14:paraId="77F98B0B" w14:textId="77777777" w:rsidR="004F69D6" w:rsidRDefault="004F69D6" w:rsidP="0021796F">
      <w:r>
        <w:t>— </w:t>
      </w:r>
      <w:r w:rsidR="00000000" w:rsidRPr="00033231">
        <w:t>Je veux savoir d</w:t>
      </w:r>
      <w:r>
        <w:t>’</w:t>
      </w:r>
      <w:r w:rsidR="00000000" w:rsidRPr="00033231">
        <w:t>abord s</w:t>
      </w:r>
      <w:r>
        <w:t>’</w:t>
      </w:r>
      <w:r w:rsidR="00000000" w:rsidRPr="00033231">
        <w:t>il vaut la peine que j</w:t>
      </w:r>
      <w:r>
        <w:t>’</w:t>
      </w:r>
      <w:r w:rsidR="00000000" w:rsidRPr="00033231">
        <w:t>entre</w:t>
      </w:r>
      <w:r>
        <w:t xml:space="preserve">. </w:t>
      </w:r>
      <w:r w:rsidR="00000000" w:rsidRPr="00033231">
        <w:t>Qui avez-vous en haut</w:t>
      </w:r>
      <w:r>
        <w:t> ?</w:t>
      </w:r>
    </w:p>
    <w:p w14:paraId="3E39370D" w14:textId="77777777" w:rsidR="004F69D6" w:rsidRDefault="004F69D6" w:rsidP="0021796F">
      <w:r>
        <w:t>— </w:t>
      </w:r>
      <w:r w:rsidR="00000000" w:rsidRPr="00033231">
        <w:t>Les vicaires</w:t>
      </w:r>
      <w:r>
        <w:t xml:space="preserve">, </w:t>
      </w:r>
      <w:r w:rsidR="00000000" w:rsidRPr="00033231">
        <w:t>monsieur</w:t>
      </w:r>
      <w:r>
        <w:t>.</w:t>
      </w:r>
    </w:p>
    <w:p w14:paraId="44E6FEC0" w14:textId="77777777" w:rsidR="004F69D6" w:rsidRDefault="004F69D6" w:rsidP="0021796F">
      <w:r>
        <w:t>— </w:t>
      </w:r>
      <w:r w:rsidR="00000000" w:rsidRPr="00033231">
        <w:t>Quoi</w:t>
      </w:r>
      <w:r>
        <w:t xml:space="preserve"> ! </w:t>
      </w:r>
      <w:r w:rsidR="00000000" w:rsidRPr="00033231">
        <w:t>tous</w:t>
      </w:r>
      <w:r>
        <w:t> ?</w:t>
      </w:r>
    </w:p>
    <w:p w14:paraId="4AD6CE01" w14:textId="77777777" w:rsidR="004F69D6" w:rsidRDefault="004F69D6" w:rsidP="0021796F">
      <w:r>
        <w:t>— </w:t>
      </w:r>
      <w:r w:rsidR="00000000" w:rsidRPr="00033231">
        <w:t>Oui</w:t>
      </w:r>
      <w:r>
        <w:t xml:space="preserve">, </w:t>
      </w:r>
      <w:r w:rsidR="00000000" w:rsidRPr="00033231">
        <w:t>monsieur</w:t>
      </w:r>
      <w:r>
        <w:t>.</w:t>
      </w:r>
    </w:p>
    <w:p w14:paraId="65C52EFE" w14:textId="77777777" w:rsidR="004F69D6" w:rsidRDefault="004F69D6" w:rsidP="0021796F">
      <w:r>
        <w:t>— </w:t>
      </w:r>
      <w:r w:rsidR="00000000" w:rsidRPr="00033231">
        <w:t>Ils dînent ici</w:t>
      </w:r>
      <w:r>
        <w:t> ?</w:t>
      </w:r>
    </w:p>
    <w:p w14:paraId="5D998A94" w14:textId="77777777" w:rsidR="004F69D6" w:rsidRDefault="004F69D6" w:rsidP="0021796F">
      <w:r>
        <w:t>— </w:t>
      </w:r>
      <w:r w:rsidR="00000000" w:rsidRPr="00033231">
        <w:t>Oui</w:t>
      </w:r>
      <w:r>
        <w:t xml:space="preserve">, </w:t>
      </w:r>
      <w:r w:rsidR="00000000" w:rsidRPr="00033231">
        <w:t>monsieur</w:t>
      </w:r>
      <w:r>
        <w:t>.</w:t>
      </w:r>
    </w:p>
    <w:p w14:paraId="4DA291B7" w14:textId="58A8C4FA" w:rsidR="00000000" w:rsidRPr="00033231" w:rsidRDefault="004F69D6" w:rsidP="0021796F">
      <w:r>
        <w:t>— </w:t>
      </w:r>
      <w:r w:rsidR="00000000" w:rsidRPr="00033231">
        <w:t>C</w:t>
      </w:r>
      <w:r>
        <w:t>’</w:t>
      </w:r>
      <w:r w:rsidR="00000000" w:rsidRPr="00033231">
        <w:t>est bien</w:t>
      </w:r>
      <w:r>
        <w:t>. »</w:t>
      </w:r>
    </w:p>
    <w:p w14:paraId="792027ED" w14:textId="77777777" w:rsidR="004F69D6" w:rsidRDefault="00000000" w:rsidP="0021796F">
      <w:r w:rsidRPr="00033231">
        <w:lastRenderedPageBreak/>
        <w:t>En prononçant ces mots</w:t>
      </w:r>
      <w:r w:rsidR="004F69D6">
        <w:t xml:space="preserve">, </w:t>
      </w:r>
      <w:r w:rsidRPr="00033231">
        <w:t>le nouveau venu entra</w:t>
      </w:r>
      <w:r w:rsidR="004F69D6">
        <w:t xml:space="preserve">. </w:t>
      </w:r>
      <w:r w:rsidRPr="00033231">
        <w:t>C</w:t>
      </w:r>
      <w:r w:rsidR="004F69D6">
        <w:t>’</w:t>
      </w:r>
      <w:r w:rsidRPr="00033231">
        <w:t>était un homme entre deux âges</w:t>
      </w:r>
      <w:r w:rsidR="004F69D6">
        <w:t xml:space="preserve">, </w:t>
      </w:r>
      <w:r w:rsidRPr="00033231">
        <w:t>vêtu de noir</w:t>
      </w:r>
      <w:r w:rsidR="004F69D6">
        <w:t xml:space="preserve">. </w:t>
      </w:r>
      <w:r w:rsidRPr="00033231">
        <w:t>Il traversa la cuisine</w:t>
      </w:r>
      <w:r w:rsidR="004F69D6">
        <w:t xml:space="preserve">, </w:t>
      </w:r>
      <w:r w:rsidRPr="00033231">
        <w:t>o</w:t>
      </w:r>
      <w:r w:rsidRPr="00033231">
        <w:t>u</w:t>
      </w:r>
      <w:r w:rsidRPr="00033231">
        <w:t>vrit une porte</w:t>
      </w:r>
      <w:r w:rsidR="004F69D6">
        <w:t xml:space="preserve">, </w:t>
      </w:r>
      <w:r w:rsidRPr="00033231">
        <w:t>inclina la tête en avant et écouta</w:t>
      </w:r>
      <w:r w:rsidR="004F69D6">
        <w:t xml:space="preserve">. </w:t>
      </w:r>
      <w:r w:rsidRPr="00033231">
        <w:t>Le vacarme était en ce moment à son apogée</w:t>
      </w:r>
      <w:r w:rsidR="004F69D6">
        <w:t>.</w:t>
      </w:r>
    </w:p>
    <w:p w14:paraId="1F309B89" w14:textId="65680443" w:rsidR="00000000" w:rsidRPr="00033231" w:rsidRDefault="004F69D6" w:rsidP="0021796F">
      <w:r>
        <w:t>« </w:t>
      </w:r>
      <w:r w:rsidR="00000000" w:rsidRPr="00033231">
        <w:t>Eh</w:t>
      </w:r>
      <w:r>
        <w:t> ! »</w:t>
      </w:r>
      <w:r w:rsidR="00000000" w:rsidRPr="00033231">
        <w:t xml:space="preserve"> se dit-il à lui-même</w:t>
      </w:r>
      <w:r>
        <w:t xml:space="preserve"> ; </w:t>
      </w:r>
      <w:r w:rsidR="00000000" w:rsidRPr="00033231">
        <w:t>puis</w:t>
      </w:r>
      <w:r>
        <w:t xml:space="preserve">, </w:t>
      </w:r>
      <w:r w:rsidR="00000000" w:rsidRPr="00033231">
        <w:t xml:space="preserve">se tournant vers </w:t>
      </w:r>
      <w:r>
        <w:t>M. </w:t>
      </w:r>
      <w:r w:rsidR="00000000" w:rsidRPr="00033231">
        <w:t>Gale</w:t>
      </w:r>
      <w:r>
        <w:t> : « </w:t>
      </w:r>
      <w:r w:rsidR="00000000" w:rsidRPr="00033231">
        <w:t>Avez-vous souvent cette sorte de chose</w:t>
      </w:r>
      <w:r>
        <w:t> ? »</w:t>
      </w:r>
    </w:p>
    <w:p w14:paraId="1C4C11E6" w14:textId="40F22AD2" w:rsidR="004F69D6" w:rsidRDefault="004F69D6" w:rsidP="0021796F">
      <w:r>
        <w:t>M. </w:t>
      </w:r>
      <w:r w:rsidR="00000000" w:rsidRPr="00033231">
        <w:t>Gale avait été marguillier</w:t>
      </w:r>
      <w:r>
        <w:t xml:space="preserve">, </w:t>
      </w:r>
      <w:r w:rsidR="00000000" w:rsidRPr="00033231">
        <w:t>et il était indulgent pour le clergé</w:t>
      </w:r>
      <w:r>
        <w:t>.</w:t>
      </w:r>
    </w:p>
    <w:p w14:paraId="0D1502D8" w14:textId="77777777" w:rsidR="004F69D6" w:rsidRDefault="004F69D6" w:rsidP="0021796F">
      <w:r>
        <w:t>« </w:t>
      </w:r>
      <w:r w:rsidR="00000000" w:rsidRPr="00033231">
        <w:t>Ils sont jeunes</w:t>
      </w:r>
      <w:r>
        <w:t xml:space="preserve">, </w:t>
      </w:r>
      <w:r w:rsidR="00000000" w:rsidRPr="00033231">
        <w:t>vous savez</w:t>
      </w:r>
      <w:r>
        <w:t xml:space="preserve">, </w:t>
      </w:r>
      <w:r w:rsidR="00000000" w:rsidRPr="00033231">
        <w:t>monsieur</w:t>
      </w:r>
      <w:r>
        <w:t xml:space="preserve">, </w:t>
      </w:r>
      <w:r w:rsidR="00000000" w:rsidRPr="00033231">
        <w:t>ils sont jeunes</w:t>
      </w:r>
      <w:r>
        <w:t xml:space="preserve">, </w:t>
      </w:r>
      <w:r w:rsidR="00000000" w:rsidRPr="00033231">
        <w:t>dit-il d</w:t>
      </w:r>
      <w:r>
        <w:t>’</w:t>
      </w:r>
      <w:r w:rsidR="00000000" w:rsidRPr="00033231">
        <w:t>un ton suppliant</w:t>
      </w:r>
      <w:r>
        <w:t>.</w:t>
      </w:r>
    </w:p>
    <w:p w14:paraId="2D20969A" w14:textId="2D5766F1" w:rsidR="00000000" w:rsidRPr="00033231" w:rsidRDefault="004F69D6" w:rsidP="0021796F">
      <w:r>
        <w:t>— </w:t>
      </w:r>
      <w:r w:rsidR="00000000" w:rsidRPr="00033231">
        <w:t>Jeunes</w:t>
      </w:r>
      <w:r>
        <w:t xml:space="preserve"> ! </w:t>
      </w:r>
      <w:r w:rsidR="00000000" w:rsidRPr="00033231">
        <w:t>ils méritent d</w:t>
      </w:r>
      <w:r>
        <w:t>’</w:t>
      </w:r>
      <w:r w:rsidR="00000000" w:rsidRPr="00033231">
        <w:t>être bâtonnés</w:t>
      </w:r>
      <w:r>
        <w:t xml:space="preserve"> ! </w:t>
      </w:r>
      <w:r w:rsidR="00000000" w:rsidRPr="00033231">
        <w:t>Mauvais drôles</w:t>
      </w:r>
      <w:r>
        <w:t xml:space="preserve"> ! </w:t>
      </w:r>
      <w:r w:rsidR="00000000" w:rsidRPr="00033231">
        <w:t>mauvais drôles</w:t>
      </w:r>
      <w:r>
        <w:t xml:space="preserve"> ! </w:t>
      </w:r>
      <w:r w:rsidR="00000000" w:rsidRPr="00033231">
        <w:t>Et si vous étiez un dissident</w:t>
      </w:r>
      <w:r>
        <w:t xml:space="preserve">, </w:t>
      </w:r>
      <w:r w:rsidR="00000000" w:rsidRPr="00033231">
        <w:t>John Gale</w:t>
      </w:r>
      <w:r>
        <w:t xml:space="preserve">, </w:t>
      </w:r>
      <w:r w:rsidR="00000000" w:rsidRPr="00033231">
        <w:t>au lieu d</w:t>
      </w:r>
      <w:r>
        <w:t>’</w:t>
      </w:r>
      <w:r w:rsidR="00000000" w:rsidRPr="00033231">
        <w:t>être un bon partisan de l</w:t>
      </w:r>
      <w:r>
        <w:t>’</w:t>
      </w:r>
      <w:r w:rsidR="00000000" w:rsidRPr="00033231">
        <w:t>Église</w:t>
      </w:r>
      <w:r>
        <w:t xml:space="preserve">, </w:t>
      </w:r>
      <w:r w:rsidR="00000000" w:rsidRPr="00033231">
        <w:t>ils agiraient de même</w:t>
      </w:r>
      <w:r>
        <w:t xml:space="preserve">, </w:t>
      </w:r>
      <w:r w:rsidR="00000000" w:rsidRPr="00033231">
        <w:t>ils se compromettraient</w:t>
      </w:r>
      <w:r>
        <w:t xml:space="preserve">. </w:t>
      </w:r>
      <w:r w:rsidR="00000000" w:rsidRPr="00033231">
        <w:t>Je vais</w:t>
      </w:r>
      <w:r>
        <w:t>… »</w:t>
      </w:r>
    </w:p>
    <w:p w14:paraId="74928C1B" w14:textId="77777777" w:rsidR="004F69D6" w:rsidRDefault="00000000" w:rsidP="0021796F">
      <w:r w:rsidRPr="00033231">
        <w:t>Sans finir sa phrase</w:t>
      </w:r>
      <w:r w:rsidR="004F69D6">
        <w:t xml:space="preserve">, </w:t>
      </w:r>
      <w:r w:rsidRPr="00033231">
        <w:t>il poussa la porte qu</w:t>
      </w:r>
      <w:r w:rsidR="004F69D6">
        <w:t>’</w:t>
      </w:r>
      <w:r w:rsidRPr="00033231">
        <w:t>il referma sur lui et monta l</w:t>
      </w:r>
      <w:r w:rsidR="004F69D6">
        <w:t>’</w:t>
      </w:r>
      <w:r w:rsidRPr="00033231">
        <w:t>escalier</w:t>
      </w:r>
      <w:r w:rsidR="004F69D6">
        <w:t xml:space="preserve">. </w:t>
      </w:r>
      <w:r w:rsidRPr="00033231">
        <w:t>Arrivé en haut</w:t>
      </w:r>
      <w:r w:rsidR="004F69D6">
        <w:t xml:space="preserve">, </w:t>
      </w:r>
      <w:r w:rsidRPr="00033231">
        <w:t>il écouta encore quelques minutes</w:t>
      </w:r>
      <w:r w:rsidR="004F69D6">
        <w:t xml:space="preserve">. </w:t>
      </w:r>
      <w:r w:rsidRPr="00033231">
        <w:t>Puis</w:t>
      </w:r>
      <w:r w:rsidR="004F69D6">
        <w:t xml:space="preserve">, </w:t>
      </w:r>
      <w:r w:rsidRPr="00033231">
        <w:t>entrant sans frapper</w:t>
      </w:r>
      <w:r w:rsidR="004F69D6">
        <w:t xml:space="preserve">, </w:t>
      </w:r>
      <w:r w:rsidRPr="00033231">
        <w:t>il fut debout devant les v</w:t>
      </w:r>
      <w:r w:rsidRPr="00033231">
        <w:t>i</w:t>
      </w:r>
      <w:r w:rsidRPr="00033231">
        <w:t>caires</w:t>
      </w:r>
      <w:r w:rsidR="004F69D6">
        <w:t>.</w:t>
      </w:r>
    </w:p>
    <w:p w14:paraId="20CF36BE" w14:textId="77777777" w:rsidR="004F69D6" w:rsidRDefault="00000000" w:rsidP="0021796F">
      <w:r w:rsidRPr="00033231">
        <w:t>Ils ne parlaient plus</w:t>
      </w:r>
      <w:r w:rsidR="004F69D6">
        <w:t xml:space="preserve"> ; </w:t>
      </w:r>
      <w:r w:rsidRPr="00033231">
        <w:t>ils semblaient pétrifiés</w:t>
      </w:r>
      <w:r w:rsidR="004F69D6">
        <w:t xml:space="preserve">. </w:t>
      </w:r>
      <w:r w:rsidRPr="00033231">
        <w:t>Lui</w:t>
      </w:r>
      <w:r w:rsidR="004F69D6">
        <w:t xml:space="preserve">, </w:t>
      </w:r>
      <w:r w:rsidRPr="00033231">
        <w:t>un pe</w:t>
      </w:r>
      <w:r w:rsidRPr="00033231">
        <w:t>r</w:t>
      </w:r>
      <w:r w:rsidRPr="00033231">
        <w:t>sonnage de courte stature</w:t>
      </w:r>
      <w:r w:rsidR="004F69D6">
        <w:t xml:space="preserve">, </w:t>
      </w:r>
      <w:r w:rsidRPr="00033231">
        <w:t>à la taille droite</w:t>
      </w:r>
      <w:r w:rsidR="004F69D6">
        <w:t xml:space="preserve">, </w:t>
      </w:r>
      <w:r w:rsidRPr="00033231">
        <w:t>portant sur de larges épaules une tête de faucon</w:t>
      </w:r>
      <w:r w:rsidR="004F69D6">
        <w:t xml:space="preserve">, – </w:t>
      </w:r>
      <w:r w:rsidRPr="00033231">
        <w:t>bec et œil</w:t>
      </w:r>
      <w:r w:rsidR="004F69D6">
        <w:t xml:space="preserve">, – </w:t>
      </w:r>
      <w:r w:rsidRPr="00033231">
        <w:t>le tout surmonté d</w:t>
      </w:r>
      <w:r w:rsidR="004F69D6">
        <w:t>’</w:t>
      </w:r>
      <w:r w:rsidRPr="00033231">
        <w:t xml:space="preserve">un </w:t>
      </w:r>
      <w:proofErr w:type="spellStart"/>
      <w:r w:rsidRPr="00033231">
        <w:rPr>
          <w:i/>
          <w:iCs/>
        </w:rPr>
        <w:t>rheoboam</w:t>
      </w:r>
      <w:proofErr w:type="spellEnd"/>
      <w:r w:rsidRPr="00033231">
        <w:rPr>
          <w:i/>
          <w:iCs/>
        </w:rPr>
        <w:t xml:space="preserve"> </w:t>
      </w:r>
      <w:r w:rsidRPr="00033231">
        <w:t>ou chapeau à larges bords</w:t>
      </w:r>
      <w:r w:rsidR="004F69D6">
        <w:t xml:space="preserve">, </w:t>
      </w:r>
      <w:r w:rsidRPr="00033231">
        <w:t>qu</w:t>
      </w:r>
      <w:r w:rsidR="004F69D6">
        <w:t>’</w:t>
      </w:r>
      <w:r w:rsidRPr="00033231">
        <w:t>il semblait ne pas cro</w:t>
      </w:r>
      <w:r w:rsidRPr="00033231">
        <w:t>i</w:t>
      </w:r>
      <w:r w:rsidRPr="00033231">
        <w:t>re nécessaire d</w:t>
      </w:r>
      <w:r w:rsidR="004F69D6">
        <w:t>’</w:t>
      </w:r>
      <w:r w:rsidRPr="00033231">
        <w:t>ôter en présence de ceux devant lesquels il se trouvait</w:t>
      </w:r>
      <w:r w:rsidR="004F69D6">
        <w:t xml:space="preserve">, </w:t>
      </w:r>
      <w:r w:rsidRPr="00033231">
        <w:t>lui</w:t>
      </w:r>
      <w:r w:rsidR="004F69D6">
        <w:t xml:space="preserve">, </w:t>
      </w:r>
      <w:r w:rsidRPr="00033231">
        <w:t>croisa ses bras sur sa poitrine</w:t>
      </w:r>
      <w:r w:rsidR="004F69D6">
        <w:t xml:space="preserve">, </w:t>
      </w:r>
      <w:r w:rsidRPr="00033231">
        <w:t>et examina ses je</w:t>
      </w:r>
      <w:r w:rsidRPr="00033231">
        <w:t>u</w:t>
      </w:r>
      <w:r w:rsidRPr="00033231">
        <w:t>nes amis</w:t>
      </w:r>
      <w:r w:rsidR="004F69D6">
        <w:t xml:space="preserve">, </w:t>
      </w:r>
      <w:r w:rsidRPr="00033231">
        <w:t>si amis ils étaient</w:t>
      </w:r>
      <w:r w:rsidR="004F69D6">
        <w:t xml:space="preserve">, </w:t>
      </w:r>
      <w:r w:rsidRPr="00033231">
        <w:t>tout à loisir</w:t>
      </w:r>
      <w:r w:rsidR="004F69D6">
        <w:t>.</w:t>
      </w:r>
    </w:p>
    <w:p w14:paraId="1D0703DB" w14:textId="77777777" w:rsidR="004F69D6" w:rsidRDefault="004F69D6" w:rsidP="0021796F">
      <w:r>
        <w:t>« </w:t>
      </w:r>
      <w:r w:rsidR="00000000" w:rsidRPr="00033231">
        <w:t>Quoi</w:t>
      </w:r>
      <w:r>
        <w:t xml:space="preserve"> ! </w:t>
      </w:r>
      <w:r w:rsidR="00000000" w:rsidRPr="00033231">
        <w:t>dit-il d</w:t>
      </w:r>
      <w:r>
        <w:t>’</w:t>
      </w:r>
      <w:r w:rsidR="00000000" w:rsidRPr="00033231">
        <w:t>une voix qui n</w:t>
      </w:r>
      <w:r>
        <w:t>’</w:t>
      </w:r>
      <w:r w:rsidR="00000000" w:rsidRPr="00033231">
        <w:t>était plus nasale</w:t>
      </w:r>
      <w:r>
        <w:t xml:space="preserve">, </w:t>
      </w:r>
      <w:r w:rsidR="00000000" w:rsidRPr="00033231">
        <w:t>mais pr</w:t>
      </w:r>
      <w:r w:rsidR="00000000" w:rsidRPr="00033231">
        <w:t>o</w:t>
      </w:r>
      <w:r w:rsidR="00000000" w:rsidRPr="00033231">
        <w:t>fonde</w:t>
      </w:r>
      <w:r>
        <w:t xml:space="preserve">, </w:t>
      </w:r>
      <w:r w:rsidR="00000000" w:rsidRPr="00033231">
        <w:t>plus que profonde</w:t>
      </w:r>
      <w:r>
        <w:t xml:space="preserve">, </w:t>
      </w:r>
      <w:r w:rsidR="00000000" w:rsidRPr="00033231">
        <w:t>une voix rendue à dessein creuse et caverneuse</w:t>
      </w:r>
      <w:r>
        <w:t xml:space="preserve"> ; </w:t>
      </w:r>
      <w:r w:rsidR="00000000" w:rsidRPr="00033231">
        <w:t>quoi</w:t>
      </w:r>
      <w:r>
        <w:t xml:space="preserve"> ! </w:t>
      </w:r>
      <w:r w:rsidR="00000000" w:rsidRPr="00033231">
        <w:t>est-ce que le miracle de la Pentecôte s</w:t>
      </w:r>
      <w:r>
        <w:t>’</w:t>
      </w:r>
      <w:r w:rsidR="00000000" w:rsidRPr="00033231">
        <w:t>est r</w:t>
      </w:r>
      <w:r w:rsidR="00000000" w:rsidRPr="00033231">
        <w:t>e</w:t>
      </w:r>
      <w:r w:rsidR="00000000" w:rsidRPr="00033231">
        <w:t>nouvelé</w:t>
      </w:r>
      <w:r>
        <w:t xml:space="preserve"> ? </w:t>
      </w:r>
      <w:r w:rsidR="00000000" w:rsidRPr="00033231">
        <w:t xml:space="preserve">Est-ce que les langues de feu sont descendues de </w:t>
      </w:r>
      <w:r w:rsidR="00000000" w:rsidRPr="00033231">
        <w:lastRenderedPageBreak/>
        <w:t>no</w:t>
      </w:r>
      <w:r w:rsidR="00000000" w:rsidRPr="00033231">
        <w:t>u</w:t>
      </w:r>
      <w:r w:rsidR="00000000" w:rsidRPr="00033231">
        <w:t>veau</w:t>
      </w:r>
      <w:r>
        <w:t xml:space="preserve"> ? </w:t>
      </w:r>
      <w:r w:rsidR="00000000" w:rsidRPr="00033231">
        <w:t>Où sont-elles</w:t>
      </w:r>
      <w:r>
        <w:t xml:space="preserve"> ? </w:t>
      </w:r>
      <w:r w:rsidR="00000000" w:rsidRPr="00033231">
        <w:t>leur bruit remplissait il y a un instant to</w:t>
      </w:r>
      <w:r w:rsidR="00000000" w:rsidRPr="00033231">
        <w:t>u</w:t>
      </w:r>
      <w:r w:rsidR="00000000" w:rsidRPr="00033231">
        <w:t>te la maison</w:t>
      </w:r>
      <w:r>
        <w:t xml:space="preserve">. </w:t>
      </w:r>
      <w:r w:rsidR="00000000" w:rsidRPr="00033231">
        <w:t>J</w:t>
      </w:r>
      <w:r>
        <w:t>’</w:t>
      </w:r>
      <w:r w:rsidR="00000000" w:rsidRPr="00033231">
        <w:t>ai entendu les dix-sept langues en pleine a</w:t>
      </w:r>
      <w:r w:rsidR="00000000" w:rsidRPr="00033231">
        <w:t>c</w:t>
      </w:r>
      <w:r w:rsidR="00000000" w:rsidRPr="00033231">
        <w:t>tion</w:t>
      </w:r>
      <w:r>
        <w:t xml:space="preserve"> : </w:t>
      </w:r>
      <w:r w:rsidR="00000000" w:rsidRPr="00033231">
        <w:t>les Parthes et les Mèdes</w:t>
      </w:r>
      <w:r>
        <w:t xml:space="preserve">, </w:t>
      </w:r>
      <w:r w:rsidR="00000000" w:rsidRPr="00033231">
        <w:t>les Élamites</w:t>
      </w:r>
      <w:r>
        <w:t xml:space="preserve">, </w:t>
      </w:r>
      <w:r w:rsidR="00000000" w:rsidRPr="00033231">
        <w:t>les habitants de la Més</w:t>
      </w:r>
      <w:r w:rsidR="00000000" w:rsidRPr="00033231">
        <w:t>o</w:t>
      </w:r>
      <w:r w:rsidR="00000000" w:rsidRPr="00033231">
        <w:t>potamie</w:t>
      </w:r>
      <w:r>
        <w:t xml:space="preserve">, </w:t>
      </w:r>
      <w:r w:rsidR="00000000" w:rsidRPr="00033231">
        <w:t>de la Judée</w:t>
      </w:r>
      <w:r>
        <w:t xml:space="preserve">, </w:t>
      </w:r>
      <w:r w:rsidR="00000000" w:rsidRPr="00033231">
        <w:t>du Pont et de l</w:t>
      </w:r>
      <w:r>
        <w:t>’</w:t>
      </w:r>
      <w:r w:rsidR="00000000" w:rsidRPr="00033231">
        <w:t>Asie</w:t>
      </w:r>
      <w:r>
        <w:t xml:space="preserve">, </w:t>
      </w:r>
      <w:r w:rsidR="00000000" w:rsidRPr="00033231">
        <w:t>de la Phrygie et de la Pamphylie</w:t>
      </w:r>
      <w:r>
        <w:t xml:space="preserve">, </w:t>
      </w:r>
      <w:r w:rsidR="00000000" w:rsidRPr="00033231">
        <w:t>de l</w:t>
      </w:r>
      <w:r>
        <w:t>’</w:t>
      </w:r>
      <w:r w:rsidR="00000000" w:rsidRPr="00033231">
        <w:t>Égypte et des parties de la Libye qui avo</w:t>
      </w:r>
      <w:r w:rsidR="00000000" w:rsidRPr="00033231">
        <w:t>i</w:t>
      </w:r>
      <w:r w:rsidR="00000000" w:rsidRPr="00033231">
        <w:t>sinent Cyrène</w:t>
      </w:r>
      <w:r>
        <w:t xml:space="preserve"> ; </w:t>
      </w:r>
      <w:r w:rsidR="00000000" w:rsidRPr="00033231">
        <w:t>étrangers de Rome</w:t>
      </w:r>
      <w:r>
        <w:t xml:space="preserve">, </w:t>
      </w:r>
      <w:r w:rsidR="00000000" w:rsidRPr="00033231">
        <w:t>Juifs et prosélytes</w:t>
      </w:r>
      <w:r>
        <w:t xml:space="preserve">, </w:t>
      </w:r>
      <w:r w:rsidR="00000000" w:rsidRPr="00033231">
        <w:t>Crétois et Ar</w:t>
      </w:r>
      <w:r w:rsidR="00000000" w:rsidRPr="00033231">
        <w:t>a</w:t>
      </w:r>
      <w:r w:rsidR="00000000" w:rsidRPr="00033231">
        <w:t>bes</w:t>
      </w:r>
      <w:r>
        <w:t xml:space="preserve">, </w:t>
      </w:r>
      <w:r w:rsidR="00000000" w:rsidRPr="00033231">
        <w:t>tous devaient avoir un représentant dans cette cha</w:t>
      </w:r>
      <w:r w:rsidR="00000000" w:rsidRPr="00033231">
        <w:t>m</w:t>
      </w:r>
      <w:r w:rsidR="00000000" w:rsidRPr="00033231">
        <w:t>bre il y a deux minutes</w:t>
      </w:r>
      <w:r>
        <w:t>.</w:t>
      </w:r>
    </w:p>
    <w:p w14:paraId="6B4A3C7F" w14:textId="284F0C43" w:rsidR="00000000" w:rsidRPr="00033231" w:rsidRDefault="004F69D6" w:rsidP="0021796F">
      <w:r>
        <w:t>— </w:t>
      </w:r>
      <w:r w:rsidR="00000000" w:rsidRPr="00033231">
        <w:t>Je sollicite votre pardon</w:t>
      </w:r>
      <w:r>
        <w:t xml:space="preserve">, </w:t>
      </w:r>
      <w:r w:rsidR="00000000" w:rsidRPr="00033231">
        <w:t xml:space="preserve">monsieur </w:t>
      </w:r>
      <w:proofErr w:type="spellStart"/>
      <w:r w:rsidR="00000000" w:rsidRPr="00033231">
        <w:t>Helstone</w:t>
      </w:r>
      <w:proofErr w:type="spellEnd"/>
      <w:r>
        <w:t xml:space="preserve">, </w:t>
      </w:r>
      <w:r w:rsidR="00000000" w:rsidRPr="00033231">
        <w:t xml:space="preserve">dit </w:t>
      </w:r>
      <w:r>
        <w:t>M. </w:t>
      </w:r>
      <w:r w:rsidR="00000000" w:rsidRPr="00033231">
        <w:t>Donne</w:t>
      </w:r>
      <w:r>
        <w:t xml:space="preserve"> ; </w:t>
      </w:r>
      <w:r w:rsidR="00000000" w:rsidRPr="00033231">
        <w:t>prenez un siège</w:t>
      </w:r>
      <w:r>
        <w:t xml:space="preserve">, </w:t>
      </w:r>
      <w:r w:rsidR="00000000" w:rsidRPr="00033231">
        <w:t>monsieur</w:t>
      </w:r>
      <w:r>
        <w:t xml:space="preserve">, </w:t>
      </w:r>
      <w:r w:rsidR="00000000" w:rsidRPr="00033231">
        <w:t>je vous prie</w:t>
      </w:r>
      <w:r>
        <w:t xml:space="preserve">. </w:t>
      </w:r>
      <w:r w:rsidR="00000000" w:rsidRPr="00033231">
        <w:t>Voulez-vous accepter un verre de vin</w:t>
      </w:r>
      <w:r>
        <w:t> ? »</w:t>
      </w:r>
    </w:p>
    <w:p w14:paraId="73441D76" w14:textId="77777777" w:rsidR="004F69D6" w:rsidRDefault="00000000" w:rsidP="0021796F">
      <w:r w:rsidRPr="00033231">
        <w:t>Ses civilités ne reçurent aucune réponse</w:t>
      </w:r>
      <w:r w:rsidR="004F69D6">
        <w:t xml:space="preserve">. </w:t>
      </w:r>
      <w:r w:rsidRPr="00033231">
        <w:t>Le faucon en h</w:t>
      </w:r>
      <w:r w:rsidRPr="00033231">
        <w:t>a</w:t>
      </w:r>
      <w:r w:rsidRPr="00033231">
        <w:t>bit noir poursuivit</w:t>
      </w:r>
      <w:r w:rsidR="004F69D6">
        <w:t> :</w:t>
      </w:r>
    </w:p>
    <w:p w14:paraId="6F1307DE" w14:textId="77777777" w:rsidR="004F69D6" w:rsidRDefault="004F69D6" w:rsidP="0021796F">
      <w:r>
        <w:t>« </w:t>
      </w:r>
      <w:r w:rsidR="00000000" w:rsidRPr="00033231">
        <w:t>Que parlé-je du don des langues</w:t>
      </w:r>
      <w:r>
        <w:t xml:space="preserve"> ? </w:t>
      </w:r>
      <w:r w:rsidR="00000000" w:rsidRPr="00033231">
        <w:t>Je me trompais de chapitre</w:t>
      </w:r>
      <w:r>
        <w:t xml:space="preserve">, </w:t>
      </w:r>
      <w:r w:rsidR="00000000" w:rsidRPr="00033231">
        <w:t>de livre</w:t>
      </w:r>
      <w:r>
        <w:t xml:space="preserve">, </w:t>
      </w:r>
      <w:r w:rsidR="00000000" w:rsidRPr="00033231">
        <w:t>de Testament</w:t>
      </w:r>
      <w:r>
        <w:t xml:space="preserve">. </w:t>
      </w:r>
      <w:r w:rsidR="00000000" w:rsidRPr="00033231">
        <w:t>J</w:t>
      </w:r>
      <w:r>
        <w:t>’</w:t>
      </w:r>
      <w:r w:rsidR="00000000" w:rsidRPr="00033231">
        <w:t>avais pris l</w:t>
      </w:r>
      <w:r>
        <w:t>’</w:t>
      </w:r>
      <w:r w:rsidR="00000000" w:rsidRPr="00033231">
        <w:t>Évangile pour la Loi</w:t>
      </w:r>
      <w:r>
        <w:t xml:space="preserve">, </w:t>
      </w:r>
      <w:r w:rsidR="00000000" w:rsidRPr="00033231">
        <w:t>les Actes pour la Genèse</w:t>
      </w:r>
      <w:r>
        <w:t xml:space="preserve">, </w:t>
      </w:r>
      <w:r w:rsidR="00000000" w:rsidRPr="00033231">
        <w:t>la ville de Jérusalem pour la pla</w:t>
      </w:r>
      <w:r w:rsidR="00000000" w:rsidRPr="00033231">
        <w:t>i</w:t>
      </w:r>
      <w:r w:rsidR="00000000" w:rsidRPr="00033231">
        <w:t xml:space="preserve">ne de </w:t>
      </w:r>
      <w:proofErr w:type="spellStart"/>
      <w:r w:rsidR="00000000" w:rsidRPr="00033231">
        <w:t>Shinar</w:t>
      </w:r>
      <w:proofErr w:type="spellEnd"/>
      <w:r>
        <w:t xml:space="preserve">. </w:t>
      </w:r>
      <w:r w:rsidR="00000000" w:rsidRPr="00033231">
        <w:t>Ce n</w:t>
      </w:r>
      <w:r>
        <w:t>’</w:t>
      </w:r>
      <w:r w:rsidR="00000000" w:rsidRPr="00033231">
        <w:t>est pas le don</w:t>
      </w:r>
      <w:r>
        <w:t xml:space="preserve">, </w:t>
      </w:r>
      <w:r w:rsidR="00000000" w:rsidRPr="00033231">
        <w:t>mais la confusion des la</w:t>
      </w:r>
      <w:r w:rsidR="00000000" w:rsidRPr="00033231">
        <w:t>n</w:t>
      </w:r>
      <w:r w:rsidR="00000000" w:rsidRPr="00033231">
        <w:t>gues qui m</w:t>
      </w:r>
      <w:r>
        <w:t>’</w:t>
      </w:r>
      <w:r w:rsidR="00000000" w:rsidRPr="00033231">
        <w:t>a rendu sourd comme un poteau</w:t>
      </w:r>
      <w:r>
        <w:t xml:space="preserve">. </w:t>
      </w:r>
      <w:r w:rsidR="00000000" w:rsidRPr="00033231">
        <w:rPr>
          <w:i/>
          <w:iCs/>
        </w:rPr>
        <w:t>Vous</w:t>
      </w:r>
      <w:r>
        <w:t xml:space="preserve">, </w:t>
      </w:r>
      <w:r w:rsidR="00000000" w:rsidRPr="00033231">
        <w:t>des apôtres</w:t>
      </w:r>
      <w:r>
        <w:t xml:space="preserve"> ? </w:t>
      </w:r>
      <w:r w:rsidR="00000000" w:rsidRPr="00033231">
        <w:t>Quoi</w:t>
      </w:r>
      <w:r>
        <w:t xml:space="preserve">, </w:t>
      </w:r>
      <w:r w:rsidR="00000000" w:rsidRPr="00033231">
        <w:t>vous trois</w:t>
      </w:r>
      <w:r>
        <w:t xml:space="preserve"> ! </w:t>
      </w:r>
      <w:r w:rsidR="00000000" w:rsidRPr="00033231">
        <w:t>Non</w:t>
      </w:r>
      <w:r>
        <w:t xml:space="preserve">, </w:t>
      </w:r>
      <w:r w:rsidR="00000000" w:rsidRPr="00033231">
        <w:t>certainement</w:t>
      </w:r>
      <w:r>
        <w:t xml:space="preserve"> : </w:t>
      </w:r>
      <w:r w:rsidR="00000000" w:rsidRPr="00033231">
        <w:t>trois présomptueux m</w:t>
      </w:r>
      <w:r w:rsidR="00000000" w:rsidRPr="00033231">
        <w:t>a</w:t>
      </w:r>
      <w:r w:rsidR="00000000" w:rsidRPr="00033231">
        <w:t>çons babyloniens</w:t>
      </w:r>
      <w:r>
        <w:t xml:space="preserve">, </w:t>
      </w:r>
      <w:r w:rsidR="00000000" w:rsidRPr="00033231">
        <w:t>ni plus ni moins</w:t>
      </w:r>
      <w:r>
        <w:t> !</w:t>
      </w:r>
    </w:p>
    <w:p w14:paraId="53AE55D6" w14:textId="77777777" w:rsidR="004F69D6" w:rsidRDefault="004F69D6" w:rsidP="0021796F">
      <w:r>
        <w:t>— </w:t>
      </w:r>
      <w:r w:rsidR="00000000" w:rsidRPr="00033231">
        <w:t>Je vous assure</w:t>
      </w:r>
      <w:r>
        <w:t xml:space="preserve">, </w:t>
      </w:r>
      <w:r w:rsidR="00000000" w:rsidRPr="00033231">
        <w:t>monsieur</w:t>
      </w:r>
      <w:r>
        <w:t xml:space="preserve">, </w:t>
      </w:r>
      <w:r w:rsidR="00000000" w:rsidRPr="00033231">
        <w:t>que nous avions seulement une petite causerie ensemble</w:t>
      </w:r>
      <w:r>
        <w:t xml:space="preserve">, </w:t>
      </w:r>
      <w:r w:rsidR="00000000" w:rsidRPr="00033231">
        <w:t>en buvant un verre de vin</w:t>
      </w:r>
      <w:r>
        <w:t xml:space="preserve">, </w:t>
      </w:r>
      <w:r w:rsidR="00000000" w:rsidRPr="00033231">
        <w:t>après un dîner d</w:t>
      </w:r>
      <w:r>
        <w:t>’</w:t>
      </w:r>
      <w:r w:rsidR="00000000" w:rsidRPr="00033231">
        <w:t>amis</w:t>
      </w:r>
      <w:r>
        <w:t xml:space="preserve">, </w:t>
      </w:r>
      <w:r w:rsidR="00000000" w:rsidRPr="00033231">
        <w:t>mettant à la raison les dissidents</w:t>
      </w:r>
      <w:r>
        <w:t>.</w:t>
      </w:r>
    </w:p>
    <w:p w14:paraId="7A095583" w14:textId="77777777" w:rsidR="004F69D6" w:rsidRDefault="004F69D6" w:rsidP="0021796F">
      <w:r>
        <w:t>— </w:t>
      </w:r>
      <w:r w:rsidR="00000000" w:rsidRPr="00033231">
        <w:t>Oh</w:t>
      </w:r>
      <w:r>
        <w:t xml:space="preserve"> ! </w:t>
      </w:r>
      <w:r w:rsidR="00000000" w:rsidRPr="00033231">
        <w:t>mettant à la raison les dissidents</w:t>
      </w:r>
      <w:r>
        <w:t xml:space="preserve"> ! </w:t>
      </w:r>
      <w:r w:rsidR="00000000" w:rsidRPr="00033231">
        <w:t>Est-ce que M</w:t>
      </w:r>
      <w:r w:rsidR="00000000" w:rsidRPr="00033231">
        <w:t>a</w:t>
      </w:r>
      <w:r w:rsidR="00000000" w:rsidRPr="00033231">
        <w:t>l</w:t>
      </w:r>
      <w:r w:rsidR="00000000" w:rsidRPr="00033231">
        <w:t>o</w:t>
      </w:r>
      <w:r w:rsidR="00000000" w:rsidRPr="00033231">
        <w:t>ne mettait à la raison les dissidents</w:t>
      </w:r>
      <w:r>
        <w:t xml:space="preserve"> ? </w:t>
      </w:r>
      <w:r w:rsidR="00000000" w:rsidRPr="00033231">
        <w:t>Il m</w:t>
      </w:r>
      <w:r>
        <w:t>’</w:t>
      </w:r>
      <w:r w:rsidR="00000000" w:rsidRPr="00033231">
        <w:t>a paru plutôt qu</w:t>
      </w:r>
      <w:r>
        <w:t>’</w:t>
      </w:r>
      <w:r w:rsidR="00000000" w:rsidRPr="00033231">
        <w:t xml:space="preserve">il mettait à la raison ses </w:t>
      </w:r>
      <w:proofErr w:type="spellStart"/>
      <w:r w:rsidR="00000000" w:rsidRPr="00033231">
        <w:t>coapôtres</w:t>
      </w:r>
      <w:proofErr w:type="spellEnd"/>
      <w:r>
        <w:t xml:space="preserve">. </w:t>
      </w:r>
      <w:r w:rsidR="00000000" w:rsidRPr="00033231">
        <w:t>Vous vous querelliez et faisiez plus de vacarme</w:t>
      </w:r>
      <w:r>
        <w:t xml:space="preserve">, </w:t>
      </w:r>
      <w:r w:rsidR="00000000" w:rsidRPr="00033231">
        <w:t>à vous trois</w:t>
      </w:r>
      <w:r>
        <w:t xml:space="preserve">, </w:t>
      </w:r>
      <w:r w:rsidR="00000000" w:rsidRPr="00033231">
        <w:t xml:space="preserve">que Moïse </w:t>
      </w:r>
      <w:proofErr w:type="spellStart"/>
      <w:r w:rsidR="00000000" w:rsidRPr="00033231">
        <w:t>Barraclough</w:t>
      </w:r>
      <w:proofErr w:type="spellEnd"/>
      <w:r>
        <w:t xml:space="preserve">, </w:t>
      </w:r>
      <w:r w:rsidR="00000000" w:rsidRPr="00033231">
        <w:t>le tailleur prédicant</w:t>
      </w:r>
      <w:r>
        <w:t xml:space="preserve">, </w:t>
      </w:r>
      <w:r w:rsidR="00000000" w:rsidRPr="00033231">
        <w:t>et tous ses auditeurs</w:t>
      </w:r>
      <w:r>
        <w:t xml:space="preserve">, </w:t>
      </w:r>
      <w:r w:rsidR="00000000" w:rsidRPr="00033231">
        <w:t>n</w:t>
      </w:r>
      <w:r>
        <w:t>’</w:t>
      </w:r>
      <w:r w:rsidR="00000000" w:rsidRPr="00033231">
        <w:t>en font là-bas dans la chapelle méthodiste</w:t>
      </w:r>
      <w:r>
        <w:t xml:space="preserve">. </w:t>
      </w:r>
      <w:r w:rsidR="00000000" w:rsidRPr="00033231">
        <w:t>Je sais qui est l</w:t>
      </w:r>
      <w:r>
        <w:t>’</w:t>
      </w:r>
      <w:r w:rsidR="00000000" w:rsidRPr="00033231">
        <w:t>auteur de la dispute</w:t>
      </w:r>
      <w:r>
        <w:t xml:space="preserve"> ; </w:t>
      </w:r>
      <w:r w:rsidR="00000000" w:rsidRPr="00033231">
        <w:t>c</w:t>
      </w:r>
      <w:r>
        <w:t>’</w:t>
      </w:r>
      <w:r w:rsidR="00000000" w:rsidRPr="00033231">
        <w:t>est votre fa</w:t>
      </w:r>
      <w:r w:rsidR="00000000" w:rsidRPr="00033231">
        <w:t>u</w:t>
      </w:r>
      <w:r w:rsidR="00000000" w:rsidRPr="00033231">
        <w:t>te</w:t>
      </w:r>
      <w:r>
        <w:t xml:space="preserve">, </w:t>
      </w:r>
      <w:r w:rsidR="00000000" w:rsidRPr="00033231">
        <w:t>Malone</w:t>
      </w:r>
      <w:r>
        <w:t>.</w:t>
      </w:r>
    </w:p>
    <w:p w14:paraId="6CC165C5" w14:textId="77777777" w:rsidR="004F69D6" w:rsidRDefault="004F69D6" w:rsidP="0021796F">
      <w:r>
        <w:lastRenderedPageBreak/>
        <w:t>— </w:t>
      </w:r>
      <w:r w:rsidR="00000000" w:rsidRPr="00033231">
        <w:t>Ma faute</w:t>
      </w:r>
      <w:r>
        <w:t xml:space="preserve">, </w:t>
      </w:r>
      <w:r w:rsidR="00000000" w:rsidRPr="00033231">
        <w:t>monsieur</w:t>
      </w:r>
      <w:r>
        <w:t> ?</w:t>
      </w:r>
    </w:p>
    <w:p w14:paraId="34062870" w14:textId="53227A79" w:rsidR="00000000" w:rsidRPr="00033231" w:rsidRDefault="004F69D6" w:rsidP="0021796F">
      <w:r>
        <w:t>— </w:t>
      </w:r>
      <w:r w:rsidR="00000000" w:rsidRPr="00033231">
        <w:t>Votre faute</w:t>
      </w:r>
      <w:r>
        <w:t xml:space="preserve">. </w:t>
      </w:r>
      <w:r w:rsidR="00000000" w:rsidRPr="00033231">
        <w:t xml:space="preserve">Donne et </w:t>
      </w:r>
      <w:proofErr w:type="spellStart"/>
      <w:r w:rsidR="00000000" w:rsidRPr="00033231">
        <w:t>Sweeting</w:t>
      </w:r>
      <w:proofErr w:type="spellEnd"/>
      <w:r w:rsidR="00000000" w:rsidRPr="00033231">
        <w:t xml:space="preserve"> étaient tranquilles avant votre arrivée</w:t>
      </w:r>
      <w:r>
        <w:t xml:space="preserve">, </w:t>
      </w:r>
      <w:r w:rsidR="00000000" w:rsidRPr="00033231">
        <w:t>et seraient tranquilles si vous fussiez parti</w:t>
      </w:r>
      <w:r>
        <w:t xml:space="preserve">. </w:t>
      </w:r>
      <w:r w:rsidR="00000000" w:rsidRPr="00033231">
        <w:t>Lor</w:t>
      </w:r>
      <w:r w:rsidR="00000000" w:rsidRPr="00033231">
        <w:t>s</w:t>
      </w:r>
      <w:r w:rsidR="00000000" w:rsidRPr="00033231">
        <w:t>que vous avez traversé le canal</w:t>
      </w:r>
      <w:r>
        <w:t xml:space="preserve">, </w:t>
      </w:r>
      <w:r w:rsidR="00000000" w:rsidRPr="00033231">
        <w:t>vous auriez dû laisser derrière vous vos habitudes irlandaises</w:t>
      </w:r>
      <w:r>
        <w:t xml:space="preserve">. </w:t>
      </w:r>
      <w:r w:rsidR="00000000" w:rsidRPr="00033231">
        <w:t>Les coutumes des écoliers de Dublin ne conviennent pas ici</w:t>
      </w:r>
      <w:r>
        <w:t xml:space="preserve">. </w:t>
      </w:r>
      <w:r w:rsidR="00000000" w:rsidRPr="00033231">
        <w:t>Certains procédés qui ne seraient pas remarqués dans le sauvage et montagneux district de Connaught pourraient</w:t>
      </w:r>
      <w:r>
        <w:t xml:space="preserve">, </w:t>
      </w:r>
      <w:r w:rsidR="00000000" w:rsidRPr="00033231">
        <w:t>dans une décente paroisse anglaise</w:t>
      </w:r>
      <w:r>
        <w:t xml:space="preserve">, </w:t>
      </w:r>
      <w:r w:rsidR="00000000" w:rsidRPr="00033231">
        <w:t>att</w:t>
      </w:r>
      <w:r w:rsidR="00000000" w:rsidRPr="00033231">
        <w:t>i</w:t>
      </w:r>
      <w:r w:rsidR="00000000" w:rsidRPr="00033231">
        <w:t>rer des désagréments à ceux qui se les permettraient</w:t>
      </w:r>
      <w:r>
        <w:t xml:space="preserve">, </w:t>
      </w:r>
      <w:r w:rsidR="00000000" w:rsidRPr="00033231">
        <w:t>et</w:t>
      </w:r>
      <w:r>
        <w:t xml:space="preserve">, </w:t>
      </w:r>
      <w:r w:rsidR="00000000" w:rsidRPr="00033231">
        <w:t>ce qui est pire</w:t>
      </w:r>
      <w:r>
        <w:t xml:space="preserve">, </w:t>
      </w:r>
      <w:r w:rsidR="00000000" w:rsidRPr="00033231">
        <w:t>nuire à la sainte institution dont vous n</w:t>
      </w:r>
      <w:r>
        <w:t>’</w:t>
      </w:r>
      <w:r w:rsidR="00000000" w:rsidRPr="00033231">
        <w:t>êtes que les humbles membres</w:t>
      </w:r>
      <w:r>
        <w:t>. »</w:t>
      </w:r>
    </w:p>
    <w:p w14:paraId="4F429B35" w14:textId="27DF3CE8" w:rsidR="004F69D6" w:rsidRDefault="00000000" w:rsidP="0021796F">
      <w:r w:rsidRPr="00033231">
        <w:t xml:space="preserve">Il y avait une certaine dignité dans la manière dont </w:t>
      </w:r>
      <w:r w:rsidR="004F69D6">
        <w:t>M. </w:t>
      </w:r>
      <w:proofErr w:type="spellStart"/>
      <w:r w:rsidRPr="00033231">
        <w:t>Helstone</w:t>
      </w:r>
      <w:proofErr w:type="spellEnd"/>
      <w:r w:rsidRPr="00033231">
        <w:t xml:space="preserve"> réprimandait ces jeunes gens</w:t>
      </w:r>
      <w:r w:rsidR="004F69D6">
        <w:t xml:space="preserve">, </w:t>
      </w:r>
      <w:r w:rsidRPr="00033231">
        <w:t>bien que cette m</w:t>
      </w:r>
      <w:r w:rsidRPr="00033231">
        <w:t>a</w:t>
      </w:r>
      <w:r w:rsidRPr="00033231">
        <w:t>nière ne fût peut-être pas appropriée à la circonstance</w:t>
      </w:r>
      <w:r w:rsidR="004F69D6">
        <w:t>. M. </w:t>
      </w:r>
      <w:proofErr w:type="spellStart"/>
      <w:r w:rsidRPr="00033231">
        <w:t>Helstone</w:t>
      </w:r>
      <w:proofErr w:type="spellEnd"/>
      <w:r w:rsidR="004F69D6">
        <w:t xml:space="preserve">, </w:t>
      </w:r>
      <w:r w:rsidRPr="00033231">
        <w:t>debout</w:t>
      </w:r>
      <w:r w:rsidR="004F69D6">
        <w:t xml:space="preserve">, </w:t>
      </w:r>
      <w:r w:rsidRPr="00033231">
        <w:t>roide comme un piquet</w:t>
      </w:r>
      <w:r w:rsidR="004F69D6">
        <w:t xml:space="preserve">, </w:t>
      </w:r>
      <w:r w:rsidRPr="00033231">
        <w:t>avec son œil pe</w:t>
      </w:r>
      <w:r w:rsidRPr="00033231">
        <w:t>r</w:t>
      </w:r>
      <w:r w:rsidRPr="00033231">
        <w:t>çant comme celui d</w:t>
      </w:r>
      <w:r w:rsidR="004F69D6">
        <w:t>’</w:t>
      </w:r>
      <w:r w:rsidRPr="00033231">
        <w:t>un oiseau de proie</w:t>
      </w:r>
      <w:r w:rsidR="004F69D6">
        <w:t xml:space="preserve">, </w:t>
      </w:r>
      <w:r w:rsidRPr="00033231">
        <w:t>en dépit de son chapeau clérical</w:t>
      </w:r>
      <w:r w:rsidR="004F69D6">
        <w:t xml:space="preserve">, </w:t>
      </w:r>
      <w:r w:rsidRPr="00033231">
        <w:t>de son habit noir et de ses guêtres</w:t>
      </w:r>
      <w:r w:rsidR="004F69D6">
        <w:t xml:space="preserve">, </w:t>
      </w:r>
      <w:r w:rsidRPr="00033231">
        <w:t>avait plutôt l</w:t>
      </w:r>
      <w:r w:rsidR="004F69D6">
        <w:t>’</w:t>
      </w:r>
      <w:r w:rsidRPr="00033231">
        <w:t>air d</w:t>
      </w:r>
      <w:r w:rsidR="004F69D6">
        <w:t>’</w:t>
      </w:r>
      <w:r w:rsidRPr="00033231">
        <w:t>un vieil officier réprimandant ses subalternes</w:t>
      </w:r>
      <w:r w:rsidR="004F69D6">
        <w:t xml:space="preserve">, </w:t>
      </w:r>
      <w:r w:rsidRPr="00033231">
        <w:t>que d</w:t>
      </w:r>
      <w:r w:rsidR="004F69D6">
        <w:t>’</w:t>
      </w:r>
      <w:r w:rsidRPr="00033231">
        <w:t>un vénérable prêtre exhortant ses enfants à la foi</w:t>
      </w:r>
      <w:r w:rsidR="004F69D6">
        <w:t xml:space="preserve">. </w:t>
      </w:r>
      <w:r w:rsidRPr="00033231">
        <w:t>La douceur évangélique</w:t>
      </w:r>
      <w:r w:rsidR="004F69D6">
        <w:t xml:space="preserve">, </w:t>
      </w:r>
      <w:r w:rsidRPr="00033231">
        <w:t>la bénignité apostolique</w:t>
      </w:r>
      <w:r w:rsidR="004F69D6">
        <w:t xml:space="preserve">, </w:t>
      </w:r>
      <w:r w:rsidRPr="00033231">
        <w:t>semblaient n</w:t>
      </w:r>
      <w:r w:rsidR="004F69D6">
        <w:t>’</w:t>
      </w:r>
      <w:r w:rsidRPr="00033231">
        <w:t>avoir jamais exercé leur i</w:t>
      </w:r>
      <w:r w:rsidRPr="00033231">
        <w:t>n</w:t>
      </w:r>
      <w:r w:rsidRPr="00033231">
        <w:t>fluence sur ce visage bronzé et âpre</w:t>
      </w:r>
      <w:r w:rsidR="004F69D6">
        <w:t xml:space="preserve"> ; </w:t>
      </w:r>
      <w:r w:rsidRPr="00033231">
        <w:t>mais la fermeté et la sag</w:t>
      </w:r>
      <w:r w:rsidRPr="00033231">
        <w:t>a</w:t>
      </w:r>
      <w:r w:rsidRPr="00033231">
        <w:t>cité se peignaient sur ses traits</w:t>
      </w:r>
      <w:r w:rsidR="004F69D6">
        <w:t>.</w:t>
      </w:r>
    </w:p>
    <w:p w14:paraId="158BF01C" w14:textId="77777777" w:rsidR="004F69D6" w:rsidRDefault="004F69D6" w:rsidP="0021796F">
      <w:r>
        <w:t>« </w:t>
      </w:r>
      <w:r w:rsidR="00000000" w:rsidRPr="00033231">
        <w:t>J</w:t>
      </w:r>
      <w:r>
        <w:t>’</w:t>
      </w:r>
      <w:r w:rsidR="00000000" w:rsidRPr="00033231">
        <w:t xml:space="preserve">ai rencontré ce soir </w:t>
      </w:r>
      <w:proofErr w:type="spellStart"/>
      <w:r w:rsidR="00000000" w:rsidRPr="00033231">
        <w:t>Supplehough</w:t>
      </w:r>
      <w:proofErr w:type="spellEnd"/>
      <w:r>
        <w:t xml:space="preserve">, </w:t>
      </w:r>
      <w:r w:rsidR="00000000" w:rsidRPr="00033231">
        <w:t>continua-t-il</w:t>
      </w:r>
      <w:r>
        <w:t xml:space="preserve">, </w:t>
      </w:r>
      <w:r w:rsidR="00000000" w:rsidRPr="00033231">
        <w:t>pata</w:t>
      </w:r>
      <w:r w:rsidR="00000000" w:rsidRPr="00033231">
        <w:t>u</w:t>
      </w:r>
      <w:r w:rsidR="00000000" w:rsidRPr="00033231">
        <w:t>geant dans la boue</w:t>
      </w:r>
      <w:r>
        <w:t xml:space="preserve">, </w:t>
      </w:r>
      <w:r w:rsidR="00000000" w:rsidRPr="00033231">
        <w:t xml:space="preserve">et allant prêcher dans la boutique de </w:t>
      </w:r>
      <w:proofErr w:type="spellStart"/>
      <w:r w:rsidR="00000000" w:rsidRPr="00033231">
        <w:t>Mi</w:t>
      </w:r>
      <w:r w:rsidR="00000000" w:rsidRPr="00033231">
        <w:t>l</w:t>
      </w:r>
      <w:r w:rsidR="00000000" w:rsidRPr="00033231">
        <w:t>deau</w:t>
      </w:r>
      <w:proofErr w:type="spellEnd"/>
      <w:r>
        <w:t xml:space="preserve">. </w:t>
      </w:r>
      <w:r w:rsidR="00000000" w:rsidRPr="00033231">
        <w:t>Comme je vous l</w:t>
      </w:r>
      <w:r>
        <w:t>’</w:t>
      </w:r>
      <w:r w:rsidR="00000000" w:rsidRPr="00033231">
        <w:t>ai dit</w:t>
      </w:r>
      <w:r>
        <w:t xml:space="preserve">, </w:t>
      </w:r>
      <w:r w:rsidR="00000000" w:rsidRPr="00033231">
        <w:t>j</w:t>
      </w:r>
      <w:r>
        <w:t>’</w:t>
      </w:r>
      <w:r w:rsidR="00000000" w:rsidRPr="00033231">
        <w:t xml:space="preserve">ai entendu </w:t>
      </w:r>
      <w:proofErr w:type="spellStart"/>
      <w:r w:rsidR="00000000" w:rsidRPr="00033231">
        <w:t>Barraclough</w:t>
      </w:r>
      <w:proofErr w:type="spellEnd"/>
      <w:r w:rsidR="00000000" w:rsidRPr="00033231">
        <w:t xml:space="preserve"> beuglant au milieu d</w:t>
      </w:r>
      <w:r>
        <w:t>’</w:t>
      </w:r>
      <w:r w:rsidR="00000000" w:rsidRPr="00033231">
        <w:t>une assemblée comme un taureau en fureur</w:t>
      </w:r>
      <w:r>
        <w:t xml:space="preserve"> ; </w:t>
      </w:r>
      <w:r w:rsidR="00000000" w:rsidRPr="00033231">
        <w:t>et je vous trouve</w:t>
      </w:r>
      <w:r>
        <w:t xml:space="preserve">, </w:t>
      </w:r>
      <w:r w:rsidR="00000000" w:rsidRPr="00033231">
        <w:t>messieurs</w:t>
      </w:r>
      <w:r>
        <w:t xml:space="preserve">, </w:t>
      </w:r>
      <w:r w:rsidR="00000000" w:rsidRPr="00033231">
        <w:t xml:space="preserve">vous amusant sur votre </w:t>
      </w:r>
      <w:proofErr w:type="spellStart"/>
      <w:r w:rsidR="00000000" w:rsidRPr="00033231">
        <w:t>demi-pinte</w:t>
      </w:r>
      <w:proofErr w:type="spellEnd"/>
      <w:r w:rsidR="00000000" w:rsidRPr="00033231">
        <w:t xml:space="preserve"> d</w:t>
      </w:r>
      <w:r>
        <w:t>’</w:t>
      </w:r>
      <w:r w:rsidR="00000000" w:rsidRPr="00033231">
        <w:t>épais porto</w:t>
      </w:r>
      <w:r>
        <w:t xml:space="preserve">, </w:t>
      </w:r>
      <w:r w:rsidR="00000000" w:rsidRPr="00033231">
        <w:t>et vous invectivant comme de vieilles femmes en colère</w:t>
      </w:r>
      <w:r>
        <w:t xml:space="preserve">. </w:t>
      </w:r>
      <w:r w:rsidR="00000000" w:rsidRPr="00033231">
        <w:t>Il n</w:t>
      </w:r>
      <w:r>
        <w:t>’</w:t>
      </w:r>
      <w:r w:rsidR="00000000" w:rsidRPr="00033231">
        <w:t xml:space="preserve">est pas étonnant que </w:t>
      </w:r>
      <w:proofErr w:type="spellStart"/>
      <w:r w:rsidR="00000000" w:rsidRPr="00033231">
        <w:t>Supplehough</w:t>
      </w:r>
      <w:proofErr w:type="spellEnd"/>
      <w:r w:rsidR="00000000" w:rsidRPr="00033231">
        <w:t xml:space="preserve"> convertisse seize adultes en un jour</w:t>
      </w:r>
      <w:r>
        <w:t xml:space="preserve">, </w:t>
      </w:r>
      <w:r w:rsidR="00000000" w:rsidRPr="00033231">
        <w:t>ce qu</w:t>
      </w:r>
      <w:r>
        <w:t>’</w:t>
      </w:r>
      <w:r w:rsidR="00000000" w:rsidRPr="00033231">
        <w:t>il a fait il y a une quinzaine</w:t>
      </w:r>
      <w:r>
        <w:t xml:space="preserve"> ; </w:t>
      </w:r>
      <w:r w:rsidR="00000000" w:rsidRPr="00033231">
        <w:t>il n</w:t>
      </w:r>
      <w:r>
        <w:t>’</w:t>
      </w:r>
      <w:r w:rsidR="00000000" w:rsidRPr="00033231">
        <w:t xml:space="preserve">est pas étonnant que </w:t>
      </w:r>
      <w:proofErr w:type="spellStart"/>
      <w:r w:rsidR="00000000" w:rsidRPr="00033231">
        <w:t>Barraclough</w:t>
      </w:r>
      <w:proofErr w:type="spellEnd"/>
      <w:r>
        <w:t xml:space="preserve">, </w:t>
      </w:r>
      <w:r w:rsidR="00000000" w:rsidRPr="00033231">
        <w:t xml:space="preserve">ce coquin </w:t>
      </w:r>
      <w:r w:rsidR="00000000" w:rsidRPr="00033231">
        <w:lastRenderedPageBreak/>
        <w:t>hypocrite</w:t>
      </w:r>
      <w:r>
        <w:t xml:space="preserve">, </w:t>
      </w:r>
      <w:r w:rsidR="00000000" w:rsidRPr="00033231">
        <w:t>attire toutes les filles des tisserands</w:t>
      </w:r>
      <w:r>
        <w:t xml:space="preserve">, </w:t>
      </w:r>
      <w:r w:rsidR="00000000" w:rsidRPr="00033231">
        <w:t>avec leurs fleurs et leurs rubans</w:t>
      </w:r>
      <w:r>
        <w:t xml:space="preserve">, </w:t>
      </w:r>
      <w:r w:rsidR="00000000" w:rsidRPr="00033231">
        <w:t>pour voir combien ses poings sont plus durs que les bords de son baquet</w:t>
      </w:r>
      <w:r>
        <w:t xml:space="preserve"> ; </w:t>
      </w:r>
      <w:r w:rsidR="00000000" w:rsidRPr="00033231">
        <w:t>il n</w:t>
      </w:r>
      <w:r>
        <w:t>’</w:t>
      </w:r>
      <w:r w:rsidR="00000000" w:rsidRPr="00033231">
        <w:t>est pas étonnant non plus que</w:t>
      </w:r>
      <w:r>
        <w:t xml:space="preserve">, </w:t>
      </w:r>
      <w:r w:rsidR="00000000" w:rsidRPr="00033231">
        <w:t>livrés à vous-mêmes</w:t>
      </w:r>
      <w:r>
        <w:t xml:space="preserve">, </w:t>
      </w:r>
      <w:r w:rsidR="00000000" w:rsidRPr="00033231">
        <w:t>sans vos recteurs</w:t>
      </w:r>
      <w:r>
        <w:t xml:space="preserve">, </w:t>
      </w:r>
      <w:r w:rsidR="00000000" w:rsidRPr="00033231">
        <w:t>moi</w:t>
      </w:r>
      <w:r>
        <w:t xml:space="preserve">, </w:t>
      </w:r>
      <w:r w:rsidR="00000000" w:rsidRPr="00033231">
        <w:t xml:space="preserve">Hall et </w:t>
      </w:r>
      <w:proofErr w:type="spellStart"/>
      <w:r w:rsidR="00000000" w:rsidRPr="00033231">
        <w:t>Boultby</w:t>
      </w:r>
      <w:proofErr w:type="spellEnd"/>
      <w:r>
        <w:t xml:space="preserve">, </w:t>
      </w:r>
      <w:r w:rsidR="00000000" w:rsidRPr="00033231">
        <w:t>pour vous appuyer</w:t>
      </w:r>
      <w:r>
        <w:t xml:space="preserve">, </w:t>
      </w:r>
      <w:r w:rsidR="00000000" w:rsidRPr="00033231">
        <w:t>vous a</w:t>
      </w:r>
      <w:r w:rsidR="00000000" w:rsidRPr="00033231">
        <w:t>c</w:t>
      </w:r>
      <w:r w:rsidR="00000000" w:rsidRPr="00033231">
        <w:t>complissiez trop souvent le service divin de notre Église pour les murs</w:t>
      </w:r>
      <w:r>
        <w:t xml:space="preserve">, </w:t>
      </w:r>
      <w:r w:rsidR="00000000" w:rsidRPr="00033231">
        <w:t>et lisiez votre lambeau de discours devant le clerc</w:t>
      </w:r>
      <w:r>
        <w:t xml:space="preserve">, </w:t>
      </w:r>
      <w:r w:rsidR="00000000" w:rsidRPr="00033231">
        <w:t>l</w:t>
      </w:r>
      <w:r>
        <w:t>’</w:t>
      </w:r>
      <w:r w:rsidR="00000000" w:rsidRPr="00033231">
        <w:t>organiste et le bedeau</w:t>
      </w:r>
      <w:r>
        <w:t xml:space="preserve">. </w:t>
      </w:r>
      <w:r w:rsidR="00000000" w:rsidRPr="00033231">
        <w:t>Mais en voilà assez sur ce sujet</w:t>
      </w:r>
      <w:r>
        <w:t xml:space="preserve"> ! </w:t>
      </w:r>
      <w:r w:rsidR="00000000" w:rsidRPr="00033231">
        <w:t>Je viens pour voir Malone</w:t>
      </w:r>
      <w:r>
        <w:t xml:space="preserve">. </w:t>
      </w:r>
      <w:r w:rsidR="00000000" w:rsidRPr="00033231">
        <w:t>J</w:t>
      </w:r>
      <w:r>
        <w:t>’</w:t>
      </w:r>
      <w:r w:rsidR="00000000" w:rsidRPr="00033231">
        <w:t>ai une commission pour toi</w:t>
      </w:r>
      <w:r>
        <w:t xml:space="preserve">, </w:t>
      </w:r>
      <w:r w:rsidR="00000000" w:rsidRPr="00033231">
        <w:t>cap</w:t>
      </w:r>
      <w:r w:rsidR="00000000" w:rsidRPr="00033231">
        <w:t>i</w:t>
      </w:r>
      <w:r w:rsidR="00000000" w:rsidRPr="00033231">
        <w:t>ta</w:t>
      </w:r>
      <w:r w:rsidR="00000000" w:rsidRPr="00033231">
        <w:t>i</w:t>
      </w:r>
      <w:r w:rsidR="00000000" w:rsidRPr="00033231">
        <w:t>ne</w:t>
      </w:r>
      <w:r>
        <w:t> !</w:t>
      </w:r>
    </w:p>
    <w:p w14:paraId="3C174155" w14:textId="77777777" w:rsidR="004F69D6" w:rsidRDefault="004F69D6" w:rsidP="0021796F">
      <w:r>
        <w:t>— </w:t>
      </w:r>
      <w:r w:rsidR="00000000" w:rsidRPr="00033231">
        <w:t>Quelle est-elle</w:t>
      </w:r>
      <w:r>
        <w:t xml:space="preserve"> ? </w:t>
      </w:r>
      <w:r w:rsidR="00000000" w:rsidRPr="00033231">
        <w:t>demanda Malone</w:t>
      </w:r>
      <w:r>
        <w:t xml:space="preserve">, </w:t>
      </w:r>
      <w:r w:rsidR="00000000" w:rsidRPr="00033231">
        <w:t>d</w:t>
      </w:r>
      <w:r>
        <w:t>’</w:t>
      </w:r>
      <w:r w:rsidR="00000000" w:rsidRPr="00033231">
        <w:t>un ton de mauvaise humeur</w:t>
      </w:r>
      <w:r>
        <w:t xml:space="preserve">. </w:t>
      </w:r>
      <w:r w:rsidR="00000000" w:rsidRPr="00033231">
        <w:t>Il ne peut y avoir de funérailles à accomplir à cette heure du jour</w:t>
      </w:r>
      <w:r>
        <w:t>.</w:t>
      </w:r>
    </w:p>
    <w:p w14:paraId="17759157" w14:textId="77777777" w:rsidR="004F69D6" w:rsidRDefault="004F69D6" w:rsidP="0021796F">
      <w:r>
        <w:t>— </w:t>
      </w:r>
      <w:r w:rsidR="00000000" w:rsidRPr="00033231">
        <w:t>Avez-vous des armes sur vous</w:t>
      </w:r>
      <w:r>
        <w:t> ?</w:t>
      </w:r>
    </w:p>
    <w:p w14:paraId="2ACDE512" w14:textId="77777777" w:rsidR="004F69D6" w:rsidRDefault="004F69D6" w:rsidP="0021796F">
      <w:r>
        <w:t>— </w:t>
      </w:r>
      <w:r w:rsidR="00000000" w:rsidRPr="00033231">
        <w:t>J</w:t>
      </w:r>
      <w:r>
        <w:t>’</w:t>
      </w:r>
      <w:r w:rsidR="00000000" w:rsidRPr="00033231">
        <w:t>ai les pistolets que vous m</w:t>
      </w:r>
      <w:r>
        <w:t>’</w:t>
      </w:r>
      <w:r w:rsidR="00000000" w:rsidRPr="00033231">
        <w:t>avez donnés</w:t>
      </w:r>
      <w:r>
        <w:t xml:space="preserve">. </w:t>
      </w:r>
      <w:r w:rsidR="00000000" w:rsidRPr="00033231">
        <w:t>Je ne m</w:t>
      </w:r>
      <w:r>
        <w:t>’</w:t>
      </w:r>
      <w:r w:rsidR="00000000" w:rsidRPr="00033231">
        <w:t>en s</w:t>
      </w:r>
      <w:r w:rsidR="00000000" w:rsidRPr="00033231">
        <w:t>é</w:t>
      </w:r>
      <w:r w:rsidR="00000000" w:rsidRPr="00033231">
        <w:t>pare jamais</w:t>
      </w:r>
      <w:r>
        <w:t xml:space="preserve"> ; </w:t>
      </w:r>
      <w:r w:rsidR="00000000" w:rsidRPr="00033231">
        <w:t>je les place toujours tout amorcés sur une chaise à côté de mon chevet</w:t>
      </w:r>
      <w:r>
        <w:t xml:space="preserve">. </w:t>
      </w:r>
      <w:r w:rsidR="00000000" w:rsidRPr="00033231">
        <w:t>J</w:t>
      </w:r>
      <w:r>
        <w:t>’</w:t>
      </w:r>
      <w:r w:rsidR="00000000" w:rsidRPr="00033231">
        <w:t>ai mon épine noire</w:t>
      </w:r>
      <w:r>
        <w:t>.</w:t>
      </w:r>
    </w:p>
    <w:p w14:paraId="35E7338F" w14:textId="77777777" w:rsidR="004F69D6" w:rsidRDefault="004F69D6" w:rsidP="0021796F">
      <w:r>
        <w:t>— </w:t>
      </w:r>
      <w:r w:rsidR="00000000" w:rsidRPr="00033231">
        <w:t>Très-bien</w:t>
      </w:r>
      <w:r>
        <w:t xml:space="preserve">. </w:t>
      </w:r>
      <w:r w:rsidR="00000000" w:rsidRPr="00033231">
        <w:t xml:space="preserve">Voulez-vous aller à la fabrique de </w:t>
      </w:r>
      <w:proofErr w:type="spellStart"/>
      <w:r w:rsidR="00000000" w:rsidRPr="00033231">
        <w:t>Hollow</w:t>
      </w:r>
      <w:proofErr w:type="spellEnd"/>
      <w:r>
        <w:t> ?</w:t>
      </w:r>
    </w:p>
    <w:p w14:paraId="1D42CDF6" w14:textId="77777777" w:rsidR="004F69D6" w:rsidRDefault="004F69D6" w:rsidP="0021796F">
      <w:r>
        <w:t>— </w:t>
      </w:r>
      <w:r w:rsidR="00000000" w:rsidRPr="00033231">
        <w:t xml:space="preserve">Que se passe-t-il à la fabrique de </w:t>
      </w:r>
      <w:proofErr w:type="spellStart"/>
      <w:r w:rsidR="00000000" w:rsidRPr="00033231">
        <w:t>Hollow</w:t>
      </w:r>
      <w:proofErr w:type="spellEnd"/>
      <w:r>
        <w:t> ?</w:t>
      </w:r>
    </w:p>
    <w:p w14:paraId="199BFB22" w14:textId="77777777" w:rsidR="004F69D6" w:rsidRDefault="004F69D6" w:rsidP="0021796F">
      <w:r>
        <w:t>— </w:t>
      </w:r>
      <w:r w:rsidR="00000000" w:rsidRPr="00033231">
        <w:t>Rien encore</w:t>
      </w:r>
      <w:r>
        <w:t xml:space="preserve">, </w:t>
      </w:r>
      <w:r w:rsidR="00000000" w:rsidRPr="00033231">
        <w:t>et peut-être ne se passera-t-il rien</w:t>
      </w:r>
      <w:r>
        <w:t xml:space="preserve">. </w:t>
      </w:r>
      <w:r w:rsidR="00000000" w:rsidRPr="00033231">
        <w:t>Mais Moore est là seul</w:t>
      </w:r>
      <w:r>
        <w:t xml:space="preserve">. </w:t>
      </w:r>
      <w:r w:rsidR="00000000" w:rsidRPr="00033231">
        <w:t xml:space="preserve">Il a envoyé tous les ouvriers sur lesquels il croit pouvoir compter à </w:t>
      </w:r>
      <w:proofErr w:type="spellStart"/>
      <w:r w:rsidR="00000000" w:rsidRPr="00033231">
        <w:t>Stilbro</w:t>
      </w:r>
      <w:proofErr w:type="spellEnd"/>
      <w:r>
        <w:t xml:space="preserve">’ ; </w:t>
      </w:r>
      <w:r w:rsidR="00000000" w:rsidRPr="00033231">
        <w:t>il n</w:t>
      </w:r>
      <w:r>
        <w:t>’</w:t>
      </w:r>
      <w:r w:rsidR="00000000" w:rsidRPr="00033231">
        <w:t>est resté que deux femmes à la fabrique</w:t>
      </w:r>
      <w:r>
        <w:t xml:space="preserve">. </w:t>
      </w:r>
      <w:r w:rsidR="00000000" w:rsidRPr="00033231">
        <w:t>Ce serait une excellente occasion pour quiconque lui porte intérêt de lui faire une visite</w:t>
      </w:r>
      <w:r>
        <w:t>.</w:t>
      </w:r>
    </w:p>
    <w:p w14:paraId="1DC5E61A" w14:textId="77777777" w:rsidR="004F69D6" w:rsidRDefault="004F69D6" w:rsidP="0021796F">
      <w:r>
        <w:t>— </w:t>
      </w:r>
      <w:r w:rsidR="00000000" w:rsidRPr="00033231">
        <w:t>Je ne suis pas de ceux qui lui portent intérêt</w:t>
      </w:r>
      <w:r>
        <w:t xml:space="preserve">, </w:t>
      </w:r>
      <w:r w:rsidR="00000000" w:rsidRPr="00033231">
        <w:t>monsieur</w:t>
      </w:r>
      <w:r>
        <w:t xml:space="preserve"> ; </w:t>
      </w:r>
      <w:r w:rsidR="00000000" w:rsidRPr="00033231">
        <w:t>je ne me mets pas en peine de lui</w:t>
      </w:r>
      <w:r>
        <w:t>.</w:t>
      </w:r>
    </w:p>
    <w:p w14:paraId="00CB05CD" w14:textId="77777777" w:rsidR="004F69D6" w:rsidRDefault="004F69D6" w:rsidP="0021796F">
      <w:r>
        <w:t>— </w:t>
      </w:r>
      <w:r w:rsidR="00000000" w:rsidRPr="00033231">
        <w:t>Eh</w:t>
      </w:r>
      <w:r>
        <w:t xml:space="preserve"> ! </w:t>
      </w:r>
      <w:r w:rsidR="00000000" w:rsidRPr="00033231">
        <w:t>Malone</w:t>
      </w:r>
      <w:r>
        <w:t xml:space="preserve">, </w:t>
      </w:r>
      <w:r w:rsidR="00000000" w:rsidRPr="00033231">
        <w:t>auriez-vous peur</w:t>
      </w:r>
      <w:r>
        <w:t> ?</w:t>
      </w:r>
    </w:p>
    <w:p w14:paraId="27C61567" w14:textId="77777777" w:rsidR="004F69D6" w:rsidRDefault="004F69D6" w:rsidP="0021796F">
      <w:r>
        <w:t>— </w:t>
      </w:r>
      <w:r w:rsidR="00000000" w:rsidRPr="00033231">
        <w:t>Vous savez bien le contraire</w:t>
      </w:r>
      <w:r>
        <w:t xml:space="preserve">. </w:t>
      </w:r>
      <w:r w:rsidR="00000000" w:rsidRPr="00033231">
        <w:t>Si je pensais réellement qu</w:t>
      </w:r>
      <w:r>
        <w:t>’</w:t>
      </w:r>
      <w:r w:rsidR="00000000" w:rsidRPr="00033231">
        <w:t xml:space="preserve">il y </w:t>
      </w:r>
      <w:proofErr w:type="gramStart"/>
      <w:r w:rsidR="00000000" w:rsidRPr="00033231">
        <w:t>eût</w:t>
      </w:r>
      <w:proofErr w:type="gramEnd"/>
      <w:r w:rsidR="00000000" w:rsidRPr="00033231">
        <w:t xml:space="preserve"> chance de désordre</w:t>
      </w:r>
      <w:r>
        <w:t xml:space="preserve">, </w:t>
      </w:r>
      <w:r w:rsidR="00000000" w:rsidRPr="00033231">
        <w:t>j</w:t>
      </w:r>
      <w:r>
        <w:t>’</w:t>
      </w:r>
      <w:r w:rsidR="00000000" w:rsidRPr="00033231">
        <w:t>irais</w:t>
      </w:r>
      <w:r>
        <w:t xml:space="preserve"> ; </w:t>
      </w:r>
      <w:r w:rsidR="00000000" w:rsidRPr="00033231">
        <w:t xml:space="preserve">mais Moore est un </w:t>
      </w:r>
      <w:r w:rsidR="00000000" w:rsidRPr="00033231">
        <w:lastRenderedPageBreak/>
        <w:t>ho</w:t>
      </w:r>
      <w:r w:rsidR="00000000" w:rsidRPr="00033231">
        <w:t>m</w:t>
      </w:r>
      <w:r w:rsidR="00000000" w:rsidRPr="00033231">
        <w:t>me étrange et circonspect</w:t>
      </w:r>
      <w:r>
        <w:t xml:space="preserve">, </w:t>
      </w:r>
      <w:r w:rsidR="00000000" w:rsidRPr="00033231">
        <w:t>que je ne prétends aucunement co</w:t>
      </w:r>
      <w:r w:rsidR="00000000" w:rsidRPr="00033231">
        <w:t>m</w:t>
      </w:r>
      <w:r w:rsidR="00000000" w:rsidRPr="00033231">
        <w:t>prendre</w:t>
      </w:r>
      <w:r>
        <w:t xml:space="preserve"> ; </w:t>
      </w:r>
      <w:r w:rsidR="00000000" w:rsidRPr="00033231">
        <w:t>et</w:t>
      </w:r>
      <w:r>
        <w:t xml:space="preserve">, </w:t>
      </w:r>
      <w:r w:rsidR="00000000" w:rsidRPr="00033231">
        <w:t>pour l</w:t>
      </w:r>
      <w:r>
        <w:t>’</w:t>
      </w:r>
      <w:r w:rsidR="00000000" w:rsidRPr="00033231">
        <w:t>amour de son agréable société</w:t>
      </w:r>
      <w:r>
        <w:t xml:space="preserve">, </w:t>
      </w:r>
      <w:r w:rsidR="00000000" w:rsidRPr="00033231">
        <w:t>je ne f</w:t>
      </w:r>
      <w:r w:rsidR="00000000" w:rsidRPr="00033231">
        <w:t>e</w:t>
      </w:r>
      <w:r w:rsidR="00000000" w:rsidRPr="00033231">
        <w:t>rais point un pas</w:t>
      </w:r>
      <w:r>
        <w:t>.</w:t>
      </w:r>
    </w:p>
    <w:p w14:paraId="471FEB68" w14:textId="77777777" w:rsidR="004F69D6" w:rsidRDefault="004F69D6" w:rsidP="0021796F">
      <w:r>
        <w:t>— </w:t>
      </w:r>
      <w:r w:rsidR="00000000" w:rsidRPr="00033231">
        <w:t>Mais il y a chance de désordre</w:t>
      </w:r>
      <w:r>
        <w:t xml:space="preserve">, </w:t>
      </w:r>
      <w:r w:rsidR="00000000" w:rsidRPr="00033231">
        <w:t>si une véritable émeute n</w:t>
      </w:r>
      <w:r>
        <w:t>’</w:t>
      </w:r>
      <w:r w:rsidR="00000000" w:rsidRPr="00033231">
        <w:t>a pas lieu</w:t>
      </w:r>
      <w:r>
        <w:t xml:space="preserve"> ; </w:t>
      </w:r>
      <w:r w:rsidR="00000000" w:rsidRPr="00033231">
        <w:t>aucun signe ne me l</w:t>
      </w:r>
      <w:r>
        <w:t>’</w:t>
      </w:r>
      <w:r w:rsidR="00000000" w:rsidRPr="00033231">
        <w:t>annonce</w:t>
      </w:r>
      <w:r>
        <w:t xml:space="preserve">, </w:t>
      </w:r>
      <w:r w:rsidR="00000000" w:rsidRPr="00033231">
        <w:t>cependant il est peu probable que cette nuit se passe tranquillement</w:t>
      </w:r>
      <w:r>
        <w:t xml:space="preserve">. </w:t>
      </w:r>
      <w:r w:rsidR="00000000" w:rsidRPr="00033231">
        <w:t>Vous savez que Moore a résolu d</w:t>
      </w:r>
      <w:r>
        <w:t>’</w:t>
      </w:r>
      <w:r w:rsidR="00000000" w:rsidRPr="00033231">
        <w:t>avoir de nouvelles machines</w:t>
      </w:r>
      <w:r>
        <w:t xml:space="preserve">, </w:t>
      </w:r>
      <w:r w:rsidR="00000000" w:rsidRPr="00033231">
        <w:t xml:space="preserve">et il attend ce soir de </w:t>
      </w:r>
      <w:proofErr w:type="spellStart"/>
      <w:r w:rsidR="00000000" w:rsidRPr="00033231">
        <w:t>Stilbro</w:t>
      </w:r>
      <w:proofErr w:type="spellEnd"/>
      <w:r>
        <w:t>’</w:t>
      </w:r>
      <w:r w:rsidR="00000000" w:rsidRPr="00033231">
        <w:t xml:space="preserve"> deux voitures chargées de métiers et de ciseaux à tondre le drap</w:t>
      </w:r>
      <w:r>
        <w:t xml:space="preserve">. </w:t>
      </w:r>
      <w:r w:rsidR="00000000" w:rsidRPr="00033231">
        <w:t>Le contre-maître Scott et quelques hommes choisis sont allés les chercher</w:t>
      </w:r>
      <w:r>
        <w:t>.</w:t>
      </w:r>
    </w:p>
    <w:p w14:paraId="6B9B2EC2" w14:textId="77777777" w:rsidR="004F69D6" w:rsidRDefault="004F69D6" w:rsidP="0021796F">
      <w:r>
        <w:t>— </w:t>
      </w:r>
      <w:r w:rsidR="00000000" w:rsidRPr="00033231">
        <w:t>Ils les ramèneront en sûreté et sans encombre</w:t>
      </w:r>
      <w:r>
        <w:t xml:space="preserve">, </w:t>
      </w:r>
      <w:r w:rsidR="00000000" w:rsidRPr="00033231">
        <w:t>monsieur</w:t>
      </w:r>
      <w:r>
        <w:t>.</w:t>
      </w:r>
    </w:p>
    <w:p w14:paraId="14CF30A8" w14:textId="77777777" w:rsidR="004F69D6" w:rsidRDefault="004F69D6" w:rsidP="0021796F">
      <w:r>
        <w:t>— </w:t>
      </w:r>
      <w:r w:rsidR="00000000" w:rsidRPr="00033231">
        <w:t>C</w:t>
      </w:r>
      <w:r>
        <w:t>’</w:t>
      </w:r>
      <w:r w:rsidR="00000000" w:rsidRPr="00033231">
        <w:t>est ce que dit Moore</w:t>
      </w:r>
      <w:r>
        <w:t xml:space="preserve">, </w:t>
      </w:r>
      <w:r w:rsidR="00000000" w:rsidRPr="00033231">
        <w:t>et il affirme qu</w:t>
      </w:r>
      <w:r>
        <w:t>’</w:t>
      </w:r>
      <w:r w:rsidR="00000000" w:rsidRPr="00033231">
        <w:t>il n</w:t>
      </w:r>
      <w:r>
        <w:t>’</w:t>
      </w:r>
      <w:r w:rsidR="00000000" w:rsidRPr="00033231">
        <w:t>a besoin de personne</w:t>
      </w:r>
      <w:r>
        <w:t xml:space="preserve">. </w:t>
      </w:r>
      <w:r w:rsidR="00000000" w:rsidRPr="00033231">
        <w:t>Il faut cependant quelqu</w:t>
      </w:r>
      <w:r>
        <w:t>’</w:t>
      </w:r>
      <w:r w:rsidR="00000000" w:rsidRPr="00033231">
        <w:t>un</w:t>
      </w:r>
      <w:r>
        <w:t xml:space="preserve">, </w:t>
      </w:r>
      <w:r w:rsidR="00000000" w:rsidRPr="00033231">
        <w:t>ne fût-ce que pour po</w:t>
      </w:r>
      <w:r w:rsidR="00000000" w:rsidRPr="00033231">
        <w:t>r</w:t>
      </w:r>
      <w:r w:rsidR="00000000" w:rsidRPr="00033231">
        <w:t>ter témoignage</w:t>
      </w:r>
      <w:r>
        <w:t xml:space="preserve">, </w:t>
      </w:r>
      <w:r w:rsidR="00000000" w:rsidRPr="00033231">
        <w:t>s</w:t>
      </w:r>
      <w:r>
        <w:t>’</w:t>
      </w:r>
      <w:r w:rsidR="00000000" w:rsidRPr="00033231">
        <w:t>il arrivait quelque chose</w:t>
      </w:r>
      <w:r>
        <w:t xml:space="preserve">. </w:t>
      </w:r>
      <w:r w:rsidR="00000000" w:rsidRPr="00033231">
        <w:t>Je le sais fort indiff</w:t>
      </w:r>
      <w:r w:rsidR="00000000" w:rsidRPr="00033231">
        <w:t>é</w:t>
      </w:r>
      <w:r w:rsidR="00000000" w:rsidRPr="00033231">
        <w:t>rent</w:t>
      </w:r>
      <w:r>
        <w:t xml:space="preserve">. </w:t>
      </w:r>
      <w:r w:rsidR="00000000" w:rsidRPr="00033231">
        <w:t>Il demeure dans son comptoir avec les volets ouverts</w:t>
      </w:r>
      <w:r>
        <w:t xml:space="preserve"> ; </w:t>
      </w:r>
      <w:r w:rsidR="00000000" w:rsidRPr="00033231">
        <w:t>il va de côté et d</w:t>
      </w:r>
      <w:r>
        <w:t>’</w:t>
      </w:r>
      <w:r w:rsidR="00000000" w:rsidRPr="00033231">
        <w:t>autre la nuit</w:t>
      </w:r>
      <w:r>
        <w:t xml:space="preserve">, </w:t>
      </w:r>
      <w:r w:rsidR="00000000" w:rsidRPr="00033231">
        <w:t>remonte la vallée</w:t>
      </w:r>
      <w:r>
        <w:t xml:space="preserve">, </w:t>
      </w:r>
      <w:r w:rsidR="00000000" w:rsidRPr="00033231">
        <w:t xml:space="preserve">se promène sur la pelouse de </w:t>
      </w:r>
      <w:proofErr w:type="spellStart"/>
      <w:r w:rsidR="00000000" w:rsidRPr="00033231">
        <w:t>Fieldhead</w:t>
      </w:r>
      <w:proofErr w:type="spellEnd"/>
      <w:r w:rsidR="00000000" w:rsidRPr="00033231">
        <w:t xml:space="preserve"> et à travers les plantations</w:t>
      </w:r>
      <w:r>
        <w:t xml:space="preserve"> ; </w:t>
      </w:r>
      <w:r w:rsidR="00000000" w:rsidRPr="00033231">
        <w:t>on dirait qu</w:t>
      </w:r>
      <w:r>
        <w:t>’</w:t>
      </w:r>
      <w:r w:rsidR="00000000" w:rsidRPr="00033231">
        <w:t>il est l</w:t>
      </w:r>
      <w:r>
        <w:t>’</w:t>
      </w:r>
      <w:r w:rsidR="00000000" w:rsidRPr="00033231">
        <w:t>enfant chéri du voisinage</w:t>
      </w:r>
      <w:r>
        <w:t xml:space="preserve">, </w:t>
      </w:r>
      <w:r w:rsidR="00000000" w:rsidRPr="00033231">
        <w:t>ou que</w:t>
      </w:r>
      <w:r>
        <w:t xml:space="preserve">, </w:t>
      </w:r>
      <w:r w:rsidR="00000000" w:rsidRPr="00033231">
        <w:t>détesté comme il l</w:t>
      </w:r>
      <w:r>
        <w:t>’</w:t>
      </w:r>
      <w:r w:rsidR="00000000" w:rsidRPr="00033231">
        <w:t>est</w:t>
      </w:r>
      <w:r>
        <w:t xml:space="preserve">, </w:t>
      </w:r>
      <w:r w:rsidR="00000000" w:rsidRPr="00033231">
        <w:t>il a sur lui un charme</w:t>
      </w:r>
      <w:r>
        <w:t xml:space="preserve">, </w:t>
      </w:r>
      <w:r w:rsidR="00000000" w:rsidRPr="00033231">
        <w:t>ainsi qu</w:t>
      </w:r>
      <w:r>
        <w:t>’</w:t>
      </w:r>
      <w:r w:rsidR="00000000" w:rsidRPr="00033231">
        <w:t>ils disent dans les contes</w:t>
      </w:r>
      <w:r>
        <w:t xml:space="preserve">. </w:t>
      </w:r>
      <w:r w:rsidR="00000000" w:rsidRPr="00033231">
        <w:t>Il ne s</w:t>
      </w:r>
      <w:r>
        <w:t>’</w:t>
      </w:r>
      <w:r w:rsidR="00000000" w:rsidRPr="00033231">
        <w:t>émeut pas du sort de Pearson ni de celui d</w:t>
      </w:r>
      <w:r>
        <w:t>’</w:t>
      </w:r>
      <w:proofErr w:type="spellStart"/>
      <w:r w:rsidR="00000000" w:rsidRPr="00033231">
        <w:t>Armitage</w:t>
      </w:r>
      <w:proofErr w:type="spellEnd"/>
      <w:r>
        <w:t xml:space="preserve">, </w:t>
      </w:r>
      <w:r w:rsidR="00000000" w:rsidRPr="00033231">
        <w:t>tués</w:t>
      </w:r>
      <w:r>
        <w:t xml:space="preserve">, </w:t>
      </w:r>
      <w:r w:rsidR="00000000" w:rsidRPr="00033231">
        <w:t>l</w:t>
      </w:r>
      <w:r>
        <w:t>’</w:t>
      </w:r>
      <w:r w:rsidR="00000000" w:rsidRPr="00033231">
        <w:t>un dans sa propre maison</w:t>
      </w:r>
      <w:r>
        <w:t xml:space="preserve">, </w:t>
      </w:r>
      <w:r w:rsidR="00000000" w:rsidRPr="00033231">
        <w:t>l</w:t>
      </w:r>
      <w:r>
        <w:t>’</w:t>
      </w:r>
      <w:r w:rsidR="00000000" w:rsidRPr="00033231">
        <w:t>autre sur le marais</w:t>
      </w:r>
      <w:r>
        <w:t>.</w:t>
      </w:r>
    </w:p>
    <w:p w14:paraId="333408ED" w14:textId="6A1FAA13" w:rsidR="004F69D6" w:rsidRDefault="004F69D6" w:rsidP="0021796F">
      <w:r>
        <w:t>— </w:t>
      </w:r>
      <w:r w:rsidR="00000000" w:rsidRPr="00033231">
        <w:t>Cependant il devrait être sur ses gardes et prendre ses précautions</w:t>
      </w:r>
      <w:r>
        <w:t xml:space="preserve">, </w:t>
      </w:r>
      <w:r w:rsidR="00000000" w:rsidRPr="00033231">
        <w:t xml:space="preserve">dit </w:t>
      </w:r>
      <w:r>
        <w:t>M. </w:t>
      </w:r>
      <w:proofErr w:type="spellStart"/>
      <w:r w:rsidR="00000000" w:rsidRPr="00033231">
        <w:t>Sweeting</w:t>
      </w:r>
      <w:proofErr w:type="spellEnd"/>
      <w:r>
        <w:t xml:space="preserve"> ; </w:t>
      </w:r>
      <w:r w:rsidR="00000000" w:rsidRPr="00033231">
        <w:t>et je pense qu</w:t>
      </w:r>
      <w:r>
        <w:t>’</w:t>
      </w:r>
      <w:r w:rsidR="00000000" w:rsidRPr="00033231">
        <w:t>il en prendrait s</w:t>
      </w:r>
      <w:r>
        <w:t>’</w:t>
      </w:r>
      <w:r w:rsidR="00000000" w:rsidRPr="00033231">
        <w:t>il entendait ce que j</w:t>
      </w:r>
      <w:r>
        <w:t>’</w:t>
      </w:r>
      <w:r w:rsidR="00000000" w:rsidRPr="00033231">
        <w:t>entendis l</w:t>
      </w:r>
      <w:r>
        <w:t>’</w:t>
      </w:r>
      <w:r w:rsidR="00000000" w:rsidRPr="00033231">
        <w:t>autre jour</w:t>
      </w:r>
      <w:r>
        <w:t>.</w:t>
      </w:r>
    </w:p>
    <w:p w14:paraId="3F361B27" w14:textId="77777777" w:rsidR="004F69D6" w:rsidRDefault="004F69D6" w:rsidP="0021796F">
      <w:r>
        <w:t>— </w:t>
      </w:r>
      <w:r w:rsidR="00000000" w:rsidRPr="00033231">
        <w:t>Qu</w:t>
      </w:r>
      <w:r>
        <w:t>’</w:t>
      </w:r>
      <w:r w:rsidR="00000000" w:rsidRPr="00033231">
        <w:t>avez-vous entendu</w:t>
      </w:r>
      <w:r>
        <w:t xml:space="preserve">, </w:t>
      </w:r>
      <w:r w:rsidR="00000000" w:rsidRPr="00033231">
        <w:t>Davy</w:t>
      </w:r>
      <w:r>
        <w:t> ?</w:t>
      </w:r>
    </w:p>
    <w:p w14:paraId="7009F742" w14:textId="77777777" w:rsidR="004F69D6" w:rsidRDefault="004F69D6" w:rsidP="0021796F">
      <w:r>
        <w:t>— </w:t>
      </w:r>
      <w:r w:rsidR="00000000" w:rsidRPr="00033231">
        <w:t>Vous connaissez Mike Hartley</w:t>
      </w:r>
      <w:r>
        <w:t xml:space="preserve">, </w:t>
      </w:r>
      <w:r w:rsidR="00000000" w:rsidRPr="00033231">
        <w:t>monsieur</w:t>
      </w:r>
      <w:r>
        <w:t> ?</w:t>
      </w:r>
    </w:p>
    <w:p w14:paraId="71D55733" w14:textId="77777777" w:rsidR="004F69D6" w:rsidRDefault="004F69D6" w:rsidP="0021796F">
      <w:r>
        <w:t>— </w:t>
      </w:r>
      <w:r w:rsidR="00000000" w:rsidRPr="00033231">
        <w:t>Le tisserand antinomien</w:t>
      </w:r>
      <w:r>
        <w:t xml:space="preserve"> ? </w:t>
      </w:r>
      <w:r w:rsidR="00000000" w:rsidRPr="00033231">
        <w:t>Oui</w:t>
      </w:r>
      <w:r>
        <w:t>.</w:t>
      </w:r>
    </w:p>
    <w:p w14:paraId="4C07A2C1" w14:textId="77777777" w:rsidR="004F69D6" w:rsidRDefault="004F69D6" w:rsidP="0021796F">
      <w:r>
        <w:lastRenderedPageBreak/>
        <w:t>— </w:t>
      </w:r>
      <w:r w:rsidR="00000000" w:rsidRPr="00033231">
        <w:t>Lorsque Mike a bu pendant quelques semaines</w:t>
      </w:r>
      <w:r>
        <w:t xml:space="preserve">, </w:t>
      </w:r>
      <w:r w:rsidR="00000000" w:rsidRPr="00033231">
        <w:t xml:space="preserve">il finit généralement par une visite au presbytère de </w:t>
      </w:r>
      <w:proofErr w:type="spellStart"/>
      <w:r w:rsidR="00000000" w:rsidRPr="00033231">
        <w:t>Nunnely</w:t>
      </w:r>
      <w:proofErr w:type="spellEnd"/>
      <w:r>
        <w:t xml:space="preserve">, </w:t>
      </w:r>
      <w:r w:rsidR="00000000" w:rsidRPr="00033231">
        <w:t>pour lui dénoncer l</w:t>
      </w:r>
      <w:r>
        <w:t>’</w:t>
      </w:r>
      <w:r w:rsidR="00000000" w:rsidRPr="00033231">
        <w:t>horrible tendance de ses doctrines sur le travail</w:t>
      </w:r>
      <w:r>
        <w:t xml:space="preserve">, </w:t>
      </w:r>
      <w:r w:rsidR="00000000" w:rsidRPr="00033231">
        <w:t>et pour l</w:t>
      </w:r>
      <w:r>
        <w:t>’</w:t>
      </w:r>
      <w:r w:rsidR="00000000" w:rsidRPr="00033231">
        <w:t>avertir que lui et tous ses auditeurs sont plongés dans les ténèbres extérieures</w:t>
      </w:r>
      <w:r>
        <w:t>.</w:t>
      </w:r>
    </w:p>
    <w:p w14:paraId="5DCCD57A" w14:textId="77777777" w:rsidR="004F69D6" w:rsidRDefault="004F69D6" w:rsidP="0021796F">
      <w:r>
        <w:t>— </w:t>
      </w:r>
      <w:r w:rsidR="00000000" w:rsidRPr="00033231">
        <w:t>Eh bien</w:t>
      </w:r>
      <w:r>
        <w:t xml:space="preserve"> ! </w:t>
      </w:r>
      <w:r w:rsidR="00000000" w:rsidRPr="00033231">
        <w:t>cela n</w:t>
      </w:r>
      <w:r>
        <w:t>’</w:t>
      </w:r>
      <w:r w:rsidR="00000000" w:rsidRPr="00033231">
        <w:t>a rien de commun avec Moore</w:t>
      </w:r>
      <w:r>
        <w:t>.</w:t>
      </w:r>
    </w:p>
    <w:p w14:paraId="60E6D205" w14:textId="77777777" w:rsidR="004F69D6" w:rsidRDefault="004F69D6" w:rsidP="0021796F">
      <w:r>
        <w:t>— </w:t>
      </w:r>
      <w:r w:rsidR="00000000" w:rsidRPr="00033231">
        <w:t>Outre qu</w:t>
      </w:r>
      <w:r>
        <w:t>’</w:t>
      </w:r>
      <w:r w:rsidR="00000000" w:rsidRPr="00033231">
        <w:t>il est un antinomien</w:t>
      </w:r>
      <w:r>
        <w:t xml:space="preserve">, </w:t>
      </w:r>
      <w:r w:rsidR="00000000" w:rsidRPr="00033231">
        <w:t>Mike est un violent jac</w:t>
      </w:r>
      <w:r w:rsidR="00000000" w:rsidRPr="00033231">
        <w:t>o</w:t>
      </w:r>
      <w:r w:rsidR="00000000" w:rsidRPr="00033231">
        <w:t>bin et un niveleur</w:t>
      </w:r>
      <w:r>
        <w:t xml:space="preserve">, </w:t>
      </w:r>
      <w:r w:rsidR="00000000" w:rsidRPr="00033231">
        <w:t>monsieur</w:t>
      </w:r>
      <w:r>
        <w:t>.</w:t>
      </w:r>
    </w:p>
    <w:p w14:paraId="20AF8E98" w14:textId="77777777" w:rsidR="004F69D6" w:rsidRDefault="004F69D6" w:rsidP="0021796F">
      <w:r>
        <w:t>— </w:t>
      </w:r>
      <w:r w:rsidR="00000000" w:rsidRPr="00033231">
        <w:t>Je le sais</w:t>
      </w:r>
      <w:r>
        <w:t xml:space="preserve">. </w:t>
      </w:r>
      <w:r w:rsidR="00000000" w:rsidRPr="00033231">
        <w:t>Lorsqu</w:t>
      </w:r>
      <w:r>
        <w:t>’</w:t>
      </w:r>
      <w:r w:rsidR="00000000" w:rsidRPr="00033231">
        <w:t>il est très-ivre</w:t>
      </w:r>
      <w:r>
        <w:t xml:space="preserve">, </w:t>
      </w:r>
      <w:r w:rsidR="00000000" w:rsidRPr="00033231">
        <w:t>ses idées sont toutes tournées au régicide</w:t>
      </w:r>
      <w:r>
        <w:t xml:space="preserve">. </w:t>
      </w:r>
      <w:r w:rsidR="00000000" w:rsidRPr="00033231">
        <w:t>Mike n</w:t>
      </w:r>
      <w:r>
        <w:t>’</w:t>
      </w:r>
      <w:r w:rsidR="00000000" w:rsidRPr="00033231">
        <w:t>ignore point l</w:t>
      </w:r>
      <w:r>
        <w:t>’</w:t>
      </w:r>
      <w:r w:rsidR="00000000" w:rsidRPr="00033231">
        <w:t>histoire</w:t>
      </w:r>
      <w:r>
        <w:t xml:space="preserve">. </w:t>
      </w:r>
      <w:r w:rsidR="00000000" w:rsidRPr="00033231">
        <w:t>Il est curieux de l</w:t>
      </w:r>
      <w:r>
        <w:t>’</w:t>
      </w:r>
      <w:r w:rsidR="00000000" w:rsidRPr="00033231">
        <w:t>entendre donner la liste des tyrans dont</w:t>
      </w:r>
      <w:r>
        <w:t xml:space="preserve">, </w:t>
      </w:r>
      <w:r w:rsidR="00000000" w:rsidRPr="00033231">
        <w:t>comme il dit</w:t>
      </w:r>
      <w:r>
        <w:t>, « </w:t>
      </w:r>
      <w:r w:rsidR="00000000" w:rsidRPr="00033231">
        <w:t>le vengeur du sang a obtenu satisfaction</w:t>
      </w:r>
      <w:r>
        <w:t>. »</w:t>
      </w:r>
      <w:r w:rsidR="00000000" w:rsidRPr="00033231">
        <w:t xml:space="preserve"> Cet homme se réjouit étrangement du meurtre commis sur des têtes couro</w:t>
      </w:r>
      <w:r w:rsidR="00000000" w:rsidRPr="00033231">
        <w:t>n</w:t>
      </w:r>
      <w:r w:rsidR="00000000" w:rsidRPr="00033231">
        <w:t>nées ou sur d</w:t>
      </w:r>
      <w:r>
        <w:t>’</w:t>
      </w:r>
      <w:r w:rsidR="00000000" w:rsidRPr="00033231">
        <w:t>autres têtes pour des raisons politiques</w:t>
      </w:r>
      <w:r>
        <w:t xml:space="preserve">. </w:t>
      </w:r>
      <w:r w:rsidR="00000000" w:rsidRPr="00033231">
        <w:t>J</w:t>
      </w:r>
      <w:r>
        <w:t>’</w:t>
      </w:r>
      <w:r w:rsidR="00000000" w:rsidRPr="00033231">
        <w:t>ai déjà entendu dire qu</w:t>
      </w:r>
      <w:r>
        <w:t>’</w:t>
      </w:r>
      <w:r w:rsidR="00000000" w:rsidRPr="00033231">
        <w:t>il avait une étrange aversion pour Moore</w:t>
      </w:r>
      <w:r>
        <w:t xml:space="preserve">. </w:t>
      </w:r>
      <w:r w:rsidR="00000000" w:rsidRPr="00033231">
        <w:t>Est-ce là ce que vous voulez dire</w:t>
      </w:r>
      <w:r>
        <w:t xml:space="preserve">, </w:t>
      </w:r>
      <w:proofErr w:type="spellStart"/>
      <w:r w:rsidR="00000000" w:rsidRPr="00033231">
        <w:t>Sweeting</w:t>
      </w:r>
      <w:proofErr w:type="spellEnd"/>
      <w:r>
        <w:t> ?</w:t>
      </w:r>
    </w:p>
    <w:p w14:paraId="73492908" w14:textId="5263A741" w:rsidR="004F69D6" w:rsidRDefault="004F69D6" w:rsidP="0021796F">
      <w:r>
        <w:t>— </w:t>
      </w:r>
      <w:r w:rsidR="00000000" w:rsidRPr="00033231">
        <w:t>Vous n</w:t>
      </w:r>
      <w:r>
        <w:t>’</w:t>
      </w:r>
      <w:r w:rsidR="00000000" w:rsidRPr="00033231">
        <w:t>employez pas le mot propre</w:t>
      </w:r>
      <w:r>
        <w:t xml:space="preserve">, </w:t>
      </w:r>
      <w:r w:rsidR="00000000" w:rsidRPr="00033231">
        <w:t>monsieur</w:t>
      </w:r>
      <w:r>
        <w:t>. M. </w:t>
      </w:r>
      <w:r w:rsidR="00000000" w:rsidRPr="00033231">
        <w:t>Hall pense qu</w:t>
      </w:r>
      <w:r>
        <w:t>’</w:t>
      </w:r>
      <w:r w:rsidR="00000000" w:rsidRPr="00033231">
        <w:t>il n</w:t>
      </w:r>
      <w:r>
        <w:t>’</w:t>
      </w:r>
      <w:r w:rsidR="00000000" w:rsidRPr="00033231">
        <w:t>a aucune haine personnelle envers Moore</w:t>
      </w:r>
      <w:r>
        <w:t xml:space="preserve"> ; </w:t>
      </w:r>
      <w:r w:rsidR="00000000" w:rsidRPr="00033231">
        <w:t>il dit qu</w:t>
      </w:r>
      <w:r>
        <w:t>’</w:t>
      </w:r>
      <w:r w:rsidR="00000000" w:rsidRPr="00033231">
        <w:t>il aime même à lui parler et à courir après lui</w:t>
      </w:r>
      <w:r>
        <w:t xml:space="preserve">, </w:t>
      </w:r>
      <w:r w:rsidR="00000000" w:rsidRPr="00033231">
        <w:t>mais il désire qu</w:t>
      </w:r>
      <w:r>
        <w:t>’</w:t>
      </w:r>
      <w:r w:rsidR="00000000" w:rsidRPr="00033231">
        <w:t>il soit choisi pour faire un exemple</w:t>
      </w:r>
      <w:r>
        <w:t xml:space="preserve">. </w:t>
      </w:r>
      <w:r w:rsidR="00000000" w:rsidRPr="00033231">
        <w:t>Il l</w:t>
      </w:r>
      <w:r>
        <w:t>’</w:t>
      </w:r>
      <w:r w:rsidR="00000000" w:rsidRPr="00033231">
        <w:t>exaltait</w:t>
      </w:r>
      <w:r>
        <w:t xml:space="preserve">, </w:t>
      </w:r>
      <w:r w:rsidR="00000000" w:rsidRPr="00033231">
        <w:t>l</w:t>
      </w:r>
      <w:r>
        <w:t>’</w:t>
      </w:r>
      <w:r w:rsidR="00000000" w:rsidRPr="00033231">
        <w:t>autre jour</w:t>
      </w:r>
      <w:r>
        <w:t xml:space="preserve">, </w:t>
      </w:r>
      <w:r w:rsidR="00000000" w:rsidRPr="00033231">
        <w:t xml:space="preserve">devant </w:t>
      </w:r>
      <w:r>
        <w:t>M. </w:t>
      </w:r>
      <w:r w:rsidR="00000000" w:rsidRPr="00033231">
        <w:t>Hall</w:t>
      </w:r>
      <w:r>
        <w:t xml:space="preserve">, </w:t>
      </w:r>
      <w:r w:rsidR="00000000" w:rsidRPr="00033231">
        <w:t>comme le marchand de drap qui a le plus de cervelle de tout le Yorkshire</w:t>
      </w:r>
      <w:r>
        <w:t xml:space="preserve">, </w:t>
      </w:r>
      <w:r w:rsidR="00000000" w:rsidRPr="00033231">
        <w:t>et c</w:t>
      </w:r>
      <w:r>
        <w:t>’</w:t>
      </w:r>
      <w:r w:rsidR="00000000" w:rsidRPr="00033231">
        <w:t>est pour cette raison qu</w:t>
      </w:r>
      <w:r>
        <w:t>’</w:t>
      </w:r>
      <w:r w:rsidR="00000000" w:rsidRPr="00033231">
        <w:t>il a</w:t>
      </w:r>
      <w:r w:rsidR="00000000" w:rsidRPr="00033231">
        <w:t>f</w:t>
      </w:r>
      <w:r w:rsidR="00000000" w:rsidRPr="00033231">
        <w:t>firme qu</w:t>
      </w:r>
      <w:r>
        <w:t>’</w:t>
      </w:r>
      <w:r w:rsidR="00000000" w:rsidRPr="00033231">
        <w:t>il devrait être choisi comme un sacrifice</w:t>
      </w:r>
      <w:r>
        <w:t xml:space="preserve">, </w:t>
      </w:r>
      <w:r w:rsidR="00000000" w:rsidRPr="00033231">
        <w:t>une oblation de suave odeur</w:t>
      </w:r>
      <w:r>
        <w:t xml:space="preserve">. </w:t>
      </w:r>
      <w:r w:rsidR="00000000" w:rsidRPr="00033231">
        <w:t>Pensez-vous que Mike Hartley possède sa ra</w:t>
      </w:r>
      <w:r w:rsidR="00000000" w:rsidRPr="00033231">
        <w:t>i</w:t>
      </w:r>
      <w:r w:rsidR="00000000" w:rsidRPr="00033231">
        <w:t>son</w:t>
      </w:r>
      <w:r>
        <w:t xml:space="preserve">, </w:t>
      </w:r>
      <w:r w:rsidR="00000000" w:rsidRPr="00033231">
        <w:t>monsieur</w:t>
      </w:r>
      <w:r>
        <w:t xml:space="preserve"> ? </w:t>
      </w:r>
      <w:r w:rsidR="00000000" w:rsidRPr="00033231">
        <w:t xml:space="preserve">demanda </w:t>
      </w:r>
      <w:proofErr w:type="spellStart"/>
      <w:r w:rsidR="00000000" w:rsidRPr="00033231">
        <w:t>Sweeting</w:t>
      </w:r>
      <w:proofErr w:type="spellEnd"/>
      <w:r w:rsidR="00000000" w:rsidRPr="00033231">
        <w:t xml:space="preserve"> avec simplicité</w:t>
      </w:r>
      <w:r>
        <w:t>.</w:t>
      </w:r>
    </w:p>
    <w:p w14:paraId="271D778B" w14:textId="77777777" w:rsidR="004F69D6" w:rsidRDefault="004F69D6" w:rsidP="0021796F">
      <w:r>
        <w:t>— </w:t>
      </w:r>
      <w:r w:rsidR="00000000" w:rsidRPr="00033231">
        <w:t>Je ne pourrais le dire</w:t>
      </w:r>
      <w:r>
        <w:t xml:space="preserve">, </w:t>
      </w:r>
      <w:r w:rsidR="00000000" w:rsidRPr="00033231">
        <w:t>Davy</w:t>
      </w:r>
      <w:r>
        <w:t xml:space="preserve"> ; </w:t>
      </w:r>
      <w:r w:rsidR="00000000" w:rsidRPr="00033231">
        <w:t>il peut être fou</w:t>
      </w:r>
      <w:r>
        <w:t xml:space="preserve">, </w:t>
      </w:r>
      <w:r w:rsidR="00000000" w:rsidRPr="00033231">
        <w:t>n</w:t>
      </w:r>
      <w:r>
        <w:t>’</w:t>
      </w:r>
      <w:r w:rsidR="00000000" w:rsidRPr="00033231">
        <w:t>être se</w:t>
      </w:r>
      <w:r w:rsidR="00000000" w:rsidRPr="00033231">
        <w:t>u</w:t>
      </w:r>
      <w:r w:rsidR="00000000" w:rsidRPr="00033231">
        <w:t>lement que rusé</w:t>
      </w:r>
      <w:r>
        <w:t xml:space="preserve">, </w:t>
      </w:r>
      <w:r w:rsidR="00000000" w:rsidRPr="00033231">
        <w:t>ou peut-être un peu l</w:t>
      </w:r>
      <w:r>
        <w:t>’</w:t>
      </w:r>
      <w:r w:rsidR="00000000" w:rsidRPr="00033231">
        <w:t>un et l</w:t>
      </w:r>
      <w:r>
        <w:t>’</w:t>
      </w:r>
      <w:r w:rsidR="00000000" w:rsidRPr="00033231">
        <w:t>autre</w:t>
      </w:r>
      <w:r>
        <w:t>.</w:t>
      </w:r>
    </w:p>
    <w:p w14:paraId="31BDACBE" w14:textId="77777777" w:rsidR="004F69D6" w:rsidRDefault="004F69D6" w:rsidP="0021796F">
      <w:r>
        <w:t>— </w:t>
      </w:r>
      <w:r w:rsidR="00000000" w:rsidRPr="00033231">
        <w:t>Il dit qu</w:t>
      </w:r>
      <w:r>
        <w:t>’</w:t>
      </w:r>
      <w:r w:rsidR="00000000" w:rsidRPr="00033231">
        <w:t>il a des visions</w:t>
      </w:r>
      <w:r>
        <w:t xml:space="preserve">, </w:t>
      </w:r>
      <w:r w:rsidR="00000000" w:rsidRPr="00033231">
        <w:t>monsieur</w:t>
      </w:r>
      <w:r>
        <w:t>.</w:t>
      </w:r>
    </w:p>
    <w:p w14:paraId="00B2DA99" w14:textId="77777777" w:rsidR="004F69D6" w:rsidRDefault="004F69D6" w:rsidP="0021796F">
      <w:r>
        <w:lastRenderedPageBreak/>
        <w:t>— </w:t>
      </w:r>
      <w:r w:rsidR="00000000" w:rsidRPr="00033231">
        <w:t>Oui</w:t>
      </w:r>
      <w:r>
        <w:t xml:space="preserve">, </w:t>
      </w:r>
      <w:r w:rsidR="00000000" w:rsidRPr="00033231">
        <w:t>c</w:t>
      </w:r>
      <w:r>
        <w:t>’</w:t>
      </w:r>
      <w:r w:rsidR="00000000" w:rsidRPr="00033231">
        <w:t>est un vrai Ézéchiel ou un Daniel pour les visions</w:t>
      </w:r>
      <w:r>
        <w:t xml:space="preserve">. </w:t>
      </w:r>
      <w:r w:rsidR="00000000" w:rsidRPr="00033231">
        <w:t>Vendredi dernier</w:t>
      </w:r>
      <w:r>
        <w:t xml:space="preserve">, </w:t>
      </w:r>
      <w:r w:rsidR="00000000" w:rsidRPr="00033231">
        <w:t>juste au moment où je venais de me mettre au lit</w:t>
      </w:r>
      <w:r>
        <w:t xml:space="preserve">, </w:t>
      </w:r>
      <w:r w:rsidR="00000000" w:rsidRPr="00033231">
        <w:t>il vint m</w:t>
      </w:r>
      <w:r>
        <w:t>’</w:t>
      </w:r>
      <w:r w:rsidR="00000000" w:rsidRPr="00033231">
        <w:t>en décrire une qu</w:t>
      </w:r>
      <w:r>
        <w:t>’</w:t>
      </w:r>
      <w:r w:rsidR="00000000" w:rsidRPr="00033231">
        <w:t xml:space="preserve">il avait eue dans le parc de </w:t>
      </w:r>
      <w:proofErr w:type="spellStart"/>
      <w:r w:rsidR="00000000" w:rsidRPr="00033231">
        <w:t>Nu</w:t>
      </w:r>
      <w:r w:rsidR="00000000" w:rsidRPr="00033231">
        <w:t>n</w:t>
      </w:r>
      <w:r w:rsidR="00000000" w:rsidRPr="00033231">
        <w:t>nely</w:t>
      </w:r>
      <w:proofErr w:type="spellEnd"/>
      <w:r>
        <w:t xml:space="preserve">, </w:t>
      </w:r>
      <w:r w:rsidR="00000000" w:rsidRPr="00033231">
        <w:t>l</w:t>
      </w:r>
      <w:r>
        <w:t>’</w:t>
      </w:r>
      <w:r w:rsidR="00000000" w:rsidRPr="00033231">
        <w:t>après-midi même</w:t>
      </w:r>
      <w:r>
        <w:t>.</w:t>
      </w:r>
    </w:p>
    <w:p w14:paraId="7C996B63" w14:textId="77777777" w:rsidR="004F69D6" w:rsidRDefault="004F69D6" w:rsidP="0021796F">
      <w:r>
        <w:t>— </w:t>
      </w:r>
      <w:r w:rsidR="00000000" w:rsidRPr="00033231">
        <w:t>Dites-la</w:t>
      </w:r>
      <w:r>
        <w:t xml:space="preserve">, </w:t>
      </w:r>
      <w:r w:rsidR="00000000" w:rsidRPr="00033231">
        <w:t>monsieur</w:t>
      </w:r>
      <w:r>
        <w:t xml:space="preserve"> ; </w:t>
      </w:r>
      <w:r w:rsidR="00000000" w:rsidRPr="00033231">
        <w:t>quelle était-elle</w:t>
      </w:r>
      <w:r>
        <w:t xml:space="preserve"> ? </w:t>
      </w:r>
      <w:r w:rsidR="00000000" w:rsidRPr="00033231">
        <w:t xml:space="preserve">demanda </w:t>
      </w:r>
      <w:proofErr w:type="spellStart"/>
      <w:r w:rsidR="00000000" w:rsidRPr="00033231">
        <w:t>Swe</w:t>
      </w:r>
      <w:r w:rsidR="00000000" w:rsidRPr="00033231">
        <w:t>e</w:t>
      </w:r>
      <w:r w:rsidR="00000000" w:rsidRPr="00033231">
        <w:t>ting</w:t>
      </w:r>
      <w:proofErr w:type="spellEnd"/>
      <w:r>
        <w:t>.</w:t>
      </w:r>
    </w:p>
    <w:p w14:paraId="051730F9" w14:textId="77777777" w:rsidR="004F69D6" w:rsidRDefault="004F69D6" w:rsidP="0021796F">
      <w:r>
        <w:t>— </w:t>
      </w:r>
      <w:r w:rsidR="00000000" w:rsidRPr="00033231">
        <w:t>Davy</w:t>
      </w:r>
      <w:r>
        <w:t xml:space="preserve">, </w:t>
      </w:r>
      <w:r w:rsidR="00000000" w:rsidRPr="00033231">
        <w:t>tu as dans le crâne un énorme organe de mervei</w:t>
      </w:r>
      <w:r w:rsidR="00000000" w:rsidRPr="00033231">
        <w:t>l</w:t>
      </w:r>
      <w:r w:rsidR="00000000" w:rsidRPr="00033231">
        <w:t>leux</w:t>
      </w:r>
      <w:r>
        <w:t xml:space="preserve"> ; </w:t>
      </w:r>
      <w:r w:rsidR="00000000" w:rsidRPr="00033231">
        <w:t>Malone</w:t>
      </w:r>
      <w:r>
        <w:t xml:space="preserve">, </w:t>
      </w:r>
      <w:r w:rsidR="00000000" w:rsidRPr="00033231">
        <w:t>que voilà</w:t>
      </w:r>
      <w:r>
        <w:t xml:space="preserve">, </w:t>
      </w:r>
      <w:r w:rsidR="00000000" w:rsidRPr="00033231">
        <w:t>n</w:t>
      </w:r>
      <w:r>
        <w:t>’</w:t>
      </w:r>
      <w:r w:rsidR="00000000" w:rsidRPr="00033231">
        <w:t>en a aucun</w:t>
      </w:r>
      <w:r>
        <w:t xml:space="preserve"> ; </w:t>
      </w:r>
      <w:r w:rsidR="00000000" w:rsidRPr="00033231">
        <w:t>ni les meurtres ni les v</w:t>
      </w:r>
      <w:r w:rsidR="00000000" w:rsidRPr="00033231">
        <w:t>i</w:t>
      </w:r>
      <w:r w:rsidR="00000000" w:rsidRPr="00033231">
        <w:t>sions ne l</w:t>
      </w:r>
      <w:r>
        <w:t>’</w:t>
      </w:r>
      <w:r w:rsidR="00000000" w:rsidRPr="00033231">
        <w:t>intéressent</w:t>
      </w:r>
      <w:r>
        <w:t xml:space="preserve">. </w:t>
      </w:r>
      <w:r w:rsidR="00000000" w:rsidRPr="00033231">
        <w:t xml:space="preserve">Vois quel gros et insouciant </w:t>
      </w:r>
      <w:proofErr w:type="spellStart"/>
      <w:r w:rsidR="00000000" w:rsidRPr="00033231">
        <w:t>Saph</w:t>
      </w:r>
      <w:proofErr w:type="spellEnd"/>
      <w:r w:rsidR="00000000" w:rsidRPr="00033231">
        <w:t xml:space="preserve"> il paraît en ce moment</w:t>
      </w:r>
      <w:r>
        <w:t>.</w:t>
      </w:r>
    </w:p>
    <w:p w14:paraId="56C5C5BF" w14:textId="77777777" w:rsidR="004F69D6" w:rsidRDefault="004F69D6" w:rsidP="0021796F">
      <w:r>
        <w:t>— </w:t>
      </w:r>
      <w:proofErr w:type="spellStart"/>
      <w:r w:rsidR="00000000" w:rsidRPr="00033231">
        <w:t>Saph</w:t>
      </w:r>
      <w:proofErr w:type="spellEnd"/>
      <w:r>
        <w:t xml:space="preserve"> ! </w:t>
      </w:r>
      <w:r w:rsidR="00000000" w:rsidRPr="00033231">
        <w:t xml:space="preserve">qui était </w:t>
      </w:r>
      <w:proofErr w:type="spellStart"/>
      <w:r w:rsidR="00000000" w:rsidRPr="00033231">
        <w:t>Saph</w:t>
      </w:r>
      <w:proofErr w:type="spellEnd"/>
      <w:r>
        <w:t xml:space="preserve">, </w:t>
      </w:r>
      <w:r w:rsidR="00000000" w:rsidRPr="00033231">
        <w:t>monsieur</w:t>
      </w:r>
      <w:r>
        <w:t> ?</w:t>
      </w:r>
    </w:p>
    <w:p w14:paraId="3F1A4D26" w14:textId="77777777" w:rsidR="004F69D6" w:rsidRDefault="004F69D6" w:rsidP="0021796F">
      <w:r>
        <w:t>— </w:t>
      </w:r>
      <w:r w:rsidR="00000000" w:rsidRPr="00033231">
        <w:t>J</w:t>
      </w:r>
      <w:r>
        <w:t>’</w:t>
      </w:r>
      <w:r w:rsidR="00000000" w:rsidRPr="00033231">
        <w:t>étais sûr que vous ne le connaissiez pas</w:t>
      </w:r>
      <w:r>
        <w:t xml:space="preserve"> ; </w:t>
      </w:r>
      <w:r w:rsidR="00000000" w:rsidRPr="00033231">
        <w:t>vous le trouv</w:t>
      </w:r>
      <w:r w:rsidR="00000000" w:rsidRPr="00033231">
        <w:t>e</w:t>
      </w:r>
      <w:r w:rsidR="00000000" w:rsidRPr="00033231">
        <w:t>rez</w:t>
      </w:r>
      <w:r>
        <w:t xml:space="preserve">. </w:t>
      </w:r>
      <w:r w:rsidR="00000000" w:rsidRPr="00033231">
        <w:t>C</w:t>
      </w:r>
      <w:r>
        <w:t>’</w:t>
      </w:r>
      <w:r w:rsidR="00000000" w:rsidRPr="00033231">
        <w:t>est un personnage biblique</w:t>
      </w:r>
      <w:r>
        <w:t xml:space="preserve">. </w:t>
      </w:r>
      <w:r w:rsidR="00000000" w:rsidRPr="00033231">
        <w:t>Je ne sais absolument de lui que son nom et sa race</w:t>
      </w:r>
      <w:r>
        <w:t xml:space="preserve">. </w:t>
      </w:r>
      <w:r w:rsidR="00000000" w:rsidRPr="00033231">
        <w:t>Mais</w:t>
      </w:r>
      <w:r>
        <w:t xml:space="preserve">, </w:t>
      </w:r>
      <w:r w:rsidR="00000000" w:rsidRPr="00033231">
        <w:t>depuis mon enfance</w:t>
      </w:r>
      <w:r>
        <w:t xml:space="preserve">, </w:t>
      </w:r>
      <w:r w:rsidR="00000000" w:rsidRPr="00033231">
        <w:t>j</w:t>
      </w:r>
      <w:r>
        <w:t>’</w:t>
      </w:r>
      <w:r w:rsidR="00000000" w:rsidRPr="00033231">
        <w:t xml:space="preserve">ai toujours attaché une personnalité à </w:t>
      </w:r>
      <w:proofErr w:type="spellStart"/>
      <w:r w:rsidR="00000000" w:rsidRPr="00033231">
        <w:t>Saph</w:t>
      </w:r>
      <w:proofErr w:type="spellEnd"/>
      <w:r>
        <w:t xml:space="preserve">. </w:t>
      </w:r>
      <w:r w:rsidR="00000000" w:rsidRPr="00033231">
        <w:t>Soyez-en sûr</w:t>
      </w:r>
      <w:r>
        <w:t xml:space="preserve">, </w:t>
      </w:r>
      <w:r w:rsidR="00000000" w:rsidRPr="00033231">
        <w:t>il était honnête</w:t>
      </w:r>
      <w:r>
        <w:t xml:space="preserve">, </w:t>
      </w:r>
      <w:r w:rsidR="00000000" w:rsidRPr="00033231">
        <w:t>lourd et malheureux</w:t>
      </w:r>
      <w:r>
        <w:t xml:space="preserve">. </w:t>
      </w:r>
      <w:r w:rsidR="00000000" w:rsidRPr="00033231">
        <w:t xml:space="preserve">Il trouva la mort à </w:t>
      </w:r>
      <w:proofErr w:type="spellStart"/>
      <w:r w:rsidR="00000000" w:rsidRPr="00033231">
        <w:t>Gob</w:t>
      </w:r>
      <w:proofErr w:type="spellEnd"/>
      <w:r>
        <w:t xml:space="preserve">, </w:t>
      </w:r>
      <w:r w:rsidR="00000000" w:rsidRPr="00033231">
        <w:t xml:space="preserve">par la main de </w:t>
      </w:r>
      <w:proofErr w:type="spellStart"/>
      <w:r w:rsidR="00000000" w:rsidRPr="00033231">
        <w:t>Sibbechai</w:t>
      </w:r>
      <w:proofErr w:type="spellEnd"/>
      <w:r>
        <w:t>.</w:t>
      </w:r>
    </w:p>
    <w:p w14:paraId="1ADB416D" w14:textId="77777777" w:rsidR="004F69D6" w:rsidRDefault="004F69D6" w:rsidP="0021796F">
      <w:r>
        <w:t>— </w:t>
      </w:r>
      <w:r w:rsidR="00000000" w:rsidRPr="00033231">
        <w:t>Mais la vision</w:t>
      </w:r>
      <w:r>
        <w:t xml:space="preserve">, </w:t>
      </w:r>
      <w:r w:rsidR="00000000" w:rsidRPr="00033231">
        <w:t>monsieur</w:t>
      </w:r>
      <w:r>
        <w:t> ?</w:t>
      </w:r>
    </w:p>
    <w:p w14:paraId="3AE957FC" w14:textId="2BE3CFA3" w:rsidR="004F69D6" w:rsidRDefault="004F69D6" w:rsidP="0021796F">
      <w:r>
        <w:t>— </w:t>
      </w:r>
      <w:r w:rsidR="00000000" w:rsidRPr="00033231">
        <w:t>Davy</w:t>
      </w:r>
      <w:r>
        <w:t xml:space="preserve">, </w:t>
      </w:r>
      <w:r w:rsidR="00000000" w:rsidRPr="00033231">
        <w:t>tu l</w:t>
      </w:r>
      <w:r>
        <w:t>’</w:t>
      </w:r>
      <w:r w:rsidR="00000000" w:rsidRPr="00033231">
        <w:t>entendras</w:t>
      </w:r>
      <w:r>
        <w:t xml:space="preserve">. </w:t>
      </w:r>
      <w:r w:rsidR="00000000" w:rsidRPr="00033231">
        <w:t>Donne est occupé à se mordre les ongles et Malone à bâiller</w:t>
      </w:r>
      <w:r>
        <w:t xml:space="preserve"> ; </w:t>
      </w:r>
      <w:r w:rsidR="00000000" w:rsidRPr="00033231">
        <w:t>aussi je ne la dirai qu</w:t>
      </w:r>
      <w:r>
        <w:t>’</w:t>
      </w:r>
      <w:r w:rsidR="00000000" w:rsidRPr="00033231">
        <w:t>à toi</w:t>
      </w:r>
      <w:r>
        <w:t xml:space="preserve">. </w:t>
      </w:r>
      <w:r w:rsidR="00000000" w:rsidRPr="00033231">
        <w:t>Mike est sans ouvrage</w:t>
      </w:r>
      <w:r>
        <w:t xml:space="preserve">, </w:t>
      </w:r>
      <w:r w:rsidR="00000000" w:rsidRPr="00033231">
        <w:t>comme beaucoup d</w:t>
      </w:r>
      <w:r>
        <w:t>’</w:t>
      </w:r>
      <w:r w:rsidR="00000000" w:rsidRPr="00033231">
        <w:t>autres</w:t>
      </w:r>
      <w:r>
        <w:t xml:space="preserve">, </w:t>
      </w:r>
      <w:r w:rsidR="00000000" w:rsidRPr="00033231">
        <w:t>malheureusement</w:t>
      </w:r>
      <w:r>
        <w:t>. M. </w:t>
      </w:r>
      <w:proofErr w:type="spellStart"/>
      <w:r w:rsidR="00000000" w:rsidRPr="00033231">
        <w:t>Grame</w:t>
      </w:r>
      <w:proofErr w:type="spellEnd"/>
      <w:r>
        <w:t xml:space="preserve">, </w:t>
      </w:r>
      <w:r w:rsidR="00000000" w:rsidRPr="00033231">
        <w:t>l</w:t>
      </w:r>
      <w:r>
        <w:t>’</w:t>
      </w:r>
      <w:r w:rsidR="00000000" w:rsidRPr="00033231">
        <w:t xml:space="preserve">intendant de sir Philip </w:t>
      </w:r>
      <w:proofErr w:type="spellStart"/>
      <w:r w:rsidR="00000000" w:rsidRPr="00033231">
        <w:t>Nunnely</w:t>
      </w:r>
      <w:proofErr w:type="spellEnd"/>
      <w:r>
        <w:t xml:space="preserve">, </w:t>
      </w:r>
      <w:r w:rsidR="00000000" w:rsidRPr="00033231">
        <w:t>lui donna quelque chose à faire au prieuré</w:t>
      </w:r>
      <w:r>
        <w:t xml:space="preserve">. </w:t>
      </w:r>
      <w:r w:rsidR="00000000" w:rsidRPr="00033231">
        <w:t>Selon son récit</w:t>
      </w:r>
      <w:r>
        <w:t xml:space="preserve">, </w:t>
      </w:r>
      <w:r w:rsidR="00000000" w:rsidRPr="00033231">
        <w:t>il était occupé à tailler les haies à une heure avancée de l</w:t>
      </w:r>
      <w:r>
        <w:t>’</w:t>
      </w:r>
      <w:r w:rsidR="00000000" w:rsidRPr="00033231">
        <w:t>après-midi</w:t>
      </w:r>
      <w:r>
        <w:t xml:space="preserve">, </w:t>
      </w:r>
      <w:r w:rsidR="00000000" w:rsidRPr="00033231">
        <w:t>mais avant la nuit</w:t>
      </w:r>
      <w:r>
        <w:t xml:space="preserve">, </w:t>
      </w:r>
      <w:r w:rsidR="00000000" w:rsidRPr="00033231">
        <w:t>lorsqu</w:t>
      </w:r>
      <w:r>
        <w:t>’</w:t>
      </w:r>
      <w:r w:rsidR="00000000" w:rsidRPr="00033231">
        <w:t>il entendit ce qu</w:t>
      </w:r>
      <w:r>
        <w:t>’</w:t>
      </w:r>
      <w:r w:rsidR="00000000" w:rsidRPr="00033231">
        <w:t>il crut être une troupe de mus</w:t>
      </w:r>
      <w:r w:rsidR="00000000" w:rsidRPr="00033231">
        <w:t>i</w:t>
      </w:r>
      <w:r w:rsidR="00000000" w:rsidRPr="00033231">
        <w:t>ciens</w:t>
      </w:r>
      <w:r>
        <w:t xml:space="preserve">, </w:t>
      </w:r>
      <w:r w:rsidR="00000000" w:rsidRPr="00033231">
        <w:t>des bugles</w:t>
      </w:r>
      <w:r>
        <w:t xml:space="preserve">, </w:t>
      </w:r>
      <w:r w:rsidR="00000000" w:rsidRPr="00033231">
        <w:t>des fifres</w:t>
      </w:r>
      <w:r>
        <w:t xml:space="preserve">, </w:t>
      </w:r>
      <w:r w:rsidR="00000000" w:rsidRPr="00033231">
        <w:t>et les sons d</w:t>
      </w:r>
      <w:r>
        <w:t>’</w:t>
      </w:r>
      <w:r w:rsidR="00000000" w:rsidRPr="00033231">
        <w:t>une trompette</w:t>
      </w:r>
      <w:r>
        <w:t xml:space="preserve"> ; </w:t>
      </w:r>
      <w:r w:rsidR="00000000" w:rsidRPr="00033231">
        <w:t>les sons venaient de la forêt</w:t>
      </w:r>
      <w:r>
        <w:t xml:space="preserve">, </w:t>
      </w:r>
      <w:r w:rsidR="00000000" w:rsidRPr="00033231">
        <w:t>et il s</w:t>
      </w:r>
      <w:r>
        <w:t>’</w:t>
      </w:r>
      <w:r w:rsidR="00000000" w:rsidRPr="00033231">
        <w:t>étonnait qu</w:t>
      </w:r>
      <w:r>
        <w:t>’</w:t>
      </w:r>
      <w:r w:rsidR="00000000" w:rsidRPr="00033231">
        <w:t>il y eût là de la m</w:t>
      </w:r>
      <w:r w:rsidR="00000000" w:rsidRPr="00033231">
        <w:t>u</w:t>
      </w:r>
      <w:r w:rsidR="00000000" w:rsidRPr="00033231">
        <w:t>sique</w:t>
      </w:r>
      <w:r>
        <w:t xml:space="preserve">. </w:t>
      </w:r>
      <w:r w:rsidR="00000000" w:rsidRPr="00033231">
        <w:t>Il leva les yeux</w:t>
      </w:r>
      <w:r>
        <w:t xml:space="preserve">, </w:t>
      </w:r>
      <w:r w:rsidR="00000000" w:rsidRPr="00033231">
        <w:t>et</w:t>
      </w:r>
      <w:r>
        <w:t xml:space="preserve">, </w:t>
      </w:r>
      <w:r w:rsidR="00000000" w:rsidRPr="00033231">
        <w:t>à travers les arbres</w:t>
      </w:r>
      <w:r>
        <w:t xml:space="preserve">, </w:t>
      </w:r>
      <w:r w:rsidR="00000000" w:rsidRPr="00033231">
        <w:t>il vit des objets mouvants</w:t>
      </w:r>
      <w:r>
        <w:t xml:space="preserve">, </w:t>
      </w:r>
      <w:r w:rsidR="00000000" w:rsidRPr="00033231">
        <w:t>rouges comme des pavots</w:t>
      </w:r>
      <w:r>
        <w:t xml:space="preserve">, </w:t>
      </w:r>
      <w:r w:rsidR="00000000" w:rsidRPr="00033231">
        <w:t>ou blancs comme des fleurs de mai</w:t>
      </w:r>
      <w:r>
        <w:t xml:space="preserve"> : </w:t>
      </w:r>
      <w:r w:rsidR="00000000" w:rsidRPr="00033231">
        <w:t>le bois en était plein</w:t>
      </w:r>
      <w:r>
        <w:t xml:space="preserve">. </w:t>
      </w:r>
      <w:r w:rsidR="00000000" w:rsidRPr="00033231">
        <w:t xml:space="preserve">Ils </w:t>
      </w:r>
      <w:r w:rsidR="00000000" w:rsidRPr="00033231">
        <w:lastRenderedPageBreak/>
        <w:t>sortirent et remplirent le parc</w:t>
      </w:r>
      <w:r>
        <w:t xml:space="preserve">. </w:t>
      </w:r>
      <w:r w:rsidR="00000000" w:rsidRPr="00033231">
        <w:t>Il vit alors que c</w:t>
      </w:r>
      <w:r>
        <w:t>’</w:t>
      </w:r>
      <w:r w:rsidR="00000000" w:rsidRPr="00033231">
        <w:t>étaient des soldats</w:t>
      </w:r>
      <w:r>
        <w:t xml:space="preserve"> ; </w:t>
      </w:r>
      <w:r w:rsidR="00000000" w:rsidRPr="00033231">
        <w:t>il y en avait des mille et des dizaines de mille</w:t>
      </w:r>
      <w:r>
        <w:t xml:space="preserve">, </w:t>
      </w:r>
      <w:r w:rsidR="00000000" w:rsidRPr="00033231">
        <w:t>mais ils ne faisaient pas plus de bruit qu</w:t>
      </w:r>
      <w:r>
        <w:t>’</w:t>
      </w:r>
      <w:r w:rsidR="00000000" w:rsidRPr="00033231">
        <w:t>un essaim de cousins dans un soir d</w:t>
      </w:r>
      <w:r>
        <w:t>’</w:t>
      </w:r>
      <w:r w:rsidR="00000000" w:rsidRPr="00033231">
        <w:t>été</w:t>
      </w:r>
      <w:r>
        <w:t xml:space="preserve">. </w:t>
      </w:r>
      <w:r w:rsidR="00000000" w:rsidRPr="00033231">
        <w:t>Ils se formèrent en ordre</w:t>
      </w:r>
      <w:r>
        <w:t xml:space="preserve">, </w:t>
      </w:r>
      <w:proofErr w:type="spellStart"/>
      <w:r w:rsidR="00000000" w:rsidRPr="00033231">
        <w:t>affirmait-il</w:t>
      </w:r>
      <w:proofErr w:type="spellEnd"/>
      <w:r>
        <w:t xml:space="preserve">, </w:t>
      </w:r>
      <w:r w:rsidR="00000000" w:rsidRPr="00033231">
        <w:t>et marchèrent</w:t>
      </w:r>
      <w:r>
        <w:t xml:space="preserve">, </w:t>
      </w:r>
      <w:r w:rsidR="00000000" w:rsidRPr="00033231">
        <w:t>régiment après régiment</w:t>
      </w:r>
      <w:r>
        <w:t xml:space="preserve">, </w:t>
      </w:r>
      <w:r w:rsidR="00000000" w:rsidRPr="00033231">
        <w:t>à travers le parc</w:t>
      </w:r>
      <w:r>
        <w:t xml:space="preserve"> ; </w:t>
      </w:r>
      <w:r w:rsidR="00000000" w:rsidRPr="00033231">
        <w:t>il les suivit jusqu</w:t>
      </w:r>
      <w:r>
        <w:t>’</w:t>
      </w:r>
      <w:r w:rsidR="00000000" w:rsidRPr="00033231">
        <w:t xml:space="preserve">à la commune de </w:t>
      </w:r>
      <w:proofErr w:type="spellStart"/>
      <w:r w:rsidR="00000000" w:rsidRPr="00033231">
        <w:t>Nunnely</w:t>
      </w:r>
      <w:proofErr w:type="spellEnd"/>
      <w:r>
        <w:t xml:space="preserve"> ; </w:t>
      </w:r>
      <w:r w:rsidR="00000000" w:rsidRPr="00033231">
        <w:t>la musique continuait à se faire entendre doucement dans le loi</w:t>
      </w:r>
      <w:r w:rsidR="00000000" w:rsidRPr="00033231">
        <w:t>n</w:t>
      </w:r>
      <w:r w:rsidR="00000000" w:rsidRPr="00033231">
        <w:t>tain</w:t>
      </w:r>
      <w:r>
        <w:t xml:space="preserve">. </w:t>
      </w:r>
      <w:r w:rsidR="00000000" w:rsidRPr="00033231">
        <w:t>Sur la commune</w:t>
      </w:r>
      <w:r>
        <w:t xml:space="preserve">, </w:t>
      </w:r>
      <w:r w:rsidR="00000000" w:rsidRPr="00033231">
        <w:t>il les vit faire un grand nombre d</w:t>
      </w:r>
      <w:r>
        <w:t>’</w:t>
      </w:r>
      <w:r w:rsidR="00000000" w:rsidRPr="00033231">
        <w:t>évolutions</w:t>
      </w:r>
      <w:r>
        <w:t xml:space="preserve"> ; </w:t>
      </w:r>
      <w:r w:rsidR="00000000" w:rsidRPr="00033231">
        <w:t>un homme habillé de rouge se tenait au centre et les dirigeait</w:t>
      </w:r>
      <w:r>
        <w:t xml:space="preserve"> ; </w:t>
      </w:r>
      <w:r w:rsidR="00000000" w:rsidRPr="00033231">
        <w:t>ils s</w:t>
      </w:r>
      <w:r>
        <w:t>’</w:t>
      </w:r>
      <w:r w:rsidR="00000000" w:rsidRPr="00033231">
        <w:t>étendaient</w:t>
      </w:r>
      <w:r>
        <w:t xml:space="preserve">, </w:t>
      </w:r>
      <w:r w:rsidR="00000000" w:rsidRPr="00033231">
        <w:t>disait-il</w:t>
      </w:r>
      <w:r>
        <w:t xml:space="preserve">, </w:t>
      </w:r>
      <w:r w:rsidR="00000000" w:rsidRPr="00033231">
        <w:t>sur cinquante acres</w:t>
      </w:r>
      <w:r>
        <w:t xml:space="preserve"> ; </w:t>
      </w:r>
      <w:r w:rsidR="00000000" w:rsidRPr="00033231">
        <w:t>ils furent en vue pendant une demi-heure</w:t>
      </w:r>
      <w:r>
        <w:t xml:space="preserve">, </w:t>
      </w:r>
      <w:r w:rsidR="00000000" w:rsidRPr="00033231">
        <w:t>puis ils disparurent s</w:t>
      </w:r>
      <w:r w:rsidR="00000000" w:rsidRPr="00033231">
        <w:t>i</w:t>
      </w:r>
      <w:r w:rsidR="00000000" w:rsidRPr="00033231">
        <w:t>lencieusement</w:t>
      </w:r>
      <w:r>
        <w:t xml:space="preserve">. </w:t>
      </w:r>
      <w:r w:rsidR="00000000" w:rsidRPr="00033231">
        <w:t>Pendant tout le temps</w:t>
      </w:r>
      <w:r>
        <w:t xml:space="preserve">, </w:t>
      </w:r>
      <w:r w:rsidR="00000000" w:rsidRPr="00033231">
        <w:t>il n</w:t>
      </w:r>
      <w:r>
        <w:t>’</w:t>
      </w:r>
      <w:r w:rsidR="00000000" w:rsidRPr="00033231">
        <w:t>avait entendu ni une voix ni un pas</w:t>
      </w:r>
      <w:r>
        <w:t xml:space="preserve">, </w:t>
      </w:r>
      <w:r w:rsidR="00000000" w:rsidRPr="00033231">
        <w:t>rien que la faible musique jouant une marche s</w:t>
      </w:r>
      <w:r w:rsidR="00000000" w:rsidRPr="00033231">
        <w:t>o</w:t>
      </w:r>
      <w:r w:rsidR="00000000" w:rsidRPr="00033231">
        <w:t>lennelle</w:t>
      </w:r>
      <w:r>
        <w:t>.</w:t>
      </w:r>
    </w:p>
    <w:p w14:paraId="6EC44511" w14:textId="77777777" w:rsidR="004F69D6" w:rsidRDefault="004F69D6" w:rsidP="0021796F">
      <w:r>
        <w:t>— </w:t>
      </w:r>
      <w:r w:rsidR="00000000" w:rsidRPr="00033231">
        <w:t>Où allaient-ils</w:t>
      </w:r>
      <w:r>
        <w:t xml:space="preserve">, </w:t>
      </w:r>
      <w:r w:rsidR="00000000" w:rsidRPr="00033231">
        <w:t>monsieur</w:t>
      </w:r>
      <w:r>
        <w:t> ?</w:t>
      </w:r>
    </w:p>
    <w:p w14:paraId="15B48518" w14:textId="77777777" w:rsidR="004F69D6" w:rsidRDefault="004F69D6" w:rsidP="0021796F">
      <w:r>
        <w:t>— </w:t>
      </w:r>
      <w:r w:rsidR="00000000" w:rsidRPr="00033231">
        <w:t xml:space="preserve">Vers </w:t>
      </w:r>
      <w:proofErr w:type="spellStart"/>
      <w:r w:rsidR="00000000" w:rsidRPr="00033231">
        <w:t>Briarfield</w:t>
      </w:r>
      <w:proofErr w:type="spellEnd"/>
      <w:r>
        <w:t xml:space="preserve">. </w:t>
      </w:r>
      <w:r w:rsidR="00000000" w:rsidRPr="00033231">
        <w:t>Mike les suivit</w:t>
      </w:r>
      <w:r>
        <w:t xml:space="preserve"> ; </w:t>
      </w:r>
      <w:r w:rsidR="00000000" w:rsidRPr="00033231">
        <w:t xml:space="preserve">ils semblaient passer </w:t>
      </w:r>
      <w:proofErr w:type="spellStart"/>
      <w:r w:rsidR="00000000" w:rsidRPr="00033231">
        <w:t>Fieldhead</w:t>
      </w:r>
      <w:proofErr w:type="spellEnd"/>
      <w:r>
        <w:t xml:space="preserve">, </w:t>
      </w:r>
      <w:r w:rsidR="00000000" w:rsidRPr="00033231">
        <w:t>lorsqu</w:t>
      </w:r>
      <w:r>
        <w:t>’</w:t>
      </w:r>
      <w:r w:rsidR="00000000" w:rsidRPr="00033231">
        <w:t>une colonne de fumée</w:t>
      </w:r>
      <w:r>
        <w:t xml:space="preserve">, </w:t>
      </w:r>
      <w:r w:rsidR="00000000" w:rsidRPr="00033231">
        <w:t>telle qu</w:t>
      </w:r>
      <w:r>
        <w:t>’</w:t>
      </w:r>
      <w:r w:rsidR="00000000" w:rsidRPr="00033231">
        <w:t>en pourrait vomir un parc d</w:t>
      </w:r>
      <w:r>
        <w:t>’</w:t>
      </w:r>
      <w:r w:rsidR="00000000" w:rsidRPr="00033231">
        <w:t>artillerie</w:t>
      </w:r>
      <w:r>
        <w:t xml:space="preserve">, </w:t>
      </w:r>
      <w:r w:rsidR="00000000" w:rsidRPr="00033231">
        <w:t>s</w:t>
      </w:r>
      <w:r>
        <w:t>’</w:t>
      </w:r>
      <w:r w:rsidR="00000000" w:rsidRPr="00033231">
        <w:t>étendit sans bruit sur les champs</w:t>
      </w:r>
      <w:r>
        <w:t xml:space="preserve">, </w:t>
      </w:r>
      <w:r w:rsidR="00000000" w:rsidRPr="00033231">
        <w:t>sur la route</w:t>
      </w:r>
      <w:r>
        <w:t xml:space="preserve">, </w:t>
      </w:r>
      <w:r w:rsidR="00000000" w:rsidRPr="00033231">
        <w:t>sur la commune</w:t>
      </w:r>
      <w:r>
        <w:t xml:space="preserve">, </w:t>
      </w:r>
      <w:r w:rsidR="00000000" w:rsidRPr="00033231">
        <w:t>et roula</w:t>
      </w:r>
      <w:r>
        <w:t xml:space="preserve">, </w:t>
      </w:r>
      <w:r w:rsidR="00000000" w:rsidRPr="00033231">
        <w:t>dit-il</w:t>
      </w:r>
      <w:r>
        <w:t xml:space="preserve">, </w:t>
      </w:r>
      <w:r w:rsidR="00000000" w:rsidRPr="00033231">
        <w:t>bleue et obscure</w:t>
      </w:r>
      <w:r>
        <w:t xml:space="preserve">, </w:t>
      </w:r>
      <w:r w:rsidR="00000000" w:rsidRPr="00033231">
        <w:t>jusqu</w:t>
      </w:r>
      <w:r>
        <w:t>’</w:t>
      </w:r>
      <w:r w:rsidR="00000000" w:rsidRPr="00033231">
        <w:t>à ses propres pieds</w:t>
      </w:r>
      <w:r>
        <w:t xml:space="preserve">. </w:t>
      </w:r>
      <w:r w:rsidR="00000000" w:rsidRPr="00033231">
        <w:t>Lorsqu</w:t>
      </w:r>
      <w:r>
        <w:t>’</w:t>
      </w:r>
      <w:r w:rsidR="00000000" w:rsidRPr="00033231">
        <w:t>elle fut dissipée</w:t>
      </w:r>
      <w:r>
        <w:t xml:space="preserve">, </w:t>
      </w:r>
      <w:r w:rsidR="00000000" w:rsidRPr="00033231">
        <w:t>il chercha à voir de nouveau les soldats</w:t>
      </w:r>
      <w:r>
        <w:t xml:space="preserve"> ; </w:t>
      </w:r>
      <w:r w:rsidR="00000000" w:rsidRPr="00033231">
        <w:t>mais ils s</w:t>
      </w:r>
      <w:r>
        <w:t>’</w:t>
      </w:r>
      <w:r w:rsidR="00000000" w:rsidRPr="00033231">
        <w:t>étaient évanouis</w:t>
      </w:r>
      <w:r>
        <w:t xml:space="preserve">, </w:t>
      </w:r>
      <w:r w:rsidR="00000000" w:rsidRPr="00033231">
        <w:t>il ne les vit plus</w:t>
      </w:r>
      <w:r>
        <w:t xml:space="preserve">. </w:t>
      </w:r>
      <w:r w:rsidR="00000000" w:rsidRPr="00033231">
        <w:t>Mike</w:t>
      </w:r>
      <w:r>
        <w:t xml:space="preserve">, </w:t>
      </w:r>
      <w:r w:rsidR="00000000" w:rsidRPr="00033231">
        <w:t>comme un sage Daniel qu</w:t>
      </w:r>
      <w:r>
        <w:t>’</w:t>
      </w:r>
      <w:r w:rsidR="00000000" w:rsidRPr="00033231">
        <w:t>il est</w:t>
      </w:r>
      <w:r>
        <w:t xml:space="preserve">, </w:t>
      </w:r>
      <w:r w:rsidR="00000000" w:rsidRPr="00033231">
        <w:t>non-seulement raconta la vision</w:t>
      </w:r>
      <w:r>
        <w:t xml:space="preserve">, </w:t>
      </w:r>
      <w:r w:rsidR="00000000" w:rsidRPr="00033231">
        <w:t>mais en donna l</w:t>
      </w:r>
      <w:r>
        <w:t>’</w:t>
      </w:r>
      <w:r w:rsidR="00000000" w:rsidRPr="00033231">
        <w:t>explication</w:t>
      </w:r>
      <w:r>
        <w:t xml:space="preserve">. </w:t>
      </w:r>
      <w:r w:rsidR="00000000" w:rsidRPr="00033231">
        <w:t>Elle signifie</w:t>
      </w:r>
      <w:r>
        <w:t xml:space="preserve">, </w:t>
      </w:r>
      <w:r w:rsidR="00000000" w:rsidRPr="00033231">
        <w:t>d</w:t>
      </w:r>
      <w:r w:rsidR="00000000" w:rsidRPr="00033231">
        <w:t>i</w:t>
      </w:r>
      <w:r w:rsidR="00000000" w:rsidRPr="00033231">
        <w:t>sait-il</w:t>
      </w:r>
      <w:r>
        <w:t xml:space="preserve">, </w:t>
      </w:r>
      <w:r w:rsidR="00000000" w:rsidRPr="00033231">
        <w:t>meurtre et guerre civile</w:t>
      </w:r>
      <w:r>
        <w:t>.</w:t>
      </w:r>
    </w:p>
    <w:p w14:paraId="6B122C58" w14:textId="77777777" w:rsidR="004F69D6" w:rsidRDefault="004F69D6" w:rsidP="0021796F">
      <w:r>
        <w:t>— </w:t>
      </w:r>
      <w:r w:rsidR="00000000" w:rsidRPr="00033231">
        <w:t>Y croyez-vous</w:t>
      </w:r>
      <w:r>
        <w:t xml:space="preserve">, </w:t>
      </w:r>
      <w:r w:rsidR="00000000" w:rsidRPr="00033231">
        <w:t>monsieur</w:t>
      </w:r>
      <w:r>
        <w:t xml:space="preserve"> ? </w:t>
      </w:r>
      <w:r w:rsidR="00000000" w:rsidRPr="00033231">
        <w:t xml:space="preserve">demanda </w:t>
      </w:r>
      <w:proofErr w:type="spellStart"/>
      <w:r w:rsidR="00000000" w:rsidRPr="00033231">
        <w:t>Sweeting</w:t>
      </w:r>
      <w:proofErr w:type="spellEnd"/>
      <w:r>
        <w:t>.</w:t>
      </w:r>
    </w:p>
    <w:p w14:paraId="26AB2368" w14:textId="77777777" w:rsidR="004F69D6" w:rsidRDefault="004F69D6" w:rsidP="0021796F">
      <w:r>
        <w:t>— </w:t>
      </w:r>
      <w:r w:rsidR="00000000" w:rsidRPr="00033231">
        <w:t>Et vous</w:t>
      </w:r>
      <w:r>
        <w:t xml:space="preserve">, </w:t>
      </w:r>
      <w:r w:rsidR="00000000" w:rsidRPr="00033231">
        <w:t>Davy</w:t>
      </w:r>
      <w:r>
        <w:t xml:space="preserve"> ? </w:t>
      </w:r>
      <w:r w:rsidR="00000000" w:rsidRPr="00033231">
        <w:t>Mais venez</w:t>
      </w:r>
      <w:r>
        <w:t xml:space="preserve">, </w:t>
      </w:r>
      <w:r w:rsidR="00000000" w:rsidRPr="00033231">
        <w:t>Malone</w:t>
      </w:r>
      <w:r>
        <w:t xml:space="preserve">, </w:t>
      </w:r>
      <w:r w:rsidR="00000000" w:rsidRPr="00033231">
        <w:t>pourquoi n</w:t>
      </w:r>
      <w:r>
        <w:t>’</w:t>
      </w:r>
      <w:r w:rsidR="00000000" w:rsidRPr="00033231">
        <w:t>êtes-vous pas encore parti</w:t>
      </w:r>
      <w:r>
        <w:t> ?</w:t>
      </w:r>
    </w:p>
    <w:p w14:paraId="7AC485FF" w14:textId="77777777" w:rsidR="004F69D6" w:rsidRDefault="004F69D6" w:rsidP="0021796F">
      <w:r>
        <w:t>— </w:t>
      </w:r>
      <w:r w:rsidR="00000000" w:rsidRPr="00033231">
        <w:t>Je suis surpris</w:t>
      </w:r>
      <w:r>
        <w:t xml:space="preserve">, </w:t>
      </w:r>
      <w:r w:rsidR="00000000" w:rsidRPr="00033231">
        <w:t>monsieur</w:t>
      </w:r>
      <w:r>
        <w:t xml:space="preserve">, </w:t>
      </w:r>
      <w:r w:rsidR="00000000" w:rsidRPr="00033231">
        <w:t xml:space="preserve">que vous ne </w:t>
      </w:r>
      <w:proofErr w:type="spellStart"/>
      <w:r w:rsidR="00000000" w:rsidRPr="00033231">
        <w:t>soyiez</w:t>
      </w:r>
      <w:proofErr w:type="spellEnd"/>
      <w:r w:rsidR="00000000" w:rsidRPr="00033231">
        <w:t xml:space="preserve"> pas resté vous-même avec Moore</w:t>
      </w:r>
      <w:r>
        <w:t xml:space="preserve"> ; </w:t>
      </w:r>
      <w:r w:rsidR="00000000" w:rsidRPr="00033231">
        <w:t>vous aimez ces sortes de choses</w:t>
      </w:r>
      <w:r>
        <w:t>.</w:t>
      </w:r>
    </w:p>
    <w:p w14:paraId="7D20CD40" w14:textId="0650D44B" w:rsidR="00000000" w:rsidRPr="00033231" w:rsidRDefault="004F69D6" w:rsidP="0021796F">
      <w:r>
        <w:t>— </w:t>
      </w:r>
      <w:r w:rsidR="00000000" w:rsidRPr="00033231">
        <w:t>C</w:t>
      </w:r>
      <w:r>
        <w:t>’</w:t>
      </w:r>
      <w:r w:rsidR="00000000" w:rsidRPr="00033231">
        <w:t>est ce que j</w:t>
      </w:r>
      <w:r>
        <w:t>’</w:t>
      </w:r>
      <w:r w:rsidR="00000000" w:rsidRPr="00033231">
        <w:t>aurais fait</w:t>
      </w:r>
      <w:r>
        <w:t xml:space="preserve">, </w:t>
      </w:r>
      <w:r w:rsidR="00000000" w:rsidRPr="00033231">
        <w:t>s</w:t>
      </w:r>
      <w:r>
        <w:t>’</w:t>
      </w:r>
      <w:r w:rsidR="00000000" w:rsidRPr="00033231">
        <w:t>il ne m</w:t>
      </w:r>
      <w:r>
        <w:t>’</w:t>
      </w:r>
      <w:r w:rsidR="00000000" w:rsidRPr="00033231">
        <w:t>était malheureusement arrivé d</w:t>
      </w:r>
      <w:r>
        <w:t>’</w:t>
      </w:r>
      <w:r w:rsidR="00000000" w:rsidRPr="00033231">
        <w:t xml:space="preserve">engager </w:t>
      </w:r>
      <w:proofErr w:type="spellStart"/>
      <w:r w:rsidR="00000000" w:rsidRPr="00033231">
        <w:t>Boultby</w:t>
      </w:r>
      <w:proofErr w:type="spellEnd"/>
      <w:r w:rsidR="00000000" w:rsidRPr="00033231">
        <w:t xml:space="preserve"> à souper avec moi</w:t>
      </w:r>
      <w:r>
        <w:t xml:space="preserve">, </w:t>
      </w:r>
      <w:r w:rsidR="00000000" w:rsidRPr="00033231">
        <w:t xml:space="preserve">en </w:t>
      </w:r>
      <w:r w:rsidR="00000000" w:rsidRPr="00033231">
        <w:lastRenderedPageBreak/>
        <w:t xml:space="preserve">revenant </w:t>
      </w:r>
      <w:proofErr w:type="gramStart"/>
      <w:r w:rsidR="00000000" w:rsidRPr="00033231">
        <w:t>du meeting</w:t>
      </w:r>
      <w:proofErr w:type="gramEnd"/>
      <w:r w:rsidR="00000000" w:rsidRPr="00033231">
        <w:t xml:space="preserve"> de la Société biblique à </w:t>
      </w:r>
      <w:proofErr w:type="spellStart"/>
      <w:r w:rsidR="00000000" w:rsidRPr="00033231">
        <w:t>Nunnely</w:t>
      </w:r>
      <w:proofErr w:type="spellEnd"/>
      <w:r>
        <w:t xml:space="preserve">. </w:t>
      </w:r>
      <w:r w:rsidR="00000000" w:rsidRPr="00033231">
        <w:t>Je promis à Moore de vous envoyer comme mon substitut</w:t>
      </w:r>
      <w:r>
        <w:t xml:space="preserve">, </w:t>
      </w:r>
      <w:r w:rsidR="00000000" w:rsidRPr="00033231">
        <w:t>ce dont il ne me remercia pas</w:t>
      </w:r>
      <w:r>
        <w:t xml:space="preserve">. </w:t>
      </w:r>
      <w:r w:rsidR="00000000" w:rsidRPr="00033231">
        <w:t>Il eût beaucoup mieux aimé m</w:t>
      </w:r>
      <w:r>
        <w:t>’</w:t>
      </w:r>
      <w:r w:rsidR="00000000" w:rsidRPr="00033231">
        <w:t>avoir que vous</w:t>
      </w:r>
      <w:r>
        <w:t xml:space="preserve">, </w:t>
      </w:r>
      <w:r w:rsidR="00000000" w:rsidRPr="00033231">
        <w:t>Pierre</w:t>
      </w:r>
      <w:r>
        <w:t xml:space="preserve">. </w:t>
      </w:r>
      <w:r w:rsidR="00000000" w:rsidRPr="00033231">
        <w:t>S</w:t>
      </w:r>
      <w:r>
        <w:t>’</w:t>
      </w:r>
      <w:r w:rsidR="00000000" w:rsidRPr="00033231">
        <w:t>il y a un réel besoin de secours</w:t>
      </w:r>
      <w:r>
        <w:t xml:space="preserve">, </w:t>
      </w:r>
      <w:r w:rsidR="00000000" w:rsidRPr="00033231">
        <w:t>je vous joindrai</w:t>
      </w:r>
      <w:r>
        <w:t xml:space="preserve"> ; </w:t>
      </w:r>
      <w:r w:rsidR="00000000" w:rsidRPr="00033231">
        <w:t>la cloche de la f</w:t>
      </w:r>
      <w:r w:rsidR="00000000" w:rsidRPr="00033231">
        <w:t>a</w:t>
      </w:r>
      <w:r w:rsidR="00000000" w:rsidRPr="00033231">
        <w:t>brique m</w:t>
      </w:r>
      <w:r>
        <w:t>’</w:t>
      </w:r>
      <w:r w:rsidR="00000000" w:rsidRPr="00033231">
        <w:t>avertira</w:t>
      </w:r>
      <w:r>
        <w:t xml:space="preserve">. </w:t>
      </w:r>
      <w:r w:rsidR="00000000" w:rsidRPr="00033231">
        <w:t>Ainsi</w:t>
      </w:r>
      <w:r>
        <w:t xml:space="preserve">, </w:t>
      </w:r>
      <w:r w:rsidR="00000000" w:rsidRPr="00033231">
        <w:t>allez</w:t>
      </w:r>
      <w:r>
        <w:t xml:space="preserve"> ; </w:t>
      </w:r>
      <w:r w:rsidR="00000000" w:rsidRPr="00033231">
        <w:t>à moins que</w:t>
      </w:r>
      <w:r>
        <w:t xml:space="preserve">, </w:t>
      </w:r>
      <w:r w:rsidR="00000000" w:rsidRPr="00033231">
        <w:t>dit-il en se retou</w:t>
      </w:r>
      <w:r w:rsidR="00000000" w:rsidRPr="00033231">
        <w:t>r</w:t>
      </w:r>
      <w:r w:rsidR="00000000" w:rsidRPr="00033231">
        <w:t xml:space="preserve">nant subitement vers </w:t>
      </w:r>
      <w:r>
        <w:t>MM. </w:t>
      </w:r>
      <w:proofErr w:type="spellStart"/>
      <w:r w:rsidR="00000000" w:rsidRPr="00033231">
        <w:t>Sweeting</w:t>
      </w:r>
      <w:proofErr w:type="spellEnd"/>
      <w:r w:rsidR="00000000" w:rsidRPr="00033231">
        <w:t xml:space="preserve"> et Donne</w:t>
      </w:r>
      <w:r>
        <w:t xml:space="preserve">, </w:t>
      </w:r>
      <w:r w:rsidR="00000000" w:rsidRPr="00033231">
        <w:t>à moins que D</w:t>
      </w:r>
      <w:r w:rsidR="00000000" w:rsidRPr="00033231">
        <w:t>a</w:t>
      </w:r>
      <w:r w:rsidR="00000000" w:rsidRPr="00033231">
        <w:t xml:space="preserve">vy </w:t>
      </w:r>
      <w:proofErr w:type="spellStart"/>
      <w:r w:rsidR="00000000" w:rsidRPr="00033231">
        <w:t>Sweeting</w:t>
      </w:r>
      <w:proofErr w:type="spellEnd"/>
      <w:r w:rsidR="00000000" w:rsidRPr="00033231">
        <w:t xml:space="preserve"> et Joseph Donne ne préfèrent y aller</w:t>
      </w:r>
      <w:r>
        <w:t xml:space="preserve">. </w:t>
      </w:r>
      <w:r w:rsidR="00000000" w:rsidRPr="00033231">
        <w:t>La commi</w:t>
      </w:r>
      <w:r w:rsidR="00000000" w:rsidRPr="00033231">
        <w:t>s</w:t>
      </w:r>
      <w:r w:rsidR="00000000" w:rsidRPr="00033231">
        <w:t>sion est honorable</w:t>
      </w:r>
      <w:r>
        <w:t xml:space="preserve">, </w:t>
      </w:r>
      <w:r w:rsidR="00000000" w:rsidRPr="00033231">
        <w:t>non sans l</w:t>
      </w:r>
      <w:r>
        <w:t>’</w:t>
      </w:r>
      <w:r w:rsidR="00000000" w:rsidRPr="00033231">
        <w:t>assaisonnement d</w:t>
      </w:r>
      <w:r>
        <w:t>’</w:t>
      </w:r>
      <w:r w:rsidR="00000000" w:rsidRPr="00033231">
        <w:t>un réel petit danger</w:t>
      </w:r>
      <w:r>
        <w:t xml:space="preserve">, </w:t>
      </w:r>
      <w:r w:rsidR="00000000" w:rsidRPr="00033231">
        <w:t>car le pays est dans un singulier état</w:t>
      </w:r>
      <w:r>
        <w:t xml:space="preserve">, </w:t>
      </w:r>
      <w:r w:rsidR="00000000" w:rsidRPr="00033231">
        <w:t>comme vous le s</w:t>
      </w:r>
      <w:r w:rsidR="00000000" w:rsidRPr="00033231">
        <w:t>a</w:t>
      </w:r>
      <w:r w:rsidR="00000000" w:rsidRPr="00033231">
        <w:t>vez tous</w:t>
      </w:r>
      <w:r>
        <w:t xml:space="preserve">, </w:t>
      </w:r>
      <w:r w:rsidR="00000000" w:rsidRPr="00033231">
        <w:t>et Moore</w:t>
      </w:r>
      <w:r>
        <w:t xml:space="preserve">, </w:t>
      </w:r>
      <w:r w:rsidR="00000000" w:rsidRPr="00033231">
        <w:t>sa fabrique et ses machines</w:t>
      </w:r>
      <w:r>
        <w:t xml:space="preserve">, </w:t>
      </w:r>
      <w:r w:rsidR="00000000" w:rsidRPr="00033231">
        <w:t>sont suffisa</w:t>
      </w:r>
      <w:r w:rsidR="00000000" w:rsidRPr="00033231">
        <w:t>m</w:t>
      </w:r>
      <w:r w:rsidR="00000000" w:rsidRPr="00033231">
        <w:t>ment haïs</w:t>
      </w:r>
      <w:r>
        <w:t xml:space="preserve">. </w:t>
      </w:r>
      <w:r w:rsidR="00000000" w:rsidRPr="00033231">
        <w:t>Vous avez des sentiments chevaleresques et un cœur courageux dans votre poitrine</w:t>
      </w:r>
      <w:r>
        <w:t xml:space="preserve">, </w:t>
      </w:r>
      <w:r w:rsidR="00000000" w:rsidRPr="00033231">
        <w:t>je n</w:t>
      </w:r>
      <w:r>
        <w:t>’</w:t>
      </w:r>
      <w:r w:rsidR="00000000" w:rsidRPr="00033231">
        <w:t>en doute pas</w:t>
      </w:r>
      <w:r>
        <w:t xml:space="preserve">. </w:t>
      </w:r>
      <w:r w:rsidR="00000000" w:rsidRPr="00033231">
        <w:t>Peut-être suis-je trop partial envers mon favori Pierre</w:t>
      </w:r>
      <w:r>
        <w:t xml:space="preserve"> ; </w:t>
      </w:r>
      <w:r w:rsidR="00000000" w:rsidRPr="00033231">
        <w:t>le petit David sera le champion de l</w:t>
      </w:r>
      <w:r>
        <w:t>’</w:t>
      </w:r>
      <w:r w:rsidR="00000000" w:rsidRPr="00033231">
        <w:t>immaculé Joseph</w:t>
      </w:r>
      <w:r>
        <w:t xml:space="preserve">. </w:t>
      </w:r>
      <w:r w:rsidR="00000000" w:rsidRPr="00033231">
        <w:t>Malone</w:t>
      </w:r>
      <w:r>
        <w:t xml:space="preserve">, </w:t>
      </w:r>
      <w:r w:rsidR="00000000" w:rsidRPr="00033231">
        <w:t>vous n</w:t>
      </w:r>
      <w:r>
        <w:t>’</w:t>
      </w:r>
      <w:r w:rsidR="00000000" w:rsidRPr="00033231">
        <w:t>êtes qu</w:t>
      </w:r>
      <w:r>
        <w:t>’</w:t>
      </w:r>
      <w:r w:rsidR="00000000" w:rsidRPr="00033231">
        <w:t>un grand flandrin de Saül</w:t>
      </w:r>
      <w:r>
        <w:t xml:space="preserve">, </w:t>
      </w:r>
      <w:r w:rsidR="00000000" w:rsidRPr="00033231">
        <w:t>après tout</w:t>
      </w:r>
      <w:r>
        <w:t xml:space="preserve">, </w:t>
      </w:r>
      <w:r w:rsidR="00000000" w:rsidRPr="00033231">
        <w:t>bon seulement pour prêter votre armure</w:t>
      </w:r>
      <w:r>
        <w:t xml:space="preserve">. </w:t>
      </w:r>
      <w:r w:rsidR="00000000" w:rsidRPr="00033231">
        <w:t>Allons</w:t>
      </w:r>
      <w:r>
        <w:t xml:space="preserve">, </w:t>
      </w:r>
      <w:r w:rsidR="00000000" w:rsidRPr="00033231">
        <w:t>donnez vos armes</w:t>
      </w:r>
      <w:r>
        <w:t xml:space="preserve">, </w:t>
      </w:r>
      <w:r w:rsidR="00000000" w:rsidRPr="00033231">
        <w:t xml:space="preserve">cherchez votre </w:t>
      </w:r>
      <w:proofErr w:type="spellStart"/>
      <w:r w:rsidR="00000000" w:rsidRPr="00033231">
        <w:t>shill</w:t>
      </w:r>
      <w:r w:rsidR="00000000" w:rsidRPr="00033231">
        <w:t>e</w:t>
      </w:r>
      <w:r w:rsidR="00000000" w:rsidRPr="00033231">
        <w:t>lah</w:t>
      </w:r>
      <w:proofErr w:type="spellEnd"/>
      <w:r>
        <w:t xml:space="preserve"> ; </w:t>
      </w:r>
      <w:r w:rsidR="00000000" w:rsidRPr="00033231">
        <w:t>il est là dans le coin</w:t>
      </w:r>
      <w:r>
        <w:t>. »</w:t>
      </w:r>
    </w:p>
    <w:p w14:paraId="4C3AB593" w14:textId="77777777" w:rsidR="004F69D6" w:rsidRDefault="00000000" w:rsidP="0021796F">
      <w:r w:rsidRPr="00033231">
        <w:t>Avec une grimace significative</w:t>
      </w:r>
      <w:r w:rsidR="004F69D6">
        <w:t xml:space="preserve">, </w:t>
      </w:r>
      <w:r w:rsidRPr="00033231">
        <w:t>Malone produisit ses pist</w:t>
      </w:r>
      <w:r w:rsidRPr="00033231">
        <w:t>o</w:t>
      </w:r>
      <w:r w:rsidRPr="00033231">
        <w:t>lets</w:t>
      </w:r>
      <w:r w:rsidR="004F69D6">
        <w:t xml:space="preserve">, </w:t>
      </w:r>
      <w:r w:rsidRPr="00033231">
        <w:t>en offrant un à chacun de ses frères</w:t>
      </w:r>
      <w:r w:rsidR="004F69D6">
        <w:t xml:space="preserve">, </w:t>
      </w:r>
      <w:r w:rsidRPr="00033231">
        <w:t>qui ne s</w:t>
      </w:r>
      <w:r w:rsidR="004F69D6">
        <w:t>’</w:t>
      </w:r>
      <w:r w:rsidRPr="00033231">
        <w:t>empressèrent pas de le saisir</w:t>
      </w:r>
      <w:r w:rsidR="004F69D6">
        <w:t xml:space="preserve">. </w:t>
      </w:r>
      <w:r w:rsidRPr="00033231">
        <w:t>Avec une gracieuse modestie</w:t>
      </w:r>
      <w:r w:rsidR="004F69D6">
        <w:t xml:space="preserve">, </w:t>
      </w:r>
      <w:r w:rsidRPr="00033231">
        <w:t>chacun d</w:t>
      </w:r>
      <w:r w:rsidR="004F69D6">
        <w:t>’</w:t>
      </w:r>
      <w:r w:rsidRPr="00033231">
        <w:t>eux r</w:t>
      </w:r>
      <w:r w:rsidRPr="00033231">
        <w:t>e</w:t>
      </w:r>
      <w:r w:rsidRPr="00033231">
        <w:t>cula d</w:t>
      </w:r>
      <w:r w:rsidR="004F69D6">
        <w:t>’</w:t>
      </w:r>
      <w:r w:rsidRPr="00033231">
        <w:t>un pas devant l</w:t>
      </w:r>
      <w:r w:rsidR="004F69D6">
        <w:t>’</w:t>
      </w:r>
      <w:r w:rsidRPr="00033231">
        <w:t>arme offerte</w:t>
      </w:r>
      <w:r w:rsidR="004F69D6">
        <w:t>.</w:t>
      </w:r>
    </w:p>
    <w:p w14:paraId="603D1D91" w14:textId="3A8389BA" w:rsidR="004F69D6" w:rsidRDefault="004F69D6" w:rsidP="0021796F">
      <w:r>
        <w:t>« </w:t>
      </w:r>
      <w:r w:rsidR="00000000" w:rsidRPr="00033231">
        <w:t>Je ne les touche jamais</w:t>
      </w:r>
      <w:r>
        <w:t xml:space="preserve"> ; </w:t>
      </w:r>
      <w:r w:rsidR="00000000" w:rsidRPr="00033231">
        <w:t>je n</w:t>
      </w:r>
      <w:r>
        <w:t>’</w:t>
      </w:r>
      <w:r w:rsidR="00000000" w:rsidRPr="00033231">
        <w:t>ai jamais touché rien de ce</w:t>
      </w:r>
      <w:r w:rsidR="00000000" w:rsidRPr="00033231">
        <w:t>t</w:t>
      </w:r>
      <w:r w:rsidR="00000000" w:rsidRPr="00033231">
        <w:t>te espèce</w:t>
      </w:r>
      <w:r>
        <w:t xml:space="preserve">, </w:t>
      </w:r>
      <w:r w:rsidR="00000000" w:rsidRPr="00033231">
        <w:t xml:space="preserve">dit </w:t>
      </w:r>
      <w:r>
        <w:t>M. </w:t>
      </w:r>
      <w:r w:rsidR="00000000" w:rsidRPr="00033231">
        <w:t>Donne</w:t>
      </w:r>
      <w:r>
        <w:t>.</w:t>
      </w:r>
    </w:p>
    <w:p w14:paraId="6AB11241" w14:textId="4739C5CB" w:rsidR="004F69D6" w:rsidRDefault="004F69D6" w:rsidP="0021796F">
      <w:r>
        <w:t>— </w:t>
      </w:r>
      <w:r w:rsidR="00000000" w:rsidRPr="00033231">
        <w:t xml:space="preserve">Je suis presque un étranger pour </w:t>
      </w:r>
      <w:r>
        <w:t>M. </w:t>
      </w:r>
      <w:r w:rsidR="00000000" w:rsidRPr="00033231">
        <w:t>Moore</w:t>
      </w:r>
      <w:r>
        <w:t xml:space="preserve">, </w:t>
      </w:r>
      <w:r w:rsidR="00000000" w:rsidRPr="00033231">
        <w:t xml:space="preserve">murmura </w:t>
      </w:r>
      <w:proofErr w:type="spellStart"/>
      <w:r w:rsidR="00000000" w:rsidRPr="00033231">
        <w:t>Sweeting</w:t>
      </w:r>
      <w:proofErr w:type="spellEnd"/>
      <w:r>
        <w:t>.</w:t>
      </w:r>
    </w:p>
    <w:p w14:paraId="3DABC72C" w14:textId="77777777" w:rsidR="004F69D6" w:rsidRDefault="004F69D6" w:rsidP="0021796F">
      <w:r>
        <w:t>— </w:t>
      </w:r>
      <w:r w:rsidR="00000000" w:rsidRPr="00033231">
        <w:t>Si vous n</w:t>
      </w:r>
      <w:r>
        <w:t>’</w:t>
      </w:r>
      <w:r w:rsidR="00000000" w:rsidRPr="00033231">
        <w:t>avez jamais touché un pistolet</w:t>
      </w:r>
      <w:r>
        <w:t xml:space="preserve">, </w:t>
      </w:r>
      <w:r w:rsidR="00000000" w:rsidRPr="00033231">
        <w:t>eh bien</w:t>
      </w:r>
      <w:r>
        <w:t xml:space="preserve"> ! </w:t>
      </w:r>
      <w:r w:rsidR="00000000" w:rsidRPr="00033231">
        <w:t>essayez maintenant</w:t>
      </w:r>
      <w:r>
        <w:t xml:space="preserve">, </w:t>
      </w:r>
      <w:r w:rsidR="00000000" w:rsidRPr="00033231">
        <w:t>grand satrape d</w:t>
      </w:r>
      <w:r>
        <w:t>’</w:t>
      </w:r>
      <w:r w:rsidR="00000000" w:rsidRPr="00033231">
        <w:t>Égypte</w:t>
      </w:r>
      <w:r>
        <w:t xml:space="preserve">. </w:t>
      </w:r>
      <w:r w:rsidR="00000000" w:rsidRPr="00033231">
        <w:t>Quant au petit ménestrel</w:t>
      </w:r>
      <w:r>
        <w:t xml:space="preserve">, </w:t>
      </w:r>
      <w:r w:rsidR="00000000" w:rsidRPr="00033231">
        <w:t>il préférerait sans doute aller à la rencontre des Philistins sans autres armes que sa flûte</w:t>
      </w:r>
      <w:r>
        <w:t xml:space="preserve">. </w:t>
      </w:r>
      <w:r w:rsidR="00000000" w:rsidRPr="00033231">
        <w:t>Cherchez leurs chapeaux</w:t>
      </w:r>
      <w:r>
        <w:t xml:space="preserve">, </w:t>
      </w:r>
      <w:r w:rsidR="00000000" w:rsidRPr="00033231">
        <w:t>Pierre</w:t>
      </w:r>
      <w:r>
        <w:t xml:space="preserve">, </w:t>
      </w:r>
      <w:r w:rsidR="00000000" w:rsidRPr="00033231">
        <w:t>il faut qu</w:t>
      </w:r>
      <w:r>
        <w:t>’</w:t>
      </w:r>
      <w:r w:rsidR="00000000" w:rsidRPr="00033231">
        <w:t>ils y aillent tous les deux</w:t>
      </w:r>
      <w:r>
        <w:t>.</w:t>
      </w:r>
    </w:p>
    <w:p w14:paraId="07576429" w14:textId="77777777" w:rsidR="004F69D6" w:rsidRDefault="004F69D6" w:rsidP="0021796F">
      <w:r>
        <w:lastRenderedPageBreak/>
        <w:t>— </w:t>
      </w:r>
      <w:r w:rsidR="00000000" w:rsidRPr="00033231">
        <w:t>Non</w:t>
      </w:r>
      <w:r>
        <w:t xml:space="preserve">, </w:t>
      </w:r>
      <w:r w:rsidR="00000000" w:rsidRPr="00033231">
        <w:t>monsieur</w:t>
      </w:r>
      <w:r>
        <w:t xml:space="preserve">, </w:t>
      </w:r>
      <w:r w:rsidR="00000000" w:rsidRPr="00033231">
        <w:t>non</w:t>
      </w:r>
      <w:r>
        <w:t xml:space="preserve">, </w:t>
      </w:r>
      <w:r w:rsidR="00000000" w:rsidRPr="00033231">
        <w:t xml:space="preserve">monsieur </w:t>
      </w:r>
      <w:proofErr w:type="spellStart"/>
      <w:r w:rsidR="00000000" w:rsidRPr="00033231">
        <w:t>Helstone</w:t>
      </w:r>
      <w:proofErr w:type="spellEnd"/>
      <w:r>
        <w:t xml:space="preserve"> ; </w:t>
      </w:r>
      <w:r w:rsidR="00000000" w:rsidRPr="00033231">
        <w:t>ma mère serait fâchée</w:t>
      </w:r>
      <w:r>
        <w:t xml:space="preserve">, </w:t>
      </w:r>
      <w:r w:rsidR="00000000" w:rsidRPr="00033231">
        <w:t xml:space="preserve">dit </w:t>
      </w:r>
      <w:proofErr w:type="spellStart"/>
      <w:r w:rsidR="00000000" w:rsidRPr="00033231">
        <w:t>Sweeting</w:t>
      </w:r>
      <w:proofErr w:type="spellEnd"/>
      <w:r>
        <w:t>.</w:t>
      </w:r>
    </w:p>
    <w:p w14:paraId="21E25C44" w14:textId="77777777" w:rsidR="004F69D6" w:rsidRDefault="004F69D6" w:rsidP="0021796F">
      <w:r>
        <w:t>— </w:t>
      </w:r>
      <w:r w:rsidR="00000000" w:rsidRPr="00033231">
        <w:t>Et je me suis fait une règle de ne jamais m</w:t>
      </w:r>
      <w:r>
        <w:t>’</w:t>
      </w:r>
      <w:r w:rsidR="00000000" w:rsidRPr="00033231">
        <w:t>immiscer dans des affaires de ce genre</w:t>
      </w:r>
      <w:r>
        <w:t>, »</w:t>
      </w:r>
      <w:r w:rsidR="00000000" w:rsidRPr="00033231">
        <w:t xml:space="preserve"> observa Donne</w:t>
      </w:r>
      <w:r>
        <w:t>.</w:t>
      </w:r>
    </w:p>
    <w:p w14:paraId="36725468" w14:textId="77777777" w:rsidR="004F69D6" w:rsidRDefault="00000000" w:rsidP="0021796F">
      <w:proofErr w:type="spellStart"/>
      <w:r w:rsidRPr="00033231">
        <w:t>Helstone</w:t>
      </w:r>
      <w:proofErr w:type="spellEnd"/>
      <w:r w:rsidRPr="00033231">
        <w:t xml:space="preserve"> sourit sardoniquement</w:t>
      </w:r>
      <w:r w:rsidR="004F69D6">
        <w:t xml:space="preserve"> ; </w:t>
      </w:r>
      <w:r w:rsidRPr="00033231">
        <w:t>Malone poussa un rire qui ressemblait à un hennissement</w:t>
      </w:r>
      <w:r w:rsidR="004F69D6">
        <w:t>.</w:t>
      </w:r>
    </w:p>
    <w:p w14:paraId="010E48B0" w14:textId="77777777" w:rsidR="004F69D6" w:rsidRDefault="00000000" w:rsidP="0021796F">
      <w:r w:rsidRPr="00033231">
        <w:t>Il replaça ses armes</w:t>
      </w:r>
      <w:r w:rsidR="004F69D6">
        <w:t xml:space="preserve">, </w:t>
      </w:r>
      <w:r w:rsidRPr="00033231">
        <w:t>prit son chapeau et son bâton</w:t>
      </w:r>
      <w:r w:rsidR="004F69D6">
        <w:t xml:space="preserve">, </w:t>
      </w:r>
      <w:r w:rsidRPr="00033231">
        <w:t>et</w:t>
      </w:r>
      <w:r w:rsidR="004F69D6">
        <w:t xml:space="preserve">, </w:t>
      </w:r>
      <w:r w:rsidRPr="00033231">
        <w:t>d</w:t>
      </w:r>
      <w:r w:rsidRPr="00033231">
        <w:t>i</w:t>
      </w:r>
      <w:r w:rsidRPr="00033231">
        <w:t>sant que jamais il ne s</w:t>
      </w:r>
      <w:r w:rsidR="004F69D6">
        <w:t>’</w:t>
      </w:r>
      <w:r w:rsidRPr="00033231">
        <w:t>était senti aussi bien disposé pour ripo</w:t>
      </w:r>
      <w:r w:rsidRPr="00033231">
        <w:t>s</w:t>
      </w:r>
      <w:r w:rsidRPr="00033231">
        <w:t>ter à une agression</w:t>
      </w:r>
      <w:r w:rsidR="004F69D6">
        <w:t xml:space="preserve">, </w:t>
      </w:r>
      <w:r w:rsidRPr="00033231">
        <w:t>et qu</w:t>
      </w:r>
      <w:r w:rsidR="004F69D6">
        <w:t>’</w:t>
      </w:r>
      <w:r w:rsidRPr="00033231">
        <w:t>il voudrait bien qu</w:t>
      </w:r>
      <w:r w:rsidR="004F69D6">
        <w:t>’</w:t>
      </w:r>
      <w:r w:rsidRPr="00033231">
        <w:t>une vingtaine de ces graisseux apprêteurs de drap attaquassent la fabrique de Moore cette nuit</w:t>
      </w:r>
      <w:r w:rsidR="004F69D6">
        <w:t xml:space="preserve">, </w:t>
      </w:r>
      <w:r w:rsidRPr="00033231">
        <w:t>il sortit</w:t>
      </w:r>
      <w:r w:rsidR="004F69D6">
        <w:t xml:space="preserve">, </w:t>
      </w:r>
      <w:r w:rsidRPr="00033231">
        <w:t>descendant l</w:t>
      </w:r>
      <w:r w:rsidR="004F69D6">
        <w:t>’</w:t>
      </w:r>
      <w:r w:rsidRPr="00033231">
        <w:t>escalier en deux ou trois enjambées</w:t>
      </w:r>
      <w:r w:rsidR="004F69D6">
        <w:t xml:space="preserve">, </w:t>
      </w:r>
      <w:r w:rsidRPr="00033231">
        <w:t>et faisant trembler la maison par la violence avec l</w:t>
      </w:r>
      <w:r w:rsidRPr="00033231">
        <w:t>a</w:t>
      </w:r>
      <w:r w:rsidRPr="00033231">
        <w:t>quelle il ferma la porte derrière lui</w:t>
      </w:r>
      <w:r w:rsidR="004F69D6">
        <w:t>.</w:t>
      </w:r>
    </w:p>
    <w:p w14:paraId="6DC3D588" w14:textId="539BB4A4" w:rsidR="004F69D6" w:rsidRDefault="00000000" w:rsidP="004F69D6">
      <w:pPr>
        <w:pStyle w:val="Titre2"/>
        <w:rPr>
          <w:szCs w:val="44"/>
        </w:rPr>
      </w:pPr>
      <w:bookmarkStart w:id="2" w:name="_Toc199956083"/>
      <w:r w:rsidRPr="00AF30F4">
        <w:rPr>
          <w:szCs w:val="44"/>
        </w:rPr>
        <w:lastRenderedPageBreak/>
        <w:t>CHAPITRE II</w:t>
      </w:r>
      <w:r w:rsidR="004F69D6">
        <w:rPr>
          <w:szCs w:val="44"/>
        </w:rPr>
        <w:t>.</w:t>
      </w:r>
      <w:r w:rsidR="004F69D6">
        <w:rPr>
          <w:szCs w:val="44"/>
        </w:rPr>
        <w:br/>
      </w:r>
      <w:r w:rsidRPr="00AF30F4">
        <w:rPr>
          <w:szCs w:val="44"/>
        </w:rPr>
        <w:br/>
        <w:t>Les voitures</w:t>
      </w:r>
      <w:r w:rsidR="004F69D6">
        <w:rPr>
          <w:szCs w:val="44"/>
        </w:rPr>
        <w:t>.</w:t>
      </w:r>
      <w:bookmarkEnd w:id="2"/>
    </w:p>
    <w:p w14:paraId="1666269A" w14:textId="73702F77" w:rsidR="004F69D6" w:rsidRDefault="00000000" w:rsidP="0021796F">
      <w:r w:rsidRPr="00033231">
        <w:t>La soirée était très-noire</w:t>
      </w:r>
      <w:r w:rsidR="004F69D6">
        <w:t xml:space="preserve"> : </w:t>
      </w:r>
      <w:r w:rsidRPr="00033231">
        <w:t>les étoiles et la lune étaient ma</w:t>
      </w:r>
      <w:r w:rsidRPr="00033231">
        <w:t>s</w:t>
      </w:r>
      <w:r w:rsidRPr="00033231">
        <w:t>quées par de gros nuages qui</w:t>
      </w:r>
      <w:r w:rsidR="004F69D6">
        <w:t xml:space="preserve">, </w:t>
      </w:r>
      <w:r w:rsidRPr="00033231">
        <w:t>gris dans le jour</w:t>
      </w:r>
      <w:r w:rsidR="004F69D6">
        <w:t xml:space="preserve">, </w:t>
      </w:r>
      <w:r w:rsidRPr="00033231">
        <w:t>étaient maint</w:t>
      </w:r>
      <w:r w:rsidRPr="00033231">
        <w:t>e</w:t>
      </w:r>
      <w:r w:rsidRPr="00033231">
        <w:t>nant du noir le plus sombre</w:t>
      </w:r>
      <w:r w:rsidR="004F69D6">
        <w:t xml:space="preserve">. </w:t>
      </w:r>
      <w:r w:rsidRPr="00033231">
        <w:t>Malone n</w:t>
      </w:r>
      <w:r w:rsidR="004F69D6">
        <w:t>’</w:t>
      </w:r>
      <w:r w:rsidRPr="00033231">
        <w:t>était pas un homme adonné à l</w:t>
      </w:r>
      <w:r w:rsidR="004F69D6">
        <w:t>’</w:t>
      </w:r>
      <w:r w:rsidRPr="00033231">
        <w:t>observation de la nature</w:t>
      </w:r>
      <w:r w:rsidR="004F69D6">
        <w:t xml:space="preserve"> ; </w:t>
      </w:r>
      <w:r w:rsidRPr="00033231">
        <w:t>ses changements</w:t>
      </w:r>
      <w:r w:rsidR="004F69D6">
        <w:t xml:space="preserve">, </w:t>
      </w:r>
      <w:r w:rsidRPr="00033231">
        <w:t>pour la plupart</w:t>
      </w:r>
      <w:r w:rsidR="004F69D6">
        <w:t xml:space="preserve">, </w:t>
      </w:r>
      <w:r w:rsidRPr="00033231">
        <w:t>avaient lieu sans qu</w:t>
      </w:r>
      <w:r w:rsidR="004F69D6">
        <w:t>’</w:t>
      </w:r>
      <w:r w:rsidRPr="00033231">
        <w:t>il s</w:t>
      </w:r>
      <w:r w:rsidR="004F69D6">
        <w:t>’</w:t>
      </w:r>
      <w:r w:rsidRPr="00033231">
        <w:t>en aperçût</w:t>
      </w:r>
      <w:r w:rsidR="004F69D6">
        <w:t xml:space="preserve"> ; </w:t>
      </w:r>
      <w:r w:rsidRPr="00033231">
        <w:t>il eût pu marcher pendant plusieurs milles dans les plus variables jours d</w:t>
      </w:r>
      <w:r w:rsidR="004F69D6">
        <w:t>’</w:t>
      </w:r>
      <w:r w:rsidRPr="00033231">
        <w:t>avril</w:t>
      </w:r>
      <w:r w:rsidR="004F69D6">
        <w:t xml:space="preserve">, </w:t>
      </w:r>
      <w:r w:rsidRPr="00033231">
        <w:t>sans voir les gracieuses caresses que le ciel fait à la terre</w:t>
      </w:r>
      <w:r w:rsidR="004F69D6">
        <w:t xml:space="preserve">, </w:t>
      </w:r>
      <w:r w:rsidRPr="00033231">
        <w:t>sans remarquer les sommets des verdoyantes collines s</w:t>
      </w:r>
      <w:r w:rsidR="004F69D6">
        <w:t>’</w:t>
      </w:r>
      <w:r w:rsidRPr="00033231">
        <w:t>épanouissant sous un baiser du soleil</w:t>
      </w:r>
      <w:r w:rsidR="004F69D6">
        <w:t xml:space="preserve">, </w:t>
      </w:r>
      <w:r w:rsidRPr="00033231">
        <w:t>ou cachant leurs crêtes sous les tresses pendantes et échevelées d</w:t>
      </w:r>
      <w:r w:rsidR="004F69D6">
        <w:t>’</w:t>
      </w:r>
      <w:r w:rsidRPr="00033231">
        <w:t>un nuage</w:t>
      </w:r>
      <w:r w:rsidR="004F69D6">
        <w:t xml:space="preserve">, </w:t>
      </w:r>
      <w:r w:rsidRPr="00033231">
        <w:t>lorsqu</w:t>
      </w:r>
      <w:r w:rsidR="004F69D6">
        <w:t>’</w:t>
      </w:r>
      <w:r w:rsidRPr="00033231">
        <w:t>une averse pleure sur eux</w:t>
      </w:r>
      <w:r w:rsidR="004F69D6">
        <w:t xml:space="preserve">. </w:t>
      </w:r>
      <w:r w:rsidRPr="00033231">
        <w:t>Il ne remarquait donc pas le contraste du ciel tel qu</w:t>
      </w:r>
      <w:r w:rsidR="004F69D6">
        <w:t>’</w:t>
      </w:r>
      <w:r w:rsidRPr="00033231">
        <w:t>il paraissait en ce moment</w:t>
      </w:r>
      <w:r w:rsidR="004F69D6">
        <w:t xml:space="preserve"> (</w:t>
      </w:r>
      <w:r w:rsidRPr="00033231">
        <w:t>une voûte sombre et mouvante</w:t>
      </w:r>
      <w:r w:rsidR="004F69D6">
        <w:t xml:space="preserve">, </w:t>
      </w:r>
      <w:r w:rsidRPr="00033231">
        <w:t>noire partout</w:t>
      </w:r>
      <w:r w:rsidR="004F69D6">
        <w:t xml:space="preserve">, </w:t>
      </w:r>
      <w:r w:rsidRPr="00033231">
        <w:t>excepté vers l</w:t>
      </w:r>
      <w:r w:rsidR="004F69D6">
        <w:t>’</w:t>
      </w:r>
      <w:r w:rsidRPr="00033231">
        <w:t>est</w:t>
      </w:r>
      <w:r w:rsidR="004F69D6">
        <w:t xml:space="preserve">, </w:t>
      </w:r>
      <w:r w:rsidRPr="00033231">
        <w:t xml:space="preserve">où les fournaises des forges de </w:t>
      </w:r>
      <w:proofErr w:type="spellStart"/>
      <w:r w:rsidRPr="00033231">
        <w:t>Sti</w:t>
      </w:r>
      <w:r w:rsidRPr="00033231">
        <w:t>l</w:t>
      </w:r>
      <w:r w:rsidRPr="00033231">
        <w:t>bro</w:t>
      </w:r>
      <w:proofErr w:type="spellEnd"/>
      <w:r w:rsidR="004F69D6">
        <w:t>’</w:t>
      </w:r>
      <w:r w:rsidRPr="00033231">
        <w:t xml:space="preserve"> répandaient une lueur blafarde sur l</w:t>
      </w:r>
      <w:r w:rsidR="004F69D6">
        <w:t>’</w:t>
      </w:r>
      <w:r w:rsidRPr="00033231">
        <w:t>horizon</w:t>
      </w:r>
      <w:r w:rsidR="004F69D6">
        <w:t xml:space="preserve">), </w:t>
      </w:r>
      <w:r w:rsidRPr="00033231">
        <w:t>avec le même ciel pendant une nuit froide et sans nuage</w:t>
      </w:r>
      <w:r w:rsidR="004F69D6">
        <w:t xml:space="preserve">. </w:t>
      </w:r>
      <w:r w:rsidRPr="00033231">
        <w:t>Il ne se demandait point ce qu</w:t>
      </w:r>
      <w:r w:rsidR="004F69D6">
        <w:t>’</w:t>
      </w:r>
      <w:r w:rsidRPr="00033231">
        <w:t>étaient devenues les constellations et les planètes</w:t>
      </w:r>
      <w:r w:rsidR="004F69D6">
        <w:t xml:space="preserve">, </w:t>
      </w:r>
      <w:r w:rsidRPr="00033231">
        <w:t>et ne regrettait pas la sérénité d</w:t>
      </w:r>
      <w:r w:rsidR="004F69D6">
        <w:t>’</w:t>
      </w:r>
      <w:r w:rsidRPr="00033231">
        <w:t>azur de cet océan aérien constellé par ces petites îles qu</w:t>
      </w:r>
      <w:r w:rsidR="004F69D6">
        <w:t>’</w:t>
      </w:r>
      <w:r w:rsidRPr="00033231">
        <w:t>un autre océan</w:t>
      </w:r>
      <w:r w:rsidR="004F69D6">
        <w:t xml:space="preserve">, </w:t>
      </w:r>
      <w:r w:rsidRPr="00033231">
        <w:t>d</w:t>
      </w:r>
      <w:r w:rsidR="004F69D6">
        <w:t>’</w:t>
      </w:r>
      <w:r w:rsidRPr="00033231">
        <w:t>un élément plus lourd et plus dense</w:t>
      </w:r>
      <w:r w:rsidR="004F69D6">
        <w:t xml:space="preserve">, </w:t>
      </w:r>
      <w:r w:rsidRPr="00033231">
        <w:t>qui roulait au-dessous</w:t>
      </w:r>
      <w:r w:rsidR="004F69D6">
        <w:t xml:space="preserve">, </w:t>
      </w:r>
      <w:r w:rsidRPr="00033231">
        <w:t>dérobait à ses yeux</w:t>
      </w:r>
      <w:r w:rsidR="004F69D6">
        <w:t xml:space="preserve">. </w:t>
      </w:r>
      <w:r w:rsidRPr="00033231">
        <w:t>Il pou</w:t>
      </w:r>
      <w:r w:rsidRPr="00033231">
        <w:t>r</w:t>
      </w:r>
      <w:r w:rsidRPr="00033231">
        <w:t>suivait sa route brutalement</w:t>
      </w:r>
      <w:r w:rsidR="004F69D6">
        <w:t xml:space="preserve">, </w:t>
      </w:r>
      <w:r w:rsidRPr="00033231">
        <w:t>penché en avant et portant son chapeau en arrière de sa tête à la manière irlandaise</w:t>
      </w:r>
      <w:r w:rsidR="004F69D6">
        <w:t xml:space="preserve">, </w:t>
      </w:r>
      <w:r w:rsidRPr="00033231">
        <w:t>faisant r</w:t>
      </w:r>
      <w:r w:rsidRPr="00033231">
        <w:t>é</w:t>
      </w:r>
      <w:r w:rsidRPr="00033231">
        <w:t>sonner la chaussée</w:t>
      </w:r>
      <w:r w:rsidR="004F69D6">
        <w:t xml:space="preserve">, </w:t>
      </w:r>
      <w:r w:rsidRPr="00033231">
        <w:t>lorsque la route en possédait une</w:t>
      </w:r>
      <w:r w:rsidR="004F69D6">
        <w:t xml:space="preserve">, </w:t>
      </w:r>
      <w:r w:rsidRPr="00033231">
        <w:t>ou ma</w:t>
      </w:r>
      <w:r w:rsidRPr="00033231">
        <w:t>r</w:t>
      </w:r>
      <w:r w:rsidRPr="00033231">
        <w:t>chant dans les ornières</w:t>
      </w:r>
      <w:r w:rsidR="004F69D6">
        <w:t xml:space="preserve">, </w:t>
      </w:r>
      <w:r w:rsidRPr="00033231">
        <w:t>lorsque le pavé était remplacé par le gravier</w:t>
      </w:r>
      <w:r w:rsidR="004F69D6">
        <w:t xml:space="preserve">. </w:t>
      </w:r>
      <w:r w:rsidRPr="00033231">
        <w:t>Il ne se préoccupait que de certaines limites</w:t>
      </w:r>
      <w:r w:rsidR="004F69D6">
        <w:t xml:space="preserve"> : </w:t>
      </w:r>
      <w:r w:rsidRPr="00033231">
        <w:t>la flèche de l</w:t>
      </w:r>
      <w:r w:rsidR="004F69D6">
        <w:t>’</w:t>
      </w:r>
      <w:r w:rsidRPr="00033231">
        <w:t xml:space="preserve">église de </w:t>
      </w:r>
      <w:proofErr w:type="spellStart"/>
      <w:r w:rsidRPr="00033231">
        <w:t>Briarfield</w:t>
      </w:r>
      <w:proofErr w:type="spellEnd"/>
      <w:r w:rsidR="004F69D6">
        <w:t xml:space="preserve">, </w:t>
      </w:r>
      <w:r w:rsidRPr="00033231">
        <w:t>et</w:t>
      </w:r>
      <w:r w:rsidR="004F69D6">
        <w:t xml:space="preserve">, </w:t>
      </w:r>
      <w:r w:rsidRPr="00033231">
        <w:t>plus loin</w:t>
      </w:r>
      <w:r w:rsidR="004F69D6">
        <w:t xml:space="preserve">, </w:t>
      </w:r>
      <w:r w:rsidRPr="00033231">
        <w:t>les lumières de la Maison-Rouge</w:t>
      </w:r>
      <w:r w:rsidR="004F69D6">
        <w:t xml:space="preserve">. </w:t>
      </w:r>
      <w:r w:rsidRPr="00033231">
        <w:t>Celle-ci était une auberge</w:t>
      </w:r>
      <w:r w:rsidR="004F69D6">
        <w:t xml:space="preserve">, </w:t>
      </w:r>
      <w:r w:rsidRPr="00033231">
        <w:t>et</w:t>
      </w:r>
      <w:r w:rsidR="004F69D6">
        <w:t xml:space="preserve">, </w:t>
      </w:r>
      <w:r w:rsidRPr="00033231">
        <w:t>lorsqu</w:t>
      </w:r>
      <w:r w:rsidR="004F69D6">
        <w:t>’</w:t>
      </w:r>
      <w:r w:rsidRPr="00033231">
        <w:t>il l</w:t>
      </w:r>
      <w:r w:rsidR="004F69D6">
        <w:t>’</w:t>
      </w:r>
      <w:r w:rsidRPr="00033231">
        <w:t>atteignit</w:t>
      </w:r>
      <w:r w:rsidR="004F69D6">
        <w:t xml:space="preserve">, </w:t>
      </w:r>
      <w:r w:rsidRPr="00033231">
        <w:t xml:space="preserve">la lueur du feu à travers les rideaux à moitié fermés </w:t>
      </w:r>
      <w:r w:rsidRPr="00033231">
        <w:lastRenderedPageBreak/>
        <w:t>d</w:t>
      </w:r>
      <w:r w:rsidR="004F69D6">
        <w:t>’</w:t>
      </w:r>
      <w:r w:rsidRPr="00033231">
        <w:t>une fenêtre</w:t>
      </w:r>
      <w:r w:rsidR="004F69D6">
        <w:t xml:space="preserve">, </w:t>
      </w:r>
      <w:r w:rsidRPr="00033231">
        <w:t>la vue des verres sur une table ronde</w:t>
      </w:r>
      <w:r w:rsidR="004F69D6">
        <w:t xml:space="preserve">, </w:t>
      </w:r>
      <w:r w:rsidRPr="00033231">
        <w:t>et de joyeux convives assis sur un banc de chêne</w:t>
      </w:r>
      <w:r w:rsidR="004F69D6">
        <w:t xml:space="preserve">, </w:t>
      </w:r>
      <w:r w:rsidRPr="00033231">
        <w:t>faillirent détourner le vicaire de sa course</w:t>
      </w:r>
      <w:r w:rsidR="004F69D6">
        <w:t xml:space="preserve">. </w:t>
      </w:r>
      <w:r w:rsidRPr="00033231">
        <w:t>Il lui vint une violente envie de boire un verre de whisky et d</w:t>
      </w:r>
      <w:r w:rsidR="004F69D6">
        <w:t>’</w:t>
      </w:r>
      <w:r w:rsidRPr="00033231">
        <w:t>eau</w:t>
      </w:r>
      <w:r w:rsidR="004F69D6">
        <w:t xml:space="preserve"> ; </w:t>
      </w:r>
      <w:r w:rsidRPr="00033231">
        <w:t>dans un autre lieu</w:t>
      </w:r>
      <w:r w:rsidR="004F69D6">
        <w:t xml:space="preserve">, </w:t>
      </w:r>
      <w:r w:rsidRPr="00033231">
        <w:t>il eût immédiatement satisfait son désir</w:t>
      </w:r>
      <w:r w:rsidR="004F69D6">
        <w:t xml:space="preserve"> ; </w:t>
      </w:r>
      <w:r w:rsidRPr="00033231">
        <w:t>mais les individus réunis dans cette cuisine étaient tous des p</w:t>
      </w:r>
      <w:r w:rsidRPr="00033231">
        <w:t>a</w:t>
      </w:r>
      <w:r w:rsidRPr="00033231">
        <w:t xml:space="preserve">roissiens de </w:t>
      </w:r>
      <w:r w:rsidR="004F69D6">
        <w:t>M. </w:t>
      </w:r>
      <w:proofErr w:type="spellStart"/>
      <w:r w:rsidRPr="00033231">
        <w:t>Helstone</w:t>
      </w:r>
      <w:proofErr w:type="spellEnd"/>
      <w:r w:rsidR="004F69D6">
        <w:t xml:space="preserve"> ; </w:t>
      </w:r>
      <w:r w:rsidRPr="00033231">
        <w:t>tous le connaissaient</w:t>
      </w:r>
      <w:r w:rsidR="004F69D6">
        <w:t xml:space="preserve"> ; </w:t>
      </w:r>
      <w:r w:rsidRPr="00033231">
        <w:t>il poussa un soupir et passa</w:t>
      </w:r>
      <w:r w:rsidR="004F69D6">
        <w:t>.</w:t>
      </w:r>
    </w:p>
    <w:p w14:paraId="1FBA4F7D" w14:textId="77777777" w:rsidR="004F69D6" w:rsidRDefault="00000000" w:rsidP="0021796F">
      <w:r w:rsidRPr="00033231">
        <w:t>Il fallait en ce moment quitter la route</w:t>
      </w:r>
      <w:r w:rsidR="004F69D6">
        <w:t xml:space="preserve">, </w:t>
      </w:r>
      <w:r w:rsidRPr="00033231">
        <w:t xml:space="preserve">car la distance qui le séparait de la manufacture de </w:t>
      </w:r>
      <w:proofErr w:type="spellStart"/>
      <w:r w:rsidRPr="00033231">
        <w:t>Hollow</w:t>
      </w:r>
      <w:proofErr w:type="spellEnd"/>
      <w:r w:rsidRPr="00033231">
        <w:t xml:space="preserve"> pouvait être considér</w:t>
      </w:r>
      <w:r w:rsidRPr="00033231">
        <w:t>a</w:t>
      </w:r>
      <w:r w:rsidRPr="00033231">
        <w:t>blement abrégée en traversant les champs qui étaient en plaine</w:t>
      </w:r>
      <w:r w:rsidR="004F69D6">
        <w:t xml:space="preserve">. </w:t>
      </w:r>
      <w:r w:rsidRPr="00033231">
        <w:t>Malone les traversa en ligne droite</w:t>
      </w:r>
      <w:r w:rsidR="004F69D6">
        <w:t xml:space="preserve">, </w:t>
      </w:r>
      <w:r w:rsidRPr="00033231">
        <w:t>escaladant les haies et les murs</w:t>
      </w:r>
      <w:r w:rsidR="004F69D6">
        <w:t xml:space="preserve">. </w:t>
      </w:r>
      <w:r w:rsidRPr="00033231">
        <w:t>Il passa auprès d</w:t>
      </w:r>
      <w:r w:rsidR="004F69D6">
        <w:t>’</w:t>
      </w:r>
      <w:r w:rsidRPr="00033231">
        <w:t>un seul bâtiment</w:t>
      </w:r>
      <w:r w:rsidR="004F69D6">
        <w:t xml:space="preserve">, </w:t>
      </w:r>
      <w:r w:rsidRPr="00033231">
        <w:t>large et irrégulier</w:t>
      </w:r>
      <w:r w:rsidR="004F69D6">
        <w:t xml:space="preserve">. </w:t>
      </w:r>
      <w:r w:rsidRPr="00033231">
        <w:t>On apercevait un pignon élevé</w:t>
      </w:r>
      <w:r w:rsidR="004F69D6">
        <w:t xml:space="preserve">, </w:t>
      </w:r>
      <w:r w:rsidRPr="00033231">
        <w:t>puis un front d</w:t>
      </w:r>
      <w:r w:rsidR="004F69D6">
        <w:t>’</w:t>
      </w:r>
      <w:r w:rsidRPr="00033231">
        <w:t>une grande lo</w:t>
      </w:r>
      <w:r w:rsidRPr="00033231">
        <w:t>n</w:t>
      </w:r>
      <w:r w:rsidRPr="00033231">
        <w:t>gueur</w:t>
      </w:r>
      <w:r w:rsidR="004F69D6">
        <w:t xml:space="preserve">, </w:t>
      </w:r>
      <w:r w:rsidRPr="00033231">
        <w:t>ensuite un pignon peu élevé</w:t>
      </w:r>
      <w:r w:rsidR="004F69D6">
        <w:t xml:space="preserve">, </w:t>
      </w:r>
      <w:r w:rsidRPr="00033231">
        <w:t>puis un amas de grosses cheminées</w:t>
      </w:r>
      <w:r w:rsidR="004F69D6">
        <w:t xml:space="preserve"> ; </w:t>
      </w:r>
      <w:r w:rsidRPr="00033231">
        <w:t>derrière se trouvaient quelques arbres</w:t>
      </w:r>
      <w:r w:rsidR="004F69D6">
        <w:t xml:space="preserve">. </w:t>
      </w:r>
      <w:r w:rsidRPr="00033231">
        <w:t>Ce bâtiment était dans une obscurité complète</w:t>
      </w:r>
      <w:r w:rsidR="004F69D6">
        <w:t xml:space="preserve"> ; </w:t>
      </w:r>
      <w:r w:rsidRPr="00033231">
        <w:t>aucune lumière ne brillait aux fenêtres</w:t>
      </w:r>
      <w:r w:rsidR="004F69D6">
        <w:t xml:space="preserve"> : </w:t>
      </w:r>
      <w:r w:rsidRPr="00033231">
        <w:t>la pluie qui coulait du toit et le vent qui sifflait a</w:t>
      </w:r>
      <w:r w:rsidRPr="00033231">
        <w:t>u</w:t>
      </w:r>
      <w:r w:rsidRPr="00033231">
        <w:t>tour des cheminées étaient les seuls sons que l</w:t>
      </w:r>
      <w:r w:rsidR="004F69D6">
        <w:t>’</w:t>
      </w:r>
      <w:r w:rsidRPr="00033231">
        <w:t>on entendit</w:t>
      </w:r>
      <w:r w:rsidR="004F69D6">
        <w:t>.</w:t>
      </w:r>
    </w:p>
    <w:p w14:paraId="0812A16C" w14:textId="77777777" w:rsidR="004F69D6" w:rsidRDefault="00000000" w:rsidP="0021796F">
      <w:r w:rsidRPr="00033231">
        <w:t>Ce bâtiment passé</w:t>
      </w:r>
      <w:r w:rsidR="004F69D6">
        <w:t xml:space="preserve">, </w:t>
      </w:r>
      <w:r w:rsidRPr="00033231">
        <w:t>les champs</w:t>
      </w:r>
      <w:r w:rsidR="004F69D6">
        <w:t xml:space="preserve">, </w:t>
      </w:r>
      <w:r w:rsidRPr="00033231">
        <w:t>qui avaient été plats ju</w:t>
      </w:r>
      <w:r w:rsidRPr="00033231">
        <w:t>s</w:t>
      </w:r>
      <w:r w:rsidRPr="00033231">
        <w:t>que-là</w:t>
      </w:r>
      <w:r w:rsidR="004F69D6">
        <w:t xml:space="preserve">, </w:t>
      </w:r>
      <w:r w:rsidRPr="00033231">
        <w:t>commençaient à décliner en une rapide descente</w:t>
      </w:r>
      <w:r w:rsidR="004F69D6">
        <w:t xml:space="preserve">. </w:t>
      </w:r>
      <w:r w:rsidRPr="00033231">
        <w:t>Év</w:t>
      </w:r>
      <w:r w:rsidRPr="00033231">
        <w:t>i</w:t>
      </w:r>
      <w:r w:rsidRPr="00033231">
        <w:t>demment une vallée se trouvait au-dessous</w:t>
      </w:r>
      <w:r w:rsidR="004F69D6">
        <w:t xml:space="preserve">, </w:t>
      </w:r>
      <w:r w:rsidRPr="00033231">
        <w:t>au travers de l</w:t>
      </w:r>
      <w:r w:rsidRPr="00033231">
        <w:t>a</w:t>
      </w:r>
      <w:r w:rsidRPr="00033231">
        <w:t>quelle on pouvait entendre le cours d</w:t>
      </w:r>
      <w:r w:rsidR="004F69D6">
        <w:t>’</w:t>
      </w:r>
      <w:r w:rsidRPr="00033231">
        <w:t>un ruisseau</w:t>
      </w:r>
      <w:r w:rsidR="004F69D6">
        <w:t xml:space="preserve">. </w:t>
      </w:r>
      <w:r w:rsidRPr="00033231">
        <w:t>Une lumière brillait dans le fond de la vallée</w:t>
      </w:r>
      <w:r w:rsidR="004F69D6">
        <w:t xml:space="preserve">. </w:t>
      </w:r>
      <w:r w:rsidRPr="00033231">
        <w:t>Malone gouverna vers ce phare</w:t>
      </w:r>
      <w:r w:rsidR="004F69D6">
        <w:t>.</w:t>
      </w:r>
    </w:p>
    <w:p w14:paraId="763F28CF" w14:textId="77777777" w:rsidR="004F69D6" w:rsidRDefault="00000000" w:rsidP="0021796F">
      <w:r w:rsidRPr="00033231">
        <w:t>Il arriva à une petite maison blanche</w:t>
      </w:r>
      <w:r w:rsidR="004F69D6">
        <w:t xml:space="preserve"> (</w:t>
      </w:r>
      <w:r w:rsidRPr="00033231">
        <w:t>on pouvait voir qu</w:t>
      </w:r>
      <w:r w:rsidR="004F69D6">
        <w:t>’</w:t>
      </w:r>
      <w:r w:rsidRPr="00033231">
        <w:t>elle était blanche</w:t>
      </w:r>
      <w:r w:rsidR="004F69D6">
        <w:t xml:space="preserve">, </w:t>
      </w:r>
      <w:r w:rsidRPr="00033231">
        <w:t>même à travers cette dense obscurité</w:t>
      </w:r>
      <w:r w:rsidR="004F69D6">
        <w:t xml:space="preserve">), </w:t>
      </w:r>
      <w:r w:rsidRPr="00033231">
        <w:t>et frappa à la porte</w:t>
      </w:r>
      <w:r w:rsidR="004F69D6">
        <w:t xml:space="preserve">. </w:t>
      </w:r>
      <w:r w:rsidRPr="00033231">
        <w:t>Une domestique au frais visage vint ouvrir</w:t>
      </w:r>
      <w:r w:rsidR="004F69D6">
        <w:t xml:space="preserve"> ; </w:t>
      </w:r>
      <w:r w:rsidRPr="00033231">
        <w:t>à la lueur de la chandelle qu</w:t>
      </w:r>
      <w:r w:rsidR="004F69D6">
        <w:t>’</w:t>
      </w:r>
      <w:r w:rsidRPr="00033231">
        <w:t>elle tenait</w:t>
      </w:r>
      <w:r w:rsidR="004F69D6">
        <w:t xml:space="preserve">, </w:t>
      </w:r>
      <w:r w:rsidRPr="00033231">
        <w:t>on remarquait un étroit escalier</w:t>
      </w:r>
      <w:r w:rsidR="004F69D6">
        <w:t xml:space="preserve">. </w:t>
      </w:r>
      <w:r w:rsidRPr="00033231">
        <w:t>Deux portes couvertes d</w:t>
      </w:r>
      <w:r w:rsidR="004F69D6">
        <w:t>’</w:t>
      </w:r>
      <w:r w:rsidRPr="00033231">
        <w:t>étoffe cramoisie</w:t>
      </w:r>
      <w:r w:rsidR="004F69D6">
        <w:t xml:space="preserve">, </w:t>
      </w:r>
      <w:r w:rsidRPr="00033231">
        <w:t>une bande de tapis de la même couleur sur les marches</w:t>
      </w:r>
      <w:r w:rsidR="004F69D6">
        <w:t xml:space="preserve">, </w:t>
      </w:r>
      <w:r w:rsidRPr="00033231">
        <w:lastRenderedPageBreak/>
        <w:t>contrastant avec les murs peints de couleurs légères et le plancher blanc</w:t>
      </w:r>
      <w:r w:rsidR="004F69D6">
        <w:t xml:space="preserve">, </w:t>
      </w:r>
      <w:r w:rsidRPr="00033231">
        <w:t>faisaient paraître ce petit intérieur frais et propre</w:t>
      </w:r>
      <w:r w:rsidR="004F69D6">
        <w:t>.</w:t>
      </w:r>
    </w:p>
    <w:p w14:paraId="5349D657" w14:textId="0C38C438" w:rsidR="004F69D6" w:rsidRDefault="004F69D6" w:rsidP="0021796F">
      <w:r>
        <w:t>« M. </w:t>
      </w:r>
      <w:r w:rsidR="00000000" w:rsidRPr="00033231">
        <w:t>Moore est chez lui</w:t>
      </w:r>
      <w:r>
        <w:t xml:space="preserve">, </w:t>
      </w:r>
      <w:r w:rsidR="00000000" w:rsidRPr="00033231">
        <w:t>je suppose</w:t>
      </w:r>
      <w:r>
        <w:t> ?</w:t>
      </w:r>
    </w:p>
    <w:p w14:paraId="5C766C5D" w14:textId="77777777" w:rsidR="004F69D6" w:rsidRDefault="004F69D6" w:rsidP="0021796F">
      <w:r>
        <w:t>— </w:t>
      </w:r>
      <w:r w:rsidR="00000000" w:rsidRPr="00033231">
        <w:t>Oui</w:t>
      </w:r>
      <w:r>
        <w:t xml:space="preserve">, </w:t>
      </w:r>
      <w:r w:rsidR="00000000" w:rsidRPr="00033231">
        <w:t>monsieur</w:t>
      </w:r>
      <w:r>
        <w:t xml:space="preserve">, </w:t>
      </w:r>
      <w:r w:rsidR="00000000" w:rsidRPr="00033231">
        <w:t>mais il n</w:t>
      </w:r>
      <w:r>
        <w:t>’</w:t>
      </w:r>
      <w:r w:rsidR="00000000" w:rsidRPr="00033231">
        <w:t>est pas ici</w:t>
      </w:r>
      <w:r>
        <w:t>.</w:t>
      </w:r>
    </w:p>
    <w:p w14:paraId="07A365DA" w14:textId="77777777" w:rsidR="004F69D6" w:rsidRDefault="004F69D6" w:rsidP="0021796F">
      <w:r>
        <w:t>— </w:t>
      </w:r>
      <w:r w:rsidR="00000000" w:rsidRPr="00033231">
        <w:t>Il n</w:t>
      </w:r>
      <w:r>
        <w:t>’</w:t>
      </w:r>
      <w:r w:rsidR="00000000" w:rsidRPr="00033231">
        <w:t>est pas ici</w:t>
      </w:r>
      <w:r>
        <w:t xml:space="preserve"> ? </w:t>
      </w:r>
      <w:r w:rsidR="00000000" w:rsidRPr="00033231">
        <w:t>où est-il donc</w:t>
      </w:r>
      <w:r>
        <w:t> ?</w:t>
      </w:r>
    </w:p>
    <w:p w14:paraId="34A329A6" w14:textId="46280061" w:rsidR="00000000" w:rsidRPr="00033231" w:rsidRDefault="004F69D6" w:rsidP="0021796F">
      <w:r>
        <w:t>— </w:t>
      </w:r>
      <w:r w:rsidR="00000000" w:rsidRPr="00033231">
        <w:t>À la fabrique</w:t>
      </w:r>
      <w:r>
        <w:t xml:space="preserve">, </w:t>
      </w:r>
      <w:r w:rsidR="00000000" w:rsidRPr="00033231">
        <w:t>dans le comptoir</w:t>
      </w:r>
      <w:r>
        <w:t>. »</w:t>
      </w:r>
    </w:p>
    <w:p w14:paraId="355C6988" w14:textId="77777777" w:rsidR="004F69D6" w:rsidRDefault="00000000" w:rsidP="0021796F">
      <w:r w:rsidRPr="00033231">
        <w:t>En ce moment une des portes cramoisies s</w:t>
      </w:r>
      <w:r w:rsidR="004F69D6">
        <w:t>’</w:t>
      </w:r>
      <w:r w:rsidRPr="00033231">
        <w:t>ouvrit</w:t>
      </w:r>
      <w:r w:rsidR="004F69D6">
        <w:t>.</w:t>
      </w:r>
    </w:p>
    <w:p w14:paraId="5B545EAD" w14:textId="77777777" w:rsidR="004F69D6" w:rsidRDefault="004F69D6" w:rsidP="0021796F">
      <w:r>
        <w:t>« </w:t>
      </w:r>
      <w:r w:rsidR="00000000" w:rsidRPr="00033231">
        <w:t>Est-ce que les voitures sont arrivées</w:t>
      </w:r>
      <w:r>
        <w:t xml:space="preserve">, </w:t>
      </w:r>
      <w:r w:rsidR="00000000" w:rsidRPr="00033231">
        <w:t>Sarah</w:t>
      </w:r>
      <w:r>
        <w:t> ? »</w:t>
      </w:r>
      <w:r w:rsidR="00000000" w:rsidRPr="00033231">
        <w:t xml:space="preserve"> demanda une voix féminine</w:t>
      </w:r>
      <w:r>
        <w:t xml:space="preserve"> : </w:t>
      </w:r>
      <w:r w:rsidR="00000000" w:rsidRPr="00033231">
        <w:t>et en même temps une tête de femme app</w:t>
      </w:r>
      <w:r w:rsidR="00000000" w:rsidRPr="00033231">
        <w:t>a</w:t>
      </w:r>
      <w:r w:rsidR="00000000" w:rsidRPr="00033231">
        <w:t>rut</w:t>
      </w:r>
      <w:r>
        <w:t xml:space="preserve">. </w:t>
      </w:r>
      <w:r w:rsidR="00000000" w:rsidRPr="00033231">
        <w:t>Ce n</w:t>
      </w:r>
      <w:r>
        <w:t>’</w:t>
      </w:r>
      <w:r w:rsidR="00000000" w:rsidRPr="00033231">
        <w:t>était point une tête de déesse</w:t>
      </w:r>
      <w:r>
        <w:t xml:space="preserve"> ; </w:t>
      </w:r>
      <w:r w:rsidR="00000000" w:rsidRPr="00033231">
        <w:t>les papillotes qui o</w:t>
      </w:r>
      <w:r w:rsidR="00000000" w:rsidRPr="00033231">
        <w:t>m</w:t>
      </w:r>
      <w:r w:rsidR="00000000" w:rsidRPr="00033231">
        <w:t>brageaient chaque tempe défendaient cette supposition</w:t>
      </w:r>
      <w:r>
        <w:t xml:space="preserve"> ; </w:t>
      </w:r>
      <w:r w:rsidR="00000000" w:rsidRPr="00033231">
        <w:t>mais ce n</w:t>
      </w:r>
      <w:r>
        <w:t>’</w:t>
      </w:r>
      <w:r w:rsidR="00000000" w:rsidRPr="00033231">
        <w:t>était pas non plus une tête de Gorgone</w:t>
      </w:r>
      <w:r>
        <w:t xml:space="preserve">. </w:t>
      </w:r>
      <w:r w:rsidR="00000000" w:rsidRPr="00033231">
        <w:t>C</w:t>
      </w:r>
      <w:r>
        <w:t>’</w:t>
      </w:r>
      <w:r w:rsidR="00000000" w:rsidRPr="00033231">
        <w:t>est cependant l</w:t>
      </w:r>
      <w:r>
        <w:t>’</w:t>
      </w:r>
      <w:r w:rsidR="00000000" w:rsidRPr="00033231">
        <w:t>effet qu</w:t>
      </w:r>
      <w:r>
        <w:t>’</w:t>
      </w:r>
      <w:r w:rsidR="00000000" w:rsidRPr="00033231">
        <w:t>elle parut produire sur Malone</w:t>
      </w:r>
      <w:r>
        <w:t xml:space="preserve">. </w:t>
      </w:r>
      <w:r w:rsidR="00000000" w:rsidRPr="00033231">
        <w:t>Il se rejeta timidement en arrière</w:t>
      </w:r>
      <w:r>
        <w:t xml:space="preserve">, </w:t>
      </w:r>
      <w:r w:rsidR="00000000" w:rsidRPr="00033231">
        <w:t>en disant</w:t>
      </w:r>
      <w:r>
        <w:t> : « </w:t>
      </w:r>
      <w:r w:rsidR="00000000" w:rsidRPr="00033231">
        <w:t>Je vais le trouver</w:t>
      </w:r>
      <w:r>
        <w:t>, »</w:t>
      </w:r>
      <w:r w:rsidR="00000000" w:rsidRPr="00033231">
        <w:t xml:space="preserve"> et se précipita tout tremblant</w:t>
      </w:r>
      <w:r>
        <w:t xml:space="preserve">, </w:t>
      </w:r>
      <w:r w:rsidR="00000000" w:rsidRPr="00033231">
        <w:t>à travers une étroite pelouse et une cour obscure</w:t>
      </w:r>
      <w:r>
        <w:t xml:space="preserve">, </w:t>
      </w:r>
      <w:r w:rsidR="00000000" w:rsidRPr="00033231">
        <w:t>vers une grosse et noire fabrique</w:t>
      </w:r>
      <w:r>
        <w:t>.</w:t>
      </w:r>
    </w:p>
    <w:p w14:paraId="5EABBAE9" w14:textId="77777777" w:rsidR="004F69D6" w:rsidRDefault="00000000" w:rsidP="0021796F">
      <w:r w:rsidRPr="00033231">
        <w:t>L</w:t>
      </w:r>
      <w:r w:rsidR="004F69D6">
        <w:t>’</w:t>
      </w:r>
      <w:r w:rsidRPr="00033231">
        <w:t>heure du travail était passée</w:t>
      </w:r>
      <w:r w:rsidR="004F69D6">
        <w:t xml:space="preserve"> ; </w:t>
      </w:r>
      <w:r w:rsidRPr="00033231">
        <w:t>les ouvriers étaient partis</w:t>
      </w:r>
      <w:r w:rsidR="004F69D6">
        <w:t xml:space="preserve">, </w:t>
      </w:r>
      <w:r w:rsidRPr="00033231">
        <w:t>les machines étaient au repos et la fabrique fermée</w:t>
      </w:r>
      <w:r w:rsidR="004F69D6">
        <w:t xml:space="preserve">. </w:t>
      </w:r>
      <w:r w:rsidRPr="00033231">
        <w:t>Malone en fit le tour</w:t>
      </w:r>
      <w:r w:rsidR="004F69D6">
        <w:t xml:space="preserve"> ; </w:t>
      </w:r>
      <w:r w:rsidRPr="00033231">
        <w:t>dans un endroit de ses flancs noirs</w:t>
      </w:r>
      <w:r w:rsidR="004F69D6">
        <w:t xml:space="preserve">, </w:t>
      </w:r>
      <w:r w:rsidRPr="00033231">
        <w:t>il trouva une a</w:t>
      </w:r>
      <w:r w:rsidRPr="00033231">
        <w:t>u</w:t>
      </w:r>
      <w:r w:rsidRPr="00033231">
        <w:t>tre porte</w:t>
      </w:r>
      <w:r w:rsidR="004F69D6">
        <w:t xml:space="preserve">, </w:t>
      </w:r>
      <w:r w:rsidRPr="00033231">
        <w:t xml:space="preserve">en se servant pour cela du bout de son </w:t>
      </w:r>
      <w:proofErr w:type="spellStart"/>
      <w:r w:rsidRPr="00033231">
        <w:t>shillelah</w:t>
      </w:r>
      <w:proofErr w:type="spellEnd"/>
      <w:r w:rsidR="004F69D6">
        <w:t xml:space="preserve">, </w:t>
      </w:r>
      <w:r w:rsidRPr="00033231">
        <w:t>avec lequel il battait le tambour</w:t>
      </w:r>
      <w:r w:rsidR="004F69D6">
        <w:t xml:space="preserve">. </w:t>
      </w:r>
      <w:r w:rsidRPr="00033231">
        <w:t>Une clef tourna</w:t>
      </w:r>
      <w:r w:rsidR="004F69D6">
        <w:t xml:space="preserve"> ; </w:t>
      </w:r>
      <w:r w:rsidRPr="00033231">
        <w:t>la porte s</w:t>
      </w:r>
      <w:r w:rsidR="004F69D6">
        <w:t>’</w:t>
      </w:r>
      <w:r w:rsidRPr="00033231">
        <w:t>ouvrit</w:t>
      </w:r>
      <w:r w:rsidR="004F69D6">
        <w:t>.</w:t>
      </w:r>
    </w:p>
    <w:p w14:paraId="7AC62A85" w14:textId="3A9CD79E" w:rsidR="004F69D6" w:rsidRDefault="004F69D6" w:rsidP="0021796F">
      <w:r>
        <w:t>« </w:t>
      </w:r>
      <w:r w:rsidR="00000000" w:rsidRPr="00033231">
        <w:t xml:space="preserve">Est-ce </w:t>
      </w:r>
      <w:r>
        <w:t>Joe</w:t>
      </w:r>
      <w:r w:rsidR="00000000" w:rsidRPr="00033231">
        <w:t xml:space="preserve"> Scott</w:t>
      </w:r>
      <w:r>
        <w:t xml:space="preserve"> ? </w:t>
      </w:r>
      <w:r w:rsidR="00000000" w:rsidRPr="00033231">
        <w:t>Quelle nouvelle des voitures</w:t>
      </w:r>
      <w:r>
        <w:t>, Joe ?</w:t>
      </w:r>
    </w:p>
    <w:p w14:paraId="5FFEC757" w14:textId="52CD0EB5" w:rsidR="004F69D6" w:rsidRDefault="004F69D6" w:rsidP="0021796F">
      <w:r>
        <w:t>— </w:t>
      </w:r>
      <w:r w:rsidR="00000000" w:rsidRPr="00033231">
        <w:t>Non</w:t>
      </w:r>
      <w:r>
        <w:t xml:space="preserve">, </w:t>
      </w:r>
      <w:r w:rsidR="00000000" w:rsidRPr="00033231">
        <w:t>c</w:t>
      </w:r>
      <w:r>
        <w:t>’</w:t>
      </w:r>
      <w:r w:rsidR="00000000" w:rsidRPr="00033231">
        <w:t>est moi</w:t>
      </w:r>
      <w:r>
        <w:t xml:space="preserve">. </w:t>
      </w:r>
      <w:r w:rsidR="00000000" w:rsidRPr="00033231">
        <w:t xml:space="preserve">Je suis envoyé par </w:t>
      </w:r>
      <w:r>
        <w:t>M. </w:t>
      </w:r>
      <w:proofErr w:type="spellStart"/>
      <w:r w:rsidR="00000000" w:rsidRPr="00033231">
        <w:t>Helstone</w:t>
      </w:r>
      <w:proofErr w:type="spellEnd"/>
      <w:r>
        <w:t>.</w:t>
      </w:r>
    </w:p>
    <w:p w14:paraId="7736535C" w14:textId="41033FBC" w:rsidR="00000000" w:rsidRPr="00033231" w:rsidRDefault="004F69D6" w:rsidP="0021796F">
      <w:r>
        <w:t>— </w:t>
      </w:r>
      <w:r w:rsidR="00000000" w:rsidRPr="00033231">
        <w:t>Oh</w:t>
      </w:r>
      <w:r>
        <w:t xml:space="preserve"> ! </w:t>
      </w:r>
      <w:r w:rsidR="00000000" w:rsidRPr="00033231">
        <w:t>monsieur Malone</w:t>
      </w:r>
      <w:r>
        <w:t> ! »</w:t>
      </w:r>
      <w:r w:rsidR="00000000" w:rsidRPr="00033231">
        <w:t xml:space="preserve"> La voix</w:t>
      </w:r>
      <w:r>
        <w:t xml:space="preserve">, </w:t>
      </w:r>
      <w:r w:rsidR="00000000" w:rsidRPr="00033231">
        <w:t>en prononçant ce nom</w:t>
      </w:r>
      <w:r>
        <w:t xml:space="preserve">, </w:t>
      </w:r>
      <w:r w:rsidR="00000000" w:rsidRPr="00033231">
        <w:t xml:space="preserve">trahissait la plus légère inflexion possible de </w:t>
      </w:r>
      <w:r w:rsidR="00000000" w:rsidRPr="00033231">
        <w:lastRenderedPageBreak/>
        <w:t>désappoi</w:t>
      </w:r>
      <w:r w:rsidR="00000000" w:rsidRPr="00033231">
        <w:t>n</w:t>
      </w:r>
      <w:r w:rsidR="00000000" w:rsidRPr="00033231">
        <w:t>tement</w:t>
      </w:r>
      <w:r>
        <w:t xml:space="preserve">. </w:t>
      </w:r>
      <w:r w:rsidR="00000000" w:rsidRPr="00033231">
        <w:t>Après une pause d</w:t>
      </w:r>
      <w:r>
        <w:t>’</w:t>
      </w:r>
      <w:r w:rsidR="00000000" w:rsidRPr="00033231">
        <w:t>un instant</w:t>
      </w:r>
      <w:r>
        <w:t xml:space="preserve">, </w:t>
      </w:r>
      <w:r w:rsidR="00000000" w:rsidRPr="00033231">
        <w:t>elle continua</w:t>
      </w:r>
      <w:r>
        <w:t> : « </w:t>
      </w:r>
      <w:r w:rsidR="00000000" w:rsidRPr="00033231">
        <w:t>Je vous prie d</w:t>
      </w:r>
      <w:r>
        <w:t>’</w:t>
      </w:r>
      <w:r w:rsidR="00000000" w:rsidRPr="00033231">
        <w:t>entrer</w:t>
      </w:r>
      <w:r>
        <w:t xml:space="preserve">, </w:t>
      </w:r>
      <w:r w:rsidR="00000000" w:rsidRPr="00033231">
        <w:t>monsieur Malone</w:t>
      </w:r>
      <w:r>
        <w:t xml:space="preserve">. </w:t>
      </w:r>
      <w:r w:rsidR="00000000" w:rsidRPr="00033231">
        <w:t xml:space="preserve">Je regrette extrêmement que </w:t>
      </w:r>
      <w:r>
        <w:t>M. </w:t>
      </w:r>
      <w:proofErr w:type="spellStart"/>
      <w:r w:rsidR="00000000" w:rsidRPr="00033231">
        <w:t>Helstone</w:t>
      </w:r>
      <w:proofErr w:type="spellEnd"/>
      <w:r w:rsidR="00000000" w:rsidRPr="00033231">
        <w:t xml:space="preserve"> ait cru nécessaire de vous déranger</w:t>
      </w:r>
      <w:r>
        <w:t xml:space="preserve">, </w:t>
      </w:r>
      <w:r w:rsidR="00000000" w:rsidRPr="00033231">
        <w:t>il n</w:t>
      </w:r>
      <w:r>
        <w:t>’</w:t>
      </w:r>
      <w:r w:rsidR="00000000" w:rsidRPr="00033231">
        <w:t>y avait a</w:t>
      </w:r>
      <w:r w:rsidR="00000000" w:rsidRPr="00033231">
        <w:t>u</w:t>
      </w:r>
      <w:r w:rsidR="00000000" w:rsidRPr="00033231">
        <w:t>cune nécessité</w:t>
      </w:r>
      <w:r>
        <w:t xml:space="preserve"> ; </w:t>
      </w:r>
      <w:r w:rsidR="00000000" w:rsidRPr="00033231">
        <w:t>je le lui avais dit</w:t>
      </w:r>
      <w:r>
        <w:t xml:space="preserve">. </w:t>
      </w:r>
      <w:r w:rsidR="00000000" w:rsidRPr="00033231">
        <w:t>Et par une telle nuit</w:t>
      </w:r>
      <w:r>
        <w:t xml:space="preserve"> ! </w:t>
      </w:r>
      <w:r w:rsidR="00000000" w:rsidRPr="00033231">
        <w:t>Mais avançons</w:t>
      </w:r>
      <w:r>
        <w:t>. »</w:t>
      </w:r>
    </w:p>
    <w:p w14:paraId="3F151B97" w14:textId="77777777" w:rsidR="004F69D6" w:rsidRDefault="00000000" w:rsidP="0021796F">
      <w:r w:rsidRPr="00033231">
        <w:t>À travers un sombre appartement dont il était impossible de distinguer l</w:t>
      </w:r>
      <w:r w:rsidR="004F69D6">
        <w:t>’</w:t>
      </w:r>
      <w:r w:rsidRPr="00033231">
        <w:t>aspect</w:t>
      </w:r>
      <w:r w:rsidR="004F69D6">
        <w:t xml:space="preserve">, </w:t>
      </w:r>
      <w:r w:rsidRPr="00033231">
        <w:t>Malone suivit son interlocuteur dans une chambre claire et brillante</w:t>
      </w:r>
      <w:r w:rsidR="004F69D6">
        <w:t xml:space="preserve"> ; </w:t>
      </w:r>
      <w:r w:rsidRPr="00033231">
        <w:t>très-claire et très-brillante</w:t>
      </w:r>
      <w:r w:rsidR="004F69D6">
        <w:t xml:space="preserve">, </w:t>
      </w:r>
      <w:r w:rsidRPr="00033231">
        <w:t>assur</w:t>
      </w:r>
      <w:r w:rsidRPr="00033231">
        <w:t>é</w:t>
      </w:r>
      <w:r w:rsidRPr="00033231">
        <w:t>ment</w:t>
      </w:r>
      <w:r w:rsidR="004F69D6">
        <w:t xml:space="preserve">, </w:t>
      </w:r>
      <w:r w:rsidRPr="00033231">
        <w:t>elle semblait aux yeux qui s</w:t>
      </w:r>
      <w:r w:rsidR="004F69D6">
        <w:t>’</w:t>
      </w:r>
      <w:r w:rsidRPr="00033231">
        <w:t>efforçaient</w:t>
      </w:r>
      <w:r w:rsidR="004F69D6">
        <w:t xml:space="preserve">, </w:t>
      </w:r>
      <w:r w:rsidRPr="00033231">
        <w:t>un instant aup</w:t>
      </w:r>
      <w:r w:rsidRPr="00033231">
        <w:t>a</w:t>
      </w:r>
      <w:r w:rsidRPr="00033231">
        <w:t>ravant</w:t>
      </w:r>
      <w:r w:rsidR="004F69D6">
        <w:t xml:space="preserve">, </w:t>
      </w:r>
      <w:r w:rsidRPr="00033231">
        <w:t>de percer l</w:t>
      </w:r>
      <w:r w:rsidR="004F69D6">
        <w:t>’</w:t>
      </w:r>
      <w:r w:rsidRPr="00033231">
        <w:t>obscurité de la nuit et du brouillard</w:t>
      </w:r>
      <w:r w:rsidR="004F69D6">
        <w:t xml:space="preserve"> ; </w:t>
      </w:r>
      <w:r w:rsidRPr="00033231">
        <w:t>mais</w:t>
      </w:r>
      <w:r w:rsidR="004F69D6">
        <w:t xml:space="preserve">, </w:t>
      </w:r>
      <w:r w:rsidRPr="00033231">
        <w:t>à l</w:t>
      </w:r>
      <w:r w:rsidR="004F69D6">
        <w:t>’</w:t>
      </w:r>
      <w:r w:rsidRPr="00033231">
        <w:t>exception d</w:t>
      </w:r>
      <w:r w:rsidR="004F69D6">
        <w:t>’</w:t>
      </w:r>
      <w:r w:rsidRPr="00033231">
        <w:t>un excellent feu et d</w:t>
      </w:r>
      <w:r w:rsidR="004F69D6">
        <w:t>’</w:t>
      </w:r>
      <w:r w:rsidRPr="00033231">
        <w:t>une lampe d</w:t>
      </w:r>
      <w:r w:rsidR="004F69D6">
        <w:t>’</w:t>
      </w:r>
      <w:r w:rsidRPr="00033231">
        <w:t>un dessin élégant qui brûlait sur la table</w:t>
      </w:r>
      <w:r w:rsidR="004F69D6">
        <w:t xml:space="preserve">, </w:t>
      </w:r>
      <w:r w:rsidRPr="00033231">
        <w:t>le lieu n</w:t>
      </w:r>
      <w:r w:rsidR="004F69D6">
        <w:t>’</w:t>
      </w:r>
      <w:r w:rsidRPr="00033231">
        <w:t>avait rien que de très-ordinaire</w:t>
      </w:r>
      <w:r w:rsidR="004F69D6">
        <w:t xml:space="preserve">. </w:t>
      </w:r>
      <w:r w:rsidRPr="00033231">
        <w:t>Aucun tapis ne recouvrait le plancher de bois</w:t>
      </w:r>
      <w:r w:rsidR="004F69D6">
        <w:t xml:space="preserve"> ; </w:t>
      </w:r>
      <w:r w:rsidRPr="00033231">
        <w:t>trois ou quatre chaises à dossier</w:t>
      </w:r>
      <w:r w:rsidR="004F69D6">
        <w:t xml:space="preserve">, </w:t>
      </w:r>
      <w:r w:rsidRPr="00033231">
        <w:t>peintes en vert</w:t>
      </w:r>
      <w:r w:rsidR="004F69D6">
        <w:t xml:space="preserve">, </w:t>
      </w:r>
      <w:r w:rsidRPr="00033231">
        <w:t>qui semblaient avoir autrefois meublé la cuisine d</w:t>
      </w:r>
      <w:r w:rsidR="004F69D6">
        <w:t>’</w:t>
      </w:r>
      <w:r w:rsidRPr="00033231">
        <w:t>une ferme</w:t>
      </w:r>
      <w:r w:rsidR="004F69D6">
        <w:t xml:space="preserve"> ; </w:t>
      </w:r>
      <w:r w:rsidRPr="00033231">
        <w:t>un bureau de forte et solide construction</w:t>
      </w:r>
      <w:r w:rsidR="004F69D6">
        <w:t xml:space="preserve">, </w:t>
      </w:r>
      <w:r w:rsidRPr="00033231">
        <w:t>la table déjà nommée</w:t>
      </w:r>
      <w:r w:rsidR="004F69D6">
        <w:t xml:space="preserve">, </w:t>
      </w:r>
      <w:r w:rsidRPr="00033231">
        <w:t>et</w:t>
      </w:r>
      <w:r w:rsidR="004F69D6">
        <w:t xml:space="preserve">, </w:t>
      </w:r>
      <w:r w:rsidRPr="00033231">
        <w:t>sur les murs couleur de pierre</w:t>
      </w:r>
      <w:r w:rsidR="004F69D6">
        <w:t xml:space="preserve">, </w:t>
      </w:r>
      <w:r w:rsidRPr="00033231">
        <w:t>quelques feuilles encadrées contenant des plans de ma</w:t>
      </w:r>
      <w:r w:rsidRPr="00033231">
        <w:t>i</w:t>
      </w:r>
      <w:r w:rsidRPr="00033231">
        <w:t>sons</w:t>
      </w:r>
      <w:r w:rsidR="004F69D6">
        <w:t xml:space="preserve">, </w:t>
      </w:r>
      <w:r w:rsidRPr="00033231">
        <w:t>de jardins</w:t>
      </w:r>
      <w:r w:rsidR="004F69D6">
        <w:t xml:space="preserve">, </w:t>
      </w:r>
      <w:r w:rsidRPr="00033231">
        <w:t>des dessins de machines</w:t>
      </w:r>
      <w:r w:rsidR="004F69D6">
        <w:t xml:space="preserve">, </w:t>
      </w:r>
      <w:r w:rsidRPr="00033231">
        <w:t>etc</w:t>
      </w:r>
      <w:r w:rsidR="004F69D6">
        <w:t xml:space="preserve">., </w:t>
      </w:r>
      <w:r w:rsidRPr="00033231">
        <w:t>complétaient l</w:t>
      </w:r>
      <w:r w:rsidR="004F69D6">
        <w:t>’</w:t>
      </w:r>
      <w:r w:rsidRPr="00033231">
        <w:t>ameublement du lieu</w:t>
      </w:r>
      <w:r w:rsidR="004F69D6">
        <w:t>.</w:t>
      </w:r>
    </w:p>
    <w:p w14:paraId="7D9C5857" w14:textId="014BBCA2" w:rsidR="004F69D6" w:rsidRDefault="00000000" w:rsidP="0021796F">
      <w:r w:rsidRPr="00033231">
        <w:t>Tout simple qu</w:t>
      </w:r>
      <w:r w:rsidR="004F69D6">
        <w:t>’</w:t>
      </w:r>
      <w:r w:rsidRPr="00033231">
        <w:t>il était</w:t>
      </w:r>
      <w:r w:rsidR="004F69D6">
        <w:t xml:space="preserve">, </w:t>
      </w:r>
      <w:r w:rsidRPr="00033231">
        <w:t xml:space="preserve">cet ameublement parut satisfaire </w:t>
      </w:r>
      <w:r w:rsidR="004F69D6">
        <w:t>M. </w:t>
      </w:r>
      <w:r w:rsidRPr="00033231">
        <w:t>Malone</w:t>
      </w:r>
      <w:r w:rsidR="004F69D6">
        <w:t xml:space="preserve">, </w:t>
      </w:r>
      <w:r w:rsidRPr="00033231">
        <w:t>qui</w:t>
      </w:r>
      <w:r w:rsidR="004F69D6">
        <w:t xml:space="preserve">, </w:t>
      </w:r>
      <w:r w:rsidRPr="00033231">
        <w:t>lorsqu</w:t>
      </w:r>
      <w:r w:rsidR="004F69D6">
        <w:t>’</w:t>
      </w:r>
      <w:r w:rsidRPr="00033231">
        <w:t>il eut ôté et suspendu son surtout et son chapeau mouillés</w:t>
      </w:r>
      <w:r w:rsidR="004F69D6">
        <w:t xml:space="preserve">, </w:t>
      </w:r>
      <w:r w:rsidRPr="00033231">
        <w:t>approcha du foyer une des grandes chaises</w:t>
      </w:r>
      <w:r w:rsidR="004F69D6">
        <w:t xml:space="preserve">, </w:t>
      </w:r>
      <w:r w:rsidRPr="00033231">
        <w:t>et plaça ses genoux presque sur les barreaux de la grille rouge</w:t>
      </w:r>
      <w:r w:rsidR="004F69D6">
        <w:t>.</w:t>
      </w:r>
    </w:p>
    <w:p w14:paraId="04DE5D77" w14:textId="77777777" w:rsidR="004F69D6" w:rsidRDefault="004F69D6" w:rsidP="0021796F">
      <w:r>
        <w:t>« </w:t>
      </w:r>
      <w:r w:rsidR="00000000" w:rsidRPr="00033231">
        <w:t>Vous avez là un appartement confortable</w:t>
      </w:r>
      <w:r>
        <w:t xml:space="preserve">, </w:t>
      </w:r>
      <w:r w:rsidR="00000000" w:rsidRPr="00033231">
        <w:t>monsieur Moore</w:t>
      </w:r>
      <w:r>
        <w:t xml:space="preserve">, </w:t>
      </w:r>
      <w:r w:rsidR="00000000" w:rsidRPr="00033231">
        <w:t>et surtout fort commode pour vous</w:t>
      </w:r>
      <w:r>
        <w:t>.</w:t>
      </w:r>
    </w:p>
    <w:p w14:paraId="5ECED17E" w14:textId="77777777" w:rsidR="004F69D6" w:rsidRDefault="004F69D6" w:rsidP="0021796F">
      <w:r>
        <w:t>— </w:t>
      </w:r>
      <w:r w:rsidR="00000000" w:rsidRPr="00033231">
        <w:t>Oui</w:t>
      </w:r>
      <w:r>
        <w:t xml:space="preserve"> ; </w:t>
      </w:r>
      <w:r w:rsidR="00000000" w:rsidRPr="00033231">
        <w:t>mais ma sœur serait bien aise de vous voir</w:t>
      </w:r>
      <w:r>
        <w:t xml:space="preserve">, </w:t>
      </w:r>
      <w:r w:rsidR="00000000" w:rsidRPr="00033231">
        <w:t>si vous préfériez entrer dans la maison</w:t>
      </w:r>
      <w:r>
        <w:t>.</w:t>
      </w:r>
    </w:p>
    <w:p w14:paraId="3C86906A" w14:textId="77777777" w:rsidR="004F69D6" w:rsidRDefault="004F69D6" w:rsidP="0021796F">
      <w:r>
        <w:lastRenderedPageBreak/>
        <w:t>— </w:t>
      </w:r>
      <w:r w:rsidR="00000000" w:rsidRPr="00033231">
        <w:t>Oh</w:t>
      </w:r>
      <w:r>
        <w:t xml:space="preserve"> ! </w:t>
      </w:r>
      <w:r w:rsidR="00000000" w:rsidRPr="00033231">
        <w:t>non</w:t>
      </w:r>
      <w:r>
        <w:t xml:space="preserve">, </w:t>
      </w:r>
      <w:r w:rsidR="00000000" w:rsidRPr="00033231">
        <w:t>les dames seront mieux seules</w:t>
      </w:r>
      <w:r>
        <w:t xml:space="preserve">. </w:t>
      </w:r>
      <w:r w:rsidR="00000000" w:rsidRPr="00033231">
        <w:t>Je n</w:t>
      </w:r>
      <w:r>
        <w:t>’</w:t>
      </w:r>
      <w:r w:rsidR="00000000" w:rsidRPr="00033231">
        <w:t>ai jamais été le favori des dames</w:t>
      </w:r>
      <w:r>
        <w:t xml:space="preserve">. </w:t>
      </w:r>
      <w:r w:rsidR="00000000" w:rsidRPr="00033231">
        <w:t xml:space="preserve">Vous ne me confondez pas avec mon ami </w:t>
      </w:r>
      <w:proofErr w:type="spellStart"/>
      <w:r w:rsidR="00000000" w:rsidRPr="00033231">
        <w:t>Sweeting</w:t>
      </w:r>
      <w:proofErr w:type="spellEnd"/>
      <w:r>
        <w:t xml:space="preserve">, </w:t>
      </w:r>
      <w:r w:rsidR="00000000" w:rsidRPr="00033231">
        <w:t>n</w:t>
      </w:r>
      <w:r>
        <w:t>’</w:t>
      </w:r>
      <w:r w:rsidR="00000000" w:rsidRPr="00033231">
        <w:t>est-ce pas</w:t>
      </w:r>
      <w:r>
        <w:t> ?</w:t>
      </w:r>
    </w:p>
    <w:p w14:paraId="0344A838" w14:textId="77777777" w:rsidR="004F69D6" w:rsidRDefault="004F69D6" w:rsidP="0021796F">
      <w:r>
        <w:t>— </w:t>
      </w:r>
      <w:proofErr w:type="spellStart"/>
      <w:r w:rsidR="00000000" w:rsidRPr="00033231">
        <w:t>Sweeting</w:t>
      </w:r>
      <w:proofErr w:type="spellEnd"/>
      <w:r>
        <w:t xml:space="preserve"> ? </w:t>
      </w:r>
      <w:r w:rsidR="00000000" w:rsidRPr="00033231">
        <w:t>lequel est-ce</w:t>
      </w:r>
      <w:r>
        <w:t xml:space="preserve"> ? </w:t>
      </w:r>
      <w:r w:rsidR="00000000" w:rsidRPr="00033231">
        <w:t>le monsieur au surtout choc</w:t>
      </w:r>
      <w:r w:rsidR="00000000" w:rsidRPr="00033231">
        <w:t>o</w:t>
      </w:r>
      <w:r w:rsidR="00000000" w:rsidRPr="00033231">
        <w:t>lat</w:t>
      </w:r>
      <w:r>
        <w:t xml:space="preserve">, </w:t>
      </w:r>
      <w:r w:rsidR="00000000" w:rsidRPr="00033231">
        <w:t>ou le petit</w:t>
      </w:r>
      <w:r>
        <w:t> ?</w:t>
      </w:r>
    </w:p>
    <w:p w14:paraId="2C914891" w14:textId="77777777" w:rsidR="004F69D6" w:rsidRDefault="004F69D6" w:rsidP="0021796F">
      <w:r>
        <w:t>— </w:t>
      </w:r>
      <w:r w:rsidR="00000000" w:rsidRPr="00033231">
        <w:t>Le petit</w:t>
      </w:r>
      <w:r>
        <w:t xml:space="preserve">, </w:t>
      </w:r>
      <w:r w:rsidR="00000000" w:rsidRPr="00033231">
        <w:t xml:space="preserve">celui de </w:t>
      </w:r>
      <w:proofErr w:type="spellStart"/>
      <w:r w:rsidR="00000000" w:rsidRPr="00033231">
        <w:t>Nunnely</w:t>
      </w:r>
      <w:proofErr w:type="spellEnd"/>
      <w:r>
        <w:t xml:space="preserve">, </w:t>
      </w:r>
      <w:r w:rsidR="00000000" w:rsidRPr="00033231">
        <w:t>le cavalier des misses Sykes</w:t>
      </w:r>
      <w:r>
        <w:t xml:space="preserve"> ; </w:t>
      </w:r>
      <w:r w:rsidR="00000000" w:rsidRPr="00033231">
        <w:t>il est amoureux de toutes les six</w:t>
      </w:r>
      <w:r>
        <w:t xml:space="preserve">. </w:t>
      </w:r>
      <w:r w:rsidR="00000000" w:rsidRPr="00033231">
        <w:t>Ha</w:t>
      </w:r>
      <w:r>
        <w:t xml:space="preserve"> ! </w:t>
      </w:r>
      <w:r w:rsidR="00000000" w:rsidRPr="00033231">
        <w:t>ha</w:t>
      </w:r>
      <w:r>
        <w:t> !</w:t>
      </w:r>
    </w:p>
    <w:p w14:paraId="1085E9C4" w14:textId="77777777" w:rsidR="004F69D6" w:rsidRDefault="004F69D6" w:rsidP="0021796F">
      <w:r>
        <w:t>— </w:t>
      </w:r>
      <w:r w:rsidR="00000000" w:rsidRPr="00033231">
        <w:t>Il vaut mieux</w:t>
      </w:r>
      <w:r>
        <w:t xml:space="preserve">, </w:t>
      </w:r>
      <w:r w:rsidR="00000000" w:rsidRPr="00033231">
        <w:t>il me semble</w:t>
      </w:r>
      <w:r>
        <w:t xml:space="preserve">, </w:t>
      </w:r>
      <w:r w:rsidR="00000000" w:rsidRPr="00033231">
        <w:t>qu</w:t>
      </w:r>
      <w:r>
        <w:t>’</w:t>
      </w:r>
      <w:r w:rsidR="00000000" w:rsidRPr="00033231">
        <w:t>il les aime toutes en gén</w:t>
      </w:r>
      <w:r w:rsidR="00000000" w:rsidRPr="00033231">
        <w:t>é</w:t>
      </w:r>
      <w:r w:rsidR="00000000" w:rsidRPr="00033231">
        <w:t>ral</w:t>
      </w:r>
      <w:r>
        <w:t xml:space="preserve">, </w:t>
      </w:r>
      <w:r w:rsidR="00000000" w:rsidRPr="00033231">
        <w:t>que d</w:t>
      </w:r>
      <w:r>
        <w:t>’</w:t>
      </w:r>
      <w:r w:rsidR="00000000" w:rsidRPr="00033231">
        <w:t>en aimer particulièrement une</w:t>
      </w:r>
      <w:r>
        <w:t>.</w:t>
      </w:r>
    </w:p>
    <w:p w14:paraId="3B6BB448" w14:textId="5C99BA1E" w:rsidR="00000000" w:rsidRPr="00033231" w:rsidRDefault="004F69D6" w:rsidP="0021796F">
      <w:r>
        <w:t>— </w:t>
      </w:r>
      <w:r w:rsidR="00000000" w:rsidRPr="00033231">
        <w:t>Mais</w:t>
      </w:r>
      <w:r>
        <w:t xml:space="preserve">, </w:t>
      </w:r>
      <w:r w:rsidR="00000000" w:rsidRPr="00033231">
        <w:t>en outre</w:t>
      </w:r>
      <w:r>
        <w:t xml:space="preserve">, </w:t>
      </w:r>
      <w:r w:rsidR="00000000" w:rsidRPr="00033231">
        <w:t>il est particulièrement amoureux d</w:t>
      </w:r>
      <w:r>
        <w:t>’</w:t>
      </w:r>
      <w:r w:rsidR="00000000" w:rsidRPr="00033231">
        <w:t>une aussi</w:t>
      </w:r>
      <w:r>
        <w:t xml:space="preserve"> ; </w:t>
      </w:r>
      <w:r w:rsidR="00000000" w:rsidRPr="00033231">
        <w:t>car lorsque Donne et moi le pressions de faire un choix dans le gracieux essaim</w:t>
      </w:r>
      <w:r>
        <w:t xml:space="preserve">, </w:t>
      </w:r>
      <w:r w:rsidR="00000000" w:rsidRPr="00033231">
        <w:t>il a nommé</w:t>
      </w:r>
      <w:r>
        <w:t xml:space="preserve">… </w:t>
      </w:r>
      <w:r w:rsidR="00000000" w:rsidRPr="00033231">
        <w:t>devinez qui</w:t>
      </w:r>
      <w:r>
        <w:t> ? »</w:t>
      </w:r>
    </w:p>
    <w:p w14:paraId="67B703B0" w14:textId="26EC95EF" w:rsidR="004F69D6" w:rsidRDefault="00000000" w:rsidP="0021796F">
      <w:r w:rsidRPr="00033231">
        <w:t>Avec un calme et fin sourire</w:t>
      </w:r>
      <w:r w:rsidR="004F69D6">
        <w:t>, M. </w:t>
      </w:r>
      <w:r w:rsidRPr="00033231">
        <w:t>Moore répondit</w:t>
      </w:r>
      <w:r w:rsidR="004F69D6">
        <w:t> : « </w:t>
      </w:r>
      <w:r w:rsidRPr="00033231">
        <w:t>Dora</w:t>
      </w:r>
      <w:r w:rsidR="004F69D6">
        <w:t xml:space="preserve">, </w:t>
      </w:r>
      <w:r w:rsidRPr="00033231">
        <w:t>peut-être</w:t>
      </w:r>
      <w:r w:rsidR="004F69D6">
        <w:t xml:space="preserve">, </w:t>
      </w:r>
      <w:r w:rsidRPr="00033231">
        <w:t>ou Henriette</w:t>
      </w:r>
      <w:r w:rsidR="004F69D6">
        <w:t> ?</w:t>
      </w:r>
    </w:p>
    <w:p w14:paraId="17100E34" w14:textId="77777777" w:rsidR="004F69D6" w:rsidRDefault="004F69D6" w:rsidP="0021796F">
      <w:r>
        <w:t>— </w:t>
      </w:r>
      <w:r w:rsidR="00000000" w:rsidRPr="00033231">
        <w:t>Ha</w:t>
      </w:r>
      <w:r>
        <w:t xml:space="preserve"> ! </w:t>
      </w:r>
      <w:r w:rsidR="00000000" w:rsidRPr="00033231">
        <w:t>ha</w:t>
      </w:r>
      <w:r>
        <w:t xml:space="preserve"> ! </w:t>
      </w:r>
      <w:r w:rsidR="00000000" w:rsidRPr="00033231">
        <w:t>vous êtes un excellent devin</w:t>
      </w:r>
      <w:r>
        <w:t xml:space="preserve">. </w:t>
      </w:r>
      <w:r w:rsidR="00000000" w:rsidRPr="00033231">
        <w:t>Mais qu</w:t>
      </w:r>
      <w:r>
        <w:t>’</w:t>
      </w:r>
      <w:r w:rsidR="00000000" w:rsidRPr="00033231">
        <w:t>est-ce qui vous a fait désigner ces deux-là</w:t>
      </w:r>
      <w:r>
        <w:t> ?</w:t>
      </w:r>
    </w:p>
    <w:p w14:paraId="67C9826F" w14:textId="147CA7DD" w:rsidR="004F69D6" w:rsidRDefault="004F69D6" w:rsidP="0021796F">
      <w:r>
        <w:t>— </w:t>
      </w:r>
      <w:r w:rsidR="00000000" w:rsidRPr="00033231">
        <w:t>Parce qu</w:t>
      </w:r>
      <w:r>
        <w:t>’</w:t>
      </w:r>
      <w:r w:rsidR="00000000" w:rsidRPr="00033231">
        <w:t>elles sont les plus grandes</w:t>
      </w:r>
      <w:r>
        <w:t xml:space="preserve">, </w:t>
      </w:r>
      <w:r w:rsidR="00000000" w:rsidRPr="00033231">
        <w:t>les plus belles</w:t>
      </w:r>
      <w:r>
        <w:t xml:space="preserve"> ; </w:t>
      </w:r>
      <w:r w:rsidR="00000000" w:rsidRPr="00033231">
        <w:t>et Dora</w:t>
      </w:r>
      <w:r>
        <w:t xml:space="preserve">, </w:t>
      </w:r>
      <w:r w:rsidR="00000000" w:rsidRPr="00033231">
        <w:t>au moins</w:t>
      </w:r>
      <w:r>
        <w:t xml:space="preserve">, </w:t>
      </w:r>
      <w:r w:rsidR="00000000" w:rsidRPr="00033231">
        <w:t>est la plus vigoureuse</w:t>
      </w:r>
      <w:r>
        <w:t xml:space="preserve"> ; </w:t>
      </w:r>
      <w:r w:rsidR="00000000" w:rsidRPr="00033231">
        <w:t>et</w:t>
      </w:r>
      <w:r>
        <w:t xml:space="preserve">, </w:t>
      </w:r>
      <w:r w:rsidR="00000000" w:rsidRPr="00033231">
        <w:t xml:space="preserve">comme votre ami </w:t>
      </w:r>
      <w:r>
        <w:t>M. </w:t>
      </w:r>
      <w:proofErr w:type="spellStart"/>
      <w:r w:rsidR="00000000" w:rsidRPr="00033231">
        <w:t>Sweeting</w:t>
      </w:r>
      <w:proofErr w:type="spellEnd"/>
      <w:r w:rsidR="00000000" w:rsidRPr="00033231">
        <w:t xml:space="preserve"> est petit et frêle</w:t>
      </w:r>
      <w:r>
        <w:t xml:space="preserve">, </w:t>
      </w:r>
      <w:r w:rsidR="00000000" w:rsidRPr="00033231">
        <w:t>j</w:t>
      </w:r>
      <w:r>
        <w:t>’</w:t>
      </w:r>
      <w:r w:rsidR="00000000" w:rsidRPr="00033231">
        <w:t>ai conclu que</w:t>
      </w:r>
      <w:r>
        <w:t xml:space="preserve">, </w:t>
      </w:r>
      <w:r w:rsidR="00000000" w:rsidRPr="00033231">
        <w:t>selon la règle ord</w:t>
      </w:r>
      <w:r w:rsidR="00000000" w:rsidRPr="00033231">
        <w:t>i</w:t>
      </w:r>
      <w:r w:rsidR="00000000" w:rsidRPr="00033231">
        <w:t>naire en pareil cas</w:t>
      </w:r>
      <w:r>
        <w:t xml:space="preserve">, </w:t>
      </w:r>
      <w:r w:rsidR="00000000" w:rsidRPr="00033231">
        <w:t>il avait préféré celle qui forme avec lui le plus frappant contraste</w:t>
      </w:r>
      <w:r>
        <w:t>.</w:t>
      </w:r>
    </w:p>
    <w:p w14:paraId="18E8D253" w14:textId="77777777" w:rsidR="004F69D6" w:rsidRDefault="004F69D6" w:rsidP="0021796F">
      <w:r>
        <w:t>— </w:t>
      </w:r>
      <w:r w:rsidR="00000000" w:rsidRPr="00033231">
        <w:t>Vous avez raison</w:t>
      </w:r>
      <w:r>
        <w:t xml:space="preserve">, </w:t>
      </w:r>
      <w:r w:rsidR="00000000" w:rsidRPr="00033231">
        <w:t>c</w:t>
      </w:r>
      <w:r>
        <w:t>’</w:t>
      </w:r>
      <w:r w:rsidR="00000000" w:rsidRPr="00033231">
        <w:t>est Dora</w:t>
      </w:r>
      <w:r>
        <w:t xml:space="preserve">. </w:t>
      </w:r>
      <w:r w:rsidR="00000000" w:rsidRPr="00033231">
        <w:t>Mais il n</w:t>
      </w:r>
      <w:r>
        <w:t>’</w:t>
      </w:r>
      <w:r w:rsidR="00000000" w:rsidRPr="00033231">
        <w:t>a aucune chance</w:t>
      </w:r>
      <w:r>
        <w:t xml:space="preserve"> ; </w:t>
      </w:r>
      <w:r w:rsidR="00000000" w:rsidRPr="00033231">
        <w:t>qu</w:t>
      </w:r>
      <w:r>
        <w:t>’</w:t>
      </w:r>
      <w:r w:rsidR="00000000" w:rsidRPr="00033231">
        <w:t>en dites-vous</w:t>
      </w:r>
      <w:r>
        <w:t xml:space="preserve">, </w:t>
      </w:r>
      <w:r w:rsidR="00000000" w:rsidRPr="00033231">
        <w:t>monsieur Moore</w:t>
      </w:r>
      <w:r>
        <w:t> ?</w:t>
      </w:r>
    </w:p>
    <w:p w14:paraId="2340E809" w14:textId="7E13359A" w:rsidR="00000000" w:rsidRPr="00033231" w:rsidRDefault="004F69D6" w:rsidP="0021796F">
      <w:r>
        <w:t>— </w:t>
      </w:r>
      <w:r w:rsidR="00000000" w:rsidRPr="00033231">
        <w:t xml:space="preserve">Que possède </w:t>
      </w:r>
      <w:r>
        <w:t>M. </w:t>
      </w:r>
      <w:proofErr w:type="spellStart"/>
      <w:r w:rsidR="00000000" w:rsidRPr="00033231">
        <w:t>Sweeting</w:t>
      </w:r>
      <w:proofErr w:type="spellEnd"/>
      <w:r>
        <w:t xml:space="preserve">, </w:t>
      </w:r>
      <w:r w:rsidR="00000000" w:rsidRPr="00033231">
        <w:t>outre sa position de vicaire</w:t>
      </w:r>
      <w:r>
        <w:t> ? »</w:t>
      </w:r>
    </w:p>
    <w:p w14:paraId="4FCAFA17" w14:textId="09B734D5" w:rsidR="004F69D6" w:rsidRDefault="00000000" w:rsidP="0021796F">
      <w:r w:rsidRPr="00033231">
        <w:t xml:space="preserve">Cette question sembla réjouir étonnamment </w:t>
      </w:r>
      <w:r w:rsidR="004F69D6">
        <w:t>M. </w:t>
      </w:r>
      <w:r w:rsidRPr="00033231">
        <w:t>Malone</w:t>
      </w:r>
      <w:r w:rsidR="004F69D6">
        <w:t xml:space="preserve"> ; </w:t>
      </w:r>
      <w:r w:rsidRPr="00033231">
        <w:t>il rit pendant trois minutes au moins avant d</w:t>
      </w:r>
      <w:r w:rsidR="004F69D6">
        <w:t>’</w:t>
      </w:r>
      <w:r w:rsidRPr="00033231">
        <w:t>y répondre</w:t>
      </w:r>
      <w:r w:rsidR="004F69D6">
        <w:t>.</w:t>
      </w:r>
    </w:p>
    <w:p w14:paraId="611E8282" w14:textId="77777777" w:rsidR="004F69D6" w:rsidRDefault="004F69D6" w:rsidP="0021796F">
      <w:r>
        <w:lastRenderedPageBreak/>
        <w:t>« </w:t>
      </w:r>
      <w:r w:rsidR="00000000" w:rsidRPr="00033231">
        <w:t xml:space="preserve">Ce que possède </w:t>
      </w:r>
      <w:proofErr w:type="spellStart"/>
      <w:r w:rsidR="00000000" w:rsidRPr="00033231">
        <w:t>Sweeting</w:t>
      </w:r>
      <w:proofErr w:type="spellEnd"/>
      <w:r>
        <w:t xml:space="preserve"> ? </w:t>
      </w:r>
      <w:r w:rsidR="00000000" w:rsidRPr="00033231">
        <w:t>Eh</w:t>
      </w:r>
      <w:r>
        <w:t xml:space="preserve"> ! </w:t>
      </w:r>
      <w:r w:rsidR="00000000" w:rsidRPr="00033231">
        <w:t>David a sa harpe</w:t>
      </w:r>
      <w:r>
        <w:t xml:space="preserve">, </w:t>
      </w:r>
      <w:r w:rsidR="00000000" w:rsidRPr="00033231">
        <w:t>ou sa flûte</w:t>
      </w:r>
      <w:r>
        <w:t xml:space="preserve">, </w:t>
      </w:r>
      <w:r w:rsidR="00000000" w:rsidRPr="00033231">
        <w:t>ce qui revient au même</w:t>
      </w:r>
      <w:r>
        <w:t xml:space="preserve">. </w:t>
      </w:r>
      <w:r w:rsidR="00000000" w:rsidRPr="00033231">
        <w:t>Il a une espèce de montre en s</w:t>
      </w:r>
      <w:r w:rsidR="00000000" w:rsidRPr="00033231">
        <w:t>i</w:t>
      </w:r>
      <w:r w:rsidR="00000000" w:rsidRPr="00033231">
        <w:t>milor</w:t>
      </w:r>
      <w:r>
        <w:t xml:space="preserve">, </w:t>
      </w:r>
      <w:r w:rsidR="00000000" w:rsidRPr="00033231">
        <w:t>un anneau</w:t>
      </w:r>
      <w:r>
        <w:t xml:space="preserve">, </w:t>
      </w:r>
      <w:r w:rsidR="00000000" w:rsidRPr="00033231">
        <w:t>dito</w:t>
      </w:r>
      <w:r>
        <w:t xml:space="preserve">, </w:t>
      </w:r>
      <w:r w:rsidR="00000000" w:rsidRPr="00033231">
        <w:t>un lorgnon</w:t>
      </w:r>
      <w:r>
        <w:t xml:space="preserve">, </w:t>
      </w:r>
      <w:r w:rsidR="00000000" w:rsidRPr="00033231">
        <w:t>dito</w:t>
      </w:r>
      <w:r>
        <w:t xml:space="preserve">. </w:t>
      </w:r>
      <w:r w:rsidR="00000000" w:rsidRPr="00033231">
        <w:t>Voilà ce qu</w:t>
      </w:r>
      <w:r>
        <w:t>’</w:t>
      </w:r>
      <w:r w:rsidR="00000000" w:rsidRPr="00033231">
        <w:t>il a</w:t>
      </w:r>
      <w:r>
        <w:t>.</w:t>
      </w:r>
    </w:p>
    <w:p w14:paraId="0A512EB6" w14:textId="77777777" w:rsidR="004F69D6" w:rsidRDefault="004F69D6" w:rsidP="0021796F">
      <w:r>
        <w:t>— </w:t>
      </w:r>
      <w:r w:rsidR="00000000" w:rsidRPr="00033231">
        <w:t>Comment pourrait-il seulement fournir les robes de sa femme</w:t>
      </w:r>
      <w:r>
        <w:t> ?</w:t>
      </w:r>
    </w:p>
    <w:p w14:paraId="40300476" w14:textId="77777777" w:rsidR="004F69D6" w:rsidRDefault="004F69D6" w:rsidP="0021796F">
      <w:r>
        <w:t>— </w:t>
      </w:r>
      <w:r w:rsidR="00000000" w:rsidRPr="00033231">
        <w:t>Ha</w:t>
      </w:r>
      <w:r>
        <w:t xml:space="preserve"> ! </w:t>
      </w:r>
      <w:r w:rsidR="00000000" w:rsidRPr="00033231">
        <w:t>ha</w:t>
      </w:r>
      <w:r>
        <w:t xml:space="preserve"> ! </w:t>
      </w:r>
      <w:r w:rsidR="00000000" w:rsidRPr="00033231">
        <w:t>excellent</w:t>
      </w:r>
      <w:r>
        <w:t xml:space="preserve"> ! </w:t>
      </w:r>
      <w:r w:rsidR="00000000" w:rsidRPr="00033231">
        <w:t>Je lui demanderai cela la première fois que je le verrai</w:t>
      </w:r>
      <w:r>
        <w:t xml:space="preserve">. </w:t>
      </w:r>
      <w:r w:rsidR="00000000" w:rsidRPr="00033231">
        <w:t>Sans doute il pense que le vieux Christophe Sykes ferait grandement les choses</w:t>
      </w:r>
      <w:r>
        <w:t xml:space="preserve">. </w:t>
      </w:r>
      <w:r w:rsidR="00000000" w:rsidRPr="00033231">
        <w:t>Il est riche</w:t>
      </w:r>
      <w:r>
        <w:t xml:space="preserve">, </w:t>
      </w:r>
      <w:r w:rsidR="00000000" w:rsidRPr="00033231">
        <w:t>n</w:t>
      </w:r>
      <w:r>
        <w:t>’</w:t>
      </w:r>
      <w:r w:rsidR="00000000" w:rsidRPr="00033231">
        <w:t>est-ce pas</w:t>
      </w:r>
      <w:r>
        <w:t xml:space="preserve"> ? </w:t>
      </w:r>
      <w:r w:rsidR="00000000" w:rsidRPr="00033231">
        <w:t>Ils habitent une vaste maison</w:t>
      </w:r>
      <w:r>
        <w:t>.</w:t>
      </w:r>
    </w:p>
    <w:p w14:paraId="5460E30B" w14:textId="77777777" w:rsidR="004F69D6" w:rsidRDefault="004F69D6" w:rsidP="0021796F">
      <w:r>
        <w:t>— </w:t>
      </w:r>
      <w:r w:rsidR="00000000" w:rsidRPr="00033231">
        <w:t>Sykes a un commerce fort étendu</w:t>
      </w:r>
      <w:r>
        <w:t>.</w:t>
      </w:r>
    </w:p>
    <w:p w14:paraId="3B617C80" w14:textId="77777777" w:rsidR="004F69D6" w:rsidRDefault="004F69D6" w:rsidP="0021796F">
      <w:r>
        <w:t>— </w:t>
      </w:r>
      <w:r w:rsidR="00000000" w:rsidRPr="00033231">
        <w:t>Donc</w:t>
      </w:r>
      <w:r>
        <w:t xml:space="preserve">, </w:t>
      </w:r>
      <w:r w:rsidR="00000000" w:rsidRPr="00033231">
        <w:t>il doit être riche</w:t>
      </w:r>
      <w:r>
        <w:t>.</w:t>
      </w:r>
    </w:p>
    <w:p w14:paraId="5279257C" w14:textId="77777777" w:rsidR="004F69D6" w:rsidRDefault="004F69D6" w:rsidP="0021796F">
      <w:r>
        <w:t>— </w:t>
      </w:r>
      <w:r w:rsidR="00000000" w:rsidRPr="00033231">
        <w:t>Mais il doit savoir parfaitement à quoi employer ses r</w:t>
      </w:r>
      <w:r w:rsidR="00000000" w:rsidRPr="00033231">
        <w:t>i</w:t>
      </w:r>
      <w:r w:rsidR="00000000" w:rsidRPr="00033231">
        <w:t>chesses</w:t>
      </w:r>
      <w:r>
        <w:t xml:space="preserve"> ; </w:t>
      </w:r>
      <w:r w:rsidR="00000000" w:rsidRPr="00033231">
        <w:t>et</w:t>
      </w:r>
      <w:r>
        <w:t xml:space="preserve">, </w:t>
      </w:r>
      <w:r w:rsidR="00000000" w:rsidRPr="00033231">
        <w:t>en ce temps</w:t>
      </w:r>
      <w:r>
        <w:t xml:space="preserve">, </w:t>
      </w:r>
      <w:r w:rsidR="00000000" w:rsidRPr="00033231">
        <w:t>il songe sans doute autant à retirer son argent du commerce pour constituer des dots à ses filles</w:t>
      </w:r>
      <w:r>
        <w:t xml:space="preserve">, </w:t>
      </w:r>
      <w:r w:rsidR="00000000" w:rsidRPr="00033231">
        <w:t>que moi à abattre mon petit cottage là-bas</w:t>
      </w:r>
      <w:r>
        <w:t xml:space="preserve">, </w:t>
      </w:r>
      <w:r w:rsidR="00000000" w:rsidRPr="00033231">
        <w:t xml:space="preserve">et à construire sur ses ruines une maison aussi grande que </w:t>
      </w:r>
      <w:proofErr w:type="spellStart"/>
      <w:r w:rsidR="00000000" w:rsidRPr="00033231">
        <w:t>Fieldhead</w:t>
      </w:r>
      <w:proofErr w:type="spellEnd"/>
      <w:r>
        <w:t>.</w:t>
      </w:r>
    </w:p>
    <w:p w14:paraId="6D318F90" w14:textId="77777777" w:rsidR="004F69D6" w:rsidRDefault="004F69D6" w:rsidP="0021796F">
      <w:r>
        <w:t>— </w:t>
      </w:r>
      <w:r w:rsidR="00000000" w:rsidRPr="00033231">
        <w:t>Savez-vous</w:t>
      </w:r>
      <w:r>
        <w:t xml:space="preserve">, </w:t>
      </w:r>
      <w:r w:rsidR="00000000" w:rsidRPr="00033231">
        <w:t>Moore</w:t>
      </w:r>
      <w:r>
        <w:t xml:space="preserve">, </w:t>
      </w:r>
      <w:r w:rsidR="00000000" w:rsidRPr="00033231">
        <w:t>ce que j</w:t>
      </w:r>
      <w:r>
        <w:t>’</w:t>
      </w:r>
      <w:r w:rsidR="00000000" w:rsidRPr="00033231">
        <w:t>ai entendu l</w:t>
      </w:r>
      <w:r>
        <w:t>’</w:t>
      </w:r>
      <w:r w:rsidR="00000000" w:rsidRPr="00033231">
        <w:t>autre jour</w:t>
      </w:r>
      <w:r>
        <w:t> ?</w:t>
      </w:r>
    </w:p>
    <w:p w14:paraId="1C5E221E" w14:textId="77777777" w:rsidR="004F69D6" w:rsidRDefault="004F69D6" w:rsidP="0021796F">
      <w:r>
        <w:t>— </w:t>
      </w:r>
      <w:r w:rsidR="00000000" w:rsidRPr="00033231">
        <w:t>Non</w:t>
      </w:r>
      <w:r>
        <w:t xml:space="preserve"> ; </w:t>
      </w:r>
      <w:r w:rsidR="00000000" w:rsidRPr="00033231">
        <w:t>peut-être que j</w:t>
      </w:r>
      <w:r>
        <w:t>’</w:t>
      </w:r>
      <w:r w:rsidR="00000000" w:rsidRPr="00033231">
        <w:t>étais sur le point d</w:t>
      </w:r>
      <w:r>
        <w:t>’</w:t>
      </w:r>
      <w:r w:rsidR="00000000" w:rsidRPr="00033231">
        <w:t>effectuer de semblables changements</w:t>
      </w:r>
      <w:r>
        <w:t xml:space="preserve"> ? </w:t>
      </w:r>
      <w:r w:rsidR="00000000" w:rsidRPr="00033231">
        <w:t xml:space="preserve">Vos bavards de </w:t>
      </w:r>
      <w:proofErr w:type="spellStart"/>
      <w:r w:rsidR="00000000" w:rsidRPr="00033231">
        <w:t>Briarfield</w:t>
      </w:r>
      <w:proofErr w:type="spellEnd"/>
      <w:r w:rsidR="00000000" w:rsidRPr="00033231">
        <w:t xml:space="preserve"> sont cap</w:t>
      </w:r>
      <w:r w:rsidR="00000000" w:rsidRPr="00033231">
        <w:t>a</w:t>
      </w:r>
      <w:r w:rsidR="00000000" w:rsidRPr="00033231">
        <w:t>bles de dire cela</w:t>
      </w:r>
      <w:r>
        <w:t xml:space="preserve">, </w:t>
      </w:r>
      <w:r w:rsidR="00000000" w:rsidRPr="00033231">
        <w:t>et des choses plus sottes encore</w:t>
      </w:r>
      <w:r>
        <w:t>.</w:t>
      </w:r>
    </w:p>
    <w:p w14:paraId="20E8AF20" w14:textId="77777777" w:rsidR="004F69D6" w:rsidRDefault="004F69D6" w:rsidP="0021796F">
      <w:r>
        <w:t>— </w:t>
      </w:r>
      <w:r w:rsidR="00000000" w:rsidRPr="00033231">
        <w:t>J</w:t>
      </w:r>
      <w:r>
        <w:t>’</w:t>
      </w:r>
      <w:r w:rsidR="00000000" w:rsidRPr="00033231">
        <w:t xml:space="preserve">ai entendu dire que vous alliez prendre </w:t>
      </w:r>
      <w:proofErr w:type="spellStart"/>
      <w:r w:rsidR="00000000" w:rsidRPr="00033231">
        <w:t>Fieldhead</w:t>
      </w:r>
      <w:proofErr w:type="spellEnd"/>
      <w:r w:rsidR="00000000" w:rsidRPr="00033231">
        <w:t xml:space="preserve"> à bail</w:t>
      </w:r>
      <w:r>
        <w:t xml:space="preserve">… </w:t>
      </w:r>
      <w:r w:rsidR="00000000" w:rsidRPr="00033231">
        <w:t>Ce soir</w:t>
      </w:r>
      <w:r>
        <w:t xml:space="preserve">, </w:t>
      </w:r>
      <w:r w:rsidR="00000000" w:rsidRPr="00033231">
        <w:t>en passant auprès</w:t>
      </w:r>
      <w:r>
        <w:t xml:space="preserve">, </w:t>
      </w:r>
      <w:r w:rsidR="00000000" w:rsidRPr="00033231">
        <w:t>je pensais que c</w:t>
      </w:r>
      <w:r>
        <w:t>’</w:t>
      </w:r>
      <w:r w:rsidR="00000000" w:rsidRPr="00033231">
        <w:t>était une triste résidence</w:t>
      </w:r>
      <w:r>
        <w:t xml:space="preserve">… </w:t>
      </w:r>
      <w:r w:rsidR="00000000" w:rsidRPr="00033231">
        <w:t>et que votre intention était d</w:t>
      </w:r>
      <w:r>
        <w:t>’</w:t>
      </w:r>
      <w:r w:rsidR="00000000" w:rsidRPr="00033231">
        <w:t>y établir</w:t>
      </w:r>
      <w:r>
        <w:t xml:space="preserve">, </w:t>
      </w:r>
      <w:r w:rsidR="00000000" w:rsidRPr="00033231">
        <w:t>comme ma</w:t>
      </w:r>
      <w:r w:rsidR="00000000" w:rsidRPr="00033231">
        <w:t>î</w:t>
      </w:r>
      <w:r w:rsidR="00000000" w:rsidRPr="00033231">
        <w:t>tresse</w:t>
      </w:r>
      <w:r>
        <w:t xml:space="preserve">, </w:t>
      </w:r>
      <w:r w:rsidR="00000000" w:rsidRPr="00033231">
        <w:t>une des misses Sykes</w:t>
      </w:r>
      <w:r>
        <w:t xml:space="preserve">, </w:t>
      </w:r>
      <w:r w:rsidR="00000000" w:rsidRPr="00033231">
        <w:t>de vous marier</w:t>
      </w:r>
      <w:r>
        <w:t xml:space="preserve">, </w:t>
      </w:r>
      <w:r w:rsidR="00000000" w:rsidRPr="00033231">
        <w:t>enfin</w:t>
      </w:r>
      <w:r>
        <w:t xml:space="preserve">, </w:t>
      </w:r>
      <w:r w:rsidR="00000000" w:rsidRPr="00033231">
        <w:t>ha</w:t>
      </w:r>
      <w:r>
        <w:t xml:space="preserve"> ! </w:t>
      </w:r>
      <w:r w:rsidR="00000000" w:rsidRPr="00033231">
        <w:t>ah</w:t>
      </w:r>
      <w:r>
        <w:t xml:space="preserve"> ! </w:t>
      </w:r>
      <w:r w:rsidR="00000000" w:rsidRPr="00033231">
        <w:t>Eh bien</w:t>
      </w:r>
      <w:r>
        <w:t xml:space="preserve">, </w:t>
      </w:r>
      <w:r w:rsidR="00000000" w:rsidRPr="00033231">
        <w:t>laquelle est-ce</w:t>
      </w:r>
      <w:r>
        <w:t xml:space="preserve"> ? </w:t>
      </w:r>
      <w:r w:rsidR="00000000" w:rsidRPr="00033231">
        <w:t>Dora</w:t>
      </w:r>
      <w:r>
        <w:t xml:space="preserve">, </w:t>
      </w:r>
      <w:r w:rsidR="00000000" w:rsidRPr="00033231">
        <w:t>j</w:t>
      </w:r>
      <w:r>
        <w:t>’</w:t>
      </w:r>
      <w:r w:rsidR="00000000" w:rsidRPr="00033231">
        <w:t>en suis sûr</w:t>
      </w:r>
      <w:r>
        <w:t xml:space="preserve"> ; </w:t>
      </w:r>
      <w:r w:rsidR="00000000" w:rsidRPr="00033231">
        <w:t>vous avez dit qu</w:t>
      </w:r>
      <w:r>
        <w:t>’</w:t>
      </w:r>
      <w:r w:rsidR="00000000" w:rsidRPr="00033231">
        <w:t>elle était la plus belle</w:t>
      </w:r>
      <w:r>
        <w:t>.</w:t>
      </w:r>
    </w:p>
    <w:p w14:paraId="3ECD6BB5" w14:textId="77777777" w:rsidR="004F69D6" w:rsidRDefault="004F69D6" w:rsidP="0021796F">
      <w:r>
        <w:t>— </w:t>
      </w:r>
      <w:r w:rsidR="00000000" w:rsidRPr="00033231">
        <w:t>Je m</w:t>
      </w:r>
      <w:r>
        <w:t>’</w:t>
      </w:r>
      <w:r w:rsidR="00000000" w:rsidRPr="00033231">
        <w:t>étonne du nombre de fois qu</w:t>
      </w:r>
      <w:r>
        <w:t>’</w:t>
      </w:r>
      <w:r w:rsidR="00000000" w:rsidRPr="00033231">
        <w:t>ils m</w:t>
      </w:r>
      <w:r>
        <w:t>’</w:t>
      </w:r>
      <w:r w:rsidR="00000000" w:rsidRPr="00033231">
        <w:t xml:space="preserve">ont marié depuis mon arrivée à </w:t>
      </w:r>
      <w:proofErr w:type="spellStart"/>
      <w:r w:rsidR="00000000" w:rsidRPr="00033231">
        <w:t>Briarfield</w:t>
      </w:r>
      <w:proofErr w:type="spellEnd"/>
      <w:r>
        <w:t xml:space="preserve"> ! </w:t>
      </w:r>
      <w:r w:rsidR="00000000" w:rsidRPr="00033231">
        <w:t>Ils m</w:t>
      </w:r>
      <w:r>
        <w:t>’</w:t>
      </w:r>
      <w:r w:rsidR="00000000" w:rsidRPr="00033231">
        <w:t>ont assigné l</w:t>
      </w:r>
      <w:r>
        <w:t>’</w:t>
      </w:r>
      <w:r w:rsidR="00000000" w:rsidRPr="00033231">
        <w:t xml:space="preserve">une après </w:t>
      </w:r>
      <w:r w:rsidR="00000000" w:rsidRPr="00033231">
        <w:lastRenderedPageBreak/>
        <w:t>l</w:t>
      </w:r>
      <w:r>
        <w:t>’</w:t>
      </w:r>
      <w:r w:rsidR="00000000" w:rsidRPr="00033231">
        <w:t>autre toutes les femmes à marier du district</w:t>
      </w:r>
      <w:r>
        <w:t xml:space="preserve">. </w:t>
      </w:r>
      <w:r w:rsidR="00000000" w:rsidRPr="00033231">
        <w:t>Tantôt c</w:t>
      </w:r>
      <w:r>
        <w:t>’</w:t>
      </w:r>
      <w:r w:rsidR="00000000" w:rsidRPr="00033231">
        <w:t xml:space="preserve">étaient les deux misses </w:t>
      </w:r>
      <w:proofErr w:type="spellStart"/>
      <w:r w:rsidR="00000000" w:rsidRPr="00033231">
        <w:t>Winns</w:t>
      </w:r>
      <w:proofErr w:type="spellEnd"/>
      <w:r>
        <w:t xml:space="preserve">, </w:t>
      </w:r>
      <w:r w:rsidR="00000000" w:rsidRPr="00033231">
        <w:t>la première brune</w:t>
      </w:r>
      <w:r>
        <w:t xml:space="preserve">, </w:t>
      </w:r>
      <w:r w:rsidR="00000000" w:rsidRPr="00033231">
        <w:t>la seconde blonde</w:t>
      </w:r>
      <w:r>
        <w:t xml:space="preserve"> ; </w:t>
      </w:r>
      <w:r w:rsidR="00000000" w:rsidRPr="00033231">
        <w:t xml:space="preserve">tantôt la rouge miss </w:t>
      </w:r>
      <w:proofErr w:type="spellStart"/>
      <w:r w:rsidR="00000000" w:rsidRPr="00033231">
        <w:t>Armitage</w:t>
      </w:r>
      <w:proofErr w:type="spellEnd"/>
      <w:r w:rsidR="00000000" w:rsidRPr="00033231">
        <w:t xml:space="preserve"> et la mûre Anne Pearson</w:t>
      </w:r>
      <w:r>
        <w:t xml:space="preserve">. </w:t>
      </w:r>
      <w:r w:rsidR="00000000" w:rsidRPr="00033231">
        <w:t>À présent vous me jetez sur les épaules toute la tribu des misses Sykes</w:t>
      </w:r>
      <w:r>
        <w:t xml:space="preserve">. </w:t>
      </w:r>
      <w:r w:rsidR="00000000" w:rsidRPr="00033231">
        <w:t>Sur quoi reposent ces commérages</w:t>
      </w:r>
      <w:r>
        <w:t xml:space="preserve"> ? </w:t>
      </w:r>
      <w:r w:rsidR="00000000" w:rsidRPr="00033231">
        <w:t>Dieu seul le sait</w:t>
      </w:r>
      <w:r>
        <w:t xml:space="preserve">. </w:t>
      </w:r>
      <w:r w:rsidR="00000000" w:rsidRPr="00033231">
        <w:t>Je ne vois pe</w:t>
      </w:r>
      <w:r w:rsidR="00000000" w:rsidRPr="00033231">
        <w:t>r</w:t>
      </w:r>
      <w:r w:rsidR="00000000" w:rsidRPr="00033231">
        <w:t>so</w:t>
      </w:r>
      <w:r w:rsidR="00000000" w:rsidRPr="00033231">
        <w:t>n</w:t>
      </w:r>
      <w:r w:rsidR="00000000" w:rsidRPr="00033231">
        <w:t>ne</w:t>
      </w:r>
      <w:r>
        <w:t xml:space="preserve">, </w:t>
      </w:r>
      <w:r w:rsidR="00000000" w:rsidRPr="00033231">
        <w:t>je recherche la société des femmes à peu près aussi ass</w:t>
      </w:r>
      <w:r w:rsidR="00000000" w:rsidRPr="00033231">
        <w:t>i</w:t>
      </w:r>
      <w:r w:rsidR="00000000" w:rsidRPr="00033231">
        <w:t>d</w:t>
      </w:r>
      <w:r w:rsidR="00000000" w:rsidRPr="00033231">
        <w:t>û</w:t>
      </w:r>
      <w:r w:rsidR="00000000" w:rsidRPr="00033231">
        <w:t>ment que vous</w:t>
      </w:r>
      <w:r>
        <w:t xml:space="preserve">, </w:t>
      </w:r>
      <w:r w:rsidR="00000000" w:rsidRPr="00033231">
        <w:t>monsieur Malone</w:t>
      </w:r>
      <w:r>
        <w:t xml:space="preserve">. </w:t>
      </w:r>
      <w:r w:rsidR="00000000" w:rsidRPr="00033231">
        <w:t>S</w:t>
      </w:r>
      <w:r>
        <w:t>’</w:t>
      </w:r>
      <w:r w:rsidR="00000000" w:rsidRPr="00033231">
        <w:t>il m</w:t>
      </w:r>
      <w:r>
        <w:t>’</w:t>
      </w:r>
      <w:r w:rsidR="00000000" w:rsidRPr="00033231">
        <w:t>arrive d</w:t>
      </w:r>
      <w:r>
        <w:t>’</w:t>
      </w:r>
      <w:r w:rsidR="00000000" w:rsidRPr="00033231">
        <w:t xml:space="preserve">aller à </w:t>
      </w:r>
      <w:proofErr w:type="spellStart"/>
      <w:r w:rsidR="00000000" w:rsidRPr="00033231">
        <w:t>Whi</w:t>
      </w:r>
      <w:r w:rsidR="00000000" w:rsidRPr="00033231">
        <w:t>n</w:t>
      </w:r>
      <w:r w:rsidR="00000000" w:rsidRPr="00033231">
        <w:t>bury</w:t>
      </w:r>
      <w:proofErr w:type="spellEnd"/>
      <w:r>
        <w:t xml:space="preserve">, </w:t>
      </w:r>
      <w:r w:rsidR="00000000" w:rsidRPr="00033231">
        <w:t>c</w:t>
      </w:r>
      <w:r>
        <w:t>’</w:t>
      </w:r>
      <w:r w:rsidR="00000000" w:rsidRPr="00033231">
        <w:t>est seulement pour visiter Sykes et Pearson dans leur comptoir</w:t>
      </w:r>
      <w:r>
        <w:t xml:space="preserve">, </w:t>
      </w:r>
      <w:r w:rsidR="00000000" w:rsidRPr="00033231">
        <w:t>où nos discussions roulent sur des sujets tout a</w:t>
      </w:r>
      <w:r w:rsidR="00000000" w:rsidRPr="00033231">
        <w:t>u</w:t>
      </w:r>
      <w:r w:rsidR="00000000" w:rsidRPr="00033231">
        <w:t>tres que le mariage</w:t>
      </w:r>
      <w:r>
        <w:t xml:space="preserve">, </w:t>
      </w:r>
      <w:r w:rsidR="00000000" w:rsidRPr="00033231">
        <w:t>et nos pensées sont occupées d</w:t>
      </w:r>
      <w:r>
        <w:t>’</w:t>
      </w:r>
      <w:r w:rsidR="00000000" w:rsidRPr="00033231">
        <w:t>autre chose que de galanterie</w:t>
      </w:r>
      <w:r>
        <w:t xml:space="preserve">, </w:t>
      </w:r>
      <w:r w:rsidR="00000000" w:rsidRPr="00033231">
        <w:t>d</w:t>
      </w:r>
      <w:r>
        <w:t>’</w:t>
      </w:r>
      <w:r w:rsidR="00000000" w:rsidRPr="00033231">
        <w:t>établissement et de dots</w:t>
      </w:r>
      <w:r>
        <w:t xml:space="preserve">. </w:t>
      </w:r>
      <w:r w:rsidR="00000000" w:rsidRPr="00033231">
        <w:t>Le drap que nous ne pouvons vendre</w:t>
      </w:r>
      <w:r>
        <w:t xml:space="preserve">, </w:t>
      </w:r>
      <w:r w:rsidR="00000000" w:rsidRPr="00033231">
        <w:t>les bras que nous ne pouvons occuper</w:t>
      </w:r>
      <w:r>
        <w:t xml:space="preserve">, </w:t>
      </w:r>
      <w:r w:rsidR="00000000" w:rsidRPr="00033231">
        <w:t>les f</w:t>
      </w:r>
      <w:r w:rsidR="00000000" w:rsidRPr="00033231">
        <w:t>a</w:t>
      </w:r>
      <w:r w:rsidR="00000000" w:rsidRPr="00033231">
        <w:t>briques que nous ne pouvons faire fonctionner</w:t>
      </w:r>
      <w:r>
        <w:t xml:space="preserve">, </w:t>
      </w:r>
      <w:r w:rsidR="00000000" w:rsidRPr="00033231">
        <w:t>la marche f</w:t>
      </w:r>
      <w:r w:rsidR="00000000" w:rsidRPr="00033231">
        <w:t>u</w:t>
      </w:r>
      <w:r w:rsidR="00000000" w:rsidRPr="00033231">
        <w:t>neste des événements en général</w:t>
      </w:r>
      <w:r>
        <w:t xml:space="preserve">, </w:t>
      </w:r>
      <w:r w:rsidR="00000000" w:rsidRPr="00033231">
        <w:t>que nous ne pouvons changer</w:t>
      </w:r>
      <w:r>
        <w:t xml:space="preserve">, </w:t>
      </w:r>
      <w:r w:rsidR="00000000" w:rsidRPr="00033231">
        <w:t>remplissent assez nos cœurs à présent pour en exclure toute chose frivole</w:t>
      </w:r>
      <w:r>
        <w:t>.</w:t>
      </w:r>
    </w:p>
    <w:p w14:paraId="31BC49DA" w14:textId="77777777" w:rsidR="004F69D6" w:rsidRDefault="004F69D6" w:rsidP="0021796F">
      <w:r>
        <w:t>— </w:t>
      </w:r>
      <w:r w:rsidR="00000000" w:rsidRPr="00033231">
        <w:t>Je suis complètement de votre avis</w:t>
      </w:r>
      <w:r>
        <w:t xml:space="preserve">, </w:t>
      </w:r>
      <w:r w:rsidR="00000000" w:rsidRPr="00033231">
        <w:t>Moore</w:t>
      </w:r>
      <w:r>
        <w:t xml:space="preserve">. </w:t>
      </w:r>
      <w:r w:rsidR="00000000" w:rsidRPr="00033231">
        <w:t>S</w:t>
      </w:r>
      <w:r>
        <w:t>’</w:t>
      </w:r>
      <w:r w:rsidR="00000000" w:rsidRPr="00033231">
        <w:t>il est une chose que je haïsse par-dessus tout</w:t>
      </w:r>
      <w:r>
        <w:t xml:space="preserve">, </w:t>
      </w:r>
      <w:r w:rsidR="00000000" w:rsidRPr="00033231">
        <w:t>c</w:t>
      </w:r>
      <w:r>
        <w:t>’</w:t>
      </w:r>
      <w:r w:rsidR="00000000" w:rsidRPr="00033231">
        <w:t>est l</w:t>
      </w:r>
      <w:r>
        <w:t>’</w:t>
      </w:r>
      <w:r w:rsidR="00000000" w:rsidRPr="00033231">
        <w:t>idée du mariage</w:t>
      </w:r>
      <w:r>
        <w:t xml:space="preserve">. </w:t>
      </w:r>
      <w:r w:rsidR="00000000" w:rsidRPr="00033231">
        <w:t>J</w:t>
      </w:r>
      <w:r>
        <w:t>’</w:t>
      </w:r>
      <w:r w:rsidR="00000000" w:rsidRPr="00033231">
        <w:t>entends le mariage dans le sens vulgaire</w:t>
      </w:r>
      <w:r>
        <w:t xml:space="preserve">, </w:t>
      </w:r>
      <w:r w:rsidR="00000000" w:rsidRPr="00033231">
        <w:t>et comme pure m</w:t>
      </w:r>
      <w:r w:rsidR="00000000" w:rsidRPr="00033231">
        <w:t>a</w:t>
      </w:r>
      <w:r w:rsidR="00000000" w:rsidRPr="00033231">
        <w:t>tière de sentiment</w:t>
      </w:r>
      <w:r>
        <w:t xml:space="preserve"> : </w:t>
      </w:r>
      <w:r w:rsidR="00000000" w:rsidRPr="00033231">
        <w:t>deux fous consentant à unir leur indigence par quelque fantastique lien de sympathie mutuelle</w:t>
      </w:r>
      <w:r>
        <w:t xml:space="preserve">, </w:t>
      </w:r>
      <w:r w:rsidR="00000000" w:rsidRPr="00033231">
        <w:t>quelle a</w:t>
      </w:r>
      <w:r w:rsidR="00000000" w:rsidRPr="00033231">
        <w:t>b</w:t>
      </w:r>
      <w:r w:rsidR="00000000" w:rsidRPr="00033231">
        <w:t>surdité</w:t>
      </w:r>
      <w:r>
        <w:t xml:space="preserve"> ! </w:t>
      </w:r>
      <w:r w:rsidR="00000000" w:rsidRPr="00033231">
        <w:t>Mais une union formée en vue de solides intérêts n</w:t>
      </w:r>
      <w:r>
        <w:t>’</w:t>
      </w:r>
      <w:r w:rsidR="00000000" w:rsidRPr="00033231">
        <w:t>est pas si mauvaise</w:t>
      </w:r>
      <w:r>
        <w:t xml:space="preserve">, </w:t>
      </w:r>
      <w:r w:rsidR="00000000" w:rsidRPr="00033231">
        <w:t>qu</w:t>
      </w:r>
      <w:r>
        <w:t>’</w:t>
      </w:r>
      <w:r w:rsidR="00000000" w:rsidRPr="00033231">
        <w:t>en dites-vous</w:t>
      </w:r>
      <w:r>
        <w:t> ?</w:t>
      </w:r>
    </w:p>
    <w:p w14:paraId="4074BF6F" w14:textId="77777777" w:rsidR="004F69D6" w:rsidRDefault="004F69D6" w:rsidP="0021796F">
      <w:r>
        <w:t>— </w:t>
      </w:r>
      <w:r w:rsidR="00000000" w:rsidRPr="00033231">
        <w:t>Non</w:t>
      </w:r>
      <w:r>
        <w:t>, »</w:t>
      </w:r>
      <w:r w:rsidR="00000000" w:rsidRPr="00033231">
        <w:t xml:space="preserve"> répondit Moore</w:t>
      </w:r>
      <w:r>
        <w:t xml:space="preserve">, </w:t>
      </w:r>
      <w:r w:rsidR="00000000" w:rsidRPr="00033231">
        <w:t>d</w:t>
      </w:r>
      <w:r>
        <w:t>’</w:t>
      </w:r>
      <w:r w:rsidR="00000000" w:rsidRPr="00033231">
        <w:t>une manière abstraite</w:t>
      </w:r>
      <w:r>
        <w:t>.</w:t>
      </w:r>
    </w:p>
    <w:p w14:paraId="24E0A8C8" w14:textId="77777777" w:rsidR="004F69D6" w:rsidRDefault="00000000" w:rsidP="0021796F">
      <w:r w:rsidRPr="00033231">
        <w:t>Le sujet semblait n</w:t>
      </w:r>
      <w:r w:rsidR="004F69D6">
        <w:t>’</w:t>
      </w:r>
      <w:r w:rsidRPr="00033231">
        <w:t>avoir aucun intérêt pour lui</w:t>
      </w:r>
      <w:r w:rsidR="004F69D6">
        <w:t xml:space="preserve"> ; </w:t>
      </w:r>
      <w:r w:rsidRPr="00033231">
        <w:t>il laissa tomber la conversation</w:t>
      </w:r>
      <w:r w:rsidR="004F69D6">
        <w:t xml:space="preserve">. </w:t>
      </w:r>
      <w:r w:rsidRPr="00033231">
        <w:t>Après avoir quelque temps regardé le feu d</w:t>
      </w:r>
      <w:r w:rsidR="004F69D6">
        <w:t>’</w:t>
      </w:r>
      <w:r w:rsidRPr="00033231">
        <w:t>un air préoccupé</w:t>
      </w:r>
      <w:r w:rsidR="004F69D6">
        <w:t xml:space="preserve">, </w:t>
      </w:r>
      <w:r w:rsidRPr="00033231">
        <w:t>il tourna soudainement la tête</w:t>
      </w:r>
      <w:r w:rsidR="004F69D6">
        <w:t>.</w:t>
      </w:r>
    </w:p>
    <w:p w14:paraId="2ED8BB41" w14:textId="59E0EC93" w:rsidR="00000000" w:rsidRPr="00033231" w:rsidRDefault="004F69D6" w:rsidP="0021796F">
      <w:r>
        <w:t>« </w:t>
      </w:r>
      <w:r w:rsidR="00000000" w:rsidRPr="00033231">
        <w:t>Écoutez</w:t>
      </w:r>
      <w:r>
        <w:t xml:space="preserve"> ! </w:t>
      </w:r>
      <w:r w:rsidR="00000000" w:rsidRPr="00033231">
        <w:t>dit-il</w:t>
      </w:r>
      <w:r>
        <w:t xml:space="preserve">. </w:t>
      </w:r>
      <w:r w:rsidR="00000000" w:rsidRPr="00033231">
        <w:t>Avez-vous entendu les roues</w:t>
      </w:r>
      <w:r>
        <w:t> ? »</w:t>
      </w:r>
    </w:p>
    <w:p w14:paraId="7BE47BB6" w14:textId="77777777" w:rsidR="004F69D6" w:rsidRDefault="00000000" w:rsidP="0021796F">
      <w:r w:rsidRPr="00033231">
        <w:t>Se levant</w:t>
      </w:r>
      <w:r w:rsidR="004F69D6">
        <w:t xml:space="preserve">, </w:t>
      </w:r>
      <w:r w:rsidRPr="00033231">
        <w:t>il alla vers la croisée</w:t>
      </w:r>
      <w:r w:rsidR="004F69D6">
        <w:t xml:space="preserve">, </w:t>
      </w:r>
      <w:r w:rsidRPr="00033231">
        <w:t>l</w:t>
      </w:r>
      <w:r w:rsidR="004F69D6">
        <w:t>’</w:t>
      </w:r>
      <w:r w:rsidRPr="00033231">
        <w:t>ouvrit et écouta</w:t>
      </w:r>
      <w:r w:rsidR="004F69D6">
        <w:t xml:space="preserve">. </w:t>
      </w:r>
      <w:r w:rsidRPr="00033231">
        <w:t>Il la r</w:t>
      </w:r>
      <w:r w:rsidRPr="00033231">
        <w:t>e</w:t>
      </w:r>
      <w:r w:rsidRPr="00033231">
        <w:t>ferma bientôt</w:t>
      </w:r>
      <w:r w:rsidR="004F69D6">
        <w:t>.</w:t>
      </w:r>
    </w:p>
    <w:p w14:paraId="2E7A2F4B" w14:textId="77777777" w:rsidR="004F69D6" w:rsidRDefault="004F69D6" w:rsidP="0021796F">
      <w:r>
        <w:lastRenderedPageBreak/>
        <w:t>« </w:t>
      </w:r>
      <w:r w:rsidR="00000000" w:rsidRPr="00033231">
        <w:t>C</w:t>
      </w:r>
      <w:r>
        <w:t>’</w:t>
      </w:r>
      <w:r w:rsidR="00000000" w:rsidRPr="00033231">
        <w:t>est seulement le bruit du vent qui s</w:t>
      </w:r>
      <w:r>
        <w:t>’</w:t>
      </w:r>
      <w:r w:rsidR="00000000" w:rsidRPr="00033231">
        <w:t>élève</w:t>
      </w:r>
      <w:r>
        <w:t xml:space="preserve">, </w:t>
      </w:r>
      <w:r w:rsidR="00000000" w:rsidRPr="00033231">
        <w:t>et le ruisseau un peu gonflé qui se précipite dans la vallée</w:t>
      </w:r>
      <w:r>
        <w:t xml:space="preserve">. </w:t>
      </w:r>
      <w:r w:rsidR="00000000" w:rsidRPr="00033231">
        <w:t>J</w:t>
      </w:r>
      <w:r>
        <w:t>’</w:t>
      </w:r>
      <w:r w:rsidR="00000000" w:rsidRPr="00033231">
        <w:t>attendais ces vo</w:t>
      </w:r>
      <w:r w:rsidR="00000000" w:rsidRPr="00033231">
        <w:t>i</w:t>
      </w:r>
      <w:r w:rsidR="00000000" w:rsidRPr="00033231">
        <w:t>tures à six heures</w:t>
      </w:r>
      <w:r>
        <w:t xml:space="preserve">, </w:t>
      </w:r>
      <w:r w:rsidR="00000000" w:rsidRPr="00033231">
        <w:t>il en est maintenant près de neuf</w:t>
      </w:r>
      <w:r>
        <w:t>.</w:t>
      </w:r>
    </w:p>
    <w:p w14:paraId="45C32EDE" w14:textId="77777777" w:rsidR="004F69D6" w:rsidRDefault="004F69D6" w:rsidP="0021796F">
      <w:r>
        <w:t>— </w:t>
      </w:r>
      <w:r w:rsidR="00000000" w:rsidRPr="00033231">
        <w:t>Sérieusement</w:t>
      </w:r>
      <w:r>
        <w:t xml:space="preserve">, </w:t>
      </w:r>
      <w:r w:rsidR="00000000" w:rsidRPr="00033231">
        <w:t>supposez-vous que l</w:t>
      </w:r>
      <w:r>
        <w:t>’</w:t>
      </w:r>
      <w:r w:rsidR="00000000" w:rsidRPr="00033231">
        <w:t>établissement de ces nouvelles machines puisse vous menacer de quelque danger</w:t>
      </w:r>
      <w:r>
        <w:t xml:space="preserve"> ? </w:t>
      </w:r>
      <w:r w:rsidR="00000000" w:rsidRPr="00033231">
        <w:t>demanda Malone</w:t>
      </w:r>
      <w:r>
        <w:t xml:space="preserve">. </w:t>
      </w:r>
      <w:proofErr w:type="spellStart"/>
      <w:r w:rsidR="00000000" w:rsidRPr="00033231">
        <w:t>Helstone</w:t>
      </w:r>
      <w:proofErr w:type="spellEnd"/>
      <w:r w:rsidR="00000000" w:rsidRPr="00033231">
        <w:t xml:space="preserve"> semble le craindre</w:t>
      </w:r>
      <w:r>
        <w:t>.</w:t>
      </w:r>
    </w:p>
    <w:p w14:paraId="05ABE406" w14:textId="77777777" w:rsidR="004F69D6" w:rsidRDefault="004F69D6" w:rsidP="0021796F">
      <w:r>
        <w:t>— </w:t>
      </w:r>
      <w:r w:rsidR="00000000" w:rsidRPr="00033231">
        <w:t>Tout ce que je désire</w:t>
      </w:r>
      <w:r>
        <w:t xml:space="preserve">, </w:t>
      </w:r>
      <w:r w:rsidR="00000000" w:rsidRPr="00033231">
        <w:t>c</w:t>
      </w:r>
      <w:r>
        <w:t>’</w:t>
      </w:r>
      <w:r w:rsidR="00000000" w:rsidRPr="00033231">
        <w:t>est de voir les machines et les m</w:t>
      </w:r>
      <w:r w:rsidR="00000000" w:rsidRPr="00033231">
        <w:t>é</w:t>
      </w:r>
      <w:r w:rsidR="00000000" w:rsidRPr="00033231">
        <w:t>tiers en sûreté ici</w:t>
      </w:r>
      <w:r>
        <w:t xml:space="preserve">, </w:t>
      </w:r>
      <w:r w:rsidR="00000000" w:rsidRPr="00033231">
        <w:t>dans les murs de cette fabrique</w:t>
      </w:r>
      <w:r>
        <w:t xml:space="preserve">. </w:t>
      </w:r>
      <w:r w:rsidR="00000000" w:rsidRPr="00033231">
        <w:t>Une fois montés</w:t>
      </w:r>
      <w:r>
        <w:t xml:space="preserve">, </w:t>
      </w:r>
      <w:r w:rsidR="00000000" w:rsidRPr="00033231">
        <w:t>je défie les briseurs de métiers</w:t>
      </w:r>
      <w:r>
        <w:t xml:space="preserve">. </w:t>
      </w:r>
      <w:r w:rsidR="00000000" w:rsidRPr="00033231">
        <w:t>Qu</w:t>
      </w:r>
      <w:r>
        <w:t>’</w:t>
      </w:r>
      <w:r w:rsidR="00000000" w:rsidRPr="00033231">
        <w:t>ils me rendent une visite</w:t>
      </w:r>
      <w:r>
        <w:t xml:space="preserve">, </w:t>
      </w:r>
      <w:r w:rsidR="00000000" w:rsidRPr="00033231">
        <w:t>ils en subiront les conséquences</w:t>
      </w:r>
      <w:r>
        <w:t xml:space="preserve"> : </w:t>
      </w:r>
      <w:r w:rsidR="00000000" w:rsidRPr="00033231">
        <w:t>ma fabrique</w:t>
      </w:r>
      <w:r>
        <w:t xml:space="preserve">, </w:t>
      </w:r>
      <w:r w:rsidR="00000000" w:rsidRPr="00033231">
        <w:t>c</w:t>
      </w:r>
      <w:r>
        <w:t>’</w:t>
      </w:r>
      <w:r w:rsidR="00000000" w:rsidRPr="00033231">
        <w:t>est ma forteresse</w:t>
      </w:r>
      <w:r>
        <w:t>.</w:t>
      </w:r>
    </w:p>
    <w:p w14:paraId="6BE58E64" w14:textId="77777777" w:rsidR="004F69D6" w:rsidRDefault="004F69D6" w:rsidP="0021796F">
      <w:r>
        <w:t>— </w:t>
      </w:r>
      <w:r w:rsidR="00000000" w:rsidRPr="00033231">
        <w:t>On méprise de tels misérables</w:t>
      </w:r>
      <w:r>
        <w:t xml:space="preserve">, </w:t>
      </w:r>
      <w:r w:rsidR="00000000" w:rsidRPr="00033231">
        <w:t>observa Malone</w:t>
      </w:r>
      <w:r>
        <w:t xml:space="preserve">, </w:t>
      </w:r>
      <w:r w:rsidR="00000000" w:rsidRPr="00033231">
        <w:t>plongé dans ses réflexions</w:t>
      </w:r>
      <w:r>
        <w:t xml:space="preserve">. </w:t>
      </w:r>
      <w:r w:rsidR="00000000" w:rsidRPr="00033231">
        <w:t>Je désirerais presque qu</w:t>
      </w:r>
      <w:r>
        <w:t>’</w:t>
      </w:r>
      <w:r w:rsidR="00000000" w:rsidRPr="00033231">
        <w:t>une de leurs ba</w:t>
      </w:r>
      <w:r w:rsidR="00000000" w:rsidRPr="00033231">
        <w:t>n</w:t>
      </w:r>
      <w:r w:rsidR="00000000" w:rsidRPr="00033231">
        <w:t>des vous vint visiter cette nuit</w:t>
      </w:r>
      <w:r>
        <w:t xml:space="preserve"> ; </w:t>
      </w:r>
      <w:r w:rsidR="00000000" w:rsidRPr="00033231">
        <w:t>mais la route m</w:t>
      </w:r>
      <w:r>
        <w:t>’</w:t>
      </w:r>
      <w:r w:rsidR="00000000" w:rsidRPr="00033231">
        <w:t>a semblé tout à l</w:t>
      </w:r>
      <w:r>
        <w:t>’</w:t>
      </w:r>
      <w:r w:rsidR="00000000" w:rsidRPr="00033231">
        <w:t>heure parfaitement calme</w:t>
      </w:r>
      <w:r>
        <w:t>.</w:t>
      </w:r>
    </w:p>
    <w:p w14:paraId="3A7C2E8E" w14:textId="77777777" w:rsidR="004F69D6" w:rsidRDefault="004F69D6" w:rsidP="0021796F">
      <w:r>
        <w:t>— </w:t>
      </w:r>
      <w:r w:rsidR="00000000" w:rsidRPr="00033231">
        <w:t>Vous êtes venu par la Maison-Rouge</w:t>
      </w:r>
      <w:r>
        <w:t> ?</w:t>
      </w:r>
    </w:p>
    <w:p w14:paraId="740D14B0" w14:textId="77777777" w:rsidR="004F69D6" w:rsidRDefault="004F69D6" w:rsidP="0021796F">
      <w:r>
        <w:t>— </w:t>
      </w:r>
      <w:r w:rsidR="00000000" w:rsidRPr="00033231">
        <w:t>Oui</w:t>
      </w:r>
      <w:r>
        <w:t>.</w:t>
      </w:r>
    </w:p>
    <w:p w14:paraId="00FC7E2C" w14:textId="77777777" w:rsidR="004F69D6" w:rsidRDefault="004F69D6" w:rsidP="0021796F">
      <w:r>
        <w:t>— </w:t>
      </w:r>
      <w:r w:rsidR="00000000" w:rsidRPr="00033231">
        <w:t>Il ne peut rien y avoir de ce côté</w:t>
      </w:r>
      <w:r>
        <w:t xml:space="preserve"> ; </w:t>
      </w:r>
      <w:r w:rsidR="00000000" w:rsidRPr="00033231">
        <w:t>c</w:t>
      </w:r>
      <w:r>
        <w:t>’</w:t>
      </w:r>
      <w:r w:rsidR="00000000" w:rsidRPr="00033231">
        <w:t xml:space="preserve">est dans la direction de </w:t>
      </w:r>
      <w:proofErr w:type="spellStart"/>
      <w:r w:rsidR="00000000" w:rsidRPr="00033231">
        <w:t>Stilbro</w:t>
      </w:r>
      <w:proofErr w:type="spellEnd"/>
      <w:r>
        <w:rPr>
          <w:rFonts w:eastAsia="Georgia"/>
        </w:rPr>
        <w:t>’</w:t>
      </w:r>
      <w:r w:rsidR="00000000" w:rsidRPr="00033231">
        <w:rPr>
          <w:rFonts w:eastAsia="Georgia"/>
        </w:rPr>
        <w:t xml:space="preserve"> </w:t>
      </w:r>
      <w:r w:rsidR="00000000" w:rsidRPr="00033231">
        <w:t>qu</w:t>
      </w:r>
      <w:r>
        <w:t>’</w:t>
      </w:r>
      <w:r w:rsidR="00000000" w:rsidRPr="00033231">
        <w:t>est le danger</w:t>
      </w:r>
      <w:r>
        <w:t>.</w:t>
      </w:r>
    </w:p>
    <w:p w14:paraId="0195B5E1" w14:textId="77777777" w:rsidR="004F69D6" w:rsidRDefault="004F69D6" w:rsidP="0021796F">
      <w:r>
        <w:t>— </w:t>
      </w:r>
      <w:r w:rsidR="00000000" w:rsidRPr="00033231">
        <w:t>Et vous pensez qu</w:t>
      </w:r>
      <w:r>
        <w:t>’</w:t>
      </w:r>
      <w:r w:rsidR="00000000" w:rsidRPr="00033231">
        <w:t>il y a un danger</w:t>
      </w:r>
      <w:r>
        <w:t> ?</w:t>
      </w:r>
    </w:p>
    <w:p w14:paraId="2CE3A3F8" w14:textId="77777777" w:rsidR="004F69D6" w:rsidRDefault="004F69D6" w:rsidP="0021796F">
      <w:r>
        <w:t>— </w:t>
      </w:r>
      <w:r w:rsidR="00000000" w:rsidRPr="00033231">
        <w:t>Ce que ces hommes ont fait à d</w:t>
      </w:r>
      <w:r>
        <w:t>’</w:t>
      </w:r>
      <w:r w:rsidR="00000000" w:rsidRPr="00033231">
        <w:t>autres</w:t>
      </w:r>
      <w:r>
        <w:t xml:space="preserve">, </w:t>
      </w:r>
      <w:r w:rsidR="00000000" w:rsidRPr="00033231">
        <w:t>ils peuvent me le faire</w:t>
      </w:r>
      <w:r>
        <w:t xml:space="preserve">. </w:t>
      </w:r>
      <w:r w:rsidR="00000000" w:rsidRPr="00033231">
        <w:t>Il y a seulement cette différence</w:t>
      </w:r>
      <w:r>
        <w:t xml:space="preserve"> : </w:t>
      </w:r>
      <w:r w:rsidR="00000000" w:rsidRPr="00033231">
        <w:t>le plus grand nombre des manufacturiers semblent paralysés lorsqu</w:t>
      </w:r>
      <w:r>
        <w:t>’</w:t>
      </w:r>
      <w:r w:rsidR="00000000" w:rsidRPr="00033231">
        <w:t>on les attaque</w:t>
      </w:r>
      <w:r>
        <w:t xml:space="preserve">. </w:t>
      </w:r>
      <w:r w:rsidR="00000000" w:rsidRPr="00033231">
        <w:t>Sykes</w:t>
      </w:r>
      <w:r>
        <w:t xml:space="preserve">, </w:t>
      </w:r>
      <w:r w:rsidR="00000000" w:rsidRPr="00033231">
        <w:t>par exemple</w:t>
      </w:r>
      <w:r>
        <w:t xml:space="preserve">, </w:t>
      </w:r>
      <w:r w:rsidR="00000000" w:rsidRPr="00033231">
        <w:t>quand son magasin fut incendié et ses draps déchirés et jetés en morceaux dans les champs</w:t>
      </w:r>
      <w:r>
        <w:t xml:space="preserve">, </w:t>
      </w:r>
      <w:r w:rsidR="00000000" w:rsidRPr="00033231">
        <w:t>ne fit a</w:t>
      </w:r>
      <w:r w:rsidR="00000000" w:rsidRPr="00033231">
        <w:t>u</w:t>
      </w:r>
      <w:r w:rsidR="00000000" w:rsidRPr="00033231">
        <w:t>cune démarche pour découvrir ou punir les mécréants</w:t>
      </w:r>
      <w:r>
        <w:t xml:space="preserve">. </w:t>
      </w:r>
      <w:r w:rsidR="00000000" w:rsidRPr="00033231">
        <w:t>Il se comporta absolument comme un lapin sous la mâchoire du f</w:t>
      </w:r>
      <w:r w:rsidR="00000000" w:rsidRPr="00033231">
        <w:t>u</w:t>
      </w:r>
      <w:r w:rsidR="00000000" w:rsidRPr="00033231">
        <w:t>ret</w:t>
      </w:r>
      <w:r>
        <w:t xml:space="preserve">. </w:t>
      </w:r>
      <w:r w:rsidR="00000000" w:rsidRPr="00033231">
        <w:t>Quant à moi</w:t>
      </w:r>
      <w:r>
        <w:t xml:space="preserve">, </w:t>
      </w:r>
      <w:r w:rsidR="00000000" w:rsidRPr="00033231">
        <w:t>et je crois me connaître</w:t>
      </w:r>
      <w:r>
        <w:t xml:space="preserve">, </w:t>
      </w:r>
      <w:r w:rsidR="00000000" w:rsidRPr="00033231">
        <w:t>je défendrai mon commerce</w:t>
      </w:r>
      <w:r>
        <w:t xml:space="preserve">, </w:t>
      </w:r>
      <w:r w:rsidR="00000000" w:rsidRPr="00033231">
        <w:t>ma fabrique</w:t>
      </w:r>
      <w:r>
        <w:t xml:space="preserve">, </w:t>
      </w:r>
      <w:r w:rsidR="00000000" w:rsidRPr="00033231">
        <w:t>mes machines</w:t>
      </w:r>
      <w:r>
        <w:t>.</w:t>
      </w:r>
    </w:p>
    <w:p w14:paraId="50E5F6C4" w14:textId="77777777" w:rsidR="004F69D6" w:rsidRDefault="004F69D6" w:rsidP="0021796F">
      <w:r>
        <w:lastRenderedPageBreak/>
        <w:t>— </w:t>
      </w:r>
      <w:proofErr w:type="spellStart"/>
      <w:r w:rsidR="00000000" w:rsidRPr="00033231">
        <w:t>Helstone</w:t>
      </w:r>
      <w:proofErr w:type="spellEnd"/>
      <w:r w:rsidR="00000000" w:rsidRPr="00033231">
        <w:t xml:space="preserve"> dit que ces trois choses-là sont vos dieux</w:t>
      </w:r>
      <w:r>
        <w:t xml:space="preserve">, </w:t>
      </w:r>
      <w:r w:rsidR="00000000" w:rsidRPr="00033231">
        <w:t>que les Ordres en conseil remplacent pour vous les sept péchés cap</w:t>
      </w:r>
      <w:r w:rsidR="00000000" w:rsidRPr="00033231">
        <w:t>i</w:t>
      </w:r>
      <w:r w:rsidR="00000000" w:rsidRPr="00033231">
        <w:t>taux</w:t>
      </w:r>
      <w:r>
        <w:t xml:space="preserve"> ; </w:t>
      </w:r>
      <w:r w:rsidR="00000000" w:rsidRPr="00033231">
        <w:t xml:space="preserve">que </w:t>
      </w:r>
      <w:proofErr w:type="spellStart"/>
      <w:r w:rsidR="00000000">
        <w:t>Castelreagh</w:t>
      </w:r>
      <w:proofErr w:type="spellEnd"/>
      <w:r w:rsidR="00000000" w:rsidRPr="00033231">
        <w:t xml:space="preserve"> est votre Antéchrist</w:t>
      </w:r>
      <w:r>
        <w:t xml:space="preserve">, </w:t>
      </w:r>
      <w:r w:rsidR="00000000" w:rsidRPr="00033231">
        <w:t>et le parti de la gue</w:t>
      </w:r>
      <w:r w:rsidR="00000000" w:rsidRPr="00033231">
        <w:t>r</w:t>
      </w:r>
      <w:r w:rsidR="00000000" w:rsidRPr="00033231">
        <w:t>re sa légion</w:t>
      </w:r>
      <w:r>
        <w:t>.</w:t>
      </w:r>
    </w:p>
    <w:p w14:paraId="15A5148A" w14:textId="77777777" w:rsidR="004F69D6" w:rsidRDefault="004F69D6" w:rsidP="0021796F">
      <w:r>
        <w:t>— </w:t>
      </w:r>
      <w:r w:rsidR="00000000" w:rsidRPr="00033231">
        <w:t>Oui</w:t>
      </w:r>
      <w:r>
        <w:t xml:space="preserve">, </w:t>
      </w:r>
      <w:r w:rsidR="00000000" w:rsidRPr="00033231">
        <w:t>j</w:t>
      </w:r>
      <w:r>
        <w:t>’</w:t>
      </w:r>
      <w:r w:rsidR="00000000" w:rsidRPr="00033231">
        <w:t>abhorre toutes ces choses</w:t>
      </w:r>
      <w:r>
        <w:t xml:space="preserve">, </w:t>
      </w:r>
      <w:r w:rsidR="00000000" w:rsidRPr="00033231">
        <w:t>parce qu</w:t>
      </w:r>
      <w:r>
        <w:t>’</w:t>
      </w:r>
      <w:r w:rsidR="00000000" w:rsidRPr="00033231">
        <w:t>elles me ru</w:t>
      </w:r>
      <w:r w:rsidR="00000000" w:rsidRPr="00033231">
        <w:t>i</w:t>
      </w:r>
      <w:r w:rsidR="00000000" w:rsidRPr="00033231">
        <w:t>nent</w:t>
      </w:r>
      <w:r>
        <w:t xml:space="preserve">. </w:t>
      </w:r>
      <w:r w:rsidR="00000000" w:rsidRPr="00033231">
        <w:t>Elles se dressent sur mon chemin</w:t>
      </w:r>
      <w:r>
        <w:t xml:space="preserve"> ; </w:t>
      </w:r>
      <w:r w:rsidR="00000000" w:rsidRPr="00033231">
        <w:t>à cause d</w:t>
      </w:r>
      <w:r>
        <w:t>’</w:t>
      </w:r>
      <w:r w:rsidR="00000000" w:rsidRPr="00033231">
        <w:t>elles</w:t>
      </w:r>
      <w:r>
        <w:t xml:space="preserve">, </w:t>
      </w:r>
      <w:r w:rsidR="00000000" w:rsidRPr="00033231">
        <w:t>je ne peux ni avancer ni mettre mes plans à exécution</w:t>
      </w:r>
      <w:r>
        <w:t xml:space="preserve">. </w:t>
      </w:r>
      <w:r w:rsidR="00000000" w:rsidRPr="00033231">
        <w:t>Je me vois a</w:t>
      </w:r>
      <w:r w:rsidR="00000000" w:rsidRPr="00033231">
        <w:t>r</w:t>
      </w:r>
      <w:r w:rsidR="00000000" w:rsidRPr="00033231">
        <w:t>rêté à chaque pas par leurs déplorables effets</w:t>
      </w:r>
      <w:r>
        <w:t>.</w:t>
      </w:r>
    </w:p>
    <w:p w14:paraId="34CEC610" w14:textId="77777777" w:rsidR="004F69D6" w:rsidRDefault="004F69D6" w:rsidP="0021796F">
      <w:r>
        <w:t>— </w:t>
      </w:r>
      <w:r w:rsidR="00000000" w:rsidRPr="00033231">
        <w:t>Mais vous êtes riche et entreprenant</w:t>
      </w:r>
      <w:r>
        <w:t xml:space="preserve">, </w:t>
      </w:r>
      <w:r w:rsidR="00000000" w:rsidRPr="00033231">
        <w:t>Moore</w:t>
      </w:r>
      <w:r>
        <w:t> ?</w:t>
      </w:r>
    </w:p>
    <w:p w14:paraId="16CAB8E9" w14:textId="7911A408" w:rsidR="00000000" w:rsidRPr="00033231" w:rsidRDefault="004F69D6" w:rsidP="0021796F">
      <w:r>
        <w:t>— </w:t>
      </w:r>
      <w:r w:rsidR="00000000" w:rsidRPr="00033231">
        <w:t>Je suis très-riche en draps que je ne puis vendre</w:t>
      </w:r>
      <w:r>
        <w:t xml:space="preserve">. </w:t>
      </w:r>
      <w:r w:rsidR="00000000" w:rsidRPr="00033231">
        <w:t>Entrez là-bas dans mes magasins</w:t>
      </w:r>
      <w:r>
        <w:t xml:space="preserve">, </w:t>
      </w:r>
      <w:r w:rsidR="00000000" w:rsidRPr="00033231">
        <w:t>et vous verrez qu</w:t>
      </w:r>
      <w:r>
        <w:t>’</w:t>
      </w:r>
      <w:r w:rsidR="00000000" w:rsidRPr="00033231">
        <w:t>ils en sont remplis jusqu</w:t>
      </w:r>
      <w:r>
        <w:t>’</w:t>
      </w:r>
      <w:r w:rsidR="00000000" w:rsidRPr="00033231">
        <w:t>au toit</w:t>
      </w:r>
      <w:r>
        <w:t xml:space="preserve">. </w:t>
      </w:r>
      <w:proofErr w:type="spellStart"/>
      <w:r w:rsidR="00000000" w:rsidRPr="00033231">
        <w:t>Roakes</w:t>
      </w:r>
      <w:proofErr w:type="spellEnd"/>
      <w:r w:rsidR="00000000" w:rsidRPr="00033231">
        <w:t xml:space="preserve"> et Pearson sont dans le même cas</w:t>
      </w:r>
      <w:r>
        <w:t xml:space="preserve"> ; </w:t>
      </w:r>
      <w:r w:rsidR="00000000" w:rsidRPr="00033231">
        <w:t>l</w:t>
      </w:r>
      <w:r>
        <w:t>’</w:t>
      </w:r>
      <w:r w:rsidR="00000000" w:rsidRPr="00033231">
        <w:t>Amérique était leur marché</w:t>
      </w:r>
      <w:r>
        <w:t xml:space="preserve">, </w:t>
      </w:r>
      <w:r w:rsidR="00000000" w:rsidRPr="00033231">
        <w:t>mais les Ordres en conseil le leur ont fermé</w:t>
      </w:r>
      <w:r>
        <w:t>. »</w:t>
      </w:r>
    </w:p>
    <w:p w14:paraId="073BA343" w14:textId="77777777" w:rsidR="004F69D6" w:rsidRDefault="00000000" w:rsidP="0021796F">
      <w:r w:rsidRPr="00033231">
        <w:t>Malone ne semblait pas préparé à soutenir une convers</w:t>
      </w:r>
      <w:r w:rsidRPr="00033231">
        <w:t>a</w:t>
      </w:r>
      <w:r w:rsidRPr="00033231">
        <w:t>tion de ce genre</w:t>
      </w:r>
      <w:r w:rsidR="004F69D6">
        <w:t xml:space="preserve"> ; </w:t>
      </w:r>
      <w:r w:rsidRPr="00033231">
        <w:t>il commença à frapper l</w:t>
      </w:r>
      <w:r w:rsidR="004F69D6">
        <w:t>’</w:t>
      </w:r>
      <w:r w:rsidRPr="00033231">
        <w:t>un contre l</w:t>
      </w:r>
      <w:r w:rsidR="004F69D6">
        <w:t>’</w:t>
      </w:r>
      <w:r w:rsidRPr="00033231">
        <w:t>autre les talons de ses bottes et à bâiller</w:t>
      </w:r>
      <w:r w:rsidR="004F69D6">
        <w:t>.</w:t>
      </w:r>
    </w:p>
    <w:p w14:paraId="2741A999" w14:textId="77777777" w:rsidR="004F69D6" w:rsidRDefault="004F69D6" w:rsidP="0021796F">
      <w:r>
        <w:t>« </w:t>
      </w:r>
      <w:r w:rsidR="00000000" w:rsidRPr="00033231">
        <w:t>Et penser</w:t>
      </w:r>
      <w:r>
        <w:t xml:space="preserve">, </w:t>
      </w:r>
      <w:r w:rsidR="00000000" w:rsidRPr="00033231">
        <w:t>continua Moore</w:t>
      </w:r>
      <w:r>
        <w:t xml:space="preserve">, </w:t>
      </w:r>
      <w:r w:rsidR="00000000" w:rsidRPr="00033231">
        <w:t>trop absorbé par son idée dominante pour remarquer ces symptômes d</w:t>
      </w:r>
      <w:r>
        <w:t>’</w:t>
      </w:r>
      <w:r w:rsidR="00000000" w:rsidRPr="00033231">
        <w:t>ennui sur le visage de son hôte</w:t>
      </w:r>
      <w:r>
        <w:t xml:space="preserve">, </w:t>
      </w:r>
      <w:r w:rsidR="00000000" w:rsidRPr="00033231">
        <w:t xml:space="preserve">penser que ces ridicules commères de </w:t>
      </w:r>
      <w:proofErr w:type="spellStart"/>
      <w:r w:rsidR="00000000" w:rsidRPr="00033231">
        <w:t>Whinbury</w:t>
      </w:r>
      <w:proofErr w:type="spellEnd"/>
      <w:r w:rsidR="00000000" w:rsidRPr="00033231">
        <w:t xml:space="preserve"> et de </w:t>
      </w:r>
      <w:proofErr w:type="spellStart"/>
      <w:r w:rsidR="00000000" w:rsidRPr="00033231">
        <w:t>Briarfield</w:t>
      </w:r>
      <w:proofErr w:type="spellEnd"/>
      <w:r w:rsidR="00000000" w:rsidRPr="00033231">
        <w:t xml:space="preserve"> vous ennuient sans cesse à propos de mariage</w:t>
      </w:r>
      <w:r>
        <w:t xml:space="preserve"> ! </w:t>
      </w:r>
      <w:r w:rsidR="00000000" w:rsidRPr="00033231">
        <w:t>Comment si l</w:t>
      </w:r>
      <w:r>
        <w:t>’</w:t>
      </w:r>
      <w:r w:rsidR="00000000" w:rsidRPr="00033231">
        <w:t>on n</w:t>
      </w:r>
      <w:r>
        <w:t>’</w:t>
      </w:r>
      <w:r w:rsidR="00000000" w:rsidRPr="00033231">
        <w:t>avait pas autre chose à faire en ce monde que de courtiser quelque jeune lady</w:t>
      </w:r>
      <w:r>
        <w:t xml:space="preserve">, </w:t>
      </w:r>
      <w:r w:rsidR="00000000" w:rsidRPr="00033231">
        <w:t>comme ils disent</w:t>
      </w:r>
      <w:r>
        <w:t xml:space="preserve">, </w:t>
      </w:r>
      <w:r w:rsidR="00000000" w:rsidRPr="00033231">
        <w:t>de la condu</w:t>
      </w:r>
      <w:r w:rsidR="00000000" w:rsidRPr="00033231">
        <w:t>i</w:t>
      </w:r>
      <w:r w:rsidR="00000000" w:rsidRPr="00033231">
        <w:t>re à l</w:t>
      </w:r>
      <w:r>
        <w:t>’</w:t>
      </w:r>
      <w:r w:rsidR="00000000" w:rsidRPr="00033231">
        <w:t>église</w:t>
      </w:r>
      <w:r>
        <w:t xml:space="preserve">, </w:t>
      </w:r>
      <w:r w:rsidR="00000000" w:rsidRPr="00033231">
        <w:t>de passer son temps en visites</w:t>
      </w:r>
      <w:r>
        <w:t xml:space="preserve">, </w:t>
      </w:r>
      <w:r w:rsidR="00000000" w:rsidRPr="00033231">
        <w:t>puis</w:t>
      </w:r>
      <w:r>
        <w:t xml:space="preserve">, </w:t>
      </w:r>
      <w:r w:rsidR="00000000" w:rsidRPr="00033231">
        <w:t>je su</w:t>
      </w:r>
      <w:r w:rsidR="00000000" w:rsidRPr="00033231">
        <w:t>p</w:t>
      </w:r>
      <w:r w:rsidR="00000000" w:rsidRPr="00033231">
        <w:t>pose</w:t>
      </w:r>
      <w:r>
        <w:t xml:space="preserve">, </w:t>
      </w:r>
      <w:r w:rsidR="00000000" w:rsidRPr="00033231">
        <w:t>d</w:t>
      </w:r>
      <w:r>
        <w:t>’</w:t>
      </w:r>
      <w:r w:rsidR="00000000" w:rsidRPr="00033231">
        <w:t>avoir une famille</w:t>
      </w:r>
      <w:r>
        <w:t xml:space="preserve">. </w:t>
      </w:r>
      <w:r w:rsidR="00000000" w:rsidRPr="00033231">
        <w:t>Oh</w:t>
      </w:r>
      <w:r>
        <w:t xml:space="preserve"> ! </w:t>
      </w:r>
      <w:r w:rsidR="00000000" w:rsidRPr="00033231">
        <w:t>que le diable emporte</w:t>
      </w:r>
      <w:r>
        <w:t>… »</w:t>
      </w:r>
      <w:r w:rsidR="00000000" w:rsidRPr="00033231">
        <w:t xml:space="preserve"> Il abandonna ce cours d</w:t>
      </w:r>
      <w:r>
        <w:t>’</w:t>
      </w:r>
      <w:r w:rsidR="00000000" w:rsidRPr="00033231">
        <w:t>idées dans lequel il venait de se lancer avec une ce</w:t>
      </w:r>
      <w:r w:rsidR="00000000" w:rsidRPr="00033231">
        <w:t>r</w:t>
      </w:r>
      <w:r w:rsidR="00000000" w:rsidRPr="00033231">
        <w:t>taine énergie</w:t>
      </w:r>
      <w:r>
        <w:t xml:space="preserve">, </w:t>
      </w:r>
      <w:r w:rsidR="00000000" w:rsidRPr="00033231">
        <w:t>et ajouta d</w:t>
      </w:r>
      <w:r>
        <w:t>’</w:t>
      </w:r>
      <w:r w:rsidR="00000000" w:rsidRPr="00033231">
        <w:t>un ton plus calme</w:t>
      </w:r>
      <w:r>
        <w:t> : « </w:t>
      </w:r>
      <w:r w:rsidR="00000000" w:rsidRPr="00033231">
        <w:t>Je crois que les femmes ne pensent qu</w:t>
      </w:r>
      <w:r>
        <w:t>’</w:t>
      </w:r>
      <w:r w:rsidR="00000000" w:rsidRPr="00033231">
        <w:t>à ces choses</w:t>
      </w:r>
      <w:r>
        <w:t xml:space="preserve">, </w:t>
      </w:r>
      <w:r w:rsidR="00000000" w:rsidRPr="00033231">
        <w:t>et elles s</w:t>
      </w:r>
      <w:r>
        <w:t>’</w:t>
      </w:r>
      <w:r w:rsidR="00000000" w:rsidRPr="00033231">
        <w:t>imaginent nature</w:t>
      </w:r>
      <w:r w:rsidR="00000000" w:rsidRPr="00033231">
        <w:t>l</w:t>
      </w:r>
      <w:r w:rsidR="00000000" w:rsidRPr="00033231">
        <w:t>lement que l</w:t>
      </w:r>
      <w:r>
        <w:t>’</w:t>
      </w:r>
      <w:r w:rsidR="00000000" w:rsidRPr="00033231">
        <w:t>esprit de l</w:t>
      </w:r>
      <w:r>
        <w:t>’</w:t>
      </w:r>
      <w:r w:rsidR="00000000" w:rsidRPr="00033231">
        <w:t>homme est occupé de la même manière</w:t>
      </w:r>
      <w:r>
        <w:t>.</w:t>
      </w:r>
    </w:p>
    <w:p w14:paraId="111E2627" w14:textId="15F30634" w:rsidR="00000000" w:rsidRPr="00033231" w:rsidRDefault="004F69D6" w:rsidP="0021796F">
      <w:r>
        <w:lastRenderedPageBreak/>
        <w:t>— </w:t>
      </w:r>
      <w:r w:rsidR="00000000" w:rsidRPr="00033231">
        <w:t>Certainement</w:t>
      </w:r>
      <w:r>
        <w:t xml:space="preserve">, </w:t>
      </w:r>
      <w:r w:rsidR="00000000" w:rsidRPr="00033231">
        <w:t>certainement</w:t>
      </w:r>
      <w:r>
        <w:t xml:space="preserve">, </w:t>
      </w:r>
      <w:r w:rsidR="00000000" w:rsidRPr="00033231">
        <w:t>dit Malone</w:t>
      </w:r>
      <w:r>
        <w:t xml:space="preserve">, </w:t>
      </w:r>
      <w:r w:rsidR="00000000" w:rsidRPr="00033231">
        <w:t>mais n</w:t>
      </w:r>
      <w:r>
        <w:t>’</w:t>
      </w:r>
      <w:r w:rsidR="00000000" w:rsidRPr="00033231">
        <w:t>y faites pas attention</w:t>
      </w:r>
      <w:r>
        <w:t>. »</w:t>
      </w:r>
    </w:p>
    <w:p w14:paraId="249AFABA" w14:textId="77777777" w:rsidR="004F69D6" w:rsidRDefault="00000000" w:rsidP="0021796F">
      <w:r w:rsidRPr="00033231">
        <w:t>Puis il se mit à siffloter</w:t>
      </w:r>
      <w:r w:rsidR="004F69D6">
        <w:t xml:space="preserve">, </w:t>
      </w:r>
      <w:r w:rsidRPr="00033231">
        <w:t>regardant impatiemment autour de lui et paraissant désirer quelque chose</w:t>
      </w:r>
      <w:r w:rsidR="004F69D6">
        <w:t xml:space="preserve">. </w:t>
      </w:r>
      <w:r w:rsidRPr="00033231">
        <w:t>Moore comprit aussitôt</w:t>
      </w:r>
      <w:r w:rsidR="004F69D6">
        <w:t>.</w:t>
      </w:r>
    </w:p>
    <w:p w14:paraId="3C9753A0" w14:textId="1D14089C" w:rsidR="00000000" w:rsidRPr="00033231" w:rsidRDefault="004F69D6" w:rsidP="0021796F">
      <w:r>
        <w:t>« </w:t>
      </w:r>
      <w:r w:rsidR="00000000" w:rsidRPr="00033231">
        <w:t>Monsieur Malone</w:t>
      </w:r>
      <w:r>
        <w:t xml:space="preserve">, </w:t>
      </w:r>
      <w:r w:rsidR="00000000" w:rsidRPr="00033231">
        <w:t>vous avez besoin de vous rafraîchir après la marche que vous venez de faire</w:t>
      </w:r>
      <w:r>
        <w:t xml:space="preserve"> ; </w:t>
      </w:r>
      <w:r w:rsidR="00000000" w:rsidRPr="00033231">
        <w:t>j</w:t>
      </w:r>
      <w:r>
        <w:t>’</w:t>
      </w:r>
      <w:r w:rsidR="00000000" w:rsidRPr="00033231">
        <w:t>oubliais l</w:t>
      </w:r>
      <w:r>
        <w:t>’</w:t>
      </w:r>
      <w:r w:rsidR="00000000" w:rsidRPr="00033231">
        <w:t>hospitalité</w:t>
      </w:r>
      <w:r>
        <w:t>. »</w:t>
      </w:r>
    </w:p>
    <w:p w14:paraId="2ECCB8CA" w14:textId="77777777" w:rsidR="004F69D6" w:rsidRDefault="00000000" w:rsidP="0021796F">
      <w:r w:rsidRPr="00033231">
        <w:t>Il se leva à ces mots et ouvrit un buffet</w:t>
      </w:r>
      <w:r w:rsidR="004F69D6">
        <w:t>.</w:t>
      </w:r>
    </w:p>
    <w:p w14:paraId="081F77B7" w14:textId="1BA996D1" w:rsidR="004F69D6" w:rsidRDefault="004F69D6" w:rsidP="0021796F">
      <w:r>
        <w:t>— </w:t>
      </w:r>
      <w:r w:rsidR="00000000" w:rsidRPr="00033231">
        <w:t>J</w:t>
      </w:r>
      <w:r>
        <w:t>’</w:t>
      </w:r>
      <w:r w:rsidR="00000000" w:rsidRPr="00033231">
        <w:t>ai l</w:t>
      </w:r>
      <w:r>
        <w:t>’</w:t>
      </w:r>
      <w:r w:rsidR="00000000" w:rsidRPr="00033231">
        <w:t>habitude</w:t>
      </w:r>
      <w:r>
        <w:t xml:space="preserve">, </w:t>
      </w:r>
      <w:r w:rsidR="00000000" w:rsidRPr="00033231">
        <w:t>dit-il</w:t>
      </w:r>
      <w:r>
        <w:t xml:space="preserve">, </w:t>
      </w:r>
      <w:r w:rsidR="00000000" w:rsidRPr="00033231">
        <w:t>d</w:t>
      </w:r>
      <w:r>
        <w:t>’</w:t>
      </w:r>
      <w:r w:rsidR="00000000" w:rsidRPr="00033231">
        <w:t>avoir toujours quelque chose sous la main</w:t>
      </w:r>
      <w:r>
        <w:t xml:space="preserve">, </w:t>
      </w:r>
      <w:r w:rsidR="00000000" w:rsidRPr="00033231">
        <w:t>et de ne pas dépendre des femmes qui habitent le co</w:t>
      </w:r>
      <w:r w:rsidR="00000000" w:rsidRPr="00033231">
        <w:t>t</w:t>
      </w:r>
      <w:r w:rsidR="00000000" w:rsidRPr="00033231">
        <w:t>tage là-bas</w:t>
      </w:r>
      <w:r>
        <w:t xml:space="preserve">, </w:t>
      </w:r>
      <w:r w:rsidR="00000000" w:rsidRPr="00033231">
        <w:t>lorsque je désire manger une bouchée de pain ou bien me rafraîchir</w:t>
      </w:r>
      <w:r>
        <w:t xml:space="preserve">. </w:t>
      </w:r>
      <w:r w:rsidR="00000000" w:rsidRPr="00033231">
        <w:t>Souvent je passe ici la soirée et je soupe seul</w:t>
      </w:r>
      <w:r>
        <w:t xml:space="preserve">, </w:t>
      </w:r>
      <w:r w:rsidR="00000000" w:rsidRPr="00033231">
        <w:t>puis je couche</w:t>
      </w:r>
      <w:r>
        <w:t xml:space="preserve">, </w:t>
      </w:r>
      <w:r w:rsidR="00000000" w:rsidRPr="00033231">
        <w:t xml:space="preserve">avec </w:t>
      </w:r>
      <w:r>
        <w:t>Joe</w:t>
      </w:r>
      <w:r w:rsidR="00000000" w:rsidRPr="00033231">
        <w:t xml:space="preserve"> Scott</w:t>
      </w:r>
      <w:r>
        <w:t xml:space="preserve">, </w:t>
      </w:r>
      <w:r w:rsidR="00000000" w:rsidRPr="00033231">
        <w:t>dans la fabrique</w:t>
      </w:r>
      <w:r>
        <w:t xml:space="preserve">. </w:t>
      </w:r>
      <w:r w:rsidR="00000000" w:rsidRPr="00033231">
        <w:t>Quelquefois je suis mon propre surveillant</w:t>
      </w:r>
      <w:r>
        <w:t xml:space="preserve">. </w:t>
      </w:r>
      <w:r w:rsidR="00000000" w:rsidRPr="00033231">
        <w:t>Je n</w:t>
      </w:r>
      <w:r>
        <w:t>’</w:t>
      </w:r>
      <w:r w:rsidR="00000000" w:rsidRPr="00033231">
        <w:t>ai pas l</w:t>
      </w:r>
      <w:r>
        <w:t>’</w:t>
      </w:r>
      <w:r w:rsidR="00000000" w:rsidRPr="00033231">
        <w:t>habitude de dormir longtemps</w:t>
      </w:r>
      <w:r>
        <w:t xml:space="preserve">, </w:t>
      </w:r>
      <w:r w:rsidR="00000000" w:rsidRPr="00033231">
        <w:t>et j</w:t>
      </w:r>
      <w:r>
        <w:t>’</w:t>
      </w:r>
      <w:r w:rsidR="00000000" w:rsidRPr="00033231">
        <w:t>aime</w:t>
      </w:r>
      <w:r>
        <w:t xml:space="preserve">, </w:t>
      </w:r>
      <w:r w:rsidR="00000000" w:rsidRPr="00033231">
        <w:t>par une belle nuit</w:t>
      </w:r>
      <w:r>
        <w:t xml:space="preserve">, </w:t>
      </w:r>
      <w:r w:rsidR="00000000" w:rsidRPr="00033231">
        <w:t>à faire une petite pr</w:t>
      </w:r>
      <w:r w:rsidR="00000000" w:rsidRPr="00033231">
        <w:t>o</w:t>
      </w:r>
      <w:r w:rsidR="00000000" w:rsidRPr="00033231">
        <w:t>menade dans la vallée avec mon mousquet sous le bras</w:t>
      </w:r>
      <w:r>
        <w:t xml:space="preserve">. </w:t>
      </w:r>
      <w:r w:rsidR="00000000" w:rsidRPr="00033231">
        <w:t>Mo</w:t>
      </w:r>
      <w:r w:rsidR="00000000" w:rsidRPr="00033231">
        <w:t>n</w:t>
      </w:r>
      <w:r w:rsidR="00000000" w:rsidRPr="00033231">
        <w:t>sieur Malone</w:t>
      </w:r>
      <w:r>
        <w:t xml:space="preserve">, </w:t>
      </w:r>
      <w:r w:rsidR="00000000" w:rsidRPr="00033231">
        <w:t>pouvez-vous faire cuire une côtelette de mouton</w:t>
      </w:r>
      <w:r>
        <w:t> ?</w:t>
      </w:r>
    </w:p>
    <w:p w14:paraId="51084505" w14:textId="77777777" w:rsidR="004F69D6" w:rsidRDefault="004F69D6" w:rsidP="0021796F">
      <w:r>
        <w:t>— </w:t>
      </w:r>
      <w:r w:rsidR="00000000" w:rsidRPr="00033231">
        <w:t>Mettez-moi à l</w:t>
      </w:r>
      <w:r>
        <w:t>’</w:t>
      </w:r>
      <w:r w:rsidR="00000000" w:rsidRPr="00033231">
        <w:t>épreuve</w:t>
      </w:r>
      <w:r>
        <w:t xml:space="preserve">. </w:t>
      </w:r>
      <w:r w:rsidR="00000000" w:rsidRPr="00033231">
        <w:t>Je l</w:t>
      </w:r>
      <w:r>
        <w:t>’</w:t>
      </w:r>
      <w:r w:rsidR="00000000" w:rsidRPr="00033231">
        <w:t>ai fait cent fois lorsque j</w:t>
      </w:r>
      <w:r>
        <w:t>’</w:t>
      </w:r>
      <w:r w:rsidR="00000000" w:rsidRPr="00033231">
        <w:t>étais au collège</w:t>
      </w:r>
      <w:r>
        <w:t>.</w:t>
      </w:r>
    </w:p>
    <w:p w14:paraId="2C945A2A" w14:textId="77777777" w:rsidR="004F69D6" w:rsidRDefault="004F69D6" w:rsidP="0021796F">
      <w:r>
        <w:t>— </w:t>
      </w:r>
      <w:r w:rsidR="00000000" w:rsidRPr="00033231">
        <w:t>Voilà des côtelettes et voici le gril</w:t>
      </w:r>
      <w:r>
        <w:t xml:space="preserve">. </w:t>
      </w:r>
      <w:r w:rsidR="00000000" w:rsidRPr="00033231">
        <w:t>Tournez-les rapid</w:t>
      </w:r>
      <w:r w:rsidR="00000000" w:rsidRPr="00033231">
        <w:t>e</w:t>
      </w:r>
      <w:r w:rsidR="00000000" w:rsidRPr="00033231">
        <w:t>ment</w:t>
      </w:r>
      <w:r>
        <w:t xml:space="preserve"> ; </w:t>
      </w:r>
      <w:r w:rsidR="00000000" w:rsidRPr="00033231">
        <w:t>vous savez le secret pour leur faire retenir leur jus</w:t>
      </w:r>
      <w:r>
        <w:t> ?</w:t>
      </w:r>
    </w:p>
    <w:p w14:paraId="731A82BA" w14:textId="454CC0FC" w:rsidR="00000000" w:rsidRPr="00033231" w:rsidRDefault="004F69D6" w:rsidP="0021796F">
      <w:r>
        <w:t>— </w:t>
      </w:r>
      <w:r w:rsidR="00000000" w:rsidRPr="00033231">
        <w:t>Rapportez-vous-en à moi</w:t>
      </w:r>
      <w:r>
        <w:t xml:space="preserve">, </w:t>
      </w:r>
      <w:r w:rsidR="00000000" w:rsidRPr="00033231">
        <w:t>vous verrez</w:t>
      </w:r>
      <w:r>
        <w:t xml:space="preserve">. </w:t>
      </w:r>
      <w:r w:rsidR="00000000" w:rsidRPr="00033231">
        <w:t>Donnez-moi un couteau et une fourchette</w:t>
      </w:r>
      <w:r>
        <w:t xml:space="preserve">, </w:t>
      </w:r>
      <w:r w:rsidR="00000000" w:rsidRPr="00033231">
        <w:t>je vous prie</w:t>
      </w:r>
      <w:r>
        <w:t>. »</w:t>
      </w:r>
    </w:p>
    <w:p w14:paraId="754D2D4E" w14:textId="77777777" w:rsidR="004F69D6" w:rsidRDefault="00000000" w:rsidP="0021796F">
      <w:r w:rsidRPr="00033231">
        <w:t>Le vicaire retroussa ses manches et se mit vigoureusement à la besogne</w:t>
      </w:r>
      <w:r w:rsidR="004F69D6">
        <w:t xml:space="preserve">. </w:t>
      </w:r>
      <w:r w:rsidRPr="00033231">
        <w:t>Le manufacturier plaça sur la table des assiettes</w:t>
      </w:r>
      <w:r w:rsidR="004F69D6">
        <w:t xml:space="preserve">, </w:t>
      </w:r>
      <w:r w:rsidRPr="00033231">
        <w:t>un pain</w:t>
      </w:r>
      <w:r w:rsidR="004F69D6">
        <w:t xml:space="preserve">, </w:t>
      </w:r>
      <w:r w:rsidRPr="00033231">
        <w:t>une bouteille noire et deux gobelets</w:t>
      </w:r>
      <w:r w:rsidR="004F69D6">
        <w:t xml:space="preserve">. </w:t>
      </w:r>
      <w:r w:rsidRPr="00033231">
        <w:t>Il tira du buffet une petite bouilloire en cuivre</w:t>
      </w:r>
      <w:r w:rsidR="004F69D6">
        <w:t xml:space="preserve">, </w:t>
      </w:r>
      <w:r w:rsidRPr="00033231">
        <w:t>la remplit d</w:t>
      </w:r>
      <w:r w:rsidR="004F69D6">
        <w:t>’</w:t>
      </w:r>
      <w:r w:rsidRPr="00033231">
        <w:t>eau</w:t>
      </w:r>
      <w:r w:rsidR="004F69D6">
        <w:t xml:space="preserve">, </w:t>
      </w:r>
      <w:r w:rsidRPr="00033231">
        <w:t xml:space="preserve">la </w:t>
      </w:r>
      <w:r w:rsidRPr="00033231">
        <w:lastRenderedPageBreak/>
        <w:t>plaça sur le feu</w:t>
      </w:r>
      <w:r w:rsidR="004F69D6">
        <w:t xml:space="preserve">, </w:t>
      </w:r>
      <w:r w:rsidRPr="00033231">
        <w:t>à côté du gril</w:t>
      </w:r>
      <w:r w:rsidR="004F69D6">
        <w:t xml:space="preserve">, </w:t>
      </w:r>
      <w:r w:rsidRPr="00033231">
        <w:t>prit un citron</w:t>
      </w:r>
      <w:r w:rsidR="004F69D6">
        <w:t xml:space="preserve">, </w:t>
      </w:r>
      <w:r w:rsidRPr="00033231">
        <w:t>du sucre et un petit bol à punch en porcelaine</w:t>
      </w:r>
      <w:r w:rsidR="004F69D6">
        <w:t xml:space="preserve"> ; </w:t>
      </w:r>
      <w:r w:rsidRPr="00033231">
        <w:t>mais</w:t>
      </w:r>
      <w:r w:rsidR="004F69D6">
        <w:t xml:space="preserve">, </w:t>
      </w:r>
      <w:r w:rsidRPr="00033231">
        <w:t>pendant qu</w:t>
      </w:r>
      <w:r w:rsidR="004F69D6">
        <w:t>’</w:t>
      </w:r>
      <w:r w:rsidRPr="00033231">
        <w:t>il préparait le punch</w:t>
      </w:r>
      <w:r w:rsidR="004F69D6">
        <w:t xml:space="preserve">, </w:t>
      </w:r>
      <w:r w:rsidRPr="00033231">
        <w:t>un coup frappé à la porte vint le déranger</w:t>
      </w:r>
      <w:r w:rsidR="004F69D6">
        <w:t>.</w:t>
      </w:r>
    </w:p>
    <w:p w14:paraId="3FE334BB" w14:textId="77777777" w:rsidR="004F69D6" w:rsidRDefault="004F69D6" w:rsidP="0021796F">
      <w:r>
        <w:t>« </w:t>
      </w:r>
      <w:r w:rsidR="00000000" w:rsidRPr="00033231">
        <w:t>Est-ce vous</w:t>
      </w:r>
      <w:r>
        <w:t xml:space="preserve">, </w:t>
      </w:r>
      <w:r w:rsidR="00000000" w:rsidRPr="00033231">
        <w:t>Sarah</w:t>
      </w:r>
      <w:r>
        <w:t> ?</w:t>
      </w:r>
    </w:p>
    <w:p w14:paraId="3C69BA2A" w14:textId="77777777" w:rsidR="004F69D6" w:rsidRDefault="004F69D6" w:rsidP="0021796F">
      <w:r>
        <w:t>— </w:t>
      </w:r>
      <w:r w:rsidR="00000000" w:rsidRPr="00033231">
        <w:t>Oui</w:t>
      </w:r>
      <w:r>
        <w:t xml:space="preserve">, </w:t>
      </w:r>
      <w:r w:rsidR="00000000" w:rsidRPr="00033231">
        <w:t>monsieur</w:t>
      </w:r>
      <w:r>
        <w:t xml:space="preserve">. </w:t>
      </w:r>
      <w:r w:rsidR="00000000" w:rsidRPr="00033231">
        <w:t>Viendrez-vous souper</w:t>
      </w:r>
      <w:r>
        <w:t> ?</w:t>
      </w:r>
    </w:p>
    <w:p w14:paraId="0F433DEA" w14:textId="0A6AC08E" w:rsidR="00000000" w:rsidRPr="00033231" w:rsidRDefault="004F69D6" w:rsidP="0021796F">
      <w:r>
        <w:t>— </w:t>
      </w:r>
      <w:r w:rsidR="00000000" w:rsidRPr="00033231">
        <w:t>Non</w:t>
      </w:r>
      <w:r>
        <w:t xml:space="preserve">, </w:t>
      </w:r>
      <w:r w:rsidR="00000000" w:rsidRPr="00033231">
        <w:t>je n</w:t>
      </w:r>
      <w:r>
        <w:t>’</w:t>
      </w:r>
      <w:r w:rsidR="00000000" w:rsidRPr="00033231">
        <w:t>irai pas ce soir</w:t>
      </w:r>
      <w:r>
        <w:t xml:space="preserve"> ; </w:t>
      </w:r>
      <w:r w:rsidR="00000000" w:rsidRPr="00033231">
        <w:t>je coucherai à la fabrique</w:t>
      </w:r>
      <w:r>
        <w:t xml:space="preserve">. </w:t>
      </w:r>
      <w:r w:rsidR="00000000" w:rsidRPr="00033231">
        <w:t>Ai</w:t>
      </w:r>
      <w:r w:rsidR="00000000" w:rsidRPr="00033231">
        <w:t>n</w:t>
      </w:r>
      <w:r w:rsidR="00000000" w:rsidRPr="00033231">
        <w:t>si</w:t>
      </w:r>
      <w:r>
        <w:t xml:space="preserve">, </w:t>
      </w:r>
      <w:r w:rsidR="00000000" w:rsidRPr="00033231">
        <w:t>fermez les portes et dites à votre maîtresse qu</w:t>
      </w:r>
      <w:r>
        <w:t>’</w:t>
      </w:r>
      <w:r w:rsidR="00000000" w:rsidRPr="00033231">
        <w:t>elle peut se mettre au lit</w:t>
      </w:r>
      <w:r>
        <w:t>. »</w:t>
      </w:r>
    </w:p>
    <w:p w14:paraId="099645C1" w14:textId="77777777" w:rsidR="004F69D6" w:rsidRDefault="00000000" w:rsidP="0021796F">
      <w:r w:rsidRPr="00033231">
        <w:t>Il revint</w:t>
      </w:r>
      <w:r w:rsidR="004F69D6">
        <w:t>.</w:t>
      </w:r>
    </w:p>
    <w:p w14:paraId="175F5E56" w14:textId="77777777" w:rsidR="004F69D6" w:rsidRDefault="004F69D6" w:rsidP="0021796F">
      <w:r>
        <w:t>« </w:t>
      </w:r>
      <w:r w:rsidR="00000000" w:rsidRPr="00033231">
        <w:t>Votre maison est dans un ordre parfait</w:t>
      </w:r>
      <w:r>
        <w:t xml:space="preserve">, </w:t>
      </w:r>
      <w:r w:rsidR="00000000" w:rsidRPr="00033231">
        <w:t>observa Malone en retournant les côtelettes</w:t>
      </w:r>
      <w:r>
        <w:t xml:space="preserve">. </w:t>
      </w:r>
      <w:r w:rsidR="00000000" w:rsidRPr="00033231">
        <w:t>Vous n</w:t>
      </w:r>
      <w:r>
        <w:t>’</w:t>
      </w:r>
      <w:r w:rsidR="00000000" w:rsidRPr="00033231">
        <w:t>êtes pas sous le gouvern</w:t>
      </w:r>
      <w:r w:rsidR="00000000" w:rsidRPr="00033231">
        <w:t>e</w:t>
      </w:r>
      <w:r w:rsidR="00000000" w:rsidRPr="00033231">
        <w:t>ment des jupons</w:t>
      </w:r>
      <w:r>
        <w:t xml:space="preserve">, </w:t>
      </w:r>
      <w:r w:rsidR="00000000" w:rsidRPr="00033231">
        <w:t xml:space="preserve">comme ce pauvre </w:t>
      </w:r>
      <w:proofErr w:type="spellStart"/>
      <w:r w:rsidR="00000000" w:rsidRPr="00033231">
        <w:t>Sweeting</w:t>
      </w:r>
      <w:proofErr w:type="spellEnd"/>
      <w:r>
        <w:t xml:space="preserve">, </w:t>
      </w:r>
      <w:r w:rsidR="00000000" w:rsidRPr="00033231">
        <w:t>un homme dest</w:t>
      </w:r>
      <w:r w:rsidR="00000000" w:rsidRPr="00033231">
        <w:t>i</w:t>
      </w:r>
      <w:r w:rsidR="00000000" w:rsidRPr="00033231">
        <w:t>né à subir la domination des femmes</w:t>
      </w:r>
      <w:r>
        <w:t xml:space="preserve">. </w:t>
      </w:r>
      <w:r w:rsidR="00000000" w:rsidRPr="00033231">
        <w:t>Vous et moi</w:t>
      </w:r>
      <w:r>
        <w:t xml:space="preserve">, </w:t>
      </w:r>
      <w:r w:rsidR="00000000" w:rsidRPr="00033231">
        <w:t>Moore</w:t>
      </w:r>
      <w:r>
        <w:t xml:space="preserve">… – </w:t>
      </w:r>
      <w:r w:rsidR="00000000" w:rsidRPr="00033231">
        <w:t>en voilà une bien rissolée et pleine de jus</w:t>
      </w:r>
      <w:r>
        <w:t xml:space="preserve">…, – </w:t>
      </w:r>
      <w:r w:rsidR="00000000" w:rsidRPr="00033231">
        <w:t>vous et moi n</w:t>
      </w:r>
      <w:r>
        <w:t>’</w:t>
      </w:r>
      <w:r w:rsidR="00000000" w:rsidRPr="00033231">
        <w:t>aurons pas de juments grises dans nos écuries</w:t>
      </w:r>
      <w:r>
        <w:t xml:space="preserve">, </w:t>
      </w:r>
      <w:r w:rsidR="00000000" w:rsidRPr="00033231">
        <w:t>lorsque nous nous marierons</w:t>
      </w:r>
      <w:r>
        <w:t>.</w:t>
      </w:r>
    </w:p>
    <w:p w14:paraId="247A4AF5" w14:textId="77777777" w:rsidR="004F69D6" w:rsidRDefault="004F69D6" w:rsidP="0021796F">
      <w:r>
        <w:t>— </w:t>
      </w:r>
      <w:r w:rsidR="00000000" w:rsidRPr="00033231">
        <w:t>Je ne sais pas</w:t>
      </w:r>
      <w:r>
        <w:t xml:space="preserve">, </w:t>
      </w:r>
      <w:r w:rsidR="00000000" w:rsidRPr="00033231">
        <w:t>je n</w:t>
      </w:r>
      <w:r>
        <w:t>’</w:t>
      </w:r>
      <w:r w:rsidR="00000000" w:rsidRPr="00033231">
        <w:t>ai jamais pensé à cela</w:t>
      </w:r>
      <w:r>
        <w:t xml:space="preserve"> ; </w:t>
      </w:r>
      <w:r w:rsidR="00000000" w:rsidRPr="00033231">
        <w:t>si la jument grise est belle et traitable</w:t>
      </w:r>
      <w:r>
        <w:t xml:space="preserve">, </w:t>
      </w:r>
      <w:r w:rsidR="00000000" w:rsidRPr="00033231">
        <w:t>pourquoi non</w:t>
      </w:r>
      <w:r>
        <w:t> ?</w:t>
      </w:r>
    </w:p>
    <w:p w14:paraId="769423E9" w14:textId="77777777" w:rsidR="004F69D6" w:rsidRDefault="004F69D6" w:rsidP="0021796F">
      <w:r>
        <w:t>— </w:t>
      </w:r>
      <w:r w:rsidR="00000000" w:rsidRPr="00033231">
        <w:t>Les côtelettes sont prêtes</w:t>
      </w:r>
      <w:r>
        <w:t xml:space="preserve"> ; </w:t>
      </w:r>
      <w:r w:rsidR="00000000" w:rsidRPr="00033231">
        <w:t>le punch est-il fait</w:t>
      </w:r>
      <w:r>
        <w:t> ?</w:t>
      </w:r>
    </w:p>
    <w:p w14:paraId="7B587D12" w14:textId="5D4623D7" w:rsidR="00000000" w:rsidRPr="00033231" w:rsidRDefault="004F69D6" w:rsidP="0021796F">
      <w:r>
        <w:t>— </w:t>
      </w:r>
      <w:r w:rsidR="00000000" w:rsidRPr="00033231">
        <w:t>En voilà un verre</w:t>
      </w:r>
      <w:r>
        <w:t xml:space="preserve">, </w:t>
      </w:r>
      <w:r w:rsidR="00000000" w:rsidRPr="00033231">
        <w:t>goûtez-le</w:t>
      </w:r>
      <w:r>
        <w:t xml:space="preserve">. </w:t>
      </w:r>
      <w:r w:rsidR="00000000" w:rsidRPr="00033231">
        <w:t xml:space="preserve">Quand </w:t>
      </w:r>
      <w:r>
        <w:t>Joe</w:t>
      </w:r>
      <w:r w:rsidR="00000000" w:rsidRPr="00033231">
        <w:t xml:space="preserve"> Scott et ses m</w:t>
      </w:r>
      <w:r w:rsidR="00000000" w:rsidRPr="00033231">
        <w:t>i</w:t>
      </w:r>
      <w:r w:rsidR="00000000" w:rsidRPr="00033231">
        <w:t>gnons arriveront</w:t>
      </w:r>
      <w:r>
        <w:t xml:space="preserve">, </w:t>
      </w:r>
      <w:r w:rsidR="00000000" w:rsidRPr="00033231">
        <w:t>ils en auront leur part</w:t>
      </w:r>
      <w:r>
        <w:t xml:space="preserve">, </w:t>
      </w:r>
      <w:r w:rsidR="00000000" w:rsidRPr="00033231">
        <w:t>pourvu qu</w:t>
      </w:r>
      <w:r>
        <w:t>’</w:t>
      </w:r>
      <w:r w:rsidR="00000000" w:rsidRPr="00033231">
        <w:t>ils ramènent les métiers intacts</w:t>
      </w:r>
      <w:r>
        <w:t>. »</w:t>
      </w:r>
    </w:p>
    <w:p w14:paraId="2BA91F68" w14:textId="77777777" w:rsidR="004F69D6" w:rsidRDefault="00000000" w:rsidP="0021796F">
      <w:r w:rsidRPr="00033231">
        <w:t>Malone devint fort joyeux pendant le souper</w:t>
      </w:r>
      <w:r w:rsidR="004F69D6">
        <w:t xml:space="preserve"> ; </w:t>
      </w:r>
      <w:r w:rsidRPr="00033231">
        <w:t>il riait à pr</w:t>
      </w:r>
      <w:r w:rsidRPr="00033231">
        <w:t>o</w:t>
      </w:r>
      <w:r w:rsidRPr="00033231">
        <w:t>pos de rien</w:t>
      </w:r>
      <w:r w:rsidR="004F69D6">
        <w:t xml:space="preserve">, </w:t>
      </w:r>
      <w:r w:rsidRPr="00033231">
        <w:t>faisait de mauvaises plaisanteries qu</w:t>
      </w:r>
      <w:r w:rsidR="004F69D6">
        <w:t>’</w:t>
      </w:r>
      <w:r w:rsidRPr="00033231">
        <w:t>il applaudi</w:t>
      </w:r>
      <w:r w:rsidRPr="00033231">
        <w:t>s</w:t>
      </w:r>
      <w:r w:rsidRPr="00033231">
        <w:t>sait lui-même</w:t>
      </w:r>
      <w:r w:rsidR="004F69D6">
        <w:t xml:space="preserve"> ; </w:t>
      </w:r>
      <w:r w:rsidRPr="00033231">
        <w:t>bref</w:t>
      </w:r>
      <w:r w:rsidR="004F69D6">
        <w:t xml:space="preserve">, </w:t>
      </w:r>
      <w:r w:rsidRPr="00033231">
        <w:t>il devint très-bruyant</w:t>
      </w:r>
      <w:r w:rsidR="004F69D6">
        <w:t xml:space="preserve">. </w:t>
      </w:r>
      <w:r w:rsidRPr="00033231">
        <w:t>Son hôte</w:t>
      </w:r>
      <w:r w:rsidR="004F69D6">
        <w:t xml:space="preserve">, </w:t>
      </w:r>
      <w:r w:rsidRPr="00033231">
        <w:t>au contra</w:t>
      </w:r>
      <w:r w:rsidRPr="00033231">
        <w:t>i</w:t>
      </w:r>
      <w:r w:rsidRPr="00033231">
        <w:t>re</w:t>
      </w:r>
      <w:r w:rsidR="004F69D6">
        <w:t xml:space="preserve">, </w:t>
      </w:r>
      <w:r w:rsidRPr="00033231">
        <w:t>demeurait calme comme auparavant</w:t>
      </w:r>
      <w:r w:rsidR="004F69D6">
        <w:t>.</w:t>
      </w:r>
    </w:p>
    <w:p w14:paraId="6D2FE284" w14:textId="77777777" w:rsidR="004F69D6" w:rsidRDefault="00000000" w:rsidP="0021796F">
      <w:r w:rsidRPr="00033231">
        <w:lastRenderedPageBreak/>
        <w:t>Il est temps</w:t>
      </w:r>
      <w:r w:rsidR="004F69D6">
        <w:t xml:space="preserve">, </w:t>
      </w:r>
      <w:r w:rsidRPr="00033231">
        <w:t>lecteur</w:t>
      </w:r>
      <w:r w:rsidR="004F69D6">
        <w:t xml:space="preserve">, </w:t>
      </w:r>
      <w:r w:rsidRPr="00033231">
        <w:t>que vous ayez une idée de ce même hôte</w:t>
      </w:r>
      <w:r w:rsidR="004F69D6">
        <w:t xml:space="preserve"> : </w:t>
      </w:r>
      <w:r w:rsidRPr="00033231">
        <w:t>je vais essayer de l</w:t>
      </w:r>
      <w:r w:rsidR="004F69D6">
        <w:t>’</w:t>
      </w:r>
      <w:r w:rsidRPr="00033231">
        <w:t>esquisser pendant qu</w:t>
      </w:r>
      <w:r w:rsidR="004F69D6">
        <w:t>’</w:t>
      </w:r>
      <w:r w:rsidRPr="00033231">
        <w:t>il est là assis à table</w:t>
      </w:r>
      <w:r w:rsidR="004F69D6">
        <w:t>.</w:t>
      </w:r>
    </w:p>
    <w:p w14:paraId="02C830C4" w14:textId="77777777" w:rsidR="004F69D6" w:rsidRDefault="00000000" w:rsidP="0021796F">
      <w:r w:rsidRPr="00033231">
        <w:t>C</w:t>
      </w:r>
      <w:r w:rsidR="004F69D6">
        <w:t>’</w:t>
      </w:r>
      <w:r w:rsidRPr="00033231">
        <w:t>est ce que vous appellerez probablement à première vue un homme d</w:t>
      </w:r>
      <w:r w:rsidR="004F69D6">
        <w:t>’</w:t>
      </w:r>
      <w:r w:rsidRPr="00033231">
        <w:t>une étrange apparence</w:t>
      </w:r>
      <w:r w:rsidR="004F69D6">
        <w:t xml:space="preserve"> ; </w:t>
      </w:r>
      <w:r w:rsidRPr="00033231">
        <w:t>car il est maigre</w:t>
      </w:r>
      <w:r w:rsidR="004F69D6">
        <w:t xml:space="preserve">, </w:t>
      </w:r>
      <w:r w:rsidRPr="00033231">
        <w:t>brun et pâle</w:t>
      </w:r>
      <w:r w:rsidR="004F69D6">
        <w:t xml:space="preserve">, </w:t>
      </w:r>
      <w:r w:rsidRPr="00033231">
        <w:t>très-singulier d</w:t>
      </w:r>
      <w:r w:rsidR="004F69D6">
        <w:t>’</w:t>
      </w:r>
      <w:r w:rsidRPr="00033231">
        <w:t>aspect</w:t>
      </w:r>
      <w:r w:rsidR="004F69D6">
        <w:t xml:space="preserve"> ; </w:t>
      </w:r>
      <w:r w:rsidRPr="00033231">
        <w:t>son épaisse chevelure</w:t>
      </w:r>
      <w:r w:rsidR="004F69D6">
        <w:t xml:space="preserve">, </w:t>
      </w:r>
      <w:r w:rsidRPr="00033231">
        <w:t>éparse n</w:t>
      </w:r>
      <w:r w:rsidRPr="00033231">
        <w:t>é</w:t>
      </w:r>
      <w:r w:rsidRPr="00033231">
        <w:t>gligemment sur son front</w:t>
      </w:r>
      <w:r w:rsidR="004F69D6">
        <w:t xml:space="preserve">, </w:t>
      </w:r>
      <w:r w:rsidRPr="00033231">
        <w:t>atteste suffisamment qu</w:t>
      </w:r>
      <w:r w:rsidR="004F69D6">
        <w:t>’</w:t>
      </w:r>
      <w:r w:rsidRPr="00033231">
        <w:t>il dépense peu de temps à sa toilette</w:t>
      </w:r>
      <w:r w:rsidR="004F69D6">
        <w:t xml:space="preserve"> ; </w:t>
      </w:r>
      <w:r w:rsidRPr="00033231">
        <w:t>il pourrait vraiment l</w:t>
      </w:r>
      <w:r w:rsidR="004F69D6">
        <w:t>’</w:t>
      </w:r>
      <w:r w:rsidRPr="00033231">
        <w:t>arranger avec plus de goût</w:t>
      </w:r>
      <w:r w:rsidR="004F69D6">
        <w:t xml:space="preserve">. </w:t>
      </w:r>
      <w:r w:rsidRPr="00033231">
        <w:t>Il semble ignorer la beauté et la symétrie méridi</w:t>
      </w:r>
      <w:r w:rsidRPr="00033231">
        <w:t>o</w:t>
      </w:r>
      <w:r w:rsidRPr="00033231">
        <w:t>nale de ses traits</w:t>
      </w:r>
      <w:r w:rsidR="004F69D6">
        <w:t xml:space="preserve">, </w:t>
      </w:r>
      <w:r w:rsidRPr="00033231">
        <w:t>la coupe régulière de sa figure</w:t>
      </w:r>
      <w:r w:rsidR="004F69D6">
        <w:t xml:space="preserve">. </w:t>
      </w:r>
      <w:r w:rsidRPr="00033231">
        <w:t>Le spectateur ne s</w:t>
      </w:r>
      <w:r w:rsidR="004F69D6">
        <w:t>’</w:t>
      </w:r>
      <w:r w:rsidRPr="00033231">
        <w:t>aperçoit d</w:t>
      </w:r>
      <w:r w:rsidR="004F69D6">
        <w:t>’</w:t>
      </w:r>
      <w:r w:rsidRPr="00033231">
        <w:t>ailleurs de ces avantages qu</w:t>
      </w:r>
      <w:r w:rsidR="004F69D6">
        <w:t>’</w:t>
      </w:r>
      <w:r w:rsidRPr="00033231">
        <w:t>après l</w:t>
      </w:r>
      <w:r w:rsidR="004F69D6">
        <w:t>’</w:t>
      </w:r>
      <w:r w:rsidRPr="00033231">
        <w:t>avoir bien examiné</w:t>
      </w:r>
      <w:r w:rsidR="004F69D6">
        <w:t xml:space="preserve">, </w:t>
      </w:r>
      <w:r w:rsidRPr="00033231">
        <w:t>car une expression d</w:t>
      </w:r>
      <w:r w:rsidR="004F69D6">
        <w:t>’</w:t>
      </w:r>
      <w:r w:rsidRPr="00033231">
        <w:t>anxiété et quelque chose de h</w:t>
      </w:r>
      <w:r w:rsidRPr="00033231">
        <w:t>a</w:t>
      </w:r>
      <w:r w:rsidRPr="00033231">
        <w:t>gard et de soucieux empêchent d</w:t>
      </w:r>
      <w:r w:rsidR="004F69D6">
        <w:t>’</w:t>
      </w:r>
      <w:r w:rsidRPr="00033231">
        <w:t>abord de remarquer la beauté de ce visage</w:t>
      </w:r>
      <w:r w:rsidR="004F69D6">
        <w:t xml:space="preserve">. </w:t>
      </w:r>
      <w:r w:rsidRPr="00033231">
        <w:t>Ses yeux sont grands et gris</w:t>
      </w:r>
      <w:r w:rsidR="004F69D6">
        <w:t xml:space="preserve"> : </w:t>
      </w:r>
      <w:r w:rsidRPr="00033231">
        <w:t>leur expression est grave et méditative</w:t>
      </w:r>
      <w:r w:rsidR="004F69D6">
        <w:t xml:space="preserve"> ; </w:t>
      </w:r>
      <w:r w:rsidRPr="00033231">
        <w:t>son regard est plutôt scrutateur que doux</w:t>
      </w:r>
      <w:r w:rsidR="004F69D6">
        <w:t xml:space="preserve">, </w:t>
      </w:r>
      <w:r w:rsidRPr="00033231">
        <w:t>plutôt pensif que joyeux</w:t>
      </w:r>
      <w:r w:rsidR="004F69D6">
        <w:t xml:space="preserve">. </w:t>
      </w:r>
      <w:r w:rsidRPr="00033231">
        <w:t>Lorsque ses lèvres se desserrent dans un sourire</w:t>
      </w:r>
      <w:r w:rsidR="004F69D6">
        <w:t xml:space="preserve">, </w:t>
      </w:r>
      <w:r w:rsidRPr="00033231">
        <w:t>sa physionomie est agréable</w:t>
      </w:r>
      <w:r w:rsidR="004F69D6">
        <w:t xml:space="preserve"> ; </w:t>
      </w:r>
      <w:r w:rsidRPr="00033231">
        <w:t>non qu</w:t>
      </w:r>
      <w:r w:rsidR="004F69D6">
        <w:t>’</w:t>
      </w:r>
      <w:r w:rsidRPr="00033231">
        <w:t>elle soit même alors franche et gaie</w:t>
      </w:r>
      <w:r w:rsidR="004F69D6">
        <w:t xml:space="preserve">, </w:t>
      </w:r>
      <w:r w:rsidRPr="00033231">
        <w:t>mais on sent l</w:t>
      </w:r>
      <w:r w:rsidR="004F69D6">
        <w:t>’</w:t>
      </w:r>
      <w:r w:rsidRPr="00033231">
        <w:t>influence d</w:t>
      </w:r>
      <w:r w:rsidR="004F69D6">
        <w:t>’</w:t>
      </w:r>
      <w:r w:rsidRPr="00033231">
        <w:t>un certain charme paisible qui suggère l</w:t>
      </w:r>
      <w:r w:rsidR="004F69D6">
        <w:t>’</w:t>
      </w:r>
      <w:r w:rsidRPr="00033231">
        <w:t>idée</w:t>
      </w:r>
      <w:r w:rsidR="004F69D6">
        <w:t xml:space="preserve">, </w:t>
      </w:r>
      <w:r w:rsidRPr="00033231">
        <w:t>vraie ou fausse</w:t>
      </w:r>
      <w:r w:rsidR="004F69D6">
        <w:t xml:space="preserve">, </w:t>
      </w:r>
      <w:r w:rsidRPr="00033231">
        <w:t>d</w:t>
      </w:r>
      <w:r w:rsidR="004F69D6">
        <w:t>’</w:t>
      </w:r>
      <w:r w:rsidRPr="00033231">
        <w:t>une nature circonspecte et peut-être bienveillante</w:t>
      </w:r>
      <w:r w:rsidR="004F69D6">
        <w:t xml:space="preserve">, </w:t>
      </w:r>
      <w:r w:rsidRPr="00033231">
        <w:t>d</w:t>
      </w:r>
      <w:r w:rsidR="004F69D6">
        <w:t>’</w:t>
      </w:r>
      <w:r w:rsidRPr="00033231">
        <w:t>un cœur capable d</w:t>
      </w:r>
      <w:r w:rsidR="004F69D6">
        <w:t>’</w:t>
      </w:r>
      <w:r w:rsidRPr="00033231">
        <w:t>abnégation</w:t>
      </w:r>
      <w:r w:rsidR="004F69D6">
        <w:t xml:space="preserve">, </w:t>
      </w:r>
      <w:r w:rsidRPr="00033231">
        <w:t>d</w:t>
      </w:r>
      <w:r w:rsidR="004F69D6">
        <w:t>’</w:t>
      </w:r>
      <w:r w:rsidRPr="00033231">
        <w:t>indulgence et de fidélité</w:t>
      </w:r>
      <w:r w:rsidR="004F69D6">
        <w:t xml:space="preserve">. </w:t>
      </w:r>
      <w:r w:rsidRPr="00033231">
        <w:t>Il est jeune encore</w:t>
      </w:r>
      <w:r w:rsidR="004F69D6">
        <w:t xml:space="preserve">, </w:t>
      </w:r>
      <w:r w:rsidRPr="00033231">
        <w:t>il n</w:t>
      </w:r>
      <w:r w:rsidR="004F69D6">
        <w:t>’</w:t>
      </w:r>
      <w:r w:rsidRPr="00033231">
        <w:t>a pas plus de trente ans</w:t>
      </w:r>
      <w:r w:rsidR="004F69D6">
        <w:t xml:space="preserve"> ; </w:t>
      </w:r>
      <w:r w:rsidRPr="00033231">
        <w:t>sa taille est haute et élancée</w:t>
      </w:r>
      <w:r w:rsidR="004F69D6">
        <w:t xml:space="preserve">, </w:t>
      </w:r>
      <w:r w:rsidRPr="00033231">
        <w:t>sa m</w:t>
      </w:r>
      <w:r w:rsidRPr="00033231">
        <w:t>a</w:t>
      </w:r>
      <w:r w:rsidRPr="00033231">
        <w:t>nière de parler est déplaisante</w:t>
      </w:r>
      <w:r w:rsidR="004F69D6">
        <w:t xml:space="preserve"> : </w:t>
      </w:r>
      <w:r w:rsidRPr="00033231">
        <w:t>il a un accent étranger qui</w:t>
      </w:r>
      <w:r w:rsidR="004F69D6">
        <w:t xml:space="preserve">, </w:t>
      </w:r>
      <w:r w:rsidRPr="00033231">
        <w:t>ma</w:t>
      </w:r>
      <w:r w:rsidRPr="00033231">
        <w:t>l</w:t>
      </w:r>
      <w:r w:rsidRPr="00033231">
        <w:t>gré une négligence étudiée de prononciation et de diction</w:t>
      </w:r>
      <w:r w:rsidR="004F69D6">
        <w:t xml:space="preserve">, </w:t>
      </w:r>
      <w:r w:rsidRPr="00033231">
        <w:t>ch</w:t>
      </w:r>
      <w:r w:rsidRPr="00033231">
        <w:t>o</w:t>
      </w:r>
      <w:r w:rsidRPr="00033231">
        <w:t>que une oreille anglaise</w:t>
      </w:r>
      <w:r w:rsidR="004F69D6">
        <w:t xml:space="preserve">, </w:t>
      </w:r>
      <w:r w:rsidRPr="00033231">
        <w:t>et surtout une oreille du Yorkshire</w:t>
      </w:r>
      <w:r w:rsidR="004F69D6">
        <w:t>.</w:t>
      </w:r>
    </w:p>
    <w:p w14:paraId="0431ADF3" w14:textId="48047DE0" w:rsidR="004F69D6" w:rsidRDefault="004F69D6" w:rsidP="0021796F">
      <w:r>
        <w:t>M. </w:t>
      </w:r>
      <w:r w:rsidR="00000000" w:rsidRPr="00033231">
        <w:t>Moore</w:t>
      </w:r>
      <w:r>
        <w:t xml:space="preserve">, </w:t>
      </w:r>
      <w:r w:rsidR="00000000" w:rsidRPr="00033231">
        <w:t>il est vrai</w:t>
      </w:r>
      <w:r>
        <w:t xml:space="preserve">, </w:t>
      </w:r>
      <w:r w:rsidR="00000000" w:rsidRPr="00033231">
        <w:t>n</w:t>
      </w:r>
      <w:r>
        <w:t>’</w:t>
      </w:r>
      <w:r w:rsidR="00000000" w:rsidRPr="00033231">
        <w:t>était Anglais qu</w:t>
      </w:r>
      <w:r>
        <w:t>’</w:t>
      </w:r>
      <w:r w:rsidR="00000000" w:rsidRPr="00033231">
        <w:t>à moitié</w:t>
      </w:r>
      <w:r>
        <w:t xml:space="preserve">, </w:t>
      </w:r>
      <w:r w:rsidR="00000000" w:rsidRPr="00033231">
        <w:t>tout au plus</w:t>
      </w:r>
      <w:r>
        <w:t xml:space="preserve">. </w:t>
      </w:r>
      <w:r w:rsidR="00000000" w:rsidRPr="00033231">
        <w:t>Sa mère était étrangère</w:t>
      </w:r>
      <w:r>
        <w:t xml:space="preserve">, </w:t>
      </w:r>
      <w:r w:rsidR="00000000" w:rsidRPr="00033231">
        <w:t>et lui-même avait vu le jour sur un sol étranger</w:t>
      </w:r>
      <w:r>
        <w:t xml:space="preserve">. </w:t>
      </w:r>
      <w:r w:rsidR="00000000" w:rsidRPr="00033231">
        <w:t>D</w:t>
      </w:r>
      <w:r>
        <w:t>’</w:t>
      </w:r>
      <w:r w:rsidR="00000000" w:rsidRPr="00033231">
        <w:t>une origine hybride</w:t>
      </w:r>
      <w:r>
        <w:t xml:space="preserve">, </w:t>
      </w:r>
      <w:r w:rsidR="00000000" w:rsidRPr="00033231">
        <w:t>il avait probablement</w:t>
      </w:r>
      <w:r>
        <w:t xml:space="preserve">, </w:t>
      </w:r>
      <w:r w:rsidR="00000000" w:rsidRPr="00033231">
        <w:t>sur beaucoup de points</w:t>
      </w:r>
      <w:r>
        <w:t xml:space="preserve">, </w:t>
      </w:r>
      <w:r w:rsidR="00000000" w:rsidRPr="00033231">
        <w:t>des sentiments hybrides</w:t>
      </w:r>
      <w:r>
        <w:t xml:space="preserve">, </w:t>
      </w:r>
      <w:r w:rsidR="00000000" w:rsidRPr="00033231">
        <w:t>spécialement sur le patriotisme</w:t>
      </w:r>
      <w:r>
        <w:t xml:space="preserve">. </w:t>
      </w:r>
      <w:r w:rsidR="00000000" w:rsidRPr="00033231">
        <w:t>Il était incapable de s</w:t>
      </w:r>
      <w:r>
        <w:t>’</w:t>
      </w:r>
      <w:r w:rsidR="00000000" w:rsidRPr="00033231">
        <w:t>attacher à un parti</w:t>
      </w:r>
      <w:r>
        <w:t xml:space="preserve">, </w:t>
      </w:r>
      <w:r w:rsidR="00000000" w:rsidRPr="00033231">
        <w:t>à une secte</w:t>
      </w:r>
      <w:r>
        <w:t xml:space="preserve">, </w:t>
      </w:r>
      <w:proofErr w:type="gramStart"/>
      <w:r w:rsidR="00000000" w:rsidRPr="00033231">
        <w:t>voire même</w:t>
      </w:r>
      <w:proofErr w:type="gramEnd"/>
      <w:r w:rsidR="00000000" w:rsidRPr="00033231">
        <w:t xml:space="preserve"> à un climat et à des coutumes</w:t>
      </w:r>
      <w:r>
        <w:t xml:space="preserve">. </w:t>
      </w:r>
      <w:r w:rsidR="00000000" w:rsidRPr="00033231">
        <w:lastRenderedPageBreak/>
        <w:t>Il est probable qu</w:t>
      </w:r>
      <w:r>
        <w:t>’</w:t>
      </w:r>
      <w:r w:rsidR="00000000" w:rsidRPr="00033231">
        <w:t>il avait une tendance à isoler sa personne de toute comm</w:t>
      </w:r>
      <w:r w:rsidR="00000000" w:rsidRPr="00033231">
        <w:t>u</w:t>
      </w:r>
      <w:r w:rsidR="00000000" w:rsidRPr="00033231">
        <w:t>nauté dans laquelle il pouvait avoir quelque chose à débattre</w:t>
      </w:r>
      <w:r>
        <w:t xml:space="preserve">, </w:t>
      </w:r>
      <w:r w:rsidR="00000000" w:rsidRPr="00033231">
        <w:t>et qu</w:t>
      </w:r>
      <w:r>
        <w:t>’</w:t>
      </w:r>
      <w:r w:rsidR="00000000" w:rsidRPr="00033231">
        <w:t>il croyait plus sage de désirer les intérêts de Robert Gérard Moore</w:t>
      </w:r>
      <w:r>
        <w:t xml:space="preserve">, </w:t>
      </w:r>
      <w:r w:rsidR="00000000" w:rsidRPr="00033231">
        <w:t>à l</w:t>
      </w:r>
      <w:r>
        <w:t>’</w:t>
      </w:r>
      <w:r w:rsidR="00000000" w:rsidRPr="00033231">
        <w:t>exclusion de toute considération de philanthropie et d</w:t>
      </w:r>
      <w:r>
        <w:t>’</w:t>
      </w:r>
      <w:r w:rsidR="00000000" w:rsidRPr="00033231">
        <w:t>intérêt général</w:t>
      </w:r>
      <w:r>
        <w:t xml:space="preserve">. </w:t>
      </w:r>
      <w:r w:rsidR="00000000" w:rsidRPr="00033231">
        <w:t>Le commerce était la profession héréditaire de Moore</w:t>
      </w:r>
      <w:r>
        <w:t xml:space="preserve">. </w:t>
      </w:r>
      <w:r w:rsidR="00000000" w:rsidRPr="00033231">
        <w:t>Les Gérard d</w:t>
      </w:r>
      <w:r>
        <w:t>’</w:t>
      </w:r>
      <w:r w:rsidR="00000000" w:rsidRPr="00033231">
        <w:t>Anvers avaient été marchands pendant les deux derniers siècles</w:t>
      </w:r>
      <w:r>
        <w:t xml:space="preserve"> ; </w:t>
      </w:r>
      <w:r w:rsidR="00000000" w:rsidRPr="00033231">
        <w:t>ils avaient possédé une grande fortune</w:t>
      </w:r>
      <w:r>
        <w:t xml:space="preserve"> ; </w:t>
      </w:r>
      <w:r w:rsidR="00000000" w:rsidRPr="00033231">
        <w:t>mais peu à peu les pertes</w:t>
      </w:r>
      <w:r>
        <w:t xml:space="preserve">, </w:t>
      </w:r>
      <w:r w:rsidR="00000000" w:rsidRPr="00033231">
        <w:t>les spéculations désastreuses</w:t>
      </w:r>
      <w:r>
        <w:t xml:space="preserve">, </w:t>
      </w:r>
      <w:r w:rsidR="00000000" w:rsidRPr="00033231">
        <w:t>avaient ébranlé les fondements de leur crédit</w:t>
      </w:r>
      <w:r>
        <w:t xml:space="preserve"> ; </w:t>
      </w:r>
      <w:r w:rsidR="00000000" w:rsidRPr="00033231">
        <w:t>leur maison</w:t>
      </w:r>
      <w:r>
        <w:t xml:space="preserve">, </w:t>
      </w:r>
      <w:r w:rsidR="00000000" w:rsidRPr="00033231">
        <w:t>depuis do</w:t>
      </w:r>
      <w:r w:rsidR="00000000" w:rsidRPr="00033231">
        <w:t>u</w:t>
      </w:r>
      <w:r w:rsidR="00000000" w:rsidRPr="00033231">
        <w:t>ze ans</w:t>
      </w:r>
      <w:r>
        <w:t xml:space="preserve">, </w:t>
      </w:r>
      <w:r w:rsidR="00000000" w:rsidRPr="00033231">
        <w:t>chancelait sur sa base</w:t>
      </w:r>
      <w:r>
        <w:t xml:space="preserve">, </w:t>
      </w:r>
      <w:r w:rsidR="00000000" w:rsidRPr="00033231">
        <w:t>lorsque le choc de la Révol</w:t>
      </w:r>
      <w:r w:rsidR="00000000" w:rsidRPr="00033231">
        <w:t>u</w:t>
      </w:r>
      <w:r w:rsidR="00000000" w:rsidRPr="00033231">
        <w:t>tion française l</w:t>
      </w:r>
      <w:r>
        <w:t>’</w:t>
      </w:r>
      <w:r w:rsidR="00000000" w:rsidRPr="00033231">
        <w:t>entraîna dans une ruine complète</w:t>
      </w:r>
      <w:r>
        <w:t xml:space="preserve">. </w:t>
      </w:r>
      <w:r w:rsidR="00000000" w:rsidRPr="00033231">
        <w:t>Dans cette chute fut emportée la maison anglaise Moore</w:t>
      </w:r>
      <w:r>
        <w:t xml:space="preserve">, </w:t>
      </w:r>
      <w:r w:rsidR="00000000" w:rsidRPr="00033231">
        <w:t>du Yorkshire</w:t>
      </w:r>
      <w:r>
        <w:t xml:space="preserve">, </w:t>
      </w:r>
      <w:r w:rsidR="00000000" w:rsidRPr="00033231">
        <w:t>étroit</w:t>
      </w:r>
      <w:r w:rsidR="00000000" w:rsidRPr="00033231">
        <w:t>e</w:t>
      </w:r>
      <w:r w:rsidR="00000000" w:rsidRPr="00033231">
        <w:t>ment liée d</w:t>
      </w:r>
      <w:r>
        <w:t>’</w:t>
      </w:r>
      <w:r w:rsidR="00000000" w:rsidRPr="00033231">
        <w:t>intérêts avec la maison d</w:t>
      </w:r>
      <w:r>
        <w:t>’</w:t>
      </w:r>
      <w:r w:rsidR="00000000" w:rsidRPr="00033231">
        <w:t>Anvers</w:t>
      </w:r>
      <w:r>
        <w:t xml:space="preserve">, </w:t>
      </w:r>
      <w:r w:rsidR="00000000" w:rsidRPr="00033231">
        <w:t>et dont l</w:t>
      </w:r>
      <w:r>
        <w:t>’</w:t>
      </w:r>
      <w:r w:rsidR="00000000" w:rsidRPr="00033231">
        <w:t>un des a</w:t>
      </w:r>
      <w:r w:rsidR="00000000" w:rsidRPr="00033231">
        <w:t>s</w:t>
      </w:r>
      <w:r w:rsidR="00000000" w:rsidRPr="00033231">
        <w:t>sociés</w:t>
      </w:r>
      <w:r>
        <w:t xml:space="preserve">, </w:t>
      </w:r>
      <w:r w:rsidR="00000000" w:rsidRPr="00033231">
        <w:t>nommé Robert</w:t>
      </w:r>
      <w:r>
        <w:t xml:space="preserve">, </w:t>
      </w:r>
      <w:r w:rsidR="00000000" w:rsidRPr="00033231">
        <w:t>résidant dans cette ville</w:t>
      </w:r>
      <w:r>
        <w:t xml:space="preserve">, </w:t>
      </w:r>
      <w:r w:rsidR="00000000" w:rsidRPr="00033231">
        <w:t>avait épousé Hortense Gérard</w:t>
      </w:r>
      <w:r>
        <w:t xml:space="preserve">, </w:t>
      </w:r>
      <w:r w:rsidR="00000000" w:rsidRPr="00033231">
        <w:t>espérant que son épouse hériterait de la part de son père</w:t>
      </w:r>
      <w:r>
        <w:t xml:space="preserve">, </w:t>
      </w:r>
      <w:r w:rsidR="00000000" w:rsidRPr="00033231">
        <w:t>Constantin Gérard</w:t>
      </w:r>
      <w:r>
        <w:t xml:space="preserve">, </w:t>
      </w:r>
      <w:r w:rsidR="00000000" w:rsidRPr="00033231">
        <w:t>dans les affaires de la maison</w:t>
      </w:r>
      <w:r>
        <w:t xml:space="preserve">. </w:t>
      </w:r>
      <w:r w:rsidR="00000000" w:rsidRPr="00033231">
        <w:t>Elle n</w:t>
      </w:r>
      <w:r>
        <w:t>’</w:t>
      </w:r>
      <w:r w:rsidR="00000000" w:rsidRPr="00033231">
        <w:t>hérita</w:t>
      </w:r>
      <w:r>
        <w:t xml:space="preserve">, </w:t>
      </w:r>
      <w:r w:rsidR="00000000" w:rsidRPr="00033231">
        <w:t>comme nous venons de le voir</w:t>
      </w:r>
      <w:r>
        <w:t xml:space="preserve">, </w:t>
      </w:r>
      <w:r w:rsidR="00000000" w:rsidRPr="00033231">
        <w:t>que du passif</w:t>
      </w:r>
      <w:r>
        <w:t xml:space="preserve">, </w:t>
      </w:r>
      <w:r w:rsidR="00000000" w:rsidRPr="00033231">
        <w:t>et ce passif</w:t>
      </w:r>
      <w:r>
        <w:t xml:space="preserve">, </w:t>
      </w:r>
      <w:r w:rsidR="00000000" w:rsidRPr="00033231">
        <w:t>bien que réglé par un compromis avec les créanciers</w:t>
      </w:r>
      <w:r>
        <w:t xml:space="preserve">, </w:t>
      </w:r>
      <w:r w:rsidR="00000000" w:rsidRPr="00033231">
        <w:t>on disait que son fils Robert l</w:t>
      </w:r>
      <w:r>
        <w:t>’</w:t>
      </w:r>
      <w:r w:rsidR="00000000" w:rsidRPr="00033231">
        <w:t>avait accepté comme héritage</w:t>
      </w:r>
      <w:r>
        <w:t xml:space="preserve">, </w:t>
      </w:r>
      <w:r w:rsidR="00000000" w:rsidRPr="00033231">
        <w:t>et qu</w:t>
      </w:r>
      <w:r>
        <w:t>’</w:t>
      </w:r>
      <w:r w:rsidR="00000000" w:rsidRPr="00033231">
        <w:t>il aspirait à l</w:t>
      </w:r>
      <w:r>
        <w:t>’</w:t>
      </w:r>
      <w:r w:rsidR="00000000" w:rsidRPr="00033231">
        <w:t>éteindre un jour et à rétablir la ma</w:t>
      </w:r>
      <w:r w:rsidR="00000000" w:rsidRPr="00033231">
        <w:t>i</w:t>
      </w:r>
      <w:r w:rsidR="00000000" w:rsidRPr="00033231">
        <w:t>son Gérard et Moore sur une échelle au moins égale à celle de son ancienne grandeur</w:t>
      </w:r>
      <w:r>
        <w:t xml:space="preserve">. </w:t>
      </w:r>
      <w:r w:rsidR="00000000" w:rsidRPr="00033231">
        <w:t>On supposait même que le souvenir de ce passé pesait lourdement sur son cœur</w:t>
      </w:r>
      <w:r>
        <w:t xml:space="preserve">, </w:t>
      </w:r>
      <w:r w:rsidR="00000000" w:rsidRPr="00033231">
        <w:t>et si une enfance écoulée auprès d</w:t>
      </w:r>
      <w:r>
        <w:t>’</w:t>
      </w:r>
      <w:r w:rsidR="00000000" w:rsidRPr="00033231">
        <w:t>une mère attristée</w:t>
      </w:r>
      <w:r>
        <w:t xml:space="preserve">, </w:t>
      </w:r>
      <w:r w:rsidR="00000000" w:rsidRPr="00033231">
        <w:t>avec la perspective de ma</w:t>
      </w:r>
      <w:r w:rsidR="00000000" w:rsidRPr="00033231">
        <w:t>l</w:t>
      </w:r>
      <w:r w:rsidR="00000000" w:rsidRPr="00033231">
        <w:t>heurs futurs</w:t>
      </w:r>
      <w:r>
        <w:t xml:space="preserve">, </w:t>
      </w:r>
      <w:r w:rsidR="00000000" w:rsidRPr="00033231">
        <w:t>une virilité presque submergée sous l</w:t>
      </w:r>
      <w:r>
        <w:t>’</w:t>
      </w:r>
      <w:r w:rsidR="00000000" w:rsidRPr="00033231">
        <w:t>orage</w:t>
      </w:r>
      <w:r>
        <w:t xml:space="preserve">, </w:t>
      </w:r>
      <w:r w:rsidR="00000000" w:rsidRPr="00033231">
        <w:t>pe</w:t>
      </w:r>
      <w:r w:rsidR="00000000" w:rsidRPr="00033231">
        <w:t>u</w:t>
      </w:r>
      <w:r w:rsidR="00000000" w:rsidRPr="00033231">
        <w:t>vent affecter pén</w:t>
      </w:r>
      <w:r w:rsidR="00000000" w:rsidRPr="00033231">
        <w:t>i</w:t>
      </w:r>
      <w:r w:rsidR="00000000" w:rsidRPr="00033231">
        <w:t>blement l</w:t>
      </w:r>
      <w:r>
        <w:t>’</w:t>
      </w:r>
      <w:r w:rsidR="00000000" w:rsidRPr="00033231">
        <w:t>esprit</w:t>
      </w:r>
      <w:r>
        <w:t xml:space="preserve">, </w:t>
      </w:r>
      <w:r w:rsidR="00000000" w:rsidRPr="00033231">
        <w:t>il faut convenir que celui de Moore ne devait pas être imprimé en lettres d</w:t>
      </w:r>
      <w:r>
        <w:t>’</w:t>
      </w:r>
      <w:r w:rsidR="00000000" w:rsidRPr="00033231">
        <w:t>or</w:t>
      </w:r>
      <w:r>
        <w:t>.</w:t>
      </w:r>
    </w:p>
    <w:p w14:paraId="4E403BDB" w14:textId="77777777" w:rsidR="004F69D6" w:rsidRDefault="00000000" w:rsidP="0021796F">
      <w:r w:rsidRPr="00033231">
        <w:t>Si Moore avait un grand but à atteindre</w:t>
      </w:r>
      <w:r w:rsidR="004F69D6">
        <w:t xml:space="preserve">, </w:t>
      </w:r>
      <w:r w:rsidRPr="00033231">
        <w:t>il n</w:t>
      </w:r>
      <w:r w:rsidR="004F69D6">
        <w:t>’</w:t>
      </w:r>
      <w:r w:rsidRPr="00033231">
        <w:t>était pas en son pouvoir d</w:t>
      </w:r>
      <w:r w:rsidR="004F69D6">
        <w:t>’</w:t>
      </w:r>
      <w:r w:rsidRPr="00033231">
        <w:t>employer de grands moyens pour y parvenir</w:t>
      </w:r>
      <w:r w:rsidR="004F69D6">
        <w:t xml:space="preserve">. </w:t>
      </w:r>
      <w:r w:rsidRPr="00033231">
        <w:t>Il était forcé de se contenter de l</w:t>
      </w:r>
      <w:r w:rsidR="004F69D6">
        <w:t>’</w:t>
      </w:r>
      <w:r w:rsidRPr="00033231">
        <w:t>époque des petites choses</w:t>
      </w:r>
      <w:r w:rsidR="004F69D6">
        <w:t xml:space="preserve">. </w:t>
      </w:r>
      <w:r w:rsidRPr="00033231">
        <w:t>Quand il arriva dans le Yorkshire</w:t>
      </w:r>
      <w:r w:rsidR="004F69D6">
        <w:t xml:space="preserve">, </w:t>
      </w:r>
      <w:r w:rsidRPr="00033231">
        <w:t xml:space="preserve">celui dont les ancêtres </w:t>
      </w:r>
      <w:r w:rsidRPr="00033231">
        <w:lastRenderedPageBreak/>
        <w:t>avaient poss</w:t>
      </w:r>
      <w:r w:rsidRPr="00033231">
        <w:t>é</w:t>
      </w:r>
      <w:r w:rsidRPr="00033231">
        <w:t>dé des magasins dans le port et des manufactures dans le pays</w:t>
      </w:r>
      <w:r w:rsidR="004F69D6">
        <w:t xml:space="preserve">, </w:t>
      </w:r>
      <w:r w:rsidRPr="00033231">
        <w:t>avaient eu maison de ville et maison de campagne</w:t>
      </w:r>
      <w:r w:rsidR="004F69D6">
        <w:t xml:space="preserve">, </w:t>
      </w:r>
      <w:r w:rsidRPr="00033231">
        <w:t>ne vit a</w:t>
      </w:r>
      <w:r w:rsidRPr="00033231">
        <w:t>u</w:t>
      </w:r>
      <w:r w:rsidRPr="00033231">
        <w:t>c</w:t>
      </w:r>
      <w:r w:rsidRPr="00033231">
        <w:t>u</w:t>
      </w:r>
      <w:r w:rsidRPr="00033231">
        <w:t>ne autre voie ouverte devant lui que de louer une fabrique de drap</w:t>
      </w:r>
      <w:r w:rsidR="004F69D6">
        <w:t xml:space="preserve">, </w:t>
      </w:r>
      <w:r w:rsidRPr="00033231">
        <w:t>dans un endroit ignoré d</w:t>
      </w:r>
      <w:r w:rsidR="004F69D6">
        <w:t>’</w:t>
      </w:r>
      <w:r w:rsidRPr="00033231">
        <w:t>un district peu connu</w:t>
      </w:r>
      <w:r w:rsidR="004F69D6">
        <w:t xml:space="preserve">, </w:t>
      </w:r>
      <w:r w:rsidRPr="00033231">
        <w:t>de pre</w:t>
      </w:r>
      <w:r w:rsidRPr="00033231">
        <w:t>n</w:t>
      </w:r>
      <w:r w:rsidRPr="00033231">
        <w:t>dre un cottage à côté pour sa résidence</w:t>
      </w:r>
      <w:r w:rsidR="004F69D6">
        <w:t xml:space="preserve">, </w:t>
      </w:r>
      <w:r w:rsidRPr="00033231">
        <w:t>et d</w:t>
      </w:r>
      <w:r w:rsidR="004F69D6">
        <w:t>’</w:t>
      </w:r>
      <w:r w:rsidRPr="00033231">
        <w:t>ajouter à ses po</w:t>
      </w:r>
      <w:r w:rsidRPr="00033231">
        <w:t>s</w:t>
      </w:r>
      <w:r w:rsidRPr="00033231">
        <w:t>sessions</w:t>
      </w:r>
      <w:r w:rsidR="004F69D6">
        <w:t xml:space="preserve">, </w:t>
      </w:r>
      <w:r w:rsidRPr="00033231">
        <w:t>pour faire paître son cheval et étendre ses draps</w:t>
      </w:r>
      <w:r w:rsidR="004F69D6">
        <w:t xml:space="preserve">, </w:t>
      </w:r>
      <w:r w:rsidRPr="00033231">
        <w:t>que</w:t>
      </w:r>
      <w:r w:rsidRPr="00033231">
        <w:t>l</w:t>
      </w:r>
      <w:r w:rsidRPr="00033231">
        <w:t>ques acres de terre aride bordant le ruisseau qui faisait marcher ses machines</w:t>
      </w:r>
      <w:r w:rsidR="004F69D6">
        <w:t xml:space="preserve">. </w:t>
      </w:r>
      <w:r w:rsidRPr="00033231">
        <w:t>Il tenait tout cela à un prix élevé</w:t>
      </w:r>
      <w:r w:rsidR="004F69D6">
        <w:t xml:space="preserve"> (</w:t>
      </w:r>
      <w:r w:rsidRPr="00033231">
        <w:t>car ces temps de guerre étaient durs</w:t>
      </w:r>
      <w:r w:rsidR="004F69D6">
        <w:t xml:space="preserve">, </w:t>
      </w:r>
      <w:r w:rsidRPr="00033231">
        <w:t>et toute chose était chère</w:t>
      </w:r>
      <w:r w:rsidR="004F69D6">
        <w:t xml:space="preserve">), </w:t>
      </w:r>
      <w:r w:rsidRPr="00033231">
        <w:t>des administr</w:t>
      </w:r>
      <w:r w:rsidRPr="00033231">
        <w:t>a</w:t>
      </w:r>
      <w:r w:rsidRPr="00033231">
        <w:t xml:space="preserve">teurs du domaine de </w:t>
      </w:r>
      <w:proofErr w:type="spellStart"/>
      <w:r w:rsidRPr="00033231">
        <w:t>Fieldhead</w:t>
      </w:r>
      <w:proofErr w:type="spellEnd"/>
      <w:r w:rsidR="004F69D6">
        <w:t xml:space="preserve">, </w:t>
      </w:r>
      <w:r w:rsidRPr="00033231">
        <w:t>alors la propriété d</w:t>
      </w:r>
      <w:r w:rsidR="004F69D6">
        <w:t>’</w:t>
      </w:r>
      <w:r w:rsidRPr="00033231">
        <w:t>une m</w:t>
      </w:r>
      <w:r w:rsidRPr="00033231">
        <w:t>i</w:t>
      </w:r>
      <w:r w:rsidRPr="00033231">
        <w:t>ne</w:t>
      </w:r>
      <w:r w:rsidRPr="00033231">
        <w:t>u</w:t>
      </w:r>
      <w:r w:rsidRPr="00033231">
        <w:t>re</w:t>
      </w:r>
      <w:r w:rsidR="004F69D6">
        <w:t>.</w:t>
      </w:r>
    </w:p>
    <w:p w14:paraId="26B02E8D" w14:textId="77777777" w:rsidR="004F69D6" w:rsidRDefault="00000000" w:rsidP="0021796F">
      <w:r w:rsidRPr="00033231">
        <w:t>À l</w:t>
      </w:r>
      <w:r w:rsidR="004F69D6">
        <w:t>’</w:t>
      </w:r>
      <w:r w:rsidRPr="00033231">
        <w:t>époque où commence cette histoire</w:t>
      </w:r>
      <w:r w:rsidR="004F69D6">
        <w:t xml:space="preserve">, </w:t>
      </w:r>
      <w:r w:rsidRPr="00033231">
        <w:t>il n</w:t>
      </w:r>
      <w:r w:rsidR="004F69D6">
        <w:t>’</w:t>
      </w:r>
      <w:r w:rsidRPr="00033231">
        <w:t>habitait le di</w:t>
      </w:r>
      <w:r w:rsidRPr="00033231">
        <w:t>s</w:t>
      </w:r>
      <w:r w:rsidRPr="00033231">
        <w:t>trict que depuis deux ans</w:t>
      </w:r>
      <w:r w:rsidR="004F69D6">
        <w:t xml:space="preserve">, </w:t>
      </w:r>
      <w:r w:rsidRPr="00033231">
        <w:t>pendant lesquels il avait prouvé qu</w:t>
      </w:r>
      <w:r w:rsidR="004F69D6">
        <w:t>’</w:t>
      </w:r>
      <w:r w:rsidRPr="00033231">
        <w:t>il possédait au moins de l</w:t>
      </w:r>
      <w:r w:rsidR="004F69D6">
        <w:t>’</w:t>
      </w:r>
      <w:r w:rsidRPr="00033231">
        <w:t>activité</w:t>
      </w:r>
      <w:r w:rsidR="004F69D6">
        <w:t xml:space="preserve">. </w:t>
      </w:r>
      <w:r w:rsidRPr="00033231">
        <w:t>Le cottage avait été converti en une résidence propre et de bon goût</w:t>
      </w:r>
      <w:r w:rsidR="004F69D6">
        <w:t xml:space="preserve">. </w:t>
      </w:r>
      <w:r w:rsidRPr="00033231">
        <w:t>Une partie du terrain aride avait été convertie en jardin</w:t>
      </w:r>
      <w:r w:rsidR="004F69D6">
        <w:t xml:space="preserve">, </w:t>
      </w:r>
      <w:r w:rsidRPr="00033231">
        <w:t>qu</w:t>
      </w:r>
      <w:r w:rsidR="004F69D6">
        <w:t>’</w:t>
      </w:r>
      <w:r w:rsidRPr="00033231">
        <w:t>il cultivait avec un soin et une exactitude toutes flamandes</w:t>
      </w:r>
      <w:r w:rsidR="004F69D6">
        <w:t xml:space="preserve">. </w:t>
      </w:r>
      <w:r w:rsidRPr="00033231">
        <w:t>Quant à la fabrique</w:t>
      </w:r>
      <w:r w:rsidR="004F69D6">
        <w:t xml:space="preserve">, </w:t>
      </w:r>
      <w:r w:rsidRPr="00033231">
        <w:t>vieil édifice pourvu de machines et de bâtiments surannés</w:t>
      </w:r>
      <w:r w:rsidR="004F69D6">
        <w:t xml:space="preserve">, </w:t>
      </w:r>
      <w:r w:rsidRPr="00033231">
        <w:t>il avait tout d</w:t>
      </w:r>
      <w:r w:rsidR="004F69D6">
        <w:t>’</w:t>
      </w:r>
      <w:r w:rsidRPr="00033231">
        <w:t>abord montré</w:t>
      </w:r>
      <w:r w:rsidR="004F69D6">
        <w:t xml:space="preserve">, </w:t>
      </w:r>
      <w:r w:rsidRPr="00033231">
        <w:t>pour sa distribution et son outillage</w:t>
      </w:r>
      <w:r w:rsidR="004F69D6">
        <w:t xml:space="preserve">, </w:t>
      </w:r>
      <w:r w:rsidRPr="00033231">
        <w:t>le plus profond mépris</w:t>
      </w:r>
      <w:r w:rsidR="004F69D6">
        <w:t xml:space="preserve">. </w:t>
      </w:r>
      <w:r w:rsidRPr="00033231">
        <w:t>Son but avait été d</w:t>
      </w:r>
      <w:r w:rsidR="004F69D6">
        <w:t>’</w:t>
      </w:r>
      <w:r w:rsidRPr="00033231">
        <w:t>accomplir une réforme rad</w:t>
      </w:r>
      <w:r w:rsidRPr="00033231">
        <w:t>i</w:t>
      </w:r>
      <w:r w:rsidRPr="00033231">
        <w:t>cale</w:t>
      </w:r>
      <w:r w:rsidR="004F69D6">
        <w:t xml:space="preserve">, </w:t>
      </w:r>
      <w:r w:rsidRPr="00033231">
        <w:t>ce qu</w:t>
      </w:r>
      <w:r w:rsidR="004F69D6">
        <w:t>’</w:t>
      </w:r>
      <w:r w:rsidRPr="00033231">
        <w:t>il avait exécuté aussi promptement que son capital très-limité le lui avait permis</w:t>
      </w:r>
      <w:r w:rsidR="004F69D6">
        <w:t xml:space="preserve">. </w:t>
      </w:r>
      <w:r w:rsidRPr="00033231">
        <w:t>L</w:t>
      </w:r>
      <w:r w:rsidR="004F69D6">
        <w:t>’</w:t>
      </w:r>
      <w:r w:rsidRPr="00033231">
        <w:t>insuffisance de ce capital et le retard que cette insuffisance apportait aux améliorations qu</w:t>
      </w:r>
      <w:r w:rsidR="004F69D6">
        <w:t>’</w:t>
      </w:r>
      <w:r w:rsidRPr="00033231">
        <w:t>il avait résolues</w:t>
      </w:r>
      <w:r w:rsidR="004F69D6">
        <w:t xml:space="preserve">, </w:t>
      </w:r>
      <w:r w:rsidRPr="00033231">
        <w:t>voilà ce qui affectait péniblement son esprit</w:t>
      </w:r>
      <w:r w:rsidR="004F69D6">
        <w:t>, « </w:t>
      </w:r>
      <w:r w:rsidRPr="00033231">
        <w:t>En avant</w:t>
      </w:r>
      <w:r w:rsidR="004F69D6">
        <w:t> ! »</w:t>
      </w:r>
      <w:r w:rsidRPr="00033231">
        <w:t xml:space="preserve"> telle était la devise de Moore</w:t>
      </w:r>
      <w:r w:rsidR="004F69D6">
        <w:t xml:space="preserve"> ; </w:t>
      </w:r>
      <w:r w:rsidRPr="00033231">
        <w:t>mais la pauvreté mettait un frein à son ardeur</w:t>
      </w:r>
      <w:r w:rsidR="004F69D6">
        <w:t>.</w:t>
      </w:r>
    </w:p>
    <w:p w14:paraId="414A9A28" w14:textId="77777777" w:rsidR="004F69D6" w:rsidRDefault="00000000" w:rsidP="0021796F">
      <w:r w:rsidRPr="00033231">
        <w:t>D</w:t>
      </w:r>
      <w:r w:rsidR="004F69D6">
        <w:t>’</w:t>
      </w:r>
      <w:r w:rsidRPr="00033231">
        <w:t>après cette disposition d</w:t>
      </w:r>
      <w:r w:rsidR="004F69D6">
        <w:t>’</w:t>
      </w:r>
      <w:r w:rsidRPr="00033231">
        <w:t>esprit</w:t>
      </w:r>
      <w:r w:rsidR="004F69D6">
        <w:t xml:space="preserve">, </w:t>
      </w:r>
      <w:r w:rsidRPr="00033231">
        <w:t>on ne pouvait attendre qu</w:t>
      </w:r>
      <w:r w:rsidR="004F69D6">
        <w:t>’</w:t>
      </w:r>
      <w:r w:rsidRPr="00033231">
        <w:t>il se préoccupât beaucoup de savoir si le progrès</w:t>
      </w:r>
      <w:r w:rsidR="004F69D6">
        <w:t xml:space="preserve">, </w:t>
      </w:r>
      <w:r w:rsidRPr="00033231">
        <w:t>tel qu</w:t>
      </w:r>
      <w:r w:rsidR="004F69D6">
        <w:t>’</w:t>
      </w:r>
      <w:r w:rsidRPr="00033231">
        <w:t>il le comprenait</w:t>
      </w:r>
      <w:r w:rsidR="004F69D6">
        <w:t xml:space="preserve">, </w:t>
      </w:r>
      <w:r w:rsidRPr="00033231">
        <w:t>était ou non préjudiciable aux autres</w:t>
      </w:r>
      <w:r w:rsidR="004F69D6">
        <w:t xml:space="preserve">. </w:t>
      </w:r>
      <w:r w:rsidRPr="00033231">
        <w:t>Étranger et habitant le pays depuis peu</w:t>
      </w:r>
      <w:r w:rsidR="004F69D6">
        <w:t xml:space="preserve">, </w:t>
      </w:r>
      <w:r w:rsidRPr="00033231">
        <w:t xml:space="preserve">il ne songeait pas assez aux pauvres ouvriers que les nouvelles inventions privaient de </w:t>
      </w:r>
      <w:r w:rsidRPr="00033231">
        <w:lastRenderedPageBreak/>
        <w:t>travail</w:t>
      </w:r>
      <w:r w:rsidR="004F69D6">
        <w:t xml:space="preserve"> ; </w:t>
      </w:r>
      <w:r w:rsidRPr="00033231">
        <w:t>il ne s</w:t>
      </w:r>
      <w:r w:rsidR="004F69D6">
        <w:t>’</w:t>
      </w:r>
      <w:r w:rsidRPr="00033231">
        <w:t>était jamais demandé où ceux auxquels il ne payait plus le s</w:t>
      </w:r>
      <w:r w:rsidRPr="00033231">
        <w:t>a</w:t>
      </w:r>
      <w:r w:rsidRPr="00033231">
        <w:t>laire hebdomadaire trouvaient leur pain de chaque jour</w:t>
      </w:r>
      <w:r w:rsidR="004F69D6">
        <w:t xml:space="preserve"> ; </w:t>
      </w:r>
      <w:r w:rsidRPr="00033231">
        <w:t>et en cela il ressemblait à des milliers d</w:t>
      </w:r>
      <w:r w:rsidR="004F69D6">
        <w:t>’</w:t>
      </w:r>
      <w:r w:rsidRPr="00033231">
        <w:t>autres</w:t>
      </w:r>
      <w:r w:rsidR="004F69D6">
        <w:t xml:space="preserve">, </w:t>
      </w:r>
      <w:r w:rsidRPr="00033231">
        <w:t>aux secours desquels les pauvres affamés du Yorkshire paraissaient avoir des droits plus directs</w:t>
      </w:r>
      <w:r w:rsidR="004F69D6">
        <w:t>.</w:t>
      </w:r>
    </w:p>
    <w:p w14:paraId="77CD2CC3" w14:textId="77777777" w:rsidR="004F69D6" w:rsidRDefault="00000000" w:rsidP="0021796F">
      <w:r w:rsidRPr="00033231">
        <w:t>L</w:t>
      </w:r>
      <w:r w:rsidR="004F69D6">
        <w:t>’</w:t>
      </w:r>
      <w:r w:rsidRPr="00033231">
        <w:t>époque sur laquelle j</w:t>
      </w:r>
      <w:r w:rsidR="004F69D6">
        <w:t>’</w:t>
      </w:r>
      <w:r w:rsidRPr="00033231">
        <w:t>écris est une des plus sombres dans l</w:t>
      </w:r>
      <w:r w:rsidR="004F69D6">
        <w:t>’</w:t>
      </w:r>
      <w:r w:rsidRPr="00033231">
        <w:t>histoire d</w:t>
      </w:r>
      <w:r w:rsidR="004F69D6">
        <w:t>’</w:t>
      </w:r>
      <w:r w:rsidRPr="00033231">
        <w:t>Angleterre</w:t>
      </w:r>
      <w:r w:rsidR="004F69D6">
        <w:t xml:space="preserve">, </w:t>
      </w:r>
      <w:r w:rsidRPr="00033231">
        <w:t>et surtout dans l</w:t>
      </w:r>
      <w:r w:rsidR="004F69D6">
        <w:t>’</w:t>
      </w:r>
      <w:r w:rsidRPr="00033231">
        <w:t>histoire des provinces du Nord</w:t>
      </w:r>
      <w:r w:rsidR="004F69D6">
        <w:t xml:space="preserve">. </w:t>
      </w:r>
      <w:r w:rsidRPr="00033231">
        <w:t>La guerre était alors à son apogée</w:t>
      </w:r>
      <w:r w:rsidR="004F69D6">
        <w:t xml:space="preserve">, </w:t>
      </w:r>
      <w:r w:rsidRPr="00033231">
        <w:t>et avait envahi l</w:t>
      </w:r>
      <w:r w:rsidR="004F69D6">
        <w:t>’</w:t>
      </w:r>
      <w:r w:rsidRPr="00033231">
        <w:t>Europe entière</w:t>
      </w:r>
      <w:r w:rsidR="004F69D6">
        <w:t xml:space="preserve">. </w:t>
      </w:r>
      <w:r w:rsidRPr="00033231">
        <w:t>L</w:t>
      </w:r>
      <w:r w:rsidR="004F69D6">
        <w:t>’</w:t>
      </w:r>
      <w:r w:rsidRPr="00033231">
        <w:t>Angleterre était</w:t>
      </w:r>
      <w:r w:rsidR="004F69D6">
        <w:t xml:space="preserve">, </w:t>
      </w:r>
      <w:r w:rsidRPr="00033231">
        <w:t>sinon fatiguée</w:t>
      </w:r>
      <w:r w:rsidR="004F69D6">
        <w:t xml:space="preserve">, </w:t>
      </w:r>
      <w:r w:rsidRPr="00033231">
        <w:t>du moins épuisée par une longue résistance</w:t>
      </w:r>
      <w:r w:rsidR="004F69D6">
        <w:t xml:space="preserve">. </w:t>
      </w:r>
      <w:r w:rsidRPr="00033231">
        <w:t>La moitié de sa population demandait la paix</w:t>
      </w:r>
      <w:r w:rsidR="004F69D6">
        <w:t xml:space="preserve">, </w:t>
      </w:r>
      <w:r w:rsidRPr="00033231">
        <w:t>à quelque prix que ce fût</w:t>
      </w:r>
      <w:r w:rsidR="004F69D6">
        <w:t xml:space="preserve">. </w:t>
      </w:r>
      <w:r w:rsidRPr="00033231">
        <w:t>L</w:t>
      </w:r>
      <w:r w:rsidR="004F69D6">
        <w:t>’</w:t>
      </w:r>
      <w:r w:rsidRPr="00033231">
        <w:t>honneur national n</w:t>
      </w:r>
      <w:r w:rsidR="004F69D6">
        <w:t>’</w:t>
      </w:r>
      <w:r w:rsidRPr="00033231">
        <w:t>était plus qu</w:t>
      </w:r>
      <w:r w:rsidR="004F69D6">
        <w:t>’</w:t>
      </w:r>
      <w:r w:rsidRPr="00033231">
        <w:t>un mot aux yeux de beaucoup</w:t>
      </w:r>
      <w:r w:rsidR="004F69D6">
        <w:t xml:space="preserve">, </w:t>
      </w:r>
      <w:r w:rsidRPr="00033231">
        <w:t>dont la vue était obscurcie par le brouillard de la famine</w:t>
      </w:r>
      <w:r w:rsidR="004F69D6">
        <w:t xml:space="preserve">, </w:t>
      </w:r>
      <w:r w:rsidRPr="00033231">
        <w:t>et qui auraient vendu leur nationalité pour un morceau de pain</w:t>
      </w:r>
      <w:r w:rsidR="004F69D6">
        <w:t>.</w:t>
      </w:r>
    </w:p>
    <w:p w14:paraId="19DF2AA6" w14:textId="77777777" w:rsidR="004F69D6" w:rsidRDefault="00000000" w:rsidP="0021796F">
      <w:r w:rsidRPr="00033231">
        <w:t>Les Ordres en conseil</w:t>
      </w:r>
      <w:r w:rsidR="004F69D6">
        <w:t xml:space="preserve">, </w:t>
      </w:r>
      <w:r w:rsidRPr="00033231">
        <w:t>provoqués par les décrets rendus par Napoléon à Milan et à Berlin</w:t>
      </w:r>
      <w:r w:rsidR="004F69D6">
        <w:t xml:space="preserve">, </w:t>
      </w:r>
      <w:r w:rsidRPr="00033231">
        <w:t>et défendant à tous les pouvoirs neutres de faire le commerce avec la France</w:t>
      </w:r>
      <w:r w:rsidR="004F69D6">
        <w:t xml:space="preserve">, </w:t>
      </w:r>
      <w:r w:rsidRPr="00033231">
        <w:t>avaient</w:t>
      </w:r>
      <w:r w:rsidR="004F69D6">
        <w:t xml:space="preserve">, </w:t>
      </w:r>
      <w:r w:rsidRPr="00033231">
        <w:t>en offe</w:t>
      </w:r>
      <w:r w:rsidRPr="00033231">
        <w:t>n</w:t>
      </w:r>
      <w:r w:rsidRPr="00033231">
        <w:t>sant l</w:t>
      </w:r>
      <w:r w:rsidR="004F69D6">
        <w:t>’</w:t>
      </w:r>
      <w:r w:rsidRPr="00033231">
        <w:t>Amérique</w:t>
      </w:r>
      <w:r w:rsidR="004F69D6">
        <w:t xml:space="preserve">, </w:t>
      </w:r>
      <w:r w:rsidRPr="00033231">
        <w:t>fermé le principal marché des fabricants de drap du Yorkshire</w:t>
      </w:r>
      <w:r w:rsidR="004F69D6">
        <w:t xml:space="preserve">, </w:t>
      </w:r>
      <w:r w:rsidRPr="00033231">
        <w:t>et les avaient mis à deux doigts de leur ruine</w:t>
      </w:r>
      <w:r w:rsidR="004F69D6">
        <w:t xml:space="preserve">. </w:t>
      </w:r>
      <w:r w:rsidRPr="00033231">
        <w:t>Les petits marchés étrangers étaient remplis</w:t>
      </w:r>
      <w:r w:rsidR="004F69D6">
        <w:t xml:space="preserve">, </w:t>
      </w:r>
      <w:r w:rsidRPr="00033231">
        <w:t>et ne voulaient rien recevoir</w:t>
      </w:r>
      <w:r w:rsidR="004F69D6">
        <w:t xml:space="preserve">. </w:t>
      </w:r>
      <w:r w:rsidRPr="00033231">
        <w:t>Le Brésil</w:t>
      </w:r>
      <w:r w:rsidR="004F69D6">
        <w:t xml:space="preserve">, </w:t>
      </w:r>
      <w:r w:rsidRPr="00033231">
        <w:t>le Portugal</w:t>
      </w:r>
      <w:r w:rsidR="004F69D6">
        <w:t xml:space="preserve">, </w:t>
      </w:r>
      <w:r w:rsidRPr="00033231">
        <w:t>la Sicile</w:t>
      </w:r>
      <w:r w:rsidR="004F69D6">
        <w:t xml:space="preserve">, </w:t>
      </w:r>
      <w:r w:rsidRPr="00033231">
        <w:t>étaient approv</w:t>
      </w:r>
      <w:r w:rsidRPr="00033231">
        <w:t>i</w:t>
      </w:r>
      <w:r w:rsidRPr="00033231">
        <w:t>sionnés pour deux ans</w:t>
      </w:r>
      <w:r w:rsidR="004F69D6">
        <w:t xml:space="preserve">. </w:t>
      </w:r>
      <w:r w:rsidRPr="00033231">
        <w:t>Lors de cette crise</w:t>
      </w:r>
      <w:r w:rsidR="004F69D6">
        <w:t xml:space="preserve">, </w:t>
      </w:r>
      <w:r w:rsidRPr="00033231">
        <w:t>il s</w:t>
      </w:r>
      <w:r w:rsidR="004F69D6">
        <w:t>’</w:t>
      </w:r>
      <w:r w:rsidRPr="00033231">
        <w:t>introduisit</w:t>
      </w:r>
      <w:r w:rsidR="004F69D6">
        <w:t xml:space="preserve">, </w:t>
      </w:r>
      <w:r w:rsidRPr="00033231">
        <w:t>dans les manufactures du Nord</w:t>
      </w:r>
      <w:r w:rsidR="004F69D6">
        <w:t xml:space="preserve">, </w:t>
      </w:r>
      <w:r w:rsidRPr="00033231">
        <w:t>certaines inventions qui enlevèrent le travail à plusieurs milliers d</w:t>
      </w:r>
      <w:r w:rsidR="004F69D6">
        <w:t>’</w:t>
      </w:r>
      <w:r w:rsidRPr="00033231">
        <w:t>ouvriers</w:t>
      </w:r>
      <w:r w:rsidR="004F69D6">
        <w:t xml:space="preserve">, </w:t>
      </w:r>
      <w:r w:rsidRPr="00033231">
        <w:t>qu</w:t>
      </w:r>
      <w:r w:rsidR="004F69D6">
        <w:t>’</w:t>
      </w:r>
      <w:r w:rsidRPr="00033231">
        <w:t>elles laissèrent sans moyens de gagner leur subsistance</w:t>
      </w:r>
      <w:r w:rsidR="004F69D6">
        <w:t xml:space="preserve">. </w:t>
      </w:r>
      <w:r w:rsidRPr="00033231">
        <w:t>Une mauvaise récolte su</w:t>
      </w:r>
      <w:r w:rsidRPr="00033231">
        <w:t>r</w:t>
      </w:r>
      <w:r w:rsidRPr="00033231">
        <w:t>vint</w:t>
      </w:r>
      <w:r w:rsidR="004F69D6">
        <w:t xml:space="preserve">, </w:t>
      </w:r>
      <w:r w:rsidRPr="00033231">
        <w:t>et la détresse fut à son comble</w:t>
      </w:r>
      <w:r w:rsidR="004F69D6">
        <w:t xml:space="preserve">. </w:t>
      </w:r>
      <w:r w:rsidRPr="00033231">
        <w:t>La souffrance et la misère tendirent la main à la sédition</w:t>
      </w:r>
      <w:r w:rsidR="004F69D6">
        <w:t xml:space="preserve">. </w:t>
      </w:r>
      <w:r w:rsidRPr="00033231">
        <w:t>Tout semblait annoncer une so</w:t>
      </w:r>
      <w:r w:rsidRPr="00033231">
        <w:t>r</w:t>
      </w:r>
      <w:r w:rsidRPr="00033231">
        <w:t>te de tremblement de terre moral dans les montagnes des co</w:t>
      </w:r>
      <w:r w:rsidRPr="00033231">
        <w:t>m</w:t>
      </w:r>
      <w:r w:rsidRPr="00033231">
        <w:t>tés du Nord</w:t>
      </w:r>
      <w:r w:rsidR="004F69D6">
        <w:t xml:space="preserve">. </w:t>
      </w:r>
      <w:r w:rsidRPr="00033231">
        <w:t>Comment toujours</w:t>
      </w:r>
      <w:r w:rsidR="004F69D6">
        <w:t xml:space="preserve">, </w:t>
      </w:r>
      <w:r w:rsidRPr="00033231">
        <w:t>en ces sortes de circon</w:t>
      </w:r>
      <w:r w:rsidRPr="00033231">
        <w:t>s</w:t>
      </w:r>
      <w:r w:rsidRPr="00033231">
        <w:t>tances</w:t>
      </w:r>
      <w:r w:rsidR="004F69D6">
        <w:t xml:space="preserve">, </w:t>
      </w:r>
      <w:r w:rsidRPr="00033231">
        <w:t>personne n</w:t>
      </w:r>
      <w:r w:rsidR="004F69D6">
        <w:t>’</w:t>
      </w:r>
      <w:r w:rsidRPr="00033231">
        <w:t>y fit attention</w:t>
      </w:r>
      <w:r w:rsidR="004F69D6">
        <w:t xml:space="preserve">. </w:t>
      </w:r>
      <w:r w:rsidRPr="00033231">
        <w:t>Lorsqu</w:t>
      </w:r>
      <w:r w:rsidR="004F69D6">
        <w:t>’</w:t>
      </w:r>
      <w:r w:rsidRPr="00033231">
        <w:t>une émeute à propos de vivres éclatait dans une ville manufacturière</w:t>
      </w:r>
      <w:r w:rsidR="004F69D6">
        <w:t xml:space="preserve">, </w:t>
      </w:r>
      <w:r w:rsidRPr="00033231">
        <w:t>lorsqu</w:t>
      </w:r>
      <w:r w:rsidR="004F69D6">
        <w:t>’</w:t>
      </w:r>
      <w:r w:rsidRPr="00033231">
        <w:t>un mo</w:t>
      </w:r>
      <w:r w:rsidRPr="00033231">
        <w:t>u</w:t>
      </w:r>
      <w:r w:rsidRPr="00033231">
        <w:t xml:space="preserve">lin à fouler le drap était </w:t>
      </w:r>
      <w:r w:rsidRPr="00033231">
        <w:lastRenderedPageBreak/>
        <w:t>incendié</w:t>
      </w:r>
      <w:r w:rsidR="004F69D6">
        <w:t xml:space="preserve">, </w:t>
      </w:r>
      <w:r w:rsidRPr="00033231">
        <w:t>la maison d</w:t>
      </w:r>
      <w:r w:rsidR="004F69D6">
        <w:t>’</w:t>
      </w:r>
      <w:r w:rsidRPr="00033231">
        <w:t>un manufacturier attaquée</w:t>
      </w:r>
      <w:r w:rsidR="004F69D6">
        <w:t xml:space="preserve">, </w:t>
      </w:r>
      <w:r w:rsidRPr="00033231">
        <w:t>les meubles jetés dans la rue</w:t>
      </w:r>
      <w:r w:rsidR="004F69D6">
        <w:t xml:space="preserve">, </w:t>
      </w:r>
      <w:r w:rsidRPr="00033231">
        <w:t>et la famille obligée de fuir pour échapper à l</w:t>
      </w:r>
      <w:r w:rsidR="004F69D6">
        <w:t>’</w:t>
      </w:r>
      <w:r w:rsidRPr="00033231">
        <w:t>assassinat</w:t>
      </w:r>
      <w:r w:rsidR="004F69D6">
        <w:t xml:space="preserve">, </w:t>
      </w:r>
      <w:r w:rsidRPr="00033231">
        <w:t>quelques mesures locales étaient ou n</w:t>
      </w:r>
      <w:r w:rsidR="004F69D6">
        <w:t>’</w:t>
      </w:r>
      <w:r w:rsidRPr="00033231">
        <w:t>étaient pas prises par la magistrature de l</w:t>
      </w:r>
      <w:r w:rsidR="004F69D6">
        <w:t>’</w:t>
      </w:r>
      <w:r w:rsidRPr="00033231">
        <w:t>endroit</w:t>
      </w:r>
      <w:r w:rsidR="004F69D6">
        <w:t xml:space="preserve">. </w:t>
      </w:r>
      <w:r w:rsidRPr="00033231">
        <w:t>On déco</w:t>
      </w:r>
      <w:r w:rsidRPr="00033231">
        <w:t>u</w:t>
      </w:r>
      <w:r w:rsidRPr="00033231">
        <w:t>vrait un chef</w:t>
      </w:r>
      <w:r w:rsidR="004F69D6">
        <w:t xml:space="preserve">, </w:t>
      </w:r>
      <w:r w:rsidRPr="00033231">
        <w:t>ou plus fréquemment il échappait aux recherches</w:t>
      </w:r>
      <w:r w:rsidR="004F69D6">
        <w:t xml:space="preserve"> ; </w:t>
      </w:r>
      <w:r w:rsidRPr="00033231">
        <w:t>on écrivait des articles dans les journaux</w:t>
      </w:r>
      <w:r w:rsidR="004F69D6">
        <w:t xml:space="preserve">, </w:t>
      </w:r>
      <w:r w:rsidRPr="00033231">
        <w:t>puis tout s</w:t>
      </w:r>
      <w:r w:rsidR="004F69D6">
        <w:t>’</w:t>
      </w:r>
      <w:r w:rsidRPr="00033231">
        <w:t>arrêtait là</w:t>
      </w:r>
      <w:r w:rsidR="004F69D6">
        <w:t xml:space="preserve">. </w:t>
      </w:r>
      <w:r w:rsidRPr="00033231">
        <w:t>Quant aux malheureux dont le seul héritage était le travail et qui avaient perdu cet héritage</w:t>
      </w:r>
      <w:r w:rsidR="004F69D6">
        <w:t xml:space="preserve">, </w:t>
      </w:r>
      <w:r w:rsidRPr="00033231">
        <w:t>qui ne recevaient plus de salaire et ne pouvaient se procurer du pain</w:t>
      </w:r>
      <w:r w:rsidR="004F69D6">
        <w:t xml:space="preserve">, </w:t>
      </w:r>
      <w:r w:rsidRPr="00033231">
        <w:t>ils étaient condamnés à la souffrance</w:t>
      </w:r>
      <w:r w:rsidR="004F69D6">
        <w:t xml:space="preserve">, </w:t>
      </w:r>
      <w:r w:rsidRPr="00033231">
        <w:t>et peut-être inévitablement</w:t>
      </w:r>
      <w:r w:rsidR="004F69D6">
        <w:t xml:space="preserve"> ; </w:t>
      </w:r>
      <w:r w:rsidRPr="00033231">
        <w:t>car il ne fallait pas so</w:t>
      </w:r>
      <w:r w:rsidRPr="00033231">
        <w:t>n</w:t>
      </w:r>
      <w:r w:rsidRPr="00033231">
        <w:t>ger à arrêter les progrès de l</w:t>
      </w:r>
      <w:r w:rsidR="004F69D6">
        <w:t>’</w:t>
      </w:r>
      <w:r w:rsidRPr="00033231">
        <w:t>invention</w:t>
      </w:r>
      <w:r w:rsidR="004F69D6">
        <w:t xml:space="preserve">, </w:t>
      </w:r>
      <w:r w:rsidRPr="00033231">
        <w:t>à nuire à la science en décourageant les perfectionnements</w:t>
      </w:r>
      <w:r w:rsidR="004F69D6">
        <w:t xml:space="preserve"> ; </w:t>
      </w:r>
      <w:r w:rsidRPr="00033231">
        <w:t>la guerre ne pouvait être terminée</w:t>
      </w:r>
      <w:r w:rsidR="004F69D6">
        <w:t xml:space="preserve"> ; </w:t>
      </w:r>
      <w:r w:rsidRPr="00033231">
        <w:t>des secours efficaces ne pouvaient être fournis</w:t>
      </w:r>
      <w:r w:rsidR="004F69D6">
        <w:t xml:space="preserve">. </w:t>
      </w:r>
      <w:r w:rsidRPr="00033231">
        <w:t>Il n</w:t>
      </w:r>
      <w:r w:rsidR="004F69D6">
        <w:t>’</w:t>
      </w:r>
      <w:r w:rsidRPr="00033231">
        <w:t>y avait donc rien à faire</w:t>
      </w:r>
      <w:r w:rsidR="004F69D6">
        <w:t xml:space="preserve">, </w:t>
      </w:r>
      <w:r w:rsidRPr="00033231">
        <w:t>et les malheureux s</w:t>
      </w:r>
      <w:r w:rsidRPr="00033231">
        <w:t>u</w:t>
      </w:r>
      <w:r w:rsidRPr="00033231">
        <w:t>bissaient leur dest</w:t>
      </w:r>
      <w:r w:rsidRPr="00033231">
        <w:t>i</w:t>
      </w:r>
      <w:r w:rsidRPr="00033231">
        <w:t>née</w:t>
      </w:r>
      <w:r w:rsidR="004F69D6">
        <w:t xml:space="preserve">, </w:t>
      </w:r>
      <w:r w:rsidRPr="00033231">
        <w:t>mangeaient le pain et buvaient les eaux de l</w:t>
      </w:r>
      <w:r w:rsidR="004F69D6">
        <w:t>’</w:t>
      </w:r>
      <w:r w:rsidRPr="00033231">
        <w:t>affliction</w:t>
      </w:r>
      <w:r w:rsidR="004F69D6">
        <w:t>.</w:t>
      </w:r>
    </w:p>
    <w:p w14:paraId="736750A1" w14:textId="77777777" w:rsidR="004F69D6" w:rsidRDefault="00000000" w:rsidP="0021796F">
      <w:r w:rsidRPr="00033231">
        <w:t>La misère engendre la haine</w:t>
      </w:r>
      <w:r w:rsidR="004F69D6">
        <w:t xml:space="preserve">. </w:t>
      </w:r>
      <w:r w:rsidRPr="00033231">
        <w:t>Ces malheureux détestaient les machines qui</w:t>
      </w:r>
      <w:r w:rsidR="004F69D6">
        <w:t xml:space="preserve">, </w:t>
      </w:r>
      <w:r w:rsidRPr="00033231">
        <w:t>disaient-ils</w:t>
      </w:r>
      <w:r w:rsidR="004F69D6">
        <w:t xml:space="preserve">, </w:t>
      </w:r>
      <w:r w:rsidRPr="00033231">
        <w:t>leur avaient enlevé leur pain</w:t>
      </w:r>
      <w:r w:rsidR="004F69D6">
        <w:t xml:space="preserve"> ; </w:t>
      </w:r>
      <w:r w:rsidRPr="00033231">
        <w:t>ils haïssaient les bâtiments qui contenaient ces machines</w:t>
      </w:r>
      <w:r w:rsidR="004F69D6">
        <w:t xml:space="preserve"> ; </w:t>
      </w:r>
      <w:r w:rsidRPr="00033231">
        <w:t>ils haï</w:t>
      </w:r>
      <w:r w:rsidRPr="00033231">
        <w:t>s</w:t>
      </w:r>
      <w:r w:rsidRPr="00033231">
        <w:t>saient les manufacturiers qui possédaient ces bâtiments</w:t>
      </w:r>
      <w:r w:rsidR="004F69D6">
        <w:t xml:space="preserve">. </w:t>
      </w:r>
      <w:r w:rsidRPr="00033231">
        <w:t xml:space="preserve">Dans la paroisse de </w:t>
      </w:r>
      <w:proofErr w:type="spellStart"/>
      <w:r w:rsidRPr="00033231">
        <w:t>Briarfield</w:t>
      </w:r>
      <w:proofErr w:type="spellEnd"/>
      <w:r w:rsidR="004F69D6">
        <w:t xml:space="preserve">, </w:t>
      </w:r>
      <w:r w:rsidRPr="00033231">
        <w:t>où nous sommes</w:t>
      </w:r>
      <w:r w:rsidR="004F69D6">
        <w:t xml:space="preserve">, </w:t>
      </w:r>
      <w:r w:rsidRPr="00033231">
        <w:t xml:space="preserve">la fabrique de </w:t>
      </w:r>
      <w:proofErr w:type="spellStart"/>
      <w:r w:rsidRPr="00033231">
        <w:t>Ho</w:t>
      </w:r>
      <w:r w:rsidRPr="00033231">
        <w:t>l</w:t>
      </w:r>
      <w:r w:rsidRPr="00033231">
        <w:t>low</w:t>
      </w:r>
      <w:proofErr w:type="spellEnd"/>
      <w:r w:rsidRPr="00033231">
        <w:t xml:space="preserve"> était le lieu le plus détesté</w:t>
      </w:r>
      <w:r w:rsidR="004F69D6">
        <w:t xml:space="preserve"> ; </w:t>
      </w:r>
      <w:r w:rsidRPr="00033231">
        <w:t>Gérard Moore</w:t>
      </w:r>
      <w:r w:rsidR="004F69D6">
        <w:t xml:space="preserve">, </w:t>
      </w:r>
      <w:r w:rsidRPr="00033231">
        <w:t>en sa double qualité de demi-étranger et d</w:t>
      </w:r>
      <w:r w:rsidR="004F69D6">
        <w:t>’</w:t>
      </w:r>
      <w:r w:rsidRPr="00033231">
        <w:t>ardent progressiste</w:t>
      </w:r>
      <w:r w:rsidR="004F69D6">
        <w:t xml:space="preserve">, </w:t>
      </w:r>
      <w:r w:rsidRPr="00033231">
        <w:t>était l</w:t>
      </w:r>
      <w:r w:rsidR="004F69D6">
        <w:t>’</w:t>
      </w:r>
      <w:r w:rsidRPr="00033231">
        <w:t>homme le plus exécré</w:t>
      </w:r>
      <w:r w:rsidR="004F69D6">
        <w:t xml:space="preserve">. </w:t>
      </w:r>
      <w:r w:rsidRPr="00033231">
        <w:t>Son tempérament s</w:t>
      </w:r>
      <w:r w:rsidR="004F69D6">
        <w:t>’</w:t>
      </w:r>
      <w:r w:rsidRPr="00033231">
        <w:t>arrangeait peut-être mieux de cette haine générale que d</w:t>
      </w:r>
      <w:r w:rsidR="004F69D6">
        <w:t>’</w:t>
      </w:r>
      <w:r w:rsidRPr="00033231">
        <w:t>un autre sentiment</w:t>
      </w:r>
      <w:r w:rsidR="004F69D6">
        <w:t xml:space="preserve">, </w:t>
      </w:r>
      <w:r w:rsidRPr="00033231">
        <w:t>surtout lor</w:t>
      </w:r>
      <w:r w:rsidRPr="00033231">
        <w:t>s</w:t>
      </w:r>
      <w:r w:rsidRPr="00033231">
        <w:t>qu</w:t>
      </w:r>
      <w:r w:rsidR="004F69D6">
        <w:t>’</w:t>
      </w:r>
      <w:r w:rsidRPr="00033231">
        <w:t>il croyait la chose pour laquelle on le haïssait juste et néce</w:t>
      </w:r>
      <w:r w:rsidRPr="00033231">
        <w:t>s</w:t>
      </w:r>
      <w:r w:rsidRPr="00033231">
        <w:t>saire</w:t>
      </w:r>
      <w:r w:rsidR="004F69D6">
        <w:t xml:space="preserve"> ; </w:t>
      </w:r>
      <w:r w:rsidRPr="00033231">
        <w:t>aussi</w:t>
      </w:r>
      <w:r w:rsidR="004F69D6">
        <w:t xml:space="preserve">, </w:t>
      </w:r>
      <w:r w:rsidRPr="00033231">
        <w:t>c</w:t>
      </w:r>
      <w:r w:rsidR="004F69D6">
        <w:t>’</w:t>
      </w:r>
      <w:r w:rsidRPr="00033231">
        <w:t>était avec une sorte d</w:t>
      </w:r>
      <w:r w:rsidR="004F69D6">
        <w:t>’</w:t>
      </w:r>
      <w:r w:rsidRPr="00033231">
        <w:t>excitation agressive que ce soir-là</w:t>
      </w:r>
      <w:r w:rsidR="004F69D6">
        <w:t xml:space="preserve">, </w:t>
      </w:r>
      <w:r w:rsidRPr="00033231">
        <w:t>assis au coin de son feu</w:t>
      </w:r>
      <w:r w:rsidR="004F69D6">
        <w:t xml:space="preserve">, </w:t>
      </w:r>
      <w:r w:rsidRPr="00033231">
        <w:t>il attendait les voitures qui po</w:t>
      </w:r>
      <w:r w:rsidRPr="00033231">
        <w:t>r</w:t>
      </w:r>
      <w:r w:rsidRPr="00033231">
        <w:t>taient ses métiers</w:t>
      </w:r>
      <w:r w:rsidR="004F69D6">
        <w:t xml:space="preserve">. </w:t>
      </w:r>
      <w:r w:rsidRPr="00033231">
        <w:t>L</w:t>
      </w:r>
      <w:r w:rsidR="004F69D6">
        <w:t>’</w:t>
      </w:r>
      <w:r w:rsidRPr="00033231">
        <w:t>arrivée et la compagnie de Malone ne po</w:t>
      </w:r>
      <w:r w:rsidRPr="00033231">
        <w:t>u</w:t>
      </w:r>
      <w:r w:rsidRPr="00033231">
        <w:t>vaient que lui être désagréables</w:t>
      </w:r>
      <w:r w:rsidR="004F69D6">
        <w:t xml:space="preserve">. </w:t>
      </w:r>
      <w:r w:rsidRPr="00033231">
        <w:t>Il eût préféré être seul</w:t>
      </w:r>
      <w:r w:rsidR="004F69D6">
        <w:t xml:space="preserve">, </w:t>
      </w:r>
      <w:r w:rsidRPr="00033231">
        <w:t>car il se plaisait dans une silencieuse</w:t>
      </w:r>
      <w:r w:rsidR="004F69D6">
        <w:t xml:space="preserve">, </w:t>
      </w:r>
      <w:r w:rsidRPr="00033231">
        <w:t>sombre et périlleuse solitude</w:t>
      </w:r>
      <w:r w:rsidR="004F69D6">
        <w:t xml:space="preserve"> ; </w:t>
      </w:r>
      <w:r w:rsidRPr="00033231">
        <w:t xml:space="preserve">le mousquet de son gardien eût </w:t>
      </w:r>
      <w:r w:rsidRPr="00033231">
        <w:lastRenderedPageBreak/>
        <w:t>été une suffisante compagnie pour lui</w:t>
      </w:r>
      <w:r w:rsidR="004F69D6">
        <w:t xml:space="preserve"> ; </w:t>
      </w:r>
      <w:r w:rsidRPr="00033231">
        <w:t>le bruit continu du ruisseau eût été le discours le plus agréable pour ses oreilles</w:t>
      </w:r>
      <w:r w:rsidR="004F69D6">
        <w:t>.</w:t>
      </w:r>
    </w:p>
    <w:p w14:paraId="0913D032" w14:textId="77777777" w:rsidR="004F69D6" w:rsidRDefault="00000000" w:rsidP="0021796F">
      <w:r w:rsidRPr="00033231">
        <w:t>Depuis dix minutes</w:t>
      </w:r>
      <w:r w:rsidR="004F69D6">
        <w:t xml:space="preserve">, </w:t>
      </w:r>
      <w:r w:rsidRPr="00033231">
        <w:t>le manufacturier</w:t>
      </w:r>
      <w:r w:rsidR="004F69D6">
        <w:t xml:space="preserve">, </w:t>
      </w:r>
      <w:r w:rsidRPr="00033231">
        <w:t>avec le plus étrange regard</w:t>
      </w:r>
      <w:r w:rsidR="004F69D6">
        <w:t xml:space="preserve">, </w:t>
      </w:r>
      <w:r w:rsidRPr="00033231">
        <w:t>surveillait le vicaire irlandais qui se permettait toute l</w:t>
      </w:r>
      <w:r w:rsidRPr="00033231">
        <w:t>i</w:t>
      </w:r>
      <w:r w:rsidRPr="00033231">
        <w:t>berté à l</w:t>
      </w:r>
      <w:r w:rsidR="004F69D6">
        <w:t>’</w:t>
      </w:r>
      <w:r w:rsidRPr="00033231">
        <w:t>endroit du punch</w:t>
      </w:r>
      <w:r w:rsidR="004F69D6">
        <w:t xml:space="preserve">, </w:t>
      </w:r>
      <w:r w:rsidRPr="00033231">
        <w:t>lorsque soudain l</w:t>
      </w:r>
      <w:r w:rsidR="004F69D6">
        <w:t>’</w:t>
      </w:r>
      <w:r w:rsidRPr="00033231">
        <w:t>expression de cet œil gris changea</w:t>
      </w:r>
      <w:r w:rsidR="004F69D6">
        <w:t xml:space="preserve">, </w:t>
      </w:r>
      <w:r w:rsidRPr="00033231">
        <w:t>comme si une vision se fût interposée entre Malone et lui</w:t>
      </w:r>
      <w:r w:rsidR="004F69D6">
        <w:t xml:space="preserve">. </w:t>
      </w:r>
      <w:r w:rsidRPr="00033231">
        <w:t>Il éleva la main</w:t>
      </w:r>
      <w:r w:rsidR="004F69D6">
        <w:t>.</w:t>
      </w:r>
    </w:p>
    <w:p w14:paraId="642707FF" w14:textId="77777777" w:rsidR="004F69D6" w:rsidRDefault="004F69D6" w:rsidP="0021796F">
      <w:r>
        <w:t>« </w:t>
      </w:r>
      <w:r w:rsidR="00000000" w:rsidRPr="00033231">
        <w:t>Chut</w:t>
      </w:r>
      <w:r>
        <w:t> ! »</w:t>
      </w:r>
      <w:r w:rsidR="00000000" w:rsidRPr="00033231">
        <w:t xml:space="preserve"> dit-il</w:t>
      </w:r>
      <w:r>
        <w:t xml:space="preserve">, </w:t>
      </w:r>
      <w:r w:rsidR="00000000" w:rsidRPr="00033231">
        <w:t>comme Malone faisait du bruit avec son verre</w:t>
      </w:r>
      <w:r>
        <w:t>.</w:t>
      </w:r>
    </w:p>
    <w:p w14:paraId="3DE6BCF7" w14:textId="77777777" w:rsidR="004F69D6" w:rsidRDefault="00000000" w:rsidP="0021796F">
      <w:r w:rsidRPr="00033231">
        <w:t>Il écouta un moment</w:t>
      </w:r>
      <w:r w:rsidR="004F69D6">
        <w:t xml:space="preserve">, </w:t>
      </w:r>
      <w:r w:rsidRPr="00033231">
        <w:t>puis se leva</w:t>
      </w:r>
      <w:r w:rsidR="004F69D6">
        <w:t xml:space="preserve">, </w:t>
      </w:r>
      <w:r w:rsidRPr="00033231">
        <w:t>mit son chapeau</w:t>
      </w:r>
      <w:r w:rsidR="004F69D6">
        <w:t xml:space="preserve">, </w:t>
      </w:r>
      <w:r w:rsidRPr="00033231">
        <w:t>sortit et se dirigea vers la porte du comptoir</w:t>
      </w:r>
      <w:r w:rsidR="004F69D6">
        <w:t>.</w:t>
      </w:r>
    </w:p>
    <w:p w14:paraId="1A00B7D8" w14:textId="77777777" w:rsidR="004F69D6" w:rsidRDefault="00000000" w:rsidP="0021796F">
      <w:r w:rsidRPr="00033231">
        <w:t>La nuit était calme et sombre</w:t>
      </w:r>
      <w:r w:rsidR="004F69D6">
        <w:t xml:space="preserve"> ; </w:t>
      </w:r>
      <w:r w:rsidRPr="00033231">
        <w:t>dans le silence</w:t>
      </w:r>
      <w:r w:rsidR="004F69D6">
        <w:t xml:space="preserve">, </w:t>
      </w:r>
      <w:r w:rsidRPr="00033231">
        <w:t>le ruisseau se précipitait avec un bruit égal à celui d</w:t>
      </w:r>
      <w:r w:rsidR="004F69D6">
        <w:t>’</w:t>
      </w:r>
      <w:r w:rsidRPr="00033231">
        <w:t>un torrent</w:t>
      </w:r>
      <w:r w:rsidR="004F69D6">
        <w:t xml:space="preserve">. </w:t>
      </w:r>
      <w:r w:rsidRPr="00033231">
        <w:t>L</w:t>
      </w:r>
      <w:r w:rsidR="004F69D6">
        <w:t>’</w:t>
      </w:r>
      <w:r w:rsidRPr="00033231">
        <w:t>oreille de Moore</w:t>
      </w:r>
      <w:r w:rsidR="004F69D6">
        <w:t xml:space="preserve">, </w:t>
      </w:r>
      <w:r w:rsidRPr="00033231">
        <w:t>néanmoins</w:t>
      </w:r>
      <w:r w:rsidR="004F69D6">
        <w:t xml:space="preserve">, </w:t>
      </w:r>
      <w:r w:rsidRPr="00033231">
        <w:t>perçut un autre bruit</w:t>
      </w:r>
      <w:r w:rsidR="004F69D6">
        <w:t xml:space="preserve">, </w:t>
      </w:r>
      <w:r w:rsidRPr="00033231">
        <w:t>très-éloigné</w:t>
      </w:r>
      <w:r w:rsidR="004F69D6">
        <w:t xml:space="preserve">, </w:t>
      </w:r>
      <w:r w:rsidRPr="00033231">
        <w:t>mais que l</w:t>
      </w:r>
      <w:r w:rsidR="004F69D6">
        <w:t>’</w:t>
      </w:r>
      <w:r w:rsidRPr="00033231">
        <w:t>on ne pouvait confondre avec le premier</w:t>
      </w:r>
      <w:r w:rsidR="004F69D6">
        <w:t xml:space="preserve">, </w:t>
      </w:r>
      <w:r w:rsidRPr="00033231">
        <w:t>le bruit de lourdes roues sur une route pavée</w:t>
      </w:r>
      <w:r w:rsidR="004F69D6">
        <w:t xml:space="preserve">. </w:t>
      </w:r>
      <w:r w:rsidRPr="00033231">
        <w:t>Il retourna au comptoir et alluma une lanterne</w:t>
      </w:r>
      <w:r w:rsidR="004F69D6">
        <w:t xml:space="preserve">, </w:t>
      </w:r>
      <w:r w:rsidRPr="00033231">
        <w:t>avec laquelle il traversa la cour de la fabrique</w:t>
      </w:r>
      <w:r w:rsidR="004F69D6">
        <w:t xml:space="preserve">, </w:t>
      </w:r>
      <w:r w:rsidRPr="00033231">
        <w:t>et se mit en devoir d</w:t>
      </w:r>
      <w:r w:rsidR="004F69D6">
        <w:t>’</w:t>
      </w:r>
      <w:r w:rsidRPr="00033231">
        <w:t>ouvrir les portes</w:t>
      </w:r>
      <w:r w:rsidR="004F69D6">
        <w:t xml:space="preserve">. </w:t>
      </w:r>
      <w:r w:rsidRPr="00033231">
        <w:t>Les lourdes voitures appr</w:t>
      </w:r>
      <w:r w:rsidRPr="00033231">
        <w:t>o</w:t>
      </w:r>
      <w:r w:rsidRPr="00033231">
        <w:t>chaient</w:t>
      </w:r>
      <w:r w:rsidR="004F69D6">
        <w:t xml:space="preserve"> ; </w:t>
      </w:r>
      <w:r w:rsidRPr="00033231">
        <w:t>on entendait les pieds des chevaux clapoter dans la boue et dans l</w:t>
      </w:r>
      <w:r w:rsidR="004F69D6">
        <w:t>’</w:t>
      </w:r>
      <w:r w:rsidRPr="00033231">
        <w:t>eau</w:t>
      </w:r>
      <w:r w:rsidR="004F69D6">
        <w:t xml:space="preserve">. </w:t>
      </w:r>
      <w:r w:rsidRPr="00033231">
        <w:t>Moore les héla</w:t>
      </w:r>
      <w:r w:rsidR="004F69D6">
        <w:t>.</w:t>
      </w:r>
    </w:p>
    <w:p w14:paraId="64BB7550" w14:textId="4F62D687" w:rsidR="00000000" w:rsidRPr="00033231" w:rsidRDefault="004F69D6" w:rsidP="0021796F">
      <w:r>
        <w:t>« </w:t>
      </w:r>
      <w:r w:rsidR="00000000" w:rsidRPr="00033231">
        <w:t>Hé</w:t>
      </w:r>
      <w:r>
        <w:t> ! Joe</w:t>
      </w:r>
      <w:r w:rsidR="00000000" w:rsidRPr="00033231">
        <w:t xml:space="preserve"> Scott</w:t>
      </w:r>
      <w:r>
        <w:t xml:space="preserve"> ! </w:t>
      </w:r>
      <w:r w:rsidR="00000000" w:rsidRPr="00033231">
        <w:t>Tout est-il bien</w:t>
      </w:r>
      <w:r>
        <w:t> ? »</w:t>
      </w:r>
    </w:p>
    <w:p w14:paraId="264DCB40" w14:textId="58E7D590" w:rsidR="004F69D6" w:rsidRDefault="00000000" w:rsidP="0021796F">
      <w:r w:rsidRPr="00033231">
        <w:t xml:space="preserve">Probablement </w:t>
      </w:r>
      <w:r w:rsidR="004F69D6">
        <w:t>Joe</w:t>
      </w:r>
      <w:r w:rsidRPr="00033231">
        <w:t xml:space="preserve"> Scott était à une trop grande distance pour entendre</w:t>
      </w:r>
      <w:r w:rsidR="004F69D6">
        <w:t xml:space="preserve">. </w:t>
      </w:r>
      <w:r w:rsidRPr="00033231">
        <w:t>Il ne répondit point</w:t>
      </w:r>
      <w:r w:rsidR="004F69D6">
        <w:t>.</w:t>
      </w:r>
    </w:p>
    <w:p w14:paraId="3C5B6643" w14:textId="77777777" w:rsidR="004F69D6" w:rsidRDefault="004F69D6" w:rsidP="0021796F">
      <w:r>
        <w:t>« </w:t>
      </w:r>
      <w:r w:rsidR="00000000" w:rsidRPr="00033231">
        <w:t>Tout est-il bien</w:t>
      </w:r>
      <w:r>
        <w:t> ? »</w:t>
      </w:r>
      <w:r w:rsidR="00000000" w:rsidRPr="00033231">
        <w:t xml:space="preserve"> demanda de nouveau Moore</w:t>
      </w:r>
      <w:r>
        <w:t xml:space="preserve">, </w:t>
      </w:r>
      <w:r w:rsidR="00000000" w:rsidRPr="00033231">
        <w:t>lor</w:t>
      </w:r>
      <w:r w:rsidR="00000000" w:rsidRPr="00033231">
        <w:t>s</w:t>
      </w:r>
      <w:r w:rsidR="00000000" w:rsidRPr="00033231">
        <w:t>qu</w:t>
      </w:r>
      <w:r>
        <w:t>’</w:t>
      </w:r>
      <w:r w:rsidR="00000000" w:rsidRPr="00033231">
        <w:t>un nez d</w:t>
      </w:r>
      <w:r>
        <w:t>’</w:t>
      </w:r>
      <w:r w:rsidR="00000000" w:rsidRPr="00033231">
        <w:t>éléphant</w:t>
      </w:r>
      <w:r>
        <w:t xml:space="preserve">, </w:t>
      </w:r>
      <w:r w:rsidR="00000000" w:rsidRPr="00033231">
        <w:t>celui du premier cheval</w:t>
      </w:r>
      <w:r>
        <w:t xml:space="preserve">, </w:t>
      </w:r>
      <w:r w:rsidR="00000000" w:rsidRPr="00033231">
        <w:t>vint presque heurter le sien</w:t>
      </w:r>
      <w:r>
        <w:t>.</w:t>
      </w:r>
    </w:p>
    <w:p w14:paraId="5113F775" w14:textId="77777777" w:rsidR="004F69D6" w:rsidRDefault="00000000" w:rsidP="0021796F">
      <w:r w:rsidRPr="00033231">
        <w:t>Quelqu</w:t>
      </w:r>
      <w:r w:rsidR="004F69D6">
        <w:t>’</w:t>
      </w:r>
      <w:r w:rsidRPr="00033231">
        <w:t>un sauta de la voiture sur la route en criant</w:t>
      </w:r>
      <w:r w:rsidR="004F69D6">
        <w:t> :</w:t>
      </w:r>
    </w:p>
    <w:p w14:paraId="5D5D508D" w14:textId="196EF75A" w:rsidR="00000000" w:rsidRPr="00033231" w:rsidRDefault="004F69D6" w:rsidP="0021796F">
      <w:r>
        <w:t>« </w:t>
      </w:r>
      <w:r w:rsidR="00000000" w:rsidRPr="00033231">
        <w:t>Oui</w:t>
      </w:r>
      <w:r>
        <w:t xml:space="preserve">, </w:t>
      </w:r>
      <w:r w:rsidR="00000000" w:rsidRPr="00033231">
        <w:t>oui</w:t>
      </w:r>
      <w:r>
        <w:t xml:space="preserve">, </w:t>
      </w:r>
      <w:r w:rsidR="00000000" w:rsidRPr="00033231">
        <w:t>tout est bien</w:t>
      </w:r>
      <w:r>
        <w:t xml:space="preserve">. </w:t>
      </w:r>
      <w:r w:rsidR="00000000" w:rsidRPr="00033231">
        <w:t>Nous les avons mises en pièces</w:t>
      </w:r>
      <w:r>
        <w:t>. »</w:t>
      </w:r>
    </w:p>
    <w:p w14:paraId="2A07847E" w14:textId="77777777" w:rsidR="004F69D6" w:rsidRDefault="00000000" w:rsidP="0021796F">
      <w:r w:rsidRPr="00033231">
        <w:lastRenderedPageBreak/>
        <w:t>Puis on entendit une course</w:t>
      </w:r>
      <w:r w:rsidR="004F69D6">
        <w:t xml:space="preserve">. </w:t>
      </w:r>
      <w:r w:rsidRPr="00033231">
        <w:t>Les voitures restaient imm</w:t>
      </w:r>
      <w:r w:rsidRPr="00033231">
        <w:t>o</w:t>
      </w:r>
      <w:r w:rsidRPr="00033231">
        <w:t>biles</w:t>
      </w:r>
      <w:r w:rsidR="004F69D6">
        <w:t xml:space="preserve">. </w:t>
      </w:r>
      <w:r w:rsidRPr="00033231">
        <w:t>Elles ne contenaient personne</w:t>
      </w:r>
      <w:r w:rsidR="004F69D6">
        <w:t>.</w:t>
      </w:r>
    </w:p>
    <w:p w14:paraId="2FBFFA23" w14:textId="00A850DE" w:rsidR="004F69D6" w:rsidRDefault="004F69D6" w:rsidP="0021796F">
      <w:r>
        <w:t>« Joe</w:t>
      </w:r>
      <w:r w:rsidR="00000000" w:rsidRPr="00033231">
        <w:t xml:space="preserve"> Scott</w:t>
      </w:r>
      <w:r>
        <w:t> ! »</w:t>
      </w:r>
      <w:r w:rsidR="00000000" w:rsidRPr="00033231">
        <w:t xml:space="preserve"> Nul </w:t>
      </w:r>
      <w:r>
        <w:t>Joe</w:t>
      </w:r>
      <w:r w:rsidR="00000000" w:rsidRPr="00033231">
        <w:t xml:space="preserve"> Scott ne répondit</w:t>
      </w:r>
      <w:r>
        <w:t>. « </w:t>
      </w:r>
      <w:proofErr w:type="spellStart"/>
      <w:r w:rsidR="00000000" w:rsidRPr="00033231">
        <w:t>Murgatroyd</w:t>
      </w:r>
      <w:proofErr w:type="spellEnd"/>
      <w:r>
        <w:t xml:space="preserve"> ! </w:t>
      </w:r>
      <w:proofErr w:type="spellStart"/>
      <w:r w:rsidR="00000000" w:rsidRPr="00033231">
        <w:t>Pighills</w:t>
      </w:r>
      <w:proofErr w:type="spellEnd"/>
      <w:r>
        <w:t xml:space="preserve"> ! </w:t>
      </w:r>
      <w:r w:rsidR="00000000" w:rsidRPr="00033231">
        <w:t>Sykes</w:t>
      </w:r>
      <w:r>
        <w:t> ! »</w:t>
      </w:r>
      <w:r w:rsidR="00000000" w:rsidRPr="00033231">
        <w:t xml:space="preserve"> Aucune réponse</w:t>
      </w:r>
      <w:r>
        <w:t>. M. </w:t>
      </w:r>
      <w:r w:rsidR="00000000" w:rsidRPr="00033231">
        <w:t>Moore leva sa lanterne et regarda dans les véhicules</w:t>
      </w:r>
      <w:r>
        <w:t xml:space="preserve"> ; </w:t>
      </w:r>
      <w:r w:rsidR="00000000" w:rsidRPr="00033231">
        <w:t>il n</w:t>
      </w:r>
      <w:r>
        <w:t>’</w:t>
      </w:r>
      <w:r w:rsidR="00000000" w:rsidRPr="00033231">
        <w:t>y avait ni hommes</w:t>
      </w:r>
      <w:r>
        <w:t xml:space="preserve">, </w:t>
      </w:r>
      <w:r w:rsidR="00000000" w:rsidRPr="00033231">
        <w:t>ni mach</w:t>
      </w:r>
      <w:r w:rsidR="00000000" w:rsidRPr="00033231">
        <w:t>i</w:t>
      </w:r>
      <w:r w:rsidR="00000000" w:rsidRPr="00033231">
        <w:t>nes</w:t>
      </w:r>
      <w:r>
        <w:t xml:space="preserve"> ; </w:t>
      </w:r>
      <w:r w:rsidR="00000000" w:rsidRPr="00033231">
        <w:t>ils étaient vides et abandonnés</w:t>
      </w:r>
      <w:r>
        <w:t>.</w:t>
      </w:r>
    </w:p>
    <w:p w14:paraId="5D02B8BE" w14:textId="45557F17" w:rsidR="004F69D6" w:rsidRDefault="004F69D6" w:rsidP="0021796F">
      <w:r>
        <w:t>M. </w:t>
      </w:r>
      <w:r w:rsidR="00000000" w:rsidRPr="00033231">
        <w:t>Moore aimait ses machines</w:t>
      </w:r>
      <w:r>
        <w:t xml:space="preserve">. </w:t>
      </w:r>
      <w:r w:rsidR="00000000" w:rsidRPr="00033231">
        <w:t>Il avait risqué son dernier capital pour acheter les métiers qu</w:t>
      </w:r>
      <w:r>
        <w:t>’</w:t>
      </w:r>
      <w:r w:rsidR="00000000" w:rsidRPr="00033231">
        <w:t>il attendait cette nuit</w:t>
      </w:r>
      <w:r>
        <w:t xml:space="preserve"> ; </w:t>
      </w:r>
      <w:r w:rsidR="00000000" w:rsidRPr="00033231">
        <w:t>des spéculations de la plus grande importance pour ses intérêts d</w:t>
      </w:r>
      <w:r w:rsidR="00000000" w:rsidRPr="00033231">
        <w:t>é</w:t>
      </w:r>
      <w:r w:rsidR="00000000" w:rsidRPr="00033231">
        <w:t>pendaient du résultat que devaient produire ces nouveaux in</w:t>
      </w:r>
      <w:r w:rsidR="00000000" w:rsidRPr="00033231">
        <w:t>s</w:t>
      </w:r>
      <w:r w:rsidR="00000000" w:rsidRPr="00033231">
        <w:t>truments</w:t>
      </w:r>
      <w:r>
        <w:t xml:space="preserve"> : </w:t>
      </w:r>
      <w:r w:rsidR="00000000" w:rsidRPr="00033231">
        <w:t>où étaient-ils</w:t>
      </w:r>
      <w:r>
        <w:t> ?</w:t>
      </w:r>
    </w:p>
    <w:p w14:paraId="6F2011E2" w14:textId="77777777" w:rsidR="004F69D6" w:rsidRDefault="00000000" w:rsidP="0021796F">
      <w:r w:rsidRPr="00033231">
        <w:t>Ces mots</w:t>
      </w:r>
      <w:r w:rsidR="004F69D6">
        <w:t> : « </w:t>
      </w:r>
      <w:r w:rsidRPr="00033231">
        <w:t>Nous les avons mises en pièces</w:t>
      </w:r>
      <w:r w:rsidR="004F69D6">
        <w:t>, »</w:t>
      </w:r>
      <w:r w:rsidRPr="00033231">
        <w:t xml:space="preserve"> résonnaient à son oreille</w:t>
      </w:r>
      <w:r w:rsidR="004F69D6">
        <w:t xml:space="preserve">. </w:t>
      </w:r>
      <w:r w:rsidRPr="00033231">
        <w:t>De quelle manière était-il affecté par cette cata</w:t>
      </w:r>
      <w:r w:rsidRPr="00033231">
        <w:t>s</w:t>
      </w:r>
      <w:r w:rsidRPr="00033231">
        <w:t>trophe</w:t>
      </w:r>
      <w:r w:rsidR="004F69D6">
        <w:t xml:space="preserve"> ? </w:t>
      </w:r>
      <w:r w:rsidRPr="00033231">
        <w:t>À la lumière de la lanterne qu</w:t>
      </w:r>
      <w:r w:rsidR="004F69D6">
        <w:t>’</w:t>
      </w:r>
      <w:r w:rsidRPr="00033231">
        <w:t>il tenait à la main</w:t>
      </w:r>
      <w:r w:rsidR="004F69D6">
        <w:t xml:space="preserve">, </w:t>
      </w:r>
      <w:r w:rsidRPr="00033231">
        <w:t>on eût pu voir un étrange sourire errer sur ses traits</w:t>
      </w:r>
      <w:r w:rsidR="004F69D6">
        <w:t xml:space="preserve"> ; </w:t>
      </w:r>
      <w:r w:rsidRPr="00033231">
        <w:t>le sourire d</w:t>
      </w:r>
      <w:r w:rsidR="004F69D6">
        <w:t>’</w:t>
      </w:r>
      <w:r w:rsidRPr="00033231">
        <w:t>un homme déterminé</w:t>
      </w:r>
      <w:r w:rsidR="004F69D6">
        <w:t xml:space="preserve">, </w:t>
      </w:r>
      <w:r w:rsidRPr="00033231">
        <w:t>arrivé à un moment de la vie où il doit faire appel à sa force</w:t>
      </w:r>
      <w:r w:rsidR="004F69D6">
        <w:t xml:space="preserve">, </w:t>
      </w:r>
      <w:r w:rsidRPr="00033231">
        <w:t>où la lutte est inévitable</w:t>
      </w:r>
      <w:r w:rsidR="004F69D6">
        <w:t xml:space="preserve">, </w:t>
      </w:r>
      <w:r w:rsidRPr="00033231">
        <w:t>où son énergie doit triompher ou se briser</w:t>
      </w:r>
      <w:r w:rsidR="004F69D6">
        <w:t xml:space="preserve">. </w:t>
      </w:r>
      <w:r w:rsidRPr="00033231">
        <w:t>Cependant il demeurait immobile</w:t>
      </w:r>
      <w:r w:rsidR="004F69D6">
        <w:t xml:space="preserve">, </w:t>
      </w:r>
      <w:r w:rsidRPr="00033231">
        <w:t>car en ce moment il ne savait ni quoi faire</w:t>
      </w:r>
      <w:r w:rsidR="004F69D6">
        <w:t xml:space="preserve">, </w:t>
      </w:r>
      <w:r w:rsidRPr="00033231">
        <w:t>ni quoi dire</w:t>
      </w:r>
      <w:r w:rsidR="004F69D6">
        <w:t xml:space="preserve">. </w:t>
      </w:r>
      <w:r w:rsidRPr="00033231">
        <w:rPr>
          <w:lang w:eastAsia="ar-SA"/>
        </w:rPr>
        <w:t>Il</w:t>
      </w:r>
      <w:r w:rsidRPr="00033231">
        <w:rPr>
          <w:lang w:val="en-US"/>
        </w:rPr>
        <w:t xml:space="preserve"> </w:t>
      </w:r>
      <w:r w:rsidRPr="00033231">
        <w:t>posa à terre sa lanterne et demeura là les bras croisés</w:t>
      </w:r>
      <w:r w:rsidR="004F69D6">
        <w:t xml:space="preserve">, </w:t>
      </w:r>
      <w:r w:rsidRPr="00033231">
        <w:t>le regard fixé sur le sol</w:t>
      </w:r>
      <w:r w:rsidR="004F69D6">
        <w:t xml:space="preserve">, </w:t>
      </w:r>
      <w:r w:rsidRPr="00033231">
        <w:t>et réfléchissant</w:t>
      </w:r>
      <w:r w:rsidR="004F69D6">
        <w:t>.</w:t>
      </w:r>
    </w:p>
    <w:p w14:paraId="080D6C48" w14:textId="77777777" w:rsidR="004F69D6" w:rsidRDefault="00000000" w:rsidP="0021796F">
      <w:r w:rsidRPr="00033231">
        <w:t>Un mouvement de l</w:t>
      </w:r>
      <w:r w:rsidR="004F69D6">
        <w:t>’</w:t>
      </w:r>
      <w:r w:rsidRPr="00033231">
        <w:t>un des chevaux lui fit bientôt lever les yeux</w:t>
      </w:r>
      <w:r w:rsidR="004F69D6">
        <w:t xml:space="preserve"> ; </w:t>
      </w:r>
      <w:r w:rsidRPr="00033231">
        <w:t>il aperçut un objet blanc attaché au harnais</w:t>
      </w:r>
      <w:r w:rsidR="004F69D6">
        <w:t xml:space="preserve">. </w:t>
      </w:r>
      <w:r w:rsidRPr="00033231">
        <w:t>Approchant sa lanterne</w:t>
      </w:r>
      <w:r w:rsidR="004F69D6">
        <w:t xml:space="preserve">, </w:t>
      </w:r>
      <w:r w:rsidRPr="00033231">
        <w:t>il vit que c</w:t>
      </w:r>
      <w:r w:rsidR="004F69D6">
        <w:t>’</w:t>
      </w:r>
      <w:r w:rsidRPr="00033231">
        <w:t>était un papier plié</w:t>
      </w:r>
      <w:r w:rsidR="004F69D6">
        <w:t xml:space="preserve">, </w:t>
      </w:r>
      <w:r w:rsidRPr="00033231">
        <w:t>un billet</w:t>
      </w:r>
      <w:r w:rsidR="004F69D6">
        <w:t xml:space="preserve">. </w:t>
      </w:r>
      <w:r w:rsidRPr="00033231">
        <w:t>Il ne po</w:t>
      </w:r>
      <w:r w:rsidRPr="00033231">
        <w:t>r</w:t>
      </w:r>
      <w:r w:rsidRPr="00033231">
        <w:t>tait aucune adresse au dehors</w:t>
      </w:r>
      <w:r w:rsidR="004F69D6">
        <w:t xml:space="preserve">, </w:t>
      </w:r>
      <w:r w:rsidRPr="00033231">
        <w:t>mais en dedans était cette su</w:t>
      </w:r>
      <w:r w:rsidRPr="00033231">
        <w:t>s</w:t>
      </w:r>
      <w:r w:rsidRPr="00033231">
        <w:t>cription</w:t>
      </w:r>
      <w:r w:rsidR="004F69D6">
        <w:t> :</w:t>
      </w:r>
    </w:p>
    <w:p w14:paraId="6547C6B2" w14:textId="3C5AF247" w:rsidR="00000000" w:rsidRPr="00033231" w:rsidRDefault="004F69D6" w:rsidP="0021796F">
      <w:r>
        <w:t>« </w:t>
      </w:r>
      <w:r w:rsidR="00000000" w:rsidRPr="00033231">
        <w:t xml:space="preserve">Au diable de la fabrique de </w:t>
      </w:r>
      <w:proofErr w:type="spellStart"/>
      <w:r w:rsidR="00000000" w:rsidRPr="00033231">
        <w:t>Hollow</w:t>
      </w:r>
      <w:proofErr w:type="spellEnd"/>
      <w:r>
        <w:t>. »</w:t>
      </w:r>
    </w:p>
    <w:p w14:paraId="3EC92A4A" w14:textId="77777777" w:rsidR="004F69D6" w:rsidRDefault="00000000" w:rsidP="0021796F">
      <w:r w:rsidRPr="00033231">
        <w:t>Puis ces lignes</w:t>
      </w:r>
      <w:r w:rsidR="004F69D6">
        <w:t> :</w:t>
      </w:r>
    </w:p>
    <w:p w14:paraId="282C40D6" w14:textId="77777777" w:rsidR="004F69D6" w:rsidRDefault="004F69D6" w:rsidP="0021796F">
      <w:r>
        <w:lastRenderedPageBreak/>
        <w:t>« </w:t>
      </w:r>
      <w:r w:rsidR="00000000" w:rsidRPr="00033231">
        <w:t>Vos infernales machines sont brisées en pièces sur le m</w:t>
      </w:r>
      <w:r w:rsidR="00000000" w:rsidRPr="00033231">
        <w:t>a</w:t>
      </w:r>
      <w:r w:rsidR="00000000" w:rsidRPr="00033231">
        <w:t xml:space="preserve">rais de </w:t>
      </w:r>
      <w:proofErr w:type="spellStart"/>
      <w:r w:rsidR="00000000" w:rsidRPr="00033231">
        <w:t>Stilbro</w:t>
      </w:r>
      <w:proofErr w:type="spellEnd"/>
      <w:r>
        <w:t xml:space="preserve">’, </w:t>
      </w:r>
      <w:r w:rsidR="00000000" w:rsidRPr="00033231">
        <w:t>et vos hommes sont couchés</w:t>
      </w:r>
      <w:r>
        <w:t xml:space="preserve">, </w:t>
      </w:r>
      <w:r w:rsidR="00000000" w:rsidRPr="00033231">
        <w:t>pieds et mains liés</w:t>
      </w:r>
      <w:r>
        <w:t xml:space="preserve">, </w:t>
      </w:r>
      <w:r w:rsidR="00000000" w:rsidRPr="00033231">
        <w:t>dans le fossé qui borde la route</w:t>
      </w:r>
      <w:r>
        <w:t xml:space="preserve">. </w:t>
      </w:r>
      <w:r w:rsidR="00000000" w:rsidRPr="00033231">
        <w:t>Prenez ceci comme un averti</w:t>
      </w:r>
      <w:r w:rsidR="00000000" w:rsidRPr="00033231">
        <w:t>s</w:t>
      </w:r>
      <w:r w:rsidR="00000000" w:rsidRPr="00033231">
        <w:t>sement de la part d</w:t>
      </w:r>
      <w:r>
        <w:t>’</w:t>
      </w:r>
      <w:r w:rsidR="00000000" w:rsidRPr="00033231">
        <w:t>hommes qui meurent de faim et vont r</w:t>
      </w:r>
      <w:r w:rsidR="00000000" w:rsidRPr="00033231">
        <w:t>e</w:t>
      </w:r>
      <w:r w:rsidR="00000000" w:rsidRPr="00033231">
        <w:t>trouver chez eux</w:t>
      </w:r>
      <w:r>
        <w:t xml:space="preserve">, </w:t>
      </w:r>
      <w:r w:rsidR="00000000" w:rsidRPr="00033231">
        <w:t>après avoir fait cette action</w:t>
      </w:r>
      <w:r>
        <w:t xml:space="preserve">, </w:t>
      </w:r>
      <w:r w:rsidR="00000000" w:rsidRPr="00033231">
        <w:t>des femmes et des enfants affamés comme eux</w:t>
      </w:r>
      <w:r>
        <w:t xml:space="preserve">. </w:t>
      </w:r>
      <w:r w:rsidR="00000000" w:rsidRPr="00033231">
        <w:t>Si vous faites venir de nouvelles machines</w:t>
      </w:r>
      <w:r>
        <w:t xml:space="preserve">, </w:t>
      </w:r>
      <w:r w:rsidR="00000000" w:rsidRPr="00033231">
        <w:t>vous aurez encore de nos nouvelles</w:t>
      </w:r>
      <w:r>
        <w:t xml:space="preserve">. </w:t>
      </w:r>
      <w:r w:rsidR="00000000" w:rsidRPr="00033231">
        <w:t>Gare à vous</w:t>
      </w:r>
      <w:r>
        <w:t> !</w:t>
      </w:r>
    </w:p>
    <w:p w14:paraId="298DE862" w14:textId="46683E56" w:rsidR="00000000" w:rsidRPr="00033231" w:rsidRDefault="004F69D6" w:rsidP="0021796F">
      <w:r>
        <w:t>— </w:t>
      </w:r>
      <w:r w:rsidR="00000000" w:rsidRPr="00033231">
        <w:t>J</w:t>
      </w:r>
      <w:r>
        <w:t>’</w:t>
      </w:r>
      <w:r w:rsidR="00000000" w:rsidRPr="00033231">
        <w:t>aurai encore de vos nouvelles</w:t>
      </w:r>
      <w:r>
        <w:t xml:space="preserve"> ? </w:t>
      </w:r>
      <w:r w:rsidR="00000000" w:rsidRPr="00033231">
        <w:t>Oui</w:t>
      </w:r>
      <w:r>
        <w:t xml:space="preserve">, </w:t>
      </w:r>
      <w:r w:rsidR="00000000" w:rsidRPr="00033231">
        <w:t>j</w:t>
      </w:r>
      <w:r>
        <w:t>’</w:t>
      </w:r>
      <w:r w:rsidR="00000000" w:rsidRPr="00033231">
        <w:t>en aurai</w:t>
      </w:r>
      <w:r>
        <w:t xml:space="preserve">, </w:t>
      </w:r>
      <w:r w:rsidR="00000000" w:rsidRPr="00033231">
        <w:t>et vous aurez des miennes</w:t>
      </w:r>
      <w:r>
        <w:t xml:space="preserve">. </w:t>
      </w:r>
      <w:r w:rsidR="00000000" w:rsidRPr="00033231">
        <w:t>Je vous parlerai tout à l</w:t>
      </w:r>
      <w:r>
        <w:t>’</w:t>
      </w:r>
      <w:r w:rsidR="00000000" w:rsidRPr="00033231">
        <w:t>heure</w:t>
      </w:r>
      <w:r>
        <w:t xml:space="preserve">, </w:t>
      </w:r>
      <w:r w:rsidR="00000000" w:rsidRPr="00033231">
        <w:t xml:space="preserve">au marais de </w:t>
      </w:r>
      <w:proofErr w:type="spellStart"/>
      <w:r w:rsidR="00000000" w:rsidRPr="00033231">
        <w:t>Stilbro</w:t>
      </w:r>
      <w:proofErr w:type="spellEnd"/>
      <w:r>
        <w:t xml:space="preserve">’. </w:t>
      </w:r>
      <w:r w:rsidR="00000000" w:rsidRPr="00033231">
        <w:t>Je vous dirai quelque chose dans un instant</w:t>
      </w:r>
      <w:r>
        <w:t>. »</w:t>
      </w:r>
    </w:p>
    <w:p w14:paraId="178650A5" w14:textId="77777777" w:rsidR="004F69D6" w:rsidRDefault="00000000" w:rsidP="0021796F">
      <w:r w:rsidRPr="00033231">
        <w:t>Il fit entrer les voitures</w:t>
      </w:r>
      <w:r w:rsidR="004F69D6">
        <w:t xml:space="preserve">, </w:t>
      </w:r>
      <w:r w:rsidRPr="00033231">
        <w:t>et se dirigea vers le cottage</w:t>
      </w:r>
      <w:r w:rsidR="004F69D6">
        <w:t xml:space="preserve">. </w:t>
      </w:r>
      <w:r w:rsidRPr="00033231">
        <w:t>O</w:t>
      </w:r>
      <w:r w:rsidRPr="00033231">
        <w:t>u</w:t>
      </w:r>
      <w:r w:rsidRPr="00033231">
        <w:t>vrant la porte</w:t>
      </w:r>
      <w:r w:rsidR="004F69D6">
        <w:t xml:space="preserve">, </w:t>
      </w:r>
      <w:r w:rsidRPr="00033231">
        <w:t>il adressa rapidement</w:t>
      </w:r>
      <w:r w:rsidR="004F69D6">
        <w:t xml:space="preserve">, </w:t>
      </w:r>
      <w:r w:rsidRPr="00033231">
        <w:t>mais avec calme</w:t>
      </w:r>
      <w:r w:rsidR="004F69D6">
        <w:t xml:space="preserve">, </w:t>
      </w:r>
      <w:r w:rsidRPr="00033231">
        <w:t>quelques mots à deux femmes qui couraient à sa rencontre</w:t>
      </w:r>
      <w:r w:rsidR="004F69D6">
        <w:t xml:space="preserve">. </w:t>
      </w:r>
      <w:r w:rsidRPr="00033231">
        <w:t>Il calma l</w:t>
      </w:r>
      <w:r w:rsidR="004F69D6">
        <w:t>’</w:t>
      </w:r>
      <w:r w:rsidRPr="00033231">
        <w:t>alarme apparente de l</w:t>
      </w:r>
      <w:r w:rsidR="004F69D6">
        <w:t>’</w:t>
      </w:r>
      <w:r w:rsidRPr="00033231">
        <w:t>une par un récit palliatif de ce qui avait eu lieu</w:t>
      </w:r>
      <w:r w:rsidR="004F69D6">
        <w:t xml:space="preserve"> ; </w:t>
      </w:r>
      <w:r w:rsidRPr="00033231">
        <w:t>à l</w:t>
      </w:r>
      <w:r w:rsidR="004F69D6">
        <w:t>’</w:t>
      </w:r>
      <w:r w:rsidRPr="00033231">
        <w:t>autre il dit</w:t>
      </w:r>
      <w:r w:rsidR="004F69D6">
        <w:t> :</w:t>
      </w:r>
    </w:p>
    <w:p w14:paraId="03257BE5" w14:textId="44C0122E" w:rsidR="00000000" w:rsidRPr="00033231" w:rsidRDefault="004F69D6" w:rsidP="0021796F">
      <w:r>
        <w:t>« </w:t>
      </w:r>
      <w:r w:rsidR="00000000" w:rsidRPr="00033231">
        <w:t>Allez à la fabrique</w:t>
      </w:r>
      <w:r>
        <w:t xml:space="preserve">, </w:t>
      </w:r>
      <w:r w:rsidR="00000000" w:rsidRPr="00033231">
        <w:t>Sarah</w:t>
      </w:r>
      <w:r>
        <w:t xml:space="preserve"> ; </w:t>
      </w:r>
      <w:r w:rsidR="00000000" w:rsidRPr="00033231">
        <w:t>voilà la clef</w:t>
      </w:r>
      <w:r>
        <w:t xml:space="preserve">, </w:t>
      </w:r>
      <w:r w:rsidR="00000000" w:rsidRPr="00033231">
        <w:t>et sonnez la cl</w:t>
      </w:r>
      <w:r w:rsidR="00000000" w:rsidRPr="00033231">
        <w:t>o</w:t>
      </w:r>
      <w:r w:rsidR="00000000" w:rsidRPr="00033231">
        <w:t>che aussi fort que vous pourrez</w:t>
      </w:r>
      <w:r>
        <w:t xml:space="preserve"> ; </w:t>
      </w:r>
      <w:r w:rsidR="00000000" w:rsidRPr="00033231">
        <w:t>ensuite vous chercherez une autre lanterne et m</w:t>
      </w:r>
      <w:r>
        <w:t>’</w:t>
      </w:r>
      <w:r w:rsidR="00000000" w:rsidRPr="00033231">
        <w:t>aiderez à éclairer la façade</w:t>
      </w:r>
      <w:r>
        <w:t>. »</w:t>
      </w:r>
    </w:p>
    <w:p w14:paraId="59BB48C5" w14:textId="77777777" w:rsidR="004F69D6" w:rsidRDefault="00000000" w:rsidP="0021796F">
      <w:r w:rsidRPr="00033231">
        <w:t>Retournant aux chevaux</w:t>
      </w:r>
      <w:r w:rsidR="004F69D6">
        <w:t xml:space="preserve">, </w:t>
      </w:r>
      <w:r w:rsidRPr="00033231">
        <w:t>il les déharnacha</w:t>
      </w:r>
      <w:r w:rsidR="004F69D6">
        <w:t xml:space="preserve">, </w:t>
      </w:r>
      <w:r w:rsidRPr="00033231">
        <w:t>leur donna à manger</w:t>
      </w:r>
      <w:r w:rsidR="004F69D6">
        <w:t xml:space="preserve">, </w:t>
      </w:r>
      <w:r w:rsidRPr="00033231">
        <w:t>s</w:t>
      </w:r>
      <w:r w:rsidR="004F69D6">
        <w:t>’</w:t>
      </w:r>
      <w:r w:rsidRPr="00033231">
        <w:t>arrêtant de temps à autre dans cette occupation</w:t>
      </w:r>
      <w:r w:rsidR="004F69D6">
        <w:t xml:space="preserve">, </w:t>
      </w:r>
      <w:r w:rsidRPr="00033231">
        <w:t>comme pour écouter le bruit de la cloche</w:t>
      </w:r>
      <w:r w:rsidR="004F69D6">
        <w:t xml:space="preserve">. </w:t>
      </w:r>
      <w:r w:rsidRPr="00033231">
        <w:t>Elle faisait alors e</w:t>
      </w:r>
      <w:r w:rsidRPr="00033231">
        <w:t>n</w:t>
      </w:r>
      <w:r w:rsidRPr="00033231">
        <w:t>tendre un tintement d</w:t>
      </w:r>
      <w:r w:rsidR="004F69D6">
        <w:t>’</w:t>
      </w:r>
      <w:r w:rsidRPr="00033231">
        <w:t>alarme bruyant et irrégulier</w:t>
      </w:r>
      <w:r w:rsidR="004F69D6">
        <w:t xml:space="preserve">. </w:t>
      </w:r>
      <w:r w:rsidRPr="00033231">
        <w:t>Dans cette nuit calme</w:t>
      </w:r>
      <w:r w:rsidR="004F69D6">
        <w:t xml:space="preserve">, </w:t>
      </w:r>
      <w:r w:rsidRPr="00033231">
        <w:t>à cette heure avancée</w:t>
      </w:r>
      <w:r w:rsidR="004F69D6">
        <w:t xml:space="preserve">, </w:t>
      </w:r>
      <w:r w:rsidRPr="00033231">
        <w:t>il devait se faire entendre très-loin à la ronde</w:t>
      </w:r>
      <w:r w:rsidR="004F69D6">
        <w:t xml:space="preserve"> ; </w:t>
      </w:r>
      <w:r w:rsidRPr="00033231">
        <w:t>les convives réunis dans la cuisine de la Maison-Rouge furent alarmés par ce bruit</w:t>
      </w:r>
      <w:r w:rsidR="004F69D6">
        <w:t xml:space="preserve">, </w:t>
      </w:r>
      <w:r w:rsidRPr="00033231">
        <w:t>et</w:t>
      </w:r>
      <w:r w:rsidR="004F69D6">
        <w:t xml:space="preserve">, </w:t>
      </w:r>
      <w:r w:rsidRPr="00033231">
        <w:t>déclarant qu</w:t>
      </w:r>
      <w:r w:rsidR="004F69D6">
        <w:t>’</w:t>
      </w:r>
      <w:r w:rsidRPr="00033231">
        <w:t>il devait y avoir quelque chose d</w:t>
      </w:r>
      <w:r w:rsidR="004F69D6">
        <w:t>’</w:t>
      </w:r>
      <w:r w:rsidRPr="00033231">
        <w:t>extraordinaire à faire à la fabr</w:t>
      </w:r>
      <w:r w:rsidRPr="00033231">
        <w:t>i</w:t>
      </w:r>
      <w:r w:rsidRPr="00033231">
        <w:t xml:space="preserve">que de </w:t>
      </w:r>
      <w:proofErr w:type="spellStart"/>
      <w:r w:rsidRPr="00033231">
        <w:t>Hollow</w:t>
      </w:r>
      <w:proofErr w:type="spellEnd"/>
      <w:r w:rsidR="004F69D6">
        <w:t xml:space="preserve">, </w:t>
      </w:r>
      <w:r w:rsidRPr="00033231">
        <w:t>ils se procurèrent des lanternes et se hâtèrent de s</w:t>
      </w:r>
      <w:r w:rsidR="004F69D6">
        <w:t>’</w:t>
      </w:r>
      <w:r w:rsidRPr="00033231">
        <w:t>y rendre en corps</w:t>
      </w:r>
      <w:r w:rsidR="004F69D6">
        <w:t xml:space="preserve">. </w:t>
      </w:r>
      <w:r w:rsidRPr="00033231">
        <w:t>À peine étaient-ils réunis dans la cour avec leurs lumières vacillantes</w:t>
      </w:r>
      <w:r w:rsidR="004F69D6">
        <w:t xml:space="preserve">, </w:t>
      </w:r>
      <w:r w:rsidRPr="00033231">
        <w:t>que le trot d</w:t>
      </w:r>
      <w:r w:rsidR="004F69D6">
        <w:t>’</w:t>
      </w:r>
      <w:r w:rsidRPr="00033231">
        <w:t xml:space="preserve">un cheval </w:t>
      </w:r>
      <w:r w:rsidRPr="00033231">
        <w:lastRenderedPageBreak/>
        <w:t>se fit entendre</w:t>
      </w:r>
      <w:r w:rsidR="004F69D6">
        <w:t xml:space="preserve">, </w:t>
      </w:r>
      <w:r w:rsidRPr="00033231">
        <w:t>et qu</w:t>
      </w:r>
      <w:r w:rsidR="004F69D6">
        <w:t>’</w:t>
      </w:r>
      <w:r w:rsidRPr="00033231">
        <w:t>un petit homme couvert d</w:t>
      </w:r>
      <w:r w:rsidR="004F69D6">
        <w:t>’</w:t>
      </w:r>
      <w:r w:rsidRPr="00033231">
        <w:t>un chapeau à larges bords</w:t>
      </w:r>
      <w:r w:rsidR="004F69D6">
        <w:t xml:space="preserve">, </w:t>
      </w:r>
      <w:r w:rsidRPr="00033231">
        <w:t>monté sur un poney à tous crins</w:t>
      </w:r>
      <w:r w:rsidR="004F69D6">
        <w:t xml:space="preserve">, </w:t>
      </w:r>
      <w:r w:rsidRPr="00033231">
        <w:t>entra</w:t>
      </w:r>
      <w:r w:rsidR="004F69D6">
        <w:t xml:space="preserve">, </w:t>
      </w:r>
      <w:r w:rsidRPr="00033231">
        <w:t>suivi par un aide de camp monté sur un cheval d</w:t>
      </w:r>
      <w:r w:rsidR="004F69D6">
        <w:t>’</w:t>
      </w:r>
      <w:r w:rsidRPr="00033231">
        <w:t>une taille plus élevée</w:t>
      </w:r>
      <w:r w:rsidR="004F69D6">
        <w:t>.</w:t>
      </w:r>
    </w:p>
    <w:p w14:paraId="382120AA" w14:textId="0CFC714E" w:rsidR="004F69D6" w:rsidRDefault="00000000" w:rsidP="0021796F">
      <w:r w:rsidRPr="00033231">
        <w:t>Pendant ce temps</w:t>
      </w:r>
      <w:r w:rsidR="004F69D6">
        <w:t>, M. </w:t>
      </w:r>
      <w:r w:rsidRPr="00033231">
        <w:t>Moore avait sellé son cheval</w:t>
      </w:r>
      <w:r w:rsidR="004F69D6">
        <w:t xml:space="preserve">, </w:t>
      </w:r>
      <w:r w:rsidRPr="00033231">
        <w:t>et avec l</w:t>
      </w:r>
      <w:r w:rsidR="004F69D6">
        <w:t>’</w:t>
      </w:r>
      <w:r w:rsidRPr="00033231">
        <w:t>aide de Sarah</w:t>
      </w:r>
      <w:r w:rsidR="004F69D6">
        <w:t xml:space="preserve">, </w:t>
      </w:r>
      <w:r w:rsidRPr="00033231">
        <w:t>la servante</w:t>
      </w:r>
      <w:r w:rsidR="004F69D6">
        <w:t xml:space="preserve">, </w:t>
      </w:r>
      <w:r w:rsidRPr="00033231">
        <w:t>avait éclairé la fabrique</w:t>
      </w:r>
      <w:r w:rsidR="004F69D6">
        <w:t xml:space="preserve">, </w:t>
      </w:r>
      <w:r w:rsidRPr="00033231">
        <w:t>dont la f</w:t>
      </w:r>
      <w:r w:rsidRPr="00033231">
        <w:t>a</w:t>
      </w:r>
      <w:r w:rsidRPr="00033231">
        <w:t>çade étendue était maintenant illuminée et jetait sur la cour une clarté suffisante pour éloigner toute crainte de confusion</w:t>
      </w:r>
      <w:r w:rsidR="004F69D6">
        <w:t xml:space="preserve">. </w:t>
      </w:r>
      <w:r w:rsidRPr="00033231">
        <w:t>Déjà on entendait un profond bourdonnement de voix</w:t>
      </w:r>
      <w:r w:rsidR="004F69D6">
        <w:t>. M. </w:t>
      </w:r>
      <w:r w:rsidRPr="00033231">
        <w:t>Malone était enfin sorti du comptoir</w:t>
      </w:r>
      <w:r w:rsidR="004F69D6">
        <w:t xml:space="preserve">, </w:t>
      </w:r>
      <w:r w:rsidRPr="00033231">
        <w:t>après avoir pris la précaution de plonger sa tête et sa face dans une jarre d</w:t>
      </w:r>
      <w:r w:rsidR="004F69D6">
        <w:t>’</w:t>
      </w:r>
      <w:r w:rsidRPr="00033231">
        <w:t>eau</w:t>
      </w:r>
      <w:r w:rsidR="004F69D6">
        <w:t xml:space="preserve">, </w:t>
      </w:r>
      <w:r w:rsidRPr="00033231">
        <w:t>et cette préca</w:t>
      </w:r>
      <w:r w:rsidRPr="00033231">
        <w:t>u</w:t>
      </w:r>
      <w:r w:rsidRPr="00033231">
        <w:t>tion</w:t>
      </w:r>
      <w:r w:rsidR="004F69D6">
        <w:t xml:space="preserve">, </w:t>
      </w:r>
      <w:r w:rsidRPr="00033231">
        <w:t>jointe à l</w:t>
      </w:r>
      <w:r w:rsidR="004F69D6">
        <w:t>’</w:t>
      </w:r>
      <w:r w:rsidRPr="00033231">
        <w:t>alarme soudaine</w:t>
      </w:r>
      <w:r w:rsidR="004F69D6">
        <w:t xml:space="preserve">, </w:t>
      </w:r>
      <w:r w:rsidRPr="00033231">
        <w:t>lui avait presque rendu l</w:t>
      </w:r>
      <w:r w:rsidR="004F69D6">
        <w:t>’</w:t>
      </w:r>
      <w:r w:rsidRPr="00033231">
        <w:t>usage de ses sens</w:t>
      </w:r>
      <w:r w:rsidR="004F69D6">
        <w:t xml:space="preserve">, </w:t>
      </w:r>
      <w:r w:rsidRPr="00033231">
        <w:t>que le punch avait un peu dispersés</w:t>
      </w:r>
      <w:r w:rsidR="004F69D6">
        <w:t xml:space="preserve">. </w:t>
      </w:r>
      <w:r w:rsidRPr="00033231">
        <w:t>Il se tenait avec son chapeau en arrière de sa tête</w:t>
      </w:r>
      <w:r w:rsidR="004F69D6">
        <w:t xml:space="preserve">, </w:t>
      </w:r>
      <w:r w:rsidRPr="00033231">
        <w:t>et son bâton dans sa main droite</w:t>
      </w:r>
      <w:r w:rsidR="004F69D6">
        <w:t xml:space="preserve">, </w:t>
      </w:r>
      <w:r w:rsidRPr="00033231">
        <w:t>répondant au hasard aux questions qui lui étaient adre</w:t>
      </w:r>
      <w:r w:rsidRPr="00033231">
        <w:t>s</w:t>
      </w:r>
      <w:r w:rsidRPr="00033231">
        <w:t>sées par ceux qui arrivaient de la Maison-Rouge</w:t>
      </w:r>
      <w:r w:rsidR="004F69D6">
        <w:t>. M. </w:t>
      </w:r>
      <w:r w:rsidRPr="00033231">
        <w:t>Moore p</w:t>
      </w:r>
      <w:r w:rsidRPr="00033231">
        <w:t>a</w:t>
      </w:r>
      <w:r w:rsidRPr="00033231">
        <w:t>rut et se trouva en face du large chapeau et du poney</w:t>
      </w:r>
      <w:r w:rsidR="004F69D6">
        <w:t>.</w:t>
      </w:r>
    </w:p>
    <w:p w14:paraId="0CE4CA2A" w14:textId="77777777" w:rsidR="004F69D6" w:rsidRDefault="004F69D6" w:rsidP="0021796F">
      <w:r>
        <w:t>« </w:t>
      </w:r>
      <w:r w:rsidR="00000000" w:rsidRPr="00033231">
        <w:t>Eh bien</w:t>
      </w:r>
      <w:r>
        <w:t xml:space="preserve"> ! </w:t>
      </w:r>
      <w:r w:rsidR="00000000" w:rsidRPr="00033231">
        <w:t>Moore</w:t>
      </w:r>
      <w:r>
        <w:t xml:space="preserve">, </w:t>
      </w:r>
      <w:r w:rsidR="00000000" w:rsidRPr="00033231">
        <w:t>que nous voulez-vous</w:t>
      </w:r>
      <w:r>
        <w:t xml:space="preserve"> ? </w:t>
      </w:r>
      <w:r w:rsidR="00000000" w:rsidRPr="00033231">
        <w:t>Je pensais que vous auriez besoin de nous ce soir</w:t>
      </w:r>
      <w:r>
        <w:t xml:space="preserve"> ; </w:t>
      </w:r>
      <w:r w:rsidR="00000000" w:rsidRPr="00033231">
        <w:t>moi et l</w:t>
      </w:r>
      <w:r>
        <w:t>’</w:t>
      </w:r>
      <w:r w:rsidR="00000000" w:rsidRPr="00033231">
        <w:t>hetman</w:t>
      </w:r>
      <w:r>
        <w:t xml:space="preserve"> (</w:t>
      </w:r>
      <w:r w:rsidR="00000000" w:rsidRPr="00033231">
        <w:t>caressant le cou du poney</w:t>
      </w:r>
      <w:r>
        <w:t xml:space="preserve">), </w:t>
      </w:r>
      <w:r w:rsidR="00000000" w:rsidRPr="00033231">
        <w:t>Tom et son cheval</w:t>
      </w:r>
      <w:r>
        <w:t xml:space="preserve">. </w:t>
      </w:r>
      <w:r w:rsidR="00000000" w:rsidRPr="00033231">
        <w:t>Lorsque j</w:t>
      </w:r>
      <w:r>
        <w:t>’</w:t>
      </w:r>
      <w:r w:rsidR="00000000" w:rsidRPr="00033231">
        <w:t>ai entendu la cl</w:t>
      </w:r>
      <w:r w:rsidR="00000000" w:rsidRPr="00033231">
        <w:t>o</w:t>
      </w:r>
      <w:r w:rsidR="00000000" w:rsidRPr="00033231">
        <w:t>che</w:t>
      </w:r>
      <w:r>
        <w:t xml:space="preserve">, </w:t>
      </w:r>
      <w:r w:rsidR="00000000" w:rsidRPr="00033231">
        <w:t>je n</w:t>
      </w:r>
      <w:r>
        <w:t>’</w:t>
      </w:r>
      <w:r w:rsidR="00000000" w:rsidRPr="00033231">
        <w:t>ai pu tenir en place</w:t>
      </w:r>
      <w:r>
        <w:t xml:space="preserve">, </w:t>
      </w:r>
      <w:r w:rsidR="00000000" w:rsidRPr="00033231">
        <w:t>et j</w:t>
      </w:r>
      <w:r>
        <w:t>’</w:t>
      </w:r>
      <w:r w:rsidR="00000000" w:rsidRPr="00033231">
        <w:t xml:space="preserve">ai laissé </w:t>
      </w:r>
      <w:proofErr w:type="spellStart"/>
      <w:r w:rsidR="00000000" w:rsidRPr="00033231">
        <w:t>Boultby</w:t>
      </w:r>
      <w:proofErr w:type="spellEnd"/>
      <w:r w:rsidR="00000000" w:rsidRPr="00033231">
        <w:t xml:space="preserve"> finir de souper seul</w:t>
      </w:r>
      <w:r>
        <w:t xml:space="preserve"> ; </w:t>
      </w:r>
      <w:r w:rsidR="00000000" w:rsidRPr="00033231">
        <w:t>mais où est l</w:t>
      </w:r>
      <w:r>
        <w:t>’</w:t>
      </w:r>
      <w:r w:rsidR="00000000" w:rsidRPr="00033231">
        <w:t>ennemi</w:t>
      </w:r>
      <w:r>
        <w:t xml:space="preserve"> ? </w:t>
      </w:r>
      <w:r w:rsidR="00000000" w:rsidRPr="00033231">
        <w:t>Je ne vois ici ni masque ni figure barbouillée</w:t>
      </w:r>
      <w:r>
        <w:t xml:space="preserve">, </w:t>
      </w:r>
      <w:r w:rsidR="00000000" w:rsidRPr="00033231">
        <w:t>et il n</w:t>
      </w:r>
      <w:r>
        <w:t>’</w:t>
      </w:r>
      <w:r w:rsidR="00000000" w:rsidRPr="00033231">
        <w:t>y a pas une vitre brisée à vos fenêtres</w:t>
      </w:r>
      <w:r>
        <w:t xml:space="preserve">. </w:t>
      </w:r>
      <w:r w:rsidR="00000000" w:rsidRPr="00033231">
        <w:t>Avez-vous eu une attaque</w:t>
      </w:r>
      <w:r>
        <w:t xml:space="preserve">, </w:t>
      </w:r>
      <w:r w:rsidR="00000000" w:rsidRPr="00033231">
        <w:t>ou en attendez-vous une</w:t>
      </w:r>
      <w:r>
        <w:t> ?</w:t>
      </w:r>
    </w:p>
    <w:p w14:paraId="0200988B" w14:textId="77777777" w:rsidR="004F69D6" w:rsidRDefault="004F69D6" w:rsidP="0021796F">
      <w:r>
        <w:t>— </w:t>
      </w:r>
      <w:r w:rsidR="00000000" w:rsidRPr="00033231">
        <w:t>Oh</w:t>
      </w:r>
      <w:r>
        <w:t xml:space="preserve"> ! </w:t>
      </w:r>
      <w:r w:rsidR="00000000" w:rsidRPr="00033231">
        <w:t>nullement</w:t>
      </w:r>
      <w:r>
        <w:t xml:space="preserve">. </w:t>
      </w:r>
      <w:r w:rsidR="00000000" w:rsidRPr="00033231">
        <w:t>Je n</w:t>
      </w:r>
      <w:r>
        <w:t>’</w:t>
      </w:r>
      <w:r w:rsidR="00000000" w:rsidRPr="00033231">
        <w:t>en ai eu ni n</w:t>
      </w:r>
      <w:r>
        <w:t>’</w:t>
      </w:r>
      <w:r w:rsidR="00000000" w:rsidRPr="00033231">
        <w:t>en attends</w:t>
      </w:r>
      <w:r>
        <w:t xml:space="preserve">, </w:t>
      </w:r>
      <w:r w:rsidR="00000000" w:rsidRPr="00033231">
        <w:t>répondit froidement Moore</w:t>
      </w:r>
      <w:r>
        <w:t xml:space="preserve">. </w:t>
      </w:r>
      <w:r w:rsidR="00000000" w:rsidRPr="00033231">
        <w:t>J</w:t>
      </w:r>
      <w:r>
        <w:t>’</w:t>
      </w:r>
      <w:r w:rsidR="00000000" w:rsidRPr="00033231">
        <w:t>ai seulement ordonné de sonner la cloche</w:t>
      </w:r>
      <w:r>
        <w:t xml:space="preserve">, </w:t>
      </w:r>
      <w:r w:rsidR="00000000" w:rsidRPr="00033231">
        <w:t>parce que j</w:t>
      </w:r>
      <w:r>
        <w:t>’</w:t>
      </w:r>
      <w:r w:rsidR="00000000" w:rsidRPr="00033231">
        <w:t xml:space="preserve">ai besoin que deux ou trois voisins restent ici à </w:t>
      </w:r>
      <w:proofErr w:type="spellStart"/>
      <w:r w:rsidR="00000000" w:rsidRPr="00033231">
        <w:t>Ho</w:t>
      </w:r>
      <w:r w:rsidR="00000000" w:rsidRPr="00033231">
        <w:t>l</w:t>
      </w:r>
      <w:r w:rsidR="00000000" w:rsidRPr="00033231">
        <w:t>low</w:t>
      </w:r>
      <w:proofErr w:type="spellEnd"/>
      <w:r>
        <w:t xml:space="preserve">, </w:t>
      </w:r>
      <w:r w:rsidR="00000000" w:rsidRPr="00033231">
        <w:t>pendant que moi et deux ou trois autres nous irons au m</w:t>
      </w:r>
      <w:r w:rsidR="00000000" w:rsidRPr="00033231">
        <w:t>a</w:t>
      </w:r>
      <w:r w:rsidR="00000000" w:rsidRPr="00033231">
        <w:t xml:space="preserve">rais de </w:t>
      </w:r>
      <w:proofErr w:type="spellStart"/>
      <w:r w:rsidR="00000000" w:rsidRPr="00033231">
        <w:t>Stilbro</w:t>
      </w:r>
      <w:proofErr w:type="spellEnd"/>
      <w:r>
        <w:t>’.</w:t>
      </w:r>
    </w:p>
    <w:p w14:paraId="581727CA" w14:textId="77777777" w:rsidR="004F69D6" w:rsidRDefault="004F69D6" w:rsidP="0021796F">
      <w:r>
        <w:lastRenderedPageBreak/>
        <w:t>— </w:t>
      </w:r>
      <w:r w:rsidR="00000000" w:rsidRPr="00033231">
        <w:t xml:space="preserve">Au marais de </w:t>
      </w:r>
      <w:proofErr w:type="spellStart"/>
      <w:r w:rsidR="00000000" w:rsidRPr="00033231">
        <w:t>Stilbro</w:t>
      </w:r>
      <w:proofErr w:type="spellEnd"/>
      <w:r>
        <w:t xml:space="preserve">’ ! </w:t>
      </w:r>
      <w:r w:rsidR="00000000" w:rsidRPr="00033231">
        <w:t>Pour quoi faire</w:t>
      </w:r>
      <w:r>
        <w:t xml:space="preserve"> ? </w:t>
      </w:r>
      <w:r w:rsidR="00000000" w:rsidRPr="00033231">
        <w:t>Pour aller au-devant des voitures</w:t>
      </w:r>
      <w:r>
        <w:t> ?</w:t>
      </w:r>
    </w:p>
    <w:p w14:paraId="3D7FE54A" w14:textId="77777777" w:rsidR="004F69D6" w:rsidRDefault="004F69D6" w:rsidP="0021796F">
      <w:r>
        <w:t>— </w:t>
      </w:r>
      <w:r w:rsidR="00000000" w:rsidRPr="00033231">
        <w:t>Les voitures sont arrivées depuis une heure</w:t>
      </w:r>
      <w:r>
        <w:t>.</w:t>
      </w:r>
    </w:p>
    <w:p w14:paraId="11D0FE0E" w14:textId="77777777" w:rsidR="004F69D6" w:rsidRDefault="004F69D6" w:rsidP="0021796F">
      <w:r>
        <w:t>— </w:t>
      </w:r>
      <w:r w:rsidR="00000000" w:rsidRPr="00033231">
        <w:t>Alors tout va bien</w:t>
      </w:r>
      <w:r>
        <w:t xml:space="preserve">. </w:t>
      </w:r>
      <w:r w:rsidR="00000000" w:rsidRPr="00033231">
        <w:t>Que voulez-vous de plus</w:t>
      </w:r>
      <w:r>
        <w:t> ?</w:t>
      </w:r>
    </w:p>
    <w:p w14:paraId="39568726" w14:textId="2B3CC44E" w:rsidR="00000000" w:rsidRPr="00033231" w:rsidRDefault="004F69D6" w:rsidP="0021796F">
      <w:r>
        <w:t>— </w:t>
      </w:r>
      <w:r w:rsidR="00000000" w:rsidRPr="00033231">
        <w:t>Elles sont revenues vides</w:t>
      </w:r>
      <w:r>
        <w:t xml:space="preserve">, </w:t>
      </w:r>
      <w:r w:rsidR="00000000" w:rsidRPr="00033231">
        <w:t xml:space="preserve">et </w:t>
      </w:r>
      <w:r>
        <w:t>Joe</w:t>
      </w:r>
      <w:r w:rsidR="00000000" w:rsidRPr="00033231">
        <w:t xml:space="preserve"> Scott et compagnie ont été laissés sur le marais</w:t>
      </w:r>
      <w:r>
        <w:t xml:space="preserve">, </w:t>
      </w:r>
      <w:r w:rsidR="00000000" w:rsidRPr="00033231">
        <w:t>ainsi que les métiers</w:t>
      </w:r>
      <w:r>
        <w:t xml:space="preserve">. </w:t>
      </w:r>
      <w:r w:rsidR="00000000" w:rsidRPr="00033231">
        <w:t>Lisez ce papier</w:t>
      </w:r>
      <w:r>
        <w:t>. »</w:t>
      </w:r>
    </w:p>
    <w:p w14:paraId="6B6AFB5D" w14:textId="757DA926" w:rsidR="004F69D6" w:rsidRDefault="004F69D6" w:rsidP="0021796F">
      <w:r>
        <w:t>M. </w:t>
      </w:r>
      <w:proofErr w:type="spellStart"/>
      <w:r w:rsidR="00000000" w:rsidRPr="00033231">
        <w:t>Helstone</w:t>
      </w:r>
      <w:proofErr w:type="spellEnd"/>
      <w:r w:rsidR="00000000" w:rsidRPr="00033231">
        <w:t xml:space="preserve"> prit et parcourut le document dont nous avons déjà donné le contenu</w:t>
      </w:r>
      <w:r>
        <w:t>.</w:t>
      </w:r>
    </w:p>
    <w:p w14:paraId="078D86A6" w14:textId="77777777" w:rsidR="004F69D6" w:rsidRDefault="004F69D6" w:rsidP="0021796F">
      <w:r>
        <w:t>« </w:t>
      </w:r>
      <w:r w:rsidR="00000000" w:rsidRPr="00033231">
        <w:t>Hum</w:t>
      </w:r>
      <w:r>
        <w:t xml:space="preserve"> ! </w:t>
      </w:r>
      <w:r w:rsidR="00000000" w:rsidRPr="00033231">
        <w:t>Ils vous ont traité absolument comme ils traitent les autres</w:t>
      </w:r>
      <w:r>
        <w:t xml:space="preserve">. </w:t>
      </w:r>
      <w:r w:rsidR="00000000" w:rsidRPr="00033231">
        <w:t>Mais</w:t>
      </w:r>
      <w:r>
        <w:t xml:space="preserve">, </w:t>
      </w:r>
      <w:r w:rsidR="00000000" w:rsidRPr="00033231">
        <w:t>cependant</w:t>
      </w:r>
      <w:r>
        <w:t xml:space="preserve">, </w:t>
      </w:r>
      <w:r w:rsidR="00000000" w:rsidRPr="00033231">
        <w:t>ces pauvres diables qui sont dans le fossé doivent attendre du secours avec impatience</w:t>
      </w:r>
      <w:r>
        <w:t xml:space="preserve">. </w:t>
      </w:r>
      <w:r w:rsidR="00000000" w:rsidRPr="00033231">
        <w:t>La nuit est bien humide pour une semblable couche</w:t>
      </w:r>
      <w:r>
        <w:t xml:space="preserve">. </w:t>
      </w:r>
      <w:r w:rsidR="00000000" w:rsidRPr="00033231">
        <w:t>Tom et moi nous irons avec vous</w:t>
      </w:r>
      <w:r>
        <w:t xml:space="preserve"> ; </w:t>
      </w:r>
      <w:r w:rsidR="00000000" w:rsidRPr="00033231">
        <w:t>Malone peut rester ici et prendre soin de la fabrique</w:t>
      </w:r>
      <w:r>
        <w:t xml:space="preserve">. </w:t>
      </w:r>
      <w:r w:rsidR="00000000" w:rsidRPr="00033231">
        <w:t>Mais qu</w:t>
      </w:r>
      <w:r>
        <w:t>’</w:t>
      </w:r>
      <w:r w:rsidR="00000000" w:rsidRPr="00033231">
        <w:t>a-t-il donc</w:t>
      </w:r>
      <w:r>
        <w:t xml:space="preserve"> ? </w:t>
      </w:r>
      <w:r w:rsidR="00000000" w:rsidRPr="00033231">
        <w:t>Les yeux semblent lui sortir de la tête</w:t>
      </w:r>
      <w:r>
        <w:t>.</w:t>
      </w:r>
    </w:p>
    <w:p w14:paraId="6F11656F" w14:textId="77777777" w:rsidR="004F69D6" w:rsidRDefault="004F69D6" w:rsidP="0021796F">
      <w:r>
        <w:t>— </w:t>
      </w:r>
      <w:r w:rsidR="00000000" w:rsidRPr="00033231">
        <w:t>Il a mangé une côtelette de mouton</w:t>
      </w:r>
      <w:r>
        <w:t>.</w:t>
      </w:r>
    </w:p>
    <w:p w14:paraId="3DEBA4AD" w14:textId="77777777" w:rsidR="004F69D6" w:rsidRDefault="004F69D6" w:rsidP="0021796F">
      <w:r>
        <w:t>— </w:t>
      </w:r>
      <w:r w:rsidR="00000000" w:rsidRPr="00033231">
        <w:t>Vraiment</w:t>
      </w:r>
      <w:r>
        <w:t xml:space="preserve"> ! </w:t>
      </w:r>
      <w:r w:rsidR="00000000" w:rsidRPr="00033231">
        <w:t>Pierre-Auguste</w:t>
      </w:r>
      <w:r>
        <w:t xml:space="preserve">, </w:t>
      </w:r>
      <w:r w:rsidR="00000000" w:rsidRPr="00033231">
        <w:t>tenez-vous sur vos gardes</w:t>
      </w:r>
      <w:r>
        <w:t xml:space="preserve"> ! </w:t>
      </w:r>
      <w:r w:rsidR="00000000" w:rsidRPr="00033231">
        <w:t>ne mangez plus de côtelettes de mouton cette nuit</w:t>
      </w:r>
      <w:r>
        <w:t xml:space="preserve">. </w:t>
      </w:r>
      <w:r w:rsidR="00000000" w:rsidRPr="00033231">
        <w:t>On vous laisse le commandement de cette fabrique</w:t>
      </w:r>
      <w:r>
        <w:t xml:space="preserve">, </w:t>
      </w:r>
      <w:r w:rsidR="00000000" w:rsidRPr="00033231">
        <w:t>un poste honorable</w:t>
      </w:r>
      <w:r>
        <w:t>.</w:t>
      </w:r>
    </w:p>
    <w:p w14:paraId="2A6E527C" w14:textId="77777777" w:rsidR="004F69D6" w:rsidRDefault="004F69D6" w:rsidP="0021796F">
      <w:r>
        <w:t>— </w:t>
      </w:r>
      <w:r w:rsidR="00000000" w:rsidRPr="00033231">
        <w:t>Quelqu</w:t>
      </w:r>
      <w:r>
        <w:t>’</w:t>
      </w:r>
      <w:r w:rsidR="00000000" w:rsidRPr="00033231">
        <w:t>un restera-t-il avec moi</w:t>
      </w:r>
      <w:r>
        <w:t> ?</w:t>
      </w:r>
    </w:p>
    <w:p w14:paraId="02F27A95" w14:textId="53CC583C" w:rsidR="00000000" w:rsidRPr="00033231" w:rsidRDefault="004F69D6" w:rsidP="0021796F">
      <w:r>
        <w:t>— </w:t>
      </w:r>
      <w:r w:rsidR="00000000" w:rsidRPr="00033231">
        <w:t>Choisissez parmi les personnes ici réunies</w:t>
      </w:r>
      <w:r>
        <w:t xml:space="preserve">. </w:t>
      </w:r>
      <w:r w:rsidR="00000000" w:rsidRPr="00033231">
        <w:t>Mes garçons</w:t>
      </w:r>
      <w:r>
        <w:t xml:space="preserve">, </w:t>
      </w:r>
      <w:r w:rsidR="00000000" w:rsidRPr="00033231">
        <w:t>combien d</w:t>
      </w:r>
      <w:r>
        <w:t>’</w:t>
      </w:r>
      <w:r w:rsidR="00000000" w:rsidRPr="00033231">
        <w:t>entre vous veulent rester ici</w:t>
      </w:r>
      <w:r>
        <w:t xml:space="preserve">, </w:t>
      </w:r>
      <w:r w:rsidR="00000000" w:rsidRPr="00033231">
        <w:t>et combien veulent v</w:t>
      </w:r>
      <w:r w:rsidR="00000000" w:rsidRPr="00033231">
        <w:t>e</w:t>
      </w:r>
      <w:r w:rsidR="00000000" w:rsidRPr="00033231">
        <w:t xml:space="preserve">nir avec moi et </w:t>
      </w:r>
      <w:r>
        <w:t>M. </w:t>
      </w:r>
      <w:r w:rsidR="00000000" w:rsidRPr="00033231">
        <w:t xml:space="preserve">Moore au marais de </w:t>
      </w:r>
      <w:proofErr w:type="spellStart"/>
      <w:r w:rsidR="00000000" w:rsidRPr="00033231">
        <w:t>Stilbro</w:t>
      </w:r>
      <w:proofErr w:type="spellEnd"/>
      <w:r>
        <w:t xml:space="preserve">’, </w:t>
      </w:r>
      <w:r w:rsidR="00000000" w:rsidRPr="00033231">
        <w:t>pour joindre quelques hommes qui ont été surpris et attaqués par les br</w:t>
      </w:r>
      <w:r w:rsidR="00000000" w:rsidRPr="00033231">
        <w:t>i</w:t>
      </w:r>
      <w:r w:rsidR="00000000" w:rsidRPr="00033231">
        <w:t>seurs de métiers</w:t>
      </w:r>
      <w:r>
        <w:t> ? »</w:t>
      </w:r>
    </w:p>
    <w:p w14:paraId="0D4D79B9" w14:textId="0089F057" w:rsidR="004F69D6" w:rsidRDefault="00000000" w:rsidP="0021796F">
      <w:r w:rsidRPr="00033231">
        <w:lastRenderedPageBreak/>
        <w:t>Trois seulement s</w:t>
      </w:r>
      <w:r w:rsidR="004F69D6">
        <w:t>’</w:t>
      </w:r>
      <w:r w:rsidRPr="00033231">
        <w:t>offrirent pour aller</w:t>
      </w:r>
      <w:r w:rsidR="004F69D6">
        <w:t xml:space="preserve">, </w:t>
      </w:r>
      <w:r w:rsidRPr="00033231">
        <w:t>le reste préféra re</w:t>
      </w:r>
      <w:r w:rsidRPr="00033231">
        <w:t>s</w:t>
      </w:r>
      <w:r w:rsidRPr="00033231">
        <w:t>ter</w:t>
      </w:r>
      <w:r w:rsidR="004F69D6">
        <w:t xml:space="preserve">. </w:t>
      </w:r>
      <w:r w:rsidRPr="00033231">
        <w:t xml:space="preserve">Comme </w:t>
      </w:r>
      <w:r w:rsidR="004F69D6">
        <w:t>M. </w:t>
      </w:r>
      <w:r w:rsidRPr="00033231">
        <w:t>Moore montait à cheval</w:t>
      </w:r>
      <w:r w:rsidR="004F69D6">
        <w:t xml:space="preserve">, </w:t>
      </w:r>
      <w:r w:rsidRPr="00033231">
        <w:t>le recteur lui demanda à voix basse s</w:t>
      </w:r>
      <w:r w:rsidR="004F69D6">
        <w:t>’</w:t>
      </w:r>
      <w:r w:rsidRPr="00033231">
        <w:t>il avait enfermé les côtelettes</w:t>
      </w:r>
      <w:r w:rsidR="004F69D6">
        <w:t xml:space="preserve">, </w:t>
      </w:r>
      <w:r w:rsidRPr="00033231">
        <w:t>de façon que Pierre-Auguste ne pût les prendre</w:t>
      </w:r>
      <w:r w:rsidR="004F69D6">
        <w:t xml:space="preserve">. </w:t>
      </w:r>
      <w:r w:rsidRPr="00033231">
        <w:t>Le manufacturier fit un signe affi</w:t>
      </w:r>
      <w:r w:rsidRPr="00033231">
        <w:t>r</w:t>
      </w:r>
      <w:r w:rsidRPr="00033231">
        <w:t>matif</w:t>
      </w:r>
      <w:r w:rsidR="004F69D6">
        <w:t xml:space="preserve">, </w:t>
      </w:r>
      <w:r w:rsidRPr="00033231">
        <w:t>et la troupe se mit en marche</w:t>
      </w:r>
      <w:r w:rsidR="004F69D6">
        <w:t>.</w:t>
      </w:r>
    </w:p>
    <w:p w14:paraId="4A3C7C40" w14:textId="163A6439" w:rsidR="004F69D6" w:rsidRDefault="00000000" w:rsidP="004F69D6">
      <w:pPr>
        <w:pStyle w:val="Titre2"/>
        <w:rPr>
          <w:szCs w:val="44"/>
        </w:rPr>
      </w:pPr>
      <w:bookmarkStart w:id="3" w:name="_Toc199956084"/>
      <w:r w:rsidRPr="00AF30F4">
        <w:rPr>
          <w:szCs w:val="44"/>
        </w:rPr>
        <w:lastRenderedPageBreak/>
        <w:t>CHAPITRE III</w:t>
      </w:r>
      <w:r w:rsidR="004F69D6">
        <w:rPr>
          <w:szCs w:val="44"/>
        </w:rPr>
        <w:t>.</w:t>
      </w:r>
      <w:r w:rsidR="004F69D6">
        <w:rPr>
          <w:szCs w:val="44"/>
        </w:rPr>
        <w:br/>
      </w:r>
      <w:r w:rsidRPr="00AF30F4">
        <w:rPr>
          <w:szCs w:val="44"/>
        </w:rPr>
        <w:br/>
      </w:r>
      <w:r w:rsidR="004F69D6">
        <w:rPr>
          <w:szCs w:val="44"/>
        </w:rPr>
        <w:t>M. </w:t>
      </w:r>
      <w:r w:rsidRPr="00AF30F4">
        <w:rPr>
          <w:szCs w:val="44"/>
        </w:rPr>
        <w:t>Yorke</w:t>
      </w:r>
      <w:r w:rsidR="004F69D6">
        <w:rPr>
          <w:szCs w:val="44"/>
        </w:rPr>
        <w:t>.</w:t>
      </w:r>
      <w:bookmarkEnd w:id="3"/>
    </w:p>
    <w:p w14:paraId="3F2E68B0" w14:textId="4023E7F4" w:rsidR="004F69D6" w:rsidRDefault="00000000" w:rsidP="0021796F">
      <w:r w:rsidRPr="00033231">
        <w:t>Il paraît que la gaieté dépend au moins autant de ce qui se passe au dedans de nous</w:t>
      </w:r>
      <w:r w:rsidR="004F69D6">
        <w:t xml:space="preserve">, </w:t>
      </w:r>
      <w:r w:rsidRPr="00033231">
        <w:t>que de ce qui se passe au-dehors et à l</w:t>
      </w:r>
      <w:r w:rsidR="004F69D6">
        <w:t>’</w:t>
      </w:r>
      <w:r w:rsidRPr="00033231">
        <w:t>entour de nous</w:t>
      </w:r>
      <w:r w:rsidR="004F69D6">
        <w:t xml:space="preserve">. </w:t>
      </w:r>
      <w:r w:rsidRPr="00033231">
        <w:t xml:space="preserve">Je suis amené à faire cette remarque vulgaire en voyant </w:t>
      </w:r>
      <w:r w:rsidR="004F69D6">
        <w:t>M. </w:t>
      </w:r>
      <w:proofErr w:type="spellStart"/>
      <w:r w:rsidRPr="00033231">
        <w:t>Helstone</w:t>
      </w:r>
      <w:proofErr w:type="spellEnd"/>
      <w:r w:rsidRPr="00033231">
        <w:t xml:space="preserve"> et </w:t>
      </w:r>
      <w:r w:rsidR="004F69D6">
        <w:t>M. </w:t>
      </w:r>
      <w:r w:rsidRPr="00033231">
        <w:t>Moore s</w:t>
      </w:r>
      <w:r w:rsidR="004F69D6">
        <w:t>’</w:t>
      </w:r>
      <w:r w:rsidRPr="00033231">
        <w:t>éloigner des portes de la fabrique à la tête de leur petite troupe</w:t>
      </w:r>
      <w:r w:rsidR="004F69D6">
        <w:t xml:space="preserve">, </w:t>
      </w:r>
      <w:r w:rsidRPr="00033231">
        <w:t>dans la situation d</w:t>
      </w:r>
      <w:r w:rsidR="004F69D6">
        <w:t>’</w:t>
      </w:r>
      <w:r w:rsidRPr="00033231">
        <w:t>esprit la plus gaie possible</w:t>
      </w:r>
      <w:r w:rsidR="004F69D6">
        <w:t xml:space="preserve">. </w:t>
      </w:r>
      <w:r w:rsidRPr="00033231">
        <w:t>Quand un rayon de lumière</w:t>
      </w:r>
      <w:r w:rsidR="004F69D6">
        <w:t xml:space="preserve"> (</w:t>
      </w:r>
      <w:r w:rsidRPr="00033231">
        <w:t>car les trois piétons de la bande portaient une lanterne</w:t>
      </w:r>
      <w:r w:rsidR="004F69D6">
        <w:t xml:space="preserve">) </w:t>
      </w:r>
      <w:r w:rsidRPr="00033231">
        <w:t>tombait sur le v</w:t>
      </w:r>
      <w:r w:rsidRPr="00033231">
        <w:t>i</w:t>
      </w:r>
      <w:r w:rsidRPr="00033231">
        <w:t>s</w:t>
      </w:r>
      <w:r w:rsidRPr="00033231">
        <w:t>a</w:t>
      </w:r>
      <w:r w:rsidRPr="00033231">
        <w:t>ge de Moore</w:t>
      </w:r>
      <w:r w:rsidR="004F69D6">
        <w:t xml:space="preserve">, </w:t>
      </w:r>
      <w:r w:rsidRPr="00033231">
        <w:t>vous pouviez voir ses yeux briller d</w:t>
      </w:r>
      <w:r w:rsidR="004F69D6">
        <w:t>’</w:t>
      </w:r>
      <w:r w:rsidRPr="00033231">
        <w:t>un éclat ina</w:t>
      </w:r>
      <w:r w:rsidRPr="00033231">
        <w:t>c</w:t>
      </w:r>
      <w:r w:rsidRPr="00033231">
        <w:t>coutumé</w:t>
      </w:r>
      <w:r w:rsidR="004F69D6">
        <w:t xml:space="preserve">, </w:t>
      </w:r>
      <w:r w:rsidRPr="00033231">
        <w:t>et une vivacité toute nouvelle éclairer sa physi</w:t>
      </w:r>
      <w:r w:rsidRPr="00033231">
        <w:t>o</w:t>
      </w:r>
      <w:r w:rsidRPr="00033231">
        <w:t>n</w:t>
      </w:r>
      <w:r w:rsidRPr="00033231">
        <w:t>o</w:t>
      </w:r>
      <w:r w:rsidRPr="00033231">
        <w:t>mie</w:t>
      </w:r>
      <w:r w:rsidR="004F69D6">
        <w:t xml:space="preserve"> ; </w:t>
      </w:r>
      <w:r w:rsidRPr="00033231">
        <w:t>il en était de même du recteur</w:t>
      </w:r>
      <w:r w:rsidR="004F69D6">
        <w:t xml:space="preserve">, </w:t>
      </w:r>
      <w:r w:rsidRPr="00033231">
        <w:t>dont les traits durs avaient pris une expression de gaieté toute particulière</w:t>
      </w:r>
      <w:r w:rsidR="004F69D6">
        <w:t xml:space="preserve">. </w:t>
      </w:r>
      <w:r w:rsidRPr="00033231">
        <w:t>Cepe</w:t>
      </w:r>
      <w:r w:rsidRPr="00033231">
        <w:t>n</w:t>
      </w:r>
      <w:r w:rsidRPr="00033231">
        <w:t>dant une nuit humide et froide</w:t>
      </w:r>
      <w:r w:rsidR="004F69D6">
        <w:t xml:space="preserve">, </w:t>
      </w:r>
      <w:r w:rsidRPr="00033231">
        <w:t>une expédition périlleuse</w:t>
      </w:r>
      <w:r w:rsidR="004F69D6">
        <w:t xml:space="preserve">, </w:t>
      </w:r>
      <w:r w:rsidRPr="00033231">
        <w:t>direz-vous</w:t>
      </w:r>
      <w:r w:rsidR="004F69D6">
        <w:t xml:space="preserve">, </w:t>
      </w:r>
      <w:r w:rsidRPr="00033231">
        <w:t>ne sont pas des circonstances faites pour animer ceux qui sont e</w:t>
      </w:r>
      <w:r w:rsidRPr="00033231">
        <w:t>x</w:t>
      </w:r>
      <w:r w:rsidRPr="00033231">
        <w:t>posés à l</w:t>
      </w:r>
      <w:r w:rsidR="004F69D6">
        <w:t>’</w:t>
      </w:r>
      <w:r w:rsidRPr="00033231">
        <w:t>humidité et engagés dans l</w:t>
      </w:r>
      <w:r w:rsidR="004F69D6">
        <w:t>’</w:t>
      </w:r>
      <w:r w:rsidRPr="00033231">
        <w:t>aventure</w:t>
      </w:r>
      <w:r w:rsidR="004F69D6">
        <w:t xml:space="preserve">. </w:t>
      </w:r>
      <w:r w:rsidRPr="00033231">
        <w:t>Si que</w:t>
      </w:r>
      <w:r w:rsidRPr="00033231">
        <w:t>l</w:t>
      </w:r>
      <w:r w:rsidRPr="00033231">
        <w:t>ques-uns de ceux qui venaient d</w:t>
      </w:r>
      <w:r w:rsidR="004F69D6">
        <w:t>’</w:t>
      </w:r>
      <w:r w:rsidRPr="00033231">
        <w:t xml:space="preserve">agir au marais de </w:t>
      </w:r>
      <w:proofErr w:type="spellStart"/>
      <w:r w:rsidRPr="00033231">
        <w:t>Stilbro</w:t>
      </w:r>
      <w:proofErr w:type="spellEnd"/>
      <w:r w:rsidR="004F69D6">
        <w:t>’</w:t>
      </w:r>
      <w:r w:rsidRPr="00033231">
        <w:t xml:space="preserve"> avaient pu voir cette bande</w:t>
      </w:r>
      <w:r w:rsidR="004F69D6">
        <w:t xml:space="preserve">, </w:t>
      </w:r>
      <w:r w:rsidRPr="00033231">
        <w:t>ils eussent éprouvé un grand plaisir à frapper l</w:t>
      </w:r>
      <w:r w:rsidR="004F69D6">
        <w:t>’</w:t>
      </w:r>
      <w:r w:rsidRPr="00033231">
        <w:t>un ou l</w:t>
      </w:r>
      <w:r w:rsidR="004F69D6">
        <w:t>’</w:t>
      </w:r>
      <w:r w:rsidRPr="00033231">
        <w:t>autre chef d</w:t>
      </w:r>
      <w:r w:rsidR="004F69D6">
        <w:t>’</w:t>
      </w:r>
      <w:r w:rsidRPr="00033231">
        <w:t>un coup de feu tiré de derrière un mur</w:t>
      </w:r>
      <w:r w:rsidR="004F69D6">
        <w:t xml:space="preserve">. </w:t>
      </w:r>
      <w:r w:rsidRPr="00033231">
        <w:t>Ces chefs savaient cela</w:t>
      </w:r>
      <w:r w:rsidR="004F69D6">
        <w:t xml:space="preserve">, </w:t>
      </w:r>
      <w:r w:rsidRPr="00033231">
        <w:t>et le fait est que</w:t>
      </w:r>
      <w:r w:rsidR="004F69D6">
        <w:t xml:space="preserve">, </w:t>
      </w:r>
      <w:r w:rsidRPr="00033231">
        <w:t>ayant tous deux des nerfs d</w:t>
      </w:r>
      <w:r w:rsidR="004F69D6">
        <w:t>’</w:t>
      </w:r>
      <w:r w:rsidRPr="00033231">
        <w:t>acier et un cœur ferme</w:t>
      </w:r>
      <w:r w:rsidR="004F69D6">
        <w:t xml:space="preserve">, </w:t>
      </w:r>
      <w:r w:rsidRPr="00033231">
        <w:t>cette connaissance du péril les exa</w:t>
      </w:r>
      <w:r w:rsidRPr="00033231">
        <w:t>l</w:t>
      </w:r>
      <w:r w:rsidRPr="00033231">
        <w:t>tait</w:t>
      </w:r>
      <w:r w:rsidR="004F69D6">
        <w:t>.</w:t>
      </w:r>
    </w:p>
    <w:p w14:paraId="3FF5AE07" w14:textId="77777777" w:rsidR="004F69D6" w:rsidRDefault="00000000" w:rsidP="0021796F">
      <w:r w:rsidRPr="00033231">
        <w:t>Je sais</w:t>
      </w:r>
      <w:r w:rsidR="004F69D6">
        <w:t xml:space="preserve">, </w:t>
      </w:r>
      <w:r w:rsidRPr="00033231">
        <w:t>lecteur</w:t>
      </w:r>
      <w:r w:rsidR="004F69D6">
        <w:t xml:space="preserve">, </w:t>
      </w:r>
      <w:r w:rsidRPr="00033231">
        <w:t>et vous n</w:t>
      </w:r>
      <w:r w:rsidR="004F69D6">
        <w:t>’</w:t>
      </w:r>
      <w:r w:rsidRPr="00033231">
        <w:t>avez pas besoin de me le rappeler</w:t>
      </w:r>
      <w:r w:rsidR="004F69D6">
        <w:t xml:space="preserve">, </w:t>
      </w:r>
      <w:r w:rsidRPr="00033231">
        <w:t>que c</w:t>
      </w:r>
      <w:r w:rsidR="004F69D6">
        <w:t>’</w:t>
      </w:r>
      <w:r w:rsidRPr="00033231">
        <w:t>est une chose terrible pour un ecclésiastique d</w:t>
      </w:r>
      <w:r w:rsidR="004F69D6">
        <w:t>’</w:t>
      </w:r>
      <w:r w:rsidRPr="00033231">
        <w:t>être bell</w:t>
      </w:r>
      <w:r w:rsidRPr="00033231">
        <w:t>i</w:t>
      </w:r>
      <w:r w:rsidRPr="00033231">
        <w:t>queux</w:t>
      </w:r>
      <w:r w:rsidR="004F69D6">
        <w:t xml:space="preserve"> ; </w:t>
      </w:r>
      <w:r w:rsidRPr="00033231">
        <w:t>je sais qu</w:t>
      </w:r>
      <w:r w:rsidR="004F69D6">
        <w:t>’</w:t>
      </w:r>
      <w:r w:rsidRPr="00033231">
        <w:t>il devrait être un homme de paix</w:t>
      </w:r>
      <w:r w:rsidR="004F69D6">
        <w:t xml:space="preserve"> ; </w:t>
      </w:r>
      <w:r w:rsidRPr="00033231">
        <w:t>j</w:t>
      </w:r>
      <w:r w:rsidR="004F69D6">
        <w:t>’</w:t>
      </w:r>
      <w:r w:rsidRPr="00033231">
        <w:t>ai une l</w:t>
      </w:r>
      <w:r w:rsidRPr="00033231">
        <w:t>é</w:t>
      </w:r>
      <w:r w:rsidRPr="00033231">
        <w:t>gère idée de la mission d</w:t>
      </w:r>
      <w:r w:rsidR="004F69D6">
        <w:t>’</w:t>
      </w:r>
      <w:r w:rsidRPr="00033231">
        <w:t>un prêtre parmi le genre humain</w:t>
      </w:r>
      <w:r w:rsidR="004F69D6">
        <w:t xml:space="preserve"> ; </w:t>
      </w:r>
      <w:r w:rsidRPr="00033231">
        <w:t>je sais de qui il est le serviteur</w:t>
      </w:r>
      <w:r w:rsidR="004F69D6">
        <w:t xml:space="preserve">, </w:t>
      </w:r>
      <w:r w:rsidRPr="00033231">
        <w:t>de qui il annonce le message</w:t>
      </w:r>
      <w:r w:rsidR="004F69D6">
        <w:t xml:space="preserve">, </w:t>
      </w:r>
      <w:r w:rsidRPr="00033231">
        <w:t>de qui il doit suivre l</w:t>
      </w:r>
      <w:r w:rsidR="004F69D6">
        <w:t>’</w:t>
      </w:r>
      <w:r w:rsidRPr="00033231">
        <w:t>exemple</w:t>
      </w:r>
      <w:r w:rsidR="004F69D6">
        <w:t xml:space="preserve"> : </w:t>
      </w:r>
      <w:r w:rsidRPr="00033231">
        <w:t>et néanmoins</w:t>
      </w:r>
      <w:r w:rsidR="004F69D6">
        <w:t xml:space="preserve">, </w:t>
      </w:r>
      <w:r w:rsidRPr="00033231">
        <w:t>avec tout cela</w:t>
      </w:r>
      <w:r w:rsidR="004F69D6">
        <w:t xml:space="preserve">, </w:t>
      </w:r>
      <w:r w:rsidRPr="00033231">
        <w:t>si vous êtes un ennemi du clergé</w:t>
      </w:r>
      <w:r w:rsidR="004F69D6">
        <w:t xml:space="preserve">, </w:t>
      </w:r>
      <w:r w:rsidRPr="00033231">
        <w:t xml:space="preserve">vous ne devez pas </w:t>
      </w:r>
      <w:r w:rsidRPr="00033231">
        <w:lastRenderedPageBreak/>
        <w:t>attendre que je vous suive dans votre voie funeste et peu chrétienne</w:t>
      </w:r>
      <w:r w:rsidR="004F69D6">
        <w:t xml:space="preserve"> ; </w:t>
      </w:r>
      <w:r w:rsidRPr="00033231">
        <w:t>vous ne devez pas attendre que je me joigne à vos profonds anathèmes</w:t>
      </w:r>
      <w:r w:rsidR="004F69D6">
        <w:t xml:space="preserve">, </w:t>
      </w:r>
      <w:r w:rsidRPr="00033231">
        <w:t>à vos rancunes venimeuses</w:t>
      </w:r>
      <w:r w:rsidR="004F69D6">
        <w:t xml:space="preserve">, </w:t>
      </w:r>
      <w:r w:rsidRPr="00033231">
        <w:t>si intenses</w:t>
      </w:r>
      <w:r w:rsidR="004F69D6">
        <w:t xml:space="preserve">, </w:t>
      </w:r>
      <w:r w:rsidRPr="00033231">
        <w:t>si absurdes</w:t>
      </w:r>
      <w:r w:rsidR="004F69D6">
        <w:t xml:space="preserve">, </w:t>
      </w:r>
      <w:r w:rsidRPr="00033231">
        <w:t>contre la robe noire</w:t>
      </w:r>
      <w:r w:rsidR="004F69D6">
        <w:t xml:space="preserve"> ; </w:t>
      </w:r>
      <w:r w:rsidRPr="00033231">
        <w:t xml:space="preserve">que je lève les yeux au ciel avec un </w:t>
      </w:r>
      <w:proofErr w:type="spellStart"/>
      <w:r w:rsidRPr="00033231">
        <w:t>Supplehough</w:t>
      </w:r>
      <w:proofErr w:type="spellEnd"/>
      <w:r w:rsidR="004F69D6">
        <w:t xml:space="preserve">, </w:t>
      </w:r>
      <w:r w:rsidRPr="00033231">
        <w:t>ou que j</w:t>
      </w:r>
      <w:r w:rsidR="004F69D6">
        <w:t>’</w:t>
      </w:r>
      <w:r w:rsidRPr="00033231">
        <w:t xml:space="preserve">enfle mes poumons avec un </w:t>
      </w:r>
      <w:proofErr w:type="spellStart"/>
      <w:r w:rsidRPr="00033231">
        <w:t>Barraclough</w:t>
      </w:r>
      <w:proofErr w:type="spellEnd"/>
      <w:r w:rsidR="004F69D6">
        <w:t xml:space="preserve">, </w:t>
      </w:r>
      <w:r w:rsidRPr="00033231">
        <w:t xml:space="preserve">en horreur et abomination du diabolique recteur de </w:t>
      </w:r>
      <w:proofErr w:type="spellStart"/>
      <w:r w:rsidRPr="00033231">
        <w:t>Briarfield</w:t>
      </w:r>
      <w:proofErr w:type="spellEnd"/>
      <w:r w:rsidR="004F69D6">
        <w:t>.</w:t>
      </w:r>
    </w:p>
    <w:p w14:paraId="69BBF7E0" w14:textId="77777777" w:rsidR="004F69D6" w:rsidRDefault="00000000" w:rsidP="0021796F">
      <w:r w:rsidRPr="00033231">
        <w:t>Il n</w:t>
      </w:r>
      <w:r w:rsidR="004F69D6">
        <w:t>’</w:t>
      </w:r>
      <w:r w:rsidRPr="00033231">
        <w:t>était nullement diabolique</w:t>
      </w:r>
      <w:r w:rsidR="004F69D6">
        <w:t xml:space="preserve">. </w:t>
      </w:r>
      <w:r w:rsidRPr="00033231">
        <w:t>Il avait manqué sa voc</w:t>
      </w:r>
      <w:r w:rsidRPr="00033231">
        <w:t>a</w:t>
      </w:r>
      <w:r w:rsidRPr="00033231">
        <w:t>tion</w:t>
      </w:r>
      <w:r w:rsidR="004F69D6">
        <w:t xml:space="preserve"> ; </w:t>
      </w:r>
      <w:r w:rsidRPr="00033231">
        <w:t>là était tout le mal</w:t>
      </w:r>
      <w:r w:rsidR="004F69D6">
        <w:t xml:space="preserve">. </w:t>
      </w:r>
      <w:r w:rsidRPr="00033231">
        <w:t>Il eût dû être soldat</w:t>
      </w:r>
      <w:r w:rsidR="004F69D6">
        <w:t xml:space="preserve"> ; </w:t>
      </w:r>
      <w:r w:rsidRPr="00033231">
        <w:t>les circonstances en avaient fait un prêtre</w:t>
      </w:r>
      <w:r w:rsidR="004F69D6">
        <w:t xml:space="preserve">. </w:t>
      </w:r>
      <w:r w:rsidRPr="00033231">
        <w:t>Pour le reste</w:t>
      </w:r>
      <w:r w:rsidR="004F69D6">
        <w:t xml:space="preserve">, </w:t>
      </w:r>
      <w:r w:rsidRPr="00033231">
        <w:t>il avait la tête et la main fortes</w:t>
      </w:r>
      <w:r w:rsidR="004F69D6">
        <w:t xml:space="preserve"> : </w:t>
      </w:r>
      <w:r w:rsidRPr="00033231">
        <w:t>c</w:t>
      </w:r>
      <w:r w:rsidR="004F69D6">
        <w:t>’</w:t>
      </w:r>
      <w:r w:rsidRPr="00033231">
        <w:t>était un consciencieux</w:t>
      </w:r>
      <w:r w:rsidR="004F69D6">
        <w:t xml:space="preserve">, </w:t>
      </w:r>
      <w:r w:rsidRPr="00033231">
        <w:t>brave</w:t>
      </w:r>
      <w:r w:rsidR="004F69D6">
        <w:t xml:space="preserve">, </w:t>
      </w:r>
      <w:r w:rsidRPr="00033231">
        <w:t>impassible</w:t>
      </w:r>
      <w:r w:rsidR="004F69D6">
        <w:t xml:space="preserve">, </w:t>
      </w:r>
      <w:r w:rsidRPr="00033231">
        <w:t>implacable et fidèle petit homme</w:t>
      </w:r>
      <w:r w:rsidR="004F69D6">
        <w:t xml:space="preserve"> ; </w:t>
      </w:r>
      <w:r w:rsidRPr="00033231">
        <w:t>un homme presque sans sympathie</w:t>
      </w:r>
      <w:r w:rsidR="004F69D6">
        <w:t xml:space="preserve">, </w:t>
      </w:r>
      <w:r w:rsidRPr="00033231">
        <w:t>dur</w:t>
      </w:r>
      <w:r w:rsidR="004F69D6">
        <w:t xml:space="preserve">, </w:t>
      </w:r>
      <w:r w:rsidRPr="00033231">
        <w:t>plein de préjugés</w:t>
      </w:r>
      <w:r w:rsidR="004F69D6">
        <w:t xml:space="preserve">, </w:t>
      </w:r>
      <w:r w:rsidRPr="00033231">
        <w:t>rigide</w:t>
      </w:r>
      <w:r w:rsidR="004F69D6">
        <w:t xml:space="preserve">, </w:t>
      </w:r>
      <w:r w:rsidRPr="00033231">
        <w:t>mais un homme fidèle aux principes</w:t>
      </w:r>
      <w:r w:rsidR="004F69D6">
        <w:t xml:space="preserve">, </w:t>
      </w:r>
      <w:r w:rsidRPr="00033231">
        <w:t>honorable</w:t>
      </w:r>
      <w:r w:rsidR="004F69D6">
        <w:t xml:space="preserve">, </w:t>
      </w:r>
      <w:r w:rsidRPr="00033231">
        <w:t>sagace et sincère</w:t>
      </w:r>
      <w:r w:rsidR="004F69D6">
        <w:t xml:space="preserve">. </w:t>
      </w:r>
      <w:r w:rsidRPr="00033231">
        <w:t>Il me semble</w:t>
      </w:r>
      <w:r w:rsidR="004F69D6">
        <w:t xml:space="preserve">, </w:t>
      </w:r>
      <w:r w:rsidRPr="00033231">
        <w:t>lecteur</w:t>
      </w:r>
      <w:r w:rsidR="004F69D6">
        <w:t xml:space="preserve">, </w:t>
      </w:r>
      <w:r w:rsidRPr="00033231">
        <w:t>que</w:t>
      </w:r>
      <w:r w:rsidR="004F69D6">
        <w:t xml:space="preserve">, </w:t>
      </w:r>
      <w:r w:rsidRPr="00033231">
        <w:t>ne po</w:t>
      </w:r>
      <w:r w:rsidRPr="00033231">
        <w:t>u</w:t>
      </w:r>
      <w:r w:rsidRPr="00033231">
        <w:t>vant pas toujours tailler les hommes pour leur profession</w:t>
      </w:r>
      <w:r w:rsidR="004F69D6">
        <w:t xml:space="preserve">, </w:t>
      </w:r>
      <w:r w:rsidRPr="00033231">
        <w:t>vous ne devez pas les maudire lorsque cette profession les habille disgracieusement</w:t>
      </w:r>
      <w:r w:rsidR="004F69D6">
        <w:t xml:space="preserve">, </w:t>
      </w:r>
      <w:r w:rsidRPr="00033231">
        <w:t xml:space="preserve">et je ne maudirai pas </w:t>
      </w:r>
      <w:proofErr w:type="spellStart"/>
      <w:r w:rsidRPr="00033231">
        <w:t>Helstone</w:t>
      </w:r>
      <w:proofErr w:type="spellEnd"/>
      <w:r w:rsidR="004F69D6">
        <w:t xml:space="preserve">, </w:t>
      </w:r>
      <w:r w:rsidRPr="00033231">
        <w:t>bien qu</w:t>
      </w:r>
      <w:r w:rsidR="004F69D6">
        <w:t>’</w:t>
      </w:r>
      <w:r w:rsidRPr="00033231">
        <w:t>il soit un Cosaque clérical</w:t>
      </w:r>
      <w:r w:rsidR="004F69D6">
        <w:t xml:space="preserve"> ! </w:t>
      </w:r>
      <w:r w:rsidRPr="00033231">
        <w:t>Cependant il était maudit</w:t>
      </w:r>
      <w:r w:rsidR="004F69D6">
        <w:t xml:space="preserve">, </w:t>
      </w:r>
      <w:r w:rsidRPr="00033231">
        <w:t>et par beaucoup de ses paroissiens</w:t>
      </w:r>
      <w:r w:rsidR="004F69D6">
        <w:t xml:space="preserve">, </w:t>
      </w:r>
      <w:r w:rsidRPr="00033231">
        <w:t>comme il était adoré par d</w:t>
      </w:r>
      <w:r w:rsidR="004F69D6">
        <w:t>’</w:t>
      </w:r>
      <w:r w:rsidRPr="00033231">
        <w:t>autres</w:t>
      </w:r>
      <w:r w:rsidR="004F69D6">
        <w:t xml:space="preserve">, </w:t>
      </w:r>
      <w:r w:rsidRPr="00033231">
        <w:t>ce qui est fréquemment le sort des hommes qui montrent de la partialité dans l</w:t>
      </w:r>
      <w:r w:rsidR="004F69D6">
        <w:t>’</w:t>
      </w:r>
      <w:r w:rsidRPr="00033231">
        <w:t>amitié et de l</w:t>
      </w:r>
      <w:r w:rsidR="004F69D6">
        <w:t>’</w:t>
      </w:r>
      <w:r w:rsidRPr="00033231">
        <w:t>amertume dans l</w:t>
      </w:r>
      <w:r w:rsidR="004F69D6">
        <w:t>’</w:t>
      </w:r>
      <w:r w:rsidRPr="00033231">
        <w:t>inimitié</w:t>
      </w:r>
      <w:r w:rsidR="004F69D6">
        <w:t xml:space="preserve"> ; </w:t>
      </w:r>
      <w:r w:rsidRPr="00033231">
        <w:t>qui sont égal</w:t>
      </w:r>
      <w:r w:rsidRPr="00033231">
        <w:t>e</w:t>
      </w:r>
      <w:r w:rsidRPr="00033231">
        <w:t>ment fidèles aux principes et attachés aux préjugés</w:t>
      </w:r>
      <w:r w:rsidR="004F69D6">
        <w:t>.</w:t>
      </w:r>
    </w:p>
    <w:p w14:paraId="7658A8E2" w14:textId="77777777" w:rsidR="004F69D6" w:rsidRDefault="00000000" w:rsidP="0021796F">
      <w:proofErr w:type="spellStart"/>
      <w:r w:rsidRPr="00033231">
        <w:t>Helstone</w:t>
      </w:r>
      <w:proofErr w:type="spellEnd"/>
      <w:r w:rsidRPr="00033231">
        <w:t xml:space="preserve"> et Moore étant tous deux d</w:t>
      </w:r>
      <w:r w:rsidR="004F69D6">
        <w:t>’</w:t>
      </w:r>
      <w:r w:rsidRPr="00033231">
        <w:t>excellente humeur et unis pour le présent dans la même cause</w:t>
      </w:r>
      <w:r w:rsidR="004F69D6">
        <w:t xml:space="preserve">, </w:t>
      </w:r>
      <w:r w:rsidRPr="00033231">
        <w:t>vous vous attendez à ce que</w:t>
      </w:r>
      <w:r w:rsidR="004F69D6">
        <w:t xml:space="preserve">, </w:t>
      </w:r>
      <w:r w:rsidRPr="00033231">
        <w:t>chevauchant côte à côte</w:t>
      </w:r>
      <w:r w:rsidR="004F69D6">
        <w:t xml:space="preserve">, </w:t>
      </w:r>
      <w:r w:rsidRPr="00033231">
        <w:t>ils conversent amicalement</w:t>
      </w:r>
      <w:r w:rsidR="004F69D6">
        <w:t xml:space="preserve">. </w:t>
      </w:r>
      <w:r w:rsidRPr="00033231">
        <w:t>Oh</w:t>
      </w:r>
      <w:r w:rsidR="004F69D6">
        <w:t xml:space="preserve"> ! </w:t>
      </w:r>
      <w:r w:rsidRPr="00033231">
        <w:t>non</w:t>
      </w:r>
      <w:r w:rsidR="004F69D6">
        <w:t xml:space="preserve">. </w:t>
      </w:r>
      <w:r w:rsidRPr="00033231">
        <w:t>Ces deux hommes</w:t>
      </w:r>
      <w:r w:rsidR="004F69D6">
        <w:t xml:space="preserve">, </w:t>
      </w:r>
      <w:r w:rsidRPr="00033231">
        <w:t>tous deux d</w:t>
      </w:r>
      <w:r w:rsidR="004F69D6">
        <w:t>’</w:t>
      </w:r>
      <w:r w:rsidRPr="00033231">
        <w:t>une nature rude et b</w:t>
      </w:r>
      <w:r w:rsidRPr="00033231">
        <w:t>i</w:t>
      </w:r>
      <w:r w:rsidRPr="00033231">
        <w:t>lieuse</w:t>
      </w:r>
      <w:r w:rsidR="004F69D6">
        <w:t xml:space="preserve">, </w:t>
      </w:r>
      <w:r w:rsidRPr="00033231">
        <w:t>se trouvaient rarement en contact sans s</w:t>
      </w:r>
      <w:r w:rsidR="004F69D6">
        <w:t>’</w:t>
      </w:r>
      <w:r w:rsidRPr="00033231">
        <w:t>échauffer m</w:t>
      </w:r>
      <w:r w:rsidRPr="00033231">
        <w:t>u</w:t>
      </w:r>
      <w:r w:rsidRPr="00033231">
        <w:t>tuellement la bile</w:t>
      </w:r>
      <w:r w:rsidR="004F69D6">
        <w:t xml:space="preserve">. </w:t>
      </w:r>
      <w:r w:rsidRPr="00033231">
        <w:t>Leur fréquent sujet de dispute était la guerre</w:t>
      </w:r>
      <w:r w:rsidR="004F69D6">
        <w:t xml:space="preserve">. </w:t>
      </w:r>
      <w:proofErr w:type="spellStart"/>
      <w:r w:rsidRPr="00033231">
        <w:t>Helstone</w:t>
      </w:r>
      <w:proofErr w:type="spellEnd"/>
      <w:r w:rsidRPr="00033231">
        <w:t xml:space="preserve"> était un tory exalté</w:t>
      </w:r>
      <w:r w:rsidR="004F69D6">
        <w:t xml:space="preserve"> (</w:t>
      </w:r>
      <w:r w:rsidRPr="00033231">
        <w:t>il y avait des tories à cette ép</w:t>
      </w:r>
      <w:r w:rsidRPr="00033231">
        <w:t>o</w:t>
      </w:r>
      <w:r w:rsidRPr="00033231">
        <w:t>que</w:t>
      </w:r>
      <w:r w:rsidR="004F69D6">
        <w:t xml:space="preserve">), </w:t>
      </w:r>
      <w:r w:rsidRPr="00033231">
        <w:t>et Moore était un enragé whig</w:t>
      </w:r>
      <w:r w:rsidR="004F69D6">
        <w:t xml:space="preserve">, </w:t>
      </w:r>
      <w:r w:rsidRPr="00033231">
        <w:t>un whig au moins pour ce qui concernait l</w:t>
      </w:r>
      <w:r w:rsidR="004F69D6">
        <w:t>’</w:t>
      </w:r>
      <w:r w:rsidRPr="00033231">
        <w:t xml:space="preserve">opposition faite au </w:t>
      </w:r>
      <w:r w:rsidRPr="00033231">
        <w:lastRenderedPageBreak/>
        <w:t>parti de la guerre</w:t>
      </w:r>
      <w:r w:rsidR="004F69D6">
        <w:t xml:space="preserve">, </w:t>
      </w:r>
      <w:r w:rsidRPr="00033231">
        <w:t>cette question étant celle qui affectait ses intérêts</w:t>
      </w:r>
      <w:r w:rsidR="004F69D6">
        <w:t xml:space="preserve"> ; </w:t>
      </w:r>
      <w:r w:rsidRPr="00033231">
        <w:t>et c</w:t>
      </w:r>
      <w:r w:rsidR="004F69D6">
        <w:t>’</w:t>
      </w:r>
      <w:r w:rsidRPr="00033231">
        <w:t>est seulement sur cette question qu</w:t>
      </w:r>
      <w:r w:rsidR="004F69D6">
        <w:t>’</w:t>
      </w:r>
      <w:r w:rsidRPr="00033231">
        <w:t>il professait la politique anglaise</w:t>
      </w:r>
      <w:r w:rsidR="004F69D6">
        <w:t xml:space="preserve">. </w:t>
      </w:r>
      <w:r w:rsidRPr="00033231">
        <w:t xml:space="preserve">Il aimait à mettre </w:t>
      </w:r>
      <w:proofErr w:type="spellStart"/>
      <w:r w:rsidRPr="00033231">
        <w:t>Helstone</w:t>
      </w:r>
      <w:proofErr w:type="spellEnd"/>
      <w:r w:rsidRPr="00033231">
        <w:t xml:space="preserve"> en furie</w:t>
      </w:r>
      <w:r w:rsidR="004F69D6">
        <w:t xml:space="preserve">, </w:t>
      </w:r>
      <w:r w:rsidRPr="00033231">
        <w:t>en lui déclarant sa croyance à l</w:t>
      </w:r>
      <w:r w:rsidR="004F69D6">
        <w:t>’</w:t>
      </w:r>
      <w:r w:rsidRPr="00033231">
        <w:t>invincibilité de Bonaparte</w:t>
      </w:r>
      <w:r w:rsidR="004F69D6">
        <w:t xml:space="preserve"> ; </w:t>
      </w:r>
      <w:r w:rsidRPr="00033231">
        <w:t>en raillant l</w:t>
      </w:r>
      <w:r w:rsidR="004F69D6">
        <w:t>’</w:t>
      </w:r>
      <w:r w:rsidRPr="00033231">
        <w:t>Angleterre et l</w:t>
      </w:r>
      <w:r w:rsidR="004F69D6">
        <w:t>’</w:t>
      </w:r>
      <w:r w:rsidRPr="00033231">
        <w:t>Europe sur l</w:t>
      </w:r>
      <w:r w:rsidR="004F69D6">
        <w:t>’</w:t>
      </w:r>
      <w:r w:rsidRPr="00033231">
        <w:t>impuissance de leurs efforts pour lui résister</w:t>
      </w:r>
      <w:r w:rsidR="004F69D6">
        <w:t xml:space="preserve"> ; </w:t>
      </w:r>
      <w:r w:rsidRPr="00033231">
        <w:t>en avançant froidement l</w:t>
      </w:r>
      <w:r w:rsidR="004F69D6">
        <w:t>’</w:t>
      </w:r>
      <w:r w:rsidRPr="00033231">
        <w:t>opinion qu</w:t>
      </w:r>
      <w:r w:rsidR="004F69D6">
        <w:t>’</w:t>
      </w:r>
      <w:r w:rsidRPr="00033231">
        <w:t>il valait autant lui céder tôt que tard</w:t>
      </w:r>
      <w:r w:rsidR="004F69D6">
        <w:t xml:space="preserve">, </w:t>
      </w:r>
      <w:r w:rsidRPr="00033231">
        <w:t>puisqu</w:t>
      </w:r>
      <w:r w:rsidR="004F69D6">
        <w:t>’</w:t>
      </w:r>
      <w:r w:rsidRPr="00033231">
        <w:t>il devait à la fin écraser chacun de ses antagonistes</w:t>
      </w:r>
      <w:r w:rsidR="004F69D6">
        <w:t xml:space="preserve">, </w:t>
      </w:r>
      <w:r w:rsidRPr="00033231">
        <w:t>et régner universellement</w:t>
      </w:r>
      <w:r w:rsidR="004F69D6">
        <w:t>.</w:t>
      </w:r>
    </w:p>
    <w:p w14:paraId="28A88539" w14:textId="77777777" w:rsidR="004F69D6" w:rsidRDefault="00000000" w:rsidP="0021796F">
      <w:proofErr w:type="spellStart"/>
      <w:r w:rsidRPr="00033231">
        <w:t>Helstone</w:t>
      </w:r>
      <w:proofErr w:type="spellEnd"/>
      <w:r w:rsidRPr="00033231">
        <w:t xml:space="preserve"> ne pouvait souffrir de tels sentiments</w:t>
      </w:r>
      <w:r w:rsidR="004F69D6">
        <w:t xml:space="preserve"> : </w:t>
      </w:r>
      <w:r w:rsidRPr="00033231">
        <w:t>c</w:t>
      </w:r>
      <w:r w:rsidR="004F69D6">
        <w:t>’</w:t>
      </w:r>
      <w:r w:rsidRPr="00033231">
        <w:t>était se</w:t>
      </w:r>
      <w:r w:rsidRPr="00033231">
        <w:t>u</w:t>
      </w:r>
      <w:r w:rsidRPr="00033231">
        <w:t>lement par la considération que Moore était une sorte de banni et d</w:t>
      </w:r>
      <w:r w:rsidR="004F69D6">
        <w:t>’</w:t>
      </w:r>
      <w:r w:rsidRPr="00033231">
        <w:t>étranger</w:t>
      </w:r>
      <w:r w:rsidR="004F69D6">
        <w:t xml:space="preserve">, </w:t>
      </w:r>
      <w:r w:rsidRPr="00033231">
        <w:t>et n</w:t>
      </w:r>
      <w:r w:rsidR="004F69D6">
        <w:t>’</w:t>
      </w:r>
      <w:r w:rsidRPr="00033231">
        <w:t>avait que demi-mesure de sang anglais pour tempérer le fiel qui corrodait ses veines</w:t>
      </w:r>
      <w:r w:rsidR="004F69D6">
        <w:t xml:space="preserve">, </w:t>
      </w:r>
      <w:r w:rsidRPr="00033231">
        <w:t>qu</w:t>
      </w:r>
      <w:r w:rsidR="004F69D6">
        <w:t>’</w:t>
      </w:r>
      <w:r w:rsidRPr="00033231">
        <w:t>il arrivait à les éco</w:t>
      </w:r>
      <w:r w:rsidRPr="00033231">
        <w:t>u</w:t>
      </w:r>
      <w:r w:rsidRPr="00033231">
        <w:t>ter sans céder à l</w:t>
      </w:r>
      <w:r w:rsidR="004F69D6">
        <w:t>’</w:t>
      </w:r>
      <w:r w:rsidRPr="00033231">
        <w:t>envie qui lui venait de bétonner l</w:t>
      </w:r>
      <w:r w:rsidR="004F69D6">
        <w:t>’</w:t>
      </w:r>
      <w:r w:rsidRPr="00033231">
        <w:t>orateur</w:t>
      </w:r>
      <w:r w:rsidR="004F69D6">
        <w:t xml:space="preserve">. </w:t>
      </w:r>
      <w:r w:rsidRPr="00033231">
        <w:t>Une autre chose aussi contribuait à diminuer son dégoût</w:t>
      </w:r>
      <w:r w:rsidR="004F69D6">
        <w:t xml:space="preserve">, </w:t>
      </w:r>
      <w:r w:rsidRPr="00033231">
        <w:t>savoir un sentiment de sympathie pour la façon brutale avec laquelle ces opinions étaient soutenues</w:t>
      </w:r>
      <w:r w:rsidR="004F69D6">
        <w:t xml:space="preserve">, </w:t>
      </w:r>
      <w:r w:rsidRPr="00033231">
        <w:t>et du respect pour la consistance de cette opiniâtreté chagrine</w:t>
      </w:r>
      <w:r w:rsidR="004F69D6">
        <w:t>.</w:t>
      </w:r>
    </w:p>
    <w:p w14:paraId="2B58660C" w14:textId="77777777" w:rsidR="004F69D6" w:rsidRDefault="00000000" w:rsidP="0021796F">
      <w:r w:rsidRPr="00033231">
        <w:t xml:space="preserve">Lorsque la troupe eut atteint la route de </w:t>
      </w:r>
      <w:proofErr w:type="spellStart"/>
      <w:r w:rsidRPr="00033231">
        <w:t>Stilbro</w:t>
      </w:r>
      <w:proofErr w:type="spellEnd"/>
      <w:r w:rsidR="004F69D6">
        <w:t xml:space="preserve">’, </w:t>
      </w:r>
      <w:r w:rsidRPr="00033231">
        <w:t>ils eurent le vent en face</w:t>
      </w:r>
      <w:r w:rsidR="004F69D6">
        <w:t xml:space="preserve">, </w:t>
      </w:r>
      <w:r w:rsidRPr="00033231">
        <w:t>et la pluie leur fouetta le visage</w:t>
      </w:r>
      <w:r w:rsidR="004F69D6">
        <w:t xml:space="preserve">. </w:t>
      </w:r>
      <w:r w:rsidRPr="00033231">
        <w:t>Moore avait agacé déjà son compagnon</w:t>
      </w:r>
      <w:r w:rsidR="004F69D6">
        <w:t xml:space="preserve"> ; </w:t>
      </w:r>
      <w:r w:rsidRPr="00033231">
        <w:t>maintenant</w:t>
      </w:r>
      <w:r w:rsidR="004F69D6">
        <w:t xml:space="preserve">, </w:t>
      </w:r>
      <w:r w:rsidRPr="00033231">
        <w:t>irrité peut-être par l</w:t>
      </w:r>
      <w:r w:rsidR="004F69D6">
        <w:t>’</w:t>
      </w:r>
      <w:r w:rsidRPr="00033231">
        <w:t>air froid et la pluie</w:t>
      </w:r>
      <w:r w:rsidR="004F69D6">
        <w:t xml:space="preserve">, </w:t>
      </w:r>
      <w:r w:rsidRPr="00033231">
        <w:t>il commença à le railler</w:t>
      </w:r>
      <w:r w:rsidR="004F69D6">
        <w:t>.</w:t>
      </w:r>
    </w:p>
    <w:p w14:paraId="015C3EBB" w14:textId="77777777" w:rsidR="004F69D6" w:rsidRDefault="004F69D6" w:rsidP="0021796F">
      <w:r>
        <w:t>« </w:t>
      </w:r>
      <w:r w:rsidR="00000000" w:rsidRPr="00033231">
        <w:t>Est-ce que les nouvelles de la péninsule vous plaisent toujours</w:t>
      </w:r>
      <w:r>
        <w:t xml:space="preserve"> ? </w:t>
      </w:r>
      <w:r w:rsidR="00000000" w:rsidRPr="00033231">
        <w:t>demanda-t-il</w:t>
      </w:r>
      <w:r>
        <w:t>.</w:t>
      </w:r>
    </w:p>
    <w:p w14:paraId="7020815E" w14:textId="77777777" w:rsidR="004F69D6" w:rsidRDefault="004F69D6" w:rsidP="0021796F">
      <w:r>
        <w:t>— </w:t>
      </w:r>
      <w:r w:rsidR="00000000" w:rsidRPr="00033231">
        <w:t>Que voulez-vous dire</w:t>
      </w:r>
      <w:r>
        <w:t xml:space="preserve"> ? </w:t>
      </w:r>
      <w:r w:rsidR="00000000" w:rsidRPr="00033231">
        <w:t>répondit le recteur d</w:t>
      </w:r>
      <w:r>
        <w:t>’</w:t>
      </w:r>
      <w:r w:rsidR="00000000" w:rsidRPr="00033231">
        <w:t>un ton ch</w:t>
      </w:r>
      <w:r w:rsidR="00000000" w:rsidRPr="00033231">
        <w:t>a</w:t>
      </w:r>
      <w:r w:rsidR="00000000" w:rsidRPr="00033231">
        <w:t>grin</w:t>
      </w:r>
      <w:r>
        <w:t>.</w:t>
      </w:r>
    </w:p>
    <w:p w14:paraId="412E330F" w14:textId="77777777" w:rsidR="004F69D6" w:rsidRDefault="004F69D6" w:rsidP="0021796F">
      <w:r>
        <w:t>— </w:t>
      </w:r>
      <w:r w:rsidR="00000000" w:rsidRPr="00033231">
        <w:t>Je vous demande si vous avez toujours foi en ce Baal de lord Wellington</w:t>
      </w:r>
      <w:r>
        <w:t> ?</w:t>
      </w:r>
    </w:p>
    <w:p w14:paraId="050013FF" w14:textId="77777777" w:rsidR="004F69D6" w:rsidRDefault="004F69D6" w:rsidP="0021796F">
      <w:r>
        <w:t>— </w:t>
      </w:r>
      <w:r w:rsidR="00000000" w:rsidRPr="00033231">
        <w:t>Je ne vous comprends pas</w:t>
      </w:r>
      <w:r>
        <w:t>.</w:t>
      </w:r>
    </w:p>
    <w:p w14:paraId="32DAFD49" w14:textId="77777777" w:rsidR="004F69D6" w:rsidRDefault="004F69D6" w:rsidP="0021796F">
      <w:r>
        <w:lastRenderedPageBreak/>
        <w:t>— </w:t>
      </w:r>
      <w:r w:rsidR="00000000" w:rsidRPr="00033231">
        <w:t>Croyez-vous toujours que cette idole au visage de bois et au cœur de pierre</w:t>
      </w:r>
      <w:r>
        <w:t xml:space="preserve">, </w:t>
      </w:r>
      <w:r w:rsidR="00000000" w:rsidRPr="00033231">
        <w:t>qu</w:t>
      </w:r>
      <w:r>
        <w:t>’</w:t>
      </w:r>
      <w:r w:rsidR="00000000" w:rsidRPr="00033231">
        <w:t>adore l</w:t>
      </w:r>
      <w:r>
        <w:t>’</w:t>
      </w:r>
      <w:r w:rsidR="00000000" w:rsidRPr="00033231">
        <w:t>Angleterre</w:t>
      </w:r>
      <w:r>
        <w:t xml:space="preserve">, </w:t>
      </w:r>
      <w:r w:rsidR="00000000" w:rsidRPr="00033231">
        <w:t>a le pouvoir de faire descendre le feu du ciel pour consumer l</w:t>
      </w:r>
      <w:r>
        <w:t>’</w:t>
      </w:r>
      <w:r w:rsidR="00000000" w:rsidRPr="00033231">
        <w:t>holocauste français que vous avez besoin d</w:t>
      </w:r>
      <w:r>
        <w:t>’</w:t>
      </w:r>
      <w:r w:rsidR="00000000" w:rsidRPr="00033231">
        <w:t>offrir</w:t>
      </w:r>
      <w:r>
        <w:t> ?</w:t>
      </w:r>
    </w:p>
    <w:p w14:paraId="58AE1F82" w14:textId="77777777" w:rsidR="004F69D6" w:rsidRDefault="004F69D6" w:rsidP="0021796F">
      <w:r>
        <w:t>— </w:t>
      </w:r>
      <w:r w:rsidR="00000000" w:rsidRPr="00033231">
        <w:t>Je crois que Wellington jettera les maréchaux de Bon</w:t>
      </w:r>
      <w:r w:rsidR="00000000" w:rsidRPr="00033231">
        <w:t>a</w:t>
      </w:r>
      <w:r w:rsidR="00000000" w:rsidRPr="00033231">
        <w:t>parte dans la mer le jour où il voudra lever sa main</w:t>
      </w:r>
      <w:r>
        <w:t>.</w:t>
      </w:r>
    </w:p>
    <w:p w14:paraId="1019E075" w14:textId="77777777" w:rsidR="004F69D6" w:rsidRDefault="004F69D6" w:rsidP="0021796F">
      <w:r>
        <w:t>— </w:t>
      </w:r>
      <w:r w:rsidR="00000000" w:rsidRPr="00033231">
        <w:t>Mais</w:t>
      </w:r>
      <w:r>
        <w:t xml:space="preserve">, </w:t>
      </w:r>
      <w:r w:rsidR="00000000" w:rsidRPr="00033231">
        <w:t>mon cher</w:t>
      </w:r>
      <w:r>
        <w:t xml:space="preserve">, </w:t>
      </w:r>
      <w:r w:rsidR="00000000" w:rsidRPr="00033231">
        <w:t>vous ne pouvez parler sérieusement</w:t>
      </w:r>
      <w:r>
        <w:t xml:space="preserve">. </w:t>
      </w:r>
      <w:r w:rsidR="00000000" w:rsidRPr="00033231">
        <w:t>Les maréchaux de Bonaparte sont de grands hommes</w:t>
      </w:r>
      <w:r>
        <w:t xml:space="preserve">, </w:t>
      </w:r>
      <w:r w:rsidR="00000000" w:rsidRPr="00033231">
        <w:t>qui agissent sous la direction d</w:t>
      </w:r>
      <w:r>
        <w:t>’</w:t>
      </w:r>
      <w:r w:rsidR="00000000" w:rsidRPr="00033231">
        <w:t>un tout-puissant génie</w:t>
      </w:r>
      <w:r>
        <w:t xml:space="preserve">. </w:t>
      </w:r>
      <w:r w:rsidR="00000000" w:rsidRPr="00033231">
        <w:t>Votre Wellington est le plus stupide des caporaux</w:t>
      </w:r>
      <w:r>
        <w:t xml:space="preserve">, </w:t>
      </w:r>
      <w:r w:rsidR="00000000" w:rsidRPr="00033231">
        <w:t>dont les mouvements lents et m</w:t>
      </w:r>
      <w:r w:rsidR="00000000" w:rsidRPr="00033231">
        <w:t>é</w:t>
      </w:r>
      <w:r w:rsidR="00000000" w:rsidRPr="00033231">
        <w:t>caniques sont de plus gênés par un gouvernement ignorant</w:t>
      </w:r>
      <w:r>
        <w:t>.</w:t>
      </w:r>
    </w:p>
    <w:p w14:paraId="4F75CB4E" w14:textId="77777777" w:rsidR="004F69D6" w:rsidRDefault="004F69D6" w:rsidP="0021796F">
      <w:r>
        <w:t>— </w:t>
      </w:r>
      <w:r w:rsidR="00000000" w:rsidRPr="00033231">
        <w:t>Wellington est l</w:t>
      </w:r>
      <w:r>
        <w:t>’</w:t>
      </w:r>
      <w:r w:rsidR="00000000" w:rsidRPr="00033231">
        <w:t>âme de l</w:t>
      </w:r>
      <w:r>
        <w:t>’</w:t>
      </w:r>
      <w:r w:rsidR="00000000" w:rsidRPr="00033231">
        <w:t>Angleterre</w:t>
      </w:r>
      <w:r>
        <w:t xml:space="preserve"> ; </w:t>
      </w:r>
      <w:r w:rsidR="00000000" w:rsidRPr="00033231">
        <w:t>Wellington est le vrai champion d</w:t>
      </w:r>
      <w:r>
        <w:t>’</w:t>
      </w:r>
      <w:r w:rsidR="00000000" w:rsidRPr="00033231">
        <w:t>une bonne cause</w:t>
      </w:r>
      <w:r>
        <w:t xml:space="preserve">, </w:t>
      </w:r>
      <w:r w:rsidR="00000000" w:rsidRPr="00033231">
        <w:t>le digne représentant d</w:t>
      </w:r>
      <w:r>
        <w:t>’</w:t>
      </w:r>
      <w:r w:rsidR="00000000" w:rsidRPr="00033231">
        <w:t>une nation puissante</w:t>
      </w:r>
      <w:r>
        <w:t xml:space="preserve">, </w:t>
      </w:r>
      <w:r w:rsidR="00000000" w:rsidRPr="00033231">
        <w:t>résolue</w:t>
      </w:r>
      <w:r>
        <w:t xml:space="preserve">, </w:t>
      </w:r>
      <w:r w:rsidR="00000000" w:rsidRPr="00033231">
        <w:t>sensible et honnête</w:t>
      </w:r>
      <w:r>
        <w:t>.</w:t>
      </w:r>
    </w:p>
    <w:p w14:paraId="67C0CA6A" w14:textId="77777777" w:rsidR="004F69D6" w:rsidRDefault="004F69D6" w:rsidP="0021796F">
      <w:r>
        <w:t>— </w:t>
      </w:r>
      <w:r w:rsidR="00000000" w:rsidRPr="00033231">
        <w:t>Votre bonne cause</w:t>
      </w:r>
      <w:r>
        <w:t xml:space="preserve">, </w:t>
      </w:r>
      <w:r w:rsidR="00000000" w:rsidRPr="00033231">
        <w:t>autant que je puis la comprendre</w:t>
      </w:r>
      <w:r>
        <w:t xml:space="preserve">, </w:t>
      </w:r>
      <w:r w:rsidR="00000000" w:rsidRPr="00033231">
        <w:t>est simplement la restauration de ce vil et faible Ferdinand sur un trône qu</w:t>
      </w:r>
      <w:r>
        <w:t>’</w:t>
      </w:r>
      <w:r w:rsidR="00000000" w:rsidRPr="00033231">
        <w:t>il a déshonoré</w:t>
      </w:r>
      <w:r>
        <w:t xml:space="preserve"> ; </w:t>
      </w:r>
      <w:r w:rsidR="00000000" w:rsidRPr="00033231">
        <w:t>votre digne représentant d</w:t>
      </w:r>
      <w:r>
        <w:t>’</w:t>
      </w:r>
      <w:r w:rsidR="00000000" w:rsidRPr="00033231">
        <w:t>un peuple honnête est un stupide bouvier</w:t>
      </w:r>
      <w:r>
        <w:t xml:space="preserve">, </w:t>
      </w:r>
      <w:r w:rsidR="00000000" w:rsidRPr="00033231">
        <w:t>agissant pour un plus stupide fermier</w:t>
      </w:r>
      <w:r>
        <w:t xml:space="preserve">, </w:t>
      </w:r>
      <w:r w:rsidR="00000000" w:rsidRPr="00033231">
        <w:t>et il a contre lui la suprématie victorieuse et le génie i</w:t>
      </w:r>
      <w:r w:rsidR="00000000" w:rsidRPr="00033231">
        <w:t>n</w:t>
      </w:r>
      <w:r w:rsidR="00000000" w:rsidRPr="00033231">
        <w:t>vincible</w:t>
      </w:r>
      <w:r>
        <w:t>.</w:t>
      </w:r>
    </w:p>
    <w:p w14:paraId="3AFB821B" w14:textId="77777777" w:rsidR="004F69D6" w:rsidRDefault="004F69D6" w:rsidP="0021796F">
      <w:r>
        <w:t>— </w:t>
      </w:r>
      <w:r w:rsidR="00000000" w:rsidRPr="00033231">
        <w:t>Contre la légitimité combat l</w:t>
      </w:r>
      <w:r>
        <w:t>’</w:t>
      </w:r>
      <w:r w:rsidR="00000000" w:rsidRPr="00033231">
        <w:t>usurpation</w:t>
      </w:r>
      <w:r>
        <w:t xml:space="preserve"> ; </w:t>
      </w:r>
      <w:r w:rsidR="00000000" w:rsidRPr="00033231">
        <w:t>contre la m</w:t>
      </w:r>
      <w:r w:rsidR="00000000" w:rsidRPr="00033231">
        <w:t>o</w:t>
      </w:r>
      <w:r w:rsidR="00000000" w:rsidRPr="00033231">
        <w:t>deste</w:t>
      </w:r>
      <w:r>
        <w:t xml:space="preserve">, </w:t>
      </w:r>
      <w:r w:rsidR="00000000" w:rsidRPr="00033231">
        <w:t>simple</w:t>
      </w:r>
      <w:r>
        <w:t xml:space="preserve">, </w:t>
      </w:r>
      <w:r w:rsidR="00000000" w:rsidRPr="00033231">
        <w:t>juste et brave résistance à l</w:t>
      </w:r>
      <w:r>
        <w:t>’</w:t>
      </w:r>
      <w:r w:rsidR="00000000" w:rsidRPr="00033231">
        <w:t>envahissement</w:t>
      </w:r>
      <w:r>
        <w:t xml:space="preserve">, </w:t>
      </w:r>
      <w:r w:rsidR="00000000" w:rsidRPr="00033231">
        <w:t>co</w:t>
      </w:r>
      <w:r w:rsidR="00000000" w:rsidRPr="00033231">
        <w:t>m</w:t>
      </w:r>
      <w:r w:rsidR="00000000" w:rsidRPr="00033231">
        <w:t>bat la vaine</w:t>
      </w:r>
      <w:r>
        <w:t xml:space="preserve">, </w:t>
      </w:r>
      <w:r w:rsidR="00000000" w:rsidRPr="00033231">
        <w:t>fausse</w:t>
      </w:r>
      <w:r>
        <w:t xml:space="preserve">, </w:t>
      </w:r>
      <w:r w:rsidR="00000000" w:rsidRPr="00033231">
        <w:t>égoïste et traîtresse ambition de posséder</w:t>
      </w:r>
      <w:r>
        <w:t xml:space="preserve">. </w:t>
      </w:r>
      <w:r w:rsidR="00000000" w:rsidRPr="00033231">
        <w:t>Dieu protège le juste</w:t>
      </w:r>
      <w:r>
        <w:t>.</w:t>
      </w:r>
    </w:p>
    <w:p w14:paraId="6F552DFE" w14:textId="77777777" w:rsidR="004F69D6" w:rsidRDefault="004F69D6" w:rsidP="0021796F">
      <w:r>
        <w:t>— </w:t>
      </w:r>
      <w:r w:rsidR="00000000" w:rsidRPr="00033231">
        <w:t>Dieu protège souvent le puissant</w:t>
      </w:r>
      <w:r>
        <w:t>.</w:t>
      </w:r>
    </w:p>
    <w:p w14:paraId="40007183" w14:textId="5DBB23B1" w:rsidR="004F69D6" w:rsidRDefault="004F69D6" w:rsidP="0021796F">
      <w:r>
        <w:t>— </w:t>
      </w:r>
      <w:r w:rsidR="00000000" w:rsidRPr="00033231">
        <w:t>Alors je suppose que la poignée d</w:t>
      </w:r>
      <w:r>
        <w:t>’</w:t>
      </w:r>
      <w:r w:rsidR="00000000" w:rsidRPr="00033231">
        <w:t>Israélites debout sur le bord asiatique de la mer Rouge était plus puissante que l</w:t>
      </w:r>
      <w:r>
        <w:t>’</w:t>
      </w:r>
      <w:r w:rsidR="00000000" w:rsidRPr="00033231">
        <w:t>armée des Égyptiens rassemblée sur l</w:t>
      </w:r>
      <w:r>
        <w:t>’</w:t>
      </w:r>
      <w:r w:rsidR="00000000" w:rsidRPr="00033231">
        <w:t>autre bord</w:t>
      </w:r>
      <w:r>
        <w:t xml:space="preserve"> ? </w:t>
      </w:r>
      <w:r w:rsidR="00000000" w:rsidRPr="00033231">
        <w:t>Est-ce qu</w:t>
      </w:r>
      <w:r>
        <w:t>’</w:t>
      </w:r>
      <w:r w:rsidR="00000000" w:rsidRPr="00033231">
        <w:t xml:space="preserve">ils </w:t>
      </w:r>
      <w:r w:rsidR="00000000" w:rsidRPr="00033231">
        <w:lastRenderedPageBreak/>
        <w:t>étaient plus nombreux</w:t>
      </w:r>
      <w:r>
        <w:t xml:space="preserve">, </w:t>
      </w:r>
      <w:r w:rsidR="00000000" w:rsidRPr="00033231">
        <w:t>mieux équipés</w:t>
      </w:r>
      <w:r>
        <w:t xml:space="preserve"> ? </w:t>
      </w:r>
      <w:r w:rsidR="00000000" w:rsidRPr="00033231">
        <w:t>Est-ce qu</w:t>
      </w:r>
      <w:r>
        <w:t>’</w:t>
      </w:r>
      <w:r w:rsidR="00000000" w:rsidRPr="00033231">
        <w:t>ils étaient plus pui</w:t>
      </w:r>
      <w:r w:rsidR="00000000" w:rsidRPr="00033231">
        <w:t>s</w:t>
      </w:r>
      <w:r w:rsidR="00000000" w:rsidRPr="00033231">
        <w:t>sants</w:t>
      </w:r>
      <w:r>
        <w:t xml:space="preserve">, </w:t>
      </w:r>
      <w:r w:rsidR="00000000" w:rsidRPr="00033231">
        <w:t>en un mot</w:t>
      </w:r>
      <w:r>
        <w:t xml:space="preserve"> ? </w:t>
      </w:r>
      <w:r w:rsidR="00000000" w:rsidRPr="00033231">
        <w:t>Ne répondez pas</w:t>
      </w:r>
      <w:r>
        <w:t xml:space="preserve">, </w:t>
      </w:r>
      <w:r w:rsidR="00000000" w:rsidRPr="00033231">
        <w:t>Moore</w:t>
      </w:r>
      <w:r>
        <w:t xml:space="preserve">, </w:t>
      </w:r>
      <w:r w:rsidR="00000000" w:rsidRPr="00033231">
        <w:t>ou vous direz un mensonge</w:t>
      </w:r>
      <w:r>
        <w:t xml:space="preserve"> ; </w:t>
      </w:r>
      <w:r w:rsidR="00000000" w:rsidRPr="00033231">
        <w:t>vous le savez</w:t>
      </w:r>
      <w:r>
        <w:t xml:space="preserve">. </w:t>
      </w:r>
      <w:r w:rsidR="00000000" w:rsidRPr="00033231">
        <w:t>Ils n</w:t>
      </w:r>
      <w:r>
        <w:t>’</w:t>
      </w:r>
      <w:r w:rsidR="00000000" w:rsidRPr="00033231">
        <w:t>étaient qu</w:t>
      </w:r>
      <w:r>
        <w:t>’</w:t>
      </w:r>
      <w:r w:rsidR="00000000" w:rsidRPr="00033231">
        <w:t>une pauvre bande d</w:t>
      </w:r>
      <w:r>
        <w:t>’</w:t>
      </w:r>
      <w:r w:rsidR="00000000" w:rsidRPr="00033231">
        <w:t>esclaves</w:t>
      </w:r>
      <w:r>
        <w:t xml:space="preserve">, </w:t>
      </w:r>
      <w:r w:rsidR="00000000" w:rsidRPr="00033231">
        <w:t>opprimés par leurs tyrans depuis quatre cents ans</w:t>
      </w:r>
      <w:r>
        <w:t xml:space="preserve"> ; </w:t>
      </w:r>
      <w:r w:rsidR="00000000" w:rsidRPr="00033231">
        <w:t xml:space="preserve">des femmes et des enfants embarrassaient leurs rangs </w:t>
      </w:r>
      <w:proofErr w:type="spellStart"/>
      <w:r w:rsidR="00000000" w:rsidRPr="00033231">
        <w:t>clair-semés</w:t>
      </w:r>
      <w:proofErr w:type="spellEnd"/>
      <w:r>
        <w:t xml:space="preserve"> ; </w:t>
      </w:r>
      <w:r w:rsidR="00000000" w:rsidRPr="00033231">
        <w:t>leurs maîtres</w:t>
      </w:r>
      <w:r>
        <w:t xml:space="preserve">, </w:t>
      </w:r>
      <w:r w:rsidR="00000000" w:rsidRPr="00033231">
        <w:t>qui rugissaient en se précipitant à travers les flots divisés</w:t>
      </w:r>
      <w:r>
        <w:t xml:space="preserve">, </w:t>
      </w:r>
      <w:r w:rsidR="00000000" w:rsidRPr="00033231">
        <w:t>étaient de vigoureux Éthiopiens</w:t>
      </w:r>
      <w:r>
        <w:t xml:space="preserve">, </w:t>
      </w:r>
      <w:r w:rsidR="00000000" w:rsidRPr="00033231">
        <w:t>aussi forts et aussi féroces que les lions de Libye</w:t>
      </w:r>
      <w:r>
        <w:t xml:space="preserve">. </w:t>
      </w:r>
      <w:r w:rsidR="00000000" w:rsidRPr="00033231">
        <w:t>Ils avaient des armes</w:t>
      </w:r>
      <w:r>
        <w:t xml:space="preserve">, </w:t>
      </w:r>
      <w:r w:rsidR="00000000" w:rsidRPr="00033231">
        <w:t>des chevaux</w:t>
      </w:r>
      <w:r>
        <w:t xml:space="preserve">, </w:t>
      </w:r>
      <w:r w:rsidR="00000000" w:rsidRPr="00033231">
        <w:t>des chariots</w:t>
      </w:r>
      <w:r>
        <w:t xml:space="preserve"> ; </w:t>
      </w:r>
      <w:r w:rsidR="00000000" w:rsidRPr="00033231">
        <w:t>les pauvres Hébreux étaient à pied</w:t>
      </w:r>
      <w:r>
        <w:t xml:space="preserve"> ; </w:t>
      </w:r>
      <w:r w:rsidR="00000000" w:rsidRPr="00033231">
        <w:t>peu d</w:t>
      </w:r>
      <w:r>
        <w:t>’</w:t>
      </w:r>
      <w:r w:rsidR="00000000" w:rsidRPr="00033231">
        <w:t>entre eux</w:t>
      </w:r>
      <w:r>
        <w:t xml:space="preserve">, </w:t>
      </w:r>
      <w:r w:rsidR="00000000" w:rsidRPr="00033231">
        <w:t>probablement</w:t>
      </w:r>
      <w:r>
        <w:t xml:space="preserve">, </w:t>
      </w:r>
      <w:r w:rsidR="00000000" w:rsidRPr="00033231">
        <w:t>avaient d</w:t>
      </w:r>
      <w:r>
        <w:t>’</w:t>
      </w:r>
      <w:r w:rsidR="00000000" w:rsidRPr="00033231">
        <w:t>autres armes que leurs b</w:t>
      </w:r>
      <w:r w:rsidR="00000000" w:rsidRPr="00033231">
        <w:t>â</w:t>
      </w:r>
      <w:r w:rsidR="00000000" w:rsidRPr="00033231">
        <w:t>tons de bergers ou leurs outils de maçons</w:t>
      </w:r>
      <w:r>
        <w:t xml:space="preserve">. </w:t>
      </w:r>
      <w:r w:rsidR="00000000" w:rsidRPr="00033231">
        <w:t>Leur doux et puissant conducteur lui-même n</w:t>
      </w:r>
      <w:r>
        <w:t>’</w:t>
      </w:r>
      <w:r w:rsidR="00000000" w:rsidRPr="00033231">
        <w:t>avait que sa verge</w:t>
      </w:r>
      <w:r>
        <w:t xml:space="preserve">. </w:t>
      </w:r>
      <w:r w:rsidR="00000000" w:rsidRPr="00033231">
        <w:t>Mais</w:t>
      </w:r>
      <w:r>
        <w:t xml:space="preserve">, </w:t>
      </w:r>
      <w:r w:rsidR="00000000" w:rsidRPr="00033231">
        <w:t>soyez-en sûr</w:t>
      </w:r>
      <w:r>
        <w:t xml:space="preserve">, </w:t>
      </w:r>
      <w:r w:rsidR="00000000" w:rsidRPr="00033231">
        <w:t>Robert Moore</w:t>
      </w:r>
      <w:r>
        <w:t xml:space="preserve">, </w:t>
      </w:r>
      <w:r w:rsidR="00000000" w:rsidRPr="00033231">
        <w:t>le droit était de leur côté</w:t>
      </w:r>
      <w:r>
        <w:t xml:space="preserve">, </w:t>
      </w:r>
      <w:r w:rsidR="00000000" w:rsidRPr="00033231">
        <w:t>le Dieu des armées était avec eux</w:t>
      </w:r>
      <w:r>
        <w:t xml:space="preserve"> ; </w:t>
      </w:r>
      <w:r w:rsidR="00000000" w:rsidRPr="00033231">
        <w:t>le crime et l</w:t>
      </w:r>
      <w:r>
        <w:t>’</w:t>
      </w:r>
      <w:r w:rsidR="00000000" w:rsidRPr="00033231">
        <w:t>archange déchu commandaient aux armées des Pharaons</w:t>
      </w:r>
      <w:r>
        <w:t xml:space="preserve"> ; </w:t>
      </w:r>
      <w:r w:rsidR="00000000" w:rsidRPr="00033231">
        <w:t>qui triompha</w:t>
      </w:r>
      <w:r>
        <w:t xml:space="preserve"> ? </w:t>
      </w:r>
      <w:r w:rsidR="00000000" w:rsidRPr="00033231">
        <w:t>Vous le savez bien</w:t>
      </w:r>
      <w:r>
        <w:t> : « </w:t>
      </w:r>
      <w:r w:rsidR="00000000" w:rsidRPr="00033231">
        <w:t>Le Seigneur</w:t>
      </w:r>
      <w:r>
        <w:t xml:space="preserve">, </w:t>
      </w:r>
      <w:r w:rsidR="00000000" w:rsidRPr="00033231">
        <w:t>en ce jour</w:t>
      </w:r>
      <w:r>
        <w:t xml:space="preserve">, </w:t>
      </w:r>
      <w:r w:rsidR="00000000" w:rsidRPr="00033231">
        <w:t>sauva Israël des mains des Égyptiens</w:t>
      </w:r>
      <w:r>
        <w:t xml:space="preserve">, </w:t>
      </w:r>
      <w:r w:rsidR="00000000" w:rsidRPr="00033231">
        <w:t>et Israël vit les Égyptiens morts sur le bord de la mer</w:t>
      </w:r>
      <w:r>
        <w:t> ; »</w:t>
      </w:r>
      <w:r w:rsidR="00000000" w:rsidRPr="00033231">
        <w:t xml:space="preserve"> oui</w:t>
      </w:r>
      <w:r>
        <w:t>, « </w:t>
      </w:r>
      <w:r w:rsidR="00000000" w:rsidRPr="00033231">
        <w:t>les flots les submergèrent</w:t>
      </w:r>
      <w:r>
        <w:t xml:space="preserve">, </w:t>
      </w:r>
      <w:r w:rsidR="00000000" w:rsidRPr="00033231">
        <w:t>ils descendirent au fond comme une pierre</w:t>
      </w:r>
      <w:r>
        <w:t xml:space="preserve">. </w:t>
      </w:r>
      <w:r w:rsidR="00000000" w:rsidRPr="00033231">
        <w:t>La main droite du Seigneur se couvrit de gloire</w:t>
      </w:r>
      <w:r>
        <w:t xml:space="preserve"> ; </w:t>
      </w:r>
      <w:r w:rsidR="00000000" w:rsidRPr="00033231">
        <w:t>la main du Seigneur mit en pièces les ennemis</w:t>
      </w:r>
      <w:r>
        <w:t>. »</w:t>
      </w:r>
    </w:p>
    <w:p w14:paraId="6B7974DD" w14:textId="77777777" w:rsidR="004F69D6" w:rsidRDefault="004F69D6" w:rsidP="0021796F">
      <w:r>
        <w:t>— </w:t>
      </w:r>
      <w:r w:rsidR="00000000" w:rsidRPr="00033231">
        <w:t>Vous avez raison</w:t>
      </w:r>
      <w:r>
        <w:t xml:space="preserve"> ; </w:t>
      </w:r>
      <w:r w:rsidR="00000000" w:rsidRPr="00033231">
        <w:t>seulement la comparaison est fausse</w:t>
      </w:r>
      <w:r>
        <w:t xml:space="preserve"> : </w:t>
      </w:r>
      <w:r w:rsidR="00000000" w:rsidRPr="00033231">
        <w:t>la France</w:t>
      </w:r>
      <w:r>
        <w:t xml:space="preserve">, </w:t>
      </w:r>
      <w:r w:rsidR="00000000" w:rsidRPr="00033231">
        <w:t>c</w:t>
      </w:r>
      <w:r>
        <w:t>’</w:t>
      </w:r>
      <w:r w:rsidR="00000000" w:rsidRPr="00033231">
        <w:t>est Israël</w:t>
      </w:r>
      <w:r>
        <w:t xml:space="preserve"> ; </w:t>
      </w:r>
      <w:r w:rsidR="00000000" w:rsidRPr="00033231">
        <w:t>Napoléon</w:t>
      </w:r>
      <w:r>
        <w:t xml:space="preserve">, </w:t>
      </w:r>
      <w:r w:rsidR="00000000" w:rsidRPr="00033231">
        <w:t>c</w:t>
      </w:r>
      <w:r>
        <w:t>’</w:t>
      </w:r>
      <w:r w:rsidR="00000000" w:rsidRPr="00033231">
        <w:t>est Moïse</w:t>
      </w:r>
      <w:r>
        <w:t xml:space="preserve">. </w:t>
      </w:r>
      <w:r w:rsidR="00000000" w:rsidRPr="00033231">
        <w:t>L</w:t>
      </w:r>
      <w:r>
        <w:t>’</w:t>
      </w:r>
      <w:r w:rsidR="00000000" w:rsidRPr="00033231">
        <w:t>Europe</w:t>
      </w:r>
      <w:r>
        <w:t xml:space="preserve">, </w:t>
      </w:r>
      <w:r w:rsidR="00000000" w:rsidRPr="00033231">
        <w:t>avec ses empires fastueux et ses dynasties corrompues</w:t>
      </w:r>
      <w:r>
        <w:t xml:space="preserve">, </w:t>
      </w:r>
      <w:r w:rsidR="00000000" w:rsidRPr="00033231">
        <w:t>c</w:t>
      </w:r>
      <w:r>
        <w:t>’</w:t>
      </w:r>
      <w:r w:rsidR="00000000" w:rsidRPr="00033231">
        <w:t>est l</w:t>
      </w:r>
      <w:r>
        <w:t>’</w:t>
      </w:r>
      <w:r w:rsidR="00000000" w:rsidRPr="00033231">
        <w:t>Égypte</w:t>
      </w:r>
      <w:r>
        <w:t xml:space="preserve"> ; </w:t>
      </w:r>
      <w:r w:rsidR="00000000" w:rsidRPr="00033231">
        <w:t>la vaillante France représente les douze tribus</w:t>
      </w:r>
      <w:r>
        <w:t xml:space="preserve"> ; </w:t>
      </w:r>
      <w:r w:rsidR="00000000" w:rsidRPr="00033231">
        <w:t>son jeune et vigo</w:t>
      </w:r>
      <w:r w:rsidR="00000000" w:rsidRPr="00033231">
        <w:t>u</w:t>
      </w:r>
      <w:r w:rsidR="00000000" w:rsidRPr="00033231">
        <w:t>reux usurpateur</w:t>
      </w:r>
      <w:r>
        <w:t xml:space="preserve">, </w:t>
      </w:r>
      <w:r w:rsidR="00000000" w:rsidRPr="00033231">
        <w:t>c</w:t>
      </w:r>
      <w:r>
        <w:t>’</w:t>
      </w:r>
      <w:r w:rsidR="00000000" w:rsidRPr="00033231">
        <w:t>est le berger d</w:t>
      </w:r>
      <w:r>
        <w:t>’</w:t>
      </w:r>
      <w:r w:rsidR="00000000" w:rsidRPr="00033231">
        <w:t>Horeb</w:t>
      </w:r>
      <w:r>
        <w:t>.</w:t>
      </w:r>
    </w:p>
    <w:p w14:paraId="2C443F00" w14:textId="31D24A4F" w:rsidR="00000000" w:rsidRPr="00033231" w:rsidRDefault="004F69D6" w:rsidP="0021796F">
      <w:r>
        <w:t>— </w:t>
      </w:r>
      <w:r w:rsidR="00000000" w:rsidRPr="00033231">
        <w:t>Je dédaigne de vous répondre</w:t>
      </w:r>
      <w:r>
        <w:t>. »</w:t>
      </w:r>
    </w:p>
    <w:p w14:paraId="6B82B0AC" w14:textId="77777777" w:rsidR="004F69D6" w:rsidRDefault="00000000" w:rsidP="0021796F">
      <w:r w:rsidRPr="00033231">
        <w:t>Ici la conversation fut interrompue par le roulement rapide d</w:t>
      </w:r>
      <w:r w:rsidR="004F69D6">
        <w:t>’</w:t>
      </w:r>
      <w:r w:rsidRPr="00033231">
        <w:t>un cabriolet</w:t>
      </w:r>
      <w:r w:rsidR="004F69D6">
        <w:t xml:space="preserve">, </w:t>
      </w:r>
      <w:r w:rsidRPr="00033231">
        <w:t>qui aussitôt s</w:t>
      </w:r>
      <w:r w:rsidR="004F69D6">
        <w:t>’</w:t>
      </w:r>
      <w:r w:rsidRPr="00033231">
        <w:t>arrêta au milieu de la route</w:t>
      </w:r>
      <w:r w:rsidR="004F69D6">
        <w:t xml:space="preserve">. </w:t>
      </w:r>
      <w:r w:rsidRPr="00033231">
        <w:lastRenderedPageBreak/>
        <w:t>Le manufacturier et le recteur avaient été trop occupés de leur di</w:t>
      </w:r>
      <w:r w:rsidRPr="00033231">
        <w:t>s</w:t>
      </w:r>
      <w:r w:rsidRPr="00033231">
        <w:t>pute pour l</w:t>
      </w:r>
      <w:r w:rsidR="004F69D6">
        <w:t>’</w:t>
      </w:r>
      <w:r w:rsidRPr="00033231">
        <w:t>entendre avant qu</w:t>
      </w:r>
      <w:r w:rsidR="004F69D6">
        <w:t>’</w:t>
      </w:r>
      <w:r w:rsidRPr="00033231">
        <w:t>il fût presque arrivé sur eux</w:t>
      </w:r>
      <w:r w:rsidR="004F69D6">
        <w:t>.</w:t>
      </w:r>
    </w:p>
    <w:p w14:paraId="6A8A252B" w14:textId="77777777" w:rsidR="004F69D6" w:rsidRDefault="004F69D6" w:rsidP="0021796F">
      <w:r>
        <w:t>« </w:t>
      </w:r>
      <w:r w:rsidR="00000000" w:rsidRPr="00033231">
        <w:t>Eh</w:t>
      </w:r>
      <w:r>
        <w:t xml:space="preserve"> ! </w:t>
      </w:r>
      <w:r w:rsidR="00000000" w:rsidRPr="00033231">
        <w:t>maître</w:t>
      </w:r>
      <w:r>
        <w:t xml:space="preserve">, </w:t>
      </w:r>
      <w:r w:rsidR="00000000" w:rsidRPr="00033231">
        <w:t>les voitures sont-elles arrivées à la maison</w:t>
      </w:r>
      <w:r>
        <w:t xml:space="preserve"> ? </w:t>
      </w:r>
      <w:r w:rsidR="00000000" w:rsidRPr="00033231">
        <w:t>demanda une voix de l</w:t>
      </w:r>
      <w:r>
        <w:t>’</w:t>
      </w:r>
      <w:r w:rsidR="00000000" w:rsidRPr="00033231">
        <w:t>intérieur</w:t>
      </w:r>
      <w:r>
        <w:t>.</w:t>
      </w:r>
    </w:p>
    <w:p w14:paraId="1129BD14" w14:textId="2295F983" w:rsidR="004F69D6" w:rsidRDefault="004F69D6" w:rsidP="0021796F">
      <w:r>
        <w:t>— </w:t>
      </w:r>
      <w:r w:rsidR="00000000" w:rsidRPr="00033231">
        <w:t xml:space="preserve">Est-ce que ce serait </w:t>
      </w:r>
      <w:r>
        <w:t>Joe</w:t>
      </w:r>
      <w:r w:rsidR="00000000" w:rsidRPr="00033231">
        <w:t xml:space="preserve"> Scott</w:t>
      </w:r>
      <w:r>
        <w:t> ?</w:t>
      </w:r>
    </w:p>
    <w:p w14:paraId="14D61453" w14:textId="6F1DA500" w:rsidR="004F69D6" w:rsidRDefault="004F69D6" w:rsidP="0021796F">
      <w:r>
        <w:t>— </w:t>
      </w:r>
      <w:r w:rsidR="00000000" w:rsidRPr="00033231">
        <w:t>Oui</w:t>
      </w:r>
      <w:r>
        <w:t xml:space="preserve">, </w:t>
      </w:r>
      <w:r w:rsidR="00000000" w:rsidRPr="00033231">
        <w:t>oui</w:t>
      </w:r>
      <w:r>
        <w:t xml:space="preserve">, </w:t>
      </w:r>
      <w:r w:rsidR="00000000" w:rsidRPr="00033231">
        <w:t>répondit une autre voix</w:t>
      </w:r>
      <w:r>
        <w:t xml:space="preserve"> ; </w:t>
      </w:r>
      <w:r w:rsidR="00000000" w:rsidRPr="00033231">
        <w:t>car le cabriolet cont</w:t>
      </w:r>
      <w:r w:rsidR="00000000" w:rsidRPr="00033231">
        <w:t>e</w:t>
      </w:r>
      <w:r w:rsidR="00000000" w:rsidRPr="00033231">
        <w:t>nait deux personnes</w:t>
      </w:r>
      <w:r>
        <w:t xml:space="preserve">. </w:t>
      </w:r>
      <w:r w:rsidR="00000000" w:rsidRPr="00033231">
        <w:t>Oui</w:t>
      </w:r>
      <w:r>
        <w:t xml:space="preserve">, </w:t>
      </w:r>
      <w:r w:rsidR="00000000" w:rsidRPr="00033231">
        <w:t>monsieur Moore</w:t>
      </w:r>
      <w:r>
        <w:t xml:space="preserve">, </w:t>
      </w:r>
      <w:r w:rsidR="00000000" w:rsidRPr="00033231">
        <w:t>c</w:t>
      </w:r>
      <w:r>
        <w:t>’</w:t>
      </w:r>
      <w:r w:rsidR="00000000" w:rsidRPr="00033231">
        <w:t xml:space="preserve">est </w:t>
      </w:r>
      <w:r>
        <w:t>Joe</w:t>
      </w:r>
      <w:r w:rsidR="00000000" w:rsidRPr="00033231">
        <w:t xml:space="preserve"> Scott</w:t>
      </w:r>
      <w:r>
        <w:t xml:space="preserve">. </w:t>
      </w:r>
      <w:r w:rsidR="00000000" w:rsidRPr="00033231">
        <w:t>Je vous le ramène dans un joli état</w:t>
      </w:r>
      <w:r>
        <w:t xml:space="preserve">. </w:t>
      </w:r>
      <w:r w:rsidR="00000000" w:rsidRPr="00033231">
        <w:t>Je l</w:t>
      </w:r>
      <w:r>
        <w:t>’</w:t>
      </w:r>
      <w:r w:rsidR="00000000" w:rsidRPr="00033231">
        <w:t>ai trouvé en haut du marais avec trois autres</w:t>
      </w:r>
      <w:r>
        <w:t xml:space="preserve">. </w:t>
      </w:r>
      <w:r w:rsidR="00000000" w:rsidRPr="00033231">
        <w:t>Que me donnerez-vous pour vous l</w:t>
      </w:r>
      <w:r>
        <w:t>’</w:t>
      </w:r>
      <w:r w:rsidR="00000000" w:rsidRPr="00033231">
        <w:t>avoir r</w:t>
      </w:r>
      <w:r w:rsidR="00000000" w:rsidRPr="00033231">
        <w:t>a</w:t>
      </w:r>
      <w:r w:rsidR="00000000" w:rsidRPr="00033231">
        <w:t>mené</w:t>
      </w:r>
      <w:r>
        <w:t> ?</w:t>
      </w:r>
    </w:p>
    <w:p w14:paraId="02FF00EA" w14:textId="77777777" w:rsidR="004F69D6" w:rsidRDefault="004F69D6" w:rsidP="0021796F">
      <w:r>
        <w:t>— </w:t>
      </w:r>
      <w:r w:rsidR="00000000" w:rsidRPr="00033231">
        <w:t>Mes remercîments</w:t>
      </w:r>
      <w:r>
        <w:t xml:space="preserve">, </w:t>
      </w:r>
      <w:r w:rsidR="00000000" w:rsidRPr="00033231">
        <w:t>certes</w:t>
      </w:r>
      <w:r>
        <w:t xml:space="preserve">, </w:t>
      </w:r>
      <w:r w:rsidR="00000000" w:rsidRPr="00033231">
        <w:t>car j</w:t>
      </w:r>
      <w:r>
        <w:t>’</w:t>
      </w:r>
      <w:r w:rsidR="00000000" w:rsidRPr="00033231">
        <w:t>aurais été fâché de perdre un homme comme lui</w:t>
      </w:r>
      <w:r>
        <w:t xml:space="preserve">. </w:t>
      </w:r>
      <w:r w:rsidR="00000000" w:rsidRPr="00033231">
        <w:t>Mais c</w:t>
      </w:r>
      <w:r>
        <w:t>’</w:t>
      </w:r>
      <w:r w:rsidR="00000000" w:rsidRPr="00033231">
        <w:t>est vous</w:t>
      </w:r>
      <w:r>
        <w:t xml:space="preserve">, </w:t>
      </w:r>
      <w:r w:rsidR="00000000" w:rsidRPr="00033231">
        <w:t>monsieur Yorke</w:t>
      </w:r>
      <w:r>
        <w:t xml:space="preserve"> ? </w:t>
      </w:r>
      <w:r w:rsidR="00000000" w:rsidRPr="00033231">
        <w:t>Il me semble reconnaître votre voix</w:t>
      </w:r>
      <w:r>
        <w:t>.</w:t>
      </w:r>
    </w:p>
    <w:p w14:paraId="3063D3BD" w14:textId="129A2745" w:rsidR="004F69D6" w:rsidRDefault="004F69D6" w:rsidP="0021796F">
      <w:r>
        <w:t>— </w:t>
      </w:r>
      <w:r w:rsidR="00000000" w:rsidRPr="00033231">
        <w:t>Oui</w:t>
      </w:r>
      <w:r>
        <w:t xml:space="preserve">, </w:t>
      </w:r>
      <w:r w:rsidR="00000000" w:rsidRPr="00033231">
        <w:t>mon garçon</w:t>
      </w:r>
      <w:r>
        <w:t xml:space="preserve">, </w:t>
      </w:r>
      <w:r w:rsidR="00000000" w:rsidRPr="00033231">
        <w:t>c</w:t>
      </w:r>
      <w:r>
        <w:t>’</w:t>
      </w:r>
      <w:r w:rsidR="00000000" w:rsidRPr="00033231">
        <w:t>est moi</w:t>
      </w:r>
      <w:r>
        <w:t xml:space="preserve">. </w:t>
      </w:r>
      <w:r w:rsidR="00000000" w:rsidRPr="00033231">
        <w:t xml:space="preserve">Je revenais du marché de </w:t>
      </w:r>
      <w:proofErr w:type="spellStart"/>
      <w:r w:rsidR="00000000" w:rsidRPr="00033231">
        <w:t>Stilbro</w:t>
      </w:r>
      <w:proofErr w:type="spellEnd"/>
      <w:r>
        <w:t xml:space="preserve">’, </w:t>
      </w:r>
      <w:r w:rsidR="00000000" w:rsidRPr="00033231">
        <w:t>et comme j</w:t>
      </w:r>
      <w:r>
        <w:t>’</w:t>
      </w:r>
      <w:r w:rsidR="00000000" w:rsidRPr="00033231">
        <w:t>arrivais au milieu du marais</w:t>
      </w:r>
      <w:r>
        <w:t xml:space="preserve">, </w:t>
      </w:r>
      <w:r w:rsidR="00000000" w:rsidRPr="00033231">
        <w:t>fouettant mon cheval qui allait comme le vent</w:t>
      </w:r>
      <w:r>
        <w:t xml:space="preserve"> (</w:t>
      </w:r>
      <w:r w:rsidR="00000000" w:rsidRPr="00033231">
        <w:t>car</w:t>
      </w:r>
      <w:r>
        <w:t xml:space="preserve">, </w:t>
      </w:r>
      <w:r w:rsidR="00000000" w:rsidRPr="00033231">
        <w:t>vous le savez</w:t>
      </w:r>
      <w:r>
        <w:t xml:space="preserve">, </w:t>
      </w:r>
      <w:r w:rsidR="00000000" w:rsidRPr="00033231">
        <w:t>les temps sont dangereux</w:t>
      </w:r>
      <w:r>
        <w:t xml:space="preserve">, </w:t>
      </w:r>
      <w:r w:rsidR="00000000" w:rsidRPr="00033231">
        <w:t>grâce à un mauvais gouvernement</w:t>
      </w:r>
      <w:r>
        <w:t xml:space="preserve">), </w:t>
      </w:r>
      <w:r w:rsidR="00000000" w:rsidRPr="00033231">
        <w:t>j</w:t>
      </w:r>
      <w:r>
        <w:t>’</w:t>
      </w:r>
      <w:r w:rsidR="00000000" w:rsidRPr="00033231">
        <w:t>entendis un gémissement</w:t>
      </w:r>
      <w:r>
        <w:t xml:space="preserve"> ; </w:t>
      </w:r>
      <w:r w:rsidR="00000000" w:rsidRPr="00033231">
        <w:t>j</w:t>
      </w:r>
      <w:r>
        <w:t>’</w:t>
      </w:r>
      <w:r w:rsidR="00000000" w:rsidRPr="00033231">
        <w:t>approchai</w:t>
      </w:r>
      <w:r>
        <w:t xml:space="preserve"> ; </w:t>
      </w:r>
      <w:r w:rsidR="00000000" w:rsidRPr="00033231">
        <w:t>il y en a qui auraient fouetté pour s</w:t>
      </w:r>
      <w:r>
        <w:t>’</w:t>
      </w:r>
      <w:r w:rsidR="00000000" w:rsidRPr="00033231">
        <w:t>éloigner plus rapidement</w:t>
      </w:r>
      <w:r>
        <w:t xml:space="preserve">, </w:t>
      </w:r>
      <w:r w:rsidR="00000000" w:rsidRPr="00033231">
        <w:t>mais je n</w:t>
      </w:r>
      <w:r>
        <w:t>’</w:t>
      </w:r>
      <w:r w:rsidR="00000000" w:rsidRPr="00033231">
        <w:t>ai rien à craindre</w:t>
      </w:r>
      <w:r>
        <w:t xml:space="preserve">, </w:t>
      </w:r>
      <w:r w:rsidR="00000000" w:rsidRPr="00033231">
        <w:t>que je sache</w:t>
      </w:r>
      <w:r>
        <w:t xml:space="preserve">. </w:t>
      </w:r>
      <w:r w:rsidR="00000000" w:rsidRPr="00033231">
        <w:t>Je ne crois pas qu</w:t>
      </w:r>
      <w:r>
        <w:t>’</w:t>
      </w:r>
      <w:r w:rsidR="00000000" w:rsidRPr="00033231">
        <w:t>il y ait un garnement dans ce district qui voulût me faire du mal</w:t>
      </w:r>
      <w:r>
        <w:t xml:space="preserve"> ; </w:t>
      </w:r>
      <w:r w:rsidR="00000000" w:rsidRPr="00033231">
        <w:t>du moins je suis homme à le leur rendre</w:t>
      </w:r>
      <w:r>
        <w:t xml:space="preserve">. </w:t>
      </w:r>
      <w:r w:rsidR="00000000" w:rsidRPr="00033231">
        <w:t>Je demandai</w:t>
      </w:r>
      <w:r>
        <w:t> : « </w:t>
      </w:r>
      <w:r w:rsidR="00000000" w:rsidRPr="00033231">
        <w:t>Y a-t-il quelqu</w:t>
      </w:r>
      <w:r>
        <w:t>’</w:t>
      </w:r>
      <w:r w:rsidR="00000000" w:rsidRPr="00033231">
        <w:t>un de blessé</w:t>
      </w:r>
      <w:r>
        <w:t xml:space="preserve">, </w:t>
      </w:r>
      <w:r w:rsidR="00000000" w:rsidRPr="00033231">
        <w:t>là</w:t>
      </w:r>
      <w:r>
        <w:t xml:space="preserve"> ? – </w:t>
      </w:r>
      <w:r w:rsidR="00000000" w:rsidRPr="00033231">
        <w:t>Certainement</w:t>
      </w:r>
      <w:r>
        <w:t xml:space="preserve">, </w:t>
      </w:r>
      <w:r w:rsidR="00000000" w:rsidRPr="00033231">
        <w:t>me répondit une voix qui semblait sortir de terre</w:t>
      </w:r>
      <w:r>
        <w:t xml:space="preserve">. – </w:t>
      </w:r>
      <w:r w:rsidR="00000000" w:rsidRPr="00033231">
        <w:t>Que faut-il faire</w:t>
      </w:r>
      <w:r>
        <w:t xml:space="preserve"> ? </w:t>
      </w:r>
      <w:r w:rsidR="00000000" w:rsidRPr="00033231">
        <w:t>soyez clair et répondez-moi</w:t>
      </w:r>
      <w:r>
        <w:t xml:space="preserve">. – </w:t>
      </w:r>
      <w:r w:rsidR="00000000" w:rsidRPr="00033231">
        <w:t>Nous so</w:t>
      </w:r>
      <w:r w:rsidR="00000000" w:rsidRPr="00033231">
        <w:t>m</w:t>
      </w:r>
      <w:r w:rsidR="00000000" w:rsidRPr="00033231">
        <w:t>mes ici quatre gisant dans le fossé</w:t>
      </w:r>
      <w:r>
        <w:t xml:space="preserve">, </w:t>
      </w:r>
      <w:r w:rsidR="00000000" w:rsidRPr="00033231">
        <w:t xml:space="preserve">répondit </w:t>
      </w:r>
      <w:r>
        <w:t xml:space="preserve">Joe. – </w:t>
      </w:r>
      <w:r w:rsidR="00000000" w:rsidRPr="00033231">
        <w:t>C</w:t>
      </w:r>
      <w:r>
        <w:t>’</w:t>
      </w:r>
      <w:r w:rsidR="00000000" w:rsidRPr="00033231">
        <w:t>est ho</w:t>
      </w:r>
      <w:r w:rsidR="00000000" w:rsidRPr="00033231">
        <w:t>n</w:t>
      </w:r>
      <w:r w:rsidR="00000000" w:rsidRPr="00033231">
        <w:t>teux</w:t>
      </w:r>
      <w:r>
        <w:t xml:space="preserve">, </w:t>
      </w:r>
      <w:r w:rsidR="00000000" w:rsidRPr="00033231">
        <w:t>leur dis-je</w:t>
      </w:r>
      <w:r>
        <w:t xml:space="preserve"> ; </w:t>
      </w:r>
      <w:r w:rsidR="00000000" w:rsidRPr="00033231">
        <w:t>et je leur ordonnai de se lever et de partir</w:t>
      </w:r>
      <w:r>
        <w:t xml:space="preserve">, </w:t>
      </w:r>
      <w:r w:rsidR="00000000" w:rsidRPr="00033231">
        <w:t>s</w:t>
      </w:r>
      <w:r>
        <w:t>’</w:t>
      </w:r>
      <w:r w:rsidR="00000000" w:rsidRPr="00033231">
        <w:t>ils ne voulaient faire connaissance avec mon fouet</w:t>
      </w:r>
      <w:r>
        <w:t xml:space="preserve">. – </w:t>
      </w:r>
      <w:r w:rsidR="00000000" w:rsidRPr="00033231">
        <w:t>C</w:t>
      </w:r>
      <w:r>
        <w:t>’</w:t>
      </w:r>
      <w:r w:rsidR="00000000" w:rsidRPr="00033231">
        <w:t>est ce que nous aurions fait depuis une heure</w:t>
      </w:r>
      <w:r>
        <w:t xml:space="preserve">, </w:t>
      </w:r>
      <w:r w:rsidR="00000000" w:rsidRPr="00033231">
        <w:t>mais nous sommes attachés avec des cordes</w:t>
      </w:r>
      <w:r>
        <w:t>. »</w:t>
      </w:r>
      <w:r w:rsidR="00000000" w:rsidRPr="00033231">
        <w:t xml:space="preserve"> En une minute j</w:t>
      </w:r>
      <w:r>
        <w:t>’</w:t>
      </w:r>
      <w:r w:rsidR="00000000" w:rsidRPr="00033231">
        <w:t>eus coupé les liens avec mon couteau</w:t>
      </w:r>
      <w:r>
        <w:t xml:space="preserve">, </w:t>
      </w:r>
      <w:r w:rsidR="00000000" w:rsidRPr="00033231">
        <w:t xml:space="preserve">et </w:t>
      </w:r>
      <w:r>
        <w:t>Joe</w:t>
      </w:r>
      <w:r w:rsidR="00000000" w:rsidRPr="00033231">
        <w:t xml:space="preserve"> monta dans mon </w:t>
      </w:r>
      <w:r w:rsidR="00000000" w:rsidRPr="00033231">
        <w:lastRenderedPageBreak/>
        <w:t>cabriolet pour me raconter ce qui s</w:t>
      </w:r>
      <w:r>
        <w:t>’</w:t>
      </w:r>
      <w:r w:rsidR="00000000" w:rsidRPr="00033231">
        <w:t>était passé</w:t>
      </w:r>
      <w:r>
        <w:t xml:space="preserve"> ; </w:t>
      </w:r>
      <w:r w:rsidR="00000000" w:rsidRPr="00033231">
        <w:t>les autres suivent derrière</w:t>
      </w:r>
      <w:r>
        <w:t xml:space="preserve">, </w:t>
      </w:r>
      <w:r w:rsidR="00000000" w:rsidRPr="00033231">
        <w:t>aussi vite que leurs jambes le leur permettent</w:t>
      </w:r>
      <w:r>
        <w:t>.</w:t>
      </w:r>
    </w:p>
    <w:p w14:paraId="328AF94C" w14:textId="77777777" w:rsidR="004F69D6" w:rsidRDefault="004F69D6" w:rsidP="0021796F">
      <w:r>
        <w:t>— </w:t>
      </w:r>
      <w:r w:rsidR="00000000" w:rsidRPr="00033231">
        <w:t>Je vous suis fort obligé</w:t>
      </w:r>
      <w:r>
        <w:t xml:space="preserve">, </w:t>
      </w:r>
      <w:r w:rsidR="00000000" w:rsidRPr="00033231">
        <w:t>monsieur Yorke</w:t>
      </w:r>
      <w:r>
        <w:t>.</w:t>
      </w:r>
    </w:p>
    <w:p w14:paraId="5ECE5053" w14:textId="00BECB54" w:rsidR="00000000" w:rsidRPr="00033231" w:rsidRDefault="004F69D6" w:rsidP="0021796F">
      <w:r>
        <w:t>— </w:t>
      </w:r>
      <w:r w:rsidR="00000000" w:rsidRPr="00033231">
        <w:t>Croyez-vous</w:t>
      </w:r>
      <w:r>
        <w:t xml:space="preserve">, </w:t>
      </w:r>
      <w:r w:rsidR="00000000" w:rsidRPr="00033231">
        <w:t>mon garçon</w:t>
      </w:r>
      <w:r>
        <w:t xml:space="preserve"> ? </w:t>
      </w:r>
      <w:r w:rsidR="00000000" w:rsidRPr="00033231">
        <w:t>vous savez bien que non</w:t>
      </w:r>
      <w:r>
        <w:t xml:space="preserve">. </w:t>
      </w:r>
      <w:r w:rsidR="00000000" w:rsidRPr="00033231">
        <w:t>C</w:t>
      </w:r>
      <w:r w:rsidR="00000000" w:rsidRPr="00033231">
        <w:t>e</w:t>
      </w:r>
      <w:r w:rsidR="00000000" w:rsidRPr="00033231">
        <w:t>pendant</w:t>
      </w:r>
      <w:r>
        <w:t xml:space="preserve">, </w:t>
      </w:r>
      <w:r w:rsidR="00000000" w:rsidRPr="00033231">
        <w:t>voici les autres qui approchent</w:t>
      </w:r>
      <w:r>
        <w:t xml:space="preserve">. </w:t>
      </w:r>
      <w:r w:rsidR="00000000" w:rsidRPr="00033231">
        <w:t>Et ici</w:t>
      </w:r>
      <w:r>
        <w:t xml:space="preserve">, </w:t>
      </w:r>
      <w:r w:rsidR="00000000" w:rsidRPr="00033231">
        <w:t>par le Seigneur</w:t>
      </w:r>
      <w:r>
        <w:t xml:space="preserve"> ! </w:t>
      </w:r>
      <w:r w:rsidR="00000000" w:rsidRPr="00033231">
        <w:t>en voici une autre troupe avec des lumières dans leurs vases</w:t>
      </w:r>
      <w:r>
        <w:t xml:space="preserve">, </w:t>
      </w:r>
      <w:r w:rsidR="00000000" w:rsidRPr="00033231">
        <w:t>comme l</w:t>
      </w:r>
      <w:r>
        <w:t>’</w:t>
      </w:r>
      <w:r w:rsidR="00000000" w:rsidRPr="00033231">
        <w:t>armée de Gédéon</w:t>
      </w:r>
      <w:r>
        <w:t xml:space="preserve">, </w:t>
      </w:r>
      <w:r w:rsidR="00000000" w:rsidRPr="00033231">
        <w:t>et nous avons aussi le curé avec nous</w:t>
      </w:r>
      <w:r>
        <w:t xml:space="preserve"> ; </w:t>
      </w:r>
      <w:r w:rsidR="00000000" w:rsidRPr="00033231">
        <w:t>bonsoir</w:t>
      </w:r>
      <w:r>
        <w:t xml:space="preserve">, </w:t>
      </w:r>
      <w:r w:rsidR="00000000" w:rsidRPr="00033231">
        <w:t xml:space="preserve">monsieur </w:t>
      </w:r>
      <w:proofErr w:type="spellStart"/>
      <w:r w:rsidR="00000000" w:rsidRPr="00033231">
        <w:t>Helstone</w:t>
      </w:r>
      <w:proofErr w:type="spellEnd"/>
      <w:r>
        <w:t> ! »</w:t>
      </w:r>
    </w:p>
    <w:p w14:paraId="178485B7" w14:textId="05DB2045" w:rsidR="004F69D6" w:rsidRDefault="004F69D6" w:rsidP="0021796F">
      <w:r>
        <w:t>M. </w:t>
      </w:r>
      <w:proofErr w:type="spellStart"/>
      <w:r w:rsidR="00000000" w:rsidRPr="00033231">
        <w:t>Helstone</w:t>
      </w:r>
      <w:proofErr w:type="spellEnd"/>
      <w:r w:rsidR="00000000" w:rsidRPr="00033231">
        <w:t xml:space="preserve"> rendit le salut avec beaucoup de roideur</w:t>
      </w:r>
      <w:r>
        <w:t xml:space="preserve">. </w:t>
      </w:r>
      <w:r w:rsidR="00000000" w:rsidRPr="00033231">
        <w:t>L</w:t>
      </w:r>
      <w:r>
        <w:t>’</w:t>
      </w:r>
      <w:r w:rsidR="00000000" w:rsidRPr="00033231">
        <w:t>individu qui était dans le cabriolet continua</w:t>
      </w:r>
      <w:r>
        <w:t> :</w:t>
      </w:r>
    </w:p>
    <w:p w14:paraId="75CD1679" w14:textId="77777777" w:rsidR="004F69D6" w:rsidRDefault="004F69D6" w:rsidP="0021796F">
      <w:r>
        <w:t>« </w:t>
      </w:r>
      <w:r w:rsidR="00000000" w:rsidRPr="00033231">
        <w:t>Nous voilà onze hommes</w:t>
      </w:r>
      <w:r>
        <w:t xml:space="preserve">, </w:t>
      </w:r>
      <w:r w:rsidR="00000000" w:rsidRPr="00033231">
        <w:t>et nous avons des chevaux et des chariots avec nous</w:t>
      </w:r>
      <w:r>
        <w:t xml:space="preserve">. </w:t>
      </w:r>
      <w:r w:rsidR="00000000" w:rsidRPr="00033231">
        <w:t>S</w:t>
      </w:r>
      <w:r>
        <w:t>’</w:t>
      </w:r>
      <w:r w:rsidR="00000000" w:rsidRPr="00033231">
        <w:t>il nous arrivait seulement de re</w:t>
      </w:r>
      <w:r w:rsidR="00000000" w:rsidRPr="00033231">
        <w:t>n</w:t>
      </w:r>
      <w:r w:rsidR="00000000" w:rsidRPr="00033231">
        <w:t>contrer quelques-uns de ces affamés gredins de briseurs de m</w:t>
      </w:r>
      <w:r w:rsidR="00000000" w:rsidRPr="00033231">
        <w:t>é</w:t>
      </w:r>
      <w:r w:rsidR="00000000" w:rsidRPr="00033231">
        <w:t>tiers</w:t>
      </w:r>
      <w:r>
        <w:t xml:space="preserve">, </w:t>
      </w:r>
      <w:r w:rsidR="00000000" w:rsidRPr="00033231">
        <w:t>nous pourrions gagner une grande victoire</w:t>
      </w:r>
      <w:r>
        <w:t xml:space="preserve"> ; </w:t>
      </w:r>
      <w:r w:rsidR="00000000" w:rsidRPr="00033231">
        <w:t>chacun de nous pourrait être un Wellington</w:t>
      </w:r>
      <w:r>
        <w:t xml:space="preserve"> ; </w:t>
      </w:r>
      <w:r w:rsidR="00000000" w:rsidRPr="00033231">
        <w:t>cela vous irait</w:t>
      </w:r>
      <w:r>
        <w:t xml:space="preserve">, </w:t>
      </w:r>
      <w:r w:rsidR="00000000" w:rsidRPr="00033231">
        <w:t xml:space="preserve">monsieur </w:t>
      </w:r>
      <w:proofErr w:type="spellStart"/>
      <w:r w:rsidR="00000000" w:rsidRPr="00033231">
        <w:t>Helstone</w:t>
      </w:r>
      <w:proofErr w:type="spellEnd"/>
      <w:r>
        <w:t xml:space="preserve"> ; </w:t>
      </w:r>
      <w:r w:rsidR="00000000" w:rsidRPr="00033231">
        <w:t>et quels articles on nous ferait dans les journaux</w:t>
      </w:r>
      <w:r>
        <w:t xml:space="preserve"> ! </w:t>
      </w:r>
      <w:proofErr w:type="spellStart"/>
      <w:r w:rsidR="00000000" w:rsidRPr="00033231">
        <w:t>Briarfield</w:t>
      </w:r>
      <w:proofErr w:type="spellEnd"/>
      <w:r w:rsidR="00000000" w:rsidRPr="00033231">
        <w:t xml:space="preserve"> serait célèbre</w:t>
      </w:r>
      <w:r>
        <w:t xml:space="preserve">. </w:t>
      </w:r>
      <w:r w:rsidR="00000000" w:rsidRPr="00033231">
        <w:t xml:space="preserve">Mais nous aurons une colonne et demie dans le </w:t>
      </w:r>
      <w:proofErr w:type="spellStart"/>
      <w:r w:rsidR="00000000" w:rsidRPr="00033231">
        <w:rPr>
          <w:i/>
          <w:iCs/>
        </w:rPr>
        <w:t>Stilbro</w:t>
      </w:r>
      <w:proofErr w:type="spellEnd"/>
      <w:r>
        <w:rPr>
          <w:rFonts w:eastAsia="Georgia"/>
          <w:i/>
          <w:iCs/>
        </w:rPr>
        <w:t>’</w:t>
      </w:r>
      <w:r w:rsidR="00000000">
        <w:rPr>
          <w:rFonts w:eastAsia="Georgia"/>
          <w:i/>
          <w:iCs/>
        </w:rPr>
        <w:t xml:space="preserve"> </w:t>
      </w:r>
      <w:r w:rsidR="00000000" w:rsidRPr="00033231">
        <w:rPr>
          <w:i/>
          <w:iCs/>
        </w:rPr>
        <w:t xml:space="preserve">Courier </w:t>
      </w:r>
      <w:r w:rsidR="00000000" w:rsidRPr="00033231">
        <w:t>sur cette petite affaire</w:t>
      </w:r>
      <w:r>
        <w:t xml:space="preserve"> ; </w:t>
      </w:r>
      <w:r w:rsidR="00000000" w:rsidRPr="00033231">
        <w:t>je n</w:t>
      </w:r>
      <w:r>
        <w:t>’</w:t>
      </w:r>
      <w:r w:rsidR="00000000" w:rsidRPr="00033231">
        <w:t>en attends pas moins</w:t>
      </w:r>
      <w:r>
        <w:t>.</w:t>
      </w:r>
    </w:p>
    <w:p w14:paraId="66A12BFB" w14:textId="77777777" w:rsidR="004F69D6" w:rsidRDefault="004F69D6" w:rsidP="0021796F">
      <w:r>
        <w:t>— </w:t>
      </w:r>
      <w:r w:rsidR="00000000" w:rsidRPr="00033231">
        <w:t>Et je ne vous en promets pas moins</w:t>
      </w:r>
      <w:r>
        <w:t xml:space="preserve">, </w:t>
      </w:r>
      <w:r w:rsidR="00000000" w:rsidRPr="00033231">
        <w:t>monsieur Yorke</w:t>
      </w:r>
      <w:r>
        <w:t xml:space="preserve">, </w:t>
      </w:r>
      <w:r w:rsidR="00000000" w:rsidRPr="00033231">
        <w:t>car j</w:t>
      </w:r>
      <w:r>
        <w:t>’</w:t>
      </w:r>
      <w:r w:rsidR="00000000" w:rsidRPr="00033231">
        <w:t>écrirai l</w:t>
      </w:r>
      <w:r>
        <w:t>’</w:t>
      </w:r>
      <w:r w:rsidR="00000000" w:rsidRPr="00033231">
        <w:t>article moi-même</w:t>
      </w:r>
      <w:r>
        <w:t xml:space="preserve">, </w:t>
      </w:r>
      <w:r w:rsidR="00000000" w:rsidRPr="00033231">
        <w:t>répondit le recteur</w:t>
      </w:r>
      <w:r>
        <w:t>.</w:t>
      </w:r>
    </w:p>
    <w:p w14:paraId="22D7B904" w14:textId="62A47216" w:rsidR="004F69D6" w:rsidRDefault="004F69D6" w:rsidP="0021796F">
      <w:r>
        <w:t>— </w:t>
      </w:r>
      <w:r w:rsidR="00000000" w:rsidRPr="00033231">
        <w:t>Certainement</w:t>
      </w:r>
      <w:r>
        <w:t xml:space="preserve"> ! </w:t>
      </w:r>
      <w:r w:rsidR="00000000" w:rsidRPr="00033231">
        <w:t>certainement</w:t>
      </w:r>
      <w:r>
        <w:t xml:space="preserve"> ! </w:t>
      </w:r>
      <w:r w:rsidR="00000000" w:rsidRPr="00033231">
        <w:t xml:space="preserve">Et ne manquez pas de demander que ceux qui ont brisé les métiers et lié les jambes de </w:t>
      </w:r>
      <w:r>
        <w:t>Joe</w:t>
      </w:r>
      <w:r w:rsidR="00000000" w:rsidRPr="00033231">
        <w:t xml:space="preserve"> Scott soient pendus</w:t>
      </w:r>
      <w:r>
        <w:t xml:space="preserve">. </w:t>
      </w:r>
      <w:r w:rsidR="00000000" w:rsidRPr="00033231">
        <w:t>Il y a où il doit y avoir matière à pe</w:t>
      </w:r>
      <w:r w:rsidR="00000000" w:rsidRPr="00033231">
        <w:t>n</w:t>
      </w:r>
      <w:r w:rsidR="00000000" w:rsidRPr="00033231">
        <w:t>daison</w:t>
      </w:r>
      <w:r>
        <w:t xml:space="preserve">, </w:t>
      </w:r>
      <w:r w:rsidR="00000000" w:rsidRPr="00033231">
        <w:t>sans aucun doute</w:t>
      </w:r>
      <w:r>
        <w:t>.</w:t>
      </w:r>
    </w:p>
    <w:p w14:paraId="0E7336F0" w14:textId="1BB71E8B" w:rsidR="004F69D6" w:rsidRDefault="004F69D6" w:rsidP="0021796F">
      <w:r>
        <w:t>— </w:t>
      </w:r>
      <w:r w:rsidR="00000000" w:rsidRPr="00033231">
        <w:t>Si je les jugeais</w:t>
      </w:r>
      <w:r>
        <w:t xml:space="preserve">, </w:t>
      </w:r>
      <w:r w:rsidR="00000000" w:rsidRPr="00033231">
        <w:t>je leur accorderais une courte confe</w:t>
      </w:r>
      <w:r w:rsidR="00000000" w:rsidRPr="00033231">
        <w:t>s</w:t>
      </w:r>
      <w:r w:rsidR="00000000" w:rsidRPr="00033231">
        <w:t>sion</w:t>
      </w:r>
      <w:r>
        <w:t xml:space="preserve">, </w:t>
      </w:r>
      <w:r w:rsidR="00000000" w:rsidRPr="00033231">
        <w:t xml:space="preserve">dit </w:t>
      </w:r>
      <w:r>
        <w:t>M. </w:t>
      </w:r>
      <w:r w:rsidR="00000000" w:rsidRPr="00033231">
        <w:t>Moore</w:t>
      </w:r>
      <w:r>
        <w:t xml:space="preserve"> ; </w:t>
      </w:r>
      <w:r w:rsidR="00000000" w:rsidRPr="00033231">
        <w:t>mais j</w:t>
      </w:r>
      <w:r>
        <w:t>’</w:t>
      </w:r>
      <w:r w:rsidR="00000000" w:rsidRPr="00033231">
        <w:t>ai l</w:t>
      </w:r>
      <w:r>
        <w:t>’</w:t>
      </w:r>
      <w:r w:rsidR="00000000" w:rsidRPr="00033231">
        <w:t>intention de les laisser tranquilles sur cette affaire</w:t>
      </w:r>
      <w:r>
        <w:t xml:space="preserve">, </w:t>
      </w:r>
      <w:r w:rsidR="00000000" w:rsidRPr="00033231">
        <w:t>et de leur donner assez de corde</w:t>
      </w:r>
      <w:r>
        <w:t xml:space="preserve">, </w:t>
      </w:r>
      <w:r w:rsidR="00000000" w:rsidRPr="00033231">
        <w:t>certain qu</w:t>
      </w:r>
      <w:r>
        <w:t>’</w:t>
      </w:r>
      <w:r w:rsidR="00000000" w:rsidRPr="00033231">
        <w:t>à la fin ils se pendront bien eux-mêmes</w:t>
      </w:r>
      <w:r>
        <w:t>.</w:t>
      </w:r>
    </w:p>
    <w:p w14:paraId="675208B2" w14:textId="77777777" w:rsidR="004F69D6" w:rsidRDefault="004F69D6" w:rsidP="0021796F">
      <w:r>
        <w:lastRenderedPageBreak/>
        <w:t>— </w:t>
      </w:r>
      <w:r w:rsidR="00000000" w:rsidRPr="00033231">
        <w:t>Les laisser tranquilles</w:t>
      </w:r>
      <w:r>
        <w:t xml:space="preserve"> ? </w:t>
      </w:r>
      <w:r w:rsidR="00000000" w:rsidRPr="00033231">
        <w:t>Dites-vous vrai</w:t>
      </w:r>
      <w:r>
        <w:t xml:space="preserve">, </w:t>
      </w:r>
      <w:r w:rsidR="00000000" w:rsidRPr="00033231">
        <w:t>Moore</w:t>
      </w:r>
      <w:r>
        <w:t xml:space="preserve"> ? </w:t>
      </w:r>
      <w:r w:rsidR="00000000" w:rsidRPr="00033231">
        <w:t>Prome</w:t>
      </w:r>
      <w:r w:rsidR="00000000" w:rsidRPr="00033231">
        <w:t>t</w:t>
      </w:r>
      <w:r w:rsidR="00000000" w:rsidRPr="00033231">
        <w:t>tez-vous cela</w:t>
      </w:r>
      <w:r>
        <w:t> ?</w:t>
      </w:r>
    </w:p>
    <w:p w14:paraId="7E1D579E" w14:textId="77777777" w:rsidR="004F69D6" w:rsidRDefault="004F69D6" w:rsidP="0021796F">
      <w:r>
        <w:t>— </w:t>
      </w:r>
      <w:r w:rsidR="00000000" w:rsidRPr="00033231">
        <w:t>Promettre</w:t>
      </w:r>
      <w:r>
        <w:t xml:space="preserve"> ? </w:t>
      </w:r>
      <w:r w:rsidR="00000000" w:rsidRPr="00033231">
        <w:t>Oh</w:t>
      </w:r>
      <w:r>
        <w:t xml:space="preserve"> ! </w:t>
      </w:r>
      <w:r w:rsidR="00000000" w:rsidRPr="00033231">
        <w:t>non</w:t>
      </w:r>
      <w:r>
        <w:t xml:space="preserve">. </w:t>
      </w:r>
      <w:r w:rsidR="00000000" w:rsidRPr="00033231">
        <w:t>Tout ce que je veux dire</w:t>
      </w:r>
      <w:r>
        <w:t xml:space="preserve">, </w:t>
      </w:r>
      <w:r w:rsidR="00000000" w:rsidRPr="00033231">
        <w:t>c</w:t>
      </w:r>
      <w:r>
        <w:t>’</w:t>
      </w:r>
      <w:r w:rsidR="00000000" w:rsidRPr="00033231">
        <w:t>est que je ne me donnerai aucune peine pour les saisir</w:t>
      </w:r>
      <w:r>
        <w:t xml:space="preserve"> ; </w:t>
      </w:r>
      <w:r w:rsidR="00000000" w:rsidRPr="00033231">
        <w:t>mais si l</w:t>
      </w:r>
      <w:r>
        <w:t>’</w:t>
      </w:r>
      <w:r w:rsidR="00000000" w:rsidRPr="00033231">
        <w:t>un d</w:t>
      </w:r>
      <w:r>
        <w:t>’</w:t>
      </w:r>
      <w:r w:rsidR="00000000" w:rsidRPr="00033231">
        <w:t>eux se trouvait sur mon chemin</w:t>
      </w:r>
      <w:r>
        <w:t>…</w:t>
      </w:r>
    </w:p>
    <w:p w14:paraId="139EAAAD" w14:textId="5124715A" w:rsidR="00000000" w:rsidRPr="00033231" w:rsidRDefault="004F69D6" w:rsidP="0021796F">
      <w:r>
        <w:t>— </w:t>
      </w:r>
      <w:r w:rsidR="00000000" w:rsidRPr="00033231">
        <w:t>Vous le briseriez</w:t>
      </w:r>
      <w:r>
        <w:t xml:space="preserve">, </w:t>
      </w:r>
      <w:r w:rsidR="00000000" w:rsidRPr="00033231">
        <w:t>oui</w:t>
      </w:r>
      <w:r>
        <w:t xml:space="preserve"> : </w:t>
      </w:r>
      <w:r w:rsidR="00000000" w:rsidRPr="00033231">
        <w:t>estimez-vous heureux s</w:t>
      </w:r>
      <w:r>
        <w:t>’</w:t>
      </w:r>
      <w:r w:rsidR="00000000" w:rsidRPr="00033231">
        <w:t>ils ne font qu</w:t>
      </w:r>
      <w:r>
        <w:t>’</w:t>
      </w:r>
      <w:r w:rsidR="00000000" w:rsidRPr="00033231">
        <w:t>arrêter des voitures avant que vous régliez votre compte avec eux</w:t>
      </w:r>
      <w:r>
        <w:t xml:space="preserve">. </w:t>
      </w:r>
      <w:r w:rsidR="00000000" w:rsidRPr="00033231">
        <w:t>En voilà assez sur ce sujet à présent</w:t>
      </w:r>
      <w:r>
        <w:t xml:space="preserve">. </w:t>
      </w:r>
      <w:r w:rsidR="00000000" w:rsidRPr="00033231">
        <w:t>Nous voici à ma porte</w:t>
      </w:r>
      <w:r>
        <w:t xml:space="preserve">, </w:t>
      </w:r>
      <w:r w:rsidR="00000000" w:rsidRPr="00033231">
        <w:t>messieurs</w:t>
      </w:r>
      <w:r>
        <w:t xml:space="preserve">, </w:t>
      </w:r>
      <w:r w:rsidR="00000000" w:rsidRPr="00033231">
        <w:t>et j</w:t>
      </w:r>
      <w:r>
        <w:t>’</w:t>
      </w:r>
      <w:r w:rsidR="00000000" w:rsidRPr="00033231">
        <w:t>espère que vous et les hommes entrerez un in</w:t>
      </w:r>
      <w:r w:rsidR="00000000" w:rsidRPr="00033231">
        <w:t>s</w:t>
      </w:r>
      <w:r w:rsidR="00000000" w:rsidRPr="00033231">
        <w:t>tant</w:t>
      </w:r>
      <w:r>
        <w:t xml:space="preserve">. </w:t>
      </w:r>
      <w:r w:rsidR="00000000" w:rsidRPr="00033231">
        <w:t>Un léger rafraîchissement ne fera de mal à aucun de vous</w:t>
      </w:r>
      <w:r>
        <w:t>. »</w:t>
      </w:r>
    </w:p>
    <w:p w14:paraId="7FDF13E5" w14:textId="2233B4E0" w:rsidR="004F69D6" w:rsidRDefault="00000000" w:rsidP="0021796F">
      <w:r w:rsidRPr="00033231">
        <w:t xml:space="preserve">Moore et </w:t>
      </w:r>
      <w:proofErr w:type="spellStart"/>
      <w:r w:rsidRPr="00033231">
        <w:t>Helstone</w:t>
      </w:r>
      <w:proofErr w:type="spellEnd"/>
      <w:r w:rsidRPr="00033231">
        <w:t xml:space="preserve"> déclinèrent l</w:t>
      </w:r>
      <w:r w:rsidR="004F69D6">
        <w:t>’</w:t>
      </w:r>
      <w:r w:rsidRPr="00033231">
        <w:t>invitation</w:t>
      </w:r>
      <w:r w:rsidR="004F69D6">
        <w:t xml:space="preserve">, </w:t>
      </w:r>
      <w:r w:rsidRPr="00033231">
        <w:t>en disant qu</w:t>
      </w:r>
      <w:r w:rsidR="004F69D6">
        <w:t>’</w:t>
      </w:r>
      <w:r w:rsidRPr="00033231">
        <w:t>ils n</w:t>
      </w:r>
      <w:r w:rsidR="004F69D6">
        <w:t>’</w:t>
      </w:r>
      <w:r w:rsidRPr="00033231">
        <w:t>avaient besoin de rien</w:t>
      </w:r>
      <w:r w:rsidR="004F69D6">
        <w:t xml:space="preserve">. </w:t>
      </w:r>
      <w:r w:rsidRPr="00033231">
        <w:t xml:space="preserve">Mais </w:t>
      </w:r>
      <w:r w:rsidR="004F69D6">
        <w:t>M. </w:t>
      </w:r>
      <w:r w:rsidRPr="00033231">
        <w:t>Yorke insista avec tant de courtoisie</w:t>
      </w:r>
      <w:r w:rsidR="004F69D6">
        <w:t xml:space="preserve">, </w:t>
      </w:r>
      <w:r w:rsidRPr="00033231">
        <w:t>la nuit était si mauvaise</w:t>
      </w:r>
      <w:r w:rsidR="004F69D6">
        <w:t xml:space="preserve">, </w:t>
      </w:r>
      <w:r w:rsidRPr="00033231">
        <w:t>et la lumière qui passait à travers les rideaux de mousseline était si engageante</w:t>
      </w:r>
      <w:r w:rsidR="004F69D6">
        <w:t xml:space="preserve">, </w:t>
      </w:r>
      <w:r w:rsidRPr="00033231">
        <w:t>qu</w:t>
      </w:r>
      <w:r w:rsidR="004F69D6">
        <w:t>’</w:t>
      </w:r>
      <w:r w:rsidRPr="00033231">
        <w:t>à la fin ils cédèrent</w:t>
      </w:r>
      <w:r w:rsidR="004F69D6">
        <w:t>. M. </w:t>
      </w:r>
      <w:r w:rsidRPr="00033231">
        <w:t>Yorke descendit de son cabriolet et les introdu</w:t>
      </w:r>
      <w:r w:rsidRPr="00033231">
        <w:t>i</w:t>
      </w:r>
      <w:r w:rsidRPr="00033231">
        <w:t>sit dans sa demeure</w:t>
      </w:r>
      <w:r w:rsidR="004F69D6">
        <w:t>.</w:t>
      </w:r>
    </w:p>
    <w:p w14:paraId="475F56EA" w14:textId="2FCC341D" w:rsidR="004F69D6" w:rsidRDefault="00000000" w:rsidP="0021796F">
      <w:r w:rsidRPr="00033231">
        <w:t xml:space="preserve">Nous ferons remarquer que </w:t>
      </w:r>
      <w:r w:rsidR="004F69D6">
        <w:t>M. </w:t>
      </w:r>
      <w:r w:rsidRPr="00033231">
        <w:t>Yorke variait souvent sa phraséologie</w:t>
      </w:r>
      <w:r w:rsidR="004F69D6">
        <w:t xml:space="preserve">. </w:t>
      </w:r>
      <w:r w:rsidRPr="00033231">
        <w:t>Tantôt il prenait l</w:t>
      </w:r>
      <w:r w:rsidR="004F69D6">
        <w:t>’</w:t>
      </w:r>
      <w:r w:rsidRPr="00033231">
        <w:t>accent du Yorkshire</w:t>
      </w:r>
      <w:r w:rsidR="004F69D6">
        <w:t xml:space="preserve">, </w:t>
      </w:r>
      <w:r w:rsidRPr="00033231">
        <w:t>tantôt il s</w:t>
      </w:r>
      <w:r w:rsidR="004F69D6">
        <w:t>’</w:t>
      </w:r>
      <w:r w:rsidRPr="00033231">
        <w:t>exprimait en un anglais très-pur</w:t>
      </w:r>
      <w:r w:rsidR="004F69D6">
        <w:t xml:space="preserve">. </w:t>
      </w:r>
      <w:r w:rsidRPr="00033231">
        <w:t>Ses manières étaient sujettes aux mêmes altérations</w:t>
      </w:r>
      <w:r w:rsidR="004F69D6">
        <w:t xml:space="preserve">. </w:t>
      </w:r>
      <w:r w:rsidRPr="00033231">
        <w:t>Il pouvait être poli et affable</w:t>
      </w:r>
      <w:r w:rsidR="004F69D6">
        <w:t xml:space="preserve">, </w:t>
      </w:r>
      <w:r w:rsidRPr="00033231">
        <w:t>et aussi se montrer grossier et rude</w:t>
      </w:r>
      <w:r w:rsidR="004F69D6">
        <w:t xml:space="preserve">. </w:t>
      </w:r>
      <w:r w:rsidRPr="00033231">
        <w:t>Ce n</w:t>
      </w:r>
      <w:r w:rsidR="004F69D6">
        <w:t>’</w:t>
      </w:r>
      <w:r w:rsidRPr="00033231">
        <w:t>étaient donc point son langage et ses manières qui pouvaient déterminer sa position</w:t>
      </w:r>
      <w:r w:rsidR="004F69D6">
        <w:t xml:space="preserve">. </w:t>
      </w:r>
      <w:r w:rsidRPr="00033231">
        <w:t>L</w:t>
      </w:r>
      <w:r w:rsidR="004F69D6">
        <w:t>’</w:t>
      </w:r>
      <w:r w:rsidRPr="00033231">
        <w:t>apparence de sa demeure nous fixera peut-être sur ce point</w:t>
      </w:r>
      <w:r w:rsidR="004F69D6">
        <w:t>.</w:t>
      </w:r>
    </w:p>
    <w:p w14:paraId="31086338" w14:textId="50DF3313" w:rsidR="004F69D6" w:rsidRDefault="00000000" w:rsidP="0021796F">
      <w:r w:rsidRPr="00033231">
        <w:t>Il recommanda aux hommes de prendre le chemin de la cuisine</w:t>
      </w:r>
      <w:r w:rsidR="004F69D6">
        <w:t xml:space="preserve">, </w:t>
      </w:r>
      <w:r w:rsidRPr="00033231">
        <w:t>disant qu</w:t>
      </w:r>
      <w:r w:rsidR="004F69D6">
        <w:t>’</w:t>
      </w:r>
      <w:r w:rsidRPr="00033231">
        <w:t>il allait leur faire servir immédiatement que</w:t>
      </w:r>
      <w:r w:rsidRPr="00033231">
        <w:t>l</w:t>
      </w:r>
      <w:r w:rsidRPr="00033231">
        <w:t>que chose</w:t>
      </w:r>
      <w:r w:rsidR="004F69D6">
        <w:t xml:space="preserve">. </w:t>
      </w:r>
      <w:r w:rsidRPr="00033231">
        <w:t>Les gentlemen</w:t>
      </w:r>
      <w:r w:rsidR="004F69D6">
        <w:t>, MM. </w:t>
      </w:r>
      <w:r w:rsidRPr="00033231">
        <w:t xml:space="preserve">Moore et </w:t>
      </w:r>
      <w:proofErr w:type="spellStart"/>
      <w:r w:rsidRPr="00033231">
        <w:t>Helstone</w:t>
      </w:r>
      <w:proofErr w:type="spellEnd"/>
      <w:r w:rsidR="004F69D6">
        <w:t xml:space="preserve">, </w:t>
      </w:r>
      <w:r w:rsidRPr="00033231">
        <w:t>furent i</w:t>
      </w:r>
      <w:r w:rsidRPr="00033231">
        <w:t>n</w:t>
      </w:r>
      <w:r w:rsidRPr="00033231">
        <w:t>troduits par la porte du front</w:t>
      </w:r>
      <w:r w:rsidR="004F69D6">
        <w:t xml:space="preserve">. </w:t>
      </w:r>
      <w:r w:rsidRPr="00033231">
        <w:t>Ils se trouvèrent dans une salle nattée</w:t>
      </w:r>
      <w:r w:rsidR="004F69D6">
        <w:t xml:space="preserve">, </w:t>
      </w:r>
      <w:r w:rsidRPr="00033231">
        <w:t>dont les murs étaient couverts de tableaux presque ju</w:t>
      </w:r>
      <w:r w:rsidRPr="00033231">
        <w:t>s</w:t>
      </w:r>
      <w:r w:rsidRPr="00033231">
        <w:t>qu</w:t>
      </w:r>
      <w:r w:rsidR="004F69D6">
        <w:t>’</w:t>
      </w:r>
      <w:r w:rsidRPr="00033231">
        <w:t>au plafond</w:t>
      </w:r>
      <w:r w:rsidR="004F69D6">
        <w:t xml:space="preserve">. </w:t>
      </w:r>
      <w:r w:rsidRPr="00033231">
        <w:t>À travers cette pièce</w:t>
      </w:r>
      <w:r w:rsidR="004F69D6">
        <w:t xml:space="preserve">, </w:t>
      </w:r>
      <w:r w:rsidRPr="00033231">
        <w:t xml:space="preserve">ils furent </w:t>
      </w:r>
      <w:r w:rsidRPr="00033231">
        <w:lastRenderedPageBreak/>
        <w:t>conduits dans un vaste parloir</w:t>
      </w:r>
      <w:r w:rsidR="004F69D6">
        <w:t xml:space="preserve"> : </w:t>
      </w:r>
      <w:r w:rsidRPr="00033231">
        <w:t>un feu magnifique brillait dans la cheminée</w:t>
      </w:r>
      <w:r w:rsidR="004F69D6">
        <w:t xml:space="preserve">. </w:t>
      </w:r>
      <w:r w:rsidRPr="00033231">
        <w:t>Dans son ensemble</w:t>
      </w:r>
      <w:r w:rsidR="004F69D6">
        <w:t xml:space="preserve">, </w:t>
      </w:r>
      <w:r w:rsidRPr="00033231">
        <w:t>cette pièce était la plus gaie et la plus agréable qu</w:t>
      </w:r>
      <w:r w:rsidR="004F69D6">
        <w:t>’</w:t>
      </w:r>
      <w:r w:rsidRPr="00033231">
        <w:t>on pût voir</w:t>
      </w:r>
      <w:r w:rsidR="004F69D6">
        <w:t xml:space="preserve">, </w:t>
      </w:r>
      <w:r w:rsidRPr="00033231">
        <w:t>et elle ne perdait rien à être examinée en détail</w:t>
      </w:r>
      <w:r w:rsidR="004F69D6">
        <w:t xml:space="preserve">. </w:t>
      </w:r>
      <w:r w:rsidRPr="00033231">
        <w:t>Il n</w:t>
      </w:r>
      <w:r w:rsidR="004F69D6">
        <w:t>’</w:t>
      </w:r>
      <w:r w:rsidRPr="00033231">
        <w:t>y avait pas de splendeur</w:t>
      </w:r>
      <w:r w:rsidR="004F69D6">
        <w:t xml:space="preserve">, </w:t>
      </w:r>
      <w:r w:rsidRPr="00033231">
        <w:t>mais du goût partout</w:t>
      </w:r>
      <w:r w:rsidR="004F69D6">
        <w:t xml:space="preserve">, </w:t>
      </w:r>
      <w:r w:rsidRPr="00033231">
        <w:t>un goût peu commun</w:t>
      </w:r>
      <w:r w:rsidR="004F69D6">
        <w:t xml:space="preserve"> ; </w:t>
      </w:r>
      <w:r w:rsidRPr="00033231">
        <w:t>vous eussiez dit le goût d</w:t>
      </w:r>
      <w:r w:rsidR="004F69D6">
        <w:t>’</w:t>
      </w:r>
      <w:r w:rsidRPr="00033231">
        <w:t>un voyageur</w:t>
      </w:r>
      <w:r w:rsidR="004F69D6">
        <w:t xml:space="preserve">, </w:t>
      </w:r>
      <w:r w:rsidRPr="00033231">
        <w:t>d</w:t>
      </w:r>
      <w:r w:rsidR="004F69D6">
        <w:t>’</w:t>
      </w:r>
      <w:r w:rsidRPr="00033231">
        <w:t>un érudit ou d</w:t>
      </w:r>
      <w:r w:rsidR="004F69D6">
        <w:t>’</w:t>
      </w:r>
      <w:r w:rsidRPr="00033231">
        <w:t>un gentleman</w:t>
      </w:r>
      <w:r w:rsidR="004F69D6">
        <w:t xml:space="preserve">. </w:t>
      </w:r>
      <w:r w:rsidRPr="00033231">
        <w:t>Une série de vues italiennes ornaient les murs</w:t>
      </w:r>
      <w:r w:rsidR="004F69D6">
        <w:t xml:space="preserve"> ; </w:t>
      </w:r>
      <w:r w:rsidRPr="00033231">
        <w:t>chacune de ces vues avait une valeur artistique</w:t>
      </w:r>
      <w:r w:rsidR="004F69D6">
        <w:t xml:space="preserve"> ; </w:t>
      </w:r>
      <w:r w:rsidRPr="00033231">
        <w:t>un connaisseur les avait choisies</w:t>
      </w:r>
      <w:r w:rsidR="004F69D6">
        <w:t xml:space="preserve">. </w:t>
      </w:r>
      <w:r w:rsidRPr="00033231">
        <w:t>Il y avait une guitare et de la musique sur un sofa</w:t>
      </w:r>
      <w:r w:rsidR="004F69D6">
        <w:t xml:space="preserve"> ; </w:t>
      </w:r>
      <w:r w:rsidRPr="00033231">
        <w:t>des camées</w:t>
      </w:r>
      <w:r w:rsidR="004F69D6">
        <w:t xml:space="preserve">, </w:t>
      </w:r>
      <w:r w:rsidRPr="00033231">
        <w:t>de belles miniatures</w:t>
      </w:r>
      <w:r w:rsidR="004F69D6">
        <w:t xml:space="preserve">, </w:t>
      </w:r>
      <w:r w:rsidRPr="00033231">
        <w:t>et une garniture de v</w:t>
      </w:r>
      <w:r w:rsidRPr="00033231">
        <w:t>a</w:t>
      </w:r>
      <w:r w:rsidRPr="00033231">
        <w:t>ses grecs sur la cheminée</w:t>
      </w:r>
      <w:r w:rsidR="004F69D6">
        <w:t xml:space="preserve"> ; </w:t>
      </w:r>
      <w:r w:rsidRPr="00033231">
        <w:t>des livres bien rangés remplissaient deux élégantes bibliothèques</w:t>
      </w:r>
      <w:r w:rsidR="004F69D6">
        <w:t>.</w:t>
      </w:r>
    </w:p>
    <w:p w14:paraId="22C6AAA0" w14:textId="23D2E68E" w:rsidR="004F69D6" w:rsidRDefault="004F69D6" w:rsidP="0021796F">
      <w:r>
        <w:t>M. </w:t>
      </w:r>
      <w:r w:rsidR="00000000" w:rsidRPr="00033231">
        <w:t>Yorke pria ses hôtes de s</w:t>
      </w:r>
      <w:r>
        <w:t>’</w:t>
      </w:r>
      <w:r w:rsidR="00000000" w:rsidRPr="00033231">
        <w:t>asseoir</w:t>
      </w:r>
      <w:r>
        <w:t xml:space="preserve"> ; </w:t>
      </w:r>
      <w:r w:rsidR="00000000" w:rsidRPr="00033231">
        <w:t>il sonna pour dema</w:t>
      </w:r>
      <w:r w:rsidR="00000000" w:rsidRPr="00033231">
        <w:t>n</w:t>
      </w:r>
      <w:r w:rsidR="00000000" w:rsidRPr="00033231">
        <w:t>der du vin</w:t>
      </w:r>
      <w:r>
        <w:t xml:space="preserve">, </w:t>
      </w:r>
      <w:r w:rsidR="00000000" w:rsidRPr="00033231">
        <w:t>et donna au domestique qui l</w:t>
      </w:r>
      <w:r>
        <w:t>’</w:t>
      </w:r>
      <w:r w:rsidR="00000000" w:rsidRPr="00033231">
        <w:t>apporta des ordres pour le rafraîchissement à servir aux hommes qui se trouvaient dans la cuisine</w:t>
      </w:r>
      <w:r>
        <w:t xml:space="preserve">. </w:t>
      </w:r>
      <w:r w:rsidR="00000000" w:rsidRPr="00033231">
        <w:t>Le recteur demeurait debout</w:t>
      </w:r>
      <w:r>
        <w:t xml:space="preserve"> ; </w:t>
      </w:r>
      <w:r w:rsidR="00000000" w:rsidRPr="00033231">
        <w:t>évidemment le lieu où il se trouvait ne lui plaisait pas</w:t>
      </w:r>
      <w:r>
        <w:t xml:space="preserve"> ; </w:t>
      </w:r>
      <w:r w:rsidR="00000000" w:rsidRPr="00033231">
        <w:t>il ne touchait point au vin que son hôte lui avait offert</w:t>
      </w:r>
      <w:r>
        <w:t>.</w:t>
      </w:r>
    </w:p>
    <w:p w14:paraId="3A264729" w14:textId="7374F54C" w:rsidR="004F69D6" w:rsidRDefault="004F69D6" w:rsidP="0021796F">
      <w:r>
        <w:t>« </w:t>
      </w:r>
      <w:r w:rsidR="00000000" w:rsidRPr="00033231">
        <w:t>Comme vous voudrez</w:t>
      </w:r>
      <w:r>
        <w:t xml:space="preserve">, </w:t>
      </w:r>
      <w:r w:rsidR="00000000" w:rsidRPr="00033231">
        <w:t xml:space="preserve">dit </w:t>
      </w:r>
      <w:r>
        <w:t>M. </w:t>
      </w:r>
      <w:r w:rsidR="00000000" w:rsidRPr="00033231">
        <w:t>Yorke</w:t>
      </w:r>
      <w:r>
        <w:t xml:space="preserve">. </w:t>
      </w:r>
      <w:r w:rsidR="00000000" w:rsidRPr="00033231">
        <w:t>Vous songez sans doute aux coutumes orientales</w:t>
      </w:r>
      <w:r>
        <w:t xml:space="preserve">, </w:t>
      </w:r>
      <w:r w:rsidR="00000000" w:rsidRPr="00033231">
        <w:t xml:space="preserve">monsieur </w:t>
      </w:r>
      <w:proofErr w:type="spellStart"/>
      <w:r w:rsidR="00000000" w:rsidRPr="00033231">
        <w:t>Helstone</w:t>
      </w:r>
      <w:proofErr w:type="spellEnd"/>
      <w:r>
        <w:t xml:space="preserve">, </w:t>
      </w:r>
      <w:r w:rsidR="00000000" w:rsidRPr="00033231">
        <w:t>et vous ne voulez ni boire ni manger sous mon toit</w:t>
      </w:r>
      <w:r>
        <w:t xml:space="preserve">, </w:t>
      </w:r>
      <w:r w:rsidR="00000000" w:rsidRPr="00033231">
        <w:t>de peur d</w:t>
      </w:r>
      <w:r>
        <w:t>’</w:t>
      </w:r>
      <w:r w:rsidR="00000000" w:rsidRPr="00033231">
        <w:t>être obligé de devenir mon ami</w:t>
      </w:r>
      <w:r>
        <w:t xml:space="preserve">. </w:t>
      </w:r>
      <w:r w:rsidR="00000000" w:rsidRPr="00033231">
        <w:t>Mais je ne suis ni susceptible ni superstitieux</w:t>
      </w:r>
      <w:r>
        <w:t xml:space="preserve">. </w:t>
      </w:r>
      <w:r w:rsidR="00000000" w:rsidRPr="00033231">
        <w:t>Vous videriez le contenu de ce flacon et me donneriez la mei</w:t>
      </w:r>
      <w:r w:rsidR="00000000" w:rsidRPr="00033231">
        <w:t>l</w:t>
      </w:r>
      <w:r w:rsidR="00000000" w:rsidRPr="00033231">
        <w:t>leure bouteille de votre cellier</w:t>
      </w:r>
      <w:r>
        <w:t xml:space="preserve">, </w:t>
      </w:r>
      <w:r w:rsidR="00000000" w:rsidRPr="00033231">
        <w:t>que cela ne m</w:t>
      </w:r>
      <w:r>
        <w:t>’</w:t>
      </w:r>
      <w:r w:rsidR="00000000" w:rsidRPr="00033231">
        <w:t>empêcherait pas de vous faire de l</w:t>
      </w:r>
      <w:r>
        <w:t>’</w:t>
      </w:r>
      <w:r w:rsidR="00000000" w:rsidRPr="00033231">
        <w:t>opposition partout où nous nous rencontr</w:t>
      </w:r>
      <w:r w:rsidR="00000000" w:rsidRPr="00033231">
        <w:t>e</w:t>
      </w:r>
      <w:r w:rsidR="00000000" w:rsidRPr="00033231">
        <w:t>rions</w:t>
      </w:r>
      <w:r>
        <w:t xml:space="preserve">, </w:t>
      </w:r>
      <w:r w:rsidR="00000000" w:rsidRPr="00033231">
        <w:t>qu</w:t>
      </w:r>
      <w:r>
        <w:t>’</w:t>
      </w:r>
      <w:r w:rsidR="00000000" w:rsidRPr="00033231">
        <w:t>il s</w:t>
      </w:r>
      <w:r>
        <w:t>’</w:t>
      </w:r>
      <w:r w:rsidR="00000000" w:rsidRPr="00033231">
        <w:t>agisse des affaires de la sacristie ou de celles de la justice</w:t>
      </w:r>
      <w:r>
        <w:t>.</w:t>
      </w:r>
    </w:p>
    <w:p w14:paraId="234804FC" w14:textId="77777777" w:rsidR="004F69D6" w:rsidRDefault="004F69D6" w:rsidP="0021796F">
      <w:r>
        <w:t>— </w:t>
      </w:r>
      <w:r w:rsidR="00000000" w:rsidRPr="00033231">
        <w:t>C</w:t>
      </w:r>
      <w:r>
        <w:t>’</w:t>
      </w:r>
      <w:r w:rsidR="00000000" w:rsidRPr="00033231">
        <w:t>est tout ce que j</w:t>
      </w:r>
      <w:r>
        <w:t>’</w:t>
      </w:r>
      <w:r w:rsidR="00000000" w:rsidRPr="00033231">
        <w:t>attends de vous</w:t>
      </w:r>
      <w:r>
        <w:t xml:space="preserve">, </w:t>
      </w:r>
      <w:r w:rsidR="00000000" w:rsidRPr="00033231">
        <w:t>monsieur Yorke</w:t>
      </w:r>
      <w:r>
        <w:t>.</w:t>
      </w:r>
    </w:p>
    <w:p w14:paraId="55EDA6F2" w14:textId="77777777" w:rsidR="004F69D6" w:rsidRDefault="004F69D6" w:rsidP="0021796F">
      <w:r>
        <w:t>— </w:t>
      </w:r>
      <w:r w:rsidR="00000000" w:rsidRPr="00033231">
        <w:t>Est-ce que vous éprouvez bien du plaisir</w:t>
      </w:r>
      <w:r>
        <w:t xml:space="preserve">, </w:t>
      </w:r>
      <w:r w:rsidR="00000000" w:rsidRPr="00033231">
        <w:t xml:space="preserve">monsieur </w:t>
      </w:r>
      <w:proofErr w:type="spellStart"/>
      <w:r w:rsidR="00000000" w:rsidRPr="00033231">
        <w:t>Hel</w:t>
      </w:r>
      <w:r w:rsidR="00000000" w:rsidRPr="00033231">
        <w:t>s</w:t>
      </w:r>
      <w:r w:rsidR="00000000" w:rsidRPr="00033231">
        <w:t>tone</w:t>
      </w:r>
      <w:proofErr w:type="spellEnd"/>
      <w:r>
        <w:t xml:space="preserve">, </w:t>
      </w:r>
      <w:r w:rsidR="00000000" w:rsidRPr="00033231">
        <w:t>à galoper après des émeutiers</w:t>
      </w:r>
      <w:r>
        <w:t xml:space="preserve">, </w:t>
      </w:r>
      <w:r w:rsidR="00000000" w:rsidRPr="00033231">
        <w:t>par une nuit humide co</w:t>
      </w:r>
      <w:r w:rsidR="00000000" w:rsidRPr="00033231">
        <w:t>m</w:t>
      </w:r>
      <w:r w:rsidR="00000000" w:rsidRPr="00033231">
        <w:t>me celle-ci</w:t>
      </w:r>
      <w:r>
        <w:t xml:space="preserve">, </w:t>
      </w:r>
      <w:r w:rsidR="00000000" w:rsidRPr="00033231">
        <w:t>et à votre âge</w:t>
      </w:r>
      <w:r>
        <w:t> ?</w:t>
      </w:r>
    </w:p>
    <w:p w14:paraId="0A2A0BA9" w14:textId="77777777" w:rsidR="004F69D6" w:rsidRDefault="004F69D6" w:rsidP="0021796F">
      <w:r>
        <w:lastRenderedPageBreak/>
        <w:t>— </w:t>
      </w:r>
      <w:r w:rsidR="00000000" w:rsidRPr="00033231">
        <w:t>J</w:t>
      </w:r>
      <w:r>
        <w:t>’</w:t>
      </w:r>
      <w:r w:rsidR="00000000" w:rsidRPr="00033231">
        <w:t>ai toujours de la satisfaction à remplir mon devoir</w:t>
      </w:r>
      <w:r>
        <w:t xml:space="preserve">, </w:t>
      </w:r>
      <w:r w:rsidR="00000000" w:rsidRPr="00033231">
        <w:t>et</w:t>
      </w:r>
      <w:r>
        <w:t xml:space="preserve">, </w:t>
      </w:r>
      <w:r w:rsidR="00000000" w:rsidRPr="00033231">
        <w:t>dans la circonstance présente</w:t>
      </w:r>
      <w:r>
        <w:t xml:space="preserve">, </w:t>
      </w:r>
      <w:r w:rsidR="00000000" w:rsidRPr="00033231">
        <w:t>mon devoir est pour moi un vrai plaisir</w:t>
      </w:r>
      <w:r>
        <w:t xml:space="preserve">. </w:t>
      </w:r>
      <w:r w:rsidR="00000000" w:rsidRPr="00033231">
        <w:t>Chasser cette vermine est une noble occupation</w:t>
      </w:r>
      <w:r>
        <w:t xml:space="preserve">, </w:t>
      </w:r>
      <w:r w:rsidR="00000000" w:rsidRPr="00033231">
        <w:t>digne d</w:t>
      </w:r>
      <w:r>
        <w:t>’</w:t>
      </w:r>
      <w:r w:rsidR="00000000" w:rsidRPr="00033231">
        <w:t>un archevêque</w:t>
      </w:r>
      <w:r>
        <w:t>.</w:t>
      </w:r>
    </w:p>
    <w:p w14:paraId="58FB170D" w14:textId="77777777" w:rsidR="004F69D6" w:rsidRDefault="004F69D6" w:rsidP="0021796F">
      <w:r>
        <w:t>— </w:t>
      </w:r>
      <w:r w:rsidR="00000000" w:rsidRPr="00033231">
        <w:t>Digne de vous en tout point</w:t>
      </w:r>
      <w:r>
        <w:t xml:space="preserve"> : </w:t>
      </w:r>
      <w:r w:rsidR="00000000" w:rsidRPr="00033231">
        <w:t>mais où est le vicaire</w:t>
      </w:r>
      <w:r>
        <w:t xml:space="preserve"> ? </w:t>
      </w:r>
      <w:r w:rsidR="00000000" w:rsidRPr="00033231">
        <w:t>Il v</w:t>
      </w:r>
      <w:r w:rsidR="00000000" w:rsidRPr="00033231">
        <w:t>i</w:t>
      </w:r>
      <w:r w:rsidR="00000000" w:rsidRPr="00033231">
        <w:t>site sans doute quelque pauvre malade</w:t>
      </w:r>
      <w:r>
        <w:t xml:space="preserve">, </w:t>
      </w:r>
      <w:r w:rsidR="00000000" w:rsidRPr="00033231">
        <w:t>ou chasse la vermine dans une autre direction</w:t>
      </w:r>
      <w:r>
        <w:t> ?</w:t>
      </w:r>
    </w:p>
    <w:p w14:paraId="09016472" w14:textId="77777777" w:rsidR="004F69D6" w:rsidRDefault="004F69D6" w:rsidP="0021796F">
      <w:r>
        <w:t>— </w:t>
      </w:r>
      <w:r w:rsidR="00000000" w:rsidRPr="00033231">
        <w:t xml:space="preserve">Il tient garnison dans la fabrique de </w:t>
      </w:r>
      <w:proofErr w:type="spellStart"/>
      <w:r w:rsidR="00000000" w:rsidRPr="00033231">
        <w:t>Hollow</w:t>
      </w:r>
      <w:proofErr w:type="spellEnd"/>
      <w:r>
        <w:t>.</w:t>
      </w:r>
    </w:p>
    <w:p w14:paraId="1320E516" w14:textId="5939364C" w:rsidR="004F69D6" w:rsidRDefault="004F69D6" w:rsidP="0021796F">
      <w:r>
        <w:t>— </w:t>
      </w:r>
      <w:r w:rsidR="00000000" w:rsidRPr="00033231">
        <w:t>J</w:t>
      </w:r>
      <w:r>
        <w:t>’</w:t>
      </w:r>
      <w:r w:rsidR="00000000" w:rsidRPr="00033231">
        <w:t>espère que vous lui avez laissé un coup à boire pour soutenir son courage</w:t>
      </w:r>
      <w:r>
        <w:t xml:space="preserve">, </w:t>
      </w:r>
      <w:r w:rsidR="00000000" w:rsidRPr="00033231">
        <w:t>Bob</w:t>
      </w:r>
      <w:r>
        <w:t> ? »</w:t>
      </w:r>
      <w:r w:rsidR="00000000" w:rsidRPr="00033231">
        <w:t xml:space="preserve"> dit </w:t>
      </w:r>
      <w:r>
        <w:t>M. </w:t>
      </w:r>
      <w:r w:rsidR="00000000" w:rsidRPr="00033231">
        <w:t>Yorke en se tournant vers Moore</w:t>
      </w:r>
      <w:r>
        <w:t>.</w:t>
      </w:r>
    </w:p>
    <w:p w14:paraId="771DAF3D" w14:textId="77777777" w:rsidR="004F69D6" w:rsidRDefault="00000000" w:rsidP="0021796F">
      <w:r w:rsidRPr="00033231">
        <w:t>Il ne s</w:t>
      </w:r>
      <w:r w:rsidR="004F69D6">
        <w:t>’</w:t>
      </w:r>
      <w:r w:rsidRPr="00033231">
        <w:t>arrêta pas à attendre la réponse</w:t>
      </w:r>
      <w:r w:rsidR="004F69D6">
        <w:t xml:space="preserve">, </w:t>
      </w:r>
      <w:r w:rsidRPr="00033231">
        <w:t>mais continua rap</w:t>
      </w:r>
      <w:r w:rsidRPr="00033231">
        <w:t>i</w:t>
      </w:r>
      <w:r w:rsidRPr="00033231">
        <w:t>dement</w:t>
      </w:r>
      <w:r w:rsidR="004F69D6">
        <w:t xml:space="preserve">, </w:t>
      </w:r>
      <w:r w:rsidRPr="00033231">
        <w:t>s</w:t>
      </w:r>
      <w:r w:rsidR="004F69D6">
        <w:t>’</w:t>
      </w:r>
      <w:r w:rsidRPr="00033231">
        <w:t>adressant encore à Moore</w:t>
      </w:r>
      <w:r w:rsidR="004F69D6">
        <w:t xml:space="preserve">, </w:t>
      </w:r>
      <w:r w:rsidRPr="00033231">
        <w:t>qui s</w:t>
      </w:r>
      <w:r w:rsidR="004F69D6">
        <w:t>’</w:t>
      </w:r>
      <w:r w:rsidRPr="00033231">
        <w:t>était jeté dans une antique chaise placée au coin du feu</w:t>
      </w:r>
      <w:r w:rsidR="004F69D6">
        <w:t> :</w:t>
      </w:r>
    </w:p>
    <w:p w14:paraId="3C8C41B5" w14:textId="77777777" w:rsidR="004F69D6" w:rsidRDefault="004F69D6" w:rsidP="0021796F">
      <w:r>
        <w:t>« </w:t>
      </w:r>
      <w:r w:rsidR="00000000" w:rsidRPr="00033231">
        <w:t>Ôtez-vous de là</w:t>
      </w:r>
      <w:r>
        <w:t xml:space="preserve">, </w:t>
      </w:r>
      <w:r w:rsidR="00000000" w:rsidRPr="00033231">
        <w:t>Robert</w:t>
      </w:r>
      <w:r>
        <w:t xml:space="preserve">, </w:t>
      </w:r>
      <w:r w:rsidR="00000000" w:rsidRPr="00033231">
        <w:t>mon garçon</w:t>
      </w:r>
      <w:r>
        <w:t xml:space="preserve"> ! </w:t>
      </w:r>
      <w:r w:rsidR="00000000" w:rsidRPr="00033231">
        <w:t>Cette place est la mienne</w:t>
      </w:r>
      <w:r>
        <w:t xml:space="preserve">. </w:t>
      </w:r>
      <w:r w:rsidR="00000000" w:rsidRPr="00033231">
        <w:t>Prenez le sofa ou trois autres chaises</w:t>
      </w:r>
      <w:r>
        <w:t xml:space="preserve">, </w:t>
      </w:r>
      <w:r w:rsidR="00000000" w:rsidRPr="00033231">
        <w:t>si vous voulez</w:t>
      </w:r>
      <w:r>
        <w:t xml:space="preserve">, </w:t>
      </w:r>
      <w:r w:rsidR="00000000" w:rsidRPr="00033231">
        <w:t>mais non celle-là</w:t>
      </w:r>
      <w:r>
        <w:t xml:space="preserve"> : </w:t>
      </w:r>
      <w:r w:rsidR="00000000" w:rsidRPr="00033231">
        <w:t>elle n</w:t>
      </w:r>
      <w:r>
        <w:t>’</w:t>
      </w:r>
      <w:r w:rsidR="00000000" w:rsidRPr="00033231">
        <w:t>appartient qu</w:t>
      </w:r>
      <w:r>
        <w:t>’</w:t>
      </w:r>
      <w:r w:rsidR="00000000" w:rsidRPr="00033231">
        <w:t>à moi</w:t>
      </w:r>
      <w:r>
        <w:t xml:space="preserve">, </w:t>
      </w:r>
      <w:r w:rsidR="00000000" w:rsidRPr="00033231">
        <w:t>et nul autre ne la doit occuper</w:t>
      </w:r>
      <w:r>
        <w:t>.</w:t>
      </w:r>
    </w:p>
    <w:p w14:paraId="79AA5A32" w14:textId="77777777" w:rsidR="004F69D6" w:rsidRDefault="004F69D6" w:rsidP="0021796F">
      <w:r>
        <w:t>— </w:t>
      </w:r>
      <w:r w:rsidR="00000000" w:rsidRPr="00033231">
        <w:t>Pourquoi tenez-vous tant à cette chaise</w:t>
      </w:r>
      <w:r>
        <w:t xml:space="preserve">, </w:t>
      </w:r>
      <w:r w:rsidR="00000000" w:rsidRPr="00033231">
        <w:t>monsieur Yo</w:t>
      </w:r>
      <w:r w:rsidR="00000000" w:rsidRPr="00033231">
        <w:t>r</w:t>
      </w:r>
      <w:r w:rsidR="00000000" w:rsidRPr="00033231">
        <w:t>ke</w:t>
      </w:r>
      <w:r>
        <w:t xml:space="preserve"> ? </w:t>
      </w:r>
      <w:r w:rsidR="00000000" w:rsidRPr="00033231">
        <w:t>demanda Moore</w:t>
      </w:r>
      <w:r>
        <w:t xml:space="preserve">, </w:t>
      </w:r>
      <w:r w:rsidR="00000000" w:rsidRPr="00033231">
        <w:t>abandonnant paresseusement la place et obéissant à l</w:t>
      </w:r>
      <w:r>
        <w:t>’</w:t>
      </w:r>
      <w:r w:rsidR="00000000" w:rsidRPr="00033231">
        <w:t>injonction</w:t>
      </w:r>
      <w:r>
        <w:t>.</w:t>
      </w:r>
    </w:p>
    <w:p w14:paraId="69854528" w14:textId="20258390" w:rsidR="004F69D6" w:rsidRDefault="004F69D6" w:rsidP="0021796F">
      <w:r>
        <w:t>— </w:t>
      </w:r>
      <w:r w:rsidR="00000000" w:rsidRPr="00033231">
        <w:t>Mon père y tenait avant moi</w:t>
      </w:r>
      <w:r>
        <w:t xml:space="preserve">, </w:t>
      </w:r>
      <w:r w:rsidR="00000000" w:rsidRPr="00033231">
        <w:t>voilà la seule raison que je te donnerai</w:t>
      </w:r>
      <w:r>
        <w:t xml:space="preserve"> ; </w:t>
      </w:r>
      <w:r w:rsidR="00000000" w:rsidRPr="00033231">
        <w:t xml:space="preserve">et </w:t>
      </w:r>
      <w:r>
        <w:t>M. </w:t>
      </w:r>
      <w:proofErr w:type="spellStart"/>
      <w:r w:rsidR="00000000" w:rsidRPr="00033231">
        <w:t>Helstone</w:t>
      </w:r>
      <w:proofErr w:type="spellEnd"/>
      <w:r>
        <w:t xml:space="preserve">, </w:t>
      </w:r>
      <w:r w:rsidR="00000000" w:rsidRPr="00033231">
        <w:t>avec tout son savoir</w:t>
      </w:r>
      <w:r>
        <w:t xml:space="preserve">, </w:t>
      </w:r>
      <w:r w:rsidR="00000000" w:rsidRPr="00033231">
        <w:t>ne t</w:t>
      </w:r>
      <w:r>
        <w:t>’</w:t>
      </w:r>
      <w:r w:rsidR="00000000" w:rsidRPr="00033231">
        <w:t>en do</w:t>
      </w:r>
      <w:r w:rsidR="00000000" w:rsidRPr="00033231">
        <w:t>n</w:t>
      </w:r>
      <w:r w:rsidR="00000000" w:rsidRPr="00033231">
        <w:t>nerait pas une meilleure</w:t>
      </w:r>
      <w:r>
        <w:t>.</w:t>
      </w:r>
    </w:p>
    <w:p w14:paraId="7A01605B" w14:textId="77777777" w:rsidR="004F69D6" w:rsidRDefault="004F69D6" w:rsidP="0021796F">
      <w:r>
        <w:t>— </w:t>
      </w:r>
      <w:r w:rsidR="00000000" w:rsidRPr="00033231">
        <w:t>Moore</w:t>
      </w:r>
      <w:r>
        <w:t xml:space="preserve">, </w:t>
      </w:r>
      <w:r w:rsidR="00000000" w:rsidRPr="00033231">
        <w:t>êtes-vous prêt à partir</w:t>
      </w:r>
      <w:r>
        <w:t xml:space="preserve"> ? </w:t>
      </w:r>
      <w:r w:rsidR="00000000" w:rsidRPr="00033231">
        <w:t>demanda le recteur</w:t>
      </w:r>
      <w:r>
        <w:t>.</w:t>
      </w:r>
    </w:p>
    <w:p w14:paraId="559A224B" w14:textId="77777777" w:rsidR="004F69D6" w:rsidRDefault="004F69D6" w:rsidP="0021796F">
      <w:r>
        <w:t>— </w:t>
      </w:r>
      <w:r w:rsidR="00000000" w:rsidRPr="00033231">
        <w:t>Non</w:t>
      </w:r>
      <w:r>
        <w:t xml:space="preserve">, </w:t>
      </w:r>
      <w:r w:rsidR="00000000" w:rsidRPr="00033231">
        <w:t>Robert n</w:t>
      </w:r>
      <w:r>
        <w:t>’</w:t>
      </w:r>
      <w:r w:rsidR="00000000" w:rsidRPr="00033231">
        <w:t>est pas prêt</w:t>
      </w:r>
      <w:r>
        <w:t xml:space="preserve"> ; </w:t>
      </w:r>
      <w:r w:rsidR="00000000" w:rsidRPr="00033231">
        <w:t>ou plutôt</w:t>
      </w:r>
      <w:r>
        <w:t xml:space="preserve">, </w:t>
      </w:r>
      <w:r w:rsidR="00000000" w:rsidRPr="00033231">
        <w:t>je ne suis pas prêt à me séparer de lui</w:t>
      </w:r>
      <w:r>
        <w:t xml:space="preserve">. </w:t>
      </w:r>
      <w:r w:rsidR="00000000" w:rsidRPr="00033231">
        <w:t>C</w:t>
      </w:r>
      <w:r>
        <w:t>’</w:t>
      </w:r>
      <w:r w:rsidR="00000000" w:rsidRPr="00033231">
        <w:t>est un mauvais garnement</w:t>
      </w:r>
      <w:r>
        <w:t xml:space="preserve">, </w:t>
      </w:r>
      <w:r w:rsidR="00000000" w:rsidRPr="00033231">
        <w:t>et il a besoin d</w:t>
      </w:r>
      <w:r>
        <w:t>’</w:t>
      </w:r>
      <w:r w:rsidR="00000000" w:rsidRPr="00033231">
        <w:t>une correction</w:t>
      </w:r>
      <w:r>
        <w:t>.</w:t>
      </w:r>
    </w:p>
    <w:p w14:paraId="64E34FF7" w14:textId="77777777" w:rsidR="004F69D6" w:rsidRDefault="004F69D6" w:rsidP="0021796F">
      <w:r>
        <w:lastRenderedPageBreak/>
        <w:t>— </w:t>
      </w:r>
      <w:r w:rsidR="00000000" w:rsidRPr="00033231">
        <w:t>Quoi</w:t>
      </w:r>
      <w:r>
        <w:t xml:space="preserve"> ! </w:t>
      </w:r>
      <w:r w:rsidR="00000000" w:rsidRPr="00033231">
        <w:t>monsieur</w:t>
      </w:r>
      <w:r>
        <w:t xml:space="preserve">, </w:t>
      </w:r>
      <w:r w:rsidR="00000000" w:rsidRPr="00033231">
        <w:t>qu</w:t>
      </w:r>
      <w:r>
        <w:t>’</w:t>
      </w:r>
      <w:r w:rsidR="00000000" w:rsidRPr="00033231">
        <w:t>ai-je donc fait</w:t>
      </w:r>
      <w:r>
        <w:t> ?</w:t>
      </w:r>
    </w:p>
    <w:p w14:paraId="5E1BC8B7" w14:textId="77777777" w:rsidR="004F69D6" w:rsidRDefault="004F69D6" w:rsidP="0021796F">
      <w:r>
        <w:t>— </w:t>
      </w:r>
      <w:r w:rsidR="00000000" w:rsidRPr="00033231">
        <w:t>Tu t</w:t>
      </w:r>
      <w:r>
        <w:t>’</w:t>
      </w:r>
      <w:r w:rsidR="00000000" w:rsidRPr="00033231">
        <w:t>es fait des ennemis de toutes parts</w:t>
      </w:r>
      <w:r>
        <w:t>.</w:t>
      </w:r>
    </w:p>
    <w:p w14:paraId="13E0F715" w14:textId="77777777" w:rsidR="004F69D6" w:rsidRDefault="004F69D6" w:rsidP="0021796F">
      <w:r>
        <w:t>— </w:t>
      </w:r>
      <w:r w:rsidR="00000000" w:rsidRPr="00033231">
        <w:t>Qu</w:t>
      </w:r>
      <w:r>
        <w:t>’</w:t>
      </w:r>
      <w:r w:rsidR="00000000" w:rsidRPr="00033231">
        <w:t>est-ce que cela peut me faire</w:t>
      </w:r>
      <w:r>
        <w:t xml:space="preserve"> ? </w:t>
      </w:r>
      <w:r w:rsidR="00000000" w:rsidRPr="00033231">
        <w:t>Que m</w:t>
      </w:r>
      <w:r>
        <w:t>’</w:t>
      </w:r>
      <w:r w:rsidR="00000000" w:rsidRPr="00033231">
        <w:t>importe que vos rustres du Yorkshire m</w:t>
      </w:r>
      <w:r>
        <w:t>’</w:t>
      </w:r>
      <w:r w:rsidR="00000000" w:rsidRPr="00033231">
        <w:t>aiment ou me haïssent</w:t>
      </w:r>
      <w:r>
        <w:t> ?</w:t>
      </w:r>
    </w:p>
    <w:p w14:paraId="45789C4F" w14:textId="77777777" w:rsidR="004F69D6" w:rsidRDefault="004F69D6" w:rsidP="0021796F">
      <w:r>
        <w:t>— </w:t>
      </w:r>
      <w:r w:rsidR="00000000" w:rsidRPr="00033231">
        <w:t>Ah</w:t>
      </w:r>
      <w:r>
        <w:t xml:space="preserve"> ! </w:t>
      </w:r>
      <w:r w:rsidR="00000000" w:rsidRPr="00033231">
        <w:t>voilà</w:t>
      </w:r>
      <w:r>
        <w:t xml:space="preserve"> ! </w:t>
      </w:r>
      <w:r w:rsidR="00000000" w:rsidRPr="00033231">
        <w:t>Ce garçon est bien un étranger parmi nous</w:t>
      </w:r>
      <w:r>
        <w:t xml:space="preserve">. </w:t>
      </w:r>
      <w:r w:rsidR="00000000" w:rsidRPr="00033231">
        <w:t>Son père n</w:t>
      </w:r>
      <w:r>
        <w:t>’</w:t>
      </w:r>
      <w:r w:rsidR="00000000" w:rsidRPr="00033231">
        <w:t>eût jamais répondu de cette façon</w:t>
      </w:r>
      <w:r>
        <w:t xml:space="preserve">. </w:t>
      </w:r>
      <w:r w:rsidR="00000000" w:rsidRPr="00033231">
        <w:t>Retournez à A</w:t>
      </w:r>
      <w:r w:rsidR="00000000" w:rsidRPr="00033231">
        <w:t>n</w:t>
      </w:r>
      <w:r w:rsidR="00000000" w:rsidRPr="00033231">
        <w:t>vers</w:t>
      </w:r>
      <w:r>
        <w:t xml:space="preserve">, </w:t>
      </w:r>
      <w:r w:rsidR="00000000" w:rsidRPr="00033231">
        <w:t>où vous êtes né et où vous avez été élevé</w:t>
      </w:r>
      <w:r>
        <w:t xml:space="preserve">, </w:t>
      </w:r>
      <w:r w:rsidR="00000000" w:rsidRPr="00033231">
        <w:t>mauvaise tête</w:t>
      </w:r>
      <w:r>
        <w:t>.</w:t>
      </w:r>
    </w:p>
    <w:p w14:paraId="1651C03E" w14:textId="77777777" w:rsidR="004F69D6" w:rsidRDefault="004F69D6" w:rsidP="0021796F">
      <w:r>
        <w:t>— </w:t>
      </w:r>
      <w:r w:rsidR="00000000" w:rsidRPr="00033231">
        <w:t>Mauvaise tête vous-même</w:t>
      </w:r>
      <w:r>
        <w:t xml:space="preserve"> ! </w:t>
      </w:r>
      <w:r w:rsidR="00000000" w:rsidRPr="00033231">
        <w:t>je ne fais que mon devoir</w:t>
      </w:r>
      <w:r>
        <w:t xml:space="preserve">. </w:t>
      </w:r>
      <w:r w:rsidR="00000000" w:rsidRPr="00033231">
        <w:t>Quant à vos lourdauds de paysans</w:t>
      </w:r>
      <w:r>
        <w:t xml:space="preserve">, </w:t>
      </w:r>
      <w:r w:rsidR="00000000" w:rsidRPr="00033231">
        <w:t>je m</w:t>
      </w:r>
      <w:r>
        <w:t>’</w:t>
      </w:r>
      <w:r w:rsidR="00000000" w:rsidRPr="00033231">
        <w:t>en moque</w:t>
      </w:r>
      <w:r>
        <w:t xml:space="preserve">, </w:t>
      </w:r>
      <w:r w:rsidR="00000000" w:rsidRPr="00033231">
        <w:t>dit Moore s</w:t>
      </w:r>
      <w:r>
        <w:t>’</w:t>
      </w:r>
      <w:r w:rsidR="00000000" w:rsidRPr="00033231">
        <w:t>exprimant en français</w:t>
      </w:r>
      <w:r>
        <w:t>.</w:t>
      </w:r>
    </w:p>
    <w:p w14:paraId="56745A42" w14:textId="3E7B38B3" w:rsidR="004F69D6" w:rsidRDefault="004F69D6" w:rsidP="0021796F">
      <w:r>
        <w:t>— </w:t>
      </w:r>
      <w:r w:rsidR="00000000" w:rsidRPr="00033231">
        <w:t>En revanche</w:t>
      </w:r>
      <w:r>
        <w:t xml:space="preserve">, </w:t>
      </w:r>
      <w:r w:rsidR="00000000" w:rsidRPr="00033231">
        <w:t>mon garçon</w:t>
      </w:r>
      <w:r>
        <w:t xml:space="preserve">, </w:t>
      </w:r>
      <w:r w:rsidR="00000000" w:rsidRPr="00033231">
        <w:t>nos lourdauds de paysans se moqueront de toi</w:t>
      </w:r>
      <w:r>
        <w:t xml:space="preserve">, </w:t>
      </w:r>
      <w:r w:rsidR="00000000" w:rsidRPr="00033231">
        <w:t>sois-en certain</w:t>
      </w:r>
      <w:r>
        <w:t xml:space="preserve">, </w:t>
      </w:r>
      <w:r w:rsidR="00000000" w:rsidRPr="00033231">
        <w:t xml:space="preserve">répliqua </w:t>
      </w:r>
      <w:r>
        <w:t>M. </w:t>
      </w:r>
      <w:r w:rsidR="00000000" w:rsidRPr="00033231">
        <w:t>Yorke</w:t>
      </w:r>
      <w:r>
        <w:t xml:space="preserve">, </w:t>
      </w:r>
      <w:r w:rsidR="00000000" w:rsidRPr="00033231">
        <w:t>s</w:t>
      </w:r>
      <w:r>
        <w:t>’</w:t>
      </w:r>
      <w:r w:rsidR="00000000" w:rsidRPr="00033231">
        <w:t>exprimant aussi en français avec un accent presque aussi pur que celui de Moore</w:t>
      </w:r>
      <w:r>
        <w:t>.</w:t>
      </w:r>
    </w:p>
    <w:p w14:paraId="4112AD8C" w14:textId="77777777" w:rsidR="004F69D6" w:rsidRDefault="004F69D6" w:rsidP="0021796F">
      <w:r>
        <w:t>— </w:t>
      </w:r>
      <w:r w:rsidR="00000000" w:rsidRPr="00033231">
        <w:t>C</w:t>
      </w:r>
      <w:r>
        <w:t>’</w:t>
      </w:r>
      <w:r w:rsidR="00000000" w:rsidRPr="00033231">
        <w:t>est bon</w:t>
      </w:r>
      <w:r>
        <w:t xml:space="preserve">, </w:t>
      </w:r>
      <w:r w:rsidR="00000000" w:rsidRPr="00033231">
        <w:t>c</w:t>
      </w:r>
      <w:r>
        <w:t>’</w:t>
      </w:r>
      <w:r w:rsidR="00000000" w:rsidRPr="00033231">
        <w:t>est bon</w:t>
      </w:r>
      <w:r>
        <w:t xml:space="preserve"> ! </w:t>
      </w:r>
      <w:r w:rsidR="00000000" w:rsidRPr="00033231">
        <w:t>Et</w:t>
      </w:r>
      <w:r>
        <w:t xml:space="preserve">, </w:t>
      </w:r>
      <w:r w:rsidR="00000000" w:rsidRPr="00033231">
        <w:t>puisque cela m</w:t>
      </w:r>
      <w:r>
        <w:t>’</w:t>
      </w:r>
      <w:r w:rsidR="00000000" w:rsidRPr="00033231">
        <w:t>est égal</w:t>
      </w:r>
      <w:r>
        <w:t xml:space="preserve">, </w:t>
      </w:r>
      <w:r w:rsidR="00000000" w:rsidRPr="00033231">
        <w:t>que mes amis ne s</w:t>
      </w:r>
      <w:r>
        <w:t>’</w:t>
      </w:r>
      <w:r w:rsidR="00000000" w:rsidRPr="00033231">
        <w:t>en inquiètent pas</w:t>
      </w:r>
      <w:r>
        <w:t>.</w:t>
      </w:r>
    </w:p>
    <w:p w14:paraId="6D3EA0E0" w14:textId="77777777" w:rsidR="004F69D6" w:rsidRDefault="004F69D6" w:rsidP="0021796F">
      <w:r>
        <w:t>— </w:t>
      </w:r>
      <w:r w:rsidR="00000000" w:rsidRPr="00033231">
        <w:t>Tes amis</w:t>
      </w:r>
      <w:r>
        <w:t xml:space="preserve"> ! </w:t>
      </w:r>
      <w:r w:rsidR="00000000" w:rsidRPr="00033231">
        <w:t>où sont-ils</w:t>
      </w:r>
      <w:r>
        <w:t xml:space="preserve">, </w:t>
      </w:r>
      <w:r w:rsidR="00000000" w:rsidRPr="00033231">
        <w:t>tes amis</w:t>
      </w:r>
      <w:r>
        <w:t> ?</w:t>
      </w:r>
    </w:p>
    <w:p w14:paraId="42504105" w14:textId="77777777" w:rsidR="004F69D6" w:rsidRDefault="004F69D6" w:rsidP="0021796F">
      <w:r>
        <w:t>— </w:t>
      </w:r>
      <w:r w:rsidR="00000000" w:rsidRPr="00033231">
        <w:t>Je fais écho</w:t>
      </w:r>
      <w:r>
        <w:t xml:space="preserve">, </w:t>
      </w:r>
      <w:r w:rsidR="00000000" w:rsidRPr="00033231">
        <w:t>où sont-ils</w:t>
      </w:r>
      <w:r>
        <w:t xml:space="preserve"> ? </w:t>
      </w:r>
      <w:r w:rsidR="00000000" w:rsidRPr="00033231">
        <w:t>et je suis fort aise que l</w:t>
      </w:r>
      <w:r>
        <w:t>’</w:t>
      </w:r>
      <w:r w:rsidR="00000000" w:rsidRPr="00033231">
        <w:t>écho seul y réponde</w:t>
      </w:r>
      <w:r>
        <w:t xml:space="preserve">. </w:t>
      </w:r>
      <w:r w:rsidR="00000000" w:rsidRPr="00033231">
        <w:t>Au diable les amis</w:t>
      </w:r>
      <w:r>
        <w:t xml:space="preserve"> ! </w:t>
      </w:r>
      <w:r w:rsidR="00000000" w:rsidRPr="00033231">
        <w:t>Je me souviens encore du moment où mon père et mes oncles appelèrent autour d</w:t>
      </w:r>
      <w:r>
        <w:t>’</w:t>
      </w:r>
      <w:r w:rsidR="00000000" w:rsidRPr="00033231">
        <w:t>eux leurs amis</w:t>
      </w:r>
      <w:r>
        <w:t xml:space="preserve">, </w:t>
      </w:r>
      <w:r w:rsidR="00000000" w:rsidRPr="00033231">
        <w:t>et Dieu sait si leurs amis se sont empressés d</w:t>
      </w:r>
      <w:r>
        <w:t>’</w:t>
      </w:r>
      <w:r w:rsidR="00000000" w:rsidRPr="00033231">
        <w:t>accourir à leur secours</w:t>
      </w:r>
      <w:r>
        <w:t xml:space="preserve"> ! </w:t>
      </w:r>
      <w:r w:rsidR="00000000" w:rsidRPr="00033231">
        <w:t>Tenez</w:t>
      </w:r>
      <w:r>
        <w:t xml:space="preserve">, </w:t>
      </w:r>
      <w:r w:rsidR="00000000" w:rsidRPr="00033231">
        <w:t>monsieur Yorke</w:t>
      </w:r>
      <w:r>
        <w:t xml:space="preserve">, </w:t>
      </w:r>
      <w:r w:rsidR="00000000" w:rsidRPr="00033231">
        <w:t>ce mot ami m</w:t>
      </w:r>
      <w:r>
        <w:t>’</w:t>
      </w:r>
      <w:r w:rsidR="00000000" w:rsidRPr="00033231">
        <w:t>irrite trop</w:t>
      </w:r>
      <w:r>
        <w:t xml:space="preserve">, </w:t>
      </w:r>
      <w:r w:rsidR="00000000" w:rsidRPr="00033231">
        <w:t>ne m</w:t>
      </w:r>
      <w:r>
        <w:t>’</w:t>
      </w:r>
      <w:r w:rsidR="00000000" w:rsidRPr="00033231">
        <w:t>en parlez plus</w:t>
      </w:r>
      <w:r>
        <w:t>.</w:t>
      </w:r>
    </w:p>
    <w:p w14:paraId="5EAD398C" w14:textId="16AE9329" w:rsidR="00000000" w:rsidRPr="00033231" w:rsidRDefault="004F69D6" w:rsidP="0021796F">
      <w:r>
        <w:t>— </w:t>
      </w:r>
      <w:r w:rsidR="00000000" w:rsidRPr="00033231">
        <w:t>Comme tu voudras</w:t>
      </w:r>
      <w:r>
        <w:t>. »</w:t>
      </w:r>
    </w:p>
    <w:p w14:paraId="428D8B0F" w14:textId="28062F0D" w:rsidR="004F69D6" w:rsidRDefault="004F69D6" w:rsidP="0021796F">
      <w:r>
        <w:t>M. </w:t>
      </w:r>
      <w:r w:rsidR="00000000" w:rsidRPr="00033231">
        <w:t>Yorke laissa tomber la conversation</w:t>
      </w:r>
      <w:r>
        <w:t xml:space="preserve"> ; </w:t>
      </w:r>
      <w:r w:rsidR="00000000" w:rsidRPr="00033231">
        <w:t>et</w:t>
      </w:r>
      <w:r>
        <w:t xml:space="preserve">, </w:t>
      </w:r>
      <w:r w:rsidR="00000000" w:rsidRPr="00033231">
        <w:t>pendant qu</w:t>
      </w:r>
      <w:r>
        <w:t>’</w:t>
      </w:r>
      <w:r w:rsidR="00000000" w:rsidRPr="00033231">
        <w:t>il est là</w:t>
      </w:r>
      <w:r>
        <w:t xml:space="preserve">, </w:t>
      </w:r>
      <w:r w:rsidR="00000000" w:rsidRPr="00033231">
        <w:t xml:space="preserve">confortablement assis dans son antique chaise à dossier </w:t>
      </w:r>
      <w:r w:rsidR="00000000" w:rsidRPr="00033231">
        <w:lastRenderedPageBreak/>
        <w:t>de chêne sculpté</w:t>
      </w:r>
      <w:r>
        <w:t xml:space="preserve">, </w:t>
      </w:r>
      <w:r w:rsidR="00000000" w:rsidRPr="00033231">
        <w:t>je saisis l</w:t>
      </w:r>
      <w:r>
        <w:t>’</w:t>
      </w:r>
      <w:r w:rsidR="00000000" w:rsidRPr="00033231">
        <w:t>occasion d</w:t>
      </w:r>
      <w:r>
        <w:t>’</w:t>
      </w:r>
      <w:r w:rsidR="00000000" w:rsidRPr="00033231">
        <w:t>esquisser le portrait de ce gentleman du Yorkshire qui parle français</w:t>
      </w:r>
      <w:r>
        <w:t>.</w:t>
      </w:r>
    </w:p>
    <w:p w14:paraId="2289C660" w14:textId="2D72CA5A" w:rsidR="004F69D6" w:rsidRDefault="004F69D6" w:rsidP="0021796F">
      <w:r>
        <w:t>M. </w:t>
      </w:r>
      <w:r w:rsidR="00000000" w:rsidRPr="00033231">
        <w:t>Yorke était le gentleman du Yorkshire par excellence</w:t>
      </w:r>
      <w:r>
        <w:t xml:space="preserve">. </w:t>
      </w:r>
      <w:r w:rsidR="00000000" w:rsidRPr="00033231">
        <w:t>Il pouvait avoir cinquante-cinq ans</w:t>
      </w:r>
      <w:r>
        <w:t xml:space="preserve">, </w:t>
      </w:r>
      <w:r w:rsidR="00000000" w:rsidRPr="00033231">
        <w:t>mais paraissait plus âgé à première vue</w:t>
      </w:r>
      <w:r>
        <w:t xml:space="preserve">, </w:t>
      </w:r>
      <w:r w:rsidR="00000000" w:rsidRPr="00033231">
        <w:t>car ses cheveux étaient d</w:t>
      </w:r>
      <w:r>
        <w:t>’</w:t>
      </w:r>
      <w:r w:rsidR="00000000" w:rsidRPr="00033231">
        <w:t>un blanc argenté</w:t>
      </w:r>
      <w:r>
        <w:t xml:space="preserve">. </w:t>
      </w:r>
      <w:r w:rsidR="00000000" w:rsidRPr="00033231">
        <w:t>Son front était large et peu élevé</w:t>
      </w:r>
      <w:r>
        <w:t xml:space="preserve">. </w:t>
      </w:r>
      <w:r w:rsidR="00000000" w:rsidRPr="00033231">
        <w:t>Son teint frais dénotait une const</w:t>
      </w:r>
      <w:r w:rsidR="00000000" w:rsidRPr="00033231">
        <w:t>i</w:t>
      </w:r>
      <w:r w:rsidR="00000000" w:rsidRPr="00033231">
        <w:t>tution saine</w:t>
      </w:r>
      <w:r>
        <w:t xml:space="preserve">. </w:t>
      </w:r>
      <w:r w:rsidR="00000000" w:rsidRPr="00033231">
        <w:t>L</w:t>
      </w:r>
      <w:r>
        <w:t>’</w:t>
      </w:r>
      <w:r w:rsidR="00000000" w:rsidRPr="00033231">
        <w:t>âpreté particulière aux hommes du Nord se r</w:t>
      </w:r>
      <w:r w:rsidR="00000000" w:rsidRPr="00033231">
        <w:t>e</w:t>
      </w:r>
      <w:r w:rsidR="00000000" w:rsidRPr="00033231">
        <w:t>marquait sur son visage et dans le son de sa voix</w:t>
      </w:r>
      <w:r>
        <w:t xml:space="preserve">. </w:t>
      </w:r>
      <w:r w:rsidR="00000000" w:rsidRPr="00033231">
        <w:t>Chacun de ses traits était anglais</w:t>
      </w:r>
      <w:r>
        <w:t xml:space="preserve">, </w:t>
      </w:r>
      <w:r w:rsidR="00000000" w:rsidRPr="00033231">
        <w:t>sans aucun mélange du type normand</w:t>
      </w:r>
      <w:r>
        <w:t xml:space="preserve">. </w:t>
      </w:r>
      <w:r w:rsidR="00000000" w:rsidRPr="00033231">
        <w:t>Rien d</w:t>
      </w:r>
      <w:r>
        <w:t>’</w:t>
      </w:r>
      <w:r w:rsidR="00000000" w:rsidRPr="00033231">
        <w:t>élégant ni d</w:t>
      </w:r>
      <w:r>
        <w:t>’</w:t>
      </w:r>
      <w:r w:rsidR="00000000" w:rsidRPr="00033231">
        <w:t>aristocratique dans ce visage que le beau monde eût trouvé vulgaire</w:t>
      </w:r>
      <w:r>
        <w:t xml:space="preserve">, </w:t>
      </w:r>
      <w:r w:rsidR="00000000" w:rsidRPr="00033231">
        <w:t>et les gens sensés</w:t>
      </w:r>
      <w:r>
        <w:t xml:space="preserve">, </w:t>
      </w:r>
      <w:r w:rsidR="00000000" w:rsidRPr="00033231">
        <w:t>caractéristique</w:t>
      </w:r>
      <w:r>
        <w:t xml:space="preserve">. </w:t>
      </w:r>
      <w:r w:rsidR="00000000" w:rsidRPr="00033231">
        <w:t>Mais la vigueur</w:t>
      </w:r>
      <w:r>
        <w:t xml:space="preserve">, </w:t>
      </w:r>
      <w:r w:rsidR="00000000" w:rsidRPr="00033231">
        <w:t>la sagacité</w:t>
      </w:r>
      <w:r>
        <w:t xml:space="preserve">, </w:t>
      </w:r>
      <w:r w:rsidR="00000000" w:rsidRPr="00033231">
        <w:t>l</w:t>
      </w:r>
      <w:r>
        <w:t>’</w:t>
      </w:r>
      <w:r w:rsidR="00000000" w:rsidRPr="00033231">
        <w:t>intelligence</w:t>
      </w:r>
      <w:r>
        <w:t xml:space="preserve">, </w:t>
      </w:r>
      <w:r w:rsidR="00000000" w:rsidRPr="00033231">
        <w:t>la rude mais réelle originalité marquées dans chaque linéament</w:t>
      </w:r>
      <w:r>
        <w:t xml:space="preserve">, </w:t>
      </w:r>
      <w:r w:rsidR="00000000" w:rsidRPr="00033231">
        <w:t>dans chaque pli de cette f</w:t>
      </w:r>
      <w:r w:rsidR="00000000" w:rsidRPr="00033231">
        <w:t>i</w:t>
      </w:r>
      <w:r w:rsidR="00000000" w:rsidRPr="00033231">
        <w:t>g</w:t>
      </w:r>
      <w:r w:rsidR="00000000" w:rsidRPr="00033231">
        <w:t>u</w:t>
      </w:r>
      <w:r w:rsidR="00000000" w:rsidRPr="00033231">
        <w:t>re</w:t>
      </w:r>
      <w:r>
        <w:t xml:space="preserve">, </w:t>
      </w:r>
      <w:r w:rsidR="00000000" w:rsidRPr="00033231">
        <w:t>plaisaient aux gens adroits et rusés</w:t>
      </w:r>
      <w:r>
        <w:t xml:space="preserve">. </w:t>
      </w:r>
      <w:r w:rsidR="00000000" w:rsidRPr="00033231">
        <w:t>C</w:t>
      </w:r>
      <w:r>
        <w:t>’</w:t>
      </w:r>
      <w:r w:rsidR="00000000" w:rsidRPr="00033231">
        <w:t>était une face ind</w:t>
      </w:r>
      <w:r w:rsidR="00000000" w:rsidRPr="00033231">
        <w:t>o</w:t>
      </w:r>
      <w:r w:rsidR="00000000" w:rsidRPr="00033231">
        <w:t>cile</w:t>
      </w:r>
      <w:r>
        <w:t xml:space="preserve">, </w:t>
      </w:r>
      <w:r w:rsidR="00000000" w:rsidRPr="00033231">
        <w:t>dédaigneuse</w:t>
      </w:r>
      <w:r>
        <w:t xml:space="preserve">, </w:t>
      </w:r>
      <w:r w:rsidR="00000000" w:rsidRPr="00033231">
        <w:t>sarcastique</w:t>
      </w:r>
      <w:r>
        <w:t xml:space="preserve">, </w:t>
      </w:r>
      <w:r w:rsidR="00000000" w:rsidRPr="00033231">
        <w:t>la face d</w:t>
      </w:r>
      <w:r>
        <w:t>’</w:t>
      </w:r>
      <w:r w:rsidR="00000000" w:rsidRPr="00033231">
        <w:t>un homme difficile à condu</w:t>
      </w:r>
      <w:r w:rsidR="00000000" w:rsidRPr="00033231">
        <w:t>i</w:t>
      </w:r>
      <w:r w:rsidR="00000000" w:rsidRPr="00033231">
        <w:t>re et impossible à contraindre</w:t>
      </w:r>
      <w:r>
        <w:t xml:space="preserve">. </w:t>
      </w:r>
      <w:r w:rsidR="00000000" w:rsidRPr="00033231">
        <w:t>Sa taille était élevée et bien prise</w:t>
      </w:r>
      <w:r>
        <w:t xml:space="preserve">, </w:t>
      </w:r>
      <w:r w:rsidR="00000000" w:rsidRPr="00033231">
        <w:t>sa démarche digne et aisée</w:t>
      </w:r>
      <w:r>
        <w:t>.</w:t>
      </w:r>
    </w:p>
    <w:p w14:paraId="0D49EBED" w14:textId="44E43F88" w:rsidR="004F69D6" w:rsidRDefault="00000000" w:rsidP="0021796F">
      <w:r w:rsidRPr="00033231">
        <w:t>Si j</w:t>
      </w:r>
      <w:r w:rsidR="004F69D6">
        <w:t>’</w:t>
      </w:r>
      <w:r w:rsidRPr="00033231">
        <w:t xml:space="preserve">ai éprouvé beaucoup de difficultés à peindre </w:t>
      </w:r>
      <w:r w:rsidR="004F69D6">
        <w:t>M. </w:t>
      </w:r>
      <w:r w:rsidRPr="00033231">
        <w:t>Yorke au physique</w:t>
      </w:r>
      <w:r w:rsidR="004F69D6">
        <w:t xml:space="preserve">, </w:t>
      </w:r>
      <w:r w:rsidRPr="00033231">
        <w:t>j</w:t>
      </w:r>
      <w:r w:rsidR="004F69D6">
        <w:t>’</w:t>
      </w:r>
      <w:r w:rsidRPr="00033231">
        <w:t>en rencontre encore davantage à le peindre au moral</w:t>
      </w:r>
      <w:r w:rsidR="004F69D6">
        <w:t xml:space="preserve">. </w:t>
      </w:r>
      <w:r w:rsidRPr="00033231">
        <w:t>Si vous vous attendez</w:t>
      </w:r>
      <w:r w:rsidR="004F69D6">
        <w:t xml:space="preserve">, </w:t>
      </w:r>
      <w:r w:rsidRPr="00033231">
        <w:t>lecteur</w:t>
      </w:r>
      <w:r w:rsidR="004F69D6">
        <w:t xml:space="preserve">, </w:t>
      </w:r>
      <w:r w:rsidRPr="00033231">
        <w:t>à trouver en lui une pe</w:t>
      </w:r>
      <w:r w:rsidRPr="00033231">
        <w:t>r</w:t>
      </w:r>
      <w:r w:rsidRPr="00033231">
        <w:t>fection</w:t>
      </w:r>
      <w:r w:rsidR="004F69D6">
        <w:t xml:space="preserve">, </w:t>
      </w:r>
      <w:r w:rsidRPr="00033231">
        <w:t>ou même un vieux gentleman rempli de bienveillance et de philanthropie</w:t>
      </w:r>
      <w:r w:rsidR="004F69D6">
        <w:t xml:space="preserve">, </w:t>
      </w:r>
      <w:r w:rsidRPr="00033231">
        <w:t>vous êtes dans une parfaite erreur</w:t>
      </w:r>
      <w:r w:rsidR="004F69D6">
        <w:t xml:space="preserve">. </w:t>
      </w:r>
      <w:r w:rsidRPr="00033231">
        <w:t>Il vient de parler avec quelque sens</w:t>
      </w:r>
      <w:r w:rsidR="004F69D6">
        <w:t xml:space="preserve">, </w:t>
      </w:r>
      <w:r w:rsidRPr="00033231">
        <w:t>et même avec une certaine sympathie</w:t>
      </w:r>
      <w:r w:rsidR="004F69D6">
        <w:t xml:space="preserve">, </w:t>
      </w:r>
      <w:r w:rsidRPr="00033231">
        <w:t xml:space="preserve">à </w:t>
      </w:r>
      <w:r w:rsidR="004F69D6">
        <w:t>M. </w:t>
      </w:r>
      <w:r w:rsidRPr="00033231">
        <w:t>Moore</w:t>
      </w:r>
      <w:r w:rsidR="004F69D6">
        <w:t xml:space="preserve"> ; </w:t>
      </w:r>
      <w:r w:rsidRPr="00033231">
        <w:t>mais vous ne devez pas conclure de là qu</w:t>
      </w:r>
      <w:r w:rsidR="004F69D6">
        <w:t>’</w:t>
      </w:r>
      <w:r w:rsidRPr="00033231">
        <w:t>il parle et pense toujours avec le même sens et la même sympathie</w:t>
      </w:r>
      <w:r w:rsidR="004F69D6">
        <w:t>.</w:t>
      </w:r>
    </w:p>
    <w:p w14:paraId="78FD86B8" w14:textId="7E4D17F2" w:rsidR="004F69D6" w:rsidRDefault="00000000" w:rsidP="0021796F">
      <w:r w:rsidRPr="00033231">
        <w:t>Premièrement</w:t>
      </w:r>
      <w:r w:rsidR="004F69D6">
        <w:t>, M. </w:t>
      </w:r>
      <w:r w:rsidRPr="00033231">
        <w:t>Yorke était tout à fait dépourvu de l</w:t>
      </w:r>
      <w:r w:rsidR="004F69D6">
        <w:t>’</w:t>
      </w:r>
      <w:r w:rsidRPr="00033231">
        <w:t>organe du respect</w:t>
      </w:r>
      <w:r w:rsidR="004F69D6">
        <w:t xml:space="preserve">, </w:t>
      </w:r>
      <w:r w:rsidRPr="00033231">
        <w:t>défaut qui conduit un homme à se tromper dans toutes les circonstances de la vie où le respect est néce</w:t>
      </w:r>
      <w:r w:rsidRPr="00033231">
        <w:t>s</w:t>
      </w:r>
      <w:r w:rsidRPr="00033231">
        <w:t>sa</w:t>
      </w:r>
      <w:r w:rsidRPr="00033231">
        <w:t>i</w:t>
      </w:r>
      <w:r w:rsidRPr="00033231">
        <w:t>re</w:t>
      </w:r>
      <w:r w:rsidR="004F69D6">
        <w:t xml:space="preserve">. </w:t>
      </w:r>
      <w:r w:rsidRPr="00033231">
        <w:t>Secondement</w:t>
      </w:r>
      <w:r w:rsidR="004F69D6">
        <w:t xml:space="preserve">, </w:t>
      </w:r>
      <w:r w:rsidRPr="00033231">
        <w:t>il manquait de l</w:t>
      </w:r>
      <w:r w:rsidR="004F69D6">
        <w:t>’</w:t>
      </w:r>
      <w:r w:rsidRPr="00033231">
        <w:t>organe de la comparaison</w:t>
      </w:r>
      <w:r w:rsidR="004F69D6">
        <w:t xml:space="preserve">, </w:t>
      </w:r>
      <w:r w:rsidRPr="00033231">
        <w:t>d</w:t>
      </w:r>
      <w:r w:rsidRPr="00033231">
        <w:t>é</w:t>
      </w:r>
      <w:r w:rsidRPr="00033231">
        <w:t>faut qui prive un homme de sensibilité</w:t>
      </w:r>
      <w:r w:rsidR="004F69D6">
        <w:t xml:space="preserve">. </w:t>
      </w:r>
      <w:r w:rsidRPr="00033231">
        <w:lastRenderedPageBreak/>
        <w:t>Troisièmement</w:t>
      </w:r>
      <w:r w:rsidR="004F69D6">
        <w:t xml:space="preserve">, </w:t>
      </w:r>
      <w:r w:rsidRPr="00033231">
        <w:t>il avait les organes de la bienveillance et de l</w:t>
      </w:r>
      <w:r w:rsidR="004F69D6">
        <w:t>’</w:t>
      </w:r>
      <w:r w:rsidRPr="00033231">
        <w:t>idéalité trop peu d</w:t>
      </w:r>
      <w:r w:rsidRPr="00033231">
        <w:t>é</w:t>
      </w:r>
      <w:r w:rsidRPr="00033231">
        <w:t>velo</w:t>
      </w:r>
      <w:r w:rsidRPr="00033231">
        <w:t>p</w:t>
      </w:r>
      <w:r w:rsidRPr="00033231">
        <w:t>pés</w:t>
      </w:r>
      <w:r w:rsidR="004F69D6">
        <w:t xml:space="preserve">, </w:t>
      </w:r>
      <w:r w:rsidRPr="00033231">
        <w:t>ce qui</w:t>
      </w:r>
      <w:r w:rsidR="004F69D6">
        <w:t xml:space="preserve">, </w:t>
      </w:r>
      <w:r w:rsidRPr="00033231">
        <w:t>en privant sa nature de bienveillance et de po</w:t>
      </w:r>
      <w:r w:rsidRPr="00033231">
        <w:t>é</w:t>
      </w:r>
      <w:r w:rsidRPr="00033231">
        <w:t>sie</w:t>
      </w:r>
      <w:r w:rsidR="004F69D6">
        <w:t xml:space="preserve">, </w:t>
      </w:r>
      <w:r w:rsidRPr="00033231">
        <w:t>le portait à croire que ces qualités n</w:t>
      </w:r>
      <w:r w:rsidR="004F69D6">
        <w:t>’</w:t>
      </w:r>
      <w:r w:rsidRPr="00033231">
        <w:t>existaient nulle part</w:t>
      </w:r>
      <w:r w:rsidR="004F69D6">
        <w:t>.</w:t>
      </w:r>
    </w:p>
    <w:p w14:paraId="23861BF0" w14:textId="77777777" w:rsidR="004F69D6" w:rsidRDefault="00000000" w:rsidP="0021796F">
      <w:r w:rsidRPr="00033231">
        <w:t>Le défaut de respect le rendait intolérant pour ceux qui étaient au-dessus de lui</w:t>
      </w:r>
      <w:r w:rsidR="004F69D6">
        <w:t xml:space="preserve"> : </w:t>
      </w:r>
      <w:r w:rsidRPr="00033231">
        <w:t>rois</w:t>
      </w:r>
      <w:r w:rsidR="004F69D6">
        <w:t xml:space="preserve">, </w:t>
      </w:r>
      <w:r w:rsidRPr="00033231">
        <w:t>nobles et prêtres</w:t>
      </w:r>
      <w:r w:rsidR="004F69D6">
        <w:t xml:space="preserve">, </w:t>
      </w:r>
      <w:r w:rsidRPr="00033231">
        <w:t>dynasties</w:t>
      </w:r>
      <w:r w:rsidR="004F69D6">
        <w:t xml:space="preserve">, </w:t>
      </w:r>
      <w:r w:rsidRPr="00033231">
        <w:t>pa</w:t>
      </w:r>
      <w:r w:rsidRPr="00033231">
        <w:t>r</w:t>
      </w:r>
      <w:r w:rsidRPr="00033231">
        <w:t>lements</w:t>
      </w:r>
      <w:r w:rsidR="004F69D6">
        <w:t xml:space="preserve">, </w:t>
      </w:r>
      <w:r w:rsidRPr="00033231">
        <w:t>gouvernements</w:t>
      </w:r>
      <w:r w:rsidR="004F69D6">
        <w:t xml:space="preserve">, </w:t>
      </w:r>
      <w:r w:rsidRPr="00033231">
        <w:t>avec leurs actes</w:t>
      </w:r>
      <w:r w:rsidR="004F69D6">
        <w:t xml:space="preserve">, </w:t>
      </w:r>
      <w:r w:rsidRPr="00033231">
        <w:t>leurs lois</w:t>
      </w:r>
      <w:r w:rsidR="004F69D6">
        <w:t xml:space="preserve">, </w:t>
      </w:r>
      <w:r w:rsidRPr="00033231">
        <w:t>leurs fo</w:t>
      </w:r>
      <w:r w:rsidRPr="00033231">
        <w:t>r</w:t>
      </w:r>
      <w:r w:rsidRPr="00033231">
        <w:t>mes</w:t>
      </w:r>
      <w:r w:rsidR="004F69D6">
        <w:t xml:space="preserve">, </w:t>
      </w:r>
      <w:r w:rsidRPr="00033231">
        <w:t>leurs droits</w:t>
      </w:r>
      <w:r w:rsidR="004F69D6">
        <w:t xml:space="preserve">, </w:t>
      </w:r>
      <w:r w:rsidRPr="00033231">
        <w:t>étaient pour lui une abomination</w:t>
      </w:r>
      <w:r w:rsidR="004F69D6">
        <w:t xml:space="preserve">, </w:t>
      </w:r>
      <w:r w:rsidRPr="00033231">
        <w:t>des ruines dont il y aurait tout bénéfice à se débarrasser</w:t>
      </w:r>
      <w:r w:rsidR="004F69D6">
        <w:t xml:space="preserve">. </w:t>
      </w:r>
      <w:r w:rsidRPr="00033231">
        <w:t>Son cœur était comme mort</w:t>
      </w:r>
      <w:r w:rsidR="004F69D6">
        <w:t xml:space="preserve">, </w:t>
      </w:r>
      <w:r w:rsidRPr="00033231">
        <w:t>et n</w:t>
      </w:r>
      <w:r w:rsidR="004F69D6">
        <w:t>’</w:t>
      </w:r>
      <w:r w:rsidRPr="00033231">
        <w:t>éprouvait jamais le choc électrique de l</w:t>
      </w:r>
      <w:r w:rsidR="004F69D6">
        <w:t>’</w:t>
      </w:r>
      <w:r w:rsidRPr="00033231">
        <w:t>admiration</w:t>
      </w:r>
      <w:r w:rsidR="004F69D6">
        <w:t xml:space="preserve">. </w:t>
      </w:r>
      <w:r w:rsidRPr="00033231">
        <w:t>Ce défaut de respect tarissait en lui mille sources de pures jouissances</w:t>
      </w:r>
      <w:r w:rsidR="004F69D6">
        <w:t xml:space="preserve">, </w:t>
      </w:r>
      <w:r w:rsidRPr="00033231">
        <w:t>et flétrissait ses plus vifs plaisirs</w:t>
      </w:r>
      <w:r w:rsidR="004F69D6">
        <w:t xml:space="preserve">. </w:t>
      </w:r>
      <w:r w:rsidRPr="00033231">
        <w:t>Il n</w:t>
      </w:r>
      <w:r w:rsidR="004F69D6">
        <w:t>’</w:t>
      </w:r>
      <w:r w:rsidRPr="00033231">
        <w:t>était pas irréligieux</w:t>
      </w:r>
      <w:r w:rsidR="004F69D6">
        <w:t xml:space="preserve">, </w:t>
      </w:r>
      <w:r w:rsidRPr="00033231">
        <w:t>bien qu</w:t>
      </w:r>
      <w:r w:rsidR="004F69D6">
        <w:t>’</w:t>
      </w:r>
      <w:r w:rsidRPr="00033231">
        <w:t>il ne fût membre d</w:t>
      </w:r>
      <w:r w:rsidR="004F69D6">
        <w:t>’</w:t>
      </w:r>
      <w:r w:rsidRPr="00033231">
        <w:t>aucune secte</w:t>
      </w:r>
      <w:r w:rsidR="004F69D6">
        <w:t xml:space="preserve">, </w:t>
      </w:r>
      <w:r w:rsidRPr="00033231">
        <w:t>mais sa religion ne pouvait être celle de l</w:t>
      </w:r>
      <w:r w:rsidR="004F69D6">
        <w:t>’</w:t>
      </w:r>
      <w:r w:rsidRPr="00033231">
        <w:t>homme qui sait vénérer</w:t>
      </w:r>
      <w:r w:rsidR="004F69D6">
        <w:t xml:space="preserve">. </w:t>
      </w:r>
      <w:r w:rsidRPr="00033231">
        <w:t>Il croyait en Dieu et au ciel</w:t>
      </w:r>
      <w:r w:rsidR="004F69D6">
        <w:t xml:space="preserve">, </w:t>
      </w:r>
      <w:r w:rsidRPr="00033231">
        <w:t>mais son Dieu et son ciel étaient ceux d</w:t>
      </w:r>
      <w:r w:rsidR="004F69D6">
        <w:t>’</w:t>
      </w:r>
      <w:r w:rsidRPr="00033231">
        <w:t>un homme dépourvu de crainte</w:t>
      </w:r>
      <w:r w:rsidR="004F69D6">
        <w:t xml:space="preserve">, </w:t>
      </w:r>
      <w:r w:rsidRPr="00033231">
        <w:t>d</w:t>
      </w:r>
      <w:r w:rsidR="004F69D6">
        <w:t>’</w:t>
      </w:r>
      <w:r w:rsidRPr="00033231">
        <w:t>imagination et d</w:t>
      </w:r>
      <w:r w:rsidR="004F69D6">
        <w:t>’</w:t>
      </w:r>
      <w:r w:rsidRPr="00033231">
        <w:t>amour</w:t>
      </w:r>
      <w:r w:rsidR="004F69D6">
        <w:t>.</w:t>
      </w:r>
    </w:p>
    <w:p w14:paraId="448BAF6A" w14:textId="0840C2DB" w:rsidR="004F69D6" w:rsidRDefault="00000000" w:rsidP="0021796F">
      <w:r w:rsidRPr="00033231">
        <w:t>La faiblesse de l</w:t>
      </w:r>
      <w:r w:rsidR="004F69D6">
        <w:t>’</w:t>
      </w:r>
      <w:r w:rsidRPr="00033231">
        <w:t>organe de la comparaison le rendait i</w:t>
      </w:r>
      <w:r w:rsidRPr="00033231">
        <w:t>n</w:t>
      </w:r>
      <w:r w:rsidRPr="00033231">
        <w:t>conséquent</w:t>
      </w:r>
      <w:r w:rsidR="004F69D6">
        <w:t xml:space="preserve"> ; </w:t>
      </w:r>
      <w:r w:rsidRPr="00033231">
        <w:t>en même temps qu</w:t>
      </w:r>
      <w:r w:rsidR="004F69D6">
        <w:t>’</w:t>
      </w:r>
      <w:r w:rsidRPr="00033231">
        <w:t>il professait quelques excelle</w:t>
      </w:r>
      <w:r w:rsidRPr="00033231">
        <w:t>n</w:t>
      </w:r>
      <w:r w:rsidRPr="00033231">
        <w:t>tes doctrines générales d</w:t>
      </w:r>
      <w:r w:rsidR="004F69D6">
        <w:t>’</w:t>
      </w:r>
      <w:r w:rsidRPr="00033231">
        <w:t>indulgence et de tolérance naturelles</w:t>
      </w:r>
      <w:r w:rsidR="004F69D6">
        <w:t xml:space="preserve">, </w:t>
      </w:r>
      <w:r w:rsidRPr="00033231">
        <w:t>il conservait envers certaines classes une stupide antipathie</w:t>
      </w:r>
      <w:r w:rsidR="004F69D6">
        <w:t xml:space="preserve">. </w:t>
      </w:r>
      <w:r w:rsidRPr="00033231">
        <w:t>Il parlait du clergé et de tout ce qui touchait au clergé</w:t>
      </w:r>
      <w:r w:rsidR="004F69D6">
        <w:t xml:space="preserve">, </w:t>
      </w:r>
      <w:r w:rsidRPr="00033231">
        <w:t>des lords et de tout ce qui se rapportait aux lords</w:t>
      </w:r>
      <w:r w:rsidR="004F69D6">
        <w:t xml:space="preserve">, </w:t>
      </w:r>
      <w:r w:rsidRPr="00033231">
        <w:t>avec une âpreté</w:t>
      </w:r>
      <w:r w:rsidR="004F69D6">
        <w:t xml:space="preserve">, </w:t>
      </w:r>
      <w:r w:rsidRPr="00033231">
        <w:t>quelqu</w:t>
      </w:r>
      <w:r w:rsidRPr="00033231">
        <w:t>e</w:t>
      </w:r>
      <w:r w:rsidRPr="00033231">
        <w:t>fois même avec une insolence aussi injustes qu</w:t>
      </w:r>
      <w:r w:rsidR="004F69D6">
        <w:t>’</w:t>
      </w:r>
      <w:r w:rsidRPr="00033231">
        <w:t>insupportables</w:t>
      </w:r>
      <w:r w:rsidR="004F69D6">
        <w:t xml:space="preserve">. </w:t>
      </w:r>
      <w:r w:rsidRPr="00033231">
        <w:t>Jamais il ne lui arrivait de se mettre à la place de ceux qu</w:t>
      </w:r>
      <w:r w:rsidR="004F69D6">
        <w:t>’</w:t>
      </w:r>
      <w:r w:rsidRPr="00033231">
        <w:t>il v</w:t>
      </w:r>
      <w:r w:rsidRPr="00033231">
        <w:t>i</w:t>
      </w:r>
      <w:r w:rsidRPr="00033231">
        <w:t>tupérait</w:t>
      </w:r>
      <w:r w:rsidR="004F69D6">
        <w:t xml:space="preserve">, </w:t>
      </w:r>
      <w:r w:rsidRPr="00033231">
        <w:t>de comparer leurs erreurs et leurs défauts avec les te</w:t>
      </w:r>
      <w:r w:rsidRPr="00033231">
        <w:t>n</w:t>
      </w:r>
      <w:r w:rsidRPr="00033231">
        <w:t>tations et les désagréments de leur position</w:t>
      </w:r>
      <w:r w:rsidR="004F69D6">
        <w:t xml:space="preserve">. </w:t>
      </w:r>
      <w:r w:rsidRPr="00033231">
        <w:t>Il ne se demandait point s</w:t>
      </w:r>
      <w:r w:rsidR="004F69D6">
        <w:t>’</w:t>
      </w:r>
      <w:r w:rsidRPr="00033231">
        <w:t>il eût fait autrement en pareille situation</w:t>
      </w:r>
      <w:r w:rsidR="004F69D6">
        <w:t xml:space="preserve">, </w:t>
      </w:r>
      <w:r w:rsidRPr="00033231">
        <w:t>et exprimait souvent les vœux les plus féroces et les plus tyranniques contre ceux qui avaient agi</w:t>
      </w:r>
      <w:r w:rsidR="004F69D6">
        <w:t xml:space="preserve">, </w:t>
      </w:r>
      <w:r w:rsidRPr="00033231">
        <w:t>selon lui</w:t>
      </w:r>
      <w:r w:rsidR="004F69D6">
        <w:t xml:space="preserve">, </w:t>
      </w:r>
      <w:r w:rsidRPr="00033231">
        <w:t>avec férocité et tyrannie</w:t>
      </w:r>
      <w:r w:rsidR="004F69D6">
        <w:t xml:space="preserve">. </w:t>
      </w:r>
      <w:r w:rsidRPr="00033231">
        <w:t>À en j</w:t>
      </w:r>
      <w:r w:rsidRPr="00033231">
        <w:t>u</w:t>
      </w:r>
      <w:r w:rsidRPr="00033231">
        <w:t>ger par ses menaces</w:t>
      </w:r>
      <w:r w:rsidR="004F69D6">
        <w:t xml:space="preserve">, </w:t>
      </w:r>
      <w:r w:rsidRPr="00033231">
        <w:t>pour faire progresser la cause de la liberté et de l</w:t>
      </w:r>
      <w:r w:rsidR="004F69D6">
        <w:t>’</w:t>
      </w:r>
      <w:r w:rsidRPr="00033231">
        <w:t>égalité</w:t>
      </w:r>
      <w:r w:rsidR="004F69D6">
        <w:t xml:space="preserve">, </w:t>
      </w:r>
      <w:r w:rsidRPr="00033231">
        <w:t xml:space="preserve">il </w:t>
      </w:r>
      <w:r w:rsidRPr="00033231">
        <w:lastRenderedPageBreak/>
        <w:t>n</w:t>
      </w:r>
      <w:r w:rsidR="004F69D6">
        <w:t>’</w:t>
      </w:r>
      <w:r w:rsidRPr="00033231">
        <w:t>eût pas reculé devant l</w:t>
      </w:r>
      <w:r w:rsidR="004F69D6">
        <w:t>’</w:t>
      </w:r>
      <w:r w:rsidRPr="00033231">
        <w:t>emploi de moyens a</w:t>
      </w:r>
      <w:r w:rsidRPr="00033231">
        <w:t>r</w:t>
      </w:r>
      <w:r w:rsidRPr="00033231">
        <w:t>bitraires et même cruels</w:t>
      </w:r>
      <w:r w:rsidR="004F69D6">
        <w:t xml:space="preserve"> ? </w:t>
      </w:r>
      <w:r w:rsidRPr="00033231">
        <w:t>L</w:t>
      </w:r>
      <w:r w:rsidR="004F69D6">
        <w:t>’</w:t>
      </w:r>
      <w:r w:rsidRPr="00033231">
        <w:t>égalité</w:t>
      </w:r>
      <w:r w:rsidR="004F69D6">
        <w:t xml:space="preserve"> ! </w:t>
      </w:r>
      <w:r w:rsidRPr="00033231">
        <w:t>oui</w:t>
      </w:r>
      <w:r w:rsidR="004F69D6">
        <w:t>, M. </w:t>
      </w:r>
      <w:r w:rsidRPr="00033231">
        <w:t>Yorke parlait d</w:t>
      </w:r>
      <w:r w:rsidR="004F69D6">
        <w:t>’</w:t>
      </w:r>
      <w:r w:rsidRPr="00033231">
        <w:t>égalité</w:t>
      </w:r>
      <w:r w:rsidR="004F69D6">
        <w:t xml:space="preserve">, </w:t>
      </w:r>
      <w:r w:rsidRPr="00033231">
        <w:t>mais son cœur était plein d</w:t>
      </w:r>
      <w:r w:rsidR="004F69D6">
        <w:t>’</w:t>
      </w:r>
      <w:r w:rsidRPr="00033231">
        <w:t>orgueil</w:t>
      </w:r>
      <w:r w:rsidR="004F69D6">
        <w:t xml:space="preserve"> ; </w:t>
      </w:r>
      <w:r w:rsidRPr="00033231">
        <w:t>très-doux avec ses subordonnés</w:t>
      </w:r>
      <w:r w:rsidR="004F69D6">
        <w:t xml:space="preserve">, </w:t>
      </w:r>
      <w:r w:rsidRPr="00033231">
        <w:t>très-bon pour tous ceux qui étaient au-dessous de lui</w:t>
      </w:r>
      <w:r w:rsidR="004F69D6">
        <w:t xml:space="preserve">, </w:t>
      </w:r>
      <w:r w:rsidRPr="00033231">
        <w:t>il était hautain comme Belzébuth avec ceux que le monde considérait comme lui étant supérieurs</w:t>
      </w:r>
      <w:r w:rsidR="004F69D6">
        <w:t xml:space="preserve">. </w:t>
      </w:r>
      <w:r w:rsidRPr="00033231">
        <w:t>La révolte était dans son sang</w:t>
      </w:r>
      <w:r w:rsidR="004F69D6">
        <w:t xml:space="preserve"> ; </w:t>
      </w:r>
      <w:r w:rsidRPr="00033231">
        <w:t>il ne pouvait supporter aucune domination</w:t>
      </w:r>
      <w:r w:rsidR="004F69D6">
        <w:t xml:space="preserve"> ; </w:t>
      </w:r>
      <w:r w:rsidRPr="00033231">
        <w:t>son père et son grand-père avant lui avaient le même défaut</w:t>
      </w:r>
      <w:r w:rsidR="004F69D6">
        <w:t xml:space="preserve">, </w:t>
      </w:r>
      <w:r w:rsidRPr="00033231">
        <w:t>ses enfants après lui suivront son exemple</w:t>
      </w:r>
      <w:r w:rsidR="004F69D6">
        <w:t>.</w:t>
      </w:r>
    </w:p>
    <w:p w14:paraId="3CEA08A4" w14:textId="77777777" w:rsidR="004F69D6" w:rsidRDefault="00000000" w:rsidP="0021796F">
      <w:r w:rsidRPr="00033231">
        <w:t>Manquant généralement de bienveillance</w:t>
      </w:r>
      <w:r w:rsidR="004F69D6">
        <w:t xml:space="preserve">, </w:t>
      </w:r>
      <w:r w:rsidRPr="00033231">
        <w:t>il ne pouvait supporter la faiblesse d</w:t>
      </w:r>
      <w:r w:rsidR="004F69D6">
        <w:t>’</w:t>
      </w:r>
      <w:r w:rsidRPr="00033231">
        <w:t>esprit ni aucun des défauts qui heu</w:t>
      </w:r>
      <w:r w:rsidRPr="00033231">
        <w:t>r</w:t>
      </w:r>
      <w:r w:rsidRPr="00033231">
        <w:t>taient sa forte et subtile nature</w:t>
      </w:r>
      <w:r w:rsidR="004F69D6">
        <w:t xml:space="preserve">. </w:t>
      </w:r>
      <w:r w:rsidRPr="00033231">
        <w:t>Aussi ne mettait-il aucun frein à ses mordants sarcasmes</w:t>
      </w:r>
      <w:r w:rsidR="004F69D6">
        <w:t xml:space="preserve">. </w:t>
      </w:r>
      <w:r w:rsidRPr="00033231">
        <w:t>N</w:t>
      </w:r>
      <w:r w:rsidR="004F69D6">
        <w:t>’</w:t>
      </w:r>
      <w:r w:rsidRPr="00033231">
        <w:t>étant point compatissant</w:t>
      </w:r>
      <w:r w:rsidR="004F69D6">
        <w:t xml:space="preserve">, </w:t>
      </w:r>
      <w:r w:rsidRPr="00033231">
        <w:t>il pouvait blesser et blesser encore</w:t>
      </w:r>
      <w:r w:rsidR="004F69D6">
        <w:t xml:space="preserve">, </w:t>
      </w:r>
      <w:r w:rsidRPr="00033231">
        <w:t>sans s</w:t>
      </w:r>
      <w:r w:rsidR="004F69D6">
        <w:t>’</w:t>
      </w:r>
      <w:r w:rsidRPr="00033231">
        <w:t>apercevoir de la profondeur de la plaie qu</w:t>
      </w:r>
      <w:r w:rsidR="004F69D6">
        <w:t>’</w:t>
      </w:r>
      <w:r w:rsidRPr="00033231">
        <w:t>il venait d</w:t>
      </w:r>
      <w:r w:rsidR="004F69D6">
        <w:t>’</w:t>
      </w:r>
      <w:r w:rsidRPr="00033231">
        <w:t>ouvrir</w:t>
      </w:r>
      <w:r w:rsidR="004F69D6">
        <w:t>.</w:t>
      </w:r>
    </w:p>
    <w:p w14:paraId="1804CD22" w14:textId="77777777" w:rsidR="004F69D6" w:rsidRDefault="00000000" w:rsidP="0021796F">
      <w:r w:rsidRPr="00033231">
        <w:t>Quant au manque d</w:t>
      </w:r>
      <w:r w:rsidR="004F69D6">
        <w:t>’</w:t>
      </w:r>
      <w:r w:rsidRPr="00033231">
        <w:t>idéal de son esprit</w:t>
      </w:r>
      <w:r w:rsidR="004F69D6">
        <w:t xml:space="preserve">, </w:t>
      </w:r>
      <w:r w:rsidRPr="00033231">
        <w:t>c</w:t>
      </w:r>
      <w:r w:rsidR="004F69D6">
        <w:t>’</w:t>
      </w:r>
      <w:r w:rsidRPr="00033231">
        <w:t>est à peine si on peut l</w:t>
      </w:r>
      <w:r w:rsidR="004F69D6">
        <w:t>’</w:t>
      </w:r>
      <w:r w:rsidRPr="00033231">
        <w:t>appeler un défaut</w:t>
      </w:r>
      <w:r w:rsidR="004F69D6">
        <w:t xml:space="preserve">. </w:t>
      </w:r>
      <w:r w:rsidRPr="00033231">
        <w:t>Il appréciait la musique avec une orei</w:t>
      </w:r>
      <w:r w:rsidRPr="00033231">
        <w:t>l</w:t>
      </w:r>
      <w:r w:rsidRPr="00033231">
        <w:t>le délicate</w:t>
      </w:r>
      <w:r w:rsidR="004F69D6">
        <w:t xml:space="preserve">, </w:t>
      </w:r>
      <w:r w:rsidRPr="00033231">
        <w:t>la couleur et la forme avec un œil correct</w:t>
      </w:r>
      <w:r w:rsidR="004F69D6">
        <w:t xml:space="preserve"> ; </w:t>
      </w:r>
      <w:r w:rsidRPr="00033231">
        <w:t>en un mot</w:t>
      </w:r>
      <w:r w:rsidR="004F69D6">
        <w:t xml:space="preserve">, </w:t>
      </w:r>
      <w:r w:rsidRPr="00033231">
        <w:t>il avait le goût</w:t>
      </w:r>
      <w:r w:rsidR="004F69D6">
        <w:t xml:space="preserve">, </w:t>
      </w:r>
      <w:r w:rsidRPr="00033231">
        <w:t>et qui eût songé à lui demander l</w:t>
      </w:r>
      <w:r w:rsidR="004F69D6">
        <w:t>’</w:t>
      </w:r>
      <w:r w:rsidRPr="00033231">
        <w:t>imagination</w:t>
      </w:r>
      <w:r w:rsidR="004F69D6">
        <w:t xml:space="preserve"> ? </w:t>
      </w:r>
      <w:r w:rsidRPr="00033231">
        <w:t>N</w:t>
      </w:r>
      <w:r w:rsidR="004F69D6">
        <w:t>’</w:t>
      </w:r>
      <w:r w:rsidRPr="00033231">
        <w:t>est-elle pas regardée comme un dangereux et inutile attribut participant de la faiblesse</w:t>
      </w:r>
      <w:r w:rsidR="004F69D6">
        <w:t xml:space="preserve">, </w:t>
      </w:r>
      <w:r w:rsidRPr="00033231">
        <w:t>de la folie peut-être</w:t>
      </w:r>
      <w:r w:rsidR="004F69D6">
        <w:t xml:space="preserve">, </w:t>
      </w:r>
      <w:r w:rsidRPr="00033231">
        <w:t>comme une infirmité plutôt qu</w:t>
      </w:r>
      <w:r w:rsidR="004F69D6">
        <w:t>’</w:t>
      </w:r>
      <w:r w:rsidRPr="00033231">
        <w:t>un don de l</w:t>
      </w:r>
      <w:r w:rsidR="004F69D6">
        <w:t>’</w:t>
      </w:r>
      <w:r w:rsidRPr="00033231">
        <w:t>esprit</w:t>
      </w:r>
      <w:r w:rsidR="004F69D6">
        <w:t xml:space="preserve">, </w:t>
      </w:r>
      <w:r w:rsidRPr="00033231">
        <w:t>par tous</w:t>
      </w:r>
      <w:r w:rsidR="004F69D6">
        <w:t xml:space="preserve">, </w:t>
      </w:r>
      <w:r w:rsidRPr="00033231">
        <w:t>e</w:t>
      </w:r>
      <w:r w:rsidRPr="00033231">
        <w:t>x</w:t>
      </w:r>
      <w:r w:rsidRPr="00033231">
        <w:t>cepté par ceux qui la possèdent ou s</w:t>
      </w:r>
      <w:r w:rsidR="004F69D6">
        <w:t>’</w:t>
      </w:r>
      <w:r w:rsidRPr="00033231">
        <w:t>imaginent la posséder</w:t>
      </w:r>
      <w:r w:rsidR="004F69D6">
        <w:t xml:space="preserve"> ? </w:t>
      </w:r>
      <w:r w:rsidRPr="00033231">
        <w:t>À les entendre</w:t>
      </w:r>
      <w:r w:rsidR="004F69D6">
        <w:t xml:space="preserve">, </w:t>
      </w:r>
      <w:r w:rsidRPr="00033231">
        <w:t>ne dirait-on pas que leur cœur resterait froid</w:t>
      </w:r>
      <w:r w:rsidR="004F69D6">
        <w:t xml:space="preserve">, </w:t>
      </w:r>
      <w:r w:rsidRPr="00033231">
        <w:t>s</w:t>
      </w:r>
      <w:r w:rsidR="004F69D6">
        <w:t>’</w:t>
      </w:r>
      <w:r w:rsidRPr="00033231">
        <w:t>il n</w:t>
      </w:r>
      <w:r w:rsidR="004F69D6">
        <w:t>’</w:t>
      </w:r>
      <w:r w:rsidRPr="00033231">
        <w:t>était électrisé par cet élixir</w:t>
      </w:r>
      <w:r w:rsidR="004F69D6">
        <w:t xml:space="preserve">, </w:t>
      </w:r>
      <w:r w:rsidRPr="00033231">
        <w:t>leurs yeux obscurcis</w:t>
      </w:r>
      <w:r w:rsidR="004F69D6">
        <w:t xml:space="preserve">, </w:t>
      </w:r>
      <w:r w:rsidRPr="00033231">
        <w:t>si cette flamme n</w:t>
      </w:r>
      <w:r w:rsidR="004F69D6">
        <w:t>’</w:t>
      </w:r>
      <w:r w:rsidRPr="00033231">
        <w:t>illuminait leurs visions</w:t>
      </w:r>
      <w:r w:rsidR="004F69D6">
        <w:t xml:space="preserve"> ? </w:t>
      </w:r>
      <w:r w:rsidRPr="00033231">
        <w:t>Selon eux</w:t>
      </w:r>
      <w:r w:rsidR="004F69D6">
        <w:t xml:space="preserve">, </w:t>
      </w:r>
      <w:r w:rsidRPr="00033231">
        <w:t>elle communique au printemps de joyeuses espérances</w:t>
      </w:r>
      <w:r w:rsidR="004F69D6">
        <w:t xml:space="preserve">, </w:t>
      </w:r>
      <w:r w:rsidRPr="00033231">
        <w:t>à l</w:t>
      </w:r>
      <w:r w:rsidR="004F69D6">
        <w:t>’</w:t>
      </w:r>
      <w:r w:rsidRPr="00033231">
        <w:t>été un charme encha</w:t>
      </w:r>
      <w:r w:rsidRPr="00033231">
        <w:t>n</w:t>
      </w:r>
      <w:r w:rsidRPr="00033231">
        <w:t>teur</w:t>
      </w:r>
      <w:r w:rsidR="004F69D6">
        <w:t xml:space="preserve">, </w:t>
      </w:r>
      <w:r w:rsidRPr="00033231">
        <w:t>à l</w:t>
      </w:r>
      <w:r w:rsidR="004F69D6">
        <w:t>’</w:t>
      </w:r>
      <w:r w:rsidRPr="00033231">
        <w:t>automne des joies tranquilles</w:t>
      </w:r>
      <w:r w:rsidR="004F69D6">
        <w:t xml:space="preserve">, </w:t>
      </w:r>
      <w:r w:rsidRPr="00033231">
        <w:t>et à l</w:t>
      </w:r>
      <w:r w:rsidR="004F69D6">
        <w:t>’</w:t>
      </w:r>
      <w:r w:rsidRPr="00033231">
        <w:t>hiver des consol</w:t>
      </w:r>
      <w:r w:rsidRPr="00033231">
        <w:t>a</w:t>
      </w:r>
      <w:r w:rsidRPr="00033231">
        <w:t>tions que vous ne pouvez comprendre</w:t>
      </w:r>
      <w:r w:rsidR="004F69D6">
        <w:t xml:space="preserve">. </w:t>
      </w:r>
      <w:r w:rsidRPr="00033231">
        <w:t>Ce sont là des illusions</w:t>
      </w:r>
      <w:r w:rsidR="004F69D6">
        <w:t xml:space="preserve">, </w:t>
      </w:r>
      <w:r w:rsidRPr="00033231">
        <w:t>assurément</w:t>
      </w:r>
      <w:r w:rsidR="004F69D6">
        <w:t xml:space="preserve"> ; </w:t>
      </w:r>
      <w:r w:rsidRPr="00033231">
        <w:t>mais les fanatiques s</w:t>
      </w:r>
      <w:r w:rsidR="004F69D6">
        <w:t>’</w:t>
      </w:r>
      <w:r w:rsidRPr="00033231">
        <w:t>attachent à leurs songes</w:t>
      </w:r>
      <w:r w:rsidR="004F69D6">
        <w:t xml:space="preserve">, </w:t>
      </w:r>
      <w:r w:rsidRPr="00033231">
        <w:t>pour eux plus précieux que l</w:t>
      </w:r>
      <w:r w:rsidR="004F69D6">
        <w:t>’</w:t>
      </w:r>
      <w:r w:rsidRPr="00033231">
        <w:t>or</w:t>
      </w:r>
      <w:r w:rsidR="004F69D6">
        <w:t>.</w:t>
      </w:r>
    </w:p>
    <w:p w14:paraId="7258A2DA" w14:textId="43F4D31D" w:rsidR="004F69D6" w:rsidRDefault="004F69D6" w:rsidP="0021796F">
      <w:r>
        <w:lastRenderedPageBreak/>
        <w:t>M. </w:t>
      </w:r>
      <w:r w:rsidR="00000000" w:rsidRPr="00033231">
        <w:t>Yorke</w:t>
      </w:r>
      <w:r>
        <w:t xml:space="preserve">, </w:t>
      </w:r>
      <w:r w:rsidR="00000000" w:rsidRPr="00033231">
        <w:t>n</w:t>
      </w:r>
      <w:r>
        <w:t>’</w:t>
      </w:r>
      <w:r w:rsidR="00000000" w:rsidRPr="00033231">
        <w:t>ayant pas l</w:t>
      </w:r>
      <w:r>
        <w:t>’</w:t>
      </w:r>
      <w:r w:rsidR="00000000" w:rsidRPr="00033231">
        <w:t>imagination poétique</w:t>
      </w:r>
      <w:r>
        <w:t xml:space="preserve">, </w:t>
      </w:r>
      <w:r w:rsidR="00000000" w:rsidRPr="00033231">
        <w:t>la considérait comme une qualité tout à fait superflue chez les autres</w:t>
      </w:r>
      <w:r>
        <w:t xml:space="preserve">. </w:t>
      </w:r>
      <w:r w:rsidR="00000000" w:rsidRPr="00033231">
        <w:t>Il po</w:t>
      </w:r>
      <w:r w:rsidR="00000000" w:rsidRPr="00033231">
        <w:t>u</w:t>
      </w:r>
      <w:r w:rsidR="00000000" w:rsidRPr="00033231">
        <w:t>vait tolérer et même encourager les peintres et les musiciens</w:t>
      </w:r>
      <w:r>
        <w:t xml:space="preserve"> ; </w:t>
      </w:r>
      <w:r w:rsidR="00000000" w:rsidRPr="00033231">
        <w:t>il jouissait des produits de leur art</w:t>
      </w:r>
      <w:r>
        <w:t xml:space="preserve">, </w:t>
      </w:r>
      <w:r w:rsidR="00000000" w:rsidRPr="00033231">
        <w:t>savait apprécier un bon t</w:t>
      </w:r>
      <w:r w:rsidR="00000000" w:rsidRPr="00033231">
        <w:t>a</w:t>
      </w:r>
      <w:r w:rsidR="00000000" w:rsidRPr="00033231">
        <w:t>bleau et savourer le charme d</w:t>
      </w:r>
      <w:r>
        <w:t>’</w:t>
      </w:r>
      <w:r w:rsidR="00000000" w:rsidRPr="00033231">
        <w:t>une bonne musique</w:t>
      </w:r>
      <w:r>
        <w:t xml:space="preserve">. </w:t>
      </w:r>
      <w:r w:rsidR="00000000" w:rsidRPr="00033231">
        <w:t xml:space="preserve">Mais un </w:t>
      </w:r>
      <w:proofErr w:type="spellStart"/>
      <w:r w:rsidR="00000000" w:rsidRPr="00033231">
        <w:t>po</w:t>
      </w:r>
      <w:r w:rsidR="00000000" w:rsidRPr="00033231">
        <w:t>ë</w:t>
      </w:r>
      <w:r w:rsidR="00000000" w:rsidRPr="00033231">
        <w:t>te</w:t>
      </w:r>
      <w:proofErr w:type="spellEnd"/>
      <w:r>
        <w:t xml:space="preserve">, </w:t>
      </w:r>
      <w:proofErr w:type="spellStart"/>
      <w:r w:rsidR="00000000" w:rsidRPr="00033231">
        <w:t>fût-il</w:t>
      </w:r>
      <w:proofErr w:type="spellEnd"/>
      <w:r w:rsidR="00000000" w:rsidRPr="00033231">
        <w:t xml:space="preserve"> Milton ou </w:t>
      </w:r>
      <w:proofErr w:type="spellStart"/>
      <w:r w:rsidR="00000000" w:rsidRPr="00033231">
        <w:t>Shakspeare</w:t>
      </w:r>
      <w:proofErr w:type="spellEnd"/>
      <w:r>
        <w:t xml:space="preserve">, </w:t>
      </w:r>
      <w:r w:rsidR="00000000" w:rsidRPr="00033231">
        <w:t>s</w:t>
      </w:r>
      <w:r>
        <w:t>’</w:t>
      </w:r>
      <w:r w:rsidR="00000000" w:rsidRPr="00033231">
        <w:t>il n</w:t>
      </w:r>
      <w:r>
        <w:t>’</w:t>
      </w:r>
      <w:r w:rsidR="00000000" w:rsidRPr="00033231">
        <w:t>avait pu tenir sa place au comptoir ou dans le magasin</w:t>
      </w:r>
      <w:r>
        <w:t xml:space="preserve">, </w:t>
      </w:r>
      <w:r w:rsidR="00000000" w:rsidRPr="00033231">
        <w:t>eût vécu méprisé et fût mort d</w:t>
      </w:r>
      <w:r w:rsidR="00000000" w:rsidRPr="00033231">
        <w:t>é</w:t>
      </w:r>
      <w:r w:rsidR="00000000" w:rsidRPr="00033231">
        <w:t>daigné sous les yeux de Hiram Yorke</w:t>
      </w:r>
      <w:r>
        <w:t>.</w:t>
      </w:r>
    </w:p>
    <w:p w14:paraId="56B6B244" w14:textId="0F493815" w:rsidR="004F69D6" w:rsidRDefault="00000000" w:rsidP="0021796F">
      <w:r w:rsidRPr="00033231">
        <w:t>Et</w:t>
      </w:r>
      <w:r w:rsidR="004F69D6">
        <w:t xml:space="preserve">, </w:t>
      </w:r>
      <w:r w:rsidRPr="00033231">
        <w:t>comme les Hiram Yorke sont nombreux en ce monde</w:t>
      </w:r>
      <w:r w:rsidR="004F69D6">
        <w:t xml:space="preserve">, </w:t>
      </w:r>
      <w:r w:rsidRPr="00033231">
        <w:t xml:space="preserve">il est fort heureux que le vrai </w:t>
      </w:r>
      <w:proofErr w:type="spellStart"/>
      <w:r w:rsidRPr="00033231">
        <w:t>poëte</w:t>
      </w:r>
      <w:proofErr w:type="spellEnd"/>
      <w:r w:rsidRPr="00033231">
        <w:t xml:space="preserve"> cache souvent sous une app</w:t>
      </w:r>
      <w:r w:rsidRPr="00033231">
        <w:t>a</w:t>
      </w:r>
      <w:r w:rsidRPr="00033231">
        <w:t>rence inoffensive un esprit impitoyable et droit avec lequel il mesure la taille de ceux qui d</w:t>
      </w:r>
      <w:r w:rsidR="004F69D6">
        <w:t>’</w:t>
      </w:r>
      <w:r w:rsidRPr="00033231">
        <w:t>en haut lui jettent un dédaigneux regard</w:t>
      </w:r>
      <w:r w:rsidR="004F69D6">
        <w:t xml:space="preserve">. </w:t>
      </w:r>
      <w:r w:rsidRPr="00033231">
        <w:t>Il est heureux qu</w:t>
      </w:r>
      <w:r w:rsidR="004F69D6">
        <w:t>’</w:t>
      </w:r>
      <w:r w:rsidRPr="00033231">
        <w:t>il trouve en lui sa propre félicité</w:t>
      </w:r>
      <w:r w:rsidR="004F69D6">
        <w:t xml:space="preserve">, </w:t>
      </w:r>
      <w:r w:rsidRPr="00033231">
        <w:t>et dans la nature une société qui remplace celle qui le fuit et qu</w:t>
      </w:r>
      <w:r w:rsidR="004F69D6">
        <w:t>’</w:t>
      </w:r>
      <w:r w:rsidRPr="00033231">
        <w:t>il ne regrette pas</w:t>
      </w:r>
      <w:r w:rsidR="004F69D6">
        <w:t xml:space="preserve">. </w:t>
      </w:r>
      <w:r w:rsidRPr="00033231">
        <w:t>Lorsque le monde le regarde d</w:t>
      </w:r>
      <w:r w:rsidR="004F69D6">
        <w:t>’</w:t>
      </w:r>
      <w:r w:rsidRPr="00033231">
        <w:t>un air froid</w:t>
      </w:r>
      <w:r w:rsidR="004F69D6">
        <w:t xml:space="preserve">, </w:t>
      </w:r>
      <w:r w:rsidRPr="00033231">
        <w:t>avec raison peut-être</w:t>
      </w:r>
      <w:r w:rsidR="004F69D6">
        <w:t xml:space="preserve">, </w:t>
      </w:r>
      <w:r w:rsidRPr="00033231">
        <w:t>car à son tour il a jeté sur le monde un regard hautain et dédaigneux</w:t>
      </w:r>
      <w:r w:rsidR="004F69D6">
        <w:t xml:space="preserve">, </w:t>
      </w:r>
      <w:r w:rsidRPr="00033231">
        <w:t xml:space="preserve">il est juste que le </w:t>
      </w:r>
      <w:proofErr w:type="spellStart"/>
      <w:r w:rsidRPr="00033231">
        <w:t>poëte</w:t>
      </w:r>
      <w:proofErr w:type="spellEnd"/>
      <w:r w:rsidRPr="00033231">
        <w:t xml:space="preserve"> puisse éprouver cette joie intime</w:t>
      </w:r>
      <w:r w:rsidR="004F69D6">
        <w:t xml:space="preserve">, </w:t>
      </w:r>
      <w:r w:rsidRPr="00033231">
        <w:t>cette illumination de l</w:t>
      </w:r>
      <w:r w:rsidR="004F69D6">
        <w:t>’</w:t>
      </w:r>
      <w:r w:rsidRPr="00033231">
        <w:t>âme qui lui fait tout e</w:t>
      </w:r>
      <w:r w:rsidRPr="00033231">
        <w:t>n</w:t>
      </w:r>
      <w:r w:rsidRPr="00033231">
        <w:t>visager sous les plus joyeuses et les plus brillantes couleurs</w:t>
      </w:r>
      <w:r w:rsidR="004F69D6">
        <w:t xml:space="preserve">, </w:t>
      </w:r>
      <w:r w:rsidRPr="00033231">
        <w:t>pendant que le profane vulgaire regarde peut-être son existence comme un hiver du pôle</w:t>
      </w:r>
      <w:r w:rsidR="004F69D6">
        <w:t xml:space="preserve">, </w:t>
      </w:r>
      <w:r w:rsidRPr="00033231">
        <w:t>jamais réjoui par les rayons du soleil</w:t>
      </w:r>
      <w:r w:rsidR="004F69D6">
        <w:t xml:space="preserve">. </w:t>
      </w:r>
      <w:r w:rsidRPr="00033231">
        <w:t xml:space="preserve">Le vrai </w:t>
      </w:r>
      <w:proofErr w:type="spellStart"/>
      <w:r w:rsidRPr="00033231">
        <w:t>poëte</w:t>
      </w:r>
      <w:proofErr w:type="spellEnd"/>
      <w:r w:rsidRPr="00033231">
        <w:t xml:space="preserve"> n</w:t>
      </w:r>
      <w:r w:rsidR="004F69D6">
        <w:t>’</w:t>
      </w:r>
      <w:r w:rsidRPr="00033231">
        <w:t>a pas besoin qu</w:t>
      </w:r>
      <w:r w:rsidR="004F69D6">
        <w:t>’</w:t>
      </w:r>
      <w:r w:rsidRPr="00033231">
        <w:t>on s</w:t>
      </w:r>
      <w:r w:rsidR="004F69D6">
        <w:t>’</w:t>
      </w:r>
      <w:r w:rsidRPr="00033231">
        <w:t>apitoie sur lui</w:t>
      </w:r>
      <w:r w:rsidR="004F69D6">
        <w:t xml:space="preserve">, </w:t>
      </w:r>
      <w:r w:rsidRPr="00033231">
        <w:t>et il rit int</w:t>
      </w:r>
      <w:r w:rsidRPr="00033231">
        <w:t>é</w:t>
      </w:r>
      <w:r w:rsidRPr="00033231">
        <w:t>rieurement toutes les fois qu</w:t>
      </w:r>
      <w:r w:rsidR="004F69D6">
        <w:t>’</w:t>
      </w:r>
      <w:r w:rsidRPr="00033231">
        <w:t>un philanthrope fourvoyé s</w:t>
      </w:r>
      <w:r w:rsidR="004F69D6">
        <w:t>’</w:t>
      </w:r>
      <w:r w:rsidRPr="00033231">
        <w:t>attendrit sur son sort</w:t>
      </w:r>
      <w:r w:rsidR="004F69D6">
        <w:t xml:space="preserve">. </w:t>
      </w:r>
      <w:r w:rsidRPr="00033231">
        <w:t>Même lorsque les utilitaires portent sur lui leur jugement et proclament l</w:t>
      </w:r>
      <w:r w:rsidR="004F69D6">
        <w:t>’</w:t>
      </w:r>
      <w:r w:rsidRPr="00033231">
        <w:t xml:space="preserve">inutilité du </w:t>
      </w:r>
      <w:proofErr w:type="spellStart"/>
      <w:r w:rsidRPr="00033231">
        <w:t>poëte</w:t>
      </w:r>
      <w:proofErr w:type="spellEnd"/>
      <w:r w:rsidRPr="00033231">
        <w:t xml:space="preserve"> et de son art</w:t>
      </w:r>
      <w:r w:rsidR="004F69D6">
        <w:t xml:space="preserve">, </w:t>
      </w:r>
      <w:r w:rsidRPr="00033231">
        <w:t>il écoute la sentence avec une si âpre dérision</w:t>
      </w:r>
      <w:r w:rsidR="004F69D6">
        <w:t xml:space="preserve">, </w:t>
      </w:r>
      <w:r w:rsidRPr="00033231">
        <w:t>avec un si pr</w:t>
      </w:r>
      <w:r w:rsidRPr="00033231">
        <w:t>o</w:t>
      </w:r>
      <w:r w:rsidRPr="00033231">
        <w:t>fond et si impitoyable mépris des malheureux Pharisiens qui l</w:t>
      </w:r>
      <w:r w:rsidR="004F69D6">
        <w:t>’</w:t>
      </w:r>
      <w:r w:rsidRPr="00033231">
        <w:t>ont prononcée</w:t>
      </w:r>
      <w:r w:rsidR="004F69D6">
        <w:t xml:space="preserve">, </w:t>
      </w:r>
      <w:r w:rsidRPr="00033231">
        <w:t>qu</w:t>
      </w:r>
      <w:r w:rsidR="004F69D6">
        <w:t>’</w:t>
      </w:r>
      <w:r w:rsidRPr="00033231">
        <w:t>il est plutôt à blâmer qu</w:t>
      </w:r>
      <w:r w:rsidR="004F69D6">
        <w:t>’</w:t>
      </w:r>
      <w:r w:rsidRPr="00033231">
        <w:t>à plaindre</w:t>
      </w:r>
      <w:r w:rsidR="004F69D6">
        <w:t xml:space="preserve">. </w:t>
      </w:r>
      <w:r w:rsidRPr="00033231">
        <w:t xml:space="preserve">Ce ne sont pas là cependant des réflexions de </w:t>
      </w:r>
      <w:r w:rsidR="004F69D6">
        <w:t>M. </w:t>
      </w:r>
      <w:r w:rsidRPr="00033231">
        <w:t>Yorke</w:t>
      </w:r>
      <w:r w:rsidR="004F69D6">
        <w:t xml:space="preserve">, </w:t>
      </w:r>
      <w:r w:rsidRPr="00033231">
        <w:t>et c</w:t>
      </w:r>
      <w:r w:rsidR="004F69D6">
        <w:t>’</w:t>
      </w:r>
      <w:r w:rsidRPr="00033231">
        <w:t xml:space="preserve">est à </w:t>
      </w:r>
      <w:r w:rsidR="004F69D6">
        <w:t>M. </w:t>
      </w:r>
      <w:r w:rsidRPr="00033231">
        <w:t>Yorke que nous avons affaire à présent</w:t>
      </w:r>
      <w:r w:rsidR="004F69D6">
        <w:t>.</w:t>
      </w:r>
    </w:p>
    <w:p w14:paraId="25F44659" w14:textId="77777777" w:rsidR="004F69D6" w:rsidRDefault="00000000" w:rsidP="0021796F">
      <w:r w:rsidRPr="00033231">
        <w:lastRenderedPageBreak/>
        <w:t>Je vous ai énuméré quelques-uns de ses défauts</w:t>
      </w:r>
      <w:r w:rsidR="004F69D6">
        <w:t xml:space="preserve">, </w:t>
      </w:r>
      <w:r w:rsidRPr="00033231">
        <w:t>lecteur</w:t>
      </w:r>
      <w:r w:rsidR="004F69D6">
        <w:t xml:space="preserve"> ; </w:t>
      </w:r>
      <w:r w:rsidRPr="00033231">
        <w:t>quant à ses qualités</w:t>
      </w:r>
      <w:r w:rsidR="004F69D6">
        <w:t xml:space="preserve">, </w:t>
      </w:r>
      <w:r w:rsidRPr="00033231">
        <w:t>il était l</w:t>
      </w:r>
      <w:r w:rsidR="004F69D6">
        <w:t>’</w:t>
      </w:r>
      <w:r w:rsidRPr="00033231">
        <w:t>un des hommes les plus honorables et les plus capables du Yorkshire</w:t>
      </w:r>
      <w:r w:rsidR="004F69D6">
        <w:t xml:space="preserve"> ; </w:t>
      </w:r>
      <w:r w:rsidRPr="00033231">
        <w:t>même ceux qui ne l</w:t>
      </w:r>
      <w:r w:rsidR="004F69D6">
        <w:t>’</w:t>
      </w:r>
      <w:r w:rsidRPr="00033231">
        <w:t>aimaient pas étaient forcés de le respecter</w:t>
      </w:r>
      <w:r w:rsidR="004F69D6">
        <w:t xml:space="preserve">. </w:t>
      </w:r>
      <w:r w:rsidRPr="00033231">
        <w:t>Il était fort aimé des pauvres</w:t>
      </w:r>
      <w:r w:rsidR="004F69D6">
        <w:t xml:space="preserve">, </w:t>
      </w:r>
      <w:r w:rsidRPr="00033231">
        <w:t>parce qu</w:t>
      </w:r>
      <w:r w:rsidR="004F69D6">
        <w:t>’</w:t>
      </w:r>
      <w:r w:rsidRPr="00033231">
        <w:t>il était bon et paternel envers eux</w:t>
      </w:r>
      <w:r w:rsidR="004F69D6">
        <w:t xml:space="preserve">. </w:t>
      </w:r>
      <w:r w:rsidRPr="00033231">
        <w:t>Pour ses ouvriers</w:t>
      </w:r>
      <w:r w:rsidR="004F69D6">
        <w:t xml:space="preserve">, </w:t>
      </w:r>
      <w:r w:rsidRPr="00033231">
        <w:t>il était affectueux et plein d</w:t>
      </w:r>
      <w:r w:rsidR="004F69D6">
        <w:t>’</w:t>
      </w:r>
      <w:r w:rsidRPr="00033231">
        <w:t>attentions</w:t>
      </w:r>
      <w:r w:rsidR="004F69D6">
        <w:t xml:space="preserve">. </w:t>
      </w:r>
      <w:r w:rsidRPr="00033231">
        <w:t>Lorsqu</w:t>
      </w:r>
      <w:r w:rsidR="004F69D6">
        <w:t>’</w:t>
      </w:r>
      <w:r w:rsidRPr="00033231">
        <w:t>il n</w:t>
      </w:r>
      <w:r w:rsidR="004F69D6">
        <w:t>’</w:t>
      </w:r>
      <w:r w:rsidRPr="00033231">
        <w:t>avait plus de travail à leur donner</w:t>
      </w:r>
      <w:r w:rsidR="004F69D6">
        <w:t xml:space="preserve">, </w:t>
      </w:r>
      <w:r w:rsidRPr="00033231">
        <w:t>il s</w:t>
      </w:r>
      <w:r w:rsidR="004F69D6">
        <w:t>’</w:t>
      </w:r>
      <w:r w:rsidRPr="00033231">
        <w:t>efforçait de leur procurer autre chose à faire</w:t>
      </w:r>
      <w:r w:rsidR="004F69D6">
        <w:t xml:space="preserve">, </w:t>
      </w:r>
      <w:r w:rsidRPr="00033231">
        <w:t>et</w:t>
      </w:r>
      <w:r w:rsidR="004F69D6">
        <w:t xml:space="preserve">, </w:t>
      </w:r>
      <w:r w:rsidRPr="00033231">
        <w:t>s</w:t>
      </w:r>
      <w:r w:rsidR="004F69D6">
        <w:t>’</w:t>
      </w:r>
      <w:r w:rsidRPr="00033231">
        <w:t>il ne le pouvait</w:t>
      </w:r>
      <w:r w:rsidR="004F69D6">
        <w:t xml:space="preserve">, </w:t>
      </w:r>
      <w:r w:rsidRPr="00033231">
        <w:t>il les aidait à se transporter</w:t>
      </w:r>
      <w:r w:rsidR="004F69D6">
        <w:t xml:space="preserve">, </w:t>
      </w:r>
      <w:r w:rsidRPr="00033231">
        <w:t>eux et leurs familles</w:t>
      </w:r>
      <w:r w:rsidR="004F69D6">
        <w:t xml:space="preserve">, </w:t>
      </w:r>
      <w:r w:rsidRPr="00033231">
        <w:t>dans un district où ils espéraient en trouver</w:t>
      </w:r>
      <w:r w:rsidR="004F69D6">
        <w:t xml:space="preserve">. </w:t>
      </w:r>
      <w:r w:rsidRPr="00033231">
        <w:t>Il faut aussi faire remarquer que si quelques individus</w:t>
      </w:r>
      <w:r w:rsidR="004F69D6">
        <w:t xml:space="preserve">, </w:t>
      </w:r>
      <w:r w:rsidRPr="00033231">
        <w:t>parmi ses ouvriers</w:t>
      </w:r>
      <w:r w:rsidR="004F69D6">
        <w:t xml:space="preserve">, </w:t>
      </w:r>
      <w:r w:rsidRPr="00033231">
        <w:t>montraient des signes d</w:t>
      </w:r>
      <w:r w:rsidR="004F69D6">
        <w:t>’</w:t>
      </w:r>
      <w:r w:rsidRPr="00033231">
        <w:t>insubordination</w:t>
      </w:r>
      <w:r w:rsidR="004F69D6">
        <w:t xml:space="preserve">, </w:t>
      </w:r>
      <w:r w:rsidRPr="00033231">
        <w:t>Yorke</w:t>
      </w:r>
      <w:r w:rsidR="004F69D6">
        <w:t xml:space="preserve">, </w:t>
      </w:r>
      <w:r w:rsidRPr="00033231">
        <w:t>comme un grand nombre de ceux qui abhorrent la répression chez les autres</w:t>
      </w:r>
      <w:r w:rsidR="004F69D6">
        <w:t xml:space="preserve">, </w:t>
      </w:r>
      <w:r w:rsidRPr="00033231">
        <w:t>savait l</w:t>
      </w:r>
      <w:r w:rsidR="004F69D6">
        <w:t>’</w:t>
      </w:r>
      <w:r w:rsidRPr="00033231">
        <w:t>exercer avec vigueur</w:t>
      </w:r>
      <w:r w:rsidR="004F69D6">
        <w:t xml:space="preserve">, </w:t>
      </w:r>
      <w:r w:rsidRPr="00033231">
        <w:t>et avait le secret d</w:t>
      </w:r>
      <w:r w:rsidR="004F69D6">
        <w:t>’</w:t>
      </w:r>
      <w:r w:rsidRPr="00033231">
        <w:t>étouffer la rébellion dans son germe et de l</w:t>
      </w:r>
      <w:r w:rsidR="004F69D6">
        <w:t>’</w:t>
      </w:r>
      <w:r w:rsidRPr="00033231">
        <w:t>arracher comme une mauvaise herbe</w:t>
      </w:r>
      <w:r w:rsidR="004F69D6">
        <w:t xml:space="preserve">, </w:t>
      </w:r>
      <w:r w:rsidRPr="00033231">
        <w:t>de sorte qu</w:t>
      </w:r>
      <w:r w:rsidR="004F69D6">
        <w:t>’</w:t>
      </w:r>
      <w:r w:rsidRPr="00033231">
        <w:t>elle ne s</w:t>
      </w:r>
      <w:r w:rsidR="004F69D6">
        <w:t>’</w:t>
      </w:r>
      <w:r w:rsidRPr="00033231">
        <w:t>étendait et ne se dév</w:t>
      </w:r>
      <w:r w:rsidRPr="00033231">
        <w:t>e</w:t>
      </w:r>
      <w:r w:rsidRPr="00033231">
        <w:t>loppait jamais dans la sphère de son autorité</w:t>
      </w:r>
      <w:r w:rsidR="004F69D6">
        <w:t xml:space="preserve">. </w:t>
      </w:r>
      <w:r w:rsidRPr="00033231">
        <w:t>L</w:t>
      </w:r>
      <w:r w:rsidR="004F69D6">
        <w:t>’</w:t>
      </w:r>
      <w:r w:rsidRPr="00033231">
        <w:t>heureuse situ</w:t>
      </w:r>
      <w:r w:rsidRPr="00033231">
        <w:t>a</w:t>
      </w:r>
      <w:r w:rsidRPr="00033231">
        <w:t>tion de ses propres affaires lui donnait la liberté de parler avec la dernière sévérité de ceux qui étaient dans une situation diff</w:t>
      </w:r>
      <w:r w:rsidRPr="00033231">
        <w:t>é</w:t>
      </w:r>
      <w:r w:rsidRPr="00033231">
        <w:t>rente de la sienne</w:t>
      </w:r>
      <w:r w:rsidR="004F69D6">
        <w:t xml:space="preserve">, </w:t>
      </w:r>
      <w:r w:rsidRPr="00033231">
        <w:t>d</w:t>
      </w:r>
      <w:r w:rsidR="004F69D6">
        <w:t>’</w:t>
      </w:r>
      <w:r w:rsidRPr="00033231">
        <w:t>attribuer à leur propre faute ce qu</w:t>
      </w:r>
      <w:r w:rsidR="004F69D6">
        <w:t>’</w:t>
      </w:r>
      <w:r w:rsidRPr="00033231">
        <w:t>il po</w:t>
      </w:r>
      <w:r w:rsidRPr="00033231">
        <w:t>u</w:t>
      </w:r>
      <w:r w:rsidRPr="00033231">
        <w:t>vait y avoir de désagréable dans leur position</w:t>
      </w:r>
      <w:r w:rsidR="004F69D6">
        <w:t xml:space="preserve">, </w:t>
      </w:r>
      <w:r w:rsidRPr="00033231">
        <w:t>de se séparer des maîtres et de soutenir librement la cause des travailleurs</w:t>
      </w:r>
      <w:r w:rsidR="004F69D6">
        <w:t>.</w:t>
      </w:r>
    </w:p>
    <w:p w14:paraId="30C6227C" w14:textId="2230DB39" w:rsidR="004F69D6" w:rsidRDefault="00000000" w:rsidP="0021796F">
      <w:r w:rsidRPr="00033231">
        <w:t xml:space="preserve">La famille de </w:t>
      </w:r>
      <w:r w:rsidR="004F69D6">
        <w:t>M. </w:t>
      </w:r>
      <w:r w:rsidRPr="00033231">
        <w:t>Yorke était la première et la plus ancienne du Yorkshire</w:t>
      </w:r>
      <w:r w:rsidR="004F69D6">
        <w:t xml:space="preserve">, </w:t>
      </w:r>
      <w:r w:rsidRPr="00033231">
        <w:t>et</w:t>
      </w:r>
      <w:r w:rsidR="004F69D6">
        <w:t xml:space="preserve">, </w:t>
      </w:r>
      <w:r w:rsidRPr="00033231">
        <w:t>s</w:t>
      </w:r>
      <w:r w:rsidR="004F69D6">
        <w:t>’</w:t>
      </w:r>
      <w:r w:rsidRPr="00033231">
        <w:t>il n</w:t>
      </w:r>
      <w:r w:rsidR="004F69D6">
        <w:t>’</w:t>
      </w:r>
      <w:r w:rsidRPr="00033231">
        <w:t>était le plus riche</w:t>
      </w:r>
      <w:r w:rsidR="004F69D6">
        <w:t xml:space="preserve">, </w:t>
      </w:r>
      <w:r w:rsidRPr="00033231">
        <w:t>il était un des hommes les plus influents du district</w:t>
      </w:r>
      <w:r w:rsidR="004F69D6">
        <w:t xml:space="preserve">. </w:t>
      </w:r>
      <w:r w:rsidRPr="00033231">
        <w:t>Son éducation avait été bonne</w:t>
      </w:r>
      <w:r w:rsidR="004F69D6">
        <w:t xml:space="preserve"> ; </w:t>
      </w:r>
      <w:r w:rsidRPr="00033231">
        <w:t>dans sa jeunesse</w:t>
      </w:r>
      <w:r w:rsidR="004F69D6">
        <w:t xml:space="preserve">, </w:t>
      </w:r>
      <w:r w:rsidRPr="00033231">
        <w:t>avant la Révolution</w:t>
      </w:r>
      <w:r w:rsidR="004F69D6">
        <w:t xml:space="preserve">, </w:t>
      </w:r>
      <w:r w:rsidRPr="00033231">
        <w:t>il avait voyagé sur le continent</w:t>
      </w:r>
      <w:r w:rsidR="004F69D6">
        <w:t xml:space="preserve">, </w:t>
      </w:r>
      <w:r w:rsidRPr="00033231">
        <w:t>et les langues française et italienne lui étaient fam</w:t>
      </w:r>
      <w:r w:rsidRPr="00033231">
        <w:t>i</w:t>
      </w:r>
      <w:r w:rsidRPr="00033231">
        <w:t>lières</w:t>
      </w:r>
      <w:r w:rsidR="004F69D6">
        <w:t xml:space="preserve">. </w:t>
      </w:r>
      <w:r w:rsidRPr="00033231">
        <w:t>Pendant un séjour de deux années en Italie</w:t>
      </w:r>
      <w:r w:rsidR="004F69D6">
        <w:t xml:space="preserve">, </w:t>
      </w:r>
      <w:r w:rsidRPr="00033231">
        <w:t>il avait co</w:t>
      </w:r>
      <w:r w:rsidRPr="00033231">
        <w:t>l</w:t>
      </w:r>
      <w:r w:rsidRPr="00033231">
        <w:t>lectionné un grand nombre d</w:t>
      </w:r>
      <w:r w:rsidR="004F69D6">
        <w:t>’</w:t>
      </w:r>
      <w:r w:rsidRPr="00033231">
        <w:t>excellents tableaux et d</w:t>
      </w:r>
      <w:r w:rsidR="004F69D6">
        <w:t>’</w:t>
      </w:r>
      <w:r w:rsidRPr="00033231">
        <w:t>objets d</w:t>
      </w:r>
      <w:r w:rsidR="004F69D6">
        <w:t>’</w:t>
      </w:r>
      <w:r w:rsidRPr="00033231">
        <w:t>art</w:t>
      </w:r>
      <w:r w:rsidR="004F69D6">
        <w:t xml:space="preserve">, </w:t>
      </w:r>
      <w:r w:rsidRPr="00033231">
        <w:t>qui faisaient maintenant l</w:t>
      </w:r>
      <w:r w:rsidR="004F69D6">
        <w:t>’</w:t>
      </w:r>
      <w:r w:rsidRPr="00033231">
        <w:t>ornement de sa résidence</w:t>
      </w:r>
      <w:r w:rsidR="004F69D6">
        <w:t xml:space="preserve">. </w:t>
      </w:r>
      <w:r w:rsidRPr="00033231">
        <w:t>Ses manières</w:t>
      </w:r>
      <w:r w:rsidR="004F69D6">
        <w:t xml:space="preserve">, </w:t>
      </w:r>
      <w:r w:rsidRPr="00033231">
        <w:t>lorsqu</w:t>
      </w:r>
      <w:r w:rsidR="004F69D6">
        <w:t>’</w:t>
      </w:r>
      <w:r w:rsidRPr="00033231">
        <w:t>il le voulait</w:t>
      </w:r>
      <w:r w:rsidR="004F69D6">
        <w:t xml:space="preserve">, </w:t>
      </w:r>
      <w:r w:rsidRPr="00033231">
        <w:t>étaient celles d</w:t>
      </w:r>
      <w:r w:rsidR="004F69D6">
        <w:t>’</w:t>
      </w:r>
      <w:r w:rsidRPr="00033231">
        <w:t>un gentleman de la vieille école</w:t>
      </w:r>
      <w:r w:rsidR="004F69D6">
        <w:t xml:space="preserve"> ; </w:t>
      </w:r>
      <w:r w:rsidRPr="00033231">
        <w:t>sa conversation</w:t>
      </w:r>
      <w:r w:rsidR="004F69D6">
        <w:t xml:space="preserve">, </w:t>
      </w:r>
      <w:r w:rsidRPr="00033231">
        <w:t>quand il cherchait à plaire</w:t>
      </w:r>
      <w:r w:rsidR="004F69D6">
        <w:t xml:space="preserve">, </w:t>
      </w:r>
      <w:r w:rsidRPr="00033231">
        <w:t>était singulièrement intéressante et originale</w:t>
      </w:r>
      <w:r w:rsidR="004F69D6">
        <w:t xml:space="preserve">, </w:t>
      </w:r>
      <w:r w:rsidRPr="00033231">
        <w:t>et</w:t>
      </w:r>
      <w:r w:rsidR="004F69D6">
        <w:t xml:space="preserve">, </w:t>
      </w:r>
      <w:r w:rsidRPr="00033231">
        <w:t>s</w:t>
      </w:r>
      <w:r w:rsidR="004F69D6">
        <w:t>’</w:t>
      </w:r>
      <w:r w:rsidRPr="00033231">
        <w:t xml:space="preserve">il </w:t>
      </w:r>
      <w:r w:rsidRPr="00033231">
        <w:lastRenderedPageBreak/>
        <w:t>s</w:t>
      </w:r>
      <w:r w:rsidR="004F69D6">
        <w:t>’</w:t>
      </w:r>
      <w:r w:rsidRPr="00033231">
        <w:t>exprimait o</w:t>
      </w:r>
      <w:r w:rsidRPr="00033231">
        <w:t>r</w:t>
      </w:r>
      <w:r w:rsidRPr="00033231">
        <w:t>dinairement dans le langage du Yorkshire</w:t>
      </w:r>
      <w:r w:rsidR="004F69D6">
        <w:t xml:space="preserve">, </w:t>
      </w:r>
      <w:r w:rsidRPr="00033231">
        <w:t>c</w:t>
      </w:r>
      <w:r w:rsidR="004F69D6">
        <w:t>’</w:t>
      </w:r>
      <w:r w:rsidRPr="00033231">
        <w:t>est qu</w:t>
      </w:r>
      <w:r w:rsidR="004F69D6">
        <w:t>’</w:t>
      </w:r>
      <w:r w:rsidRPr="00033231">
        <w:t>il le voulait bien</w:t>
      </w:r>
      <w:r w:rsidR="004F69D6">
        <w:t xml:space="preserve">, </w:t>
      </w:r>
      <w:r w:rsidRPr="00033231">
        <w:t>préférant son dorique natif à un vocabulaire plus raffiné</w:t>
      </w:r>
      <w:r w:rsidR="004F69D6">
        <w:t>.</w:t>
      </w:r>
    </w:p>
    <w:p w14:paraId="0C0692C7" w14:textId="69D6410D" w:rsidR="004F69D6" w:rsidRDefault="004F69D6" w:rsidP="0021796F">
      <w:r>
        <w:t>M. </w:t>
      </w:r>
      <w:r w:rsidR="00000000" w:rsidRPr="00033231">
        <w:t>Yorke connaissait tout le monde et était connu de tout le monde à plusieurs milles à la ronde</w:t>
      </w:r>
      <w:r>
        <w:t xml:space="preserve">, </w:t>
      </w:r>
      <w:r w:rsidR="00000000" w:rsidRPr="00033231">
        <w:t>et cependant ses intimes n</w:t>
      </w:r>
      <w:r>
        <w:t>’</w:t>
      </w:r>
      <w:r w:rsidR="00000000" w:rsidRPr="00033231">
        <w:t>étaient pas nombreux</w:t>
      </w:r>
      <w:r>
        <w:t xml:space="preserve">. </w:t>
      </w:r>
      <w:r w:rsidR="00000000" w:rsidRPr="00033231">
        <w:t>Profondément original lui-même</w:t>
      </w:r>
      <w:r>
        <w:t xml:space="preserve">, </w:t>
      </w:r>
      <w:r w:rsidR="00000000" w:rsidRPr="00033231">
        <w:t>il n</w:t>
      </w:r>
      <w:r>
        <w:t>’</w:t>
      </w:r>
      <w:r w:rsidR="00000000" w:rsidRPr="00033231">
        <w:t>avait aucun goût pour ce qui était ordinaire</w:t>
      </w:r>
      <w:r>
        <w:t xml:space="preserve"> ; </w:t>
      </w:r>
      <w:r w:rsidR="00000000" w:rsidRPr="00033231">
        <w:t>un homme d</w:t>
      </w:r>
      <w:r>
        <w:t>’</w:t>
      </w:r>
      <w:r w:rsidR="00000000" w:rsidRPr="00033231">
        <w:t>un franc et rude caractère</w:t>
      </w:r>
      <w:r>
        <w:t xml:space="preserve">, </w:t>
      </w:r>
      <w:r w:rsidR="00000000" w:rsidRPr="00033231">
        <w:t>quelle que fût sa position</w:t>
      </w:r>
      <w:r>
        <w:t xml:space="preserve">, </w:t>
      </w:r>
      <w:r w:rsidR="00000000" w:rsidRPr="00033231">
        <w:t>était toujours accueilli par lui</w:t>
      </w:r>
      <w:r>
        <w:t xml:space="preserve">. </w:t>
      </w:r>
      <w:r w:rsidR="00000000" w:rsidRPr="00033231">
        <w:t>Un raffiné et insipide personnage</w:t>
      </w:r>
      <w:r>
        <w:t xml:space="preserve">, </w:t>
      </w:r>
      <w:r w:rsidR="00000000" w:rsidRPr="00033231">
        <w:t>quelque él</w:t>
      </w:r>
      <w:r w:rsidR="00000000" w:rsidRPr="00033231">
        <w:t>e</w:t>
      </w:r>
      <w:r w:rsidR="00000000" w:rsidRPr="00033231">
        <w:t>vé qu</w:t>
      </w:r>
      <w:r>
        <w:t>’</w:t>
      </w:r>
      <w:r w:rsidR="00000000" w:rsidRPr="00033231">
        <w:t>il fût</w:t>
      </w:r>
      <w:r>
        <w:t xml:space="preserve">, </w:t>
      </w:r>
      <w:r w:rsidR="00000000" w:rsidRPr="00033231">
        <w:t>était l</w:t>
      </w:r>
      <w:r>
        <w:t>’</w:t>
      </w:r>
      <w:r w:rsidR="00000000" w:rsidRPr="00033231">
        <w:t>objet de sa profonde aversion</w:t>
      </w:r>
      <w:r>
        <w:t xml:space="preserve">. </w:t>
      </w:r>
      <w:r w:rsidR="00000000" w:rsidRPr="00033231">
        <w:t>Sur ce point</w:t>
      </w:r>
      <w:r>
        <w:t xml:space="preserve">, </w:t>
      </w:r>
      <w:r w:rsidR="00000000" w:rsidRPr="00033231">
        <w:t>il portait ses préférences à l</w:t>
      </w:r>
      <w:r>
        <w:t>’</w:t>
      </w:r>
      <w:r w:rsidR="00000000" w:rsidRPr="00033231">
        <w:t>extrême</w:t>
      </w:r>
      <w:r>
        <w:t xml:space="preserve">, </w:t>
      </w:r>
      <w:r w:rsidR="00000000" w:rsidRPr="00033231">
        <w:t>oubliant qu</w:t>
      </w:r>
      <w:r>
        <w:t>’</w:t>
      </w:r>
      <w:r w:rsidR="00000000" w:rsidRPr="00033231">
        <w:t>il peut se re</w:t>
      </w:r>
      <w:r w:rsidR="00000000" w:rsidRPr="00033231">
        <w:t>n</w:t>
      </w:r>
      <w:r w:rsidR="00000000" w:rsidRPr="00033231">
        <w:t>contrer de charmants et d</w:t>
      </w:r>
      <w:r>
        <w:t>’</w:t>
      </w:r>
      <w:r w:rsidR="00000000" w:rsidRPr="00033231">
        <w:t>admirables caractères chez des pe</w:t>
      </w:r>
      <w:r w:rsidR="00000000" w:rsidRPr="00033231">
        <w:t>r</w:t>
      </w:r>
      <w:r w:rsidR="00000000" w:rsidRPr="00033231">
        <w:t>sonnes qui ne peuvent être originales</w:t>
      </w:r>
      <w:r>
        <w:t xml:space="preserve">. </w:t>
      </w:r>
      <w:r w:rsidR="00000000" w:rsidRPr="00033231">
        <w:t>Néanmoins</w:t>
      </w:r>
      <w:r>
        <w:t xml:space="preserve">, </w:t>
      </w:r>
      <w:r w:rsidR="00000000" w:rsidRPr="00033231">
        <w:t>il faisait des exceptions à sa règle</w:t>
      </w:r>
      <w:r>
        <w:t xml:space="preserve">. </w:t>
      </w:r>
      <w:r w:rsidR="00000000" w:rsidRPr="00033231">
        <w:t>Il y avait une certaine classe de gens si</w:t>
      </w:r>
      <w:r w:rsidR="00000000" w:rsidRPr="00033231">
        <w:t>m</w:t>
      </w:r>
      <w:r w:rsidR="00000000" w:rsidRPr="00033231">
        <w:t>ples</w:t>
      </w:r>
      <w:r>
        <w:t xml:space="preserve">, </w:t>
      </w:r>
      <w:r w:rsidR="00000000" w:rsidRPr="00033231">
        <w:t>naïfs</w:t>
      </w:r>
      <w:r>
        <w:t xml:space="preserve">, </w:t>
      </w:r>
      <w:r w:rsidR="00000000" w:rsidRPr="00033231">
        <w:t>presque destitués d</w:t>
      </w:r>
      <w:r>
        <w:t>’</w:t>
      </w:r>
      <w:r w:rsidR="00000000" w:rsidRPr="00033231">
        <w:t>intelligence et tout à fait incap</w:t>
      </w:r>
      <w:r w:rsidR="00000000" w:rsidRPr="00033231">
        <w:t>a</w:t>
      </w:r>
      <w:r w:rsidR="00000000" w:rsidRPr="00033231">
        <w:t>bles d</w:t>
      </w:r>
      <w:r>
        <w:t>’</w:t>
      </w:r>
      <w:r w:rsidR="00000000" w:rsidRPr="00033231">
        <w:t>apprécier la supériorité de la sienne</w:t>
      </w:r>
      <w:r>
        <w:t xml:space="preserve">, </w:t>
      </w:r>
      <w:r w:rsidR="00000000" w:rsidRPr="00033231">
        <w:t>mais qui</w:t>
      </w:r>
      <w:r>
        <w:t xml:space="preserve">, </w:t>
      </w:r>
      <w:r w:rsidR="00000000" w:rsidRPr="00033231">
        <w:t>en même temps</w:t>
      </w:r>
      <w:r>
        <w:t xml:space="preserve">, </w:t>
      </w:r>
      <w:r w:rsidR="00000000" w:rsidRPr="00033231">
        <w:t>n</w:t>
      </w:r>
      <w:r>
        <w:t>’</w:t>
      </w:r>
      <w:r w:rsidR="00000000" w:rsidRPr="00033231">
        <w:t>étaient point blessés par sa rudesse ni aisément reb</w:t>
      </w:r>
      <w:r w:rsidR="00000000" w:rsidRPr="00033231">
        <w:t>u</w:t>
      </w:r>
      <w:r w:rsidR="00000000" w:rsidRPr="00033231">
        <w:t>tés par ses sarcasmes</w:t>
      </w:r>
      <w:r>
        <w:t xml:space="preserve">, </w:t>
      </w:r>
      <w:r w:rsidR="00000000" w:rsidRPr="00033231">
        <w:t>n</w:t>
      </w:r>
      <w:r>
        <w:t>’</w:t>
      </w:r>
      <w:r w:rsidR="00000000" w:rsidRPr="00033231">
        <w:t>analysaient pas trop minutieusement ses faits et gestes et ses opinions</w:t>
      </w:r>
      <w:r>
        <w:t xml:space="preserve">, </w:t>
      </w:r>
      <w:r w:rsidR="00000000" w:rsidRPr="00033231">
        <w:t>avec lesquels il était tout pa</w:t>
      </w:r>
      <w:r w:rsidR="00000000" w:rsidRPr="00033231">
        <w:t>r</w:t>
      </w:r>
      <w:r w:rsidR="00000000" w:rsidRPr="00033231">
        <w:t>ticulièrement à son aise</w:t>
      </w:r>
      <w:r>
        <w:t xml:space="preserve">, </w:t>
      </w:r>
      <w:r w:rsidR="00000000" w:rsidRPr="00033231">
        <w:t>et que par conséquent il préférait</w:t>
      </w:r>
      <w:r>
        <w:t>.</w:t>
      </w:r>
    </w:p>
    <w:p w14:paraId="00A0FD83" w14:textId="6C9B15F5" w:rsidR="004F69D6" w:rsidRDefault="00000000" w:rsidP="0021796F">
      <w:r w:rsidRPr="00033231">
        <w:t>On aura remarqué sans doute qu</w:t>
      </w:r>
      <w:r w:rsidR="004F69D6">
        <w:t>’</w:t>
      </w:r>
      <w:r w:rsidRPr="00033231">
        <w:t xml:space="preserve">il ne manquait pas de cordialité avec </w:t>
      </w:r>
      <w:r w:rsidR="004F69D6">
        <w:t>M. </w:t>
      </w:r>
      <w:r w:rsidRPr="00033231">
        <w:t>Moore</w:t>
      </w:r>
      <w:r w:rsidR="004F69D6">
        <w:t xml:space="preserve"> ; </w:t>
      </w:r>
      <w:r w:rsidRPr="00033231">
        <w:t>il avait deux ou trois raisons pour justifier une certaine partialité à l</w:t>
      </w:r>
      <w:r w:rsidR="004F69D6">
        <w:t>’</w:t>
      </w:r>
      <w:r w:rsidRPr="00033231">
        <w:t>endroit du jeune manufact</w:t>
      </w:r>
      <w:r w:rsidRPr="00033231">
        <w:t>u</w:t>
      </w:r>
      <w:r w:rsidRPr="00033231">
        <w:t>rier</w:t>
      </w:r>
      <w:r w:rsidR="004F69D6">
        <w:t>.</w:t>
      </w:r>
    </w:p>
    <w:p w14:paraId="5E96241B" w14:textId="4C423E9F" w:rsidR="004F69D6" w:rsidRDefault="00000000" w:rsidP="0021796F">
      <w:r w:rsidRPr="00033231">
        <w:t>La première de ces raisons</w:t>
      </w:r>
      <w:r w:rsidR="004F69D6">
        <w:t xml:space="preserve">, </w:t>
      </w:r>
      <w:r w:rsidRPr="00033231">
        <w:t>c</w:t>
      </w:r>
      <w:r w:rsidR="004F69D6">
        <w:t>’</w:t>
      </w:r>
      <w:r w:rsidRPr="00033231">
        <w:t>est que Moore parlait l</w:t>
      </w:r>
      <w:r w:rsidR="004F69D6">
        <w:t>’</w:t>
      </w:r>
      <w:r w:rsidRPr="00033231">
        <w:t>anglais avec un accent étranger</w:t>
      </w:r>
      <w:r w:rsidR="004F69D6">
        <w:t xml:space="preserve">, </w:t>
      </w:r>
      <w:r w:rsidRPr="00033231">
        <w:t>et le français avec un accent parfait</w:t>
      </w:r>
      <w:r w:rsidRPr="00033231">
        <w:t>e</w:t>
      </w:r>
      <w:r w:rsidRPr="00033231">
        <w:t>ment pur</w:t>
      </w:r>
      <w:r w:rsidR="004F69D6">
        <w:t xml:space="preserve">, </w:t>
      </w:r>
      <w:r w:rsidRPr="00033231">
        <w:t>et que cette sombre et maigre figure</w:t>
      </w:r>
      <w:r w:rsidR="004F69D6">
        <w:t xml:space="preserve">, </w:t>
      </w:r>
      <w:r w:rsidRPr="00033231">
        <w:t>avec ses belles lignes un peu dévastées</w:t>
      </w:r>
      <w:r w:rsidR="004F69D6">
        <w:t xml:space="preserve">, </w:t>
      </w:r>
      <w:r w:rsidRPr="00033231">
        <w:t>ne ressemblait nullement aux types a</w:t>
      </w:r>
      <w:r w:rsidRPr="00033231">
        <w:t>n</w:t>
      </w:r>
      <w:r w:rsidRPr="00033231">
        <w:t>glais ni à ceux du Yorkshire</w:t>
      </w:r>
      <w:r w:rsidR="004F69D6">
        <w:t xml:space="preserve">. </w:t>
      </w:r>
      <w:r w:rsidRPr="00033231">
        <w:t xml:space="preserve">Ces points sembleront frivoles et peu propres à influencer un homme tel que </w:t>
      </w:r>
      <w:r w:rsidR="004F69D6">
        <w:lastRenderedPageBreak/>
        <w:t>M. </w:t>
      </w:r>
      <w:r w:rsidRPr="00033231">
        <w:t>Yorke</w:t>
      </w:r>
      <w:r w:rsidR="004F69D6">
        <w:t xml:space="preserve">, </w:t>
      </w:r>
      <w:r w:rsidRPr="00033231">
        <w:t>mais ils lui rappelaient de vieux souvenirs</w:t>
      </w:r>
      <w:r w:rsidR="004F69D6">
        <w:t xml:space="preserve">, </w:t>
      </w:r>
      <w:r w:rsidRPr="00033231">
        <w:t>des idées de plaisirs peut-être</w:t>
      </w:r>
      <w:r w:rsidR="004F69D6">
        <w:t xml:space="preserve"> ; </w:t>
      </w:r>
      <w:r w:rsidRPr="00033231">
        <w:t>ils le reportaient au temps de ses voyages</w:t>
      </w:r>
      <w:r w:rsidR="004F69D6">
        <w:t xml:space="preserve">, </w:t>
      </w:r>
      <w:r w:rsidRPr="00033231">
        <w:t>de ses jeunes années</w:t>
      </w:r>
      <w:r w:rsidR="004F69D6">
        <w:t xml:space="preserve"> ; </w:t>
      </w:r>
      <w:r w:rsidRPr="00033231">
        <w:t>il avait vu en Italie des visages comme celui de Moore</w:t>
      </w:r>
      <w:r w:rsidR="004F69D6">
        <w:t xml:space="preserve"> ; </w:t>
      </w:r>
      <w:r w:rsidRPr="00033231">
        <w:t>il avait entendu dans les cafés parisiens et aux théâtres des voix semblables à la sienne</w:t>
      </w:r>
      <w:r w:rsidR="004F69D6">
        <w:t xml:space="preserve"> ; </w:t>
      </w:r>
      <w:r w:rsidRPr="00033231">
        <w:t>il était jeune alors</w:t>
      </w:r>
      <w:r w:rsidR="004F69D6">
        <w:t xml:space="preserve">, </w:t>
      </w:r>
      <w:r w:rsidRPr="00033231">
        <w:t>et</w:t>
      </w:r>
      <w:r w:rsidR="004F69D6">
        <w:t xml:space="preserve">, </w:t>
      </w:r>
      <w:r w:rsidRPr="00033231">
        <w:t>lorsqu</w:t>
      </w:r>
      <w:r w:rsidR="004F69D6">
        <w:t>’</w:t>
      </w:r>
      <w:r w:rsidRPr="00033231">
        <w:t>il regardait le jeune étranger et entendait le son de sa voix</w:t>
      </w:r>
      <w:r w:rsidR="004F69D6">
        <w:t xml:space="preserve">, </w:t>
      </w:r>
      <w:r w:rsidRPr="00033231">
        <w:t>il lui semblait être jeune encore</w:t>
      </w:r>
      <w:r w:rsidR="004F69D6">
        <w:t>.</w:t>
      </w:r>
    </w:p>
    <w:p w14:paraId="6D9FE5BD" w14:textId="73F300D8" w:rsidR="004F69D6" w:rsidRDefault="00000000" w:rsidP="0021796F">
      <w:r w:rsidRPr="00033231">
        <w:t>La seconde raison avait quelque chose de plus substantiel</w:t>
      </w:r>
      <w:r w:rsidR="004F69D6">
        <w:t xml:space="preserve">, </w:t>
      </w:r>
      <w:r w:rsidRPr="00033231">
        <w:t>quoique moins agréable</w:t>
      </w:r>
      <w:r w:rsidR="004F69D6">
        <w:t> : M. </w:t>
      </w:r>
      <w:r w:rsidRPr="00033231">
        <w:t>Yorke avait connu le père de Mo</w:t>
      </w:r>
      <w:r w:rsidRPr="00033231">
        <w:t>o</w:t>
      </w:r>
      <w:r w:rsidRPr="00033231">
        <w:t>re</w:t>
      </w:r>
      <w:r w:rsidR="004F69D6">
        <w:t xml:space="preserve"> ; </w:t>
      </w:r>
      <w:r w:rsidRPr="00033231">
        <w:t>il avait fait des affaires avec lui</w:t>
      </w:r>
      <w:r w:rsidR="004F69D6">
        <w:t xml:space="preserve">, </w:t>
      </w:r>
      <w:r w:rsidRPr="00033231">
        <w:t>et avait</w:t>
      </w:r>
      <w:r w:rsidR="004F69D6">
        <w:t xml:space="preserve">, </w:t>
      </w:r>
      <w:r w:rsidRPr="00033231">
        <w:t>dans une ce</w:t>
      </w:r>
      <w:r w:rsidRPr="00033231">
        <w:t>r</w:t>
      </w:r>
      <w:r w:rsidRPr="00033231">
        <w:t>taine mesure</w:t>
      </w:r>
      <w:r w:rsidR="004F69D6">
        <w:t xml:space="preserve">, </w:t>
      </w:r>
      <w:r w:rsidRPr="00033231">
        <w:t>été impliqué dans ses pertes</w:t>
      </w:r>
      <w:r w:rsidR="004F69D6">
        <w:t>.</w:t>
      </w:r>
    </w:p>
    <w:p w14:paraId="1169501B" w14:textId="289A1010" w:rsidR="004F69D6" w:rsidRDefault="00000000" w:rsidP="0021796F">
      <w:r w:rsidRPr="00033231">
        <w:t>Troisièmement</w:t>
      </w:r>
      <w:r w:rsidR="004F69D6">
        <w:t xml:space="preserve">, </w:t>
      </w:r>
      <w:r w:rsidRPr="00033231">
        <w:t>il avait reconnu en lui un homme vérit</w:t>
      </w:r>
      <w:r w:rsidRPr="00033231">
        <w:t>a</w:t>
      </w:r>
      <w:r w:rsidRPr="00033231">
        <w:t>blement apte aux affaires</w:t>
      </w:r>
      <w:r w:rsidR="004F69D6">
        <w:t xml:space="preserve">. </w:t>
      </w:r>
      <w:r w:rsidRPr="00033231">
        <w:t>Il était persuadé que</w:t>
      </w:r>
      <w:r w:rsidR="004F69D6">
        <w:t xml:space="preserve">, </w:t>
      </w:r>
      <w:r w:rsidRPr="00033231">
        <w:t>par un moyen ou par un autre</w:t>
      </w:r>
      <w:r w:rsidR="004F69D6">
        <w:t xml:space="preserve">, </w:t>
      </w:r>
      <w:r w:rsidRPr="00033231">
        <w:t>ce jeune homme arriverait à faire sa fortune</w:t>
      </w:r>
      <w:r w:rsidR="004F69D6">
        <w:t xml:space="preserve">, </w:t>
      </w:r>
      <w:r w:rsidRPr="00033231">
        <w:t>et il respectait sa résolution et sa perspicacité</w:t>
      </w:r>
      <w:r w:rsidR="004F69D6">
        <w:t xml:space="preserve">, </w:t>
      </w:r>
      <w:r w:rsidRPr="00033231">
        <w:t>peut-être même sa rudesse</w:t>
      </w:r>
      <w:r w:rsidR="004F69D6">
        <w:t xml:space="preserve">. </w:t>
      </w:r>
      <w:r w:rsidRPr="00033231">
        <w:t>Une quatrième circonstance qui les réunissait</w:t>
      </w:r>
      <w:r w:rsidR="004F69D6">
        <w:t xml:space="preserve">, </w:t>
      </w:r>
      <w:r w:rsidRPr="00033231">
        <w:t>c</w:t>
      </w:r>
      <w:r w:rsidR="004F69D6">
        <w:t>’</w:t>
      </w:r>
      <w:r w:rsidRPr="00033231">
        <w:t xml:space="preserve">est que </w:t>
      </w:r>
      <w:r w:rsidR="004F69D6">
        <w:t>M. </w:t>
      </w:r>
      <w:r w:rsidRPr="00033231">
        <w:t xml:space="preserve">Yorke était un des tuteurs de la mineure sur le domaine de laquelle la fabrique de </w:t>
      </w:r>
      <w:proofErr w:type="spellStart"/>
      <w:r w:rsidRPr="00033231">
        <w:t>Hollow</w:t>
      </w:r>
      <w:proofErr w:type="spellEnd"/>
      <w:r w:rsidRPr="00033231">
        <w:t xml:space="preserve"> était située</w:t>
      </w:r>
      <w:r w:rsidR="004F69D6">
        <w:t xml:space="preserve">. </w:t>
      </w:r>
      <w:r w:rsidRPr="00033231">
        <w:t>En conséquence</w:t>
      </w:r>
      <w:r w:rsidR="004F69D6">
        <w:t xml:space="preserve">, </w:t>
      </w:r>
      <w:r w:rsidRPr="00033231">
        <w:t>Moore</w:t>
      </w:r>
      <w:r w:rsidR="004F69D6">
        <w:t xml:space="preserve">, </w:t>
      </w:r>
      <w:r w:rsidRPr="00033231">
        <w:t>dans le cours de ses changements et de ses amélior</w:t>
      </w:r>
      <w:r w:rsidRPr="00033231">
        <w:t>a</w:t>
      </w:r>
      <w:r w:rsidRPr="00033231">
        <w:t>tions</w:t>
      </w:r>
      <w:r w:rsidR="004F69D6">
        <w:t xml:space="preserve">, </w:t>
      </w:r>
      <w:r w:rsidRPr="00033231">
        <w:t>avait de fréquentes occasions de le consulter</w:t>
      </w:r>
      <w:r w:rsidR="004F69D6">
        <w:t>.</w:t>
      </w:r>
    </w:p>
    <w:p w14:paraId="0A99FA6D" w14:textId="3DAB9B10" w:rsidR="004F69D6" w:rsidRDefault="00000000" w:rsidP="0021796F">
      <w:r w:rsidRPr="00033231">
        <w:t>Quant à l</w:t>
      </w:r>
      <w:r w:rsidR="004F69D6">
        <w:t>’</w:t>
      </w:r>
      <w:r w:rsidRPr="00033231">
        <w:t>autre convive présent en ce moment dans le pa</w:t>
      </w:r>
      <w:r w:rsidRPr="00033231">
        <w:t>r</w:t>
      </w:r>
      <w:r w:rsidRPr="00033231">
        <w:t xml:space="preserve">loir de </w:t>
      </w:r>
      <w:r w:rsidR="004F69D6">
        <w:t>M. </w:t>
      </w:r>
      <w:r w:rsidRPr="00033231">
        <w:t>Yorke</w:t>
      </w:r>
      <w:r w:rsidR="004F69D6">
        <w:t xml:space="preserve">, </w:t>
      </w:r>
      <w:r w:rsidRPr="00033231">
        <w:t>entre lui et son hôte existait une double ant</w:t>
      </w:r>
      <w:r w:rsidRPr="00033231">
        <w:t>i</w:t>
      </w:r>
      <w:r w:rsidRPr="00033231">
        <w:t>pathie</w:t>
      </w:r>
      <w:r w:rsidR="004F69D6">
        <w:t xml:space="preserve">, </w:t>
      </w:r>
      <w:r w:rsidRPr="00033231">
        <w:t>l</w:t>
      </w:r>
      <w:r w:rsidR="004F69D6">
        <w:t>’</w:t>
      </w:r>
      <w:r w:rsidRPr="00033231">
        <w:t>antipathie naturelle et celle des circonstances</w:t>
      </w:r>
      <w:r w:rsidR="004F69D6">
        <w:t xml:space="preserve">. </w:t>
      </w:r>
      <w:r w:rsidRPr="00033231">
        <w:t>Le libre penseur haïssait le formaliste</w:t>
      </w:r>
      <w:r w:rsidR="004F69D6">
        <w:t xml:space="preserve"> ; </w:t>
      </w:r>
      <w:r w:rsidRPr="00033231">
        <w:t>l</w:t>
      </w:r>
      <w:r w:rsidR="004F69D6">
        <w:t>’</w:t>
      </w:r>
      <w:r w:rsidRPr="00033231">
        <w:t>amant de la liberté détestait le puritain</w:t>
      </w:r>
      <w:r w:rsidR="004F69D6">
        <w:t xml:space="preserve">. </w:t>
      </w:r>
      <w:r w:rsidRPr="00033231">
        <w:t>En outre</w:t>
      </w:r>
      <w:r w:rsidR="004F69D6">
        <w:t xml:space="preserve">, </w:t>
      </w:r>
      <w:r w:rsidRPr="00033231">
        <w:t>on disait que dans leur jeunesse ils avaient offert leurs hommages à la même femme</w:t>
      </w:r>
      <w:r w:rsidR="004F69D6">
        <w:t>.</w:t>
      </w:r>
    </w:p>
    <w:p w14:paraId="48FC2A00" w14:textId="7310670A" w:rsidR="004F69D6" w:rsidRDefault="004F69D6" w:rsidP="0021796F">
      <w:r>
        <w:t>M. </w:t>
      </w:r>
      <w:r w:rsidR="00000000" w:rsidRPr="00033231">
        <w:t>Yorke</w:t>
      </w:r>
      <w:r>
        <w:t xml:space="preserve">, </w:t>
      </w:r>
      <w:r w:rsidR="00000000" w:rsidRPr="00033231">
        <w:t>dans sa jeunesse</w:t>
      </w:r>
      <w:r>
        <w:t xml:space="preserve">, </w:t>
      </w:r>
      <w:r w:rsidR="00000000" w:rsidRPr="00033231">
        <w:t>était cité pour la préférence qu</w:t>
      </w:r>
      <w:r>
        <w:t>’</w:t>
      </w:r>
      <w:r w:rsidR="00000000" w:rsidRPr="00033231">
        <w:t>il donnait aux femmes spirituelles et ardentes</w:t>
      </w:r>
      <w:r>
        <w:t xml:space="preserve">. </w:t>
      </w:r>
      <w:r w:rsidR="00000000" w:rsidRPr="00033231">
        <w:t>Une taille él</w:t>
      </w:r>
      <w:r w:rsidR="00000000" w:rsidRPr="00033231">
        <w:t>é</w:t>
      </w:r>
      <w:r w:rsidR="00000000" w:rsidRPr="00033231">
        <w:t>gante</w:t>
      </w:r>
      <w:r>
        <w:t xml:space="preserve">, </w:t>
      </w:r>
      <w:r w:rsidR="00000000" w:rsidRPr="00033231">
        <w:t>un air distingué</w:t>
      </w:r>
      <w:r>
        <w:t xml:space="preserve">, </w:t>
      </w:r>
      <w:r w:rsidR="00000000" w:rsidRPr="00033231">
        <w:t>un esprit vif</w:t>
      </w:r>
      <w:r>
        <w:t xml:space="preserve">, </w:t>
      </w:r>
      <w:r w:rsidR="00000000" w:rsidRPr="00033231">
        <w:t>une langue prompte</w:t>
      </w:r>
      <w:r>
        <w:t xml:space="preserve">, </w:t>
      </w:r>
      <w:r w:rsidR="00000000" w:rsidRPr="00033231">
        <w:t>avaient pour lui de grands attraits</w:t>
      </w:r>
      <w:r>
        <w:t xml:space="preserve">. </w:t>
      </w:r>
      <w:r w:rsidR="00000000" w:rsidRPr="00033231">
        <w:t xml:space="preserve">Jamais cependant il ne </w:t>
      </w:r>
      <w:r w:rsidR="00000000" w:rsidRPr="00033231">
        <w:lastRenderedPageBreak/>
        <w:t>so</w:t>
      </w:r>
      <w:r w:rsidR="00000000" w:rsidRPr="00033231">
        <w:t>n</w:t>
      </w:r>
      <w:r w:rsidR="00000000" w:rsidRPr="00033231">
        <w:t>gea à épouser aucune de ces élégantes dont il recherchait la s</w:t>
      </w:r>
      <w:r w:rsidR="00000000" w:rsidRPr="00033231">
        <w:t>o</w:t>
      </w:r>
      <w:r w:rsidR="00000000" w:rsidRPr="00033231">
        <w:t>ciété</w:t>
      </w:r>
      <w:r>
        <w:t xml:space="preserve"> ; </w:t>
      </w:r>
      <w:r w:rsidR="00000000" w:rsidRPr="00033231">
        <w:t>devenu éperdument amoureux</w:t>
      </w:r>
      <w:r>
        <w:t xml:space="preserve">, </w:t>
      </w:r>
      <w:r w:rsidR="00000000" w:rsidRPr="00033231">
        <w:t>il rechercha ardemment une jeune fille qui présentait un contraste complet avec celles qu</w:t>
      </w:r>
      <w:r>
        <w:t>’</w:t>
      </w:r>
      <w:r w:rsidR="00000000" w:rsidRPr="00033231">
        <w:t>il avait précédemment remarquées</w:t>
      </w:r>
      <w:r>
        <w:t xml:space="preserve"> : </w:t>
      </w:r>
      <w:r w:rsidR="00000000" w:rsidRPr="00033231">
        <w:t>une jeune fille au visage de madone</w:t>
      </w:r>
      <w:r>
        <w:t xml:space="preserve">, </w:t>
      </w:r>
      <w:r w:rsidR="00000000" w:rsidRPr="00033231">
        <w:t>un marbre vivant</w:t>
      </w:r>
      <w:r>
        <w:t xml:space="preserve">, </w:t>
      </w:r>
      <w:r w:rsidR="00000000" w:rsidRPr="00033231">
        <w:t>l</w:t>
      </w:r>
      <w:r>
        <w:t>’</w:t>
      </w:r>
      <w:r w:rsidR="00000000" w:rsidRPr="00033231">
        <w:t>impassibilité personnifiée</w:t>
      </w:r>
      <w:r>
        <w:t xml:space="preserve">. </w:t>
      </w:r>
      <w:r w:rsidR="00000000" w:rsidRPr="00033231">
        <w:t>Peu lui importait qu</w:t>
      </w:r>
      <w:r>
        <w:t>’</w:t>
      </w:r>
      <w:r w:rsidR="00000000" w:rsidRPr="00033231">
        <w:t>elle ne lui répondit que par monosyllabes</w:t>
      </w:r>
      <w:r>
        <w:t xml:space="preserve">, </w:t>
      </w:r>
      <w:r w:rsidR="00000000" w:rsidRPr="00033231">
        <w:t>qu</w:t>
      </w:r>
      <w:r>
        <w:t>’</w:t>
      </w:r>
      <w:r w:rsidR="00000000" w:rsidRPr="00033231">
        <w:t>elle n</w:t>
      </w:r>
      <w:r>
        <w:t>’</w:t>
      </w:r>
      <w:r w:rsidR="00000000" w:rsidRPr="00033231">
        <w:t>entendît pas ses soupirs</w:t>
      </w:r>
      <w:r>
        <w:t xml:space="preserve">, </w:t>
      </w:r>
      <w:r w:rsidR="00000000" w:rsidRPr="00033231">
        <w:t>qu</w:t>
      </w:r>
      <w:r>
        <w:t>’</w:t>
      </w:r>
      <w:r w:rsidR="00000000" w:rsidRPr="00033231">
        <w:t>elle ne lui rendît pas ses regards</w:t>
      </w:r>
      <w:r>
        <w:t xml:space="preserve">, </w:t>
      </w:r>
      <w:r w:rsidR="00000000" w:rsidRPr="00033231">
        <w:t>ne répondit jamais à ses opinions</w:t>
      </w:r>
      <w:r>
        <w:t xml:space="preserve">, </w:t>
      </w:r>
      <w:r w:rsidR="00000000" w:rsidRPr="00033231">
        <w:t>ne sourît que rar</w:t>
      </w:r>
      <w:r w:rsidR="00000000" w:rsidRPr="00033231">
        <w:t>e</w:t>
      </w:r>
      <w:r w:rsidR="00000000" w:rsidRPr="00033231">
        <w:t>ment à ses plaisanteries</w:t>
      </w:r>
      <w:r>
        <w:t xml:space="preserve">, </w:t>
      </w:r>
      <w:r w:rsidR="00000000" w:rsidRPr="00033231">
        <w:t>et ne lui accordât ni respect ni atte</w:t>
      </w:r>
      <w:r w:rsidR="00000000" w:rsidRPr="00033231">
        <w:t>n</w:t>
      </w:r>
      <w:r w:rsidR="00000000" w:rsidRPr="00033231">
        <w:t>tion</w:t>
      </w:r>
      <w:r>
        <w:t xml:space="preserve"> ; </w:t>
      </w:r>
      <w:r w:rsidR="00000000" w:rsidRPr="00033231">
        <w:t>peu lui importait qu</w:t>
      </w:r>
      <w:r>
        <w:t>’</w:t>
      </w:r>
      <w:r w:rsidR="00000000" w:rsidRPr="00033231">
        <w:t>elle parût l</w:t>
      </w:r>
      <w:r>
        <w:t>’</w:t>
      </w:r>
      <w:r w:rsidR="00000000" w:rsidRPr="00033231">
        <w:t>antipode de tout ce qu</w:t>
      </w:r>
      <w:r>
        <w:t>’</w:t>
      </w:r>
      <w:r w:rsidR="00000000" w:rsidRPr="00033231">
        <w:t>il avait eu dans sa vie l</w:t>
      </w:r>
      <w:r>
        <w:t>’</w:t>
      </w:r>
      <w:r w:rsidR="00000000" w:rsidRPr="00033231">
        <w:t>habitude d</w:t>
      </w:r>
      <w:r>
        <w:t>’</w:t>
      </w:r>
      <w:r w:rsidR="00000000" w:rsidRPr="00033231">
        <w:t>admirer</w:t>
      </w:r>
      <w:r>
        <w:t xml:space="preserve"> ; </w:t>
      </w:r>
      <w:r w:rsidR="00000000" w:rsidRPr="00033231">
        <w:t>pour lui Marie Cave était parfaite</w:t>
      </w:r>
      <w:r>
        <w:t xml:space="preserve">, </w:t>
      </w:r>
      <w:r w:rsidR="00000000" w:rsidRPr="00033231">
        <w:t>parce que</w:t>
      </w:r>
      <w:r>
        <w:t xml:space="preserve">, </w:t>
      </w:r>
      <w:r w:rsidR="00000000" w:rsidRPr="00033231">
        <w:t>pour quelque raison</w:t>
      </w:r>
      <w:r>
        <w:t xml:space="preserve"> (</w:t>
      </w:r>
      <w:r w:rsidR="00000000" w:rsidRPr="00033231">
        <w:t>sans doute il avait une raison</w:t>
      </w:r>
      <w:r>
        <w:t xml:space="preserve">) </w:t>
      </w:r>
      <w:r w:rsidR="00000000" w:rsidRPr="00033231">
        <w:t>il l</w:t>
      </w:r>
      <w:r>
        <w:t>’</w:t>
      </w:r>
      <w:r w:rsidR="00000000" w:rsidRPr="00033231">
        <w:t>aimait</w:t>
      </w:r>
      <w:r>
        <w:t>.</w:t>
      </w:r>
    </w:p>
    <w:p w14:paraId="23ED9139" w14:textId="1E5E8012" w:rsidR="004F69D6" w:rsidRDefault="004F69D6" w:rsidP="0021796F">
      <w:r>
        <w:t>M. </w:t>
      </w:r>
      <w:proofErr w:type="spellStart"/>
      <w:r w:rsidR="00000000" w:rsidRPr="00033231">
        <w:t>Helstone</w:t>
      </w:r>
      <w:proofErr w:type="spellEnd"/>
      <w:r>
        <w:t xml:space="preserve">, </w:t>
      </w:r>
      <w:r w:rsidR="00000000" w:rsidRPr="00033231">
        <w:t xml:space="preserve">en ce temps-là vicaire de </w:t>
      </w:r>
      <w:proofErr w:type="spellStart"/>
      <w:r w:rsidR="00000000" w:rsidRPr="00033231">
        <w:t>Briarfield</w:t>
      </w:r>
      <w:proofErr w:type="spellEnd"/>
      <w:r>
        <w:t xml:space="preserve">, </w:t>
      </w:r>
      <w:r w:rsidR="00000000" w:rsidRPr="00033231">
        <w:t>aimait aussi Marie</w:t>
      </w:r>
      <w:r>
        <w:t xml:space="preserve">. </w:t>
      </w:r>
      <w:r w:rsidR="00000000" w:rsidRPr="00033231">
        <w:t>Beaucoup d</w:t>
      </w:r>
      <w:r>
        <w:t>’</w:t>
      </w:r>
      <w:r w:rsidR="00000000" w:rsidRPr="00033231">
        <w:t>autres aussi l</w:t>
      </w:r>
      <w:r>
        <w:t>’</w:t>
      </w:r>
      <w:r w:rsidR="00000000" w:rsidRPr="00033231">
        <w:t>admiraient</w:t>
      </w:r>
      <w:r>
        <w:t xml:space="preserve">, </w:t>
      </w:r>
      <w:r w:rsidR="00000000" w:rsidRPr="00033231">
        <w:t>car elle était d</w:t>
      </w:r>
      <w:r>
        <w:t>’</w:t>
      </w:r>
      <w:r w:rsidR="00000000" w:rsidRPr="00033231">
        <w:t>une beauté angélique</w:t>
      </w:r>
      <w:r>
        <w:t xml:space="preserve"> ; </w:t>
      </w:r>
      <w:r w:rsidR="00000000" w:rsidRPr="00033231">
        <w:t>mais le jeune ecclésiastique fut préféré à cause de sa position</w:t>
      </w:r>
      <w:r>
        <w:t>. M. </w:t>
      </w:r>
      <w:proofErr w:type="spellStart"/>
      <w:r w:rsidR="00000000" w:rsidRPr="00033231">
        <w:t>Helstone</w:t>
      </w:r>
      <w:proofErr w:type="spellEnd"/>
      <w:r w:rsidR="00000000" w:rsidRPr="00033231">
        <w:t xml:space="preserve"> n</w:t>
      </w:r>
      <w:r>
        <w:t>’</w:t>
      </w:r>
      <w:r w:rsidR="00000000" w:rsidRPr="00033231">
        <w:t>avait et ne professait point pour Marie l</w:t>
      </w:r>
      <w:r>
        <w:t>’</w:t>
      </w:r>
      <w:r w:rsidR="00000000" w:rsidRPr="00033231">
        <w:t xml:space="preserve">absorbante passion de </w:t>
      </w:r>
      <w:r>
        <w:t>M. </w:t>
      </w:r>
      <w:r w:rsidR="00000000" w:rsidRPr="00033231">
        <w:t>Yorke</w:t>
      </w:r>
      <w:r>
        <w:t xml:space="preserve"> ; </w:t>
      </w:r>
      <w:r w:rsidR="00000000" w:rsidRPr="00033231">
        <w:t>il la vit ce qu</w:t>
      </w:r>
      <w:r>
        <w:t>’</w:t>
      </w:r>
      <w:r w:rsidR="00000000" w:rsidRPr="00033231">
        <w:t>elle était réellement</w:t>
      </w:r>
      <w:r>
        <w:t xml:space="preserve">, </w:t>
      </w:r>
      <w:r w:rsidR="00000000" w:rsidRPr="00033231">
        <w:t>et demeura en conséquence plus maître d</w:t>
      </w:r>
      <w:r>
        <w:t>’</w:t>
      </w:r>
      <w:r w:rsidR="00000000" w:rsidRPr="00033231">
        <w:t>elle et de lui-même</w:t>
      </w:r>
      <w:r>
        <w:t xml:space="preserve">. </w:t>
      </w:r>
      <w:r w:rsidR="00000000" w:rsidRPr="00033231">
        <w:t>Elle accepta sa main à la première offre</w:t>
      </w:r>
      <w:r>
        <w:t xml:space="preserve">, </w:t>
      </w:r>
      <w:r w:rsidR="00000000" w:rsidRPr="00033231">
        <w:t>et le mariage eut lieu</w:t>
      </w:r>
      <w:r>
        <w:t>.</w:t>
      </w:r>
    </w:p>
    <w:p w14:paraId="633F887A" w14:textId="5773027E" w:rsidR="004F69D6" w:rsidRDefault="00000000" w:rsidP="0021796F">
      <w:r w:rsidRPr="00033231">
        <w:t>La nature n</w:t>
      </w:r>
      <w:r w:rsidR="004F69D6">
        <w:t>’</w:t>
      </w:r>
      <w:r w:rsidRPr="00033231">
        <w:t xml:space="preserve">avait jamais entendu faire de </w:t>
      </w:r>
      <w:r w:rsidR="004F69D6">
        <w:t>M. </w:t>
      </w:r>
      <w:proofErr w:type="spellStart"/>
      <w:r w:rsidRPr="00033231">
        <w:t>Helstone</w:t>
      </w:r>
      <w:proofErr w:type="spellEnd"/>
      <w:r w:rsidRPr="00033231">
        <w:t xml:space="preserve"> un bon mari</w:t>
      </w:r>
      <w:r w:rsidR="004F69D6">
        <w:t xml:space="preserve">, </w:t>
      </w:r>
      <w:r w:rsidRPr="00033231">
        <w:t>même pour une femme d</w:t>
      </w:r>
      <w:r w:rsidR="004F69D6">
        <w:t>’</w:t>
      </w:r>
      <w:r w:rsidRPr="00033231">
        <w:t>humeur paisible</w:t>
      </w:r>
      <w:r w:rsidR="004F69D6">
        <w:t xml:space="preserve">. </w:t>
      </w:r>
      <w:r w:rsidRPr="00033231">
        <w:t>Il pensait</w:t>
      </w:r>
      <w:r w:rsidR="004F69D6">
        <w:t xml:space="preserve">, </w:t>
      </w:r>
      <w:r w:rsidRPr="00033231">
        <w:t>aussi longtemps que sa femme gardait le silence</w:t>
      </w:r>
      <w:r w:rsidR="004F69D6">
        <w:t xml:space="preserve">, </w:t>
      </w:r>
      <w:r w:rsidRPr="00033231">
        <w:t>que rien ne la tourmentait et qu</w:t>
      </w:r>
      <w:r w:rsidR="004F69D6">
        <w:t>’</w:t>
      </w:r>
      <w:r w:rsidRPr="00033231">
        <w:t>elle n</w:t>
      </w:r>
      <w:r w:rsidR="004F69D6">
        <w:t>’</w:t>
      </w:r>
      <w:r w:rsidRPr="00033231">
        <w:t>avait besoin de rien</w:t>
      </w:r>
      <w:r w:rsidR="004F69D6">
        <w:t xml:space="preserve">. </w:t>
      </w:r>
      <w:r w:rsidRPr="00033231">
        <w:t>Si elle ne se pla</w:t>
      </w:r>
      <w:r w:rsidRPr="00033231">
        <w:t>i</w:t>
      </w:r>
      <w:r w:rsidRPr="00033231">
        <w:t>gnait pas de la solitude</w:t>
      </w:r>
      <w:r w:rsidR="004F69D6">
        <w:t xml:space="preserve">, </w:t>
      </w:r>
      <w:r w:rsidRPr="00033231">
        <w:t>la solitude</w:t>
      </w:r>
      <w:r w:rsidR="004F69D6">
        <w:t xml:space="preserve">, </w:t>
      </w:r>
      <w:r w:rsidRPr="00033231">
        <w:t>quelque prolongée qu</w:t>
      </w:r>
      <w:r w:rsidR="004F69D6">
        <w:t>’</w:t>
      </w:r>
      <w:r w:rsidRPr="00033231">
        <w:t>elle fût</w:t>
      </w:r>
      <w:r w:rsidR="004F69D6">
        <w:t xml:space="preserve">, </w:t>
      </w:r>
      <w:r w:rsidRPr="00033231">
        <w:t>ne lui déplaisait point</w:t>
      </w:r>
      <w:r w:rsidR="004F69D6">
        <w:t xml:space="preserve">. </w:t>
      </w:r>
      <w:r w:rsidRPr="00033231">
        <w:t>Parce qu</w:t>
      </w:r>
      <w:r w:rsidR="004F69D6">
        <w:t>’</w:t>
      </w:r>
      <w:r w:rsidRPr="00033231">
        <w:t>elle ne parlait point</w:t>
      </w:r>
      <w:r w:rsidR="004F69D6">
        <w:t xml:space="preserve">, </w:t>
      </w:r>
      <w:r w:rsidRPr="00033231">
        <w:t>et qu</w:t>
      </w:r>
      <w:r w:rsidR="004F69D6">
        <w:t>’</w:t>
      </w:r>
      <w:r w:rsidRPr="00033231">
        <w:t>elle n</w:t>
      </w:r>
      <w:r w:rsidR="004F69D6">
        <w:t>’</w:t>
      </w:r>
      <w:r w:rsidRPr="00033231">
        <w:t>exprimait point une prédilection pour ceci</w:t>
      </w:r>
      <w:r w:rsidR="004F69D6">
        <w:t xml:space="preserve">, </w:t>
      </w:r>
      <w:r w:rsidRPr="00033231">
        <w:t>une ave</w:t>
      </w:r>
      <w:r w:rsidRPr="00033231">
        <w:t>r</w:t>
      </w:r>
      <w:r w:rsidRPr="00033231">
        <w:t>sion pour cela</w:t>
      </w:r>
      <w:r w:rsidR="004F69D6">
        <w:t xml:space="preserve">, </w:t>
      </w:r>
      <w:r w:rsidRPr="00033231">
        <w:t>il était inutile de consulter ses goûts</w:t>
      </w:r>
      <w:r w:rsidR="004F69D6">
        <w:t xml:space="preserve">. </w:t>
      </w:r>
      <w:r w:rsidRPr="00033231">
        <w:t>Il n</w:t>
      </w:r>
      <w:r w:rsidR="004F69D6">
        <w:t>’</w:t>
      </w:r>
      <w:r w:rsidRPr="00033231">
        <w:t>avait pas la prétention de connaître les femmes</w:t>
      </w:r>
      <w:r w:rsidR="004F69D6">
        <w:t xml:space="preserve">, </w:t>
      </w:r>
      <w:r w:rsidRPr="00033231">
        <w:t>ni de les comparer avec les hommes</w:t>
      </w:r>
      <w:r w:rsidR="004F69D6">
        <w:t xml:space="preserve">. </w:t>
      </w:r>
      <w:r w:rsidRPr="00033231">
        <w:t>Elles étaient pour lui des êtres d</w:t>
      </w:r>
      <w:r w:rsidR="004F69D6">
        <w:t>’</w:t>
      </w:r>
      <w:r w:rsidRPr="00033231">
        <w:t>un ordre très-différent et peut-être bien inférieur</w:t>
      </w:r>
      <w:r w:rsidR="004F69D6">
        <w:t xml:space="preserve">. </w:t>
      </w:r>
      <w:r w:rsidRPr="00033231">
        <w:t xml:space="preserve">Il ne </w:t>
      </w:r>
      <w:r w:rsidRPr="00033231">
        <w:lastRenderedPageBreak/>
        <w:t>pensait pas qu</w:t>
      </w:r>
      <w:r w:rsidR="004F69D6">
        <w:t>’</w:t>
      </w:r>
      <w:r w:rsidRPr="00033231">
        <w:t>une femme pût être la compagne de son mari</w:t>
      </w:r>
      <w:r w:rsidR="004F69D6">
        <w:t xml:space="preserve">, </w:t>
      </w:r>
      <w:r w:rsidRPr="00033231">
        <w:t>bien moins encore sa confidente et son soutien</w:t>
      </w:r>
      <w:r w:rsidR="004F69D6">
        <w:t xml:space="preserve">. </w:t>
      </w:r>
      <w:r w:rsidRPr="00033231">
        <w:t>Sa femme</w:t>
      </w:r>
      <w:r w:rsidR="004F69D6">
        <w:t xml:space="preserve">, </w:t>
      </w:r>
      <w:r w:rsidRPr="00033231">
        <w:t>au bout d</w:t>
      </w:r>
      <w:r w:rsidR="004F69D6">
        <w:t>’</w:t>
      </w:r>
      <w:r w:rsidRPr="00033231">
        <w:t>un an ou deux</w:t>
      </w:r>
      <w:r w:rsidR="004F69D6">
        <w:t xml:space="preserve">, </w:t>
      </w:r>
      <w:r w:rsidRPr="00033231">
        <w:t>n</w:t>
      </w:r>
      <w:r w:rsidR="004F69D6">
        <w:t>’</w:t>
      </w:r>
      <w:r w:rsidRPr="00033231">
        <w:t>était pour lui d</w:t>
      </w:r>
      <w:r w:rsidR="004F69D6">
        <w:t>’</w:t>
      </w:r>
      <w:r w:rsidRPr="00033231">
        <w:t>une grande importance sous aucun rapport</w:t>
      </w:r>
      <w:r w:rsidR="004F69D6">
        <w:t xml:space="preserve"> ; </w:t>
      </w:r>
      <w:r w:rsidRPr="00033231">
        <w:t>toutefois</w:t>
      </w:r>
      <w:r w:rsidR="004F69D6">
        <w:t xml:space="preserve">, </w:t>
      </w:r>
      <w:r w:rsidRPr="00033231">
        <w:t>lorsqu</w:t>
      </w:r>
      <w:r w:rsidR="004F69D6">
        <w:t>’</w:t>
      </w:r>
      <w:r w:rsidRPr="00033231">
        <w:t>un jour</w:t>
      </w:r>
      <w:r w:rsidR="004F69D6">
        <w:t xml:space="preserve">, </w:t>
      </w:r>
      <w:r w:rsidRPr="00033231">
        <w:t>soudainement</w:t>
      </w:r>
      <w:r w:rsidR="004F69D6">
        <w:t xml:space="preserve">, </w:t>
      </w:r>
      <w:r w:rsidRPr="00033231">
        <w:t>ainsi qu</w:t>
      </w:r>
      <w:r w:rsidR="004F69D6">
        <w:t>’</w:t>
      </w:r>
      <w:r w:rsidRPr="00033231">
        <w:t>il le pensa</w:t>
      </w:r>
      <w:r w:rsidR="004F69D6">
        <w:t xml:space="preserve">, </w:t>
      </w:r>
      <w:r w:rsidRPr="00033231">
        <w:t>car il l</w:t>
      </w:r>
      <w:r w:rsidR="004F69D6">
        <w:t>’</w:t>
      </w:r>
      <w:r w:rsidRPr="00033231">
        <w:t>avait à peine vue dépérir</w:t>
      </w:r>
      <w:r w:rsidR="004F69D6">
        <w:t xml:space="preserve">, </w:t>
      </w:r>
      <w:r w:rsidRPr="00033231">
        <w:t>elle prit congé de lui et de ce monde</w:t>
      </w:r>
      <w:r w:rsidR="004F69D6">
        <w:t xml:space="preserve">, </w:t>
      </w:r>
      <w:r w:rsidRPr="00033231">
        <w:t>et qu</w:t>
      </w:r>
      <w:r w:rsidR="004F69D6">
        <w:t>’</w:t>
      </w:r>
      <w:r w:rsidRPr="00033231">
        <w:t>il ne trouva plus qu</w:t>
      </w:r>
      <w:r w:rsidR="004F69D6">
        <w:t>’</w:t>
      </w:r>
      <w:r w:rsidRPr="00033231">
        <w:t>une belle forme d</w:t>
      </w:r>
      <w:r w:rsidR="004F69D6">
        <w:t>’</w:t>
      </w:r>
      <w:r w:rsidRPr="00033231">
        <w:t>argile</w:t>
      </w:r>
      <w:r w:rsidR="004F69D6">
        <w:t xml:space="preserve">, </w:t>
      </w:r>
      <w:r w:rsidRPr="00033231">
        <w:t>froide et blanche</w:t>
      </w:r>
      <w:r w:rsidR="004F69D6">
        <w:t xml:space="preserve">, </w:t>
      </w:r>
      <w:r w:rsidRPr="00033231">
        <w:t>dans la couche nuptiale</w:t>
      </w:r>
      <w:r w:rsidR="004F69D6">
        <w:t xml:space="preserve">, </w:t>
      </w:r>
      <w:r w:rsidRPr="00033231">
        <w:t>il sentit la perte qu</w:t>
      </w:r>
      <w:r w:rsidR="004F69D6">
        <w:t>’</w:t>
      </w:r>
      <w:r w:rsidRPr="00033231">
        <w:t>il venait de faire</w:t>
      </w:r>
      <w:r w:rsidR="004F69D6">
        <w:t xml:space="preserve">, </w:t>
      </w:r>
      <w:r w:rsidRPr="00033231">
        <w:t>plus peut-être qu</w:t>
      </w:r>
      <w:r w:rsidR="004F69D6">
        <w:t>’</w:t>
      </w:r>
      <w:r w:rsidRPr="00033231">
        <w:t>il ne parut la sentir</w:t>
      </w:r>
      <w:r w:rsidR="004F69D6">
        <w:t xml:space="preserve">, </w:t>
      </w:r>
      <w:r w:rsidRPr="00033231">
        <w:t>car il n</w:t>
      </w:r>
      <w:r w:rsidR="004F69D6">
        <w:t>’</w:t>
      </w:r>
      <w:r w:rsidRPr="00033231">
        <w:t>était pas de ces hommes à qui le malheur arrache facilement des pleurs</w:t>
      </w:r>
      <w:r w:rsidR="004F69D6">
        <w:t>.</w:t>
      </w:r>
    </w:p>
    <w:p w14:paraId="60A11999" w14:textId="77777777" w:rsidR="004F69D6" w:rsidRDefault="00000000" w:rsidP="0021796F">
      <w:r w:rsidRPr="00033231">
        <w:t xml:space="preserve">Ses yeux sans larmes et son chagrin contenu scandalisèrent une vieille gouvernante et une autre femme qui avait soigné </w:t>
      </w:r>
      <w:proofErr w:type="spellStart"/>
      <w:r w:rsidRPr="00033231">
        <w:t>mistress</w:t>
      </w:r>
      <w:proofErr w:type="spellEnd"/>
      <w:r w:rsidRPr="00033231">
        <w:t xml:space="preserve"> </w:t>
      </w:r>
      <w:proofErr w:type="spellStart"/>
      <w:r w:rsidRPr="00033231">
        <w:t>Helstone</w:t>
      </w:r>
      <w:proofErr w:type="spellEnd"/>
      <w:r w:rsidRPr="00033231">
        <w:t xml:space="preserve"> dans sa maladie</w:t>
      </w:r>
      <w:r w:rsidR="004F69D6">
        <w:t xml:space="preserve">, </w:t>
      </w:r>
      <w:r w:rsidRPr="00033231">
        <w:t>et qui peut-être avait eu o</w:t>
      </w:r>
      <w:r w:rsidRPr="00033231">
        <w:t>c</w:t>
      </w:r>
      <w:r w:rsidRPr="00033231">
        <w:t>casion d</w:t>
      </w:r>
      <w:r w:rsidR="004F69D6">
        <w:t>’</w:t>
      </w:r>
      <w:r w:rsidRPr="00033231">
        <w:t>en apprendre sur sa nature et ses facultés aimantes plus que n</w:t>
      </w:r>
      <w:r w:rsidR="004F69D6">
        <w:t>’</w:t>
      </w:r>
      <w:r w:rsidRPr="00033231">
        <w:t>en connaissait son mari</w:t>
      </w:r>
      <w:r w:rsidR="004F69D6">
        <w:t xml:space="preserve">. </w:t>
      </w:r>
      <w:r w:rsidRPr="00033231">
        <w:t>Elles jasèrent auprès du corps</w:t>
      </w:r>
      <w:r w:rsidR="004F69D6">
        <w:t xml:space="preserve">, </w:t>
      </w:r>
      <w:r w:rsidRPr="00033231">
        <w:t>racontèrent des anecdotes sur la cause réelle et supposée de la maladie</w:t>
      </w:r>
      <w:r w:rsidR="004F69D6">
        <w:t xml:space="preserve"> ; </w:t>
      </w:r>
      <w:r w:rsidRPr="00033231">
        <w:t>bref elles s</w:t>
      </w:r>
      <w:r w:rsidR="004F69D6">
        <w:t>’</w:t>
      </w:r>
      <w:r w:rsidRPr="00033231">
        <w:t>indignèrent contre cet austère petit homme qui examinait des papiers dans la pièce voisine</w:t>
      </w:r>
      <w:r w:rsidR="004F69D6">
        <w:t xml:space="preserve">, </w:t>
      </w:r>
      <w:r w:rsidRPr="00033231">
        <w:t>et qui ne se doutait guère des malédictions dont il était l</w:t>
      </w:r>
      <w:r w:rsidR="004F69D6">
        <w:t>’</w:t>
      </w:r>
      <w:r w:rsidRPr="00033231">
        <w:t>objet</w:t>
      </w:r>
      <w:r w:rsidR="004F69D6">
        <w:t>.</w:t>
      </w:r>
    </w:p>
    <w:p w14:paraId="407774C7" w14:textId="3C4AAD2A" w:rsidR="004F69D6" w:rsidRDefault="00000000" w:rsidP="0021796F">
      <w:proofErr w:type="spellStart"/>
      <w:r w:rsidRPr="00033231">
        <w:t>Mistress</w:t>
      </w:r>
      <w:proofErr w:type="spellEnd"/>
      <w:r w:rsidRPr="00033231">
        <w:t xml:space="preserve"> </w:t>
      </w:r>
      <w:proofErr w:type="spellStart"/>
      <w:r w:rsidRPr="00033231">
        <w:t>Helstone</w:t>
      </w:r>
      <w:proofErr w:type="spellEnd"/>
      <w:r w:rsidRPr="00033231">
        <w:t xml:space="preserve"> ne fut pas plutôt dans la tombe</w:t>
      </w:r>
      <w:r w:rsidR="004F69D6">
        <w:t xml:space="preserve">, </w:t>
      </w:r>
      <w:r w:rsidRPr="00033231">
        <w:t>que la rumeur se répandit dans le voisinage qu</w:t>
      </w:r>
      <w:r w:rsidR="004F69D6">
        <w:t>’</w:t>
      </w:r>
      <w:r w:rsidRPr="00033231">
        <w:t>elle était morte de ch</w:t>
      </w:r>
      <w:r w:rsidRPr="00033231">
        <w:t>a</w:t>
      </w:r>
      <w:r w:rsidRPr="00033231">
        <w:t>grin</w:t>
      </w:r>
      <w:r w:rsidR="004F69D6">
        <w:t xml:space="preserve"> ; </w:t>
      </w:r>
      <w:r w:rsidRPr="00033231">
        <w:t>bientôt même on parla de mauvais traitements de la part du mari</w:t>
      </w:r>
      <w:r w:rsidR="004F69D6">
        <w:t xml:space="preserve"> ; </w:t>
      </w:r>
      <w:r w:rsidRPr="00033231">
        <w:t>rapports grossièrement faux</w:t>
      </w:r>
      <w:r w:rsidR="004F69D6">
        <w:t xml:space="preserve">, </w:t>
      </w:r>
      <w:r w:rsidRPr="00033231">
        <w:t>mais qui n</w:t>
      </w:r>
      <w:r w:rsidR="004F69D6">
        <w:t>’</w:t>
      </w:r>
      <w:r w:rsidRPr="00033231">
        <w:t>en furent pas moins avidement saisis</w:t>
      </w:r>
      <w:r w:rsidR="004F69D6">
        <w:t>. M. </w:t>
      </w:r>
      <w:r w:rsidRPr="00033231">
        <w:t>Yorke les entendit</w:t>
      </w:r>
      <w:r w:rsidR="004F69D6">
        <w:t xml:space="preserve">, </w:t>
      </w:r>
      <w:r w:rsidRPr="00033231">
        <w:t>et en crut une partie</w:t>
      </w:r>
      <w:r w:rsidR="004F69D6">
        <w:t xml:space="preserve">. </w:t>
      </w:r>
      <w:r w:rsidRPr="00033231">
        <w:t>Déjà il n</w:t>
      </w:r>
      <w:r w:rsidR="004F69D6">
        <w:t>’</w:t>
      </w:r>
      <w:r w:rsidRPr="00033231">
        <w:t>avait pas des sentiments bienveillants pour son heureux rival</w:t>
      </w:r>
      <w:r w:rsidR="004F69D6">
        <w:t xml:space="preserve"> ; </w:t>
      </w:r>
      <w:r w:rsidRPr="00033231">
        <w:t>bien que marié lui-même et uni à une femme qui semblait sous tous les rapports le parfait contraste de Marie C</w:t>
      </w:r>
      <w:r w:rsidRPr="00033231">
        <w:t>a</w:t>
      </w:r>
      <w:r w:rsidRPr="00033231">
        <w:t>ve</w:t>
      </w:r>
      <w:r w:rsidR="004F69D6">
        <w:t xml:space="preserve">, </w:t>
      </w:r>
      <w:r w:rsidRPr="00033231">
        <w:t>il ne put oublier l</w:t>
      </w:r>
      <w:r w:rsidR="004F69D6">
        <w:t>’</w:t>
      </w:r>
      <w:r w:rsidRPr="00033231">
        <w:t>amer désappointement qu</w:t>
      </w:r>
      <w:r w:rsidR="004F69D6">
        <w:t>’</w:t>
      </w:r>
      <w:r w:rsidRPr="00033231">
        <w:t>il avait éprouvé</w:t>
      </w:r>
      <w:r w:rsidR="004F69D6">
        <w:t xml:space="preserve">, </w:t>
      </w:r>
      <w:r w:rsidRPr="00033231">
        <w:t>et</w:t>
      </w:r>
      <w:r w:rsidR="004F69D6">
        <w:t xml:space="preserve">, </w:t>
      </w:r>
      <w:r w:rsidRPr="00033231">
        <w:t>lorsqu</w:t>
      </w:r>
      <w:r w:rsidR="004F69D6">
        <w:t>’</w:t>
      </w:r>
      <w:r w:rsidRPr="00033231">
        <w:t>il apprit que celle qui lui eût été si précieuse avait été négligée</w:t>
      </w:r>
      <w:r w:rsidR="004F69D6">
        <w:t xml:space="preserve">, </w:t>
      </w:r>
      <w:r w:rsidRPr="00033231">
        <w:t xml:space="preserve">maltraitée peut-être par </w:t>
      </w:r>
      <w:r w:rsidRPr="00033231">
        <w:lastRenderedPageBreak/>
        <w:t>un autre</w:t>
      </w:r>
      <w:r w:rsidR="004F69D6">
        <w:t xml:space="preserve">, </w:t>
      </w:r>
      <w:r w:rsidRPr="00033231">
        <w:t>il conçut pour cet autre une profonde et amère animosité</w:t>
      </w:r>
      <w:r w:rsidR="004F69D6">
        <w:t>.</w:t>
      </w:r>
    </w:p>
    <w:p w14:paraId="2BA4E1B6" w14:textId="2120CD7B" w:rsidR="004F69D6" w:rsidRDefault="00000000" w:rsidP="0021796F">
      <w:r w:rsidRPr="00033231">
        <w:t>De la nature et de la violence de cette animosité</w:t>
      </w:r>
      <w:r w:rsidR="004F69D6">
        <w:t>, M. </w:t>
      </w:r>
      <w:proofErr w:type="spellStart"/>
      <w:r w:rsidRPr="00033231">
        <w:t>Helstone</w:t>
      </w:r>
      <w:proofErr w:type="spellEnd"/>
      <w:r w:rsidRPr="00033231">
        <w:t xml:space="preserve"> n</w:t>
      </w:r>
      <w:r w:rsidR="004F69D6">
        <w:t>’</w:t>
      </w:r>
      <w:r w:rsidRPr="00033231">
        <w:t>était qu</w:t>
      </w:r>
      <w:r w:rsidR="004F69D6">
        <w:t>’</w:t>
      </w:r>
      <w:r w:rsidRPr="00033231">
        <w:t>à moitié instruit</w:t>
      </w:r>
      <w:r w:rsidR="004F69D6">
        <w:t xml:space="preserve"> ; </w:t>
      </w:r>
      <w:r w:rsidRPr="00033231">
        <w:t>il ne savait pas co</w:t>
      </w:r>
      <w:r w:rsidRPr="00033231">
        <w:t>m</w:t>
      </w:r>
      <w:r w:rsidRPr="00033231">
        <w:t>bien Yorke avait aimé Marie Cave</w:t>
      </w:r>
      <w:r w:rsidR="004F69D6">
        <w:t xml:space="preserve">, </w:t>
      </w:r>
      <w:r w:rsidRPr="00033231">
        <w:t>ni combien il avait souffert en la perdant</w:t>
      </w:r>
      <w:r w:rsidR="004F69D6">
        <w:t xml:space="preserve">. </w:t>
      </w:r>
      <w:r w:rsidRPr="00033231">
        <w:t>Les bruits de mauvais traitements qu</w:t>
      </w:r>
      <w:r w:rsidR="004F69D6">
        <w:t>’</w:t>
      </w:r>
      <w:r w:rsidRPr="00033231">
        <w:t>il aurait fait endurer à son épouse</w:t>
      </w:r>
      <w:r w:rsidR="004F69D6">
        <w:t xml:space="preserve">, </w:t>
      </w:r>
      <w:r w:rsidRPr="00033231">
        <w:t>familiers à toutes les oreilles du vois</w:t>
      </w:r>
      <w:r w:rsidRPr="00033231">
        <w:t>i</w:t>
      </w:r>
      <w:r w:rsidRPr="00033231">
        <w:t>n</w:t>
      </w:r>
      <w:r w:rsidRPr="00033231">
        <w:t>a</w:t>
      </w:r>
      <w:r w:rsidRPr="00033231">
        <w:t>ge</w:t>
      </w:r>
      <w:r w:rsidR="004F69D6">
        <w:t xml:space="preserve">, </w:t>
      </w:r>
      <w:r w:rsidRPr="00033231">
        <w:t>n</w:t>
      </w:r>
      <w:r w:rsidR="004F69D6">
        <w:t>’</w:t>
      </w:r>
      <w:r w:rsidRPr="00033231">
        <w:t>étaient jamais arrivés aux siennes</w:t>
      </w:r>
      <w:r w:rsidR="004F69D6">
        <w:t xml:space="preserve">. </w:t>
      </w:r>
      <w:r w:rsidRPr="00033231">
        <w:t>Il croyait que des di</w:t>
      </w:r>
      <w:r w:rsidRPr="00033231">
        <w:t>s</w:t>
      </w:r>
      <w:r w:rsidRPr="00033231">
        <w:t>s</w:t>
      </w:r>
      <w:r w:rsidRPr="00033231">
        <w:t>i</w:t>
      </w:r>
      <w:r w:rsidRPr="00033231">
        <w:t xml:space="preserve">dences politiques et religieuses seules le séparaient de </w:t>
      </w:r>
      <w:r w:rsidR="004F69D6">
        <w:t>M. </w:t>
      </w:r>
      <w:r w:rsidRPr="00033231">
        <w:t>Yorke</w:t>
      </w:r>
      <w:r w:rsidR="004F69D6">
        <w:t xml:space="preserve">. </w:t>
      </w:r>
      <w:r w:rsidRPr="00033231">
        <w:t>S</w:t>
      </w:r>
      <w:r w:rsidR="004F69D6">
        <w:t>’</w:t>
      </w:r>
      <w:r w:rsidRPr="00033231">
        <w:t>il avait connu la vérité</w:t>
      </w:r>
      <w:r w:rsidR="004F69D6">
        <w:t xml:space="preserve">, </w:t>
      </w:r>
      <w:r w:rsidRPr="00033231">
        <w:t>rien n</w:t>
      </w:r>
      <w:r w:rsidR="004F69D6">
        <w:t>’</w:t>
      </w:r>
      <w:r w:rsidRPr="00033231">
        <w:t>eût pu probablement lui persu</w:t>
      </w:r>
      <w:r w:rsidRPr="00033231">
        <w:t>a</w:t>
      </w:r>
      <w:r w:rsidRPr="00033231">
        <w:t>der de franchir le seuil de la demeure de son ancien rival</w:t>
      </w:r>
      <w:r w:rsidR="004F69D6">
        <w:t>.</w:t>
      </w:r>
    </w:p>
    <w:p w14:paraId="49BFC262" w14:textId="02B682BB" w:rsidR="004F69D6" w:rsidRDefault="004F69D6" w:rsidP="0021796F">
      <w:r>
        <w:t>M. </w:t>
      </w:r>
      <w:r w:rsidR="00000000" w:rsidRPr="00033231">
        <w:t xml:space="preserve">Yorke ne reprit point sa mercuriale à </w:t>
      </w:r>
      <w:r>
        <w:t>M. </w:t>
      </w:r>
      <w:r w:rsidR="00000000" w:rsidRPr="00033231">
        <w:t>Moore</w:t>
      </w:r>
      <w:r>
        <w:t xml:space="preserve"> ; </w:t>
      </w:r>
      <w:r w:rsidR="00000000" w:rsidRPr="00033231">
        <w:t>la conversation recommença bientôt dans une forme plus gén</w:t>
      </w:r>
      <w:r w:rsidR="00000000" w:rsidRPr="00033231">
        <w:t>é</w:t>
      </w:r>
      <w:r w:rsidR="00000000" w:rsidRPr="00033231">
        <w:t>r</w:t>
      </w:r>
      <w:r w:rsidR="00000000" w:rsidRPr="00033231">
        <w:t>a</w:t>
      </w:r>
      <w:r w:rsidR="00000000" w:rsidRPr="00033231">
        <w:t>le</w:t>
      </w:r>
      <w:r>
        <w:t xml:space="preserve">, </w:t>
      </w:r>
      <w:r w:rsidR="00000000" w:rsidRPr="00033231">
        <w:t>bien que conservant encore un peu le caractère de la di</w:t>
      </w:r>
      <w:r w:rsidR="00000000" w:rsidRPr="00033231">
        <w:t>s</w:t>
      </w:r>
      <w:r w:rsidR="00000000" w:rsidRPr="00033231">
        <w:t>pute</w:t>
      </w:r>
      <w:r>
        <w:t xml:space="preserve">. </w:t>
      </w:r>
      <w:r w:rsidR="00000000" w:rsidRPr="00033231">
        <w:t>L</w:t>
      </w:r>
      <w:r>
        <w:t>’</w:t>
      </w:r>
      <w:r w:rsidR="00000000" w:rsidRPr="00033231">
        <w:t>état inquiet du pays</w:t>
      </w:r>
      <w:r>
        <w:t xml:space="preserve">, </w:t>
      </w:r>
      <w:r w:rsidR="00000000" w:rsidRPr="00033231">
        <w:t>les nombreuses déprédations commises récemment dans le district sur les fabriques</w:t>
      </w:r>
      <w:r>
        <w:t xml:space="preserve">, </w:t>
      </w:r>
      <w:r w:rsidR="00000000" w:rsidRPr="00033231">
        <w:t>fourni</w:t>
      </w:r>
      <w:r w:rsidR="00000000" w:rsidRPr="00033231">
        <w:t>s</w:t>
      </w:r>
      <w:r w:rsidR="00000000" w:rsidRPr="00033231">
        <w:t>saient un aliment d</w:t>
      </w:r>
      <w:r>
        <w:t>’</w:t>
      </w:r>
      <w:r w:rsidR="00000000" w:rsidRPr="00033231">
        <w:t>autant plus vif à la discussion</w:t>
      </w:r>
      <w:r>
        <w:t xml:space="preserve">, </w:t>
      </w:r>
      <w:r w:rsidR="00000000" w:rsidRPr="00033231">
        <w:t>que les trois personnes présentes différaient plus ou moins dans leur m</w:t>
      </w:r>
      <w:r w:rsidR="00000000" w:rsidRPr="00033231">
        <w:t>a</w:t>
      </w:r>
      <w:r w:rsidR="00000000" w:rsidRPr="00033231">
        <w:t>nière de voir</w:t>
      </w:r>
      <w:r>
        <w:t>. M. </w:t>
      </w:r>
      <w:proofErr w:type="spellStart"/>
      <w:r w:rsidR="00000000" w:rsidRPr="00033231">
        <w:t>Helstone</w:t>
      </w:r>
      <w:proofErr w:type="spellEnd"/>
      <w:r w:rsidR="00000000" w:rsidRPr="00033231">
        <w:t xml:space="preserve"> était pour les maîtres</w:t>
      </w:r>
      <w:r>
        <w:t xml:space="preserve"> ; </w:t>
      </w:r>
      <w:r w:rsidR="00000000" w:rsidRPr="00033231">
        <w:t>il trouvait les ouvriers d</w:t>
      </w:r>
      <w:r w:rsidR="00000000" w:rsidRPr="00033231">
        <w:t>é</w:t>
      </w:r>
      <w:r w:rsidR="00000000" w:rsidRPr="00033231">
        <w:t>raisonnables</w:t>
      </w:r>
      <w:r>
        <w:t xml:space="preserve">. </w:t>
      </w:r>
      <w:r w:rsidR="00000000" w:rsidRPr="00033231">
        <w:t>Il condamnait vivement cet esprit de désaffection contre l</w:t>
      </w:r>
      <w:r>
        <w:t>’</w:t>
      </w:r>
      <w:r w:rsidR="00000000" w:rsidRPr="00033231">
        <w:t>autorité qui s</w:t>
      </w:r>
      <w:r>
        <w:t>’</w:t>
      </w:r>
      <w:r w:rsidR="00000000" w:rsidRPr="00033231">
        <w:t>étendait partout</w:t>
      </w:r>
      <w:r>
        <w:t xml:space="preserve">, </w:t>
      </w:r>
      <w:r w:rsidR="00000000" w:rsidRPr="00033231">
        <w:t>ainsi que le refus de supporter avec patience des maux qu</w:t>
      </w:r>
      <w:r>
        <w:t>’</w:t>
      </w:r>
      <w:r w:rsidR="00000000" w:rsidRPr="00033231">
        <w:t>il regardait comme inév</w:t>
      </w:r>
      <w:r w:rsidR="00000000" w:rsidRPr="00033231">
        <w:t>i</w:t>
      </w:r>
      <w:r w:rsidR="00000000" w:rsidRPr="00033231">
        <w:t>tables</w:t>
      </w:r>
      <w:r>
        <w:t xml:space="preserve">. </w:t>
      </w:r>
      <w:r w:rsidR="00000000" w:rsidRPr="00033231">
        <w:t>Le remède qu</w:t>
      </w:r>
      <w:r>
        <w:t>’</w:t>
      </w:r>
      <w:r w:rsidR="00000000" w:rsidRPr="00033231">
        <w:t>il prescrivait</w:t>
      </w:r>
      <w:r>
        <w:t xml:space="preserve">, </w:t>
      </w:r>
      <w:r w:rsidR="00000000" w:rsidRPr="00033231">
        <w:t>c</w:t>
      </w:r>
      <w:r>
        <w:t>’</w:t>
      </w:r>
      <w:r w:rsidR="00000000" w:rsidRPr="00033231">
        <w:t>était une i</w:t>
      </w:r>
      <w:r w:rsidR="00000000" w:rsidRPr="00033231">
        <w:t>n</w:t>
      </w:r>
      <w:r w:rsidR="00000000" w:rsidRPr="00033231">
        <w:t>tervention v</w:t>
      </w:r>
      <w:r w:rsidR="00000000" w:rsidRPr="00033231">
        <w:t>i</w:t>
      </w:r>
      <w:r w:rsidR="00000000" w:rsidRPr="00033231">
        <w:t>goureuse de la part du gouvernement</w:t>
      </w:r>
      <w:r>
        <w:t xml:space="preserve">, </w:t>
      </w:r>
      <w:r w:rsidR="00000000" w:rsidRPr="00033231">
        <w:t>une vig</w:t>
      </w:r>
      <w:r w:rsidR="00000000" w:rsidRPr="00033231">
        <w:t>i</w:t>
      </w:r>
      <w:r w:rsidR="00000000" w:rsidRPr="00033231">
        <w:t>lance stricte de la part des magistrats</w:t>
      </w:r>
      <w:r>
        <w:t xml:space="preserve">, </w:t>
      </w:r>
      <w:r w:rsidR="00000000" w:rsidRPr="00033231">
        <w:t>et</w:t>
      </w:r>
      <w:r>
        <w:t xml:space="preserve">, </w:t>
      </w:r>
      <w:r w:rsidR="00000000" w:rsidRPr="00033231">
        <w:t>toutes les fois qu</w:t>
      </w:r>
      <w:r>
        <w:t>’</w:t>
      </w:r>
      <w:r w:rsidR="00000000" w:rsidRPr="00033231">
        <w:t>elle serait nécessaire</w:t>
      </w:r>
      <w:r>
        <w:t xml:space="preserve">, </w:t>
      </w:r>
      <w:r w:rsidR="00000000" w:rsidRPr="00033231">
        <w:t>une répression militaire prompte et énerg</w:t>
      </w:r>
      <w:r w:rsidR="00000000" w:rsidRPr="00033231">
        <w:t>i</w:t>
      </w:r>
      <w:r w:rsidR="00000000" w:rsidRPr="00033231">
        <w:t>que</w:t>
      </w:r>
      <w:r>
        <w:t>.</w:t>
      </w:r>
    </w:p>
    <w:p w14:paraId="4465BEE4" w14:textId="128800FD" w:rsidR="004F69D6" w:rsidRDefault="004F69D6" w:rsidP="0021796F">
      <w:r>
        <w:t>M. </w:t>
      </w:r>
      <w:r w:rsidR="00000000" w:rsidRPr="00033231">
        <w:t>Yorke demandait si cette intervention</w:t>
      </w:r>
      <w:r>
        <w:t xml:space="preserve">, </w:t>
      </w:r>
      <w:r w:rsidR="00000000" w:rsidRPr="00033231">
        <w:t>cette vigilance et cette répression sévère et vigoureuse</w:t>
      </w:r>
      <w:r>
        <w:t xml:space="preserve">, </w:t>
      </w:r>
      <w:r w:rsidR="00000000" w:rsidRPr="00033231">
        <w:t>nourriraient ceux qui mouraient de faim</w:t>
      </w:r>
      <w:r>
        <w:t xml:space="preserve">, </w:t>
      </w:r>
      <w:r w:rsidR="00000000" w:rsidRPr="00033231">
        <w:t>donneraient du travail à ceux qui n</w:t>
      </w:r>
      <w:r>
        <w:t>’</w:t>
      </w:r>
      <w:r w:rsidR="00000000" w:rsidRPr="00033231">
        <w:t xml:space="preserve">en </w:t>
      </w:r>
      <w:r w:rsidR="00000000" w:rsidRPr="00033231">
        <w:lastRenderedPageBreak/>
        <w:t>avaient pas</w:t>
      </w:r>
      <w:r>
        <w:t xml:space="preserve"> ; </w:t>
      </w:r>
      <w:r w:rsidR="00000000" w:rsidRPr="00033231">
        <w:t>il trouva singulière l</w:t>
      </w:r>
      <w:r>
        <w:t>’</w:t>
      </w:r>
      <w:r w:rsidR="00000000" w:rsidRPr="00033231">
        <w:t>idée qu</w:t>
      </w:r>
      <w:r>
        <w:t>’</w:t>
      </w:r>
      <w:r w:rsidR="00000000" w:rsidRPr="00033231">
        <w:t>il y avait des maux inévitables</w:t>
      </w:r>
      <w:r>
        <w:t xml:space="preserve"> ; </w:t>
      </w:r>
      <w:r w:rsidR="00000000" w:rsidRPr="00033231">
        <w:t>il dit que la patience publique ressemblait à un chameau sur le dos duquel le dernier atome qu</w:t>
      </w:r>
      <w:r>
        <w:t>’</w:t>
      </w:r>
      <w:r w:rsidR="00000000" w:rsidRPr="00033231">
        <w:t>il pût porter a</w:t>
      </w:r>
      <w:r w:rsidR="00000000" w:rsidRPr="00033231">
        <w:t>u</w:t>
      </w:r>
      <w:r w:rsidR="00000000" w:rsidRPr="00033231">
        <w:t>rait déjà été mis</w:t>
      </w:r>
      <w:r>
        <w:t xml:space="preserve">, </w:t>
      </w:r>
      <w:r w:rsidR="00000000" w:rsidRPr="00033231">
        <w:t>et que la résistance était maintenant un d</w:t>
      </w:r>
      <w:r w:rsidR="00000000" w:rsidRPr="00033231">
        <w:t>e</w:t>
      </w:r>
      <w:r w:rsidR="00000000" w:rsidRPr="00033231">
        <w:t>voir</w:t>
      </w:r>
      <w:r>
        <w:t xml:space="preserve"> ; </w:t>
      </w:r>
      <w:r w:rsidR="00000000" w:rsidRPr="00033231">
        <w:t>quant à l</w:t>
      </w:r>
      <w:r>
        <w:t>’</w:t>
      </w:r>
      <w:r w:rsidR="00000000" w:rsidRPr="00033231">
        <w:t>esprit général de désaffection envers les autorités constituées</w:t>
      </w:r>
      <w:r>
        <w:t xml:space="preserve">, </w:t>
      </w:r>
      <w:r w:rsidR="00000000" w:rsidRPr="00033231">
        <w:t>il le regardait comme le signe le plus rempli de promesses des temps actuels</w:t>
      </w:r>
      <w:r>
        <w:t xml:space="preserve">. </w:t>
      </w:r>
      <w:r w:rsidR="00000000" w:rsidRPr="00033231">
        <w:t>Les maîtres</w:t>
      </w:r>
      <w:r>
        <w:t xml:space="preserve">, </w:t>
      </w:r>
      <w:r w:rsidR="00000000" w:rsidRPr="00033231">
        <w:t>il l</w:t>
      </w:r>
      <w:r>
        <w:t>’</w:t>
      </w:r>
      <w:r w:rsidR="00000000" w:rsidRPr="00033231">
        <w:t>accordait</w:t>
      </w:r>
      <w:r>
        <w:t xml:space="preserve">, </w:t>
      </w:r>
      <w:r w:rsidR="00000000" w:rsidRPr="00033231">
        <w:t>étaient réellement embarrassés</w:t>
      </w:r>
      <w:r>
        <w:t xml:space="preserve"> ; </w:t>
      </w:r>
      <w:r w:rsidR="00000000" w:rsidRPr="00033231">
        <w:t>mais leurs embarras avaient été a</w:t>
      </w:r>
      <w:r w:rsidR="00000000" w:rsidRPr="00033231">
        <w:t>c</w:t>
      </w:r>
      <w:r w:rsidR="00000000" w:rsidRPr="00033231">
        <w:t>cumulés sur eux par un gouvernement vil</w:t>
      </w:r>
      <w:r>
        <w:t xml:space="preserve">, </w:t>
      </w:r>
      <w:r w:rsidR="00000000" w:rsidRPr="00033231">
        <w:t>corrompu et sangu</w:t>
      </w:r>
      <w:r w:rsidR="00000000" w:rsidRPr="00033231">
        <w:t>i</w:t>
      </w:r>
      <w:r w:rsidR="00000000" w:rsidRPr="00033231">
        <w:t>naire</w:t>
      </w:r>
      <w:r>
        <w:t xml:space="preserve"> (</w:t>
      </w:r>
      <w:r w:rsidR="00000000" w:rsidRPr="00033231">
        <w:t>c</w:t>
      </w:r>
      <w:r>
        <w:t>’</w:t>
      </w:r>
      <w:r w:rsidR="00000000" w:rsidRPr="00033231">
        <w:t xml:space="preserve">étaient les épithètes de </w:t>
      </w:r>
      <w:r>
        <w:t>M. </w:t>
      </w:r>
      <w:r w:rsidR="00000000" w:rsidRPr="00033231">
        <w:t>Yorke</w:t>
      </w:r>
      <w:r>
        <w:t xml:space="preserve">). </w:t>
      </w:r>
      <w:r w:rsidR="00000000" w:rsidRPr="00033231">
        <w:t>Des fous comme Pitt</w:t>
      </w:r>
      <w:r>
        <w:t xml:space="preserve">, </w:t>
      </w:r>
      <w:r w:rsidR="00000000" w:rsidRPr="00033231">
        <w:t xml:space="preserve">des démons comme </w:t>
      </w:r>
      <w:r w:rsidR="00000000">
        <w:t>Castlereagh</w:t>
      </w:r>
      <w:r>
        <w:t xml:space="preserve">, </w:t>
      </w:r>
      <w:r w:rsidR="00000000" w:rsidRPr="00033231">
        <w:t xml:space="preserve">de dangereux idiots tels que </w:t>
      </w:r>
      <w:proofErr w:type="spellStart"/>
      <w:r w:rsidR="00000000" w:rsidRPr="00033231">
        <w:t>Parceval</w:t>
      </w:r>
      <w:proofErr w:type="spellEnd"/>
      <w:r>
        <w:t xml:space="preserve">, </w:t>
      </w:r>
      <w:r w:rsidR="00000000" w:rsidRPr="00033231">
        <w:t>étaient les tyrans</w:t>
      </w:r>
      <w:r>
        <w:t xml:space="preserve">, </w:t>
      </w:r>
      <w:r w:rsidR="00000000" w:rsidRPr="00033231">
        <w:t>la malédiction du pays</w:t>
      </w:r>
      <w:r>
        <w:t xml:space="preserve">, </w:t>
      </w:r>
      <w:r w:rsidR="00000000" w:rsidRPr="00033231">
        <w:t>les destru</w:t>
      </w:r>
      <w:r w:rsidR="00000000" w:rsidRPr="00033231">
        <w:t>c</w:t>
      </w:r>
      <w:r w:rsidR="00000000" w:rsidRPr="00033231">
        <w:t>teurs de son commerce</w:t>
      </w:r>
      <w:r>
        <w:t xml:space="preserve">. </w:t>
      </w:r>
      <w:r w:rsidR="00000000" w:rsidRPr="00033231">
        <w:t>C</w:t>
      </w:r>
      <w:r>
        <w:t>’</w:t>
      </w:r>
      <w:r w:rsidR="00000000" w:rsidRPr="00033231">
        <w:t>était leur persévérance entêtée dans une guerre injustifiable</w:t>
      </w:r>
      <w:r>
        <w:t xml:space="preserve">, </w:t>
      </w:r>
      <w:r w:rsidR="00000000" w:rsidRPr="00033231">
        <w:t>funeste et ruineuse</w:t>
      </w:r>
      <w:r>
        <w:t xml:space="preserve">, </w:t>
      </w:r>
      <w:r w:rsidR="00000000" w:rsidRPr="00033231">
        <w:t>qui avait amené le pays à l</w:t>
      </w:r>
      <w:r>
        <w:t>’</w:t>
      </w:r>
      <w:r w:rsidR="00000000" w:rsidRPr="00033231">
        <w:t>état dans lequel il se trouvait</w:t>
      </w:r>
      <w:r>
        <w:t xml:space="preserve">. </w:t>
      </w:r>
      <w:r w:rsidR="00000000" w:rsidRPr="00033231">
        <w:t>C</w:t>
      </w:r>
      <w:r>
        <w:t>’</w:t>
      </w:r>
      <w:r w:rsidR="00000000" w:rsidRPr="00033231">
        <w:t>étaient leurs taxes monstrueuses et oppressives</w:t>
      </w:r>
      <w:r>
        <w:t xml:space="preserve">, </w:t>
      </w:r>
      <w:r w:rsidR="00000000" w:rsidRPr="00033231">
        <w:t>leurs infâmes ordres en conseil</w:t>
      </w:r>
      <w:r>
        <w:t xml:space="preserve">, </w:t>
      </w:r>
      <w:r w:rsidR="00000000" w:rsidRPr="00033231">
        <w:t>dont les promoteurs méritaient l</w:t>
      </w:r>
      <w:r>
        <w:t>’</w:t>
      </w:r>
      <w:r w:rsidR="00000000" w:rsidRPr="00033231">
        <w:t>accusation de haute trahison et l</w:t>
      </w:r>
      <w:r>
        <w:t>’</w:t>
      </w:r>
      <w:r w:rsidR="00000000" w:rsidRPr="00033231">
        <w:t>échafaud</w:t>
      </w:r>
      <w:r>
        <w:t xml:space="preserve">, </w:t>
      </w:r>
      <w:r w:rsidR="00000000" w:rsidRPr="00033231">
        <w:t>qui avaient attaché une meule au cou de l</w:t>
      </w:r>
      <w:r>
        <w:t>’</w:t>
      </w:r>
      <w:r w:rsidR="00000000" w:rsidRPr="00033231">
        <w:t>Angleterre</w:t>
      </w:r>
      <w:r>
        <w:t>.</w:t>
      </w:r>
    </w:p>
    <w:p w14:paraId="3C02F46D" w14:textId="5C9111D3" w:rsidR="00000000" w:rsidRPr="00033231" w:rsidRDefault="004F69D6" w:rsidP="0021796F">
      <w:r>
        <w:t>« </w:t>
      </w:r>
      <w:r w:rsidR="00000000" w:rsidRPr="00033231">
        <w:t>Mais à quoi bon discourir</w:t>
      </w:r>
      <w:r>
        <w:t xml:space="preserve"> ? </w:t>
      </w:r>
      <w:r w:rsidR="00000000" w:rsidRPr="00033231">
        <w:t>continua-t-il</w:t>
      </w:r>
      <w:r>
        <w:t xml:space="preserve">. </w:t>
      </w:r>
      <w:r w:rsidR="00000000" w:rsidRPr="00033231">
        <w:t>Quelle chance de faire entendre la voix de la raison dans un pays gouverné par un roi</w:t>
      </w:r>
      <w:r>
        <w:t xml:space="preserve">, </w:t>
      </w:r>
      <w:r w:rsidR="00000000" w:rsidRPr="00033231">
        <w:t>par des prêtres et par des pairs</w:t>
      </w:r>
      <w:r>
        <w:t xml:space="preserve"> ; </w:t>
      </w:r>
      <w:r w:rsidR="00000000" w:rsidRPr="00033231">
        <w:t>qui a pour roi nominal un fou et pour monarque réel un débauché sans principes</w:t>
      </w:r>
      <w:r>
        <w:t xml:space="preserve"> ; </w:t>
      </w:r>
      <w:r w:rsidR="00000000" w:rsidRPr="00033231">
        <w:t>qui tolère une insulte au sens commun telle que des législateurs h</w:t>
      </w:r>
      <w:r w:rsidR="00000000" w:rsidRPr="00033231">
        <w:t>é</w:t>
      </w:r>
      <w:r w:rsidR="00000000" w:rsidRPr="00033231">
        <w:t>réditaires</w:t>
      </w:r>
      <w:r>
        <w:t xml:space="preserve">, </w:t>
      </w:r>
      <w:r w:rsidR="00000000" w:rsidRPr="00033231">
        <w:t>et une plaisanterie comme le banc des évêques</w:t>
      </w:r>
      <w:r>
        <w:t xml:space="preserve"> ; </w:t>
      </w:r>
      <w:r w:rsidR="00000000" w:rsidRPr="00033231">
        <w:t>qui vénère et supporte une Église pleine d</w:t>
      </w:r>
      <w:r>
        <w:t>’</w:t>
      </w:r>
      <w:r w:rsidR="00000000" w:rsidRPr="00033231">
        <w:t>intolérance et d</w:t>
      </w:r>
      <w:r>
        <w:t>’</w:t>
      </w:r>
      <w:r w:rsidR="00000000" w:rsidRPr="00033231">
        <w:t>abus</w:t>
      </w:r>
      <w:r>
        <w:t xml:space="preserve">, </w:t>
      </w:r>
      <w:r w:rsidR="00000000" w:rsidRPr="00033231">
        <w:t>tient sur pied une armée permanente</w:t>
      </w:r>
      <w:r>
        <w:t xml:space="preserve">, </w:t>
      </w:r>
      <w:r w:rsidR="00000000" w:rsidRPr="00033231">
        <w:t>et nourrit une autre a</w:t>
      </w:r>
      <w:r w:rsidR="00000000" w:rsidRPr="00033231">
        <w:t>r</w:t>
      </w:r>
      <w:r w:rsidR="00000000" w:rsidRPr="00033231">
        <w:t>mée de prêtres paresseux</w:t>
      </w:r>
      <w:r>
        <w:t xml:space="preserve">, </w:t>
      </w:r>
      <w:r w:rsidR="00000000" w:rsidRPr="00033231">
        <w:t>et leurs familles</w:t>
      </w:r>
      <w:r>
        <w:t> ? »</w:t>
      </w:r>
    </w:p>
    <w:p w14:paraId="0B11BBBE" w14:textId="157BEDE9" w:rsidR="004F69D6" w:rsidRDefault="004F69D6" w:rsidP="0021796F">
      <w:r>
        <w:t>M. </w:t>
      </w:r>
      <w:proofErr w:type="spellStart"/>
      <w:r w:rsidR="00000000" w:rsidRPr="00033231">
        <w:t>Helstone</w:t>
      </w:r>
      <w:proofErr w:type="spellEnd"/>
      <w:r w:rsidR="00000000" w:rsidRPr="00033231">
        <w:t xml:space="preserve"> se leva</w:t>
      </w:r>
      <w:r>
        <w:t xml:space="preserve">, </w:t>
      </w:r>
      <w:r w:rsidR="00000000" w:rsidRPr="00033231">
        <w:t>mit sur sa tête son chapeau à larges bords</w:t>
      </w:r>
      <w:r>
        <w:t xml:space="preserve">, </w:t>
      </w:r>
      <w:r w:rsidR="00000000" w:rsidRPr="00033231">
        <w:t>et répondit que dans le cours de sa carrière il avait re</w:t>
      </w:r>
      <w:r w:rsidR="00000000" w:rsidRPr="00033231">
        <w:t>n</w:t>
      </w:r>
      <w:r w:rsidR="00000000" w:rsidRPr="00033231">
        <w:t xml:space="preserve">contré deux ou trois personnes chez qui des sentiments </w:t>
      </w:r>
      <w:r w:rsidR="00000000" w:rsidRPr="00033231">
        <w:lastRenderedPageBreak/>
        <w:t>sembl</w:t>
      </w:r>
      <w:r w:rsidR="00000000" w:rsidRPr="00033231">
        <w:t>a</w:t>
      </w:r>
      <w:r w:rsidR="00000000" w:rsidRPr="00033231">
        <w:t>bles s</w:t>
      </w:r>
      <w:r>
        <w:t>’</w:t>
      </w:r>
      <w:r w:rsidR="00000000" w:rsidRPr="00033231">
        <w:t>étaient très-fermement maintenus tant que la santé</w:t>
      </w:r>
      <w:r>
        <w:t xml:space="preserve">, </w:t>
      </w:r>
      <w:r w:rsidR="00000000" w:rsidRPr="00033231">
        <w:t>la force et la prospérité étaient restées fidèles à ceux qui les pr</w:t>
      </w:r>
      <w:r w:rsidR="00000000" w:rsidRPr="00033231">
        <w:t>o</w:t>
      </w:r>
      <w:r w:rsidR="00000000" w:rsidRPr="00033231">
        <w:t>fessaient</w:t>
      </w:r>
      <w:r>
        <w:t xml:space="preserve">. </w:t>
      </w:r>
      <w:r w:rsidR="00000000" w:rsidRPr="00033231">
        <w:t>Mais il vient un temps</w:t>
      </w:r>
      <w:r>
        <w:t xml:space="preserve">, </w:t>
      </w:r>
      <w:r w:rsidR="00000000" w:rsidRPr="00033231">
        <w:t>dit-il</w:t>
      </w:r>
      <w:r>
        <w:t xml:space="preserve">, </w:t>
      </w:r>
      <w:r w:rsidR="00000000" w:rsidRPr="00033231">
        <w:t>pour tous les hommes</w:t>
      </w:r>
      <w:r>
        <w:t>, « </w:t>
      </w:r>
      <w:r w:rsidR="00000000" w:rsidRPr="00033231">
        <w:t>où les maîtres de la maison tremblent et sont effrayés de ce qui est en haut</w:t>
      </w:r>
      <w:r>
        <w:t> ; »</w:t>
      </w:r>
      <w:r w:rsidR="00000000" w:rsidRPr="00033231">
        <w:t xml:space="preserve"> et ce temps est l</w:t>
      </w:r>
      <w:r>
        <w:t>’</w:t>
      </w:r>
      <w:r w:rsidR="00000000" w:rsidRPr="00033231">
        <w:t>épreuve de l</w:t>
      </w:r>
      <w:r>
        <w:t>’</w:t>
      </w:r>
      <w:r w:rsidR="00000000" w:rsidRPr="00033231">
        <w:t>avocat de l</w:t>
      </w:r>
      <w:r>
        <w:t>’</w:t>
      </w:r>
      <w:r w:rsidR="00000000" w:rsidRPr="00033231">
        <w:t>anarchie et de la rébellion</w:t>
      </w:r>
      <w:r>
        <w:t xml:space="preserve">, </w:t>
      </w:r>
      <w:r w:rsidR="00000000" w:rsidRPr="00033231">
        <w:t>de l</w:t>
      </w:r>
      <w:r>
        <w:t>’</w:t>
      </w:r>
      <w:r w:rsidR="00000000" w:rsidRPr="00033231">
        <w:t>ennemi de la religion et de l</w:t>
      </w:r>
      <w:r>
        <w:t>’</w:t>
      </w:r>
      <w:r w:rsidR="00000000" w:rsidRPr="00033231">
        <w:t>ordre</w:t>
      </w:r>
      <w:r>
        <w:t xml:space="preserve">. </w:t>
      </w:r>
      <w:r w:rsidR="00000000" w:rsidRPr="00033231">
        <w:t>Il avait été appelé</w:t>
      </w:r>
      <w:r>
        <w:t xml:space="preserve">, </w:t>
      </w:r>
      <w:r w:rsidR="00000000" w:rsidRPr="00033231">
        <w:t>affirma-t-il</w:t>
      </w:r>
      <w:r>
        <w:t xml:space="preserve">, </w:t>
      </w:r>
      <w:r w:rsidR="00000000" w:rsidRPr="00033231">
        <w:t>pour lire les prières de l</w:t>
      </w:r>
      <w:r>
        <w:t>’</w:t>
      </w:r>
      <w:r w:rsidR="00000000" w:rsidRPr="00033231">
        <w:t>Église au lit de mort de l</w:t>
      </w:r>
      <w:r>
        <w:t>’</w:t>
      </w:r>
      <w:r w:rsidR="00000000" w:rsidRPr="00033231">
        <w:t>un de ses plus acharnés ennemis</w:t>
      </w:r>
      <w:r>
        <w:t xml:space="preserve"> ; </w:t>
      </w:r>
      <w:r w:rsidR="00000000" w:rsidRPr="00033231">
        <w:t>il l</w:t>
      </w:r>
      <w:r>
        <w:t>’</w:t>
      </w:r>
      <w:r w:rsidR="00000000" w:rsidRPr="00033231">
        <w:t>avait vu accablé de remords</w:t>
      </w:r>
      <w:r>
        <w:t xml:space="preserve">, </w:t>
      </w:r>
      <w:r w:rsidR="00000000" w:rsidRPr="00033231">
        <w:t>cherchant dans son cœur une pl</w:t>
      </w:r>
      <w:r w:rsidR="00000000" w:rsidRPr="00033231">
        <w:t>a</w:t>
      </w:r>
      <w:r w:rsidR="00000000" w:rsidRPr="00033231">
        <w:t>ce pour le repentir</w:t>
      </w:r>
      <w:r>
        <w:t xml:space="preserve">, </w:t>
      </w:r>
      <w:r w:rsidR="00000000" w:rsidRPr="00033231">
        <w:t>et n</w:t>
      </w:r>
      <w:r>
        <w:t>’</w:t>
      </w:r>
      <w:r w:rsidR="00000000" w:rsidRPr="00033231">
        <w:t>en trouvant pas</w:t>
      </w:r>
      <w:r>
        <w:t xml:space="preserve">. </w:t>
      </w:r>
      <w:r w:rsidR="00000000" w:rsidRPr="00033231">
        <w:rPr>
          <w:lang w:eastAsia="ar-SA"/>
        </w:rPr>
        <w:t>Il</w:t>
      </w:r>
      <w:r w:rsidR="00000000" w:rsidRPr="00033231">
        <w:rPr>
          <w:lang w:val="en-US"/>
        </w:rPr>
        <w:t xml:space="preserve"> </w:t>
      </w:r>
      <w:r w:rsidR="00000000" w:rsidRPr="00033231">
        <w:t xml:space="preserve">devait rappeler à </w:t>
      </w:r>
      <w:r>
        <w:t>M. </w:t>
      </w:r>
      <w:r w:rsidR="00000000" w:rsidRPr="00033231">
        <w:t>Yorke que le blasphème contre Dieu et contre le roi est un péché mortel</w:t>
      </w:r>
      <w:r>
        <w:t xml:space="preserve">, </w:t>
      </w:r>
      <w:r w:rsidR="00000000" w:rsidRPr="00033231">
        <w:t>et qu</w:t>
      </w:r>
      <w:r>
        <w:t>’</w:t>
      </w:r>
      <w:r w:rsidR="00000000" w:rsidRPr="00033231">
        <w:t>il existe un jugement futur</w:t>
      </w:r>
      <w:r>
        <w:t>.</w:t>
      </w:r>
    </w:p>
    <w:p w14:paraId="62A34EA7" w14:textId="3F06302E" w:rsidR="004F69D6" w:rsidRDefault="004F69D6" w:rsidP="0021796F">
      <w:r>
        <w:t>M. </w:t>
      </w:r>
      <w:r w:rsidR="00000000" w:rsidRPr="00033231">
        <w:t>Yorke répondit qu</w:t>
      </w:r>
      <w:r>
        <w:t>’</w:t>
      </w:r>
      <w:r w:rsidR="00000000" w:rsidRPr="00033231">
        <w:t>il croyait fermement à quelque chose comme un jugement à venir</w:t>
      </w:r>
      <w:r>
        <w:t xml:space="preserve">. </w:t>
      </w:r>
      <w:r w:rsidR="00000000" w:rsidRPr="00033231">
        <w:t>S</w:t>
      </w:r>
      <w:r>
        <w:t>’</w:t>
      </w:r>
      <w:r w:rsidR="00000000" w:rsidRPr="00033231">
        <w:t>il en était autrement</w:t>
      </w:r>
      <w:r>
        <w:t xml:space="preserve">, </w:t>
      </w:r>
      <w:r w:rsidR="00000000" w:rsidRPr="00033231">
        <w:t>où serait la récompense de ces misérables qui semblent triompher en ce monde</w:t>
      </w:r>
      <w:r>
        <w:t xml:space="preserve">, </w:t>
      </w:r>
      <w:r w:rsidR="00000000" w:rsidRPr="00033231">
        <w:t>brisent avec impunité des cœurs innocents</w:t>
      </w:r>
      <w:r>
        <w:t xml:space="preserve">, </w:t>
      </w:r>
      <w:r w:rsidR="00000000" w:rsidRPr="00033231">
        <w:t>abusent de privilèges immérités</w:t>
      </w:r>
      <w:r>
        <w:t xml:space="preserve">, </w:t>
      </w:r>
      <w:r w:rsidR="00000000" w:rsidRPr="00033231">
        <w:t>sont un scandale pour d</w:t>
      </w:r>
      <w:r>
        <w:t>’</w:t>
      </w:r>
      <w:r w:rsidR="00000000" w:rsidRPr="00033231">
        <w:t>honorables pr</w:t>
      </w:r>
      <w:r w:rsidR="00000000" w:rsidRPr="00033231">
        <w:t>o</w:t>
      </w:r>
      <w:r w:rsidR="00000000" w:rsidRPr="00033231">
        <w:t>fessions</w:t>
      </w:r>
      <w:r>
        <w:t xml:space="preserve">, </w:t>
      </w:r>
      <w:r w:rsidR="00000000" w:rsidRPr="00033231">
        <w:t>enlèvent le pain de la bouche des pauvres</w:t>
      </w:r>
      <w:r>
        <w:t xml:space="preserve">, </w:t>
      </w:r>
      <w:r w:rsidR="00000000" w:rsidRPr="00033231">
        <w:t>maltraitent les humbles et rampent bassement devant le riche et le pui</w:t>
      </w:r>
      <w:r w:rsidR="00000000" w:rsidRPr="00033231">
        <w:t>s</w:t>
      </w:r>
      <w:r w:rsidR="00000000" w:rsidRPr="00033231">
        <w:t>sant</w:t>
      </w:r>
      <w:r>
        <w:t xml:space="preserve"> ? </w:t>
      </w:r>
      <w:r w:rsidR="00000000" w:rsidRPr="00033231">
        <w:t>Mais</w:t>
      </w:r>
      <w:r>
        <w:t xml:space="preserve">, </w:t>
      </w:r>
      <w:r w:rsidR="00000000" w:rsidRPr="00033231">
        <w:t>ajouta-t-il</w:t>
      </w:r>
      <w:r>
        <w:t xml:space="preserve">, </w:t>
      </w:r>
      <w:r w:rsidR="00000000" w:rsidRPr="00033231">
        <w:t>toutes les fois qu</w:t>
      </w:r>
      <w:r>
        <w:t>’</w:t>
      </w:r>
      <w:r w:rsidR="00000000" w:rsidRPr="00033231">
        <w:t>il se sentait affligé de ces choses et de leur succès apparent sur cette bourbeuse pl</w:t>
      </w:r>
      <w:r w:rsidR="00000000" w:rsidRPr="00033231">
        <w:t>a</w:t>
      </w:r>
      <w:r w:rsidR="00000000" w:rsidRPr="00033231">
        <w:t>n</w:t>
      </w:r>
      <w:r w:rsidR="00000000" w:rsidRPr="00033231">
        <w:t>è</w:t>
      </w:r>
      <w:r w:rsidR="00000000" w:rsidRPr="00033231">
        <w:t>te</w:t>
      </w:r>
      <w:r>
        <w:t xml:space="preserve">, </w:t>
      </w:r>
      <w:r w:rsidR="00000000" w:rsidRPr="00033231">
        <w:t>il prenait le vieux livre</w:t>
      </w:r>
      <w:r>
        <w:t xml:space="preserve"> (</w:t>
      </w:r>
      <w:r w:rsidR="00000000" w:rsidRPr="00033231">
        <w:t>montrant la grande Bible sur un des rayons de la bibliothèque</w:t>
      </w:r>
      <w:r>
        <w:t xml:space="preserve">), </w:t>
      </w:r>
      <w:r w:rsidR="00000000" w:rsidRPr="00033231">
        <w:t>l</w:t>
      </w:r>
      <w:r>
        <w:t>’</w:t>
      </w:r>
      <w:r w:rsidR="00000000" w:rsidRPr="00033231">
        <w:t>ouvrait au hasard</w:t>
      </w:r>
      <w:r>
        <w:t xml:space="preserve">, </w:t>
      </w:r>
      <w:r w:rsidR="00000000" w:rsidRPr="00033231">
        <w:t>et il était sûr de tomber sur un verset qui expliquait tout</w:t>
      </w:r>
      <w:r>
        <w:t xml:space="preserve">. </w:t>
      </w:r>
      <w:r w:rsidR="00000000" w:rsidRPr="00033231">
        <w:t>Il était aussi sûr</w:t>
      </w:r>
      <w:r>
        <w:t xml:space="preserve">, </w:t>
      </w:r>
      <w:r w:rsidR="00000000" w:rsidRPr="00033231">
        <w:t>dit-il</w:t>
      </w:r>
      <w:r>
        <w:t xml:space="preserve">, </w:t>
      </w:r>
      <w:r w:rsidR="00000000" w:rsidRPr="00033231">
        <w:t>de la destinée future de quelques-uns</w:t>
      </w:r>
      <w:r>
        <w:t xml:space="preserve">, </w:t>
      </w:r>
      <w:r w:rsidR="00000000" w:rsidRPr="00033231">
        <w:t>que si un ange avec ses grandes ailes blanches fût descendu le lui dire</w:t>
      </w:r>
      <w:r>
        <w:t>.</w:t>
      </w:r>
    </w:p>
    <w:p w14:paraId="4F2705E9" w14:textId="3C85CC21" w:rsidR="004F69D6" w:rsidRDefault="004F69D6" w:rsidP="0021796F">
      <w:r>
        <w:t>« </w:t>
      </w:r>
      <w:r w:rsidR="00000000" w:rsidRPr="00033231">
        <w:t>Monsieur</w:t>
      </w:r>
      <w:r>
        <w:t xml:space="preserve">, </w:t>
      </w:r>
      <w:r w:rsidR="00000000" w:rsidRPr="00033231">
        <w:t xml:space="preserve">dit </w:t>
      </w:r>
      <w:r>
        <w:t>M. </w:t>
      </w:r>
      <w:proofErr w:type="spellStart"/>
      <w:r w:rsidR="00000000" w:rsidRPr="00033231">
        <w:t>Helstone</w:t>
      </w:r>
      <w:proofErr w:type="spellEnd"/>
      <w:r>
        <w:t xml:space="preserve">, </w:t>
      </w:r>
      <w:r w:rsidR="00000000" w:rsidRPr="00033231">
        <w:t>rassemblant toute sa dignité</w:t>
      </w:r>
      <w:r>
        <w:t xml:space="preserve">, </w:t>
      </w:r>
      <w:r w:rsidR="00000000" w:rsidRPr="00033231">
        <w:t>la grande science de l</w:t>
      </w:r>
      <w:r>
        <w:t>’</w:t>
      </w:r>
      <w:r w:rsidR="00000000" w:rsidRPr="00033231">
        <w:t>homme est de se connaître soi-même</w:t>
      </w:r>
      <w:r>
        <w:t xml:space="preserve">, </w:t>
      </w:r>
      <w:r w:rsidR="00000000" w:rsidRPr="00033231">
        <w:t>ai</w:t>
      </w:r>
      <w:r w:rsidR="00000000" w:rsidRPr="00033231">
        <w:t>n</w:t>
      </w:r>
      <w:r w:rsidR="00000000" w:rsidRPr="00033231">
        <w:t>si que le but où il dirige ses pas</w:t>
      </w:r>
      <w:r>
        <w:t>.</w:t>
      </w:r>
    </w:p>
    <w:p w14:paraId="436C7621" w14:textId="77777777" w:rsidR="004F69D6" w:rsidRDefault="004F69D6" w:rsidP="0021796F">
      <w:r>
        <w:lastRenderedPageBreak/>
        <w:t>— </w:t>
      </w:r>
      <w:r w:rsidR="00000000" w:rsidRPr="00033231">
        <w:t>Oui</w:t>
      </w:r>
      <w:r>
        <w:t xml:space="preserve">, </w:t>
      </w:r>
      <w:r w:rsidR="00000000" w:rsidRPr="00033231">
        <w:t>oui</w:t>
      </w:r>
      <w:r>
        <w:t xml:space="preserve">, </w:t>
      </w:r>
      <w:r w:rsidR="00000000" w:rsidRPr="00033231">
        <w:t>vous devez vous rappeler</w:t>
      </w:r>
      <w:r>
        <w:t xml:space="preserve">, </w:t>
      </w:r>
      <w:r w:rsidR="00000000" w:rsidRPr="00033231">
        <w:t xml:space="preserve">monsieur </w:t>
      </w:r>
      <w:proofErr w:type="spellStart"/>
      <w:r w:rsidR="00000000" w:rsidRPr="00033231">
        <w:t>Helstone</w:t>
      </w:r>
      <w:proofErr w:type="spellEnd"/>
      <w:r>
        <w:t xml:space="preserve">, </w:t>
      </w:r>
      <w:r w:rsidR="00000000" w:rsidRPr="00033231">
        <w:t>que l</w:t>
      </w:r>
      <w:r>
        <w:t>’</w:t>
      </w:r>
      <w:r w:rsidR="00000000" w:rsidRPr="00033231">
        <w:t>Ignorance fut chassée du ciel</w:t>
      </w:r>
      <w:r>
        <w:t xml:space="preserve">, </w:t>
      </w:r>
      <w:r w:rsidR="00000000" w:rsidRPr="00033231">
        <w:t>traversa les airs et vint s</w:t>
      </w:r>
      <w:r>
        <w:t>’</w:t>
      </w:r>
      <w:r w:rsidR="00000000" w:rsidRPr="00033231">
        <w:t>abattre devant une porte</w:t>
      </w:r>
      <w:r>
        <w:t xml:space="preserve">, </w:t>
      </w:r>
      <w:r w:rsidR="00000000" w:rsidRPr="00033231">
        <w:t>sur le flanc de la montagne qui conduit à l</w:t>
      </w:r>
      <w:r>
        <w:t>’</w:t>
      </w:r>
      <w:r w:rsidR="00000000" w:rsidRPr="00033231">
        <w:t>enfer</w:t>
      </w:r>
      <w:r>
        <w:t>.</w:t>
      </w:r>
    </w:p>
    <w:p w14:paraId="2439A29A" w14:textId="77777777" w:rsidR="004F69D6" w:rsidRDefault="004F69D6" w:rsidP="0021796F">
      <w:r>
        <w:t>— </w:t>
      </w:r>
      <w:r w:rsidR="00000000" w:rsidRPr="00033231">
        <w:t>Et je n</w:t>
      </w:r>
      <w:r>
        <w:t>’</w:t>
      </w:r>
      <w:r w:rsidR="00000000" w:rsidRPr="00033231">
        <w:t>ai pas oublié non plus</w:t>
      </w:r>
      <w:r>
        <w:t xml:space="preserve">, </w:t>
      </w:r>
      <w:r w:rsidR="00000000" w:rsidRPr="00033231">
        <w:t>monsieur Yorke</w:t>
      </w:r>
      <w:r>
        <w:t xml:space="preserve">, </w:t>
      </w:r>
      <w:r w:rsidR="00000000" w:rsidRPr="00033231">
        <w:t>que l</w:t>
      </w:r>
      <w:r>
        <w:t>’</w:t>
      </w:r>
      <w:r w:rsidR="00000000" w:rsidRPr="00033231">
        <w:t>Orgueil</w:t>
      </w:r>
      <w:r>
        <w:t xml:space="preserve">, </w:t>
      </w:r>
      <w:r w:rsidR="00000000" w:rsidRPr="00033231">
        <w:t>ne voyant pas le chemin devant lui</w:t>
      </w:r>
      <w:r>
        <w:t xml:space="preserve">, </w:t>
      </w:r>
      <w:r w:rsidR="00000000" w:rsidRPr="00033231">
        <w:t>tomba dans un précipice qui avait été creusé à dessein par le prince des tén</w:t>
      </w:r>
      <w:r w:rsidR="00000000" w:rsidRPr="00033231">
        <w:t>è</w:t>
      </w:r>
      <w:r w:rsidR="00000000" w:rsidRPr="00033231">
        <w:t>bres</w:t>
      </w:r>
      <w:r>
        <w:t xml:space="preserve">, </w:t>
      </w:r>
      <w:r w:rsidR="00000000" w:rsidRPr="00033231">
        <w:t>et fut brisé en pièces dans sa chute</w:t>
      </w:r>
      <w:r>
        <w:t>.</w:t>
      </w:r>
    </w:p>
    <w:p w14:paraId="235AF414" w14:textId="13915729" w:rsidR="004F69D6" w:rsidRDefault="004F69D6" w:rsidP="0021796F">
      <w:r>
        <w:t>— </w:t>
      </w:r>
      <w:r w:rsidR="00000000" w:rsidRPr="00033231">
        <w:t>Maintenant</w:t>
      </w:r>
      <w:r>
        <w:t xml:space="preserve">, </w:t>
      </w:r>
      <w:r w:rsidR="00000000" w:rsidRPr="00033231">
        <w:t xml:space="preserve">dit </w:t>
      </w:r>
      <w:r>
        <w:t>M. </w:t>
      </w:r>
      <w:r w:rsidR="00000000" w:rsidRPr="00033231">
        <w:t>Moore</w:t>
      </w:r>
      <w:r>
        <w:t xml:space="preserve">, </w:t>
      </w:r>
      <w:r w:rsidR="00000000" w:rsidRPr="00033231">
        <w:t>qui était demeuré silencieux spectateur du combat</w:t>
      </w:r>
      <w:r>
        <w:t xml:space="preserve">, </w:t>
      </w:r>
      <w:r w:rsidR="00000000" w:rsidRPr="00033231">
        <w:t>et que son indifférence pour les partis politiques et les commérages du voisinage rendait un juge i</w:t>
      </w:r>
      <w:r w:rsidR="00000000" w:rsidRPr="00033231">
        <w:t>m</w:t>
      </w:r>
      <w:r w:rsidR="00000000" w:rsidRPr="00033231">
        <w:t>partial</w:t>
      </w:r>
      <w:r>
        <w:t xml:space="preserve">, </w:t>
      </w:r>
      <w:r w:rsidR="00000000" w:rsidRPr="00033231">
        <w:t>maintenant vous vous êtes assez maltraités</w:t>
      </w:r>
      <w:r>
        <w:t xml:space="preserve">, </w:t>
      </w:r>
      <w:r w:rsidR="00000000" w:rsidRPr="00033231">
        <w:t>et vous avez prouvé combien vous vous haïssez cordialement</w:t>
      </w:r>
      <w:r>
        <w:t xml:space="preserve">. </w:t>
      </w:r>
      <w:r w:rsidR="00000000" w:rsidRPr="00033231">
        <w:t>Pour ma part</w:t>
      </w:r>
      <w:r>
        <w:t xml:space="preserve">, </w:t>
      </w:r>
      <w:r w:rsidR="00000000" w:rsidRPr="00033231">
        <w:t>ma haine est si complètement absorbée par ceux qui ont brisé mes métiers</w:t>
      </w:r>
      <w:r>
        <w:t xml:space="preserve">, </w:t>
      </w:r>
      <w:r w:rsidR="00000000" w:rsidRPr="00033231">
        <w:t>qu</w:t>
      </w:r>
      <w:r>
        <w:t>’</w:t>
      </w:r>
      <w:r w:rsidR="00000000" w:rsidRPr="00033231">
        <w:t>il ne m</w:t>
      </w:r>
      <w:r>
        <w:t>’</w:t>
      </w:r>
      <w:r w:rsidR="00000000" w:rsidRPr="00033231">
        <w:t>en reste plus pour mes connaissances intimes</w:t>
      </w:r>
      <w:r>
        <w:t xml:space="preserve">, </w:t>
      </w:r>
      <w:r w:rsidR="00000000" w:rsidRPr="00033231">
        <w:t>et encore moins pour une chose aussi vague qu</w:t>
      </w:r>
      <w:r>
        <w:t>’</w:t>
      </w:r>
      <w:r w:rsidR="00000000" w:rsidRPr="00033231">
        <w:t>une se</w:t>
      </w:r>
      <w:r w:rsidR="00000000" w:rsidRPr="00033231">
        <w:t>c</w:t>
      </w:r>
      <w:r w:rsidR="00000000" w:rsidRPr="00033231">
        <w:t>te ou un gouvernement</w:t>
      </w:r>
      <w:r>
        <w:t xml:space="preserve"> : </w:t>
      </w:r>
      <w:r w:rsidR="00000000" w:rsidRPr="00033231">
        <w:t>mais réellement</w:t>
      </w:r>
      <w:r>
        <w:t xml:space="preserve">, </w:t>
      </w:r>
      <w:r w:rsidR="00000000" w:rsidRPr="00033231">
        <w:t>messieurs</w:t>
      </w:r>
      <w:r>
        <w:t xml:space="preserve">, </w:t>
      </w:r>
      <w:r w:rsidR="00000000" w:rsidRPr="00033231">
        <w:t>vous me paraissez très-méchants</w:t>
      </w:r>
      <w:r>
        <w:t xml:space="preserve">, </w:t>
      </w:r>
      <w:r w:rsidR="00000000" w:rsidRPr="00033231">
        <w:t>pires que je ne l</w:t>
      </w:r>
      <w:r>
        <w:t>’</w:t>
      </w:r>
      <w:r w:rsidR="00000000" w:rsidRPr="00033231">
        <w:t>aurais jamais sou</w:t>
      </w:r>
      <w:r w:rsidR="00000000" w:rsidRPr="00033231">
        <w:t>p</w:t>
      </w:r>
      <w:r w:rsidR="00000000" w:rsidRPr="00033231">
        <w:t>çonné</w:t>
      </w:r>
      <w:r>
        <w:t xml:space="preserve">. </w:t>
      </w:r>
      <w:r w:rsidR="00000000" w:rsidRPr="00033231">
        <w:t>Je n</w:t>
      </w:r>
      <w:r>
        <w:t>’</w:t>
      </w:r>
      <w:r w:rsidR="00000000" w:rsidRPr="00033231">
        <w:t>ose pas demeurer avec un rebelle et un bla</w:t>
      </w:r>
      <w:r w:rsidR="00000000" w:rsidRPr="00033231">
        <w:t>s</w:t>
      </w:r>
      <w:r w:rsidR="00000000" w:rsidRPr="00033231">
        <w:t>phém</w:t>
      </w:r>
      <w:r w:rsidR="00000000" w:rsidRPr="00033231">
        <w:t>a</w:t>
      </w:r>
      <w:r w:rsidR="00000000" w:rsidRPr="00033231">
        <w:t>teur comme vous</w:t>
      </w:r>
      <w:r>
        <w:t xml:space="preserve">, </w:t>
      </w:r>
      <w:r w:rsidR="00000000" w:rsidRPr="00033231">
        <w:t>Yorke</w:t>
      </w:r>
      <w:r>
        <w:t xml:space="preserve"> ; </w:t>
      </w:r>
      <w:r w:rsidR="00000000" w:rsidRPr="00033231">
        <w:t>et bien moins m</w:t>
      </w:r>
      <w:r>
        <w:t>’</w:t>
      </w:r>
      <w:r w:rsidR="00000000" w:rsidRPr="00033231">
        <w:t>en retourner avec un ecclésiastique cruel et tyrannique comme vous</w:t>
      </w:r>
      <w:r>
        <w:t xml:space="preserve">, </w:t>
      </w:r>
      <w:r w:rsidR="00000000" w:rsidRPr="00033231">
        <w:t>mo</w:t>
      </w:r>
      <w:r w:rsidR="00000000" w:rsidRPr="00033231">
        <w:t>n</w:t>
      </w:r>
      <w:r w:rsidR="00000000" w:rsidRPr="00033231">
        <w:t xml:space="preserve">sieur </w:t>
      </w:r>
      <w:proofErr w:type="spellStart"/>
      <w:r w:rsidR="00000000" w:rsidRPr="00033231">
        <w:t>Hel</w:t>
      </w:r>
      <w:r w:rsidR="00000000" w:rsidRPr="00033231">
        <w:t>s</w:t>
      </w:r>
      <w:r w:rsidR="00000000" w:rsidRPr="00033231">
        <w:t>tone</w:t>
      </w:r>
      <w:proofErr w:type="spellEnd"/>
      <w:r>
        <w:t>.</w:t>
      </w:r>
    </w:p>
    <w:p w14:paraId="3D93921F" w14:textId="77777777" w:rsidR="004F69D6" w:rsidRDefault="004F69D6" w:rsidP="0021796F">
      <w:r>
        <w:t>— </w:t>
      </w:r>
      <w:r w:rsidR="00000000" w:rsidRPr="00033231">
        <w:t>Je m</w:t>
      </w:r>
      <w:r>
        <w:t>’</w:t>
      </w:r>
      <w:r w:rsidR="00000000" w:rsidRPr="00033231">
        <w:t>en vais</w:t>
      </w:r>
      <w:r>
        <w:t xml:space="preserve">, </w:t>
      </w:r>
      <w:r w:rsidR="00000000" w:rsidRPr="00033231">
        <w:t>cependant</w:t>
      </w:r>
      <w:r>
        <w:t xml:space="preserve">, </w:t>
      </w:r>
      <w:r w:rsidR="00000000" w:rsidRPr="00033231">
        <w:t>monsieur Moore</w:t>
      </w:r>
      <w:r>
        <w:t xml:space="preserve">, </w:t>
      </w:r>
      <w:r w:rsidR="00000000" w:rsidRPr="00033231">
        <w:t>dit froidement le recteur</w:t>
      </w:r>
      <w:r>
        <w:t xml:space="preserve"> ; </w:t>
      </w:r>
      <w:r w:rsidR="00000000" w:rsidRPr="00033231">
        <w:t>venez avec moi ou ne venez pas</w:t>
      </w:r>
      <w:r>
        <w:t xml:space="preserve">, </w:t>
      </w:r>
      <w:r w:rsidR="00000000" w:rsidRPr="00033231">
        <w:t>comme il vous pla</w:t>
      </w:r>
      <w:r w:rsidR="00000000" w:rsidRPr="00033231">
        <w:t>i</w:t>
      </w:r>
      <w:r w:rsidR="00000000" w:rsidRPr="00033231">
        <w:t>ra</w:t>
      </w:r>
      <w:r>
        <w:t>.</w:t>
      </w:r>
    </w:p>
    <w:p w14:paraId="156FFE36" w14:textId="7352765C" w:rsidR="00000000" w:rsidRPr="00033231" w:rsidRDefault="004F69D6" w:rsidP="0021796F">
      <w:r>
        <w:t>— </w:t>
      </w:r>
      <w:r w:rsidR="00000000" w:rsidRPr="00033231">
        <w:t>Non</w:t>
      </w:r>
      <w:r>
        <w:t xml:space="preserve">, </w:t>
      </w:r>
      <w:r w:rsidR="00000000" w:rsidRPr="00033231">
        <w:t>il n</w:t>
      </w:r>
      <w:r>
        <w:t>’</w:t>
      </w:r>
      <w:r w:rsidR="00000000" w:rsidRPr="00033231">
        <w:t>aura pas le choix</w:t>
      </w:r>
      <w:r>
        <w:t xml:space="preserve"> ; </w:t>
      </w:r>
      <w:r w:rsidR="00000000" w:rsidRPr="00033231">
        <w:t>il partira avec vous</w:t>
      </w:r>
      <w:r>
        <w:t xml:space="preserve">, </w:t>
      </w:r>
      <w:r w:rsidR="00000000" w:rsidRPr="00033231">
        <w:t>répondit Yorke</w:t>
      </w:r>
      <w:r>
        <w:t xml:space="preserve">. </w:t>
      </w:r>
      <w:r w:rsidR="00000000" w:rsidRPr="00033231">
        <w:t>Il est minuit passé</w:t>
      </w:r>
      <w:r>
        <w:t xml:space="preserve">, </w:t>
      </w:r>
      <w:r w:rsidR="00000000" w:rsidRPr="00033231">
        <w:t>et je ne veux pas qu</w:t>
      </w:r>
      <w:r>
        <w:t>’</w:t>
      </w:r>
      <w:r w:rsidR="00000000" w:rsidRPr="00033231">
        <w:t>il reste plus tard personne dans ma maison</w:t>
      </w:r>
      <w:r>
        <w:t xml:space="preserve">. </w:t>
      </w:r>
      <w:r w:rsidR="00000000" w:rsidRPr="00033231">
        <w:t>Vous allez partir</w:t>
      </w:r>
      <w:r>
        <w:t>. »</w:t>
      </w:r>
    </w:p>
    <w:p w14:paraId="40F392E1" w14:textId="77777777" w:rsidR="004F69D6" w:rsidRDefault="00000000" w:rsidP="0021796F">
      <w:r w:rsidRPr="00033231">
        <w:t>Il sonna</w:t>
      </w:r>
      <w:r w:rsidR="004F69D6">
        <w:t>.</w:t>
      </w:r>
    </w:p>
    <w:p w14:paraId="2400156C" w14:textId="77777777" w:rsidR="004F69D6" w:rsidRDefault="004F69D6" w:rsidP="0021796F">
      <w:r>
        <w:lastRenderedPageBreak/>
        <w:t>« </w:t>
      </w:r>
      <w:r w:rsidR="00000000" w:rsidRPr="00033231">
        <w:t>Deb</w:t>
      </w:r>
      <w:r>
        <w:t xml:space="preserve">, </w:t>
      </w:r>
      <w:r w:rsidR="00000000" w:rsidRPr="00033231">
        <w:t>dit-il au domestique qui se présenta</w:t>
      </w:r>
      <w:r>
        <w:t xml:space="preserve">, </w:t>
      </w:r>
      <w:r w:rsidR="00000000" w:rsidRPr="00033231">
        <w:t>renvoyez les hommes qui sont dans la cuisine</w:t>
      </w:r>
      <w:r>
        <w:t xml:space="preserve">, </w:t>
      </w:r>
      <w:r w:rsidR="00000000" w:rsidRPr="00033231">
        <w:t xml:space="preserve">fermez les portes et </w:t>
      </w:r>
      <w:proofErr w:type="spellStart"/>
      <w:r w:rsidR="00000000" w:rsidRPr="00033231">
        <w:t>allez vous</w:t>
      </w:r>
      <w:proofErr w:type="spellEnd"/>
      <w:r w:rsidR="00000000" w:rsidRPr="00033231">
        <w:t xml:space="preserve"> coucher</w:t>
      </w:r>
      <w:r>
        <w:t xml:space="preserve">. </w:t>
      </w:r>
      <w:r w:rsidR="00000000" w:rsidRPr="00033231">
        <w:t>Voici votre chemin</w:t>
      </w:r>
      <w:r>
        <w:t xml:space="preserve">, </w:t>
      </w:r>
      <w:r w:rsidR="00000000" w:rsidRPr="00033231">
        <w:t>messieurs</w:t>
      </w:r>
      <w:r>
        <w:t>, »</w:t>
      </w:r>
      <w:r w:rsidR="00000000" w:rsidRPr="00033231">
        <w:t xml:space="preserve"> dit-il à ses convives</w:t>
      </w:r>
      <w:r>
        <w:t xml:space="preserve"> ; </w:t>
      </w:r>
      <w:r w:rsidR="00000000" w:rsidRPr="00033231">
        <w:t>puis les éclairant à travers le corridor</w:t>
      </w:r>
      <w:r>
        <w:t xml:space="preserve">, </w:t>
      </w:r>
      <w:r w:rsidR="00000000" w:rsidRPr="00033231">
        <w:t>il les poussa poliment d</w:t>
      </w:r>
      <w:r w:rsidR="00000000" w:rsidRPr="00033231">
        <w:t>e</w:t>
      </w:r>
      <w:r w:rsidR="00000000" w:rsidRPr="00033231">
        <w:t>hors par la grande porte</w:t>
      </w:r>
      <w:r>
        <w:t>.</w:t>
      </w:r>
    </w:p>
    <w:p w14:paraId="414CFA8B" w14:textId="77777777" w:rsidR="004F69D6" w:rsidRDefault="00000000" w:rsidP="0021796F">
      <w:r w:rsidRPr="00033231">
        <w:t>Ils trouvèrent leurs hommes se précipitant pêle-mêle sur la route</w:t>
      </w:r>
      <w:r w:rsidR="004F69D6">
        <w:t xml:space="preserve"> ; </w:t>
      </w:r>
      <w:r w:rsidRPr="00033231">
        <w:t>leurs chevaux attendaient à la porte</w:t>
      </w:r>
      <w:r w:rsidR="004F69D6">
        <w:t xml:space="preserve"> ; </w:t>
      </w:r>
      <w:r w:rsidRPr="00033231">
        <w:t>ils sautèrent en se</w:t>
      </w:r>
      <w:r w:rsidRPr="00033231">
        <w:t>l</w:t>
      </w:r>
      <w:r w:rsidRPr="00033231">
        <w:t>le et s</w:t>
      </w:r>
      <w:r w:rsidR="004F69D6">
        <w:t>’</w:t>
      </w:r>
      <w:r w:rsidRPr="00033231">
        <w:t>éloignèrent rapidement</w:t>
      </w:r>
      <w:r w:rsidR="004F69D6">
        <w:t xml:space="preserve">, </w:t>
      </w:r>
      <w:r w:rsidRPr="00033231">
        <w:t>Moore riant de leur abrupt re</w:t>
      </w:r>
      <w:r w:rsidRPr="00033231">
        <w:t>n</w:t>
      </w:r>
      <w:r w:rsidRPr="00033231">
        <w:t>voi</w:t>
      </w:r>
      <w:r w:rsidR="004F69D6">
        <w:t xml:space="preserve">, </w:t>
      </w:r>
      <w:proofErr w:type="spellStart"/>
      <w:r w:rsidRPr="00033231">
        <w:t>Helstone</w:t>
      </w:r>
      <w:proofErr w:type="spellEnd"/>
      <w:r w:rsidRPr="00033231">
        <w:t xml:space="preserve"> profondément indigné</w:t>
      </w:r>
      <w:r w:rsidR="004F69D6">
        <w:t>.</w:t>
      </w:r>
    </w:p>
    <w:p w14:paraId="51A3036B" w14:textId="74E2B045" w:rsidR="004F69D6" w:rsidRDefault="00000000" w:rsidP="004F69D6">
      <w:pPr>
        <w:pStyle w:val="Titre2"/>
        <w:rPr>
          <w:szCs w:val="44"/>
        </w:rPr>
      </w:pPr>
      <w:bookmarkStart w:id="4" w:name="_Toc199956085"/>
      <w:r w:rsidRPr="00AF30F4">
        <w:rPr>
          <w:szCs w:val="44"/>
        </w:rPr>
        <w:lastRenderedPageBreak/>
        <w:t>CHAPITRE IV</w:t>
      </w:r>
      <w:r w:rsidR="004F69D6">
        <w:rPr>
          <w:szCs w:val="44"/>
        </w:rPr>
        <w:t>.</w:t>
      </w:r>
      <w:r w:rsidR="004F69D6">
        <w:rPr>
          <w:szCs w:val="44"/>
        </w:rPr>
        <w:br/>
      </w:r>
      <w:r w:rsidRPr="00AF30F4">
        <w:rPr>
          <w:szCs w:val="44"/>
        </w:rPr>
        <w:br/>
        <w:t xml:space="preserve">Le cottage de </w:t>
      </w:r>
      <w:proofErr w:type="spellStart"/>
      <w:r w:rsidRPr="00AF30F4">
        <w:rPr>
          <w:szCs w:val="44"/>
        </w:rPr>
        <w:t>Hollow</w:t>
      </w:r>
      <w:proofErr w:type="spellEnd"/>
      <w:r w:rsidR="004F69D6">
        <w:rPr>
          <w:szCs w:val="44"/>
        </w:rPr>
        <w:t>.</w:t>
      </w:r>
      <w:bookmarkEnd w:id="4"/>
    </w:p>
    <w:p w14:paraId="6FE1D035" w14:textId="418FF05E" w:rsidR="004F69D6" w:rsidRDefault="00000000" w:rsidP="0021796F">
      <w:r w:rsidRPr="00033231">
        <w:t>Moore avait conservé sa gaieté lorsqu</w:t>
      </w:r>
      <w:r w:rsidR="004F69D6">
        <w:t>’</w:t>
      </w:r>
      <w:r w:rsidRPr="00033231">
        <w:t>il se leva le lend</w:t>
      </w:r>
      <w:r w:rsidRPr="00033231">
        <w:t>e</w:t>
      </w:r>
      <w:r w:rsidRPr="00033231">
        <w:t>main matin</w:t>
      </w:r>
      <w:r w:rsidR="004F69D6">
        <w:t xml:space="preserve">. </w:t>
      </w:r>
      <w:r w:rsidRPr="00033231">
        <w:t xml:space="preserve">Sim et </w:t>
      </w:r>
      <w:r w:rsidR="004F69D6">
        <w:t>Joe</w:t>
      </w:r>
      <w:r w:rsidRPr="00033231">
        <w:t xml:space="preserve"> Scott avaient passé la nuit à la fabrique</w:t>
      </w:r>
      <w:r w:rsidR="004F69D6">
        <w:t>.</w:t>
      </w:r>
    </w:p>
    <w:p w14:paraId="480C68E9" w14:textId="77777777" w:rsidR="004F69D6" w:rsidRDefault="00000000" w:rsidP="0021796F">
      <w:r w:rsidRPr="00033231">
        <w:t>Le maître</w:t>
      </w:r>
      <w:r w:rsidR="004F69D6">
        <w:t xml:space="preserve">, </w:t>
      </w:r>
      <w:r w:rsidRPr="00033231">
        <w:t>toujours matinal</w:t>
      </w:r>
      <w:r w:rsidR="004F69D6">
        <w:t xml:space="preserve">, </w:t>
      </w:r>
      <w:r w:rsidRPr="00033231">
        <w:t>fut debout plus tôt que d</w:t>
      </w:r>
      <w:r w:rsidR="004F69D6">
        <w:t>’</w:t>
      </w:r>
      <w:r w:rsidRPr="00033231">
        <w:t>habitude</w:t>
      </w:r>
      <w:r w:rsidR="004F69D6">
        <w:t xml:space="preserve"> ; </w:t>
      </w:r>
      <w:r w:rsidRPr="00033231">
        <w:t>il éveilla son contre-maître par une chanson fra</w:t>
      </w:r>
      <w:r w:rsidRPr="00033231">
        <w:t>n</w:t>
      </w:r>
      <w:r w:rsidRPr="00033231">
        <w:t>çaise</w:t>
      </w:r>
      <w:r w:rsidR="004F69D6">
        <w:t xml:space="preserve">, </w:t>
      </w:r>
      <w:r w:rsidRPr="00033231">
        <w:t>en procédant à sa toilette</w:t>
      </w:r>
      <w:r w:rsidR="004F69D6">
        <w:t>.</w:t>
      </w:r>
    </w:p>
    <w:p w14:paraId="678146E9" w14:textId="3FC33470" w:rsidR="004F69D6" w:rsidRDefault="004F69D6" w:rsidP="0021796F">
      <w:r>
        <w:t>« </w:t>
      </w:r>
      <w:r w:rsidR="00000000" w:rsidRPr="00033231">
        <w:t>Vous n</w:t>
      </w:r>
      <w:r>
        <w:t>’</w:t>
      </w:r>
      <w:r w:rsidR="00000000" w:rsidRPr="00033231">
        <w:t>êtes donc pas découragé</w:t>
      </w:r>
      <w:r>
        <w:t xml:space="preserve">, </w:t>
      </w:r>
      <w:r w:rsidR="00000000" w:rsidRPr="00033231">
        <w:t>maître</w:t>
      </w:r>
      <w:r>
        <w:t xml:space="preserve"> ? </w:t>
      </w:r>
      <w:r w:rsidR="00000000" w:rsidRPr="00033231">
        <w:t xml:space="preserve">dit </w:t>
      </w:r>
      <w:r>
        <w:t>Joe.</w:t>
      </w:r>
    </w:p>
    <w:p w14:paraId="06E1359F" w14:textId="77777777" w:rsidR="004F69D6" w:rsidRDefault="004F69D6" w:rsidP="0021796F">
      <w:r>
        <w:t>— </w:t>
      </w:r>
      <w:r w:rsidR="00000000" w:rsidRPr="00033231">
        <w:t>Pas le moins du monde</w:t>
      </w:r>
      <w:r>
        <w:t xml:space="preserve">, </w:t>
      </w:r>
      <w:r w:rsidR="00000000" w:rsidRPr="00033231">
        <w:t>mon garçon</w:t>
      </w:r>
      <w:r>
        <w:t xml:space="preserve"> ; </w:t>
      </w:r>
      <w:r w:rsidR="00000000" w:rsidRPr="00033231">
        <w:t>levez-vous</w:t>
      </w:r>
      <w:r>
        <w:t xml:space="preserve">, </w:t>
      </w:r>
      <w:r w:rsidR="00000000" w:rsidRPr="00033231">
        <w:t>et nous irons faire un tour à la fabrique avant l</w:t>
      </w:r>
      <w:r>
        <w:t>’</w:t>
      </w:r>
      <w:r w:rsidR="00000000" w:rsidRPr="00033231">
        <w:t>arrivée des ouvriers</w:t>
      </w:r>
      <w:r>
        <w:t xml:space="preserve"> ; </w:t>
      </w:r>
      <w:r w:rsidR="00000000" w:rsidRPr="00033231">
        <w:t>je vous expliquerai mes plans pour l</w:t>
      </w:r>
      <w:r>
        <w:t>’</w:t>
      </w:r>
      <w:r w:rsidR="00000000" w:rsidRPr="00033231">
        <w:t>avenir</w:t>
      </w:r>
      <w:r>
        <w:t xml:space="preserve">. </w:t>
      </w:r>
      <w:r w:rsidR="00000000" w:rsidRPr="00033231">
        <w:t>Nous aurons les m</w:t>
      </w:r>
      <w:r w:rsidR="00000000" w:rsidRPr="00033231">
        <w:t>a</w:t>
      </w:r>
      <w:r w:rsidR="00000000" w:rsidRPr="00033231">
        <w:t>chines</w:t>
      </w:r>
      <w:r>
        <w:t xml:space="preserve">, </w:t>
      </w:r>
      <w:r w:rsidR="00000000" w:rsidRPr="00033231">
        <w:t>Joseph</w:t>
      </w:r>
      <w:r>
        <w:t xml:space="preserve"> ; </w:t>
      </w:r>
      <w:r w:rsidR="00000000" w:rsidRPr="00033231">
        <w:t>vous n</w:t>
      </w:r>
      <w:r>
        <w:t>’</w:t>
      </w:r>
      <w:r w:rsidR="00000000" w:rsidRPr="00033231">
        <w:t>avez jamais entendu parler de Bruce</w:t>
      </w:r>
      <w:r>
        <w:t xml:space="preserve">, </w:t>
      </w:r>
      <w:r w:rsidR="00000000" w:rsidRPr="00033231">
        <w:t>peut-être</w:t>
      </w:r>
      <w:r>
        <w:t> ?</w:t>
      </w:r>
    </w:p>
    <w:p w14:paraId="18C044B0" w14:textId="77777777" w:rsidR="004F69D6" w:rsidRDefault="004F69D6" w:rsidP="0021796F">
      <w:r>
        <w:t>— </w:t>
      </w:r>
      <w:r w:rsidR="00000000" w:rsidRPr="00033231">
        <w:t>Et l</w:t>
      </w:r>
      <w:r>
        <w:t>’</w:t>
      </w:r>
      <w:r w:rsidR="00000000" w:rsidRPr="00033231">
        <w:t>araignée</w:t>
      </w:r>
      <w:r>
        <w:t xml:space="preserve"> ? </w:t>
      </w:r>
      <w:r w:rsidR="00000000" w:rsidRPr="00033231">
        <w:t>Je la connais</w:t>
      </w:r>
      <w:r>
        <w:t xml:space="preserve">. </w:t>
      </w:r>
      <w:r w:rsidR="00000000" w:rsidRPr="00033231">
        <w:t>J</w:t>
      </w:r>
      <w:r>
        <w:t>’</w:t>
      </w:r>
      <w:r w:rsidR="00000000" w:rsidRPr="00033231">
        <w:t>ai lu l</w:t>
      </w:r>
      <w:r>
        <w:t>’</w:t>
      </w:r>
      <w:r w:rsidR="00000000" w:rsidRPr="00033231">
        <w:t>histoire d</w:t>
      </w:r>
      <w:r>
        <w:t>’</w:t>
      </w:r>
      <w:r w:rsidR="00000000" w:rsidRPr="00033231">
        <w:t>Écosse</w:t>
      </w:r>
      <w:r>
        <w:t xml:space="preserve">, </w:t>
      </w:r>
      <w:r w:rsidR="00000000" w:rsidRPr="00033231">
        <w:t>et j</w:t>
      </w:r>
      <w:r>
        <w:t>’</w:t>
      </w:r>
      <w:r w:rsidR="00000000" w:rsidRPr="00033231">
        <w:t>en connais là-dessus aussi long que vous</w:t>
      </w:r>
      <w:r>
        <w:t xml:space="preserve">. </w:t>
      </w:r>
      <w:r w:rsidR="00000000" w:rsidRPr="00033231">
        <w:t>Vous voulez dire que vous persévérez dans votre dessein</w:t>
      </w:r>
      <w:r>
        <w:t>.</w:t>
      </w:r>
    </w:p>
    <w:p w14:paraId="6635320B" w14:textId="77777777" w:rsidR="004F69D6" w:rsidRDefault="004F69D6" w:rsidP="0021796F">
      <w:r>
        <w:t>— </w:t>
      </w:r>
      <w:r w:rsidR="00000000" w:rsidRPr="00033231">
        <w:t>Oui</w:t>
      </w:r>
      <w:r>
        <w:t>.</w:t>
      </w:r>
    </w:p>
    <w:p w14:paraId="6CD6476F" w14:textId="556A9146" w:rsidR="004F69D6" w:rsidRDefault="004F69D6" w:rsidP="0021796F">
      <w:r>
        <w:t>— </w:t>
      </w:r>
      <w:r w:rsidR="00000000" w:rsidRPr="00033231">
        <w:t>Avez-vous quelque fortune personnelle dans votre pays</w:t>
      </w:r>
      <w:r>
        <w:t xml:space="preserve"> ? </w:t>
      </w:r>
      <w:r w:rsidR="00000000" w:rsidRPr="00033231">
        <w:t xml:space="preserve">demanda </w:t>
      </w:r>
      <w:r>
        <w:t xml:space="preserve">Joe, </w:t>
      </w:r>
      <w:r w:rsidR="00000000" w:rsidRPr="00033231">
        <w:t>pliant et faisant disparaître son lit de circon</w:t>
      </w:r>
      <w:r w:rsidR="00000000" w:rsidRPr="00033231">
        <w:t>s</w:t>
      </w:r>
      <w:r w:rsidR="00000000" w:rsidRPr="00033231">
        <w:t>ta</w:t>
      </w:r>
      <w:r w:rsidR="00000000" w:rsidRPr="00033231">
        <w:t>n</w:t>
      </w:r>
      <w:r w:rsidR="00000000" w:rsidRPr="00033231">
        <w:t>ce</w:t>
      </w:r>
      <w:r>
        <w:t>.</w:t>
      </w:r>
    </w:p>
    <w:p w14:paraId="7846A07B" w14:textId="77777777" w:rsidR="004F69D6" w:rsidRDefault="004F69D6" w:rsidP="0021796F">
      <w:r>
        <w:t>— </w:t>
      </w:r>
      <w:r w:rsidR="00000000" w:rsidRPr="00033231">
        <w:t>Dans mon pays</w:t>
      </w:r>
      <w:r>
        <w:t xml:space="preserve"> ? </w:t>
      </w:r>
      <w:r w:rsidR="00000000" w:rsidRPr="00033231">
        <w:t>Et quel est mon pays</w:t>
      </w:r>
      <w:r>
        <w:t> ?</w:t>
      </w:r>
    </w:p>
    <w:p w14:paraId="14CEDD36" w14:textId="77777777" w:rsidR="004F69D6" w:rsidRDefault="004F69D6" w:rsidP="0021796F">
      <w:r>
        <w:t>— </w:t>
      </w:r>
      <w:r w:rsidR="00000000" w:rsidRPr="00033231">
        <w:t>Eh bien</w:t>
      </w:r>
      <w:r>
        <w:t xml:space="preserve">, </w:t>
      </w:r>
      <w:r w:rsidR="00000000" w:rsidRPr="00033231">
        <w:t>la France</w:t>
      </w:r>
      <w:r>
        <w:t xml:space="preserve"> ! </w:t>
      </w:r>
      <w:r w:rsidR="00000000" w:rsidRPr="00033231">
        <w:t>N</w:t>
      </w:r>
      <w:r>
        <w:t>’</w:t>
      </w:r>
      <w:r w:rsidR="00000000" w:rsidRPr="00033231">
        <w:t>est-ce pas la France</w:t>
      </w:r>
      <w:r>
        <w:t> ?</w:t>
      </w:r>
    </w:p>
    <w:p w14:paraId="7E681F71" w14:textId="77777777" w:rsidR="004F69D6" w:rsidRDefault="004F69D6" w:rsidP="0021796F">
      <w:r>
        <w:t>— </w:t>
      </w:r>
      <w:r w:rsidR="00000000" w:rsidRPr="00033231">
        <w:t>Non</w:t>
      </w:r>
      <w:r>
        <w:t xml:space="preserve">, </w:t>
      </w:r>
      <w:r w:rsidR="00000000" w:rsidRPr="00033231">
        <w:t>certes</w:t>
      </w:r>
      <w:r>
        <w:t xml:space="preserve"> ! </w:t>
      </w:r>
      <w:r w:rsidR="00000000" w:rsidRPr="00033231">
        <w:t>La circonstance de la prise d</w:t>
      </w:r>
      <w:r>
        <w:t>’</w:t>
      </w:r>
      <w:r w:rsidR="00000000" w:rsidRPr="00033231">
        <w:t>Anvers</w:t>
      </w:r>
      <w:r>
        <w:t xml:space="preserve">, </w:t>
      </w:r>
      <w:r w:rsidR="00000000" w:rsidRPr="00033231">
        <w:t>où je suis né</w:t>
      </w:r>
      <w:r>
        <w:t xml:space="preserve">, </w:t>
      </w:r>
      <w:r w:rsidR="00000000" w:rsidRPr="00033231">
        <w:t>ne m</w:t>
      </w:r>
      <w:r>
        <w:t>’</w:t>
      </w:r>
      <w:r w:rsidR="00000000" w:rsidRPr="00033231">
        <w:t>a point rendu Français</w:t>
      </w:r>
      <w:r>
        <w:t>.</w:t>
      </w:r>
    </w:p>
    <w:p w14:paraId="260B19AD" w14:textId="77777777" w:rsidR="004F69D6" w:rsidRDefault="004F69D6" w:rsidP="0021796F">
      <w:r>
        <w:lastRenderedPageBreak/>
        <w:t>— </w:t>
      </w:r>
      <w:r w:rsidR="00000000" w:rsidRPr="00033231">
        <w:t>La Hollande</w:t>
      </w:r>
      <w:r>
        <w:t xml:space="preserve"> ? </w:t>
      </w:r>
      <w:r w:rsidR="00000000" w:rsidRPr="00033231">
        <w:t>alors</w:t>
      </w:r>
      <w:r>
        <w:t>.</w:t>
      </w:r>
    </w:p>
    <w:p w14:paraId="6CD8EE21" w14:textId="77777777" w:rsidR="004F69D6" w:rsidRDefault="004F69D6" w:rsidP="0021796F">
      <w:r>
        <w:t>— </w:t>
      </w:r>
      <w:r w:rsidR="00000000" w:rsidRPr="00033231">
        <w:t>Je ne suis pas un Hollandais</w:t>
      </w:r>
      <w:r>
        <w:t xml:space="preserve">. </w:t>
      </w:r>
      <w:r w:rsidR="00000000" w:rsidRPr="00033231">
        <w:t>Voilà que vous confondez Anvers avec Amsterdam</w:t>
      </w:r>
      <w:r>
        <w:t>.</w:t>
      </w:r>
    </w:p>
    <w:p w14:paraId="4968BEBD" w14:textId="77777777" w:rsidR="004F69D6" w:rsidRDefault="004F69D6" w:rsidP="0021796F">
      <w:r>
        <w:t>— </w:t>
      </w:r>
      <w:r w:rsidR="00000000" w:rsidRPr="00033231">
        <w:t>La Flandre</w:t>
      </w:r>
      <w:r>
        <w:t> ?</w:t>
      </w:r>
    </w:p>
    <w:p w14:paraId="4FDB01C4" w14:textId="77649806" w:rsidR="004F69D6" w:rsidRDefault="004F69D6" w:rsidP="0021796F">
      <w:r>
        <w:t>— </w:t>
      </w:r>
      <w:r w:rsidR="00000000" w:rsidRPr="00033231">
        <w:t>Je méprise l</w:t>
      </w:r>
      <w:r>
        <w:t>’</w:t>
      </w:r>
      <w:r w:rsidR="00000000" w:rsidRPr="00033231">
        <w:t>insinuation</w:t>
      </w:r>
      <w:r>
        <w:t xml:space="preserve">, Joe. </w:t>
      </w:r>
      <w:r w:rsidR="00000000" w:rsidRPr="00033231">
        <w:t>Moi</w:t>
      </w:r>
      <w:r>
        <w:t xml:space="preserve">, </w:t>
      </w:r>
      <w:r w:rsidR="00000000" w:rsidRPr="00033231">
        <w:t>Flamand</w:t>
      </w:r>
      <w:r>
        <w:t xml:space="preserve"> ! </w:t>
      </w:r>
      <w:r w:rsidR="00000000" w:rsidRPr="00033231">
        <w:t>Ai-je donc le visage flamand</w:t>
      </w:r>
      <w:r>
        <w:t xml:space="preserve">, </w:t>
      </w:r>
      <w:r w:rsidR="00000000" w:rsidRPr="00033231">
        <w:t>le nez grossier et proéminent</w:t>
      </w:r>
      <w:r>
        <w:t xml:space="preserve">, </w:t>
      </w:r>
      <w:r w:rsidR="00000000" w:rsidRPr="00033231">
        <w:t>le front dépr</w:t>
      </w:r>
      <w:r w:rsidR="00000000" w:rsidRPr="00033231">
        <w:t>i</w:t>
      </w:r>
      <w:r w:rsidR="00000000" w:rsidRPr="00033231">
        <w:t>mé et fuyant en arrière</w:t>
      </w:r>
      <w:r>
        <w:t xml:space="preserve">, </w:t>
      </w:r>
      <w:r w:rsidR="00000000" w:rsidRPr="00033231">
        <w:t>les yeux bleu pâle à fleur de tête</w:t>
      </w:r>
      <w:r>
        <w:t xml:space="preserve"> ? </w:t>
      </w:r>
      <w:r w:rsidR="00000000" w:rsidRPr="00033231">
        <w:t>Suis-je donc tout buste et sans jambes comme un Flamand</w:t>
      </w:r>
      <w:r>
        <w:t xml:space="preserve"> ? Joe, </w:t>
      </w:r>
      <w:r w:rsidR="00000000" w:rsidRPr="00033231">
        <w:t>je suis un Anversois</w:t>
      </w:r>
      <w:r>
        <w:t xml:space="preserve"> ; </w:t>
      </w:r>
      <w:r w:rsidR="00000000" w:rsidRPr="00033231">
        <w:t>ma mère était une Anversoise</w:t>
      </w:r>
      <w:r>
        <w:t xml:space="preserve">, </w:t>
      </w:r>
      <w:r w:rsidR="00000000" w:rsidRPr="00033231">
        <w:t>quoique d</w:t>
      </w:r>
      <w:r>
        <w:t>’</w:t>
      </w:r>
      <w:r w:rsidR="00000000" w:rsidRPr="00033231">
        <w:t>origine française</w:t>
      </w:r>
      <w:r>
        <w:t xml:space="preserve"> ; </w:t>
      </w:r>
      <w:r w:rsidR="00000000" w:rsidRPr="00033231">
        <w:t>c</w:t>
      </w:r>
      <w:r>
        <w:t>’</w:t>
      </w:r>
      <w:r w:rsidR="00000000" w:rsidRPr="00033231">
        <w:t>est pourquoi je parle français</w:t>
      </w:r>
      <w:r>
        <w:t>.</w:t>
      </w:r>
    </w:p>
    <w:p w14:paraId="5F949547" w14:textId="77777777" w:rsidR="004F69D6" w:rsidRDefault="004F69D6" w:rsidP="0021796F">
      <w:r>
        <w:t>— </w:t>
      </w:r>
      <w:r w:rsidR="00000000" w:rsidRPr="00033231">
        <w:t>Mais votre père était né dans le Yorkshire</w:t>
      </w:r>
      <w:r>
        <w:t xml:space="preserve">, </w:t>
      </w:r>
      <w:r w:rsidR="00000000" w:rsidRPr="00033231">
        <w:t xml:space="preserve">ce qui vous rend bien un peu </w:t>
      </w:r>
      <w:proofErr w:type="spellStart"/>
      <w:r w:rsidR="00000000" w:rsidRPr="00033231">
        <w:t>Yorkshirien</w:t>
      </w:r>
      <w:proofErr w:type="spellEnd"/>
      <w:r w:rsidR="00000000" w:rsidRPr="00033231">
        <w:t xml:space="preserve"> aussi</w:t>
      </w:r>
      <w:r>
        <w:t xml:space="preserve"> ; </w:t>
      </w:r>
      <w:r w:rsidR="00000000" w:rsidRPr="00033231">
        <w:t>et tout le monde peut voir que vous êtes comme nous âpre au gain et hardi dans vos entr</w:t>
      </w:r>
      <w:r w:rsidR="00000000" w:rsidRPr="00033231">
        <w:t>e</w:t>
      </w:r>
      <w:r w:rsidR="00000000" w:rsidRPr="00033231">
        <w:t>prises</w:t>
      </w:r>
      <w:r>
        <w:t>.</w:t>
      </w:r>
    </w:p>
    <w:p w14:paraId="5BB9B26C" w14:textId="676E7F24" w:rsidR="004F69D6" w:rsidRDefault="004F69D6" w:rsidP="0021796F">
      <w:r>
        <w:t xml:space="preserve">— Joe, </w:t>
      </w:r>
      <w:r w:rsidR="00000000" w:rsidRPr="00033231">
        <w:t>vous êtes un effronté coquin</w:t>
      </w:r>
      <w:r>
        <w:t xml:space="preserve"> ; </w:t>
      </w:r>
      <w:r w:rsidR="00000000" w:rsidRPr="00033231">
        <w:t>mais j</w:t>
      </w:r>
      <w:r>
        <w:t>’</w:t>
      </w:r>
      <w:r w:rsidR="00000000" w:rsidRPr="00033231">
        <w:t>ai été accout</w:t>
      </w:r>
      <w:r w:rsidR="00000000" w:rsidRPr="00033231">
        <w:t>u</w:t>
      </w:r>
      <w:r w:rsidR="00000000" w:rsidRPr="00033231">
        <w:t>mé à cette espèce d</w:t>
      </w:r>
      <w:r>
        <w:t>’</w:t>
      </w:r>
      <w:r w:rsidR="00000000" w:rsidRPr="00033231">
        <w:t>insolence depuis ma jeunesse</w:t>
      </w:r>
      <w:r>
        <w:t xml:space="preserve">. </w:t>
      </w:r>
      <w:r w:rsidR="00000000" w:rsidRPr="00033231">
        <w:t>Les classes ouvrières</w:t>
      </w:r>
      <w:r>
        <w:t xml:space="preserve">, </w:t>
      </w:r>
      <w:r w:rsidR="00000000" w:rsidRPr="00033231">
        <w:t>en Belgique</w:t>
      </w:r>
      <w:r>
        <w:t xml:space="preserve">, </w:t>
      </w:r>
      <w:r w:rsidR="00000000" w:rsidRPr="00033231">
        <w:t>se conduisent brutalement envers ceux qui les emploient</w:t>
      </w:r>
      <w:r>
        <w:t>.</w:t>
      </w:r>
    </w:p>
    <w:p w14:paraId="10A69DBB" w14:textId="622FB82E" w:rsidR="004F69D6" w:rsidRDefault="004F69D6" w:rsidP="0021796F">
      <w:r>
        <w:t>— </w:t>
      </w:r>
      <w:r w:rsidR="00000000" w:rsidRPr="00033231">
        <w:t>Dans ce pays</w:t>
      </w:r>
      <w:r>
        <w:t xml:space="preserve">, </w:t>
      </w:r>
      <w:r w:rsidR="00000000" w:rsidRPr="00033231">
        <w:t>nous avons l</w:t>
      </w:r>
      <w:r>
        <w:t>’</w:t>
      </w:r>
      <w:r w:rsidR="00000000" w:rsidRPr="00033231">
        <w:t>habitude de dire toujours n</w:t>
      </w:r>
      <w:r w:rsidR="00000000" w:rsidRPr="00033231">
        <w:t>o</w:t>
      </w:r>
      <w:r w:rsidR="00000000" w:rsidRPr="00033231">
        <w:t>tre façon de penser</w:t>
      </w:r>
      <w:r>
        <w:t xml:space="preserve"> ; </w:t>
      </w:r>
      <w:r w:rsidR="00000000" w:rsidRPr="00033231">
        <w:t>les jeunes curés et les élégants de Londres se scandalisent souvent de ce qu</w:t>
      </w:r>
      <w:r>
        <w:t>’</w:t>
      </w:r>
      <w:r w:rsidR="00000000" w:rsidRPr="00033231">
        <w:t xml:space="preserve">ils appellent notre </w:t>
      </w:r>
      <w:r w:rsidR="00000000" w:rsidRPr="00033231">
        <w:rPr>
          <w:i/>
          <w:iCs/>
        </w:rPr>
        <w:t>incivilité</w:t>
      </w:r>
      <w:r>
        <w:rPr>
          <w:i/>
          <w:iCs/>
        </w:rPr>
        <w:t xml:space="preserve">, </w:t>
      </w:r>
      <w:r w:rsidR="00000000" w:rsidRPr="00033231">
        <w:t>et nous n</w:t>
      </w:r>
      <w:r>
        <w:t>’</w:t>
      </w:r>
      <w:r w:rsidR="00000000" w:rsidRPr="00033231">
        <w:t>en sommes pas fâchés</w:t>
      </w:r>
      <w:r>
        <w:t xml:space="preserve">, </w:t>
      </w:r>
      <w:r w:rsidR="00000000" w:rsidRPr="00033231">
        <w:t>car nous nous amusons à les voir tourner en haut le blanc de leurs yeux et lever au ciel leurs esp</w:t>
      </w:r>
      <w:r w:rsidR="00000000" w:rsidRPr="00033231">
        <w:t>è</w:t>
      </w:r>
      <w:r w:rsidR="00000000" w:rsidRPr="00033231">
        <w:t>ces de mains</w:t>
      </w:r>
      <w:r>
        <w:t xml:space="preserve">, </w:t>
      </w:r>
      <w:r w:rsidR="00000000" w:rsidRPr="00033231">
        <w:t>disant</w:t>
      </w:r>
      <w:r>
        <w:t> : « </w:t>
      </w:r>
      <w:r w:rsidR="00000000" w:rsidRPr="00033231">
        <w:t>Mon Dieu</w:t>
      </w:r>
      <w:r>
        <w:t xml:space="preserve"> ! </w:t>
      </w:r>
      <w:r w:rsidR="00000000" w:rsidRPr="00033231">
        <w:t>mon Dieu</w:t>
      </w:r>
      <w:r>
        <w:t xml:space="preserve"> ! </w:t>
      </w:r>
      <w:r w:rsidR="00000000" w:rsidRPr="00033231">
        <w:t>quels sauvages</w:t>
      </w:r>
      <w:r>
        <w:t xml:space="preserve"> ! </w:t>
      </w:r>
      <w:r w:rsidR="00000000" w:rsidRPr="00033231">
        <w:t>Comme ils sont grossiers</w:t>
      </w:r>
      <w:r>
        <w:t> ! »</w:t>
      </w:r>
    </w:p>
    <w:p w14:paraId="3136B9E9" w14:textId="35EA2819" w:rsidR="004F69D6" w:rsidRDefault="004F69D6" w:rsidP="0021796F">
      <w:r>
        <w:t>— </w:t>
      </w:r>
      <w:r w:rsidR="00000000" w:rsidRPr="00033231">
        <w:t>C</w:t>
      </w:r>
      <w:r>
        <w:t>’</w:t>
      </w:r>
      <w:r w:rsidR="00000000" w:rsidRPr="00033231">
        <w:t>est que vous êtes aussi des sauvages</w:t>
      </w:r>
      <w:r>
        <w:t xml:space="preserve">. </w:t>
      </w:r>
      <w:r w:rsidR="00000000" w:rsidRPr="00033231">
        <w:t>Vous n</w:t>
      </w:r>
      <w:r>
        <w:t>’</w:t>
      </w:r>
      <w:r w:rsidR="00000000" w:rsidRPr="00033231">
        <w:t>avez sans doute pas la prétention de vous croire civilisé</w:t>
      </w:r>
      <w:r>
        <w:t>, Joe ?</w:t>
      </w:r>
    </w:p>
    <w:p w14:paraId="2046C7F3" w14:textId="77777777" w:rsidR="004F69D6" w:rsidRDefault="004F69D6" w:rsidP="0021796F">
      <w:r>
        <w:lastRenderedPageBreak/>
        <w:t>— </w:t>
      </w:r>
      <w:r w:rsidR="00000000" w:rsidRPr="00033231">
        <w:t>Quelque peu</w:t>
      </w:r>
      <w:r>
        <w:t xml:space="preserve">, </w:t>
      </w:r>
      <w:r w:rsidR="00000000" w:rsidRPr="00033231">
        <w:t>quelque peu</w:t>
      </w:r>
      <w:r>
        <w:t xml:space="preserve">, </w:t>
      </w:r>
      <w:r w:rsidR="00000000" w:rsidRPr="00033231">
        <w:t>maître</w:t>
      </w:r>
      <w:r>
        <w:t xml:space="preserve">. </w:t>
      </w:r>
      <w:r w:rsidR="00000000" w:rsidRPr="00033231">
        <w:t>J</w:t>
      </w:r>
      <w:r>
        <w:t>’</w:t>
      </w:r>
      <w:r w:rsidR="00000000" w:rsidRPr="00033231">
        <w:t>espère que nous a</w:t>
      </w:r>
      <w:r w:rsidR="00000000" w:rsidRPr="00033231">
        <w:t>u</w:t>
      </w:r>
      <w:r w:rsidR="00000000" w:rsidRPr="00033231">
        <w:t>tres</w:t>
      </w:r>
      <w:r>
        <w:t xml:space="preserve">, </w:t>
      </w:r>
      <w:r w:rsidR="00000000" w:rsidRPr="00033231">
        <w:t>garçons manufacturiers du Nord</w:t>
      </w:r>
      <w:r>
        <w:t xml:space="preserve">, </w:t>
      </w:r>
      <w:r w:rsidR="00000000" w:rsidRPr="00033231">
        <w:t>sommes autrement inte</w:t>
      </w:r>
      <w:r w:rsidR="00000000" w:rsidRPr="00033231">
        <w:t>l</w:t>
      </w:r>
      <w:r w:rsidR="00000000" w:rsidRPr="00033231">
        <w:t>ligents et instruits que vos garçons de ferme du Midi</w:t>
      </w:r>
      <w:r>
        <w:t xml:space="preserve">. </w:t>
      </w:r>
      <w:r w:rsidR="00000000" w:rsidRPr="00033231">
        <w:t>Le co</w:t>
      </w:r>
      <w:r w:rsidR="00000000" w:rsidRPr="00033231">
        <w:t>m</w:t>
      </w:r>
      <w:r w:rsidR="00000000" w:rsidRPr="00033231">
        <w:t>merce aiguise l</w:t>
      </w:r>
      <w:r>
        <w:t>’</w:t>
      </w:r>
      <w:r w:rsidR="00000000" w:rsidRPr="00033231">
        <w:t>esprit</w:t>
      </w:r>
      <w:r>
        <w:t xml:space="preserve">, </w:t>
      </w:r>
      <w:r w:rsidR="00000000" w:rsidRPr="00033231">
        <w:t>et ceux qui</w:t>
      </w:r>
      <w:r>
        <w:t xml:space="preserve">, </w:t>
      </w:r>
      <w:r w:rsidR="00000000" w:rsidRPr="00033231">
        <w:t>comme moi</w:t>
      </w:r>
      <w:r>
        <w:t xml:space="preserve">, </w:t>
      </w:r>
      <w:r w:rsidR="00000000" w:rsidRPr="00033231">
        <w:t>vivent avec les machines</w:t>
      </w:r>
      <w:r>
        <w:t xml:space="preserve">, </w:t>
      </w:r>
      <w:r w:rsidR="00000000" w:rsidRPr="00033231">
        <w:t>sont forcés de penser</w:t>
      </w:r>
      <w:r>
        <w:t xml:space="preserve">. </w:t>
      </w:r>
      <w:r w:rsidR="00000000" w:rsidRPr="00033231">
        <w:t>Vous savez que</w:t>
      </w:r>
      <w:r>
        <w:t xml:space="preserve">, </w:t>
      </w:r>
      <w:r w:rsidR="00000000" w:rsidRPr="00033231">
        <w:t>lorsque je r</w:t>
      </w:r>
      <w:r w:rsidR="00000000" w:rsidRPr="00033231">
        <w:t>e</w:t>
      </w:r>
      <w:r w:rsidR="00000000" w:rsidRPr="00033231">
        <w:t>marque un effet</w:t>
      </w:r>
      <w:r>
        <w:t xml:space="preserve">, </w:t>
      </w:r>
      <w:r w:rsidR="00000000" w:rsidRPr="00033231">
        <w:t>j</w:t>
      </w:r>
      <w:r>
        <w:t>’</w:t>
      </w:r>
      <w:r w:rsidR="00000000" w:rsidRPr="00033231">
        <w:t>en recherche aussitôt la cause</w:t>
      </w:r>
      <w:r>
        <w:t xml:space="preserve">, </w:t>
      </w:r>
      <w:r w:rsidR="00000000" w:rsidRPr="00033231">
        <w:t>et il est rare que je ne mette pas la main dessus</w:t>
      </w:r>
      <w:r>
        <w:t xml:space="preserve">. </w:t>
      </w:r>
      <w:r w:rsidR="00000000" w:rsidRPr="00033231">
        <w:t>J</w:t>
      </w:r>
      <w:r>
        <w:t>’</w:t>
      </w:r>
      <w:r w:rsidR="00000000" w:rsidRPr="00033231">
        <w:t>aime aussi la lecture et suis curieux de savoir ce que nos gouvernants font et projettent pour nous</w:t>
      </w:r>
      <w:r>
        <w:t xml:space="preserve">, </w:t>
      </w:r>
      <w:r w:rsidR="00000000" w:rsidRPr="00033231">
        <w:t>et je ne suis pas le seul</w:t>
      </w:r>
      <w:r>
        <w:t xml:space="preserve">. </w:t>
      </w:r>
      <w:r w:rsidR="00000000" w:rsidRPr="00033231">
        <w:t>Il y en a plus d</w:t>
      </w:r>
      <w:r>
        <w:t>’</w:t>
      </w:r>
      <w:r w:rsidR="00000000" w:rsidRPr="00033231">
        <w:t>un</w:t>
      </w:r>
      <w:r>
        <w:t xml:space="preserve">, </w:t>
      </w:r>
      <w:r w:rsidR="00000000" w:rsidRPr="00033231">
        <w:t>parmi ces graisseux apprêteurs et ces teinturiers à la peau bleue et noire</w:t>
      </w:r>
      <w:r>
        <w:t xml:space="preserve">, </w:t>
      </w:r>
      <w:r w:rsidR="00000000" w:rsidRPr="00033231">
        <w:t>qui ont une forte tête</w:t>
      </w:r>
      <w:r>
        <w:t xml:space="preserve">, </w:t>
      </w:r>
      <w:r w:rsidR="00000000" w:rsidRPr="00033231">
        <w:t>et peuvent parler d</w:t>
      </w:r>
      <w:r>
        <w:t>’</w:t>
      </w:r>
      <w:r w:rsidR="00000000" w:rsidRPr="00033231">
        <w:t>une loi aussi bien que vous ou le vieux Yorke</w:t>
      </w:r>
      <w:r>
        <w:t xml:space="preserve">, </w:t>
      </w:r>
      <w:r w:rsidR="00000000" w:rsidRPr="00033231">
        <w:t xml:space="preserve">et un peu mieux que Christophe Sykes de </w:t>
      </w:r>
      <w:proofErr w:type="spellStart"/>
      <w:r w:rsidR="00000000" w:rsidRPr="00033231">
        <w:t>Whinbury</w:t>
      </w:r>
      <w:proofErr w:type="spellEnd"/>
      <w:r>
        <w:t xml:space="preserve">, </w:t>
      </w:r>
      <w:r w:rsidR="00000000" w:rsidRPr="00033231">
        <w:t>ou que ce grand arrogant d</w:t>
      </w:r>
      <w:r>
        <w:t>’</w:t>
      </w:r>
      <w:r w:rsidR="00000000" w:rsidRPr="00033231">
        <w:t>Irlandais</w:t>
      </w:r>
      <w:r>
        <w:t xml:space="preserve">, </w:t>
      </w:r>
      <w:r w:rsidR="00000000" w:rsidRPr="00033231">
        <w:t xml:space="preserve">le vicaire </w:t>
      </w:r>
      <w:proofErr w:type="spellStart"/>
      <w:r w:rsidR="00000000" w:rsidRPr="00033231">
        <w:t>Helstone</w:t>
      </w:r>
      <w:proofErr w:type="spellEnd"/>
      <w:r>
        <w:t>.</w:t>
      </w:r>
    </w:p>
    <w:p w14:paraId="5BF9D5AD" w14:textId="77777777" w:rsidR="004F69D6" w:rsidRDefault="004F69D6" w:rsidP="0021796F">
      <w:r>
        <w:t>— </w:t>
      </w:r>
      <w:r w:rsidR="00000000" w:rsidRPr="00033231">
        <w:t>Vous vous croyez un garçon remarquable</w:t>
      </w:r>
      <w:r>
        <w:t xml:space="preserve">, </w:t>
      </w:r>
      <w:r w:rsidR="00000000" w:rsidRPr="00033231">
        <w:t>je le sais</w:t>
      </w:r>
      <w:r>
        <w:t xml:space="preserve">, </w:t>
      </w:r>
      <w:r w:rsidR="00000000" w:rsidRPr="00033231">
        <w:t>Scott</w:t>
      </w:r>
      <w:r>
        <w:t>.</w:t>
      </w:r>
    </w:p>
    <w:p w14:paraId="4E329ACC" w14:textId="77777777" w:rsidR="004F69D6" w:rsidRDefault="004F69D6" w:rsidP="0021796F">
      <w:r>
        <w:t>— </w:t>
      </w:r>
      <w:r w:rsidR="00000000" w:rsidRPr="00033231">
        <w:t>J</w:t>
      </w:r>
      <w:r>
        <w:t>’</w:t>
      </w:r>
      <w:r w:rsidR="00000000" w:rsidRPr="00033231">
        <w:t>en conviens</w:t>
      </w:r>
      <w:r>
        <w:t xml:space="preserve">. </w:t>
      </w:r>
      <w:r w:rsidR="00000000" w:rsidRPr="00033231">
        <w:t>Je peux distinguer le fromage de la craie</w:t>
      </w:r>
      <w:r>
        <w:t xml:space="preserve">, </w:t>
      </w:r>
      <w:r w:rsidR="00000000" w:rsidRPr="00033231">
        <w:t>et je sais que j</w:t>
      </w:r>
      <w:r>
        <w:t>’</w:t>
      </w:r>
      <w:r w:rsidR="00000000" w:rsidRPr="00033231">
        <w:t>ai profité des occasions que j</w:t>
      </w:r>
      <w:r>
        <w:t>’</w:t>
      </w:r>
      <w:r w:rsidR="00000000" w:rsidRPr="00033231">
        <w:t>ai eues de m</w:t>
      </w:r>
      <w:r>
        <w:t>’</w:t>
      </w:r>
      <w:r w:rsidR="00000000" w:rsidRPr="00033231">
        <w:t>instruire quelque peu mieux que beaucoup qui sont au-dessus de moi</w:t>
      </w:r>
      <w:r>
        <w:t xml:space="preserve">. </w:t>
      </w:r>
      <w:r w:rsidR="00000000" w:rsidRPr="00033231">
        <w:t>Mais il en est des milliers dans le Yorkshire qui me valent</w:t>
      </w:r>
      <w:r>
        <w:t xml:space="preserve">, </w:t>
      </w:r>
      <w:r w:rsidR="00000000" w:rsidRPr="00033231">
        <w:t>et deux sur trois qui sont meilleurs que moi</w:t>
      </w:r>
      <w:r>
        <w:t>.</w:t>
      </w:r>
    </w:p>
    <w:p w14:paraId="1D39130F" w14:textId="15833FB2" w:rsidR="00000000" w:rsidRPr="00033231" w:rsidRDefault="004F69D6" w:rsidP="0021796F">
      <w:r>
        <w:t>— </w:t>
      </w:r>
      <w:r w:rsidR="00000000" w:rsidRPr="00033231">
        <w:t>Vous êtes un grand homme</w:t>
      </w:r>
      <w:r>
        <w:t xml:space="preserve"> ! </w:t>
      </w:r>
      <w:r w:rsidR="00000000" w:rsidRPr="00033231">
        <w:t>vous êtes un sublime co</w:t>
      </w:r>
      <w:r w:rsidR="00000000" w:rsidRPr="00033231">
        <w:t>m</w:t>
      </w:r>
      <w:r w:rsidR="00000000" w:rsidRPr="00033231">
        <w:t>père</w:t>
      </w:r>
      <w:r>
        <w:t xml:space="preserve"> ; </w:t>
      </w:r>
      <w:r w:rsidR="00000000" w:rsidRPr="00033231">
        <w:t>mais vous êtes un impertinent et un infatué nigaud</w:t>
      </w:r>
      <w:r>
        <w:t xml:space="preserve">, </w:t>
      </w:r>
      <w:r w:rsidR="00000000" w:rsidRPr="00033231">
        <w:t>avec tout cela</w:t>
      </w:r>
      <w:r>
        <w:t xml:space="preserve">, Joe. </w:t>
      </w:r>
      <w:r w:rsidR="00000000" w:rsidRPr="00033231">
        <w:t>Vous ne devez pas croire que</w:t>
      </w:r>
      <w:r>
        <w:t xml:space="preserve">, </w:t>
      </w:r>
      <w:r w:rsidR="00000000" w:rsidRPr="00033231">
        <w:t>parce que vous avez appris un peu de calcul</w:t>
      </w:r>
      <w:r>
        <w:t xml:space="preserve">, </w:t>
      </w:r>
      <w:r w:rsidR="00000000" w:rsidRPr="00033231">
        <w:t>et péché quelques éléments de chimie au fond d</w:t>
      </w:r>
      <w:r>
        <w:t>’</w:t>
      </w:r>
      <w:r w:rsidR="00000000" w:rsidRPr="00033231">
        <w:t>une cuve à teinture</w:t>
      </w:r>
      <w:r>
        <w:t xml:space="preserve">, </w:t>
      </w:r>
      <w:r w:rsidR="00000000" w:rsidRPr="00033231">
        <w:t>vous êtes un savant incompris</w:t>
      </w:r>
      <w:r>
        <w:t xml:space="preserve"> ; </w:t>
      </w:r>
      <w:r w:rsidR="00000000" w:rsidRPr="00033231">
        <w:t>vous ne devez pas supposer</w:t>
      </w:r>
      <w:r>
        <w:t xml:space="preserve">, </w:t>
      </w:r>
      <w:r w:rsidR="00000000" w:rsidRPr="00033231">
        <w:t>parce que les sentiers du commerce sont quelquefois raboteux</w:t>
      </w:r>
      <w:r>
        <w:t xml:space="preserve">, </w:t>
      </w:r>
      <w:r w:rsidR="00000000" w:rsidRPr="00033231">
        <w:t>et que vous et vos pareils manquez quelquefois de travail et de pain</w:t>
      </w:r>
      <w:r>
        <w:t xml:space="preserve">, </w:t>
      </w:r>
      <w:r w:rsidR="00000000" w:rsidRPr="00033231">
        <w:t>que votre classe est martyre</w:t>
      </w:r>
      <w:r>
        <w:t xml:space="preserve">, </w:t>
      </w:r>
      <w:r w:rsidR="00000000" w:rsidRPr="00033231">
        <w:t>et que la forme du gouvernement sous lequel vous vivez est ma</w:t>
      </w:r>
      <w:r w:rsidR="00000000" w:rsidRPr="00033231">
        <w:t>u</w:t>
      </w:r>
      <w:r w:rsidR="00000000" w:rsidRPr="00033231">
        <w:t>vaise</w:t>
      </w:r>
      <w:r>
        <w:t xml:space="preserve">. </w:t>
      </w:r>
      <w:r w:rsidR="00000000" w:rsidRPr="00033231">
        <w:t>De plus</w:t>
      </w:r>
      <w:r>
        <w:t xml:space="preserve">, </w:t>
      </w:r>
      <w:r w:rsidR="00000000" w:rsidRPr="00033231">
        <w:t xml:space="preserve">vous ne devez </w:t>
      </w:r>
      <w:r w:rsidR="00000000" w:rsidRPr="00033231">
        <w:lastRenderedPageBreak/>
        <w:t>pas insinuer que les vertus se sont réfugiées dans les chaumières et ont tout à fait déserté les ch</w:t>
      </w:r>
      <w:r w:rsidR="00000000" w:rsidRPr="00033231">
        <w:t>â</w:t>
      </w:r>
      <w:r w:rsidR="00000000" w:rsidRPr="00033231">
        <w:t>teaux</w:t>
      </w:r>
      <w:r>
        <w:t xml:space="preserve">. </w:t>
      </w:r>
      <w:r w:rsidR="00000000" w:rsidRPr="00033231">
        <w:t>Permettez-moi de vous dire que je déteste particulièr</w:t>
      </w:r>
      <w:r w:rsidR="00000000" w:rsidRPr="00033231">
        <w:t>e</w:t>
      </w:r>
      <w:r w:rsidR="00000000" w:rsidRPr="00033231">
        <w:t>ment ces billevesées</w:t>
      </w:r>
      <w:r>
        <w:t xml:space="preserve"> ; </w:t>
      </w:r>
      <w:r w:rsidR="00000000" w:rsidRPr="00033231">
        <w:t>car je sais que la nature humaine est pa</w:t>
      </w:r>
      <w:r w:rsidR="00000000" w:rsidRPr="00033231">
        <w:t>r</w:t>
      </w:r>
      <w:r w:rsidR="00000000" w:rsidRPr="00033231">
        <w:t>tout la même</w:t>
      </w:r>
      <w:r>
        <w:t xml:space="preserve">, </w:t>
      </w:r>
      <w:r w:rsidR="00000000" w:rsidRPr="00033231">
        <w:t>que sous la tuile ou le chaume</w:t>
      </w:r>
      <w:r>
        <w:t xml:space="preserve">, </w:t>
      </w:r>
      <w:r w:rsidR="00000000" w:rsidRPr="00033231">
        <w:t>et dans tout être humain qui respire</w:t>
      </w:r>
      <w:r>
        <w:t xml:space="preserve">, </w:t>
      </w:r>
      <w:r w:rsidR="00000000" w:rsidRPr="00033231">
        <w:t>le vice et la vertu sont alliés en plus petite ou plus grande proportion</w:t>
      </w:r>
      <w:r>
        <w:t xml:space="preserve">, </w:t>
      </w:r>
      <w:r w:rsidR="00000000" w:rsidRPr="00033231">
        <w:t>et que cette proportion n</w:t>
      </w:r>
      <w:r>
        <w:t>’</w:t>
      </w:r>
      <w:r w:rsidR="00000000" w:rsidRPr="00033231">
        <w:t>est pas d</w:t>
      </w:r>
      <w:r w:rsidR="00000000" w:rsidRPr="00033231">
        <w:t>é</w:t>
      </w:r>
      <w:r w:rsidR="00000000" w:rsidRPr="00033231">
        <w:t>terminée par le rang</w:t>
      </w:r>
      <w:r>
        <w:t xml:space="preserve">. </w:t>
      </w:r>
      <w:r w:rsidR="00000000" w:rsidRPr="00033231">
        <w:t>J</w:t>
      </w:r>
      <w:r>
        <w:t>’</w:t>
      </w:r>
      <w:r w:rsidR="00000000" w:rsidRPr="00033231">
        <w:t>ai vu des scélérats qui étaient riches</w:t>
      </w:r>
      <w:r>
        <w:t xml:space="preserve">, </w:t>
      </w:r>
      <w:r w:rsidR="00000000" w:rsidRPr="00033231">
        <w:t>j</w:t>
      </w:r>
      <w:r>
        <w:t>’</w:t>
      </w:r>
      <w:r w:rsidR="00000000" w:rsidRPr="00033231">
        <w:t>ai vu des scélérats qui étaient pauvres</w:t>
      </w:r>
      <w:r>
        <w:t xml:space="preserve">, </w:t>
      </w:r>
      <w:r w:rsidR="00000000" w:rsidRPr="00033231">
        <w:t>et j</w:t>
      </w:r>
      <w:r>
        <w:t>’</w:t>
      </w:r>
      <w:r w:rsidR="00000000" w:rsidRPr="00033231">
        <w:t>en ai vu qui n</w:t>
      </w:r>
      <w:r>
        <w:t>’</w:t>
      </w:r>
      <w:r w:rsidR="00000000" w:rsidRPr="00033231">
        <w:t>étaient ni pauvres ni riches</w:t>
      </w:r>
      <w:r>
        <w:t xml:space="preserve">, </w:t>
      </w:r>
      <w:r w:rsidR="00000000" w:rsidRPr="00033231">
        <w:t>mais qui avaient réalisé le vœu d</w:t>
      </w:r>
      <w:r>
        <w:t>’</w:t>
      </w:r>
      <w:r w:rsidR="00000000" w:rsidRPr="00033231">
        <w:t>Agar</w:t>
      </w:r>
      <w:r>
        <w:t xml:space="preserve">, </w:t>
      </w:r>
      <w:r w:rsidR="00000000" w:rsidRPr="00033231">
        <w:t>et qui possédaient l</w:t>
      </w:r>
      <w:r>
        <w:t>’</w:t>
      </w:r>
      <w:r w:rsidR="00000000" w:rsidRPr="00033231">
        <w:t>honnête et modeste nécessaire</w:t>
      </w:r>
      <w:r>
        <w:t xml:space="preserve">. </w:t>
      </w:r>
      <w:r w:rsidR="00000000" w:rsidRPr="00033231">
        <w:t>Mais l</w:t>
      </w:r>
      <w:r>
        <w:t>’</w:t>
      </w:r>
      <w:r w:rsidR="00000000" w:rsidRPr="00033231">
        <w:t>horloge va marquer six heures</w:t>
      </w:r>
      <w:r>
        <w:t xml:space="preserve"> ; </w:t>
      </w:r>
      <w:r w:rsidR="00000000" w:rsidRPr="00033231">
        <w:t>en voilà assez avec vous</w:t>
      </w:r>
      <w:r>
        <w:t xml:space="preserve">, Joe ; </w:t>
      </w:r>
      <w:r w:rsidR="00000000" w:rsidRPr="00033231">
        <w:t>allez sonner la cloche</w:t>
      </w:r>
      <w:r>
        <w:t>. »</w:t>
      </w:r>
    </w:p>
    <w:p w14:paraId="160EE4E1" w14:textId="77777777" w:rsidR="004F69D6" w:rsidRDefault="00000000" w:rsidP="0021796F">
      <w:r w:rsidRPr="00033231">
        <w:t>On était alors dans le milieu de février</w:t>
      </w:r>
      <w:r w:rsidR="004F69D6">
        <w:t xml:space="preserve"> ; </w:t>
      </w:r>
      <w:r w:rsidRPr="00033231">
        <w:t>à six heures l</w:t>
      </w:r>
      <w:r w:rsidR="004F69D6">
        <w:t>’</w:t>
      </w:r>
      <w:r w:rsidRPr="00033231">
        <w:t>aurore commençait à pénétrer avec ses pâles rayons la noire obscurité de la nuit</w:t>
      </w:r>
      <w:r w:rsidR="004F69D6">
        <w:t xml:space="preserve">, </w:t>
      </w:r>
      <w:r w:rsidRPr="00033231">
        <w:t>et donnait une demi-transparence à ses ombres épaisses</w:t>
      </w:r>
      <w:r w:rsidR="004F69D6">
        <w:t xml:space="preserve">. </w:t>
      </w:r>
      <w:r w:rsidRPr="00033231">
        <w:t>Ce matin-là</w:t>
      </w:r>
      <w:r w:rsidR="004F69D6">
        <w:t xml:space="preserve">, </w:t>
      </w:r>
      <w:r w:rsidRPr="00033231">
        <w:t>les rayons de l</w:t>
      </w:r>
      <w:r w:rsidR="004F69D6">
        <w:t>’</w:t>
      </w:r>
      <w:r w:rsidRPr="00033231">
        <w:t>aurore étaient pa</w:t>
      </w:r>
      <w:r w:rsidRPr="00033231">
        <w:t>r</w:t>
      </w:r>
      <w:r w:rsidRPr="00033231">
        <w:t>ticulièrement pâles</w:t>
      </w:r>
      <w:r w:rsidR="004F69D6">
        <w:t xml:space="preserve">. </w:t>
      </w:r>
      <w:r w:rsidRPr="00033231">
        <w:t>Aucune rougeur ne teignait l</w:t>
      </w:r>
      <w:r w:rsidR="004F69D6">
        <w:t>’</w:t>
      </w:r>
      <w:r w:rsidRPr="00033231">
        <w:t>orient</w:t>
      </w:r>
      <w:r w:rsidR="004F69D6">
        <w:t xml:space="preserve">. </w:t>
      </w:r>
      <w:r w:rsidRPr="00033231">
        <w:t>L</w:t>
      </w:r>
      <w:r w:rsidR="004F69D6">
        <w:t>’</w:t>
      </w:r>
      <w:r w:rsidRPr="00033231">
        <w:t>aspect de ce matin était glacial</w:t>
      </w:r>
      <w:r w:rsidR="004F69D6">
        <w:t xml:space="preserve">. </w:t>
      </w:r>
      <w:r w:rsidRPr="00033231">
        <w:t>Un vent âpre chassait la masse des nuages</w:t>
      </w:r>
      <w:r w:rsidR="004F69D6">
        <w:t xml:space="preserve">, </w:t>
      </w:r>
      <w:r w:rsidRPr="00033231">
        <w:t>qui en se retirant découvraient non le ciel bleu</w:t>
      </w:r>
      <w:r w:rsidR="004F69D6">
        <w:t xml:space="preserve">, </w:t>
      </w:r>
      <w:r w:rsidRPr="00033231">
        <w:t>mais un ciel chargé d</w:t>
      </w:r>
      <w:r w:rsidR="004F69D6">
        <w:t>’</w:t>
      </w:r>
      <w:r w:rsidRPr="00033231">
        <w:t>une pâle vapeur formant un anneau a</w:t>
      </w:r>
      <w:r w:rsidRPr="00033231">
        <w:t>r</w:t>
      </w:r>
      <w:r w:rsidRPr="00033231">
        <w:t>genté tout autour de l</w:t>
      </w:r>
      <w:r w:rsidR="004F69D6">
        <w:t>’</w:t>
      </w:r>
      <w:r w:rsidRPr="00033231">
        <w:t>horizon</w:t>
      </w:r>
      <w:r w:rsidR="004F69D6">
        <w:t>.</w:t>
      </w:r>
    </w:p>
    <w:p w14:paraId="4CD89BA2" w14:textId="77777777" w:rsidR="004F69D6" w:rsidRDefault="00000000" w:rsidP="0021796F">
      <w:r w:rsidRPr="00033231">
        <w:t>La pluie avait cessé</w:t>
      </w:r>
      <w:r w:rsidR="004F69D6">
        <w:t xml:space="preserve"> ; </w:t>
      </w:r>
      <w:r w:rsidRPr="00033231">
        <w:t>mais la terre était détrempée</w:t>
      </w:r>
      <w:r w:rsidR="004F69D6">
        <w:t xml:space="preserve">, </w:t>
      </w:r>
      <w:r w:rsidRPr="00033231">
        <w:t>et les ruisseaux débordaient</w:t>
      </w:r>
      <w:r w:rsidR="004F69D6">
        <w:t>.</w:t>
      </w:r>
    </w:p>
    <w:p w14:paraId="5F2133C4" w14:textId="77777777" w:rsidR="004F69D6" w:rsidRDefault="00000000" w:rsidP="0021796F">
      <w:r w:rsidRPr="00033231">
        <w:t>Les fenêtres de la fabrique étaient ouvertes</w:t>
      </w:r>
      <w:r w:rsidR="004F69D6">
        <w:t xml:space="preserve"> ; </w:t>
      </w:r>
      <w:r w:rsidRPr="00033231">
        <w:t>la cloche so</w:t>
      </w:r>
      <w:r w:rsidRPr="00033231">
        <w:t>n</w:t>
      </w:r>
      <w:r w:rsidRPr="00033231">
        <w:t>nait bruyamment</w:t>
      </w:r>
      <w:r w:rsidR="004F69D6">
        <w:t xml:space="preserve">, </w:t>
      </w:r>
      <w:r w:rsidRPr="00033231">
        <w:t>et les petits enfants arrivaient en courant</w:t>
      </w:r>
      <w:r w:rsidR="004F69D6">
        <w:t xml:space="preserve">, </w:t>
      </w:r>
      <w:r w:rsidRPr="00033231">
        <w:t>en trop grande hâte</w:t>
      </w:r>
      <w:r w:rsidR="004F69D6">
        <w:t xml:space="preserve">, </w:t>
      </w:r>
      <w:r w:rsidRPr="00033231">
        <w:t>nous l</w:t>
      </w:r>
      <w:r w:rsidR="004F69D6">
        <w:t>’</w:t>
      </w:r>
      <w:r w:rsidRPr="00033231">
        <w:t>espérons</w:t>
      </w:r>
      <w:r w:rsidR="004F69D6">
        <w:t xml:space="preserve">, </w:t>
      </w:r>
      <w:r w:rsidRPr="00033231">
        <w:t>pour ressentir beaucoup l</w:t>
      </w:r>
      <w:r w:rsidR="004F69D6">
        <w:t>’</w:t>
      </w:r>
      <w:r w:rsidRPr="00033231">
        <w:t>inclémence du vent</w:t>
      </w:r>
      <w:r w:rsidR="004F69D6">
        <w:t xml:space="preserve">. </w:t>
      </w:r>
      <w:r w:rsidRPr="00033231">
        <w:t>D</w:t>
      </w:r>
      <w:r w:rsidR="004F69D6">
        <w:t>’</w:t>
      </w:r>
      <w:r w:rsidRPr="00033231">
        <w:t>ailleurs</w:t>
      </w:r>
      <w:r w:rsidR="004F69D6">
        <w:t xml:space="preserve">, </w:t>
      </w:r>
      <w:r w:rsidRPr="00033231">
        <w:t>la température</w:t>
      </w:r>
      <w:r w:rsidR="004F69D6">
        <w:t xml:space="preserve">, </w:t>
      </w:r>
      <w:r w:rsidRPr="00033231">
        <w:t>ce jour-là</w:t>
      </w:r>
      <w:r w:rsidR="004F69D6">
        <w:t xml:space="preserve">, </w:t>
      </w:r>
      <w:r w:rsidRPr="00033231">
        <w:t>d</w:t>
      </w:r>
      <w:r w:rsidRPr="00033231">
        <w:t>e</w:t>
      </w:r>
      <w:r w:rsidRPr="00033231">
        <w:t>vait leur paraître plutôt favorable qu</w:t>
      </w:r>
      <w:r w:rsidR="004F69D6">
        <w:t>’</w:t>
      </w:r>
      <w:r w:rsidRPr="00033231">
        <w:t>autrement</w:t>
      </w:r>
      <w:r w:rsidR="004F69D6">
        <w:t xml:space="preserve"> ; </w:t>
      </w:r>
      <w:r w:rsidRPr="00033231">
        <w:t>car ils s</w:t>
      </w:r>
      <w:r w:rsidR="004F69D6">
        <w:t>’</w:t>
      </w:r>
      <w:r w:rsidRPr="00033231">
        <w:t>étaient souvent rendus à leurs travaux</w:t>
      </w:r>
      <w:r w:rsidR="004F69D6">
        <w:t xml:space="preserve">, </w:t>
      </w:r>
      <w:r w:rsidRPr="00033231">
        <w:t>pendant cet hiver</w:t>
      </w:r>
      <w:r w:rsidR="004F69D6">
        <w:t xml:space="preserve">, </w:t>
      </w:r>
      <w:r w:rsidRPr="00033231">
        <w:t>à travers la neige</w:t>
      </w:r>
      <w:r w:rsidR="004F69D6">
        <w:t xml:space="preserve">, </w:t>
      </w:r>
      <w:r w:rsidRPr="00033231">
        <w:t>la pluie et la gelée</w:t>
      </w:r>
      <w:r w:rsidR="004F69D6">
        <w:t>.</w:t>
      </w:r>
    </w:p>
    <w:p w14:paraId="00426446" w14:textId="051EE1CE" w:rsidR="004F69D6" w:rsidRDefault="004F69D6" w:rsidP="0021796F">
      <w:r>
        <w:lastRenderedPageBreak/>
        <w:t>M. </w:t>
      </w:r>
      <w:r w:rsidR="00000000" w:rsidRPr="00033231">
        <w:t>Moore se tenait sur la porte pour les voir passer</w:t>
      </w:r>
      <w:r>
        <w:t xml:space="preserve"> ; </w:t>
      </w:r>
      <w:r w:rsidR="00000000" w:rsidRPr="00033231">
        <w:t>il les comptait à mesure qu</w:t>
      </w:r>
      <w:r>
        <w:t>’</w:t>
      </w:r>
      <w:r w:rsidR="00000000" w:rsidRPr="00033231">
        <w:t>ils entraient</w:t>
      </w:r>
      <w:r>
        <w:t xml:space="preserve"> ; </w:t>
      </w:r>
      <w:r w:rsidR="00000000" w:rsidRPr="00033231">
        <w:t>à ceux qui venaient tard il adressait un mot de réprimande</w:t>
      </w:r>
      <w:r>
        <w:t xml:space="preserve">, </w:t>
      </w:r>
      <w:r w:rsidR="00000000" w:rsidRPr="00033231">
        <w:t xml:space="preserve">répété un peu plus rudement par </w:t>
      </w:r>
      <w:r>
        <w:t>Joe</w:t>
      </w:r>
      <w:r w:rsidR="00000000" w:rsidRPr="00033231">
        <w:t xml:space="preserve"> Scott quand les retardataires étaient entrés dans la salle de travail</w:t>
      </w:r>
      <w:r>
        <w:t xml:space="preserve">. </w:t>
      </w:r>
      <w:r w:rsidR="00000000" w:rsidRPr="00033231">
        <w:t>Ni le maître ni le surveillant ne parlaient d</w:t>
      </w:r>
      <w:r>
        <w:t>’</w:t>
      </w:r>
      <w:r w:rsidR="00000000" w:rsidRPr="00033231">
        <w:t>une m</w:t>
      </w:r>
      <w:r w:rsidR="00000000" w:rsidRPr="00033231">
        <w:t>a</w:t>
      </w:r>
      <w:r w:rsidR="00000000" w:rsidRPr="00033231">
        <w:t>nière barbare</w:t>
      </w:r>
      <w:r>
        <w:t xml:space="preserve"> ; </w:t>
      </w:r>
      <w:r w:rsidR="00000000" w:rsidRPr="00033231">
        <w:t>ni l</w:t>
      </w:r>
      <w:r>
        <w:t>’</w:t>
      </w:r>
      <w:r w:rsidR="00000000" w:rsidRPr="00033231">
        <w:t>un ni l</w:t>
      </w:r>
      <w:r>
        <w:t>’</w:t>
      </w:r>
      <w:r w:rsidR="00000000" w:rsidRPr="00033231">
        <w:t>autre n</w:t>
      </w:r>
      <w:r>
        <w:t>’</w:t>
      </w:r>
      <w:r w:rsidR="00000000" w:rsidRPr="00033231">
        <w:t>étaient inhumains</w:t>
      </w:r>
      <w:r>
        <w:t xml:space="preserve">, </w:t>
      </w:r>
      <w:r w:rsidR="00000000" w:rsidRPr="00033231">
        <w:t>bien qu</w:t>
      </w:r>
      <w:r>
        <w:t>’</w:t>
      </w:r>
      <w:r w:rsidR="00000000" w:rsidRPr="00033231">
        <w:t>ils parussent être fort rigides</w:t>
      </w:r>
      <w:r>
        <w:t xml:space="preserve">, </w:t>
      </w:r>
      <w:r w:rsidR="00000000" w:rsidRPr="00033231">
        <w:t>car ils mirent à l</w:t>
      </w:r>
      <w:r>
        <w:t>’</w:t>
      </w:r>
      <w:r w:rsidR="00000000" w:rsidRPr="00033231">
        <w:t>amende un déli</w:t>
      </w:r>
      <w:r w:rsidR="00000000" w:rsidRPr="00033231">
        <w:t>n</w:t>
      </w:r>
      <w:r w:rsidR="00000000" w:rsidRPr="00033231">
        <w:t>quant qui s</w:t>
      </w:r>
      <w:r>
        <w:t>’</w:t>
      </w:r>
      <w:r w:rsidR="00000000" w:rsidRPr="00033231">
        <w:t>était trop attardé</w:t>
      </w:r>
      <w:r>
        <w:t>. M. </w:t>
      </w:r>
      <w:r w:rsidR="00000000" w:rsidRPr="00033231">
        <w:t>Moore lui fit payer son penny avant d</w:t>
      </w:r>
      <w:r>
        <w:t>’</w:t>
      </w:r>
      <w:r w:rsidR="00000000" w:rsidRPr="00033231">
        <w:t>entrer</w:t>
      </w:r>
      <w:r>
        <w:t xml:space="preserve">, </w:t>
      </w:r>
      <w:r w:rsidR="00000000" w:rsidRPr="00033231">
        <w:t>et l</w:t>
      </w:r>
      <w:r>
        <w:t>’</w:t>
      </w:r>
      <w:r w:rsidR="00000000" w:rsidRPr="00033231">
        <w:t>avertit que la prochaine infraction lui coût</w:t>
      </w:r>
      <w:r w:rsidR="00000000" w:rsidRPr="00033231">
        <w:t>e</w:t>
      </w:r>
      <w:r w:rsidR="00000000" w:rsidRPr="00033231">
        <w:t>rait deux pence</w:t>
      </w:r>
      <w:r>
        <w:t>.</w:t>
      </w:r>
    </w:p>
    <w:p w14:paraId="36F8923B" w14:textId="77777777" w:rsidR="004F69D6" w:rsidRDefault="00000000" w:rsidP="0021796F">
      <w:r w:rsidRPr="00033231">
        <w:t>Sans doute des règlements sont nécessaires</w:t>
      </w:r>
      <w:r w:rsidR="004F69D6">
        <w:t xml:space="preserve"> ; </w:t>
      </w:r>
      <w:r w:rsidRPr="00033231">
        <w:t>mais des ma</w:t>
      </w:r>
      <w:r w:rsidRPr="00033231">
        <w:t>î</w:t>
      </w:r>
      <w:r w:rsidRPr="00033231">
        <w:t>tres durs et cruels font souvent des règlements durs et cruels</w:t>
      </w:r>
      <w:r w:rsidR="004F69D6">
        <w:t xml:space="preserve">, </w:t>
      </w:r>
      <w:r w:rsidRPr="00033231">
        <w:t>et de tels maîtres n</w:t>
      </w:r>
      <w:r w:rsidR="004F69D6">
        <w:t>’</w:t>
      </w:r>
      <w:r w:rsidRPr="00033231">
        <w:t>étaient pas rares dans les temps dont nous pa</w:t>
      </w:r>
      <w:r w:rsidRPr="00033231">
        <w:t>r</w:t>
      </w:r>
      <w:r w:rsidRPr="00033231">
        <w:t>lons</w:t>
      </w:r>
      <w:r w:rsidR="004F69D6">
        <w:t xml:space="preserve">. </w:t>
      </w:r>
      <w:r w:rsidRPr="00033231">
        <w:t>Cependant</w:t>
      </w:r>
      <w:r w:rsidR="004F69D6">
        <w:t xml:space="preserve">, </w:t>
      </w:r>
      <w:r w:rsidRPr="00033231">
        <w:t>bien que les caractères que je trace ne soient rien moins que parfaits</w:t>
      </w:r>
      <w:r w:rsidR="004F69D6">
        <w:t xml:space="preserve"> (</w:t>
      </w:r>
      <w:r w:rsidRPr="00033231">
        <w:t>tous les caractères de ce livre seront trouvés plus on moins imparfaits</w:t>
      </w:r>
      <w:r w:rsidR="004F69D6">
        <w:t xml:space="preserve">), </w:t>
      </w:r>
      <w:r w:rsidRPr="00033231">
        <w:t>il n</w:t>
      </w:r>
      <w:r w:rsidR="004F69D6">
        <w:t>’</w:t>
      </w:r>
      <w:r w:rsidRPr="00033231">
        <w:t>entre pas dans mon plan d</w:t>
      </w:r>
      <w:r w:rsidR="004F69D6">
        <w:t>’</w:t>
      </w:r>
      <w:r w:rsidRPr="00033231">
        <w:t>en montrer de dégradés ou d</w:t>
      </w:r>
      <w:r w:rsidR="004F69D6">
        <w:t>’</w:t>
      </w:r>
      <w:r w:rsidRPr="00033231">
        <w:t>infâmes</w:t>
      </w:r>
      <w:r w:rsidR="004F69D6">
        <w:t xml:space="preserve">. </w:t>
      </w:r>
      <w:r w:rsidRPr="00033231">
        <w:t>Je livre ceux qui tort</w:t>
      </w:r>
      <w:r w:rsidRPr="00033231">
        <w:t>u</w:t>
      </w:r>
      <w:r w:rsidRPr="00033231">
        <w:t>rent les enfants</w:t>
      </w:r>
      <w:r w:rsidR="004F69D6">
        <w:t xml:space="preserve">, </w:t>
      </w:r>
      <w:r w:rsidRPr="00033231">
        <w:t>comme des conducteurs d</w:t>
      </w:r>
      <w:r w:rsidR="004F69D6">
        <w:t>’</w:t>
      </w:r>
      <w:r w:rsidRPr="00033231">
        <w:t>esclaves</w:t>
      </w:r>
      <w:r w:rsidR="004F69D6">
        <w:t xml:space="preserve">, </w:t>
      </w:r>
      <w:r w:rsidRPr="00033231">
        <w:t>entre les mains des geôliers</w:t>
      </w:r>
      <w:r w:rsidR="004F69D6">
        <w:t>.</w:t>
      </w:r>
    </w:p>
    <w:p w14:paraId="46913660" w14:textId="7C1C0F5C" w:rsidR="004F69D6" w:rsidRDefault="00000000" w:rsidP="0021796F">
      <w:r w:rsidRPr="00033231">
        <w:t>Donc</w:t>
      </w:r>
      <w:r w:rsidR="004F69D6">
        <w:t xml:space="preserve">, </w:t>
      </w:r>
      <w:r w:rsidRPr="00033231">
        <w:t>au lieu d</w:t>
      </w:r>
      <w:r w:rsidR="004F69D6">
        <w:t>’</w:t>
      </w:r>
      <w:r w:rsidRPr="00033231">
        <w:t>attrister l</w:t>
      </w:r>
      <w:r w:rsidR="004F69D6">
        <w:t>’</w:t>
      </w:r>
      <w:r w:rsidRPr="00033231">
        <w:t>âme du lecteur par des descri</w:t>
      </w:r>
      <w:r w:rsidRPr="00033231">
        <w:t>p</w:t>
      </w:r>
      <w:r w:rsidRPr="00033231">
        <w:t>tions de peines et de tortures</w:t>
      </w:r>
      <w:r w:rsidR="004F69D6">
        <w:t xml:space="preserve">, </w:t>
      </w:r>
      <w:r w:rsidRPr="00033231">
        <w:t>je suis heureux de lui apprendre que jamais Moore ni son contre-maître ne frappaient un enfant dans la fabrique</w:t>
      </w:r>
      <w:r w:rsidR="004F69D6">
        <w:t>. Joe</w:t>
      </w:r>
      <w:r w:rsidRPr="00033231">
        <w:t xml:space="preserve"> avait</w:t>
      </w:r>
      <w:r w:rsidR="004F69D6">
        <w:t xml:space="preserve">, </w:t>
      </w:r>
      <w:r w:rsidRPr="00033231">
        <w:t>il est vrai</w:t>
      </w:r>
      <w:r w:rsidR="004F69D6">
        <w:t xml:space="preserve">, </w:t>
      </w:r>
      <w:r w:rsidRPr="00033231">
        <w:t>une fois fouetté vigoure</w:t>
      </w:r>
      <w:r w:rsidRPr="00033231">
        <w:t>u</w:t>
      </w:r>
      <w:r w:rsidRPr="00033231">
        <w:t>sement un de ses propres enfants qui avait menti et persistait opiniâtrement dans son mensonge</w:t>
      </w:r>
      <w:r w:rsidR="004F69D6">
        <w:t xml:space="preserve"> ; </w:t>
      </w:r>
      <w:r w:rsidRPr="00033231">
        <w:t>mais</w:t>
      </w:r>
      <w:r w:rsidR="004F69D6">
        <w:t xml:space="preserve">, </w:t>
      </w:r>
      <w:r w:rsidRPr="00033231">
        <w:t>comme son maître</w:t>
      </w:r>
      <w:r w:rsidR="004F69D6">
        <w:t>, Joe</w:t>
      </w:r>
      <w:r w:rsidRPr="00033231">
        <w:t xml:space="preserve"> était un homme trop flegmatique</w:t>
      </w:r>
      <w:r w:rsidR="004F69D6">
        <w:t xml:space="preserve">, </w:t>
      </w:r>
      <w:r w:rsidRPr="00033231">
        <w:t>trop calme</w:t>
      </w:r>
      <w:r w:rsidR="004F69D6">
        <w:t xml:space="preserve">, </w:t>
      </w:r>
      <w:r w:rsidRPr="00033231">
        <w:t>trop raiso</w:t>
      </w:r>
      <w:r w:rsidRPr="00033231">
        <w:t>n</w:t>
      </w:r>
      <w:r w:rsidRPr="00033231">
        <w:t>nable pour faire de la punition corporelle des enfants autre ch</w:t>
      </w:r>
      <w:r w:rsidRPr="00033231">
        <w:t>o</w:t>
      </w:r>
      <w:r w:rsidRPr="00033231">
        <w:t>se que l</w:t>
      </w:r>
      <w:r w:rsidR="004F69D6">
        <w:t>’</w:t>
      </w:r>
      <w:r w:rsidRPr="00033231">
        <w:t>exception</w:t>
      </w:r>
      <w:r w:rsidR="004F69D6">
        <w:t>.</w:t>
      </w:r>
    </w:p>
    <w:p w14:paraId="659732FF" w14:textId="22677C90" w:rsidR="004F69D6" w:rsidRDefault="004F69D6" w:rsidP="0021796F">
      <w:r>
        <w:t>M. </w:t>
      </w:r>
      <w:r w:rsidR="00000000" w:rsidRPr="00033231">
        <w:t>Moore se promena dans la fabrique</w:t>
      </w:r>
      <w:r>
        <w:t xml:space="preserve">, </w:t>
      </w:r>
      <w:r w:rsidR="00000000" w:rsidRPr="00033231">
        <w:t>dans la cour</w:t>
      </w:r>
      <w:r>
        <w:t xml:space="preserve">, </w:t>
      </w:r>
      <w:r w:rsidR="00000000" w:rsidRPr="00033231">
        <w:t>dans la teinturerie et dans les magasins</w:t>
      </w:r>
      <w:r>
        <w:t xml:space="preserve">, </w:t>
      </w:r>
      <w:r w:rsidR="00000000" w:rsidRPr="00033231">
        <w:t>jusqu</w:t>
      </w:r>
      <w:r>
        <w:t>’</w:t>
      </w:r>
      <w:r w:rsidR="00000000" w:rsidRPr="00033231">
        <w:t>au lever du soleil</w:t>
      </w:r>
      <w:r>
        <w:t xml:space="preserve">. </w:t>
      </w:r>
      <w:r w:rsidR="00000000" w:rsidRPr="00033231">
        <w:t>À huit heures</w:t>
      </w:r>
      <w:r>
        <w:t xml:space="preserve">, </w:t>
      </w:r>
      <w:r w:rsidR="00000000" w:rsidRPr="00033231">
        <w:t xml:space="preserve">les lampes furent éteintes et la cloche donna le </w:t>
      </w:r>
      <w:r w:rsidR="00000000" w:rsidRPr="00033231">
        <w:lastRenderedPageBreak/>
        <w:t>s</w:t>
      </w:r>
      <w:r w:rsidR="00000000" w:rsidRPr="00033231">
        <w:t>i</w:t>
      </w:r>
      <w:r w:rsidR="00000000" w:rsidRPr="00033231">
        <w:t>gnal du déjeuner</w:t>
      </w:r>
      <w:r>
        <w:t xml:space="preserve">. </w:t>
      </w:r>
      <w:r w:rsidR="00000000" w:rsidRPr="00033231">
        <w:t>Les enfants</w:t>
      </w:r>
      <w:r>
        <w:t xml:space="preserve">, </w:t>
      </w:r>
      <w:r w:rsidR="00000000" w:rsidRPr="00033231">
        <w:t>quittant pour une demi-heure leur travail</w:t>
      </w:r>
      <w:r>
        <w:t xml:space="preserve">, </w:t>
      </w:r>
      <w:r w:rsidR="00000000" w:rsidRPr="00033231">
        <w:t>s</w:t>
      </w:r>
      <w:r>
        <w:t>’</w:t>
      </w:r>
      <w:r w:rsidR="00000000" w:rsidRPr="00033231">
        <w:t>emparèrent du petit bidon de fer-blanc qui re</w:t>
      </w:r>
      <w:r w:rsidR="00000000" w:rsidRPr="00033231">
        <w:t>n</w:t>
      </w:r>
      <w:r w:rsidR="00000000" w:rsidRPr="00033231">
        <w:t>fermait leur café</w:t>
      </w:r>
      <w:r>
        <w:t xml:space="preserve">, </w:t>
      </w:r>
      <w:r w:rsidR="00000000" w:rsidRPr="00033231">
        <w:t>et du petit panier qui contenait leur pain</w:t>
      </w:r>
      <w:r>
        <w:t xml:space="preserve">. </w:t>
      </w:r>
      <w:r w:rsidR="00000000" w:rsidRPr="00033231">
        <w:t>E</w:t>
      </w:r>
      <w:r w:rsidR="00000000" w:rsidRPr="00033231">
        <w:t>s</w:t>
      </w:r>
      <w:r w:rsidR="00000000" w:rsidRPr="00033231">
        <w:t>pérons que tous peuvent donner satisfaction à leur appétit</w:t>
      </w:r>
      <w:r>
        <w:t xml:space="preserve"> ; </w:t>
      </w:r>
      <w:r w:rsidR="00000000" w:rsidRPr="00033231">
        <w:t>il serait trop douloureux de penser autrement</w:t>
      </w:r>
      <w:r>
        <w:t>.</w:t>
      </w:r>
    </w:p>
    <w:p w14:paraId="44B194B7" w14:textId="12539667" w:rsidR="004F69D6" w:rsidRDefault="00000000" w:rsidP="0021796F">
      <w:r w:rsidRPr="00033231">
        <w:t xml:space="preserve">Enfin </w:t>
      </w:r>
      <w:r w:rsidR="004F69D6">
        <w:t>M. </w:t>
      </w:r>
      <w:r w:rsidRPr="00033231">
        <w:t>Moore quitta la cour de la fabrique et se dirigea vers sa demeure</w:t>
      </w:r>
      <w:r w:rsidR="004F69D6">
        <w:t xml:space="preserve">, </w:t>
      </w:r>
      <w:r w:rsidRPr="00033231">
        <w:t>située à peu de distance</w:t>
      </w:r>
      <w:r w:rsidR="004F69D6">
        <w:t xml:space="preserve">. </w:t>
      </w:r>
      <w:r w:rsidRPr="00033231">
        <w:t>C</w:t>
      </w:r>
      <w:r w:rsidR="004F69D6">
        <w:t>’</w:t>
      </w:r>
      <w:r w:rsidRPr="00033231">
        <w:t>était une petite maison toute blanche</w:t>
      </w:r>
      <w:r w:rsidR="004F69D6">
        <w:t xml:space="preserve">, </w:t>
      </w:r>
      <w:r w:rsidRPr="00033231">
        <w:t>dont la porte était surmontée d</w:t>
      </w:r>
      <w:r w:rsidR="004F69D6">
        <w:t>’</w:t>
      </w:r>
      <w:r w:rsidRPr="00033231">
        <w:t>un porche vert Quelques rares tiges brunes s</w:t>
      </w:r>
      <w:r w:rsidR="004F69D6">
        <w:t>’</w:t>
      </w:r>
      <w:r w:rsidRPr="00033231">
        <w:t>élevaient dans le jardin a</w:t>
      </w:r>
      <w:r w:rsidRPr="00033231">
        <w:t>u</w:t>
      </w:r>
      <w:r w:rsidRPr="00033231">
        <w:t>tour de ce porche</w:t>
      </w:r>
      <w:r w:rsidR="004F69D6">
        <w:t xml:space="preserve">, </w:t>
      </w:r>
      <w:r w:rsidRPr="00033231">
        <w:t>et aussi au-dessous des fenêtres</w:t>
      </w:r>
      <w:r w:rsidR="004F69D6">
        <w:t xml:space="preserve">, </w:t>
      </w:r>
      <w:r w:rsidRPr="00033231">
        <w:t>tiges mai</w:t>
      </w:r>
      <w:r w:rsidRPr="00033231">
        <w:t>n</w:t>
      </w:r>
      <w:r w:rsidRPr="00033231">
        <w:t>tenant sans feuilles et sans fleurs</w:t>
      </w:r>
      <w:r w:rsidR="004F69D6">
        <w:t xml:space="preserve">, </w:t>
      </w:r>
      <w:r w:rsidRPr="00033231">
        <w:t>mais qui promettaient des voûtes de verdure pour les jours d</w:t>
      </w:r>
      <w:r w:rsidR="004F69D6">
        <w:t>’</w:t>
      </w:r>
      <w:r w:rsidRPr="00033231">
        <w:t>été</w:t>
      </w:r>
      <w:r w:rsidR="004F69D6">
        <w:t xml:space="preserve">. </w:t>
      </w:r>
      <w:r w:rsidRPr="00033231">
        <w:t>Une pelouse bordée de plates-bandes s</w:t>
      </w:r>
      <w:r w:rsidR="004F69D6">
        <w:t>’</w:t>
      </w:r>
      <w:r w:rsidRPr="00033231">
        <w:t>étendait au-devant de la maison</w:t>
      </w:r>
      <w:r w:rsidR="004F69D6">
        <w:t xml:space="preserve">. </w:t>
      </w:r>
      <w:r w:rsidRPr="00033231">
        <w:t>Les plates-bandes montraient seulement leur terreau noir</w:t>
      </w:r>
      <w:r w:rsidR="004F69D6">
        <w:t xml:space="preserve">, </w:t>
      </w:r>
      <w:r w:rsidRPr="00033231">
        <w:t>excepté dans quelque coin abrité</w:t>
      </w:r>
      <w:r w:rsidR="004F69D6">
        <w:t xml:space="preserve">, </w:t>
      </w:r>
      <w:r w:rsidRPr="00033231">
        <w:t>où les premières pousses du voilier d</w:t>
      </w:r>
      <w:r w:rsidR="004F69D6">
        <w:t>’</w:t>
      </w:r>
      <w:r w:rsidRPr="00033231">
        <w:t>hiver et du crocus s</w:t>
      </w:r>
      <w:r w:rsidR="004F69D6">
        <w:t>’</w:t>
      </w:r>
      <w:r w:rsidRPr="00033231">
        <w:t>élançaient du sol</w:t>
      </w:r>
      <w:r w:rsidR="004F69D6">
        <w:t xml:space="preserve">, </w:t>
      </w:r>
      <w:r w:rsidRPr="00033231">
        <w:t>vertes comme des émeraudes</w:t>
      </w:r>
      <w:r w:rsidR="004F69D6">
        <w:t xml:space="preserve">. </w:t>
      </w:r>
      <w:r w:rsidRPr="00033231">
        <w:t>Le printemps était retardé</w:t>
      </w:r>
      <w:r w:rsidR="004F69D6">
        <w:t xml:space="preserve"> ; </w:t>
      </w:r>
      <w:r w:rsidRPr="00033231">
        <w:t>l</w:t>
      </w:r>
      <w:r w:rsidR="004F69D6">
        <w:t>’</w:t>
      </w:r>
      <w:r w:rsidRPr="00033231">
        <w:t>hiver avait été rude et prolongé</w:t>
      </w:r>
      <w:r w:rsidR="004F69D6">
        <w:t xml:space="preserve"> ; </w:t>
      </w:r>
      <w:r w:rsidRPr="00033231">
        <w:t>les dernières neiges avaient disparu seulement sous la pluie de la veille</w:t>
      </w:r>
      <w:r w:rsidR="004F69D6">
        <w:t xml:space="preserve">, </w:t>
      </w:r>
      <w:r w:rsidRPr="00033231">
        <w:t>et</w:t>
      </w:r>
      <w:r w:rsidR="004F69D6">
        <w:t xml:space="preserve">, </w:t>
      </w:r>
      <w:r w:rsidRPr="00033231">
        <w:t>sur les collines</w:t>
      </w:r>
      <w:r w:rsidR="004F69D6">
        <w:t xml:space="preserve">, </w:t>
      </w:r>
      <w:r w:rsidRPr="00033231">
        <w:t>des plaques blanches couronnaient encore les pics</w:t>
      </w:r>
      <w:r w:rsidR="004F69D6">
        <w:t xml:space="preserve">. </w:t>
      </w:r>
      <w:r w:rsidRPr="00033231">
        <w:t>La pelouse n</w:t>
      </w:r>
      <w:r w:rsidR="004F69D6">
        <w:t>’</w:t>
      </w:r>
      <w:r w:rsidRPr="00033231">
        <w:t>était pas verdoyante</w:t>
      </w:r>
      <w:r w:rsidR="004F69D6">
        <w:t xml:space="preserve">, </w:t>
      </w:r>
      <w:r w:rsidRPr="00033231">
        <w:t>mais blanch</w:t>
      </w:r>
      <w:r w:rsidRPr="00033231">
        <w:t>â</w:t>
      </w:r>
      <w:r w:rsidRPr="00033231">
        <w:t>tre</w:t>
      </w:r>
      <w:r w:rsidR="004F69D6">
        <w:t xml:space="preserve">. </w:t>
      </w:r>
      <w:r w:rsidRPr="00033231">
        <w:t>Trois arbres</w:t>
      </w:r>
      <w:r w:rsidR="004F69D6">
        <w:t xml:space="preserve">, </w:t>
      </w:r>
      <w:r w:rsidRPr="00033231">
        <w:t>groupés avec grâce</w:t>
      </w:r>
      <w:r w:rsidR="004F69D6">
        <w:t xml:space="preserve">, </w:t>
      </w:r>
      <w:r w:rsidRPr="00033231">
        <w:t>s</w:t>
      </w:r>
      <w:r w:rsidR="004F69D6">
        <w:t>’</w:t>
      </w:r>
      <w:r w:rsidRPr="00033231">
        <w:t>élevaient à côté du co</w:t>
      </w:r>
      <w:r w:rsidRPr="00033231">
        <w:t>t</w:t>
      </w:r>
      <w:r w:rsidRPr="00033231">
        <w:t>t</w:t>
      </w:r>
      <w:r w:rsidRPr="00033231">
        <w:t>a</w:t>
      </w:r>
      <w:r w:rsidRPr="00033231">
        <w:t>ge</w:t>
      </w:r>
      <w:r w:rsidR="004F69D6">
        <w:t xml:space="preserve"> ; </w:t>
      </w:r>
      <w:r w:rsidRPr="00033231">
        <w:t>ils n</w:t>
      </w:r>
      <w:r w:rsidR="004F69D6">
        <w:t>’</w:t>
      </w:r>
      <w:r w:rsidRPr="00033231">
        <w:t>étaient pas grands</w:t>
      </w:r>
      <w:r w:rsidR="004F69D6">
        <w:t xml:space="preserve">, </w:t>
      </w:r>
      <w:r w:rsidRPr="00033231">
        <w:t>mais</w:t>
      </w:r>
      <w:r w:rsidR="004F69D6">
        <w:t xml:space="preserve">, </w:t>
      </w:r>
      <w:r w:rsidRPr="00033231">
        <w:t>n</w:t>
      </w:r>
      <w:r w:rsidR="004F69D6">
        <w:t>’</w:t>
      </w:r>
      <w:r w:rsidRPr="00033231">
        <w:t>ayant pas de rivaux</w:t>
      </w:r>
      <w:r w:rsidR="004F69D6">
        <w:t xml:space="preserve">, </w:t>
      </w:r>
      <w:r w:rsidRPr="00033231">
        <w:t>ils pr</w:t>
      </w:r>
      <w:r w:rsidRPr="00033231">
        <w:t>o</w:t>
      </w:r>
      <w:r w:rsidRPr="00033231">
        <w:t>duisaient un assez bon effet</w:t>
      </w:r>
      <w:r w:rsidR="004F69D6">
        <w:t xml:space="preserve">. </w:t>
      </w:r>
      <w:r w:rsidRPr="00033231">
        <w:t xml:space="preserve">Telle était la demeure de </w:t>
      </w:r>
      <w:r w:rsidR="004F69D6">
        <w:t>M. </w:t>
      </w:r>
      <w:r w:rsidRPr="00033231">
        <w:t>Moore</w:t>
      </w:r>
      <w:r w:rsidR="004F69D6">
        <w:t xml:space="preserve">, </w:t>
      </w:r>
      <w:r w:rsidRPr="00033231">
        <w:t>un réduit charmant pour le repos et la contempl</w:t>
      </w:r>
      <w:r w:rsidRPr="00033231">
        <w:t>a</w:t>
      </w:r>
      <w:r w:rsidRPr="00033231">
        <w:t>tion</w:t>
      </w:r>
      <w:r w:rsidR="004F69D6">
        <w:t xml:space="preserve">, </w:t>
      </w:r>
      <w:r w:rsidRPr="00033231">
        <w:t>mais dans lequel l</w:t>
      </w:r>
      <w:r w:rsidR="004F69D6">
        <w:t>’</w:t>
      </w:r>
      <w:r w:rsidRPr="00033231">
        <w:t>activité et l</w:t>
      </w:r>
      <w:r w:rsidR="004F69D6">
        <w:t>’</w:t>
      </w:r>
      <w:r w:rsidRPr="00033231">
        <w:t>ambition ne pouvaient se r</w:t>
      </w:r>
      <w:r w:rsidRPr="00033231">
        <w:t>é</w:t>
      </w:r>
      <w:r w:rsidRPr="00033231">
        <w:t>signer à replier longtemps leurs ailes</w:t>
      </w:r>
      <w:r w:rsidR="004F69D6">
        <w:t xml:space="preserve">. </w:t>
      </w:r>
      <w:r w:rsidRPr="00033231">
        <w:t>Son air de modeste confort ne paraissait pas avoir une bien grande attraction pour son possesseur</w:t>
      </w:r>
      <w:r w:rsidR="004F69D6">
        <w:t xml:space="preserve"> ; </w:t>
      </w:r>
      <w:r w:rsidRPr="00033231">
        <w:t>car</w:t>
      </w:r>
      <w:r w:rsidR="004F69D6">
        <w:t xml:space="preserve">, </w:t>
      </w:r>
      <w:r w:rsidRPr="00033231">
        <w:t>au lieu d</w:t>
      </w:r>
      <w:r w:rsidR="004F69D6">
        <w:t>’</w:t>
      </w:r>
      <w:r w:rsidRPr="00033231">
        <w:t>entrer</w:t>
      </w:r>
      <w:r w:rsidR="004F69D6">
        <w:t xml:space="preserve">, </w:t>
      </w:r>
      <w:r w:rsidRPr="00033231">
        <w:t>il alla prendre une bêche dans un petit hangar</w:t>
      </w:r>
      <w:r w:rsidR="004F69D6">
        <w:t xml:space="preserve">, </w:t>
      </w:r>
      <w:r w:rsidRPr="00033231">
        <w:t>et se mit à travailler dans le jardin</w:t>
      </w:r>
      <w:r w:rsidR="004F69D6">
        <w:t xml:space="preserve">. </w:t>
      </w:r>
      <w:r w:rsidRPr="00033231">
        <w:t>Pe</w:t>
      </w:r>
      <w:r w:rsidRPr="00033231">
        <w:t>n</w:t>
      </w:r>
      <w:r w:rsidRPr="00033231">
        <w:t>dant environ un quart d</w:t>
      </w:r>
      <w:r w:rsidR="004F69D6">
        <w:t>’</w:t>
      </w:r>
      <w:r w:rsidRPr="00033231">
        <w:t>heure</w:t>
      </w:r>
      <w:r w:rsidR="004F69D6">
        <w:t xml:space="preserve">, </w:t>
      </w:r>
      <w:r w:rsidRPr="00033231">
        <w:t>il bêcha sans être interrompu</w:t>
      </w:r>
      <w:r w:rsidR="004F69D6">
        <w:t xml:space="preserve"> ; </w:t>
      </w:r>
      <w:r w:rsidRPr="00033231">
        <w:t>à la fin</w:t>
      </w:r>
      <w:r w:rsidR="004F69D6">
        <w:t xml:space="preserve">, </w:t>
      </w:r>
      <w:r w:rsidRPr="00033231">
        <w:t>cependant</w:t>
      </w:r>
      <w:r w:rsidR="004F69D6">
        <w:t xml:space="preserve">, </w:t>
      </w:r>
      <w:r w:rsidRPr="00033231">
        <w:t>une fenêtre s</w:t>
      </w:r>
      <w:r w:rsidR="004F69D6">
        <w:t>’</w:t>
      </w:r>
      <w:r w:rsidRPr="00033231">
        <w:t>ouvrit</w:t>
      </w:r>
      <w:r w:rsidR="004F69D6">
        <w:t xml:space="preserve">, </w:t>
      </w:r>
      <w:r w:rsidRPr="00033231">
        <w:t>et une voix de femme se fit entendre</w:t>
      </w:r>
      <w:r w:rsidR="004F69D6">
        <w:t> :</w:t>
      </w:r>
    </w:p>
    <w:p w14:paraId="66D5D438" w14:textId="77777777" w:rsidR="004F69D6" w:rsidRDefault="004F69D6" w:rsidP="0021796F">
      <w:r>
        <w:lastRenderedPageBreak/>
        <w:t>« </w:t>
      </w:r>
      <w:r w:rsidR="00000000" w:rsidRPr="00033231">
        <w:t>Eh bien</w:t>
      </w:r>
      <w:r>
        <w:t xml:space="preserve"> ! </w:t>
      </w:r>
      <w:r w:rsidR="00000000" w:rsidRPr="00033231">
        <w:t>tu ne déjeunes pas</w:t>
      </w:r>
      <w:r>
        <w:t xml:space="preserve">, </w:t>
      </w:r>
      <w:r w:rsidR="00000000" w:rsidRPr="00033231">
        <w:t>ce matin</w:t>
      </w:r>
      <w:r>
        <w:t> ?</w:t>
      </w:r>
    </w:p>
    <w:p w14:paraId="65911B41" w14:textId="77777777" w:rsidR="004F69D6" w:rsidRDefault="004F69D6" w:rsidP="0021796F">
      <w:r>
        <w:t>— </w:t>
      </w:r>
      <w:r w:rsidR="00000000" w:rsidRPr="00033231">
        <w:t>Est-ce que le déjeuner est prêt</w:t>
      </w:r>
      <w:r>
        <w:t xml:space="preserve">, </w:t>
      </w:r>
      <w:r w:rsidR="00000000" w:rsidRPr="00033231">
        <w:t>Hortense</w:t>
      </w:r>
      <w:r>
        <w:t> ?</w:t>
      </w:r>
    </w:p>
    <w:p w14:paraId="54E75BCA" w14:textId="77777777" w:rsidR="004F69D6" w:rsidRDefault="004F69D6" w:rsidP="0021796F">
      <w:r>
        <w:t>— </w:t>
      </w:r>
      <w:r w:rsidR="00000000" w:rsidRPr="00033231">
        <w:t>Certainement</w:t>
      </w:r>
      <w:r>
        <w:t xml:space="preserve">, </w:t>
      </w:r>
      <w:r w:rsidR="00000000" w:rsidRPr="00033231">
        <w:t>depuis une demi-heure</w:t>
      </w:r>
      <w:r>
        <w:t>.</w:t>
      </w:r>
    </w:p>
    <w:p w14:paraId="32900A92" w14:textId="0ACF7C7C" w:rsidR="00000000" w:rsidRPr="00033231" w:rsidRDefault="004F69D6" w:rsidP="0021796F">
      <w:r>
        <w:t>— </w:t>
      </w:r>
      <w:r w:rsidR="00000000" w:rsidRPr="00033231">
        <w:t>Alors</w:t>
      </w:r>
      <w:r>
        <w:t xml:space="preserve">, </w:t>
      </w:r>
      <w:r w:rsidR="00000000" w:rsidRPr="00033231">
        <w:t>je suis prêt à y faire honneur</w:t>
      </w:r>
      <w:r>
        <w:t xml:space="preserve"> ; </w:t>
      </w:r>
      <w:r w:rsidR="00000000" w:rsidRPr="00033231">
        <w:t>j</w:t>
      </w:r>
      <w:r>
        <w:t>’</w:t>
      </w:r>
      <w:r w:rsidR="00000000" w:rsidRPr="00033231">
        <w:t>ai une faim c</w:t>
      </w:r>
      <w:r w:rsidR="00000000" w:rsidRPr="00033231">
        <w:t>a</w:t>
      </w:r>
      <w:r w:rsidR="00000000" w:rsidRPr="00033231">
        <w:t>n</w:t>
      </w:r>
      <w:r w:rsidR="00000000" w:rsidRPr="00033231">
        <w:t>i</w:t>
      </w:r>
      <w:r w:rsidR="00000000" w:rsidRPr="00033231">
        <w:t>ne</w:t>
      </w:r>
      <w:r>
        <w:t>. »</w:t>
      </w:r>
    </w:p>
    <w:p w14:paraId="3F84F77B" w14:textId="77777777" w:rsidR="004F69D6" w:rsidRDefault="00000000" w:rsidP="0021796F">
      <w:r w:rsidRPr="00033231">
        <w:t>Il jeta sa bêche et entra dans la maison</w:t>
      </w:r>
      <w:r w:rsidR="004F69D6">
        <w:t xml:space="preserve"> ; </w:t>
      </w:r>
      <w:r w:rsidRPr="00033231">
        <w:t>un étroit corridor le conduisit dans une petite pièce où était servi un déjeuner composé de café</w:t>
      </w:r>
      <w:r w:rsidR="004F69D6">
        <w:t xml:space="preserve">, </w:t>
      </w:r>
      <w:r w:rsidRPr="00033231">
        <w:t>de pain et de beurre</w:t>
      </w:r>
      <w:r w:rsidR="004F69D6">
        <w:t xml:space="preserve">, </w:t>
      </w:r>
      <w:r w:rsidRPr="00033231">
        <w:t>avec l</w:t>
      </w:r>
      <w:r w:rsidR="004F69D6">
        <w:t>’</w:t>
      </w:r>
      <w:r w:rsidRPr="00033231">
        <w:t>accompagnement peu anglais de poires à l</w:t>
      </w:r>
      <w:r w:rsidR="004F69D6">
        <w:t>’</w:t>
      </w:r>
      <w:r w:rsidRPr="00033231">
        <w:t>étuvée</w:t>
      </w:r>
      <w:r w:rsidR="004F69D6">
        <w:t xml:space="preserve">. </w:t>
      </w:r>
      <w:r w:rsidRPr="00033231">
        <w:t>La table était présidée par la dame que nous avons entendue parler de la fenêtre</w:t>
      </w:r>
      <w:r w:rsidR="004F69D6">
        <w:t xml:space="preserve">. </w:t>
      </w:r>
      <w:r w:rsidRPr="00033231">
        <w:t>Je dois la décrire avant d</w:t>
      </w:r>
      <w:r w:rsidR="004F69D6">
        <w:t>’</w:t>
      </w:r>
      <w:r w:rsidRPr="00033231">
        <w:t>aller plus loin</w:t>
      </w:r>
      <w:r w:rsidR="004F69D6">
        <w:t>.</w:t>
      </w:r>
    </w:p>
    <w:p w14:paraId="6AE3D4E3" w14:textId="26A6CDC9" w:rsidR="004F69D6" w:rsidRDefault="00000000" w:rsidP="0021796F">
      <w:r w:rsidRPr="00033231">
        <w:t xml:space="preserve">Elle paraissait un peu plus âgée que </w:t>
      </w:r>
      <w:r w:rsidR="004F69D6">
        <w:t>M. </w:t>
      </w:r>
      <w:r w:rsidRPr="00033231">
        <w:t>Moore</w:t>
      </w:r>
      <w:r w:rsidR="004F69D6">
        <w:t xml:space="preserve"> ; </w:t>
      </w:r>
      <w:r w:rsidRPr="00033231">
        <w:t>peut-être pouvait-elle avoir trente-cinq ans</w:t>
      </w:r>
      <w:r w:rsidR="004F69D6">
        <w:t xml:space="preserve">. </w:t>
      </w:r>
      <w:r w:rsidRPr="00033231">
        <w:t>Elle était d</w:t>
      </w:r>
      <w:r w:rsidR="004F69D6">
        <w:t>’</w:t>
      </w:r>
      <w:r w:rsidRPr="00033231">
        <w:t>une taille élevée et bien prise</w:t>
      </w:r>
      <w:r w:rsidR="004F69D6">
        <w:t xml:space="preserve">. </w:t>
      </w:r>
      <w:r w:rsidRPr="00033231">
        <w:t>Elle avait des cheveux très-noirs</w:t>
      </w:r>
      <w:r w:rsidR="004F69D6">
        <w:t xml:space="preserve">, </w:t>
      </w:r>
      <w:r w:rsidRPr="00033231">
        <w:t>en ce moment e</w:t>
      </w:r>
      <w:r w:rsidRPr="00033231">
        <w:t>m</w:t>
      </w:r>
      <w:r w:rsidRPr="00033231">
        <w:t>prisonnés dans ses papillotes</w:t>
      </w:r>
      <w:r w:rsidR="004F69D6">
        <w:t xml:space="preserve">, </w:t>
      </w:r>
      <w:r w:rsidRPr="00033231">
        <w:t>des joues colorées</w:t>
      </w:r>
      <w:r w:rsidR="004F69D6">
        <w:t xml:space="preserve">, </w:t>
      </w:r>
      <w:r w:rsidRPr="00033231">
        <w:t>un nez petit et une paire de petits yeux noirs</w:t>
      </w:r>
      <w:r w:rsidR="004F69D6">
        <w:t xml:space="preserve">. </w:t>
      </w:r>
      <w:r w:rsidRPr="00033231">
        <w:t>La partie inférieure de son visage était large</w:t>
      </w:r>
      <w:r w:rsidR="004F69D6">
        <w:t xml:space="preserve">, </w:t>
      </w:r>
      <w:r w:rsidRPr="00033231">
        <w:t>comparée à la partie supérieure</w:t>
      </w:r>
      <w:r w:rsidR="004F69D6">
        <w:t xml:space="preserve">. </w:t>
      </w:r>
      <w:r w:rsidRPr="00033231">
        <w:t>Son front était petit et un peu ridé</w:t>
      </w:r>
      <w:r w:rsidR="004F69D6">
        <w:t xml:space="preserve">. </w:t>
      </w:r>
      <w:r w:rsidRPr="00033231">
        <w:t>L</w:t>
      </w:r>
      <w:r w:rsidR="004F69D6">
        <w:t>’</w:t>
      </w:r>
      <w:r w:rsidRPr="00033231">
        <w:t>expression de son visage était chagrine</w:t>
      </w:r>
      <w:r w:rsidR="004F69D6">
        <w:t xml:space="preserve">, </w:t>
      </w:r>
      <w:r w:rsidRPr="00033231">
        <w:t>mais non méchante</w:t>
      </w:r>
      <w:r w:rsidR="004F69D6">
        <w:t xml:space="preserve"> ; </w:t>
      </w:r>
      <w:r w:rsidRPr="00033231">
        <w:t>il y avait dans l</w:t>
      </w:r>
      <w:r w:rsidR="004F69D6">
        <w:t>’</w:t>
      </w:r>
      <w:r w:rsidRPr="00033231">
        <w:t>ensemble de sa personne que</w:t>
      </w:r>
      <w:r w:rsidRPr="00033231">
        <w:t>l</w:t>
      </w:r>
      <w:r w:rsidRPr="00033231">
        <w:t>que chose dont on se sentait disposé à s</w:t>
      </w:r>
      <w:r w:rsidR="004F69D6">
        <w:t>’</w:t>
      </w:r>
      <w:r w:rsidRPr="00033231">
        <w:t>irriter et à rire en même temps</w:t>
      </w:r>
      <w:r w:rsidR="004F69D6">
        <w:t xml:space="preserve">. </w:t>
      </w:r>
      <w:r w:rsidRPr="00033231">
        <w:t>Ce qu</w:t>
      </w:r>
      <w:r w:rsidR="004F69D6">
        <w:t>’</w:t>
      </w:r>
      <w:r w:rsidRPr="00033231">
        <w:t>il y avait de plus étrange était son accoutrement</w:t>
      </w:r>
      <w:r w:rsidR="004F69D6">
        <w:t xml:space="preserve"> : </w:t>
      </w:r>
      <w:r w:rsidRPr="00033231">
        <w:t>une jupe d</w:t>
      </w:r>
      <w:r w:rsidR="004F69D6">
        <w:t>’</w:t>
      </w:r>
      <w:r w:rsidRPr="00033231">
        <w:t>étoffe de laine et une camisole de coton rayé</w:t>
      </w:r>
      <w:r w:rsidR="004F69D6">
        <w:t xml:space="preserve">. </w:t>
      </w:r>
      <w:r w:rsidRPr="00033231">
        <w:t>La jupe était courte</w:t>
      </w:r>
      <w:r w:rsidR="004F69D6">
        <w:t xml:space="preserve">, </w:t>
      </w:r>
      <w:r w:rsidRPr="00033231">
        <w:t>et laissait voir parfaitement un pied et une cheville qui laissaient beaucoup à désirer sous le rapport de la symétrie</w:t>
      </w:r>
      <w:r w:rsidR="004F69D6">
        <w:t>.</w:t>
      </w:r>
    </w:p>
    <w:p w14:paraId="3F91F864" w14:textId="77777777" w:rsidR="004F69D6" w:rsidRDefault="00000000" w:rsidP="0021796F">
      <w:r w:rsidRPr="00033231">
        <w:t>Vous allez croire</w:t>
      </w:r>
      <w:r w:rsidR="004F69D6">
        <w:t xml:space="preserve">, </w:t>
      </w:r>
      <w:r w:rsidRPr="00033231">
        <w:t>lecteur</w:t>
      </w:r>
      <w:r w:rsidR="004F69D6">
        <w:t xml:space="preserve">, </w:t>
      </w:r>
      <w:r w:rsidRPr="00033231">
        <w:t>que j</w:t>
      </w:r>
      <w:r w:rsidR="004F69D6">
        <w:t>’</w:t>
      </w:r>
      <w:r w:rsidRPr="00033231">
        <w:t>ai esquissé une personne d</w:t>
      </w:r>
      <w:r w:rsidR="004F69D6">
        <w:t>’</w:t>
      </w:r>
      <w:r w:rsidRPr="00033231">
        <w:t>une remarquable négligence</w:t>
      </w:r>
      <w:r w:rsidR="004F69D6">
        <w:t xml:space="preserve"> ; </w:t>
      </w:r>
      <w:r w:rsidRPr="00033231">
        <w:t>nullement</w:t>
      </w:r>
      <w:r w:rsidR="004F69D6">
        <w:t xml:space="preserve">. </w:t>
      </w:r>
      <w:r w:rsidRPr="00033231">
        <w:t>Hortense Moore</w:t>
      </w:r>
      <w:r w:rsidR="004F69D6">
        <w:t xml:space="preserve"> (</w:t>
      </w:r>
      <w:r w:rsidRPr="00033231">
        <w:t>e</w:t>
      </w:r>
      <w:r w:rsidRPr="00033231">
        <w:t>l</w:t>
      </w:r>
      <w:r w:rsidRPr="00033231">
        <w:t>le était la sœur de Moore</w:t>
      </w:r>
      <w:r w:rsidR="004F69D6">
        <w:t xml:space="preserve">) </w:t>
      </w:r>
      <w:r w:rsidRPr="00033231">
        <w:t>était une personne remplie d</w:t>
      </w:r>
      <w:r w:rsidR="004F69D6">
        <w:t>’</w:t>
      </w:r>
      <w:r w:rsidRPr="00033231">
        <w:t>ordre et d</w:t>
      </w:r>
      <w:r w:rsidR="004F69D6">
        <w:t>’</w:t>
      </w:r>
      <w:r w:rsidRPr="00033231">
        <w:t>économie</w:t>
      </w:r>
      <w:r w:rsidR="004F69D6">
        <w:t xml:space="preserve"> : </w:t>
      </w:r>
      <w:r w:rsidRPr="00033231">
        <w:t>la jupe</w:t>
      </w:r>
      <w:r w:rsidR="004F69D6">
        <w:t xml:space="preserve">, </w:t>
      </w:r>
      <w:r w:rsidRPr="00033231">
        <w:t>la camisole et les papillotes étaient son costume du matin</w:t>
      </w:r>
      <w:r w:rsidR="004F69D6">
        <w:t xml:space="preserve">, </w:t>
      </w:r>
      <w:r w:rsidRPr="00033231">
        <w:t xml:space="preserve">dans lequel elle avait été </w:t>
      </w:r>
      <w:r w:rsidRPr="00033231">
        <w:lastRenderedPageBreak/>
        <w:t>habituée à vaquer aux soins domestiques dans son propre pays</w:t>
      </w:r>
      <w:r w:rsidR="004F69D6">
        <w:t xml:space="preserve">. </w:t>
      </w:r>
      <w:r w:rsidRPr="00033231">
        <w:t>Obligée de vivre en Angleterre</w:t>
      </w:r>
      <w:r w:rsidR="004F69D6">
        <w:t xml:space="preserve">, </w:t>
      </w:r>
      <w:r w:rsidRPr="00033231">
        <w:t>elle n</w:t>
      </w:r>
      <w:r w:rsidR="004F69D6">
        <w:t>’</w:t>
      </w:r>
      <w:r w:rsidRPr="00033231">
        <w:t>en avait pas voulu perdre les habitudes</w:t>
      </w:r>
      <w:r w:rsidR="004F69D6">
        <w:t xml:space="preserve"> ; </w:t>
      </w:r>
      <w:r w:rsidRPr="00033231">
        <w:t>e</w:t>
      </w:r>
      <w:r w:rsidRPr="00033231">
        <w:t>l</w:t>
      </w:r>
      <w:r w:rsidRPr="00033231">
        <w:t>le tenait à ses vieilles modes belges</w:t>
      </w:r>
      <w:r w:rsidR="004F69D6">
        <w:t xml:space="preserve">, </w:t>
      </w:r>
      <w:r w:rsidRPr="00033231">
        <w:t>et était bien persuadée qu</w:t>
      </w:r>
      <w:r w:rsidR="004F69D6">
        <w:t>’</w:t>
      </w:r>
      <w:r w:rsidRPr="00033231">
        <w:t>il y avait pour elle quelque mérite à agir ainsi</w:t>
      </w:r>
      <w:r w:rsidR="004F69D6">
        <w:t>.</w:t>
      </w:r>
    </w:p>
    <w:p w14:paraId="48E778FA" w14:textId="6D303849" w:rsidR="004F69D6" w:rsidRDefault="004F69D6" w:rsidP="0021796F">
      <w:r>
        <w:t>M</w:t>
      </w:r>
      <w:r w:rsidRPr="004F69D6">
        <w:rPr>
          <w:vertAlign w:val="superscript"/>
        </w:rPr>
        <w:t>lle</w:t>
      </w:r>
      <w:r>
        <w:t> </w:t>
      </w:r>
      <w:r w:rsidR="00000000" w:rsidRPr="00033231">
        <w:t>Moore avait une excellente opinion d</w:t>
      </w:r>
      <w:r>
        <w:t>’</w:t>
      </w:r>
      <w:r w:rsidR="00000000" w:rsidRPr="00033231">
        <w:t>elle-même</w:t>
      </w:r>
      <w:r>
        <w:t xml:space="preserve">, </w:t>
      </w:r>
      <w:r w:rsidR="00000000" w:rsidRPr="00033231">
        <w:t>op</w:t>
      </w:r>
      <w:r w:rsidR="00000000" w:rsidRPr="00033231">
        <w:t>i</w:t>
      </w:r>
      <w:r w:rsidR="00000000" w:rsidRPr="00033231">
        <w:t>nion qui n</w:t>
      </w:r>
      <w:r>
        <w:t>’</w:t>
      </w:r>
      <w:r w:rsidR="00000000" w:rsidRPr="00033231">
        <w:t>était pas entièrement imméritée</w:t>
      </w:r>
      <w:r>
        <w:t xml:space="preserve">, </w:t>
      </w:r>
      <w:r w:rsidR="00000000" w:rsidRPr="00033231">
        <w:t>car elle possédait quelques bonnes et précieuses qualités</w:t>
      </w:r>
      <w:r>
        <w:t xml:space="preserve"> ; </w:t>
      </w:r>
      <w:r w:rsidR="00000000" w:rsidRPr="00033231">
        <w:t>mais elle estimait trop haut le degré et le genre de ces qualités</w:t>
      </w:r>
      <w:r>
        <w:t xml:space="preserve">, </w:t>
      </w:r>
      <w:r w:rsidR="00000000" w:rsidRPr="00033231">
        <w:t>et laissait hors de compte une multitude de petits défauts qui les accompagnaient</w:t>
      </w:r>
      <w:r>
        <w:t xml:space="preserve">. </w:t>
      </w:r>
      <w:r w:rsidR="00000000" w:rsidRPr="00033231">
        <w:t>Vous ne lui eussiez jamais persuadé qu</w:t>
      </w:r>
      <w:r>
        <w:t>’</w:t>
      </w:r>
      <w:r w:rsidR="00000000" w:rsidRPr="00033231">
        <w:t>elle avait des préjugés et l</w:t>
      </w:r>
      <w:r>
        <w:t>’</w:t>
      </w:r>
      <w:r w:rsidR="00000000" w:rsidRPr="00033231">
        <w:t>esprit étroit</w:t>
      </w:r>
      <w:r>
        <w:t xml:space="preserve">, </w:t>
      </w:r>
      <w:r w:rsidR="00000000" w:rsidRPr="00033231">
        <w:t>qu</w:t>
      </w:r>
      <w:r>
        <w:t>’</w:t>
      </w:r>
      <w:r w:rsidR="00000000" w:rsidRPr="00033231">
        <w:t>elle était trop susceptible à l</w:t>
      </w:r>
      <w:r>
        <w:t>’</w:t>
      </w:r>
      <w:r w:rsidR="00000000" w:rsidRPr="00033231">
        <w:t>endroit de sa d</w:t>
      </w:r>
      <w:r w:rsidR="00000000" w:rsidRPr="00033231">
        <w:t>i</w:t>
      </w:r>
      <w:r w:rsidR="00000000" w:rsidRPr="00033231">
        <w:t>gnité et de son importance</w:t>
      </w:r>
      <w:r>
        <w:t xml:space="preserve">, </w:t>
      </w:r>
      <w:r w:rsidR="00000000" w:rsidRPr="00033231">
        <w:t>et trop prompte à s</w:t>
      </w:r>
      <w:r>
        <w:t>’</w:t>
      </w:r>
      <w:r w:rsidR="00000000" w:rsidRPr="00033231">
        <w:t>offenser à pr</w:t>
      </w:r>
      <w:r w:rsidR="00000000" w:rsidRPr="00033231">
        <w:t>o</w:t>
      </w:r>
      <w:r w:rsidR="00000000" w:rsidRPr="00033231">
        <w:t>pos de bagatelles</w:t>
      </w:r>
      <w:r>
        <w:t xml:space="preserve"> ; </w:t>
      </w:r>
      <w:r w:rsidR="00000000" w:rsidRPr="00033231">
        <w:t>et cependant tout cela était vrai</w:t>
      </w:r>
      <w:r>
        <w:t xml:space="preserve">. </w:t>
      </w:r>
      <w:r w:rsidR="00000000" w:rsidRPr="00033231">
        <w:t>Toutefois</w:t>
      </w:r>
      <w:r>
        <w:t xml:space="preserve">, </w:t>
      </w:r>
      <w:r w:rsidR="00000000" w:rsidRPr="00033231">
        <w:t>elle pouvait se montrer suffisamment bonne et aimable dans toutes les circonstances où ses prétentions à la distinction et ses préjugés n</w:t>
      </w:r>
      <w:r>
        <w:t>’</w:t>
      </w:r>
      <w:r w:rsidR="00000000" w:rsidRPr="00033231">
        <w:t>étaient point en jeu</w:t>
      </w:r>
      <w:r>
        <w:t xml:space="preserve">. </w:t>
      </w:r>
      <w:r w:rsidR="00000000" w:rsidRPr="00033231">
        <w:t>Elle était fort attachée à ses deux frères</w:t>
      </w:r>
      <w:r>
        <w:t xml:space="preserve"> (</w:t>
      </w:r>
      <w:r w:rsidR="00000000" w:rsidRPr="00033231">
        <w:t>car</w:t>
      </w:r>
      <w:r>
        <w:t xml:space="preserve">, </w:t>
      </w:r>
      <w:r w:rsidR="00000000" w:rsidRPr="00033231">
        <w:t>outre Robert</w:t>
      </w:r>
      <w:r>
        <w:t xml:space="preserve">, </w:t>
      </w:r>
      <w:r w:rsidR="00000000" w:rsidRPr="00033231">
        <w:t>il y avait un autre Gérard Moore</w:t>
      </w:r>
      <w:r>
        <w:t xml:space="preserve">). </w:t>
      </w:r>
      <w:r w:rsidR="00000000" w:rsidRPr="00033231">
        <w:t>Comme seuls représentants survivants de la famille</w:t>
      </w:r>
      <w:r>
        <w:t xml:space="preserve">, </w:t>
      </w:r>
      <w:r w:rsidR="00000000" w:rsidRPr="00033231">
        <w:t>ces deux frères étaient presque sacrés à ses yeux</w:t>
      </w:r>
      <w:r>
        <w:t xml:space="preserve">. </w:t>
      </w:r>
      <w:r w:rsidR="00000000" w:rsidRPr="00033231">
        <w:t>Elle connaissait cepe</w:t>
      </w:r>
      <w:r w:rsidR="00000000" w:rsidRPr="00033231">
        <w:t>n</w:t>
      </w:r>
      <w:r w:rsidR="00000000" w:rsidRPr="00033231">
        <w:t>dant moins Louis que Robert</w:t>
      </w:r>
      <w:r>
        <w:t xml:space="preserve">. </w:t>
      </w:r>
      <w:r w:rsidR="00000000" w:rsidRPr="00033231">
        <w:t>Louis avait été envoyé en Angl</w:t>
      </w:r>
      <w:r w:rsidR="00000000" w:rsidRPr="00033231">
        <w:t>e</w:t>
      </w:r>
      <w:r w:rsidR="00000000" w:rsidRPr="00033231">
        <w:t>terre lorsqu</w:t>
      </w:r>
      <w:r>
        <w:t>’</w:t>
      </w:r>
      <w:r w:rsidR="00000000" w:rsidRPr="00033231">
        <w:t>il n</w:t>
      </w:r>
      <w:r>
        <w:t>’</w:t>
      </w:r>
      <w:r w:rsidR="00000000" w:rsidRPr="00033231">
        <w:t>était encore qu</w:t>
      </w:r>
      <w:r>
        <w:t>’</w:t>
      </w:r>
      <w:r w:rsidR="00000000" w:rsidRPr="00033231">
        <w:t>un enfant</w:t>
      </w:r>
      <w:r>
        <w:t xml:space="preserve">, </w:t>
      </w:r>
      <w:r w:rsidR="00000000" w:rsidRPr="00033231">
        <w:t>et avait reçu son éd</w:t>
      </w:r>
      <w:r w:rsidR="00000000" w:rsidRPr="00033231">
        <w:t>u</w:t>
      </w:r>
      <w:r w:rsidR="00000000" w:rsidRPr="00033231">
        <w:t>cation dans une école anglaise</w:t>
      </w:r>
      <w:r>
        <w:t xml:space="preserve">. </w:t>
      </w:r>
      <w:r w:rsidR="00000000" w:rsidRPr="00033231">
        <w:t>Soit que son éducation ne le rendît pas propre au négoce</w:t>
      </w:r>
      <w:r>
        <w:t xml:space="preserve">, </w:t>
      </w:r>
      <w:r w:rsidR="00000000" w:rsidRPr="00033231">
        <w:t>soit que son inclination ne le pou</w:t>
      </w:r>
      <w:r w:rsidR="00000000" w:rsidRPr="00033231">
        <w:t>s</w:t>
      </w:r>
      <w:r w:rsidR="00000000" w:rsidRPr="00033231">
        <w:t>sât pas de ce côté</w:t>
      </w:r>
      <w:r>
        <w:t xml:space="preserve">, </w:t>
      </w:r>
      <w:r w:rsidR="00000000" w:rsidRPr="00033231">
        <w:t>lorsque la ruine de ses espérances était venue le forcer à faire son chemin dans le monde</w:t>
      </w:r>
      <w:r>
        <w:t xml:space="preserve">, </w:t>
      </w:r>
      <w:r w:rsidR="00000000" w:rsidRPr="00033231">
        <w:t>il avait choisi la ca</w:t>
      </w:r>
      <w:r w:rsidR="00000000" w:rsidRPr="00033231">
        <w:t>r</w:t>
      </w:r>
      <w:r w:rsidR="00000000" w:rsidRPr="00033231">
        <w:t>rière ardue et modeste de professeur</w:t>
      </w:r>
      <w:r>
        <w:t xml:space="preserve">. </w:t>
      </w:r>
      <w:r w:rsidR="00000000" w:rsidRPr="00033231">
        <w:t>On le disait en ce moment précepteur dans une famille</w:t>
      </w:r>
      <w:r>
        <w:t xml:space="preserve">. </w:t>
      </w:r>
      <w:r w:rsidR="00000000" w:rsidRPr="00033231">
        <w:t>Toutes les fois qu</w:t>
      </w:r>
      <w:r>
        <w:t>’</w:t>
      </w:r>
      <w:r w:rsidR="00000000" w:rsidRPr="00033231">
        <w:t>elle parlait de Louis</w:t>
      </w:r>
      <w:r>
        <w:t xml:space="preserve">, </w:t>
      </w:r>
      <w:r w:rsidR="00000000" w:rsidRPr="00033231">
        <w:t>Hortense avait coutume de dire qu</w:t>
      </w:r>
      <w:r>
        <w:t>’</w:t>
      </w:r>
      <w:r w:rsidR="00000000" w:rsidRPr="00033231">
        <w:t>il avait des moyens</w:t>
      </w:r>
      <w:r>
        <w:t xml:space="preserve">, </w:t>
      </w:r>
      <w:r w:rsidR="00000000" w:rsidRPr="00033231">
        <w:t>mais qu</w:t>
      </w:r>
      <w:r>
        <w:t>’</w:t>
      </w:r>
      <w:r w:rsidR="00000000" w:rsidRPr="00033231">
        <w:t>il était trop timide et trop paisible</w:t>
      </w:r>
      <w:r>
        <w:t xml:space="preserve">. </w:t>
      </w:r>
      <w:r w:rsidR="00000000" w:rsidRPr="00033231">
        <w:t>Son opinion sur R</w:t>
      </w:r>
      <w:r w:rsidR="00000000" w:rsidRPr="00033231">
        <w:t>o</w:t>
      </w:r>
      <w:r w:rsidR="00000000" w:rsidRPr="00033231">
        <w:t>bert était d</w:t>
      </w:r>
      <w:r>
        <w:t>’</w:t>
      </w:r>
      <w:r w:rsidR="00000000" w:rsidRPr="00033231">
        <w:t>un tout autre genre</w:t>
      </w:r>
      <w:r>
        <w:t xml:space="preserve"> : </w:t>
      </w:r>
      <w:r w:rsidR="00000000" w:rsidRPr="00033231">
        <w:t>elle était fière de lui</w:t>
      </w:r>
      <w:r>
        <w:t xml:space="preserve"> ; </w:t>
      </w:r>
      <w:r w:rsidR="00000000" w:rsidRPr="00033231">
        <w:t>elle le r</w:t>
      </w:r>
      <w:r w:rsidR="00000000" w:rsidRPr="00033231">
        <w:t>e</w:t>
      </w:r>
      <w:r w:rsidR="00000000" w:rsidRPr="00033231">
        <w:t>gardait comme le plus grand homme de l</w:t>
      </w:r>
      <w:r>
        <w:t>’</w:t>
      </w:r>
      <w:r w:rsidR="00000000" w:rsidRPr="00033231">
        <w:t>Europe</w:t>
      </w:r>
      <w:r>
        <w:t xml:space="preserve"> ; </w:t>
      </w:r>
      <w:r w:rsidR="00000000" w:rsidRPr="00033231">
        <w:t>tout ce qu</w:t>
      </w:r>
      <w:r>
        <w:t>’</w:t>
      </w:r>
      <w:r w:rsidR="00000000" w:rsidRPr="00033231">
        <w:t xml:space="preserve">il disait </w:t>
      </w:r>
      <w:r w:rsidR="00000000" w:rsidRPr="00033231">
        <w:lastRenderedPageBreak/>
        <w:t>et faisait était remarquable à ses yeux</w:t>
      </w:r>
      <w:r>
        <w:t xml:space="preserve">, </w:t>
      </w:r>
      <w:r w:rsidR="00000000" w:rsidRPr="00033231">
        <w:t>et elle voulait qu</w:t>
      </w:r>
      <w:r>
        <w:t>’</w:t>
      </w:r>
      <w:r w:rsidR="00000000" w:rsidRPr="00033231">
        <w:t>il fût remarquable pour tout le monde</w:t>
      </w:r>
      <w:r>
        <w:t xml:space="preserve"> ; </w:t>
      </w:r>
      <w:r w:rsidR="00000000" w:rsidRPr="00033231">
        <w:t>rien ne pouvait être plus irrationnel</w:t>
      </w:r>
      <w:r>
        <w:t xml:space="preserve">, </w:t>
      </w:r>
      <w:r w:rsidR="00000000" w:rsidRPr="00033231">
        <w:t>plus monstrueux</w:t>
      </w:r>
      <w:r>
        <w:t xml:space="preserve">, </w:t>
      </w:r>
      <w:r w:rsidR="00000000" w:rsidRPr="00033231">
        <w:t>plus infâme qu</w:t>
      </w:r>
      <w:r>
        <w:t>’</w:t>
      </w:r>
      <w:r w:rsidR="00000000" w:rsidRPr="00033231">
        <w:t>une opposition à Robert</w:t>
      </w:r>
      <w:r>
        <w:t xml:space="preserve">, </w:t>
      </w:r>
      <w:r w:rsidR="00000000" w:rsidRPr="00033231">
        <w:t>excepté cependant une opposition à elle-même</w:t>
      </w:r>
      <w:r>
        <w:t>.</w:t>
      </w:r>
    </w:p>
    <w:p w14:paraId="1F65B8C4" w14:textId="77777777" w:rsidR="004F69D6" w:rsidRDefault="00000000" w:rsidP="0021796F">
      <w:r w:rsidRPr="00033231">
        <w:t>Aussi</w:t>
      </w:r>
      <w:r w:rsidR="004F69D6">
        <w:t xml:space="preserve">, </w:t>
      </w:r>
      <w:r w:rsidRPr="00033231">
        <w:t>Robert n</w:t>
      </w:r>
      <w:r w:rsidR="004F69D6">
        <w:t>’</w:t>
      </w:r>
      <w:r w:rsidRPr="00033231">
        <w:t>eut pas plutôt pris place à table</w:t>
      </w:r>
      <w:r w:rsidR="004F69D6">
        <w:t xml:space="preserve">, </w:t>
      </w:r>
      <w:r w:rsidRPr="00033231">
        <w:t>qu</w:t>
      </w:r>
      <w:r w:rsidR="004F69D6">
        <w:t>’</w:t>
      </w:r>
      <w:r w:rsidRPr="00033231">
        <w:t>après lui avoir servi une portion de poires cuites et lui avoir façonné une bonne grosse tartine belge</w:t>
      </w:r>
      <w:r w:rsidR="004F69D6">
        <w:t xml:space="preserve">, </w:t>
      </w:r>
      <w:r w:rsidRPr="00033231">
        <w:t>elle laissa déborder un flot d</w:t>
      </w:r>
      <w:r w:rsidR="004F69D6">
        <w:t>’</w:t>
      </w:r>
      <w:r w:rsidRPr="00033231">
        <w:t>exclamations d</w:t>
      </w:r>
      <w:r w:rsidR="004F69D6">
        <w:t>’</w:t>
      </w:r>
      <w:r w:rsidRPr="00033231">
        <w:t>étonnement et d</w:t>
      </w:r>
      <w:r w:rsidR="004F69D6">
        <w:t>’</w:t>
      </w:r>
      <w:r w:rsidRPr="00033231">
        <w:t>horreur sur l</w:t>
      </w:r>
      <w:r w:rsidR="004F69D6">
        <w:t>’</w:t>
      </w:r>
      <w:r w:rsidRPr="00033231">
        <w:t>événement de la nuit</w:t>
      </w:r>
      <w:r w:rsidR="004F69D6">
        <w:t xml:space="preserve">, </w:t>
      </w:r>
      <w:r w:rsidRPr="00033231">
        <w:t>la destruction des métiers</w:t>
      </w:r>
      <w:r w:rsidR="004F69D6">
        <w:t>.</w:t>
      </w:r>
    </w:p>
    <w:p w14:paraId="4088DE9B" w14:textId="77777777" w:rsidR="004F69D6" w:rsidRDefault="00000000" w:rsidP="0021796F">
      <w:r w:rsidRPr="00033231">
        <w:t>Quelle idée</w:t>
      </w:r>
      <w:r w:rsidR="004F69D6">
        <w:t xml:space="preserve"> ! </w:t>
      </w:r>
      <w:r w:rsidRPr="00033231">
        <w:t>les détruire</w:t>
      </w:r>
      <w:r w:rsidR="004F69D6">
        <w:t xml:space="preserve"> ! </w:t>
      </w:r>
      <w:r w:rsidRPr="00033231">
        <w:t>Quelle action honteuse</w:t>
      </w:r>
      <w:r w:rsidR="004F69D6">
        <w:t xml:space="preserve"> ! </w:t>
      </w:r>
      <w:r w:rsidRPr="00033231">
        <w:t>On voyait bien que les ouvriers de ce pays étaient à la fois bêtes et méchants</w:t>
      </w:r>
      <w:r w:rsidR="004F69D6">
        <w:t xml:space="preserve">. </w:t>
      </w:r>
      <w:r w:rsidRPr="00033231">
        <w:t>C</w:t>
      </w:r>
      <w:r w:rsidR="004F69D6">
        <w:t>’</w:t>
      </w:r>
      <w:r w:rsidRPr="00033231">
        <w:t>était absolument comme les domestiques anglais</w:t>
      </w:r>
      <w:r w:rsidR="004F69D6">
        <w:t xml:space="preserve">, </w:t>
      </w:r>
      <w:r w:rsidRPr="00033231">
        <w:t>les servantes surtout</w:t>
      </w:r>
      <w:r w:rsidR="004F69D6">
        <w:t xml:space="preserve"> : </w:t>
      </w:r>
      <w:r w:rsidRPr="00033231">
        <w:t>rien d</w:t>
      </w:r>
      <w:r w:rsidR="004F69D6">
        <w:t>’</w:t>
      </w:r>
      <w:r w:rsidRPr="00033231">
        <w:t>insupportable comme cette Sarah</w:t>
      </w:r>
      <w:r w:rsidR="004F69D6">
        <w:t xml:space="preserve">, </w:t>
      </w:r>
      <w:r w:rsidRPr="00033231">
        <w:t>par exemple</w:t>
      </w:r>
      <w:r w:rsidR="004F69D6">
        <w:t> !</w:t>
      </w:r>
    </w:p>
    <w:p w14:paraId="2C28CDFA" w14:textId="48EA5920" w:rsidR="004F69D6" w:rsidRDefault="004F69D6" w:rsidP="0021796F">
      <w:r>
        <w:t>« </w:t>
      </w:r>
      <w:r w:rsidR="00000000" w:rsidRPr="00033231">
        <w:t>Mais elle paraît propre et industrieuse</w:t>
      </w:r>
      <w:r>
        <w:t xml:space="preserve">, </w:t>
      </w:r>
      <w:r w:rsidR="00000000" w:rsidRPr="00033231">
        <w:t xml:space="preserve">observa </w:t>
      </w:r>
      <w:r>
        <w:t>M. </w:t>
      </w:r>
      <w:r w:rsidR="00000000" w:rsidRPr="00033231">
        <w:t>Moore</w:t>
      </w:r>
      <w:r>
        <w:t>.</w:t>
      </w:r>
    </w:p>
    <w:p w14:paraId="314ABA1B" w14:textId="77777777" w:rsidR="004F69D6" w:rsidRDefault="004F69D6" w:rsidP="0021796F">
      <w:r>
        <w:t>— </w:t>
      </w:r>
      <w:r w:rsidR="00000000" w:rsidRPr="00033231">
        <w:t>Elle paraît</w:t>
      </w:r>
      <w:r>
        <w:t xml:space="preserve"> ? </w:t>
      </w:r>
      <w:r w:rsidR="00000000" w:rsidRPr="00033231">
        <w:t>Ah</w:t>
      </w:r>
      <w:r>
        <w:t xml:space="preserve"> ! </w:t>
      </w:r>
      <w:r w:rsidR="00000000" w:rsidRPr="00033231">
        <w:t>je ne sais pas ce qu</w:t>
      </w:r>
      <w:r>
        <w:t>’</w:t>
      </w:r>
      <w:r w:rsidR="00000000" w:rsidRPr="00033231">
        <w:t>elle paraît</w:t>
      </w:r>
      <w:r>
        <w:t xml:space="preserve">, </w:t>
      </w:r>
      <w:r w:rsidR="00000000" w:rsidRPr="00033231">
        <w:t>et je ne prétends pas dire qu</w:t>
      </w:r>
      <w:r>
        <w:t>’</w:t>
      </w:r>
      <w:r w:rsidR="00000000" w:rsidRPr="00033231">
        <w:t>elle soit sale ni paresseuse</w:t>
      </w:r>
      <w:r>
        <w:t xml:space="preserve"> ; </w:t>
      </w:r>
      <w:r w:rsidR="00000000" w:rsidRPr="00033231">
        <w:t>mais elle est d</w:t>
      </w:r>
      <w:r>
        <w:t>’</w:t>
      </w:r>
      <w:r w:rsidR="00000000" w:rsidRPr="00033231">
        <w:t>une insolence</w:t>
      </w:r>
      <w:r>
        <w:t xml:space="preserve"> ! </w:t>
      </w:r>
      <w:r w:rsidR="00000000" w:rsidRPr="00033231">
        <w:t>Elle s</w:t>
      </w:r>
      <w:r>
        <w:t>’</w:t>
      </w:r>
      <w:r w:rsidR="00000000" w:rsidRPr="00033231">
        <w:t>est disputée hier pendant un quart d</w:t>
      </w:r>
      <w:r>
        <w:t>’</w:t>
      </w:r>
      <w:r w:rsidR="00000000" w:rsidRPr="00033231">
        <w:t>heure à propos de la manière de cuire le bœuf</w:t>
      </w:r>
      <w:r>
        <w:t xml:space="preserve"> ; </w:t>
      </w:r>
      <w:r w:rsidR="00000000" w:rsidRPr="00033231">
        <w:t>elle disait que je le fais bouillir en charpie</w:t>
      </w:r>
      <w:r>
        <w:t xml:space="preserve">, </w:t>
      </w:r>
      <w:r w:rsidR="00000000" w:rsidRPr="00033231">
        <w:t>qu</w:t>
      </w:r>
      <w:r>
        <w:t>’</w:t>
      </w:r>
      <w:r w:rsidR="00000000" w:rsidRPr="00033231">
        <w:t>il serait impossible aux Anglais de manger un plat tel que notre bouilli</w:t>
      </w:r>
      <w:r>
        <w:t xml:space="preserve">, </w:t>
      </w:r>
      <w:r w:rsidR="00000000" w:rsidRPr="00033231">
        <w:t>que le bouillon n</w:t>
      </w:r>
      <w:r>
        <w:t>’</w:t>
      </w:r>
      <w:r w:rsidR="00000000" w:rsidRPr="00033231">
        <w:t>était autre chose que de l</w:t>
      </w:r>
      <w:r>
        <w:t>’</w:t>
      </w:r>
      <w:r w:rsidR="00000000" w:rsidRPr="00033231">
        <w:t>eau chaude grasse</w:t>
      </w:r>
      <w:r>
        <w:t xml:space="preserve">, </w:t>
      </w:r>
      <w:r w:rsidR="00000000" w:rsidRPr="00033231">
        <w:t>et</w:t>
      </w:r>
      <w:r>
        <w:t xml:space="preserve">, </w:t>
      </w:r>
      <w:r w:rsidR="00000000" w:rsidRPr="00033231">
        <w:t>quant à la cho</w:t>
      </w:r>
      <w:r w:rsidR="00000000" w:rsidRPr="00033231">
        <w:t>u</w:t>
      </w:r>
      <w:r w:rsidR="00000000" w:rsidRPr="00033231">
        <w:t>cro</w:t>
      </w:r>
      <w:r w:rsidR="00000000" w:rsidRPr="00033231">
        <w:t>u</w:t>
      </w:r>
      <w:r w:rsidR="00000000" w:rsidRPr="00033231">
        <w:t>te</w:t>
      </w:r>
      <w:r>
        <w:t xml:space="preserve">, </w:t>
      </w:r>
      <w:r w:rsidR="00000000" w:rsidRPr="00033231">
        <w:t>elle affirme qu</w:t>
      </w:r>
      <w:r>
        <w:t>’</w:t>
      </w:r>
      <w:r w:rsidR="00000000" w:rsidRPr="00033231">
        <w:t>elle n</w:t>
      </w:r>
      <w:r>
        <w:t>’</w:t>
      </w:r>
      <w:r w:rsidR="00000000" w:rsidRPr="00033231">
        <w:t>y pourrait toucher</w:t>
      </w:r>
      <w:r>
        <w:t xml:space="preserve"> ! </w:t>
      </w:r>
      <w:r w:rsidR="00000000" w:rsidRPr="00033231">
        <w:t>Vous savez</w:t>
      </w:r>
      <w:r>
        <w:t xml:space="preserve">, </w:t>
      </w:r>
      <w:r w:rsidR="00000000" w:rsidRPr="00033231">
        <w:t>le baril que nous avons dans la cave</w:t>
      </w:r>
      <w:r>
        <w:t xml:space="preserve">, </w:t>
      </w:r>
      <w:r w:rsidR="00000000" w:rsidRPr="00033231">
        <w:t>délicieusement préparé de mes propres mains</w:t>
      </w:r>
      <w:r>
        <w:t xml:space="preserve">, </w:t>
      </w:r>
      <w:r w:rsidR="00000000" w:rsidRPr="00033231">
        <w:t>elle l</w:t>
      </w:r>
      <w:r>
        <w:t>’</w:t>
      </w:r>
      <w:r w:rsidR="00000000" w:rsidRPr="00033231">
        <w:t>appelle un baquet de lavures</w:t>
      </w:r>
      <w:r>
        <w:t xml:space="preserve">, </w:t>
      </w:r>
      <w:r w:rsidR="00000000" w:rsidRPr="00033231">
        <w:t>ce qui signifie de la nourriture pour les cochons</w:t>
      </w:r>
      <w:r>
        <w:t xml:space="preserve"> ! </w:t>
      </w:r>
      <w:r w:rsidR="00000000" w:rsidRPr="00033231">
        <w:t>Je suis harassée de cette fille</w:t>
      </w:r>
      <w:r>
        <w:t xml:space="preserve">, </w:t>
      </w:r>
      <w:r w:rsidR="00000000" w:rsidRPr="00033231">
        <w:t>et cependant je ne puis m</w:t>
      </w:r>
      <w:r>
        <w:t>’</w:t>
      </w:r>
      <w:r w:rsidR="00000000" w:rsidRPr="00033231">
        <w:t>en séparer sans tomber sur une pire</w:t>
      </w:r>
      <w:r>
        <w:t xml:space="preserve">. </w:t>
      </w:r>
      <w:r w:rsidR="00000000" w:rsidRPr="00033231">
        <w:t>Vous êtes dans la même position avec vos ouvriers</w:t>
      </w:r>
      <w:r>
        <w:t xml:space="preserve">, </w:t>
      </w:r>
      <w:r w:rsidR="00000000" w:rsidRPr="00033231">
        <w:t>pauvre cher frère</w:t>
      </w:r>
      <w:r>
        <w:t> !</w:t>
      </w:r>
    </w:p>
    <w:p w14:paraId="134B5AC3" w14:textId="77777777" w:rsidR="004F69D6" w:rsidRDefault="004F69D6" w:rsidP="0021796F">
      <w:r>
        <w:lastRenderedPageBreak/>
        <w:t>— </w:t>
      </w:r>
      <w:r w:rsidR="00000000" w:rsidRPr="00033231">
        <w:t>Je crains que vous ne soyez pas heureuse en Angleterre</w:t>
      </w:r>
      <w:r>
        <w:t xml:space="preserve">, </w:t>
      </w:r>
      <w:r w:rsidR="00000000" w:rsidRPr="00033231">
        <w:t>Hortense</w:t>
      </w:r>
      <w:r>
        <w:t>.</w:t>
      </w:r>
    </w:p>
    <w:p w14:paraId="200E5A11" w14:textId="77777777" w:rsidR="004F69D6" w:rsidRDefault="004F69D6" w:rsidP="0021796F">
      <w:r>
        <w:t>— </w:t>
      </w:r>
      <w:r w:rsidR="00000000" w:rsidRPr="00033231">
        <w:t>C</w:t>
      </w:r>
      <w:r>
        <w:t>’</w:t>
      </w:r>
      <w:r w:rsidR="00000000" w:rsidRPr="00033231">
        <w:t>est mon devoir d</w:t>
      </w:r>
      <w:r>
        <w:t>’</w:t>
      </w:r>
      <w:r w:rsidR="00000000" w:rsidRPr="00033231">
        <w:t>être heureuse où vous êtes mon frère</w:t>
      </w:r>
      <w:r>
        <w:t xml:space="preserve"> ; </w:t>
      </w:r>
      <w:r w:rsidR="00000000" w:rsidRPr="00033231">
        <w:t>mais autrement</w:t>
      </w:r>
      <w:r>
        <w:t xml:space="preserve">, </w:t>
      </w:r>
      <w:r w:rsidR="00000000" w:rsidRPr="00033231">
        <w:t>il y a certainement mille choses qui me font r</w:t>
      </w:r>
      <w:r w:rsidR="00000000" w:rsidRPr="00033231">
        <w:t>e</w:t>
      </w:r>
      <w:r w:rsidR="00000000" w:rsidRPr="00033231">
        <w:t>gretter notre ville natale</w:t>
      </w:r>
      <w:r>
        <w:t xml:space="preserve">. </w:t>
      </w:r>
      <w:r w:rsidR="00000000" w:rsidRPr="00033231">
        <w:t>Tout le monde ici me paraît mal élevé</w:t>
      </w:r>
      <w:r>
        <w:t xml:space="preserve">. </w:t>
      </w:r>
      <w:r w:rsidR="00000000" w:rsidRPr="00033231">
        <w:t>Ils tournent en ridicule mes habitudes</w:t>
      </w:r>
      <w:r>
        <w:t xml:space="preserve">. </w:t>
      </w:r>
      <w:r w:rsidR="00000000" w:rsidRPr="00033231">
        <w:t>Si une jeune fille de v</w:t>
      </w:r>
      <w:r w:rsidR="00000000" w:rsidRPr="00033231">
        <w:t>o</w:t>
      </w:r>
      <w:r w:rsidR="00000000" w:rsidRPr="00033231">
        <w:t>tre fabrique vient à la cuisine et me trouve en jupon et en cam</w:t>
      </w:r>
      <w:r w:rsidR="00000000" w:rsidRPr="00033231">
        <w:t>i</w:t>
      </w:r>
      <w:r w:rsidR="00000000" w:rsidRPr="00033231">
        <w:t>sole préparant le dîner</w:t>
      </w:r>
      <w:r>
        <w:t xml:space="preserve"> (</w:t>
      </w:r>
      <w:r w:rsidR="00000000" w:rsidRPr="00033231">
        <w:t>car vous savez que je ne peux confier à Sarah la préparation d</w:t>
      </w:r>
      <w:r>
        <w:t>’</w:t>
      </w:r>
      <w:r w:rsidR="00000000" w:rsidRPr="00033231">
        <w:t>un seul plat</w:t>
      </w:r>
      <w:r>
        <w:t xml:space="preserve">), </w:t>
      </w:r>
      <w:r w:rsidR="00000000" w:rsidRPr="00033231">
        <w:t>elle rit d</w:t>
      </w:r>
      <w:r>
        <w:t>’</w:t>
      </w:r>
      <w:r w:rsidR="00000000" w:rsidRPr="00033231">
        <w:t>un air moqueur</w:t>
      </w:r>
      <w:r>
        <w:t xml:space="preserve">. </w:t>
      </w:r>
      <w:r w:rsidR="00000000" w:rsidRPr="00033231">
        <w:t>Si j</w:t>
      </w:r>
      <w:r>
        <w:t>’</w:t>
      </w:r>
      <w:r w:rsidR="00000000" w:rsidRPr="00033231">
        <w:t>accepte une invitation à prendre le thé dehors</w:t>
      </w:r>
      <w:r>
        <w:t xml:space="preserve">, </w:t>
      </w:r>
      <w:r w:rsidR="00000000" w:rsidRPr="00033231">
        <w:t>ce qui m</w:t>
      </w:r>
      <w:r>
        <w:t>’</w:t>
      </w:r>
      <w:r w:rsidR="00000000" w:rsidRPr="00033231">
        <w:t>est a</w:t>
      </w:r>
      <w:r w:rsidR="00000000" w:rsidRPr="00033231">
        <w:t>r</w:t>
      </w:r>
      <w:r w:rsidR="00000000" w:rsidRPr="00033231">
        <w:t>rivé une ou deux fois</w:t>
      </w:r>
      <w:r>
        <w:t xml:space="preserve">, </w:t>
      </w:r>
      <w:r w:rsidR="00000000" w:rsidRPr="00033231">
        <w:t>je m</w:t>
      </w:r>
      <w:r>
        <w:t>’</w:t>
      </w:r>
      <w:r w:rsidR="00000000" w:rsidRPr="00033231">
        <w:t>aperçois que l</w:t>
      </w:r>
      <w:r>
        <w:t>’</w:t>
      </w:r>
      <w:r w:rsidR="00000000" w:rsidRPr="00033231">
        <w:t>on me relègue toujours au dernier rang</w:t>
      </w:r>
      <w:r>
        <w:t xml:space="preserve"> ; </w:t>
      </w:r>
      <w:r w:rsidR="00000000" w:rsidRPr="00033231">
        <w:t>on n</w:t>
      </w:r>
      <w:r>
        <w:t>’</w:t>
      </w:r>
      <w:r w:rsidR="00000000" w:rsidRPr="00033231">
        <w:t>a pas pour moi les attentions qui me sont dues</w:t>
      </w:r>
      <w:r>
        <w:t xml:space="preserve">. </w:t>
      </w:r>
      <w:r w:rsidR="00000000" w:rsidRPr="00033231">
        <w:t>Les Gérard</w:t>
      </w:r>
      <w:r>
        <w:t xml:space="preserve">, </w:t>
      </w:r>
      <w:r w:rsidR="00000000" w:rsidRPr="00033231">
        <w:t>comme vous le savez</w:t>
      </w:r>
      <w:r>
        <w:t xml:space="preserve">, </w:t>
      </w:r>
      <w:r w:rsidR="00000000" w:rsidRPr="00033231">
        <w:t>sont d</w:t>
      </w:r>
      <w:r>
        <w:t>’</w:t>
      </w:r>
      <w:r w:rsidR="00000000" w:rsidRPr="00033231">
        <w:t>une excellente famille</w:t>
      </w:r>
      <w:r>
        <w:t xml:space="preserve">, </w:t>
      </w:r>
      <w:r w:rsidR="00000000" w:rsidRPr="00033231">
        <w:t>et aussi les Moore</w:t>
      </w:r>
      <w:r>
        <w:t xml:space="preserve"> ! </w:t>
      </w:r>
      <w:r w:rsidR="00000000" w:rsidRPr="00033231">
        <w:t>ils ont le droit d</w:t>
      </w:r>
      <w:r>
        <w:t>’</w:t>
      </w:r>
      <w:r w:rsidR="00000000" w:rsidRPr="00033231">
        <w:t>exiger un certain respect</w:t>
      </w:r>
      <w:r>
        <w:t xml:space="preserve">, </w:t>
      </w:r>
      <w:r w:rsidR="00000000" w:rsidRPr="00033231">
        <w:t>et de se sentir blessés lorsqu</w:t>
      </w:r>
      <w:r>
        <w:t>’</w:t>
      </w:r>
      <w:r w:rsidR="00000000" w:rsidRPr="00033231">
        <w:t>on le leur refuse</w:t>
      </w:r>
      <w:r>
        <w:t xml:space="preserve">. </w:t>
      </w:r>
      <w:r w:rsidR="00000000" w:rsidRPr="00033231">
        <w:t>À Anvers</w:t>
      </w:r>
      <w:r>
        <w:t xml:space="preserve">, </w:t>
      </w:r>
      <w:r w:rsidR="00000000" w:rsidRPr="00033231">
        <w:t>j</w:t>
      </w:r>
      <w:r>
        <w:t>’</w:t>
      </w:r>
      <w:r w:rsidR="00000000" w:rsidRPr="00033231">
        <w:t>étais toujours traitée avec distinction</w:t>
      </w:r>
      <w:r>
        <w:t xml:space="preserve"> ; </w:t>
      </w:r>
      <w:r w:rsidR="00000000" w:rsidRPr="00033231">
        <w:t>ici</w:t>
      </w:r>
      <w:r>
        <w:t xml:space="preserve">, </w:t>
      </w:r>
      <w:r w:rsidR="00000000" w:rsidRPr="00033231">
        <w:t>on dirait que</w:t>
      </w:r>
      <w:r>
        <w:t xml:space="preserve">, </w:t>
      </w:r>
      <w:r w:rsidR="00000000" w:rsidRPr="00033231">
        <w:t>lor</w:t>
      </w:r>
      <w:r w:rsidR="00000000" w:rsidRPr="00033231">
        <w:t>s</w:t>
      </w:r>
      <w:r w:rsidR="00000000" w:rsidRPr="00033231">
        <w:t>que j</w:t>
      </w:r>
      <w:r>
        <w:t>’</w:t>
      </w:r>
      <w:r w:rsidR="00000000" w:rsidRPr="00033231">
        <w:t>ouvre la bouche en compagnie</w:t>
      </w:r>
      <w:r>
        <w:t xml:space="preserve">, </w:t>
      </w:r>
      <w:r w:rsidR="00000000" w:rsidRPr="00033231">
        <w:t>je parle l</w:t>
      </w:r>
      <w:r>
        <w:t>’</w:t>
      </w:r>
      <w:r w:rsidR="00000000" w:rsidRPr="00033231">
        <w:t>anglais avec un accent ridicule</w:t>
      </w:r>
      <w:r>
        <w:t xml:space="preserve">, </w:t>
      </w:r>
      <w:r w:rsidR="00000000" w:rsidRPr="00033231">
        <w:t>tandis que je suis persuadée que je le prononce parfaitement</w:t>
      </w:r>
      <w:r>
        <w:t>.</w:t>
      </w:r>
    </w:p>
    <w:p w14:paraId="1D7E1CCF" w14:textId="77777777" w:rsidR="004F69D6" w:rsidRDefault="004F69D6" w:rsidP="0021796F">
      <w:r>
        <w:t>— </w:t>
      </w:r>
      <w:r w:rsidR="00000000" w:rsidRPr="00033231">
        <w:t>Hortense</w:t>
      </w:r>
      <w:r>
        <w:t xml:space="preserve">, </w:t>
      </w:r>
      <w:r w:rsidR="00000000" w:rsidRPr="00033231">
        <w:t>à Anvers on nous savait riches</w:t>
      </w:r>
      <w:r>
        <w:t xml:space="preserve"> ; </w:t>
      </w:r>
      <w:r w:rsidR="00000000" w:rsidRPr="00033231">
        <w:t>en Angleterre</w:t>
      </w:r>
      <w:r>
        <w:t xml:space="preserve">, </w:t>
      </w:r>
      <w:r w:rsidR="00000000" w:rsidRPr="00033231">
        <w:t>nous n</w:t>
      </w:r>
      <w:r>
        <w:t>’</w:t>
      </w:r>
      <w:r w:rsidR="00000000" w:rsidRPr="00033231">
        <w:t>avons jamais été connus que pauvres</w:t>
      </w:r>
      <w:r>
        <w:t>.</w:t>
      </w:r>
    </w:p>
    <w:p w14:paraId="1D73193F" w14:textId="77777777" w:rsidR="004F69D6" w:rsidRDefault="004F69D6" w:rsidP="0021796F">
      <w:r>
        <w:t>— </w:t>
      </w:r>
      <w:r w:rsidR="00000000" w:rsidRPr="00033231">
        <w:t>Précisément</w:t>
      </w:r>
      <w:r>
        <w:t xml:space="preserve">, </w:t>
      </w:r>
      <w:r w:rsidR="00000000" w:rsidRPr="00033231">
        <w:t>et ainsi le genre humain est mercenaire</w:t>
      </w:r>
      <w:r>
        <w:t xml:space="preserve">. </w:t>
      </w:r>
      <w:r w:rsidR="00000000" w:rsidRPr="00033231">
        <w:t>En outre</w:t>
      </w:r>
      <w:r>
        <w:t xml:space="preserve">, </w:t>
      </w:r>
      <w:r w:rsidR="00000000" w:rsidRPr="00033231">
        <w:t>cher frère</w:t>
      </w:r>
      <w:r>
        <w:t xml:space="preserve">, </w:t>
      </w:r>
      <w:r w:rsidR="00000000" w:rsidRPr="00033231">
        <w:t>dimanche dernier</w:t>
      </w:r>
      <w:r>
        <w:t xml:space="preserve">, </w:t>
      </w:r>
      <w:r w:rsidR="00000000" w:rsidRPr="00033231">
        <w:t>si vous vous en souvenez</w:t>
      </w:r>
      <w:r>
        <w:t xml:space="preserve">, </w:t>
      </w:r>
      <w:r w:rsidR="00000000" w:rsidRPr="00033231">
        <w:t>il faisait très-humide</w:t>
      </w:r>
      <w:r>
        <w:t xml:space="preserve"> ; </w:t>
      </w:r>
      <w:r w:rsidR="00000000" w:rsidRPr="00033231">
        <w:t>en conséquence</w:t>
      </w:r>
      <w:r>
        <w:t xml:space="preserve">, </w:t>
      </w:r>
      <w:r w:rsidR="00000000" w:rsidRPr="00033231">
        <w:t>j</w:t>
      </w:r>
      <w:r>
        <w:t>’</w:t>
      </w:r>
      <w:r w:rsidR="00000000" w:rsidRPr="00033231">
        <w:t>allai à l</w:t>
      </w:r>
      <w:r>
        <w:t>’</w:t>
      </w:r>
      <w:r w:rsidR="00000000" w:rsidRPr="00033231">
        <w:t>église avec mes jolis sabots noirs</w:t>
      </w:r>
      <w:r>
        <w:t xml:space="preserve">, </w:t>
      </w:r>
      <w:r w:rsidR="00000000" w:rsidRPr="00033231">
        <w:t>objets que l</w:t>
      </w:r>
      <w:r>
        <w:t>’</w:t>
      </w:r>
      <w:r w:rsidR="00000000" w:rsidRPr="00033231">
        <w:t>on ne porterait pas dans une ville élégante</w:t>
      </w:r>
      <w:r>
        <w:t xml:space="preserve">, </w:t>
      </w:r>
      <w:r w:rsidR="00000000" w:rsidRPr="00033231">
        <w:t>mais que j</w:t>
      </w:r>
      <w:r>
        <w:t>’</w:t>
      </w:r>
      <w:r w:rsidR="00000000" w:rsidRPr="00033231">
        <w:t>ai toujours eu coutume de porter à la ca</w:t>
      </w:r>
      <w:r w:rsidR="00000000" w:rsidRPr="00033231">
        <w:t>m</w:t>
      </w:r>
      <w:r w:rsidR="00000000" w:rsidRPr="00033231">
        <w:t>pagne pour marcher dans les chemins boueux</w:t>
      </w:r>
      <w:r>
        <w:t xml:space="preserve">. </w:t>
      </w:r>
      <w:r w:rsidR="00000000" w:rsidRPr="00033231">
        <w:t>Eh bien</w:t>
      </w:r>
      <w:r>
        <w:t xml:space="preserve"> ! </w:t>
      </w:r>
      <w:r w:rsidR="00000000" w:rsidRPr="00033231">
        <w:t>le cro</w:t>
      </w:r>
      <w:r w:rsidR="00000000" w:rsidRPr="00033231">
        <w:t>i</w:t>
      </w:r>
      <w:r w:rsidR="00000000" w:rsidRPr="00033231">
        <w:t>riez-vous</w:t>
      </w:r>
      <w:r>
        <w:t xml:space="preserve"> ? </w:t>
      </w:r>
      <w:r w:rsidR="00000000" w:rsidRPr="00033231">
        <w:t>lorsque je traversais la nef</w:t>
      </w:r>
      <w:r>
        <w:t xml:space="preserve">, </w:t>
      </w:r>
      <w:r w:rsidR="00000000" w:rsidRPr="00033231">
        <w:t>grave et calme</w:t>
      </w:r>
      <w:r>
        <w:t xml:space="preserve">, </w:t>
      </w:r>
      <w:r w:rsidR="00000000" w:rsidRPr="00033231">
        <w:t>comme c</w:t>
      </w:r>
      <w:r>
        <w:t>’</w:t>
      </w:r>
      <w:r w:rsidR="00000000" w:rsidRPr="00033231">
        <w:t>est mon habitude</w:t>
      </w:r>
      <w:r>
        <w:t xml:space="preserve">, </w:t>
      </w:r>
      <w:r w:rsidR="00000000" w:rsidRPr="00033231">
        <w:t>quatre ladies et autant de gentlemen se sont mis à rire en se cachant le visage derrière leur livre de prières</w:t>
      </w:r>
      <w:r>
        <w:t>.</w:t>
      </w:r>
    </w:p>
    <w:p w14:paraId="7E9E906F" w14:textId="77777777" w:rsidR="004F69D6" w:rsidRDefault="004F69D6" w:rsidP="0021796F">
      <w:r>
        <w:lastRenderedPageBreak/>
        <w:t>— </w:t>
      </w:r>
      <w:r w:rsidR="00000000" w:rsidRPr="00033231">
        <w:t>Bien</w:t>
      </w:r>
      <w:r>
        <w:t xml:space="preserve">, </w:t>
      </w:r>
      <w:r w:rsidR="00000000" w:rsidRPr="00033231">
        <w:t>bien</w:t>
      </w:r>
      <w:r>
        <w:t xml:space="preserve"> ! </w:t>
      </w:r>
      <w:r w:rsidR="00000000" w:rsidRPr="00033231">
        <w:t>Ne mettez plus de sabots</w:t>
      </w:r>
      <w:r>
        <w:t xml:space="preserve">, </w:t>
      </w:r>
      <w:r w:rsidR="00000000" w:rsidRPr="00033231">
        <w:t>alors</w:t>
      </w:r>
      <w:r>
        <w:t xml:space="preserve"> ; </w:t>
      </w:r>
      <w:r w:rsidR="00000000" w:rsidRPr="00033231">
        <w:t>je vous ai déjà dit que je pensais que ce n</w:t>
      </w:r>
      <w:r>
        <w:t>’</w:t>
      </w:r>
      <w:r w:rsidR="00000000" w:rsidRPr="00033231">
        <w:t>était pas ce qui convenait en ce pays</w:t>
      </w:r>
      <w:r>
        <w:t>.</w:t>
      </w:r>
    </w:p>
    <w:p w14:paraId="42561E1B" w14:textId="77777777" w:rsidR="004F69D6" w:rsidRDefault="004F69D6" w:rsidP="0021796F">
      <w:r>
        <w:t>— </w:t>
      </w:r>
      <w:r w:rsidR="00000000" w:rsidRPr="00033231">
        <w:t>Mais</w:t>
      </w:r>
      <w:r>
        <w:t xml:space="preserve">, </w:t>
      </w:r>
      <w:r w:rsidR="00000000" w:rsidRPr="00033231">
        <w:t>mon frère</w:t>
      </w:r>
      <w:r>
        <w:t xml:space="preserve">, </w:t>
      </w:r>
      <w:r w:rsidR="00000000" w:rsidRPr="00033231">
        <w:t>ce ne sont pas des sabots communs comme en portent les paysans</w:t>
      </w:r>
      <w:r>
        <w:t xml:space="preserve">. </w:t>
      </w:r>
      <w:r w:rsidR="00000000" w:rsidRPr="00033231">
        <w:t>Ce sont des sabots noirs</w:t>
      </w:r>
      <w:r>
        <w:t xml:space="preserve">, </w:t>
      </w:r>
      <w:r w:rsidR="00000000" w:rsidRPr="00033231">
        <w:t>très-propres</w:t>
      </w:r>
      <w:r>
        <w:t xml:space="preserve">, </w:t>
      </w:r>
      <w:r w:rsidR="00000000" w:rsidRPr="00033231">
        <w:t>très-convenables</w:t>
      </w:r>
      <w:r>
        <w:t xml:space="preserve">. </w:t>
      </w:r>
      <w:r w:rsidR="00000000" w:rsidRPr="00033231">
        <w:t>À Mons</w:t>
      </w:r>
      <w:r>
        <w:t xml:space="preserve">, </w:t>
      </w:r>
      <w:r w:rsidR="00000000" w:rsidRPr="00033231">
        <w:t>à Leuze</w:t>
      </w:r>
      <w:r>
        <w:t xml:space="preserve">, </w:t>
      </w:r>
      <w:r w:rsidR="00000000" w:rsidRPr="00033231">
        <w:t>villes peu éloignées de l</w:t>
      </w:r>
      <w:r>
        <w:t>’</w:t>
      </w:r>
      <w:r w:rsidR="00000000" w:rsidRPr="00033231">
        <w:t>élégante capitale</w:t>
      </w:r>
      <w:r>
        <w:t xml:space="preserve">, </w:t>
      </w:r>
      <w:r w:rsidR="00000000" w:rsidRPr="00033231">
        <w:t>de Bruxelles</w:t>
      </w:r>
      <w:r>
        <w:t xml:space="preserve">, </w:t>
      </w:r>
      <w:r w:rsidR="00000000" w:rsidRPr="00033231">
        <w:t>il est très-rare que les gens les plus respectables portent autre chose pendant l</w:t>
      </w:r>
      <w:r>
        <w:t>’</w:t>
      </w:r>
      <w:r w:rsidR="00000000" w:rsidRPr="00033231">
        <w:t>hiver</w:t>
      </w:r>
      <w:r>
        <w:t xml:space="preserve">. </w:t>
      </w:r>
      <w:r w:rsidR="00000000" w:rsidRPr="00033231">
        <w:t>Que quelqu</w:t>
      </w:r>
      <w:r>
        <w:t>’</w:t>
      </w:r>
      <w:r w:rsidR="00000000" w:rsidRPr="00033231">
        <w:t>un essaye donc de piétiner dans la boue des chaussées flamandes avec des brodequins de Paris</w:t>
      </w:r>
      <w:r>
        <w:t xml:space="preserve">, </w:t>
      </w:r>
      <w:r w:rsidR="00000000" w:rsidRPr="00033231">
        <w:t>et il m</w:t>
      </w:r>
      <w:r>
        <w:t>’</w:t>
      </w:r>
      <w:r w:rsidR="00000000" w:rsidRPr="00033231">
        <w:t>en dira des no</w:t>
      </w:r>
      <w:r w:rsidR="00000000" w:rsidRPr="00033231">
        <w:t>u</w:t>
      </w:r>
      <w:r w:rsidR="00000000" w:rsidRPr="00033231">
        <w:t>velles</w:t>
      </w:r>
      <w:r>
        <w:t>.</w:t>
      </w:r>
    </w:p>
    <w:p w14:paraId="7D0A9C7C" w14:textId="77777777" w:rsidR="004F69D6" w:rsidRDefault="004F69D6" w:rsidP="0021796F">
      <w:r>
        <w:t>— </w:t>
      </w:r>
      <w:r w:rsidR="00000000" w:rsidRPr="00033231">
        <w:t>Laissez là Mons et les chaussées flamandes</w:t>
      </w:r>
      <w:r>
        <w:t xml:space="preserve"> ; </w:t>
      </w:r>
      <w:r w:rsidR="00000000" w:rsidRPr="00033231">
        <w:t>faites à R</w:t>
      </w:r>
      <w:r w:rsidR="00000000" w:rsidRPr="00033231">
        <w:t>o</w:t>
      </w:r>
      <w:r w:rsidR="00000000" w:rsidRPr="00033231">
        <w:t>me ce que font les Romains</w:t>
      </w:r>
      <w:r>
        <w:t xml:space="preserve"> ; </w:t>
      </w:r>
      <w:r w:rsidR="00000000" w:rsidRPr="00033231">
        <w:t>quant à la camisole et au jupon</w:t>
      </w:r>
      <w:r>
        <w:t xml:space="preserve">, </w:t>
      </w:r>
      <w:r w:rsidR="00000000" w:rsidRPr="00033231">
        <w:t>je n</w:t>
      </w:r>
      <w:r>
        <w:t>’</w:t>
      </w:r>
      <w:r w:rsidR="00000000" w:rsidRPr="00033231">
        <w:t>ai pas d</w:t>
      </w:r>
      <w:r>
        <w:t>’</w:t>
      </w:r>
      <w:r w:rsidR="00000000" w:rsidRPr="00033231">
        <w:t>opinion là-dessus</w:t>
      </w:r>
      <w:r>
        <w:t xml:space="preserve">. </w:t>
      </w:r>
      <w:r w:rsidR="00000000" w:rsidRPr="00033231">
        <w:t>Je n</w:t>
      </w:r>
      <w:r>
        <w:t>’</w:t>
      </w:r>
      <w:r w:rsidR="00000000" w:rsidRPr="00033231">
        <w:t>ai jamais vu une lady porter de semblables vêtements</w:t>
      </w:r>
      <w:r>
        <w:t xml:space="preserve">. </w:t>
      </w:r>
      <w:r w:rsidR="00000000" w:rsidRPr="00033231">
        <w:t xml:space="preserve">Demandez à Caroline </w:t>
      </w:r>
      <w:proofErr w:type="spellStart"/>
      <w:r w:rsidR="00000000" w:rsidRPr="00033231">
        <w:t>Helstone</w:t>
      </w:r>
      <w:proofErr w:type="spellEnd"/>
      <w:r>
        <w:t>.</w:t>
      </w:r>
    </w:p>
    <w:p w14:paraId="0998E3BF" w14:textId="77777777" w:rsidR="004F69D6" w:rsidRDefault="004F69D6" w:rsidP="0021796F">
      <w:r>
        <w:t>— </w:t>
      </w:r>
      <w:r w:rsidR="00000000" w:rsidRPr="00033231">
        <w:t>Caroline</w:t>
      </w:r>
      <w:r>
        <w:t xml:space="preserve"> ! </w:t>
      </w:r>
      <w:r w:rsidR="00000000" w:rsidRPr="00033231">
        <w:t>Que je demande à Caroline</w:t>
      </w:r>
      <w:r>
        <w:t xml:space="preserve"> ? </w:t>
      </w:r>
      <w:r w:rsidR="00000000" w:rsidRPr="00033231">
        <w:t>Que je la consulte sur ma toilette</w:t>
      </w:r>
      <w:r>
        <w:t xml:space="preserve"> ? </w:t>
      </w:r>
      <w:r w:rsidR="00000000" w:rsidRPr="00033231">
        <w:t>Mais c</w:t>
      </w:r>
      <w:r>
        <w:t>’</w:t>
      </w:r>
      <w:r w:rsidR="00000000" w:rsidRPr="00033231">
        <w:t>est elle qui devrait me consulter sur tous les points</w:t>
      </w:r>
      <w:r>
        <w:t xml:space="preserve"> ; </w:t>
      </w:r>
      <w:r w:rsidR="00000000" w:rsidRPr="00033231">
        <w:t>c</w:t>
      </w:r>
      <w:r>
        <w:t>’</w:t>
      </w:r>
      <w:r w:rsidR="00000000" w:rsidRPr="00033231">
        <w:t>est une enfant</w:t>
      </w:r>
      <w:r>
        <w:t>.</w:t>
      </w:r>
    </w:p>
    <w:p w14:paraId="6048DD1A" w14:textId="77777777" w:rsidR="004F69D6" w:rsidRDefault="004F69D6" w:rsidP="0021796F">
      <w:r>
        <w:t>— </w:t>
      </w:r>
      <w:r w:rsidR="00000000" w:rsidRPr="00033231">
        <w:t>Elle a dix-huit ans</w:t>
      </w:r>
      <w:r>
        <w:t xml:space="preserve">, </w:t>
      </w:r>
      <w:r w:rsidR="00000000" w:rsidRPr="00033231">
        <w:t>ou tout au moins dix-sept</w:t>
      </w:r>
      <w:r>
        <w:t xml:space="preserve"> ; </w:t>
      </w:r>
      <w:r w:rsidR="00000000" w:rsidRPr="00033231">
        <w:t>elle est d</w:t>
      </w:r>
      <w:r>
        <w:t>’</w:t>
      </w:r>
      <w:r w:rsidR="00000000" w:rsidRPr="00033231">
        <w:t>âge à savoir tout ce qui concerne les robes</w:t>
      </w:r>
      <w:r>
        <w:t xml:space="preserve">, </w:t>
      </w:r>
      <w:r w:rsidR="00000000" w:rsidRPr="00033231">
        <w:t>les jupes et les chaussures</w:t>
      </w:r>
      <w:r>
        <w:t>.</w:t>
      </w:r>
    </w:p>
    <w:p w14:paraId="383E1825" w14:textId="77777777" w:rsidR="004F69D6" w:rsidRDefault="004F69D6" w:rsidP="0021796F">
      <w:r>
        <w:t>— </w:t>
      </w:r>
      <w:r w:rsidR="00000000" w:rsidRPr="00033231">
        <w:t>Ne gâtez pas Caroline</w:t>
      </w:r>
      <w:r>
        <w:t xml:space="preserve">, </w:t>
      </w:r>
      <w:r w:rsidR="00000000" w:rsidRPr="00033231">
        <w:t>je vous en prie</w:t>
      </w:r>
      <w:r>
        <w:t xml:space="preserve">, </w:t>
      </w:r>
      <w:r w:rsidR="00000000" w:rsidRPr="00033231">
        <w:t>mon frère</w:t>
      </w:r>
      <w:r>
        <w:t xml:space="preserve"> ; </w:t>
      </w:r>
      <w:r w:rsidR="00000000" w:rsidRPr="00033231">
        <w:t>ne lui donnez pas plus d</w:t>
      </w:r>
      <w:r>
        <w:t>’</w:t>
      </w:r>
      <w:r w:rsidR="00000000" w:rsidRPr="00033231">
        <w:t>importance qu</w:t>
      </w:r>
      <w:r>
        <w:t>’</w:t>
      </w:r>
      <w:r w:rsidR="00000000" w:rsidRPr="00033231">
        <w:t>elle n</w:t>
      </w:r>
      <w:r>
        <w:t>’</w:t>
      </w:r>
      <w:r w:rsidR="00000000" w:rsidRPr="00033231">
        <w:t>en doit avoir</w:t>
      </w:r>
      <w:r>
        <w:t xml:space="preserve">. </w:t>
      </w:r>
      <w:r w:rsidR="00000000" w:rsidRPr="00033231">
        <w:t>À présent</w:t>
      </w:r>
      <w:r>
        <w:t xml:space="preserve">, </w:t>
      </w:r>
      <w:r w:rsidR="00000000" w:rsidRPr="00033231">
        <w:t>elle est modeste</w:t>
      </w:r>
      <w:r>
        <w:t xml:space="preserve">, </w:t>
      </w:r>
      <w:r w:rsidR="00000000" w:rsidRPr="00033231">
        <w:t>sans prétentions</w:t>
      </w:r>
      <w:r>
        <w:t xml:space="preserve"> ; </w:t>
      </w:r>
      <w:r w:rsidR="00000000" w:rsidRPr="00033231">
        <w:t>gardons-la ainsi</w:t>
      </w:r>
      <w:r>
        <w:t>.</w:t>
      </w:r>
    </w:p>
    <w:p w14:paraId="10E1AB80" w14:textId="77777777" w:rsidR="004F69D6" w:rsidRDefault="004F69D6" w:rsidP="0021796F">
      <w:r>
        <w:t>— </w:t>
      </w:r>
      <w:r w:rsidR="00000000" w:rsidRPr="00033231">
        <w:t>De tout mon cœur</w:t>
      </w:r>
      <w:r>
        <w:t xml:space="preserve"> ! </w:t>
      </w:r>
      <w:r w:rsidR="00000000" w:rsidRPr="00033231">
        <w:t>Viendra-t-elle ce matin</w:t>
      </w:r>
      <w:r>
        <w:t> ?</w:t>
      </w:r>
    </w:p>
    <w:p w14:paraId="23396162" w14:textId="77777777" w:rsidR="004F69D6" w:rsidRDefault="004F69D6" w:rsidP="0021796F">
      <w:r>
        <w:t>— </w:t>
      </w:r>
      <w:r w:rsidR="00000000" w:rsidRPr="00033231">
        <w:t>Elle viendra à dix heures</w:t>
      </w:r>
      <w:r>
        <w:t xml:space="preserve">, </w:t>
      </w:r>
      <w:r w:rsidR="00000000" w:rsidRPr="00033231">
        <w:t>comme d</w:t>
      </w:r>
      <w:r>
        <w:t>’</w:t>
      </w:r>
      <w:r w:rsidR="00000000" w:rsidRPr="00033231">
        <w:t>habitude</w:t>
      </w:r>
      <w:r>
        <w:t xml:space="preserve">, </w:t>
      </w:r>
      <w:r w:rsidR="00000000" w:rsidRPr="00033231">
        <w:t>prendre sa leçon de français</w:t>
      </w:r>
      <w:r>
        <w:t>.</w:t>
      </w:r>
    </w:p>
    <w:p w14:paraId="68D4CBA2" w14:textId="77777777" w:rsidR="004F69D6" w:rsidRDefault="004F69D6" w:rsidP="0021796F">
      <w:r>
        <w:t>— </w:t>
      </w:r>
      <w:r w:rsidR="00000000" w:rsidRPr="00033231">
        <w:t>Elle se moque de vous</w:t>
      </w:r>
      <w:r>
        <w:t xml:space="preserve">, </w:t>
      </w:r>
      <w:r w:rsidR="00000000" w:rsidRPr="00033231">
        <w:t>elle</w:t>
      </w:r>
      <w:r>
        <w:t> ?</w:t>
      </w:r>
    </w:p>
    <w:p w14:paraId="5BB4B42C" w14:textId="77777777" w:rsidR="004F69D6" w:rsidRDefault="004F69D6" w:rsidP="0021796F">
      <w:r>
        <w:lastRenderedPageBreak/>
        <w:t>— </w:t>
      </w:r>
      <w:r w:rsidR="00000000" w:rsidRPr="00033231">
        <w:t>Non</w:t>
      </w:r>
      <w:r>
        <w:t xml:space="preserve">, </w:t>
      </w:r>
      <w:r w:rsidR="00000000" w:rsidRPr="00033231">
        <w:t>certes</w:t>
      </w:r>
      <w:r>
        <w:t xml:space="preserve"> ; </w:t>
      </w:r>
      <w:r w:rsidR="00000000" w:rsidRPr="00033231">
        <w:t>elle m</w:t>
      </w:r>
      <w:r>
        <w:t>’</w:t>
      </w:r>
      <w:r w:rsidR="00000000" w:rsidRPr="00033231">
        <w:t>apprécie mieux que qui que ce soit</w:t>
      </w:r>
      <w:r>
        <w:t xml:space="preserve"> ; </w:t>
      </w:r>
      <w:r w:rsidR="00000000" w:rsidRPr="00033231">
        <w:t>mais elle a plus d</w:t>
      </w:r>
      <w:r>
        <w:t>’</w:t>
      </w:r>
      <w:r w:rsidR="00000000" w:rsidRPr="00033231">
        <w:t>occasions de me connaître intimement</w:t>
      </w:r>
      <w:r>
        <w:t xml:space="preserve"> ; </w:t>
      </w:r>
      <w:r w:rsidR="00000000" w:rsidRPr="00033231">
        <w:t>elle voit que j</w:t>
      </w:r>
      <w:r>
        <w:t>’</w:t>
      </w:r>
      <w:r w:rsidR="00000000" w:rsidRPr="00033231">
        <w:t>ai de l</w:t>
      </w:r>
      <w:r>
        <w:t>’</w:t>
      </w:r>
      <w:r w:rsidR="00000000" w:rsidRPr="00033231">
        <w:t>éducation</w:t>
      </w:r>
      <w:r>
        <w:t xml:space="preserve">, </w:t>
      </w:r>
      <w:r w:rsidR="00000000" w:rsidRPr="00033231">
        <w:t>de l</w:t>
      </w:r>
      <w:r>
        <w:t>’</w:t>
      </w:r>
      <w:r w:rsidR="00000000" w:rsidRPr="00033231">
        <w:t>intelligence</w:t>
      </w:r>
      <w:r>
        <w:t xml:space="preserve">, </w:t>
      </w:r>
      <w:r w:rsidR="00000000" w:rsidRPr="00033231">
        <w:t>des manières</w:t>
      </w:r>
      <w:r>
        <w:t xml:space="preserve">, </w:t>
      </w:r>
      <w:r w:rsidR="00000000" w:rsidRPr="00033231">
        <w:t>des principes</w:t>
      </w:r>
      <w:r>
        <w:t xml:space="preserve"> ; </w:t>
      </w:r>
      <w:r w:rsidR="00000000" w:rsidRPr="00033231">
        <w:t>bref</w:t>
      </w:r>
      <w:r>
        <w:t xml:space="preserve">, </w:t>
      </w:r>
      <w:r w:rsidR="00000000" w:rsidRPr="00033231">
        <w:t>tout ce qui appartient à une personne bien née et bien élevée</w:t>
      </w:r>
      <w:r>
        <w:t>.</w:t>
      </w:r>
    </w:p>
    <w:p w14:paraId="0E28DEE4" w14:textId="77777777" w:rsidR="004F69D6" w:rsidRDefault="004F69D6" w:rsidP="0021796F">
      <w:r>
        <w:t>— </w:t>
      </w:r>
      <w:r w:rsidR="00000000" w:rsidRPr="00033231">
        <w:t>L</w:t>
      </w:r>
      <w:r>
        <w:t>’</w:t>
      </w:r>
      <w:r w:rsidR="00000000" w:rsidRPr="00033231">
        <w:t>aimez-vous tout de bon</w:t>
      </w:r>
      <w:r>
        <w:t> ?</w:t>
      </w:r>
    </w:p>
    <w:p w14:paraId="5C996FCC" w14:textId="77777777" w:rsidR="004F69D6" w:rsidRDefault="004F69D6" w:rsidP="0021796F">
      <w:r>
        <w:t>— </w:t>
      </w:r>
      <w:r w:rsidR="00000000" w:rsidRPr="00033231">
        <w:t xml:space="preserve">Pour </w:t>
      </w:r>
      <w:r w:rsidR="00000000" w:rsidRPr="00033231">
        <w:rPr>
          <w:i/>
          <w:iCs/>
        </w:rPr>
        <w:t>l</w:t>
      </w:r>
      <w:r>
        <w:rPr>
          <w:i/>
          <w:iCs/>
        </w:rPr>
        <w:t>’</w:t>
      </w:r>
      <w:r w:rsidR="00000000" w:rsidRPr="00033231">
        <w:rPr>
          <w:i/>
          <w:iCs/>
        </w:rPr>
        <w:t>aimer</w:t>
      </w:r>
      <w:r>
        <w:rPr>
          <w:i/>
          <w:iCs/>
        </w:rPr>
        <w:t xml:space="preserve">, </w:t>
      </w:r>
      <w:r w:rsidR="00000000" w:rsidRPr="00033231">
        <w:t>je ne pourrais le dire</w:t>
      </w:r>
      <w:r>
        <w:t xml:space="preserve">. </w:t>
      </w:r>
      <w:r w:rsidR="00000000" w:rsidRPr="00033231">
        <w:t>Je ne suis pas de ce</w:t>
      </w:r>
      <w:r w:rsidR="00000000" w:rsidRPr="00033231">
        <w:t>l</w:t>
      </w:r>
      <w:r w:rsidR="00000000" w:rsidRPr="00033231">
        <w:t>les qui s</w:t>
      </w:r>
      <w:r>
        <w:t>’</w:t>
      </w:r>
      <w:r w:rsidR="00000000" w:rsidRPr="00033231">
        <w:t>enflamment aisément</w:t>
      </w:r>
      <w:r>
        <w:t xml:space="preserve">, </w:t>
      </w:r>
      <w:r w:rsidR="00000000" w:rsidRPr="00033231">
        <w:t>et</w:t>
      </w:r>
      <w:r>
        <w:t xml:space="preserve">, </w:t>
      </w:r>
      <w:r w:rsidR="00000000" w:rsidRPr="00033231">
        <w:t>en conséquence</w:t>
      </w:r>
      <w:r>
        <w:t xml:space="preserve">, </w:t>
      </w:r>
      <w:r w:rsidR="00000000" w:rsidRPr="00033231">
        <w:t>on peut d</w:t>
      </w:r>
      <w:r w:rsidR="00000000" w:rsidRPr="00033231">
        <w:t>a</w:t>
      </w:r>
      <w:r w:rsidR="00000000" w:rsidRPr="00033231">
        <w:t>vantage compter sur mon amitié</w:t>
      </w:r>
      <w:r>
        <w:t xml:space="preserve">. </w:t>
      </w:r>
      <w:r w:rsidR="00000000" w:rsidRPr="00033231">
        <w:t>J</w:t>
      </w:r>
      <w:r>
        <w:t>’</w:t>
      </w:r>
      <w:r w:rsidR="00000000" w:rsidRPr="00033231">
        <w:t>ai de l</w:t>
      </w:r>
      <w:r>
        <w:t>’</w:t>
      </w:r>
      <w:r w:rsidR="00000000" w:rsidRPr="00033231">
        <w:t>attachement pour elle comme ma parente</w:t>
      </w:r>
      <w:r>
        <w:t xml:space="preserve"> ; </w:t>
      </w:r>
      <w:r w:rsidR="00000000" w:rsidRPr="00033231">
        <w:t>sa position aussi m</w:t>
      </w:r>
      <w:r>
        <w:t>’</w:t>
      </w:r>
      <w:r w:rsidR="00000000" w:rsidRPr="00033231">
        <w:t>inspire de l</w:t>
      </w:r>
      <w:r>
        <w:t>’</w:t>
      </w:r>
      <w:r w:rsidR="00000000" w:rsidRPr="00033231">
        <w:t>intérêt</w:t>
      </w:r>
      <w:r>
        <w:t xml:space="preserve">, </w:t>
      </w:r>
      <w:r w:rsidR="00000000" w:rsidRPr="00033231">
        <w:t>et sa conduite comme mon élève a été jusqu</w:t>
      </w:r>
      <w:r>
        <w:t>’</w:t>
      </w:r>
      <w:r w:rsidR="00000000" w:rsidRPr="00033231">
        <w:t>ici plus susceptible d</w:t>
      </w:r>
      <w:r>
        <w:t>’</w:t>
      </w:r>
      <w:r w:rsidR="00000000" w:rsidRPr="00033231">
        <w:t>accroître que de diminuer l</w:t>
      </w:r>
      <w:r>
        <w:t>’</w:t>
      </w:r>
      <w:r w:rsidR="00000000" w:rsidRPr="00033231">
        <w:t>attachement qui provenait d</w:t>
      </w:r>
      <w:r>
        <w:t>’</w:t>
      </w:r>
      <w:r w:rsidR="00000000" w:rsidRPr="00033231">
        <w:t>autres causes</w:t>
      </w:r>
      <w:r>
        <w:t>.</w:t>
      </w:r>
    </w:p>
    <w:p w14:paraId="3D0CCADB" w14:textId="77777777" w:rsidR="004F69D6" w:rsidRDefault="004F69D6" w:rsidP="0021796F">
      <w:r>
        <w:t>— </w:t>
      </w:r>
      <w:r w:rsidR="00000000" w:rsidRPr="00033231">
        <w:t>Elle se conduit parfaitement bien aux leçons</w:t>
      </w:r>
      <w:r>
        <w:t> ?</w:t>
      </w:r>
    </w:p>
    <w:p w14:paraId="598F44B9" w14:textId="77777777" w:rsidR="004F69D6" w:rsidRDefault="004F69D6" w:rsidP="0021796F">
      <w:r>
        <w:t>— </w:t>
      </w:r>
      <w:r w:rsidR="00000000" w:rsidRPr="00033231">
        <w:t>Envers moi</w:t>
      </w:r>
      <w:r>
        <w:t xml:space="preserve">, </w:t>
      </w:r>
      <w:r w:rsidR="00000000" w:rsidRPr="00033231">
        <w:t>elle se comporte très-bien</w:t>
      </w:r>
      <w:r>
        <w:t xml:space="preserve"> ; </w:t>
      </w:r>
      <w:r w:rsidR="00000000" w:rsidRPr="00033231">
        <w:t>mais vous savez</w:t>
      </w:r>
      <w:r>
        <w:t xml:space="preserve">, </w:t>
      </w:r>
      <w:r w:rsidR="00000000" w:rsidRPr="00033231">
        <w:t>mon frère</w:t>
      </w:r>
      <w:r>
        <w:t xml:space="preserve">, </w:t>
      </w:r>
      <w:r w:rsidR="00000000" w:rsidRPr="00033231">
        <w:t>que j</w:t>
      </w:r>
      <w:r>
        <w:t>’</w:t>
      </w:r>
      <w:r w:rsidR="00000000" w:rsidRPr="00033231">
        <w:t>ai une manière de repousser la trop grande f</w:t>
      </w:r>
      <w:r w:rsidR="00000000" w:rsidRPr="00033231">
        <w:t>a</w:t>
      </w:r>
      <w:r w:rsidR="00000000" w:rsidRPr="00033231">
        <w:t>miliarité</w:t>
      </w:r>
      <w:r>
        <w:t xml:space="preserve">, </w:t>
      </w:r>
      <w:r w:rsidR="00000000" w:rsidRPr="00033231">
        <w:t>de gagner l</w:t>
      </w:r>
      <w:r>
        <w:t>’</w:t>
      </w:r>
      <w:r w:rsidR="00000000" w:rsidRPr="00033231">
        <w:t>estime et de commander le respect</w:t>
      </w:r>
      <w:r>
        <w:t xml:space="preserve">. </w:t>
      </w:r>
      <w:r w:rsidR="00000000" w:rsidRPr="00033231">
        <w:t>Néanmoins</w:t>
      </w:r>
      <w:r>
        <w:t xml:space="preserve">, </w:t>
      </w:r>
      <w:r w:rsidR="00000000" w:rsidRPr="00033231">
        <w:t>avec ma pénétration</w:t>
      </w:r>
      <w:r>
        <w:t xml:space="preserve">, </w:t>
      </w:r>
      <w:r w:rsidR="00000000" w:rsidRPr="00033231">
        <w:t>je vois clairement que Car</w:t>
      </w:r>
      <w:r w:rsidR="00000000" w:rsidRPr="00033231">
        <w:t>o</w:t>
      </w:r>
      <w:r w:rsidR="00000000" w:rsidRPr="00033231">
        <w:t>l</w:t>
      </w:r>
      <w:r w:rsidR="00000000" w:rsidRPr="00033231">
        <w:t>i</w:t>
      </w:r>
      <w:r w:rsidR="00000000" w:rsidRPr="00033231">
        <w:t>ne n</w:t>
      </w:r>
      <w:r>
        <w:t>’</w:t>
      </w:r>
      <w:r w:rsidR="00000000" w:rsidRPr="00033231">
        <w:t>est pas parfaite</w:t>
      </w:r>
      <w:r>
        <w:t xml:space="preserve"> ; </w:t>
      </w:r>
      <w:r w:rsidR="00000000" w:rsidRPr="00033231">
        <w:t>elle laisse beaucoup à désirer</w:t>
      </w:r>
      <w:r>
        <w:t>.</w:t>
      </w:r>
    </w:p>
    <w:p w14:paraId="5456861D" w14:textId="77777777" w:rsidR="004F69D6" w:rsidRDefault="004F69D6" w:rsidP="0021796F">
      <w:r>
        <w:t>— </w:t>
      </w:r>
      <w:r w:rsidR="00000000" w:rsidRPr="00033231">
        <w:t>Donnez-moi une dernière tasse de café</w:t>
      </w:r>
      <w:r>
        <w:t xml:space="preserve">, </w:t>
      </w:r>
      <w:r w:rsidR="00000000" w:rsidRPr="00033231">
        <w:t>et</w:t>
      </w:r>
      <w:r>
        <w:t xml:space="preserve">, </w:t>
      </w:r>
      <w:r w:rsidR="00000000" w:rsidRPr="00033231">
        <w:t>pendant que je la prendrai</w:t>
      </w:r>
      <w:r>
        <w:t xml:space="preserve">, </w:t>
      </w:r>
      <w:r w:rsidR="00000000" w:rsidRPr="00033231">
        <w:t>vous m</w:t>
      </w:r>
      <w:r>
        <w:t>’</w:t>
      </w:r>
      <w:r w:rsidR="00000000" w:rsidRPr="00033231">
        <w:t>amuserez avec le détail de ses défauts</w:t>
      </w:r>
      <w:r>
        <w:t>.</w:t>
      </w:r>
    </w:p>
    <w:p w14:paraId="108C9596" w14:textId="77777777" w:rsidR="004F69D6" w:rsidRDefault="004F69D6" w:rsidP="0021796F">
      <w:r>
        <w:t>— </w:t>
      </w:r>
      <w:r w:rsidR="00000000" w:rsidRPr="00033231">
        <w:t>Mon cher frère</w:t>
      </w:r>
      <w:r>
        <w:t xml:space="preserve">, </w:t>
      </w:r>
      <w:r w:rsidR="00000000" w:rsidRPr="00033231">
        <w:t>je suis heureuse de vous voir déjeuner de bon appétit après la nuit fatigante que vous avez passée</w:t>
      </w:r>
      <w:r>
        <w:t xml:space="preserve">. </w:t>
      </w:r>
      <w:r w:rsidR="00000000" w:rsidRPr="00033231">
        <w:t>Car</w:t>
      </w:r>
      <w:r w:rsidR="00000000" w:rsidRPr="00033231">
        <w:t>o</w:t>
      </w:r>
      <w:r w:rsidR="00000000" w:rsidRPr="00033231">
        <w:t>l</w:t>
      </w:r>
      <w:r w:rsidR="00000000" w:rsidRPr="00033231">
        <w:t>i</w:t>
      </w:r>
      <w:r w:rsidR="00000000" w:rsidRPr="00033231">
        <w:t>ne</w:t>
      </w:r>
      <w:r>
        <w:t xml:space="preserve">, </w:t>
      </w:r>
      <w:r w:rsidR="00000000" w:rsidRPr="00033231">
        <w:t>donc</w:t>
      </w:r>
      <w:r>
        <w:t xml:space="preserve">, </w:t>
      </w:r>
      <w:r w:rsidR="00000000" w:rsidRPr="00033231">
        <w:t>a des défauts</w:t>
      </w:r>
      <w:r>
        <w:t xml:space="preserve"> ; </w:t>
      </w:r>
      <w:r w:rsidR="00000000" w:rsidRPr="00033231">
        <w:t>mais entre mes mains</w:t>
      </w:r>
      <w:r>
        <w:t xml:space="preserve">, </w:t>
      </w:r>
      <w:r w:rsidR="00000000" w:rsidRPr="00033231">
        <w:t>et grâce à mes soins maternels</w:t>
      </w:r>
      <w:r>
        <w:t xml:space="preserve">, </w:t>
      </w:r>
      <w:r w:rsidR="00000000" w:rsidRPr="00033231">
        <w:t>elle s</w:t>
      </w:r>
      <w:r>
        <w:t>’</w:t>
      </w:r>
      <w:r w:rsidR="00000000" w:rsidRPr="00033231">
        <w:t xml:space="preserve">en </w:t>
      </w:r>
      <w:r w:rsidR="00000000" w:rsidRPr="00033231">
        <w:rPr>
          <w:lang w:eastAsia="ar-SA"/>
        </w:rPr>
        <w:t>corrigera</w:t>
      </w:r>
      <w:r>
        <w:rPr>
          <w:lang w:val="en-US"/>
        </w:rPr>
        <w:t xml:space="preserve">. </w:t>
      </w:r>
      <w:r w:rsidR="00000000" w:rsidRPr="00033231">
        <w:rPr>
          <w:lang w:eastAsia="ar-SA"/>
        </w:rPr>
        <w:t>Il</w:t>
      </w:r>
      <w:r w:rsidR="00000000" w:rsidRPr="00033231">
        <w:rPr>
          <w:lang w:val="en-US"/>
        </w:rPr>
        <w:t xml:space="preserve"> </w:t>
      </w:r>
      <w:r w:rsidR="00000000" w:rsidRPr="00033231">
        <w:t xml:space="preserve">y a </w:t>
      </w:r>
      <w:proofErr w:type="spellStart"/>
      <w:r w:rsidR="00000000" w:rsidRPr="00033231">
        <w:t>en</w:t>
      </w:r>
      <w:proofErr w:type="spellEnd"/>
      <w:r w:rsidR="00000000" w:rsidRPr="00033231">
        <w:t xml:space="preserve"> elle quelque chose</w:t>
      </w:r>
      <w:r>
        <w:t xml:space="preserve">, </w:t>
      </w:r>
      <w:r w:rsidR="00000000" w:rsidRPr="00033231">
        <w:t>une réserve</w:t>
      </w:r>
      <w:r>
        <w:t xml:space="preserve">, </w:t>
      </w:r>
      <w:r w:rsidR="00000000" w:rsidRPr="00033231">
        <w:t>je pense</w:t>
      </w:r>
      <w:r>
        <w:t xml:space="preserve">, </w:t>
      </w:r>
      <w:r w:rsidR="00000000" w:rsidRPr="00033231">
        <w:t>que je n</w:t>
      </w:r>
      <w:r>
        <w:t>’</w:t>
      </w:r>
      <w:r w:rsidR="00000000" w:rsidRPr="00033231">
        <w:t>aime pas tout à fait</w:t>
      </w:r>
      <w:r>
        <w:t xml:space="preserve">, </w:t>
      </w:r>
      <w:r w:rsidR="00000000" w:rsidRPr="00033231">
        <w:t>parce qu</w:t>
      </w:r>
      <w:r>
        <w:t>’</w:t>
      </w:r>
      <w:r w:rsidR="00000000" w:rsidRPr="00033231">
        <w:t>elle n</w:t>
      </w:r>
      <w:r>
        <w:t>’</w:t>
      </w:r>
      <w:r w:rsidR="00000000" w:rsidRPr="00033231">
        <w:t>est pas suffisamment enfantine et soumise</w:t>
      </w:r>
      <w:r>
        <w:t xml:space="preserve"> ; </w:t>
      </w:r>
      <w:r w:rsidR="00000000" w:rsidRPr="00033231">
        <w:t>il y a dans sa n</w:t>
      </w:r>
      <w:r w:rsidR="00000000" w:rsidRPr="00033231">
        <w:t>a</w:t>
      </w:r>
      <w:r w:rsidR="00000000" w:rsidRPr="00033231">
        <w:t>ture des éclairs d</w:t>
      </w:r>
      <w:r>
        <w:t>’</w:t>
      </w:r>
      <w:r w:rsidR="00000000" w:rsidRPr="00033231">
        <w:t>impatience qui me déroutent</w:t>
      </w:r>
      <w:r>
        <w:t xml:space="preserve">. </w:t>
      </w:r>
      <w:r w:rsidR="00000000" w:rsidRPr="00033231">
        <w:t>Néanmoins</w:t>
      </w:r>
      <w:r>
        <w:t xml:space="preserve">, </w:t>
      </w:r>
      <w:r w:rsidR="00000000" w:rsidRPr="00033231">
        <w:t>elle est ordinairement fort tranquille</w:t>
      </w:r>
      <w:r>
        <w:t xml:space="preserve">, </w:t>
      </w:r>
      <w:r w:rsidR="00000000" w:rsidRPr="00033231">
        <w:lastRenderedPageBreak/>
        <w:t>trop triste et trop rêveuse quelquefois</w:t>
      </w:r>
      <w:r>
        <w:t xml:space="preserve">. </w:t>
      </w:r>
      <w:r w:rsidR="00000000" w:rsidRPr="00033231">
        <w:t>Avec le temps</w:t>
      </w:r>
      <w:r>
        <w:t xml:space="preserve">, </w:t>
      </w:r>
      <w:r w:rsidR="00000000" w:rsidRPr="00033231">
        <w:t>certainement</w:t>
      </w:r>
      <w:r>
        <w:t xml:space="preserve">, </w:t>
      </w:r>
      <w:r w:rsidR="00000000" w:rsidRPr="00033231">
        <w:t>je la rendrai unifo</w:t>
      </w:r>
      <w:r w:rsidR="00000000" w:rsidRPr="00033231">
        <w:t>r</w:t>
      </w:r>
      <w:r w:rsidR="00000000" w:rsidRPr="00033231">
        <w:t>mément calme et bienséante</w:t>
      </w:r>
      <w:r>
        <w:t xml:space="preserve">, </w:t>
      </w:r>
      <w:r w:rsidR="00000000" w:rsidRPr="00033231">
        <w:t>et elle cessera d</w:t>
      </w:r>
      <w:r>
        <w:t>’</w:t>
      </w:r>
      <w:r w:rsidR="00000000" w:rsidRPr="00033231">
        <w:t>être bizarre et pensive</w:t>
      </w:r>
      <w:r>
        <w:t xml:space="preserve">. </w:t>
      </w:r>
      <w:r w:rsidR="00000000" w:rsidRPr="00033231">
        <w:t>Je désapprouve toujours ce que je ne puis comprendre</w:t>
      </w:r>
      <w:r>
        <w:t>.</w:t>
      </w:r>
    </w:p>
    <w:p w14:paraId="22291BDB" w14:textId="77777777" w:rsidR="004F69D6" w:rsidRDefault="004F69D6" w:rsidP="0021796F">
      <w:r>
        <w:t>— </w:t>
      </w:r>
      <w:r w:rsidR="00000000" w:rsidRPr="00033231">
        <w:t>Je ne vous comprends pas</w:t>
      </w:r>
      <w:r>
        <w:t xml:space="preserve"> : </w:t>
      </w:r>
      <w:r w:rsidR="00000000" w:rsidRPr="00033231">
        <w:t>qu</w:t>
      </w:r>
      <w:r>
        <w:t>’</w:t>
      </w:r>
      <w:r w:rsidR="00000000" w:rsidRPr="00033231">
        <w:t>entendez-vous par éclairs d</w:t>
      </w:r>
      <w:r>
        <w:t>’</w:t>
      </w:r>
      <w:r w:rsidR="00000000" w:rsidRPr="00033231">
        <w:t>impatience</w:t>
      </w:r>
      <w:r>
        <w:t xml:space="preserve">, </w:t>
      </w:r>
      <w:r w:rsidR="00000000" w:rsidRPr="00033231">
        <w:t>par exemple</w:t>
      </w:r>
      <w:r>
        <w:t> ?</w:t>
      </w:r>
    </w:p>
    <w:p w14:paraId="0EA716A2" w14:textId="77777777" w:rsidR="004F69D6" w:rsidRDefault="004F69D6" w:rsidP="0021796F">
      <w:r>
        <w:t>— </w:t>
      </w:r>
      <w:r w:rsidR="00000000" w:rsidRPr="00033231">
        <w:t>Un exemple vous fera peut-être mieux comprendre ce que je veux vous dire</w:t>
      </w:r>
      <w:r>
        <w:t xml:space="preserve">. </w:t>
      </w:r>
      <w:r w:rsidR="00000000" w:rsidRPr="00033231">
        <w:t>Vous savez que de temps à autre je lui fais lire de la poésie française</w:t>
      </w:r>
      <w:r>
        <w:t xml:space="preserve">, </w:t>
      </w:r>
      <w:r w:rsidR="00000000" w:rsidRPr="00033231">
        <w:t>pour l</w:t>
      </w:r>
      <w:r>
        <w:t>’</w:t>
      </w:r>
      <w:r w:rsidR="00000000" w:rsidRPr="00033231">
        <w:t>exercer dans la prononciation</w:t>
      </w:r>
      <w:r>
        <w:t xml:space="preserve">. </w:t>
      </w:r>
      <w:r w:rsidR="00000000" w:rsidRPr="00033231">
        <w:t>Elle a</w:t>
      </w:r>
      <w:r>
        <w:t xml:space="preserve">, </w:t>
      </w:r>
      <w:r w:rsidR="00000000" w:rsidRPr="00033231">
        <w:t>dans le cours de ses leçons</w:t>
      </w:r>
      <w:r>
        <w:t xml:space="preserve">, </w:t>
      </w:r>
      <w:r w:rsidR="00000000" w:rsidRPr="00033231">
        <w:t>beaucoup lu Corneille et R</w:t>
      </w:r>
      <w:r w:rsidR="00000000" w:rsidRPr="00033231">
        <w:t>a</w:t>
      </w:r>
      <w:r w:rsidR="00000000" w:rsidRPr="00033231">
        <w:t>cine</w:t>
      </w:r>
      <w:r>
        <w:t xml:space="preserve">, </w:t>
      </w:r>
      <w:r w:rsidR="00000000" w:rsidRPr="00033231">
        <w:t>avec un sobre et ferme esprit que j</w:t>
      </w:r>
      <w:r>
        <w:t>’</w:t>
      </w:r>
      <w:r w:rsidR="00000000" w:rsidRPr="00033231">
        <w:t>approuve</w:t>
      </w:r>
      <w:r>
        <w:t xml:space="preserve">. </w:t>
      </w:r>
      <w:r w:rsidR="00000000" w:rsidRPr="00033231">
        <w:t>De temps à autre elle montrait</w:t>
      </w:r>
      <w:r>
        <w:t xml:space="preserve">, </w:t>
      </w:r>
      <w:r w:rsidR="00000000" w:rsidRPr="00033231">
        <w:t>pendant la lecture de ces auteurs estimés</w:t>
      </w:r>
      <w:r>
        <w:t xml:space="preserve">, </w:t>
      </w:r>
      <w:r w:rsidR="00000000" w:rsidRPr="00033231">
        <w:t>une langueur qui tenait plus de l</w:t>
      </w:r>
      <w:r>
        <w:t>’</w:t>
      </w:r>
      <w:r w:rsidR="00000000" w:rsidRPr="00033231">
        <w:t>apathie que de la sobriété</w:t>
      </w:r>
      <w:r>
        <w:t xml:space="preserve">, </w:t>
      </w:r>
      <w:r w:rsidR="00000000" w:rsidRPr="00033231">
        <w:t>et l</w:t>
      </w:r>
      <w:r>
        <w:t>’</w:t>
      </w:r>
      <w:r w:rsidR="00000000" w:rsidRPr="00033231">
        <w:t>apathie est ce que je ne peux souffrir chez ceux qui ont le bo</w:t>
      </w:r>
      <w:r w:rsidR="00000000" w:rsidRPr="00033231">
        <w:t>n</w:t>
      </w:r>
      <w:r w:rsidR="00000000" w:rsidRPr="00033231">
        <w:t>heur de recevoir mes leçons</w:t>
      </w:r>
      <w:r>
        <w:t xml:space="preserve"> ; </w:t>
      </w:r>
      <w:r w:rsidR="00000000" w:rsidRPr="00033231">
        <w:t>de plus</w:t>
      </w:r>
      <w:r>
        <w:t xml:space="preserve">, </w:t>
      </w:r>
      <w:r w:rsidR="00000000" w:rsidRPr="00033231">
        <w:t>on ne doit pas se montrer apathique à la lecture de chefs-d</w:t>
      </w:r>
      <w:r>
        <w:t>’</w:t>
      </w:r>
      <w:r w:rsidR="00000000" w:rsidRPr="00033231">
        <w:t>œuvre</w:t>
      </w:r>
      <w:r>
        <w:t xml:space="preserve">. </w:t>
      </w:r>
      <w:r w:rsidR="00000000" w:rsidRPr="00033231">
        <w:t>L</w:t>
      </w:r>
      <w:r>
        <w:t>’</w:t>
      </w:r>
      <w:r w:rsidR="00000000" w:rsidRPr="00033231">
        <w:t>autre jour</w:t>
      </w:r>
      <w:r>
        <w:t xml:space="preserve">, </w:t>
      </w:r>
      <w:r w:rsidR="00000000" w:rsidRPr="00033231">
        <w:t>je lui mis entre les mains un volume de poésies fugitives</w:t>
      </w:r>
      <w:r>
        <w:t xml:space="preserve"> ; </w:t>
      </w:r>
      <w:r w:rsidR="00000000" w:rsidRPr="00033231">
        <w:t>je l</w:t>
      </w:r>
      <w:r>
        <w:t>’</w:t>
      </w:r>
      <w:r w:rsidR="00000000" w:rsidRPr="00033231">
        <w:t>envoyai à la fenêtre pour en apprendre une par cœur</w:t>
      </w:r>
      <w:r>
        <w:t xml:space="preserve">, </w:t>
      </w:r>
      <w:r w:rsidR="00000000" w:rsidRPr="00033231">
        <w:t>et</w:t>
      </w:r>
      <w:r>
        <w:t xml:space="preserve">, </w:t>
      </w:r>
      <w:r w:rsidR="00000000" w:rsidRPr="00033231">
        <w:t>lorsque je levai les yeux sur elle</w:t>
      </w:r>
      <w:r>
        <w:t xml:space="preserve">, </w:t>
      </w:r>
      <w:r w:rsidR="00000000" w:rsidRPr="00033231">
        <w:t>je la vis tourner les feuillets avec impatience</w:t>
      </w:r>
      <w:r>
        <w:t xml:space="preserve">, </w:t>
      </w:r>
      <w:r w:rsidR="00000000" w:rsidRPr="00033231">
        <w:t>en faisant une mine dédaigneuse</w:t>
      </w:r>
      <w:r>
        <w:t xml:space="preserve">, </w:t>
      </w:r>
      <w:r w:rsidR="00000000" w:rsidRPr="00033231">
        <w:t xml:space="preserve">comme si elle parcourait le petit </w:t>
      </w:r>
      <w:proofErr w:type="spellStart"/>
      <w:r w:rsidR="00000000" w:rsidRPr="00033231">
        <w:t>poëme</w:t>
      </w:r>
      <w:proofErr w:type="spellEnd"/>
      <w:r w:rsidR="00000000" w:rsidRPr="00033231">
        <w:t xml:space="preserve"> sans attention</w:t>
      </w:r>
      <w:r>
        <w:t xml:space="preserve">. </w:t>
      </w:r>
      <w:r w:rsidR="00000000" w:rsidRPr="00033231">
        <w:t>Je la grondai</w:t>
      </w:r>
      <w:r>
        <w:t>. « </w:t>
      </w:r>
      <w:r w:rsidR="00000000" w:rsidRPr="00033231">
        <w:t>Ma cousine</w:t>
      </w:r>
      <w:r>
        <w:t xml:space="preserve">, </w:t>
      </w:r>
      <w:r w:rsidR="00000000" w:rsidRPr="00033231">
        <w:t>me répondit-elle</w:t>
      </w:r>
      <w:r>
        <w:t xml:space="preserve">, </w:t>
      </w:r>
      <w:r w:rsidR="00000000" w:rsidRPr="00033231">
        <w:t>tout cela m</w:t>
      </w:r>
      <w:r>
        <w:t>’</w:t>
      </w:r>
      <w:r w:rsidR="00000000" w:rsidRPr="00033231">
        <w:t>ennuie à la mort</w:t>
      </w:r>
      <w:r>
        <w:t>. »</w:t>
      </w:r>
      <w:r w:rsidR="00000000" w:rsidRPr="00033231">
        <w:t xml:space="preserve"> Je lui dis que ce n</w:t>
      </w:r>
      <w:r>
        <w:t>’</w:t>
      </w:r>
      <w:r w:rsidR="00000000" w:rsidRPr="00033231">
        <w:t>était pas là un langage convenable</w:t>
      </w:r>
      <w:r>
        <w:t>. « </w:t>
      </w:r>
      <w:r w:rsidR="00000000" w:rsidRPr="00033231">
        <w:t>Dieu</w:t>
      </w:r>
      <w:r>
        <w:t xml:space="preserve"> ! </w:t>
      </w:r>
      <w:r w:rsidR="00000000" w:rsidRPr="00033231">
        <w:t>s</w:t>
      </w:r>
      <w:r>
        <w:t>’</w:t>
      </w:r>
      <w:r w:rsidR="00000000" w:rsidRPr="00033231">
        <w:t>écria-t-elle</w:t>
      </w:r>
      <w:r>
        <w:t xml:space="preserve">, </w:t>
      </w:r>
      <w:r w:rsidR="00000000" w:rsidRPr="00033231">
        <w:t>il n</w:t>
      </w:r>
      <w:r>
        <w:t>’</w:t>
      </w:r>
      <w:r w:rsidR="00000000" w:rsidRPr="00033231">
        <w:t>y a donc pas deux lignes de poésie dans toute la littérature française</w:t>
      </w:r>
      <w:r>
        <w:t> ? »</w:t>
      </w:r>
      <w:r w:rsidR="00000000" w:rsidRPr="00033231">
        <w:t xml:space="preserve"> Je lui demandai ce que cela voulait dire</w:t>
      </w:r>
      <w:r>
        <w:t xml:space="preserve"> ; </w:t>
      </w:r>
      <w:r w:rsidR="00000000" w:rsidRPr="00033231">
        <w:t>elle me demanda pardon avec soumission</w:t>
      </w:r>
      <w:r>
        <w:t xml:space="preserve">. </w:t>
      </w:r>
      <w:r w:rsidR="00000000" w:rsidRPr="00033231">
        <w:t>Un instant après</w:t>
      </w:r>
      <w:r>
        <w:t xml:space="preserve">, </w:t>
      </w:r>
      <w:r w:rsidR="00000000" w:rsidRPr="00033231">
        <w:t>elle était tranquille</w:t>
      </w:r>
      <w:r>
        <w:t xml:space="preserve">. </w:t>
      </w:r>
      <w:r w:rsidR="00000000" w:rsidRPr="00033231">
        <w:t>Je la vis se sourire à elle-même</w:t>
      </w:r>
      <w:r>
        <w:t xml:space="preserve"> ; </w:t>
      </w:r>
      <w:r w:rsidR="00000000" w:rsidRPr="00033231">
        <w:t>elle commença à apprendre avec a</w:t>
      </w:r>
      <w:r w:rsidR="00000000" w:rsidRPr="00033231">
        <w:t>r</w:t>
      </w:r>
      <w:r w:rsidR="00000000" w:rsidRPr="00033231">
        <w:t>deur</w:t>
      </w:r>
      <w:r>
        <w:t xml:space="preserve">. </w:t>
      </w:r>
      <w:r w:rsidR="00000000" w:rsidRPr="00033231">
        <w:t>Au bout d</w:t>
      </w:r>
      <w:r>
        <w:t>’</w:t>
      </w:r>
      <w:r w:rsidR="00000000" w:rsidRPr="00033231">
        <w:t>une demi-heure</w:t>
      </w:r>
      <w:r>
        <w:t xml:space="preserve">, </w:t>
      </w:r>
      <w:r w:rsidR="00000000" w:rsidRPr="00033231">
        <w:t>elle vint à moi</w:t>
      </w:r>
      <w:r>
        <w:t xml:space="preserve">, </w:t>
      </w:r>
      <w:r w:rsidR="00000000" w:rsidRPr="00033231">
        <w:t>me présenta le livre</w:t>
      </w:r>
      <w:r>
        <w:t xml:space="preserve">, </w:t>
      </w:r>
      <w:r w:rsidR="00000000" w:rsidRPr="00033231">
        <w:t>joignit les mains comme je lui commande toujours de le faire</w:t>
      </w:r>
      <w:r>
        <w:t xml:space="preserve">, </w:t>
      </w:r>
      <w:r w:rsidR="00000000" w:rsidRPr="00033231">
        <w:t xml:space="preserve">et commença à me réciter </w:t>
      </w:r>
      <w:r w:rsidR="00000000" w:rsidRPr="00033231">
        <w:rPr>
          <w:i/>
          <w:iCs/>
        </w:rPr>
        <w:t>la Jeune Captive</w:t>
      </w:r>
      <w:r>
        <w:rPr>
          <w:i/>
          <w:iCs/>
        </w:rPr>
        <w:t xml:space="preserve">, </w:t>
      </w:r>
      <w:r w:rsidR="00000000" w:rsidRPr="00033231">
        <w:t>de Chénier</w:t>
      </w:r>
      <w:r>
        <w:t xml:space="preserve">. </w:t>
      </w:r>
      <w:r w:rsidR="00000000" w:rsidRPr="00033231">
        <w:t xml:space="preserve">Si vous aviez pu entendre la manière dont elle récita ce </w:t>
      </w:r>
      <w:r w:rsidR="00000000" w:rsidRPr="00033231">
        <w:lastRenderedPageBreak/>
        <w:t>morceau</w:t>
      </w:r>
      <w:r>
        <w:t xml:space="preserve">, </w:t>
      </w:r>
      <w:r w:rsidR="00000000" w:rsidRPr="00033231">
        <w:t>et dont elle prononça quelques commentaires après qu</w:t>
      </w:r>
      <w:r>
        <w:t>’</w:t>
      </w:r>
      <w:r w:rsidR="00000000" w:rsidRPr="00033231">
        <w:t>elle eut fini</w:t>
      </w:r>
      <w:r>
        <w:t xml:space="preserve">, </w:t>
      </w:r>
      <w:r w:rsidR="00000000" w:rsidRPr="00033231">
        <w:t>vous auriez compris ce que je voulais dire par éclairs d</w:t>
      </w:r>
      <w:r>
        <w:t>’</w:t>
      </w:r>
      <w:r w:rsidR="00000000" w:rsidRPr="00033231">
        <w:t>impatience</w:t>
      </w:r>
      <w:r>
        <w:t xml:space="preserve">. </w:t>
      </w:r>
      <w:r w:rsidR="00000000" w:rsidRPr="00033231">
        <w:t>On eût pu croire Chénier plus émouvant que R</w:t>
      </w:r>
      <w:r w:rsidR="00000000" w:rsidRPr="00033231">
        <w:t>a</w:t>
      </w:r>
      <w:r w:rsidR="00000000" w:rsidRPr="00033231">
        <w:t>cine et Corneille</w:t>
      </w:r>
      <w:r>
        <w:t xml:space="preserve">. </w:t>
      </w:r>
      <w:r w:rsidR="00000000" w:rsidRPr="00033231">
        <w:t>Vous conviendrez</w:t>
      </w:r>
      <w:r>
        <w:t xml:space="preserve">, </w:t>
      </w:r>
      <w:r w:rsidR="00000000" w:rsidRPr="00033231">
        <w:t>mon frère</w:t>
      </w:r>
      <w:r>
        <w:t xml:space="preserve">, </w:t>
      </w:r>
      <w:r w:rsidR="00000000" w:rsidRPr="00033231">
        <w:t>vous qui avez tant de sagacité</w:t>
      </w:r>
      <w:r>
        <w:t xml:space="preserve">, </w:t>
      </w:r>
      <w:r w:rsidR="00000000" w:rsidRPr="00033231">
        <w:t>que cette appréciation singulière dénote un e</w:t>
      </w:r>
      <w:r w:rsidR="00000000" w:rsidRPr="00033231">
        <w:t>s</w:t>
      </w:r>
      <w:r w:rsidR="00000000" w:rsidRPr="00033231">
        <w:t>prit fort mal réglé</w:t>
      </w:r>
      <w:r>
        <w:t xml:space="preserve">. </w:t>
      </w:r>
      <w:r w:rsidR="00000000" w:rsidRPr="00033231">
        <w:t>Heureusement qu</w:t>
      </w:r>
      <w:r>
        <w:t>’</w:t>
      </w:r>
      <w:r w:rsidR="00000000" w:rsidRPr="00033231">
        <w:t>elle est entre bonnes mains</w:t>
      </w:r>
      <w:r>
        <w:t xml:space="preserve"> ; </w:t>
      </w:r>
      <w:r w:rsidR="00000000" w:rsidRPr="00033231">
        <w:t>je lui donnerai un système</w:t>
      </w:r>
      <w:r>
        <w:t xml:space="preserve">, </w:t>
      </w:r>
      <w:r w:rsidR="00000000" w:rsidRPr="00033231">
        <w:t>une méthode pour fixer ses pensées et ses opinions</w:t>
      </w:r>
      <w:r>
        <w:t xml:space="preserve">. </w:t>
      </w:r>
      <w:r w:rsidR="00000000" w:rsidRPr="00033231">
        <w:t>Je lui apprendrai à contrôler et à régler ses sentiments</w:t>
      </w:r>
      <w:r>
        <w:t>.</w:t>
      </w:r>
    </w:p>
    <w:p w14:paraId="39E1CDE6" w14:textId="77777777" w:rsidR="004F69D6" w:rsidRDefault="004F69D6" w:rsidP="0021796F">
      <w:r>
        <w:t>— </w:t>
      </w:r>
      <w:r w:rsidR="00000000" w:rsidRPr="00033231">
        <w:t>N</w:t>
      </w:r>
      <w:r>
        <w:t>’</w:t>
      </w:r>
      <w:r w:rsidR="00000000" w:rsidRPr="00033231">
        <w:t>y manquez pas</w:t>
      </w:r>
      <w:r>
        <w:t xml:space="preserve">, </w:t>
      </w:r>
      <w:r w:rsidR="00000000" w:rsidRPr="00033231">
        <w:t>Hortense</w:t>
      </w:r>
      <w:r>
        <w:t xml:space="preserve"> ; </w:t>
      </w:r>
      <w:r w:rsidR="00000000" w:rsidRPr="00033231">
        <w:t>la voici qui vient</w:t>
      </w:r>
      <w:r>
        <w:t xml:space="preserve">. </w:t>
      </w:r>
      <w:r w:rsidR="00000000" w:rsidRPr="00033231">
        <w:t>C</w:t>
      </w:r>
      <w:r>
        <w:t>’</w:t>
      </w:r>
      <w:r w:rsidR="00000000" w:rsidRPr="00033231">
        <w:t>est son ombre qui vient de passer devant la fenêtre</w:t>
      </w:r>
      <w:r>
        <w:t xml:space="preserve">, </w:t>
      </w:r>
      <w:r w:rsidR="00000000" w:rsidRPr="00033231">
        <w:t>je crois</w:t>
      </w:r>
      <w:r>
        <w:t>.</w:t>
      </w:r>
    </w:p>
    <w:p w14:paraId="798698D6" w14:textId="3B1BF063" w:rsidR="00000000" w:rsidRPr="00033231" w:rsidRDefault="004F69D6" w:rsidP="0021796F">
      <w:r>
        <w:t>— </w:t>
      </w:r>
      <w:r w:rsidR="00000000" w:rsidRPr="00033231">
        <w:t>Ah</w:t>
      </w:r>
      <w:r>
        <w:t xml:space="preserve"> ! </w:t>
      </w:r>
      <w:r w:rsidR="00000000" w:rsidRPr="00033231">
        <w:t>vraiment</w:t>
      </w:r>
      <w:r>
        <w:t xml:space="preserve">, </w:t>
      </w:r>
      <w:r w:rsidR="00000000" w:rsidRPr="00033231">
        <w:t>elle est trop matinale</w:t>
      </w:r>
      <w:r>
        <w:t xml:space="preserve"> ; </w:t>
      </w:r>
      <w:r w:rsidR="00000000" w:rsidRPr="00033231">
        <w:t>elle est venue une demi-heure avant l</w:t>
      </w:r>
      <w:r>
        <w:t>’</w:t>
      </w:r>
      <w:r w:rsidR="00000000" w:rsidRPr="00033231">
        <w:t>heure</w:t>
      </w:r>
      <w:r>
        <w:t xml:space="preserve">. </w:t>
      </w:r>
      <w:r w:rsidR="00000000" w:rsidRPr="00033231">
        <w:t>Mon enfant</w:t>
      </w:r>
      <w:r>
        <w:t xml:space="preserve">, </w:t>
      </w:r>
      <w:r w:rsidR="00000000" w:rsidRPr="00033231">
        <w:t>qu</w:t>
      </w:r>
      <w:r>
        <w:t>’</w:t>
      </w:r>
      <w:r w:rsidR="00000000" w:rsidRPr="00033231">
        <w:t>est-ce qui vous amène avant que j</w:t>
      </w:r>
      <w:r>
        <w:t>’</w:t>
      </w:r>
      <w:r w:rsidR="00000000" w:rsidRPr="00033231">
        <w:t>aie déjeuné</w:t>
      </w:r>
      <w:r>
        <w:t> ? »</w:t>
      </w:r>
    </w:p>
    <w:p w14:paraId="175D7FC0" w14:textId="77777777" w:rsidR="004F69D6" w:rsidRDefault="00000000" w:rsidP="0021796F">
      <w:r w:rsidRPr="00033231">
        <w:t>La question s</w:t>
      </w:r>
      <w:r w:rsidR="004F69D6">
        <w:t>’</w:t>
      </w:r>
      <w:r w:rsidRPr="00033231">
        <w:t>adressait à une personne qui entrait en ce moment</w:t>
      </w:r>
      <w:r w:rsidR="004F69D6">
        <w:t xml:space="preserve">, </w:t>
      </w:r>
      <w:r w:rsidRPr="00033231">
        <w:t>à une jeune fille enveloppée dans un manteau d</w:t>
      </w:r>
      <w:r w:rsidR="004F69D6">
        <w:t>’</w:t>
      </w:r>
      <w:r w:rsidRPr="00033231">
        <w:t>hiver</w:t>
      </w:r>
      <w:r w:rsidR="004F69D6">
        <w:t xml:space="preserve">, </w:t>
      </w:r>
      <w:r w:rsidRPr="00033231">
        <w:t>dont les plis étaient rassemblés avec grâce autour d</w:t>
      </w:r>
      <w:r w:rsidR="004F69D6">
        <w:t>’</w:t>
      </w:r>
      <w:r w:rsidRPr="00033231">
        <w:t>une taille élancée</w:t>
      </w:r>
      <w:r w:rsidR="004F69D6">
        <w:t>.</w:t>
      </w:r>
    </w:p>
    <w:p w14:paraId="435ED6B0" w14:textId="77777777" w:rsidR="004F69D6" w:rsidRDefault="004F69D6" w:rsidP="0021796F">
      <w:r>
        <w:t>« </w:t>
      </w:r>
      <w:r w:rsidR="00000000" w:rsidRPr="00033231">
        <w:t>Je suis venue en hâte m</w:t>
      </w:r>
      <w:r>
        <w:t>’</w:t>
      </w:r>
      <w:r w:rsidR="00000000" w:rsidRPr="00033231">
        <w:t>informer comment vous alliez et comment allait Robert</w:t>
      </w:r>
      <w:r>
        <w:t xml:space="preserve">. </w:t>
      </w:r>
      <w:r w:rsidR="00000000" w:rsidRPr="00033231">
        <w:t>J</w:t>
      </w:r>
      <w:r>
        <w:t>’</w:t>
      </w:r>
      <w:r w:rsidR="00000000" w:rsidRPr="00033231">
        <w:t>étais sûre que vous seriez fort affligés de ce qui est arrivé hier</w:t>
      </w:r>
      <w:r>
        <w:t xml:space="preserve">. </w:t>
      </w:r>
      <w:r w:rsidR="00000000" w:rsidRPr="00033231">
        <w:t>Je n</w:t>
      </w:r>
      <w:r>
        <w:t>’</w:t>
      </w:r>
      <w:r w:rsidR="00000000" w:rsidRPr="00033231">
        <w:t>ai appris cela que ce matin</w:t>
      </w:r>
      <w:r>
        <w:t xml:space="preserve"> ; </w:t>
      </w:r>
      <w:r w:rsidR="00000000" w:rsidRPr="00033231">
        <w:t>mon oncle me l</w:t>
      </w:r>
      <w:r>
        <w:t>’</w:t>
      </w:r>
      <w:r w:rsidR="00000000" w:rsidRPr="00033231">
        <w:t>a dit à déjeuner</w:t>
      </w:r>
      <w:r>
        <w:t>.</w:t>
      </w:r>
    </w:p>
    <w:p w14:paraId="5E5FDE72" w14:textId="77777777" w:rsidR="004F69D6" w:rsidRDefault="004F69D6" w:rsidP="0021796F">
      <w:r>
        <w:t>— </w:t>
      </w:r>
      <w:r w:rsidR="00000000" w:rsidRPr="00033231">
        <w:t>Ah</w:t>
      </w:r>
      <w:r>
        <w:t xml:space="preserve"> ! </w:t>
      </w:r>
      <w:r w:rsidR="00000000" w:rsidRPr="00033231">
        <w:t>c</w:t>
      </w:r>
      <w:r>
        <w:t>’</w:t>
      </w:r>
      <w:r w:rsidR="00000000" w:rsidRPr="00033231">
        <w:t>est inouï</w:t>
      </w:r>
      <w:r>
        <w:t xml:space="preserve"> ! </w:t>
      </w:r>
      <w:r w:rsidR="00000000" w:rsidRPr="00033231">
        <w:t>Vous sympathisez avec nous</w:t>
      </w:r>
      <w:r>
        <w:t xml:space="preserve"> ? </w:t>
      </w:r>
      <w:r w:rsidR="00000000" w:rsidRPr="00033231">
        <w:t>Votre o</w:t>
      </w:r>
      <w:r w:rsidR="00000000" w:rsidRPr="00033231">
        <w:t>n</w:t>
      </w:r>
      <w:r w:rsidR="00000000" w:rsidRPr="00033231">
        <w:t>cle sympathise avec nous</w:t>
      </w:r>
      <w:r>
        <w:t> ?</w:t>
      </w:r>
    </w:p>
    <w:p w14:paraId="6BD1CB4C" w14:textId="77777777" w:rsidR="004F69D6" w:rsidRDefault="004F69D6" w:rsidP="0021796F">
      <w:r>
        <w:t>— </w:t>
      </w:r>
      <w:r w:rsidR="00000000" w:rsidRPr="00033231">
        <w:t>Mon oncle est fort irrité</w:t>
      </w:r>
      <w:r>
        <w:t xml:space="preserve"> ; </w:t>
      </w:r>
      <w:r w:rsidR="00000000" w:rsidRPr="00033231">
        <w:t>mais il était avec Robert</w:t>
      </w:r>
      <w:r>
        <w:t xml:space="preserve">, </w:t>
      </w:r>
      <w:r w:rsidR="00000000" w:rsidRPr="00033231">
        <w:t>je crois</w:t>
      </w:r>
      <w:r>
        <w:t xml:space="preserve"> ; </w:t>
      </w:r>
      <w:r w:rsidR="00000000" w:rsidRPr="00033231">
        <w:t>n</w:t>
      </w:r>
      <w:r>
        <w:t>’</w:t>
      </w:r>
      <w:r w:rsidR="00000000" w:rsidRPr="00033231">
        <w:t>est-il pas vrai</w:t>
      </w:r>
      <w:r>
        <w:t xml:space="preserve">, </w:t>
      </w:r>
      <w:r w:rsidR="00000000" w:rsidRPr="00033231">
        <w:t>Robert</w:t>
      </w:r>
      <w:r>
        <w:t xml:space="preserve"> ? </w:t>
      </w:r>
      <w:r w:rsidR="00000000" w:rsidRPr="00033231">
        <w:t>Est-ce qu</w:t>
      </w:r>
      <w:r>
        <w:t>’</w:t>
      </w:r>
      <w:r w:rsidR="00000000" w:rsidRPr="00033231">
        <w:t>il ne vous a pas a</w:t>
      </w:r>
      <w:r w:rsidR="00000000" w:rsidRPr="00033231">
        <w:t>c</w:t>
      </w:r>
      <w:r w:rsidR="00000000" w:rsidRPr="00033231">
        <w:t xml:space="preserve">compagné au marais de </w:t>
      </w:r>
      <w:proofErr w:type="spellStart"/>
      <w:r w:rsidR="00000000" w:rsidRPr="00033231">
        <w:t>Stilbro</w:t>
      </w:r>
      <w:proofErr w:type="spellEnd"/>
      <w:r>
        <w:t>’ ?</w:t>
      </w:r>
    </w:p>
    <w:p w14:paraId="0D1887F0" w14:textId="77777777" w:rsidR="004F69D6" w:rsidRDefault="004F69D6" w:rsidP="0021796F">
      <w:r>
        <w:lastRenderedPageBreak/>
        <w:t>— </w:t>
      </w:r>
      <w:r w:rsidR="00000000" w:rsidRPr="00033231">
        <w:t>Oui</w:t>
      </w:r>
      <w:r>
        <w:t xml:space="preserve">, </w:t>
      </w:r>
      <w:r w:rsidR="00000000" w:rsidRPr="00033231">
        <w:t>nous étions partis dans un attirail passablement guerrier</w:t>
      </w:r>
      <w:r>
        <w:t xml:space="preserve">, </w:t>
      </w:r>
      <w:r w:rsidR="00000000" w:rsidRPr="00033231">
        <w:t>Caroline</w:t>
      </w:r>
      <w:r>
        <w:t xml:space="preserve"> ; </w:t>
      </w:r>
      <w:r w:rsidR="00000000" w:rsidRPr="00033231">
        <w:t>mais les prisonniers que nous allions dél</w:t>
      </w:r>
      <w:r w:rsidR="00000000" w:rsidRPr="00033231">
        <w:t>i</w:t>
      </w:r>
      <w:r w:rsidR="00000000" w:rsidRPr="00033231">
        <w:t>vrer nous ont rencontrés à mi-chemin</w:t>
      </w:r>
      <w:r>
        <w:t>.</w:t>
      </w:r>
    </w:p>
    <w:p w14:paraId="55360750" w14:textId="77777777" w:rsidR="004F69D6" w:rsidRDefault="004F69D6" w:rsidP="0021796F">
      <w:r>
        <w:t>— </w:t>
      </w:r>
      <w:r w:rsidR="00000000" w:rsidRPr="00033231">
        <w:t>D</w:t>
      </w:r>
      <w:r>
        <w:t>’</w:t>
      </w:r>
      <w:r w:rsidR="00000000" w:rsidRPr="00033231">
        <w:t>ailleurs</w:t>
      </w:r>
      <w:r>
        <w:t xml:space="preserve">, </w:t>
      </w:r>
      <w:r w:rsidR="00000000" w:rsidRPr="00033231">
        <w:t>personne n</w:t>
      </w:r>
      <w:r>
        <w:t>’</w:t>
      </w:r>
      <w:r w:rsidR="00000000" w:rsidRPr="00033231">
        <w:t>a été blessé</w:t>
      </w:r>
      <w:r>
        <w:t> ?</w:t>
      </w:r>
    </w:p>
    <w:p w14:paraId="27788D95" w14:textId="49CD60E8" w:rsidR="004F69D6" w:rsidRDefault="004F69D6" w:rsidP="0021796F">
      <w:r>
        <w:t>— </w:t>
      </w:r>
      <w:r w:rsidR="00000000" w:rsidRPr="00033231">
        <w:t>Non</w:t>
      </w:r>
      <w:r>
        <w:t> ; Joe</w:t>
      </w:r>
      <w:r w:rsidR="00000000" w:rsidRPr="00033231">
        <w:t xml:space="preserve"> Scott a seulement les poignets un peu endol</w:t>
      </w:r>
      <w:r w:rsidR="00000000" w:rsidRPr="00033231">
        <w:t>o</w:t>
      </w:r>
      <w:r w:rsidR="00000000" w:rsidRPr="00033231">
        <w:t>ris pour avoir été liés trop serré derrière son dos</w:t>
      </w:r>
      <w:r>
        <w:t>.</w:t>
      </w:r>
    </w:p>
    <w:p w14:paraId="5B1A46CE" w14:textId="77777777" w:rsidR="004F69D6" w:rsidRDefault="004F69D6" w:rsidP="0021796F">
      <w:r>
        <w:t>— </w:t>
      </w:r>
      <w:r w:rsidR="00000000" w:rsidRPr="00033231">
        <w:t>Vous n</w:t>
      </w:r>
      <w:r>
        <w:t>’</w:t>
      </w:r>
      <w:r w:rsidR="00000000" w:rsidRPr="00033231">
        <w:t>étiez pas là</w:t>
      </w:r>
      <w:r>
        <w:t xml:space="preserve"> ? </w:t>
      </w:r>
      <w:r w:rsidR="00000000" w:rsidRPr="00033231">
        <w:t>Vous n</w:t>
      </w:r>
      <w:r>
        <w:t>’</w:t>
      </w:r>
      <w:r w:rsidR="00000000" w:rsidRPr="00033231">
        <w:t>étiez pas avec les voitures lorsqu</w:t>
      </w:r>
      <w:r>
        <w:t>’</w:t>
      </w:r>
      <w:r w:rsidR="00000000" w:rsidRPr="00033231">
        <w:t>elles ont été attaquées</w:t>
      </w:r>
      <w:r>
        <w:t> ?</w:t>
      </w:r>
    </w:p>
    <w:p w14:paraId="22A11EBE" w14:textId="77777777" w:rsidR="004F69D6" w:rsidRDefault="004F69D6" w:rsidP="0021796F">
      <w:r>
        <w:t>— </w:t>
      </w:r>
      <w:r w:rsidR="00000000" w:rsidRPr="00033231">
        <w:t>Non</w:t>
      </w:r>
      <w:r>
        <w:t xml:space="preserve"> ; </w:t>
      </w:r>
      <w:r w:rsidR="00000000" w:rsidRPr="00033231">
        <w:t>on n</w:t>
      </w:r>
      <w:r>
        <w:t>’</w:t>
      </w:r>
      <w:r w:rsidR="00000000" w:rsidRPr="00033231">
        <w:t>a jamais la bonne fortune d</w:t>
      </w:r>
      <w:r>
        <w:t>’</w:t>
      </w:r>
      <w:r w:rsidR="00000000" w:rsidRPr="00033231">
        <w:t>être présent dans les circonstances auxquelles on désirerait le plus assister</w:t>
      </w:r>
      <w:r>
        <w:t>.</w:t>
      </w:r>
    </w:p>
    <w:p w14:paraId="1B0A0CC3" w14:textId="77777777" w:rsidR="004F69D6" w:rsidRDefault="004F69D6" w:rsidP="0021796F">
      <w:r>
        <w:t>— </w:t>
      </w:r>
      <w:r w:rsidR="00000000" w:rsidRPr="00033231">
        <w:t>Où allez-vous ce matin</w:t>
      </w:r>
      <w:r>
        <w:t xml:space="preserve"> ? </w:t>
      </w:r>
      <w:r w:rsidR="00000000" w:rsidRPr="00033231">
        <w:t>J</w:t>
      </w:r>
      <w:r>
        <w:t>’</w:t>
      </w:r>
      <w:r w:rsidR="00000000" w:rsidRPr="00033231">
        <w:t xml:space="preserve">ai vu </w:t>
      </w:r>
      <w:proofErr w:type="spellStart"/>
      <w:r w:rsidR="00000000" w:rsidRPr="00033231">
        <w:t>Murgatroyd</w:t>
      </w:r>
      <w:proofErr w:type="spellEnd"/>
      <w:r w:rsidR="00000000" w:rsidRPr="00033231">
        <w:t xml:space="preserve"> seller votre cheval dans la cour</w:t>
      </w:r>
      <w:r>
        <w:t>.</w:t>
      </w:r>
    </w:p>
    <w:p w14:paraId="4CE4540B" w14:textId="77777777" w:rsidR="004F69D6" w:rsidRDefault="004F69D6" w:rsidP="0021796F">
      <w:r>
        <w:t>— </w:t>
      </w:r>
      <w:r w:rsidR="00000000" w:rsidRPr="00033231">
        <w:t xml:space="preserve">À </w:t>
      </w:r>
      <w:proofErr w:type="spellStart"/>
      <w:r w:rsidR="00000000" w:rsidRPr="00033231">
        <w:t>Whinbury</w:t>
      </w:r>
      <w:proofErr w:type="spellEnd"/>
      <w:r>
        <w:t xml:space="preserve"> ; </w:t>
      </w:r>
      <w:r w:rsidR="00000000" w:rsidRPr="00033231">
        <w:t>c</w:t>
      </w:r>
      <w:r>
        <w:t>’</w:t>
      </w:r>
      <w:r w:rsidR="00000000" w:rsidRPr="00033231">
        <w:t>est aujourd</w:t>
      </w:r>
      <w:r>
        <w:t>’</w:t>
      </w:r>
      <w:r w:rsidR="00000000" w:rsidRPr="00033231">
        <w:t>hui jour de marché</w:t>
      </w:r>
      <w:r>
        <w:t>.</w:t>
      </w:r>
    </w:p>
    <w:p w14:paraId="3646DB60" w14:textId="37D4AEC2" w:rsidR="004F69D6" w:rsidRDefault="004F69D6" w:rsidP="0021796F">
      <w:r>
        <w:t>— M. </w:t>
      </w:r>
      <w:r w:rsidR="00000000" w:rsidRPr="00033231">
        <w:t>Yorke y va aussi</w:t>
      </w:r>
      <w:r>
        <w:t xml:space="preserve"> ; </w:t>
      </w:r>
      <w:r w:rsidR="00000000" w:rsidRPr="00033231">
        <w:t>je l</w:t>
      </w:r>
      <w:r>
        <w:t>’</w:t>
      </w:r>
      <w:r w:rsidR="00000000" w:rsidRPr="00033231">
        <w:t>ai rencontré dans son cabriolet</w:t>
      </w:r>
      <w:r>
        <w:t xml:space="preserve">. </w:t>
      </w:r>
      <w:r w:rsidR="00000000" w:rsidRPr="00033231">
        <w:t>Revenez-vous-en avec lui</w:t>
      </w:r>
      <w:r>
        <w:t>.</w:t>
      </w:r>
    </w:p>
    <w:p w14:paraId="527C6F2F" w14:textId="77777777" w:rsidR="004F69D6" w:rsidRDefault="004F69D6" w:rsidP="0021796F">
      <w:r>
        <w:t>— </w:t>
      </w:r>
      <w:r w:rsidR="00000000" w:rsidRPr="00033231">
        <w:t>Et pourquoi</w:t>
      </w:r>
      <w:r>
        <w:t> ?</w:t>
      </w:r>
    </w:p>
    <w:p w14:paraId="5A210412" w14:textId="5FA025A8" w:rsidR="004F69D6" w:rsidRDefault="004F69D6" w:rsidP="0021796F">
      <w:r>
        <w:t>— </w:t>
      </w:r>
      <w:r w:rsidR="00000000" w:rsidRPr="00033231">
        <w:t>Deux valent mieux qu</w:t>
      </w:r>
      <w:r>
        <w:t>’</w:t>
      </w:r>
      <w:r w:rsidR="00000000" w:rsidRPr="00033231">
        <w:t>un</w:t>
      </w:r>
      <w:r>
        <w:t xml:space="preserve">, </w:t>
      </w:r>
      <w:r w:rsidR="00000000" w:rsidRPr="00033231">
        <w:t xml:space="preserve">et personne ne hait </w:t>
      </w:r>
      <w:r>
        <w:t>M. </w:t>
      </w:r>
      <w:r w:rsidR="00000000" w:rsidRPr="00033231">
        <w:t>Yorke</w:t>
      </w:r>
      <w:r>
        <w:t xml:space="preserve"> ; </w:t>
      </w:r>
      <w:r w:rsidR="00000000" w:rsidRPr="00033231">
        <w:t>au moins</w:t>
      </w:r>
      <w:r>
        <w:t xml:space="preserve">, </w:t>
      </w:r>
      <w:r w:rsidR="00000000" w:rsidRPr="00033231">
        <w:t>les pauvres ne le détestent pas</w:t>
      </w:r>
      <w:r>
        <w:t>.</w:t>
      </w:r>
    </w:p>
    <w:p w14:paraId="628B2B51" w14:textId="08CAEDDC" w:rsidR="004F69D6" w:rsidRDefault="004F69D6" w:rsidP="0021796F">
      <w:r>
        <w:t>— </w:t>
      </w:r>
      <w:r w:rsidR="00000000" w:rsidRPr="00033231">
        <w:t xml:space="preserve">Alors </w:t>
      </w:r>
      <w:r>
        <w:t>M. </w:t>
      </w:r>
      <w:r w:rsidR="00000000" w:rsidRPr="00033231">
        <w:t>Yorke sera une protection pour moi</w:t>
      </w:r>
      <w:r>
        <w:t xml:space="preserve">, </w:t>
      </w:r>
      <w:r w:rsidR="00000000" w:rsidRPr="00033231">
        <w:t>qui suis haï</w:t>
      </w:r>
      <w:r>
        <w:t> ?</w:t>
      </w:r>
    </w:p>
    <w:p w14:paraId="5E5D501C" w14:textId="77777777" w:rsidR="004F69D6" w:rsidRDefault="004F69D6" w:rsidP="0021796F">
      <w:r>
        <w:t>— </w:t>
      </w:r>
      <w:r w:rsidR="00000000" w:rsidRPr="00033231">
        <w:t xml:space="preserve">Vous êtes </w:t>
      </w:r>
      <w:r w:rsidR="00000000" w:rsidRPr="00033231">
        <w:rPr>
          <w:i/>
          <w:iCs/>
        </w:rPr>
        <w:t>incompris</w:t>
      </w:r>
      <w:r>
        <w:t xml:space="preserve"> ; </w:t>
      </w:r>
      <w:r w:rsidR="00000000" w:rsidRPr="00033231">
        <w:t>c</w:t>
      </w:r>
      <w:r>
        <w:t>’</w:t>
      </w:r>
      <w:r w:rsidR="00000000" w:rsidRPr="00033231">
        <w:t>est probablement le mot</w:t>
      </w:r>
      <w:r>
        <w:t xml:space="preserve">. </w:t>
      </w:r>
      <w:r w:rsidR="00000000" w:rsidRPr="00033231">
        <w:t>Rest</w:t>
      </w:r>
      <w:r w:rsidR="00000000" w:rsidRPr="00033231">
        <w:t>e</w:t>
      </w:r>
      <w:r w:rsidR="00000000" w:rsidRPr="00033231">
        <w:t>rez-vous tard</w:t>
      </w:r>
      <w:r>
        <w:t xml:space="preserve"> ? </w:t>
      </w:r>
      <w:r w:rsidR="00000000" w:rsidRPr="00033231">
        <w:t>rentrera-t-il tard</w:t>
      </w:r>
      <w:r>
        <w:t xml:space="preserve">, </w:t>
      </w:r>
      <w:r w:rsidR="00000000" w:rsidRPr="00033231">
        <w:t>cousine Hortense</w:t>
      </w:r>
      <w:r>
        <w:t> ?</w:t>
      </w:r>
    </w:p>
    <w:p w14:paraId="283FB861" w14:textId="77777777" w:rsidR="004F69D6" w:rsidRDefault="004F69D6" w:rsidP="0021796F">
      <w:r>
        <w:t>— </w:t>
      </w:r>
      <w:r w:rsidR="00000000" w:rsidRPr="00033231">
        <w:t>C</w:t>
      </w:r>
      <w:r>
        <w:t>’</w:t>
      </w:r>
      <w:r w:rsidR="00000000" w:rsidRPr="00033231">
        <w:t>est très-probable</w:t>
      </w:r>
      <w:r>
        <w:t xml:space="preserve"> ; </w:t>
      </w:r>
      <w:r w:rsidR="00000000" w:rsidRPr="00033231">
        <w:t>il a souvent beaucoup d</w:t>
      </w:r>
      <w:r>
        <w:t>’</w:t>
      </w:r>
      <w:r w:rsidR="00000000" w:rsidRPr="00033231">
        <w:t xml:space="preserve">affaires à traiter à </w:t>
      </w:r>
      <w:proofErr w:type="spellStart"/>
      <w:r w:rsidR="00000000" w:rsidRPr="00033231">
        <w:t>Whinbury</w:t>
      </w:r>
      <w:proofErr w:type="spellEnd"/>
      <w:r>
        <w:t xml:space="preserve">. </w:t>
      </w:r>
      <w:r w:rsidR="00000000" w:rsidRPr="00033231">
        <w:t>Avez-vous apporté votre livre d</w:t>
      </w:r>
      <w:r>
        <w:t>’</w:t>
      </w:r>
      <w:r w:rsidR="00000000" w:rsidRPr="00033231">
        <w:t>exercices</w:t>
      </w:r>
      <w:r>
        <w:t xml:space="preserve">, </w:t>
      </w:r>
      <w:r w:rsidR="00000000" w:rsidRPr="00033231">
        <w:t>mon enfant</w:t>
      </w:r>
      <w:r>
        <w:t> ?</w:t>
      </w:r>
    </w:p>
    <w:p w14:paraId="6CB4B810" w14:textId="77777777" w:rsidR="004F69D6" w:rsidRDefault="004F69D6" w:rsidP="0021796F">
      <w:r>
        <w:lastRenderedPageBreak/>
        <w:t>— </w:t>
      </w:r>
      <w:r w:rsidR="00000000" w:rsidRPr="00033231">
        <w:t>Oui</w:t>
      </w:r>
      <w:r>
        <w:t xml:space="preserve">. </w:t>
      </w:r>
      <w:r w:rsidR="00000000" w:rsidRPr="00033231">
        <w:t>À quelle heure reviendrez-vous</w:t>
      </w:r>
      <w:r>
        <w:t xml:space="preserve">, </w:t>
      </w:r>
      <w:r w:rsidR="00000000" w:rsidRPr="00033231">
        <w:t>Robert</w:t>
      </w:r>
      <w:r>
        <w:t> ?</w:t>
      </w:r>
    </w:p>
    <w:p w14:paraId="44470B11" w14:textId="77777777" w:rsidR="004F69D6" w:rsidRDefault="004F69D6" w:rsidP="0021796F">
      <w:r>
        <w:t>— </w:t>
      </w:r>
      <w:r w:rsidR="00000000" w:rsidRPr="00033231">
        <w:t>Je reviens généralement à sept heures</w:t>
      </w:r>
      <w:r>
        <w:t xml:space="preserve">. </w:t>
      </w:r>
      <w:r w:rsidR="00000000" w:rsidRPr="00033231">
        <w:t>Désirez-vous que je sois plus tôt à la maison</w:t>
      </w:r>
      <w:r>
        <w:t> ?</w:t>
      </w:r>
    </w:p>
    <w:p w14:paraId="7AB632E2" w14:textId="77777777" w:rsidR="004F69D6" w:rsidRDefault="004F69D6" w:rsidP="0021796F">
      <w:r>
        <w:t>— </w:t>
      </w:r>
      <w:r w:rsidR="00000000" w:rsidRPr="00033231">
        <w:t>Tachez d</w:t>
      </w:r>
      <w:r>
        <w:t>’</w:t>
      </w:r>
      <w:r w:rsidR="00000000" w:rsidRPr="00033231">
        <w:t>être de retour à six heures</w:t>
      </w:r>
      <w:r>
        <w:t xml:space="preserve">. </w:t>
      </w:r>
      <w:r w:rsidR="00000000" w:rsidRPr="00033231">
        <w:t>Il n</w:t>
      </w:r>
      <w:r>
        <w:t>’</w:t>
      </w:r>
      <w:r w:rsidR="00000000" w:rsidRPr="00033231">
        <w:t>est pas absol</w:t>
      </w:r>
      <w:r w:rsidR="00000000" w:rsidRPr="00033231">
        <w:t>u</w:t>
      </w:r>
      <w:r w:rsidR="00000000" w:rsidRPr="00033231">
        <w:t>ment nuit à six heures</w:t>
      </w:r>
      <w:r>
        <w:t xml:space="preserve"> ; </w:t>
      </w:r>
      <w:r w:rsidR="00000000" w:rsidRPr="00033231">
        <w:t>mais à sept heures le jour a tout à fait disparu</w:t>
      </w:r>
      <w:r>
        <w:t>.</w:t>
      </w:r>
    </w:p>
    <w:p w14:paraId="1974F0CF" w14:textId="77777777" w:rsidR="004F69D6" w:rsidRDefault="004F69D6" w:rsidP="0021796F">
      <w:r>
        <w:t>— </w:t>
      </w:r>
      <w:r w:rsidR="00000000" w:rsidRPr="00033231">
        <w:t>Et quel danger est à craindre</w:t>
      </w:r>
      <w:r>
        <w:t xml:space="preserve">, </w:t>
      </w:r>
      <w:r w:rsidR="00000000" w:rsidRPr="00033231">
        <w:t>Caroline</w:t>
      </w:r>
      <w:r>
        <w:t xml:space="preserve">, </w:t>
      </w:r>
      <w:r w:rsidR="00000000" w:rsidRPr="00033231">
        <w:t>lorsque le jour a tout à fait disparu</w:t>
      </w:r>
      <w:r>
        <w:t xml:space="preserve"> ? </w:t>
      </w:r>
      <w:r w:rsidR="00000000" w:rsidRPr="00033231">
        <w:t>Quel péril concevez-vous pour moi dans les ténèbres</w:t>
      </w:r>
      <w:r>
        <w:t> ?</w:t>
      </w:r>
    </w:p>
    <w:p w14:paraId="5DB17478" w14:textId="77777777" w:rsidR="004F69D6" w:rsidRDefault="004F69D6" w:rsidP="0021796F">
      <w:r>
        <w:t>— </w:t>
      </w:r>
      <w:r w:rsidR="00000000" w:rsidRPr="00033231">
        <w:t>Je ne puis définir mes craintes</w:t>
      </w:r>
      <w:r>
        <w:t xml:space="preserve"> ; </w:t>
      </w:r>
      <w:r w:rsidR="00000000" w:rsidRPr="00033231">
        <w:t>mais à présent nous éprouvons une certaine anxiété à l</w:t>
      </w:r>
      <w:r>
        <w:t>’</w:t>
      </w:r>
      <w:r w:rsidR="00000000" w:rsidRPr="00033231">
        <w:t>endroit de nos amis</w:t>
      </w:r>
      <w:r>
        <w:t xml:space="preserve">. </w:t>
      </w:r>
      <w:r w:rsidR="00000000" w:rsidRPr="00033231">
        <w:t>Mon oncle appelle ces temps dangereux</w:t>
      </w:r>
      <w:r>
        <w:t xml:space="preserve"> ; </w:t>
      </w:r>
      <w:r w:rsidR="00000000" w:rsidRPr="00033231">
        <w:t>il dit aussi que les propri</w:t>
      </w:r>
      <w:r w:rsidR="00000000" w:rsidRPr="00033231">
        <w:t>é</w:t>
      </w:r>
      <w:r w:rsidR="00000000" w:rsidRPr="00033231">
        <w:t>taires de fabriques sont impopulaires</w:t>
      </w:r>
      <w:r>
        <w:t>.</w:t>
      </w:r>
    </w:p>
    <w:p w14:paraId="2A4B2D74" w14:textId="77777777" w:rsidR="004F69D6" w:rsidRDefault="004F69D6" w:rsidP="0021796F">
      <w:r>
        <w:t>— </w:t>
      </w:r>
      <w:r w:rsidR="00000000" w:rsidRPr="00033231">
        <w:t>Et moi un des plus impopulaires</w:t>
      </w:r>
      <w:r>
        <w:t xml:space="preserve">, </w:t>
      </w:r>
      <w:r w:rsidR="00000000" w:rsidRPr="00033231">
        <w:t>n</w:t>
      </w:r>
      <w:r>
        <w:t>’</w:t>
      </w:r>
      <w:r w:rsidR="00000000" w:rsidRPr="00033231">
        <w:t>est-ce pas</w:t>
      </w:r>
      <w:r>
        <w:t xml:space="preserve"> ? </w:t>
      </w:r>
      <w:r w:rsidR="00000000" w:rsidRPr="00033231">
        <w:t>Vous</w:t>
      </w:r>
      <w:r>
        <w:t xml:space="preserve">, </w:t>
      </w:r>
      <w:r w:rsidR="00000000" w:rsidRPr="00033231">
        <w:t>n</w:t>
      </w:r>
      <w:r>
        <w:t>’</w:t>
      </w:r>
      <w:r w:rsidR="00000000" w:rsidRPr="00033231">
        <w:t>osez me parler clairement</w:t>
      </w:r>
      <w:r>
        <w:t xml:space="preserve"> ; </w:t>
      </w:r>
      <w:r w:rsidR="00000000" w:rsidRPr="00033231">
        <w:t>mais</w:t>
      </w:r>
      <w:r>
        <w:t xml:space="preserve">, </w:t>
      </w:r>
      <w:r w:rsidR="00000000" w:rsidRPr="00033231">
        <w:t>dans votre cœur</w:t>
      </w:r>
      <w:r>
        <w:t xml:space="preserve">, </w:t>
      </w:r>
      <w:r w:rsidR="00000000" w:rsidRPr="00033231">
        <w:t>vous me croyez exposé au sort de ce pauvre Pearson</w:t>
      </w:r>
      <w:r>
        <w:t xml:space="preserve">, </w:t>
      </w:r>
      <w:r w:rsidR="00000000" w:rsidRPr="00033231">
        <w:t>qui reçut une balle</w:t>
      </w:r>
      <w:r>
        <w:t xml:space="preserve">, </w:t>
      </w:r>
      <w:r w:rsidR="00000000" w:rsidRPr="00033231">
        <w:t>non à la vérité de derrière une haie</w:t>
      </w:r>
      <w:r>
        <w:t xml:space="preserve">, </w:t>
      </w:r>
      <w:r w:rsidR="00000000" w:rsidRPr="00033231">
        <w:t>mais dans sa propre ma</w:t>
      </w:r>
      <w:r w:rsidR="00000000" w:rsidRPr="00033231">
        <w:t>i</w:t>
      </w:r>
      <w:r w:rsidR="00000000" w:rsidRPr="00033231">
        <w:t>son</w:t>
      </w:r>
      <w:r>
        <w:t xml:space="preserve">, </w:t>
      </w:r>
      <w:r w:rsidR="00000000" w:rsidRPr="00033231">
        <w:t>à travers sa fenêtre</w:t>
      </w:r>
      <w:r>
        <w:t xml:space="preserve">, </w:t>
      </w:r>
      <w:r w:rsidR="00000000" w:rsidRPr="00033231">
        <w:t>comme il allait se mettre au lit</w:t>
      </w:r>
      <w:r>
        <w:t>.</w:t>
      </w:r>
    </w:p>
    <w:p w14:paraId="35106DD4" w14:textId="77777777" w:rsidR="004F69D6" w:rsidRDefault="004F69D6" w:rsidP="0021796F">
      <w:r>
        <w:t>— </w:t>
      </w:r>
      <w:r w:rsidR="00000000" w:rsidRPr="00033231">
        <w:t>Anne Pearson m</w:t>
      </w:r>
      <w:r>
        <w:t>’</w:t>
      </w:r>
      <w:r w:rsidR="00000000" w:rsidRPr="00033231">
        <w:t>a montré la balle dans la chambre à coucher</w:t>
      </w:r>
      <w:r>
        <w:t xml:space="preserve">, </w:t>
      </w:r>
      <w:r w:rsidR="00000000" w:rsidRPr="00033231">
        <w:t>dit gravement Caroline en se débarrassant de son ma</w:t>
      </w:r>
      <w:r w:rsidR="00000000" w:rsidRPr="00033231">
        <w:t>n</w:t>
      </w:r>
      <w:r w:rsidR="00000000" w:rsidRPr="00033231">
        <w:t>teau et de son manchon</w:t>
      </w:r>
      <w:r>
        <w:t xml:space="preserve">. </w:t>
      </w:r>
      <w:r w:rsidR="00000000" w:rsidRPr="00033231">
        <w:t>Vous savez</w:t>
      </w:r>
      <w:r>
        <w:t xml:space="preserve">, </w:t>
      </w:r>
      <w:r w:rsidR="00000000" w:rsidRPr="00033231">
        <w:t>continua-t-elle</w:t>
      </w:r>
      <w:r>
        <w:t xml:space="preserve">, </w:t>
      </w:r>
      <w:r w:rsidR="00000000" w:rsidRPr="00033231">
        <w:t>qu</w:t>
      </w:r>
      <w:r>
        <w:t>’</w:t>
      </w:r>
      <w:r w:rsidR="00000000" w:rsidRPr="00033231">
        <w:t>il y a une haie tout le long de la route d</w:t>
      </w:r>
      <w:r>
        <w:t>’</w:t>
      </w:r>
      <w:r w:rsidR="00000000" w:rsidRPr="00033231">
        <w:t xml:space="preserve">ici à </w:t>
      </w:r>
      <w:proofErr w:type="spellStart"/>
      <w:r w:rsidR="00000000" w:rsidRPr="00033231">
        <w:t>Whinbury</w:t>
      </w:r>
      <w:proofErr w:type="spellEnd"/>
      <w:r>
        <w:t xml:space="preserve">, </w:t>
      </w:r>
      <w:r w:rsidR="00000000" w:rsidRPr="00033231">
        <w:t>et qu</w:t>
      </w:r>
      <w:r>
        <w:t>’</w:t>
      </w:r>
      <w:r w:rsidR="00000000" w:rsidRPr="00033231">
        <w:t xml:space="preserve">il faut aussi passer les plantations de </w:t>
      </w:r>
      <w:proofErr w:type="spellStart"/>
      <w:r w:rsidR="00000000" w:rsidRPr="00033231">
        <w:t>Fieldhead</w:t>
      </w:r>
      <w:proofErr w:type="spellEnd"/>
      <w:r>
        <w:t xml:space="preserve">. </w:t>
      </w:r>
      <w:r w:rsidR="00000000" w:rsidRPr="00033231">
        <w:t>Mais vous serez de r</w:t>
      </w:r>
      <w:r w:rsidR="00000000" w:rsidRPr="00033231">
        <w:t>e</w:t>
      </w:r>
      <w:r w:rsidR="00000000" w:rsidRPr="00033231">
        <w:t>tour à six heures</w:t>
      </w:r>
      <w:r>
        <w:t xml:space="preserve">, </w:t>
      </w:r>
      <w:r w:rsidR="00000000" w:rsidRPr="00033231">
        <w:t>ou plus tôt</w:t>
      </w:r>
      <w:r>
        <w:t> ?</w:t>
      </w:r>
    </w:p>
    <w:p w14:paraId="24923C40" w14:textId="211B72D1" w:rsidR="00000000" w:rsidRPr="00033231" w:rsidRDefault="004F69D6" w:rsidP="0021796F">
      <w:r>
        <w:t>— </w:t>
      </w:r>
      <w:r w:rsidR="00000000" w:rsidRPr="00033231">
        <w:t>Certainement</w:t>
      </w:r>
      <w:r>
        <w:t xml:space="preserve">, </w:t>
      </w:r>
      <w:r w:rsidR="00000000" w:rsidRPr="00033231">
        <w:t>affirma Hortense</w:t>
      </w:r>
      <w:r>
        <w:t xml:space="preserve">. </w:t>
      </w:r>
      <w:r w:rsidR="00000000" w:rsidRPr="00033231">
        <w:t>Et maintenant</w:t>
      </w:r>
      <w:r>
        <w:t xml:space="preserve">, </w:t>
      </w:r>
      <w:r w:rsidR="00000000" w:rsidRPr="00033231">
        <w:t>mon e</w:t>
      </w:r>
      <w:r w:rsidR="00000000" w:rsidRPr="00033231">
        <w:t>n</w:t>
      </w:r>
      <w:r w:rsidR="00000000" w:rsidRPr="00033231">
        <w:t>fant</w:t>
      </w:r>
      <w:r>
        <w:t xml:space="preserve">, </w:t>
      </w:r>
      <w:r w:rsidR="00000000" w:rsidRPr="00033231">
        <w:t>préparez vos leçons pendant que je vais mettre tremper les pois pour la purée du dîner</w:t>
      </w:r>
      <w:r>
        <w:t>. »</w:t>
      </w:r>
    </w:p>
    <w:p w14:paraId="370D600B" w14:textId="77777777" w:rsidR="004F69D6" w:rsidRDefault="00000000" w:rsidP="0021796F">
      <w:r w:rsidRPr="00033231">
        <w:t>Puis elle sortit</w:t>
      </w:r>
      <w:r w:rsidR="004F69D6">
        <w:t>.</w:t>
      </w:r>
    </w:p>
    <w:p w14:paraId="4CC0080A" w14:textId="4C5F9A5E" w:rsidR="004F69D6" w:rsidRDefault="004F69D6" w:rsidP="0021796F">
      <w:r>
        <w:lastRenderedPageBreak/>
        <w:t>« </w:t>
      </w:r>
      <w:r w:rsidR="00000000" w:rsidRPr="00033231">
        <w:t>Vous me soupçonnez donc beaucoup d</w:t>
      </w:r>
      <w:r>
        <w:t>’</w:t>
      </w:r>
      <w:r w:rsidR="00000000" w:rsidRPr="00033231">
        <w:t>ennemis</w:t>
      </w:r>
      <w:r>
        <w:t xml:space="preserve">, </w:t>
      </w:r>
      <w:r w:rsidR="00000000" w:rsidRPr="00033231">
        <w:t>Car</w:t>
      </w:r>
      <w:r w:rsidR="00000000" w:rsidRPr="00033231">
        <w:t>o</w:t>
      </w:r>
      <w:r w:rsidR="00000000" w:rsidRPr="00033231">
        <w:t>l</w:t>
      </w:r>
      <w:r w:rsidR="00000000" w:rsidRPr="00033231">
        <w:t>i</w:t>
      </w:r>
      <w:r w:rsidR="00000000" w:rsidRPr="00033231">
        <w:t>ne</w:t>
      </w:r>
      <w:r>
        <w:t xml:space="preserve"> ? </w:t>
      </w:r>
      <w:r w:rsidR="00000000" w:rsidRPr="00033231">
        <w:t xml:space="preserve">dit </w:t>
      </w:r>
      <w:r>
        <w:t>M. </w:t>
      </w:r>
      <w:r w:rsidR="00000000" w:rsidRPr="00033231">
        <w:t>Moore</w:t>
      </w:r>
      <w:r>
        <w:t xml:space="preserve"> ; </w:t>
      </w:r>
      <w:r w:rsidR="00000000" w:rsidRPr="00033231">
        <w:t>et sans doute vous me savez destitué d</w:t>
      </w:r>
      <w:r>
        <w:t>’</w:t>
      </w:r>
      <w:r w:rsidR="00000000" w:rsidRPr="00033231">
        <w:t>amis</w:t>
      </w:r>
      <w:r>
        <w:t> ?</w:t>
      </w:r>
    </w:p>
    <w:p w14:paraId="39BAC01E" w14:textId="633D8F57" w:rsidR="00000000" w:rsidRPr="00033231" w:rsidRDefault="004F69D6" w:rsidP="0021796F">
      <w:r>
        <w:t>— </w:t>
      </w:r>
      <w:r w:rsidR="00000000" w:rsidRPr="00033231">
        <w:t>Non pas tout à fait</w:t>
      </w:r>
      <w:r>
        <w:t xml:space="preserve">, </w:t>
      </w:r>
      <w:r w:rsidR="00000000" w:rsidRPr="00033231">
        <w:t>Robert</w:t>
      </w:r>
      <w:r>
        <w:t xml:space="preserve">. </w:t>
      </w:r>
      <w:r w:rsidR="00000000" w:rsidRPr="00033231">
        <w:t>Vous avez votre sœur</w:t>
      </w:r>
      <w:r>
        <w:t xml:space="preserve">, </w:t>
      </w:r>
      <w:r w:rsidR="00000000" w:rsidRPr="00033231">
        <w:t>votre frère Louis que je n</w:t>
      </w:r>
      <w:r>
        <w:t>’</w:t>
      </w:r>
      <w:r w:rsidR="00000000" w:rsidRPr="00033231">
        <w:t>ai jamais vu</w:t>
      </w:r>
      <w:r>
        <w:t xml:space="preserve"> ; </w:t>
      </w:r>
      <w:r w:rsidR="00000000" w:rsidRPr="00033231">
        <w:t xml:space="preserve">il y a </w:t>
      </w:r>
      <w:r>
        <w:t>M. </w:t>
      </w:r>
      <w:r w:rsidR="00000000" w:rsidRPr="00033231">
        <w:t>Yorke</w:t>
      </w:r>
      <w:r>
        <w:t xml:space="preserve">, </w:t>
      </w:r>
      <w:r w:rsidR="00000000" w:rsidRPr="00033231">
        <w:t>mon oncle</w:t>
      </w:r>
      <w:r>
        <w:t xml:space="preserve">, </w:t>
      </w:r>
      <w:r w:rsidR="00000000" w:rsidRPr="00033231">
        <w:t>et puis bien d</w:t>
      </w:r>
      <w:r>
        <w:t>’</w:t>
      </w:r>
      <w:r w:rsidR="00000000" w:rsidRPr="00033231">
        <w:t>autres</w:t>
      </w:r>
      <w:r>
        <w:t>. »</w:t>
      </w:r>
    </w:p>
    <w:p w14:paraId="10C0D610" w14:textId="77777777" w:rsidR="004F69D6" w:rsidRDefault="00000000" w:rsidP="0021796F">
      <w:r w:rsidRPr="00033231">
        <w:t>Robert sourit</w:t>
      </w:r>
      <w:r w:rsidR="004F69D6">
        <w:t>.</w:t>
      </w:r>
    </w:p>
    <w:p w14:paraId="5F8FE272" w14:textId="77777777" w:rsidR="004F69D6" w:rsidRDefault="004F69D6" w:rsidP="0021796F">
      <w:r>
        <w:t>« </w:t>
      </w:r>
      <w:r w:rsidR="00000000" w:rsidRPr="00033231">
        <w:t xml:space="preserve">Vous seriez bien embarrassée de nommer vos </w:t>
      </w:r>
      <w:r w:rsidR="00000000" w:rsidRPr="00033231">
        <w:rPr>
          <w:i/>
          <w:iCs/>
        </w:rPr>
        <w:t>bien d</w:t>
      </w:r>
      <w:r>
        <w:rPr>
          <w:i/>
          <w:iCs/>
        </w:rPr>
        <w:t>’</w:t>
      </w:r>
      <w:r w:rsidR="00000000" w:rsidRPr="00033231">
        <w:rPr>
          <w:i/>
          <w:iCs/>
        </w:rPr>
        <w:t>autres</w:t>
      </w:r>
      <w:r>
        <w:rPr>
          <w:i/>
          <w:iCs/>
        </w:rPr>
        <w:t xml:space="preserve">, </w:t>
      </w:r>
      <w:r w:rsidR="00000000" w:rsidRPr="00033231">
        <w:t>dit-il</w:t>
      </w:r>
      <w:r>
        <w:t xml:space="preserve">. </w:t>
      </w:r>
      <w:r w:rsidR="00000000" w:rsidRPr="00033231">
        <w:t>Mais montrez-moi votre livre d</w:t>
      </w:r>
      <w:r>
        <w:t>’</w:t>
      </w:r>
      <w:r w:rsidR="00000000" w:rsidRPr="00033231">
        <w:t>exercices</w:t>
      </w:r>
      <w:r>
        <w:t xml:space="preserve">. </w:t>
      </w:r>
      <w:r w:rsidR="00000000" w:rsidRPr="00033231">
        <w:t>Quelle peine extrême vous prenez à votre écriture</w:t>
      </w:r>
      <w:r>
        <w:t xml:space="preserve"> ! </w:t>
      </w:r>
      <w:r w:rsidR="00000000" w:rsidRPr="00033231">
        <w:t>C</w:t>
      </w:r>
      <w:r>
        <w:t>’</w:t>
      </w:r>
      <w:r w:rsidR="00000000" w:rsidRPr="00033231">
        <w:t>est ma sœur</w:t>
      </w:r>
      <w:r>
        <w:t xml:space="preserve">, </w:t>
      </w:r>
      <w:r w:rsidR="00000000" w:rsidRPr="00033231">
        <w:t>je suppose</w:t>
      </w:r>
      <w:r>
        <w:t xml:space="preserve">, </w:t>
      </w:r>
      <w:r w:rsidR="00000000" w:rsidRPr="00033231">
        <w:t>qui exige ce soin</w:t>
      </w:r>
      <w:r>
        <w:t xml:space="preserve">. </w:t>
      </w:r>
      <w:r w:rsidR="00000000" w:rsidRPr="00033231">
        <w:t>Elle veut vous former en tout d</w:t>
      </w:r>
      <w:r>
        <w:t>’</w:t>
      </w:r>
      <w:r w:rsidR="00000000" w:rsidRPr="00033231">
        <w:t>après le modèle d</w:t>
      </w:r>
      <w:r>
        <w:t>’</w:t>
      </w:r>
      <w:r w:rsidR="00000000" w:rsidRPr="00033231">
        <w:t>une écolière flamande</w:t>
      </w:r>
      <w:r>
        <w:t xml:space="preserve">. </w:t>
      </w:r>
      <w:r w:rsidR="00000000" w:rsidRPr="00033231">
        <w:t>À quelle existence êtes-vous destinée</w:t>
      </w:r>
      <w:r>
        <w:t xml:space="preserve">, </w:t>
      </w:r>
      <w:r w:rsidR="00000000" w:rsidRPr="00033231">
        <w:t>Caroline</w:t>
      </w:r>
      <w:r>
        <w:t xml:space="preserve"> ? </w:t>
      </w:r>
      <w:r w:rsidR="00000000" w:rsidRPr="00033231">
        <w:t>Que ferez-vous de votre français</w:t>
      </w:r>
      <w:r>
        <w:t xml:space="preserve">, </w:t>
      </w:r>
      <w:r w:rsidR="00000000" w:rsidRPr="00033231">
        <w:t>de votre dessin et de vos autres talents</w:t>
      </w:r>
      <w:r>
        <w:t xml:space="preserve">, </w:t>
      </w:r>
      <w:r w:rsidR="00000000" w:rsidRPr="00033231">
        <w:t>lorsque vous les aurez acquis</w:t>
      </w:r>
      <w:r>
        <w:t> ?</w:t>
      </w:r>
    </w:p>
    <w:p w14:paraId="6E4B7327" w14:textId="50E0EA78" w:rsidR="00000000" w:rsidRPr="00033231" w:rsidRDefault="004F69D6" w:rsidP="0021796F">
      <w:r>
        <w:t>— </w:t>
      </w:r>
      <w:r w:rsidR="00000000" w:rsidRPr="00033231">
        <w:t>Vous faites bien de dire</w:t>
      </w:r>
      <w:r>
        <w:t xml:space="preserve"> : </w:t>
      </w:r>
      <w:r w:rsidR="00000000" w:rsidRPr="00033231">
        <w:t>lorsque je les aurai acquis</w:t>
      </w:r>
      <w:r>
        <w:t xml:space="preserve"> ; </w:t>
      </w:r>
      <w:r w:rsidR="00000000" w:rsidRPr="00033231">
        <w:t>car</w:t>
      </w:r>
      <w:r>
        <w:t xml:space="preserve">, </w:t>
      </w:r>
      <w:r w:rsidR="00000000" w:rsidRPr="00033231">
        <w:t>vous le savez</w:t>
      </w:r>
      <w:r>
        <w:t xml:space="preserve">, </w:t>
      </w:r>
      <w:r w:rsidR="00000000" w:rsidRPr="00033231">
        <w:t>avant qu</w:t>
      </w:r>
      <w:r>
        <w:t>’</w:t>
      </w:r>
      <w:r w:rsidR="00000000" w:rsidRPr="00033231">
        <w:t>Hortense entreprît mon éducation</w:t>
      </w:r>
      <w:r>
        <w:t xml:space="preserve">, </w:t>
      </w:r>
      <w:r w:rsidR="00000000" w:rsidRPr="00033231">
        <w:t>je s</w:t>
      </w:r>
      <w:r w:rsidR="00000000" w:rsidRPr="00033231">
        <w:t>a</w:t>
      </w:r>
      <w:r w:rsidR="00000000" w:rsidRPr="00033231">
        <w:t>vais peu de chose</w:t>
      </w:r>
      <w:r>
        <w:t xml:space="preserve">. </w:t>
      </w:r>
      <w:r w:rsidR="00000000" w:rsidRPr="00033231">
        <w:t>Pour ce qui est de l</w:t>
      </w:r>
      <w:r>
        <w:t>’</w:t>
      </w:r>
      <w:r w:rsidR="00000000" w:rsidRPr="00033231">
        <w:t>existence à laquelle je suis destinée</w:t>
      </w:r>
      <w:r>
        <w:t xml:space="preserve">, </w:t>
      </w:r>
      <w:r w:rsidR="00000000" w:rsidRPr="00033231">
        <w:t>je ne peux le dire</w:t>
      </w:r>
      <w:r>
        <w:t xml:space="preserve"> : </w:t>
      </w:r>
      <w:r w:rsidR="00000000" w:rsidRPr="00033231">
        <w:t>je suppose que c</w:t>
      </w:r>
      <w:r>
        <w:t>’</w:t>
      </w:r>
      <w:r w:rsidR="00000000" w:rsidRPr="00033231">
        <w:t>est à tenir la ma</w:t>
      </w:r>
      <w:r w:rsidR="00000000" w:rsidRPr="00033231">
        <w:t>i</w:t>
      </w:r>
      <w:r w:rsidR="00000000" w:rsidRPr="00033231">
        <w:t>son de mon oncle</w:t>
      </w:r>
      <w:r>
        <w:t xml:space="preserve">, </w:t>
      </w:r>
      <w:r w:rsidR="00000000" w:rsidRPr="00033231">
        <w:t>jusque</w:t>
      </w:r>
      <w:r>
        <w:t>… »</w:t>
      </w:r>
    </w:p>
    <w:p w14:paraId="491173F4" w14:textId="77777777" w:rsidR="004F69D6" w:rsidRDefault="00000000" w:rsidP="0021796F">
      <w:r w:rsidRPr="00033231">
        <w:t>Elle hésita</w:t>
      </w:r>
      <w:r w:rsidR="004F69D6">
        <w:t>.</w:t>
      </w:r>
    </w:p>
    <w:p w14:paraId="602C848F" w14:textId="77777777" w:rsidR="004F69D6" w:rsidRDefault="004F69D6" w:rsidP="0021796F">
      <w:r>
        <w:t>« </w:t>
      </w:r>
      <w:r w:rsidR="00000000" w:rsidRPr="00033231">
        <w:t>Jusqu</w:t>
      </w:r>
      <w:r>
        <w:t>’</w:t>
      </w:r>
      <w:r w:rsidR="00000000" w:rsidRPr="00033231">
        <w:t>à quand</w:t>
      </w:r>
      <w:r>
        <w:t xml:space="preserve"> ? </w:t>
      </w:r>
      <w:r w:rsidR="00000000" w:rsidRPr="00033231">
        <w:t>Jusqu</w:t>
      </w:r>
      <w:r>
        <w:t>’</w:t>
      </w:r>
      <w:r w:rsidR="00000000" w:rsidRPr="00033231">
        <w:t>à sa mort</w:t>
      </w:r>
      <w:r>
        <w:t> ?</w:t>
      </w:r>
    </w:p>
    <w:p w14:paraId="6D7E98CA" w14:textId="77777777" w:rsidR="004F69D6" w:rsidRDefault="004F69D6" w:rsidP="0021796F">
      <w:r>
        <w:t>— </w:t>
      </w:r>
      <w:r w:rsidR="00000000" w:rsidRPr="00033231">
        <w:t>Non</w:t>
      </w:r>
      <w:r>
        <w:t xml:space="preserve"> ! </w:t>
      </w:r>
      <w:r w:rsidR="00000000" w:rsidRPr="00033231">
        <w:t>Pourquoi prononcer ce mot</w:t>
      </w:r>
      <w:r>
        <w:t xml:space="preserve"> ? </w:t>
      </w:r>
      <w:r w:rsidR="00000000" w:rsidRPr="00033231">
        <w:t>Je n</w:t>
      </w:r>
      <w:r>
        <w:t>’</w:t>
      </w:r>
      <w:r w:rsidR="00000000" w:rsidRPr="00033231">
        <w:t>ai jamais pensé à sa mort</w:t>
      </w:r>
      <w:r>
        <w:t xml:space="preserve"> ; </w:t>
      </w:r>
      <w:r w:rsidR="00000000" w:rsidRPr="00033231">
        <w:t>il n</w:t>
      </w:r>
      <w:r>
        <w:t>’</w:t>
      </w:r>
      <w:r w:rsidR="00000000" w:rsidRPr="00033231">
        <w:t>a que cinquante-cinq ans</w:t>
      </w:r>
      <w:r>
        <w:t xml:space="preserve">. </w:t>
      </w:r>
      <w:r w:rsidR="00000000" w:rsidRPr="00033231">
        <w:t>Mais jusque</w:t>
      </w:r>
      <w:r>
        <w:t xml:space="preserve">… </w:t>
      </w:r>
      <w:r w:rsidR="00000000" w:rsidRPr="00033231">
        <w:t>jusqu</w:t>
      </w:r>
      <w:r>
        <w:t>’</w:t>
      </w:r>
      <w:r w:rsidR="00000000" w:rsidRPr="00033231">
        <w:t>à ce que les événements m</w:t>
      </w:r>
      <w:r>
        <w:t>’</w:t>
      </w:r>
      <w:r w:rsidR="00000000" w:rsidRPr="00033231">
        <w:t>offrent d</w:t>
      </w:r>
      <w:r>
        <w:t>’</w:t>
      </w:r>
      <w:r w:rsidR="00000000" w:rsidRPr="00033231">
        <w:t>autres occupations</w:t>
      </w:r>
      <w:r>
        <w:t>.</w:t>
      </w:r>
    </w:p>
    <w:p w14:paraId="3935DD97" w14:textId="77777777" w:rsidR="004F69D6" w:rsidRDefault="004F69D6" w:rsidP="0021796F">
      <w:r>
        <w:t>— </w:t>
      </w:r>
      <w:r w:rsidR="00000000" w:rsidRPr="00033231">
        <w:t>Une perspective remarquablement vague</w:t>
      </w:r>
      <w:r>
        <w:t xml:space="preserve"> ! </w:t>
      </w:r>
      <w:r w:rsidR="00000000" w:rsidRPr="00033231">
        <w:t>En êtes-vous contente</w:t>
      </w:r>
      <w:r>
        <w:t> ?</w:t>
      </w:r>
    </w:p>
    <w:p w14:paraId="4BCB8A28" w14:textId="77777777" w:rsidR="004F69D6" w:rsidRDefault="004F69D6" w:rsidP="0021796F">
      <w:r>
        <w:lastRenderedPageBreak/>
        <w:t>— </w:t>
      </w:r>
      <w:r w:rsidR="00000000" w:rsidRPr="00033231">
        <w:t>Je m</w:t>
      </w:r>
      <w:r>
        <w:t>’</w:t>
      </w:r>
      <w:r w:rsidR="00000000" w:rsidRPr="00033231">
        <w:t>en contentais autrefois</w:t>
      </w:r>
      <w:r>
        <w:t xml:space="preserve">. </w:t>
      </w:r>
      <w:r w:rsidR="00000000" w:rsidRPr="00033231">
        <w:t>Les enfants</w:t>
      </w:r>
      <w:r>
        <w:t xml:space="preserve">, </w:t>
      </w:r>
      <w:r w:rsidR="00000000" w:rsidRPr="00033231">
        <w:t>vous le savez</w:t>
      </w:r>
      <w:r>
        <w:t xml:space="preserve">, </w:t>
      </w:r>
      <w:r w:rsidR="00000000" w:rsidRPr="00033231">
        <w:t>n</w:t>
      </w:r>
      <w:r>
        <w:t>’</w:t>
      </w:r>
      <w:r w:rsidR="00000000" w:rsidRPr="00033231">
        <w:t>ont que peu de réflexion</w:t>
      </w:r>
      <w:r>
        <w:t xml:space="preserve">, </w:t>
      </w:r>
      <w:r w:rsidR="00000000" w:rsidRPr="00033231">
        <w:t>et leurs réflexions se portent vers l</w:t>
      </w:r>
      <w:r>
        <w:t>’</w:t>
      </w:r>
      <w:r w:rsidR="00000000" w:rsidRPr="00033231">
        <w:t>idéal</w:t>
      </w:r>
      <w:r>
        <w:t xml:space="preserve">. </w:t>
      </w:r>
      <w:r w:rsidR="00000000" w:rsidRPr="00033231">
        <w:t>Il y a des moments</w:t>
      </w:r>
      <w:r>
        <w:t xml:space="preserve">, </w:t>
      </w:r>
      <w:r w:rsidR="00000000" w:rsidRPr="00033231">
        <w:t>maintenant</w:t>
      </w:r>
      <w:r>
        <w:t xml:space="preserve">, </w:t>
      </w:r>
      <w:r w:rsidR="00000000" w:rsidRPr="00033231">
        <w:t>où je ne suis pas enti</w:t>
      </w:r>
      <w:r w:rsidR="00000000" w:rsidRPr="00033231">
        <w:t>è</w:t>
      </w:r>
      <w:r w:rsidR="00000000" w:rsidRPr="00033231">
        <w:t>rement satisfaite</w:t>
      </w:r>
      <w:r>
        <w:t>.</w:t>
      </w:r>
    </w:p>
    <w:p w14:paraId="7C55AD6E" w14:textId="77777777" w:rsidR="004F69D6" w:rsidRDefault="004F69D6" w:rsidP="0021796F">
      <w:r>
        <w:t>— </w:t>
      </w:r>
      <w:r w:rsidR="00000000" w:rsidRPr="00033231">
        <w:t>Pourquoi</w:t>
      </w:r>
      <w:r>
        <w:t> ?</w:t>
      </w:r>
    </w:p>
    <w:p w14:paraId="44CDC502" w14:textId="77777777" w:rsidR="004F69D6" w:rsidRDefault="004F69D6" w:rsidP="0021796F">
      <w:r>
        <w:t>— </w:t>
      </w:r>
      <w:r w:rsidR="00000000" w:rsidRPr="00033231">
        <w:t>Je n</w:t>
      </w:r>
      <w:r>
        <w:t>’</w:t>
      </w:r>
      <w:r w:rsidR="00000000" w:rsidRPr="00033231">
        <w:t>amasse pas d</w:t>
      </w:r>
      <w:r>
        <w:t>’</w:t>
      </w:r>
      <w:r w:rsidR="00000000" w:rsidRPr="00033231">
        <w:t>argent</w:t>
      </w:r>
      <w:r>
        <w:t xml:space="preserve">, </w:t>
      </w:r>
      <w:r w:rsidR="00000000" w:rsidRPr="00033231">
        <w:t>je ne gagne rien</w:t>
      </w:r>
      <w:r>
        <w:t>.</w:t>
      </w:r>
    </w:p>
    <w:p w14:paraId="4BC21C0A" w14:textId="77777777" w:rsidR="004F69D6" w:rsidRDefault="004F69D6" w:rsidP="0021796F">
      <w:r>
        <w:t>— </w:t>
      </w:r>
      <w:r w:rsidR="00000000" w:rsidRPr="00033231">
        <w:t>Vous arrivez au fait</w:t>
      </w:r>
      <w:r>
        <w:t xml:space="preserve">, </w:t>
      </w:r>
      <w:r w:rsidR="00000000" w:rsidRPr="00033231">
        <w:t>Lina</w:t>
      </w:r>
      <w:r>
        <w:t xml:space="preserve"> ; </w:t>
      </w:r>
      <w:r w:rsidR="00000000" w:rsidRPr="00033231">
        <w:t>vous aussi</w:t>
      </w:r>
      <w:r>
        <w:t xml:space="preserve">, </w:t>
      </w:r>
      <w:r w:rsidR="00000000" w:rsidRPr="00033231">
        <w:t>alors</w:t>
      </w:r>
      <w:r>
        <w:t xml:space="preserve">, </w:t>
      </w:r>
      <w:r w:rsidR="00000000" w:rsidRPr="00033231">
        <w:t>vous voulez gagner de l</w:t>
      </w:r>
      <w:r>
        <w:t>’</w:t>
      </w:r>
      <w:r w:rsidR="00000000" w:rsidRPr="00033231">
        <w:t>argent</w:t>
      </w:r>
      <w:r>
        <w:t> ?</w:t>
      </w:r>
    </w:p>
    <w:p w14:paraId="3FA1F8FD" w14:textId="77777777" w:rsidR="004F69D6" w:rsidRDefault="004F69D6" w:rsidP="0021796F">
      <w:r>
        <w:t>— </w:t>
      </w:r>
      <w:r w:rsidR="00000000" w:rsidRPr="00033231">
        <w:t>Oui</w:t>
      </w:r>
      <w:r>
        <w:t xml:space="preserve">. </w:t>
      </w:r>
      <w:r w:rsidR="00000000" w:rsidRPr="00033231">
        <w:t>J</w:t>
      </w:r>
      <w:r>
        <w:t>’</w:t>
      </w:r>
      <w:r w:rsidR="00000000" w:rsidRPr="00033231">
        <w:t>aimerais une occupation</w:t>
      </w:r>
      <w:r>
        <w:t xml:space="preserve"> ; </w:t>
      </w:r>
      <w:r w:rsidR="00000000" w:rsidRPr="00033231">
        <w:t>et</w:t>
      </w:r>
      <w:r>
        <w:t xml:space="preserve">, </w:t>
      </w:r>
      <w:r w:rsidR="00000000" w:rsidRPr="00033231">
        <w:t>si j</w:t>
      </w:r>
      <w:r>
        <w:t>’</w:t>
      </w:r>
      <w:r w:rsidR="00000000" w:rsidRPr="00033231">
        <w:t>étais un garçon</w:t>
      </w:r>
      <w:r>
        <w:t xml:space="preserve">, </w:t>
      </w:r>
      <w:r w:rsidR="00000000" w:rsidRPr="00033231">
        <w:t>il ne me serait pas fort difficile d</w:t>
      </w:r>
      <w:r>
        <w:t>’</w:t>
      </w:r>
      <w:r w:rsidR="00000000" w:rsidRPr="00033231">
        <w:t>en trouver une</w:t>
      </w:r>
      <w:r>
        <w:t xml:space="preserve">. </w:t>
      </w:r>
      <w:r w:rsidR="00000000" w:rsidRPr="00033231">
        <w:t>Je vois un si aisé</w:t>
      </w:r>
      <w:r>
        <w:t xml:space="preserve">, </w:t>
      </w:r>
      <w:r w:rsidR="00000000" w:rsidRPr="00033231">
        <w:t>un si agréable moyen d</w:t>
      </w:r>
      <w:r>
        <w:t>’</w:t>
      </w:r>
      <w:r w:rsidR="00000000" w:rsidRPr="00033231">
        <w:t>apprendre un commerce</w:t>
      </w:r>
      <w:r>
        <w:t xml:space="preserve">, </w:t>
      </w:r>
      <w:r w:rsidR="00000000" w:rsidRPr="00033231">
        <w:t>de me frayer un chemin dans la vie</w:t>
      </w:r>
      <w:r>
        <w:t> !</w:t>
      </w:r>
    </w:p>
    <w:p w14:paraId="19A79137" w14:textId="77777777" w:rsidR="004F69D6" w:rsidRDefault="004F69D6" w:rsidP="0021796F">
      <w:r>
        <w:t>— </w:t>
      </w:r>
      <w:r w:rsidR="00000000" w:rsidRPr="00033231">
        <w:t>Continuez</w:t>
      </w:r>
      <w:r>
        <w:t xml:space="preserve"> ; </w:t>
      </w:r>
      <w:r w:rsidR="00000000" w:rsidRPr="00033231">
        <w:t>voyons</w:t>
      </w:r>
      <w:r>
        <w:t xml:space="preserve">, </w:t>
      </w:r>
      <w:r w:rsidR="00000000" w:rsidRPr="00033231">
        <w:t>quel est ce moyen</w:t>
      </w:r>
      <w:r>
        <w:t> ?</w:t>
      </w:r>
    </w:p>
    <w:p w14:paraId="193FE79B" w14:textId="77777777" w:rsidR="004F69D6" w:rsidRDefault="004F69D6" w:rsidP="0021796F">
      <w:r>
        <w:t>— </w:t>
      </w:r>
      <w:r w:rsidR="00000000" w:rsidRPr="00033231">
        <w:t>Je pourrais apprendre votre commerce</w:t>
      </w:r>
      <w:r>
        <w:t xml:space="preserve">, </w:t>
      </w:r>
      <w:r w:rsidR="00000000" w:rsidRPr="00033231">
        <w:t>le commerce des draps</w:t>
      </w:r>
      <w:r>
        <w:t xml:space="preserve">. </w:t>
      </w:r>
      <w:r w:rsidR="00000000" w:rsidRPr="00033231">
        <w:t>Je l</w:t>
      </w:r>
      <w:r>
        <w:t>’</w:t>
      </w:r>
      <w:r w:rsidR="00000000" w:rsidRPr="00033231">
        <w:t>apprendrais près de vous</w:t>
      </w:r>
      <w:r>
        <w:t xml:space="preserve">, </w:t>
      </w:r>
      <w:r w:rsidR="00000000" w:rsidRPr="00033231">
        <w:t>car nous sommes parents</w:t>
      </w:r>
      <w:r>
        <w:t xml:space="preserve">. </w:t>
      </w:r>
      <w:proofErr w:type="gramStart"/>
      <w:r w:rsidR="00000000" w:rsidRPr="00033231">
        <w:t>Je ferais</w:t>
      </w:r>
      <w:proofErr w:type="gramEnd"/>
      <w:r w:rsidR="00000000" w:rsidRPr="00033231">
        <w:t xml:space="preserve"> le travail du comptoir</w:t>
      </w:r>
      <w:r>
        <w:t xml:space="preserve">, </w:t>
      </w:r>
      <w:r w:rsidR="00000000" w:rsidRPr="00033231">
        <w:t>je tiendrais les livres</w:t>
      </w:r>
      <w:r>
        <w:t xml:space="preserve">, </w:t>
      </w:r>
      <w:r w:rsidR="00000000" w:rsidRPr="00033231">
        <w:t>j</w:t>
      </w:r>
      <w:r>
        <w:t>’</w:t>
      </w:r>
      <w:r w:rsidR="00000000" w:rsidRPr="00033231">
        <w:t>écrirais les lettres</w:t>
      </w:r>
      <w:r>
        <w:t xml:space="preserve">, </w:t>
      </w:r>
      <w:r w:rsidR="00000000" w:rsidRPr="00033231">
        <w:t>pendant que vous iriez au marché</w:t>
      </w:r>
      <w:r>
        <w:t xml:space="preserve">. </w:t>
      </w:r>
      <w:r w:rsidR="00000000" w:rsidRPr="00033231">
        <w:t>Je sais que vous désirez beaucoup être riche</w:t>
      </w:r>
      <w:r>
        <w:t xml:space="preserve">, </w:t>
      </w:r>
      <w:r w:rsidR="00000000" w:rsidRPr="00033231">
        <w:t>afin de payer les dettes de votre p</w:t>
      </w:r>
      <w:r w:rsidR="00000000" w:rsidRPr="00033231">
        <w:t>è</w:t>
      </w:r>
      <w:r w:rsidR="00000000" w:rsidRPr="00033231">
        <w:t>re</w:t>
      </w:r>
      <w:r>
        <w:t xml:space="preserve">. </w:t>
      </w:r>
      <w:r w:rsidR="00000000" w:rsidRPr="00033231">
        <w:t>Peut-être pourrais-je vous aider à faire votre fortune</w:t>
      </w:r>
      <w:r>
        <w:t>.</w:t>
      </w:r>
    </w:p>
    <w:p w14:paraId="2970426A" w14:textId="77777777" w:rsidR="004F69D6" w:rsidRDefault="004F69D6" w:rsidP="0021796F">
      <w:r>
        <w:t>— </w:t>
      </w:r>
      <w:r w:rsidR="00000000" w:rsidRPr="00033231">
        <w:t>M</w:t>
      </w:r>
      <w:r>
        <w:t>’</w:t>
      </w:r>
      <w:r w:rsidR="00000000" w:rsidRPr="00033231">
        <w:t>aider</w:t>
      </w:r>
      <w:r>
        <w:t xml:space="preserve"> ? </w:t>
      </w:r>
      <w:r w:rsidR="00000000" w:rsidRPr="00033231">
        <w:t>Mais vous devriez penser à vous-même</w:t>
      </w:r>
      <w:r>
        <w:t>.</w:t>
      </w:r>
    </w:p>
    <w:p w14:paraId="5BAA3B8B" w14:textId="77777777" w:rsidR="004F69D6" w:rsidRDefault="004F69D6" w:rsidP="0021796F">
      <w:r>
        <w:t>— </w:t>
      </w:r>
      <w:r w:rsidR="00000000" w:rsidRPr="00033231">
        <w:t>Je pense aussi à moi</w:t>
      </w:r>
      <w:r>
        <w:t xml:space="preserve"> ; </w:t>
      </w:r>
      <w:r w:rsidR="00000000" w:rsidRPr="00033231">
        <w:t>mais doit-on toujours ne penser qu</w:t>
      </w:r>
      <w:r>
        <w:t>’</w:t>
      </w:r>
      <w:r w:rsidR="00000000" w:rsidRPr="00033231">
        <w:t>à soi-même</w:t>
      </w:r>
      <w:r>
        <w:t> ?</w:t>
      </w:r>
    </w:p>
    <w:p w14:paraId="24079F65" w14:textId="77777777" w:rsidR="004F69D6" w:rsidRDefault="004F69D6" w:rsidP="0021796F">
      <w:r>
        <w:t>— </w:t>
      </w:r>
      <w:r w:rsidR="00000000" w:rsidRPr="00033231">
        <w:t>À qui donc pensé-je</w:t>
      </w:r>
      <w:r>
        <w:t xml:space="preserve">, </w:t>
      </w:r>
      <w:r w:rsidR="00000000" w:rsidRPr="00033231">
        <w:t>moi</w:t>
      </w:r>
      <w:r>
        <w:t xml:space="preserve"> ? </w:t>
      </w:r>
      <w:r w:rsidR="00000000" w:rsidRPr="00033231">
        <w:t>Est-ce que j</w:t>
      </w:r>
      <w:r>
        <w:t>’</w:t>
      </w:r>
      <w:r w:rsidR="00000000" w:rsidRPr="00033231">
        <w:t>oserais penser à quelqu</w:t>
      </w:r>
      <w:r>
        <w:t>’</w:t>
      </w:r>
      <w:r w:rsidR="00000000" w:rsidRPr="00033231">
        <w:t>un autre que moi</w:t>
      </w:r>
      <w:r>
        <w:t xml:space="preserve"> ? </w:t>
      </w:r>
      <w:r w:rsidR="00000000" w:rsidRPr="00033231">
        <w:t>Les pauvres ne doivent pas avoir de grandes sympathies</w:t>
      </w:r>
      <w:r>
        <w:t xml:space="preserve"> ; </w:t>
      </w:r>
      <w:r w:rsidR="00000000" w:rsidRPr="00033231">
        <w:t>leur devoir est d</w:t>
      </w:r>
      <w:r>
        <w:t>’</w:t>
      </w:r>
      <w:r w:rsidR="00000000" w:rsidRPr="00033231">
        <w:t>être égoïstes</w:t>
      </w:r>
      <w:r>
        <w:t>.</w:t>
      </w:r>
    </w:p>
    <w:p w14:paraId="24FBEE22" w14:textId="77777777" w:rsidR="004F69D6" w:rsidRDefault="004F69D6" w:rsidP="0021796F">
      <w:r>
        <w:t>— </w:t>
      </w:r>
      <w:r w:rsidR="00000000" w:rsidRPr="00033231">
        <w:t>Non</w:t>
      </w:r>
      <w:r>
        <w:t xml:space="preserve">, </w:t>
      </w:r>
      <w:r w:rsidR="00000000" w:rsidRPr="00033231">
        <w:t>Robert</w:t>
      </w:r>
      <w:r>
        <w:t>.</w:t>
      </w:r>
    </w:p>
    <w:p w14:paraId="34DAF38B" w14:textId="77777777" w:rsidR="004F69D6" w:rsidRDefault="004F69D6" w:rsidP="0021796F">
      <w:r>
        <w:lastRenderedPageBreak/>
        <w:t>— </w:t>
      </w:r>
      <w:r w:rsidR="00000000" w:rsidRPr="00033231">
        <w:t>Oui</w:t>
      </w:r>
      <w:r>
        <w:t xml:space="preserve">, </w:t>
      </w:r>
      <w:r w:rsidR="00000000" w:rsidRPr="00033231">
        <w:t>Caroline</w:t>
      </w:r>
      <w:r>
        <w:t xml:space="preserve"> ! </w:t>
      </w:r>
      <w:r w:rsidR="00000000" w:rsidRPr="00033231">
        <w:t>la pauvreté est nécessairement égoïste</w:t>
      </w:r>
      <w:r>
        <w:t xml:space="preserve">, </w:t>
      </w:r>
      <w:r w:rsidR="00000000" w:rsidRPr="00033231">
        <w:t>contrainte</w:t>
      </w:r>
      <w:r>
        <w:t xml:space="preserve">, </w:t>
      </w:r>
      <w:r w:rsidR="00000000" w:rsidRPr="00033231">
        <w:t>rampante</w:t>
      </w:r>
      <w:r>
        <w:t xml:space="preserve">, </w:t>
      </w:r>
      <w:r w:rsidR="00000000" w:rsidRPr="00033231">
        <w:t>anxieuse</w:t>
      </w:r>
      <w:r>
        <w:t xml:space="preserve">. </w:t>
      </w:r>
      <w:r w:rsidR="00000000" w:rsidRPr="00033231">
        <w:t>De temps à autre</w:t>
      </w:r>
      <w:r>
        <w:t xml:space="preserve">, </w:t>
      </w:r>
      <w:r w:rsidR="00000000" w:rsidRPr="00033231">
        <w:t>le cœur d</w:t>
      </w:r>
      <w:r>
        <w:t>’</w:t>
      </w:r>
      <w:r w:rsidR="00000000" w:rsidRPr="00033231">
        <w:t>un pauvre homme</w:t>
      </w:r>
      <w:r>
        <w:t xml:space="preserve">, </w:t>
      </w:r>
      <w:r w:rsidR="00000000" w:rsidRPr="00033231">
        <w:t>visité par certains rayons et rafraîchi par une bienfaisante rosée</w:t>
      </w:r>
      <w:r>
        <w:t xml:space="preserve">, </w:t>
      </w:r>
      <w:r w:rsidR="00000000" w:rsidRPr="00033231">
        <w:t>peut se gonfler</w:t>
      </w:r>
      <w:r>
        <w:t xml:space="preserve">, </w:t>
      </w:r>
      <w:r w:rsidR="00000000" w:rsidRPr="00033231">
        <w:t>comme la végétation de ce jardin là-bas</w:t>
      </w:r>
      <w:r>
        <w:t xml:space="preserve">, </w:t>
      </w:r>
      <w:r w:rsidR="00000000" w:rsidRPr="00033231">
        <w:t>un jour de printemps</w:t>
      </w:r>
      <w:r>
        <w:t xml:space="preserve">, </w:t>
      </w:r>
      <w:r w:rsidR="00000000" w:rsidRPr="00033231">
        <w:t>peut se sentir mûre pour développer son feuillage</w:t>
      </w:r>
      <w:r>
        <w:t xml:space="preserve">, </w:t>
      </w:r>
      <w:r w:rsidR="00000000" w:rsidRPr="00033231">
        <w:t>peut-être ses fleurs</w:t>
      </w:r>
      <w:r>
        <w:t xml:space="preserve"> ; </w:t>
      </w:r>
      <w:r w:rsidR="00000000" w:rsidRPr="00033231">
        <w:t>mais il ne doit pas encourager cet agréable élan</w:t>
      </w:r>
      <w:r>
        <w:t xml:space="preserve"> : </w:t>
      </w:r>
      <w:r w:rsidR="00000000" w:rsidRPr="00033231">
        <w:t>pour le réprimer</w:t>
      </w:r>
      <w:r>
        <w:t xml:space="preserve">, </w:t>
      </w:r>
      <w:r w:rsidR="00000000" w:rsidRPr="00033231">
        <w:t>il doit inv</w:t>
      </w:r>
      <w:r w:rsidR="00000000" w:rsidRPr="00033231">
        <w:t>o</w:t>
      </w:r>
      <w:r w:rsidR="00000000" w:rsidRPr="00033231">
        <w:t>quer la prudence</w:t>
      </w:r>
      <w:r>
        <w:t xml:space="preserve">, </w:t>
      </w:r>
      <w:r w:rsidR="00000000" w:rsidRPr="00033231">
        <w:t>glacée comme le vent du nord</w:t>
      </w:r>
      <w:r>
        <w:t>.</w:t>
      </w:r>
    </w:p>
    <w:p w14:paraId="66D0490D" w14:textId="77777777" w:rsidR="004F69D6" w:rsidRDefault="004F69D6" w:rsidP="0021796F">
      <w:r>
        <w:t>— </w:t>
      </w:r>
      <w:r w:rsidR="00000000" w:rsidRPr="00033231">
        <w:t>Aucun cottage ne peut être heureux</w:t>
      </w:r>
      <w:r>
        <w:t xml:space="preserve">, </w:t>
      </w:r>
      <w:r w:rsidR="00000000" w:rsidRPr="00033231">
        <w:t>alors</w:t>
      </w:r>
      <w:r>
        <w:t> ?</w:t>
      </w:r>
    </w:p>
    <w:p w14:paraId="1D51D846" w14:textId="77777777" w:rsidR="004F69D6" w:rsidRDefault="004F69D6" w:rsidP="0021796F">
      <w:r>
        <w:t>— </w:t>
      </w:r>
      <w:r w:rsidR="00000000" w:rsidRPr="00033231">
        <w:t>Quand je parle de pauvreté</w:t>
      </w:r>
      <w:r>
        <w:t xml:space="preserve">, </w:t>
      </w:r>
      <w:r w:rsidR="00000000" w:rsidRPr="00033231">
        <w:t>je n</w:t>
      </w:r>
      <w:r>
        <w:t>’</w:t>
      </w:r>
      <w:r w:rsidR="00000000" w:rsidRPr="00033231">
        <w:t>entends pas la pauvreté naturelle et habituelle de l</w:t>
      </w:r>
      <w:r>
        <w:t>’</w:t>
      </w:r>
      <w:r w:rsidR="00000000" w:rsidRPr="00033231">
        <w:t>ouvrier</w:t>
      </w:r>
      <w:r>
        <w:t xml:space="preserve">, </w:t>
      </w:r>
      <w:r w:rsidR="00000000" w:rsidRPr="00033231">
        <w:t>mais la pénurie embarrassée de l</w:t>
      </w:r>
      <w:r>
        <w:t>’</w:t>
      </w:r>
      <w:r w:rsidR="00000000" w:rsidRPr="00033231">
        <w:t>homme plongé dans les dettes</w:t>
      </w:r>
      <w:r>
        <w:t xml:space="preserve">, </w:t>
      </w:r>
      <w:r w:rsidR="00000000" w:rsidRPr="00033231">
        <w:t>du commerçant gêné</w:t>
      </w:r>
      <w:r>
        <w:t xml:space="preserve">, </w:t>
      </w:r>
      <w:r w:rsidR="00000000" w:rsidRPr="00033231">
        <w:t>dévoré de soucis et se débattant contre la ruine</w:t>
      </w:r>
      <w:r>
        <w:t>.</w:t>
      </w:r>
    </w:p>
    <w:p w14:paraId="7EB88F77" w14:textId="77777777" w:rsidR="004F69D6" w:rsidRDefault="004F69D6" w:rsidP="0021796F">
      <w:r>
        <w:t>— </w:t>
      </w:r>
      <w:r w:rsidR="00000000" w:rsidRPr="00033231">
        <w:t>Abandonnez-vous à l</w:t>
      </w:r>
      <w:r>
        <w:t>’</w:t>
      </w:r>
      <w:r w:rsidR="00000000" w:rsidRPr="00033231">
        <w:t>espérance</w:t>
      </w:r>
      <w:r>
        <w:t xml:space="preserve">, </w:t>
      </w:r>
      <w:r w:rsidR="00000000" w:rsidRPr="00033231">
        <w:t>et non à l</w:t>
      </w:r>
      <w:r>
        <w:t>’</w:t>
      </w:r>
      <w:r w:rsidR="00000000" w:rsidRPr="00033231">
        <w:t>anxiété</w:t>
      </w:r>
      <w:r>
        <w:t xml:space="preserve">. </w:t>
      </w:r>
      <w:r w:rsidR="00000000" w:rsidRPr="00033231">
        <w:t>Ce</w:t>
      </w:r>
      <w:r w:rsidR="00000000" w:rsidRPr="00033231">
        <w:t>r</w:t>
      </w:r>
      <w:r w:rsidR="00000000" w:rsidRPr="00033231">
        <w:t>taines idées ont pris trop de fixité dans votre esprit</w:t>
      </w:r>
      <w:r>
        <w:t xml:space="preserve">. </w:t>
      </w:r>
      <w:r w:rsidR="00000000" w:rsidRPr="00033231">
        <w:t>C</w:t>
      </w:r>
      <w:r>
        <w:t>’</w:t>
      </w:r>
      <w:r w:rsidR="00000000" w:rsidRPr="00033231">
        <w:t>est peut-être de la présomption de ma part</w:t>
      </w:r>
      <w:r>
        <w:t xml:space="preserve">, </w:t>
      </w:r>
      <w:r w:rsidR="00000000" w:rsidRPr="00033231">
        <w:t>mais il me semble que vous vous trompez dans votre manière d</w:t>
      </w:r>
      <w:r>
        <w:t>’</w:t>
      </w:r>
      <w:r w:rsidR="00000000" w:rsidRPr="00033231">
        <w:t>envisager le bonheur</w:t>
      </w:r>
      <w:r>
        <w:t xml:space="preserve">, </w:t>
      </w:r>
      <w:r w:rsidR="00000000" w:rsidRPr="00033231">
        <w:t>co</w:t>
      </w:r>
      <w:r w:rsidR="00000000" w:rsidRPr="00033231">
        <w:t>m</w:t>
      </w:r>
      <w:r w:rsidR="00000000" w:rsidRPr="00033231">
        <w:t>me aussi dans</w:t>
      </w:r>
      <w:r>
        <w:t>…</w:t>
      </w:r>
    </w:p>
    <w:p w14:paraId="7A2ADEEA" w14:textId="77777777" w:rsidR="004F69D6" w:rsidRDefault="004F69D6" w:rsidP="0021796F">
      <w:r>
        <w:t>— </w:t>
      </w:r>
      <w:r w:rsidR="00000000" w:rsidRPr="00033231">
        <w:t>Je suis tout oreilles</w:t>
      </w:r>
      <w:r>
        <w:t xml:space="preserve">, </w:t>
      </w:r>
      <w:r w:rsidR="00000000" w:rsidRPr="00033231">
        <w:t>Caroline</w:t>
      </w:r>
      <w:r>
        <w:t>.</w:t>
      </w:r>
    </w:p>
    <w:p w14:paraId="4EF06333" w14:textId="77777777" w:rsidR="004F69D6" w:rsidRDefault="004F69D6" w:rsidP="0021796F">
      <w:r>
        <w:t>— </w:t>
      </w:r>
      <w:r w:rsidR="00000000" w:rsidRPr="00033231">
        <w:t>Dans</w:t>
      </w:r>
      <w:r>
        <w:t xml:space="preserve">… </w:t>
      </w:r>
      <w:r w:rsidR="00000000" w:rsidRPr="00033231">
        <w:t>oh</w:t>
      </w:r>
      <w:r>
        <w:t xml:space="preserve"> ! </w:t>
      </w:r>
      <w:r w:rsidR="00000000" w:rsidRPr="00033231">
        <w:t>que j</w:t>
      </w:r>
      <w:r>
        <w:t>’</w:t>
      </w:r>
      <w:r w:rsidR="00000000" w:rsidRPr="00033231">
        <w:t>aie le courage de dire la vérité</w:t>
      </w:r>
      <w:r>
        <w:t xml:space="preserve">… </w:t>
      </w:r>
      <w:r w:rsidR="00000000" w:rsidRPr="00033231">
        <w:t>dans</w:t>
      </w:r>
      <w:r>
        <w:t xml:space="preserve">… </w:t>
      </w:r>
      <w:r w:rsidR="00000000" w:rsidRPr="00033231">
        <w:t>vos manières</w:t>
      </w:r>
      <w:r>
        <w:t xml:space="preserve">… </w:t>
      </w:r>
      <w:r w:rsidR="00000000" w:rsidRPr="00033231">
        <w:t>remarquez que je dis seulement vos manières</w:t>
      </w:r>
      <w:r>
        <w:t xml:space="preserve">… </w:t>
      </w:r>
      <w:r w:rsidR="00000000" w:rsidRPr="00033231">
        <w:t>dans vos manières d</w:t>
      </w:r>
      <w:r>
        <w:t>’</w:t>
      </w:r>
      <w:r w:rsidR="00000000" w:rsidRPr="00033231">
        <w:t>être vis-à-vis de ces ouvriers du Yorkshire</w:t>
      </w:r>
      <w:r>
        <w:t>.</w:t>
      </w:r>
    </w:p>
    <w:p w14:paraId="4B241F31" w14:textId="77777777" w:rsidR="004F69D6" w:rsidRDefault="004F69D6" w:rsidP="0021796F">
      <w:r>
        <w:t>— </w:t>
      </w:r>
      <w:r w:rsidR="00000000" w:rsidRPr="00033231">
        <w:t>Vous avez souvent désiré me dire cela</w:t>
      </w:r>
      <w:r>
        <w:t xml:space="preserve">, </w:t>
      </w:r>
      <w:r w:rsidR="00000000" w:rsidRPr="00033231">
        <w:t>n</w:t>
      </w:r>
      <w:r>
        <w:t>’</w:t>
      </w:r>
      <w:r w:rsidR="00000000" w:rsidRPr="00033231">
        <w:t>est-ce pas</w:t>
      </w:r>
      <w:r>
        <w:t> ?</w:t>
      </w:r>
    </w:p>
    <w:p w14:paraId="3F4DA33B" w14:textId="77777777" w:rsidR="004F69D6" w:rsidRDefault="004F69D6" w:rsidP="0021796F">
      <w:r>
        <w:t>— </w:t>
      </w:r>
      <w:r w:rsidR="00000000" w:rsidRPr="00033231">
        <w:t>Oui</w:t>
      </w:r>
      <w:r>
        <w:t xml:space="preserve">, </w:t>
      </w:r>
      <w:r w:rsidR="00000000" w:rsidRPr="00033231">
        <w:t>souvent</w:t>
      </w:r>
      <w:r>
        <w:t xml:space="preserve">, </w:t>
      </w:r>
      <w:r w:rsidR="00000000" w:rsidRPr="00033231">
        <w:t>très-souvent</w:t>
      </w:r>
      <w:r>
        <w:t>.</w:t>
      </w:r>
    </w:p>
    <w:p w14:paraId="4920BE6B" w14:textId="77777777" w:rsidR="004F69D6" w:rsidRDefault="004F69D6" w:rsidP="0021796F">
      <w:r>
        <w:t>— </w:t>
      </w:r>
      <w:r w:rsidR="00000000" w:rsidRPr="00033231">
        <w:t>Le seul tort de mes manières est</w:t>
      </w:r>
      <w:r>
        <w:t xml:space="preserve">, </w:t>
      </w:r>
      <w:r w:rsidR="00000000" w:rsidRPr="00033231">
        <w:t>je crois</w:t>
      </w:r>
      <w:r>
        <w:t xml:space="preserve">, </w:t>
      </w:r>
      <w:r w:rsidR="00000000" w:rsidRPr="00033231">
        <w:t>d</w:t>
      </w:r>
      <w:r>
        <w:t>’</w:t>
      </w:r>
      <w:r w:rsidR="00000000" w:rsidRPr="00033231">
        <w:t>être négat</w:t>
      </w:r>
      <w:r w:rsidR="00000000" w:rsidRPr="00033231">
        <w:t>i</w:t>
      </w:r>
      <w:r w:rsidR="00000000" w:rsidRPr="00033231">
        <w:t>ves</w:t>
      </w:r>
      <w:r>
        <w:t xml:space="preserve">. </w:t>
      </w:r>
      <w:r w:rsidR="00000000" w:rsidRPr="00033231">
        <w:t>Je ne suis pas fier</w:t>
      </w:r>
      <w:r>
        <w:t xml:space="preserve">. </w:t>
      </w:r>
      <w:r w:rsidR="00000000" w:rsidRPr="00033231">
        <w:t>De quoi serait fier un homme dans ma position</w:t>
      </w:r>
      <w:r>
        <w:t xml:space="preserve"> ? </w:t>
      </w:r>
      <w:r w:rsidR="00000000" w:rsidRPr="00033231">
        <w:t>Je pourrais agir envers eux en homme bienveillant</w:t>
      </w:r>
      <w:r>
        <w:t xml:space="preserve">, </w:t>
      </w:r>
      <w:r w:rsidR="00000000" w:rsidRPr="00033231">
        <w:t>mais agir n</w:t>
      </w:r>
      <w:r>
        <w:t>’</w:t>
      </w:r>
      <w:r w:rsidR="00000000" w:rsidRPr="00033231">
        <w:t>est pas mon fort</w:t>
      </w:r>
      <w:r>
        <w:t xml:space="preserve">. </w:t>
      </w:r>
      <w:r w:rsidR="00000000" w:rsidRPr="00033231">
        <w:t xml:space="preserve">Je les trouve </w:t>
      </w:r>
      <w:r w:rsidR="00000000" w:rsidRPr="00033231">
        <w:lastRenderedPageBreak/>
        <w:t>déraisonnables</w:t>
      </w:r>
      <w:r>
        <w:t xml:space="preserve">, </w:t>
      </w:r>
      <w:r w:rsidR="00000000" w:rsidRPr="00033231">
        <w:t>pe</w:t>
      </w:r>
      <w:r w:rsidR="00000000" w:rsidRPr="00033231">
        <w:t>r</w:t>
      </w:r>
      <w:r w:rsidR="00000000" w:rsidRPr="00033231">
        <w:t>vers</w:t>
      </w:r>
      <w:r>
        <w:t xml:space="preserve"> ; </w:t>
      </w:r>
      <w:r w:rsidR="00000000" w:rsidRPr="00033231">
        <w:t>ils me retiennent lorsque je veux m</w:t>
      </w:r>
      <w:r>
        <w:t>’</w:t>
      </w:r>
      <w:r w:rsidR="00000000" w:rsidRPr="00033231">
        <w:t>élancer en avant</w:t>
      </w:r>
      <w:r>
        <w:t xml:space="preserve">. </w:t>
      </w:r>
      <w:r w:rsidR="00000000" w:rsidRPr="00033231">
        <w:t>En les traitant avec justice</w:t>
      </w:r>
      <w:r>
        <w:t xml:space="preserve">, </w:t>
      </w:r>
      <w:r w:rsidR="00000000" w:rsidRPr="00033231">
        <w:t>je remplis tous mes devoirs envers d</w:t>
      </w:r>
      <w:r>
        <w:t>’</w:t>
      </w:r>
      <w:r w:rsidR="00000000" w:rsidRPr="00033231">
        <w:t>eux</w:t>
      </w:r>
      <w:r>
        <w:t>.</w:t>
      </w:r>
    </w:p>
    <w:p w14:paraId="15223754" w14:textId="77777777" w:rsidR="004F69D6" w:rsidRDefault="004F69D6" w:rsidP="0021796F">
      <w:r>
        <w:t>— </w:t>
      </w:r>
      <w:r w:rsidR="00000000" w:rsidRPr="00033231">
        <w:t>Vous n</w:t>
      </w:r>
      <w:r>
        <w:t>’</w:t>
      </w:r>
      <w:r w:rsidR="00000000" w:rsidRPr="00033231">
        <w:t>attendez pas alors qu</w:t>
      </w:r>
      <w:r>
        <w:t>’</w:t>
      </w:r>
      <w:r w:rsidR="00000000" w:rsidRPr="00033231">
        <w:t>ils vous aiment</w:t>
      </w:r>
      <w:r>
        <w:t> ?</w:t>
      </w:r>
    </w:p>
    <w:p w14:paraId="1AC9F241" w14:textId="77777777" w:rsidR="004F69D6" w:rsidRDefault="004F69D6" w:rsidP="0021796F">
      <w:r>
        <w:t>— </w:t>
      </w:r>
      <w:r w:rsidR="00000000" w:rsidRPr="00033231">
        <w:t>Ni ne le désire</w:t>
      </w:r>
      <w:r>
        <w:t>.</w:t>
      </w:r>
    </w:p>
    <w:p w14:paraId="772A7C86" w14:textId="77777777" w:rsidR="004F69D6" w:rsidRDefault="004F69D6" w:rsidP="0021796F">
      <w:r>
        <w:t>— </w:t>
      </w:r>
      <w:r w:rsidR="00000000" w:rsidRPr="00033231">
        <w:t>Ah</w:t>
      </w:r>
      <w:r>
        <w:t> ! »</w:t>
      </w:r>
      <w:r w:rsidR="00000000" w:rsidRPr="00033231">
        <w:t xml:space="preserve"> dit la jeune fille en hochant la tête et poussant un profond soupir</w:t>
      </w:r>
      <w:r>
        <w:t>.</w:t>
      </w:r>
    </w:p>
    <w:p w14:paraId="4D077E68" w14:textId="77777777" w:rsidR="004F69D6" w:rsidRDefault="00000000" w:rsidP="0021796F">
      <w:r w:rsidRPr="00033231">
        <w:t>Puis elle se pencha sur sa grammaire et se mit à chercher les exercices du jour</w:t>
      </w:r>
      <w:r w:rsidR="004F69D6">
        <w:t>.</w:t>
      </w:r>
    </w:p>
    <w:p w14:paraId="30F210E9" w14:textId="77777777" w:rsidR="004F69D6" w:rsidRDefault="004F69D6" w:rsidP="0021796F">
      <w:r>
        <w:t>« </w:t>
      </w:r>
      <w:r w:rsidR="00000000" w:rsidRPr="00033231">
        <w:t>Je ne suis pas un homme affectionné</w:t>
      </w:r>
      <w:r>
        <w:t xml:space="preserve">, </w:t>
      </w:r>
      <w:r w:rsidR="00000000" w:rsidRPr="00033231">
        <w:t>Caroline</w:t>
      </w:r>
      <w:r>
        <w:t xml:space="preserve"> ; </w:t>
      </w:r>
      <w:r w:rsidR="00000000" w:rsidRPr="00033231">
        <w:t>l</w:t>
      </w:r>
      <w:r>
        <w:t>’</w:t>
      </w:r>
      <w:r w:rsidR="00000000" w:rsidRPr="00033231">
        <w:t>attachement d</w:t>
      </w:r>
      <w:r>
        <w:t>’</w:t>
      </w:r>
      <w:r w:rsidR="00000000" w:rsidRPr="00033231">
        <w:t>un très-petit nombre de personnes me suffit</w:t>
      </w:r>
      <w:r>
        <w:t>.</w:t>
      </w:r>
    </w:p>
    <w:p w14:paraId="24A71F49" w14:textId="77777777" w:rsidR="004F69D6" w:rsidRDefault="004F69D6" w:rsidP="0021796F">
      <w:r>
        <w:t>— </w:t>
      </w:r>
      <w:r w:rsidR="00000000" w:rsidRPr="00033231">
        <w:t>S</w:t>
      </w:r>
      <w:r>
        <w:t>’</w:t>
      </w:r>
      <w:r w:rsidR="00000000" w:rsidRPr="00033231">
        <w:t>il vous plaît</w:t>
      </w:r>
      <w:r>
        <w:t xml:space="preserve">, </w:t>
      </w:r>
      <w:r w:rsidR="00000000" w:rsidRPr="00033231">
        <w:t>Robert</w:t>
      </w:r>
      <w:r>
        <w:t xml:space="preserve">, </w:t>
      </w:r>
      <w:r w:rsidR="00000000" w:rsidRPr="00033231">
        <w:t>voulez-vous me tailler une ou deux plumes avant votre départ</w:t>
      </w:r>
      <w:r>
        <w:t> ?</w:t>
      </w:r>
    </w:p>
    <w:p w14:paraId="3F7A31C8" w14:textId="77777777" w:rsidR="004F69D6" w:rsidRDefault="004F69D6" w:rsidP="0021796F">
      <w:r>
        <w:t>— </w:t>
      </w:r>
      <w:r w:rsidR="00000000" w:rsidRPr="00033231">
        <w:t>D</w:t>
      </w:r>
      <w:r>
        <w:t>’</w:t>
      </w:r>
      <w:r w:rsidR="00000000" w:rsidRPr="00033231">
        <w:t>abord</w:t>
      </w:r>
      <w:r>
        <w:t xml:space="preserve">, </w:t>
      </w:r>
      <w:r w:rsidR="00000000" w:rsidRPr="00033231">
        <w:t>laissez-moi régler votre livre</w:t>
      </w:r>
      <w:r>
        <w:t xml:space="preserve">, </w:t>
      </w:r>
      <w:r w:rsidR="00000000" w:rsidRPr="00033231">
        <w:t>car vous avez co</w:t>
      </w:r>
      <w:r w:rsidR="00000000" w:rsidRPr="00033231">
        <w:t>u</w:t>
      </w:r>
      <w:r w:rsidR="00000000" w:rsidRPr="00033231">
        <w:t>tume de tracer les lignes de travers</w:t>
      </w:r>
      <w:r>
        <w:t xml:space="preserve">… </w:t>
      </w:r>
      <w:r w:rsidR="00000000" w:rsidRPr="00033231">
        <w:t>Voilà</w:t>
      </w:r>
      <w:r>
        <w:t xml:space="preserve">… </w:t>
      </w:r>
      <w:r w:rsidR="00000000" w:rsidRPr="00033231">
        <w:t>Maintenant</w:t>
      </w:r>
      <w:r>
        <w:t xml:space="preserve">, </w:t>
      </w:r>
      <w:r w:rsidR="00000000" w:rsidRPr="00033231">
        <w:t>pa</w:t>
      </w:r>
      <w:r w:rsidR="00000000" w:rsidRPr="00033231">
        <w:t>s</w:t>
      </w:r>
      <w:r w:rsidR="00000000" w:rsidRPr="00033231">
        <w:t>sons aux plumes</w:t>
      </w:r>
      <w:r>
        <w:t xml:space="preserve"> : </w:t>
      </w:r>
      <w:r w:rsidR="00000000" w:rsidRPr="00033231">
        <w:t>vous les aimez très-fines</w:t>
      </w:r>
      <w:r>
        <w:t xml:space="preserve">, </w:t>
      </w:r>
      <w:r w:rsidR="00000000" w:rsidRPr="00033231">
        <w:t>je crois</w:t>
      </w:r>
      <w:r>
        <w:t>.</w:t>
      </w:r>
    </w:p>
    <w:p w14:paraId="7247EDAD" w14:textId="77777777" w:rsidR="004F69D6" w:rsidRDefault="004F69D6" w:rsidP="0021796F">
      <w:r>
        <w:t>— </w:t>
      </w:r>
      <w:r w:rsidR="00000000" w:rsidRPr="00033231">
        <w:t>Telles que vous les préparez ordinairement pour moi et Hortense</w:t>
      </w:r>
      <w:r>
        <w:t xml:space="preserve"> ; </w:t>
      </w:r>
      <w:r w:rsidR="00000000" w:rsidRPr="00033231">
        <w:t>non votre large pointe</w:t>
      </w:r>
      <w:r>
        <w:t>.</w:t>
      </w:r>
    </w:p>
    <w:p w14:paraId="637D38F4" w14:textId="5F4429DA" w:rsidR="004F69D6" w:rsidRDefault="004F69D6" w:rsidP="0021796F">
      <w:r>
        <w:t>— </w:t>
      </w:r>
      <w:r w:rsidR="00000000" w:rsidRPr="00033231">
        <w:t>Si j</w:t>
      </w:r>
      <w:r>
        <w:t>’</w:t>
      </w:r>
      <w:r w:rsidR="00000000" w:rsidRPr="00033231">
        <w:t>avais la vocation de Louis</w:t>
      </w:r>
      <w:r>
        <w:t xml:space="preserve">, </w:t>
      </w:r>
      <w:r w:rsidR="00000000" w:rsidRPr="00033231">
        <w:t>je pourrais demeurer à la maison</w:t>
      </w:r>
      <w:r>
        <w:t xml:space="preserve">, </w:t>
      </w:r>
      <w:r w:rsidR="00000000" w:rsidRPr="00033231">
        <w:t>et consacrer cette matinée à vous et à vos études</w:t>
      </w:r>
      <w:r>
        <w:t xml:space="preserve"> ; </w:t>
      </w:r>
      <w:r w:rsidR="00000000" w:rsidRPr="00033231">
        <w:t>ta</w:t>
      </w:r>
      <w:r w:rsidR="00000000" w:rsidRPr="00033231">
        <w:t>n</w:t>
      </w:r>
      <w:r w:rsidR="00000000" w:rsidRPr="00033231">
        <w:t xml:space="preserve">dis que je dois la passer dans le magasin de laines de </w:t>
      </w:r>
      <w:r>
        <w:t>M. </w:t>
      </w:r>
      <w:r w:rsidR="00000000" w:rsidRPr="00033231">
        <w:t>Sykes</w:t>
      </w:r>
      <w:r>
        <w:t>.</w:t>
      </w:r>
    </w:p>
    <w:p w14:paraId="2AF0496A" w14:textId="77777777" w:rsidR="004F69D6" w:rsidRDefault="004F69D6" w:rsidP="0021796F">
      <w:r>
        <w:t>— </w:t>
      </w:r>
      <w:r w:rsidR="00000000" w:rsidRPr="00033231">
        <w:t>Vous allez gagner de l</w:t>
      </w:r>
      <w:r>
        <w:t>’</w:t>
      </w:r>
      <w:r w:rsidR="00000000" w:rsidRPr="00033231">
        <w:t>argent</w:t>
      </w:r>
      <w:r>
        <w:t>.</w:t>
      </w:r>
    </w:p>
    <w:p w14:paraId="24C6BE15" w14:textId="55FECC4B" w:rsidR="00000000" w:rsidRPr="00033231" w:rsidRDefault="004F69D6" w:rsidP="0021796F">
      <w:r>
        <w:t>— </w:t>
      </w:r>
      <w:r w:rsidR="00000000" w:rsidRPr="00033231">
        <w:t>Bien plus probablement en perdre</w:t>
      </w:r>
      <w:r>
        <w:t>. »</w:t>
      </w:r>
    </w:p>
    <w:p w14:paraId="4B852A91" w14:textId="77777777" w:rsidR="004F69D6" w:rsidRDefault="00000000" w:rsidP="0021796F">
      <w:r w:rsidRPr="00033231">
        <w:t>Comment il finissait de tailler les plumes</w:t>
      </w:r>
      <w:r w:rsidR="004F69D6">
        <w:t xml:space="preserve">, </w:t>
      </w:r>
      <w:r w:rsidRPr="00033231">
        <w:t>un cheval sellé et bridé fut amené à la porte du jardin</w:t>
      </w:r>
      <w:r w:rsidR="004F69D6">
        <w:t>.</w:t>
      </w:r>
    </w:p>
    <w:p w14:paraId="2A2854A4" w14:textId="5F3D3E20" w:rsidR="00000000" w:rsidRPr="00033231" w:rsidRDefault="004F69D6" w:rsidP="0021796F">
      <w:r>
        <w:lastRenderedPageBreak/>
        <w:t>« </w:t>
      </w:r>
      <w:r w:rsidR="00000000" w:rsidRPr="00033231">
        <w:t>Voilà Fred qui est prêt</w:t>
      </w:r>
      <w:r>
        <w:t xml:space="preserve"> ; </w:t>
      </w:r>
      <w:r w:rsidR="00000000" w:rsidRPr="00033231">
        <w:t>il faut partir</w:t>
      </w:r>
      <w:r>
        <w:t xml:space="preserve">. </w:t>
      </w:r>
      <w:r w:rsidR="00000000" w:rsidRPr="00033231">
        <w:t>Auparavant</w:t>
      </w:r>
      <w:r>
        <w:t xml:space="preserve">, </w:t>
      </w:r>
      <w:r w:rsidR="00000000" w:rsidRPr="00033231">
        <w:t>je veux voir l</w:t>
      </w:r>
      <w:r>
        <w:t>’</w:t>
      </w:r>
      <w:r w:rsidR="00000000" w:rsidRPr="00033231">
        <w:t>effet du printemps dans la plate-bande du sud</w:t>
      </w:r>
      <w:r>
        <w:t>. »</w:t>
      </w:r>
    </w:p>
    <w:p w14:paraId="07F691A0" w14:textId="77777777" w:rsidR="004F69D6" w:rsidRDefault="00000000" w:rsidP="0021796F">
      <w:r w:rsidRPr="00033231">
        <w:t>Il quitta la chambre et se dirigea dans le jardin derrière la fabrique</w:t>
      </w:r>
      <w:r w:rsidR="004F69D6">
        <w:t xml:space="preserve">. </w:t>
      </w:r>
      <w:r w:rsidRPr="00033231">
        <w:t>Une charmante frange de jeune verdure et de fleurs commençait à s</w:t>
      </w:r>
      <w:r w:rsidR="004F69D6">
        <w:t>’</w:t>
      </w:r>
      <w:r w:rsidRPr="00033231">
        <w:t>épanouir</w:t>
      </w:r>
      <w:r w:rsidR="004F69D6">
        <w:t xml:space="preserve"> ; </w:t>
      </w:r>
      <w:r w:rsidRPr="00033231">
        <w:t>des voiliers d</w:t>
      </w:r>
      <w:r w:rsidR="004F69D6">
        <w:t>’</w:t>
      </w:r>
      <w:r w:rsidRPr="00033231">
        <w:t>hiver</w:t>
      </w:r>
      <w:r w:rsidR="004F69D6">
        <w:t xml:space="preserve">, </w:t>
      </w:r>
      <w:r w:rsidRPr="00033231">
        <w:t>des crocus et des primevères brillaient au soleil</w:t>
      </w:r>
      <w:r w:rsidR="004F69D6">
        <w:t xml:space="preserve">, </w:t>
      </w:r>
      <w:r w:rsidRPr="00033231">
        <w:t>à l</w:t>
      </w:r>
      <w:r w:rsidR="004F69D6">
        <w:t>’</w:t>
      </w:r>
      <w:r w:rsidRPr="00033231">
        <w:t>abri du mur de la fabrique</w:t>
      </w:r>
      <w:r w:rsidR="004F69D6">
        <w:t xml:space="preserve">. </w:t>
      </w:r>
      <w:r w:rsidRPr="00033231">
        <w:t>Moore cueillit çà et là une fleur et une feuille</w:t>
      </w:r>
      <w:r w:rsidR="004F69D6">
        <w:t xml:space="preserve">, </w:t>
      </w:r>
      <w:r w:rsidRPr="00033231">
        <w:t>jusqu</w:t>
      </w:r>
      <w:r w:rsidR="004F69D6">
        <w:t>’</w:t>
      </w:r>
      <w:r w:rsidRPr="00033231">
        <w:t>à ce qu</w:t>
      </w:r>
      <w:r w:rsidR="004F69D6">
        <w:t>’</w:t>
      </w:r>
      <w:r w:rsidRPr="00033231">
        <w:t>il eût rassemblé un petit bouquet</w:t>
      </w:r>
      <w:r w:rsidR="004F69D6">
        <w:t xml:space="preserve"> ; </w:t>
      </w:r>
      <w:r w:rsidRPr="00033231">
        <w:t>il retourna au parloir</w:t>
      </w:r>
      <w:r w:rsidR="004F69D6">
        <w:t xml:space="preserve">, </w:t>
      </w:r>
      <w:r w:rsidRPr="00033231">
        <w:t>prit une a</w:t>
      </w:r>
      <w:r w:rsidRPr="00033231">
        <w:t>i</w:t>
      </w:r>
      <w:r w:rsidRPr="00033231">
        <w:t>guillée de soie dans la corbeille à ouvrage de sa sœur</w:t>
      </w:r>
      <w:r w:rsidR="004F69D6">
        <w:t xml:space="preserve">, </w:t>
      </w:r>
      <w:r w:rsidRPr="00033231">
        <w:t>lia les fleurs et les déposa sur le pupitre de Caroline</w:t>
      </w:r>
      <w:r w:rsidR="004F69D6">
        <w:t>.</w:t>
      </w:r>
    </w:p>
    <w:p w14:paraId="5F5F936C" w14:textId="77777777" w:rsidR="004F69D6" w:rsidRDefault="004F69D6" w:rsidP="0021796F">
      <w:r>
        <w:t>« </w:t>
      </w:r>
      <w:r w:rsidR="00000000" w:rsidRPr="00033231">
        <w:t>Maintenant</w:t>
      </w:r>
      <w:r>
        <w:t xml:space="preserve">, </w:t>
      </w:r>
      <w:r w:rsidR="00000000" w:rsidRPr="00033231">
        <w:t>au revoir</w:t>
      </w:r>
      <w:r>
        <w:t>.</w:t>
      </w:r>
    </w:p>
    <w:p w14:paraId="2A47ECB9" w14:textId="193D4A7E" w:rsidR="00000000" w:rsidRPr="00033231" w:rsidRDefault="004F69D6" w:rsidP="0021796F">
      <w:r>
        <w:t>— </w:t>
      </w:r>
      <w:r w:rsidR="00000000" w:rsidRPr="00033231">
        <w:t>Merci</w:t>
      </w:r>
      <w:r>
        <w:t xml:space="preserve">, </w:t>
      </w:r>
      <w:r w:rsidR="00000000" w:rsidRPr="00033231">
        <w:t>Robert</w:t>
      </w:r>
      <w:r>
        <w:t xml:space="preserve"> ; </w:t>
      </w:r>
      <w:r w:rsidR="00000000" w:rsidRPr="00033231">
        <w:t>il est très-joli</w:t>
      </w:r>
      <w:r>
        <w:t xml:space="preserve"> ; </w:t>
      </w:r>
      <w:r w:rsidR="00000000" w:rsidRPr="00033231">
        <w:t>on dirait des rayons du s</w:t>
      </w:r>
      <w:r w:rsidR="00000000" w:rsidRPr="00033231">
        <w:t>o</w:t>
      </w:r>
      <w:r w:rsidR="00000000" w:rsidRPr="00033231">
        <w:t>leil dans un ciel d</w:t>
      </w:r>
      <w:r>
        <w:t>’</w:t>
      </w:r>
      <w:r w:rsidR="00000000" w:rsidRPr="00033231">
        <w:t>azur</w:t>
      </w:r>
      <w:r>
        <w:t xml:space="preserve">. </w:t>
      </w:r>
      <w:r w:rsidR="00000000" w:rsidRPr="00033231">
        <w:t>Au revoir</w:t>
      </w:r>
      <w:r>
        <w:t>. »</w:t>
      </w:r>
    </w:p>
    <w:p w14:paraId="62FEF503" w14:textId="77777777" w:rsidR="004F69D6" w:rsidRDefault="00000000" w:rsidP="0021796F">
      <w:r w:rsidRPr="00033231">
        <w:t>Robert se dirigea vers la porte</w:t>
      </w:r>
      <w:r w:rsidR="004F69D6">
        <w:t xml:space="preserve">, </w:t>
      </w:r>
      <w:r w:rsidRPr="00033231">
        <w:t>s</w:t>
      </w:r>
      <w:r w:rsidR="004F69D6">
        <w:t>’</w:t>
      </w:r>
      <w:r w:rsidRPr="00033231">
        <w:t>arrêta</w:t>
      </w:r>
      <w:r w:rsidR="004F69D6">
        <w:t xml:space="preserve">, </w:t>
      </w:r>
      <w:r w:rsidRPr="00033231">
        <w:t>ouvrit les lèvres comme pour parler</w:t>
      </w:r>
      <w:r w:rsidR="004F69D6">
        <w:t xml:space="preserve">, </w:t>
      </w:r>
      <w:r w:rsidRPr="00033231">
        <w:t>resta muet et s</w:t>
      </w:r>
      <w:r w:rsidR="004F69D6">
        <w:t>’</w:t>
      </w:r>
      <w:r w:rsidRPr="00033231">
        <w:t>éloigna</w:t>
      </w:r>
      <w:r w:rsidR="004F69D6">
        <w:t xml:space="preserve">. </w:t>
      </w:r>
      <w:r w:rsidRPr="00033231">
        <w:t>Il traversa le gu</w:t>
      </w:r>
      <w:r w:rsidRPr="00033231">
        <w:t>i</w:t>
      </w:r>
      <w:r w:rsidRPr="00033231">
        <w:t>chet et monta à cheval</w:t>
      </w:r>
      <w:r w:rsidR="004F69D6">
        <w:t xml:space="preserve"> : </w:t>
      </w:r>
      <w:r w:rsidRPr="00033231">
        <w:t>une seconde après</w:t>
      </w:r>
      <w:r w:rsidR="004F69D6">
        <w:t xml:space="preserve">, </w:t>
      </w:r>
      <w:r w:rsidRPr="00033231">
        <w:t>il avait remis pied à terre</w:t>
      </w:r>
      <w:r w:rsidR="004F69D6">
        <w:t xml:space="preserve">, </w:t>
      </w:r>
      <w:r w:rsidRPr="00033231">
        <w:t xml:space="preserve">transféré les rênes à </w:t>
      </w:r>
      <w:proofErr w:type="spellStart"/>
      <w:r w:rsidRPr="00033231">
        <w:t>Murgatroyd</w:t>
      </w:r>
      <w:proofErr w:type="spellEnd"/>
      <w:r w:rsidR="004F69D6">
        <w:t xml:space="preserve">, </w:t>
      </w:r>
      <w:r w:rsidRPr="00033231">
        <w:t>et était rentré dans le cottage</w:t>
      </w:r>
      <w:r w:rsidR="004F69D6">
        <w:t>.</w:t>
      </w:r>
    </w:p>
    <w:p w14:paraId="2A7E9C90" w14:textId="77777777" w:rsidR="004F69D6" w:rsidRDefault="004F69D6" w:rsidP="0021796F">
      <w:r>
        <w:t>« </w:t>
      </w:r>
      <w:r w:rsidR="00000000" w:rsidRPr="00033231">
        <w:t>J</w:t>
      </w:r>
      <w:r>
        <w:t>’</w:t>
      </w:r>
      <w:r w:rsidR="00000000" w:rsidRPr="00033231">
        <w:t>avais oublié mes gants</w:t>
      </w:r>
      <w:r>
        <w:t>, »</w:t>
      </w:r>
      <w:r w:rsidR="00000000" w:rsidRPr="00033231">
        <w:t xml:space="preserve"> dit-il en paraissant prendre quelque chose sur la console</w:t>
      </w:r>
      <w:r>
        <w:t xml:space="preserve">. </w:t>
      </w:r>
      <w:r w:rsidR="00000000" w:rsidRPr="00033231">
        <w:t>Puis</w:t>
      </w:r>
      <w:r>
        <w:t xml:space="preserve">, </w:t>
      </w:r>
      <w:r w:rsidR="00000000" w:rsidRPr="00033231">
        <w:t>comme obéissant à une pe</w:t>
      </w:r>
      <w:r w:rsidR="00000000" w:rsidRPr="00033231">
        <w:t>n</w:t>
      </w:r>
      <w:r w:rsidR="00000000" w:rsidRPr="00033231">
        <w:t>sée soudaine</w:t>
      </w:r>
      <w:r>
        <w:t> : « </w:t>
      </w:r>
      <w:r w:rsidR="00000000" w:rsidRPr="00033231">
        <w:t>Vous n</w:t>
      </w:r>
      <w:r>
        <w:t>’</w:t>
      </w:r>
      <w:r w:rsidR="00000000" w:rsidRPr="00033231">
        <w:t>avez pas d</w:t>
      </w:r>
      <w:r>
        <w:t>’</w:t>
      </w:r>
      <w:r w:rsidR="00000000" w:rsidRPr="00033231">
        <w:t>engagement pour aujourd</w:t>
      </w:r>
      <w:r>
        <w:t>’</w:t>
      </w:r>
      <w:r w:rsidR="00000000" w:rsidRPr="00033231">
        <w:t>hui chez votre oncle</w:t>
      </w:r>
      <w:r>
        <w:t xml:space="preserve">, </w:t>
      </w:r>
      <w:r w:rsidR="00000000" w:rsidRPr="00033231">
        <w:t>Caroline</w:t>
      </w:r>
      <w:r>
        <w:t> ?</w:t>
      </w:r>
    </w:p>
    <w:p w14:paraId="4B1037C6" w14:textId="77777777" w:rsidR="004F69D6" w:rsidRDefault="004F69D6" w:rsidP="0021796F">
      <w:r>
        <w:t>— </w:t>
      </w:r>
      <w:r w:rsidR="00000000" w:rsidRPr="00033231">
        <w:t>Je n</w:t>
      </w:r>
      <w:r>
        <w:t>’</w:t>
      </w:r>
      <w:r w:rsidR="00000000" w:rsidRPr="00033231">
        <w:t>en ai jamais</w:t>
      </w:r>
      <w:r>
        <w:t xml:space="preserve"> : </w:t>
      </w:r>
      <w:r w:rsidR="00000000" w:rsidRPr="00033231">
        <w:t>quelques chaussons d</w:t>
      </w:r>
      <w:r>
        <w:t>’</w:t>
      </w:r>
      <w:r w:rsidR="00000000" w:rsidRPr="00033231">
        <w:t>enfants</w:t>
      </w:r>
      <w:r>
        <w:t xml:space="preserve">, </w:t>
      </w:r>
      <w:r w:rsidR="00000000" w:rsidRPr="00033231">
        <w:t xml:space="preserve">que </w:t>
      </w:r>
      <w:proofErr w:type="spellStart"/>
      <w:r w:rsidR="00000000" w:rsidRPr="00033231">
        <w:t>mistress</w:t>
      </w:r>
      <w:proofErr w:type="spellEnd"/>
      <w:r w:rsidR="00000000" w:rsidRPr="00033231">
        <w:t xml:space="preserve"> Ramsden m</w:t>
      </w:r>
      <w:r>
        <w:t>’</w:t>
      </w:r>
      <w:r w:rsidR="00000000" w:rsidRPr="00033231">
        <w:t>a commandés</w:t>
      </w:r>
      <w:r>
        <w:t xml:space="preserve">, </w:t>
      </w:r>
      <w:r w:rsidR="00000000" w:rsidRPr="00033231">
        <w:t>à tricoter pour la Corbeille des Juifs</w:t>
      </w:r>
      <w:r>
        <w:t xml:space="preserve">, </w:t>
      </w:r>
      <w:r w:rsidR="00000000" w:rsidRPr="00033231">
        <w:t>mais ils attendront</w:t>
      </w:r>
      <w:r>
        <w:t>.</w:t>
      </w:r>
    </w:p>
    <w:p w14:paraId="3BCA8A91" w14:textId="77777777" w:rsidR="004F69D6" w:rsidRDefault="004F69D6" w:rsidP="0021796F">
      <w:r>
        <w:t>— </w:t>
      </w:r>
      <w:r w:rsidR="00000000" w:rsidRPr="00033231">
        <w:t>Que la Corbeille des Juifs soit</w:t>
      </w:r>
      <w:r>
        <w:t xml:space="preserve">… </w:t>
      </w:r>
      <w:r w:rsidR="00000000" w:rsidRPr="00033231">
        <w:t>vendue</w:t>
      </w:r>
      <w:r>
        <w:t xml:space="preserve"> ! </w:t>
      </w:r>
      <w:r w:rsidR="00000000" w:rsidRPr="00033231">
        <w:t>jamais ustensile ne fût mieux nommé</w:t>
      </w:r>
      <w:r>
        <w:t xml:space="preserve">. </w:t>
      </w:r>
      <w:r w:rsidR="00000000" w:rsidRPr="00033231">
        <w:t>On ne peut rien concevoir de plus juif que ce meuble</w:t>
      </w:r>
      <w:r>
        <w:t xml:space="preserve">, </w:t>
      </w:r>
      <w:r w:rsidR="00000000" w:rsidRPr="00033231">
        <w:t>les objets qu</w:t>
      </w:r>
      <w:r>
        <w:t>’</w:t>
      </w:r>
      <w:r w:rsidR="00000000" w:rsidRPr="00033231">
        <w:t>il renferme</w:t>
      </w:r>
      <w:r>
        <w:t xml:space="preserve">, </w:t>
      </w:r>
      <w:r w:rsidR="00000000" w:rsidRPr="00033231">
        <w:t>et leur prix</w:t>
      </w:r>
      <w:r>
        <w:t xml:space="preserve">. </w:t>
      </w:r>
      <w:r w:rsidR="00000000" w:rsidRPr="00033231">
        <w:t>Mais je vois là</w:t>
      </w:r>
      <w:r>
        <w:t xml:space="preserve">, </w:t>
      </w:r>
      <w:r w:rsidR="00000000" w:rsidRPr="00033231">
        <w:t>dans le coin de votre lèvre</w:t>
      </w:r>
      <w:r>
        <w:t xml:space="preserve">, </w:t>
      </w:r>
      <w:r w:rsidR="00000000" w:rsidRPr="00033231">
        <w:t xml:space="preserve">une petite moue </w:t>
      </w:r>
      <w:r w:rsidR="00000000" w:rsidRPr="00033231">
        <w:lastRenderedPageBreak/>
        <w:t>qui me dit que vous connaissez le mérite de la Corbeille des Juifs aussi bien que moi</w:t>
      </w:r>
      <w:r>
        <w:t xml:space="preserve">. </w:t>
      </w:r>
      <w:r w:rsidR="00000000" w:rsidRPr="00033231">
        <w:t>Oubliez la Corbeille des Juifs</w:t>
      </w:r>
      <w:r>
        <w:t xml:space="preserve">, </w:t>
      </w:r>
      <w:r w:rsidR="00000000" w:rsidRPr="00033231">
        <w:t>alors</w:t>
      </w:r>
      <w:r>
        <w:t xml:space="preserve">, </w:t>
      </w:r>
      <w:r w:rsidR="00000000" w:rsidRPr="00033231">
        <w:t>et passez la journée ici</w:t>
      </w:r>
      <w:r>
        <w:t xml:space="preserve">. </w:t>
      </w:r>
      <w:r w:rsidR="00000000" w:rsidRPr="00033231">
        <w:t>V</w:t>
      </w:r>
      <w:r w:rsidR="00000000" w:rsidRPr="00033231">
        <w:t>o</w:t>
      </w:r>
      <w:r w:rsidR="00000000" w:rsidRPr="00033231">
        <w:t>tre oncle ne mourra pas de votre absence</w:t>
      </w:r>
      <w:r>
        <w:t>.</w:t>
      </w:r>
    </w:p>
    <w:p w14:paraId="05775B53" w14:textId="77777777" w:rsidR="004F69D6" w:rsidRDefault="004F69D6" w:rsidP="0021796F">
      <w:r>
        <w:t>— </w:t>
      </w:r>
      <w:r w:rsidR="00000000" w:rsidRPr="00033231">
        <w:t>Oh</w:t>
      </w:r>
      <w:r>
        <w:t xml:space="preserve"> ! </w:t>
      </w:r>
      <w:r w:rsidR="00000000" w:rsidRPr="00033231">
        <w:t>non</w:t>
      </w:r>
      <w:r>
        <w:t xml:space="preserve">, </w:t>
      </w:r>
      <w:r w:rsidR="00000000" w:rsidRPr="00033231">
        <w:t>dit-elle en souriant</w:t>
      </w:r>
      <w:r>
        <w:t>.</w:t>
      </w:r>
    </w:p>
    <w:p w14:paraId="788F30F0" w14:textId="6432A1D5" w:rsidR="00000000" w:rsidRPr="00033231" w:rsidRDefault="004F69D6" w:rsidP="0021796F">
      <w:r>
        <w:t>— </w:t>
      </w:r>
      <w:r w:rsidR="00000000" w:rsidRPr="00033231">
        <w:t>Le vieux cosaque</w:t>
      </w:r>
      <w:r>
        <w:t xml:space="preserve"> ! </w:t>
      </w:r>
      <w:r w:rsidR="00000000" w:rsidRPr="00033231">
        <w:t>oh</w:t>
      </w:r>
      <w:r>
        <w:t xml:space="preserve"> ! </w:t>
      </w:r>
      <w:r w:rsidR="00000000" w:rsidRPr="00033231">
        <w:t>je crois que non</w:t>
      </w:r>
      <w:r>
        <w:t xml:space="preserve"> ! </w:t>
      </w:r>
      <w:r w:rsidR="00000000" w:rsidRPr="00033231">
        <w:t>murmura Mo</w:t>
      </w:r>
      <w:r w:rsidR="00000000" w:rsidRPr="00033231">
        <w:t>o</w:t>
      </w:r>
      <w:r w:rsidR="00000000" w:rsidRPr="00033231">
        <w:t>re</w:t>
      </w:r>
      <w:r>
        <w:t xml:space="preserve">. </w:t>
      </w:r>
      <w:r w:rsidR="00000000" w:rsidRPr="00033231">
        <w:t>Alors</w:t>
      </w:r>
      <w:r>
        <w:t xml:space="preserve">, </w:t>
      </w:r>
      <w:r w:rsidR="00000000" w:rsidRPr="00033231">
        <w:t>restez à dîner avec Hortense</w:t>
      </w:r>
      <w:r>
        <w:t xml:space="preserve"> ; </w:t>
      </w:r>
      <w:r w:rsidR="00000000" w:rsidRPr="00033231">
        <w:t>elle sera enchantée de votre compagnie</w:t>
      </w:r>
      <w:r>
        <w:t xml:space="preserve">. </w:t>
      </w:r>
      <w:r w:rsidR="00000000" w:rsidRPr="00033231">
        <w:t>Je serai de retour de bonne heure</w:t>
      </w:r>
      <w:r>
        <w:t xml:space="preserve">. </w:t>
      </w:r>
      <w:r w:rsidR="00000000" w:rsidRPr="00033231">
        <w:t>Nous l</w:t>
      </w:r>
      <w:r w:rsidR="00000000" w:rsidRPr="00033231">
        <w:t>i</w:t>
      </w:r>
      <w:r w:rsidR="00000000" w:rsidRPr="00033231">
        <w:t>rons un peu ce soir</w:t>
      </w:r>
      <w:r>
        <w:t xml:space="preserve"> : </w:t>
      </w:r>
      <w:r w:rsidR="00000000" w:rsidRPr="00033231">
        <w:t>la lune se lève à huit heures et demie</w:t>
      </w:r>
      <w:r>
        <w:t xml:space="preserve">, </w:t>
      </w:r>
      <w:r w:rsidR="00000000" w:rsidRPr="00033231">
        <w:t>et à neuf heures je vous reconduirai en me promenant jusqu</w:t>
      </w:r>
      <w:r>
        <w:t>’</w:t>
      </w:r>
      <w:r w:rsidR="00000000" w:rsidRPr="00033231">
        <w:t>au presbyt</w:t>
      </w:r>
      <w:r w:rsidR="00000000" w:rsidRPr="00033231">
        <w:t>è</w:t>
      </w:r>
      <w:r w:rsidR="00000000" w:rsidRPr="00033231">
        <w:t>re</w:t>
      </w:r>
      <w:r>
        <w:t xml:space="preserve">. </w:t>
      </w:r>
      <w:r w:rsidR="00000000" w:rsidRPr="00033231">
        <w:t>Voulez-vous</w:t>
      </w:r>
      <w:r>
        <w:t> ? »</w:t>
      </w:r>
    </w:p>
    <w:p w14:paraId="7A477436" w14:textId="77777777" w:rsidR="004F69D6" w:rsidRDefault="00000000" w:rsidP="0021796F">
      <w:r w:rsidRPr="00033231">
        <w:t>Elle fit de la tête un signe d</w:t>
      </w:r>
      <w:r w:rsidR="004F69D6">
        <w:t>’</w:t>
      </w:r>
      <w:r w:rsidRPr="00033231">
        <w:t>assentiment</w:t>
      </w:r>
      <w:r w:rsidR="004F69D6">
        <w:t xml:space="preserve">, </w:t>
      </w:r>
      <w:r w:rsidRPr="00033231">
        <w:t>et la joie étincela dans ses yeux</w:t>
      </w:r>
      <w:r w:rsidR="004F69D6">
        <w:t>.</w:t>
      </w:r>
    </w:p>
    <w:p w14:paraId="61CFBB1A" w14:textId="77777777" w:rsidR="004F69D6" w:rsidRDefault="00000000" w:rsidP="0021796F">
      <w:r w:rsidRPr="00033231">
        <w:t>Moore resta encore deux minutes</w:t>
      </w:r>
      <w:r w:rsidR="004F69D6">
        <w:t xml:space="preserve"> : </w:t>
      </w:r>
      <w:r w:rsidRPr="00033231">
        <w:t>il se pencha sur le pup</w:t>
      </w:r>
      <w:r w:rsidRPr="00033231">
        <w:t>i</w:t>
      </w:r>
      <w:r w:rsidRPr="00033231">
        <w:t>tre de Caroline et jeta un coup d</w:t>
      </w:r>
      <w:r w:rsidR="004F69D6">
        <w:t>’</w:t>
      </w:r>
      <w:r w:rsidRPr="00033231">
        <w:t>œil sur sa grammaire</w:t>
      </w:r>
      <w:r w:rsidR="004F69D6">
        <w:t xml:space="preserve"> ; </w:t>
      </w:r>
      <w:r w:rsidRPr="00033231">
        <w:t>il prit sa plume et joua avec son bouquet</w:t>
      </w:r>
      <w:r w:rsidR="004F69D6">
        <w:t xml:space="preserve"> ; </w:t>
      </w:r>
      <w:r w:rsidRPr="00033231">
        <w:t>son cheval piaffait d</w:t>
      </w:r>
      <w:r w:rsidR="004F69D6">
        <w:t>’</w:t>
      </w:r>
      <w:r w:rsidRPr="00033231">
        <w:t>impatience</w:t>
      </w:r>
      <w:r w:rsidR="004F69D6">
        <w:t xml:space="preserve"> ; </w:t>
      </w:r>
      <w:r w:rsidRPr="00033231">
        <w:t xml:space="preserve">Frédéric </w:t>
      </w:r>
      <w:proofErr w:type="spellStart"/>
      <w:r w:rsidRPr="00033231">
        <w:t>Murgatroyd</w:t>
      </w:r>
      <w:proofErr w:type="spellEnd"/>
      <w:r w:rsidRPr="00033231">
        <w:t xml:space="preserve"> toussait violemment à la porte</w:t>
      </w:r>
      <w:r w:rsidR="004F69D6">
        <w:t xml:space="preserve">, </w:t>
      </w:r>
      <w:r w:rsidRPr="00033231">
        <w:t>s</w:t>
      </w:r>
      <w:r w:rsidR="004F69D6">
        <w:t>’</w:t>
      </w:r>
      <w:r w:rsidRPr="00033231">
        <w:t>étonnant de ce que son maître pouvait faire</w:t>
      </w:r>
      <w:r w:rsidR="004F69D6">
        <w:t>.</w:t>
      </w:r>
    </w:p>
    <w:p w14:paraId="1FCBDD5A" w14:textId="77777777" w:rsidR="004F69D6" w:rsidRDefault="004F69D6" w:rsidP="0021796F">
      <w:r>
        <w:t>« </w:t>
      </w:r>
      <w:r w:rsidR="00000000" w:rsidRPr="00033231">
        <w:t>Au revoir</w:t>
      </w:r>
      <w:r>
        <w:t> ! »</w:t>
      </w:r>
      <w:r w:rsidR="00000000" w:rsidRPr="00033231">
        <w:t xml:space="preserve"> répéta Moore</w:t>
      </w:r>
      <w:r>
        <w:t xml:space="preserve">, </w:t>
      </w:r>
      <w:r w:rsidR="00000000" w:rsidRPr="00033231">
        <w:t>et il s</w:t>
      </w:r>
      <w:r>
        <w:t>’</w:t>
      </w:r>
      <w:r w:rsidR="00000000" w:rsidRPr="00033231">
        <w:t>éloigna rapidement</w:t>
      </w:r>
      <w:r>
        <w:t>.</w:t>
      </w:r>
    </w:p>
    <w:p w14:paraId="33971728" w14:textId="77777777" w:rsidR="004F69D6" w:rsidRDefault="00000000" w:rsidP="0021796F">
      <w:r w:rsidRPr="00033231">
        <w:t>Hortense</w:t>
      </w:r>
      <w:r w:rsidR="004F69D6">
        <w:t xml:space="preserve">, </w:t>
      </w:r>
      <w:r w:rsidRPr="00033231">
        <w:t>entrant dix minutes après</w:t>
      </w:r>
      <w:r w:rsidR="004F69D6">
        <w:t xml:space="preserve">, </w:t>
      </w:r>
      <w:r w:rsidRPr="00033231">
        <w:t>trouva</w:t>
      </w:r>
      <w:r w:rsidR="004F69D6">
        <w:t xml:space="preserve">, </w:t>
      </w:r>
      <w:r w:rsidRPr="00033231">
        <w:t>à sa grande surprise</w:t>
      </w:r>
      <w:r w:rsidR="004F69D6">
        <w:t xml:space="preserve">, </w:t>
      </w:r>
      <w:r w:rsidRPr="00033231">
        <w:t>que Caroline n</w:t>
      </w:r>
      <w:r w:rsidR="004F69D6">
        <w:t>’</w:t>
      </w:r>
      <w:r w:rsidRPr="00033231">
        <w:t>avait pas encore commencé ses exerc</w:t>
      </w:r>
      <w:r w:rsidRPr="00033231">
        <w:t>i</w:t>
      </w:r>
      <w:r w:rsidRPr="00033231">
        <w:t>ces</w:t>
      </w:r>
      <w:r w:rsidR="004F69D6">
        <w:t>.</w:t>
      </w:r>
    </w:p>
    <w:p w14:paraId="17040660" w14:textId="37AC3683" w:rsidR="004F69D6" w:rsidRDefault="00000000" w:rsidP="004F69D6">
      <w:pPr>
        <w:pStyle w:val="Titre2"/>
        <w:rPr>
          <w:szCs w:val="44"/>
        </w:rPr>
      </w:pPr>
      <w:bookmarkStart w:id="5" w:name="_Toc199956086"/>
      <w:r w:rsidRPr="00AF30F4">
        <w:rPr>
          <w:szCs w:val="44"/>
        </w:rPr>
        <w:lastRenderedPageBreak/>
        <w:t>CHAPITRE V</w:t>
      </w:r>
      <w:r w:rsidR="004F69D6">
        <w:rPr>
          <w:szCs w:val="44"/>
        </w:rPr>
        <w:t>.</w:t>
      </w:r>
      <w:r w:rsidR="004F69D6">
        <w:rPr>
          <w:szCs w:val="44"/>
        </w:rPr>
        <w:br/>
      </w:r>
      <w:r w:rsidRPr="00AF30F4">
        <w:rPr>
          <w:szCs w:val="44"/>
        </w:rPr>
        <w:br/>
        <w:t>Coriolan</w:t>
      </w:r>
      <w:r w:rsidR="004F69D6">
        <w:rPr>
          <w:szCs w:val="44"/>
        </w:rPr>
        <w:t>.</w:t>
      </w:r>
      <w:bookmarkEnd w:id="5"/>
    </w:p>
    <w:p w14:paraId="7E8F7992" w14:textId="0CD19CDB" w:rsidR="004F69D6" w:rsidRDefault="004F69D6" w:rsidP="0021796F">
      <w:r>
        <w:t>M</w:t>
      </w:r>
      <w:r w:rsidRPr="004F69D6">
        <w:rPr>
          <w:vertAlign w:val="superscript"/>
        </w:rPr>
        <w:t>lle</w:t>
      </w:r>
      <w:r>
        <w:t> </w:t>
      </w:r>
      <w:r w:rsidR="00000000" w:rsidRPr="00033231">
        <w:t>Moore avait ce matin-là une élève fort distraite</w:t>
      </w:r>
      <w:r>
        <w:t xml:space="preserve">. </w:t>
      </w:r>
      <w:r w:rsidR="00000000" w:rsidRPr="00033231">
        <w:t>Pl</w:t>
      </w:r>
      <w:r w:rsidR="00000000" w:rsidRPr="00033231">
        <w:t>u</w:t>
      </w:r>
      <w:r w:rsidR="00000000" w:rsidRPr="00033231">
        <w:t>sieurs fois Caroline oublia les explications qui venaient de lui être données</w:t>
      </w:r>
      <w:r>
        <w:t xml:space="preserve">. </w:t>
      </w:r>
      <w:r w:rsidR="00000000" w:rsidRPr="00033231">
        <w:t>Cependant elle supportait avec une inaltérable s</w:t>
      </w:r>
      <w:r w:rsidR="00000000" w:rsidRPr="00033231">
        <w:t>é</w:t>
      </w:r>
      <w:r w:rsidR="00000000" w:rsidRPr="00033231">
        <w:t>rénité les réprimandes que lui attirait son inattention</w:t>
      </w:r>
      <w:r>
        <w:t xml:space="preserve">. </w:t>
      </w:r>
      <w:r w:rsidR="00000000" w:rsidRPr="00033231">
        <w:t>Assise au soleil près de la fenêtre</w:t>
      </w:r>
      <w:r>
        <w:t xml:space="preserve">, </w:t>
      </w:r>
      <w:r w:rsidR="00000000" w:rsidRPr="00033231">
        <w:t>elle paraissait recevoir</w:t>
      </w:r>
      <w:r>
        <w:t xml:space="preserve">, </w:t>
      </w:r>
      <w:r w:rsidR="00000000" w:rsidRPr="00033231">
        <w:t>avec la chaleur de l</w:t>
      </w:r>
      <w:r>
        <w:t>’</w:t>
      </w:r>
      <w:r w:rsidR="00000000" w:rsidRPr="00033231">
        <w:t>astre</w:t>
      </w:r>
      <w:r>
        <w:t xml:space="preserve">, </w:t>
      </w:r>
      <w:r w:rsidR="00000000" w:rsidRPr="00033231">
        <w:t>une bienfaisante influence qui la rendait à la fois he</w:t>
      </w:r>
      <w:r w:rsidR="00000000" w:rsidRPr="00033231">
        <w:t>u</w:t>
      </w:r>
      <w:r w:rsidR="00000000" w:rsidRPr="00033231">
        <w:t>reuse et bonne</w:t>
      </w:r>
      <w:r>
        <w:t xml:space="preserve">. </w:t>
      </w:r>
      <w:r w:rsidR="00000000" w:rsidRPr="00033231">
        <w:t>Dans cette disposition d</w:t>
      </w:r>
      <w:r>
        <w:t>’</w:t>
      </w:r>
      <w:r w:rsidR="00000000" w:rsidRPr="00033231">
        <w:t>esprit</w:t>
      </w:r>
      <w:r>
        <w:t xml:space="preserve">, </w:t>
      </w:r>
      <w:r w:rsidR="00000000" w:rsidRPr="00033231">
        <w:t>Caroline parai</w:t>
      </w:r>
      <w:r w:rsidR="00000000" w:rsidRPr="00033231">
        <w:t>s</w:t>
      </w:r>
      <w:r w:rsidR="00000000" w:rsidRPr="00033231">
        <w:t>sait avec tous ses avantages</w:t>
      </w:r>
      <w:r>
        <w:t xml:space="preserve"> ; </w:t>
      </w:r>
      <w:r w:rsidR="00000000" w:rsidRPr="00033231">
        <w:t>elle était alors charmante et agré</w:t>
      </w:r>
      <w:r w:rsidR="00000000" w:rsidRPr="00033231">
        <w:t>a</w:t>
      </w:r>
      <w:r w:rsidR="00000000" w:rsidRPr="00033231">
        <w:t>ble à voir</w:t>
      </w:r>
      <w:r>
        <w:t>.</w:t>
      </w:r>
    </w:p>
    <w:p w14:paraId="34512F39" w14:textId="77777777" w:rsidR="004F69D6" w:rsidRDefault="00000000" w:rsidP="0021796F">
      <w:r w:rsidRPr="00033231">
        <w:t>Le don de la beauté ne lui avait pas été dénié</w:t>
      </w:r>
      <w:r w:rsidR="004F69D6">
        <w:t xml:space="preserve">. </w:t>
      </w:r>
      <w:r w:rsidRPr="00033231">
        <w:t>Il n</w:t>
      </w:r>
      <w:r w:rsidR="004F69D6">
        <w:t>’</w:t>
      </w:r>
      <w:r w:rsidRPr="00033231">
        <w:t>était pas absolument nécessaire de la connaître pour l</w:t>
      </w:r>
      <w:r w:rsidR="004F69D6">
        <w:t>’</w:t>
      </w:r>
      <w:r w:rsidRPr="00033231">
        <w:t>aimer</w:t>
      </w:r>
      <w:r w:rsidR="004F69D6">
        <w:t xml:space="preserve"> ; </w:t>
      </w:r>
      <w:r w:rsidRPr="00033231">
        <w:t>elle était assez bien pour plaire à première vue</w:t>
      </w:r>
      <w:r w:rsidR="004F69D6">
        <w:t xml:space="preserve"> ; </w:t>
      </w:r>
      <w:r w:rsidRPr="00033231">
        <w:t>sa taille convenait à son âge</w:t>
      </w:r>
      <w:r w:rsidR="004F69D6">
        <w:t xml:space="preserve"> ; </w:t>
      </w:r>
      <w:r w:rsidRPr="00033231">
        <w:t>elle était enfantine</w:t>
      </w:r>
      <w:r w:rsidR="004F69D6">
        <w:t xml:space="preserve">, </w:t>
      </w:r>
      <w:r w:rsidRPr="00033231">
        <w:t>légère et flexible</w:t>
      </w:r>
      <w:r w:rsidR="004F69D6">
        <w:t xml:space="preserve"> ; </w:t>
      </w:r>
      <w:r w:rsidRPr="00033231">
        <w:t>chaque courbe était nette</w:t>
      </w:r>
      <w:r w:rsidR="004F69D6">
        <w:t xml:space="preserve">, </w:t>
      </w:r>
      <w:r w:rsidRPr="00033231">
        <w:t>chaque membre proportionné</w:t>
      </w:r>
      <w:r w:rsidR="004F69D6">
        <w:t xml:space="preserve"> : </w:t>
      </w:r>
      <w:r w:rsidRPr="00033231">
        <w:t>son visage était gracieux et expressif</w:t>
      </w:r>
      <w:r w:rsidR="004F69D6">
        <w:t xml:space="preserve"> ; </w:t>
      </w:r>
      <w:r w:rsidRPr="00033231">
        <w:t>ses yeux étaient beaux</w:t>
      </w:r>
      <w:r w:rsidR="004F69D6">
        <w:t xml:space="preserve">, </w:t>
      </w:r>
      <w:r w:rsidRPr="00033231">
        <w:t>et lançaient par moments des rayons qui allaient irrésistiblement au cœur</w:t>
      </w:r>
      <w:r w:rsidR="004F69D6">
        <w:t xml:space="preserve">, </w:t>
      </w:r>
      <w:r w:rsidRPr="00033231">
        <w:t>avec un la</w:t>
      </w:r>
      <w:r w:rsidRPr="00033231">
        <w:t>n</w:t>
      </w:r>
      <w:r w:rsidRPr="00033231">
        <w:t>g</w:t>
      </w:r>
      <w:r w:rsidRPr="00033231">
        <w:t>a</w:t>
      </w:r>
      <w:r w:rsidRPr="00033231">
        <w:t>ge qui parlait doucement aux affections</w:t>
      </w:r>
      <w:r w:rsidR="004F69D6">
        <w:t xml:space="preserve"> ; </w:t>
      </w:r>
      <w:r w:rsidRPr="00033231">
        <w:t>sa bouche était très-jolie</w:t>
      </w:r>
      <w:r w:rsidR="004F69D6">
        <w:t xml:space="preserve"> ; </w:t>
      </w:r>
      <w:r w:rsidRPr="00033231">
        <w:t>elle avait la peau délicate</w:t>
      </w:r>
      <w:r w:rsidR="004F69D6">
        <w:t xml:space="preserve">, </w:t>
      </w:r>
      <w:r w:rsidRPr="00033231">
        <w:t>et de magnifiques cheveux qu</w:t>
      </w:r>
      <w:r w:rsidR="004F69D6">
        <w:t>’</w:t>
      </w:r>
      <w:r w:rsidRPr="00033231">
        <w:t>elle savait arranger avec goût</w:t>
      </w:r>
      <w:r w:rsidR="004F69D6">
        <w:t xml:space="preserve">. </w:t>
      </w:r>
      <w:r w:rsidRPr="00033231">
        <w:t>Les boucles</w:t>
      </w:r>
      <w:r w:rsidR="004F69D6">
        <w:t xml:space="preserve">, </w:t>
      </w:r>
      <w:r w:rsidRPr="00033231">
        <w:t>dont elle avait une profusion toute pittoresque</w:t>
      </w:r>
      <w:r w:rsidR="004F69D6">
        <w:t xml:space="preserve">, </w:t>
      </w:r>
      <w:r w:rsidRPr="00033231">
        <w:t>encadraient merveilleusement son visage</w:t>
      </w:r>
      <w:r w:rsidR="004F69D6">
        <w:t xml:space="preserve">. </w:t>
      </w:r>
      <w:r w:rsidRPr="00033231">
        <w:t>Sa façon de se vêtir annonçait un goût achevé</w:t>
      </w:r>
      <w:r w:rsidR="004F69D6">
        <w:t xml:space="preserve">. </w:t>
      </w:r>
      <w:r w:rsidRPr="00033231">
        <w:t>Ses habits</w:t>
      </w:r>
      <w:r w:rsidR="004F69D6">
        <w:t xml:space="preserve">, </w:t>
      </w:r>
      <w:r w:rsidRPr="00033231">
        <w:t>peu recherchés sous le rapport de la mode et du prix de l</w:t>
      </w:r>
      <w:r w:rsidR="004F69D6">
        <w:t>’</w:t>
      </w:r>
      <w:r w:rsidRPr="00033231">
        <w:t>étoffe</w:t>
      </w:r>
      <w:r w:rsidR="004F69D6">
        <w:t xml:space="preserve">, </w:t>
      </w:r>
      <w:r w:rsidRPr="00033231">
        <w:t>étaient toujours de la couleur qui s</w:t>
      </w:r>
      <w:r w:rsidR="004F69D6">
        <w:t>’</w:t>
      </w:r>
      <w:r w:rsidRPr="00033231">
        <w:t>adaptait le mieux à sa complexion</w:t>
      </w:r>
      <w:r w:rsidR="004F69D6">
        <w:t xml:space="preserve">, </w:t>
      </w:r>
      <w:r w:rsidRPr="00033231">
        <w:t>et de la coupe qui faisait le mieux ressortir les avantages de sa personne</w:t>
      </w:r>
      <w:r w:rsidR="004F69D6">
        <w:t xml:space="preserve">. </w:t>
      </w:r>
      <w:r w:rsidRPr="00033231">
        <w:t>La robe d</w:t>
      </w:r>
      <w:r w:rsidR="004F69D6">
        <w:t>’</w:t>
      </w:r>
      <w:r w:rsidRPr="00033231">
        <w:t>hiver qu</w:t>
      </w:r>
      <w:r w:rsidR="004F69D6">
        <w:t>’</w:t>
      </w:r>
      <w:r w:rsidRPr="00033231">
        <w:t>elle portait en ce moment était en mérinos</w:t>
      </w:r>
      <w:r w:rsidR="004F69D6">
        <w:t xml:space="preserve">, </w:t>
      </w:r>
      <w:r w:rsidRPr="00033231">
        <w:t>d</w:t>
      </w:r>
      <w:r w:rsidR="004F69D6">
        <w:t>’</w:t>
      </w:r>
      <w:r w:rsidRPr="00033231">
        <w:t>un brun tendre</w:t>
      </w:r>
      <w:r w:rsidR="004F69D6">
        <w:t xml:space="preserve">, </w:t>
      </w:r>
      <w:r w:rsidRPr="00033231">
        <w:t>comme celui de ses cheveux</w:t>
      </w:r>
      <w:r w:rsidR="004F69D6">
        <w:t xml:space="preserve">. </w:t>
      </w:r>
      <w:r w:rsidRPr="00033231">
        <w:t xml:space="preserve">Le </w:t>
      </w:r>
      <w:r w:rsidRPr="00033231">
        <w:lastRenderedPageBreak/>
        <w:t>petit collet reposait sur un ruban rose et était att</w:t>
      </w:r>
      <w:r w:rsidRPr="00033231">
        <w:t>a</w:t>
      </w:r>
      <w:r w:rsidRPr="00033231">
        <w:t>ché par un nœud également rose</w:t>
      </w:r>
      <w:r w:rsidR="004F69D6">
        <w:t xml:space="preserve">. </w:t>
      </w:r>
      <w:r w:rsidRPr="00033231">
        <w:t>Elle ne portait aucun autre ornement</w:t>
      </w:r>
      <w:r w:rsidR="004F69D6">
        <w:t>.</w:t>
      </w:r>
    </w:p>
    <w:p w14:paraId="30BA83DB" w14:textId="77777777" w:rsidR="004F69D6" w:rsidRDefault="00000000" w:rsidP="0021796F">
      <w:r w:rsidRPr="00033231">
        <w:t xml:space="preserve">Voilà pour le physique de Caroline </w:t>
      </w:r>
      <w:proofErr w:type="spellStart"/>
      <w:r w:rsidRPr="00033231">
        <w:t>Helstone</w:t>
      </w:r>
      <w:proofErr w:type="spellEnd"/>
      <w:r w:rsidR="004F69D6">
        <w:t xml:space="preserve"> : </w:t>
      </w:r>
      <w:r w:rsidRPr="00033231">
        <w:t>quant à son caractère et à son intelligence</w:t>
      </w:r>
      <w:r w:rsidR="004F69D6">
        <w:t xml:space="preserve">, </w:t>
      </w:r>
      <w:r w:rsidRPr="00033231">
        <w:t>ils parleront eux-mêmes en temps utile</w:t>
      </w:r>
      <w:r w:rsidR="004F69D6">
        <w:t>.</w:t>
      </w:r>
    </w:p>
    <w:p w14:paraId="717154ED" w14:textId="54FD1068" w:rsidR="004F69D6" w:rsidRDefault="00000000" w:rsidP="0021796F">
      <w:r w:rsidRPr="00033231">
        <w:t>Sa parenté n</w:t>
      </w:r>
      <w:r w:rsidR="004F69D6">
        <w:t>’</w:t>
      </w:r>
      <w:r w:rsidRPr="00033231">
        <w:t>est pas longue à expliquer</w:t>
      </w:r>
      <w:r w:rsidR="004F69D6">
        <w:t xml:space="preserve">. </w:t>
      </w:r>
      <w:r w:rsidRPr="00033231">
        <w:t>Elle était l</w:t>
      </w:r>
      <w:r w:rsidR="004F69D6">
        <w:t>’</w:t>
      </w:r>
      <w:r w:rsidRPr="00033231">
        <w:t>enfant de parents séparés</w:t>
      </w:r>
      <w:r w:rsidR="004F69D6">
        <w:t xml:space="preserve">, </w:t>
      </w:r>
      <w:r w:rsidRPr="00033231">
        <w:t>peu de temps après sa naissance</w:t>
      </w:r>
      <w:r w:rsidR="004F69D6">
        <w:t xml:space="preserve">, </w:t>
      </w:r>
      <w:r w:rsidRPr="00033231">
        <w:t>par raison d</w:t>
      </w:r>
      <w:r w:rsidR="004F69D6">
        <w:t>’</w:t>
      </w:r>
      <w:r w:rsidRPr="00033231">
        <w:t>incompatibilité d</w:t>
      </w:r>
      <w:r w:rsidR="004F69D6">
        <w:t>’</w:t>
      </w:r>
      <w:r w:rsidRPr="00033231">
        <w:t>humeur</w:t>
      </w:r>
      <w:r w:rsidR="004F69D6">
        <w:t xml:space="preserve">. </w:t>
      </w:r>
      <w:r w:rsidRPr="00033231">
        <w:t xml:space="preserve">Sa mère était la demi-sœur du père de </w:t>
      </w:r>
      <w:r w:rsidR="004F69D6">
        <w:t>M. </w:t>
      </w:r>
      <w:r w:rsidRPr="00033231">
        <w:t>Moore</w:t>
      </w:r>
      <w:r w:rsidR="004F69D6">
        <w:t xml:space="preserve"> ; </w:t>
      </w:r>
      <w:r w:rsidRPr="00033231">
        <w:t>ainsi</w:t>
      </w:r>
      <w:r w:rsidR="004F69D6">
        <w:t xml:space="preserve">, </w:t>
      </w:r>
      <w:r w:rsidRPr="00033231">
        <w:t>bien qu</w:t>
      </w:r>
      <w:r w:rsidR="004F69D6">
        <w:t>’</w:t>
      </w:r>
      <w:r w:rsidRPr="00033231">
        <w:t>il n</w:t>
      </w:r>
      <w:r w:rsidR="004F69D6">
        <w:t>’</w:t>
      </w:r>
      <w:r w:rsidRPr="00033231">
        <w:t>y eût aucun mélange de sang</w:t>
      </w:r>
      <w:r w:rsidR="004F69D6">
        <w:t xml:space="preserve">, </w:t>
      </w:r>
      <w:r w:rsidRPr="00033231">
        <w:t>elle était</w:t>
      </w:r>
      <w:r w:rsidR="004F69D6">
        <w:t xml:space="preserve">, </w:t>
      </w:r>
      <w:r w:rsidRPr="00033231">
        <w:t>dans un certain sens</w:t>
      </w:r>
      <w:r w:rsidR="004F69D6">
        <w:t xml:space="preserve">, </w:t>
      </w:r>
      <w:r w:rsidRPr="00033231">
        <w:t>la cousine de Robert</w:t>
      </w:r>
      <w:r w:rsidR="004F69D6">
        <w:t xml:space="preserve">, </w:t>
      </w:r>
      <w:r w:rsidRPr="00033231">
        <w:t>de Louis et d</w:t>
      </w:r>
      <w:r w:rsidR="004F69D6">
        <w:t>’</w:t>
      </w:r>
      <w:r w:rsidRPr="00033231">
        <w:t>Hortense</w:t>
      </w:r>
      <w:r w:rsidR="004F69D6">
        <w:t xml:space="preserve">. </w:t>
      </w:r>
      <w:r w:rsidRPr="00033231">
        <w:t>Son père</w:t>
      </w:r>
      <w:r w:rsidR="004F69D6">
        <w:t xml:space="preserve">, </w:t>
      </w:r>
      <w:r w:rsidRPr="00033231">
        <w:t xml:space="preserve">le frère de </w:t>
      </w:r>
      <w:r w:rsidR="004F69D6">
        <w:t>M. </w:t>
      </w:r>
      <w:proofErr w:type="spellStart"/>
      <w:r w:rsidRPr="00033231">
        <w:t>Helstone</w:t>
      </w:r>
      <w:proofErr w:type="spellEnd"/>
      <w:r w:rsidR="004F69D6">
        <w:t xml:space="preserve">, </w:t>
      </w:r>
      <w:r w:rsidRPr="00033231">
        <w:t>était un de ces hommes dont on n</w:t>
      </w:r>
      <w:r w:rsidR="004F69D6">
        <w:t>’</w:t>
      </w:r>
      <w:r w:rsidRPr="00033231">
        <w:t>aime point à rappeler la mémoire</w:t>
      </w:r>
      <w:r w:rsidR="004F69D6">
        <w:t xml:space="preserve">, </w:t>
      </w:r>
      <w:r w:rsidRPr="00033231">
        <w:t>même lorsque la mort est venue régler leur compte ici-bas</w:t>
      </w:r>
      <w:r w:rsidR="004F69D6">
        <w:t xml:space="preserve">. </w:t>
      </w:r>
      <w:r w:rsidRPr="00033231">
        <w:t>Il avait rendu sa femme malheureuse</w:t>
      </w:r>
      <w:r w:rsidR="004F69D6">
        <w:t xml:space="preserve">. </w:t>
      </w:r>
      <w:r w:rsidRPr="00033231">
        <w:t>Les bruits trop vrais qui avaient couru sur lui avaient contribué à donner un air de probabilité à ceux que l</w:t>
      </w:r>
      <w:r w:rsidR="004F69D6">
        <w:t>’</w:t>
      </w:r>
      <w:r w:rsidRPr="00033231">
        <w:t>on avait fait circuler faussement contre son frère</w:t>
      </w:r>
      <w:r w:rsidR="004F69D6">
        <w:t xml:space="preserve">, </w:t>
      </w:r>
      <w:r w:rsidRPr="00033231">
        <w:t>qui ne lui ressemblait en rien sous le rapport des principes</w:t>
      </w:r>
      <w:r w:rsidR="004F69D6">
        <w:t xml:space="preserve">. </w:t>
      </w:r>
      <w:r w:rsidRPr="00033231">
        <w:t>Caroline n</w:t>
      </w:r>
      <w:r w:rsidR="004F69D6">
        <w:t>’</w:t>
      </w:r>
      <w:r w:rsidRPr="00033231">
        <w:t>avait jamais connu sa mère</w:t>
      </w:r>
      <w:r w:rsidR="004F69D6">
        <w:t xml:space="preserve">, </w:t>
      </w:r>
      <w:r w:rsidRPr="00033231">
        <w:t>à laquelle on l</w:t>
      </w:r>
      <w:r w:rsidR="004F69D6">
        <w:t>’</w:t>
      </w:r>
      <w:r w:rsidRPr="00033231">
        <w:t>avait enlevée d</w:t>
      </w:r>
      <w:r w:rsidRPr="00033231">
        <w:t>e</w:t>
      </w:r>
      <w:r w:rsidRPr="00033231">
        <w:t>puis son enfance</w:t>
      </w:r>
      <w:r w:rsidR="004F69D6">
        <w:t xml:space="preserve">, </w:t>
      </w:r>
      <w:r w:rsidRPr="00033231">
        <w:t>et qu</w:t>
      </w:r>
      <w:r w:rsidR="004F69D6">
        <w:t>’</w:t>
      </w:r>
      <w:r w:rsidRPr="00033231">
        <w:t>elle n</w:t>
      </w:r>
      <w:r w:rsidR="004F69D6">
        <w:t>’</w:t>
      </w:r>
      <w:r w:rsidRPr="00033231">
        <w:t>avait jamais revue</w:t>
      </w:r>
      <w:r w:rsidR="004F69D6">
        <w:t xml:space="preserve">. </w:t>
      </w:r>
      <w:r w:rsidRPr="00033231">
        <w:t>Son père était mort jeune</w:t>
      </w:r>
      <w:r w:rsidR="004F69D6">
        <w:t xml:space="preserve">, </w:t>
      </w:r>
      <w:r w:rsidRPr="00033231">
        <w:t>et son oncle le recteur avait été depuis son seul ga</w:t>
      </w:r>
      <w:r w:rsidRPr="00033231">
        <w:t>r</w:t>
      </w:r>
      <w:r w:rsidRPr="00033231">
        <w:t>dien</w:t>
      </w:r>
      <w:r w:rsidR="004F69D6">
        <w:t xml:space="preserve">. </w:t>
      </w:r>
      <w:r w:rsidRPr="00033231">
        <w:t>On sait combien</w:t>
      </w:r>
      <w:r w:rsidR="004F69D6">
        <w:t xml:space="preserve">, </w:t>
      </w:r>
      <w:r w:rsidRPr="00033231">
        <w:t>par sa nature et par ses habitudes</w:t>
      </w:r>
      <w:r w:rsidR="004F69D6">
        <w:t>, M. </w:t>
      </w:r>
      <w:proofErr w:type="spellStart"/>
      <w:r w:rsidRPr="00033231">
        <w:t>Helstone</w:t>
      </w:r>
      <w:proofErr w:type="spellEnd"/>
      <w:r w:rsidRPr="00033231">
        <w:t xml:space="preserve"> était peu propre à élever une jeune fille</w:t>
      </w:r>
      <w:r w:rsidR="004F69D6">
        <w:t xml:space="preserve">. </w:t>
      </w:r>
      <w:r w:rsidRPr="00033231">
        <w:t>Aussi n</w:t>
      </w:r>
      <w:r w:rsidR="004F69D6">
        <w:t>’</w:t>
      </w:r>
      <w:r w:rsidRPr="00033231">
        <w:t xml:space="preserve">avait-il pas pris </w:t>
      </w:r>
      <w:proofErr w:type="spellStart"/>
      <w:r w:rsidRPr="00033231">
        <w:t>grand</w:t>
      </w:r>
      <w:r w:rsidR="004F69D6">
        <w:t>’</w:t>
      </w:r>
      <w:r w:rsidRPr="00033231">
        <w:t>peine</w:t>
      </w:r>
      <w:proofErr w:type="spellEnd"/>
      <w:r w:rsidRPr="00033231">
        <w:t xml:space="preserve"> à son éducation</w:t>
      </w:r>
      <w:r w:rsidR="004F69D6">
        <w:t xml:space="preserve">, </w:t>
      </w:r>
      <w:r w:rsidRPr="00033231">
        <w:t>et peut-être n</w:t>
      </w:r>
      <w:r w:rsidR="004F69D6">
        <w:t>’</w:t>
      </w:r>
      <w:r w:rsidRPr="00033231">
        <w:t>en eût-il pris aucune</w:t>
      </w:r>
      <w:r w:rsidR="004F69D6">
        <w:t xml:space="preserve">, </w:t>
      </w:r>
      <w:r w:rsidRPr="00033231">
        <w:t>si la jeune fille</w:t>
      </w:r>
      <w:r w:rsidR="004F69D6">
        <w:t xml:space="preserve">, </w:t>
      </w:r>
      <w:r w:rsidRPr="00033231">
        <w:t>se sentant négligée</w:t>
      </w:r>
      <w:r w:rsidR="004F69D6">
        <w:t xml:space="preserve">, </w:t>
      </w:r>
      <w:r w:rsidRPr="00033231">
        <w:t>n</w:t>
      </w:r>
      <w:r w:rsidR="004F69D6">
        <w:t>’</w:t>
      </w:r>
      <w:r w:rsidRPr="00033231">
        <w:t>avait de temps à autre réclamé un peu d</w:t>
      </w:r>
      <w:r w:rsidR="004F69D6">
        <w:t>’</w:t>
      </w:r>
      <w:r w:rsidRPr="00033231">
        <w:t>attention et les moyens d</w:t>
      </w:r>
      <w:r w:rsidR="004F69D6">
        <w:t>’</w:t>
      </w:r>
      <w:r w:rsidRPr="00033231">
        <w:t>acquérir l</w:t>
      </w:r>
      <w:r w:rsidR="004F69D6">
        <w:t>’</w:t>
      </w:r>
      <w:r w:rsidRPr="00033231">
        <w:t>instruction qui lui était indispensable</w:t>
      </w:r>
      <w:r w:rsidR="004F69D6">
        <w:t xml:space="preserve">. </w:t>
      </w:r>
      <w:r w:rsidRPr="00033231">
        <w:t>Cependant</w:t>
      </w:r>
      <w:r w:rsidR="004F69D6">
        <w:t xml:space="preserve">, </w:t>
      </w:r>
      <w:r w:rsidRPr="00033231">
        <w:t>elle avait le pénible sentiment d</w:t>
      </w:r>
      <w:r w:rsidR="004F69D6">
        <w:t>’</w:t>
      </w:r>
      <w:r w:rsidRPr="00033231">
        <w:t>être inférieure</w:t>
      </w:r>
      <w:r w:rsidR="004F69D6">
        <w:t xml:space="preserve">, </w:t>
      </w:r>
      <w:r w:rsidRPr="00033231">
        <w:t>par son éduc</w:t>
      </w:r>
      <w:r w:rsidRPr="00033231">
        <w:t>a</w:t>
      </w:r>
      <w:r w:rsidRPr="00033231">
        <w:t>tion</w:t>
      </w:r>
      <w:r w:rsidR="004F69D6">
        <w:t xml:space="preserve">, </w:t>
      </w:r>
      <w:r w:rsidRPr="00033231">
        <w:t>aux jeunes filles de son âge et de sa condition</w:t>
      </w:r>
      <w:r w:rsidR="004F69D6">
        <w:t xml:space="preserve">, </w:t>
      </w:r>
      <w:r w:rsidRPr="00033231">
        <w:t>et elle avait accepté avec bonheur l</w:t>
      </w:r>
      <w:r w:rsidR="004F69D6">
        <w:t>’</w:t>
      </w:r>
      <w:r w:rsidRPr="00033231">
        <w:t>offre que lui avait faite sa cousine Ho</w:t>
      </w:r>
      <w:r w:rsidRPr="00033231">
        <w:t>r</w:t>
      </w:r>
      <w:r w:rsidRPr="00033231">
        <w:t>tense</w:t>
      </w:r>
      <w:r w:rsidR="004F69D6">
        <w:t xml:space="preserve">, </w:t>
      </w:r>
      <w:r w:rsidRPr="00033231">
        <w:t xml:space="preserve">peu après son arrivée à la fabrique de </w:t>
      </w:r>
      <w:proofErr w:type="spellStart"/>
      <w:r w:rsidRPr="00033231">
        <w:t>Hollow</w:t>
      </w:r>
      <w:proofErr w:type="spellEnd"/>
      <w:r w:rsidR="004F69D6">
        <w:t xml:space="preserve">, </w:t>
      </w:r>
      <w:r w:rsidRPr="00033231">
        <w:t>de lui a</w:t>
      </w:r>
      <w:r w:rsidRPr="00033231">
        <w:t>p</w:t>
      </w:r>
      <w:r w:rsidRPr="00033231">
        <w:t>prendre le français et de délicats travaux d</w:t>
      </w:r>
      <w:r w:rsidR="004F69D6">
        <w:t>’</w:t>
      </w:r>
      <w:r w:rsidRPr="00033231">
        <w:t>aiguille</w:t>
      </w:r>
      <w:r w:rsidR="004F69D6">
        <w:t>. M</w:t>
      </w:r>
      <w:r w:rsidR="004F69D6" w:rsidRPr="004F69D6">
        <w:rPr>
          <w:vertAlign w:val="superscript"/>
        </w:rPr>
        <w:t>lle</w:t>
      </w:r>
      <w:r w:rsidR="004F69D6">
        <w:t> </w:t>
      </w:r>
      <w:r w:rsidRPr="00033231">
        <w:t>Moore</w:t>
      </w:r>
      <w:r w:rsidR="004F69D6">
        <w:t xml:space="preserve">, </w:t>
      </w:r>
      <w:r w:rsidRPr="00033231">
        <w:t>pour sa part</w:t>
      </w:r>
      <w:r w:rsidR="004F69D6">
        <w:t xml:space="preserve">, </w:t>
      </w:r>
      <w:r w:rsidRPr="00033231">
        <w:t xml:space="preserve">était </w:t>
      </w:r>
      <w:r w:rsidRPr="00033231">
        <w:lastRenderedPageBreak/>
        <w:t>enchantée d</w:t>
      </w:r>
      <w:r w:rsidR="004F69D6">
        <w:t>’</w:t>
      </w:r>
      <w:r w:rsidRPr="00033231">
        <w:t>une tâche qui lui donnait de l</w:t>
      </w:r>
      <w:r w:rsidR="004F69D6">
        <w:t>’</w:t>
      </w:r>
      <w:r w:rsidRPr="00033231">
        <w:t>importance</w:t>
      </w:r>
      <w:r w:rsidR="004F69D6">
        <w:t xml:space="preserve">. </w:t>
      </w:r>
      <w:r w:rsidRPr="00033231">
        <w:t>Elle aimait à régner sur cette docile mais vive él</w:t>
      </w:r>
      <w:r w:rsidRPr="00033231">
        <w:t>è</w:t>
      </w:r>
      <w:r w:rsidRPr="00033231">
        <w:t>ve</w:t>
      </w:r>
      <w:r w:rsidR="004F69D6">
        <w:t xml:space="preserve">. </w:t>
      </w:r>
      <w:r w:rsidRPr="00033231">
        <w:t>Elle avait pris Caroline pour ce qu</w:t>
      </w:r>
      <w:r w:rsidR="004F69D6">
        <w:t>’</w:t>
      </w:r>
      <w:r w:rsidRPr="00033231">
        <w:t>elle se donnait</w:t>
      </w:r>
      <w:r w:rsidR="004F69D6">
        <w:t xml:space="preserve"> : </w:t>
      </w:r>
      <w:r w:rsidRPr="00033231">
        <w:t>une jeune fille sans méthode et même ignorante</w:t>
      </w:r>
      <w:r w:rsidR="004F69D6">
        <w:t xml:space="preserve"> ; </w:t>
      </w:r>
      <w:r w:rsidRPr="00033231">
        <w:t>et</w:t>
      </w:r>
      <w:r w:rsidR="004F69D6">
        <w:t xml:space="preserve">, </w:t>
      </w:r>
      <w:r w:rsidRPr="00033231">
        <w:t>lorsqu</w:t>
      </w:r>
      <w:r w:rsidR="004F69D6">
        <w:t>’</w:t>
      </w:r>
      <w:r w:rsidRPr="00033231">
        <w:t>elle lui vit faire des progrès rapides et étonnants</w:t>
      </w:r>
      <w:r w:rsidR="004F69D6">
        <w:t xml:space="preserve">, </w:t>
      </w:r>
      <w:r w:rsidRPr="00033231">
        <w:t>ce n</w:t>
      </w:r>
      <w:r w:rsidR="004F69D6">
        <w:t>’</w:t>
      </w:r>
      <w:r w:rsidRPr="00033231">
        <w:t>est point aux bonnes di</w:t>
      </w:r>
      <w:r w:rsidRPr="00033231">
        <w:t>s</w:t>
      </w:r>
      <w:r w:rsidRPr="00033231">
        <w:t>positions et à l</w:t>
      </w:r>
      <w:r w:rsidR="004F69D6">
        <w:t>’</w:t>
      </w:r>
      <w:r w:rsidRPr="00033231">
        <w:t>application de l</w:t>
      </w:r>
      <w:r w:rsidR="004F69D6">
        <w:t>’</w:t>
      </w:r>
      <w:r w:rsidRPr="00033231">
        <w:t>écolière qu</w:t>
      </w:r>
      <w:r w:rsidR="004F69D6">
        <w:t>’</w:t>
      </w:r>
      <w:r w:rsidRPr="00033231">
        <w:t>elle les a</w:t>
      </w:r>
      <w:r w:rsidRPr="00033231">
        <w:t>t</w:t>
      </w:r>
      <w:r w:rsidRPr="00033231">
        <w:t>tribua</w:t>
      </w:r>
      <w:r w:rsidR="004F69D6">
        <w:t xml:space="preserve">, </w:t>
      </w:r>
      <w:r w:rsidRPr="00033231">
        <w:t>mais bien à son excellente méthode d</w:t>
      </w:r>
      <w:r w:rsidR="004F69D6">
        <w:t>’</w:t>
      </w:r>
      <w:r w:rsidRPr="00033231">
        <w:t>enseignement</w:t>
      </w:r>
      <w:r w:rsidR="004F69D6">
        <w:t xml:space="preserve"> ; </w:t>
      </w:r>
      <w:r w:rsidRPr="00033231">
        <w:t>lorsqu</w:t>
      </w:r>
      <w:r w:rsidR="004F69D6">
        <w:t>’</w:t>
      </w:r>
      <w:r w:rsidRPr="00033231">
        <w:t>elle r</w:t>
      </w:r>
      <w:r w:rsidRPr="00033231">
        <w:t>e</w:t>
      </w:r>
      <w:r w:rsidRPr="00033231">
        <w:t>marqua que Caroline</w:t>
      </w:r>
      <w:r w:rsidR="004F69D6">
        <w:t xml:space="preserve">, </w:t>
      </w:r>
      <w:r w:rsidRPr="00033231">
        <w:t>inhabile dans la routine</w:t>
      </w:r>
      <w:r w:rsidR="004F69D6">
        <w:t xml:space="preserve">, </w:t>
      </w:r>
      <w:r w:rsidRPr="00033231">
        <w:t>possédait une instruction à elle</w:t>
      </w:r>
      <w:r w:rsidR="004F69D6">
        <w:t xml:space="preserve">, </w:t>
      </w:r>
      <w:r w:rsidRPr="00033231">
        <w:t>instruction inconstante mais variée</w:t>
      </w:r>
      <w:r w:rsidR="004F69D6">
        <w:t xml:space="preserve">, </w:t>
      </w:r>
      <w:r w:rsidRPr="00033231">
        <w:t>la déco</w:t>
      </w:r>
      <w:r w:rsidRPr="00033231">
        <w:t>u</w:t>
      </w:r>
      <w:r w:rsidRPr="00033231">
        <w:t>verte ne lui causa aucune surprise</w:t>
      </w:r>
      <w:r w:rsidR="004F69D6">
        <w:t xml:space="preserve">, </w:t>
      </w:r>
      <w:r w:rsidRPr="00033231">
        <w:t>car elle était persuadée que c</w:t>
      </w:r>
      <w:r w:rsidR="004F69D6">
        <w:t>’</w:t>
      </w:r>
      <w:r w:rsidRPr="00033231">
        <w:t>était dans sa conversation que</w:t>
      </w:r>
      <w:r w:rsidR="004F69D6">
        <w:t xml:space="preserve">, </w:t>
      </w:r>
      <w:r w:rsidRPr="00033231">
        <w:t>sans s</w:t>
      </w:r>
      <w:r w:rsidR="004F69D6">
        <w:t>’</w:t>
      </w:r>
      <w:r w:rsidRPr="00033231">
        <w:t>en ape</w:t>
      </w:r>
      <w:r w:rsidRPr="00033231">
        <w:t>r</w:t>
      </w:r>
      <w:r w:rsidRPr="00033231">
        <w:t>cevoir</w:t>
      </w:r>
      <w:r w:rsidR="004F69D6">
        <w:t xml:space="preserve">, </w:t>
      </w:r>
      <w:r w:rsidRPr="00033231">
        <w:t>la jeune fille avait glané ces trésors</w:t>
      </w:r>
      <w:r w:rsidR="004F69D6">
        <w:t xml:space="preserve">. </w:t>
      </w:r>
      <w:r w:rsidRPr="00033231">
        <w:t>Elle conserva cette pensée même après qu</w:t>
      </w:r>
      <w:r w:rsidR="004F69D6">
        <w:t>’</w:t>
      </w:r>
      <w:r w:rsidRPr="00033231">
        <w:t>elle eut été forcée de reconnaître que sa jeune élève en savait beaucoup sur des sujets touchant lesquels elle-même ne savait que peu de chose</w:t>
      </w:r>
      <w:r w:rsidR="004F69D6">
        <w:t xml:space="preserve"> : </w:t>
      </w:r>
      <w:r w:rsidRPr="00033231">
        <w:t>l</w:t>
      </w:r>
      <w:r w:rsidR="004F69D6">
        <w:t>’</w:t>
      </w:r>
      <w:r w:rsidRPr="00033231">
        <w:t>idée n</w:t>
      </w:r>
      <w:r w:rsidR="004F69D6">
        <w:t>’</w:t>
      </w:r>
      <w:r w:rsidRPr="00033231">
        <w:t>était pas logique</w:t>
      </w:r>
      <w:r w:rsidR="004F69D6">
        <w:t xml:space="preserve">, </w:t>
      </w:r>
      <w:r w:rsidRPr="00033231">
        <w:t>mais Horte</w:t>
      </w:r>
      <w:r w:rsidRPr="00033231">
        <w:t>n</w:t>
      </w:r>
      <w:r w:rsidRPr="00033231">
        <w:t>se avait dans cette idée une foi parfaite</w:t>
      </w:r>
      <w:r w:rsidR="004F69D6">
        <w:t>.</w:t>
      </w:r>
    </w:p>
    <w:p w14:paraId="16CE150D" w14:textId="1B14E672" w:rsidR="004F69D6" w:rsidRDefault="00000000" w:rsidP="0021796F">
      <w:r w:rsidRPr="00033231">
        <w:t>Mademoiselle</w:t>
      </w:r>
      <w:r w:rsidR="004F69D6">
        <w:t xml:space="preserve">, </w:t>
      </w:r>
      <w:r w:rsidRPr="00033231">
        <w:t>qui se vantait de posséder un esprit positif et d</w:t>
      </w:r>
      <w:r w:rsidR="004F69D6">
        <w:t>’</w:t>
      </w:r>
      <w:r w:rsidRPr="00033231">
        <w:t>avoir une préférence marquée pour les études arides</w:t>
      </w:r>
      <w:r w:rsidR="004F69D6">
        <w:t xml:space="preserve">, </w:t>
      </w:r>
      <w:r w:rsidRPr="00033231">
        <w:t>ret</w:t>
      </w:r>
      <w:r w:rsidRPr="00033231">
        <w:t>e</w:t>
      </w:r>
      <w:r w:rsidRPr="00033231">
        <w:t>nait autant qu</w:t>
      </w:r>
      <w:r w:rsidR="004F69D6">
        <w:t>’</w:t>
      </w:r>
      <w:r w:rsidRPr="00033231">
        <w:t>elle le pouvait sa jeune cousine dans la même voie</w:t>
      </w:r>
      <w:r w:rsidR="004F69D6">
        <w:t xml:space="preserve">. </w:t>
      </w:r>
      <w:r w:rsidRPr="00033231">
        <w:t>Elle l</w:t>
      </w:r>
      <w:r w:rsidR="004F69D6">
        <w:t>’</w:t>
      </w:r>
      <w:r w:rsidRPr="00033231">
        <w:t>appliquait sans relâche à l</w:t>
      </w:r>
      <w:r w:rsidR="004F69D6">
        <w:t>’</w:t>
      </w:r>
      <w:r w:rsidRPr="00033231">
        <w:t>étude de la grammaire française</w:t>
      </w:r>
      <w:r w:rsidR="004F69D6">
        <w:t xml:space="preserve">, </w:t>
      </w:r>
      <w:r w:rsidRPr="00033231">
        <w:t>lui assignant comme les exercices les plus utiles qu</w:t>
      </w:r>
      <w:r w:rsidR="004F69D6">
        <w:t>’</w:t>
      </w:r>
      <w:r w:rsidRPr="00033231">
        <w:t>elle pût imaginer d</w:t>
      </w:r>
      <w:r w:rsidR="004F69D6">
        <w:t>’</w:t>
      </w:r>
      <w:r w:rsidRPr="00033231">
        <w:t>interminables analyses logiques</w:t>
      </w:r>
      <w:r w:rsidR="004F69D6">
        <w:t xml:space="preserve">. </w:t>
      </w:r>
      <w:r w:rsidRPr="00033231">
        <w:t>Ces an</w:t>
      </w:r>
      <w:r w:rsidRPr="00033231">
        <w:t>a</w:t>
      </w:r>
      <w:r w:rsidRPr="00033231">
        <w:t>lyses n</w:t>
      </w:r>
      <w:r w:rsidR="004F69D6">
        <w:t>’</w:t>
      </w:r>
      <w:r w:rsidRPr="00033231">
        <w:t>avaient rien de particulièrement attrayant pour Caroline</w:t>
      </w:r>
      <w:r w:rsidR="004F69D6">
        <w:t xml:space="preserve">, </w:t>
      </w:r>
      <w:r w:rsidRPr="00033231">
        <w:t>qui pensait que l</w:t>
      </w:r>
      <w:r w:rsidR="004F69D6">
        <w:t>’</w:t>
      </w:r>
      <w:r w:rsidRPr="00033231">
        <w:t>on pouvait fort bien</w:t>
      </w:r>
      <w:r w:rsidR="004F69D6">
        <w:t xml:space="preserve">, </w:t>
      </w:r>
      <w:r w:rsidRPr="00033231">
        <w:t>sans leur secours</w:t>
      </w:r>
      <w:r w:rsidR="004F69D6">
        <w:t xml:space="preserve">, </w:t>
      </w:r>
      <w:r w:rsidRPr="00033231">
        <w:t>a</w:t>
      </w:r>
      <w:r w:rsidRPr="00033231">
        <w:t>p</w:t>
      </w:r>
      <w:r w:rsidRPr="00033231">
        <w:t>prendre la langue française</w:t>
      </w:r>
      <w:r w:rsidR="004F69D6">
        <w:t xml:space="preserve">, </w:t>
      </w:r>
      <w:r w:rsidRPr="00033231">
        <w:t>et regrettait le temps perdu à réfl</w:t>
      </w:r>
      <w:r w:rsidRPr="00033231">
        <w:t>é</w:t>
      </w:r>
      <w:r w:rsidRPr="00033231">
        <w:t>chir sur les propositions principales et incidentes</w:t>
      </w:r>
      <w:r w:rsidR="004F69D6">
        <w:t xml:space="preserve"> ; </w:t>
      </w:r>
      <w:r w:rsidRPr="00033231">
        <w:t>à distinguer l</w:t>
      </w:r>
      <w:r w:rsidR="004F69D6">
        <w:t>’</w:t>
      </w:r>
      <w:r w:rsidRPr="00033231">
        <w:t>incidente déterminative de l</w:t>
      </w:r>
      <w:r w:rsidR="004F69D6">
        <w:t>’</w:t>
      </w:r>
      <w:r w:rsidRPr="00033231">
        <w:t>incidente explicative</w:t>
      </w:r>
      <w:r w:rsidR="004F69D6">
        <w:t xml:space="preserve"> ; </w:t>
      </w:r>
      <w:r w:rsidRPr="00033231">
        <w:t>à examiner si la proposition était pleine</w:t>
      </w:r>
      <w:r w:rsidR="004F69D6">
        <w:t xml:space="preserve">, </w:t>
      </w:r>
      <w:r w:rsidRPr="00033231">
        <w:t>elliptique ou implicite</w:t>
      </w:r>
      <w:r w:rsidR="004F69D6">
        <w:t xml:space="preserve">. </w:t>
      </w:r>
      <w:r w:rsidRPr="00033231">
        <w:t>Quelquefois elle se perdait dans ce labyrinthe</w:t>
      </w:r>
      <w:r w:rsidR="004F69D6">
        <w:t xml:space="preserve">, </w:t>
      </w:r>
      <w:r w:rsidRPr="00033231">
        <w:t>et alors</w:t>
      </w:r>
      <w:r w:rsidR="004F69D6">
        <w:t xml:space="preserve">, </w:t>
      </w:r>
      <w:r w:rsidRPr="00033231">
        <w:t>pendant qu</w:t>
      </w:r>
      <w:r w:rsidR="004F69D6">
        <w:t>’</w:t>
      </w:r>
      <w:r w:rsidRPr="00033231">
        <w:t>Hortense retournait ses tiroirs à l</w:t>
      </w:r>
      <w:r w:rsidR="004F69D6">
        <w:t>’</w:t>
      </w:r>
      <w:r w:rsidRPr="00033231">
        <w:t>étage supérieur</w:t>
      </w:r>
      <w:r w:rsidR="004F69D6">
        <w:t xml:space="preserve">, </w:t>
      </w:r>
      <w:r w:rsidRPr="00033231">
        <w:t>occupation dans l</w:t>
      </w:r>
      <w:r w:rsidRPr="00033231">
        <w:t>a</w:t>
      </w:r>
      <w:r w:rsidRPr="00033231">
        <w:t>quelle elle passait une partie de sa journée</w:t>
      </w:r>
      <w:r w:rsidR="004F69D6">
        <w:t xml:space="preserve">, </w:t>
      </w:r>
      <w:r w:rsidRPr="00033231">
        <w:t>rangeant</w:t>
      </w:r>
      <w:r w:rsidR="004F69D6">
        <w:t xml:space="preserve">, </w:t>
      </w:r>
      <w:r w:rsidRPr="00033231">
        <w:t>déra</w:t>
      </w:r>
      <w:r w:rsidRPr="00033231">
        <w:t>n</w:t>
      </w:r>
      <w:r w:rsidRPr="00033231">
        <w:t>geant</w:t>
      </w:r>
      <w:r w:rsidR="004F69D6">
        <w:t xml:space="preserve">, </w:t>
      </w:r>
      <w:r w:rsidRPr="00033231">
        <w:t>réarrangeant et contre-arrangeant</w:t>
      </w:r>
      <w:r w:rsidR="004F69D6">
        <w:t xml:space="preserve">, </w:t>
      </w:r>
      <w:r w:rsidRPr="00033231">
        <w:t xml:space="preserve">elle portait son livre à Robert qui la tirait </w:t>
      </w:r>
      <w:r w:rsidRPr="00033231">
        <w:lastRenderedPageBreak/>
        <w:t>d</w:t>
      </w:r>
      <w:r w:rsidR="004F69D6">
        <w:t>’</w:t>
      </w:r>
      <w:r w:rsidRPr="00033231">
        <w:t>embarras</w:t>
      </w:r>
      <w:r w:rsidR="004F69D6">
        <w:t>. M. </w:t>
      </w:r>
      <w:r w:rsidRPr="00033231">
        <w:t>Moore possédait un cerveau lucide et calme</w:t>
      </w:r>
      <w:r w:rsidR="004F69D6">
        <w:t xml:space="preserve">. </w:t>
      </w:r>
      <w:r w:rsidRPr="00033231">
        <w:t>Il n</w:t>
      </w:r>
      <w:r w:rsidR="004F69D6">
        <w:t>’</w:t>
      </w:r>
      <w:r w:rsidRPr="00033231">
        <w:t>avait pas plutôt jeté les yeux sur les diff</w:t>
      </w:r>
      <w:r w:rsidRPr="00033231">
        <w:t>i</w:t>
      </w:r>
      <w:r w:rsidRPr="00033231">
        <w:t>cultés qui embarrassaient Caroline</w:t>
      </w:r>
      <w:r w:rsidR="004F69D6">
        <w:t xml:space="preserve">, </w:t>
      </w:r>
      <w:r w:rsidRPr="00033231">
        <w:t>que ces difficultés disp</w:t>
      </w:r>
      <w:r w:rsidRPr="00033231">
        <w:t>a</w:t>
      </w:r>
      <w:r w:rsidRPr="00033231">
        <w:t>raissaient comme par enchantement</w:t>
      </w:r>
      <w:r w:rsidR="004F69D6">
        <w:t xml:space="preserve"> ; </w:t>
      </w:r>
      <w:r w:rsidRPr="00033231">
        <w:t>en deux minutes il expl</w:t>
      </w:r>
      <w:r w:rsidRPr="00033231">
        <w:t>i</w:t>
      </w:r>
      <w:r w:rsidRPr="00033231">
        <w:t>quait tout</w:t>
      </w:r>
      <w:r w:rsidR="004F69D6">
        <w:t xml:space="preserve"> ; </w:t>
      </w:r>
      <w:r w:rsidRPr="00033231">
        <w:t>en deux mots il lui donnait la clef de l</w:t>
      </w:r>
      <w:r w:rsidR="004F69D6">
        <w:t>’</w:t>
      </w:r>
      <w:r w:rsidRPr="00033231">
        <w:t>énigme</w:t>
      </w:r>
      <w:r w:rsidR="004F69D6">
        <w:t>. « </w:t>
      </w:r>
      <w:r w:rsidRPr="00033231">
        <w:t>Si Hortense pouvait enseigner ainsi</w:t>
      </w:r>
      <w:r w:rsidR="004F69D6">
        <w:t xml:space="preserve">, </w:t>
      </w:r>
      <w:r w:rsidRPr="00033231">
        <w:t>pensait-elle</w:t>
      </w:r>
      <w:r w:rsidR="004F69D6">
        <w:t xml:space="preserve">, </w:t>
      </w:r>
      <w:r w:rsidRPr="00033231">
        <w:t>combien n</w:t>
      </w:r>
      <w:r w:rsidR="004F69D6">
        <w:t>’</w:t>
      </w:r>
      <w:r w:rsidRPr="00033231">
        <w:t>apprendrais-je pas plus vite</w:t>
      </w:r>
      <w:r w:rsidR="004F69D6">
        <w:t> ! »</w:t>
      </w:r>
      <w:r w:rsidRPr="00033231">
        <w:t xml:space="preserve"> Le payant par un sourire d</w:t>
      </w:r>
      <w:r w:rsidR="004F69D6">
        <w:t>’</w:t>
      </w:r>
      <w:r w:rsidRPr="00033231">
        <w:t>admiration et de reconnaissance</w:t>
      </w:r>
      <w:r w:rsidR="004F69D6">
        <w:t xml:space="preserve">, </w:t>
      </w:r>
      <w:r w:rsidRPr="00033231">
        <w:t>elle quittait la fabrique à r</w:t>
      </w:r>
      <w:r w:rsidRPr="00033231">
        <w:t>e</w:t>
      </w:r>
      <w:r w:rsidRPr="00033231">
        <w:t>gret pour retourner au cottage</w:t>
      </w:r>
      <w:r w:rsidR="004F69D6">
        <w:t xml:space="preserve">, </w:t>
      </w:r>
      <w:r w:rsidRPr="00033231">
        <w:t>et là</w:t>
      </w:r>
      <w:r w:rsidR="004F69D6">
        <w:t xml:space="preserve">, </w:t>
      </w:r>
      <w:r w:rsidRPr="00033231">
        <w:t>en complétant l</w:t>
      </w:r>
      <w:r w:rsidR="004F69D6">
        <w:t>’</w:t>
      </w:r>
      <w:r w:rsidRPr="00033231">
        <w:t>exercice ou en résolvant le problème</w:t>
      </w:r>
      <w:r w:rsidR="004F69D6">
        <w:t xml:space="preserve"> (</w:t>
      </w:r>
      <w:r w:rsidRPr="00033231">
        <w:t xml:space="preserve">car </w:t>
      </w:r>
      <w:r w:rsidR="004F69D6">
        <w:t>M</w:t>
      </w:r>
      <w:r w:rsidR="004F69D6" w:rsidRPr="004F69D6">
        <w:rPr>
          <w:vertAlign w:val="superscript"/>
        </w:rPr>
        <w:t>lle</w:t>
      </w:r>
      <w:r w:rsidR="004F69D6">
        <w:t> </w:t>
      </w:r>
      <w:r w:rsidRPr="00033231">
        <w:t>Moore lui enseignait aussi l</w:t>
      </w:r>
      <w:r w:rsidR="004F69D6">
        <w:t>’</w:t>
      </w:r>
      <w:r w:rsidRPr="00033231">
        <w:t>arithmétique</w:t>
      </w:r>
      <w:r w:rsidR="004F69D6">
        <w:t xml:space="preserve">), </w:t>
      </w:r>
      <w:r w:rsidRPr="00033231">
        <w:t>elle regrettait que la nature ne lui eût pas donné l</w:t>
      </w:r>
      <w:r w:rsidR="004F69D6">
        <w:t>’</w:t>
      </w:r>
      <w:r w:rsidRPr="00033231">
        <w:t>autre sexe</w:t>
      </w:r>
      <w:r w:rsidR="004F69D6">
        <w:t xml:space="preserve">, </w:t>
      </w:r>
      <w:r w:rsidRPr="00033231">
        <w:t>afin qu</w:t>
      </w:r>
      <w:r w:rsidR="004F69D6">
        <w:t>’</w:t>
      </w:r>
      <w:r w:rsidRPr="00033231">
        <w:t>elle pût être le commis de Robert et deme</w:t>
      </w:r>
      <w:r w:rsidRPr="00033231">
        <w:t>u</w:t>
      </w:r>
      <w:r w:rsidRPr="00033231">
        <w:t>rer avec lui dans le comptoir</w:t>
      </w:r>
      <w:r w:rsidR="004F69D6">
        <w:t xml:space="preserve">, </w:t>
      </w:r>
      <w:r w:rsidRPr="00033231">
        <w:t>au lieu d</w:t>
      </w:r>
      <w:r w:rsidR="004F69D6">
        <w:t>’</w:t>
      </w:r>
      <w:r w:rsidRPr="00033231">
        <w:t>être assise avec Hortense dans le parloir</w:t>
      </w:r>
      <w:r w:rsidR="004F69D6">
        <w:t>.</w:t>
      </w:r>
    </w:p>
    <w:p w14:paraId="5798FBD3" w14:textId="294BE34B" w:rsidR="004F69D6" w:rsidRDefault="00000000" w:rsidP="0021796F">
      <w:r w:rsidRPr="00033231">
        <w:t>De temps à autre</w:t>
      </w:r>
      <w:r w:rsidR="004F69D6">
        <w:t xml:space="preserve">, </w:t>
      </w:r>
      <w:r w:rsidRPr="00033231">
        <w:t>mais rarement</w:t>
      </w:r>
      <w:r w:rsidR="004F69D6">
        <w:t xml:space="preserve">, </w:t>
      </w:r>
      <w:r w:rsidRPr="00033231">
        <w:t xml:space="preserve">elle passait la soirée au cottage de </w:t>
      </w:r>
      <w:proofErr w:type="spellStart"/>
      <w:r w:rsidRPr="00033231">
        <w:t>Hollow</w:t>
      </w:r>
      <w:proofErr w:type="spellEnd"/>
      <w:r w:rsidR="004F69D6">
        <w:t xml:space="preserve">. </w:t>
      </w:r>
      <w:r w:rsidRPr="00033231">
        <w:t>Quelquefois</w:t>
      </w:r>
      <w:r w:rsidR="004F69D6">
        <w:t xml:space="preserve">, </w:t>
      </w:r>
      <w:r w:rsidRPr="00033231">
        <w:t>durant ces visites</w:t>
      </w:r>
      <w:r w:rsidR="004F69D6">
        <w:t xml:space="preserve">, </w:t>
      </w:r>
      <w:r w:rsidRPr="00033231">
        <w:t>Moore était dehors</w:t>
      </w:r>
      <w:r w:rsidR="004F69D6">
        <w:t xml:space="preserve">, </w:t>
      </w:r>
      <w:r w:rsidRPr="00033231">
        <w:t>assistant à un marché</w:t>
      </w:r>
      <w:r w:rsidR="004F69D6">
        <w:t xml:space="preserve"> ; </w:t>
      </w:r>
      <w:r w:rsidRPr="00033231">
        <w:t xml:space="preserve">quelquefois il était allé rendre visite à </w:t>
      </w:r>
      <w:r w:rsidR="004F69D6">
        <w:t>M. </w:t>
      </w:r>
      <w:r w:rsidRPr="00033231">
        <w:t>Yorke</w:t>
      </w:r>
      <w:r w:rsidR="004F69D6">
        <w:t xml:space="preserve"> ; </w:t>
      </w:r>
      <w:r w:rsidRPr="00033231">
        <w:t>souvent il était occupé avec un visiteur dans une autre pièce</w:t>
      </w:r>
      <w:r w:rsidR="004F69D6">
        <w:t xml:space="preserve"> ; </w:t>
      </w:r>
      <w:r w:rsidRPr="00033231">
        <w:t>mais quelquefois aussi il était à la maison</w:t>
      </w:r>
      <w:r w:rsidR="004F69D6">
        <w:t xml:space="preserve">, </w:t>
      </w:r>
      <w:r w:rsidRPr="00033231">
        <w:t>sans engagement</w:t>
      </w:r>
      <w:r w:rsidR="004F69D6">
        <w:t xml:space="preserve">, </w:t>
      </w:r>
      <w:r w:rsidRPr="00033231">
        <w:t>et libre de causer avec Caroline</w:t>
      </w:r>
      <w:r w:rsidR="004F69D6">
        <w:t xml:space="preserve">. </w:t>
      </w:r>
      <w:r w:rsidRPr="00033231">
        <w:t>Ces jours-là</w:t>
      </w:r>
      <w:r w:rsidR="004F69D6">
        <w:t xml:space="preserve">, </w:t>
      </w:r>
      <w:r w:rsidRPr="00033231">
        <w:t>les heures de la soirée fuyaient avec la rapidité de l</w:t>
      </w:r>
      <w:r w:rsidR="004F69D6">
        <w:t>’</w:t>
      </w:r>
      <w:r w:rsidRPr="00033231">
        <w:t>éclair</w:t>
      </w:r>
      <w:r w:rsidR="004F69D6">
        <w:t xml:space="preserve">. </w:t>
      </w:r>
      <w:r w:rsidRPr="00033231">
        <w:t>Il n</w:t>
      </w:r>
      <w:r w:rsidR="004F69D6">
        <w:t>’</w:t>
      </w:r>
      <w:r w:rsidRPr="00033231">
        <w:t>y avait pas en Angleterre de place plus agréable que ce petit pa</w:t>
      </w:r>
      <w:r w:rsidRPr="00033231">
        <w:t>r</w:t>
      </w:r>
      <w:r w:rsidRPr="00033231">
        <w:t>loir lorsqu</w:t>
      </w:r>
      <w:r w:rsidR="004F69D6">
        <w:t>’</w:t>
      </w:r>
      <w:r w:rsidRPr="00033231">
        <w:t>il était occupé par les trois cousins</w:t>
      </w:r>
      <w:r w:rsidR="004F69D6">
        <w:t xml:space="preserve">. </w:t>
      </w:r>
      <w:r w:rsidRPr="00033231">
        <w:t>Hortense</w:t>
      </w:r>
      <w:r w:rsidR="004F69D6">
        <w:t xml:space="preserve">, </w:t>
      </w:r>
      <w:r w:rsidRPr="00033231">
        <w:t>lor</w:t>
      </w:r>
      <w:r w:rsidRPr="00033231">
        <w:t>s</w:t>
      </w:r>
      <w:r w:rsidRPr="00033231">
        <w:t>qu</w:t>
      </w:r>
      <w:r w:rsidR="004F69D6">
        <w:t>’</w:t>
      </w:r>
      <w:r w:rsidRPr="00033231">
        <w:t>elle n</w:t>
      </w:r>
      <w:r w:rsidR="004F69D6">
        <w:t>’</w:t>
      </w:r>
      <w:r w:rsidRPr="00033231">
        <w:t>était pas occupée à enseigner</w:t>
      </w:r>
      <w:r w:rsidR="004F69D6">
        <w:t xml:space="preserve">, </w:t>
      </w:r>
      <w:r w:rsidRPr="00033231">
        <w:t xml:space="preserve">à gronder ou à </w:t>
      </w:r>
      <w:proofErr w:type="gramStart"/>
      <w:r w:rsidRPr="00033231">
        <w:t>faire la cuisine</w:t>
      </w:r>
      <w:proofErr w:type="gramEnd"/>
      <w:r w:rsidR="004F69D6">
        <w:t xml:space="preserve">, </w:t>
      </w:r>
      <w:r w:rsidRPr="00033231">
        <w:t>était loin d</w:t>
      </w:r>
      <w:r w:rsidR="004F69D6">
        <w:t>’</w:t>
      </w:r>
      <w:r w:rsidRPr="00033231">
        <w:t>être maussade</w:t>
      </w:r>
      <w:r w:rsidR="004F69D6">
        <w:t xml:space="preserve"> ; </w:t>
      </w:r>
      <w:r w:rsidRPr="00033231">
        <w:t>elle se relâchait ordinair</w:t>
      </w:r>
      <w:r w:rsidRPr="00033231">
        <w:t>e</w:t>
      </w:r>
      <w:r w:rsidRPr="00033231">
        <w:t>ment vers le soir</w:t>
      </w:r>
      <w:r w:rsidR="004F69D6">
        <w:t xml:space="preserve">, </w:t>
      </w:r>
      <w:r w:rsidRPr="00033231">
        <w:t>et devenait tout à fait aimable avec sa jeune parente</w:t>
      </w:r>
      <w:r w:rsidR="004F69D6">
        <w:t>.</w:t>
      </w:r>
    </w:p>
    <w:p w14:paraId="1132E212" w14:textId="52F15B7F" w:rsidR="004F69D6" w:rsidRDefault="00000000" w:rsidP="0021796F">
      <w:r w:rsidRPr="00033231">
        <w:t xml:space="preserve">Si </w:t>
      </w:r>
      <w:r w:rsidR="004F69D6">
        <w:t>M. </w:t>
      </w:r>
      <w:r w:rsidRPr="00033231">
        <w:t>Moore</w:t>
      </w:r>
      <w:r w:rsidR="004F69D6">
        <w:t xml:space="preserve">, </w:t>
      </w:r>
      <w:r w:rsidRPr="00033231">
        <w:t>délivré du fardeau des affaires</w:t>
      </w:r>
      <w:r w:rsidR="004F69D6">
        <w:t xml:space="preserve">, </w:t>
      </w:r>
      <w:r w:rsidRPr="00033231">
        <w:t>n</w:t>
      </w:r>
      <w:r w:rsidR="004F69D6">
        <w:t>’</w:t>
      </w:r>
      <w:r w:rsidRPr="00033231">
        <w:t>était pas d</w:t>
      </w:r>
      <w:r w:rsidR="004F69D6">
        <w:t>’</w:t>
      </w:r>
      <w:r w:rsidRPr="00033231">
        <w:t>une gaieté entraînante</w:t>
      </w:r>
      <w:r w:rsidR="004F69D6">
        <w:t xml:space="preserve">, </w:t>
      </w:r>
      <w:r w:rsidRPr="00033231">
        <w:t>au moins il se montrait enchanté de la vivacité de Caroline</w:t>
      </w:r>
      <w:r w:rsidR="004F69D6">
        <w:t xml:space="preserve">, </w:t>
      </w:r>
      <w:r w:rsidRPr="00033231">
        <w:t>écoutait avec complaisance son babil</w:t>
      </w:r>
      <w:r w:rsidR="004F69D6">
        <w:t xml:space="preserve">, </w:t>
      </w:r>
      <w:r w:rsidRPr="00033231">
        <w:t>et répondait complaisamment à ses questions</w:t>
      </w:r>
      <w:r w:rsidR="004F69D6">
        <w:t xml:space="preserve">. </w:t>
      </w:r>
      <w:r w:rsidRPr="00033231">
        <w:t xml:space="preserve">Il lui arrivait </w:t>
      </w:r>
      <w:r w:rsidRPr="00033231">
        <w:lastRenderedPageBreak/>
        <w:t>pa</w:t>
      </w:r>
      <w:r w:rsidRPr="00033231">
        <w:t>r</w:t>
      </w:r>
      <w:r w:rsidRPr="00033231">
        <w:t>fois de s</w:t>
      </w:r>
      <w:r w:rsidR="004F69D6">
        <w:t>’</w:t>
      </w:r>
      <w:r w:rsidRPr="00033231">
        <w:t>animer et de se montrer tout à fait aimable et affe</w:t>
      </w:r>
      <w:r w:rsidRPr="00033231">
        <w:t>c</w:t>
      </w:r>
      <w:r w:rsidRPr="00033231">
        <w:t>tueux</w:t>
      </w:r>
      <w:r w:rsidR="004F69D6">
        <w:t>.</w:t>
      </w:r>
    </w:p>
    <w:p w14:paraId="6FB8D1A3" w14:textId="2301A565" w:rsidR="00000000" w:rsidRPr="00033231" w:rsidRDefault="00000000" w:rsidP="0021796F">
      <w:r w:rsidRPr="00033231">
        <w:t>Malheureusement</w:t>
      </w:r>
      <w:r w:rsidR="004F69D6">
        <w:t xml:space="preserve">, </w:t>
      </w:r>
      <w:r w:rsidRPr="00033231">
        <w:t>le lendemain</w:t>
      </w:r>
      <w:r w:rsidR="004F69D6">
        <w:t xml:space="preserve">, </w:t>
      </w:r>
      <w:r w:rsidRPr="00033231">
        <w:t>il était sûr de retomber dans sa froideur habituelle</w:t>
      </w:r>
      <w:r w:rsidR="004F69D6">
        <w:t xml:space="preserve"> ; </w:t>
      </w:r>
      <w:r w:rsidRPr="00033231">
        <w:t>et</w:t>
      </w:r>
      <w:r w:rsidR="004F69D6">
        <w:t xml:space="preserve">, </w:t>
      </w:r>
      <w:r w:rsidRPr="00033231">
        <w:t>quelque plaisir qu</w:t>
      </w:r>
      <w:r w:rsidR="004F69D6">
        <w:t>’</w:t>
      </w:r>
      <w:r w:rsidRPr="00033231">
        <w:t>il parût éprouver dans ces soirées intimes</w:t>
      </w:r>
      <w:r w:rsidR="004F69D6">
        <w:t xml:space="preserve">, </w:t>
      </w:r>
      <w:r w:rsidRPr="00033231">
        <w:t>il lui arrivait rarement de chercher à les renouveler</w:t>
      </w:r>
      <w:r w:rsidR="004F69D6">
        <w:t xml:space="preserve">. </w:t>
      </w:r>
      <w:r w:rsidRPr="00033231">
        <w:t>Cette circonstance déroutait la tête inexpérimentée de sa jeune cousine</w:t>
      </w:r>
      <w:r w:rsidR="004F69D6">
        <w:t>. « </w:t>
      </w:r>
      <w:r w:rsidRPr="00033231">
        <w:t>Si j</w:t>
      </w:r>
      <w:r w:rsidR="004F69D6">
        <w:t>’</w:t>
      </w:r>
      <w:r w:rsidRPr="00033231">
        <w:t>avais ainsi à ma di</w:t>
      </w:r>
      <w:r w:rsidRPr="00033231">
        <w:t>s</w:t>
      </w:r>
      <w:r w:rsidRPr="00033231">
        <w:t>position un moyen d</w:t>
      </w:r>
      <w:r w:rsidR="004F69D6">
        <w:t>’</w:t>
      </w:r>
      <w:r w:rsidRPr="00033231">
        <w:t>être heureuse</w:t>
      </w:r>
      <w:r w:rsidR="004F69D6">
        <w:t xml:space="preserve">, </w:t>
      </w:r>
      <w:r w:rsidRPr="00033231">
        <w:t>pensait-elle</w:t>
      </w:r>
      <w:r w:rsidR="004F69D6">
        <w:t xml:space="preserve">, </w:t>
      </w:r>
      <w:r w:rsidRPr="00033231">
        <w:t>je l</w:t>
      </w:r>
      <w:r w:rsidR="004F69D6">
        <w:t>’</w:t>
      </w:r>
      <w:r w:rsidRPr="00033231">
        <w:t>emploierais souvent</w:t>
      </w:r>
      <w:r w:rsidR="004F69D6">
        <w:t xml:space="preserve"> ; </w:t>
      </w:r>
      <w:r w:rsidRPr="00033231">
        <w:t>je le tiendrais brillant par l</w:t>
      </w:r>
      <w:r w:rsidR="004F69D6">
        <w:t>’</w:t>
      </w:r>
      <w:r w:rsidRPr="00033231">
        <w:t>usage</w:t>
      </w:r>
      <w:r w:rsidR="004F69D6">
        <w:t xml:space="preserve">, </w:t>
      </w:r>
      <w:r w:rsidRPr="00033231">
        <w:t>et ne le laisserais pas inactif pendant des semaines jusqu</w:t>
      </w:r>
      <w:r w:rsidR="004F69D6">
        <w:t>’</w:t>
      </w:r>
      <w:r w:rsidRPr="00033231">
        <w:t>à ce qu</w:t>
      </w:r>
      <w:r w:rsidR="004F69D6">
        <w:t>’</w:t>
      </w:r>
      <w:r w:rsidRPr="00033231">
        <w:t>il devînt roui</w:t>
      </w:r>
      <w:r w:rsidRPr="00033231">
        <w:t>l</w:t>
      </w:r>
      <w:r w:rsidRPr="00033231">
        <w:t>lé</w:t>
      </w:r>
      <w:r w:rsidR="004F69D6">
        <w:t>. »</w:t>
      </w:r>
    </w:p>
    <w:p w14:paraId="68912B62" w14:textId="77777777" w:rsidR="004F69D6" w:rsidRDefault="00000000" w:rsidP="0021796F">
      <w:r w:rsidRPr="00033231">
        <w:t>Cependant</w:t>
      </w:r>
      <w:r w:rsidR="004F69D6">
        <w:t xml:space="preserve">, </w:t>
      </w:r>
      <w:r w:rsidRPr="00033231">
        <w:t>elle avait bien soin de ne point mettre en prat</w:t>
      </w:r>
      <w:r w:rsidRPr="00033231">
        <w:t>i</w:t>
      </w:r>
      <w:r w:rsidRPr="00033231">
        <w:t>que sa propre théorie</w:t>
      </w:r>
      <w:r w:rsidR="004F69D6">
        <w:t xml:space="preserve">. </w:t>
      </w:r>
      <w:r w:rsidRPr="00033231">
        <w:t>Quoiqu</w:t>
      </w:r>
      <w:r w:rsidR="004F69D6">
        <w:t>’</w:t>
      </w:r>
      <w:r w:rsidRPr="00033231">
        <w:t>elle aimât beaucoup ses visites du soir au cottage</w:t>
      </w:r>
      <w:r w:rsidR="004F69D6">
        <w:t xml:space="preserve">, </w:t>
      </w:r>
      <w:r w:rsidRPr="00033231">
        <w:t>elle n</w:t>
      </w:r>
      <w:r w:rsidR="004F69D6">
        <w:t>’</w:t>
      </w:r>
      <w:r w:rsidRPr="00033231">
        <w:t>en faisait jamais sans être priée</w:t>
      </w:r>
      <w:r w:rsidR="004F69D6">
        <w:t xml:space="preserve">. </w:t>
      </w:r>
      <w:r w:rsidRPr="00033231">
        <w:t>Souvent même</w:t>
      </w:r>
      <w:r w:rsidR="004F69D6">
        <w:t xml:space="preserve">, </w:t>
      </w:r>
      <w:r w:rsidRPr="00033231">
        <w:t>pressée de venir par Hortense</w:t>
      </w:r>
      <w:r w:rsidR="004F69D6">
        <w:t xml:space="preserve">, </w:t>
      </w:r>
      <w:r w:rsidRPr="00033231">
        <w:t>elle refusait</w:t>
      </w:r>
      <w:r w:rsidR="004F69D6">
        <w:t xml:space="preserve">, </w:t>
      </w:r>
      <w:r w:rsidRPr="00033231">
        <w:t>parce que Robert n</w:t>
      </w:r>
      <w:r w:rsidR="004F69D6">
        <w:t>’</w:t>
      </w:r>
      <w:r w:rsidRPr="00033231">
        <w:t>appuyait pas ou n</w:t>
      </w:r>
      <w:r w:rsidR="004F69D6">
        <w:t>’</w:t>
      </w:r>
      <w:r w:rsidRPr="00033231">
        <w:t>appuyait que faiblement la requête</w:t>
      </w:r>
      <w:r w:rsidR="004F69D6">
        <w:t xml:space="preserve">. </w:t>
      </w:r>
      <w:r w:rsidRPr="00033231">
        <w:t>Ce matin</w:t>
      </w:r>
      <w:r w:rsidR="004F69D6">
        <w:t xml:space="preserve">, </w:t>
      </w:r>
      <w:r w:rsidRPr="00033231">
        <w:t>pour la première fois</w:t>
      </w:r>
      <w:r w:rsidR="004F69D6">
        <w:t xml:space="preserve">, </w:t>
      </w:r>
      <w:r w:rsidRPr="00033231">
        <w:t>il lui avait</w:t>
      </w:r>
      <w:r w:rsidR="004F69D6">
        <w:t xml:space="preserve">, </w:t>
      </w:r>
      <w:r w:rsidRPr="00033231">
        <w:t>de son propre mo</w:t>
      </w:r>
      <w:r w:rsidRPr="00033231">
        <w:t>u</w:t>
      </w:r>
      <w:r w:rsidRPr="00033231">
        <w:t>vement</w:t>
      </w:r>
      <w:r w:rsidR="004F69D6">
        <w:t xml:space="preserve">, </w:t>
      </w:r>
      <w:r w:rsidRPr="00033231">
        <w:t>adressé une invitation</w:t>
      </w:r>
      <w:r w:rsidR="004F69D6">
        <w:t xml:space="preserve">. </w:t>
      </w:r>
      <w:r w:rsidRPr="00033231">
        <w:t>Puis il lui avait parlé si affe</w:t>
      </w:r>
      <w:r w:rsidRPr="00033231">
        <w:t>c</w:t>
      </w:r>
      <w:r w:rsidRPr="00033231">
        <w:t>tueusement</w:t>
      </w:r>
      <w:r w:rsidR="004F69D6">
        <w:t xml:space="preserve">, </w:t>
      </w:r>
      <w:r w:rsidRPr="00033231">
        <w:t>qu</w:t>
      </w:r>
      <w:r w:rsidR="004F69D6">
        <w:t>’</w:t>
      </w:r>
      <w:r w:rsidRPr="00033231">
        <w:t>elle avait éprouvé à l</w:t>
      </w:r>
      <w:r w:rsidR="004F69D6">
        <w:t>’</w:t>
      </w:r>
      <w:r w:rsidRPr="00033231">
        <w:t>entendre un sentiment de bonheur suffisant pour la rendre joyeuse pendant toute la jou</w:t>
      </w:r>
      <w:r w:rsidRPr="00033231">
        <w:t>r</w:t>
      </w:r>
      <w:r w:rsidRPr="00033231">
        <w:t>née</w:t>
      </w:r>
      <w:r w:rsidR="004F69D6">
        <w:t>.</w:t>
      </w:r>
    </w:p>
    <w:p w14:paraId="67593B45" w14:textId="77777777" w:rsidR="004F69D6" w:rsidRDefault="00000000" w:rsidP="0021796F">
      <w:r w:rsidRPr="00033231">
        <w:t>La matinée s</w:t>
      </w:r>
      <w:r w:rsidR="004F69D6">
        <w:t>’</w:t>
      </w:r>
      <w:r w:rsidRPr="00033231">
        <w:t>écoula comme de coutume</w:t>
      </w:r>
      <w:r w:rsidR="004F69D6">
        <w:t xml:space="preserve">. </w:t>
      </w:r>
      <w:r w:rsidRPr="00033231">
        <w:t>Mademoiselle</w:t>
      </w:r>
      <w:r w:rsidR="004F69D6">
        <w:t xml:space="preserve">, </w:t>
      </w:r>
      <w:r w:rsidRPr="00033231">
        <w:t>toujours affairée</w:t>
      </w:r>
      <w:r w:rsidR="004F69D6">
        <w:t xml:space="preserve">, </w:t>
      </w:r>
      <w:r w:rsidRPr="00033231">
        <w:t>la passa en allées et venues de la cuisine au parloir</w:t>
      </w:r>
      <w:r w:rsidR="004F69D6">
        <w:t xml:space="preserve">, </w:t>
      </w:r>
      <w:r w:rsidRPr="00033231">
        <w:t>tantôt réprimandant Sarah</w:t>
      </w:r>
      <w:r w:rsidR="004F69D6">
        <w:t xml:space="preserve">, </w:t>
      </w:r>
      <w:r w:rsidRPr="00033231">
        <w:t>tantôt examinant les exerc</w:t>
      </w:r>
      <w:r w:rsidRPr="00033231">
        <w:t>i</w:t>
      </w:r>
      <w:r w:rsidRPr="00033231">
        <w:t>ces de Caroline et lui faisant répéter ses leçons</w:t>
      </w:r>
      <w:r w:rsidR="004F69D6">
        <w:t xml:space="preserve">. </w:t>
      </w:r>
      <w:r w:rsidRPr="00033231">
        <w:t>Quelque parfaits que fussent ces exercices</w:t>
      </w:r>
      <w:r w:rsidR="004F69D6">
        <w:t xml:space="preserve">, </w:t>
      </w:r>
      <w:r w:rsidRPr="00033231">
        <w:t>jamais il ne lui échappait un mot d</w:t>
      </w:r>
      <w:r w:rsidR="004F69D6">
        <w:t>’</w:t>
      </w:r>
      <w:r w:rsidRPr="00033231">
        <w:t>éloge</w:t>
      </w:r>
      <w:r w:rsidR="004F69D6">
        <w:t xml:space="preserve"> : </w:t>
      </w:r>
      <w:r w:rsidRPr="00033231">
        <w:t>c</w:t>
      </w:r>
      <w:r w:rsidR="004F69D6">
        <w:t>’</w:t>
      </w:r>
      <w:r w:rsidRPr="00033231">
        <w:t>était une de ses maximes</w:t>
      </w:r>
      <w:r w:rsidR="004F69D6">
        <w:t xml:space="preserve">, </w:t>
      </w:r>
      <w:r w:rsidRPr="00033231">
        <w:t>que la louange est inco</w:t>
      </w:r>
      <w:r w:rsidRPr="00033231">
        <w:t>m</w:t>
      </w:r>
      <w:r w:rsidRPr="00033231">
        <w:t>patible avec la dignité du maître</w:t>
      </w:r>
      <w:r w:rsidR="004F69D6">
        <w:t xml:space="preserve">, </w:t>
      </w:r>
      <w:r w:rsidRPr="00033231">
        <w:t>et que le blâme</w:t>
      </w:r>
      <w:r w:rsidR="004F69D6">
        <w:t xml:space="preserve">, </w:t>
      </w:r>
      <w:r w:rsidRPr="00033231">
        <w:t>à tort ou à ra</w:t>
      </w:r>
      <w:r w:rsidRPr="00033231">
        <w:t>i</w:t>
      </w:r>
      <w:r w:rsidRPr="00033231">
        <w:t>son</w:t>
      </w:r>
      <w:r w:rsidR="004F69D6">
        <w:t xml:space="preserve">, </w:t>
      </w:r>
      <w:r w:rsidRPr="00033231">
        <w:t>est indispensable</w:t>
      </w:r>
      <w:r w:rsidR="004F69D6">
        <w:t xml:space="preserve">. </w:t>
      </w:r>
      <w:r w:rsidRPr="00033231">
        <w:t>Elle croyait une incessante réprimande</w:t>
      </w:r>
      <w:r w:rsidR="004F69D6">
        <w:t xml:space="preserve">, </w:t>
      </w:r>
      <w:r w:rsidRPr="00033231">
        <w:t>sérieuse ou légère</w:t>
      </w:r>
      <w:r w:rsidR="004F69D6">
        <w:t xml:space="preserve">, </w:t>
      </w:r>
      <w:r w:rsidRPr="00033231">
        <w:t>tout à fait nécessaire au maintien de son a</w:t>
      </w:r>
      <w:r w:rsidRPr="00033231">
        <w:t>u</w:t>
      </w:r>
      <w:r w:rsidRPr="00033231">
        <w:t>torité</w:t>
      </w:r>
      <w:r w:rsidR="004F69D6">
        <w:t xml:space="preserve"> ; </w:t>
      </w:r>
      <w:r w:rsidRPr="00033231">
        <w:t>et s</w:t>
      </w:r>
      <w:r w:rsidR="004F69D6">
        <w:t>’</w:t>
      </w:r>
      <w:r w:rsidRPr="00033231">
        <w:t xml:space="preserve">il était impossible de trouver une </w:t>
      </w:r>
      <w:r w:rsidRPr="00033231">
        <w:lastRenderedPageBreak/>
        <w:t>erreur dans la l</w:t>
      </w:r>
      <w:r w:rsidRPr="00033231">
        <w:t>e</w:t>
      </w:r>
      <w:r w:rsidRPr="00033231">
        <w:t>çon</w:t>
      </w:r>
      <w:r w:rsidR="004F69D6">
        <w:t xml:space="preserve">, </w:t>
      </w:r>
      <w:r w:rsidRPr="00033231">
        <w:t>c</w:t>
      </w:r>
      <w:r w:rsidR="004F69D6">
        <w:t>’</w:t>
      </w:r>
      <w:r w:rsidRPr="00033231">
        <w:t>était le maintien de l</w:t>
      </w:r>
      <w:r w:rsidR="004F69D6">
        <w:t>’</w:t>
      </w:r>
      <w:r w:rsidRPr="00033231">
        <w:t>élève</w:t>
      </w:r>
      <w:r w:rsidR="004F69D6">
        <w:t xml:space="preserve">, </w:t>
      </w:r>
      <w:r w:rsidRPr="00033231">
        <w:t>son air</w:t>
      </w:r>
      <w:r w:rsidR="004F69D6">
        <w:t xml:space="preserve">, </w:t>
      </w:r>
      <w:r w:rsidRPr="00033231">
        <w:t>sa toilette</w:t>
      </w:r>
      <w:r w:rsidR="004F69D6">
        <w:t xml:space="preserve">, </w:t>
      </w:r>
      <w:r w:rsidRPr="00033231">
        <w:t>sa mise</w:t>
      </w:r>
      <w:r w:rsidR="004F69D6">
        <w:t xml:space="preserve">, </w:t>
      </w:r>
      <w:r w:rsidRPr="00033231">
        <w:t>qui réclamaient la correction</w:t>
      </w:r>
      <w:r w:rsidR="004F69D6">
        <w:t>.</w:t>
      </w:r>
    </w:p>
    <w:p w14:paraId="730BE2E4" w14:textId="0EA07362" w:rsidR="004F69D6" w:rsidRDefault="00000000" w:rsidP="0021796F">
      <w:r w:rsidRPr="00033231">
        <w:t>Le tumulte habituel eut lieu à propos du dîner</w:t>
      </w:r>
      <w:r w:rsidR="004F69D6">
        <w:t xml:space="preserve">, </w:t>
      </w:r>
      <w:r w:rsidRPr="00033231">
        <w:t>que Sarah jeta plutôt qu</w:t>
      </w:r>
      <w:r w:rsidR="004F69D6">
        <w:t>’</w:t>
      </w:r>
      <w:r w:rsidRPr="00033231">
        <w:t>elle n</w:t>
      </w:r>
      <w:r w:rsidR="004F69D6">
        <w:t>’</w:t>
      </w:r>
      <w:r w:rsidRPr="00033231">
        <w:t>apporta sur la table</w:t>
      </w:r>
      <w:r w:rsidR="004F69D6">
        <w:t xml:space="preserve">, </w:t>
      </w:r>
      <w:r w:rsidRPr="00033231">
        <w:t>avec un regard qui s</w:t>
      </w:r>
      <w:r w:rsidRPr="00033231">
        <w:t>i</w:t>
      </w:r>
      <w:r w:rsidRPr="00033231">
        <w:t>gnifiait clairement</w:t>
      </w:r>
      <w:r w:rsidR="004F69D6">
        <w:t> : « </w:t>
      </w:r>
      <w:r w:rsidRPr="00033231">
        <w:t>Je n</w:t>
      </w:r>
      <w:r w:rsidR="004F69D6">
        <w:t>’</w:t>
      </w:r>
      <w:r w:rsidRPr="00033231">
        <w:t>ai jamais de ma vie mis dans un plat semblable drogue</w:t>
      </w:r>
      <w:r w:rsidR="004F69D6">
        <w:t> ! »</w:t>
      </w:r>
      <w:r w:rsidRPr="00033231">
        <w:t xml:space="preserve"> Nonobstant le mépris de Sarah</w:t>
      </w:r>
      <w:r w:rsidR="004F69D6">
        <w:t xml:space="preserve">, </w:t>
      </w:r>
      <w:r w:rsidRPr="00033231">
        <w:t>le repas était assez savoureux</w:t>
      </w:r>
      <w:r w:rsidR="004F69D6">
        <w:t xml:space="preserve">. </w:t>
      </w:r>
      <w:r w:rsidRPr="00033231">
        <w:t>La soupe était une espèce de purée de pois secs que mademoiselle avait préparée</w:t>
      </w:r>
      <w:r w:rsidR="004F69D6">
        <w:t xml:space="preserve">, </w:t>
      </w:r>
      <w:r w:rsidRPr="00033231">
        <w:t>en se lamentant amèrement de ce que</w:t>
      </w:r>
      <w:r w:rsidR="004F69D6">
        <w:t xml:space="preserve">, </w:t>
      </w:r>
      <w:r w:rsidRPr="00033231">
        <w:t>dans cette contrée désolée d</w:t>
      </w:r>
      <w:r w:rsidR="004F69D6">
        <w:t>’</w:t>
      </w:r>
      <w:r w:rsidRPr="00033231">
        <w:t>Angleterre</w:t>
      </w:r>
      <w:r w:rsidR="004F69D6">
        <w:t xml:space="preserve">, </w:t>
      </w:r>
      <w:r w:rsidRPr="00033231">
        <w:t>il était impossible de se procurer des haricots</w:t>
      </w:r>
      <w:r w:rsidR="004F69D6">
        <w:t xml:space="preserve">. </w:t>
      </w:r>
      <w:r w:rsidRPr="00033231">
        <w:t>Puis venait un plat de viande</w:t>
      </w:r>
      <w:r w:rsidR="004F69D6">
        <w:t xml:space="preserve">, </w:t>
      </w:r>
      <w:r w:rsidRPr="00033231">
        <w:t>d</w:t>
      </w:r>
      <w:r w:rsidR="004F69D6">
        <w:t>’</w:t>
      </w:r>
      <w:r w:rsidRPr="00033231">
        <w:t>une nature inconnue</w:t>
      </w:r>
      <w:r w:rsidR="004F69D6">
        <w:t xml:space="preserve">, </w:t>
      </w:r>
      <w:r w:rsidRPr="00033231">
        <w:t>assaisonné avec force mie de pain et cuit dans un moule</w:t>
      </w:r>
      <w:r w:rsidR="004F69D6">
        <w:t xml:space="preserve"> ; </w:t>
      </w:r>
      <w:r w:rsidRPr="00033231">
        <w:t>mets singulier</w:t>
      </w:r>
      <w:r w:rsidR="004F69D6">
        <w:t xml:space="preserve">, </w:t>
      </w:r>
      <w:r w:rsidRPr="00033231">
        <w:t>mais non désagré</w:t>
      </w:r>
      <w:r w:rsidRPr="00033231">
        <w:t>a</w:t>
      </w:r>
      <w:r w:rsidRPr="00033231">
        <w:t>ble</w:t>
      </w:r>
      <w:r w:rsidR="004F69D6">
        <w:t xml:space="preserve"> ; </w:t>
      </w:r>
      <w:r w:rsidRPr="00033231">
        <w:t>des herbages singulièrement hachés composaient le service de légumes</w:t>
      </w:r>
      <w:r w:rsidR="004F69D6">
        <w:t xml:space="preserve">, </w:t>
      </w:r>
      <w:r w:rsidRPr="00033231">
        <w:t>et un pâté de fruits</w:t>
      </w:r>
      <w:r w:rsidR="004F69D6">
        <w:t xml:space="preserve">, </w:t>
      </w:r>
      <w:r w:rsidRPr="00033231">
        <w:t>conservé d</w:t>
      </w:r>
      <w:r w:rsidR="004F69D6">
        <w:t>’</w:t>
      </w:r>
      <w:r w:rsidRPr="00033231">
        <w:t xml:space="preserve">après une recette inventée par </w:t>
      </w:r>
      <w:r w:rsidR="004F69D6">
        <w:t>M</w:t>
      </w:r>
      <w:r w:rsidR="004F69D6" w:rsidRPr="004F69D6">
        <w:rPr>
          <w:vertAlign w:val="superscript"/>
        </w:rPr>
        <w:t>me</w:t>
      </w:r>
      <w:r w:rsidR="004F69D6">
        <w:t> </w:t>
      </w:r>
      <w:r w:rsidRPr="00033231">
        <w:t>Gérard Moore grand</w:t>
      </w:r>
      <w:r w:rsidR="004F69D6">
        <w:t>’</w:t>
      </w:r>
      <w:r w:rsidRPr="00033231">
        <w:t>mère</w:t>
      </w:r>
      <w:r w:rsidR="004F69D6">
        <w:t xml:space="preserve">, </w:t>
      </w:r>
      <w:r w:rsidRPr="00033231">
        <w:t>et dont le goût rendait probable la substitution de la mélasse au sucre</w:t>
      </w:r>
      <w:r w:rsidR="004F69D6">
        <w:t xml:space="preserve">, </w:t>
      </w:r>
      <w:r w:rsidRPr="00033231">
        <w:t>compl</w:t>
      </w:r>
      <w:r w:rsidRPr="00033231">
        <w:t>é</w:t>
      </w:r>
      <w:r w:rsidRPr="00033231">
        <w:t>tait le dîner</w:t>
      </w:r>
      <w:r w:rsidR="004F69D6">
        <w:t>.</w:t>
      </w:r>
    </w:p>
    <w:p w14:paraId="343F8FF7" w14:textId="77777777" w:rsidR="004F69D6" w:rsidRDefault="00000000" w:rsidP="0021796F">
      <w:r w:rsidRPr="00033231">
        <w:t>Caroline n</w:t>
      </w:r>
      <w:r w:rsidR="004F69D6">
        <w:t>’</w:t>
      </w:r>
      <w:r w:rsidRPr="00033231">
        <w:t>avait aucune objection contre cette cuisine be</w:t>
      </w:r>
      <w:r w:rsidRPr="00033231">
        <w:t>l</w:t>
      </w:r>
      <w:r w:rsidRPr="00033231">
        <w:t>ge</w:t>
      </w:r>
      <w:r w:rsidR="004F69D6">
        <w:t xml:space="preserve"> ; </w:t>
      </w:r>
      <w:r w:rsidRPr="00033231">
        <w:t>bien plus</w:t>
      </w:r>
      <w:r w:rsidR="004F69D6">
        <w:t xml:space="preserve">, </w:t>
      </w:r>
      <w:r w:rsidRPr="00033231">
        <w:t>elle l</w:t>
      </w:r>
      <w:r w:rsidR="004F69D6">
        <w:t>’</w:t>
      </w:r>
      <w:r w:rsidRPr="00033231">
        <w:t>aimait pour le changement</w:t>
      </w:r>
      <w:r w:rsidR="004F69D6">
        <w:t xml:space="preserve">, </w:t>
      </w:r>
      <w:r w:rsidRPr="00033231">
        <w:t>et fort he</w:t>
      </w:r>
      <w:r w:rsidRPr="00033231">
        <w:t>u</w:t>
      </w:r>
      <w:r w:rsidRPr="00033231">
        <w:t>re</w:t>
      </w:r>
      <w:r w:rsidRPr="00033231">
        <w:t>u</w:t>
      </w:r>
      <w:r w:rsidRPr="00033231">
        <w:t>sement pour elle</w:t>
      </w:r>
      <w:r w:rsidR="004F69D6">
        <w:t xml:space="preserve"> : </w:t>
      </w:r>
      <w:r w:rsidRPr="00033231">
        <w:t>car</w:t>
      </w:r>
      <w:r w:rsidR="004F69D6">
        <w:t xml:space="preserve">, </w:t>
      </w:r>
      <w:r w:rsidRPr="00033231">
        <w:t>si elle se fût permis de manifester le moindre dégoût</w:t>
      </w:r>
      <w:r w:rsidR="004F69D6">
        <w:t xml:space="preserve">, </w:t>
      </w:r>
      <w:r w:rsidRPr="00033231">
        <w:t>c</w:t>
      </w:r>
      <w:r w:rsidR="004F69D6">
        <w:t>’</w:t>
      </w:r>
      <w:r w:rsidRPr="00033231">
        <w:t>en était fait pour toujours des bonnes grâces de mademoiselle</w:t>
      </w:r>
      <w:r w:rsidR="004F69D6">
        <w:t xml:space="preserve"> ; </w:t>
      </w:r>
      <w:r w:rsidRPr="00033231">
        <w:t>un crime positif lui eût été plus facilement pardonné qu</w:t>
      </w:r>
      <w:r w:rsidR="004F69D6">
        <w:t>’</w:t>
      </w:r>
      <w:r w:rsidRPr="00033231">
        <w:t>un mouvement de dégoût pour ces comestibles étrangers</w:t>
      </w:r>
      <w:r w:rsidR="004F69D6">
        <w:t>.</w:t>
      </w:r>
    </w:p>
    <w:p w14:paraId="03550793" w14:textId="77777777" w:rsidR="004F69D6" w:rsidRDefault="00000000" w:rsidP="0021796F">
      <w:r w:rsidRPr="00033231">
        <w:t>Aussitôt après le dîner</w:t>
      </w:r>
      <w:r w:rsidR="004F69D6">
        <w:t xml:space="preserve">, </w:t>
      </w:r>
      <w:r w:rsidRPr="00033231">
        <w:t>Caroline se mit en devoir d</w:t>
      </w:r>
      <w:r w:rsidR="004F69D6">
        <w:t>’</w:t>
      </w:r>
      <w:r w:rsidRPr="00033231">
        <w:t>attirer sa cousine dans la chambre du premier étage pour faire sa to</w:t>
      </w:r>
      <w:r w:rsidRPr="00033231">
        <w:t>i</w:t>
      </w:r>
      <w:r w:rsidRPr="00033231">
        <w:t>lette</w:t>
      </w:r>
      <w:r w:rsidR="004F69D6">
        <w:t xml:space="preserve">. </w:t>
      </w:r>
      <w:r w:rsidRPr="00033231">
        <w:t>Cette manœuvre demandait des ménagements</w:t>
      </w:r>
      <w:r w:rsidR="004F69D6">
        <w:t xml:space="preserve">. </w:t>
      </w:r>
      <w:r w:rsidRPr="00033231">
        <w:t>Donner à entendre à mademoiselle que le jupon</w:t>
      </w:r>
      <w:r w:rsidR="004F69D6">
        <w:t xml:space="preserve">, </w:t>
      </w:r>
      <w:r w:rsidRPr="00033231">
        <w:t>la camisole et les papi</w:t>
      </w:r>
      <w:r w:rsidRPr="00033231">
        <w:t>l</w:t>
      </w:r>
      <w:r w:rsidRPr="00033231">
        <w:t>lotes étaient d</w:t>
      </w:r>
      <w:r w:rsidR="004F69D6">
        <w:t>’</w:t>
      </w:r>
      <w:r w:rsidRPr="00033231">
        <w:t>odieux objets</w:t>
      </w:r>
      <w:r w:rsidR="004F69D6">
        <w:t xml:space="preserve">, </w:t>
      </w:r>
      <w:r w:rsidRPr="00033231">
        <w:t>ou même que cet accoutrement n</w:t>
      </w:r>
      <w:r w:rsidR="004F69D6">
        <w:t>’</w:t>
      </w:r>
      <w:r w:rsidRPr="00033231">
        <w:t>était pas des plus convenables</w:t>
      </w:r>
      <w:r w:rsidR="004F69D6">
        <w:t xml:space="preserve">, </w:t>
      </w:r>
      <w:r w:rsidRPr="00033231">
        <w:t>c</w:t>
      </w:r>
      <w:r w:rsidR="004F69D6">
        <w:t>’</w:t>
      </w:r>
      <w:r w:rsidRPr="00033231">
        <w:t>était le moyen de les lui faire garder toute la journée</w:t>
      </w:r>
      <w:r w:rsidR="004F69D6">
        <w:t xml:space="preserve">. </w:t>
      </w:r>
      <w:r w:rsidRPr="00033231">
        <w:t xml:space="preserve">Évitant soigneusement les </w:t>
      </w:r>
      <w:r w:rsidRPr="00033231">
        <w:lastRenderedPageBreak/>
        <w:t>rochers et les écueils</w:t>
      </w:r>
      <w:r w:rsidR="004F69D6">
        <w:t xml:space="preserve">, </w:t>
      </w:r>
      <w:r w:rsidRPr="00033231">
        <w:t>Caroline</w:t>
      </w:r>
      <w:r w:rsidR="004F69D6">
        <w:t xml:space="preserve">, </w:t>
      </w:r>
      <w:r w:rsidRPr="00033231">
        <w:t>sous le prétexte de changer de scène</w:t>
      </w:r>
      <w:r w:rsidR="004F69D6">
        <w:t xml:space="preserve">, </w:t>
      </w:r>
      <w:r w:rsidRPr="00033231">
        <w:t>réussit à amener sa cousine dans sa chambre à coucher</w:t>
      </w:r>
      <w:r w:rsidR="004F69D6">
        <w:t xml:space="preserve">, </w:t>
      </w:r>
      <w:r w:rsidRPr="00033231">
        <w:t>et</w:t>
      </w:r>
      <w:r w:rsidR="004F69D6">
        <w:t xml:space="preserve">, </w:t>
      </w:r>
      <w:r w:rsidRPr="00033231">
        <w:t xml:space="preserve">une </w:t>
      </w:r>
      <w:proofErr w:type="spellStart"/>
      <w:r w:rsidRPr="00033231">
        <w:t>fois là</w:t>
      </w:r>
      <w:proofErr w:type="spellEnd"/>
      <w:r w:rsidR="004F69D6">
        <w:t xml:space="preserve">, </w:t>
      </w:r>
      <w:r w:rsidRPr="00033231">
        <w:t>e</w:t>
      </w:r>
      <w:r w:rsidRPr="00033231">
        <w:t>l</w:t>
      </w:r>
      <w:r w:rsidRPr="00033231">
        <w:t>le lui persuada que ce n</w:t>
      </w:r>
      <w:r w:rsidR="004F69D6">
        <w:t>’</w:t>
      </w:r>
      <w:r w:rsidRPr="00033231">
        <w:t>était pas la peine d</w:t>
      </w:r>
      <w:r w:rsidR="004F69D6">
        <w:t>’</w:t>
      </w:r>
      <w:r w:rsidRPr="00033231">
        <w:t>avoir à y revenir une seconde fois</w:t>
      </w:r>
      <w:r w:rsidR="004F69D6">
        <w:t xml:space="preserve">, </w:t>
      </w:r>
      <w:r w:rsidRPr="00033231">
        <w:t>et qu</w:t>
      </w:r>
      <w:r w:rsidR="004F69D6">
        <w:t>’</w:t>
      </w:r>
      <w:r w:rsidRPr="00033231">
        <w:t>elle ferait aussi bien de procéder à l</w:t>
      </w:r>
      <w:r w:rsidR="004F69D6">
        <w:t>’</w:t>
      </w:r>
      <w:r w:rsidRPr="00033231">
        <w:t>instant même à sa toilette</w:t>
      </w:r>
      <w:r w:rsidR="004F69D6">
        <w:t xml:space="preserve"> ; </w:t>
      </w:r>
      <w:r w:rsidRPr="00033231">
        <w:t>puis</w:t>
      </w:r>
      <w:r w:rsidR="004F69D6">
        <w:t xml:space="preserve">, </w:t>
      </w:r>
      <w:r w:rsidRPr="00033231">
        <w:t>pendant que mademoiselle lui adre</w:t>
      </w:r>
      <w:r w:rsidRPr="00033231">
        <w:t>s</w:t>
      </w:r>
      <w:r w:rsidRPr="00033231">
        <w:t>sait une solennelle homélie sur le mépris qu</w:t>
      </w:r>
      <w:r w:rsidR="004F69D6">
        <w:t>’</w:t>
      </w:r>
      <w:r w:rsidRPr="00033231">
        <w:t>elle professait pour les vulgaires frivolités de la mode</w:t>
      </w:r>
      <w:r w:rsidR="004F69D6">
        <w:t xml:space="preserve">, </w:t>
      </w:r>
      <w:r w:rsidRPr="00033231">
        <w:t>Caroline lui enlevait prest</w:t>
      </w:r>
      <w:r w:rsidRPr="00033231">
        <w:t>e</w:t>
      </w:r>
      <w:r w:rsidRPr="00033231">
        <w:t>ment sa camisole</w:t>
      </w:r>
      <w:r w:rsidR="004F69D6">
        <w:t xml:space="preserve">, </w:t>
      </w:r>
      <w:r w:rsidRPr="00033231">
        <w:t>la revêtait d</w:t>
      </w:r>
      <w:r w:rsidR="004F69D6">
        <w:t>’</w:t>
      </w:r>
      <w:r w:rsidRPr="00033231">
        <w:t>une robe décente</w:t>
      </w:r>
      <w:r w:rsidR="004F69D6">
        <w:t xml:space="preserve">, </w:t>
      </w:r>
      <w:r w:rsidRPr="00033231">
        <w:t>arra</w:t>
      </w:r>
      <w:r w:rsidRPr="00033231">
        <w:t>n</w:t>
      </w:r>
      <w:r w:rsidRPr="00033231">
        <w:t>geait son col</w:t>
      </w:r>
      <w:r w:rsidR="004F69D6">
        <w:t xml:space="preserve">, </w:t>
      </w:r>
      <w:r w:rsidRPr="00033231">
        <w:t>ses cheveux</w:t>
      </w:r>
      <w:r w:rsidR="004F69D6">
        <w:t xml:space="preserve">, </w:t>
      </w:r>
      <w:r w:rsidRPr="00033231">
        <w:t>etc</w:t>
      </w:r>
      <w:r w:rsidR="004F69D6">
        <w:t xml:space="preserve">., </w:t>
      </w:r>
      <w:r w:rsidRPr="00033231">
        <w:t>et la rendait tout à fait présent</w:t>
      </w:r>
      <w:r w:rsidRPr="00033231">
        <w:t>a</w:t>
      </w:r>
      <w:r w:rsidRPr="00033231">
        <w:t>ble</w:t>
      </w:r>
      <w:r w:rsidR="004F69D6">
        <w:t xml:space="preserve">. </w:t>
      </w:r>
      <w:r w:rsidRPr="00033231">
        <w:t>Mais Hortense voulait elle-même donner la dernière to</w:t>
      </w:r>
      <w:r w:rsidRPr="00033231">
        <w:t>u</w:t>
      </w:r>
      <w:r w:rsidRPr="00033231">
        <w:t>che</w:t>
      </w:r>
      <w:r w:rsidR="004F69D6">
        <w:t xml:space="preserve">, </w:t>
      </w:r>
      <w:r w:rsidRPr="00033231">
        <w:t>et cette dernière touche consistait en un fichu épais roulé autour du cou et en un grand tablier noir qui gâtaient tout</w:t>
      </w:r>
      <w:r w:rsidR="004F69D6">
        <w:t xml:space="preserve">. </w:t>
      </w:r>
      <w:r w:rsidRPr="00033231">
        <w:t>Pour rien au mo</w:t>
      </w:r>
      <w:r w:rsidRPr="00033231">
        <w:t>n</w:t>
      </w:r>
      <w:r w:rsidRPr="00033231">
        <w:t>de</w:t>
      </w:r>
      <w:r w:rsidR="004F69D6">
        <w:t xml:space="preserve">, </w:t>
      </w:r>
      <w:r w:rsidRPr="00033231">
        <w:t>mademoiselle ne se fût montrée sans le fichu et le volum</w:t>
      </w:r>
      <w:r w:rsidRPr="00033231">
        <w:t>i</w:t>
      </w:r>
      <w:r w:rsidRPr="00033231">
        <w:t>neux tablier</w:t>
      </w:r>
      <w:r w:rsidR="004F69D6">
        <w:t xml:space="preserve"> ; </w:t>
      </w:r>
      <w:r w:rsidRPr="00033231">
        <w:t>du premier elle faisait une question de décence</w:t>
      </w:r>
      <w:r w:rsidR="004F69D6">
        <w:t xml:space="preserve"> : </w:t>
      </w:r>
      <w:r w:rsidRPr="00033231">
        <w:t>il n</w:t>
      </w:r>
      <w:r w:rsidR="004F69D6">
        <w:t>’</w:t>
      </w:r>
      <w:r w:rsidRPr="00033231">
        <w:t>était pas convenable de se montrer sans fichu</w:t>
      </w:r>
      <w:r w:rsidR="004F69D6">
        <w:t xml:space="preserve"> ; </w:t>
      </w:r>
      <w:r w:rsidRPr="00033231">
        <w:t>le second</w:t>
      </w:r>
      <w:r w:rsidR="004F69D6">
        <w:t xml:space="preserve">, </w:t>
      </w:r>
      <w:r w:rsidRPr="00033231">
        <w:t>s</w:t>
      </w:r>
      <w:r w:rsidRPr="00033231">
        <w:t>e</w:t>
      </w:r>
      <w:r w:rsidRPr="00033231">
        <w:t>lon elle</w:t>
      </w:r>
      <w:r w:rsidR="004F69D6">
        <w:t xml:space="preserve">, </w:t>
      </w:r>
      <w:r w:rsidRPr="00033231">
        <w:t>dénotait une bonne ménagère</w:t>
      </w:r>
      <w:r w:rsidR="004F69D6">
        <w:t xml:space="preserve">. </w:t>
      </w:r>
      <w:r w:rsidRPr="00033231">
        <w:t>Elle avait de ses propres mains fait et présenté à Caroline un semblable équipement</w:t>
      </w:r>
      <w:r w:rsidR="004F69D6">
        <w:t xml:space="preserve">, </w:t>
      </w:r>
      <w:r w:rsidRPr="00033231">
        <w:t>et la seule querelle sérieuse qu</w:t>
      </w:r>
      <w:r w:rsidR="004F69D6">
        <w:t>’</w:t>
      </w:r>
      <w:r w:rsidRPr="00033231">
        <w:t>elles eussent eue</w:t>
      </w:r>
      <w:r w:rsidR="004F69D6">
        <w:t xml:space="preserve">, </w:t>
      </w:r>
      <w:r w:rsidRPr="00033231">
        <w:t>et qui eût laissé un peu d</w:t>
      </w:r>
      <w:r w:rsidR="004F69D6">
        <w:t>’</w:t>
      </w:r>
      <w:r w:rsidRPr="00033231">
        <w:t>aigreur chez Hortense</w:t>
      </w:r>
      <w:r w:rsidR="004F69D6">
        <w:t xml:space="preserve">, </w:t>
      </w:r>
      <w:r w:rsidRPr="00033231">
        <w:t>était venue du r</w:t>
      </w:r>
      <w:r w:rsidRPr="00033231">
        <w:t>e</w:t>
      </w:r>
      <w:r w:rsidRPr="00033231">
        <w:t>fus qu</w:t>
      </w:r>
      <w:r w:rsidR="004F69D6">
        <w:t>’</w:t>
      </w:r>
      <w:r w:rsidRPr="00033231">
        <w:t>avait fait Caroline d</w:t>
      </w:r>
      <w:r w:rsidR="004F69D6">
        <w:t>’</w:t>
      </w:r>
      <w:r w:rsidRPr="00033231">
        <w:t>accepter cet élégant cadeau et de s</w:t>
      </w:r>
      <w:r w:rsidR="004F69D6">
        <w:t>’</w:t>
      </w:r>
      <w:r w:rsidRPr="00033231">
        <w:t>en servir</w:t>
      </w:r>
      <w:r w:rsidR="004F69D6">
        <w:t>.</w:t>
      </w:r>
    </w:p>
    <w:p w14:paraId="40B2AD63" w14:textId="0582BB38" w:rsidR="00000000" w:rsidRPr="00033231" w:rsidRDefault="004F69D6" w:rsidP="0021796F">
      <w:r>
        <w:t>« </w:t>
      </w:r>
      <w:r w:rsidR="00000000" w:rsidRPr="00033231">
        <w:t>Je porte une robe montante et un col</w:t>
      </w:r>
      <w:r>
        <w:t xml:space="preserve">, </w:t>
      </w:r>
      <w:r w:rsidR="00000000" w:rsidRPr="00033231">
        <w:t>avait dit Caroline</w:t>
      </w:r>
      <w:r>
        <w:t xml:space="preserve"> ; </w:t>
      </w:r>
      <w:r w:rsidR="00000000" w:rsidRPr="00033231">
        <w:t>j</w:t>
      </w:r>
      <w:r>
        <w:t>’</w:t>
      </w:r>
      <w:r w:rsidR="00000000" w:rsidRPr="00033231">
        <w:t>étoufferais si j</w:t>
      </w:r>
      <w:r>
        <w:t>’</w:t>
      </w:r>
      <w:r w:rsidR="00000000" w:rsidRPr="00033231">
        <w:t>y ajoutais encore un fichu</w:t>
      </w:r>
      <w:r>
        <w:t xml:space="preserve">, </w:t>
      </w:r>
      <w:r w:rsidR="00000000" w:rsidRPr="00033231">
        <w:t>et mon petit tablier fait aussi bien qu</w:t>
      </w:r>
      <w:r>
        <w:t>’</w:t>
      </w:r>
      <w:r w:rsidR="00000000" w:rsidRPr="00033231">
        <w:t>un plus long</w:t>
      </w:r>
      <w:r>
        <w:t xml:space="preserve">. </w:t>
      </w:r>
      <w:r w:rsidR="00000000" w:rsidRPr="00033231">
        <w:t>J</w:t>
      </w:r>
      <w:r>
        <w:t>’</w:t>
      </w:r>
      <w:r w:rsidR="00000000" w:rsidRPr="00033231">
        <w:t>aime mieux ne rien changer</w:t>
      </w:r>
      <w:r>
        <w:t>. »</w:t>
      </w:r>
    </w:p>
    <w:p w14:paraId="390E14AB" w14:textId="6649B393" w:rsidR="004F69D6" w:rsidRDefault="00000000" w:rsidP="0021796F">
      <w:r w:rsidRPr="00033231">
        <w:t>Cependant Hortense</w:t>
      </w:r>
      <w:r w:rsidR="004F69D6">
        <w:t xml:space="preserve">, </w:t>
      </w:r>
      <w:r w:rsidRPr="00033231">
        <w:t>à force de persévérance</w:t>
      </w:r>
      <w:r w:rsidR="004F69D6">
        <w:t xml:space="preserve">, </w:t>
      </w:r>
      <w:r w:rsidRPr="00033231">
        <w:t>fût bien ce</w:t>
      </w:r>
      <w:r w:rsidRPr="00033231">
        <w:t>r</w:t>
      </w:r>
      <w:r w:rsidRPr="00033231">
        <w:t>tainement arrivée à son but</w:t>
      </w:r>
      <w:r w:rsidR="004F69D6">
        <w:t xml:space="preserve">, </w:t>
      </w:r>
      <w:r w:rsidRPr="00033231">
        <w:t xml:space="preserve">si </w:t>
      </w:r>
      <w:r w:rsidR="004F69D6">
        <w:t>M. </w:t>
      </w:r>
      <w:r w:rsidRPr="00033231">
        <w:t>Moore</w:t>
      </w:r>
      <w:r w:rsidR="004F69D6">
        <w:t xml:space="preserve">, </w:t>
      </w:r>
      <w:r w:rsidRPr="00033231">
        <w:t>entendant un jour la querelle sur ce sujet</w:t>
      </w:r>
      <w:r w:rsidR="004F69D6">
        <w:t xml:space="preserve">, </w:t>
      </w:r>
      <w:r w:rsidRPr="00033231">
        <w:t>n</w:t>
      </w:r>
      <w:r w:rsidR="004F69D6">
        <w:t>’</w:t>
      </w:r>
      <w:r w:rsidRPr="00033231">
        <w:t>eût décidé que le petit tablier de Caroline était suffisant</w:t>
      </w:r>
      <w:r w:rsidR="004F69D6">
        <w:t xml:space="preserve">, </w:t>
      </w:r>
      <w:r w:rsidRPr="00033231">
        <w:t>et que</w:t>
      </w:r>
      <w:r w:rsidR="004F69D6">
        <w:t xml:space="preserve">, </w:t>
      </w:r>
      <w:r w:rsidRPr="00033231">
        <w:t>dans son opinion</w:t>
      </w:r>
      <w:r w:rsidR="004F69D6">
        <w:t xml:space="preserve">, </w:t>
      </w:r>
      <w:r w:rsidRPr="00033231">
        <w:t>comme elle n</w:t>
      </w:r>
      <w:r w:rsidR="004F69D6">
        <w:t>’</w:t>
      </w:r>
      <w:r w:rsidRPr="00033231">
        <w:t>était e</w:t>
      </w:r>
      <w:r w:rsidRPr="00033231">
        <w:t>n</w:t>
      </w:r>
      <w:r w:rsidRPr="00033231">
        <w:t>core qu</w:t>
      </w:r>
      <w:r w:rsidR="004F69D6">
        <w:t>’</w:t>
      </w:r>
      <w:r w:rsidRPr="00033231">
        <w:t>une enfant</w:t>
      </w:r>
      <w:r w:rsidR="004F69D6">
        <w:t xml:space="preserve">, </w:t>
      </w:r>
      <w:r w:rsidRPr="00033231">
        <w:t>elle pouvait d</w:t>
      </w:r>
      <w:r w:rsidR="004F69D6">
        <w:t>’</w:t>
      </w:r>
      <w:r w:rsidRPr="00033231">
        <w:t xml:space="preserve">autant mieux </w:t>
      </w:r>
      <w:r w:rsidRPr="00033231">
        <w:lastRenderedPageBreak/>
        <w:t>se dispenser du fichu</w:t>
      </w:r>
      <w:r w:rsidR="004F69D6">
        <w:t xml:space="preserve">, </w:t>
      </w:r>
      <w:r w:rsidRPr="00033231">
        <w:t>que ses boucles étaient très-longues et touchaient presque à ses épaules</w:t>
      </w:r>
      <w:r w:rsidR="004F69D6">
        <w:t>.</w:t>
      </w:r>
    </w:p>
    <w:p w14:paraId="47784021" w14:textId="77777777" w:rsidR="004F69D6" w:rsidRDefault="00000000" w:rsidP="0021796F">
      <w:r w:rsidRPr="00033231">
        <w:t>Contre l</w:t>
      </w:r>
      <w:r w:rsidR="004F69D6">
        <w:t>’</w:t>
      </w:r>
      <w:r w:rsidRPr="00033231">
        <w:t>opinion de Robert il n</w:t>
      </w:r>
      <w:r w:rsidR="004F69D6">
        <w:t>’</w:t>
      </w:r>
      <w:r w:rsidRPr="00033231">
        <w:t>y avait pas d</w:t>
      </w:r>
      <w:r w:rsidR="004F69D6">
        <w:t>’</w:t>
      </w:r>
      <w:r w:rsidRPr="00033231">
        <w:t>appel</w:t>
      </w:r>
      <w:r w:rsidR="004F69D6">
        <w:t xml:space="preserve">, </w:t>
      </w:r>
      <w:r w:rsidRPr="00033231">
        <w:t>et Ho</w:t>
      </w:r>
      <w:r w:rsidRPr="00033231">
        <w:t>r</w:t>
      </w:r>
      <w:r w:rsidRPr="00033231">
        <w:t>tense fut obligée de céder</w:t>
      </w:r>
      <w:r w:rsidR="004F69D6">
        <w:t xml:space="preserve">. </w:t>
      </w:r>
      <w:r w:rsidRPr="00033231">
        <w:t>Mais elle n</w:t>
      </w:r>
      <w:r w:rsidR="004F69D6">
        <w:t>’</w:t>
      </w:r>
      <w:r w:rsidRPr="00033231">
        <w:t>en désapprouvait pas moins vivement la piquante élégance du costume de Caroline et sa gracieuse désinvolture</w:t>
      </w:r>
      <w:r w:rsidR="004F69D6">
        <w:t xml:space="preserve">. </w:t>
      </w:r>
      <w:r w:rsidRPr="00033231">
        <w:t>Quelque chose de plus solide et de moins recherché lui eût semblé beaucoup plus convenable</w:t>
      </w:r>
      <w:r w:rsidR="004F69D6">
        <w:t>.</w:t>
      </w:r>
    </w:p>
    <w:p w14:paraId="3B19028C" w14:textId="77777777" w:rsidR="004F69D6" w:rsidRDefault="00000000" w:rsidP="0021796F">
      <w:r w:rsidRPr="00033231">
        <w:t>L</w:t>
      </w:r>
      <w:r w:rsidR="004F69D6">
        <w:t>’</w:t>
      </w:r>
      <w:r w:rsidRPr="00033231">
        <w:t>après-midi fut consacrée à la couture</w:t>
      </w:r>
      <w:r w:rsidR="004F69D6">
        <w:t xml:space="preserve">. </w:t>
      </w:r>
      <w:r w:rsidRPr="00033231">
        <w:t>Mademoiselle</w:t>
      </w:r>
      <w:r w:rsidR="004F69D6">
        <w:t xml:space="preserve">, </w:t>
      </w:r>
      <w:r w:rsidRPr="00033231">
        <w:t>comme la plupart des dames belges</w:t>
      </w:r>
      <w:r w:rsidR="004F69D6">
        <w:t xml:space="preserve">, </w:t>
      </w:r>
      <w:r w:rsidRPr="00033231">
        <w:t>était très-habile à l</w:t>
      </w:r>
      <w:r w:rsidR="004F69D6">
        <w:t>’</w:t>
      </w:r>
      <w:r w:rsidRPr="00033231">
        <w:t>aiguille</w:t>
      </w:r>
      <w:r w:rsidR="004F69D6">
        <w:t xml:space="preserve">. </w:t>
      </w:r>
      <w:r w:rsidRPr="00033231">
        <w:t>Elle ne regardait pas comme perdues les longues heures cons</w:t>
      </w:r>
      <w:r w:rsidRPr="00033231">
        <w:t>a</w:t>
      </w:r>
      <w:r w:rsidRPr="00033231">
        <w:t>crées à la délicate broderie</w:t>
      </w:r>
      <w:r w:rsidR="004F69D6">
        <w:t xml:space="preserve">, </w:t>
      </w:r>
      <w:r w:rsidRPr="00033231">
        <w:t>au point de dentelle destructeur de la vue</w:t>
      </w:r>
      <w:r w:rsidR="004F69D6">
        <w:t xml:space="preserve">, </w:t>
      </w:r>
      <w:r w:rsidRPr="00033231">
        <w:t>aux merveilleux ouvrages exécutés au crochet et à l</w:t>
      </w:r>
      <w:r w:rsidR="004F69D6">
        <w:t>’</w:t>
      </w:r>
      <w:r w:rsidRPr="00033231">
        <w:t>aiguille</w:t>
      </w:r>
      <w:r w:rsidR="004F69D6">
        <w:t>.</w:t>
      </w:r>
    </w:p>
    <w:p w14:paraId="5790347E" w14:textId="77777777" w:rsidR="004F69D6" w:rsidRDefault="00000000" w:rsidP="0021796F">
      <w:r w:rsidRPr="00033231">
        <w:t>Lorsqu</w:t>
      </w:r>
      <w:r w:rsidR="004F69D6">
        <w:t>’</w:t>
      </w:r>
      <w:r w:rsidRPr="00033231">
        <w:t>elle avait passé une journée à rentraire deux trous dans un bas</w:t>
      </w:r>
      <w:r w:rsidR="004F69D6">
        <w:t xml:space="preserve">, </w:t>
      </w:r>
      <w:r w:rsidRPr="00033231">
        <w:t>elle croyait avoir accompli une noble mission</w:t>
      </w:r>
      <w:r w:rsidR="004F69D6">
        <w:t xml:space="preserve">. </w:t>
      </w:r>
      <w:r w:rsidRPr="00033231">
        <w:t>C</w:t>
      </w:r>
      <w:r w:rsidR="004F69D6">
        <w:t>’</w:t>
      </w:r>
      <w:r w:rsidRPr="00033231">
        <w:t>était un des tourments de Caroline d</w:t>
      </w:r>
      <w:r w:rsidR="004F69D6">
        <w:t>’</w:t>
      </w:r>
      <w:r w:rsidRPr="00033231">
        <w:t>être condamnée à a</w:t>
      </w:r>
      <w:r w:rsidRPr="00033231">
        <w:t>p</w:t>
      </w:r>
      <w:r w:rsidRPr="00033231">
        <w:t>prendre cette manière étrangère de rentrayage</w:t>
      </w:r>
      <w:r w:rsidR="004F69D6">
        <w:t xml:space="preserve">, </w:t>
      </w:r>
      <w:r w:rsidRPr="00033231">
        <w:t>qui était exécuté maille par maille</w:t>
      </w:r>
      <w:r w:rsidR="004F69D6">
        <w:t xml:space="preserve">, </w:t>
      </w:r>
      <w:r w:rsidRPr="00033231">
        <w:t>de façon à imiter parfaitement le tricot du bas lui-même</w:t>
      </w:r>
      <w:r w:rsidR="004F69D6">
        <w:t xml:space="preserve"> ; </w:t>
      </w:r>
      <w:r w:rsidRPr="00033231">
        <w:t>travail fastidieux</w:t>
      </w:r>
      <w:r w:rsidR="004F69D6">
        <w:t xml:space="preserve">, </w:t>
      </w:r>
      <w:r w:rsidRPr="00033231">
        <w:t>mais considéré par Hortense G</w:t>
      </w:r>
      <w:r w:rsidRPr="00033231">
        <w:t>é</w:t>
      </w:r>
      <w:r w:rsidRPr="00033231">
        <w:t>rard et par ses ancêtres féminins</w:t>
      </w:r>
      <w:r w:rsidR="004F69D6">
        <w:t xml:space="preserve">, </w:t>
      </w:r>
      <w:r w:rsidRPr="00033231">
        <w:t>depuis de longues génér</w:t>
      </w:r>
      <w:r w:rsidRPr="00033231">
        <w:t>a</w:t>
      </w:r>
      <w:r w:rsidRPr="00033231">
        <w:t>tions</w:t>
      </w:r>
      <w:r w:rsidR="004F69D6">
        <w:t xml:space="preserve">, </w:t>
      </w:r>
      <w:r w:rsidRPr="00033231">
        <w:t>comme un des premiers devoirs de la femme</w:t>
      </w:r>
      <w:r w:rsidR="004F69D6">
        <w:t xml:space="preserve">. </w:t>
      </w:r>
      <w:r w:rsidRPr="00033231">
        <w:t>On lui avait mis entre les mains</w:t>
      </w:r>
      <w:r w:rsidR="004F69D6">
        <w:t xml:space="preserve">, </w:t>
      </w:r>
      <w:r w:rsidRPr="00033231">
        <w:t>à elle aussi</w:t>
      </w:r>
      <w:r w:rsidR="004F69D6">
        <w:t xml:space="preserve">, </w:t>
      </w:r>
      <w:r w:rsidRPr="00033231">
        <w:t>une aiguille</w:t>
      </w:r>
      <w:r w:rsidR="004F69D6">
        <w:t xml:space="preserve">, </w:t>
      </w:r>
      <w:r w:rsidRPr="00033231">
        <w:t>du coton et un bas affreusement déchiré</w:t>
      </w:r>
      <w:r w:rsidR="004F69D6">
        <w:t xml:space="preserve">, </w:t>
      </w:r>
      <w:r w:rsidRPr="00033231">
        <w:t>lorsqu</w:t>
      </w:r>
      <w:r w:rsidR="004F69D6">
        <w:t>’</w:t>
      </w:r>
      <w:r w:rsidRPr="00033231">
        <w:t>elle portait encore une coiffe d</w:t>
      </w:r>
      <w:r w:rsidR="004F69D6">
        <w:t>’</w:t>
      </w:r>
      <w:r w:rsidRPr="00033231">
        <w:t>enfant sur sa petite tête noire</w:t>
      </w:r>
      <w:r w:rsidR="004F69D6">
        <w:t xml:space="preserve"> ; </w:t>
      </w:r>
      <w:r w:rsidRPr="00033231">
        <w:t>ses hauts faits dans la science du rentrayage avaient été exhibés devant la compagnie lor</w:t>
      </w:r>
      <w:r w:rsidRPr="00033231">
        <w:t>s</w:t>
      </w:r>
      <w:r w:rsidRPr="00033231">
        <w:t>qu</w:t>
      </w:r>
      <w:r w:rsidR="004F69D6">
        <w:t>’</w:t>
      </w:r>
      <w:r w:rsidRPr="00033231">
        <w:t>elle n</w:t>
      </w:r>
      <w:r w:rsidR="004F69D6">
        <w:t>’</w:t>
      </w:r>
      <w:r w:rsidRPr="00033231">
        <w:t>avait pas six ans</w:t>
      </w:r>
      <w:r w:rsidR="004F69D6">
        <w:t xml:space="preserve"> ; </w:t>
      </w:r>
      <w:r w:rsidRPr="00033231">
        <w:t>et</w:t>
      </w:r>
      <w:r w:rsidR="004F69D6">
        <w:t xml:space="preserve">, </w:t>
      </w:r>
      <w:r w:rsidRPr="00033231">
        <w:t>quand elle avait découvert l</w:t>
      </w:r>
      <w:r w:rsidR="004F69D6">
        <w:t>’</w:t>
      </w:r>
      <w:r w:rsidRPr="00033231">
        <w:t>ignorance profonde de Caroline dans ce talent si essentiel</w:t>
      </w:r>
      <w:r w:rsidR="004F69D6">
        <w:t xml:space="preserve">, </w:t>
      </w:r>
      <w:r w:rsidRPr="00033231">
        <w:t>elle avait été sur le point de pleurer de pitié sur cette enfant si mis</w:t>
      </w:r>
      <w:r w:rsidRPr="00033231">
        <w:t>é</w:t>
      </w:r>
      <w:r w:rsidRPr="00033231">
        <w:t>rablement négligée</w:t>
      </w:r>
      <w:r w:rsidR="004F69D6">
        <w:t>.</w:t>
      </w:r>
    </w:p>
    <w:p w14:paraId="2D12E6D5" w14:textId="6F62282F" w:rsidR="004F69D6" w:rsidRDefault="00000000" w:rsidP="0021796F">
      <w:r w:rsidRPr="00033231">
        <w:t>Sans perdre de temps</w:t>
      </w:r>
      <w:r w:rsidR="004F69D6">
        <w:t xml:space="preserve">, </w:t>
      </w:r>
      <w:r w:rsidRPr="00033231">
        <w:t>elle avait pris une mauvaise paire de bas dont les talons étaient complètement absents</w:t>
      </w:r>
      <w:r w:rsidR="004F69D6">
        <w:t xml:space="preserve">, </w:t>
      </w:r>
      <w:r w:rsidRPr="00033231">
        <w:t>et l</w:t>
      </w:r>
      <w:r w:rsidR="004F69D6">
        <w:t>’</w:t>
      </w:r>
      <w:r w:rsidRPr="00033231">
        <w:t xml:space="preserve">avait </w:t>
      </w:r>
      <w:r w:rsidRPr="00033231">
        <w:lastRenderedPageBreak/>
        <w:t>mise entre les mains de la jeune Anglaise</w:t>
      </w:r>
      <w:r w:rsidR="004F69D6">
        <w:t xml:space="preserve">, </w:t>
      </w:r>
      <w:r w:rsidRPr="00033231">
        <w:t>afin qu</w:t>
      </w:r>
      <w:r w:rsidR="004F69D6">
        <w:t>’</w:t>
      </w:r>
      <w:r w:rsidRPr="00033231">
        <w:t>elle réparât la br</w:t>
      </w:r>
      <w:r w:rsidRPr="00033231">
        <w:t>è</w:t>
      </w:r>
      <w:r w:rsidRPr="00033231">
        <w:t>che</w:t>
      </w:r>
      <w:r w:rsidR="004F69D6">
        <w:t xml:space="preserve">. </w:t>
      </w:r>
      <w:r w:rsidRPr="00033231">
        <w:t>La tâche était commencée depuis deux ans</w:t>
      </w:r>
      <w:r w:rsidR="004F69D6">
        <w:t xml:space="preserve">, </w:t>
      </w:r>
      <w:r w:rsidRPr="00033231">
        <w:t>et Caroline avait encore les bas dans son sac à ouvrage</w:t>
      </w:r>
      <w:r w:rsidR="004F69D6">
        <w:t xml:space="preserve">. </w:t>
      </w:r>
      <w:r w:rsidRPr="00033231">
        <w:t>Elle faisait quelques mailles chaque jour</w:t>
      </w:r>
      <w:r w:rsidR="004F69D6">
        <w:t xml:space="preserve">, </w:t>
      </w:r>
      <w:r w:rsidRPr="00033231">
        <w:t>comme pénitence pour l</w:t>
      </w:r>
      <w:r w:rsidR="004F69D6">
        <w:t>’</w:t>
      </w:r>
      <w:r w:rsidRPr="00033231">
        <w:t>expiation de ses péchés</w:t>
      </w:r>
      <w:r w:rsidR="004F69D6">
        <w:t>. M. </w:t>
      </w:r>
      <w:r w:rsidRPr="00033231">
        <w:t>Moore</w:t>
      </w:r>
      <w:r w:rsidR="004F69D6">
        <w:t xml:space="preserve">, </w:t>
      </w:r>
      <w:r w:rsidRPr="00033231">
        <w:t>qui l</w:t>
      </w:r>
      <w:r w:rsidR="004F69D6">
        <w:t>’</w:t>
      </w:r>
      <w:r w:rsidRPr="00033231">
        <w:t>avait vue plusieurs fois soupirer sur ces malheureux bas</w:t>
      </w:r>
      <w:r w:rsidR="004F69D6">
        <w:t xml:space="preserve">, </w:t>
      </w:r>
      <w:r w:rsidRPr="00033231">
        <w:t>lui avait proposé de les brûler secrètement dans le comptoir</w:t>
      </w:r>
      <w:r w:rsidR="004F69D6">
        <w:t xml:space="preserve"> ; </w:t>
      </w:r>
      <w:r w:rsidRPr="00033231">
        <w:t>la proposition souriait à Caroline</w:t>
      </w:r>
      <w:r w:rsidR="004F69D6">
        <w:t xml:space="preserve">, </w:t>
      </w:r>
      <w:r w:rsidRPr="00033231">
        <w:t>qui cepe</w:t>
      </w:r>
      <w:r w:rsidRPr="00033231">
        <w:t>n</w:t>
      </w:r>
      <w:r w:rsidRPr="00033231">
        <w:t>dant n</w:t>
      </w:r>
      <w:r w:rsidR="004F69D6">
        <w:t>’</w:t>
      </w:r>
      <w:r w:rsidRPr="00033231">
        <w:t>avait pas cru prudent de l</w:t>
      </w:r>
      <w:r w:rsidR="004F69D6">
        <w:t>’</w:t>
      </w:r>
      <w:r w:rsidRPr="00033231">
        <w:t>accepter</w:t>
      </w:r>
      <w:r w:rsidR="004F69D6">
        <w:t xml:space="preserve">. </w:t>
      </w:r>
      <w:r w:rsidRPr="00033231">
        <w:t>Le résultat</w:t>
      </w:r>
      <w:r w:rsidR="004F69D6">
        <w:t xml:space="preserve">, </w:t>
      </w:r>
      <w:r w:rsidRPr="00033231">
        <w:t>pensait-elle</w:t>
      </w:r>
      <w:r w:rsidR="004F69D6">
        <w:t xml:space="preserve">, </w:t>
      </w:r>
      <w:r w:rsidRPr="00033231">
        <w:t>ne pourrait être que de faire remplacer les bas détruits par d</w:t>
      </w:r>
      <w:r w:rsidR="004F69D6">
        <w:t>’</w:t>
      </w:r>
      <w:r w:rsidRPr="00033231">
        <w:t>autres en plus mauvais état</w:t>
      </w:r>
      <w:r w:rsidR="004F69D6">
        <w:t xml:space="preserve"> ; </w:t>
      </w:r>
      <w:r w:rsidRPr="00033231">
        <w:t>et elle avait préféré s</w:t>
      </w:r>
      <w:r w:rsidR="004F69D6">
        <w:t>’</w:t>
      </w:r>
      <w:r w:rsidRPr="00033231">
        <w:t>en tenir au mal qu</w:t>
      </w:r>
      <w:r w:rsidR="004F69D6">
        <w:t>’</w:t>
      </w:r>
      <w:r w:rsidRPr="00033231">
        <w:t>elle connaissait</w:t>
      </w:r>
      <w:r w:rsidR="004F69D6">
        <w:t>.</w:t>
      </w:r>
    </w:p>
    <w:p w14:paraId="0CC9103B" w14:textId="75762CE1" w:rsidR="004F69D6" w:rsidRDefault="00000000" w:rsidP="0021796F">
      <w:r w:rsidRPr="00033231">
        <w:t>Ce travail d</w:t>
      </w:r>
      <w:r w:rsidR="004F69D6">
        <w:t>’</w:t>
      </w:r>
      <w:r w:rsidRPr="00033231">
        <w:t>aiguille assidu des deux cousines avait fini par fatiguer à la fois les yeux</w:t>
      </w:r>
      <w:r w:rsidR="004F69D6">
        <w:t xml:space="preserve">, </w:t>
      </w:r>
      <w:r w:rsidRPr="00033231">
        <w:t>les doigts et les esprits de l</w:t>
      </w:r>
      <w:r w:rsidR="004F69D6">
        <w:t>’</w:t>
      </w:r>
      <w:r w:rsidRPr="00033231">
        <w:t>une d</w:t>
      </w:r>
      <w:r w:rsidR="004F69D6">
        <w:t>’</w:t>
      </w:r>
      <w:r w:rsidRPr="00033231">
        <w:t>elles</w:t>
      </w:r>
      <w:r w:rsidR="004F69D6">
        <w:t xml:space="preserve">. </w:t>
      </w:r>
      <w:r w:rsidRPr="00033231">
        <w:t>Depuis le dîner</w:t>
      </w:r>
      <w:r w:rsidR="004F69D6">
        <w:t xml:space="preserve">, </w:t>
      </w:r>
      <w:r w:rsidRPr="00033231">
        <w:t>le ciel s</w:t>
      </w:r>
      <w:r w:rsidR="004F69D6">
        <w:t>’</w:t>
      </w:r>
      <w:r w:rsidRPr="00033231">
        <w:t>était assombri</w:t>
      </w:r>
      <w:r w:rsidR="004F69D6">
        <w:t xml:space="preserve"> ; </w:t>
      </w:r>
      <w:r w:rsidRPr="00033231">
        <w:t>la pluie avait reco</w:t>
      </w:r>
      <w:r w:rsidRPr="00033231">
        <w:t>m</w:t>
      </w:r>
      <w:r w:rsidRPr="00033231">
        <w:t>mencé à tomber violemment</w:t>
      </w:r>
      <w:r w:rsidR="004F69D6">
        <w:t xml:space="preserve"> ; </w:t>
      </w:r>
      <w:r w:rsidRPr="00033231">
        <w:t>Caroline commençait à craindre que Robert n</w:t>
      </w:r>
      <w:r w:rsidR="004F69D6">
        <w:t>’</w:t>
      </w:r>
      <w:r w:rsidRPr="00033231">
        <w:t xml:space="preserve">eût été persuadé par </w:t>
      </w:r>
      <w:r w:rsidR="004F69D6">
        <w:t>M. </w:t>
      </w:r>
      <w:r w:rsidRPr="00033231">
        <w:t xml:space="preserve">Sykes ou par </w:t>
      </w:r>
      <w:r w:rsidR="004F69D6">
        <w:t>M. </w:t>
      </w:r>
      <w:r w:rsidRPr="00033231">
        <w:t xml:space="preserve">Yorke de demeurer à </w:t>
      </w:r>
      <w:proofErr w:type="spellStart"/>
      <w:r w:rsidRPr="00033231">
        <w:t>Whinbury</w:t>
      </w:r>
      <w:proofErr w:type="spellEnd"/>
      <w:r w:rsidRPr="00033231">
        <w:t xml:space="preserve"> jusqu</w:t>
      </w:r>
      <w:r w:rsidR="004F69D6">
        <w:t>’</w:t>
      </w:r>
      <w:r w:rsidRPr="00033231">
        <w:t>à ce que l</w:t>
      </w:r>
      <w:r w:rsidR="004F69D6">
        <w:t>’</w:t>
      </w:r>
      <w:r w:rsidRPr="00033231">
        <w:t>averse eût cessé</w:t>
      </w:r>
      <w:r w:rsidR="004F69D6">
        <w:t xml:space="preserve">, </w:t>
      </w:r>
      <w:r w:rsidRPr="00033231">
        <w:t>ce que l</w:t>
      </w:r>
      <w:r w:rsidR="004F69D6">
        <w:t>’</w:t>
      </w:r>
      <w:r w:rsidRPr="00033231">
        <w:t>on ne pouvait guère espérer en ce moment</w:t>
      </w:r>
      <w:r w:rsidR="004F69D6">
        <w:t xml:space="preserve">. </w:t>
      </w:r>
      <w:r w:rsidRPr="00033231">
        <w:t>Cinq heures avaient sonné</w:t>
      </w:r>
      <w:r w:rsidR="004F69D6">
        <w:t xml:space="preserve">, </w:t>
      </w:r>
      <w:r w:rsidRPr="00033231">
        <w:t>le temps passait</w:t>
      </w:r>
      <w:r w:rsidR="004F69D6">
        <w:t xml:space="preserve"> ; </w:t>
      </w:r>
      <w:r w:rsidRPr="00033231">
        <w:t>les nuages continuaient à se changer en torrents</w:t>
      </w:r>
      <w:r w:rsidR="004F69D6">
        <w:t xml:space="preserve"> ; </w:t>
      </w:r>
      <w:r w:rsidRPr="00033231">
        <w:t>le vent faisait entendre ses notes plaintives dans les arbres</w:t>
      </w:r>
      <w:r w:rsidR="004F69D6">
        <w:t xml:space="preserve">, </w:t>
      </w:r>
      <w:r w:rsidRPr="00033231">
        <w:t>le jour tombait</w:t>
      </w:r>
      <w:r w:rsidR="004F69D6">
        <w:t xml:space="preserve">, </w:t>
      </w:r>
      <w:r w:rsidRPr="00033231">
        <w:t>et le feu du parloir répandait dans l</w:t>
      </w:r>
      <w:r w:rsidR="004F69D6">
        <w:t>’</w:t>
      </w:r>
      <w:r w:rsidRPr="00033231">
        <w:t>âtre brillant une lueur d</w:t>
      </w:r>
      <w:r w:rsidR="004F69D6">
        <w:t>’</w:t>
      </w:r>
      <w:r w:rsidRPr="00033231">
        <w:t>un rouge pâle</w:t>
      </w:r>
      <w:r w:rsidR="004F69D6">
        <w:t>.</w:t>
      </w:r>
    </w:p>
    <w:p w14:paraId="12348B67" w14:textId="77AF50E2" w:rsidR="004F69D6" w:rsidRDefault="004F69D6" w:rsidP="0021796F">
      <w:r>
        <w:t>« </w:t>
      </w:r>
      <w:r w:rsidR="00000000" w:rsidRPr="00033231">
        <w:t>Il ne fera pas beau ayant le lever de la lune</w:t>
      </w:r>
      <w:r>
        <w:t xml:space="preserve">, </w:t>
      </w:r>
      <w:r w:rsidR="00000000" w:rsidRPr="00033231">
        <w:t xml:space="preserve">dit </w:t>
      </w:r>
      <w:r>
        <w:t>M</w:t>
      </w:r>
      <w:r w:rsidRPr="004F69D6">
        <w:rPr>
          <w:vertAlign w:val="superscript"/>
        </w:rPr>
        <w:t>lle</w:t>
      </w:r>
      <w:r>
        <w:t> </w:t>
      </w:r>
      <w:r w:rsidR="00000000" w:rsidRPr="00033231">
        <w:t>Moore</w:t>
      </w:r>
      <w:r>
        <w:t xml:space="preserve">, </w:t>
      </w:r>
      <w:r w:rsidR="00000000" w:rsidRPr="00033231">
        <w:t>et je suis assurée que mon frère ne reviendra pas avant ce moment</w:t>
      </w:r>
      <w:r>
        <w:t xml:space="preserve"> ; </w:t>
      </w:r>
      <w:r w:rsidR="00000000" w:rsidRPr="00033231">
        <w:t>vraiment</w:t>
      </w:r>
      <w:r>
        <w:t xml:space="preserve">, </w:t>
      </w:r>
      <w:r w:rsidR="00000000" w:rsidRPr="00033231">
        <w:t>je serais fâchée qu</w:t>
      </w:r>
      <w:r>
        <w:t>’</w:t>
      </w:r>
      <w:r w:rsidR="00000000" w:rsidRPr="00033231">
        <w:t>il revînt plus tôt</w:t>
      </w:r>
      <w:r>
        <w:t xml:space="preserve"> ; </w:t>
      </w:r>
      <w:r w:rsidR="00000000" w:rsidRPr="00033231">
        <w:t>nous allons prendre le café</w:t>
      </w:r>
      <w:r>
        <w:t xml:space="preserve"> ; </w:t>
      </w:r>
      <w:r w:rsidR="00000000" w:rsidRPr="00033231">
        <w:t>il serait inutile de l</w:t>
      </w:r>
      <w:r>
        <w:t>’</w:t>
      </w:r>
      <w:r w:rsidR="00000000" w:rsidRPr="00033231">
        <w:t>attendre</w:t>
      </w:r>
      <w:r>
        <w:t>.</w:t>
      </w:r>
    </w:p>
    <w:p w14:paraId="6C3CA0E5" w14:textId="77777777" w:rsidR="004F69D6" w:rsidRDefault="004F69D6" w:rsidP="0021796F">
      <w:r>
        <w:t>— </w:t>
      </w:r>
      <w:r w:rsidR="00000000" w:rsidRPr="00033231">
        <w:t>Je suis lasse</w:t>
      </w:r>
      <w:r>
        <w:t xml:space="preserve"> ; </w:t>
      </w:r>
      <w:r w:rsidR="00000000" w:rsidRPr="00033231">
        <w:t>puis-je maintenant quitter mon travail</w:t>
      </w:r>
      <w:r>
        <w:t xml:space="preserve">, </w:t>
      </w:r>
      <w:r w:rsidR="00000000" w:rsidRPr="00033231">
        <w:t>cousine</w:t>
      </w:r>
      <w:r>
        <w:t> ?</w:t>
      </w:r>
    </w:p>
    <w:p w14:paraId="1E2BCB87" w14:textId="77777777" w:rsidR="004F69D6" w:rsidRDefault="004F69D6" w:rsidP="0021796F">
      <w:r>
        <w:t>— </w:t>
      </w:r>
      <w:r w:rsidR="00000000" w:rsidRPr="00033231">
        <w:t>Oui</w:t>
      </w:r>
      <w:r>
        <w:t xml:space="preserve">, </w:t>
      </w:r>
      <w:r w:rsidR="00000000" w:rsidRPr="00033231">
        <w:t>puisqu</w:t>
      </w:r>
      <w:r>
        <w:t>’</w:t>
      </w:r>
      <w:r w:rsidR="00000000" w:rsidRPr="00033231">
        <w:t>il fait trop nuit pour y voir</w:t>
      </w:r>
      <w:r>
        <w:t xml:space="preserve">. </w:t>
      </w:r>
      <w:r w:rsidR="00000000" w:rsidRPr="00033231">
        <w:t>Pliez-le et mettez-le soigneusement dans votre sac</w:t>
      </w:r>
      <w:r>
        <w:t xml:space="preserve">, </w:t>
      </w:r>
      <w:r w:rsidR="00000000" w:rsidRPr="00033231">
        <w:t xml:space="preserve">puis montez à la cuisine </w:t>
      </w:r>
      <w:r w:rsidR="00000000" w:rsidRPr="00033231">
        <w:lastRenderedPageBreak/>
        <w:t>et d</w:t>
      </w:r>
      <w:r w:rsidR="00000000" w:rsidRPr="00033231">
        <w:t>i</w:t>
      </w:r>
      <w:r w:rsidR="00000000" w:rsidRPr="00033231">
        <w:t>tes à Sarah de nous apporter le goûter</w:t>
      </w:r>
      <w:r>
        <w:t xml:space="preserve">, </w:t>
      </w:r>
      <w:r w:rsidR="00000000" w:rsidRPr="00033231">
        <w:t>ou le thé</w:t>
      </w:r>
      <w:r>
        <w:t xml:space="preserve">, </w:t>
      </w:r>
      <w:r w:rsidR="00000000" w:rsidRPr="00033231">
        <w:t>comme vous l</w:t>
      </w:r>
      <w:r>
        <w:t>’</w:t>
      </w:r>
      <w:r w:rsidR="00000000" w:rsidRPr="00033231">
        <w:t>appelez</w:t>
      </w:r>
      <w:r>
        <w:t>.</w:t>
      </w:r>
    </w:p>
    <w:p w14:paraId="56D73484" w14:textId="77777777" w:rsidR="004F69D6" w:rsidRDefault="004F69D6" w:rsidP="0021796F">
      <w:r>
        <w:t>— </w:t>
      </w:r>
      <w:r w:rsidR="00000000" w:rsidRPr="00033231">
        <w:t>Mais six heures ne sont pas encore sonnées</w:t>
      </w:r>
      <w:r>
        <w:t xml:space="preserve"> ; </w:t>
      </w:r>
      <w:r w:rsidR="00000000" w:rsidRPr="00033231">
        <w:t>il peut e</w:t>
      </w:r>
      <w:r w:rsidR="00000000" w:rsidRPr="00033231">
        <w:t>n</w:t>
      </w:r>
      <w:r w:rsidR="00000000" w:rsidRPr="00033231">
        <w:t>core venir</w:t>
      </w:r>
      <w:r>
        <w:t>.</w:t>
      </w:r>
    </w:p>
    <w:p w14:paraId="3BB7E697" w14:textId="112BC2A7" w:rsidR="00000000" w:rsidRPr="00033231" w:rsidRDefault="004F69D6" w:rsidP="0021796F">
      <w:r>
        <w:t>— </w:t>
      </w:r>
      <w:r w:rsidR="00000000" w:rsidRPr="00033231">
        <w:t>Il ne viendra pas</w:t>
      </w:r>
      <w:r>
        <w:t xml:space="preserve">, </w:t>
      </w:r>
      <w:r w:rsidR="00000000" w:rsidRPr="00033231">
        <w:t>je vous le dis</w:t>
      </w:r>
      <w:r>
        <w:t xml:space="preserve">. </w:t>
      </w:r>
      <w:r w:rsidR="00000000" w:rsidRPr="00033231">
        <w:t>Je peux calculer ses mouvements</w:t>
      </w:r>
      <w:r>
        <w:t xml:space="preserve"> ; </w:t>
      </w:r>
      <w:r w:rsidR="00000000" w:rsidRPr="00033231">
        <w:t>je connais mon frère</w:t>
      </w:r>
      <w:r>
        <w:t>. »</w:t>
      </w:r>
    </w:p>
    <w:p w14:paraId="2E46E061" w14:textId="77777777" w:rsidR="004F69D6" w:rsidRDefault="00000000" w:rsidP="0021796F">
      <w:r w:rsidRPr="00033231">
        <w:t>L</w:t>
      </w:r>
      <w:r w:rsidR="004F69D6">
        <w:t>’</w:t>
      </w:r>
      <w:r w:rsidRPr="00033231">
        <w:t>incertitude est désagréable</w:t>
      </w:r>
      <w:r w:rsidR="004F69D6">
        <w:t xml:space="preserve">, </w:t>
      </w:r>
      <w:r w:rsidRPr="00033231">
        <w:t>le désappointement amer</w:t>
      </w:r>
      <w:r w:rsidR="004F69D6">
        <w:t xml:space="preserve"> : </w:t>
      </w:r>
      <w:r w:rsidRPr="00033231">
        <w:t>tout le monde l</w:t>
      </w:r>
      <w:r w:rsidR="004F69D6">
        <w:t>’</w:t>
      </w:r>
      <w:r w:rsidRPr="00033231">
        <w:t>a éprouvé</w:t>
      </w:r>
      <w:r w:rsidR="004F69D6">
        <w:t xml:space="preserve">. </w:t>
      </w:r>
      <w:r w:rsidRPr="00033231">
        <w:t>Caroline</w:t>
      </w:r>
      <w:r w:rsidR="004F69D6">
        <w:t xml:space="preserve">, </w:t>
      </w:r>
      <w:r w:rsidRPr="00033231">
        <w:t>obéissant aux ordres d</w:t>
      </w:r>
      <w:r w:rsidR="004F69D6">
        <w:t>’</w:t>
      </w:r>
      <w:r w:rsidRPr="00033231">
        <w:t>Hortense</w:t>
      </w:r>
      <w:r w:rsidR="004F69D6">
        <w:t xml:space="preserve">, </w:t>
      </w:r>
      <w:r w:rsidRPr="00033231">
        <w:t>passa dans la cuisine</w:t>
      </w:r>
      <w:r w:rsidR="004F69D6">
        <w:t xml:space="preserve">. </w:t>
      </w:r>
      <w:r w:rsidRPr="00033231">
        <w:t>Sarah</w:t>
      </w:r>
      <w:r w:rsidR="004F69D6">
        <w:t xml:space="preserve">, </w:t>
      </w:r>
      <w:r w:rsidRPr="00033231">
        <w:t>assise auprès de la t</w:t>
      </w:r>
      <w:r w:rsidRPr="00033231">
        <w:t>a</w:t>
      </w:r>
      <w:r w:rsidRPr="00033231">
        <w:t>ble</w:t>
      </w:r>
      <w:r w:rsidR="004F69D6">
        <w:t xml:space="preserve">, </w:t>
      </w:r>
      <w:r w:rsidRPr="00033231">
        <w:t>se confectionnait une robe</w:t>
      </w:r>
      <w:r w:rsidR="004F69D6">
        <w:t>.</w:t>
      </w:r>
    </w:p>
    <w:p w14:paraId="4C44F8C0" w14:textId="77777777" w:rsidR="004F69D6" w:rsidRDefault="004F69D6" w:rsidP="0021796F">
      <w:r>
        <w:rPr>
          <w:i/>
          <w:iCs/>
        </w:rPr>
        <w:t>« </w:t>
      </w:r>
      <w:r w:rsidR="00000000" w:rsidRPr="00033231">
        <w:t>Vous allez apporter le café</w:t>
      </w:r>
      <w:r>
        <w:t>, »</w:t>
      </w:r>
      <w:r w:rsidR="00000000" w:rsidRPr="00033231">
        <w:t xml:space="preserve"> dit la jeune fille d</w:t>
      </w:r>
      <w:r>
        <w:t>’</w:t>
      </w:r>
      <w:r w:rsidR="00000000" w:rsidRPr="00033231">
        <w:t>un ton abattu</w:t>
      </w:r>
      <w:r>
        <w:t>.</w:t>
      </w:r>
    </w:p>
    <w:p w14:paraId="7BD5F0A1" w14:textId="77777777" w:rsidR="004F69D6" w:rsidRDefault="00000000" w:rsidP="0021796F">
      <w:r w:rsidRPr="00033231">
        <w:t>Puis elle appuya sa tête et sa main contre la cheminée</w:t>
      </w:r>
      <w:r w:rsidR="004F69D6">
        <w:t xml:space="preserve">, </w:t>
      </w:r>
      <w:r w:rsidRPr="00033231">
        <w:t>et resta là négligemment penchée sur le feu</w:t>
      </w:r>
      <w:r w:rsidR="004F69D6">
        <w:t>.</w:t>
      </w:r>
    </w:p>
    <w:p w14:paraId="350F44C2" w14:textId="77777777" w:rsidR="004F69D6" w:rsidRDefault="004F69D6" w:rsidP="0021796F">
      <w:r>
        <w:t>— </w:t>
      </w:r>
      <w:r w:rsidR="00000000" w:rsidRPr="00033231">
        <w:t>Comment vous semblez triste</w:t>
      </w:r>
      <w:r>
        <w:t xml:space="preserve">, </w:t>
      </w:r>
      <w:r w:rsidR="00000000" w:rsidRPr="00033231">
        <w:t>miss</w:t>
      </w:r>
      <w:r>
        <w:t xml:space="preserve"> ! </w:t>
      </w:r>
      <w:r w:rsidR="00000000" w:rsidRPr="00033231">
        <w:t>mais c</w:t>
      </w:r>
      <w:r>
        <w:t>’</w:t>
      </w:r>
      <w:r w:rsidR="00000000" w:rsidRPr="00033231">
        <w:t>est parce que votre cousine vous tient si longtemps au travail</w:t>
      </w:r>
      <w:r>
        <w:t xml:space="preserve">. </w:t>
      </w:r>
      <w:r w:rsidR="00000000" w:rsidRPr="00033231">
        <w:t>C</w:t>
      </w:r>
      <w:r>
        <w:t>’</w:t>
      </w:r>
      <w:r w:rsidR="00000000" w:rsidRPr="00033231">
        <w:t>est une ho</w:t>
      </w:r>
      <w:r w:rsidR="00000000" w:rsidRPr="00033231">
        <w:t>n</w:t>
      </w:r>
      <w:r w:rsidR="00000000" w:rsidRPr="00033231">
        <w:t>te</w:t>
      </w:r>
      <w:r>
        <w:t> !</w:t>
      </w:r>
    </w:p>
    <w:p w14:paraId="5CA5F3EF" w14:textId="77777777" w:rsidR="004F69D6" w:rsidRDefault="004F69D6" w:rsidP="0021796F">
      <w:r>
        <w:t>— </w:t>
      </w:r>
      <w:r w:rsidR="00000000" w:rsidRPr="00033231">
        <w:t>Ce n</w:t>
      </w:r>
      <w:r>
        <w:t>’</w:t>
      </w:r>
      <w:r w:rsidR="00000000" w:rsidRPr="00033231">
        <w:t>est pas cela</w:t>
      </w:r>
      <w:r>
        <w:t xml:space="preserve">, </w:t>
      </w:r>
      <w:r w:rsidR="00000000" w:rsidRPr="00033231">
        <w:t>Sarah</w:t>
      </w:r>
      <w:r>
        <w:t xml:space="preserve">, </w:t>
      </w:r>
      <w:r w:rsidR="00000000" w:rsidRPr="00033231">
        <w:t>répondit brièvement Caroline</w:t>
      </w:r>
      <w:r>
        <w:t>.</w:t>
      </w:r>
    </w:p>
    <w:p w14:paraId="44E27702" w14:textId="77777777" w:rsidR="004F69D6" w:rsidRDefault="004F69D6" w:rsidP="0021796F">
      <w:r>
        <w:t>— </w:t>
      </w:r>
      <w:r w:rsidR="00000000" w:rsidRPr="00033231">
        <w:t>Oh</w:t>
      </w:r>
      <w:r>
        <w:t xml:space="preserve"> ! </w:t>
      </w:r>
      <w:r w:rsidR="00000000" w:rsidRPr="00033231">
        <w:t>je sais que c</w:t>
      </w:r>
      <w:r>
        <w:t>’</w:t>
      </w:r>
      <w:r w:rsidR="00000000" w:rsidRPr="00033231">
        <w:t>est cela</w:t>
      </w:r>
      <w:r>
        <w:t xml:space="preserve">. </w:t>
      </w:r>
      <w:r w:rsidR="00000000" w:rsidRPr="00033231">
        <w:t>Vous êtes en ce moment sur le point de pleurer</w:t>
      </w:r>
      <w:r>
        <w:t xml:space="preserve">, </w:t>
      </w:r>
      <w:r w:rsidR="00000000" w:rsidRPr="00033231">
        <w:t>parce que vous avez été assise immobile pe</w:t>
      </w:r>
      <w:r w:rsidR="00000000" w:rsidRPr="00033231">
        <w:t>n</w:t>
      </w:r>
      <w:r w:rsidR="00000000" w:rsidRPr="00033231">
        <w:t>dant toute la journée</w:t>
      </w:r>
      <w:r>
        <w:t xml:space="preserve">. </w:t>
      </w:r>
      <w:r w:rsidR="00000000" w:rsidRPr="00033231">
        <w:t>Être enfermée comme cela</w:t>
      </w:r>
      <w:r>
        <w:t xml:space="preserve"> ! </w:t>
      </w:r>
      <w:r w:rsidR="00000000" w:rsidRPr="00033231">
        <w:t>il y aurait de quoi rendre triste un jeune chat</w:t>
      </w:r>
      <w:r>
        <w:t>.</w:t>
      </w:r>
    </w:p>
    <w:p w14:paraId="721B3626" w14:textId="77777777" w:rsidR="004F69D6" w:rsidRDefault="004F69D6" w:rsidP="0021796F">
      <w:r>
        <w:t>— </w:t>
      </w:r>
      <w:r w:rsidR="00000000" w:rsidRPr="00033231">
        <w:t>Sarah</w:t>
      </w:r>
      <w:r>
        <w:t xml:space="preserve">, </w:t>
      </w:r>
      <w:r w:rsidR="00000000" w:rsidRPr="00033231">
        <w:t>est-ce que votre maître revient souvent de bonne heure du marché</w:t>
      </w:r>
      <w:r>
        <w:t xml:space="preserve">, </w:t>
      </w:r>
      <w:r w:rsidR="00000000" w:rsidRPr="00033231">
        <w:t>lorsqu</w:t>
      </w:r>
      <w:r>
        <w:t>’</w:t>
      </w:r>
      <w:r w:rsidR="00000000" w:rsidRPr="00033231">
        <w:t>il pleut</w:t>
      </w:r>
      <w:r>
        <w:t> ?</w:t>
      </w:r>
    </w:p>
    <w:p w14:paraId="2D546782" w14:textId="77777777" w:rsidR="004F69D6" w:rsidRDefault="004F69D6" w:rsidP="0021796F">
      <w:r>
        <w:t>— </w:t>
      </w:r>
      <w:r w:rsidR="00000000" w:rsidRPr="00033231">
        <w:t>Jamais</w:t>
      </w:r>
      <w:r>
        <w:t xml:space="preserve"> ; </w:t>
      </w:r>
      <w:r w:rsidR="00000000" w:rsidRPr="00033231">
        <w:t>mais aujourd</w:t>
      </w:r>
      <w:r>
        <w:t>’</w:t>
      </w:r>
      <w:r w:rsidR="00000000" w:rsidRPr="00033231">
        <w:t>hui</w:t>
      </w:r>
      <w:r>
        <w:t xml:space="preserve">, </w:t>
      </w:r>
      <w:r w:rsidR="00000000" w:rsidRPr="00033231">
        <w:t>pour quelque raison</w:t>
      </w:r>
      <w:r>
        <w:t xml:space="preserve">, </w:t>
      </w:r>
      <w:r w:rsidR="00000000" w:rsidRPr="00033231">
        <w:t>il a changé ses habitudes</w:t>
      </w:r>
      <w:r>
        <w:t>.</w:t>
      </w:r>
    </w:p>
    <w:p w14:paraId="0337B84A" w14:textId="77777777" w:rsidR="004F69D6" w:rsidRDefault="004F69D6" w:rsidP="0021796F">
      <w:r>
        <w:lastRenderedPageBreak/>
        <w:t>— </w:t>
      </w:r>
      <w:r w:rsidR="00000000" w:rsidRPr="00033231">
        <w:t>Que voulez-vous dire</w:t>
      </w:r>
      <w:r>
        <w:t> ?</w:t>
      </w:r>
    </w:p>
    <w:p w14:paraId="6E71BCA7" w14:textId="3ECCDE9D" w:rsidR="004F69D6" w:rsidRDefault="004F69D6" w:rsidP="0021796F">
      <w:r>
        <w:t>— </w:t>
      </w:r>
      <w:r w:rsidR="00000000" w:rsidRPr="00033231">
        <w:t>Il est revenu</w:t>
      </w:r>
      <w:r>
        <w:t xml:space="preserve">. </w:t>
      </w:r>
      <w:r w:rsidR="00000000" w:rsidRPr="00033231">
        <w:t>Je suis certaine d</w:t>
      </w:r>
      <w:r>
        <w:t>’</w:t>
      </w:r>
      <w:r w:rsidR="00000000" w:rsidRPr="00033231">
        <w:t xml:space="preserve">avoir vu </w:t>
      </w:r>
      <w:proofErr w:type="spellStart"/>
      <w:r w:rsidR="00000000" w:rsidRPr="00033231">
        <w:t>Murgatroyd</w:t>
      </w:r>
      <w:proofErr w:type="spellEnd"/>
      <w:r w:rsidR="00000000" w:rsidRPr="00033231">
        <w:t xml:space="preserve"> conduire son cheval dans la cour par l</w:t>
      </w:r>
      <w:r>
        <w:t>’</w:t>
      </w:r>
      <w:r w:rsidR="00000000" w:rsidRPr="00033231">
        <w:t>allée de derrière</w:t>
      </w:r>
      <w:r>
        <w:t xml:space="preserve">, </w:t>
      </w:r>
      <w:r w:rsidR="00000000" w:rsidRPr="00033231">
        <w:t>lorsque je suis allée chercher de l</w:t>
      </w:r>
      <w:r>
        <w:t>’</w:t>
      </w:r>
      <w:r w:rsidR="00000000" w:rsidRPr="00033231">
        <w:t>eau à la pompe il y a cinq minutes</w:t>
      </w:r>
      <w:r>
        <w:t xml:space="preserve">. </w:t>
      </w:r>
      <w:r w:rsidR="00000000" w:rsidRPr="00033231">
        <w:t xml:space="preserve">Il était dans le comptoir avec </w:t>
      </w:r>
      <w:r>
        <w:t>Joe</w:t>
      </w:r>
      <w:r w:rsidR="00000000" w:rsidRPr="00033231">
        <w:t xml:space="preserve"> Scott</w:t>
      </w:r>
      <w:r>
        <w:t xml:space="preserve">, </w:t>
      </w:r>
      <w:r w:rsidR="00000000" w:rsidRPr="00033231">
        <w:t>je crois</w:t>
      </w:r>
      <w:r>
        <w:t>.</w:t>
      </w:r>
    </w:p>
    <w:p w14:paraId="0BDE9A15" w14:textId="77777777" w:rsidR="004F69D6" w:rsidRDefault="004F69D6" w:rsidP="0021796F">
      <w:r>
        <w:t>— </w:t>
      </w:r>
      <w:r w:rsidR="00000000" w:rsidRPr="00033231">
        <w:t>Vous vous trompez</w:t>
      </w:r>
      <w:r>
        <w:t> !</w:t>
      </w:r>
    </w:p>
    <w:p w14:paraId="5BFCDFE6" w14:textId="77777777" w:rsidR="004F69D6" w:rsidRDefault="004F69D6" w:rsidP="0021796F">
      <w:r>
        <w:t>— </w:t>
      </w:r>
      <w:r w:rsidR="00000000" w:rsidRPr="00033231">
        <w:t>Et pourquoi me tromperais-je</w:t>
      </w:r>
      <w:r>
        <w:t xml:space="preserve"> ? </w:t>
      </w:r>
      <w:r w:rsidR="00000000" w:rsidRPr="00033231">
        <w:t>Je connais son cheval</w:t>
      </w:r>
      <w:r>
        <w:t xml:space="preserve">, </w:t>
      </w:r>
      <w:r w:rsidR="00000000" w:rsidRPr="00033231">
        <w:t>peut-être</w:t>
      </w:r>
      <w:r>
        <w:t> !</w:t>
      </w:r>
    </w:p>
    <w:p w14:paraId="4DF067CF" w14:textId="77777777" w:rsidR="004F69D6" w:rsidRDefault="004F69D6" w:rsidP="0021796F">
      <w:r>
        <w:t>— </w:t>
      </w:r>
      <w:r w:rsidR="00000000" w:rsidRPr="00033231">
        <w:t>Mais vous ne l</w:t>
      </w:r>
      <w:r>
        <w:t>’</w:t>
      </w:r>
      <w:r w:rsidR="00000000" w:rsidRPr="00033231">
        <w:t>avez pas vu lui-même</w:t>
      </w:r>
      <w:r>
        <w:t> ?</w:t>
      </w:r>
    </w:p>
    <w:p w14:paraId="0542E388" w14:textId="109BD793" w:rsidR="004F69D6" w:rsidRDefault="004F69D6" w:rsidP="0021796F">
      <w:r>
        <w:t>— </w:t>
      </w:r>
      <w:r w:rsidR="00000000" w:rsidRPr="00033231">
        <w:t>Je l</w:t>
      </w:r>
      <w:r>
        <w:t>’</w:t>
      </w:r>
      <w:r w:rsidR="00000000" w:rsidRPr="00033231">
        <w:t>ai entendu parler cependant</w:t>
      </w:r>
      <w:r>
        <w:t xml:space="preserve">. </w:t>
      </w:r>
      <w:r w:rsidR="00000000" w:rsidRPr="00033231">
        <w:t xml:space="preserve">Il disait à </w:t>
      </w:r>
      <w:r>
        <w:t>Joe</w:t>
      </w:r>
      <w:r w:rsidR="00000000" w:rsidRPr="00033231">
        <w:t xml:space="preserve"> qu</w:t>
      </w:r>
      <w:r>
        <w:t>’</w:t>
      </w:r>
      <w:r w:rsidR="00000000" w:rsidRPr="00033231">
        <w:t>il avait pris ses mesures</w:t>
      </w:r>
      <w:r>
        <w:t xml:space="preserve">, </w:t>
      </w:r>
      <w:r w:rsidR="00000000" w:rsidRPr="00033231">
        <w:t>qu</w:t>
      </w:r>
      <w:r>
        <w:t>’</w:t>
      </w:r>
      <w:r w:rsidR="00000000" w:rsidRPr="00033231">
        <w:t>avant une semaine de nouveaux métiers s</w:t>
      </w:r>
      <w:r w:rsidR="00000000" w:rsidRPr="00033231">
        <w:t>e</w:t>
      </w:r>
      <w:r w:rsidR="00000000" w:rsidRPr="00033231">
        <w:t>raient installés dans la fabrique</w:t>
      </w:r>
      <w:r>
        <w:t xml:space="preserve">, </w:t>
      </w:r>
      <w:r w:rsidR="00000000" w:rsidRPr="00033231">
        <w:t>et qu</w:t>
      </w:r>
      <w:r>
        <w:t>’</w:t>
      </w:r>
      <w:r w:rsidR="00000000" w:rsidRPr="00033231">
        <w:t>il aurait soin de dema</w:t>
      </w:r>
      <w:r w:rsidR="00000000" w:rsidRPr="00033231">
        <w:t>n</w:t>
      </w:r>
      <w:r w:rsidR="00000000" w:rsidRPr="00033231">
        <w:t xml:space="preserve">der quatre soldats à la caserne de </w:t>
      </w:r>
      <w:proofErr w:type="spellStart"/>
      <w:r w:rsidR="00000000" w:rsidRPr="00033231">
        <w:t>Stilbro</w:t>
      </w:r>
      <w:proofErr w:type="spellEnd"/>
      <w:r>
        <w:t>’</w:t>
      </w:r>
      <w:r w:rsidR="00000000" w:rsidRPr="00033231">
        <w:t xml:space="preserve"> pour accompagner les voitures</w:t>
      </w:r>
      <w:r>
        <w:t>.</w:t>
      </w:r>
    </w:p>
    <w:p w14:paraId="3E99B689" w14:textId="77777777" w:rsidR="004F69D6" w:rsidRDefault="004F69D6" w:rsidP="0021796F">
      <w:r>
        <w:t>— </w:t>
      </w:r>
      <w:r w:rsidR="00000000" w:rsidRPr="00033231">
        <w:t>Sarah</w:t>
      </w:r>
      <w:r>
        <w:t xml:space="preserve">, </w:t>
      </w:r>
      <w:r w:rsidR="00000000" w:rsidRPr="00033231">
        <w:t>est-ce que c</w:t>
      </w:r>
      <w:r>
        <w:t>’</w:t>
      </w:r>
      <w:r w:rsidR="00000000" w:rsidRPr="00033231">
        <w:t>est une robe que vous faites</w:t>
      </w:r>
      <w:r>
        <w:t> ?</w:t>
      </w:r>
    </w:p>
    <w:p w14:paraId="537C7A97" w14:textId="77777777" w:rsidR="004F69D6" w:rsidRDefault="004F69D6" w:rsidP="0021796F">
      <w:r>
        <w:t>— </w:t>
      </w:r>
      <w:r w:rsidR="00000000" w:rsidRPr="00033231">
        <w:t>Oui</w:t>
      </w:r>
      <w:r>
        <w:t xml:space="preserve"> ; </w:t>
      </w:r>
      <w:r w:rsidR="00000000" w:rsidRPr="00033231">
        <w:t>est-elle belle</w:t>
      </w:r>
      <w:r>
        <w:t> ?</w:t>
      </w:r>
    </w:p>
    <w:p w14:paraId="33875F40" w14:textId="77777777" w:rsidR="004F69D6" w:rsidRDefault="004F69D6" w:rsidP="0021796F">
      <w:r>
        <w:t>— </w:t>
      </w:r>
      <w:r w:rsidR="00000000" w:rsidRPr="00033231">
        <w:t>Charmante</w:t>
      </w:r>
      <w:r>
        <w:t xml:space="preserve">. </w:t>
      </w:r>
      <w:r w:rsidR="00000000" w:rsidRPr="00033231">
        <w:t>Préparez le café</w:t>
      </w:r>
      <w:r>
        <w:t xml:space="preserve"> ; </w:t>
      </w:r>
      <w:r w:rsidR="00000000" w:rsidRPr="00033231">
        <w:t>je vais finir de couper cette manche pour vous</w:t>
      </w:r>
      <w:r>
        <w:t xml:space="preserve">, </w:t>
      </w:r>
      <w:r w:rsidR="00000000" w:rsidRPr="00033231">
        <w:t>et je vous donnerai quelques garnitures</w:t>
      </w:r>
      <w:r>
        <w:t xml:space="preserve">. </w:t>
      </w:r>
      <w:r w:rsidR="00000000" w:rsidRPr="00033231">
        <w:t>J</w:t>
      </w:r>
      <w:r>
        <w:t>’</w:t>
      </w:r>
      <w:r w:rsidR="00000000" w:rsidRPr="00033231">
        <w:t>ai du ruban de satin d</w:t>
      </w:r>
      <w:r>
        <w:t>’</w:t>
      </w:r>
      <w:r w:rsidR="00000000" w:rsidRPr="00033231">
        <w:t>une couleur parfaitement assortie</w:t>
      </w:r>
      <w:r>
        <w:t>.</w:t>
      </w:r>
    </w:p>
    <w:p w14:paraId="0ED16360" w14:textId="77777777" w:rsidR="004F69D6" w:rsidRDefault="004F69D6" w:rsidP="0021796F">
      <w:r>
        <w:t>— </w:t>
      </w:r>
      <w:r w:rsidR="00000000" w:rsidRPr="00033231">
        <w:t>Vous êtes bien aimable</w:t>
      </w:r>
      <w:r>
        <w:t xml:space="preserve">, </w:t>
      </w:r>
      <w:r w:rsidR="00000000" w:rsidRPr="00033231">
        <w:t>miss</w:t>
      </w:r>
      <w:r>
        <w:t>.</w:t>
      </w:r>
    </w:p>
    <w:p w14:paraId="0F6AFF18" w14:textId="77777777" w:rsidR="004F69D6" w:rsidRDefault="004F69D6" w:rsidP="0021796F">
      <w:r>
        <w:t>— </w:t>
      </w:r>
      <w:r w:rsidR="00000000" w:rsidRPr="00033231">
        <w:t>Dépêchez-vous</w:t>
      </w:r>
      <w:r>
        <w:t xml:space="preserve"> ; </w:t>
      </w:r>
      <w:r w:rsidR="00000000" w:rsidRPr="00033231">
        <w:t>mais d</w:t>
      </w:r>
      <w:r>
        <w:t>’</w:t>
      </w:r>
      <w:r w:rsidR="00000000" w:rsidRPr="00033231">
        <w:t>abord mettez les souliers de v</w:t>
      </w:r>
      <w:r w:rsidR="00000000" w:rsidRPr="00033231">
        <w:t>o</w:t>
      </w:r>
      <w:r w:rsidR="00000000" w:rsidRPr="00033231">
        <w:t>tre maître près du foyer</w:t>
      </w:r>
      <w:r>
        <w:t xml:space="preserve"> ; </w:t>
      </w:r>
      <w:r w:rsidR="00000000" w:rsidRPr="00033231">
        <w:t>il ôtera ses bottes en arrivant</w:t>
      </w:r>
      <w:r>
        <w:t xml:space="preserve">. </w:t>
      </w:r>
      <w:r w:rsidR="00000000" w:rsidRPr="00033231">
        <w:t>Je l</w:t>
      </w:r>
      <w:r>
        <w:t>’</w:t>
      </w:r>
      <w:r w:rsidR="00000000" w:rsidRPr="00033231">
        <w:t>entends</w:t>
      </w:r>
      <w:r>
        <w:t xml:space="preserve">, </w:t>
      </w:r>
      <w:r w:rsidR="00000000" w:rsidRPr="00033231">
        <w:t>il vient</w:t>
      </w:r>
      <w:r>
        <w:t>.</w:t>
      </w:r>
    </w:p>
    <w:p w14:paraId="3633DB56" w14:textId="77777777" w:rsidR="004F69D6" w:rsidRDefault="004F69D6" w:rsidP="0021796F">
      <w:r>
        <w:t>— </w:t>
      </w:r>
      <w:r w:rsidR="00000000" w:rsidRPr="00033231">
        <w:t>Miss</w:t>
      </w:r>
      <w:r>
        <w:t xml:space="preserve">, </w:t>
      </w:r>
      <w:r w:rsidR="00000000" w:rsidRPr="00033231">
        <w:t>vous coupez l</w:t>
      </w:r>
      <w:r>
        <w:t>’</w:t>
      </w:r>
      <w:r w:rsidR="00000000" w:rsidRPr="00033231">
        <w:t>étoffe de travers</w:t>
      </w:r>
      <w:r>
        <w:t> !</w:t>
      </w:r>
    </w:p>
    <w:p w14:paraId="7E7B5352" w14:textId="16C8F38B" w:rsidR="00000000" w:rsidRPr="00033231" w:rsidRDefault="004F69D6" w:rsidP="0021796F">
      <w:r>
        <w:lastRenderedPageBreak/>
        <w:t>— </w:t>
      </w:r>
      <w:r w:rsidR="00000000" w:rsidRPr="00033231">
        <w:t>C</w:t>
      </w:r>
      <w:r>
        <w:t>’</w:t>
      </w:r>
      <w:r w:rsidR="00000000" w:rsidRPr="00033231">
        <w:t>est vrai</w:t>
      </w:r>
      <w:r>
        <w:t xml:space="preserve"> ; </w:t>
      </w:r>
      <w:r w:rsidR="00000000" w:rsidRPr="00033231">
        <w:t>mais ce n</w:t>
      </w:r>
      <w:r>
        <w:t>’</w:t>
      </w:r>
      <w:r w:rsidR="00000000" w:rsidRPr="00033231">
        <w:t>est qu</w:t>
      </w:r>
      <w:r>
        <w:t>’</w:t>
      </w:r>
      <w:r w:rsidR="00000000" w:rsidRPr="00033231">
        <w:t>un petit morceau</w:t>
      </w:r>
      <w:r>
        <w:t xml:space="preserve"> ; </w:t>
      </w:r>
      <w:r w:rsidR="00000000" w:rsidRPr="00033231">
        <w:t>il n</w:t>
      </w:r>
      <w:r>
        <w:t>’</w:t>
      </w:r>
      <w:r w:rsidR="00000000" w:rsidRPr="00033231">
        <w:t>y a pas de mal</w:t>
      </w:r>
      <w:r>
        <w:t>. »</w:t>
      </w:r>
    </w:p>
    <w:p w14:paraId="00792357" w14:textId="1534BB7A" w:rsidR="004F69D6" w:rsidRDefault="00000000" w:rsidP="0021796F">
      <w:r w:rsidRPr="00033231">
        <w:t>La porte de la cuisine s</w:t>
      </w:r>
      <w:r w:rsidR="004F69D6">
        <w:t>’</w:t>
      </w:r>
      <w:r w:rsidRPr="00033231">
        <w:t>ouvrit</w:t>
      </w:r>
      <w:r w:rsidR="004F69D6">
        <w:t> ; M. </w:t>
      </w:r>
      <w:r w:rsidRPr="00033231">
        <w:t>Moore entra</w:t>
      </w:r>
      <w:r w:rsidR="004F69D6">
        <w:t xml:space="preserve">, </w:t>
      </w:r>
      <w:r w:rsidRPr="00033231">
        <w:t>mouillé et transi</w:t>
      </w:r>
      <w:r w:rsidR="004F69D6">
        <w:t xml:space="preserve">. </w:t>
      </w:r>
      <w:r w:rsidRPr="00033231">
        <w:t>Caroline leva un instant la tête de dessus son travail</w:t>
      </w:r>
      <w:r w:rsidR="004F69D6">
        <w:t xml:space="preserve">, </w:t>
      </w:r>
      <w:r w:rsidRPr="00033231">
        <w:t>mais elle la baissa aussitôt</w:t>
      </w:r>
      <w:r w:rsidR="004F69D6">
        <w:t xml:space="preserve">. </w:t>
      </w:r>
      <w:r w:rsidRPr="00033231">
        <w:t>Penchée sur la robe de Sarah</w:t>
      </w:r>
      <w:r w:rsidR="004F69D6">
        <w:t xml:space="preserve">, </w:t>
      </w:r>
      <w:r w:rsidRPr="00033231">
        <w:t>sa f</w:t>
      </w:r>
      <w:r w:rsidRPr="00033231">
        <w:t>i</w:t>
      </w:r>
      <w:r w:rsidRPr="00033231">
        <w:t>gure était cachée</w:t>
      </w:r>
      <w:r w:rsidR="004F69D6">
        <w:t xml:space="preserve">. </w:t>
      </w:r>
      <w:r w:rsidRPr="00033231">
        <w:t>Elle essaya</w:t>
      </w:r>
      <w:r w:rsidR="004F69D6">
        <w:t xml:space="preserve">, </w:t>
      </w:r>
      <w:r w:rsidRPr="00033231">
        <w:t>mais inutilement</w:t>
      </w:r>
      <w:r w:rsidR="004F69D6">
        <w:t xml:space="preserve">, </w:t>
      </w:r>
      <w:r w:rsidRPr="00033231">
        <w:t>de voiler l</w:t>
      </w:r>
      <w:r w:rsidR="004F69D6">
        <w:t>’</w:t>
      </w:r>
      <w:r w:rsidRPr="00033231">
        <w:t>expression de ses traits</w:t>
      </w:r>
      <w:r w:rsidR="004F69D6">
        <w:t xml:space="preserve"> ; </w:t>
      </w:r>
      <w:r w:rsidRPr="00033231">
        <w:t xml:space="preserve">quand elle rencontra le regard de </w:t>
      </w:r>
      <w:r w:rsidR="004F69D6">
        <w:t>M. </w:t>
      </w:r>
      <w:r w:rsidRPr="00033231">
        <w:t>Moore</w:t>
      </w:r>
      <w:r w:rsidR="004F69D6">
        <w:t xml:space="preserve">, </w:t>
      </w:r>
      <w:r w:rsidRPr="00033231">
        <w:t>elle était rayonnante</w:t>
      </w:r>
      <w:r w:rsidR="004F69D6">
        <w:t>.</w:t>
      </w:r>
    </w:p>
    <w:p w14:paraId="3237069C" w14:textId="77777777" w:rsidR="004F69D6" w:rsidRDefault="004F69D6" w:rsidP="0021796F">
      <w:r>
        <w:t>« </w:t>
      </w:r>
      <w:r w:rsidR="00000000" w:rsidRPr="00033231">
        <w:t>Nous ne vous attendions plus</w:t>
      </w:r>
      <w:r>
        <w:t xml:space="preserve"> ; </w:t>
      </w:r>
      <w:r w:rsidR="00000000" w:rsidRPr="00033231">
        <w:t>ils assuraient que vous ne viendriez pas</w:t>
      </w:r>
      <w:r>
        <w:t>.</w:t>
      </w:r>
    </w:p>
    <w:p w14:paraId="5F19D4AA" w14:textId="77777777" w:rsidR="004F69D6" w:rsidRDefault="004F69D6" w:rsidP="0021796F">
      <w:r>
        <w:t>— </w:t>
      </w:r>
      <w:r w:rsidR="00000000" w:rsidRPr="00033231">
        <w:t>Mais j</w:t>
      </w:r>
      <w:r>
        <w:t>’</w:t>
      </w:r>
      <w:r w:rsidR="00000000" w:rsidRPr="00033231">
        <w:t>avais promis de revenir de bonne heure</w:t>
      </w:r>
      <w:r>
        <w:t xml:space="preserve">. </w:t>
      </w:r>
      <w:r w:rsidR="00000000" w:rsidRPr="00033231">
        <w:t>Vous m</w:t>
      </w:r>
      <w:r>
        <w:t>’</w:t>
      </w:r>
      <w:r w:rsidR="00000000" w:rsidRPr="00033231">
        <w:t>attendiez</w:t>
      </w:r>
      <w:r>
        <w:t xml:space="preserve">, </w:t>
      </w:r>
      <w:r w:rsidR="00000000" w:rsidRPr="00033231">
        <w:t>vous</w:t>
      </w:r>
      <w:r>
        <w:t xml:space="preserve">, </w:t>
      </w:r>
      <w:r w:rsidR="00000000" w:rsidRPr="00033231">
        <w:t>je suppose</w:t>
      </w:r>
      <w:r>
        <w:t> ?</w:t>
      </w:r>
    </w:p>
    <w:p w14:paraId="141B9881" w14:textId="77777777" w:rsidR="004F69D6" w:rsidRDefault="004F69D6" w:rsidP="0021796F">
      <w:r>
        <w:t>— </w:t>
      </w:r>
      <w:r w:rsidR="00000000" w:rsidRPr="00033231">
        <w:t>Non</w:t>
      </w:r>
      <w:r>
        <w:t xml:space="preserve">, </w:t>
      </w:r>
      <w:r w:rsidR="00000000" w:rsidRPr="00033231">
        <w:t>Robert</w:t>
      </w:r>
      <w:r>
        <w:t xml:space="preserve"> ; </w:t>
      </w:r>
      <w:r w:rsidR="00000000" w:rsidRPr="00033231">
        <w:t>je n</w:t>
      </w:r>
      <w:r>
        <w:t>’</w:t>
      </w:r>
      <w:r w:rsidR="00000000" w:rsidRPr="00033231">
        <w:t>osais espérer que vous reviendriez par une pluie semblable</w:t>
      </w:r>
      <w:r>
        <w:t xml:space="preserve">. </w:t>
      </w:r>
      <w:r w:rsidR="00000000" w:rsidRPr="00033231">
        <w:t>Mais vous êtes mouillé</w:t>
      </w:r>
      <w:r>
        <w:t xml:space="preserve"> ; </w:t>
      </w:r>
      <w:r w:rsidR="00000000" w:rsidRPr="00033231">
        <w:t>changez tous vos vêtements</w:t>
      </w:r>
      <w:r>
        <w:t xml:space="preserve">. </w:t>
      </w:r>
      <w:r w:rsidR="00000000" w:rsidRPr="00033231">
        <w:t>Si vous preniez froid</w:t>
      </w:r>
      <w:r>
        <w:t xml:space="preserve">, </w:t>
      </w:r>
      <w:r w:rsidR="00000000" w:rsidRPr="00033231">
        <w:t>je</w:t>
      </w:r>
      <w:r>
        <w:t xml:space="preserve">… </w:t>
      </w:r>
      <w:r w:rsidR="00000000" w:rsidRPr="00033231">
        <w:t>nous nous blâmerions ju</w:t>
      </w:r>
      <w:r w:rsidR="00000000" w:rsidRPr="00033231">
        <w:t>s</w:t>
      </w:r>
      <w:r w:rsidR="00000000" w:rsidRPr="00033231">
        <w:t>qu</w:t>
      </w:r>
      <w:r>
        <w:t>’</w:t>
      </w:r>
      <w:r w:rsidR="00000000" w:rsidRPr="00033231">
        <w:t>à un certain point</w:t>
      </w:r>
      <w:r>
        <w:t>…</w:t>
      </w:r>
    </w:p>
    <w:p w14:paraId="6666713A" w14:textId="7D006B26" w:rsidR="00000000" w:rsidRPr="00033231" w:rsidRDefault="004F69D6" w:rsidP="0021796F">
      <w:r>
        <w:t>— </w:t>
      </w:r>
      <w:r w:rsidR="00000000" w:rsidRPr="00033231">
        <w:t>Je ne suis pas mouillé complètement</w:t>
      </w:r>
      <w:r>
        <w:t xml:space="preserve"> ; </w:t>
      </w:r>
      <w:r w:rsidR="00000000" w:rsidRPr="00033231">
        <w:t>mes vêtements sont imperméables</w:t>
      </w:r>
      <w:r>
        <w:t xml:space="preserve">. </w:t>
      </w:r>
      <w:r w:rsidR="00000000" w:rsidRPr="00033231">
        <w:t>Des souliers secs sont tout ce qu</w:t>
      </w:r>
      <w:r>
        <w:t>’</w:t>
      </w:r>
      <w:r w:rsidR="00000000" w:rsidRPr="00033231">
        <w:t>il me faut</w:t>
      </w:r>
      <w:r>
        <w:t xml:space="preserve">. </w:t>
      </w:r>
      <w:r w:rsidR="00000000" w:rsidRPr="00033231">
        <w:t>Il fait bon voir le feu</w:t>
      </w:r>
      <w:r>
        <w:t xml:space="preserve">, </w:t>
      </w:r>
      <w:r w:rsidR="00000000" w:rsidRPr="00033231">
        <w:t>lorsqu</w:t>
      </w:r>
      <w:r>
        <w:t>’</w:t>
      </w:r>
      <w:r w:rsidR="00000000" w:rsidRPr="00033231">
        <w:t>on vient d</w:t>
      </w:r>
      <w:r>
        <w:t>’</w:t>
      </w:r>
      <w:r w:rsidR="00000000" w:rsidRPr="00033231">
        <w:t>affronter le vent glacé et la pluie pendant plusieurs milles</w:t>
      </w:r>
      <w:r>
        <w:t>. »</w:t>
      </w:r>
    </w:p>
    <w:p w14:paraId="478A1E62" w14:textId="77777777" w:rsidR="004F69D6" w:rsidRDefault="00000000" w:rsidP="0021796F">
      <w:r w:rsidRPr="00033231">
        <w:t>Il demeura debout devant la cheminée</w:t>
      </w:r>
      <w:r w:rsidR="004F69D6">
        <w:t xml:space="preserve">, </w:t>
      </w:r>
      <w:r w:rsidRPr="00033231">
        <w:t>auprès de Caroline</w:t>
      </w:r>
      <w:r w:rsidR="004F69D6">
        <w:t xml:space="preserve">. </w:t>
      </w:r>
      <w:r w:rsidRPr="00033231">
        <w:t>Les yeux tournés vers les ustensiles de cuivre qui luisaient sur un rayon au-dessus de lui</w:t>
      </w:r>
      <w:r w:rsidR="004F69D6">
        <w:t xml:space="preserve">, </w:t>
      </w:r>
      <w:r w:rsidRPr="00033231">
        <w:t>il jouissait de la bienfaisante chaleur du foyer</w:t>
      </w:r>
      <w:r w:rsidR="004F69D6">
        <w:t xml:space="preserve">. </w:t>
      </w:r>
      <w:r w:rsidRPr="00033231">
        <w:t>Son regard</w:t>
      </w:r>
      <w:r w:rsidR="004F69D6">
        <w:t xml:space="preserve">, </w:t>
      </w:r>
      <w:r w:rsidRPr="00033231">
        <w:t>venant à se baisser</w:t>
      </w:r>
      <w:r w:rsidR="004F69D6">
        <w:t xml:space="preserve">, </w:t>
      </w:r>
      <w:r w:rsidRPr="00033231">
        <w:t>tomba sur un visage souriant</w:t>
      </w:r>
      <w:r w:rsidR="004F69D6">
        <w:t xml:space="preserve">, </w:t>
      </w:r>
      <w:r w:rsidRPr="00033231">
        <w:t>heureux</w:t>
      </w:r>
      <w:r w:rsidR="004F69D6">
        <w:t xml:space="preserve">, </w:t>
      </w:r>
      <w:r w:rsidRPr="00033231">
        <w:t>encadré de boucles soyeuses et éclairé par des yeux charmants</w:t>
      </w:r>
      <w:r w:rsidR="004F69D6">
        <w:t xml:space="preserve">. </w:t>
      </w:r>
      <w:r w:rsidRPr="00033231">
        <w:t>Sarah avait porté le thé au parloir</w:t>
      </w:r>
      <w:r w:rsidR="004F69D6">
        <w:t xml:space="preserve">, </w:t>
      </w:r>
      <w:r w:rsidRPr="00033231">
        <w:t>où la r</w:t>
      </w:r>
      <w:r w:rsidRPr="00033231">
        <w:t>e</w:t>
      </w:r>
      <w:r w:rsidRPr="00033231">
        <w:t>tenait une mercuriale de sa maîtresse</w:t>
      </w:r>
      <w:r w:rsidR="004F69D6">
        <w:t xml:space="preserve">. </w:t>
      </w:r>
      <w:r w:rsidRPr="00033231">
        <w:t>Moore posa un moment sa main sur l</w:t>
      </w:r>
      <w:r w:rsidR="004F69D6">
        <w:t>’</w:t>
      </w:r>
      <w:r w:rsidRPr="00033231">
        <w:t>épaule de sa cousine</w:t>
      </w:r>
      <w:r w:rsidR="004F69D6">
        <w:t xml:space="preserve">, </w:t>
      </w:r>
      <w:r w:rsidRPr="00033231">
        <w:t>se pencha et déposa un ba</w:t>
      </w:r>
      <w:r w:rsidRPr="00033231">
        <w:t>i</w:t>
      </w:r>
      <w:r w:rsidRPr="00033231">
        <w:t>ser sur son front</w:t>
      </w:r>
      <w:r w:rsidR="004F69D6">
        <w:t>.</w:t>
      </w:r>
    </w:p>
    <w:p w14:paraId="0D8E0770" w14:textId="77777777" w:rsidR="004F69D6" w:rsidRDefault="004F69D6" w:rsidP="0021796F">
      <w:r>
        <w:lastRenderedPageBreak/>
        <w:t>« </w:t>
      </w:r>
      <w:r w:rsidR="00000000" w:rsidRPr="00033231">
        <w:t>Oh</w:t>
      </w:r>
      <w:r>
        <w:t xml:space="preserve"> ! </w:t>
      </w:r>
      <w:r w:rsidR="00000000" w:rsidRPr="00033231">
        <w:t>dit-elle</w:t>
      </w:r>
      <w:r>
        <w:t xml:space="preserve">, </w:t>
      </w:r>
      <w:r w:rsidR="00000000" w:rsidRPr="00033231">
        <w:t>comme si ce baiser lui eût descellé les lèvres</w:t>
      </w:r>
      <w:r>
        <w:t xml:space="preserve">, </w:t>
      </w:r>
      <w:r w:rsidR="00000000" w:rsidRPr="00033231">
        <w:t>j</w:t>
      </w:r>
      <w:r>
        <w:t>’</w:t>
      </w:r>
      <w:r w:rsidR="00000000" w:rsidRPr="00033231">
        <w:t>étais malheureuse lorsque je pensais que vous ne viendriez pas</w:t>
      </w:r>
      <w:r>
        <w:t xml:space="preserve"> ; </w:t>
      </w:r>
      <w:r w:rsidR="00000000" w:rsidRPr="00033231">
        <w:t>maintenant je suis trop heureuse</w:t>
      </w:r>
      <w:r>
        <w:t xml:space="preserve">. </w:t>
      </w:r>
      <w:r w:rsidR="00000000" w:rsidRPr="00033231">
        <w:t>Êtes-vous heureux</w:t>
      </w:r>
      <w:r>
        <w:t xml:space="preserve">, </w:t>
      </w:r>
      <w:r w:rsidR="00000000" w:rsidRPr="00033231">
        <w:t>R</w:t>
      </w:r>
      <w:r w:rsidR="00000000" w:rsidRPr="00033231">
        <w:t>o</w:t>
      </w:r>
      <w:r w:rsidR="00000000" w:rsidRPr="00033231">
        <w:t>bert</w:t>
      </w:r>
      <w:r>
        <w:t> ?</w:t>
      </w:r>
    </w:p>
    <w:p w14:paraId="1152203B" w14:textId="77777777" w:rsidR="004F69D6" w:rsidRDefault="004F69D6" w:rsidP="0021796F">
      <w:r>
        <w:t>— </w:t>
      </w:r>
      <w:r w:rsidR="00000000" w:rsidRPr="00033231">
        <w:t>Je crois que je le suis</w:t>
      </w:r>
      <w:r>
        <w:t xml:space="preserve">, </w:t>
      </w:r>
      <w:r w:rsidR="00000000" w:rsidRPr="00033231">
        <w:t>ce soir</w:t>
      </w:r>
      <w:r>
        <w:t xml:space="preserve">, </w:t>
      </w:r>
      <w:r w:rsidR="00000000" w:rsidRPr="00033231">
        <w:t>du moins</w:t>
      </w:r>
      <w:r>
        <w:t>.</w:t>
      </w:r>
    </w:p>
    <w:p w14:paraId="3FA85DAC" w14:textId="77777777" w:rsidR="004F69D6" w:rsidRDefault="004F69D6" w:rsidP="0021796F">
      <w:r>
        <w:t>— </w:t>
      </w:r>
      <w:r w:rsidR="00000000" w:rsidRPr="00033231">
        <w:t>Êtes-vous bien sûr de n</w:t>
      </w:r>
      <w:r>
        <w:t>’</w:t>
      </w:r>
      <w:r w:rsidR="00000000" w:rsidRPr="00033231">
        <w:t>être pas tourmenté par vos m</w:t>
      </w:r>
      <w:r w:rsidR="00000000" w:rsidRPr="00033231">
        <w:t>é</w:t>
      </w:r>
      <w:r w:rsidR="00000000" w:rsidRPr="00033231">
        <w:t>tiers</w:t>
      </w:r>
      <w:r>
        <w:t xml:space="preserve">, </w:t>
      </w:r>
      <w:r w:rsidR="00000000" w:rsidRPr="00033231">
        <w:t>vos affaires</w:t>
      </w:r>
      <w:r>
        <w:t xml:space="preserve">, </w:t>
      </w:r>
      <w:r w:rsidR="00000000" w:rsidRPr="00033231">
        <w:t>la guerre</w:t>
      </w:r>
      <w:r>
        <w:t> ?</w:t>
      </w:r>
    </w:p>
    <w:p w14:paraId="5B93AB2A" w14:textId="77777777" w:rsidR="004F69D6" w:rsidRDefault="004F69D6" w:rsidP="0021796F">
      <w:r>
        <w:t>— </w:t>
      </w:r>
      <w:r w:rsidR="00000000" w:rsidRPr="00033231">
        <w:t>Pas maintenant</w:t>
      </w:r>
      <w:r>
        <w:t>.</w:t>
      </w:r>
    </w:p>
    <w:p w14:paraId="4AB3193E" w14:textId="77777777" w:rsidR="004F69D6" w:rsidRDefault="004F69D6" w:rsidP="0021796F">
      <w:r>
        <w:t>— </w:t>
      </w:r>
      <w:r w:rsidR="00000000" w:rsidRPr="00033231">
        <w:t xml:space="preserve">Ne trouvez-vous pas le cottage de </w:t>
      </w:r>
      <w:proofErr w:type="spellStart"/>
      <w:r w:rsidR="00000000" w:rsidRPr="00033231">
        <w:t>Hollow</w:t>
      </w:r>
      <w:proofErr w:type="spellEnd"/>
      <w:r w:rsidR="00000000" w:rsidRPr="00033231">
        <w:t xml:space="preserve"> trop petit pour vous</w:t>
      </w:r>
      <w:r>
        <w:t xml:space="preserve">, </w:t>
      </w:r>
      <w:r w:rsidR="00000000" w:rsidRPr="00033231">
        <w:t>mesquin</w:t>
      </w:r>
      <w:r>
        <w:t xml:space="preserve">, </w:t>
      </w:r>
      <w:r w:rsidR="00000000" w:rsidRPr="00033231">
        <w:t>triste</w:t>
      </w:r>
      <w:r>
        <w:t> ?</w:t>
      </w:r>
    </w:p>
    <w:p w14:paraId="4506FA22" w14:textId="77777777" w:rsidR="004F69D6" w:rsidRDefault="004F69D6" w:rsidP="0021796F">
      <w:r>
        <w:t>— </w:t>
      </w:r>
      <w:r w:rsidR="00000000" w:rsidRPr="00033231">
        <w:t>En ce moment</w:t>
      </w:r>
      <w:r>
        <w:t xml:space="preserve">, </w:t>
      </w:r>
      <w:r w:rsidR="00000000" w:rsidRPr="00033231">
        <w:t>non</w:t>
      </w:r>
      <w:r>
        <w:t>.</w:t>
      </w:r>
    </w:p>
    <w:p w14:paraId="7C3A9ED2" w14:textId="77777777" w:rsidR="004F69D6" w:rsidRDefault="004F69D6" w:rsidP="0021796F">
      <w:r>
        <w:t>— </w:t>
      </w:r>
      <w:r w:rsidR="00000000" w:rsidRPr="00033231">
        <w:t>Pourriez-vous affirmer que vous n</w:t>
      </w:r>
      <w:r>
        <w:t>’</w:t>
      </w:r>
      <w:r w:rsidR="00000000" w:rsidRPr="00033231">
        <w:t>avez pas le cœur aigri parce que les riches et les grands vous oublient</w:t>
      </w:r>
      <w:r>
        <w:t> ?</w:t>
      </w:r>
    </w:p>
    <w:p w14:paraId="440E98C3" w14:textId="77777777" w:rsidR="004F69D6" w:rsidRDefault="004F69D6" w:rsidP="0021796F">
      <w:r>
        <w:t>— </w:t>
      </w:r>
      <w:r w:rsidR="00000000" w:rsidRPr="00033231">
        <w:t>Trêve de questions</w:t>
      </w:r>
      <w:r>
        <w:t xml:space="preserve">. </w:t>
      </w:r>
      <w:r w:rsidR="00000000" w:rsidRPr="00033231">
        <w:t>Vous vous trompez si vous pensez que je recherche avec anxiété la faveur des riches et des grands</w:t>
      </w:r>
      <w:r>
        <w:t xml:space="preserve">. </w:t>
      </w:r>
      <w:r w:rsidR="00000000" w:rsidRPr="00033231">
        <w:t>Je désire seulement des moyens d</w:t>
      </w:r>
      <w:r>
        <w:t>’</w:t>
      </w:r>
      <w:r w:rsidR="00000000" w:rsidRPr="00033231">
        <w:t>existence</w:t>
      </w:r>
      <w:r>
        <w:t xml:space="preserve">, </w:t>
      </w:r>
      <w:r w:rsidR="00000000" w:rsidRPr="00033231">
        <w:t>une position</w:t>
      </w:r>
      <w:r>
        <w:t xml:space="preserve">, </w:t>
      </w:r>
      <w:r w:rsidR="00000000" w:rsidRPr="00033231">
        <w:t>une carrière</w:t>
      </w:r>
      <w:r>
        <w:t>.</w:t>
      </w:r>
    </w:p>
    <w:p w14:paraId="572D36D8" w14:textId="77777777" w:rsidR="004F69D6" w:rsidRDefault="004F69D6" w:rsidP="0021796F">
      <w:r>
        <w:t>— </w:t>
      </w:r>
      <w:r w:rsidR="00000000" w:rsidRPr="00033231">
        <w:t>Que votre propre talent et votre bonté ne peuvent ma</w:t>
      </w:r>
      <w:r w:rsidR="00000000" w:rsidRPr="00033231">
        <w:t>n</w:t>
      </w:r>
      <w:r w:rsidR="00000000" w:rsidRPr="00033231">
        <w:t>quer de vous gagner</w:t>
      </w:r>
      <w:r>
        <w:t xml:space="preserve">. </w:t>
      </w:r>
      <w:r w:rsidR="00000000" w:rsidRPr="00033231">
        <w:t>Vous êtes né pour être grand</w:t>
      </w:r>
      <w:r>
        <w:t xml:space="preserve">, </w:t>
      </w:r>
      <w:r w:rsidR="00000000" w:rsidRPr="00033231">
        <w:t>vous serez grand</w:t>
      </w:r>
      <w:r>
        <w:t> !</w:t>
      </w:r>
    </w:p>
    <w:p w14:paraId="521039E2" w14:textId="77777777" w:rsidR="004F69D6" w:rsidRDefault="004F69D6" w:rsidP="0021796F">
      <w:r>
        <w:t>— </w:t>
      </w:r>
      <w:r w:rsidR="00000000" w:rsidRPr="00033231">
        <w:t>Si vous parlez du fond de votre cœur</w:t>
      </w:r>
      <w:r>
        <w:t xml:space="preserve">, </w:t>
      </w:r>
      <w:r w:rsidR="00000000" w:rsidRPr="00033231">
        <w:t>j</w:t>
      </w:r>
      <w:r>
        <w:t>’</w:t>
      </w:r>
      <w:r w:rsidR="00000000" w:rsidRPr="00033231">
        <w:t>aimerais à savoir quelle recette vous me conseilleriez d</w:t>
      </w:r>
      <w:r>
        <w:t>’</w:t>
      </w:r>
      <w:r w:rsidR="00000000" w:rsidRPr="00033231">
        <w:t>employer pour acquérir cette grandeur</w:t>
      </w:r>
      <w:r>
        <w:t xml:space="preserve">. </w:t>
      </w:r>
      <w:r w:rsidR="00000000" w:rsidRPr="00033231">
        <w:t>Mais je la connais</w:t>
      </w:r>
      <w:r>
        <w:t xml:space="preserve">, </w:t>
      </w:r>
      <w:r w:rsidR="00000000" w:rsidRPr="00033231">
        <w:t>mieux que vous ne la connaissez vous-même</w:t>
      </w:r>
      <w:r>
        <w:t xml:space="preserve">. </w:t>
      </w:r>
      <w:r w:rsidR="00000000" w:rsidRPr="00033231">
        <w:t>Serait-elle efficace</w:t>
      </w:r>
      <w:r>
        <w:t xml:space="preserve"> ? </w:t>
      </w:r>
      <w:r w:rsidR="00000000" w:rsidRPr="00033231">
        <w:t>réussirait-elle</w:t>
      </w:r>
      <w:r>
        <w:t xml:space="preserve"> ? </w:t>
      </w:r>
      <w:r w:rsidR="00000000" w:rsidRPr="00033231">
        <w:t>Oui</w:t>
      </w:r>
      <w:r>
        <w:t xml:space="preserve"> ! </w:t>
      </w:r>
      <w:r w:rsidR="00000000" w:rsidRPr="00033231">
        <w:t>pauvreté</w:t>
      </w:r>
      <w:r>
        <w:t xml:space="preserve">, </w:t>
      </w:r>
      <w:r w:rsidR="00000000" w:rsidRPr="00033231">
        <w:t>misère</w:t>
      </w:r>
      <w:r>
        <w:t xml:space="preserve">, </w:t>
      </w:r>
      <w:r w:rsidR="00000000" w:rsidRPr="00033231">
        <w:t>banqueroute</w:t>
      </w:r>
      <w:r>
        <w:t xml:space="preserve">. </w:t>
      </w:r>
      <w:r w:rsidR="00000000" w:rsidRPr="00033231">
        <w:t>Oh</w:t>
      </w:r>
      <w:r>
        <w:t xml:space="preserve"> ! </w:t>
      </w:r>
      <w:r w:rsidR="00000000" w:rsidRPr="00033231">
        <w:t>la vie n</w:t>
      </w:r>
      <w:r>
        <w:t>’</w:t>
      </w:r>
      <w:r w:rsidR="00000000" w:rsidRPr="00033231">
        <w:t>est pas ce que vous pensez</w:t>
      </w:r>
      <w:r>
        <w:t xml:space="preserve">, </w:t>
      </w:r>
      <w:r w:rsidR="00000000" w:rsidRPr="00033231">
        <w:t>Lina</w:t>
      </w:r>
      <w:r>
        <w:t>.</w:t>
      </w:r>
    </w:p>
    <w:p w14:paraId="5A5EA8A3" w14:textId="77777777" w:rsidR="004F69D6" w:rsidRDefault="004F69D6" w:rsidP="0021796F">
      <w:r>
        <w:t>— </w:t>
      </w:r>
      <w:r w:rsidR="00000000" w:rsidRPr="00033231">
        <w:t>Mais vous êtes ce que je pense</w:t>
      </w:r>
      <w:r>
        <w:t xml:space="preserve">, </w:t>
      </w:r>
      <w:r w:rsidR="00000000" w:rsidRPr="00033231">
        <w:t>vous</w:t>
      </w:r>
      <w:r>
        <w:t> ?</w:t>
      </w:r>
    </w:p>
    <w:p w14:paraId="2D91E85D" w14:textId="77777777" w:rsidR="004F69D6" w:rsidRDefault="004F69D6" w:rsidP="0021796F">
      <w:r>
        <w:lastRenderedPageBreak/>
        <w:t>— </w:t>
      </w:r>
      <w:r w:rsidR="00000000" w:rsidRPr="00033231">
        <w:t>Non</w:t>
      </w:r>
      <w:r>
        <w:t>.</w:t>
      </w:r>
    </w:p>
    <w:p w14:paraId="04620640" w14:textId="77777777" w:rsidR="004F69D6" w:rsidRDefault="004F69D6" w:rsidP="0021796F">
      <w:r>
        <w:t>— </w:t>
      </w:r>
      <w:r w:rsidR="00000000" w:rsidRPr="00033231">
        <w:t>Vous êtes meilleur</w:t>
      </w:r>
      <w:r>
        <w:t xml:space="preserve">, </w:t>
      </w:r>
      <w:r w:rsidR="00000000" w:rsidRPr="00033231">
        <w:t>alors</w:t>
      </w:r>
      <w:r>
        <w:t> ?</w:t>
      </w:r>
    </w:p>
    <w:p w14:paraId="0B8DFEA4" w14:textId="77777777" w:rsidR="004F69D6" w:rsidRDefault="004F69D6" w:rsidP="0021796F">
      <w:r>
        <w:t>— </w:t>
      </w:r>
      <w:r w:rsidR="00000000" w:rsidRPr="00033231">
        <w:t>Bien pire</w:t>
      </w:r>
      <w:r>
        <w:t>.</w:t>
      </w:r>
    </w:p>
    <w:p w14:paraId="6A2E97DC" w14:textId="77777777" w:rsidR="004F69D6" w:rsidRDefault="004F69D6" w:rsidP="0021796F">
      <w:r>
        <w:t>— </w:t>
      </w:r>
      <w:r w:rsidR="00000000" w:rsidRPr="00033231">
        <w:t>Non</w:t>
      </w:r>
      <w:r>
        <w:t xml:space="preserve">, </w:t>
      </w:r>
      <w:r w:rsidR="00000000" w:rsidRPr="00033231">
        <w:t>bien meilleur</w:t>
      </w:r>
      <w:r>
        <w:t xml:space="preserve">. </w:t>
      </w:r>
      <w:r w:rsidR="00000000" w:rsidRPr="00033231">
        <w:t>Je sais que vous êtes bon</w:t>
      </w:r>
      <w:r>
        <w:t>.</w:t>
      </w:r>
    </w:p>
    <w:p w14:paraId="357FBF87" w14:textId="77777777" w:rsidR="004F69D6" w:rsidRDefault="004F69D6" w:rsidP="0021796F">
      <w:r>
        <w:t>— </w:t>
      </w:r>
      <w:r w:rsidR="00000000" w:rsidRPr="00033231">
        <w:t>Comment le savez-vous</w:t>
      </w:r>
      <w:r>
        <w:t> ?</w:t>
      </w:r>
    </w:p>
    <w:p w14:paraId="328EDE5C" w14:textId="77777777" w:rsidR="004F69D6" w:rsidRDefault="004F69D6" w:rsidP="0021796F">
      <w:r>
        <w:t>— </w:t>
      </w:r>
      <w:r w:rsidR="00000000" w:rsidRPr="00033231">
        <w:t>Vous le paraissez</w:t>
      </w:r>
      <w:r>
        <w:t xml:space="preserve">, </w:t>
      </w:r>
      <w:r w:rsidR="00000000" w:rsidRPr="00033231">
        <w:t>et je sens que vous l</w:t>
      </w:r>
      <w:r>
        <w:t>’</w:t>
      </w:r>
      <w:r w:rsidR="00000000" w:rsidRPr="00033231">
        <w:t>êtes</w:t>
      </w:r>
      <w:r>
        <w:t>.</w:t>
      </w:r>
    </w:p>
    <w:p w14:paraId="342B41FB" w14:textId="77777777" w:rsidR="004F69D6" w:rsidRDefault="004F69D6" w:rsidP="0021796F">
      <w:r>
        <w:t>— </w:t>
      </w:r>
      <w:r w:rsidR="00000000" w:rsidRPr="00033231">
        <w:t>Où le sentez-vous</w:t>
      </w:r>
      <w:r>
        <w:t> ?</w:t>
      </w:r>
    </w:p>
    <w:p w14:paraId="5F297E77" w14:textId="77777777" w:rsidR="004F69D6" w:rsidRDefault="004F69D6" w:rsidP="0021796F">
      <w:r>
        <w:t>— </w:t>
      </w:r>
      <w:r w:rsidR="00000000" w:rsidRPr="00033231">
        <w:t>Dans mon cœur</w:t>
      </w:r>
      <w:r>
        <w:t>.</w:t>
      </w:r>
    </w:p>
    <w:p w14:paraId="60EB2CA3" w14:textId="77777777" w:rsidR="004F69D6" w:rsidRDefault="004F69D6" w:rsidP="0021796F">
      <w:r>
        <w:t>— </w:t>
      </w:r>
      <w:r w:rsidR="00000000" w:rsidRPr="00033231">
        <w:t>Ah</w:t>
      </w:r>
      <w:r>
        <w:t xml:space="preserve"> ! </w:t>
      </w:r>
      <w:r w:rsidR="00000000" w:rsidRPr="00033231">
        <w:t>vous me jugez avec votre cœur</w:t>
      </w:r>
      <w:r>
        <w:t xml:space="preserve">, </w:t>
      </w:r>
      <w:r w:rsidR="00000000" w:rsidRPr="00033231">
        <w:t>Lina</w:t>
      </w:r>
      <w:r>
        <w:t xml:space="preserve"> ; </w:t>
      </w:r>
      <w:r w:rsidR="00000000" w:rsidRPr="00033231">
        <w:t>vous devriez me juger avec votre tête</w:t>
      </w:r>
      <w:r>
        <w:t>.</w:t>
      </w:r>
    </w:p>
    <w:p w14:paraId="24CBD114" w14:textId="55E5834E" w:rsidR="00000000" w:rsidRPr="00033231" w:rsidRDefault="004F69D6" w:rsidP="0021796F">
      <w:r>
        <w:t>— </w:t>
      </w:r>
      <w:r w:rsidR="00000000" w:rsidRPr="00033231">
        <w:t>Je le fais</w:t>
      </w:r>
      <w:r>
        <w:t xml:space="preserve">, </w:t>
      </w:r>
      <w:r w:rsidR="00000000" w:rsidRPr="00033231">
        <w:t>et je suis fière de vous</w:t>
      </w:r>
      <w:r>
        <w:t xml:space="preserve">. </w:t>
      </w:r>
      <w:r w:rsidR="00000000" w:rsidRPr="00033231">
        <w:t>Robert</w:t>
      </w:r>
      <w:r>
        <w:t xml:space="preserve">, </w:t>
      </w:r>
      <w:r w:rsidR="00000000" w:rsidRPr="00033231">
        <w:t>vous ne pouvez imaginer quelles sont mes pensées à votre égard</w:t>
      </w:r>
      <w:r>
        <w:t>. »</w:t>
      </w:r>
    </w:p>
    <w:p w14:paraId="0F981B7B" w14:textId="77777777" w:rsidR="004F69D6" w:rsidRDefault="00000000" w:rsidP="0021796F">
      <w:r w:rsidRPr="00033231">
        <w:t>La sombre figure de Moore changea de couleur</w:t>
      </w:r>
      <w:r w:rsidR="004F69D6">
        <w:t xml:space="preserve">. </w:t>
      </w:r>
      <w:r w:rsidRPr="00033231">
        <w:t>Ses lèvres sourirent et cependant demeurèrent comprimées</w:t>
      </w:r>
      <w:r w:rsidR="004F69D6">
        <w:t xml:space="preserve"> ; </w:t>
      </w:r>
      <w:r w:rsidRPr="00033231">
        <w:t>la joie brillait dans ses yeux</w:t>
      </w:r>
      <w:r w:rsidR="004F69D6">
        <w:t xml:space="preserve">, </w:t>
      </w:r>
      <w:r w:rsidRPr="00033231">
        <w:t>quoiqu</w:t>
      </w:r>
      <w:r w:rsidR="004F69D6">
        <w:t>’</w:t>
      </w:r>
      <w:r w:rsidRPr="00033231">
        <w:t>il fronçât résolument le sourcil</w:t>
      </w:r>
      <w:r w:rsidR="004F69D6">
        <w:t>.</w:t>
      </w:r>
    </w:p>
    <w:p w14:paraId="44E436E4" w14:textId="77777777" w:rsidR="004F69D6" w:rsidRDefault="004F69D6" w:rsidP="0021796F">
      <w:r>
        <w:t>« </w:t>
      </w:r>
      <w:r w:rsidR="00000000" w:rsidRPr="00033231">
        <w:t>Ne me tenez pas en si grande estime</w:t>
      </w:r>
      <w:r>
        <w:t xml:space="preserve">, </w:t>
      </w:r>
      <w:r w:rsidR="00000000" w:rsidRPr="00033231">
        <w:t>Lina</w:t>
      </w:r>
      <w:r>
        <w:t xml:space="preserve">, </w:t>
      </w:r>
      <w:r w:rsidR="00000000" w:rsidRPr="00033231">
        <w:t>dit-il</w:t>
      </w:r>
      <w:r>
        <w:t xml:space="preserve">. </w:t>
      </w:r>
      <w:r w:rsidR="00000000" w:rsidRPr="00033231">
        <w:t>Les hommes</w:t>
      </w:r>
      <w:r>
        <w:t xml:space="preserve">, </w:t>
      </w:r>
      <w:r w:rsidR="00000000" w:rsidRPr="00033231">
        <w:t>en général</w:t>
      </w:r>
      <w:r>
        <w:t xml:space="preserve">, </w:t>
      </w:r>
      <w:r w:rsidR="00000000" w:rsidRPr="00033231">
        <w:t>sont une espèce d</w:t>
      </w:r>
      <w:r>
        <w:t>’</w:t>
      </w:r>
      <w:r w:rsidR="00000000" w:rsidRPr="00033231">
        <w:t>écume</w:t>
      </w:r>
      <w:r>
        <w:t xml:space="preserve">, </w:t>
      </w:r>
      <w:r w:rsidR="00000000" w:rsidRPr="00033231">
        <w:t>bien différents de tout ce dont vous vous faites une idée</w:t>
      </w:r>
      <w:r>
        <w:t xml:space="preserve"> ; </w:t>
      </w:r>
      <w:r w:rsidR="00000000" w:rsidRPr="00033231">
        <w:t>je n</w:t>
      </w:r>
      <w:r>
        <w:t>’</w:t>
      </w:r>
      <w:r w:rsidR="00000000" w:rsidRPr="00033231">
        <w:t>ai aucune préte</w:t>
      </w:r>
      <w:r w:rsidR="00000000" w:rsidRPr="00033231">
        <w:t>n</w:t>
      </w:r>
      <w:r w:rsidR="00000000" w:rsidRPr="00033231">
        <w:t>tion à être meilleur que mes semblables</w:t>
      </w:r>
      <w:r>
        <w:t>.</w:t>
      </w:r>
    </w:p>
    <w:p w14:paraId="5585AD45" w14:textId="77777777" w:rsidR="004F69D6" w:rsidRDefault="004F69D6" w:rsidP="0021796F">
      <w:r>
        <w:t>— </w:t>
      </w:r>
      <w:r w:rsidR="00000000" w:rsidRPr="00033231">
        <w:t>Si vous en aviez</w:t>
      </w:r>
      <w:r>
        <w:t xml:space="preserve">, </w:t>
      </w:r>
      <w:r w:rsidR="00000000" w:rsidRPr="00033231">
        <w:t>je ne vous estimerais pas autant</w:t>
      </w:r>
      <w:r>
        <w:t xml:space="preserve"> ; </w:t>
      </w:r>
      <w:r w:rsidR="00000000" w:rsidRPr="00033231">
        <w:t>c</w:t>
      </w:r>
      <w:r>
        <w:t>’</w:t>
      </w:r>
      <w:r w:rsidR="00000000" w:rsidRPr="00033231">
        <w:t>est parce que vous êtes modeste que j</w:t>
      </w:r>
      <w:r>
        <w:t>’</w:t>
      </w:r>
      <w:r w:rsidR="00000000" w:rsidRPr="00033231">
        <w:t>ai une telle confiance en votre mérite</w:t>
      </w:r>
      <w:r>
        <w:t>.</w:t>
      </w:r>
    </w:p>
    <w:p w14:paraId="511307CC" w14:textId="77777777" w:rsidR="004F69D6" w:rsidRDefault="004F69D6" w:rsidP="0021796F">
      <w:r>
        <w:t>— </w:t>
      </w:r>
      <w:r w:rsidR="00000000" w:rsidRPr="00033231">
        <w:t>Est-ce que vous voulez me flatter</w:t>
      </w:r>
      <w:r>
        <w:t xml:space="preserve"> ? </w:t>
      </w:r>
      <w:r w:rsidR="00000000" w:rsidRPr="00033231">
        <w:t>demanda-t-il en se tournant brusquement vers elle</w:t>
      </w:r>
      <w:r>
        <w:t xml:space="preserve">, </w:t>
      </w:r>
      <w:r w:rsidR="00000000" w:rsidRPr="00033231">
        <w:t>et scrutant son visage d</w:t>
      </w:r>
      <w:r>
        <w:t>’</w:t>
      </w:r>
      <w:r w:rsidR="00000000" w:rsidRPr="00033231">
        <w:t>un œil pénétrant</w:t>
      </w:r>
      <w:r>
        <w:t>.</w:t>
      </w:r>
    </w:p>
    <w:p w14:paraId="576ACBAA" w14:textId="77777777" w:rsidR="004F69D6" w:rsidRDefault="004F69D6" w:rsidP="0021796F">
      <w:r>
        <w:lastRenderedPageBreak/>
        <w:t>— </w:t>
      </w:r>
      <w:r w:rsidR="00000000" w:rsidRPr="00033231">
        <w:t>Non</w:t>
      </w:r>
      <w:r>
        <w:t>, »</w:t>
      </w:r>
      <w:r w:rsidR="00000000" w:rsidRPr="00033231">
        <w:rPr>
          <w:i/>
          <w:iCs/>
        </w:rPr>
        <w:t xml:space="preserve"> </w:t>
      </w:r>
      <w:r w:rsidR="00000000" w:rsidRPr="00033231">
        <w:t>dit-elle doucement</w:t>
      </w:r>
      <w:r>
        <w:t xml:space="preserve">, </w:t>
      </w:r>
      <w:r w:rsidR="00000000" w:rsidRPr="00033231">
        <w:t>riant de sa soudaine vivacité</w:t>
      </w:r>
      <w:r>
        <w:t xml:space="preserve">. </w:t>
      </w:r>
      <w:r w:rsidR="00000000" w:rsidRPr="00033231">
        <w:t>Elle ne crut pas nécessaire de repousser autrement l</w:t>
      </w:r>
      <w:r>
        <w:t>’</w:t>
      </w:r>
      <w:r w:rsidR="00000000" w:rsidRPr="00033231">
        <w:t>accusation</w:t>
      </w:r>
      <w:r>
        <w:t>.</w:t>
      </w:r>
    </w:p>
    <w:p w14:paraId="1C27FA92" w14:textId="77777777" w:rsidR="004F69D6" w:rsidRDefault="004F69D6" w:rsidP="0021796F">
      <w:r>
        <w:t>« </w:t>
      </w:r>
      <w:r w:rsidR="00000000" w:rsidRPr="00033231">
        <w:t>Peu vous importe que je pense que vous me flattez ou non</w:t>
      </w:r>
      <w:r>
        <w:t> ?</w:t>
      </w:r>
    </w:p>
    <w:p w14:paraId="3ED139CA" w14:textId="77777777" w:rsidR="004F69D6" w:rsidRDefault="004F69D6" w:rsidP="0021796F">
      <w:r>
        <w:t>— </w:t>
      </w:r>
      <w:r w:rsidR="00000000" w:rsidRPr="00033231">
        <w:t>Peu m</w:t>
      </w:r>
      <w:r>
        <w:t>’</w:t>
      </w:r>
      <w:r w:rsidR="00000000" w:rsidRPr="00033231">
        <w:t>importe</w:t>
      </w:r>
      <w:r>
        <w:t xml:space="preserve">, </w:t>
      </w:r>
      <w:r w:rsidR="00000000" w:rsidRPr="00033231">
        <w:t>en effet</w:t>
      </w:r>
      <w:r>
        <w:t>.</w:t>
      </w:r>
    </w:p>
    <w:p w14:paraId="2DCBE1E0" w14:textId="77777777" w:rsidR="004F69D6" w:rsidRDefault="004F69D6" w:rsidP="0021796F">
      <w:r>
        <w:t>— </w:t>
      </w:r>
      <w:r w:rsidR="00000000" w:rsidRPr="00033231">
        <w:t>Vous êtes sûre de vos propres intentions</w:t>
      </w:r>
      <w:r>
        <w:t> ?</w:t>
      </w:r>
    </w:p>
    <w:p w14:paraId="36F0A412" w14:textId="77777777" w:rsidR="004F69D6" w:rsidRDefault="004F69D6" w:rsidP="0021796F">
      <w:r>
        <w:t>— </w:t>
      </w:r>
      <w:r w:rsidR="00000000" w:rsidRPr="00033231">
        <w:t>Je le suppose</w:t>
      </w:r>
      <w:r>
        <w:t>.</w:t>
      </w:r>
    </w:p>
    <w:p w14:paraId="6288F4AC" w14:textId="77777777" w:rsidR="004F69D6" w:rsidRDefault="004F69D6" w:rsidP="0021796F">
      <w:r>
        <w:t>— </w:t>
      </w:r>
      <w:r w:rsidR="00000000" w:rsidRPr="00033231">
        <w:t>Quelles sont-elles</w:t>
      </w:r>
      <w:r>
        <w:t xml:space="preserve">, </w:t>
      </w:r>
      <w:r w:rsidR="00000000" w:rsidRPr="00033231">
        <w:t>Caroline</w:t>
      </w:r>
      <w:r>
        <w:t> ?</w:t>
      </w:r>
    </w:p>
    <w:p w14:paraId="3AE8C62D" w14:textId="77777777" w:rsidR="004F69D6" w:rsidRDefault="004F69D6" w:rsidP="0021796F">
      <w:r>
        <w:t>— </w:t>
      </w:r>
      <w:r w:rsidR="00000000" w:rsidRPr="00033231">
        <w:t>Seulement de soulager mon esprit en exprimant une pa</w:t>
      </w:r>
      <w:r w:rsidR="00000000" w:rsidRPr="00033231">
        <w:t>r</w:t>
      </w:r>
      <w:r w:rsidR="00000000" w:rsidRPr="00033231">
        <w:t>tie de ce que je pense</w:t>
      </w:r>
      <w:r>
        <w:t xml:space="preserve">, </w:t>
      </w:r>
      <w:r w:rsidR="00000000" w:rsidRPr="00033231">
        <w:t>puis de vous rendre plus content de vous-même</w:t>
      </w:r>
      <w:r>
        <w:t>.</w:t>
      </w:r>
    </w:p>
    <w:p w14:paraId="2EA551C2" w14:textId="77777777" w:rsidR="004F69D6" w:rsidRDefault="004F69D6" w:rsidP="0021796F">
      <w:r>
        <w:t>— </w:t>
      </w:r>
      <w:r w:rsidR="00000000" w:rsidRPr="00033231">
        <w:t>En m</w:t>
      </w:r>
      <w:r>
        <w:t>’</w:t>
      </w:r>
      <w:r w:rsidR="00000000" w:rsidRPr="00033231">
        <w:t>assurant que ma cousine est ma sincère amie</w:t>
      </w:r>
      <w:r>
        <w:t> ?</w:t>
      </w:r>
    </w:p>
    <w:p w14:paraId="4B3AC986" w14:textId="77777777" w:rsidR="004F69D6" w:rsidRDefault="004F69D6" w:rsidP="0021796F">
      <w:r>
        <w:t>— </w:t>
      </w:r>
      <w:r w:rsidR="00000000" w:rsidRPr="00033231">
        <w:t>Justement</w:t>
      </w:r>
      <w:r>
        <w:t xml:space="preserve">. </w:t>
      </w:r>
      <w:r w:rsidR="00000000" w:rsidRPr="00033231">
        <w:t>Je suis votre sincère amie</w:t>
      </w:r>
      <w:r>
        <w:t xml:space="preserve">, </w:t>
      </w:r>
      <w:r w:rsidR="00000000" w:rsidRPr="00033231">
        <w:t>Robert</w:t>
      </w:r>
      <w:r>
        <w:t>.</w:t>
      </w:r>
    </w:p>
    <w:p w14:paraId="487F20E9" w14:textId="77777777" w:rsidR="004F69D6" w:rsidRDefault="004F69D6" w:rsidP="0021796F">
      <w:r>
        <w:t>— </w:t>
      </w:r>
      <w:r w:rsidR="00000000" w:rsidRPr="00033231">
        <w:t>Et moi je suis ce que le hasard et le changement feront de moi</w:t>
      </w:r>
      <w:r>
        <w:t xml:space="preserve">, </w:t>
      </w:r>
      <w:r w:rsidR="00000000" w:rsidRPr="00033231">
        <w:t>Lina</w:t>
      </w:r>
      <w:r>
        <w:t>.</w:t>
      </w:r>
    </w:p>
    <w:p w14:paraId="16199891" w14:textId="2951F70B" w:rsidR="00000000" w:rsidRPr="00033231" w:rsidRDefault="004F69D6" w:rsidP="0021796F">
      <w:r>
        <w:t>— </w:t>
      </w:r>
      <w:r w:rsidR="00000000" w:rsidRPr="00033231">
        <w:t>Pas mon ennemi</w:t>
      </w:r>
      <w:r>
        <w:t xml:space="preserve">, </w:t>
      </w:r>
      <w:r w:rsidR="00000000" w:rsidRPr="00033231">
        <w:t>cependant</w:t>
      </w:r>
      <w:r>
        <w:t> ? »</w:t>
      </w:r>
    </w:p>
    <w:p w14:paraId="38A89EBB" w14:textId="77777777" w:rsidR="004F69D6" w:rsidRDefault="00000000" w:rsidP="0021796F">
      <w:r w:rsidRPr="00033231">
        <w:t>La réponse fut coupée court par Sarah et sa maîtresse e</w:t>
      </w:r>
      <w:r w:rsidRPr="00033231">
        <w:t>n</w:t>
      </w:r>
      <w:r w:rsidRPr="00033231">
        <w:t>trant avec agitation dans la cuisine</w:t>
      </w:r>
      <w:r w:rsidR="004F69D6">
        <w:t xml:space="preserve">. </w:t>
      </w:r>
      <w:r w:rsidRPr="00033231">
        <w:t>Le temps que Moore et C</w:t>
      </w:r>
      <w:r w:rsidRPr="00033231">
        <w:t>a</w:t>
      </w:r>
      <w:r w:rsidRPr="00033231">
        <w:t>roline avaient employé dans leur dialogue</w:t>
      </w:r>
      <w:r w:rsidR="004F69D6">
        <w:t xml:space="preserve">, </w:t>
      </w:r>
      <w:r w:rsidRPr="00033231">
        <w:t>elles l</w:t>
      </w:r>
      <w:r w:rsidR="004F69D6">
        <w:t>’</w:t>
      </w:r>
      <w:r w:rsidRPr="00033231">
        <w:t>avaient passé dans une dispute au sujet du café au lait</w:t>
      </w:r>
      <w:r w:rsidR="004F69D6">
        <w:t xml:space="preserve">, </w:t>
      </w:r>
      <w:r w:rsidRPr="00033231">
        <w:t>que Sarah disait être la plus étrange drogue qu</w:t>
      </w:r>
      <w:r w:rsidR="004F69D6">
        <w:t>’</w:t>
      </w:r>
      <w:r w:rsidRPr="00033231">
        <w:t>elle eût jamais vue</w:t>
      </w:r>
      <w:r w:rsidR="004F69D6">
        <w:t xml:space="preserve">, </w:t>
      </w:r>
      <w:r w:rsidRPr="00033231">
        <w:t>un gaspillage des dons du bon Dieu</w:t>
      </w:r>
      <w:r w:rsidR="004F69D6">
        <w:t xml:space="preserve">, </w:t>
      </w:r>
      <w:r w:rsidRPr="00033231">
        <w:t>la nature du café étant d</w:t>
      </w:r>
      <w:r w:rsidR="004F69D6">
        <w:t>’</w:t>
      </w:r>
      <w:r w:rsidRPr="00033231">
        <w:t>être bouilli dans l</w:t>
      </w:r>
      <w:r w:rsidR="004F69D6">
        <w:t>’</w:t>
      </w:r>
      <w:r w:rsidRPr="00033231">
        <w:t>eau</w:t>
      </w:r>
      <w:r w:rsidR="004F69D6">
        <w:t xml:space="preserve"> ; </w:t>
      </w:r>
      <w:r w:rsidRPr="00033231">
        <w:t>que mademoiselle</w:t>
      </w:r>
      <w:r w:rsidR="004F69D6">
        <w:t xml:space="preserve">, </w:t>
      </w:r>
      <w:r w:rsidRPr="00033231">
        <w:t>au contraire</w:t>
      </w:r>
      <w:r w:rsidR="004F69D6">
        <w:t xml:space="preserve">, </w:t>
      </w:r>
      <w:r w:rsidRPr="00033231">
        <w:t xml:space="preserve">affirmait être un </w:t>
      </w:r>
      <w:r w:rsidRPr="00033231">
        <w:rPr>
          <w:i/>
          <w:iCs/>
        </w:rPr>
        <w:t>bre</w:t>
      </w:r>
      <w:r w:rsidRPr="00033231">
        <w:rPr>
          <w:i/>
          <w:iCs/>
        </w:rPr>
        <w:t>u</w:t>
      </w:r>
      <w:r w:rsidRPr="00033231">
        <w:rPr>
          <w:i/>
          <w:iCs/>
        </w:rPr>
        <w:t>vage royal</w:t>
      </w:r>
      <w:r w:rsidR="004F69D6">
        <w:rPr>
          <w:i/>
          <w:iCs/>
        </w:rPr>
        <w:t xml:space="preserve">, </w:t>
      </w:r>
      <w:r w:rsidRPr="00033231">
        <w:t>mille fois trop bon pour la vile personne qui le m</w:t>
      </w:r>
      <w:r w:rsidRPr="00033231">
        <w:t>é</w:t>
      </w:r>
      <w:r w:rsidRPr="00033231">
        <w:t>prisait</w:t>
      </w:r>
      <w:r w:rsidR="004F69D6">
        <w:t>.</w:t>
      </w:r>
    </w:p>
    <w:p w14:paraId="613C5BBC" w14:textId="77777777" w:rsidR="004F69D6" w:rsidRDefault="00000000" w:rsidP="0021796F">
      <w:r w:rsidRPr="00033231">
        <w:lastRenderedPageBreak/>
        <w:t>Moore et Caroline se retirèrent alors dans le parloir</w:t>
      </w:r>
      <w:r w:rsidR="004F69D6">
        <w:t xml:space="preserve">. </w:t>
      </w:r>
      <w:r w:rsidRPr="00033231">
        <w:t>Avant qu</w:t>
      </w:r>
      <w:r w:rsidR="004F69D6">
        <w:t>’</w:t>
      </w:r>
      <w:r w:rsidRPr="00033231">
        <w:t>Hortense les y suiv</w:t>
      </w:r>
      <w:r>
        <w:t>î</w:t>
      </w:r>
      <w:r w:rsidRPr="00033231">
        <w:t>t</w:t>
      </w:r>
      <w:r w:rsidR="004F69D6">
        <w:t xml:space="preserve">, </w:t>
      </w:r>
      <w:r w:rsidRPr="00033231">
        <w:t>Caroline eut seulement le temps de r</w:t>
      </w:r>
      <w:r w:rsidRPr="00033231">
        <w:t>é</w:t>
      </w:r>
      <w:r w:rsidRPr="00033231">
        <w:t>péter cette question</w:t>
      </w:r>
      <w:r w:rsidR="004F69D6">
        <w:t> :</w:t>
      </w:r>
    </w:p>
    <w:p w14:paraId="6F835706" w14:textId="37DE2BA0" w:rsidR="00000000" w:rsidRPr="00033231" w:rsidRDefault="004F69D6" w:rsidP="0021796F">
      <w:r>
        <w:t>« </w:t>
      </w:r>
      <w:r w:rsidR="00000000" w:rsidRPr="00033231">
        <w:t>Pas mon ennemi</w:t>
      </w:r>
      <w:r>
        <w:t xml:space="preserve">, </w:t>
      </w:r>
      <w:r w:rsidR="00000000" w:rsidRPr="00033231">
        <w:t>Robert</w:t>
      </w:r>
      <w:r>
        <w:t> ? »</w:t>
      </w:r>
    </w:p>
    <w:p w14:paraId="5F2FF1B3" w14:textId="77777777" w:rsidR="004F69D6" w:rsidRDefault="00000000" w:rsidP="0021796F">
      <w:r w:rsidRPr="00033231">
        <w:t>À laquelle Moore avait répondu</w:t>
      </w:r>
      <w:r w:rsidR="004F69D6">
        <w:t> :</w:t>
      </w:r>
    </w:p>
    <w:p w14:paraId="6B141C09" w14:textId="6398277E" w:rsidR="00000000" w:rsidRPr="00033231" w:rsidRDefault="004F69D6" w:rsidP="0021796F">
      <w:r>
        <w:t>« </w:t>
      </w:r>
      <w:r w:rsidR="00000000" w:rsidRPr="00033231">
        <w:t>Le pourrais-je</w:t>
      </w:r>
      <w:r>
        <w:t> ? »</w:t>
      </w:r>
    </w:p>
    <w:p w14:paraId="508ABEF6" w14:textId="77777777" w:rsidR="004F69D6" w:rsidRDefault="00000000" w:rsidP="0021796F">
      <w:r w:rsidRPr="00033231">
        <w:t>Puis</w:t>
      </w:r>
      <w:r w:rsidR="004F69D6">
        <w:t xml:space="preserve">, </w:t>
      </w:r>
      <w:r w:rsidRPr="00033231">
        <w:t>s</w:t>
      </w:r>
      <w:r w:rsidR="004F69D6">
        <w:t>’</w:t>
      </w:r>
      <w:r w:rsidRPr="00033231">
        <w:t>asseyant à table</w:t>
      </w:r>
      <w:r w:rsidR="004F69D6">
        <w:t xml:space="preserve">, </w:t>
      </w:r>
      <w:r w:rsidRPr="00033231">
        <w:t>il avait placé Caroline à côté de lui</w:t>
      </w:r>
      <w:r w:rsidR="004F69D6">
        <w:t>.</w:t>
      </w:r>
    </w:p>
    <w:p w14:paraId="4B55427C" w14:textId="77777777" w:rsidR="004F69D6" w:rsidRDefault="00000000" w:rsidP="0021796F">
      <w:r w:rsidRPr="00033231">
        <w:t>Caroline entendit à peine l</w:t>
      </w:r>
      <w:r w:rsidR="004F69D6">
        <w:t>’</w:t>
      </w:r>
      <w:r w:rsidRPr="00033231">
        <w:t>explosion de la colère de mad</w:t>
      </w:r>
      <w:r w:rsidRPr="00033231">
        <w:t>e</w:t>
      </w:r>
      <w:r w:rsidRPr="00033231">
        <w:t>moiselle lorsqu</w:t>
      </w:r>
      <w:r w:rsidR="004F69D6">
        <w:t>’</w:t>
      </w:r>
      <w:r w:rsidRPr="00033231">
        <w:t>elle les rejoignit</w:t>
      </w:r>
      <w:r w:rsidR="004F69D6">
        <w:t xml:space="preserve"> ; </w:t>
      </w:r>
      <w:r w:rsidRPr="00033231">
        <w:t>sa longue déclamation</w:t>
      </w:r>
      <w:r w:rsidR="004F69D6">
        <w:t xml:space="preserve">, </w:t>
      </w:r>
      <w:r w:rsidRPr="00033231">
        <w:t>to</w:t>
      </w:r>
      <w:r w:rsidRPr="00033231">
        <w:t>u</w:t>
      </w:r>
      <w:r w:rsidRPr="00033231">
        <w:t xml:space="preserve">chant </w:t>
      </w:r>
      <w:r w:rsidR="004F69D6">
        <w:t>« </w:t>
      </w:r>
      <w:r w:rsidRPr="00033231">
        <w:t>la conduite indigne de cette méchante créature</w:t>
      </w:r>
      <w:r w:rsidR="004F69D6">
        <w:t>, »</w:t>
      </w:r>
      <w:r w:rsidRPr="00033231">
        <w:t xml:space="preserve"> rete</w:t>
      </w:r>
      <w:r w:rsidRPr="00033231">
        <w:t>n</w:t>
      </w:r>
      <w:r w:rsidRPr="00033231">
        <w:t>tissait à ses oreilles aussi confusément que le cliquetis de la po</w:t>
      </w:r>
      <w:r w:rsidRPr="00033231">
        <w:t>r</w:t>
      </w:r>
      <w:r w:rsidRPr="00033231">
        <w:t>celaine</w:t>
      </w:r>
      <w:r w:rsidR="004F69D6">
        <w:t xml:space="preserve">. </w:t>
      </w:r>
      <w:r w:rsidRPr="00033231">
        <w:t>Robert rit un peu</w:t>
      </w:r>
      <w:r w:rsidR="004F69D6">
        <w:t xml:space="preserve"> ; </w:t>
      </w:r>
      <w:r w:rsidRPr="00033231">
        <w:t>puis</w:t>
      </w:r>
      <w:r w:rsidR="004F69D6">
        <w:t xml:space="preserve">, </w:t>
      </w:r>
      <w:r w:rsidRPr="00033231">
        <w:t>engageant poliment sa sœur à se calmer</w:t>
      </w:r>
      <w:r w:rsidR="004F69D6">
        <w:t xml:space="preserve">, </w:t>
      </w:r>
      <w:r w:rsidRPr="00033231">
        <w:t>il lui dit</w:t>
      </w:r>
      <w:r w:rsidR="004F69D6">
        <w:t xml:space="preserve">, </w:t>
      </w:r>
      <w:r w:rsidRPr="00033231">
        <w:t>que si cela pouvait lui être agréable</w:t>
      </w:r>
      <w:r w:rsidR="004F69D6">
        <w:t xml:space="preserve">, </w:t>
      </w:r>
      <w:r w:rsidRPr="00033231">
        <w:t>elle n</w:t>
      </w:r>
      <w:r w:rsidR="004F69D6">
        <w:t>’</w:t>
      </w:r>
      <w:r w:rsidRPr="00033231">
        <w:t>avait qu</w:t>
      </w:r>
      <w:r w:rsidR="004F69D6">
        <w:t>’</w:t>
      </w:r>
      <w:r w:rsidRPr="00033231">
        <w:t>à choisir une des jeunes filles employées à la man</w:t>
      </w:r>
      <w:r w:rsidRPr="00033231">
        <w:t>u</w:t>
      </w:r>
      <w:r w:rsidRPr="00033231">
        <w:t>facture pour remplacer Sarah</w:t>
      </w:r>
      <w:r w:rsidR="004F69D6">
        <w:t xml:space="preserve"> ; </w:t>
      </w:r>
      <w:r w:rsidRPr="00033231">
        <w:t>seulement</w:t>
      </w:r>
      <w:r w:rsidR="004F69D6">
        <w:t xml:space="preserve">, </w:t>
      </w:r>
      <w:r w:rsidRPr="00033231">
        <w:t>il ajouta qu</w:t>
      </w:r>
      <w:r w:rsidR="004F69D6">
        <w:t>’</w:t>
      </w:r>
      <w:r w:rsidRPr="00033231">
        <w:t>il doutait fort qu</w:t>
      </w:r>
      <w:r w:rsidR="004F69D6">
        <w:t>’</w:t>
      </w:r>
      <w:r w:rsidRPr="00033231">
        <w:t>aucune pût lui convenir</w:t>
      </w:r>
      <w:r w:rsidR="004F69D6">
        <w:t xml:space="preserve">, </w:t>
      </w:r>
      <w:r w:rsidRPr="00033231">
        <w:t>car elles étaient toutes compl</w:t>
      </w:r>
      <w:r w:rsidRPr="00033231">
        <w:t>è</w:t>
      </w:r>
      <w:r w:rsidRPr="00033231">
        <w:t>tement ignorantes des travaux du ménage</w:t>
      </w:r>
      <w:r w:rsidR="004F69D6">
        <w:t xml:space="preserve">, </w:t>
      </w:r>
      <w:r w:rsidRPr="00033231">
        <w:t>et que Sarah</w:t>
      </w:r>
      <w:r w:rsidR="004F69D6">
        <w:t xml:space="preserve">, </w:t>
      </w:r>
      <w:r w:rsidRPr="00033231">
        <w:t>si i</w:t>
      </w:r>
      <w:r w:rsidRPr="00033231">
        <w:t>m</w:t>
      </w:r>
      <w:r w:rsidRPr="00033231">
        <w:t>pertinente et si entêtée qu</w:t>
      </w:r>
      <w:r w:rsidR="004F69D6">
        <w:t>’</w:t>
      </w:r>
      <w:r w:rsidRPr="00033231">
        <w:t>elle fût</w:t>
      </w:r>
      <w:r w:rsidR="004F69D6">
        <w:t xml:space="preserve">, </w:t>
      </w:r>
      <w:r w:rsidRPr="00033231">
        <w:t>n</w:t>
      </w:r>
      <w:r w:rsidR="004F69D6">
        <w:t>’</w:t>
      </w:r>
      <w:r w:rsidRPr="00033231">
        <w:t>était peut-être pas pire que la majorité des femmes de sa classe</w:t>
      </w:r>
      <w:r w:rsidR="004F69D6">
        <w:t>.</w:t>
      </w:r>
    </w:p>
    <w:p w14:paraId="7673144E" w14:textId="77777777" w:rsidR="004F69D6" w:rsidRDefault="00000000" w:rsidP="0021796F">
      <w:r w:rsidRPr="00033231">
        <w:t>Mademoiselle admit la vérité de cette conjecture</w:t>
      </w:r>
      <w:r w:rsidR="004F69D6">
        <w:t xml:space="preserve"> ; </w:t>
      </w:r>
      <w:r w:rsidRPr="00033231">
        <w:t>selon e</w:t>
      </w:r>
      <w:r w:rsidRPr="00033231">
        <w:t>l</w:t>
      </w:r>
      <w:r w:rsidRPr="00033231">
        <w:t>le</w:t>
      </w:r>
      <w:r w:rsidR="004F69D6">
        <w:t>, « </w:t>
      </w:r>
      <w:r w:rsidRPr="00033231">
        <w:t>ces paysannes anglaises étaient toutes insupportables</w:t>
      </w:r>
      <w:r w:rsidR="004F69D6">
        <w:t>. »</w:t>
      </w:r>
      <w:r w:rsidRPr="00033231">
        <w:t xml:space="preserve"> Que n</w:t>
      </w:r>
      <w:r w:rsidR="004F69D6">
        <w:t>’</w:t>
      </w:r>
      <w:r w:rsidRPr="00033231">
        <w:t xml:space="preserve">eût-elle pas donné pour avoir </w:t>
      </w:r>
      <w:r w:rsidR="004F69D6">
        <w:t>« </w:t>
      </w:r>
      <w:r w:rsidRPr="00033231">
        <w:t>quelque bonne cuisinière anversoise</w:t>
      </w:r>
      <w:r w:rsidR="004F69D6">
        <w:t>, »</w:t>
      </w:r>
      <w:r w:rsidRPr="00033231">
        <w:t xml:space="preserve"> avec le haut bonnet</w:t>
      </w:r>
      <w:r w:rsidR="004F69D6">
        <w:t xml:space="preserve">, </w:t>
      </w:r>
      <w:r w:rsidRPr="00033231">
        <w:t>le jupon court et les sabots propres de sa classe</w:t>
      </w:r>
      <w:r w:rsidR="004F69D6">
        <w:t xml:space="preserve"> ? </w:t>
      </w:r>
      <w:r w:rsidRPr="00033231">
        <w:t>quelque chose de mieux</w:t>
      </w:r>
      <w:r w:rsidR="004F69D6">
        <w:t xml:space="preserve">, </w:t>
      </w:r>
      <w:r w:rsidRPr="00033231">
        <w:t>certes</w:t>
      </w:r>
      <w:r w:rsidR="004F69D6">
        <w:t xml:space="preserve">, </w:t>
      </w:r>
      <w:r w:rsidRPr="00033231">
        <w:t>qu</w:t>
      </w:r>
      <w:r w:rsidR="004F69D6">
        <w:t>’</w:t>
      </w:r>
      <w:r w:rsidRPr="00033231">
        <w:t>une insolente coquette avec une robe à falbalas</w:t>
      </w:r>
      <w:r w:rsidR="004F69D6">
        <w:t xml:space="preserve">, </w:t>
      </w:r>
      <w:r w:rsidRPr="00033231">
        <w:t>et sans aucune e</w:t>
      </w:r>
      <w:r w:rsidRPr="00033231">
        <w:t>s</w:t>
      </w:r>
      <w:r w:rsidRPr="00033231">
        <w:t>pèce de bonnet</w:t>
      </w:r>
      <w:r w:rsidR="004F69D6">
        <w:t xml:space="preserve"> ! </w:t>
      </w:r>
      <w:r w:rsidRPr="00033231">
        <w:t>Car Sarah</w:t>
      </w:r>
      <w:r w:rsidR="004F69D6">
        <w:t xml:space="preserve">, </w:t>
      </w:r>
      <w:r w:rsidRPr="00033231">
        <w:t>il paraît</w:t>
      </w:r>
      <w:r w:rsidR="004F69D6">
        <w:t xml:space="preserve">, </w:t>
      </w:r>
      <w:r w:rsidRPr="00033231">
        <w:t>ne partageait pas l</w:t>
      </w:r>
      <w:r w:rsidR="004F69D6">
        <w:t>’</w:t>
      </w:r>
      <w:r w:rsidRPr="00033231">
        <w:t>opinion de saint Paul</w:t>
      </w:r>
      <w:r w:rsidR="004F69D6">
        <w:t xml:space="preserve">, </w:t>
      </w:r>
      <w:r w:rsidRPr="00033231">
        <w:t>qui dit qu</w:t>
      </w:r>
      <w:r w:rsidR="004F69D6">
        <w:t>’</w:t>
      </w:r>
      <w:r w:rsidRPr="00033231">
        <w:t>il est honteux pour une femme d</w:t>
      </w:r>
      <w:r w:rsidR="004F69D6">
        <w:t>’</w:t>
      </w:r>
      <w:r w:rsidRPr="00033231">
        <w:t>aller la tête découverte</w:t>
      </w:r>
      <w:r w:rsidR="004F69D6">
        <w:t xml:space="preserve"> ; </w:t>
      </w:r>
      <w:r w:rsidRPr="00033231">
        <w:t>mais</w:t>
      </w:r>
      <w:r w:rsidR="004F69D6">
        <w:t xml:space="preserve">, </w:t>
      </w:r>
      <w:r w:rsidRPr="00033231">
        <w:t xml:space="preserve">professant une </w:t>
      </w:r>
      <w:r w:rsidRPr="00033231">
        <w:lastRenderedPageBreak/>
        <w:t>doctrine toute contraire</w:t>
      </w:r>
      <w:r w:rsidR="004F69D6">
        <w:t xml:space="preserve">, </w:t>
      </w:r>
      <w:r w:rsidRPr="00033231">
        <w:t>elle refusait résolument d</w:t>
      </w:r>
      <w:r w:rsidR="004F69D6">
        <w:t>’</w:t>
      </w:r>
      <w:r w:rsidRPr="00033231">
        <w:t>emprisonner dans la mousseline ses abondantes tresses jaunes</w:t>
      </w:r>
      <w:r w:rsidR="004F69D6">
        <w:t xml:space="preserve">, </w:t>
      </w:r>
      <w:r w:rsidRPr="00033231">
        <w:t>qu</w:t>
      </w:r>
      <w:r w:rsidR="004F69D6">
        <w:t>’</w:t>
      </w:r>
      <w:r w:rsidRPr="00033231">
        <w:t>elle avait l</w:t>
      </w:r>
      <w:r w:rsidR="004F69D6">
        <w:t>’</w:t>
      </w:r>
      <w:r w:rsidRPr="00033231">
        <w:t>habitude d</w:t>
      </w:r>
      <w:r w:rsidR="004F69D6">
        <w:t>’</w:t>
      </w:r>
      <w:r w:rsidRPr="00033231">
        <w:t>attacher élégamment derrière la tête avec un peigne</w:t>
      </w:r>
      <w:r w:rsidR="004F69D6">
        <w:t xml:space="preserve">, </w:t>
      </w:r>
      <w:r w:rsidRPr="00033231">
        <w:t>et qu</w:t>
      </w:r>
      <w:r w:rsidR="004F69D6">
        <w:t>’</w:t>
      </w:r>
      <w:r w:rsidRPr="00033231">
        <w:t>elle portait bouclées les dimanches</w:t>
      </w:r>
      <w:r w:rsidR="004F69D6">
        <w:t>.</w:t>
      </w:r>
    </w:p>
    <w:p w14:paraId="7E556F84" w14:textId="77777777" w:rsidR="004F69D6" w:rsidRDefault="004F69D6" w:rsidP="0021796F">
      <w:r>
        <w:t>« </w:t>
      </w:r>
      <w:r w:rsidR="00000000" w:rsidRPr="00033231">
        <w:t>Voulez-vous que je vous procure une jeune fille d</w:t>
      </w:r>
      <w:r>
        <w:t>’</w:t>
      </w:r>
      <w:r w:rsidR="00000000" w:rsidRPr="00033231">
        <w:t>Anvers</w:t>
      </w:r>
      <w:r>
        <w:t xml:space="preserve"> ? </w:t>
      </w:r>
      <w:r w:rsidR="00000000" w:rsidRPr="00033231">
        <w:t>demanda Moore qui</w:t>
      </w:r>
      <w:r>
        <w:t xml:space="preserve">, </w:t>
      </w:r>
      <w:r w:rsidR="00000000" w:rsidRPr="00033231">
        <w:t>austère en public</w:t>
      </w:r>
      <w:r>
        <w:t xml:space="preserve">, </w:t>
      </w:r>
      <w:r w:rsidR="00000000" w:rsidRPr="00033231">
        <w:t>était en déf</w:t>
      </w:r>
      <w:r w:rsidR="00000000" w:rsidRPr="00033231">
        <w:t>i</w:t>
      </w:r>
      <w:r w:rsidR="00000000" w:rsidRPr="00033231">
        <w:t>nitive très-gracieux dans l</w:t>
      </w:r>
      <w:r>
        <w:t>’</w:t>
      </w:r>
      <w:r w:rsidR="00000000" w:rsidRPr="00033231">
        <w:t>intimité</w:t>
      </w:r>
      <w:r>
        <w:t>.</w:t>
      </w:r>
    </w:p>
    <w:p w14:paraId="7E02F78D" w14:textId="37DEEDCC" w:rsidR="00000000" w:rsidRPr="00033231" w:rsidRDefault="004F69D6" w:rsidP="0021796F">
      <w:r>
        <w:t>— </w:t>
      </w:r>
      <w:r w:rsidR="00000000" w:rsidRPr="00033231">
        <w:t>Merci du cadeau</w:t>
      </w:r>
      <w:r>
        <w:t xml:space="preserve"> ! </w:t>
      </w:r>
      <w:r w:rsidR="00000000" w:rsidRPr="00033231">
        <w:t>Une jeune fille d</w:t>
      </w:r>
      <w:r>
        <w:t>’</w:t>
      </w:r>
      <w:r w:rsidR="00000000" w:rsidRPr="00033231">
        <w:t>Anvers ne resterait pas ici huit jours</w:t>
      </w:r>
      <w:r>
        <w:t xml:space="preserve">, </w:t>
      </w:r>
      <w:r w:rsidR="00000000" w:rsidRPr="00033231">
        <w:t>en butte qu</w:t>
      </w:r>
      <w:r>
        <w:t>’</w:t>
      </w:r>
      <w:r w:rsidR="00000000" w:rsidRPr="00033231">
        <w:t>elle serait aux railleries de toutes vos coquines de la fabrique</w:t>
      </w:r>
      <w:r>
        <w:t>. »</w:t>
      </w:r>
    </w:p>
    <w:p w14:paraId="67C409EF" w14:textId="77777777" w:rsidR="004F69D6" w:rsidRDefault="00000000" w:rsidP="0021796F">
      <w:r w:rsidRPr="00033231">
        <w:t>Puis se radoucissant</w:t>
      </w:r>
      <w:r w:rsidR="004F69D6">
        <w:t> :</w:t>
      </w:r>
    </w:p>
    <w:p w14:paraId="7079FA61" w14:textId="2EA414F0" w:rsidR="00000000" w:rsidRPr="00033231" w:rsidRDefault="004F69D6" w:rsidP="0021796F">
      <w:r>
        <w:t>« </w:t>
      </w:r>
      <w:r w:rsidR="00000000" w:rsidRPr="00033231">
        <w:t>Vous êtes bien bon</w:t>
      </w:r>
      <w:r>
        <w:t xml:space="preserve">, </w:t>
      </w:r>
      <w:r w:rsidR="00000000" w:rsidRPr="00033231">
        <w:t>cher frère</w:t>
      </w:r>
      <w:r>
        <w:t xml:space="preserve"> ; </w:t>
      </w:r>
      <w:r w:rsidR="00000000" w:rsidRPr="00033231">
        <w:t>excusez ma pétulance</w:t>
      </w:r>
      <w:r>
        <w:t xml:space="preserve">. </w:t>
      </w:r>
      <w:r w:rsidR="00000000" w:rsidRPr="00033231">
        <w:t>Mais</w:t>
      </w:r>
      <w:r>
        <w:t xml:space="preserve">, </w:t>
      </w:r>
      <w:r w:rsidR="00000000" w:rsidRPr="00033231">
        <w:t>en vérité</w:t>
      </w:r>
      <w:r>
        <w:t xml:space="preserve">, </w:t>
      </w:r>
      <w:r w:rsidR="00000000" w:rsidRPr="00033231">
        <w:t>mes épreuves domestiques sont rudes à sout</w:t>
      </w:r>
      <w:r w:rsidR="00000000" w:rsidRPr="00033231">
        <w:t>e</w:t>
      </w:r>
      <w:r w:rsidR="00000000" w:rsidRPr="00033231">
        <w:t>nir</w:t>
      </w:r>
      <w:r>
        <w:t xml:space="preserve">. </w:t>
      </w:r>
      <w:r w:rsidR="00000000" w:rsidRPr="00033231">
        <w:t>Néanmoins</w:t>
      </w:r>
      <w:r>
        <w:t xml:space="preserve">, </w:t>
      </w:r>
      <w:r w:rsidR="00000000" w:rsidRPr="00033231">
        <w:t>telle est probablement ma destinée</w:t>
      </w:r>
      <w:r>
        <w:t xml:space="preserve">, </w:t>
      </w:r>
      <w:r w:rsidR="00000000" w:rsidRPr="00033231">
        <w:t>car je me rappelle que notre mère révérée eut les mêmes tourments à e</w:t>
      </w:r>
      <w:r w:rsidR="00000000" w:rsidRPr="00033231">
        <w:t>n</w:t>
      </w:r>
      <w:r w:rsidR="00000000" w:rsidRPr="00033231">
        <w:t>durer</w:t>
      </w:r>
      <w:r>
        <w:t xml:space="preserve">, </w:t>
      </w:r>
      <w:r w:rsidR="00000000" w:rsidRPr="00033231">
        <w:t>quoiqu</w:t>
      </w:r>
      <w:r>
        <w:t>’</w:t>
      </w:r>
      <w:r w:rsidR="00000000" w:rsidRPr="00033231">
        <w:t>elle eût le choix des serviteurs d</w:t>
      </w:r>
      <w:r>
        <w:t>’</w:t>
      </w:r>
      <w:r w:rsidR="00000000" w:rsidRPr="00033231">
        <w:t>Anvers</w:t>
      </w:r>
      <w:r>
        <w:t xml:space="preserve"> ; </w:t>
      </w:r>
      <w:r w:rsidR="00000000" w:rsidRPr="00033231">
        <w:t>les d</w:t>
      </w:r>
      <w:r w:rsidR="00000000" w:rsidRPr="00033231">
        <w:t>o</w:t>
      </w:r>
      <w:r w:rsidR="00000000" w:rsidRPr="00033231">
        <w:t>mestiques</w:t>
      </w:r>
      <w:r>
        <w:t xml:space="preserve">, </w:t>
      </w:r>
      <w:r w:rsidR="00000000" w:rsidRPr="00033231">
        <w:t>dans tous les pays</w:t>
      </w:r>
      <w:r>
        <w:t xml:space="preserve">, </w:t>
      </w:r>
      <w:r w:rsidR="00000000" w:rsidRPr="00033231">
        <w:t>sont une engeance perverse et i</w:t>
      </w:r>
      <w:r w:rsidR="00000000" w:rsidRPr="00033231">
        <w:t>n</w:t>
      </w:r>
      <w:r w:rsidR="00000000" w:rsidRPr="00033231">
        <w:t>disciplinée</w:t>
      </w:r>
      <w:r>
        <w:t>. »</w:t>
      </w:r>
    </w:p>
    <w:p w14:paraId="24D3028E" w14:textId="77777777" w:rsidR="004F69D6" w:rsidRDefault="00000000" w:rsidP="0021796F">
      <w:r w:rsidRPr="00033231">
        <w:t>Moore avait aussi certaines réminiscences touchant les tourments de sa mère révérée</w:t>
      </w:r>
      <w:r w:rsidR="004F69D6">
        <w:t xml:space="preserve">. </w:t>
      </w:r>
      <w:r w:rsidRPr="00033231">
        <w:t>Elle avait été pour lui une bonne mère</w:t>
      </w:r>
      <w:r w:rsidR="004F69D6">
        <w:t xml:space="preserve">, </w:t>
      </w:r>
      <w:r w:rsidRPr="00033231">
        <w:t>et il honorait sa mémoire</w:t>
      </w:r>
      <w:r w:rsidR="004F69D6">
        <w:t xml:space="preserve"> ; </w:t>
      </w:r>
      <w:r w:rsidRPr="00033231">
        <w:t>mais il se rappelait qu</w:t>
      </w:r>
      <w:r w:rsidR="004F69D6">
        <w:t>’</w:t>
      </w:r>
      <w:r w:rsidRPr="00033231">
        <w:t>elle était dans sa cuisine</w:t>
      </w:r>
      <w:r w:rsidR="004F69D6">
        <w:t xml:space="preserve">, </w:t>
      </w:r>
      <w:r w:rsidRPr="00033231">
        <w:t>à Anvers</w:t>
      </w:r>
      <w:r w:rsidR="004F69D6">
        <w:t xml:space="preserve">, </w:t>
      </w:r>
      <w:r w:rsidRPr="00033231">
        <w:t>ce qu</w:t>
      </w:r>
      <w:r w:rsidR="004F69D6">
        <w:t>’</w:t>
      </w:r>
      <w:r w:rsidRPr="00033231">
        <w:t>était dans la sienne sa sœur d</w:t>
      </w:r>
      <w:r w:rsidRPr="00033231">
        <w:t>é</w:t>
      </w:r>
      <w:r w:rsidRPr="00033231">
        <w:t>vouée en Angleterre</w:t>
      </w:r>
      <w:r w:rsidR="004F69D6">
        <w:t xml:space="preserve">. </w:t>
      </w:r>
      <w:r w:rsidRPr="00033231">
        <w:t>Il laissa donc tomber ce sujet</w:t>
      </w:r>
      <w:r w:rsidR="004F69D6">
        <w:t xml:space="preserve">, </w:t>
      </w:r>
      <w:r w:rsidRPr="00033231">
        <w:t>et</w:t>
      </w:r>
      <w:r w:rsidR="004F69D6">
        <w:t xml:space="preserve">, </w:t>
      </w:r>
      <w:r w:rsidRPr="00033231">
        <w:t>lorsque le service fut enlevé</w:t>
      </w:r>
      <w:r w:rsidR="004F69D6">
        <w:t xml:space="preserve">, </w:t>
      </w:r>
      <w:r w:rsidRPr="00033231">
        <w:t>il entreprit de consoler Hortense en lui a</w:t>
      </w:r>
      <w:r w:rsidRPr="00033231">
        <w:t>p</w:t>
      </w:r>
      <w:r w:rsidRPr="00033231">
        <w:t>portant son livre de musique et sa guitare</w:t>
      </w:r>
      <w:r w:rsidR="004F69D6">
        <w:t xml:space="preserve"> ; </w:t>
      </w:r>
      <w:r w:rsidRPr="00033231">
        <w:t>puis</w:t>
      </w:r>
      <w:r w:rsidR="004F69D6">
        <w:t xml:space="preserve">, </w:t>
      </w:r>
      <w:r w:rsidRPr="00033231">
        <w:t>lui ayant passé autour du cou le ruban de l</w:t>
      </w:r>
      <w:r w:rsidR="004F69D6">
        <w:t>’</w:t>
      </w:r>
      <w:r w:rsidRPr="00033231">
        <w:t>instrument</w:t>
      </w:r>
      <w:r w:rsidR="004F69D6">
        <w:t xml:space="preserve">, </w:t>
      </w:r>
      <w:r w:rsidRPr="00033231">
        <w:t>avec cette douce affe</w:t>
      </w:r>
      <w:r w:rsidRPr="00033231">
        <w:t>c</w:t>
      </w:r>
      <w:r w:rsidRPr="00033231">
        <w:t>tion fraternelle qu</w:t>
      </w:r>
      <w:r w:rsidR="004F69D6">
        <w:t>’</w:t>
      </w:r>
      <w:r w:rsidRPr="00033231">
        <w:t>il savait toute-puissante à calmer ses plus noires humeurs</w:t>
      </w:r>
      <w:r w:rsidR="004F69D6">
        <w:t xml:space="preserve">, </w:t>
      </w:r>
      <w:r w:rsidRPr="00033231">
        <w:t>il la pria de lui redire une des chansons favor</w:t>
      </w:r>
      <w:r w:rsidRPr="00033231">
        <w:t>i</w:t>
      </w:r>
      <w:r w:rsidRPr="00033231">
        <w:t>tes de leur mère</w:t>
      </w:r>
      <w:r w:rsidR="004F69D6">
        <w:t>.</w:t>
      </w:r>
    </w:p>
    <w:p w14:paraId="3342C7CD" w14:textId="77777777" w:rsidR="004F69D6" w:rsidRDefault="00000000" w:rsidP="0021796F">
      <w:r w:rsidRPr="00033231">
        <w:lastRenderedPageBreak/>
        <w:t>Rien n</w:t>
      </w:r>
      <w:r w:rsidR="004F69D6">
        <w:t>’</w:t>
      </w:r>
      <w:r w:rsidRPr="00033231">
        <w:t>épure comme l</w:t>
      </w:r>
      <w:r w:rsidR="004F69D6">
        <w:t>’</w:t>
      </w:r>
      <w:r w:rsidRPr="00033231">
        <w:t>affection</w:t>
      </w:r>
      <w:r w:rsidR="004F69D6">
        <w:t xml:space="preserve">. </w:t>
      </w:r>
      <w:r w:rsidRPr="00033231">
        <w:t>Les querelles de famille rendent vulgaire</w:t>
      </w:r>
      <w:r w:rsidR="004F69D6">
        <w:t xml:space="preserve"> ; </w:t>
      </w:r>
      <w:r w:rsidRPr="00033231">
        <w:t>l</w:t>
      </w:r>
      <w:r w:rsidR="004F69D6">
        <w:t>’</w:t>
      </w:r>
      <w:r w:rsidRPr="00033231">
        <w:t>union élève</w:t>
      </w:r>
      <w:r w:rsidR="004F69D6">
        <w:t xml:space="preserve">. </w:t>
      </w:r>
      <w:r w:rsidRPr="00033231">
        <w:t>Hortense</w:t>
      </w:r>
      <w:r w:rsidR="004F69D6">
        <w:t xml:space="preserve">, </w:t>
      </w:r>
      <w:r w:rsidRPr="00033231">
        <w:t>contente de son frère</w:t>
      </w:r>
      <w:r w:rsidR="004F69D6">
        <w:t xml:space="preserve">, </w:t>
      </w:r>
      <w:r w:rsidRPr="00033231">
        <w:t>et reconnaissante envers lui</w:t>
      </w:r>
      <w:r w:rsidR="004F69D6">
        <w:t xml:space="preserve">, </w:t>
      </w:r>
      <w:r w:rsidRPr="00033231">
        <w:t>paraissait</w:t>
      </w:r>
      <w:r w:rsidR="004F69D6">
        <w:t xml:space="preserve">, </w:t>
      </w:r>
      <w:r w:rsidRPr="00033231">
        <w:t>s</w:t>
      </w:r>
      <w:r w:rsidR="004F69D6">
        <w:t>’</w:t>
      </w:r>
      <w:r w:rsidRPr="00033231">
        <w:t>accompagnant de la guitare</w:t>
      </w:r>
      <w:r w:rsidR="004F69D6">
        <w:t xml:space="preserve">, </w:t>
      </w:r>
      <w:r w:rsidRPr="00033231">
        <w:t>presque gracieuse</w:t>
      </w:r>
      <w:r w:rsidR="004F69D6">
        <w:t xml:space="preserve">, </w:t>
      </w:r>
      <w:r w:rsidRPr="00033231">
        <w:t>presque belle</w:t>
      </w:r>
      <w:r w:rsidR="004F69D6">
        <w:t xml:space="preserve">. </w:t>
      </w:r>
      <w:r w:rsidRPr="00033231">
        <w:t>Son air renfrogné de chaque jour avait disparu et fait place à un sourire plein de bo</w:t>
      </w:r>
      <w:r w:rsidRPr="00033231">
        <w:t>n</w:t>
      </w:r>
      <w:r w:rsidRPr="00033231">
        <w:t>té</w:t>
      </w:r>
      <w:r w:rsidR="004F69D6">
        <w:t xml:space="preserve">. </w:t>
      </w:r>
      <w:r w:rsidRPr="00033231">
        <w:t>Elle chanta avec sentiment les chansons que son frère lui avait demandées</w:t>
      </w:r>
      <w:r w:rsidR="004F69D6">
        <w:t xml:space="preserve"> : </w:t>
      </w:r>
      <w:r w:rsidRPr="00033231">
        <w:t>elles lui rappelaient une mère qu</w:t>
      </w:r>
      <w:r w:rsidR="004F69D6">
        <w:t>’</w:t>
      </w:r>
      <w:r w:rsidRPr="00033231">
        <w:t>elle avait tendrement aimée</w:t>
      </w:r>
      <w:r w:rsidR="004F69D6">
        <w:t xml:space="preserve"> ; </w:t>
      </w:r>
      <w:r w:rsidRPr="00033231">
        <w:t>elles la reportaient aux jours de sa jeunesse</w:t>
      </w:r>
      <w:r w:rsidR="004F69D6">
        <w:t xml:space="preserve">. </w:t>
      </w:r>
      <w:r w:rsidRPr="00033231">
        <w:t>Elle observait aussi que Caroline l</w:t>
      </w:r>
      <w:r w:rsidR="004F69D6">
        <w:t>’</w:t>
      </w:r>
      <w:r w:rsidRPr="00033231">
        <w:t>écoutait avec un naïf intérêt</w:t>
      </w:r>
      <w:r w:rsidR="004F69D6">
        <w:t xml:space="preserve"> ; </w:t>
      </w:r>
      <w:r w:rsidRPr="00033231">
        <w:t>cela augmenta sa bonne humeur</w:t>
      </w:r>
      <w:r w:rsidR="004F69D6">
        <w:t xml:space="preserve">, </w:t>
      </w:r>
      <w:r w:rsidRPr="00033231">
        <w:t>et l</w:t>
      </w:r>
      <w:r w:rsidR="004F69D6">
        <w:t>’</w:t>
      </w:r>
      <w:r w:rsidRPr="00033231">
        <w:t>exclamation poussée par la jeune fille à la fin des chansons</w:t>
      </w:r>
      <w:r w:rsidR="004F69D6">
        <w:t> : « </w:t>
      </w:r>
      <w:r w:rsidRPr="00033231">
        <w:t>Que je voudrais pouvoir chanter et jouer comme Hortense</w:t>
      </w:r>
      <w:r w:rsidR="004F69D6">
        <w:t> ! »</w:t>
      </w:r>
      <w:r w:rsidRPr="00033231">
        <w:rPr>
          <w:i/>
          <w:iCs/>
        </w:rPr>
        <w:t xml:space="preserve"> </w:t>
      </w:r>
      <w:r w:rsidRPr="00033231">
        <w:t>acheva l</w:t>
      </w:r>
      <w:r w:rsidR="004F69D6">
        <w:t>’</w:t>
      </w:r>
      <w:r w:rsidRPr="00033231">
        <w:t>œuvre et la rendit charmante pour toute la soirée</w:t>
      </w:r>
      <w:r w:rsidR="004F69D6">
        <w:t>.</w:t>
      </w:r>
    </w:p>
    <w:p w14:paraId="77B2AF11" w14:textId="489E2C87" w:rsidR="004F69D6" w:rsidRDefault="00000000" w:rsidP="0021796F">
      <w:r w:rsidRPr="00033231">
        <w:t>Il est vrai qu</w:t>
      </w:r>
      <w:r w:rsidR="004F69D6">
        <w:t>’</w:t>
      </w:r>
      <w:r w:rsidRPr="00033231">
        <w:t>il s</w:t>
      </w:r>
      <w:r w:rsidR="004F69D6">
        <w:t>’</w:t>
      </w:r>
      <w:r w:rsidRPr="00033231">
        <w:t>ensuivit une petite leçon à Caroline sur la vanité des souhaits</w:t>
      </w:r>
      <w:r w:rsidR="004F69D6">
        <w:t xml:space="preserve">, </w:t>
      </w:r>
      <w:r w:rsidRPr="00033231">
        <w:t xml:space="preserve">et le devoir de </w:t>
      </w:r>
      <w:proofErr w:type="gramStart"/>
      <w:r w:rsidRPr="00033231">
        <w:t>faire</w:t>
      </w:r>
      <w:proofErr w:type="gramEnd"/>
      <w:r w:rsidRPr="00033231">
        <w:t xml:space="preserve"> des efforts</w:t>
      </w:r>
      <w:r w:rsidR="004F69D6">
        <w:t xml:space="preserve">. </w:t>
      </w:r>
      <w:r w:rsidRPr="00033231">
        <w:t>De même que Rome</w:t>
      </w:r>
      <w:r w:rsidR="004F69D6">
        <w:t xml:space="preserve">, </w:t>
      </w:r>
      <w:r w:rsidRPr="00033231">
        <w:t xml:space="preserve">lui </w:t>
      </w:r>
      <w:proofErr w:type="spellStart"/>
      <w:r w:rsidRPr="00033231">
        <w:t>fut-il</w:t>
      </w:r>
      <w:proofErr w:type="spellEnd"/>
      <w:r w:rsidRPr="00033231">
        <w:t xml:space="preserve"> dit</w:t>
      </w:r>
      <w:r w:rsidR="004F69D6">
        <w:t xml:space="preserve">, </w:t>
      </w:r>
      <w:r w:rsidRPr="00033231">
        <w:t>n</w:t>
      </w:r>
      <w:r w:rsidR="004F69D6">
        <w:t>’</w:t>
      </w:r>
      <w:r w:rsidRPr="00033231">
        <w:t>avait pas été bâtie en un jour</w:t>
      </w:r>
      <w:r w:rsidR="004F69D6">
        <w:t xml:space="preserve">, </w:t>
      </w:r>
      <w:r w:rsidRPr="00033231">
        <w:t>de m</w:t>
      </w:r>
      <w:r w:rsidRPr="00033231">
        <w:t>ê</w:t>
      </w:r>
      <w:r w:rsidRPr="00033231">
        <w:t>me l</w:t>
      </w:r>
      <w:r w:rsidR="004F69D6">
        <w:t>’</w:t>
      </w:r>
      <w:r w:rsidRPr="00033231">
        <w:t xml:space="preserve">éducation de </w:t>
      </w:r>
      <w:r w:rsidR="004F69D6">
        <w:t>M</w:t>
      </w:r>
      <w:r w:rsidR="004F69D6" w:rsidRPr="004F69D6">
        <w:rPr>
          <w:vertAlign w:val="superscript"/>
        </w:rPr>
        <w:t>lle</w:t>
      </w:r>
      <w:r w:rsidR="004F69D6">
        <w:t> </w:t>
      </w:r>
      <w:r w:rsidRPr="00033231">
        <w:t>Gérard Moore n</w:t>
      </w:r>
      <w:r w:rsidR="004F69D6">
        <w:t>’</w:t>
      </w:r>
      <w:r w:rsidRPr="00033231">
        <w:t>avait pas été compl</w:t>
      </w:r>
      <w:r w:rsidRPr="00033231">
        <w:t>é</w:t>
      </w:r>
      <w:r w:rsidRPr="00033231">
        <w:t>tée en une semaine</w:t>
      </w:r>
      <w:r w:rsidR="004F69D6">
        <w:t xml:space="preserve">, </w:t>
      </w:r>
      <w:r w:rsidRPr="00033231">
        <w:t>et par le simple désir d</w:t>
      </w:r>
      <w:r w:rsidR="004F69D6">
        <w:t>’</w:t>
      </w:r>
      <w:r w:rsidRPr="00033231">
        <w:t>être habile</w:t>
      </w:r>
      <w:r w:rsidR="004F69D6">
        <w:t xml:space="preserve">. </w:t>
      </w:r>
      <w:r w:rsidRPr="00033231">
        <w:t>C</w:t>
      </w:r>
      <w:r w:rsidR="004F69D6">
        <w:t>’</w:t>
      </w:r>
      <w:r w:rsidRPr="00033231">
        <w:t>était l</w:t>
      </w:r>
      <w:r w:rsidR="004F69D6">
        <w:t>’</w:t>
      </w:r>
      <w:r w:rsidRPr="00033231">
        <w:t>effort qui avait accompli ce grand travail</w:t>
      </w:r>
      <w:r w:rsidR="004F69D6">
        <w:t xml:space="preserve"> ; </w:t>
      </w:r>
      <w:r w:rsidRPr="00033231">
        <w:t>elle avait toujours été remarquable pour sa persévérance et sa facilité</w:t>
      </w:r>
      <w:r w:rsidR="004F69D6">
        <w:t xml:space="preserve"> ; </w:t>
      </w:r>
      <w:r w:rsidRPr="00033231">
        <w:t>ses maîtres avaient coutume de répéter que c</w:t>
      </w:r>
      <w:r w:rsidR="004F69D6">
        <w:t>’</w:t>
      </w:r>
      <w:r w:rsidRPr="00033231">
        <w:t>était plaisir de rencontrer tant de talent uni à tant de solidité</w:t>
      </w:r>
      <w:r w:rsidR="004F69D6">
        <w:t xml:space="preserve">, </w:t>
      </w:r>
      <w:r w:rsidRPr="00033231">
        <w:t>et ainsi de suite</w:t>
      </w:r>
      <w:r w:rsidR="004F69D6">
        <w:t xml:space="preserve">. </w:t>
      </w:r>
      <w:r w:rsidRPr="00033231">
        <w:t>Une fois sur le thème de ses propres mérites</w:t>
      </w:r>
      <w:r w:rsidR="004F69D6">
        <w:t xml:space="preserve">, </w:t>
      </w:r>
      <w:r w:rsidRPr="00033231">
        <w:t>mademoiselle ne pouvait plus s</w:t>
      </w:r>
      <w:r w:rsidR="004F69D6">
        <w:t>’</w:t>
      </w:r>
      <w:r w:rsidRPr="00033231">
        <w:t>arrêter</w:t>
      </w:r>
      <w:r w:rsidR="004F69D6">
        <w:t>.</w:t>
      </w:r>
    </w:p>
    <w:p w14:paraId="34D40BC0" w14:textId="77777777" w:rsidR="004F69D6" w:rsidRDefault="00000000" w:rsidP="0021796F">
      <w:r w:rsidRPr="00033231">
        <w:t>Bercée dans cette bienheureuse satisfaction d</w:t>
      </w:r>
      <w:r w:rsidR="004F69D6">
        <w:t>’</w:t>
      </w:r>
      <w:r w:rsidRPr="00033231">
        <w:t>elle-même</w:t>
      </w:r>
      <w:r w:rsidR="004F69D6">
        <w:t xml:space="preserve">, </w:t>
      </w:r>
      <w:r w:rsidRPr="00033231">
        <w:t>elle prit son tricot et se mit tranquillement à l</w:t>
      </w:r>
      <w:r w:rsidR="004F69D6">
        <w:t>’</w:t>
      </w:r>
      <w:r w:rsidRPr="00033231">
        <w:t>œuvre</w:t>
      </w:r>
      <w:r w:rsidR="004F69D6">
        <w:t xml:space="preserve">. </w:t>
      </w:r>
      <w:r w:rsidRPr="00033231">
        <w:t>Les r</w:t>
      </w:r>
      <w:r w:rsidRPr="00033231">
        <w:t>i</w:t>
      </w:r>
      <w:r w:rsidRPr="00033231">
        <w:t>deaux tirés</w:t>
      </w:r>
      <w:r w:rsidR="004F69D6">
        <w:t xml:space="preserve">, </w:t>
      </w:r>
      <w:r w:rsidRPr="00033231">
        <w:t>le feu clair</w:t>
      </w:r>
      <w:r w:rsidR="004F69D6">
        <w:t xml:space="preserve">, </w:t>
      </w:r>
      <w:r w:rsidRPr="00033231">
        <w:t>la lampe répandant une douce lumière</w:t>
      </w:r>
      <w:r w:rsidR="004F69D6">
        <w:t xml:space="preserve">, </w:t>
      </w:r>
      <w:r w:rsidRPr="00033231">
        <w:t>donnaient au petit parloir un charme inexprimable</w:t>
      </w:r>
      <w:r w:rsidR="004F69D6">
        <w:t xml:space="preserve">. </w:t>
      </w:r>
      <w:r w:rsidRPr="00033231">
        <w:t>Il est pr</w:t>
      </w:r>
      <w:r w:rsidRPr="00033231">
        <w:t>o</w:t>
      </w:r>
      <w:r w:rsidRPr="00033231">
        <w:t>bable que les trois personnes présentes sentaient ce charme</w:t>
      </w:r>
      <w:r w:rsidR="004F69D6">
        <w:t xml:space="preserve"> : </w:t>
      </w:r>
      <w:r w:rsidRPr="00033231">
        <w:t>e</w:t>
      </w:r>
      <w:r w:rsidRPr="00033231">
        <w:t>l</w:t>
      </w:r>
      <w:r w:rsidRPr="00033231">
        <w:t>les paraissaient toutes trois heureuses</w:t>
      </w:r>
      <w:r w:rsidR="004F69D6">
        <w:t>.</w:t>
      </w:r>
    </w:p>
    <w:p w14:paraId="5F7E1ACC" w14:textId="2C491610" w:rsidR="004F69D6" w:rsidRDefault="004F69D6" w:rsidP="0021796F">
      <w:r>
        <w:lastRenderedPageBreak/>
        <w:t>« </w:t>
      </w:r>
      <w:r w:rsidR="00000000" w:rsidRPr="00033231">
        <w:t>Qu</w:t>
      </w:r>
      <w:r>
        <w:t>’</w:t>
      </w:r>
      <w:r w:rsidR="00000000" w:rsidRPr="00033231">
        <w:t>allons-nous faire maintenant</w:t>
      </w:r>
      <w:r>
        <w:t xml:space="preserve">, </w:t>
      </w:r>
      <w:r w:rsidR="00000000" w:rsidRPr="00033231">
        <w:t>Caroline</w:t>
      </w:r>
      <w:r>
        <w:t xml:space="preserve"> ? </w:t>
      </w:r>
      <w:r w:rsidR="00000000" w:rsidRPr="00033231">
        <w:t xml:space="preserve">demanda </w:t>
      </w:r>
      <w:r>
        <w:t>M. </w:t>
      </w:r>
      <w:r w:rsidR="00000000" w:rsidRPr="00033231">
        <w:t>Moore</w:t>
      </w:r>
      <w:r>
        <w:t xml:space="preserve">, </w:t>
      </w:r>
      <w:r w:rsidR="00000000" w:rsidRPr="00033231">
        <w:t>tournant son siège vers sa cousine</w:t>
      </w:r>
      <w:r>
        <w:t>.</w:t>
      </w:r>
    </w:p>
    <w:p w14:paraId="67AB46D0" w14:textId="77777777" w:rsidR="004F69D6" w:rsidRDefault="004F69D6" w:rsidP="0021796F">
      <w:r>
        <w:t>— </w:t>
      </w:r>
      <w:r w:rsidR="00000000" w:rsidRPr="00033231">
        <w:t>Qu</w:t>
      </w:r>
      <w:r>
        <w:t>’</w:t>
      </w:r>
      <w:r w:rsidR="00000000" w:rsidRPr="00033231">
        <w:t>allons-nous faire</w:t>
      </w:r>
      <w:r>
        <w:t xml:space="preserve">, </w:t>
      </w:r>
      <w:r w:rsidR="00000000" w:rsidRPr="00033231">
        <w:t>Robert</w:t>
      </w:r>
      <w:r>
        <w:t xml:space="preserve"> ? </w:t>
      </w:r>
      <w:r w:rsidR="00000000" w:rsidRPr="00033231">
        <w:t>répéta-t-elle joyeusement</w:t>
      </w:r>
      <w:r>
        <w:t xml:space="preserve">. </w:t>
      </w:r>
      <w:r w:rsidR="00000000" w:rsidRPr="00033231">
        <w:t>Décidez</w:t>
      </w:r>
      <w:r>
        <w:t>.</w:t>
      </w:r>
    </w:p>
    <w:p w14:paraId="1A836898" w14:textId="77777777" w:rsidR="004F69D6" w:rsidRDefault="004F69D6" w:rsidP="0021796F">
      <w:r>
        <w:t>— </w:t>
      </w:r>
      <w:r w:rsidR="00000000" w:rsidRPr="00033231">
        <w:t>Nous n</w:t>
      </w:r>
      <w:r>
        <w:t>’</w:t>
      </w:r>
      <w:r w:rsidR="00000000" w:rsidRPr="00033231">
        <w:t>allons pas jouer aux échecs</w:t>
      </w:r>
      <w:r>
        <w:t> ?</w:t>
      </w:r>
    </w:p>
    <w:p w14:paraId="2982C82C" w14:textId="77777777" w:rsidR="004F69D6" w:rsidRDefault="004F69D6" w:rsidP="0021796F">
      <w:r>
        <w:t>— </w:t>
      </w:r>
      <w:r w:rsidR="00000000" w:rsidRPr="00033231">
        <w:t>Non</w:t>
      </w:r>
      <w:r>
        <w:t>.</w:t>
      </w:r>
    </w:p>
    <w:p w14:paraId="2ED2C26D" w14:textId="77777777" w:rsidR="004F69D6" w:rsidRDefault="004F69D6" w:rsidP="0021796F">
      <w:r>
        <w:t>— </w:t>
      </w:r>
      <w:r w:rsidR="00000000" w:rsidRPr="00033231">
        <w:t>Ni aux dames</w:t>
      </w:r>
      <w:r>
        <w:t xml:space="preserve">, </w:t>
      </w:r>
      <w:r w:rsidR="00000000" w:rsidRPr="00033231">
        <w:t>ni au trictrac</w:t>
      </w:r>
      <w:r>
        <w:t> ?</w:t>
      </w:r>
    </w:p>
    <w:p w14:paraId="5F8F1719" w14:textId="77777777" w:rsidR="004F69D6" w:rsidRDefault="004F69D6" w:rsidP="0021796F">
      <w:r>
        <w:t>— </w:t>
      </w:r>
      <w:r w:rsidR="00000000" w:rsidRPr="00033231">
        <w:t>Non</w:t>
      </w:r>
      <w:r>
        <w:t xml:space="preserve">, </w:t>
      </w:r>
      <w:r w:rsidR="00000000" w:rsidRPr="00033231">
        <w:t>non</w:t>
      </w:r>
      <w:r>
        <w:t xml:space="preserve"> : </w:t>
      </w:r>
      <w:r w:rsidR="00000000" w:rsidRPr="00033231">
        <w:t>nous détestons tous deux les jeux silencieux qui tiennent seulement les mains employées</w:t>
      </w:r>
      <w:r>
        <w:t xml:space="preserve">, </w:t>
      </w:r>
      <w:r w:rsidR="00000000" w:rsidRPr="00033231">
        <w:t>n</w:t>
      </w:r>
      <w:r>
        <w:t>’</w:t>
      </w:r>
      <w:r w:rsidR="00000000" w:rsidRPr="00033231">
        <w:t>est-ce pas</w:t>
      </w:r>
      <w:r>
        <w:t> ?</w:t>
      </w:r>
    </w:p>
    <w:p w14:paraId="3CC20365" w14:textId="77777777" w:rsidR="004F69D6" w:rsidRDefault="004F69D6" w:rsidP="0021796F">
      <w:r>
        <w:t>— </w:t>
      </w:r>
      <w:r w:rsidR="00000000" w:rsidRPr="00033231">
        <w:t>Je crois que oui</w:t>
      </w:r>
      <w:r>
        <w:t xml:space="preserve">. </w:t>
      </w:r>
      <w:r w:rsidR="00000000" w:rsidRPr="00033231">
        <w:t>Alors</w:t>
      </w:r>
      <w:r>
        <w:t xml:space="preserve">, </w:t>
      </w:r>
      <w:r w:rsidR="00000000" w:rsidRPr="00033231">
        <w:t>parlerons-nous scandale</w:t>
      </w:r>
      <w:r>
        <w:t> ?</w:t>
      </w:r>
    </w:p>
    <w:p w14:paraId="4A616D04" w14:textId="77777777" w:rsidR="004F69D6" w:rsidRDefault="004F69D6" w:rsidP="0021796F">
      <w:r>
        <w:t>— </w:t>
      </w:r>
      <w:r w:rsidR="00000000" w:rsidRPr="00033231">
        <w:t>De qui médirions-nous</w:t>
      </w:r>
      <w:r>
        <w:t xml:space="preserve"> ? </w:t>
      </w:r>
      <w:r w:rsidR="00000000" w:rsidRPr="00033231">
        <w:t>Quelqu</w:t>
      </w:r>
      <w:r>
        <w:t>’</w:t>
      </w:r>
      <w:r w:rsidR="00000000" w:rsidRPr="00033231">
        <w:t>un nous intéresse-t-il assez pour que nous prenions plaisir à mettre en lambeaux sa réputation</w:t>
      </w:r>
      <w:r>
        <w:t> ?</w:t>
      </w:r>
    </w:p>
    <w:p w14:paraId="15D3619C" w14:textId="77777777" w:rsidR="004F69D6" w:rsidRDefault="004F69D6" w:rsidP="0021796F">
      <w:r>
        <w:t>— </w:t>
      </w:r>
      <w:r w:rsidR="00000000" w:rsidRPr="00033231">
        <w:t>Voilà une question qui vient au fait</w:t>
      </w:r>
      <w:r>
        <w:t xml:space="preserve">. </w:t>
      </w:r>
      <w:r w:rsidR="00000000" w:rsidRPr="00033231">
        <w:t>Pour ma part</w:t>
      </w:r>
      <w:r>
        <w:t xml:space="preserve">, </w:t>
      </w:r>
      <w:r w:rsidR="00000000" w:rsidRPr="00033231">
        <w:t>que</w:t>
      </w:r>
      <w:r w:rsidR="00000000" w:rsidRPr="00033231">
        <w:t>l</w:t>
      </w:r>
      <w:r w:rsidR="00000000" w:rsidRPr="00033231">
        <w:t>que peu aimable qu</w:t>
      </w:r>
      <w:r>
        <w:t>’</w:t>
      </w:r>
      <w:r w:rsidR="00000000" w:rsidRPr="00033231">
        <w:t>elle me paraisse</w:t>
      </w:r>
      <w:r>
        <w:t xml:space="preserve">, </w:t>
      </w:r>
      <w:r w:rsidR="00000000" w:rsidRPr="00033231">
        <w:t>je dois répondre non</w:t>
      </w:r>
      <w:r>
        <w:t>.</w:t>
      </w:r>
    </w:p>
    <w:p w14:paraId="642F9FAA" w14:textId="77777777" w:rsidR="004F69D6" w:rsidRDefault="004F69D6" w:rsidP="0021796F">
      <w:r>
        <w:t>— </w:t>
      </w:r>
      <w:r w:rsidR="00000000" w:rsidRPr="00033231">
        <w:t>Et moi aussi</w:t>
      </w:r>
      <w:r>
        <w:t xml:space="preserve">. </w:t>
      </w:r>
      <w:r w:rsidR="00000000" w:rsidRPr="00033231">
        <w:t>Mais c</w:t>
      </w:r>
      <w:r>
        <w:t>’</w:t>
      </w:r>
      <w:r w:rsidR="00000000" w:rsidRPr="00033231">
        <w:t>est étrange</w:t>
      </w:r>
      <w:r>
        <w:t xml:space="preserve">, </w:t>
      </w:r>
      <w:r w:rsidR="00000000" w:rsidRPr="00033231">
        <w:t>quoique nous ne se</w:t>
      </w:r>
      <w:r w:rsidR="00000000" w:rsidRPr="00033231">
        <w:t>n</w:t>
      </w:r>
      <w:r w:rsidR="00000000" w:rsidRPr="00033231">
        <w:t>tions nul besoin d</w:t>
      </w:r>
      <w:r>
        <w:t>’</w:t>
      </w:r>
      <w:r w:rsidR="00000000" w:rsidRPr="00033231">
        <w:t>autres êtres vivants parmi nous</w:t>
      </w:r>
      <w:r>
        <w:t xml:space="preserve">, </w:t>
      </w:r>
      <w:r w:rsidR="00000000" w:rsidRPr="00033231">
        <w:t>tant nous sommes égoïstes dans notre bonheur</w:t>
      </w:r>
      <w:r>
        <w:t xml:space="preserve">, </w:t>
      </w:r>
      <w:r w:rsidR="00000000" w:rsidRPr="00033231">
        <w:t>quoique nous n</w:t>
      </w:r>
      <w:r>
        <w:t>’</w:t>
      </w:r>
      <w:r w:rsidR="00000000" w:rsidRPr="00033231">
        <w:t>éprouvions nul désir de nous occuper du monde actuel</w:t>
      </w:r>
      <w:r>
        <w:t xml:space="preserve">, </w:t>
      </w:r>
      <w:r w:rsidR="00000000" w:rsidRPr="00033231">
        <w:t>il s</w:t>
      </w:r>
      <w:r w:rsidR="00000000" w:rsidRPr="00033231">
        <w:t>e</w:t>
      </w:r>
      <w:r w:rsidR="00000000" w:rsidRPr="00033231">
        <w:t>rait agréable de faire une excursion dans le passé</w:t>
      </w:r>
      <w:r>
        <w:t xml:space="preserve">, </w:t>
      </w:r>
      <w:r w:rsidR="00000000" w:rsidRPr="00033231">
        <w:t>d</w:t>
      </w:r>
      <w:r>
        <w:t>’</w:t>
      </w:r>
      <w:r w:rsidR="00000000" w:rsidRPr="00033231">
        <w:t>entendre des peuples qui depuis des générations dorment dans des to</w:t>
      </w:r>
      <w:r w:rsidR="00000000" w:rsidRPr="00033231">
        <w:t>m</w:t>
      </w:r>
      <w:r w:rsidR="00000000" w:rsidRPr="00033231">
        <w:t>beaux qui ne sont peut-être plus des tombeaux</w:t>
      </w:r>
      <w:r>
        <w:t xml:space="preserve">, </w:t>
      </w:r>
      <w:r w:rsidR="00000000" w:rsidRPr="00033231">
        <w:t>mais des jardins et des champs</w:t>
      </w:r>
      <w:r>
        <w:t xml:space="preserve">, </w:t>
      </w:r>
      <w:r w:rsidR="00000000" w:rsidRPr="00033231">
        <w:t>nous parler</w:t>
      </w:r>
      <w:r>
        <w:t xml:space="preserve">, </w:t>
      </w:r>
      <w:r w:rsidR="00000000" w:rsidRPr="00033231">
        <w:t>nous dire leurs pensées</w:t>
      </w:r>
      <w:r>
        <w:t xml:space="preserve">, </w:t>
      </w:r>
      <w:r w:rsidR="00000000" w:rsidRPr="00033231">
        <w:t>nous co</w:t>
      </w:r>
      <w:r w:rsidR="00000000" w:rsidRPr="00033231">
        <w:t>m</w:t>
      </w:r>
      <w:r w:rsidR="00000000" w:rsidRPr="00033231">
        <w:t>muniquer leurs idées</w:t>
      </w:r>
      <w:r>
        <w:t>.</w:t>
      </w:r>
    </w:p>
    <w:p w14:paraId="1B4B3BB4" w14:textId="77777777" w:rsidR="004F69D6" w:rsidRDefault="004F69D6" w:rsidP="0021796F">
      <w:r>
        <w:lastRenderedPageBreak/>
        <w:t>— </w:t>
      </w:r>
      <w:r w:rsidR="00000000" w:rsidRPr="00033231">
        <w:t>Quel sera l</w:t>
      </w:r>
      <w:r>
        <w:t>’</w:t>
      </w:r>
      <w:r w:rsidR="00000000" w:rsidRPr="00033231">
        <w:t>orateur</w:t>
      </w:r>
      <w:r>
        <w:t xml:space="preserve"> ? </w:t>
      </w:r>
      <w:r w:rsidR="00000000" w:rsidRPr="00033231">
        <w:t>Quelle langue parlera-t-il</w:t>
      </w:r>
      <w:r>
        <w:t xml:space="preserve"> ? </w:t>
      </w:r>
      <w:r w:rsidR="00000000" w:rsidRPr="00033231">
        <w:t>le fra</w:t>
      </w:r>
      <w:r w:rsidR="00000000" w:rsidRPr="00033231">
        <w:t>n</w:t>
      </w:r>
      <w:r w:rsidR="00000000" w:rsidRPr="00033231">
        <w:t>çais</w:t>
      </w:r>
      <w:r>
        <w:t> ?</w:t>
      </w:r>
    </w:p>
    <w:p w14:paraId="5DC4F705" w14:textId="77777777" w:rsidR="004F69D6" w:rsidRDefault="004F69D6" w:rsidP="0021796F">
      <w:r>
        <w:t>— </w:t>
      </w:r>
      <w:r w:rsidR="00000000" w:rsidRPr="00033231">
        <w:t>Vos ancêtres français n</w:t>
      </w:r>
      <w:r>
        <w:t>’</w:t>
      </w:r>
      <w:r w:rsidR="00000000" w:rsidRPr="00033231">
        <w:t>ont pas la parole si douce</w:t>
      </w:r>
      <w:r>
        <w:t xml:space="preserve">, </w:t>
      </w:r>
      <w:r w:rsidR="00000000" w:rsidRPr="00033231">
        <w:t>si s</w:t>
      </w:r>
      <w:r w:rsidR="00000000" w:rsidRPr="00033231">
        <w:t>o</w:t>
      </w:r>
      <w:r w:rsidR="00000000" w:rsidRPr="00033231">
        <w:t>lennelle</w:t>
      </w:r>
      <w:r>
        <w:t xml:space="preserve">, </w:t>
      </w:r>
      <w:r w:rsidR="00000000" w:rsidRPr="00033231">
        <w:t>si pathétique que vos ancêtres anglais</w:t>
      </w:r>
      <w:r>
        <w:t xml:space="preserve">, </w:t>
      </w:r>
      <w:r w:rsidR="00000000" w:rsidRPr="00033231">
        <w:t>Robert</w:t>
      </w:r>
      <w:r>
        <w:t xml:space="preserve">. </w:t>
      </w:r>
      <w:r w:rsidR="00000000" w:rsidRPr="00033231">
        <w:t>Ce soir vous serez entièrement anglais</w:t>
      </w:r>
      <w:r>
        <w:t xml:space="preserve"> : </w:t>
      </w:r>
      <w:r w:rsidR="00000000" w:rsidRPr="00033231">
        <w:t>vous lirez un livre anglais</w:t>
      </w:r>
      <w:r>
        <w:t>.</w:t>
      </w:r>
    </w:p>
    <w:p w14:paraId="49DB5F87" w14:textId="77777777" w:rsidR="004F69D6" w:rsidRDefault="004F69D6" w:rsidP="0021796F">
      <w:r>
        <w:t>— </w:t>
      </w:r>
      <w:r w:rsidR="00000000" w:rsidRPr="00033231">
        <w:t>Un vieux livre anglais</w:t>
      </w:r>
      <w:r>
        <w:t> ?</w:t>
      </w:r>
    </w:p>
    <w:p w14:paraId="31385A09" w14:textId="77777777" w:rsidR="004F69D6" w:rsidRDefault="004F69D6" w:rsidP="0021796F">
      <w:r>
        <w:t>— </w:t>
      </w:r>
      <w:r w:rsidR="00000000" w:rsidRPr="00033231">
        <w:t>Oui</w:t>
      </w:r>
      <w:r>
        <w:t xml:space="preserve">, </w:t>
      </w:r>
      <w:r w:rsidR="00000000" w:rsidRPr="00033231">
        <w:t>un vieux livre anglais</w:t>
      </w:r>
      <w:r>
        <w:t xml:space="preserve">, </w:t>
      </w:r>
      <w:r w:rsidR="00000000" w:rsidRPr="00033231">
        <w:t>un livre que vous aimez</w:t>
      </w:r>
      <w:r>
        <w:t xml:space="preserve">. </w:t>
      </w:r>
      <w:r w:rsidR="00000000" w:rsidRPr="00033231">
        <w:t>Et je choisirai un passage de ce livre tout à fait en harmonie avec ce qui se passe en vous</w:t>
      </w:r>
      <w:r>
        <w:t xml:space="preserve"> : </w:t>
      </w:r>
      <w:r w:rsidR="00000000" w:rsidRPr="00033231">
        <w:t>il éveillera votre nature</w:t>
      </w:r>
      <w:r>
        <w:t xml:space="preserve">, </w:t>
      </w:r>
      <w:r w:rsidR="00000000" w:rsidRPr="00033231">
        <w:t>remplira votre âme d</w:t>
      </w:r>
      <w:r>
        <w:t>’</w:t>
      </w:r>
      <w:r w:rsidR="00000000" w:rsidRPr="00033231">
        <w:t>une douce musique</w:t>
      </w:r>
      <w:r>
        <w:t xml:space="preserve"> ; </w:t>
      </w:r>
      <w:r w:rsidR="00000000" w:rsidRPr="00033231">
        <w:t>il passera comme une main habile sur votre cœur</w:t>
      </w:r>
      <w:r>
        <w:t xml:space="preserve">, </w:t>
      </w:r>
      <w:r w:rsidR="00000000" w:rsidRPr="00033231">
        <w:t>et en fera vibrer les cordes</w:t>
      </w:r>
      <w:r>
        <w:t xml:space="preserve">. </w:t>
      </w:r>
      <w:r w:rsidR="00000000" w:rsidRPr="00033231">
        <w:t>Votre cœur est une lyre</w:t>
      </w:r>
      <w:r>
        <w:t xml:space="preserve">, </w:t>
      </w:r>
      <w:r w:rsidR="00000000" w:rsidRPr="00033231">
        <w:t>Robert</w:t>
      </w:r>
      <w:r>
        <w:t xml:space="preserve"> ; </w:t>
      </w:r>
      <w:r w:rsidR="00000000" w:rsidRPr="00033231">
        <w:t>mais votre lot n</w:t>
      </w:r>
      <w:r>
        <w:t>’</w:t>
      </w:r>
      <w:r w:rsidR="00000000" w:rsidRPr="00033231">
        <w:t>a pas été de rencontrer un méne</w:t>
      </w:r>
      <w:r w:rsidR="00000000" w:rsidRPr="00033231">
        <w:t>s</w:t>
      </w:r>
      <w:r w:rsidR="00000000" w:rsidRPr="00033231">
        <w:t>trel capable de la faire résonner</w:t>
      </w:r>
      <w:r>
        <w:t xml:space="preserve">, </w:t>
      </w:r>
      <w:r w:rsidR="00000000" w:rsidRPr="00033231">
        <w:t>et souvent elle demeure sile</w:t>
      </w:r>
      <w:r w:rsidR="00000000" w:rsidRPr="00033231">
        <w:t>n</w:t>
      </w:r>
      <w:r w:rsidR="00000000" w:rsidRPr="00033231">
        <w:t>cieuse</w:t>
      </w:r>
      <w:r>
        <w:t xml:space="preserve">. </w:t>
      </w:r>
      <w:r w:rsidR="00000000" w:rsidRPr="00033231">
        <w:t>Laissez approcher le glorieux William</w:t>
      </w:r>
      <w:r>
        <w:t xml:space="preserve">, </w:t>
      </w:r>
      <w:r w:rsidR="00000000" w:rsidRPr="00033231">
        <w:t>et vous verrez comme il tirera de ses cordes la force et la mélodie</w:t>
      </w:r>
      <w:r>
        <w:t>.</w:t>
      </w:r>
    </w:p>
    <w:p w14:paraId="6E8DCB16" w14:textId="77777777" w:rsidR="004F69D6" w:rsidRDefault="004F69D6" w:rsidP="0021796F">
      <w:r>
        <w:t>— </w:t>
      </w:r>
      <w:r w:rsidR="00000000" w:rsidRPr="00033231">
        <w:t xml:space="preserve">Je dois lire </w:t>
      </w:r>
      <w:proofErr w:type="spellStart"/>
      <w:r w:rsidR="00000000" w:rsidRPr="00033231">
        <w:t>Shakspeare</w:t>
      </w:r>
      <w:proofErr w:type="spellEnd"/>
      <w:r>
        <w:t> ?</w:t>
      </w:r>
    </w:p>
    <w:p w14:paraId="4967B259" w14:textId="77777777" w:rsidR="004F69D6" w:rsidRDefault="004F69D6" w:rsidP="0021796F">
      <w:r>
        <w:t>— </w:t>
      </w:r>
      <w:r w:rsidR="00000000" w:rsidRPr="00033231">
        <w:t>Vous devez évoquer son esprit devant vous</w:t>
      </w:r>
      <w:r>
        <w:t xml:space="preserve"> ; </w:t>
      </w:r>
      <w:r w:rsidR="00000000" w:rsidRPr="00033231">
        <w:t>vous devez entendre sa voix avec l</w:t>
      </w:r>
      <w:r>
        <w:t>’</w:t>
      </w:r>
      <w:r w:rsidR="00000000" w:rsidRPr="00033231">
        <w:t>oreille de votre intelligence</w:t>
      </w:r>
      <w:r>
        <w:t xml:space="preserve"> ; </w:t>
      </w:r>
      <w:r w:rsidR="00000000" w:rsidRPr="00033231">
        <w:t>vous devez faire passer quelque chose de son âme dans la vôtre</w:t>
      </w:r>
      <w:r>
        <w:t>.</w:t>
      </w:r>
    </w:p>
    <w:p w14:paraId="534415E9" w14:textId="77777777" w:rsidR="004F69D6" w:rsidRDefault="004F69D6" w:rsidP="0021796F">
      <w:r>
        <w:t>— </w:t>
      </w:r>
      <w:r w:rsidR="00000000" w:rsidRPr="00033231">
        <w:t>Dans le but de me rendre meilleur</w:t>
      </w:r>
      <w:r>
        <w:t xml:space="preserve">, </w:t>
      </w:r>
      <w:r w:rsidR="00000000" w:rsidRPr="00033231">
        <w:t xml:space="preserve">il faut que </w:t>
      </w:r>
      <w:proofErr w:type="spellStart"/>
      <w:r w:rsidR="00000000" w:rsidRPr="00033231">
        <w:t>Shakspeare</w:t>
      </w:r>
      <w:proofErr w:type="spellEnd"/>
      <w:r w:rsidR="00000000" w:rsidRPr="00033231">
        <w:t xml:space="preserve"> produise sur moi l</w:t>
      </w:r>
      <w:r>
        <w:t>’</w:t>
      </w:r>
      <w:r w:rsidR="00000000" w:rsidRPr="00033231">
        <w:t>effet d</w:t>
      </w:r>
      <w:r>
        <w:t>’</w:t>
      </w:r>
      <w:r w:rsidR="00000000" w:rsidRPr="00033231">
        <w:t>un sermon</w:t>
      </w:r>
      <w:r>
        <w:t> ?</w:t>
      </w:r>
    </w:p>
    <w:p w14:paraId="6059454C" w14:textId="77777777" w:rsidR="004F69D6" w:rsidRDefault="004F69D6" w:rsidP="0021796F">
      <w:r>
        <w:t>— </w:t>
      </w:r>
      <w:r w:rsidR="00000000" w:rsidRPr="00033231">
        <w:t>Dans le but de vous remuer</w:t>
      </w:r>
      <w:r>
        <w:t xml:space="preserve">, </w:t>
      </w:r>
      <w:r w:rsidR="00000000" w:rsidRPr="00033231">
        <w:t>de vous donner de nouvelles sensations</w:t>
      </w:r>
      <w:r>
        <w:t xml:space="preserve"> ; </w:t>
      </w:r>
      <w:r w:rsidR="00000000" w:rsidRPr="00033231">
        <w:t>pour vous faire sentir fortement la vie</w:t>
      </w:r>
      <w:r>
        <w:t xml:space="preserve">, </w:t>
      </w:r>
      <w:r w:rsidR="00000000" w:rsidRPr="00033231">
        <w:t>non-seulement le côté vertueux de votre nature</w:t>
      </w:r>
      <w:r>
        <w:t xml:space="preserve">, </w:t>
      </w:r>
      <w:r w:rsidR="00000000" w:rsidRPr="00033231">
        <w:t>mais aussi le côté vicieux et pervers</w:t>
      </w:r>
      <w:r>
        <w:t>.</w:t>
      </w:r>
    </w:p>
    <w:p w14:paraId="168F119B" w14:textId="77777777" w:rsidR="004F69D6" w:rsidRDefault="004F69D6" w:rsidP="0021796F">
      <w:r>
        <w:t>— </w:t>
      </w:r>
      <w:r w:rsidR="00000000" w:rsidRPr="00033231">
        <w:t>Dieu</w:t>
      </w:r>
      <w:r>
        <w:t xml:space="preserve"> ! </w:t>
      </w:r>
      <w:r w:rsidR="00000000" w:rsidRPr="00033231">
        <w:t>que dit-elle</w:t>
      </w:r>
      <w:r>
        <w:t xml:space="preserve"> ? </w:t>
      </w:r>
      <w:r w:rsidR="00000000" w:rsidRPr="00033231">
        <w:t>s</w:t>
      </w:r>
      <w:r>
        <w:t>’</w:t>
      </w:r>
      <w:r w:rsidR="00000000" w:rsidRPr="00033231">
        <w:t>écria Hortense qui</w:t>
      </w:r>
      <w:r>
        <w:t xml:space="preserve">, </w:t>
      </w:r>
      <w:r w:rsidR="00000000" w:rsidRPr="00033231">
        <w:t>jusque-là o</w:t>
      </w:r>
      <w:r w:rsidR="00000000" w:rsidRPr="00033231">
        <w:t>c</w:t>
      </w:r>
      <w:r w:rsidR="00000000" w:rsidRPr="00033231">
        <w:t>cupée à compter les mailles de son tricot</w:t>
      </w:r>
      <w:r>
        <w:t xml:space="preserve">, </w:t>
      </w:r>
      <w:r w:rsidR="00000000" w:rsidRPr="00033231">
        <w:t>n</w:t>
      </w:r>
      <w:r>
        <w:t>’</w:t>
      </w:r>
      <w:r w:rsidR="00000000" w:rsidRPr="00033231">
        <w:t xml:space="preserve">avait pas prêté </w:t>
      </w:r>
      <w:r w:rsidR="00000000" w:rsidRPr="00033231">
        <w:lastRenderedPageBreak/>
        <w:t>beaucoup d</w:t>
      </w:r>
      <w:r>
        <w:t>’</w:t>
      </w:r>
      <w:r w:rsidR="00000000" w:rsidRPr="00033231">
        <w:t>attention à la conversation</w:t>
      </w:r>
      <w:r>
        <w:t xml:space="preserve">, </w:t>
      </w:r>
      <w:r w:rsidR="00000000" w:rsidRPr="00033231">
        <w:t>mais dont l</w:t>
      </w:r>
      <w:r>
        <w:t>’</w:t>
      </w:r>
      <w:r w:rsidR="00000000" w:rsidRPr="00033231">
        <w:t>oreille v</w:t>
      </w:r>
      <w:r w:rsidR="00000000" w:rsidRPr="00033231">
        <w:t>e</w:t>
      </w:r>
      <w:r w:rsidR="00000000" w:rsidRPr="00033231">
        <w:t>nait d</w:t>
      </w:r>
      <w:r>
        <w:t>’</w:t>
      </w:r>
      <w:r w:rsidR="00000000" w:rsidRPr="00033231">
        <w:t>être frappée par les deux derniers mots</w:t>
      </w:r>
      <w:r>
        <w:t>.</w:t>
      </w:r>
    </w:p>
    <w:p w14:paraId="76730895" w14:textId="5BC458CA" w:rsidR="00000000" w:rsidRPr="00033231" w:rsidRDefault="004F69D6" w:rsidP="0021796F">
      <w:r>
        <w:t>— </w:t>
      </w:r>
      <w:r w:rsidR="00000000" w:rsidRPr="00033231">
        <w:t>Ne faites pas attention</w:t>
      </w:r>
      <w:r>
        <w:t xml:space="preserve">, </w:t>
      </w:r>
      <w:r w:rsidR="00000000" w:rsidRPr="00033231">
        <w:t>ma sœur</w:t>
      </w:r>
      <w:r>
        <w:t xml:space="preserve"> ; </w:t>
      </w:r>
      <w:r w:rsidR="00000000" w:rsidRPr="00033231">
        <w:t>laissez-la parler</w:t>
      </w:r>
      <w:r>
        <w:t xml:space="preserve"> ; </w:t>
      </w:r>
      <w:r w:rsidR="00000000" w:rsidRPr="00033231">
        <w:t>lai</w:t>
      </w:r>
      <w:r w:rsidR="00000000" w:rsidRPr="00033231">
        <w:t>s</w:t>
      </w:r>
      <w:r w:rsidR="00000000" w:rsidRPr="00033231">
        <w:t>sez-lui dire ce soir tout ce qu</w:t>
      </w:r>
      <w:r>
        <w:t>’</w:t>
      </w:r>
      <w:r w:rsidR="00000000" w:rsidRPr="00033231">
        <w:t>il lui plaira</w:t>
      </w:r>
      <w:r>
        <w:t xml:space="preserve">. </w:t>
      </w:r>
      <w:r w:rsidR="00000000" w:rsidRPr="00033231">
        <w:t>Elle aime à tomber de temps à autre rudement sur votre frère</w:t>
      </w:r>
      <w:r>
        <w:t xml:space="preserve"> ; </w:t>
      </w:r>
      <w:r w:rsidR="00000000" w:rsidRPr="00033231">
        <w:t>cela m</w:t>
      </w:r>
      <w:r>
        <w:t>’</w:t>
      </w:r>
      <w:r w:rsidR="00000000" w:rsidRPr="00033231">
        <w:t>amuse</w:t>
      </w:r>
      <w:r>
        <w:t xml:space="preserve"> : </w:t>
      </w:r>
      <w:r w:rsidR="00000000" w:rsidRPr="00033231">
        <w:t>laissez-la faire</w:t>
      </w:r>
      <w:r>
        <w:t>. »</w:t>
      </w:r>
    </w:p>
    <w:p w14:paraId="5238D7D4" w14:textId="77777777" w:rsidR="004F69D6" w:rsidRDefault="00000000" w:rsidP="0021796F">
      <w:r w:rsidRPr="00033231">
        <w:t>Caroline qui</w:t>
      </w:r>
      <w:r w:rsidR="004F69D6">
        <w:t xml:space="preserve">, </w:t>
      </w:r>
      <w:r w:rsidRPr="00033231">
        <w:t>montée sur une chaise</w:t>
      </w:r>
      <w:r w:rsidR="004F69D6">
        <w:t xml:space="preserve">, </w:t>
      </w:r>
      <w:r w:rsidRPr="00033231">
        <w:t>avait bouleversé la b</w:t>
      </w:r>
      <w:r w:rsidRPr="00033231">
        <w:t>i</w:t>
      </w:r>
      <w:r w:rsidRPr="00033231">
        <w:t>bliothèque</w:t>
      </w:r>
      <w:r w:rsidR="004F69D6">
        <w:t xml:space="preserve">, </w:t>
      </w:r>
      <w:r w:rsidRPr="00033231">
        <w:t>revint avec un livre</w:t>
      </w:r>
      <w:r w:rsidR="004F69D6">
        <w:t>.</w:t>
      </w:r>
    </w:p>
    <w:p w14:paraId="07FF1A90" w14:textId="77777777" w:rsidR="004F69D6" w:rsidRDefault="004F69D6" w:rsidP="0021796F">
      <w:r>
        <w:t>« </w:t>
      </w:r>
      <w:r w:rsidR="00000000" w:rsidRPr="00033231">
        <w:t xml:space="preserve">Voilà </w:t>
      </w:r>
      <w:proofErr w:type="spellStart"/>
      <w:r w:rsidR="00000000" w:rsidRPr="00033231">
        <w:t>Shakspeare</w:t>
      </w:r>
      <w:proofErr w:type="spellEnd"/>
      <w:r>
        <w:t xml:space="preserve">, </w:t>
      </w:r>
      <w:r w:rsidR="00000000" w:rsidRPr="00033231">
        <w:t>dit-elle</w:t>
      </w:r>
      <w:r>
        <w:t xml:space="preserve">, </w:t>
      </w:r>
      <w:r w:rsidR="00000000" w:rsidRPr="00033231">
        <w:t xml:space="preserve">et voilà </w:t>
      </w:r>
      <w:r w:rsidR="00000000" w:rsidRPr="00033231">
        <w:rPr>
          <w:i/>
          <w:iCs/>
        </w:rPr>
        <w:t>Coriolan</w:t>
      </w:r>
      <w:r>
        <w:rPr>
          <w:i/>
          <w:iCs/>
        </w:rPr>
        <w:t xml:space="preserve">. </w:t>
      </w:r>
      <w:r w:rsidR="00000000" w:rsidRPr="00033231">
        <w:t>Maintenant</w:t>
      </w:r>
      <w:r>
        <w:t xml:space="preserve">, </w:t>
      </w:r>
      <w:r w:rsidR="00000000" w:rsidRPr="00033231">
        <w:t>lisez</w:t>
      </w:r>
      <w:r>
        <w:t xml:space="preserve">, </w:t>
      </w:r>
      <w:r w:rsidR="00000000" w:rsidRPr="00033231">
        <w:t>et découvrez</w:t>
      </w:r>
      <w:r>
        <w:t xml:space="preserve">, </w:t>
      </w:r>
      <w:r w:rsidR="00000000" w:rsidRPr="00033231">
        <w:t>par les sensations que cette lecture va évei</w:t>
      </w:r>
      <w:r w:rsidR="00000000" w:rsidRPr="00033231">
        <w:t>l</w:t>
      </w:r>
      <w:r w:rsidR="00000000" w:rsidRPr="00033231">
        <w:t>ler en vous</w:t>
      </w:r>
      <w:r>
        <w:t xml:space="preserve">, </w:t>
      </w:r>
      <w:r w:rsidR="00000000" w:rsidRPr="00033231">
        <w:t>combien vous êtes à la fois bas et élevé</w:t>
      </w:r>
      <w:r>
        <w:t>.</w:t>
      </w:r>
    </w:p>
    <w:p w14:paraId="1033513B" w14:textId="77777777" w:rsidR="004F69D6" w:rsidRDefault="004F69D6" w:rsidP="0021796F">
      <w:r>
        <w:t>— </w:t>
      </w:r>
      <w:r w:rsidR="00000000" w:rsidRPr="00033231">
        <w:t>Asseyez-vous à côté de moi</w:t>
      </w:r>
      <w:r>
        <w:t xml:space="preserve">, </w:t>
      </w:r>
      <w:r w:rsidR="00000000" w:rsidRPr="00033231">
        <w:t>et corrigez-moi si je pr</w:t>
      </w:r>
      <w:r w:rsidR="00000000" w:rsidRPr="00033231">
        <w:t>o</w:t>
      </w:r>
      <w:r w:rsidR="00000000" w:rsidRPr="00033231">
        <w:t>no</w:t>
      </w:r>
      <w:r w:rsidR="00000000" w:rsidRPr="00033231">
        <w:t>n</w:t>
      </w:r>
      <w:r w:rsidR="00000000" w:rsidRPr="00033231">
        <w:t>ce mal</w:t>
      </w:r>
      <w:r>
        <w:t>.</w:t>
      </w:r>
    </w:p>
    <w:p w14:paraId="303A2470" w14:textId="77777777" w:rsidR="004F69D6" w:rsidRDefault="004F69D6" w:rsidP="0021796F">
      <w:r>
        <w:t>— </w:t>
      </w:r>
      <w:r w:rsidR="00000000" w:rsidRPr="00033231">
        <w:t>Je serai le maître</w:t>
      </w:r>
      <w:r>
        <w:t xml:space="preserve">, </w:t>
      </w:r>
      <w:r w:rsidR="00000000" w:rsidRPr="00033231">
        <w:t>alors</w:t>
      </w:r>
      <w:r>
        <w:t xml:space="preserve">, </w:t>
      </w:r>
      <w:r w:rsidR="00000000" w:rsidRPr="00033231">
        <w:t>et vous l</w:t>
      </w:r>
      <w:r>
        <w:t>’</w:t>
      </w:r>
      <w:r w:rsidR="00000000" w:rsidRPr="00033231">
        <w:t>élève</w:t>
      </w:r>
      <w:r>
        <w:t>.</w:t>
      </w:r>
    </w:p>
    <w:p w14:paraId="7D2BD8C0" w14:textId="77777777" w:rsidR="004F69D6" w:rsidRDefault="004F69D6" w:rsidP="0021796F">
      <w:r>
        <w:t>— </w:t>
      </w:r>
      <w:r w:rsidR="00000000" w:rsidRPr="00033231">
        <w:t>Ainsi soit-il</w:t>
      </w:r>
      <w:r>
        <w:t> !</w:t>
      </w:r>
    </w:p>
    <w:p w14:paraId="7BD3BC20" w14:textId="77777777" w:rsidR="004F69D6" w:rsidRDefault="004F69D6" w:rsidP="0021796F">
      <w:r>
        <w:t>— </w:t>
      </w:r>
      <w:r w:rsidR="00000000" w:rsidRPr="00033231">
        <w:t xml:space="preserve">Et </w:t>
      </w:r>
      <w:proofErr w:type="spellStart"/>
      <w:r w:rsidR="00000000" w:rsidRPr="00033231">
        <w:t>Shakspeare</w:t>
      </w:r>
      <w:proofErr w:type="spellEnd"/>
      <w:r w:rsidR="00000000" w:rsidRPr="00033231">
        <w:t xml:space="preserve"> est notre science</w:t>
      </w:r>
      <w:r>
        <w:t xml:space="preserve">, </w:t>
      </w:r>
      <w:r w:rsidR="00000000" w:rsidRPr="00033231">
        <w:t>puisque nous allons ét</w:t>
      </w:r>
      <w:r w:rsidR="00000000" w:rsidRPr="00033231">
        <w:t>u</w:t>
      </w:r>
      <w:r w:rsidR="00000000" w:rsidRPr="00033231">
        <w:t>dier</w:t>
      </w:r>
      <w:r>
        <w:t> ?</w:t>
      </w:r>
    </w:p>
    <w:p w14:paraId="60E7732E" w14:textId="77777777" w:rsidR="004F69D6" w:rsidRDefault="004F69D6" w:rsidP="0021796F">
      <w:r>
        <w:t>— </w:t>
      </w:r>
      <w:r w:rsidR="00000000" w:rsidRPr="00033231">
        <w:t>Il le paraît</w:t>
      </w:r>
      <w:r>
        <w:t>.</w:t>
      </w:r>
    </w:p>
    <w:p w14:paraId="26CB2E3A" w14:textId="77777777" w:rsidR="004F69D6" w:rsidRDefault="004F69D6" w:rsidP="0021796F">
      <w:r>
        <w:t>— </w:t>
      </w:r>
      <w:r w:rsidR="00000000" w:rsidRPr="00033231">
        <w:t>Vous n</w:t>
      </w:r>
      <w:r>
        <w:t>’</w:t>
      </w:r>
      <w:r w:rsidR="00000000" w:rsidRPr="00033231">
        <w:t>allez pas être Français</w:t>
      </w:r>
      <w:r>
        <w:t xml:space="preserve">, </w:t>
      </w:r>
      <w:r w:rsidR="00000000" w:rsidRPr="00033231">
        <w:t>sceptique</w:t>
      </w:r>
      <w:r>
        <w:t xml:space="preserve">, </w:t>
      </w:r>
      <w:r w:rsidR="00000000" w:rsidRPr="00033231">
        <w:t>moqueur</w:t>
      </w:r>
      <w:r>
        <w:t xml:space="preserve"> ? </w:t>
      </w:r>
      <w:r w:rsidR="00000000" w:rsidRPr="00033231">
        <w:t>Vous n</w:t>
      </w:r>
      <w:r>
        <w:t>’</w:t>
      </w:r>
      <w:r w:rsidR="00000000" w:rsidRPr="00033231">
        <w:t>allez pas croire que le refus d</w:t>
      </w:r>
      <w:r>
        <w:t>’</w:t>
      </w:r>
      <w:r w:rsidR="00000000" w:rsidRPr="00033231">
        <w:t>admiration est un signe de sagesse</w:t>
      </w:r>
      <w:r>
        <w:t> ?</w:t>
      </w:r>
    </w:p>
    <w:p w14:paraId="69950380" w14:textId="77777777" w:rsidR="004F69D6" w:rsidRDefault="004F69D6" w:rsidP="0021796F">
      <w:r>
        <w:t>— </w:t>
      </w:r>
      <w:r w:rsidR="00000000" w:rsidRPr="00033231">
        <w:t>Je ne sais pas</w:t>
      </w:r>
      <w:r>
        <w:t>.</w:t>
      </w:r>
    </w:p>
    <w:p w14:paraId="60399AB6" w14:textId="77777777" w:rsidR="004F69D6" w:rsidRDefault="004F69D6" w:rsidP="0021796F">
      <w:r>
        <w:t>— </w:t>
      </w:r>
      <w:r w:rsidR="00000000" w:rsidRPr="00033231">
        <w:t>Si vous le faites</w:t>
      </w:r>
      <w:r>
        <w:t xml:space="preserve">, </w:t>
      </w:r>
      <w:r w:rsidR="00000000" w:rsidRPr="00033231">
        <w:t>Robert</w:t>
      </w:r>
      <w:r>
        <w:t xml:space="preserve">, </w:t>
      </w:r>
      <w:r w:rsidR="00000000" w:rsidRPr="00033231">
        <w:t>j</w:t>
      </w:r>
      <w:r>
        <w:t>’</w:t>
      </w:r>
      <w:r w:rsidR="00000000" w:rsidRPr="00033231">
        <w:t xml:space="preserve">emporte </w:t>
      </w:r>
      <w:proofErr w:type="spellStart"/>
      <w:r w:rsidR="00000000" w:rsidRPr="00033231">
        <w:t>Shakspeare</w:t>
      </w:r>
      <w:proofErr w:type="spellEnd"/>
      <w:r>
        <w:t xml:space="preserve"> ; </w:t>
      </w:r>
      <w:r w:rsidR="00000000" w:rsidRPr="00033231">
        <w:t>je me renferme en moi-même</w:t>
      </w:r>
      <w:r>
        <w:t xml:space="preserve">, </w:t>
      </w:r>
      <w:r w:rsidR="00000000" w:rsidRPr="00033231">
        <w:t>je mets mon chapeau et retourne à la maison</w:t>
      </w:r>
      <w:r>
        <w:t>.</w:t>
      </w:r>
    </w:p>
    <w:p w14:paraId="69DCF80F" w14:textId="77777777" w:rsidR="004F69D6" w:rsidRDefault="004F69D6" w:rsidP="0021796F">
      <w:r>
        <w:t>— </w:t>
      </w:r>
      <w:r w:rsidR="00000000" w:rsidRPr="00033231">
        <w:t>Asseyez-vous</w:t>
      </w:r>
      <w:r>
        <w:t xml:space="preserve"> ; </w:t>
      </w:r>
      <w:r w:rsidR="00000000" w:rsidRPr="00033231">
        <w:t>je commence</w:t>
      </w:r>
      <w:r>
        <w:t>.</w:t>
      </w:r>
    </w:p>
    <w:p w14:paraId="1CE7419D" w14:textId="1CF1231E" w:rsidR="00000000" w:rsidRPr="00033231" w:rsidRDefault="004F69D6" w:rsidP="0021796F">
      <w:r>
        <w:lastRenderedPageBreak/>
        <w:t>— </w:t>
      </w:r>
      <w:r w:rsidR="00000000" w:rsidRPr="00033231">
        <w:t>Une minute</w:t>
      </w:r>
      <w:r>
        <w:t xml:space="preserve">, </w:t>
      </w:r>
      <w:r w:rsidR="00000000" w:rsidRPr="00033231">
        <w:t>s</w:t>
      </w:r>
      <w:r>
        <w:t>’</w:t>
      </w:r>
      <w:r w:rsidR="00000000" w:rsidRPr="00033231">
        <w:t>il vous plait</w:t>
      </w:r>
      <w:r>
        <w:t xml:space="preserve">, </w:t>
      </w:r>
      <w:r w:rsidR="00000000" w:rsidRPr="00033231">
        <w:t>mon frère</w:t>
      </w:r>
      <w:r>
        <w:t xml:space="preserve">, </w:t>
      </w:r>
      <w:r w:rsidR="00000000" w:rsidRPr="00033231">
        <w:t>interrompit m</w:t>
      </w:r>
      <w:r w:rsidR="00000000" w:rsidRPr="00033231">
        <w:t>a</w:t>
      </w:r>
      <w:r w:rsidR="00000000" w:rsidRPr="00033231">
        <w:t>demoiselle</w:t>
      </w:r>
      <w:r>
        <w:t xml:space="preserve"> ; </w:t>
      </w:r>
      <w:r w:rsidR="00000000" w:rsidRPr="00033231">
        <w:t>quand le chef d</w:t>
      </w:r>
      <w:r>
        <w:t>’</w:t>
      </w:r>
      <w:r w:rsidR="00000000" w:rsidRPr="00033231">
        <w:t>une famille lit</w:t>
      </w:r>
      <w:r>
        <w:t xml:space="preserve">, </w:t>
      </w:r>
      <w:r w:rsidR="00000000" w:rsidRPr="00033231">
        <w:t>les dames doivent toujours être occupées à l</w:t>
      </w:r>
      <w:r>
        <w:t>’</w:t>
      </w:r>
      <w:r w:rsidR="00000000" w:rsidRPr="00033231">
        <w:t>aiguille</w:t>
      </w:r>
      <w:r>
        <w:t xml:space="preserve">. </w:t>
      </w:r>
      <w:r w:rsidR="00000000" w:rsidRPr="00033231">
        <w:t>Caroline</w:t>
      </w:r>
      <w:r>
        <w:t xml:space="preserve">, </w:t>
      </w:r>
      <w:r w:rsidR="00000000" w:rsidRPr="00033231">
        <w:t>ma chère enfant</w:t>
      </w:r>
      <w:r>
        <w:t xml:space="preserve">, </w:t>
      </w:r>
      <w:r w:rsidR="00000000" w:rsidRPr="00033231">
        <w:t>prenez votre broderie</w:t>
      </w:r>
      <w:r>
        <w:t xml:space="preserve"> ; </w:t>
      </w:r>
      <w:r w:rsidR="00000000" w:rsidRPr="00033231">
        <w:t>vous pouvez l</w:t>
      </w:r>
      <w:r>
        <w:t>’</w:t>
      </w:r>
      <w:r w:rsidR="00000000" w:rsidRPr="00033231">
        <w:t>avancer beaucoup ce soir</w:t>
      </w:r>
      <w:r>
        <w:t>. »</w:t>
      </w:r>
    </w:p>
    <w:p w14:paraId="791CBBD1" w14:textId="77777777" w:rsidR="004F69D6" w:rsidRDefault="00000000" w:rsidP="0021796F">
      <w:r w:rsidRPr="00033231">
        <w:t>Caroline parut contrariée</w:t>
      </w:r>
      <w:r w:rsidR="004F69D6">
        <w:t>.</w:t>
      </w:r>
    </w:p>
    <w:p w14:paraId="5EB95A65" w14:textId="77777777" w:rsidR="004F69D6" w:rsidRDefault="004F69D6" w:rsidP="0021796F">
      <w:r>
        <w:t>« </w:t>
      </w:r>
      <w:r w:rsidR="00000000" w:rsidRPr="00033231">
        <w:t>Je ne peux broder à la lumière</w:t>
      </w:r>
      <w:r>
        <w:t xml:space="preserve">, </w:t>
      </w:r>
      <w:r w:rsidR="00000000" w:rsidRPr="00033231">
        <w:t>mes yeux sont fatigués</w:t>
      </w:r>
      <w:r>
        <w:t xml:space="preserve">, </w:t>
      </w:r>
      <w:r w:rsidR="00000000" w:rsidRPr="00033231">
        <w:t>et je ne peux faire bien deux choses à la fois</w:t>
      </w:r>
      <w:r>
        <w:t xml:space="preserve"> : </w:t>
      </w:r>
      <w:r w:rsidR="00000000" w:rsidRPr="00033231">
        <w:t>si je couds</w:t>
      </w:r>
      <w:r>
        <w:t xml:space="preserve">, </w:t>
      </w:r>
      <w:r w:rsidR="00000000" w:rsidRPr="00033231">
        <w:t>je ne peux écouter</w:t>
      </w:r>
      <w:r>
        <w:t xml:space="preserve"> ; </w:t>
      </w:r>
      <w:r w:rsidR="00000000" w:rsidRPr="00033231">
        <w:t>si j</w:t>
      </w:r>
      <w:r>
        <w:t>’</w:t>
      </w:r>
      <w:r w:rsidR="00000000" w:rsidRPr="00033231">
        <w:t>écoute</w:t>
      </w:r>
      <w:r>
        <w:t xml:space="preserve">, </w:t>
      </w:r>
      <w:r w:rsidR="00000000" w:rsidRPr="00033231">
        <w:t>je ne peux coudre</w:t>
      </w:r>
      <w:r>
        <w:t>.</w:t>
      </w:r>
    </w:p>
    <w:p w14:paraId="7AC6F0E4" w14:textId="77777777" w:rsidR="004F69D6" w:rsidRDefault="004F69D6" w:rsidP="0021796F">
      <w:r>
        <w:t>— </w:t>
      </w:r>
      <w:r w:rsidR="00000000" w:rsidRPr="00033231">
        <w:t>Fi donc</w:t>
      </w:r>
      <w:r>
        <w:t xml:space="preserve"> ! </w:t>
      </w:r>
      <w:r w:rsidR="00000000" w:rsidRPr="00033231">
        <w:t>quel enfantillage</w:t>
      </w:r>
      <w:r>
        <w:t> ! »</w:t>
      </w:r>
      <w:r w:rsidR="00000000" w:rsidRPr="00033231">
        <w:t xml:space="preserve"> dit Hortense</w:t>
      </w:r>
      <w:r>
        <w:t>.</w:t>
      </w:r>
    </w:p>
    <w:p w14:paraId="50627A2C" w14:textId="53ECCC68" w:rsidR="004F69D6" w:rsidRDefault="004F69D6" w:rsidP="0021796F">
      <w:r>
        <w:t>M. </w:t>
      </w:r>
      <w:r w:rsidR="00000000" w:rsidRPr="00033231">
        <w:t>Moore</w:t>
      </w:r>
      <w:r>
        <w:t xml:space="preserve">, </w:t>
      </w:r>
      <w:r w:rsidR="00000000" w:rsidRPr="00033231">
        <w:t>comme de coutume</w:t>
      </w:r>
      <w:r>
        <w:t xml:space="preserve">, </w:t>
      </w:r>
      <w:r w:rsidR="00000000" w:rsidRPr="00033231">
        <w:t>s</w:t>
      </w:r>
      <w:r>
        <w:t>’</w:t>
      </w:r>
      <w:r w:rsidR="00000000" w:rsidRPr="00033231">
        <w:t>interposa doucement</w:t>
      </w:r>
      <w:r>
        <w:t>.</w:t>
      </w:r>
    </w:p>
    <w:p w14:paraId="2484BD43" w14:textId="3D145736" w:rsidR="00000000" w:rsidRPr="00033231" w:rsidRDefault="004F69D6" w:rsidP="0021796F">
      <w:r>
        <w:t>« </w:t>
      </w:r>
      <w:r w:rsidR="00000000" w:rsidRPr="00033231">
        <w:t>Permettez-lui de négliger pour ce soir sa broderie</w:t>
      </w:r>
      <w:r>
        <w:t xml:space="preserve"> ; </w:t>
      </w:r>
      <w:r w:rsidR="00000000" w:rsidRPr="00033231">
        <w:t>je d</w:t>
      </w:r>
      <w:r w:rsidR="00000000" w:rsidRPr="00033231">
        <w:t>é</w:t>
      </w:r>
      <w:r w:rsidR="00000000" w:rsidRPr="00033231">
        <w:t>sire qu</w:t>
      </w:r>
      <w:r>
        <w:t>’</w:t>
      </w:r>
      <w:r w:rsidR="00000000" w:rsidRPr="00033231">
        <w:t>elle fixe toute son attention sur mon accent</w:t>
      </w:r>
      <w:r>
        <w:t xml:space="preserve">, </w:t>
      </w:r>
      <w:r w:rsidR="00000000" w:rsidRPr="00033231">
        <w:t>et</w:t>
      </w:r>
      <w:r>
        <w:t xml:space="preserve">, </w:t>
      </w:r>
      <w:r w:rsidR="00000000" w:rsidRPr="00033231">
        <w:t>pour c</w:t>
      </w:r>
      <w:r w:rsidR="00000000" w:rsidRPr="00033231">
        <w:t>e</w:t>
      </w:r>
      <w:r w:rsidR="00000000" w:rsidRPr="00033231">
        <w:t>la</w:t>
      </w:r>
      <w:r>
        <w:t xml:space="preserve">, </w:t>
      </w:r>
      <w:r w:rsidR="00000000" w:rsidRPr="00033231">
        <w:t>elle doit suivre la lecture des yeux</w:t>
      </w:r>
      <w:r>
        <w:t xml:space="preserve"> ; </w:t>
      </w:r>
      <w:r w:rsidR="00000000" w:rsidRPr="00033231">
        <w:t>il faut qu</w:t>
      </w:r>
      <w:r>
        <w:t>’</w:t>
      </w:r>
      <w:r w:rsidR="00000000" w:rsidRPr="00033231">
        <w:t>elle regarde sur le livre</w:t>
      </w:r>
      <w:r>
        <w:t>. »</w:t>
      </w:r>
    </w:p>
    <w:p w14:paraId="2E15486B" w14:textId="77777777" w:rsidR="004F69D6" w:rsidRDefault="00000000" w:rsidP="0021796F">
      <w:r w:rsidRPr="00033231">
        <w:t xml:space="preserve">Dès la première scène de </w:t>
      </w:r>
      <w:r w:rsidRPr="00033231">
        <w:rPr>
          <w:i/>
          <w:iCs/>
        </w:rPr>
        <w:t>Coriolan</w:t>
      </w:r>
      <w:r w:rsidR="004F69D6">
        <w:rPr>
          <w:i/>
          <w:iCs/>
        </w:rPr>
        <w:t xml:space="preserve">, </w:t>
      </w:r>
      <w:r w:rsidRPr="00033231">
        <w:t>Moore se sentit viv</w:t>
      </w:r>
      <w:r w:rsidRPr="00033231">
        <w:t>e</w:t>
      </w:r>
      <w:r w:rsidRPr="00033231">
        <w:t>ment touché</w:t>
      </w:r>
      <w:r w:rsidR="004F69D6">
        <w:t xml:space="preserve">, </w:t>
      </w:r>
      <w:r w:rsidRPr="00033231">
        <w:t>et alla s</w:t>
      </w:r>
      <w:r w:rsidR="004F69D6">
        <w:t>’</w:t>
      </w:r>
      <w:r w:rsidRPr="00033231">
        <w:t>échauffant à mesure qu</w:t>
      </w:r>
      <w:r w:rsidR="004F69D6">
        <w:t>’</w:t>
      </w:r>
      <w:r w:rsidRPr="00033231">
        <w:t>il avançait dans sa lecture</w:t>
      </w:r>
      <w:r w:rsidR="004F69D6">
        <w:t xml:space="preserve">. </w:t>
      </w:r>
      <w:r w:rsidRPr="00033231">
        <w:t xml:space="preserve">Il dit avec onction la harangue hautaine de </w:t>
      </w:r>
      <w:proofErr w:type="spellStart"/>
      <w:r w:rsidRPr="00033231">
        <w:t>Caïus</w:t>
      </w:r>
      <w:proofErr w:type="spellEnd"/>
      <w:r w:rsidRPr="00033231">
        <w:t xml:space="preserve"> </w:t>
      </w:r>
      <w:proofErr w:type="spellStart"/>
      <w:r w:rsidRPr="00033231">
        <w:t>Ma</w:t>
      </w:r>
      <w:r w:rsidRPr="00033231">
        <w:t>r</w:t>
      </w:r>
      <w:r w:rsidRPr="00033231">
        <w:t>cius</w:t>
      </w:r>
      <w:proofErr w:type="spellEnd"/>
      <w:r w:rsidRPr="00033231">
        <w:t xml:space="preserve"> aux citoyens affamés</w:t>
      </w:r>
      <w:r w:rsidR="004F69D6">
        <w:t xml:space="preserve"> ; </w:t>
      </w:r>
      <w:r w:rsidRPr="00033231">
        <w:t>il ne dit pas qu</w:t>
      </w:r>
      <w:r w:rsidR="004F69D6">
        <w:t>’</w:t>
      </w:r>
      <w:r w:rsidRPr="00033231">
        <w:t>il trouvait juste cet orgueil aveugle</w:t>
      </w:r>
      <w:r w:rsidR="004F69D6">
        <w:t xml:space="preserve">, </w:t>
      </w:r>
      <w:r w:rsidRPr="00033231">
        <w:t>mais il paraissait le penser</w:t>
      </w:r>
      <w:r w:rsidR="004F69D6">
        <w:t xml:space="preserve">. </w:t>
      </w:r>
      <w:r w:rsidRPr="00033231">
        <w:t>Caroline le regarda avec un singulier sourire</w:t>
      </w:r>
      <w:r w:rsidR="004F69D6">
        <w:t>.</w:t>
      </w:r>
    </w:p>
    <w:p w14:paraId="050CA5C3" w14:textId="6CF5D5BB" w:rsidR="00000000" w:rsidRPr="00033231" w:rsidRDefault="004F69D6" w:rsidP="0021796F">
      <w:r>
        <w:t>« </w:t>
      </w:r>
      <w:r w:rsidR="00000000" w:rsidRPr="00033231">
        <w:t>Voilà déjà un point vicieux touché</w:t>
      </w:r>
      <w:r>
        <w:t xml:space="preserve">, </w:t>
      </w:r>
      <w:r w:rsidR="00000000" w:rsidRPr="00033231">
        <w:t>dit-elle</w:t>
      </w:r>
      <w:r>
        <w:t xml:space="preserve"> : </w:t>
      </w:r>
      <w:r w:rsidR="00000000" w:rsidRPr="00033231">
        <w:t>vous symp</w:t>
      </w:r>
      <w:r w:rsidR="00000000" w:rsidRPr="00033231">
        <w:t>a</w:t>
      </w:r>
      <w:r w:rsidR="00000000" w:rsidRPr="00033231">
        <w:t>thisez avec ce fier patricien qui n</w:t>
      </w:r>
      <w:r>
        <w:t>’</w:t>
      </w:r>
      <w:r w:rsidR="00000000" w:rsidRPr="00033231">
        <w:t>a aucune pitié de ses conc</w:t>
      </w:r>
      <w:r w:rsidR="00000000" w:rsidRPr="00033231">
        <w:t>i</w:t>
      </w:r>
      <w:r w:rsidR="00000000" w:rsidRPr="00033231">
        <w:t>toyens affamés et les insulte</w:t>
      </w:r>
      <w:r>
        <w:t xml:space="preserve">. </w:t>
      </w:r>
      <w:r w:rsidR="00000000" w:rsidRPr="00033231">
        <w:t>Continuez</w:t>
      </w:r>
      <w:r>
        <w:t>. »</w:t>
      </w:r>
    </w:p>
    <w:p w14:paraId="5721A70D" w14:textId="77777777" w:rsidR="004F69D6" w:rsidRDefault="00000000" w:rsidP="0021796F">
      <w:r w:rsidRPr="00033231">
        <w:t>Il continua</w:t>
      </w:r>
      <w:r w:rsidR="004F69D6">
        <w:t xml:space="preserve">. </w:t>
      </w:r>
      <w:r w:rsidRPr="00033231">
        <w:t>Les passages belliqueux ne lui causèrent pas une grande impression</w:t>
      </w:r>
      <w:r w:rsidR="004F69D6">
        <w:t xml:space="preserve">. </w:t>
      </w:r>
      <w:r w:rsidRPr="00033231">
        <w:t>Il dit que tout cela était ou paraissait être hors de saison</w:t>
      </w:r>
      <w:r w:rsidR="004F69D6">
        <w:t xml:space="preserve">, </w:t>
      </w:r>
      <w:r w:rsidRPr="00033231">
        <w:t>que l</w:t>
      </w:r>
      <w:r w:rsidR="004F69D6">
        <w:t>’</w:t>
      </w:r>
      <w:r w:rsidRPr="00033231">
        <w:t>esprit déployé était barbare</w:t>
      </w:r>
      <w:r w:rsidR="004F69D6">
        <w:t xml:space="preserve"> ; </w:t>
      </w:r>
      <w:r w:rsidRPr="00033231">
        <w:t>cepe</w:t>
      </w:r>
      <w:r w:rsidRPr="00033231">
        <w:t>n</w:t>
      </w:r>
      <w:r w:rsidRPr="00033231">
        <w:t xml:space="preserve">dant le combat singulier entre </w:t>
      </w:r>
      <w:proofErr w:type="spellStart"/>
      <w:r w:rsidRPr="00033231">
        <w:t>Marcius</w:t>
      </w:r>
      <w:proofErr w:type="spellEnd"/>
      <w:r w:rsidRPr="00033231">
        <w:t xml:space="preserve"> et </w:t>
      </w:r>
      <w:proofErr w:type="spellStart"/>
      <w:r w:rsidRPr="00033231">
        <w:t>Tullus</w:t>
      </w:r>
      <w:proofErr w:type="spellEnd"/>
      <w:r w:rsidRPr="00033231">
        <w:t xml:space="preserve"> </w:t>
      </w:r>
      <w:proofErr w:type="spellStart"/>
      <w:r w:rsidRPr="00033231">
        <w:t>Aufidius</w:t>
      </w:r>
      <w:proofErr w:type="spellEnd"/>
      <w:r w:rsidRPr="00033231">
        <w:t xml:space="preserve"> lui plut</w:t>
      </w:r>
      <w:r w:rsidR="004F69D6">
        <w:t xml:space="preserve">. </w:t>
      </w:r>
      <w:r w:rsidRPr="00033231">
        <w:t>À mesure qu</w:t>
      </w:r>
      <w:r w:rsidR="004F69D6">
        <w:t>’</w:t>
      </w:r>
      <w:r w:rsidRPr="00033231">
        <w:t>il avançait</w:t>
      </w:r>
      <w:r w:rsidR="004F69D6">
        <w:t xml:space="preserve">, </w:t>
      </w:r>
      <w:r w:rsidRPr="00033231">
        <w:t>il oublia de critiquer</w:t>
      </w:r>
      <w:r w:rsidR="004F69D6">
        <w:t xml:space="preserve"> ; </w:t>
      </w:r>
      <w:r w:rsidRPr="00033231">
        <w:t xml:space="preserve">il était </w:t>
      </w:r>
      <w:r w:rsidRPr="00033231">
        <w:lastRenderedPageBreak/>
        <w:t>év</w:t>
      </w:r>
      <w:r w:rsidRPr="00033231">
        <w:t>i</w:t>
      </w:r>
      <w:r w:rsidRPr="00033231">
        <w:t>dent qu</w:t>
      </w:r>
      <w:r w:rsidR="004F69D6">
        <w:t>’</w:t>
      </w:r>
      <w:r w:rsidRPr="00033231">
        <w:t>il appréciait la puissance</w:t>
      </w:r>
      <w:r w:rsidR="004F69D6">
        <w:t xml:space="preserve">, </w:t>
      </w:r>
      <w:r w:rsidRPr="00033231">
        <w:t>la vérité de chaque partie</w:t>
      </w:r>
      <w:r w:rsidR="004F69D6">
        <w:t xml:space="preserve"> ; </w:t>
      </w:r>
      <w:r w:rsidRPr="00033231">
        <w:t>puis</w:t>
      </w:r>
      <w:r w:rsidR="004F69D6">
        <w:t xml:space="preserve">, </w:t>
      </w:r>
      <w:r w:rsidRPr="00033231">
        <w:t>sortant de la route étroite des préjugés</w:t>
      </w:r>
      <w:r w:rsidR="004F69D6">
        <w:t xml:space="preserve">, </w:t>
      </w:r>
      <w:r w:rsidRPr="00033231">
        <w:t>il commença à e</w:t>
      </w:r>
      <w:r w:rsidRPr="00033231">
        <w:t>n</w:t>
      </w:r>
      <w:r w:rsidRPr="00033231">
        <w:t>trer dans cette vaste peinture de la nature humaine</w:t>
      </w:r>
      <w:r w:rsidR="004F69D6">
        <w:t xml:space="preserve">, </w:t>
      </w:r>
      <w:r w:rsidRPr="00033231">
        <w:t>et à sentir la réalité imprimée à chacun des personnages qui parlait dans la page ouverte devant lui</w:t>
      </w:r>
      <w:r w:rsidR="004F69D6">
        <w:t>.</w:t>
      </w:r>
    </w:p>
    <w:p w14:paraId="7FE005A6" w14:textId="77777777" w:rsidR="004F69D6" w:rsidRDefault="00000000" w:rsidP="0021796F">
      <w:r w:rsidRPr="00033231">
        <w:t>Il ne lisait pas bien les scènes comiques</w:t>
      </w:r>
      <w:r w:rsidR="004F69D6">
        <w:t xml:space="preserve">, </w:t>
      </w:r>
      <w:r w:rsidRPr="00033231">
        <w:t>et Caroline</w:t>
      </w:r>
      <w:r w:rsidR="004F69D6">
        <w:t xml:space="preserve">, </w:t>
      </w:r>
      <w:r w:rsidRPr="00033231">
        <w:t>lui prenant le livre des mains</w:t>
      </w:r>
      <w:r w:rsidR="004F69D6">
        <w:t xml:space="preserve">, </w:t>
      </w:r>
      <w:r w:rsidRPr="00033231">
        <w:t>les lisait elle-même</w:t>
      </w:r>
      <w:r w:rsidR="004F69D6">
        <w:t xml:space="preserve">. </w:t>
      </w:r>
      <w:r w:rsidRPr="00033231">
        <w:t>Dites par elle</w:t>
      </w:r>
      <w:r w:rsidR="004F69D6">
        <w:t xml:space="preserve">, </w:t>
      </w:r>
      <w:r w:rsidRPr="00033231">
        <w:t>ces scènes avaient pour lui un tout autre attrait</w:t>
      </w:r>
      <w:r w:rsidR="004F69D6">
        <w:t xml:space="preserve">, </w:t>
      </w:r>
      <w:r w:rsidRPr="00033231">
        <w:t>et vraiment elle les rendait avec un esprit qu</w:t>
      </w:r>
      <w:r w:rsidR="004F69D6">
        <w:t>’</w:t>
      </w:r>
      <w:r w:rsidRPr="00033231">
        <w:t>on n</w:t>
      </w:r>
      <w:r w:rsidR="004F69D6">
        <w:t>’</w:t>
      </w:r>
      <w:r w:rsidRPr="00033231">
        <w:t>eût point attendu d</w:t>
      </w:r>
      <w:r w:rsidR="004F69D6">
        <w:t>’</w:t>
      </w:r>
      <w:r w:rsidRPr="00033231">
        <w:t>elle</w:t>
      </w:r>
      <w:r w:rsidR="004F69D6">
        <w:t xml:space="preserve">, </w:t>
      </w:r>
      <w:r w:rsidRPr="00033231">
        <w:t>avec une vérité d</w:t>
      </w:r>
      <w:r w:rsidR="004F69D6">
        <w:t>’</w:t>
      </w:r>
      <w:r w:rsidRPr="00033231">
        <w:t>expression dont elle semblait douée sur-le-champ</w:t>
      </w:r>
      <w:r w:rsidR="004F69D6">
        <w:t xml:space="preserve">, </w:t>
      </w:r>
      <w:r w:rsidRPr="00033231">
        <w:t>et pour l</w:t>
      </w:r>
      <w:r w:rsidR="004F69D6">
        <w:t>’</w:t>
      </w:r>
      <w:r w:rsidRPr="00033231">
        <w:t>instant seulement</w:t>
      </w:r>
      <w:r w:rsidR="004F69D6">
        <w:t xml:space="preserve">. </w:t>
      </w:r>
      <w:r w:rsidRPr="00033231">
        <w:t>Il est bon de remarquer en passant que le caractère général de sa conversation</w:t>
      </w:r>
      <w:r w:rsidR="004F69D6">
        <w:t xml:space="preserve">, </w:t>
      </w:r>
      <w:r w:rsidRPr="00033231">
        <w:t>ce soir-là</w:t>
      </w:r>
      <w:r w:rsidR="004F69D6">
        <w:t xml:space="preserve">, </w:t>
      </w:r>
      <w:r w:rsidRPr="00033231">
        <w:t>sérieux et enjoué</w:t>
      </w:r>
      <w:r w:rsidR="004F69D6">
        <w:t xml:space="preserve">, </w:t>
      </w:r>
      <w:r w:rsidRPr="00033231">
        <w:t>grave ou gai</w:t>
      </w:r>
      <w:r w:rsidR="004F69D6">
        <w:t xml:space="preserve">, </w:t>
      </w:r>
      <w:r w:rsidRPr="00033231">
        <w:t>avait quelque chose d</w:t>
      </w:r>
      <w:r w:rsidR="004F69D6">
        <w:t>’</w:t>
      </w:r>
      <w:r w:rsidRPr="00033231">
        <w:t>inétudié</w:t>
      </w:r>
      <w:r w:rsidR="004F69D6">
        <w:t xml:space="preserve">, </w:t>
      </w:r>
      <w:r w:rsidRPr="00033231">
        <w:t>d</w:t>
      </w:r>
      <w:r w:rsidR="004F69D6">
        <w:t>’</w:t>
      </w:r>
      <w:r w:rsidRPr="00033231">
        <w:t>intuitif</w:t>
      </w:r>
      <w:r w:rsidR="004F69D6">
        <w:t xml:space="preserve">, </w:t>
      </w:r>
      <w:r w:rsidRPr="00033231">
        <w:t>de capricieux</w:t>
      </w:r>
      <w:r w:rsidR="004F69D6">
        <w:t xml:space="preserve">, </w:t>
      </w:r>
      <w:r w:rsidRPr="00033231">
        <w:t>qui</w:t>
      </w:r>
      <w:r w:rsidR="004F69D6">
        <w:t xml:space="preserve">, </w:t>
      </w:r>
      <w:r w:rsidRPr="00033231">
        <w:t>une fois passé</w:t>
      </w:r>
      <w:r w:rsidR="004F69D6">
        <w:t xml:space="preserve">, </w:t>
      </w:r>
      <w:r w:rsidRPr="00033231">
        <w:t>ne pouvait pas plus être r</w:t>
      </w:r>
      <w:r w:rsidRPr="00033231">
        <w:t>e</w:t>
      </w:r>
      <w:r w:rsidRPr="00033231">
        <w:t>produit que le rayon rapide d</w:t>
      </w:r>
      <w:r w:rsidR="004F69D6">
        <w:t>’</w:t>
      </w:r>
      <w:r w:rsidRPr="00033231">
        <w:t>un météore</w:t>
      </w:r>
      <w:r w:rsidR="004F69D6">
        <w:t xml:space="preserve">, </w:t>
      </w:r>
      <w:r w:rsidRPr="00033231">
        <w:t>la teinte d</w:t>
      </w:r>
      <w:r w:rsidR="004F69D6">
        <w:t>’</w:t>
      </w:r>
      <w:r w:rsidRPr="00033231">
        <w:t>une perle de rosée</w:t>
      </w:r>
      <w:r w:rsidR="004F69D6">
        <w:t xml:space="preserve">, </w:t>
      </w:r>
      <w:r w:rsidRPr="00033231">
        <w:t>la couleur ou la forme d</w:t>
      </w:r>
      <w:r w:rsidR="004F69D6">
        <w:t>’</w:t>
      </w:r>
      <w:r w:rsidRPr="00033231">
        <w:t>un nuage doré par le soleil couchant</w:t>
      </w:r>
      <w:r w:rsidR="004F69D6">
        <w:t xml:space="preserve">, </w:t>
      </w:r>
      <w:r w:rsidRPr="00033231">
        <w:t>la fugitive et brillante ondulation qui agite le cours d</w:t>
      </w:r>
      <w:r w:rsidR="004F69D6">
        <w:t>’</w:t>
      </w:r>
      <w:r w:rsidRPr="00033231">
        <w:t>un ruisseau</w:t>
      </w:r>
      <w:r w:rsidR="004F69D6">
        <w:t>.</w:t>
      </w:r>
    </w:p>
    <w:p w14:paraId="1A2557AB" w14:textId="77777777" w:rsidR="004F69D6" w:rsidRDefault="00000000" w:rsidP="0021796F">
      <w:r w:rsidRPr="00033231">
        <w:t>Coriolan glorieux</w:t>
      </w:r>
      <w:r w:rsidR="004F69D6">
        <w:t xml:space="preserve">, </w:t>
      </w:r>
      <w:r w:rsidRPr="00033231">
        <w:t>Coriolan dans le malheur</w:t>
      </w:r>
      <w:r w:rsidR="004F69D6">
        <w:t xml:space="preserve">, </w:t>
      </w:r>
      <w:r w:rsidRPr="00033231">
        <w:t>Coriolan exilé</w:t>
      </w:r>
      <w:r w:rsidR="004F69D6">
        <w:t xml:space="preserve">, </w:t>
      </w:r>
      <w:r w:rsidRPr="00033231">
        <w:t>passèrent tour à tour devant ses yeux comme des ombres giga</w:t>
      </w:r>
      <w:r w:rsidRPr="00033231">
        <w:t>n</w:t>
      </w:r>
      <w:r w:rsidRPr="00033231">
        <w:t>tesques</w:t>
      </w:r>
      <w:r w:rsidR="004F69D6">
        <w:t xml:space="preserve">. </w:t>
      </w:r>
      <w:r w:rsidRPr="00033231">
        <w:t>Devant la vision du banni</w:t>
      </w:r>
      <w:r w:rsidR="004F69D6">
        <w:t xml:space="preserve">, </w:t>
      </w:r>
      <w:r w:rsidRPr="00033231">
        <w:t>l</w:t>
      </w:r>
      <w:r w:rsidR="004F69D6">
        <w:t>’</w:t>
      </w:r>
      <w:r w:rsidRPr="00033231">
        <w:t>esprit de Moore parut faire une pause</w:t>
      </w:r>
      <w:r w:rsidR="004F69D6">
        <w:t xml:space="preserve">. </w:t>
      </w:r>
      <w:r w:rsidRPr="00033231">
        <w:t>Il se crut au foyer d</w:t>
      </w:r>
      <w:r w:rsidR="004F69D6">
        <w:t>’</w:t>
      </w:r>
      <w:proofErr w:type="spellStart"/>
      <w:r w:rsidRPr="00033231">
        <w:t>Aufidius</w:t>
      </w:r>
      <w:proofErr w:type="spellEnd"/>
      <w:r w:rsidRPr="00033231">
        <w:t xml:space="preserve"> face à face avec cette grandeur déchue</w:t>
      </w:r>
      <w:r w:rsidR="004F69D6">
        <w:t xml:space="preserve">, </w:t>
      </w:r>
      <w:r w:rsidRPr="00033231">
        <w:t>plus grande dans sa chute que dans sa pro</w:t>
      </w:r>
      <w:r w:rsidRPr="00033231">
        <w:t>s</w:t>
      </w:r>
      <w:r w:rsidRPr="00033231">
        <w:t>périté</w:t>
      </w:r>
      <w:r w:rsidR="004F69D6">
        <w:t xml:space="preserve"> ; </w:t>
      </w:r>
      <w:r w:rsidRPr="00033231">
        <w:t xml:space="preserve">il vit cette </w:t>
      </w:r>
      <w:r w:rsidR="004F69D6">
        <w:t>« </w:t>
      </w:r>
      <w:r w:rsidRPr="00033231">
        <w:t>figure effrayante</w:t>
      </w:r>
      <w:r w:rsidR="004F69D6">
        <w:t>, »</w:t>
      </w:r>
      <w:r w:rsidRPr="00033231">
        <w:t xml:space="preserve"> ce </w:t>
      </w:r>
      <w:r w:rsidR="004F69D6">
        <w:t>« </w:t>
      </w:r>
      <w:r w:rsidRPr="00033231">
        <w:t>sombre visage qui semblait encore commander</w:t>
      </w:r>
      <w:r w:rsidR="004F69D6">
        <w:t>, »</w:t>
      </w:r>
      <w:r w:rsidRPr="00033231">
        <w:t xml:space="preserve"> ce </w:t>
      </w:r>
      <w:r w:rsidR="004F69D6">
        <w:t>« </w:t>
      </w:r>
      <w:r w:rsidRPr="00033231">
        <w:t>noble vaisseau désemp</w:t>
      </w:r>
      <w:r w:rsidRPr="00033231">
        <w:t>a</w:t>
      </w:r>
      <w:r w:rsidRPr="00033231">
        <w:t>ré</w:t>
      </w:r>
      <w:r w:rsidR="004F69D6">
        <w:t>. »</w:t>
      </w:r>
      <w:r w:rsidRPr="00033231">
        <w:t xml:space="preserve"> Moore sympathisait parfaitement avec la vengeance de </w:t>
      </w:r>
      <w:proofErr w:type="spellStart"/>
      <w:r w:rsidRPr="00033231">
        <w:t>Caïus</w:t>
      </w:r>
      <w:proofErr w:type="spellEnd"/>
      <w:r w:rsidRPr="00033231">
        <w:t xml:space="preserve"> </w:t>
      </w:r>
      <w:proofErr w:type="spellStart"/>
      <w:r w:rsidRPr="00033231">
        <w:t>Marcius</w:t>
      </w:r>
      <w:proofErr w:type="spellEnd"/>
      <w:r w:rsidR="004F69D6">
        <w:t xml:space="preserve"> ; </w:t>
      </w:r>
      <w:r w:rsidRPr="00033231">
        <w:t>il n</w:t>
      </w:r>
      <w:r w:rsidR="004F69D6">
        <w:t>’</w:t>
      </w:r>
      <w:r w:rsidRPr="00033231">
        <w:t>en était point scandalisé</w:t>
      </w:r>
      <w:r w:rsidR="004F69D6">
        <w:t xml:space="preserve">, </w:t>
      </w:r>
      <w:r w:rsidRPr="00033231">
        <w:t>et Caroline mu</w:t>
      </w:r>
      <w:r w:rsidRPr="00033231">
        <w:t>r</w:t>
      </w:r>
      <w:r w:rsidRPr="00033231">
        <w:t>mura de nouveau</w:t>
      </w:r>
      <w:r w:rsidR="004F69D6">
        <w:t> :</w:t>
      </w:r>
    </w:p>
    <w:p w14:paraId="34CE39C7" w14:textId="5045A059" w:rsidR="00000000" w:rsidRPr="00033231" w:rsidRDefault="004F69D6" w:rsidP="0021796F">
      <w:r>
        <w:t>« </w:t>
      </w:r>
      <w:r w:rsidR="00000000" w:rsidRPr="00033231">
        <w:t>Encore un sentiment de fraternité mal entendue</w:t>
      </w:r>
      <w:r>
        <w:t>. »</w:t>
      </w:r>
    </w:p>
    <w:p w14:paraId="29A6587D" w14:textId="77777777" w:rsidR="004F69D6" w:rsidRDefault="00000000" w:rsidP="0021796F">
      <w:r w:rsidRPr="00033231">
        <w:t>La marche sur Rome</w:t>
      </w:r>
      <w:r w:rsidR="004F69D6">
        <w:t xml:space="preserve">, </w:t>
      </w:r>
      <w:r w:rsidRPr="00033231">
        <w:t>les supplications de la mère</w:t>
      </w:r>
      <w:r w:rsidR="004F69D6">
        <w:t xml:space="preserve">, </w:t>
      </w:r>
      <w:r w:rsidRPr="00033231">
        <w:t>la lo</w:t>
      </w:r>
      <w:r w:rsidRPr="00033231">
        <w:t>n</w:t>
      </w:r>
      <w:r w:rsidRPr="00033231">
        <w:t>gue résistance</w:t>
      </w:r>
      <w:r w:rsidR="004F69D6">
        <w:t xml:space="preserve">, </w:t>
      </w:r>
      <w:r w:rsidRPr="00033231">
        <w:t xml:space="preserve">le triomphe final du bien sur les mauvaises </w:t>
      </w:r>
      <w:r w:rsidRPr="00033231">
        <w:lastRenderedPageBreak/>
        <w:t>pa</w:t>
      </w:r>
      <w:r w:rsidRPr="00033231">
        <w:t>s</w:t>
      </w:r>
      <w:r w:rsidRPr="00033231">
        <w:t>sions</w:t>
      </w:r>
      <w:r w:rsidR="004F69D6">
        <w:t xml:space="preserve">, </w:t>
      </w:r>
      <w:r w:rsidRPr="00033231">
        <w:t>qui doit avoir lieu dans toute noble nature</w:t>
      </w:r>
      <w:r w:rsidR="004F69D6">
        <w:t xml:space="preserve">, </w:t>
      </w:r>
      <w:r w:rsidRPr="00033231">
        <w:t>la rage d</w:t>
      </w:r>
      <w:r w:rsidR="004F69D6">
        <w:t>’</w:t>
      </w:r>
      <w:proofErr w:type="spellStart"/>
      <w:r w:rsidRPr="00033231">
        <w:t>Aufidius</w:t>
      </w:r>
      <w:proofErr w:type="spellEnd"/>
      <w:r w:rsidRPr="00033231">
        <w:t xml:space="preserve"> en présence de ce qu</w:t>
      </w:r>
      <w:r w:rsidR="004F69D6">
        <w:t>’</w:t>
      </w:r>
      <w:r w:rsidRPr="00033231">
        <w:t>il considère comme une fa</w:t>
      </w:r>
      <w:r w:rsidRPr="00033231">
        <w:t>i</w:t>
      </w:r>
      <w:r w:rsidRPr="00033231">
        <w:t>ble</w:t>
      </w:r>
      <w:r w:rsidRPr="00033231">
        <w:t>s</w:t>
      </w:r>
      <w:r w:rsidRPr="00033231">
        <w:t>se de son allié</w:t>
      </w:r>
      <w:r w:rsidR="004F69D6">
        <w:t xml:space="preserve">, </w:t>
      </w:r>
      <w:r w:rsidRPr="00033231">
        <w:t>la mort de Coriolan</w:t>
      </w:r>
      <w:r w:rsidR="004F69D6">
        <w:t xml:space="preserve">, </w:t>
      </w:r>
      <w:r w:rsidRPr="00033231">
        <w:t>la douleur de son grand e</w:t>
      </w:r>
      <w:r w:rsidRPr="00033231">
        <w:t>n</w:t>
      </w:r>
      <w:r w:rsidRPr="00033231">
        <w:t>nemi</w:t>
      </w:r>
      <w:r w:rsidR="004F69D6">
        <w:t xml:space="preserve">, </w:t>
      </w:r>
      <w:r w:rsidRPr="00033231">
        <w:t>toutes ces scènes pleines de vérité et de force se succ</w:t>
      </w:r>
      <w:r w:rsidRPr="00033231">
        <w:t>é</w:t>
      </w:r>
      <w:r w:rsidRPr="00033231">
        <w:t>d</w:t>
      </w:r>
      <w:r w:rsidRPr="00033231">
        <w:t>è</w:t>
      </w:r>
      <w:r w:rsidRPr="00033231">
        <w:t>rent et emportèrent dans leur cours profond et rapide le cœur et l</w:t>
      </w:r>
      <w:r w:rsidR="004F69D6">
        <w:t>’</w:t>
      </w:r>
      <w:r w:rsidRPr="00033231">
        <w:t>âme du lecteur et de l</w:t>
      </w:r>
      <w:r w:rsidR="004F69D6">
        <w:t>’</w:t>
      </w:r>
      <w:r w:rsidRPr="00033231">
        <w:t>auditeur</w:t>
      </w:r>
      <w:r w:rsidR="004F69D6">
        <w:t>.</w:t>
      </w:r>
    </w:p>
    <w:p w14:paraId="4E609785" w14:textId="77777777" w:rsidR="004F69D6" w:rsidRDefault="004F69D6" w:rsidP="0021796F">
      <w:r>
        <w:t>« </w:t>
      </w:r>
      <w:r w:rsidR="00000000" w:rsidRPr="00033231">
        <w:t>Eh bien</w:t>
      </w:r>
      <w:r>
        <w:t xml:space="preserve"> ! </w:t>
      </w:r>
      <w:r w:rsidR="00000000" w:rsidRPr="00033231">
        <w:t xml:space="preserve">avez-vous senti </w:t>
      </w:r>
      <w:proofErr w:type="spellStart"/>
      <w:r w:rsidR="00000000" w:rsidRPr="00033231">
        <w:t>Shakspeare</w:t>
      </w:r>
      <w:proofErr w:type="spellEnd"/>
      <w:r>
        <w:t xml:space="preserve"> ? </w:t>
      </w:r>
      <w:r w:rsidR="00000000" w:rsidRPr="00033231">
        <w:t>demanda Car</w:t>
      </w:r>
      <w:r w:rsidR="00000000" w:rsidRPr="00033231">
        <w:t>o</w:t>
      </w:r>
      <w:r w:rsidR="00000000" w:rsidRPr="00033231">
        <w:t>l</w:t>
      </w:r>
      <w:r w:rsidR="00000000" w:rsidRPr="00033231">
        <w:t>i</w:t>
      </w:r>
      <w:r w:rsidR="00000000" w:rsidRPr="00033231">
        <w:t>ne</w:t>
      </w:r>
      <w:r>
        <w:t xml:space="preserve">, </w:t>
      </w:r>
      <w:r w:rsidR="00000000" w:rsidRPr="00033231">
        <w:t>environ dix minutes après qu</w:t>
      </w:r>
      <w:r>
        <w:t>’</w:t>
      </w:r>
      <w:r w:rsidR="00000000" w:rsidRPr="00033231">
        <w:t>il eut fermé le livre</w:t>
      </w:r>
      <w:r>
        <w:t>.</w:t>
      </w:r>
    </w:p>
    <w:p w14:paraId="55958BDC" w14:textId="77777777" w:rsidR="004F69D6" w:rsidRDefault="004F69D6" w:rsidP="0021796F">
      <w:r>
        <w:t>— </w:t>
      </w:r>
      <w:r w:rsidR="00000000" w:rsidRPr="00033231">
        <w:t>Je le crois</w:t>
      </w:r>
      <w:r>
        <w:t>.</w:t>
      </w:r>
    </w:p>
    <w:p w14:paraId="16096416" w14:textId="77777777" w:rsidR="004F69D6" w:rsidRDefault="004F69D6" w:rsidP="0021796F">
      <w:r>
        <w:t>— </w:t>
      </w:r>
      <w:r w:rsidR="00000000" w:rsidRPr="00033231">
        <w:t>Avez-vous trouvé quelque analogie entre Coriolan et vous</w:t>
      </w:r>
      <w:r>
        <w:t> ?</w:t>
      </w:r>
    </w:p>
    <w:p w14:paraId="279FF868" w14:textId="77777777" w:rsidR="004F69D6" w:rsidRDefault="004F69D6" w:rsidP="0021796F">
      <w:r>
        <w:t>— </w:t>
      </w:r>
      <w:r w:rsidR="00000000" w:rsidRPr="00033231">
        <w:t>C</w:t>
      </w:r>
      <w:r>
        <w:t>’</w:t>
      </w:r>
      <w:r w:rsidR="00000000" w:rsidRPr="00033231">
        <w:t>est possible</w:t>
      </w:r>
      <w:r>
        <w:t>.</w:t>
      </w:r>
    </w:p>
    <w:p w14:paraId="20E8911D" w14:textId="01515113" w:rsidR="00000000" w:rsidRPr="00033231" w:rsidRDefault="004F69D6" w:rsidP="0021796F">
      <w:r>
        <w:t>— </w:t>
      </w:r>
      <w:r w:rsidR="00000000" w:rsidRPr="00033231">
        <w:t>N</w:t>
      </w:r>
      <w:r>
        <w:t>’</w:t>
      </w:r>
      <w:r w:rsidR="00000000" w:rsidRPr="00033231">
        <w:t>était-il pas rempli de défauts aussi bien qu</w:t>
      </w:r>
      <w:r>
        <w:t>’</w:t>
      </w:r>
      <w:r w:rsidR="00000000" w:rsidRPr="00033231">
        <w:t>il était grand</w:t>
      </w:r>
      <w:r>
        <w:t> ? »</w:t>
      </w:r>
    </w:p>
    <w:p w14:paraId="6857A1F4" w14:textId="77777777" w:rsidR="004F69D6" w:rsidRDefault="00000000" w:rsidP="0021796F">
      <w:r w:rsidRPr="00033231">
        <w:t>Moore fit un signe de tête affirmatif</w:t>
      </w:r>
      <w:r w:rsidR="004F69D6">
        <w:t>.</w:t>
      </w:r>
    </w:p>
    <w:p w14:paraId="14F10C60" w14:textId="77777777" w:rsidR="004F69D6" w:rsidRDefault="004F69D6" w:rsidP="0021796F">
      <w:r>
        <w:t>« </w:t>
      </w:r>
      <w:r w:rsidR="00000000" w:rsidRPr="00033231">
        <w:t>Et quels étaient ses défauts</w:t>
      </w:r>
      <w:r>
        <w:t xml:space="preserve"> ? </w:t>
      </w:r>
      <w:r w:rsidR="00000000" w:rsidRPr="00033231">
        <w:t xml:space="preserve">Pourquoi </w:t>
      </w:r>
      <w:proofErr w:type="spellStart"/>
      <w:r w:rsidR="00000000" w:rsidRPr="00033231">
        <w:t>fut-il</w:t>
      </w:r>
      <w:proofErr w:type="spellEnd"/>
      <w:r w:rsidR="00000000" w:rsidRPr="00033231">
        <w:t xml:space="preserve"> haï de ses concitoyens</w:t>
      </w:r>
      <w:r>
        <w:t xml:space="preserve"> ? </w:t>
      </w:r>
      <w:r w:rsidR="00000000" w:rsidRPr="00033231">
        <w:t xml:space="preserve">Pourquoi </w:t>
      </w:r>
      <w:proofErr w:type="spellStart"/>
      <w:r w:rsidR="00000000" w:rsidRPr="00033231">
        <w:t>fut-il</w:t>
      </w:r>
      <w:proofErr w:type="spellEnd"/>
      <w:r w:rsidR="00000000" w:rsidRPr="00033231">
        <w:t xml:space="preserve"> banni de son pays</w:t>
      </w:r>
      <w:r>
        <w:t> ?</w:t>
      </w:r>
    </w:p>
    <w:p w14:paraId="58336BC0" w14:textId="77777777" w:rsidR="004F69D6" w:rsidRDefault="004F69D6" w:rsidP="0021796F">
      <w:r>
        <w:t>— </w:t>
      </w:r>
      <w:r w:rsidR="00000000" w:rsidRPr="00033231">
        <w:t>Pourquoi</w:t>
      </w:r>
      <w:r>
        <w:t xml:space="preserve"> ? </w:t>
      </w:r>
      <w:r w:rsidR="00000000" w:rsidRPr="00033231">
        <w:t>quelle est votre opinion</w:t>
      </w:r>
      <w:r>
        <w:t> ?</w:t>
      </w:r>
    </w:p>
    <w:p w14:paraId="31D2BD2F" w14:textId="77777777" w:rsidR="004F69D6" w:rsidRDefault="004F69D6" w:rsidP="0021796F">
      <w:r>
        <w:t>— </w:t>
      </w:r>
      <w:r w:rsidR="00000000" w:rsidRPr="00033231">
        <w:t>Je le demande encore</w:t>
      </w:r>
      <w:r>
        <w:t> :</w:t>
      </w:r>
    </w:p>
    <w:p w14:paraId="071D77F5" w14:textId="47B97BE4" w:rsidR="00000000" w:rsidRDefault="00000000" w:rsidP="0021796F">
      <w:pPr>
        <w:pStyle w:val="Taille-1RetraitGauche1X"/>
        <w:spacing w:before="0" w:after="0"/>
      </w:pPr>
      <w:r w:rsidRPr="00033231">
        <w:t>Soit que ce fût l</w:t>
      </w:r>
      <w:r w:rsidR="004F69D6">
        <w:t>’</w:t>
      </w:r>
      <w:r w:rsidRPr="00033231">
        <w:t>orgueil</w:t>
      </w:r>
    </w:p>
    <w:p w14:paraId="1B6C6541" w14:textId="77777777" w:rsidR="004F69D6" w:rsidRDefault="00000000" w:rsidP="0021796F">
      <w:pPr>
        <w:pStyle w:val="Taille-1RetraitGauche1X"/>
        <w:spacing w:before="0" w:after="0"/>
      </w:pPr>
      <w:r w:rsidRPr="00033231">
        <w:t>Qui devant l</w:t>
      </w:r>
      <w:r w:rsidR="004F69D6">
        <w:t>’</w:t>
      </w:r>
      <w:r w:rsidRPr="00033231">
        <w:t>homme heureux souvent dresse un écueil</w:t>
      </w:r>
      <w:r w:rsidR="004F69D6">
        <w:t> ;</w:t>
      </w:r>
    </w:p>
    <w:p w14:paraId="7130F856" w14:textId="7CB0885D" w:rsidR="00000000" w:rsidRDefault="00000000" w:rsidP="0021796F">
      <w:pPr>
        <w:pStyle w:val="Taille-1RetraitGauche1X"/>
        <w:spacing w:before="0" w:after="0"/>
      </w:pPr>
      <w:r w:rsidRPr="00033231">
        <w:t>Soit que</w:t>
      </w:r>
      <w:r w:rsidR="004F69D6">
        <w:t xml:space="preserve">, </w:t>
      </w:r>
      <w:r w:rsidRPr="00033231">
        <w:t>défectueuse et vaine</w:t>
      </w:r>
      <w:r w:rsidR="004F69D6">
        <w:t xml:space="preserve">, </w:t>
      </w:r>
      <w:r w:rsidRPr="00033231">
        <w:t>sa prudence</w:t>
      </w:r>
    </w:p>
    <w:p w14:paraId="304DA22B" w14:textId="77777777" w:rsidR="004F69D6" w:rsidRDefault="00000000" w:rsidP="0021796F">
      <w:pPr>
        <w:pStyle w:val="Taille-1RetraitGauche1X"/>
        <w:spacing w:before="0" w:after="0"/>
      </w:pPr>
      <w:r w:rsidRPr="00033231">
        <w:t>Ne sût à son profit faire tourner la chance</w:t>
      </w:r>
      <w:r w:rsidR="004F69D6">
        <w:t> ;</w:t>
      </w:r>
    </w:p>
    <w:p w14:paraId="588BA420" w14:textId="28751FB1" w:rsidR="00000000" w:rsidRDefault="00000000" w:rsidP="0021796F">
      <w:pPr>
        <w:pStyle w:val="Taille-1RetraitGauche1X"/>
        <w:spacing w:before="0" w:after="0"/>
      </w:pPr>
      <w:r w:rsidRPr="00033231">
        <w:t>Que sa nature enfin lui refusât le don</w:t>
      </w:r>
    </w:p>
    <w:p w14:paraId="6683D78F" w14:textId="77777777" w:rsidR="004F69D6" w:rsidRDefault="00000000" w:rsidP="0021796F">
      <w:pPr>
        <w:pStyle w:val="Taille-1RetraitGauche1X"/>
        <w:spacing w:before="0" w:after="0"/>
      </w:pPr>
      <w:r w:rsidRPr="00033231">
        <w:t>De changer au besoin de langage et de ton</w:t>
      </w:r>
      <w:r w:rsidR="004F69D6">
        <w:t> ;</w:t>
      </w:r>
    </w:p>
    <w:p w14:paraId="4CAF0B4B" w14:textId="77777777" w:rsidR="004F69D6" w:rsidRDefault="00000000" w:rsidP="0021796F">
      <w:pPr>
        <w:pStyle w:val="Taille-1RetraitGauche1X"/>
        <w:spacing w:before="0" w:after="0"/>
      </w:pPr>
      <w:r w:rsidRPr="00033231">
        <w:t>Que du camp au forum inhabile à descendre</w:t>
      </w:r>
      <w:r w:rsidR="004F69D6">
        <w:t>,</w:t>
      </w:r>
    </w:p>
    <w:p w14:paraId="78675302" w14:textId="6AF178AA" w:rsidR="00000000" w:rsidRDefault="00000000" w:rsidP="0021796F">
      <w:pPr>
        <w:pStyle w:val="Taille-1RetraitGauche1X"/>
        <w:spacing w:before="0" w:after="0"/>
      </w:pPr>
      <w:r w:rsidRPr="00033231">
        <w:t>Pour réclamer le calme</w:t>
      </w:r>
      <w:r w:rsidR="004F69D6">
        <w:t xml:space="preserve">, </w:t>
      </w:r>
      <w:r w:rsidRPr="00033231">
        <w:t>on le vit souvent prendre</w:t>
      </w:r>
    </w:p>
    <w:p w14:paraId="29A1347F" w14:textId="77777777" w:rsidR="004F69D6" w:rsidRDefault="00000000" w:rsidP="0021796F">
      <w:pPr>
        <w:pStyle w:val="Taille-1RetraitGauche1X"/>
        <w:spacing w:before="0" w:after="0"/>
      </w:pPr>
      <w:r w:rsidRPr="00033231">
        <w:t>L</w:t>
      </w:r>
      <w:r w:rsidR="004F69D6">
        <w:t>’</w:t>
      </w:r>
      <w:r w:rsidRPr="00033231">
        <w:t>austère et rude voix du sombre général</w:t>
      </w:r>
      <w:r w:rsidR="004F69D6">
        <w:t> ?…</w:t>
      </w:r>
    </w:p>
    <w:p w14:paraId="2DEF72D7" w14:textId="77777777" w:rsidR="004F69D6" w:rsidRDefault="004F69D6" w:rsidP="0021796F">
      <w:r>
        <w:lastRenderedPageBreak/>
        <w:t>— </w:t>
      </w:r>
      <w:r w:rsidR="00000000" w:rsidRPr="00033231">
        <w:t>Eh bien</w:t>
      </w:r>
      <w:r>
        <w:t xml:space="preserve"> ! </w:t>
      </w:r>
      <w:r w:rsidR="00000000" w:rsidRPr="00033231">
        <w:t>répondez vous-même</w:t>
      </w:r>
      <w:r>
        <w:t xml:space="preserve">, </w:t>
      </w:r>
      <w:r w:rsidR="00000000" w:rsidRPr="00033231">
        <w:t>sphinx</w:t>
      </w:r>
      <w:r>
        <w:t>.</w:t>
      </w:r>
    </w:p>
    <w:p w14:paraId="118001BE" w14:textId="77777777" w:rsidR="004F69D6" w:rsidRDefault="004F69D6" w:rsidP="0021796F">
      <w:r>
        <w:t>— </w:t>
      </w:r>
      <w:r w:rsidR="00000000" w:rsidRPr="00033231">
        <w:t>C</w:t>
      </w:r>
      <w:r>
        <w:t>’</w:t>
      </w:r>
      <w:r w:rsidR="00000000" w:rsidRPr="00033231">
        <w:t>était un mélange de tout cela</w:t>
      </w:r>
      <w:r>
        <w:t xml:space="preserve"> : </w:t>
      </w:r>
      <w:r w:rsidR="00000000" w:rsidRPr="00033231">
        <w:t>et vous ne devez pas être fier envers vos ouvriers</w:t>
      </w:r>
      <w:r>
        <w:t xml:space="preserve"> ; </w:t>
      </w:r>
      <w:r w:rsidR="00000000" w:rsidRPr="00033231">
        <w:t>vous ne devez pas négliger les chances de les adoucir</w:t>
      </w:r>
      <w:r>
        <w:t xml:space="preserve"> ; </w:t>
      </w:r>
      <w:r w:rsidR="00000000" w:rsidRPr="00033231">
        <w:t>vous ne devez pas être d</w:t>
      </w:r>
      <w:r>
        <w:t>’</w:t>
      </w:r>
      <w:r w:rsidR="00000000" w:rsidRPr="00033231">
        <w:t>une inflexible nature</w:t>
      </w:r>
      <w:r>
        <w:t xml:space="preserve">, </w:t>
      </w:r>
      <w:r w:rsidR="00000000" w:rsidRPr="00033231">
        <w:t>donnant à une requête la même autorité qu</w:t>
      </w:r>
      <w:r>
        <w:t>’</w:t>
      </w:r>
      <w:r w:rsidR="00000000" w:rsidRPr="00033231">
        <w:t>à un command</w:t>
      </w:r>
      <w:r w:rsidR="00000000" w:rsidRPr="00033231">
        <w:t>e</w:t>
      </w:r>
      <w:r w:rsidR="00000000" w:rsidRPr="00033231">
        <w:t>ment</w:t>
      </w:r>
      <w:r>
        <w:t>.</w:t>
      </w:r>
    </w:p>
    <w:p w14:paraId="16729BCA" w14:textId="77777777" w:rsidR="004F69D6" w:rsidRDefault="004F69D6" w:rsidP="0021796F">
      <w:r>
        <w:t>— </w:t>
      </w:r>
      <w:r w:rsidR="00000000" w:rsidRPr="00033231">
        <w:t>Voilà la morale que vous attachez à cette tragédie</w:t>
      </w:r>
      <w:r>
        <w:t xml:space="preserve">. </w:t>
      </w:r>
      <w:r w:rsidR="00000000" w:rsidRPr="00033231">
        <w:t>Qu</w:t>
      </w:r>
      <w:r>
        <w:t>’</w:t>
      </w:r>
      <w:r w:rsidR="00000000" w:rsidRPr="00033231">
        <w:t>est-ce qui vous a mis de telles idées dans la tête</w:t>
      </w:r>
      <w:r>
        <w:t> ?</w:t>
      </w:r>
    </w:p>
    <w:p w14:paraId="3F90EBBA" w14:textId="77777777" w:rsidR="004F69D6" w:rsidRDefault="004F69D6" w:rsidP="0021796F">
      <w:r>
        <w:t>— </w:t>
      </w:r>
      <w:r w:rsidR="00000000" w:rsidRPr="00033231">
        <w:t>Le désir de votre bien</w:t>
      </w:r>
      <w:r>
        <w:t xml:space="preserve">, </w:t>
      </w:r>
      <w:r w:rsidR="00000000" w:rsidRPr="00033231">
        <w:t>le soin de votre sûreté</w:t>
      </w:r>
      <w:r>
        <w:t xml:space="preserve">, </w:t>
      </w:r>
      <w:r w:rsidR="00000000" w:rsidRPr="00033231">
        <w:t>cher R</w:t>
      </w:r>
      <w:r w:rsidR="00000000" w:rsidRPr="00033231">
        <w:t>o</w:t>
      </w:r>
      <w:r w:rsidR="00000000" w:rsidRPr="00033231">
        <w:t>bert</w:t>
      </w:r>
      <w:r>
        <w:t xml:space="preserve">, </w:t>
      </w:r>
      <w:r w:rsidR="00000000" w:rsidRPr="00033231">
        <w:t>et la crainte</w:t>
      </w:r>
      <w:r>
        <w:t xml:space="preserve">, </w:t>
      </w:r>
      <w:r w:rsidR="00000000" w:rsidRPr="00033231">
        <w:t>causée par beaucoup de choses que j</w:t>
      </w:r>
      <w:r>
        <w:t>’</w:t>
      </w:r>
      <w:r w:rsidR="00000000" w:rsidRPr="00033231">
        <w:t>ai e</w:t>
      </w:r>
      <w:r w:rsidR="00000000" w:rsidRPr="00033231">
        <w:t>n</w:t>
      </w:r>
      <w:r w:rsidR="00000000" w:rsidRPr="00033231">
        <w:t>tendues tout récemment</w:t>
      </w:r>
      <w:r>
        <w:t xml:space="preserve">, </w:t>
      </w:r>
      <w:r w:rsidR="00000000" w:rsidRPr="00033231">
        <w:t>qu</w:t>
      </w:r>
      <w:r>
        <w:t>’</w:t>
      </w:r>
      <w:r w:rsidR="00000000" w:rsidRPr="00033231">
        <w:t>il ne vous arrive un malheur</w:t>
      </w:r>
      <w:r>
        <w:t>.</w:t>
      </w:r>
    </w:p>
    <w:p w14:paraId="3FE482F9" w14:textId="77777777" w:rsidR="004F69D6" w:rsidRDefault="004F69D6" w:rsidP="0021796F">
      <w:r>
        <w:t>— </w:t>
      </w:r>
      <w:r w:rsidR="00000000" w:rsidRPr="00033231">
        <w:t>Qui vous a dit ces choses</w:t>
      </w:r>
      <w:r>
        <w:t> ?</w:t>
      </w:r>
    </w:p>
    <w:p w14:paraId="48C9A21D" w14:textId="77777777" w:rsidR="004F69D6" w:rsidRDefault="004F69D6" w:rsidP="0021796F">
      <w:r>
        <w:t>— </w:t>
      </w:r>
      <w:r w:rsidR="00000000" w:rsidRPr="00033231">
        <w:t>J</w:t>
      </w:r>
      <w:r>
        <w:t>’</w:t>
      </w:r>
      <w:r w:rsidR="00000000" w:rsidRPr="00033231">
        <w:t>ai entendu mon oncle parler de vous</w:t>
      </w:r>
      <w:r>
        <w:t xml:space="preserve"> : </w:t>
      </w:r>
      <w:r w:rsidR="00000000" w:rsidRPr="00033231">
        <w:t>il loue votre âme ferme</w:t>
      </w:r>
      <w:r>
        <w:t xml:space="preserve">, </w:t>
      </w:r>
      <w:r w:rsidR="00000000" w:rsidRPr="00033231">
        <w:t>la trempe décidée de votre esprit</w:t>
      </w:r>
      <w:r>
        <w:t xml:space="preserve">, </w:t>
      </w:r>
      <w:r w:rsidR="00000000" w:rsidRPr="00033231">
        <w:t>votre mépris pour de vils ennemis</w:t>
      </w:r>
      <w:r>
        <w:t xml:space="preserve">, </w:t>
      </w:r>
      <w:r w:rsidR="00000000" w:rsidRPr="00033231">
        <w:t>votre résolution de ne pas être le jouet de la pop</w:t>
      </w:r>
      <w:r w:rsidR="00000000" w:rsidRPr="00033231">
        <w:t>u</w:t>
      </w:r>
      <w:r w:rsidR="00000000" w:rsidRPr="00033231">
        <w:t>lace</w:t>
      </w:r>
      <w:r>
        <w:t xml:space="preserve">, </w:t>
      </w:r>
      <w:r w:rsidR="00000000" w:rsidRPr="00033231">
        <w:t>comme il dit</w:t>
      </w:r>
      <w:r>
        <w:t>.</w:t>
      </w:r>
    </w:p>
    <w:p w14:paraId="5C776A27" w14:textId="77777777" w:rsidR="004F69D6" w:rsidRDefault="004F69D6" w:rsidP="0021796F">
      <w:r>
        <w:t>— </w:t>
      </w:r>
      <w:r w:rsidR="00000000" w:rsidRPr="00033231">
        <w:t>Et vous</w:t>
      </w:r>
      <w:r>
        <w:t xml:space="preserve">, </w:t>
      </w:r>
      <w:r w:rsidR="00000000" w:rsidRPr="00033231">
        <w:t>voudriez-vous me voir ramper devant elle</w:t>
      </w:r>
      <w:r>
        <w:t> ?</w:t>
      </w:r>
    </w:p>
    <w:p w14:paraId="11C37155" w14:textId="77777777" w:rsidR="004F69D6" w:rsidRDefault="004F69D6" w:rsidP="0021796F">
      <w:r>
        <w:t>— </w:t>
      </w:r>
      <w:r w:rsidR="00000000" w:rsidRPr="00033231">
        <w:t>Non</w:t>
      </w:r>
      <w:r>
        <w:t xml:space="preserve">, </w:t>
      </w:r>
      <w:r w:rsidR="00000000" w:rsidRPr="00033231">
        <w:t xml:space="preserve">pour </w:t>
      </w:r>
      <w:proofErr w:type="spellStart"/>
      <w:r w:rsidR="00000000" w:rsidRPr="00033231">
        <w:t>tout</w:t>
      </w:r>
      <w:proofErr w:type="spellEnd"/>
      <w:r w:rsidR="00000000" w:rsidRPr="00033231">
        <w:t xml:space="preserve"> au monde</w:t>
      </w:r>
      <w:r>
        <w:t xml:space="preserve"> ; </w:t>
      </w:r>
      <w:r w:rsidR="00000000" w:rsidRPr="00033231">
        <w:t>je ne veux pas que jamais vous vous abaissiez</w:t>
      </w:r>
      <w:r>
        <w:t xml:space="preserve">. </w:t>
      </w:r>
      <w:r w:rsidR="00000000" w:rsidRPr="00033231">
        <w:t>Mais je ne puis m</w:t>
      </w:r>
      <w:r>
        <w:t>’</w:t>
      </w:r>
      <w:r w:rsidR="00000000" w:rsidRPr="00033231">
        <w:t>empêcher de penser qu</w:t>
      </w:r>
      <w:r>
        <w:t>’</w:t>
      </w:r>
      <w:r w:rsidR="00000000" w:rsidRPr="00033231">
        <w:t>il y a quelque chose d</w:t>
      </w:r>
      <w:r>
        <w:t>’</w:t>
      </w:r>
      <w:r w:rsidR="00000000" w:rsidRPr="00033231">
        <w:t>injuste à comprendre tous les pauvres o</w:t>
      </w:r>
      <w:r w:rsidR="00000000" w:rsidRPr="00033231">
        <w:t>u</w:t>
      </w:r>
      <w:r w:rsidR="00000000" w:rsidRPr="00033231">
        <w:t>vriers sous l</w:t>
      </w:r>
      <w:r>
        <w:t>’</w:t>
      </w:r>
      <w:r w:rsidR="00000000" w:rsidRPr="00033231">
        <w:t>expression générale et insultante de populace</w:t>
      </w:r>
      <w:r>
        <w:t xml:space="preserve">, </w:t>
      </w:r>
      <w:r w:rsidR="00000000" w:rsidRPr="00033231">
        <w:t>à les regarder et à les traiter continuellement avec hauteur</w:t>
      </w:r>
      <w:r>
        <w:t>.</w:t>
      </w:r>
    </w:p>
    <w:p w14:paraId="44C4EA25" w14:textId="77777777" w:rsidR="004F69D6" w:rsidRDefault="004F69D6" w:rsidP="0021796F">
      <w:r>
        <w:t>— </w:t>
      </w:r>
      <w:r w:rsidR="00000000" w:rsidRPr="00033231">
        <w:t>Vous êtes une petite démocrate</w:t>
      </w:r>
      <w:r>
        <w:t xml:space="preserve">, </w:t>
      </w:r>
      <w:r w:rsidR="00000000" w:rsidRPr="00033231">
        <w:t>Caroline</w:t>
      </w:r>
      <w:r>
        <w:t xml:space="preserve">. </w:t>
      </w:r>
      <w:r w:rsidR="00000000" w:rsidRPr="00033231">
        <w:t>Si votre oncle le savait</w:t>
      </w:r>
      <w:r>
        <w:t xml:space="preserve">, </w:t>
      </w:r>
      <w:r w:rsidR="00000000" w:rsidRPr="00033231">
        <w:t>que dirait-il</w:t>
      </w:r>
      <w:r>
        <w:t> ?</w:t>
      </w:r>
    </w:p>
    <w:p w14:paraId="22DCB2EA" w14:textId="77777777" w:rsidR="004F69D6" w:rsidRDefault="004F69D6" w:rsidP="0021796F">
      <w:r>
        <w:t>— </w:t>
      </w:r>
      <w:r w:rsidR="00000000" w:rsidRPr="00033231">
        <w:t>Je parle rarement à mon oncle</w:t>
      </w:r>
      <w:r>
        <w:t xml:space="preserve">, </w:t>
      </w:r>
      <w:r w:rsidR="00000000" w:rsidRPr="00033231">
        <w:t>comme vous savez</w:t>
      </w:r>
      <w:r>
        <w:t xml:space="preserve">, </w:t>
      </w:r>
      <w:r w:rsidR="00000000" w:rsidRPr="00033231">
        <w:t>et j</w:t>
      </w:r>
      <w:r w:rsidR="00000000" w:rsidRPr="00033231">
        <w:t>a</w:t>
      </w:r>
      <w:r w:rsidR="00000000" w:rsidRPr="00033231">
        <w:t>mais sur de semblables sujets</w:t>
      </w:r>
      <w:r>
        <w:t xml:space="preserve"> ; </w:t>
      </w:r>
      <w:r w:rsidR="00000000" w:rsidRPr="00033231">
        <w:t>il pense que tout ce qui n</w:t>
      </w:r>
      <w:r>
        <w:t>’</w:t>
      </w:r>
      <w:r w:rsidR="00000000" w:rsidRPr="00033231">
        <w:t xml:space="preserve">est </w:t>
      </w:r>
      <w:r w:rsidR="00000000" w:rsidRPr="00033231">
        <w:lastRenderedPageBreak/>
        <w:t>pas l</w:t>
      </w:r>
      <w:r>
        <w:t>’</w:t>
      </w:r>
      <w:r w:rsidR="00000000" w:rsidRPr="00033231">
        <w:t>aiguille et la cuisine est au-dessus de l</w:t>
      </w:r>
      <w:r>
        <w:t>’</w:t>
      </w:r>
      <w:r w:rsidR="00000000" w:rsidRPr="00033231">
        <w:t>intelligence des femmes</w:t>
      </w:r>
      <w:r>
        <w:t xml:space="preserve">, </w:t>
      </w:r>
      <w:r w:rsidR="00000000" w:rsidRPr="00033231">
        <w:t>et ne les regarde point</w:t>
      </w:r>
      <w:r>
        <w:t>.</w:t>
      </w:r>
    </w:p>
    <w:p w14:paraId="31D2BF3C" w14:textId="77777777" w:rsidR="004F69D6" w:rsidRDefault="004F69D6" w:rsidP="0021796F">
      <w:r>
        <w:t>— </w:t>
      </w:r>
      <w:r w:rsidR="00000000" w:rsidRPr="00033231">
        <w:t xml:space="preserve">Et croyez-vous comprendre les sujets sur lesquels vous me </w:t>
      </w:r>
      <w:proofErr w:type="gramStart"/>
      <w:r w:rsidR="00000000" w:rsidRPr="00033231">
        <w:t>donnez</w:t>
      </w:r>
      <w:proofErr w:type="gramEnd"/>
      <w:r w:rsidR="00000000" w:rsidRPr="00033231">
        <w:t xml:space="preserve"> des conseils</w:t>
      </w:r>
      <w:r>
        <w:t> ?</w:t>
      </w:r>
    </w:p>
    <w:p w14:paraId="6393B240" w14:textId="77777777" w:rsidR="004F69D6" w:rsidRDefault="004F69D6" w:rsidP="0021796F">
      <w:r>
        <w:t>— </w:t>
      </w:r>
      <w:r w:rsidR="00000000" w:rsidRPr="00033231">
        <w:t>Aussi loin qu</w:t>
      </w:r>
      <w:r>
        <w:t>’</w:t>
      </w:r>
      <w:r w:rsidR="00000000" w:rsidRPr="00033231">
        <w:t>ils vous concernent</w:t>
      </w:r>
      <w:r>
        <w:t xml:space="preserve">, </w:t>
      </w:r>
      <w:r w:rsidR="00000000" w:rsidRPr="00033231">
        <w:t>je les comprends</w:t>
      </w:r>
      <w:r>
        <w:t xml:space="preserve">. </w:t>
      </w:r>
      <w:r w:rsidR="00000000" w:rsidRPr="00033231">
        <w:t>Je sais qu</w:t>
      </w:r>
      <w:r>
        <w:t>’</w:t>
      </w:r>
      <w:r w:rsidR="00000000" w:rsidRPr="00033231">
        <w:t>il vaudrait mieux pour vous être aimé que d</w:t>
      </w:r>
      <w:r>
        <w:t>’</w:t>
      </w:r>
      <w:r w:rsidR="00000000" w:rsidRPr="00033231">
        <w:t>être haï de vos ouvriers</w:t>
      </w:r>
      <w:r>
        <w:t xml:space="preserve">, </w:t>
      </w:r>
      <w:r w:rsidR="00000000" w:rsidRPr="00033231">
        <w:t>et je suis sûre que la bienveillance est plus propre que l</w:t>
      </w:r>
      <w:r>
        <w:t>’</w:t>
      </w:r>
      <w:r w:rsidR="00000000" w:rsidRPr="00033231">
        <w:t>orgueil à vous gagner leur affection</w:t>
      </w:r>
      <w:r>
        <w:t xml:space="preserve">. </w:t>
      </w:r>
      <w:r w:rsidR="00000000" w:rsidRPr="00033231">
        <w:t>Si vous étiez fier et froid pour moi et pour Hortense</w:t>
      </w:r>
      <w:r>
        <w:t xml:space="preserve">, </w:t>
      </w:r>
      <w:r w:rsidR="00000000" w:rsidRPr="00033231">
        <w:t>est-ce que nous vous aim</w:t>
      </w:r>
      <w:r w:rsidR="00000000" w:rsidRPr="00033231">
        <w:t>e</w:t>
      </w:r>
      <w:r w:rsidR="00000000" w:rsidRPr="00033231">
        <w:t>rions</w:t>
      </w:r>
      <w:r>
        <w:t xml:space="preserve"> ? </w:t>
      </w:r>
      <w:r w:rsidR="00000000" w:rsidRPr="00033231">
        <w:t>Quand vous êtes froid envers moi</w:t>
      </w:r>
      <w:r>
        <w:t xml:space="preserve">, </w:t>
      </w:r>
      <w:r w:rsidR="00000000" w:rsidRPr="00033231">
        <w:t>ce qui vous arrive quelquefois</w:t>
      </w:r>
      <w:r>
        <w:t xml:space="preserve">, </w:t>
      </w:r>
      <w:r w:rsidR="00000000" w:rsidRPr="00033231">
        <w:t>est-ce que j</w:t>
      </w:r>
      <w:r>
        <w:t>’</w:t>
      </w:r>
      <w:r w:rsidR="00000000" w:rsidRPr="00033231">
        <w:t>ose être affectueuse</w:t>
      </w:r>
      <w:r>
        <w:t> ?</w:t>
      </w:r>
    </w:p>
    <w:p w14:paraId="5268E478" w14:textId="77777777" w:rsidR="004F69D6" w:rsidRDefault="004F69D6" w:rsidP="0021796F">
      <w:r>
        <w:t>— </w:t>
      </w:r>
      <w:r w:rsidR="00000000" w:rsidRPr="00033231">
        <w:t>Eh bien</w:t>
      </w:r>
      <w:r>
        <w:t xml:space="preserve"> ! </w:t>
      </w:r>
      <w:r w:rsidR="00000000" w:rsidRPr="00033231">
        <w:t>Lina</w:t>
      </w:r>
      <w:r>
        <w:t xml:space="preserve">, </w:t>
      </w:r>
      <w:r w:rsidR="00000000" w:rsidRPr="00033231">
        <w:t>j</w:t>
      </w:r>
      <w:r>
        <w:t>’</w:t>
      </w:r>
      <w:r w:rsidR="00000000" w:rsidRPr="00033231">
        <w:t>ai eu ma leçon de langage et de morale</w:t>
      </w:r>
      <w:r>
        <w:t xml:space="preserve">, </w:t>
      </w:r>
      <w:r w:rsidR="00000000" w:rsidRPr="00033231">
        <w:t>avec une touche de politique</w:t>
      </w:r>
      <w:r>
        <w:t xml:space="preserve">. </w:t>
      </w:r>
      <w:r w:rsidR="00000000" w:rsidRPr="00033231">
        <w:t>C</w:t>
      </w:r>
      <w:r>
        <w:t>’</w:t>
      </w:r>
      <w:r w:rsidR="00000000" w:rsidRPr="00033231">
        <w:t>est votre tour</w:t>
      </w:r>
      <w:r>
        <w:t xml:space="preserve">. </w:t>
      </w:r>
      <w:r w:rsidR="00000000" w:rsidRPr="00033231">
        <w:t>Hortense m</w:t>
      </w:r>
      <w:r>
        <w:t>’</w:t>
      </w:r>
      <w:r w:rsidR="00000000" w:rsidRPr="00033231">
        <w:t>a dit que vous aviez été fort touchée d</w:t>
      </w:r>
      <w:r>
        <w:t>’</w:t>
      </w:r>
      <w:r w:rsidR="00000000" w:rsidRPr="00033231">
        <w:t>une petite pièce de poésie que vous avez apprise l</w:t>
      </w:r>
      <w:r>
        <w:t>’</w:t>
      </w:r>
      <w:r w:rsidR="00000000" w:rsidRPr="00033231">
        <w:t>autre jour</w:t>
      </w:r>
      <w:r>
        <w:t xml:space="preserve">, </w:t>
      </w:r>
      <w:r w:rsidR="00000000" w:rsidRPr="00033231">
        <w:t>une pièce de ce pauvre André Chénier</w:t>
      </w:r>
      <w:r>
        <w:t xml:space="preserve">, </w:t>
      </w:r>
      <w:r w:rsidR="00000000" w:rsidRPr="00033231">
        <w:rPr>
          <w:i/>
          <w:iCs/>
        </w:rPr>
        <w:t>la Jeune Captive</w:t>
      </w:r>
      <w:r>
        <w:rPr>
          <w:i/>
          <w:iCs/>
        </w:rPr>
        <w:t xml:space="preserve"> ; </w:t>
      </w:r>
      <w:r w:rsidR="00000000" w:rsidRPr="00033231">
        <w:t>vous la rappelez-vous encore</w:t>
      </w:r>
      <w:r>
        <w:t> ?</w:t>
      </w:r>
    </w:p>
    <w:p w14:paraId="4B6F840B" w14:textId="77777777" w:rsidR="004F69D6" w:rsidRDefault="004F69D6" w:rsidP="0021796F">
      <w:r>
        <w:t>— </w:t>
      </w:r>
      <w:r w:rsidR="00000000" w:rsidRPr="00033231">
        <w:t>Je le pense</w:t>
      </w:r>
      <w:r>
        <w:t>.</w:t>
      </w:r>
    </w:p>
    <w:p w14:paraId="75F7381C" w14:textId="1D11B593" w:rsidR="00000000" w:rsidRPr="00033231" w:rsidRDefault="004F69D6" w:rsidP="0021796F">
      <w:r>
        <w:t>— </w:t>
      </w:r>
      <w:r w:rsidR="00000000" w:rsidRPr="00033231">
        <w:t>Répétez-la</w:t>
      </w:r>
      <w:r>
        <w:t xml:space="preserve">, </w:t>
      </w:r>
      <w:r w:rsidR="00000000" w:rsidRPr="00033231">
        <w:t>alors</w:t>
      </w:r>
      <w:r>
        <w:t xml:space="preserve">. </w:t>
      </w:r>
      <w:r w:rsidR="00000000" w:rsidRPr="00033231">
        <w:t>Prenez votre temps</w:t>
      </w:r>
      <w:r>
        <w:t xml:space="preserve">, </w:t>
      </w:r>
      <w:r w:rsidR="00000000" w:rsidRPr="00033231">
        <w:t>et faites attention à votre accent</w:t>
      </w:r>
      <w:r>
        <w:t xml:space="preserve">. </w:t>
      </w:r>
      <w:r w:rsidR="00000000" w:rsidRPr="00033231">
        <w:t>Surtout pas d</w:t>
      </w:r>
      <w:r>
        <w:t>’</w:t>
      </w:r>
      <w:proofErr w:type="spellStart"/>
      <w:r w:rsidR="00000000" w:rsidRPr="00033231">
        <w:rPr>
          <w:i/>
          <w:iCs/>
        </w:rPr>
        <w:t>iou</w:t>
      </w:r>
      <w:proofErr w:type="spellEnd"/>
      <w:r w:rsidR="00000000" w:rsidRPr="00033231">
        <w:t xml:space="preserve"> anglais</w:t>
      </w:r>
      <w:r>
        <w:t>. »</w:t>
      </w:r>
    </w:p>
    <w:p w14:paraId="24AC039E" w14:textId="77777777" w:rsidR="004F69D6" w:rsidRDefault="00000000" w:rsidP="0021796F">
      <w:r w:rsidRPr="00033231">
        <w:t>Caroline</w:t>
      </w:r>
      <w:r w:rsidR="004F69D6">
        <w:t xml:space="preserve">, </w:t>
      </w:r>
      <w:r w:rsidRPr="00033231">
        <w:t>commençant d</w:t>
      </w:r>
      <w:r w:rsidR="004F69D6">
        <w:t>’</w:t>
      </w:r>
      <w:r w:rsidRPr="00033231">
        <w:t>une voix faible et tremblante</w:t>
      </w:r>
      <w:r w:rsidR="004F69D6">
        <w:t xml:space="preserve">, </w:t>
      </w:r>
      <w:r w:rsidRPr="00033231">
        <w:t>mais prenant courage à mesure qu</w:t>
      </w:r>
      <w:r w:rsidR="004F69D6">
        <w:t>’</w:t>
      </w:r>
      <w:r w:rsidRPr="00033231">
        <w:t>elle avançait</w:t>
      </w:r>
      <w:r w:rsidR="004F69D6">
        <w:t xml:space="preserve">, </w:t>
      </w:r>
      <w:r w:rsidRPr="00033231">
        <w:t>répéta les doux vers de Chénier</w:t>
      </w:r>
      <w:r w:rsidR="004F69D6">
        <w:t xml:space="preserve"> ; </w:t>
      </w:r>
      <w:r w:rsidRPr="00033231">
        <w:t>elle récita très-bien les dernières stances</w:t>
      </w:r>
      <w:r w:rsidR="004F69D6">
        <w:t> :</w:t>
      </w:r>
    </w:p>
    <w:p w14:paraId="684BAB9C" w14:textId="77777777" w:rsidR="004F69D6" w:rsidRDefault="00000000" w:rsidP="004F69D6">
      <w:pPr>
        <w:pStyle w:val="Taille-1Normal"/>
        <w:spacing w:before="0" w:after="0"/>
        <w:ind w:firstLine="0"/>
        <w:jc w:val="center"/>
      </w:pPr>
      <w:r w:rsidRPr="00033231">
        <w:t>Mon beau voyage encore est si loin de sa fin</w:t>
      </w:r>
      <w:r w:rsidR="004F69D6">
        <w:t> !</w:t>
      </w:r>
    </w:p>
    <w:p w14:paraId="3833CB44" w14:textId="76139518" w:rsidR="00000000" w:rsidRDefault="00000000" w:rsidP="004F69D6">
      <w:pPr>
        <w:pStyle w:val="Taille-1Normal"/>
        <w:spacing w:before="0" w:after="0"/>
        <w:ind w:firstLine="0"/>
        <w:jc w:val="center"/>
      </w:pPr>
      <w:r w:rsidRPr="00033231">
        <w:t>Je pars</w:t>
      </w:r>
      <w:r w:rsidR="004F69D6">
        <w:t xml:space="preserve">, </w:t>
      </w:r>
      <w:r w:rsidRPr="00033231">
        <w:t>et des ormeaux qui bordent le chemin</w:t>
      </w:r>
    </w:p>
    <w:p w14:paraId="2E17C20E" w14:textId="77777777" w:rsidR="004F69D6" w:rsidRDefault="00000000" w:rsidP="004F69D6">
      <w:pPr>
        <w:pStyle w:val="Taille-1Normal"/>
        <w:spacing w:before="0" w:after="0"/>
        <w:ind w:firstLine="0"/>
        <w:jc w:val="center"/>
      </w:pPr>
      <w:r w:rsidRPr="00033231">
        <w:t>J</w:t>
      </w:r>
      <w:r w:rsidR="004F69D6">
        <w:t>’</w:t>
      </w:r>
      <w:r w:rsidRPr="00033231">
        <w:t>ai passé les premiers à peine</w:t>
      </w:r>
      <w:r w:rsidR="004F69D6">
        <w:t>.</w:t>
      </w:r>
    </w:p>
    <w:p w14:paraId="1F745CE5" w14:textId="77777777" w:rsidR="004F69D6" w:rsidRDefault="00000000" w:rsidP="004F69D6">
      <w:pPr>
        <w:pStyle w:val="Taille-1Normal"/>
        <w:spacing w:before="0" w:after="0"/>
        <w:ind w:firstLine="0"/>
        <w:jc w:val="center"/>
      </w:pPr>
      <w:r w:rsidRPr="00033231">
        <w:t>Au banquet de la vie</w:t>
      </w:r>
      <w:r w:rsidR="004F69D6">
        <w:t xml:space="preserve">, </w:t>
      </w:r>
      <w:r w:rsidRPr="00033231">
        <w:t>à peine commencé</w:t>
      </w:r>
      <w:r w:rsidR="004F69D6">
        <w:t>,</w:t>
      </w:r>
    </w:p>
    <w:p w14:paraId="30C2EA0A" w14:textId="607C667B" w:rsidR="00000000" w:rsidRDefault="00000000" w:rsidP="004F69D6">
      <w:pPr>
        <w:pStyle w:val="Taille-1Normal"/>
        <w:spacing w:before="0" w:after="0"/>
        <w:ind w:firstLine="0"/>
        <w:jc w:val="center"/>
      </w:pPr>
      <w:r w:rsidRPr="00033231">
        <w:t>Un instant seulement mes lèvres ont pressé</w:t>
      </w:r>
    </w:p>
    <w:p w14:paraId="356892CB" w14:textId="77777777" w:rsidR="004F69D6" w:rsidRDefault="00000000" w:rsidP="004F69D6">
      <w:pPr>
        <w:pStyle w:val="Taille-1Normal"/>
        <w:spacing w:before="0" w:after="0"/>
        <w:ind w:firstLine="0"/>
        <w:jc w:val="center"/>
      </w:pPr>
      <w:r w:rsidRPr="00033231">
        <w:t>La coupe en mes mains encor pleine</w:t>
      </w:r>
      <w:r w:rsidR="004F69D6">
        <w:t>.</w:t>
      </w:r>
    </w:p>
    <w:p w14:paraId="542C3B96" w14:textId="4E1C795C" w:rsidR="00000000" w:rsidRDefault="00000000" w:rsidP="004F69D6">
      <w:pPr>
        <w:pStyle w:val="Taille-1Normal"/>
        <w:spacing w:before="0" w:after="0"/>
        <w:ind w:firstLine="0"/>
        <w:jc w:val="center"/>
      </w:pPr>
    </w:p>
    <w:p w14:paraId="74465E75" w14:textId="77777777" w:rsidR="004F69D6" w:rsidRDefault="00000000" w:rsidP="004F69D6">
      <w:pPr>
        <w:pStyle w:val="Taille-1Normal"/>
        <w:spacing w:before="0" w:after="0"/>
        <w:ind w:firstLine="0"/>
        <w:jc w:val="center"/>
      </w:pPr>
      <w:r w:rsidRPr="00033231">
        <w:t>Je ne suis qu</w:t>
      </w:r>
      <w:r w:rsidR="004F69D6">
        <w:t>’</w:t>
      </w:r>
      <w:r w:rsidRPr="00033231">
        <w:t>au printemps</w:t>
      </w:r>
      <w:r w:rsidR="004F69D6">
        <w:t xml:space="preserve">, </w:t>
      </w:r>
      <w:r w:rsidRPr="00033231">
        <w:t>je veux voir la moisson</w:t>
      </w:r>
      <w:r w:rsidR="004F69D6">
        <w:t> ;</w:t>
      </w:r>
    </w:p>
    <w:p w14:paraId="5DFE2889" w14:textId="77777777" w:rsidR="004F69D6" w:rsidRDefault="00000000" w:rsidP="004F69D6">
      <w:pPr>
        <w:pStyle w:val="Taille-1Normal"/>
        <w:spacing w:before="0" w:after="0"/>
        <w:ind w:firstLine="0"/>
        <w:jc w:val="center"/>
      </w:pPr>
      <w:r w:rsidRPr="00033231">
        <w:t>Et</w:t>
      </w:r>
      <w:r w:rsidR="004F69D6">
        <w:t xml:space="preserve">, </w:t>
      </w:r>
      <w:r w:rsidRPr="00033231">
        <w:t>comme le soleil</w:t>
      </w:r>
      <w:r w:rsidR="004F69D6">
        <w:t xml:space="preserve">, </w:t>
      </w:r>
      <w:r w:rsidRPr="00033231">
        <w:t>de saison en saison</w:t>
      </w:r>
      <w:r w:rsidR="004F69D6">
        <w:t>,</w:t>
      </w:r>
    </w:p>
    <w:p w14:paraId="32EAF568" w14:textId="77777777" w:rsidR="004F69D6" w:rsidRDefault="00000000" w:rsidP="004F69D6">
      <w:pPr>
        <w:pStyle w:val="Taille-1Normal"/>
        <w:spacing w:before="0" w:after="0"/>
        <w:ind w:firstLine="0"/>
        <w:jc w:val="center"/>
      </w:pPr>
      <w:r w:rsidRPr="00033231">
        <w:t>Je veux achever mon année</w:t>
      </w:r>
      <w:r w:rsidR="004F69D6">
        <w:t>.</w:t>
      </w:r>
    </w:p>
    <w:p w14:paraId="65BC3E8F" w14:textId="77777777" w:rsidR="004F69D6" w:rsidRDefault="00000000" w:rsidP="004F69D6">
      <w:pPr>
        <w:pStyle w:val="Taille-1Normal"/>
        <w:spacing w:before="0" w:after="0"/>
        <w:ind w:firstLine="0"/>
        <w:jc w:val="center"/>
      </w:pPr>
      <w:r w:rsidRPr="00033231">
        <w:t>Brillante sur ma tige</w:t>
      </w:r>
      <w:r w:rsidR="004F69D6">
        <w:t xml:space="preserve">, </w:t>
      </w:r>
      <w:r w:rsidRPr="00033231">
        <w:t>et l</w:t>
      </w:r>
      <w:r w:rsidR="004F69D6">
        <w:t>’</w:t>
      </w:r>
      <w:r w:rsidRPr="00033231">
        <w:t>honneur du jardin</w:t>
      </w:r>
      <w:r w:rsidR="004F69D6">
        <w:t>,</w:t>
      </w:r>
    </w:p>
    <w:p w14:paraId="2A96063A" w14:textId="77777777" w:rsidR="004F69D6" w:rsidRDefault="00000000" w:rsidP="004F69D6">
      <w:pPr>
        <w:pStyle w:val="Taille-1Normal"/>
        <w:spacing w:before="0" w:after="0"/>
        <w:ind w:firstLine="0"/>
        <w:jc w:val="center"/>
      </w:pPr>
      <w:r w:rsidRPr="00033231">
        <w:t>Je n</w:t>
      </w:r>
      <w:r w:rsidR="004F69D6">
        <w:t>’</w:t>
      </w:r>
      <w:r w:rsidRPr="00033231">
        <w:t>ai vu luire encor que les feux du matin</w:t>
      </w:r>
      <w:r w:rsidR="004F69D6">
        <w:t>,</w:t>
      </w:r>
    </w:p>
    <w:p w14:paraId="4FB4F6F5" w14:textId="77777777" w:rsidR="004F69D6" w:rsidRDefault="00000000" w:rsidP="004F69D6">
      <w:pPr>
        <w:pStyle w:val="Taille-1Normal"/>
        <w:spacing w:before="0" w:after="0"/>
        <w:ind w:firstLine="0"/>
        <w:jc w:val="center"/>
      </w:pPr>
      <w:r w:rsidRPr="00033231">
        <w:t>Je veux achever ma journée</w:t>
      </w:r>
      <w:r w:rsidR="004F69D6">
        <w:t> !</w:t>
      </w:r>
    </w:p>
    <w:p w14:paraId="12ABAA57" w14:textId="77777777" w:rsidR="004F69D6" w:rsidRDefault="00000000" w:rsidP="0021796F">
      <w:r w:rsidRPr="00033231">
        <w:t>Moore écouta d</w:t>
      </w:r>
      <w:r w:rsidR="004F69D6">
        <w:t>’</w:t>
      </w:r>
      <w:r w:rsidRPr="00033231">
        <w:t>abord les yeux baissés</w:t>
      </w:r>
      <w:r w:rsidR="004F69D6">
        <w:t xml:space="preserve">, </w:t>
      </w:r>
      <w:r w:rsidRPr="00033231">
        <w:t>mais bientôt il les releva furtivement</w:t>
      </w:r>
      <w:r w:rsidR="004F69D6">
        <w:t xml:space="preserve"> : </w:t>
      </w:r>
      <w:r w:rsidRPr="00033231">
        <w:t>renversé dans sa chaise</w:t>
      </w:r>
      <w:r w:rsidR="004F69D6">
        <w:t xml:space="preserve">, </w:t>
      </w:r>
      <w:r w:rsidRPr="00033231">
        <w:t>il pouvait voir C</w:t>
      </w:r>
      <w:r w:rsidRPr="00033231">
        <w:t>a</w:t>
      </w:r>
      <w:r w:rsidRPr="00033231">
        <w:t>roline sans qu</w:t>
      </w:r>
      <w:r w:rsidR="004F69D6">
        <w:t>’</w:t>
      </w:r>
      <w:r w:rsidRPr="00033231">
        <w:t>elle s</w:t>
      </w:r>
      <w:r w:rsidR="004F69D6">
        <w:t>’</w:t>
      </w:r>
      <w:r w:rsidRPr="00033231">
        <w:t>aperçût que ses regards étaient fixés sur e</w:t>
      </w:r>
      <w:r w:rsidRPr="00033231">
        <w:t>l</w:t>
      </w:r>
      <w:r w:rsidRPr="00033231">
        <w:t>le</w:t>
      </w:r>
      <w:r w:rsidR="004F69D6">
        <w:t xml:space="preserve">. </w:t>
      </w:r>
      <w:r w:rsidRPr="00033231">
        <w:t>Les joues de la jeune fille avaient une couleur</w:t>
      </w:r>
      <w:r w:rsidR="004F69D6">
        <w:t xml:space="preserve">, </w:t>
      </w:r>
      <w:r w:rsidRPr="00033231">
        <w:t>ses yeux un éclat</w:t>
      </w:r>
      <w:r w:rsidR="004F69D6">
        <w:t xml:space="preserve">, </w:t>
      </w:r>
      <w:r w:rsidRPr="00033231">
        <w:t>son visage une expression</w:t>
      </w:r>
      <w:r w:rsidR="004F69D6">
        <w:t xml:space="preserve">, </w:t>
      </w:r>
      <w:r w:rsidRPr="00033231">
        <w:t>ce soir-là</w:t>
      </w:r>
      <w:r w:rsidR="004F69D6">
        <w:t xml:space="preserve">, </w:t>
      </w:r>
      <w:r w:rsidRPr="00033231">
        <w:t>qui eussent embelli les traits les plus vulgaires</w:t>
      </w:r>
      <w:r w:rsidR="004F69D6">
        <w:t xml:space="preserve">. </w:t>
      </w:r>
      <w:r w:rsidRPr="00033231">
        <w:t>Mais la vulgarité n</w:t>
      </w:r>
      <w:r w:rsidR="004F69D6">
        <w:t>’</w:t>
      </w:r>
      <w:r w:rsidRPr="00033231">
        <w:t>était pas le défaut de ce visage</w:t>
      </w:r>
      <w:r w:rsidR="004F69D6">
        <w:t xml:space="preserve">. </w:t>
      </w:r>
      <w:r w:rsidRPr="00033231">
        <w:t>Le rayon de soleil ne tombait pas sur une terre r</w:t>
      </w:r>
      <w:r w:rsidRPr="00033231">
        <w:t>u</w:t>
      </w:r>
      <w:r w:rsidRPr="00033231">
        <w:t>de et aride</w:t>
      </w:r>
      <w:r w:rsidR="004F69D6">
        <w:t xml:space="preserve">, </w:t>
      </w:r>
      <w:r w:rsidRPr="00033231">
        <w:t>mais sur la tendre fleur</w:t>
      </w:r>
      <w:r w:rsidR="004F69D6">
        <w:t xml:space="preserve">. </w:t>
      </w:r>
      <w:r w:rsidRPr="00033231">
        <w:t>Chaque linéament de ce v</w:t>
      </w:r>
      <w:r w:rsidRPr="00033231">
        <w:t>i</w:t>
      </w:r>
      <w:r w:rsidRPr="00033231">
        <w:t>sage était tourné avec grâce</w:t>
      </w:r>
      <w:r w:rsidR="004F69D6">
        <w:t xml:space="preserve">. </w:t>
      </w:r>
      <w:r w:rsidRPr="00033231">
        <w:t>L</w:t>
      </w:r>
      <w:r w:rsidR="004F69D6">
        <w:t>’</w:t>
      </w:r>
      <w:r w:rsidRPr="00033231">
        <w:t>ensemble en était charmant</w:t>
      </w:r>
      <w:r w:rsidR="004F69D6">
        <w:t xml:space="preserve">. </w:t>
      </w:r>
      <w:r w:rsidRPr="00033231">
        <w:t>En ce moment</w:t>
      </w:r>
      <w:r w:rsidR="004F69D6">
        <w:t xml:space="preserve">, </w:t>
      </w:r>
      <w:r w:rsidRPr="00033231">
        <w:t>animée</w:t>
      </w:r>
      <w:r w:rsidR="004F69D6">
        <w:t xml:space="preserve">, </w:t>
      </w:r>
      <w:r w:rsidRPr="00033231">
        <w:t>émue</w:t>
      </w:r>
      <w:r w:rsidR="004F69D6">
        <w:t xml:space="preserve">, </w:t>
      </w:r>
      <w:r w:rsidRPr="00033231">
        <w:t>touchée</w:t>
      </w:r>
      <w:r w:rsidR="004F69D6">
        <w:t xml:space="preserve">, </w:t>
      </w:r>
      <w:r w:rsidRPr="00033231">
        <w:t>on l</w:t>
      </w:r>
      <w:r w:rsidR="004F69D6">
        <w:t>’</w:t>
      </w:r>
      <w:r w:rsidRPr="00033231">
        <w:t>eût trouvée belle</w:t>
      </w:r>
      <w:r w:rsidR="004F69D6">
        <w:t xml:space="preserve">. </w:t>
      </w:r>
      <w:r w:rsidRPr="00033231">
        <w:t>Une telle figure devait inspirer non-seulement le sentiment calme de l</w:t>
      </w:r>
      <w:r w:rsidR="004F69D6">
        <w:t>’</w:t>
      </w:r>
      <w:r w:rsidRPr="00033231">
        <w:t>estime</w:t>
      </w:r>
      <w:r w:rsidR="004F69D6">
        <w:t xml:space="preserve">, </w:t>
      </w:r>
      <w:r w:rsidRPr="00033231">
        <w:t>celui de l</w:t>
      </w:r>
      <w:r w:rsidR="004F69D6">
        <w:t>’</w:t>
      </w:r>
      <w:r w:rsidRPr="00033231">
        <w:t>admiration</w:t>
      </w:r>
      <w:r w:rsidR="004F69D6">
        <w:t xml:space="preserve">, </w:t>
      </w:r>
      <w:r w:rsidRPr="00033231">
        <w:t>mais quelque sentiment plus tendre</w:t>
      </w:r>
      <w:r w:rsidR="004F69D6">
        <w:t xml:space="preserve">, </w:t>
      </w:r>
      <w:r w:rsidRPr="00033231">
        <w:t>plus doux</w:t>
      </w:r>
      <w:r w:rsidR="004F69D6">
        <w:t xml:space="preserve">, </w:t>
      </w:r>
      <w:r w:rsidRPr="00033231">
        <w:t>plus intime</w:t>
      </w:r>
      <w:r w:rsidR="004F69D6">
        <w:t xml:space="preserve"> : </w:t>
      </w:r>
      <w:r w:rsidRPr="00033231">
        <w:t>l</w:t>
      </w:r>
      <w:r w:rsidR="004F69D6">
        <w:t>’</w:t>
      </w:r>
      <w:r w:rsidRPr="00033231">
        <w:t>amitié</w:t>
      </w:r>
      <w:r w:rsidR="004F69D6">
        <w:t xml:space="preserve">, </w:t>
      </w:r>
      <w:r w:rsidRPr="00033231">
        <w:t>peut-être l</w:t>
      </w:r>
      <w:r w:rsidR="004F69D6">
        <w:t>’</w:t>
      </w:r>
      <w:r w:rsidRPr="00033231">
        <w:t>affection</w:t>
      </w:r>
      <w:r w:rsidR="004F69D6">
        <w:t xml:space="preserve">, </w:t>
      </w:r>
      <w:r w:rsidRPr="00033231">
        <w:t>l</w:t>
      </w:r>
      <w:r w:rsidR="004F69D6">
        <w:t>’</w:t>
      </w:r>
      <w:r w:rsidRPr="00033231">
        <w:t>intérêt</w:t>
      </w:r>
      <w:r w:rsidR="004F69D6">
        <w:t xml:space="preserve">. </w:t>
      </w:r>
      <w:r w:rsidRPr="00033231">
        <w:t>Lorsqu</w:t>
      </w:r>
      <w:r w:rsidR="004F69D6">
        <w:t>’</w:t>
      </w:r>
      <w:r w:rsidRPr="00033231">
        <w:t>elle eut fini</w:t>
      </w:r>
      <w:r w:rsidR="004F69D6">
        <w:t xml:space="preserve">, </w:t>
      </w:r>
      <w:r w:rsidRPr="00033231">
        <w:t>elle se tourna vers Moore et re</w:t>
      </w:r>
      <w:r w:rsidRPr="00033231">
        <w:t>n</w:t>
      </w:r>
      <w:r w:rsidRPr="00033231">
        <w:t>contra ses yeux</w:t>
      </w:r>
      <w:r w:rsidR="004F69D6">
        <w:t>.</w:t>
      </w:r>
    </w:p>
    <w:p w14:paraId="0026E14A" w14:textId="77777777" w:rsidR="004F69D6" w:rsidRDefault="004F69D6" w:rsidP="0021796F">
      <w:r>
        <w:t>« </w:t>
      </w:r>
      <w:r w:rsidR="00000000" w:rsidRPr="00033231">
        <w:t>Est-ce passablement récité</w:t>
      </w:r>
      <w:r>
        <w:t xml:space="preserve"> ? </w:t>
      </w:r>
      <w:r w:rsidR="00000000" w:rsidRPr="00033231">
        <w:t>demanda-t-elle comme une heureuse et docile enfant</w:t>
      </w:r>
      <w:r>
        <w:t>.</w:t>
      </w:r>
    </w:p>
    <w:p w14:paraId="2B283410" w14:textId="77777777" w:rsidR="004F69D6" w:rsidRDefault="004F69D6" w:rsidP="0021796F">
      <w:r>
        <w:t>— </w:t>
      </w:r>
      <w:r w:rsidR="00000000" w:rsidRPr="00033231">
        <w:t>Je ne sais réellement pas</w:t>
      </w:r>
      <w:r>
        <w:t>.</w:t>
      </w:r>
    </w:p>
    <w:p w14:paraId="0FCAD1AC" w14:textId="77777777" w:rsidR="004F69D6" w:rsidRDefault="004F69D6" w:rsidP="0021796F">
      <w:r>
        <w:t>— </w:t>
      </w:r>
      <w:r w:rsidR="00000000" w:rsidRPr="00033231">
        <w:t>Comment</w:t>
      </w:r>
      <w:r>
        <w:t xml:space="preserve">, </w:t>
      </w:r>
      <w:r w:rsidR="00000000" w:rsidRPr="00033231">
        <w:t>vous ne savez pas</w:t>
      </w:r>
      <w:r>
        <w:t xml:space="preserve"> ? </w:t>
      </w:r>
      <w:r w:rsidR="00000000" w:rsidRPr="00033231">
        <w:t>vous n</w:t>
      </w:r>
      <w:r>
        <w:t>’</w:t>
      </w:r>
      <w:r w:rsidR="00000000" w:rsidRPr="00033231">
        <w:t>avez donc pas écouté</w:t>
      </w:r>
      <w:r>
        <w:t> ?</w:t>
      </w:r>
    </w:p>
    <w:p w14:paraId="3F39C236" w14:textId="77777777" w:rsidR="004F69D6" w:rsidRDefault="004F69D6" w:rsidP="0021796F">
      <w:r>
        <w:t>— </w:t>
      </w:r>
      <w:r w:rsidR="00000000" w:rsidRPr="00033231">
        <w:t>Je vous demande pardon</w:t>
      </w:r>
      <w:r>
        <w:t xml:space="preserve">… </w:t>
      </w:r>
      <w:r w:rsidR="00000000" w:rsidRPr="00033231">
        <w:t>et j</w:t>
      </w:r>
      <w:r>
        <w:t>’</w:t>
      </w:r>
      <w:r w:rsidR="00000000" w:rsidRPr="00033231">
        <w:t>ai regardé</w:t>
      </w:r>
      <w:r>
        <w:t xml:space="preserve">. </w:t>
      </w:r>
      <w:r w:rsidR="00000000" w:rsidRPr="00033231">
        <w:t>Vous aimez la poésie</w:t>
      </w:r>
      <w:r>
        <w:t xml:space="preserve">, </w:t>
      </w:r>
      <w:r w:rsidR="00000000" w:rsidRPr="00033231">
        <w:t>Lina</w:t>
      </w:r>
      <w:r>
        <w:t> ?</w:t>
      </w:r>
    </w:p>
    <w:p w14:paraId="5DA14F4D" w14:textId="72DA63F6" w:rsidR="00000000" w:rsidRPr="00033231" w:rsidRDefault="004F69D6" w:rsidP="0021796F">
      <w:r>
        <w:lastRenderedPageBreak/>
        <w:t>— </w:t>
      </w:r>
      <w:r w:rsidR="00000000" w:rsidRPr="00033231">
        <w:t xml:space="preserve">Quand je rencontre la </w:t>
      </w:r>
      <w:r w:rsidR="00000000" w:rsidRPr="00033231">
        <w:rPr>
          <w:i/>
          <w:iCs/>
        </w:rPr>
        <w:t xml:space="preserve">vraie </w:t>
      </w:r>
      <w:r w:rsidR="00000000" w:rsidRPr="00033231">
        <w:t>poésie</w:t>
      </w:r>
      <w:r>
        <w:t xml:space="preserve">, </w:t>
      </w:r>
      <w:r w:rsidR="00000000" w:rsidRPr="00033231">
        <w:t>je n</w:t>
      </w:r>
      <w:r>
        <w:t>’</w:t>
      </w:r>
      <w:r w:rsidR="00000000" w:rsidRPr="00033231">
        <w:t>ai pas de repos que je ne l</w:t>
      </w:r>
      <w:r>
        <w:t>’</w:t>
      </w:r>
      <w:r w:rsidR="00000000" w:rsidRPr="00033231">
        <w:t>aie apprise par cœur</w:t>
      </w:r>
      <w:r>
        <w:t xml:space="preserve">, </w:t>
      </w:r>
      <w:r w:rsidR="00000000" w:rsidRPr="00033231">
        <w:t>en quelque sorte rendue mie</w:t>
      </w:r>
      <w:r w:rsidR="00000000" w:rsidRPr="00033231">
        <w:t>n</w:t>
      </w:r>
      <w:r w:rsidR="00000000" w:rsidRPr="00033231">
        <w:t>ne</w:t>
      </w:r>
      <w:r>
        <w:t>. »</w:t>
      </w:r>
    </w:p>
    <w:p w14:paraId="15BCA60A" w14:textId="3DB8A4C4" w:rsidR="004F69D6" w:rsidRDefault="004F69D6" w:rsidP="0021796F">
      <w:r>
        <w:t>M. </w:t>
      </w:r>
      <w:r w:rsidR="00000000" w:rsidRPr="00033231">
        <w:t>Moore garda le silence pendant quelques minutes</w:t>
      </w:r>
      <w:r>
        <w:t xml:space="preserve">. </w:t>
      </w:r>
      <w:r w:rsidR="00000000" w:rsidRPr="00033231">
        <w:t>Neuf heures sonnèrent</w:t>
      </w:r>
      <w:r>
        <w:t xml:space="preserve">. </w:t>
      </w:r>
      <w:r w:rsidR="00000000" w:rsidRPr="00033231">
        <w:t xml:space="preserve">Sarah entra et dit que la domestique de </w:t>
      </w:r>
      <w:r>
        <w:t>M. </w:t>
      </w:r>
      <w:proofErr w:type="spellStart"/>
      <w:r w:rsidR="00000000" w:rsidRPr="00033231">
        <w:t>Helstone</w:t>
      </w:r>
      <w:proofErr w:type="spellEnd"/>
      <w:r w:rsidR="00000000" w:rsidRPr="00033231">
        <w:t xml:space="preserve"> était venue chercher Caroline</w:t>
      </w:r>
      <w:r>
        <w:t>.</w:t>
      </w:r>
    </w:p>
    <w:p w14:paraId="21BBECCF" w14:textId="25DC768C" w:rsidR="00000000" w:rsidRPr="00033231" w:rsidRDefault="004F69D6" w:rsidP="0021796F">
      <w:r>
        <w:t>« </w:t>
      </w:r>
      <w:r w:rsidR="00000000" w:rsidRPr="00033231">
        <w:t>Alors la soirée est passée</w:t>
      </w:r>
      <w:r>
        <w:t xml:space="preserve">, </w:t>
      </w:r>
      <w:r w:rsidR="00000000" w:rsidRPr="00033231">
        <w:t>observa-t-elle</w:t>
      </w:r>
      <w:r>
        <w:t xml:space="preserve">, </w:t>
      </w:r>
      <w:r w:rsidR="00000000" w:rsidRPr="00033231">
        <w:t>et de longtemps</w:t>
      </w:r>
      <w:r>
        <w:t xml:space="preserve">, </w:t>
      </w:r>
      <w:r w:rsidR="00000000" w:rsidRPr="00033231">
        <w:t>je suppose</w:t>
      </w:r>
      <w:r>
        <w:t xml:space="preserve">, </w:t>
      </w:r>
      <w:r w:rsidR="00000000" w:rsidRPr="00033231">
        <w:t>je n</w:t>
      </w:r>
      <w:r>
        <w:t>’</w:t>
      </w:r>
      <w:r w:rsidR="00000000" w:rsidRPr="00033231">
        <w:t>en passerai une autre ici</w:t>
      </w:r>
      <w:r>
        <w:t>. »</w:t>
      </w:r>
    </w:p>
    <w:p w14:paraId="3CFC1AE5" w14:textId="77777777" w:rsidR="004F69D6" w:rsidRDefault="00000000" w:rsidP="0021796F">
      <w:r w:rsidRPr="00033231">
        <w:t>Depuis longtemps Hortense dormait sur son travail</w:t>
      </w:r>
      <w:r w:rsidR="004F69D6">
        <w:t xml:space="preserve"> : </w:t>
      </w:r>
      <w:r w:rsidRPr="00033231">
        <w:t>elle ne fit aucune réponse à la remarque de Caroline</w:t>
      </w:r>
      <w:r w:rsidR="004F69D6">
        <w:t>.</w:t>
      </w:r>
    </w:p>
    <w:p w14:paraId="62FA15F0" w14:textId="77777777" w:rsidR="004F69D6" w:rsidRDefault="004F69D6" w:rsidP="0021796F">
      <w:r>
        <w:t>« </w:t>
      </w:r>
      <w:r w:rsidR="00000000" w:rsidRPr="00033231">
        <w:t>Est-ce que vous ne voudriez pas venir plus souvent pa</w:t>
      </w:r>
      <w:r w:rsidR="00000000" w:rsidRPr="00033231">
        <w:t>s</w:t>
      </w:r>
      <w:r w:rsidR="00000000" w:rsidRPr="00033231">
        <w:t>ser la soirée ici</w:t>
      </w:r>
      <w:r>
        <w:t xml:space="preserve"> ? </w:t>
      </w:r>
      <w:r w:rsidR="00000000" w:rsidRPr="00033231">
        <w:t>demanda Robert</w:t>
      </w:r>
      <w:r>
        <w:t xml:space="preserve">, </w:t>
      </w:r>
      <w:r w:rsidR="00000000" w:rsidRPr="00033231">
        <w:t>qui avait pris le manteau sur la table où il était placé</w:t>
      </w:r>
      <w:r>
        <w:t xml:space="preserve">, </w:t>
      </w:r>
      <w:r w:rsidR="00000000" w:rsidRPr="00033231">
        <w:t>et en enveloppait soigneusement la je</w:t>
      </w:r>
      <w:r w:rsidR="00000000" w:rsidRPr="00033231">
        <w:t>u</w:t>
      </w:r>
      <w:r w:rsidR="00000000" w:rsidRPr="00033231">
        <w:t>ne fille</w:t>
      </w:r>
      <w:r>
        <w:t>.</w:t>
      </w:r>
    </w:p>
    <w:p w14:paraId="3ED35AE5" w14:textId="77777777" w:rsidR="004F69D6" w:rsidRDefault="004F69D6" w:rsidP="0021796F">
      <w:r>
        <w:t>— </w:t>
      </w:r>
      <w:r w:rsidR="00000000" w:rsidRPr="00033231">
        <w:t>J</w:t>
      </w:r>
      <w:r>
        <w:t>’</w:t>
      </w:r>
      <w:r w:rsidR="00000000" w:rsidRPr="00033231">
        <w:t>aime à venir ici</w:t>
      </w:r>
      <w:r>
        <w:t xml:space="preserve"> ; </w:t>
      </w:r>
      <w:r w:rsidR="00000000" w:rsidRPr="00033231">
        <w:t>mais je n</w:t>
      </w:r>
      <w:r>
        <w:t>’</w:t>
      </w:r>
      <w:r w:rsidR="00000000" w:rsidRPr="00033231">
        <w:t>ai nulle envie de devenir i</w:t>
      </w:r>
      <w:r w:rsidR="00000000" w:rsidRPr="00033231">
        <w:t>m</w:t>
      </w:r>
      <w:r w:rsidR="00000000" w:rsidRPr="00033231">
        <w:t>portune</w:t>
      </w:r>
      <w:r>
        <w:t xml:space="preserve">. </w:t>
      </w:r>
      <w:r w:rsidR="00000000" w:rsidRPr="00033231">
        <w:t>Je ne dis pas cela pour me faire inviter</w:t>
      </w:r>
      <w:r>
        <w:t xml:space="preserve">, </w:t>
      </w:r>
      <w:r w:rsidR="00000000" w:rsidRPr="00033231">
        <w:t>vous compr</w:t>
      </w:r>
      <w:r w:rsidR="00000000" w:rsidRPr="00033231">
        <w:t>e</w:t>
      </w:r>
      <w:r w:rsidR="00000000" w:rsidRPr="00033231">
        <w:t>nez</w:t>
      </w:r>
      <w:r>
        <w:t>.</w:t>
      </w:r>
    </w:p>
    <w:p w14:paraId="7E86329E" w14:textId="77777777" w:rsidR="004F69D6" w:rsidRDefault="004F69D6" w:rsidP="0021796F">
      <w:r>
        <w:t>— </w:t>
      </w:r>
      <w:r w:rsidR="00000000" w:rsidRPr="00033231">
        <w:t>Oh</w:t>
      </w:r>
      <w:r>
        <w:t xml:space="preserve"> ! </w:t>
      </w:r>
      <w:r w:rsidR="00000000" w:rsidRPr="00033231">
        <w:t>je le comprends</w:t>
      </w:r>
      <w:r>
        <w:t xml:space="preserve">, </w:t>
      </w:r>
      <w:r w:rsidR="00000000" w:rsidRPr="00033231">
        <w:t>enfant</w:t>
      </w:r>
      <w:r>
        <w:t xml:space="preserve">… </w:t>
      </w:r>
      <w:r w:rsidR="00000000" w:rsidRPr="00033231">
        <w:t>Vous me grondez quelqu</w:t>
      </w:r>
      <w:r w:rsidR="00000000" w:rsidRPr="00033231">
        <w:t>e</w:t>
      </w:r>
      <w:r w:rsidR="00000000" w:rsidRPr="00033231">
        <w:t>fois de ce que je désire être riche</w:t>
      </w:r>
      <w:r>
        <w:t xml:space="preserve">, </w:t>
      </w:r>
      <w:r w:rsidR="00000000" w:rsidRPr="00033231">
        <w:t>Lina</w:t>
      </w:r>
      <w:r>
        <w:t xml:space="preserve"> ; </w:t>
      </w:r>
      <w:r w:rsidR="00000000" w:rsidRPr="00033231">
        <w:t>mais</w:t>
      </w:r>
      <w:r>
        <w:t xml:space="preserve">, </w:t>
      </w:r>
      <w:r w:rsidR="00000000" w:rsidRPr="00033231">
        <w:t>si j</w:t>
      </w:r>
      <w:r>
        <w:t>’</w:t>
      </w:r>
      <w:r w:rsidR="00000000" w:rsidRPr="00033231">
        <w:t>étais riche</w:t>
      </w:r>
      <w:r>
        <w:t xml:space="preserve">, </w:t>
      </w:r>
      <w:r w:rsidR="00000000" w:rsidRPr="00033231">
        <w:t>vous demeureriez toujours ici</w:t>
      </w:r>
      <w:r>
        <w:t xml:space="preserve"> ; </w:t>
      </w:r>
      <w:r w:rsidR="00000000" w:rsidRPr="00033231">
        <w:t>vous vivriez avec moi</w:t>
      </w:r>
      <w:r>
        <w:t xml:space="preserve">, </w:t>
      </w:r>
      <w:r w:rsidR="00000000" w:rsidRPr="00033231">
        <w:t>en que</w:t>
      </w:r>
      <w:r w:rsidR="00000000" w:rsidRPr="00033231">
        <w:t>l</w:t>
      </w:r>
      <w:r w:rsidR="00000000" w:rsidRPr="00033231">
        <w:t>que lieu que fût mon habitation</w:t>
      </w:r>
      <w:r>
        <w:t>.</w:t>
      </w:r>
    </w:p>
    <w:p w14:paraId="22719500" w14:textId="77777777" w:rsidR="004F69D6" w:rsidRDefault="004F69D6" w:rsidP="0021796F">
      <w:r>
        <w:t>— </w:t>
      </w:r>
      <w:r w:rsidR="00000000" w:rsidRPr="00033231">
        <w:t>Ce serait agréable</w:t>
      </w:r>
      <w:r>
        <w:t xml:space="preserve"> ; </w:t>
      </w:r>
      <w:r w:rsidR="00000000" w:rsidRPr="00033231">
        <w:t>et si vous étiez pauvre</w:t>
      </w:r>
      <w:r>
        <w:t xml:space="preserve">, </w:t>
      </w:r>
      <w:r w:rsidR="00000000" w:rsidRPr="00033231">
        <w:t>même bien pauvre</w:t>
      </w:r>
      <w:r>
        <w:t xml:space="preserve"> ! </w:t>
      </w:r>
      <w:r w:rsidR="00000000" w:rsidRPr="00033231">
        <w:t>ce serait agréable encore</w:t>
      </w:r>
      <w:r>
        <w:t xml:space="preserve">. </w:t>
      </w:r>
      <w:r w:rsidR="00000000" w:rsidRPr="00033231">
        <w:t>Bonsoir</w:t>
      </w:r>
      <w:r>
        <w:t xml:space="preserve">, </w:t>
      </w:r>
      <w:r w:rsidR="00000000" w:rsidRPr="00033231">
        <w:t>Robert</w:t>
      </w:r>
      <w:r>
        <w:t>.</w:t>
      </w:r>
    </w:p>
    <w:p w14:paraId="65CFF7B6" w14:textId="77777777" w:rsidR="004F69D6" w:rsidRDefault="004F69D6" w:rsidP="0021796F">
      <w:r>
        <w:t>— </w:t>
      </w:r>
      <w:r w:rsidR="00000000" w:rsidRPr="00033231">
        <w:t>J</w:t>
      </w:r>
      <w:r>
        <w:t>’</w:t>
      </w:r>
      <w:r w:rsidR="00000000" w:rsidRPr="00033231">
        <w:t>ai promis de vous reconduire jusqu</w:t>
      </w:r>
      <w:r>
        <w:t>’</w:t>
      </w:r>
      <w:r w:rsidR="00000000" w:rsidRPr="00033231">
        <w:t>au presbytère</w:t>
      </w:r>
      <w:r>
        <w:t>.</w:t>
      </w:r>
    </w:p>
    <w:p w14:paraId="31222DBF" w14:textId="77777777" w:rsidR="004F69D6" w:rsidRDefault="004F69D6" w:rsidP="0021796F">
      <w:r>
        <w:t>— </w:t>
      </w:r>
      <w:r w:rsidR="00000000" w:rsidRPr="00033231">
        <w:t>Je sais que vous l</w:t>
      </w:r>
      <w:r>
        <w:t>’</w:t>
      </w:r>
      <w:r w:rsidR="00000000" w:rsidRPr="00033231">
        <w:t>avez promis</w:t>
      </w:r>
      <w:r>
        <w:t xml:space="preserve"> ; </w:t>
      </w:r>
      <w:r w:rsidR="00000000" w:rsidRPr="00033231">
        <w:t>mais je pensais que vous l</w:t>
      </w:r>
      <w:r>
        <w:t>’</w:t>
      </w:r>
      <w:r w:rsidR="00000000" w:rsidRPr="00033231">
        <w:t>aviez oublié</w:t>
      </w:r>
      <w:r>
        <w:t xml:space="preserve">, </w:t>
      </w:r>
      <w:r w:rsidR="00000000" w:rsidRPr="00033231">
        <w:t>et je ne savais comment vous le rappeler</w:t>
      </w:r>
      <w:r>
        <w:t xml:space="preserve">, </w:t>
      </w:r>
      <w:r w:rsidR="00000000" w:rsidRPr="00033231">
        <w:t>quoique j</w:t>
      </w:r>
      <w:r>
        <w:t>’</w:t>
      </w:r>
      <w:r w:rsidR="00000000" w:rsidRPr="00033231">
        <w:t>en eusse bien envie</w:t>
      </w:r>
      <w:r>
        <w:t xml:space="preserve">. </w:t>
      </w:r>
      <w:r w:rsidR="00000000" w:rsidRPr="00033231">
        <w:t>Mais voudriez-vous venir</w:t>
      </w:r>
      <w:r>
        <w:t xml:space="preserve"> ? </w:t>
      </w:r>
      <w:r w:rsidR="00000000" w:rsidRPr="00033231">
        <w:t xml:space="preserve">La </w:t>
      </w:r>
      <w:r w:rsidR="00000000" w:rsidRPr="00033231">
        <w:lastRenderedPageBreak/>
        <w:t>nuit est bien froide</w:t>
      </w:r>
      <w:r>
        <w:t xml:space="preserve"> ; </w:t>
      </w:r>
      <w:r w:rsidR="00000000" w:rsidRPr="00033231">
        <w:t>et</w:t>
      </w:r>
      <w:r>
        <w:t xml:space="preserve">, </w:t>
      </w:r>
      <w:r w:rsidR="00000000" w:rsidRPr="00033231">
        <w:t>comme Fanny est ici</w:t>
      </w:r>
      <w:r>
        <w:t xml:space="preserve">, </w:t>
      </w:r>
      <w:r w:rsidR="00000000" w:rsidRPr="00033231">
        <w:t>je ne vois pas la nécess</w:t>
      </w:r>
      <w:r w:rsidR="00000000" w:rsidRPr="00033231">
        <w:t>i</w:t>
      </w:r>
      <w:r w:rsidR="00000000" w:rsidRPr="00033231">
        <w:t>té</w:t>
      </w:r>
      <w:r>
        <w:t>…</w:t>
      </w:r>
    </w:p>
    <w:p w14:paraId="109CB6EA" w14:textId="765EE272" w:rsidR="00000000" w:rsidRPr="00033231" w:rsidRDefault="004F69D6" w:rsidP="0021796F">
      <w:r>
        <w:t>— </w:t>
      </w:r>
      <w:r w:rsidR="00000000" w:rsidRPr="00033231">
        <w:t>Voilà votre manchon</w:t>
      </w:r>
      <w:r>
        <w:t xml:space="preserve"> ; </w:t>
      </w:r>
      <w:r w:rsidR="00000000" w:rsidRPr="00033231">
        <w:t>n</w:t>
      </w:r>
      <w:r>
        <w:t>’</w:t>
      </w:r>
      <w:r w:rsidR="00000000" w:rsidRPr="00033231">
        <w:t>éveillez pas Hortense</w:t>
      </w:r>
      <w:r>
        <w:t xml:space="preserve">, </w:t>
      </w:r>
      <w:r w:rsidR="00000000" w:rsidRPr="00033231">
        <w:t>venez</w:t>
      </w:r>
      <w:r>
        <w:t>. »</w:t>
      </w:r>
    </w:p>
    <w:p w14:paraId="7EDAFE66" w14:textId="77777777" w:rsidR="004F69D6" w:rsidRDefault="00000000" w:rsidP="0021796F">
      <w:r w:rsidRPr="00033231">
        <w:t xml:space="preserve">Le </w:t>
      </w:r>
      <w:proofErr w:type="spellStart"/>
      <w:r w:rsidRPr="00033231">
        <w:t>demi-mille</w:t>
      </w:r>
      <w:proofErr w:type="spellEnd"/>
      <w:r w:rsidRPr="00033231">
        <w:t xml:space="preserve"> qui séparait </w:t>
      </w:r>
      <w:proofErr w:type="spellStart"/>
      <w:r w:rsidRPr="00033231">
        <w:t>Hollow</w:t>
      </w:r>
      <w:proofErr w:type="spellEnd"/>
      <w:r w:rsidRPr="00033231">
        <w:t xml:space="preserve"> du presbytère fut bie</w:t>
      </w:r>
      <w:r w:rsidRPr="00033231">
        <w:t>n</w:t>
      </w:r>
      <w:r w:rsidRPr="00033231">
        <w:t>tôt franchi</w:t>
      </w:r>
      <w:r w:rsidR="004F69D6">
        <w:t xml:space="preserve">. </w:t>
      </w:r>
      <w:r w:rsidRPr="00033231">
        <w:t>Ils se séparèrent dans le jardin</w:t>
      </w:r>
      <w:r w:rsidR="004F69D6">
        <w:t xml:space="preserve">, </w:t>
      </w:r>
      <w:r w:rsidRPr="00033231">
        <w:t>sans un baiser</w:t>
      </w:r>
      <w:r w:rsidR="004F69D6">
        <w:t xml:space="preserve">, </w:t>
      </w:r>
      <w:r w:rsidRPr="00033231">
        <w:t>à peine avec une pression de mains</w:t>
      </w:r>
      <w:r w:rsidR="004F69D6">
        <w:t xml:space="preserve">. </w:t>
      </w:r>
      <w:r w:rsidRPr="00033231">
        <w:t>Cependant Robert quitta sa cousine excitée et joyeusement troublée</w:t>
      </w:r>
      <w:r w:rsidR="004F69D6">
        <w:t xml:space="preserve">. </w:t>
      </w:r>
      <w:r w:rsidRPr="00033231">
        <w:t>Il avait été singulièr</w:t>
      </w:r>
      <w:r w:rsidRPr="00033231">
        <w:t>e</w:t>
      </w:r>
      <w:r w:rsidRPr="00033231">
        <w:t>ment aimable avec elle ce jour-là</w:t>
      </w:r>
      <w:r w:rsidR="004F69D6">
        <w:t xml:space="preserve">, </w:t>
      </w:r>
      <w:r w:rsidRPr="00033231">
        <w:t>non-seulement en paroles</w:t>
      </w:r>
      <w:r w:rsidR="004F69D6">
        <w:t xml:space="preserve">, </w:t>
      </w:r>
      <w:r w:rsidRPr="00033231">
        <w:t>en compliments</w:t>
      </w:r>
      <w:r w:rsidR="004F69D6">
        <w:t xml:space="preserve">, </w:t>
      </w:r>
      <w:r w:rsidRPr="00033231">
        <w:t>mais en manières</w:t>
      </w:r>
      <w:r w:rsidR="004F69D6">
        <w:t xml:space="preserve">, </w:t>
      </w:r>
      <w:r w:rsidRPr="00033231">
        <w:t>en regards</w:t>
      </w:r>
      <w:r w:rsidR="004F69D6">
        <w:t xml:space="preserve">, </w:t>
      </w:r>
      <w:r w:rsidRPr="00033231">
        <w:t>en accents doux et tendres</w:t>
      </w:r>
      <w:r w:rsidR="004F69D6">
        <w:t>.</w:t>
      </w:r>
    </w:p>
    <w:p w14:paraId="720958F1" w14:textId="77777777" w:rsidR="004F69D6" w:rsidRDefault="00000000" w:rsidP="0021796F">
      <w:r w:rsidRPr="00033231">
        <w:t>Pour lui</w:t>
      </w:r>
      <w:r w:rsidR="004F69D6">
        <w:t xml:space="preserve">, </w:t>
      </w:r>
      <w:r w:rsidRPr="00033231">
        <w:t>il revint grave</w:t>
      </w:r>
      <w:r w:rsidR="004F69D6">
        <w:t xml:space="preserve">, </w:t>
      </w:r>
      <w:r w:rsidRPr="00033231">
        <w:t>presque morose</w:t>
      </w:r>
      <w:r w:rsidR="004F69D6">
        <w:t xml:space="preserve">. </w:t>
      </w:r>
      <w:r w:rsidRPr="00033231">
        <w:t>Appuyé contre la porte de la cour</w:t>
      </w:r>
      <w:r w:rsidR="004F69D6">
        <w:t xml:space="preserve">, </w:t>
      </w:r>
      <w:r w:rsidRPr="00033231">
        <w:t>méditant à l</w:t>
      </w:r>
      <w:r w:rsidR="004F69D6">
        <w:t>’</w:t>
      </w:r>
      <w:r w:rsidRPr="00033231">
        <w:t>humide clarté de la lune</w:t>
      </w:r>
      <w:r w:rsidR="004F69D6">
        <w:t xml:space="preserve">, </w:t>
      </w:r>
      <w:r w:rsidRPr="00033231">
        <w:t>seul</w:t>
      </w:r>
      <w:r w:rsidR="004F69D6">
        <w:t xml:space="preserve">, </w:t>
      </w:r>
      <w:r w:rsidRPr="00033231">
        <w:t>avec le silencieux et sombre monument de la fabrique devant lui</w:t>
      </w:r>
      <w:r w:rsidR="004F69D6">
        <w:t xml:space="preserve">, </w:t>
      </w:r>
      <w:r w:rsidRPr="00033231">
        <w:t>e</w:t>
      </w:r>
      <w:r w:rsidRPr="00033231">
        <w:t>n</w:t>
      </w:r>
      <w:r w:rsidRPr="00033231">
        <w:t>vironné de collines de toutes parts</w:t>
      </w:r>
      <w:r w:rsidR="004F69D6">
        <w:t xml:space="preserve">, </w:t>
      </w:r>
      <w:r w:rsidRPr="00033231">
        <w:t>il s</w:t>
      </w:r>
      <w:r w:rsidR="004F69D6">
        <w:t>’</w:t>
      </w:r>
      <w:r w:rsidRPr="00033231">
        <w:t>écria tout à coup</w:t>
      </w:r>
      <w:r w:rsidR="004F69D6">
        <w:t> :</w:t>
      </w:r>
    </w:p>
    <w:p w14:paraId="3A09CF21" w14:textId="325E9866" w:rsidR="00000000" w:rsidRPr="00033231" w:rsidRDefault="004F69D6" w:rsidP="0021796F">
      <w:r>
        <w:t>« </w:t>
      </w:r>
      <w:r w:rsidR="00000000" w:rsidRPr="00033231">
        <w:t>C</w:t>
      </w:r>
      <w:r>
        <w:t>’</w:t>
      </w:r>
      <w:r w:rsidR="00000000" w:rsidRPr="00033231">
        <w:t>est impossible</w:t>
      </w:r>
      <w:r>
        <w:t xml:space="preserve"> ! </w:t>
      </w:r>
      <w:r w:rsidR="00000000" w:rsidRPr="00033231">
        <w:t>c</w:t>
      </w:r>
      <w:r>
        <w:t>’</w:t>
      </w:r>
      <w:r w:rsidR="00000000" w:rsidRPr="00033231">
        <w:t>est une faiblesse</w:t>
      </w:r>
      <w:r>
        <w:t xml:space="preserve"> ! </w:t>
      </w:r>
      <w:r w:rsidR="00000000" w:rsidRPr="00033231">
        <w:t>Une ruine complète est au bout</w:t>
      </w:r>
      <w:r>
        <w:t>. »</w:t>
      </w:r>
    </w:p>
    <w:p w14:paraId="5DFC3A84" w14:textId="77777777" w:rsidR="004F69D6" w:rsidRDefault="00000000" w:rsidP="0021796F">
      <w:r w:rsidRPr="00033231">
        <w:t>Puis il ajouta d</w:t>
      </w:r>
      <w:r w:rsidR="004F69D6">
        <w:t>’</w:t>
      </w:r>
      <w:r w:rsidRPr="00033231">
        <w:t>une voix plus calme</w:t>
      </w:r>
      <w:r w:rsidR="004F69D6">
        <w:t> :</w:t>
      </w:r>
    </w:p>
    <w:p w14:paraId="5174C8EB" w14:textId="6BA61839" w:rsidR="00000000" w:rsidRPr="00033231" w:rsidRDefault="004F69D6" w:rsidP="0021796F">
      <w:r>
        <w:t>« </w:t>
      </w:r>
      <w:r w:rsidR="00000000" w:rsidRPr="00033231">
        <w:t>La folie n</w:t>
      </w:r>
      <w:r>
        <w:t>’</w:t>
      </w:r>
      <w:r w:rsidR="00000000" w:rsidRPr="00033231">
        <w:t>est que temporaire</w:t>
      </w:r>
      <w:r>
        <w:t xml:space="preserve">. </w:t>
      </w:r>
      <w:r w:rsidR="00000000" w:rsidRPr="00033231">
        <w:t>Je la connais bien</w:t>
      </w:r>
      <w:r>
        <w:t xml:space="preserve"> ; </w:t>
      </w:r>
      <w:r w:rsidR="00000000" w:rsidRPr="00033231">
        <w:t>je l</w:t>
      </w:r>
      <w:r>
        <w:t>’</w:t>
      </w:r>
      <w:r w:rsidR="00000000" w:rsidRPr="00033231">
        <w:t>ai éprouvée déjà</w:t>
      </w:r>
      <w:r>
        <w:t xml:space="preserve">. </w:t>
      </w:r>
      <w:r w:rsidR="00000000" w:rsidRPr="00033231">
        <w:t>Demain l</w:t>
      </w:r>
      <w:r>
        <w:t>’</w:t>
      </w:r>
      <w:r w:rsidR="00000000" w:rsidRPr="00033231">
        <w:t>accès sera passé</w:t>
      </w:r>
      <w:r>
        <w:t>. »</w:t>
      </w:r>
    </w:p>
    <w:p w14:paraId="1856A6EF" w14:textId="77777777" w:rsidR="004F69D6" w:rsidRDefault="00000000" w:rsidP="004F69D6">
      <w:pPr>
        <w:pStyle w:val="Titre2"/>
        <w:rPr>
          <w:szCs w:val="44"/>
        </w:rPr>
      </w:pPr>
      <w:bookmarkStart w:id="6" w:name="_Toc199956087"/>
      <w:r w:rsidRPr="00AF30F4">
        <w:rPr>
          <w:szCs w:val="44"/>
        </w:rPr>
        <w:lastRenderedPageBreak/>
        <w:t>CHAPITRE VI</w:t>
      </w:r>
      <w:r w:rsidRPr="00AF30F4">
        <w:rPr>
          <w:szCs w:val="44"/>
        </w:rPr>
        <w:br/>
      </w:r>
      <w:r w:rsidRPr="00AF30F4">
        <w:rPr>
          <w:szCs w:val="44"/>
        </w:rPr>
        <w:br/>
        <w:t>Les vicaires prenant le thé</w:t>
      </w:r>
      <w:r w:rsidR="004F69D6">
        <w:rPr>
          <w:szCs w:val="44"/>
        </w:rPr>
        <w:t>.</w:t>
      </w:r>
      <w:bookmarkEnd w:id="6"/>
    </w:p>
    <w:p w14:paraId="20C0C4CC" w14:textId="77777777" w:rsidR="004F69D6" w:rsidRDefault="00000000" w:rsidP="0021796F">
      <w:r w:rsidRPr="00033231">
        <w:t xml:space="preserve">Caroline </w:t>
      </w:r>
      <w:proofErr w:type="spellStart"/>
      <w:r w:rsidRPr="00033231">
        <w:t>Helstone</w:t>
      </w:r>
      <w:proofErr w:type="spellEnd"/>
      <w:r w:rsidRPr="00033231">
        <w:t xml:space="preserve"> avait juste dix-huit ans</w:t>
      </w:r>
      <w:r w:rsidR="004F69D6">
        <w:t xml:space="preserve"> ; </w:t>
      </w:r>
      <w:r w:rsidRPr="00033231">
        <w:t>et</w:t>
      </w:r>
      <w:r w:rsidR="004F69D6">
        <w:t xml:space="preserve">, </w:t>
      </w:r>
      <w:r w:rsidRPr="00033231">
        <w:t>à dix-huit ans</w:t>
      </w:r>
      <w:r w:rsidR="004F69D6">
        <w:t xml:space="preserve">, </w:t>
      </w:r>
      <w:r w:rsidRPr="00033231">
        <w:t>l</w:t>
      </w:r>
      <w:r w:rsidR="004F69D6">
        <w:t>’</w:t>
      </w:r>
      <w:r w:rsidRPr="00033231">
        <w:t>histoire de la vie réelle va bientôt commencer</w:t>
      </w:r>
      <w:r w:rsidR="004F69D6">
        <w:t xml:space="preserve">. </w:t>
      </w:r>
      <w:r w:rsidRPr="00033231">
        <w:t>Avant ce temps</w:t>
      </w:r>
      <w:r w:rsidR="004F69D6">
        <w:t xml:space="preserve">, </w:t>
      </w:r>
      <w:r w:rsidRPr="00033231">
        <w:t>nous assistons à un conte</w:t>
      </w:r>
      <w:r w:rsidR="004F69D6">
        <w:t xml:space="preserve">, </w:t>
      </w:r>
      <w:r w:rsidRPr="00033231">
        <w:t>à une merveilleuse fiction</w:t>
      </w:r>
      <w:r w:rsidR="004F69D6">
        <w:t xml:space="preserve">, </w:t>
      </w:r>
      <w:r w:rsidRPr="00033231">
        <w:t>d</w:t>
      </w:r>
      <w:r w:rsidRPr="00033231">
        <w:t>é</w:t>
      </w:r>
      <w:r w:rsidRPr="00033231">
        <w:t>licieux quelquefois</w:t>
      </w:r>
      <w:r w:rsidR="004F69D6">
        <w:t xml:space="preserve">, </w:t>
      </w:r>
      <w:r w:rsidRPr="00033231">
        <w:t>tristes souvent</w:t>
      </w:r>
      <w:r w:rsidR="004F69D6">
        <w:t xml:space="preserve">, </w:t>
      </w:r>
      <w:r w:rsidRPr="00033231">
        <w:t>presque toujours éloignés de la réalité</w:t>
      </w:r>
      <w:r w:rsidR="004F69D6">
        <w:t xml:space="preserve">. </w:t>
      </w:r>
      <w:r w:rsidRPr="00033231">
        <w:t>Avant cet âge</w:t>
      </w:r>
      <w:r w:rsidR="004F69D6">
        <w:t xml:space="preserve">, </w:t>
      </w:r>
      <w:r w:rsidRPr="00033231">
        <w:t>notre monde est héroïque</w:t>
      </w:r>
      <w:r w:rsidR="004F69D6">
        <w:t xml:space="preserve"> ; </w:t>
      </w:r>
      <w:r w:rsidRPr="00033231">
        <w:t>ses hab</w:t>
      </w:r>
      <w:r w:rsidRPr="00033231">
        <w:t>i</w:t>
      </w:r>
      <w:r w:rsidRPr="00033231">
        <w:t>tants sont demi-dieux ou demi-démons</w:t>
      </w:r>
      <w:r w:rsidR="004F69D6">
        <w:t xml:space="preserve">, </w:t>
      </w:r>
      <w:r w:rsidRPr="00033231">
        <w:t>ses scènes des songes</w:t>
      </w:r>
      <w:r w:rsidR="004F69D6">
        <w:t xml:space="preserve">. </w:t>
      </w:r>
      <w:r w:rsidRPr="00033231">
        <w:t>Des bois plus sombres</w:t>
      </w:r>
      <w:r w:rsidR="004F69D6">
        <w:t xml:space="preserve">, </w:t>
      </w:r>
      <w:r w:rsidRPr="00033231">
        <w:t>des collines plus étranges</w:t>
      </w:r>
      <w:r w:rsidR="004F69D6">
        <w:t xml:space="preserve">, </w:t>
      </w:r>
      <w:r w:rsidRPr="00033231">
        <w:t>un ciel plus brillant</w:t>
      </w:r>
      <w:r w:rsidR="004F69D6">
        <w:t xml:space="preserve">, </w:t>
      </w:r>
      <w:r w:rsidRPr="00033231">
        <w:t>des eaux plus dangereuses</w:t>
      </w:r>
      <w:r w:rsidR="004F69D6">
        <w:t xml:space="preserve">, </w:t>
      </w:r>
      <w:r w:rsidRPr="00033231">
        <w:t>des fleurs plus suaves</w:t>
      </w:r>
      <w:r w:rsidR="004F69D6">
        <w:t xml:space="preserve">, </w:t>
      </w:r>
      <w:r w:rsidRPr="00033231">
        <w:t>des fruits plus séduisants</w:t>
      </w:r>
      <w:r w:rsidR="004F69D6">
        <w:t xml:space="preserve">, </w:t>
      </w:r>
      <w:r w:rsidRPr="00033231">
        <w:t>des plaines plus vastes</w:t>
      </w:r>
      <w:r w:rsidR="004F69D6">
        <w:t xml:space="preserve">, </w:t>
      </w:r>
      <w:r w:rsidRPr="00033231">
        <w:t>des déserts plus arides que ceux que l</w:t>
      </w:r>
      <w:r w:rsidR="004F69D6">
        <w:t>’</w:t>
      </w:r>
      <w:r w:rsidRPr="00033231">
        <w:t>on trouve dans la nature</w:t>
      </w:r>
      <w:r w:rsidR="004F69D6">
        <w:t xml:space="preserve">, </w:t>
      </w:r>
      <w:r w:rsidRPr="00033231">
        <w:t>constellent notre globe enchanté</w:t>
      </w:r>
      <w:r w:rsidR="004F69D6">
        <w:t xml:space="preserve">. </w:t>
      </w:r>
      <w:r w:rsidRPr="00033231">
        <w:t>Quelle lune que celle que nous voyons avant cet âge</w:t>
      </w:r>
      <w:r w:rsidR="004F69D6">
        <w:t xml:space="preserve"> ! </w:t>
      </w:r>
      <w:r w:rsidRPr="00033231">
        <w:t>Comme le tremblement de nos cœurs à son aspect témo</w:t>
      </w:r>
      <w:r w:rsidRPr="00033231">
        <w:t>i</w:t>
      </w:r>
      <w:r w:rsidRPr="00033231">
        <w:t>gne de son indicible beauté</w:t>
      </w:r>
      <w:r w:rsidR="004F69D6">
        <w:t xml:space="preserve"> ! </w:t>
      </w:r>
      <w:r w:rsidRPr="00033231">
        <w:t>Quant à notre soleil</w:t>
      </w:r>
      <w:r w:rsidR="004F69D6">
        <w:t xml:space="preserve">, </w:t>
      </w:r>
      <w:r w:rsidRPr="00033231">
        <w:t>c</w:t>
      </w:r>
      <w:r w:rsidR="004F69D6">
        <w:t>’</w:t>
      </w:r>
      <w:r w:rsidRPr="00033231">
        <w:t>est un ciel en feu</w:t>
      </w:r>
      <w:r w:rsidR="004F69D6">
        <w:t xml:space="preserve">, </w:t>
      </w:r>
      <w:r w:rsidRPr="00033231">
        <w:t>le séjour de la divinité</w:t>
      </w:r>
      <w:r w:rsidR="004F69D6">
        <w:t>.</w:t>
      </w:r>
    </w:p>
    <w:p w14:paraId="2E32129C" w14:textId="77777777" w:rsidR="004F69D6" w:rsidRDefault="00000000" w:rsidP="0021796F">
      <w:r w:rsidRPr="00033231">
        <w:t>À cet âge</w:t>
      </w:r>
      <w:r w:rsidR="004F69D6">
        <w:t xml:space="preserve">, </w:t>
      </w:r>
      <w:r w:rsidRPr="00033231">
        <w:t>dix-huit ans</w:t>
      </w:r>
      <w:r w:rsidR="004F69D6">
        <w:t xml:space="preserve">, </w:t>
      </w:r>
      <w:r w:rsidRPr="00033231">
        <w:t>nous touchons aux confins de l</w:t>
      </w:r>
      <w:r w:rsidR="004F69D6">
        <w:t>’</w:t>
      </w:r>
      <w:r w:rsidRPr="00033231">
        <w:t>illusion</w:t>
      </w:r>
      <w:r w:rsidR="004F69D6">
        <w:t xml:space="preserve"> : </w:t>
      </w:r>
      <w:r w:rsidRPr="00033231">
        <w:t>la terre des rêves est derrière nous</w:t>
      </w:r>
      <w:r w:rsidR="004F69D6">
        <w:t xml:space="preserve">, </w:t>
      </w:r>
      <w:r w:rsidRPr="00033231">
        <w:t>les rivages de la réalité se lèvent à l</w:t>
      </w:r>
      <w:r w:rsidR="004F69D6">
        <w:t>’</w:t>
      </w:r>
      <w:r w:rsidRPr="00033231">
        <w:t>horizon</w:t>
      </w:r>
      <w:r w:rsidR="004F69D6">
        <w:t xml:space="preserve">. </w:t>
      </w:r>
      <w:r w:rsidRPr="00033231">
        <w:t>Ces bords sont éloignés encore</w:t>
      </w:r>
      <w:r w:rsidR="004F69D6">
        <w:t xml:space="preserve"> ; </w:t>
      </w:r>
      <w:r w:rsidRPr="00033231">
        <w:t>ils paraissent si bleus</w:t>
      </w:r>
      <w:r w:rsidR="004F69D6">
        <w:t xml:space="preserve">, </w:t>
      </w:r>
      <w:r w:rsidRPr="00033231">
        <w:t>si doux</w:t>
      </w:r>
      <w:r w:rsidR="004F69D6">
        <w:t xml:space="preserve">, </w:t>
      </w:r>
      <w:r w:rsidRPr="00033231">
        <w:t>si paisibles</w:t>
      </w:r>
      <w:r w:rsidR="004F69D6">
        <w:t xml:space="preserve">, </w:t>
      </w:r>
      <w:r w:rsidRPr="00033231">
        <w:t>que nous désirons a</w:t>
      </w:r>
      <w:r w:rsidRPr="00033231">
        <w:t>r</w:t>
      </w:r>
      <w:r w:rsidRPr="00033231">
        <w:t>demment les atteindre</w:t>
      </w:r>
      <w:r w:rsidR="004F69D6">
        <w:t xml:space="preserve">. </w:t>
      </w:r>
      <w:r w:rsidRPr="00033231">
        <w:t>Nous voyons au-dessous de l</w:t>
      </w:r>
      <w:r w:rsidR="004F69D6">
        <w:t>’</w:t>
      </w:r>
      <w:r w:rsidRPr="00033231">
        <w:t>azur une verdure pareille à celle des pelouses au printemps</w:t>
      </w:r>
      <w:r w:rsidR="004F69D6">
        <w:t xml:space="preserve"> ; </w:t>
      </w:r>
      <w:r w:rsidRPr="00033231">
        <w:t>les lignes argentées qui miroitent à nos yeux nous paraissent des cours d</w:t>
      </w:r>
      <w:r w:rsidR="004F69D6">
        <w:t>’</w:t>
      </w:r>
      <w:r w:rsidRPr="00033231">
        <w:t>eaux vives</w:t>
      </w:r>
      <w:r w:rsidR="004F69D6">
        <w:t xml:space="preserve">. </w:t>
      </w:r>
      <w:r w:rsidRPr="00033231">
        <w:t>Si nous pouvions atteindre cette terre</w:t>
      </w:r>
      <w:r w:rsidR="004F69D6">
        <w:t xml:space="preserve"> ! </w:t>
      </w:r>
      <w:r w:rsidRPr="00033231">
        <w:t>La faim et la soif n</w:t>
      </w:r>
      <w:r w:rsidR="004F69D6">
        <w:t>’</w:t>
      </w:r>
      <w:r w:rsidRPr="00033231">
        <w:t>auraient plus prise sur nous</w:t>
      </w:r>
      <w:r w:rsidR="004F69D6">
        <w:t xml:space="preserve">. </w:t>
      </w:r>
      <w:r w:rsidRPr="00033231">
        <w:t>Mais bien des déserts sont à traverser</w:t>
      </w:r>
      <w:r w:rsidR="004F69D6">
        <w:t xml:space="preserve"> ; </w:t>
      </w:r>
      <w:r w:rsidRPr="00033231">
        <w:t>souvent le fleuve de la mort</w:t>
      </w:r>
      <w:r w:rsidR="004F69D6">
        <w:t xml:space="preserve">, </w:t>
      </w:r>
      <w:r w:rsidRPr="00033231">
        <w:t>ou quelque torrent de douleurs plus froid et presque aussi noir que la mort</w:t>
      </w:r>
      <w:r w:rsidR="004F69D6">
        <w:t xml:space="preserve">, </w:t>
      </w:r>
      <w:r w:rsidRPr="00033231">
        <w:t>doit être franchi avant qu</w:t>
      </w:r>
      <w:r w:rsidR="004F69D6">
        <w:t>’</w:t>
      </w:r>
      <w:r w:rsidRPr="00033231">
        <w:t>il nous soit permis de goûter le vrai bonheur</w:t>
      </w:r>
      <w:r w:rsidR="004F69D6">
        <w:t xml:space="preserve">. </w:t>
      </w:r>
      <w:r w:rsidRPr="00033231">
        <w:t xml:space="preserve">Toute joie que donne la vie doit être </w:t>
      </w:r>
      <w:r w:rsidRPr="00033231">
        <w:lastRenderedPageBreak/>
        <w:t>gagnée avant que d</w:t>
      </w:r>
      <w:r w:rsidR="004F69D6">
        <w:t>’</w:t>
      </w:r>
      <w:r w:rsidRPr="00033231">
        <w:t>être o</w:t>
      </w:r>
      <w:r w:rsidRPr="00033231">
        <w:t>b</w:t>
      </w:r>
      <w:r w:rsidRPr="00033231">
        <w:t>tenue</w:t>
      </w:r>
      <w:r w:rsidR="004F69D6">
        <w:t xml:space="preserve"> ; </w:t>
      </w:r>
      <w:r w:rsidRPr="00033231">
        <w:t>et avec quelle peine</w:t>
      </w:r>
      <w:r w:rsidR="004F69D6">
        <w:t xml:space="preserve">, </w:t>
      </w:r>
      <w:r w:rsidRPr="00033231">
        <w:t>ceux-là seuls le savent qui ont lutté pour les grandes récompenses</w:t>
      </w:r>
      <w:r w:rsidR="004F69D6">
        <w:t xml:space="preserve">. </w:t>
      </w:r>
      <w:r w:rsidRPr="00033231">
        <w:t>Le sang du cœur orne souvent de ses perles rouges le front du combattant</w:t>
      </w:r>
      <w:r w:rsidR="004F69D6">
        <w:t xml:space="preserve">, </w:t>
      </w:r>
      <w:r w:rsidRPr="00033231">
        <w:t>avant que vienne s</w:t>
      </w:r>
      <w:r w:rsidR="004F69D6">
        <w:t>’</w:t>
      </w:r>
      <w:r w:rsidRPr="00033231">
        <w:t>y poser la couronne de la victoire</w:t>
      </w:r>
      <w:r w:rsidR="004F69D6">
        <w:t>.</w:t>
      </w:r>
    </w:p>
    <w:p w14:paraId="7E919486" w14:textId="77777777" w:rsidR="004F69D6" w:rsidRDefault="00000000" w:rsidP="0021796F">
      <w:r w:rsidRPr="00033231">
        <w:t>À dix-huit ans</w:t>
      </w:r>
      <w:r w:rsidR="004F69D6">
        <w:t xml:space="preserve">, </w:t>
      </w:r>
      <w:r w:rsidRPr="00033231">
        <w:t>nous ne savons pas cela</w:t>
      </w:r>
      <w:r w:rsidR="004F69D6">
        <w:t xml:space="preserve">. </w:t>
      </w:r>
      <w:r w:rsidRPr="00033231">
        <w:t>Nous croyons à l</w:t>
      </w:r>
      <w:r w:rsidR="004F69D6">
        <w:t>’</w:t>
      </w:r>
      <w:r w:rsidRPr="00033231">
        <w:t>espérance</w:t>
      </w:r>
      <w:r w:rsidR="004F69D6">
        <w:t xml:space="preserve">, </w:t>
      </w:r>
      <w:r w:rsidRPr="00033231">
        <w:t>qui nous sourit et nous promet le bonheur</w:t>
      </w:r>
      <w:r w:rsidR="004F69D6">
        <w:t xml:space="preserve">. </w:t>
      </w:r>
      <w:r w:rsidRPr="00033231">
        <w:t>Si l</w:t>
      </w:r>
      <w:r w:rsidR="004F69D6">
        <w:t>’</w:t>
      </w:r>
      <w:r w:rsidRPr="00033231">
        <w:t>amour vient comme un ange déchu errer autour de notre po</w:t>
      </w:r>
      <w:r w:rsidRPr="00033231">
        <w:t>r</w:t>
      </w:r>
      <w:r w:rsidRPr="00033231">
        <w:t>te</w:t>
      </w:r>
      <w:r w:rsidR="004F69D6">
        <w:t xml:space="preserve">, </w:t>
      </w:r>
      <w:r w:rsidRPr="00033231">
        <w:t>il est aussitôt admis</w:t>
      </w:r>
      <w:r w:rsidR="004F69D6">
        <w:t xml:space="preserve">, </w:t>
      </w:r>
      <w:r w:rsidRPr="00033231">
        <w:t>fêté</w:t>
      </w:r>
      <w:r w:rsidR="004F69D6">
        <w:t xml:space="preserve">, </w:t>
      </w:r>
      <w:r w:rsidRPr="00033231">
        <w:t>caressé</w:t>
      </w:r>
      <w:r w:rsidR="004F69D6">
        <w:t xml:space="preserve">. </w:t>
      </w:r>
      <w:r w:rsidRPr="00033231">
        <w:t>Nous ne voyons pas son carquois</w:t>
      </w:r>
      <w:r w:rsidR="004F69D6">
        <w:t xml:space="preserve">. </w:t>
      </w:r>
      <w:r w:rsidRPr="00033231">
        <w:t>Si une de ses flèches nous transperce</w:t>
      </w:r>
      <w:r w:rsidR="004F69D6">
        <w:t xml:space="preserve">, </w:t>
      </w:r>
      <w:r w:rsidRPr="00033231">
        <w:t>sa blessure nous semble la pulsation d</w:t>
      </w:r>
      <w:r w:rsidR="004F69D6">
        <w:t>’</w:t>
      </w:r>
      <w:r w:rsidRPr="00033231">
        <w:t>une nouvelle vie</w:t>
      </w:r>
      <w:r w:rsidR="004F69D6">
        <w:t xml:space="preserve">. </w:t>
      </w:r>
      <w:r w:rsidRPr="00033231">
        <w:t>Nous n</w:t>
      </w:r>
      <w:r w:rsidR="004F69D6">
        <w:t>’</w:t>
      </w:r>
      <w:r w:rsidRPr="00033231">
        <w:t>avons a</w:t>
      </w:r>
      <w:r w:rsidRPr="00033231">
        <w:t>u</w:t>
      </w:r>
      <w:r w:rsidRPr="00033231">
        <w:t>cune crainte de son poison</w:t>
      </w:r>
      <w:r w:rsidR="004F69D6">
        <w:t xml:space="preserve">, </w:t>
      </w:r>
      <w:r w:rsidRPr="00033231">
        <w:t>ni du dard barbelé que nul médecin ne peut extraire</w:t>
      </w:r>
      <w:r w:rsidR="004F69D6">
        <w:t xml:space="preserve">. </w:t>
      </w:r>
      <w:r w:rsidRPr="00033231">
        <w:t>Cette dangereuse passion</w:t>
      </w:r>
      <w:r w:rsidR="004F69D6">
        <w:t xml:space="preserve">, </w:t>
      </w:r>
      <w:r w:rsidRPr="00033231">
        <w:t>une agonie dans que</w:t>
      </w:r>
      <w:r w:rsidRPr="00033231">
        <w:t>l</w:t>
      </w:r>
      <w:r w:rsidRPr="00033231">
        <w:t>ques-unes de ses phases</w:t>
      </w:r>
      <w:r w:rsidR="004F69D6">
        <w:t xml:space="preserve">, </w:t>
      </w:r>
      <w:r w:rsidRPr="00033231">
        <w:t>pour beaucoup une agonie cont</w:t>
      </w:r>
      <w:r w:rsidRPr="00033231">
        <w:t>i</w:t>
      </w:r>
      <w:r w:rsidRPr="00033231">
        <w:t>nue</w:t>
      </w:r>
      <w:r w:rsidR="004F69D6">
        <w:t xml:space="preserve">, </w:t>
      </w:r>
      <w:r w:rsidRPr="00033231">
        <w:t>est reçue comme un inappréciable bien</w:t>
      </w:r>
      <w:r w:rsidR="004F69D6">
        <w:t xml:space="preserve">. </w:t>
      </w:r>
      <w:r w:rsidRPr="00033231">
        <w:t>À dix-huit ans</w:t>
      </w:r>
      <w:r w:rsidR="004F69D6">
        <w:t xml:space="preserve">, </w:t>
      </w:r>
      <w:r w:rsidRPr="00033231">
        <w:t>e</w:t>
      </w:r>
      <w:r w:rsidRPr="00033231">
        <w:t>n</w:t>
      </w:r>
      <w:r w:rsidRPr="00033231">
        <w:t>fin</w:t>
      </w:r>
      <w:r w:rsidR="004F69D6">
        <w:t xml:space="preserve">, </w:t>
      </w:r>
      <w:r w:rsidRPr="00033231">
        <w:t>on entre à l</w:t>
      </w:r>
      <w:r w:rsidR="004F69D6">
        <w:t>’</w:t>
      </w:r>
      <w:r w:rsidRPr="00033231">
        <w:t>école de l</w:t>
      </w:r>
      <w:r w:rsidR="004F69D6">
        <w:t>’</w:t>
      </w:r>
      <w:r w:rsidRPr="00033231">
        <w:t>expérience</w:t>
      </w:r>
      <w:r w:rsidR="004F69D6">
        <w:t xml:space="preserve">, </w:t>
      </w:r>
      <w:r w:rsidRPr="00033231">
        <w:t>pour se fortifier et s</w:t>
      </w:r>
      <w:r w:rsidR="004F69D6">
        <w:t>’</w:t>
      </w:r>
      <w:r w:rsidRPr="00033231">
        <w:t>épurer par ses rudes et souvent cruelles leçons</w:t>
      </w:r>
      <w:r w:rsidR="004F69D6">
        <w:t>.</w:t>
      </w:r>
    </w:p>
    <w:p w14:paraId="235AC344" w14:textId="77777777" w:rsidR="004F69D6" w:rsidRDefault="00000000" w:rsidP="0021796F">
      <w:r w:rsidRPr="00033231">
        <w:t>Oh</w:t>
      </w:r>
      <w:r w:rsidR="004F69D6">
        <w:t xml:space="preserve"> ! </w:t>
      </w:r>
      <w:r w:rsidRPr="00033231">
        <w:t>expérience</w:t>
      </w:r>
      <w:r w:rsidR="004F69D6">
        <w:t xml:space="preserve">, </w:t>
      </w:r>
      <w:r w:rsidRPr="00033231">
        <w:t>aucun Mentor n</w:t>
      </w:r>
      <w:r w:rsidR="004F69D6">
        <w:t>’</w:t>
      </w:r>
      <w:r w:rsidRPr="00033231">
        <w:t>a un visage aussi froid</w:t>
      </w:r>
      <w:r w:rsidR="004F69D6">
        <w:t xml:space="preserve">, </w:t>
      </w:r>
      <w:r w:rsidRPr="00033231">
        <w:t>aussi dévasté que le vôtre</w:t>
      </w:r>
      <w:r w:rsidR="004F69D6">
        <w:t xml:space="preserve"> ; </w:t>
      </w:r>
      <w:r w:rsidRPr="00033231">
        <w:t>nul ne porte un vêtement si noir</w:t>
      </w:r>
      <w:r w:rsidR="004F69D6">
        <w:t xml:space="preserve">, </w:t>
      </w:r>
      <w:r w:rsidRPr="00033231">
        <w:t>une verge si lourde</w:t>
      </w:r>
      <w:r w:rsidR="004F69D6">
        <w:t xml:space="preserve"> ; </w:t>
      </w:r>
      <w:r w:rsidRPr="00033231">
        <w:t>nul ne courbe d</w:t>
      </w:r>
      <w:r w:rsidR="004F69D6">
        <w:t>’</w:t>
      </w:r>
      <w:r w:rsidRPr="00033231">
        <w:t>une main plus ferme le novice sur sa tâche</w:t>
      </w:r>
      <w:r w:rsidR="004F69D6">
        <w:t xml:space="preserve">. </w:t>
      </w:r>
      <w:r w:rsidRPr="00033231">
        <w:t>C</w:t>
      </w:r>
      <w:r w:rsidR="004F69D6">
        <w:t>’</w:t>
      </w:r>
      <w:r w:rsidRPr="00033231">
        <w:t>est par vos instructions seules que l</w:t>
      </w:r>
      <w:r w:rsidR="004F69D6">
        <w:t>’</w:t>
      </w:r>
      <w:r w:rsidRPr="00033231">
        <w:t>homme et la femme peuvent trouver un chemin sûr à travers le désert de la vie</w:t>
      </w:r>
      <w:r w:rsidR="004F69D6">
        <w:t xml:space="preserve">. </w:t>
      </w:r>
      <w:r w:rsidRPr="00033231">
        <w:t>Sans votre aide</w:t>
      </w:r>
      <w:r w:rsidR="004F69D6">
        <w:t xml:space="preserve">, </w:t>
      </w:r>
      <w:r w:rsidRPr="00033231">
        <w:t>comme ils trébuchent et s</w:t>
      </w:r>
      <w:r w:rsidR="004F69D6">
        <w:t>’</w:t>
      </w:r>
      <w:r w:rsidRPr="00033231">
        <w:t>égarent</w:t>
      </w:r>
      <w:r w:rsidR="004F69D6">
        <w:t xml:space="preserve"> ! </w:t>
      </w:r>
      <w:r w:rsidRPr="00033231">
        <w:t>Sur quelles terres défendues ne mettent-ils pas les pieds</w:t>
      </w:r>
      <w:r w:rsidR="004F69D6">
        <w:t xml:space="preserve"> ! </w:t>
      </w:r>
      <w:r w:rsidRPr="00033231">
        <w:t>Sur quelle pente abrupte ne sont-ils pas précipités</w:t>
      </w:r>
      <w:r w:rsidR="004F69D6">
        <w:t> !</w:t>
      </w:r>
    </w:p>
    <w:p w14:paraId="1EE306EC" w14:textId="6077D5B6" w:rsidR="004F69D6" w:rsidRDefault="00000000" w:rsidP="0021796F">
      <w:r w:rsidRPr="00033231">
        <w:t>Caroline</w:t>
      </w:r>
      <w:r w:rsidR="004F69D6">
        <w:t xml:space="preserve">, </w:t>
      </w:r>
      <w:r w:rsidRPr="00033231">
        <w:t>ramenée à la maison par Robert</w:t>
      </w:r>
      <w:r w:rsidR="004F69D6">
        <w:t xml:space="preserve">, </w:t>
      </w:r>
      <w:r w:rsidRPr="00033231">
        <w:t>n</w:t>
      </w:r>
      <w:r w:rsidR="004F69D6">
        <w:t>’</w:t>
      </w:r>
      <w:r w:rsidRPr="00033231">
        <w:t>avait nulle e</w:t>
      </w:r>
      <w:r w:rsidRPr="00033231">
        <w:t>n</w:t>
      </w:r>
      <w:r w:rsidRPr="00033231">
        <w:t>vie de passer le reste de la soirée avec son oncle</w:t>
      </w:r>
      <w:r w:rsidR="004F69D6">
        <w:t xml:space="preserve">. </w:t>
      </w:r>
      <w:r w:rsidRPr="00033231">
        <w:t>La chambre dans laquelle il se tenait était sacrée pour elle</w:t>
      </w:r>
      <w:r w:rsidR="004F69D6">
        <w:t xml:space="preserve">. </w:t>
      </w:r>
      <w:r w:rsidRPr="00033231">
        <w:t>Elle y pénétrait rarement</w:t>
      </w:r>
      <w:r w:rsidR="004F69D6">
        <w:t xml:space="preserve">, </w:t>
      </w:r>
      <w:r w:rsidRPr="00033231">
        <w:t>et</w:t>
      </w:r>
      <w:r w:rsidR="004F69D6">
        <w:t xml:space="preserve">, </w:t>
      </w:r>
      <w:r w:rsidRPr="00033231">
        <w:t>ce soir-là</w:t>
      </w:r>
      <w:r w:rsidR="004F69D6">
        <w:t xml:space="preserve">, </w:t>
      </w:r>
      <w:r w:rsidRPr="00033231">
        <w:t>elle s</w:t>
      </w:r>
      <w:r w:rsidR="004F69D6">
        <w:t>’</w:t>
      </w:r>
      <w:r w:rsidRPr="00033231">
        <w:t>en tint éloignée jusqu</w:t>
      </w:r>
      <w:r w:rsidR="004F69D6">
        <w:t>’</w:t>
      </w:r>
      <w:r w:rsidRPr="00033231">
        <w:t>à ce que la cloche sonnât les prières</w:t>
      </w:r>
      <w:r w:rsidR="004F69D6">
        <w:t xml:space="preserve">. </w:t>
      </w:r>
      <w:r w:rsidRPr="00033231">
        <w:t xml:space="preserve">Une partie du service du soir était la formule de prière en usage dans la maison de </w:t>
      </w:r>
      <w:r w:rsidR="004F69D6">
        <w:lastRenderedPageBreak/>
        <w:t>M. </w:t>
      </w:r>
      <w:proofErr w:type="spellStart"/>
      <w:r w:rsidRPr="00033231">
        <w:t>Helstone</w:t>
      </w:r>
      <w:proofErr w:type="spellEnd"/>
      <w:r w:rsidR="004F69D6">
        <w:t xml:space="preserve">. </w:t>
      </w:r>
      <w:r w:rsidRPr="00033231">
        <w:t>Il la lisait de sa voix nasale</w:t>
      </w:r>
      <w:r w:rsidR="004F69D6">
        <w:t xml:space="preserve">, </w:t>
      </w:r>
      <w:r w:rsidRPr="00033231">
        <w:t>claire</w:t>
      </w:r>
      <w:r w:rsidR="004F69D6">
        <w:t xml:space="preserve">, </w:t>
      </w:r>
      <w:r w:rsidRPr="00033231">
        <w:t>élevée et monotone</w:t>
      </w:r>
      <w:r w:rsidR="004F69D6">
        <w:t xml:space="preserve">. </w:t>
      </w:r>
      <w:r w:rsidRPr="00033231">
        <w:t>Pour assister à cette prière</w:t>
      </w:r>
      <w:r w:rsidR="004F69D6">
        <w:t xml:space="preserve">, </w:t>
      </w:r>
      <w:r w:rsidRPr="00033231">
        <w:t>Caroline</w:t>
      </w:r>
      <w:r w:rsidR="004F69D6">
        <w:t xml:space="preserve">, </w:t>
      </w:r>
      <w:r w:rsidRPr="00033231">
        <w:t>selon son habitude</w:t>
      </w:r>
      <w:r w:rsidR="004F69D6">
        <w:t xml:space="preserve">, </w:t>
      </w:r>
      <w:r w:rsidRPr="00033231">
        <w:t>se rendit dans la chambre de son oncle</w:t>
      </w:r>
      <w:r w:rsidR="004F69D6">
        <w:t>.</w:t>
      </w:r>
    </w:p>
    <w:p w14:paraId="745A054D" w14:textId="77777777" w:rsidR="004F69D6" w:rsidRDefault="004F69D6" w:rsidP="0021796F">
      <w:r>
        <w:t>« </w:t>
      </w:r>
      <w:r w:rsidR="00000000" w:rsidRPr="00033231">
        <w:t>Bonsoir</w:t>
      </w:r>
      <w:r>
        <w:t xml:space="preserve">, </w:t>
      </w:r>
      <w:r w:rsidR="00000000" w:rsidRPr="00033231">
        <w:t>oncle</w:t>
      </w:r>
      <w:r>
        <w:t xml:space="preserve">, </w:t>
      </w:r>
      <w:r w:rsidR="00000000" w:rsidRPr="00033231">
        <w:t>dit-elle</w:t>
      </w:r>
      <w:r>
        <w:t xml:space="preserve">, </w:t>
      </w:r>
      <w:r w:rsidR="00000000" w:rsidRPr="00033231">
        <w:t>la prière terminée</w:t>
      </w:r>
      <w:r>
        <w:t>.</w:t>
      </w:r>
    </w:p>
    <w:p w14:paraId="23EC92AE" w14:textId="77777777" w:rsidR="004F69D6" w:rsidRDefault="004F69D6" w:rsidP="0021796F">
      <w:r>
        <w:t>— </w:t>
      </w:r>
      <w:r w:rsidR="00000000" w:rsidRPr="00033231">
        <w:t>Eh</w:t>
      </w:r>
      <w:r>
        <w:t xml:space="preserve"> ! </w:t>
      </w:r>
      <w:r w:rsidR="00000000" w:rsidRPr="00033231">
        <w:t>vous avez vagabondé toute la journée</w:t>
      </w:r>
      <w:r>
        <w:t xml:space="preserve"> ; </w:t>
      </w:r>
      <w:r w:rsidR="00000000" w:rsidRPr="00033231">
        <w:t>vous l</w:t>
      </w:r>
      <w:r>
        <w:t>’</w:t>
      </w:r>
      <w:r w:rsidR="00000000" w:rsidRPr="00033231">
        <w:t>avez passée en visites</w:t>
      </w:r>
      <w:r>
        <w:t xml:space="preserve">, </w:t>
      </w:r>
      <w:r w:rsidR="00000000" w:rsidRPr="00033231">
        <w:t>en dîners dehors</w:t>
      </w:r>
      <w:r>
        <w:t xml:space="preserve">, </w:t>
      </w:r>
      <w:r w:rsidR="00000000" w:rsidRPr="00033231">
        <w:t>que sais-je</w:t>
      </w:r>
      <w:r>
        <w:t> ?</w:t>
      </w:r>
    </w:p>
    <w:p w14:paraId="0917A8D7" w14:textId="77777777" w:rsidR="004F69D6" w:rsidRDefault="004F69D6" w:rsidP="0021796F">
      <w:r>
        <w:t>— </w:t>
      </w:r>
      <w:r w:rsidR="00000000" w:rsidRPr="00033231">
        <w:t>J</w:t>
      </w:r>
      <w:r>
        <w:t>’</w:t>
      </w:r>
      <w:r w:rsidR="00000000" w:rsidRPr="00033231">
        <w:t>ai été seulement au cottage</w:t>
      </w:r>
      <w:r>
        <w:t>.</w:t>
      </w:r>
    </w:p>
    <w:p w14:paraId="16F7580E" w14:textId="77777777" w:rsidR="004F69D6" w:rsidRDefault="004F69D6" w:rsidP="0021796F">
      <w:r>
        <w:t>— </w:t>
      </w:r>
      <w:r w:rsidR="00000000" w:rsidRPr="00033231">
        <w:t>Et avez-vous appris vos leçons</w:t>
      </w:r>
      <w:r>
        <w:t> ?</w:t>
      </w:r>
    </w:p>
    <w:p w14:paraId="6FE503BD" w14:textId="77777777" w:rsidR="004F69D6" w:rsidRDefault="004F69D6" w:rsidP="0021796F">
      <w:r>
        <w:t>— </w:t>
      </w:r>
      <w:r w:rsidR="00000000" w:rsidRPr="00033231">
        <w:t>Oui</w:t>
      </w:r>
      <w:r>
        <w:t>.</w:t>
      </w:r>
    </w:p>
    <w:p w14:paraId="4394755D" w14:textId="77777777" w:rsidR="004F69D6" w:rsidRDefault="004F69D6" w:rsidP="0021796F">
      <w:r>
        <w:t>— </w:t>
      </w:r>
      <w:r w:rsidR="00000000" w:rsidRPr="00033231">
        <w:t>Et fait une chemise</w:t>
      </w:r>
      <w:r>
        <w:t> ?</w:t>
      </w:r>
    </w:p>
    <w:p w14:paraId="62CC0C1D" w14:textId="77777777" w:rsidR="004F69D6" w:rsidRDefault="004F69D6" w:rsidP="0021796F">
      <w:r>
        <w:t>— </w:t>
      </w:r>
      <w:r w:rsidR="00000000" w:rsidRPr="00033231">
        <w:t>Seulement partie d</w:t>
      </w:r>
      <w:r>
        <w:t>’</w:t>
      </w:r>
      <w:r w:rsidR="00000000" w:rsidRPr="00033231">
        <w:t>une</w:t>
      </w:r>
      <w:r>
        <w:t>.</w:t>
      </w:r>
    </w:p>
    <w:p w14:paraId="67F78EA9" w14:textId="31674B99" w:rsidR="00000000" w:rsidRPr="00033231" w:rsidRDefault="004F69D6" w:rsidP="0021796F">
      <w:r>
        <w:t>— </w:t>
      </w:r>
      <w:r w:rsidR="00000000" w:rsidRPr="00033231">
        <w:t>C</w:t>
      </w:r>
      <w:r>
        <w:t>’</w:t>
      </w:r>
      <w:r w:rsidR="00000000" w:rsidRPr="00033231">
        <w:t>est bien</w:t>
      </w:r>
      <w:r>
        <w:t xml:space="preserve"> ; </w:t>
      </w:r>
      <w:r w:rsidR="00000000" w:rsidRPr="00033231">
        <w:t>appliquez-vous à l</w:t>
      </w:r>
      <w:r>
        <w:t>’</w:t>
      </w:r>
      <w:r w:rsidR="00000000" w:rsidRPr="00033231">
        <w:t>aiguille</w:t>
      </w:r>
      <w:r>
        <w:t xml:space="preserve">, </w:t>
      </w:r>
      <w:r w:rsidR="00000000" w:rsidRPr="00033231">
        <w:t>apprenez à faire les chemises</w:t>
      </w:r>
      <w:r>
        <w:t xml:space="preserve">, </w:t>
      </w:r>
      <w:r w:rsidR="00000000" w:rsidRPr="00033231">
        <w:t>les robes</w:t>
      </w:r>
      <w:r>
        <w:t xml:space="preserve">, </w:t>
      </w:r>
      <w:r w:rsidR="00000000" w:rsidRPr="00033231">
        <w:t>la pâtisserie</w:t>
      </w:r>
      <w:r>
        <w:t xml:space="preserve">, </w:t>
      </w:r>
      <w:r w:rsidR="00000000" w:rsidRPr="00033231">
        <w:t>et vous serez un jour une femme remarquable</w:t>
      </w:r>
      <w:r>
        <w:t xml:space="preserve">. </w:t>
      </w:r>
      <w:proofErr w:type="spellStart"/>
      <w:r w:rsidR="00000000" w:rsidRPr="00033231">
        <w:t>Allez vous</w:t>
      </w:r>
      <w:proofErr w:type="spellEnd"/>
      <w:r w:rsidR="00000000" w:rsidRPr="00033231">
        <w:t xml:space="preserve"> coucher maintenant</w:t>
      </w:r>
      <w:r>
        <w:t xml:space="preserve">. </w:t>
      </w:r>
      <w:r w:rsidR="00000000" w:rsidRPr="00033231">
        <w:t>Je suis o</w:t>
      </w:r>
      <w:r w:rsidR="00000000" w:rsidRPr="00033231">
        <w:t>c</w:t>
      </w:r>
      <w:r w:rsidR="00000000" w:rsidRPr="00033231">
        <w:t>cupé à lire une brochure</w:t>
      </w:r>
      <w:r>
        <w:t>. »</w:t>
      </w:r>
    </w:p>
    <w:p w14:paraId="2C3EC35D" w14:textId="77777777" w:rsidR="004F69D6" w:rsidRDefault="00000000" w:rsidP="0021796F">
      <w:r w:rsidRPr="00033231">
        <w:t>Voici maintenant Caroline enfermée dans sa petite cha</w:t>
      </w:r>
      <w:r w:rsidRPr="00033231">
        <w:t>m</w:t>
      </w:r>
      <w:r w:rsidRPr="00033231">
        <w:t>bre à coucher</w:t>
      </w:r>
      <w:r w:rsidR="004F69D6">
        <w:t xml:space="preserve">. </w:t>
      </w:r>
      <w:r w:rsidRPr="00033231">
        <w:t>Elle a revêtu sa blanche robe de nuit</w:t>
      </w:r>
      <w:r w:rsidR="004F69D6">
        <w:t xml:space="preserve"> ; </w:t>
      </w:r>
      <w:r w:rsidRPr="00033231">
        <w:t>ses longs cheveux soyeux et épais</w:t>
      </w:r>
      <w:r w:rsidR="004F69D6">
        <w:t xml:space="preserve">, </w:t>
      </w:r>
      <w:r w:rsidRPr="00033231">
        <w:t>maintenant en liberté</w:t>
      </w:r>
      <w:r w:rsidR="004F69D6">
        <w:t xml:space="preserve">, </w:t>
      </w:r>
      <w:r w:rsidRPr="00033231">
        <w:t>flottent jusqu</w:t>
      </w:r>
      <w:r w:rsidR="004F69D6">
        <w:t>’</w:t>
      </w:r>
      <w:r w:rsidRPr="00033231">
        <w:t>à sa ceinture</w:t>
      </w:r>
      <w:r w:rsidR="004F69D6">
        <w:t xml:space="preserve"> ; </w:t>
      </w:r>
      <w:r w:rsidRPr="00033231">
        <w:t>et</w:t>
      </w:r>
      <w:r w:rsidR="004F69D6">
        <w:t xml:space="preserve">, </w:t>
      </w:r>
      <w:r w:rsidRPr="00033231">
        <w:t>comme si elle avait voulu se reposer en les pe</w:t>
      </w:r>
      <w:r w:rsidRPr="00033231">
        <w:t>i</w:t>
      </w:r>
      <w:r w:rsidRPr="00033231">
        <w:t>gnant</w:t>
      </w:r>
      <w:r w:rsidR="004F69D6">
        <w:t xml:space="preserve">, </w:t>
      </w:r>
      <w:r w:rsidRPr="00033231">
        <w:t>elle a appuyé sa tête sur sa main et fixé ses yeux sur le t</w:t>
      </w:r>
      <w:r w:rsidRPr="00033231">
        <w:t>a</w:t>
      </w:r>
      <w:r w:rsidRPr="00033231">
        <w:t>pis</w:t>
      </w:r>
      <w:r w:rsidR="004F69D6">
        <w:t xml:space="preserve">. </w:t>
      </w:r>
      <w:r w:rsidRPr="00033231">
        <w:t>Devant elle se lèvent</w:t>
      </w:r>
      <w:r w:rsidR="004F69D6">
        <w:t xml:space="preserve">, </w:t>
      </w:r>
      <w:r w:rsidRPr="00033231">
        <w:t>autour d</w:t>
      </w:r>
      <w:r w:rsidR="004F69D6">
        <w:t>’</w:t>
      </w:r>
      <w:r w:rsidRPr="00033231">
        <w:t>elle se meuvent les visions qui s</w:t>
      </w:r>
      <w:r w:rsidR="004F69D6">
        <w:t>’</w:t>
      </w:r>
      <w:r w:rsidRPr="00033231">
        <w:t>offrent à nos dix-huit ans</w:t>
      </w:r>
      <w:r w:rsidR="004F69D6">
        <w:t>.</w:t>
      </w:r>
    </w:p>
    <w:p w14:paraId="7C6608FB" w14:textId="48F9A514" w:rsidR="00000000" w:rsidRPr="00033231" w:rsidRDefault="00000000" w:rsidP="0021796F">
      <w:r w:rsidRPr="00033231">
        <w:t>Ses pensées lui parlaient alors</w:t>
      </w:r>
      <w:r w:rsidR="004F69D6">
        <w:t xml:space="preserve">, </w:t>
      </w:r>
      <w:r w:rsidRPr="00033231">
        <w:t>et parlaient agréablement sans doute</w:t>
      </w:r>
      <w:r w:rsidR="004F69D6">
        <w:t xml:space="preserve">, </w:t>
      </w:r>
      <w:r w:rsidRPr="00033231">
        <w:t>car elle souriait en les écoutant</w:t>
      </w:r>
      <w:r w:rsidR="004F69D6">
        <w:t xml:space="preserve">. </w:t>
      </w:r>
      <w:r w:rsidRPr="00033231">
        <w:t>Elle semblait jolie</w:t>
      </w:r>
      <w:r w:rsidR="004F69D6">
        <w:t xml:space="preserve">, </w:t>
      </w:r>
      <w:r w:rsidRPr="00033231">
        <w:t>rêvant ainsi</w:t>
      </w:r>
      <w:r w:rsidR="004F69D6">
        <w:t xml:space="preserve"> ; </w:t>
      </w:r>
      <w:r w:rsidRPr="00033231">
        <w:t>mais quelque chose de plus frais</w:t>
      </w:r>
      <w:r w:rsidR="004F69D6">
        <w:t xml:space="preserve">, </w:t>
      </w:r>
      <w:r w:rsidRPr="00033231">
        <w:t>de plus brillant qu</w:t>
      </w:r>
      <w:r w:rsidR="004F69D6">
        <w:t>’</w:t>
      </w:r>
      <w:r w:rsidRPr="00033231">
        <w:t>elle</w:t>
      </w:r>
      <w:r w:rsidR="004F69D6">
        <w:t xml:space="preserve">, </w:t>
      </w:r>
      <w:r w:rsidRPr="00033231">
        <w:t>hantait cette petite chambre</w:t>
      </w:r>
      <w:r w:rsidR="004F69D6">
        <w:t xml:space="preserve"> : </w:t>
      </w:r>
      <w:r w:rsidRPr="00033231">
        <w:t>c</w:t>
      </w:r>
      <w:r w:rsidR="004F69D6">
        <w:t>’</w:t>
      </w:r>
      <w:r w:rsidRPr="00033231">
        <w:t>était l</w:t>
      </w:r>
      <w:r w:rsidR="004F69D6">
        <w:t>’</w:t>
      </w:r>
      <w:r w:rsidRPr="00033231">
        <w:t>esprit de la jeune Espérance</w:t>
      </w:r>
      <w:r w:rsidR="004F69D6">
        <w:t xml:space="preserve">. </w:t>
      </w:r>
      <w:r w:rsidRPr="00033231">
        <w:t>Suivant ce prophète flatteur</w:t>
      </w:r>
      <w:r w:rsidR="004F69D6">
        <w:t xml:space="preserve">, </w:t>
      </w:r>
      <w:r w:rsidRPr="00033231">
        <w:t xml:space="preserve">Caroline ne </w:t>
      </w:r>
      <w:r w:rsidRPr="00033231">
        <w:lastRenderedPageBreak/>
        <w:t>devait plus connaître le frisson du désappointement</w:t>
      </w:r>
      <w:r w:rsidR="004F69D6">
        <w:t xml:space="preserve">. </w:t>
      </w:r>
      <w:r w:rsidRPr="00033231">
        <w:t>Elle était entrée dans l</w:t>
      </w:r>
      <w:r w:rsidR="004F69D6">
        <w:t>’</w:t>
      </w:r>
      <w:r w:rsidRPr="00033231">
        <w:t>aurore d</w:t>
      </w:r>
      <w:r w:rsidR="004F69D6">
        <w:t>’</w:t>
      </w:r>
      <w:r w:rsidRPr="00033231">
        <w:t>un jour d</w:t>
      </w:r>
      <w:r w:rsidR="004F69D6">
        <w:t>’</w:t>
      </w:r>
      <w:r w:rsidRPr="00033231">
        <w:t>été</w:t>
      </w:r>
      <w:r w:rsidR="004F69D6">
        <w:t xml:space="preserve">, </w:t>
      </w:r>
      <w:r w:rsidRPr="00033231">
        <w:t>non pas une fausse aurore</w:t>
      </w:r>
      <w:r w:rsidR="004F69D6">
        <w:t xml:space="preserve">, </w:t>
      </w:r>
      <w:r w:rsidRPr="00033231">
        <w:t>mais le vér</w:t>
      </w:r>
      <w:r w:rsidRPr="00033231">
        <w:t>i</w:t>
      </w:r>
      <w:r w:rsidRPr="00033231">
        <w:t>table commencement du jour</w:t>
      </w:r>
      <w:r w:rsidR="004F69D6">
        <w:t xml:space="preserve">, </w:t>
      </w:r>
      <w:r w:rsidRPr="00033231">
        <w:t>et son soleil était près de se lever</w:t>
      </w:r>
      <w:r w:rsidR="004F69D6">
        <w:t xml:space="preserve">. </w:t>
      </w:r>
      <w:r w:rsidRPr="00033231">
        <w:t>Il était impossible qu</w:t>
      </w:r>
      <w:r w:rsidR="004F69D6">
        <w:t>’</w:t>
      </w:r>
      <w:r w:rsidRPr="00033231">
        <w:t>elle se crût le jouet d</w:t>
      </w:r>
      <w:r w:rsidR="004F69D6">
        <w:t>’</w:t>
      </w:r>
      <w:r w:rsidRPr="00033231">
        <w:t>une illusion</w:t>
      </w:r>
      <w:r w:rsidR="004F69D6">
        <w:t xml:space="preserve"> : </w:t>
      </w:r>
      <w:r w:rsidRPr="00033231">
        <w:t>ses e</w:t>
      </w:r>
      <w:r w:rsidRPr="00033231">
        <w:t>s</w:t>
      </w:r>
      <w:r w:rsidRPr="00033231">
        <w:t>pérances lui semblaient garanties</w:t>
      </w:r>
      <w:r w:rsidR="004F69D6">
        <w:t xml:space="preserve"> ; </w:t>
      </w:r>
      <w:r w:rsidRPr="00033231">
        <w:t>la base sur laquelle elles r</w:t>
      </w:r>
      <w:r w:rsidRPr="00033231">
        <w:t>e</w:t>
      </w:r>
      <w:r w:rsidRPr="00033231">
        <w:t>posaient lui paraissait solide</w:t>
      </w:r>
      <w:r w:rsidR="004F69D6">
        <w:t xml:space="preserve">. </w:t>
      </w:r>
      <w:r w:rsidRPr="00033231">
        <w:t>Quand deux jeunes gens s</w:t>
      </w:r>
      <w:r w:rsidR="004F69D6">
        <w:t>’</w:t>
      </w:r>
      <w:r w:rsidRPr="00033231">
        <w:t>aiment</w:t>
      </w:r>
      <w:r w:rsidR="004F69D6">
        <w:t xml:space="preserve">, </w:t>
      </w:r>
      <w:r w:rsidRPr="00033231">
        <w:t>la première chose qu</w:t>
      </w:r>
      <w:r w:rsidR="004F69D6">
        <w:t>’</w:t>
      </w:r>
      <w:r w:rsidRPr="00033231">
        <w:t>ils font est de se marier</w:t>
      </w:r>
      <w:r w:rsidR="004F69D6">
        <w:t xml:space="preserve">, </w:t>
      </w:r>
      <w:r w:rsidRPr="00033231">
        <w:t>tel était son a</w:t>
      </w:r>
      <w:r w:rsidRPr="00033231">
        <w:t>r</w:t>
      </w:r>
      <w:r w:rsidRPr="00033231">
        <w:t>gument</w:t>
      </w:r>
      <w:r w:rsidR="004F69D6">
        <w:t>. « </w:t>
      </w:r>
      <w:r w:rsidRPr="00033231">
        <w:t>Eh bien</w:t>
      </w:r>
      <w:r w:rsidR="004F69D6">
        <w:t xml:space="preserve"> ! </w:t>
      </w:r>
      <w:r w:rsidRPr="00033231">
        <w:t>j</w:t>
      </w:r>
      <w:r w:rsidR="004F69D6">
        <w:t>’</w:t>
      </w:r>
      <w:r w:rsidRPr="00033231">
        <w:t>aime Robert</w:t>
      </w:r>
      <w:r w:rsidR="004F69D6">
        <w:t xml:space="preserve">, </w:t>
      </w:r>
      <w:r w:rsidRPr="00033231">
        <w:t>et je suis assurée que Robert m</w:t>
      </w:r>
      <w:r w:rsidR="004F69D6">
        <w:t>’</w:t>
      </w:r>
      <w:r w:rsidRPr="00033231">
        <w:t>aime</w:t>
      </w:r>
      <w:r w:rsidR="004F69D6">
        <w:t xml:space="preserve"> : </w:t>
      </w:r>
      <w:r w:rsidRPr="00033231">
        <w:t>je l</w:t>
      </w:r>
      <w:r w:rsidR="004F69D6">
        <w:t>’</w:t>
      </w:r>
      <w:r w:rsidRPr="00033231">
        <w:t xml:space="preserve">ai pensé bien </w:t>
      </w:r>
      <w:proofErr w:type="gramStart"/>
      <w:r w:rsidRPr="00033231">
        <w:t>des fois</w:t>
      </w:r>
      <w:proofErr w:type="gramEnd"/>
      <w:r w:rsidRPr="00033231">
        <w:t xml:space="preserve"> auparavant</w:t>
      </w:r>
      <w:r w:rsidR="004F69D6">
        <w:t xml:space="preserve"> ; </w:t>
      </w:r>
      <w:r w:rsidRPr="00033231">
        <w:t>aujourd</w:t>
      </w:r>
      <w:r w:rsidR="004F69D6">
        <w:t>’</w:t>
      </w:r>
      <w:r w:rsidRPr="00033231">
        <w:t xml:space="preserve">hui je le </w:t>
      </w:r>
      <w:r w:rsidRPr="00033231">
        <w:rPr>
          <w:i/>
          <w:iCs/>
        </w:rPr>
        <w:t>sens</w:t>
      </w:r>
      <w:r w:rsidR="004F69D6">
        <w:rPr>
          <w:i/>
          <w:iCs/>
        </w:rPr>
        <w:t xml:space="preserve">. </w:t>
      </w:r>
      <w:r w:rsidRPr="00033231">
        <w:t>Quand j</w:t>
      </w:r>
      <w:r w:rsidR="004F69D6">
        <w:t>’</w:t>
      </w:r>
      <w:r w:rsidRPr="00033231">
        <w:t xml:space="preserve">ai levé mon regard sur lui après avoir récité le </w:t>
      </w:r>
      <w:proofErr w:type="spellStart"/>
      <w:r w:rsidRPr="00033231">
        <w:t>poëme</w:t>
      </w:r>
      <w:proofErr w:type="spellEnd"/>
      <w:r w:rsidRPr="00033231">
        <w:t xml:space="preserve"> de Chénier</w:t>
      </w:r>
      <w:r w:rsidR="004F69D6">
        <w:t xml:space="preserve">, </w:t>
      </w:r>
      <w:r w:rsidRPr="00033231">
        <w:t>ses yeux</w:t>
      </w:r>
      <w:r w:rsidR="004F69D6">
        <w:t xml:space="preserve"> (</w:t>
      </w:r>
      <w:r w:rsidRPr="00033231">
        <w:t>quels beaux yeux il a</w:t>
      </w:r>
      <w:r w:rsidR="004F69D6">
        <w:t xml:space="preserve"> !) </w:t>
      </w:r>
      <w:r w:rsidRPr="00033231">
        <w:t>ont fait p</w:t>
      </w:r>
      <w:r w:rsidRPr="00033231">
        <w:t>é</w:t>
      </w:r>
      <w:r w:rsidRPr="00033231">
        <w:t>nétrer la vérité au fond de mon âme</w:t>
      </w:r>
      <w:r w:rsidR="004F69D6">
        <w:t xml:space="preserve">. </w:t>
      </w:r>
      <w:r w:rsidRPr="00033231">
        <w:t>Quelquefois je crains de lui parler</w:t>
      </w:r>
      <w:r w:rsidR="004F69D6">
        <w:t xml:space="preserve">, </w:t>
      </w:r>
      <w:proofErr w:type="gramStart"/>
      <w:r w:rsidRPr="00033231">
        <w:t>j</w:t>
      </w:r>
      <w:r w:rsidR="004F69D6">
        <w:t>’</w:t>
      </w:r>
      <w:r w:rsidRPr="00033231">
        <w:t>ai peur</w:t>
      </w:r>
      <w:proofErr w:type="gramEnd"/>
      <w:r w:rsidRPr="00033231">
        <w:t xml:space="preserve"> d</w:t>
      </w:r>
      <w:r w:rsidR="004F69D6">
        <w:t>’</w:t>
      </w:r>
      <w:r w:rsidRPr="00033231">
        <w:t>être trop franche</w:t>
      </w:r>
      <w:r w:rsidR="004F69D6">
        <w:t xml:space="preserve">, </w:t>
      </w:r>
      <w:r w:rsidRPr="00033231">
        <w:t>j</w:t>
      </w:r>
      <w:r w:rsidR="004F69D6">
        <w:t>’</w:t>
      </w:r>
      <w:r w:rsidRPr="00033231">
        <w:t>ai peur de lui paraître chercher son amour</w:t>
      </w:r>
      <w:r w:rsidR="004F69D6">
        <w:t xml:space="preserve"> ; </w:t>
      </w:r>
      <w:r w:rsidRPr="00033231">
        <w:t>car plus d</w:t>
      </w:r>
      <w:r w:rsidR="004F69D6">
        <w:t>’</w:t>
      </w:r>
      <w:r w:rsidRPr="00033231">
        <w:t>une fois j</w:t>
      </w:r>
      <w:r w:rsidR="004F69D6">
        <w:t>’</w:t>
      </w:r>
      <w:r w:rsidRPr="00033231">
        <w:t>ai regretté amèrement des paroles étourdies et inutiles</w:t>
      </w:r>
      <w:r w:rsidR="004F69D6">
        <w:t xml:space="preserve">, </w:t>
      </w:r>
      <w:r w:rsidRPr="00033231">
        <w:t>et craint d</w:t>
      </w:r>
      <w:r w:rsidR="004F69D6">
        <w:t>’</w:t>
      </w:r>
      <w:r w:rsidRPr="00033231">
        <w:t>avoir dit plus qu</w:t>
      </w:r>
      <w:r w:rsidR="004F69D6">
        <w:t>’</w:t>
      </w:r>
      <w:r w:rsidRPr="00033231">
        <w:t>il n</w:t>
      </w:r>
      <w:r w:rsidR="004F69D6">
        <w:t>’</w:t>
      </w:r>
      <w:r w:rsidRPr="00033231">
        <w:t>attendait</w:t>
      </w:r>
      <w:r w:rsidR="004F69D6">
        <w:t xml:space="preserve">, </w:t>
      </w:r>
      <w:r w:rsidRPr="00033231">
        <w:t>de peur qu</w:t>
      </w:r>
      <w:r w:rsidR="004F69D6">
        <w:t>’</w:t>
      </w:r>
      <w:r w:rsidRPr="00033231">
        <w:t>il ne désapprouvât ce qu</w:t>
      </w:r>
      <w:r w:rsidR="004F69D6">
        <w:t>’</w:t>
      </w:r>
      <w:r w:rsidRPr="00033231">
        <w:t>il pouvait considérer en moi comme une indiscrétion</w:t>
      </w:r>
      <w:r w:rsidR="004F69D6">
        <w:t xml:space="preserve">. </w:t>
      </w:r>
      <w:r w:rsidRPr="00033231">
        <w:t>Mais</w:t>
      </w:r>
      <w:r w:rsidR="004F69D6">
        <w:t xml:space="preserve">, </w:t>
      </w:r>
      <w:r w:rsidRPr="00033231">
        <w:t>ce soir</w:t>
      </w:r>
      <w:r w:rsidR="004F69D6">
        <w:t xml:space="preserve">, </w:t>
      </w:r>
      <w:r w:rsidRPr="00033231">
        <w:t>j</w:t>
      </w:r>
      <w:r w:rsidR="004F69D6">
        <w:t>’</w:t>
      </w:r>
      <w:r w:rsidRPr="00033231">
        <w:t>eusse pu exprimer toute ma pensée</w:t>
      </w:r>
      <w:r w:rsidR="004F69D6">
        <w:t xml:space="preserve">, </w:t>
      </w:r>
      <w:r w:rsidRPr="00033231">
        <w:t>il était si indulgent</w:t>
      </w:r>
      <w:r w:rsidR="004F69D6">
        <w:t xml:space="preserve"> ! </w:t>
      </w:r>
      <w:r w:rsidRPr="00033231">
        <w:t>Comment il a été aimable en m</w:t>
      </w:r>
      <w:r w:rsidR="004F69D6">
        <w:t>’</w:t>
      </w:r>
      <w:r w:rsidRPr="00033231">
        <w:t>accompagnant jusqu</w:t>
      </w:r>
      <w:r w:rsidR="004F69D6">
        <w:t>’</w:t>
      </w:r>
      <w:r w:rsidRPr="00033231">
        <w:t>ici</w:t>
      </w:r>
      <w:r w:rsidR="004F69D6">
        <w:t xml:space="preserve"> ! </w:t>
      </w:r>
      <w:r w:rsidRPr="00033231">
        <w:t>Il ne sait pas flatter ni dire des folies</w:t>
      </w:r>
      <w:r w:rsidR="004F69D6">
        <w:t xml:space="preserve">. </w:t>
      </w:r>
      <w:r w:rsidRPr="00033231">
        <w:t>Sa manière de déclarer son amour</w:t>
      </w:r>
      <w:r w:rsidR="004F69D6">
        <w:t xml:space="preserve"> (</w:t>
      </w:r>
      <w:r w:rsidRPr="00033231">
        <w:t>son amitié</w:t>
      </w:r>
      <w:r w:rsidR="004F69D6">
        <w:t xml:space="preserve">, </w:t>
      </w:r>
      <w:r w:rsidRPr="00033231">
        <w:t>j</w:t>
      </w:r>
      <w:r w:rsidR="004F69D6">
        <w:t>’</w:t>
      </w:r>
      <w:r w:rsidRPr="00033231">
        <w:t>entends</w:t>
      </w:r>
      <w:r w:rsidR="004F69D6">
        <w:t xml:space="preserve">, </w:t>
      </w:r>
      <w:r w:rsidRPr="00033231">
        <w:t>car je ne peux encore le considérer comme mon amoureux</w:t>
      </w:r>
      <w:r w:rsidR="004F69D6">
        <w:t xml:space="preserve">, </w:t>
      </w:r>
      <w:r w:rsidRPr="00033231">
        <w:t>mais j</w:t>
      </w:r>
      <w:r w:rsidR="004F69D6">
        <w:t>’</w:t>
      </w:r>
      <w:r w:rsidRPr="00033231">
        <w:t>espère qu</w:t>
      </w:r>
      <w:r w:rsidR="004F69D6">
        <w:t>’</w:t>
      </w:r>
      <w:r w:rsidRPr="00033231">
        <w:t>il le sera un jour</w:t>
      </w:r>
      <w:r w:rsidR="004F69D6">
        <w:t xml:space="preserve">) </w:t>
      </w:r>
      <w:r w:rsidRPr="00033231">
        <w:t>ne ressemble pas à ce que nous lisons dans les livres</w:t>
      </w:r>
      <w:r w:rsidR="004F69D6">
        <w:t xml:space="preserve"> ; </w:t>
      </w:r>
      <w:r w:rsidRPr="00033231">
        <w:t>elle est bien supérieure</w:t>
      </w:r>
      <w:r w:rsidR="004F69D6">
        <w:t xml:space="preserve">, </w:t>
      </w:r>
      <w:r w:rsidRPr="00033231">
        <w:t>or</w:t>
      </w:r>
      <w:r w:rsidRPr="00033231">
        <w:t>i</w:t>
      </w:r>
      <w:r w:rsidRPr="00033231">
        <w:t>ginale</w:t>
      </w:r>
      <w:r w:rsidR="004F69D6">
        <w:t xml:space="preserve">, </w:t>
      </w:r>
      <w:r w:rsidRPr="00033231">
        <w:t>calme</w:t>
      </w:r>
      <w:r w:rsidR="004F69D6">
        <w:t xml:space="preserve">, </w:t>
      </w:r>
      <w:r w:rsidRPr="00033231">
        <w:t>ferme</w:t>
      </w:r>
      <w:r w:rsidR="004F69D6">
        <w:t xml:space="preserve">, </w:t>
      </w:r>
      <w:r w:rsidRPr="00033231">
        <w:t>sincère</w:t>
      </w:r>
      <w:r w:rsidR="004F69D6">
        <w:t xml:space="preserve">. </w:t>
      </w:r>
      <w:r w:rsidRPr="00033231">
        <w:t>Je l</w:t>
      </w:r>
      <w:r w:rsidR="004F69D6">
        <w:t>’</w:t>
      </w:r>
      <w:r w:rsidRPr="00033231">
        <w:t>aime</w:t>
      </w:r>
      <w:r w:rsidR="004F69D6">
        <w:t xml:space="preserve"> ; </w:t>
      </w:r>
      <w:r w:rsidRPr="00033231">
        <w:t>je serais pour lui une excellente femme s</w:t>
      </w:r>
      <w:r w:rsidR="004F69D6">
        <w:t>’</w:t>
      </w:r>
      <w:r w:rsidRPr="00033231">
        <w:t>il m</w:t>
      </w:r>
      <w:r w:rsidR="004F69D6">
        <w:t>’</w:t>
      </w:r>
      <w:r w:rsidRPr="00033231">
        <w:t>épousait</w:t>
      </w:r>
      <w:r w:rsidR="004F69D6">
        <w:t xml:space="preserve"> ; </w:t>
      </w:r>
      <w:r w:rsidRPr="00033231">
        <w:t>je lui ferais voir tous ses d</w:t>
      </w:r>
      <w:r w:rsidRPr="00033231">
        <w:t>é</w:t>
      </w:r>
      <w:r w:rsidRPr="00033231">
        <w:t>fauts</w:t>
      </w:r>
      <w:r w:rsidR="004F69D6">
        <w:t xml:space="preserve"> (</w:t>
      </w:r>
      <w:r w:rsidRPr="00033231">
        <w:t>car il a quelques défauts</w:t>
      </w:r>
      <w:r w:rsidR="004F69D6">
        <w:t xml:space="preserve">), </w:t>
      </w:r>
      <w:r w:rsidRPr="00033231">
        <w:t>mais j</w:t>
      </w:r>
      <w:r w:rsidR="004F69D6">
        <w:t>’</w:t>
      </w:r>
      <w:r w:rsidRPr="00033231">
        <w:t>étudierais ses goûts</w:t>
      </w:r>
      <w:r w:rsidR="004F69D6">
        <w:t xml:space="preserve">, </w:t>
      </w:r>
      <w:r w:rsidRPr="00033231">
        <w:t>je le chérirais et m</w:t>
      </w:r>
      <w:r w:rsidR="004F69D6">
        <w:t>’</w:t>
      </w:r>
      <w:r w:rsidRPr="00033231">
        <w:t>efforcerais de le rendre heureux</w:t>
      </w:r>
      <w:r w:rsidR="004F69D6">
        <w:t xml:space="preserve">. </w:t>
      </w:r>
      <w:r w:rsidRPr="00033231">
        <w:t>Maintenant</w:t>
      </w:r>
      <w:r w:rsidR="004F69D6">
        <w:t xml:space="preserve">, </w:t>
      </w:r>
      <w:r w:rsidRPr="00033231">
        <w:t>je suis sûre qu</w:t>
      </w:r>
      <w:r w:rsidR="004F69D6">
        <w:t>’</w:t>
      </w:r>
      <w:r w:rsidRPr="00033231">
        <w:t>il n</w:t>
      </w:r>
      <w:r w:rsidR="004F69D6">
        <w:t>’</w:t>
      </w:r>
      <w:r w:rsidRPr="00033231">
        <w:t>aura pas demain son air froid</w:t>
      </w:r>
      <w:r w:rsidR="004F69D6">
        <w:t xml:space="preserve"> ; </w:t>
      </w:r>
      <w:r w:rsidRPr="00033231">
        <w:t>je suis presque certaine que demain il viendra ici ou me fera prier d</w:t>
      </w:r>
      <w:r w:rsidR="004F69D6">
        <w:t>’</w:t>
      </w:r>
      <w:r w:rsidRPr="00033231">
        <w:t>aller là-bas</w:t>
      </w:r>
      <w:r w:rsidR="004F69D6">
        <w:t>. »</w:t>
      </w:r>
    </w:p>
    <w:p w14:paraId="7ABAF0E9" w14:textId="77777777" w:rsidR="004F69D6" w:rsidRDefault="00000000" w:rsidP="0021796F">
      <w:r w:rsidRPr="00033231">
        <w:t>Elle recommença de peigner ses cheveux</w:t>
      </w:r>
      <w:r w:rsidR="004F69D6">
        <w:t xml:space="preserve">, </w:t>
      </w:r>
      <w:r w:rsidRPr="00033231">
        <w:t>longs comme ceux d</w:t>
      </w:r>
      <w:r w:rsidR="004F69D6">
        <w:t>’</w:t>
      </w:r>
      <w:r w:rsidRPr="00033231">
        <w:t>une sirène</w:t>
      </w:r>
      <w:r w:rsidR="004F69D6">
        <w:t xml:space="preserve">. </w:t>
      </w:r>
      <w:r w:rsidRPr="00033231">
        <w:t>Tournant la tête en les arrangeant</w:t>
      </w:r>
      <w:r w:rsidR="004F69D6">
        <w:t xml:space="preserve">, </w:t>
      </w:r>
      <w:r w:rsidRPr="00033231">
        <w:t xml:space="preserve">elle </w:t>
      </w:r>
      <w:r w:rsidRPr="00033231">
        <w:lastRenderedPageBreak/>
        <w:t>ape</w:t>
      </w:r>
      <w:r w:rsidRPr="00033231">
        <w:t>r</w:t>
      </w:r>
      <w:r w:rsidRPr="00033231">
        <w:t>çut son visage et sa personne dans la glace</w:t>
      </w:r>
      <w:r w:rsidR="004F69D6">
        <w:t xml:space="preserve">. </w:t>
      </w:r>
      <w:r w:rsidRPr="00033231">
        <w:t>Si une jeune fille qui n</w:t>
      </w:r>
      <w:r w:rsidR="004F69D6">
        <w:t>’</w:t>
      </w:r>
      <w:r w:rsidRPr="00033231">
        <w:t>a point reçu la beauté en partage n</w:t>
      </w:r>
      <w:r w:rsidR="004F69D6">
        <w:t>’</w:t>
      </w:r>
      <w:r w:rsidRPr="00033231">
        <w:t>éprouve aucun plaisir à voir son visage réfléchi dans un miroir</w:t>
      </w:r>
      <w:r w:rsidR="004F69D6">
        <w:t xml:space="preserve">, </w:t>
      </w:r>
      <w:r w:rsidRPr="00033231">
        <w:t>il n</w:t>
      </w:r>
      <w:r w:rsidR="004F69D6">
        <w:t>’</w:t>
      </w:r>
      <w:r w:rsidRPr="00033231">
        <w:t>en est pas de même de celle qui est jolie</w:t>
      </w:r>
      <w:r w:rsidR="004F69D6">
        <w:t xml:space="preserve">. </w:t>
      </w:r>
      <w:r w:rsidRPr="00033231">
        <w:t>Pour celle-ci</w:t>
      </w:r>
      <w:r w:rsidR="004F69D6">
        <w:t xml:space="preserve">, </w:t>
      </w:r>
      <w:r w:rsidRPr="00033231">
        <w:t>la peinture est charmante et doit charmer</w:t>
      </w:r>
      <w:r w:rsidR="004F69D6">
        <w:t xml:space="preserve">. </w:t>
      </w:r>
      <w:r w:rsidRPr="00033231">
        <w:t>Caroline vit une forme</w:t>
      </w:r>
      <w:r w:rsidR="004F69D6">
        <w:t xml:space="preserve">, </w:t>
      </w:r>
      <w:r w:rsidRPr="00033231">
        <w:t>une tête qui</w:t>
      </w:r>
      <w:r w:rsidR="004F69D6">
        <w:t xml:space="preserve">, </w:t>
      </w:r>
      <w:r w:rsidRPr="00033231">
        <w:t>daguerréot</w:t>
      </w:r>
      <w:r w:rsidRPr="00033231">
        <w:t>y</w:t>
      </w:r>
      <w:r w:rsidRPr="00033231">
        <w:t>pées dans cette attitude et dans cette expression</w:t>
      </w:r>
      <w:r w:rsidR="004F69D6">
        <w:t xml:space="preserve">, </w:t>
      </w:r>
      <w:r w:rsidRPr="00033231">
        <w:t>eussent été r</w:t>
      </w:r>
      <w:r w:rsidRPr="00033231">
        <w:t>a</w:t>
      </w:r>
      <w:r w:rsidRPr="00033231">
        <w:t>vissantes</w:t>
      </w:r>
      <w:r w:rsidR="004F69D6">
        <w:t xml:space="preserve">. </w:t>
      </w:r>
      <w:r w:rsidRPr="00033231">
        <w:t>Elle ne pouvait tirer de là que la confirmation de ses espérances</w:t>
      </w:r>
      <w:r w:rsidR="004F69D6">
        <w:t xml:space="preserve">, </w:t>
      </w:r>
      <w:r w:rsidRPr="00033231">
        <w:t>et ce fut avec un redoublement de joie qu</w:t>
      </w:r>
      <w:r w:rsidR="004F69D6">
        <w:t>’</w:t>
      </w:r>
      <w:r w:rsidRPr="00033231">
        <w:t>elle se mit au lit</w:t>
      </w:r>
      <w:r w:rsidR="004F69D6">
        <w:t>.</w:t>
      </w:r>
    </w:p>
    <w:p w14:paraId="073F547B" w14:textId="77777777" w:rsidR="004F69D6" w:rsidRDefault="00000000" w:rsidP="0021796F">
      <w:r w:rsidRPr="00033231">
        <w:t>Joyeuse aussi elle se leva le lendemain matin</w:t>
      </w:r>
      <w:r w:rsidR="004F69D6">
        <w:t xml:space="preserve">. </w:t>
      </w:r>
      <w:r w:rsidRPr="00033231">
        <w:t>Quand elle entra dans la salle à manger de son oncle</w:t>
      </w:r>
      <w:r w:rsidR="004F69D6">
        <w:t xml:space="preserve">, </w:t>
      </w:r>
      <w:r w:rsidRPr="00033231">
        <w:t>elle lui souhaita le bonjour avec un enjouement si doux et si gai</w:t>
      </w:r>
      <w:r w:rsidR="004F69D6">
        <w:t xml:space="preserve">, </w:t>
      </w:r>
      <w:r w:rsidRPr="00033231">
        <w:t>que le petit ho</w:t>
      </w:r>
      <w:r w:rsidRPr="00033231">
        <w:t>m</w:t>
      </w:r>
      <w:r w:rsidRPr="00033231">
        <w:t>me de bronze pensa un moment que sa nièce devenait une charmante fille</w:t>
      </w:r>
      <w:r w:rsidR="004F69D6">
        <w:t xml:space="preserve">. </w:t>
      </w:r>
      <w:r w:rsidRPr="00033231">
        <w:t>Ordinairement elle était avec lui réservée et t</w:t>
      </w:r>
      <w:r w:rsidRPr="00033231">
        <w:t>i</w:t>
      </w:r>
      <w:r w:rsidRPr="00033231">
        <w:t>mide</w:t>
      </w:r>
      <w:r w:rsidR="004F69D6">
        <w:t xml:space="preserve"> ; </w:t>
      </w:r>
      <w:r w:rsidRPr="00033231">
        <w:t>très-docile</w:t>
      </w:r>
      <w:r w:rsidR="004F69D6">
        <w:t xml:space="preserve">, </w:t>
      </w:r>
      <w:r w:rsidRPr="00033231">
        <w:t>mais point communicative</w:t>
      </w:r>
      <w:r w:rsidR="004F69D6">
        <w:t xml:space="preserve"> ; </w:t>
      </w:r>
      <w:r w:rsidRPr="00033231">
        <w:t>ce matin</w:t>
      </w:r>
      <w:r w:rsidR="004F69D6">
        <w:t xml:space="preserve">, </w:t>
      </w:r>
      <w:r w:rsidRPr="00033231">
        <w:t>cepe</w:t>
      </w:r>
      <w:r w:rsidRPr="00033231">
        <w:t>n</w:t>
      </w:r>
      <w:r w:rsidRPr="00033231">
        <w:t>dant</w:t>
      </w:r>
      <w:r w:rsidR="004F69D6">
        <w:t xml:space="preserve">, </w:t>
      </w:r>
      <w:r w:rsidRPr="00033231">
        <w:t>elle trouva mille choses à lui dire</w:t>
      </w:r>
      <w:r w:rsidR="004F69D6">
        <w:t xml:space="preserve">. </w:t>
      </w:r>
      <w:r w:rsidRPr="00033231">
        <w:t>Elle avait fait une pr</w:t>
      </w:r>
      <w:r w:rsidRPr="00033231">
        <w:t>o</w:t>
      </w:r>
      <w:r w:rsidRPr="00033231">
        <w:t>menade matinale dans le jardin</w:t>
      </w:r>
      <w:r w:rsidR="004F69D6">
        <w:t xml:space="preserve">, </w:t>
      </w:r>
      <w:r w:rsidRPr="00033231">
        <w:t>et elle lui dit quelles fleurs commençaient à pousser</w:t>
      </w:r>
      <w:r w:rsidR="004F69D6">
        <w:t xml:space="preserve"> ; </w:t>
      </w:r>
      <w:r w:rsidRPr="00033231">
        <w:t>elle demanda quand le jardinier viendrait arranger les bordures</w:t>
      </w:r>
      <w:r w:rsidR="004F69D6">
        <w:t xml:space="preserve"> ; </w:t>
      </w:r>
      <w:r w:rsidRPr="00033231">
        <w:t>elle lui apprit que certains sa</w:t>
      </w:r>
      <w:r w:rsidRPr="00033231">
        <w:t>n</w:t>
      </w:r>
      <w:r w:rsidRPr="00033231">
        <w:t>sonnets commençaient à bâtir leurs nids dans le clocher de l</w:t>
      </w:r>
      <w:r w:rsidR="004F69D6">
        <w:t>’</w:t>
      </w:r>
      <w:r w:rsidRPr="00033231">
        <w:t>église</w:t>
      </w:r>
      <w:r w:rsidR="004F69D6">
        <w:t xml:space="preserve"> (</w:t>
      </w:r>
      <w:r w:rsidRPr="00033231">
        <w:t>l</w:t>
      </w:r>
      <w:r w:rsidR="004F69D6">
        <w:t>’</w:t>
      </w:r>
      <w:r w:rsidRPr="00033231">
        <w:t xml:space="preserve">église de </w:t>
      </w:r>
      <w:proofErr w:type="spellStart"/>
      <w:r w:rsidRPr="00033231">
        <w:t>Briarfield</w:t>
      </w:r>
      <w:proofErr w:type="spellEnd"/>
      <w:r w:rsidRPr="00033231">
        <w:t xml:space="preserve"> était à côté du presbytère</w:t>
      </w:r>
      <w:r w:rsidR="004F69D6">
        <w:t xml:space="preserve">) ; </w:t>
      </w:r>
      <w:r w:rsidRPr="00033231">
        <w:t>elle s</w:t>
      </w:r>
      <w:r w:rsidR="004F69D6">
        <w:t>’</w:t>
      </w:r>
      <w:r w:rsidRPr="00033231">
        <w:t>étonna de ce que le bruit des cloches ne les effrayait point</w:t>
      </w:r>
      <w:r w:rsidR="004F69D6">
        <w:t>.</w:t>
      </w:r>
    </w:p>
    <w:p w14:paraId="327BC0F2" w14:textId="0FBE7CC8" w:rsidR="004F69D6" w:rsidRDefault="004F69D6" w:rsidP="0021796F">
      <w:r>
        <w:t>M. </w:t>
      </w:r>
      <w:proofErr w:type="spellStart"/>
      <w:r w:rsidR="00000000" w:rsidRPr="00033231">
        <w:t>Helstone</w:t>
      </w:r>
      <w:proofErr w:type="spellEnd"/>
      <w:r w:rsidR="00000000" w:rsidRPr="00033231">
        <w:t xml:space="preserve"> émit l</w:t>
      </w:r>
      <w:r>
        <w:t>’</w:t>
      </w:r>
      <w:r w:rsidR="00000000" w:rsidRPr="00033231">
        <w:t>opinion qu</w:t>
      </w:r>
      <w:r>
        <w:t>’</w:t>
      </w:r>
      <w:r w:rsidR="00000000" w:rsidRPr="00033231">
        <w:t>ils ressemblaient aux jeunes fous qui viennent de s</w:t>
      </w:r>
      <w:r>
        <w:t>’</w:t>
      </w:r>
      <w:r w:rsidR="00000000" w:rsidRPr="00033231">
        <w:t>unir</w:t>
      </w:r>
      <w:r>
        <w:t xml:space="preserve">, </w:t>
      </w:r>
      <w:r w:rsidR="00000000" w:rsidRPr="00033231">
        <w:t>et que dans le premier moment rien ne peut troubler</w:t>
      </w:r>
      <w:r>
        <w:t xml:space="preserve">, </w:t>
      </w:r>
      <w:r w:rsidR="00000000" w:rsidRPr="00033231">
        <w:t>tout entiers qu</w:t>
      </w:r>
      <w:r>
        <w:t>’</w:t>
      </w:r>
      <w:r w:rsidR="00000000" w:rsidRPr="00033231">
        <w:t>ils sont à leur amour</w:t>
      </w:r>
      <w:r>
        <w:t xml:space="preserve">. </w:t>
      </w:r>
      <w:r w:rsidR="00000000" w:rsidRPr="00033231">
        <w:t>Caroline</w:t>
      </w:r>
      <w:r>
        <w:t xml:space="preserve">, </w:t>
      </w:r>
      <w:r w:rsidR="00000000" w:rsidRPr="00033231">
        <w:t>peut-être un peu trop encouragée par la bonne humeur dans l</w:t>
      </w:r>
      <w:r w:rsidR="00000000" w:rsidRPr="00033231">
        <w:t>a</w:t>
      </w:r>
      <w:r w:rsidR="00000000" w:rsidRPr="00033231">
        <w:t>quelle elle se trouvait temporairement</w:t>
      </w:r>
      <w:r>
        <w:t xml:space="preserve">, </w:t>
      </w:r>
      <w:r w:rsidR="00000000" w:rsidRPr="00033231">
        <w:t>hasarda ici une rema</w:t>
      </w:r>
      <w:r w:rsidR="00000000" w:rsidRPr="00033231">
        <w:t>r</w:t>
      </w:r>
      <w:r w:rsidR="00000000" w:rsidRPr="00033231">
        <w:t>que qu</w:t>
      </w:r>
      <w:r>
        <w:t>’</w:t>
      </w:r>
      <w:r w:rsidR="00000000" w:rsidRPr="00033231">
        <w:t>elle n</w:t>
      </w:r>
      <w:r>
        <w:t>’</w:t>
      </w:r>
      <w:r w:rsidR="00000000" w:rsidRPr="00033231">
        <w:t>avait jamais osé faire aux observations de son r</w:t>
      </w:r>
      <w:r w:rsidR="00000000" w:rsidRPr="00033231">
        <w:t>é</w:t>
      </w:r>
      <w:r w:rsidR="00000000" w:rsidRPr="00033231">
        <w:t>véré parent</w:t>
      </w:r>
      <w:r>
        <w:t>.</w:t>
      </w:r>
    </w:p>
    <w:p w14:paraId="061C4815" w14:textId="77777777" w:rsidR="004F69D6" w:rsidRDefault="004F69D6" w:rsidP="0021796F">
      <w:r>
        <w:lastRenderedPageBreak/>
        <w:t>« </w:t>
      </w:r>
      <w:r w:rsidR="00000000" w:rsidRPr="00033231">
        <w:t>Mon oncle</w:t>
      </w:r>
      <w:r>
        <w:t xml:space="preserve">, </w:t>
      </w:r>
      <w:r w:rsidR="00000000" w:rsidRPr="00033231">
        <w:t>dit-elle</w:t>
      </w:r>
      <w:r>
        <w:t xml:space="preserve">, </w:t>
      </w:r>
      <w:r w:rsidR="00000000" w:rsidRPr="00033231">
        <w:t>toutes les fois que vous parlez du m</w:t>
      </w:r>
      <w:r w:rsidR="00000000" w:rsidRPr="00033231">
        <w:t>a</w:t>
      </w:r>
      <w:r w:rsidR="00000000" w:rsidRPr="00033231">
        <w:t>riage</w:t>
      </w:r>
      <w:r>
        <w:t xml:space="preserve">, </w:t>
      </w:r>
      <w:r w:rsidR="00000000" w:rsidRPr="00033231">
        <w:t>vous le faites avec mépris</w:t>
      </w:r>
      <w:r>
        <w:t xml:space="preserve"> ; </w:t>
      </w:r>
      <w:r w:rsidR="00000000" w:rsidRPr="00033231">
        <w:t>pensez-vous que les gens ne doivent pas se marier</w:t>
      </w:r>
      <w:r>
        <w:t> ?</w:t>
      </w:r>
    </w:p>
    <w:p w14:paraId="2FC13658" w14:textId="77777777" w:rsidR="004F69D6" w:rsidRDefault="004F69D6" w:rsidP="0021796F">
      <w:r>
        <w:t>— </w:t>
      </w:r>
      <w:r w:rsidR="00000000" w:rsidRPr="00033231">
        <w:t>C</w:t>
      </w:r>
      <w:r>
        <w:t>’</w:t>
      </w:r>
      <w:r w:rsidR="00000000" w:rsidRPr="00033231">
        <w:t>est assurément le plus sage</w:t>
      </w:r>
      <w:r>
        <w:t xml:space="preserve">, </w:t>
      </w:r>
      <w:r w:rsidR="00000000" w:rsidRPr="00033231">
        <w:t>spécialement pour les femmes</w:t>
      </w:r>
      <w:r>
        <w:t>.</w:t>
      </w:r>
    </w:p>
    <w:p w14:paraId="3BF35F9E" w14:textId="77777777" w:rsidR="004F69D6" w:rsidRDefault="004F69D6" w:rsidP="0021796F">
      <w:r>
        <w:t>— </w:t>
      </w:r>
      <w:r w:rsidR="00000000" w:rsidRPr="00033231">
        <w:t>Est-ce que tous les mariages sont malheureux</w:t>
      </w:r>
      <w:r>
        <w:t> ?</w:t>
      </w:r>
    </w:p>
    <w:p w14:paraId="01DD2C03" w14:textId="77777777" w:rsidR="004F69D6" w:rsidRDefault="004F69D6" w:rsidP="0021796F">
      <w:r>
        <w:t>— </w:t>
      </w:r>
      <w:r w:rsidR="00000000" w:rsidRPr="00033231">
        <w:t>Des millions de mariages sont malheureux</w:t>
      </w:r>
      <w:r>
        <w:t xml:space="preserve"> ; </w:t>
      </w:r>
      <w:r w:rsidR="00000000" w:rsidRPr="00033231">
        <w:t>si tout le monde voulait dire la vérité</w:t>
      </w:r>
      <w:r>
        <w:t xml:space="preserve">, </w:t>
      </w:r>
      <w:r w:rsidR="00000000" w:rsidRPr="00033231">
        <w:t>peut-être tous le sont-ils plus ou moins</w:t>
      </w:r>
      <w:r>
        <w:t>.</w:t>
      </w:r>
    </w:p>
    <w:p w14:paraId="753B4E28" w14:textId="77777777" w:rsidR="004F69D6" w:rsidRDefault="004F69D6" w:rsidP="0021796F">
      <w:r>
        <w:t>— </w:t>
      </w:r>
      <w:r w:rsidR="00000000" w:rsidRPr="00033231">
        <w:t>Vous êtes toujours vexé lorsqu</w:t>
      </w:r>
      <w:r>
        <w:t>’</w:t>
      </w:r>
      <w:r w:rsidR="00000000" w:rsidRPr="00033231">
        <w:t>on vient vous chercher pour marier un couple</w:t>
      </w:r>
      <w:r>
        <w:t xml:space="preserve"> ; </w:t>
      </w:r>
      <w:r w:rsidR="00000000" w:rsidRPr="00033231">
        <w:t>pourquoi</w:t>
      </w:r>
      <w:r>
        <w:t> ?</w:t>
      </w:r>
    </w:p>
    <w:p w14:paraId="1D9347D5" w14:textId="1CEE18D4" w:rsidR="00000000" w:rsidRPr="00033231" w:rsidRDefault="004F69D6" w:rsidP="0021796F">
      <w:r>
        <w:t>— </w:t>
      </w:r>
      <w:r w:rsidR="00000000" w:rsidRPr="00033231">
        <w:t>Parce qu</w:t>
      </w:r>
      <w:r>
        <w:t>’</w:t>
      </w:r>
      <w:r w:rsidR="00000000" w:rsidRPr="00033231">
        <w:t>on n</w:t>
      </w:r>
      <w:r>
        <w:t>’</w:t>
      </w:r>
      <w:r w:rsidR="00000000" w:rsidRPr="00033231">
        <w:t>aime pas à prendre une part active à un a</w:t>
      </w:r>
      <w:r w:rsidR="00000000" w:rsidRPr="00033231">
        <w:t>c</w:t>
      </w:r>
      <w:r w:rsidR="00000000" w:rsidRPr="00033231">
        <w:t>te de pure folie</w:t>
      </w:r>
      <w:r>
        <w:t>. »</w:t>
      </w:r>
    </w:p>
    <w:p w14:paraId="462381EA" w14:textId="51D6BAC8" w:rsidR="004F69D6" w:rsidRDefault="004F69D6" w:rsidP="0021796F">
      <w:r>
        <w:t>M. </w:t>
      </w:r>
      <w:proofErr w:type="spellStart"/>
      <w:r w:rsidR="00000000" w:rsidRPr="00033231">
        <w:t>Helstone</w:t>
      </w:r>
      <w:proofErr w:type="spellEnd"/>
      <w:r w:rsidR="00000000" w:rsidRPr="00033231">
        <w:t xml:space="preserve"> répondait si volontiers</w:t>
      </w:r>
      <w:r>
        <w:t xml:space="preserve">, </w:t>
      </w:r>
      <w:r w:rsidR="00000000" w:rsidRPr="00033231">
        <w:t>qu</w:t>
      </w:r>
      <w:r>
        <w:t>’</w:t>
      </w:r>
      <w:r w:rsidR="00000000" w:rsidRPr="00033231">
        <w:t>il paraissait he</w:t>
      </w:r>
      <w:r w:rsidR="00000000" w:rsidRPr="00033231">
        <w:t>u</w:t>
      </w:r>
      <w:r w:rsidR="00000000" w:rsidRPr="00033231">
        <w:t>reux de l</w:t>
      </w:r>
      <w:r>
        <w:t>’</w:t>
      </w:r>
      <w:r w:rsidR="00000000" w:rsidRPr="00033231">
        <w:t>occasion qui lui était donnée de faire un peu connaître à sa nièce son opinion sur ce point</w:t>
      </w:r>
      <w:r>
        <w:t xml:space="preserve">. </w:t>
      </w:r>
      <w:r w:rsidR="00000000" w:rsidRPr="00033231">
        <w:t>Encouragée par l</w:t>
      </w:r>
      <w:r>
        <w:t>’</w:t>
      </w:r>
      <w:r w:rsidR="00000000" w:rsidRPr="00033231">
        <w:t>impunité dont avaient joui ses premières questions</w:t>
      </w:r>
      <w:r>
        <w:t xml:space="preserve">, </w:t>
      </w:r>
      <w:r w:rsidR="00000000" w:rsidRPr="00033231">
        <w:t>elle se hasarda un peu plus loin</w:t>
      </w:r>
      <w:r>
        <w:t>.</w:t>
      </w:r>
    </w:p>
    <w:p w14:paraId="1CB14110" w14:textId="77777777" w:rsidR="004F69D6" w:rsidRDefault="004F69D6" w:rsidP="0021796F">
      <w:r>
        <w:t>« </w:t>
      </w:r>
      <w:r w:rsidR="00000000" w:rsidRPr="00033231">
        <w:t>Mais pourquoi</w:t>
      </w:r>
      <w:r>
        <w:t xml:space="preserve">, </w:t>
      </w:r>
      <w:r w:rsidR="00000000" w:rsidRPr="00033231">
        <w:t>dit-elle</w:t>
      </w:r>
      <w:r>
        <w:t xml:space="preserve">, </w:t>
      </w:r>
      <w:r w:rsidR="00000000" w:rsidRPr="00033231">
        <w:t>serait-ce un acte de pure folie</w:t>
      </w:r>
      <w:r>
        <w:t xml:space="preserve"> ? </w:t>
      </w:r>
      <w:r w:rsidR="00000000" w:rsidRPr="00033231">
        <w:t>Si deux personnes s</w:t>
      </w:r>
      <w:r>
        <w:t>’</w:t>
      </w:r>
      <w:r w:rsidR="00000000" w:rsidRPr="00033231">
        <w:t>aiment</w:t>
      </w:r>
      <w:r>
        <w:t xml:space="preserve">, </w:t>
      </w:r>
      <w:r w:rsidR="00000000" w:rsidRPr="00033231">
        <w:t>pourquoi ne consentiraient-elles pas à vivre ensemble</w:t>
      </w:r>
      <w:r>
        <w:t> ?</w:t>
      </w:r>
    </w:p>
    <w:p w14:paraId="3CB2DB15" w14:textId="5B3BB590" w:rsidR="00000000" w:rsidRPr="00033231" w:rsidRDefault="004F69D6" w:rsidP="0021796F">
      <w:r>
        <w:t>— </w:t>
      </w:r>
      <w:r w:rsidR="00000000" w:rsidRPr="00033231">
        <w:t>Elles sont fatiguées l</w:t>
      </w:r>
      <w:r>
        <w:t>’</w:t>
      </w:r>
      <w:r w:rsidR="00000000" w:rsidRPr="00033231">
        <w:t>une de l</w:t>
      </w:r>
      <w:r>
        <w:t>’</w:t>
      </w:r>
      <w:r w:rsidR="00000000" w:rsidRPr="00033231">
        <w:t>autre au bout d</w:t>
      </w:r>
      <w:r>
        <w:t>’</w:t>
      </w:r>
      <w:r w:rsidR="00000000" w:rsidRPr="00033231">
        <w:t>un mois</w:t>
      </w:r>
      <w:r>
        <w:t xml:space="preserve">. </w:t>
      </w:r>
      <w:r w:rsidR="00000000" w:rsidRPr="00033231">
        <w:t>Un camarade de joug n</w:t>
      </w:r>
      <w:r>
        <w:t>’</w:t>
      </w:r>
      <w:r w:rsidR="00000000" w:rsidRPr="00033231">
        <w:t>est point un associé</w:t>
      </w:r>
      <w:r>
        <w:t xml:space="preserve"> ; </w:t>
      </w:r>
      <w:r w:rsidR="00000000" w:rsidRPr="00033231">
        <w:t>c</w:t>
      </w:r>
      <w:r>
        <w:t>’</w:t>
      </w:r>
      <w:r w:rsidR="00000000" w:rsidRPr="00033231">
        <w:t>est un compagnon de souffrances</w:t>
      </w:r>
      <w:r>
        <w:t>. »</w:t>
      </w:r>
    </w:p>
    <w:p w14:paraId="1198395E" w14:textId="77777777" w:rsidR="004F69D6" w:rsidRDefault="00000000" w:rsidP="0021796F">
      <w:r w:rsidRPr="00033231">
        <w:t>Ce ne fut point une naïve simplicité qui inspira à Caroline la remarque qui suivit</w:t>
      </w:r>
      <w:r w:rsidR="004F69D6">
        <w:t xml:space="preserve"> : </w:t>
      </w:r>
      <w:r w:rsidRPr="00033231">
        <w:t>ce fut un profond sentiment d</w:t>
      </w:r>
      <w:r w:rsidR="004F69D6">
        <w:t>’</w:t>
      </w:r>
      <w:r w:rsidRPr="00033231">
        <w:t>antipathie pour de telles opinions</w:t>
      </w:r>
      <w:r w:rsidR="004F69D6">
        <w:t xml:space="preserve">, </w:t>
      </w:r>
      <w:r w:rsidRPr="00033231">
        <w:t>et de mécontentement contre celui qui les professait</w:t>
      </w:r>
      <w:r w:rsidR="004F69D6">
        <w:t>.</w:t>
      </w:r>
    </w:p>
    <w:p w14:paraId="277D8FBB" w14:textId="3414F1DD" w:rsidR="004F69D6" w:rsidRDefault="004F69D6" w:rsidP="0021796F">
      <w:r>
        <w:lastRenderedPageBreak/>
        <w:t>« </w:t>
      </w:r>
      <w:r w:rsidR="00000000" w:rsidRPr="00033231">
        <w:t>On dirait que vous n</w:t>
      </w:r>
      <w:r>
        <w:t>’</w:t>
      </w:r>
      <w:r w:rsidR="00000000" w:rsidRPr="00033231">
        <w:t>avez jamais été marié</w:t>
      </w:r>
      <w:r>
        <w:t xml:space="preserve">, </w:t>
      </w:r>
      <w:r w:rsidR="00000000" w:rsidRPr="00033231">
        <w:t>mon oncle</w:t>
      </w:r>
      <w:r>
        <w:t xml:space="preserve"> ; </w:t>
      </w:r>
      <w:r w:rsidR="00000000" w:rsidRPr="00033231">
        <w:t xml:space="preserve">on dirait que vous </w:t>
      </w:r>
      <w:r w:rsidR="00944F87">
        <w:t>êtes</w:t>
      </w:r>
      <w:r w:rsidR="00000000" w:rsidRPr="00033231">
        <w:t xml:space="preserve"> un vieux célibataire</w:t>
      </w:r>
      <w:r>
        <w:t>.</w:t>
      </w:r>
    </w:p>
    <w:p w14:paraId="6B12B7F8" w14:textId="77777777" w:rsidR="004F69D6" w:rsidRDefault="004F69D6" w:rsidP="0021796F">
      <w:r>
        <w:t>— </w:t>
      </w:r>
      <w:r w:rsidR="00000000" w:rsidRPr="00033231">
        <w:t>En réalité</w:t>
      </w:r>
      <w:r>
        <w:t xml:space="preserve">, </w:t>
      </w:r>
      <w:r w:rsidR="00000000" w:rsidRPr="00033231">
        <w:t>je le suis</w:t>
      </w:r>
      <w:r>
        <w:t>.</w:t>
      </w:r>
    </w:p>
    <w:p w14:paraId="558BDDB5" w14:textId="77777777" w:rsidR="004F69D6" w:rsidRDefault="004F69D6" w:rsidP="0021796F">
      <w:r>
        <w:t>— </w:t>
      </w:r>
      <w:r w:rsidR="00000000" w:rsidRPr="00033231">
        <w:t>Mais vous avez été marié</w:t>
      </w:r>
      <w:r>
        <w:t xml:space="preserve">. </w:t>
      </w:r>
      <w:r w:rsidR="00000000" w:rsidRPr="00033231">
        <w:t>Pourquoi avez-vous été assez inconséquent pour vous marier</w:t>
      </w:r>
      <w:r>
        <w:t> ?</w:t>
      </w:r>
    </w:p>
    <w:p w14:paraId="38702931" w14:textId="77777777" w:rsidR="004F69D6" w:rsidRDefault="004F69D6" w:rsidP="0021796F">
      <w:r>
        <w:t>— </w:t>
      </w:r>
      <w:r w:rsidR="00000000" w:rsidRPr="00033231">
        <w:t>Tout homme est fou une ou deux fois en sa vie</w:t>
      </w:r>
      <w:r>
        <w:t>.</w:t>
      </w:r>
    </w:p>
    <w:p w14:paraId="59991BF2" w14:textId="71C54836" w:rsidR="00000000" w:rsidRPr="00033231" w:rsidRDefault="004F69D6" w:rsidP="0021796F">
      <w:r>
        <w:t>— </w:t>
      </w:r>
      <w:r w:rsidR="00000000" w:rsidRPr="00033231">
        <w:t>Ainsi vous fûtes fatigué de ma tante</w:t>
      </w:r>
      <w:r>
        <w:t xml:space="preserve">, </w:t>
      </w:r>
      <w:r w:rsidR="00000000" w:rsidRPr="00033231">
        <w:t>et ma tante de vous</w:t>
      </w:r>
      <w:r>
        <w:t xml:space="preserve">, </w:t>
      </w:r>
      <w:r w:rsidR="00000000" w:rsidRPr="00033231">
        <w:t>et vous fûtes misérables ensemble</w:t>
      </w:r>
      <w:r>
        <w:t> ? »</w:t>
      </w:r>
    </w:p>
    <w:p w14:paraId="25B4A7A6" w14:textId="639BEF9E" w:rsidR="004F69D6" w:rsidRDefault="004F69D6" w:rsidP="0021796F">
      <w:r>
        <w:t>M. </w:t>
      </w:r>
      <w:proofErr w:type="spellStart"/>
      <w:r w:rsidR="00000000" w:rsidRPr="00033231">
        <w:t>Helstone</w:t>
      </w:r>
      <w:proofErr w:type="spellEnd"/>
      <w:r w:rsidR="00000000" w:rsidRPr="00033231">
        <w:t xml:space="preserve"> avança sa lèvre cynique</w:t>
      </w:r>
      <w:r>
        <w:t xml:space="preserve">, </w:t>
      </w:r>
      <w:r w:rsidR="00000000" w:rsidRPr="00033231">
        <w:t>plissa son front bruni et prononça un grognement inarticulé</w:t>
      </w:r>
      <w:r>
        <w:t>.</w:t>
      </w:r>
    </w:p>
    <w:p w14:paraId="227425E9" w14:textId="77777777" w:rsidR="004F69D6" w:rsidRDefault="004F69D6" w:rsidP="0021796F">
      <w:r>
        <w:t>« </w:t>
      </w:r>
      <w:r w:rsidR="00000000" w:rsidRPr="00033231">
        <w:t>Ne vous convenait-elle point</w:t>
      </w:r>
      <w:r>
        <w:t xml:space="preserve"> ? </w:t>
      </w:r>
      <w:r w:rsidR="00000000" w:rsidRPr="00033231">
        <w:t>Avait-elle un mauvais c</w:t>
      </w:r>
      <w:r w:rsidR="00000000" w:rsidRPr="00033231">
        <w:t>a</w:t>
      </w:r>
      <w:r w:rsidR="00000000" w:rsidRPr="00033231">
        <w:t>ractère</w:t>
      </w:r>
      <w:r>
        <w:t xml:space="preserve"> ? </w:t>
      </w:r>
      <w:r w:rsidR="00000000" w:rsidRPr="00033231">
        <w:t>N</w:t>
      </w:r>
      <w:r>
        <w:t>’</w:t>
      </w:r>
      <w:r w:rsidR="00000000" w:rsidRPr="00033231">
        <w:t>avez-vous pu vous habituer à elle</w:t>
      </w:r>
      <w:r>
        <w:t xml:space="preserve"> ? </w:t>
      </w:r>
      <w:r w:rsidR="00000000" w:rsidRPr="00033231">
        <w:t>N</w:t>
      </w:r>
      <w:r>
        <w:t>’</w:t>
      </w:r>
      <w:r w:rsidR="00000000" w:rsidRPr="00033231">
        <w:t>avez-vous pas été affligé lorsqu</w:t>
      </w:r>
      <w:r>
        <w:t>’</w:t>
      </w:r>
      <w:r w:rsidR="00000000" w:rsidRPr="00033231">
        <w:t>elle est morte</w:t>
      </w:r>
      <w:r>
        <w:t> ?</w:t>
      </w:r>
    </w:p>
    <w:p w14:paraId="14379D1E" w14:textId="0C1B073F" w:rsidR="00000000" w:rsidRPr="00033231" w:rsidRDefault="004F69D6" w:rsidP="0021796F">
      <w:r>
        <w:t>— </w:t>
      </w:r>
      <w:r w:rsidR="00000000" w:rsidRPr="00033231">
        <w:t>Caroline</w:t>
      </w:r>
      <w:r>
        <w:t xml:space="preserve">, </w:t>
      </w:r>
      <w:r w:rsidR="00000000" w:rsidRPr="00033231">
        <w:t xml:space="preserve">dit </w:t>
      </w:r>
      <w:r>
        <w:t>M. </w:t>
      </w:r>
      <w:proofErr w:type="spellStart"/>
      <w:r w:rsidR="00000000" w:rsidRPr="00033231">
        <w:t>Helstone</w:t>
      </w:r>
      <w:proofErr w:type="spellEnd"/>
      <w:r>
        <w:t xml:space="preserve">, </w:t>
      </w:r>
      <w:r w:rsidR="00000000" w:rsidRPr="00033231">
        <w:t>en abaissant lentement sa main à un pouce ou deux de la table</w:t>
      </w:r>
      <w:r>
        <w:t xml:space="preserve">, </w:t>
      </w:r>
      <w:r w:rsidR="00000000" w:rsidRPr="00033231">
        <w:t>et frappant soudainement l</w:t>
      </w:r>
      <w:r>
        <w:t>’</w:t>
      </w:r>
      <w:r w:rsidR="00000000" w:rsidRPr="00033231">
        <w:t>acajou</w:t>
      </w:r>
      <w:r>
        <w:t xml:space="preserve">, </w:t>
      </w:r>
      <w:r w:rsidR="00000000" w:rsidRPr="00033231">
        <w:t>comprenez ceci</w:t>
      </w:r>
      <w:r>
        <w:t xml:space="preserve"> : </w:t>
      </w:r>
      <w:r w:rsidR="00000000" w:rsidRPr="00033231">
        <w:t>il est vulgaire et puéril de confondre le général avec le particulier</w:t>
      </w:r>
      <w:r>
        <w:t xml:space="preserve">. </w:t>
      </w:r>
      <w:r w:rsidR="00000000" w:rsidRPr="00033231">
        <w:t>Dans chaque cas</w:t>
      </w:r>
      <w:r>
        <w:t xml:space="preserve">, </w:t>
      </w:r>
      <w:r w:rsidR="00000000" w:rsidRPr="00033231">
        <w:t>il y a la règle et il y a l</w:t>
      </w:r>
      <w:r>
        <w:t>’</w:t>
      </w:r>
      <w:r w:rsidR="00000000" w:rsidRPr="00033231">
        <w:t>exception</w:t>
      </w:r>
      <w:r>
        <w:t xml:space="preserve">. </w:t>
      </w:r>
      <w:r w:rsidR="00000000" w:rsidRPr="00033231">
        <w:t>Vos questions n</w:t>
      </w:r>
      <w:r>
        <w:t>’</w:t>
      </w:r>
      <w:r w:rsidR="00000000" w:rsidRPr="00033231">
        <w:t>ont pas le sens commun</w:t>
      </w:r>
      <w:r>
        <w:t xml:space="preserve">. </w:t>
      </w:r>
      <w:r w:rsidR="00000000" w:rsidRPr="00033231">
        <w:t>Sonnez</w:t>
      </w:r>
      <w:r>
        <w:t xml:space="preserve">, </w:t>
      </w:r>
      <w:r w:rsidR="00000000" w:rsidRPr="00033231">
        <w:t>si vous avez fini de déjeuner</w:t>
      </w:r>
      <w:r>
        <w:t>. »</w:t>
      </w:r>
    </w:p>
    <w:p w14:paraId="78A97803" w14:textId="696E59A1" w:rsidR="004F69D6" w:rsidRDefault="00000000" w:rsidP="0021796F">
      <w:r w:rsidRPr="00033231">
        <w:t>Le déjeuner fut enlevé</w:t>
      </w:r>
      <w:r w:rsidR="004F69D6">
        <w:t xml:space="preserve">, </w:t>
      </w:r>
      <w:r w:rsidRPr="00033231">
        <w:t>et</w:t>
      </w:r>
      <w:r w:rsidR="004F69D6">
        <w:t xml:space="preserve">, </w:t>
      </w:r>
      <w:r w:rsidRPr="00033231">
        <w:t>ce repas fini</w:t>
      </w:r>
      <w:r w:rsidR="004F69D6">
        <w:t xml:space="preserve">, </w:t>
      </w:r>
      <w:r w:rsidRPr="00033231">
        <w:t>l</w:t>
      </w:r>
      <w:r w:rsidR="004F69D6">
        <w:t>’</w:t>
      </w:r>
      <w:r w:rsidRPr="00033231">
        <w:t>oncle et la nièce avaient coutume de se séparer et de ne se retrouver ensemble que pour le dîner</w:t>
      </w:r>
      <w:r w:rsidR="004F69D6">
        <w:t xml:space="preserve">. </w:t>
      </w:r>
      <w:r w:rsidRPr="00033231">
        <w:t>Mais ce jour-là</w:t>
      </w:r>
      <w:r w:rsidR="004F69D6">
        <w:t xml:space="preserve">, </w:t>
      </w:r>
      <w:r w:rsidRPr="00033231">
        <w:t>la nièce</w:t>
      </w:r>
      <w:r w:rsidR="004F69D6">
        <w:t xml:space="preserve">, </w:t>
      </w:r>
      <w:r w:rsidRPr="00033231">
        <w:t>au lieu de quitter la chambre</w:t>
      </w:r>
      <w:r w:rsidR="004F69D6">
        <w:t xml:space="preserve">, </w:t>
      </w:r>
      <w:r w:rsidRPr="00033231">
        <w:t>se dirigea vers l</w:t>
      </w:r>
      <w:r w:rsidR="004F69D6">
        <w:t>’</w:t>
      </w:r>
      <w:r w:rsidRPr="00033231">
        <w:t>appui de la fenêtre</w:t>
      </w:r>
      <w:r w:rsidR="004F69D6">
        <w:t xml:space="preserve">, </w:t>
      </w:r>
      <w:r w:rsidRPr="00033231">
        <w:t>et s</w:t>
      </w:r>
      <w:r w:rsidR="004F69D6">
        <w:t>’</w:t>
      </w:r>
      <w:r w:rsidRPr="00033231">
        <w:t>y assit</w:t>
      </w:r>
      <w:r w:rsidR="004F69D6">
        <w:t>. M. </w:t>
      </w:r>
      <w:proofErr w:type="spellStart"/>
      <w:r w:rsidRPr="00033231">
        <w:t>Helstone</w:t>
      </w:r>
      <w:proofErr w:type="spellEnd"/>
      <w:r w:rsidRPr="00033231">
        <w:t xml:space="preserve"> jeta autour de lui un ou deux regards inquiets</w:t>
      </w:r>
      <w:r w:rsidR="004F69D6">
        <w:t xml:space="preserve">, </w:t>
      </w:r>
      <w:r w:rsidRPr="00033231">
        <w:t>comme s</w:t>
      </w:r>
      <w:r w:rsidR="004F69D6">
        <w:t>’</w:t>
      </w:r>
      <w:r w:rsidRPr="00033231">
        <w:t>il eût voulu qu</w:t>
      </w:r>
      <w:r w:rsidR="004F69D6">
        <w:t>’</w:t>
      </w:r>
      <w:r w:rsidRPr="00033231">
        <w:t>elle s</w:t>
      </w:r>
      <w:r w:rsidR="004F69D6">
        <w:t>’</w:t>
      </w:r>
      <w:r w:rsidRPr="00033231">
        <w:t>éloignât</w:t>
      </w:r>
      <w:r w:rsidR="004F69D6">
        <w:t xml:space="preserve"> ; </w:t>
      </w:r>
      <w:r w:rsidRPr="00033231">
        <w:t>mais elle regardait par la fenêtre</w:t>
      </w:r>
      <w:r w:rsidR="004F69D6">
        <w:t xml:space="preserve">, </w:t>
      </w:r>
      <w:r w:rsidRPr="00033231">
        <w:t>et n</w:t>
      </w:r>
      <w:r w:rsidR="004F69D6">
        <w:t>’</w:t>
      </w:r>
      <w:r w:rsidRPr="00033231">
        <w:t>avait point l</w:t>
      </w:r>
      <w:r w:rsidR="004F69D6">
        <w:t>’</w:t>
      </w:r>
      <w:r w:rsidRPr="00033231">
        <w:t>air de faire attention à lui</w:t>
      </w:r>
      <w:r w:rsidR="004F69D6">
        <w:t xml:space="preserve"> : </w:t>
      </w:r>
      <w:r w:rsidRPr="00033231">
        <w:t>aussi il continua la lecture de son journal</w:t>
      </w:r>
      <w:r w:rsidR="004F69D6">
        <w:t xml:space="preserve">, </w:t>
      </w:r>
      <w:r w:rsidRPr="00033231">
        <w:t>qui se trouvait être fort int</w:t>
      </w:r>
      <w:r w:rsidRPr="00033231">
        <w:t>é</w:t>
      </w:r>
      <w:r w:rsidRPr="00033231">
        <w:t>ressant</w:t>
      </w:r>
      <w:r w:rsidR="004F69D6">
        <w:t xml:space="preserve">, </w:t>
      </w:r>
      <w:r w:rsidRPr="00033231">
        <w:t>car de nouveaux mouvements venaient d</w:t>
      </w:r>
      <w:r w:rsidR="004F69D6">
        <w:t>’</w:t>
      </w:r>
      <w:r w:rsidRPr="00033231">
        <w:t>avoir lieu dans la Péninsule</w:t>
      </w:r>
      <w:r w:rsidR="004F69D6">
        <w:t xml:space="preserve">, </w:t>
      </w:r>
      <w:r w:rsidRPr="00033231">
        <w:t xml:space="preserve">et plusieurs colonnes étaient </w:t>
      </w:r>
      <w:r w:rsidRPr="00033231">
        <w:lastRenderedPageBreak/>
        <w:t>remplies de longues dépêches du général lord Wellington</w:t>
      </w:r>
      <w:r w:rsidR="004F69D6">
        <w:t xml:space="preserve">. </w:t>
      </w:r>
      <w:r w:rsidRPr="00033231">
        <w:t>Il ne savait guère</w:t>
      </w:r>
      <w:r w:rsidR="004F69D6">
        <w:t xml:space="preserve">, </w:t>
      </w:r>
      <w:r w:rsidRPr="00033231">
        <w:t>cependant</w:t>
      </w:r>
      <w:r w:rsidR="004F69D6">
        <w:t xml:space="preserve">, </w:t>
      </w:r>
      <w:r w:rsidRPr="00033231">
        <w:t>quelles pensées agitaient l</w:t>
      </w:r>
      <w:r w:rsidR="004F69D6">
        <w:t>’</w:t>
      </w:r>
      <w:r w:rsidRPr="00033231">
        <w:t>esprit de sa nièce</w:t>
      </w:r>
      <w:r w:rsidR="004F69D6">
        <w:t xml:space="preserve">, </w:t>
      </w:r>
      <w:r w:rsidRPr="00033231">
        <w:t>pensées que la conversation de tout à l</w:t>
      </w:r>
      <w:r w:rsidR="004F69D6">
        <w:t>’</w:t>
      </w:r>
      <w:r w:rsidRPr="00033231">
        <w:t>heure avait ravivées</w:t>
      </w:r>
      <w:r w:rsidR="004F69D6">
        <w:t xml:space="preserve">, </w:t>
      </w:r>
      <w:r w:rsidRPr="00033231">
        <w:t>mais non produites</w:t>
      </w:r>
      <w:r w:rsidR="004F69D6">
        <w:t xml:space="preserve"> : </w:t>
      </w:r>
      <w:r w:rsidRPr="00033231">
        <w:t>elles étaient tumultueuses alors comme des abeilles troublées dans une ruche</w:t>
      </w:r>
      <w:r w:rsidR="004F69D6">
        <w:t xml:space="preserve"> ; </w:t>
      </w:r>
      <w:r w:rsidRPr="00033231">
        <w:t>mais il y avait des années qu</w:t>
      </w:r>
      <w:r w:rsidR="004F69D6">
        <w:t>’</w:t>
      </w:r>
      <w:r w:rsidRPr="00033231">
        <w:t>elles avaient creusé leurs cellules dans son cerveau</w:t>
      </w:r>
      <w:r w:rsidR="004F69D6">
        <w:t>.</w:t>
      </w:r>
    </w:p>
    <w:p w14:paraId="4DF6AD8C" w14:textId="77777777" w:rsidR="004F69D6" w:rsidRDefault="00000000" w:rsidP="0021796F">
      <w:r w:rsidRPr="00033231">
        <w:t>Elle passait en revue le caractère de son oncle</w:t>
      </w:r>
      <w:r w:rsidR="004F69D6">
        <w:t xml:space="preserve">, </w:t>
      </w:r>
      <w:r w:rsidRPr="00033231">
        <w:t>sa dispos</w:t>
      </w:r>
      <w:r w:rsidRPr="00033231">
        <w:t>i</w:t>
      </w:r>
      <w:r w:rsidRPr="00033231">
        <w:t>tion d</w:t>
      </w:r>
      <w:r w:rsidR="004F69D6">
        <w:t>’</w:t>
      </w:r>
      <w:r w:rsidRPr="00033231">
        <w:t>esprit</w:t>
      </w:r>
      <w:r w:rsidR="004F69D6">
        <w:t xml:space="preserve">, </w:t>
      </w:r>
      <w:r w:rsidRPr="00033231">
        <w:t>ses sentiments sur le mariage</w:t>
      </w:r>
      <w:r w:rsidR="004F69D6">
        <w:t xml:space="preserve">. </w:t>
      </w:r>
      <w:r w:rsidRPr="00033231">
        <w:t>Bien souvent</w:t>
      </w:r>
      <w:r w:rsidR="004F69D6">
        <w:t xml:space="preserve">, </w:t>
      </w:r>
      <w:r w:rsidRPr="00033231">
        <w:t>aup</w:t>
      </w:r>
      <w:r w:rsidRPr="00033231">
        <w:t>a</w:t>
      </w:r>
      <w:r w:rsidRPr="00033231">
        <w:t>ravant</w:t>
      </w:r>
      <w:r w:rsidR="004F69D6">
        <w:t xml:space="preserve">, </w:t>
      </w:r>
      <w:r w:rsidRPr="00033231">
        <w:t>elle les avait passés en revue déjà</w:t>
      </w:r>
      <w:r w:rsidR="004F69D6">
        <w:t xml:space="preserve">, </w:t>
      </w:r>
      <w:r w:rsidRPr="00033231">
        <w:t>et avait sondé le gou</w:t>
      </w:r>
      <w:r w:rsidRPr="00033231">
        <w:t>f</w:t>
      </w:r>
      <w:r w:rsidRPr="00033231">
        <w:t>fre qui séparait son esprit du sien</w:t>
      </w:r>
      <w:r w:rsidR="004F69D6">
        <w:t xml:space="preserve"> ; </w:t>
      </w:r>
      <w:r w:rsidRPr="00033231">
        <w:t>et alors</w:t>
      </w:r>
      <w:r w:rsidR="004F69D6">
        <w:t xml:space="preserve">, </w:t>
      </w:r>
      <w:r w:rsidRPr="00033231">
        <w:t>de l</w:t>
      </w:r>
      <w:r w:rsidR="004F69D6">
        <w:t>’</w:t>
      </w:r>
      <w:r w:rsidRPr="00033231">
        <w:t>autre côté du large et profond abîme</w:t>
      </w:r>
      <w:r w:rsidR="004F69D6">
        <w:t xml:space="preserve">, </w:t>
      </w:r>
      <w:r w:rsidRPr="00033231">
        <w:t>elle avait vu et voyait encore une autre figure à côté de celle de son oncle</w:t>
      </w:r>
      <w:r w:rsidR="004F69D6">
        <w:t xml:space="preserve">, </w:t>
      </w:r>
      <w:r w:rsidRPr="00033231">
        <w:t>une figure étrange</w:t>
      </w:r>
      <w:r w:rsidR="004F69D6">
        <w:t xml:space="preserve">, </w:t>
      </w:r>
      <w:r w:rsidRPr="00033231">
        <w:t>sombre</w:t>
      </w:r>
      <w:r w:rsidR="004F69D6">
        <w:t xml:space="preserve">, </w:t>
      </w:r>
      <w:r w:rsidRPr="00033231">
        <w:t>sinistre</w:t>
      </w:r>
      <w:r w:rsidR="004F69D6">
        <w:t xml:space="preserve">, </w:t>
      </w:r>
      <w:r w:rsidRPr="00033231">
        <w:t>à peine terrestre</w:t>
      </w:r>
      <w:r w:rsidR="004F69D6">
        <w:t xml:space="preserve"> : </w:t>
      </w:r>
      <w:r w:rsidRPr="00033231">
        <w:t>l</w:t>
      </w:r>
      <w:r w:rsidR="004F69D6">
        <w:t>’</w:t>
      </w:r>
      <w:r w:rsidRPr="00033231">
        <w:t>image vague de son propre père</w:t>
      </w:r>
      <w:r w:rsidR="004F69D6">
        <w:t xml:space="preserve">, </w:t>
      </w:r>
      <w:r w:rsidRPr="00033231">
        <w:t xml:space="preserve">James </w:t>
      </w:r>
      <w:proofErr w:type="spellStart"/>
      <w:r w:rsidRPr="00033231">
        <w:t>Helstone</w:t>
      </w:r>
      <w:proofErr w:type="spellEnd"/>
      <w:r w:rsidR="004F69D6">
        <w:t xml:space="preserve">, </w:t>
      </w:r>
      <w:r w:rsidRPr="00033231">
        <w:t xml:space="preserve">le frère de </w:t>
      </w:r>
      <w:proofErr w:type="spellStart"/>
      <w:r w:rsidRPr="00033231">
        <w:t>Matthewson</w:t>
      </w:r>
      <w:proofErr w:type="spellEnd"/>
      <w:r w:rsidRPr="00033231">
        <w:t xml:space="preserve"> </w:t>
      </w:r>
      <w:proofErr w:type="spellStart"/>
      <w:r w:rsidRPr="00033231">
        <w:t>Helstone</w:t>
      </w:r>
      <w:proofErr w:type="spellEnd"/>
      <w:r w:rsidR="004F69D6">
        <w:t>.</w:t>
      </w:r>
    </w:p>
    <w:p w14:paraId="6581047B" w14:textId="77777777" w:rsidR="004F69D6" w:rsidRDefault="00000000" w:rsidP="0021796F">
      <w:r w:rsidRPr="00033231">
        <w:t>Certaines rumeurs étaient venues à ses oreilles</w:t>
      </w:r>
      <w:r w:rsidR="004F69D6">
        <w:t xml:space="preserve">, </w:t>
      </w:r>
      <w:r w:rsidRPr="00033231">
        <w:t>touchant le caractère de ce père</w:t>
      </w:r>
      <w:r w:rsidR="004F69D6">
        <w:t xml:space="preserve"> ; </w:t>
      </w:r>
      <w:r w:rsidRPr="00033231">
        <w:t>elle avait entendu les propos de vieux d</w:t>
      </w:r>
      <w:r w:rsidRPr="00033231">
        <w:t>o</w:t>
      </w:r>
      <w:r w:rsidRPr="00033231">
        <w:t>mestiques</w:t>
      </w:r>
      <w:r w:rsidR="004F69D6">
        <w:t xml:space="preserve"> ; </w:t>
      </w:r>
      <w:r w:rsidRPr="00033231">
        <w:t>elle savait aussi qu</w:t>
      </w:r>
      <w:r w:rsidR="004F69D6">
        <w:t>’</w:t>
      </w:r>
      <w:r w:rsidRPr="00033231">
        <w:t>il n</w:t>
      </w:r>
      <w:r w:rsidR="004F69D6">
        <w:t>’</w:t>
      </w:r>
      <w:r w:rsidRPr="00033231">
        <w:t>était pas un homme bon</w:t>
      </w:r>
      <w:r w:rsidR="004F69D6">
        <w:t xml:space="preserve">, </w:t>
      </w:r>
      <w:r w:rsidRPr="00033231">
        <w:t>et qu</w:t>
      </w:r>
      <w:r w:rsidR="004F69D6">
        <w:t>’</w:t>
      </w:r>
      <w:r w:rsidRPr="00033231">
        <w:t>il n</w:t>
      </w:r>
      <w:r w:rsidR="004F69D6">
        <w:t>’</w:t>
      </w:r>
      <w:r w:rsidRPr="00033231">
        <w:t>avait jamais été affectueux pour elle</w:t>
      </w:r>
      <w:r w:rsidR="004F69D6">
        <w:t xml:space="preserve">. </w:t>
      </w:r>
      <w:r w:rsidRPr="00033231">
        <w:t>Elle se rappelait</w:t>
      </w:r>
      <w:r w:rsidR="004F69D6">
        <w:t xml:space="preserve">, </w:t>
      </w:r>
      <w:r w:rsidRPr="00033231">
        <w:t>triste souvenir</w:t>
      </w:r>
      <w:r w:rsidR="004F69D6">
        <w:t xml:space="preserve">, </w:t>
      </w:r>
      <w:r w:rsidRPr="00033231">
        <w:t>le peu de semaines qu</w:t>
      </w:r>
      <w:r w:rsidR="004F69D6">
        <w:t>’</w:t>
      </w:r>
      <w:r w:rsidRPr="00033231">
        <w:t>elle avait passées auprès de lui quelque part dans une grande ville</w:t>
      </w:r>
      <w:r w:rsidR="004F69D6">
        <w:t xml:space="preserve">. </w:t>
      </w:r>
      <w:r w:rsidRPr="00033231">
        <w:t>Là</w:t>
      </w:r>
      <w:r w:rsidR="004F69D6">
        <w:t xml:space="preserve">, </w:t>
      </w:r>
      <w:r w:rsidRPr="00033231">
        <w:t>elle n</w:t>
      </w:r>
      <w:r w:rsidR="004F69D6">
        <w:t>’</w:t>
      </w:r>
      <w:r w:rsidRPr="00033231">
        <w:t>avait point de domestique pour l</w:t>
      </w:r>
      <w:r w:rsidR="004F69D6">
        <w:t>’</w:t>
      </w:r>
      <w:r w:rsidRPr="00033231">
        <w:t>habiller et prendre soin d</w:t>
      </w:r>
      <w:r w:rsidR="004F69D6">
        <w:t>’</w:t>
      </w:r>
      <w:r w:rsidRPr="00033231">
        <w:t>elle</w:t>
      </w:r>
      <w:r w:rsidR="004F69D6">
        <w:t xml:space="preserve"> ; </w:t>
      </w:r>
      <w:r w:rsidRPr="00033231">
        <w:t>son père l</w:t>
      </w:r>
      <w:r w:rsidR="004F69D6">
        <w:t>’</w:t>
      </w:r>
      <w:r w:rsidRPr="00033231">
        <w:t>enfermait dans une chambre au grenier</w:t>
      </w:r>
      <w:r w:rsidR="004F69D6">
        <w:t xml:space="preserve">, </w:t>
      </w:r>
      <w:r w:rsidRPr="00033231">
        <w:t>sans tapis</w:t>
      </w:r>
      <w:r w:rsidR="004F69D6">
        <w:t xml:space="preserve">, </w:t>
      </w:r>
      <w:r w:rsidRPr="00033231">
        <w:t>avec un lit sans rideaux pour tout ameublement</w:t>
      </w:r>
      <w:r w:rsidR="004F69D6">
        <w:t xml:space="preserve">, </w:t>
      </w:r>
      <w:r w:rsidRPr="00033231">
        <w:t>puis il partait de bonne heure tous les matins</w:t>
      </w:r>
      <w:r w:rsidR="004F69D6">
        <w:t xml:space="preserve">, </w:t>
      </w:r>
      <w:r w:rsidRPr="00033231">
        <w:t>oubliait souvent de revenir pendant le jour lui donner à dîner</w:t>
      </w:r>
      <w:r w:rsidR="004F69D6">
        <w:t xml:space="preserve">, </w:t>
      </w:r>
      <w:r w:rsidRPr="00033231">
        <w:t>et le soir</w:t>
      </w:r>
      <w:r w:rsidR="004F69D6">
        <w:t xml:space="preserve">, </w:t>
      </w:r>
      <w:r w:rsidRPr="00033231">
        <w:t>lorsqu</w:t>
      </w:r>
      <w:r w:rsidR="004F69D6">
        <w:t>’</w:t>
      </w:r>
      <w:r w:rsidRPr="00033231">
        <w:t>il rentrait</w:t>
      </w:r>
      <w:r w:rsidR="004F69D6">
        <w:t xml:space="preserve">, </w:t>
      </w:r>
      <w:r w:rsidRPr="00033231">
        <w:t>il était co</w:t>
      </w:r>
      <w:r w:rsidRPr="00033231">
        <w:t>m</w:t>
      </w:r>
      <w:r w:rsidRPr="00033231">
        <w:t>me un fou</w:t>
      </w:r>
      <w:r w:rsidR="004F69D6">
        <w:t xml:space="preserve">, </w:t>
      </w:r>
      <w:r w:rsidRPr="00033231">
        <w:t>furieux</w:t>
      </w:r>
      <w:r w:rsidR="004F69D6">
        <w:t xml:space="preserve">, </w:t>
      </w:r>
      <w:r w:rsidRPr="00033231">
        <w:t>terrible</w:t>
      </w:r>
      <w:r w:rsidR="004F69D6">
        <w:t xml:space="preserve"> ; </w:t>
      </w:r>
      <w:r w:rsidRPr="00033231">
        <w:t>ou</w:t>
      </w:r>
      <w:r w:rsidR="004F69D6">
        <w:t xml:space="preserve">, </w:t>
      </w:r>
      <w:r w:rsidRPr="00033231">
        <w:t>ce qui était plus triste e</w:t>
      </w:r>
      <w:r w:rsidRPr="00033231">
        <w:t>n</w:t>
      </w:r>
      <w:r w:rsidRPr="00033231">
        <w:t>core</w:t>
      </w:r>
      <w:r w:rsidR="004F69D6">
        <w:t xml:space="preserve">, </w:t>
      </w:r>
      <w:r w:rsidRPr="00033231">
        <w:t>comme un idiot</w:t>
      </w:r>
      <w:r w:rsidR="004F69D6">
        <w:t xml:space="preserve">, </w:t>
      </w:r>
      <w:r w:rsidRPr="00033231">
        <w:t>hébété</w:t>
      </w:r>
      <w:r w:rsidR="004F69D6">
        <w:t xml:space="preserve">, </w:t>
      </w:r>
      <w:r w:rsidRPr="00033231">
        <w:t>insensible</w:t>
      </w:r>
      <w:r w:rsidR="004F69D6">
        <w:t xml:space="preserve">. </w:t>
      </w:r>
      <w:r w:rsidRPr="00033231">
        <w:t>Elle savait qu</w:t>
      </w:r>
      <w:r w:rsidR="004F69D6">
        <w:t>’</w:t>
      </w:r>
      <w:r w:rsidRPr="00033231">
        <w:t>elle était to</w:t>
      </w:r>
      <w:r w:rsidRPr="00033231">
        <w:t>m</w:t>
      </w:r>
      <w:r w:rsidRPr="00033231">
        <w:t>bée malade dans ce lieu</w:t>
      </w:r>
      <w:r w:rsidR="004F69D6">
        <w:t xml:space="preserve">, </w:t>
      </w:r>
      <w:r w:rsidRPr="00033231">
        <w:t>et qu</w:t>
      </w:r>
      <w:r w:rsidR="004F69D6">
        <w:t>’</w:t>
      </w:r>
      <w:r w:rsidRPr="00033231">
        <w:t>une nuit</w:t>
      </w:r>
      <w:r w:rsidR="004F69D6">
        <w:t xml:space="preserve">, </w:t>
      </w:r>
      <w:r w:rsidRPr="00033231">
        <w:t>lorsqu</w:t>
      </w:r>
      <w:r w:rsidR="004F69D6">
        <w:t>’</w:t>
      </w:r>
      <w:r w:rsidRPr="00033231">
        <w:t>elle était très-mal</w:t>
      </w:r>
      <w:r w:rsidR="004F69D6">
        <w:t xml:space="preserve">, </w:t>
      </w:r>
      <w:r w:rsidRPr="00033231">
        <w:t>il était entré furieux dans sa chambre</w:t>
      </w:r>
      <w:r w:rsidR="004F69D6">
        <w:t xml:space="preserve">, </w:t>
      </w:r>
      <w:r w:rsidRPr="00033231">
        <w:t>disant qu</w:t>
      </w:r>
      <w:r w:rsidR="004F69D6">
        <w:t>’</w:t>
      </w:r>
      <w:r w:rsidRPr="00033231">
        <w:t>il la tu</w:t>
      </w:r>
      <w:r w:rsidRPr="00033231">
        <w:t>e</w:t>
      </w:r>
      <w:r w:rsidRPr="00033231">
        <w:t>rait</w:t>
      </w:r>
      <w:r w:rsidR="004F69D6">
        <w:t xml:space="preserve">, </w:t>
      </w:r>
      <w:r w:rsidRPr="00033231">
        <w:t xml:space="preserve">car elle était un </w:t>
      </w:r>
      <w:r w:rsidRPr="00033231">
        <w:lastRenderedPageBreak/>
        <w:t>fardeau pour lui</w:t>
      </w:r>
      <w:r w:rsidR="004F69D6">
        <w:t xml:space="preserve">. </w:t>
      </w:r>
      <w:r w:rsidRPr="00033231">
        <w:t>Ses cris avaient attiré du secours</w:t>
      </w:r>
      <w:r w:rsidR="004F69D6">
        <w:t xml:space="preserve">, </w:t>
      </w:r>
      <w:r w:rsidRPr="00033231">
        <w:t>et depuis le moment où elle avait été arrachée de ses mains</w:t>
      </w:r>
      <w:r w:rsidR="004F69D6">
        <w:t xml:space="preserve">, </w:t>
      </w:r>
      <w:r w:rsidRPr="00033231">
        <w:t>elle ne l</w:t>
      </w:r>
      <w:r w:rsidR="004F69D6">
        <w:t>’</w:t>
      </w:r>
      <w:r w:rsidRPr="00033231">
        <w:t>avait jamais revu</w:t>
      </w:r>
      <w:r w:rsidR="004F69D6">
        <w:t xml:space="preserve">, </w:t>
      </w:r>
      <w:r w:rsidRPr="00033231">
        <w:t>si ce n</w:t>
      </w:r>
      <w:r w:rsidR="004F69D6">
        <w:t>’</w:t>
      </w:r>
      <w:r w:rsidRPr="00033231">
        <w:t>est mort dans son ce</w:t>
      </w:r>
      <w:r w:rsidRPr="00033231">
        <w:t>r</w:t>
      </w:r>
      <w:r w:rsidRPr="00033231">
        <w:t>cueil</w:t>
      </w:r>
      <w:r w:rsidR="004F69D6">
        <w:t>.</w:t>
      </w:r>
    </w:p>
    <w:p w14:paraId="08AA8FA4" w14:textId="1CA0C84F" w:rsidR="004F69D6" w:rsidRDefault="00000000" w:rsidP="0021796F">
      <w:r w:rsidRPr="00033231">
        <w:t>Voilà quel avait été son père</w:t>
      </w:r>
      <w:r w:rsidR="004F69D6">
        <w:t xml:space="preserve">. </w:t>
      </w:r>
      <w:r w:rsidRPr="00033231">
        <w:t>Elle avait aussi une mère</w:t>
      </w:r>
      <w:r w:rsidR="004F69D6">
        <w:t xml:space="preserve"> ; </w:t>
      </w:r>
      <w:r w:rsidRPr="00033231">
        <w:t xml:space="preserve">quoique </w:t>
      </w:r>
      <w:r w:rsidR="004F69D6">
        <w:t>M. </w:t>
      </w:r>
      <w:proofErr w:type="spellStart"/>
      <w:r w:rsidRPr="00033231">
        <w:t>Helstone</w:t>
      </w:r>
      <w:proofErr w:type="spellEnd"/>
      <w:r w:rsidRPr="00033231">
        <w:t xml:space="preserve"> ne parlât jamais de cette mère</w:t>
      </w:r>
      <w:r w:rsidR="004F69D6">
        <w:t xml:space="preserve">, </w:t>
      </w:r>
      <w:r w:rsidRPr="00033231">
        <w:t>quoiqu</w:t>
      </w:r>
      <w:r w:rsidR="004F69D6">
        <w:t>’</w:t>
      </w:r>
      <w:r w:rsidRPr="00033231">
        <w:t>elle ne se rappelât pas l</w:t>
      </w:r>
      <w:r w:rsidR="004F69D6">
        <w:t>’</w:t>
      </w:r>
      <w:r w:rsidRPr="00033231">
        <w:t>avoir vue</w:t>
      </w:r>
      <w:r w:rsidR="004F69D6">
        <w:t xml:space="preserve">, </w:t>
      </w:r>
      <w:r w:rsidRPr="00033231">
        <w:t>elle savait cependant qu</w:t>
      </w:r>
      <w:r w:rsidR="004F69D6">
        <w:t>’</w:t>
      </w:r>
      <w:r w:rsidRPr="00033231">
        <w:t>elle v</w:t>
      </w:r>
      <w:r w:rsidRPr="00033231">
        <w:t>i</w:t>
      </w:r>
      <w:r w:rsidRPr="00033231">
        <w:t>vait</w:t>
      </w:r>
      <w:r w:rsidR="004F69D6">
        <w:t xml:space="preserve">. </w:t>
      </w:r>
      <w:r w:rsidRPr="00033231">
        <w:t>Sa mère avait donc été l</w:t>
      </w:r>
      <w:r w:rsidR="004F69D6">
        <w:t>’</w:t>
      </w:r>
      <w:r w:rsidRPr="00033231">
        <w:t>épouse de l</w:t>
      </w:r>
      <w:r w:rsidR="004F69D6">
        <w:t>’</w:t>
      </w:r>
      <w:r w:rsidRPr="00033231">
        <w:t>ivrogne</w:t>
      </w:r>
      <w:r w:rsidR="004F69D6">
        <w:t xml:space="preserve"> : </w:t>
      </w:r>
      <w:r w:rsidRPr="00033231">
        <w:t>quelle avait été leur union</w:t>
      </w:r>
      <w:r w:rsidR="004F69D6">
        <w:t xml:space="preserve"> ? </w:t>
      </w:r>
      <w:r w:rsidRPr="00033231">
        <w:t>Caroline</w:t>
      </w:r>
      <w:r w:rsidR="004F69D6">
        <w:t xml:space="preserve">, </w:t>
      </w:r>
      <w:r w:rsidRPr="00033231">
        <w:t>se détournant de la fenêtre d</w:t>
      </w:r>
      <w:r w:rsidR="004F69D6">
        <w:t>’</w:t>
      </w:r>
      <w:r w:rsidRPr="00033231">
        <w:t>où elle venait d</w:t>
      </w:r>
      <w:r w:rsidR="004F69D6">
        <w:t>’</w:t>
      </w:r>
      <w:r w:rsidRPr="00033231">
        <w:t>observer les sansonnets</w:t>
      </w:r>
      <w:r w:rsidR="004F69D6">
        <w:t xml:space="preserve"> (</w:t>
      </w:r>
      <w:r w:rsidRPr="00033231">
        <w:t>sans les voir</w:t>
      </w:r>
      <w:r w:rsidR="004F69D6">
        <w:t xml:space="preserve">), </w:t>
      </w:r>
      <w:r w:rsidRPr="00033231">
        <w:t>d</w:t>
      </w:r>
      <w:r w:rsidR="004F69D6">
        <w:t>’</w:t>
      </w:r>
      <w:r w:rsidRPr="00033231">
        <w:t>une voix grave et d</w:t>
      </w:r>
      <w:r w:rsidR="004F69D6">
        <w:t>’</w:t>
      </w:r>
      <w:r w:rsidRPr="00033231">
        <w:t>un ton triste et plein d</w:t>
      </w:r>
      <w:r w:rsidR="004F69D6">
        <w:t>’</w:t>
      </w:r>
      <w:r w:rsidRPr="00033231">
        <w:t>amertume</w:t>
      </w:r>
      <w:r w:rsidR="004F69D6">
        <w:t xml:space="preserve">, </w:t>
      </w:r>
      <w:r w:rsidRPr="00033231">
        <w:t>rompit ainsi le silence</w:t>
      </w:r>
      <w:r w:rsidR="004F69D6">
        <w:t>.</w:t>
      </w:r>
    </w:p>
    <w:p w14:paraId="1A0157C7" w14:textId="2195BE19" w:rsidR="00000000" w:rsidRPr="00033231" w:rsidRDefault="004F69D6" w:rsidP="0021796F">
      <w:r>
        <w:t>« </w:t>
      </w:r>
      <w:r w:rsidR="00000000" w:rsidRPr="00033231">
        <w:t>Vous appelez le mariage misérable</w:t>
      </w:r>
      <w:r>
        <w:t xml:space="preserve">, </w:t>
      </w:r>
      <w:r w:rsidR="00000000" w:rsidRPr="00033231">
        <w:t>je suppose</w:t>
      </w:r>
      <w:r>
        <w:t xml:space="preserve">, </w:t>
      </w:r>
      <w:r w:rsidR="00000000" w:rsidRPr="00033231">
        <w:t>d</w:t>
      </w:r>
      <w:r>
        <w:t>’</w:t>
      </w:r>
      <w:r w:rsidR="00000000" w:rsidRPr="00033231">
        <w:t>après ce que vous avez vu de celui de mon père et de ma mère</w:t>
      </w:r>
      <w:r>
        <w:t xml:space="preserve">. </w:t>
      </w:r>
      <w:r w:rsidR="00000000" w:rsidRPr="00033231">
        <w:t>Si ma m</w:t>
      </w:r>
      <w:r w:rsidR="00000000" w:rsidRPr="00033231">
        <w:t>è</w:t>
      </w:r>
      <w:r w:rsidR="00000000" w:rsidRPr="00033231">
        <w:t>re a souffert ce que je souffris lorsque j</w:t>
      </w:r>
      <w:r>
        <w:t>’</w:t>
      </w:r>
      <w:r w:rsidR="00000000" w:rsidRPr="00033231">
        <w:t>étais avec papa</w:t>
      </w:r>
      <w:r>
        <w:t xml:space="preserve">, </w:t>
      </w:r>
      <w:r w:rsidR="00000000" w:rsidRPr="00033231">
        <w:t>elle doit avoir eu une vie affreuse</w:t>
      </w:r>
      <w:r>
        <w:t>. »</w:t>
      </w:r>
    </w:p>
    <w:p w14:paraId="69172E79" w14:textId="7F1F25D7" w:rsidR="004F69D6" w:rsidRDefault="004F69D6" w:rsidP="0021796F">
      <w:r>
        <w:t>M. </w:t>
      </w:r>
      <w:proofErr w:type="spellStart"/>
      <w:r w:rsidR="00000000" w:rsidRPr="00033231">
        <w:t>Helstone</w:t>
      </w:r>
      <w:proofErr w:type="spellEnd"/>
      <w:r>
        <w:t xml:space="preserve">, </w:t>
      </w:r>
      <w:r w:rsidR="00000000" w:rsidRPr="00033231">
        <w:t>ainsi apostrophé</w:t>
      </w:r>
      <w:r>
        <w:t xml:space="preserve">, </w:t>
      </w:r>
      <w:r w:rsidR="00000000" w:rsidRPr="00033231">
        <w:t>tourna sur sa chaise</w:t>
      </w:r>
      <w:r>
        <w:t xml:space="preserve">, </w:t>
      </w:r>
      <w:r w:rsidR="00000000" w:rsidRPr="00033231">
        <w:t>et r</w:t>
      </w:r>
      <w:r w:rsidR="00000000" w:rsidRPr="00033231">
        <w:t>e</w:t>
      </w:r>
      <w:r w:rsidR="00000000" w:rsidRPr="00033231">
        <w:t>garda sa nièce par-dessus ses lunettes</w:t>
      </w:r>
      <w:r>
        <w:t xml:space="preserve"> : </w:t>
      </w:r>
      <w:r w:rsidR="00000000" w:rsidRPr="00033231">
        <w:t>il était abasourdi</w:t>
      </w:r>
      <w:r>
        <w:t>.</w:t>
      </w:r>
    </w:p>
    <w:p w14:paraId="04E56219" w14:textId="77777777" w:rsidR="004F69D6" w:rsidRDefault="00000000" w:rsidP="0021796F">
      <w:r w:rsidRPr="00033231">
        <w:t>Son père et sa mère</w:t>
      </w:r>
      <w:r w:rsidR="004F69D6">
        <w:t xml:space="preserve"> ! </w:t>
      </w:r>
      <w:r w:rsidRPr="00033231">
        <w:t>Qui est-ce qui lui avait mis dans la t</w:t>
      </w:r>
      <w:r w:rsidRPr="00033231">
        <w:t>ê</w:t>
      </w:r>
      <w:r w:rsidRPr="00033231">
        <w:t>te de parler de son père et de sa mère</w:t>
      </w:r>
      <w:r w:rsidR="004F69D6">
        <w:t xml:space="preserve">, </w:t>
      </w:r>
      <w:r w:rsidRPr="00033231">
        <w:t>dont jamais</w:t>
      </w:r>
      <w:r w:rsidR="004F69D6">
        <w:t xml:space="preserve">, </w:t>
      </w:r>
      <w:r w:rsidRPr="00033231">
        <w:t>pendant les douze ans qu</w:t>
      </w:r>
      <w:r w:rsidR="004F69D6">
        <w:t>’</w:t>
      </w:r>
      <w:r w:rsidRPr="00033231">
        <w:t>elle avait passés avec lui</w:t>
      </w:r>
      <w:r w:rsidR="004F69D6">
        <w:t xml:space="preserve">, </w:t>
      </w:r>
      <w:r w:rsidRPr="00033231">
        <w:t>il ne lui avait dit un mot</w:t>
      </w:r>
      <w:r w:rsidR="004F69D6">
        <w:t xml:space="preserve"> ? </w:t>
      </w:r>
      <w:r w:rsidRPr="00033231">
        <w:t>Il ne pouvait s</w:t>
      </w:r>
      <w:r w:rsidR="004F69D6">
        <w:t>’</w:t>
      </w:r>
      <w:r w:rsidRPr="00033231">
        <w:t>imaginer que ses pensées avaient mûri d</w:t>
      </w:r>
      <w:r w:rsidR="004F69D6">
        <w:t>’</w:t>
      </w:r>
      <w:r w:rsidRPr="00033231">
        <w:t>elles-mêmes</w:t>
      </w:r>
      <w:r w:rsidR="004F69D6">
        <w:t xml:space="preserve">, </w:t>
      </w:r>
      <w:r w:rsidRPr="00033231">
        <w:t>et s</w:t>
      </w:r>
      <w:r w:rsidR="004F69D6">
        <w:t>’</w:t>
      </w:r>
      <w:r w:rsidRPr="00033231">
        <w:t>étaient portées sur le souvenir de ses p</w:t>
      </w:r>
      <w:r w:rsidRPr="00033231">
        <w:t>a</w:t>
      </w:r>
      <w:r w:rsidRPr="00033231">
        <w:t>rents</w:t>
      </w:r>
      <w:r w:rsidR="004F69D6">
        <w:t>.</w:t>
      </w:r>
    </w:p>
    <w:p w14:paraId="31AF2DC9" w14:textId="77777777" w:rsidR="004F69D6" w:rsidRDefault="004F69D6" w:rsidP="0021796F">
      <w:r>
        <w:t>« </w:t>
      </w:r>
      <w:r w:rsidR="00000000" w:rsidRPr="00033231">
        <w:t>Votre père et votre mère</w:t>
      </w:r>
      <w:r>
        <w:t xml:space="preserve"> ? </w:t>
      </w:r>
      <w:r w:rsidR="00000000" w:rsidRPr="00033231">
        <w:t>Qui vous a parlé d</w:t>
      </w:r>
      <w:r>
        <w:t>’</w:t>
      </w:r>
      <w:r w:rsidR="00000000" w:rsidRPr="00033231">
        <w:t>eux</w:t>
      </w:r>
      <w:r>
        <w:t> ?</w:t>
      </w:r>
    </w:p>
    <w:p w14:paraId="4838E8A5" w14:textId="6EF11493" w:rsidR="00000000" w:rsidRPr="00033231" w:rsidRDefault="004F69D6" w:rsidP="0021796F">
      <w:r>
        <w:t>— </w:t>
      </w:r>
      <w:r w:rsidR="00000000" w:rsidRPr="00033231">
        <w:t>Personne</w:t>
      </w:r>
      <w:r>
        <w:t xml:space="preserve"> ; </w:t>
      </w:r>
      <w:r w:rsidR="00000000" w:rsidRPr="00033231">
        <w:t>mais je me rappelle ce qu</w:t>
      </w:r>
      <w:r>
        <w:t>’</w:t>
      </w:r>
      <w:r w:rsidR="00000000" w:rsidRPr="00033231">
        <w:t>était mon père</w:t>
      </w:r>
      <w:r>
        <w:t xml:space="preserve">, </w:t>
      </w:r>
      <w:r w:rsidR="00000000" w:rsidRPr="00033231">
        <w:t>et je plains ma mère</w:t>
      </w:r>
      <w:r>
        <w:t xml:space="preserve">. </w:t>
      </w:r>
      <w:r w:rsidR="00000000" w:rsidRPr="00033231">
        <w:t>Où est-elle</w:t>
      </w:r>
      <w:r>
        <w:t> ? »</w:t>
      </w:r>
    </w:p>
    <w:p w14:paraId="417797F6" w14:textId="77777777" w:rsidR="004F69D6" w:rsidRDefault="00000000" w:rsidP="0021796F">
      <w:r w:rsidRPr="00033231">
        <w:t>Ce</w:t>
      </w:r>
      <w:r w:rsidR="004F69D6">
        <w:t> : « </w:t>
      </w:r>
      <w:r w:rsidRPr="00033231">
        <w:t>Où est-elle</w:t>
      </w:r>
      <w:r w:rsidR="004F69D6">
        <w:t> ? »</w:t>
      </w:r>
      <w:r w:rsidRPr="00033231">
        <w:t xml:space="preserve"> était venu sur les lèvres de Caroline cent fois auparavant</w:t>
      </w:r>
      <w:r w:rsidR="004F69D6">
        <w:t xml:space="preserve"> ; </w:t>
      </w:r>
      <w:r w:rsidRPr="00033231">
        <w:t>mais jusqu</w:t>
      </w:r>
      <w:r w:rsidR="004F69D6">
        <w:t>’</w:t>
      </w:r>
      <w:r w:rsidRPr="00033231">
        <w:t>à ce jour elle n</w:t>
      </w:r>
      <w:r w:rsidR="004F69D6">
        <w:t>’</w:t>
      </w:r>
      <w:r w:rsidRPr="00033231">
        <w:t>avait jamais osé le prononcer</w:t>
      </w:r>
      <w:r w:rsidR="004F69D6">
        <w:t>.</w:t>
      </w:r>
    </w:p>
    <w:p w14:paraId="5D84E336" w14:textId="1AEE3E30" w:rsidR="00000000" w:rsidRPr="00033231" w:rsidRDefault="004F69D6" w:rsidP="0021796F">
      <w:r>
        <w:lastRenderedPageBreak/>
        <w:t>« </w:t>
      </w:r>
      <w:r w:rsidR="00000000" w:rsidRPr="00033231">
        <w:t>Je n</w:t>
      </w:r>
      <w:r>
        <w:t>’</w:t>
      </w:r>
      <w:r w:rsidR="00000000" w:rsidRPr="00033231">
        <w:t>en sais rien</w:t>
      </w:r>
      <w:r>
        <w:t xml:space="preserve">, </w:t>
      </w:r>
      <w:r w:rsidR="00000000" w:rsidRPr="00033231">
        <w:t xml:space="preserve">répondit </w:t>
      </w:r>
      <w:r>
        <w:t>M. </w:t>
      </w:r>
      <w:proofErr w:type="spellStart"/>
      <w:r w:rsidR="00000000" w:rsidRPr="00033231">
        <w:t>Helstone</w:t>
      </w:r>
      <w:proofErr w:type="spellEnd"/>
      <w:r>
        <w:t xml:space="preserve"> ; </w:t>
      </w:r>
      <w:r w:rsidR="00000000" w:rsidRPr="00033231">
        <w:t>je la connaissais fort peu</w:t>
      </w:r>
      <w:r>
        <w:t xml:space="preserve">. </w:t>
      </w:r>
      <w:r w:rsidR="00000000" w:rsidRPr="00033231">
        <w:t>Je n</w:t>
      </w:r>
      <w:r>
        <w:t>’</w:t>
      </w:r>
      <w:r w:rsidR="00000000" w:rsidRPr="00033231">
        <w:t>ai pas entendu parler d</w:t>
      </w:r>
      <w:r>
        <w:t>’</w:t>
      </w:r>
      <w:r w:rsidR="00000000" w:rsidRPr="00033231">
        <w:t>elle depuis plusieurs a</w:t>
      </w:r>
      <w:r w:rsidR="00000000" w:rsidRPr="00033231">
        <w:t>n</w:t>
      </w:r>
      <w:r w:rsidR="00000000" w:rsidRPr="00033231">
        <w:t>nées</w:t>
      </w:r>
      <w:r>
        <w:t xml:space="preserve"> ; </w:t>
      </w:r>
      <w:r w:rsidR="00000000" w:rsidRPr="00033231">
        <w:t>mais</w:t>
      </w:r>
      <w:r>
        <w:t xml:space="preserve">, </w:t>
      </w:r>
      <w:r w:rsidR="00000000" w:rsidRPr="00033231">
        <w:t>en quelque lieu qu</w:t>
      </w:r>
      <w:r>
        <w:t>’</w:t>
      </w:r>
      <w:r w:rsidR="00000000" w:rsidRPr="00033231">
        <w:t>elle soit</w:t>
      </w:r>
      <w:r>
        <w:t xml:space="preserve">, </w:t>
      </w:r>
      <w:r w:rsidR="00000000" w:rsidRPr="00033231">
        <w:t>elle ne pense pas à vous</w:t>
      </w:r>
      <w:r>
        <w:t xml:space="preserve">. </w:t>
      </w:r>
      <w:r w:rsidR="00000000" w:rsidRPr="00033231">
        <w:t>Elle ne s</w:t>
      </w:r>
      <w:r>
        <w:t>’</w:t>
      </w:r>
      <w:r w:rsidR="00000000" w:rsidRPr="00033231">
        <w:t>informe jamais de vous</w:t>
      </w:r>
      <w:r>
        <w:t xml:space="preserve"> ; </w:t>
      </w:r>
      <w:r w:rsidR="00000000" w:rsidRPr="00033231">
        <w:t>j</w:t>
      </w:r>
      <w:r>
        <w:t>’</w:t>
      </w:r>
      <w:r w:rsidR="00000000" w:rsidRPr="00033231">
        <w:t>ai quelques raisons de croire qu</w:t>
      </w:r>
      <w:r>
        <w:t>’</w:t>
      </w:r>
      <w:r w:rsidR="00000000" w:rsidRPr="00033231">
        <w:t>elle ne désire pas vous voir</w:t>
      </w:r>
      <w:r>
        <w:t xml:space="preserve">. </w:t>
      </w:r>
      <w:r w:rsidR="00000000" w:rsidRPr="00033231">
        <w:t>Allons</w:t>
      </w:r>
      <w:r>
        <w:t xml:space="preserve">, </w:t>
      </w:r>
      <w:r w:rsidR="00000000" w:rsidRPr="00033231">
        <w:t>voilà l</w:t>
      </w:r>
      <w:r>
        <w:t>’</w:t>
      </w:r>
      <w:r w:rsidR="00000000" w:rsidRPr="00033231">
        <w:t>heure de la leçon</w:t>
      </w:r>
      <w:r>
        <w:t xml:space="preserve"> ; </w:t>
      </w:r>
      <w:r w:rsidR="00000000" w:rsidRPr="00033231">
        <w:t>vous vous rendez auprès de votre cousine à dix heures</w:t>
      </w:r>
      <w:r>
        <w:t xml:space="preserve">, </w:t>
      </w:r>
      <w:r w:rsidR="00000000" w:rsidRPr="00033231">
        <w:t>n</w:t>
      </w:r>
      <w:r>
        <w:t>’</w:t>
      </w:r>
      <w:r w:rsidR="00000000" w:rsidRPr="00033231">
        <w:t>est-ce pas</w:t>
      </w:r>
      <w:r>
        <w:t xml:space="preserve"> ? </w:t>
      </w:r>
      <w:r w:rsidR="00000000" w:rsidRPr="00033231">
        <w:t>L</w:t>
      </w:r>
      <w:r>
        <w:t>’</w:t>
      </w:r>
      <w:r w:rsidR="00000000" w:rsidRPr="00033231">
        <w:t>heure est sonnée</w:t>
      </w:r>
      <w:r>
        <w:t>. »</w:t>
      </w:r>
    </w:p>
    <w:p w14:paraId="35F9E096" w14:textId="77777777" w:rsidR="004F69D6" w:rsidRDefault="00000000" w:rsidP="0021796F">
      <w:r w:rsidRPr="00033231">
        <w:t>Peut-être Caroline en eût-elle dit davantage</w:t>
      </w:r>
      <w:r w:rsidR="004F69D6">
        <w:t xml:space="preserve"> ; </w:t>
      </w:r>
      <w:r w:rsidRPr="00033231">
        <w:t>mais Fanny entra</w:t>
      </w:r>
      <w:r w:rsidR="004F69D6">
        <w:t xml:space="preserve">, </w:t>
      </w:r>
      <w:r w:rsidRPr="00033231">
        <w:t>informant son maître que les marguilliers avaient besoin de lui parler et l</w:t>
      </w:r>
      <w:r w:rsidR="004F69D6">
        <w:t>’</w:t>
      </w:r>
      <w:r w:rsidRPr="00033231">
        <w:t>attendaient dans la sacristie</w:t>
      </w:r>
      <w:r w:rsidR="004F69D6">
        <w:t xml:space="preserve">. </w:t>
      </w:r>
      <w:r w:rsidRPr="00033231">
        <w:t>Il se hâta de s</w:t>
      </w:r>
      <w:r w:rsidR="004F69D6">
        <w:t>’</w:t>
      </w:r>
      <w:r w:rsidRPr="00033231">
        <w:t>y rendre</w:t>
      </w:r>
      <w:r w:rsidR="004F69D6">
        <w:t xml:space="preserve">, </w:t>
      </w:r>
      <w:r w:rsidRPr="00033231">
        <w:t>et sa nièce partit immédiatement pour le cottage</w:t>
      </w:r>
      <w:r w:rsidR="004F69D6">
        <w:t>.</w:t>
      </w:r>
    </w:p>
    <w:p w14:paraId="2D09DFD1" w14:textId="77777777" w:rsidR="004F69D6" w:rsidRDefault="00000000" w:rsidP="0021796F">
      <w:r w:rsidRPr="00033231">
        <w:t xml:space="preserve">La route du presbytère à la fabrique de </w:t>
      </w:r>
      <w:proofErr w:type="spellStart"/>
      <w:r w:rsidRPr="00033231">
        <w:t>Hollow</w:t>
      </w:r>
      <w:proofErr w:type="spellEnd"/>
      <w:r w:rsidRPr="00033231">
        <w:t xml:space="preserve"> était en pente</w:t>
      </w:r>
      <w:r w:rsidR="004F69D6">
        <w:t xml:space="preserve"> ; </w:t>
      </w:r>
      <w:r w:rsidRPr="00033231">
        <w:t>Caroline la franchit presque entièrement en courant</w:t>
      </w:r>
      <w:r w:rsidR="004F69D6">
        <w:t xml:space="preserve">. </w:t>
      </w:r>
      <w:r w:rsidRPr="00033231">
        <w:t>L</w:t>
      </w:r>
      <w:r w:rsidR="004F69D6">
        <w:t>’</w:t>
      </w:r>
      <w:r w:rsidRPr="00033231">
        <w:t>exercice</w:t>
      </w:r>
      <w:r w:rsidR="004F69D6">
        <w:t xml:space="preserve">, </w:t>
      </w:r>
      <w:r w:rsidRPr="00033231">
        <w:t>l</w:t>
      </w:r>
      <w:r w:rsidR="004F69D6">
        <w:t>’</w:t>
      </w:r>
      <w:r w:rsidRPr="00033231">
        <w:t>air frais</w:t>
      </w:r>
      <w:r w:rsidR="004F69D6">
        <w:t xml:space="preserve">, </w:t>
      </w:r>
      <w:r w:rsidRPr="00033231">
        <w:t>la pensée de voir Robert</w:t>
      </w:r>
      <w:r w:rsidR="004F69D6">
        <w:t xml:space="preserve">, </w:t>
      </w:r>
      <w:r w:rsidRPr="00033231">
        <w:t>au moins d</w:t>
      </w:r>
      <w:r w:rsidR="004F69D6">
        <w:t>’</w:t>
      </w:r>
      <w:r w:rsidRPr="00033231">
        <w:t>être dans sa maison</w:t>
      </w:r>
      <w:r w:rsidR="004F69D6">
        <w:t xml:space="preserve">, </w:t>
      </w:r>
      <w:r w:rsidRPr="00033231">
        <w:t>dans son voisinage</w:t>
      </w:r>
      <w:r w:rsidR="004F69D6">
        <w:t xml:space="preserve">, </w:t>
      </w:r>
      <w:r w:rsidRPr="00033231">
        <w:t>avaient relevé prompt</w:t>
      </w:r>
      <w:r w:rsidRPr="00033231">
        <w:t>e</w:t>
      </w:r>
      <w:r w:rsidRPr="00033231">
        <w:t>ment ses esprits abattus</w:t>
      </w:r>
      <w:r w:rsidR="004F69D6">
        <w:t xml:space="preserve">. </w:t>
      </w:r>
      <w:r w:rsidRPr="00033231">
        <w:t>Arrivant en vue de la blanche maison</w:t>
      </w:r>
      <w:r w:rsidR="004F69D6">
        <w:t xml:space="preserve">, </w:t>
      </w:r>
      <w:r w:rsidRPr="00033231">
        <w:t>et entendant le bruit formidable de la fabrique et de sa chute d</w:t>
      </w:r>
      <w:r w:rsidR="004F69D6">
        <w:t>’</w:t>
      </w:r>
      <w:r w:rsidRPr="00033231">
        <w:t>eau</w:t>
      </w:r>
      <w:r w:rsidR="004F69D6">
        <w:t xml:space="preserve">, </w:t>
      </w:r>
      <w:r w:rsidRPr="00033231">
        <w:t>la première personne qu</w:t>
      </w:r>
      <w:r w:rsidR="004F69D6">
        <w:t>’</w:t>
      </w:r>
      <w:r w:rsidRPr="00033231">
        <w:t>elle aperçut fut Moore</w:t>
      </w:r>
      <w:r w:rsidR="004F69D6">
        <w:t xml:space="preserve">, </w:t>
      </w:r>
      <w:r w:rsidRPr="00033231">
        <w:t>debout à la porte de son jardin</w:t>
      </w:r>
      <w:r w:rsidR="004F69D6">
        <w:t xml:space="preserve">, </w:t>
      </w:r>
      <w:r w:rsidRPr="00033231">
        <w:t>revêtu de sa blouse hollandaise à cei</w:t>
      </w:r>
      <w:r w:rsidRPr="00033231">
        <w:t>n</w:t>
      </w:r>
      <w:r w:rsidRPr="00033231">
        <w:t>t</w:t>
      </w:r>
      <w:r w:rsidRPr="00033231">
        <w:t>u</w:t>
      </w:r>
      <w:r w:rsidRPr="00033231">
        <w:t>re</w:t>
      </w:r>
      <w:r w:rsidR="004F69D6">
        <w:t xml:space="preserve">, </w:t>
      </w:r>
      <w:r w:rsidRPr="00033231">
        <w:t>et coiffé d</w:t>
      </w:r>
      <w:r w:rsidR="004F69D6">
        <w:t>’</w:t>
      </w:r>
      <w:r w:rsidRPr="00033231">
        <w:t>un léger chapeau</w:t>
      </w:r>
      <w:r w:rsidR="004F69D6">
        <w:t xml:space="preserve">, </w:t>
      </w:r>
      <w:r w:rsidRPr="00033231">
        <w:t>déshabillé qui lui allait parfa</w:t>
      </w:r>
      <w:r w:rsidRPr="00033231">
        <w:t>i</w:t>
      </w:r>
      <w:r w:rsidRPr="00033231">
        <w:t>tement</w:t>
      </w:r>
      <w:r w:rsidR="004F69D6">
        <w:t xml:space="preserve">. </w:t>
      </w:r>
      <w:r w:rsidRPr="00033231">
        <w:t>Il regardait du côté opposé à celui par lequel arrivait sa cousine</w:t>
      </w:r>
      <w:r w:rsidR="004F69D6">
        <w:t xml:space="preserve">. </w:t>
      </w:r>
      <w:r w:rsidRPr="00033231">
        <w:t>Elle s</w:t>
      </w:r>
      <w:r w:rsidR="004F69D6">
        <w:t>’</w:t>
      </w:r>
      <w:r w:rsidRPr="00033231">
        <w:t>arrêta</w:t>
      </w:r>
      <w:r w:rsidR="004F69D6">
        <w:t xml:space="preserve">, </w:t>
      </w:r>
      <w:r w:rsidRPr="00033231">
        <w:t>se retira derrière un saule</w:t>
      </w:r>
      <w:r w:rsidR="004F69D6">
        <w:t xml:space="preserve">, </w:t>
      </w:r>
      <w:r w:rsidRPr="00033231">
        <w:t>et étudia son attitude</w:t>
      </w:r>
      <w:r w:rsidR="004F69D6">
        <w:t>.</w:t>
      </w:r>
    </w:p>
    <w:p w14:paraId="49F61114" w14:textId="4E299A1B" w:rsidR="00000000" w:rsidRPr="00033231" w:rsidRDefault="004F69D6" w:rsidP="0021796F">
      <w:r>
        <w:t>« </w:t>
      </w:r>
      <w:r w:rsidR="00000000" w:rsidRPr="00033231">
        <w:t>Il n</w:t>
      </w:r>
      <w:r>
        <w:t>’</w:t>
      </w:r>
      <w:r w:rsidR="00000000" w:rsidRPr="00033231">
        <w:t>a pas son égal</w:t>
      </w:r>
      <w:r>
        <w:t xml:space="preserve">, </w:t>
      </w:r>
      <w:r w:rsidR="00000000" w:rsidRPr="00033231">
        <w:t>pensait-elle</w:t>
      </w:r>
      <w:r>
        <w:t xml:space="preserve"> ; </w:t>
      </w:r>
      <w:r w:rsidR="00000000" w:rsidRPr="00033231">
        <w:t>il est aussi beau qu</w:t>
      </w:r>
      <w:r>
        <w:t>’</w:t>
      </w:r>
      <w:r w:rsidR="00000000" w:rsidRPr="00033231">
        <w:t>intelligent</w:t>
      </w:r>
      <w:r>
        <w:t xml:space="preserve">. </w:t>
      </w:r>
      <w:r w:rsidR="00000000" w:rsidRPr="00033231">
        <w:t>Quel œil perçant</w:t>
      </w:r>
      <w:r>
        <w:t xml:space="preserve"> ! </w:t>
      </w:r>
      <w:r w:rsidR="00000000" w:rsidRPr="00033231">
        <w:t>Quelle netteté</w:t>
      </w:r>
      <w:r>
        <w:t xml:space="preserve">, </w:t>
      </w:r>
      <w:r w:rsidR="00000000" w:rsidRPr="00033231">
        <w:t>quelle vivacité dans ses traits maigres</w:t>
      </w:r>
      <w:r>
        <w:t xml:space="preserve">, </w:t>
      </w:r>
      <w:r w:rsidR="00000000" w:rsidRPr="00033231">
        <w:t>mais gracieux</w:t>
      </w:r>
      <w:r>
        <w:t xml:space="preserve"> ! </w:t>
      </w:r>
      <w:r w:rsidR="00000000" w:rsidRPr="00033231">
        <w:t>J</w:t>
      </w:r>
      <w:r>
        <w:t>’</w:t>
      </w:r>
      <w:r w:rsidR="00000000" w:rsidRPr="00033231">
        <w:t>aime son visage</w:t>
      </w:r>
      <w:r>
        <w:t xml:space="preserve">, </w:t>
      </w:r>
      <w:r w:rsidR="00000000" w:rsidRPr="00033231">
        <w:t>j</w:t>
      </w:r>
      <w:r>
        <w:t>’</w:t>
      </w:r>
      <w:r w:rsidR="00000000" w:rsidRPr="00033231">
        <w:t>aime son aspect</w:t>
      </w:r>
      <w:r>
        <w:t xml:space="preserve">. </w:t>
      </w:r>
      <w:r w:rsidR="00000000" w:rsidRPr="00033231">
        <w:t>Oh</w:t>
      </w:r>
      <w:r>
        <w:t xml:space="preserve"> ! </w:t>
      </w:r>
      <w:r w:rsidR="00000000" w:rsidRPr="00033231">
        <w:t>je l</w:t>
      </w:r>
      <w:r>
        <w:t>’</w:t>
      </w:r>
      <w:r w:rsidR="00000000" w:rsidRPr="00033231">
        <w:t>aime tant</w:t>
      </w:r>
      <w:r>
        <w:t xml:space="preserve"> ! </w:t>
      </w:r>
      <w:r w:rsidR="00000000" w:rsidRPr="00033231">
        <w:t>beaucoup plus qu</w:t>
      </w:r>
      <w:r>
        <w:t>’</w:t>
      </w:r>
      <w:r w:rsidR="00000000" w:rsidRPr="00033231">
        <w:t>aucun de ces fourbes de vicaires</w:t>
      </w:r>
      <w:r>
        <w:t xml:space="preserve">, </w:t>
      </w:r>
      <w:r w:rsidR="00000000" w:rsidRPr="00033231">
        <w:t>plus que qui que ce soit</w:t>
      </w:r>
      <w:r>
        <w:t xml:space="preserve"> ; </w:t>
      </w:r>
      <w:r w:rsidR="00000000" w:rsidRPr="00033231">
        <w:t>gentil Robert</w:t>
      </w:r>
      <w:r>
        <w:t> ! »</w:t>
      </w:r>
    </w:p>
    <w:p w14:paraId="0D99824C" w14:textId="77777777" w:rsidR="004F69D6" w:rsidRDefault="00000000" w:rsidP="0021796F">
      <w:r w:rsidRPr="00033231">
        <w:lastRenderedPageBreak/>
        <w:t>Elle fut promptement auprès du gentil Robert</w:t>
      </w:r>
      <w:r w:rsidR="004F69D6">
        <w:t xml:space="preserve">. </w:t>
      </w:r>
      <w:r w:rsidRPr="00033231">
        <w:t>Quant à lui</w:t>
      </w:r>
      <w:r w:rsidR="004F69D6">
        <w:t xml:space="preserve">, </w:t>
      </w:r>
      <w:r w:rsidRPr="00033231">
        <w:t>pendant qu</w:t>
      </w:r>
      <w:r w:rsidR="004F69D6">
        <w:t>’</w:t>
      </w:r>
      <w:r w:rsidRPr="00033231">
        <w:t>elle recherchait ainsi sa présence</w:t>
      </w:r>
      <w:r w:rsidR="004F69D6">
        <w:t xml:space="preserve">, </w:t>
      </w:r>
      <w:r w:rsidRPr="00033231">
        <w:t>je crois qu</w:t>
      </w:r>
      <w:r w:rsidR="004F69D6">
        <w:t>’</w:t>
      </w:r>
      <w:r w:rsidRPr="00033231">
        <w:t>il se fût évanoui de devant ses yeux comme un fantôme</w:t>
      </w:r>
      <w:r w:rsidR="004F69D6">
        <w:t xml:space="preserve">, </w:t>
      </w:r>
      <w:r w:rsidRPr="00033231">
        <w:t>s</w:t>
      </w:r>
      <w:r w:rsidR="004F69D6">
        <w:t>’</w:t>
      </w:r>
      <w:r w:rsidRPr="00033231">
        <w:t>il l</w:t>
      </w:r>
      <w:r w:rsidR="004F69D6">
        <w:t>’</w:t>
      </w:r>
      <w:r w:rsidRPr="00033231">
        <w:t>avait pu</w:t>
      </w:r>
      <w:r w:rsidR="004F69D6">
        <w:t xml:space="preserve">. </w:t>
      </w:r>
      <w:r w:rsidRPr="00033231">
        <w:t>Mais il ne pouvait se dérober à la salutation de sa cousine</w:t>
      </w:r>
      <w:r w:rsidR="004F69D6">
        <w:t xml:space="preserve">. </w:t>
      </w:r>
      <w:r w:rsidRPr="00033231">
        <w:t>La manière dont il lui rendit son salut était d</w:t>
      </w:r>
      <w:r w:rsidR="004F69D6">
        <w:t>’</w:t>
      </w:r>
      <w:r w:rsidRPr="00033231">
        <w:t>un cousin</w:t>
      </w:r>
      <w:r w:rsidR="004F69D6">
        <w:t xml:space="preserve">, </w:t>
      </w:r>
      <w:r w:rsidRPr="00033231">
        <w:t>d</w:t>
      </w:r>
      <w:r w:rsidR="004F69D6">
        <w:t>’</w:t>
      </w:r>
      <w:r w:rsidRPr="00033231">
        <w:t>un frère</w:t>
      </w:r>
      <w:r w:rsidR="004F69D6">
        <w:t xml:space="preserve">, </w:t>
      </w:r>
      <w:r w:rsidRPr="00033231">
        <w:t>d</w:t>
      </w:r>
      <w:r w:rsidR="004F69D6">
        <w:t>’</w:t>
      </w:r>
      <w:r w:rsidRPr="00033231">
        <w:t>un ami</w:t>
      </w:r>
      <w:r w:rsidR="004F69D6">
        <w:t xml:space="preserve">, </w:t>
      </w:r>
      <w:r w:rsidRPr="00033231">
        <w:t>bien moins que d</w:t>
      </w:r>
      <w:r w:rsidR="004F69D6">
        <w:t>’</w:t>
      </w:r>
      <w:r w:rsidRPr="00033231">
        <w:t>un amant</w:t>
      </w:r>
      <w:r w:rsidR="004F69D6">
        <w:t xml:space="preserve">. </w:t>
      </w:r>
      <w:r w:rsidRPr="00033231">
        <w:t>Le charme indicible de ses manières de la veille avait disparu</w:t>
      </w:r>
      <w:r w:rsidR="004F69D6">
        <w:t xml:space="preserve"> ; </w:t>
      </w:r>
      <w:r w:rsidRPr="00033231">
        <w:t>il n</w:t>
      </w:r>
      <w:r w:rsidR="004F69D6">
        <w:t>’</w:t>
      </w:r>
      <w:r w:rsidRPr="00033231">
        <w:t>était plus le même homme</w:t>
      </w:r>
      <w:r w:rsidR="004F69D6">
        <w:t xml:space="preserve">, </w:t>
      </w:r>
      <w:r w:rsidRPr="00033231">
        <w:t>ou le même cœur ne battait plus dans sa poitrine</w:t>
      </w:r>
      <w:r w:rsidR="004F69D6">
        <w:t xml:space="preserve">. </w:t>
      </w:r>
      <w:r w:rsidRPr="00033231">
        <w:t>Cruel désappointement</w:t>
      </w:r>
      <w:r w:rsidR="004F69D6">
        <w:t xml:space="preserve"> ! </w:t>
      </w:r>
      <w:r w:rsidRPr="00033231">
        <w:t>poignante douleur</w:t>
      </w:r>
      <w:r w:rsidR="004F69D6">
        <w:t xml:space="preserve"> ! </w:t>
      </w:r>
      <w:r w:rsidRPr="00033231">
        <w:t>D</w:t>
      </w:r>
      <w:r w:rsidR="004F69D6">
        <w:t>’</w:t>
      </w:r>
      <w:r w:rsidRPr="00033231">
        <w:t>abord</w:t>
      </w:r>
      <w:r w:rsidR="004F69D6">
        <w:t xml:space="preserve">, </w:t>
      </w:r>
      <w:r w:rsidRPr="00033231">
        <w:t>l</w:t>
      </w:r>
      <w:r w:rsidR="004F69D6">
        <w:t>’</w:t>
      </w:r>
      <w:r w:rsidRPr="00033231">
        <w:t>ardente jeune fille ne pouvait croire à ce changement</w:t>
      </w:r>
      <w:r w:rsidR="004F69D6">
        <w:t xml:space="preserve">, </w:t>
      </w:r>
      <w:r w:rsidRPr="00033231">
        <w:t>quoiqu</w:t>
      </w:r>
      <w:r w:rsidR="004F69D6">
        <w:t>’</w:t>
      </w:r>
      <w:r w:rsidRPr="00033231">
        <w:t>elle le v</w:t>
      </w:r>
      <w:r>
        <w:t>î</w:t>
      </w:r>
      <w:r w:rsidRPr="00033231">
        <w:t>t et le sent</w:t>
      </w:r>
      <w:r>
        <w:t>î</w:t>
      </w:r>
      <w:r w:rsidRPr="00033231">
        <w:t>t</w:t>
      </w:r>
      <w:r w:rsidR="004F69D6">
        <w:t xml:space="preserve">. </w:t>
      </w:r>
      <w:r w:rsidRPr="00033231">
        <w:t>Il lui était difficile de retirer sa main de la sienne</w:t>
      </w:r>
      <w:r w:rsidR="004F69D6">
        <w:t xml:space="preserve">, </w:t>
      </w:r>
      <w:r w:rsidRPr="00033231">
        <w:t>avant qu</w:t>
      </w:r>
      <w:r w:rsidR="004F69D6">
        <w:t>’</w:t>
      </w:r>
      <w:r w:rsidRPr="00033231">
        <w:t>il ne lui eût accordé au moins quelque chose comme une l</w:t>
      </w:r>
      <w:r w:rsidRPr="00033231">
        <w:t>é</w:t>
      </w:r>
      <w:r w:rsidRPr="00033231">
        <w:t>gère pression</w:t>
      </w:r>
      <w:r w:rsidR="004F69D6">
        <w:t xml:space="preserve">. </w:t>
      </w:r>
      <w:r w:rsidRPr="00033231">
        <w:t>Il lui était pénible de détourner les yeux de ses yeux</w:t>
      </w:r>
      <w:r w:rsidR="004F69D6">
        <w:t xml:space="preserve">, </w:t>
      </w:r>
      <w:r w:rsidRPr="00033231">
        <w:t>avant que son regard n</w:t>
      </w:r>
      <w:r w:rsidR="004F69D6">
        <w:t>’</w:t>
      </w:r>
      <w:r w:rsidRPr="00033231">
        <w:t>eût exprimé quelque chose de plus affectueux que ce froid accueil</w:t>
      </w:r>
      <w:r w:rsidR="004F69D6">
        <w:t>.</w:t>
      </w:r>
    </w:p>
    <w:p w14:paraId="05629A30" w14:textId="77777777" w:rsidR="004F69D6" w:rsidRDefault="00000000" w:rsidP="0021796F">
      <w:r w:rsidRPr="00033231">
        <w:t>Un amant ainsi accueilli peut parler et demander des expl</w:t>
      </w:r>
      <w:r w:rsidRPr="00033231">
        <w:t>i</w:t>
      </w:r>
      <w:r w:rsidRPr="00033231">
        <w:t>cations</w:t>
      </w:r>
      <w:r w:rsidR="004F69D6">
        <w:t xml:space="preserve">. </w:t>
      </w:r>
      <w:r w:rsidRPr="00033231">
        <w:t>Une jeune fille ne peut rien dire</w:t>
      </w:r>
      <w:r w:rsidR="004F69D6">
        <w:t xml:space="preserve"> : </w:t>
      </w:r>
      <w:r w:rsidRPr="00033231">
        <w:t>si elle parlait</w:t>
      </w:r>
      <w:r w:rsidR="004F69D6">
        <w:t xml:space="preserve">, </w:t>
      </w:r>
      <w:r w:rsidRPr="00033231">
        <w:t>le résu</w:t>
      </w:r>
      <w:r w:rsidRPr="00033231">
        <w:t>l</w:t>
      </w:r>
      <w:r w:rsidRPr="00033231">
        <w:t>tat ne pourrait être que la honte et le remords</w:t>
      </w:r>
      <w:r w:rsidR="004F69D6">
        <w:t xml:space="preserve">. </w:t>
      </w:r>
      <w:r w:rsidRPr="00033231">
        <w:t>La nature r</w:t>
      </w:r>
      <w:r w:rsidRPr="00033231">
        <w:t>é</w:t>
      </w:r>
      <w:r w:rsidRPr="00033231">
        <w:t>prouverait une telle démonstration comme une rébellion contre ses instincts</w:t>
      </w:r>
      <w:r w:rsidR="004F69D6">
        <w:t xml:space="preserve">, </w:t>
      </w:r>
      <w:r w:rsidRPr="00033231">
        <w:t>et la lui ferait payer chèrement par le mépris d</w:t>
      </w:r>
      <w:r w:rsidR="004F69D6">
        <w:t>’</w:t>
      </w:r>
      <w:r w:rsidRPr="00033231">
        <w:t>elle-même qui naîtrait en son âme et la torturerait en secret</w:t>
      </w:r>
      <w:r w:rsidR="004F69D6">
        <w:t xml:space="preserve">. </w:t>
      </w:r>
      <w:r w:rsidRPr="00033231">
        <w:t>Prenez donc la chose telle que vous la trouvez</w:t>
      </w:r>
      <w:r w:rsidR="004F69D6">
        <w:t xml:space="preserve"> : </w:t>
      </w:r>
      <w:r w:rsidRPr="00033231">
        <w:t>n</w:t>
      </w:r>
      <w:r w:rsidR="004F69D6">
        <w:t>’</w:t>
      </w:r>
      <w:r w:rsidRPr="00033231">
        <w:t>adressez a</w:t>
      </w:r>
      <w:r w:rsidRPr="00033231">
        <w:t>u</w:t>
      </w:r>
      <w:r w:rsidRPr="00033231">
        <w:t>c</w:t>
      </w:r>
      <w:r w:rsidRPr="00033231">
        <w:t>u</w:t>
      </w:r>
      <w:r w:rsidRPr="00033231">
        <w:t>ne question</w:t>
      </w:r>
      <w:r w:rsidR="004F69D6">
        <w:t xml:space="preserve">, </w:t>
      </w:r>
      <w:r w:rsidRPr="00033231">
        <w:t>ne faites aucune remontrance</w:t>
      </w:r>
      <w:r w:rsidR="004F69D6">
        <w:t xml:space="preserve"> ; </w:t>
      </w:r>
      <w:r w:rsidRPr="00033231">
        <w:t>c</w:t>
      </w:r>
      <w:r w:rsidR="004F69D6">
        <w:t>’</w:t>
      </w:r>
      <w:r w:rsidRPr="00033231">
        <w:t>est le plus sage</w:t>
      </w:r>
      <w:r w:rsidR="004F69D6">
        <w:t xml:space="preserve">. </w:t>
      </w:r>
      <w:r w:rsidRPr="00033231">
        <w:t>Vous attendiez du pain</w:t>
      </w:r>
      <w:r w:rsidR="004F69D6">
        <w:t xml:space="preserve">, </w:t>
      </w:r>
      <w:r w:rsidRPr="00033231">
        <w:t>vous rencontrez un caillou</w:t>
      </w:r>
      <w:r w:rsidR="004F69D6">
        <w:t xml:space="preserve"> ; </w:t>
      </w:r>
      <w:r w:rsidRPr="00033231">
        <w:t>brisez vos dents sur ce caillou et ne poussez aucun cri</w:t>
      </w:r>
      <w:r w:rsidR="004F69D6">
        <w:t xml:space="preserve">. </w:t>
      </w:r>
      <w:r w:rsidRPr="00033231">
        <w:t>Ne doutez point que votre estomac mental</w:t>
      </w:r>
      <w:r w:rsidR="004F69D6">
        <w:t xml:space="preserve">, </w:t>
      </w:r>
      <w:r w:rsidRPr="00033231">
        <w:t>si vous possédez cet organe</w:t>
      </w:r>
      <w:r w:rsidR="004F69D6">
        <w:t xml:space="preserve">, </w:t>
      </w:r>
      <w:r w:rsidRPr="00033231">
        <w:t>ne soit aussi fort que celui de l</w:t>
      </w:r>
      <w:r w:rsidR="004F69D6">
        <w:t>’</w:t>
      </w:r>
      <w:r w:rsidRPr="00033231">
        <w:t>autruche et ne digère la pierre</w:t>
      </w:r>
      <w:r w:rsidR="004F69D6">
        <w:t xml:space="preserve">. </w:t>
      </w:r>
      <w:r w:rsidRPr="00033231">
        <w:t>Vous tendiez la main pour recevoir un œuf</w:t>
      </w:r>
      <w:r w:rsidR="004F69D6">
        <w:t xml:space="preserve">, </w:t>
      </w:r>
      <w:r w:rsidRPr="00033231">
        <w:t>et le hasard vous fait rencontrer un scorpion</w:t>
      </w:r>
      <w:r w:rsidR="004F69D6">
        <w:t xml:space="preserve">. </w:t>
      </w:r>
      <w:r w:rsidRPr="00033231">
        <w:t>Ne montrez aucune consternation</w:t>
      </w:r>
      <w:r w:rsidR="004F69D6">
        <w:t xml:space="preserve"> : </w:t>
      </w:r>
      <w:r w:rsidRPr="00033231">
        <w:t>étreignez fort</w:t>
      </w:r>
      <w:r w:rsidRPr="00033231">
        <w:t>e</w:t>
      </w:r>
      <w:r w:rsidRPr="00033231">
        <w:t>ment le reptile</w:t>
      </w:r>
      <w:r w:rsidR="004F69D6">
        <w:t xml:space="preserve"> ; </w:t>
      </w:r>
      <w:r w:rsidRPr="00033231">
        <w:t>il vous percera la main de son dard</w:t>
      </w:r>
      <w:r w:rsidR="004F69D6">
        <w:t xml:space="preserve">, </w:t>
      </w:r>
      <w:r w:rsidRPr="00033231">
        <w:t>n</w:t>
      </w:r>
      <w:r w:rsidR="004F69D6">
        <w:t>’</w:t>
      </w:r>
      <w:r w:rsidRPr="00033231">
        <w:t>y faites point attention</w:t>
      </w:r>
      <w:r w:rsidR="004F69D6">
        <w:t xml:space="preserve"> : </w:t>
      </w:r>
      <w:r w:rsidRPr="00033231">
        <w:t>au bout d</w:t>
      </w:r>
      <w:r w:rsidR="004F69D6">
        <w:t>’</w:t>
      </w:r>
      <w:r w:rsidRPr="00033231">
        <w:t>un certain temps</w:t>
      </w:r>
      <w:r w:rsidR="004F69D6">
        <w:t xml:space="preserve">, </w:t>
      </w:r>
      <w:r w:rsidRPr="00033231">
        <w:t xml:space="preserve">quand votre bras et votre main enflés </w:t>
      </w:r>
      <w:r w:rsidRPr="00033231">
        <w:lastRenderedPageBreak/>
        <w:t>auront frémi sous les tortures</w:t>
      </w:r>
      <w:r w:rsidR="004F69D6">
        <w:t xml:space="preserve">, </w:t>
      </w:r>
      <w:r w:rsidRPr="00033231">
        <w:t>le scorpion écrasé mourra</w:t>
      </w:r>
      <w:r w:rsidR="004F69D6">
        <w:t xml:space="preserve">, </w:t>
      </w:r>
      <w:r w:rsidRPr="00033231">
        <w:t>et vous aurez appris comment on souffre sans pousser un sanglot</w:t>
      </w:r>
      <w:r w:rsidR="004F69D6">
        <w:t xml:space="preserve">. </w:t>
      </w:r>
      <w:r w:rsidRPr="00033231">
        <w:t>Pendant le reste de votre vie</w:t>
      </w:r>
      <w:r w:rsidR="004F69D6">
        <w:t xml:space="preserve">, </w:t>
      </w:r>
      <w:r w:rsidRPr="00033231">
        <w:t>si vous surv</w:t>
      </w:r>
      <w:r w:rsidRPr="00033231">
        <w:t>i</w:t>
      </w:r>
      <w:r w:rsidRPr="00033231">
        <w:t>vez à l</w:t>
      </w:r>
      <w:r w:rsidR="004F69D6">
        <w:t>’</w:t>
      </w:r>
      <w:r w:rsidRPr="00033231">
        <w:t>épreuve</w:t>
      </w:r>
      <w:r w:rsidR="004F69D6">
        <w:t xml:space="preserve"> (</w:t>
      </w:r>
      <w:r w:rsidRPr="00033231">
        <w:t>on dit que quelques-unes en meurent</w:t>
      </w:r>
      <w:r w:rsidR="004F69D6">
        <w:t xml:space="preserve">), </w:t>
      </w:r>
      <w:r w:rsidRPr="00033231">
        <w:t>vous s</w:t>
      </w:r>
      <w:r w:rsidRPr="00033231">
        <w:t>e</w:t>
      </w:r>
      <w:r w:rsidRPr="00033231">
        <w:t>rez plus forte</w:t>
      </w:r>
      <w:r w:rsidR="004F69D6">
        <w:t xml:space="preserve">, </w:t>
      </w:r>
      <w:r w:rsidRPr="00033231">
        <w:t>plus sage</w:t>
      </w:r>
      <w:r w:rsidR="004F69D6">
        <w:t xml:space="preserve">, </w:t>
      </w:r>
      <w:r w:rsidRPr="00033231">
        <w:t>moins sensitive</w:t>
      </w:r>
      <w:r w:rsidR="004F69D6">
        <w:t xml:space="preserve">. </w:t>
      </w:r>
      <w:r w:rsidRPr="00033231">
        <w:t>Vous ne savez peut-être pas cela dans le moment</w:t>
      </w:r>
      <w:r w:rsidR="004F69D6">
        <w:t xml:space="preserve">, </w:t>
      </w:r>
      <w:r w:rsidRPr="00033231">
        <w:t>et vous ne pouvez emprunter du courage à cette espérance</w:t>
      </w:r>
      <w:r w:rsidR="004F69D6">
        <w:t xml:space="preserve">. </w:t>
      </w:r>
      <w:r w:rsidRPr="00033231">
        <w:t>La nature cependant</w:t>
      </w:r>
      <w:r w:rsidR="004F69D6">
        <w:t xml:space="preserve">, </w:t>
      </w:r>
      <w:r w:rsidRPr="00033231">
        <w:t>comme nous l</w:t>
      </w:r>
      <w:r w:rsidR="004F69D6">
        <w:t>’</w:t>
      </w:r>
      <w:r w:rsidRPr="00033231">
        <w:t>avons dit</w:t>
      </w:r>
      <w:r w:rsidR="004F69D6">
        <w:t xml:space="preserve">, </w:t>
      </w:r>
      <w:r w:rsidRPr="00033231">
        <w:t>est dans cette circonstance une excellente amie</w:t>
      </w:r>
      <w:r w:rsidR="004F69D6">
        <w:t xml:space="preserve"> ; </w:t>
      </w:r>
      <w:r w:rsidRPr="00033231">
        <w:t>elle scelle les lèvres</w:t>
      </w:r>
      <w:r w:rsidR="004F69D6">
        <w:t xml:space="preserve">, </w:t>
      </w:r>
      <w:r w:rsidRPr="00033231">
        <w:t>interdit la plainte et commande une placide dissimulation</w:t>
      </w:r>
      <w:r w:rsidR="004F69D6">
        <w:t xml:space="preserve"> : </w:t>
      </w:r>
      <w:r w:rsidRPr="00033231">
        <w:t>dissimulation prenant d</w:t>
      </w:r>
      <w:r w:rsidR="004F69D6">
        <w:t>’</w:t>
      </w:r>
      <w:r w:rsidRPr="00033231">
        <w:t>abord un air aisé et gai</w:t>
      </w:r>
      <w:r w:rsidR="004F69D6">
        <w:t xml:space="preserve">, </w:t>
      </w:r>
      <w:r w:rsidRPr="00033231">
        <w:t>passant ensuite au chagrin et à la pâleur</w:t>
      </w:r>
      <w:r w:rsidR="004F69D6">
        <w:t xml:space="preserve">, </w:t>
      </w:r>
      <w:r w:rsidRPr="00033231">
        <w:t>qui font bientôt place à un stoïcisme de convention</w:t>
      </w:r>
      <w:r w:rsidR="004F69D6">
        <w:t xml:space="preserve">, </w:t>
      </w:r>
      <w:r w:rsidRPr="00033231">
        <w:t>non moins fortifiant parce qu</w:t>
      </w:r>
      <w:r w:rsidR="004F69D6">
        <w:t>’</w:t>
      </w:r>
      <w:r w:rsidRPr="00033231">
        <w:t>il est moitié amer</w:t>
      </w:r>
      <w:r w:rsidR="004F69D6">
        <w:t>.</w:t>
      </w:r>
    </w:p>
    <w:p w14:paraId="50AC68B2" w14:textId="77777777" w:rsidR="004F69D6" w:rsidRDefault="00000000" w:rsidP="0021796F">
      <w:r w:rsidRPr="00033231">
        <w:t>Moitié amer</w:t>
      </w:r>
      <w:r w:rsidR="004F69D6">
        <w:t xml:space="preserve"> ! </w:t>
      </w:r>
      <w:r w:rsidRPr="00033231">
        <w:t>est-ce bien cela</w:t>
      </w:r>
      <w:r w:rsidR="004F69D6">
        <w:t xml:space="preserve"> ? </w:t>
      </w:r>
      <w:r w:rsidRPr="00033231">
        <w:t>Non</w:t>
      </w:r>
      <w:r w:rsidR="004F69D6">
        <w:t xml:space="preserve">, </w:t>
      </w:r>
      <w:r w:rsidRPr="00033231">
        <w:t>c</w:t>
      </w:r>
      <w:r w:rsidR="004F69D6">
        <w:t>’</w:t>
      </w:r>
      <w:r w:rsidRPr="00033231">
        <w:t>est amer qu</w:t>
      </w:r>
      <w:r w:rsidR="004F69D6">
        <w:t>’</w:t>
      </w:r>
      <w:r w:rsidRPr="00033231">
        <w:t>il faut dire</w:t>
      </w:r>
      <w:r w:rsidR="004F69D6">
        <w:t xml:space="preserve"> : </w:t>
      </w:r>
      <w:r w:rsidRPr="00033231">
        <w:t>l</w:t>
      </w:r>
      <w:r w:rsidR="004F69D6">
        <w:t>’</w:t>
      </w:r>
      <w:r w:rsidRPr="00033231">
        <w:t>amertume</w:t>
      </w:r>
      <w:r w:rsidR="004F69D6">
        <w:t xml:space="preserve">, </w:t>
      </w:r>
      <w:r w:rsidRPr="00033231">
        <w:t>c</w:t>
      </w:r>
      <w:r w:rsidR="004F69D6">
        <w:t>’</w:t>
      </w:r>
      <w:r w:rsidRPr="00033231">
        <w:t>est la force</w:t>
      </w:r>
      <w:r w:rsidR="004F69D6">
        <w:t xml:space="preserve">, </w:t>
      </w:r>
      <w:r w:rsidRPr="00033231">
        <w:t>c</w:t>
      </w:r>
      <w:r w:rsidR="004F69D6">
        <w:t>’</w:t>
      </w:r>
      <w:r w:rsidRPr="00033231">
        <w:t>est un tonique</w:t>
      </w:r>
      <w:r w:rsidR="004F69D6">
        <w:t xml:space="preserve">. </w:t>
      </w:r>
      <w:r w:rsidRPr="00033231">
        <w:t>La force calme et douce succédant à des souffrances aiguës</w:t>
      </w:r>
      <w:r w:rsidR="004F69D6">
        <w:t xml:space="preserve">, </w:t>
      </w:r>
      <w:r w:rsidRPr="00033231">
        <w:t>vous ne la trouvez nulle part</w:t>
      </w:r>
      <w:r w:rsidR="004F69D6">
        <w:t xml:space="preserve"> : </w:t>
      </w:r>
      <w:r w:rsidRPr="00033231">
        <w:t>en parler est une illusion</w:t>
      </w:r>
      <w:r w:rsidR="004F69D6">
        <w:t xml:space="preserve">. </w:t>
      </w:r>
      <w:r w:rsidRPr="00033231">
        <w:t>Il peut y avoir un épuis</w:t>
      </w:r>
      <w:r w:rsidRPr="00033231">
        <w:t>e</w:t>
      </w:r>
      <w:r w:rsidRPr="00033231">
        <w:t>ment apathique après la torture</w:t>
      </w:r>
      <w:r w:rsidR="004F69D6">
        <w:t xml:space="preserve"> : </w:t>
      </w:r>
      <w:r w:rsidRPr="00033231">
        <w:t>s</w:t>
      </w:r>
      <w:r w:rsidR="004F69D6">
        <w:t>’</w:t>
      </w:r>
      <w:r w:rsidRPr="00033231">
        <w:t>il reste de l</w:t>
      </w:r>
      <w:r w:rsidR="004F69D6">
        <w:t>’</w:t>
      </w:r>
      <w:r w:rsidRPr="00033231">
        <w:t>énergie</w:t>
      </w:r>
      <w:r w:rsidR="004F69D6">
        <w:t xml:space="preserve">, </w:t>
      </w:r>
      <w:r w:rsidRPr="00033231">
        <w:t>ce sera toujours une dangereuse énergie</w:t>
      </w:r>
      <w:r w:rsidR="004F69D6">
        <w:t xml:space="preserve">, </w:t>
      </w:r>
      <w:r w:rsidRPr="00033231">
        <w:t>terrible quand elle se trouvera aux prises avec l</w:t>
      </w:r>
      <w:r w:rsidR="004F69D6">
        <w:t>’</w:t>
      </w:r>
      <w:r w:rsidRPr="00033231">
        <w:t>injustice</w:t>
      </w:r>
      <w:r w:rsidR="004F69D6">
        <w:t>.</w:t>
      </w:r>
    </w:p>
    <w:p w14:paraId="123FD19A" w14:textId="77777777" w:rsidR="004F69D6" w:rsidRDefault="00000000" w:rsidP="0021796F">
      <w:pPr>
        <w:rPr>
          <w:lang w:val="en-US" w:eastAsia="ar-SA"/>
        </w:rPr>
      </w:pPr>
      <w:r w:rsidRPr="00033231">
        <w:t xml:space="preserve">Qui a lu la ballade de </w:t>
      </w:r>
      <w:proofErr w:type="spellStart"/>
      <w:r w:rsidRPr="00033231">
        <w:rPr>
          <w:i/>
          <w:iCs/>
          <w:lang w:val="en-US" w:eastAsia="ar-SA"/>
        </w:rPr>
        <w:t>Puir</w:t>
      </w:r>
      <w:proofErr w:type="spellEnd"/>
      <w:r w:rsidRPr="00033231">
        <w:rPr>
          <w:i/>
          <w:iCs/>
        </w:rPr>
        <w:t xml:space="preserve"> Mary </w:t>
      </w:r>
      <w:r w:rsidRPr="00033231">
        <w:rPr>
          <w:i/>
          <w:iCs/>
          <w:lang w:val="en-US" w:eastAsia="ar-SA"/>
        </w:rPr>
        <w:t>Lee</w:t>
      </w:r>
      <w:r w:rsidR="004F69D6">
        <w:rPr>
          <w:i/>
          <w:iCs/>
        </w:rPr>
        <w:t xml:space="preserve">, </w:t>
      </w:r>
      <w:r w:rsidRPr="00033231">
        <w:t>cette vieille ballade écossaise</w:t>
      </w:r>
      <w:r w:rsidR="004F69D6">
        <w:t xml:space="preserve">, </w:t>
      </w:r>
      <w:r w:rsidRPr="00033231">
        <w:t>écrite je ne sais sous quelle génération ni par quel a</w:t>
      </w:r>
      <w:r w:rsidRPr="00033231">
        <w:t>u</w:t>
      </w:r>
      <w:r w:rsidRPr="00033231">
        <w:t>teur</w:t>
      </w:r>
      <w:r w:rsidR="004F69D6">
        <w:t xml:space="preserve"> ? </w:t>
      </w:r>
      <w:r w:rsidRPr="00033231">
        <w:t>Mary a été trompée</w:t>
      </w:r>
      <w:r w:rsidR="004F69D6">
        <w:t xml:space="preserve">. </w:t>
      </w:r>
      <w:r w:rsidRPr="00033231">
        <w:t>Elle ne se plaint pas</w:t>
      </w:r>
      <w:r w:rsidR="004F69D6">
        <w:t xml:space="preserve">, </w:t>
      </w:r>
      <w:r w:rsidRPr="00033231">
        <w:t>mais elle est seule</w:t>
      </w:r>
      <w:r w:rsidR="004F69D6">
        <w:t xml:space="preserve">, </w:t>
      </w:r>
      <w:r w:rsidRPr="00033231">
        <w:t>assise sur la neige</w:t>
      </w:r>
      <w:r w:rsidR="004F69D6">
        <w:t xml:space="preserve">, </w:t>
      </w:r>
      <w:r w:rsidRPr="00033231">
        <w:t>et vous entendez ses pensées</w:t>
      </w:r>
      <w:r w:rsidR="004F69D6">
        <w:t xml:space="preserve">. </w:t>
      </w:r>
      <w:r w:rsidRPr="00033231">
        <w:t>Ce ne sont pas les pensées d</w:t>
      </w:r>
      <w:r w:rsidR="004F69D6">
        <w:t>’</w:t>
      </w:r>
      <w:r w:rsidRPr="00033231">
        <w:t>une héroïne de roman</w:t>
      </w:r>
      <w:r w:rsidR="004F69D6">
        <w:t xml:space="preserve">, </w:t>
      </w:r>
      <w:r w:rsidRPr="00033231">
        <w:t>mais celles d</w:t>
      </w:r>
      <w:r w:rsidR="004F69D6">
        <w:t>’</w:t>
      </w:r>
      <w:r w:rsidRPr="00033231">
        <w:t>une fille des champs</w:t>
      </w:r>
      <w:r w:rsidR="004F69D6">
        <w:t xml:space="preserve">, </w:t>
      </w:r>
      <w:r w:rsidRPr="00033231">
        <w:t>profondément sensible et pleine de ressent</w:t>
      </w:r>
      <w:r w:rsidRPr="00033231">
        <w:t>i</w:t>
      </w:r>
      <w:r w:rsidRPr="00033231">
        <w:t>ment</w:t>
      </w:r>
      <w:r w:rsidR="004F69D6">
        <w:t xml:space="preserve">. </w:t>
      </w:r>
      <w:r w:rsidRPr="00033231">
        <w:t>Le désespoir lui a fait quitter le coin de son feu pour les montagnes couvertes de neige et de glace</w:t>
      </w:r>
      <w:r w:rsidR="004F69D6">
        <w:t xml:space="preserve">. </w:t>
      </w:r>
      <w:r w:rsidRPr="00033231">
        <w:t>Couchée au milieu des tourbillons</w:t>
      </w:r>
      <w:r w:rsidR="004F69D6">
        <w:t xml:space="preserve">, </w:t>
      </w:r>
      <w:r w:rsidRPr="00033231">
        <w:t>l</w:t>
      </w:r>
      <w:r w:rsidR="004F69D6">
        <w:t>’</w:t>
      </w:r>
      <w:r w:rsidRPr="00033231">
        <w:t>horreur sous ses formes les plus fantastiques s</w:t>
      </w:r>
      <w:r w:rsidR="004F69D6">
        <w:t>’</w:t>
      </w:r>
      <w:r w:rsidRPr="00033231">
        <w:t>offre à son imagination</w:t>
      </w:r>
      <w:r w:rsidR="004F69D6">
        <w:t xml:space="preserve"> : </w:t>
      </w:r>
      <w:r w:rsidRPr="00033231">
        <w:t>l</w:t>
      </w:r>
      <w:r w:rsidR="004F69D6">
        <w:t>’</w:t>
      </w:r>
      <w:r w:rsidRPr="00033231">
        <w:t>aspic à ventre jaune</w:t>
      </w:r>
      <w:r w:rsidR="004F69D6">
        <w:t xml:space="preserve">, </w:t>
      </w:r>
      <w:r w:rsidRPr="00033231">
        <w:t>la vipère héri</w:t>
      </w:r>
      <w:r w:rsidRPr="00033231">
        <w:t>s</w:t>
      </w:r>
      <w:r w:rsidRPr="00033231">
        <w:t>sée</w:t>
      </w:r>
      <w:r w:rsidR="004F69D6">
        <w:t xml:space="preserve">, </w:t>
      </w:r>
      <w:r w:rsidRPr="00033231">
        <w:t>les chiens aboyant à la lune</w:t>
      </w:r>
      <w:r w:rsidR="004F69D6">
        <w:t xml:space="preserve">, </w:t>
      </w:r>
      <w:r w:rsidRPr="00033231">
        <w:t>les fantômes errants le soir</w:t>
      </w:r>
      <w:r w:rsidR="004F69D6">
        <w:t xml:space="preserve">, </w:t>
      </w:r>
      <w:r w:rsidRPr="00033231">
        <w:t xml:space="preserve">le lait qui suinte sur le dos du crapaud et autres </w:t>
      </w:r>
      <w:r w:rsidRPr="00033231">
        <w:lastRenderedPageBreak/>
        <w:t>bizarres visions du cauchemar</w:t>
      </w:r>
      <w:r w:rsidR="004F69D6">
        <w:t xml:space="preserve">, </w:t>
      </w:r>
      <w:r w:rsidRPr="00033231">
        <w:t>elle abhorre tout cela</w:t>
      </w:r>
      <w:r w:rsidR="004F69D6">
        <w:t xml:space="preserve">, </w:t>
      </w:r>
      <w:r w:rsidRPr="00033231">
        <w:t xml:space="preserve">mais plus encore le perfide </w:t>
      </w:r>
      <w:r w:rsidRPr="00033231">
        <w:rPr>
          <w:lang w:val="en-US" w:eastAsia="ar-SA"/>
        </w:rPr>
        <w:t>Robin-a-Ree</w:t>
      </w:r>
      <w:r w:rsidR="004F69D6">
        <w:rPr>
          <w:lang w:val="en-US" w:eastAsia="ar-SA"/>
        </w:rPr>
        <w:t>.</w:t>
      </w:r>
    </w:p>
    <w:p w14:paraId="28EB9AF1" w14:textId="77777777" w:rsidR="004F69D6" w:rsidRDefault="00000000" w:rsidP="0021796F">
      <w:pPr>
        <w:pStyle w:val="Taille-1RetraitGauche2XIndent0"/>
        <w:spacing w:before="0" w:after="0"/>
      </w:pPr>
      <w:r w:rsidRPr="00033231">
        <w:t>Oh</w:t>
      </w:r>
      <w:r w:rsidR="004F69D6">
        <w:t xml:space="preserve"> ! </w:t>
      </w:r>
      <w:r w:rsidRPr="00033231">
        <w:t>combien autrefois</w:t>
      </w:r>
      <w:r w:rsidR="004F69D6">
        <w:t xml:space="preserve">, </w:t>
      </w:r>
      <w:r w:rsidRPr="00033231">
        <w:t>auprès d</w:t>
      </w:r>
      <w:r w:rsidR="004F69D6">
        <w:t>’</w:t>
      </w:r>
      <w:r w:rsidRPr="00033231">
        <w:t>un gai ruisseau</w:t>
      </w:r>
      <w:r w:rsidR="004F69D6">
        <w:t>.</w:t>
      </w:r>
    </w:p>
    <w:p w14:paraId="3595A196" w14:textId="77777777" w:rsidR="004F69D6" w:rsidRDefault="00000000" w:rsidP="0021796F">
      <w:pPr>
        <w:pStyle w:val="Taille-1RetraitGauche2XIndent0"/>
        <w:spacing w:before="0" w:after="0"/>
      </w:pPr>
      <w:r w:rsidRPr="00033231">
        <w:t>Là-bas j</w:t>
      </w:r>
      <w:r w:rsidR="004F69D6">
        <w:t>’</w:t>
      </w:r>
      <w:r w:rsidRPr="00033231">
        <w:t>étais heureuse</w:t>
      </w:r>
      <w:r w:rsidR="004F69D6">
        <w:t xml:space="preserve">, </w:t>
      </w:r>
      <w:r w:rsidRPr="00033231">
        <w:t>et des bons cœurs chérie</w:t>
      </w:r>
      <w:r w:rsidR="004F69D6">
        <w:t> !</w:t>
      </w:r>
    </w:p>
    <w:p w14:paraId="5E244288" w14:textId="77777777" w:rsidR="004F69D6" w:rsidRDefault="00000000" w:rsidP="0021796F">
      <w:pPr>
        <w:pStyle w:val="Taille-1RetraitGauche2XIndent0"/>
        <w:spacing w:before="0" w:after="0"/>
      </w:pPr>
      <w:r w:rsidRPr="00033231">
        <w:t>Aujourd</w:t>
      </w:r>
      <w:r w:rsidR="004F69D6">
        <w:t>’</w:t>
      </w:r>
      <w:r w:rsidRPr="00033231">
        <w:t>hui</w:t>
      </w:r>
      <w:r w:rsidR="004F69D6">
        <w:t xml:space="preserve">, </w:t>
      </w:r>
      <w:r w:rsidRPr="00033231">
        <w:t>sur la neige où j</w:t>
      </w:r>
      <w:r w:rsidR="004F69D6">
        <w:t>’</w:t>
      </w:r>
      <w:r w:rsidRPr="00033231">
        <w:t>attends un tombeau</w:t>
      </w:r>
      <w:r w:rsidR="004F69D6">
        <w:t>,</w:t>
      </w:r>
    </w:p>
    <w:p w14:paraId="56A5CF4F" w14:textId="77777777" w:rsidR="004F69D6" w:rsidRDefault="00000000" w:rsidP="0021796F">
      <w:pPr>
        <w:pStyle w:val="Taille-1RetraitGauche2XIndent0"/>
        <w:spacing w:before="0" w:after="0"/>
      </w:pPr>
      <w:r w:rsidRPr="00033231">
        <w:t>Je sanglote et maudis le noir Robin-a-Ree</w:t>
      </w:r>
      <w:r w:rsidR="004F69D6">
        <w:t> !</w:t>
      </w:r>
    </w:p>
    <w:p w14:paraId="543E88BD" w14:textId="30195385" w:rsidR="00000000" w:rsidRPr="00033231" w:rsidRDefault="00000000" w:rsidP="0021796F">
      <w:pPr>
        <w:pStyle w:val="Taille-1RetraitGauche2XIndent0"/>
        <w:spacing w:before="0" w:after="0"/>
      </w:pPr>
    </w:p>
    <w:p w14:paraId="03A00FC1" w14:textId="77777777" w:rsidR="004F69D6" w:rsidRDefault="00000000" w:rsidP="0021796F">
      <w:pPr>
        <w:pStyle w:val="Taille-1RetraitGauche2XIndent0"/>
        <w:spacing w:before="0" w:after="0"/>
      </w:pPr>
      <w:r w:rsidRPr="00033231">
        <w:t>Accourez</w:t>
      </w:r>
      <w:r w:rsidR="004F69D6">
        <w:t xml:space="preserve">, </w:t>
      </w:r>
      <w:r w:rsidRPr="00033231">
        <w:t>vents glacés</w:t>
      </w:r>
      <w:r w:rsidR="004F69D6">
        <w:t xml:space="preserve">, </w:t>
      </w:r>
      <w:r w:rsidRPr="00033231">
        <w:t>rafales</w:t>
      </w:r>
      <w:r w:rsidR="004F69D6">
        <w:t xml:space="preserve">, </w:t>
      </w:r>
      <w:r w:rsidRPr="00033231">
        <w:t>tourbillons</w:t>
      </w:r>
      <w:r w:rsidR="004F69D6">
        <w:t>,</w:t>
      </w:r>
    </w:p>
    <w:p w14:paraId="59001A88" w14:textId="77777777" w:rsidR="004F69D6" w:rsidRDefault="00000000" w:rsidP="0021796F">
      <w:pPr>
        <w:pStyle w:val="Taille-1RetraitGauche2XIndent0"/>
        <w:spacing w:before="0" w:after="0"/>
      </w:pPr>
      <w:r w:rsidRPr="00033231">
        <w:t>Secouez les forêts</w:t>
      </w:r>
      <w:r w:rsidR="004F69D6">
        <w:t xml:space="preserve">, </w:t>
      </w:r>
      <w:r w:rsidRPr="00033231">
        <w:t>couvrez tout d</w:t>
      </w:r>
      <w:r w:rsidR="004F69D6">
        <w:t>’</w:t>
      </w:r>
      <w:r w:rsidRPr="00033231">
        <w:t>épais voiles</w:t>
      </w:r>
      <w:r w:rsidR="004F69D6">
        <w:t> !</w:t>
      </w:r>
    </w:p>
    <w:p w14:paraId="3EACE182" w14:textId="77777777" w:rsidR="004F69D6" w:rsidRDefault="00000000" w:rsidP="0021796F">
      <w:pPr>
        <w:pStyle w:val="Taille-1RetraitGauche2XIndent0"/>
        <w:spacing w:before="0" w:after="0"/>
      </w:pPr>
      <w:r w:rsidRPr="00033231">
        <w:t>Que la neige</w:t>
      </w:r>
      <w:r w:rsidR="004F69D6">
        <w:t xml:space="preserve">, </w:t>
      </w:r>
      <w:r w:rsidRPr="00033231">
        <w:t>sur moi refermant ses sillons</w:t>
      </w:r>
      <w:r w:rsidR="004F69D6">
        <w:t>,</w:t>
      </w:r>
    </w:p>
    <w:p w14:paraId="78DE6C80" w14:textId="77777777" w:rsidR="004F69D6" w:rsidRDefault="00000000" w:rsidP="0021796F">
      <w:pPr>
        <w:pStyle w:val="Taille-1RetraitGauche2XIndent0"/>
        <w:spacing w:before="0" w:after="0"/>
        <w:rPr>
          <w:lang w:val="en-US"/>
        </w:rPr>
      </w:pPr>
      <w:r w:rsidRPr="00033231">
        <w:t>Dérobe pour toujours à mes yeux les étoiles</w:t>
      </w:r>
      <w:r w:rsidR="004F69D6">
        <w:rPr>
          <w:lang w:val="en-US"/>
        </w:rPr>
        <w:t> !</w:t>
      </w:r>
    </w:p>
    <w:p w14:paraId="1EE1F780" w14:textId="09540F5F" w:rsidR="00000000" w:rsidRPr="00033231" w:rsidRDefault="00000000" w:rsidP="0021796F">
      <w:pPr>
        <w:pStyle w:val="Taille-1RetraitGauche2XIndent0"/>
        <w:spacing w:before="0" w:after="0"/>
      </w:pPr>
    </w:p>
    <w:p w14:paraId="5DE0BAB9" w14:textId="169FE9C7" w:rsidR="00000000" w:rsidRPr="00033231" w:rsidRDefault="00000000" w:rsidP="0021796F">
      <w:pPr>
        <w:pStyle w:val="Taille-1RetraitGauche2XIndent0"/>
        <w:spacing w:before="0" w:after="0"/>
      </w:pPr>
      <w:r w:rsidRPr="00033231">
        <w:t>Oh</w:t>
      </w:r>
      <w:r w:rsidR="004F69D6">
        <w:t xml:space="preserve"> ! </w:t>
      </w:r>
      <w:r w:rsidRPr="00033231">
        <w:t>ne fondez jamais</w:t>
      </w:r>
      <w:r w:rsidR="004F69D6">
        <w:t xml:space="preserve">, </w:t>
      </w:r>
      <w:r w:rsidRPr="00033231">
        <w:t>blanc et chaste manteau</w:t>
      </w:r>
    </w:p>
    <w:p w14:paraId="6C3696B5" w14:textId="77777777" w:rsidR="004F69D6" w:rsidRDefault="00000000" w:rsidP="0021796F">
      <w:pPr>
        <w:pStyle w:val="Taille-1RetraitGauche2XIndent0"/>
        <w:spacing w:before="0" w:after="0"/>
      </w:pPr>
      <w:r w:rsidRPr="00033231">
        <w:t>Qui bientôt couvrirez la pauvre Mary Lee</w:t>
      </w:r>
      <w:r w:rsidR="004F69D6">
        <w:t> :</w:t>
      </w:r>
    </w:p>
    <w:p w14:paraId="15E82C01" w14:textId="77777777" w:rsidR="004F69D6" w:rsidRDefault="00000000" w:rsidP="0021796F">
      <w:pPr>
        <w:pStyle w:val="Taille-1RetraitGauche2XIndent0"/>
        <w:spacing w:before="0" w:after="0"/>
      </w:pPr>
      <w:r w:rsidRPr="00033231">
        <w:t>Gardez-la du mépris</w:t>
      </w:r>
      <w:r w:rsidR="004F69D6">
        <w:t xml:space="preserve">, </w:t>
      </w:r>
      <w:r w:rsidRPr="00033231">
        <w:t>dans ce glacé tombeau</w:t>
      </w:r>
      <w:r w:rsidR="004F69D6">
        <w:t>,</w:t>
      </w:r>
    </w:p>
    <w:p w14:paraId="49556DF0" w14:textId="77777777" w:rsidR="004F69D6" w:rsidRDefault="00000000" w:rsidP="0021796F">
      <w:pPr>
        <w:pStyle w:val="Taille-1RetraitGauche2XIndent0"/>
        <w:spacing w:before="0" w:after="0"/>
      </w:pPr>
      <w:r w:rsidRPr="00033231">
        <w:t>D</w:t>
      </w:r>
      <w:r w:rsidR="004F69D6">
        <w:t>’</w:t>
      </w:r>
      <w:r w:rsidRPr="00033231">
        <w:t>infâmes suborneurs comme Robin-a-Ree</w:t>
      </w:r>
      <w:r w:rsidR="004F69D6">
        <w:t> !</w:t>
      </w:r>
    </w:p>
    <w:p w14:paraId="338C3E04" w14:textId="77777777" w:rsidR="004F69D6" w:rsidRDefault="00000000" w:rsidP="0021796F">
      <w:r w:rsidRPr="00033231">
        <w:t xml:space="preserve">Mais ce que nous venons de dire ne se rapporte point aux sentiments de Caroline </w:t>
      </w:r>
      <w:proofErr w:type="spellStart"/>
      <w:r w:rsidRPr="00033231">
        <w:t>Helstone</w:t>
      </w:r>
      <w:proofErr w:type="spellEnd"/>
      <w:r w:rsidR="004F69D6">
        <w:t xml:space="preserve">, </w:t>
      </w:r>
      <w:r w:rsidRPr="00033231">
        <w:t>ni à l</w:t>
      </w:r>
      <w:r w:rsidR="004F69D6">
        <w:t>’</w:t>
      </w:r>
      <w:r w:rsidRPr="00033231">
        <w:t>état des choses entre elle et Robert Moore</w:t>
      </w:r>
      <w:r w:rsidR="004F69D6">
        <w:t xml:space="preserve">. </w:t>
      </w:r>
      <w:r w:rsidRPr="00033231">
        <w:t>Il ne l</w:t>
      </w:r>
      <w:r w:rsidR="004F69D6">
        <w:t>’</w:t>
      </w:r>
      <w:r w:rsidRPr="00033231">
        <w:t>avait point trompée</w:t>
      </w:r>
      <w:r w:rsidR="004F69D6">
        <w:t xml:space="preserve"> ; </w:t>
      </w:r>
      <w:r w:rsidRPr="00033231">
        <w:t>s</w:t>
      </w:r>
      <w:r w:rsidR="004F69D6">
        <w:t>’</w:t>
      </w:r>
      <w:r w:rsidRPr="00033231">
        <w:t>il y avait que</w:t>
      </w:r>
      <w:r w:rsidRPr="00033231">
        <w:t>l</w:t>
      </w:r>
      <w:r w:rsidRPr="00033231">
        <w:t>qu</w:t>
      </w:r>
      <w:r w:rsidR="004F69D6">
        <w:t>’</w:t>
      </w:r>
      <w:r w:rsidRPr="00033231">
        <w:t>un à blâmer</w:t>
      </w:r>
      <w:r w:rsidR="004F69D6">
        <w:t xml:space="preserve">, </w:t>
      </w:r>
      <w:r w:rsidRPr="00033231">
        <w:t>c</w:t>
      </w:r>
      <w:r w:rsidR="004F69D6">
        <w:t>’</w:t>
      </w:r>
      <w:r w:rsidRPr="00033231">
        <w:t>était elle</w:t>
      </w:r>
      <w:r w:rsidR="004F69D6">
        <w:t xml:space="preserve">. </w:t>
      </w:r>
      <w:r w:rsidRPr="00033231">
        <w:t>Le fiel qu</w:t>
      </w:r>
      <w:r w:rsidR="004F69D6">
        <w:t>’</w:t>
      </w:r>
      <w:r w:rsidRPr="00033231">
        <w:t>eût distillé son cœur serait monté amèrement à sa bouche</w:t>
      </w:r>
      <w:r w:rsidR="004F69D6">
        <w:t xml:space="preserve">. </w:t>
      </w:r>
      <w:r w:rsidRPr="00033231">
        <w:t>Elle avait donné son amour</w:t>
      </w:r>
      <w:r w:rsidR="004F69D6">
        <w:t xml:space="preserve">, </w:t>
      </w:r>
      <w:r w:rsidRPr="00033231">
        <w:t>mais sans qu</w:t>
      </w:r>
      <w:r w:rsidR="004F69D6">
        <w:t>’</w:t>
      </w:r>
      <w:r w:rsidRPr="00033231">
        <w:t>il lui fût demandé</w:t>
      </w:r>
      <w:r w:rsidR="004F69D6">
        <w:t xml:space="preserve"> ; </w:t>
      </w:r>
      <w:r w:rsidRPr="00033231">
        <w:t>hasard naturel et quelquefois inéluctable</w:t>
      </w:r>
      <w:r w:rsidR="004F69D6">
        <w:t xml:space="preserve">, </w:t>
      </w:r>
      <w:r w:rsidRPr="00033231">
        <w:t>mais gros de malheur</w:t>
      </w:r>
      <w:r w:rsidR="004F69D6">
        <w:t>.</w:t>
      </w:r>
    </w:p>
    <w:p w14:paraId="33E0F90E" w14:textId="77777777" w:rsidR="004F69D6" w:rsidRDefault="00000000" w:rsidP="0021796F">
      <w:r w:rsidRPr="00033231">
        <w:t>Robert</w:t>
      </w:r>
      <w:r w:rsidR="004F69D6">
        <w:t xml:space="preserve">, </w:t>
      </w:r>
      <w:r w:rsidRPr="00033231">
        <w:t>il est vrai</w:t>
      </w:r>
      <w:r w:rsidR="004F69D6">
        <w:t xml:space="preserve">, </w:t>
      </w:r>
      <w:r w:rsidRPr="00033231">
        <w:t>avait quelquefois paru l</w:t>
      </w:r>
      <w:r w:rsidR="004F69D6">
        <w:t>’</w:t>
      </w:r>
      <w:r w:rsidRPr="00033231">
        <w:t>aimer</w:t>
      </w:r>
      <w:r w:rsidR="004F69D6">
        <w:t xml:space="preserve"> ; </w:t>
      </w:r>
      <w:r w:rsidRPr="00033231">
        <w:t>mais pourquoi</w:t>
      </w:r>
      <w:r w:rsidR="004F69D6">
        <w:t xml:space="preserve"> ? </w:t>
      </w:r>
      <w:r w:rsidRPr="00033231">
        <w:t>Parce qu</w:t>
      </w:r>
      <w:r w:rsidR="004F69D6">
        <w:t>’</w:t>
      </w:r>
      <w:r w:rsidRPr="00033231">
        <w:t>elle avait déployé tant d</w:t>
      </w:r>
      <w:r w:rsidR="004F69D6">
        <w:t>’</w:t>
      </w:r>
      <w:r w:rsidRPr="00033231">
        <w:t>attraits</w:t>
      </w:r>
      <w:r w:rsidR="004F69D6">
        <w:t xml:space="preserve">, </w:t>
      </w:r>
      <w:r w:rsidRPr="00033231">
        <w:t>qu</w:t>
      </w:r>
      <w:r w:rsidR="004F69D6">
        <w:t>’</w:t>
      </w:r>
      <w:r w:rsidRPr="00033231">
        <w:t>il n</w:t>
      </w:r>
      <w:r w:rsidR="004F69D6">
        <w:t>’</w:t>
      </w:r>
      <w:r w:rsidRPr="00033231">
        <w:t>avait pu</w:t>
      </w:r>
      <w:r w:rsidR="004F69D6">
        <w:t xml:space="preserve">, </w:t>
      </w:r>
      <w:r w:rsidRPr="00033231">
        <w:t>malgré tous ses efforts</w:t>
      </w:r>
      <w:r w:rsidR="004F69D6">
        <w:t xml:space="preserve">, </w:t>
      </w:r>
      <w:r w:rsidRPr="00033231">
        <w:t>maîtriser des sentiments que son jugement ne pouvait approuver</w:t>
      </w:r>
      <w:r w:rsidR="004F69D6">
        <w:t xml:space="preserve">. </w:t>
      </w:r>
      <w:r w:rsidRPr="00033231">
        <w:t>Il allait probablement rompre toute communication intime avec elle</w:t>
      </w:r>
      <w:r w:rsidR="004F69D6">
        <w:t xml:space="preserve">, </w:t>
      </w:r>
      <w:r w:rsidRPr="00033231">
        <w:t>parce qu</w:t>
      </w:r>
      <w:r w:rsidR="004F69D6">
        <w:t>’</w:t>
      </w:r>
      <w:r w:rsidRPr="00033231">
        <w:t>il cra</w:t>
      </w:r>
      <w:r w:rsidRPr="00033231">
        <w:t>i</w:t>
      </w:r>
      <w:r w:rsidRPr="00033231">
        <w:t>gnait de laisser son cœur s</w:t>
      </w:r>
      <w:r w:rsidR="004F69D6">
        <w:t>’</w:t>
      </w:r>
      <w:r w:rsidRPr="00033231">
        <w:t>engager dans une affection inextric</w:t>
      </w:r>
      <w:r w:rsidRPr="00033231">
        <w:t>a</w:t>
      </w:r>
      <w:r w:rsidRPr="00033231">
        <w:t>ble</w:t>
      </w:r>
      <w:r w:rsidR="004F69D6">
        <w:t xml:space="preserve">, </w:t>
      </w:r>
      <w:r w:rsidRPr="00033231">
        <w:t>ou de se voir entraîné</w:t>
      </w:r>
      <w:r w:rsidR="004F69D6">
        <w:t xml:space="preserve">, </w:t>
      </w:r>
      <w:r w:rsidRPr="00033231">
        <w:t>en dépit de sa raison</w:t>
      </w:r>
      <w:r w:rsidR="004F69D6">
        <w:t xml:space="preserve">, </w:t>
      </w:r>
      <w:r w:rsidRPr="00033231">
        <w:t>dans un m</w:t>
      </w:r>
      <w:r w:rsidRPr="00033231">
        <w:t>a</w:t>
      </w:r>
      <w:r w:rsidRPr="00033231">
        <w:t>ri</w:t>
      </w:r>
      <w:r w:rsidRPr="00033231">
        <w:t>a</w:t>
      </w:r>
      <w:r w:rsidRPr="00033231">
        <w:t>ge qu</w:t>
      </w:r>
      <w:r w:rsidR="004F69D6">
        <w:t>’</w:t>
      </w:r>
      <w:r w:rsidRPr="00033231">
        <w:t>il croyait imprudent</w:t>
      </w:r>
      <w:r w:rsidR="004F69D6">
        <w:t xml:space="preserve">. </w:t>
      </w:r>
      <w:r w:rsidRPr="00033231">
        <w:t>Maintenant</w:t>
      </w:r>
      <w:r w:rsidR="004F69D6">
        <w:t xml:space="preserve">, </w:t>
      </w:r>
      <w:r w:rsidRPr="00033231">
        <w:t>que lui reste-t-il à fa</w:t>
      </w:r>
      <w:r w:rsidRPr="00033231">
        <w:t>i</w:t>
      </w:r>
      <w:r w:rsidRPr="00033231">
        <w:t>re</w:t>
      </w:r>
      <w:r w:rsidR="004F69D6">
        <w:t xml:space="preserve"> ? </w:t>
      </w:r>
      <w:r w:rsidRPr="00033231">
        <w:t>S</w:t>
      </w:r>
      <w:r w:rsidR="004F69D6">
        <w:t>’</w:t>
      </w:r>
      <w:r w:rsidRPr="00033231">
        <w:t>abandonner à sa passion</w:t>
      </w:r>
      <w:r w:rsidR="004F69D6">
        <w:t xml:space="preserve">, </w:t>
      </w:r>
      <w:r w:rsidRPr="00033231">
        <w:t>ou la vaincre</w:t>
      </w:r>
      <w:r w:rsidR="004F69D6">
        <w:t xml:space="preserve"> ? </w:t>
      </w:r>
      <w:r w:rsidRPr="00033231">
        <w:t>Poursuivre l</w:t>
      </w:r>
      <w:r w:rsidR="004F69D6">
        <w:t>’</w:t>
      </w:r>
      <w:r w:rsidRPr="00033231">
        <w:t>objet de son amour</w:t>
      </w:r>
      <w:r w:rsidR="004F69D6">
        <w:t xml:space="preserve">, </w:t>
      </w:r>
      <w:r w:rsidRPr="00033231">
        <w:t>ou se replier sur elle-même</w:t>
      </w:r>
      <w:r w:rsidR="004F69D6">
        <w:t xml:space="preserve"> ? </w:t>
      </w:r>
      <w:r w:rsidRPr="00033231">
        <w:lastRenderedPageBreak/>
        <w:t>Si elle est faible</w:t>
      </w:r>
      <w:r w:rsidR="004F69D6">
        <w:t xml:space="preserve">, </w:t>
      </w:r>
      <w:r w:rsidRPr="00033231">
        <w:t>elle suivra le premier de ces expédients</w:t>
      </w:r>
      <w:r w:rsidR="004F69D6">
        <w:t xml:space="preserve">, </w:t>
      </w:r>
      <w:r w:rsidRPr="00033231">
        <w:t>au risque de pe</w:t>
      </w:r>
      <w:r w:rsidRPr="00033231">
        <w:t>r</w:t>
      </w:r>
      <w:r w:rsidRPr="00033231">
        <w:t>dre l</w:t>
      </w:r>
      <w:r w:rsidR="004F69D6">
        <w:t>’</w:t>
      </w:r>
      <w:r w:rsidRPr="00033231">
        <w:t>estime de Robert et d</w:t>
      </w:r>
      <w:r w:rsidR="004F69D6">
        <w:t>’</w:t>
      </w:r>
      <w:r w:rsidRPr="00033231">
        <w:t>encourir son aversion</w:t>
      </w:r>
      <w:r w:rsidR="004F69D6">
        <w:t xml:space="preserve"> ; </w:t>
      </w:r>
      <w:r w:rsidRPr="00033231">
        <w:t>si elle a de la raison</w:t>
      </w:r>
      <w:r w:rsidR="004F69D6">
        <w:t xml:space="preserve">, </w:t>
      </w:r>
      <w:r w:rsidRPr="00033231">
        <w:t>elle imposera silence à son cœur et mettra un frein à ses émotions révoltées</w:t>
      </w:r>
      <w:r w:rsidR="004F69D6">
        <w:t xml:space="preserve">. </w:t>
      </w:r>
      <w:r w:rsidRPr="00033231">
        <w:t>Elle se décidera à envisager la vie telle qu</w:t>
      </w:r>
      <w:r w:rsidR="004F69D6">
        <w:t>’</w:t>
      </w:r>
      <w:r w:rsidRPr="00033231">
        <w:t>elle est</w:t>
      </w:r>
      <w:r w:rsidR="004F69D6">
        <w:t xml:space="preserve"> ; </w:t>
      </w:r>
      <w:r w:rsidRPr="00033231">
        <w:t>à étudier sérieusement</w:t>
      </w:r>
      <w:r w:rsidR="004F69D6">
        <w:t xml:space="preserve">, </w:t>
      </w:r>
      <w:r w:rsidRPr="00033231">
        <w:t>consciencieusement</w:t>
      </w:r>
      <w:r w:rsidR="004F69D6">
        <w:t xml:space="preserve">, </w:t>
      </w:r>
      <w:r w:rsidRPr="00033231">
        <w:t>ses r</w:t>
      </w:r>
      <w:r w:rsidRPr="00033231">
        <w:t>u</w:t>
      </w:r>
      <w:r w:rsidRPr="00033231">
        <w:t>des vérités</w:t>
      </w:r>
      <w:r w:rsidR="004F69D6">
        <w:t xml:space="preserve">, </w:t>
      </w:r>
      <w:r w:rsidRPr="00033231">
        <w:t>ses difficiles problèmes</w:t>
      </w:r>
      <w:r w:rsidR="004F69D6">
        <w:t>.</w:t>
      </w:r>
    </w:p>
    <w:p w14:paraId="41CF0319" w14:textId="77777777" w:rsidR="004F69D6" w:rsidRDefault="00000000" w:rsidP="0021796F">
      <w:r w:rsidRPr="00033231">
        <w:t>Il paraît que Caroline avait quelque peu de raison</w:t>
      </w:r>
      <w:r w:rsidR="004F69D6">
        <w:t xml:space="preserve">, </w:t>
      </w:r>
      <w:r w:rsidRPr="00033231">
        <w:t>car elle quitta Robert avec calme</w:t>
      </w:r>
      <w:r w:rsidR="004F69D6">
        <w:t xml:space="preserve">, </w:t>
      </w:r>
      <w:r w:rsidRPr="00033231">
        <w:t>sans plainte</w:t>
      </w:r>
      <w:r w:rsidR="004F69D6">
        <w:t xml:space="preserve">, </w:t>
      </w:r>
      <w:r w:rsidRPr="00033231">
        <w:t>sans questions</w:t>
      </w:r>
      <w:r w:rsidR="004F69D6">
        <w:t xml:space="preserve">, </w:t>
      </w:r>
      <w:r w:rsidRPr="00033231">
        <w:t>sans qu</w:t>
      </w:r>
      <w:r w:rsidR="004F69D6">
        <w:t>’</w:t>
      </w:r>
      <w:r w:rsidRPr="00033231">
        <w:t>un seul de ses traits fût altéré</w:t>
      </w:r>
      <w:r w:rsidR="004F69D6">
        <w:t xml:space="preserve">, </w:t>
      </w:r>
      <w:r w:rsidRPr="00033231">
        <w:t>sans qu</w:t>
      </w:r>
      <w:r w:rsidR="004F69D6">
        <w:t>’</w:t>
      </w:r>
      <w:r w:rsidRPr="00033231">
        <w:t>une larme brillât dans ses yeux</w:t>
      </w:r>
      <w:r w:rsidR="004F69D6">
        <w:t xml:space="preserve">, </w:t>
      </w:r>
      <w:r w:rsidRPr="00033231">
        <w:t>alla reprendre</w:t>
      </w:r>
      <w:r w:rsidR="004F69D6">
        <w:t xml:space="preserve">, </w:t>
      </w:r>
      <w:r w:rsidRPr="00033231">
        <w:t>comme de coutume</w:t>
      </w:r>
      <w:r w:rsidR="004F69D6">
        <w:t xml:space="preserve">, </w:t>
      </w:r>
      <w:r w:rsidRPr="00033231">
        <w:t>ses études avec Hortense</w:t>
      </w:r>
      <w:r w:rsidR="004F69D6">
        <w:t xml:space="preserve"> ; </w:t>
      </w:r>
      <w:r w:rsidRPr="00033231">
        <w:t>et</w:t>
      </w:r>
      <w:r w:rsidR="004F69D6">
        <w:t xml:space="preserve">, </w:t>
      </w:r>
      <w:r w:rsidRPr="00033231">
        <w:t>lorsque l</w:t>
      </w:r>
      <w:r w:rsidR="004F69D6">
        <w:t>’</w:t>
      </w:r>
      <w:r w:rsidRPr="00033231">
        <w:t>heure du dîner fut venue</w:t>
      </w:r>
      <w:r w:rsidR="004F69D6">
        <w:t xml:space="preserve">, </w:t>
      </w:r>
      <w:r w:rsidRPr="00033231">
        <w:t>elle retourna à la maison sans s</w:t>
      </w:r>
      <w:r w:rsidR="004F69D6">
        <w:t>’</w:t>
      </w:r>
      <w:r w:rsidRPr="00033231">
        <w:t>arrêter</w:t>
      </w:r>
      <w:r w:rsidR="004F69D6">
        <w:t>.</w:t>
      </w:r>
    </w:p>
    <w:p w14:paraId="2414C795" w14:textId="77777777" w:rsidR="004F69D6" w:rsidRDefault="00000000" w:rsidP="0021796F">
      <w:r w:rsidRPr="00033231">
        <w:t>Après le dîner</w:t>
      </w:r>
      <w:r w:rsidR="004F69D6">
        <w:t xml:space="preserve">, </w:t>
      </w:r>
      <w:r w:rsidRPr="00033231">
        <w:t>lorsqu</w:t>
      </w:r>
      <w:r w:rsidR="004F69D6">
        <w:t>’</w:t>
      </w:r>
      <w:r w:rsidRPr="00033231">
        <w:t>elle se trouva au salon seule</w:t>
      </w:r>
      <w:r w:rsidR="004F69D6">
        <w:t xml:space="preserve">, </w:t>
      </w:r>
      <w:r w:rsidRPr="00033231">
        <w:t>ayant laissé son oncle déguster son verre de vin de Porto</w:t>
      </w:r>
      <w:r w:rsidR="004F69D6">
        <w:t xml:space="preserve">, </w:t>
      </w:r>
      <w:r w:rsidRPr="00033231">
        <w:t>la difficulté qui se présenta à elle et l</w:t>
      </w:r>
      <w:r w:rsidR="004F69D6">
        <w:t>’</w:t>
      </w:r>
      <w:r w:rsidRPr="00033231">
        <w:t>embarrassa fut celle de savoir co</w:t>
      </w:r>
      <w:r w:rsidRPr="00033231">
        <w:t>m</w:t>
      </w:r>
      <w:r w:rsidRPr="00033231">
        <w:t>ment elle emploierait le reste de la journée</w:t>
      </w:r>
      <w:r w:rsidR="004F69D6">
        <w:t>.</w:t>
      </w:r>
    </w:p>
    <w:p w14:paraId="4FC68319" w14:textId="77777777" w:rsidR="004F69D6" w:rsidRDefault="00000000" w:rsidP="0021796F">
      <w:r w:rsidRPr="00033231">
        <w:t>Elle avait espéré faire ce qu</w:t>
      </w:r>
      <w:r w:rsidR="004F69D6">
        <w:t>’</w:t>
      </w:r>
      <w:r w:rsidRPr="00033231">
        <w:t>elle avait fait la veille</w:t>
      </w:r>
      <w:r w:rsidR="004F69D6">
        <w:t xml:space="preserve">, </w:t>
      </w:r>
      <w:r w:rsidRPr="00033231">
        <w:t>que la soirée se passerait encore avec le Bonheur et Robert</w:t>
      </w:r>
      <w:r w:rsidR="004F69D6">
        <w:t xml:space="preserve">. </w:t>
      </w:r>
      <w:r w:rsidRPr="00033231">
        <w:t>Ce matin elle avait reconnu son erreur</w:t>
      </w:r>
      <w:r w:rsidR="004F69D6">
        <w:t xml:space="preserve">, </w:t>
      </w:r>
      <w:r w:rsidRPr="00033231">
        <w:t>et cependant elle ne pouvait se faire à l</w:t>
      </w:r>
      <w:r w:rsidR="004F69D6">
        <w:t>’</w:t>
      </w:r>
      <w:r w:rsidRPr="00033231">
        <w:t>idée qu</w:t>
      </w:r>
      <w:r w:rsidR="004F69D6">
        <w:t>’</w:t>
      </w:r>
      <w:r w:rsidRPr="00033231">
        <w:t xml:space="preserve">aucun hasard ne pourrait ce soir-là la rappeler au cottage de </w:t>
      </w:r>
      <w:proofErr w:type="spellStart"/>
      <w:r w:rsidRPr="00033231">
        <w:t>Hollow</w:t>
      </w:r>
      <w:proofErr w:type="spellEnd"/>
      <w:r w:rsidR="004F69D6">
        <w:t xml:space="preserve">, </w:t>
      </w:r>
      <w:r w:rsidRPr="00033231">
        <w:t>ou ramener Moore dans sa société</w:t>
      </w:r>
      <w:r w:rsidR="004F69D6">
        <w:t>.</w:t>
      </w:r>
    </w:p>
    <w:p w14:paraId="571BAE3B" w14:textId="77777777" w:rsidR="004F69D6" w:rsidRDefault="00000000" w:rsidP="0021796F">
      <w:r w:rsidRPr="00033231">
        <w:t>Il était souvent arrivé à Robert de venir</w:t>
      </w:r>
      <w:r w:rsidR="004F69D6">
        <w:t xml:space="preserve">, </w:t>
      </w:r>
      <w:r w:rsidRPr="00033231">
        <w:t>après le thé</w:t>
      </w:r>
      <w:r w:rsidR="004F69D6">
        <w:t xml:space="preserve">, </w:t>
      </w:r>
      <w:r w:rsidRPr="00033231">
        <w:t>passer une heure avec son oncle</w:t>
      </w:r>
      <w:r w:rsidR="004F69D6">
        <w:t xml:space="preserve"> ; </w:t>
      </w:r>
      <w:r w:rsidRPr="00033231">
        <w:t>la sonnette retentissait alors</w:t>
      </w:r>
      <w:r w:rsidR="004F69D6">
        <w:t xml:space="preserve"> ; </w:t>
      </w:r>
      <w:r w:rsidRPr="00033231">
        <w:t>sa voix se faisait entendre dans le corridor</w:t>
      </w:r>
      <w:r w:rsidR="004F69D6">
        <w:t xml:space="preserve">, </w:t>
      </w:r>
      <w:r w:rsidRPr="00033231">
        <w:t>au crépuscule</w:t>
      </w:r>
      <w:r w:rsidR="004F69D6">
        <w:t xml:space="preserve">, </w:t>
      </w:r>
      <w:r w:rsidRPr="00033231">
        <w:t>lorsqu</w:t>
      </w:r>
      <w:r w:rsidR="004F69D6">
        <w:t>’</w:t>
      </w:r>
      <w:r w:rsidRPr="00033231">
        <w:t>elle était loin d</w:t>
      </w:r>
      <w:r w:rsidR="004F69D6">
        <w:t>’</w:t>
      </w:r>
      <w:r w:rsidRPr="00033231">
        <w:t>attendre un semblable plaisir</w:t>
      </w:r>
      <w:r w:rsidR="004F69D6">
        <w:t xml:space="preserve"> ; </w:t>
      </w:r>
      <w:r w:rsidRPr="00033231">
        <w:t>cela est arrivé deux fois depuis qu</w:t>
      </w:r>
      <w:r w:rsidR="004F69D6">
        <w:t>’</w:t>
      </w:r>
      <w:r w:rsidRPr="00033231">
        <w:t>il l</w:t>
      </w:r>
      <w:r w:rsidR="004F69D6">
        <w:t>’</w:t>
      </w:r>
      <w:r w:rsidRPr="00033231">
        <w:t>a traitée avec une singulière réserve</w:t>
      </w:r>
      <w:r w:rsidR="004F69D6">
        <w:t xml:space="preserve"> ; </w:t>
      </w:r>
      <w:r w:rsidRPr="00033231">
        <w:t>et</w:t>
      </w:r>
      <w:r w:rsidR="004F69D6">
        <w:t xml:space="preserve">, </w:t>
      </w:r>
      <w:r w:rsidRPr="00033231">
        <w:t>quo</w:t>
      </w:r>
      <w:r w:rsidRPr="00033231">
        <w:t>i</w:t>
      </w:r>
      <w:r w:rsidRPr="00033231">
        <w:t>qu</w:t>
      </w:r>
      <w:r w:rsidR="004F69D6">
        <w:t>’</w:t>
      </w:r>
      <w:r w:rsidRPr="00033231">
        <w:t>il lui parlât rarement en présence de son oncle</w:t>
      </w:r>
      <w:r w:rsidR="004F69D6">
        <w:t xml:space="preserve">, </w:t>
      </w:r>
      <w:r w:rsidRPr="00033231">
        <w:t>assis en face de la table où elle travaillait</w:t>
      </w:r>
      <w:r w:rsidR="004F69D6">
        <w:t xml:space="preserve">, </w:t>
      </w:r>
      <w:r w:rsidRPr="00033231">
        <w:t>il a eu constamment les yeux fixés sur elle pendant sa visite</w:t>
      </w:r>
      <w:r w:rsidR="004F69D6">
        <w:t xml:space="preserve">. </w:t>
      </w:r>
      <w:r w:rsidRPr="00033231">
        <w:t>Le peu de mots qu</w:t>
      </w:r>
      <w:r w:rsidR="004F69D6">
        <w:t>’</w:t>
      </w:r>
      <w:r w:rsidRPr="00033231">
        <w:t>il lui a adressés étaient encourageants</w:t>
      </w:r>
      <w:r w:rsidR="004F69D6">
        <w:t xml:space="preserve"> ; </w:t>
      </w:r>
      <w:r w:rsidRPr="00033231">
        <w:t xml:space="preserve">il lui a dit </w:t>
      </w:r>
      <w:r w:rsidRPr="00033231">
        <w:lastRenderedPageBreak/>
        <w:t>bonsoir d</w:t>
      </w:r>
      <w:r w:rsidR="004F69D6">
        <w:t>’</w:t>
      </w:r>
      <w:r w:rsidRPr="00033231">
        <w:t>une manière affe</w:t>
      </w:r>
      <w:r w:rsidRPr="00033231">
        <w:t>c</w:t>
      </w:r>
      <w:r w:rsidRPr="00033231">
        <w:t>tueuse</w:t>
      </w:r>
      <w:r w:rsidR="004F69D6">
        <w:t>. « </w:t>
      </w:r>
      <w:r w:rsidRPr="00033231">
        <w:t>Qui sait</w:t>
      </w:r>
      <w:r w:rsidR="004F69D6">
        <w:t xml:space="preserve"> ? </w:t>
      </w:r>
      <w:r w:rsidRPr="00033231">
        <w:t>il peut venir ce soir</w:t>
      </w:r>
      <w:r w:rsidR="004F69D6">
        <w:t>, »</w:t>
      </w:r>
      <w:r w:rsidRPr="00033231">
        <w:t xml:space="preserve"> disait la Fausse Esp</w:t>
      </w:r>
      <w:r w:rsidRPr="00033231">
        <w:t>é</w:t>
      </w:r>
      <w:r w:rsidRPr="00033231">
        <w:t>rance</w:t>
      </w:r>
      <w:r w:rsidR="004F69D6">
        <w:t xml:space="preserve"> ; </w:t>
      </w:r>
      <w:r w:rsidRPr="00033231">
        <w:t>Caroline savait que c</w:t>
      </w:r>
      <w:r w:rsidR="004F69D6">
        <w:t>’</w:t>
      </w:r>
      <w:r w:rsidRPr="00033231">
        <w:t>était la Fausse Espérance qui pa</w:t>
      </w:r>
      <w:r w:rsidRPr="00033231">
        <w:t>r</w:t>
      </w:r>
      <w:r w:rsidRPr="00033231">
        <w:t>lait</w:t>
      </w:r>
      <w:r w:rsidR="004F69D6">
        <w:t xml:space="preserve">, </w:t>
      </w:r>
      <w:r w:rsidRPr="00033231">
        <w:t>et néanmoins elle écoutait</w:t>
      </w:r>
      <w:r w:rsidR="004F69D6">
        <w:t>.</w:t>
      </w:r>
    </w:p>
    <w:p w14:paraId="51C36AD7" w14:textId="77777777" w:rsidR="004F69D6" w:rsidRDefault="00000000" w:rsidP="0021796F">
      <w:r w:rsidRPr="00033231">
        <w:t>Elle voulut lire</w:t>
      </w:r>
      <w:r w:rsidR="004F69D6">
        <w:t xml:space="preserve">, </w:t>
      </w:r>
      <w:r w:rsidRPr="00033231">
        <w:t>ses pensées erraient à l</w:t>
      </w:r>
      <w:r w:rsidR="004F69D6">
        <w:t>’</w:t>
      </w:r>
      <w:r w:rsidRPr="00033231">
        <w:t>aventure</w:t>
      </w:r>
      <w:r w:rsidR="004F69D6">
        <w:t xml:space="preserve"> ; </w:t>
      </w:r>
      <w:r w:rsidRPr="00033231">
        <w:t>elle e</w:t>
      </w:r>
      <w:r w:rsidRPr="00033231">
        <w:t>s</w:t>
      </w:r>
      <w:r w:rsidRPr="00033231">
        <w:t>saya de coudre</w:t>
      </w:r>
      <w:r w:rsidR="004F69D6">
        <w:t xml:space="preserve">, </w:t>
      </w:r>
      <w:r w:rsidRPr="00033231">
        <w:t>chaque point était un ennui</w:t>
      </w:r>
      <w:r w:rsidR="004F69D6">
        <w:t xml:space="preserve"> ; </w:t>
      </w:r>
      <w:r w:rsidRPr="00033231">
        <w:t>l</w:t>
      </w:r>
      <w:r w:rsidR="004F69D6">
        <w:t>’</w:t>
      </w:r>
      <w:r w:rsidRPr="00033231">
        <w:t>occupation lui devenait insupportable</w:t>
      </w:r>
      <w:r w:rsidR="004F69D6">
        <w:t xml:space="preserve"> ; </w:t>
      </w:r>
      <w:r w:rsidRPr="00033231">
        <w:t>elle ouvrit son pupitre et voulut écrire une composition française</w:t>
      </w:r>
      <w:r w:rsidR="004F69D6">
        <w:t xml:space="preserve">, </w:t>
      </w:r>
      <w:r w:rsidRPr="00033231">
        <w:t>elle n</w:t>
      </w:r>
      <w:r w:rsidR="004F69D6">
        <w:t>’</w:t>
      </w:r>
      <w:r w:rsidRPr="00033231">
        <w:t>écrivit que des bévues</w:t>
      </w:r>
      <w:r w:rsidR="004F69D6">
        <w:t>.</w:t>
      </w:r>
    </w:p>
    <w:p w14:paraId="3A9267E5" w14:textId="32EDA3F6" w:rsidR="004F69D6" w:rsidRDefault="00000000" w:rsidP="0021796F">
      <w:r w:rsidRPr="00033231">
        <w:t>Tout à coup</w:t>
      </w:r>
      <w:r w:rsidR="004F69D6">
        <w:t xml:space="preserve">, </w:t>
      </w:r>
      <w:r w:rsidRPr="00033231">
        <w:t>la sonnette retentit avec violence</w:t>
      </w:r>
      <w:r w:rsidR="004F69D6">
        <w:t xml:space="preserve"> ; </w:t>
      </w:r>
      <w:r w:rsidRPr="00033231">
        <w:t>son cœur bondit</w:t>
      </w:r>
      <w:r w:rsidR="004F69D6">
        <w:t xml:space="preserve">, </w:t>
      </w:r>
      <w:r w:rsidRPr="00033231">
        <w:t>elle s</w:t>
      </w:r>
      <w:r w:rsidR="004F69D6">
        <w:t>’</w:t>
      </w:r>
      <w:r w:rsidRPr="00033231">
        <w:t>élança à la porte du salon</w:t>
      </w:r>
      <w:r w:rsidR="004F69D6">
        <w:t xml:space="preserve">, </w:t>
      </w:r>
      <w:r w:rsidRPr="00033231">
        <w:t>l</w:t>
      </w:r>
      <w:r w:rsidR="004F69D6">
        <w:t>’</w:t>
      </w:r>
      <w:r w:rsidRPr="00033231">
        <w:t>entrouvrit doucement</w:t>
      </w:r>
      <w:r w:rsidR="004F69D6">
        <w:t xml:space="preserve">, </w:t>
      </w:r>
      <w:r w:rsidRPr="00033231">
        <w:t>et regarda par l</w:t>
      </w:r>
      <w:r w:rsidR="004F69D6">
        <w:t>’</w:t>
      </w:r>
      <w:r w:rsidRPr="00033231">
        <w:t>ouverture</w:t>
      </w:r>
      <w:r w:rsidR="004F69D6">
        <w:t xml:space="preserve">. </w:t>
      </w:r>
      <w:r w:rsidRPr="00033231">
        <w:t>Fanny recevait un visiteur</w:t>
      </w:r>
      <w:r w:rsidR="004F69D6">
        <w:t xml:space="preserve"> : </w:t>
      </w:r>
      <w:r w:rsidRPr="00033231">
        <w:t>un ho</w:t>
      </w:r>
      <w:r w:rsidRPr="00033231">
        <w:t>m</w:t>
      </w:r>
      <w:r w:rsidRPr="00033231">
        <w:t>me grand</w:t>
      </w:r>
      <w:r w:rsidR="004F69D6">
        <w:t xml:space="preserve">, </w:t>
      </w:r>
      <w:r w:rsidRPr="00033231">
        <w:t>juste de la taille de Robert</w:t>
      </w:r>
      <w:r w:rsidR="004F69D6">
        <w:t xml:space="preserve">. </w:t>
      </w:r>
      <w:r w:rsidRPr="00033231">
        <w:t>Un instant elle crut que c</w:t>
      </w:r>
      <w:r w:rsidR="004F69D6">
        <w:t>’</w:t>
      </w:r>
      <w:r w:rsidRPr="00033231">
        <w:t>était lui et tressaillit de plaisir</w:t>
      </w:r>
      <w:r w:rsidR="004F69D6">
        <w:t xml:space="preserve"> ; </w:t>
      </w:r>
      <w:r w:rsidRPr="00033231">
        <w:t xml:space="preserve">mais la voix demandant </w:t>
      </w:r>
      <w:r w:rsidR="004F69D6">
        <w:t>M. </w:t>
      </w:r>
      <w:proofErr w:type="spellStart"/>
      <w:r w:rsidRPr="00033231">
        <w:t>Helstone</w:t>
      </w:r>
      <w:proofErr w:type="spellEnd"/>
      <w:r w:rsidRPr="00033231">
        <w:t xml:space="preserve"> la tira de son erreur</w:t>
      </w:r>
      <w:r w:rsidR="004F69D6">
        <w:t xml:space="preserve">. </w:t>
      </w:r>
      <w:r w:rsidRPr="00033231">
        <w:t>C</w:t>
      </w:r>
      <w:r w:rsidR="004F69D6">
        <w:t>’</w:t>
      </w:r>
      <w:r w:rsidRPr="00033231">
        <w:t>était une voix irlandaise</w:t>
      </w:r>
      <w:r w:rsidR="004F69D6">
        <w:t xml:space="preserve">, </w:t>
      </w:r>
      <w:r w:rsidRPr="00033231">
        <w:t>non par conséquent celle de Moore</w:t>
      </w:r>
      <w:r w:rsidR="004F69D6">
        <w:t xml:space="preserve">, </w:t>
      </w:r>
      <w:r w:rsidRPr="00033231">
        <w:t>mais celle du vicaire M</w:t>
      </w:r>
      <w:r w:rsidRPr="00033231">
        <w:t>a</w:t>
      </w:r>
      <w:r w:rsidRPr="00033231">
        <w:t>l</w:t>
      </w:r>
      <w:r w:rsidRPr="00033231">
        <w:t>o</w:t>
      </w:r>
      <w:r w:rsidRPr="00033231">
        <w:t>ne</w:t>
      </w:r>
      <w:r w:rsidR="004F69D6">
        <w:t xml:space="preserve">. </w:t>
      </w:r>
      <w:r w:rsidRPr="00033231">
        <w:t>Il fut introduit dans la salle à manger</w:t>
      </w:r>
      <w:r w:rsidR="004F69D6">
        <w:t xml:space="preserve">, </w:t>
      </w:r>
      <w:r w:rsidRPr="00033231">
        <w:t>où sans doute il aida promptement son recteur à vider sa bouteille</w:t>
      </w:r>
      <w:r w:rsidR="004F69D6">
        <w:t>.</w:t>
      </w:r>
    </w:p>
    <w:p w14:paraId="666B4FC4" w14:textId="77777777" w:rsidR="004F69D6" w:rsidRDefault="00000000" w:rsidP="0021796F">
      <w:r w:rsidRPr="00033231">
        <w:t>C</w:t>
      </w:r>
      <w:r w:rsidR="004F69D6">
        <w:t>’</w:t>
      </w:r>
      <w:r w:rsidRPr="00033231">
        <w:t>était un fait à remarquer</w:t>
      </w:r>
      <w:r w:rsidR="004F69D6">
        <w:t xml:space="preserve">, </w:t>
      </w:r>
      <w:r w:rsidRPr="00033231">
        <w:t>qu</w:t>
      </w:r>
      <w:r w:rsidR="004F69D6">
        <w:t>’</w:t>
      </w:r>
      <w:r w:rsidRPr="00033231">
        <w:t xml:space="preserve">à </w:t>
      </w:r>
      <w:proofErr w:type="spellStart"/>
      <w:r w:rsidRPr="00033231">
        <w:t>Briarfield</w:t>
      </w:r>
      <w:proofErr w:type="spellEnd"/>
      <w:r w:rsidR="004F69D6">
        <w:t xml:space="preserve">, </w:t>
      </w:r>
      <w:proofErr w:type="spellStart"/>
      <w:r w:rsidRPr="00033231">
        <w:t>Whinbury</w:t>
      </w:r>
      <w:proofErr w:type="spellEnd"/>
      <w:r w:rsidRPr="00033231">
        <w:t xml:space="preserve"> ou </w:t>
      </w:r>
      <w:proofErr w:type="spellStart"/>
      <w:r w:rsidRPr="00033231">
        <w:t>Nunnely</w:t>
      </w:r>
      <w:proofErr w:type="spellEnd"/>
      <w:r w:rsidR="004F69D6">
        <w:t xml:space="preserve">, </w:t>
      </w:r>
      <w:r w:rsidRPr="00033231">
        <w:t>dans quelque maison qu</w:t>
      </w:r>
      <w:r w:rsidR="004F69D6">
        <w:t>’</w:t>
      </w:r>
      <w:r w:rsidRPr="00033231">
        <w:t>arrivât un vicaire au moment d</w:t>
      </w:r>
      <w:r w:rsidR="004F69D6">
        <w:t>’</w:t>
      </w:r>
      <w:r w:rsidRPr="00033231">
        <w:t>un repas</w:t>
      </w:r>
      <w:r w:rsidR="004F69D6">
        <w:t xml:space="preserve">, </w:t>
      </w:r>
      <w:r w:rsidRPr="00033231">
        <w:t>dîner ou thé</w:t>
      </w:r>
      <w:r w:rsidR="004F69D6">
        <w:t xml:space="preserve">, </w:t>
      </w:r>
      <w:r w:rsidRPr="00033231">
        <w:t>il était immédiatement suivi par un s</w:t>
      </w:r>
      <w:r w:rsidRPr="00033231">
        <w:t>e</w:t>
      </w:r>
      <w:r w:rsidRPr="00033231">
        <w:t>cond</w:t>
      </w:r>
      <w:r w:rsidR="004F69D6">
        <w:t xml:space="preserve">, </w:t>
      </w:r>
      <w:r w:rsidRPr="00033231">
        <w:t>souvent par un troisième</w:t>
      </w:r>
      <w:r w:rsidR="004F69D6">
        <w:t xml:space="preserve">. </w:t>
      </w:r>
      <w:r w:rsidRPr="00033231">
        <w:t>Non qu</w:t>
      </w:r>
      <w:r w:rsidR="004F69D6">
        <w:t>’</w:t>
      </w:r>
      <w:r w:rsidRPr="00033231">
        <w:t>ils se fussent donné rendez-vous</w:t>
      </w:r>
      <w:r w:rsidR="004F69D6">
        <w:t xml:space="preserve">, </w:t>
      </w:r>
      <w:r w:rsidRPr="00033231">
        <w:t>mais ils étaient ordinairement tous en campagne en même temps</w:t>
      </w:r>
      <w:r w:rsidR="004F69D6">
        <w:t xml:space="preserve"> ; </w:t>
      </w:r>
      <w:r w:rsidRPr="00033231">
        <w:t>et lorsque Donne</w:t>
      </w:r>
      <w:r w:rsidR="004F69D6">
        <w:t xml:space="preserve">, </w:t>
      </w:r>
      <w:r w:rsidRPr="00033231">
        <w:t>par exemple</w:t>
      </w:r>
      <w:r w:rsidR="004F69D6">
        <w:t xml:space="preserve">, </w:t>
      </w:r>
      <w:r w:rsidRPr="00033231">
        <w:t>allait voir M</w:t>
      </w:r>
      <w:r w:rsidRPr="00033231">
        <w:t>a</w:t>
      </w:r>
      <w:r w:rsidRPr="00033231">
        <w:t>lone chez lui et ne le trouvait pas</w:t>
      </w:r>
      <w:r w:rsidR="004F69D6">
        <w:t xml:space="preserve">, </w:t>
      </w:r>
      <w:r w:rsidRPr="00033231">
        <w:t>il s</w:t>
      </w:r>
      <w:r w:rsidR="004F69D6">
        <w:t>’</w:t>
      </w:r>
      <w:r w:rsidRPr="00033231">
        <w:t>informait auprès de son hôtesse de la route qu</w:t>
      </w:r>
      <w:r w:rsidR="004F69D6">
        <w:t>’</w:t>
      </w:r>
      <w:r w:rsidRPr="00033231">
        <w:t>il avait prise</w:t>
      </w:r>
      <w:r w:rsidR="004F69D6">
        <w:t xml:space="preserve">, </w:t>
      </w:r>
      <w:r w:rsidRPr="00033231">
        <w:t>et partait à toute vitesse sur ses pas</w:t>
      </w:r>
      <w:r w:rsidR="004F69D6">
        <w:t>.</w:t>
      </w:r>
    </w:p>
    <w:p w14:paraId="57DE7513" w14:textId="77777777" w:rsidR="004F69D6" w:rsidRDefault="00000000" w:rsidP="0021796F">
      <w:r w:rsidRPr="00033231">
        <w:t xml:space="preserve">La même chose avait lieu pour </w:t>
      </w:r>
      <w:proofErr w:type="spellStart"/>
      <w:r w:rsidRPr="00033231">
        <w:t>Sweeting</w:t>
      </w:r>
      <w:proofErr w:type="spellEnd"/>
      <w:r w:rsidR="004F69D6">
        <w:t xml:space="preserve">. </w:t>
      </w:r>
      <w:r w:rsidRPr="00033231">
        <w:t>Il arriva donc</w:t>
      </w:r>
      <w:r w:rsidR="004F69D6">
        <w:t xml:space="preserve">, </w:t>
      </w:r>
      <w:r w:rsidRPr="00033231">
        <w:t>cette après-midi-là</w:t>
      </w:r>
      <w:r w:rsidR="004F69D6">
        <w:t xml:space="preserve">, </w:t>
      </w:r>
      <w:r w:rsidRPr="00033231">
        <w:t>que les oreilles de Caroline furent trois fois torturées par le bruit de la sonnette et l</w:t>
      </w:r>
      <w:r w:rsidR="004F69D6">
        <w:t>’</w:t>
      </w:r>
      <w:r w:rsidRPr="00033231">
        <w:t>arrivée de convives peu désirés</w:t>
      </w:r>
      <w:r w:rsidR="004F69D6">
        <w:t xml:space="preserve"> : </w:t>
      </w:r>
      <w:r w:rsidRPr="00033231">
        <w:t>car Donne suivit Malone</w:t>
      </w:r>
      <w:r w:rsidR="004F69D6">
        <w:t xml:space="preserve">, </w:t>
      </w:r>
      <w:r w:rsidRPr="00033231">
        <w:t xml:space="preserve">et </w:t>
      </w:r>
      <w:proofErr w:type="spellStart"/>
      <w:r w:rsidRPr="00033231">
        <w:t>Sweeting</w:t>
      </w:r>
      <w:proofErr w:type="spellEnd"/>
      <w:r w:rsidRPr="00033231">
        <w:t xml:space="preserve"> suivit </w:t>
      </w:r>
      <w:r w:rsidRPr="00033231">
        <w:lastRenderedPageBreak/>
        <w:t>Donne</w:t>
      </w:r>
      <w:r w:rsidR="004F69D6">
        <w:t xml:space="preserve">. </w:t>
      </w:r>
      <w:r w:rsidRPr="00033231">
        <w:t>Du vin fut monté de la cave</w:t>
      </w:r>
      <w:r w:rsidR="004F69D6">
        <w:t xml:space="preserve"> (</w:t>
      </w:r>
      <w:r w:rsidRPr="00033231">
        <w:t>car</w:t>
      </w:r>
      <w:r w:rsidR="004F69D6">
        <w:t xml:space="preserve">, </w:t>
      </w:r>
      <w:r w:rsidRPr="00033231">
        <w:t xml:space="preserve">quoique le vieil </w:t>
      </w:r>
      <w:proofErr w:type="spellStart"/>
      <w:r w:rsidRPr="00033231">
        <w:t>Helstone</w:t>
      </w:r>
      <w:proofErr w:type="spellEnd"/>
      <w:r w:rsidRPr="00033231">
        <w:t xml:space="preserve"> répr</w:t>
      </w:r>
      <w:r w:rsidRPr="00033231">
        <w:t>i</w:t>
      </w:r>
      <w:r w:rsidRPr="00033231">
        <w:t>mandât ses inférieurs dans la hiérarchie toutes les fois qu</w:t>
      </w:r>
      <w:r w:rsidR="004F69D6">
        <w:t>’</w:t>
      </w:r>
      <w:r w:rsidRPr="00033231">
        <w:t>il les trouvait à boire chez eux</w:t>
      </w:r>
      <w:r w:rsidR="004F69D6">
        <w:t xml:space="preserve">, </w:t>
      </w:r>
      <w:r w:rsidRPr="00033231">
        <w:t>à sa table il aimait à les régaler d</w:t>
      </w:r>
      <w:r w:rsidR="004F69D6">
        <w:t>’</w:t>
      </w:r>
      <w:r w:rsidRPr="00033231">
        <w:t>un verre de son meilleur vin</w:t>
      </w:r>
      <w:r w:rsidR="004F69D6">
        <w:t xml:space="preserve">) ; </w:t>
      </w:r>
      <w:r w:rsidRPr="00033231">
        <w:t>et</w:t>
      </w:r>
      <w:r w:rsidR="004F69D6">
        <w:t xml:space="preserve">, </w:t>
      </w:r>
      <w:r w:rsidRPr="00033231">
        <w:t>à travers les portes fermées</w:t>
      </w:r>
      <w:r w:rsidR="004F69D6">
        <w:t xml:space="preserve">, </w:t>
      </w:r>
      <w:r w:rsidRPr="00033231">
        <w:t>C</w:t>
      </w:r>
      <w:r w:rsidRPr="00033231">
        <w:t>a</w:t>
      </w:r>
      <w:r w:rsidRPr="00033231">
        <w:t>roline entendit leurs rires joyeux et le bruit discordant de leurs voix</w:t>
      </w:r>
      <w:r w:rsidR="004F69D6">
        <w:t xml:space="preserve">. </w:t>
      </w:r>
      <w:r w:rsidRPr="00033231">
        <w:t>Sa crainte était qu</w:t>
      </w:r>
      <w:r w:rsidR="004F69D6">
        <w:t>’</w:t>
      </w:r>
      <w:r w:rsidRPr="00033231">
        <w:t>ils ne demeurassent pour le thé</w:t>
      </w:r>
      <w:r w:rsidR="004F69D6">
        <w:t xml:space="preserve"> ; </w:t>
      </w:r>
      <w:r w:rsidRPr="00033231">
        <w:t>car elle n</w:t>
      </w:r>
      <w:r w:rsidR="004F69D6">
        <w:t>’</w:t>
      </w:r>
      <w:r w:rsidRPr="00033231">
        <w:t>éprouvait aucun plaisir à le préparer pour ce singulier trio</w:t>
      </w:r>
      <w:r w:rsidR="004F69D6">
        <w:t xml:space="preserve">. </w:t>
      </w:r>
      <w:r w:rsidRPr="00033231">
        <w:t>Ces trois hommes étaient jeunes comme Moore</w:t>
      </w:r>
      <w:r w:rsidR="004F69D6">
        <w:t xml:space="preserve">, </w:t>
      </w:r>
      <w:r w:rsidRPr="00033231">
        <w:t>avaient reçu la même éducation que Moore</w:t>
      </w:r>
      <w:r w:rsidR="004F69D6">
        <w:t xml:space="preserve"> ; </w:t>
      </w:r>
      <w:r w:rsidRPr="00033231">
        <w:t>et cependant</w:t>
      </w:r>
      <w:r w:rsidR="004F69D6">
        <w:t xml:space="preserve">, </w:t>
      </w:r>
      <w:r w:rsidRPr="00033231">
        <w:t>quelle différence pour Caroline</w:t>
      </w:r>
      <w:r w:rsidR="004F69D6">
        <w:t xml:space="preserve"> ! </w:t>
      </w:r>
      <w:r w:rsidRPr="00033231">
        <w:t>La société des premiers lui apportait un tou</w:t>
      </w:r>
      <w:r w:rsidRPr="00033231">
        <w:t>r</w:t>
      </w:r>
      <w:r w:rsidRPr="00033231">
        <w:t>ment</w:t>
      </w:r>
      <w:r w:rsidR="004F69D6">
        <w:t xml:space="preserve">, </w:t>
      </w:r>
      <w:r w:rsidRPr="00033231">
        <w:t>celle de l</w:t>
      </w:r>
      <w:r w:rsidR="004F69D6">
        <w:t>’</w:t>
      </w:r>
      <w:r w:rsidRPr="00033231">
        <w:t>autre un plaisir</w:t>
      </w:r>
      <w:r w:rsidR="004F69D6">
        <w:t>.</w:t>
      </w:r>
    </w:p>
    <w:p w14:paraId="494E11F4" w14:textId="77777777" w:rsidR="004F69D6" w:rsidRDefault="00000000" w:rsidP="0021796F">
      <w:r w:rsidRPr="00033231">
        <w:t>Non-seulement elle était destinée à jouir de leur comp</w:t>
      </w:r>
      <w:r w:rsidRPr="00033231">
        <w:t>a</w:t>
      </w:r>
      <w:r w:rsidRPr="00033231">
        <w:t>gnie</w:t>
      </w:r>
      <w:r w:rsidR="004F69D6">
        <w:t xml:space="preserve">, </w:t>
      </w:r>
      <w:r w:rsidRPr="00033231">
        <w:t>mais la fortune lui amenait en ce moment quatre no</w:t>
      </w:r>
      <w:r w:rsidRPr="00033231">
        <w:t>u</w:t>
      </w:r>
      <w:r w:rsidRPr="00033231">
        <w:t>veaux convives de l</w:t>
      </w:r>
      <w:r w:rsidR="004F69D6">
        <w:t>’</w:t>
      </w:r>
      <w:r w:rsidRPr="00033231">
        <w:t>autre sexe</w:t>
      </w:r>
      <w:r w:rsidR="004F69D6">
        <w:t xml:space="preserve">, </w:t>
      </w:r>
      <w:r w:rsidRPr="00033231">
        <w:t>entassés dans un phaéton ro</w:t>
      </w:r>
      <w:r w:rsidRPr="00033231">
        <w:t>u</w:t>
      </w:r>
      <w:r w:rsidRPr="00033231">
        <w:t xml:space="preserve">lant assez pesamment sur la route de </w:t>
      </w:r>
      <w:proofErr w:type="spellStart"/>
      <w:r w:rsidRPr="00033231">
        <w:t>Whinbury</w:t>
      </w:r>
      <w:proofErr w:type="spellEnd"/>
      <w:r w:rsidR="004F69D6">
        <w:t xml:space="preserve"> : </w:t>
      </w:r>
      <w:r w:rsidRPr="00033231">
        <w:t>une vieille dame et trois de ses filles venaient lui rendre une visite d</w:t>
      </w:r>
      <w:r w:rsidR="004F69D6">
        <w:t>’</w:t>
      </w:r>
      <w:r w:rsidRPr="00033231">
        <w:t>amitié</w:t>
      </w:r>
      <w:r w:rsidR="004F69D6">
        <w:t xml:space="preserve">, </w:t>
      </w:r>
      <w:r w:rsidRPr="00033231">
        <w:t>comme c</w:t>
      </w:r>
      <w:r w:rsidR="004F69D6">
        <w:t>’</w:t>
      </w:r>
      <w:r w:rsidRPr="00033231">
        <w:t>était l</w:t>
      </w:r>
      <w:r w:rsidR="004F69D6">
        <w:t>’</w:t>
      </w:r>
      <w:r w:rsidRPr="00033231">
        <w:t>habitude dans le voisinage</w:t>
      </w:r>
      <w:r w:rsidR="004F69D6">
        <w:t xml:space="preserve">. </w:t>
      </w:r>
      <w:r w:rsidRPr="00033231">
        <w:t>La sonnette retentit donc pour la quatrième fois</w:t>
      </w:r>
      <w:r w:rsidR="004F69D6">
        <w:t xml:space="preserve">, </w:t>
      </w:r>
      <w:r w:rsidRPr="00033231">
        <w:t>et Fanny annonça au salon</w:t>
      </w:r>
      <w:r w:rsidR="004F69D6">
        <w:t> :</w:t>
      </w:r>
    </w:p>
    <w:p w14:paraId="4FBC4B0E" w14:textId="0C3E3398" w:rsidR="00000000" w:rsidRPr="00033231" w:rsidRDefault="004F69D6" w:rsidP="0021796F">
      <w:r>
        <w:t>« </w:t>
      </w:r>
      <w:proofErr w:type="spellStart"/>
      <w:r w:rsidR="00000000" w:rsidRPr="00033231">
        <w:t>Mistress</w:t>
      </w:r>
      <w:proofErr w:type="spellEnd"/>
      <w:r w:rsidR="00000000" w:rsidRPr="00033231">
        <w:t xml:space="preserve"> Sykes et les trois misses Sykes</w:t>
      </w:r>
      <w:r>
        <w:t>. »</w:t>
      </w:r>
    </w:p>
    <w:p w14:paraId="32D20DE8" w14:textId="77777777" w:rsidR="004F69D6" w:rsidRDefault="00000000" w:rsidP="0021796F">
      <w:r w:rsidRPr="00033231">
        <w:t>Lorsque Caroline recevait de la compagnie</w:t>
      </w:r>
      <w:r w:rsidR="004F69D6">
        <w:t xml:space="preserve">, </w:t>
      </w:r>
      <w:r w:rsidRPr="00033231">
        <w:t>son habitude était de se tordre nerveusement les mains</w:t>
      </w:r>
      <w:r w:rsidR="004F69D6">
        <w:t xml:space="preserve">, </w:t>
      </w:r>
      <w:r w:rsidRPr="00033231">
        <w:t>de rougir un peu</w:t>
      </w:r>
      <w:r w:rsidR="004F69D6">
        <w:t xml:space="preserve">, </w:t>
      </w:r>
      <w:r w:rsidRPr="00033231">
        <w:t>de s</w:t>
      </w:r>
      <w:r w:rsidR="004F69D6">
        <w:t>’</w:t>
      </w:r>
      <w:r w:rsidRPr="00033231">
        <w:t>avancer précipitamment</w:t>
      </w:r>
      <w:r w:rsidR="004F69D6">
        <w:t xml:space="preserve">, </w:t>
      </w:r>
      <w:r w:rsidRPr="00033231">
        <w:t>quoique avec quelque hésitation</w:t>
      </w:r>
      <w:r w:rsidR="004F69D6">
        <w:t xml:space="preserve">. </w:t>
      </w:r>
      <w:r w:rsidRPr="00033231">
        <w:t>En ces circonstances</w:t>
      </w:r>
      <w:r w:rsidR="004F69D6">
        <w:t xml:space="preserve">, </w:t>
      </w:r>
      <w:r w:rsidRPr="00033231">
        <w:t>elle manquait tout à fait d</w:t>
      </w:r>
      <w:r w:rsidR="004F69D6">
        <w:t>’</w:t>
      </w:r>
      <w:r w:rsidRPr="00033231">
        <w:t>usage</w:t>
      </w:r>
      <w:r w:rsidR="004F69D6">
        <w:t xml:space="preserve">, </w:t>
      </w:r>
      <w:r w:rsidRPr="00033231">
        <w:t>bien qu</w:t>
      </w:r>
      <w:r w:rsidR="004F69D6">
        <w:t>’</w:t>
      </w:r>
      <w:r w:rsidRPr="00033231">
        <w:t>elle eût passé une année à l</w:t>
      </w:r>
      <w:r w:rsidR="004F69D6">
        <w:t>’</w:t>
      </w:r>
      <w:r w:rsidRPr="00033231">
        <w:t>école</w:t>
      </w:r>
      <w:r w:rsidR="004F69D6">
        <w:t xml:space="preserve">. </w:t>
      </w:r>
      <w:r w:rsidRPr="00033231">
        <w:t>Aussi</w:t>
      </w:r>
      <w:r w:rsidR="004F69D6">
        <w:t xml:space="preserve">, </w:t>
      </w:r>
      <w:r w:rsidRPr="00033231">
        <w:t>ce jour-là</w:t>
      </w:r>
      <w:r w:rsidR="004F69D6">
        <w:t xml:space="preserve">, </w:t>
      </w:r>
      <w:r w:rsidRPr="00033231">
        <w:t>ses petites mains blanches se maltraitèrent rudement l</w:t>
      </w:r>
      <w:r w:rsidR="004F69D6">
        <w:t>’</w:t>
      </w:r>
      <w:r w:rsidRPr="00033231">
        <w:t>une l</w:t>
      </w:r>
      <w:r w:rsidR="004F69D6">
        <w:t>’</w:t>
      </w:r>
      <w:r w:rsidRPr="00033231">
        <w:t>autre</w:t>
      </w:r>
      <w:r w:rsidR="004F69D6">
        <w:t xml:space="preserve">, </w:t>
      </w:r>
      <w:r w:rsidRPr="00033231">
        <w:t>pendant qu</w:t>
      </w:r>
      <w:r w:rsidR="004F69D6">
        <w:t>’</w:t>
      </w:r>
      <w:r w:rsidRPr="00033231">
        <w:t>elle se tenait là debout</w:t>
      </w:r>
      <w:r w:rsidR="004F69D6">
        <w:t xml:space="preserve">, </w:t>
      </w:r>
      <w:r w:rsidRPr="00033231">
        <w:t>attendant l</w:t>
      </w:r>
      <w:r w:rsidR="004F69D6">
        <w:t>’</w:t>
      </w:r>
      <w:r w:rsidRPr="00033231">
        <w:t xml:space="preserve">arrivée de </w:t>
      </w:r>
      <w:proofErr w:type="spellStart"/>
      <w:r w:rsidRPr="00033231">
        <w:t>mistress</w:t>
      </w:r>
      <w:proofErr w:type="spellEnd"/>
      <w:r w:rsidRPr="00033231">
        <w:t xml:space="preserve"> Sykes</w:t>
      </w:r>
      <w:r w:rsidR="004F69D6">
        <w:t>.</w:t>
      </w:r>
    </w:p>
    <w:p w14:paraId="3948DE17" w14:textId="77777777" w:rsidR="004F69D6" w:rsidRDefault="00000000" w:rsidP="0021796F">
      <w:r w:rsidRPr="00033231">
        <w:t>Elle entra majestueusement</w:t>
      </w:r>
      <w:r w:rsidR="004F69D6">
        <w:t xml:space="preserve">. </w:t>
      </w:r>
      <w:r w:rsidRPr="00033231">
        <w:t>C</w:t>
      </w:r>
      <w:r w:rsidR="004F69D6">
        <w:t>’</w:t>
      </w:r>
      <w:r w:rsidRPr="00033231">
        <w:t>était une grande lady</w:t>
      </w:r>
      <w:r w:rsidR="004F69D6">
        <w:t xml:space="preserve">, </w:t>
      </w:r>
      <w:r w:rsidRPr="00033231">
        <w:t>au teint bilieux</w:t>
      </w:r>
      <w:r w:rsidR="004F69D6">
        <w:t xml:space="preserve">, </w:t>
      </w:r>
      <w:r w:rsidRPr="00033231">
        <w:t>qui faisait une ample et assez sincère profession de piété</w:t>
      </w:r>
      <w:r w:rsidR="004F69D6">
        <w:t xml:space="preserve">, </w:t>
      </w:r>
      <w:r w:rsidRPr="00033231">
        <w:t>et exerçait largement l</w:t>
      </w:r>
      <w:r w:rsidR="004F69D6">
        <w:t>’</w:t>
      </w:r>
      <w:r w:rsidRPr="00033231">
        <w:t>hospitalité envers le clergé</w:t>
      </w:r>
      <w:r w:rsidR="004F69D6">
        <w:t xml:space="preserve">, </w:t>
      </w:r>
      <w:r w:rsidRPr="00033231">
        <w:lastRenderedPageBreak/>
        <w:t>de</w:t>
      </w:r>
      <w:r w:rsidRPr="00033231">
        <w:t>r</w:t>
      </w:r>
      <w:r w:rsidRPr="00033231">
        <w:t>ri</w:t>
      </w:r>
      <w:r w:rsidRPr="00033231">
        <w:t>è</w:t>
      </w:r>
      <w:r w:rsidRPr="00033231">
        <w:t>re elle marchaient ses trois filles</w:t>
      </w:r>
      <w:r w:rsidR="004F69D6">
        <w:t xml:space="preserve">, </w:t>
      </w:r>
      <w:r w:rsidRPr="00033231">
        <w:t>éclatant trio</w:t>
      </w:r>
      <w:r w:rsidR="004F69D6">
        <w:t xml:space="preserve">, </w:t>
      </w:r>
      <w:r w:rsidRPr="00033231">
        <w:t>toutes trois d</w:t>
      </w:r>
      <w:r w:rsidR="004F69D6">
        <w:t>’</w:t>
      </w:r>
      <w:r w:rsidRPr="00033231">
        <w:t>une belle venue et plus ou moins jolies</w:t>
      </w:r>
      <w:r w:rsidR="004F69D6">
        <w:t>.</w:t>
      </w:r>
    </w:p>
    <w:p w14:paraId="4E5E6C1E" w14:textId="3F6C5014" w:rsidR="00000000" w:rsidRPr="00033231" w:rsidRDefault="00000000" w:rsidP="0021796F">
      <w:r w:rsidRPr="00033231">
        <w:t>En Angleterre</w:t>
      </w:r>
      <w:r w:rsidR="004F69D6">
        <w:t xml:space="preserve">, </w:t>
      </w:r>
      <w:r w:rsidRPr="00033231">
        <w:t>il est un point à remarquer chez les dames habitant la campagne</w:t>
      </w:r>
      <w:r w:rsidR="004F69D6">
        <w:t xml:space="preserve"> : </w:t>
      </w:r>
      <w:r w:rsidRPr="00033231">
        <w:t>jeunes ou vieilles</w:t>
      </w:r>
      <w:r w:rsidR="004F69D6">
        <w:t xml:space="preserve">, </w:t>
      </w:r>
      <w:r w:rsidRPr="00033231">
        <w:t>jolies ou laides</w:t>
      </w:r>
      <w:r w:rsidR="004F69D6">
        <w:t xml:space="preserve">, </w:t>
      </w:r>
      <w:r w:rsidRPr="00033231">
        <w:t>tristes ou gaies</w:t>
      </w:r>
      <w:r w:rsidR="004F69D6">
        <w:t xml:space="preserve">, </w:t>
      </w:r>
      <w:r w:rsidRPr="00033231">
        <w:t>toutes</w:t>
      </w:r>
      <w:r w:rsidR="004F69D6">
        <w:t xml:space="preserve"> (</w:t>
      </w:r>
      <w:r w:rsidRPr="00033231">
        <w:t>ou presque toutes</w:t>
      </w:r>
      <w:r w:rsidR="004F69D6">
        <w:t xml:space="preserve">) </w:t>
      </w:r>
      <w:r w:rsidRPr="00033231">
        <w:t>ont une certaine expression stéréotypée sur leurs traits</w:t>
      </w:r>
      <w:r w:rsidR="004F69D6">
        <w:t xml:space="preserve">, </w:t>
      </w:r>
      <w:r w:rsidRPr="00033231">
        <w:t>qui semble dire</w:t>
      </w:r>
      <w:r w:rsidR="004F69D6">
        <w:t> : « </w:t>
      </w:r>
      <w:r w:rsidRPr="00033231">
        <w:t>Je sais</w:t>
      </w:r>
      <w:r w:rsidR="004F69D6">
        <w:t xml:space="preserve">, </w:t>
      </w:r>
      <w:r w:rsidRPr="00033231">
        <w:t>je n</w:t>
      </w:r>
      <w:r w:rsidR="004F69D6">
        <w:t>’</w:t>
      </w:r>
      <w:r w:rsidRPr="00033231">
        <w:t>en t</w:t>
      </w:r>
      <w:r w:rsidRPr="00033231">
        <w:t>i</w:t>
      </w:r>
      <w:r w:rsidRPr="00033231">
        <w:t>re pas vanité</w:t>
      </w:r>
      <w:r w:rsidR="004F69D6">
        <w:t xml:space="preserve">, </w:t>
      </w:r>
      <w:r w:rsidRPr="00033231">
        <w:t xml:space="preserve">mais je </w:t>
      </w:r>
      <w:r w:rsidRPr="00033231">
        <w:rPr>
          <w:i/>
          <w:iCs/>
        </w:rPr>
        <w:t xml:space="preserve">sais </w:t>
      </w:r>
      <w:r w:rsidRPr="00033231">
        <w:t>que je suis le modèle de la femme comme il faut</w:t>
      </w:r>
      <w:r w:rsidR="004F69D6">
        <w:t xml:space="preserve"> ; </w:t>
      </w:r>
      <w:r w:rsidRPr="00033231">
        <w:t>que toutes celles que j</w:t>
      </w:r>
      <w:r w:rsidR="004F69D6">
        <w:t>’</w:t>
      </w:r>
      <w:r w:rsidRPr="00033231">
        <w:t>approche ou qui m</w:t>
      </w:r>
      <w:r w:rsidR="004F69D6">
        <w:t>’</w:t>
      </w:r>
      <w:r w:rsidRPr="00033231">
        <w:t>approchent observent donc attentivement en quoi elles diff</w:t>
      </w:r>
      <w:r w:rsidRPr="00033231">
        <w:t>è</w:t>
      </w:r>
      <w:r w:rsidRPr="00033231">
        <w:t>rent de moi par l</w:t>
      </w:r>
      <w:r w:rsidR="004F69D6">
        <w:t>’</w:t>
      </w:r>
      <w:r w:rsidRPr="00033231">
        <w:t>habillement</w:t>
      </w:r>
      <w:r w:rsidR="004F69D6">
        <w:t xml:space="preserve">, </w:t>
      </w:r>
      <w:r w:rsidRPr="00033231">
        <w:t>les manières</w:t>
      </w:r>
      <w:r w:rsidR="004F69D6">
        <w:t xml:space="preserve">, </w:t>
      </w:r>
      <w:r w:rsidRPr="00033231">
        <w:t>les opinions</w:t>
      </w:r>
      <w:r w:rsidR="004F69D6">
        <w:t xml:space="preserve">, </w:t>
      </w:r>
      <w:r w:rsidRPr="00033231">
        <w:t>les principes et la conduite</w:t>
      </w:r>
      <w:r w:rsidR="004F69D6">
        <w:t xml:space="preserve">, </w:t>
      </w:r>
      <w:r w:rsidRPr="00033231">
        <w:t>car en tout cela elles ont tort</w:t>
      </w:r>
      <w:r w:rsidR="004F69D6">
        <w:t>. »</w:t>
      </w:r>
    </w:p>
    <w:p w14:paraId="43E2B425" w14:textId="77777777" w:rsidR="004F69D6" w:rsidRDefault="00000000" w:rsidP="0021796F">
      <w:proofErr w:type="spellStart"/>
      <w:r w:rsidRPr="00033231">
        <w:t>Mistress</w:t>
      </w:r>
      <w:proofErr w:type="spellEnd"/>
      <w:r w:rsidRPr="00033231">
        <w:t xml:space="preserve"> et misses Sykes</w:t>
      </w:r>
      <w:r w:rsidR="004F69D6">
        <w:t xml:space="preserve">, </w:t>
      </w:r>
      <w:r w:rsidRPr="00033231">
        <w:t>loin de faire exception à cette o</w:t>
      </w:r>
      <w:r w:rsidRPr="00033231">
        <w:t>b</w:t>
      </w:r>
      <w:r w:rsidRPr="00033231">
        <w:t>servation</w:t>
      </w:r>
      <w:r w:rsidR="004F69D6">
        <w:t xml:space="preserve">, </w:t>
      </w:r>
      <w:r w:rsidRPr="00033231">
        <w:t>en étaient la confirmation éclatante</w:t>
      </w:r>
      <w:r w:rsidR="004F69D6">
        <w:t xml:space="preserve">. </w:t>
      </w:r>
      <w:r w:rsidRPr="00033231">
        <w:t>Miss Mary</w:t>
      </w:r>
      <w:r w:rsidR="004F69D6">
        <w:t xml:space="preserve">, </w:t>
      </w:r>
      <w:r w:rsidRPr="00033231">
        <w:t>je</w:t>
      </w:r>
      <w:r w:rsidRPr="00033231">
        <w:t>u</w:t>
      </w:r>
      <w:r w:rsidRPr="00033231">
        <w:t>ne personne d</w:t>
      </w:r>
      <w:r w:rsidR="004F69D6">
        <w:t>’</w:t>
      </w:r>
      <w:r w:rsidRPr="00033231">
        <w:t>assez agréable physionomie</w:t>
      </w:r>
      <w:r w:rsidR="004F69D6">
        <w:t xml:space="preserve">, </w:t>
      </w:r>
      <w:r w:rsidRPr="00033231">
        <w:t>portait sa bonne opinion d</w:t>
      </w:r>
      <w:r w:rsidR="004F69D6">
        <w:t>’</w:t>
      </w:r>
      <w:r w:rsidRPr="00033231">
        <w:t>elle-même avec quelque dignité</w:t>
      </w:r>
      <w:r w:rsidR="004F69D6">
        <w:t xml:space="preserve">, </w:t>
      </w:r>
      <w:r w:rsidRPr="00033231">
        <w:t>quoique sans ro</w:t>
      </w:r>
      <w:r w:rsidRPr="00033231">
        <w:t>i</w:t>
      </w:r>
      <w:r w:rsidRPr="00033231">
        <w:t>deur</w:t>
      </w:r>
      <w:r w:rsidR="004F69D6">
        <w:t xml:space="preserve"> ; </w:t>
      </w:r>
      <w:r w:rsidRPr="00033231">
        <w:t>miss Harriet</w:t>
      </w:r>
      <w:r w:rsidR="004F69D6">
        <w:t xml:space="preserve">, </w:t>
      </w:r>
      <w:r w:rsidRPr="00033231">
        <w:t>une beauté</w:t>
      </w:r>
      <w:r w:rsidR="004F69D6">
        <w:t xml:space="preserve">, </w:t>
      </w:r>
      <w:r w:rsidRPr="00033231">
        <w:t>la portait plus orgueilleus</w:t>
      </w:r>
      <w:r w:rsidRPr="00033231">
        <w:t>e</w:t>
      </w:r>
      <w:r w:rsidRPr="00033231">
        <w:t>ment</w:t>
      </w:r>
      <w:r w:rsidR="004F69D6">
        <w:t xml:space="preserve"> ; </w:t>
      </w:r>
      <w:r w:rsidRPr="00033231">
        <w:t>elle paraissait hautaine et froide</w:t>
      </w:r>
      <w:r w:rsidR="004F69D6">
        <w:t xml:space="preserve"> ; </w:t>
      </w:r>
      <w:r w:rsidRPr="00033231">
        <w:t>miss Hannah</w:t>
      </w:r>
      <w:r w:rsidR="004F69D6">
        <w:t xml:space="preserve">, </w:t>
      </w:r>
      <w:r w:rsidRPr="00033231">
        <w:t>qui était vaniteuse</w:t>
      </w:r>
      <w:r w:rsidR="004F69D6">
        <w:t xml:space="preserve">, </w:t>
      </w:r>
      <w:r w:rsidRPr="00033231">
        <w:t>hardie</w:t>
      </w:r>
      <w:r w:rsidR="004F69D6">
        <w:t xml:space="preserve">, </w:t>
      </w:r>
      <w:r w:rsidRPr="00033231">
        <w:t>entreprenante</w:t>
      </w:r>
      <w:r w:rsidR="004F69D6">
        <w:t xml:space="preserve">, </w:t>
      </w:r>
      <w:r w:rsidRPr="00033231">
        <w:t>étalait la sienne ouvertement et franchement</w:t>
      </w:r>
      <w:r w:rsidR="004F69D6">
        <w:t xml:space="preserve"> ; </w:t>
      </w:r>
      <w:r w:rsidRPr="00033231">
        <w:t>la mère montrait cette bonne opinion avec la gravité qui convenait à son âge et à sa réputation religieuse</w:t>
      </w:r>
      <w:r w:rsidR="004F69D6">
        <w:t>.</w:t>
      </w:r>
    </w:p>
    <w:p w14:paraId="2528CF80" w14:textId="67236578" w:rsidR="004F69D6" w:rsidRDefault="00000000" w:rsidP="0021796F">
      <w:r w:rsidRPr="00033231">
        <w:t>La réception s</w:t>
      </w:r>
      <w:r w:rsidR="004F69D6">
        <w:t>’</w:t>
      </w:r>
      <w:r w:rsidRPr="00033231">
        <w:t>accomplit</w:t>
      </w:r>
      <w:r w:rsidR="004F69D6">
        <w:t xml:space="preserve">, </w:t>
      </w:r>
      <w:r w:rsidRPr="00033231">
        <w:t>toutefois</w:t>
      </w:r>
      <w:r w:rsidR="004F69D6">
        <w:t xml:space="preserve">. </w:t>
      </w:r>
      <w:r w:rsidRPr="00033231">
        <w:t>Caroline se dit he</w:t>
      </w:r>
      <w:r w:rsidRPr="00033231">
        <w:t>u</w:t>
      </w:r>
      <w:r w:rsidRPr="00033231">
        <w:t>re</w:t>
      </w:r>
      <w:r w:rsidRPr="00033231">
        <w:t>u</w:t>
      </w:r>
      <w:r w:rsidRPr="00033231">
        <w:t>se de les voir</w:t>
      </w:r>
      <w:r w:rsidR="004F69D6">
        <w:t xml:space="preserve"> (</w:t>
      </w:r>
      <w:r w:rsidRPr="00033231">
        <w:t>fausseté insigne</w:t>
      </w:r>
      <w:r w:rsidR="004F69D6">
        <w:t xml:space="preserve">) ; </w:t>
      </w:r>
      <w:r w:rsidRPr="00033231">
        <w:t xml:space="preserve">elle espérait que la toux de </w:t>
      </w:r>
      <w:proofErr w:type="spellStart"/>
      <w:r w:rsidRPr="00033231">
        <w:t>mistress</w:t>
      </w:r>
      <w:proofErr w:type="spellEnd"/>
      <w:r w:rsidRPr="00033231">
        <w:t xml:space="preserve"> Sykes allait mieux</w:t>
      </w:r>
      <w:r w:rsidR="004F69D6">
        <w:t xml:space="preserve"> (</w:t>
      </w:r>
      <w:r w:rsidRPr="00033231">
        <w:t xml:space="preserve">la toux de </w:t>
      </w:r>
      <w:proofErr w:type="spellStart"/>
      <w:r w:rsidRPr="00033231">
        <w:t>mistress</w:t>
      </w:r>
      <w:proofErr w:type="spellEnd"/>
      <w:r w:rsidRPr="00033231">
        <w:t xml:space="preserve"> Sykes durait d</w:t>
      </w:r>
      <w:r w:rsidRPr="00033231">
        <w:t>e</w:t>
      </w:r>
      <w:r w:rsidRPr="00033231">
        <w:t>puis vingt ans</w:t>
      </w:r>
      <w:r w:rsidR="004F69D6">
        <w:t xml:space="preserve">), </w:t>
      </w:r>
      <w:r w:rsidRPr="00033231">
        <w:t>et que misses Sykes avaient laissé leurs sœurs en bonne santé à la maison</w:t>
      </w:r>
      <w:r w:rsidR="004F69D6">
        <w:t xml:space="preserve"> ; </w:t>
      </w:r>
      <w:r w:rsidRPr="00033231">
        <w:t>à quoi les misses Sykes assises sur trois chaises en face du tabouret à musique sur lequel Caroline s</w:t>
      </w:r>
      <w:r w:rsidR="004F69D6">
        <w:t>’</w:t>
      </w:r>
      <w:r w:rsidRPr="00033231">
        <w:t>était placée sans préméditation</w:t>
      </w:r>
      <w:r w:rsidR="004F69D6">
        <w:t xml:space="preserve">, </w:t>
      </w:r>
      <w:r w:rsidRPr="00033231">
        <w:t>après avoir hésité quelques secondes entre ce siège et une large chaise à bras</w:t>
      </w:r>
      <w:r w:rsidR="004F69D6">
        <w:t xml:space="preserve">, </w:t>
      </w:r>
      <w:r w:rsidRPr="00033231">
        <w:t>qu</w:t>
      </w:r>
      <w:r w:rsidR="004F69D6">
        <w:t>’</w:t>
      </w:r>
      <w:r w:rsidRPr="00033231">
        <w:t>elle se ra</w:t>
      </w:r>
      <w:r w:rsidRPr="00033231">
        <w:t>p</w:t>
      </w:r>
      <w:r w:rsidRPr="00033231">
        <w:t xml:space="preserve">pela enfin devoir offrir à </w:t>
      </w:r>
      <w:proofErr w:type="spellStart"/>
      <w:r w:rsidRPr="00033231">
        <w:t>mistress</w:t>
      </w:r>
      <w:proofErr w:type="spellEnd"/>
      <w:r w:rsidRPr="00033231">
        <w:t xml:space="preserve"> Sykes</w:t>
      </w:r>
      <w:r w:rsidR="004F69D6">
        <w:t xml:space="preserve">, </w:t>
      </w:r>
      <w:r w:rsidRPr="00033231">
        <w:lastRenderedPageBreak/>
        <w:t>qui lui en avait épargné la peine en s</w:t>
      </w:r>
      <w:r w:rsidR="004F69D6">
        <w:t>’</w:t>
      </w:r>
      <w:r w:rsidRPr="00033231">
        <w:t>y établissant d</w:t>
      </w:r>
      <w:r w:rsidR="004F69D6">
        <w:t>’</w:t>
      </w:r>
      <w:r w:rsidRPr="00033231">
        <w:t>elle-même</w:t>
      </w:r>
      <w:r w:rsidR="004F69D6">
        <w:t xml:space="preserve">), </w:t>
      </w:r>
      <w:r w:rsidRPr="00033231">
        <w:t>à quoi les misses Sykes répondirent par une révérence très-majestueuse et très-imposante</w:t>
      </w:r>
      <w:r w:rsidR="004F69D6">
        <w:t xml:space="preserve">. </w:t>
      </w:r>
      <w:r w:rsidRPr="00033231">
        <w:t>Une pause suivit</w:t>
      </w:r>
      <w:r w:rsidR="004F69D6">
        <w:t xml:space="preserve"> ; </w:t>
      </w:r>
      <w:r w:rsidRPr="00033231">
        <w:t>cette révérence était de nature à assurer le silence pendant les cinq minutes suivantes</w:t>
      </w:r>
      <w:r w:rsidR="004F69D6">
        <w:t xml:space="preserve">, </w:t>
      </w:r>
      <w:r w:rsidRPr="00033231">
        <w:t>et elle n</w:t>
      </w:r>
      <w:r w:rsidR="004F69D6">
        <w:t>’</w:t>
      </w:r>
      <w:r w:rsidRPr="00033231">
        <w:t>y manqua pas</w:t>
      </w:r>
      <w:r w:rsidR="004F69D6">
        <w:t xml:space="preserve"> ; </w:t>
      </w:r>
      <w:proofErr w:type="spellStart"/>
      <w:r w:rsidRPr="00033231">
        <w:t>mistress</w:t>
      </w:r>
      <w:proofErr w:type="spellEnd"/>
      <w:r w:rsidRPr="00033231">
        <w:t xml:space="preserve"> Sykes s</w:t>
      </w:r>
      <w:r w:rsidR="004F69D6">
        <w:t>’</w:t>
      </w:r>
      <w:r w:rsidRPr="00033231">
        <w:t xml:space="preserve">informa alors de </w:t>
      </w:r>
      <w:r w:rsidR="004F69D6">
        <w:t>M. </w:t>
      </w:r>
      <w:proofErr w:type="spellStart"/>
      <w:r w:rsidRPr="00033231">
        <w:t>Helstone</w:t>
      </w:r>
      <w:proofErr w:type="spellEnd"/>
      <w:r w:rsidR="004F69D6">
        <w:t xml:space="preserve">, </w:t>
      </w:r>
      <w:r w:rsidRPr="00033231">
        <w:t>s</w:t>
      </w:r>
      <w:r w:rsidR="004F69D6">
        <w:t>’</w:t>
      </w:r>
      <w:r w:rsidRPr="00033231">
        <w:t>il avait eu de nouveaux accès de rhumatisme</w:t>
      </w:r>
      <w:r w:rsidR="004F69D6">
        <w:t xml:space="preserve"> ; </w:t>
      </w:r>
      <w:r w:rsidRPr="00033231">
        <w:t>s</w:t>
      </w:r>
      <w:r w:rsidR="004F69D6">
        <w:t>’</w:t>
      </w:r>
      <w:r w:rsidRPr="00033231">
        <w:t>il ne se fatiguait pas en prêchant deux fois le dimanche</w:t>
      </w:r>
      <w:r w:rsidR="004F69D6">
        <w:t xml:space="preserve"> ; </w:t>
      </w:r>
      <w:r w:rsidRPr="00033231">
        <w:t>s</w:t>
      </w:r>
      <w:r w:rsidR="004F69D6">
        <w:t>’</w:t>
      </w:r>
      <w:r w:rsidRPr="00033231">
        <w:t>il était capable encore de faire complètement son service</w:t>
      </w:r>
      <w:r w:rsidR="004F69D6">
        <w:t xml:space="preserve"> ; </w:t>
      </w:r>
      <w:r w:rsidRPr="00033231">
        <w:t>et</w:t>
      </w:r>
      <w:r w:rsidR="004F69D6">
        <w:t xml:space="preserve">, </w:t>
      </w:r>
      <w:r w:rsidRPr="00033231">
        <w:t>sur la réponse affirm</w:t>
      </w:r>
      <w:r w:rsidRPr="00033231">
        <w:t>a</w:t>
      </w:r>
      <w:r w:rsidRPr="00033231">
        <w:t>t</w:t>
      </w:r>
      <w:r w:rsidRPr="00033231">
        <w:t>i</w:t>
      </w:r>
      <w:r w:rsidRPr="00033231">
        <w:t>ve</w:t>
      </w:r>
      <w:r w:rsidR="004F69D6">
        <w:t xml:space="preserve">, </w:t>
      </w:r>
      <w:r w:rsidRPr="00033231">
        <w:t>elle et ses filles répétèrent en chœur que</w:t>
      </w:r>
      <w:r w:rsidR="004F69D6">
        <w:t xml:space="preserve">, </w:t>
      </w:r>
      <w:r w:rsidRPr="00033231">
        <w:t>dans leur opinion</w:t>
      </w:r>
      <w:r w:rsidR="004F69D6">
        <w:t xml:space="preserve">, </w:t>
      </w:r>
      <w:r w:rsidRPr="00033231">
        <w:t>il était l</w:t>
      </w:r>
      <w:r w:rsidR="004F69D6">
        <w:t>’</w:t>
      </w:r>
      <w:r w:rsidRPr="00033231">
        <w:t>homme le plus extraordinaire de son âge</w:t>
      </w:r>
      <w:r w:rsidR="004F69D6">
        <w:t>.</w:t>
      </w:r>
    </w:p>
    <w:p w14:paraId="7374652D" w14:textId="77777777" w:rsidR="004F69D6" w:rsidRDefault="00000000" w:rsidP="0021796F">
      <w:r w:rsidRPr="00033231">
        <w:t>Seconde pause</w:t>
      </w:r>
      <w:r w:rsidR="004F69D6">
        <w:t>.</w:t>
      </w:r>
    </w:p>
    <w:p w14:paraId="4B9F3233" w14:textId="77777777" w:rsidR="004F69D6" w:rsidRDefault="00000000" w:rsidP="0021796F">
      <w:r w:rsidRPr="00033231">
        <w:t>Miss Mary</w:t>
      </w:r>
      <w:r w:rsidR="004F69D6">
        <w:t xml:space="preserve">, </w:t>
      </w:r>
      <w:r w:rsidRPr="00033231">
        <w:t>prenant la parole à son tour</w:t>
      </w:r>
      <w:r w:rsidR="004F69D6">
        <w:t xml:space="preserve">, </w:t>
      </w:r>
      <w:r w:rsidRPr="00033231">
        <w:t>demanda à Car</w:t>
      </w:r>
      <w:r w:rsidRPr="00033231">
        <w:t>o</w:t>
      </w:r>
      <w:r w:rsidRPr="00033231">
        <w:t xml:space="preserve">line si elle avait assisté </w:t>
      </w:r>
      <w:proofErr w:type="gramStart"/>
      <w:r w:rsidRPr="00033231">
        <w:t>au meeting</w:t>
      </w:r>
      <w:proofErr w:type="gramEnd"/>
      <w:r w:rsidRPr="00033231">
        <w:t xml:space="preserve"> de la Société biblique</w:t>
      </w:r>
      <w:r w:rsidR="004F69D6">
        <w:t xml:space="preserve">, </w:t>
      </w:r>
      <w:r w:rsidRPr="00033231">
        <w:t xml:space="preserve">tenu à </w:t>
      </w:r>
      <w:proofErr w:type="spellStart"/>
      <w:r w:rsidRPr="00033231">
        <w:t>Nunnely</w:t>
      </w:r>
      <w:proofErr w:type="spellEnd"/>
      <w:r w:rsidRPr="00033231">
        <w:t xml:space="preserve"> le jeudi précédent</w:t>
      </w:r>
      <w:r w:rsidR="004F69D6">
        <w:t xml:space="preserve">. </w:t>
      </w:r>
      <w:r w:rsidRPr="00033231">
        <w:t xml:space="preserve">La vérité força miss </w:t>
      </w:r>
      <w:proofErr w:type="spellStart"/>
      <w:r w:rsidRPr="00033231">
        <w:t>Helstone</w:t>
      </w:r>
      <w:proofErr w:type="spellEnd"/>
      <w:r w:rsidRPr="00033231">
        <w:t xml:space="preserve"> à r</w:t>
      </w:r>
      <w:r w:rsidRPr="00033231">
        <w:t>é</w:t>
      </w:r>
      <w:r w:rsidRPr="00033231">
        <w:t>pondre négativement</w:t>
      </w:r>
      <w:r w:rsidR="004F69D6">
        <w:t xml:space="preserve">, </w:t>
      </w:r>
      <w:r w:rsidRPr="00033231">
        <w:t>car le jeudi précédent elle était restée à la maison occupée à lire un roman que Robert lui avait prêté</w:t>
      </w:r>
      <w:r w:rsidR="004F69D6">
        <w:t xml:space="preserve">. </w:t>
      </w:r>
      <w:r w:rsidRPr="00033231">
        <w:t>Cette réponse provoqua une expression de surprise de la part des quatre ladies</w:t>
      </w:r>
      <w:r w:rsidR="004F69D6">
        <w:t>.</w:t>
      </w:r>
    </w:p>
    <w:p w14:paraId="31A1D5E6" w14:textId="02A2E6F9" w:rsidR="004F69D6" w:rsidRDefault="004F69D6" w:rsidP="0021796F">
      <w:r>
        <w:t>« </w:t>
      </w:r>
      <w:r w:rsidR="00000000" w:rsidRPr="00033231">
        <w:t>Nous étions toutes là</w:t>
      </w:r>
      <w:r>
        <w:t xml:space="preserve">, </w:t>
      </w:r>
      <w:r w:rsidR="00000000" w:rsidRPr="00033231">
        <w:t>dit miss Mary</w:t>
      </w:r>
      <w:r>
        <w:t xml:space="preserve">, </w:t>
      </w:r>
      <w:r w:rsidR="00000000" w:rsidRPr="00033231">
        <w:t>maman et nous to</w:t>
      </w:r>
      <w:r w:rsidR="00000000" w:rsidRPr="00033231">
        <w:t>u</w:t>
      </w:r>
      <w:r w:rsidR="00000000" w:rsidRPr="00033231">
        <w:t>tes</w:t>
      </w:r>
      <w:r>
        <w:t xml:space="preserve">. </w:t>
      </w:r>
      <w:r w:rsidR="00000000" w:rsidRPr="00033231">
        <w:t>Nous avions même décidé papa à venir</w:t>
      </w:r>
      <w:r>
        <w:t xml:space="preserve">. </w:t>
      </w:r>
      <w:r w:rsidR="00000000" w:rsidRPr="00033231">
        <w:t>Hannah avait insi</w:t>
      </w:r>
      <w:r w:rsidR="00000000" w:rsidRPr="00033231">
        <w:t>s</w:t>
      </w:r>
      <w:r w:rsidR="00000000" w:rsidRPr="00033231">
        <w:t>té là-dessus</w:t>
      </w:r>
      <w:r>
        <w:t xml:space="preserve">, </w:t>
      </w:r>
      <w:r w:rsidR="00000000" w:rsidRPr="00033231">
        <w:t>mais il s</w:t>
      </w:r>
      <w:r>
        <w:t>’</w:t>
      </w:r>
      <w:r w:rsidR="00000000" w:rsidRPr="00033231">
        <w:t xml:space="preserve">endormit tandis que parlait </w:t>
      </w:r>
      <w:r>
        <w:t>M. </w:t>
      </w:r>
      <w:proofErr w:type="spellStart"/>
      <w:r w:rsidR="00000000" w:rsidRPr="00033231">
        <w:t>Langweilig</w:t>
      </w:r>
      <w:proofErr w:type="spellEnd"/>
      <w:r>
        <w:t xml:space="preserve">, </w:t>
      </w:r>
      <w:r w:rsidR="00000000" w:rsidRPr="00033231">
        <w:t>le ministre morave</w:t>
      </w:r>
      <w:r>
        <w:t xml:space="preserve">. </w:t>
      </w:r>
      <w:r w:rsidR="00000000" w:rsidRPr="00033231">
        <w:t>J</w:t>
      </w:r>
      <w:r>
        <w:t>’</w:t>
      </w:r>
      <w:r w:rsidR="00000000" w:rsidRPr="00033231">
        <w:t xml:space="preserve">en fus </w:t>
      </w:r>
      <w:proofErr w:type="gramStart"/>
      <w:r w:rsidR="00000000" w:rsidRPr="00033231">
        <w:t>toute</w:t>
      </w:r>
      <w:proofErr w:type="gramEnd"/>
      <w:r w:rsidR="00000000" w:rsidRPr="00033231">
        <w:t xml:space="preserve"> honteuse</w:t>
      </w:r>
      <w:r>
        <w:t xml:space="preserve"> : </w:t>
      </w:r>
      <w:r w:rsidR="00000000" w:rsidRPr="00033231">
        <w:t>il faisait si singulièrement aller sa tête</w:t>
      </w:r>
      <w:r>
        <w:t> !</w:t>
      </w:r>
    </w:p>
    <w:p w14:paraId="5EDA3BE8" w14:textId="77777777" w:rsidR="004F69D6" w:rsidRDefault="004F69D6" w:rsidP="0021796F">
      <w:r>
        <w:t>— </w:t>
      </w:r>
      <w:r w:rsidR="00000000" w:rsidRPr="00033231">
        <w:t>Et il y avait le docteur Broadbent</w:t>
      </w:r>
      <w:r>
        <w:t xml:space="preserve">, </w:t>
      </w:r>
      <w:r w:rsidR="00000000" w:rsidRPr="00033231">
        <w:t>cria Hannah</w:t>
      </w:r>
      <w:r>
        <w:t xml:space="preserve">. </w:t>
      </w:r>
      <w:r w:rsidR="00000000" w:rsidRPr="00033231">
        <w:t>Quel bel orateur</w:t>
      </w:r>
      <w:r>
        <w:t xml:space="preserve"> ! </w:t>
      </w:r>
      <w:r w:rsidR="00000000" w:rsidRPr="00033231">
        <w:t>On ne s</w:t>
      </w:r>
      <w:r>
        <w:t>’</w:t>
      </w:r>
      <w:r w:rsidR="00000000" w:rsidRPr="00033231">
        <w:t>attendrait pas à cela de lui</w:t>
      </w:r>
      <w:r>
        <w:t xml:space="preserve">. </w:t>
      </w:r>
      <w:r w:rsidR="00000000" w:rsidRPr="00033231">
        <w:t>Il a une physion</w:t>
      </w:r>
      <w:r w:rsidR="00000000" w:rsidRPr="00033231">
        <w:t>o</w:t>
      </w:r>
      <w:r w:rsidR="00000000" w:rsidRPr="00033231">
        <w:t>mie si vulgaire</w:t>
      </w:r>
      <w:r>
        <w:t> !</w:t>
      </w:r>
    </w:p>
    <w:p w14:paraId="286B936D" w14:textId="77777777" w:rsidR="004F69D6" w:rsidRDefault="004F69D6" w:rsidP="0021796F">
      <w:r>
        <w:t>— </w:t>
      </w:r>
      <w:r w:rsidR="00000000" w:rsidRPr="00033231">
        <w:t>Mais c</w:t>
      </w:r>
      <w:r>
        <w:t>’</w:t>
      </w:r>
      <w:r w:rsidR="00000000" w:rsidRPr="00033231">
        <w:t>est un homme si aimé</w:t>
      </w:r>
      <w:r>
        <w:t xml:space="preserve"> ! </w:t>
      </w:r>
      <w:r w:rsidR="00000000" w:rsidRPr="00033231">
        <w:t>interrompit Mary</w:t>
      </w:r>
      <w:r>
        <w:t>.</w:t>
      </w:r>
    </w:p>
    <w:p w14:paraId="1E0E1F9B" w14:textId="77777777" w:rsidR="004F69D6" w:rsidRDefault="004F69D6" w:rsidP="0021796F">
      <w:r>
        <w:t>— </w:t>
      </w:r>
      <w:r w:rsidR="00000000" w:rsidRPr="00033231">
        <w:t>Un homme si bon</w:t>
      </w:r>
      <w:r>
        <w:t xml:space="preserve">, </w:t>
      </w:r>
      <w:r w:rsidR="00000000" w:rsidRPr="00033231">
        <w:t>si utile</w:t>
      </w:r>
      <w:r>
        <w:t xml:space="preserve"> ! </w:t>
      </w:r>
      <w:r w:rsidR="00000000" w:rsidRPr="00033231">
        <w:t>ajouta sa mère</w:t>
      </w:r>
      <w:r>
        <w:t>.</w:t>
      </w:r>
    </w:p>
    <w:p w14:paraId="1FC413D6" w14:textId="4203923E" w:rsidR="00000000" w:rsidRPr="00033231" w:rsidRDefault="004F69D6" w:rsidP="0021796F">
      <w:r>
        <w:lastRenderedPageBreak/>
        <w:t>— </w:t>
      </w:r>
      <w:r w:rsidR="00000000" w:rsidRPr="00033231">
        <w:t>Seulement il ressemble à un boucher</w:t>
      </w:r>
      <w:r>
        <w:t xml:space="preserve">, </w:t>
      </w:r>
      <w:r w:rsidR="00000000" w:rsidRPr="00033231">
        <w:t>dit la belle</w:t>
      </w:r>
      <w:r>
        <w:t xml:space="preserve">, </w:t>
      </w:r>
      <w:r w:rsidR="00000000" w:rsidRPr="00033231">
        <w:t>la fière Henriette</w:t>
      </w:r>
      <w:r>
        <w:t xml:space="preserve">. </w:t>
      </w:r>
      <w:r w:rsidR="00000000" w:rsidRPr="00033231">
        <w:t>Je ne pouvais le regarder</w:t>
      </w:r>
      <w:r>
        <w:t xml:space="preserve">, </w:t>
      </w:r>
      <w:r w:rsidR="00000000" w:rsidRPr="00033231">
        <w:t>j</w:t>
      </w:r>
      <w:r>
        <w:t>’</w:t>
      </w:r>
      <w:r w:rsidR="00000000" w:rsidRPr="00033231">
        <w:t>écoutais les yeux fe</w:t>
      </w:r>
      <w:r w:rsidR="00000000" w:rsidRPr="00033231">
        <w:t>r</w:t>
      </w:r>
      <w:r w:rsidR="00000000" w:rsidRPr="00033231">
        <w:t>més</w:t>
      </w:r>
      <w:r>
        <w:t>. »</w:t>
      </w:r>
    </w:p>
    <w:p w14:paraId="7365206E" w14:textId="77777777" w:rsidR="004F69D6" w:rsidRDefault="00000000" w:rsidP="0021796F">
      <w:r w:rsidRPr="00033231">
        <w:t xml:space="preserve">Miss </w:t>
      </w:r>
      <w:proofErr w:type="spellStart"/>
      <w:r w:rsidRPr="00033231">
        <w:t>Helstone</w:t>
      </w:r>
      <w:proofErr w:type="spellEnd"/>
      <w:r w:rsidRPr="00033231">
        <w:t xml:space="preserve"> sentait son infériorité et son incompétence</w:t>
      </w:r>
      <w:r w:rsidR="004F69D6">
        <w:t xml:space="preserve"> ; </w:t>
      </w:r>
      <w:r w:rsidRPr="00033231">
        <w:t>n</w:t>
      </w:r>
      <w:r w:rsidR="004F69D6">
        <w:t>’</w:t>
      </w:r>
      <w:r w:rsidRPr="00033231">
        <w:t>ayant point vu le docteur Broadbent</w:t>
      </w:r>
      <w:r w:rsidR="004F69D6">
        <w:t xml:space="preserve">, </w:t>
      </w:r>
      <w:r w:rsidRPr="00033231">
        <w:t>elle ne pouvait donner son opinion</w:t>
      </w:r>
      <w:r w:rsidR="004F69D6">
        <w:t xml:space="preserve">. </w:t>
      </w:r>
      <w:r w:rsidRPr="00033231">
        <w:t>Une troisième pause eut lieu</w:t>
      </w:r>
      <w:r w:rsidR="004F69D6">
        <w:t xml:space="preserve">, </w:t>
      </w:r>
      <w:r w:rsidRPr="00033231">
        <w:t>pendant laquelle C</w:t>
      </w:r>
      <w:r w:rsidRPr="00033231">
        <w:t>a</w:t>
      </w:r>
      <w:r w:rsidRPr="00033231">
        <w:t>roline ressentit dans le fond de son cœur quelle folle rêveuse elle était</w:t>
      </w:r>
      <w:r w:rsidR="004F69D6">
        <w:t xml:space="preserve">, </w:t>
      </w:r>
      <w:r w:rsidRPr="00033231">
        <w:t>quelle vie impossible elle menait</w:t>
      </w:r>
      <w:r w:rsidR="004F69D6">
        <w:t xml:space="preserve">, </w:t>
      </w:r>
      <w:r w:rsidRPr="00033231">
        <w:t>combien peu elle était apte aux relations ordinaires avec le monde</w:t>
      </w:r>
      <w:r w:rsidR="004F69D6">
        <w:t xml:space="preserve"> ; </w:t>
      </w:r>
      <w:r w:rsidRPr="00033231">
        <w:t>elle comprit qu</w:t>
      </w:r>
      <w:r w:rsidR="004F69D6">
        <w:t>’</w:t>
      </w:r>
      <w:r w:rsidRPr="00033231">
        <w:t>elle avait eu tort de s</w:t>
      </w:r>
      <w:r w:rsidR="004F69D6">
        <w:t>’</w:t>
      </w:r>
      <w:r w:rsidRPr="00033231">
        <w:t>être trop exclusivement attachée au blanc co</w:t>
      </w:r>
      <w:r w:rsidRPr="00033231">
        <w:t>t</w:t>
      </w:r>
      <w:r w:rsidRPr="00033231">
        <w:t xml:space="preserve">tage de </w:t>
      </w:r>
      <w:proofErr w:type="spellStart"/>
      <w:r w:rsidRPr="00033231">
        <w:t>Hollow</w:t>
      </w:r>
      <w:proofErr w:type="spellEnd"/>
      <w:r w:rsidR="004F69D6">
        <w:t xml:space="preserve">, </w:t>
      </w:r>
      <w:r w:rsidRPr="00033231">
        <w:t>et d</w:t>
      </w:r>
      <w:r w:rsidR="004F69D6">
        <w:t>’</w:t>
      </w:r>
      <w:r w:rsidRPr="00033231">
        <w:t>avoir borné tout son univers à l</w:t>
      </w:r>
      <w:r w:rsidR="004F69D6">
        <w:t>’</w:t>
      </w:r>
      <w:r w:rsidRPr="00033231">
        <w:t>existence d</w:t>
      </w:r>
      <w:r w:rsidR="004F69D6">
        <w:t>’</w:t>
      </w:r>
      <w:r w:rsidRPr="00033231">
        <w:t>un des habitants de ce cottage</w:t>
      </w:r>
      <w:r w:rsidR="004F69D6">
        <w:t xml:space="preserve">. </w:t>
      </w:r>
      <w:r w:rsidRPr="00033231">
        <w:t>Elle sentait que cela ne pouvait toujours aller ainsi</w:t>
      </w:r>
      <w:r w:rsidR="004F69D6">
        <w:t xml:space="preserve">, </w:t>
      </w:r>
      <w:r w:rsidRPr="00033231">
        <w:t>et que quelque jour elle se verrait forcée d</w:t>
      </w:r>
      <w:r w:rsidR="004F69D6">
        <w:t>’</w:t>
      </w:r>
      <w:r w:rsidRPr="00033231">
        <w:t>y faire un changement</w:t>
      </w:r>
      <w:r w:rsidR="004F69D6">
        <w:t xml:space="preserve">. </w:t>
      </w:r>
      <w:r w:rsidRPr="00033231">
        <w:t>On ne pourrait dire qu</w:t>
      </w:r>
      <w:r w:rsidR="004F69D6">
        <w:t>’</w:t>
      </w:r>
      <w:r w:rsidRPr="00033231">
        <w:t>elle désirât re</w:t>
      </w:r>
      <w:r w:rsidRPr="00033231">
        <w:t>s</w:t>
      </w:r>
      <w:r w:rsidRPr="00033231">
        <w:t>sembler exactement aux ladies qui étaient là devant elle</w:t>
      </w:r>
      <w:r w:rsidR="004F69D6">
        <w:t xml:space="preserve"> ; </w:t>
      </w:r>
      <w:r w:rsidRPr="00033231">
        <w:t>mais elle voulait devenir supérieure à ce qu</w:t>
      </w:r>
      <w:r w:rsidR="004F69D6">
        <w:t>’</w:t>
      </w:r>
      <w:r w:rsidRPr="00033231">
        <w:t>elle était alors</w:t>
      </w:r>
      <w:r w:rsidR="004F69D6">
        <w:t xml:space="preserve">, </w:t>
      </w:r>
      <w:r w:rsidRPr="00033231">
        <w:t>afin de se sentir moins intimidée par leur dignité</w:t>
      </w:r>
      <w:r w:rsidR="004F69D6">
        <w:t>.</w:t>
      </w:r>
    </w:p>
    <w:p w14:paraId="76E9D801" w14:textId="77777777" w:rsidR="004F69D6" w:rsidRDefault="00000000" w:rsidP="0021796F">
      <w:r w:rsidRPr="00033231">
        <w:t>Le seul moyen qu</w:t>
      </w:r>
      <w:r w:rsidR="004F69D6">
        <w:t>’</w:t>
      </w:r>
      <w:r w:rsidRPr="00033231">
        <w:t>elle trouvât de renouer la conversation fut de leur demander si elles voulaient rester toutes pour le thé</w:t>
      </w:r>
      <w:r w:rsidR="004F69D6">
        <w:t xml:space="preserve">, </w:t>
      </w:r>
      <w:r w:rsidRPr="00033231">
        <w:t>et il lui en coûta beaucoup d</w:t>
      </w:r>
      <w:r w:rsidR="004F69D6">
        <w:t>’</w:t>
      </w:r>
      <w:r w:rsidRPr="00033231">
        <w:t>accomplir cet acte de civilité</w:t>
      </w:r>
      <w:r w:rsidR="004F69D6">
        <w:t xml:space="preserve">. </w:t>
      </w:r>
      <w:proofErr w:type="spellStart"/>
      <w:r w:rsidRPr="00033231">
        <w:t>Mi</w:t>
      </w:r>
      <w:r w:rsidRPr="00033231">
        <w:t>s</w:t>
      </w:r>
      <w:r w:rsidRPr="00033231">
        <w:t>tress</w:t>
      </w:r>
      <w:proofErr w:type="spellEnd"/>
      <w:r w:rsidRPr="00033231">
        <w:t xml:space="preserve"> Sykes avait déjà commencé à dire</w:t>
      </w:r>
      <w:r w:rsidR="004F69D6">
        <w:t> : « </w:t>
      </w:r>
      <w:r w:rsidRPr="00033231">
        <w:t>Nous sommes fort obligées</w:t>
      </w:r>
      <w:r w:rsidR="004F69D6">
        <w:t xml:space="preserve">, </w:t>
      </w:r>
      <w:r w:rsidRPr="00033231">
        <w:t>mais</w:t>
      </w:r>
      <w:r w:rsidR="004F69D6">
        <w:t>… »</w:t>
      </w:r>
      <w:r w:rsidRPr="00033231">
        <w:t xml:space="preserve"> quand Fanny rentra de nouveau</w:t>
      </w:r>
      <w:r w:rsidR="004F69D6">
        <w:t>.</w:t>
      </w:r>
    </w:p>
    <w:p w14:paraId="0A80AAF2" w14:textId="55D90E26" w:rsidR="004F69D6" w:rsidRDefault="004F69D6" w:rsidP="0021796F">
      <w:r>
        <w:t>« </w:t>
      </w:r>
      <w:r w:rsidR="00000000" w:rsidRPr="00033231">
        <w:t>Les messieurs resteront ce soir</w:t>
      </w:r>
      <w:r>
        <w:t xml:space="preserve">, </w:t>
      </w:r>
      <w:r w:rsidR="00000000" w:rsidRPr="00033231">
        <w:t>madame</w:t>
      </w:r>
      <w:r>
        <w:t xml:space="preserve">, </w:t>
      </w:r>
      <w:r w:rsidR="00000000" w:rsidRPr="00033231">
        <w:t xml:space="preserve">dit-elle de la part de </w:t>
      </w:r>
      <w:r>
        <w:t>M. </w:t>
      </w:r>
      <w:proofErr w:type="spellStart"/>
      <w:r w:rsidR="00000000" w:rsidRPr="00033231">
        <w:t>Helstone</w:t>
      </w:r>
      <w:proofErr w:type="spellEnd"/>
      <w:r>
        <w:t>.</w:t>
      </w:r>
    </w:p>
    <w:p w14:paraId="511A39E4" w14:textId="77777777" w:rsidR="004F69D6" w:rsidRDefault="004F69D6" w:rsidP="0021796F">
      <w:r>
        <w:t>— </w:t>
      </w:r>
      <w:r w:rsidR="00000000" w:rsidRPr="00033231">
        <w:t>Quels messieurs avez-vous</w:t>
      </w:r>
      <w:r>
        <w:t> ? »</w:t>
      </w:r>
      <w:r w:rsidR="00000000" w:rsidRPr="00033231">
        <w:t xml:space="preserve"> demanda </w:t>
      </w:r>
      <w:proofErr w:type="spellStart"/>
      <w:r w:rsidR="00000000" w:rsidRPr="00033231">
        <w:t>mistress</w:t>
      </w:r>
      <w:proofErr w:type="spellEnd"/>
      <w:r w:rsidR="00000000" w:rsidRPr="00033231">
        <w:t xml:space="preserve"> Sykes</w:t>
      </w:r>
      <w:r>
        <w:t>.</w:t>
      </w:r>
    </w:p>
    <w:p w14:paraId="068186AB" w14:textId="299FE7B2" w:rsidR="004F69D6" w:rsidRDefault="00000000" w:rsidP="0021796F">
      <w:r w:rsidRPr="00033231">
        <w:t>Les noms furent prononcés</w:t>
      </w:r>
      <w:r w:rsidR="004F69D6">
        <w:t xml:space="preserve"> ; </w:t>
      </w:r>
      <w:r w:rsidRPr="00033231">
        <w:t>elle et ses filles échangèrent des regards</w:t>
      </w:r>
      <w:r w:rsidR="004F69D6">
        <w:t xml:space="preserve">. </w:t>
      </w:r>
      <w:r w:rsidRPr="00033231">
        <w:t>Les vicaires n</w:t>
      </w:r>
      <w:r w:rsidR="004F69D6">
        <w:t>’</w:t>
      </w:r>
      <w:r w:rsidRPr="00033231">
        <w:t>étaient pas pour elles ce qu</w:t>
      </w:r>
      <w:r w:rsidR="004F69D6">
        <w:t>’</w:t>
      </w:r>
      <w:r w:rsidRPr="00033231">
        <w:t xml:space="preserve">ils </w:t>
      </w:r>
      <w:r w:rsidRPr="00033231">
        <w:lastRenderedPageBreak/>
        <w:t>étaient pour Caroline</w:t>
      </w:r>
      <w:r w:rsidR="004F69D6">
        <w:t>. M. </w:t>
      </w:r>
      <w:proofErr w:type="spellStart"/>
      <w:r w:rsidRPr="00033231">
        <w:t>Sweeting</w:t>
      </w:r>
      <w:proofErr w:type="spellEnd"/>
      <w:r w:rsidRPr="00033231">
        <w:t xml:space="preserve"> était un de leurs favoris</w:t>
      </w:r>
      <w:r w:rsidR="004F69D6">
        <w:t xml:space="preserve"> ; </w:t>
      </w:r>
      <w:proofErr w:type="gramStart"/>
      <w:r w:rsidRPr="00033231">
        <w:t>voire m</w:t>
      </w:r>
      <w:r w:rsidRPr="00033231">
        <w:t>ê</w:t>
      </w:r>
      <w:r w:rsidRPr="00033231">
        <w:t>me</w:t>
      </w:r>
      <w:proofErr w:type="gramEnd"/>
      <w:r w:rsidRPr="00033231">
        <w:t xml:space="preserve"> </w:t>
      </w:r>
      <w:r w:rsidR="004F69D6">
        <w:t>M. </w:t>
      </w:r>
      <w:r w:rsidRPr="00033231">
        <w:t>Malone</w:t>
      </w:r>
      <w:r w:rsidR="004F69D6">
        <w:t xml:space="preserve">, </w:t>
      </w:r>
      <w:r w:rsidRPr="00033231">
        <w:t>parce qu</w:t>
      </w:r>
      <w:r w:rsidR="004F69D6">
        <w:t>’</w:t>
      </w:r>
      <w:r w:rsidRPr="00033231">
        <w:t>il appartenait au clergé</w:t>
      </w:r>
      <w:r w:rsidR="004F69D6">
        <w:t>.</w:t>
      </w:r>
    </w:p>
    <w:p w14:paraId="7AF71F0A" w14:textId="762BB9BD" w:rsidR="00000000" w:rsidRPr="00033231" w:rsidRDefault="004F69D6" w:rsidP="0021796F">
      <w:r>
        <w:t>« </w:t>
      </w:r>
      <w:r w:rsidR="00000000" w:rsidRPr="00033231">
        <w:t>Réellement</w:t>
      </w:r>
      <w:r>
        <w:t xml:space="preserve">, </w:t>
      </w:r>
      <w:r w:rsidR="00000000" w:rsidRPr="00033231">
        <w:t>puisque vous avez de la compagnie déjà</w:t>
      </w:r>
      <w:r>
        <w:t xml:space="preserve">, </w:t>
      </w:r>
      <w:r w:rsidR="00000000" w:rsidRPr="00033231">
        <w:t>je pense que nous resterons</w:t>
      </w:r>
      <w:r>
        <w:t xml:space="preserve">, </w:t>
      </w:r>
      <w:r w:rsidR="00000000" w:rsidRPr="00033231">
        <w:t xml:space="preserve">dit </w:t>
      </w:r>
      <w:proofErr w:type="spellStart"/>
      <w:r w:rsidR="00000000" w:rsidRPr="00033231">
        <w:t>mistress</w:t>
      </w:r>
      <w:proofErr w:type="spellEnd"/>
      <w:r w:rsidR="00000000" w:rsidRPr="00033231">
        <w:t xml:space="preserve"> Sykes</w:t>
      </w:r>
      <w:r>
        <w:t xml:space="preserve">. </w:t>
      </w:r>
      <w:r w:rsidR="00000000" w:rsidRPr="00033231">
        <w:t>Nous formerons une tout à fait agréable petite réunion</w:t>
      </w:r>
      <w:r>
        <w:t xml:space="preserve"> ; </w:t>
      </w:r>
      <w:r w:rsidR="00000000" w:rsidRPr="00033231">
        <w:t>j</w:t>
      </w:r>
      <w:r>
        <w:t>’</w:t>
      </w:r>
      <w:r w:rsidR="00000000" w:rsidRPr="00033231">
        <w:t>ai toujours du plaisir à me trouver avec le clergé</w:t>
      </w:r>
      <w:r>
        <w:t>. »</w:t>
      </w:r>
    </w:p>
    <w:p w14:paraId="5D55A403" w14:textId="77777777" w:rsidR="004F69D6" w:rsidRDefault="00000000" w:rsidP="0021796F">
      <w:r w:rsidRPr="00033231">
        <w:t>Caroline fut obligée de conduire ces dames en haut</w:t>
      </w:r>
      <w:r w:rsidR="004F69D6">
        <w:t xml:space="preserve">, </w:t>
      </w:r>
      <w:r w:rsidRPr="00033231">
        <w:t>de les aider à se débarrasser de leurs châles</w:t>
      </w:r>
      <w:r w:rsidR="004F69D6">
        <w:t xml:space="preserve">, </w:t>
      </w:r>
      <w:r w:rsidRPr="00033231">
        <w:t>à lisser leurs cheveux et à se faire belles</w:t>
      </w:r>
      <w:r w:rsidR="004F69D6">
        <w:t xml:space="preserve"> ; </w:t>
      </w:r>
      <w:r w:rsidRPr="00033231">
        <w:t>de les reconduire au salon</w:t>
      </w:r>
      <w:r w:rsidR="004F69D6">
        <w:t xml:space="preserve">, </w:t>
      </w:r>
      <w:r w:rsidRPr="00033231">
        <w:t>de leur distribuer des albums de gravures</w:t>
      </w:r>
      <w:r w:rsidR="004F69D6">
        <w:t xml:space="preserve">, </w:t>
      </w:r>
      <w:r w:rsidRPr="00033231">
        <w:t>ou des objets achetés à la Corbeille des Juifs</w:t>
      </w:r>
      <w:r w:rsidR="004F69D6">
        <w:t xml:space="preserve">. </w:t>
      </w:r>
      <w:r w:rsidRPr="00033231">
        <w:t>Elle était obligée d</w:t>
      </w:r>
      <w:r w:rsidR="004F69D6">
        <w:t>’</w:t>
      </w:r>
      <w:r w:rsidRPr="00033231">
        <w:t>y faire des achats</w:t>
      </w:r>
      <w:r w:rsidR="004F69D6">
        <w:t xml:space="preserve">, </w:t>
      </w:r>
      <w:r w:rsidRPr="00033231">
        <w:t>bien qu</w:t>
      </w:r>
      <w:r w:rsidR="004F69D6">
        <w:t>’</w:t>
      </w:r>
      <w:r w:rsidRPr="00033231">
        <w:t>elle contr</w:t>
      </w:r>
      <w:r w:rsidRPr="00033231">
        <w:t>i</w:t>
      </w:r>
      <w:r w:rsidRPr="00033231">
        <w:t>buât peu à son approvisionnement</w:t>
      </w:r>
      <w:r w:rsidR="004F69D6">
        <w:t xml:space="preserve">, </w:t>
      </w:r>
      <w:r w:rsidRPr="00033231">
        <w:t>et</w:t>
      </w:r>
      <w:r w:rsidR="004F69D6">
        <w:t xml:space="preserve">, </w:t>
      </w:r>
      <w:r w:rsidRPr="00033231">
        <w:t>si elle avait eu beaucoup d</w:t>
      </w:r>
      <w:r w:rsidR="004F69D6">
        <w:t>’</w:t>
      </w:r>
      <w:r w:rsidRPr="00033231">
        <w:t>argent à sa disposition</w:t>
      </w:r>
      <w:r w:rsidR="004F69D6">
        <w:t xml:space="preserve">, </w:t>
      </w:r>
      <w:r w:rsidRPr="00033231">
        <w:t>elle eût certainement</w:t>
      </w:r>
      <w:r w:rsidR="004F69D6">
        <w:t xml:space="preserve">, </w:t>
      </w:r>
      <w:r w:rsidRPr="00033231">
        <w:t>toutes les fois qu</w:t>
      </w:r>
      <w:r w:rsidR="004F69D6">
        <w:t>’</w:t>
      </w:r>
      <w:r w:rsidRPr="00033231">
        <w:t>on apportait au presbytère ce terrible cauchemar</w:t>
      </w:r>
      <w:r w:rsidR="004F69D6">
        <w:t xml:space="preserve">, </w:t>
      </w:r>
      <w:r w:rsidRPr="00033231">
        <w:t>acheté to</w:t>
      </w:r>
      <w:r w:rsidRPr="00033231">
        <w:t>u</w:t>
      </w:r>
      <w:r w:rsidRPr="00033231">
        <w:t>te la provision</w:t>
      </w:r>
      <w:r w:rsidR="004F69D6">
        <w:t xml:space="preserve">, </w:t>
      </w:r>
      <w:r w:rsidRPr="00033231">
        <w:t>plutôt que d</w:t>
      </w:r>
      <w:r w:rsidR="004F69D6">
        <w:t>’</w:t>
      </w:r>
      <w:r w:rsidRPr="00033231">
        <w:t>y contribuer d</w:t>
      </w:r>
      <w:r w:rsidR="004F69D6">
        <w:t>’</w:t>
      </w:r>
      <w:r w:rsidRPr="00033231">
        <w:t>une pelote à épi</w:t>
      </w:r>
      <w:r w:rsidRPr="00033231">
        <w:t>n</w:t>
      </w:r>
      <w:r w:rsidRPr="00033231">
        <w:t>gles</w:t>
      </w:r>
      <w:r w:rsidR="004F69D6">
        <w:t>.</w:t>
      </w:r>
    </w:p>
    <w:p w14:paraId="491CFF6C" w14:textId="77777777" w:rsidR="004F69D6" w:rsidRDefault="00000000" w:rsidP="0021796F">
      <w:r w:rsidRPr="00033231">
        <w:t>Il est nécessaire peut-être d</w:t>
      </w:r>
      <w:r w:rsidR="004F69D6">
        <w:t>’</w:t>
      </w:r>
      <w:r w:rsidRPr="00033231">
        <w:t>expliquer en passant</w:t>
      </w:r>
      <w:r w:rsidR="004F69D6">
        <w:t xml:space="preserve">, </w:t>
      </w:r>
      <w:r w:rsidRPr="00033231">
        <w:t>pour ceux qui ne seraient point au fait des mystères de la Corbeille</w:t>
      </w:r>
      <w:r w:rsidR="004F69D6">
        <w:t xml:space="preserve">, </w:t>
      </w:r>
      <w:r w:rsidRPr="00033231">
        <w:t>des Juifs et de celle des Missionnaires</w:t>
      </w:r>
      <w:r w:rsidR="004F69D6">
        <w:t xml:space="preserve">, </w:t>
      </w:r>
      <w:r w:rsidRPr="00033231">
        <w:t>que ces meubles sont des paniers en osier d</w:t>
      </w:r>
      <w:r w:rsidR="004F69D6">
        <w:t>’</w:t>
      </w:r>
      <w:r w:rsidRPr="00033231">
        <w:t>une certaine dimension</w:t>
      </w:r>
      <w:r w:rsidR="004F69D6">
        <w:t xml:space="preserve">, </w:t>
      </w:r>
      <w:r w:rsidRPr="00033231">
        <w:t>destinés à porter de maison en maison une collection monstre de pelotes à épingles</w:t>
      </w:r>
      <w:r w:rsidR="004F69D6">
        <w:t xml:space="preserve">, </w:t>
      </w:r>
      <w:r w:rsidRPr="00033231">
        <w:t>d</w:t>
      </w:r>
      <w:r w:rsidR="004F69D6">
        <w:t>’</w:t>
      </w:r>
      <w:r w:rsidRPr="00033231">
        <w:t>étuis à aiguilles</w:t>
      </w:r>
      <w:r w:rsidR="004F69D6">
        <w:t xml:space="preserve">, </w:t>
      </w:r>
      <w:r w:rsidRPr="00033231">
        <w:t>de sacs à ouvrage</w:t>
      </w:r>
      <w:r w:rsidR="004F69D6">
        <w:t xml:space="preserve">, </w:t>
      </w:r>
      <w:r w:rsidRPr="00033231">
        <w:t>d</w:t>
      </w:r>
      <w:r w:rsidR="004F69D6">
        <w:t>’</w:t>
      </w:r>
      <w:r w:rsidRPr="00033231">
        <w:t>objets d</w:t>
      </w:r>
      <w:r w:rsidR="004F69D6">
        <w:t>’</w:t>
      </w:r>
      <w:r w:rsidRPr="00033231">
        <w:t>habillements d</w:t>
      </w:r>
      <w:r w:rsidR="004F69D6">
        <w:t>’</w:t>
      </w:r>
      <w:r w:rsidRPr="00033231">
        <w:t>enfants</w:t>
      </w:r>
      <w:r w:rsidR="004F69D6">
        <w:t xml:space="preserve">, </w:t>
      </w:r>
      <w:r w:rsidRPr="00033231">
        <w:t>etc</w:t>
      </w:r>
      <w:r w:rsidR="004F69D6">
        <w:t xml:space="preserve">., </w:t>
      </w:r>
      <w:r w:rsidRPr="00033231">
        <w:t>etc</w:t>
      </w:r>
      <w:r w:rsidR="004F69D6">
        <w:t xml:space="preserve">., </w:t>
      </w:r>
      <w:r w:rsidRPr="00033231">
        <w:t>faits bon gré</w:t>
      </w:r>
      <w:r w:rsidR="004F69D6">
        <w:t xml:space="preserve">, </w:t>
      </w:r>
      <w:r w:rsidRPr="00033231">
        <w:t>mal gré</w:t>
      </w:r>
      <w:r w:rsidR="004F69D6">
        <w:t xml:space="preserve">, </w:t>
      </w:r>
      <w:r w:rsidRPr="00033231">
        <w:t>par les mains des d</w:t>
      </w:r>
      <w:r w:rsidRPr="00033231">
        <w:t>a</w:t>
      </w:r>
      <w:r w:rsidRPr="00033231">
        <w:t>mes chrétiennes d</w:t>
      </w:r>
      <w:r w:rsidR="004F69D6">
        <w:t>’</w:t>
      </w:r>
      <w:r w:rsidRPr="00033231">
        <w:t>une paroisse</w:t>
      </w:r>
      <w:r w:rsidR="004F69D6">
        <w:t xml:space="preserve">, </w:t>
      </w:r>
      <w:r w:rsidRPr="00033231">
        <w:t>et vendus de force aux gentl</w:t>
      </w:r>
      <w:r w:rsidRPr="00033231">
        <w:t>e</w:t>
      </w:r>
      <w:r w:rsidRPr="00033231">
        <w:t>men païens de l</w:t>
      </w:r>
      <w:r w:rsidR="004F69D6">
        <w:t>’</w:t>
      </w:r>
      <w:r w:rsidRPr="00033231">
        <w:t>endroit à des prix exorbitants</w:t>
      </w:r>
      <w:r w:rsidR="004F69D6">
        <w:t xml:space="preserve">. </w:t>
      </w:r>
      <w:r w:rsidRPr="00033231">
        <w:t>Les produits de cette vente forcée sont appliqués à la conversion des juifs et à la régénération de l</w:t>
      </w:r>
      <w:r w:rsidR="004F69D6">
        <w:t>’</w:t>
      </w:r>
      <w:r w:rsidRPr="00033231">
        <w:t>intéressante race de couleur répandue sur le globe</w:t>
      </w:r>
      <w:r w:rsidR="004F69D6">
        <w:t xml:space="preserve">. </w:t>
      </w:r>
      <w:r w:rsidRPr="00033231">
        <w:t>Chaque lady contribuante tient à son tour la corbeille pendant un mois</w:t>
      </w:r>
      <w:r w:rsidR="004F69D6">
        <w:t xml:space="preserve">, </w:t>
      </w:r>
      <w:r w:rsidRPr="00033231">
        <w:t>se charge de coudre pour elle et de vendre son contenu au public mâle</w:t>
      </w:r>
      <w:r w:rsidR="004F69D6">
        <w:t xml:space="preserve">, </w:t>
      </w:r>
      <w:r w:rsidRPr="00033231">
        <w:t>qui ne se montre jamais acheteur e</w:t>
      </w:r>
      <w:r w:rsidRPr="00033231">
        <w:t>m</w:t>
      </w:r>
      <w:r w:rsidRPr="00033231">
        <w:t>pressé</w:t>
      </w:r>
      <w:r w:rsidR="004F69D6">
        <w:t xml:space="preserve">. </w:t>
      </w:r>
      <w:r w:rsidRPr="00033231">
        <w:t>C</w:t>
      </w:r>
      <w:r w:rsidR="004F69D6">
        <w:t>’</w:t>
      </w:r>
      <w:r w:rsidRPr="00033231">
        <w:t xml:space="preserve">est un moment </w:t>
      </w:r>
      <w:r w:rsidRPr="00033231">
        <w:lastRenderedPageBreak/>
        <w:t>rempli d</w:t>
      </w:r>
      <w:r w:rsidR="004F69D6">
        <w:t>’</w:t>
      </w:r>
      <w:r w:rsidRPr="00033231">
        <w:t>excitation que celui où le tour arrive</w:t>
      </w:r>
      <w:r w:rsidR="004F69D6">
        <w:t xml:space="preserve">. </w:t>
      </w:r>
      <w:r w:rsidRPr="00033231">
        <w:t>Quelques ladies à l</w:t>
      </w:r>
      <w:r w:rsidR="004F69D6">
        <w:t>’</w:t>
      </w:r>
      <w:r w:rsidRPr="00033231">
        <w:t>esprit actif et commercial aiment ce</w:t>
      </w:r>
      <w:r w:rsidRPr="00033231">
        <w:t>t</w:t>
      </w:r>
      <w:r w:rsidRPr="00033231">
        <w:t>te corvée et s</w:t>
      </w:r>
      <w:r w:rsidR="004F69D6">
        <w:t>’</w:t>
      </w:r>
      <w:r w:rsidRPr="00033231">
        <w:t>amusent extrêmement à faire payer aux avares et aux grippe-sous de leur connaissance quatre ou cinq cents pour cent au-dessus de leur valeur des objets qui ne leur sont d</w:t>
      </w:r>
      <w:r w:rsidR="004F69D6">
        <w:t>’</w:t>
      </w:r>
      <w:r w:rsidRPr="00033231">
        <w:t>aucun usage</w:t>
      </w:r>
      <w:r w:rsidR="004F69D6">
        <w:t xml:space="preserve">. </w:t>
      </w:r>
      <w:r w:rsidRPr="00033231">
        <w:t>D</w:t>
      </w:r>
      <w:r w:rsidR="004F69D6">
        <w:t>’</w:t>
      </w:r>
      <w:r w:rsidRPr="00033231">
        <w:t>autres</w:t>
      </w:r>
      <w:r w:rsidR="004F69D6">
        <w:t xml:space="preserve">, </w:t>
      </w:r>
      <w:r w:rsidRPr="00033231">
        <w:t>plus faibles</w:t>
      </w:r>
      <w:r w:rsidR="004F69D6">
        <w:t xml:space="preserve">, </w:t>
      </w:r>
      <w:r w:rsidRPr="00033231">
        <w:t>redoutent la tâche</w:t>
      </w:r>
      <w:r w:rsidR="004F69D6">
        <w:t xml:space="preserve">, </w:t>
      </w:r>
      <w:r w:rsidRPr="00033231">
        <w:t>et a</w:t>
      </w:r>
      <w:r w:rsidRPr="00033231">
        <w:t>i</w:t>
      </w:r>
      <w:r w:rsidRPr="00033231">
        <w:t>meraient mieux voir le matin à leur porte le Prince des ténèbres lui-même que la satanée corbeille</w:t>
      </w:r>
      <w:r w:rsidR="004F69D6">
        <w:t>.</w:t>
      </w:r>
    </w:p>
    <w:p w14:paraId="55C81D43" w14:textId="77777777" w:rsidR="004F69D6" w:rsidRDefault="00000000" w:rsidP="0021796F">
      <w:r w:rsidRPr="00033231">
        <w:t xml:space="preserve">Miss </w:t>
      </w:r>
      <w:proofErr w:type="spellStart"/>
      <w:r w:rsidRPr="00033231">
        <w:t>Helstone</w:t>
      </w:r>
      <w:proofErr w:type="spellEnd"/>
      <w:r w:rsidR="004F69D6">
        <w:t xml:space="preserve">, </w:t>
      </w:r>
      <w:r w:rsidRPr="00033231">
        <w:t>ayant accompli son devoir d</w:t>
      </w:r>
      <w:r w:rsidR="004F69D6">
        <w:t>’</w:t>
      </w:r>
      <w:r w:rsidRPr="00033231">
        <w:t>hôtesse avec plus d</w:t>
      </w:r>
      <w:r w:rsidR="004F69D6">
        <w:t>’</w:t>
      </w:r>
      <w:r w:rsidRPr="00033231">
        <w:t>ennui que de plaisir</w:t>
      </w:r>
      <w:r w:rsidR="004F69D6">
        <w:t xml:space="preserve">, </w:t>
      </w:r>
      <w:r w:rsidRPr="00033231">
        <w:t>se transporta à la cuisine</w:t>
      </w:r>
      <w:r w:rsidR="004F69D6">
        <w:t xml:space="preserve">, </w:t>
      </w:r>
      <w:r w:rsidRPr="00033231">
        <w:t>pour tenir sur le thé un conseil privé avec Fanny et Élisa</w:t>
      </w:r>
      <w:r w:rsidR="004F69D6">
        <w:t>.</w:t>
      </w:r>
    </w:p>
    <w:p w14:paraId="143FBE51" w14:textId="77777777" w:rsidR="004F69D6" w:rsidRDefault="004F69D6" w:rsidP="0021796F">
      <w:r>
        <w:t>« </w:t>
      </w:r>
      <w:r w:rsidR="00000000" w:rsidRPr="00033231">
        <w:t>Comment allons-nous faire</w:t>
      </w:r>
      <w:r>
        <w:t xml:space="preserve"> ? </w:t>
      </w:r>
      <w:r w:rsidR="00000000" w:rsidRPr="00033231">
        <w:t>s</w:t>
      </w:r>
      <w:r>
        <w:t>’</w:t>
      </w:r>
      <w:r w:rsidR="00000000" w:rsidRPr="00033231">
        <w:t>écria Élisa</w:t>
      </w:r>
      <w:r>
        <w:t xml:space="preserve">, </w:t>
      </w:r>
      <w:r w:rsidR="00000000" w:rsidRPr="00033231">
        <w:t>la cuisinière</w:t>
      </w:r>
      <w:r>
        <w:t xml:space="preserve">. </w:t>
      </w:r>
      <w:r w:rsidR="00000000" w:rsidRPr="00033231">
        <w:t>Moi qui n</w:t>
      </w:r>
      <w:r>
        <w:t>’</w:t>
      </w:r>
      <w:r w:rsidR="00000000" w:rsidRPr="00033231">
        <w:t>ai pas cuit aujourd</w:t>
      </w:r>
      <w:r>
        <w:t>’</w:t>
      </w:r>
      <w:r w:rsidR="00000000" w:rsidRPr="00033231">
        <w:t>hui</w:t>
      </w:r>
      <w:r>
        <w:t xml:space="preserve">, </w:t>
      </w:r>
      <w:r w:rsidR="00000000" w:rsidRPr="00033231">
        <w:t>pensant que nous aurions a</w:t>
      </w:r>
      <w:r w:rsidR="00000000" w:rsidRPr="00033231">
        <w:t>s</w:t>
      </w:r>
      <w:r w:rsidR="00000000" w:rsidRPr="00033231">
        <w:t>sez de pain jusqu</w:t>
      </w:r>
      <w:r>
        <w:t>’</w:t>
      </w:r>
      <w:r w:rsidR="00000000" w:rsidRPr="00033231">
        <w:t>à demain matin</w:t>
      </w:r>
      <w:r>
        <w:t xml:space="preserve"> ! </w:t>
      </w:r>
      <w:r w:rsidR="00000000" w:rsidRPr="00033231">
        <w:t>Nous n</w:t>
      </w:r>
      <w:r>
        <w:t>’</w:t>
      </w:r>
      <w:r w:rsidR="00000000" w:rsidRPr="00033231">
        <w:t>en aurons jamais a</w:t>
      </w:r>
      <w:r w:rsidR="00000000" w:rsidRPr="00033231">
        <w:t>s</w:t>
      </w:r>
      <w:r w:rsidR="00000000" w:rsidRPr="00033231">
        <w:t>sez</w:t>
      </w:r>
      <w:r>
        <w:t>.</w:t>
      </w:r>
    </w:p>
    <w:p w14:paraId="59376801" w14:textId="77777777" w:rsidR="004F69D6" w:rsidRDefault="004F69D6" w:rsidP="0021796F">
      <w:r>
        <w:t>— </w:t>
      </w:r>
      <w:r w:rsidR="00000000" w:rsidRPr="00033231">
        <w:t>Y a-t-il quelques gâteaux à thé</w:t>
      </w:r>
      <w:r>
        <w:t xml:space="preserve"> ? </w:t>
      </w:r>
      <w:r w:rsidR="00000000" w:rsidRPr="00033231">
        <w:t>demanda sa jeune ma</w:t>
      </w:r>
      <w:r w:rsidR="00000000" w:rsidRPr="00033231">
        <w:t>î</w:t>
      </w:r>
      <w:r w:rsidR="00000000" w:rsidRPr="00033231">
        <w:t>tresse</w:t>
      </w:r>
      <w:r>
        <w:t>.</w:t>
      </w:r>
    </w:p>
    <w:p w14:paraId="6AD6B063" w14:textId="77777777" w:rsidR="004F69D6" w:rsidRDefault="004F69D6" w:rsidP="0021796F">
      <w:r>
        <w:t>— </w:t>
      </w:r>
      <w:r w:rsidR="00000000" w:rsidRPr="00033231">
        <w:t>Seulement trois</w:t>
      </w:r>
      <w:r>
        <w:t xml:space="preserve">, </w:t>
      </w:r>
      <w:r w:rsidR="00000000" w:rsidRPr="00033231">
        <w:t>et un pain</w:t>
      </w:r>
      <w:r>
        <w:t xml:space="preserve">. </w:t>
      </w:r>
      <w:r w:rsidR="00000000" w:rsidRPr="00033231">
        <w:t>Je voudrais bien que ce beau monde demeurât chez lui jusqu</w:t>
      </w:r>
      <w:r>
        <w:t>’</w:t>
      </w:r>
      <w:r w:rsidR="00000000" w:rsidRPr="00033231">
        <w:t>à ce qu</w:t>
      </w:r>
      <w:r>
        <w:t>’</w:t>
      </w:r>
      <w:r w:rsidR="00000000" w:rsidRPr="00033231">
        <w:t>on l</w:t>
      </w:r>
      <w:r>
        <w:t>’</w:t>
      </w:r>
      <w:r w:rsidR="00000000" w:rsidRPr="00033231">
        <w:t>envoyât chercher</w:t>
      </w:r>
      <w:r>
        <w:t xml:space="preserve">, </w:t>
      </w:r>
      <w:r w:rsidR="00000000" w:rsidRPr="00033231">
        <w:t>moi qui ai besoin de finir mon chapeau</w:t>
      </w:r>
      <w:r>
        <w:t>.</w:t>
      </w:r>
    </w:p>
    <w:p w14:paraId="4407A453" w14:textId="77777777" w:rsidR="004F69D6" w:rsidRDefault="004F69D6" w:rsidP="0021796F">
      <w:r>
        <w:t>— </w:t>
      </w:r>
      <w:r w:rsidR="00000000" w:rsidRPr="00033231">
        <w:t>Alors</w:t>
      </w:r>
      <w:r>
        <w:t xml:space="preserve">, </w:t>
      </w:r>
      <w:r w:rsidR="00000000" w:rsidRPr="00033231">
        <w:t>dit Caroline</w:t>
      </w:r>
      <w:r>
        <w:t xml:space="preserve">, </w:t>
      </w:r>
      <w:r w:rsidR="00000000" w:rsidRPr="00033231">
        <w:t>à qui la nécessité donnait de l</w:t>
      </w:r>
      <w:r>
        <w:t>’</w:t>
      </w:r>
      <w:r w:rsidR="00000000" w:rsidRPr="00033231">
        <w:t>énergie</w:t>
      </w:r>
      <w:r>
        <w:t xml:space="preserve">, </w:t>
      </w:r>
      <w:r w:rsidR="00000000" w:rsidRPr="00033231">
        <w:t xml:space="preserve">il faut que Fanny coure à </w:t>
      </w:r>
      <w:proofErr w:type="spellStart"/>
      <w:r w:rsidR="00000000" w:rsidRPr="00033231">
        <w:t>Briarfield</w:t>
      </w:r>
      <w:proofErr w:type="spellEnd"/>
      <w:r w:rsidR="00000000" w:rsidRPr="00033231">
        <w:t xml:space="preserve"> acheter quelques galettes et quelques biscuits</w:t>
      </w:r>
      <w:r>
        <w:t xml:space="preserve"> ; </w:t>
      </w:r>
      <w:r w:rsidR="00000000" w:rsidRPr="00033231">
        <w:t>et ne soyez pas de mauvaise humeur</w:t>
      </w:r>
      <w:r>
        <w:t xml:space="preserve">, </w:t>
      </w:r>
      <w:r w:rsidR="00000000" w:rsidRPr="00033231">
        <w:t>Élisa</w:t>
      </w:r>
      <w:r>
        <w:t xml:space="preserve">, </w:t>
      </w:r>
      <w:r w:rsidR="00000000" w:rsidRPr="00033231">
        <w:t>nous n</w:t>
      </w:r>
      <w:r>
        <w:t>’</w:t>
      </w:r>
      <w:r w:rsidR="00000000" w:rsidRPr="00033231">
        <w:t>y pouvons rien</w:t>
      </w:r>
      <w:r>
        <w:t>.</w:t>
      </w:r>
    </w:p>
    <w:p w14:paraId="1B63AC71" w14:textId="77777777" w:rsidR="004F69D6" w:rsidRDefault="004F69D6" w:rsidP="0021796F">
      <w:r>
        <w:t>— </w:t>
      </w:r>
      <w:r w:rsidR="00000000" w:rsidRPr="00033231">
        <w:t>Et quel service prendrons-nous</w:t>
      </w:r>
      <w:r>
        <w:t> ?</w:t>
      </w:r>
    </w:p>
    <w:p w14:paraId="653682B9" w14:textId="7437CA95" w:rsidR="00000000" w:rsidRPr="00033231" w:rsidRDefault="004F69D6" w:rsidP="0021796F">
      <w:r>
        <w:t>— </w:t>
      </w:r>
      <w:r w:rsidR="00000000" w:rsidRPr="00033231">
        <w:t>Oh</w:t>
      </w:r>
      <w:r>
        <w:t xml:space="preserve"> ! </w:t>
      </w:r>
      <w:r w:rsidR="00000000" w:rsidRPr="00033231">
        <w:t>le meilleur</w:t>
      </w:r>
      <w:r>
        <w:t xml:space="preserve">, </w:t>
      </w:r>
      <w:r w:rsidR="00000000" w:rsidRPr="00033231">
        <w:t>je suppose</w:t>
      </w:r>
      <w:r>
        <w:t xml:space="preserve">. </w:t>
      </w:r>
      <w:r w:rsidR="00000000" w:rsidRPr="00033231">
        <w:t>Je vais chercher le service d</w:t>
      </w:r>
      <w:r>
        <w:t>’</w:t>
      </w:r>
      <w:r w:rsidR="00000000" w:rsidRPr="00033231">
        <w:t>argent</w:t>
      </w:r>
      <w:r>
        <w:t>. »</w:t>
      </w:r>
    </w:p>
    <w:p w14:paraId="4ADABCEA" w14:textId="77777777" w:rsidR="004F69D6" w:rsidRDefault="00000000" w:rsidP="0021796F">
      <w:r w:rsidRPr="00033231">
        <w:t>Et elle monta rapidement à l</w:t>
      </w:r>
      <w:r w:rsidR="004F69D6">
        <w:t>’</w:t>
      </w:r>
      <w:r w:rsidRPr="00033231">
        <w:t>armoire à la vaisselle</w:t>
      </w:r>
      <w:r w:rsidR="004F69D6">
        <w:t xml:space="preserve">, </w:t>
      </w:r>
      <w:r w:rsidRPr="00033231">
        <w:t>et de</w:t>
      </w:r>
      <w:r w:rsidRPr="00033231">
        <w:t>s</w:t>
      </w:r>
      <w:r w:rsidRPr="00033231">
        <w:t>cendit aussitôt la théière</w:t>
      </w:r>
      <w:r w:rsidR="004F69D6">
        <w:t xml:space="preserve">, </w:t>
      </w:r>
      <w:r w:rsidRPr="00033231">
        <w:t>l</w:t>
      </w:r>
      <w:r w:rsidR="004F69D6">
        <w:t>’</w:t>
      </w:r>
      <w:r w:rsidRPr="00033231">
        <w:t>aiguière à crème et le sucrier</w:t>
      </w:r>
      <w:r w:rsidR="004F69D6">
        <w:t>.</w:t>
      </w:r>
    </w:p>
    <w:p w14:paraId="3289755A" w14:textId="59DB3DB2" w:rsidR="00000000" w:rsidRPr="00033231" w:rsidRDefault="004F69D6" w:rsidP="0021796F">
      <w:r>
        <w:lastRenderedPageBreak/>
        <w:t>« </w:t>
      </w:r>
      <w:r w:rsidR="00000000" w:rsidRPr="00033231">
        <w:t>Maintenant</w:t>
      </w:r>
      <w:r>
        <w:t xml:space="preserve">, </w:t>
      </w:r>
      <w:r w:rsidR="00000000" w:rsidRPr="00033231">
        <w:t>apprêtez tout le plus vite possible</w:t>
      </w:r>
      <w:r>
        <w:t xml:space="preserve"> ; </w:t>
      </w:r>
      <w:r w:rsidR="00000000" w:rsidRPr="00033231">
        <w:t>car plus tôt le thé sera fini</w:t>
      </w:r>
      <w:r>
        <w:t xml:space="preserve">, </w:t>
      </w:r>
      <w:r w:rsidR="00000000" w:rsidRPr="00033231">
        <w:t>plus tôt ils partiront</w:t>
      </w:r>
      <w:r>
        <w:t xml:space="preserve">, </w:t>
      </w:r>
      <w:r w:rsidR="00000000" w:rsidRPr="00033231">
        <w:t>du moins je l</w:t>
      </w:r>
      <w:r>
        <w:t>’</w:t>
      </w:r>
      <w:r w:rsidR="00000000" w:rsidRPr="00033231">
        <w:t>espère</w:t>
      </w:r>
      <w:r>
        <w:t xml:space="preserve">. </w:t>
      </w:r>
      <w:r w:rsidR="00000000" w:rsidRPr="00033231">
        <w:t>Hélas</w:t>
      </w:r>
      <w:r>
        <w:t xml:space="preserve"> ! </w:t>
      </w:r>
      <w:r w:rsidR="00000000" w:rsidRPr="00033231">
        <w:t>je voudrais qu</w:t>
      </w:r>
      <w:r>
        <w:t>’</w:t>
      </w:r>
      <w:r w:rsidR="00000000" w:rsidRPr="00033231">
        <w:t>ils fussent déjà partis</w:t>
      </w:r>
      <w:r>
        <w:t>, »</w:t>
      </w:r>
      <w:r w:rsidR="00000000" w:rsidRPr="00033231">
        <w:t xml:space="preserve"> soupira-t-elle en retournant au salon</w:t>
      </w:r>
      <w:r>
        <w:t xml:space="preserve">. </w:t>
      </w:r>
      <w:r w:rsidR="00000000" w:rsidRPr="00033231">
        <w:t>S</w:t>
      </w:r>
      <w:r>
        <w:t>’</w:t>
      </w:r>
      <w:r w:rsidR="00000000" w:rsidRPr="00033231">
        <w:t>arrêtant un instant à la porte avant d</w:t>
      </w:r>
      <w:r>
        <w:t>’</w:t>
      </w:r>
      <w:r w:rsidR="00000000" w:rsidRPr="00033231">
        <w:t>entrer</w:t>
      </w:r>
      <w:r>
        <w:t> : « </w:t>
      </w:r>
      <w:r w:rsidR="00000000" w:rsidRPr="00033231">
        <w:t>Si Robert arrivait seulement maintenant</w:t>
      </w:r>
      <w:r>
        <w:t xml:space="preserve">, </w:t>
      </w:r>
      <w:r w:rsidR="00000000" w:rsidRPr="00033231">
        <w:t>pensa-t-elle</w:t>
      </w:r>
      <w:r>
        <w:t xml:space="preserve">, </w:t>
      </w:r>
      <w:r w:rsidR="00000000" w:rsidRPr="00033231">
        <w:t>comme tout irait bien</w:t>
      </w:r>
      <w:r>
        <w:t xml:space="preserve"> ! </w:t>
      </w:r>
      <w:r w:rsidR="00000000" w:rsidRPr="00033231">
        <w:t>S</w:t>
      </w:r>
      <w:r>
        <w:t>’</w:t>
      </w:r>
      <w:r w:rsidR="00000000" w:rsidRPr="00033231">
        <w:t>il était présent</w:t>
      </w:r>
      <w:r>
        <w:t xml:space="preserve">, </w:t>
      </w:r>
      <w:r w:rsidR="00000000" w:rsidRPr="00033231">
        <w:t>combien plus agréable me paraîtrait la tâche d</w:t>
      </w:r>
      <w:r>
        <w:t>’</w:t>
      </w:r>
      <w:r w:rsidR="00000000" w:rsidRPr="00033231">
        <w:t>amuser ce monde</w:t>
      </w:r>
      <w:r>
        <w:t xml:space="preserve"> ! </w:t>
      </w:r>
      <w:r w:rsidR="00000000" w:rsidRPr="00033231">
        <w:t>Il y aurait de l</w:t>
      </w:r>
      <w:r>
        <w:t>’</w:t>
      </w:r>
      <w:r w:rsidR="00000000" w:rsidRPr="00033231">
        <w:t>intérêt à l</w:t>
      </w:r>
      <w:r>
        <w:t>’</w:t>
      </w:r>
      <w:r w:rsidR="00000000" w:rsidRPr="00033231">
        <w:t>entendre</w:t>
      </w:r>
      <w:r>
        <w:t xml:space="preserve"> (</w:t>
      </w:r>
      <w:r w:rsidR="00000000" w:rsidRPr="00033231">
        <w:t>quoiqu</w:t>
      </w:r>
      <w:r>
        <w:t>’</w:t>
      </w:r>
      <w:r w:rsidR="00000000" w:rsidRPr="00033231">
        <w:t>il ne parle pas beaucoup en compagnie</w:t>
      </w:r>
      <w:r>
        <w:t xml:space="preserve">), </w:t>
      </w:r>
      <w:r w:rsidR="00000000" w:rsidRPr="00033231">
        <w:t>à parler en sa présence</w:t>
      </w:r>
      <w:r>
        <w:t xml:space="preserve"> ; </w:t>
      </w:r>
      <w:r w:rsidR="00000000" w:rsidRPr="00033231">
        <w:t>quel plaisir peut-on pre</w:t>
      </w:r>
      <w:r w:rsidR="00000000" w:rsidRPr="00033231">
        <w:t>n</w:t>
      </w:r>
      <w:r w:rsidR="00000000" w:rsidRPr="00033231">
        <w:t>dre à la conversation de ces dames</w:t>
      </w:r>
      <w:r>
        <w:t xml:space="preserve"> ? </w:t>
      </w:r>
      <w:r w:rsidR="00000000" w:rsidRPr="00033231">
        <w:t>Comme elles vont babiller lorsque les vicaires seront entrés</w:t>
      </w:r>
      <w:r>
        <w:t xml:space="preserve">, </w:t>
      </w:r>
      <w:r w:rsidR="00000000" w:rsidRPr="00033231">
        <w:t>et comme je vais souffrir en les écoutant</w:t>
      </w:r>
      <w:r>
        <w:t xml:space="preserve"> ! </w:t>
      </w:r>
      <w:r w:rsidR="00000000" w:rsidRPr="00033231">
        <w:t>Mais je suis une égoïste</w:t>
      </w:r>
      <w:r>
        <w:t xml:space="preserve"> : </w:t>
      </w:r>
      <w:r w:rsidR="00000000" w:rsidRPr="00033231">
        <w:t>ce sont de très-respectables gens</w:t>
      </w:r>
      <w:r>
        <w:t xml:space="preserve">, </w:t>
      </w:r>
      <w:r w:rsidR="00000000" w:rsidRPr="00033231">
        <w:t>et je devrais sans doute être fière de leur re</w:t>
      </w:r>
      <w:r w:rsidR="00000000" w:rsidRPr="00033231">
        <w:t>s</w:t>
      </w:r>
      <w:r w:rsidR="00000000" w:rsidRPr="00033231">
        <w:t>sembler</w:t>
      </w:r>
      <w:r>
        <w:t xml:space="preserve">. </w:t>
      </w:r>
      <w:r w:rsidR="00000000" w:rsidRPr="00033231">
        <w:t>Je ne dis pas qu</w:t>
      </w:r>
      <w:r>
        <w:t>’</w:t>
      </w:r>
      <w:r w:rsidR="00000000" w:rsidRPr="00033231">
        <w:t>elles ne soient pas aussi bonnes que moi</w:t>
      </w:r>
      <w:r>
        <w:t xml:space="preserve">, </w:t>
      </w:r>
      <w:r w:rsidR="00000000" w:rsidRPr="00033231">
        <w:t>loin de là</w:t>
      </w:r>
      <w:r>
        <w:t xml:space="preserve">, </w:t>
      </w:r>
      <w:r w:rsidR="00000000" w:rsidRPr="00033231">
        <w:t>mais elles sont si différentes</w:t>
      </w:r>
      <w:r>
        <w:t> ! »</w:t>
      </w:r>
    </w:p>
    <w:p w14:paraId="2095A097" w14:textId="77777777" w:rsidR="004F69D6" w:rsidRDefault="00000000" w:rsidP="0021796F">
      <w:r w:rsidRPr="00033231">
        <w:t>Elle entra</w:t>
      </w:r>
      <w:r w:rsidR="004F69D6">
        <w:t>.</w:t>
      </w:r>
    </w:p>
    <w:p w14:paraId="24911511" w14:textId="77777777" w:rsidR="004F69D6" w:rsidRDefault="00000000" w:rsidP="0021796F">
      <w:r w:rsidRPr="00033231">
        <w:t>Les habitants du Yorkshire</w:t>
      </w:r>
      <w:r w:rsidR="004F69D6">
        <w:t xml:space="preserve">, </w:t>
      </w:r>
      <w:r w:rsidRPr="00033231">
        <w:t>dans ce temps-là</w:t>
      </w:r>
      <w:r w:rsidR="004F69D6">
        <w:t xml:space="preserve">, </w:t>
      </w:r>
      <w:r w:rsidRPr="00033231">
        <w:t>prenaient le thé autour de la table</w:t>
      </w:r>
      <w:r w:rsidR="004F69D6">
        <w:t xml:space="preserve">, </w:t>
      </w:r>
      <w:r w:rsidRPr="00033231">
        <w:t>assis le plus près possible</w:t>
      </w:r>
      <w:r w:rsidR="004F69D6">
        <w:t xml:space="preserve">, </w:t>
      </w:r>
      <w:r w:rsidRPr="00033231">
        <w:t>et les genoux cachés</w:t>
      </w:r>
      <w:r w:rsidR="004F69D6">
        <w:t xml:space="preserve">. </w:t>
      </w:r>
      <w:r w:rsidRPr="00033231">
        <w:t>Il était essentiel d</w:t>
      </w:r>
      <w:r w:rsidR="004F69D6">
        <w:t>’</w:t>
      </w:r>
      <w:r w:rsidRPr="00033231">
        <w:t>avoir une multitude d</w:t>
      </w:r>
      <w:r w:rsidR="004F69D6">
        <w:t>’</w:t>
      </w:r>
      <w:r w:rsidRPr="00033231">
        <w:t>assiettes re</w:t>
      </w:r>
      <w:r w:rsidRPr="00033231">
        <w:t>m</w:t>
      </w:r>
      <w:r w:rsidRPr="00033231">
        <w:t>plies de gâteaux et de tartines de toutes sortes</w:t>
      </w:r>
      <w:r w:rsidR="004F69D6">
        <w:t xml:space="preserve"> ; </w:t>
      </w:r>
      <w:r w:rsidRPr="00033231">
        <w:t>il était conven</w:t>
      </w:r>
      <w:r w:rsidRPr="00033231">
        <w:t>a</w:t>
      </w:r>
      <w:r w:rsidRPr="00033231">
        <w:t>ble que le centre fût occupé par un plat en verre rempli de ma</w:t>
      </w:r>
      <w:r w:rsidRPr="00033231">
        <w:t>r</w:t>
      </w:r>
      <w:r w:rsidRPr="00033231">
        <w:t>melade</w:t>
      </w:r>
      <w:r w:rsidR="004F69D6">
        <w:t xml:space="preserve"> ; </w:t>
      </w:r>
      <w:r w:rsidRPr="00033231">
        <w:t>parmi les viandes</w:t>
      </w:r>
      <w:r w:rsidR="004F69D6">
        <w:t xml:space="preserve">, </w:t>
      </w:r>
      <w:r w:rsidRPr="00033231">
        <w:t>devait se trouver un assortiment de talmouses et de tartes</w:t>
      </w:r>
      <w:r w:rsidR="004F69D6">
        <w:t xml:space="preserve">. </w:t>
      </w:r>
      <w:r w:rsidRPr="00033231">
        <w:t>S</w:t>
      </w:r>
      <w:r w:rsidR="004F69D6">
        <w:t>’</w:t>
      </w:r>
      <w:r w:rsidRPr="00033231">
        <w:t>il y avait aussi une assiette de tranches minces de jambon garnies de persil</w:t>
      </w:r>
      <w:r w:rsidR="004F69D6">
        <w:t xml:space="preserve">, </w:t>
      </w:r>
      <w:r w:rsidRPr="00033231">
        <w:t>c</w:t>
      </w:r>
      <w:r w:rsidR="004F69D6">
        <w:t>’</w:t>
      </w:r>
      <w:r w:rsidRPr="00033231">
        <w:t>était encore mieux</w:t>
      </w:r>
      <w:r w:rsidR="004F69D6">
        <w:t>.</w:t>
      </w:r>
    </w:p>
    <w:p w14:paraId="334E577E" w14:textId="77777777" w:rsidR="004F69D6" w:rsidRDefault="00000000" w:rsidP="0021796F">
      <w:r w:rsidRPr="00033231">
        <w:t>Heureusement Élisa</w:t>
      </w:r>
      <w:r w:rsidR="004F69D6">
        <w:t xml:space="preserve">, </w:t>
      </w:r>
      <w:r w:rsidRPr="00033231">
        <w:t>la cuisinière du recteur</w:t>
      </w:r>
      <w:r w:rsidR="004F69D6">
        <w:t xml:space="preserve">, </w:t>
      </w:r>
      <w:r w:rsidRPr="00033231">
        <w:t>connaissait son affaire</w:t>
      </w:r>
      <w:r w:rsidR="004F69D6">
        <w:t xml:space="preserve"> : </w:t>
      </w:r>
      <w:r w:rsidRPr="00033231">
        <w:t>l</w:t>
      </w:r>
      <w:r w:rsidR="004F69D6">
        <w:t>’</w:t>
      </w:r>
      <w:r w:rsidRPr="00033231">
        <w:t>arrivée inattendue d</w:t>
      </w:r>
      <w:r w:rsidR="004F69D6">
        <w:t>’</w:t>
      </w:r>
      <w:r w:rsidRPr="00033231">
        <w:t>un si grand nombre de conv</w:t>
      </w:r>
      <w:r w:rsidRPr="00033231">
        <w:t>i</w:t>
      </w:r>
      <w:r w:rsidRPr="00033231">
        <w:t>ves l</w:t>
      </w:r>
      <w:r w:rsidR="004F69D6">
        <w:t>’</w:t>
      </w:r>
      <w:r w:rsidRPr="00033231">
        <w:t>avait d</w:t>
      </w:r>
      <w:r w:rsidR="004F69D6">
        <w:t>’</w:t>
      </w:r>
      <w:r w:rsidRPr="00033231">
        <w:t>abord rendue de mauvaise humeur</w:t>
      </w:r>
      <w:r w:rsidR="004F69D6">
        <w:t xml:space="preserve">, </w:t>
      </w:r>
      <w:r w:rsidRPr="00033231">
        <w:t>mais elle se r</w:t>
      </w:r>
      <w:r w:rsidRPr="00033231">
        <w:t>e</w:t>
      </w:r>
      <w:r w:rsidRPr="00033231">
        <w:t>mit bientôt</w:t>
      </w:r>
      <w:r w:rsidR="004F69D6">
        <w:t xml:space="preserve">, </w:t>
      </w:r>
      <w:r w:rsidRPr="00033231">
        <w:t>car</w:t>
      </w:r>
      <w:r w:rsidR="004F69D6">
        <w:t xml:space="preserve">, </w:t>
      </w:r>
      <w:r w:rsidRPr="00033231">
        <w:t>au moment voulu</w:t>
      </w:r>
      <w:r w:rsidR="004F69D6">
        <w:t xml:space="preserve">, </w:t>
      </w:r>
      <w:r w:rsidRPr="00033231">
        <w:t>le thé fut servi d</w:t>
      </w:r>
      <w:r w:rsidR="004F69D6">
        <w:t>’</w:t>
      </w:r>
      <w:r w:rsidRPr="00033231">
        <w:t>une façon splendide</w:t>
      </w:r>
      <w:r w:rsidR="004F69D6">
        <w:t xml:space="preserve"> ; </w:t>
      </w:r>
      <w:r w:rsidRPr="00033231">
        <w:t>et ni le jambon</w:t>
      </w:r>
      <w:r w:rsidR="004F69D6">
        <w:t xml:space="preserve">, </w:t>
      </w:r>
      <w:r w:rsidRPr="00033231">
        <w:t>ni les tartes</w:t>
      </w:r>
      <w:r w:rsidR="004F69D6">
        <w:t xml:space="preserve">, </w:t>
      </w:r>
      <w:r w:rsidRPr="00033231">
        <w:t>ni la marmelade ne manquèrent</w:t>
      </w:r>
      <w:r w:rsidR="004F69D6">
        <w:t>.</w:t>
      </w:r>
    </w:p>
    <w:p w14:paraId="3175AA5E" w14:textId="77777777" w:rsidR="004F69D6" w:rsidRDefault="00000000" w:rsidP="0021796F">
      <w:r w:rsidRPr="00033231">
        <w:lastRenderedPageBreak/>
        <w:t>Les vicaires</w:t>
      </w:r>
      <w:r w:rsidR="004F69D6">
        <w:t xml:space="preserve">, </w:t>
      </w:r>
      <w:r w:rsidRPr="00033231">
        <w:t>appelés à ce copieux repas</w:t>
      </w:r>
      <w:r w:rsidR="004F69D6">
        <w:t xml:space="preserve">, </w:t>
      </w:r>
      <w:r w:rsidRPr="00033231">
        <w:t>entrèrent joyeux</w:t>
      </w:r>
      <w:r w:rsidR="004F69D6">
        <w:t xml:space="preserve">. </w:t>
      </w:r>
      <w:r w:rsidRPr="00033231">
        <w:t>Mais en apercevant les dames</w:t>
      </w:r>
      <w:r w:rsidR="004F69D6">
        <w:t xml:space="preserve">, </w:t>
      </w:r>
      <w:r w:rsidRPr="00033231">
        <w:t>qu</w:t>
      </w:r>
      <w:r w:rsidR="004F69D6">
        <w:t>’</w:t>
      </w:r>
      <w:r w:rsidRPr="00033231">
        <w:t xml:space="preserve">ils ne savaient </w:t>
      </w:r>
      <w:proofErr w:type="spellStart"/>
      <w:r w:rsidRPr="00033231">
        <w:t>point là</w:t>
      </w:r>
      <w:proofErr w:type="spellEnd"/>
      <w:r w:rsidR="004F69D6">
        <w:t xml:space="preserve">, </w:t>
      </w:r>
      <w:r w:rsidRPr="00033231">
        <w:t>ils r</w:t>
      </w:r>
      <w:r w:rsidRPr="00033231">
        <w:t>e</w:t>
      </w:r>
      <w:r w:rsidRPr="00033231">
        <w:t>culèrent près de la porte</w:t>
      </w:r>
      <w:r w:rsidR="004F69D6">
        <w:t xml:space="preserve">. </w:t>
      </w:r>
      <w:r w:rsidRPr="00033231">
        <w:t>Malone conduisait le trio</w:t>
      </w:r>
      <w:r w:rsidR="004F69D6">
        <w:t xml:space="preserve">. </w:t>
      </w:r>
      <w:r w:rsidRPr="00033231">
        <w:t>Il s</w:t>
      </w:r>
      <w:r w:rsidR="004F69D6">
        <w:t>’</w:t>
      </w:r>
      <w:r w:rsidRPr="00033231">
        <w:t>arrêta court et tomba en arrière</w:t>
      </w:r>
      <w:r w:rsidR="004F69D6">
        <w:t xml:space="preserve">, </w:t>
      </w:r>
      <w:r w:rsidRPr="00033231">
        <w:t>renversant presque Donne</w:t>
      </w:r>
      <w:r w:rsidR="004F69D6">
        <w:t xml:space="preserve">, </w:t>
      </w:r>
      <w:r w:rsidRPr="00033231">
        <w:t>qui se trouvait trois pas derrière lui</w:t>
      </w:r>
      <w:r w:rsidR="004F69D6">
        <w:t xml:space="preserve">. </w:t>
      </w:r>
      <w:r w:rsidRPr="00033231">
        <w:t>Donne</w:t>
      </w:r>
      <w:r w:rsidR="004F69D6">
        <w:t xml:space="preserve">, </w:t>
      </w:r>
      <w:proofErr w:type="gramStart"/>
      <w:r w:rsidRPr="00033231">
        <w:t>par contre</w:t>
      </w:r>
      <w:proofErr w:type="gramEnd"/>
      <w:r w:rsidRPr="00033231">
        <w:t>-coup</w:t>
      </w:r>
      <w:r w:rsidR="004F69D6">
        <w:t xml:space="preserve">, </w:t>
      </w:r>
      <w:r w:rsidRPr="00033231">
        <w:t xml:space="preserve">envoya le petit </w:t>
      </w:r>
      <w:proofErr w:type="spellStart"/>
      <w:r w:rsidRPr="00033231">
        <w:t>Sweeting</w:t>
      </w:r>
      <w:proofErr w:type="spellEnd"/>
      <w:r w:rsidRPr="00033231">
        <w:t xml:space="preserve"> dans les bras du vieux </w:t>
      </w:r>
      <w:proofErr w:type="spellStart"/>
      <w:r w:rsidRPr="00033231">
        <w:t>Helstone</w:t>
      </w:r>
      <w:proofErr w:type="spellEnd"/>
      <w:r w:rsidR="004F69D6">
        <w:t xml:space="preserve">, </w:t>
      </w:r>
      <w:r w:rsidRPr="00033231">
        <w:t>qui formait l</w:t>
      </w:r>
      <w:r w:rsidR="004F69D6">
        <w:t>’</w:t>
      </w:r>
      <w:r w:rsidRPr="00033231">
        <w:t>arrière-garde</w:t>
      </w:r>
      <w:r w:rsidR="004F69D6">
        <w:t xml:space="preserve">. </w:t>
      </w:r>
      <w:r w:rsidRPr="00033231">
        <w:t>Il y eut quelques plaintes et quelques rires</w:t>
      </w:r>
      <w:r w:rsidR="004F69D6">
        <w:t xml:space="preserve">. </w:t>
      </w:r>
      <w:r w:rsidRPr="00033231">
        <w:t>M</w:t>
      </w:r>
      <w:r w:rsidRPr="00033231">
        <w:t>a</w:t>
      </w:r>
      <w:r w:rsidRPr="00033231">
        <w:t>lone fut prié de faire attention</w:t>
      </w:r>
      <w:r w:rsidR="004F69D6">
        <w:t xml:space="preserve">, </w:t>
      </w:r>
      <w:r w:rsidRPr="00033231">
        <w:t>et pressé d</w:t>
      </w:r>
      <w:r w:rsidR="004F69D6">
        <w:t>’</w:t>
      </w:r>
      <w:r w:rsidRPr="00033231">
        <w:t>aller en avant</w:t>
      </w:r>
      <w:r w:rsidR="004F69D6">
        <w:t xml:space="preserve"> ; </w:t>
      </w:r>
      <w:r w:rsidRPr="00033231">
        <w:t>ce qu</w:t>
      </w:r>
      <w:r w:rsidR="004F69D6">
        <w:t>’</w:t>
      </w:r>
      <w:r w:rsidRPr="00033231">
        <w:t>il fit en rougissant jusqu</w:t>
      </w:r>
      <w:r w:rsidR="004F69D6">
        <w:t>’</w:t>
      </w:r>
      <w:r w:rsidRPr="00033231">
        <w:t>au bout de son front pointu</w:t>
      </w:r>
      <w:r w:rsidR="004F69D6">
        <w:t xml:space="preserve">. </w:t>
      </w:r>
      <w:proofErr w:type="spellStart"/>
      <w:r w:rsidRPr="00033231">
        <w:t>Hel</w:t>
      </w:r>
      <w:r w:rsidRPr="00033231">
        <w:t>s</w:t>
      </w:r>
      <w:r w:rsidRPr="00033231">
        <w:t>t</w:t>
      </w:r>
      <w:r w:rsidRPr="00033231">
        <w:t>o</w:t>
      </w:r>
      <w:r w:rsidRPr="00033231">
        <w:t>ne</w:t>
      </w:r>
      <w:proofErr w:type="spellEnd"/>
      <w:r w:rsidR="004F69D6">
        <w:t xml:space="preserve">, </w:t>
      </w:r>
      <w:r w:rsidRPr="00033231">
        <w:t>avançant</w:t>
      </w:r>
      <w:r w:rsidR="004F69D6">
        <w:t xml:space="preserve">, </w:t>
      </w:r>
      <w:r w:rsidRPr="00033231">
        <w:t>jeta les timides vicaires de côté</w:t>
      </w:r>
      <w:r w:rsidR="004F69D6">
        <w:t xml:space="preserve">, </w:t>
      </w:r>
      <w:r w:rsidRPr="00033231">
        <w:t>salua ses belles convives</w:t>
      </w:r>
      <w:r w:rsidR="004F69D6">
        <w:t xml:space="preserve">, </w:t>
      </w:r>
      <w:r w:rsidRPr="00033231">
        <w:t>donna à chacune une poignée de main accompagnée d</w:t>
      </w:r>
      <w:r w:rsidR="004F69D6">
        <w:t>’</w:t>
      </w:r>
      <w:r w:rsidRPr="00033231">
        <w:t>une plaisanterie</w:t>
      </w:r>
      <w:r w:rsidR="004F69D6">
        <w:t xml:space="preserve">, </w:t>
      </w:r>
      <w:r w:rsidRPr="00033231">
        <w:t>et se plaça commodément entre l</w:t>
      </w:r>
      <w:r w:rsidR="004F69D6">
        <w:t>’</w:t>
      </w:r>
      <w:r w:rsidRPr="00033231">
        <w:t>aimable Harriet et la pétulante Hannah</w:t>
      </w:r>
      <w:r w:rsidR="004F69D6">
        <w:t xml:space="preserve"> ; </w:t>
      </w:r>
      <w:r w:rsidRPr="00033231">
        <w:t>il pria miss Mary de passer sur le siège qui se trouvait en face de lui</w:t>
      </w:r>
      <w:r w:rsidR="004F69D6">
        <w:t xml:space="preserve">, </w:t>
      </w:r>
      <w:r w:rsidRPr="00033231">
        <w:t>afin qu</w:t>
      </w:r>
      <w:r w:rsidR="004F69D6">
        <w:t>’</w:t>
      </w:r>
      <w:r w:rsidRPr="00033231">
        <w:t>il pût la voir</w:t>
      </w:r>
      <w:r w:rsidR="004F69D6">
        <w:t xml:space="preserve">, </w:t>
      </w:r>
      <w:r w:rsidRPr="00033231">
        <w:t>s</w:t>
      </w:r>
      <w:r w:rsidR="004F69D6">
        <w:t>’</w:t>
      </w:r>
      <w:r w:rsidRPr="00033231">
        <w:t>il ne pouvait se placer auprès d</w:t>
      </w:r>
      <w:r w:rsidR="004F69D6">
        <w:t>’</w:t>
      </w:r>
      <w:r w:rsidRPr="00033231">
        <w:t>elle</w:t>
      </w:r>
      <w:r w:rsidR="004F69D6">
        <w:t xml:space="preserve">. </w:t>
      </w:r>
      <w:r w:rsidRPr="00033231">
        <w:t>Plein d</w:t>
      </w:r>
      <w:r w:rsidR="004F69D6">
        <w:t>’</w:t>
      </w:r>
      <w:r w:rsidRPr="00033231">
        <w:t>aisance et de galanterie à sa manière avec les jeunes ladies</w:t>
      </w:r>
      <w:r w:rsidR="004F69D6">
        <w:t xml:space="preserve">, </w:t>
      </w:r>
      <w:r w:rsidRPr="00033231">
        <w:t>il était fort populaire parmi e</w:t>
      </w:r>
      <w:r w:rsidRPr="00033231">
        <w:t>l</w:t>
      </w:r>
      <w:r w:rsidRPr="00033231">
        <w:t>les</w:t>
      </w:r>
      <w:r w:rsidR="004F69D6">
        <w:t xml:space="preserve">. </w:t>
      </w:r>
      <w:r w:rsidRPr="00033231">
        <w:t>En réalité</w:t>
      </w:r>
      <w:r w:rsidR="004F69D6">
        <w:t xml:space="preserve">, </w:t>
      </w:r>
      <w:r w:rsidRPr="00033231">
        <w:t>cependant</w:t>
      </w:r>
      <w:r w:rsidR="004F69D6">
        <w:t xml:space="preserve">, </w:t>
      </w:r>
      <w:r w:rsidRPr="00033231">
        <w:t>il ne respectait ni n</w:t>
      </w:r>
      <w:r w:rsidR="004F69D6">
        <w:t>’</w:t>
      </w:r>
      <w:r w:rsidRPr="00033231">
        <w:t>aimait le sexe</w:t>
      </w:r>
      <w:r w:rsidR="004F69D6">
        <w:t xml:space="preserve">, </w:t>
      </w:r>
      <w:r w:rsidRPr="00033231">
        <w:t>et celles que les circonstances avaient mises en relations intimes avec lui l</w:t>
      </w:r>
      <w:r w:rsidR="004F69D6">
        <w:t>’</w:t>
      </w:r>
      <w:r w:rsidRPr="00033231">
        <w:t>avaient toujours plus redouté qu</w:t>
      </w:r>
      <w:r w:rsidR="004F69D6">
        <w:t>’</w:t>
      </w:r>
      <w:r w:rsidRPr="00033231">
        <w:t>aimé</w:t>
      </w:r>
      <w:r w:rsidR="004F69D6">
        <w:t>.</w:t>
      </w:r>
    </w:p>
    <w:p w14:paraId="796BF5D8" w14:textId="5F83FF21" w:rsidR="004F69D6" w:rsidRDefault="00000000" w:rsidP="0021796F">
      <w:r w:rsidRPr="00033231">
        <w:t>Les vicaires durent se placer comme ils purent</w:t>
      </w:r>
      <w:r w:rsidR="004F69D6">
        <w:t xml:space="preserve">. </w:t>
      </w:r>
      <w:proofErr w:type="spellStart"/>
      <w:r w:rsidRPr="00033231">
        <w:t>Sweeting</w:t>
      </w:r>
      <w:proofErr w:type="spellEnd"/>
      <w:r w:rsidR="004F69D6">
        <w:t xml:space="preserve">, </w:t>
      </w:r>
      <w:r w:rsidRPr="00033231">
        <w:t>le moins embarrassé des trois</w:t>
      </w:r>
      <w:r w:rsidR="004F69D6">
        <w:t xml:space="preserve">, </w:t>
      </w:r>
      <w:r w:rsidRPr="00033231">
        <w:t xml:space="preserve">se réfugia auprès de </w:t>
      </w:r>
      <w:proofErr w:type="spellStart"/>
      <w:r w:rsidRPr="00033231">
        <w:t>mistress</w:t>
      </w:r>
      <w:proofErr w:type="spellEnd"/>
      <w:r w:rsidRPr="00033231">
        <w:t xml:space="preserve"> Sykes</w:t>
      </w:r>
      <w:r w:rsidR="004F69D6">
        <w:t xml:space="preserve">, </w:t>
      </w:r>
      <w:r w:rsidRPr="00033231">
        <w:t>qui l</w:t>
      </w:r>
      <w:r w:rsidR="004F69D6">
        <w:t>’</w:t>
      </w:r>
      <w:r w:rsidRPr="00033231">
        <w:t>aimait comme s</w:t>
      </w:r>
      <w:r w:rsidR="004F69D6">
        <w:t>’</w:t>
      </w:r>
      <w:r w:rsidRPr="00033231">
        <w:t>il eût été son fils</w:t>
      </w:r>
      <w:r w:rsidR="004F69D6">
        <w:t xml:space="preserve">. </w:t>
      </w:r>
      <w:r w:rsidRPr="00033231">
        <w:t>Donne</w:t>
      </w:r>
      <w:r w:rsidR="004F69D6">
        <w:t xml:space="preserve">, </w:t>
      </w:r>
      <w:r w:rsidRPr="00033231">
        <w:t>après avoir salué la société avec une grâce à lui particulière</w:t>
      </w:r>
      <w:r w:rsidR="004F69D6">
        <w:t xml:space="preserve">, </w:t>
      </w:r>
      <w:r w:rsidRPr="00033231">
        <w:t>et demandé d</w:t>
      </w:r>
      <w:r w:rsidR="004F69D6">
        <w:t>’</w:t>
      </w:r>
      <w:r w:rsidRPr="00033231">
        <w:t xml:space="preserve">un ton prétentieux à </w:t>
      </w:r>
      <w:r w:rsidR="004F69D6">
        <w:t>M</w:t>
      </w:r>
      <w:r w:rsidR="004F69D6" w:rsidRPr="004F69D6">
        <w:rPr>
          <w:vertAlign w:val="superscript"/>
        </w:rPr>
        <w:t>lle</w:t>
      </w:r>
      <w:r w:rsidR="004F69D6">
        <w:t> </w:t>
      </w:r>
      <w:proofErr w:type="spellStart"/>
      <w:r w:rsidRPr="00033231">
        <w:t>Helstone</w:t>
      </w:r>
      <w:proofErr w:type="spellEnd"/>
      <w:r w:rsidRPr="00033231">
        <w:t xml:space="preserve"> des nouvelles de sa santé</w:t>
      </w:r>
      <w:r w:rsidR="004F69D6">
        <w:t xml:space="preserve">, </w:t>
      </w:r>
      <w:r w:rsidRPr="00033231">
        <w:t>se laissa tomber dans un siège à côté de Caroline</w:t>
      </w:r>
      <w:r w:rsidR="004F69D6">
        <w:t xml:space="preserve">, </w:t>
      </w:r>
      <w:r w:rsidRPr="00033231">
        <w:t>visiblement ennuyée du voisinage</w:t>
      </w:r>
      <w:r w:rsidR="004F69D6">
        <w:t xml:space="preserve">, </w:t>
      </w:r>
      <w:r w:rsidRPr="00033231">
        <w:t>car elle avait pour Donne</w:t>
      </w:r>
      <w:r w:rsidR="004F69D6">
        <w:t xml:space="preserve">, </w:t>
      </w:r>
      <w:r w:rsidRPr="00033231">
        <w:t>à cause de son impe</w:t>
      </w:r>
      <w:r w:rsidRPr="00033231">
        <w:t>r</w:t>
      </w:r>
      <w:r w:rsidRPr="00033231">
        <w:t>turbable vanité et de son esprit étroit</w:t>
      </w:r>
      <w:r w:rsidR="004F69D6">
        <w:t xml:space="preserve">, </w:t>
      </w:r>
      <w:r w:rsidRPr="00033231">
        <w:t>une antipathie spéciale</w:t>
      </w:r>
      <w:r w:rsidR="004F69D6">
        <w:t xml:space="preserve">. </w:t>
      </w:r>
      <w:r w:rsidRPr="00033231">
        <w:t>Malone</w:t>
      </w:r>
      <w:r w:rsidR="004F69D6">
        <w:t xml:space="preserve">, </w:t>
      </w:r>
      <w:r w:rsidRPr="00033231">
        <w:t>marmottant d</w:t>
      </w:r>
      <w:r w:rsidR="004F69D6">
        <w:t>’</w:t>
      </w:r>
      <w:r w:rsidRPr="00033231">
        <w:t>une façon inintelligible</w:t>
      </w:r>
      <w:r w:rsidR="004F69D6">
        <w:t xml:space="preserve">, </w:t>
      </w:r>
      <w:r w:rsidRPr="00033231">
        <w:t>se plaça de l</w:t>
      </w:r>
      <w:r w:rsidR="004F69D6">
        <w:t>’</w:t>
      </w:r>
      <w:r w:rsidRPr="00033231">
        <w:t>autre côté</w:t>
      </w:r>
      <w:r w:rsidR="004F69D6">
        <w:t xml:space="preserve">. </w:t>
      </w:r>
      <w:r w:rsidRPr="00033231">
        <w:t>Caroline se trouva donc entre deux protecteurs dont elle savait parfaitement ne devoir tirer aucune utilité</w:t>
      </w:r>
      <w:r w:rsidR="004F69D6">
        <w:t xml:space="preserve">, </w:t>
      </w:r>
      <w:r w:rsidRPr="00033231">
        <w:t>ni pour la conversation</w:t>
      </w:r>
      <w:r w:rsidR="004F69D6">
        <w:t xml:space="preserve">, </w:t>
      </w:r>
      <w:r w:rsidRPr="00033231">
        <w:t>ni pour passer les tasses et la pâtisserie</w:t>
      </w:r>
      <w:r w:rsidR="004F69D6">
        <w:t>.</w:t>
      </w:r>
    </w:p>
    <w:p w14:paraId="08D8B6A7" w14:textId="77777777" w:rsidR="004F69D6" w:rsidRDefault="00000000" w:rsidP="0021796F">
      <w:r w:rsidRPr="00033231">
        <w:lastRenderedPageBreak/>
        <w:t>Malone</w:t>
      </w:r>
      <w:r w:rsidR="004F69D6">
        <w:t xml:space="preserve">, </w:t>
      </w:r>
      <w:r w:rsidRPr="00033231">
        <w:t>intarissable causeur avec les hommes</w:t>
      </w:r>
      <w:r w:rsidR="004F69D6">
        <w:t xml:space="preserve">, </w:t>
      </w:r>
      <w:r w:rsidRPr="00033231">
        <w:t>était muet comme un poisson en présence des dames</w:t>
      </w:r>
      <w:r w:rsidR="004F69D6">
        <w:t xml:space="preserve">. </w:t>
      </w:r>
      <w:r w:rsidRPr="00033231">
        <w:t>Il avait cependant trois phrases toutes faites</w:t>
      </w:r>
      <w:r w:rsidR="004F69D6">
        <w:t xml:space="preserve">, </w:t>
      </w:r>
      <w:r w:rsidRPr="00033231">
        <w:t>qu</w:t>
      </w:r>
      <w:r w:rsidR="004F69D6">
        <w:t>’</w:t>
      </w:r>
      <w:r w:rsidRPr="00033231">
        <w:t>il ne manquait jamais de produire</w:t>
      </w:r>
      <w:r w:rsidR="004F69D6">
        <w:t>.</w:t>
      </w:r>
    </w:p>
    <w:p w14:paraId="4B9478DD" w14:textId="77777777" w:rsidR="004F69D6" w:rsidRDefault="00000000" w:rsidP="0021796F">
      <w:r w:rsidRPr="00033231">
        <w:t>1</w:t>
      </w:r>
      <w:r w:rsidR="004F69D6">
        <w:t>°</w:t>
      </w:r>
      <w:r w:rsidRPr="00033231">
        <w:t>Êtes-vous allée vous promener aujourd</w:t>
      </w:r>
      <w:r w:rsidR="004F69D6">
        <w:t>’</w:t>
      </w:r>
      <w:r w:rsidRPr="00033231">
        <w:t>hui</w:t>
      </w:r>
      <w:r w:rsidR="004F69D6">
        <w:t xml:space="preserve">, </w:t>
      </w:r>
      <w:r w:rsidRPr="00033231">
        <w:t xml:space="preserve">miss </w:t>
      </w:r>
      <w:proofErr w:type="spellStart"/>
      <w:r w:rsidRPr="00033231">
        <w:t>Hel</w:t>
      </w:r>
      <w:r w:rsidRPr="00033231">
        <w:t>s</w:t>
      </w:r>
      <w:r w:rsidRPr="00033231">
        <w:t>tone</w:t>
      </w:r>
      <w:proofErr w:type="spellEnd"/>
      <w:r w:rsidR="004F69D6">
        <w:t> ?</w:t>
      </w:r>
    </w:p>
    <w:p w14:paraId="4A5A2650" w14:textId="77777777" w:rsidR="004F69D6" w:rsidRDefault="00000000" w:rsidP="0021796F">
      <w:r w:rsidRPr="00033231">
        <w:t>2</w:t>
      </w:r>
      <w:r w:rsidR="004F69D6">
        <w:t>°</w:t>
      </w:r>
      <w:r w:rsidRPr="00033231">
        <w:t>Y a-t-il longtemps que vous n</w:t>
      </w:r>
      <w:r w:rsidR="004F69D6">
        <w:t>’</w:t>
      </w:r>
      <w:r w:rsidRPr="00033231">
        <w:t>avez vu votre cousin Mo</w:t>
      </w:r>
      <w:r w:rsidRPr="00033231">
        <w:t>o</w:t>
      </w:r>
      <w:r w:rsidRPr="00033231">
        <w:t>re</w:t>
      </w:r>
      <w:r w:rsidR="004F69D6">
        <w:t> ?</w:t>
      </w:r>
    </w:p>
    <w:p w14:paraId="6CE2F72C" w14:textId="77777777" w:rsidR="004F69D6" w:rsidRDefault="00000000" w:rsidP="0021796F">
      <w:r w:rsidRPr="00033231">
        <w:t>3</w:t>
      </w:r>
      <w:r w:rsidR="004F69D6">
        <w:t>°</w:t>
      </w:r>
      <w:r w:rsidRPr="00033231">
        <w:t>Votre classe à l</w:t>
      </w:r>
      <w:r w:rsidR="004F69D6">
        <w:t>’</w:t>
      </w:r>
      <w:r w:rsidRPr="00033231">
        <w:t>école du dimanche est-elle toujours aussi nombreuse</w:t>
      </w:r>
      <w:r w:rsidR="004F69D6">
        <w:t> ?</w:t>
      </w:r>
    </w:p>
    <w:p w14:paraId="2F79BF65" w14:textId="77777777" w:rsidR="004F69D6" w:rsidRDefault="00000000" w:rsidP="0021796F">
      <w:r w:rsidRPr="00033231">
        <w:t>Lorsque Malone eut adressé ces trois questions et que C</w:t>
      </w:r>
      <w:r w:rsidRPr="00033231">
        <w:t>a</w:t>
      </w:r>
      <w:r w:rsidRPr="00033231">
        <w:t>roline y eut répondu</w:t>
      </w:r>
      <w:r w:rsidR="004F69D6">
        <w:t xml:space="preserve">, </w:t>
      </w:r>
      <w:r w:rsidRPr="00033231">
        <w:t>il régna entre eux un parfait silence</w:t>
      </w:r>
      <w:r w:rsidR="004F69D6">
        <w:t>.</w:t>
      </w:r>
    </w:p>
    <w:p w14:paraId="4414642D" w14:textId="51A4579A" w:rsidR="004F69D6" w:rsidRDefault="00000000" w:rsidP="0021796F">
      <w:r w:rsidRPr="00033231">
        <w:t>Avec Donne</w:t>
      </w:r>
      <w:r w:rsidR="004F69D6">
        <w:t xml:space="preserve">, </w:t>
      </w:r>
      <w:r w:rsidRPr="00033231">
        <w:t>c</w:t>
      </w:r>
      <w:r w:rsidR="004F69D6">
        <w:t>’</w:t>
      </w:r>
      <w:r w:rsidRPr="00033231">
        <w:t>était autre chose</w:t>
      </w:r>
      <w:r w:rsidR="004F69D6">
        <w:t xml:space="preserve"> : </w:t>
      </w:r>
      <w:r w:rsidRPr="00033231">
        <w:t>il était insupportable</w:t>
      </w:r>
      <w:r w:rsidR="004F69D6">
        <w:t xml:space="preserve">. </w:t>
      </w:r>
      <w:r w:rsidRPr="00033231">
        <w:t>Il avait une provision de petits mots les plus vulgaires et les plus pervers qui se pussent imaginer</w:t>
      </w:r>
      <w:r w:rsidR="004F69D6">
        <w:t xml:space="preserve"> : </w:t>
      </w:r>
      <w:r w:rsidRPr="00033231">
        <w:t xml:space="preserve">des critiques sur les habitants de </w:t>
      </w:r>
      <w:proofErr w:type="spellStart"/>
      <w:r w:rsidRPr="00033231">
        <w:t>Briarfield</w:t>
      </w:r>
      <w:proofErr w:type="spellEnd"/>
      <w:r w:rsidRPr="00033231">
        <w:t xml:space="preserve"> et du Yorkshire en général</w:t>
      </w:r>
      <w:r w:rsidR="004F69D6">
        <w:t xml:space="preserve"> ; </w:t>
      </w:r>
      <w:r w:rsidRPr="00033231">
        <w:t>des plaintes sur l</w:t>
      </w:r>
      <w:r w:rsidR="004F69D6">
        <w:t>’</w:t>
      </w:r>
      <w:r w:rsidRPr="00033231">
        <w:t>absence de haute société</w:t>
      </w:r>
      <w:r w:rsidR="004F69D6">
        <w:t xml:space="preserve">, </w:t>
      </w:r>
      <w:r w:rsidRPr="00033231">
        <w:t>sur l</w:t>
      </w:r>
      <w:r w:rsidR="004F69D6">
        <w:t>’</w:t>
      </w:r>
      <w:r w:rsidRPr="00033231">
        <w:t>état arriéré de la civilisation dans ces districts</w:t>
      </w:r>
      <w:r w:rsidR="004F69D6">
        <w:t xml:space="preserve"> ; </w:t>
      </w:r>
      <w:r w:rsidRPr="00033231">
        <w:t>des murmures contre la conduite peu respe</w:t>
      </w:r>
      <w:r w:rsidRPr="00033231">
        <w:t>c</w:t>
      </w:r>
      <w:r w:rsidRPr="00033231">
        <w:t>tueuse des basses classes dans le Nord envers les classes él</w:t>
      </w:r>
      <w:r w:rsidRPr="00033231">
        <w:t>e</w:t>
      </w:r>
      <w:r w:rsidRPr="00033231">
        <w:t>vées</w:t>
      </w:r>
      <w:r w:rsidR="004F69D6">
        <w:t xml:space="preserve"> ; </w:t>
      </w:r>
      <w:r w:rsidRPr="00033231">
        <w:t>des railleries sur la manière de vivre de ces comtés</w:t>
      </w:r>
      <w:r w:rsidR="004F69D6">
        <w:t xml:space="preserve">, </w:t>
      </w:r>
      <w:r w:rsidRPr="00033231">
        <w:t>sur le manque de bon ton</w:t>
      </w:r>
      <w:r w:rsidR="004F69D6">
        <w:t xml:space="preserve">, </w:t>
      </w:r>
      <w:r w:rsidRPr="00033231">
        <w:t>l</w:t>
      </w:r>
      <w:r w:rsidR="004F69D6">
        <w:t>’</w:t>
      </w:r>
      <w:r w:rsidRPr="00033231">
        <w:t>absence d</w:t>
      </w:r>
      <w:r w:rsidR="004F69D6">
        <w:t>’</w:t>
      </w:r>
      <w:r w:rsidRPr="00033231">
        <w:t>élégance</w:t>
      </w:r>
      <w:r w:rsidR="004F69D6">
        <w:t xml:space="preserve">, </w:t>
      </w:r>
      <w:r w:rsidRPr="00033231">
        <w:t>comme si lui</w:t>
      </w:r>
      <w:r w:rsidR="004F69D6">
        <w:t xml:space="preserve">, </w:t>
      </w:r>
      <w:r w:rsidRPr="00033231">
        <w:t>Donne</w:t>
      </w:r>
      <w:r w:rsidR="004F69D6">
        <w:t xml:space="preserve">, </w:t>
      </w:r>
      <w:r w:rsidRPr="00033231">
        <w:t>avait été accoutumé à vivre dans les hautes sphères</w:t>
      </w:r>
      <w:r w:rsidR="004F69D6">
        <w:t xml:space="preserve">, </w:t>
      </w:r>
      <w:r w:rsidRPr="00033231">
        <w:t>prétentions auxquelles ses manières communes et sa tournure donnaient le plus complet démenti</w:t>
      </w:r>
      <w:r w:rsidR="004F69D6">
        <w:t xml:space="preserve">. </w:t>
      </w:r>
      <w:r w:rsidRPr="00033231">
        <w:t>Tels étaient les traits qui</w:t>
      </w:r>
      <w:r w:rsidR="004F69D6">
        <w:t xml:space="preserve">, </w:t>
      </w:r>
      <w:r w:rsidRPr="00033231">
        <w:t>selon lui</w:t>
      </w:r>
      <w:r w:rsidR="004F69D6">
        <w:t xml:space="preserve">, </w:t>
      </w:r>
      <w:r w:rsidRPr="00033231">
        <w:t>d</w:t>
      </w:r>
      <w:r w:rsidRPr="00033231">
        <w:t>e</w:t>
      </w:r>
      <w:r w:rsidRPr="00033231">
        <w:t>vaient l</w:t>
      </w:r>
      <w:r w:rsidR="004F69D6">
        <w:t>’</w:t>
      </w:r>
      <w:r w:rsidRPr="00033231">
        <w:t>élever dans l</w:t>
      </w:r>
      <w:r w:rsidR="004F69D6">
        <w:t>’</w:t>
      </w:r>
      <w:r w:rsidRPr="00033231">
        <w:t xml:space="preserve">esprit de </w:t>
      </w:r>
      <w:r w:rsidR="004F69D6">
        <w:t>M</w:t>
      </w:r>
      <w:r w:rsidR="004F69D6" w:rsidRPr="004F69D6">
        <w:rPr>
          <w:vertAlign w:val="superscript"/>
        </w:rPr>
        <w:t>lle</w:t>
      </w:r>
      <w:r w:rsidR="004F69D6">
        <w:t> </w:t>
      </w:r>
      <w:proofErr w:type="spellStart"/>
      <w:r w:rsidRPr="00033231">
        <w:t>Helstone</w:t>
      </w:r>
      <w:proofErr w:type="spellEnd"/>
      <w:r w:rsidRPr="00033231">
        <w:t xml:space="preserve"> ou de toute autre dame qui les entendrait</w:t>
      </w:r>
      <w:r w:rsidR="004F69D6">
        <w:t xml:space="preserve"> ; </w:t>
      </w:r>
      <w:r w:rsidRPr="00033231">
        <w:t>tandis que</w:t>
      </w:r>
      <w:r w:rsidR="004F69D6">
        <w:t xml:space="preserve">, </w:t>
      </w:r>
      <w:r w:rsidRPr="00033231">
        <w:t>chez Caroline au moins</w:t>
      </w:r>
      <w:r w:rsidR="004F69D6">
        <w:t xml:space="preserve">, </w:t>
      </w:r>
      <w:r w:rsidRPr="00033231">
        <w:t>ils ne provoquaient que le mépris</w:t>
      </w:r>
      <w:r w:rsidR="004F69D6">
        <w:t xml:space="preserve">, </w:t>
      </w:r>
      <w:r w:rsidRPr="00033231">
        <w:t>quelquefois même l</w:t>
      </w:r>
      <w:r w:rsidR="004F69D6">
        <w:t>’</w:t>
      </w:r>
      <w:r w:rsidRPr="00033231">
        <w:t>irritation</w:t>
      </w:r>
      <w:r w:rsidR="004F69D6">
        <w:t xml:space="preserve"> : </w:t>
      </w:r>
      <w:r w:rsidRPr="00033231">
        <w:t>car</w:t>
      </w:r>
      <w:r w:rsidR="004F69D6">
        <w:t xml:space="preserve">, </w:t>
      </w:r>
      <w:r w:rsidRPr="00033231">
        <w:t>fille du Yorkshire elle-même</w:t>
      </w:r>
      <w:r w:rsidR="004F69D6">
        <w:t xml:space="preserve">, </w:t>
      </w:r>
      <w:r w:rsidRPr="00033231">
        <w:t>elle ne pouvait entendre dén</w:t>
      </w:r>
      <w:r w:rsidRPr="00033231">
        <w:t>i</w:t>
      </w:r>
      <w:r w:rsidRPr="00033231">
        <w:t>grer son pays par ce pitoyable bavard</w:t>
      </w:r>
      <w:r w:rsidR="004F69D6">
        <w:t xml:space="preserve">. </w:t>
      </w:r>
      <w:r w:rsidRPr="00033231">
        <w:t>Il lui arrivait parfois</w:t>
      </w:r>
      <w:r w:rsidR="004F69D6">
        <w:t xml:space="preserve">, </w:t>
      </w:r>
      <w:r w:rsidRPr="00033231">
        <w:t>à bout de patience</w:t>
      </w:r>
      <w:r w:rsidR="004F69D6">
        <w:t xml:space="preserve">, </w:t>
      </w:r>
      <w:r w:rsidRPr="00033231">
        <w:t xml:space="preserve">de le regarder </w:t>
      </w:r>
      <w:r w:rsidRPr="00033231">
        <w:lastRenderedPageBreak/>
        <w:t>en face et de lui jeter quelque mot dont le sens et le ton étaient peu propres à lui attirer la bienveillance du jeune vicaire</w:t>
      </w:r>
      <w:r w:rsidR="004F69D6">
        <w:t xml:space="preserve"> ; </w:t>
      </w:r>
      <w:r w:rsidRPr="00033231">
        <w:t>de lui dire</w:t>
      </w:r>
      <w:r w:rsidR="004F69D6">
        <w:t xml:space="preserve">, </w:t>
      </w:r>
      <w:r w:rsidRPr="00033231">
        <w:t>par exemple</w:t>
      </w:r>
      <w:r w:rsidR="004F69D6">
        <w:t xml:space="preserve">, </w:t>
      </w:r>
      <w:r w:rsidRPr="00033231">
        <w:t>que ce n</w:t>
      </w:r>
      <w:r w:rsidR="004F69D6">
        <w:t>’</w:t>
      </w:r>
      <w:r w:rsidRPr="00033231">
        <w:t>était pas une preuve de bonne éducation que de railler cont</w:t>
      </w:r>
      <w:r w:rsidRPr="00033231">
        <w:t>i</w:t>
      </w:r>
      <w:r w:rsidRPr="00033231">
        <w:t>nuellement les autres sur leur vulgarité</w:t>
      </w:r>
      <w:r w:rsidR="004F69D6">
        <w:t xml:space="preserve">, </w:t>
      </w:r>
      <w:r w:rsidRPr="00033231">
        <w:t>ni le signe d</w:t>
      </w:r>
      <w:r w:rsidR="004F69D6">
        <w:t>’</w:t>
      </w:r>
      <w:r w:rsidRPr="00033231">
        <w:t>un bon pasteur</w:t>
      </w:r>
      <w:r w:rsidR="004F69D6">
        <w:t xml:space="preserve">, </w:t>
      </w:r>
      <w:r w:rsidRPr="00033231">
        <w:t>de censurer éternellement son troupeau</w:t>
      </w:r>
      <w:r w:rsidR="004F69D6">
        <w:t xml:space="preserve"> ; </w:t>
      </w:r>
      <w:r w:rsidRPr="00033231">
        <w:t>de lui d</w:t>
      </w:r>
      <w:r w:rsidRPr="00033231">
        <w:t>e</w:t>
      </w:r>
      <w:r w:rsidRPr="00033231">
        <w:t>mander pourquoi il avait embrassé le sacerdoce</w:t>
      </w:r>
      <w:r w:rsidR="004F69D6">
        <w:t xml:space="preserve">, </w:t>
      </w:r>
      <w:r w:rsidRPr="00033231">
        <w:t>puisqu</w:t>
      </w:r>
      <w:r w:rsidR="004F69D6">
        <w:t>’</w:t>
      </w:r>
      <w:r w:rsidRPr="00033231">
        <w:t>il se plaignait de n</w:t>
      </w:r>
      <w:r w:rsidR="004F69D6">
        <w:t>’</w:t>
      </w:r>
      <w:r w:rsidRPr="00033231">
        <w:t>avoir que des cabanes à visiter et de pauvres gens à instruire</w:t>
      </w:r>
      <w:r w:rsidR="004F69D6">
        <w:t xml:space="preserve"> ; </w:t>
      </w:r>
      <w:r w:rsidRPr="00033231">
        <w:t>s</w:t>
      </w:r>
      <w:r w:rsidR="004F69D6">
        <w:t>’</w:t>
      </w:r>
      <w:r w:rsidRPr="00033231">
        <w:t>il avait été nommé ministre pour porter des vêt</w:t>
      </w:r>
      <w:r w:rsidRPr="00033231">
        <w:t>e</w:t>
      </w:r>
      <w:r w:rsidRPr="00033231">
        <w:t>ments confortables et habiter des palais</w:t>
      </w:r>
      <w:r w:rsidR="004F69D6">
        <w:t xml:space="preserve">. </w:t>
      </w:r>
      <w:r w:rsidRPr="00033231">
        <w:t>Questions d</w:t>
      </w:r>
      <w:r w:rsidR="004F69D6">
        <w:t>’</w:t>
      </w:r>
      <w:r w:rsidRPr="00033231">
        <w:t>ailleurs considérées par tous les vicaires comme audacieuses et impies</w:t>
      </w:r>
      <w:r w:rsidR="004F69D6">
        <w:t>.</w:t>
      </w:r>
    </w:p>
    <w:p w14:paraId="75DE1306" w14:textId="06BCB740" w:rsidR="004F69D6" w:rsidRDefault="00000000" w:rsidP="0021796F">
      <w:r w:rsidRPr="00033231">
        <w:t>Le thé dura longtemps</w:t>
      </w:r>
      <w:r w:rsidR="004F69D6">
        <w:t xml:space="preserve"> ; </w:t>
      </w:r>
      <w:r w:rsidRPr="00033231">
        <w:t>tous les convives bavardèrent comme leur hôtesse l</w:t>
      </w:r>
      <w:r w:rsidR="004F69D6">
        <w:t>’</w:t>
      </w:r>
      <w:r w:rsidRPr="00033231">
        <w:t>avait prévu</w:t>
      </w:r>
      <w:r w:rsidR="004F69D6">
        <w:t>. M. </w:t>
      </w:r>
      <w:proofErr w:type="spellStart"/>
      <w:r w:rsidRPr="00033231">
        <w:t>Helstone</w:t>
      </w:r>
      <w:proofErr w:type="spellEnd"/>
      <w:r w:rsidRPr="00033231">
        <w:t xml:space="preserve"> étant de bonne humeur</w:t>
      </w:r>
      <w:r w:rsidR="004F69D6">
        <w:t xml:space="preserve">, </w:t>
      </w:r>
      <w:r w:rsidRPr="00033231">
        <w:t>ce qui lui arrivait toujours en compagnie des femmes</w:t>
      </w:r>
      <w:r w:rsidR="004F69D6">
        <w:t xml:space="preserve">, </w:t>
      </w:r>
      <w:r w:rsidRPr="00033231">
        <w:t>car ce n</w:t>
      </w:r>
      <w:r w:rsidR="004F69D6">
        <w:t>’</w:t>
      </w:r>
      <w:r w:rsidRPr="00033231">
        <w:t>était qu</w:t>
      </w:r>
      <w:r w:rsidR="004F69D6">
        <w:t>’</w:t>
      </w:r>
      <w:r w:rsidRPr="00033231">
        <w:t>avec une dame de sa famille qu</w:t>
      </w:r>
      <w:r w:rsidR="004F69D6">
        <w:t>’</w:t>
      </w:r>
      <w:r w:rsidRPr="00033231">
        <w:t>il maintenait sa taciturnité rébarbative</w:t>
      </w:r>
      <w:r w:rsidR="004F69D6">
        <w:t>, M. </w:t>
      </w:r>
      <w:proofErr w:type="spellStart"/>
      <w:r w:rsidRPr="00033231">
        <w:t>Helstone</w:t>
      </w:r>
      <w:proofErr w:type="spellEnd"/>
      <w:r w:rsidRPr="00033231">
        <w:t xml:space="preserve"> donna cours à un flot de brillant et joyeux verbiage avec sa voisine de droite</w:t>
      </w:r>
      <w:r w:rsidR="004F69D6">
        <w:t xml:space="preserve">, </w:t>
      </w:r>
      <w:r w:rsidRPr="00033231">
        <w:t>sa voisine de gauche et même sa vis-à-vis</w:t>
      </w:r>
      <w:r w:rsidR="004F69D6">
        <w:t xml:space="preserve">, </w:t>
      </w:r>
      <w:r w:rsidRPr="00033231">
        <w:t>miss Mary</w:t>
      </w:r>
      <w:r w:rsidR="004F69D6">
        <w:t xml:space="preserve"> ; </w:t>
      </w:r>
      <w:r w:rsidRPr="00033231">
        <w:t>car Mary étant la plus sensée</w:t>
      </w:r>
      <w:r w:rsidR="004F69D6">
        <w:t xml:space="preserve">, </w:t>
      </w:r>
      <w:r w:rsidRPr="00033231">
        <w:t>la moins coquette des trois</w:t>
      </w:r>
      <w:r w:rsidR="004F69D6">
        <w:t xml:space="preserve">, </w:t>
      </w:r>
      <w:r w:rsidRPr="00033231">
        <w:t>c</w:t>
      </w:r>
      <w:r w:rsidR="004F69D6">
        <w:t>’</w:t>
      </w:r>
      <w:r w:rsidRPr="00033231">
        <w:t>est à elle que le vieux veuf faisait le moins d</w:t>
      </w:r>
      <w:r w:rsidR="004F69D6">
        <w:t>’</w:t>
      </w:r>
      <w:r w:rsidRPr="00033231">
        <w:t>attention</w:t>
      </w:r>
      <w:r w:rsidR="004F69D6">
        <w:t xml:space="preserve">. </w:t>
      </w:r>
      <w:proofErr w:type="spellStart"/>
      <w:r w:rsidRPr="00033231">
        <w:t>Helstone</w:t>
      </w:r>
      <w:proofErr w:type="spellEnd"/>
      <w:r w:rsidRPr="00033231">
        <w:t xml:space="preserve"> ne pouvait se faire à l</w:t>
      </w:r>
      <w:r w:rsidR="004F69D6">
        <w:t>’</w:t>
      </w:r>
      <w:r w:rsidRPr="00033231">
        <w:t>idée du bon sens chez les femmes</w:t>
      </w:r>
      <w:r w:rsidR="004F69D6">
        <w:t xml:space="preserve"> ; </w:t>
      </w:r>
      <w:r w:rsidRPr="00033231">
        <w:t>il aimait à les voir aussi étourdies</w:t>
      </w:r>
      <w:r w:rsidR="004F69D6">
        <w:t xml:space="preserve">, </w:t>
      </w:r>
      <w:r w:rsidRPr="00033231">
        <w:t>aussi légères</w:t>
      </w:r>
      <w:r w:rsidR="004F69D6">
        <w:t xml:space="preserve">, </w:t>
      </w:r>
      <w:r w:rsidRPr="00033231">
        <w:t>aussi vaines</w:t>
      </w:r>
      <w:r w:rsidR="004F69D6">
        <w:t xml:space="preserve">, </w:t>
      </w:r>
      <w:r w:rsidRPr="00033231">
        <w:t>aussi exposées au ridicule que possible</w:t>
      </w:r>
      <w:r w:rsidR="004F69D6">
        <w:t xml:space="preserve">, </w:t>
      </w:r>
      <w:r w:rsidRPr="00033231">
        <w:t>parce qu</w:t>
      </w:r>
      <w:r w:rsidR="004F69D6">
        <w:t>’</w:t>
      </w:r>
      <w:r w:rsidRPr="00033231">
        <w:t>alors elles étaient en réalité ce qu</w:t>
      </w:r>
      <w:r w:rsidR="004F69D6">
        <w:t>’</w:t>
      </w:r>
      <w:r w:rsidRPr="00033231">
        <w:t>il les disait être et ce qu</w:t>
      </w:r>
      <w:r w:rsidR="004F69D6">
        <w:t>’</w:t>
      </w:r>
      <w:r w:rsidRPr="00033231">
        <w:t>il voulait qu</w:t>
      </w:r>
      <w:r w:rsidR="004F69D6">
        <w:t>’</w:t>
      </w:r>
      <w:r w:rsidRPr="00033231">
        <w:t>elles fussent</w:t>
      </w:r>
      <w:r w:rsidR="004F69D6">
        <w:t xml:space="preserve"> : </w:t>
      </w:r>
      <w:r w:rsidRPr="00033231">
        <w:t>des êtres inf</w:t>
      </w:r>
      <w:r w:rsidRPr="00033231">
        <w:t>é</w:t>
      </w:r>
      <w:r w:rsidRPr="00033231">
        <w:t>rieurs</w:t>
      </w:r>
      <w:r w:rsidR="004F69D6">
        <w:t xml:space="preserve">, </w:t>
      </w:r>
      <w:r w:rsidRPr="00033231">
        <w:t>des jouets destinés à amuser une heure de loisir et à être jetés ensuite</w:t>
      </w:r>
      <w:r w:rsidR="004F69D6">
        <w:t>.</w:t>
      </w:r>
    </w:p>
    <w:p w14:paraId="28FE1963" w14:textId="77777777" w:rsidR="004F69D6" w:rsidRDefault="00000000" w:rsidP="0021796F">
      <w:r w:rsidRPr="00033231">
        <w:t>Hannah était sa favorite</w:t>
      </w:r>
      <w:r w:rsidR="004F69D6">
        <w:t xml:space="preserve">. </w:t>
      </w:r>
      <w:r w:rsidRPr="00033231">
        <w:t>Harriet</w:t>
      </w:r>
      <w:r w:rsidR="004F69D6">
        <w:t xml:space="preserve">, </w:t>
      </w:r>
      <w:r w:rsidRPr="00033231">
        <w:t>quoique belle</w:t>
      </w:r>
      <w:r w:rsidR="004F69D6">
        <w:t xml:space="preserve">, </w:t>
      </w:r>
      <w:r w:rsidRPr="00033231">
        <w:t>égoïste et contente d</w:t>
      </w:r>
      <w:r w:rsidR="004F69D6">
        <w:t>’</w:t>
      </w:r>
      <w:r w:rsidRPr="00033231">
        <w:t>elle-même</w:t>
      </w:r>
      <w:r w:rsidR="004F69D6">
        <w:t xml:space="preserve">, </w:t>
      </w:r>
      <w:r w:rsidRPr="00033231">
        <w:t>n</w:t>
      </w:r>
      <w:r w:rsidR="004F69D6">
        <w:t>’</w:t>
      </w:r>
      <w:r w:rsidRPr="00033231">
        <w:t>était pas assez faible pour lui</w:t>
      </w:r>
      <w:r w:rsidR="004F69D6">
        <w:t xml:space="preserve">. </w:t>
      </w:r>
      <w:r w:rsidRPr="00033231">
        <w:t>Elle avait quelque dignité vraie parmi beaucoup de fausse fierté</w:t>
      </w:r>
      <w:r w:rsidR="004F69D6">
        <w:t xml:space="preserve">, </w:t>
      </w:r>
      <w:r w:rsidRPr="00033231">
        <w:t>et</w:t>
      </w:r>
      <w:r w:rsidR="004F69D6">
        <w:t xml:space="preserve">, </w:t>
      </w:r>
      <w:r w:rsidRPr="00033231">
        <w:t>si elle ne parlait pas comme un oracle</w:t>
      </w:r>
      <w:r w:rsidR="004F69D6">
        <w:t xml:space="preserve">, </w:t>
      </w:r>
      <w:r w:rsidRPr="00033231">
        <w:t>elle ne babillait pas comme une idiote</w:t>
      </w:r>
      <w:r w:rsidR="004F69D6">
        <w:t xml:space="preserve">. </w:t>
      </w:r>
      <w:r w:rsidRPr="00033231">
        <w:t>Elle n</w:t>
      </w:r>
      <w:r w:rsidR="004F69D6">
        <w:t>’</w:t>
      </w:r>
      <w:r w:rsidRPr="00033231">
        <w:t xml:space="preserve">eût jamais consenti à être traitée </w:t>
      </w:r>
      <w:r w:rsidRPr="00033231">
        <w:lastRenderedPageBreak/>
        <w:t>comme une po</w:t>
      </w:r>
      <w:r w:rsidRPr="00033231">
        <w:t>u</w:t>
      </w:r>
      <w:r w:rsidRPr="00033231">
        <w:t>pée</w:t>
      </w:r>
      <w:r w:rsidR="004F69D6">
        <w:t xml:space="preserve">, </w:t>
      </w:r>
      <w:r w:rsidRPr="00033231">
        <w:t>un enfant</w:t>
      </w:r>
      <w:r w:rsidR="004F69D6">
        <w:t xml:space="preserve">, </w:t>
      </w:r>
      <w:r w:rsidRPr="00033231">
        <w:t>un joujou</w:t>
      </w:r>
      <w:r w:rsidR="004F69D6">
        <w:t xml:space="preserve"> ; </w:t>
      </w:r>
      <w:r w:rsidRPr="00033231">
        <w:t>elle s</w:t>
      </w:r>
      <w:r w:rsidR="004F69D6">
        <w:t>’</w:t>
      </w:r>
      <w:r w:rsidRPr="00033231">
        <w:t>attendait à ce qu</w:t>
      </w:r>
      <w:r w:rsidR="004F69D6">
        <w:t>’</w:t>
      </w:r>
      <w:r w:rsidRPr="00033231">
        <w:t>on s</w:t>
      </w:r>
      <w:r w:rsidR="004F69D6">
        <w:t>’</w:t>
      </w:r>
      <w:r w:rsidRPr="00033231">
        <w:t>inclinât devant elle comme devant une reine</w:t>
      </w:r>
      <w:r w:rsidR="004F69D6">
        <w:t>.</w:t>
      </w:r>
    </w:p>
    <w:p w14:paraId="7EE307BD" w14:textId="6A082545" w:rsidR="004F69D6" w:rsidRDefault="00000000" w:rsidP="0021796F">
      <w:r w:rsidRPr="00033231">
        <w:t>Hannah</w:t>
      </w:r>
      <w:r w:rsidR="004F69D6">
        <w:t xml:space="preserve">, </w:t>
      </w:r>
      <w:r w:rsidRPr="00033231">
        <w:t>au contraire</w:t>
      </w:r>
      <w:r w:rsidR="004F69D6">
        <w:t xml:space="preserve">, </w:t>
      </w:r>
      <w:r w:rsidRPr="00033231">
        <w:t>ne demandait pas de respect</w:t>
      </w:r>
      <w:r w:rsidR="004F69D6">
        <w:t xml:space="preserve">, </w:t>
      </w:r>
      <w:r w:rsidRPr="00033231">
        <w:t>mais de la flatterie</w:t>
      </w:r>
      <w:r w:rsidR="004F69D6">
        <w:t xml:space="preserve"> ; </w:t>
      </w:r>
      <w:r w:rsidRPr="00033231">
        <w:t>en lui disant qu</w:t>
      </w:r>
      <w:r w:rsidR="004F69D6">
        <w:t>’</w:t>
      </w:r>
      <w:r w:rsidRPr="00033231">
        <w:t>elle était un ange</w:t>
      </w:r>
      <w:r w:rsidR="004F69D6">
        <w:t xml:space="preserve">, </w:t>
      </w:r>
      <w:r w:rsidRPr="00033231">
        <w:t>ses admir</w:t>
      </w:r>
      <w:r w:rsidRPr="00033231">
        <w:t>a</w:t>
      </w:r>
      <w:r w:rsidRPr="00033231">
        <w:t>teurs pouvaient la traiter comme une idiote</w:t>
      </w:r>
      <w:r w:rsidR="004F69D6">
        <w:t xml:space="preserve">. </w:t>
      </w:r>
      <w:r w:rsidRPr="00033231">
        <w:t>Elle était si crédule et si frivole</w:t>
      </w:r>
      <w:r w:rsidR="004F69D6">
        <w:t xml:space="preserve">, </w:t>
      </w:r>
      <w:r w:rsidRPr="00033231">
        <w:t>elle devenait si niaise lorsqu</w:t>
      </w:r>
      <w:r w:rsidR="004F69D6">
        <w:t>’</w:t>
      </w:r>
      <w:r w:rsidRPr="00033231">
        <w:t>elle se voyait l</w:t>
      </w:r>
      <w:r w:rsidR="004F69D6">
        <w:t>’</w:t>
      </w:r>
      <w:r w:rsidRPr="00033231">
        <w:t>objet des attentions et de la flatterie</w:t>
      </w:r>
      <w:r w:rsidR="004F69D6">
        <w:t xml:space="preserve">, </w:t>
      </w:r>
      <w:r w:rsidRPr="00033231">
        <w:t xml:space="preserve">que </w:t>
      </w:r>
      <w:r w:rsidR="004F69D6">
        <w:t>M. </w:t>
      </w:r>
      <w:proofErr w:type="spellStart"/>
      <w:r w:rsidRPr="00033231">
        <w:t>Helstone</w:t>
      </w:r>
      <w:proofErr w:type="spellEnd"/>
      <w:r w:rsidRPr="00033231">
        <w:t xml:space="preserve"> se sentait tenté de renouveler l</w:t>
      </w:r>
      <w:r w:rsidR="004F69D6">
        <w:t>’</w:t>
      </w:r>
      <w:r w:rsidRPr="00033231">
        <w:t>expérience du mariage avec elle</w:t>
      </w:r>
      <w:r w:rsidR="004F69D6">
        <w:t xml:space="preserve"> ; </w:t>
      </w:r>
      <w:r w:rsidRPr="00033231">
        <w:t>mais heureus</w:t>
      </w:r>
      <w:r w:rsidRPr="00033231">
        <w:t>e</w:t>
      </w:r>
      <w:r w:rsidRPr="00033231">
        <w:t>ment le souvenir salutaire des ennuis de sa première union</w:t>
      </w:r>
      <w:r w:rsidR="004F69D6">
        <w:t xml:space="preserve">, </w:t>
      </w:r>
      <w:r w:rsidRPr="00033231">
        <w:t>l</w:t>
      </w:r>
      <w:r w:rsidR="004F69D6">
        <w:t>’</w:t>
      </w:r>
      <w:r w:rsidRPr="00033231">
        <w:t>impression qui lui était restée de cette pierre qu</w:t>
      </w:r>
      <w:r w:rsidR="004F69D6">
        <w:t>’</w:t>
      </w:r>
      <w:r w:rsidRPr="00033231">
        <w:t>il s</w:t>
      </w:r>
      <w:r w:rsidR="004F69D6">
        <w:t>’</w:t>
      </w:r>
      <w:r w:rsidRPr="00033231">
        <w:t>était une première fois attachée au cou</w:t>
      </w:r>
      <w:r w:rsidR="004F69D6">
        <w:t xml:space="preserve">, </w:t>
      </w:r>
      <w:r w:rsidRPr="00033231">
        <w:t>la fixité de ses sentiments to</w:t>
      </w:r>
      <w:r w:rsidRPr="00033231">
        <w:t>u</w:t>
      </w:r>
      <w:r w:rsidRPr="00033231">
        <w:t>chant les maux insupportables de l</w:t>
      </w:r>
      <w:r w:rsidR="004F69D6">
        <w:t>’</w:t>
      </w:r>
      <w:r w:rsidRPr="00033231">
        <w:t>existence conjugale</w:t>
      </w:r>
      <w:r w:rsidR="004F69D6">
        <w:t xml:space="preserve">, </w:t>
      </w:r>
      <w:r w:rsidRPr="00033231">
        <w:t>tenaient sa tendresse en échec</w:t>
      </w:r>
      <w:r w:rsidR="004F69D6">
        <w:t xml:space="preserve">, </w:t>
      </w:r>
      <w:r w:rsidRPr="00033231">
        <w:t>étouffaient le soupir qui gonflait ses vieux poumons de fer</w:t>
      </w:r>
      <w:r w:rsidR="004F69D6">
        <w:t xml:space="preserve">, </w:t>
      </w:r>
      <w:r w:rsidRPr="00033231">
        <w:t>et l</w:t>
      </w:r>
      <w:r w:rsidR="004F69D6">
        <w:t>’</w:t>
      </w:r>
      <w:r w:rsidRPr="00033231">
        <w:t>empêchaient de murmurer à l</w:t>
      </w:r>
      <w:r w:rsidR="004F69D6">
        <w:t>’</w:t>
      </w:r>
      <w:r w:rsidRPr="00033231">
        <w:t>oreille d</w:t>
      </w:r>
      <w:r w:rsidR="004F69D6">
        <w:t>’</w:t>
      </w:r>
      <w:r w:rsidRPr="00033231">
        <w:t>Hannah des propositions qu</w:t>
      </w:r>
      <w:r w:rsidR="004F69D6">
        <w:t>’</w:t>
      </w:r>
      <w:r w:rsidRPr="00033231">
        <w:t>elle eût entendues avec autant de gaieté que de satisfaction</w:t>
      </w:r>
      <w:r w:rsidR="004F69D6">
        <w:t>.</w:t>
      </w:r>
    </w:p>
    <w:p w14:paraId="0EE82E8F" w14:textId="77777777" w:rsidR="004F69D6" w:rsidRDefault="00000000" w:rsidP="0021796F">
      <w:r w:rsidRPr="00033231">
        <w:t>Il est probable qu</w:t>
      </w:r>
      <w:r w:rsidR="004F69D6">
        <w:t>’</w:t>
      </w:r>
      <w:r w:rsidRPr="00033231">
        <w:t>elle lui eût accordé sa main s</w:t>
      </w:r>
      <w:r w:rsidR="004F69D6">
        <w:t>’</w:t>
      </w:r>
      <w:r w:rsidRPr="00033231">
        <w:t>il la lui avait demandée</w:t>
      </w:r>
      <w:r w:rsidR="004F69D6">
        <w:t xml:space="preserve"> ; </w:t>
      </w:r>
      <w:r w:rsidRPr="00033231">
        <w:t>ses parents eussent certainement approuvé ce m</w:t>
      </w:r>
      <w:r w:rsidRPr="00033231">
        <w:t>a</w:t>
      </w:r>
      <w:r w:rsidRPr="00033231">
        <w:t>riage</w:t>
      </w:r>
      <w:r w:rsidR="004F69D6">
        <w:t xml:space="preserve">. </w:t>
      </w:r>
      <w:r w:rsidRPr="00033231">
        <w:t>Pour eux</w:t>
      </w:r>
      <w:r w:rsidR="004F69D6">
        <w:t xml:space="preserve">, </w:t>
      </w:r>
      <w:r w:rsidRPr="00033231">
        <w:t>les cinquante-cinq ans d</w:t>
      </w:r>
      <w:r w:rsidR="004F69D6">
        <w:t>’</w:t>
      </w:r>
      <w:proofErr w:type="spellStart"/>
      <w:r w:rsidRPr="00033231">
        <w:t>Helstone</w:t>
      </w:r>
      <w:proofErr w:type="spellEnd"/>
      <w:r w:rsidR="004F69D6">
        <w:t xml:space="preserve">, </w:t>
      </w:r>
      <w:r w:rsidRPr="00033231">
        <w:t>son cœur cuirassé</w:t>
      </w:r>
      <w:r w:rsidR="004F69D6">
        <w:t xml:space="preserve">, </w:t>
      </w:r>
      <w:r w:rsidRPr="00033231">
        <w:t>n</w:t>
      </w:r>
      <w:r w:rsidR="004F69D6">
        <w:t>’</w:t>
      </w:r>
      <w:r w:rsidRPr="00033231">
        <w:t>eussent pas été des obstacles</w:t>
      </w:r>
      <w:r w:rsidR="004F69D6">
        <w:t xml:space="preserve"> ; </w:t>
      </w:r>
      <w:r w:rsidRPr="00033231">
        <w:t>et</w:t>
      </w:r>
      <w:r w:rsidR="004F69D6">
        <w:t xml:space="preserve">, </w:t>
      </w:r>
      <w:r w:rsidRPr="00033231">
        <w:t>comme il était re</w:t>
      </w:r>
      <w:r w:rsidRPr="00033231">
        <w:t>c</w:t>
      </w:r>
      <w:r w:rsidRPr="00033231">
        <w:t>teur</w:t>
      </w:r>
      <w:r w:rsidR="004F69D6">
        <w:t xml:space="preserve">, </w:t>
      </w:r>
      <w:r w:rsidRPr="00033231">
        <w:t>vivait bien</w:t>
      </w:r>
      <w:r w:rsidR="004F69D6">
        <w:t xml:space="preserve">, </w:t>
      </w:r>
      <w:r w:rsidRPr="00033231">
        <w:t>occupait une confortable maison et était censé avoir de la fortune</w:t>
      </w:r>
      <w:r w:rsidR="004F69D6">
        <w:t xml:space="preserve"> (</w:t>
      </w:r>
      <w:r w:rsidRPr="00033231">
        <w:t>quoique en cela le monde fût dans l</w:t>
      </w:r>
      <w:r w:rsidR="004F69D6">
        <w:t>’</w:t>
      </w:r>
      <w:r w:rsidRPr="00033231">
        <w:t>erreur</w:t>
      </w:r>
      <w:r w:rsidR="004F69D6">
        <w:t xml:space="preserve"> : </w:t>
      </w:r>
      <w:r w:rsidRPr="00033231">
        <w:t>il avait consacré</w:t>
      </w:r>
      <w:r w:rsidR="004F69D6">
        <w:t xml:space="preserve">, </w:t>
      </w:r>
      <w:r w:rsidRPr="00033231">
        <w:t>jusqu</w:t>
      </w:r>
      <w:r w:rsidR="004F69D6">
        <w:t>’</w:t>
      </w:r>
      <w:r w:rsidRPr="00033231">
        <w:t>au dernier shilling</w:t>
      </w:r>
      <w:r w:rsidR="004F69D6">
        <w:t xml:space="preserve">, </w:t>
      </w:r>
      <w:r w:rsidRPr="00033231">
        <w:t>les cinq mille livres sterling qu</w:t>
      </w:r>
      <w:r w:rsidR="004F69D6">
        <w:t>’</w:t>
      </w:r>
      <w:r w:rsidRPr="00033231">
        <w:t>il avait héritées de son père à la construction et à la dotation d</w:t>
      </w:r>
      <w:r w:rsidR="004F69D6">
        <w:t>’</w:t>
      </w:r>
      <w:r w:rsidRPr="00033231">
        <w:t>une église neuve dans son village natal du Lanca</w:t>
      </w:r>
      <w:r w:rsidRPr="00033231">
        <w:t>s</w:t>
      </w:r>
      <w:r w:rsidRPr="00033231">
        <w:t>h</w:t>
      </w:r>
      <w:r w:rsidRPr="00033231">
        <w:t>i</w:t>
      </w:r>
      <w:r w:rsidRPr="00033231">
        <w:t>re</w:t>
      </w:r>
      <w:r w:rsidR="004F69D6">
        <w:t xml:space="preserve"> ; </w:t>
      </w:r>
      <w:r w:rsidRPr="00033231">
        <w:t>car</w:t>
      </w:r>
      <w:r w:rsidR="004F69D6">
        <w:t xml:space="preserve">, </w:t>
      </w:r>
      <w:r w:rsidRPr="00033231">
        <w:t>lorsque tel était son plaisir</w:t>
      </w:r>
      <w:r w:rsidR="004F69D6">
        <w:t xml:space="preserve">, </w:t>
      </w:r>
      <w:r w:rsidRPr="00033231">
        <w:t>il savait montrer une m</w:t>
      </w:r>
      <w:r w:rsidRPr="00033231">
        <w:t>u</w:t>
      </w:r>
      <w:r w:rsidRPr="00033231">
        <w:t>n</w:t>
      </w:r>
      <w:r w:rsidRPr="00033231">
        <w:t>i</w:t>
      </w:r>
      <w:r w:rsidRPr="00033231">
        <w:t>ficence princière</w:t>
      </w:r>
      <w:r w:rsidR="004F69D6">
        <w:t xml:space="preserve">, </w:t>
      </w:r>
      <w:r w:rsidRPr="00033231">
        <w:t>et ne reculait devant aucun sacrifice pour a</w:t>
      </w:r>
      <w:r w:rsidRPr="00033231">
        <w:t>t</w:t>
      </w:r>
      <w:r w:rsidRPr="00033231">
        <w:t>teindre le but qu</w:t>
      </w:r>
      <w:r w:rsidR="004F69D6">
        <w:t>’</w:t>
      </w:r>
      <w:r w:rsidRPr="00033231">
        <w:t>il avait en vue</w:t>
      </w:r>
      <w:r w:rsidR="004F69D6">
        <w:t xml:space="preserve">) ; </w:t>
      </w:r>
      <w:r w:rsidRPr="00033231">
        <w:t>les parents d</w:t>
      </w:r>
      <w:r w:rsidR="004F69D6">
        <w:t>’</w:t>
      </w:r>
      <w:r w:rsidRPr="00033231">
        <w:t>Hannah</w:t>
      </w:r>
      <w:r w:rsidR="004F69D6">
        <w:t xml:space="preserve">, </w:t>
      </w:r>
      <w:r w:rsidRPr="00033231">
        <w:t>dis-je</w:t>
      </w:r>
      <w:r w:rsidR="004F69D6">
        <w:t xml:space="preserve">, </w:t>
      </w:r>
      <w:r w:rsidRPr="00033231">
        <w:t>l</w:t>
      </w:r>
      <w:r w:rsidR="004F69D6">
        <w:t>’</w:t>
      </w:r>
      <w:r w:rsidRPr="00033231">
        <w:t>eussent sans scrupule livrée à son affectueuse tendresse</w:t>
      </w:r>
      <w:r w:rsidR="004F69D6">
        <w:t xml:space="preserve"> ; </w:t>
      </w:r>
      <w:r w:rsidRPr="00033231">
        <w:t xml:space="preserve">et la seconde </w:t>
      </w:r>
      <w:proofErr w:type="spellStart"/>
      <w:r w:rsidRPr="00033231">
        <w:t>mistress</w:t>
      </w:r>
      <w:proofErr w:type="spellEnd"/>
      <w:r w:rsidRPr="00033231">
        <w:t xml:space="preserve"> </w:t>
      </w:r>
      <w:proofErr w:type="spellStart"/>
      <w:r w:rsidRPr="00033231">
        <w:t>Helstone</w:t>
      </w:r>
      <w:proofErr w:type="spellEnd"/>
      <w:r w:rsidR="004F69D6">
        <w:t xml:space="preserve">, </w:t>
      </w:r>
      <w:r w:rsidRPr="00033231">
        <w:t>renversant l</w:t>
      </w:r>
      <w:r w:rsidR="004F69D6">
        <w:t>’</w:t>
      </w:r>
      <w:r w:rsidRPr="00033231">
        <w:t>ordre naturel d</w:t>
      </w:r>
      <w:r w:rsidR="004F69D6">
        <w:t>’</w:t>
      </w:r>
      <w:r w:rsidRPr="00033231">
        <w:t>existence de l</w:t>
      </w:r>
      <w:r w:rsidR="004F69D6">
        <w:t>’</w:t>
      </w:r>
      <w:r w:rsidRPr="00033231">
        <w:t>insecte</w:t>
      </w:r>
      <w:r w:rsidR="004F69D6">
        <w:t xml:space="preserve">, </w:t>
      </w:r>
      <w:r w:rsidRPr="00033231">
        <w:t xml:space="preserve">eût voltigé </w:t>
      </w:r>
      <w:r w:rsidRPr="00033231">
        <w:lastRenderedPageBreak/>
        <w:t>à travers la lune de miel</w:t>
      </w:r>
      <w:r w:rsidR="004F69D6">
        <w:t xml:space="preserve">, </w:t>
      </w:r>
      <w:r w:rsidRPr="00033231">
        <w:t>bri</w:t>
      </w:r>
      <w:r w:rsidRPr="00033231">
        <w:t>l</w:t>
      </w:r>
      <w:r w:rsidRPr="00033231">
        <w:t>lant et admiré papillon</w:t>
      </w:r>
      <w:r w:rsidR="004F69D6">
        <w:t xml:space="preserve">, </w:t>
      </w:r>
      <w:r w:rsidRPr="00033231">
        <w:t>et rampé le reste de ses jours</w:t>
      </w:r>
      <w:r w:rsidR="004F69D6">
        <w:t xml:space="preserve">, </w:t>
      </w:r>
      <w:r w:rsidRPr="00033231">
        <w:t>ver so</w:t>
      </w:r>
      <w:r w:rsidRPr="00033231">
        <w:t>r</w:t>
      </w:r>
      <w:r w:rsidRPr="00033231">
        <w:t>d</w:t>
      </w:r>
      <w:r w:rsidRPr="00033231">
        <w:t>i</w:t>
      </w:r>
      <w:r w:rsidRPr="00033231">
        <w:t>de et foulé aux pieds</w:t>
      </w:r>
      <w:r w:rsidR="004F69D6">
        <w:t>.</w:t>
      </w:r>
    </w:p>
    <w:p w14:paraId="7740E70D" w14:textId="7DB17EF4" w:rsidR="004F69D6" w:rsidRDefault="00000000" w:rsidP="0021796F">
      <w:r w:rsidRPr="00033231">
        <w:t xml:space="preserve">Le petit </w:t>
      </w:r>
      <w:r w:rsidR="004F69D6">
        <w:t>M. </w:t>
      </w:r>
      <w:proofErr w:type="spellStart"/>
      <w:r w:rsidRPr="00033231">
        <w:t>Sweeting</w:t>
      </w:r>
      <w:proofErr w:type="spellEnd"/>
      <w:r w:rsidR="004F69D6">
        <w:t xml:space="preserve">, </w:t>
      </w:r>
      <w:r w:rsidRPr="00033231">
        <w:t xml:space="preserve">assis entre </w:t>
      </w:r>
      <w:proofErr w:type="spellStart"/>
      <w:r w:rsidRPr="00033231">
        <w:t>mistress</w:t>
      </w:r>
      <w:proofErr w:type="spellEnd"/>
      <w:r w:rsidRPr="00033231">
        <w:t xml:space="preserve"> Sykes et miss Mary</w:t>
      </w:r>
      <w:r w:rsidR="004F69D6">
        <w:t xml:space="preserve">, </w:t>
      </w:r>
      <w:r w:rsidRPr="00033231">
        <w:t>qui toutes deux se montraient fort aimables envers lui</w:t>
      </w:r>
      <w:r w:rsidR="004F69D6">
        <w:t xml:space="preserve">, </w:t>
      </w:r>
      <w:r w:rsidRPr="00033231">
        <w:t>avait un plat devant lui</w:t>
      </w:r>
      <w:r w:rsidR="004F69D6">
        <w:t xml:space="preserve">, </w:t>
      </w:r>
      <w:r w:rsidRPr="00033231">
        <w:t>et de la marmelade et des croquets sur son assiette</w:t>
      </w:r>
      <w:r w:rsidR="004F69D6">
        <w:t xml:space="preserve"> ; </w:t>
      </w:r>
      <w:r w:rsidRPr="00033231">
        <w:t>il paraissait plus heureux qu</w:t>
      </w:r>
      <w:r w:rsidR="004F69D6">
        <w:t>’</w:t>
      </w:r>
      <w:r w:rsidRPr="00033231">
        <w:t>un roi</w:t>
      </w:r>
      <w:r w:rsidR="004F69D6">
        <w:t xml:space="preserve">. </w:t>
      </w:r>
      <w:r w:rsidRPr="00033231">
        <w:t>Il était amo</w:t>
      </w:r>
      <w:r w:rsidRPr="00033231">
        <w:t>u</w:t>
      </w:r>
      <w:r w:rsidRPr="00033231">
        <w:t>reux de toutes les misses Sykes</w:t>
      </w:r>
      <w:r w:rsidR="004F69D6">
        <w:t xml:space="preserve">, </w:t>
      </w:r>
      <w:r w:rsidRPr="00033231">
        <w:t>et toutes raffolaient de lui</w:t>
      </w:r>
      <w:r w:rsidR="004F69D6">
        <w:t xml:space="preserve">. </w:t>
      </w:r>
      <w:r w:rsidRPr="00033231">
        <w:t>S</w:t>
      </w:r>
      <w:r w:rsidR="004F69D6">
        <w:t>’</w:t>
      </w:r>
      <w:r w:rsidRPr="00033231">
        <w:t>il éprouvait un regret en ce bienheureux moment</w:t>
      </w:r>
      <w:r w:rsidR="004F69D6">
        <w:t xml:space="preserve">, </w:t>
      </w:r>
      <w:r w:rsidRPr="00033231">
        <w:t>c</w:t>
      </w:r>
      <w:r w:rsidR="004F69D6">
        <w:t>’</w:t>
      </w:r>
      <w:r w:rsidRPr="00033231">
        <w:t>est que miss Dora fût absente</w:t>
      </w:r>
      <w:r w:rsidR="004F69D6">
        <w:t xml:space="preserve"> : </w:t>
      </w:r>
      <w:r w:rsidRPr="00033231">
        <w:t>Dora étant celle qu</w:t>
      </w:r>
      <w:r w:rsidR="004F69D6">
        <w:t>’</w:t>
      </w:r>
      <w:r w:rsidRPr="00033231">
        <w:t xml:space="preserve">il espérait un jour appeler </w:t>
      </w:r>
      <w:r w:rsidR="004F69D6">
        <w:t>M</w:t>
      </w:r>
      <w:r w:rsidR="004F69D6" w:rsidRPr="004F69D6">
        <w:rPr>
          <w:vertAlign w:val="superscript"/>
        </w:rPr>
        <w:t>me</w:t>
      </w:r>
      <w:r w:rsidR="004F69D6">
        <w:t> </w:t>
      </w:r>
      <w:r w:rsidRPr="00033231">
        <w:t xml:space="preserve">David </w:t>
      </w:r>
      <w:proofErr w:type="spellStart"/>
      <w:r w:rsidRPr="00033231">
        <w:t>Sweeting</w:t>
      </w:r>
      <w:proofErr w:type="spellEnd"/>
      <w:r w:rsidR="004F69D6">
        <w:t xml:space="preserve">, </w:t>
      </w:r>
      <w:r w:rsidRPr="00033231">
        <w:t>avec laquelle il rêvait de majestueuses promenades</w:t>
      </w:r>
      <w:r w:rsidR="004F69D6">
        <w:t xml:space="preserve">, </w:t>
      </w:r>
      <w:r w:rsidRPr="00033231">
        <w:t xml:space="preserve">la conduisant comme une impératrice à travers le village de </w:t>
      </w:r>
      <w:proofErr w:type="spellStart"/>
      <w:r w:rsidRPr="00033231">
        <w:t>Nunnely</w:t>
      </w:r>
      <w:proofErr w:type="spellEnd"/>
      <w:r w:rsidR="004F69D6">
        <w:t xml:space="preserve"> : </w:t>
      </w:r>
      <w:r w:rsidRPr="00033231">
        <w:t>impératrice assurément</w:t>
      </w:r>
      <w:r w:rsidR="004F69D6">
        <w:t xml:space="preserve">, </w:t>
      </w:r>
      <w:r w:rsidRPr="00033231">
        <w:t>s</w:t>
      </w:r>
      <w:r w:rsidR="004F69D6">
        <w:t>’</w:t>
      </w:r>
      <w:r w:rsidRPr="00033231">
        <w:t>il eût suffi pour cela de la taille et des proportions colossales</w:t>
      </w:r>
      <w:r w:rsidR="004F69D6">
        <w:t xml:space="preserve"> ; </w:t>
      </w:r>
      <w:r w:rsidRPr="00033231">
        <w:t>elle était énorme</w:t>
      </w:r>
      <w:r w:rsidR="004F69D6">
        <w:t xml:space="preserve"> : </w:t>
      </w:r>
      <w:r w:rsidRPr="00033231">
        <w:t>vue de derrière</w:t>
      </w:r>
      <w:r w:rsidR="004F69D6">
        <w:t xml:space="preserve">, </w:t>
      </w:r>
      <w:r w:rsidRPr="00033231">
        <w:t>on eût dit une puissante lady de quarante ans</w:t>
      </w:r>
      <w:r w:rsidR="004F69D6">
        <w:t xml:space="preserve"> ; </w:t>
      </w:r>
      <w:r w:rsidRPr="00033231">
        <w:t>mais elle possédait un beau visage et un excellent caractère</w:t>
      </w:r>
      <w:r w:rsidR="004F69D6">
        <w:t>.</w:t>
      </w:r>
    </w:p>
    <w:p w14:paraId="0CD6E12D" w14:textId="3DE4253E" w:rsidR="004F69D6" w:rsidRDefault="00000000" w:rsidP="0021796F">
      <w:r w:rsidRPr="00033231">
        <w:t>Le repas se termina enfin</w:t>
      </w:r>
      <w:r w:rsidR="004F69D6">
        <w:t xml:space="preserve">. </w:t>
      </w:r>
      <w:r w:rsidRPr="00033231">
        <w:t>Il l</w:t>
      </w:r>
      <w:r w:rsidR="004F69D6">
        <w:t>’</w:t>
      </w:r>
      <w:r w:rsidRPr="00033231">
        <w:t>eût été depuis longtemps</w:t>
      </w:r>
      <w:r w:rsidR="004F69D6">
        <w:t xml:space="preserve">, </w:t>
      </w:r>
      <w:r w:rsidRPr="00033231">
        <w:t xml:space="preserve">si </w:t>
      </w:r>
      <w:r w:rsidR="004F69D6">
        <w:t>M. </w:t>
      </w:r>
      <w:r w:rsidRPr="00033231">
        <w:t>Donne n</w:t>
      </w:r>
      <w:r w:rsidR="004F69D6">
        <w:t>’</w:t>
      </w:r>
      <w:r w:rsidRPr="00033231">
        <w:t>avait persisté à demeurer assis avec sa tasse à mo</w:t>
      </w:r>
      <w:r w:rsidRPr="00033231">
        <w:t>i</w:t>
      </w:r>
      <w:r w:rsidRPr="00033231">
        <w:t>tié remplie de thé froid devant lui</w:t>
      </w:r>
      <w:r w:rsidR="004F69D6">
        <w:t xml:space="preserve">, </w:t>
      </w:r>
      <w:r w:rsidRPr="00033231">
        <w:t>longtemps après que les a</w:t>
      </w:r>
      <w:r w:rsidRPr="00033231">
        <w:t>u</w:t>
      </w:r>
      <w:r w:rsidRPr="00033231">
        <w:t>tres eurent fini</w:t>
      </w:r>
      <w:r w:rsidR="004F69D6">
        <w:t xml:space="preserve">, </w:t>
      </w:r>
      <w:r w:rsidRPr="00033231">
        <w:t>longtemps même après que des signes d</w:t>
      </w:r>
      <w:r w:rsidR="004F69D6">
        <w:t>’</w:t>
      </w:r>
      <w:r w:rsidRPr="00033231">
        <w:t>impatience se furent manifestés</w:t>
      </w:r>
      <w:r w:rsidR="004F69D6">
        <w:t xml:space="preserve"> : </w:t>
      </w:r>
      <w:r w:rsidRPr="00033231">
        <w:t>les chaises avaient été r</w:t>
      </w:r>
      <w:r w:rsidRPr="00033231">
        <w:t>e</w:t>
      </w:r>
      <w:r w:rsidRPr="00033231">
        <w:t>poussées en arrière</w:t>
      </w:r>
      <w:r w:rsidR="004F69D6">
        <w:t xml:space="preserve"> ; </w:t>
      </w:r>
      <w:r w:rsidRPr="00033231">
        <w:t>la conversation avait langui</w:t>
      </w:r>
      <w:r w:rsidR="004F69D6">
        <w:t xml:space="preserve"> ; </w:t>
      </w:r>
      <w:r w:rsidRPr="00033231">
        <w:t>le silence s</w:t>
      </w:r>
      <w:r w:rsidR="004F69D6">
        <w:t>’</w:t>
      </w:r>
      <w:r w:rsidRPr="00033231">
        <w:t>était fait</w:t>
      </w:r>
      <w:r w:rsidR="004F69D6">
        <w:t xml:space="preserve">. </w:t>
      </w:r>
      <w:r w:rsidRPr="00033231">
        <w:t>Vainement Caroline lui avait demandé s</w:t>
      </w:r>
      <w:r w:rsidR="004F69D6">
        <w:t>’</w:t>
      </w:r>
      <w:r w:rsidRPr="00033231">
        <w:t>il désirait une autre tasse</w:t>
      </w:r>
      <w:r w:rsidR="004F69D6">
        <w:t xml:space="preserve"> ; </w:t>
      </w:r>
      <w:r w:rsidRPr="00033231">
        <w:t>s</w:t>
      </w:r>
      <w:r w:rsidR="004F69D6">
        <w:t>’</w:t>
      </w:r>
      <w:r w:rsidRPr="00033231">
        <w:t>il voulait un peu de thé chaud</w:t>
      </w:r>
      <w:r w:rsidR="004F69D6">
        <w:t xml:space="preserve">, </w:t>
      </w:r>
      <w:r w:rsidRPr="00033231">
        <w:t>celui qu</w:t>
      </w:r>
      <w:r w:rsidR="004F69D6">
        <w:t>’</w:t>
      </w:r>
      <w:r w:rsidRPr="00033231">
        <w:t>il avait devant être froid</w:t>
      </w:r>
      <w:r w:rsidR="004F69D6">
        <w:t xml:space="preserve"> : </w:t>
      </w:r>
      <w:r w:rsidRPr="00033231">
        <w:t>il ne voulait ni le boire ni le laisser</w:t>
      </w:r>
      <w:r w:rsidR="004F69D6">
        <w:t xml:space="preserve">. </w:t>
      </w:r>
      <w:r w:rsidRPr="00033231">
        <w:t>Il se</w:t>
      </w:r>
      <w:r w:rsidRPr="00033231">
        <w:t>m</w:t>
      </w:r>
      <w:r w:rsidRPr="00033231">
        <w:t>blait croire que cette position isolée lui donnait une certaine importance</w:t>
      </w:r>
      <w:r w:rsidR="004F69D6">
        <w:t xml:space="preserve"> ; </w:t>
      </w:r>
      <w:r w:rsidRPr="00033231">
        <w:t>qu</w:t>
      </w:r>
      <w:r w:rsidR="004F69D6">
        <w:t>’</w:t>
      </w:r>
      <w:r w:rsidRPr="00033231">
        <w:t>il était digne et noble de rester le dernier</w:t>
      </w:r>
      <w:r w:rsidR="004F69D6">
        <w:t xml:space="preserve"> ; </w:t>
      </w:r>
      <w:r w:rsidRPr="00033231">
        <w:t>qu</w:t>
      </w:r>
      <w:r w:rsidR="004F69D6">
        <w:t>’</w:t>
      </w:r>
      <w:r w:rsidRPr="00033231">
        <w:t>il était grand de faire attendre les autres</w:t>
      </w:r>
      <w:r w:rsidR="004F69D6">
        <w:t xml:space="preserve">. </w:t>
      </w:r>
      <w:r w:rsidRPr="00033231">
        <w:t>À la fin</w:t>
      </w:r>
      <w:r w:rsidR="004F69D6">
        <w:t xml:space="preserve">, </w:t>
      </w:r>
      <w:r w:rsidRPr="00033231">
        <w:t>cependant</w:t>
      </w:r>
      <w:r w:rsidR="004F69D6">
        <w:t xml:space="preserve">, </w:t>
      </w:r>
      <w:r w:rsidRPr="00033231">
        <w:t>le vieux recteur lui-même</w:t>
      </w:r>
      <w:r w:rsidR="004F69D6">
        <w:t xml:space="preserve">, </w:t>
      </w:r>
      <w:r w:rsidRPr="00033231">
        <w:t>qui avait été trop agréablement occupé d</w:t>
      </w:r>
      <w:r w:rsidR="004F69D6">
        <w:t>’</w:t>
      </w:r>
      <w:r w:rsidRPr="00033231">
        <w:t>Hannah pour s</w:t>
      </w:r>
      <w:r w:rsidR="004F69D6">
        <w:t>’</w:t>
      </w:r>
      <w:r w:rsidRPr="00033231">
        <w:t>apercevoir du délai</w:t>
      </w:r>
      <w:r w:rsidR="004F69D6">
        <w:t xml:space="preserve">, </w:t>
      </w:r>
      <w:r w:rsidRPr="00033231">
        <w:t>devint impatient</w:t>
      </w:r>
      <w:r w:rsidR="004F69D6">
        <w:t>.</w:t>
      </w:r>
    </w:p>
    <w:p w14:paraId="6C6E7F78" w14:textId="77777777" w:rsidR="004F69D6" w:rsidRDefault="004F69D6" w:rsidP="0021796F">
      <w:r>
        <w:lastRenderedPageBreak/>
        <w:t>« </w:t>
      </w:r>
      <w:r w:rsidR="00000000" w:rsidRPr="00033231">
        <w:t>Après qui attendez-vous</w:t>
      </w:r>
      <w:r>
        <w:t xml:space="preserve"> ? </w:t>
      </w:r>
      <w:r w:rsidR="00000000" w:rsidRPr="00033231">
        <w:t>demanda-t-il</w:t>
      </w:r>
      <w:r>
        <w:t>.</w:t>
      </w:r>
    </w:p>
    <w:p w14:paraId="0225989F" w14:textId="77777777" w:rsidR="004F69D6" w:rsidRDefault="004F69D6" w:rsidP="0021796F">
      <w:r>
        <w:t>— </w:t>
      </w:r>
      <w:r w:rsidR="00000000" w:rsidRPr="00033231">
        <w:t>Après moi</w:t>
      </w:r>
      <w:r>
        <w:t xml:space="preserve">, </w:t>
      </w:r>
      <w:r w:rsidR="00000000" w:rsidRPr="00033231">
        <w:t>je crois</w:t>
      </w:r>
      <w:r>
        <w:t xml:space="preserve">, </w:t>
      </w:r>
      <w:r w:rsidR="00000000" w:rsidRPr="00033231">
        <w:t>répondit Donne d</w:t>
      </w:r>
      <w:r>
        <w:t>’</w:t>
      </w:r>
      <w:r w:rsidR="00000000" w:rsidRPr="00033231">
        <w:t>un ton de satisfa</w:t>
      </w:r>
      <w:r w:rsidR="00000000" w:rsidRPr="00033231">
        <w:t>c</w:t>
      </w:r>
      <w:r w:rsidR="00000000" w:rsidRPr="00033231">
        <w:t>tion intime</w:t>
      </w:r>
      <w:r>
        <w:t>.</w:t>
      </w:r>
    </w:p>
    <w:p w14:paraId="3CE1F02C" w14:textId="77777777" w:rsidR="004F69D6" w:rsidRDefault="004F69D6" w:rsidP="0021796F">
      <w:r>
        <w:t>— </w:t>
      </w:r>
      <w:r w:rsidR="00000000" w:rsidRPr="00033231">
        <w:t>Fi donc</w:t>
      </w:r>
      <w:r>
        <w:t> ! »</w:t>
      </w:r>
      <w:r w:rsidR="00000000" w:rsidRPr="00033231">
        <w:t xml:space="preserve"> s</w:t>
      </w:r>
      <w:r>
        <w:t>’</w:t>
      </w:r>
      <w:r w:rsidR="00000000" w:rsidRPr="00033231">
        <w:t xml:space="preserve">écria </w:t>
      </w:r>
      <w:proofErr w:type="spellStart"/>
      <w:r w:rsidR="00000000" w:rsidRPr="00033231">
        <w:t>Helstone</w:t>
      </w:r>
      <w:proofErr w:type="spellEnd"/>
      <w:r>
        <w:t xml:space="preserve">. </w:t>
      </w:r>
      <w:r w:rsidR="00000000" w:rsidRPr="00033231">
        <w:t>Puis se levant</w:t>
      </w:r>
      <w:r>
        <w:t> : « </w:t>
      </w:r>
      <w:r w:rsidR="00000000" w:rsidRPr="00033231">
        <w:t>Récitons les grâces</w:t>
      </w:r>
      <w:r>
        <w:t>, »</w:t>
      </w:r>
      <w:r w:rsidR="00000000" w:rsidRPr="00033231">
        <w:t xml:space="preserve"> dit-il</w:t>
      </w:r>
      <w:r>
        <w:t xml:space="preserve"> ; </w:t>
      </w:r>
      <w:r w:rsidR="00000000" w:rsidRPr="00033231">
        <w:t>ce qu</w:t>
      </w:r>
      <w:r>
        <w:t>’</w:t>
      </w:r>
      <w:r w:rsidR="00000000" w:rsidRPr="00033231">
        <w:t>il fit immédiatement</w:t>
      </w:r>
      <w:r>
        <w:t xml:space="preserve">, </w:t>
      </w:r>
      <w:r w:rsidR="00000000" w:rsidRPr="00033231">
        <w:t>et tous quittèrent la table</w:t>
      </w:r>
      <w:r>
        <w:t>.</w:t>
      </w:r>
    </w:p>
    <w:p w14:paraId="7C1715AC" w14:textId="77777777" w:rsidR="004F69D6" w:rsidRDefault="00000000" w:rsidP="0021796F">
      <w:r w:rsidRPr="00033231">
        <w:t>Donne</w:t>
      </w:r>
      <w:r w:rsidR="004F69D6">
        <w:t xml:space="preserve">, </w:t>
      </w:r>
      <w:r w:rsidRPr="00033231">
        <w:t>nullement ébranlé</w:t>
      </w:r>
      <w:r w:rsidR="004F69D6">
        <w:t xml:space="preserve">, </w:t>
      </w:r>
      <w:r w:rsidRPr="00033231">
        <w:t>demeura dix minutes tout seul</w:t>
      </w:r>
      <w:r w:rsidR="004F69D6">
        <w:t xml:space="preserve"> : </w:t>
      </w:r>
      <w:r w:rsidRPr="00033231">
        <w:t>ce que voyant</w:t>
      </w:r>
      <w:r w:rsidR="004F69D6">
        <w:t xml:space="preserve">, </w:t>
      </w:r>
      <w:proofErr w:type="spellStart"/>
      <w:r w:rsidRPr="00033231">
        <w:t>Helstone</w:t>
      </w:r>
      <w:proofErr w:type="spellEnd"/>
      <w:r w:rsidRPr="00033231">
        <w:t xml:space="preserve"> sonna pour faire enlever le service</w:t>
      </w:r>
      <w:r w:rsidR="004F69D6">
        <w:t xml:space="preserve">. </w:t>
      </w:r>
      <w:r w:rsidRPr="00033231">
        <w:t>Le vicaire se vit alors forcé de vider sa tasse et de quitter le rôle qui</w:t>
      </w:r>
      <w:r w:rsidR="004F69D6">
        <w:t xml:space="preserve">, </w:t>
      </w:r>
      <w:r w:rsidRPr="00033231">
        <w:t>dans sa pensée</w:t>
      </w:r>
      <w:r w:rsidR="004F69D6">
        <w:t xml:space="preserve">, </w:t>
      </w:r>
      <w:r w:rsidRPr="00033231">
        <w:t>avait appelé sur lui une si universelle et si fla</w:t>
      </w:r>
      <w:r w:rsidRPr="00033231">
        <w:t>t</w:t>
      </w:r>
      <w:r w:rsidRPr="00033231">
        <w:t>teuse attention</w:t>
      </w:r>
      <w:r w:rsidR="004F69D6">
        <w:t>.</w:t>
      </w:r>
    </w:p>
    <w:p w14:paraId="5A677D88" w14:textId="77777777" w:rsidR="004F69D6" w:rsidRDefault="00000000" w:rsidP="0021796F">
      <w:r w:rsidRPr="00033231">
        <w:t>Ensuite</w:t>
      </w:r>
      <w:r w:rsidR="004F69D6">
        <w:t xml:space="preserve">, </w:t>
      </w:r>
      <w:r w:rsidRPr="00033231">
        <w:t>d</w:t>
      </w:r>
      <w:r w:rsidR="004F69D6">
        <w:t>’</w:t>
      </w:r>
      <w:r w:rsidRPr="00033231">
        <w:t>après le cours naturel des choses</w:t>
      </w:r>
      <w:r w:rsidR="004F69D6">
        <w:t xml:space="preserve"> (</w:t>
      </w:r>
      <w:r w:rsidRPr="00033231">
        <w:t>Caroline avait ouvert le piano et tenu prêts les livres de musique</w:t>
      </w:r>
      <w:r w:rsidR="004F69D6">
        <w:t xml:space="preserve">), </w:t>
      </w:r>
      <w:r w:rsidRPr="00033231">
        <w:t>la musique fut demandée</w:t>
      </w:r>
      <w:r w:rsidR="004F69D6">
        <w:t xml:space="preserve">. </w:t>
      </w:r>
      <w:r w:rsidRPr="00033231">
        <w:t>C</w:t>
      </w:r>
      <w:r w:rsidR="004F69D6">
        <w:t>’</w:t>
      </w:r>
      <w:r w:rsidRPr="00033231">
        <w:t xml:space="preserve">était pour </w:t>
      </w:r>
      <w:proofErr w:type="spellStart"/>
      <w:r w:rsidRPr="00033231">
        <w:t>Sweeting</w:t>
      </w:r>
      <w:proofErr w:type="spellEnd"/>
      <w:r w:rsidRPr="00033231">
        <w:t xml:space="preserve"> une occasion de se mo</w:t>
      </w:r>
      <w:r w:rsidRPr="00033231">
        <w:t>n</w:t>
      </w:r>
      <w:r w:rsidRPr="00033231">
        <w:t>trer</w:t>
      </w:r>
      <w:r w:rsidR="004F69D6">
        <w:t xml:space="preserve">. </w:t>
      </w:r>
      <w:r w:rsidRPr="00033231">
        <w:t>Il était empressé de commencer</w:t>
      </w:r>
      <w:r w:rsidR="004F69D6">
        <w:t xml:space="preserve">. </w:t>
      </w:r>
      <w:r w:rsidRPr="00033231">
        <w:t>Il entreprit donc la tâche ardue d</w:t>
      </w:r>
      <w:r w:rsidR="004F69D6">
        <w:t>’</w:t>
      </w:r>
      <w:r w:rsidRPr="00033231">
        <w:t>obtenir que les jeunes ladies voulussent bien chanter un air</w:t>
      </w:r>
      <w:r w:rsidR="004F69D6">
        <w:t xml:space="preserve">, </w:t>
      </w:r>
      <w:r w:rsidRPr="00033231">
        <w:t>une chanson</w:t>
      </w:r>
      <w:r w:rsidR="004F69D6">
        <w:t xml:space="preserve">. </w:t>
      </w:r>
      <w:r w:rsidRPr="00033231">
        <w:t>Il s</w:t>
      </w:r>
      <w:r w:rsidR="004F69D6">
        <w:t>’</w:t>
      </w:r>
      <w:r w:rsidRPr="00033231">
        <w:t xml:space="preserve">en acquitta </w:t>
      </w:r>
      <w:r w:rsidRPr="00033231">
        <w:rPr>
          <w:i/>
          <w:iCs/>
        </w:rPr>
        <w:t xml:space="preserve">con </w:t>
      </w:r>
      <w:proofErr w:type="spellStart"/>
      <w:r w:rsidRPr="00033231">
        <w:rPr>
          <w:i/>
          <w:iCs/>
        </w:rPr>
        <w:t>amore</w:t>
      </w:r>
      <w:proofErr w:type="spellEnd"/>
      <w:r w:rsidR="004F69D6">
        <w:rPr>
          <w:i/>
          <w:iCs/>
        </w:rPr>
        <w:t xml:space="preserve">, </w:t>
      </w:r>
      <w:r w:rsidRPr="00033231">
        <w:t>riant</w:t>
      </w:r>
      <w:r w:rsidR="004F69D6">
        <w:t xml:space="preserve">, </w:t>
      </w:r>
      <w:r w:rsidRPr="00033231">
        <w:t>suppliant</w:t>
      </w:r>
      <w:r w:rsidR="004F69D6">
        <w:t xml:space="preserve">, </w:t>
      </w:r>
      <w:r w:rsidRPr="00033231">
        <w:t>résistant aux excuses</w:t>
      </w:r>
      <w:r w:rsidR="004F69D6">
        <w:t xml:space="preserve">, </w:t>
      </w:r>
      <w:r w:rsidRPr="00033231">
        <w:t>écartant les difficultés</w:t>
      </w:r>
      <w:r w:rsidR="004F69D6">
        <w:t xml:space="preserve">, </w:t>
      </w:r>
      <w:r w:rsidRPr="00033231">
        <w:t>et finit par trio</w:t>
      </w:r>
      <w:r w:rsidRPr="00033231">
        <w:t>m</w:t>
      </w:r>
      <w:r w:rsidRPr="00033231">
        <w:t>pher auprès de miss Harriet</w:t>
      </w:r>
      <w:r w:rsidR="004F69D6">
        <w:t xml:space="preserve">, </w:t>
      </w:r>
      <w:r w:rsidRPr="00033231">
        <w:t>qui se laissa conduire à l</w:t>
      </w:r>
      <w:r w:rsidR="004F69D6">
        <w:t>’</w:t>
      </w:r>
      <w:r w:rsidRPr="00033231">
        <w:t>instrument</w:t>
      </w:r>
      <w:r w:rsidR="004F69D6">
        <w:t xml:space="preserve">. </w:t>
      </w:r>
      <w:r w:rsidRPr="00033231">
        <w:t>Il tira alors les pièces diverses de sa flûte</w:t>
      </w:r>
      <w:r w:rsidR="004F69D6">
        <w:t xml:space="preserve"> (</w:t>
      </w:r>
      <w:r w:rsidRPr="00033231">
        <w:t>qui se trouvaient dans sa poche</w:t>
      </w:r>
      <w:r w:rsidR="004F69D6">
        <w:t xml:space="preserve">, </w:t>
      </w:r>
      <w:r w:rsidRPr="00033231">
        <w:t>aussi immanquablement que son mouchoir</w:t>
      </w:r>
      <w:r w:rsidR="004F69D6">
        <w:t xml:space="preserve">). </w:t>
      </w:r>
      <w:r w:rsidRPr="00033231">
        <w:t>Elles furent vissées et ajustées</w:t>
      </w:r>
      <w:r w:rsidR="004F69D6">
        <w:t xml:space="preserve"> ; </w:t>
      </w:r>
      <w:r w:rsidRPr="00033231">
        <w:t>Malone et Donne</w:t>
      </w:r>
      <w:r w:rsidR="004F69D6">
        <w:t xml:space="preserve">, </w:t>
      </w:r>
      <w:r w:rsidRPr="00033231">
        <w:t>rapprochés l</w:t>
      </w:r>
      <w:r w:rsidR="004F69D6">
        <w:t>’</w:t>
      </w:r>
      <w:r w:rsidRPr="00033231">
        <w:t>un de l</w:t>
      </w:r>
      <w:r w:rsidR="004F69D6">
        <w:t>’</w:t>
      </w:r>
      <w:r w:rsidRPr="00033231">
        <w:t>autre</w:t>
      </w:r>
      <w:r w:rsidR="004F69D6">
        <w:t xml:space="preserve">, </w:t>
      </w:r>
      <w:r w:rsidRPr="00033231">
        <w:t>souriaient avec dédain</w:t>
      </w:r>
      <w:r w:rsidR="004F69D6">
        <w:t xml:space="preserve">, </w:t>
      </w:r>
      <w:r w:rsidRPr="00033231">
        <w:t>ce que vit le petit homme en regardant par-dessus son épaule</w:t>
      </w:r>
      <w:r w:rsidR="004F69D6">
        <w:t xml:space="preserve">, </w:t>
      </w:r>
      <w:r w:rsidRPr="00033231">
        <w:t>mais il n</w:t>
      </w:r>
      <w:r w:rsidR="004F69D6">
        <w:t>’</w:t>
      </w:r>
      <w:r w:rsidRPr="00033231">
        <w:t>y fit aucune attention</w:t>
      </w:r>
      <w:r w:rsidR="004F69D6">
        <w:t xml:space="preserve">. </w:t>
      </w:r>
      <w:r w:rsidRPr="00033231">
        <w:t>Il était persuadé que leurs sarcasmes venaient de l</w:t>
      </w:r>
      <w:r w:rsidR="004F69D6">
        <w:t>’</w:t>
      </w:r>
      <w:r w:rsidRPr="00033231">
        <w:t>envie</w:t>
      </w:r>
      <w:r w:rsidR="004F69D6">
        <w:t xml:space="preserve">. </w:t>
      </w:r>
      <w:r w:rsidRPr="00033231">
        <w:t>Ils ne pouvaient accompagner les dames comme lui</w:t>
      </w:r>
      <w:r w:rsidR="004F69D6">
        <w:t xml:space="preserve"> ; </w:t>
      </w:r>
      <w:r w:rsidRPr="00033231">
        <w:t>il allait triompher sur eux</w:t>
      </w:r>
      <w:r w:rsidR="004F69D6">
        <w:t>.</w:t>
      </w:r>
    </w:p>
    <w:p w14:paraId="0D12986E" w14:textId="77777777" w:rsidR="004F69D6" w:rsidRDefault="00000000" w:rsidP="0021796F">
      <w:r w:rsidRPr="00033231">
        <w:t>Le triomphe commença</w:t>
      </w:r>
      <w:r w:rsidR="004F69D6">
        <w:t xml:space="preserve">. </w:t>
      </w:r>
      <w:r w:rsidRPr="00033231">
        <w:t>Malone</w:t>
      </w:r>
      <w:r w:rsidR="004F69D6">
        <w:t xml:space="preserve">, </w:t>
      </w:r>
      <w:r w:rsidRPr="00033231">
        <w:t>chagriné de l</w:t>
      </w:r>
      <w:r w:rsidR="004F69D6">
        <w:t>’</w:t>
      </w:r>
      <w:r w:rsidRPr="00033231">
        <w:t>entendre jouer d</w:t>
      </w:r>
      <w:r w:rsidR="004F69D6">
        <w:t>’</w:t>
      </w:r>
      <w:r w:rsidRPr="00033231">
        <w:t>une façon supérieure</w:t>
      </w:r>
      <w:r w:rsidR="004F69D6">
        <w:t xml:space="preserve">, </w:t>
      </w:r>
      <w:r w:rsidRPr="00033231">
        <w:t>résolut de se faire remarquer au</w:t>
      </w:r>
      <w:r w:rsidRPr="00033231">
        <w:t>s</w:t>
      </w:r>
      <w:r w:rsidRPr="00033231">
        <w:t>si</w:t>
      </w:r>
      <w:r w:rsidR="004F69D6">
        <w:t xml:space="preserve">, </w:t>
      </w:r>
      <w:r w:rsidRPr="00033231">
        <w:t>s</w:t>
      </w:r>
      <w:r w:rsidR="004F69D6">
        <w:t>’</w:t>
      </w:r>
      <w:r w:rsidRPr="00033231">
        <w:t>il était possible</w:t>
      </w:r>
      <w:r w:rsidR="004F69D6">
        <w:t xml:space="preserve">, </w:t>
      </w:r>
      <w:r w:rsidRPr="00033231">
        <w:t>et</w:t>
      </w:r>
      <w:r w:rsidR="004F69D6">
        <w:t xml:space="preserve">, </w:t>
      </w:r>
      <w:r w:rsidRPr="00033231">
        <w:t>prenant le rôle d</w:t>
      </w:r>
      <w:r w:rsidR="004F69D6">
        <w:t>’</w:t>
      </w:r>
      <w:r w:rsidRPr="00033231">
        <w:t>amoureux</w:t>
      </w:r>
      <w:r w:rsidR="004F69D6">
        <w:t xml:space="preserve"> (</w:t>
      </w:r>
      <w:r w:rsidRPr="00033231">
        <w:t xml:space="preserve">rôle </w:t>
      </w:r>
      <w:r w:rsidRPr="00033231">
        <w:lastRenderedPageBreak/>
        <w:t>qu</w:t>
      </w:r>
      <w:r w:rsidR="004F69D6">
        <w:t>’</w:t>
      </w:r>
      <w:r w:rsidRPr="00033231">
        <w:t>il avait voulu jouer une ou deux fois déjà</w:t>
      </w:r>
      <w:r w:rsidR="004F69D6">
        <w:t xml:space="preserve">, </w:t>
      </w:r>
      <w:r w:rsidRPr="00033231">
        <w:t>mais sans obtenir le succès qu</w:t>
      </w:r>
      <w:r w:rsidR="004F69D6">
        <w:t>’</w:t>
      </w:r>
      <w:r w:rsidRPr="00033231">
        <w:t>il croyait dû à ses mérites</w:t>
      </w:r>
      <w:r w:rsidR="004F69D6">
        <w:t xml:space="preserve">), </w:t>
      </w:r>
      <w:r w:rsidRPr="00033231">
        <w:t>s</w:t>
      </w:r>
      <w:r w:rsidR="004F69D6">
        <w:t>’</w:t>
      </w:r>
      <w:r w:rsidRPr="00033231">
        <w:t>approcha d</w:t>
      </w:r>
      <w:r w:rsidR="004F69D6">
        <w:t>’</w:t>
      </w:r>
      <w:r w:rsidRPr="00033231">
        <w:t xml:space="preserve">un sofa sur lequel miss </w:t>
      </w:r>
      <w:proofErr w:type="spellStart"/>
      <w:r w:rsidRPr="00033231">
        <w:t>Helstone</w:t>
      </w:r>
      <w:proofErr w:type="spellEnd"/>
      <w:r w:rsidRPr="00033231">
        <w:t xml:space="preserve"> était assise</w:t>
      </w:r>
      <w:r w:rsidR="004F69D6">
        <w:t xml:space="preserve">, </w:t>
      </w:r>
      <w:r w:rsidRPr="00033231">
        <w:t>se plaça auprès d</w:t>
      </w:r>
      <w:r w:rsidR="004F69D6">
        <w:t>’</w:t>
      </w:r>
      <w:r w:rsidRPr="00033231">
        <w:t>elle</w:t>
      </w:r>
      <w:r w:rsidR="004F69D6">
        <w:t xml:space="preserve">, </w:t>
      </w:r>
      <w:r w:rsidRPr="00033231">
        <w:t>et se mit à lui débiter avec la langue et avec les mains un speech inco</w:t>
      </w:r>
      <w:r w:rsidRPr="00033231">
        <w:t>m</w:t>
      </w:r>
      <w:r w:rsidRPr="00033231">
        <w:t>préhensible</w:t>
      </w:r>
      <w:r w:rsidR="004F69D6">
        <w:t xml:space="preserve">, </w:t>
      </w:r>
      <w:r w:rsidRPr="00033231">
        <w:t>accompagné des grimaces les plus plaisantes</w:t>
      </w:r>
      <w:r w:rsidR="004F69D6">
        <w:t xml:space="preserve">. </w:t>
      </w:r>
      <w:r w:rsidRPr="00033231">
        <w:t>Dans le cours de ses efforts pour se rendre agréable</w:t>
      </w:r>
      <w:r w:rsidR="004F69D6">
        <w:t xml:space="preserve">, </w:t>
      </w:r>
      <w:r w:rsidRPr="00033231">
        <w:t>il finit par s</w:t>
      </w:r>
      <w:r w:rsidR="004F69D6">
        <w:t>’</w:t>
      </w:r>
      <w:r w:rsidRPr="00033231">
        <w:t>emparer des deux coussins longs et du coussin carré qui ga</w:t>
      </w:r>
      <w:r w:rsidRPr="00033231">
        <w:t>r</w:t>
      </w:r>
      <w:r w:rsidRPr="00033231">
        <w:t>nissaient le sofa</w:t>
      </w:r>
      <w:r w:rsidR="004F69D6">
        <w:t xml:space="preserve">, </w:t>
      </w:r>
      <w:r w:rsidRPr="00033231">
        <w:t>avec lesquels</w:t>
      </w:r>
      <w:r w:rsidR="004F69D6">
        <w:t xml:space="preserve">, </w:t>
      </w:r>
      <w:r w:rsidRPr="00033231">
        <w:t>après les avoir roulés pendant quelque temps avec des gestes étranges</w:t>
      </w:r>
      <w:r w:rsidR="004F69D6">
        <w:t xml:space="preserve">, </w:t>
      </w:r>
      <w:r w:rsidRPr="00033231">
        <w:t>il éleva une sorte de barrière entre lui et l</w:t>
      </w:r>
      <w:r w:rsidR="004F69D6">
        <w:t>’</w:t>
      </w:r>
      <w:r w:rsidRPr="00033231">
        <w:t>objet de ses attentions</w:t>
      </w:r>
      <w:r w:rsidR="004F69D6">
        <w:t xml:space="preserve">. </w:t>
      </w:r>
      <w:r w:rsidRPr="00033231">
        <w:t>Caroline</w:t>
      </w:r>
      <w:r w:rsidR="004F69D6">
        <w:t xml:space="preserve">, </w:t>
      </w:r>
      <w:r w:rsidRPr="00033231">
        <w:t>heureuse de la séparation</w:t>
      </w:r>
      <w:r w:rsidR="004F69D6">
        <w:t xml:space="preserve">, </w:t>
      </w:r>
      <w:r w:rsidRPr="00033231">
        <w:t>imagina bientôt une excuse pour passer de l</w:t>
      </w:r>
      <w:r w:rsidR="004F69D6">
        <w:t>’</w:t>
      </w:r>
      <w:r w:rsidRPr="00033231">
        <w:t>autre côté de la chambre</w:t>
      </w:r>
      <w:r w:rsidR="004F69D6">
        <w:t xml:space="preserve">, </w:t>
      </w:r>
      <w:r w:rsidRPr="00033231">
        <w:t>où elle alla s</w:t>
      </w:r>
      <w:r w:rsidR="004F69D6">
        <w:t>’</w:t>
      </w:r>
      <w:r w:rsidRPr="00033231">
        <w:t xml:space="preserve">asseoir à côté de </w:t>
      </w:r>
      <w:proofErr w:type="spellStart"/>
      <w:r w:rsidRPr="00033231">
        <w:t>mi</w:t>
      </w:r>
      <w:r w:rsidRPr="00033231">
        <w:t>s</w:t>
      </w:r>
      <w:r w:rsidRPr="00033231">
        <w:t>tress</w:t>
      </w:r>
      <w:proofErr w:type="spellEnd"/>
      <w:r w:rsidRPr="00033231">
        <w:t xml:space="preserve"> Sykes</w:t>
      </w:r>
      <w:r w:rsidR="004F69D6">
        <w:t xml:space="preserve">, </w:t>
      </w:r>
      <w:r w:rsidRPr="00033231">
        <w:t>lui demandant</w:t>
      </w:r>
      <w:r w:rsidR="004F69D6">
        <w:t xml:space="preserve">, </w:t>
      </w:r>
      <w:r w:rsidRPr="00033231">
        <w:t>sur un nouveau point de broderie</w:t>
      </w:r>
      <w:r w:rsidR="004F69D6">
        <w:t xml:space="preserve">, </w:t>
      </w:r>
      <w:r w:rsidRPr="00033231">
        <w:t>quelques instructions qui lui furent données avec plaisir</w:t>
      </w:r>
      <w:r w:rsidR="004F69D6">
        <w:t xml:space="preserve"> ; </w:t>
      </w:r>
      <w:r w:rsidRPr="00033231">
        <w:t>et elle se débarrassa ainsi de Pierre-Auguste</w:t>
      </w:r>
      <w:r w:rsidR="004F69D6">
        <w:t>.</w:t>
      </w:r>
    </w:p>
    <w:p w14:paraId="2F46A814" w14:textId="77777777" w:rsidR="004F69D6" w:rsidRDefault="00000000" w:rsidP="0021796F">
      <w:r w:rsidRPr="00033231">
        <w:t>Malone</w:t>
      </w:r>
      <w:r w:rsidR="004F69D6">
        <w:t xml:space="preserve">, </w:t>
      </w:r>
      <w:r w:rsidRPr="00033231">
        <w:t>se voyant de la sorte abandonné</w:t>
      </w:r>
      <w:r w:rsidR="004F69D6">
        <w:t xml:space="preserve">, </w:t>
      </w:r>
      <w:r w:rsidRPr="00033231">
        <w:t>livré à ses pr</w:t>
      </w:r>
      <w:r w:rsidRPr="00033231">
        <w:t>o</w:t>
      </w:r>
      <w:r w:rsidRPr="00033231">
        <w:t>pres ressources</w:t>
      </w:r>
      <w:r w:rsidR="004F69D6">
        <w:t xml:space="preserve">, </w:t>
      </w:r>
      <w:r w:rsidRPr="00033231">
        <w:t>sur ce large sofa</w:t>
      </w:r>
      <w:r w:rsidR="004F69D6">
        <w:t xml:space="preserve">, </w:t>
      </w:r>
      <w:r w:rsidRPr="00033231">
        <w:t>avec trois coussins dans les mains</w:t>
      </w:r>
      <w:r w:rsidR="004F69D6">
        <w:t xml:space="preserve">, </w:t>
      </w:r>
      <w:r w:rsidRPr="00033231">
        <w:t>faisait une assez triste figure</w:t>
      </w:r>
      <w:r w:rsidR="004F69D6">
        <w:t xml:space="preserve">. </w:t>
      </w:r>
      <w:r w:rsidRPr="00033231">
        <w:t>Le fait est qu</w:t>
      </w:r>
      <w:r w:rsidR="004F69D6">
        <w:t>’</w:t>
      </w:r>
      <w:r w:rsidRPr="00033231">
        <w:t xml:space="preserve">il était très-sérieusement disposé à cultiver la connaissance de miss </w:t>
      </w:r>
      <w:proofErr w:type="spellStart"/>
      <w:r w:rsidRPr="00033231">
        <w:t>Hel</w:t>
      </w:r>
      <w:r w:rsidRPr="00033231">
        <w:t>s</w:t>
      </w:r>
      <w:r w:rsidRPr="00033231">
        <w:t>t</w:t>
      </w:r>
      <w:r w:rsidRPr="00033231">
        <w:t>o</w:t>
      </w:r>
      <w:r w:rsidRPr="00033231">
        <w:t>ne</w:t>
      </w:r>
      <w:proofErr w:type="spellEnd"/>
      <w:r w:rsidR="004F69D6">
        <w:t xml:space="preserve"> ; </w:t>
      </w:r>
      <w:r w:rsidRPr="00033231">
        <w:t>car il pensait</w:t>
      </w:r>
      <w:r w:rsidR="004F69D6">
        <w:t xml:space="preserve">, </w:t>
      </w:r>
      <w:r w:rsidRPr="00033231">
        <w:t>comme beaucoup d</w:t>
      </w:r>
      <w:r w:rsidR="004F69D6">
        <w:t>’</w:t>
      </w:r>
      <w:r w:rsidRPr="00033231">
        <w:t>autres</w:t>
      </w:r>
      <w:r w:rsidR="004F69D6">
        <w:t xml:space="preserve">, </w:t>
      </w:r>
      <w:r w:rsidRPr="00033231">
        <w:t>que son oncle était riche</w:t>
      </w:r>
      <w:r w:rsidR="004F69D6">
        <w:t xml:space="preserve">, </w:t>
      </w:r>
      <w:r w:rsidRPr="00033231">
        <w:t>et que</w:t>
      </w:r>
      <w:r w:rsidR="004F69D6">
        <w:t xml:space="preserve">, </w:t>
      </w:r>
      <w:r w:rsidRPr="00033231">
        <w:t>n</w:t>
      </w:r>
      <w:r w:rsidR="004F69D6">
        <w:t>’</w:t>
      </w:r>
      <w:r w:rsidRPr="00033231">
        <w:t>ayant pas d</w:t>
      </w:r>
      <w:r w:rsidR="004F69D6">
        <w:t>’</w:t>
      </w:r>
      <w:r w:rsidRPr="00033231">
        <w:t>enfants</w:t>
      </w:r>
      <w:r w:rsidR="004F69D6">
        <w:t xml:space="preserve">, </w:t>
      </w:r>
      <w:r w:rsidRPr="00033231">
        <w:t>il laisserait probabl</w:t>
      </w:r>
      <w:r w:rsidRPr="00033231">
        <w:t>e</w:t>
      </w:r>
      <w:r w:rsidRPr="00033231">
        <w:t>ment sa fortune à sa nièce</w:t>
      </w:r>
      <w:r w:rsidR="004F69D6">
        <w:t xml:space="preserve">. </w:t>
      </w:r>
      <w:r w:rsidRPr="00033231">
        <w:t>Gérard Moore était mieux renseigné sur ce point</w:t>
      </w:r>
      <w:r w:rsidR="004F69D6">
        <w:t xml:space="preserve"> : </w:t>
      </w:r>
      <w:r w:rsidRPr="00033231">
        <w:t>il avait vu la belle église qui devait son origine au zèle et à l</w:t>
      </w:r>
      <w:r w:rsidR="004F69D6">
        <w:t>’</w:t>
      </w:r>
      <w:r w:rsidRPr="00033231">
        <w:t>argent du recteur</w:t>
      </w:r>
      <w:r w:rsidR="004F69D6">
        <w:t xml:space="preserve">, </w:t>
      </w:r>
      <w:r w:rsidRPr="00033231">
        <w:t>et plus d</w:t>
      </w:r>
      <w:r w:rsidR="004F69D6">
        <w:t>’</w:t>
      </w:r>
      <w:r w:rsidRPr="00033231">
        <w:t>une fois</w:t>
      </w:r>
      <w:r w:rsidR="004F69D6">
        <w:t xml:space="preserve">, </w:t>
      </w:r>
      <w:r w:rsidRPr="00033231">
        <w:t>dans son for int</w:t>
      </w:r>
      <w:r w:rsidRPr="00033231">
        <w:t>é</w:t>
      </w:r>
      <w:r w:rsidRPr="00033231">
        <w:t>rieur</w:t>
      </w:r>
      <w:r w:rsidR="004F69D6">
        <w:t xml:space="preserve">, </w:t>
      </w:r>
      <w:r w:rsidRPr="00033231">
        <w:t>il avait maudit un ruineux caprice qui avait traversé ses espéra</w:t>
      </w:r>
      <w:r w:rsidRPr="00033231">
        <w:t>n</w:t>
      </w:r>
      <w:r w:rsidRPr="00033231">
        <w:t>ces</w:t>
      </w:r>
      <w:r w:rsidR="004F69D6">
        <w:t>.</w:t>
      </w:r>
    </w:p>
    <w:p w14:paraId="66322C87" w14:textId="77777777" w:rsidR="004F69D6" w:rsidRDefault="00000000" w:rsidP="0021796F">
      <w:r w:rsidRPr="00033231">
        <w:t>La soirée parut longue à l</w:t>
      </w:r>
      <w:r w:rsidR="004F69D6">
        <w:t>’</w:t>
      </w:r>
      <w:r w:rsidRPr="00033231">
        <w:t>une des personnes réunies dans cette chambre</w:t>
      </w:r>
      <w:r w:rsidR="004F69D6">
        <w:t xml:space="preserve">. </w:t>
      </w:r>
      <w:r w:rsidRPr="00033231">
        <w:t>Caroline</w:t>
      </w:r>
      <w:r w:rsidR="004F69D6">
        <w:t xml:space="preserve">, </w:t>
      </w:r>
      <w:r w:rsidRPr="00033231">
        <w:t>de temps à autre</w:t>
      </w:r>
      <w:r w:rsidR="004F69D6">
        <w:t xml:space="preserve">, </w:t>
      </w:r>
      <w:r w:rsidRPr="00033231">
        <w:t>laissait tomber sa broderie sur ses genoux</w:t>
      </w:r>
      <w:r w:rsidR="004F69D6">
        <w:t xml:space="preserve">, </w:t>
      </w:r>
      <w:r w:rsidRPr="00033231">
        <w:t>et</w:t>
      </w:r>
      <w:r w:rsidR="004F69D6">
        <w:t xml:space="preserve">, </w:t>
      </w:r>
      <w:r w:rsidRPr="00033231">
        <w:t>fermant les yeux et baissant la tête</w:t>
      </w:r>
      <w:r w:rsidR="004F69D6">
        <w:t xml:space="preserve">, </w:t>
      </w:r>
      <w:r w:rsidRPr="00033231">
        <w:t>s</w:t>
      </w:r>
      <w:r w:rsidR="004F69D6">
        <w:t>’</w:t>
      </w:r>
      <w:r w:rsidRPr="00033231">
        <w:t>abandonnait à une espèce de léthargie du cerveau</w:t>
      </w:r>
      <w:r w:rsidR="004F69D6">
        <w:t xml:space="preserve">, </w:t>
      </w:r>
      <w:r w:rsidRPr="00033231">
        <w:t>produite sans doute par l</w:t>
      </w:r>
      <w:r w:rsidR="004F69D6">
        <w:t>’</w:t>
      </w:r>
      <w:r w:rsidRPr="00033231">
        <w:t>insignifiant bourdonnement qui se faisait a</w:t>
      </w:r>
      <w:r w:rsidRPr="00033231">
        <w:t>u</w:t>
      </w:r>
      <w:r w:rsidRPr="00033231">
        <w:t>tour d</w:t>
      </w:r>
      <w:r w:rsidR="004F69D6">
        <w:t>’</w:t>
      </w:r>
      <w:r w:rsidRPr="00033231">
        <w:t>elle</w:t>
      </w:r>
      <w:r w:rsidR="004F69D6">
        <w:t xml:space="preserve"> : </w:t>
      </w:r>
      <w:r w:rsidRPr="00033231">
        <w:t>le bruit discordant du piano</w:t>
      </w:r>
      <w:r w:rsidR="004F69D6">
        <w:t xml:space="preserve">, </w:t>
      </w:r>
      <w:r w:rsidRPr="00033231">
        <w:t xml:space="preserve">les rires et la </w:t>
      </w:r>
      <w:r w:rsidRPr="00033231">
        <w:lastRenderedPageBreak/>
        <w:t>gaieté de son oncle</w:t>
      </w:r>
      <w:r w:rsidR="004F69D6">
        <w:t xml:space="preserve">, </w:t>
      </w:r>
      <w:r w:rsidRPr="00033231">
        <w:t>d</w:t>
      </w:r>
      <w:r w:rsidR="004F69D6">
        <w:t>’</w:t>
      </w:r>
      <w:r w:rsidRPr="00033231">
        <w:t>Hannah et de Mary</w:t>
      </w:r>
      <w:r w:rsidR="004F69D6">
        <w:t xml:space="preserve">, </w:t>
      </w:r>
      <w:r w:rsidRPr="00033231">
        <w:t>rires qu</w:t>
      </w:r>
      <w:r w:rsidR="004F69D6">
        <w:t>’</w:t>
      </w:r>
      <w:r w:rsidRPr="00033231">
        <w:t>elle ne pouvait s</w:t>
      </w:r>
      <w:r w:rsidR="004F69D6">
        <w:t>’</w:t>
      </w:r>
      <w:r w:rsidRPr="00033231">
        <w:t>expliquer</w:t>
      </w:r>
      <w:r w:rsidR="004F69D6">
        <w:t xml:space="preserve">, </w:t>
      </w:r>
      <w:r w:rsidRPr="00033231">
        <w:t>car elle ne trouvait rien de comique ni de gai dans leurs discours</w:t>
      </w:r>
      <w:r w:rsidR="004F69D6">
        <w:t xml:space="preserve">, </w:t>
      </w:r>
      <w:r w:rsidRPr="00033231">
        <w:t>et</w:t>
      </w:r>
      <w:r w:rsidR="004F69D6">
        <w:t xml:space="preserve">, </w:t>
      </w:r>
      <w:r w:rsidRPr="00033231">
        <w:t>par-dessus tout</w:t>
      </w:r>
      <w:r w:rsidR="004F69D6">
        <w:t xml:space="preserve">, </w:t>
      </w:r>
      <w:r w:rsidRPr="00033231">
        <w:t>l</w:t>
      </w:r>
      <w:r w:rsidR="004F69D6">
        <w:t>’</w:t>
      </w:r>
      <w:r w:rsidRPr="00033231">
        <w:t xml:space="preserve">interminable babillage de </w:t>
      </w:r>
      <w:proofErr w:type="spellStart"/>
      <w:r w:rsidRPr="00033231">
        <w:t>mistress</w:t>
      </w:r>
      <w:proofErr w:type="spellEnd"/>
      <w:r w:rsidRPr="00033231">
        <w:t xml:space="preserve"> Sykes</w:t>
      </w:r>
      <w:r w:rsidR="004F69D6">
        <w:t xml:space="preserve">, </w:t>
      </w:r>
      <w:r w:rsidRPr="00033231">
        <w:t>murmuré à son oreille</w:t>
      </w:r>
      <w:r w:rsidR="004F69D6">
        <w:t xml:space="preserve">, </w:t>
      </w:r>
      <w:r w:rsidRPr="00033231">
        <w:t>babillage qui s</w:t>
      </w:r>
      <w:r w:rsidR="004F69D6">
        <w:t>’</w:t>
      </w:r>
      <w:r w:rsidRPr="00033231">
        <w:t>éparpillait sur quatre sujets</w:t>
      </w:r>
      <w:r w:rsidR="004F69D6">
        <w:t xml:space="preserve"> : </w:t>
      </w:r>
      <w:r w:rsidRPr="00033231">
        <w:t>sa propre santé et celle des divers membres de sa famille</w:t>
      </w:r>
      <w:r w:rsidR="004F69D6">
        <w:t xml:space="preserve">, </w:t>
      </w:r>
      <w:r w:rsidRPr="00033231">
        <w:t>la Corbeille des Missionnaires et celle des Juifs et leur contenu</w:t>
      </w:r>
      <w:r w:rsidR="004F69D6">
        <w:t xml:space="preserve">, </w:t>
      </w:r>
      <w:r w:rsidRPr="00033231">
        <w:t xml:space="preserve">le dernier meeting de </w:t>
      </w:r>
      <w:proofErr w:type="spellStart"/>
      <w:r w:rsidRPr="00033231">
        <w:t>Nunnely</w:t>
      </w:r>
      <w:proofErr w:type="spellEnd"/>
      <w:r w:rsidRPr="00033231">
        <w:t xml:space="preserve"> et celui qui devait avoir lieu la semaine suivante à </w:t>
      </w:r>
      <w:proofErr w:type="spellStart"/>
      <w:r w:rsidRPr="00033231">
        <w:t>Whinbury</w:t>
      </w:r>
      <w:proofErr w:type="spellEnd"/>
      <w:r w:rsidR="004F69D6">
        <w:t>.</w:t>
      </w:r>
    </w:p>
    <w:p w14:paraId="7E447AA7" w14:textId="5EA21A70" w:rsidR="004F69D6" w:rsidRDefault="00000000" w:rsidP="0021796F">
      <w:r w:rsidRPr="00033231">
        <w:t>Fatiguée enfin jusqu</w:t>
      </w:r>
      <w:r w:rsidR="004F69D6">
        <w:t>’</w:t>
      </w:r>
      <w:r w:rsidRPr="00033231">
        <w:t>à l</w:t>
      </w:r>
      <w:r w:rsidR="004F69D6">
        <w:t>’</w:t>
      </w:r>
      <w:r w:rsidRPr="00033231">
        <w:t>épuisement</w:t>
      </w:r>
      <w:r w:rsidR="004F69D6">
        <w:t xml:space="preserve">, </w:t>
      </w:r>
      <w:r w:rsidRPr="00033231">
        <w:t xml:space="preserve">elle saisit le moment où </w:t>
      </w:r>
      <w:r w:rsidR="004F69D6">
        <w:t>M. </w:t>
      </w:r>
      <w:proofErr w:type="spellStart"/>
      <w:r w:rsidRPr="00033231">
        <w:t>Sweeting</w:t>
      </w:r>
      <w:proofErr w:type="spellEnd"/>
      <w:r w:rsidRPr="00033231">
        <w:t xml:space="preserve"> vint parler à </w:t>
      </w:r>
      <w:proofErr w:type="spellStart"/>
      <w:r w:rsidRPr="00033231">
        <w:t>mistress</w:t>
      </w:r>
      <w:proofErr w:type="spellEnd"/>
      <w:r w:rsidRPr="00033231">
        <w:t xml:space="preserve"> Sykes pour quitter furt</w:t>
      </w:r>
      <w:r w:rsidRPr="00033231">
        <w:t>i</w:t>
      </w:r>
      <w:r w:rsidRPr="00033231">
        <w:t>vement l</w:t>
      </w:r>
      <w:r w:rsidR="004F69D6">
        <w:t>’</w:t>
      </w:r>
      <w:r w:rsidRPr="00033231">
        <w:t>appartement et chercher un moment de repos dans la solitude</w:t>
      </w:r>
      <w:r w:rsidR="004F69D6">
        <w:t xml:space="preserve">. </w:t>
      </w:r>
      <w:r w:rsidRPr="00033231">
        <w:t>Elle se retira dans la salle à manger</w:t>
      </w:r>
      <w:r w:rsidR="004F69D6">
        <w:t xml:space="preserve">, </w:t>
      </w:r>
      <w:r w:rsidRPr="00033231">
        <w:t>où un reste de feu brûlait encore dans la cheminée</w:t>
      </w:r>
      <w:r w:rsidR="004F69D6">
        <w:t xml:space="preserve">. </w:t>
      </w:r>
      <w:r w:rsidRPr="00033231">
        <w:t>Le lieu était vide et calme</w:t>
      </w:r>
      <w:r w:rsidR="004F69D6">
        <w:t xml:space="preserve"> ; </w:t>
      </w:r>
      <w:r w:rsidRPr="00033231">
        <w:t>les verres et les bouteilles avaient été enlevés</w:t>
      </w:r>
      <w:r w:rsidR="004F69D6">
        <w:t xml:space="preserve">, </w:t>
      </w:r>
      <w:r w:rsidRPr="00033231">
        <w:t>les chaises rangées</w:t>
      </w:r>
      <w:r w:rsidR="004F69D6">
        <w:t xml:space="preserve"> : </w:t>
      </w:r>
      <w:r w:rsidRPr="00033231">
        <w:t>tout était en ordre</w:t>
      </w:r>
      <w:r w:rsidR="004F69D6">
        <w:t xml:space="preserve">. </w:t>
      </w:r>
      <w:r w:rsidRPr="00033231">
        <w:t>Caroline se laissa tomber dans la grande chaise à bras de son oncle</w:t>
      </w:r>
      <w:r w:rsidR="004F69D6">
        <w:t xml:space="preserve">, </w:t>
      </w:r>
      <w:r w:rsidRPr="00033231">
        <w:t>ferma à moitié les yeux</w:t>
      </w:r>
      <w:r w:rsidR="004F69D6">
        <w:t xml:space="preserve">, </w:t>
      </w:r>
      <w:r w:rsidRPr="00033231">
        <w:t>et se reposa</w:t>
      </w:r>
      <w:r w:rsidR="004F69D6">
        <w:t xml:space="preserve"> ; </w:t>
      </w:r>
      <w:r w:rsidRPr="00033231">
        <w:t>reposa du moins ses membres</w:t>
      </w:r>
      <w:r w:rsidR="004F69D6">
        <w:t xml:space="preserve">, </w:t>
      </w:r>
      <w:r w:rsidRPr="00033231">
        <w:t>ses sens</w:t>
      </w:r>
      <w:r w:rsidR="004F69D6">
        <w:t xml:space="preserve">, </w:t>
      </w:r>
      <w:r w:rsidRPr="00033231">
        <w:t>son ouïe</w:t>
      </w:r>
      <w:r w:rsidR="004F69D6">
        <w:t xml:space="preserve">, </w:t>
      </w:r>
      <w:r w:rsidRPr="00033231">
        <w:t>sa vue</w:t>
      </w:r>
      <w:r w:rsidR="004F69D6">
        <w:t xml:space="preserve">, </w:t>
      </w:r>
      <w:r w:rsidRPr="00033231">
        <w:t>fat</w:t>
      </w:r>
      <w:r w:rsidRPr="00033231">
        <w:t>i</w:t>
      </w:r>
      <w:r w:rsidRPr="00033231">
        <w:t>gués d</w:t>
      </w:r>
      <w:r w:rsidR="004F69D6">
        <w:t>’</w:t>
      </w:r>
      <w:r w:rsidRPr="00033231">
        <w:t>écouter des riens et de regarder dans le vide</w:t>
      </w:r>
      <w:r w:rsidR="004F69D6">
        <w:t xml:space="preserve">. </w:t>
      </w:r>
      <w:r w:rsidRPr="00033231">
        <w:t>Quant à sa pensée</w:t>
      </w:r>
      <w:r w:rsidR="004F69D6">
        <w:t xml:space="preserve">, </w:t>
      </w:r>
      <w:r w:rsidRPr="00033231">
        <w:t>elle s</w:t>
      </w:r>
      <w:r w:rsidR="004F69D6">
        <w:t>’</w:t>
      </w:r>
      <w:r w:rsidRPr="00033231">
        <w:t xml:space="preserve">enfuit aussitôt à </w:t>
      </w:r>
      <w:proofErr w:type="spellStart"/>
      <w:r w:rsidRPr="00033231">
        <w:t>Hollow</w:t>
      </w:r>
      <w:proofErr w:type="spellEnd"/>
      <w:r w:rsidR="004F69D6">
        <w:t xml:space="preserve">, </w:t>
      </w:r>
      <w:r w:rsidRPr="00033231">
        <w:t>elle s</w:t>
      </w:r>
      <w:r w:rsidR="004F69D6">
        <w:t>’</w:t>
      </w:r>
      <w:r w:rsidRPr="00033231">
        <w:t>arrêta sur le seuil du parloir</w:t>
      </w:r>
      <w:r w:rsidR="004F69D6">
        <w:t xml:space="preserve">, </w:t>
      </w:r>
      <w:r w:rsidRPr="00033231">
        <w:t>puis passa au comptoir</w:t>
      </w:r>
      <w:r w:rsidR="004F69D6">
        <w:t xml:space="preserve">, </w:t>
      </w:r>
      <w:r w:rsidRPr="00033231">
        <w:t>cherchant quel lieu était f</w:t>
      </w:r>
      <w:r w:rsidRPr="00033231">
        <w:t>a</w:t>
      </w:r>
      <w:r w:rsidRPr="00033231">
        <w:t>vorisé de la présence de Robert</w:t>
      </w:r>
      <w:r w:rsidR="004F69D6">
        <w:t xml:space="preserve">. </w:t>
      </w:r>
      <w:r w:rsidRPr="00033231">
        <w:t>Il se trouva qu</w:t>
      </w:r>
      <w:r w:rsidR="004F69D6">
        <w:t>’</w:t>
      </w:r>
      <w:r w:rsidRPr="00033231">
        <w:t>aucun n</w:t>
      </w:r>
      <w:r w:rsidR="004F69D6">
        <w:t>’</w:t>
      </w:r>
      <w:r w:rsidRPr="00033231">
        <w:t>avait cet honneur</w:t>
      </w:r>
      <w:r w:rsidR="004F69D6">
        <w:t xml:space="preserve">, </w:t>
      </w:r>
      <w:r w:rsidRPr="00033231">
        <w:t>car Robert était à plus d</w:t>
      </w:r>
      <w:r w:rsidR="004F69D6">
        <w:t>’</w:t>
      </w:r>
      <w:r w:rsidRPr="00033231">
        <w:t xml:space="preserve">un </w:t>
      </w:r>
      <w:proofErr w:type="spellStart"/>
      <w:r w:rsidRPr="00033231">
        <w:t>demi-mille</w:t>
      </w:r>
      <w:proofErr w:type="spellEnd"/>
      <w:r w:rsidRPr="00033231">
        <w:t xml:space="preserve"> de ces deux endroits</w:t>
      </w:r>
      <w:r w:rsidR="004F69D6">
        <w:t xml:space="preserve">, </w:t>
      </w:r>
      <w:r w:rsidRPr="00033231">
        <w:t>et beaucoup plus près de Caroline qu</w:t>
      </w:r>
      <w:r w:rsidR="004F69D6">
        <w:t>’</w:t>
      </w:r>
      <w:r w:rsidRPr="00033231">
        <w:t>elle ne le supp</w:t>
      </w:r>
      <w:r w:rsidRPr="00033231">
        <w:t>o</w:t>
      </w:r>
      <w:r w:rsidRPr="00033231">
        <w:t>sait</w:t>
      </w:r>
      <w:r w:rsidR="004F69D6">
        <w:t xml:space="preserve">. </w:t>
      </w:r>
      <w:r w:rsidRPr="00033231">
        <w:t>Il traversait en ce moment le cimetière</w:t>
      </w:r>
      <w:r w:rsidR="004F69D6">
        <w:t xml:space="preserve">, </w:t>
      </w:r>
      <w:r w:rsidRPr="00033231">
        <w:t>et s</w:t>
      </w:r>
      <w:r w:rsidR="004F69D6">
        <w:t>’</w:t>
      </w:r>
      <w:r w:rsidRPr="00033231">
        <w:t>approchait de la porte du jardin du rectorat</w:t>
      </w:r>
      <w:r w:rsidR="004F69D6">
        <w:t xml:space="preserve"> ; </w:t>
      </w:r>
      <w:r w:rsidRPr="00033231">
        <w:t>non</w:t>
      </w:r>
      <w:r w:rsidR="004F69D6">
        <w:t xml:space="preserve">, </w:t>
      </w:r>
      <w:r w:rsidRPr="00033231">
        <w:t>toutefois</w:t>
      </w:r>
      <w:r w:rsidR="004F69D6">
        <w:t xml:space="preserve">, </w:t>
      </w:r>
      <w:r w:rsidRPr="00033231">
        <w:t>pour voir sa co</w:t>
      </w:r>
      <w:r w:rsidRPr="00033231">
        <w:t>u</w:t>
      </w:r>
      <w:r w:rsidRPr="00033231">
        <w:t>sine</w:t>
      </w:r>
      <w:r w:rsidR="004F69D6">
        <w:t xml:space="preserve">, </w:t>
      </w:r>
      <w:r w:rsidRPr="00033231">
        <w:t>mais uniquement dans le dessein de communiquer une nouvelle au recteur</w:t>
      </w:r>
      <w:r w:rsidR="004F69D6">
        <w:t>.</w:t>
      </w:r>
    </w:p>
    <w:p w14:paraId="55A10A35" w14:textId="3D4C3AFD" w:rsidR="004F69D6" w:rsidRDefault="00000000" w:rsidP="0021796F">
      <w:r w:rsidRPr="00033231">
        <w:t>Oui</w:t>
      </w:r>
      <w:r w:rsidR="004F69D6">
        <w:t xml:space="preserve">, </w:t>
      </w:r>
      <w:r w:rsidRPr="00033231">
        <w:t>Caroline</w:t>
      </w:r>
      <w:r w:rsidR="004F69D6">
        <w:t xml:space="preserve"> ; </w:t>
      </w:r>
      <w:r w:rsidRPr="00033231">
        <w:t>vous entendez vibrer la sonnette</w:t>
      </w:r>
      <w:r w:rsidR="004F69D6">
        <w:t xml:space="preserve"> ; </w:t>
      </w:r>
      <w:r w:rsidRPr="00033231">
        <w:t>c</w:t>
      </w:r>
      <w:r w:rsidR="004F69D6">
        <w:t>’</w:t>
      </w:r>
      <w:r w:rsidRPr="00033231">
        <w:t>est pour la cinquième fois cette après-midi</w:t>
      </w:r>
      <w:r w:rsidR="004F69D6">
        <w:t xml:space="preserve"> ; </w:t>
      </w:r>
      <w:r w:rsidRPr="00033231">
        <w:t>vous tressaillez et vous êtes sûre cette fois que ce doit être l</w:t>
      </w:r>
      <w:r w:rsidR="004F69D6">
        <w:t>’</w:t>
      </w:r>
      <w:r w:rsidRPr="00033231">
        <w:t>objet de vos rêves</w:t>
      </w:r>
      <w:r w:rsidR="004F69D6">
        <w:t xml:space="preserve">. </w:t>
      </w:r>
      <w:r w:rsidRPr="00033231">
        <w:t>Pourquoi en êtes-vous sûre</w:t>
      </w:r>
      <w:r w:rsidR="004F69D6">
        <w:t xml:space="preserve"> ? </w:t>
      </w:r>
      <w:r w:rsidRPr="00033231">
        <w:t xml:space="preserve">vous ne </w:t>
      </w:r>
      <w:proofErr w:type="spellStart"/>
      <w:r w:rsidRPr="00033231">
        <w:t>pourriez vous</w:t>
      </w:r>
      <w:proofErr w:type="spellEnd"/>
      <w:r w:rsidRPr="00033231">
        <w:t xml:space="preserve"> </w:t>
      </w:r>
      <w:r w:rsidRPr="00033231">
        <w:lastRenderedPageBreak/>
        <w:t>l</w:t>
      </w:r>
      <w:r w:rsidR="004F69D6">
        <w:t>’</w:t>
      </w:r>
      <w:r w:rsidRPr="00033231">
        <w:t>expliquer</w:t>
      </w:r>
      <w:r w:rsidR="004F69D6">
        <w:t xml:space="preserve">, </w:t>
      </w:r>
      <w:r w:rsidRPr="00033231">
        <w:t>mais vous le sentez</w:t>
      </w:r>
      <w:r w:rsidR="004F69D6">
        <w:t xml:space="preserve">. </w:t>
      </w:r>
      <w:r w:rsidRPr="00033231">
        <w:t>Penchée en avant</w:t>
      </w:r>
      <w:r w:rsidR="004F69D6">
        <w:t xml:space="preserve">, </w:t>
      </w:r>
      <w:r w:rsidRPr="00033231">
        <w:t>vous écoutez avidement pendant que Fanny ouvre la porte</w:t>
      </w:r>
      <w:r w:rsidR="004F69D6">
        <w:t xml:space="preserve"> : </w:t>
      </w:r>
      <w:r w:rsidRPr="00033231">
        <w:t>bien</w:t>
      </w:r>
      <w:r w:rsidR="004F69D6">
        <w:t xml:space="preserve"> ! </w:t>
      </w:r>
      <w:r w:rsidRPr="00033231">
        <w:t>c</w:t>
      </w:r>
      <w:r w:rsidR="004F69D6">
        <w:t>’</w:t>
      </w:r>
      <w:r w:rsidRPr="00033231">
        <w:t>est sa voix</w:t>
      </w:r>
      <w:r w:rsidR="004F69D6">
        <w:t xml:space="preserve">, </w:t>
      </w:r>
      <w:r w:rsidRPr="00033231">
        <w:t>basse</w:t>
      </w:r>
      <w:r w:rsidR="004F69D6">
        <w:t xml:space="preserve">, </w:t>
      </w:r>
      <w:r w:rsidRPr="00033231">
        <w:t>avec le léger a</w:t>
      </w:r>
      <w:r w:rsidRPr="00033231">
        <w:t>c</w:t>
      </w:r>
      <w:r w:rsidRPr="00033231">
        <w:t>cent étranger</w:t>
      </w:r>
      <w:r w:rsidR="004F69D6">
        <w:t xml:space="preserve">, </w:t>
      </w:r>
      <w:r w:rsidRPr="00033231">
        <w:t>mais si douce à votre oreille</w:t>
      </w:r>
      <w:r w:rsidR="004F69D6">
        <w:t xml:space="preserve">. </w:t>
      </w:r>
      <w:r w:rsidRPr="00033231">
        <w:t>Vous vous levez</w:t>
      </w:r>
      <w:r w:rsidR="004F69D6">
        <w:t xml:space="preserve"> : </w:t>
      </w:r>
      <w:r w:rsidRPr="00033231">
        <w:t xml:space="preserve">Fanny va lui dire que </w:t>
      </w:r>
      <w:r w:rsidR="004F69D6">
        <w:t>M. </w:t>
      </w:r>
      <w:proofErr w:type="spellStart"/>
      <w:r w:rsidRPr="00033231">
        <w:t>Helstone</w:t>
      </w:r>
      <w:proofErr w:type="spellEnd"/>
      <w:r w:rsidRPr="00033231">
        <w:t xml:space="preserve"> est en compagnie</w:t>
      </w:r>
      <w:r w:rsidR="004F69D6">
        <w:t xml:space="preserve">, </w:t>
      </w:r>
      <w:r w:rsidRPr="00033231">
        <w:t>et il va se retirer</w:t>
      </w:r>
      <w:r w:rsidR="004F69D6">
        <w:t xml:space="preserve">. </w:t>
      </w:r>
      <w:r w:rsidRPr="00033231">
        <w:t>Oh</w:t>
      </w:r>
      <w:r w:rsidR="004F69D6">
        <w:t xml:space="preserve"> ! </w:t>
      </w:r>
      <w:r w:rsidRPr="00033231">
        <w:t>elle ne peut le laisser partir</w:t>
      </w:r>
      <w:r w:rsidR="004F69D6">
        <w:t xml:space="preserve"> ; </w:t>
      </w:r>
      <w:r w:rsidRPr="00033231">
        <w:t>en dépit d</w:t>
      </w:r>
      <w:r w:rsidR="004F69D6">
        <w:t>’</w:t>
      </w:r>
      <w:r w:rsidRPr="00033231">
        <w:t>elle-même</w:t>
      </w:r>
      <w:r w:rsidR="004F69D6">
        <w:t xml:space="preserve">, </w:t>
      </w:r>
      <w:r w:rsidRPr="00033231">
        <w:t>en dépit de sa raison</w:t>
      </w:r>
      <w:r w:rsidR="004F69D6">
        <w:t xml:space="preserve">, </w:t>
      </w:r>
      <w:r w:rsidRPr="00033231">
        <w:t>elle traverse la moitié de la chambre</w:t>
      </w:r>
      <w:r w:rsidR="004F69D6">
        <w:t xml:space="preserve">, </w:t>
      </w:r>
      <w:r w:rsidRPr="00033231">
        <w:t>elle se tient prête à se précipiter</w:t>
      </w:r>
      <w:r w:rsidR="004F69D6">
        <w:t xml:space="preserve">, </w:t>
      </w:r>
      <w:r w:rsidRPr="00033231">
        <w:t>si elle l</w:t>
      </w:r>
      <w:r w:rsidR="004F69D6">
        <w:t>’</w:t>
      </w:r>
      <w:r w:rsidRPr="00033231">
        <w:t>entendait s</w:t>
      </w:r>
      <w:r w:rsidR="004F69D6">
        <w:t>’</w:t>
      </w:r>
      <w:r w:rsidRPr="00033231">
        <w:t>éloigner</w:t>
      </w:r>
      <w:r w:rsidR="004F69D6">
        <w:t xml:space="preserve">. </w:t>
      </w:r>
      <w:r w:rsidRPr="00033231">
        <w:t>Mais il entre dans le corridor</w:t>
      </w:r>
      <w:r w:rsidR="004F69D6">
        <w:t>.</w:t>
      </w:r>
    </w:p>
    <w:p w14:paraId="081DD775" w14:textId="24225EF1" w:rsidR="00000000" w:rsidRPr="00033231" w:rsidRDefault="004F69D6" w:rsidP="0021796F">
      <w:r>
        <w:t>« </w:t>
      </w:r>
      <w:r w:rsidR="00000000" w:rsidRPr="00033231">
        <w:t>Puisque votre maître est en société</w:t>
      </w:r>
      <w:r>
        <w:t xml:space="preserve">, </w:t>
      </w:r>
      <w:r w:rsidR="00000000" w:rsidRPr="00033231">
        <w:t>dit-il</w:t>
      </w:r>
      <w:r>
        <w:t xml:space="preserve">, </w:t>
      </w:r>
      <w:r w:rsidR="00000000" w:rsidRPr="00033231">
        <w:t>introduisez-moi dans la salle à manger</w:t>
      </w:r>
      <w:r>
        <w:t xml:space="preserve">, </w:t>
      </w:r>
      <w:r w:rsidR="00000000" w:rsidRPr="00033231">
        <w:t>apportez une plume et de l</w:t>
      </w:r>
      <w:r>
        <w:t>’</w:t>
      </w:r>
      <w:r w:rsidR="00000000" w:rsidRPr="00033231">
        <w:t>encre</w:t>
      </w:r>
      <w:r>
        <w:t xml:space="preserve"> ; </w:t>
      </w:r>
      <w:r w:rsidR="00000000" w:rsidRPr="00033231">
        <w:t>je veux écrire une courte note que je lui laisserai</w:t>
      </w:r>
      <w:r>
        <w:t>. »</w:t>
      </w:r>
    </w:p>
    <w:p w14:paraId="1F399062" w14:textId="77777777" w:rsidR="004F69D6" w:rsidRDefault="00000000" w:rsidP="0021796F">
      <w:r w:rsidRPr="00033231">
        <w:t>Maintenant que Caroline a saisi ces mots et l</w:t>
      </w:r>
      <w:r w:rsidR="004F69D6">
        <w:t>’</w:t>
      </w:r>
      <w:r w:rsidRPr="00033231">
        <w:t>entend s</w:t>
      </w:r>
      <w:r w:rsidR="004F69D6">
        <w:t>’</w:t>
      </w:r>
      <w:r w:rsidRPr="00033231">
        <w:t>avancer</w:t>
      </w:r>
      <w:r w:rsidR="004F69D6">
        <w:t xml:space="preserve">, </w:t>
      </w:r>
      <w:r w:rsidRPr="00033231">
        <w:t>s</w:t>
      </w:r>
      <w:r w:rsidR="004F69D6">
        <w:t>’</w:t>
      </w:r>
      <w:r w:rsidRPr="00033231">
        <w:t>il y avait une porte intérieure</w:t>
      </w:r>
      <w:r w:rsidR="004F69D6">
        <w:t xml:space="preserve">, </w:t>
      </w:r>
      <w:r w:rsidRPr="00033231">
        <w:t>elle s</w:t>
      </w:r>
      <w:r w:rsidR="004F69D6">
        <w:t>’</w:t>
      </w:r>
      <w:r w:rsidRPr="00033231">
        <w:t>esquiverait par cette porte et disparaîtrait</w:t>
      </w:r>
      <w:r w:rsidR="004F69D6">
        <w:t xml:space="preserve">. </w:t>
      </w:r>
      <w:r w:rsidRPr="00033231">
        <w:t>Elle se sent prise</w:t>
      </w:r>
      <w:r w:rsidR="004F69D6">
        <w:t xml:space="preserve">, </w:t>
      </w:r>
      <w:r w:rsidRPr="00033231">
        <w:t>enfermée</w:t>
      </w:r>
      <w:r w:rsidR="004F69D6">
        <w:t xml:space="preserve">. </w:t>
      </w:r>
      <w:r w:rsidRPr="00033231">
        <w:t>Elle craint que sa présence inattendue ne contrarie Robert</w:t>
      </w:r>
      <w:r w:rsidR="004F69D6">
        <w:t xml:space="preserve">. </w:t>
      </w:r>
      <w:r w:rsidRPr="00033231">
        <w:t>Une s</w:t>
      </w:r>
      <w:r w:rsidRPr="00033231">
        <w:t>e</w:t>
      </w:r>
      <w:r w:rsidRPr="00033231">
        <w:t>conde auparavant elle se fût précipitée au-devant de lui</w:t>
      </w:r>
      <w:r w:rsidR="004F69D6">
        <w:t xml:space="preserve"> ; </w:t>
      </w:r>
      <w:r w:rsidRPr="00033231">
        <w:t>mai</w:t>
      </w:r>
      <w:r w:rsidRPr="00033231">
        <w:t>n</w:t>
      </w:r>
      <w:r w:rsidRPr="00033231">
        <w:t>tenant elle voudrait fuir</w:t>
      </w:r>
      <w:r w:rsidR="004F69D6">
        <w:t xml:space="preserve">. </w:t>
      </w:r>
      <w:r w:rsidRPr="00033231">
        <w:t>Elle ne le peut</w:t>
      </w:r>
      <w:r w:rsidR="004F69D6">
        <w:t xml:space="preserve"> ; </w:t>
      </w:r>
      <w:r w:rsidRPr="00033231">
        <w:t>il n</w:t>
      </w:r>
      <w:r w:rsidR="004F69D6">
        <w:t>’</w:t>
      </w:r>
      <w:r w:rsidRPr="00033231">
        <w:t>y a aucune issue</w:t>
      </w:r>
      <w:r w:rsidR="004F69D6">
        <w:t xml:space="preserve">. </w:t>
      </w:r>
      <w:r w:rsidRPr="00033231">
        <w:t>La salle à manger n</w:t>
      </w:r>
      <w:r w:rsidR="004F69D6">
        <w:t>’</w:t>
      </w:r>
      <w:r w:rsidRPr="00033231">
        <w:t>a qu</w:t>
      </w:r>
      <w:r w:rsidR="004F69D6">
        <w:t>’</w:t>
      </w:r>
      <w:r w:rsidRPr="00033231">
        <w:t>une porte</w:t>
      </w:r>
      <w:r w:rsidR="004F69D6">
        <w:t xml:space="preserve">, </w:t>
      </w:r>
      <w:r w:rsidRPr="00033231">
        <w:t>celle par laquelle entre en ce moment son cousin</w:t>
      </w:r>
      <w:r w:rsidR="004F69D6">
        <w:t xml:space="preserve">. </w:t>
      </w:r>
      <w:r w:rsidRPr="00033231">
        <w:t>Elle balbutie une sorte d</w:t>
      </w:r>
      <w:r w:rsidR="004F69D6">
        <w:t>’</w:t>
      </w:r>
      <w:r w:rsidRPr="00033231">
        <w:t>excuse</w:t>
      </w:r>
      <w:r w:rsidR="004F69D6">
        <w:t> :</w:t>
      </w:r>
    </w:p>
    <w:p w14:paraId="40AB9D48" w14:textId="1E11781C" w:rsidR="00000000" w:rsidRPr="00033231" w:rsidRDefault="004F69D6" w:rsidP="0021796F">
      <w:r>
        <w:t>« </w:t>
      </w:r>
      <w:r w:rsidR="00000000" w:rsidRPr="00033231">
        <w:t>J</w:t>
      </w:r>
      <w:r>
        <w:t>’</w:t>
      </w:r>
      <w:r w:rsidR="00000000" w:rsidRPr="00033231">
        <w:t>ai quitté le salon une minute pour prendre un peu de repos</w:t>
      </w:r>
      <w:r>
        <w:t>. »</w:t>
      </w:r>
    </w:p>
    <w:p w14:paraId="79592ADF" w14:textId="32E1BC4E" w:rsidR="004F69D6" w:rsidRDefault="00000000" w:rsidP="0021796F">
      <w:r w:rsidRPr="00033231">
        <w:t>Il y avait quelque chose de si timide</w:t>
      </w:r>
      <w:r w:rsidR="004F69D6">
        <w:t xml:space="preserve">, </w:t>
      </w:r>
      <w:r w:rsidRPr="00033231">
        <w:t>de si embarrassé dans l</w:t>
      </w:r>
      <w:r w:rsidR="004F69D6">
        <w:t>’</w:t>
      </w:r>
      <w:r w:rsidRPr="00033231">
        <w:t>air et le ton avec lesquels elle prononça ces paroles</w:t>
      </w:r>
      <w:r w:rsidR="004F69D6">
        <w:t xml:space="preserve">, </w:t>
      </w:r>
      <w:r w:rsidRPr="00033231">
        <w:t>que le premier venu eût pu s</w:t>
      </w:r>
      <w:r w:rsidR="004F69D6">
        <w:t>’</w:t>
      </w:r>
      <w:r w:rsidRPr="00033231">
        <w:t>apercevoir que quelque triste changement s</w:t>
      </w:r>
      <w:r w:rsidR="004F69D6">
        <w:t>’</w:t>
      </w:r>
      <w:r w:rsidRPr="00033231">
        <w:t>était opéré en elle</w:t>
      </w:r>
      <w:r w:rsidR="004F69D6">
        <w:t xml:space="preserve">, </w:t>
      </w:r>
      <w:r w:rsidRPr="00033231">
        <w:t>et que sa vive assurance d</w:t>
      </w:r>
      <w:r w:rsidR="004F69D6">
        <w:t>’</w:t>
      </w:r>
      <w:r w:rsidRPr="00033231">
        <w:t>autrefois l</w:t>
      </w:r>
      <w:r w:rsidR="004F69D6">
        <w:t>’</w:t>
      </w:r>
      <w:r w:rsidRPr="00033231">
        <w:t>avait abandonnée</w:t>
      </w:r>
      <w:r w:rsidR="004F69D6">
        <w:t>. M. </w:t>
      </w:r>
      <w:r w:rsidRPr="00033231">
        <w:t>Moore se rappelait sans doute avec quel aim</w:t>
      </w:r>
      <w:r w:rsidRPr="00033231">
        <w:t>a</w:t>
      </w:r>
      <w:r w:rsidRPr="00033231">
        <w:t>ble empressement et quelle douce confiance elle avait l</w:t>
      </w:r>
      <w:r w:rsidR="004F69D6">
        <w:t>’</w:t>
      </w:r>
      <w:r w:rsidRPr="00033231">
        <w:t>habitude de l</w:t>
      </w:r>
      <w:r w:rsidR="004F69D6">
        <w:t>’</w:t>
      </w:r>
      <w:r w:rsidRPr="00033231">
        <w:t>accueillir</w:t>
      </w:r>
      <w:r w:rsidR="004F69D6">
        <w:t xml:space="preserve">. </w:t>
      </w:r>
      <w:r w:rsidRPr="00033231">
        <w:t>Il eût pu voir l</w:t>
      </w:r>
      <w:r w:rsidR="004F69D6">
        <w:t>’</w:t>
      </w:r>
      <w:r w:rsidRPr="00033231">
        <w:t>effet qu</w:t>
      </w:r>
      <w:r w:rsidR="004F69D6">
        <w:t>’</w:t>
      </w:r>
      <w:r w:rsidRPr="00033231">
        <w:t>avait produit sa froideur</w:t>
      </w:r>
      <w:r w:rsidR="004F69D6">
        <w:t xml:space="preserve"> ; </w:t>
      </w:r>
      <w:r w:rsidRPr="00033231">
        <w:t xml:space="preserve">il avait là une occasion de </w:t>
      </w:r>
      <w:r w:rsidRPr="00033231">
        <w:lastRenderedPageBreak/>
        <w:t>continuer son nouveau système avec succès</w:t>
      </w:r>
      <w:r w:rsidR="004F69D6">
        <w:t xml:space="preserve">, </w:t>
      </w:r>
      <w:r w:rsidRPr="00033231">
        <w:t>s</w:t>
      </w:r>
      <w:r w:rsidR="004F69D6">
        <w:t>’</w:t>
      </w:r>
      <w:r w:rsidRPr="00033231">
        <w:t>il voulait encore l</w:t>
      </w:r>
      <w:r w:rsidR="004F69D6">
        <w:t>’</w:t>
      </w:r>
      <w:r w:rsidRPr="00033231">
        <w:t>améliorer</w:t>
      </w:r>
      <w:r w:rsidR="004F69D6">
        <w:t xml:space="preserve">. </w:t>
      </w:r>
      <w:r w:rsidRPr="00033231">
        <w:t>Peut-être trouvait-il plus aisé de pratiquer ce système au grand jour</w:t>
      </w:r>
      <w:r w:rsidR="004F69D6">
        <w:t xml:space="preserve">, </w:t>
      </w:r>
      <w:r w:rsidRPr="00033231">
        <w:t>dans la cour de sa fabrique</w:t>
      </w:r>
      <w:r w:rsidR="004F69D6">
        <w:t xml:space="preserve">, </w:t>
      </w:r>
      <w:r w:rsidRPr="00033231">
        <w:t>au milieu de ses occupations</w:t>
      </w:r>
      <w:r w:rsidR="004F69D6">
        <w:t xml:space="preserve">, </w:t>
      </w:r>
      <w:r w:rsidRPr="00033231">
        <w:t>que dans un tranquille parloir et dans le calme de la soirée</w:t>
      </w:r>
      <w:r w:rsidR="004F69D6">
        <w:t xml:space="preserve">. </w:t>
      </w:r>
      <w:r w:rsidRPr="00033231">
        <w:t>Fanny alluma les chande</w:t>
      </w:r>
      <w:r w:rsidRPr="00033231">
        <w:t>l</w:t>
      </w:r>
      <w:r w:rsidRPr="00033231">
        <w:t>les</w:t>
      </w:r>
      <w:r w:rsidR="004F69D6">
        <w:t xml:space="preserve">, </w:t>
      </w:r>
      <w:r w:rsidRPr="00033231">
        <w:t>qui étaient demeurées éteintes sur la table</w:t>
      </w:r>
      <w:r w:rsidR="004F69D6">
        <w:t xml:space="preserve">, </w:t>
      </w:r>
      <w:r w:rsidRPr="00033231">
        <w:t>apporta tout ce qu</w:t>
      </w:r>
      <w:r w:rsidR="004F69D6">
        <w:t>’</w:t>
      </w:r>
      <w:r w:rsidRPr="00033231">
        <w:t>il fallait pour écrire et se retira</w:t>
      </w:r>
      <w:r w:rsidR="004F69D6">
        <w:t xml:space="preserve">. </w:t>
      </w:r>
      <w:r w:rsidRPr="00033231">
        <w:t>Caroline se disposait à la su</w:t>
      </w:r>
      <w:r w:rsidRPr="00033231">
        <w:t>i</w:t>
      </w:r>
      <w:r w:rsidRPr="00033231">
        <w:t>vre</w:t>
      </w:r>
      <w:r w:rsidR="004F69D6">
        <w:t xml:space="preserve">. </w:t>
      </w:r>
      <w:r w:rsidRPr="00033231">
        <w:t>Moore</w:t>
      </w:r>
      <w:r w:rsidR="004F69D6">
        <w:t xml:space="preserve">, </w:t>
      </w:r>
      <w:r w:rsidRPr="00033231">
        <w:t>pour être conséquent</w:t>
      </w:r>
      <w:r w:rsidR="004F69D6">
        <w:t xml:space="preserve">, </w:t>
      </w:r>
      <w:r w:rsidRPr="00033231">
        <w:t>eût dû la laisser aller</w:t>
      </w:r>
      <w:r w:rsidR="004F69D6">
        <w:t xml:space="preserve"> ; </w:t>
      </w:r>
      <w:r w:rsidRPr="00033231">
        <w:t>cepe</w:t>
      </w:r>
      <w:r w:rsidRPr="00033231">
        <w:t>n</w:t>
      </w:r>
      <w:r w:rsidRPr="00033231">
        <w:t>dant il se dressa devant la porte</w:t>
      </w:r>
      <w:r w:rsidR="004F69D6">
        <w:t xml:space="preserve">, </w:t>
      </w:r>
      <w:r w:rsidRPr="00033231">
        <w:t>et</w:t>
      </w:r>
      <w:r w:rsidR="004F69D6">
        <w:t xml:space="preserve">, </w:t>
      </w:r>
      <w:r w:rsidRPr="00033231">
        <w:t>étendant la main</w:t>
      </w:r>
      <w:r w:rsidR="004F69D6">
        <w:t xml:space="preserve">, </w:t>
      </w:r>
      <w:r w:rsidRPr="00033231">
        <w:t>la retint doucement en arrière</w:t>
      </w:r>
      <w:r w:rsidR="004F69D6">
        <w:t xml:space="preserve"> : </w:t>
      </w:r>
      <w:r w:rsidRPr="00033231">
        <w:t>il ne lui dit pas de rester</w:t>
      </w:r>
      <w:r w:rsidR="004F69D6">
        <w:t xml:space="preserve">, </w:t>
      </w:r>
      <w:r w:rsidRPr="00033231">
        <w:t>mais il ne vo</w:t>
      </w:r>
      <w:r w:rsidRPr="00033231">
        <w:t>u</w:t>
      </w:r>
      <w:r w:rsidRPr="00033231">
        <w:t>lait pas la laisser partir</w:t>
      </w:r>
      <w:r w:rsidR="004F69D6">
        <w:t>.</w:t>
      </w:r>
    </w:p>
    <w:p w14:paraId="50A6DF6A" w14:textId="77777777" w:rsidR="004F69D6" w:rsidRDefault="004F69D6" w:rsidP="0021796F">
      <w:r>
        <w:t>« </w:t>
      </w:r>
      <w:r w:rsidR="00000000" w:rsidRPr="00033231">
        <w:t>Dois-je aller dire à mon oncle que vous êtes ici</w:t>
      </w:r>
      <w:r>
        <w:t> ? »</w:t>
      </w:r>
      <w:r w:rsidR="00000000" w:rsidRPr="00033231">
        <w:t xml:space="preserve"> dit-elle toujours de la même voix émue</w:t>
      </w:r>
      <w:r>
        <w:t>.</w:t>
      </w:r>
    </w:p>
    <w:p w14:paraId="219E6E09" w14:textId="77777777" w:rsidR="004F69D6" w:rsidRDefault="004F69D6" w:rsidP="0021796F">
      <w:r>
        <w:t>— </w:t>
      </w:r>
      <w:r w:rsidR="00000000" w:rsidRPr="00033231">
        <w:t>Non</w:t>
      </w:r>
      <w:r>
        <w:t xml:space="preserve"> ; </w:t>
      </w:r>
      <w:r w:rsidR="00000000" w:rsidRPr="00033231">
        <w:t>je puis vous dire tout ce que j</w:t>
      </w:r>
      <w:r>
        <w:t>’</w:t>
      </w:r>
      <w:r w:rsidR="00000000" w:rsidRPr="00033231">
        <w:t>avais à lui dire</w:t>
      </w:r>
      <w:r>
        <w:t xml:space="preserve">. </w:t>
      </w:r>
      <w:r w:rsidR="00000000" w:rsidRPr="00033231">
        <w:t>Vo</w:t>
      </w:r>
      <w:r w:rsidR="00000000" w:rsidRPr="00033231">
        <w:t>u</w:t>
      </w:r>
      <w:r w:rsidR="00000000" w:rsidRPr="00033231">
        <w:t>drez-vous être ma messagère</w:t>
      </w:r>
      <w:r>
        <w:t> ?</w:t>
      </w:r>
    </w:p>
    <w:p w14:paraId="78F8ADC1" w14:textId="77777777" w:rsidR="004F69D6" w:rsidRDefault="004F69D6" w:rsidP="0021796F">
      <w:r>
        <w:t>— </w:t>
      </w:r>
      <w:r w:rsidR="00000000" w:rsidRPr="00033231">
        <w:t>Oui</w:t>
      </w:r>
      <w:r>
        <w:t xml:space="preserve">, </w:t>
      </w:r>
      <w:r w:rsidR="00000000" w:rsidRPr="00033231">
        <w:t>Robert</w:t>
      </w:r>
      <w:r>
        <w:t>.</w:t>
      </w:r>
    </w:p>
    <w:p w14:paraId="58BC0184" w14:textId="77777777" w:rsidR="004F69D6" w:rsidRDefault="004F69D6" w:rsidP="0021796F">
      <w:r>
        <w:t>— </w:t>
      </w:r>
      <w:r w:rsidR="00000000" w:rsidRPr="00033231">
        <w:t>Alors vous pouvez lui apprendre que j</w:t>
      </w:r>
      <w:r>
        <w:t>’</w:t>
      </w:r>
      <w:r w:rsidR="00000000" w:rsidRPr="00033231">
        <w:t>ai découvert un i</w:t>
      </w:r>
      <w:r w:rsidR="00000000" w:rsidRPr="00033231">
        <w:t>n</w:t>
      </w:r>
      <w:r w:rsidR="00000000" w:rsidRPr="00033231">
        <w:t>dice de l</w:t>
      </w:r>
      <w:r>
        <w:t>’</w:t>
      </w:r>
      <w:r w:rsidR="00000000" w:rsidRPr="00033231">
        <w:t>identité de l</w:t>
      </w:r>
      <w:r>
        <w:t>’</w:t>
      </w:r>
      <w:r w:rsidR="00000000" w:rsidRPr="00033231">
        <w:t>un au moins des hommes qui ont brisé mes métiers</w:t>
      </w:r>
      <w:r>
        <w:t xml:space="preserve"> ; </w:t>
      </w:r>
      <w:r w:rsidR="00000000" w:rsidRPr="00033231">
        <w:t>qu</w:t>
      </w:r>
      <w:r>
        <w:t>’</w:t>
      </w:r>
      <w:r w:rsidR="00000000" w:rsidRPr="00033231">
        <w:t>il appartient à la bande qui a attaqué les mag</w:t>
      </w:r>
      <w:r w:rsidR="00000000" w:rsidRPr="00033231">
        <w:t>a</w:t>
      </w:r>
      <w:r w:rsidR="00000000" w:rsidRPr="00033231">
        <w:t>sins de Sykes et de Pearson</w:t>
      </w:r>
      <w:r>
        <w:t xml:space="preserve">, </w:t>
      </w:r>
      <w:r w:rsidR="00000000" w:rsidRPr="00033231">
        <w:t>et que j</w:t>
      </w:r>
      <w:r>
        <w:t>’</w:t>
      </w:r>
      <w:r w:rsidR="00000000" w:rsidRPr="00033231">
        <w:t>ai l</w:t>
      </w:r>
      <w:r>
        <w:t>’</w:t>
      </w:r>
      <w:r w:rsidR="00000000" w:rsidRPr="00033231">
        <w:t>espoir de le voir arrêté demain matin</w:t>
      </w:r>
      <w:r>
        <w:t xml:space="preserve">. </w:t>
      </w:r>
      <w:r w:rsidR="00000000" w:rsidRPr="00033231">
        <w:t>Vous pourrez vous rappeler cela</w:t>
      </w:r>
      <w:r>
        <w:t> ?</w:t>
      </w:r>
    </w:p>
    <w:p w14:paraId="2B393EAC" w14:textId="772EC803" w:rsidR="00000000" w:rsidRPr="00033231" w:rsidRDefault="004F69D6" w:rsidP="0021796F">
      <w:r>
        <w:t>— </w:t>
      </w:r>
      <w:r w:rsidR="00000000" w:rsidRPr="00033231">
        <w:t>Oh</w:t>
      </w:r>
      <w:r>
        <w:t xml:space="preserve"> ! </w:t>
      </w:r>
      <w:r w:rsidR="00000000" w:rsidRPr="00033231">
        <w:t>oui</w:t>
      </w:r>
      <w:r>
        <w:t>. »</w:t>
      </w:r>
    </w:p>
    <w:p w14:paraId="0705EF3F" w14:textId="77777777" w:rsidR="004F69D6" w:rsidRDefault="00000000" w:rsidP="0021796F">
      <w:r w:rsidRPr="00033231">
        <w:t>Ces deux monosyllabes furent prononcés d</w:t>
      </w:r>
      <w:r w:rsidR="004F69D6">
        <w:t>’</w:t>
      </w:r>
      <w:r w:rsidRPr="00033231">
        <w:t>un ton plus tri</w:t>
      </w:r>
      <w:r w:rsidRPr="00033231">
        <w:t>s</w:t>
      </w:r>
      <w:r w:rsidRPr="00033231">
        <w:t>te que jamais</w:t>
      </w:r>
      <w:r w:rsidR="004F69D6">
        <w:t xml:space="preserve">, </w:t>
      </w:r>
      <w:r w:rsidRPr="00033231">
        <w:t>et en les prononçant elle secoua légèrement la t</w:t>
      </w:r>
      <w:r w:rsidRPr="00033231">
        <w:t>ê</w:t>
      </w:r>
      <w:r w:rsidRPr="00033231">
        <w:t>te et soupira</w:t>
      </w:r>
      <w:r w:rsidR="004F69D6">
        <w:t>.</w:t>
      </w:r>
    </w:p>
    <w:p w14:paraId="72ECAD32" w14:textId="77777777" w:rsidR="004F69D6" w:rsidRDefault="004F69D6" w:rsidP="0021796F">
      <w:r>
        <w:t>« </w:t>
      </w:r>
      <w:r w:rsidR="00000000" w:rsidRPr="00033231">
        <w:t>Vous voulez le poursuivre</w:t>
      </w:r>
      <w:r>
        <w:t> ?</w:t>
      </w:r>
    </w:p>
    <w:p w14:paraId="02D9B06C" w14:textId="77777777" w:rsidR="004F69D6" w:rsidRDefault="004F69D6" w:rsidP="0021796F">
      <w:r>
        <w:t>— </w:t>
      </w:r>
      <w:r w:rsidR="00000000" w:rsidRPr="00033231">
        <w:t>Certainement</w:t>
      </w:r>
      <w:r>
        <w:t> !</w:t>
      </w:r>
    </w:p>
    <w:p w14:paraId="01F662D5" w14:textId="77777777" w:rsidR="004F69D6" w:rsidRDefault="004F69D6" w:rsidP="0021796F">
      <w:r>
        <w:t>— </w:t>
      </w:r>
      <w:r w:rsidR="00000000" w:rsidRPr="00033231">
        <w:t>Non</w:t>
      </w:r>
      <w:r>
        <w:t xml:space="preserve">, </w:t>
      </w:r>
      <w:r w:rsidR="00000000" w:rsidRPr="00033231">
        <w:t>Robert</w:t>
      </w:r>
      <w:r>
        <w:t>.</w:t>
      </w:r>
    </w:p>
    <w:p w14:paraId="25795FB4" w14:textId="77777777" w:rsidR="004F69D6" w:rsidRDefault="004F69D6" w:rsidP="0021796F">
      <w:r>
        <w:lastRenderedPageBreak/>
        <w:t>— </w:t>
      </w:r>
      <w:r w:rsidR="00000000" w:rsidRPr="00033231">
        <w:t>Et pourquoi non</w:t>
      </w:r>
      <w:r>
        <w:t xml:space="preserve">, </w:t>
      </w:r>
      <w:r w:rsidR="00000000" w:rsidRPr="00033231">
        <w:t>Caroline</w:t>
      </w:r>
      <w:r>
        <w:t> ?</w:t>
      </w:r>
    </w:p>
    <w:p w14:paraId="499E8EFE" w14:textId="77777777" w:rsidR="004F69D6" w:rsidRDefault="004F69D6" w:rsidP="0021796F">
      <w:r>
        <w:t>— </w:t>
      </w:r>
      <w:r w:rsidR="00000000" w:rsidRPr="00033231">
        <w:t>Parce que vous mettrez ainsi contre vous plus que jamais la population ouvrière</w:t>
      </w:r>
      <w:r>
        <w:t>.</w:t>
      </w:r>
    </w:p>
    <w:p w14:paraId="5CBBE662" w14:textId="77777777" w:rsidR="004F69D6" w:rsidRDefault="004F69D6" w:rsidP="0021796F">
      <w:r>
        <w:t>— </w:t>
      </w:r>
      <w:r w:rsidR="00000000" w:rsidRPr="00033231">
        <w:t>Ce n</w:t>
      </w:r>
      <w:r>
        <w:t>’</w:t>
      </w:r>
      <w:r w:rsidR="00000000" w:rsidRPr="00033231">
        <w:t>est pas là une raison pour ne pas faire mon devoir et défendre ma propriété</w:t>
      </w:r>
      <w:r>
        <w:t xml:space="preserve">. </w:t>
      </w:r>
      <w:r w:rsidR="00000000" w:rsidRPr="00033231">
        <w:t>Cet homme est un grand scélérat</w:t>
      </w:r>
      <w:r>
        <w:t xml:space="preserve">, </w:t>
      </w:r>
      <w:r w:rsidR="00000000" w:rsidRPr="00033231">
        <w:t>et il faut le mettre dans l</w:t>
      </w:r>
      <w:r>
        <w:t>’</w:t>
      </w:r>
      <w:r w:rsidR="00000000" w:rsidRPr="00033231">
        <w:t>impossibilité de commettre de nouveaux méfaits</w:t>
      </w:r>
      <w:r>
        <w:t>.</w:t>
      </w:r>
    </w:p>
    <w:p w14:paraId="5088C9AA" w14:textId="62E094DE" w:rsidR="00000000" w:rsidRPr="00033231" w:rsidRDefault="004F69D6" w:rsidP="0021796F">
      <w:r>
        <w:t>— </w:t>
      </w:r>
      <w:r w:rsidR="00000000" w:rsidRPr="00033231">
        <w:t>Mais ses complices se vengeront sur vous</w:t>
      </w:r>
      <w:r>
        <w:t xml:space="preserve">. </w:t>
      </w:r>
      <w:r w:rsidR="00000000" w:rsidRPr="00033231">
        <w:t>Vous ne connaissez pas la méchanceté des habitants de cette contrée</w:t>
      </w:r>
      <w:r>
        <w:t xml:space="preserve"> : </w:t>
      </w:r>
      <w:r w:rsidR="00000000" w:rsidRPr="00033231">
        <w:t>il y en a qui se vantent de pouvoir porter une pierre dans leur p</w:t>
      </w:r>
      <w:r w:rsidR="00000000" w:rsidRPr="00033231">
        <w:t>o</w:t>
      </w:r>
      <w:r w:rsidR="00000000" w:rsidRPr="00033231">
        <w:t>che pendant sept ans</w:t>
      </w:r>
      <w:r>
        <w:t xml:space="preserve">, </w:t>
      </w:r>
      <w:r w:rsidR="00000000" w:rsidRPr="00033231">
        <w:t>de la tourner au bout de ce temps</w:t>
      </w:r>
      <w:r>
        <w:t xml:space="preserve">, </w:t>
      </w:r>
      <w:r w:rsidR="00000000" w:rsidRPr="00033231">
        <w:t>de la garder pendant sept autres années</w:t>
      </w:r>
      <w:r>
        <w:t xml:space="preserve">, </w:t>
      </w:r>
      <w:r w:rsidR="00000000" w:rsidRPr="00033231">
        <w:t>de la lancer enfin</w:t>
      </w:r>
      <w:r>
        <w:t xml:space="preserve">, </w:t>
      </w:r>
      <w:r w:rsidR="00000000" w:rsidRPr="00033231">
        <w:t>et de frapper le but</w:t>
      </w:r>
      <w:r>
        <w:t>. »</w:t>
      </w:r>
    </w:p>
    <w:p w14:paraId="2E202C56" w14:textId="77777777" w:rsidR="004F69D6" w:rsidRDefault="00000000" w:rsidP="0021796F">
      <w:r w:rsidRPr="00033231">
        <w:t>Moore sourit</w:t>
      </w:r>
      <w:r w:rsidR="004F69D6">
        <w:t>.</w:t>
      </w:r>
    </w:p>
    <w:p w14:paraId="0CA440F1" w14:textId="77777777" w:rsidR="004F69D6" w:rsidRDefault="004F69D6" w:rsidP="0021796F">
      <w:r>
        <w:t>« </w:t>
      </w:r>
      <w:r w:rsidR="00000000" w:rsidRPr="00033231">
        <w:t>Très-énergique vanterie</w:t>
      </w:r>
      <w:r>
        <w:t xml:space="preserve">, </w:t>
      </w:r>
      <w:r w:rsidR="00000000" w:rsidRPr="00033231">
        <w:t>et qui fait beaucoup d</w:t>
      </w:r>
      <w:r>
        <w:t>’</w:t>
      </w:r>
      <w:r w:rsidR="00000000" w:rsidRPr="00033231">
        <w:t>honneur à vos chers amis du Yorkshire</w:t>
      </w:r>
      <w:r>
        <w:t xml:space="preserve">. </w:t>
      </w:r>
      <w:r w:rsidR="00000000" w:rsidRPr="00033231">
        <w:t>Mais ne craignez rien pour moi</w:t>
      </w:r>
      <w:r>
        <w:t xml:space="preserve">, </w:t>
      </w:r>
      <w:r w:rsidR="00000000" w:rsidRPr="00033231">
        <w:t>Lina</w:t>
      </w:r>
      <w:r>
        <w:t xml:space="preserve"> : </w:t>
      </w:r>
      <w:r w:rsidR="00000000" w:rsidRPr="00033231">
        <w:t>je suis sur mes gardes vis-à-vis de vos doux compatriotes</w:t>
      </w:r>
      <w:r>
        <w:t xml:space="preserve">. </w:t>
      </w:r>
      <w:r w:rsidR="00000000" w:rsidRPr="00033231">
        <w:t>Ne vous tourmentez pas à propos de moi</w:t>
      </w:r>
      <w:r>
        <w:t>.</w:t>
      </w:r>
    </w:p>
    <w:p w14:paraId="2959BE7C" w14:textId="77777777" w:rsidR="004F69D6" w:rsidRDefault="004F69D6" w:rsidP="0021796F">
      <w:r>
        <w:t>— </w:t>
      </w:r>
      <w:r w:rsidR="00000000" w:rsidRPr="00033231">
        <w:t>Comment pourrais-je ne pas m</w:t>
      </w:r>
      <w:r>
        <w:t>’</w:t>
      </w:r>
      <w:r w:rsidR="00000000" w:rsidRPr="00033231">
        <w:t>inquiéter</w:t>
      </w:r>
      <w:r>
        <w:t xml:space="preserve"> ? </w:t>
      </w:r>
      <w:r w:rsidR="00000000" w:rsidRPr="00033231">
        <w:t>Vous êtes mon cousin</w:t>
      </w:r>
      <w:r>
        <w:t xml:space="preserve">. </w:t>
      </w:r>
      <w:r w:rsidR="00000000" w:rsidRPr="00033231">
        <w:t>Si quelque chose arrivait</w:t>
      </w:r>
      <w:r>
        <w:t xml:space="preserve">… </w:t>
      </w:r>
      <w:r w:rsidR="00000000" w:rsidRPr="00033231">
        <w:t>Elle s</w:t>
      </w:r>
      <w:r>
        <w:t>’</w:t>
      </w:r>
      <w:r w:rsidR="00000000" w:rsidRPr="00033231">
        <w:t>arrêta</w:t>
      </w:r>
      <w:r>
        <w:t>.</w:t>
      </w:r>
    </w:p>
    <w:p w14:paraId="1AA15A87" w14:textId="77777777" w:rsidR="004F69D6" w:rsidRDefault="004F69D6" w:rsidP="0021796F">
      <w:r>
        <w:t>— </w:t>
      </w:r>
      <w:r w:rsidR="00000000" w:rsidRPr="00033231">
        <w:t>Rien n</w:t>
      </w:r>
      <w:r>
        <w:t>’</w:t>
      </w:r>
      <w:r w:rsidR="00000000" w:rsidRPr="00033231">
        <w:t>arrivera</w:t>
      </w:r>
      <w:r>
        <w:t xml:space="preserve">, </w:t>
      </w:r>
      <w:r w:rsidR="00000000" w:rsidRPr="00033231">
        <w:t>Lina</w:t>
      </w:r>
      <w:r>
        <w:t xml:space="preserve">. </w:t>
      </w:r>
      <w:r w:rsidR="00000000" w:rsidRPr="00033231">
        <w:t>Pour parler votre langage</w:t>
      </w:r>
      <w:r>
        <w:t xml:space="preserve">, </w:t>
      </w:r>
      <w:r w:rsidR="00000000" w:rsidRPr="00033231">
        <w:t>il y a une Providence au-dessus de tout</w:t>
      </w:r>
      <w:r>
        <w:t xml:space="preserve">, </w:t>
      </w:r>
      <w:r w:rsidR="00000000" w:rsidRPr="00033231">
        <w:t>n</w:t>
      </w:r>
      <w:r>
        <w:t>’</w:t>
      </w:r>
      <w:r w:rsidR="00000000" w:rsidRPr="00033231">
        <w:t>est-ce pas</w:t>
      </w:r>
      <w:r>
        <w:t> ?</w:t>
      </w:r>
    </w:p>
    <w:p w14:paraId="0958CB4D" w14:textId="77777777" w:rsidR="004F69D6" w:rsidRDefault="004F69D6" w:rsidP="0021796F">
      <w:r>
        <w:t>— </w:t>
      </w:r>
      <w:r w:rsidR="00000000" w:rsidRPr="00033231">
        <w:t>Oui</w:t>
      </w:r>
      <w:r>
        <w:t xml:space="preserve">, </w:t>
      </w:r>
      <w:r w:rsidR="00000000" w:rsidRPr="00033231">
        <w:t>cher Robert</w:t>
      </w:r>
      <w:r>
        <w:t xml:space="preserve"> ; </w:t>
      </w:r>
      <w:r w:rsidR="00000000" w:rsidRPr="00033231">
        <w:t>puisse-t-elle vous protéger</w:t>
      </w:r>
      <w:r>
        <w:t> !</w:t>
      </w:r>
    </w:p>
    <w:p w14:paraId="646B66A3" w14:textId="77777777" w:rsidR="004F69D6" w:rsidRDefault="004F69D6" w:rsidP="0021796F">
      <w:r>
        <w:t>— </w:t>
      </w:r>
      <w:r w:rsidR="00000000" w:rsidRPr="00033231">
        <w:t>Et si les prières ont quelque efficacité</w:t>
      </w:r>
      <w:r>
        <w:t xml:space="preserve">, </w:t>
      </w:r>
      <w:r w:rsidR="00000000" w:rsidRPr="00033231">
        <w:t>les vôtres me pr</w:t>
      </w:r>
      <w:r w:rsidR="00000000" w:rsidRPr="00033231">
        <w:t>o</w:t>
      </w:r>
      <w:r w:rsidR="00000000" w:rsidRPr="00033231">
        <w:t>fiteront</w:t>
      </w:r>
      <w:r>
        <w:t xml:space="preserve"> ; </w:t>
      </w:r>
      <w:r w:rsidR="00000000" w:rsidRPr="00033231">
        <w:t>vous priez pour moi quelquefois</w:t>
      </w:r>
      <w:r>
        <w:t> ?</w:t>
      </w:r>
    </w:p>
    <w:p w14:paraId="42340D2A" w14:textId="77777777" w:rsidR="004F69D6" w:rsidRDefault="004F69D6" w:rsidP="0021796F">
      <w:r>
        <w:t>— </w:t>
      </w:r>
      <w:r w:rsidR="00000000" w:rsidRPr="00033231">
        <w:t xml:space="preserve">Non pas </w:t>
      </w:r>
      <w:r w:rsidR="00000000" w:rsidRPr="00033231">
        <w:rPr>
          <w:i/>
          <w:iCs/>
        </w:rPr>
        <w:t>quelquefois</w:t>
      </w:r>
      <w:r>
        <w:rPr>
          <w:i/>
          <w:iCs/>
        </w:rPr>
        <w:t xml:space="preserve">, </w:t>
      </w:r>
      <w:r w:rsidR="00000000" w:rsidRPr="00033231">
        <w:t>Robert</w:t>
      </w:r>
      <w:r>
        <w:t xml:space="preserve"> ; </w:t>
      </w:r>
      <w:r w:rsidR="00000000" w:rsidRPr="00033231">
        <w:t>vous</w:t>
      </w:r>
      <w:r>
        <w:t xml:space="preserve">, </w:t>
      </w:r>
      <w:r w:rsidR="00000000" w:rsidRPr="00033231">
        <w:t xml:space="preserve">Louis et Hortense êtes </w:t>
      </w:r>
      <w:r w:rsidR="00000000" w:rsidRPr="00033231">
        <w:rPr>
          <w:i/>
          <w:iCs/>
        </w:rPr>
        <w:t xml:space="preserve">toujours </w:t>
      </w:r>
      <w:r w:rsidR="00000000" w:rsidRPr="00033231">
        <w:t>dans mes prières</w:t>
      </w:r>
      <w:r>
        <w:t>.</w:t>
      </w:r>
    </w:p>
    <w:p w14:paraId="63F47703" w14:textId="77777777" w:rsidR="004F69D6" w:rsidRDefault="004F69D6" w:rsidP="0021796F">
      <w:r>
        <w:lastRenderedPageBreak/>
        <w:t>— </w:t>
      </w:r>
      <w:r w:rsidR="00000000" w:rsidRPr="00033231">
        <w:t>C</w:t>
      </w:r>
      <w:r>
        <w:t>’</w:t>
      </w:r>
      <w:r w:rsidR="00000000" w:rsidRPr="00033231">
        <w:t>est ce que j</w:t>
      </w:r>
      <w:r>
        <w:t>’</w:t>
      </w:r>
      <w:r w:rsidR="00000000" w:rsidRPr="00033231">
        <w:t>ai souvent imaginé</w:t>
      </w:r>
      <w:r>
        <w:t xml:space="preserve">. </w:t>
      </w:r>
      <w:r w:rsidR="00000000" w:rsidRPr="00033231">
        <w:t>Il m</w:t>
      </w:r>
      <w:r>
        <w:t>’</w:t>
      </w:r>
      <w:r w:rsidR="00000000" w:rsidRPr="00033231">
        <w:t>est souvent venu à l</w:t>
      </w:r>
      <w:r>
        <w:t>’</w:t>
      </w:r>
      <w:r w:rsidR="00000000" w:rsidRPr="00033231">
        <w:t>esprit que quand</w:t>
      </w:r>
      <w:r>
        <w:t xml:space="preserve">, </w:t>
      </w:r>
      <w:r w:rsidR="00000000" w:rsidRPr="00033231">
        <w:t>fatigué et contrarié</w:t>
      </w:r>
      <w:r>
        <w:t xml:space="preserve">, </w:t>
      </w:r>
      <w:r w:rsidR="00000000" w:rsidRPr="00033231">
        <w:t>je me mettais au lit comme un païen</w:t>
      </w:r>
      <w:r>
        <w:t xml:space="preserve">, </w:t>
      </w:r>
      <w:r w:rsidR="00000000" w:rsidRPr="00033231">
        <w:t>un ange avait demandé le pardon pour ma journée et la sécurité pour ma nuit</w:t>
      </w:r>
      <w:r>
        <w:t xml:space="preserve">. </w:t>
      </w:r>
      <w:r w:rsidR="00000000" w:rsidRPr="00033231">
        <w:t xml:space="preserve">Je ne crois pas que la piété cléricale serve à </w:t>
      </w:r>
      <w:proofErr w:type="spellStart"/>
      <w:r w:rsidR="00000000" w:rsidRPr="00033231">
        <w:t>grand</w:t>
      </w:r>
      <w:r>
        <w:t>’</w:t>
      </w:r>
      <w:r w:rsidR="00000000" w:rsidRPr="00033231">
        <w:t>chose</w:t>
      </w:r>
      <w:proofErr w:type="spellEnd"/>
      <w:r>
        <w:t xml:space="preserve"> ; </w:t>
      </w:r>
      <w:r w:rsidR="00000000" w:rsidRPr="00033231">
        <w:t>mais les prières partant d</w:t>
      </w:r>
      <w:r>
        <w:t>’</w:t>
      </w:r>
      <w:r w:rsidR="00000000" w:rsidRPr="00033231">
        <w:t>un cœur sincère</w:t>
      </w:r>
      <w:r>
        <w:t xml:space="preserve">, </w:t>
      </w:r>
      <w:r w:rsidR="00000000" w:rsidRPr="00033231">
        <w:t>de lèvres innocentes</w:t>
      </w:r>
      <w:r>
        <w:t xml:space="preserve">, </w:t>
      </w:r>
      <w:r w:rsidR="00000000" w:rsidRPr="00033231">
        <w:t>peuvent être accueillies comme l</w:t>
      </w:r>
      <w:r>
        <w:t>’</w:t>
      </w:r>
      <w:r w:rsidR="00000000" w:rsidRPr="00033231">
        <w:t>offrande d</w:t>
      </w:r>
      <w:r>
        <w:t>’</w:t>
      </w:r>
      <w:r w:rsidR="00000000" w:rsidRPr="00033231">
        <w:t>Abel</w:t>
      </w:r>
      <w:r>
        <w:t xml:space="preserve"> ; </w:t>
      </w:r>
      <w:r w:rsidR="00000000" w:rsidRPr="00033231">
        <w:t>et certainement elles le seraient</w:t>
      </w:r>
      <w:r>
        <w:t xml:space="preserve">, </w:t>
      </w:r>
      <w:r w:rsidR="00000000" w:rsidRPr="00033231">
        <w:t>si l</w:t>
      </w:r>
      <w:r>
        <w:t>’</w:t>
      </w:r>
      <w:r w:rsidR="00000000" w:rsidRPr="00033231">
        <w:t>objet pour lequel elles sont offertes en était digne</w:t>
      </w:r>
      <w:r>
        <w:t>.</w:t>
      </w:r>
    </w:p>
    <w:p w14:paraId="294479AF" w14:textId="77777777" w:rsidR="004F69D6" w:rsidRDefault="004F69D6" w:rsidP="0021796F">
      <w:r>
        <w:t>— </w:t>
      </w:r>
      <w:r w:rsidR="00000000" w:rsidRPr="00033231">
        <w:t>Anéantissez ce doute</w:t>
      </w:r>
      <w:r>
        <w:t xml:space="preserve"> : </w:t>
      </w:r>
      <w:r w:rsidR="00000000" w:rsidRPr="00033231">
        <w:t>il est sans fondement</w:t>
      </w:r>
      <w:r>
        <w:t>.</w:t>
      </w:r>
    </w:p>
    <w:p w14:paraId="0F47FB8D" w14:textId="34868FB9" w:rsidR="00000000" w:rsidRPr="00033231" w:rsidRDefault="004F69D6" w:rsidP="0021796F">
      <w:r>
        <w:t>— </w:t>
      </w:r>
      <w:r w:rsidR="00000000" w:rsidRPr="00033231">
        <w:t>Quand un homme a été élevé seulement dans le but de gagner de l</w:t>
      </w:r>
      <w:r>
        <w:t>’</w:t>
      </w:r>
      <w:r w:rsidR="00000000" w:rsidRPr="00033231">
        <w:t>argent</w:t>
      </w:r>
      <w:r>
        <w:t xml:space="preserve">, </w:t>
      </w:r>
      <w:r w:rsidR="00000000" w:rsidRPr="00033231">
        <w:t>qu</w:t>
      </w:r>
      <w:r>
        <w:t>’</w:t>
      </w:r>
      <w:r w:rsidR="00000000" w:rsidRPr="00033231">
        <w:t>il vit pour cela et rien autre chose</w:t>
      </w:r>
      <w:r>
        <w:t xml:space="preserve">, </w:t>
      </w:r>
      <w:r w:rsidR="00000000" w:rsidRPr="00033231">
        <w:t>et re</w:t>
      </w:r>
      <w:r w:rsidR="00000000" w:rsidRPr="00033231">
        <w:t>s</w:t>
      </w:r>
      <w:r w:rsidR="00000000" w:rsidRPr="00033231">
        <w:t>pire à peine un autre air que celui des fabriques et des marchés</w:t>
      </w:r>
      <w:r>
        <w:t xml:space="preserve">, </w:t>
      </w:r>
      <w:r w:rsidR="00000000" w:rsidRPr="00033231">
        <w:t>il paraît singulier de prononcer son nom dans des prières ou d</w:t>
      </w:r>
      <w:r>
        <w:t>’</w:t>
      </w:r>
      <w:r w:rsidR="00000000" w:rsidRPr="00033231">
        <w:t>associer son idée avec quelque chose de divin</w:t>
      </w:r>
      <w:r>
        <w:t xml:space="preserve"> ; </w:t>
      </w:r>
      <w:r w:rsidR="00000000" w:rsidRPr="00033231">
        <w:t>il semble très-étrange qu</w:t>
      </w:r>
      <w:r>
        <w:t>’</w:t>
      </w:r>
      <w:r w:rsidR="00000000" w:rsidRPr="00033231">
        <w:t>un cœur bon et pur s</w:t>
      </w:r>
      <w:r>
        <w:t>’</w:t>
      </w:r>
      <w:r w:rsidR="00000000" w:rsidRPr="00033231">
        <w:t>en empare et lui donne un r</w:t>
      </w:r>
      <w:r w:rsidR="00000000" w:rsidRPr="00033231">
        <w:t>e</w:t>
      </w:r>
      <w:r w:rsidR="00000000" w:rsidRPr="00033231">
        <w:t>fuge</w:t>
      </w:r>
      <w:r>
        <w:t xml:space="preserve">, </w:t>
      </w:r>
      <w:r w:rsidR="00000000" w:rsidRPr="00033231">
        <w:t>comme s</w:t>
      </w:r>
      <w:r>
        <w:t>’</w:t>
      </w:r>
      <w:r w:rsidR="00000000" w:rsidRPr="00033231">
        <w:t>il avait des droits à cette sorte d</w:t>
      </w:r>
      <w:r>
        <w:t>’</w:t>
      </w:r>
      <w:r w:rsidR="00000000" w:rsidRPr="00033231">
        <w:t>abri</w:t>
      </w:r>
      <w:r>
        <w:t xml:space="preserve">. </w:t>
      </w:r>
      <w:r w:rsidR="00000000" w:rsidRPr="00033231">
        <w:t>S</w:t>
      </w:r>
      <w:r>
        <w:t>’</w:t>
      </w:r>
      <w:r w:rsidR="00000000" w:rsidRPr="00033231">
        <w:t>il m</w:t>
      </w:r>
      <w:r>
        <w:t>’</w:t>
      </w:r>
      <w:r w:rsidR="00000000" w:rsidRPr="00033231">
        <w:t>était donné de guider ce cœur généreux</w:t>
      </w:r>
      <w:r>
        <w:t xml:space="preserve">, </w:t>
      </w:r>
      <w:r w:rsidR="00000000" w:rsidRPr="00033231">
        <w:t>je crois que je lui conseill</w:t>
      </w:r>
      <w:r w:rsidR="00000000" w:rsidRPr="00033231">
        <w:t>e</w:t>
      </w:r>
      <w:r w:rsidR="00000000" w:rsidRPr="00033231">
        <w:t>rais de ne plus s</w:t>
      </w:r>
      <w:r>
        <w:t>’</w:t>
      </w:r>
      <w:r w:rsidR="00000000" w:rsidRPr="00033231">
        <w:t>occuper de celui qui ne voit pas dans la vie de but plus élevé que de réparer sa fortune ruinée</w:t>
      </w:r>
      <w:r>
        <w:t xml:space="preserve">, </w:t>
      </w:r>
      <w:r w:rsidR="00000000" w:rsidRPr="00033231">
        <w:t>et d</w:t>
      </w:r>
      <w:r>
        <w:t>’</w:t>
      </w:r>
      <w:r w:rsidR="00000000" w:rsidRPr="00033231">
        <w:t>effacer de son écusson bourgeois la tache infamante de la banqueroute</w:t>
      </w:r>
      <w:r>
        <w:t>. »</w:t>
      </w:r>
    </w:p>
    <w:p w14:paraId="7F2A6855" w14:textId="77777777" w:rsidR="004F69D6" w:rsidRDefault="00000000" w:rsidP="0021796F">
      <w:r w:rsidRPr="00033231">
        <w:t>L</w:t>
      </w:r>
      <w:r w:rsidR="004F69D6">
        <w:t>’</w:t>
      </w:r>
      <w:r w:rsidRPr="00033231">
        <w:t>allusion</w:t>
      </w:r>
      <w:r w:rsidR="004F69D6">
        <w:t xml:space="preserve">, </w:t>
      </w:r>
      <w:r w:rsidRPr="00033231">
        <w:t>quoique faite ainsi avec tendresse et modestie</w:t>
      </w:r>
      <w:r w:rsidR="004F69D6">
        <w:t xml:space="preserve"> (</w:t>
      </w:r>
      <w:r w:rsidRPr="00033231">
        <w:t>comme le pensait Caroline</w:t>
      </w:r>
      <w:r w:rsidR="004F69D6">
        <w:t xml:space="preserve">), </w:t>
      </w:r>
      <w:r w:rsidRPr="00033231">
        <w:t>fut profondément sentie et clair</w:t>
      </w:r>
      <w:r w:rsidRPr="00033231">
        <w:t>e</w:t>
      </w:r>
      <w:r w:rsidRPr="00033231">
        <w:t>ment comprise</w:t>
      </w:r>
      <w:r w:rsidR="004F69D6">
        <w:t>.</w:t>
      </w:r>
    </w:p>
    <w:p w14:paraId="0509C2B0" w14:textId="77777777" w:rsidR="004F69D6" w:rsidRDefault="004F69D6" w:rsidP="0021796F">
      <w:r>
        <w:t>« </w:t>
      </w:r>
      <w:r w:rsidR="00000000" w:rsidRPr="00033231">
        <w:t>Eh bien</w:t>
      </w:r>
      <w:r>
        <w:t xml:space="preserve">, </w:t>
      </w:r>
      <w:r w:rsidR="00000000" w:rsidRPr="00033231">
        <w:t>je pense seulement</w:t>
      </w:r>
      <w:r>
        <w:t xml:space="preserve">, </w:t>
      </w:r>
      <w:r w:rsidR="00000000" w:rsidRPr="00033231">
        <w:t>ou je penserai seulement à vous comme à mon cousin</w:t>
      </w:r>
      <w:r>
        <w:t xml:space="preserve">, </w:t>
      </w:r>
      <w:r w:rsidR="00000000" w:rsidRPr="00033231">
        <w:t>répondit-elle vivement</w:t>
      </w:r>
      <w:r>
        <w:t xml:space="preserve">. </w:t>
      </w:r>
      <w:r w:rsidR="00000000" w:rsidRPr="00033231">
        <w:t>Je co</w:t>
      </w:r>
      <w:r w:rsidR="00000000" w:rsidRPr="00033231">
        <w:t>m</w:t>
      </w:r>
      <w:r w:rsidR="00000000" w:rsidRPr="00033231">
        <w:t>me</w:t>
      </w:r>
      <w:r w:rsidR="00000000" w:rsidRPr="00033231">
        <w:t>n</w:t>
      </w:r>
      <w:r w:rsidR="00000000" w:rsidRPr="00033231">
        <w:t>ce à comprendre mieux les choses que je ne les comprenais lorsque vous vîntes en Angleterre</w:t>
      </w:r>
      <w:r>
        <w:t xml:space="preserve">, </w:t>
      </w:r>
      <w:r w:rsidR="00000000" w:rsidRPr="00033231">
        <w:t>mieux qu</w:t>
      </w:r>
      <w:r>
        <w:t>’</w:t>
      </w:r>
      <w:r w:rsidR="00000000" w:rsidRPr="00033231">
        <w:t>il y a une semaine</w:t>
      </w:r>
      <w:r>
        <w:t xml:space="preserve">, </w:t>
      </w:r>
      <w:r w:rsidR="00000000" w:rsidRPr="00033231">
        <w:t>mieux qu</w:t>
      </w:r>
      <w:r>
        <w:t>’</w:t>
      </w:r>
      <w:r w:rsidR="00000000" w:rsidRPr="00033231">
        <w:t>hier</w:t>
      </w:r>
      <w:r>
        <w:t xml:space="preserve">. </w:t>
      </w:r>
      <w:r w:rsidR="00000000" w:rsidRPr="00033231">
        <w:t>Je sais que votre devoir est de faire tous vos e</w:t>
      </w:r>
      <w:r w:rsidR="00000000" w:rsidRPr="00033231">
        <w:t>f</w:t>
      </w:r>
      <w:r w:rsidR="00000000" w:rsidRPr="00033231">
        <w:t>forts pour vous élever</w:t>
      </w:r>
      <w:r>
        <w:t xml:space="preserve">, </w:t>
      </w:r>
      <w:r w:rsidR="00000000" w:rsidRPr="00033231">
        <w:t>et qu</w:t>
      </w:r>
      <w:r>
        <w:t>’</w:t>
      </w:r>
      <w:r w:rsidR="00000000" w:rsidRPr="00033231">
        <w:t>il ne vous convient pas d</w:t>
      </w:r>
      <w:r>
        <w:t>’</w:t>
      </w:r>
      <w:r w:rsidR="00000000" w:rsidRPr="00033231">
        <w:t>être se</w:t>
      </w:r>
      <w:r w:rsidR="00000000" w:rsidRPr="00033231">
        <w:t>n</w:t>
      </w:r>
      <w:r w:rsidR="00000000" w:rsidRPr="00033231">
        <w:t>timental</w:t>
      </w:r>
      <w:r>
        <w:t xml:space="preserve"> ; </w:t>
      </w:r>
      <w:r w:rsidR="00000000" w:rsidRPr="00033231">
        <w:t>mais à l</w:t>
      </w:r>
      <w:r>
        <w:t>’</w:t>
      </w:r>
      <w:r w:rsidR="00000000" w:rsidRPr="00033231">
        <w:t xml:space="preserve">avenir vous ne devrez pas mal </w:t>
      </w:r>
      <w:r w:rsidR="00000000" w:rsidRPr="00033231">
        <w:lastRenderedPageBreak/>
        <w:t>interpréter mes sentiments lorsqu</w:t>
      </w:r>
      <w:r>
        <w:t>’</w:t>
      </w:r>
      <w:r w:rsidR="00000000" w:rsidRPr="00033231">
        <w:t>ils vous seront favorables</w:t>
      </w:r>
      <w:r>
        <w:t xml:space="preserve">. </w:t>
      </w:r>
      <w:r w:rsidR="00000000" w:rsidRPr="00033231">
        <w:t>Vous ne m</w:t>
      </w:r>
      <w:r>
        <w:t>’</w:t>
      </w:r>
      <w:r w:rsidR="00000000" w:rsidRPr="00033231">
        <w:t>avez pas comprise ce matin</w:t>
      </w:r>
      <w:r>
        <w:t xml:space="preserve">, </w:t>
      </w:r>
      <w:r w:rsidR="00000000" w:rsidRPr="00033231">
        <w:t>n</w:t>
      </w:r>
      <w:r>
        <w:t>’</w:t>
      </w:r>
      <w:r w:rsidR="00000000" w:rsidRPr="00033231">
        <w:t>est-ce pas</w:t>
      </w:r>
      <w:r>
        <w:t> ?</w:t>
      </w:r>
    </w:p>
    <w:p w14:paraId="2E906FD3" w14:textId="77777777" w:rsidR="004F69D6" w:rsidRDefault="004F69D6" w:rsidP="0021796F">
      <w:r>
        <w:t>— </w:t>
      </w:r>
      <w:r w:rsidR="00000000" w:rsidRPr="00033231">
        <w:t>Qu</w:t>
      </w:r>
      <w:r>
        <w:t>’</w:t>
      </w:r>
      <w:r w:rsidR="00000000" w:rsidRPr="00033231">
        <w:t>est-ce qui vous a fait penser ainsi</w:t>
      </w:r>
      <w:r>
        <w:t> ?</w:t>
      </w:r>
    </w:p>
    <w:p w14:paraId="1429ECB4" w14:textId="77777777" w:rsidR="004F69D6" w:rsidRDefault="004F69D6" w:rsidP="0021796F">
      <w:r>
        <w:t>— </w:t>
      </w:r>
      <w:r w:rsidR="00000000" w:rsidRPr="00033231">
        <w:t>Votre air</w:t>
      </w:r>
      <w:r>
        <w:t xml:space="preserve">, </w:t>
      </w:r>
      <w:r w:rsidR="00000000" w:rsidRPr="00033231">
        <w:t>vos manières</w:t>
      </w:r>
      <w:r>
        <w:t>.</w:t>
      </w:r>
    </w:p>
    <w:p w14:paraId="371AEBC5" w14:textId="77777777" w:rsidR="004F69D6" w:rsidRDefault="004F69D6" w:rsidP="0021796F">
      <w:r>
        <w:t>— </w:t>
      </w:r>
      <w:r w:rsidR="00000000" w:rsidRPr="00033231">
        <w:t>Mais regardez-moi maintenant</w:t>
      </w:r>
      <w:r>
        <w:t>.</w:t>
      </w:r>
    </w:p>
    <w:p w14:paraId="3D2822D9" w14:textId="77777777" w:rsidR="004F69D6" w:rsidRDefault="004F69D6" w:rsidP="0021796F">
      <w:r>
        <w:t>— </w:t>
      </w:r>
      <w:r w:rsidR="00000000" w:rsidRPr="00033231">
        <w:t>Oh</w:t>
      </w:r>
      <w:r>
        <w:t xml:space="preserve"> ! </w:t>
      </w:r>
      <w:r w:rsidR="00000000" w:rsidRPr="00033231">
        <w:t>vous êtes tout autre</w:t>
      </w:r>
      <w:r>
        <w:t xml:space="preserve"> ; </w:t>
      </w:r>
      <w:r w:rsidR="00000000" w:rsidRPr="00033231">
        <w:t>à présent j</w:t>
      </w:r>
      <w:r>
        <w:t>’</w:t>
      </w:r>
      <w:r w:rsidR="00000000" w:rsidRPr="00033231">
        <w:t>ose vous parler</w:t>
      </w:r>
      <w:r>
        <w:t>.</w:t>
      </w:r>
    </w:p>
    <w:p w14:paraId="3B3AE442" w14:textId="77777777" w:rsidR="004F69D6" w:rsidRDefault="004F69D6" w:rsidP="0021796F">
      <w:r>
        <w:t>— </w:t>
      </w:r>
      <w:r w:rsidR="00000000" w:rsidRPr="00033231">
        <w:t>Cependant je suis le même</w:t>
      </w:r>
      <w:r>
        <w:t xml:space="preserve">, </w:t>
      </w:r>
      <w:r w:rsidR="00000000" w:rsidRPr="00033231">
        <w:t>excepté que j</w:t>
      </w:r>
      <w:r>
        <w:t>’</w:t>
      </w:r>
      <w:r w:rsidR="00000000" w:rsidRPr="00033231">
        <w:t>ai laissé le ma</w:t>
      </w:r>
      <w:r w:rsidR="00000000" w:rsidRPr="00033231">
        <w:t>r</w:t>
      </w:r>
      <w:r w:rsidR="00000000" w:rsidRPr="00033231">
        <w:t>chand là-bas</w:t>
      </w:r>
      <w:r>
        <w:t xml:space="preserve">, </w:t>
      </w:r>
      <w:r w:rsidR="00000000" w:rsidRPr="00033231">
        <w:t xml:space="preserve">à </w:t>
      </w:r>
      <w:proofErr w:type="spellStart"/>
      <w:r w:rsidR="00000000" w:rsidRPr="00033231">
        <w:t>Hollow</w:t>
      </w:r>
      <w:proofErr w:type="spellEnd"/>
      <w:r>
        <w:t xml:space="preserve"> ; </w:t>
      </w:r>
      <w:r w:rsidR="00000000" w:rsidRPr="00033231">
        <w:t>votre cousin seul est devant vous</w:t>
      </w:r>
      <w:r>
        <w:t>.</w:t>
      </w:r>
    </w:p>
    <w:p w14:paraId="6AA9099D" w14:textId="71F90244" w:rsidR="004F69D6" w:rsidRDefault="004F69D6" w:rsidP="0021796F">
      <w:r>
        <w:t>— </w:t>
      </w:r>
      <w:r w:rsidR="00000000" w:rsidRPr="00033231">
        <w:t>Mon cousin Robert</w:t>
      </w:r>
      <w:r>
        <w:t xml:space="preserve"> ? </w:t>
      </w:r>
      <w:r w:rsidR="00000000" w:rsidRPr="00033231">
        <w:t>non</w:t>
      </w:r>
      <w:r>
        <w:t>, M. </w:t>
      </w:r>
      <w:r w:rsidR="00000000" w:rsidRPr="00033231">
        <w:t>Moore</w:t>
      </w:r>
      <w:r>
        <w:t>.</w:t>
      </w:r>
    </w:p>
    <w:p w14:paraId="4DB3A5C6" w14:textId="313200A3" w:rsidR="00000000" w:rsidRPr="00033231" w:rsidRDefault="004F69D6" w:rsidP="0021796F">
      <w:r>
        <w:t>— </w:t>
      </w:r>
      <w:r w:rsidR="00000000" w:rsidRPr="00033231">
        <w:t xml:space="preserve">Rien de </w:t>
      </w:r>
      <w:r>
        <w:t>M. </w:t>
      </w:r>
      <w:r w:rsidR="00000000" w:rsidRPr="00033231">
        <w:t>Moore</w:t>
      </w:r>
      <w:r>
        <w:t xml:space="preserve">. </w:t>
      </w:r>
      <w:r w:rsidR="00000000" w:rsidRPr="00033231">
        <w:t>Caroline</w:t>
      </w:r>
      <w:r>
        <w:t>… »</w:t>
      </w:r>
    </w:p>
    <w:p w14:paraId="201647A2" w14:textId="09D5FC3A" w:rsidR="004F69D6" w:rsidRDefault="00000000" w:rsidP="0021796F">
      <w:r w:rsidRPr="00033231">
        <w:t>En ce moment on entendit la société se lever dans l</w:t>
      </w:r>
      <w:r w:rsidR="004F69D6">
        <w:t>’</w:t>
      </w:r>
      <w:r w:rsidRPr="00033231">
        <w:t>autre chambre</w:t>
      </w:r>
      <w:r w:rsidR="004F69D6">
        <w:t xml:space="preserve"> ; </w:t>
      </w:r>
      <w:r w:rsidRPr="00033231">
        <w:t>la porte fut ouverte</w:t>
      </w:r>
      <w:r w:rsidR="004F69D6">
        <w:t xml:space="preserve">, </w:t>
      </w:r>
      <w:r w:rsidRPr="00033231">
        <w:t>la voiture demandée</w:t>
      </w:r>
      <w:r w:rsidR="004F69D6">
        <w:t xml:space="preserve">, </w:t>
      </w:r>
      <w:r w:rsidRPr="00033231">
        <w:t>ainsi que les châles et les chapeaux</w:t>
      </w:r>
      <w:r w:rsidR="004F69D6">
        <w:t> ; M. </w:t>
      </w:r>
      <w:proofErr w:type="spellStart"/>
      <w:r w:rsidRPr="00033231">
        <w:t>Helstone</w:t>
      </w:r>
      <w:proofErr w:type="spellEnd"/>
      <w:r w:rsidRPr="00033231">
        <w:t xml:space="preserve"> appela sa nièce</w:t>
      </w:r>
      <w:r w:rsidR="004F69D6">
        <w:t>.</w:t>
      </w:r>
    </w:p>
    <w:p w14:paraId="15754C2F" w14:textId="77777777" w:rsidR="004F69D6" w:rsidRDefault="004F69D6" w:rsidP="0021796F">
      <w:r>
        <w:t>« </w:t>
      </w:r>
      <w:r w:rsidR="00000000" w:rsidRPr="00033231">
        <w:t>Il faut que j</w:t>
      </w:r>
      <w:r>
        <w:t>’</w:t>
      </w:r>
      <w:r w:rsidR="00000000" w:rsidRPr="00033231">
        <w:t>aille</w:t>
      </w:r>
      <w:r>
        <w:t xml:space="preserve">, </w:t>
      </w:r>
      <w:r w:rsidR="00000000" w:rsidRPr="00033231">
        <w:t>Robert</w:t>
      </w:r>
      <w:r>
        <w:t>.</w:t>
      </w:r>
    </w:p>
    <w:p w14:paraId="2231F0AC" w14:textId="11C6DF68" w:rsidR="00000000" w:rsidRPr="00033231" w:rsidRDefault="004F69D6" w:rsidP="0021796F">
      <w:r>
        <w:t>— </w:t>
      </w:r>
      <w:r w:rsidR="00000000" w:rsidRPr="00033231">
        <w:t>Oui</w:t>
      </w:r>
      <w:r>
        <w:t xml:space="preserve">, </w:t>
      </w:r>
      <w:r w:rsidR="00000000" w:rsidRPr="00033231">
        <w:t>il faut que vous alliez</w:t>
      </w:r>
      <w:r>
        <w:t xml:space="preserve">, </w:t>
      </w:r>
      <w:r w:rsidR="00000000" w:rsidRPr="00033231">
        <w:t>ou ils entreront et nous tro</w:t>
      </w:r>
      <w:r w:rsidR="00000000" w:rsidRPr="00033231">
        <w:t>u</w:t>
      </w:r>
      <w:r w:rsidR="00000000" w:rsidRPr="00033231">
        <w:t>veront ici</w:t>
      </w:r>
      <w:r>
        <w:t xml:space="preserve"> ; </w:t>
      </w:r>
      <w:r w:rsidR="00000000" w:rsidRPr="00033231">
        <w:t>et moi</w:t>
      </w:r>
      <w:r>
        <w:t xml:space="preserve">, </w:t>
      </w:r>
      <w:r w:rsidR="00000000" w:rsidRPr="00033231">
        <w:t>plutôt que de rencontrer cette armée au pa</w:t>
      </w:r>
      <w:r w:rsidR="00000000" w:rsidRPr="00033231">
        <w:t>s</w:t>
      </w:r>
      <w:r w:rsidR="00000000" w:rsidRPr="00033231">
        <w:t>sage</w:t>
      </w:r>
      <w:r>
        <w:t xml:space="preserve">, </w:t>
      </w:r>
      <w:r w:rsidR="00000000" w:rsidRPr="00033231">
        <w:t>je m</w:t>
      </w:r>
      <w:r>
        <w:t>’</w:t>
      </w:r>
      <w:r w:rsidR="00000000" w:rsidRPr="00033231">
        <w:t>en irai par la fenêtre</w:t>
      </w:r>
      <w:r>
        <w:t xml:space="preserve"> ; </w:t>
      </w:r>
      <w:r w:rsidR="00000000" w:rsidRPr="00033231">
        <w:t>heureusement elle s</w:t>
      </w:r>
      <w:r>
        <w:t>’</w:t>
      </w:r>
      <w:r w:rsidR="00000000" w:rsidRPr="00033231">
        <w:t>ouvre comme une porte</w:t>
      </w:r>
      <w:r>
        <w:t xml:space="preserve">. </w:t>
      </w:r>
      <w:r w:rsidR="00000000" w:rsidRPr="00033231">
        <w:t>Une minute seulement</w:t>
      </w:r>
      <w:r>
        <w:t xml:space="preserve">, </w:t>
      </w:r>
      <w:r w:rsidR="00000000" w:rsidRPr="00033231">
        <w:t>baissez la chandelle un instant</w:t>
      </w:r>
      <w:r>
        <w:t xml:space="preserve"> ; </w:t>
      </w:r>
      <w:r w:rsidR="00000000" w:rsidRPr="00033231">
        <w:t>bonsoir</w:t>
      </w:r>
      <w:r>
        <w:t xml:space="preserve">. </w:t>
      </w:r>
      <w:r w:rsidR="00000000" w:rsidRPr="00033231">
        <w:t>Je vous embrasse parce que nous sommes cousins</w:t>
      </w:r>
      <w:r>
        <w:t xml:space="preserve">, </w:t>
      </w:r>
      <w:r w:rsidR="00000000" w:rsidRPr="00033231">
        <w:t>et</w:t>
      </w:r>
      <w:r>
        <w:t xml:space="preserve">, </w:t>
      </w:r>
      <w:r w:rsidR="00000000" w:rsidRPr="00033231">
        <w:t>étant cousins</w:t>
      </w:r>
      <w:r>
        <w:t xml:space="preserve">, </w:t>
      </w:r>
      <w:r w:rsidR="00000000" w:rsidRPr="00033231">
        <w:t>un</w:t>
      </w:r>
      <w:r>
        <w:t xml:space="preserve">, </w:t>
      </w:r>
      <w:r w:rsidR="00000000" w:rsidRPr="00033231">
        <w:t>deux</w:t>
      </w:r>
      <w:r>
        <w:t xml:space="preserve">, </w:t>
      </w:r>
      <w:r w:rsidR="00000000" w:rsidRPr="00033231">
        <w:t>trois baisers sont permis</w:t>
      </w:r>
      <w:r>
        <w:t xml:space="preserve">. </w:t>
      </w:r>
      <w:r w:rsidR="00000000" w:rsidRPr="00033231">
        <w:t>Caroline</w:t>
      </w:r>
      <w:r>
        <w:t xml:space="preserve">, </w:t>
      </w:r>
      <w:r w:rsidR="00000000" w:rsidRPr="00033231">
        <w:t>bonsoir</w:t>
      </w:r>
      <w:r>
        <w:t> ! »</w:t>
      </w:r>
    </w:p>
    <w:p w14:paraId="0931BCCF" w14:textId="77777777" w:rsidR="004F69D6" w:rsidRDefault="00000000" w:rsidP="004F69D6">
      <w:pPr>
        <w:pStyle w:val="Titre2"/>
        <w:rPr>
          <w:szCs w:val="44"/>
        </w:rPr>
      </w:pPr>
      <w:bookmarkStart w:id="7" w:name="_Toc199956088"/>
      <w:r w:rsidRPr="00AF30F4">
        <w:rPr>
          <w:szCs w:val="44"/>
        </w:rPr>
        <w:lastRenderedPageBreak/>
        <w:t>CHAPITRE VII</w:t>
      </w:r>
      <w:r w:rsidRPr="00AF30F4">
        <w:rPr>
          <w:szCs w:val="44"/>
        </w:rPr>
        <w:br/>
      </w:r>
      <w:r w:rsidRPr="00AF30F4">
        <w:rPr>
          <w:szCs w:val="44"/>
        </w:rPr>
        <w:br/>
        <w:t>Noé et Moïse</w:t>
      </w:r>
      <w:r w:rsidR="004F69D6">
        <w:rPr>
          <w:szCs w:val="44"/>
        </w:rPr>
        <w:t>.</w:t>
      </w:r>
      <w:bookmarkEnd w:id="7"/>
    </w:p>
    <w:p w14:paraId="29654737" w14:textId="1E7F15EC" w:rsidR="004F69D6" w:rsidRDefault="00000000" w:rsidP="0021796F">
      <w:r w:rsidRPr="00033231">
        <w:t>Le lendemain</w:t>
      </w:r>
      <w:r w:rsidR="004F69D6">
        <w:t xml:space="preserve">, </w:t>
      </w:r>
      <w:r w:rsidRPr="00033231">
        <w:t>Moore</w:t>
      </w:r>
      <w:r w:rsidR="004F69D6">
        <w:t xml:space="preserve">, </w:t>
      </w:r>
      <w:r w:rsidRPr="00033231">
        <w:t>s</w:t>
      </w:r>
      <w:r w:rsidR="004F69D6">
        <w:t>’</w:t>
      </w:r>
      <w:r w:rsidRPr="00033231">
        <w:t>étant levé avant le jour</w:t>
      </w:r>
      <w:r w:rsidR="004F69D6">
        <w:t xml:space="preserve">, </w:t>
      </w:r>
      <w:r w:rsidRPr="00033231">
        <w:t xml:space="preserve">était allé à cheval à </w:t>
      </w:r>
      <w:proofErr w:type="spellStart"/>
      <w:r w:rsidRPr="00033231">
        <w:t>Whinbury</w:t>
      </w:r>
      <w:proofErr w:type="spellEnd"/>
      <w:r w:rsidRPr="00033231">
        <w:t xml:space="preserve"> et en était revenu avant que sa sœur eût fait le café au lait</w:t>
      </w:r>
      <w:r w:rsidR="004F69D6">
        <w:t xml:space="preserve">, </w:t>
      </w:r>
      <w:r w:rsidRPr="00033231">
        <w:t>ou coupé les tartines pour le déjeuner</w:t>
      </w:r>
      <w:r w:rsidR="004F69D6">
        <w:t xml:space="preserve">. </w:t>
      </w:r>
      <w:r w:rsidRPr="00033231">
        <w:t>Ce qu</w:t>
      </w:r>
      <w:r w:rsidR="004F69D6">
        <w:t>’</w:t>
      </w:r>
      <w:r w:rsidRPr="00033231">
        <w:t>il était allé faire</w:t>
      </w:r>
      <w:r w:rsidR="004F69D6">
        <w:t xml:space="preserve">, </w:t>
      </w:r>
      <w:r w:rsidRPr="00033231">
        <w:t>il ne le confia à personne</w:t>
      </w:r>
      <w:r w:rsidR="004F69D6">
        <w:t xml:space="preserve">. </w:t>
      </w:r>
      <w:r w:rsidRPr="00033231">
        <w:t>Hortense ne lui fit a</w:t>
      </w:r>
      <w:r w:rsidRPr="00033231">
        <w:t>u</w:t>
      </w:r>
      <w:r w:rsidRPr="00033231">
        <w:t>cune question</w:t>
      </w:r>
      <w:r w:rsidR="004F69D6">
        <w:t xml:space="preserve">. </w:t>
      </w:r>
      <w:r w:rsidRPr="00033231">
        <w:t>Il n</w:t>
      </w:r>
      <w:r w:rsidR="004F69D6">
        <w:t>’</w:t>
      </w:r>
      <w:r w:rsidRPr="00033231">
        <w:t>était pas dans ses habitudes de commenter les mouvements de son frère ni dans celles de celui-ci d</w:t>
      </w:r>
      <w:r w:rsidR="004F69D6">
        <w:t>’</w:t>
      </w:r>
      <w:r w:rsidRPr="00033231">
        <w:t>en re</w:t>
      </w:r>
      <w:r w:rsidRPr="00033231">
        <w:t>n</w:t>
      </w:r>
      <w:r w:rsidRPr="00033231">
        <w:t>dre compte</w:t>
      </w:r>
      <w:r w:rsidR="004F69D6">
        <w:t xml:space="preserve">. </w:t>
      </w:r>
      <w:r w:rsidRPr="00033231">
        <w:t>Les secrets des affaires</w:t>
      </w:r>
      <w:r w:rsidR="004F69D6">
        <w:t xml:space="preserve">, </w:t>
      </w:r>
      <w:r w:rsidRPr="00033231">
        <w:t>mystères compliqués et souvent terribles</w:t>
      </w:r>
      <w:r w:rsidR="004F69D6">
        <w:t xml:space="preserve">, </w:t>
      </w:r>
      <w:r w:rsidRPr="00033231">
        <w:t>étaient ensevelis dans sa poitrine</w:t>
      </w:r>
      <w:r w:rsidR="004F69D6">
        <w:t xml:space="preserve">, </w:t>
      </w:r>
      <w:r w:rsidRPr="00033231">
        <w:t>et ne so</w:t>
      </w:r>
      <w:r w:rsidRPr="00033231">
        <w:t>r</w:t>
      </w:r>
      <w:r w:rsidRPr="00033231">
        <w:t>taient jamais de leur sépulcre</w:t>
      </w:r>
      <w:r w:rsidR="004F69D6">
        <w:t xml:space="preserve">, </w:t>
      </w:r>
      <w:r w:rsidRPr="00033231">
        <w:t xml:space="preserve">sinon de temps à autre pour épouvanter </w:t>
      </w:r>
      <w:r w:rsidR="004F69D6">
        <w:t>Joe</w:t>
      </w:r>
      <w:r w:rsidRPr="00033231">
        <w:t xml:space="preserve"> Scott ou faire tressaillir de peur quelque corre</w:t>
      </w:r>
      <w:r w:rsidRPr="00033231">
        <w:t>s</w:t>
      </w:r>
      <w:r w:rsidRPr="00033231">
        <w:t>pondant étranger</w:t>
      </w:r>
      <w:r w:rsidR="004F69D6">
        <w:t xml:space="preserve"> ; </w:t>
      </w:r>
      <w:r w:rsidRPr="00033231">
        <w:t>enfin une habitude de réserve générale sur tout ce qui était important semblait être naturelle chez lui</w:t>
      </w:r>
      <w:r w:rsidR="004F69D6">
        <w:t>.</w:t>
      </w:r>
    </w:p>
    <w:p w14:paraId="4D725A89" w14:textId="10814EF4" w:rsidR="004F69D6" w:rsidRDefault="00000000" w:rsidP="0021796F">
      <w:r w:rsidRPr="00033231">
        <w:t>Après le déjeuner</w:t>
      </w:r>
      <w:r w:rsidR="004F69D6">
        <w:t xml:space="preserve">, </w:t>
      </w:r>
      <w:r w:rsidRPr="00033231">
        <w:t>il se rendit au comptoir</w:t>
      </w:r>
      <w:r w:rsidR="004F69D6">
        <w:t xml:space="preserve">. </w:t>
      </w:r>
      <w:r w:rsidRPr="00033231">
        <w:t>Henri</w:t>
      </w:r>
      <w:r w:rsidR="004F69D6">
        <w:t xml:space="preserve">, </w:t>
      </w:r>
      <w:r w:rsidRPr="00033231">
        <w:t xml:space="preserve">le fils de </w:t>
      </w:r>
      <w:r w:rsidR="004F69D6">
        <w:t>Joe</w:t>
      </w:r>
      <w:r w:rsidRPr="00033231">
        <w:t xml:space="preserve"> Scott</w:t>
      </w:r>
      <w:r w:rsidR="004F69D6">
        <w:t xml:space="preserve">, </w:t>
      </w:r>
      <w:r w:rsidRPr="00033231">
        <w:t>apporta les lettres et les journaux</w:t>
      </w:r>
      <w:r w:rsidR="004F69D6">
        <w:t xml:space="preserve">. </w:t>
      </w:r>
      <w:r w:rsidRPr="00033231">
        <w:t>Moore s</w:t>
      </w:r>
      <w:r w:rsidR="004F69D6">
        <w:t>’</w:t>
      </w:r>
      <w:r w:rsidRPr="00033231">
        <w:t>assit à son bureau</w:t>
      </w:r>
      <w:r w:rsidR="004F69D6">
        <w:t xml:space="preserve">, </w:t>
      </w:r>
      <w:r w:rsidRPr="00033231">
        <w:t>brisa les cachets des lettres et les parcourut</w:t>
      </w:r>
      <w:r w:rsidR="004F69D6">
        <w:t xml:space="preserve">. </w:t>
      </w:r>
      <w:r w:rsidRPr="00033231">
        <w:t>Elles étaient toutes brèves</w:t>
      </w:r>
      <w:r w:rsidR="004F69D6">
        <w:t xml:space="preserve">, </w:t>
      </w:r>
      <w:r w:rsidRPr="00033231">
        <w:t>mais non agréables</w:t>
      </w:r>
      <w:r w:rsidR="004F69D6">
        <w:t xml:space="preserve">, </w:t>
      </w:r>
      <w:r w:rsidRPr="00033231">
        <w:t>paraissait-il</w:t>
      </w:r>
      <w:r w:rsidR="004F69D6">
        <w:t xml:space="preserve"> ; </w:t>
      </w:r>
      <w:r w:rsidRPr="00033231">
        <w:t>prob</w:t>
      </w:r>
      <w:r w:rsidRPr="00033231">
        <w:t>a</w:t>
      </w:r>
      <w:r w:rsidRPr="00033231">
        <w:t>blement fâcheuses</w:t>
      </w:r>
      <w:r w:rsidR="004F69D6">
        <w:t xml:space="preserve">, </w:t>
      </w:r>
      <w:r w:rsidRPr="00033231">
        <w:t>au contraire</w:t>
      </w:r>
      <w:r w:rsidR="004F69D6">
        <w:t xml:space="preserve"> : </w:t>
      </w:r>
      <w:r w:rsidRPr="00033231">
        <w:t>car</w:t>
      </w:r>
      <w:r w:rsidR="004F69D6">
        <w:t xml:space="preserve">, </w:t>
      </w:r>
      <w:r w:rsidRPr="00033231">
        <w:t>lorsque Moore déposa la dernière</w:t>
      </w:r>
      <w:r w:rsidR="004F69D6">
        <w:t xml:space="preserve">, </w:t>
      </w:r>
      <w:r w:rsidRPr="00033231">
        <w:t>ses narines dilatées exprimaient une certaine colère railleuse et défiante</w:t>
      </w:r>
      <w:r w:rsidR="004F69D6">
        <w:t xml:space="preserve">, </w:t>
      </w:r>
      <w:r w:rsidRPr="00033231">
        <w:t>et</w:t>
      </w:r>
      <w:r w:rsidR="004F69D6">
        <w:t xml:space="preserve">, </w:t>
      </w:r>
      <w:r w:rsidRPr="00033231">
        <w:t>quoiqu</w:t>
      </w:r>
      <w:r w:rsidR="004F69D6">
        <w:t>’</w:t>
      </w:r>
      <w:r w:rsidRPr="00033231">
        <w:t>il ne se livrât à aucun soliloque</w:t>
      </w:r>
      <w:r w:rsidR="004F69D6">
        <w:t xml:space="preserve">, </w:t>
      </w:r>
      <w:r w:rsidRPr="00033231">
        <w:t>il y avait dans ses yeux une expression qui semblait invoquer le diable</w:t>
      </w:r>
      <w:r w:rsidR="004F69D6">
        <w:t xml:space="preserve">, </w:t>
      </w:r>
      <w:r w:rsidRPr="00033231">
        <w:t>et le charger d</w:t>
      </w:r>
      <w:r w:rsidR="004F69D6">
        <w:t>’</w:t>
      </w:r>
      <w:r w:rsidRPr="00033231">
        <w:t>emporter le commerce à la Géhenne</w:t>
      </w:r>
      <w:r w:rsidR="004F69D6">
        <w:t xml:space="preserve">. </w:t>
      </w:r>
      <w:r w:rsidRPr="00033231">
        <w:t>C</w:t>
      </w:r>
      <w:r w:rsidRPr="00033231">
        <w:t>e</w:t>
      </w:r>
      <w:r w:rsidRPr="00033231">
        <w:t>pendant</w:t>
      </w:r>
      <w:r w:rsidR="004F69D6">
        <w:t xml:space="preserve">, </w:t>
      </w:r>
      <w:r w:rsidRPr="00033231">
        <w:t>ayant pris une plume qu</w:t>
      </w:r>
      <w:r w:rsidR="004F69D6">
        <w:t>’</w:t>
      </w:r>
      <w:r w:rsidRPr="00033231">
        <w:t>il dépouilla de ses barbes dans un accès de fureur de ses doigts</w:t>
      </w:r>
      <w:r w:rsidR="004F69D6">
        <w:t xml:space="preserve">, </w:t>
      </w:r>
      <w:r w:rsidRPr="00033231">
        <w:t>de ses doigts seulement</w:t>
      </w:r>
      <w:r w:rsidR="004F69D6">
        <w:t xml:space="preserve">, </w:t>
      </w:r>
      <w:r w:rsidRPr="00033231">
        <w:t>car son visage était calme</w:t>
      </w:r>
      <w:r w:rsidR="004F69D6">
        <w:t xml:space="preserve">, </w:t>
      </w:r>
      <w:r w:rsidRPr="00033231">
        <w:t>il traça une liasse de réponses</w:t>
      </w:r>
      <w:r w:rsidR="004F69D6">
        <w:t xml:space="preserve">, </w:t>
      </w:r>
      <w:r w:rsidRPr="00033231">
        <w:t>les c</w:t>
      </w:r>
      <w:r w:rsidRPr="00033231">
        <w:t>a</w:t>
      </w:r>
      <w:r w:rsidRPr="00033231">
        <w:t>cheta et s</w:t>
      </w:r>
      <w:r w:rsidR="004F69D6">
        <w:t>’</w:t>
      </w:r>
      <w:r w:rsidRPr="00033231">
        <w:t>en fut faire un tour à la fabrique</w:t>
      </w:r>
      <w:r w:rsidR="004F69D6">
        <w:t xml:space="preserve"> ; </w:t>
      </w:r>
      <w:r w:rsidRPr="00033231">
        <w:t>lorsqu</w:t>
      </w:r>
      <w:r w:rsidR="004F69D6">
        <w:t>’</w:t>
      </w:r>
      <w:r w:rsidRPr="00033231">
        <w:t>il revint</w:t>
      </w:r>
      <w:r w:rsidR="004F69D6">
        <w:t xml:space="preserve">, </w:t>
      </w:r>
      <w:r w:rsidRPr="00033231">
        <w:t>il s</w:t>
      </w:r>
      <w:r w:rsidR="004F69D6">
        <w:t>’</w:t>
      </w:r>
      <w:r w:rsidRPr="00033231">
        <w:t>assit pour lire son journal</w:t>
      </w:r>
      <w:r w:rsidR="004F69D6">
        <w:t>.</w:t>
      </w:r>
    </w:p>
    <w:p w14:paraId="4DBC8422" w14:textId="77777777" w:rsidR="004F69D6" w:rsidRDefault="00000000" w:rsidP="0021796F">
      <w:r w:rsidRPr="00033231">
        <w:lastRenderedPageBreak/>
        <w:t>Le contenu ne paraissait pas d</w:t>
      </w:r>
      <w:r w:rsidR="004F69D6">
        <w:t>’</w:t>
      </w:r>
      <w:r w:rsidRPr="00033231">
        <w:t>un intérêt absorbant</w:t>
      </w:r>
      <w:r w:rsidR="004F69D6">
        <w:t xml:space="preserve">. </w:t>
      </w:r>
      <w:r w:rsidRPr="00033231">
        <w:t>Plus d</w:t>
      </w:r>
      <w:r w:rsidR="004F69D6">
        <w:t>’</w:t>
      </w:r>
      <w:r w:rsidRPr="00033231">
        <w:t>une fois il le plaça sur ses genoux</w:t>
      </w:r>
      <w:r w:rsidR="004F69D6">
        <w:t xml:space="preserve">, </w:t>
      </w:r>
      <w:r w:rsidRPr="00033231">
        <w:t>croisa ses bras et regarda dans le feu</w:t>
      </w:r>
      <w:r w:rsidR="004F69D6">
        <w:t xml:space="preserve"> ; </w:t>
      </w:r>
      <w:r w:rsidRPr="00033231">
        <w:t>de temps en temps il tournait la tête du côté de la fenêtre</w:t>
      </w:r>
      <w:r w:rsidR="004F69D6">
        <w:t xml:space="preserve"> ; </w:t>
      </w:r>
      <w:r w:rsidRPr="00033231">
        <w:t>par intervalles il regardait à sa montre</w:t>
      </w:r>
      <w:r w:rsidR="004F69D6">
        <w:t xml:space="preserve"> ; </w:t>
      </w:r>
      <w:r w:rsidRPr="00033231">
        <w:t>enfin</w:t>
      </w:r>
      <w:r w:rsidR="004F69D6">
        <w:t xml:space="preserve">, </w:t>
      </w:r>
      <w:r w:rsidRPr="00033231">
        <w:t>son e</w:t>
      </w:r>
      <w:r w:rsidRPr="00033231">
        <w:t>s</w:t>
      </w:r>
      <w:r w:rsidRPr="00033231">
        <w:t>prit semblait préoccupé</w:t>
      </w:r>
      <w:r w:rsidR="004F69D6">
        <w:t xml:space="preserve">. </w:t>
      </w:r>
      <w:r w:rsidRPr="00033231">
        <w:t>Peut-être pensait-il à la beauté du temps</w:t>
      </w:r>
      <w:r w:rsidR="004F69D6">
        <w:t xml:space="preserve">, </w:t>
      </w:r>
      <w:r w:rsidRPr="00033231">
        <w:t>car c</w:t>
      </w:r>
      <w:r w:rsidR="004F69D6">
        <w:t>’</w:t>
      </w:r>
      <w:r w:rsidRPr="00033231">
        <w:t>était une belle et douce matinée pour la saison</w:t>
      </w:r>
      <w:r w:rsidR="004F69D6">
        <w:t xml:space="preserve">, </w:t>
      </w:r>
      <w:r w:rsidRPr="00033231">
        <w:t>et désirait-il être au milieu des champs pour en jouir</w:t>
      </w:r>
      <w:r w:rsidR="004F69D6">
        <w:t xml:space="preserve">. </w:t>
      </w:r>
      <w:r w:rsidRPr="00033231">
        <w:t>La porte du comptoir était grande ouverte</w:t>
      </w:r>
      <w:r w:rsidR="004F69D6">
        <w:t xml:space="preserve">, </w:t>
      </w:r>
      <w:r w:rsidRPr="00033231">
        <w:t>la brise et le soleil entraient l</w:t>
      </w:r>
      <w:r w:rsidRPr="00033231">
        <w:t>i</w:t>
      </w:r>
      <w:r w:rsidRPr="00033231">
        <w:t>brement</w:t>
      </w:r>
      <w:r w:rsidR="004F69D6">
        <w:t xml:space="preserve"> ; </w:t>
      </w:r>
      <w:r w:rsidRPr="00033231">
        <w:t>seulement le premier de ces visiteurs n</w:t>
      </w:r>
      <w:r w:rsidR="004F69D6">
        <w:t>’</w:t>
      </w:r>
      <w:r w:rsidRPr="00033231">
        <w:t>apportait a</w:t>
      </w:r>
      <w:r w:rsidRPr="00033231">
        <w:t>u</w:t>
      </w:r>
      <w:r w:rsidRPr="00033231">
        <w:t>cun parfum sur ses ailes</w:t>
      </w:r>
      <w:r w:rsidR="004F69D6">
        <w:t xml:space="preserve">, </w:t>
      </w:r>
      <w:r w:rsidRPr="00033231">
        <w:t>mais de temps à autre une bouffée de la sulfureuse et noire fumée qui se précipitait de la haute ch</w:t>
      </w:r>
      <w:r w:rsidRPr="00033231">
        <w:t>e</w:t>
      </w:r>
      <w:r w:rsidRPr="00033231">
        <w:t>minée de la fabrique</w:t>
      </w:r>
      <w:r w:rsidR="004F69D6">
        <w:t>.</w:t>
      </w:r>
    </w:p>
    <w:p w14:paraId="4F1EDEE6" w14:textId="6908EFA1" w:rsidR="004F69D6" w:rsidRDefault="00000000" w:rsidP="0021796F">
      <w:r w:rsidRPr="00033231">
        <w:t>Une sombre apparition</w:t>
      </w:r>
      <w:r w:rsidR="004F69D6">
        <w:t xml:space="preserve"> (</w:t>
      </w:r>
      <w:r w:rsidRPr="00033231">
        <w:t xml:space="preserve">celle de </w:t>
      </w:r>
      <w:r w:rsidR="004F69D6">
        <w:t>Joe</w:t>
      </w:r>
      <w:r w:rsidRPr="00033231">
        <w:t xml:space="preserve"> Scott</w:t>
      </w:r>
      <w:r w:rsidR="004F69D6">
        <w:t xml:space="preserve">, </w:t>
      </w:r>
      <w:r w:rsidRPr="00033231">
        <w:t>sortant d</w:t>
      </w:r>
      <w:r w:rsidR="004F69D6">
        <w:t>’</w:t>
      </w:r>
      <w:r w:rsidRPr="00033231">
        <w:t>une cuve de teinture</w:t>
      </w:r>
      <w:r w:rsidR="004F69D6">
        <w:t xml:space="preserve">) </w:t>
      </w:r>
      <w:r w:rsidRPr="00033231">
        <w:t>se montra un instant sur la porte ouverte</w:t>
      </w:r>
      <w:r w:rsidR="004F69D6">
        <w:t xml:space="preserve">, </w:t>
      </w:r>
      <w:r w:rsidRPr="00033231">
        <w:t>pr</w:t>
      </w:r>
      <w:r w:rsidRPr="00033231">
        <w:t>o</w:t>
      </w:r>
      <w:r w:rsidRPr="00033231">
        <w:t>nonça les mots</w:t>
      </w:r>
      <w:r w:rsidR="004F69D6">
        <w:t> : « </w:t>
      </w:r>
      <w:r w:rsidRPr="00033231">
        <w:t>Il est venu</w:t>
      </w:r>
      <w:r w:rsidR="004F69D6">
        <w:t xml:space="preserve">, </w:t>
      </w:r>
      <w:r w:rsidRPr="00033231">
        <w:t>monsieur</w:t>
      </w:r>
      <w:r w:rsidR="004F69D6">
        <w:t>, »</w:t>
      </w:r>
      <w:r w:rsidRPr="00033231">
        <w:t xml:space="preserve"> et disparut</w:t>
      </w:r>
      <w:r w:rsidR="004F69D6">
        <w:t>.</w:t>
      </w:r>
    </w:p>
    <w:p w14:paraId="0FC78916" w14:textId="027FB364" w:rsidR="004F69D6" w:rsidRDefault="004F69D6" w:rsidP="0021796F">
      <w:r>
        <w:t>M. </w:t>
      </w:r>
      <w:r w:rsidR="00000000" w:rsidRPr="00033231">
        <w:t>Moore ne leva pas les yeux de son journal</w:t>
      </w:r>
      <w:r>
        <w:t xml:space="preserve">. </w:t>
      </w:r>
      <w:r w:rsidR="00000000" w:rsidRPr="00033231">
        <w:t>Un homme d</w:t>
      </w:r>
      <w:r>
        <w:t>’</w:t>
      </w:r>
      <w:r w:rsidR="00000000" w:rsidRPr="00033231">
        <w:t>une taille élevée</w:t>
      </w:r>
      <w:r>
        <w:t xml:space="preserve">, </w:t>
      </w:r>
      <w:r w:rsidR="00000000" w:rsidRPr="00033231">
        <w:t>aux larges épaules</w:t>
      </w:r>
      <w:r>
        <w:t xml:space="preserve">, </w:t>
      </w:r>
      <w:r w:rsidR="00000000" w:rsidRPr="00033231">
        <w:t>aux membres solides</w:t>
      </w:r>
      <w:r>
        <w:t xml:space="preserve">, </w:t>
      </w:r>
      <w:r w:rsidR="00000000" w:rsidRPr="00033231">
        <w:t>v</w:t>
      </w:r>
      <w:r w:rsidR="00000000" w:rsidRPr="00033231">
        <w:t>ê</w:t>
      </w:r>
      <w:r w:rsidR="00000000" w:rsidRPr="00033231">
        <w:t>tu d</w:t>
      </w:r>
      <w:r>
        <w:t>’</w:t>
      </w:r>
      <w:r w:rsidR="00000000" w:rsidRPr="00033231">
        <w:t>habits de futaine et portant des bas gris</w:t>
      </w:r>
      <w:r>
        <w:t xml:space="preserve">, </w:t>
      </w:r>
      <w:r w:rsidR="00000000" w:rsidRPr="00033231">
        <w:t>entra</w:t>
      </w:r>
      <w:r>
        <w:t xml:space="preserve">, </w:t>
      </w:r>
      <w:r w:rsidR="00000000" w:rsidRPr="00033231">
        <w:t>fut accueilli par un signe de tête et invité à prendre un siège</w:t>
      </w:r>
      <w:r>
        <w:t xml:space="preserve"> ; </w:t>
      </w:r>
      <w:r w:rsidR="00000000" w:rsidRPr="00033231">
        <w:t>ce qu</w:t>
      </w:r>
      <w:r>
        <w:t>’</w:t>
      </w:r>
      <w:r w:rsidR="00000000" w:rsidRPr="00033231">
        <w:t>il fit</w:t>
      </w:r>
      <w:r>
        <w:t xml:space="preserve">, </w:t>
      </w:r>
      <w:r w:rsidR="00000000" w:rsidRPr="00033231">
        <w:t>émettant la remarque</w:t>
      </w:r>
      <w:r>
        <w:t xml:space="preserve">, </w:t>
      </w:r>
      <w:r w:rsidR="00000000" w:rsidRPr="00033231">
        <w:t>en ôtant son chapeau</w:t>
      </w:r>
      <w:r>
        <w:t xml:space="preserve"> (</w:t>
      </w:r>
      <w:r w:rsidR="00000000" w:rsidRPr="00033231">
        <w:t>un très-mauvais chapeau</w:t>
      </w:r>
      <w:r>
        <w:t xml:space="preserve">) </w:t>
      </w:r>
      <w:r w:rsidR="00000000" w:rsidRPr="00033231">
        <w:t>qu</w:t>
      </w:r>
      <w:r>
        <w:t>’</w:t>
      </w:r>
      <w:r w:rsidR="00000000" w:rsidRPr="00033231">
        <w:t>il plaça sous sa chaise et après s</w:t>
      </w:r>
      <w:r>
        <w:t>’</w:t>
      </w:r>
      <w:r w:rsidR="00000000" w:rsidRPr="00033231">
        <w:t>être essuyé le front avec un mouchoir de poche de coton souillé</w:t>
      </w:r>
      <w:r>
        <w:t xml:space="preserve">, </w:t>
      </w:r>
      <w:r w:rsidR="00000000" w:rsidRPr="00033231">
        <w:t>extrait dudit ch</w:t>
      </w:r>
      <w:r w:rsidR="00000000" w:rsidRPr="00033231">
        <w:t>a</w:t>
      </w:r>
      <w:r w:rsidR="00000000" w:rsidRPr="00033231">
        <w:t>peau</w:t>
      </w:r>
      <w:r>
        <w:t xml:space="preserve">, </w:t>
      </w:r>
      <w:r w:rsidR="00000000" w:rsidRPr="00033231">
        <w:t>qu</w:t>
      </w:r>
      <w:r>
        <w:t>’</w:t>
      </w:r>
      <w:r w:rsidR="00000000" w:rsidRPr="00033231">
        <w:t>il faisait extrêmement chaud pour une journée de f</w:t>
      </w:r>
      <w:r w:rsidR="00000000" w:rsidRPr="00033231">
        <w:t>é</w:t>
      </w:r>
      <w:r w:rsidR="00000000" w:rsidRPr="00033231">
        <w:t>vrier</w:t>
      </w:r>
      <w:r>
        <w:t>. M. </w:t>
      </w:r>
      <w:r w:rsidR="00000000" w:rsidRPr="00033231">
        <w:t>Moore fit un signe d</w:t>
      </w:r>
      <w:r>
        <w:t>’</w:t>
      </w:r>
      <w:r w:rsidR="00000000" w:rsidRPr="00033231">
        <w:t>assentiment</w:t>
      </w:r>
      <w:r>
        <w:t xml:space="preserve"> ; </w:t>
      </w:r>
      <w:r w:rsidR="00000000" w:rsidRPr="00033231">
        <w:t>au moins murmura-t-il quelques sons qui</w:t>
      </w:r>
      <w:r>
        <w:t xml:space="preserve">, </w:t>
      </w:r>
      <w:r w:rsidR="00000000" w:rsidRPr="00033231">
        <w:t>quoique inarticulés</w:t>
      </w:r>
      <w:r>
        <w:t xml:space="preserve">, </w:t>
      </w:r>
      <w:r w:rsidR="00000000" w:rsidRPr="00033231">
        <w:t>pouvaient passer pour un assentiment</w:t>
      </w:r>
      <w:r>
        <w:t xml:space="preserve">. </w:t>
      </w:r>
      <w:r w:rsidR="00000000" w:rsidRPr="00033231">
        <w:t>Le visiteur déposa ensuite soigneusement à côté de lui le bâton officiel qu</w:t>
      </w:r>
      <w:r>
        <w:t>’</w:t>
      </w:r>
      <w:r w:rsidR="00000000" w:rsidRPr="00033231">
        <w:t>il tenait à la main</w:t>
      </w:r>
      <w:r>
        <w:t xml:space="preserve"> ; </w:t>
      </w:r>
      <w:r w:rsidR="00000000" w:rsidRPr="00033231">
        <w:t>cela fait</w:t>
      </w:r>
      <w:r>
        <w:t xml:space="preserve">, </w:t>
      </w:r>
      <w:r w:rsidR="00000000" w:rsidRPr="00033231">
        <w:t>il se mit à siffler</w:t>
      </w:r>
      <w:r>
        <w:t xml:space="preserve">, </w:t>
      </w:r>
      <w:r w:rsidR="00000000" w:rsidRPr="00033231">
        <w:t>probablement par manière d</w:t>
      </w:r>
      <w:r>
        <w:t>’</w:t>
      </w:r>
      <w:r w:rsidR="00000000" w:rsidRPr="00033231">
        <w:t>indiquer qu</w:t>
      </w:r>
      <w:r>
        <w:t>’</w:t>
      </w:r>
      <w:r w:rsidR="00000000" w:rsidRPr="00033231">
        <w:t>il était à son aise</w:t>
      </w:r>
      <w:r>
        <w:t>.</w:t>
      </w:r>
    </w:p>
    <w:p w14:paraId="3BB77455" w14:textId="57ECED8C" w:rsidR="004F69D6" w:rsidRDefault="004F69D6" w:rsidP="0021796F">
      <w:r>
        <w:t>« </w:t>
      </w:r>
      <w:r w:rsidR="00000000" w:rsidRPr="00033231">
        <w:t>Vous avez ce qu</w:t>
      </w:r>
      <w:r>
        <w:t>’</w:t>
      </w:r>
      <w:r w:rsidR="00000000" w:rsidRPr="00033231">
        <w:t>il vous faut</w:t>
      </w:r>
      <w:r>
        <w:t xml:space="preserve">, </w:t>
      </w:r>
      <w:r w:rsidR="00000000" w:rsidRPr="00033231">
        <w:t>je suppose</w:t>
      </w:r>
      <w:r>
        <w:t xml:space="preserve">, </w:t>
      </w:r>
      <w:r w:rsidR="00000000" w:rsidRPr="00033231">
        <w:t xml:space="preserve">dit </w:t>
      </w:r>
      <w:r>
        <w:t>M. </w:t>
      </w:r>
      <w:r w:rsidR="00000000" w:rsidRPr="00033231">
        <w:t>Moore</w:t>
      </w:r>
      <w:r>
        <w:t>.</w:t>
      </w:r>
    </w:p>
    <w:p w14:paraId="52F96CC1" w14:textId="74E2CBF5" w:rsidR="00000000" w:rsidRPr="00033231" w:rsidRDefault="004F69D6" w:rsidP="0021796F">
      <w:r>
        <w:t>— </w:t>
      </w:r>
      <w:r w:rsidR="00000000" w:rsidRPr="00033231">
        <w:t>Oui</w:t>
      </w:r>
      <w:r>
        <w:t xml:space="preserve">, </w:t>
      </w:r>
      <w:r w:rsidR="00000000" w:rsidRPr="00033231">
        <w:t>oui</w:t>
      </w:r>
      <w:r>
        <w:t xml:space="preserve">, </w:t>
      </w:r>
      <w:r w:rsidR="00000000" w:rsidRPr="00033231">
        <w:t>c</w:t>
      </w:r>
      <w:r>
        <w:t>’</w:t>
      </w:r>
      <w:r w:rsidR="00000000" w:rsidRPr="00033231">
        <w:t>est bien</w:t>
      </w:r>
      <w:r>
        <w:t>. »</w:t>
      </w:r>
    </w:p>
    <w:p w14:paraId="20D5E5F7" w14:textId="77777777" w:rsidR="004F69D6" w:rsidRDefault="00000000" w:rsidP="0021796F">
      <w:r w:rsidRPr="00033231">
        <w:lastRenderedPageBreak/>
        <w:t>Il renouvela son sifflement</w:t>
      </w:r>
      <w:r w:rsidR="004F69D6">
        <w:t xml:space="preserve">, </w:t>
      </w:r>
      <w:r w:rsidRPr="00033231">
        <w:t>Moore sa lecture</w:t>
      </w:r>
      <w:r w:rsidR="004F69D6">
        <w:t xml:space="preserve">. </w:t>
      </w:r>
      <w:r w:rsidRPr="00033231">
        <w:t>Appare</w:t>
      </w:r>
      <w:r w:rsidRPr="00033231">
        <w:t>m</w:t>
      </w:r>
      <w:r w:rsidRPr="00033231">
        <w:t>ment le journal était devenu plus intéressant</w:t>
      </w:r>
      <w:r w:rsidR="004F69D6">
        <w:t xml:space="preserve">. </w:t>
      </w:r>
      <w:r w:rsidRPr="00033231">
        <w:t>Bientôt cependant il se tourna vers le buffet qui était à portée de son bras</w:t>
      </w:r>
      <w:r w:rsidR="004F69D6">
        <w:t xml:space="preserve">, </w:t>
      </w:r>
      <w:r w:rsidRPr="00033231">
        <w:t>l</w:t>
      </w:r>
      <w:r w:rsidR="004F69D6">
        <w:t>’</w:t>
      </w:r>
      <w:r w:rsidRPr="00033231">
        <w:t>ouvrit sans se lever</w:t>
      </w:r>
      <w:r w:rsidR="004F69D6">
        <w:t xml:space="preserve">, </w:t>
      </w:r>
      <w:r w:rsidRPr="00033231">
        <w:t>en tira une bouteille noire</w:t>
      </w:r>
      <w:r w:rsidR="004F69D6">
        <w:t xml:space="preserve">, </w:t>
      </w:r>
      <w:r w:rsidRPr="00033231">
        <w:t>celle avec laquelle M</w:t>
      </w:r>
      <w:r w:rsidRPr="00033231">
        <w:t>a</w:t>
      </w:r>
      <w:r w:rsidRPr="00033231">
        <w:t>lone avait fait connaissance</w:t>
      </w:r>
      <w:r w:rsidR="004F69D6">
        <w:t xml:space="preserve">, </w:t>
      </w:r>
      <w:r w:rsidRPr="00033231">
        <w:t>un gobelet</w:t>
      </w:r>
      <w:r w:rsidR="004F69D6">
        <w:t xml:space="preserve">, </w:t>
      </w:r>
      <w:r w:rsidRPr="00033231">
        <w:t>une cruche</w:t>
      </w:r>
      <w:r w:rsidR="004F69D6">
        <w:t xml:space="preserve">, </w:t>
      </w:r>
      <w:r w:rsidRPr="00033231">
        <w:t>les plaça sur une table et dit à son convive</w:t>
      </w:r>
      <w:r w:rsidR="004F69D6">
        <w:t> :</w:t>
      </w:r>
    </w:p>
    <w:p w14:paraId="6BAEBB25" w14:textId="77777777" w:rsidR="004F69D6" w:rsidRDefault="004F69D6" w:rsidP="0021796F">
      <w:r>
        <w:t>« </w:t>
      </w:r>
      <w:r w:rsidR="00000000" w:rsidRPr="00033231">
        <w:t>Buvez un coup</w:t>
      </w:r>
      <w:r>
        <w:t xml:space="preserve"> ; </w:t>
      </w:r>
      <w:r w:rsidR="00000000" w:rsidRPr="00033231">
        <w:t>il y a de l</w:t>
      </w:r>
      <w:r>
        <w:t>’</w:t>
      </w:r>
      <w:r w:rsidR="00000000" w:rsidRPr="00033231">
        <w:t>eau dans cette jarre</w:t>
      </w:r>
      <w:r>
        <w:t xml:space="preserve">, </w:t>
      </w:r>
      <w:r w:rsidR="00000000" w:rsidRPr="00033231">
        <w:t>là au coin</w:t>
      </w:r>
      <w:r>
        <w:t>.</w:t>
      </w:r>
    </w:p>
    <w:p w14:paraId="42176573" w14:textId="77777777" w:rsidR="004F69D6" w:rsidRDefault="004F69D6" w:rsidP="0021796F">
      <w:r>
        <w:t>— </w:t>
      </w:r>
      <w:r w:rsidR="00000000" w:rsidRPr="00033231">
        <w:t>Avec plaisir</w:t>
      </w:r>
      <w:r>
        <w:t xml:space="preserve"> ; </w:t>
      </w:r>
      <w:r w:rsidR="00000000" w:rsidRPr="00033231">
        <w:t>on a toujours soif le matin</w:t>
      </w:r>
      <w:r>
        <w:t xml:space="preserve">, </w:t>
      </w:r>
      <w:r w:rsidR="00000000" w:rsidRPr="00033231">
        <w:t>dit le monsieur aux vêtements de futaine</w:t>
      </w:r>
      <w:r>
        <w:t xml:space="preserve">, </w:t>
      </w:r>
      <w:r w:rsidR="00000000" w:rsidRPr="00033231">
        <w:t>se levant et faisant ce que Moore v</w:t>
      </w:r>
      <w:r w:rsidR="00000000" w:rsidRPr="00033231">
        <w:t>e</w:t>
      </w:r>
      <w:r w:rsidR="00000000" w:rsidRPr="00033231">
        <w:t>nait de lui dire</w:t>
      </w:r>
      <w:r>
        <w:t xml:space="preserve">. </w:t>
      </w:r>
      <w:r w:rsidR="00000000" w:rsidRPr="00033231">
        <w:t>Ne prendrez-vous rien vous-même</w:t>
      </w:r>
      <w:r>
        <w:t xml:space="preserve">, </w:t>
      </w:r>
      <w:r w:rsidR="00000000" w:rsidRPr="00033231">
        <w:t>monsieur Moore</w:t>
      </w:r>
      <w:r>
        <w:t xml:space="preserve"> ? </w:t>
      </w:r>
      <w:r w:rsidR="00000000" w:rsidRPr="00033231">
        <w:t>demanda-t-il en préparant sa mixture d</w:t>
      </w:r>
      <w:r>
        <w:t>’</w:t>
      </w:r>
      <w:r w:rsidR="00000000" w:rsidRPr="00033231">
        <w:t>une main h</w:t>
      </w:r>
      <w:r w:rsidR="00000000" w:rsidRPr="00033231">
        <w:t>a</w:t>
      </w:r>
      <w:r w:rsidR="00000000" w:rsidRPr="00033231">
        <w:t>b</w:t>
      </w:r>
      <w:r w:rsidR="00000000" w:rsidRPr="00033231">
        <w:t>i</w:t>
      </w:r>
      <w:r w:rsidR="00000000" w:rsidRPr="00033231">
        <w:t>le</w:t>
      </w:r>
      <w:r>
        <w:t xml:space="preserve">, </w:t>
      </w:r>
      <w:r w:rsidR="00000000" w:rsidRPr="00033231">
        <w:t>puis</w:t>
      </w:r>
      <w:r>
        <w:t xml:space="preserve">, </w:t>
      </w:r>
      <w:r w:rsidR="00000000" w:rsidRPr="00033231">
        <w:t>buvant un long coup</w:t>
      </w:r>
      <w:r>
        <w:t xml:space="preserve">, </w:t>
      </w:r>
      <w:r w:rsidR="00000000" w:rsidRPr="00033231">
        <w:t>il se laissa retomber avec sati</w:t>
      </w:r>
      <w:r w:rsidR="00000000" w:rsidRPr="00033231">
        <w:t>s</w:t>
      </w:r>
      <w:r w:rsidR="00000000" w:rsidRPr="00033231">
        <w:t>fa</w:t>
      </w:r>
      <w:r w:rsidR="00000000" w:rsidRPr="00033231">
        <w:t>c</w:t>
      </w:r>
      <w:r w:rsidR="00000000" w:rsidRPr="00033231">
        <w:t>tion dans sa chaise</w:t>
      </w:r>
      <w:r>
        <w:t>.</w:t>
      </w:r>
    </w:p>
    <w:p w14:paraId="6EE9268C" w14:textId="77777777" w:rsidR="004F69D6" w:rsidRDefault="00000000" w:rsidP="0021796F">
      <w:r w:rsidRPr="00033231">
        <w:t>Moore</w:t>
      </w:r>
      <w:r w:rsidR="004F69D6">
        <w:t xml:space="preserve">, </w:t>
      </w:r>
      <w:r w:rsidRPr="00033231">
        <w:t>ordinairement sobre de paroles</w:t>
      </w:r>
      <w:r w:rsidR="004F69D6">
        <w:t xml:space="preserve">, </w:t>
      </w:r>
      <w:r w:rsidRPr="00033231">
        <w:t>répondit par un s</w:t>
      </w:r>
      <w:r w:rsidRPr="00033231">
        <w:t>i</w:t>
      </w:r>
      <w:r w:rsidRPr="00033231">
        <w:t>gne de tête négatif</w:t>
      </w:r>
      <w:r w:rsidR="004F69D6">
        <w:t>.</w:t>
      </w:r>
    </w:p>
    <w:p w14:paraId="0CE3D4BF" w14:textId="77777777" w:rsidR="004F69D6" w:rsidRDefault="004F69D6" w:rsidP="0021796F">
      <w:r>
        <w:t>« </w:t>
      </w:r>
      <w:r w:rsidR="00000000" w:rsidRPr="00033231">
        <w:t>Vous avez tort</w:t>
      </w:r>
      <w:r>
        <w:t xml:space="preserve">, </w:t>
      </w:r>
      <w:r w:rsidR="00000000" w:rsidRPr="00033231">
        <w:t>continua le visiteur</w:t>
      </w:r>
      <w:r>
        <w:t xml:space="preserve"> ; </w:t>
      </w:r>
      <w:r w:rsidR="00000000" w:rsidRPr="00033231">
        <w:t>il n</w:t>
      </w:r>
      <w:r>
        <w:t>’</w:t>
      </w:r>
      <w:r w:rsidR="00000000" w:rsidRPr="00033231">
        <w:t>y a rien de tel pour chasser l</w:t>
      </w:r>
      <w:r>
        <w:t>’</w:t>
      </w:r>
      <w:r w:rsidR="00000000" w:rsidRPr="00033231">
        <w:t>ennui</w:t>
      </w:r>
      <w:r>
        <w:t xml:space="preserve">. </w:t>
      </w:r>
      <w:r w:rsidR="00000000" w:rsidRPr="00033231">
        <w:t>Voilà d</w:t>
      </w:r>
      <w:r>
        <w:t>’</w:t>
      </w:r>
      <w:r w:rsidR="00000000" w:rsidRPr="00033231">
        <w:t>excellent hollande</w:t>
      </w:r>
      <w:r>
        <w:t xml:space="preserve"> ! </w:t>
      </w:r>
      <w:r w:rsidR="00000000" w:rsidRPr="00033231">
        <w:t>vous le tirez de l</w:t>
      </w:r>
      <w:r>
        <w:t>’</w:t>
      </w:r>
      <w:r w:rsidR="00000000" w:rsidRPr="00033231">
        <w:t>étranger</w:t>
      </w:r>
      <w:r>
        <w:t xml:space="preserve">, </w:t>
      </w:r>
      <w:r w:rsidR="00000000" w:rsidRPr="00033231">
        <w:t>je pense</w:t>
      </w:r>
      <w:r>
        <w:t> !</w:t>
      </w:r>
    </w:p>
    <w:p w14:paraId="18216C37" w14:textId="77777777" w:rsidR="004F69D6" w:rsidRDefault="004F69D6" w:rsidP="0021796F">
      <w:r>
        <w:t>— </w:t>
      </w:r>
      <w:r w:rsidR="00000000" w:rsidRPr="00033231">
        <w:t>Oui</w:t>
      </w:r>
      <w:r>
        <w:t>.</w:t>
      </w:r>
    </w:p>
    <w:p w14:paraId="402AA6BC" w14:textId="77777777" w:rsidR="004F69D6" w:rsidRDefault="004F69D6" w:rsidP="0021796F">
      <w:r>
        <w:t>— </w:t>
      </w:r>
      <w:r w:rsidR="00000000" w:rsidRPr="00033231">
        <w:t>Croyez-moi</w:t>
      </w:r>
      <w:r>
        <w:t xml:space="preserve">, </w:t>
      </w:r>
      <w:r w:rsidR="00000000" w:rsidRPr="00033231">
        <w:t>essayez d</w:t>
      </w:r>
      <w:r>
        <w:t>’</w:t>
      </w:r>
      <w:r w:rsidR="00000000" w:rsidRPr="00033231">
        <w:t>en boire un verre</w:t>
      </w:r>
      <w:r>
        <w:t xml:space="preserve">. </w:t>
      </w:r>
      <w:r w:rsidR="00000000" w:rsidRPr="00033231">
        <w:t>Ces garçons qui vont venir vont vous faire parler on ne sait combien de temps</w:t>
      </w:r>
      <w:r>
        <w:t xml:space="preserve"> ; </w:t>
      </w:r>
      <w:r w:rsidR="00000000" w:rsidRPr="00033231">
        <w:t>vous avez besoin de prendre des forces</w:t>
      </w:r>
      <w:r>
        <w:t>.</w:t>
      </w:r>
    </w:p>
    <w:p w14:paraId="44B4593F" w14:textId="2DF73EA0" w:rsidR="004F69D6" w:rsidRDefault="004F69D6" w:rsidP="0021796F">
      <w:r>
        <w:t>— </w:t>
      </w:r>
      <w:r w:rsidR="00000000" w:rsidRPr="00033231">
        <w:t xml:space="preserve">Avez-vous vu </w:t>
      </w:r>
      <w:r>
        <w:t>M. </w:t>
      </w:r>
      <w:r w:rsidR="00000000" w:rsidRPr="00033231">
        <w:t>Sykes ce matin</w:t>
      </w:r>
      <w:r>
        <w:t xml:space="preserve"> ? </w:t>
      </w:r>
      <w:r w:rsidR="00000000" w:rsidRPr="00033231">
        <w:t xml:space="preserve">demanda </w:t>
      </w:r>
      <w:r>
        <w:t>M. </w:t>
      </w:r>
      <w:r w:rsidR="00000000" w:rsidRPr="00033231">
        <w:t>Moore</w:t>
      </w:r>
      <w:r>
        <w:t>.</w:t>
      </w:r>
    </w:p>
    <w:p w14:paraId="6A2BFF6C" w14:textId="3F4B3EC8" w:rsidR="00000000" w:rsidRPr="00033231" w:rsidRDefault="004F69D6" w:rsidP="0021796F">
      <w:r>
        <w:t>— </w:t>
      </w:r>
      <w:r w:rsidR="00000000" w:rsidRPr="00033231">
        <w:t>Je l</w:t>
      </w:r>
      <w:r>
        <w:t>’</w:t>
      </w:r>
      <w:r w:rsidR="00000000" w:rsidRPr="00033231">
        <w:t>ai vu il y a une demi-heure</w:t>
      </w:r>
      <w:r>
        <w:t xml:space="preserve">, </w:t>
      </w:r>
      <w:r w:rsidR="00000000" w:rsidRPr="00033231">
        <w:t>un quart d</w:t>
      </w:r>
      <w:r>
        <w:t>’</w:t>
      </w:r>
      <w:r w:rsidR="00000000" w:rsidRPr="00033231">
        <w:t>heure peut-être</w:t>
      </w:r>
      <w:r>
        <w:t xml:space="preserve">, </w:t>
      </w:r>
      <w:r w:rsidR="00000000" w:rsidRPr="00033231">
        <w:t>au moment où j</w:t>
      </w:r>
      <w:r>
        <w:t>’</w:t>
      </w:r>
      <w:r w:rsidR="00000000" w:rsidRPr="00033231">
        <w:t>allais partir</w:t>
      </w:r>
      <w:r>
        <w:t xml:space="preserve">. </w:t>
      </w:r>
      <w:r w:rsidR="00000000" w:rsidRPr="00033231">
        <w:t>Il m</w:t>
      </w:r>
      <w:r>
        <w:t>’</w:t>
      </w:r>
      <w:r w:rsidR="00000000" w:rsidRPr="00033231">
        <w:t>a dit qu</w:t>
      </w:r>
      <w:r>
        <w:t>’</w:t>
      </w:r>
      <w:r w:rsidR="00000000" w:rsidRPr="00033231">
        <w:t>il avait l</w:t>
      </w:r>
      <w:r>
        <w:t>’</w:t>
      </w:r>
      <w:r w:rsidR="00000000" w:rsidRPr="00033231">
        <w:t>intention de venir ici</w:t>
      </w:r>
      <w:r>
        <w:t xml:space="preserve">, </w:t>
      </w:r>
      <w:r w:rsidR="00000000" w:rsidRPr="00033231">
        <w:t>et je ne serais pas étonné d</w:t>
      </w:r>
      <w:r>
        <w:t>’</w:t>
      </w:r>
      <w:r w:rsidR="00000000" w:rsidRPr="00033231">
        <w:t xml:space="preserve">y voir arriver </w:t>
      </w:r>
      <w:r w:rsidR="00000000" w:rsidRPr="00033231">
        <w:lastRenderedPageBreak/>
        <w:t xml:space="preserve">aussi le vieux </w:t>
      </w:r>
      <w:proofErr w:type="spellStart"/>
      <w:r w:rsidR="00000000" w:rsidRPr="00033231">
        <w:t>Helstone</w:t>
      </w:r>
      <w:proofErr w:type="spellEnd"/>
      <w:r>
        <w:t xml:space="preserve">. </w:t>
      </w:r>
      <w:r w:rsidR="00000000" w:rsidRPr="00033231">
        <w:t>J</w:t>
      </w:r>
      <w:r>
        <w:t>’</w:t>
      </w:r>
      <w:r w:rsidR="00000000" w:rsidRPr="00033231">
        <w:t>ai vu que l</w:t>
      </w:r>
      <w:r>
        <w:t>’</w:t>
      </w:r>
      <w:r w:rsidR="00000000" w:rsidRPr="00033231">
        <w:t>on sellait son cheval en passant derrière le presbytère</w:t>
      </w:r>
      <w:r>
        <w:t>. »</w:t>
      </w:r>
    </w:p>
    <w:p w14:paraId="3D44EE7F" w14:textId="77777777" w:rsidR="004F69D6" w:rsidRDefault="00000000" w:rsidP="0021796F">
      <w:r w:rsidRPr="00033231">
        <w:t>La prophétie était vraie</w:t>
      </w:r>
      <w:r w:rsidR="004F69D6">
        <w:t xml:space="preserve">, </w:t>
      </w:r>
      <w:r w:rsidRPr="00033231">
        <w:t>car cinq minutes après on entendit le trot du petit poney entrant dans la cour</w:t>
      </w:r>
      <w:r w:rsidR="004F69D6">
        <w:t xml:space="preserve"> ; </w:t>
      </w:r>
      <w:r w:rsidRPr="00033231">
        <w:t>il s</w:t>
      </w:r>
      <w:r w:rsidR="004F69D6">
        <w:t>’</w:t>
      </w:r>
      <w:r w:rsidRPr="00033231">
        <w:t>arrêta</w:t>
      </w:r>
      <w:r w:rsidR="004F69D6">
        <w:t xml:space="preserve">, </w:t>
      </w:r>
      <w:r w:rsidRPr="00033231">
        <w:t>et une voix nasale bien connue cria</w:t>
      </w:r>
      <w:r w:rsidR="004F69D6">
        <w:t> :</w:t>
      </w:r>
    </w:p>
    <w:p w14:paraId="622108A0" w14:textId="5AEC09B5" w:rsidR="00000000" w:rsidRPr="00033231" w:rsidRDefault="004F69D6" w:rsidP="0021796F">
      <w:r>
        <w:t>« </w:t>
      </w:r>
      <w:r w:rsidR="00000000" w:rsidRPr="00033231">
        <w:t>Garçon</w:t>
      </w:r>
      <w:r>
        <w:t xml:space="preserve"> (</w:t>
      </w:r>
      <w:r w:rsidR="00000000" w:rsidRPr="00033231">
        <w:t>s</w:t>
      </w:r>
      <w:r>
        <w:t>’</w:t>
      </w:r>
      <w:r w:rsidR="00000000" w:rsidRPr="00033231">
        <w:t xml:space="preserve">adressant probablement au fils de </w:t>
      </w:r>
      <w:r>
        <w:t>Joe</w:t>
      </w:r>
      <w:r w:rsidR="00000000" w:rsidRPr="00033231">
        <w:t xml:space="preserve"> Scott</w:t>
      </w:r>
      <w:r>
        <w:t xml:space="preserve">), </w:t>
      </w:r>
      <w:r w:rsidR="00000000" w:rsidRPr="00033231">
        <w:t>prends mon cheval et conduis-le à l</w:t>
      </w:r>
      <w:r>
        <w:t>’</w:t>
      </w:r>
      <w:r w:rsidR="00000000" w:rsidRPr="00033231">
        <w:t>écurie</w:t>
      </w:r>
      <w:r>
        <w:t>. »</w:t>
      </w:r>
    </w:p>
    <w:p w14:paraId="40D41112" w14:textId="77777777" w:rsidR="004F69D6" w:rsidRDefault="00000000" w:rsidP="0021796F">
      <w:proofErr w:type="spellStart"/>
      <w:r w:rsidRPr="00033231">
        <w:t>Helstone</w:t>
      </w:r>
      <w:proofErr w:type="spellEnd"/>
      <w:r w:rsidRPr="00033231">
        <w:t xml:space="preserve"> entra</w:t>
      </w:r>
      <w:r w:rsidR="004F69D6">
        <w:t xml:space="preserve">, </w:t>
      </w:r>
      <w:r w:rsidRPr="00033231">
        <w:t>le pas leste et le corps droit</w:t>
      </w:r>
      <w:r w:rsidR="004F69D6">
        <w:t xml:space="preserve">, </w:t>
      </w:r>
      <w:r w:rsidRPr="00033231">
        <w:t>paraissant plus brun</w:t>
      </w:r>
      <w:r w:rsidR="004F69D6">
        <w:t xml:space="preserve">, </w:t>
      </w:r>
      <w:r w:rsidRPr="00033231">
        <w:t>plus vif et plus gaillard que jamais</w:t>
      </w:r>
      <w:r w:rsidR="004F69D6">
        <w:t>.</w:t>
      </w:r>
    </w:p>
    <w:p w14:paraId="66215E31" w14:textId="77777777" w:rsidR="004F69D6" w:rsidRDefault="004F69D6" w:rsidP="0021796F">
      <w:r>
        <w:t>« </w:t>
      </w:r>
      <w:r w:rsidR="00000000" w:rsidRPr="00033231">
        <w:t>Belle matinée</w:t>
      </w:r>
      <w:r>
        <w:t xml:space="preserve">, </w:t>
      </w:r>
      <w:r w:rsidR="00000000" w:rsidRPr="00033231">
        <w:t>Moore</w:t>
      </w:r>
      <w:r>
        <w:t xml:space="preserve"> ! </w:t>
      </w:r>
      <w:r w:rsidR="00000000" w:rsidRPr="00033231">
        <w:t>comment vous portez-vous</w:t>
      </w:r>
      <w:r>
        <w:t xml:space="preserve">, </w:t>
      </w:r>
      <w:r w:rsidR="00000000" w:rsidRPr="00033231">
        <w:t>mon garçon</w:t>
      </w:r>
      <w:r>
        <w:t xml:space="preserve"> ? </w:t>
      </w:r>
      <w:r w:rsidR="00000000" w:rsidRPr="00033231">
        <w:t>Ah</w:t>
      </w:r>
      <w:r>
        <w:t xml:space="preserve"> ! </w:t>
      </w:r>
      <w:r w:rsidR="00000000" w:rsidRPr="00033231">
        <w:t>qui avons-nous donc ici</w:t>
      </w:r>
      <w:r>
        <w:t xml:space="preserve"> (</w:t>
      </w:r>
      <w:r w:rsidR="00000000" w:rsidRPr="00033231">
        <w:t>se tournant vers le pe</w:t>
      </w:r>
      <w:r w:rsidR="00000000" w:rsidRPr="00033231">
        <w:t>r</w:t>
      </w:r>
      <w:r w:rsidR="00000000" w:rsidRPr="00033231">
        <w:t>sonnage au bâton</w:t>
      </w:r>
      <w:r>
        <w:t xml:space="preserve">) ? </w:t>
      </w:r>
      <w:proofErr w:type="spellStart"/>
      <w:r w:rsidR="00000000" w:rsidRPr="00033231">
        <w:t>Sugden</w:t>
      </w:r>
      <w:proofErr w:type="spellEnd"/>
      <w:r>
        <w:t xml:space="preserve"> ! </w:t>
      </w:r>
      <w:r w:rsidR="00000000" w:rsidRPr="00033231">
        <w:t>Quoi</w:t>
      </w:r>
      <w:r>
        <w:t xml:space="preserve"> ! </w:t>
      </w:r>
      <w:r w:rsidR="00000000" w:rsidRPr="00033231">
        <w:t>vous allez vous mettre au</w:t>
      </w:r>
      <w:r w:rsidR="00000000" w:rsidRPr="00033231">
        <w:t>s</w:t>
      </w:r>
      <w:r w:rsidR="00000000" w:rsidRPr="00033231">
        <w:t>sitôt à la besogne</w:t>
      </w:r>
      <w:r>
        <w:t xml:space="preserve"> ? </w:t>
      </w:r>
      <w:r w:rsidR="00000000" w:rsidRPr="00033231">
        <w:t>Sur ma parole</w:t>
      </w:r>
      <w:r>
        <w:t xml:space="preserve">, </w:t>
      </w:r>
      <w:r w:rsidR="00000000" w:rsidRPr="00033231">
        <w:t>vous ne perdez pas de temps</w:t>
      </w:r>
      <w:r>
        <w:t xml:space="preserve"> ! </w:t>
      </w:r>
      <w:r w:rsidR="00000000" w:rsidRPr="00033231">
        <w:t>Mais je viens pour demander des explications</w:t>
      </w:r>
      <w:r>
        <w:t xml:space="preserve"> ; </w:t>
      </w:r>
      <w:r w:rsidR="00000000" w:rsidRPr="00033231">
        <w:t>on m</w:t>
      </w:r>
      <w:r>
        <w:t>’</w:t>
      </w:r>
      <w:r w:rsidR="00000000" w:rsidRPr="00033231">
        <w:t>a remis votre message</w:t>
      </w:r>
      <w:r>
        <w:t xml:space="preserve">. </w:t>
      </w:r>
      <w:r w:rsidR="00000000" w:rsidRPr="00033231">
        <w:t>Êtes-vous sûr d</w:t>
      </w:r>
      <w:r>
        <w:t>’</w:t>
      </w:r>
      <w:r w:rsidR="00000000" w:rsidRPr="00033231">
        <w:t>être sur la vraie piste</w:t>
      </w:r>
      <w:r>
        <w:t xml:space="preserve"> ? </w:t>
      </w:r>
      <w:r w:rsidR="00000000" w:rsidRPr="00033231">
        <w:t>Comment entendez-vous mener cette affaire</w:t>
      </w:r>
      <w:r>
        <w:t xml:space="preserve"> ? </w:t>
      </w:r>
      <w:r w:rsidR="00000000" w:rsidRPr="00033231">
        <w:t>Vous êtes-vous procuré un ordre d</w:t>
      </w:r>
      <w:r>
        <w:t>’</w:t>
      </w:r>
      <w:r w:rsidR="00000000" w:rsidRPr="00033231">
        <w:t>arrestation</w:t>
      </w:r>
      <w:r>
        <w:t> ?</w:t>
      </w:r>
    </w:p>
    <w:p w14:paraId="66E98E46" w14:textId="77777777" w:rsidR="004F69D6" w:rsidRDefault="004F69D6" w:rsidP="0021796F">
      <w:r>
        <w:t>— </w:t>
      </w:r>
      <w:proofErr w:type="spellStart"/>
      <w:r w:rsidR="00000000" w:rsidRPr="00033231">
        <w:t>Sugden</w:t>
      </w:r>
      <w:proofErr w:type="spellEnd"/>
      <w:r w:rsidR="00000000" w:rsidRPr="00033231">
        <w:t xml:space="preserve"> en a un</w:t>
      </w:r>
      <w:r>
        <w:t>.</w:t>
      </w:r>
    </w:p>
    <w:p w14:paraId="17059DFE" w14:textId="77777777" w:rsidR="004F69D6" w:rsidRDefault="004F69D6" w:rsidP="0021796F">
      <w:r>
        <w:t>— </w:t>
      </w:r>
      <w:r w:rsidR="00000000" w:rsidRPr="00033231">
        <w:t>Alors</w:t>
      </w:r>
      <w:r>
        <w:t xml:space="preserve">, </w:t>
      </w:r>
      <w:r w:rsidR="00000000" w:rsidRPr="00033231">
        <w:t>vous allez vous mettre à la poursuite du coupable</w:t>
      </w:r>
      <w:r>
        <w:t xml:space="preserve"> ? </w:t>
      </w:r>
      <w:r w:rsidR="00000000" w:rsidRPr="00033231">
        <w:t>Je vous accompagnerai</w:t>
      </w:r>
      <w:r>
        <w:t>.</w:t>
      </w:r>
    </w:p>
    <w:p w14:paraId="6022DBD4" w14:textId="77777777" w:rsidR="004F69D6" w:rsidRDefault="004F69D6" w:rsidP="0021796F">
      <w:r>
        <w:t>— </w:t>
      </w:r>
      <w:r w:rsidR="00000000" w:rsidRPr="00033231">
        <w:t>Cette peine vous sera épargnée</w:t>
      </w:r>
      <w:r>
        <w:t xml:space="preserve">, </w:t>
      </w:r>
      <w:r w:rsidR="00000000" w:rsidRPr="00033231">
        <w:t>monsieur</w:t>
      </w:r>
      <w:r>
        <w:t xml:space="preserve"> ; </w:t>
      </w:r>
      <w:r w:rsidR="00000000" w:rsidRPr="00033231">
        <w:t>il vient me trouver ici</w:t>
      </w:r>
      <w:r>
        <w:t xml:space="preserve">. </w:t>
      </w:r>
      <w:r w:rsidR="00000000" w:rsidRPr="00033231">
        <w:t>Vous me voyez attendant son arrivée</w:t>
      </w:r>
      <w:r>
        <w:t>.</w:t>
      </w:r>
    </w:p>
    <w:p w14:paraId="1BC6B622" w14:textId="4D8AC7E1" w:rsidR="00000000" w:rsidRPr="00033231" w:rsidRDefault="004F69D6" w:rsidP="0021796F">
      <w:r>
        <w:t>— </w:t>
      </w:r>
      <w:r w:rsidR="00000000" w:rsidRPr="00033231">
        <w:t>Et qui est-il</w:t>
      </w:r>
      <w:r>
        <w:t xml:space="preserve"> ? </w:t>
      </w:r>
      <w:r w:rsidR="00000000" w:rsidRPr="00033231">
        <w:t>Un de mes paroissiens</w:t>
      </w:r>
      <w:r>
        <w:t> ? »</w:t>
      </w:r>
    </w:p>
    <w:p w14:paraId="35B8DE2C" w14:textId="21F2DAA3" w:rsidR="004F69D6" w:rsidRDefault="004F69D6" w:rsidP="0021796F">
      <w:r>
        <w:t>Joe</w:t>
      </w:r>
      <w:r w:rsidR="00000000" w:rsidRPr="00033231">
        <w:t xml:space="preserve"> Scott entra sans être remarqué</w:t>
      </w:r>
      <w:r>
        <w:t xml:space="preserve">. </w:t>
      </w:r>
      <w:r w:rsidR="00000000" w:rsidRPr="00033231">
        <w:t>Semblable à un fa</w:t>
      </w:r>
      <w:r w:rsidR="00000000" w:rsidRPr="00033231">
        <w:t>n</w:t>
      </w:r>
      <w:r w:rsidR="00000000" w:rsidRPr="00033231">
        <w:t>t</w:t>
      </w:r>
      <w:r w:rsidR="00000000" w:rsidRPr="00033231">
        <w:t>ô</w:t>
      </w:r>
      <w:r w:rsidR="00000000" w:rsidRPr="00033231">
        <w:t>me</w:t>
      </w:r>
      <w:r>
        <w:t xml:space="preserve">, </w:t>
      </w:r>
      <w:r w:rsidR="00000000" w:rsidRPr="00033231">
        <w:t>la moitié de sa personne teinte de la plus sombre couleur de l</w:t>
      </w:r>
      <w:r>
        <w:t>’</w:t>
      </w:r>
      <w:r w:rsidR="00000000" w:rsidRPr="00033231">
        <w:t>indigo</w:t>
      </w:r>
      <w:r>
        <w:t xml:space="preserve">, </w:t>
      </w:r>
      <w:r w:rsidR="00000000" w:rsidRPr="00033231">
        <w:t>il s</w:t>
      </w:r>
      <w:r>
        <w:t>’</w:t>
      </w:r>
      <w:r w:rsidR="00000000" w:rsidRPr="00033231">
        <w:t>appuya contre le bureau</w:t>
      </w:r>
      <w:r>
        <w:t xml:space="preserve">. </w:t>
      </w:r>
      <w:r w:rsidR="00000000" w:rsidRPr="00033231">
        <w:t>La réponse de son ma</w:t>
      </w:r>
      <w:r w:rsidR="00000000" w:rsidRPr="00033231">
        <w:t>î</w:t>
      </w:r>
      <w:r w:rsidR="00000000" w:rsidRPr="00033231">
        <w:t>tre au recteur fut un sourire</w:t>
      </w:r>
      <w:r>
        <w:t> ; Joe</w:t>
      </w:r>
      <w:r w:rsidR="00000000" w:rsidRPr="00033231">
        <w:t xml:space="preserve"> prit la parole</w:t>
      </w:r>
      <w:r>
        <w:t xml:space="preserve"> ; </w:t>
      </w:r>
      <w:r w:rsidR="00000000" w:rsidRPr="00033231">
        <w:t>de l</w:t>
      </w:r>
      <w:r>
        <w:t>’</w:t>
      </w:r>
      <w:r w:rsidR="00000000" w:rsidRPr="00033231">
        <w:t>air calme du chat qui aiguise ses griffes</w:t>
      </w:r>
      <w:r>
        <w:t xml:space="preserve">, </w:t>
      </w:r>
      <w:r w:rsidR="00000000" w:rsidRPr="00033231">
        <w:t>il dit</w:t>
      </w:r>
      <w:r>
        <w:t> :</w:t>
      </w:r>
    </w:p>
    <w:p w14:paraId="1DC185D7" w14:textId="77777777" w:rsidR="004F69D6" w:rsidRDefault="004F69D6" w:rsidP="0021796F">
      <w:r>
        <w:lastRenderedPageBreak/>
        <w:t>« </w:t>
      </w:r>
      <w:r w:rsidR="00000000" w:rsidRPr="00033231">
        <w:t>C</w:t>
      </w:r>
      <w:r>
        <w:t>’</w:t>
      </w:r>
      <w:r w:rsidR="00000000" w:rsidRPr="00033231">
        <w:t>est un de vos amis</w:t>
      </w:r>
      <w:r>
        <w:t xml:space="preserve">, </w:t>
      </w:r>
      <w:r w:rsidR="00000000" w:rsidRPr="00033231">
        <w:t xml:space="preserve">monsieur </w:t>
      </w:r>
      <w:proofErr w:type="spellStart"/>
      <w:r w:rsidR="00000000" w:rsidRPr="00033231">
        <w:t>Helstone</w:t>
      </w:r>
      <w:proofErr w:type="spellEnd"/>
      <w:r>
        <w:t xml:space="preserve"> ; </w:t>
      </w:r>
      <w:r w:rsidR="00000000" w:rsidRPr="00033231">
        <w:t>un gentleman dont vous parlez souvent</w:t>
      </w:r>
      <w:r>
        <w:t>.</w:t>
      </w:r>
    </w:p>
    <w:p w14:paraId="1C875128" w14:textId="13C3B950" w:rsidR="004F69D6" w:rsidRDefault="004F69D6" w:rsidP="0021796F">
      <w:r>
        <w:t>— </w:t>
      </w:r>
      <w:r w:rsidR="00000000" w:rsidRPr="00033231">
        <w:t>En vérité</w:t>
      </w:r>
      <w:r>
        <w:t xml:space="preserve"> ! </w:t>
      </w:r>
      <w:r w:rsidR="00000000" w:rsidRPr="00033231">
        <w:t>Son nom</w:t>
      </w:r>
      <w:r>
        <w:t xml:space="preserve">, Joe ? </w:t>
      </w:r>
      <w:r w:rsidR="00000000" w:rsidRPr="00033231">
        <w:t>Vous avez bonne mine ce m</w:t>
      </w:r>
      <w:r w:rsidR="00000000" w:rsidRPr="00033231">
        <w:t>a</w:t>
      </w:r>
      <w:r w:rsidR="00000000" w:rsidRPr="00033231">
        <w:t>tin</w:t>
      </w:r>
      <w:r>
        <w:t>.</w:t>
      </w:r>
    </w:p>
    <w:p w14:paraId="75E76385" w14:textId="77777777" w:rsidR="004F69D6" w:rsidRDefault="004F69D6" w:rsidP="0021796F">
      <w:r>
        <w:t>— </w:t>
      </w:r>
      <w:r w:rsidR="00000000" w:rsidRPr="00033231">
        <w:t>Oh</w:t>
      </w:r>
      <w:r>
        <w:t xml:space="preserve"> ! </w:t>
      </w:r>
      <w:r w:rsidR="00000000" w:rsidRPr="00033231">
        <w:t xml:space="preserve">seulement le révérend Moïse </w:t>
      </w:r>
      <w:proofErr w:type="spellStart"/>
      <w:r w:rsidR="00000000" w:rsidRPr="00033231">
        <w:t>Barraclough</w:t>
      </w:r>
      <w:proofErr w:type="spellEnd"/>
      <w:r>
        <w:t xml:space="preserve">, </w:t>
      </w:r>
      <w:r w:rsidR="00000000" w:rsidRPr="00033231">
        <w:t>l</w:t>
      </w:r>
      <w:r>
        <w:t>’</w:t>
      </w:r>
      <w:r w:rsidR="00000000" w:rsidRPr="00033231">
        <w:t>orateur du baquet</w:t>
      </w:r>
      <w:r>
        <w:t xml:space="preserve">, </w:t>
      </w:r>
      <w:r w:rsidR="00000000" w:rsidRPr="00033231">
        <w:t>comme vous l</w:t>
      </w:r>
      <w:r>
        <w:t>’</w:t>
      </w:r>
      <w:r w:rsidR="00000000" w:rsidRPr="00033231">
        <w:t>appelez quelquefois</w:t>
      </w:r>
      <w:r>
        <w:t xml:space="preserve">, </w:t>
      </w:r>
      <w:r w:rsidR="00000000" w:rsidRPr="00033231">
        <w:t>je crois</w:t>
      </w:r>
      <w:r>
        <w:t>.</w:t>
      </w:r>
    </w:p>
    <w:p w14:paraId="1E2EC57B" w14:textId="77777777" w:rsidR="004F69D6" w:rsidRDefault="004F69D6" w:rsidP="0021796F">
      <w:r>
        <w:t>— </w:t>
      </w:r>
      <w:r w:rsidR="00000000" w:rsidRPr="00033231">
        <w:t>Ah</w:t>
      </w:r>
      <w:r>
        <w:t xml:space="preserve"> ! </w:t>
      </w:r>
      <w:r w:rsidR="00000000" w:rsidRPr="00033231">
        <w:t>dit le recteur</w:t>
      </w:r>
      <w:r>
        <w:t xml:space="preserve">, </w:t>
      </w:r>
      <w:r w:rsidR="00000000" w:rsidRPr="00033231">
        <w:t>prenant sa tabatière et aspirant une longue prise</w:t>
      </w:r>
      <w:r>
        <w:t xml:space="preserve">. </w:t>
      </w:r>
      <w:r w:rsidR="00000000" w:rsidRPr="00033231">
        <w:t>Ah</w:t>
      </w:r>
      <w:r>
        <w:t xml:space="preserve"> ! </w:t>
      </w:r>
      <w:r w:rsidR="00000000" w:rsidRPr="00033231">
        <w:t>on n</w:t>
      </w:r>
      <w:r>
        <w:t>’</w:t>
      </w:r>
      <w:r w:rsidR="00000000" w:rsidRPr="00033231">
        <w:t>aurait jamais supposé cela</w:t>
      </w:r>
      <w:r>
        <w:t xml:space="preserve">. </w:t>
      </w:r>
      <w:r w:rsidR="00000000" w:rsidRPr="00033231">
        <w:t>Mais le vieux personnage ne fut jamais un de vos ouvriers</w:t>
      </w:r>
      <w:r>
        <w:t xml:space="preserve">, </w:t>
      </w:r>
      <w:r w:rsidR="00000000" w:rsidRPr="00033231">
        <w:t>Moore</w:t>
      </w:r>
      <w:r>
        <w:t xml:space="preserve"> ? </w:t>
      </w:r>
      <w:r w:rsidR="00000000" w:rsidRPr="00033231">
        <w:t>Il est tai</w:t>
      </w:r>
      <w:r w:rsidR="00000000" w:rsidRPr="00033231">
        <w:t>l</w:t>
      </w:r>
      <w:r w:rsidR="00000000" w:rsidRPr="00033231">
        <w:t>leur de son état</w:t>
      </w:r>
      <w:r>
        <w:t>.</w:t>
      </w:r>
    </w:p>
    <w:p w14:paraId="4C0D813E" w14:textId="77777777" w:rsidR="004F69D6" w:rsidRDefault="004F69D6" w:rsidP="0021796F">
      <w:r>
        <w:t>— </w:t>
      </w:r>
      <w:r w:rsidR="00000000" w:rsidRPr="00033231">
        <w:t>Je lui en veux d</w:t>
      </w:r>
      <w:r>
        <w:t>’</w:t>
      </w:r>
      <w:r w:rsidR="00000000" w:rsidRPr="00033231">
        <w:t>autant plus d</w:t>
      </w:r>
      <w:r>
        <w:t>’</w:t>
      </w:r>
      <w:r w:rsidR="00000000" w:rsidRPr="00033231">
        <w:t>intervenir dans mes affa</w:t>
      </w:r>
      <w:r w:rsidR="00000000" w:rsidRPr="00033231">
        <w:t>i</w:t>
      </w:r>
      <w:r w:rsidR="00000000" w:rsidRPr="00033231">
        <w:t>res</w:t>
      </w:r>
      <w:r>
        <w:t xml:space="preserve">, </w:t>
      </w:r>
      <w:r w:rsidR="00000000" w:rsidRPr="00033231">
        <w:t>et d</w:t>
      </w:r>
      <w:r>
        <w:t>’</w:t>
      </w:r>
      <w:r w:rsidR="00000000" w:rsidRPr="00033231">
        <w:t>exciter contre moi les hommes que j</w:t>
      </w:r>
      <w:r>
        <w:t>’</w:t>
      </w:r>
      <w:r w:rsidR="00000000" w:rsidRPr="00033231">
        <w:t>ai congédiés</w:t>
      </w:r>
      <w:r>
        <w:t>.</w:t>
      </w:r>
    </w:p>
    <w:p w14:paraId="2BFE5FCF" w14:textId="77777777" w:rsidR="004F69D6" w:rsidRDefault="004F69D6" w:rsidP="0021796F">
      <w:r>
        <w:t>— </w:t>
      </w:r>
      <w:r w:rsidR="00000000" w:rsidRPr="00033231">
        <w:t>Et Moïse était présent à l</w:t>
      </w:r>
      <w:r>
        <w:t>’</w:t>
      </w:r>
      <w:r w:rsidR="00000000" w:rsidRPr="00033231">
        <w:t xml:space="preserve">affaire du marais de </w:t>
      </w:r>
      <w:proofErr w:type="spellStart"/>
      <w:r w:rsidR="00000000" w:rsidRPr="00033231">
        <w:t>Stilbro</w:t>
      </w:r>
      <w:proofErr w:type="spellEnd"/>
      <w:r>
        <w:t xml:space="preserve">’ ? </w:t>
      </w:r>
      <w:r w:rsidR="00000000" w:rsidRPr="00033231">
        <w:t>Il y est allé avec sa jambe de bois</w:t>
      </w:r>
      <w:r>
        <w:t> ?</w:t>
      </w:r>
    </w:p>
    <w:p w14:paraId="323F2A79" w14:textId="2749FE84" w:rsidR="004F69D6" w:rsidRDefault="004F69D6" w:rsidP="0021796F">
      <w:r>
        <w:t>— </w:t>
      </w:r>
      <w:r w:rsidR="00000000" w:rsidRPr="00033231">
        <w:t>Oui</w:t>
      </w:r>
      <w:r>
        <w:t xml:space="preserve">, </w:t>
      </w:r>
      <w:r w:rsidR="00000000" w:rsidRPr="00033231">
        <w:t>monsieur</w:t>
      </w:r>
      <w:r>
        <w:t xml:space="preserve">, </w:t>
      </w:r>
      <w:r w:rsidR="00000000" w:rsidRPr="00033231">
        <w:t xml:space="preserve">répondit </w:t>
      </w:r>
      <w:r>
        <w:t xml:space="preserve">Joe ; </w:t>
      </w:r>
      <w:r w:rsidR="00000000" w:rsidRPr="00033231">
        <w:t>il y est allé à cheval</w:t>
      </w:r>
      <w:r>
        <w:t xml:space="preserve">, </w:t>
      </w:r>
      <w:r w:rsidR="00000000" w:rsidRPr="00033231">
        <w:t>afin que sa jambe de bois ne le fit point reconnaître</w:t>
      </w:r>
      <w:r>
        <w:t xml:space="preserve">. </w:t>
      </w:r>
      <w:r w:rsidR="00000000" w:rsidRPr="00033231">
        <w:t>Il était le cap</w:t>
      </w:r>
      <w:r w:rsidR="00000000" w:rsidRPr="00033231">
        <w:t>i</w:t>
      </w:r>
      <w:r w:rsidR="00000000" w:rsidRPr="00033231">
        <w:t>taine et portait un masque</w:t>
      </w:r>
      <w:r>
        <w:t xml:space="preserve"> ; </w:t>
      </w:r>
      <w:r w:rsidR="00000000" w:rsidRPr="00033231">
        <w:t>les autres s</w:t>
      </w:r>
      <w:r>
        <w:t>’</w:t>
      </w:r>
      <w:r w:rsidR="00000000" w:rsidRPr="00033231">
        <w:t>étaient seulement noirci la figure</w:t>
      </w:r>
      <w:r>
        <w:t>.</w:t>
      </w:r>
    </w:p>
    <w:p w14:paraId="799374ED" w14:textId="77777777" w:rsidR="004F69D6" w:rsidRDefault="004F69D6" w:rsidP="0021796F">
      <w:r>
        <w:t>— </w:t>
      </w:r>
      <w:r w:rsidR="00000000" w:rsidRPr="00033231">
        <w:t>Et comment a-t-il été découvert</w:t>
      </w:r>
      <w:r>
        <w:t> ?</w:t>
      </w:r>
    </w:p>
    <w:p w14:paraId="0B5313F7" w14:textId="4C241FF1" w:rsidR="004F69D6" w:rsidRDefault="004F69D6" w:rsidP="0021796F">
      <w:r>
        <w:t>— </w:t>
      </w:r>
      <w:r w:rsidR="00000000" w:rsidRPr="00033231">
        <w:t>Je vais vous le dire</w:t>
      </w:r>
      <w:r>
        <w:t xml:space="preserve">, </w:t>
      </w:r>
      <w:r w:rsidR="00000000" w:rsidRPr="00033231">
        <w:t xml:space="preserve">répondit </w:t>
      </w:r>
      <w:r>
        <w:t xml:space="preserve">Joe. </w:t>
      </w:r>
      <w:r w:rsidR="00000000" w:rsidRPr="00033231">
        <w:t>Il faisait la cour à S</w:t>
      </w:r>
      <w:r w:rsidR="00000000" w:rsidRPr="00033231">
        <w:t>a</w:t>
      </w:r>
      <w:r w:rsidR="00000000" w:rsidRPr="00033231">
        <w:t>rah</w:t>
      </w:r>
      <w:r>
        <w:t xml:space="preserve">, </w:t>
      </w:r>
      <w:r w:rsidR="00000000" w:rsidRPr="00033231">
        <w:t xml:space="preserve">la servante de </w:t>
      </w:r>
      <w:r>
        <w:t>M. </w:t>
      </w:r>
      <w:r w:rsidR="00000000" w:rsidRPr="00033231">
        <w:t>Moore</w:t>
      </w:r>
      <w:r>
        <w:t xml:space="preserve">, </w:t>
      </w:r>
      <w:r w:rsidR="00000000" w:rsidRPr="00033231">
        <w:t>qui</w:t>
      </w:r>
      <w:r>
        <w:t xml:space="preserve">, </w:t>
      </w:r>
      <w:r w:rsidR="00000000" w:rsidRPr="00033231">
        <w:t>soit à cause de sa jambe de bois</w:t>
      </w:r>
      <w:r>
        <w:t xml:space="preserve">, </w:t>
      </w:r>
      <w:r w:rsidR="00000000" w:rsidRPr="00033231">
        <w:t>soit à cause de son hypocrisie bien connue</w:t>
      </w:r>
      <w:r>
        <w:t xml:space="preserve">, </w:t>
      </w:r>
      <w:r w:rsidR="00000000" w:rsidRPr="00033231">
        <w:t>ne semblait pas beaucoup l</w:t>
      </w:r>
      <w:r>
        <w:t>’</w:t>
      </w:r>
      <w:r w:rsidR="00000000" w:rsidRPr="00033231">
        <w:t>encourager</w:t>
      </w:r>
      <w:r>
        <w:t xml:space="preserve">. </w:t>
      </w:r>
      <w:r w:rsidR="00000000" w:rsidRPr="00033231">
        <w:t>Peut-être</w:t>
      </w:r>
      <w:r>
        <w:t xml:space="preserve"> (</w:t>
      </w:r>
      <w:r w:rsidR="00000000" w:rsidRPr="00033231">
        <w:t>car les femmes ont parfois d</w:t>
      </w:r>
      <w:r>
        <w:t>’</w:t>
      </w:r>
      <w:r w:rsidR="00000000" w:rsidRPr="00033231">
        <w:t>étranges caprices</w:t>
      </w:r>
      <w:r>
        <w:t xml:space="preserve">, </w:t>
      </w:r>
      <w:r w:rsidR="00000000" w:rsidRPr="00033231">
        <w:t>nous pouvons bien dire cela entre nous</w:t>
      </w:r>
      <w:r>
        <w:t xml:space="preserve">, </w:t>
      </w:r>
      <w:r w:rsidR="00000000" w:rsidRPr="00033231">
        <w:t>il n</w:t>
      </w:r>
      <w:r>
        <w:t>’</w:t>
      </w:r>
      <w:r w:rsidR="00000000" w:rsidRPr="00033231">
        <w:t>y a pas de femmes ici</w:t>
      </w:r>
      <w:r>
        <w:t xml:space="preserve">) </w:t>
      </w:r>
      <w:r w:rsidR="00000000" w:rsidRPr="00033231">
        <w:t>peut-être l</w:t>
      </w:r>
      <w:r>
        <w:t>’</w:t>
      </w:r>
      <w:r w:rsidR="00000000" w:rsidRPr="00033231">
        <w:t>eût-elle encouragé</w:t>
      </w:r>
      <w:r>
        <w:t xml:space="preserve">, </w:t>
      </w:r>
      <w:r w:rsidR="00000000" w:rsidRPr="00033231">
        <w:t>en dépit de sa jambe de bois et de sa fausseté</w:t>
      </w:r>
      <w:r>
        <w:t xml:space="preserve">, </w:t>
      </w:r>
      <w:r w:rsidR="00000000" w:rsidRPr="00033231">
        <w:t>pour passer le temps</w:t>
      </w:r>
      <w:r>
        <w:t xml:space="preserve"> ; </w:t>
      </w:r>
      <w:r w:rsidR="00000000" w:rsidRPr="00033231">
        <w:t>j</w:t>
      </w:r>
      <w:r>
        <w:t>’</w:t>
      </w:r>
      <w:r w:rsidR="00000000" w:rsidRPr="00033231">
        <w:t>en ai connu qui en ont fait autant</w:t>
      </w:r>
      <w:r>
        <w:t xml:space="preserve">, </w:t>
      </w:r>
      <w:r w:rsidR="00000000" w:rsidRPr="00033231">
        <w:t>et des plus jolies et des plus a</w:t>
      </w:r>
      <w:r w:rsidR="00000000" w:rsidRPr="00033231">
        <w:t>i</w:t>
      </w:r>
      <w:r w:rsidR="00000000" w:rsidRPr="00033231">
        <w:t>mables encore</w:t>
      </w:r>
      <w:r>
        <w:t xml:space="preserve"> ; </w:t>
      </w:r>
      <w:r w:rsidR="00000000" w:rsidRPr="00033231">
        <w:t>oui</w:t>
      </w:r>
      <w:r>
        <w:t xml:space="preserve">, </w:t>
      </w:r>
      <w:r w:rsidR="00000000" w:rsidRPr="00033231">
        <w:t>j</w:t>
      </w:r>
      <w:r>
        <w:t>’</w:t>
      </w:r>
      <w:r w:rsidR="00000000" w:rsidRPr="00033231">
        <w:t>ai vu de ces charmantes et jeunes petites choses</w:t>
      </w:r>
      <w:r>
        <w:t xml:space="preserve">, </w:t>
      </w:r>
      <w:r w:rsidR="00000000" w:rsidRPr="00033231">
        <w:t xml:space="preserve">qui paraissaient aussi </w:t>
      </w:r>
      <w:r w:rsidR="00000000" w:rsidRPr="00033231">
        <w:lastRenderedPageBreak/>
        <w:t>délicates</w:t>
      </w:r>
      <w:r>
        <w:t xml:space="preserve">, </w:t>
      </w:r>
      <w:r w:rsidR="00000000" w:rsidRPr="00033231">
        <w:t>aussi pures que les marguerites de la prairie</w:t>
      </w:r>
      <w:r>
        <w:t xml:space="preserve">, </w:t>
      </w:r>
      <w:r w:rsidR="00000000" w:rsidRPr="00033231">
        <w:t>et qui</w:t>
      </w:r>
      <w:r>
        <w:t xml:space="preserve">, </w:t>
      </w:r>
      <w:r w:rsidR="00000000" w:rsidRPr="00033231">
        <w:t>avec le temps</w:t>
      </w:r>
      <w:r>
        <w:t xml:space="preserve">, </w:t>
      </w:r>
      <w:r w:rsidR="00000000" w:rsidRPr="00033231">
        <w:t>se sont trouvées n</w:t>
      </w:r>
      <w:r>
        <w:t>’</w:t>
      </w:r>
      <w:r w:rsidR="00000000" w:rsidRPr="00033231">
        <w:t>être que de piquantes et venimeuses orties</w:t>
      </w:r>
      <w:r>
        <w:t>…</w:t>
      </w:r>
    </w:p>
    <w:p w14:paraId="424A578A" w14:textId="33BE19AE" w:rsidR="004F69D6" w:rsidRDefault="004F69D6" w:rsidP="0021796F">
      <w:r>
        <w:t>— Joe</w:t>
      </w:r>
      <w:r w:rsidR="00000000" w:rsidRPr="00033231">
        <w:t xml:space="preserve"> est un homme de bon sens</w:t>
      </w:r>
      <w:r>
        <w:t xml:space="preserve">, </w:t>
      </w:r>
      <w:r w:rsidR="00000000" w:rsidRPr="00033231">
        <w:t xml:space="preserve">dit </w:t>
      </w:r>
      <w:proofErr w:type="spellStart"/>
      <w:r w:rsidR="00000000" w:rsidRPr="00033231">
        <w:t>Helstone</w:t>
      </w:r>
      <w:proofErr w:type="spellEnd"/>
      <w:r>
        <w:t>.</w:t>
      </w:r>
    </w:p>
    <w:p w14:paraId="48BE53B9" w14:textId="77777777" w:rsidR="004F69D6" w:rsidRDefault="004F69D6" w:rsidP="0021796F">
      <w:r>
        <w:t>— </w:t>
      </w:r>
      <w:r w:rsidR="00000000" w:rsidRPr="00033231">
        <w:t>Cependant</w:t>
      </w:r>
      <w:r>
        <w:t xml:space="preserve">, </w:t>
      </w:r>
      <w:r w:rsidR="00000000" w:rsidRPr="00033231">
        <w:t>Sarah avait une autre corde à son arc</w:t>
      </w:r>
      <w:r>
        <w:t xml:space="preserve"> : </w:t>
      </w:r>
      <w:r w:rsidR="00000000" w:rsidRPr="00033231">
        <w:t>Fréd</w:t>
      </w:r>
      <w:r w:rsidR="00000000" w:rsidRPr="00033231">
        <w:t>é</w:t>
      </w:r>
      <w:r w:rsidR="00000000" w:rsidRPr="00033231">
        <w:t xml:space="preserve">ric </w:t>
      </w:r>
      <w:proofErr w:type="spellStart"/>
      <w:r w:rsidR="00000000" w:rsidRPr="00033231">
        <w:t>Murgatroyd</w:t>
      </w:r>
      <w:proofErr w:type="spellEnd"/>
      <w:r>
        <w:t xml:space="preserve">, </w:t>
      </w:r>
      <w:r w:rsidR="00000000" w:rsidRPr="00033231">
        <w:t>un de nos garçons</w:t>
      </w:r>
      <w:r>
        <w:t xml:space="preserve">, </w:t>
      </w:r>
      <w:r w:rsidR="00000000" w:rsidRPr="00033231">
        <w:t>en tient pour elle</w:t>
      </w:r>
      <w:r>
        <w:t xml:space="preserve">, </w:t>
      </w:r>
      <w:r w:rsidR="00000000" w:rsidRPr="00033231">
        <w:t>et</w:t>
      </w:r>
      <w:r>
        <w:t xml:space="preserve">, </w:t>
      </w:r>
      <w:r w:rsidR="00000000" w:rsidRPr="00033231">
        <w:t>comme les femmes jugent les hommes d</w:t>
      </w:r>
      <w:r>
        <w:t>’</w:t>
      </w:r>
      <w:r w:rsidR="00000000" w:rsidRPr="00033231">
        <w:t>après leur visage</w:t>
      </w:r>
      <w:r>
        <w:t xml:space="preserve">, </w:t>
      </w:r>
      <w:r w:rsidR="00000000" w:rsidRPr="00033231">
        <w:t>et que Fréd</w:t>
      </w:r>
      <w:r w:rsidR="00000000" w:rsidRPr="00033231">
        <w:t>é</w:t>
      </w:r>
      <w:r w:rsidR="00000000" w:rsidRPr="00033231">
        <w:t>ric a une jolie figure</w:t>
      </w:r>
      <w:r>
        <w:t xml:space="preserve">, </w:t>
      </w:r>
      <w:r w:rsidR="00000000" w:rsidRPr="00033231">
        <w:t>tandis que Moïse est loin d</w:t>
      </w:r>
      <w:r>
        <w:t>’</w:t>
      </w:r>
      <w:r w:rsidR="00000000" w:rsidRPr="00033231">
        <w:t>être beau</w:t>
      </w:r>
      <w:r>
        <w:t xml:space="preserve">, </w:t>
      </w:r>
      <w:r w:rsidR="00000000" w:rsidRPr="00033231">
        <w:t>comme vous le savez tous</w:t>
      </w:r>
      <w:r>
        <w:t xml:space="preserve">, </w:t>
      </w:r>
      <w:r w:rsidR="00000000" w:rsidRPr="00033231">
        <w:t>la fillette accueillit Frédéric</w:t>
      </w:r>
      <w:r>
        <w:t xml:space="preserve">. </w:t>
      </w:r>
      <w:r w:rsidR="00000000" w:rsidRPr="00033231">
        <w:t>Il y a deux ou trois mois</w:t>
      </w:r>
      <w:r>
        <w:t xml:space="preserve">, </w:t>
      </w:r>
      <w:proofErr w:type="spellStart"/>
      <w:r w:rsidR="00000000" w:rsidRPr="00033231">
        <w:t>Murgatroyd</w:t>
      </w:r>
      <w:proofErr w:type="spellEnd"/>
      <w:r w:rsidR="00000000" w:rsidRPr="00033231">
        <w:t xml:space="preserve"> et Moïse se rencontrèrent un dimanche soir</w:t>
      </w:r>
      <w:r>
        <w:t xml:space="preserve">. </w:t>
      </w:r>
      <w:r w:rsidR="00000000" w:rsidRPr="00033231">
        <w:t>Tous deux étaient venus rôder autour de la ma</w:t>
      </w:r>
      <w:r w:rsidR="00000000" w:rsidRPr="00033231">
        <w:t>i</w:t>
      </w:r>
      <w:r w:rsidR="00000000" w:rsidRPr="00033231">
        <w:t>son dans le but d</w:t>
      </w:r>
      <w:r>
        <w:t>’</w:t>
      </w:r>
      <w:r w:rsidR="00000000" w:rsidRPr="00033231">
        <w:t>engager Sarah à faire avec eux un bout de promenade</w:t>
      </w:r>
      <w:r>
        <w:t xml:space="preserve">. </w:t>
      </w:r>
      <w:r w:rsidR="00000000" w:rsidRPr="00033231">
        <w:t>Ils se querellèrent</w:t>
      </w:r>
      <w:r>
        <w:t xml:space="preserve">, </w:t>
      </w:r>
      <w:r w:rsidR="00000000" w:rsidRPr="00033231">
        <w:t>une bataille suivit</w:t>
      </w:r>
      <w:r>
        <w:t xml:space="preserve">, </w:t>
      </w:r>
      <w:r w:rsidR="00000000" w:rsidRPr="00033231">
        <w:t>et Frédéric fut fort maltraité</w:t>
      </w:r>
      <w:r>
        <w:t xml:space="preserve"> ; </w:t>
      </w:r>
      <w:r w:rsidR="00000000" w:rsidRPr="00033231">
        <w:t>car il est jeune et petit</w:t>
      </w:r>
      <w:r>
        <w:t xml:space="preserve">, </w:t>
      </w:r>
      <w:r w:rsidR="00000000" w:rsidRPr="00033231">
        <w:t xml:space="preserve">et </w:t>
      </w:r>
      <w:proofErr w:type="spellStart"/>
      <w:r w:rsidR="00000000" w:rsidRPr="00033231">
        <w:t>Barraclough</w:t>
      </w:r>
      <w:proofErr w:type="spellEnd"/>
      <w:r>
        <w:t xml:space="preserve">, </w:t>
      </w:r>
      <w:r w:rsidR="00000000" w:rsidRPr="00033231">
        <w:t>quo</w:t>
      </w:r>
      <w:r w:rsidR="00000000" w:rsidRPr="00033231">
        <w:t>i</w:t>
      </w:r>
      <w:r w:rsidR="00000000" w:rsidRPr="00033231">
        <w:t>qu</w:t>
      </w:r>
      <w:r>
        <w:t>’</w:t>
      </w:r>
      <w:r w:rsidR="00000000" w:rsidRPr="00033231">
        <w:t>il n</w:t>
      </w:r>
      <w:r>
        <w:t>’</w:t>
      </w:r>
      <w:r w:rsidR="00000000" w:rsidRPr="00033231">
        <w:t>ait qu</w:t>
      </w:r>
      <w:r>
        <w:t>’</w:t>
      </w:r>
      <w:r w:rsidR="00000000" w:rsidRPr="00033231">
        <w:t>une jambe</w:t>
      </w:r>
      <w:r>
        <w:t xml:space="preserve">, </w:t>
      </w:r>
      <w:r w:rsidR="00000000" w:rsidRPr="00033231">
        <w:t xml:space="preserve">est presque aussi fort que </w:t>
      </w:r>
      <w:proofErr w:type="spellStart"/>
      <w:r w:rsidR="00000000" w:rsidRPr="00033231">
        <w:t>Sugden</w:t>
      </w:r>
      <w:proofErr w:type="spellEnd"/>
      <w:r w:rsidR="00000000" w:rsidRPr="00033231">
        <w:t xml:space="preserve"> que voilà</w:t>
      </w:r>
      <w:r>
        <w:t>.</w:t>
      </w:r>
    </w:p>
    <w:p w14:paraId="13816FBF" w14:textId="57754CF1" w:rsidR="00000000" w:rsidRPr="00033231" w:rsidRDefault="004F69D6" w:rsidP="0021796F">
      <w:r>
        <w:t xml:space="preserve">— Joe, </w:t>
      </w:r>
      <w:r w:rsidR="00000000" w:rsidRPr="00033231">
        <w:t>vous êtes insupportable</w:t>
      </w:r>
      <w:r>
        <w:t xml:space="preserve">, </w:t>
      </w:r>
      <w:r w:rsidR="00000000" w:rsidRPr="00033231">
        <w:t xml:space="preserve">interrompit </w:t>
      </w:r>
      <w:r>
        <w:t>M. </w:t>
      </w:r>
      <w:r w:rsidR="00000000" w:rsidRPr="00033231">
        <w:t>Moore</w:t>
      </w:r>
      <w:r>
        <w:t xml:space="preserve">. </w:t>
      </w:r>
      <w:r w:rsidR="00000000" w:rsidRPr="00033231">
        <w:t>Vous êtes aussi long dans vos explications que Moïse dans ses sermons</w:t>
      </w:r>
      <w:r>
        <w:t xml:space="preserve">. </w:t>
      </w:r>
      <w:r w:rsidR="00000000" w:rsidRPr="00033231">
        <w:t>Toute l</w:t>
      </w:r>
      <w:r>
        <w:t>’</w:t>
      </w:r>
      <w:r w:rsidR="00000000" w:rsidRPr="00033231">
        <w:t xml:space="preserve">histoire est que </w:t>
      </w:r>
      <w:proofErr w:type="spellStart"/>
      <w:r w:rsidR="00000000" w:rsidRPr="00033231">
        <w:t>Murgatroyd</w:t>
      </w:r>
      <w:proofErr w:type="spellEnd"/>
      <w:r w:rsidR="00000000" w:rsidRPr="00033231">
        <w:t xml:space="preserve"> était jaloux de </w:t>
      </w:r>
      <w:proofErr w:type="spellStart"/>
      <w:r w:rsidR="00000000" w:rsidRPr="00033231">
        <w:t>Barraclough</w:t>
      </w:r>
      <w:proofErr w:type="spellEnd"/>
      <w:r>
        <w:t xml:space="preserve">, </w:t>
      </w:r>
      <w:r w:rsidR="00000000" w:rsidRPr="00033231">
        <w:t>et la nuit dernière</w:t>
      </w:r>
      <w:r>
        <w:t xml:space="preserve">, </w:t>
      </w:r>
      <w:r w:rsidR="00000000" w:rsidRPr="00033231">
        <w:t>comme lui et un ami avaient cherché dans une grange un abri contre l</w:t>
      </w:r>
      <w:r>
        <w:t>’</w:t>
      </w:r>
      <w:r w:rsidR="00000000" w:rsidRPr="00033231">
        <w:t>averse</w:t>
      </w:r>
      <w:r>
        <w:t xml:space="preserve">, </w:t>
      </w:r>
      <w:r w:rsidR="00000000" w:rsidRPr="00033231">
        <w:t>ils entendirent et virent à l</w:t>
      </w:r>
      <w:r>
        <w:t>’</w:t>
      </w:r>
      <w:r w:rsidR="00000000" w:rsidRPr="00033231">
        <w:t>intérieur Moïse en conférence avec ses associés</w:t>
      </w:r>
      <w:r>
        <w:t xml:space="preserve">. </w:t>
      </w:r>
      <w:r w:rsidR="00000000" w:rsidRPr="00033231">
        <w:t>De leurs discours</w:t>
      </w:r>
      <w:r>
        <w:t xml:space="preserve">, </w:t>
      </w:r>
      <w:r w:rsidR="00000000" w:rsidRPr="00033231">
        <w:t>il ressortait clairement qu</w:t>
      </w:r>
      <w:r>
        <w:t>’</w:t>
      </w:r>
      <w:r w:rsidR="00000000" w:rsidRPr="00033231">
        <w:t>il avait été leur chef</w:t>
      </w:r>
      <w:r>
        <w:t xml:space="preserve">, </w:t>
      </w:r>
      <w:r w:rsidR="00000000" w:rsidRPr="00033231">
        <w:t xml:space="preserve">non-seulement à </w:t>
      </w:r>
      <w:proofErr w:type="spellStart"/>
      <w:r w:rsidR="00000000" w:rsidRPr="00033231">
        <w:t>Stilbro</w:t>
      </w:r>
      <w:proofErr w:type="spellEnd"/>
      <w:r>
        <w:t xml:space="preserve">’, </w:t>
      </w:r>
      <w:r w:rsidR="00000000" w:rsidRPr="00033231">
        <w:t>mais encore dans l</w:t>
      </w:r>
      <w:r>
        <w:t>’</w:t>
      </w:r>
      <w:r w:rsidR="00000000" w:rsidRPr="00033231">
        <w:t>attaque contre la maison de Sykes</w:t>
      </w:r>
      <w:r>
        <w:t xml:space="preserve"> ; </w:t>
      </w:r>
      <w:r w:rsidR="00000000" w:rsidRPr="00033231">
        <w:t>de plus</w:t>
      </w:r>
      <w:r>
        <w:t xml:space="preserve">, </w:t>
      </w:r>
      <w:r w:rsidR="00000000" w:rsidRPr="00033231">
        <w:t>ils organisèrent une députation qui doit me rendre visite ce matin</w:t>
      </w:r>
      <w:r>
        <w:t xml:space="preserve">, </w:t>
      </w:r>
      <w:r w:rsidR="00000000" w:rsidRPr="00033231">
        <w:t>conduite par le tailleur</w:t>
      </w:r>
      <w:r>
        <w:t xml:space="preserve">, </w:t>
      </w:r>
      <w:r w:rsidR="00000000" w:rsidRPr="00033231">
        <w:t>et qui</w:t>
      </w:r>
      <w:r>
        <w:t xml:space="preserve">, </w:t>
      </w:r>
      <w:r w:rsidR="00000000" w:rsidRPr="00033231">
        <w:t>de la manière la plus respectueuse et la plus pacifique</w:t>
      </w:r>
      <w:r>
        <w:t xml:space="preserve">, </w:t>
      </w:r>
      <w:r w:rsidR="00000000" w:rsidRPr="00033231">
        <w:t>doit m</w:t>
      </w:r>
      <w:r>
        <w:t>’</w:t>
      </w:r>
      <w:r w:rsidR="00000000" w:rsidRPr="00033231">
        <w:t>engager à jeter hors de ma maison les maudites machines</w:t>
      </w:r>
      <w:r>
        <w:t xml:space="preserve">. </w:t>
      </w:r>
      <w:r w:rsidR="00000000" w:rsidRPr="00033231">
        <w:t xml:space="preserve">Je me suis rendu ce matin à </w:t>
      </w:r>
      <w:proofErr w:type="spellStart"/>
      <w:r w:rsidR="00000000" w:rsidRPr="00033231">
        <w:t>Whinbury</w:t>
      </w:r>
      <w:proofErr w:type="spellEnd"/>
      <w:r>
        <w:t xml:space="preserve">, </w:t>
      </w:r>
      <w:r w:rsidR="00000000" w:rsidRPr="00033231">
        <w:t>je me suis pourvu d</w:t>
      </w:r>
      <w:r>
        <w:t>’</w:t>
      </w:r>
      <w:r w:rsidR="00000000" w:rsidRPr="00033231">
        <w:t>un mandat d</w:t>
      </w:r>
      <w:r>
        <w:t>’</w:t>
      </w:r>
      <w:r w:rsidR="00000000" w:rsidRPr="00033231">
        <w:t>arrêt et d</w:t>
      </w:r>
      <w:r>
        <w:t>’</w:t>
      </w:r>
      <w:r w:rsidR="00000000" w:rsidRPr="00033231">
        <w:t>un constable</w:t>
      </w:r>
      <w:r>
        <w:t xml:space="preserve">, </w:t>
      </w:r>
      <w:r w:rsidR="00000000" w:rsidRPr="00033231">
        <w:t>et j</w:t>
      </w:r>
      <w:r>
        <w:t>’</w:t>
      </w:r>
      <w:r w:rsidR="00000000" w:rsidRPr="00033231">
        <w:t>attends le moment de donner à mon ami la réception qu</w:t>
      </w:r>
      <w:r>
        <w:t>’</w:t>
      </w:r>
      <w:r w:rsidR="00000000" w:rsidRPr="00033231">
        <w:t xml:space="preserve">il </w:t>
      </w:r>
      <w:r w:rsidR="00000000" w:rsidRPr="00033231">
        <w:lastRenderedPageBreak/>
        <w:t>mérite</w:t>
      </w:r>
      <w:r>
        <w:t xml:space="preserve"> ; </w:t>
      </w:r>
      <w:r w:rsidR="00000000" w:rsidRPr="00033231">
        <w:t>mais voici Sykes</w:t>
      </w:r>
      <w:r>
        <w:t xml:space="preserve"> ; </w:t>
      </w:r>
      <w:r w:rsidR="00000000" w:rsidRPr="00033231">
        <w:t xml:space="preserve">monsieur </w:t>
      </w:r>
      <w:proofErr w:type="spellStart"/>
      <w:r w:rsidR="00000000" w:rsidRPr="00033231">
        <w:t>Helstone</w:t>
      </w:r>
      <w:proofErr w:type="spellEnd"/>
      <w:r>
        <w:t xml:space="preserve">, </w:t>
      </w:r>
      <w:r w:rsidR="00000000" w:rsidRPr="00033231">
        <w:t>remontez-lui le moral</w:t>
      </w:r>
      <w:r>
        <w:t xml:space="preserve"> : </w:t>
      </w:r>
      <w:r w:rsidR="00000000" w:rsidRPr="00033231">
        <w:t>il s</w:t>
      </w:r>
      <w:r>
        <w:t>’</w:t>
      </w:r>
      <w:r w:rsidR="00000000" w:rsidRPr="00033231">
        <w:t>effraye à l</w:t>
      </w:r>
      <w:r>
        <w:t>’</w:t>
      </w:r>
      <w:r w:rsidR="00000000" w:rsidRPr="00033231">
        <w:t>idée de poursuites</w:t>
      </w:r>
      <w:r>
        <w:t>. »</w:t>
      </w:r>
    </w:p>
    <w:p w14:paraId="0C5CCFA6" w14:textId="3B39B8AE" w:rsidR="004F69D6" w:rsidRDefault="00000000" w:rsidP="0021796F">
      <w:r w:rsidRPr="00033231">
        <w:t>On entendit le bruit d</w:t>
      </w:r>
      <w:r w:rsidR="004F69D6">
        <w:t>’</w:t>
      </w:r>
      <w:r w:rsidRPr="00033231">
        <w:t>un cabriolet dans la cour</w:t>
      </w:r>
      <w:r w:rsidR="004F69D6">
        <w:t>. M. </w:t>
      </w:r>
      <w:r w:rsidRPr="00033231">
        <w:t>Sykes entra</w:t>
      </w:r>
      <w:r w:rsidR="004F69D6">
        <w:t xml:space="preserve"> ; </w:t>
      </w:r>
      <w:r w:rsidRPr="00033231">
        <w:t>c</w:t>
      </w:r>
      <w:r w:rsidR="004F69D6">
        <w:t>’</w:t>
      </w:r>
      <w:r w:rsidRPr="00033231">
        <w:t>était un homme d</w:t>
      </w:r>
      <w:r w:rsidR="004F69D6">
        <w:t>’</w:t>
      </w:r>
      <w:r w:rsidRPr="00033231">
        <w:t>une haute taille et d</w:t>
      </w:r>
      <w:r w:rsidR="004F69D6">
        <w:t>’</w:t>
      </w:r>
      <w:r w:rsidRPr="00033231">
        <w:t>une forte corp</w:t>
      </w:r>
      <w:r w:rsidRPr="00033231">
        <w:t>u</w:t>
      </w:r>
      <w:r w:rsidRPr="00033231">
        <w:t>lence</w:t>
      </w:r>
      <w:r w:rsidR="004F69D6">
        <w:t xml:space="preserve">, </w:t>
      </w:r>
      <w:r w:rsidRPr="00033231">
        <w:t>âgé d</w:t>
      </w:r>
      <w:r w:rsidR="004F69D6">
        <w:t>’</w:t>
      </w:r>
      <w:r w:rsidRPr="00033231">
        <w:t>environ cinquante ans</w:t>
      </w:r>
      <w:r w:rsidR="004F69D6">
        <w:t xml:space="preserve">, </w:t>
      </w:r>
      <w:r w:rsidRPr="00033231">
        <w:t>aux traits assez agréables</w:t>
      </w:r>
      <w:r w:rsidR="004F69D6">
        <w:t xml:space="preserve">, </w:t>
      </w:r>
      <w:r w:rsidRPr="00033231">
        <w:t>à la physionomie pusillanime</w:t>
      </w:r>
      <w:r w:rsidR="004F69D6">
        <w:t xml:space="preserve">. </w:t>
      </w:r>
      <w:r w:rsidRPr="00033231">
        <w:t>Il paraissait inquiet</w:t>
      </w:r>
      <w:r w:rsidR="004F69D6">
        <w:t>.</w:t>
      </w:r>
    </w:p>
    <w:p w14:paraId="34692E72" w14:textId="77777777" w:rsidR="004F69D6" w:rsidRDefault="004F69D6" w:rsidP="0021796F">
      <w:r>
        <w:t>« </w:t>
      </w:r>
      <w:r w:rsidR="00000000" w:rsidRPr="00033231">
        <w:t>Sont-ils venus</w:t>
      </w:r>
      <w:r>
        <w:t xml:space="preserve"> ? </w:t>
      </w:r>
      <w:r w:rsidR="00000000" w:rsidRPr="00033231">
        <w:t>sont-ils partis</w:t>
      </w:r>
      <w:r>
        <w:t xml:space="preserve"> ? </w:t>
      </w:r>
      <w:r w:rsidR="00000000" w:rsidRPr="00033231">
        <w:t>L</w:t>
      </w:r>
      <w:r>
        <w:t>’</w:t>
      </w:r>
      <w:r w:rsidR="00000000" w:rsidRPr="00033231">
        <w:t>avez-vous arrêté</w:t>
      </w:r>
      <w:r>
        <w:t xml:space="preserve"> ? </w:t>
      </w:r>
      <w:r w:rsidR="00000000" w:rsidRPr="00033231">
        <w:t>est-ce fini</w:t>
      </w:r>
      <w:r>
        <w:t xml:space="preserve"> ? </w:t>
      </w:r>
      <w:r w:rsidR="00000000" w:rsidRPr="00033231">
        <w:t>demanda-t-il</w:t>
      </w:r>
      <w:r>
        <w:t>.</w:t>
      </w:r>
    </w:p>
    <w:p w14:paraId="0249CAD6" w14:textId="77777777" w:rsidR="004F69D6" w:rsidRDefault="004F69D6" w:rsidP="0021796F">
      <w:r>
        <w:t>— </w:t>
      </w:r>
      <w:r w:rsidR="00000000" w:rsidRPr="00033231">
        <w:t>Pas encore</w:t>
      </w:r>
      <w:r>
        <w:t xml:space="preserve">, </w:t>
      </w:r>
      <w:r w:rsidR="00000000" w:rsidRPr="00033231">
        <w:t>répondit Moore avec flegme</w:t>
      </w:r>
      <w:r>
        <w:t xml:space="preserve"> ; </w:t>
      </w:r>
      <w:r w:rsidR="00000000" w:rsidRPr="00033231">
        <w:t>nous les atte</w:t>
      </w:r>
      <w:r w:rsidR="00000000" w:rsidRPr="00033231">
        <w:t>n</w:t>
      </w:r>
      <w:r w:rsidR="00000000" w:rsidRPr="00033231">
        <w:t>dons</w:t>
      </w:r>
      <w:r>
        <w:t>.</w:t>
      </w:r>
    </w:p>
    <w:p w14:paraId="1D8E2B2A" w14:textId="77777777" w:rsidR="004F69D6" w:rsidRDefault="004F69D6" w:rsidP="0021796F">
      <w:r>
        <w:t>— </w:t>
      </w:r>
      <w:r w:rsidR="00000000" w:rsidRPr="00033231">
        <w:t>Ils ne viendront pas</w:t>
      </w:r>
      <w:r>
        <w:t xml:space="preserve">. </w:t>
      </w:r>
      <w:r w:rsidR="00000000" w:rsidRPr="00033231">
        <w:t>Il est près de midi</w:t>
      </w:r>
      <w:r>
        <w:t xml:space="preserve"> ; </w:t>
      </w:r>
      <w:r w:rsidR="00000000" w:rsidRPr="00033231">
        <w:t>il vaut mieux renoncer à votre dessein</w:t>
      </w:r>
      <w:r>
        <w:t xml:space="preserve"> ; </w:t>
      </w:r>
      <w:r w:rsidR="00000000" w:rsidRPr="00033231">
        <w:t>cela ne peut qu</w:t>
      </w:r>
      <w:r>
        <w:t>’</w:t>
      </w:r>
      <w:r w:rsidR="00000000" w:rsidRPr="00033231">
        <w:t>exciter la haine</w:t>
      </w:r>
      <w:r>
        <w:t xml:space="preserve">, </w:t>
      </w:r>
      <w:r w:rsidR="00000000" w:rsidRPr="00033231">
        <w:t>am</w:t>
      </w:r>
      <w:r w:rsidR="00000000" w:rsidRPr="00033231">
        <w:t>e</w:t>
      </w:r>
      <w:r w:rsidR="00000000" w:rsidRPr="00033231">
        <w:t>ner une révolte</w:t>
      </w:r>
      <w:r>
        <w:t xml:space="preserve">, </w:t>
      </w:r>
      <w:r w:rsidR="00000000" w:rsidRPr="00033231">
        <w:t>et avoir de fatales conséquences</w:t>
      </w:r>
      <w:r>
        <w:t>.</w:t>
      </w:r>
    </w:p>
    <w:p w14:paraId="04A02A43" w14:textId="77777777" w:rsidR="004F69D6" w:rsidRDefault="004F69D6" w:rsidP="0021796F">
      <w:r>
        <w:t>— </w:t>
      </w:r>
      <w:r w:rsidR="00000000" w:rsidRPr="00033231">
        <w:t>Vous n</w:t>
      </w:r>
      <w:r>
        <w:t>’</w:t>
      </w:r>
      <w:r w:rsidR="00000000" w:rsidRPr="00033231">
        <w:t>avez pas besoin de paraître</w:t>
      </w:r>
      <w:r>
        <w:t xml:space="preserve">, </w:t>
      </w:r>
      <w:r w:rsidR="00000000" w:rsidRPr="00033231">
        <w:t>dit Moore</w:t>
      </w:r>
      <w:r>
        <w:t xml:space="preserve">. </w:t>
      </w:r>
      <w:r w:rsidR="00000000" w:rsidRPr="00033231">
        <w:t>J</w:t>
      </w:r>
      <w:r>
        <w:t>’</w:t>
      </w:r>
      <w:r w:rsidR="00000000" w:rsidRPr="00033231">
        <w:t>irai à leur rencontre dans la cour quand ils arriveront</w:t>
      </w:r>
      <w:r>
        <w:t xml:space="preserve"> : </w:t>
      </w:r>
      <w:r w:rsidR="00000000" w:rsidRPr="00033231">
        <w:t>vous pourrez demeurer ici</w:t>
      </w:r>
      <w:r>
        <w:t>.</w:t>
      </w:r>
    </w:p>
    <w:p w14:paraId="608B1940" w14:textId="721AAE5D" w:rsidR="00000000" w:rsidRPr="00033231" w:rsidRDefault="004F69D6" w:rsidP="0021796F">
      <w:r>
        <w:t>— </w:t>
      </w:r>
      <w:r w:rsidR="00000000" w:rsidRPr="00033231">
        <w:t>Mais mon nom figurera dans la procédure</w:t>
      </w:r>
      <w:r>
        <w:t xml:space="preserve"> ; </w:t>
      </w:r>
      <w:r w:rsidR="00000000" w:rsidRPr="00033231">
        <w:t>une femme et une famille</w:t>
      </w:r>
      <w:r>
        <w:t xml:space="preserve">, </w:t>
      </w:r>
      <w:r w:rsidR="00000000" w:rsidRPr="00033231">
        <w:t>monsieur Moore</w:t>
      </w:r>
      <w:r>
        <w:t xml:space="preserve">, </w:t>
      </w:r>
      <w:r w:rsidR="00000000" w:rsidRPr="00033231">
        <w:t>une femme et une famille rendent un homme prudent</w:t>
      </w:r>
      <w:r>
        <w:t>. »</w:t>
      </w:r>
    </w:p>
    <w:p w14:paraId="0A0EBD4A" w14:textId="77777777" w:rsidR="004F69D6" w:rsidRDefault="00000000" w:rsidP="0021796F">
      <w:r w:rsidRPr="00033231">
        <w:t>Moore fit un mouvement de dégoût</w:t>
      </w:r>
      <w:r w:rsidR="004F69D6">
        <w:t>.</w:t>
      </w:r>
    </w:p>
    <w:p w14:paraId="464C1148" w14:textId="77777777" w:rsidR="004F69D6" w:rsidRDefault="004F69D6" w:rsidP="0021796F">
      <w:r>
        <w:t>« </w:t>
      </w:r>
      <w:r w:rsidR="00000000" w:rsidRPr="00033231">
        <w:t>Allez-vous-en si vous voulez</w:t>
      </w:r>
      <w:r>
        <w:t xml:space="preserve">, </w:t>
      </w:r>
      <w:r w:rsidR="00000000" w:rsidRPr="00033231">
        <w:t>dit-il</w:t>
      </w:r>
      <w:r>
        <w:t xml:space="preserve">, </w:t>
      </w:r>
      <w:r w:rsidR="00000000" w:rsidRPr="00033231">
        <w:t>et laissez-moi livré à moi-même</w:t>
      </w:r>
      <w:r>
        <w:t xml:space="preserve">. </w:t>
      </w:r>
      <w:r w:rsidR="00000000" w:rsidRPr="00033231">
        <w:t>Je n</w:t>
      </w:r>
      <w:r>
        <w:t>’</w:t>
      </w:r>
      <w:r w:rsidR="00000000" w:rsidRPr="00033231">
        <w:t>ai aucune répugnance à agir seul</w:t>
      </w:r>
      <w:r>
        <w:t xml:space="preserve">. </w:t>
      </w:r>
      <w:r w:rsidR="00000000" w:rsidRPr="00033231">
        <w:t>Seulement</w:t>
      </w:r>
      <w:r>
        <w:t xml:space="preserve">, </w:t>
      </w:r>
      <w:r w:rsidR="00000000" w:rsidRPr="00033231">
        <w:t>soyez sûr que vous ne trouverez aucune sécurité dans la soumi</w:t>
      </w:r>
      <w:r w:rsidR="00000000" w:rsidRPr="00033231">
        <w:t>s</w:t>
      </w:r>
      <w:r w:rsidR="00000000" w:rsidRPr="00033231">
        <w:t>sion</w:t>
      </w:r>
      <w:r>
        <w:t xml:space="preserve"> ; </w:t>
      </w:r>
      <w:r w:rsidR="00000000" w:rsidRPr="00033231">
        <w:t>votre associé</w:t>
      </w:r>
      <w:r>
        <w:t xml:space="preserve">, </w:t>
      </w:r>
      <w:r w:rsidR="00000000" w:rsidRPr="00033231">
        <w:t>Pearson</w:t>
      </w:r>
      <w:r>
        <w:t xml:space="preserve">, </w:t>
      </w:r>
      <w:r w:rsidR="00000000" w:rsidRPr="00033231">
        <w:t>recula</w:t>
      </w:r>
      <w:r>
        <w:t xml:space="preserve">, </w:t>
      </w:r>
      <w:r w:rsidR="00000000" w:rsidRPr="00033231">
        <w:t>céda</w:t>
      </w:r>
      <w:r>
        <w:t xml:space="preserve">, </w:t>
      </w:r>
      <w:r w:rsidR="00000000" w:rsidRPr="00033231">
        <w:t>pardonna</w:t>
      </w:r>
      <w:r>
        <w:t xml:space="preserve"> ; </w:t>
      </w:r>
      <w:r w:rsidR="00000000" w:rsidRPr="00033231">
        <w:t>cela les a-t-il empêchés de tirer sur lui dans sa propre maison</w:t>
      </w:r>
      <w:r>
        <w:t> ?</w:t>
      </w:r>
    </w:p>
    <w:p w14:paraId="7E6416C1" w14:textId="2173D8F6" w:rsidR="004F69D6" w:rsidRDefault="004F69D6" w:rsidP="0021796F">
      <w:r>
        <w:t>— </w:t>
      </w:r>
      <w:r w:rsidR="00000000" w:rsidRPr="00033231">
        <w:t>Mon cher monsieur</w:t>
      </w:r>
      <w:r>
        <w:t xml:space="preserve">, </w:t>
      </w:r>
      <w:r w:rsidR="00000000" w:rsidRPr="00033231">
        <w:t>prenez un peu de vin et d</w:t>
      </w:r>
      <w:r>
        <w:t>’</w:t>
      </w:r>
      <w:r w:rsidR="00000000" w:rsidRPr="00033231">
        <w:t>eau</w:t>
      </w:r>
      <w:r>
        <w:t>, »</w:t>
      </w:r>
      <w:r w:rsidR="00000000" w:rsidRPr="00033231">
        <w:t xml:space="preserve"> dit </w:t>
      </w:r>
      <w:r>
        <w:t>M. </w:t>
      </w:r>
      <w:proofErr w:type="spellStart"/>
      <w:r w:rsidR="00000000" w:rsidRPr="00033231">
        <w:t>Helstone</w:t>
      </w:r>
      <w:proofErr w:type="spellEnd"/>
      <w:r>
        <w:t>.</w:t>
      </w:r>
    </w:p>
    <w:p w14:paraId="3B7A0AD5" w14:textId="029CEEA5" w:rsidR="004F69D6" w:rsidRDefault="00000000" w:rsidP="0021796F">
      <w:r w:rsidRPr="00033231">
        <w:lastRenderedPageBreak/>
        <w:t>Le vin et l</w:t>
      </w:r>
      <w:r w:rsidR="004F69D6">
        <w:t>’</w:t>
      </w:r>
      <w:r w:rsidRPr="00033231">
        <w:t>eau étaient tout simplement de la liqueur de Hollande et de l</w:t>
      </w:r>
      <w:r w:rsidR="004F69D6">
        <w:t>’</w:t>
      </w:r>
      <w:r w:rsidRPr="00033231">
        <w:t>eau</w:t>
      </w:r>
      <w:r w:rsidR="004F69D6">
        <w:t xml:space="preserve">, </w:t>
      </w:r>
      <w:r w:rsidRPr="00033231">
        <w:t xml:space="preserve">comme le découvrit </w:t>
      </w:r>
      <w:r w:rsidR="004F69D6">
        <w:t>M. </w:t>
      </w:r>
      <w:r w:rsidRPr="00033231">
        <w:t>Sykes</w:t>
      </w:r>
      <w:r w:rsidR="004F69D6">
        <w:t xml:space="preserve">, </w:t>
      </w:r>
      <w:r w:rsidRPr="00033231">
        <w:t>lorsqu</w:t>
      </w:r>
      <w:r w:rsidR="004F69D6">
        <w:t>’</w:t>
      </w:r>
      <w:r w:rsidRPr="00033231">
        <w:t>il en eut composé et avalé un plein gobelet qui le transforma en deux minutes</w:t>
      </w:r>
      <w:r w:rsidR="004F69D6">
        <w:t xml:space="preserve">, </w:t>
      </w:r>
      <w:r w:rsidRPr="00033231">
        <w:t>ramena la couleur à son visage</w:t>
      </w:r>
      <w:r w:rsidR="004F69D6">
        <w:t xml:space="preserve">, </w:t>
      </w:r>
      <w:r w:rsidRPr="00033231">
        <w:t>et le rendit au moins vaillant en paroles</w:t>
      </w:r>
      <w:r w:rsidR="004F69D6">
        <w:t xml:space="preserve">. </w:t>
      </w:r>
      <w:r w:rsidRPr="00033231">
        <w:t>Il annonça qu</w:t>
      </w:r>
      <w:r w:rsidR="004F69D6">
        <w:t>’</w:t>
      </w:r>
      <w:r w:rsidRPr="00033231">
        <w:t>il n</w:t>
      </w:r>
      <w:r w:rsidR="004F69D6">
        <w:t>’</w:t>
      </w:r>
      <w:r w:rsidRPr="00033231">
        <w:t>était pas disposé à se lai</w:t>
      </w:r>
      <w:r w:rsidRPr="00033231">
        <w:t>s</w:t>
      </w:r>
      <w:r w:rsidRPr="00033231">
        <w:t>ser fouler aux pieds par la populace</w:t>
      </w:r>
      <w:r w:rsidR="004F69D6">
        <w:t xml:space="preserve"> ; </w:t>
      </w:r>
      <w:r w:rsidRPr="00033231">
        <w:t>qu</w:t>
      </w:r>
      <w:r w:rsidR="004F69D6">
        <w:t>’</w:t>
      </w:r>
      <w:r w:rsidRPr="00033231">
        <w:t>il était décidé à ne pas tolérer plus longtemps l</w:t>
      </w:r>
      <w:r w:rsidR="004F69D6">
        <w:t>’</w:t>
      </w:r>
      <w:r w:rsidRPr="00033231">
        <w:t>insolence des classes ouvrières</w:t>
      </w:r>
      <w:r w:rsidR="004F69D6">
        <w:t xml:space="preserve"> ; </w:t>
      </w:r>
      <w:r w:rsidRPr="00033231">
        <w:t>qu</w:t>
      </w:r>
      <w:r w:rsidR="004F69D6">
        <w:t>’</w:t>
      </w:r>
      <w:r w:rsidRPr="00033231">
        <w:t>il avait réfléchi et qu</w:t>
      </w:r>
      <w:r w:rsidR="004F69D6">
        <w:t>’</w:t>
      </w:r>
      <w:r w:rsidRPr="00033231">
        <w:t>il était résolu d</w:t>
      </w:r>
      <w:r w:rsidR="004F69D6">
        <w:t>’</w:t>
      </w:r>
      <w:r w:rsidRPr="00033231">
        <w:t>aller jusqu</w:t>
      </w:r>
      <w:r w:rsidR="004F69D6">
        <w:t>’</w:t>
      </w:r>
      <w:r w:rsidRPr="00033231">
        <w:t>au bout</w:t>
      </w:r>
      <w:r w:rsidR="004F69D6">
        <w:t xml:space="preserve"> ; </w:t>
      </w:r>
      <w:r w:rsidRPr="00033231">
        <w:t>que</w:t>
      </w:r>
      <w:r w:rsidR="004F69D6">
        <w:t xml:space="preserve">, </w:t>
      </w:r>
      <w:r w:rsidRPr="00033231">
        <w:t>si le courage et l</w:t>
      </w:r>
      <w:r w:rsidR="004F69D6">
        <w:t>’</w:t>
      </w:r>
      <w:r w:rsidRPr="00033231">
        <w:t>argent pouvaient venir à bout de ces émeutiers</w:t>
      </w:r>
      <w:r w:rsidR="004F69D6">
        <w:t xml:space="preserve">, </w:t>
      </w:r>
      <w:r w:rsidRPr="00033231">
        <w:t>il fallait qu</w:t>
      </w:r>
      <w:r w:rsidR="004F69D6">
        <w:t>’</w:t>
      </w:r>
      <w:r w:rsidRPr="00033231">
        <w:t>ils fussent anéantis</w:t>
      </w:r>
      <w:r w:rsidR="004F69D6">
        <w:t>. M. </w:t>
      </w:r>
      <w:r w:rsidRPr="00033231">
        <w:t>Moore pourrait agir comme il l</w:t>
      </w:r>
      <w:r w:rsidR="004F69D6">
        <w:t>’</w:t>
      </w:r>
      <w:r w:rsidRPr="00033231">
        <w:t>entendrait</w:t>
      </w:r>
      <w:r w:rsidR="004F69D6">
        <w:t xml:space="preserve"> ; </w:t>
      </w:r>
      <w:r w:rsidRPr="00033231">
        <w:t>mais lui</w:t>
      </w:r>
      <w:r w:rsidR="004F69D6">
        <w:t xml:space="preserve">, </w:t>
      </w:r>
      <w:r w:rsidRPr="00033231">
        <w:t>Christie Sykes</w:t>
      </w:r>
      <w:r w:rsidR="004F69D6">
        <w:t xml:space="preserve">, </w:t>
      </w:r>
      <w:r w:rsidRPr="00033231">
        <w:t>dépenserait son dernier penny devant la justice</w:t>
      </w:r>
      <w:r w:rsidR="004F69D6">
        <w:t xml:space="preserve">, </w:t>
      </w:r>
      <w:r w:rsidRPr="00033231">
        <w:t>avant de se tenir pour battu</w:t>
      </w:r>
      <w:r w:rsidR="004F69D6">
        <w:t xml:space="preserve">. </w:t>
      </w:r>
      <w:r w:rsidRPr="00033231">
        <w:t>Il les me</w:t>
      </w:r>
      <w:r w:rsidRPr="00033231">
        <w:t>t</w:t>
      </w:r>
      <w:r w:rsidRPr="00033231">
        <w:t>trait à la raison</w:t>
      </w:r>
      <w:r w:rsidR="004F69D6">
        <w:t xml:space="preserve">, </w:t>
      </w:r>
      <w:r w:rsidRPr="00033231">
        <w:t>ou l</w:t>
      </w:r>
      <w:r w:rsidR="004F69D6">
        <w:t>’</w:t>
      </w:r>
      <w:r w:rsidRPr="00033231">
        <w:t>on verrait</w:t>
      </w:r>
      <w:r w:rsidR="004F69D6">
        <w:t>…</w:t>
      </w:r>
    </w:p>
    <w:p w14:paraId="5EE7E240" w14:textId="7ECAE8D2" w:rsidR="004F69D6" w:rsidRDefault="004F69D6" w:rsidP="0021796F">
      <w:r>
        <w:t>« </w:t>
      </w:r>
      <w:r w:rsidR="00000000" w:rsidRPr="00033231">
        <w:t>Prenez encore un verre</w:t>
      </w:r>
      <w:r>
        <w:t>, »</w:t>
      </w:r>
      <w:r w:rsidR="00000000" w:rsidRPr="00033231">
        <w:rPr>
          <w:i/>
          <w:iCs/>
        </w:rPr>
        <w:t xml:space="preserve"> </w:t>
      </w:r>
      <w:r w:rsidR="00000000" w:rsidRPr="00033231">
        <w:t xml:space="preserve">dit </w:t>
      </w:r>
      <w:r>
        <w:t>M. </w:t>
      </w:r>
      <w:r w:rsidR="00000000" w:rsidRPr="00033231">
        <w:t>Moore</w:t>
      </w:r>
      <w:r>
        <w:t>.</w:t>
      </w:r>
    </w:p>
    <w:p w14:paraId="1E547B96" w14:textId="063F587E" w:rsidR="004F69D6" w:rsidRDefault="004F69D6" w:rsidP="0021796F">
      <w:r>
        <w:t>M. </w:t>
      </w:r>
      <w:r w:rsidR="00000000" w:rsidRPr="00033231">
        <w:t>Sykes n</w:t>
      </w:r>
      <w:r>
        <w:t>’</w:t>
      </w:r>
      <w:r w:rsidR="00000000" w:rsidRPr="00033231">
        <w:t>y vit point d</w:t>
      </w:r>
      <w:r>
        <w:t>’</w:t>
      </w:r>
      <w:r w:rsidR="00000000" w:rsidRPr="00033231">
        <w:t>objection</w:t>
      </w:r>
      <w:r>
        <w:t xml:space="preserve"> ; </w:t>
      </w:r>
      <w:r w:rsidR="00000000" w:rsidRPr="00033231">
        <w:t>c</w:t>
      </w:r>
      <w:r>
        <w:t>’</w:t>
      </w:r>
      <w:r w:rsidR="00000000" w:rsidRPr="00033231">
        <w:t>était une froide mat</w:t>
      </w:r>
      <w:r w:rsidR="00000000" w:rsidRPr="00033231">
        <w:t>i</w:t>
      </w:r>
      <w:r w:rsidR="00000000" w:rsidRPr="00033231">
        <w:t>née</w:t>
      </w:r>
      <w:r>
        <w:t xml:space="preserve"> (</w:t>
      </w:r>
      <w:proofErr w:type="spellStart"/>
      <w:r w:rsidR="00000000" w:rsidRPr="00033231">
        <w:t>Sugden</w:t>
      </w:r>
      <w:proofErr w:type="spellEnd"/>
      <w:r w:rsidR="00000000" w:rsidRPr="00033231">
        <w:t xml:space="preserve"> avait trouvé qu</w:t>
      </w:r>
      <w:r>
        <w:t>’</w:t>
      </w:r>
      <w:r w:rsidR="00000000" w:rsidRPr="00033231">
        <w:t>elle était chaude</w:t>
      </w:r>
      <w:r>
        <w:t xml:space="preserve">) ; </w:t>
      </w:r>
      <w:r w:rsidR="00000000" w:rsidRPr="00033231">
        <w:t>il fallait être très-prudent à cette époque de l</w:t>
      </w:r>
      <w:r>
        <w:t>’</w:t>
      </w:r>
      <w:r w:rsidR="00000000" w:rsidRPr="00033231">
        <w:t>année</w:t>
      </w:r>
      <w:r>
        <w:t xml:space="preserve"> ; </w:t>
      </w:r>
      <w:r w:rsidR="00000000" w:rsidRPr="00033231">
        <w:t>il était bon de prendre quelque chose pour empêcher le froid de pénétrer à l</w:t>
      </w:r>
      <w:r>
        <w:t>’</w:t>
      </w:r>
      <w:r w:rsidR="00000000" w:rsidRPr="00033231">
        <w:t>intérieur</w:t>
      </w:r>
      <w:r>
        <w:t xml:space="preserve"> ; </w:t>
      </w:r>
      <w:r w:rsidR="00000000" w:rsidRPr="00033231">
        <w:t>il était déjà un peu enrhumé</w:t>
      </w:r>
      <w:r>
        <w:t xml:space="preserve"> (</w:t>
      </w:r>
      <w:r w:rsidR="00000000" w:rsidRPr="00033231">
        <w:t>il toussa pour attester le fait</w:t>
      </w:r>
      <w:r>
        <w:t xml:space="preserve">) ; </w:t>
      </w:r>
      <w:r w:rsidR="00000000" w:rsidRPr="00033231">
        <w:t>quelque chose de cette sorte</w:t>
      </w:r>
      <w:r>
        <w:t xml:space="preserve"> (</w:t>
      </w:r>
      <w:r w:rsidR="00000000" w:rsidRPr="00033231">
        <w:t>levant la noire bouteille</w:t>
      </w:r>
      <w:r>
        <w:t xml:space="preserve">) </w:t>
      </w:r>
      <w:r w:rsidR="00000000" w:rsidRPr="00033231">
        <w:t>était une excellente médecine</w:t>
      </w:r>
      <w:r>
        <w:t xml:space="preserve"> (</w:t>
      </w:r>
      <w:r w:rsidR="00000000" w:rsidRPr="00033231">
        <w:t>il versa le remède dans son gobelet</w:t>
      </w:r>
      <w:r>
        <w:t xml:space="preserve">) ; </w:t>
      </w:r>
      <w:r w:rsidR="00000000" w:rsidRPr="00033231">
        <w:t>il n</w:t>
      </w:r>
      <w:r>
        <w:t>’</w:t>
      </w:r>
      <w:r w:rsidR="00000000" w:rsidRPr="00033231">
        <w:t>avait pas l</w:t>
      </w:r>
      <w:r>
        <w:t>’</w:t>
      </w:r>
      <w:r w:rsidR="00000000" w:rsidRPr="00033231">
        <w:t>habitude de boire des spiritueux le matin</w:t>
      </w:r>
      <w:r>
        <w:t xml:space="preserve">, </w:t>
      </w:r>
      <w:r w:rsidR="00000000" w:rsidRPr="00033231">
        <w:t>mais pa</w:t>
      </w:r>
      <w:r w:rsidR="00000000" w:rsidRPr="00033231">
        <w:t>r</w:t>
      </w:r>
      <w:r w:rsidR="00000000" w:rsidRPr="00033231">
        <w:t>fois il était réellement prudent de prendre des précautions</w:t>
      </w:r>
      <w:r>
        <w:t>.</w:t>
      </w:r>
    </w:p>
    <w:p w14:paraId="25158466" w14:textId="77777777" w:rsidR="004F69D6" w:rsidRDefault="004F69D6" w:rsidP="0021796F">
      <w:r>
        <w:t>« </w:t>
      </w:r>
      <w:r w:rsidR="00000000" w:rsidRPr="00033231">
        <w:t>Tout à fait prudent</w:t>
      </w:r>
      <w:r>
        <w:t xml:space="preserve">, </w:t>
      </w:r>
      <w:r w:rsidR="00000000" w:rsidRPr="00033231">
        <w:t>et de les prendre par tous les moyens</w:t>
      </w:r>
      <w:r>
        <w:t>, »</w:t>
      </w:r>
      <w:r w:rsidR="00000000" w:rsidRPr="00033231">
        <w:t xml:space="preserve"> répondit son hôte</w:t>
      </w:r>
      <w:r>
        <w:t>.</w:t>
      </w:r>
    </w:p>
    <w:p w14:paraId="1824D1FB" w14:textId="7A673626" w:rsidR="004F69D6" w:rsidRDefault="004F69D6" w:rsidP="0021796F">
      <w:r>
        <w:t>M. </w:t>
      </w:r>
      <w:r w:rsidR="00000000" w:rsidRPr="00033231">
        <w:t>Sykes s</w:t>
      </w:r>
      <w:r>
        <w:t>’</w:t>
      </w:r>
      <w:r w:rsidR="00000000" w:rsidRPr="00033231">
        <w:t xml:space="preserve">adressa ensuite à </w:t>
      </w:r>
      <w:proofErr w:type="spellStart"/>
      <w:r w:rsidR="00000000" w:rsidRPr="00033231">
        <w:t>Helstone</w:t>
      </w:r>
      <w:proofErr w:type="spellEnd"/>
      <w:r>
        <w:t xml:space="preserve">, </w:t>
      </w:r>
      <w:r w:rsidR="00000000" w:rsidRPr="00033231">
        <w:t>qui se tenait debout devant le foyer</w:t>
      </w:r>
      <w:r>
        <w:t xml:space="preserve">, </w:t>
      </w:r>
      <w:r w:rsidR="00000000" w:rsidRPr="00033231">
        <w:t>son large chapeau sur la tête</w:t>
      </w:r>
      <w:r>
        <w:t xml:space="preserve">, </w:t>
      </w:r>
      <w:r w:rsidR="00000000" w:rsidRPr="00033231">
        <w:t>le regardant</w:t>
      </w:r>
      <w:r w:rsidR="00000000" w:rsidRPr="00033231">
        <w:rPr>
          <w:i/>
          <w:iCs/>
        </w:rPr>
        <w:t xml:space="preserve"> </w:t>
      </w:r>
      <w:r w:rsidR="00000000" w:rsidRPr="00033231">
        <w:t>d</w:t>
      </w:r>
      <w:r>
        <w:t>’</w:t>
      </w:r>
      <w:r w:rsidR="00000000" w:rsidRPr="00033231">
        <w:t>une façon significative avec ses petits yeux perçants</w:t>
      </w:r>
      <w:r>
        <w:t>.</w:t>
      </w:r>
    </w:p>
    <w:p w14:paraId="2439580E" w14:textId="4584F12B" w:rsidR="00000000" w:rsidRPr="00033231" w:rsidRDefault="004F69D6" w:rsidP="0021796F">
      <w:r>
        <w:lastRenderedPageBreak/>
        <w:t>« </w:t>
      </w:r>
      <w:r w:rsidR="00000000" w:rsidRPr="00033231">
        <w:t>Vous</w:t>
      </w:r>
      <w:r>
        <w:t xml:space="preserve">, </w:t>
      </w:r>
      <w:r w:rsidR="00000000" w:rsidRPr="00033231">
        <w:t>monsieur</w:t>
      </w:r>
      <w:r>
        <w:t xml:space="preserve">, </w:t>
      </w:r>
      <w:r w:rsidR="00000000" w:rsidRPr="00033231">
        <w:t>un membre du clergé</w:t>
      </w:r>
      <w:r>
        <w:t xml:space="preserve">, </w:t>
      </w:r>
      <w:r w:rsidR="00000000" w:rsidRPr="00033231">
        <w:t>dit-il</w:t>
      </w:r>
      <w:r>
        <w:t xml:space="preserve">, </w:t>
      </w:r>
      <w:r w:rsidR="00000000" w:rsidRPr="00033231">
        <w:t>pouvez trouver désagréable d</w:t>
      </w:r>
      <w:r>
        <w:t>’</w:t>
      </w:r>
      <w:r w:rsidR="00000000" w:rsidRPr="00033231">
        <w:t>être présent à ces scènes de tumulte et je pourrais dire de danger</w:t>
      </w:r>
      <w:r>
        <w:t xml:space="preserve"> ; </w:t>
      </w:r>
      <w:r w:rsidR="00000000" w:rsidRPr="00033231">
        <w:t>vos nerfs ne pourraient les supporter</w:t>
      </w:r>
      <w:r>
        <w:t xml:space="preserve"> ; </w:t>
      </w:r>
      <w:r w:rsidR="00000000" w:rsidRPr="00033231">
        <w:t>vous êtes un homme de paix</w:t>
      </w:r>
      <w:r>
        <w:t xml:space="preserve">, </w:t>
      </w:r>
      <w:r w:rsidR="00000000" w:rsidRPr="00033231">
        <w:t>monsieur</w:t>
      </w:r>
      <w:r>
        <w:t xml:space="preserve"> ; </w:t>
      </w:r>
      <w:r w:rsidR="00000000" w:rsidRPr="00033231">
        <w:t>mais nous</w:t>
      </w:r>
      <w:r>
        <w:t xml:space="preserve">, </w:t>
      </w:r>
      <w:r w:rsidR="00000000" w:rsidRPr="00033231">
        <w:t>manufact</w:t>
      </w:r>
      <w:r w:rsidR="00000000" w:rsidRPr="00033231">
        <w:t>u</w:t>
      </w:r>
      <w:r w:rsidR="00000000" w:rsidRPr="00033231">
        <w:t>riers</w:t>
      </w:r>
      <w:r>
        <w:t xml:space="preserve">, </w:t>
      </w:r>
      <w:r w:rsidR="00000000" w:rsidRPr="00033231">
        <w:t>vivant dans le monde et continuellement dans le tumulte</w:t>
      </w:r>
      <w:r>
        <w:t xml:space="preserve">, </w:t>
      </w:r>
      <w:r w:rsidR="00000000" w:rsidRPr="00033231">
        <w:t>la présence du danger excite notre cœur et le fait battre d</w:t>
      </w:r>
      <w:r>
        <w:t>’</w:t>
      </w:r>
      <w:r w:rsidR="00000000" w:rsidRPr="00033231">
        <w:t>une vive ardeur</w:t>
      </w:r>
      <w:r>
        <w:t xml:space="preserve">. </w:t>
      </w:r>
      <w:r w:rsidR="00000000" w:rsidRPr="00033231">
        <w:t xml:space="preserve">Lorsque </w:t>
      </w:r>
      <w:proofErr w:type="spellStart"/>
      <w:r w:rsidR="00000000" w:rsidRPr="00033231">
        <w:t>mistress</w:t>
      </w:r>
      <w:proofErr w:type="spellEnd"/>
      <w:r w:rsidR="00000000" w:rsidRPr="00033231">
        <w:t xml:space="preserve"> Sykes a peur</w:t>
      </w:r>
      <w:r>
        <w:t xml:space="preserve"> (</w:t>
      </w:r>
      <w:r w:rsidR="00000000" w:rsidRPr="00033231">
        <w:t>ce qui lui arrive tous les soirs</w:t>
      </w:r>
      <w:r>
        <w:t xml:space="preserve">) </w:t>
      </w:r>
      <w:r w:rsidR="00000000" w:rsidRPr="00033231">
        <w:t>que la maison ne soit attaquée et les portes br</w:t>
      </w:r>
      <w:r w:rsidR="00000000" w:rsidRPr="00033231">
        <w:t>i</w:t>
      </w:r>
      <w:r w:rsidR="00000000" w:rsidRPr="00033231">
        <w:t>sées</w:t>
      </w:r>
      <w:r>
        <w:t xml:space="preserve">, </w:t>
      </w:r>
      <w:r w:rsidR="00000000" w:rsidRPr="00033231">
        <w:t>je me sens excité d</w:t>
      </w:r>
      <w:r>
        <w:t>’</w:t>
      </w:r>
      <w:r w:rsidR="00000000" w:rsidRPr="00033231">
        <w:t>une façon extraordinaire</w:t>
      </w:r>
      <w:r>
        <w:t xml:space="preserve">. </w:t>
      </w:r>
      <w:r w:rsidR="00000000" w:rsidRPr="00033231">
        <w:t>Vraiment</w:t>
      </w:r>
      <w:r>
        <w:t xml:space="preserve">, </w:t>
      </w:r>
      <w:r w:rsidR="00000000" w:rsidRPr="00033231">
        <w:t>si quelqu</w:t>
      </w:r>
      <w:r>
        <w:t>’</w:t>
      </w:r>
      <w:r w:rsidR="00000000" w:rsidRPr="00033231">
        <w:t>un venait</w:t>
      </w:r>
      <w:r>
        <w:t xml:space="preserve">, </w:t>
      </w:r>
      <w:r w:rsidR="00000000" w:rsidRPr="00033231">
        <w:t>voleurs ou autres</w:t>
      </w:r>
      <w:r>
        <w:t xml:space="preserve">, </w:t>
      </w:r>
      <w:r w:rsidR="00000000" w:rsidRPr="00033231">
        <w:t>je crois que j</w:t>
      </w:r>
      <w:r>
        <w:t>’</w:t>
      </w:r>
      <w:r w:rsidR="00000000" w:rsidRPr="00033231">
        <w:t>en éprouverais un vif plaisir</w:t>
      </w:r>
      <w:r>
        <w:t xml:space="preserve"> : </w:t>
      </w:r>
      <w:r w:rsidR="00000000" w:rsidRPr="00033231">
        <w:t>telle est ma nature</w:t>
      </w:r>
      <w:r>
        <w:t>. »</w:t>
      </w:r>
    </w:p>
    <w:p w14:paraId="09D247EB" w14:textId="77777777" w:rsidR="004F69D6" w:rsidRDefault="00000000" w:rsidP="0021796F">
      <w:r w:rsidRPr="00033231">
        <w:t>Le rire le plus strident</w:t>
      </w:r>
      <w:r w:rsidR="004F69D6">
        <w:t xml:space="preserve">, </w:t>
      </w:r>
      <w:r w:rsidRPr="00033231">
        <w:t>quoique bref et nullement insultant</w:t>
      </w:r>
      <w:r w:rsidR="004F69D6">
        <w:t xml:space="preserve">, </w:t>
      </w:r>
      <w:r w:rsidRPr="00033231">
        <w:t>fut la réponse du recteur</w:t>
      </w:r>
      <w:r w:rsidR="004F69D6">
        <w:t xml:space="preserve">. </w:t>
      </w:r>
      <w:r w:rsidRPr="00033231">
        <w:t>Moore eût bien voulu faire avaler au manufacturier héroïque un troisième gobelet</w:t>
      </w:r>
      <w:r w:rsidR="004F69D6">
        <w:t xml:space="preserve"> ; </w:t>
      </w:r>
      <w:r w:rsidRPr="00033231">
        <w:t>mais le recteur</w:t>
      </w:r>
      <w:r w:rsidR="004F69D6">
        <w:t xml:space="preserve">, </w:t>
      </w:r>
      <w:r w:rsidRPr="00033231">
        <w:t>qui jamais ne transgressait ni ne permettait qu</w:t>
      </w:r>
      <w:r w:rsidR="004F69D6">
        <w:t>’</w:t>
      </w:r>
      <w:r w:rsidRPr="00033231">
        <w:t>on transgressât en sa présence la loi du décorum</w:t>
      </w:r>
      <w:r w:rsidR="004F69D6">
        <w:t xml:space="preserve">, </w:t>
      </w:r>
      <w:r w:rsidRPr="00033231">
        <w:t>l</w:t>
      </w:r>
      <w:r w:rsidR="004F69D6">
        <w:t>’</w:t>
      </w:r>
      <w:r w:rsidRPr="00033231">
        <w:t>arrêta</w:t>
      </w:r>
      <w:r w:rsidR="004F69D6">
        <w:t>.</w:t>
      </w:r>
    </w:p>
    <w:p w14:paraId="078DE3B9" w14:textId="77777777" w:rsidR="004F69D6" w:rsidRDefault="004F69D6" w:rsidP="0021796F">
      <w:r>
        <w:t>« </w:t>
      </w:r>
      <w:r w:rsidR="00000000" w:rsidRPr="00033231">
        <w:t>On en a assez lorsqu</w:t>
      </w:r>
      <w:r>
        <w:t>’</w:t>
      </w:r>
      <w:r w:rsidR="00000000" w:rsidRPr="00033231">
        <w:t>on en a autant qu</w:t>
      </w:r>
      <w:r>
        <w:t>’</w:t>
      </w:r>
      <w:r w:rsidR="00000000" w:rsidRPr="00033231">
        <w:t>il en faut</w:t>
      </w:r>
      <w:r>
        <w:t xml:space="preserve">, </w:t>
      </w:r>
      <w:r w:rsidR="00000000" w:rsidRPr="00033231">
        <w:t>n</w:t>
      </w:r>
      <w:r>
        <w:t>’</w:t>
      </w:r>
      <w:r w:rsidR="00000000" w:rsidRPr="00033231">
        <w:t>est-ce pas</w:t>
      </w:r>
      <w:r>
        <w:t xml:space="preserve">, </w:t>
      </w:r>
      <w:r w:rsidR="00000000" w:rsidRPr="00033231">
        <w:t>monsieur Sykes</w:t>
      </w:r>
      <w:r>
        <w:t> ? »</w:t>
      </w:r>
      <w:r w:rsidR="00000000" w:rsidRPr="00033231">
        <w:t xml:space="preserve"> dit-il</w:t>
      </w:r>
      <w:r>
        <w:t>.</w:t>
      </w:r>
    </w:p>
    <w:p w14:paraId="024A3FDE" w14:textId="5064804D" w:rsidR="004F69D6" w:rsidRDefault="004F69D6" w:rsidP="0021796F">
      <w:r>
        <w:t>M. </w:t>
      </w:r>
      <w:r w:rsidR="00000000" w:rsidRPr="00033231">
        <w:t>Sykes inclina la tête affirmativement</w:t>
      </w:r>
      <w:r>
        <w:t xml:space="preserve">, </w:t>
      </w:r>
      <w:r w:rsidR="00000000" w:rsidRPr="00033231">
        <w:t>tout en suivant d</w:t>
      </w:r>
      <w:r>
        <w:t>’</w:t>
      </w:r>
      <w:r w:rsidR="00000000" w:rsidRPr="00033231">
        <w:t xml:space="preserve">un œil de regret </w:t>
      </w:r>
      <w:r>
        <w:t>Joe</w:t>
      </w:r>
      <w:r w:rsidR="00000000" w:rsidRPr="00033231">
        <w:t xml:space="preserve"> Scott</w:t>
      </w:r>
      <w:r>
        <w:t xml:space="preserve">, </w:t>
      </w:r>
      <w:r w:rsidR="00000000" w:rsidRPr="00033231">
        <w:t>qui</w:t>
      </w:r>
      <w:r>
        <w:t xml:space="preserve">, </w:t>
      </w:r>
      <w:r w:rsidR="00000000" w:rsidRPr="00033231">
        <w:t>sur un signe d</w:t>
      </w:r>
      <w:r>
        <w:t>’</w:t>
      </w:r>
      <w:proofErr w:type="spellStart"/>
      <w:r w:rsidR="00000000" w:rsidRPr="00033231">
        <w:t>Helstone</w:t>
      </w:r>
      <w:proofErr w:type="spellEnd"/>
      <w:r>
        <w:t xml:space="preserve">, </w:t>
      </w:r>
      <w:r w:rsidR="00000000" w:rsidRPr="00033231">
        <w:t>e</w:t>
      </w:r>
      <w:r w:rsidR="00000000" w:rsidRPr="00033231">
        <w:t>m</w:t>
      </w:r>
      <w:r w:rsidR="00000000" w:rsidRPr="00033231">
        <w:t>portait la bouteille</w:t>
      </w:r>
      <w:r>
        <w:t xml:space="preserve">. </w:t>
      </w:r>
      <w:r w:rsidR="00000000" w:rsidRPr="00033231">
        <w:t>Moore semblait avoir grande envie de le voir ivre</w:t>
      </w:r>
      <w:r>
        <w:t xml:space="preserve">. </w:t>
      </w:r>
      <w:r w:rsidR="00000000" w:rsidRPr="00033231">
        <w:t>Qu</w:t>
      </w:r>
      <w:r>
        <w:t>’</w:t>
      </w:r>
      <w:r w:rsidR="00000000" w:rsidRPr="00033231">
        <w:t>aurait dit certaine jeune petite cousine</w:t>
      </w:r>
      <w:r>
        <w:t xml:space="preserve">, </w:t>
      </w:r>
      <w:r w:rsidR="00000000" w:rsidRPr="00033231">
        <w:t>si elle eût vu en ce moment son cher</w:t>
      </w:r>
      <w:r>
        <w:t xml:space="preserve">, </w:t>
      </w:r>
      <w:r w:rsidR="00000000" w:rsidRPr="00033231">
        <w:t>son bon</w:t>
      </w:r>
      <w:r>
        <w:t xml:space="preserve">, </w:t>
      </w:r>
      <w:r w:rsidR="00000000" w:rsidRPr="00033231">
        <w:t>son grand Robert</w:t>
      </w:r>
      <w:r>
        <w:t xml:space="preserve">, </w:t>
      </w:r>
      <w:r w:rsidR="00000000" w:rsidRPr="00033231">
        <w:t>son Coriolan</w:t>
      </w:r>
      <w:r>
        <w:t xml:space="preserve"> ? </w:t>
      </w:r>
      <w:r w:rsidR="00000000" w:rsidRPr="00033231">
        <w:t>Eût-elle reconnu dans ce méchant et sardonique visage celui qu</w:t>
      </w:r>
      <w:r>
        <w:t>’</w:t>
      </w:r>
      <w:r w:rsidR="00000000" w:rsidRPr="00033231">
        <w:t>elle avait regardé avec tant d</w:t>
      </w:r>
      <w:r>
        <w:t>’</w:t>
      </w:r>
      <w:r w:rsidR="00000000" w:rsidRPr="00033231">
        <w:t>amour</w:t>
      </w:r>
      <w:r>
        <w:t xml:space="preserve">, </w:t>
      </w:r>
      <w:r w:rsidR="00000000" w:rsidRPr="00033231">
        <w:t>et qui s</w:t>
      </w:r>
      <w:r>
        <w:t>’</w:t>
      </w:r>
      <w:r w:rsidR="00000000" w:rsidRPr="00033231">
        <w:t>était incliné sur elle avec tant de douce tendresse la nuit précédente</w:t>
      </w:r>
      <w:r>
        <w:t xml:space="preserve"> ? </w:t>
      </w:r>
      <w:r w:rsidR="00000000" w:rsidRPr="00033231">
        <w:t>Était-ce là l</w:t>
      </w:r>
      <w:r>
        <w:t>’</w:t>
      </w:r>
      <w:r w:rsidR="00000000" w:rsidRPr="00033231">
        <w:t>homme qui avait passé une si tranquille soirée avec sa sœur et sa cousine</w:t>
      </w:r>
      <w:r>
        <w:t xml:space="preserve">, </w:t>
      </w:r>
      <w:r w:rsidR="00000000" w:rsidRPr="00033231">
        <w:t>si suave pour l</w:t>
      </w:r>
      <w:r>
        <w:t>’</w:t>
      </w:r>
      <w:r w:rsidR="00000000" w:rsidRPr="00033231">
        <w:t>une</w:t>
      </w:r>
      <w:r>
        <w:t xml:space="preserve">, </w:t>
      </w:r>
      <w:r w:rsidR="00000000" w:rsidRPr="00033231">
        <w:t>si tendre pour l</w:t>
      </w:r>
      <w:r>
        <w:t>’</w:t>
      </w:r>
      <w:r w:rsidR="00000000" w:rsidRPr="00033231">
        <w:t>autre</w:t>
      </w:r>
      <w:r>
        <w:t xml:space="preserve">, </w:t>
      </w:r>
      <w:r w:rsidR="00000000" w:rsidRPr="00033231">
        <w:t xml:space="preserve">lisant </w:t>
      </w:r>
      <w:proofErr w:type="spellStart"/>
      <w:r w:rsidR="00000000" w:rsidRPr="00033231">
        <w:t>Shakspeare</w:t>
      </w:r>
      <w:proofErr w:type="spellEnd"/>
      <w:r w:rsidR="00000000" w:rsidRPr="00033231">
        <w:t xml:space="preserve"> et écoutant Chénier</w:t>
      </w:r>
      <w:r>
        <w:t> ?</w:t>
      </w:r>
    </w:p>
    <w:p w14:paraId="6904A796" w14:textId="77777777" w:rsidR="004F69D6" w:rsidRDefault="00000000" w:rsidP="0021796F">
      <w:r w:rsidRPr="00033231">
        <w:t>Oui</w:t>
      </w:r>
      <w:r w:rsidR="004F69D6">
        <w:t xml:space="preserve">, </w:t>
      </w:r>
      <w:r w:rsidRPr="00033231">
        <w:t>c</w:t>
      </w:r>
      <w:r w:rsidR="004F69D6">
        <w:t>’</w:t>
      </w:r>
      <w:r w:rsidRPr="00033231">
        <w:t>était le même homme vu d</w:t>
      </w:r>
      <w:r w:rsidR="004F69D6">
        <w:t>’</w:t>
      </w:r>
      <w:r w:rsidRPr="00033231">
        <w:t>un autre côté</w:t>
      </w:r>
      <w:r w:rsidR="004F69D6">
        <w:t xml:space="preserve">, </w:t>
      </w:r>
      <w:r w:rsidRPr="00033231">
        <w:t>un côté que Caroline n</w:t>
      </w:r>
      <w:r w:rsidR="004F69D6">
        <w:t>’</w:t>
      </w:r>
      <w:r w:rsidRPr="00033231">
        <w:t>avait point aperçu encore</w:t>
      </w:r>
      <w:r w:rsidR="004F69D6">
        <w:t xml:space="preserve">, </w:t>
      </w:r>
      <w:r w:rsidRPr="00033231">
        <w:t xml:space="preserve">quoique peut-être </w:t>
      </w:r>
      <w:r w:rsidRPr="00033231">
        <w:lastRenderedPageBreak/>
        <w:t>elle eût assez de sagacité pour soupçonner son existence</w:t>
      </w:r>
      <w:r w:rsidR="004F69D6">
        <w:t xml:space="preserve">. </w:t>
      </w:r>
      <w:r w:rsidRPr="00033231">
        <w:t>Et Caroline aussi avait</w:t>
      </w:r>
      <w:r w:rsidR="004F69D6">
        <w:t xml:space="preserve">, </w:t>
      </w:r>
      <w:r w:rsidRPr="00033231">
        <w:t>sans doute</w:t>
      </w:r>
      <w:r w:rsidR="004F69D6">
        <w:t xml:space="preserve">, </w:t>
      </w:r>
      <w:r w:rsidRPr="00033231">
        <w:t>son côté défectueux</w:t>
      </w:r>
      <w:r w:rsidR="004F69D6">
        <w:t xml:space="preserve">. </w:t>
      </w:r>
      <w:r w:rsidRPr="00033231">
        <w:t>Elle était mortelle</w:t>
      </w:r>
      <w:r w:rsidR="004F69D6">
        <w:t xml:space="preserve">, </w:t>
      </w:r>
      <w:r w:rsidRPr="00033231">
        <w:t>elle devait être très-imparfaite</w:t>
      </w:r>
      <w:r w:rsidR="004F69D6">
        <w:t xml:space="preserve"> ; </w:t>
      </w:r>
      <w:r w:rsidRPr="00033231">
        <w:t>et</w:t>
      </w:r>
      <w:r w:rsidR="004F69D6">
        <w:t xml:space="preserve">, </w:t>
      </w:r>
      <w:r w:rsidRPr="00033231">
        <w:t>si elle eût vu Moore sous son plus mauvais côté</w:t>
      </w:r>
      <w:r w:rsidR="004F69D6">
        <w:t xml:space="preserve">, </w:t>
      </w:r>
      <w:r w:rsidRPr="00033231">
        <w:t>c</w:t>
      </w:r>
      <w:r w:rsidR="004F69D6">
        <w:t>’</w:t>
      </w:r>
      <w:r w:rsidRPr="00033231">
        <w:t>est ce qu</w:t>
      </w:r>
      <w:r w:rsidR="004F69D6">
        <w:t>’</w:t>
      </w:r>
      <w:r w:rsidRPr="00033231">
        <w:t>elle n</w:t>
      </w:r>
      <w:r w:rsidR="004F69D6">
        <w:t>’</w:t>
      </w:r>
      <w:r w:rsidRPr="00033231">
        <w:t>eût pas manqué de se dire pour le disculper</w:t>
      </w:r>
      <w:r w:rsidR="004F69D6">
        <w:t xml:space="preserve">. </w:t>
      </w:r>
      <w:r w:rsidRPr="00033231">
        <w:t>L</w:t>
      </w:r>
      <w:r w:rsidR="004F69D6">
        <w:t>’</w:t>
      </w:r>
      <w:r w:rsidRPr="00033231">
        <w:t>amour peut tout excuser</w:t>
      </w:r>
      <w:r w:rsidR="004F69D6">
        <w:t xml:space="preserve">, </w:t>
      </w:r>
      <w:r w:rsidRPr="00033231">
        <w:t>hormis la ba</w:t>
      </w:r>
      <w:r w:rsidRPr="00033231">
        <w:t>s</w:t>
      </w:r>
      <w:r w:rsidRPr="00033231">
        <w:t>se</w:t>
      </w:r>
      <w:r w:rsidRPr="00033231">
        <w:t>s</w:t>
      </w:r>
      <w:r w:rsidRPr="00033231">
        <w:t>se</w:t>
      </w:r>
      <w:r w:rsidR="004F69D6">
        <w:t xml:space="preserve"> ; </w:t>
      </w:r>
      <w:r w:rsidRPr="00033231">
        <w:t>mais la bassesse tue l</w:t>
      </w:r>
      <w:r w:rsidR="004F69D6">
        <w:t>’</w:t>
      </w:r>
      <w:r w:rsidRPr="00033231">
        <w:t>amour</w:t>
      </w:r>
      <w:r w:rsidR="004F69D6">
        <w:t xml:space="preserve">, </w:t>
      </w:r>
      <w:r w:rsidRPr="00033231">
        <w:t>meurtrit même l</w:t>
      </w:r>
      <w:r w:rsidR="004F69D6">
        <w:t>’</w:t>
      </w:r>
      <w:r w:rsidRPr="00033231">
        <w:t>affection n</w:t>
      </w:r>
      <w:r w:rsidRPr="00033231">
        <w:t>a</w:t>
      </w:r>
      <w:r w:rsidRPr="00033231">
        <w:t>turelle</w:t>
      </w:r>
      <w:r w:rsidR="004F69D6">
        <w:t xml:space="preserve"> : </w:t>
      </w:r>
      <w:r w:rsidRPr="00033231">
        <w:t>sans estime</w:t>
      </w:r>
      <w:r w:rsidR="004F69D6">
        <w:t xml:space="preserve">, </w:t>
      </w:r>
      <w:r w:rsidRPr="00033231">
        <w:t>le véritable amour ne peut exister</w:t>
      </w:r>
      <w:r w:rsidR="004F69D6">
        <w:t xml:space="preserve">. </w:t>
      </w:r>
      <w:r w:rsidRPr="00033231">
        <w:t>Avec tous ses défauts</w:t>
      </w:r>
      <w:r w:rsidR="004F69D6">
        <w:t xml:space="preserve">, </w:t>
      </w:r>
      <w:r w:rsidRPr="00033231">
        <w:t>Moore pouvait être estimé</w:t>
      </w:r>
      <w:r w:rsidR="004F69D6">
        <w:t xml:space="preserve">, </w:t>
      </w:r>
      <w:r w:rsidRPr="00033231">
        <w:t>car il n</w:t>
      </w:r>
      <w:r w:rsidR="004F69D6">
        <w:t>’</w:t>
      </w:r>
      <w:r w:rsidRPr="00033231">
        <w:t>avait dans l</w:t>
      </w:r>
      <w:r w:rsidR="004F69D6">
        <w:t>’</w:t>
      </w:r>
      <w:r w:rsidRPr="00033231">
        <w:t>esprit aucune scrofule morale</w:t>
      </w:r>
      <w:r w:rsidR="004F69D6">
        <w:t xml:space="preserve">, </w:t>
      </w:r>
      <w:r w:rsidRPr="00033231">
        <w:t>aucune tache indélébile</w:t>
      </w:r>
      <w:r w:rsidR="004F69D6">
        <w:t xml:space="preserve">, </w:t>
      </w:r>
      <w:r w:rsidRPr="00033231">
        <w:t>telle</w:t>
      </w:r>
      <w:r w:rsidR="004F69D6">
        <w:t xml:space="preserve">, </w:t>
      </w:r>
      <w:r w:rsidRPr="00033231">
        <w:t>par exemple</w:t>
      </w:r>
      <w:r w:rsidR="004F69D6">
        <w:t xml:space="preserve">, </w:t>
      </w:r>
      <w:r w:rsidRPr="00033231">
        <w:t>que celle de la fausseté</w:t>
      </w:r>
      <w:r w:rsidR="004F69D6">
        <w:t xml:space="preserve"> : </w:t>
      </w:r>
      <w:r w:rsidRPr="00033231">
        <w:t>il n</w:t>
      </w:r>
      <w:r w:rsidR="004F69D6">
        <w:t>’</w:t>
      </w:r>
      <w:r w:rsidRPr="00033231">
        <w:t>était pas l</w:t>
      </w:r>
      <w:r w:rsidR="004F69D6">
        <w:t>’</w:t>
      </w:r>
      <w:r w:rsidRPr="00033231">
        <w:t>esclave de ses appétits</w:t>
      </w:r>
      <w:r w:rsidR="004F69D6">
        <w:t xml:space="preserve"> ; </w:t>
      </w:r>
      <w:r w:rsidRPr="00033231">
        <w:t>la vie active pour laquelle il était né et qu</w:t>
      </w:r>
      <w:r w:rsidR="004F69D6">
        <w:t>’</w:t>
      </w:r>
      <w:r w:rsidRPr="00033231">
        <w:t>il avait toujours pratiquée lui avait donné autre chose à faire que de se joindre à la chasse du plaisir</w:t>
      </w:r>
      <w:r w:rsidR="004F69D6">
        <w:t xml:space="preserve">. </w:t>
      </w:r>
      <w:r w:rsidRPr="00033231">
        <w:t>C</w:t>
      </w:r>
      <w:r w:rsidR="004F69D6">
        <w:t>’</w:t>
      </w:r>
      <w:r w:rsidRPr="00033231">
        <w:t>était une nature saine et non d</w:t>
      </w:r>
      <w:r w:rsidRPr="00033231">
        <w:t>é</w:t>
      </w:r>
      <w:r w:rsidRPr="00033231">
        <w:t>gradée</w:t>
      </w:r>
      <w:r w:rsidR="004F69D6">
        <w:t xml:space="preserve">, </w:t>
      </w:r>
      <w:r w:rsidRPr="00033231">
        <w:t>un disciple de la Raison</w:t>
      </w:r>
      <w:r w:rsidR="004F69D6">
        <w:t xml:space="preserve">, </w:t>
      </w:r>
      <w:r w:rsidRPr="00033231">
        <w:t>non du Sentiment</w:t>
      </w:r>
      <w:r w:rsidR="004F69D6">
        <w:t xml:space="preserve">. </w:t>
      </w:r>
      <w:r w:rsidRPr="00033231">
        <w:t xml:space="preserve">La même chose se pouvait dire du vieux </w:t>
      </w:r>
      <w:proofErr w:type="spellStart"/>
      <w:r w:rsidRPr="00033231">
        <w:t>Helstone</w:t>
      </w:r>
      <w:proofErr w:type="spellEnd"/>
      <w:r w:rsidR="004F69D6">
        <w:t xml:space="preserve"> : </w:t>
      </w:r>
      <w:r w:rsidRPr="00033231">
        <w:t>ni l</w:t>
      </w:r>
      <w:r w:rsidR="004F69D6">
        <w:t>’</w:t>
      </w:r>
      <w:r w:rsidRPr="00033231">
        <w:t>un ni l</w:t>
      </w:r>
      <w:r w:rsidR="004F69D6">
        <w:t>’</w:t>
      </w:r>
      <w:r w:rsidRPr="00033231">
        <w:t>autre n</w:t>
      </w:r>
      <w:r w:rsidR="004F69D6">
        <w:t>’</w:t>
      </w:r>
      <w:r w:rsidRPr="00033231">
        <w:t>eût voulu penser et dire un mensonge</w:t>
      </w:r>
      <w:r w:rsidR="004F69D6">
        <w:t xml:space="preserve"> ; </w:t>
      </w:r>
      <w:r w:rsidRPr="00033231">
        <w:t>tous deux avaient des droits à ce fier titre de chef-d</w:t>
      </w:r>
      <w:r w:rsidR="004F69D6">
        <w:t>’</w:t>
      </w:r>
      <w:r w:rsidRPr="00033231">
        <w:t>œuvre de la création</w:t>
      </w:r>
      <w:r w:rsidR="004F69D6">
        <w:t xml:space="preserve">, </w:t>
      </w:r>
      <w:r w:rsidRPr="00033231">
        <w:t>car aucun vice animal ne régnait sur eux</w:t>
      </w:r>
      <w:r w:rsidR="004F69D6">
        <w:t xml:space="preserve"> ; </w:t>
      </w:r>
      <w:r w:rsidRPr="00033231">
        <w:t>ils étaient bien supérieurs au pauvre Sykes</w:t>
      </w:r>
      <w:r w:rsidR="004F69D6">
        <w:t>.</w:t>
      </w:r>
    </w:p>
    <w:p w14:paraId="33CEE0BD" w14:textId="77777777" w:rsidR="004F69D6" w:rsidRDefault="00000000" w:rsidP="0021796F">
      <w:r w:rsidRPr="00033231">
        <w:t>Un bruit de pas nombreux se fit entendre dans la cour</w:t>
      </w:r>
      <w:r w:rsidR="004F69D6">
        <w:t xml:space="preserve">, </w:t>
      </w:r>
      <w:r w:rsidRPr="00033231">
        <w:t>a</w:t>
      </w:r>
      <w:r w:rsidRPr="00033231">
        <w:t>u</w:t>
      </w:r>
      <w:r w:rsidRPr="00033231">
        <w:t>quel succéda une pause</w:t>
      </w:r>
      <w:r w:rsidR="004F69D6">
        <w:t xml:space="preserve">. </w:t>
      </w:r>
      <w:r w:rsidRPr="00033231">
        <w:t>Moore s</w:t>
      </w:r>
      <w:r w:rsidR="004F69D6">
        <w:t>’</w:t>
      </w:r>
      <w:r w:rsidRPr="00033231">
        <w:t>avança à la fenêtre</w:t>
      </w:r>
      <w:r w:rsidR="004F69D6">
        <w:t xml:space="preserve"> ; </w:t>
      </w:r>
      <w:proofErr w:type="spellStart"/>
      <w:r w:rsidRPr="00033231">
        <w:t>Helstone</w:t>
      </w:r>
      <w:proofErr w:type="spellEnd"/>
      <w:r w:rsidRPr="00033231">
        <w:t xml:space="preserve"> le suivit</w:t>
      </w:r>
      <w:r w:rsidR="004F69D6">
        <w:t xml:space="preserve"> ; </w:t>
      </w:r>
      <w:r w:rsidRPr="00033231">
        <w:t>tous deux se tinrent debout d</w:t>
      </w:r>
      <w:r w:rsidR="004F69D6">
        <w:t>’</w:t>
      </w:r>
      <w:r w:rsidRPr="00033231">
        <w:t>un même côté</w:t>
      </w:r>
      <w:r w:rsidR="004F69D6">
        <w:t xml:space="preserve">, </w:t>
      </w:r>
      <w:r w:rsidRPr="00033231">
        <w:t>le plus jeune et le plus grand derrière le plus âgé et le plus petit</w:t>
      </w:r>
      <w:r w:rsidR="004F69D6">
        <w:t xml:space="preserve">, </w:t>
      </w:r>
      <w:r w:rsidRPr="00033231">
        <w:t>rega</w:t>
      </w:r>
      <w:r w:rsidRPr="00033231">
        <w:t>r</w:t>
      </w:r>
      <w:r w:rsidRPr="00033231">
        <w:t>dant avec précaution et de façon à n</w:t>
      </w:r>
      <w:r w:rsidR="004F69D6">
        <w:t>’</w:t>
      </w:r>
      <w:r w:rsidRPr="00033231">
        <w:t>être point aperçus du d</w:t>
      </w:r>
      <w:r w:rsidRPr="00033231">
        <w:t>e</w:t>
      </w:r>
      <w:r w:rsidRPr="00033231">
        <w:t>hors</w:t>
      </w:r>
      <w:r w:rsidR="004F69D6">
        <w:t xml:space="preserve"> ; </w:t>
      </w:r>
      <w:r w:rsidRPr="00033231">
        <w:t>le seul commentaire de ce qu</w:t>
      </w:r>
      <w:r w:rsidR="004F69D6">
        <w:t>’</w:t>
      </w:r>
      <w:r w:rsidRPr="00033231">
        <w:t>ils virent fut le sardonique éclair que se dardèrent réciproquement leurs yeux</w:t>
      </w:r>
      <w:r w:rsidR="004F69D6">
        <w:t>.</w:t>
      </w:r>
    </w:p>
    <w:p w14:paraId="1E8D5A9F" w14:textId="77777777" w:rsidR="004F69D6" w:rsidRDefault="00000000" w:rsidP="0021796F">
      <w:r w:rsidRPr="00033231">
        <w:t>Une toux qui ressemblait à une préparation oratoire se fit entendre</w:t>
      </w:r>
      <w:r w:rsidR="004F69D6">
        <w:t xml:space="preserve">, </w:t>
      </w:r>
      <w:r w:rsidRPr="00033231">
        <w:t>et fut suivie d</w:t>
      </w:r>
      <w:r w:rsidR="004F69D6">
        <w:t>’</w:t>
      </w:r>
      <w:r w:rsidRPr="00033231">
        <w:t>une interjection destinée à calmer le bourdonnement de plusieurs voix</w:t>
      </w:r>
      <w:r w:rsidR="004F69D6">
        <w:t xml:space="preserve">. </w:t>
      </w:r>
      <w:r w:rsidRPr="00033231">
        <w:t>Moore entre-bâilla légèr</w:t>
      </w:r>
      <w:r w:rsidRPr="00033231">
        <w:t>e</w:t>
      </w:r>
      <w:r w:rsidRPr="00033231">
        <w:t>ment la fenêtre</w:t>
      </w:r>
      <w:r w:rsidR="004F69D6">
        <w:t xml:space="preserve">, </w:t>
      </w:r>
      <w:r w:rsidRPr="00033231">
        <w:t>afin que le son arrivât plus librement</w:t>
      </w:r>
      <w:r w:rsidR="004F69D6">
        <w:t>.</w:t>
      </w:r>
    </w:p>
    <w:p w14:paraId="65D7BC88" w14:textId="77777777" w:rsidR="004F69D6" w:rsidRDefault="004F69D6" w:rsidP="0021796F">
      <w:r>
        <w:lastRenderedPageBreak/>
        <w:t>« </w:t>
      </w:r>
      <w:r w:rsidR="00000000" w:rsidRPr="00033231">
        <w:t>Joseph Scott</w:t>
      </w:r>
      <w:r>
        <w:t xml:space="preserve">, </w:t>
      </w:r>
      <w:r w:rsidR="00000000" w:rsidRPr="00033231">
        <w:t>commença une voix nasillarde</w:t>
      </w:r>
      <w:r>
        <w:t xml:space="preserve"> (</w:t>
      </w:r>
      <w:r w:rsidR="00000000" w:rsidRPr="00033231">
        <w:t>Scott faisait sentinelle à la porte du comptoir</w:t>
      </w:r>
      <w:r>
        <w:t xml:space="preserve">), </w:t>
      </w:r>
      <w:r w:rsidR="00000000" w:rsidRPr="00033231">
        <w:t>pourrions-nous savoir si v</w:t>
      </w:r>
      <w:r w:rsidR="00000000" w:rsidRPr="00033231">
        <w:t>o</w:t>
      </w:r>
      <w:r w:rsidR="00000000" w:rsidRPr="00033231">
        <w:t>tre maître est ici</w:t>
      </w:r>
      <w:r>
        <w:t xml:space="preserve">, </w:t>
      </w:r>
      <w:r w:rsidR="00000000" w:rsidRPr="00033231">
        <w:t>et si on peut lui parler</w:t>
      </w:r>
      <w:r>
        <w:t> ?</w:t>
      </w:r>
    </w:p>
    <w:p w14:paraId="68272A61" w14:textId="22CA72AB" w:rsidR="004F69D6" w:rsidRDefault="004F69D6" w:rsidP="0021796F">
      <w:r>
        <w:t>— </w:t>
      </w:r>
      <w:r w:rsidR="00000000" w:rsidRPr="00033231">
        <w:t>Il y est</w:t>
      </w:r>
      <w:r>
        <w:t xml:space="preserve">, </w:t>
      </w:r>
      <w:r w:rsidR="00000000" w:rsidRPr="00033231">
        <w:t xml:space="preserve">dit nonchalamment </w:t>
      </w:r>
      <w:r>
        <w:t>Joe.</w:t>
      </w:r>
    </w:p>
    <w:p w14:paraId="0FE34EFD" w14:textId="77777777" w:rsidR="004F69D6" w:rsidRDefault="004F69D6" w:rsidP="0021796F">
      <w:r>
        <w:t>— </w:t>
      </w:r>
      <w:r w:rsidR="00000000" w:rsidRPr="00033231">
        <w:t>Voudriez-vous</w:t>
      </w:r>
      <w:r>
        <w:t xml:space="preserve">, </w:t>
      </w:r>
      <w:r w:rsidR="00000000" w:rsidRPr="00033231">
        <w:t>s</w:t>
      </w:r>
      <w:r>
        <w:t>’</w:t>
      </w:r>
      <w:r w:rsidR="00000000" w:rsidRPr="00033231">
        <w:t xml:space="preserve">il </w:t>
      </w:r>
      <w:r w:rsidR="00000000" w:rsidRPr="00033231">
        <w:rPr>
          <w:i/>
          <w:iCs/>
        </w:rPr>
        <w:t xml:space="preserve">vous </w:t>
      </w:r>
      <w:r w:rsidR="00000000" w:rsidRPr="00033231">
        <w:t>plaît</w:t>
      </w:r>
      <w:r>
        <w:t xml:space="preserve"> (</w:t>
      </w:r>
      <w:r w:rsidR="00000000" w:rsidRPr="00033231">
        <w:t xml:space="preserve">appuyant emphatiquement sur le mot </w:t>
      </w:r>
      <w:r w:rsidR="00000000" w:rsidRPr="00033231">
        <w:rPr>
          <w:i/>
          <w:iCs/>
        </w:rPr>
        <w:t>vous</w:t>
      </w:r>
      <w:r>
        <w:rPr>
          <w:i/>
          <w:iCs/>
        </w:rPr>
        <w:t xml:space="preserve">), </w:t>
      </w:r>
      <w:r w:rsidR="00000000" w:rsidRPr="00033231">
        <w:t>avoir la bonté de lui dire que douze gentlemen sont là qui désirent le voir</w:t>
      </w:r>
      <w:r>
        <w:t> ?</w:t>
      </w:r>
    </w:p>
    <w:p w14:paraId="79EC84E1" w14:textId="7FB2CEE7" w:rsidR="004F69D6" w:rsidRDefault="004F69D6" w:rsidP="0021796F">
      <w:r>
        <w:t>— </w:t>
      </w:r>
      <w:r w:rsidR="00000000" w:rsidRPr="00033231">
        <w:t>Il se peut qu</w:t>
      </w:r>
      <w:r>
        <w:t>’</w:t>
      </w:r>
      <w:r w:rsidR="00000000" w:rsidRPr="00033231">
        <w:t>il me demande le but de votre visite</w:t>
      </w:r>
      <w:r>
        <w:t xml:space="preserve">, </w:t>
      </w:r>
      <w:r w:rsidR="00000000" w:rsidRPr="00033231">
        <w:t xml:space="preserve">dit </w:t>
      </w:r>
      <w:r>
        <w:t xml:space="preserve">Joe ; </w:t>
      </w:r>
      <w:r w:rsidR="00000000" w:rsidRPr="00033231">
        <w:t>il serait bon que je pusse le lui dire en même temps</w:t>
      </w:r>
      <w:r>
        <w:t>.</w:t>
      </w:r>
    </w:p>
    <w:p w14:paraId="3B6771BC" w14:textId="77777777" w:rsidR="004F69D6" w:rsidRDefault="004F69D6" w:rsidP="0021796F">
      <w:r>
        <w:t>— </w:t>
      </w:r>
      <w:r w:rsidR="00000000" w:rsidRPr="00033231">
        <w:t>Pour quelque chose</w:t>
      </w:r>
      <w:r>
        <w:t>, »</w:t>
      </w:r>
      <w:r w:rsidR="00000000" w:rsidRPr="00033231">
        <w:t xml:space="preserve"> lui </w:t>
      </w:r>
      <w:proofErr w:type="spellStart"/>
      <w:r w:rsidR="00000000" w:rsidRPr="00033231">
        <w:t>fut-il</w:t>
      </w:r>
      <w:proofErr w:type="spellEnd"/>
      <w:r w:rsidR="00000000" w:rsidRPr="00033231">
        <w:t xml:space="preserve"> répondu</w:t>
      </w:r>
      <w:r>
        <w:t>.</w:t>
      </w:r>
    </w:p>
    <w:p w14:paraId="5F3A88A4" w14:textId="03E9DF69" w:rsidR="004F69D6" w:rsidRDefault="004F69D6" w:rsidP="0021796F">
      <w:r>
        <w:t>Joe</w:t>
      </w:r>
      <w:r w:rsidR="00000000" w:rsidRPr="00033231">
        <w:t xml:space="preserve"> entra</w:t>
      </w:r>
      <w:r>
        <w:t>, « </w:t>
      </w:r>
      <w:r w:rsidR="00000000" w:rsidRPr="00033231">
        <w:t>Monsieur</w:t>
      </w:r>
      <w:r>
        <w:t xml:space="preserve">, </w:t>
      </w:r>
      <w:r w:rsidR="00000000" w:rsidRPr="00033231">
        <w:t>dit-il</w:t>
      </w:r>
      <w:r>
        <w:t xml:space="preserve">, </w:t>
      </w:r>
      <w:r w:rsidR="00000000" w:rsidRPr="00033231">
        <w:t>s</w:t>
      </w:r>
      <w:r>
        <w:t>’</w:t>
      </w:r>
      <w:r w:rsidR="00000000" w:rsidRPr="00033231">
        <w:t>adressant à Moore</w:t>
      </w:r>
      <w:r>
        <w:t xml:space="preserve">, </w:t>
      </w:r>
      <w:r w:rsidR="00000000" w:rsidRPr="00033231">
        <w:t>il y a douze gentlemen qui désirent vous parler</w:t>
      </w:r>
      <w:r>
        <w:t>.</w:t>
      </w:r>
    </w:p>
    <w:p w14:paraId="71A65924" w14:textId="49307B34" w:rsidR="00000000" w:rsidRPr="00033231" w:rsidRDefault="004F69D6" w:rsidP="0021796F">
      <w:r>
        <w:t>— </w:t>
      </w:r>
      <w:r w:rsidR="00000000" w:rsidRPr="00033231">
        <w:t>Bien</w:t>
      </w:r>
      <w:r>
        <w:t xml:space="preserve">, Joe, </w:t>
      </w:r>
      <w:r w:rsidR="00000000" w:rsidRPr="00033231">
        <w:t>je suis leur homme</w:t>
      </w:r>
      <w:r>
        <w:t xml:space="preserve">. </w:t>
      </w:r>
      <w:proofErr w:type="spellStart"/>
      <w:r w:rsidR="00000000" w:rsidRPr="00033231">
        <w:t>Sugden</w:t>
      </w:r>
      <w:proofErr w:type="spellEnd"/>
      <w:r>
        <w:t xml:space="preserve">, </w:t>
      </w:r>
      <w:r w:rsidR="00000000" w:rsidRPr="00033231">
        <w:t>vous paraîtrez quand je sifflerai</w:t>
      </w:r>
      <w:r>
        <w:t>. »</w:t>
      </w:r>
    </w:p>
    <w:p w14:paraId="7C76568D" w14:textId="77777777" w:rsidR="004F69D6" w:rsidRDefault="00000000" w:rsidP="0021796F">
      <w:r w:rsidRPr="00033231">
        <w:t>Moore sortit en ricanant sèchement</w:t>
      </w:r>
      <w:r w:rsidR="004F69D6">
        <w:t xml:space="preserve">. </w:t>
      </w:r>
      <w:r w:rsidRPr="00033231">
        <w:t>Il s</w:t>
      </w:r>
      <w:r w:rsidR="004F69D6">
        <w:t>’</w:t>
      </w:r>
      <w:r w:rsidRPr="00033231">
        <w:t>avança dans la cour</w:t>
      </w:r>
      <w:r w:rsidR="004F69D6">
        <w:t xml:space="preserve">, </w:t>
      </w:r>
      <w:r w:rsidRPr="00033231">
        <w:t>une main dans la poche</w:t>
      </w:r>
      <w:r w:rsidR="004F69D6">
        <w:t xml:space="preserve">, </w:t>
      </w:r>
      <w:r w:rsidRPr="00033231">
        <w:t>l</w:t>
      </w:r>
      <w:r w:rsidR="004F69D6">
        <w:t>’</w:t>
      </w:r>
      <w:r w:rsidRPr="00033231">
        <w:t>autre dans son gilet</w:t>
      </w:r>
      <w:r w:rsidR="004F69D6">
        <w:t xml:space="preserve">, </w:t>
      </w:r>
      <w:r w:rsidRPr="00033231">
        <w:t>le bord de son chapeau abaissé sur ses yeux ombrageant en quelque sorte le rayon d</w:t>
      </w:r>
      <w:r w:rsidR="004F69D6">
        <w:t>’</w:t>
      </w:r>
      <w:r w:rsidRPr="00033231">
        <w:t>ironie méprisante qui s</w:t>
      </w:r>
      <w:r w:rsidR="004F69D6">
        <w:t>’</w:t>
      </w:r>
      <w:r w:rsidRPr="00033231">
        <w:t>en échappait</w:t>
      </w:r>
      <w:r w:rsidR="004F69D6">
        <w:t xml:space="preserve">. </w:t>
      </w:r>
      <w:r w:rsidRPr="00033231">
        <w:t>Douze hommes attendaient dans la cour</w:t>
      </w:r>
      <w:r w:rsidR="004F69D6">
        <w:t xml:space="preserve">, </w:t>
      </w:r>
      <w:r w:rsidRPr="00033231">
        <w:t>les uns en manches de chemise</w:t>
      </w:r>
      <w:r w:rsidR="004F69D6">
        <w:t xml:space="preserve">, </w:t>
      </w:r>
      <w:r w:rsidRPr="00033231">
        <w:t>les a</w:t>
      </w:r>
      <w:r w:rsidRPr="00033231">
        <w:t>u</w:t>
      </w:r>
      <w:r w:rsidRPr="00033231">
        <w:t>tres en tabliers bleus</w:t>
      </w:r>
      <w:r w:rsidR="004F69D6">
        <w:t xml:space="preserve">. </w:t>
      </w:r>
      <w:r w:rsidRPr="00033231">
        <w:t>Deux d</w:t>
      </w:r>
      <w:r w:rsidR="004F69D6">
        <w:t>’</w:t>
      </w:r>
      <w:r w:rsidRPr="00033231">
        <w:t>entre eux surtout se faisaient r</w:t>
      </w:r>
      <w:r w:rsidRPr="00033231">
        <w:t>e</w:t>
      </w:r>
      <w:r w:rsidRPr="00033231">
        <w:t>marquer à l</w:t>
      </w:r>
      <w:r w:rsidR="004F69D6">
        <w:t>’</w:t>
      </w:r>
      <w:r w:rsidRPr="00033231">
        <w:t>avant-garde de la troupe</w:t>
      </w:r>
      <w:r w:rsidR="004F69D6">
        <w:t xml:space="preserve"> : </w:t>
      </w:r>
      <w:r w:rsidRPr="00033231">
        <w:t>l</w:t>
      </w:r>
      <w:r w:rsidR="004F69D6">
        <w:t>’</w:t>
      </w:r>
      <w:r w:rsidRPr="00033231">
        <w:t>un</w:t>
      </w:r>
      <w:r w:rsidR="004F69D6">
        <w:t xml:space="preserve">, </w:t>
      </w:r>
      <w:r w:rsidRPr="00033231">
        <w:t>un petit homme à la mine éveillée</w:t>
      </w:r>
      <w:r w:rsidR="004F69D6">
        <w:t xml:space="preserve">, </w:t>
      </w:r>
      <w:r w:rsidRPr="00033231">
        <w:t>à la démarche fière</w:t>
      </w:r>
      <w:r w:rsidR="004F69D6">
        <w:t xml:space="preserve">, </w:t>
      </w:r>
      <w:r w:rsidRPr="00033231">
        <w:t>avec un nez retroussé</w:t>
      </w:r>
      <w:r w:rsidR="004F69D6">
        <w:t xml:space="preserve"> ; </w:t>
      </w:r>
      <w:r w:rsidRPr="00033231">
        <w:t>l</w:t>
      </w:r>
      <w:r w:rsidR="004F69D6">
        <w:t>’</w:t>
      </w:r>
      <w:r w:rsidRPr="00033231">
        <w:t>autre</w:t>
      </w:r>
      <w:r w:rsidR="004F69D6">
        <w:t xml:space="preserve">, </w:t>
      </w:r>
      <w:r w:rsidRPr="00033231">
        <w:t>un gaillard à larges épaules</w:t>
      </w:r>
      <w:r w:rsidR="004F69D6">
        <w:t xml:space="preserve">, </w:t>
      </w:r>
      <w:r w:rsidRPr="00033231">
        <w:t>non moins remarquable par sa figure hypocrite</w:t>
      </w:r>
      <w:r w:rsidR="004F69D6">
        <w:t xml:space="preserve">, </w:t>
      </w:r>
      <w:r w:rsidRPr="00033231">
        <w:t>ses yeux de chat où se peignait la fausseté</w:t>
      </w:r>
      <w:r w:rsidR="004F69D6">
        <w:t xml:space="preserve">, </w:t>
      </w:r>
      <w:r w:rsidRPr="00033231">
        <w:t>que par sa jambe de bois et son énorme béquille</w:t>
      </w:r>
      <w:r w:rsidR="004F69D6">
        <w:t xml:space="preserve">. </w:t>
      </w:r>
      <w:r w:rsidRPr="00033231">
        <w:t>Une sorte de sourire contractait faiblement ses lèvres</w:t>
      </w:r>
      <w:r w:rsidR="004F69D6">
        <w:t xml:space="preserve"> ; </w:t>
      </w:r>
      <w:r w:rsidRPr="00033231">
        <w:t>il paraissait rire sous cape de quelqu</w:t>
      </w:r>
      <w:r w:rsidR="004F69D6">
        <w:t>’</w:t>
      </w:r>
      <w:r w:rsidRPr="00033231">
        <w:t>un ou de quelque chose</w:t>
      </w:r>
      <w:r w:rsidR="004F69D6">
        <w:t xml:space="preserve"> ; </w:t>
      </w:r>
      <w:r w:rsidRPr="00033231">
        <w:t>enfin</w:t>
      </w:r>
      <w:r w:rsidR="004F69D6">
        <w:t xml:space="preserve">, </w:t>
      </w:r>
      <w:r w:rsidRPr="00033231">
        <w:t>l</w:t>
      </w:r>
      <w:r w:rsidR="004F69D6">
        <w:t>’</w:t>
      </w:r>
      <w:r w:rsidRPr="00033231">
        <w:t>ensemble de sa physionomie n</w:t>
      </w:r>
      <w:r w:rsidR="004F69D6">
        <w:t>’</w:t>
      </w:r>
      <w:r w:rsidRPr="00033231">
        <w:t>avait rien de l</w:t>
      </w:r>
      <w:r w:rsidR="004F69D6">
        <w:t>’</w:t>
      </w:r>
      <w:r w:rsidRPr="00033231">
        <w:t>homme franc</w:t>
      </w:r>
      <w:r w:rsidR="004F69D6">
        <w:t>.</w:t>
      </w:r>
    </w:p>
    <w:p w14:paraId="495798C2" w14:textId="77777777" w:rsidR="004F69D6" w:rsidRDefault="004F69D6" w:rsidP="0021796F">
      <w:r>
        <w:lastRenderedPageBreak/>
        <w:t>« </w:t>
      </w:r>
      <w:r w:rsidR="00000000" w:rsidRPr="00033231">
        <w:t>Bonjour</w:t>
      </w:r>
      <w:r>
        <w:t xml:space="preserve">, </w:t>
      </w:r>
      <w:r w:rsidR="00000000" w:rsidRPr="00033231">
        <w:t xml:space="preserve">monsieur </w:t>
      </w:r>
      <w:proofErr w:type="spellStart"/>
      <w:r w:rsidR="00000000" w:rsidRPr="00033231">
        <w:t>Barraclough</w:t>
      </w:r>
      <w:proofErr w:type="spellEnd"/>
      <w:r>
        <w:t xml:space="preserve">, </w:t>
      </w:r>
      <w:r w:rsidR="00000000" w:rsidRPr="00033231">
        <w:t>lui dit Moore d</w:t>
      </w:r>
      <w:r>
        <w:t>’</w:t>
      </w:r>
      <w:r w:rsidR="00000000" w:rsidRPr="00033231">
        <w:t>un ton débonnaire</w:t>
      </w:r>
      <w:r>
        <w:t>.</w:t>
      </w:r>
    </w:p>
    <w:p w14:paraId="58D34632" w14:textId="64BD81BD" w:rsidR="004F69D6" w:rsidRDefault="004F69D6" w:rsidP="0021796F">
      <w:r>
        <w:t>— </w:t>
      </w:r>
      <w:r w:rsidR="00000000" w:rsidRPr="00033231">
        <w:t>La paix soit avec vous</w:t>
      </w:r>
      <w:r>
        <w:t xml:space="preserve"> ! </w:t>
      </w:r>
      <w:r w:rsidR="00000000" w:rsidRPr="00033231">
        <w:t xml:space="preserve">fut la réponse que fit </w:t>
      </w:r>
      <w:r>
        <w:t>M. </w:t>
      </w:r>
      <w:proofErr w:type="spellStart"/>
      <w:r w:rsidR="00000000" w:rsidRPr="00033231">
        <w:t>Barraclough</w:t>
      </w:r>
      <w:proofErr w:type="spellEnd"/>
      <w:r>
        <w:t xml:space="preserve">, </w:t>
      </w:r>
      <w:r w:rsidR="00000000" w:rsidRPr="00033231">
        <w:t>en fermant entièrement ses yeux naturellement à moitié fermés</w:t>
      </w:r>
      <w:r>
        <w:t>.</w:t>
      </w:r>
    </w:p>
    <w:p w14:paraId="69F9BB8F" w14:textId="77777777" w:rsidR="004F69D6" w:rsidRDefault="004F69D6" w:rsidP="0021796F">
      <w:r>
        <w:t>— </w:t>
      </w:r>
      <w:r w:rsidR="00000000" w:rsidRPr="00033231">
        <w:t>Je vous suis obligé</w:t>
      </w:r>
      <w:r>
        <w:t xml:space="preserve"> : </w:t>
      </w:r>
      <w:r w:rsidR="00000000" w:rsidRPr="00033231">
        <w:t>la paix est une excellente chose</w:t>
      </w:r>
      <w:r>
        <w:t xml:space="preserve"> ; </w:t>
      </w:r>
      <w:r w:rsidR="00000000" w:rsidRPr="00033231">
        <w:t>il n</w:t>
      </w:r>
      <w:r>
        <w:t>’</w:t>
      </w:r>
      <w:r w:rsidR="00000000" w:rsidRPr="00033231">
        <w:t>est rien que je désire plus ardemment pour moi-même</w:t>
      </w:r>
      <w:r>
        <w:t xml:space="preserve">. </w:t>
      </w:r>
      <w:r w:rsidR="00000000" w:rsidRPr="00033231">
        <w:t>Mais ce n</w:t>
      </w:r>
      <w:r>
        <w:t>’</w:t>
      </w:r>
      <w:r w:rsidR="00000000" w:rsidRPr="00033231">
        <w:t>est pas là tout ce que vous avez à me dire</w:t>
      </w:r>
      <w:r>
        <w:t xml:space="preserve">, </w:t>
      </w:r>
      <w:r w:rsidR="00000000" w:rsidRPr="00033231">
        <w:t>je suppose</w:t>
      </w:r>
      <w:r>
        <w:t xml:space="preserve"> ? </w:t>
      </w:r>
      <w:r w:rsidR="00000000" w:rsidRPr="00033231">
        <w:t>j</w:t>
      </w:r>
      <w:r>
        <w:t>’</w:t>
      </w:r>
      <w:r w:rsidR="00000000" w:rsidRPr="00033231">
        <w:t>imagine que la paix n</w:t>
      </w:r>
      <w:r>
        <w:t>’</w:t>
      </w:r>
      <w:r w:rsidR="00000000" w:rsidRPr="00033231">
        <w:t>est point votre dessein</w:t>
      </w:r>
      <w:r>
        <w:t>.</w:t>
      </w:r>
    </w:p>
    <w:p w14:paraId="27F2420C" w14:textId="77777777" w:rsidR="004F69D6" w:rsidRDefault="004F69D6" w:rsidP="0021796F">
      <w:r>
        <w:t>— </w:t>
      </w:r>
      <w:r w:rsidR="00000000" w:rsidRPr="00033231">
        <w:t>Pour ce qui est de notre dessein</w:t>
      </w:r>
      <w:r>
        <w:t xml:space="preserve">, </w:t>
      </w:r>
      <w:r w:rsidR="00000000" w:rsidRPr="00033231">
        <w:t xml:space="preserve">commença </w:t>
      </w:r>
      <w:proofErr w:type="spellStart"/>
      <w:r w:rsidR="00000000" w:rsidRPr="00033231">
        <w:t>Barraclough</w:t>
      </w:r>
      <w:proofErr w:type="spellEnd"/>
      <w:r>
        <w:t xml:space="preserve">, </w:t>
      </w:r>
      <w:r w:rsidR="00000000" w:rsidRPr="00033231">
        <w:t>c</w:t>
      </w:r>
      <w:r>
        <w:t>’</w:t>
      </w:r>
      <w:r w:rsidR="00000000" w:rsidRPr="00033231">
        <w:t>en est un qui pourra sembler étrange et peut-être insensé à des oreilles comme les vôtres</w:t>
      </w:r>
      <w:r>
        <w:t xml:space="preserve">, </w:t>
      </w:r>
      <w:r w:rsidR="00000000" w:rsidRPr="00033231">
        <w:t>car les enfants de ce monde sont plus sages dans leur génération que les enfants de la lumière</w:t>
      </w:r>
      <w:r>
        <w:t>.</w:t>
      </w:r>
    </w:p>
    <w:p w14:paraId="0D5D2B5B" w14:textId="77777777" w:rsidR="004F69D6" w:rsidRDefault="004F69D6" w:rsidP="0021796F">
      <w:r>
        <w:t>— </w:t>
      </w:r>
      <w:r w:rsidR="00000000" w:rsidRPr="00033231">
        <w:t>Au fait</w:t>
      </w:r>
      <w:r>
        <w:t xml:space="preserve">, </w:t>
      </w:r>
      <w:r w:rsidR="00000000" w:rsidRPr="00033231">
        <w:t>s</w:t>
      </w:r>
      <w:r>
        <w:t>’</w:t>
      </w:r>
      <w:r w:rsidR="00000000" w:rsidRPr="00033231">
        <w:t>il vous plaît</w:t>
      </w:r>
      <w:r>
        <w:t xml:space="preserve">, </w:t>
      </w:r>
      <w:r w:rsidR="00000000" w:rsidRPr="00033231">
        <w:t>et apprenez-moi de quoi il s</w:t>
      </w:r>
      <w:r>
        <w:t>’</w:t>
      </w:r>
      <w:r w:rsidR="00000000" w:rsidRPr="00033231">
        <w:t>agit</w:t>
      </w:r>
      <w:r>
        <w:t>.</w:t>
      </w:r>
    </w:p>
    <w:p w14:paraId="39287143" w14:textId="77777777" w:rsidR="004F69D6" w:rsidRDefault="004F69D6" w:rsidP="0021796F">
      <w:r>
        <w:t>— </w:t>
      </w:r>
      <w:r w:rsidR="00000000" w:rsidRPr="00033231">
        <w:t>Vous allez entendre</w:t>
      </w:r>
      <w:r>
        <w:t xml:space="preserve">, </w:t>
      </w:r>
      <w:r w:rsidR="00000000" w:rsidRPr="00033231">
        <w:t>monsieur</w:t>
      </w:r>
      <w:r>
        <w:t xml:space="preserve"> ; </w:t>
      </w:r>
      <w:r w:rsidR="00000000" w:rsidRPr="00033231">
        <w:t>et</w:t>
      </w:r>
      <w:r>
        <w:t xml:space="preserve">, </w:t>
      </w:r>
      <w:r w:rsidR="00000000" w:rsidRPr="00033231">
        <w:t>si je ne puis m</w:t>
      </w:r>
      <w:r>
        <w:t>’</w:t>
      </w:r>
      <w:r w:rsidR="00000000" w:rsidRPr="00033231">
        <w:t>expliquer</w:t>
      </w:r>
      <w:r>
        <w:t xml:space="preserve">, </w:t>
      </w:r>
      <w:r w:rsidR="00000000" w:rsidRPr="00033231">
        <w:t>en voici onze derrière moi qui m</w:t>
      </w:r>
      <w:r>
        <w:t>’</w:t>
      </w:r>
      <w:r w:rsidR="00000000" w:rsidRPr="00033231">
        <w:t>aideront</w:t>
      </w:r>
      <w:r>
        <w:t xml:space="preserve">. </w:t>
      </w:r>
      <w:r w:rsidR="00000000" w:rsidRPr="00033231">
        <w:t>C</w:t>
      </w:r>
      <w:r>
        <w:t>’</w:t>
      </w:r>
      <w:r w:rsidR="00000000" w:rsidRPr="00033231">
        <w:t>est un grand dessein</w:t>
      </w:r>
      <w:r>
        <w:t xml:space="preserve"> (</w:t>
      </w:r>
      <w:r w:rsidR="00000000" w:rsidRPr="00033231">
        <w:t>changeant de voix et passant d</w:t>
      </w:r>
      <w:r>
        <w:t>’</w:t>
      </w:r>
      <w:r w:rsidR="00000000" w:rsidRPr="00033231">
        <w:t>un demi-ricanement à une lamentation</w:t>
      </w:r>
      <w:r>
        <w:t xml:space="preserve">) ; </w:t>
      </w:r>
      <w:r w:rsidR="00000000" w:rsidRPr="00033231">
        <w:t>c</w:t>
      </w:r>
      <w:r>
        <w:t>’</w:t>
      </w:r>
      <w:r w:rsidR="00000000" w:rsidRPr="00033231">
        <w:t>est le dessein du Seigneur</w:t>
      </w:r>
      <w:r>
        <w:t xml:space="preserve">, </w:t>
      </w:r>
      <w:r w:rsidR="00000000" w:rsidRPr="00033231">
        <w:t>et c</w:t>
      </w:r>
      <w:r>
        <w:t>’</w:t>
      </w:r>
      <w:r w:rsidR="00000000" w:rsidRPr="00033231">
        <w:t>est le meilleur</w:t>
      </w:r>
      <w:r>
        <w:t>.</w:t>
      </w:r>
    </w:p>
    <w:p w14:paraId="5FBE4DAC" w14:textId="77777777" w:rsidR="004F69D6" w:rsidRDefault="004F69D6" w:rsidP="0021796F">
      <w:r>
        <w:t>— </w:t>
      </w:r>
      <w:r w:rsidR="00000000" w:rsidRPr="00033231">
        <w:t>Auriez-vous besoin d</w:t>
      </w:r>
      <w:r>
        <w:t>’</w:t>
      </w:r>
      <w:r w:rsidR="00000000" w:rsidRPr="00033231">
        <w:t>une souscription pour la chapelle d</w:t>
      </w:r>
      <w:r>
        <w:t>’</w:t>
      </w:r>
      <w:r w:rsidR="00000000" w:rsidRPr="00033231">
        <w:t>un nouveau prédicateur</w:t>
      </w:r>
      <w:r>
        <w:t xml:space="preserve">, </w:t>
      </w:r>
      <w:r w:rsidR="00000000" w:rsidRPr="00033231">
        <w:t xml:space="preserve">monsieur </w:t>
      </w:r>
      <w:proofErr w:type="spellStart"/>
      <w:r w:rsidR="00000000" w:rsidRPr="00033231">
        <w:t>Barraclough</w:t>
      </w:r>
      <w:proofErr w:type="spellEnd"/>
      <w:r>
        <w:t xml:space="preserve"> ? </w:t>
      </w:r>
      <w:r w:rsidR="00000000" w:rsidRPr="00033231">
        <w:t>À moins que votre démarche n</w:t>
      </w:r>
      <w:r>
        <w:t>’</w:t>
      </w:r>
      <w:r w:rsidR="00000000" w:rsidRPr="00033231">
        <w:t>ait un caractère de cette sorte</w:t>
      </w:r>
      <w:r>
        <w:t xml:space="preserve">, </w:t>
      </w:r>
      <w:r w:rsidR="00000000" w:rsidRPr="00033231">
        <w:t>je ne vois pas en quoi elle peut me concerner</w:t>
      </w:r>
      <w:r>
        <w:t>.</w:t>
      </w:r>
    </w:p>
    <w:p w14:paraId="7F223827" w14:textId="5F8DD8AD" w:rsidR="00000000" w:rsidRPr="00033231" w:rsidRDefault="004F69D6" w:rsidP="0021796F">
      <w:r>
        <w:t>— </w:t>
      </w:r>
      <w:r w:rsidR="00000000" w:rsidRPr="00033231">
        <w:t>Je n</w:t>
      </w:r>
      <w:r>
        <w:t>’</w:t>
      </w:r>
      <w:r w:rsidR="00000000" w:rsidRPr="00033231">
        <w:t>avais pas ce devoir en vue</w:t>
      </w:r>
      <w:r>
        <w:t xml:space="preserve">, </w:t>
      </w:r>
      <w:r w:rsidR="00000000" w:rsidRPr="00033231">
        <w:t>monsieur</w:t>
      </w:r>
      <w:r>
        <w:t xml:space="preserve"> ; </w:t>
      </w:r>
      <w:r w:rsidR="00000000" w:rsidRPr="00033231">
        <w:t>mais</w:t>
      </w:r>
      <w:r>
        <w:t xml:space="preserve">, </w:t>
      </w:r>
      <w:r w:rsidR="00000000" w:rsidRPr="00033231">
        <w:t>puisque la Providence vous a appelé à mentionner ce sujet</w:t>
      </w:r>
      <w:r>
        <w:t xml:space="preserve">, </w:t>
      </w:r>
      <w:r w:rsidR="00000000" w:rsidRPr="00033231">
        <w:t>je recevrai l</w:t>
      </w:r>
      <w:r>
        <w:t>’</w:t>
      </w:r>
      <w:r w:rsidR="00000000" w:rsidRPr="00033231">
        <w:t>obole dont vous voudrez bien disposer</w:t>
      </w:r>
      <w:r>
        <w:t xml:space="preserve"> ; </w:t>
      </w:r>
      <w:r w:rsidR="00000000" w:rsidRPr="00033231">
        <w:t>la plus petite contrib</w:t>
      </w:r>
      <w:r w:rsidR="00000000" w:rsidRPr="00033231">
        <w:t>u</w:t>
      </w:r>
      <w:r w:rsidR="00000000" w:rsidRPr="00033231">
        <w:t>tion est toujours acceptable</w:t>
      </w:r>
      <w:r>
        <w:t>. »</w:t>
      </w:r>
    </w:p>
    <w:p w14:paraId="52CE6F31" w14:textId="77777777" w:rsidR="004F69D6" w:rsidRDefault="00000000" w:rsidP="0021796F">
      <w:r w:rsidRPr="00033231">
        <w:lastRenderedPageBreak/>
        <w:t>Disant cela</w:t>
      </w:r>
      <w:r w:rsidR="004F69D6">
        <w:t xml:space="preserve">, </w:t>
      </w:r>
      <w:r w:rsidRPr="00033231">
        <w:t>il tendit son chapeau comme une bourse à qu</w:t>
      </w:r>
      <w:r w:rsidRPr="00033231">
        <w:t>ê</w:t>
      </w:r>
      <w:r w:rsidRPr="00033231">
        <w:t>ter</w:t>
      </w:r>
      <w:r w:rsidR="004F69D6">
        <w:t xml:space="preserve">, </w:t>
      </w:r>
      <w:r w:rsidRPr="00033231">
        <w:t>sa physionomie prenant en même temps une expression de féroce impudence</w:t>
      </w:r>
      <w:r w:rsidR="004F69D6">
        <w:t>.</w:t>
      </w:r>
    </w:p>
    <w:p w14:paraId="1905EC06" w14:textId="22B69DBF" w:rsidR="00000000" w:rsidRPr="00033231" w:rsidRDefault="004F69D6" w:rsidP="0021796F">
      <w:r>
        <w:t>« </w:t>
      </w:r>
      <w:r w:rsidR="00000000" w:rsidRPr="00033231">
        <w:t>Si je vous donnais six pence</w:t>
      </w:r>
      <w:r>
        <w:t xml:space="preserve">, </w:t>
      </w:r>
      <w:r w:rsidR="00000000" w:rsidRPr="00033231">
        <w:t>vous iriez les boire</w:t>
      </w:r>
      <w:r>
        <w:t>. »</w:t>
      </w:r>
    </w:p>
    <w:p w14:paraId="31868E30" w14:textId="77777777" w:rsidR="004F69D6" w:rsidRDefault="00000000" w:rsidP="0021796F">
      <w:proofErr w:type="spellStart"/>
      <w:r w:rsidRPr="00033231">
        <w:t>Barraclough</w:t>
      </w:r>
      <w:proofErr w:type="spellEnd"/>
      <w:r w:rsidRPr="00033231">
        <w:t xml:space="preserve"> leva au ciel ses mains et le blanc de ses yeux</w:t>
      </w:r>
      <w:r w:rsidR="004F69D6">
        <w:t xml:space="preserve">, </w:t>
      </w:r>
      <w:r w:rsidRPr="00033231">
        <w:t>en faisant le geste de la plus burlesque hypocrisie</w:t>
      </w:r>
      <w:r w:rsidR="004F69D6">
        <w:t>.</w:t>
      </w:r>
    </w:p>
    <w:p w14:paraId="0F74DFC3" w14:textId="548C9D97" w:rsidR="00000000" w:rsidRPr="00033231" w:rsidRDefault="004F69D6" w:rsidP="0021796F">
      <w:r>
        <w:t>« </w:t>
      </w:r>
      <w:r w:rsidR="00000000" w:rsidRPr="00033231">
        <w:t>Vous me paraissez d</w:t>
      </w:r>
      <w:r>
        <w:t>’</w:t>
      </w:r>
      <w:r w:rsidR="00000000" w:rsidRPr="00033231">
        <w:t>une remarquable impudence</w:t>
      </w:r>
      <w:r>
        <w:t xml:space="preserve">, </w:t>
      </w:r>
      <w:r w:rsidR="00000000" w:rsidRPr="00033231">
        <w:t>dit Moore d</w:t>
      </w:r>
      <w:r>
        <w:t>’</w:t>
      </w:r>
      <w:r w:rsidR="00000000" w:rsidRPr="00033231">
        <w:t>un ton sec et froid</w:t>
      </w:r>
      <w:r>
        <w:t xml:space="preserve"> ; </w:t>
      </w:r>
      <w:r w:rsidR="00000000" w:rsidRPr="00033231">
        <w:t>vous ne craignez pas de faire voir que vous êtes un hypocrite à double face</w:t>
      </w:r>
      <w:r>
        <w:t xml:space="preserve">, </w:t>
      </w:r>
      <w:r w:rsidR="00000000" w:rsidRPr="00033231">
        <w:t>que la fraude est votre profession</w:t>
      </w:r>
      <w:r>
        <w:t xml:space="preserve">. </w:t>
      </w:r>
      <w:r w:rsidR="00000000" w:rsidRPr="00033231">
        <w:t>Vous espérez même me faire rire de l</w:t>
      </w:r>
      <w:r>
        <w:t>’</w:t>
      </w:r>
      <w:r w:rsidR="00000000" w:rsidRPr="00033231">
        <w:t>habileté avec laquelle vous jouez votre rôle dans cette grossière farce</w:t>
      </w:r>
      <w:r>
        <w:t xml:space="preserve">, </w:t>
      </w:r>
      <w:r w:rsidR="00000000" w:rsidRPr="00033231">
        <w:t>pendant qu</w:t>
      </w:r>
      <w:r>
        <w:t>’</w:t>
      </w:r>
      <w:r w:rsidR="00000000" w:rsidRPr="00033231">
        <w:t>en même temps vous croyez tromper ces hommes qui sont derrière vous</w:t>
      </w:r>
      <w:r>
        <w:t>. »</w:t>
      </w:r>
    </w:p>
    <w:p w14:paraId="11FC4654" w14:textId="77777777" w:rsidR="004F69D6" w:rsidRDefault="00000000" w:rsidP="0021796F">
      <w:r w:rsidRPr="00033231">
        <w:t>Moïse commença à perdre de son assurance</w:t>
      </w:r>
      <w:r w:rsidR="004F69D6">
        <w:t xml:space="preserve"> ; </w:t>
      </w:r>
      <w:r w:rsidRPr="00033231">
        <w:t>il vit qu</w:t>
      </w:r>
      <w:r w:rsidR="004F69D6">
        <w:t>’</w:t>
      </w:r>
      <w:r w:rsidRPr="00033231">
        <w:t>il était allé trop loin</w:t>
      </w:r>
      <w:r w:rsidR="004F69D6">
        <w:t xml:space="preserve">. </w:t>
      </w:r>
      <w:r w:rsidRPr="00033231">
        <w:t>Il allait répondre</w:t>
      </w:r>
      <w:r w:rsidR="004F69D6">
        <w:t xml:space="preserve">, </w:t>
      </w:r>
      <w:r w:rsidRPr="00033231">
        <w:t>lorsque le second des m</w:t>
      </w:r>
      <w:r w:rsidRPr="00033231">
        <w:t>e</w:t>
      </w:r>
      <w:r w:rsidRPr="00033231">
        <w:t>neurs</w:t>
      </w:r>
      <w:r w:rsidR="004F69D6">
        <w:t xml:space="preserve">, </w:t>
      </w:r>
      <w:r w:rsidRPr="00033231">
        <w:t>impatient d</w:t>
      </w:r>
      <w:r w:rsidR="004F69D6">
        <w:t>’</w:t>
      </w:r>
      <w:r w:rsidRPr="00033231">
        <w:t>être tenu ainsi sur le second plan</w:t>
      </w:r>
      <w:r w:rsidR="004F69D6">
        <w:t xml:space="preserve">, </w:t>
      </w:r>
      <w:r w:rsidRPr="00033231">
        <w:t>se porta en avant</w:t>
      </w:r>
      <w:r w:rsidR="004F69D6">
        <w:t xml:space="preserve">. </w:t>
      </w:r>
      <w:r w:rsidRPr="00033231">
        <w:t>Cet homme ne ressemblait pas à un traître</w:t>
      </w:r>
      <w:r w:rsidR="004F69D6">
        <w:t xml:space="preserve">, </w:t>
      </w:r>
      <w:r w:rsidRPr="00033231">
        <w:t>malgré son air vain et plein d</w:t>
      </w:r>
      <w:r w:rsidR="004F69D6">
        <w:t>’</w:t>
      </w:r>
      <w:r w:rsidRPr="00033231">
        <w:t>arrogance</w:t>
      </w:r>
      <w:r w:rsidR="004F69D6">
        <w:t>.</w:t>
      </w:r>
    </w:p>
    <w:p w14:paraId="4D5838AD" w14:textId="77777777" w:rsidR="004F69D6" w:rsidRDefault="004F69D6" w:rsidP="0021796F">
      <w:r>
        <w:t>« </w:t>
      </w:r>
      <w:r w:rsidR="00000000" w:rsidRPr="00033231">
        <w:t>Monsieur Moore</w:t>
      </w:r>
      <w:r>
        <w:t xml:space="preserve">, </w:t>
      </w:r>
      <w:r w:rsidR="00000000" w:rsidRPr="00033231">
        <w:t>commença-t-il</w:t>
      </w:r>
      <w:r>
        <w:t xml:space="preserve">, </w:t>
      </w:r>
      <w:r w:rsidR="00000000" w:rsidRPr="00033231">
        <w:t>parlant aussi de la go</w:t>
      </w:r>
      <w:r w:rsidR="00000000" w:rsidRPr="00033231">
        <w:t>r</w:t>
      </w:r>
      <w:r w:rsidR="00000000" w:rsidRPr="00033231">
        <w:t>ge et du nez</w:t>
      </w:r>
      <w:r>
        <w:t xml:space="preserve">, </w:t>
      </w:r>
      <w:r w:rsidR="00000000" w:rsidRPr="00033231">
        <w:t>et prononçant chaque mot très-lentement</w:t>
      </w:r>
      <w:r>
        <w:t xml:space="preserve">, </w:t>
      </w:r>
      <w:r w:rsidR="00000000" w:rsidRPr="00033231">
        <w:t>comme pour donner à ses auditeurs le temps de bien apprécier l</w:t>
      </w:r>
      <w:r>
        <w:t>’</w:t>
      </w:r>
      <w:r w:rsidR="00000000" w:rsidRPr="00033231">
        <w:t>élégance peu commune de sa phraséologie</w:t>
      </w:r>
      <w:r>
        <w:t xml:space="preserve">, </w:t>
      </w:r>
      <w:r w:rsidR="00000000" w:rsidRPr="00033231">
        <w:t>on pourrait peut-être dire justement que la raison plutôt que la paix est notre but</w:t>
      </w:r>
      <w:r>
        <w:t xml:space="preserve">. </w:t>
      </w:r>
      <w:r w:rsidR="00000000" w:rsidRPr="00033231">
        <w:t>Nous venons d</w:t>
      </w:r>
      <w:r>
        <w:t>’</w:t>
      </w:r>
      <w:r w:rsidR="00000000" w:rsidRPr="00033231">
        <w:t>abord vous supplier d</w:t>
      </w:r>
      <w:r>
        <w:t>’</w:t>
      </w:r>
      <w:r w:rsidR="00000000" w:rsidRPr="00033231">
        <w:t>écouter la voix de la ra</w:t>
      </w:r>
      <w:r w:rsidR="00000000" w:rsidRPr="00033231">
        <w:t>i</w:t>
      </w:r>
      <w:r w:rsidR="00000000" w:rsidRPr="00033231">
        <w:t>son</w:t>
      </w:r>
      <w:r>
        <w:t xml:space="preserve">, </w:t>
      </w:r>
      <w:r w:rsidR="00000000" w:rsidRPr="00033231">
        <w:t>et</w:t>
      </w:r>
      <w:r>
        <w:t xml:space="preserve">, </w:t>
      </w:r>
      <w:r w:rsidR="00000000" w:rsidRPr="00033231">
        <w:t>si vous refusez</w:t>
      </w:r>
      <w:r>
        <w:t xml:space="preserve">, </w:t>
      </w:r>
      <w:r w:rsidR="00000000" w:rsidRPr="00033231">
        <w:t>il est de mon devoir de vous avertir</w:t>
      </w:r>
      <w:r>
        <w:t xml:space="preserve">, </w:t>
      </w:r>
      <w:r w:rsidR="00000000" w:rsidRPr="00033231">
        <w:t>dans les termes les plus précis</w:t>
      </w:r>
      <w:r>
        <w:t xml:space="preserve">, </w:t>
      </w:r>
      <w:r w:rsidR="00000000" w:rsidRPr="00033231">
        <w:t>que des mesures seront prises pour vous faire sentir l</w:t>
      </w:r>
      <w:r>
        <w:t>’</w:t>
      </w:r>
      <w:r w:rsidR="00000000" w:rsidRPr="00033231">
        <w:t>imprudence</w:t>
      </w:r>
      <w:r>
        <w:t xml:space="preserve">, </w:t>
      </w:r>
      <w:r w:rsidR="00000000" w:rsidRPr="00033231">
        <w:t>la folie de votre conduite comme négociant dans cette partie manufacturière du pays</w:t>
      </w:r>
      <w:r>
        <w:t xml:space="preserve">. </w:t>
      </w:r>
      <w:r w:rsidR="00000000" w:rsidRPr="00033231">
        <w:t>Je veux dire</w:t>
      </w:r>
      <w:r>
        <w:t xml:space="preserve">, </w:t>
      </w:r>
      <w:r w:rsidR="00000000" w:rsidRPr="00033231">
        <w:t>monsieur</w:t>
      </w:r>
      <w:r>
        <w:t xml:space="preserve">, </w:t>
      </w:r>
      <w:r w:rsidR="00000000" w:rsidRPr="00033231">
        <w:t>qu</w:t>
      </w:r>
      <w:r>
        <w:t>’</w:t>
      </w:r>
      <w:r w:rsidR="00000000" w:rsidRPr="00033231">
        <w:t>étant étranger et venant de pays élo</w:t>
      </w:r>
      <w:r w:rsidR="00000000" w:rsidRPr="00033231">
        <w:t>i</w:t>
      </w:r>
      <w:r w:rsidR="00000000" w:rsidRPr="00033231">
        <w:t>gnés</w:t>
      </w:r>
      <w:r>
        <w:t xml:space="preserve">, </w:t>
      </w:r>
      <w:r w:rsidR="00000000" w:rsidRPr="00033231">
        <w:t>d</w:t>
      </w:r>
      <w:r>
        <w:t>’</w:t>
      </w:r>
      <w:r w:rsidR="00000000" w:rsidRPr="00033231">
        <w:t>une autre partie et d</w:t>
      </w:r>
      <w:r>
        <w:t>’</w:t>
      </w:r>
      <w:r w:rsidR="00000000" w:rsidRPr="00033231">
        <w:t xml:space="preserve">un autre </w:t>
      </w:r>
      <w:r w:rsidR="00000000" w:rsidRPr="00033231">
        <w:lastRenderedPageBreak/>
        <w:t>hémisphère du globe</w:t>
      </w:r>
      <w:r>
        <w:t xml:space="preserve">, </w:t>
      </w:r>
      <w:r w:rsidR="00000000" w:rsidRPr="00033231">
        <w:t>jeté</w:t>
      </w:r>
      <w:r>
        <w:t xml:space="preserve">, </w:t>
      </w:r>
      <w:r w:rsidR="00000000" w:rsidRPr="00033231">
        <w:t>jeté</w:t>
      </w:r>
      <w:r>
        <w:t xml:space="preserve">, </w:t>
      </w:r>
      <w:r w:rsidR="00000000" w:rsidRPr="00033231">
        <w:t>pourrais-je dire</w:t>
      </w:r>
      <w:r>
        <w:t xml:space="preserve">, </w:t>
      </w:r>
      <w:r w:rsidR="00000000" w:rsidRPr="00033231">
        <w:t>comme un exilé sur ces côtes</w:t>
      </w:r>
      <w:r>
        <w:t xml:space="preserve">, </w:t>
      </w:r>
      <w:r w:rsidR="00000000" w:rsidRPr="00033231">
        <w:t>les rochers d</w:t>
      </w:r>
      <w:r>
        <w:t>’</w:t>
      </w:r>
      <w:r w:rsidR="00000000" w:rsidRPr="00033231">
        <w:t>Albion</w:t>
      </w:r>
      <w:r>
        <w:t xml:space="preserve">, </w:t>
      </w:r>
      <w:r w:rsidR="00000000" w:rsidRPr="00033231">
        <w:t>vous n</w:t>
      </w:r>
      <w:r>
        <w:t>’</w:t>
      </w:r>
      <w:r w:rsidR="00000000" w:rsidRPr="00033231">
        <w:t>avez pas l</w:t>
      </w:r>
      <w:r>
        <w:t>’</w:t>
      </w:r>
      <w:r w:rsidR="00000000" w:rsidRPr="00033231">
        <w:t>intelligence de ce qui peut être ava</w:t>
      </w:r>
      <w:r w:rsidR="00000000" w:rsidRPr="00033231">
        <w:t>n</w:t>
      </w:r>
      <w:r w:rsidR="00000000" w:rsidRPr="00033231">
        <w:t>tageux aux classes laborieuses</w:t>
      </w:r>
      <w:r>
        <w:t xml:space="preserve">. </w:t>
      </w:r>
      <w:r w:rsidR="00000000" w:rsidRPr="00033231">
        <w:t>Pour arriver au fait</w:t>
      </w:r>
      <w:r>
        <w:t xml:space="preserve">, </w:t>
      </w:r>
      <w:r w:rsidR="00000000" w:rsidRPr="00033231">
        <w:t>si vous vous décidiez à abandonner cette fabrique et à retourner sans délai dans votre pays natal</w:t>
      </w:r>
      <w:r>
        <w:t xml:space="preserve">, </w:t>
      </w:r>
      <w:r w:rsidR="00000000" w:rsidRPr="00033231">
        <w:t>c</w:t>
      </w:r>
      <w:r>
        <w:t>’</w:t>
      </w:r>
      <w:r w:rsidR="00000000" w:rsidRPr="00033231">
        <w:t>est ce que vous pourriez faire de mieux</w:t>
      </w:r>
      <w:r>
        <w:t xml:space="preserve"> ; </w:t>
      </w:r>
      <w:r w:rsidR="00000000" w:rsidRPr="00033231">
        <w:t>je ne vois rien qui puisse s</w:t>
      </w:r>
      <w:r>
        <w:t>’</w:t>
      </w:r>
      <w:r w:rsidR="00000000" w:rsidRPr="00033231">
        <w:t>opposer à ce plan</w:t>
      </w:r>
      <w:r>
        <w:t xml:space="preserve">. </w:t>
      </w:r>
      <w:r w:rsidR="00000000" w:rsidRPr="00033231">
        <w:t>Qu</w:t>
      </w:r>
      <w:r>
        <w:t>’</w:t>
      </w:r>
      <w:r w:rsidR="00000000" w:rsidRPr="00033231">
        <w:t>en dites-vous</w:t>
      </w:r>
      <w:r>
        <w:t xml:space="preserve">, </w:t>
      </w:r>
      <w:r w:rsidR="00000000" w:rsidRPr="00033231">
        <w:t>camarades</w:t>
      </w:r>
      <w:r>
        <w:t> ? »</w:t>
      </w:r>
      <w:r w:rsidR="00000000" w:rsidRPr="00033231">
        <w:t xml:space="preserve"> dit-il en se tournant vers les autres membres de la députation</w:t>
      </w:r>
      <w:r>
        <w:t xml:space="preserve">, </w:t>
      </w:r>
      <w:r w:rsidR="00000000" w:rsidRPr="00033231">
        <w:t>qui répondirent unanimement</w:t>
      </w:r>
      <w:r>
        <w:t> : « </w:t>
      </w:r>
      <w:r w:rsidR="00000000" w:rsidRPr="00033231">
        <w:t>Écoutez</w:t>
      </w:r>
      <w:r>
        <w:t xml:space="preserve">, </w:t>
      </w:r>
      <w:r w:rsidR="00000000" w:rsidRPr="00033231">
        <w:t>éco</w:t>
      </w:r>
      <w:r w:rsidR="00000000" w:rsidRPr="00033231">
        <w:t>u</w:t>
      </w:r>
      <w:r w:rsidR="00000000" w:rsidRPr="00033231">
        <w:t>tez</w:t>
      </w:r>
      <w:r>
        <w:t> !</w:t>
      </w:r>
    </w:p>
    <w:p w14:paraId="493CA0FF" w14:textId="593EFBA8" w:rsidR="00000000" w:rsidRPr="00033231" w:rsidRDefault="004F69D6" w:rsidP="0021796F">
      <w:r>
        <w:t>— </w:t>
      </w:r>
      <w:r w:rsidR="00000000" w:rsidRPr="00033231">
        <w:t>Bravo</w:t>
      </w:r>
      <w:r>
        <w:t xml:space="preserve"> ! </w:t>
      </w:r>
      <w:proofErr w:type="spellStart"/>
      <w:r w:rsidR="00000000" w:rsidRPr="00033231">
        <w:t>Noë</w:t>
      </w:r>
      <w:proofErr w:type="spellEnd"/>
      <w:r>
        <w:t xml:space="preserve">, </w:t>
      </w:r>
      <w:r w:rsidR="00000000" w:rsidRPr="00033231">
        <w:t xml:space="preserve">murmura </w:t>
      </w:r>
      <w:r>
        <w:t>Joe</w:t>
      </w:r>
      <w:r w:rsidR="00000000" w:rsidRPr="00033231">
        <w:t xml:space="preserve"> Scott</w:t>
      </w:r>
      <w:r>
        <w:t xml:space="preserve">, </w:t>
      </w:r>
      <w:r w:rsidR="00000000" w:rsidRPr="00033231">
        <w:t xml:space="preserve">qui se tenait debout derrière </w:t>
      </w:r>
      <w:r>
        <w:t>M. </w:t>
      </w:r>
      <w:r w:rsidR="00000000" w:rsidRPr="00033231">
        <w:t>Moore</w:t>
      </w:r>
      <w:r>
        <w:t xml:space="preserve">. </w:t>
      </w:r>
      <w:r w:rsidR="00000000" w:rsidRPr="00033231">
        <w:t>Voilà des rochers d</w:t>
      </w:r>
      <w:r>
        <w:t>’</w:t>
      </w:r>
      <w:r w:rsidR="00000000" w:rsidRPr="00033231">
        <w:t>Albion et un autre h</w:t>
      </w:r>
      <w:r w:rsidR="00000000" w:rsidRPr="00033231">
        <w:t>é</w:t>
      </w:r>
      <w:r w:rsidR="00000000" w:rsidRPr="00033231">
        <w:t>misphère qui éclipsent un peu l</w:t>
      </w:r>
      <w:r>
        <w:t>’</w:t>
      </w:r>
      <w:r w:rsidR="00000000" w:rsidRPr="00033231">
        <w:t>éloquence de Moïse</w:t>
      </w:r>
      <w:r>
        <w:t xml:space="preserve">. </w:t>
      </w:r>
      <w:r w:rsidR="00000000" w:rsidRPr="00033231">
        <w:t>Arrivez-vous de la zone antarctique</w:t>
      </w:r>
      <w:r>
        <w:t xml:space="preserve">, </w:t>
      </w:r>
      <w:r w:rsidR="00000000" w:rsidRPr="00033231">
        <w:t>maître</w:t>
      </w:r>
      <w:r>
        <w:t> ? »</w:t>
      </w:r>
    </w:p>
    <w:p w14:paraId="5FC99A40" w14:textId="77777777" w:rsidR="004F69D6" w:rsidRDefault="00000000" w:rsidP="0021796F">
      <w:r w:rsidRPr="00033231">
        <w:t>Moïse</w:t>
      </w:r>
      <w:r w:rsidR="004F69D6">
        <w:t xml:space="preserve">, </w:t>
      </w:r>
      <w:r w:rsidRPr="00033231">
        <w:t>cependant</w:t>
      </w:r>
      <w:r w:rsidR="004F69D6">
        <w:t xml:space="preserve">, </w:t>
      </w:r>
      <w:r w:rsidRPr="00033231">
        <w:t>ne se tint pas pour battu</w:t>
      </w:r>
      <w:r w:rsidR="004F69D6">
        <w:t xml:space="preserve"> ; </w:t>
      </w:r>
      <w:r w:rsidRPr="00033231">
        <w:t>jetant un r</w:t>
      </w:r>
      <w:r w:rsidRPr="00033231">
        <w:t>e</w:t>
      </w:r>
      <w:r w:rsidRPr="00033231">
        <w:t xml:space="preserve">gard courroucé à </w:t>
      </w:r>
      <w:proofErr w:type="spellStart"/>
      <w:r w:rsidRPr="00033231">
        <w:t>Noë</w:t>
      </w:r>
      <w:proofErr w:type="spellEnd"/>
      <w:r w:rsidR="004F69D6">
        <w:t xml:space="preserve">, </w:t>
      </w:r>
      <w:r w:rsidRPr="00033231">
        <w:t>il voulut de nouveau essayer la puissance de ses talents oratoires</w:t>
      </w:r>
      <w:r w:rsidR="004F69D6">
        <w:t xml:space="preserve">. </w:t>
      </w:r>
      <w:r w:rsidRPr="00033231">
        <w:t>Cette fois il prit un ton sérieux</w:t>
      </w:r>
      <w:r w:rsidR="004F69D6">
        <w:t xml:space="preserve">, </w:t>
      </w:r>
      <w:r w:rsidRPr="00033231">
        <w:t>aba</w:t>
      </w:r>
      <w:r w:rsidRPr="00033231">
        <w:t>n</w:t>
      </w:r>
      <w:r w:rsidRPr="00033231">
        <w:t>donnant le sarcasme qui lui avait si mal réussi</w:t>
      </w:r>
      <w:r w:rsidR="004F69D6">
        <w:t>.</w:t>
      </w:r>
    </w:p>
    <w:p w14:paraId="3C717311" w14:textId="77777777" w:rsidR="004F69D6" w:rsidRDefault="004F69D6" w:rsidP="0021796F">
      <w:r>
        <w:t>« </w:t>
      </w:r>
      <w:r w:rsidR="00000000" w:rsidRPr="00033231">
        <w:t>Avant que vous ne vinssiez planter votre tente parmi nous</w:t>
      </w:r>
      <w:r>
        <w:t xml:space="preserve">, </w:t>
      </w:r>
      <w:r w:rsidR="00000000" w:rsidRPr="00033231">
        <w:t>monsieur Moore</w:t>
      </w:r>
      <w:r>
        <w:t xml:space="preserve">, </w:t>
      </w:r>
      <w:r w:rsidR="00000000" w:rsidRPr="00033231">
        <w:t>dit-il</w:t>
      </w:r>
      <w:r>
        <w:t xml:space="preserve">, </w:t>
      </w:r>
      <w:r w:rsidR="00000000" w:rsidRPr="00033231">
        <w:t>nous vivions dans la paix et la tranquillité</w:t>
      </w:r>
      <w:r>
        <w:t xml:space="preserve"> ; </w:t>
      </w:r>
      <w:r w:rsidR="00000000" w:rsidRPr="00033231">
        <w:t>oui</w:t>
      </w:r>
      <w:r>
        <w:t xml:space="preserve">, </w:t>
      </w:r>
      <w:r w:rsidR="00000000" w:rsidRPr="00033231">
        <w:t>je peux le dire</w:t>
      </w:r>
      <w:r>
        <w:t xml:space="preserve">, </w:t>
      </w:r>
      <w:r w:rsidR="00000000" w:rsidRPr="00033231">
        <w:t>dans une affectueuse et bie</w:t>
      </w:r>
      <w:r w:rsidR="00000000" w:rsidRPr="00033231">
        <w:t>n</w:t>
      </w:r>
      <w:r w:rsidR="00000000" w:rsidRPr="00033231">
        <w:t>veillante amitié</w:t>
      </w:r>
      <w:r>
        <w:t xml:space="preserve">. </w:t>
      </w:r>
      <w:r w:rsidR="00000000" w:rsidRPr="00033231">
        <w:t>Je ne suis pas très-âgé</w:t>
      </w:r>
      <w:r>
        <w:t xml:space="preserve">, </w:t>
      </w:r>
      <w:r w:rsidR="00000000" w:rsidRPr="00033231">
        <w:t>et je veux parler d</w:t>
      </w:r>
      <w:r>
        <w:t>’</w:t>
      </w:r>
      <w:r w:rsidR="00000000" w:rsidRPr="00033231">
        <w:t>il y a seulement une vingtaine d</w:t>
      </w:r>
      <w:r>
        <w:t>’</w:t>
      </w:r>
      <w:r w:rsidR="00000000" w:rsidRPr="00033231">
        <w:t>années</w:t>
      </w:r>
      <w:r>
        <w:t xml:space="preserve">, </w:t>
      </w:r>
      <w:r w:rsidR="00000000" w:rsidRPr="00033231">
        <w:t>alors que le travail manuel était encouragé et respecté</w:t>
      </w:r>
      <w:r>
        <w:t xml:space="preserve">, </w:t>
      </w:r>
      <w:r w:rsidR="00000000" w:rsidRPr="00033231">
        <w:t>et que l</w:t>
      </w:r>
      <w:r>
        <w:t>’</w:t>
      </w:r>
      <w:r w:rsidR="00000000" w:rsidRPr="00033231">
        <w:t>on ne connaissait pas ces machines qui nous sont si pernicieuses</w:t>
      </w:r>
      <w:r>
        <w:t xml:space="preserve">. </w:t>
      </w:r>
      <w:r w:rsidR="00000000" w:rsidRPr="00033231">
        <w:t>Je ne suis pas un appr</w:t>
      </w:r>
      <w:r w:rsidR="00000000" w:rsidRPr="00033231">
        <w:t>ê</w:t>
      </w:r>
      <w:r w:rsidR="00000000" w:rsidRPr="00033231">
        <w:t>teur de drap</w:t>
      </w:r>
      <w:r>
        <w:t xml:space="preserve"> ; </w:t>
      </w:r>
      <w:r w:rsidR="00000000" w:rsidRPr="00033231">
        <w:t>je suis tailleur de mon état</w:t>
      </w:r>
      <w:r>
        <w:t xml:space="preserve"> : </w:t>
      </w:r>
      <w:r w:rsidR="00000000" w:rsidRPr="00033231">
        <w:t>cependant</w:t>
      </w:r>
      <w:r>
        <w:t xml:space="preserve">, </w:t>
      </w:r>
      <w:r w:rsidR="00000000" w:rsidRPr="00033231">
        <w:t>mon cœur est d</w:t>
      </w:r>
      <w:r>
        <w:t>’</w:t>
      </w:r>
      <w:r w:rsidR="00000000" w:rsidRPr="00033231">
        <w:t>une douce nature</w:t>
      </w:r>
      <w:r>
        <w:t xml:space="preserve">, </w:t>
      </w:r>
      <w:r w:rsidR="00000000" w:rsidRPr="00033231">
        <w:t>je suis un homme très-sensible</w:t>
      </w:r>
      <w:r>
        <w:t xml:space="preserve">, </w:t>
      </w:r>
      <w:r w:rsidR="00000000" w:rsidRPr="00033231">
        <w:t>et</w:t>
      </w:r>
      <w:r>
        <w:t xml:space="preserve">, </w:t>
      </w:r>
      <w:r w:rsidR="00000000" w:rsidRPr="00033231">
        <w:t>lor</w:t>
      </w:r>
      <w:r w:rsidR="00000000" w:rsidRPr="00033231">
        <w:t>s</w:t>
      </w:r>
      <w:r w:rsidR="00000000" w:rsidRPr="00033231">
        <w:t>que je vois mes frères opprimés</w:t>
      </w:r>
      <w:r>
        <w:t xml:space="preserve">, </w:t>
      </w:r>
      <w:r w:rsidR="00000000" w:rsidRPr="00033231">
        <w:t>comme mon glorieux patron je me lève pour les défendre</w:t>
      </w:r>
      <w:r>
        <w:t xml:space="preserve">. </w:t>
      </w:r>
      <w:r w:rsidR="00000000" w:rsidRPr="00033231">
        <w:t>C</w:t>
      </w:r>
      <w:r>
        <w:t>’</w:t>
      </w:r>
      <w:r w:rsidR="00000000" w:rsidRPr="00033231">
        <w:t>est pour cela que je vous parle a</w:t>
      </w:r>
      <w:r w:rsidR="00000000" w:rsidRPr="00033231">
        <w:t>u</w:t>
      </w:r>
      <w:r w:rsidR="00000000" w:rsidRPr="00033231">
        <w:t>jourd</w:t>
      </w:r>
      <w:r>
        <w:t>’</w:t>
      </w:r>
      <w:r w:rsidR="00000000" w:rsidRPr="00033231">
        <w:t>hui face à face</w:t>
      </w:r>
      <w:r>
        <w:t xml:space="preserve">, </w:t>
      </w:r>
      <w:r w:rsidR="00000000" w:rsidRPr="00033231">
        <w:t xml:space="preserve">et que je vous </w:t>
      </w:r>
      <w:r w:rsidR="00000000" w:rsidRPr="00033231">
        <w:lastRenderedPageBreak/>
        <w:t>conseille de vous défaire de vos infernales machines et de reprendre des ouvriers</w:t>
      </w:r>
      <w:r>
        <w:t>.</w:t>
      </w:r>
    </w:p>
    <w:p w14:paraId="3B95F1B4" w14:textId="77777777" w:rsidR="004F69D6" w:rsidRDefault="004F69D6" w:rsidP="0021796F">
      <w:r>
        <w:t>— </w:t>
      </w:r>
      <w:r w:rsidR="00000000" w:rsidRPr="00033231">
        <w:t>Et qu</w:t>
      </w:r>
      <w:r>
        <w:t>’</w:t>
      </w:r>
      <w:r w:rsidR="00000000" w:rsidRPr="00033231">
        <w:t>arriverait-il si je ne suivais pas votre avis</w:t>
      </w:r>
      <w:r>
        <w:t xml:space="preserve">, </w:t>
      </w:r>
      <w:r w:rsidR="00000000" w:rsidRPr="00033231">
        <w:t xml:space="preserve">monsieur </w:t>
      </w:r>
      <w:proofErr w:type="spellStart"/>
      <w:r w:rsidR="00000000" w:rsidRPr="00033231">
        <w:t>Barraclough</w:t>
      </w:r>
      <w:proofErr w:type="spellEnd"/>
      <w:r>
        <w:t> ?</w:t>
      </w:r>
    </w:p>
    <w:p w14:paraId="2E105764" w14:textId="77777777" w:rsidR="004F69D6" w:rsidRDefault="004F69D6" w:rsidP="0021796F">
      <w:r>
        <w:t>— </w:t>
      </w:r>
      <w:r w:rsidR="00000000" w:rsidRPr="00033231">
        <w:t>Que le Seigneur vous pardonne</w:t>
      </w:r>
      <w:r>
        <w:t xml:space="preserve"> ; </w:t>
      </w:r>
      <w:r w:rsidR="00000000" w:rsidRPr="00033231">
        <w:t>que le Seigneur amo</w:t>
      </w:r>
      <w:r w:rsidR="00000000" w:rsidRPr="00033231">
        <w:t>l</w:t>
      </w:r>
      <w:r w:rsidR="00000000" w:rsidRPr="00033231">
        <w:t>li</w:t>
      </w:r>
      <w:r w:rsidR="00000000" w:rsidRPr="00033231">
        <w:t>s</w:t>
      </w:r>
      <w:r w:rsidR="00000000" w:rsidRPr="00033231">
        <w:t>se votre cœur</w:t>
      </w:r>
      <w:r>
        <w:t xml:space="preserve">, </w:t>
      </w:r>
      <w:r w:rsidR="00000000" w:rsidRPr="00033231">
        <w:t>monsieur</w:t>
      </w:r>
      <w:r>
        <w:t> !</w:t>
      </w:r>
    </w:p>
    <w:p w14:paraId="35D33789" w14:textId="77777777" w:rsidR="004F69D6" w:rsidRDefault="004F69D6" w:rsidP="0021796F">
      <w:r>
        <w:t>— </w:t>
      </w:r>
      <w:r w:rsidR="00000000" w:rsidRPr="00033231">
        <w:t>Êtes-vous wesleyen</w:t>
      </w:r>
      <w:r>
        <w:t xml:space="preserve">, </w:t>
      </w:r>
      <w:r w:rsidR="00000000" w:rsidRPr="00033231">
        <w:t>maintenant</w:t>
      </w:r>
      <w:r>
        <w:t xml:space="preserve">, </w:t>
      </w:r>
      <w:r w:rsidR="00000000" w:rsidRPr="00033231">
        <w:t xml:space="preserve">monsieur </w:t>
      </w:r>
      <w:proofErr w:type="spellStart"/>
      <w:r w:rsidR="00000000" w:rsidRPr="00033231">
        <w:t>Barraclough</w:t>
      </w:r>
      <w:proofErr w:type="spellEnd"/>
      <w:r>
        <w:t> ?</w:t>
      </w:r>
    </w:p>
    <w:p w14:paraId="25132A3E" w14:textId="77777777" w:rsidR="004F69D6" w:rsidRDefault="004F69D6" w:rsidP="0021796F">
      <w:r>
        <w:t>— </w:t>
      </w:r>
      <w:r w:rsidR="00000000" w:rsidRPr="00033231">
        <w:t>Dieu soit loué</w:t>
      </w:r>
      <w:r>
        <w:t xml:space="preserve"> ! </w:t>
      </w:r>
      <w:r w:rsidR="00000000" w:rsidRPr="00033231">
        <w:t>son saint nom soit béni</w:t>
      </w:r>
      <w:r>
        <w:t xml:space="preserve"> ! </w:t>
      </w:r>
      <w:r w:rsidR="00000000" w:rsidRPr="00033231">
        <w:t>je suis méth</w:t>
      </w:r>
      <w:r w:rsidR="00000000" w:rsidRPr="00033231">
        <w:t>o</w:t>
      </w:r>
      <w:r w:rsidR="00000000" w:rsidRPr="00033231">
        <w:t>diste</w:t>
      </w:r>
      <w:r>
        <w:t>.</w:t>
      </w:r>
    </w:p>
    <w:p w14:paraId="59EF1E6C" w14:textId="030655B8" w:rsidR="00000000" w:rsidRPr="00033231" w:rsidRDefault="004F69D6" w:rsidP="0021796F">
      <w:r>
        <w:t>— </w:t>
      </w:r>
      <w:r w:rsidR="00000000" w:rsidRPr="00033231">
        <w:t>Ce qui ne vous empêche nullement d</w:t>
      </w:r>
      <w:r>
        <w:t>’</w:t>
      </w:r>
      <w:r w:rsidR="00000000" w:rsidRPr="00033231">
        <w:t>être à la fois un ivrogne et un fripon</w:t>
      </w:r>
      <w:r>
        <w:t xml:space="preserve">. </w:t>
      </w:r>
      <w:r w:rsidR="00000000" w:rsidRPr="00033231">
        <w:t>Je vous vis un soir</w:t>
      </w:r>
      <w:r>
        <w:t xml:space="preserve">, </w:t>
      </w:r>
      <w:r w:rsidR="00000000" w:rsidRPr="00033231">
        <w:t>il y a une semaine env</w:t>
      </w:r>
      <w:r w:rsidR="00000000" w:rsidRPr="00033231">
        <w:t>i</w:t>
      </w:r>
      <w:r w:rsidR="00000000" w:rsidRPr="00033231">
        <w:t>ron</w:t>
      </w:r>
      <w:r>
        <w:t xml:space="preserve">, </w:t>
      </w:r>
      <w:r w:rsidR="00000000" w:rsidRPr="00033231">
        <w:t>étendu mort-ivre au bord de la route</w:t>
      </w:r>
      <w:r>
        <w:t xml:space="preserve">, </w:t>
      </w:r>
      <w:r w:rsidR="00000000" w:rsidRPr="00033231">
        <w:t>en revenant du ma</w:t>
      </w:r>
      <w:r w:rsidR="00000000" w:rsidRPr="00033231">
        <w:t>r</w:t>
      </w:r>
      <w:r w:rsidR="00000000" w:rsidRPr="00033231">
        <w:t xml:space="preserve">ché de </w:t>
      </w:r>
      <w:proofErr w:type="spellStart"/>
      <w:r w:rsidR="00000000" w:rsidRPr="00033231">
        <w:t>Stilbro</w:t>
      </w:r>
      <w:proofErr w:type="spellEnd"/>
      <w:r>
        <w:t xml:space="preserve">’ ; </w:t>
      </w:r>
      <w:r w:rsidR="00000000" w:rsidRPr="00033231">
        <w:t>et</w:t>
      </w:r>
      <w:r>
        <w:t xml:space="preserve">, </w:t>
      </w:r>
      <w:r w:rsidR="00000000" w:rsidRPr="00033231">
        <w:t>pendant que vous prêchez la paix</w:t>
      </w:r>
      <w:r>
        <w:t xml:space="preserve">, </w:t>
      </w:r>
      <w:r w:rsidR="00000000" w:rsidRPr="00033231">
        <w:t>toute l</w:t>
      </w:r>
      <w:r>
        <w:t>’</w:t>
      </w:r>
      <w:r w:rsidR="00000000" w:rsidRPr="00033231">
        <w:t>occupation de votre vie est de fomenter les dissensions et le trouble</w:t>
      </w:r>
      <w:r>
        <w:t xml:space="preserve">. </w:t>
      </w:r>
      <w:r w:rsidR="00000000" w:rsidRPr="00033231">
        <w:t>Vous ne sympathisez pas plus avec les pauvres gens qui sont dans le malheur qu</w:t>
      </w:r>
      <w:r>
        <w:t>’</w:t>
      </w:r>
      <w:r w:rsidR="00000000" w:rsidRPr="00033231">
        <w:t>avec moi</w:t>
      </w:r>
      <w:r>
        <w:t xml:space="preserve">. </w:t>
      </w:r>
      <w:r w:rsidR="00000000" w:rsidRPr="00033231">
        <w:t>Vous les excitez au mal</w:t>
      </w:r>
      <w:r>
        <w:t xml:space="preserve">, </w:t>
      </w:r>
      <w:r w:rsidR="00000000" w:rsidRPr="00033231">
        <w:t>pour accomplir vos mauvais desseins</w:t>
      </w:r>
      <w:r>
        <w:t xml:space="preserve"> ; </w:t>
      </w:r>
      <w:r w:rsidR="00000000" w:rsidRPr="00033231">
        <w:t>ainsi fait l</w:t>
      </w:r>
      <w:r>
        <w:t>’</w:t>
      </w:r>
      <w:r w:rsidR="00000000" w:rsidRPr="00033231">
        <w:t xml:space="preserve">individu appelé </w:t>
      </w:r>
      <w:proofErr w:type="spellStart"/>
      <w:r w:rsidR="00000000" w:rsidRPr="00033231">
        <w:t>Noë</w:t>
      </w:r>
      <w:proofErr w:type="spellEnd"/>
      <w:r>
        <w:t xml:space="preserve">. </w:t>
      </w:r>
      <w:r w:rsidR="00000000" w:rsidRPr="00033231">
        <w:t>Vous êtes tous deux de turbulents intrigants et d</w:t>
      </w:r>
      <w:r>
        <w:t>’</w:t>
      </w:r>
      <w:r w:rsidR="00000000" w:rsidRPr="00033231">
        <w:t>effrontés coquins</w:t>
      </w:r>
      <w:r>
        <w:t xml:space="preserve">, </w:t>
      </w:r>
      <w:r w:rsidR="00000000" w:rsidRPr="00033231">
        <w:t>dont le principal mobile est une ambition égoïste</w:t>
      </w:r>
      <w:r>
        <w:t xml:space="preserve">, </w:t>
      </w:r>
      <w:r w:rsidR="00000000" w:rsidRPr="00033231">
        <w:t>aussi dangereuse que puérile</w:t>
      </w:r>
      <w:r>
        <w:t xml:space="preserve">. </w:t>
      </w:r>
      <w:r w:rsidR="00000000" w:rsidRPr="00033231">
        <w:t>Derrière vous je vois quelques hommes honnêtes</w:t>
      </w:r>
      <w:r>
        <w:t xml:space="preserve">, </w:t>
      </w:r>
      <w:r w:rsidR="00000000" w:rsidRPr="00033231">
        <w:t>et seulement égarés</w:t>
      </w:r>
      <w:r>
        <w:t xml:space="preserve"> ; </w:t>
      </w:r>
      <w:r w:rsidR="00000000" w:rsidRPr="00033231">
        <w:t>mais vous deux</w:t>
      </w:r>
      <w:r>
        <w:t xml:space="preserve">, </w:t>
      </w:r>
      <w:r w:rsidR="00000000" w:rsidRPr="00033231">
        <w:t>je vous connais pour d</w:t>
      </w:r>
      <w:r>
        <w:t>’</w:t>
      </w:r>
      <w:r w:rsidR="00000000" w:rsidRPr="00033231">
        <w:t>incorrigibles misérables</w:t>
      </w:r>
      <w:r>
        <w:t>. »</w:t>
      </w:r>
    </w:p>
    <w:p w14:paraId="52CE2EFF" w14:textId="77777777" w:rsidR="004F69D6" w:rsidRDefault="00000000" w:rsidP="0021796F">
      <w:proofErr w:type="spellStart"/>
      <w:r w:rsidRPr="00033231">
        <w:t>Barraclough</w:t>
      </w:r>
      <w:proofErr w:type="spellEnd"/>
      <w:r w:rsidRPr="00033231">
        <w:t xml:space="preserve"> allait répondre</w:t>
      </w:r>
      <w:r w:rsidR="004F69D6">
        <w:t>.</w:t>
      </w:r>
    </w:p>
    <w:p w14:paraId="4EF5999F" w14:textId="6B48616B" w:rsidR="00000000" w:rsidRPr="00033231" w:rsidRDefault="004F69D6" w:rsidP="0021796F">
      <w:r>
        <w:t>« </w:t>
      </w:r>
      <w:r w:rsidR="00000000" w:rsidRPr="00033231">
        <w:t>Silence</w:t>
      </w:r>
      <w:r>
        <w:t xml:space="preserve"> ! </w:t>
      </w:r>
      <w:r w:rsidR="00000000" w:rsidRPr="00033231">
        <w:t>vous avez eu votre tour</w:t>
      </w:r>
      <w:r>
        <w:t xml:space="preserve">, </w:t>
      </w:r>
      <w:r w:rsidR="00000000" w:rsidRPr="00033231">
        <w:t>c</w:t>
      </w:r>
      <w:r>
        <w:t>’</w:t>
      </w:r>
      <w:r w:rsidR="00000000" w:rsidRPr="00033231">
        <w:t>est au mien de parler</w:t>
      </w:r>
      <w:r>
        <w:t xml:space="preserve">. </w:t>
      </w:r>
      <w:r w:rsidR="00000000" w:rsidRPr="00033231">
        <w:t>Quant à recevoir des injonctions de vous</w:t>
      </w:r>
      <w:r>
        <w:t xml:space="preserve">, </w:t>
      </w:r>
      <w:r w:rsidR="00000000" w:rsidRPr="00033231">
        <w:t>ou de quelque Jack</w:t>
      </w:r>
      <w:r>
        <w:t xml:space="preserve">, </w:t>
      </w:r>
      <w:proofErr w:type="spellStart"/>
      <w:r w:rsidR="00000000" w:rsidRPr="00033231">
        <w:t>Jem</w:t>
      </w:r>
      <w:proofErr w:type="spellEnd"/>
      <w:r w:rsidR="00000000" w:rsidRPr="00033231">
        <w:t xml:space="preserve"> ou Jonathan que ce soit</w:t>
      </w:r>
      <w:r>
        <w:t xml:space="preserve">, </w:t>
      </w:r>
      <w:r w:rsidR="00000000" w:rsidRPr="00033231">
        <w:t>c</w:t>
      </w:r>
      <w:r>
        <w:t>’</w:t>
      </w:r>
      <w:r w:rsidR="00000000" w:rsidRPr="00033231">
        <w:t>est ce que je ne peux souffrir</w:t>
      </w:r>
      <w:r>
        <w:t xml:space="preserve">. </w:t>
      </w:r>
      <w:r w:rsidR="00000000" w:rsidRPr="00033231">
        <w:t>Vous me conseillez de quitter le pays</w:t>
      </w:r>
      <w:r>
        <w:t xml:space="preserve">, </w:t>
      </w:r>
      <w:r w:rsidR="00000000" w:rsidRPr="00033231">
        <w:t xml:space="preserve">vous me </w:t>
      </w:r>
      <w:r w:rsidR="00000000" w:rsidRPr="00033231">
        <w:lastRenderedPageBreak/>
        <w:t>demandez d</w:t>
      </w:r>
      <w:r>
        <w:t>’</w:t>
      </w:r>
      <w:r w:rsidR="00000000" w:rsidRPr="00033231">
        <w:t>abandonner mes machines</w:t>
      </w:r>
      <w:r>
        <w:t xml:space="preserve"> ; </w:t>
      </w:r>
      <w:r w:rsidR="00000000" w:rsidRPr="00033231">
        <w:t>et</w:t>
      </w:r>
      <w:r>
        <w:t xml:space="preserve">, </w:t>
      </w:r>
      <w:r w:rsidR="00000000" w:rsidRPr="00033231">
        <w:t>pour le cas où je refuserais</w:t>
      </w:r>
      <w:r>
        <w:t xml:space="preserve">, </w:t>
      </w:r>
      <w:r w:rsidR="00000000" w:rsidRPr="00033231">
        <w:t>vous me menacez</w:t>
      </w:r>
      <w:r>
        <w:t xml:space="preserve">. </w:t>
      </w:r>
      <w:r w:rsidR="00000000" w:rsidRPr="00033231">
        <w:t>Je refuse positivement</w:t>
      </w:r>
      <w:r>
        <w:t xml:space="preserve">. </w:t>
      </w:r>
      <w:r w:rsidR="00000000" w:rsidRPr="00033231">
        <w:t>Je reste</w:t>
      </w:r>
      <w:r>
        <w:t xml:space="preserve"> ; </w:t>
      </w:r>
      <w:r w:rsidR="00000000" w:rsidRPr="00033231">
        <w:t>je garde ma manufacture</w:t>
      </w:r>
      <w:r>
        <w:t xml:space="preserve">, </w:t>
      </w:r>
      <w:r w:rsidR="00000000" w:rsidRPr="00033231">
        <w:t>dans laquelle je ferai venir les meilleures mach</w:t>
      </w:r>
      <w:r w:rsidR="00000000" w:rsidRPr="00033231">
        <w:t>i</w:t>
      </w:r>
      <w:r w:rsidR="00000000" w:rsidRPr="00033231">
        <w:t>nes que les inventeurs pourront me fournir</w:t>
      </w:r>
      <w:r>
        <w:t xml:space="preserve">. </w:t>
      </w:r>
      <w:r w:rsidR="00000000" w:rsidRPr="00033231">
        <w:t>Que ferez-vous</w:t>
      </w:r>
      <w:r>
        <w:t xml:space="preserve"> ? </w:t>
      </w:r>
      <w:r w:rsidR="00000000" w:rsidRPr="00033231">
        <w:t>Le pire que vous puissiez faire</w:t>
      </w:r>
      <w:r>
        <w:t xml:space="preserve">, </w:t>
      </w:r>
      <w:r w:rsidR="00000000" w:rsidRPr="00033231">
        <w:t>et cela vous ne l</w:t>
      </w:r>
      <w:r>
        <w:t>’</w:t>
      </w:r>
      <w:r w:rsidR="00000000" w:rsidRPr="00033231">
        <w:t>oserez jamais</w:t>
      </w:r>
      <w:r>
        <w:t xml:space="preserve">, </w:t>
      </w:r>
      <w:r w:rsidR="00000000" w:rsidRPr="00033231">
        <w:t>c</w:t>
      </w:r>
      <w:r>
        <w:t>’</w:t>
      </w:r>
      <w:r w:rsidR="00000000" w:rsidRPr="00033231">
        <w:t>est de brûler ma fabrique</w:t>
      </w:r>
      <w:r>
        <w:t xml:space="preserve">, </w:t>
      </w:r>
      <w:r w:rsidR="00000000" w:rsidRPr="00033231">
        <w:t>de détruire son contenu et de m</w:t>
      </w:r>
      <w:r>
        <w:t>’</w:t>
      </w:r>
      <w:r w:rsidR="00000000" w:rsidRPr="00033231">
        <w:t>assassiner</w:t>
      </w:r>
      <w:r>
        <w:t xml:space="preserve">. </w:t>
      </w:r>
      <w:r w:rsidR="00000000" w:rsidRPr="00033231">
        <w:t>Et alors</w:t>
      </w:r>
      <w:r>
        <w:t xml:space="preserve"> ? </w:t>
      </w:r>
      <w:r w:rsidR="00000000" w:rsidRPr="00033231">
        <w:t>Supposez le bâtiment en ruines et moi un cadavre</w:t>
      </w:r>
      <w:r>
        <w:t xml:space="preserve">, </w:t>
      </w:r>
      <w:r w:rsidR="00000000" w:rsidRPr="00033231">
        <w:t>vous qui êtes là derrière ces deux scélérats</w:t>
      </w:r>
      <w:r>
        <w:t xml:space="preserve">, </w:t>
      </w:r>
      <w:r w:rsidR="00000000" w:rsidRPr="00033231">
        <w:t>en s</w:t>
      </w:r>
      <w:r w:rsidR="00000000" w:rsidRPr="00033231">
        <w:t>e</w:t>
      </w:r>
      <w:r w:rsidR="00000000" w:rsidRPr="00033231">
        <w:t>rez-vous plus avancés</w:t>
      </w:r>
      <w:r>
        <w:t xml:space="preserve"> ? </w:t>
      </w:r>
      <w:r w:rsidR="00000000" w:rsidRPr="00033231">
        <w:t>Aurez-vous arrêté l</w:t>
      </w:r>
      <w:r>
        <w:t>’</w:t>
      </w:r>
      <w:r w:rsidR="00000000" w:rsidRPr="00033231">
        <w:t>invention ou épuisé la science</w:t>
      </w:r>
      <w:r>
        <w:t xml:space="preserve"> ? </w:t>
      </w:r>
      <w:r w:rsidR="00000000" w:rsidRPr="00033231">
        <w:t>Pas seulement une seconde</w:t>
      </w:r>
      <w:r>
        <w:t xml:space="preserve"> ; </w:t>
      </w:r>
      <w:r w:rsidR="00000000" w:rsidRPr="00033231">
        <w:t>un autre et meilleur moulin à fouler le drap s</w:t>
      </w:r>
      <w:r>
        <w:t>’</w:t>
      </w:r>
      <w:r w:rsidR="00000000" w:rsidRPr="00033231">
        <w:t>élèvera sur les ruines de celui-ci</w:t>
      </w:r>
      <w:r>
        <w:t xml:space="preserve">, </w:t>
      </w:r>
      <w:r w:rsidR="00000000" w:rsidRPr="00033231">
        <w:t>et peut-être serai-je remplacé par un propriétaire plus entrepr</w:t>
      </w:r>
      <w:r w:rsidR="00000000" w:rsidRPr="00033231">
        <w:t>e</w:t>
      </w:r>
      <w:r w:rsidR="00000000" w:rsidRPr="00033231">
        <w:t>nant</w:t>
      </w:r>
      <w:r>
        <w:t xml:space="preserve">. </w:t>
      </w:r>
      <w:r w:rsidR="00000000" w:rsidRPr="00033231">
        <w:t>Écoutez-moi</w:t>
      </w:r>
      <w:r>
        <w:t xml:space="preserve"> ! </w:t>
      </w:r>
      <w:r w:rsidR="00000000" w:rsidRPr="00033231">
        <w:t>je fabriquerai mon drap comme il me pla</w:t>
      </w:r>
      <w:r w:rsidR="00000000" w:rsidRPr="00033231">
        <w:t>i</w:t>
      </w:r>
      <w:r w:rsidR="00000000" w:rsidRPr="00033231">
        <w:t>ra</w:t>
      </w:r>
      <w:r>
        <w:t xml:space="preserve">, </w:t>
      </w:r>
      <w:r w:rsidR="00000000" w:rsidRPr="00033231">
        <w:t>et selon les lumières que je pourrai avoir</w:t>
      </w:r>
      <w:r>
        <w:t xml:space="preserve">. </w:t>
      </w:r>
      <w:r w:rsidR="00000000" w:rsidRPr="00033231">
        <w:t>Dans ma manufa</w:t>
      </w:r>
      <w:r w:rsidR="00000000" w:rsidRPr="00033231">
        <w:t>c</w:t>
      </w:r>
      <w:r w:rsidR="00000000" w:rsidRPr="00033231">
        <w:t>ture</w:t>
      </w:r>
      <w:r>
        <w:t xml:space="preserve">, </w:t>
      </w:r>
      <w:r w:rsidR="00000000" w:rsidRPr="00033231">
        <w:t>j</w:t>
      </w:r>
      <w:r>
        <w:t>’</w:t>
      </w:r>
      <w:r w:rsidR="00000000" w:rsidRPr="00033231">
        <w:t>emploierai les moyens qui me conviendront</w:t>
      </w:r>
      <w:r>
        <w:t xml:space="preserve">. </w:t>
      </w:r>
      <w:r w:rsidR="00000000" w:rsidRPr="00033231">
        <w:t>Quiconque</w:t>
      </w:r>
      <w:r>
        <w:t xml:space="preserve">, </w:t>
      </w:r>
      <w:r w:rsidR="00000000" w:rsidRPr="00033231">
        <w:t>après cette déclaration</w:t>
      </w:r>
      <w:r>
        <w:t xml:space="preserve">, </w:t>
      </w:r>
      <w:r w:rsidR="00000000" w:rsidRPr="00033231">
        <w:t>osera se mêler de mes affaires en subira les conséquences</w:t>
      </w:r>
      <w:r>
        <w:t xml:space="preserve">. </w:t>
      </w:r>
      <w:r w:rsidR="00000000" w:rsidRPr="00033231">
        <w:t>Un exemple vous prouvera que je parle s</w:t>
      </w:r>
      <w:r w:rsidR="00000000" w:rsidRPr="00033231">
        <w:t>é</w:t>
      </w:r>
      <w:r w:rsidR="00000000" w:rsidRPr="00033231">
        <w:t>rieusement</w:t>
      </w:r>
      <w:r>
        <w:t>. »</w:t>
      </w:r>
    </w:p>
    <w:p w14:paraId="1DFE1257" w14:textId="77777777" w:rsidR="004F69D6" w:rsidRDefault="00000000" w:rsidP="0021796F">
      <w:r w:rsidRPr="00033231">
        <w:rPr>
          <w:lang w:eastAsia="ar-SA"/>
        </w:rPr>
        <w:t>Il</w:t>
      </w:r>
      <w:r w:rsidRPr="00033231">
        <w:rPr>
          <w:lang w:val="en-US"/>
        </w:rPr>
        <w:t xml:space="preserve"> </w:t>
      </w:r>
      <w:r w:rsidRPr="00033231">
        <w:t>siffla d</w:t>
      </w:r>
      <w:r w:rsidR="004F69D6">
        <w:t>’</w:t>
      </w:r>
      <w:r w:rsidRPr="00033231">
        <w:t>un ton aigu et perçant</w:t>
      </w:r>
      <w:r w:rsidR="004F69D6">
        <w:t xml:space="preserve"> ; </w:t>
      </w:r>
      <w:proofErr w:type="spellStart"/>
      <w:r w:rsidRPr="00033231">
        <w:t>Sugden</w:t>
      </w:r>
      <w:proofErr w:type="spellEnd"/>
      <w:r w:rsidRPr="00033231">
        <w:t xml:space="preserve"> parut avec son b</w:t>
      </w:r>
      <w:r w:rsidRPr="00033231">
        <w:t>â</w:t>
      </w:r>
      <w:r w:rsidRPr="00033231">
        <w:t>ton de constable et son mandat d</w:t>
      </w:r>
      <w:r w:rsidR="004F69D6">
        <w:t>’</w:t>
      </w:r>
      <w:r w:rsidRPr="00033231">
        <w:t>arrêt</w:t>
      </w:r>
      <w:r w:rsidR="004F69D6">
        <w:t>.</w:t>
      </w:r>
    </w:p>
    <w:p w14:paraId="56965BC3" w14:textId="77777777" w:rsidR="004F69D6" w:rsidRDefault="00000000" w:rsidP="0021796F">
      <w:r w:rsidRPr="00033231">
        <w:t xml:space="preserve">Moore se tourna brusquement vers </w:t>
      </w:r>
      <w:proofErr w:type="spellStart"/>
      <w:r w:rsidRPr="00033231">
        <w:t>Barraclough</w:t>
      </w:r>
      <w:proofErr w:type="spellEnd"/>
      <w:r w:rsidR="004F69D6">
        <w:t> :</w:t>
      </w:r>
    </w:p>
    <w:p w14:paraId="58A002CA" w14:textId="37125D69" w:rsidR="00000000" w:rsidRPr="00033231" w:rsidRDefault="004F69D6" w:rsidP="0021796F">
      <w:r>
        <w:t>« </w:t>
      </w:r>
      <w:r w:rsidR="00000000" w:rsidRPr="00033231">
        <w:t xml:space="preserve">Vous étiez à </w:t>
      </w:r>
      <w:proofErr w:type="spellStart"/>
      <w:r w:rsidR="00000000" w:rsidRPr="00033231">
        <w:t>Stilbro</w:t>
      </w:r>
      <w:proofErr w:type="spellEnd"/>
      <w:r>
        <w:t xml:space="preserve">’, </w:t>
      </w:r>
      <w:r w:rsidR="00000000" w:rsidRPr="00033231">
        <w:t>dit-il</w:t>
      </w:r>
      <w:r>
        <w:t xml:space="preserve">, </w:t>
      </w:r>
      <w:r w:rsidR="00000000" w:rsidRPr="00033231">
        <w:t>j</w:t>
      </w:r>
      <w:r>
        <w:t>’</w:t>
      </w:r>
      <w:r w:rsidR="00000000" w:rsidRPr="00033231">
        <w:t>en ai la preuve</w:t>
      </w:r>
      <w:r>
        <w:t xml:space="preserve">. </w:t>
      </w:r>
      <w:r w:rsidR="00000000" w:rsidRPr="00033231">
        <w:t>Vous étiez sur le marais</w:t>
      </w:r>
      <w:r>
        <w:t xml:space="preserve">, </w:t>
      </w:r>
      <w:r w:rsidR="00000000" w:rsidRPr="00033231">
        <w:t>vous portiez un masque</w:t>
      </w:r>
      <w:r>
        <w:t xml:space="preserve">, </w:t>
      </w:r>
      <w:r w:rsidR="00000000" w:rsidRPr="00033231">
        <w:t>vous avez terrassé de v</w:t>
      </w:r>
      <w:r w:rsidR="00000000" w:rsidRPr="00033231">
        <w:t>o</w:t>
      </w:r>
      <w:r w:rsidR="00000000" w:rsidRPr="00033231">
        <w:t>tre main un de mes hommes</w:t>
      </w:r>
      <w:r>
        <w:t xml:space="preserve">, </w:t>
      </w:r>
      <w:r w:rsidR="00000000" w:rsidRPr="00033231">
        <w:t>vous</w:t>
      </w:r>
      <w:r>
        <w:t xml:space="preserve">, </w:t>
      </w:r>
      <w:r w:rsidR="00000000" w:rsidRPr="00033231">
        <w:t>un prédicateur de l</w:t>
      </w:r>
      <w:r>
        <w:t>’</w:t>
      </w:r>
      <w:r w:rsidR="00000000" w:rsidRPr="00033231">
        <w:t>Évangile</w:t>
      </w:r>
      <w:r>
        <w:t xml:space="preserve"> ! </w:t>
      </w:r>
      <w:proofErr w:type="spellStart"/>
      <w:r w:rsidR="00000000" w:rsidRPr="00033231">
        <w:t>Sugden</w:t>
      </w:r>
      <w:proofErr w:type="spellEnd"/>
      <w:r>
        <w:t xml:space="preserve">, </w:t>
      </w:r>
      <w:r w:rsidR="00000000" w:rsidRPr="00033231">
        <w:t>emparez-vous de cet homme</w:t>
      </w:r>
      <w:r>
        <w:t>. »</w:t>
      </w:r>
    </w:p>
    <w:p w14:paraId="1A356370" w14:textId="77777777" w:rsidR="004F69D6" w:rsidRDefault="00000000" w:rsidP="0021796F">
      <w:r w:rsidRPr="00033231">
        <w:t>Moïse fut saisi</w:t>
      </w:r>
      <w:r w:rsidR="004F69D6">
        <w:t xml:space="preserve"> ; </w:t>
      </w:r>
      <w:r w:rsidRPr="00033231">
        <w:t>il y eut un cri</w:t>
      </w:r>
      <w:r w:rsidR="004F69D6">
        <w:t xml:space="preserve">, </w:t>
      </w:r>
      <w:r w:rsidRPr="00033231">
        <w:t>et un mouvement pour se précipiter à son secours</w:t>
      </w:r>
      <w:r w:rsidR="004F69D6">
        <w:t xml:space="preserve"> ; </w:t>
      </w:r>
      <w:r w:rsidRPr="00033231">
        <w:t>mais la main droite que Moore avait tenue</w:t>
      </w:r>
      <w:r w:rsidR="004F69D6">
        <w:t xml:space="preserve">, </w:t>
      </w:r>
      <w:r w:rsidRPr="00033231">
        <w:t>pendant toute cette scène</w:t>
      </w:r>
      <w:r w:rsidR="004F69D6">
        <w:t xml:space="preserve">, </w:t>
      </w:r>
      <w:r w:rsidRPr="00033231">
        <w:t>cachée sous son habit</w:t>
      </w:r>
      <w:r w:rsidR="004F69D6">
        <w:t xml:space="preserve">, </w:t>
      </w:r>
      <w:r w:rsidRPr="00033231">
        <w:t>parut armée d</w:t>
      </w:r>
      <w:r w:rsidR="004F69D6">
        <w:t>’</w:t>
      </w:r>
      <w:r w:rsidRPr="00033231">
        <w:t>un pistolet</w:t>
      </w:r>
      <w:r w:rsidR="004F69D6">
        <w:t>.</w:t>
      </w:r>
    </w:p>
    <w:p w14:paraId="174F7C0B" w14:textId="614B20C7" w:rsidR="00000000" w:rsidRPr="00033231" w:rsidRDefault="004F69D6" w:rsidP="0021796F">
      <w:r>
        <w:lastRenderedPageBreak/>
        <w:t>« </w:t>
      </w:r>
      <w:r w:rsidR="00000000" w:rsidRPr="00033231">
        <w:t>Les deux canons sont chargés</w:t>
      </w:r>
      <w:r>
        <w:t xml:space="preserve">, </w:t>
      </w:r>
      <w:r w:rsidR="00000000" w:rsidRPr="00033231">
        <w:t>dit-il</w:t>
      </w:r>
      <w:r>
        <w:t xml:space="preserve">, </w:t>
      </w:r>
      <w:r w:rsidR="00000000" w:rsidRPr="00033231">
        <w:t>et j</w:t>
      </w:r>
      <w:r>
        <w:t>’</w:t>
      </w:r>
      <w:r w:rsidR="00000000" w:rsidRPr="00033231">
        <w:t>ai la ferme rés</w:t>
      </w:r>
      <w:r w:rsidR="00000000" w:rsidRPr="00033231">
        <w:t>o</w:t>
      </w:r>
      <w:r w:rsidR="00000000" w:rsidRPr="00033231">
        <w:t>lution de m</w:t>
      </w:r>
      <w:r>
        <w:t>’</w:t>
      </w:r>
      <w:r w:rsidR="00000000" w:rsidRPr="00033231">
        <w:t>en servir</w:t>
      </w:r>
      <w:r>
        <w:t xml:space="preserve">. </w:t>
      </w:r>
      <w:r w:rsidR="00000000" w:rsidRPr="00033231">
        <w:t>Arrière</w:t>
      </w:r>
      <w:r>
        <w:t> ! »</w:t>
      </w:r>
    </w:p>
    <w:p w14:paraId="31CB1191" w14:textId="1B670DB8" w:rsidR="004F69D6" w:rsidRDefault="00000000" w:rsidP="0021796F">
      <w:r w:rsidRPr="00033231">
        <w:t>Marchant alors à reculons</w:t>
      </w:r>
      <w:r w:rsidR="004F69D6">
        <w:t xml:space="preserve">, </w:t>
      </w:r>
      <w:r w:rsidRPr="00033231">
        <w:t>et faisant toujours face à l</w:t>
      </w:r>
      <w:r w:rsidR="004F69D6">
        <w:t>’</w:t>
      </w:r>
      <w:r w:rsidRPr="00033231">
        <w:t>ennemi</w:t>
      </w:r>
      <w:r w:rsidR="004F69D6">
        <w:t xml:space="preserve">, </w:t>
      </w:r>
      <w:r w:rsidRPr="00033231">
        <w:t>il accompagna sa capture jusqu</w:t>
      </w:r>
      <w:r w:rsidR="004F69D6">
        <w:t>’</w:t>
      </w:r>
      <w:r w:rsidRPr="00033231">
        <w:t>à la porte du com</w:t>
      </w:r>
      <w:r w:rsidRPr="00033231">
        <w:t>p</w:t>
      </w:r>
      <w:r w:rsidRPr="00033231">
        <w:t>toir</w:t>
      </w:r>
      <w:r w:rsidR="004F69D6">
        <w:t xml:space="preserve">. </w:t>
      </w:r>
      <w:r w:rsidRPr="00033231">
        <w:t>Il donna l</w:t>
      </w:r>
      <w:r w:rsidR="004F69D6">
        <w:t>’</w:t>
      </w:r>
      <w:r w:rsidRPr="00033231">
        <w:t xml:space="preserve">ordre à </w:t>
      </w:r>
      <w:r w:rsidR="004F69D6">
        <w:t>Joe</w:t>
      </w:r>
      <w:r w:rsidRPr="00033231">
        <w:t xml:space="preserve"> Scott et à </w:t>
      </w:r>
      <w:proofErr w:type="spellStart"/>
      <w:r w:rsidRPr="00033231">
        <w:t>Sugden</w:t>
      </w:r>
      <w:proofErr w:type="spellEnd"/>
      <w:r w:rsidRPr="00033231">
        <w:t xml:space="preserve"> d</w:t>
      </w:r>
      <w:r w:rsidR="004F69D6">
        <w:t>’</w:t>
      </w:r>
      <w:r w:rsidRPr="00033231">
        <w:t>y entrer avec le prisonnier</w:t>
      </w:r>
      <w:r w:rsidR="004F69D6">
        <w:t xml:space="preserve">, </w:t>
      </w:r>
      <w:r w:rsidRPr="00033231">
        <w:t>et de mettre le verrou en dedans</w:t>
      </w:r>
      <w:r w:rsidR="004F69D6">
        <w:t xml:space="preserve">. </w:t>
      </w:r>
      <w:r w:rsidRPr="00033231">
        <w:t>Pour lui</w:t>
      </w:r>
      <w:r w:rsidR="004F69D6">
        <w:t xml:space="preserve">, </w:t>
      </w:r>
      <w:r w:rsidRPr="00033231">
        <w:t>il se mit à parcourir de long en large l</w:t>
      </w:r>
      <w:r w:rsidR="004F69D6">
        <w:t>’</w:t>
      </w:r>
      <w:r w:rsidRPr="00033231">
        <w:t>espace qui s</w:t>
      </w:r>
      <w:r w:rsidR="004F69D6">
        <w:t>’</w:t>
      </w:r>
      <w:r w:rsidRPr="00033231">
        <w:t>étendait devant la f</w:t>
      </w:r>
      <w:r w:rsidRPr="00033231">
        <w:t>a</w:t>
      </w:r>
      <w:r w:rsidRPr="00033231">
        <w:t>ç</w:t>
      </w:r>
      <w:r w:rsidRPr="00033231">
        <w:t>a</w:t>
      </w:r>
      <w:r w:rsidRPr="00033231">
        <w:t>de de la fabrique</w:t>
      </w:r>
      <w:r w:rsidR="004F69D6">
        <w:t xml:space="preserve">, </w:t>
      </w:r>
      <w:r w:rsidRPr="00033231">
        <w:t>les yeux fixés sur le sol</w:t>
      </w:r>
      <w:r w:rsidR="004F69D6">
        <w:t xml:space="preserve">, </w:t>
      </w:r>
      <w:r w:rsidRPr="00033231">
        <w:t>la main pendant n</w:t>
      </w:r>
      <w:r w:rsidRPr="00033231">
        <w:t>é</w:t>
      </w:r>
      <w:r w:rsidRPr="00033231">
        <w:t>gligemment à son côté et tenant toujours le pistolet</w:t>
      </w:r>
      <w:r w:rsidR="004F69D6">
        <w:t xml:space="preserve">. </w:t>
      </w:r>
      <w:r w:rsidRPr="00033231">
        <w:t>Les onze députés restants le regardèrent pendant quelque temps</w:t>
      </w:r>
      <w:r w:rsidR="004F69D6">
        <w:t xml:space="preserve">, </w:t>
      </w:r>
      <w:r w:rsidRPr="00033231">
        <w:t>en se parlant à voix basse</w:t>
      </w:r>
      <w:r w:rsidR="004F69D6">
        <w:t xml:space="preserve">, </w:t>
      </w:r>
      <w:r w:rsidRPr="00033231">
        <w:t>puis l</w:t>
      </w:r>
      <w:r w:rsidR="004F69D6">
        <w:t>’</w:t>
      </w:r>
      <w:r w:rsidRPr="00033231">
        <w:t>un d</w:t>
      </w:r>
      <w:r w:rsidR="004F69D6">
        <w:t>’</w:t>
      </w:r>
      <w:r w:rsidRPr="00033231">
        <w:t>eux s</w:t>
      </w:r>
      <w:r w:rsidR="004F69D6">
        <w:t>’</w:t>
      </w:r>
      <w:r w:rsidRPr="00033231">
        <w:t>approcha</w:t>
      </w:r>
      <w:r w:rsidR="004F69D6">
        <w:t xml:space="preserve">. </w:t>
      </w:r>
      <w:r w:rsidRPr="00033231">
        <w:t>Cet homme p</w:t>
      </w:r>
      <w:r w:rsidRPr="00033231">
        <w:t>a</w:t>
      </w:r>
      <w:r w:rsidRPr="00033231">
        <w:t>raissait tout différent des deux qui avaient porté auparavant la parole</w:t>
      </w:r>
      <w:r w:rsidR="004F69D6">
        <w:t xml:space="preserve">. </w:t>
      </w:r>
      <w:r w:rsidRPr="00033231">
        <w:t>Il était laid</w:t>
      </w:r>
      <w:r w:rsidR="004F69D6">
        <w:t xml:space="preserve">, </w:t>
      </w:r>
      <w:r w:rsidRPr="00033231">
        <w:t>mais la modestie et une mâle énergie étaient peintes sur ses traits</w:t>
      </w:r>
      <w:r w:rsidR="004F69D6">
        <w:t>.</w:t>
      </w:r>
    </w:p>
    <w:p w14:paraId="4A1EC837" w14:textId="77777777" w:rsidR="004F69D6" w:rsidRDefault="004F69D6" w:rsidP="0021796F">
      <w:r>
        <w:t>« </w:t>
      </w:r>
      <w:r w:rsidR="00000000" w:rsidRPr="00033231">
        <w:t>Je n</w:t>
      </w:r>
      <w:r>
        <w:t>’</w:t>
      </w:r>
      <w:r w:rsidR="00000000" w:rsidRPr="00033231">
        <w:t xml:space="preserve">ai pas grande confiance en Moïse </w:t>
      </w:r>
      <w:proofErr w:type="spellStart"/>
      <w:r w:rsidR="00000000" w:rsidRPr="00033231">
        <w:t>Barraclough</w:t>
      </w:r>
      <w:proofErr w:type="spellEnd"/>
      <w:r>
        <w:t xml:space="preserve">, </w:t>
      </w:r>
      <w:r w:rsidR="00000000" w:rsidRPr="00033231">
        <w:t>dit-il</w:t>
      </w:r>
      <w:r>
        <w:t xml:space="preserve">, </w:t>
      </w:r>
      <w:r w:rsidR="00000000" w:rsidRPr="00033231">
        <w:t>et je voudrais vous dire moi-même quelques mots</w:t>
      </w:r>
      <w:r>
        <w:t xml:space="preserve">, </w:t>
      </w:r>
      <w:r w:rsidR="00000000" w:rsidRPr="00033231">
        <w:t>monsieur Moore</w:t>
      </w:r>
      <w:r>
        <w:t xml:space="preserve">. </w:t>
      </w:r>
      <w:r w:rsidR="00000000" w:rsidRPr="00033231">
        <w:t>Pour ma part</w:t>
      </w:r>
      <w:r>
        <w:t xml:space="preserve">, </w:t>
      </w:r>
      <w:r w:rsidR="00000000" w:rsidRPr="00033231">
        <w:t>je ne suis pas venu ici dans une mauvaise intention</w:t>
      </w:r>
      <w:r>
        <w:t xml:space="preserve">, </w:t>
      </w:r>
      <w:r w:rsidR="00000000" w:rsidRPr="00033231">
        <w:t xml:space="preserve">mais dans le but de </w:t>
      </w:r>
      <w:proofErr w:type="gramStart"/>
      <w:r w:rsidR="00000000" w:rsidRPr="00033231">
        <w:t>faire</w:t>
      </w:r>
      <w:proofErr w:type="gramEnd"/>
      <w:r w:rsidR="00000000" w:rsidRPr="00033231">
        <w:t xml:space="preserve"> un effort pour redresser les choses</w:t>
      </w:r>
      <w:r>
        <w:t xml:space="preserve">, </w:t>
      </w:r>
      <w:r w:rsidR="00000000" w:rsidRPr="00033231">
        <w:t>qui vont cruellement de travers</w:t>
      </w:r>
      <w:r>
        <w:t xml:space="preserve">. </w:t>
      </w:r>
      <w:r w:rsidR="00000000" w:rsidRPr="00033231">
        <w:t>Vous voyez que nous sommes malheureux</w:t>
      </w:r>
      <w:r>
        <w:t xml:space="preserve">, </w:t>
      </w:r>
      <w:r w:rsidR="00000000" w:rsidRPr="00033231">
        <w:t>bien malheureux</w:t>
      </w:r>
      <w:r>
        <w:t xml:space="preserve"> : </w:t>
      </w:r>
      <w:r w:rsidR="00000000" w:rsidRPr="00033231">
        <w:t>nous sommes pauvres et nos familles souffrent</w:t>
      </w:r>
      <w:r>
        <w:t xml:space="preserve">. </w:t>
      </w:r>
      <w:r w:rsidR="00000000" w:rsidRPr="00033231">
        <w:t>Ces machines et ces métiers nous ont privés de notre travail</w:t>
      </w:r>
      <w:r>
        <w:t xml:space="preserve"> ; </w:t>
      </w:r>
      <w:r w:rsidR="00000000" w:rsidRPr="00033231">
        <w:t>nous ne pouvons rien trouver à faire</w:t>
      </w:r>
      <w:r>
        <w:t xml:space="preserve"> ; </w:t>
      </w:r>
      <w:r w:rsidR="00000000" w:rsidRPr="00033231">
        <w:t>nous ne pouvons rien gagner</w:t>
      </w:r>
      <w:r>
        <w:t xml:space="preserve">. </w:t>
      </w:r>
      <w:r w:rsidR="00000000" w:rsidRPr="00033231">
        <w:t>Que faut-il faire</w:t>
      </w:r>
      <w:r>
        <w:t xml:space="preserve"> ? </w:t>
      </w:r>
      <w:r w:rsidR="00000000" w:rsidRPr="00033231">
        <w:t>Nous résigner et mourir</w:t>
      </w:r>
      <w:r>
        <w:t xml:space="preserve"> ? </w:t>
      </w:r>
      <w:r w:rsidR="00000000" w:rsidRPr="00033231">
        <w:t>Non</w:t>
      </w:r>
      <w:r>
        <w:t xml:space="preserve"> ; </w:t>
      </w:r>
      <w:r w:rsidR="00000000" w:rsidRPr="00033231">
        <w:t>je ne sais pas trouver de grands mots</w:t>
      </w:r>
      <w:r>
        <w:t xml:space="preserve">, </w:t>
      </w:r>
      <w:r w:rsidR="00000000" w:rsidRPr="00033231">
        <w:t>mo</w:t>
      </w:r>
      <w:r w:rsidR="00000000" w:rsidRPr="00033231">
        <w:t>n</w:t>
      </w:r>
      <w:r w:rsidR="00000000" w:rsidRPr="00033231">
        <w:t>sieur Moore</w:t>
      </w:r>
      <w:r>
        <w:t xml:space="preserve">, </w:t>
      </w:r>
      <w:r w:rsidR="00000000" w:rsidRPr="00033231">
        <w:t>mais je sens qu</w:t>
      </w:r>
      <w:r>
        <w:t>’</w:t>
      </w:r>
      <w:r w:rsidR="00000000" w:rsidRPr="00033231">
        <w:t>il serait lâche</w:t>
      </w:r>
      <w:r>
        <w:t xml:space="preserve">, </w:t>
      </w:r>
      <w:r w:rsidR="00000000" w:rsidRPr="00033231">
        <w:t>pour un homme ra</w:t>
      </w:r>
      <w:r w:rsidR="00000000" w:rsidRPr="00033231">
        <w:t>i</w:t>
      </w:r>
      <w:r w:rsidR="00000000" w:rsidRPr="00033231">
        <w:t>sonnable</w:t>
      </w:r>
      <w:r>
        <w:t xml:space="preserve">, </w:t>
      </w:r>
      <w:r w:rsidR="00000000" w:rsidRPr="00033231">
        <w:t>de se laisser mourir de faim comme une brute</w:t>
      </w:r>
      <w:r>
        <w:t xml:space="preserve">. </w:t>
      </w:r>
      <w:r w:rsidR="00000000" w:rsidRPr="00033231">
        <w:t>Je ne le ferai pas</w:t>
      </w:r>
      <w:r>
        <w:t xml:space="preserve">. </w:t>
      </w:r>
      <w:r w:rsidR="00000000" w:rsidRPr="00033231">
        <w:t>Je ne suis pas pour répandre le sang</w:t>
      </w:r>
      <w:r>
        <w:t xml:space="preserve"> ; </w:t>
      </w:r>
      <w:r w:rsidR="00000000" w:rsidRPr="00033231">
        <w:t>jamais je ne consentirais à tuer ni même à blesser un homme</w:t>
      </w:r>
      <w:r>
        <w:t xml:space="preserve"> ; </w:t>
      </w:r>
      <w:r w:rsidR="00000000" w:rsidRPr="00033231">
        <w:t>je ne suis pas non plus pour démolir les fabriques et briser les machines</w:t>
      </w:r>
      <w:r>
        <w:t xml:space="preserve"> : </w:t>
      </w:r>
      <w:r w:rsidR="00000000" w:rsidRPr="00033231">
        <w:t>car</w:t>
      </w:r>
      <w:r>
        <w:t xml:space="preserve">, </w:t>
      </w:r>
      <w:r w:rsidR="00000000" w:rsidRPr="00033231">
        <w:t>comme vous l</w:t>
      </w:r>
      <w:r>
        <w:t>’</w:t>
      </w:r>
      <w:r w:rsidR="00000000" w:rsidRPr="00033231">
        <w:t>avez dit</w:t>
      </w:r>
      <w:r>
        <w:t xml:space="preserve">, </w:t>
      </w:r>
      <w:r w:rsidR="00000000" w:rsidRPr="00033231">
        <w:t>cela n</w:t>
      </w:r>
      <w:r>
        <w:t>’</w:t>
      </w:r>
      <w:r w:rsidR="00000000" w:rsidRPr="00033231">
        <w:t>arrêterait pas les progrès de l</w:t>
      </w:r>
      <w:r>
        <w:t>’</w:t>
      </w:r>
      <w:r w:rsidR="00000000" w:rsidRPr="00033231">
        <w:t>invention</w:t>
      </w:r>
      <w:r>
        <w:t xml:space="preserve">. </w:t>
      </w:r>
      <w:r w:rsidR="00000000" w:rsidRPr="00033231">
        <w:t>Mais je parlerai</w:t>
      </w:r>
      <w:r>
        <w:t xml:space="preserve"> ; </w:t>
      </w:r>
      <w:r w:rsidR="00000000" w:rsidRPr="00033231">
        <w:t>je ferai autant de bruit que je pourrai</w:t>
      </w:r>
      <w:r>
        <w:t xml:space="preserve">. </w:t>
      </w:r>
      <w:r w:rsidR="00000000" w:rsidRPr="00033231">
        <w:t>L</w:t>
      </w:r>
      <w:r>
        <w:t>’</w:t>
      </w:r>
      <w:r w:rsidR="00000000" w:rsidRPr="00033231">
        <w:t xml:space="preserve">invention peut </w:t>
      </w:r>
      <w:r w:rsidR="00000000" w:rsidRPr="00033231">
        <w:lastRenderedPageBreak/>
        <w:t>être une bonne chose</w:t>
      </w:r>
      <w:r>
        <w:t xml:space="preserve"> ; </w:t>
      </w:r>
      <w:r w:rsidR="00000000" w:rsidRPr="00033231">
        <w:t>mais je sais aussi qu</w:t>
      </w:r>
      <w:r>
        <w:t>’</w:t>
      </w:r>
      <w:r w:rsidR="00000000" w:rsidRPr="00033231">
        <w:t>il n</w:t>
      </w:r>
      <w:r>
        <w:t>’</w:t>
      </w:r>
      <w:r w:rsidR="00000000" w:rsidRPr="00033231">
        <w:t>est pas juste que les pauvres gens meurent de faim</w:t>
      </w:r>
      <w:r>
        <w:t xml:space="preserve">. </w:t>
      </w:r>
      <w:r w:rsidR="00000000" w:rsidRPr="00033231">
        <w:t>Ceux qui gouvernent doivent trouver un moyen de nous venir en aide</w:t>
      </w:r>
      <w:r>
        <w:t xml:space="preserve"> ; </w:t>
      </w:r>
      <w:r w:rsidR="00000000" w:rsidRPr="00033231">
        <w:t>ils doivent promulguer de nouveaux ordres</w:t>
      </w:r>
      <w:r>
        <w:t xml:space="preserve">. </w:t>
      </w:r>
      <w:r w:rsidR="00000000" w:rsidRPr="00033231">
        <w:t>Vous me direz que c</w:t>
      </w:r>
      <w:r>
        <w:t>’</w:t>
      </w:r>
      <w:r w:rsidR="00000000" w:rsidRPr="00033231">
        <w:t>est difficile</w:t>
      </w:r>
      <w:r>
        <w:t xml:space="preserve">. </w:t>
      </w:r>
      <w:r w:rsidR="00000000" w:rsidRPr="00033231">
        <w:t>Eh bien</w:t>
      </w:r>
      <w:r>
        <w:t xml:space="preserve"> ! </w:t>
      </w:r>
      <w:r w:rsidR="00000000" w:rsidRPr="00033231">
        <w:t>plus les hommes du Parlement mettront de tiédeur à s</w:t>
      </w:r>
      <w:r>
        <w:t>’</w:t>
      </w:r>
      <w:r w:rsidR="00000000" w:rsidRPr="00033231">
        <w:t>occuper de ces difficiles questions</w:t>
      </w:r>
      <w:r>
        <w:t xml:space="preserve">, </w:t>
      </w:r>
      <w:r w:rsidR="00000000" w:rsidRPr="00033231">
        <w:t>plus nous crierons</w:t>
      </w:r>
      <w:r>
        <w:t>.</w:t>
      </w:r>
    </w:p>
    <w:p w14:paraId="34C2879A" w14:textId="77777777" w:rsidR="004F69D6" w:rsidRDefault="004F69D6" w:rsidP="0021796F">
      <w:r>
        <w:t>— </w:t>
      </w:r>
      <w:r w:rsidR="00000000" w:rsidRPr="00033231">
        <w:t>Tourmentez les membres du Parlement tant qu</w:t>
      </w:r>
      <w:r>
        <w:t>’</w:t>
      </w:r>
      <w:r w:rsidR="00000000" w:rsidRPr="00033231">
        <w:t>il vous plaira</w:t>
      </w:r>
      <w:r>
        <w:t xml:space="preserve">, </w:t>
      </w:r>
      <w:r w:rsidR="00000000" w:rsidRPr="00033231">
        <w:t>dit Moore</w:t>
      </w:r>
      <w:r>
        <w:t xml:space="preserve"> ; </w:t>
      </w:r>
      <w:r w:rsidR="00000000" w:rsidRPr="00033231">
        <w:t>mais il est absurde de tourmenter les pr</w:t>
      </w:r>
      <w:r w:rsidR="00000000" w:rsidRPr="00033231">
        <w:t>o</w:t>
      </w:r>
      <w:r w:rsidR="00000000" w:rsidRPr="00033231">
        <w:t>priétaires de fabriques</w:t>
      </w:r>
      <w:r>
        <w:t xml:space="preserve">, </w:t>
      </w:r>
      <w:r w:rsidR="00000000" w:rsidRPr="00033231">
        <w:t>et</w:t>
      </w:r>
      <w:r>
        <w:t xml:space="preserve">, </w:t>
      </w:r>
      <w:r w:rsidR="00000000" w:rsidRPr="00033231">
        <w:t>quant à moi</w:t>
      </w:r>
      <w:r>
        <w:t xml:space="preserve">, </w:t>
      </w:r>
      <w:r w:rsidR="00000000" w:rsidRPr="00033231">
        <w:t>je ne le souffrirai pas</w:t>
      </w:r>
      <w:r>
        <w:t>.</w:t>
      </w:r>
    </w:p>
    <w:p w14:paraId="107980EF" w14:textId="77777777" w:rsidR="004F69D6" w:rsidRDefault="004F69D6" w:rsidP="0021796F">
      <w:r>
        <w:t>— </w:t>
      </w:r>
      <w:r w:rsidR="00000000" w:rsidRPr="00033231">
        <w:t>Vous êtes un des plus durs</w:t>
      </w:r>
      <w:r>
        <w:t xml:space="preserve">, </w:t>
      </w:r>
      <w:r w:rsidR="00000000" w:rsidRPr="00033231">
        <w:t>répondit l</w:t>
      </w:r>
      <w:r>
        <w:t>’</w:t>
      </w:r>
      <w:r w:rsidR="00000000" w:rsidRPr="00033231">
        <w:t>ouvrier</w:t>
      </w:r>
      <w:r>
        <w:t xml:space="preserve">. </w:t>
      </w:r>
      <w:r w:rsidR="00000000" w:rsidRPr="00033231">
        <w:t>Ne nous accorderez-vous pas un peu de temps</w:t>
      </w:r>
      <w:r>
        <w:t xml:space="preserve"> ? </w:t>
      </w:r>
      <w:r w:rsidR="00000000" w:rsidRPr="00033231">
        <w:t>Ne pourriez-vous consentir à accomplir vos changements un peu plus lentement</w:t>
      </w:r>
      <w:r>
        <w:t> ?</w:t>
      </w:r>
    </w:p>
    <w:p w14:paraId="5554EBB1" w14:textId="77777777" w:rsidR="004F69D6" w:rsidRDefault="004F69D6" w:rsidP="0021796F">
      <w:r>
        <w:t>— </w:t>
      </w:r>
      <w:r w:rsidR="00000000" w:rsidRPr="00033231">
        <w:t>Est-ce que je représente à moi seul toute la corporation des fabricants de drap du Yorkshire</w:t>
      </w:r>
      <w:r>
        <w:t xml:space="preserve"> ? </w:t>
      </w:r>
      <w:r w:rsidR="00000000" w:rsidRPr="00033231">
        <w:t>Répondez à cela</w:t>
      </w:r>
      <w:r>
        <w:t>.</w:t>
      </w:r>
    </w:p>
    <w:p w14:paraId="57839179" w14:textId="77777777" w:rsidR="004F69D6" w:rsidRDefault="004F69D6" w:rsidP="0021796F">
      <w:r>
        <w:t>— </w:t>
      </w:r>
      <w:r w:rsidR="00000000" w:rsidRPr="00033231">
        <w:t>Vous êtes vous-même</w:t>
      </w:r>
      <w:r>
        <w:t>.</w:t>
      </w:r>
    </w:p>
    <w:p w14:paraId="398395FD" w14:textId="35E2C3F0" w:rsidR="00000000" w:rsidRPr="00033231" w:rsidRDefault="004F69D6" w:rsidP="0021796F">
      <w:r>
        <w:t>— </w:t>
      </w:r>
      <w:r w:rsidR="00000000" w:rsidRPr="00033231">
        <w:t>Et seulement moi-même</w:t>
      </w:r>
      <w:r>
        <w:t xml:space="preserve"> ; </w:t>
      </w:r>
      <w:r w:rsidR="00000000" w:rsidRPr="00033231">
        <w:t>et</w:t>
      </w:r>
      <w:r>
        <w:t xml:space="preserve">, </w:t>
      </w:r>
      <w:r w:rsidR="00000000" w:rsidRPr="00033231">
        <w:t>si je m</w:t>
      </w:r>
      <w:r>
        <w:t>’</w:t>
      </w:r>
      <w:r w:rsidR="00000000" w:rsidRPr="00033231">
        <w:t>arrêtais un instant tandis que les autres marchent</w:t>
      </w:r>
      <w:r>
        <w:t xml:space="preserve">, </w:t>
      </w:r>
      <w:r w:rsidR="00000000" w:rsidRPr="00033231">
        <w:t>je serais foulé aux pieds</w:t>
      </w:r>
      <w:r>
        <w:t xml:space="preserve">. </w:t>
      </w:r>
      <w:r w:rsidR="00000000" w:rsidRPr="00033231">
        <w:t>Si je faisais ce que vous me conseillez</w:t>
      </w:r>
      <w:r>
        <w:t xml:space="preserve">, </w:t>
      </w:r>
      <w:r w:rsidR="00000000" w:rsidRPr="00033231">
        <w:t>je serais banqueroutier dans un mois</w:t>
      </w:r>
      <w:r>
        <w:t xml:space="preserve"> ! </w:t>
      </w:r>
      <w:r w:rsidR="00000000" w:rsidRPr="00033231">
        <w:t>Est-ce que ma banqueroute mettrait du pain dans la bouche de vos enfants affamés</w:t>
      </w:r>
      <w:r>
        <w:t xml:space="preserve"> ? </w:t>
      </w:r>
      <w:r w:rsidR="00000000" w:rsidRPr="00033231">
        <w:t xml:space="preserve">William </w:t>
      </w:r>
      <w:proofErr w:type="spellStart"/>
      <w:r w:rsidR="00000000" w:rsidRPr="00033231">
        <w:t>Farren</w:t>
      </w:r>
      <w:proofErr w:type="spellEnd"/>
      <w:r>
        <w:t xml:space="preserve">, </w:t>
      </w:r>
      <w:r w:rsidR="00000000" w:rsidRPr="00033231">
        <w:t>je n</w:t>
      </w:r>
      <w:r>
        <w:t>’</w:t>
      </w:r>
      <w:r w:rsidR="00000000" w:rsidRPr="00033231">
        <w:t>obéirai ni à vos injonctions ni à celles de qui que ce soit</w:t>
      </w:r>
      <w:r>
        <w:t xml:space="preserve">. </w:t>
      </w:r>
      <w:r w:rsidR="00000000" w:rsidRPr="00033231">
        <w:t>Ne me parlez plus de mes machines</w:t>
      </w:r>
      <w:r>
        <w:t xml:space="preserve">. </w:t>
      </w:r>
      <w:r w:rsidR="00000000" w:rsidRPr="00033231">
        <w:t>Je suivrai mon chemin</w:t>
      </w:r>
      <w:r>
        <w:t xml:space="preserve">. </w:t>
      </w:r>
      <w:r w:rsidR="00000000" w:rsidRPr="00033231">
        <w:t>Je ferai venir demain d</w:t>
      </w:r>
      <w:r>
        <w:t>’</w:t>
      </w:r>
      <w:r w:rsidR="00000000" w:rsidRPr="00033231">
        <w:t>autres métiers</w:t>
      </w:r>
      <w:r>
        <w:t xml:space="preserve"> : </w:t>
      </w:r>
      <w:r w:rsidR="00000000" w:rsidRPr="00033231">
        <w:t>si vous les brisez</w:t>
      </w:r>
      <w:r>
        <w:t xml:space="preserve">, </w:t>
      </w:r>
      <w:r w:rsidR="00000000" w:rsidRPr="00033231">
        <w:t>j</w:t>
      </w:r>
      <w:r>
        <w:t>’</w:t>
      </w:r>
      <w:r w:rsidR="00000000" w:rsidRPr="00033231">
        <w:t>en ferai venir d</w:t>
      </w:r>
      <w:r>
        <w:t>’</w:t>
      </w:r>
      <w:r w:rsidR="00000000" w:rsidRPr="00033231">
        <w:t>autres</w:t>
      </w:r>
      <w:r>
        <w:t xml:space="preserve">. </w:t>
      </w:r>
      <w:r w:rsidR="00000000" w:rsidRPr="00033231">
        <w:t>Je ne céderai jamais</w:t>
      </w:r>
      <w:r>
        <w:t>. »</w:t>
      </w:r>
    </w:p>
    <w:p w14:paraId="16AF2448" w14:textId="77777777" w:rsidR="004F69D6" w:rsidRDefault="00000000" w:rsidP="0021796F">
      <w:r w:rsidRPr="00033231">
        <w:t>En ce moment</w:t>
      </w:r>
      <w:r w:rsidR="004F69D6">
        <w:t xml:space="preserve">, </w:t>
      </w:r>
      <w:r w:rsidRPr="00033231">
        <w:t>la cloche de la fabrique sonna midi</w:t>
      </w:r>
      <w:r w:rsidR="004F69D6">
        <w:t xml:space="preserve"> : </w:t>
      </w:r>
      <w:r w:rsidRPr="00033231">
        <w:t>c</w:t>
      </w:r>
      <w:r w:rsidR="004F69D6">
        <w:t>’</w:t>
      </w:r>
      <w:r w:rsidRPr="00033231">
        <w:t>était l</w:t>
      </w:r>
      <w:r w:rsidR="004F69D6">
        <w:t>’</w:t>
      </w:r>
      <w:r w:rsidRPr="00033231">
        <w:t>heure du dîner</w:t>
      </w:r>
      <w:r w:rsidR="004F69D6">
        <w:t xml:space="preserve">. </w:t>
      </w:r>
      <w:r w:rsidRPr="00033231">
        <w:t>Moore tourna brusquement le dos à la déput</w:t>
      </w:r>
      <w:r w:rsidRPr="00033231">
        <w:t>a</w:t>
      </w:r>
      <w:r w:rsidRPr="00033231">
        <w:t>tion</w:t>
      </w:r>
      <w:r w:rsidR="004F69D6">
        <w:t xml:space="preserve">, </w:t>
      </w:r>
      <w:r w:rsidRPr="00033231">
        <w:t>et rentra dans son comptoir</w:t>
      </w:r>
      <w:r w:rsidR="004F69D6">
        <w:t>.</w:t>
      </w:r>
    </w:p>
    <w:p w14:paraId="6CAE1358" w14:textId="77777777" w:rsidR="004F69D6" w:rsidRDefault="00000000" w:rsidP="0021796F">
      <w:r w:rsidRPr="00033231">
        <w:lastRenderedPageBreak/>
        <w:t>Ses dernières paroles avaient laissé une mauvaise</w:t>
      </w:r>
      <w:r w:rsidR="004F69D6">
        <w:t xml:space="preserve">, </w:t>
      </w:r>
      <w:r w:rsidRPr="00033231">
        <w:t>une cruelle impression</w:t>
      </w:r>
      <w:r w:rsidR="004F69D6">
        <w:t xml:space="preserve"> ; </w:t>
      </w:r>
      <w:r w:rsidRPr="00033231">
        <w:t>il venait de laisser échapper la chance dont il était maître</w:t>
      </w:r>
      <w:r w:rsidR="004F69D6">
        <w:t xml:space="preserve">. </w:t>
      </w:r>
      <w:r w:rsidRPr="00033231">
        <w:t xml:space="preserve">En parlant avec bonté à William </w:t>
      </w:r>
      <w:proofErr w:type="spellStart"/>
      <w:r w:rsidRPr="00033231">
        <w:t>Farren</w:t>
      </w:r>
      <w:proofErr w:type="spellEnd"/>
      <w:r w:rsidR="004F69D6">
        <w:t xml:space="preserve">, </w:t>
      </w:r>
      <w:r w:rsidRPr="00033231">
        <w:t>qui était un très-honnête homme</w:t>
      </w:r>
      <w:r w:rsidR="004F69D6">
        <w:t xml:space="preserve">, </w:t>
      </w:r>
      <w:r w:rsidRPr="00033231">
        <w:t>sans envie et sans haine contre ceux que la fortune avait placés au-dessus de lui</w:t>
      </w:r>
      <w:r w:rsidR="004F69D6">
        <w:t xml:space="preserve">, </w:t>
      </w:r>
      <w:r w:rsidRPr="00033231">
        <w:t>qui ne trouvait ni dur ni injuste d</w:t>
      </w:r>
      <w:r w:rsidR="004F69D6">
        <w:t>’</w:t>
      </w:r>
      <w:r w:rsidRPr="00033231">
        <w:t>être obligé de gagner sa vie par son labeur</w:t>
      </w:r>
      <w:r w:rsidR="004F69D6">
        <w:t xml:space="preserve">, </w:t>
      </w:r>
      <w:r w:rsidRPr="00033231">
        <w:t>et ne demandait que du travail</w:t>
      </w:r>
      <w:r w:rsidR="004F69D6">
        <w:t xml:space="preserve">, </w:t>
      </w:r>
      <w:r w:rsidRPr="00033231">
        <w:t>Moore eût pu se faire un ami</w:t>
      </w:r>
      <w:r w:rsidR="004F69D6">
        <w:t xml:space="preserve">. </w:t>
      </w:r>
      <w:r w:rsidRPr="00033231">
        <w:t>Il se</w:t>
      </w:r>
      <w:r w:rsidRPr="00033231">
        <w:t>m</w:t>
      </w:r>
      <w:r w:rsidRPr="00033231">
        <w:t>ble étrange qu</w:t>
      </w:r>
      <w:r w:rsidR="004F69D6">
        <w:t>’</w:t>
      </w:r>
      <w:r w:rsidRPr="00033231">
        <w:t>il ait pu tourner le dos à un tel homme sans une parole conciliante ou sympathique</w:t>
      </w:r>
      <w:r w:rsidR="004F69D6">
        <w:t xml:space="preserve">. </w:t>
      </w:r>
      <w:r w:rsidRPr="00033231">
        <w:t>Le visage de ce pauvre homme était hagard de besoin</w:t>
      </w:r>
      <w:r w:rsidR="004F69D6">
        <w:t xml:space="preserve">. </w:t>
      </w:r>
      <w:r w:rsidRPr="00033231">
        <w:t>Il avait l</w:t>
      </w:r>
      <w:r w:rsidR="004F69D6">
        <w:t>’</w:t>
      </w:r>
      <w:r w:rsidRPr="00033231">
        <w:t>aspect d</w:t>
      </w:r>
      <w:r w:rsidR="004F69D6">
        <w:t>’</w:t>
      </w:r>
      <w:r w:rsidRPr="00033231">
        <w:t>un homme qui n</w:t>
      </w:r>
      <w:r w:rsidR="004F69D6">
        <w:t>’</w:t>
      </w:r>
      <w:r w:rsidRPr="00033231">
        <w:t>avait pas connu le bien-être et l</w:t>
      </w:r>
      <w:r w:rsidR="004F69D6">
        <w:t>’</w:t>
      </w:r>
      <w:r w:rsidRPr="00033231">
        <w:t>abondance depuis des sema</w:t>
      </w:r>
      <w:r w:rsidRPr="00033231">
        <w:t>i</w:t>
      </w:r>
      <w:r w:rsidRPr="00033231">
        <w:t>nes</w:t>
      </w:r>
      <w:r w:rsidR="004F69D6">
        <w:t xml:space="preserve">, </w:t>
      </w:r>
      <w:r w:rsidRPr="00033231">
        <w:t>depuis des mois peut-être</w:t>
      </w:r>
      <w:r w:rsidR="004F69D6">
        <w:t xml:space="preserve"> ; </w:t>
      </w:r>
      <w:r w:rsidRPr="00033231">
        <w:t>et cependant</w:t>
      </w:r>
      <w:r w:rsidR="004F69D6">
        <w:t xml:space="preserve">, </w:t>
      </w:r>
      <w:r w:rsidRPr="00033231">
        <w:t>il n</w:t>
      </w:r>
      <w:r w:rsidR="004F69D6">
        <w:t>’</w:t>
      </w:r>
      <w:r w:rsidRPr="00033231">
        <w:t>y avait aucune férocité</w:t>
      </w:r>
      <w:r w:rsidR="004F69D6">
        <w:t xml:space="preserve">, </w:t>
      </w:r>
      <w:r w:rsidRPr="00033231">
        <w:t>aucune méchanceté dans l</w:t>
      </w:r>
      <w:r w:rsidR="004F69D6">
        <w:t>’</w:t>
      </w:r>
      <w:r w:rsidRPr="00033231">
        <w:t>expression de ses traits</w:t>
      </w:r>
      <w:r w:rsidR="004F69D6">
        <w:t xml:space="preserve"> : </w:t>
      </w:r>
      <w:r w:rsidRPr="00033231">
        <w:t>il était usé</w:t>
      </w:r>
      <w:r w:rsidR="004F69D6">
        <w:t xml:space="preserve">, </w:t>
      </w:r>
      <w:r w:rsidRPr="00033231">
        <w:t>abattu</w:t>
      </w:r>
      <w:r w:rsidR="004F69D6">
        <w:t xml:space="preserve">, </w:t>
      </w:r>
      <w:r w:rsidRPr="00033231">
        <w:t>triste</w:t>
      </w:r>
      <w:r w:rsidR="004F69D6">
        <w:t xml:space="preserve">, </w:t>
      </w:r>
      <w:r w:rsidRPr="00033231">
        <w:t>mais patient</w:t>
      </w:r>
      <w:r w:rsidR="004F69D6">
        <w:t xml:space="preserve">. </w:t>
      </w:r>
      <w:r w:rsidRPr="00033231">
        <w:t>Comment Moore avait-il pu le quitter avec ces mots</w:t>
      </w:r>
      <w:r w:rsidR="004F69D6">
        <w:t> : « </w:t>
      </w:r>
      <w:r w:rsidRPr="00033231">
        <w:t>Je ne céderai jamais</w:t>
      </w:r>
      <w:r w:rsidR="004F69D6">
        <w:t> ! »</w:t>
      </w:r>
      <w:r w:rsidRPr="00033231">
        <w:t xml:space="preserve"> sans une parole de bienveillance</w:t>
      </w:r>
      <w:r w:rsidR="004F69D6">
        <w:t xml:space="preserve">, </w:t>
      </w:r>
      <w:r w:rsidRPr="00033231">
        <w:t>d</w:t>
      </w:r>
      <w:r w:rsidR="004F69D6">
        <w:t>’</w:t>
      </w:r>
      <w:r w:rsidRPr="00033231">
        <w:t>espoir ou d</w:t>
      </w:r>
      <w:r w:rsidR="004F69D6">
        <w:t>’</w:t>
      </w:r>
      <w:r w:rsidRPr="00033231">
        <w:t>encouragement</w:t>
      </w:r>
      <w:r w:rsidR="004F69D6">
        <w:t> ?</w:t>
      </w:r>
    </w:p>
    <w:p w14:paraId="58713283" w14:textId="77777777" w:rsidR="004F69D6" w:rsidRDefault="00000000" w:rsidP="0021796F">
      <w:r w:rsidRPr="00033231">
        <w:t>C</w:t>
      </w:r>
      <w:r w:rsidR="004F69D6">
        <w:t>’</w:t>
      </w:r>
      <w:r w:rsidRPr="00033231">
        <w:t xml:space="preserve">est ce que se demandait </w:t>
      </w:r>
      <w:proofErr w:type="spellStart"/>
      <w:r w:rsidRPr="00033231">
        <w:t>Farren</w:t>
      </w:r>
      <w:proofErr w:type="spellEnd"/>
      <w:r w:rsidR="004F69D6">
        <w:t xml:space="preserve">, </w:t>
      </w:r>
      <w:r w:rsidRPr="00033231">
        <w:t>en s</w:t>
      </w:r>
      <w:r w:rsidR="004F69D6">
        <w:t>’</w:t>
      </w:r>
      <w:r w:rsidRPr="00033231">
        <w:t>en retournant vers sa chaumière</w:t>
      </w:r>
      <w:r w:rsidR="004F69D6">
        <w:t xml:space="preserve">, </w:t>
      </w:r>
      <w:r w:rsidRPr="00033231">
        <w:t>autrefois</w:t>
      </w:r>
      <w:r w:rsidR="004F69D6">
        <w:t xml:space="preserve">, </w:t>
      </w:r>
      <w:r w:rsidRPr="00033231">
        <w:t>dans des temps meilleurs</w:t>
      </w:r>
      <w:r w:rsidR="004F69D6">
        <w:t xml:space="preserve">, </w:t>
      </w:r>
      <w:r w:rsidRPr="00033231">
        <w:t>une décente</w:t>
      </w:r>
      <w:r w:rsidR="004F69D6">
        <w:t xml:space="preserve">, </w:t>
      </w:r>
      <w:r w:rsidRPr="00033231">
        <w:t>propre et agréable habitation</w:t>
      </w:r>
      <w:r w:rsidR="004F69D6">
        <w:t xml:space="preserve">, </w:t>
      </w:r>
      <w:r w:rsidRPr="00033231">
        <w:t>maintenant si triste et si pauvre</w:t>
      </w:r>
      <w:r w:rsidR="004F69D6">
        <w:t xml:space="preserve">, </w:t>
      </w:r>
      <w:r w:rsidRPr="00033231">
        <w:t>quoique toujours propre</w:t>
      </w:r>
      <w:r w:rsidR="004F69D6">
        <w:t xml:space="preserve">. </w:t>
      </w:r>
      <w:r w:rsidRPr="00033231">
        <w:t>Il conclut à l</w:t>
      </w:r>
      <w:r w:rsidR="004F69D6">
        <w:t>’</w:t>
      </w:r>
      <w:r w:rsidRPr="00033231">
        <w:t>égoïsme</w:t>
      </w:r>
      <w:r w:rsidR="004F69D6">
        <w:t xml:space="preserve">, </w:t>
      </w:r>
      <w:r w:rsidRPr="00033231">
        <w:t>à l</w:t>
      </w:r>
      <w:r w:rsidR="004F69D6">
        <w:t>’</w:t>
      </w:r>
      <w:r w:rsidRPr="00033231">
        <w:t>insensibilité</w:t>
      </w:r>
      <w:r w:rsidR="004F69D6">
        <w:t xml:space="preserve">, </w:t>
      </w:r>
      <w:r w:rsidRPr="00033231">
        <w:t>à la folie du fabricant étranger</w:t>
      </w:r>
      <w:r w:rsidR="004F69D6">
        <w:t xml:space="preserve">. </w:t>
      </w:r>
      <w:r w:rsidRPr="00033231">
        <w:t>Il lui sembla que l</w:t>
      </w:r>
      <w:r w:rsidR="004F69D6">
        <w:t>’</w:t>
      </w:r>
      <w:r w:rsidRPr="00033231">
        <w:t>émigration</w:t>
      </w:r>
      <w:r w:rsidR="004F69D6">
        <w:t xml:space="preserve">, </w:t>
      </w:r>
      <w:r w:rsidRPr="00033231">
        <w:t>s</w:t>
      </w:r>
      <w:r w:rsidR="004F69D6">
        <w:t>’</w:t>
      </w:r>
      <w:r w:rsidRPr="00033231">
        <w:t>il avait seulement les moyens d</w:t>
      </w:r>
      <w:r w:rsidR="004F69D6">
        <w:t>’</w:t>
      </w:r>
      <w:r w:rsidRPr="00033231">
        <w:t>émigrer</w:t>
      </w:r>
      <w:r w:rsidR="004F69D6">
        <w:t xml:space="preserve">, </w:t>
      </w:r>
      <w:r w:rsidRPr="00033231">
        <w:t>serait préférable au service sous un tel maître</w:t>
      </w:r>
      <w:r w:rsidR="004F69D6">
        <w:t xml:space="preserve">. </w:t>
      </w:r>
      <w:r w:rsidRPr="00033231">
        <w:t>Il avait l</w:t>
      </w:r>
      <w:r w:rsidR="004F69D6">
        <w:t>’</w:t>
      </w:r>
      <w:r w:rsidRPr="00033231">
        <w:t>air abattu</w:t>
      </w:r>
      <w:r w:rsidR="004F69D6">
        <w:t xml:space="preserve">, </w:t>
      </w:r>
      <w:r w:rsidRPr="00033231">
        <w:t>presque désesp</w:t>
      </w:r>
      <w:r w:rsidRPr="00033231">
        <w:t>é</w:t>
      </w:r>
      <w:r w:rsidRPr="00033231">
        <w:t>ré</w:t>
      </w:r>
      <w:r w:rsidR="004F69D6">
        <w:t>.</w:t>
      </w:r>
    </w:p>
    <w:p w14:paraId="1A1B7172" w14:textId="77777777" w:rsidR="004F69D6" w:rsidRDefault="00000000" w:rsidP="0021796F">
      <w:r w:rsidRPr="00033231">
        <w:t>Lorsqu</w:t>
      </w:r>
      <w:r w:rsidR="004F69D6">
        <w:t>’</w:t>
      </w:r>
      <w:r w:rsidRPr="00033231">
        <w:t>il fut entré</w:t>
      </w:r>
      <w:r w:rsidR="004F69D6">
        <w:t xml:space="preserve">, </w:t>
      </w:r>
      <w:r w:rsidRPr="00033231">
        <w:t>sa femme servit avec ordre le dîner qu</w:t>
      </w:r>
      <w:r w:rsidR="004F69D6">
        <w:t>’</w:t>
      </w:r>
      <w:r w:rsidRPr="00033231">
        <w:t>elle avait préparé pour lui et les enfants</w:t>
      </w:r>
      <w:r w:rsidR="004F69D6">
        <w:t xml:space="preserve"> : </w:t>
      </w:r>
      <w:r w:rsidRPr="00033231">
        <w:t>il se composait de poireaux seulement</w:t>
      </w:r>
      <w:r w:rsidR="004F69D6">
        <w:t xml:space="preserve">, </w:t>
      </w:r>
      <w:r w:rsidRPr="00033231">
        <w:t>et en trop petite quantité</w:t>
      </w:r>
      <w:r w:rsidR="004F69D6">
        <w:t xml:space="preserve">. </w:t>
      </w:r>
      <w:r w:rsidRPr="00033231">
        <w:t>Quelques-uns des plus jeunes enfants en redemandèrent lorsqu</w:t>
      </w:r>
      <w:r w:rsidR="004F69D6">
        <w:t>’</w:t>
      </w:r>
      <w:r w:rsidRPr="00033231">
        <w:t>ils eurent mangé leur portion</w:t>
      </w:r>
      <w:r w:rsidR="004F69D6">
        <w:t xml:space="preserve">, </w:t>
      </w:r>
      <w:r w:rsidRPr="00033231">
        <w:t>ce qui troubla violemment William</w:t>
      </w:r>
      <w:r w:rsidR="004F69D6">
        <w:t xml:space="preserve"> ; </w:t>
      </w:r>
      <w:r w:rsidRPr="00033231">
        <w:t>pe</w:t>
      </w:r>
      <w:r w:rsidRPr="00033231">
        <w:t>n</w:t>
      </w:r>
      <w:r w:rsidRPr="00033231">
        <w:t>dant que sa femme les apaisait de son mieux</w:t>
      </w:r>
      <w:r w:rsidR="004F69D6">
        <w:t xml:space="preserve">, </w:t>
      </w:r>
      <w:r w:rsidRPr="00033231">
        <w:t>il se leva de sa chaise</w:t>
      </w:r>
      <w:r w:rsidR="004F69D6">
        <w:t xml:space="preserve">, </w:t>
      </w:r>
      <w:r w:rsidRPr="00033231">
        <w:t>se dirigea vers la porte en sifflant un air joyeux</w:t>
      </w:r>
      <w:r w:rsidR="004F69D6">
        <w:t xml:space="preserve">, </w:t>
      </w:r>
      <w:r w:rsidRPr="00033231">
        <w:t xml:space="preserve">ce </w:t>
      </w:r>
      <w:r w:rsidRPr="00033231">
        <w:lastRenderedPageBreak/>
        <w:t>qui n</w:t>
      </w:r>
      <w:r w:rsidR="004F69D6">
        <w:t>’</w:t>
      </w:r>
      <w:r w:rsidRPr="00033231">
        <w:t>empêcha pas une ou deux larges gouttes</w:t>
      </w:r>
      <w:r w:rsidR="004F69D6">
        <w:t xml:space="preserve"> (</w:t>
      </w:r>
      <w:r w:rsidRPr="00033231">
        <w:t>plus semblables aux premières gouttes d</w:t>
      </w:r>
      <w:r w:rsidR="004F69D6">
        <w:t>’</w:t>
      </w:r>
      <w:r w:rsidRPr="00033231">
        <w:t>une pluie d</w:t>
      </w:r>
      <w:r w:rsidR="004F69D6">
        <w:t>’</w:t>
      </w:r>
      <w:r w:rsidRPr="00033231">
        <w:t>orage qu</w:t>
      </w:r>
      <w:r w:rsidR="004F69D6">
        <w:t>’</w:t>
      </w:r>
      <w:r w:rsidRPr="00033231">
        <w:t>à celles qui coulent de la blessure du gladiateur</w:t>
      </w:r>
      <w:r w:rsidR="004F69D6">
        <w:t xml:space="preserve">) </w:t>
      </w:r>
      <w:r w:rsidRPr="00033231">
        <w:t>de se former sur ses paupières</w:t>
      </w:r>
      <w:r w:rsidR="004F69D6">
        <w:t xml:space="preserve">, </w:t>
      </w:r>
      <w:r w:rsidRPr="00033231">
        <w:t>d</w:t>
      </w:r>
      <w:r w:rsidR="004F69D6">
        <w:t>’</w:t>
      </w:r>
      <w:r w:rsidRPr="00033231">
        <w:t>où elles tombèrent sur le seuil</w:t>
      </w:r>
      <w:r w:rsidR="004F69D6">
        <w:t xml:space="preserve">. </w:t>
      </w:r>
      <w:r w:rsidRPr="00033231">
        <w:t>Il s</w:t>
      </w:r>
      <w:r w:rsidR="004F69D6">
        <w:t>’</w:t>
      </w:r>
      <w:r w:rsidRPr="00033231">
        <w:t>essuya les yeux avec sa manche</w:t>
      </w:r>
      <w:r w:rsidR="004F69D6">
        <w:t xml:space="preserve">, </w:t>
      </w:r>
      <w:r w:rsidRPr="00033231">
        <w:t>et ce mouvement d</w:t>
      </w:r>
      <w:r w:rsidR="004F69D6">
        <w:t>’</w:t>
      </w:r>
      <w:r w:rsidRPr="00033231">
        <w:t>attendrissement fit bientôt place à un sent</w:t>
      </w:r>
      <w:r w:rsidRPr="00033231">
        <w:t>i</w:t>
      </w:r>
      <w:r w:rsidRPr="00033231">
        <w:t>ment plus ferme et plus austère</w:t>
      </w:r>
      <w:r w:rsidR="004F69D6">
        <w:t>.</w:t>
      </w:r>
    </w:p>
    <w:p w14:paraId="71D75B6E" w14:textId="77777777" w:rsidR="004F69D6" w:rsidRDefault="00000000" w:rsidP="0021796F">
      <w:r w:rsidRPr="00033231">
        <w:t>Il était encore là debout</w:t>
      </w:r>
      <w:r w:rsidR="004F69D6">
        <w:t xml:space="preserve">, </w:t>
      </w:r>
      <w:r w:rsidRPr="00033231">
        <w:t>méditant en silence</w:t>
      </w:r>
      <w:r w:rsidR="004F69D6">
        <w:t xml:space="preserve">, </w:t>
      </w:r>
      <w:r w:rsidRPr="00033231">
        <w:t>lorsque su</w:t>
      </w:r>
      <w:r w:rsidRPr="00033231">
        <w:t>r</w:t>
      </w:r>
      <w:r w:rsidRPr="00033231">
        <w:t>vint un gentleman vêtu de noir</w:t>
      </w:r>
      <w:r w:rsidR="004F69D6">
        <w:t xml:space="preserve"> ; </w:t>
      </w:r>
      <w:r w:rsidRPr="00033231">
        <w:t>on voyait tout d</w:t>
      </w:r>
      <w:r w:rsidR="004F69D6">
        <w:t>’</w:t>
      </w:r>
      <w:r w:rsidRPr="00033231">
        <w:t>abord que c</w:t>
      </w:r>
      <w:r w:rsidR="004F69D6">
        <w:t>’</w:t>
      </w:r>
      <w:r w:rsidRPr="00033231">
        <w:t>était un membre du clergé</w:t>
      </w:r>
      <w:r w:rsidR="004F69D6">
        <w:t xml:space="preserve">, </w:t>
      </w:r>
      <w:r w:rsidRPr="00033231">
        <w:t>mais ce n</w:t>
      </w:r>
      <w:r w:rsidR="004F69D6">
        <w:t>’</w:t>
      </w:r>
      <w:r w:rsidRPr="00033231">
        <w:t xml:space="preserve">était ni </w:t>
      </w:r>
      <w:proofErr w:type="spellStart"/>
      <w:r w:rsidRPr="00033231">
        <w:t>Helstone</w:t>
      </w:r>
      <w:proofErr w:type="spellEnd"/>
      <w:r w:rsidR="004F69D6">
        <w:t xml:space="preserve">, </w:t>
      </w:r>
      <w:r w:rsidRPr="00033231">
        <w:t>ni M</w:t>
      </w:r>
      <w:r w:rsidRPr="00033231">
        <w:t>a</w:t>
      </w:r>
      <w:r w:rsidRPr="00033231">
        <w:t>lone</w:t>
      </w:r>
      <w:r w:rsidR="004F69D6">
        <w:t xml:space="preserve">, </w:t>
      </w:r>
      <w:r w:rsidRPr="00033231">
        <w:t>ni Donne</w:t>
      </w:r>
      <w:r w:rsidR="004F69D6">
        <w:t xml:space="preserve">, </w:t>
      </w:r>
      <w:r w:rsidRPr="00033231">
        <w:t xml:space="preserve">ni </w:t>
      </w:r>
      <w:proofErr w:type="spellStart"/>
      <w:r w:rsidRPr="00033231">
        <w:t>Sweeting</w:t>
      </w:r>
      <w:proofErr w:type="spellEnd"/>
      <w:r w:rsidR="004F69D6">
        <w:t xml:space="preserve">. </w:t>
      </w:r>
      <w:r w:rsidRPr="00033231">
        <w:t>Il pouvait avoir quarante ans</w:t>
      </w:r>
      <w:r w:rsidR="004F69D6">
        <w:t xml:space="preserve"> ; </w:t>
      </w:r>
      <w:r w:rsidRPr="00033231">
        <w:t>sa physionomie était simple</w:t>
      </w:r>
      <w:r w:rsidR="004F69D6">
        <w:t xml:space="preserve">, </w:t>
      </w:r>
      <w:r w:rsidRPr="00033231">
        <w:t>son teint bronzé</w:t>
      </w:r>
      <w:r w:rsidR="004F69D6">
        <w:t xml:space="preserve">, </w:t>
      </w:r>
      <w:r w:rsidRPr="00033231">
        <w:t>ses cheveux griso</w:t>
      </w:r>
      <w:r w:rsidRPr="00033231">
        <w:t>n</w:t>
      </w:r>
      <w:r w:rsidRPr="00033231">
        <w:t>nants</w:t>
      </w:r>
      <w:r w:rsidR="004F69D6">
        <w:t xml:space="preserve">. </w:t>
      </w:r>
      <w:r w:rsidRPr="00033231">
        <w:t>Il se penchait un peu en avant dans la marche</w:t>
      </w:r>
      <w:r w:rsidR="004F69D6">
        <w:t xml:space="preserve">. </w:t>
      </w:r>
      <w:r w:rsidRPr="00033231">
        <w:t>Il avait l</w:t>
      </w:r>
      <w:r w:rsidR="004F69D6">
        <w:t>’</w:t>
      </w:r>
      <w:r w:rsidRPr="00033231">
        <w:t>air triste et préoccupé</w:t>
      </w:r>
      <w:r w:rsidR="004F69D6">
        <w:t xml:space="preserve"> ; </w:t>
      </w:r>
      <w:r w:rsidRPr="00033231">
        <w:t>mais</w:t>
      </w:r>
      <w:r w:rsidR="004F69D6">
        <w:t xml:space="preserve">, </w:t>
      </w:r>
      <w:r w:rsidRPr="00033231">
        <w:t xml:space="preserve">en approchant de </w:t>
      </w:r>
      <w:proofErr w:type="spellStart"/>
      <w:r w:rsidRPr="00033231">
        <w:t>Farren</w:t>
      </w:r>
      <w:proofErr w:type="spellEnd"/>
      <w:r w:rsidR="004F69D6">
        <w:t xml:space="preserve">, </w:t>
      </w:r>
      <w:r w:rsidRPr="00033231">
        <w:t>il leva les yeux</w:t>
      </w:r>
      <w:r w:rsidR="004F69D6">
        <w:t xml:space="preserve">, </w:t>
      </w:r>
      <w:r w:rsidRPr="00033231">
        <w:t>et une expression de franche cordialité illumina ses traits</w:t>
      </w:r>
      <w:r w:rsidR="004F69D6">
        <w:t>.</w:t>
      </w:r>
    </w:p>
    <w:p w14:paraId="16438C60" w14:textId="77777777" w:rsidR="004F69D6" w:rsidRDefault="004F69D6" w:rsidP="0021796F">
      <w:r>
        <w:t>« </w:t>
      </w:r>
      <w:r w:rsidR="00000000" w:rsidRPr="00033231">
        <w:t>Est-ce vous</w:t>
      </w:r>
      <w:r>
        <w:t xml:space="preserve">, </w:t>
      </w:r>
      <w:r w:rsidR="00000000" w:rsidRPr="00033231">
        <w:t>William</w:t>
      </w:r>
      <w:r>
        <w:t xml:space="preserve"> ? </w:t>
      </w:r>
      <w:r w:rsidR="00000000" w:rsidRPr="00033231">
        <w:t>comment vous portez-vous</w:t>
      </w:r>
      <w:r>
        <w:t xml:space="preserve"> ? </w:t>
      </w:r>
      <w:r w:rsidR="00000000" w:rsidRPr="00033231">
        <w:t>de-manda-t-il</w:t>
      </w:r>
      <w:r>
        <w:t>.</w:t>
      </w:r>
    </w:p>
    <w:p w14:paraId="4D13F56D" w14:textId="6DDB6F23" w:rsidR="00000000" w:rsidRPr="00033231" w:rsidRDefault="004F69D6" w:rsidP="0021796F">
      <w:r>
        <w:t>— </w:t>
      </w:r>
      <w:r w:rsidR="00000000" w:rsidRPr="00033231">
        <w:t>Tout doucement</w:t>
      </w:r>
      <w:r>
        <w:t xml:space="preserve">, </w:t>
      </w:r>
      <w:r w:rsidR="00000000" w:rsidRPr="00033231">
        <w:t>monsieur Hall</w:t>
      </w:r>
      <w:r>
        <w:t xml:space="preserve">, </w:t>
      </w:r>
      <w:r w:rsidR="00000000" w:rsidRPr="00033231">
        <w:t>et vous</w:t>
      </w:r>
      <w:r>
        <w:t xml:space="preserve"> ? </w:t>
      </w:r>
      <w:r w:rsidR="00000000" w:rsidRPr="00033231">
        <w:t>Voulez-vous entrer vous reposer un instant</w:t>
      </w:r>
      <w:r>
        <w:t> ? »</w:t>
      </w:r>
    </w:p>
    <w:p w14:paraId="4899E159" w14:textId="1AB3A57A" w:rsidR="004F69D6" w:rsidRDefault="004F69D6" w:rsidP="0021796F">
      <w:r>
        <w:t>M. </w:t>
      </w:r>
      <w:r w:rsidR="00000000" w:rsidRPr="00033231">
        <w:t>Hall</w:t>
      </w:r>
      <w:r>
        <w:t xml:space="preserve">, </w:t>
      </w:r>
      <w:r w:rsidR="00000000" w:rsidRPr="00033231">
        <w:t>dont le lecteur a déjà vu le nom</w:t>
      </w:r>
      <w:r>
        <w:t xml:space="preserve">, </w:t>
      </w:r>
      <w:r w:rsidR="00000000" w:rsidRPr="00033231">
        <w:t xml:space="preserve">était curé de </w:t>
      </w:r>
      <w:proofErr w:type="spellStart"/>
      <w:r w:rsidR="00000000" w:rsidRPr="00033231">
        <w:t>Nunnely</w:t>
      </w:r>
      <w:proofErr w:type="spellEnd"/>
      <w:r>
        <w:t xml:space="preserve">, </w:t>
      </w:r>
      <w:r w:rsidR="00000000" w:rsidRPr="00033231">
        <w:t xml:space="preserve">la paroisse où était né William </w:t>
      </w:r>
      <w:proofErr w:type="spellStart"/>
      <w:r w:rsidR="00000000" w:rsidRPr="00033231">
        <w:t>Farren</w:t>
      </w:r>
      <w:proofErr w:type="spellEnd"/>
      <w:r>
        <w:t xml:space="preserve">, </w:t>
      </w:r>
      <w:r w:rsidR="00000000" w:rsidRPr="00033231">
        <w:t>et qu</w:t>
      </w:r>
      <w:r>
        <w:t>’</w:t>
      </w:r>
      <w:r w:rsidR="00000000" w:rsidRPr="00033231">
        <w:t>il n</w:t>
      </w:r>
      <w:r>
        <w:t>’</w:t>
      </w:r>
      <w:r w:rsidR="00000000" w:rsidRPr="00033231">
        <w:t xml:space="preserve">avait </w:t>
      </w:r>
      <w:proofErr w:type="spellStart"/>
      <w:r w:rsidR="00000000" w:rsidRPr="00033231">
        <w:t>quittée</w:t>
      </w:r>
      <w:proofErr w:type="spellEnd"/>
      <w:r w:rsidR="00000000" w:rsidRPr="00033231">
        <w:t xml:space="preserve"> que depuis trois ans pour venir demeurer à </w:t>
      </w:r>
      <w:proofErr w:type="spellStart"/>
      <w:r w:rsidR="00000000" w:rsidRPr="00033231">
        <w:t>Briarfield</w:t>
      </w:r>
      <w:proofErr w:type="spellEnd"/>
      <w:r>
        <w:t xml:space="preserve">, </w:t>
      </w:r>
      <w:r w:rsidR="00000000" w:rsidRPr="00033231">
        <w:t>afin d</w:t>
      </w:r>
      <w:r>
        <w:t>’</w:t>
      </w:r>
      <w:r w:rsidR="00000000" w:rsidRPr="00033231">
        <w:t xml:space="preserve">être plus près de la fabrique de </w:t>
      </w:r>
      <w:proofErr w:type="spellStart"/>
      <w:r w:rsidR="00000000" w:rsidRPr="00033231">
        <w:t>Hollow</w:t>
      </w:r>
      <w:proofErr w:type="spellEnd"/>
      <w:r>
        <w:t xml:space="preserve">, </w:t>
      </w:r>
      <w:r w:rsidR="00000000" w:rsidRPr="00033231">
        <w:t>où il avait obtenu du travail</w:t>
      </w:r>
      <w:r>
        <w:t>. M. </w:t>
      </w:r>
      <w:r w:rsidR="00000000" w:rsidRPr="00033231">
        <w:t>Hall entra dans la chaumière</w:t>
      </w:r>
      <w:r>
        <w:t xml:space="preserve">, </w:t>
      </w:r>
      <w:r w:rsidR="00000000" w:rsidRPr="00033231">
        <w:t>et après avoir salué la femme et les enfants</w:t>
      </w:r>
      <w:r>
        <w:t xml:space="preserve">, </w:t>
      </w:r>
      <w:r w:rsidR="00000000" w:rsidRPr="00033231">
        <w:t>il s</w:t>
      </w:r>
      <w:r>
        <w:t>’</w:t>
      </w:r>
      <w:r w:rsidR="00000000" w:rsidRPr="00033231">
        <w:t>assit et se mit à causer familièr</w:t>
      </w:r>
      <w:r w:rsidR="00000000" w:rsidRPr="00033231">
        <w:t>e</w:t>
      </w:r>
      <w:r w:rsidR="00000000" w:rsidRPr="00033231">
        <w:t>ment du temps qui s</w:t>
      </w:r>
      <w:r>
        <w:t>’</w:t>
      </w:r>
      <w:r w:rsidR="00000000" w:rsidRPr="00033231">
        <w:t>était écoulé depuis que la famille avait quitté sa paroisse</w:t>
      </w:r>
      <w:r>
        <w:t xml:space="preserve">, </w:t>
      </w:r>
      <w:r w:rsidR="00000000" w:rsidRPr="00033231">
        <w:t>et des changements qui étaient survenus</w:t>
      </w:r>
      <w:r>
        <w:t xml:space="preserve">. </w:t>
      </w:r>
      <w:r w:rsidR="00000000" w:rsidRPr="00033231">
        <w:t>Il répondit aux questions qui lui furent faites sur sa sœur Margu</w:t>
      </w:r>
      <w:r w:rsidR="00000000" w:rsidRPr="00033231">
        <w:t>e</w:t>
      </w:r>
      <w:r w:rsidR="00000000" w:rsidRPr="00033231">
        <w:t>rite</w:t>
      </w:r>
      <w:r>
        <w:t xml:space="preserve">, </w:t>
      </w:r>
      <w:r w:rsidR="00000000" w:rsidRPr="00033231">
        <w:t xml:space="preserve">dont la famille </w:t>
      </w:r>
      <w:proofErr w:type="spellStart"/>
      <w:r w:rsidR="00000000" w:rsidRPr="00033231">
        <w:t>Farren</w:t>
      </w:r>
      <w:proofErr w:type="spellEnd"/>
      <w:r w:rsidR="00000000" w:rsidRPr="00033231">
        <w:t xml:space="preserve"> s</w:t>
      </w:r>
      <w:r>
        <w:t>’</w:t>
      </w:r>
      <w:r w:rsidR="00000000" w:rsidRPr="00033231">
        <w:t>informait avec beaucoup d</w:t>
      </w:r>
      <w:r>
        <w:t>’</w:t>
      </w:r>
      <w:r w:rsidR="00000000" w:rsidRPr="00033231">
        <w:t>intérêt</w:t>
      </w:r>
      <w:r>
        <w:t xml:space="preserve">. </w:t>
      </w:r>
      <w:r w:rsidR="00000000" w:rsidRPr="00033231">
        <w:t>Il questionna à son tour</w:t>
      </w:r>
      <w:r>
        <w:t xml:space="preserve"> ; </w:t>
      </w:r>
      <w:r w:rsidR="00000000" w:rsidRPr="00033231">
        <w:t>puis enfin</w:t>
      </w:r>
      <w:r>
        <w:t xml:space="preserve">, </w:t>
      </w:r>
      <w:r w:rsidR="00000000" w:rsidRPr="00033231">
        <w:t>jetant un regard anxieux et rapide à travers ses lunettes</w:t>
      </w:r>
      <w:r>
        <w:t xml:space="preserve"> (</w:t>
      </w:r>
      <w:r w:rsidR="00000000" w:rsidRPr="00033231">
        <w:t xml:space="preserve">il </w:t>
      </w:r>
      <w:r w:rsidR="00000000" w:rsidRPr="00033231">
        <w:lastRenderedPageBreak/>
        <w:t>portait des lunettes</w:t>
      </w:r>
      <w:r>
        <w:t xml:space="preserve">, </w:t>
      </w:r>
      <w:r w:rsidR="00000000" w:rsidRPr="00033231">
        <w:t>ayant la vue très-basse</w:t>
      </w:r>
      <w:r>
        <w:t xml:space="preserve">) </w:t>
      </w:r>
      <w:r w:rsidR="00000000" w:rsidRPr="00033231">
        <w:t>sur la chambre nue</w:t>
      </w:r>
      <w:r>
        <w:t xml:space="preserve">, </w:t>
      </w:r>
      <w:r w:rsidR="00000000" w:rsidRPr="00033231">
        <w:t>sur les maigres et pâles visages qui l</w:t>
      </w:r>
      <w:r>
        <w:t>’</w:t>
      </w:r>
      <w:r w:rsidR="00000000" w:rsidRPr="00033231">
        <w:t>environnaient</w:t>
      </w:r>
      <w:r>
        <w:t xml:space="preserve">, </w:t>
      </w:r>
      <w:r w:rsidR="00000000" w:rsidRPr="00033231">
        <w:t>car les enfants s</w:t>
      </w:r>
      <w:r>
        <w:t>’</w:t>
      </w:r>
      <w:r w:rsidR="00000000" w:rsidRPr="00033231">
        <w:t>étaient approchés de ses genoux</w:t>
      </w:r>
      <w:r>
        <w:t xml:space="preserve">, </w:t>
      </w:r>
      <w:r w:rsidR="00000000" w:rsidRPr="00033231">
        <w:t>et le père et la mère se tenaient debout devant lui</w:t>
      </w:r>
      <w:r>
        <w:t xml:space="preserve">, </w:t>
      </w:r>
      <w:r w:rsidR="00000000" w:rsidRPr="00033231">
        <w:t>il dit brusquement</w:t>
      </w:r>
      <w:r>
        <w:t> :</w:t>
      </w:r>
    </w:p>
    <w:p w14:paraId="50E20B73" w14:textId="77777777" w:rsidR="004F69D6" w:rsidRDefault="004F69D6" w:rsidP="0021796F">
      <w:r>
        <w:t>« </w:t>
      </w:r>
      <w:r w:rsidR="00000000" w:rsidRPr="00033231">
        <w:t>Et comment allez-vous tous</w:t>
      </w:r>
      <w:r>
        <w:t xml:space="preserve"> ? </w:t>
      </w:r>
      <w:r w:rsidR="00000000" w:rsidRPr="00033231">
        <w:t>Comment vont vos affa</w:t>
      </w:r>
      <w:r w:rsidR="00000000" w:rsidRPr="00033231">
        <w:t>i</w:t>
      </w:r>
      <w:r w:rsidR="00000000" w:rsidRPr="00033231">
        <w:t>res</w:t>
      </w:r>
      <w:r>
        <w:t> ?</w:t>
      </w:r>
    </w:p>
    <w:p w14:paraId="0678EFAD" w14:textId="77777777" w:rsidR="004F69D6" w:rsidRDefault="004F69D6" w:rsidP="0021796F">
      <w:r>
        <w:t>— </w:t>
      </w:r>
      <w:r w:rsidR="00000000" w:rsidRPr="00033231">
        <w:t>Très-pauvrement</w:t>
      </w:r>
      <w:r>
        <w:t xml:space="preserve">, </w:t>
      </w:r>
      <w:r w:rsidR="00000000" w:rsidRPr="00033231">
        <w:t>dit William</w:t>
      </w:r>
      <w:r>
        <w:t xml:space="preserve">. </w:t>
      </w:r>
      <w:r w:rsidR="00000000" w:rsidRPr="00033231">
        <w:t>Nous sommes tous sans travail</w:t>
      </w:r>
      <w:r>
        <w:t xml:space="preserve">. </w:t>
      </w:r>
      <w:r w:rsidR="00000000" w:rsidRPr="00033231">
        <w:t>J</w:t>
      </w:r>
      <w:r>
        <w:t>’</w:t>
      </w:r>
      <w:r w:rsidR="00000000" w:rsidRPr="00033231">
        <w:t>ai vendu à peu près tout notre pauvre mobilier</w:t>
      </w:r>
      <w:r>
        <w:t xml:space="preserve">, </w:t>
      </w:r>
      <w:r w:rsidR="00000000" w:rsidRPr="00033231">
        <w:t>comme vous pouvez le voir</w:t>
      </w:r>
      <w:r>
        <w:t xml:space="preserve">. </w:t>
      </w:r>
      <w:r w:rsidR="00000000" w:rsidRPr="00033231">
        <w:t>Et ce que nous allons devenir</w:t>
      </w:r>
      <w:r>
        <w:t xml:space="preserve">, </w:t>
      </w:r>
      <w:r w:rsidR="00000000" w:rsidRPr="00033231">
        <w:t>Dieu seul le sait</w:t>
      </w:r>
      <w:r>
        <w:t> !</w:t>
      </w:r>
    </w:p>
    <w:p w14:paraId="61901119" w14:textId="40BA4939" w:rsidR="004F69D6" w:rsidRDefault="004F69D6" w:rsidP="0021796F">
      <w:r>
        <w:t>— </w:t>
      </w:r>
      <w:r w:rsidR="00000000" w:rsidRPr="00033231">
        <w:t xml:space="preserve">Est-ce que </w:t>
      </w:r>
      <w:r>
        <w:t>M. </w:t>
      </w:r>
      <w:r w:rsidR="00000000" w:rsidRPr="00033231">
        <w:t>Moore vous a renvoyé</w:t>
      </w:r>
      <w:r>
        <w:t> ?</w:t>
      </w:r>
    </w:p>
    <w:p w14:paraId="1168473F" w14:textId="77777777" w:rsidR="004F69D6" w:rsidRDefault="004F69D6" w:rsidP="0021796F">
      <w:r>
        <w:t>— </w:t>
      </w:r>
      <w:r w:rsidR="00000000" w:rsidRPr="00033231">
        <w:t>Il m</w:t>
      </w:r>
      <w:r>
        <w:t>’</w:t>
      </w:r>
      <w:r w:rsidR="00000000" w:rsidRPr="00033231">
        <w:t>a renvoyé</w:t>
      </w:r>
      <w:r>
        <w:t xml:space="preserve"> ; </w:t>
      </w:r>
      <w:r w:rsidR="00000000" w:rsidRPr="00033231">
        <w:t>et j</w:t>
      </w:r>
      <w:r>
        <w:t>’</w:t>
      </w:r>
      <w:r w:rsidR="00000000" w:rsidRPr="00033231">
        <w:t>ai maintenant une telle opinion de lui que</w:t>
      </w:r>
      <w:r>
        <w:t xml:space="preserve">, </w:t>
      </w:r>
      <w:r w:rsidR="00000000" w:rsidRPr="00033231">
        <w:t>s</w:t>
      </w:r>
      <w:r>
        <w:t>’</w:t>
      </w:r>
      <w:r w:rsidR="00000000" w:rsidRPr="00033231">
        <w:t>il me faisait rappeler demain matin</w:t>
      </w:r>
      <w:r>
        <w:t xml:space="preserve">, </w:t>
      </w:r>
      <w:r w:rsidR="00000000" w:rsidRPr="00033231">
        <w:t>je ne voudrais pas travailler pour lui</w:t>
      </w:r>
      <w:r>
        <w:t>.</w:t>
      </w:r>
    </w:p>
    <w:p w14:paraId="5EB3F2D5" w14:textId="77777777" w:rsidR="004F69D6" w:rsidRDefault="004F69D6" w:rsidP="0021796F">
      <w:r>
        <w:t>— </w:t>
      </w:r>
      <w:r w:rsidR="00000000" w:rsidRPr="00033231">
        <w:t>Ce n</w:t>
      </w:r>
      <w:r>
        <w:t>’</w:t>
      </w:r>
      <w:r w:rsidR="00000000" w:rsidRPr="00033231">
        <w:t>est pas bien à vous de parler ainsi</w:t>
      </w:r>
      <w:r>
        <w:t xml:space="preserve">, </w:t>
      </w:r>
      <w:r w:rsidR="00000000" w:rsidRPr="00033231">
        <w:t>William</w:t>
      </w:r>
      <w:r>
        <w:t>.</w:t>
      </w:r>
    </w:p>
    <w:p w14:paraId="62E00522" w14:textId="77777777" w:rsidR="004F69D6" w:rsidRDefault="004F69D6" w:rsidP="0021796F">
      <w:r>
        <w:t>— </w:t>
      </w:r>
      <w:r w:rsidR="00000000" w:rsidRPr="00033231">
        <w:t>Je le sais</w:t>
      </w:r>
      <w:r>
        <w:t xml:space="preserve">, </w:t>
      </w:r>
      <w:r w:rsidR="00000000" w:rsidRPr="00033231">
        <w:t>mais je ne suis plus le même</w:t>
      </w:r>
      <w:r>
        <w:t xml:space="preserve"> ; </w:t>
      </w:r>
      <w:r w:rsidR="00000000" w:rsidRPr="00033231">
        <w:t>je sens que je change</w:t>
      </w:r>
      <w:r>
        <w:t xml:space="preserve">. </w:t>
      </w:r>
      <w:r w:rsidR="00000000" w:rsidRPr="00033231">
        <w:t>Si les enfants et la femme avaient de quoi manger</w:t>
      </w:r>
      <w:r>
        <w:t xml:space="preserve">, </w:t>
      </w:r>
      <w:r w:rsidR="00000000" w:rsidRPr="00033231">
        <w:t>je n</w:t>
      </w:r>
      <w:r>
        <w:t>’</w:t>
      </w:r>
      <w:r w:rsidR="00000000" w:rsidRPr="00033231">
        <w:t>y ferais pas attention</w:t>
      </w:r>
      <w:r>
        <w:t xml:space="preserve"> ; </w:t>
      </w:r>
      <w:r w:rsidR="00000000" w:rsidRPr="00033231">
        <w:t>mais ils souffrent</w:t>
      </w:r>
      <w:r>
        <w:t xml:space="preserve">, </w:t>
      </w:r>
      <w:r w:rsidR="00000000" w:rsidRPr="00033231">
        <w:t>mais ils meurent de faim</w:t>
      </w:r>
      <w:r>
        <w:t>.</w:t>
      </w:r>
    </w:p>
    <w:p w14:paraId="51CEABF8" w14:textId="3877B177" w:rsidR="00000000" w:rsidRPr="00033231" w:rsidRDefault="004F69D6" w:rsidP="0021796F">
      <w:r>
        <w:t>— </w:t>
      </w:r>
      <w:r w:rsidR="00000000" w:rsidRPr="00033231">
        <w:t>Oui</w:t>
      </w:r>
      <w:r>
        <w:t xml:space="preserve">, </w:t>
      </w:r>
      <w:r w:rsidR="00000000" w:rsidRPr="00033231">
        <w:t>mon garçon</w:t>
      </w:r>
      <w:r>
        <w:t xml:space="preserve">, </w:t>
      </w:r>
      <w:r w:rsidR="00000000" w:rsidRPr="00033231">
        <w:t>et vous aussi</w:t>
      </w:r>
      <w:r>
        <w:t xml:space="preserve">, </w:t>
      </w:r>
      <w:r w:rsidR="00000000" w:rsidRPr="00033231">
        <w:t>je le vois</w:t>
      </w:r>
      <w:r>
        <w:t xml:space="preserve">. </w:t>
      </w:r>
      <w:r w:rsidR="00000000" w:rsidRPr="00033231">
        <w:t>Ce sont de bien malheureux temps</w:t>
      </w:r>
      <w:r>
        <w:t xml:space="preserve"> ! </w:t>
      </w:r>
      <w:r w:rsidR="00000000" w:rsidRPr="00033231">
        <w:t>partout où je tourne mes regards</w:t>
      </w:r>
      <w:r>
        <w:t xml:space="preserve">, </w:t>
      </w:r>
      <w:r w:rsidR="00000000" w:rsidRPr="00033231">
        <w:t>je vois la misère</w:t>
      </w:r>
      <w:r>
        <w:t xml:space="preserve">. </w:t>
      </w:r>
      <w:r w:rsidR="00000000" w:rsidRPr="00033231">
        <w:t>William</w:t>
      </w:r>
      <w:r>
        <w:t xml:space="preserve">, </w:t>
      </w:r>
      <w:r w:rsidR="00000000" w:rsidRPr="00033231">
        <w:t>asseyez-vous</w:t>
      </w:r>
      <w:r>
        <w:t xml:space="preserve">. </w:t>
      </w:r>
      <w:r w:rsidR="00000000" w:rsidRPr="00033231">
        <w:t>Grâce</w:t>
      </w:r>
      <w:r>
        <w:t xml:space="preserve">, </w:t>
      </w:r>
      <w:r w:rsidR="00000000" w:rsidRPr="00033231">
        <w:t>asseyez-vous aussi</w:t>
      </w:r>
      <w:r>
        <w:t xml:space="preserve">, </w:t>
      </w:r>
      <w:r w:rsidR="00000000" w:rsidRPr="00033231">
        <w:t>nous allons causer</w:t>
      </w:r>
      <w:r>
        <w:t>. »</w:t>
      </w:r>
    </w:p>
    <w:p w14:paraId="5F80CDC6" w14:textId="6EF03CA7" w:rsidR="004F69D6" w:rsidRDefault="00000000" w:rsidP="0021796F">
      <w:r w:rsidRPr="00033231">
        <w:t>Et pour mieux causer</w:t>
      </w:r>
      <w:r w:rsidR="004F69D6">
        <w:t>, M. </w:t>
      </w:r>
      <w:r w:rsidRPr="00033231">
        <w:t>Hall fit asseoir le plus jeune des enfants sur son genou</w:t>
      </w:r>
      <w:r w:rsidR="004F69D6">
        <w:t xml:space="preserve">, </w:t>
      </w:r>
      <w:r w:rsidRPr="00033231">
        <w:t>et posa sa main sur la tête d</w:t>
      </w:r>
      <w:r w:rsidR="004F69D6">
        <w:t>’</w:t>
      </w:r>
      <w:r w:rsidRPr="00033231">
        <w:t>un autre</w:t>
      </w:r>
      <w:r w:rsidR="004F69D6">
        <w:t xml:space="preserve">. </w:t>
      </w:r>
      <w:r w:rsidRPr="00033231">
        <w:t>Mais</w:t>
      </w:r>
      <w:r w:rsidR="004F69D6">
        <w:t xml:space="preserve">, </w:t>
      </w:r>
      <w:r w:rsidRPr="00033231">
        <w:t>lorsqu</w:t>
      </w:r>
      <w:r w:rsidR="004F69D6">
        <w:t>’</w:t>
      </w:r>
      <w:r w:rsidRPr="00033231">
        <w:t>ils se mirent à babiller</w:t>
      </w:r>
      <w:r w:rsidR="004F69D6">
        <w:t xml:space="preserve">, </w:t>
      </w:r>
      <w:r w:rsidRPr="00033231">
        <w:t>il leur imposa silence</w:t>
      </w:r>
      <w:r w:rsidR="004F69D6">
        <w:t xml:space="preserve">, </w:t>
      </w:r>
      <w:r w:rsidRPr="00033231">
        <w:t>et fixant ses yeux sur la grille du foyer</w:t>
      </w:r>
      <w:r w:rsidR="004F69D6">
        <w:t xml:space="preserve">, </w:t>
      </w:r>
      <w:r w:rsidRPr="00033231">
        <w:t>qui ne renfermait plus qu</w:t>
      </w:r>
      <w:r w:rsidR="004F69D6">
        <w:t>’</w:t>
      </w:r>
      <w:r w:rsidRPr="00033231">
        <w:t>une poignée de cendres près de s</w:t>
      </w:r>
      <w:r w:rsidR="004F69D6">
        <w:t>’</w:t>
      </w:r>
      <w:r w:rsidRPr="00033231">
        <w:t>éteindre</w:t>
      </w:r>
      <w:r w:rsidR="004F69D6">
        <w:t> :</w:t>
      </w:r>
    </w:p>
    <w:p w14:paraId="4F70440E" w14:textId="4731E090" w:rsidR="00000000" w:rsidRPr="00033231" w:rsidRDefault="004F69D6" w:rsidP="0021796F">
      <w:r>
        <w:lastRenderedPageBreak/>
        <w:t>« </w:t>
      </w:r>
      <w:r w:rsidR="00000000" w:rsidRPr="00033231">
        <w:t>Tristes temps</w:t>
      </w:r>
      <w:r>
        <w:t xml:space="preserve"> ! </w:t>
      </w:r>
      <w:r w:rsidR="00000000" w:rsidRPr="00033231">
        <w:t>dit-il</w:t>
      </w:r>
      <w:r>
        <w:t xml:space="preserve">, </w:t>
      </w:r>
      <w:r w:rsidR="00000000" w:rsidRPr="00033231">
        <w:t>et ils durent longtemps</w:t>
      </w:r>
      <w:r>
        <w:t xml:space="preserve">. </w:t>
      </w:r>
      <w:r w:rsidR="00000000" w:rsidRPr="00033231">
        <w:t>Dieu le veut</w:t>
      </w:r>
      <w:r>
        <w:t xml:space="preserve">. </w:t>
      </w:r>
      <w:r w:rsidR="00000000" w:rsidRPr="00033231">
        <w:t>Que sa volonté soit faite</w:t>
      </w:r>
      <w:r>
        <w:t xml:space="preserve"> ! </w:t>
      </w:r>
      <w:r w:rsidR="00000000" w:rsidRPr="00033231">
        <w:t>mais il nous éprouve cruell</w:t>
      </w:r>
      <w:r w:rsidR="00000000" w:rsidRPr="00033231">
        <w:t>e</w:t>
      </w:r>
      <w:r w:rsidR="00000000" w:rsidRPr="00033231">
        <w:t>ment</w:t>
      </w:r>
      <w:r>
        <w:t>. »</w:t>
      </w:r>
    </w:p>
    <w:p w14:paraId="54E2230A" w14:textId="77777777" w:rsidR="004F69D6" w:rsidRDefault="00000000" w:rsidP="0021796F">
      <w:r w:rsidRPr="00033231">
        <w:t>Il réfléchit un instant</w:t>
      </w:r>
      <w:r w:rsidR="004F69D6">
        <w:t>.</w:t>
      </w:r>
    </w:p>
    <w:p w14:paraId="4AAA18B1" w14:textId="77777777" w:rsidR="004F69D6" w:rsidRDefault="004F69D6" w:rsidP="0021796F">
      <w:r>
        <w:t>« </w:t>
      </w:r>
      <w:r w:rsidR="00000000" w:rsidRPr="00033231">
        <w:t>Vous n</w:t>
      </w:r>
      <w:r>
        <w:t>’</w:t>
      </w:r>
      <w:r w:rsidR="00000000" w:rsidRPr="00033231">
        <w:t>avez pas d</w:t>
      </w:r>
      <w:r>
        <w:t>’</w:t>
      </w:r>
      <w:r w:rsidR="00000000" w:rsidRPr="00033231">
        <w:t>argent</w:t>
      </w:r>
      <w:r>
        <w:t xml:space="preserve">, </w:t>
      </w:r>
      <w:r w:rsidR="00000000" w:rsidRPr="00033231">
        <w:t>William</w:t>
      </w:r>
      <w:r>
        <w:t xml:space="preserve">, </w:t>
      </w:r>
      <w:r w:rsidR="00000000" w:rsidRPr="00033231">
        <w:t>et il ne vous reste rien à vendre pour vous procurer même une petite somme</w:t>
      </w:r>
      <w:r>
        <w:t> ?</w:t>
      </w:r>
    </w:p>
    <w:p w14:paraId="6DC23048" w14:textId="77777777" w:rsidR="004F69D6" w:rsidRDefault="004F69D6" w:rsidP="0021796F">
      <w:r>
        <w:t>— </w:t>
      </w:r>
      <w:r w:rsidR="00000000" w:rsidRPr="00033231">
        <w:t>Non</w:t>
      </w:r>
      <w:r>
        <w:t xml:space="preserve"> ; </w:t>
      </w:r>
      <w:r w:rsidR="00000000" w:rsidRPr="00033231">
        <w:t>j</w:t>
      </w:r>
      <w:r>
        <w:t>’</w:t>
      </w:r>
      <w:r w:rsidR="00000000" w:rsidRPr="00033231">
        <w:t>ai vendu la commode</w:t>
      </w:r>
      <w:r>
        <w:t xml:space="preserve">, </w:t>
      </w:r>
      <w:r w:rsidR="00000000" w:rsidRPr="00033231">
        <w:t>l</w:t>
      </w:r>
      <w:r>
        <w:t>’</w:t>
      </w:r>
      <w:r w:rsidR="00000000" w:rsidRPr="00033231">
        <w:t>horloge</w:t>
      </w:r>
      <w:r>
        <w:t xml:space="preserve">, </w:t>
      </w:r>
      <w:r w:rsidR="00000000" w:rsidRPr="00033231">
        <w:t>le guéridon d</w:t>
      </w:r>
      <w:r>
        <w:t>’</w:t>
      </w:r>
      <w:r w:rsidR="00000000" w:rsidRPr="00033231">
        <w:t>acajou et le service à thé et la porcelaine que ma femme a a</w:t>
      </w:r>
      <w:r w:rsidR="00000000" w:rsidRPr="00033231">
        <w:t>p</w:t>
      </w:r>
      <w:r w:rsidR="00000000" w:rsidRPr="00033231">
        <w:t>portés lorsque nous nous sommes mariés</w:t>
      </w:r>
      <w:r>
        <w:t>.</w:t>
      </w:r>
    </w:p>
    <w:p w14:paraId="3BB27EDB" w14:textId="7A822494" w:rsidR="00000000" w:rsidRPr="00033231" w:rsidRDefault="004F69D6" w:rsidP="0021796F">
      <w:r>
        <w:t>— </w:t>
      </w:r>
      <w:r w:rsidR="00000000" w:rsidRPr="00033231">
        <w:t>Et si quelqu</w:t>
      </w:r>
      <w:r>
        <w:t>’</w:t>
      </w:r>
      <w:r w:rsidR="00000000" w:rsidRPr="00033231">
        <w:t>un vous prêtait une ou deux livres sterling</w:t>
      </w:r>
      <w:r>
        <w:t xml:space="preserve">, </w:t>
      </w:r>
      <w:r w:rsidR="00000000" w:rsidRPr="00033231">
        <w:t>pourriez-vous en faire un bon usage</w:t>
      </w:r>
      <w:r>
        <w:t xml:space="preserve"> ? </w:t>
      </w:r>
      <w:r w:rsidR="00000000" w:rsidRPr="00033231">
        <w:t>pourriez-vous vous créer une nouvelle occupation</w:t>
      </w:r>
      <w:r>
        <w:t> ? »</w:t>
      </w:r>
    </w:p>
    <w:p w14:paraId="552FB257" w14:textId="77777777" w:rsidR="004F69D6" w:rsidRDefault="00000000" w:rsidP="0021796F">
      <w:proofErr w:type="spellStart"/>
      <w:r w:rsidRPr="00033231">
        <w:t>Farren</w:t>
      </w:r>
      <w:proofErr w:type="spellEnd"/>
      <w:r w:rsidRPr="00033231">
        <w:t xml:space="preserve"> ne répondit pas</w:t>
      </w:r>
      <w:r w:rsidR="004F69D6">
        <w:t xml:space="preserve">, </w:t>
      </w:r>
      <w:r w:rsidRPr="00033231">
        <w:t>mais sa femme dit avec vivacité</w:t>
      </w:r>
      <w:r w:rsidR="004F69D6">
        <w:t> :</w:t>
      </w:r>
    </w:p>
    <w:p w14:paraId="34C3212E" w14:textId="77777777" w:rsidR="004F69D6" w:rsidRDefault="004F69D6" w:rsidP="0021796F">
      <w:r>
        <w:t>« </w:t>
      </w:r>
      <w:r w:rsidR="00000000" w:rsidRPr="00033231">
        <w:t>Je suis sûre qu</w:t>
      </w:r>
      <w:r>
        <w:t>’</w:t>
      </w:r>
      <w:r w:rsidR="00000000" w:rsidRPr="00033231">
        <w:t>il le pourrait</w:t>
      </w:r>
      <w:r>
        <w:t xml:space="preserve">, </w:t>
      </w:r>
      <w:r w:rsidR="00000000" w:rsidRPr="00033231">
        <w:t>monsieur</w:t>
      </w:r>
      <w:r>
        <w:t xml:space="preserve"> ; </w:t>
      </w:r>
      <w:r w:rsidR="00000000" w:rsidRPr="00033231">
        <w:t>c</w:t>
      </w:r>
      <w:r>
        <w:t>’</w:t>
      </w:r>
      <w:r w:rsidR="00000000" w:rsidRPr="00033231">
        <w:t>est un garçon très-industrieux que notre William</w:t>
      </w:r>
      <w:r>
        <w:t xml:space="preserve">. </w:t>
      </w:r>
      <w:r w:rsidR="00000000" w:rsidRPr="00033231">
        <w:t>S</w:t>
      </w:r>
      <w:r>
        <w:t>’</w:t>
      </w:r>
      <w:r w:rsidR="00000000" w:rsidRPr="00033231">
        <w:t>il avait une ou deux livres</w:t>
      </w:r>
      <w:r>
        <w:t xml:space="preserve">, </w:t>
      </w:r>
      <w:r w:rsidR="00000000" w:rsidRPr="00033231">
        <w:t>il pourrait commencer un petit commerce</w:t>
      </w:r>
      <w:r>
        <w:t xml:space="preserve">. </w:t>
      </w:r>
      <w:r w:rsidR="00000000" w:rsidRPr="00033231">
        <w:t>Est-ce vrai</w:t>
      </w:r>
      <w:r>
        <w:t xml:space="preserve">, </w:t>
      </w:r>
      <w:r w:rsidR="00000000" w:rsidRPr="00033231">
        <w:t>Wi</w:t>
      </w:r>
      <w:r w:rsidR="00000000" w:rsidRPr="00033231">
        <w:t>l</w:t>
      </w:r>
      <w:r w:rsidR="00000000" w:rsidRPr="00033231">
        <w:t>liam</w:t>
      </w:r>
      <w:r>
        <w:t> ?</w:t>
      </w:r>
    </w:p>
    <w:p w14:paraId="7722EF49" w14:textId="77777777" w:rsidR="004F69D6" w:rsidRDefault="004F69D6" w:rsidP="0021796F">
      <w:r>
        <w:t>— </w:t>
      </w:r>
      <w:r w:rsidR="00000000" w:rsidRPr="00033231">
        <w:t>S</w:t>
      </w:r>
      <w:r>
        <w:t>’</w:t>
      </w:r>
      <w:r w:rsidR="00000000" w:rsidRPr="00033231">
        <w:t>il plaît à Dieu</w:t>
      </w:r>
      <w:r>
        <w:t xml:space="preserve">, </w:t>
      </w:r>
      <w:r w:rsidR="00000000" w:rsidRPr="00033231">
        <w:t>dit William avec résolution</w:t>
      </w:r>
      <w:r>
        <w:t xml:space="preserve">, </w:t>
      </w:r>
      <w:r w:rsidR="00000000" w:rsidRPr="00033231">
        <w:t>je pourrais acheter de l</w:t>
      </w:r>
      <w:r>
        <w:t>’</w:t>
      </w:r>
      <w:r w:rsidR="00000000" w:rsidRPr="00033231">
        <w:t>épicerie</w:t>
      </w:r>
      <w:r>
        <w:t xml:space="preserve">, </w:t>
      </w:r>
      <w:r w:rsidR="00000000" w:rsidRPr="00033231">
        <w:t>de la tresse</w:t>
      </w:r>
      <w:r>
        <w:t xml:space="preserve">, </w:t>
      </w:r>
      <w:r w:rsidR="00000000" w:rsidRPr="00033231">
        <w:t>du fil</w:t>
      </w:r>
      <w:r>
        <w:t xml:space="preserve">, </w:t>
      </w:r>
      <w:r w:rsidR="00000000" w:rsidRPr="00033231">
        <w:t>ce que je croirais devoir se vendre</w:t>
      </w:r>
      <w:r>
        <w:t xml:space="preserve"> ; </w:t>
      </w:r>
      <w:r w:rsidR="00000000" w:rsidRPr="00033231">
        <w:t>je pourrais commencer par me faire colporteur</w:t>
      </w:r>
      <w:r>
        <w:t>.</w:t>
      </w:r>
    </w:p>
    <w:p w14:paraId="24981656" w14:textId="77777777" w:rsidR="004F69D6" w:rsidRDefault="004F69D6" w:rsidP="0021796F">
      <w:r>
        <w:t>— </w:t>
      </w:r>
      <w:r w:rsidR="00000000" w:rsidRPr="00033231">
        <w:t>Et vous savez</w:t>
      </w:r>
      <w:r>
        <w:t xml:space="preserve">, </w:t>
      </w:r>
      <w:r w:rsidR="00000000" w:rsidRPr="00033231">
        <w:t>monsieur</w:t>
      </w:r>
      <w:r>
        <w:t xml:space="preserve">, </w:t>
      </w:r>
      <w:r w:rsidR="00000000" w:rsidRPr="00033231">
        <w:t>interrompit Grâce</w:t>
      </w:r>
      <w:r>
        <w:t xml:space="preserve">, </w:t>
      </w:r>
      <w:r w:rsidR="00000000" w:rsidRPr="00033231">
        <w:t>vous êtes sûr que William ne boit pas</w:t>
      </w:r>
      <w:r>
        <w:t xml:space="preserve">, </w:t>
      </w:r>
      <w:r w:rsidR="00000000" w:rsidRPr="00033231">
        <w:t>qu</w:t>
      </w:r>
      <w:r>
        <w:t>’</w:t>
      </w:r>
      <w:r w:rsidR="00000000" w:rsidRPr="00033231">
        <w:t>il n</w:t>
      </w:r>
      <w:r>
        <w:t>’</w:t>
      </w:r>
      <w:r w:rsidR="00000000" w:rsidRPr="00033231">
        <w:t>est pas fainéant et ne dépensera pas son argent de quelque manière inutile que ce soit</w:t>
      </w:r>
      <w:r>
        <w:t xml:space="preserve"> ; </w:t>
      </w:r>
      <w:r w:rsidR="00000000" w:rsidRPr="00033231">
        <w:t>c</w:t>
      </w:r>
      <w:r>
        <w:t>’</w:t>
      </w:r>
      <w:r w:rsidR="00000000" w:rsidRPr="00033231">
        <w:t>est mon mari et je ne devrais pas le louer</w:t>
      </w:r>
      <w:r>
        <w:t xml:space="preserve">, </w:t>
      </w:r>
      <w:r w:rsidR="00000000" w:rsidRPr="00033231">
        <w:t>mais je dirai qu</w:t>
      </w:r>
      <w:r>
        <w:t>’</w:t>
      </w:r>
      <w:r w:rsidR="00000000" w:rsidRPr="00033231">
        <w:t>il n</w:t>
      </w:r>
      <w:r>
        <w:t>’</w:t>
      </w:r>
      <w:r w:rsidR="00000000" w:rsidRPr="00033231">
        <w:t>est pas dans toute l</w:t>
      </w:r>
      <w:r>
        <w:t>’</w:t>
      </w:r>
      <w:r w:rsidR="00000000" w:rsidRPr="00033231">
        <w:t>Angleterre un homme plus sobre et plus honnête que lui</w:t>
      </w:r>
      <w:r>
        <w:t>.</w:t>
      </w:r>
    </w:p>
    <w:p w14:paraId="2E9E3A29" w14:textId="77777777" w:rsidR="004F69D6" w:rsidRDefault="004F69D6" w:rsidP="0021796F">
      <w:r>
        <w:lastRenderedPageBreak/>
        <w:t>— </w:t>
      </w:r>
      <w:r w:rsidR="00000000" w:rsidRPr="00033231">
        <w:t>C</w:t>
      </w:r>
      <w:r>
        <w:t>’</w:t>
      </w:r>
      <w:r w:rsidR="00000000" w:rsidRPr="00033231">
        <w:t>est bien</w:t>
      </w:r>
      <w:r>
        <w:t xml:space="preserve"> ; </w:t>
      </w:r>
      <w:r w:rsidR="00000000" w:rsidRPr="00033231">
        <w:t>je parlerai à un ou deux amis</w:t>
      </w:r>
      <w:r>
        <w:t xml:space="preserve">, </w:t>
      </w:r>
      <w:r w:rsidR="00000000" w:rsidRPr="00033231">
        <w:t>et je crois po</w:t>
      </w:r>
      <w:r w:rsidR="00000000" w:rsidRPr="00033231">
        <w:t>u</w:t>
      </w:r>
      <w:r w:rsidR="00000000" w:rsidRPr="00033231">
        <w:t>voir lui promettre d</w:t>
      </w:r>
      <w:r>
        <w:t>’</w:t>
      </w:r>
      <w:r w:rsidR="00000000" w:rsidRPr="00033231">
        <w:t>obtenir cinq livres sterling dans un jour ou deux</w:t>
      </w:r>
      <w:r>
        <w:t xml:space="preserve"> ; </w:t>
      </w:r>
      <w:r w:rsidR="00000000" w:rsidRPr="00033231">
        <w:t>comme prêt</w:t>
      </w:r>
      <w:r>
        <w:t xml:space="preserve">, </w:t>
      </w:r>
      <w:r w:rsidR="00000000" w:rsidRPr="00033231">
        <w:t>vous entendez</w:t>
      </w:r>
      <w:r>
        <w:t xml:space="preserve">, </w:t>
      </w:r>
      <w:r w:rsidR="00000000" w:rsidRPr="00033231">
        <w:t>et non comme don</w:t>
      </w:r>
      <w:r>
        <w:t xml:space="preserve"> ; </w:t>
      </w:r>
      <w:r w:rsidR="00000000" w:rsidRPr="00033231">
        <w:t>il faudra rendre cet argent</w:t>
      </w:r>
      <w:r>
        <w:t>.</w:t>
      </w:r>
    </w:p>
    <w:p w14:paraId="74328992" w14:textId="77777777" w:rsidR="004F69D6" w:rsidRDefault="004F69D6" w:rsidP="0021796F">
      <w:r>
        <w:t>— </w:t>
      </w:r>
      <w:r w:rsidR="00000000" w:rsidRPr="00033231">
        <w:t>Je comprends</w:t>
      </w:r>
      <w:r>
        <w:t xml:space="preserve">, </w:t>
      </w:r>
      <w:r w:rsidR="00000000" w:rsidRPr="00033231">
        <w:t>monsieur</w:t>
      </w:r>
      <w:r>
        <w:t xml:space="preserve"> ; </w:t>
      </w:r>
      <w:r w:rsidR="00000000" w:rsidRPr="00033231">
        <w:t>c</w:t>
      </w:r>
      <w:r>
        <w:t>’</w:t>
      </w:r>
      <w:r w:rsidR="00000000" w:rsidRPr="00033231">
        <w:t>est bien convenu comme c</w:t>
      </w:r>
      <w:r w:rsidR="00000000" w:rsidRPr="00033231">
        <w:t>e</w:t>
      </w:r>
      <w:r w:rsidR="00000000" w:rsidRPr="00033231">
        <w:t>la</w:t>
      </w:r>
      <w:r>
        <w:t>.</w:t>
      </w:r>
    </w:p>
    <w:p w14:paraId="292BF3CB" w14:textId="072A1349" w:rsidR="00000000" w:rsidRPr="00033231" w:rsidRDefault="004F69D6" w:rsidP="0021796F">
      <w:r>
        <w:t>— </w:t>
      </w:r>
      <w:r w:rsidR="00000000" w:rsidRPr="00033231">
        <w:t>En attendant</w:t>
      </w:r>
      <w:r>
        <w:t xml:space="preserve">, </w:t>
      </w:r>
      <w:r w:rsidR="00000000" w:rsidRPr="00033231">
        <w:t>voici quelques schellings pour vous</w:t>
      </w:r>
      <w:r>
        <w:t xml:space="preserve">, </w:t>
      </w:r>
      <w:r w:rsidR="00000000" w:rsidRPr="00033231">
        <w:t>Grâce</w:t>
      </w:r>
      <w:r>
        <w:t xml:space="preserve">, </w:t>
      </w:r>
      <w:r w:rsidR="00000000" w:rsidRPr="00033231">
        <w:t>pour faire bouillir le pot en attendant la pratique</w:t>
      </w:r>
      <w:r>
        <w:t xml:space="preserve">. </w:t>
      </w:r>
      <w:r w:rsidR="00000000" w:rsidRPr="00033231">
        <w:t>Maintenant</w:t>
      </w:r>
      <w:r>
        <w:t xml:space="preserve">, </w:t>
      </w:r>
      <w:r w:rsidR="00000000" w:rsidRPr="00033231">
        <w:t>enfants</w:t>
      </w:r>
      <w:r>
        <w:t xml:space="preserve">, </w:t>
      </w:r>
      <w:r w:rsidR="00000000" w:rsidRPr="00033231">
        <w:t>tenez-vous debout en ligne et récitez votre catéchisme pendant que votre mère ira acheter quelque chose pour le d</w:t>
      </w:r>
      <w:r w:rsidR="00000000" w:rsidRPr="00033231">
        <w:t>î</w:t>
      </w:r>
      <w:r w:rsidR="00000000" w:rsidRPr="00033231">
        <w:t>ner</w:t>
      </w:r>
      <w:r>
        <w:t xml:space="preserve"> ; </w:t>
      </w:r>
      <w:r w:rsidR="00000000" w:rsidRPr="00033231">
        <w:t>car vous n</w:t>
      </w:r>
      <w:r>
        <w:t>’</w:t>
      </w:r>
      <w:r w:rsidR="00000000" w:rsidRPr="00033231">
        <w:t xml:space="preserve">avez pas mangé </w:t>
      </w:r>
      <w:proofErr w:type="spellStart"/>
      <w:r w:rsidR="00000000" w:rsidRPr="00033231">
        <w:t>grand</w:t>
      </w:r>
      <w:r>
        <w:t>’</w:t>
      </w:r>
      <w:r w:rsidR="00000000" w:rsidRPr="00033231">
        <w:t>chose</w:t>
      </w:r>
      <w:proofErr w:type="spellEnd"/>
      <w:r w:rsidR="00000000" w:rsidRPr="00033231">
        <w:t xml:space="preserve"> aujourd</w:t>
      </w:r>
      <w:r>
        <w:t>’</w:t>
      </w:r>
      <w:r w:rsidR="00000000" w:rsidRPr="00033231">
        <w:t>hui</w:t>
      </w:r>
      <w:r>
        <w:t xml:space="preserve">, </w:t>
      </w:r>
      <w:r w:rsidR="00000000" w:rsidRPr="00033231">
        <w:t>j</w:t>
      </w:r>
      <w:r>
        <w:t>’</w:t>
      </w:r>
      <w:r w:rsidR="00000000" w:rsidRPr="00033231">
        <w:t>en suis sûr</w:t>
      </w:r>
      <w:r>
        <w:t xml:space="preserve">. </w:t>
      </w:r>
      <w:r w:rsidR="00000000" w:rsidRPr="00033231">
        <w:t>Allons</w:t>
      </w:r>
      <w:r>
        <w:t xml:space="preserve">, </w:t>
      </w:r>
      <w:r w:rsidR="00000000" w:rsidRPr="00033231">
        <w:t>Ben</w:t>
      </w:r>
      <w:r>
        <w:t xml:space="preserve">, </w:t>
      </w:r>
      <w:r w:rsidR="00000000" w:rsidRPr="00033231">
        <w:t>commencez</w:t>
      </w:r>
      <w:r>
        <w:t xml:space="preserve">. </w:t>
      </w:r>
      <w:r w:rsidR="00000000" w:rsidRPr="00033231">
        <w:t>Quel est votre nom</w:t>
      </w:r>
      <w:r>
        <w:t> ? »</w:t>
      </w:r>
    </w:p>
    <w:p w14:paraId="6229163D" w14:textId="535B39F8" w:rsidR="004F69D6" w:rsidRDefault="004F69D6" w:rsidP="0021796F">
      <w:r>
        <w:t>M. </w:t>
      </w:r>
      <w:r w:rsidR="00000000" w:rsidRPr="00033231">
        <w:t>Hall demeura jusqu</w:t>
      </w:r>
      <w:r>
        <w:t>’</w:t>
      </w:r>
      <w:r w:rsidR="00000000" w:rsidRPr="00033231">
        <w:t>au retour de Grâce</w:t>
      </w:r>
      <w:r>
        <w:t xml:space="preserve"> ; </w:t>
      </w:r>
      <w:r w:rsidR="00000000" w:rsidRPr="00033231">
        <w:t>alors il prit congé avec hâte</w:t>
      </w:r>
      <w:r>
        <w:t xml:space="preserve">, </w:t>
      </w:r>
      <w:r w:rsidR="00000000" w:rsidRPr="00033231">
        <w:t xml:space="preserve">en donnant une poignée de main à </w:t>
      </w:r>
      <w:proofErr w:type="spellStart"/>
      <w:r w:rsidR="00000000" w:rsidRPr="00033231">
        <w:t>Farren</w:t>
      </w:r>
      <w:proofErr w:type="spellEnd"/>
      <w:r w:rsidR="00000000" w:rsidRPr="00033231">
        <w:t xml:space="preserve"> et à sa femme</w:t>
      </w:r>
      <w:r>
        <w:t xml:space="preserve"> ; </w:t>
      </w:r>
      <w:r w:rsidR="00000000" w:rsidRPr="00033231">
        <w:t>sur la porte</w:t>
      </w:r>
      <w:r>
        <w:t xml:space="preserve">, </w:t>
      </w:r>
      <w:r w:rsidR="00000000" w:rsidRPr="00033231">
        <w:t>il leur adressa quelques courtes mais bonnes paroles de consolation religieuse et d</w:t>
      </w:r>
      <w:r>
        <w:t>’</w:t>
      </w:r>
      <w:r w:rsidR="00000000" w:rsidRPr="00033231">
        <w:t>encouragement</w:t>
      </w:r>
      <w:r>
        <w:t xml:space="preserve"> ; </w:t>
      </w:r>
      <w:r w:rsidR="00000000" w:rsidRPr="00033231">
        <w:t>puis</w:t>
      </w:r>
      <w:r>
        <w:t xml:space="preserve">, </w:t>
      </w:r>
      <w:r w:rsidR="00000000" w:rsidRPr="00033231">
        <w:t>avec un mutuel</w:t>
      </w:r>
      <w:r>
        <w:t> : « </w:t>
      </w:r>
      <w:r w:rsidR="00000000" w:rsidRPr="00033231">
        <w:t>Dieu vous bénisse</w:t>
      </w:r>
      <w:r>
        <w:t xml:space="preserve">, </w:t>
      </w:r>
      <w:r w:rsidR="00000000" w:rsidRPr="00033231">
        <w:t>monsieur</w:t>
      </w:r>
      <w:r>
        <w:t xml:space="preserve"> ! </w:t>
      </w:r>
      <w:r w:rsidR="00000000" w:rsidRPr="00033231">
        <w:t>Dieu vous bénisse</w:t>
      </w:r>
      <w:r>
        <w:t xml:space="preserve">, </w:t>
      </w:r>
      <w:r w:rsidR="00000000" w:rsidRPr="00033231">
        <w:t>mes amis</w:t>
      </w:r>
      <w:r>
        <w:t>, »</w:t>
      </w:r>
      <w:r w:rsidR="00000000" w:rsidRPr="00033231">
        <w:t xml:space="preserve"> ils se séparèrent</w:t>
      </w:r>
      <w:r>
        <w:t>.</w:t>
      </w:r>
    </w:p>
    <w:p w14:paraId="07B6B2B2" w14:textId="40839516" w:rsidR="004F69D6" w:rsidRDefault="00000000" w:rsidP="004F69D6">
      <w:pPr>
        <w:pStyle w:val="Titre2"/>
        <w:rPr>
          <w:szCs w:val="44"/>
        </w:rPr>
      </w:pPr>
      <w:bookmarkStart w:id="8" w:name="_Toc199956089"/>
      <w:r w:rsidRPr="00AF30F4">
        <w:rPr>
          <w:szCs w:val="44"/>
        </w:rPr>
        <w:lastRenderedPageBreak/>
        <w:t>CHAPITRE VIII</w:t>
      </w:r>
      <w:r w:rsidR="004F69D6">
        <w:rPr>
          <w:szCs w:val="44"/>
        </w:rPr>
        <w:t>.</w:t>
      </w:r>
      <w:r w:rsidR="004F69D6">
        <w:rPr>
          <w:szCs w:val="44"/>
        </w:rPr>
        <w:br/>
      </w:r>
      <w:r w:rsidRPr="00AF30F4">
        <w:rPr>
          <w:szCs w:val="44"/>
        </w:rPr>
        <w:br/>
      </w:r>
      <w:proofErr w:type="spellStart"/>
      <w:r w:rsidRPr="00AF30F4">
        <w:rPr>
          <w:szCs w:val="44"/>
        </w:rPr>
        <w:t>Briarmains</w:t>
      </w:r>
      <w:proofErr w:type="spellEnd"/>
      <w:r w:rsidR="004F69D6">
        <w:rPr>
          <w:szCs w:val="44"/>
        </w:rPr>
        <w:t>.</w:t>
      </w:r>
      <w:bookmarkEnd w:id="8"/>
    </w:p>
    <w:p w14:paraId="0E481B15" w14:textId="2C84DD95" w:rsidR="004F69D6" w:rsidRDefault="004F69D6" w:rsidP="0021796F">
      <w:r>
        <w:t>M. </w:t>
      </w:r>
      <w:proofErr w:type="spellStart"/>
      <w:r w:rsidR="00000000" w:rsidRPr="00033231">
        <w:t>Helstone</w:t>
      </w:r>
      <w:proofErr w:type="spellEnd"/>
      <w:r w:rsidR="00000000" w:rsidRPr="00033231">
        <w:t xml:space="preserve"> et </w:t>
      </w:r>
      <w:r>
        <w:t>M. </w:t>
      </w:r>
      <w:r w:rsidR="00000000" w:rsidRPr="00033231">
        <w:t>Sykes se montrèrent fort joyeux et félic</w:t>
      </w:r>
      <w:r w:rsidR="00000000" w:rsidRPr="00033231">
        <w:t>i</w:t>
      </w:r>
      <w:r w:rsidR="00000000" w:rsidRPr="00033231">
        <w:t xml:space="preserve">tèrent vivement </w:t>
      </w:r>
      <w:r>
        <w:t>M. </w:t>
      </w:r>
      <w:r w:rsidR="00000000" w:rsidRPr="00033231">
        <w:t>Moore lorsqu</w:t>
      </w:r>
      <w:r>
        <w:t>’</w:t>
      </w:r>
      <w:r w:rsidR="00000000" w:rsidRPr="00033231">
        <w:t>il revint auprès d</w:t>
      </w:r>
      <w:r>
        <w:t>’</w:t>
      </w:r>
      <w:r w:rsidR="00000000" w:rsidRPr="00033231">
        <w:t>eux</w:t>
      </w:r>
      <w:r>
        <w:t xml:space="preserve">, </w:t>
      </w:r>
      <w:r w:rsidR="00000000" w:rsidRPr="00033231">
        <w:t>après avoir congédié la députation</w:t>
      </w:r>
      <w:r>
        <w:t xml:space="preserve">. </w:t>
      </w:r>
      <w:r w:rsidR="00000000" w:rsidRPr="00033231">
        <w:t>Il se montra cependant si peu to</w:t>
      </w:r>
      <w:r w:rsidR="00000000" w:rsidRPr="00033231">
        <w:t>u</w:t>
      </w:r>
      <w:r w:rsidR="00000000" w:rsidRPr="00033231">
        <w:t>ché de leurs compliments sur sa fermeté</w:t>
      </w:r>
      <w:r>
        <w:t xml:space="preserve">, </w:t>
      </w:r>
      <w:r w:rsidR="00000000" w:rsidRPr="00033231">
        <w:t>son visage ressemblait si fort à un jour calme et sombre</w:t>
      </w:r>
      <w:r>
        <w:t xml:space="preserve">, </w:t>
      </w:r>
      <w:r w:rsidR="00000000" w:rsidRPr="00033231">
        <w:t>sans soleil et sans brise</w:t>
      </w:r>
      <w:r>
        <w:t xml:space="preserve">, </w:t>
      </w:r>
      <w:r w:rsidR="00000000" w:rsidRPr="00033231">
        <w:t>que le recteur</w:t>
      </w:r>
      <w:r>
        <w:t xml:space="preserve">, </w:t>
      </w:r>
      <w:r w:rsidR="00000000" w:rsidRPr="00033231">
        <w:t>après l</w:t>
      </w:r>
      <w:r>
        <w:t>’</w:t>
      </w:r>
      <w:r w:rsidR="00000000" w:rsidRPr="00033231">
        <w:t>avoir regardé dans les yeux d</w:t>
      </w:r>
      <w:r>
        <w:t>’</w:t>
      </w:r>
      <w:r w:rsidR="00000000" w:rsidRPr="00033231">
        <w:t>une façon toute particulière</w:t>
      </w:r>
      <w:r>
        <w:t xml:space="preserve">, </w:t>
      </w:r>
      <w:r w:rsidR="00000000" w:rsidRPr="00033231">
        <w:t>boutonna ses félicitations en même temps que son habit</w:t>
      </w:r>
      <w:r>
        <w:t xml:space="preserve">, </w:t>
      </w:r>
      <w:r w:rsidR="00000000" w:rsidRPr="00033231">
        <w:t>et dit à Sykes</w:t>
      </w:r>
      <w:r>
        <w:t xml:space="preserve">, </w:t>
      </w:r>
      <w:r w:rsidR="00000000" w:rsidRPr="00033231">
        <w:t>qui était incapable de s</w:t>
      </w:r>
      <w:r>
        <w:t>’</w:t>
      </w:r>
      <w:r w:rsidR="00000000" w:rsidRPr="00033231">
        <w:t>apercevoir tout seul que sa présence et sa conversation étaient à charge</w:t>
      </w:r>
      <w:r>
        <w:t> :</w:t>
      </w:r>
    </w:p>
    <w:p w14:paraId="6121EAA7" w14:textId="77777777" w:rsidR="004F69D6" w:rsidRDefault="004F69D6" w:rsidP="0021796F">
      <w:r>
        <w:t>« </w:t>
      </w:r>
      <w:r w:rsidR="00000000" w:rsidRPr="00033231">
        <w:t>Venez</w:t>
      </w:r>
      <w:r>
        <w:t xml:space="preserve">, </w:t>
      </w:r>
      <w:r w:rsidR="00000000" w:rsidRPr="00033231">
        <w:t>monsieur</w:t>
      </w:r>
      <w:r>
        <w:t xml:space="preserve"> ; </w:t>
      </w:r>
      <w:r w:rsidR="00000000" w:rsidRPr="00033231">
        <w:t>votre route et la mienne sont en partie communes</w:t>
      </w:r>
      <w:r>
        <w:t xml:space="preserve">, </w:t>
      </w:r>
      <w:r w:rsidR="00000000" w:rsidRPr="00033231">
        <w:t>et nous nous tiendrons compagnie</w:t>
      </w:r>
      <w:r>
        <w:t xml:space="preserve">. </w:t>
      </w:r>
      <w:r w:rsidR="00000000" w:rsidRPr="00033231">
        <w:t>Nous allons souhaiter le bonjour à Moore et le laisser dans l</w:t>
      </w:r>
      <w:r>
        <w:t>’</w:t>
      </w:r>
      <w:r w:rsidR="00000000" w:rsidRPr="00033231">
        <w:t>heureuse fanta</w:t>
      </w:r>
      <w:r w:rsidR="00000000" w:rsidRPr="00033231">
        <w:t>i</w:t>
      </w:r>
      <w:r w:rsidR="00000000" w:rsidRPr="00033231">
        <w:t>sie qui semble l</w:t>
      </w:r>
      <w:r>
        <w:t>’</w:t>
      </w:r>
      <w:r w:rsidR="00000000" w:rsidRPr="00033231">
        <w:t>absorber en ce moment</w:t>
      </w:r>
      <w:r>
        <w:t>.</w:t>
      </w:r>
    </w:p>
    <w:p w14:paraId="7C2ED3C1" w14:textId="77777777" w:rsidR="004F69D6" w:rsidRDefault="004F69D6" w:rsidP="0021796F">
      <w:r>
        <w:t>— </w:t>
      </w:r>
      <w:r w:rsidR="00000000" w:rsidRPr="00033231">
        <w:t xml:space="preserve">Et où est </w:t>
      </w:r>
      <w:proofErr w:type="spellStart"/>
      <w:r w:rsidR="00000000" w:rsidRPr="00033231">
        <w:t>Sugden</w:t>
      </w:r>
      <w:proofErr w:type="spellEnd"/>
      <w:r>
        <w:t xml:space="preserve"> ? </w:t>
      </w:r>
      <w:r w:rsidR="00000000" w:rsidRPr="00033231">
        <w:t>demanda Moore en relevant la tête</w:t>
      </w:r>
      <w:r>
        <w:t>.</w:t>
      </w:r>
    </w:p>
    <w:p w14:paraId="327055F7" w14:textId="1E1EF9E6" w:rsidR="004F69D6" w:rsidRDefault="004F69D6" w:rsidP="0021796F">
      <w:r>
        <w:t>— </w:t>
      </w:r>
      <w:r w:rsidR="00000000" w:rsidRPr="00033231">
        <w:t>Ah</w:t>
      </w:r>
      <w:r>
        <w:t xml:space="preserve"> ! </w:t>
      </w:r>
      <w:r w:rsidR="00000000" w:rsidRPr="00033231">
        <w:t>ah</w:t>
      </w:r>
      <w:r>
        <w:t xml:space="preserve"> ! </w:t>
      </w:r>
      <w:r w:rsidR="00000000" w:rsidRPr="00033231">
        <w:t>s</w:t>
      </w:r>
      <w:r>
        <w:t>’</w:t>
      </w:r>
      <w:r w:rsidR="00000000" w:rsidRPr="00033231">
        <w:t xml:space="preserve">écria </w:t>
      </w:r>
      <w:proofErr w:type="spellStart"/>
      <w:r w:rsidR="00000000" w:rsidRPr="00033231">
        <w:t>Helstone</w:t>
      </w:r>
      <w:proofErr w:type="spellEnd"/>
      <w:r>
        <w:t xml:space="preserve">. </w:t>
      </w:r>
      <w:r w:rsidR="00000000" w:rsidRPr="00033231">
        <w:t>Je ne suis pas tout à fait d</w:t>
      </w:r>
      <w:r w:rsidR="00000000" w:rsidRPr="00033231">
        <w:t>e</w:t>
      </w:r>
      <w:r w:rsidR="00000000" w:rsidRPr="00033231">
        <w:t>meuré dans l</w:t>
      </w:r>
      <w:r>
        <w:t>’</w:t>
      </w:r>
      <w:r w:rsidR="00000000" w:rsidRPr="00033231">
        <w:t>inaction pendant que vous étiez occupé</w:t>
      </w:r>
      <w:r>
        <w:t xml:space="preserve">. </w:t>
      </w:r>
      <w:r w:rsidR="00000000" w:rsidRPr="00033231">
        <w:t>Je vous ai aidé un peu</w:t>
      </w:r>
      <w:r>
        <w:t xml:space="preserve">, </w:t>
      </w:r>
      <w:r w:rsidR="00000000" w:rsidRPr="00033231">
        <w:t>je m</w:t>
      </w:r>
      <w:r>
        <w:t>’</w:t>
      </w:r>
      <w:r w:rsidR="00000000" w:rsidRPr="00033231">
        <w:t>en flatte avec raison</w:t>
      </w:r>
      <w:r>
        <w:t xml:space="preserve">. </w:t>
      </w:r>
      <w:r w:rsidR="00000000" w:rsidRPr="00033231">
        <w:t>Pendant que vous parl</w:t>
      </w:r>
      <w:r w:rsidR="00000000" w:rsidRPr="00033231">
        <w:t>e</w:t>
      </w:r>
      <w:r w:rsidR="00000000" w:rsidRPr="00033231">
        <w:t>mentiez là-bas avec cet homme à l</w:t>
      </w:r>
      <w:r>
        <w:t>’</w:t>
      </w:r>
      <w:r w:rsidR="00000000" w:rsidRPr="00033231">
        <w:t>air triste</w:t>
      </w:r>
      <w:r>
        <w:t xml:space="preserve">, </w:t>
      </w:r>
      <w:proofErr w:type="spellStart"/>
      <w:r w:rsidR="00000000" w:rsidRPr="00033231">
        <w:t>Farren</w:t>
      </w:r>
      <w:proofErr w:type="spellEnd"/>
      <w:r>
        <w:t xml:space="preserve">, </w:t>
      </w:r>
      <w:r w:rsidR="00000000" w:rsidRPr="00033231">
        <w:t>je crois que c</w:t>
      </w:r>
      <w:r>
        <w:t>’</w:t>
      </w:r>
      <w:r w:rsidR="00000000" w:rsidRPr="00033231">
        <w:t>est son nom</w:t>
      </w:r>
      <w:r>
        <w:t xml:space="preserve">, </w:t>
      </w:r>
      <w:r w:rsidR="00000000" w:rsidRPr="00033231">
        <w:t>j</w:t>
      </w:r>
      <w:r>
        <w:t>’</w:t>
      </w:r>
      <w:r w:rsidR="00000000" w:rsidRPr="00033231">
        <w:t>ai pensé qu</w:t>
      </w:r>
      <w:r>
        <w:t>’</w:t>
      </w:r>
      <w:r w:rsidR="00000000" w:rsidRPr="00033231">
        <w:t>il valait mieux ne pas perdre de temps</w:t>
      </w:r>
      <w:r>
        <w:t xml:space="preserve"> ; </w:t>
      </w:r>
      <w:r w:rsidR="00000000" w:rsidRPr="00033231">
        <w:t>j</w:t>
      </w:r>
      <w:r>
        <w:t>’</w:t>
      </w:r>
      <w:r w:rsidR="00000000" w:rsidRPr="00033231">
        <w:t>ai ouvert cette fenêtre qui donne derrière la maison</w:t>
      </w:r>
      <w:r>
        <w:t xml:space="preserve">, </w:t>
      </w:r>
      <w:r w:rsidR="00000000" w:rsidRPr="00033231">
        <w:t>et j</w:t>
      </w:r>
      <w:r>
        <w:t>’</w:t>
      </w:r>
      <w:r w:rsidR="00000000" w:rsidRPr="00033231">
        <w:t xml:space="preserve">ai crié à </w:t>
      </w:r>
      <w:proofErr w:type="spellStart"/>
      <w:r w:rsidR="00000000" w:rsidRPr="00033231">
        <w:t>Murgatroyd</w:t>
      </w:r>
      <w:proofErr w:type="spellEnd"/>
      <w:r>
        <w:t xml:space="preserve">, </w:t>
      </w:r>
      <w:r w:rsidR="00000000" w:rsidRPr="00033231">
        <w:t>qui se trouvait dans l</w:t>
      </w:r>
      <w:r>
        <w:t>’</w:t>
      </w:r>
      <w:r w:rsidR="00000000" w:rsidRPr="00033231">
        <w:t>écurie</w:t>
      </w:r>
      <w:r>
        <w:t xml:space="preserve">, </w:t>
      </w:r>
      <w:r w:rsidR="00000000" w:rsidRPr="00033231">
        <w:t>d</w:t>
      </w:r>
      <w:r>
        <w:t>’</w:t>
      </w:r>
      <w:r w:rsidR="00000000" w:rsidRPr="00033231">
        <w:t xml:space="preserve">amener le cabriolet de </w:t>
      </w:r>
      <w:r>
        <w:t>M. </w:t>
      </w:r>
      <w:r w:rsidR="00000000" w:rsidRPr="00033231">
        <w:t>Sykes</w:t>
      </w:r>
      <w:r>
        <w:t xml:space="preserve">. </w:t>
      </w:r>
      <w:r w:rsidR="00000000" w:rsidRPr="00033231">
        <w:t>Puis j</w:t>
      </w:r>
      <w:r>
        <w:t>’</w:t>
      </w:r>
      <w:r w:rsidR="00000000" w:rsidRPr="00033231">
        <w:t xml:space="preserve">ai fait passer en contrebande </w:t>
      </w:r>
      <w:proofErr w:type="spellStart"/>
      <w:r w:rsidR="00000000" w:rsidRPr="00033231">
        <w:t>Su</w:t>
      </w:r>
      <w:r w:rsidR="00000000" w:rsidRPr="00033231">
        <w:t>g</w:t>
      </w:r>
      <w:r w:rsidR="00000000" w:rsidRPr="00033231">
        <w:t>den</w:t>
      </w:r>
      <w:proofErr w:type="spellEnd"/>
      <w:r>
        <w:t xml:space="preserve">, </w:t>
      </w:r>
      <w:r w:rsidR="00000000" w:rsidRPr="00033231">
        <w:t>Moïse et sa jambe de bois à travers cette ouverture</w:t>
      </w:r>
      <w:r>
        <w:t xml:space="preserve">, </w:t>
      </w:r>
      <w:r w:rsidR="00000000" w:rsidRPr="00033231">
        <w:t>je les ai vus monter dans le cabriolet</w:t>
      </w:r>
      <w:r>
        <w:t xml:space="preserve"> (</w:t>
      </w:r>
      <w:r w:rsidR="00000000" w:rsidRPr="00033231">
        <w:t>toujours avec la permission de v</w:t>
      </w:r>
      <w:r w:rsidR="00000000" w:rsidRPr="00033231">
        <w:t>o</w:t>
      </w:r>
      <w:r w:rsidR="00000000" w:rsidRPr="00033231">
        <w:t>tre ami Sykes</w:t>
      </w:r>
      <w:r>
        <w:t xml:space="preserve">, </w:t>
      </w:r>
      <w:r w:rsidR="00000000" w:rsidRPr="00033231">
        <w:t>bien entendu</w:t>
      </w:r>
      <w:r>
        <w:t xml:space="preserve">). </w:t>
      </w:r>
      <w:proofErr w:type="spellStart"/>
      <w:r w:rsidR="00000000" w:rsidRPr="00033231">
        <w:t>Sugden</w:t>
      </w:r>
      <w:proofErr w:type="spellEnd"/>
      <w:r w:rsidR="00000000" w:rsidRPr="00033231">
        <w:t xml:space="preserve"> a </w:t>
      </w:r>
      <w:r w:rsidR="00000000" w:rsidRPr="00033231">
        <w:lastRenderedPageBreak/>
        <w:t>pris les rênes</w:t>
      </w:r>
      <w:r>
        <w:t xml:space="preserve">, </w:t>
      </w:r>
      <w:r w:rsidR="00000000" w:rsidRPr="00033231">
        <w:t>il conduit comme Jéhu</w:t>
      </w:r>
      <w:r>
        <w:t xml:space="preserve">, </w:t>
      </w:r>
      <w:r w:rsidR="00000000" w:rsidRPr="00033231">
        <w:t>et</w:t>
      </w:r>
      <w:r>
        <w:t xml:space="preserve">, </w:t>
      </w:r>
      <w:r w:rsidR="00000000" w:rsidRPr="00033231">
        <w:t>avant qu</w:t>
      </w:r>
      <w:r>
        <w:t>’</w:t>
      </w:r>
      <w:r w:rsidR="00000000" w:rsidRPr="00033231">
        <w:t>il soit un quart d</w:t>
      </w:r>
      <w:r>
        <w:t>’</w:t>
      </w:r>
      <w:r w:rsidR="00000000" w:rsidRPr="00033231">
        <w:t>heure</w:t>
      </w:r>
      <w:r>
        <w:t xml:space="preserve">, </w:t>
      </w:r>
      <w:proofErr w:type="spellStart"/>
      <w:r w:rsidR="00000000" w:rsidRPr="00033231">
        <w:t>Barraclough</w:t>
      </w:r>
      <w:proofErr w:type="spellEnd"/>
      <w:r w:rsidR="00000000" w:rsidRPr="00033231">
        <w:t xml:space="preserve"> sera en sûreté dans la prison de </w:t>
      </w:r>
      <w:proofErr w:type="spellStart"/>
      <w:r w:rsidR="00000000" w:rsidRPr="00033231">
        <w:t>Stilbro</w:t>
      </w:r>
      <w:proofErr w:type="spellEnd"/>
      <w:r>
        <w:t>’.</w:t>
      </w:r>
    </w:p>
    <w:p w14:paraId="5715D7CE" w14:textId="77777777" w:rsidR="004F69D6" w:rsidRDefault="004F69D6" w:rsidP="0021796F">
      <w:r>
        <w:t>— </w:t>
      </w:r>
      <w:r w:rsidR="00000000" w:rsidRPr="00033231">
        <w:t>Fort bien</w:t>
      </w:r>
      <w:r>
        <w:t xml:space="preserve">, </w:t>
      </w:r>
      <w:r w:rsidR="00000000" w:rsidRPr="00033231">
        <w:t>je vous remercie</w:t>
      </w:r>
      <w:r>
        <w:t xml:space="preserve">, </w:t>
      </w:r>
      <w:r w:rsidR="00000000" w:rsidRPr="00033231">
        <w:t>dit Moore</w:t>
      </w:r>
      <w:r>
        <w:t xml:space="preserve"> ; </w:t>
      </w:r>
      <w:r w:rsidR="00000000" w:rsidRPr="00033231">
        <w:t>bonjour</w:t>
      </w:r>
      <w:r>
        <w:t xml:space="preserve">, </w:t>
      </w:r>
      <w:r w:rsidR="00000000" w:rsidRPr="00033231">
        <w:t>me</w:t>
      </w:r>
      <w:r w:rsidR="00000000" w:rsidRPr="00033231">
        <w:t>s</w:t>
      </w:r>
      <w:r w:rsidR="00000000" w:rsidRPr="00033231">
        <w:t>sieurs</w:t>
      </w:r>
      <w:r>
        <w:t>, »</w:t>
      </w:r>
      <w:r w:rsidR="00000000" w:rsidRPr="00033231">
        <w:t xml:space="preserve"> ajouta-t-il en les conduisant poliment à la porte</w:t>
      </w:r>
      <w:r>
        <w:t>.</w:t>
      </w:r>
    </w:p>
    <w:p w14:paraId="619535DF" w14:textId="42E50D51" w:rsidR="004F69D6" w:rsidRDefault="00000000" w:rsidP="0021796F">
      <w:r w:rsidRPr="00033231">
        <w:t>Moore fut taciturne et sombre pendant le reste de la jou</w:t>
      </w:r>
      <w:r w:rsidRPr="00033231">
        <w:t>r</w:t>
      </w:r>
      <w:r w:rsidRPr="00033231">
        <w:t>née</w:t>
      </w:r>
      <w:r w:rsidR="004F69D6">
        <w:t xml:space="preserve">. </w:t>
      </w:r>
      <w:r w:rsidRPr="00033231">
        <w:t>C</w:t>
      </w:r>
      <w:r w:rsidR="004F69D6">
        <w:t>’</w:t>
      </w:r>
      <w:r w:rsidRPr="00033231">
        <w:t>est à peine s</w:t>
      </w:r>
      <w:r w:rsidR="004F69D6">
        <w:t>’</w:t>
      </w:r>
      <w:r w:rsidRPr="00033231">
        <w:t xml:space="preserve">il daignait répondre à </w:t>
      </w:r>
      <w:r w:rsidR="004F69D6">
        <w:t>Joe</w:t>
      </w:r>
      <w:r w:rsidRPr="00033231">
        <w:t xml:space="preserve"> Scott</w:t>
      </w:r>
      <w:r w:rsidR="004F69D6">
        <w:t xml:space="preserve">, </w:t>
      </w:r>
      <w:r w:rsidRPr="00033231">
        <w:t>qui</w:t>
      </w:r>
      <w:r w:rsidR="004F69D6">
        <w:t xml:space="preserve">, </w:t>
      </w:r>
      <w:r w:rsidRPr="00033231">
        <w:t>de son côté</w:t>
      </w:r>
      <w:r w:rsidR="004F69D6">
        <w:t xml:space="preserve">, </w:t>
      </w:r>
      <w:r w:rsidRPr="00033231">
        <w:t>ne lui adressait la parole que lorsque les affaires l</w:t>
      </w:r>
      <w:r w:rsidR="004F69D6">
        <w:t>’</w:t>
      </w:r>
      <w:r w:rsidRPr="00033231">
        <w:t>exigeaient absolument</w:t>
      </w:r>
      <w:r w:rsidR="004F69D6">
        <w:t xml:space="preserve">, </w:t>
      </w:r>
      <w:r w:rsidRPr="00033231">
        <w:t>mais le guettait continuellement du coin de l</w:t>
      </w:r>
      <w:r w:rsidR="004F69D6">
        <w:t>’</w:t>
      </w:r>
      <w:r w:rsidRPr="00033231">
        <w:t>œil</w:t>
      </w:r>
      <w:r w:rsidR="004F69D6">
        <w:t xml:space="preserve">, </w:t>
      </w:r>
      <w:r w:rsidRPr="00033231">
        <w:t>venait sans cesse tisonner son feu</w:t>
      </w:r>
      <w:r w:rsidR="004F69D6">
        <w:t xml:space="preserve">, </w:t>
      </w:r>
      <w:r w:rsidRPr="00033231">
        <w:t>et lui fit même l</w:t>
      </w:r>
      <w:r w:rsidR="004F69D6">
        <w:t>’</w:t>
      </w:r>
      <w:r w:rsidRPr="00033231">
        <w:t>observation</w:t>
      </w:r>
      <w:r w:rsidR="004F69D6">
        <w:t xml:space="preserve">, </w:t>
      </w:r>
      <w:r w:rsidRPr="00033231">
        <w:t>au moment où il allait fermer les portes de la f</w:t>
      </w:r>
      <w:r w:rsidRPr="00033231">
        <w:t>a</w:t>
      </w:r>
      <w:r w:rsidRPr="00033231">
        <w:t>brique</w:t>
      </w:r>
      <w:r w:rsidR="004F69D6">
        <w:t xml:space="preserve"> (</w:t>
      </w:r>
      <w:r w:rsidRPr="00033231">
        <w:t>car</w:t>
      </w:r>
      <w:r w:rsidR="004F69D6">
        <w:t xml:space="preserve">, </w:t>
      </w:r>
      <w:r w:rsidRPr="00033231">
        <w:t>à cause de la stagnation du commerce</w:t>
      </w:r>
      <w:r w:rsidR="004F69D6">
        <w:t xml:space="preserve">, </w:t>
      </w:r>
      <w:r w:rsidRPr="00033231">
        <w:t>on ne tr</w:t>
      </w:r>
      <w:r w:rsidRPr="00033231">
        <w:t>a</w:t>
      </w:r>
      <w:r w:rsidRPr="00033231">
        <w:t>vaillait qu</w:t>
      </w:r>
      <w:r w:rsidR="004F69D6">
        <w:t>’</w:t>
      </w:r>
      <w:r w:rsidRPr="00033231">
        <w:t>une partie de la journée</w:t>
      </w:r>
      <w:r w:rsidR="004F69D6">
        <w:t xml:space="preserve">), </w:t>
      </w:r>
      <w:r w:rsidRPr="00033231">
        <w:t>que la soirée était bien lo</w:t>
      </w:r>
      <w:r w:rsidRPr="00033231">
        <w:t>n</w:t>
      </w:r>
      <w:r w:rsidRPr="00033231">
        <w:t>gue</w:t>
      </w:r>
      <w:r w:rsidR="004F69D6">
        <w:t xml:space="preserve">, </w:t>
      </w:r>
      <w:r w:rsidRPr="00033231">
        <w:t>et qu</w:t>
      </w:r>
      <w:r w:rsidR="004F69D6">
        <w:t>’</w:t>
      </w:r>
      <w:r w:rsidRPr="00033231">
        <w:t>il aimerait à lui voir faire dans le haut de la vallée une petite promenade qui lui ferait du bien</w:t>
      </w:r>
      <w:r w:rsidR="004F69D6">
        <w:t>.</w:t>
      </w:r>
    </w:p>
    <w:p w14:paraId="2A504E63" w14:textId="7D205540" w:rsidR="004F69D6" w:rsidRDefault="00000000" w:rsidP="0021796F">
      <w:r w:rsidRPr="00033231">
        <w:t>À cette recommandation</w:t>
      </w:r>
      <w:r w:rsidR="004F69D6">
        <w:t xml:space="preserve">, </w:t>
      </w:r>
      <w:r w:rsidRPr="00033231">
        <w:t>Moore partit d</w:t>
      </w:r>
      <w:r w:rsidR="004F69D6">
        <w:t>’</w:t>
      </w:r>
      <w:r w:rsidRPr="00033231">
        <w:t>un brusque éclat de rire</w:t>
      </w:r>
      <w:r w:rsidR="004F69D6">
        <w:t xml:space="preserve">, </w:t>
      </w:r>
      <w:r w:rsidRPr="00033231">
        <w:t>et</w:t>
      </w:r>
      <w:r w:rsidR="004F69D6">
        <w:t xml:space="preserve">, </w:t>
      </w:r>
      <w:r w:rsidRPr="00033231">
        <w:t xml:space="preserve">après avoir demandé à </w:t>
      </w:r>
      <w:r w:rsidR="004F69D6">
        <w:t>Joe</w:t>
      </w:r>
      <w:r w:rsidRPr="00033231">
        <w:t xml:space="preserve"> ce que signifiait cette so</w:t>
      </w:r>
      <w:r w:rsidRPr="00033231">
        <w:t>l</w:t>
      </w:r>
      <w:r w:rsidRPr="00033231">
        <w:t>licitude</w:t>
      </w:r>
      <w:r w:rsidR="004F69D6">
        <w:t xml:space="preserve">, </w:t>
      </w:r>
      <w:r w:rsidRPr="00033231">
        <w:t>s</w:t>
      </w:r>
      <w:r w:rsidR="004F69D6">
        <w:t>’</w:t>
      </w:r>
      <w:r w:rsidRPr="00033231">
        <w:t>il le prenait pour une femme ou pour un enfant</w:t>
      </w:r>
      <w:r w:rsidR="004F69D6">
        <w:t xml:space="preserve">, </w:t>
      </w:r>
      <w:r w:rsidRPr="00033231">
        <w:t>il lui prit les clefs des mains et le poussa par les épaules hors de sa présence</w:t>
      </w:r>
      <w:r w:rsidR="004F69D6">
        <w:t xml:space="preserve">. </w:t>
      </w:r>
      <w:r w:rsidRPr="00033231">
        <w:t>Il le rappela cependant avant qu</w:t>
      </w:r>
      <w:r w:rsidR="004F69D6">
        <w:t>’</w:t>
      </w:r>
      <w:r w:rsidRPr="00033231">
        <w:t>il n</w:t>
      </w:r>
      <w:r w:rsidR="004F69D6">
        <w:t>’</w:t>
      </w:r>
      <w:r w:rsidRPr="00033231">
        <w:t>eût passé la porte de la cour</w:t>
      </w:r>
      <w:r w:rsidR="004F69D6">
        <w:t>.</w:t>
      </w:r>
    </w:p>
    <w:p w14:paraId="417EE80C" w14:textId="5370DC71" w:rsidR="004F69D6" w:rsidRDefault="004F69D6" w:rsidP="0021796F">
      <w:r>
        <w:t xml:space="preserve">« Joe, </w:t>
      </w:r>
      <w:r w:rsidR="00000000" w:rsidRPr="00033231">
        <w:t xml:space="preserve">vous connaissez ces </w:t>
      </w:r>
      <w:proofErr w:type="spellStart"/>
      <w:r w:rsidR="00000000" w:rsidRPr="00033231">
        <w:t>Farren</w:t>
      </w:r>
      <w:proofErr w:type="spellEnd"/>
      <w:r>
        <w:t xml:space="preserve"> ? </w:t>
      </w:r>
      <w:r w:rsidR="00000000" w:rsidRPr="00033231">
        <w:t>Ils ne doivent pas être dans une position aisée</w:t>
      </w:r>
      <w:r>
        <w:t xml:space="preserve">, </w:t>
      </w:r>
      <w:r w:rsidR="00000000" w:rsidRPr="00033231">
        <w:t>je suppose</w:t>
      </w:r>
      <w:r>
        <w:t> ?</w:t>
      </w:r>
    </w:p>
    <w:p w14:paraId="51F6EC33" w14:textId="77777777" w:rsidR="004F69D6" w:rsidRDefault="004F69D6" w:rsidP="0021796F">
      <w:r>
        <w:t>— </w:t>
      </w:r>
      <w:r w:rsidR="00000000" w:rsidRPr="00033231">
        <w:t>Assurément</w:t>
      </w:r>
      <w:r>
        <w:t xml:space="preserve">, </w:t>
      </w:r>
      <w:r w:rsidR="00000000" w:rsidRPr="00033231">
        <w:t>puisqu</w:t>
      </w:r>
      <w:r>
        <w:t>’</w:t>
      </w:r>
      <w:r w:rsidR="00000000" w:rsidRPr="00033231">
        <w:t>ils n</w:t>
      </w:r>
      <w:r>
        <w:t>’</w:t>
      </w:r>
      <w:r w:rsidR="00000000" w:rsidRPr="00033231">
        <w:t>ont pas eu de travail depuis trois mois</w:t>
      </w:r>
      <w:r>
        <w:t xml:space="preserve">. </w:t>
      </w:r>
      <w:r w:rsidR="00000000" w:rsidRPr="00033231">
        <w:t>Vous avez pu voir vous-même combien William est changé</w:t>
      </w:r>
      <w:r>
        <w:t xml:space="preserve">. </w:t>
      </w:r>
      <w:r w:rsidR="00000000" w:rsidRPr="00033231">
        <w:t>Ils ont vendu tout le mobilier de leur maison</w:t>
      </w:r>
      <w:r>
        <w:t>.</w:t>
      </w:r>
    </w:p>
    <w:p w14:paraId="374ABA99" w14:textId="77777777" w:rsidR="004F69D6" w:rsidRDefault="004F69D6" w:rsidP="0021796F">
      <w:r>
        <w:t>— </w:t>
      </w:r>
      <w:r w:rsidR="00000000" w:rsidRPr="00033231">
        <w:t>Ce n</w:t>
      </w:r>
      <w:r>
        <w:t>’</w:t>
      </w:r>
      <w:r w:rsidR="00000000" w:rsidRPr="00033231">
        <w:t>était pas un mauvais ouvrier</w:t>
      </w:r>
      <w:r>
        <w:t> ?</w:t>
      </w:r>
    </w:p>
    <w:p w14:paraId="1F87EE39" w14:textId="77777777" w:rsidR="004F69D6" w:rsidRDefault="004F69D6" w:rsidP="0021796F">
      <w:r>
        <w:t>— </w:t>
      </w:r>
      <w:r w:rsidR="00000000" w:rsidRPr="00033231">
        <w:t>Vous n</w:t>
      </w:r>
      <w:r>
        <w:t>’</w:t>
      </w:r>
      <w:r w:rsidR="00000000" w:rsidRPr="00033231">
        <w:t>en avez jamais eu de meilleur depuis que vous êtes dans les affaires</w:t>
      </w:r>
      <w:r>
        <w:t>.</w:t>
      </w:r>
    </w:p>
    <w:p w14:paraId="487D7497" w14:textId="77777777" w:rsidR="004F69D6" w:rsidRDefault="004F69D6" w:rsidP="0021796F">
      <w:r>
        <w:lastRenderedPageBreak/>
        <w:t>— </w:t>
      </w:r>
      <w:r w:rsidR="00000000" w:rsidRPr="00033231">
        <w:t>Et ce sont d</w:t>
      </w:r>
      <w:r>
        <w:t>’</w:t>
      </w:r>
      <w:r w:rsidR="00000000" w:rsidRPr="00033231">
        <w:t>honnêtes gens</w:t>
      </w:r>
      <w:r>
        <w:t xml:space="preserve">, </w:t>
      </w:r>
      <w:r w:rsidR="00000000" w:rsidRPr="00033231">
        <w:t>toute la famille</w:t>
      </w:r>
      <w:r>
        <w:t> ?</w:t>
      </w:r>
    </w:p>
    <w:p w14:paraId="4FA9EB94" w14:textId="77777777" w:rsidR="004F69D6" w:rsidRDefault="004F69D6" w:rsidP="0021796F">
      <w:r>
        <w:t>— </w:t>
      </w:r>
      <w:r w:rsidR="00000000" w:rsidRPr="00033231">
        <w:t>Il n</w:t>
      </w:r>
      <w:r>
        <w:t>’</w:t>
      </w:r>
      <w:r w:rsidR="00000000" w:rsidRPr="00033231">
        <w:t>y en a pas de plus honnêtes</w:t>
      </w:r>
      <w:r>
        <w:t xml:space="preserve"> ; </w:t>
      </w:r>
      <w:r w:rsidR="00000000" w:rsidRPr="00033231">
        <w:t>la femme est la décence même</w:t>
      </w:r>
      <w:r>
        <w:t xml:space="preserve">, </w:t>
      </w:r>
      <w:r w:rsidR="00000000" w:rsidRPr="00033231">
        <w:t>et propre</w:t>
      </w:r>
      <w:r>
        <w:t xml:space="preserve"> ! </w:t>
      </w:r>
      <w:r w:rsidR="00000000" w:rsidRPr="00033231">
        <w:t>vous pourriez manger vos poireaux sur le plancher de sa maison</w:t>
      </w:r>
      <w:r>
        <w:t xml:space="preserve">. </w:t>
      </w:r>
      <w:r w:rsidR="00000000" w:rsidRPr="00033231">
        <w:t>Ils sont bien malheureux</w:t>
      </w:r>
      <w:r>
        <w:t xml:space="preserve">. </w:t>
      </w:r>
      <w:r w:rsidR="00000000" w:rsidRPr="00033231">
        <w:t>Je voudrais que William pût trouver quelque chose à faire</w:t>
      </w:r>
      <w:r>
        <w:t xml:space="preserve">, </w:t>
      </w:r>
      <w:r w:rsidR="00000000" w:rsidRPr="00033231">
        <w:t>soit comme ja</w:t>
      </w:r>
      <w:r w:rsidR="00000000" w:rsidRPr="00033231">
        <w:t>r</w:t>
      </w:r>
      <w:r w:rsidR="00000000" w:rsidRPr="00033231">
        <w:t>dinier</w:t>
      </w:r>
      <w:r>
        <w:t xml:space="preserve">, </w:t>
      </w:r>
      <w:r w:rsidR="00000000" w:rsidRPr="00033231">
        <w:t>soit autrement</w:t>
      </w:r>
      <w:r>
        <w:t xml:space="preserve">. </w:t>
      </w:r>
      <w:r w:rsidR="00000000" w:rsidRPr="00033231">
        <w:t>Il entend parfaitement le jardinage</w:t>
      </w:r>
      <w:r>
        <w:t xml:space="preserve">. </w:t>
      </w:r>
      <w:r w:rsidR="00000000" w:rsidRPr="00033231">
        <w:t>Il a demeuré autrefois avec un Écossais qui lui a appris les mystères du métier</w:t>
      </w:r>
      <w:r>
        <w:t xml:space="preserve">, </w:t>
      </w:r>
      <w:r w:rsidR="00000000" w:rsidRPr="00033231">
        <w:t>comme ils disent</w:t>
      </w:r>
      <w:r>
        <w:t>.</w:t>
      </w:r>
    </w:p>
    <w:p w14:paraId="7DD5D9B8" w14:textId="5A4385CD" w:rsidR="004F69D6" w:rsidRDefault="004F69D6" w:rsidP="0021796F">
      <w:r>
        <w:t>— </w:t>
      </w:r>
      <w:r w:rsidR="00000000" w:rsidRPr="00033231">
        <w:t>Maintenant</w:t>
      </w:r>
      <w:r>
        <w:t xml:space="preserve">, </w:t>
      </w:r>
      <w:r w:rsidR="00000000" w:rsidRPr="00033231">
        <w:t>vous pouvez partir</w:t>
      </w:r>
      <w:r>
        <w:t xml:space="preserve">, Joe ; </w:t>
      </w:r>
      <w:r w:rsidR="00000000" w:rsidRPr="00033231">
        <w:t>vous n</w:t>
      </w:r>
      <w:r>
        <w:t>’</w:t>
      </w:r>
      <w:r w:rsidR="00000000" w:rsidRPr="00033231">
        <w:t>avez pas b</w:t>
      </w:r>
      <w:r w:rsidR="00000000" w:rsidRPr="00033231">
        <w:t>e</w:t>
      </w:r>
      <w:r w:rsidR="00000000" w:rsidRPr="00033231">
        <w:t>soin de rester là debout à me regarder</w:t>
      </w:r>
      <w:r>
        <w:t>.</w:t>
      </w:r>
    </w:p>
    <w:p w14:paraId="126CF51C" w14:textId="77777777" w:rsidR="004F69D6" w:rsidRDefault="004F69D6" w:rsidP="0021796F">
      <w:r>
        <w:t>— </w:t>
      </w:r>
      <w:r w:rsidR="00000000" w:rsidRPr="00033231">
        <w:t>Vous ne m</w:t>
      </w:r>
      <w:r>
        <w:t>’</w:t>
      </w:r>
      <w:r w:rsidR="00000000" w:rsidRPr="00033231">
        <w:t>avez pas donné d</w:t>
      </w:r>
      <w:r>
        <w:t>’</w:t>
      </w:r>
      <w:r w:rsidR="00000000" w:rsidRPr="00033231">
        <w:t>ordres</w:t>
      </w:r>
      <w:r>
        <w:t xml:space="preserve">, </w:t>
      </w:r>
      <w:r w:rsidR="00000000" w:rsidRPr="00033231">
        <w:t>monsieur</w:t>
      </w:r>
      <w:r>
        <w:t>.</w:t>
      </w:r>
    </w:p>
    <w:p w14:paraId="40BD7A8C" w14:textId="100E5F5C" w:rsidR="00000000" w:rsidRPr="00033231" w:rsidRDefault="004F69D6" w:rsidP="0021796F">
      <w:r>
        <w:t>— </w:t>
      </w:r>
      <w:r w:rsidR="00000000" w:rsidRPr="00033231">
        <w:t>Aucun</w:t>
      </w:r>
      <w:r>
        <w:t xml:space="preserve">, </w:t>
      </w:r>
      <w:r w:rsidR="00000000" w:rsidRPr="00033231">
        <w:t>si ce n</w:t>
      </w:r>
      <w:r>
        <w:t>’</w:t>
      </w:r>
      <w:r w:rsidR="00000000" w:rsidRPr="00033231">
        <w:t>est de me débarrasser de votre présence</w:t>
      </w:r>
      <w:r>
        <w:t>. »</w:t>
      </w:r>
    </w:p>
    <w:p w14:paraId="2954B635" w14:textId="670F0BBD" w:rsidR="004F69D6" w:rsidRDefault="00000000" w:rsidP="0021796F">
      <w:r w:rsidRPr="00033231">
        <w:t xml:space="preserve">Ce que </w:t>
      </w:r>
      <w:r w:rsidR="004F69D6">
        <w:t>Joe</w:t>
      </w:r>
      <w:r w:rsidRPr="00033231">
        <w:t xml:space="preserve"> ne se fit point répéter</w:t>
      </w:r>
      <w:r w:rsidR="004F69D6">
        <w:t>.</w:t>
      </w:r>
    </w:p>
    <w:p w14:paraId="4B907E35" w14:textId="47460CA1" w:rsidR="004F69D6" w:rsidRDefault="00000000" w:rsidP="0021796F">
      <w:r w:rsidRPr="00033231">
        <w:t>Les soirées du printemps sont souvent froides et humides</w:t>
      </w:r>
      <w:r w:rsidR="004F69D6">
        <w:t xml:space="preserve">, </w:t>
      </w:r>
      <w:r w:rsidRPr="00033231">
        <w:t>et</w:t>
      </w:r>
      <w:r w:rsidR="004F69D6">
        <w:t xml:space="preserve">, </w:t>
      </w:r>
      <w:r w:rsidRPr="00033231">
        <w:t>quoique ce jour-là eût été très-beau</w:t>
      </w:r>
      <w:r w:rsidR="004F69D6">
        <w:t xml:space="preserve">, </w:t>
      </w:r>
      <w:r w:rsidRPr="00033231">
        <w:t>l</w:t>
      </w:r>
      <w:r w:rsidR="004F69D6">
        <w:t>’</w:t>
      </w:r>
      <w:r w:rsidRPr="00033231">
        <w:t>air se refroidit au co</w:t>
      </w:r>
      <w:r w:rsidRPr="00033231">
        <w:t>u</w:t>
      </w:r>
      <w:r w:rsidRPr="00033231">
        <w:t>cher du soleil</w:t>
      </w:r>
      <w:r w:rsidR="004F69D6">
        <w:t xml:space="preserve">, </w:t>
      </w:r>
      <w:r w:rsidRPr="00033231">
        <w:t>la terre se crispa</w:t>
      </w:r>
      <w:r w:rsidR="004F69D6">
        <w:t xml:space="preserve">, </w:t>
      </w:r>
      <w:r w:rsidRPr="00033231">
        <w:t>et</w:t>
      </w:r>
      <w:r w:rsidR="004F69D6">
        <w:t xml:space="preserve">, </w:t>
      </w:r>
      <w:r w:rsidRPr="00033231">
        <w:t>avant que la nuit fut venue</w:t>
      </w:r>
      <w:r w:rsidR="004F69D6">
        <w:t xml:space="preserve">, </w:t>
      </w:r>
      <w:r w:rsidRPr="00033231">
        <w:t>une gelée blanche se glissait insidieusement dans l</w:t>
      </w:r>
      <w:r w:rsidR="004F69D6">
        <w:t>’</w:t>
      </w:r>
      <w:r w:rsidRPr="00033231">
        <w:t>herbe qui commençait à pousser et dans les boutons entr</w:t>
      </w:r>
      <w:r w:rsidR="004F69D6">
        <w:t>’</w:t>
      </w:r>
      <w:r w:rsidRPr="00033231">
        <w:t>ouverts</w:t>
      </w:r>
      <w:r w:rsidR="004F69D6">
        <w:t xml:space="preserve">. </w:t>
      </w:r>
      <w:r w:rsidRPr="00033231">
        <w:t>Elle blanchissait le pavé qui s</w:t>
      </w:r>
      <w:r w:rsidR="004F69D6">
        <w:t>’</w:t>
      </w:r>
      <w:r w:rsidRPr="00033231">
        <w:t xml:space="preserve">étendait au-devant de </w:t>
      </w:r>
      <w:proofErr w:type="spellStart"/>
      <w:r w:rsidRPr="00033231">
        <w:t>Briarmains</w:t>
      </w:r>
      <w:proofErr w:type="spellEnd"/>
      <w:r w:rsidR="004F69D6">
        <w:t xml:space="preserve"> (</w:t>
      </w:r>
      <w:r w:rsidRPr="00033231">
        <w:t xml:space="preserve">la résidence de </w:t>
      </w:r>
      <w:r w:rsidR="004F69D6">
        <w:t>M. </w:t>
      </w:r>
      <w:r w:rsidRPr="00033231">
        <w:t>Yorke</w:t>
      </w:r>
      <w:r w:rsidR="004F69D6">
        <w:t xml:space="preserve">), </w:t>
      </w:r>
      <w:r w:rsidRPr="00033231">
        <w:t>et opérait son œuvre silencieuse de de</w:t>
      </w:r>
      <w:r w:rsidRPr="00033231">
        <w:t>s</w:t>
      </w:r>
      <w:r w:rsidRPr="00033231">
        <w:t>truction parmi les tendres plantes de son jardin et de sa pelouse</w:t>
      </w:r>
      <w:r w:rsidR="004F69D6">
        <w:t xml:space="preserve">. </w:t>
      </w:r>
      <w:r w:rsidRPr="00033231">
        <w:t>Quant au grand arbre au tronc puissant et aux branches vigo</w:t>
      </w:r>
      <w:r w:rsidRPr="00033231">
        <w:t>u</w:t>
      </w:r>
      <w:r w:rsidRPr="00033231">
        <w:t>reuses qui protégeait le pignon du côté de la route</w:t>
      </w:r>
      <w:r w:rsidR="004F69D6">
        <w:t xml:space="preserve">, </w:t>
      </w:r>
      <w:r w:rsidRPr="00033231">
        <w:t>il semblait défier une nuit de printemps de nuire à ses rameaux encore nus</w:t>
      </w:r>
      <w:r w:rsidR="004F69D6">
        <w:t xml:space="preserve"> ; </w:t>
      </w:r>
      <w:r w:rsidRPr="00033231">
        <w:t>il en était de même du massif de noyers sans feuilles qui s</w:t>
      </w:r>
      <w:r w:rsidR="004F69D6">
        <w:t>’</w:t>
      </w:r>
      <w:r w:rsidRPr="00033231">
        <w:t>élevait derrière la maison</w:t>
      </w:r>
      <w:r w:rsidR="004F69D6">
        <w:t>.</w:t>
      </w:r>
    </w:p>
    <w:p w14:paraId="0A811FAC" w14:textId="77777777" w:rsidR="004F69D6" w:rsidRDefault="00000000" w:rsidP="0021796F">
      <w:r w:rsidRPr="00033231">
        <w:t>Dans l</w:t>
      </w:r>
      <w:r w:rsidR="004F69D6">
        <w:t>’</w:t>
      </w:r>
      <w:r w:rsidRPr="00033231">
        <w:t>obscurité de cette nuit étoilée</w:t>
      </w:r>
      <w:r w:rsidR="004F69D6">
        <w:t xml:space="preserve">, </w:t>
      </w:r>
      <w:r w:rsidRPr="00033231">
        <w:t>mais sans clair de l</w:t>
      </w:r>
      <w:r w:rsidRPr="00033231">
        <w:t>u</w:t>
      </w:r>
      <w:r w:rsidRPr="00033231">
        <w:t>ne</w:t>
      </w:r>
      <w:r w:rsidR="004F69D6">
        <w:t xml:space="preserve">, </w:t>
      </w:r>
      <w:r w:rsidRPr="00033231">
        <w:t>les lumières des fenêtres brillaient vivement</w:t>
      </w:r>
      <w:r w:rsidR="004F69D6">
        <w:t xml:space="preserve">. </w:t>
      </w:r>
      <w:r w:rsidRPr="00033231">
        <w:t xml:space="preserve">Cette </w:t>
      </w:r>
      <w:r w:rsidRPr="00033231">
        <w:lastRenderedPageBreak/>
        <w:t>scène n</w:t>
      </w:r>
      <w:r w:rsidR="004F69D6">
        <w:t>’</w:t>
      </w:r>
      <w:r w:rsidRPr="00033231">
        <w:t>était ni sombre</w:t>
      </w:r>
      <w:r w:rsidR="004F69D6">
        <w:t xml:space="preserve">, </w:t>
      </w:r>
      <w:r w:rsidRPr="00033231">
        <w:t>ni triste</w:t>
      </w:r>
      <w:r w:rsidR="004F69D6">
        <w:t xml:space="preserve">, </w:t>
      </w:r>
      <w:r w:rsidRPr="00033231">
        <w:t>ni même silencieuse</w:t>
      </w:r>
      <w:r w:rsidR="004F69D6">
        <w:t xml:space="preserve">. </w:t>
      </w:r>
      <w:proofErr w:type="spellStart"/>
      <w:r w:rsidRPr="00033231">
        <w:t>Briarmains</w:t>
      </w:r>
      <w:proofErr w:type="spellEnd"/>
      <w:r w:rsidRPr="00033231">
        <w:t xml:space="preserve"> était situé près de la grande route</w:t>
      </w:r>
      <w:r w:rsidR="004F69D6">
        <w:t xml:space="preserve"> ; </w:t>
      </w:r>
      <w:r w:rsidRPr="00033231">
        <w:t>c</w:t>
      </w:r>
      <w:r w:rsidR="004F69D6">
        <w:t>’</w:t>
      </w:r>
      <w:r w:rsidRPr="00033231">
        <w:t>était une ancienne rés</w:t>
      </w:r>
      <w:r w:rsidRPr="00033231">
        <w:t>i</w:t>
      </w:r>
      <w:r w:rsidRPr="00033231">
        <w:t>de</w:t>
      </w:r>
      <w:r w:rsidRPr="00033231">
        <w:t>n</w:t>
      </w:r>
      <w:r w:rsidRPr="00033231">
        <w:t>ce</w:t>
      </w:r>
      <w:r w:rsidR="004F69D6">
        <w:t xml:space="preserve">, </w:t>
      </w:r>
      <w:r w:rsidRPr="00033231">
        <w:t>construite avant que la route fût faite</w:t>
      </w:r>
      <w:r w:rsidR="004F69D6">
        <w:t xml:space="preserve">, </w:t>
      </w:r>
      <w:r w:rsidRPr="00033231">
        <w:t>et lorsqu</w:t>
      </w:r>
      <w:r w:rsidR="004F69D6">
        <w:t>’</w:t>
      </w:r>
      <w:r w:rsidRPr="00033231">
        <w:t>une av</w:t>
      </w:r>
      <w:r w:rsidRPr="00033231">
        <w:t>e</w:t>
      </w:r>
      <w:r w:rsidRPr="00033231">
        <w:t>nue tracée à travers les champs était le seul chemin pour y arr</w:t>
      </w:r>
      <w:r w:rsidRPr="00033231">
        <w:t>i</w:t>
      </w:r>
      <w:r w:rsidRPr="00033231">
        <w:t>ver</w:t>
      </w:r>
      <w:r w:rsidR="004F69D6">
        <w:t xml:space="preserve">. </w:t>
      </w:r>
      <w:proofErr w:type="spellStart"/>
      <w:r w:rsidRPr="00033231">
        <w:t>Briarfield</w:t>
      </w:r>
      <w:proofErr w:type="spellEnd"/>
      <w:r w:rsidRPr="00033231">
        <w:t xml:space="preserve"> était à un mille à peine</w:t>
      </w:r>
      <w:r w:rsidR="004F69D6">
        <w:t xml:space="preserve">. </w:t>
      </w:r>
      <w:r w:rsidRPr="00033231">
        <w:t>On entendait le bruit confus qui s</w:t>
      </w:r>
      <w:r w:rsidR="004F69D6">
        <w:t>’</w:t>
      </w:r>
      <w:r w:rsidRPr="00033231">
        <w:t>en élevait</w:t>
      </w:r>
      <w:r w:rsidR="004F69D6">
        <w:t xml:space="preserve">, </w:t>
      </w:r>
      <w:r w:rsidRPr="00033231">
        <w:t>on apercevait clairement ses lumières</w:t>
      </w:r>
      <w:r w:rsidR="004F69D6">
        <w:t xml:space="preserve">. </w:t>
      </w:r>
      <w:r w:rsidRPr="00033231">
        <w:t>La ch</w:t>
      </w:r>
      <w:r w:rsidRPr="00033231">
        <w:t>a</w:t>
      </w:r>
      <w:r w:rsidRPr="00033231">
        <w:t xml:space="preserve">pelle de </w:t>
      </w:r>
      <w:proofErr w:type="spellStart"/>
      <w:r w:rsidRPr="00033231">
        <w:t>Briar</w:t>
      </w:r>
      <w:proofErr w:type="spellEnd"/>
      <w:r w:rsidR="004F69D6">
        <w:t xml:space="preserve">, </w:t>
      </w:r>
      <w:r w:rsidRPr="00033231">
        <w:t>chapelle wesleyenne</w:t>
      </w:r>
      <w:r w:rsidR="004F69D6">
        <w:t xml:space="preserve">, </w:t>
      </w:r>
      <w:r w:rsidRPr="00033231">
        <w:t>grande</w:t>
      </w:r>
      <w:r w:rsidR="004F69D6">
        <w:t xml:space="preserve">, </w:t>
      </w:r>
      <w:r w:rsidRPr="00033231">
        <w:t>nue et d</w:t>
      </w:r>
      <w:r w:rsidRPr="00033231">
        <w:t>é</w:t>
      </w:r>
      <w:r w:rsidRPr="00033231">
        <w:t>pourvue d</w:t>
      </w:r>
      <w:r w:rsidR="004F69D6">
        <w:t>’</w:t>
      </w:r>
      <w:r w:rsidRPr="00033231">
        <w:t>ornements</w:t>
      </w:r>
      <w:r w:rsidR="004F69D6">
        <w:t xml:space="preserve">, </w:t>
      </w:r>
      <w:r w:rsidRPr="00033231">
        <w:t>s</w:t>
      </w:r>
      <w:r w:rsidR="004F69D6">
        <w:t>’</w:t>
      </w:r>
      <w:r w:rsidRPr="00033231">
        <w:t>élevait environ à cent pas de là</w:t>
      </w:r>
      <w:r w:rsidR="004F69D6">
        <w:t xml:space="preserve"> ; </w:t>
      </w:r>
      <w:r w:rsidRPr="00033231">
        <w:t>et</w:t>
      </w:r>
      <w:r w:rsidR="004F69D6">
        <w:t xml:space="preserve">, </w:t>
      </w:r>
      <w:r w:rsidRPr="00033231">
        <w:t xml:space="preserve">comme il se tenait en ce moment dans ses murs </w:t>
      </w:r>
      <w:proofErr w:type="gramStart"/>
      <w:r w:rsidRPr="00033231">
        <w:t>un meeting</w:t>
      </w:r>
      <w:proofErr w:type="gramEnd"/>
      <w:r w:rsidRPr="00033231">
        <w:t xml:space="preserve"> r</w:t>
      </w:r>
      <w:r w:rsidRPr="00033231">
        <w:t>e</w:t>
      </w:r>
      <w:r w:rsidRPr="00033231">
        <w:t>ligieux</w:t>
      </w:r>
      <w:r w:rsidR="004F69D6">
        <w:t xml:space="preserve">, </w:t>
      </w:r>
      <w:r w:rsidRPr="00033231">
        <w:t>les lumières de ses fenêtres jetaient une vive réflexion sur la route</w:t>
      </w:r>
      <w:r w:rsidR="004F69D6">
        <w:t xml:space="preserve">, </w:t>
      </w:r>
      <w:r w:rsidRPr="00033231">
        <w:t>pendant qu</w:t>
      </w:r>
      <w:r w:rsidR="004F69D6">
        <w:t>’</w:t>
      </w:r>
      <w:r w:rsidRPr="00033231">
        <w:t>une hymne du caractère le plus extr</w:t>
      </w:r>
      <w:r w:rsidRPr="00033231">
        <w:t>a</w:t>
      </w:r>
      <w:r w:rsidRPr="00033231">
        <w:t>ordinaire</w:t>
      </w:r>
      <w:r w:rsidR="004F69D6">
        <w:t xml:space="preserve">, </w:t>
      </w:r>
      <w:r w:rsidRPr="00033231">
        <w:t>et qui eût fait tressaillir même un quaker</w:t>
      </w:r>
      <w:r w:rsidR="004F69D6">
        <w:t xml:space="preserve">, </w:t>
      </w:r>
      <w:r w:rsidRPr="00033231">
        <w:t>faisait r</w:t>
      </w:r>
      <w:r w:rsidRPr="00033231">
        <w:t>e</w:t>
      </w:r>
      <w:r w:rsidRPr="00033231">
        <w:t>tentir joyeus</w:t>
      </w:r>
      <w:r w:rsidRPr="00033231">
        <w:t>e</w:t>
      </w:r>
      <w:r w:rsidRPr="00033231">
        <w:t>ment les échos d</w:t>
      </w:r>
      <w:r w:rsidR="004F69D6">
        <w:t>’</w:t>
      </w:r>
      <w:r w:rsidRPr="00033231">
        <w:t>alentour</w:t>
      </w:r>
      <w:r w:rsidR="004F69D6">
        <w:t xml:space="preserve">. </w:t>
      </w:r>
      <w:r w:rsidRPr="00033231">
        <w:t>Peu à peu les chants changèrent de caractère</w:t>
      </w:r>
      <w:r w:rsidR="004F69D6">
        <w:t xml:space="preserve"> : </w:t>
      </w:r>
      <w:r w:rsidRPr="00033231">
        <w:t>les cris</w:t>
      </w:r>
      <w:r w:rsidR="004F69D6">
        <w:t xml:space="preserve">, </w:t>
      </w:r>
      <w:r w:rsidRPr="00033231">
        <w:t>les hurlements les plus e</w:t>
      </w:r>
      <w:r w:rsidRPr="00033231">
        <w:t>f</w:t>
      </w:r>
      <w:r w:rsidRPr="00033231">
        <w:t>froyables suivirent</w:t>
      </w:r>
      <w:r w:rsidR="004F69D6">
        <w:t xml:space="preserve">, </w:t>
      </w:r>
      <w:r w:rsidRPr="00033231">
        <w:t>et il fallait que le toit de la chapelle fût s</w:t>
      </w:r>
      <w:r w:rsidRPr="00033231">
        <w:t>o</w:t>
      </w:r>
      <w:r w:rsidRPr="00033231">
        <w:t>lide</w:t>
      </w:r>
      <w:r w:rsidR="004F69D6">
        <w:t xml:space="preserve">, </w:t>
      </w:r>
      <w:r w:rsidRPr="00033231">
        <w:t>pour ne pas voler en éclats sous une pareille explosion</w:t>
      </w:r>
      <w:r w:rsidR="004F69D6">
        <w:t>.</w:t>
      </w:r>
    </w:p>
    <w:p w14:paraId="619CCF97" w14:textId="77777777" w:rsidR="004F69D6" w:rsidRDefault="00000000" w:rsidP="0021796F">
      <w:r w:rsidRPr="00033231">
        <w:t>Si la chapelle était animée</w:t>
      </w:r>
      <w:r w:rsidR="004F69D6">
        <w:t xml:space="preserve">, </w:t>
      </w:r>
      <w:r w:rsidRPr="00033231">
        <w:t xml:space="preserve">il en était de même de </w:t>
      </w:r>
      <w:proofErr w:type="spellStart"/>
      <w:r w:rsidRPr="00033231">
        <w:t>Bria</w:t>
      </w:r>
      <w:r w:rsidRPr="00033231">
        <w:t>r</w:t>
      </w:r>
      <w:r w:rsidRPr="00033231">
        <w:t>mains</w:t>
      </w:r>
      <w:proofErr w:type="spellEnd"/>
      <w:r w:rsidR="004F69D6">
        <w:t xml:space="preserve">, </w:t>
      </w:r>
      <w:r w:rsidRPr="00033231">
        <w:t>quoique d</w:t>
      </w:r>
      <w:r w:rsidR="004F69D6">
        <w:t>’</w:t>
      </w:r>
      <w:r w:rsidRPr="00033231">
        <w:t>une manière plus calme</w:t>
      </w:r>
      <w:r w:rsidR="004F69D6">
        <w:t xml:space="preserve">. </w:t>
      </w:r>
      <w:r w:rsidRPr="00033231">
        <w:t>Quelques-unes des fenêtres aussi étaient illuminées</w:t>
      </w:r>
      <w:r w:rsidR="004F69D6">
        <w:t xml:space="preserve">. </w:t>
      </w:r>
      <w:r w:rsidRPr="00033231">
        <w:t>L</w:t>
      </w:r>
      <w:r w:rsidR="004F69D6">
        <w:t>’</w:t>
      </w:r>
      <w:r w:rsidRPr="00033231">
        <w:t>étage inférieur donnait sur la pelouse</w:t>
      </w:r>
      <w:r w:rsidR="004F69D6">
        <w:t xml:space="preserve"> ; </w:t>
      </w:r>
      <w:r w:rsidRPr="00033231">
        <w:t>des rideaux cachaient en partie l</w:t>
      </w:r>
      <w:r w:rsidR="004F69D6">
        <w:t>’</w:t>
      </w:r>
      <w:r w:rsidRPr="00033231">
        <w:t>éclat des lumières</w:t>
      </w:r>
      <w:r w:rsidR="004F69D6">
        <w:t xml:space="preserve">, </w:t>
      </w:r>
      <w:r w:rsidRPr="00033231">
        <w:t>mais n</w:t>
      </w:r>
      <w:r w:rsidR="004F69D6">
        <w:t>’</w:t>
      </w:r>
      <w:r w:rsidRPr="00033231">
        <w:t>empêchaient pas entièrement d</w:t>
      </w:r>
      <w:r w:rsidR="004F69D6">
        <w:t>’</w:t>
      </w:r>
      <w:r w:rsidRPr="00033231">
        <w:t>entendre les voix et les rires</w:t>
      </w:r>
      <w:r w:rsidR="004F69D6">
        <w:t xml:space="preserve">. </w:t>
      </w:r>
      <w:r w:rsidRPr="00033231">
        <w:t>Nous avons le privilège de pénétrer à l</w:t>
      </w:r>
      <w:r w:rsidR="004F69D6">
        <w:t>’</w:t>
      </w:r>
      <w:r w:rsidRPr="00033231">
        <w:t>intérieur de ce sanctuaire domestique</w:t>
      </w:r>
      <w:r w:rsidR="004F69D6">
        <w:t>.</w:t>
      </w:r>
    </w:p>
    <w:p w14:paraId="1A35AC78" w14:textId="133260B4" w:rsidR="004F69D6" w:rsidRDefault="00000000" w:rsidP="0021796F">
      <w:r w:rsidRPr="00033231">
        <w:t>Ce n</w:t>
      </w:r>
      <w:r w:rsidR="004F69D6">
        <w:t>’</w:t>
      </w:r>
      <w:r w:rsidRPr="00033231">
        <w:t xml:space="preserve">est point la présence de la compagnie qui excite la joie dans la demeure de </w:t>
      </w:r>
      <w:r w:rsidR="004F69D6">
        <w:t>M. </w:t>
      </w:r>
      <w:r w:rsidRPr="00033231">
        <w:t>Yorke</w:t>
      </w:r>
      <w:r w:rsidR="004F69D6">
        <w:t xml:space="preserve">, </w:t>
      </w:r>
      <w:r w:rsidRPr="00033231">
        <w:t>car il n</w:t>
      </w:r>
      <w:r w:rsidR="004F69D6">
        <w:t>’</w:t>
      </w:r>
      <w:r w:rsidRPr="00033231">
        <w:t>y a que sa propre famille</w:t>
      </w:r>
      <w:r w:rsidR="004F69D6">
        <w:t xml:space="preserve">, </w:t>
      </w:r>
      <w:r w:rsidRPr="00033231">
        <w:t>rassemblée dans la pièce la plus retirée de l</w:t>
      </w:r>
      <w:r w:rsidR="004F69D6">
        <w:t>’</w:t>
      </w:r>
      <w:r w:rsidRPr="00033231">
        <w:t>aile gauche</w:t>
      </w:r>
      <w:r w:rsidR="004F69D6">
        <w:t>.</w:t>
      </w:r>
    </w:p>
    <w:p w14:paraId="0C299963" w14:textId="77777777" w:rsidR="004F69D6" w:rsidRDefault="00000000" w:rsidP="0021796F">
      <w:r w:rsidRPr="00033231">
        <w:t>C</w:t>
      </w:r>
      <w:r w:rsidR="004F69D6">
        <w:t>’</w:t>
      </w:r>
      <w:r w:rsidRPr="00033231">
        <w:t>est l</w:t>
      </w:r>
      <w:r w:rsidR="004F69D6">
        <w:t>’</w:t>
      </w:r>
      <w:r w:rsidRPr="00033231">
        <w:t>endroit où se tiennent habituellement les réunions du soir</w:t>
      </w:r>
      <w:r w:rsidR="004F69D6">
        <w:t xml:space="preserve">. </w:t>
      </w:r>
      <w:r w:rsidRPr="00033231">
        <w:t>Les fenêtres sont formées de vitraux peints</w:t>
      </w:r>
      <w:r w:rsidR="004F69D6">
        <w:t xml:space="preserve">, </w:t>
      </w:r>
      <w:r w:rsidRPr="00033231">
        <w:t>dont la pourpre et l</w:t>
      </w:r>
      <w:r w:rsidR="004F69D6">
        <w:t>’</w:t>
      </w:r>
      <w:r w:rsidRPr="00033231">
        <w:t>ambre sont les couleurs dominantes</w:t>
      </w:r>
      <w:r w:rsidR="004F69D6">
        <w:t xml:space="preserve">, </w:t>
      </w:r>
      <w:r w:rsidRPr="00033231">
        <w:t xml:space="preserve">rayonnant </w:t>
      </w:r>
      <w:r w:rsidRPr="00033231">
        <w:lastRenderedPageBreak/>
        <w:t>a</w:t>
      </w:r>
      <w:r w:rsidRPr="00033231">
        <w:t>u</w:t>
      </w:r>
      <w:r w:rsidRPr="00033231">
        <w:t>tour d</w:t>
      </w:r>
      <w:r w:rsidR="004F69D6">
        <w:t>’</w:t>
      </w:r>
      <w:r w:rsidRPr="00033231">
        <w:t xml:space="preserve">un médaillon situé au centre et offrant aux regards la suave tête de William </w:t>
      </w:r>
      <w:proofErr w:type="spellStart"/>
      <w:r w:rsidRPr="00033231">
        <w:t>Shakspeare</w:t>
      </w:r>
      <w:proofErr w:type="spellEnd"/>
      <w:r w:rsidRPr="00033231">
        <w:t xml:space="preserve"> ou le visage serein de John Milton</w:t>
      </w:r>
      <w:r w:rsidR="004F69D6">
        <w:t xml:space="preserve">. </w:t>
      </w:r>
      <w:r w:rsidRPr="00033231">
        <w:t>Quelques vues canadiennes</w:t>
      </w:r>
      <w:r w:rsidR="004F69D6">
        <w:t xml:space="preserve">, </w:t>
      </w:r>
      <w:r w:rsidRPr="00033231">
        <w:t>représentant de vertes f</w:t>
      </w:r>
      <w:r w:rsidRPr="00033231">
        <w:t>o</w:t>
      </w:r>
      <w:r w:rsidRPr="00033231">
        <w:t>rêts et des eaux bleues</w:t>
      </w:r>
      <w:r w:rsidR="004F69D6">
        <w:t xml:space="preserve">, </w:t>
      </w:r>
      <w:r w:rsidRPr="00033231">
        <w:t>sont suspendues aux murs</w:t>
      </w:r>
      <w:r w:rsidR="004F69D6">
        <w:t xml:space="preserve"> ; </w:t>
      </w:r>
      <w:r w:rsidRPr="00033231">
        <w:t>parmi elles brille une nocturne éruption du Vésuve</w:t>
      </w:r>
      <w:r w:rsidR="004F69D6">
        <w:t xml:space="preserve">, </w:t>
      </w:r>
      <w:r w:rsidRPr="00033231">
        <w:t>dont les reflets ardents contrastent avec l</w:t>
      </w:r>
      <w:r w:rsidR="004F69D6">
        <w:t>’</w:t>
      </w:r>
      <w:r w:rsidRPr="00033231">
        <w:t>écume et l</w:t>
      </w:r>
      <w:r w:rsidR="004F69D6">
        <w:t>’</w:t>
      </w:r>
      <w:r w:rsidRPr="00033231">
        <w:t>azur des cataractes et les profo</w:t>
      </w:r>
      <w:r w:rsidRPr="00033231">
        <w:t>n</w:t>
      </w:r>
      <w:r w:rsidRPr="00033231">
        <w:t>deurs poudreuses des bois</w:t>
      </w:r>
      <w:r w:rsidR="004F69D6">
        <w:t>.</w:t>
      </w:r>
    </w:p>
    <w:p w14:paraId="730FF25C" w14:textId="3F9B51AD" w:rsidR="004F69D6" w:rsidRDefault="00000000" w:rsidP="0021796F">
      <w:r w:rsidRPr="00033231">
        <w:t>Le feu qui illumine cette chambre</w:t>
      </w:r>
      <w:r w:rsidR="004F69D6">
        <w:t xml:space="preserve">, </w:t>
      </w:r>
      <w:r w:rsidRPr="00033231">
        <w:t>lecteur du Midi</w:t>
      </w:r>
      <w:r w:rsidR="004F69D6">
        <w:t xml:space="preserve">, </w:t>
      </w:r>
      <w:r w:rsidRPr="00033231">
        <w:t>est tel que vous n</w:t>
      </w:r>
      <w:r w:rsidR="004F69D6">
        <w:t>’</w:t>
      </w:r>
      <w:r w:rsidRPr="00033231">
        <w:t>en avez pas vu souvent dans le foyer d</w:t>
      </w:r>
      <w:r w:rsidR="004F69D6">
        <w:t>’</w:t>
      </w:r>
      <w:r w:rsidRPr="00033231">
        <w:t>un appart</w:t>
      </w:r>
      <w:r w:rsidRPr="00033231">
        <w:t>e</w:t>
      </w:r>
      <w:r w:rsidRPr="00033231">
        <w:t>ment privé</w:t>
      </w:r>
      <w:r w:rsidR="004F69D6">
        <w:t xml:space="preserve"> : </w:t>
      </w:r>
      <w:r w:rsidRPr="00033231">
        <w:t>c</w:t>
      </w:r>
      <w:r w:rsidR="004F69D6">
        <w:t>’</w:t>
      </w:r>
      <w:r w:rsidRPr="00033231">
        <w:t>est un feu brillant et chaud</w:t>
      </w:r>
      <w:r w:rsidR="004F69D6">
        <w:t xml:space="preserve">, </w:t>
      </w:r>
      <w:r w:rsidRPr="00033231">
        <w:t>remplissant une a</w:t>
      </w:r>
      <w:r w:rsidRPr="00033231">
        <w:t>m</w:t>
      </w:r>
      <w:r w:rsidRPr="00033231">
        <w:t>ple cheminée</w:t>
      </w:r>
      <w:r w:rsidR="004F69D6">
        <w:t>. M. </w:t>
      </w:r>
      <w:r w:rsidRPr="00033231">
        <w:t>Yorke veut avoir un tel feu</w:t>
      </w:r>
      <w:r w:rsidR="004F69D6">
        <w:t xml:space="preserve">, </w:t>
      </w:r>
      <w:r w:rsidRPr="00033231">
        <w:t>même dans les chaleurs de l</w:t>
      </w:r>
      <w:r w:rsidR="004F69D6">
        <w:t>’</w:t>
      </w:r>
      <w:r w:rsidRPr="00033231">
        <w:t>été</w:t>
      </w:r>
      <w:r w:rsidR="004F69D6">
        <w:t xml:space="preserve"> : </w:t>
      </w:r>
      <w:r w:rsidRPr="00033231">
        <w:t>il s</w:t>
      </w:r>
      <w:r w:rsidR="004F69D6">
        <w:t>’</w:t>
      </w:r>
      <w:r w:rsidRPr="00033231">
        <w:t>assied auprès</w:t>
      </w:r>
      <w:r w:rsidR="004F69D6">
        <w:t xml:space="preserve">, </w:t>
      </w:r>
      <w:r w:rsidRPr="00033231">
        <w:t>un livre à la main</w:t>
      </w:r>
      <w:r w:rsidR="004F69D6">
        <w:t xml:space="preserve">, </w:t>
      </w:r>
      <w:r w:rsidRPr="00033231">
        <w:t>le coude appuyé sur un petit guéridon supportant une chandelle</w:t>
      </w:r>
      <w:r w:rsidR="004F69D6">
        <w:t xml:space="preserve"> ; </w:t>
      </w:r>
      <w:r w:rsidRPr="00033231">
        <w:t>mais il ne lit pas</w:t>
      </w:r>
      <w:r w:rsidR="004F69D6">
        <w:t xml:space="preserve">, </w:t>
      </w:r>
      <w:r w:rsidRPr="00033231">
        <w:t>il surveille ses enfants</w:t>
      </w:r>
      <w:r w:rsidR="004F69D6">
        <w:t xml:space="preserve">. </w:t>
      </w:r>
      <w:r w:rsidRPr="00033231">
        <w:t>En face de lui est assise une dame</w:t>
      </w:r>
      <w:r w:rsidR="004F69D6">
        <w:t xml:space="preserve">, </w:t>
      </w:r>
      <w:r w:rsidRPr="00033231">
        <w:t>personnage que je pourrais décrire minutieusement</w:t>
      </w:r>
      <w:r w:rsidR="004F69D6">
        <w:t xml:space="preserve">, </w:t>
      </w:r>
      <w:r w:rsidRPr="00033231">
        <w:t>mais je ne me sens aucune vocation pour cette tâche</w:t>
      </w:r>
      <w:r w:rsidR="004F69D6">
        <w:t xml:space="preserve">. </w:t>
      </w:r>
      <w:r w:rsidRPr="00033231">
        <w:t>Je la vois cependant parfaitement devant moi</w:t>
      </w:r>
      <w:r w:rsidR="004F69D6">
        <w:t xml:space="preserve"> : </w:t>
      </w:r>
      <w:r w:rsidRPr="00033231">
        <w:t>c</w:t>
      </w:r>
      <w:r w:rsidR="004F69D6">
        <w:t>’</w:t>
      </w:r>
      <w:r w:rsidRPr="00033231">
        <w:t>est une femme d</w:t>
      </w:r>
      <w:r w:rsidR="004F69D6">
        <w:t>’</w:t>
      </w:r>
      <w:r w:rsidRPr="00033231">
        <w:t>une r</w:t>
      </w:r>
      <w:r w:rsidRPr="00033231">
        <w:t>i</w:t>
      </w:r>
      <w:r w:rsidRPr="00033231">
        <w:t>che corpulence</w:t>
      </w:r>
      <w:r w:rsidR="004F69D6">
        <w:t xml:space="preserve">, </w:t>
      </w:r>
      <w:r w:rsidRPr="00033231">
        <w:t>à la physionomie grave</w:t>
      </w:r>
      <w:r w:rsidR="004F69D6">
        <w:t xml:space="preserve">, </w:t>
      </w:r>
      <w:r w:rsidRPr="00033231">
        <w:t>le souci peint sur son front</w:t>
      </w:r>
      <w:r w:rsidR="004F69D6">
        <w:t xml:space="preserve">, </w:t>
      </w:r>
      <w:r w:rsidRPr="00033231">
        <w:t>non le souci inévitable et écrasant</w:t>
      </w:r>
      <w:r w:rsidR="004F69D6">
        <w:t xml:space="preserve">, </w:t>
      </w:r>
      <w:r w:rsidRPr="00033231">
        <w:t>mais ce souci volo</w:t>
      </w:r>
      <w:r w:rsidRPr="00033231">
        <w:t>n</w:t>
      </w:r>
      <w:r w:rsidRPr="00033231">
        <w:t>ta</w:t>
      </w:r>
      <w:r w:rsidRPr="00033231">
        <w:t>i</w:t>
      </w:r>
      <w:r w:rsidRPr="00033231">
        <w:t>re</w:t>
      </w:r>
      <w:r w:rsidR="004F69D6">
        <w:t xml:space="preserve">, </w:t>
      </w:r>
      <w:r w:rsidRPr="00033231">
        <w:t>ce nuage qui assombrit les traits des personnes qui se croient obligées de paraître toujours mélancoliques</w:t>
      </w:r>
      <w:r w:rsidR="004F69D6">
        <w:t xml:space="preserve">. </w:t>
      </w:r>
      <w:r w:rsidRPr="00033231">
        <w:t>Ah</w:t>
      </w:r>
      <w:r w:rsidR="004F69D6">
        <w:t xml:space="preserve"> ! </w:t>
      </w:r>
      <w:r w:rsidRPr="00033231">
        <w:t>certes</w:t>
      </w:r>
      <w:r w:rsidR="004F69D6">
        <w:t xml:space="preserve">, </w:t>
      </w:r>
      <w:proofErr w:type="spellStart"/>
      <w:r w:rsidRPr="00033231">
        <w:t>mi</w:t>
      </w:r>
      <w:r w:rsidRPr="00033231">
        <w:t>s</w:t>
      </w:r>
      <w:r w:rsidRPr="00033231">
        <w:t>tress</w:t>
      </w:r>
      <w:proofErr w:type="spellEnd"/>
      <w:r w:rsidRPr="00033231">
        <w:t xml:space="preserve"> Yorke était de ces personnes-là</w:t>
      </w:r>
      <w:r w:rsidR="004F69D6">
        <w:t xml:space="preserve"> ; </w:t>
      </w:r>
      <w:r w:rsidRPr="00033231">
        <w:t>le matin</w:t>
      </w:r>
      <w:r w:rsidR="004F69D6">
        <w:t xml:space="preserve">, </w:t>
      </w:r>
      <w:r w:rsidRPr="00033231">
        <w:t>à midi</w:t>
      </w:r>
      <w:r w:rsidR="004F69D6">
        <w:t xml:space="preserve">, </w:t>
      </w:r>
      <w:r w:rsidRPr="00033231">
        <w:t>le soir</w:t>
      </w:r>
      <w:r w:rsidR="004F69D6">
        <w:t xml:space="preserve">, </w:t>
      </w:r>
      <w:r w:rsidRPr="00033231">
        <w:t>elle était grave comme Saturne</w:t>
      </w:r>
      <w:r w:rsidR="004F69D6">
        <w:t xml:space="preserve">, </w:t>
      </w:r>
      <w:r w:rsidRPr="00033231">
        <w:t>et avait une triste opinion de toute personne</w:t>
      </w:r>
      <w:r w:rsidR="004F69D6">
        <w:t xml:space="preserve">, </w:t>
      </w:r>
      <w:r w:rsidRPr="00033231">
        <w:t>particulièrement du sexe féminin</w:t>
      </w:r>
      <w:r w:rsidR="004F69D6">
        <w:t xml:space="preserve">, </w:t>
      </w:r>
      <w:r w:rsidRPr="00033231">
        <w:t>qui osait en sa présence montrer l</w:t>
      </w:r>
      <w:r w:rsidR="004F69D6">
        <w:t>’</w:t>
      </w:r>
      <w:r w:rsidRPr="00033231">
        <w:t>éclat d</w:t>
      </w:r>
      <w:r w:rsidR="004F69D6">
        <w:t>’</w:t>
      </w:r>
      <w:r w:rsidRPr="00033231">
        <w:t>un cœur gai et d</w:t>
      </w:r>
      <w:r w:rsidR="004F69D6">
        <w:t>’</w:t>
      </w:r>
      <w:r w:rsidRPr="00033231">
        <w:t>un caractère e</w:t>
      </w:r>
      <w:r w:rsidRPr="00033231">
        <w:t>n</w:t>
      </w:r>
      <w:r w:rsidRPr="00033231">
        <w:t>joué</w:t>
      </w:r>
      <w:r w:rsidR="004F69D6">
        <w:t xml:space="preserve">. </w:t>
      </w:r>
      <w:r w:rsidRPr="00033231">
        <w:t>Dans son opinion</w:t>
      </w:r>
      <w:r w:rsidR="004F69D6">
        <w:t xml:space="preserve">, </w:t>
      </w:r>
      <w:r w:rsidRPr="00033231">
        <w:t>être enjoué</w:t>
      </w:r>
      <w:r w:rsidR="004F69D6">
        <w:t xml:space="preserve">, </w:t>
      </w:r>
      <w:r w:rsidRPr="00033231">
        <w:t>c</w:t>
      </w:r>
      <w:r w:rsidR="004F69D6">
        <w:t>’</w:t>
      </w:r>
      <w:r w:rsidRPr="00033231">
        <w:t>était être profane</w:t>
      </w:r>
      <w:r w:rsidR="004F69D6">
        <w:t xml:space="preserve"> ; </w:t>
      </w:r>
      <w:r w:rsidRPr="00033231">
        <w:t>être gai</w:t>
      </w:r>
      <w:r w:rsidR="004F69D6">
        <w:t xml:space="preserve">, </w:t>
      </w:r>
      <w:r w:rsidRPr="00033231">
        <w:t>c</w:t>
      </w:r>
      <w:r w:rsidR="004F69D6">
        <w:t>’</w:t>
      </w:r>
      <w:r w:rsidRPr="00033231">
        <w:t>était être frivole</w:t>
      </w:r>
      <w:r w:rsidR="004F69D6">
        <w:t xml:space="preserve">. </w:t>
      </w:r>
      <w:r w:rsidRPr="00033231">
        <w:t>Pour elle il n</w:t>
      </w:r>
      <w:r w:rsidR="004F69D6">
        <w:t>’</w:t>
      </w:r>
      <w:r w:rsidRPr="00033231">
        <w:t>y avait pas de milieu</w:t>
      </w:r>
      <w:r w:rsidR="004F69D6">
        <w:t xml:space="preserve">. </w:t>
      </w:r>
      <w:r w:rsidRPr="00033231">
        <w:t>Néanmoins c</w:t>
      </w:r>
      <w:r w:rsidR="004F69D6">
        <w:t>’</w:t>
      </w:r>
      <w:r w:rsidRPr="00033231">
        <w:t>était une excellente épouse</w:t>
      </w:r>
      <w:r w:rsidR="004F69D6">
        <w:t xml:space="preserve">, </w:t>
      </w:r>
      <w:r w:rsidRPr="00033231">
        <w:t>une mère vigilante</w:t>
      </w:r>
      <w:r w:rsidR="004F69D6">
        <w:t xml:space="preserve">, </w:t>
      </w:r>
      <w:r w:rsidRPr="00033231">
        <w:t>ayant sans cesse l</w:t>
      </w:r>
      <w:r w:rsidR="004F69D6">
        <w:t>’</w:t>
      </w:r>
      <w:r w:rsidRPr="00033231">
        <w:t>œil sur ses enfants et sincèrement attachée à son mari</w:t>
      </w:r>
      <w:r w:rsidR="004F69D6">
        <w:t xml:space="preserve">. </w:t>
      </w:r>
      <w:r w:rsidRPr="00033231">
        <w:t>Seulement</w:t>
      </w:r>
      <w:r w:rsidR="004F69D6">
        <w:t xml:space="preserve">, </w:t>
      </w:r>
      <w:r w:rsidRPr="00033231">
        <w:t>si elle l</w:t>
      </w:r>
      <w:r w:rsidR="004F69D6">
        <w:t>’</w:t>
      </w:r>
      <w:r w:rsidRPr="00033231">
        <w:t>avait pu</w:t>
      </w:r>
      <w:r w:rsidR="004F69D6">
        <w:t xml:space="preserve">, </w:t>
      </w:r>
      <w:r w:rsidRPr="00033231">
        <w:t>elle ne lui eût pas permis d</w:t>
      </w:r>
      <w:r w:rsidR="004F69D6">
        <w:t>’</w:t>
      </w:r>
      <w:r w:rsidRPr="00033231">
        <w:t>avoir au monde d</w:t>
      </w:r>
      <w:r w:rsidR="004F69D6">
        <w:t>’</w:t>
      </w:r>
      <w:r w:rsidRPr="00033231">
        <w:t>autre ami qu</w:t>
      </w:r>
      <w:r w:rsidR="004F69D6">
        <w:t>’</w:t>
      </w:r>
      <w:r w:rsidRPr="00033231">
        <w:t>elle</w:t>
      </w:r>
      <w:r w:rsidR="004F69D6">
        <w:t xml:space="preserve"> ; </w:t>
      </w:r>
      <w:r w:rsidRPr="00033231">
        <w:t>tous les parents de son mari lui étaient insupportables</w:t>
      </w:r>
      <w:r w:rsidR="004F69D6">
        <w:t xml:space="preserve">, </w:t>
      </w:r>
      <w:r w:rsidRPr="00033231">
        <w:t>et elle les tenait soigneusement à distance</w:t>
      </w:r>
      <w:r w:rsidR="004F69D6">
        <w:t>.</w:t>
      </w:r>
    </w:p>
    <w:p w14:paraId="16EAE9A3" w14:textId="6496DA11" w:rsidR="004F69D6" w:rsidRDefault="004F69D6" w:rsidP="0021796F">
      <w:r>
        <w:lastRenderedPageBreak/>
        <w:t>M. </w:t>
      </w:r>
      <w:r w:rsidR="00000000" w:rsidRPr="00033231">
        <w:t>Yorke et elle s</w:t>
      </w:r>
      <w:r>
        <w:t>’</w:t>
      </w:r>
      <w:r w:rsidR="00000000" w:rsidRPr="00033231">
        <w:t>entendaient parfaitement</w:t>
      </w:r>
      <w:r>
        <w:t xml:space="preserve"> ; </w:t>
      </w:r>
      <w:r w:rsidR="00000000" w:rsidRPr="00033231">
        <w:t>cependant il était naturellement sociable</w:t>
      </w:r>
      <w:r>
        <w:t xml:space="preserve">, </w:t>
      </w:r>
      <w:r w:rsidR="00000000" w:rsidRPr="00033231">
        <w:t>hospitalier</w:t>
      </w:r>
      <w:r>
        <w:t xml:space="preserve">, </w:t>
      </w:r>
      <w:r w:rsidR="00000000" w:rsidRPr="00033231">
        <w:t>prêchant l</w:t>
      </w:r>
      <w:r>
        <w:t>’</w:t>
      </w:r>
      <w:r w:rsidR="00000000" w:rsidRPr="00033231">
        <w:t>unité des familles</w:t>
      </w:r>
      <w:r>
        <w:t xml:space="preserve">, </w:t>
      </w:r>
      <w:r w:rsidR="00000000" w:rsidRPr="00033231">
        <w:t>et dans sa jeunesse</w:t>
      </w:r>
      <w:r>
        <w:t xml:space="preserve">, </w:t>
      </w:r>
      <w:r w:rsidR="00000000" w:rsidRPr="00033231">
        <w:t>ainsi que nous l</w:t>
      </w:r>
      <w:r>
        <w:t>’</w:t>
      </w:r>
      <w:r w:rsidR="00000000" w:rsidRPr="00033231">
        <w:t>avons dit</w:t>
      </w:r>
      <w:r>
        <w:t xml:space="preserve">, </w:t>
      </w:r>
      <w:r w:rsidR="00000000" w:rsidRPr="00033231">
        <w:t>il n</w:t>
      </w:r>
      <w:r>
        <w:t>’</w:t>
      </w:r>
      <w:r w:rsidR="00000000" w:rsidRPr="00033231">
        <w:t>aimait que les femmes spirituelles et enjouées</w:t>
      </w:r>
      <w:r>
        <w:t xml:space="preserve">. </w:t>
      </w:r>
      <w:r w:rsidR="00000000" w:rsidRPr="00033231">
        <w:t>Pourquoi il l</w:t>
      </w:r>
      <w:r>
        <w:t>’</w:t>
      </w:r>
      <w:r w:rsidR="00000000" w:rsidRPr="00033231">
        <w:t>avait choisie</w:t>
      </w:r>
      <w:r>
        <w:t xml:space="preserve">, </w:t>
      </w:r>
      <w:r w:rsidR="00000000" w:rsidRPr="00033231">
        <w:t>comment ils avaient fini par se convenir mutue</w:t>
      </w:r>
      <w:r w:rsidR="00000000" w:rsidRPr="00033231">
        <w:t>l</w:t>
      </w:r>
      <w:r w:rsidR="00000000" w:rsidRPr="00033231">
        <w:t>lement</w:t>
      </w:r>
      <w:r>
        <w:t xml:space="preserve">, </w:t>
      </w:r>
      <w:r w:rsidR="00000000" w:rsidRPr="00033231">
        <w:t>c</w:t>
      </w:r>
      <w:r>
        <w:t>’</w:t>
      </w:r>
      <w:r w:rsidR="00000000" w:rsidRPr="00033231">
        <w:t>est là un problème assez embarrassant</w:t>
      </w:r>
      <w:r>
        <w:t xml:space="preserve">, </w:t>
      </w:r>
      <w:r w:rsidR="00000000" w:rsidRPr="00033231">
        <w:t>mais qui serait bientôt résolu par quiconque aurait le temps d</w:t>
      </w:r>
      <w:r>
        <w:t>’</w:t>
      </w:r>
      <w:r w:rsidR="00000000" w:rsidRPr="00033231">
        <w:t>entrer dans l</w:t>
      </w:r>
      <w:r>
        <w:t>’</w:t>
      </w:r>
      <w:r w:rsidR="00000000" w:rsidRPr="00033231">
        <w:t>analyse de la question</w:t>
      </w:r>
      <w:r>
        <w:t xml:space="preserve">. </w:t>
      </w:r>
      <w:r w:rsidR="00000000" w:rsidRPr="00033231">
        <w:t>Qu</w:t>
      </w:r>
      <w:r>
        <w:t>’</w:t>
      </w:r>
      <w:r w:rsidR="00000000" w:rsidRPr="00033231">
        <w:t xml:space="preserve">il suffise de dire que le caractère de </w:t>
      </w:r>
      <w:r>
        <w:t>M. </w:t>
      </w:r>
      <w:r w:rsidR="00000000" w:rsidRPr="00033231">
        <w:t>Yorke avait son côté sombre comme son côté gai</w:t>
      </w:r>
      <w:r>
        <w:t xml:space="preserve">, </w:t>
      </w:r>
      <w:r w:rsidR="00000000" w:rsidRPr="00033231">
        <w:t>et que le côté sombre trouvait de l</w:t>
      </w:r>
      <w:r>
        <w:t>’</w:t>
      </w:r>
      <w:r w:rsidR="00000000" w:rsidRPr="00033231">
        <w:t>affinité et de la sympathie dans la sombre nature de sa femme</w:t>
      </w:r>
      <w:r>
        <w:t>. M</w:t>
      </w:r>
      <w:r w:rsidRPr="004F69D6">
        <w:rPr>
          <w:vertAlign w:val="superscript"/>
        </w:rPr>
        <w:t>me</w:t>
      </w:r>
      <w:r>
        <w:t> </w:t>
      </w:r>
      <w:r w:rsidR="00000000" w:rsidRPr="00033231">
        <w:t>Yorke était du reste une fe</w:t>
      </w:r>
      <w:r w:rsidR="00000000" w:rsidRPr="00033231">
        <w:t>m</w:t>
      </w:r>
      <w:r w:rsidR="00000000" w:rsidRPr="00033231">
        <w:t>me d</w:t>
      </w:r>
      <w:r>
        <w:t>’</w:t>
      </w:r>
      <w:r w:rsidR="00000000" w:rsidRPr="00033231">
        <w:t>un esprit fort</w:t>
      </w:r>
      <w:r>
        <w:t xml:space="preserve">, </w:t>
      </w:r>
      <w:r w:rsidR="00000000" w:rsidRPr="00033231">
        <w:t>ne disant jamais une parole futile ou o</w:t>
      </w:r>
      <w:r w:rsidR="00000000" w:rsidRPr="00033231">
        <w:t>i</w:t>
      </w:r>
      <w:r w:rsidR="00000000" w:rsidRPr="00033231">
        <w:t>se</w:t>
      </w:r>
      <w:r w:rsidR="00000000" w:rsidRPr="00033231">
        <w:t>u</w:t>
      </w:r>
      <w:r w:rsidR="00000000" w:rsidRPr="00033231">
        <w:t>se</w:t>
      </w:r>
      <w:r>
        <w:t xml:space="preserve">, </w:t>
      </w:r>
      <w:r w:rsidR="00000000" w:rsidRPr="00033231">
        <w:t>et se croyant la perfection même</w:t>
      </w:r>
      <w:r>
        <w:t xml:space="preserve">. </w:t>
      </w:r>
      <w:r w:rsidR="00000000" w:rsidRPr="00033231">
        <w:t>Son principal défaut était une inquiète</w:t>
      </w:r>
      <w:r>
        <w:t xml:space="preserve">, </w:t>
      </w:r>
      <w:r w:rsidR="00000000" w:rsidRPr="00033231">
        <w:t>éternelle</w:t>
      </w:r>
      <w:r>
        <w:t xml:space="preserve">, </w:t>
      </w:r>
      <w:r w:rsidR="00000000" w:rsidRPr="00033231">
        <w:t>insurmontable défiance de tout homme</w:t>
      </w:r>
      <w:r>
        <w:t xml:space="preserve">, </w:t>
      </w:r>
      <w:r w:rsidR="00000000" w:rsidRPr="00033231">
        <w:t>de toute chose</w:t>
      </w:r>
      <w:r>
        <w:t xml:space="preserve">, </w:t>
      </w:r>
      <w:r w:rsidR="00000000" w:rsidRPr="00033231">
        <w:t>de toute croyance</w:t>
      </w:r>
      <w:r>
        <w:t xml:space="preserve">, </w:t>
      </w:r>
      <w:r w:rsidR="00000000" w:rsidRPr="00033231">
        <w:t>de tout parti</w:t>
      </w:r>
      <w:r>
        <w:t xml:space="preserve">. </w:t>
      </w:r>
      <w:r w:rsidR="00000000" w:rsidRPr="00033231">
        <w:t>De quelque côté qu</w:t>
      </w:r>
      <w:r>
        <w:t>’</w:t>
      </w:r>
      <w:r w:rsidR="00000000" w:rsidRPr="00033231">
        <w:t>elle regardât ou qu</w:t>
      </w:r>
      <w:r>
        <w:t>’</w:t>
      </w:r>
      <w:r w:rsidR="00000000" w:rsidRPr="00033231">
        <w:t>elle se tournât</w:t>
      </w:r>
      <w:r>
        <w:t xml:space="preserve">, </w:t>
      </w:r>
      <w:r w:rsidR="00000000" w:rsidRPr="00033231">
        <w:t>cette d</w:t>
      </w:r>
      <w:r w:rsidR="00000000" w:rsidRPr="00033231">
        <w:t>é</w:t>
      </w:r>
      <w:r w:rsidR="00000000" w:rsidRPr="00033231">
        <w:t>fiance s</w:t>
      </w:r>
      <w:r>
        <w:t>’</w:t>
      </w:r>
      <w:r w:rsidR="00000000" w:rsidRPr="00033231">
        <w:t>étendait comme un brouillard devant ses yeux</w:t>
      </w:r>
      <w:r>
        <w:t xml:space="preserve">, </w:t>
      </w:r>
      <w:r w:rsidR="00000000" w:rsidRPr="00033231">
        <w:t>un faux guide de ses pas</w:t>
      </w:r>
      <w:r>
        <w:t>.</w:t>
      </w:r>
    </w:p>
    <w:p w14:paraId="3E4A03EE" w14:textId="77777777" w:rsidR="004F69D6" w:rsidRDefault="00000000" w:rsidP="0021796F">
      <w:r w:rsidRPr="00033231">
        <w:t>On peut supposer que les enfants d</w:t>
      </w:r>
      <w:r w:rsidR="004F69D6">
        <w:t>’</w:t>
      </w:r>
      <w:r w:rsidRPr="00033231">
        <w:t>un tel couple ne d</w:t>
      </w:r>
      <w:r w:rsidRPr="00033231">
        <w:t>e</w:t>
      </w:r>
      <w:r w:rsidRPr="00033231">
        <w:t>vaient pas être des enfants ordinaires</w:t>
      </w:r>
      <w:r w:rsidR="004F69D6">
        <w:t xml:space="preserve">, </w:t>
      </w:r>
      <w:r w:rsidRPr="00033231">
        <w:t>et ils ne l</w:t>
      </w:r>
      <w:r w:rsidR="004F69D6">
        <w:t>’</w:t>
      </w:r>
      <w:r w:rsidRPr="00033231">
        <w:t>étaient pas en effet</w:t>
      </w:r>
      <w:r w:rsidR="004F69D6">
        <w:t xml:space="preserve">. </w:t>
      </w:r>
      <w:r w:rsidRPr="00033231">
        <w:t>En voilà six devant vous</w:t>
      </w:r>
      <w:r w:rsidR="004F69D6">
        <w:t xml:space="preserve">, </w:t>
      </w:r>
      <w:r w:rsidRPr="00033231">
        <w:t>lecteur</w:t>
      </w:r>
      <w:r w:rsidR="004F69D6">
        <w:t xml:space="preserve">. </w:t>
      </w:r>
      <w:r w:rsidRPr="00033231">
        <w:t>Le plus jeune est sur les genoux de sa mère</w:t>
      </w:r>
      <w:r w:rsidR="004F69D6">
        <w:t xml:space="preserve"> : </w:t>
      </w:r>
      <w:r w:rsidRPr="00033231">
        <w:t>celui-là est encore tout à elle</w:t>
      </w:r>
      <w:r w:rsidR="004F69D6">
        <w:t xml:space="preserve"> ; </w:t>
      </w:r>
      <w:r w:rsidRPr="00033231">
        <w:t>elle n</w:t>
      </w:r>
      <w:r w:rsidR="004F69D6">
        <w:t>’</w:t>
      </w:r>
      <w:r w:rsidRPr="00033231">
        <w:t>a pas encore commencé à douter de lui</w:t>
      </w:r>
      <w:r w:rsidR="004F69D6">
        <w:t xml:space="preserve">, </w:t>
      </w:r>
      <w:r w:rsidRPr="00033231">
        <w:t>à le soupçonner</w:t>
      </w:r>
      <w:r w:rsidR="004F69D6">
        <w:t xml:space="preserve">, </w:t>
      </w:r>
      <w:r w:rsidRPr="00033231">
        <w:t>à le condamner</w:t>
      </w:r>
      <w:r w:rsidR="004F69D6">
        <w:t xml:space="preserve">. </w:t>
      </w:r>
      <w:r w:rsidRPr="00033231">
        <w:t>Il tire d</w:t>
      </w:r>
      <w:r w:rsidR="004F69D6">
        <w:t>’</w:t>
      </w:r>
      <w:proofErr w:type="spellStart"/>
      <w:r w:rsidRPr="00033231">
        <w:t>elle</w:t>
      </w:r>
      <w:proofErr w:type="spellEnd"/>
      <w:r w:rsidRPr="00033231">
        <w:t xml:space="preserve"> sa subsistance</w:t>
      </w:r>
      <w:r w:rsidR="004F69D6">
        <w:t xml:space="preserve">, </w:t>
      </w:r>
      <w:r w:rsidRPr="00033231">
        <w:t>il s</w:t>
      </w:r>
      <w:r w:rsidR="004F69D6">
        <w:t>’</w:t>
      </w:r>
      <w:r w:rsidRPr="00033231">
        <w:t>attache à elle</w:t>
      </w:r>
      <w:r w:rsidR="004F69D6">
        <w:t xml:space="preserve">, </w:t>
      </w:r>
      <w:r w:rsidRPr="00033231">
        <w:t>il l</w:t>
      </w:r>
      <w:r w:rsidR="004F69D6">
        <w:t>’</w:t>
      </w:r>
      <w:r w:rsidRPr="00033231">
        <w:t>aime par-dessus tout au monde</w:t>
      </w:r>
      <w:r w:rsidR="004F69D6">
        <w:t xml:space="preserve"> ; </w:t>
      </w:r>
      <w:r w:rsidRPr="00033231">
        <w:t>elle est sûre de cela</w:t>
      </w:r>
      <w:r w:rsidR="004F69D6">
        <w:t xml:space="preserve">, </w:t>
      </w:r>
      <w:r w:rsidRPr="00033231">
        <w:t>parce que</w:t>
      </w:r>
      <w:r w:rsidR="004F69D6">
        <w:t xml:space="preserve">, </w:t>
      </w:r>
      <w:r w:rsidRPr="00033231">
        <w:t>vivant par elle</w:t>
      </w:r>
      <w:r w:rsidR="004F69D6">
        <w:t xml:space="preserve">, </w:t>
      </w:r>
      <w:r w:rsidRPr="00033231">
        <w:t>il n</w:t>
      </w:r>
      <w:r w:rsidR="004F69D6">
        <w:t>’</w:t>
      </w:r>
      <w:r w:rsidRPr="00033231">
        <w:t>en peut être autrement</w:t>
      </w:r>
      <w:r w:rsidR="004F69D6">
        <w:t xml:space="preserve"> : </w:t>
      </w:r>
      <w:r w:rsidRPr="00033231">
        <w:t>c</w:t>
      </w:r>
      <w:r w:rsidR="004F69D6">
        <w:t>’</w:t>
      </w:r>
      <w:r w:rsidRPr="00033231">
        <w:t>est pourquoi elle l</w:t>
      </w:r>
      <w:r w:rsidR="004F69D6">
        <w:t>’</w:t>
      </w:r>
      <w:r w:rsidRPr="00033231">
        <w:t>aime</w:t>
      </w:r>
      <w:r w:rsidR="004F69D6">
        <w:t>.</w:t>
      </w:r>
    </w:p>
    <w:p w14:paraId="777B97F6" w14:textId="77777777" w:rsidR="004F69D6" w:rsidRDefault="00000000" w:rsidP="0021796F">
      <w:r w:rsidRPr="00033231">
        <w:t>Les deux qui viennent ensuite sont deux filles</w:t>
      </w:r>
      <w:r w:rsidR="004F69D6">
        <w:t xml:space="preserve">, </w:t>
      </w:r>
      <w:r w:rsidRPr="00033231">
        <w:t>Rose et Je</w:t>
      </w:r>
      <w:r w:rsidRPr="00033231">
        <w:t>s</w:t>
      </w:r>
      <w:r w:rsidRPr="00033231">
        <w:t>sy</w:t>
      </w:r>
      <w:r w:rsidR="004F69D6">
        <w:t xml:space="preserve">. </w:t>
      </w:r>
      <w:r w:rsidRPr="00033231">
        <w:t>Elles entourent toutes deux en ce moment les genoux de leur père</w:t>
      </w:r>
      <w:r w:rsidR="004F69D6">
        <w:t xml:space="preserve">. </w:t>
      </w:r>
      <w:r w:rsidRPr="00033231">
        <w:t>Rose</w:t>
      </w:r>
      <w:r w:rsidR="004F69D6">
        <w:t xml:space="preserve">, </w:t>
      </w:r>
      <w:r w:rsidRPr="00033231">
        <w:t>la plus âgée des deux</w:t>
      </w:r>
      <w:r w:rsidR="004F69D6">
        <w:t xml:space="preserve">, </w:t>
      </w:r>
      <w:r w:rsidRPr="00033231">
        <w:t>a douze ans</w:t>
      </w:r>
      <w:r w:rsidR="004F69D6">
        <w:t xml:space="preserve">. </w:t>
      </w:r>
      <w:r w:rsidRPr="00033231">
        <w:t>Elle ressemble à son père</w:t>
      </w:r>
      <w:r w:rsidR="004F69D6">
        <w:t xml:space="preserve"> ; </w:t>
      </w:r>
      <w:r w:rsidRPr="00033231">
        <w:t>c</w:t>
      </w:r>
      <w:r w:rsidR="004F69D6">
        <w:t>’</w:t>
      </w:r>
      <w:r w:rsidRPr="00033231">
        <w:t>est</w:t>
      </w:r>
      <w:r w:rsidR="004F69D6">
        <w:t xml:space="preserve">, </w:t>
      </w:r>
      <w:r w:rsidRPr="00033231">
        <w:t>de tout le groupe</w:t>
      </w:r>
      <w:r w:rsidR="004F69D6">
        <w:t xml:space="preserve">, </w:t>
      </w:r>
      <w:r w:rsidRPr="00033231">
        <w:t>celle qui lui ressemble le plus</w:t>
      </w:r>
      <w:r w:rsidR="004F69D6">
        <w:t xml:space="preserve">, </w:t>
      </w:r>
      <w:r w:rsidRPr="00033231">
        <w:t>mais c</w:t>
      </w:r>
      <w:r w:rsidR="004F69D6">
        <w:t>’</w:t>
      </w:r>
      <w:r w:rsidRPr="00033231">
        <w:t>est la reproduction en ivoire d</w:t>
      </w:r>
      <w:r w:rsidR="004F69D6">
        <w:t>’</w:t>
      </w:r>
      <w:r w:rsidRPr="00033231">
        <w:t xml:space="preserve">une </w:t>
      </w:r>
      <w:r w:rsidRPr="00033231">
        <w:lastRenderedPageBreak/>
        <w:t>tête de granit</w:t>
      </w:r>
      <w:r w:rsidR="004F69D6">
        <w:t xml:space="preserve"> ; </w:t>
      </w:r>
      <w:r w:rsidRPr="00033231">
        <w:t>les l</w:t>
      </w:r>
      <w:r w:rsidRPr="00033231">
        <w:t>i</w:t>
      </w:r>
      <w:r w:rsidRPr="00033231">
        <w:t>gnes et la couleur sont adoucies</w:t>
      </w:r>
      <w:r w:rsidR="004F69D6">
        <w:t xml:space="preserve">. </w:t>
      </w:r>
      <w:r w:rsidRPr="00033231">
        <w:t>Yorke a le visage dur</w:t>
      </w:r>
      <w:r w:rsidR="004F69D6">
        <w:t xml:space="preserve"> ; </w:t>
      </w:r>
      <w:r w:rsidRPr="00033231">
        <w:t>celui de sa fille ne l</w:t>
      </w:r>
      <w:r w:rsidR="004F69D6">
        <w:t>’</w:t>
      </w:r>
      <w:r w:rsidRPr="00033231">
        <w:t>est pas</w:t>
      </w:r>
      <w:r w:rsidR="004F69D6">
        <w:t xml:space="preserve">. </w:t>
      </w:r>
      <w:r w:rsidRPr="00033231">
        <w:t>Il n</w:t>
      </w:r>
      <w:r w:rsidR="004F69D6">
        <w:t>’</w:t>
      </w:r>
      <w:r w:rsidRPr="00033231">
        <w:t>est pas non plus tout à fait joli</w:t>
      </w:r>
      <w:r w:rsidR="004F69D6">
        <w:t xml:space="preserve">, </w:t>
      </w:r>
      <w:r w:rsidRPr="00033231">
        <w:t>il est simple</w:t>
      </w:r>
      <w:r w:rsidR="004F69D6">
        <w:t xml:space="preserve"> ; </w:t>
      </w:r>
      <w:r w:rsidRPr="00033231">
        <w:t>ses traits sont enfantins</w:t>
      </w:r>
      <w:r w:rsidR="004F69D6">
        <w:t xml:space="preserve">, </w:t>
      </w:r>
      <w:r w:rsidRPr="00033231">
        <w:t>ses joues rondes et fleuries</w:t>
      </w:r>
      <w:r w:rsidR="004F69D6">
        <w:t xml:space="preserve">. </w:t>
      </w:r>
      <w:r w:rsidRPr="00033231">
        <w:t>Quant à ses yeux gris</w:t>
      </w:r>
      <w:r w:rsidR="004F69D6">
        <w:t xml:space="preserve">, </w:t>
      </w:r>
      <w:r w:rsidRPr="00033231">
        <w:t>ce ne sont pas les yeux d</w:t>
      </w:r>
      <w:r w:rsidR="004F69D6">
        <w:t>’</w:t>
      </w:r>
      <w:r w:rsidRPr="00033231">
        <w:t>un enfant</w:t>
      </w:r>
      <w:r w:rsidR="004F69D6">
        <w:t xml:space="preserve"> ; </w:t>
      </w:r>
      <w:r w:rsidRPr="00033231">
        <w:t>leur éclat annonce une âme grave</w:t>
      </w:r>
      <w:r w:rsidR="004F69D6">
        <w:t xml:space="preserve">, </w:t>
      </w:r>
      <w:r w:rsidRPr="00033231">
        <w:t>âme jeune</w:t>
      </w:r>
      <w:r w:rsidR="004F69D6">
        <w:t xml:space="preserve">, </w:t>
      </w:r>
      <w:r w:rsidRPr="00033231">
        <w:t>âme qui mûrira</w:t>
      </w:r>
      <w:r w:rsidR="004F69D6">
        <w:t xml:space="preserve">, </w:t>
      </w:r>
      <w:r w:rsidRPr="00033231">
        <w:t>si le corps lui en donne le temps</w:t>
      </w:r>
      <w:r w:rsidR="004F69D6">
        <w:t xml:space="preserve">, </w:t>
      </w:r>
      <w:r w:rsidRPr="00033231">
        <w:t>mais qui</w:t>
      </w:r>
      <w:r w:rsidR="004F69D6">
        <w:t xml:space="preserve">, </w:t>
      </w:r>
      <w:r w:rsidRPr="00033231">
        <w:t>participant de l</w:t>
      </w:r>
      <w:r w:rsidR="004F69D6">
        <w:t>’</w:t>
      </w:r>
      <w:r w:rsidRPr="00033231">
        <w:t>essence de son père et de celle de sa mère</w:t>
      </w:r>
      <w:r w:rsidR="004F69D6">
        <w:t xml:space="preserve">, </w:t>
      </w:r>
      <w:r w:rsidRPr="00033231">
        <w:t>sera un jour meilleure que l</w:t>
      </w:r>
      <w:r w:rsidR="004F69D6">
        <w:t>’</w:t>
      </w:r>
      <w:r w:rsidRPr="00033231">
        <w:t>une et l</w:t>
      </w:r>
      <w:r w:rsidR="004F69D6">
        <w:t>’</w:t>
      </w:r>
      <w:r w:rsidRPr="00033231">
        <w:t>autre</w:t>
      </w:r>
      <w:r w:rsidR="004F69D6">
        <w:t xml:space="preserve">, </w:t>
      </w:r>
      <w:r w:rsidRPr="00033231">
        <w:t>plus forte</w:t>
      </w:r>
      <w:r w:rsidR="004F69D6">
        <w:t xml:space="preserve">, </w:t>
      </w:r>
      <w:r w:rsidRPr="00033231">
        <w:t>plus pure</w:t>
      </w:r>
      <w:r w:rsidR="004F69D6">
        <w:t xml:space="preserve">, </w:t>
      </w:r>
      <w:r w:rsidRPr="00033231">
        <w:t>plus noble</w:t>
      </w:r>
      <w:r w:rsidR="004F69D6">
        <w:t xml:space="preserve">. </w:t>
      </w:r>
      <w:r w:rsidRPr="00033231">
        <w:t>Rose est encore quelquefois une enfant entêtée</w:t>
      </w:r>
      <w:r w:rsidR="004F69D6">
        <w:t xml:space="preserve"> : </w:t>
      </w:r>
      <w:r w:rsidRPr="00033231">
        <w:t>sa mère en veut faire une fe</w:t>
      </w:r>
      <w:r w:rsidRPr="00033231">
        <w:t>m</w:t>
      </w:r>
      <w:r w:rsidRPr="00033231">
        <w:t>me à son image</w:t>
      </w:r>
      <w:r w:rsidR="004F69D6">
        <w:t xml:space="preserve">, </w:t>
      </w:r>
      <w:r w:rsidRPr="00033231">
        <w:t>une femme esclave d</w:t>
      </w:r>
      <w:r w:rsidR="004F69D6">
        <w:t>’</w:t>
      </w:r>
      <w:r w:rsidRPr="00033231">
        <w:t>obscurs et arides d</w:t>
      </w:r>
      <w:r w:rsidRPr="00033231">
        <w:t>e</w:t>
      </w:r>
      <w:r w:rsidRPr="00033231">
        <w:t>voirs</w:t>
      </w:r>
      <w:r w:rsidR="004F69D6">
        <w:t xml:space="preserve">, </w:t>
      </w:r>
      <w:r w:rsidRPr="00033231">
        <w:t>et Rose a une intelligence mûre et dans laquelle sont pr</w:t>
      </w:r>
      <w:r w:rsidRPr="00033231">
        <w:t>o</w:t>
      </w:r>
      <w:r w:rsidRPr="00033231">
        <w:t>fond</w:t>
      </w:r>
      <w:r w:rsidRPr="00033231">
        <w:t>é</w:t>
      </w:r>
      <w:r w:rsidRPr="00033231">
        <w:t>ment enracinés les germes d</w:t>
      </w:r>
      <w:r w:rsidR="004F69D6">
        <w:t>’</w:t>
      </w:r>
      <w:r w:rsidRPr="00033231">
        <w:t>idées que sa mère ne connut j</w:t>
      </w:r>
      <w:r w:rsidRPr="00033231">
        <w:t>a</w:t>
      </w:r>
      <w:r w:rsidRPr="00033231">
        <w:t>mais</w:t>
      </w:r>
      <w:r w:rsidR="004F69D6">
        <w:t xml:space="preserve">. </w:t>
      </w:r>
      <w:r w:rsidRPr="00033231">
        <w:t>C</w:t>
      </w:r>
      <w:r w:rsidR="004F69D6">
        <w:t>’</w:t>
      </w:r>
      <w:r w:rsidRPr="00033231">
        <w:t>est une torture pour elle de voir ces idées sans cesse froissées et réprimées</w:t>
      </w:r>
      <w:r w:rsidR="004F69D6">
        <w:t xml:space="preserve">. </w:t>
      </w:r>
      <w:r w:rsidRPr="00033231">
        <w:t>Elle ne s</w:t>
      </w:r>
      <w:r w:rsidR="004F69D6">
        <w:t>’</w:t>
      </w:r>
      <w:r w:rsidRPr="00033231">
        <w:t>est jamais révoltée cependant</w:t>
      </w:r>
      <w:r w:rsidR="004F69D6">
        <w:t xml:space="preserve"> ; </w:t>
      </w:r>
      <w:r w:rsidRPr="00033231">
        <w:t>mais</w:t>
      </w:r>
      <w:r w:rsidR="004F69D6">
        <w:t xml:space="preserve">, </w:t>
      </w:r>
      <w:r w:rsidRPr="00033231">
        <w:t>si elle est poussée à bout</w:t>
      </w:r>
      <w:r w:rsidR="004F69D6">
        <w:t xml:space="preserve">, </w:t>
      </w:r>
      <w:r w:rsidRPr="00033231">
        <w:t>elle se révoltera un jour</w:t>
      </w:r>
      <w:r w:rsidR="004F69D6">
        <w:t xml:space="preserve">, </w:t>
      </w:r>
      <w:r w:rsidRPr="00033231">
        <w:t>et ce sera une fois pour toutes</w:t>
      </w:r>
      <w:r w:rsidR="004F69D6">
        <w:t xml:space="preserve">. </w:t>
      </w:r>
      <w:r w:rsidRPr="00033231">
        <w:t>Rose aime son père</w:t>
      </w:r>
      <w:r w:rsidR="004F69D6">
        <w:t xml:space="preserve"> ; </w:t>
      </w:r>
      <w:r w:rsidRPr="00033231">
        <w:t>son père ne la gouverne pas avec une verge de fer</w:t>
      </w:r>
      <w:r w:rsidR="004F69D6">
        <w:t xml:space="preserve">, </w:t>
      </w:r>
      <w:r w:rsidRPr="00033231">
        <w:t>il est plein de bonté pour e</w:t>
      </w:r>
      <w:r w:rsidRPr="00033231">
        <w:t>l</w:t>
      </w:r>
      <w:r w:rsidRPr="00033231">
        <w:t>le</w:t>
      </w:r>
      <w:r w:rsidR="004F69D6">
        <w:t xml:space="preserve">. </w:t>
      </w:r>
      <w:r w:rsidRPr="00033231">
        <w:t>Souvent il craint qu</w:t>
      </w:r>
      <w:r w:rsidR="004F69D6">
        <w:t>’</w:t>
      </w:r>
      <w:r w:rsidRPr="00033231">
        <w:t>elle ne vive pas</w:t>
      </w:r>
      <w:r w:rsidR="004F69D6">
        <w:t xml:space="preserve">, </w:t>
      </w:r>
      <w:r w:rsidRPr="00033231">
        <w:t>si ardentes sont les éti</w:t>
      </w:r>
      <w:r w:rsidRPr="00033231">
        <w:t>n</w:t>
      </w:r>
      <w:r w:rsidRPr="00033231">
        <w:t>celles d</w:t>
      </w:r>
      <w:r w:rsidR="004F69D6">
        <w:t>’</w:t>
      </w:r>
      <w:r w:rsidRPr="00033231">
        <w:t>intelligence qui brillent dans ses yeux et s</w:t>
      </w:r>
      <w:r w:rsidR="004F69D6">
        <w:t>’</w:t>
      </w:r>
      <w:r w:rsidRPr="00033231">
        <w:t>échappent de son langage</w:t>
      </w:r>
      <w:r w:rsidR="004F69D6">
        <w:t xml:space="preserve"> ! </w:t>
      </w:r>
      <w:r w:rsidRPr="00033231">
        <w:t>Cette idée redouble sa tendresse pour elle</w:t>
      </w:r>
      <w:r w:rsidR="004F69D6">
        <w:t>.</w:t>
      </w:r>
    </w:p>
    <w:p w14:paraId="1AE0275F" w14:textId="77777777" w:rsidR="004F69D6" w:rsidRDefault="00000000" w:rsidP="0021796F">
      <w:pPr>
        <w:rPr>
          <w:lang w:val="en-US"/>
        </w:rPr>
      </w:pPr>
      <w:r w:rsidRPr="00033231">
        <w:t>Il ne craint pas que la petite Jessy meure jeune</w:t>
      </w:r>
      <w:r w:rsidR="004F69D6">
        <w:t xml:space="preserve"> : </w:t>
      </w:r>
      <w:r w:rsidRPr="00033231">
        <w:t>elle est si gaie</w:t>
      </w:r>
      <w:r w:rsidR="004F69D6">
        <w:t xml:space="preserve">, </w:t>
      </w:r>
      <w:r w:rsidRPr="00033231">
        <w:t>si babillarde</w:t>
      </w:r>
      <w:r w:rsidR="004F69D6">
        <w:t xml:space="preserve">, </w:t>
      </w:r>
      <w:r w:rsidRPr="00033231">
        <w:t>si espiègle</w:t>
      </w:r>
      <w:r w:rsidR="004F69D6">
        <w:t xml:space="preserve">, </w:t>
      </w:r>
      <w:r w:rsidRPr="00033231">
        <w:t>si originale même</w:t>
      </w:r>
      <w:r w:rsidR="004F69D6">
        <w:t xml:space="preserve"> ! </w:t>
      </w:r>
      <w:r w:rsidRPr="00033231">
        <w:t>passionnée si on la provoque</w:t>
      </w:r>
      <w:r w:rsidR="004F69D6">
        <w:t xml:space="preserve">, </w:t>
      </w:r>
      <w:r w:rsidRPr="00033231">
        <w:t>mais pleine d</w:t>
      </w:r>
      <w:r w:rsidR="004F69D6">
        <w:t>’</w:t>
      </w:r>
      <w:r w:rsidRPr="00033231">
        <w:t>affection si on la caresse</w:t>
      </w:r>
      <w:r w:rsidR="004F69D6">
        <w:t xml:space="preserve"> ; </w:t>
      </w:r>
      <w:r w:rsidRPr="00033231">
        <w:t>tantôt douce et calme</w:t>
      </w:r>
      <w:r w:rsidR="004F69D6">
        <w:t xml:space="preserve">, </w:t>
      </w:r>
      <w:r w:rsidRPr="00033231">
        <w:t>tantôt bruyante</w:t>
      </w:r>
      <w:r w:rsidR="004F69D6">
        <w:t xml:space="preserve"> ; </w:t>
      </w:r>
      <w:r w:rsidRPr="00033231">
        <w:t>exigeante</w:t>
      </w:r>
      <w:r w:rsidR="004F69D6">
        <w:t xml:space="preserve">, </w:t>
      </w:r>
      <w:r w:rsidRPr="00033231">
        <w:t>mais généreuse</w:t>
      </w:r>
      <w:r w:rsidR="004F69D6">
        <w:t xml:space="preserve">, </w:t>
      </w:r>
      <w:r w:rsidRPr="00033231">
        <w:t>ne craignant personne</w:t>
      </w:r>
      <w:r w:rsidR="004F69D6">
        <w:t xml:space="preserve">, </w:t>
      </w:r>
      <w:r w:rsidRPr="00033231">
        <w:t>pas même sa mère</w:t>
      </w:r>
      <w:r w:rsidR="004F69D6">
        <w:t xml:space="preserve">, </w:t>
      </w:r>
      <w:r w:rsidRPr="00033231">
        <w:t>dont elle a souvent br</w:t>
      </w:r>
      <w:r w:rsidRPr="00033231">
        <w:t>a</w:t>
      </w:r>
      <w:r w:rsidRPr="00033231">
        <w:t>vé la dure et irrationnelle sévérité</w:t>
      </w:r>
      <w:r w:rsidR="004F69D6">
        <w:t xml:space="preserve">, </w:t>
      </w:r>
      <w:r w:rsidRPr="00033231">
        <w:t>mais confiante en ceux qui la soutiennent</w:t>
      </w:r>
      <w:r w:rsidR="004F69D6">
        <w:t xml:space="preserve">. </w:t>
      </w:r>
      <w:r w:rsidRPr="00033231">
        <w:t>Jessy</w:t>
      </w:r>
      <w:r w:rsidR="004F69D6">
        <w:t xml:space="preserve">, </w:t>
      </w:r>
      <w:r w:rsidRPr="00033231">
        <w:t>avec sa petite figure piquante</w:t>
      </w:r>
      <w:r w:rsidR="004F69D6">
        <w:t xml:space="preserve">, </w:t>
      </w:r>
      <w:r w:rsidRPr="00033231">
        <w:t>son babillage engageant</w:t>
      </w:r>
      <w:r w:rsidR="004F69D6">
        <w:t xml:space="preserve">, </w:t>
      </w:r>
      <w:r w:rsidRPr="00033231">
        <w:t>ses manières attrayantes</w:t>
      </w:r>
      <w:r w:rsidR="004F69D6">
        <w:t xml:space="preserve">, </w:t>
      </w:r>
      <w:r w:rsidRPr="00033231">
        <w:t>est faite pour être une e</w:t>
      </w:r>
      <w:r w:rsidRPr="00033231">
        <w:t>n</w:t>
      </w:r>
      <w:r w:rsidRPr="00033231">
        <w:t>fant gâtée</w:t>
      </w:r>
      <w:r w:rsidR="004F69D6">
        <w:t xml:space="preserve">, </w:t>
      </w:r>
      <w:r w:rsidRPr="00033231">
        <w:t>et elle est l</w:t>
      </w:r>
      <w:r w:rsidR="004F69D6">
        <w:t>’</w:t>
      </w:r>
      <w:r w:rsidRPr="00033231">
        <w:t>enfant gâtée de son père</w:t>
      </w:r>
      <w:r w:rsidR="004F69D6">
        <w:t xml:space="preserve">. </w:t>
      </w:r>
      <w:r w:rsidRPr="00033231">
        <w:t>Chose sing</w:t>
      </w:r>
      <w:r w:rsidRPr="00033231">
        <w:t>u</w:t>
      </w:r>
      <w:r w:rsidRPr="00033231">
        <w:t>li</w:t>
      </w:r>
      <w:r w:rsidRPr="00033231">
        <w:t>è</w:t>
      </w:r>
      <w:r w:rsidRPr="00033231">
        <w:t>re</w:t>
      </w:r>
      <w:r w:rsidR="004F69D6">
        <w:t xml:space="preserve">, </w:t>
      </w:r>
      <w:r w:rsidRPr="00033231">
        <w:t>elle ressemble à sa mère trait pour trait</w:t>
      </w:r>
      <w:r w:rsidR="004F69D6">
        <w:t xml:space="preserve">, </w:t>
      </w:r>
      <w:r w:rsidRPr="00033231">
        <w:t>comme Rose re</w:t>
      </w:r>
      <w:r w:rsidRPr="00033231">
        <w:t>s</w:t>
      </w:r>
      <w:r w:rsidRPr="00033231">
        <w:t>semble à son père</w:t>
      </w:r>
      <w:r w:rsidR="004F69D6">
        <w:t xml:space="preserve"> ; </w:t>
      </w:r>
      <w:r w:rsidRPr="00033231">
        <w:t>et cependant</w:t>
      </w:r>
      <w:r w:rsidR="004F69D6">
        <w:t xml:space="preserve">, </w:t>
      </w:r>
      <w:r w:rsidRPr="00033231">
        <w:t>quelle différence de physi</w:t>
      </w:r>
      <w:r w:rsidRPr="00033231">
        <w:t>o</w:t>
      </w:r>
      <w:r w:rsidRPr="00033231">
        <w:t>nomie</w:t>
      </w:r>
      <w:r w:rsidR="004F69D6">
        <w:rPr>
          <w:lang w:val="en-US"/>
        </w:rPr>
        <w:t> !</w:t>
      </w:r>
    </w:p>
    <w:p w14:paraId="25D72FB6" w14:textId="77777777" w:rsidR="004F69D6" w:rsidRDefault="00000000" w:rsidP="0021796F">
      <w:r w:rsidRPr="00033231">
        <w:lastRenderedPageBreak/>
        <w:t>Monsieur Yorke</w:t>
      </w:r>
      <w:r w:rsidR="004F69D6">
        <w:t xml:space="preserve">, </w:t>
      </w:r>
      <w:r w:rsidRPr="00033231">
        <w:t>si un miroir magique vous était présenté</w:t>
      </w:r>
      <w:r w:rsidR="004F69D6">
        <w:t xml:space="preserve">, </w:t>
      </w:r>
      <w:r w:rsidRPr="00033231">
        <w:t>et si vous pouviez y voir vos deux filles telles qu</w:t>
      </w:r>
      <w:r w:rsidR="004F69D6">
        <w:t>’</w:t>
      </w:r>
      <w:r w:rsidRPr="00033231">
        <w:t>elles seront à vingt années de distance de cette soirée</w:t>
      </w:r>
      <w:r w:rsidR="004F69D6">
        <w:t xml:space="preserve">, </w:t>
      </w:r>
      <w:r w:rsidRPr="00033231">
        <w:t>que penseriez-vous</w:t>
      </w:r>
      <w:r w:rsidR="004F69D6">
        <w:t xml:space="preserve"> ? </w:t>
      </w:r>
      <w:r w:rsidRPr="00033231">
        <w:t>Eh bien</w:t>
      </w:r>
      <w:r w:rsidR="004F69D6">
        <w:t xml:space="preserve">, </w:t>
      </w:r>
      <w:r w:rsidRPr="00033231">
        <w:t>ce miroir magique</w:t>
      </w:r>
      <w:r w:rsidR="004F69D6">
        <w:t xml:space="preserve">, </w:t>
      </w:r>
      <w:r w:rsidRPr="00033231">
        <w:t>le voici</w:t>
      </w:r>
      <w:r w:rsidR="004F69D6">
        <w:t xml:space="preserve"> : </w:t>
      </w:r>
      <w:r w:rsidRPr="00033231">
        <w:t>vous allez apprendre leurs destinées</w:t>
      </w:r>
      <w:r w:rsidR="004F69D6">
        <w:t xml:space="preserve"> ; </w:t>
      </w:r>
      <w:r w:rsidRPr="00033231">
        <w:t>et d</w:t>
      </w:r>
      <w:r w:rsidR="004F69D6">
        <w:t>’</w:t>
      </w:r>
      <w:r w:rsidRPr="00033231">
        <w:t>abord celle de votre petite idole</w:t>
      </w:r>
      <w:r w:rsidR="004F69D6">
        <w:t xml:space="preserve">, </w:t>
      </w:r>
      <w:r w:rsidRPr="00033231">
        <w:t>de Jessy</w:t>
      </w:r>
      <w:r w:rsidR="004F69D6">
        <w:t>.</w:t>
      </w:r>
    </w:p>
    <w:p w14:paraId="0D45C962" w14:textId="77777777" w:rsidR="004F69D6" w:rsidRDefault="00000000" w:rsidP="0021796F">
      <w:r w:rsidRPr="00033231">
        <w:t>Connaissez-vous ce lieu</w:t>
      </w:r>
      <w:r w:rsidR="004F69D6">
        <w:t xml:space="preserve"> ? </w:t>
      </w:r>
      <w:r w:rsidRPr="00033231">
        <w:t>Non</w:t>
      </w:r>
      <w:r w:rsidR="004F69D6">
        <w:t xml:space="preserve">, </w:t>
      </w:r>
      <w:r w:rsidRPr="00033231">
        <w:t>vous ne l</w:t>
      </w:r>
      <w:r w:rsidR="004F69D6">
        <w:t>’</w:t>
      </w:r>
      <w:r w:rsidRPr="00033231">
        <w:t>avez jamais vu</w:t>
      </w:r>
      <w:r w:rsidR="004F69D6">
        <w:t xml:space="preserve"> ; </w:t>
      </w:r>
      <w:r w:rsidRPr="00033231">
        <w:t>mais vous connaissez ces arbres</w:t>
      </w:r>
      <w:r w:rsidR="004F69D6">
        <w:t xml:space="preserve">, </w:t>
      </w:r>
      <w:r w:rsidRPr="00033231">
        <w:t>ce feuillage</w:t>
      </w:r>
      <w:r w:rsidR="004F69D6">
        <w:t xml:space="preserve">, </w:t>
      </w:r>
      <w:r w:rsidRPr="00033231">
        <w:t>le cyprès</w:t>
      </w:r>
      <w:r w:rsidR="004F69D6">
        <w:t xml:space="preserve">, </w:t>
      </w:r>
      <w:r w:rsidRPr="00033231">
        <w:t>le saule</w:t>
      </w:r>
      <w:r w:rsidR="004F69D6">
        <w:t xml:space="preserve">, </w:t>
      </w:r>
      <w:r w:rsidRPr="00033231">
        <w:t>l</w:t>
      </w:r>
      <w:r w:rsidR="004F69D6">
        <w:t>’</w:t>
      </w:r>
      <w:r w:rsidRPr="00033231">
        <w:t>if</w:t>
      </w:r>
      <w:r w:rsidR="004F69D6">
        <w:t xml:space="preserve">. </w:t>
      </w:r>
      <w:r w:rsidRPr="00033231">
        <w:t>Les croix de pierre comme celles-ci ne vous sont point i</w:t>
      </w:r>
      <w:r w:rsidRPr="00033231">
        <w:t>n</w:t>
      </w:r>
      <w:r w:rsidRPr="00033231">
        <w:t>connues</w:t>
      </w:r>
      <w:r w:rsidR="004F69D6">
        <w:t xml:space="preserve">, </w:t>
      </w:r>
      <w:r w:rsidRPr="00033231">
        <w:t>non plus que ces pâles guirlandes d</w:t>
      </w:r>
      <w:r w:rsidR="004F69D6">
        <w:t>’</w:t>
      </w:r>
      <w:r w:rsidRPr="00033231">
        <w:t>immortelles</w:t>
      </w:r>
      <w:r w:rsidR="004F69D6">
        <w:t xml:space="preserve">. </w:t>
      </w:r>
      <w:r w:rsidRPr="00033231">
        <w:t>Voici la place</w:t>
      </w:r>
      <w:r w:rsidR="004F69D6">
        <w:t xml:space="preserve"> : </w:t>
      </w:r>
      <w:r w:rsidRPr="00033231">
        <w:t>sous ce gazon et ce marbre grisâtre dort Jessy</w:t>
      </w:r>
      <w:r w:rsidR="004F69D6">
        <w:t xml:space="preserve">. </w:t>
      </w:r>
      <w:r w:rsidRPr="00033231">
        <w:t>Elle v</w:t>
      </w:r>
      <w:r w:rsidRPr="00033231">
        <w:t>é</w:t>
      </w:r>
      <w:r w:rsidRPr="00033231">
        <w:t>cut un jour de printemps</w:t>
      </w:r>
      <w:r w:rsidR="004F69D6">
        <w:t xml:space="preserve"> ; </w:t>
      </w:r>
      <w:r w:rsidRPr="00033231">
        <w:t>elle fut beaucoup aimée et aima beaucoup</w:t>
      </w:r>
      <w:r w:rsidR="004F69D6">
        <w:t xml:space="preserve">. </w:t>
      </w:r>
      <w:r w:rsidRPr="00033231">
        <w:t xml:space="preserve">Bien </w:t>
      </w:r>
      <w:proofErr w:type="gramStart"/>
      <w:r w:rsidRPr="00033231">
        <w:t>des fois</w:t>
      </w:r>
      <w:proofErr w:type="gramEnd"/>
      <w:r w:rsidR="004F69D6">
        <w:t xml:space="preserve">, </w:t>
      </w:r>
      <w:r w:rsidRPr="00033231">
        <w:t>pendant sa vie si courte</w:t>
      </w:r>
      <w:r w:rsidR="004F69D6">
        <w:t xml:space="preserve">, </w:t>
      </w:r>
      <w:r w:rsidRPr="00033231">
        <w:t>elle connut le chagrin</w:t>
      </w:r>
      <w:r w:rsidR="004F69D6">
        <w:t xml:space="preserve"> ; </w:t>
      </w:r>
      <w:r w:rsidRPr="00033231">
        <w:t>souvent elle versa des pleurs</w:t>
      </w:r>
      <w:r w:rsidR="004F69D6">
        <w:t xml:space="preserve"> ; </w:t>
      </w:r>
      <w:r w:rsidRPr="00033231">
        <w:t>mais elle les entremêlait de sourires qui réjouissaient tous ceux qui la voyaient</w:t>
      </w:r>
      <w:r w:rsidR="004F69D6">
        <w:t xml:space="preserve">. </w:t>
      </w:r>
      <w:r w:rsidRPr="00033231">
        <w:t>Sa mort fut tranquille et heureuse entre les bras de Rose</w:t>
      </w:r>
      <w:r w:rsidR="004F69D6">
        <w:t xml:space="preserve">, </w:t>
      </w:r>
      <w:r w:rsidRPr="00033231">
        <w:t>car Rose avait été son appui et sa défense dans plusieurs épreuves</w:t>
      </w:r>
      <w:r w:rsidR="004F69D6">
        <w:t xml:space="preserve">. </w:t>
      </w:r>
      <w:r w:rsidRPr="00033231">
        <w:t>Toutes deux étaient alors sur une terre étrangère</w:t>
      </w:r>
      <w:r w:rsidR="004F69D6">
        <w:t xml:space="preserve">, </w:t>
      </w:r>
      <w:r w:rsidRPr="00033231">
        <w:t>et cette terre a donné une tombe à Jessy</w:t>
      </w:r>
      <w:r w:rsidR="004F69D6">
        <w:t>.</w:t>
      </w:r>
    </w:p>
    <w:p w14:paraId="6F5A1C9D" w14:textId="77777777" w:rsidR="004F69D6" w:rsidRDefault="00000000" w:rsidP="0021796F">
      <w:r w:rsidRPr="00033231">
        <w:t>Maintenant</w:t>
      </w:r>
      <w:r w:rsidR="004F69D6">
        <w:t xml:space="preserve">, </w:t>
      </w:r>
      <w:r w:rsidRPr="00033231">
        <w:t>voyez Rose</w:t>
      </w:r>
      <w:r w:rsidR="004F69D6">
        <w:t xml:space="preserve">, </w:t>
      </w:r>
      <w:r w:rsidRPr="00033231">
        <w:t>deux ans plus tard</w:t>
      </w:r>
      <w:r w:rsidR="004F69D6">
        <w:t xml:space="preserve">. </w:t>
      </w:r>
      <w:r w:rsidRPr="00033231">
        <w:t>Les croix et les guirlandes paraissent étranges</w:t>
      </w:r>
      <w:r w:rsidR="004F69D6">
        <w:t xml:space="preserve">, </w:t>
      </w:r>
      <w:r w:rsidRPr="00033231">
        <w:t>mais les montagnes</w:t>
      </w:r>
      <w:r w:rsidR="004F69D6">
        <w:t xml:space="preserve">, </w:t>
      </w:r>
      <w:r w:rsidRPr="00033231">
        <w:t>les bois</w:t>
      </w:r>
      <w:r w:rsidR="004F69D6">
        <w:t xml:space="preserve">, </w:t>
      </w:r>
      <w:r w:rsidRPr="00033231">
        <w:t>le paysage semblent plus étranges encore</w:t>
      </w:r>
      <w:r w:rsidR="004F69D6">
        <w:t xml:space="preserve">. </w:t>
      </w:r>
      <w:r w:rsidRPr="00033231">
        <w:t>Ce lieu</w:t>
      </w:r>
      <w:r w:rsidR="004F69D6">
        <w:t xml:space="preserve">, </w:t>
      </w:r>
      <w:r w:rsidRPr="00033231">
        <w:t>il est vrai</w:t>
      </w:r>
      <w:r w:rsidR="004F69D6">
        <w:t xml:space="preserve">, </w:t>
      </w:r>
      <w:r w:rsidRPr="00033231">
        <w:t>est loin de l</w:t>
      </w:r>
      <w:r w:rsidR="004F69D6">
        <w:t>’</w:t>
      </w:r>
      <w:r w:rsidRPr="00033231">
        <w:t>Angleterre</w:t>
      </w:r>
      <w:r w:rsidR="004F69D6">
        <w:t xml:space="preserve"> ; </w:t>
      </w:r>
      <w:r w:rsidRPr="00033231">
        <w:t>bien éloignés doivent être les rivages qui portent un si sauvage et si luxuriant aspect</w:t>
      </w:r>
      <w:r w:rsidR="004F69D6">
        <w:t xml:space="preserve">. </w:t>
      </w:r>
      <w:r w:rsidRPr="00033231">
        <w:t>C</w:t>
      </w:r>
      <w:r w:rsidR="004F69D6">
        <w:t>’</w:t>
      </w:r>
      <w:r w:rsidRPr="00033231">
        <w:t>est quelque sol</w:t>
      </w:r>
      <w:r w:rsidRPr="00033231">
        <w:t>i</w:t>
      </w:r>
      <w:r w:rsidRPr="00033231">
        <w:t>tude vierge</w:t>
      </w:r>
      <w:r w:rsidR="004F69D6">
        <w:t xml:space="preserve"> : </w:t>
      </w:r>
      <w:r w:rsidRPr="00033231">
        <w:t>des oiseaux inconnus voltigent sur la lisière de ce</w:t>
      </w:r>
      <w:r w:rsidRPr="00033231">
        <w:t>t</w:t>
      </w:r>
      <w:r w:rsidRPr="00033231">
        <w:t>te forêt</w:t>
      </w:r>
      <w:r w:rsidR="004F69D6">
        <w:t xml:space="preserve">. </w:t>
      </w:r>
      <w:r w:rsidRPr="00033231">
        <w:t>Ce n</w:t>
      </w:r>
      <w:r w:rsidR="004F69D6">
        <w:t>’</w:t>
      </w:r>
      <w:r w:rsidRPr="00033231">
        <w:t>est pas un fleuve européen</w:t>
      </w:r>
      <w:r w:rsidR="004F69D6">
        <w:t xml:space="preserve">, </w:t>
      </w:r>
      <w:r w:rsidRPr="00033231">
        <w:t>ce fleuve sur les bords duquel Rose est là</w:t>
      </w:r>
      <w:r w:rsidR="004F69D6">
        <w:t xml:space="preserve">, </w:t>
      </w:r>
      <w:r w:rsidRPr="00033231">
        <w:t>pensive</w:t>
      </w:r>
      <w:r w:rsidR="004F69D6">
        <w:t xml:space="preserve">. </w:t>
      </w:r>
      <w:r w:rsidRPr="00033231">
        <w:t>La paisible petite fille du Yorkshire est une solitaire émigrante dans l</w:t>
      </w:r>
      <w:r w:rsidR="004F69D6">
        <w:t>’</w:t>
      </w:r>
      <w:r w:rsidRPr="00033231">
        <w:t>hémisphère mér</w:t>
      </w:r>
      <w:r w:rsidRPr="00033231">
        <w:t>i</w:t>
      </w:r>
      <w:r w:rsidRPr="00033231">
        <w:t>dional</w:t>
      </w:r>
      <w:r w:rsidR="004F69D6">
        <w:t xml:space="preserve">. </w:t>
      </w:r>
      <w:r w:rsidRPr="00033231">
        <w:t>R</w:t>
      </w:r>
      <w:r w:rsidRPr="00033231">
        <w:t>e</w:t>
      </w:r>
      <w:r w:rsidRPr="00033231">
        <w:t>viendra-t-elle jamais</w:t>
      </w:r>
      <w:r w:rsidR="004F69D6">
        <w:t> ?</w:t>
      </w:r>
    </w:p>
    <w:p w14:paraId="38BA8066" w14:textId="77777777" w:rsidR="004F69D6" w:rsidRDefault="00000000" w:rsidP="0021796F">
      <w:r w:rsidRPr="00033231">
        <w:t>Les trois plus âgés de la famille sont trois garçons</w:t>
      </w:r>
      <w:r w:rsidR="004F69D6">
        <w:t xml:space="preserve"> : </w:t>
      </w:r>
      <w:r w:rsidRPr="00033231">
        <w:t>M</w:t>
      </w:r>
      <w:r w:rsidRPr="00033231">
        <w:t>a</w:t>
      </w:r>
      <w:r w:rsidRPr="00033231">
        <w:t>thieu</w:t>
      </w:r>
      <w:r w:rsidR="004F69D6">
        <w:t xml:space="preserve">, </w:t>
      </w:r>
      <w:r w:rsidRPr="00033231">
        <w:t>Marc et Martin</w:t>
      </w:r>
      <w:r w:rsidR="004F69D6">
        <w:t xml:space="preserve">. </w:t>
      </w:r>
      <w:r w:rsidRPr="00033231">
        <w:t>Ils sont tous trois assis dans ce coin</w:t>
      </w:r>
      <w:r w:rsidR="004F69D6">
        <w:t xml:space="preserve">, </w:t>
      </w:r>
      <w:r w:rsidRPr="00033231">
        <w:lastRenderedPageBreak/>
        <w:t>e</w:t>
      </w:r>
      <w:r w:rsidRPr="00033231">
        <w:t>n</w:t>
      </w:r>
      <w:r w:rsidRPr="00033231">
        <w:t>gagés à quelque jeu</w:t>
      </w:r>
      <w:r w:rsidR="004F69D6">
        <w:t xml:space="preserve">. </w:t>
      </w:r>
      <w:r w:rsidRPr="00033231">
        <w:t>Observez ces trois têtes</w:t>
      </w:r>
      <w:r w:rsidR="004F69D6">
        <w:t xml:space="preserve"> : </w:t>
      </w:r>
      <w:r w:rsidRPr="00033231">
        <w:t>ressemblantes au premier coup d</w:t>
      </w:r>
      <w:r w:rsidR="004F69D6">
        <w:t>’</w:t>
      </w:r>
      <w:r w:rsidRPr="00033231">
        <w:t>œil</w:t>
      </w:r>
      <w:r w:rsidR="004F69D6">
        <w:t xml:space="preserve">, </w:t>
      </w:r>
      <w:r w:rsidRPr="00033231">
        <w:t>différentes au second</w:t>
      </w:r>
      <w:r w:rsidR="004F69D6">
        <w:t xml:space="preserve">, </w:t>
      </w:r>
      <w:r w:rsidRPr="00033231">
        <w:t>au troisième elles présentent un contraste</w:t>
      </w:r>
      <w:r w:rsidR="004F69D6">
        <w:t xml:space="preserve">. </w:t>
      </w:r>
      <w:r w:rsidRPr="00033231">
        <w:t>Cheveux noirs</w:t>
      </w:r>
      <w:r w:rsidR="004F69D6">
        <w:t xml:space="preserve">, </w:t>
      </w:r>
      <w:r w:rsidRPr="00033231">
        <w:t>yeux noirs</w:t>
      </w:r>
      <w:r w:rsidR="004F69D6">
        <w:t xml:space="preserve">, </w:t>
      </w:r>
      <w:r w:rsidRPr="00033231">
        <w:t>joues roses</w:t>
      </w:r>
      <w:r w:rsidR="004F69D6">
        <w:t xml:space="preserve">, </w:t>
      </w:r>
      <w:r w:rsidRPr="00033231">
        <w:t>traits délicats</w:t>
      </w:r>
      <w:r w:rsidR="004F69D6">
        <w:t xml:space="preserve">, </w:t>
      </w:r>
      <w:r w:rsidRPr="00033231">
        <w:t>sont communs au trio</w:t>
      </w:r>
      <w:r w:rsidR="004F69D6">
        <w:t xml:space="preserve">. </w:t>
      </w:r>
      <w:r w:rsidRPr="00033231">
        <w:t>Tous trois ont une ce</w:t>
      </w:r>
      <w:r w:rsidRPr="00033231">
        <w:t>r</w:t>
      </w:r>
      <w:r w:rsidRPr="00033231">
        <w:t>ta</w:t>
      </w:r>
      <w:r w:rsidRPr="00033231">
        <w:t>i</w:t>
      </w:r>
      <w:r w:rsidRPr="00033231">
        <w:t>ne ressemblance avec leur père et leur mère</w:t>
      </w:r>
      <w:r w:rsidR="004F69D6">
        <w:t xml:space="preserve">, </w:t>
      </w:r>
      <w:r w:rsidRPr="00033231">
        <w:t>et cependant ch</w:t>
      </w:r>
      <w:r w:rsidRPr="00033231">
        <w:t>a</w:t>
      </w:r>
      <w:r w:rsidRPr="00033231">
        <w:t>cun d</w:t>
      </w:r>
      <w:r w:rsidR="004F69D6">
        <w:t>’</w:t>
      </w:r>
      <w:r w:rsidRPr="00033231">
        <w:t>eux a une physionomie distincte</w:t>
      </w:r>
      <w:r w:rsidR="004F69D6">
        <w:t xml:space="preserve">, </w:t>
      </w:r>
      <w:r w:rsidRPr="00033231">
        <w:t>signe d</w:t>
      </w:r>
      <w:r w:rsidR="004F69D6">
        <w:t>’</w:t>
      </w:r>
      <w:r w:rsidRPr="00033231">
        <w:t>un caractère di</w:t>
      </w:r>
      <w:r w:rsidRPr="00033231">
        <w:t>f</w:t>
      </w:r>
      <w:r w:rsidRPr="00033231">
        <w:t>férent</w:t>
      </w:r>
      <w:r w:rsidR="004F69D6">
        <w:t>.</w:t>
      </w:r>
    </w:p>
    <w:p w14:paraId="59B01BE6" w14:textId="3A869E3C" w:rsidR="004F69D6" w:rsidRDefault="00000000" w:rsidP="0021796F">
      <w:r w:rsidRPr="00033231">
        <w:t xml:space="preserve">Je ne dirai pas </w:t>
      </w:r>
      <w:proofErr w:type="spellStart"/>
      <w:r w:rsidRPr="00033231">
        <w:t>grand</w:t>
      </w:r>
      <w:r w:rsidR="004F69D6">
        <w:t>’</w:t>
      </w:r>
      <w:r w:rsidRPr="00033231">
        <w:t>chose</w:t>
      </w:r>
      <w:proofErr w:type="spellEnd"/>
      <w:r w:rsidRPr="00033231">
        <w:t xml:space="preserve"> sur Mathieu</w:t>
      </w:r>
      <w:r w:rsidR="004F69D6">
        <w:t xml:space="preserve">, </w:t>
      </w:r>
      <w:r w:rsidRPr="00033231">
        <w:t>l</w:t>
      </w:r>
      <w:r w:rsidR="004F69D6">
        <w:t>’</w:t>
      </w:r>
      <w:r w:rsidRPr="00033231">
        <w:t>aîné de la f</w:t>
      </w:r>
      <w:r w:rsidRPr="00033231">
        <w:t>a</w:t>
      </w:r>
      <w:r w:rsidRPr="00033231">
        <w:t>mi</w:t>
      </w:r>
      <w:r w:rsidRPr="00033231">
        <w:t>l</w:t>
      </w:r>
      <w:r w:rsidRPr="00033231">
        <w:t>le</w:t>
      </w:r>
      <w:r w:rsidR="004F69D6">
        <w:t xml:space="preserve">, </w:t>
      </w:r>
      <w:r w:rsidRPr="00033231">
        <w:t>quoiqu</w:t>
      </w:r>
      <w:r w:rsidR="004F69D6">
        <w:t>’</w:t>
      </w:r>
      <w:r w:rsidRPr="00033231">
        <w:t>il soit impossible d</w:t>
      </w:r>
      <w:r w:rsidR="004F69D6">
        <w:t>’</w:t>
      </w:r>
      <w:r w:rsidRPr="00033231">
        <w:t>éviter de regarder longtemps ce visage et de conjecturer les qualités qu</w:t>
      </w:r>
      <w:r w:rsidR="004F69D6">
        <w:t>’</w:t>
      </w:r>
      <w:r w:rsidRPr="00033231">
        <w:t>il cache ou qu</w:t>
      </w:r>
      <w:r w:rsidR="004F69D6">
        <w:t>’</w:t>
      </w:r>
      <w:r w:rsidRPr="00033231">
        <w:t>il ind</w:t>
      </w:r>
      <w:r w:rsidRPr="00033231">
        <w:t>i</w:t>
      </w:r>
      <w:r w:rsidRPr="00033231">
        <w:t>que</w:t>
      </w:r>
      <w:r w:rsidR="004F69D6">
        <w:t xml:space="preserve">. </w:t>
      </w:r>
      <w:r w:rsidRPr="00033231">
        <w:t>Ce n</w:t>
      </w:r>
      <w:r w:rsidR="004F69D6">
        <w:t>’</w:t>
      </w:r>
      <w:r w:rsidRPr="00033231">
        <w:t>est point un garçon ordinaire</w:t>
      </w:r>
      <w:r w:rsidR="004F69D6">
        <w:t xml:space="preserve"> : </w:t>
      </w:r>
      <w:r w:rsidRPr="00033231">
        <w:t>ces cheveux d</w:t>
      </w:r>
      <w:r w:rsidR="004F69D6">
        <w:t>’</w:t>
      </w:r>
      <w:r w:rsidRPr="00033231">
        <w:t>un noir de jais</w:t>
      </w:r>
      <w:r w:rsidR="004F69D6">
        <w:t xml:space="preserve">, </w:t>
      </w:r>
      <w:r w:rsidRPr="00033231">
        <w:t>ce front blanc</w:t>
      </w:r>
      <w:r w:rsidR="004F69D6">
        <w:t xml:space="preserve">, </w:t>
      </w:r>
      <w:r w:rsidRPr="00033231">
        <w:t>ces joues colorées</w:t>
      </w:r>
      <w:r w:rsidR="004F69D6">
        <w:t xml:space="preserve">, </w:t>
      </w:r>
      <w:r w:rsidRPr="00033231">
        <w:t>ces yeux vifs et so</w:t>
      </w:r>
      <w:r w:rsidRPr="00033231">
        <w:t>m</w:t>
      </w:r>
      <w:r w:rsidRPr="00033231">
        <w:t>bres le disent</w:t>
      </w:r>
      <w:r w:rsidR="004F69D6">
        <w:t xml:space="preserve">. </w:t>
      </w:r>
      <w:r w:rsidRPr="00033231">
        <w:t>Et cependant</w:t>
      </w:r>
      <w:r w:rsidR="004F69D6">
        <w:t xml:space="preserve">, </w:t>
      </w:r>
      <w:r w:rsidRPr="00033231">
        <w:t>regardez-le aussi longtemps que vous le voudrez</w:t>
      </w:r>
      <w:r w:rsidR="004F69D6">
        <w:t xml:space="preserve">, </w:t>
      </w:r>
      <w:r w:rsidRPr="00033231">
        <w:t>il n</w:t>
      </w:r>
      <w:r w:rsidR="004F69D6">
        <w:t>’</w:t>
      </w:r>
      <w:r w:rsidRPr="00033231">
        <w:t>y a dans cette chambre qu</w:t>
      </w:r>
      <w:r w:rsidR="004F69D6">
        <w:t>’</w:t>
      </w:r>
      <w:r w:rsidRPr="00033231">
        <w:t>un objet</w:t>
      </w:r>
      <w:r w:rsidR="004F69D6">
        <w:t xml:space="preserve">, </w:t>
      </w:r>
      <w:r w:rsidRPr="00033231">
        <w:t>et c</w:t>
      </w:r>
      <w:r w:rsidR="004F69D6">
        <w:t>’</w:t>
      </w:r>
      <w:r w:rsidRPr="00033231">
        <w:t>est le plus sinistre</w:t>
      </w:r>
      <w:r w:rsidR="004F69D6">
        <w:t xml:space="preserve">, </w:t>
      </w:r>
      <w:r w:rsidRPr="00033231">
        <w:t>avec lequel le visage de Mathieu a de l</w:t>
      </w:r>
      <w:r w:rsidR="004F69D6">
        <w:t>’</w:t>
      </w:r>
      <w:r w:rsidRPr="00033231">
        <w:t>affinité</w:t>
      </w:r>
      <w:r w:rsidR="004F69D6">
        <w:t xml:space="preserve"> : </w:t>
      </w:r>
      <w:r w:rsidRPr="00033231">
        <w:t>c</w:t>
      </w:r>
      <w:r w:rsidR="004F69D6">
        <w:t>’</w:t>
      </w:r>
      <w:r w:rsidRPr="00033231">
        <w:t>est l</w:t>
      </w:r>
      <w:r w:rsidR="004F69D6">
        <w:t>’</w:t>
      </w:r>
      <w:r w:rsidRPr="00033231">
        <w:t>éruption du Vésuve</w:t>
      </w:r>
      <w:r w:rsidR="004F69D6">
        <w:t xml:space="preserve">. </w:t>
      </w:r>
      <w:r w:rsidRPr="00033231">
        <w:t>Le feu et l</w:t>
      </w:r>
      <w:r w:rsidR="004F69D6">
        <w:t>’</w:t>
      </w:r>
      <w:r w:rsidRPr="00033231">
        <w:t>ombre semblent former l</w:t>
      </w:r>
      <w:r w:rsidR="004F69D6">
        <w:t>’</w:t>
      </w:r>
      <w:r w:rsidRPr="00033231">
        <w:t>âme de ce jeune garçon</w:t>
      </w:r>
      <w:r w:rsidR="004F69D6">
        <w:t xml:space="preserve">. </w:t>
      </w:r>
      <w:r w:rsidRPr="00033231">
        <w:t>L</w:t>
      </w:r>
      <w:r w:rsidR="004F69D6">
        <w:t>’</w:t>
      </w:r>
      <w:r w:rsidRPr="00033231">
        <w:t>enveloppe corporelle est anglaise</w:t>
      </w:r>
      <w:r w:rsidR="004F69D6">
        <w:t xml:space="preserve">, </w:t>
      </w:r>
      <w:r w:rsidRPr="00033231">
        <w:t>non l</w:t>
      </w:r>
      <w:r w:rsidR="004F69D6">
        <w:t>’</w:t>
      </w:r>
      <w:r w:rsidRPr="00033231">
        <w:t>intelligence</w:t>
      </w:r>
      <w:r w:rsidR="004F69D6">
        <w:t xml:space="preserve"> ; </w:t>
      </w:r>
      <w:r w:rsidRPr="00033231">
        <w:t xml:space="preserve">vous diriez un stylet italien dans une </w:t>
      </w:r>
      <w:proofErr w:type="spellStart"/>
      <w:r w:rsidRPr="00033231">
        <w:t>gaîne</w:t>
      </w:r>
      <w:proofErr w:type="spellEnd"/>
      <w:r w:rsidRPr="00033231">
        <w:t xml:space="preserve"> br</w:t>
      </w:r>
      <w:r w:rsidRPr="00033231">
        <w:t>i</w:t>
      </w:r>
      <w:r w:rsidRPr="00033231">
        <w:t>tannique</w:t>
      </w:r>
      <w:r w:rsidR="004F69D6">
        <w:t xml:space="preserve">. </w:t>
      </w:r>
      <w:r w:rsidRPr="00033231">
        <w:t>Il est contrarié au jeu</w:t>
      </w:r>
      <w:r w:rsidR="004F69D6">
        <w:t xml:space="preserve">, </w:t>
      </w:r>
      <w:r w:rsidRPr="00033231">
        <w:t>voyez son air refrogné</w:t>
      </w:r>
      <w:r w:rsidR="004F69D6">
        <w:t>. M. </w:t>
      </w:r>
      <w:r w:rsidRPr="00033231">
        <w:t>Yorke s</w:t>
      </w:r>
      <w:r w:rsidR="004F69D6">
        <w:t>’</w:t>
      </w:r>
      <w:r w:rsidRPr="00033231">
        <w:t>en aperçoit</w:t>
      </w:r>
      <w:r w:rsidR="004F69D6">
        <w:t xml:space="preserve">, </w:t>
      </w:r>
      <w:r w:rsidRPr="00033231">
        <w:t>et que dit-il</w:t>
      </w:r>
      <w:r w:rsidR="004F69D6">
        <w:t xml:space="preserve"> ? </w:t>
      </w:r>
      <w:r w:rsidRPr="00033231">
        <w:t>À voix basse il supplie</w:t>
      </w:r>
      <w:r w:rsidR="004F69D6">
        <w:t> : « </w:t>
      </w:r>
      <w:r w:rsidRPr="00033231">
        <w:t>Marc</w:t>
      </w:r>
      <w:r w:rsidR="004F69D6">
        <w:t xml:space="preserve">, </w:t>
      </w:r>
      <w:r w:rsidRPr="00033231">
        <w:t>Martin</w:t>
      </w:r>
      <w:r w:rsidR="004F69D6">
        <w:t xml:space="preserve">, </w:t>
      </w:r>
      <w:r w:rsidRPr="00033231">
        <w:t>n</w:t>
      </w:r>
      <w:r w:rsidR="004F69D6">
        <w:t>’</w:t>
      </w:r>
      <w:r w:rsidRPr="00033231">
        <w:t>irritez pas votre frère</w:t>
      </w:r>
      <w:r w:rsidR="004F69D6">
        <w:t>. »</w:t>
      </w:r>
      <w:r w:rsidRPr="00033231">
        <w:t xml:space="preserve"> Et c</w:t>
      </w:r>
      <w:r w:rsidR="004F69D6">
        <w:t>’</w:t>
      </w:r>
      <w:r w:rsidRPr="00033231">
        <w:t>est là le ton adopté toujours par le père et la mère</w:t>
      </w:r>
      <w:r w:rsidR="004F69D6">
        <w:t xml:space="preserve">. </w:t>
      </w:r>
      <w:r w:rsidRPr="00033231">
        <w:t>En théorie</w:t>
      </w:r>
      <w:r w:rsidR="004F69D6">
        <w:t xml:space="preserve">, </w:t>
      </w:r>
      <w:r w:rsidRPr="00033231">
        <w:t>ils blâment la partialité</w:t>
      </w:r>
      <w:r w:rsidR="004F69D6">
        <w:t xml:space="preserve"> ; </w:t>
      </w:r>
      <w:r w:rsidRPr="00033231">
        <w:t>aucun droit de primogéniture n</w:t>
      </w:r>
      <w:r w:rsidR="004F69D6">
        <w:t>’</w:t>
      </w:r>
      <w:r w:rsidRPr="00033231">
        <w:t>est reconnu dans ce</w:t>
      </w:r>
      <w:r w:rsidRPr="00033231">
        <w:t>t</w:t>
      </w:r>
      <w:r w:rsidRPr="00033231">
        <w:t>te maison</w:t>
      </w:r>
      <w:r w:rsidR="004F69D6">
        <w:t xml:space="preserve">, </w:t>
      </w:r>
      <w:r w:rsidRPr="00033231">
        <w:t>mais Mathieu ne doit rencontrer ni contrariété</w:t>
      </w:r>
      <w:r w:rsidR="004F69D6">
        <w:t xml:space="preserve">, </w:t>
      </w:r>
      <w:r w:rsidRPr="00033231">
        <w:t>ni opposition</w:t>
      </w:r>
      <w:r w:rsidR="004F69D6">
        <w:t xml:space="preserve">. </w:t>
      </w:r>
      <w:r w:rsidRPr="00033231">
        <w:t>Ils éloignent de lui la provocation avec autant de soin qu</w:t>
      </w:r>
      <w:r w:rsidR="004F69D6">
        <w:t>’</w:t>
      </w:r>
      <w:r w:rsidRPr="00033231">
        <w:t>ils éloigneraient l</w:t>
      </w:r>
      <w:r w:rsidR="004F69D6">
        <w:t>’</w:t>
      </w:r>
      <w:r w:rsidRPr="00033231">
        <w:t>étincelle d</w:t>
      </w:r>
      <w:r w:rsidR="004F69D6">
        <w:t>’</w:t>
      </w:r>
      <w:r w:rsidRPr="00033231">
        <w:t>un baril de poudre</w:t>
      </w:r>
      <w:r w:rsidR="004F69D6">
        <w:t xml:space="preserve">. </w:t>
      </w:r>
      <w:r w:rsidRPr="00033231">
        <w:t>Conce</w:t>
      </w:r>
      <w:r w:rsidRPr="00033231">
        <w:t>s</w:t>
      </w:r>
      <w:r w:rsidRPr="00033231">
        <w:t>sion</w:t>
      </w:r>
      <w:r w:rsidR="004F69D6">
        <w:t xml:space="preserve">, </w:t>
      </w:r>
      <w:r w:rsidRPr="00033231">
        <w:t>conciliation</w:t>
      </w:r>
      <w:r w:rsidR="004F69D6">
        <w:t xml:space="preserve">, </w:t>
      </w:r>
      <w:r w:rsidRPr="00033231">
        <w:t>sont leur devise toutes les fois qu</w:t>
      </w:r>
      <w:r w:rsidR="004F69D6">
        <w:t>’</w:t>
      </w:r>
      <w:r w:rsidRPr="00033231">
        <w:t>il est que</w:t>
      </w:r>
      <w:r w:rsidRPr="00033231">
        <w:t>s</w:t>
      </w:r>
      <w:r w:rsidRPr="00033231">
        <w:t>tion de lui</w:t>
      </w:r>
      <w:r w:rsidR="004F69D6">
        <w:t xml:space="preserve">. </w:t>
      </w:r>
      <w:r w:rsidRPr="00033231">
        <w:t>Ces républicains auront bientôt fait un tyran de leur propre chair et de leur propre sang</w:t>
      </w:r>
      <w:r w:rsidR="004F69D6">
        <w:t xml:space="preserve">. </w:t>
      </w:r>
      <w:r w:rsidRPr="00033231">
        <w:t>Les jeunes rejetons savent et sentent cela</w:t>
      </w:r>
      <w:r w:rsidR="004F69D6">
        <w:t xml:space="preserve">, </w:t>
      </w:r>
      <w:r w:rsidRPr="00033231">
        <w:t>et tous se révoltent au fond du cœur contre l</w:t>
      </w:r>
      <w:r w:rsidR="004F69D6">
        <w:t>’</w:t>
      </w:r>
      <w:r w:rsidRPr="00033231">
        <w:t>injustice</w:t>
      </w:r>
      <w:r w:rsidR="004F69D6">
        <w:t xml:space="preserve"> ; </w:t>
      </w:r>
      <w:r w:rsidRPr="00033231">
        <w:t>ils ne peuvent pénétrer les motifs de leurs parents</w:t>
      </w:r>
      <w:r w:rsidR="004F69D6">
        <w:t xml:space="preserve">, </w:t>
      </w:r>
      <w:r w:rsidRPr="00033231">
        <w:t>ils ne voient que la différence de traitement</w:t>
      </w:r>
      <w:r w:rsidR="004F69D6">
        <w:t xml:space="preserve">. </w:t>
      </w:r>
      <w:r w:rsidRPr="00033231">
        <w:t>Les dents du dr</w:t>
      </w:r>
      <w:r w:rsidRPr="00033231">
        <w:t>a</w:t>
      </w:r>
      <w:r w:rsidRPr="00033231">
        <w:t xml:space="preserve">gon sont semées parmi </w:t>
      </w:r>
      <w:r w:rsidRPr="00033231">
        <w:lastRenderedPageBreak/>
        <w:t>les jeunes oliviers de la famille Yorke</w:t>
      </w:r>
      <w:r w:rsidR="004F69D6">
        <w:t xml:space="preserve"> ; </w:t>
      </w:r>
      <w:r w:rsidRPr="00033231">
        <w:t>un jour on y moissonnera la discorde</w:t>
      </w:r>
      <w:r w:rsidR="004F69D6">
        <w:t>.</w:t>
      </w:r>
    </w:p>
    <w:p w14:paraId="19F32169" w14:textId="77777777" w:rsidR="004F69D6" w:rsidRDefault="00000000" w:rsidP="0021796F">
      <w:r w:rsidRPr="00033231">
        <w:t>Marc est un garçon d</w:t>
      </w:r>
      <w:r w:rsidR="004F69D6">
        <w:t>’</w:t>
      </w:r>
      <w:r w:rsidRPr="00033231">
        <w:t>un extérieur agréable</w:t>
      </w:r>
      <w:r w:rsidR="004F69D6">
        <w:t xml:space="preserve"> ; </w:t>
      </w:r>
      <w:r w:rsidRPr="00033231">
        <w:t>c</w:t>
      </w:r>
      <w:r w:rsidR="004F69D6">
        <w:t>’</w:t>
      </w:r>
      <w:r w:rsidRPr="00033231">
        <w:t>est lui qui a les traits les plus réguliers de la famille</w:t>
      </w:r>
      <w:r w:rsidR="004F69D6">
        <w:t xml:space="preserve">. </w:t>
      </w:r>
      <w:r w:rsidRPr="00033231">
        <w:t>Il est extraordinair</w:t>
      </w:r>
      <w:r w:rsidRPr="00033231">
        <w:t>e</w:t>
      </w:r>
      <w:r w:rsidRPr="00033231">
        <w:t>ment paisible</w:t>
      </w:r>
      <w:r w:rsidR="004F69D6">
        <w:t xml:space="preserve"> ; </w:t>
      </w:r>
      <w:r w:rsidRPr="00033231">
        <w:t>son sourire est malin</w:t>
      </w:r>
      <w:r w:rsidR="004F69D6">
        <w:t xml:space="preserve"> ; </w:t>
      </w:r>
      <w:r w:rsidRPr="00033231">
        <w:t>il dit les choses les plus sèches et les plus mordantes du ton le plus calme</w:t>
      </w:r>
      <w:r w:rsidR="004F69D6">
        <w:t xml:space="preserve">. </w:t>
      </w:r>
      <w:r w:rsidRPr="00033231">
        <w:t>En dépit de sa tranquillité</w:t>
      </w:r>
      <w:r w:rsidR="004F69D6">
        <w:t xml:space="preserve">, </w:t>
      </w:r>
      <w:r w:rsidRPr="00033231">
        <w:t>son front soucieux annonce du caractère</w:t>
      </w:r>
      <w:r w:rsidR="004F69D6">
        <w:t xml:space="preserve">, </w:t>
      </w:r>
      <w:r w:rsidRPr="00033231">
        <w:t>et ra</w:t>
      </w:r>
      <w:r w:rsidRPr="00033231">
        <w:t>p</w:t>
      </w:r>
      <w:r w:rsidRPr="00033231">
        <w:t>pe</w:t>
      </w:r>
      <w:r w:rsidRPr="00033231">
        <w:t>l</w:t>
      </w:r>
      <w:r w:rsidRPr="00033231">
        <w:t>le que les eaux les plus tranquilles ne sont pas toujours les plus sûres</w:t>
      </w:r>
      <w:r w:rsidR="004F69D6">
        <w:t xml:space="preserve">. </w:t>
      </w:r>
      <w:r w:rsidRPr="00033231">
        <w:t>D</w:t>
      </w:r>
      <w:r w:rsidR="004F69D6">
        <w:t>’</w:t>
      </w:r>
      <w:r w:rsidRPr="00033231">
        <w:t>ailleurs il est trop placide</w:t>
      </w:r>
      <w:r w:rsidR="004F69D6">
        <w:t xml:space="preserve">, </w:t>
      </w:r>
      <w:r w:rsidRPr="00033231">
        <w:t>trop flegmatique pour être heureux</w:t>
      </w:r>
      <w:r w:rsidR="004F69D6">
        <w:t xml:space="preserve">. </w:t>
      </w:r>
      <w:r w:rsidRPr="00033231">
        <w:t>La vie n</w:t>
      </w:r>
      <w:r w:rsidR="004F69D6">
        <w:t>’</w:t>
      </w:r>
      <w:r w:rsidRPr="00033231">
        <w:t>aura pas beaucoup de joies pour Marc</w:t>
      </w:r>
      <w:r w:rsidR="004F69D6">
        <w:t xml:space="preserve"> ; </w:t>
      </w:r>
      <w:r w:rsidRPr="00033231">
        <w:t>à vingt-cinq ans le rire l</w:t>
      </w:r>
      <w:r w:rsidR="004F69D6">
        <w:t>’</w:t>
      </w:r>
      <w:r w:rsidRPr="00033231">
        <w:t>étonnera</w:t>
      </w:r>
      <w:r w:rsidR="004F69D6">
        <w:t xml:space="preserve">, </w:t>
      </w:r>
      <w:r w:rsidRPr="00033231">
        <w:t>et tous les gens joyeux seront pour lui des fous</w:t>
      </w:r>
      <w:r w:rsidR="004F69D6">
        <w:t xml:space="preserve">. </w:t>
      </w:r>
      <w:r w:rsidRPr="00033231">
        <w:t>La poésie n</w:t>
      </w:r>
      <w:r w:rsidR="004F69D6">
        <w:t>’</w:t>
      </w:r>
      <w:r w:rsidRPr="00033231">
        <w:t>existera pas pour Marc</w:t>
      </w:r>
      <w:r w:rsidR="004F69D6">
        <w:t xml:space="preserve">, </w:t>
      </w:r>
      <w:r w:rsidRPr="00033231">
        <w:t>soit dans la littérature</w:t>
      </w:r>
      <w:r w:rsidR="004F69D6">
        <w:t xml:space="preserve">, </w:t>
      </w:r>
      <w:r w:rsidRPr="00033231">
        <w:t>soit dans la vie</w:t>
      </w:r>
      <w:r w:rsidR="004F69D6">
        <w:t xml:space="preserve"> ; </w:t>
      </w:r>
      <w:r w:rsidRPr="00033231">
        <w:t>les plus sublimes effusions ne s</w:t>
      </w:r>
      <w:r w:rsidRPr="00033231">
        <w:t>e</w:t>
      </w:r>
      <w:r w:rsidRPr="00033231">
        <w:t>ront pour lui que du jargon</w:t>
      </w:r>
      <w:r w:rsidR="004F69D6">
        <w:t xml:space="preserve"> ; </w:t>
      </w:r>
      <w:r w:rsidRPr="00033231">
        <w:t>l</w:t>
      </w:r>
      <w:r w:rsidR="004F69D6">
        <w:t>’</w:t>
      </w:r>
      <w:r w:rsidRPr="00033231">
        <w:t>enthousiasme sera l</w:t>
      </w:r>
      <w:r w:rsidR="004F69D6">
        <w:t>’</w:t>
      </w:r>
      <w:r w:rsidRPr="00033231">
        <w:t>objet de son aversion et de son mépris</w:t>
      </w:r>
      <w:r w:rsidR="004F69D6">
        <w:t xml:space="preserve">. </w:t>
      </w:r>
      <w:r w:rsidRPr="00033231">
        <w:t>Marc n</w:t>
      </w:r>
      <w:r w:rsidR="004F69D6">
        <w:t>’</w:t>
      </w:r>
      <w:r w:rsidRPr="00033231">
        <w:t>aura pas de jeunesse</w:t>
      </w:r>
      <w:r w:rsidR="004F69D6">
        <w:t xml:space="preserve">. </w:t>
      </w:r>
      <w:r w:rsidRPr="00033231">
        <w:t>Son corps a maintenant quatorze ans</w:t>
      </w:r>
      <w:r w:rsidR="004F69D6">
        <w:t xml:space="preserve">, </w:t>
      </w:r>
      <w:r w:rsidRPr="00033231">
        <w:t>son âme en a trente</w:t>
      </w:r>
      <w:r w:rsidR="004F69D6">
        <w:t>.</w:t>
      </w:r>
    </w:p>
    <w:p w14:paraId="2F063577" w14:textId="77777777" w:rsidR="004F69D6" w:rsidRDefault="00000000" w:rsidP="0021796F">
      <w:r w:rsidRPr="00033231">
        <w:t>Martin</w:t>
      </w:r>
      <w:r w:rsidR="004F69D6">
        <w:t xml:space="preserve">, </w:t>
      </w:r>
      <w:r w:rsidRPr="00033231">
        <w:t>le plus jeune des trois</w:t>
      </w:r>
      <w:r w:rsidR="004F69D6">
        <w:t xml:space="preserve">, </w:t>
      </w:r>
      <w:r w:rsidRPr="00033231">
        <w:t>est d</w:t>
      </w:r>
      <w:r w:rsidR="004F69D6">
        <w:t>’</w:t>
      </w:r>
      <w:r w:rsidRPr="00033231">
        <w:t>une autre nature</w:t>
      </w:r>
      <w:r w:rsidR="004F69D6">
        <w:t xml:space="preserve">. </w:t>
      </w:r>
      <w:r w:rsidRPr="00033231">
        <w:t>Pour lui</w:t>
      </w:r>
      <w:r w:rsidR="004F69D6">
        <w:t xml:space="preserve">, </w:t>
      </w:r>
      <w:r w:rsidRPr="00033231">
        <w:t>l</w:t>
      </w:r>
      <w:r w:rsidR="004F69D6">
        <w:t>’</w:t>
      </w:r>
      <w:r w:rsidRPr="00033231">
        <w:t>existence peut être courte ou longue</w:t>
      </w:r>
      <w:r w:rsidR="004F69D6">
        <w:t xml:space="preserve">, </w:t>
      </w:r>
      <w:r w:rsidRPr="00033231">
        <w:t>elle sera certainement brillante</w:t>
      </w:r>
      <w:r w:rsidR="004F69D6">
        <w:t xml:space="preserve">. </w:t>
      </w:r>
      <w:r w:rsidRPr="00033231">
        <w:t>Il traversera toutes les illusions de la vie</w:t>
      </w:r>
      <w:r w:rsidR="004F69D6">
        <w:t xml:space="preserve">, </w:t>
      </w:r>
      <w:r w:rsidRPr="00033231">
        <w:t>il y croira à moitié</w:t>
      </w:r>
      <w:r w:rsidR="004F69D6">
        <w:t xml:space="preserve">, </w:t>
      </w:r>
      <w:r w:rsidRPr="00033231">
        <w:t>en jouira pleinement</w:t>
      </w:r>
      <w:r w:rsidR="004F69D6">
        <w:t xml:space="preserve">, </w:t>
      </w:r>
      <w:r w:rsidRPr="00033231">
        <w:t>puis leur survivra</w:t>
      </w:r>
      <w:r w:rsidR="004F69D6">
        <w:t xml:space="preserve">. </w:t>
      </w:r>
      <w:r w:rsidRPr="00033231">
        <w:t>Ce garçon n</w:t>
      </w:r>
      <w:r w:rsidR="004F69D6">
        <w:t>’</w:t>
      </w:r>
      <w:r w:rsidRPr="00033231">
        <w:t>est pas beau</w:t>
      </w:r>
      <w:r w:rsidR="004F69D6">
        <w:t xml:space="preserve">, </w:t>
      </w:r>
      <w:r w:rsidRPr="00033231">
        <w:t>pas si beau que ses deux frères</w:t>
      </w:r>
      <w:r w:rsidR="004F69D6">
        <w:t xml:space="preserve"> ; </w:t>
      </w:r>
      <w:r w:rsidRPr="00033231">
        <w:t>il est simple</w:t>
      </w:r>
      <w:r w:rsidR="004F69D6">
        <w:t xml:space="preserve"> ; </w:t>
      </w:r>
      <w:r w:rsidRPr="00033231">
        <w:t>il se</w:t>
      </w:r>
      <w:r w:rsidRPr="00033231">
        <w:t>m</w:t>
      </w:r>
      <w:r w:rsidRPr="00033231">
        <w:t>ble enveloppé d</w:t>
      </w:r>
      <w:r w:rsidR="004F69D6">
        <w:t>’</w:t>
      </w:r>
      <w:r w:rsidRPr="00033231">
        <w:t>une écorce qu</w:t>
      </w:r>
      <w:r w:rsidR="004F69D6">
        <w:t>’</w:t>
      </w:r>
      <w:r w:rsidRPr="00033231">
        <w:t>il portera jusqu</w:t>
      </w:r>
      <w:r w:rsidR="004F69D6">
        <w:t>’</w:t>
      </w:r>
      <w:r w:rsidRPr="00033231">
        <w:t>à vingt ans</w:t>
      </w:r>
      <w:r w:rsidR="004F69D6">
        <w:t xml:space="preserve"> ; </w:t>
      </w:r>
      <w:r w:rsidRPr="00033231">
        <w:t>il la rejettera alors</w:t>
      </w:r>
      <w:r w:rsidR="004F69D6">
        <w:t xml:space="preserve">, </w:t>
      </w:r>
      <w:r w:rsidRPr="00033231">
        <w:t>et fera lui-même sa beauté</w:t>
      </w:r>
      <w:r w:rsidR="004F69D6">
        <w:t xml:space="preserve">. </w:t>
      </w:r>
      <w:r w:rsidRPr="00033231">
        <w:t>Jusqu</w:t>
      </w:r>
      <w:r w:rsidR="004F69D6">
        <w:t>’</w:t>
      </w:r>
      <w:r w:rsidRPr="00033231">
        <w:t>à cet âge ses manières seront peut-être grossières aussi bien que ses vêt</w:t>
      </w:r>
      <w:r w:rsidRPr="00033231">
        <w:t>e</w:t>
      </w:r>
      <w:r w:rsidRPr="00033231">
        <w:t>ments</w:t>
      </w:r>
      <w:r w:rsidR="004F69D6">
        <w:t xml:space="preserve"> ; </w:t>
      </w:r>
      <w:r w:rsidRPr="00033231">
        <w:t>mais la chrysalide conservera le pouvoir de se transfo</w:t>
      </w:r>
      <w:r w:rsidRPr="00033231">
        <w:t>r</w:t>
      </w:r>
      <w:r w:rsidRPr="00033231">
        <w:t>mer en papillon</w:t>
      </w:r>
      <w:r w:rsidR="004F69D6">
        <w:t xml:space="preserve">, </w:t>
      </w:r>
      <w:r w:rsidRPr="00033231">
        <w:t>et cette transformation se fera en son lieu</w:t>
      </w:r>
      <w:r w:rsidR="004F69D6">
        <w:t xml:space="preserve">. </w:t>
      </w:r>
      <w:r w:rsidRPr="00033231">
        <w:t>Pendant un temps</w:t>
      </w:r>
      <w:r w:rsidR="004F69D6">
        <w:t xml:space="preserve">, </w:t>
      </w:r>
      <w:r w:rsidRPr="00033231">
        <w:t>il sera vain</w:t>
      </w:r>
      <w:r w:rsidR="004F69D6">
        <w:t xml:space="preserve">, </w:t>
      </w:r>
      <w:r w:rsidRPr="00033231">
        <w:t>ardent au plaisir</w:t>
      </w:r>
      <w:r w:rsidR="004F69D6">
        <w:t xml:space="preserve">, </w:t>
      </w:r>
      <w:r w:rsidRPr="00033231">
        <w:t>recherchant l</w:t>
      </w:r>
      <w:r w:rsidR="004F69D6">
        <w:t>’</w:t>
      </w:r>
      <w:r w:rsidRPr="00033231">
        <w:t>admiration</w:t>
      </w:r>
      <w:r w:rsidR="004F69D6">
        <w:t xml:space="preserve"> ; </w:t>
      </w:r>
      <w:r w:rsidRPr="00033231">
        <w:t>il éprouvera aussi la soif d</w:t>
      </w:r>
      <w:r w:rsidR="004F69D6">
        <w:t>’</w:t>
      </w:r>
      <w:r w:rsidRPr="00033231">
        <w:t>apprendre</w:t>
      </w:r>
      <w:r w:rsidR="004F69D6">
        <w:t xml:space="preserve">. </w:t>
      </w:r>
      <w:r w:rsidRPr="00033231">
        <w:t>Il lui faudra tout ce que le monde peut donner</w:t>
      </w:r>
      <w:r w:rsidR="004F69D6">
        <w:t xml:space="preserve">, </w:t>
      </w:r>
      <w:r w:rsidRPr="00033231">
        <w:t>jouissance et instruction</w:t>
      </w:r>
      <w:r w:rsidR="004F69D6">
        <w:t xml:space="preserve">. </w:t>
      </w:r>
      <w:r w:rsidRPr="00033231">
        <w:t>Il boira avidement à ces deux sources</w:t>
      </w:r>
      <w:r w:rsidR="004F69D6">
        <w:t xml:space="preserve">. </w:t>
      </w:r>
      <w:r w:rsidRPr="00033231">
        <w:t>Cette soif satisfaite</w:t>
      </w:r>
      <w:r w:rsidR="004F69D6">
        <w:t xml:space="preserve">, </w:t>
      </w:r>
      <w:r w:rsidRPr="00033231">
        <w:t>qu</w:t>
      </w:r>
      <w:r w:rsidR="004F69D6">
        <w:t>’</w:t>
      </w:r>
      <w:r w:rsidRPr="00033231">
        <w:t>adviendra-t-il</w:t>
      </w:r>
      <w:r w:rsidR="004F69D6">
        <w:t xml:space="preserve"> ? </w:t>
      </w:r>
      <w:r w:rsidRPr="00033231">
        <w:t xml:space="preserve">Je </w:t>
      </w:r>
      <w:r w:rsidRPr="00033231">
        <w:lastRenderedPageBreak/>
        <w:t>ne sais</w:t>
      </w:r>
      <w:r w:rsidR="004F69D6">
        <w:t xml:space="preserve">. </w:t>
      </w:r>
      <w:r w:rsidRPr="00033231">
        <w:t>Il se peut que Martin devienne un homme remarquable</w:t>
      </w:r>
      <w:r w:rsidR="004F69D6">
        <w:t xml:space="preserve">, </w:t>
      </w:r>
      <w:r w:rsidRPr="00033231">
        <w:t>mais c</w:t>
      </w:r>
      <w:r w:rsidR="004F69D6">
        <w:t>’</w:t>
      </w:r>
      <w:r w:rsidRPr="00033231">
        <w:t>est ce que le prophète n</w:t>
      </w:r>
      <w:r w:rsidR="004F69D6">
        <w:t>’</w:t>
      </w:r>
      <w:r w:rsidRPr="00033231">
        <w:t>a pas le pouvoir de prédire</w:t>
      </w:r>
      <w:r w:rsidR="004F69D6">
        <w:t xml:space="preserve"> ; </w:t>
      </w:r>
      <w:r w:rsidRPr="00033231">
        <w:t>sur ce sujet</w:t>
      </w:r>
      <w:r w:rsidR="004F69D6">
        <w:t xml:space="preserve">, </w:t>
      </w:r>
      <w:r w:rsidRPr="00033231">
        <w:t>aucune vision ne l</w:t>
      </w:r>
      <w:r w:rsidR="004F69D6">
        <w:t>’</w:t>
      </w:r>
      <w:r w:rsidRPr="00033231">
        <w:t>a éclairé</w:t>
      </w:r>
      <w:r w:rsidR="004F69D6">
        <w:t>.</w:t>
      </w:r>
    </w:p>
    <w:p w14:paraId="0C1C17A6" w14:textId="73E9A005" w:rsidR="004F69D6" w:rsidRDefault="00000000" w:rsidP="0021796F">
      <w:r w:rsidRPr="00033231">
        <w:t xml:space="preserve">Prenez dans son ensemble la famille de </w:t>
      </w:r>
      <w:r w:rsidR="004F69D6">
        <w:t>M. </w:t>
      </w:r>
      <w:r w:rsidRPr="00033231">
        <w:t>Yorke</w:t>
      </w:r>
      <w:r w:rsidR="004F69D6">
        <w:t xml:space="preserve"> : </w:t>
      </w:r>
      <w:r w:rsidRPr="00033231">
        <w:t>il y a dans ces six jeunes têtes autant de puissance intellectuelle</w:t>
      </w:r>
      <w:r w:rsidR="004F69D6">
        <w:t xml:space="preserve">, </w:t>
      </w:r>
      <w:r w:rsidRPr="00033231">
        <w:t>d</w:t>
      </w:r>
      <w:r w:rsidR="004F69D6">
        <w:t>’</w:t>
      </w:r>
      <w:r w:rsidRPr="00033231">
        <w:t>originalité</w:t>
      </w:r>
      <w:r w:rsidR="004F69D6">
        <w:t xml:space="preserve">, </w:t>
      </w:r>
      <w:r w:rsidRPr="00033231">
        <w:t>d</w:t>
      </w:r>
      <w:r w:rsidR="004F69D6">
        <w:t>’</w:t>
      </w:r>
      <w:r w:rsidRPr="00033231">
        <w:t>activité et de vigueur de cerveau</w:t>
      </w:r>
      <w:r w:rsidR="004F69D6">
        <w:t xml:space="preserve">, </w:t>
      </w:r>
      <w:r w:rsidRPr="00033231">
        <w:t>qu</w:t>
      </w:r>
      <w:r w:rsidR="004F69D6">
        <w:t>’</w:t>
      </w:r>
      <w:r w:rsidRPr="00033231">
        <w:t>il en faut pour douer douze personnes d</w:t>
      </w:r>
      <w:r w:rsidR="004F69D6">
        <w:t>’</w:t>
      </w:r>
      <w:r w:rsidRPr="00033231">
        <w:t>un sens et d</w:t>
      </w:r>
      <w:r w:rsidR="004F69D6">
        <w:t>’</w:t>
      </w:r>
      <w:r w:rsidRPr="00033231">
        <w:t>une capacité plus qu</w:t>
      </w:r>
      <w:r w:rsidR="004F69D6">
        <w:t>’</w:t>
      </w:r>
      <w:r w:rsidRPr="00033231">
        <w:t>ordinaires</w:t>
      </w:r>
      <w:r w:rsidR="004F69D6">
        <w:t>. M. </w:t>
      </w:r>
      <w:r w:rsidRPr="00033231">
        <w:t>Yorke sait cela</w:t>
      </w:r>
      <w:r w:rsidR="004F69D6">
        <w:t xml:space="preserve">, </w:t>
      </w:r>
      <w:r w:rsidRPr="00033231">
        <w:t>et il est fier de sa race</w:t>
      </w:r>
      <w:r w:rsidR="004F69D6">
        <w:t xml:space="preserve">. </w:t>
      </w:r>
      <w:r w:rsidRPr="00033231">
        <w:t>Le Yorkshire possède çà et là de semblables familles au milieu de ses montagnes et de ses plaines</w:t>
      </w:r>
      <w:r w:rsidR="004F69D6">
        <w:t xml:space="preserve"> ; </w:t>
      </w:r>
      <w:r w:rsidRPr="00033231">
        <w:t>natures étranges et vigoure</w:t>
      </w:r>
      <w:r w:rsidRPr="00033231">
        <w:t>u</w:t>
      </w:r>
      <w:r w:rsidRPr="00033231">
        <w:t>ses</w:t>
      </w:r>
      <w:r w:rsidR="004F69D6">
        <w:t xml:space="preserve">, </w:t>
      </w:r>
      <w:r w:rsidRPr="00033231">
        <w:t>au sang chaud et au cerveau puissant</w:t>
      </w:r>
      <w:r w:rsidR="004F69D6">
        <w:t xml:space="preserve">, </w:t>
      </w:r>
      <w:r w:rsidRPr="00033231">
        <w:t>turbulentes parfois dans l</w:t>
      </w:r>
      <w:r w:rsidR="004F69D6">
        <w:t>’</w:t>
      </w:r>
      <w:r w:rsidRPr="00033231">
        <w:t>orgueil de leur force</w:t>
      </w:r>
      <w:r w:rsidR="004F69D6">
        <w:t xml:space="preserve">, </w:t>
      </w:r>
      <w:r w:rsidRPr="00033231">
        <w:t>et intraitables dans leur énergie n</w:t>
      </w:r>
      <w:r w:rsidRPr="00033231">
        <w:t>a</w:t>
      </w:r>
      <w:r w:rsidRPr="00033231">
        <w:t>tive</w:t>
      </w:r>
      <w:r w:rsidR="004F69D6">
        <w:t xml:space="preserve">, </w:t>
      </w:r>
      <w:r w:rsidRPr="00033231">
        <w:t>manquant d</w:t>
      </w:r>
      <w:r w:rsidR="004F69D6">
        <w:t>’</w:t>
      </w:r>
      <w:r w:rsidRPr="00033231">
        <w:t>élégance</w:t>
      </w:r>
      <w:r w:rsidR="004F69D6">
        <w:t xml:space="preserve">, </w:t>
      </w:r>
      <w:r w:rsidRPr="00033231">
        <w:t>de politesse</w:t>
      </w:r>
      <w:r w:rsidR="004F69D6">
        <w:t xml:space="preserve">, </w:t>
      </w:r>
      <w:r w:rsidRPr="00033231">
        <w:t>de docilité</w:t>
      </w:r>
      <w:r w:rsidR="004F69D6">
        <w:t xml:space="preserve">, </w:t>
      </w:r>
      <w:r w:rsidRPr="00033231">
        <w:t>mais saines</w:t>
      </w:r>
      <w:r w:rsidR="004F69D6">
        <w:t xml:space="preserve">, </w:t>
      </w:r>
      <w:r w:rsidRPr="00033231">
        <w:t>ardentes</w:t>
      </w:r>
      <w:r w:rsidR="004F69D6">
        <w:t xml:space="preserve">, </w:t>
      </w:r>
      <w:r w:rsidRPr="00033231">
        <w:t>de pure race</w:t>
      </w:r>
      <w:r w:rsidR="004F69D6">
        <w:t xml:space="preserve">, </w:t>
      </w:r>
      <w:r w:rsidRPr="00033231">
        <w:t>comme l</w:t>
      </w:r>
      <w:r w:rsidR="004F69D6">
        <w:t>’</w:t>
      </w:r>
      <w:r w:rsidRPr="00033231">
        <w:t>aigle des rochers et le cheval des steppes</w:t>
      </w:r>
      <w:r w:rsidR="004F69D6">
        <w:t>.</w:t>
      </w:r>
    </w:p>
    <w:p w14:paraId="76192464" w14:textId="77777777" w:rsidR="004F69D6" w:rsidRDefault="00000000" w:rsidP="0021796F">
      <w:r w:rsidRPr="00033231">
        <w:t>Un léger coup est frappé à la porte du parloir</w:t>
      </w:r>
      <w:r w:rsidR="004F69D6">
        <w:t xml:space="preserve"> ; </w:t>
      </w:r>
      <w:r w:rsidRPr="00033231">
        <w:t>les jeunes garçons ont fait tant de bruit dans leur jeu</w:t>
      </w:r>
      <w:r w:rsidR="004F69D6">
        <w:t xml:space="preserve">, </w:t>
      </w:r>
      <w:r w:rsidRPr="00033231">
        <w:t>et la petite Jessy a chanté une si suave chanson écossaise à son père</w:t>
      </w:r>
      <w:r w:rsidR="004F69D6">
        <w:t xml:space="preserve">, </w:t>
      </w:r>
      <w:r w:rsidRPr="00033231">
        <w:t>qui raffole des chansons écossaises et italiennes et en a appris quelques-unes des meilleures à sa petite musicienne</w:t>
      </w:r>
      <w:r w:rsidR="004F69D6">
        <w:t xml:space="preserve">, </w:t>
      </w:r>
      <w:r w:rsidRPr="00033231">
        <w:t>que la sonnette de la po</w:t>
      </w:r>
      <w:r w:rsidRPr="00033231">
        <w:t>r</w:t>
      </w:r>
      <w:r w:rsidRPr="00033231">
        <w:t>te extérieure n</w:t>
      </w:r>
      <w:r w:rsidR="004F69D6">
        <w:t>’</w:t>
      </w:r>
      <w:r w:rsidRPr="00033231">
        <w:t>a pas été entendue</w:t>
      </w:r>
      <w:r w:rsidR="004F69D6">
        <w:t>.</w:t>
      </w:r>
    </w:p>
    <w:p w14:paraId="3FC8D161" w14:textId="5665D9A2" w:rsidR="004F69D6" w:rsidRDefault="004F69D6" w:rsidP="0021796F">
      <w:r>
        <w:t>« </w:t>
      </w:r>
      <w:r w:rsidR="00000000" w:rsidRPr="00033231">
        <w:t>Entrez</w:t>
      </w:r>
      <w:r>
        <w:t xml:space="preserve"> ! </w:t>
      </w:r>
      <w:r w:rsidR="00000000" w:rsidRPr="00033231">
        <w:t xml:space="preserve">dit </w:t>
      </w:r>
      <w:r>
        <w:t>M. </w:t>
      </w:r>
      <w:r w:rsidR="00000000" w:rsidRPr="00033231">
        <w:t>Yorke</w:t>
      </w:r>
      <w:r>
        <w:t xml:space="preserve">, </w:t>
      </w:r>
      <w:r w:rsidR="00000000" w:rsidRPr="00033231">
        <w:t>de cette voix solennelle qu</w:t>
      </w:r>
      <w:r>
        <w:t>’</w:t>
      </w:r>
      <w:r w:rsidR="00000000" w:rsidRPr="00033231">
        <w:t>il pr</w:t>
      </w:r>
      <w:r w:rsidR="00000000" w:rsidRPr="00033231">
        <w:t>e</w:t>
      </w:r>
      <w:r w:rsidR="00000000" w:rsidRPr="00033231">
        <w:t>nait en toute occasion</w:t>
      </w:r>
      <w:r>
        <w:t xml:space="preserve">, </w:t>
      </w:r>
      <w:r w:rsidR="00000000" w:rsidRPr="00033231">
        <w:t>même pour donner l</w:t>
      </w:r>
      <w:r>
        <w:t>’</w:t>
      </w:r>
      <w:r w:rsidR="00000000" w:rsidRPr="00033231">
        <w:t>ordre à la cuisinière de confectionner un pouding</w:t>
      </w:r>
      <w:r>
        <w:t xml:space="preserve">, </w:t>
      </w:r>
      <w:r w:rsidR="00000000" w:rsidRPr="00033231">
        <w:t>ou pour dire aux jeunes garçons de suspendre leurs chapeaux dans le vestibule</w:t>
      </w:r>
      <w:r>
        <w:t xml:space="preserve">, </w:t>
      </w:r>
      <w:r w:rsidR="00000000" w:rsidRPr="00033231">
        <w:t>et aux jeunes fi</w:t>
      </w:r>
      <w:r w:rsidR="00000000" w:rsidRPr="00033231">
        <w:t>l</w:t>
      </w:r>
      <w:r w:rsidR="00000000" w:rsidRPr="00033231">
        <w:t>les de reprendre leur travail d</w:t>
      </w:r>
      <w:r>
        <w:t>’</w:t>
      </w:r>
      <w:r w:rsidR="00000000" w:rsidRPr="00033231">
        <w:t>aiguille</w:t>
      </w:r>
      <w:r>
        <w:t>.</w:t>
      </w:r>
    </w:p>
    <w:p w14:paraId="4A99C1D8" w14:textId="77777777" w:rsidR="004F69D6" w:rsidRDefault="00000000" w:rsidP="0021796F">
      <w:r w:rsidRPr="00033231">
        <w:t>Robert Moore entra</w:t>
      </w:r>
      <w:r w:rsidR="004F69D6">
        <w:t>.</w:t>
      </w:r>
    </w:p>
    <w:p w14:paraId="448D3A92" w14:textId="77777777" w:rsidR="004F69D6" w:rsidRDefault="00000000" w:rsidP="0021796F">
      <w:r w:rsidRPr="00033231">
        <w:t>La gravité habituelle de Moore</w:t>
      </w:r>
      <w:r w:rsidR="004F69D6">
        <w:t xml:space="preserve">, </w:t>
      </w:r>
      <w:r w:rsidRPr="00033231">
        <w:t>sa sobriété</w:t>
      </w:r>
      <w:r w:rsidR="004F69D6">
        <w:t xml:space="preserve">, </w:t>
      </w:r>
      <w:r w:rsidRPr="00033231">
        <w:t>l</w:t>
      </w:r>
      <w:r w:rsidR="004F69D6">
        <w:t>’</w:t>
      </w:r>
      <w:r w:rsidRPr="00033231">
        <w:t xml:space="preserve">avaient si fort recommandé à </w:t>
      </w:r>
      <w:proofErr w:type="spellStart"/>
      <w:r w:rsidRPr="00033231">
        <w:t>mistress</w:t>
      </w:r>
      <w:proofErr w:type="spellEnd"/>
      <w:r w:rsidRPr="00033231">
        <w:t xml:space="preserve"> Yorke</w:t>
      </w:r>
      <w:r w:rsidR="004F69D6">
        <w:t xml:space="preserve">, </w:t>
      </w:r>
      <w:r w:rsidRPr="00033231">
        <w:t>qu</w:t>
      </w:r>
      <w:r w:rsidR="004F69D6">
        <w:t>’</w:t>
      </w:r>
      <w:r w:rsidRPr="00033231">
        <w:t>elle n</w:t>
      </w:r>
      <w:r w:rsidR="004F69D6">
        <w:t>’</w:t>
      </w:r>
      <w:r w:rsidRPr="00033231">
        <w:t>avait point encore che</w:t>
      </w:r>
      <w:r w:rsidRPr="00033231">
        <w:t>r</w:t>
      </w:r>
      <w:r w:rsidRPr="00033231">
        <w:t>ché à le brouiller avec son mari</w:t>
      </w:r>
      <w:r w:rsidR="004F69D6">
        <w:t xml:space="preserve">. </w:t>
      </w:r>
      <w:r w:rsidRPr="00033231">
        <w:t xml:space="preserve">Elle ne lui avait </w:t>
      </w:r>
      <w:r w:rsidRPr="00033231">
        <w:lastRenderedPageBreak/>
        <w:t>découvert a</w:t>
      </w:r>
      <w:r w:rsidRPr="00033231">
        <w:t>u</w:t>
      </w:r>
      <w:r w:rsidRPr="00033231">
        <w:t>cune intrigue qui l</w:t>
      </w:r>
      <w:r w:rsidR="004F69D6">
        <w:t>’</w:t>
      </w:r>
      <w:r w:rsidRPr="00033231">
        <w:t>empêchât de se marier</w:t>
      </w:r>
      <w:r w:rsidR="004F69D6">
        <w:t xml:space="preserve"> ; </w:t>
      </w:r>
      <w:r w:rsidRPr="00033231">
        <w:t>elle ne s</w:t>
      </w:r>
      <w:r w:rsidR="004F69D6">
        <w:t>’</w:t>
      </w:r>
      <w:r w:rsidRPr="00033231">
        <w:t>était point aperçue qu</w:t>
      </w:r>
      <w:r w:rsidR="004F69D6">
        <w:t>’</w:t>
      </w:r>
      <w:r w:rsidRPr="00033231">
        <w:t>il fût un loup caché sous la peau d</w:t>
      </w:r>
      <w:r w:rsidR="004F69D6">
        <w:t>’</w:t>
      </w:r>
      <w:r w:rsidRPr="00033231">
        <w:t>une brebis</w:t>
      </w:r>
      <w:r w:rsidR="004F69D6">
        <w:t xml:space="preserve">, </w:t>
      </w:r>
      <w:r w:rsidRPr="00033231">
        <w:t>ce qui lui était plus d</w:t>
      </w:r>
      <w:r w:rsidR="004F69D6">
        <w:t>’</w:t>
      </w:r>
      <w:r w:rsidRPr="00033231">
        <w:t>une fois arrivé après le mariage de quelques amis de son mari</w:t>
      </w:r>
      <w:r w:rsidR="004F69D6">
        <w:t xml:space="preserve">, </w:t>
      </w:r>
      <w:r w:rsidRPr="00033231">
        <w:t>auxquels elle s</w:t>
      </w:r>
      <w:r w:rsidR="004F69D6">
        <w:t>’</w:t>
      </w:r>
      <w:r w:rsidRPr="00033231">
        <w:t>était empressée de fermer sa porte</w:t>
      </w:r>
      <w:r w:rsidR="004F69D6">
        <w:t xml:space="preserve"> ; </w:t>
      </w:r>
      <w:r w:rsidRPr="00033231">
        <w:t>conduite qui peut avoir son côté juste et prudent aussi bien que son côté rigoureux et dur</w:t>
      </w:r>
      <w:r w:rsidR="004F69D6">
        <w:t>.</w:t>
      </w:r>
    </w:p>
    <w:p w14:paraId="7CB1F32C" w14:textId="6CE8C6EC" w:rsidR="004F69D6" w:rsidRDefault="004F69D6" w:rsidP="0021796F">
      <w:r>
        <w:t>« </w:t>
      </w:r>
      <w:r w:rsidR="00000000" w:rsidRPr="00033231">
        <w:t>Tiens</w:t>
      </w:r>
      <w:r>
        <w:t xml:space="preserve">, </w:t>
      </w:r>
      <w:r w:rsidR="00000000" w:rsidRPr="00033231">
        <w:t>c</w:t>
      </w:r>
      <w:r>
        <w:t>’</w:t>
      </w:r>
      <w:r w:rsidR="00000000" w:rsidRPr="00033231">
        <w:t>est vous</w:t>
      </w:r>
      <w:r>
        <w:t xml:space="preserve"> ? </w:t>
      </w:r>
      <w:r w:rsidR="00000000" w:rsidRPr="00033231">
        <w:t xml:space="preserve">dit-elle à </w:t>
      </w:r>
      <w:r>
        <w:t>M. </w:t>
      </w:r>
      <w:r w:rsidR="00000000" w:rsidRPr="00033231">
        <w:t>Moore</w:t>
      </w:r>
      <w:r>
        <w:t xml:space="preserve">, </w:t>
      </w:r>
      <w:r w:rsidR="00000000" w:rsidRPr="00033231">
        <w:t>lorsque celui-ci s</w:t>
      </w:r>
      <w:r>
        <w:t>’</w:t>
      </w:r>
      <w:r w:rsidR="00000000" w:rsidRPr="00033231">
        <w:t>avança en lui présentant la main</w:t>
      </w:r>
      <w:r>
        <w:t xml:space="preserve">. </w:t>
      </w:r>
      <w:r w:rsidR="00000000" w:rsidRPr="00033231">
        <w:t>Que faites-vous donc ici à cette heure de la nuit</w:t>
      </w:r>
      <w:r>
        <w:t xml:space="preserve"> ? </w:t>
      </w:r>
      <w:r w:rsidR="00000000" w:rsidRPr="00033231">
        <w:t>Vous devriez être chez vous</w:t>
      </w:r>
      <w:r>
        <w:t>.</w:t>
      </w:r>
    </w:p>
    <w:p w14:paraId="6DFB1087" w14:textId="77777777" w:rsidR="004F69D6" w:rsidRDefault="004F69D6" w:rsidP="0021796F">
      <w:r>
        <w:t>— </w:t>
      </w:r>
      <w:r w:rsidR="00000000" w:rsidRPr="00033231">
        <w:t>Est-ce qu</w:t>
      </w:r>
      <w:r>
        <w:t>’</w:t>
      </w:r>
      <w:r w:rsidR="00000000" w:rsidRPr="00033231">
        <w:t>un célibataire peut dire qu</w:t>
      </w:r>
      <w:r>
        <w:t>’</w:t>
      </w:r>
      <w:r w:rsidR="00000000" w:rsidRPr="00033231">
        <w:t>il a un chez soi</w:t>
      </w:r>
      <w:r>
        <w:t xml:space="preserve">, </w:t>
      </w:r>
      <w:r w:rsidR="00000000" w:rsidRPr="00033231">
        <w:t>m</w:t>
      </w:r>
      <w:r w:rsidR="00000000" w:rsidRPr="00033231">
        <w:t>a</w:t>
      </w:r>
      <w:r w:rsidR="00000000" w:rsidRPr="00033231">
        <w:t>dame</w:t>
      </w:r>
      <w:r>
        <w:t xml:space="preserve"> ? </w:t>
      </w:r>
      <w:r w:rsidR="00000000" w:rsidRPr="00033231">
        <w:t>répondit-il</w:t>
      </w:r>
      <w:r>
        <w:t>.</w:t>
      </w:r>
    </w:p>
    <w:p w14:paraId="087E715C" w14:textId="77777777" w:rsidR="004F69D6" w:rsidRDefault="004F69D6" w:rsidP="0021796F">
      <w:r>
        <w:t>— </w:t>
      </w:r>
      <w:r w:rsidR="00000000" w:rsidRPr="00033231">
        <w:t>Peuh</w:t>
      </w:r>
      <w:r>
        <w:t xml:space="preserve"> ! </w:t>
      </w:r>
      <w:r w:rsidR="00000000" w:rsidRPr="00033231">
        <w:t xml:space="preserve">dit </w:t>
      </w:r>
      <w:proofErr w:type="spellStart"/>
      <w:r w:rsidR="00000000" w:rsidRPr="00033231">
        <w:t>mistress</w:t>
      </w:r>
      <w:proofErr w:type="spellEnd"/>
      <w:r w:rsidR="00000000" w:rsidRPr="00033231">
        <w:t xml:space="preserve"> Yorke</w:t>
      </w:r>
      <w:r>
        <w:t xml:space="preserve">, </w:t>
      </w:r>
      <w:r w:rsidR="00000000" w:rsidRPr="00033231">
        <w:t>qui avait pour ce jargon de convention autant de mépris que son mari</w:t>
      </w:r>
      <w:r>
        <w:t xml:space="preserve">, </w:t>
      </w:r>
      <w:r w:rsidR="00000000" w:rsidRPr="00033231">
        <w:t>et s</w:t>
      </w:r>
      <w:r>
        <w:t>’</w:t>
      </w:r>
      <w:r w:rsidR="00000000" w:rsidRPr="00033231">
        <w:t>en servait aussi peu</w:t>
      </w:r>
      <w:r>
        <w:t xml:space="preserve">, </w:t>
      </w:r>
      <w:r w:rsidR="00000000" w:rsidRPr="00033231">
        <w:t>vous n</w:t>
      </w:r>
      <w:r>
        <w:t>’</w:t>
      </w:r>
      <w:r w:rsidR="00000000" w:rsidRPr="00033231">
        <w:t>avez pas besoin</w:t>
      </w:r>
      <w:r>
        <w:t xml:space="preserve">, </w:t>
      </w:r>
      <w:r w:rsidR="00000000" w:rsidRPr="00033231">
        <w:t>avec moi</w:t>
      </w:r>
      <w:r>
        <w:t xml:space="preserve">, </w:t>
      </w:r>
      <w:r w:rsidR="00000000" w:rsidRPr="00033231">
        <w:t>de débiter de semblables sornettes</w:t>
      </w:r>
      <w:r>
        <w:t xml:space="preserve"> ; </w:t>
      </w:r>
      <w:r w:rsidR="00000000" w:rsidRPr="00033231">
        <w:t>un célibataire peut avoir un chez soi s</w:t>
      </w:r>
      <w:r>
        <w:t>’</w:t>
      </w:r>
      <w:r w:rsidR="00000000" w:rsidRPr="00033231">
        <w:t>il le veut</w:t>
      </w:r>
      <w:r>
        <w:t xml:space="preserve">. </w:t>
      </w:r>
      <w:r w:rsidR="00000000" w:rsidRPr="00033231">
        <w:t>Est-ce que votre sœur ne tient pas votre maison aussi bien qu</w:t>
      </w:r>
      <w:r>
        <w:t>’</w:t>
      </w:r>
      <w:r w:rsidR="00000000" w:rsidRPr="00033231">
        <w:t>une épouse pourrait le faire</w:t>
      </w:r>
      <w:r>
        <w:t> ?</w:t>
      </w:r>
    </w:p>
    <w:p w14:paraId="37EC9714" w14:textId="3D268E87" w:rsidR="004F69D6" w:rsidRDefault="004F69D6" w:rsidP="0021796F">
      <w:r>
        <w:t>— </w:t>
      </w:r>
      <w:r w:rsidR="00000000" w:rsidRPr="00033231">
        <w:t>Ce n</w:t>
      </w:r>
      <w:r>
        <w:t>’</w:t>
      </w:r>
      <w:r w:rsidR="00000000" w:rsidRPr="00033231">
        <w:t>est pas la même chose</w:t>
      </w:r>
      <w:r>
        <w:t xml:space="preserve">, </w:t>
      </w:r>
      <w:r w:rsidR="00000000" w:rsidRPr="00033231">
        <w:t xml:space="preserve">dit </w:t>
      </w:r>
      <w:r>
        <w:t>M. </w:t>
      </w:r>
      <w:r w:rsidR="00000000" w:rsidRPr="00033231">
        <w:t>Yorke</w:t>
      </w:r>
      <w:r>
        <w:t xml:space="preserve">, </w:t>
      </w:r>
      <w:r w:rsidR="00000000" w:rsidRPr="00033231">
        <w:t>prenant part à la conversation</w:t>
      </w:r>
      <w:r>
        <w:t xml:space="preserve">. </w:t>
      </w:r>
      <w:r w:rsidR="00000000" w:rsidRPr="00033231">
        <w:t>Hortense est une honnête fille</w:t>
      </w:r>
      <w:r>
        <w:t xml:space="preserve"> ; </w:t>
      </w:r>
      <w:r w:rsidR="00000000" w:rsidRPr="00033231">
        <w:t>mais</w:t>
      </w:r>
      <w:r>
        <w:t xml:space="preserve">, </w:t>
      </w:r>
      <w:r w:rsidR="00000000" w:rsidRPr="00033231">
        <w:t>quand j</w:t>
      </w:r>
      <w:r>
        <w:t>’</w:t>
      </w:r>
      <w:r w:rsidR="00000000" w:rsidRPr="00033231">
        <w:t>avais l</w:t>
      </w:r>
      <w:r>
        <w:t>’</w:t>
      </w:r>
      <w:r w:rsidR="00000000" w:rsidRPr="00033231">
        <w:t>âge de Robert</w:t>
      </w:r>
      <w:r>
        <w:t xml:space="preserve">, </w:t>
      </w:r>
      <w:r w:rsidR="00000000" w:rsidRPr="00033231">
        <w:t>j</w:t>
      </w:r>
      <w:r>
        <w:t>’</w:t>
      </w:r>
      <w:r w:rsidR="00000000" w:rsidRPr="00033231">
        <w:t>avais cinq ou six sœurs</w:t>
      </w:r>
      <w:r>
        <w:t xml:space="preserve">, </w:t>
      </w:r>
      <w:r w:rsidR="00000000" w:rsidRPr="00033231">
        <w:t>toutes aussi honnêtes</w:t>
      </w:r>
      <w:r>
        <w:t xml:space="preserve">, </w:t>
      </w:r>
      <w:r w:rsidR="00000000" w:rsidRPr="00033231">
        <w:t>aussi bien élevées qu</w:t>
      </w:r>
      <w:r>
        <w:t>’</w:t>
      </w:r>
      <w:r w:rsidR="00000000" w:rsidRPr="00033231">
        <w:t>elle</w:t>
      </w:r>
      <w:r>
        <w:t xml:space="preserve"> ; </w:t>
      </w:r>
      <w:r w:rsidR="00000000" w:rsidRPr="00033231">
        <w:t>et vous voyez</w:t>
      </w:r>
      <w:r>
        <w:t xml:space="preserve">, </w:t>
      </w:r>
      <w:r w:rsidR="00000000" w:rsidRPr="00033231">
        <w:t>Esther</w:t>
      </w:r>
      <w:r>
        <w:t xml:space="preserve">, </w:t>
      </w:r>
      <w:r w:rsidR="00000000" w:rsidRPr="00033231">
        <w:t>que cela ne m</w:t>
      </w:r>
      <w:r>
        <w:t>’</w:t>
      </w:r>
      <w:r w:rsidR="00000000" w:rsidRPr="00033231">
        <w:t>a pas empêché de chercher une femme</w:t>
      </w:r>
      <w:r>
        <w:t>.</w:t>
      </w:r>
    </w:p>
    <w:p w14:paraId="05E79143" w14:textId="77777777" w:rsidR="004F69D6" w:rsidRDefault="004F69D6" w:rsidP="0021796F">
      <w:r>
        <w:t>— </w:t>
      </w:r>
      <w:r w:rsidR="00000000" w:rsidRPr="00033231">
        <w:t>Et il s</w:t>
      </w:r>
      <w:r>
        <w:t>’</w:t>
      </w:r>
      <w:r w:rsidR="00000000" w:rsidRPr="00033231">
        <w:t>est cruellement repenti de m</w:t>
      </w:r>
      <w:r>
        <w:t>’</w:t>
      </w:r>
      <w:r w:rsidR="00000000" w:rsidRPr="00033231">
        <w:t>avoir épousée</w:t>
      </w:r>
      <w:r>
        <w:t xml:space="preserve">, </w:t>
      </w:r>
      <w:r w:rsidR="00000000" w:rsidRPr="00033231">
        <w:t xml:space="preserve">ajouta </w:t>
      </w:r>
      <w:proofErr w:type="spellStart"/>
      <w:r w:rsidR="00000000" w:rsidRPr="00033231">
        <w:t>mistress</w:t>
      </w:r>
      <w:proofErr w:type="spellEnd"/>
      <w:r w:rsidR="00000000" w:rsidRPr="00033231">
        <w:t xml:space="preserve"> Yorke</w:t>
      </w:r>
      <w:r>
        <w:t xml:space="preserve">, </w:t>
      </w:r>
      <w:r w:rsidR="00000000" w:rsidRPr="00033231">
        <w:t>qui aimait à lâcher de temps en temps une pla</w:t>
      </w:r>
      <w:r w:rsidR="00000000" w:rsidRPr="00033231">
        <w:t>i</w:t>
      </w:r>
      <w:r w:rsidR="00000000" w:rsidRPr="00033231">
        <w:t>santerie sur le mariage</w:t>
      </w:r>
      <w:r>
        <w:t xml:space="preserve">, </w:t>
      </w:r>
      <w:r w:rsidR="00000000" w:rsidRPr="00033231">
        <w:t>fût-ce même à ses propres dépens</w:t>
      </w:r>
      <w:r>
        <w:t xml:space="preserve">, </w:t>
      </w:r>
      <w:r w:rsidR="00000000" w:rsidRPr="00033231">
        <w:t>Il s</w:t>
      </w:r>
      <w:r>
        <w:t>’</w:t>
      </w:r>
      <w:r w:rsidR="00000000" w:rsidRPr="00033231">
        <w:t>en est repenti sous le sac et la cendre</w:t>
      </w:r>
      <w:r>
        <w:t xml:space="preserve">, </w:t>
      </w:r>
      <w:r w:rsidR="00000000" w:rsidRPr="00033231">
        <w:t>Robert Moore</w:t>
      </w:r>
      <w:r>
        <w:t xml:space="preserve">, </w:t>
      </w:r>
      <w:r w:rsidR="00000000" w:rsidRPr="00033231">
        <w:t>comme vous pouvez le croire en voyant son châtiment</w:t>
      </w:r>
      <w:r>
        <w:t xml:space="preserve"> (</w:t>
      </w:r>
      <w:r w:rsidR="00000000" w:rsidRPr="00033231">
        <w:t>montrant ses enfants</w:t>
      </w:r>
      <w:r>
        <w:t xml:space="preserve">). </w:t>
      </w:r>
      <w:r w:rsidR="00000000" w:rsidRPr="00033231">
        <w:t>Qui voudrait se charger d</w:t>
      </w:r>
      <w:r>
        <w:t>’</w:t>
      </w:r>
      <w:r w:rsidR="00000000" w:rsidRPr="00033231">
        <w:t>une bande de grands et r</w:t>
      </w:r>
      <w:r w:rsidR="00000000" w:rsidRPr="00033231">
        <w:t>u</w:t>
      </w:r>
      <w:r w:rsidR="00000000" w:rsidRPr="00033231">
        <w:t>des garçons comme ceux-ci</w:t>
      </w:r>
      <w:r>
        <w:t xml:space="preserve"> ? </w:t>
      </w:r>
      <w:r w:rsidR="00000000" w:rsidRPr="00033231">
        <w:t>Ce n</w:t>
      </w:r>
      <w:r>
        <w:t>’</w:t>
      </w:r>
      <w:r w:rsidR="00000000" w:rsidRPr="00033231">
        <w:t>est pas tout que de les mettre au monde</w:t>
      </w:r>
      <w:r>
        <w:t xml:space="preserve">, </w:t>
      </w:r>
      <w:r w:rsidR="00000000" w:rsidRPr="00033231">
        <w:t xml:space="preserve">quoique ce soit passablement </w:t>
      </w:r>
      <w:r w:rsidR="00000000" w:rsidRPr="00033231">
        <w:lastRenderedPageBreak/>
        <w:t>désagréable</w:t>
      </w:r>
      <w:r>
        <w:t xml:space="preserve"> ; </w:t>
      </w:r>
      <w:r w:rsidR="00000000" w:rsidRPr="00033231">
        <w:t>il faut les nourrir</w:t>
      </w:r>
      <w:r>
        <w:t xml:space="preserve">, </w:t>
      </w:r>
      <w:r w:rsidR="00000000" w:rsidRPr="00033231">
        <w:t>les vêtir</w:t>
      </w:r>
      <w:r>
        <w:t xml:space="preserve">, </w:t>
      </w:r>
      <w:r w:rsidR="00000000" w:rsidRPr="00033231">
        <w:t>les élever</w:t>
      </w:r>
      <w:r>
        <w:t xml:space="preserve">, </w:t>
      </w:r>
      <w:r w:rsidR="00000000" w:rsidRPr="00033231">
        <w:t>les établir</w:t>
      </w:r>
      <w:r>
        <w:t xml:space="preserve">. </w:t>
      </w:r>
      <w:r w:rsidR="00000000" w:rsidRPr="00033231">
        <w:t>Jeune homme</w:t>
      </w:r>
      <w:r>
        <w:t xml:space="preserve">, </w:t>
      </w:r>
      <w:r w:rsidR="00000000" w:rsidRPr="00033231">
        <w:t>lorsque vous serez tenté de vous marier</w:t>
      </w:r>
      <w:r>
        <w:t xml:space="preserve">, </w:t>
      </w:r>
      <w:r w:rsidR="00000000" w:rsidRPr="00033231">
        <w:t>pensez à nos quatre garçons et à nos deux filles</w:t>
      </w:r>
      <w:r>
        <w:t xml:space="preserve">, </w:t>
      </w:r>
      <w:r w:rsidR="00000000" w:rsidRPr="00033231">
        <w:t>et regardez-y à deux fois avant de faire le saut</w:t>
      </w:r>
      <w:r>
        <w:t>.</w:t>
      </w:r>
    </w:p>
    <w:p w14:paraId="72A698BF" w14:textId="0A6CAAF8" w:rsidR="00000000" w:rsidRPr="00033231" w:rsidRDefault="004F69D6" w:rsidP="0021796F">
      <w:r>
        <w:t>— </w:t>
      </w:r>
      <w:r w:rsidR="00000000" w:rsidRPr="00033231">
        <w:t>Je n</w:t>
      </w:r>
      <w:r>
        <w:t>’</w:t>
      </w:r>
      <w:r w:rsidR="00000000" w:rsidRPr="00033231">
        <w:t>éprouve en ce moment aucune tentation de ce genre</w:t>
      </w:r>
      <w:r>
        <w:t xml:space="preserve">. </w:t>
      </w:r>
      <w:r w:rsidR="00000000" w:rsidRPr="00033231">
        <w:t>Je ne pense pas que ces temps soient bons pour se marier ou pour pousser quelqu</w:t>
      </w:r>
      <w:r>
        <w:t>’</w:t>
      </w:r>
      <w:r w:rsidR="00000000" w:rsidRPr="00033231">
        <w:t>un au mariage</w:t>
      </w:r>
      <w:r>
        <w:t>. »</w:t>
      </w:r>
    </w:p>
    <w:p w14:paraId="1AE49F64" w14:textId="77777777" w:rsidR="004F69D6" w:rsidRDefault="00000000" w:rsidP="0021796F">
      <w:r w:rsidRPr="00033231">
        <w:t>Ce sentiment était sûr d</w:t>
      </w:r>
      <w:r w:rsidR="004F69D6">
        <w:t>’</w:t>
      </w:r>
      <w:r w:rsidRPr="00033231">
        <w:t>obtenir l</w:t>
      </w:r>
      <w:r w:rsidR="004F69D6">
        <w:t>’</w:t>
      </w:r>
      <w:r w:rsidRPr="00033231">
        <w:t xml:space="preserve">approbation de </w:t>
      </w:r>
      <w:proofErr w:type="spellStart"/>
      <w:r w:rsidRPr="00033231">
        <w:t>mistress</w:t>
      </w:r>
      <w:proofErr w:type="spellEnd"/>
      <w:r w:rsidRPr="00033231">
        <w:t xml:space="preserve"> Yorke</w:t>
      </w:r>
      <w:r w:rsidR="004F69D6">
        <w:t xml:space="preserve">. </w:t>
      </w:r>
      <w:r w:rsidRPr="00033231">
        <w:t>Elle fit un petit signe de tête d</w:t>
      </w:r>
      <w:r w:rsidR="004F69D6">
        <w:t>’</w:t>
      </w:r>
      <w:r w:rsidRPr="00033231">
        <w:t>assentiment et un gr</w:t>
      </w:r>
      <w:r w:rsidRPr="00033231">
        <w:t>o</w:t>
      </w:r>
      <w:r w:rsidRPr="00033231">
        <w:t>gnement de satisfaction</w:t>
      </w:r>
      <w:r w:rsidR="004F69D6">
        <w:t xml:space="preserve"> ; </w:t>
      </w:r>
      <w:r w:rsidRPr="00033231">
        <w:t>mais au bout d</w:t>
      </w:r>
      <w:r w:rsidR="004F69D6">
        <w:t>’</w:t>
      </w:r>
      <w:r w:rsidRPr="00033231">
        <w:t>une minute elle reprit</w:t>
      </w:r>
      <w:r w:rsidR="004F69D6">
        <w:t> :</w:t>
      </w:r>
    </w:p>
    <w:p w14:paraId="0DA8BE3B" w14:textId="1FBC6E6A" w:rsidR="00000000" w:rsidRPr="00033231" w:rsidRDefault="004F69D6" w:rsidP="0021796F">
      <w:r>
        <w:t>« </w:t>
      </w:r>
      <w:r w:rsidR="00000000" w:rsidRPr="00033231">
        <w:t xml:space="preserve">Je ne fais pas grand cas de la sagesse des </w:t>
      </w:r>
      <w:proofErr w:type="spellStart"/>
      <w:r w:rsidR="00000000" w:rsidRPr="00033231">
        <w:t>Salomons</w:t>
      </w:r>
      <w:proofErr w:type="spellEnd"/>
      <w:r w:rsidR="00000000" w:rsidRPr="00033231">
        <w:t xml:space="preserve"> de votre âge</w:t>
      </w:r>
      <w:r>
        <w:t xml:space="preserve"> ; </w:t>
      </w:r>
      <w:r w:rsidR="00000000" w:rsidRPr="00033231">
        <w:t>elle sera renversée par la première fantaisie qui vous traversera le cerveau</w:t>
      </w:r>
      <w:r>
        <w:t xml:space="preserve">. </w:t>
      </w:r>
      <w:r w:rsidR="00000000" w:rsidRPr="00033231">
        <w:t>Cependant</w:t>
      </w:r>
      <w:r>
        <w:t xml:space="preserve">, </w:t>
      </w:r>
      <w:r w:rsidR="00000000" w:rsidRPr="00033231">
        <w:t>asseyez-vous</w:t>
      </w:r>
      <w:r>
        <w:t xml:space="preserve">, </w:t>
      </w:r>
      <w:r w:rsidR="00000000" w:rsidRPr="00033231">
        <w:t>monsieur</w:t>
      </w:r>
      <w:r>
        <w:t xml:space="preserve"> ; </w:t>
      </w:r>
      <w:r w:rsidR="00000000" w:rsidRPr="00033231">
        <w:t>vous pourrez causer</w:t>
      </w:r>
      <w:r>
        <w:t xml:space="preserve">, </w:t>
      </w:r>
      <w:r w:rsidR="00000000" w:rsidRPr="00033231">
        <w:t>je suppose</w:t>
      </w:r>
      <w:r>
        <w:t xml:space="preserve">, </w:t>
      </w:r>
      <w:r w:rsidR="00000000" w:rsidRPr="00033231">
        <w:t>aussi bien assis que debout</w:t>
      </w:r>
      <w:r>
        <w:t> ? »</w:t>
      </w:r>
    </w:p>
    <w:p w14:paraId="1CE0A36B" w14:textId="77777777" w:rsidR="004F69D6" w:rsidRDefault="00000000" w:rsidP="0021796F">
      <w:r w:rsidRPr="00033231">
        <w:t>C</w:t>
      </w:r>
      <w:r w:rsidR="004F69D6">
        <w:t>’</w:t>
      </w:r>
      <w:r w:rsidRPr="00033231">
        <w:t>était inviter son hôte à prendre un siège</w:t>
      </w:r>
      <w:r w:rsidR="004F69D6">
        <w:t xml:space="preserve"> ; </w:t>
      </w:r>
      <w:r w:rsidRPr="00033231">
        <w:t>il n</w:t>
      </w:r>
      <w:r w:rsidR="004F69D6">
        <w:t>’</w:t>
      </w:r>
      <w:r w:rsidRPr="00033231">
        <w:t>eut pas plus tôt obéi que la petite Jessy sauta des genoux de son père et co</w:t>
      </w:r>
      <w:r w:rsidRPr="00033231">
        <w:t>u</w:t>
      </w:r>
      <w:r w:rsidRPr="00033231">
        <w:t>rut se jeter dans les bras de Moore</w:t>
      </w:r>
      <w:r w:rsidR="004F69D6">
        <w:t xml:space="preserve">, </w:t>
      </w:r>
      <w:r w:rsidRPr="00033231">
        <w:t>qui les étendit pour la rec</w:t>
      </w:r>
      <w:r w:rsidRPr="00033231">
        <w:t>e</w:t>
      </w:r>
      <w:r w:rsidRPr="00033231">
        <w:t>voir</w:t>
      </w:r>
      <w:r w:rsidR="004F69D6">
        <w:t>.</w:t>
      </w:r>
    </w:p>
    <w:p w14:paraId="5B76E000" w14:textId="77777777" w:rsidR="004F69D6" w:rsidRDefault="004F69D6" w:rsidP="0021796F">
      <w:r>
        <w:t>« </w:t>
      </w:r>
      <w:r w:rsidR="00000000" w:rsidRPr="00033231">
        <w:t>Vous parlez de le marier</w:t>
      </w:r>
      <w:r>
        <w:t xml:space="preserve">, </w:t>
      </w:r>
      <w:r w:rsidR="00000000" w:rsidRPr="00033231">
        <w:t>dit-elle à sa mère avec une c</w:t>
      </w:r>
      <w:r w:rsidR="00000000" w:rsidRPr="00033231">
        <w:t>o</w:t>
      </w:r>
      <w:r w:rsidR="00000000" w:rsidRPr="00033231">
        <w:t>mique indignation</w:t>
      </w:r>
      <w:r>
        <w:t xml:space="preserve">, </w:t>
      </w:r>
      <w:r w:rsidR="00000000" w:rsidRPr="00033231">
        <w:t>aussitôt qu</w:t>
      </w:r>
      <w:r>
        <w:t>’</w:t>
      </w:r>
      <w:r w:rsidR="00000000" w:rsidRPr="00033231">
        <w:t>elle fut établie sur le genou de Moore</w:t>
      </w:r>
      <w:r>
        <w:t xml:space="preserve"> ; </w:t>
      </w:r>
      <w:r w:rsidR="00000000" w:rsidRPr="00033231">
        <w:t>mais il l</w:t>
      </w:r>
      <w:r>
        <w:t>’</w:t>
      </w:r>
      <w:r w:rsidR="00000000" w:rsidRPr="00033231">
        <w:t>est</w:t>
      </w:r>
      <w:r>
        <w:t xml:space="preserve">, </w:t>
      </w:r>
      <w:r w:rsidR="00000000" w:rsidRPr="00033231">
        <w:t>marié</w:t>
      </w:r>
      <w:r>
        <w:t xml:space="preserve">, </w:t>
      </w:r>
      <w:r w:rsidR="00000000" w:rsidRPr="00033231">
        <w:t>ou c</w:t>
      </w:r>
      <w:r>
        <w:t>’</w:t>
      </w:r>
      <w:r w:rsidR="00000000" w:rsidRPr="00033231">
        <w:t>est tout comme</w:t>
      </w:r>
      <w:r>
        <w:t xml:space="preserve">. </w:t>
      </w:r>
      <w:r w:rsidR="00000000" w:rsidRPr="00033231">
        <w:t>Il me promit que je serais sa femme</w:t>
      </w:r>
      <w:r>
        <w:t xml:space="preserve">, </w:t>
      </w:r>
      <w:r w:rsidR="00000000" w:rsidRPr="00033231">
        <w:t>l</w:t>
      </w:r>
      <w:r>
        <w:t>’</w:t>
      </w:r>
      <w:r w:rsidR="00000000" w:rsidRPr="00033231">
        <w:t>été dernier</w:t>
      </w:r>
      <w:r>
        <w:t xml:space="preserve">, </w:t>
      </w:r>
      <w:r w:rsidR="00000000" w:rsidRPr="00033231">
        <w:t>la première fois qu</w:t>
      </w:r>
      <w:r>
        <w:t>’</w:t>
      </w:r>
      <w:r w:rsidR="00000000" w:rsidRPr="00033231">
        <w:t>il me vit avec mon corsage blanc et ma robe bleue</w:t>
      </w:r>
      <w:r>
        <w:t xml:space="preserve">. </w:t>
      </w:r>
      <w:r w:rsidR="00000000" w:rsidRPr="00033231">
        <w:t>N</w:t>
      </w:r>
      <w:r>
        <w:t>’</w:t>
      </w:r>
      <w:r w:rsidR="00000000" w:rsidRPr="00033231">
        <w:t>est-ce pas vrai</w:t>
      </w:r>
      <w:r>
        <w:t xml:space="preserve">, </w:t>
      </w:r>
      <w:r w:rsidR="00000000" w:rsidRPr="00033231">
        <w:t>mon père</w:t>
      </w:r>
      <w:r>
        <w:t> ? (</w:t>
      </w:r>
      <w:r w:rsidR="00000000" w:rsidRPr="00033231">
        <w:t>Ces enfants n</w:t>
      </w:r>
      <w:r>
        <w:t>’</w:t>
      </w:r>
      <w:r w:rsidR="00000000" w:rsidRPr="00033231">
        <w:t>étaient point accoutumés à dire papa et maman</w:t>
      </w:r>
      <w:r>
        <w:t xml:space="preserve">, </w:t>
      </w:r>
      <w:r w:rsidR="00000000" w:rsidRPr="00033231">
        <w:t>leur mère ne l</w:t>
      </w:r>
      <w:r>
        <w:t>’</w:t>
      </w:r>
      <w:r w:rsidR="00000000" w:rsidRPr="00033231">
        <w:t>eût jamais permis</w:t>
      </w:r>
      <w:r>
        <w:t>.)</w:t>
      </w:r>
    </w:p>
    <w:p w14:paraId="0DD19B9B" w14:textId="77777777" w:rsidR="004F69D6" w:rsidRDefault="004F69D6" w:rsidP="0021796F">
      <w:r>
        <w:t>— </w:t>
      </w:r>
      <w:r w:rsidR="00000000" w:rsidRPr="00033231">
        <w:t>Oui</w:t>
      </w:r>
      <w:r>
        <w:t xml:space="preserve">, </w:t>
      </w:r>
      <w:r w:rsidR="00000000" w:rsidRPr="00033231">
        <w:t>ma petite</w:t>
      </w:r>
      <w:r>
        <w:t xml:space="preserve">, </w:t>
      </w:r>
      <w:r w:rsidR="00000000" w:rsidRPr="00033231">
        <w:t>il l</w:t>
      </w:r>
      <w:r>
        <w:t>’</w:t>
      </w:r>
      <w:r w:rsidR="00000000" w:rsidRPr="00033231">
        <w:t>a promis</w:t>
      </w:r>
      <w:r>
        <w:t xml:space="preserve">, </w:t>
      </w:r>
      <w:r w:rsidR="00000000" w:rsidRPr="00033231">
        <w:t>j</w:t>
      </w:r>
      <w:r>
        <w:t>’</w:t>
      </w:r>
      <w:r w:rsidR="00000000" w:rsidRPr="00033231">
        <w:t>en suis témoin</w:t>
      </w:r>
      <w:r>
        <w:t xml:space="preserve"> ; </w:t>
      </w:r>
      <w:r w:rsidR="00000000" w:rsidRPr="00033231">
        <w:t>mais fais-lui répéter sa promesse maintenant</w:t>
      </w:r>
      <w:r>
        <w:t xml:space="preserve">, </w:t>
      </w:r>
      <w:r w:rsidR="00000000" w:rsidRPr="00033231">
        <w:t>Jessy</w:t>
      </w:r>
      <w:r>
        <w:t xml:space="preserve"> : </w:t>
      </w:r>
      <w:r w:rsidR="00000000" w:rsidRPr="00033231">
        <w:t>ces vauriens-là sont tous des trompeurs</w:t>
      </w:r>
      <w:r>
        <w:t>.</w:t>
      </w:r>
    </w:p>
    <w:p w14:paraId="091A4BB2" w14:textId="77777777" w:rsidR="004F69D6" w:rsidRDefault="004F69D6" w:rsidP="0021796F">
      <w:r>
        <w:lastRenderedPageBreak/>
        <w:t>— </w:t>
      </w:r>
      <w:r w:rsidR="00000000" w:rsidRPr="00033231">
        <w:t>Il n</w:t>
      </w:r>
      <w:r>
        <w:t>’</w:t>
      </w:r>
      <w:r w:rsidR="00000000" w:rsidRPr="00033231">
        <w:t>est pas trompeur</w:t>
      </w:r>
      <w:r>
        <w:t xml:space="preserve">, </w:t>
      </w:r>
      <w:r w:rsidR="00000000" w:rsidRPr="00033231">
        <w:t>il est trop gentil pour être tro</w:t>
      </w:r>
      <w:r w:rsidR="00000000" w:rsidRPr="00033231">
        <w:t>m</w:t>
      </w:r>
      <w:r w:rsidR="00000000" w:rsidRPr="00033231">
        <w:t>peur</w:t>
      </w:r>
      <w:r>
        <w:t xml:space="preserve">, </w:t>
      </w:r>
      <w:r w:rsidR="00000000" w:rsidRPr="00033231">
        <w:t>dit Jessy en levant sur son grand amoureux des yeux qui exprimaient la plus entière confiance</w:t>
      </w:r>
      <w:r>
        <w:t>.</w:t>
      </w:r>
    </w:p>
    <w:p w14:paraId="57391C01" w14:textId="4BE48AA9" w:rsidR="004F69D6" w:rsidRDefault="004F69D6" w:rsidP="0021796F">
      <w:r>
        <w:t>— </w:t>
      </w:r>
      <w:r w:rsidR="00000000" w:rsidRPr="00033231">
        <w:t>Gentil</w:t>
      </w:r>
      <w:r>
        <w:t xml:space="preserve"> ! </w:t>
      </w:r>
      <w:r w:rsidR="00000000" w:rsidRPr="00033231">
        <w:t>s</w:t>
      </w:r>
      <w:r>
        <w:t>’</w:t>
      </w:r>
      <w:r w:rsidR="00000000" w:rsidRPr="00033231">
        <w:t xml:space="preserve">écria </w:t>
      </w:r>
      <w:r>
        <w:t>M. </w:t>
      </w:r>
      <w:r w:rsidR="00000000" w:rsidRPr="00033231">
        <w:t>Yorke</w:t>
      </w:r>
      <w:r>
        <w:t xml:space="preserve"> ; </w:t>
      </w:r>
      <w:r w:rsidR="00000000" w:rsidRPr="00033231">
        <w:t>mais c</w:t>
      </w:r>
      <w:r>
        <w:t>’</w:t>
      </w:r>
      <w:r w:rsidR="00000000" w:rsidRPr="00033231">
        <w:t>est précisément pour c</w:t>
      </w:r>
      <w:r w:rsidR="00000000" w:rsidRPr="00033231">
        <w:t>e</w:t>
      </w:r>
      <w:r w:rsidR="00000000" w:rsidRPr="00033231">
        <w:t>la qu</w:t>
      </w:r>
      <w:r>
        <w:t>’</w:t>
      </w:r>
      <w:r w:rsidR="00000000" w:rsidRPr="00033231">
        <w:t>il doit être et qu</w:t>
      </w:r>
      <w:r>
        <w:t>’</w:t>
      </w:r>
      <w:r w:rsidR="00000000" w:rsidRPr="00033231">
        <w:t>il est un mauvais sujet</w:t>
      </w:r>
      <w:r>
        <w:t>.</w:t>
      </w:r>
    </w:p>
    <w:p w14:paraId="67EE85F0" w14:textId="696A5D2A" w:rsidR="004F69D6" w:rsidRDefault="004F69D6" w:rsidP="0021796F">
      <w:r>
        <w:t>— </w:t>
      </w:r>
      <w:r w:rsidR="00000000" w:rsidRPr="00033231">
        <w:t>Mais il a l</w:t>
      </w:r>
      <w:r>
        <w:t>’</w:t>
      </w:r>
      <w:r w:rsidR="00000000" w:rsidRPr="00033231">
        <w:t>air trop triste pour être faux</w:t>
      </w:r>
      <w:r>
        <w:t xml:space="preserve">, </w:t>
      </w:r>
      <w:r w:rsidR="00000000" w:rsidRPr="00033231">
        <w:t>dit une voix do</w:t>
      </w:r>
      <w:r w:rsidR="00000000" w:rsidRPr="00033231">
        <w:t>u</w:t>
      </w:r>
      <w:r w:rsidR="00000000" w:rsidRPr="00033231">
        <w:t>ce qui s</w:t>
      </w:r>
      <w:r>
        <w:t>’</w:t>
      </w:r>
      <w:r w:rsidR="00000000" w:rsidRPr="00033231">
        <w:t>éleva de derrière la chaise du père</w:t>
      </w:r>
      <w:r>
        <w:t xml:space="preserve">. </w:t>
      </w:r>
      <w:r w:rsidR="00000000" w:rsidRPr="00033231">
        <w:t>S</w:t>
      </w:r>
      <w:r>
        <w:t>’</w:t>
      </w:r>
      <w:r w:rsidR="00000000" w:rsidRPr="00033231">
        <w:t>il riait toujours</w:t>
      </w:r>
      <w:r>
        <w:t xml:space="preserve">, </w:t>
      </w:r>
      <w:r w:rsidR="00000000" w:rsidRPr="00033231">
        <w:t>je pourrais penser qu</w:t>
      </w:r>
      <w:r>
        <w:t>’</w:t>
      </w:r>
      <w:r w:rsidR="00000000" w:rsidRPr="00033231">
        <w:t>il oublie vite ses promesses</w:t>
      </w:r>
      <w:r>
        <w:t xml:space="preserve"> ; </w:t>
      </w:r>
      <w:r w:rsidR="00000000" w:rsidRPr="00033231">
        <w:t xml:space="preserve">mais </w:t>
      </w:r>
      <w:r>
        <w:t>M. </w:t>
      </w:r>
      <w:r w:rsidR="00000000" w:rsidRPr="00033231">
        <w:t>Moore ne rit jamais</w:t>
      </w:r>
      <w:r>
        <w:t>.</w:t>
      </w:r>
    </w:p>
    <w:p w14:paraId="2B43D5D1" w14:textId="7A0A8015" w:rsidR="004F69D6" w:rsidRDefault="004F69D6" w:rsidP="0021796F">
      <w:r>
        <w:t>— </w:t>
      </w:r>
      <w:r w:rsidR="00000000" w:rsidRPr="00033231">
        <w:t>Votre sentimental favori est le plus grand des fourbes</w:t>
      </w:r>
      <w:r>
        <w:t xml:space="preserve">, </w:t>
      </w:r>
      <w:r w:rsidR="00000000" w:rsidRPr="00033231">
        <w:t>Rose</w:t>
      </w:r>
      <w:r>
        <w:t xml:space="preserve">, </w:t>
      </w:r>
      <w:r w:rsidR="00000000" w:rsidRPr="00033231">
        <w:t xml:space="preserve">dit </w:t>
      </w:r>
      <w:r>
        <w:t>M. </w:t>
      </w:r>
      <w:r w:rsidR="00000000" w:rsidRPr="00033231">
        <w:t>Yorke</w:t>
      </w:r>
      <w:r>
        <w:t>.</w:t>
      </w:r>
    </w:p>
    <w:p w14:paraId="7CBCB3AB" w14:textId="77777777" w:rsidR="004F69D6" w:rsidRDefault="004F69D6" w:rsidP="0021796F">
      <w:r>
        <w:t>— </w:t>
      </w:r>
      <w:r w:rsidR="00000000" w:rsidRPr="00033231">
        <w:t>Il n</w:t>
      </w:r>
      <w:r>
        <w:t>’</w:t>
      </w:r>
      <w:r w:rsidR="00000000" w:rsidRPr="00033231">
        <w:t>est pas sentimental</w:t>
      </w:r>
      <w:r>
        <w:t>, »</w:t>
      </w:r>
      <w:r w:rsidR="00000000" w:rsidRPr="00033231">
        <w:t xml:space="preserve"> reprit Rose</w:t>
      </w:r>
      <w:r>
        <w:t>.</w:t>
      </w:r>
    </w:p>
    <w:p w14:paraId="026D1EAD" w14:textId="678616B7" w:rsidR="004F69D6" w:rsidRDefault="004F69D6" w:rsidP="0021796F">
      <w:r>
        <w:t>M. </w:t>
      </w:r>
      <w:r w:rsidR="00000000" w:rsidRPr="00033231">
        <w:t>Moore se tourna vers elle avec une légère surprise et dit en souriant</w:t>
      </w:r>
      <w:r>
        <w:t> :</w:t>
      </w:r>
    </w:p>
    <w:p w14:paraId="0EBF184B" w14:textId="77777777" w:rsidR="004F69D6" w:rsidRDefault="004F69D6" w:rsidP="0021796F">
      <w:r>
        <w:t>« </w:t>
      </w:r>
      <w:r w:rsidR="00000000" w:rsidRPr="00033231">
        <w:t>Comment savez-vous que je ne suis pas sentimental</w:t>
      </w:r>
      <w:r>
        <w:t xml:space="preserve">, </w:t>
      </w:r>
      <w:r w:rsidR="00000000" w:rsidRPr="00033231">
        <w:t>R</w:t>
      </w:r>
      <w:r w:rsidR="00000000" w:rsidRPr="00033231">
        <w:t>o</w:t>
      </w:r>
      <w:r w:rsidR="00000000" w:rsidRPr="00033231">
        <w:t>se</w:t>
      </w:r>
      <w:r>
        <w:t> ?</w:t>
      </w:r>
    </w:p>
    <w:p w14:paraId="1173306D" w14:textId="77777777" w:rsidR="004F69D6" w:rsidRDefault="004F69D6" w:rsidP="0021796F">
      <w:r>
        <w:t>— </w:t>
      </w:r>
      <w:r w:rsidR="00000000" w:rsidRPr="00033231">
        <w:t>Parce que je l</w:t>
      </w:r>
      <w:r>
        <w:t>’</w:t>
      </w:r>
      <w:r w:rsidR="00000000" w:rsidRPr="00033231">
        <w:t>ai entendu dire à une dame</w:t>
      </w:r>
      <w:r>
        <w:t>.</w:t>
      </w:r>
    </w:p>
    <w:p w14:paraId="51850311" w14:textId="166CB4AC" w:rsidR="004F69D6" w:rsidRDefault="004F69D6" w:rsidP="0021796F">
      <w:r>
        <w:t>— </w:t>
      </w:r>
      <w:r w:rsidR="00000000" w:rsidRPr="00033231">
        <w:t>Voilà qui devient intéressant</w:t>
      </w:r>
      <w:r>
        <w:t xml:space="preserve"> ! </w:t>
      </w:r>
      <w:r w:rsidR="00000000" w:rsidRPr="00033231">
        <w:t>s</w:t>
      </w:r>
      <w:r>
        <w:t>’</w:t>
      </w:r>
      <w:r w:rsidR="00000000" w:rsidRPr="00033231">
        <w:t xml:space="preserve">écria </w:t>
      </w:r>
      <w:r>
        <w:t>M. </w:t>
      </w:r>
      <w:r w:rsidR="00000000" w:rsidRPr="00033231">
        <w:t>Yorke</w:t>
      </w:r>
      <w:r>
        <w:t xml:space="preserve">, </w:t>
      </w:r>
      <w:r w:rsidR="00000000" w:rsidRPr="00033231">
        <w:t>glissant sa chaise plus près du feu</w:t>
      </w:r>
      <w:r>
        <w:t xml:space="preserve">. </w:t>
      </w:r>
      <w:r w:rsidR="00000000" w:rsidRPr="00033231">
        <w:t>Une dame</w:t>
      </w:r>
      <w:r>
        <w:t xml:space="preserve"> ! </w:t>
      </w:r>
      <w:r w:rsidR="00000000" w:rsidRPr="00033231">
        <w:t>voilà qui est tout à fait romanesque</w:t>
      </w:r>
      <w:r>
        <w:t xml:space="preserve"> ! </w:t>
      </w:r>
      <w:r w:rsidR="00000000" w:rsidRPr="00033231">
        <w:t>Nous allons chercher</w:t>
      </w:r>
      <w:r>
        <w:t xml:space="preserve">, </w:t>
      </w:r>
      <w:r w:rsidR="00000000" w:rsidRPr="00033231">
        <w:t>à deviner qui elle est</w:t>
      </w:r>
      <w:r>
        <w:t xml:space="preserve">. </w:t>
      </w:r>
      <w:r w:rsidR="00000000" w:rsidRPr="00033231">
        <w:t>Rosy</w:t>
      </w:r>
      <w:r>
        <w:t xml:space="preserve">, </w:t>
      </w:r>
      <w:r w:rsidR="00000000" w:rsidRPr="00033231">
        <w:t>dites tout bas son nom à votre père</w:t>
      </w:r>
      <w:r>
        <w:t xml:space="preserve"> : </w:t>
      </w:r>
      <w:r w:rsidR="00000000" w:rsidRPr="00033231">
        <w:t xml:space="preserve">faites attention que </w:t>
      </w:r>
      <w:r>
        <w:t>M. </w:t>
      </w:r>
      <w:r w:rsidR="00000000" w:rsidRPr="00033231">
        <w:t>Moore ne l</w:t>
      </w:r>
      <w:r>
        <w:t>’</w:t>
      </w:r>
      <w:r w:rsidR="00000000" w:rsidRPr="00033231">
        <w:t>entende pas</w:t>
      </w:r>
      <w:r>
        <w:t>.</w:t>
      </w:r>
    </w:p>
    <w:p w14:paraId="29CBFB80" w14:textId="77777777" w:rsidR="004F69D6" w:rsidRDefault="004F69D6" w:rsidP="0021796F">
      <w:r>
        <w:t>— </w:t>
      </w:r>
      <w:r w:rsidR="00000000" w:rsidRPr="00033231">
        <w:t>Rose</w:t>
      </w:r>
      <w:r>
        <w:t xml:space="preserve">, </w:t>
      </w:r>
      <w:r w:rsidR="00000000" w:rsidRPr="00033231">
        <w:t>ne vous avisez pas de parler</w:t>
      </w:r>
      <w:r>
        <w:t xml:space="preserve">, </w:t>
      </w:r>
      <w:r w:rsidR="00000000" w:rsidRPr="00033231">
        <w:t xml:space="preserve">interrompit </w:t>
      </w:r>
      <w:proofErr w:type="spellStart"/>
      <w:r w:rsidR="00000000" w:rsidRPr="00033231">
        <w:t>mistress</w:t>
      </w:r>
      <w:proofErr w:type="spellEnd"/>
      <w:r w:rsidR="00000000" w:rsidRPr="00033231">
        <w:t xml:space="preserve"> Yorke avec son ton habituel</w:t>
      </w:r>
      <w:r>
        <w:t xml:space="preserve">, </w:t>
      </w:r>
      <w:r w:rsidR="00000000" w:rsidRPr="00033231">
        <w:t>non plus que vous</w:t>
      </w:r>
      <w:r>
        <w:t xml:space="preserve">, </w:t>
      </w:r>
      <w:r w:rsidR="00000000" w:rsidRPr="00033231">
        <w:t>Jessy</w:t>
      </w:r>
      <w:r>
        <w:t xml:space="preserve"> ; </w:t>
      </w:r>
      <w:r w:rsidR="00000000" w:rsidRPr="00033231">
        <w:t>il convient aux enfants</w:t>
      </w:r>
      <w:r>
        <w:t xml:space="preserve">, </w:t>
      </w:r>
      <w:r w:rsidR="00000000" w:rsidRPr="00033231">
        <w:t>et spécialement aux jeunes filles</w:t>
      </w:r>
      <w:r>
        <w:t xml:space="preserve">, </w:t>
      </w:r>
      <w:r w:rsidR="00000000" w:rsidRPr="00033231">
        <w:t>de se ta</w:t>
      </w:r>
      <w:r w:rsidR="00000000" w:rsidRPr="00033231">
        <w:t>i</w:t>
      </w:r>
      <w:r w:rsidR="00000000" w:rsidRPr="00033231">
        <w:t>re en présence de gens plus âgés</w:t>
      </w:r>
      <w:r>
        <w:t>.</w:t>
      </w:r>
    </w:p>
    <w:p w14:paraId="604AD0FD" w14:textId="77777777" w:rsidR="004F69D6" w:rsidRDefault="004F69D6" w:rsidP="0021796F">
      <w:r>
        <w:lastRenderedPageBreak/>
        <w:t>— </w:t>
      </w:r>
      <w:r w:rsidR="00000000" w:rsidRPr="00033231">
        <w:t>Alors</w:t>
      </w:r>
      <w:r>
        <w:t xml:space="preserve">, </w:t>
      </w:r>
      <w:r w:rsidR="00000000" w:rsidRPr="00033231">
        <w:t>pourquoi avons-nous une langue</w:t>
      </w:r>
      <w:r>
        <w:t xml:space="preserve"> ? </w:t>
      </w:r>
      <w:r w:rsidR="00000000" w:rsidRPr="00033231">
        <w:t>demanda Jessy avec vivacité</w:t>
      </w:r>
      <w:r>
        <w:t xml:space="preserve">, </w:t>
      </w:r>
      <w:r w:rsidR="00000000" w:rsidRPr="00033231">
        <w:t>tandis que Rose se contentait de regarder sa mère avec une expression qui semblait dire qu</w:t>
      </w:r>
      <w:r>
        <w:t>’</w:t>
      </w:r>
      <w:r w:rsidR="00000000" w:rsidRPr="00033231">
        <w:t>elle n</w:t>
      </w:r>
      <w:r>
        <w:t>’</w:t>
      </w:r>
      <w:r w:rsidR="00000000" w:rsidRPr="00033231">
        <w:t>oublierait pas la maxime et la méditerait à loisir</w:t>
      </w:r>
      <w:r>
        <w:t xml:space="preserve">. </w:t>
      </w:r>
      <w:r w:rsidR="00000000" w:rsidRPr="00033231">
        <w:t>Après deux minutes de grave délibération</w:t>
      </w:r>
      <w:r>
        <w:t xml:space="preserve">, </w:t>
      </w:r>
      <w:r w:rsidR="00000000" w:rsidRPr="00033231">
        <w:t>elle demanda</w:t>
      </w:r>
      <w:r>
        <w:t> :</w:t>
      </w:r>
    </w:p>
    <w:p w14:paraId="10350C3F" w14:textId="77777777" w:rsidR="004F69D6" w:rsidRDefault="004F69D6" w:rsidP="0021796F">
      <w:r>
        <w:t>— </w:t>
      </w:r>
      <w:r w:rsidR="00000000" w:rsidRPr="00033231">
        <w:t>Et pourquoi spécialement les filles</w:t>
      </w:r>
      <w:r>
        <w:t xml:space="preserve">, </w:t>
      </w:r>
      <w:r w:rsidR="00000000" w:rsidRPr="00033231">
        <w:t>mère</w:t>
      </w:r>
      <w:r>
        <w:t> ?</w:t>
      </w:r>
    </w:p>
    <w:p w14:paraId="14C66D07" w14:textId="77777777" w:rsidR="004F69D6" w:rsidRDefault="004F69D6" w:rsidP="0021796F">
      <w:r>
        <w:t>— </w:t>
      </w:r>
      <w:r w:rsidR="00000000" w:rsidRPr="00033231">
        <w:t>Premièrement</w:t>
      </w:r>
      <w:r>
        <w:t xml:space="preserve">, </w:t>
      </w:r>
      <w:r w:rsidR="00000000" w:rsidRPr="00033231">
        <w:t>parce que je l</w:t>
      </w:r>
      <w:r>
        <w:t>’</w:t>
      </w:r>
      <w:r w:rsidR="00000000" w:rsidRPr="00033231">
        <w:t>ai dit</w:t>
      </w:r>
      <w:r>
        <w:t xml:space="preserve"> ; </w:t>
      </w:r>
      <w:r w:rsidR="00000000" w:rsidRPr="00033231">
        <w:t>secondement</w:t>
      </w:r>
      <w:r>
        <w:t xml:space="preserve">, </w:t>
      </w:r>
      <w:r w:rsidR="00000000" w:rsidRPr="00033231">
        <w:t>parce que la discrétion et la réserve sont les plus précieuses qualités d</w:t>
      </w:r>
      <w:r>
        <w:t>’</w:t>
      </w:r>
      <w:r w:rsidR="00000000" w:rsidRPr="00033231">
        <w:t>une fille</w:t>
      </w:r>
      <w:r>
        <w:t>.</w:t>
      </w:r>
    </w:p>
    <w:p w14:paraId="1AE7E575" w14:textId="77777777" w:rsidR="004F69D6" w:rsidRDefault="004F69D6" w:rsidP="0021796F">
      <w:r>
        <w:t>— </w:t>
      </w:r>
      <w:r w:rsidR="00000000" w:rsidRPr="00033231">
        <w:t>Ma chère dame</w:t>
      </w:r>
      <w:r>
        <w:t xml:space="preserve">, </w:t>
      </w:r>
      <w:r w:rsidR="00000000" w:rsidRPr="00033231">
        <w:t>observa Moore</w:t>
      </w:r>
      <w:r>
        <w:t xml:space="preserve">, </w:t>
      </w:r>
      <w:r w:rsidR="00000000" w:rsidRPr="00033231">
        <w:t>ce que vous dites est e</w:t>
      </w:r>
      <w:r w:rsidR="00000000" w:rsidRPr="00033231">
        <w:t>x</w:t>
      </w:r>
      <w:r w:rsidR="00000000" w:rsidRPr="00033231">
        <w:t>cellent</w:t>
      </w:r>
      <w:r>
        <w:t xml:space="preserve">, </w:t>
      </w:r>
      <w:r w:rsidR="00000000" w:rsidRPr="00033231">
        <w:t>et me rappelle les observations de ma chère sœur</w:t>
      </w:r>
      <w:r>
        <w:t xml:space="preserve"> ; </w:t>
      </w:r>
      <w:r w:rsidR="00000000" w:rsidRPr="00033231">
        <w:t>mais ce n</w:t>
      </w:r>
      <w:r>
        <w:t>’</w:t>
      </w:r>
      <w:r w:rsidR="00000000" w:rsidRPr="00033231">
        <w:t>est vraiment pas applicable à ces jeunes enfants</w:t>
      </w:r>
      <w:r>
        <w:t xml:space="preserve">. </w:t>
      </w:r>
      <w:r w:rsidR="00000000" w:rsidRPr="00033231">
        <w:t>Laissez Rose et Jessy me parler librement</w:t>
      </w:r>
      <w:r>
        <w:t xml:space="preserve">, </w:t>
      </w:r>
      <w:r w:rsidR="00000000" w:rsidRPr="00033231">
        <w:t>si vous ne voulez m</w:t>
      </w:r>
      <w:r>
        <w:t>’</w:t>
      </w:r>
      <w:r w:rsidR="00000000" w:rsidRPr="00033231">
        <w:t>enlever le plus grand plaisir que j</w:t>
      </w:r>
      <w:r>
        <w:t>’</w:t>
      </w:r>
      <w:r w:rsidR="00000000" w:rsidRPr="00033231">
        <w:t>éprouve en venant ici</w:t>
      </w:r>
      <w:r>
        <w:t xml:space="preserve">. </w:t>
      </w:r>
      <w:r w:rsidR="00000000" w:rsidRPr="00033231">
        <w:t>J</w:t>
      </w:r>
      <w:r>
        <w:t>’</w:t>
      </w:r>
      <w:r w:rsidR="00000000" w:rsidRPr="00033231">
        <w:t>aime leur b</w:t>
      </w:r>
      <w:r w:rsidR="00000000" w:rsidRPr="00033231">
        <w:t>a</w:t>
      </w:r>
      <w:r w:rsidR="00000000" w:rsidRPr="00033231">
        <w:t>billage</w:t>
      </w:r>
      <w:r>
        <w:t xml:space="preserve"> : </w:t>
      </w:r>
      <w:r w:rsidR="00000000" w:rsidRPr="00033231">
        <w:t>il me fait du bien</w:t>
      </w:r>
      <w:r>
        <w:t>.</w:t>
      </w:r>
    </w:p>
    <w:p w14:paraId="21D16252" w14:textId="77777777" w:rsidR="004F69D6" w:rsidRDefault="004F69D6" w:rsidP="0021796F">
      <w:r>
        <w:t>— </w:t>
      </w:r>
      <w:r w:rsidR="00000000" w:rsidRPr="00033231">
        <w:t>Plus de bien que si ces grossiers garçons venaient autour de vous</w:t>
      </w:r>
      <w:r>
        <w:t xml:space="preserve">, </w:t>
      </w:r>
      <w:r w:rsidR="00000000" w:rsidRPr="00033231">
        <w:t>n</w:t>
      </w:r>
      <w:r>
        <w:t>’</w:t>
      </w:r>
      <w:r w:rsidR="00000000" w:rsidRPr="00033231">
        <w:t>est-ce pas</w:t>
      </w:r>
      <w:r>
        <w:t xml:space="preserve"> ? </w:t>
      </w:r>
      <w:r w:rsidR="00000000" w:rsidRPr="00033231">
        <w:t>demanda Jessy</w:t>
      </w:r>
      <w:r>
        <w:t xml:space="preserve">. </w:t>
      </w:r>
      <w:r w:rsidR="00000000" w:rsidRPr="00033231">
        <w:t>Vous-même les appelez grossiers</w:t>
      </w:r>
      <w:r>
        <w:t xml:space="preserve">, </w:t>
      </w:r>
      <w:r w:rsidR="00000000" w:rsidRPr="00033231">
        <w:t>ma mère</w:t>
      </w:r>
      <w:r>
        <w:t>.</w:t>
      </w:r>
    </w:p>
    <w:p w14:paraId="6EA321E2" w14:textId="77777777" w:rsidR="004F69D6" w:rsidRDefault="004F69D6" w:rsidP="0021796F">
      <w:r>
        <w:t>— </w:t>
      </w:r>
      <w:r w:rsidR="00000000" w:rsidRPr="00033231">
        <w:t>Oui</w:t>
      </w:r>
      <w:r>
        <w:t xml:space="preserve">, </w:t>
      </w:r>
      <w:r w:rsidR="00000000" w:rsidRPr="00033231">
        <w:t>mignonne</w:t>
      </w:r>
      <w:r>
        <w:t xml:space="preserve">, </w:t>
      </w:r>
      <w:r w:rsidR="00000000" w:rsidRPr="00033231">
        <w:t>mille fois plus de bien</w:t>
      </w:r>
      <w:r>
        <w:t xml:space="preserve"> ; </w:t>
      </w:r>
      <w:r w:rsidR="00000000" w:rsidRPr="00033231">
        <w:t>j</w:t>
      </w:r>
      <w:r>
        <w:t>’</w:t>
      </w:r>
      <w:r w:rsidR="00000000" w:rsidRPr="00033231">
        <w:t>ai assez de gro</w:t>
      </w:r>
      <w:r w:rsidR="00000000" w:rsidRPr="00033231">
        <w:t>s</w:t>
      </w:r>
      <w:r w:rsidR="00000000" w:rsidRPr="00033231">
        <w:t>siers garçons autour de moi toute la journée</w:t>
      </w:r>
      <w:r>
        <w:t>.</w:t>
      </w:r>
    </w:p>
    <w:p w14:paraId="5BD697DB" w14:textId="555683F0" w:rsidR="00000000" w:rsidRPr="00033231" w:rsidRDefault="004F69D6" w:rsidP="0021796F">
      <w:r>
        <w:t>— </w:t>
      </w:r>
      <w:r w:rsidR="00000000" w:rsidRPr="00033231">
        <w:t>Il y a beaucoup de personnes</w:t>
      </w:r>
      <w:r>
        <w:t xml:space="preserve">, </w:t>
      </w:r>
      <w:r w:rsidR="00000000" w:rsidRPr="00033231">
        <w:t>continua Jessy</w:t>
      </w:r>
      <w:r>
        <w:t xml:space="preserve">, </w:t>
      </w:r>
      <w:r w:rsidR="00000000" w:rsidRPr="00033231">
        <w:t>qui ne r</w:t>
      </w:r>
      <w:r w:rsidR="00000000" w:rsidRPr="00033231">
        <w:t>e</w:t>
      </w:r>
      <w:r w:rsidR="00000000" w:rsidRPr="00033231">
        <w:t>marquent que les garçons</w:t>
      </w:r>
      <w:r>
        <w:t xml:space="preserve"> ; </w:t>
      </w:r>
      <w:r w:rsidR="00000000" w:rsidRPr="00033231">
        <w:t>mes oncles et mes tantes semblent tous croire que leurs neveux valent mieux que leurs nièces</w:t>
      </w:r>
      <w:r>
        <w:t xml:space="preserve">, </w:t>
      </w:r>
      <w:r w:rsidR="00000000" w:rsidRPr="00033231">
        <w:t>et</w:t>
      </w:r>
      <w:r>
        <w:t xml:space="preserve">, </w:t>
      </w:r>
      <w:r w:rsidR="00000000" w:rsidRPr="00033231">
        <w:t>lorsque des messieurs viennent dîner ici</w:t>
      </w:r>
      <w:r>
        <w:t xml:space="preserve">, </w:t>
      </w:r>
      <w:r w:rsidR="00000000" w:rsidRPr="00033231">
        <w:t>c</w:t>
      </w:r>
      <w:r>
        <w:t>’</w:t>
      </w:r>
      <w:r w:rsidR="00000000" w:rsidRPr="00033231">
        <w:t>est toujours à M</w:t>
      </w:r>
      <w:r w:rsidR="00000000" w:rsidRPr="00033231">
        <w:t>a</w:t>
      </w:r>
      <w:r w:rsidR="00000000" w:rsidRPr="00033231">
        <w:t>thieu</w:t>
      </w:r>
      <w:r>
        <w:t xml:space="preserve">, </w:t>
      </w:r>
      <w:r w:rsidR="00000000" w:rsidRPr="00033231">
        <w:t>à Marc et à Martin qu</w:t>
      </w:r>
      <w:r>
        <w:t>’</w:t>
      </w:r>
      <w:r w:rsidR="00000000" w:rsidRPr="00033231">
        <w:t>ils adressent la parole</w:t>
      </w:r>
      <w:r>
        <w:t xml:space="preserve">, </w:t>
      </w:r>
      <w:r w:rsidR="00000000" w:rsidRPr="00033231">
        <w:t>et jamais à Rose et à moi</w:t>
      </w:r>
      <w:r>
        <w:t>. M. </w:t>
      </w:r>
      <w:r w:rsidR="00000000" w:rsidRPr="00033231">
        <w:t>Moore est notre ami</w:t>
      </w:r>
      <w:r>
        <w:t xml:space="preserve">, </w:t>
      </w:r>
      <w:r w:rsidR="00000000" w:rsidRPr="00033231">
        <w:t>et nous voulons le conserver</w:t>
      </w:r>
      <w:r>
        <w:t xml:space="preserve"> ; </w:t>
      </w:r>
      <w:r w:rsidR="00000000" w:rsidRPr="00033231">
        <w:t>mais faites attention</w:t>
      </w:r>
      <w:r>
        <w:t xml:space="preserve">, </w:t>
      </w:r>
      <w:r w:rsidR="00000000" w:rsidRPr="00033231">
        <w:t>Rose</w:t>
      </w:r>
      <w:r>
        <w:t xml:space="preserve">, </w:t>
      </w:r>
      <w:r w:rsidR="00000000" w:rsidRPr="00033231">
        <w:t>qu</w:t>
      </w:r>
      <w:r>
        <w:t>’</w:t>
      </w:r>
      <w:r w:rsidR="00000000" w:rsidRPr="00033231">
        <w:t>il n</w:t>
      </w:r>
      <w:r>
        <w:t>’</w:t>
      </w:r>
      <w:r w:rsidR="00000000" w:rsidRPr="00033231">
        <w:t>est pas autant v</w:t>
      </w:r>
      <w:r w:rsidR="00000000" w:rsidRPr="00033231">
        <w:t>o</w:t>
      </w:r>
      <w:r w:rsidR="00000000" w:rsidRPr="00033231">
        <w:t>tre ami que le mien</w:t>
      </w:r>
      <w:r>
        <w:t xml:space="preserve"> ; </w:t>
      </w:r>
      <w:r w:rsidR="00000000" w:rsidRPr="00033231">
        <w:t>c</w:t>
      </w:r>
      <w:r>
        <w:t>’</w:t>
      </w:r>
      <w:r w:rsidR="00000000" w:rsidRPr="00033231">
        <w:t xml:space="preserve">est ma </w:t>
      </w:r>
      <w:r w:rsidR="00000000" w:rsidRPr="00033231">
        <w:rPr>
          <w:i/>
          <w:iCs/>
        </w:rPr>
        <w:t>connaissance particulière</w:t>
      </w:r>
      <w:r>
        <w:rPr>
          <w:i/>
          <w:iCs/>
        </w:rPr>
        <w:t xml:space="preserve">, </w:t>
      </w:r>
      <w:r w:rsidR="00000000" w:rsidRPr="00033231">
        <w:t>souv</w:t>
      </w:r>
      <w:r w:rsidR="00000000" w:rsidRPr="00033231">
        <w:t>e</w:t>
      </w:r>
      <w:r w:rsidR="00000000" w:rsidRPr="00033231">
        <w:t>nez-vous de cela</w:t>
      </w:r>
      <w:r>
        <w:t>. »</w:t>
      </w:r>
    </w:p>
    <w:p w14:paraId="5A182D04" w14:textId="77777777" w:rsidR="004F69D6" w:rsidRDefault="00000000" w:rsidP="0021796F">
      <w:r w:rsidRPr="00033231">
        <w:lastRenderedPageBreak/>
        <w:t>Et elle levait sa petite main avec un geste d</w:t>
      </w:r>
      <w:r w:rsidR="004F69D6">
        <w:t>’</w:t>
      </w:r>
      <w:r w:rsidRPr="00033231">
        <w:t>avertissement</w:t>
      </w:r>
      <w:r w:rsidR="004F69D6">
        <w:t>.</w:t>
      </w:r>
    </w:p>
    <w:p w14:paraId="19663238" w14:textId="77777777" w:rsidR="004F69D6" w:rsidRDefault="00000000" w:rsidP="0021796F">
      <w:r w:rsidRPr="00033231">
        <w:t>Rose était accoutumée à être avertie par cette petite main</w:t>
      </w:r>
      <w:r w:rsidR="004F69D6">
        <w:t xml:space="preserve"> ; </w:t>
      </w:r>
      <w:r w:rsidRPr="00033231">
        <w:t>sa volonté pliait chaque jour devant celle de l</w:t>
      </w:r>
      <w:r w:rsidR="004F69D6">
        <w:t>’</w:t>
      </w:r>
      <w:r w:rsidRPr="00033231">
        <w:t>impétueuse petite Jessy</w:t>
      </w:r>
      <w:r w:rsidR="004F69D6">
        <w:t xml:space="preserve"> ; </w:t>
      </w:r>
      <w:r w:rsidRPr="00033231">
        <w:t>en mille choses elle se laissait mener et gouverner par Jessy</w:t>
      </w:r>
      <w:r w:rsidR="004F69D6">
        <w:t xml:space="preserve">. </w:t>
      </w:r>
      <w:r w:rsidRPr="00033231">
        <w:t>Dans toutes les occasions de parade ou de plaisir</w:t>
      </w:r>
      <w:r w:rsidR="004F69D6">
        <w:t xml:space="preserve">, </w:t>
      </w:r>
      <w:r w:rsidRPr="00033231">
        <w:t>Jessy marchait en tête et Rose demeurait tranquillement au second plan</w:t>
      </w:r>
      <w:r w:rsidR="004F69D6">
        <w:t xml:space="preserve">, </w:t>
      </w:r>
      <w:r w:rsidRPr="00033231">
        <w:t>de même que</w:t>
      </w:r>
      <w:r w:rsidR="004F69D6">
        <w:t xml:space="preserve">, </w:t>
      </w:r>
      <w:r w:rsidRPr="00033231">
        <w:t>dans les choses désagréables de la vie</w:t>
      </w:r>
      <w:r w:rsidR="004F69D6">
        <w:t xml:space="preserve">, </w:t>
      </w:r>
      <w:r w:rsidRPr="00033231">
        <w:t>lor</w:t>
      </w:r>
      <w:r w:rsidRPr="00033231">
        <w:t>s</w:t>
      </w:r>
      <w:r w:rsidRPr="00033231">
        <w:t>que le travail ou les privations étaient en question</w:t>
      </w:r>
      <w:r w:rsidR="004F69D6">
        <w:t xml:space="preserve">, </w:t>
      </w:r>
      <w:r w:rsidRPr="00033231">
        <w:t>Rose prenait instinctivement sur elle</w:t>
      </w:r>
      <w:r w:rsidR="004F69D6">
        <w:t xml:space="preserve">, </w:t>
      </w:r>
      <w:r w:rsidRPr="00033231">
        <w:t>en addition à sa propre part</w:t>
      </w:r>
      <w:r w:rsidR="004F69D6">
        <w:t xml:space="preserve">, </w:t>
      </w:r>
      <w:r w:rsidRPr="00033231">
        <w:t>tout ce qu</w:t>
      </w:r>
      <w:r w:rsidR="004F69D6">
        <w:t>’</w:t>
      </w:r>
      <w:r w:rsidRPr="00033231">
        <w:t>elle pouvait de celle de sa sœur</w:t>
      </w:r>
      <w:r w:rsidR="004F69D6">
        <w:t xml:space="preserve">. </w:t>
      </w:r>
      <w:r w:rsidRPr="00033231">
        <w:t>Jessy avait arrêté déjà dans son esprit qu</w:t>
      </w:r>
      <w:r w:rsidR="004F69D6">
        <w:t>’</w:t>
      </w:r>
      <w:r w:rsidRPr="00033231">
        <w:t>elle se marierait aussitôt qu</w:t>
      </w:r>
      <w:r w:rsidR="004F69D6">
        <w:t>’</w:t>
      </w:r>
      <w:r w:rsidRPr="00033231">
        <w:t>elle serait assez gra</w:t>
      </w:r>
      <w:r w:rsidRPr="00033231">
        <w:t>n</w:t>
      </w:r>
      <w:r w:rsidRPr="00033231">
        <w:t>de</w:t>
      </w:r>
      <w:r w:rsidR="004F69D6">
        <w:t xml:space="preserve"> ; </w:t>
      </w:r>
      <w:r w:rsidRPr="00033231">
        <w:t>elle avait décidé que Rose resterait fille</w:t>
      </w:r>
      <w:r w:rsidR="004F69D6">
        <w:t xml:space="preserve">, </w:t>
      </w:r>
      <w:r w:rsidRPr="00033231">
        <w:t>pour demeurer avec elle</w:t>
      </w:r>
      <w:r w:rsidR="004F69D6">
        <w:t xml:space="preserve">, </w:t>
      </w:r>
      <w:r w:rsidRPr="00033231">
        <w:t>avoir soin de ses enfants et tenir sa maison</w:t>
      </w:r>
      <w:r w:rsidR="004F69D6">
        <w:t xml:space="preserve">. </w:t>
      </w:r>
      <w:r w:rsidRPr="00033231">
        <w:t>Cet état de ch</w:t>
      </w:r>
      <w:r w:rsidRPr="00033231">
        <w:t>o</w:t>
      </w:r>
      <w:r w:rsidRPr="00033231">
        <w:t>ses n</w:t>
      </w:r>
      <w:r w:rsidR="004F69D6">
        <w:t>’</w:t>
      </w:r>
      <w:r w:rsidRPr="00033231">
        <w:t>est point rare entre deux sœurs</w:t>
      </w:r>
      <w:r w:rsidR="004F69D6">
        <w:t xml:space="preserve">, </w:t>
      </w:r>
      <w:r w:rsidRPr="00033231">
        <w:t>lorsque l</w:t>
      </w:r>
      <w:r w:rsidR="004F69D6">
        <w:t>’</w:t>
      </w:r>
      <w:r w:rsidRPr="00033231">
        <w:t>une est jolie et que l</w:t>
      </w:r>
      <w:r w:rsidR="004F69D6">
        <w:t>’</w:t>
      </w:r>
      <w:r w:rsidRPr="00033231">
        <w:t>autre ne l</w:t>
      </w:r>
      <w:r w:rsidR="004F69D6">
        <w:t>’</w:t>
      </w:r>
      <w:r w:rsidRPr="00033231">
        <w:t>est pas</w:t>
      </w:r>
      <w:r w:rsidR="004F69D6">
        <w:t xml:space="preserve"> ; </w:t>
      </w:r>
      <w:r w:rsidRPr="00033231">
        <w:t>mais ici</w:t>
      </w:r>
      <w:r w:rsidR="004F69D6">
        <w:t xml:space="preserve">, </w:t>
      </w:r>
      <w:r w:rsidRPr="00033231">
        <w:t>s</w:t>
      </w:r>
      <w:r w:rsidR="004F69D6">
        <w:t>’</w:t>
      </w:r>
      <w:r w:rsidRPr="00033231">
        <w:t>il y avait quelque différence de ce genre</w:t>
      </w:r>
      <w:r w:rsidR="004F69D6">
        <w:t xml:space="preserve">, </w:t>
      </w:r>
      <w:r w:rsidRPr="00033231">
        <w:t>elle était à l</w:t>
      </w:r>
      <w:r w:rsidR="004F69D6">
        <w:t>’</w:t>
      </w:r>
      <w:r w:rsidRPr="00033231">
        <w:t>avantage de Rose</w:t>
      </w:r>
      <w:r w:rsidR="004F69D6">
        <w:t xml:space="preserve"> : </w:t>
      </w:r>
      <w:r w:rsidRPr="00033231">
        <w:t>son visage était plus régulier que celui de la piquante petite Jessy</w:t>
      </w:r>
      <w:r w:rsidR="004F69D6">
        <w:t xml:space="preserve">. </w:t>
      </w:r>
      <w:r w:rsidRPr="00033231">
        <w:t>Jessy</w:t>
      </w:r>
      <w:r w:rsidR="004F69D6">
        <w:t xml:space="preserve">, </w:t>
      </w:r>
      <w:r w:rsidRPr="00033231">
        <w:t>cependant</w:t>
      </w:r>
      <w:r w:rsidR="004F69D6">
        <w:t xml:space="preserve">, </w:t>
      </w:r>
      <w:r w:rsidRPr="00033231">
        <w:t>était destinée à posséder</w:t>
      </w:r>
      <w:r w:rsidR="004F69D6">
        <w:t xml:space="preserve">, </w:t>
      </w:r>
      <w:r w:rsidRPr="00033231">
        <w:t>en même temps que la vivacité de l</w:t>
      </w:r>
      <w:r w:rsidR="004F69D6">
        <w:t>’</w:t>
      </w:r>
      <w:r w:rsidRPr="00033231">
        <w:t>intelligence et l</w:t>
      </w:r>
      <w:r w:rsidR="004F69D6">
        <w:t>’</w:t>
      </w:r>
      <w:r w:rsidRPr="00033231">
        <w:t>ardeur des sentiments</w:t>
      </w:r>
      <w:r w:rsidR="004F69D6">
        <w:t xml:space="preserve">, </w:t>
      </w:r>
      <w:r w:rsidRPr="00033231">
        <w:t>le don de fascination</w:t>
      </w:r>
      <w:r w:rsidR="004F69D6">
        <w:t xml:space="preserve">, </w:t>
      </w:r>
      <w:r w:rsidRPr="00033231">
        <w:t>le pouvoir de charmer</w:t>
      </w:r>
      <w:r w:rsidR="004F69D6">
        <w:t xml:space="preserve">, </w:t>
      </w:r>
      <w:r w:rsidRPr="00033231">
        <w:t>quand</w:t>
      </w:r>
      <w:r w:rsidR="004F69D6">
        <w:t xml:space="preserve">, </w:t>
      </w:r>
      <w:r w:rsidRPr="00033231">
        <w:t>où et qui elle voudrait</w:t>
      </w:r>
      <w:r w:rsidR="004F69D6">
        <w:t xml:space="preserve">. </w:t>
      </w:r>
      <w:r w:rsidRPr="00033231">
        <w:t>Rose aurait une âme belle et généreuse</w:t>
      </w:r>
      <w:r w:rsidR="004F69D6">
        <w:t xml:space="preserve">, </w:t>
      </w:r>
      <w:r w:rsidRPr="00033231">
        <w:t>une intelligence noble et profond</w:t>
      </w:r>
      <w:r w:rsidRPr="00033231">
        <w:t>é</w:t>
      </w:r>
      <w:r w:rsidRPr="00033231">
        <w:t>ment cultivée</w:t>
      </w:r>
      <w:r w:rsidR="004F69D6">
        <w:t xml:space="preserve">, </w:t>
      </w:r>
      <w:r w:rsidRPr="00033231">
        <w:t>un cœur fidèle comme l</w:t>
      </w:r>
      <w:r w:rsidR="004F69D6">
        <w:t>’</w:t>
      </w:r>
      <w:r w:rsidRPr="00033231">
        <w:t>acier</w:t>
      </w:r>
      <w:r w:rsidR="004F69D6">
        <w:t xml:space="preserve">, </w:t>
      </w:r>
      <w:r w:rsidRPr="00033231">
        <w:t>mais elle ne devait pas posséder la science de charmer et d</w:t>
      </w:r>
      <w:r w:rsidR="004F69D6">
        <w:t>’</w:t>
      </w:r>
      <w:r w:rsidRPr="00033231">
        <w:t>attirer à elle</w:t>
      </w:r>
      <w:r w:rsidR="004F69D6">
        <w:t>.</w:t>
      </w:r>
    </w:p>
    <w:p w14:paraId="481E87AA" w14:textId="77777777" w:rsidR="004F69D6" w:rsidRDefault="004F69D6" w:rsidP="0021796F">
      <w:r>
        <w:t>« </w:t>
      </w:r>
      <w:r w:rsidR="00000000" w:rsidRPr="00033231">
        <w:t>Allons</w:t>
      </w:r>
      <w:r>
        <w:t xml:space="preserve">, </w:t>
      </w:r>
      <w:r w:rsidR="00000000" w:rsidRPr="00033231">
        <w:t>Rose</w:t>
      </w:r>
      <w:r>
        <w:t xml:space="preserve">, </w:t>
      </w:r>
      <w:r w:rsidR="00000000" w:rsidRPr="00033231">
        <w:t>dites-moi le nom de la dame qui ne me trouve pas sentimental</w:t>
      </w:r>
      <w:r>
        <w:t xml:space="preserve">, </w:t>
      </w:r>
      <w:r w:rsidR="00000000" w:rsidRPr="00033231">
        <w:t>reprit Moore</w:t>
      </w:r>
      <w:r>
        <w:t>.</w:t>
      </w:r>
    </w:p>
    <w:p w14:paraId="0AF9713D" w14:textId="77777777" w:rsidR="004F69D6" w:rsidRDefault="004F69D6" w:rsidP="0021796F">
      <w:r>
        <w:t>— </w:t>
      </w:r>
      <w:r w:rsidR="00000000" w:rsidRPr="00033231">
        <w:t>Cela m</w:t>
      </w:r>
      <w:r>
        <w:t>’</w:t>
      </w:r>
      <w:r w:rsidR="00000000" w:rsidRPr="00033231">
        <w:t>est impossible</w:t>
      </w:r>
      <w:r>
        <w:t xml:space="preserve"> ; </w:t>
      </w:r>
      <w:r w:rsidR="00000000" w:rsidRPr="00033231">
        <w:t>je ne la connais pas</w:t>
      </w:r>
      <w:r>
        <w:t>.</w:t>
      </w:r>
    </w:p>
    <w:p w14:paraId="4678A50C" w14:textId="77777777" w:rsidR="004F69D6" w:rsidRDefault="004F69D6" w:rsidP="0021796F">
      <w:r>
        <w:t>— </w:t>
      </w:r>
      <w:r w:rsidR="00000000" w:rsidRPr="00033231">
        <w:t>Décrivez-la-moi</w:t>
      </w:r>
      <w:r>
        <w:t xml:space="preserve"> ; </w:t>
      </w:r>
      <w:r w:rsidR="00000000" w:rsidRPr="00033231">
        <w:t>comment est-elle</w:t>
      </w:r>
      <w:r>
        <w:t xml:space="preserve"> ? </w:t>
      </w:r>
      <w:r w:rsidR="00000000" w:rsidRPr="00033231">
        <w:t>Où l</w:t>
      </w:r>
      <w:r>
        <w:t>’</w:t>
      </w:r>
      <w:r w:rsidR="00000000" w:rsidRPr="00033231">
        <w:t>avez-vous vue</w:t>
      </w:r>
      <w:r>
        <w:t> ?</w:t>
      </w:r>
    </w:p>
    <w:p w14:paraId="206C907B" w14:textId="77777777" w:rsidR="004F69D6" w:rsidRDefault="004F69D6" w:rsidP="0021796F">
      <w:r>
        <w:lastRenderedPageBreak/>
        <w:t>— </w:t>
      </w:r>
      <w:r w:rsidR="00000000" w:rsidRPr="00033231">
        <w:t xml:space="preserve">Lorsque Jessy et moi allâmes passer la journée à </w:t>
      </w:r>
      <w:proofErr w:type="spellStart"/>
      <w:r w:rsidR="00000000" w:rsidRPr="00033231">
        <w:t>Whi</w:t>
      </w:r>
      <w:r w:rsidR="00000000" w:rsidRPr="00033231">
        <w:t>n</w:t>
      </w:r>
      <w:r w:rsidR="00000000" w:rsidRPr="00033231">
        <w:t>bury</w:t>
      </w:r>
      <w:proofErr w:type="spellEnd"/>
      <w:r w:rsidR="00000000" w:rsidRPr="00033231">
        <w:t xml:space="preserve"> avec Kate et Suzanne Pearson</w:t>
      </w:r>
      <w:r>
        <w:t xml:space="preserve">, </w:t>
      </w:r>
      <w:r w:rsidR="00000000" w:rsidRPr="00033231">
        <w:t>qui venaient de sortir de pension</w:t>
      </w:r>
      <w:r>
        <w:t xml:space="preserve">, </w:t>
      </w:r>
      <w:r w:rsidR="00000000" w:rsidRPr="00033231">
        <w:t xml:space="preserve">il y avait une réunion chez </w:t>
      </w:r>
      <w:proofErr w:type="spellStart"/>
      <w:r w:rsidR="00000000" w:rsidRPr="00033231">
        <w:t>mistress</w:t>
      </w:r>
      <w:proofErr w:type="spellEnd"/>
      <w:r w:rsidR="00000000" w:rsidRPr="00033231">
        <w:t xml:space="preserve"> Pearson</w:t>
      </w:r>
      <w:r>
        <w:t xml:space="preserve">, </w:t>
      </w:r>
      <w:r w:rsidR="00000000" w:rsidRPr="00033231">
        <w:t>et que</w:t>
      </w:r>
      <w:r w:rsidR="00000000" w:rsidRPr="00033231">
        <w:t>l</w:t>
      </w:r>
      <w:r w:rsidR="00000000" w:rsidRPr="00033231">
        <w:t>ques dames assises dans un angle du salon parlaient de vous</w:t>
      </w:r>
      <w:r>
        <w:t>.</w:t>
      </w:r>
    </w:p>
    <w:p w14:paraId="24A44AE6" w14:textId="77777777" w:rsidR="004F69D6" w:rsidRDefault="004F69D6" w:rsidP="0021796F">
      <w:r>
        <w:t>— </w:t>
      </w:r>
      <w:r w:rsidR="00000000" w:rsidRPr="00033231">
        <w:t>Est-ce que vous ne connaissiez aucune d</w:t>
      </w:r>
      <w:r>
        <w:t>’</w:t>
      </w:r>
      <w:r w:rsidR="00000000" w:rsidRPr="00033231">
        <w:t>elles</w:t>
      </w:r>
      <w:r>
        <w:t> ?</w:t>
      </w:r>
    </w:p>
    <w:p w14:paraId="438E626B" w14:textId="77777777" w:rsidR="004F69D6" w:rsidRDefault="004F69D6" w:rsidP="0021796F">
      <w:r>
        <w:t>— </w:t>
      </w:r>
      <w:r w:rsidR="00000000" w:rsidRPr="00033231">
        <w:t>Hannah</w:t>
      </w:r>
      <w:r>
        <w:t xml:space="preserve">, </w:t>
      </w:r>
      <w:r w:rsidR="00000000" w:rsidRPr="00033231">
        <w:t>Harriet</w:t>
      </w:r>
      <w:r>
        <w:t xml:space="preserve">, </w:t>
      </w:r>
      <w:r w:rsidR="00000000" w:rsidRPr="00033231">
        <w:t>Dora et Mary Sykes</w:t>
      </w:r>
      <w:r>
        <w:t>.</w:t>
      </w:r>
    </w:p>
    <w:p w14:paraId="07CF8757" w14:textId="77777777" w:rsidR="004F69D6" w:rsidRDefault="004F69D6" w:rsidP="0021796F">
      <w:r>
        <w:t>— </w:t>
      </w:r>
      <w:r w:rsidR="00000000" w:rsidRPr="00033231">
        <w:t>Bon</w:t>
      </w:r>
      <w:r>
        <w:t xml:space="preserve"> ! </w:t>
      </w:r>
      <w:r w:rsidR="00000000" w:rsidRPr="00033231">
        <w:t>Est-ce qu</w:t>
      </w:r>
      <w:r>
        <w:t>’</w:t>
      </w:r>
      <w:r w:rsidR="00000000" w:rsidRPr="00033231">
        <w:t>elles disaient du mal de moi</w:t>
      </w:r>
      <w:r>
        <w:t xml:space="preserve">, </w:t>
      </w:r>
      <w:r w:rsidR="00000000" w:rsidRPr="00033231">
        <w:t>Rose</w:t>
      </w:r>
      <w:r>
        <w:t> ?</w:t>
      </w:r>
    </w:p>
    <w:p w14:paraId="591EC7C3" w14:textId="77777777" w:rsidR="004F69D6" w:rsidRDefault="004F69D6" w:rsidP="0021796F">
      <w:r>
        <w:t>— </w:t>
      </w:r>
      <w:r w:rsidR="00000000" w:rsidRPr="00033231">
        <w:t>Quelques-unes</w:t>
      </w:r>
      <w:r>
        <w:t xml:space="preserve">. </w:t>
      </w:r>
      <w:r w:rsidR="00000000" w:rsidRPr="00033231">
        <w:t>Elles vous appelaient misanthrope</w:t>
      </w:r>
      <w:r>
        <w:t xml:space="preserve"> ; </w:t>
      </w:r>
      <w:r w:rsidR="00000000" w:rsidRPr="00033231">
        <w:t>je me rappelle le mot</w:t>
      </w:r>
      <w:r>
        <w:t xml:space="preserve"> ; </w:t>
      </w:r>
      <w:r w:rsidR="00000000" w:rsidRPr="00033231">
        <w:t>je le cherchai dans le dictionnaire à mon r</w:t>
      </w:r>
      <w:r w:rsidR="00000000" w:rsidRPr="00033231">
        <w:t>e</w:t>
      </w:r>
      <w:r w:rsidR="00000000" w:rsidRPr="00033231">
        <w:t>tour</w:t>
      </w:r>
      <w:r>
        <w:t xml:space="preserve"> ; </w:t>
      </w:r>
      <w:r w:rsidR="00000000" w:rsidRPr="00033231">
        <w:t>il signifie haïr le genre humain</w:t>
      </w:r>
      <w:r>
        <w:t>.</w:t>
      </w:r>
    </w:p>
    <w:p w14:paraId="65B490E9" w14:textId="77777777" w:rsidR="004F69D6" w:rsidRDefault="004F69D6" w:rsidP="0021796F">
      <w:r>
        <w:t>— </w:t>
      </w:r>
      <w:r w:rsidR="00000000" w:rsidRPr="00033231">
        <w:t>Que disaient-elles encore</w:t>
      </w:r>
      <w:r>
        <w:t> ?</w:t>
      </w:r>
    </w:p>
    <w:p w14:paraId="30F92D6B" w14:textId="77777777" w:rsidR="004F69D6" w:rsidRDefault="004F69D6" w:rsidP="0021796F">
      <w:r>
        <w:t>— </w:t>
      </w:r>
      <w:r w:rsidR="00000000" w:rsidRPr="00033231">
        <w:t>Hannah Sykes disait que vous étiez un fat solennel</w:t>
      </w:r>
      <w:r>
        <w:t>.</w:t>
      </w:r>
    </w:p>
    <w:p w14:paraId="3B770222" w14:textId="56B5EEC0" w:rsidR="004F69D6" w:rsidRDefault="004F69D6" w:rsidP="0021796F">
      <w:r>
        <w:t>— </w:t>
      </w:r>
      <w:r w:rsidR="00000000" w:rsidRPr="00033231">
        <w:t>De mieux en mieux</w:t>
      </w:r>
      <w:r>
        <w:t xml:space="preserve"> ! </w:t>
      </w:r>
      <w:r w:rsidR="00000000" w:rsidRPr="00033231">
        <w:t>s</w:t>
      </w:r>
      <w:r>
        <w:t>’</w:t>
      </w:r>
      <w:r w:rsidR="00000000" w:rsidRPr="00033231">
        <w:t xml:space="preserve">écria en riant </w:t>
      </w:r>
      <w:r>
        <w:t>M. </w:t>
      </w:r>
      <w:r w:rsidR="00000000" w:rsidRPr="00033231">
        <w:t>Yorke</w:t>
      </w:r>
      <w:r>
        <w:t xml:space="preserve">. </w:t>
      </w:r>
      <w:r w:rsidR="00000000" w:rsidRPr="00033231">
        <w:t>Oh</w:t>
      </w:r>
      <w:r>
        <w:t xml:space="preserve"> ! </w:t>
      </w:r>
      <w:r w:rsidR="00000000" w:rsidRPr="00033231">
        <w:t>exce</w:t>
      </w:r>
      <w:r w:rsidR="00000000" w:rsidRPr="00033231">
        <w:t>l</w:t>
      </w:r>
      <w:r w:rsidR="00000000" w:rsidRPr="00033231">
        <w:t>lent</w:t>
      </w:r>
      <w:r>
        <w:t xml:space="preserve"> ! </w:t>
      </w:r>
      <w:r w:rsidR="00000000" w:rsidRPr="00033231">
        <w:t>Hannah</w:t>
      </w:r>
      <w:r>
        <w:t xml:space="preserve">, </w:t>
      </w:r>
      <w:r w:rsidR="00000000" w:rsidRPr="00033231">
        <w:t>c</w:t>
      </w:r>
      <w:r>
        <w:t>’</w:t>
      </w:r>
      <w:r w:rsidR="00000000" w:rsidRPr="00033231">
        <w:t>est celle qui a les cheveux rouges</w:t>
      </w:r>
      <w:r>
        <w:t xml:space="preserve"> ; </w:t>
      </w:r>
      <w:r w:rsidR="00000000" w:rsidRPr="00033231">
        <w:t>une belle fi</w:t>
      </w:r>
      <w:r w:rsidR="00000000" w:rsidRPr="00033231">
        <w:t>l</w:t>
      </w:r>
      <w:r w:rsidR="00000000" w:rsidRPr="00033231">
        <w:t>le</w:t>
      </w:r>
      <w:r>
        <w:t xml:space="preserve">, </w:t>
      </w:r>
      <w:r w:rsidR="00000000" w:rsidRPr="00033231">
        <w:t>que l</w:t>
      </w:r>
      <w:r>
        <w:t>’</w:t>
      </w:r>
      <w:r w:rsidR="00000000" w:rsidRPr="00033231">
        <w:t>esprit ne trouble point</w:t>
      </w:r>
      <w:r>
        <w:t>.</w:t>
      </w:r>
    </w:p>
    <w:p w14:paraId="2621DD75" w14:textId="77777777" w:rsidR="004F69D6" w:rsidRDefault="004F69D6" w:rsidP="0021796F">
      <w:r>
        <w:t>— </w:t>
      </w:r>
      <w:r w:rsidR="00000000" w:rsidRPr="00033231">
        <w:t>Elle a assez d</w:t>
      </w:r>
      <w:r>
        <w:t>’</w:t>
      </w:r>
      <w:r w:rsidR="00000000" w:rsidRPr="00033231">
        <w:t>esprit pour moi</w:t>
      </w:r>
      <w:r>
        <w:t xml:space="preserve">, </w:t>
      </w:r>
      <w:r w:rsidR="00000000" w:rsidRPr="00033231">
        <w:t>il me semble</w:t>
      </w:r>
      <w:r>
        <w:t xml:space="preserve">, </w:t>
      </w:r>
      <w:r w:rsidR="00000000" w:rsidRPr="00033231">
        <w:t>dit Moore</w:t>
      </w:r>
      <w:r>
        <w:t xml:space="preserve">. </w:t>
      </w:r>
      <w:r w:rsidR="00000000" w:rsidRPr="00033231">
        <w:t>Un fat solennel</w:t>
      </w:r>
      <w:r>
        <w:t xml:space="preserve"> ! </w:t>
      </w:r>
      <w:r w:rsidR="00000000" w:rsidRPr="00033231">
        <w:t>vraiment</w:t>
      </w:r>
      <w:r>
        <w:t xml:space="preserve"> ! </w:t>
      </w:r>
      <w:r w:rsidR="00000000" w:rsidRPr="00033231">
        <w:t>Voyons</w:t>
      </w:r>
      <w:r>
        <w:t xml:space="preserve">, </w:t>
      </w:r>
      <w:r w:rsidR="00000000" w:rsidRPr="00033231">
        <w:t>Rose</w:t>
      </w:r>
      <w:r>
        <w:t xml:space="preserve">, </w:t>
      </w:r>
      <w:r w:rsidR="00000000" w:rsidRPr="00033231">
        <w:t>continuez</w:t>
      </w:r>
      <w:r>
        <w:t>.</w:t>
      </w:r>
    </w:p>
    <w:p w14:paraId="56B10F9C" w14:textId="5F99B0D6" w:rsidR="00000000" w:rsidRPr="00033231" w:rsidRDefault="004F69D6" w:rsidP="0021796F">
      <w:r>
        <w:t>— </w:t>
      </w:r>
      <w:r w:rsidR="00000000" w:rsidRPr="00033231">
        <w:t>Miss Pearson disait qu</w:t>
      </w:r>
      <w:r>
        <w:t>’</w:t>
      </w:r>
      <w:r w:rsidR="00000000" w:rsidRPr="00033231">
        <w:t>elle croyait qu</w:t>
      </w:r>
      <w:r>
        <w:t>’</w:t>
      </w:r>
      <w:r w:rsidR="00000000" w:rsidRPr="00033231">
        <w:t>il y avait chez vous beaucoup d</w:t>
      </w:r>
      <w:r>
        <w:t>’</w:t>
      </w:r>
      <w:r w:rsidR="00000000" w:rsidRPr="00033231">
        <w:t>affectation</w:t>
      </w:r>
      <w:r>
        <w:t xml:space="preserve">, </w:t>
      </w:r>
      <w:r w:rsidR="00000000" w:rsidRPr="00033231">
        <w:t>et qu</w:t>
      </w:r>
      <w:r>
        <w:t>’</w:t>
      </w:r>
      <w:r w:rsidR="00000000" w:rsidRPr="00033231">
        <w:t>avec vos cheveux noirs et votre v</w:t>
      </w:r>
      <w:r w:rsidR="00000000" w:rsidRPr="00033231">
        <w:t>i</w:t>
      </w:r>
      <w:r w:rsidR="00000000" w:rsidRPr="00033231">
        <w:t>sage pâle</w:t>
      </w:r>
      <w:r>
        <w:t xml:space="preserve">, </w:t>
      </w:r>
      <w:r w:rsidR="00000000" w:rsidRPr="00033231">
        <w:t>vous lui faisiez l</w:t>
      </w:r>
      <w:r>
        <w:t>’</w:t>
      </w:r>
      <w:r w:rsidR="00000000" w:rsidRPr="00033231">
        <w:t>effet de quelque sentimental benêt</w:t>
      </w:r>
      <w:r>
        <w:t>. »</w:t>
      </w:r>
    </w:p>
    <w:p w14:paraId="47924D21" w14:textId="1EDD0E5B" w:rsidR="004F69D6" w:rsidRDefault="004F69D6" w:rsidP="0021796F">
      <w:r>
        <w:t>M. </w:t>
      </w:r>
      <w:r w:rsidR="00000000" w:rsidRPr="00033231">
        <w:t>Yorke rit de nouveau</w:t>
      </w:r>
      <w:r>
        <w:t xml:space="preserve"> ; </w:t>
      </w:r>
      <w:proofErr w:type="spellStart"/>
      <w:r w:rsidR="00000000" w:rsidRPr="00033231">
        <w:t>mistress</w:t>
      </w:r>
      <w:proofErr w:type="spellEnd"/>
      <w:r w:rsidR="00000000" w:rsidRPr="00033231">
        <w:t xml:space="preserve"> Yorke</w:t>
      </w:r>
      <w:r>
        <w:t xml:space="preserve">, </w:t>
      </w:r>
      <w:r w:rsidR="00000000" w:rsidRPr="00033231">
        <w:t>cette fois</w:t>
      </w:r>
      <w:r>
        <w:t xml:space="preserve">, </w:t>
      </w:r>
      <w:r w:rsidR="00000000" w:rsidRPr="00033231">
        <w:t>fit ch</w:t>
      </w:r>
      <w:r w:rsidR="00000000" w:rsidRPr="00033231">
        <w:t>o</w:t>
      </w:r>
      <w:r w:rsidR="00000000" w:rsidRPr="00033231">
        <w:t>rus</w:t>
      </w:r>
      <w:r>
        <w:t>.</w:t>
      </w:r>
    </w:p>
    <w:p w14:paraId="3C2C4E4F" w14:textId="77777777" w:rsidR="004F69D6" w:rsidRDefault="004F69D6" w:rsidP="0021796F">
      <w:r>
        <w:t>« </w:t>
      </w:r>
      <w:r w:rsidR="00000000" w:rsidRPr="00033231">
        <w:t>Vous voyez en quelle estime on vous tient lorsque vous êtes absent</w:t>
      </w:r>
      <w:r>
        <w:t xml:space="preserve">, </w:t>
      </w:r>
      <w:r w:rsidR="00000000" w:rsidRPr="00033231">
        <w:t>dit-elle</w:t>
      </w:r>
      <w:r>
        <w:t xml:space="preserve"> ; </w:t>
      </w:r>
      <w:r w:rsidR="00000000" w:rsidRPr="00033231">
        <w:t>et cependant je crois que cette miss Pea</w:t>
      </w:r>
      <w:r w:rsidR="00000000" w:rsidRPr="00033231">
        <w:t>r</w:t>
      </w:r>
      <w:r w:rsidR="00000000" w:rsidRPr="00033231">
        <w:t>son voudrait bien vous tenir</w:t>
      </w:r>
      <w:r>
        <w:t xml:space="preserve"> : </w:t>
      </w:r>
      <w:r w:rsidR="00000000" w:rsidRPr="00033231">
        <w:t>toute vieille qu</w:t>
      </w:r>
      <w:r>
        <w:t>’</w:t>
      </w:r>
      <w:r w:rsidR="00000000" w:rsidRPr="00033231">
        <w:t>elle est</w:t>
      </w:r>
      <w:r>
        <w:t xml:space="preserve">, </w:t>
      </w:r>
      <w:r w:rsidR="00000000" w:rsidRPr="00033231">
        <w:t xml:space="preserve">elle </w:t>
      </w:r>
      <w:r w:rsidR="00000000" w:rsidRPr="00033231">
        <w:lastRenderedPageBreak/>
        <w:t>avait jeté ses vues sur vous lorsque vous êtes arrivé en ce pays</w:t>
      </w:r>
      <w:r>
        <w:t>.</w:t>
      </w:r>
    </w:p>
    <w:p w14:paraId="4392EE10" w14:textId="77777777" w:rsidR="004F69D6" w:rsidRDefault="004F69D6" w:rsidP="0021796F">
      <w:r>
        <w:t>— </w:t>
      </w:r>
      <w:r w:rsidR="00000000" w:rsidRPr="00033231">
        <w:t>Et qui la contredisait</w:t>
      </w:r>
      <w:r>
        <w:t xml:space="preserve">, </w:t>
      </w:r>
      <w:r w:rsidR="00000000" w:rsidRPr="00033231">
        <w:t>Rose</w:t>
      </w:r>
      <w:r>
        <w:t xml:space="preserve"> ? </w:t>
      </w:r>
      <w:r w:rsidR="00000000" w:rsidRPr="00033231">
        <w:t>demanda Moore</w:t>
      </w:r>
      <w:r>
        <w:t>.</w:t>
      </w:r>
    </w:p>
    <w:p w14:paraId="4E478BE4" w14:textId="77777777" w:rsidR="004F69D6" w:rsidRDefault="004F69D6" w:rsidP="0021796F">
      <w:r>
        <w:t>— </w:t>
      </w:r>
      <w:r w:rsidR="00000000" w:rsidRPr="00033231">
        <w:t>Une dame que je ne connais pas</w:t>
      </w:r>
      <w:r>
        <w:t xml:space="preserve">, </w:t>
      </w:r>
      <w:r w:rsidR="00000000" w:rsidRPr="00033231">
        <w:t>parce qu</w:t>
      </w:r>
      <w:r>
        <w:t>’</w:t>
      </w:r>
      <w:r w:rsidR="00000000" w:rsidRPr="00033231">
        <w:t>elle ne vient jamais ici</w:t>
      </w:r>
      <w:r>
        <w:t xml:space="preserve">, </w:t>
      </w:r>
      <w:r w:rsidR="00000000" w:rsidRPr="00033231">
        <w:t>bien que je la voie chaque dimanche à l</w:t>
      </w:r>
      <w:r>
        <w:t>’</w:t>
      </w:r>
      <w:r w:rsidR="00000000" w:rsidRPr="00033231">
        <w:t>église</w:t>
      </w:r>
      <w:r>
        <w:t xml:space="preserve"> ; </w:t>
      </w:r>
      <w:r w:rsidR="00000000" w:rsidRPr="00033231">
        <w:t>elle occupe le banc situé auprès de la chaire</w:t>
      </w:r>
      <w:r>
        <w:t xml:space="preserve">. </w:t>
      </w:r>
      <w:r w:rsidR="00000000" w:rsidRPr="00033231">
        <w:t>Généralement</w:t>
      </w:r>
      <w:r>
        <w:t xml:space="preserve">, </w:t>
      </w:r>
      <w:r w:rsidR="00000000" w:rsidRPr="00033231">
        <w:t>j</w:t>
      </w:r>
      <w:r>
        <w:t>’</w:t>
      </w:r>
      <w:r w:rsidR="00000000" w:rsidRPr="00033231">
        <w:t>ai les yeux fixés sur elle plus que sur mon livre de prières</w:t>
      </w:r>
      <w:r>
        <w:t xml:space="preserve">, </w:t>
      </w:r>
      <w:r w:rsidR="00000000" w:rsidRPr="00033231">
        <w:t>car elle re</w:t>
      </w:r>
      <w:r w:rsidR="00000000" w:rsidRPr="00033231">
        <w:t>s</w:t>
      </w:r>
      <w:r w:rsidR="00000000" w:rsidRPr="00033231">
        <w:t>semble au tableau qui est dans notre salle à manger</w:t>
      </w:r>
      <w:r>
        <w:t xml:space="preserve">, </w:t>
      </w:r>
      <w:r w:rsidR="00000000" w:rsidRPr="00033231">
        <w:t>la femme qui tient la colombe dans sa main</w:t>
      </w:r>
      <w:r>
        <w:t xml:space="preserve"> ; </w:t>
      </w:r>
      <w:r w:rsidR="00000000" w:rsidRPr="00033231">
        <w:t>au moins elle a les yeux semblables</w:t>
      </w:r>
      <w:r>
        <w:t xml:space="preserve">, </w:t>
      </w:r>
      <w:r w:rsidR="00000000" w:rsidRPr="00033231">
        <w:t>et aussi le nez</w:t>
      </w:r>
      <w:r>
        <w:t xml:space="preserve">, </w:t>
      </w:r>
      <w:r w:rsidR="00000000" w:rsidRPr="00033231">
        <w:t>un nez droit qui donne à tout son v</w:t>
      </w:r>
      <w:r w:rsidR="00000000" w:rsidRPr="00033231">
        <w:t>i</w:t>
      </w:r>
      <w:r w:rsidR="00000000" w:rsidRPr="00033231">
        <w:t>sage ce que j</w:t>
      </w:r>
      <w:r>
        <w:t>’</w:t>
      </w:r>
      <w:r w:rsidR="00000000" w:rsidRPr="00033231">
        <w:t>appellerai une expression de sérénité</w:t>
      </w:r>
      <w:r>
        <w:t>.</w:t>
      </w:r>
    </w:p>
    <w:p w14:paraId="719594B0" w14:textId="77777777" w:rsidR="004F69D6" w:rsidRDefault="004F69D6" w:rsidP="0021796F">
      <w:r>
        <w:t>— </w:t>
      </w:r>
      <w:r w:rsidR="00000000" w:rsidRPr="00033231">
        <w:t>Et vous ne la connaissez pas</w:t>
      </w:r>
      <w:r>
        <w:t xml:space="preserve"> ! </w:t>
      </w:r>
      <w:r w:rsidR="00000000" w:rsidRPr="00033231">
        <w:t>s</w:t>
      </w:r>
      <w:r>
        <w:t>’</w:t>
      </w:r>
      <w:r w:rsidR="00000000" w:rsidRPr="00033231">
        <w:t>écria Jessy avec un air de profonde surprise</w:t>
      </w:r>
      <w:r>
        <w:t xml:space="preserve">. </w:t>
      </w:r>
      <w:r w:rsidR="00000000" w:rsidRPr="00033231">
        <w:t>Ah</w:t>
      </w:r>
      <w:r>
        <w:t xml:space="preserve"> ! </w:t>
      </w:r>
      <w:r w:rsidR="00000000" w:rsidRPr="00033231">
        <w:t>voilà bien Rose</w:t>
      </w:r>
      <w:r>
        <w:t xml:space="preserve"> ! </w:t>
      </w:r>
      <w:r w:rsidR="00000000" w:rsidRPr="00033231">
        <w:t>Monsieur Moore</w:t>
      </w:r>
      <w:r>
        <w:t xml:space="preserve">, </w:t>
      </w:r>
      <w:r w:rsidR="00000000" w:rsidRPr="00033231">
        <w:t>je me demande souvent dans quelle sorte de monde vit ma sœur</w:t>
      </w:r>
      <w:r>
        <w:t xml:space="preserve"> ; </w:t>
      </w:r>
      <w:r w:rsidR="00000000" w:rsidRPr="00033231">
        <w:t>ce</w:t>
      </w:r>
      <w:r w:rsidR="00000000" w:rsidRPr="00033231">
        <w:t>r</w:t>
      </w:r>
      <w:r w:rsidR="00000000" w:rsidRPr="00033231">
        <w:t>tainement</w:t>
      </w:r>
      <w:r>
        <w:t xml:space="preserve">, </w:t>
      </w:r>
      <w:r w:rsidR="00000000" w:rsidRPr="00033231">
        <w:t>elle ne vit pas toujours dans celui-ci</w:t>
      </w:r>
      <w:r>
        <w:t xml:space="preserve">. </w:t>
      </w:r>
      <w:r w:rsidR="00000000" w:rsidRPr="00033231">
        <w:t>À chaque in</w:t>
      </w:r>
      <w:r w:rsidR="00000000" w:rsidRPr="00033231">
        <w:t>s</w:t>
      </w:r>
      <w:r w:rsidR="00000000" w:rsidRPr="00033231">
        <w:t>tant on s</w:t>
      </w:r>
      <w:r>
        <w:t>’</w:t>
      </w:r>
      <w:r w:rsidR="00000000" w:rsidRPr="00033231">
        <w:t>aperçoit qu</w:t>
      </w:r>
      <w:r>
        <w:t>’</w:t>
      </w:r>
      <w:r w:rsidR="00000000" w:rsidRPr="00033231">
        <w:t>elle ignore les choses que tout le monde connaît</w:t>
      </w:r>
      <w:r>
        <w:t xml:space="preserve">. </w:t>
      </w:r>
      <w:r w:rsidR="00000000" w:rsidRPr="00033231">
        <w:t>Penser qu</w:t>
      </w:r>
      <w:r>
        <w:t>’</w:t>
      </w:r>
      <w:r w:rsidR="00000000" w:rsidRPr="00033231">
        <w:t>elle se rend solennellement à l</w:t>
      </w:r>
      <w:r>
        <w:t>’</w:t>
      </w:r>
      <w:r w:rsidR="00000000" w:rsidRPr="00033231">
        <w:t>église</w:t>
      </w:r>
      <w:r>
        <w:t xml:space="preserve">, </w:t>
      </w:r>
      <w:r w:rsidR="00000000" w:rsidRPr="00033231">
        <w:t>qu</w:t>
      </w:r>
      <w:r>
        <w:t>’</w:t>
      </w:r>
      <w:r w:rsidR="00000000" w:rsidRPr="00033231">
        <w:t>elle a pendant tout le service les yeux fixés sur une certaine pe</w:t>
      </w:r>
      <w:r w:rsidR="00000000" w:rsidRPr="00033231">
        <w:t>r</w:t>
      </w:r>
      <w:r w:rsidR="00000000" w:rsidRPr="00033231">
        <w:t>so</w:t>
      </w:r>
      <w:r w:rsidR="00000000" w:rsidRPr="00033231">
        <w:t>n</w:t>
      </w:r>
      <w:r w:rsidR="00000000" w:rsidRPr="00033231">
        <w:t>ne</w:t>
      </w:r>
      <w:r>
        <w:t xml:space="preserve">, </w:t>
      </w:r>
      <w:r w:rsidR="00000000" w:rsidRPr="00033231">
        <w:t>et qu</w:t>
      </w:r>
      <w:r>
        <w:t>’</w:t>
      </w:r>
      <w:r w:rsidR="00000000" w:rsidRPr="00033231">
        <w:t>elle ne songe pas même à demander le nom de cette personne</w:t>
      </w:r>
      <w:r>
        <w:t xml:space="preserve"> ! </w:t>
      </w:r>
      <w:r w:rsidR="00000000" w:rsidRPr="00033231">
        <w:t xml:space="preserve">Elle veut parler de Caroline </w:t>
      </w:r>
      <w:proofErr w:type="spellStart"/>
      <w:r w:rsidR="00000000" w:rsidRPr="00033231">
        <w:t>Helstone</w:t>
      </w:r>
      <w:proofErr w:type="spellEnd"/>
      <w:r>
        <w:t xml:space="preserve">, </w:t>
      </w:r>
      <w:r w:rsidR="00000000" w:rsidRPr="00033231">
        <w:t>la nièce du recteur</w:t>
      </w:r>
      <w:r>
        <w:t xml:space="preserve"> ; </w:t>
      </w:r>
      <w:r w:rsidR="00000000" w:rsidRPr="00033231">
        <w:t>je me rappelle parfaitement tout cela</w:t>
      </w:r>
      <w:r>
        <w:t xml:space="preserve">. </w:t>
      </w:r>
      <w:r w:rsidR="00000000" w:rsidRPr="00033231">
        <w:t xml:space="preserve">Miss </w:t>
      </w:r>
      <w:proofErr w:type="spellStart"/>
      <w:r w:rsidR="00000000" w:rsidRPr="00033231">
        <w:t>Hel</w:t>
      </w:r>
      <w:r w:rsidR="00000000" w:rsidRPr="00033231">
        <w:t>s</w:t>
      </w:r>
      <w:r w:rsidR="00000000" w:rsidRPr="00033231">
        <w:t>tone</w:t>
      </w:r>
      <w:proofErr w:type="spellEnd"/>
      <w:r w:rsidR="00000000" w:rsidRPr="00033231">
        <w:t xml:space="preserve"> était fâchée contre Anne Pearson</w:t>
      </w:r>
      <w:r>
        <w:t xml:space="preserve"> ; </w:t>
      </w:r>
      <w:r w:rsidR="00000000" w:rsidRPr="00033231">
        <w:t>elle lui dit</w:t>
      </w:r>
      <w:r>
        <w:t xml:space="preserve"> : </w:t>
      </w:r>
      <w:r w:rsidR="00000000" w:rsidRPr="00033231">
        <w:t>ce Robert Moore n</w:t>
      </w:r>
      <w:r>
        <w:t>’</w:t>
      </w:r>
      <w:r w:rsidR="00000000" w:rsidRPr="00033231">
        <w:t>est ni affecté ni sentimental</w:t>
      </w:r>
      <w:r>
        <w:t xml:space="preserve"> ; </w:t>
      </w:r>
      <w:r w:rsidR="00000000" w:rsidRPr="00033231">
        <w:t>vous vous méprenez complèt</w:t>
      </w:r>
      <w:r w:rsidR="00000000" w:rsidRPr="00033231">
        <w:t>e</w:t>
      </w:r>
      <w:r w:rsidR="00000000" w:rsidRPr="00033231">
        <w:t>ment sur son caractère</w:t>
      </w:r>
      <w:r>
        <w:t xml:space="preserve">, </w:t>
      </w:r>
      <w:r w:rsidR="00000000" w:rsidRPr="00033231">
        <w:t>ou plutôt nulle de vous ne sait rien sur lui</w:t>
      </w:r>
      <w:r>
        <w:t>. »</w:t>
      </w:r>
      <w:r w:rsidR="00000000" w:rsidRPr="00033231">
        <w:t xml:space="preserve"> Maintenant</w:t>
      </w:r>
      <w:r>
        <w:t xml:space="preserve">, </w:t>
      </w:r>
      <w:r w:rsidR="00000000" w:rsidRPr="00033231">
        <w:t>vous dirai-je comment elle est</w:t>
      </w:r>
      <w:r>
        <w:t xml:space="preserve"> ? </w:t>
      </w:r>
      <w:r w:rsidR="00000000" w:rsidRPr="00033231">
        <w:t>Je puis</w:t>
      </w:r>
      <w:r>
        <w:t xml:space="preserve">, </w:t>
      </w:r>
      <w:r w:rsidR="00000000" w:rsidRPr="00033231">
        <w:t>mieux que Rose</w:t>
      </w:r>
      <w:r>
        <w:t xml:space="preserve">, </w:t>
      </w:r>
      <w:r w:rsidR="00000000" w:rsidRPr="00033231">
        <w:t>dire comment sont les gens et comment ils sont habillés</w:t>
      </w:r>
      <w:r>
        <w:t>.</w:t>
      </w:r>
    </w:p>
    <w:p w14:paraId="5897935C" w14:textId="77777777" w:rsidR="004F69D6" w:rsidRDefault="004F69D6" w:rsidP="0021796F">
      <w:r>
        <w:t>— </w:t>
      </w:r>
      <w:r w:rsidR="00000000" w:rsidRPr="00033231">
        <w:t>Dites</w:t>
      </w:r>
      <w:r>
        <w:t>.</w:t>
      </w:r>
    </w:p>
    <w:p w14:paraId="3401F5BC" w14:textId="12761F33" w:rsidR="00000000" w:rsidRPr="00033231" w:rsidRDefault="004F69D6" w:rsidP="0021796F">
      <w:r>
        <w:t>— </w:t>
      </w:r>
      <w:r w:rsidR="00000000" w:rsidRPr="00033231">
        <w:t>Elle est gentille</w:t>
      </w:r>
      <w:r>
        <w:t xml:space="preserve">, </w:t>
      </w:r>
      <w:r w:rsidR="00000000" w:rsidRPr="00033231">
        <w:t>elle est belle</w:t>
      </w:r>
      <w:r>
        <w:t xml:space="preserve">, </w:t>
      </w:r>
      <w:r w:rsidR="00000000" w:rsidRPr="00033231">
        <w:t>elle a un joli cou mince et blanc</w:t>
      </w:r>
      <w:r>
        <w:t xml:space="preserve"> ; </w:t>
      </w:r>
      <w:r w:rsidR="00000000" w:rsidRPr="00033231">
        <w:t>elle a de longues boucles</w:t>
      </w:r>
      <w:r>
        <w:t xml:space="preserve">, </w:t>
      </w:r>
      <w:r w:rsidR="00000000" w:rsidRPr="00033231">
        <w:t>douces et flottantes</w:t>
      </w:r>
      <w:r>
        <w:t xml:space="preserve"> ; </w:t>
      </w:r>
      <w:r w:rsidR="00000000" w:rsidRPr="00033231">
        <w:t xml:space="preserve">leur </w:t>
      </w:r>
      <w:r w:rsidR="00000000" w:rsidRPr="00033231">
        <w:lastRenderedPageBreak/>
        <w:t>co</w:t>
      </w:r>
      <w:r w:rsidR="00000000" w:rsidRPr="00033231">
        <w:t>u</w:t>
      </w:r>
      <w:r w:rsidR="00000000" w:rsidRPr="00033231">
        <w:t>leur est brune sans être sombre</w:t>
      </w:r>
      <w:r>
        <w:t xml:space="preserve"> ; </w:t>
      </w:r>
      <w:r w:rsidR="00000000" w:rsidRPr="00033231">
        <w:t>elle parle posément</w:t>
      </w:r>
      <w:r>
        <w:t xml:space="preserve">, </w:t>
      </w:r>
      <w:r w:rsidR="00000000" w:rsidRPr="00033231">
        <w:t>d</w:t>
      </w:r>
      <w:r>
        <w:t>’</w:t>
      </w:r>
      <w:r w:rsidR="00000000" w:rsidRPr="00033231">
        <w:t>une voix claire</w:t>
      </w:r>
      <w:r>
        <w:t xml:space="preserve"> ; </w:t>
      </w:r>
      <w:r w:rsidR="00000000" w:rsidRPr="00033231">
        <w:t>ses mouvements n</w:t>
      </w:r>
      <w:r>
        <w:t>’</w:t>
      </w:r>
      <w:r w:rsidR="00000000" w:rsidRPr="00033231">
        <w:t>ont jamais rien de bruyant</w:t>
      </w:r>
      <w:r>
        <w:t xml:space="preserve"> ; </w:t>
      </w:r>
      <w:r w:rsidR="00000000" w:rsidRPr="00033231">
        <w:t>elle est toujours vêtue de soie grise</w:t>
      </w:r>
      <w:r>
        <w:t xml:space="preserve"> ; </w:t>
      </w:r>
      <w:r w:rsidR="00000000" w:rsidRPr="00033231">
        <w:t>elle est d</w:t>
      </w:r>
      <w:r>
        <w:t>’</w:t>
      </w:r>
      <w:r w:rsidR="00000000" w:rsidRPr="00033231">
        <w:t>une élégance parfaite</w:t>
      </w:r>
      <w:r>
        <w:t xml:space="preserve"> ; </w:t>
      </w:r>
      <w:r w:rsidR="00000000" w:rsidRPr="00033231">
        <w:t>ses robes</w:t>
      </w:r>
      <w:r>
        <w:t xml:space="preserve">, </w:t>
      </w:r>
      <w:r w:rsidR="00000000" w:rsidRPr="00033231">
        <w:t>ses souliers et ses gants lui vont toujours à merveille</w:t>
      </w:r>
      <w:r>
        <w:t xml:space="preserve">. </w:t>
      </w:r>
      <w:r w:rsidR="00000000" w:rsidRPr="00033231">
        <w:t>Elle est ce que j</w:t>
      </w:r>
      <w:r>
        <w:t>’</w:t>
      </w:r>
      <w:r w:rsidR="00000000" w:rsidRPr="00033231">
        <w:t>appelle une lady</w:t>
      </w:r>
      <w:r>
        <w:t xml:space="preserve">, </w:t>
      </w:r>
      <w:r w:rsidR="00000000" w:rsidRPr="00033231">
        <w:t>et</w:t>
      </w:r>
      <w:r>
        <w:t xml:space="preserve">, </w:t>
      </w:r>
      <w:r w:rsidR="00000000" w:rsidRPr="00033231">
        <w:t>quand je serai grande</w:t>
      </w:r>
      <w:r>
        <w:t xml:space="preserve">, </w:t>
      </w:r>
      <w:r w:rsidR="00000000" w:rsidRPr="00033231">
        <w:t>c</w:t>
      </w:r>
      <w:r>
        <w:t>’</w:t>
      </w:r>
      <w:r w:rsidR="00000000" w:rsidRPr="00033231">
        <w:t>est à elle que je veux ressembler</w:t>
      </w:r>
      <w:r>
        <w:t xml:space="preserve">. </w:t>
      </w:r>
      <w:r w:rsidR="00000000" w:rsidRPr="00033231">
        <w:t>Vous plairai-je</w:t>
      </w:r>
      <w:r>
        <w:t xml:space="preserve">, </w:t>
      </w:r>
      <w:r w:rsidR="00000000" w:rsidRPr="00033231">
        <w:t>si je suis comme elle</w:t>
      </w:r>
      <w:r>
        <w:t xml:space="preserve"> ? </w:t>
      </w:r>
      <w:r w:rsidR="00000000" w:rsidRPr="00033231">
        <w:t>Voudrez-vous réellement m</w:t>
      </w:r>
      <w:r>
        <w:t>’</w:t>
      </w:r>
      <w:r w:rsidR="00000000" w:rsidRPr="00033231">
        <w:t>épouser</w:t>
      </w:r>
      <w:r>
        <w:t> ? »</w:t>
      </w:r>
    </w:p>
    <w:p w14:paraId="0CFDCCD1" w14:textId="77777777" w:rsidR="004F69D6" w:rsidRDefault="00000000" w:rsidP="0021796F">
      <w:r w:rsidRPr="00033231">
        <w:t>Moore pressait les cheveux de Jessy</w:t>
      </w:r>
      <w:r w:rsidR="004F69D6">
        <w:t xml:space="preserve"> ; </w:t>
      </w:r>
      <w:r w:rsidRPr="00033231">
        <w:t>pendant une minute il sembla vouloir l</w:t>
      </w:r>
      <w:r w:rsidR="004F69D6">
        <w:t>’</w:t>
      </w:r>
      <w:r w:rsidRPr="00033231">
        <w:t>approcher plus près de lui</w:t>
      </w:r>
      <w:r w:rsidR="004F69D6">
        <w:t xml:space="preserve">, </w:t>
      </w:r>
      <w:r w:rsidRPr="00033231">
        <w:t>mais au contraire il l</w:t>
      </w:r>
      <w:r w:rsidR="004F69D6">
        <w:t>’</w:t>
      </w:r>
      <w:r w:rsidRPr="00033231">
        <w:t>éloigna un peu plus</w:t>
      </w:r>
      <w:r w:rsidR="004F69D6">
        <w:t>.</w:t>
      </w:r>
    </w:p>
    <w:p w14:paraId="480171E0" w14:textId="77777777" w:rsidR="004F69D6" w:rsidRDefault="004F69D6" w:rsidP="0021796F">
      <w:r>
        <w:t>« </w:t>
      </w:r>
      <w:r w:rsidR="00000000" w:rsidRPr="00033231">
        <w:t>Oh</w:t>
      </w:r>
      <w:r>
        <w:t xml:space="preserve"> ! </w:t>
      </w:r>
      <w:r w:rsidR="00000000" w:rsidRPr="00033231">
        <w:t>vous ne voulez pas de moi</w:t>
      </w:r>
      <w:r>
        <w:t xml:space="preserve"> ! </w:t>
      </w:r>
      <w:r w:rsidR="00000000" w:rsidRPr="00033231">
        <w:t>vous me repoussez</w:t>
      </w:r>
      <w:r>
        <w:t>.</w:t>
      </w:r>
    </w:p>
    <w:p w14:paraId="49D54B76" w14:textId="77777777" w:rsidR="004F69D6" w:rsidRDefault="004F69D6" w:rsidP="0021796F">
      <w:r>
        <w:t>— </w:t>
      </w:r>
      <w:r w:rsidR="00000000" w:rsidRPr="00033231">
        <w:t>Mais</w:t>
      </w:r>
      <w:r>
        <w:t xml:space="preserve">, </w:t>
      </w:r>
      <w:r w:rsidR="00000000" w:rsidRPr="00033231">
        <w:t>Jessy</w:t>
      </w:r>
      <w:r>
        <w:t xml:space="preserve">, </w:t>
      </w:r>
      <w:r w:rsidR="00000000" w:rsidRPr="00033231">
        <w:t>je vous suis tout à fait indifférent</w:t>
      </w:r>
      <w:r>
        <w:t xml:space="preserve"> ; </w:t>
      </w:r>
      <w:r w:rsidR="00000000" w:rsidRPr="00033231">
        <w:t>vous n</w:t>
      </w:r>
      <w:r>
        <w:t>’</w:t>
      </w:r>
      <w:r w:rsidR="00000000" w:rsidRPr="00033231">
        <w:t xml:space="preserve">êtes jamais venue me voir à </w:t>
      </w:r>
      <w:proofErr w:type="spellStart"/>
      <w:r w:rsidR="00000000" w:rsidRPr="00033231">
        <w:t>Hollow</w:t>
      </w:r>
      <w:proofErr w:type="spellEnd"/>
      <w:r>
        <w:t>.</w:t>
      </w:r>
    </w:p>
    <w:p w14:paraId="60CDD8E0" w14:textId="77777777" w:rsidR="004F69D6" w:rsidRDefault="004F69D6" w:rsidP="0021796F">
      <w:r>
        <w:t>— </w:t>
      </w:r>
      <w:r w:rsidR="00000000" w:rsidRPr="00033231">
        <w:t>Parce que vous ne m</w:t>
      </w:r>
      <w:r>
        <w:t>’</w:t>
      </w:r>
      <w:r w:rsidR="00000000" w:rsidRPr="00033231">
        <w:t>y avez jamais invitée</w:t>
      </w:r>
      <w:r>
        <w:t>. »</w:t>
      </w:r>
      <w:r w:rsidR="00000000" w:rsidRPr="00033231">
        <w:t xml:space="preserve"> Là-dessus Moore invita les deux jeunes filles à lui faire une visite le le</w:t>
      </w:r>
      <w:r w:rsidR="00000000" w:rsidRPr="00033231">
        <w:t>n</w:t>
      </w:r>
      <w:r w:rsidR="00000000" w:rsidRPr="00033231">
        <w:t>demain</w:t>
      </w:r>
      <w:r>
        <w:t xml:space="preserve">, </w:t>
      </w:r>
      <w:r w:rsidR="00000000" w:rsidRPr="00033231">
        <w:t>leur promettant</w:t>
      </w:r>
      <w:r>
        <w:t xml:space="preserve">, </w:t>
      </w:r>
      <w:r w:rsidR="00000000" w:rsidRPr="00033231">
        <w:t xml:space="preserve">comme il devait se rendre le matin à </w:t>
      </w:r>
      <w:proofErr w:type="spellStart"/>
      <w:r w:rsidR="00000000" w:rsidRPr="00033231">
        <w:t>Stilbro</w:t>
      </w:r>
      <w:proofErr w:type="spellEnd"/>
      <w:r>
        <w:t xml:space="preserve">’, </w:t>
      </w:r>
      <w:r w:rsidR="00000000" w:rsidRPr="00033231">
        <w:t>de leur acheter à chacune un présent dont il ne voulut point leur dire la nature</w:t>
      </w:r>
      <w:r>
        <w:t xml:space="preserve">, </w:t>
      </w:r>
      <w:r w:rsidR="00000000" w:rsidRPr="00033231">
        <w:t>afin de leur causer le plaisir de la su</w:t>
      </w:r>
      <w:r w:rsidR="00000000" w:rsidRPr="00033231">
        <w:t>r</w:t>
      </w:r>
      <w:r w:rsidR="00000000" w:rsidRPr="00033231">
        <w:t>prise</w:t>
      </w:r>
      <w:r>
        <w:t xml:space="preserve">. </w:t>
      </w:r>
      <w:r w:rsidR="00000000" w:rsidRPr="00033231">
        <w:t>Jessy allait répondre</w:t>
      </w:r>
      <w:r>
        <w:t xml:space="preserve">, </w:t>
      </w:r>
      <w:r w:rsidR="00000000" w:rsidRPr="00033231">
        <w:t>lorsqu</w:t>
      </w:r>
      <w:r>
        <w:t>’</w:t>
      </w:r>
      <w:r w:rsidR="00000000" w:rsidRPr="00033231">
        <w:t>un des garçons prit soudain la parole</w:t>
      </w:r>
      <w:r>
        <w:t>.</w:t>
      </w:r>
    </w:p>
    <w:p w14:paraId="047C9D88" w14:textId="77777777" w:rsidR="004F69D6" w:rsidRDefault="004F69D6" w:rsidP="0021796F">
      <w:r>
        <w:t>« </w:t>
      </w:r>
      <w:r w:rsidR="00000000" w:rsidRPr="00033231">
        <w:t xml:space="preserve">Je connais cette miss </w:t>
      </w:r>
      <w:proofErr w:type="spellStart"/>
      <w:r w:rsidR="00000000" w:rsidRPr="00033231">
        <w:t>Helstone</w:t>
      </w:r>
      <w:proofErr w:type="spellEnd"/>
      <w:r w:rsidR="00000000" w:rsidRPr="00033231">
        <w:t xml:space="preserve"> dont vous vous occupez</w:t>
      </w:r>
      <w:r>
        <w:t xml:space="preserve"> : </w:t>
      </w:r>
      <w:r w:rsidR="00000000" w:rsidRPr="00033231">
        <w:t>c</w:t>
      </w:r>
      <w:r>
        <w:t>’</w:t>
      </w:r>
      <w:r w:rsidR="00000000" w:rsidRPr="00033231">
        <w:t>est une laide fille</w:t>
      </w:r>
      <w:r>
        <w:t xml:space="preserve">. </w:t>
      </w:r>
      <w:r w:rsidR="00000000" w:rsidRPr="00033231">
        <w:t>Je la déteste</w:t>
      </w:r>
      <w:r>
        <w:t xml:space="preserve"> ! </w:t>
      </w:r>
      <w:r w:rsidR="00000000" w:rsidRPr="00033231">
        <w:t>Je déteste toutes les femelles</w:t>
      </w:r>
      <w:r>
        <w:t xml:space="preserve">. </w:t>
      </w:r>
      <w:r w:rsidR="00000000" w:rsidRPr="00033231">
        <w:t>Je demande à quoi elles sont bonnes</w:t>
      </w:r>
      <w:r>
        <w:t> !</w:t>
      </w:r>
    </w:p>
    <w:p w14:paraId="06EE4428" w14:textId="415627A9" w:rsidR="004F69D6" w:rsidRDefault="004F69D6" w:rsidP="0021796F">
      <w:r>
        <w:t>— </w:t>
      </w:r>
      <w:r w:rsidR="00000000" w:rsidRPr="00033231">
        <w:t>Martin</w:t>
      </w:r>
      <w:r>
        <w:t xml:space="preserve">, </w:t>
      </w:r>
      <w:r w:rsidR="00000000" w:rsidRPr="00033231">
        <w:t>dit son père</w:t>
      </w:r>
      <w:r>
        <w:t xml:space="preserve">, </w:t>
      </w:r>
      <w:r w:rsidR="00000000" w:rsidRPr="00033231">
        <w:t>car c</w:t>
      </w:r>
      <w:r>
        <w:t>’</w:t>
      </w:r>
      <w:r w:rsidR="00000000" w:rsidRPr="00033231">
        <w:t>était Martin qui venait de faire cette sortie</w:t>
      </w:r>
      <w:r>
        <w:t xml:space="preserve">, </w:t>
      </w:r>
      <w:r w:rsidR="00000000" w:rsidRPr="00033231">
        <w:t>et qui tournait vers la chaise de son père son jeune visage cynique</w:t>
      </w:r>
      <w:r>
        <w:t xml:space="preserve">, </w:t>
      </w:r>
      <w:r w:rsidR="00000000" w:rsidRPr="00033231">
        <w:t>moitié espiègle</w:t>
      </w:r>
      <w:r>
        <w:t xml:space="preserve">, </w:t>
      </w:r>
      <w:r w:rsidR="00000000" w:rsidRPr="00033231">
        <w:t>moitié farouche</w:t>
      </w:r>
      <w:r>
        <w:t xml:space="preserve">, </w:t>
      </w:r>
      <w:r w:rsidR="00000000" w:rsidRPr="00033231">
        <w:t>Martin</w:t>
      </w:r>
      <w:r>
        <w:t xml:space="preserve">, </w:t>
      </w:r>
      <w:r w:rsidR="00000000" w:rsidRPr="00033231">
        <w:t>mon garçon</w:t>
      </w:r>
      <w:r>
        <w:t xml:space="preserve">, </w:t>
      </w:r>
      <w:r w:rsidR="00000000" w:rsidRPr="00033231">
        <w:t>tu es maintenant un petit drôle et un petit fanfaron</w:t>
      </w:r>
      <w:r>
        <w:t xml:space="preserve"> ; </w:t>
      </w:r>
      <w:r w:rsidR="00000000" w:rsidRPr="00033231">
        <w:t>quelque jour tu seras un grand fat</w:t>
      </w:r>
      <w:r>
        <w:t xml:space="preserve">. </w:t>
      </w:r>
      <w:r w:rsidR="00000000" w:rsidRPr="00033231">
        <w:t>Mais souviens-toi de tes se</w:t>
      </w:r>
      <w:r w:rsidR="00000000" w:rsidRPr="00033231">
        <w:t>n</w:t>
      </w:r>
      <w:r w:rsidR="00000000" w:rsidRPr="00033231">
        <w:t>timents actuels</w:t>
      </w:r>
      <w:r>
        <w:t xml:space="preserve">. </w:t>
      </w:r>
      <w:r w:rsidR="00000000" w:rsidRPr="00033231">
        <w:t xml:space="preserve">Je vais écrire tes paroles dans </w:t>
      </w:r>
      <w:r w:rsidR="00000000" w:rsidRPr="00033231">
        <w:lastRenderedPageBreak/>
        <w:t xml:space="preserve">mon </w:t>
      </w:r>
      <w:r w:rsidR="00000000" w:rsidRPr="00033231">
        <w:rPr>
          <w:i/>
          <w:iCs/>
        </w:rPr>
        <w:t>mémora</w:t>
      </w:r>
      <w:r w:rsidR="00000000" w:rsidRPr="00033231">
        <w:rPr>
          <w:i/>
          <w:iCs/>
        </w:rPr>
        <w:t>n</w:t>
      </w:r>
      <w:r w:rsidR="00000000" w:rsidRPr="00033231">
        <w:rPr>
          <w:i/>
          <w:iCs/>
        </w:rPr>
        <w:t>dum</w:t>
      </w:r>
      <w:r>
        <w:rPr>
          <w:i/>
          <w:iCs/>
        </w:rPr>
        <w:t xml:space="preserve"> </w:t>
      </w:r>
      <w:r>
        <w:t>(M. </w:t>
      </w:r>
      <w:r w:rsidR="00000000" w:rsidRPr="00033231">
        <w:t>Yorke tira de sa poche un petit livre couvert en mar</w:t>
      </w:r>
      <w:r w:rsidR="00000000" w:rsidRPr="00033231">
        <w:t>o</w:t>
      </w:r>
      <w:r w:rsidR="00000000" w:rsidRPr="00033231">
        <w:t>quin</w:t>
      </w:r>
      <w:r>
        <w:t xml:space="preserve">, </w:t>
      </w:r>
      <w:r w:rsidR="00000000" w:rsidRPr="00033231">
        <w:t>dans lequel il se mit tranquillement à écrire</w:t>
      </w:r>
      <w:r>
        <w:t xml:space="preserve">) ; </w:t>
      </w:r>
      <w:r w:rsidR="00000000" w:rsidRPr="00033231">
        <w:t>dans dix ans d</w:t>
      </w:r>
      <w:r>
        <w:t>’</w:t>
      </w:r>
      <w:r w:rsidR="00000000" w:rsidRPr="00033231">
        <w:t>ici</w:t>
      </w:r>
      <w:r>
        <w:t xml:space="preserve">, </w:t>
      </w:r>
      <w:r w:rsidR="00000000" w:rsidRPr="00033231">
        <w:t>si nous vivons l</w:t>
      </w:r>
      <w:r>
        <w:t>’</w:t>
      </w:r>
      <w:r w:rsidR="00000000" w:rsidRPr="00033231">
        <w:t>un et l</w:t>
      </w:r>
      <w:r>
        <w:t>’</w:t>
      </w:r>
      <w:r w:rsidR="00000000" w:rsidRPr="00033231">
        <w:t>autre</w:t>
      </w:r>
      <w:r>
        <w:t xml:space="preserve">, </w:t>
      </w:r>
      <w:r w:rsidR="00000000" w:rsidRPr="00033231">
        <w:t>je te ferai souvenir de ce que tu viens de dire</w:t>
      </w:r>
      <w:r>
        <w:t>.</w:t>
      </w:r>
    </w:p>
    <w:p w14:paraId="4F14CF2C" w14:textId="77777777" w:rsidR="004F69D6" w:rsidRDefault="004F69D6" w:rsidP="0021796F">
      <w:r>
        <w:t>— </w:t>
      </w:r>
      <w:r w:rsidR="00000000" w:rsidRPr="00033231">
        <w:t>Je dirai alors la même chose</w:t>
      </w:r>
      <w:r>
        <w:t xml:space="preserve"> : </w:t>
      </w:r>
      <w:r w:rsidR="00000000" w:rsidRPr="00033231">
        <w:t>je détesterai toujours les femmes</w:t>
      </w:r>
      <w:r>
        <w:t xml:space="preserve"> ; </w:t>
      </w:r>
      <w:r w:rsidR="00000000" w:rsidRPr="00033231">
        <w:t>ce sont des poupées qui ne songent absolument qu</w:t>
      </w:r>
      <w:r>
        <w:t>’</w:t>
      </w:r>
      <w:r w:rsidR="00000000" w:rsidRPr="00033231">
        <w:t>à leur toilette et à se faire admirer</w:t>
      </w:r>
      <w:r>
        <w:t xml:space="preserve">. </w:t>
      </w:r>
      <w:r w:rsidR="00000000" w:rsidRPr="00033231">
        <w:t>Je ne me marierai jamais</w:t>
      </w:r>
      <w:r>
        <w:t xml:space="preserve"> ; </w:t>
      </w:r>
      <w:r w:rsidR="00000000" w:rsidRPr="00033231">
        <w:t>je veux demeurer garçon</w:t>
      </w:r>
      <w:r>
        <w:t>.</w:t>
      </w:r>
    </w:p>
    <w:p w14:paraId="37829777" w14:textId="77777777" w:rsidR="004F69D6" w:rsidRDefault="004F69D6" w:rsidP="0021796F">
      <w:r>
        <w:t>— </w:t>
      </w:r>
      <w:r w:rsidR="00000000" w:rsidRPr="00033231">
        <w:t>Persévère</w:t>
      </w:r>
      <w:r>
        <w:t xml:space="preserve">, </w:t>
      </w:r>
      <w:r w:rsidR="00000000" w:rsidRPr="00033231">
        <w:t>persévère</w:t>
      </w:r>
      <w:r>
        <w:t xml:space="preserve">, </w:t>
      </w:r>
      <w:r w:rsidR="00000000" w:rsidRPr="00033231">
        <w:t>mon enfant</w:t>
      </w:r>
      <w:r>
        <w:t xml:space="preserve">. </w:t>
      </w:r>
      <w:r w:rsidR="00000000" w:rsidRPr="00033231">
        <w:t>Esther</w:t>
      </w:r>
      <w:r>
        <w:t xml:space="preserve"> (</w:t>
      </w:r>
      <w:r w:rsidR="00000000" w:rsidRPr="00033231">
        <w:t>s</w:t>
      </w:r>
      <w:r>
        <w:t>’</w:t>
      </w:r>
      <w:r w:rsidR="00000000" w:rsidRPr="00033231">
        <w:t>adressant à sa femme</w:t>
      </w:r>
      <w:r>
        <w:t xml:space="preserve">), </w:t>
      </w:r>
      <w:r w:rsidR="00000000" w:rsidRPr="00033231">
        <w:t>j</w:t>
      </w:r>
      <w:r>
        <w:t>’</w:t>
      </w:r>
      <w:r w:rsidR="00000000" w:rsidRPr="00033231">
        <w:t>étais comme lui à son âge</w:t>
      </w:r>
      <w:r>
        <w:t xml:space="preserve">, </w:t>
      </w:r>
      <w:r w:rsidR="00000000" w:rsidRPr="00033231">
        <w:t>un enragé misogame</w:t>
      </w:r>
      <w:r>
        <w:t xml:space="preserve">. </w:t>
      </w:r>
      <w:r w:rsidR="00000000" w:rsidRPr="00033231">
        <w:t>Eh bien</w:t>
      </w:r>
      <w:r>
        <w:t xml:space="preserve"> ! </w:t>
      </w:r>
      <w:r w:rsidR="00000000" w:rsidRPr="00033231">
        <w:t>voyez</w:t>
      </w:r>
      <w:r>
        <w:t xml:space="preserve">, </w:t>
      </w:r>
      <w:r w:rsidR="00000000" w:rsidRPr="00033231">
        <w:t>à l</w:t>
      </w:r>
      <w:r>
        <w:t>’</w:t>
      </w:r>
      <w:r w:rsidR="00000000" w:rsidRPr="00033231">
        <w:t>âge de vingt-trois ans</w:t>
      </w:r>
      <w:r>
        <w:t xml:space="preserve">, </w:t>
      </w:r>
      <w:r w:rsidR="00000000" w:rsidRPr="00033231">
        <w:t>voyageant alors en Fra</w:t>
      </w:r>
      <w:r w:rsidR="00000000" w:rsidRPr="00033231">
        <w:t>n</w:t>
      </w:r>
      <w:r w:rsidR="00000000" w:rsidRPr="00033231">
        <w:t>ce</w:t>
      </w:r>
      <w:r>
        <w:t xml:space="preserve">, </w:t>
      </w:r>
      <w:r w:rsidR="00000000" w:rsidRPr="00033231">
        <w:t>en Italie et Dieu sait où</w:t>
      </w:r>
      <w:r>
        <w:t xml:space="preserve">, </w:t>
      </w:r>
      <w:r w:rsidR="00000000" w:rsidRPr="00033231">
        <w:t>j</w:t>
      </w:r>
      <w:r>
        <w:t>’</w:t>
      </w:r>
      <w:r w:rsidR="00000000" w:rsidRPr="00033231">
        <w:t>empapillotais chaque soir mes ch</w:t>
      </w:r>
      <w:r w:rsidR="00000000" w:rsidRPr="00033231">
        <w:t>e</w:t>
      </w:r>
      <w:r w:rsidR="00000000" w:rsidRPr="00033231">
        <w:t>veux avant de me mettre au lit</w:t>
      </w:r>
      <w:r>
        <w:t xml:space="preserve">, </w:t>
      </w:r>
      <w:r w:rsidR="00000000" w:rsidRPr="00033231">
        <w:t>je portais des anneaux à mes oreilles</w:t>
      </w:r>
      <w:r>
        <w:t xml:space="preserve">, </w:t>
      </w:r>
      <w:r w:rsidR="00000000" w:rsidRPr="00033231">
        <w:t>j</w:t>
      </w:r>
      <w:r>
        <w:t>’</w:t>
      </w:r>
      <w:r w:rsidR="00000000" w:rsidRPr="00033231">
        <w:t>en aurais porté un à mon nez si c</w:t>
      </w:r>
      <w:r>
        <w:t>’</w:t>
      </w:r>
      <w:r w:rsidR="00000000" w:rsidRPr="00033231">
        <w:t>eût été la mode</w:t>
      </w:r>
      <w:r>
        <w:t xml:space="preserve">, </w:t>
      </w:r>
      <w:r w:rsidR="00000000" w:rsidRPr="00033231">
        <w:t>je faisais enfin tout ce que je croyais devoir plaire aux dames</w:t>
      </w:r>
      <w:r>
        <w:t xml:space="preserve">. </w:t>
      </w:r>
      <w:r w:rsidR="00000000" w:rsidRPr="00033231">
        <w:t>Ma</w:t>
      </w:r>
      <w:r w:rsidR="00000000" w:rsidRPr="00033231">
        <w:t>r</w:t>
      </w:r>
      <w:r w:rsidR="00000000" w:rsidRPr="00033231">
        <w:t>tin fera comme moi</w:t>
      </w:r>
      <w:r>
        <w:t>.</w:t>
      </w:r>
    </w:p>
    <w:p w14:paraId="2A91AD74" w14:textId="77777777" w:rsidR="004F69D6" w:rsidRDefault="004F69D6" w:rsidP="0021796F">
      <w:r>
        <w:t>— </w:t>
      </w:r>
      <w:r w:rsidR="00000000" w:rsidRPr="00033231">
        <w:t>Moi</w:t>
      </w:r>
      <w:r>
        <w:t xml:space="preserve"> ? </w:t>
      </w:r>
      <w:r w:rsidR="00000000" w:rsidRPr="00033231">
        <w:t>Jamais</w:t>
      </w:r>
      <w:r>
        <w:t xml:space="preserve">. </w:t>
      </w:r>
      <w:r w:rsidR="00000000" w:rsidRPr="00033231">
        <w:t>J</w:t>
      </w:r>
      <w:r>
        <w:t>’</w:t>
      </w:r>
      <w:r w:rsidR="00000000" w:rsidRPr="00033231">
        <w:t>ai plus de sens que cela</w:t>
      </w:r>
      <w:r>
        <w:t xml:space="preserve">. </w:t>
      </w:r>
      <w:r w:rsidR="00000000" w:rsidRPr="00033231">
        <w:t>Quel mannequin vous étiez</w:t>
      </w:r>
      <w:r>
        <w:t xml:space="preserve">, </w:t>
      </w:r>
      <w:r w:rsidR="00000000" w:rsidRPr="00033231">
        <w:t>mon père</w:t>
      </w:r>
      <w:r>
        <w:t xml:space="preserve"> ! </w:t>
      </w:r>
      <w:r w:rsidR="00000000" w:rsidRPr="00033231">
        <w:t>Quant aux habits</w:t>
      </w:r>
      <w:r>
        <w:t xml:space="preserve">, </w:t>
      </w:r>
      <w:r w:rsidR="00000000" w:rsidRPr="00033231">
        <w:t>je fais ce serment</w:t>
      </w:r>
      <w:r>
        <w:t xml:space="preserve"> : </w:t>
      </w:r>
      <w:r w:rsidR="00000000" w:rsidRPr="00033231">
        <w:t>Je ne m</w:t>
      </w:r>
      <w:r>
        <w:t>’</w:t>
      </w:r>
      <w:r w:rsidR="00000000" w:rsidRPr="00033231">
        <w:t>habillerai jamais plus élégamment que vous ne me voyez en ce moment</w:t>
      </w:r>
      <w:r>
        <w:t xml:space="preserve">, </w:t>
      </w:r>
      <w:r w:rsidR="00000000" w:rsidRPr="00033231">
        <w:t>monsieur Moore</w:t>
      </w:r>
      <w:r>
        <w:t xml:space="preserve"> ; </w:t>
      </w:r>
      <w:r w:rsidR="00000000" w:rsidRPr="00033231">
        <w:t>je suis vêtu de drap bleu des pieds à la tête</w:t>
      </w:r>
      <w:r>
        <w:t xml:space="preserve">, </w:t>
      </w:r>
      <w:r w:rsidR="00000000" w:rsidRPr="00033231">
        <w:t>et ils rient de moi à l</w:t>
      </w:r>
      <w:r>
        <w:t>’</w:t>
      </w:r>
      <w:r w:rsidR="00000000" w:rsidRPr="00033231">
        <w:t>école et m</w:t>
      </w:r>
      <w:r>
        <w:t>’</w:t>
      </w:r>
      <w:r w:rsidR="00000000" w:rsidRPr="00033231">
        <w:t>appellent mat</w:t>
      </w:r>
      <w:r w:rsidR="00000000" w:rsidRPr="00033231">
        <w:t>e</w:t>
      </w:r>
      <w:r w:rsidR="00000000" w:rsidRPr="00033231">
        <w:t>lot</w:t>
      </w:r>
      <w:r>
        <w:t xml:space="preserve">. </w:t>
      </w:r>
      <w:r w:rsidR="00000000" w:rsidRPr="00033231">
        <w:t>Je ris plus fort qu</w:t>
      </w:r>
      <w:r>
        <w:t>’</w:t>
      </w:r>
      <w:r w:rsidR="00000000" w:rsidRPr="00033231">
        <w:t>eux</w:t>
      </w:r>
      <w:r>
        <w:t xml:space="preserve">, </w:t>
      </w:r>
      <w:r w:rsidR="00000000" w:rsidRPr="00033231">
        <w:t>et je leur dis qu</w:t>
      </w:r>
      <w:r>
        <w:t>’</w:t>
      </w:r>
      <w:r w:rsidR="00000000" w:rsidRPr="00033231">
        <w:t>ils ressemblent à des pies et à des perroquets</w:t>
      </w:r>
      <w:r>
        <w:t xml:space="preserve">, </w:t>
      </w:r>
      <w:r w:rsidR="00000000" w:rsidRPr="00033231">
        <w:t>avec leur habit d</w:t>
      </w:r>
      <w:r>
        <w:t>’</w:t>
      </w:r>
      <w:r w:rsidR="00000000" w:rsidRPr="00033231">
        <w:t>une couleur</w:t>
      </w:r>
      <w:r>
        <w:t xml:space="preserve">, </w:t>
      </w:r>
      <w:r w:rsidR="00000000" w:rsidRPr="00033231">
        <w:t>leur gilet d</w:t>
      </w:r>
      <w:r>
        <w:t>’</w:t>
      </w:r>
      <w:r w:rsidR="00000000" w:rsidRPr="00033231">
        <w:t>une autre</w:t>
      </w:r>
      <w:r>
        <w:t xml:space="preserve">, </w:t>
      </w:r>
      <w:r w:rsidR="00000000" w:rsidRPr="00033231">
        <w:t>leur pantalon d</w:t>
      </w:r>
      <w:r>
        <w:t>’</w:t>
      </w:r>
      <w:r w:rsidR="00000000" w:rsidRPr="00033231">
        <w:t>une troisième</w:t>
      </w:r>
      <w:r>
        <w:t xml:space="preserve">. </w:t>
      </w:r>
      <w:r w:rsidR="00000000" w:rsidRPr="00033231">
        <w:t>Je veux toujours porter du drap bleu</w:t>
      </w:r>
      <w:r>
        <w:t xml:space="preserve">, </w:t>
      </w:r>
      <w:r w:rsidR="00000000" w:rsidRPr="00033231">
        <w:t>et rien que du drap bleu</w:t>
      </w:r>
      <w:r>
        <w:t xml:space="preserve">. </w:t>
      </w:r>
      <w:r w:rsidR="00000000" w:rsidRPr="00033231">
        <w:t>Il est au-dessous de la dignité humaine de se vêtir de diverses couleurs</w:t>
      </w:r>
      <w:r>
        <w:t>.</w:t>
      </w:r>
    </w:p>
    <w:p w14:paraId="28DCE2E3" w14:textId="27F985E0" w:rsidR="00000000" w:rsidRPr="00033231" w:rsidRDefault="004F69D6" w:rsidP="0021796F">
      <w:r>
        <w:t>— </w:t>
      </w:r>
      <w:r w:rsidR="00000000" w:rsidRPr="00033231">
        <w:t>Dans dix ans</w:t>
      </w:r>
      <w:r>
        <w:t xml:space="preserve">, </w:t>
      </w:r>
      <w:r w:rsidR="00000000" w:rsidRPr="00033231">
        <w:t>Martin</w:t>
      </w:r>
      <w:r>
        <w:t xml:space="preserve">, </w:t>
      </w:r>
      <w:r w:rsidR="00000000" w:rsidRPr="00033231">
        <w:t>aucune des boutiques de tailleur n</w:t>
      </w:r>
      <w:r>
        <w:t>’</w:t>
      </w:r>
      <w:r w:rsidR="00000000" w:rsidRPr="00033231">
        <w:t>aura des couleurs assez variées pour ton goût exigeant</w:t>
      </w:r>
      <w:r>
        <w:t xml:space="preserve"> ; </w:t>
      </w:r>
      <w:r w:rsidR="00000000" w:rsidRPr="00033231">
        <w:t>aucun parfumeur n</w:t>
      </w:r>
      <w:r>
        <w:t>’</w:t>
      </w:r>
      <w:r w:rsidR="00000000" w:rsidRPr="00033231">
        <w:t>aura des essences assez exquises pour tes sens bl</w:t>
      </w:r>
      <w:r w:rsidR="00000000" w:rsidRPr="00033231">
        <w:t>a</w:t>
      </w:r>
      <w:r w:rsidR="00000000" w:rsidRPr="00033231">
        <w:t>sés</w:t>
      </w:r>
      <w:r>
        <w:t>. »</w:t>
      </w:r>
    </w:p>
    <w:p w14:paraId="7E0F7298" w14:textId="77777777" w:rsidR="004F69D6" w:rsidRDefault="00000000" w:rsidP="0021796F">
      <w:r w:rsidRPr="00033231">
        <w:lastRenderedPageBreak/>
        <w:t>Martin conserva son air de dédain</w:t>
      </w:r>
      <w:r w:rsidR="004F69D6">
        <w:t xml:space="preserve">, </w:t>
      </w:r>
      <w:r w:rsidRPr="00033231">
        <w:t>mais ne répondit rien</w:t>
      </w:r>
      <w:r w:rsidR="004F69D6">
        <w:t xml:space="preserve">. </w:t>
      </w:r>
      <w:r w:rsidRPr="00033231">
        <w:t>Marc</w:t>
      </w:r>
      <w:r w:rsidR="004F69D6">
        <w:t xml:space="preserve">, </w:t>
      </w:r>
      <w:r w:rsidRPr="00033231">
        <w:t>qui depuis quelques minutes avait été occupé à bouleve</w:t>
      </w:r>
      <w:r w:rsidRPr="00033231">
        <w:t>r</w:t>
      </w:r>
      <w:r w:rsidRPr="00033231">
        <w:t>ser une pile de livres placés sur une console</w:t>
      </w:r>
      <w:r w:rsidR="004F69D6">
        <w:t xml:space="preserve">, </w:t>
      </w:r>
      <w:r w:rsidRPr="00033231">
        <w:t>prit la parole</w:t>
      </w:r>
      <w:r w:rsidR="004F69D6">
        <w:t xml:space="preserve">. </w:t>
      </w:r>
      <w:r w:rsidRPr="00033231">
        <w:t>Il parla d</w:t>
      </w:r>
      <w:r w:rsidR="004F69D6">
        <w:t>’</w:t>
      </w:r>
      <w:r w:rsidRPr="00033231">
        <w:t>une voix singulièrement lente et calme</w:t>
      </w:r>
      <w:r w:rsidR="004F69D6">
        <w:t xml:space="preserve">, </w:t>
      </w:r>
      <w:r w:rsidRPr="00033231">
        <w:t>et avec une e</w:t>
      </w:r>
      <w:r w:rsidRPr="00033231">
        <w:t>x</w:t>
      </w:r>
      <w:r w:rsidRPr="00033231">
        <w:t>pression d</w:t>
      </w:r>
      <w:r w:rsidR="004F69D6">
        <w:t>’</w:t>
      </w:r>
      <w:r w:rsidRPr="00033231">
        <w:t>ironie tranquille difficile à définir</w:t>
      </w:r>
      <w:r w:rsidR="004F69D6">
        <w:t>.</w:t>
      </w:r>
    </w:p>
    <w:p w14:paraId="35D0A037" w14:textId="31B81521" w:rsidR="00000000" w:rsidRPr="00033231" w:rsidRDefault="004F69D6" w:rsidP="0021796F">
      <w:r>
        <w:t>« </w:t>
      </w:r>
      <w:r w:rsidR="00000000" w:rsidRPr="00033231">
        <w:t>Monsieur Moore</w:t>
      </w:r>
      <w:r>
        <w:t xml:space="preserve">, </w:t>
      </w:r>
      <w:r w:rsidR="00000000" w:rsidRPr="00033231">
        <w:t>dit-il</w:t>
      </w:r>
      <w:r>
        <w:t xml:space="preserve">, </w:t>
      </w:r>
      <w:r w:rsidR="00000000" w:rsidRPr="00033231">
        <w:t>vous pensez peut-être que c</w:t>
      </w:r>
      <w:r>
        <w:t>’</w:t>
      </w:r>
      <w:r w:rsidR="00000000" w:rsidRPr="00033231">
        <w:t xml:space="preserve">était un compliment que vous faisait miss Caroline </w:t>
      </w:r>
      <w:proofErr w:type="spellStart"/>
      <w:r w:rsidR="00000000" w:rsidRPr="00033231">
        <w:t>Helstone</w:t>
      </w:r>
      <w:proofErr w:type="spellEnd"/>
      <w:r>
        <w:t xml:space="preserve">, </w:t>
      </w:r>
      <w:r w:rsidR="00000000" w:rsidRPr="00033231">
        <w:t>en d</w:t>
      </w:r>
      <w:r w:rsidR="00000000" w:rsidRPr="00033231">
        <w:t>i</w:t>
      </w:r>
      <w:r w:rsidR="00000000" w:rsidRPr="00033231">
        <w:t>sant que vous n</w:t>
      </w:r>
      <w:r>
        <w:t>’</w:t>
      </w:r>
      <w:r w:rsidR="00000000" w:rsidRPr="00033231">
        <w:t>étiez pas sentimental</w:t>
      </w:r>
      <w:r>
        <w:t xml:space="preserve">. </w:t>
      </w:r>
      <w:r w:rsidR="00000000" w:rsidRPr="00033231">
        <w:t>Il me semble que vous avez paru confus lorsque mes sœurs ont prononcé le mot</w:t>
      </w:r>
      <w:r>
        <w:t xml:space="preserve">, </w:t>
      </w:r>
      <w:r w:rsidR="00000000" w:rsidRPr="00033231">
        <w:t>co</w:t>
      </w:r>
      <w:r w:rsidR="00000000" w:rsidRPr="00033231">
        <w:t>m</w:t>
      </w:r>
      <w:r w:rsidR="00000000" w:rsidRPr="00033231">
        <w:t>me si vous y voyiez une flatterie</w:t>
      </w:r>
      <w:r>
        <w:t xml:space="preserve"> ; </w:t>
      </w:r>
      <w:r w:rsidR="00000000" w:rsidRPr="00033231">
        <w:t>vous avez rougi absol</w:t>
      </w:r>
      <w:r w:rsidR="00000000" w:rsidRPr="00033231">
        <w:t>u</w:t>
      </w:r>
      <w:r w:rsidR="00000000" w:rsidRPr="00033231">
        <w:t>ment comme certain petit garçon plein de vanité à notre école</w:t>
      </w:r>
      <w:r>
        <w:t xml:space="preserve">, </w:t>
      </w:r>
      <w:r w:rsidR="00000000" w:rsidRPr="00033231">
        <w:t>qui j</w:t>
      </w:r>
      <w:r w:rsidR="00000000" w:rsidRPr="00033231">
        <w:t>u</w:t>
      </w:r>
      <w:r w:rsidR="00000000" w:rsidRPr="00033231">
        <w:t>ge à propos de rougir chaque fois qu</w:t>
      </w:r>
      <w:r>
        <w:t>’</w:t>
      </w:r>
      <w:r w:rsidR="00000000" w:rsidRPr="00033231">
        <w:t>il obtient une place plus élevée dans sa classe</w:t>
      </w:r>
      <w:r>
        <w:t xml:space="preserve">. </w:t>
      </w:r>
      <w:r w:rsidR="00000000" w:rsidRPr="00033231">
        <w:t>Pour votre avantage</w:t>
      </w:r>
      <w:r>
        <w:t xml:space="preserve">, </w:t>
      </w:r>
      <w:r w:rsidR="00000000" w:rsidRPr="00033231">
        <w:t>monsieur Moore</w:t>
      </w:r>
      <w:r>
        <w:t xml:space="preserve">, </w:t>
      </w:r>
      <w:r w:rsidR="00000000" w:rsidRPr="00033231">
        <w:t>je viens de chercher dans le dictionnaire le mot sent</w:t>
      </w:r>
      <w:r w:rsidR="00000000" w:rsidRPr="00033231">
        <w:t>i</w:t>
      </w:r>
      <w:r w:rsidR="00000000" w:rsidRPr="00033231">
        <w:t>mental</w:t>
      </w:r>
      <w:r>
        <w:t xml:space="preserve">, </w:t>
      </w:r>
      <w:r w:rsidR="00000000" w:rsidRPr="00033231">
        <w:t>et j</w:t>
      </w:r>
      <w:r>
        <w:t>’</w:t>
      </w:r>
      <w:r w:rsidR="00000000" w:rsidRPr="00033231">
        <w:t>ai trouvé qu</w:t>
      </w:r>
      <w:r>
        <w:t>’</w:t>
      </w:r>
      <w:r w:rsidR="00000000" w:rsidRPr="00033231">
        <w:t xml:space="preserve">il signifie </w:t>
      </w:r>
      <w:r>
        <w:t>« </w:t>
      </w:r>
      <w:r w:rsidR="00000000" w:rsidRPr="00033231">
        <w:t>imprégné de sentiment</w:t>
      </w:r>
      <w:r>
        <w:t>. »</w:t>
      </w:r>
      <w:r w:rsidR="00000000" w:rsidRPr="00033231">
        <w:t xml:space="preserve"> En examinant plus avant</w:t>
      </w:r>
      <w:r>
        <w:t xml:space="preserve">, </w:t>
      </w:r>
      <w:r w:rsidR="00000000" w:rsidRPr="00033231">
        <w:t>on trouve que le mot sentiment sign</w:t>
      </w:r>
      <w:r w:rsidR="00000000" w:rsidRPr="00033231">
        <w:t>i</w:t>
      </w:r>
      <w:r w:rsidR="00000000" w:rsidRPr="00033231">
        <w:t>fie pensée</w:t>
      </w:r>
      <w:r>
        <w:t xml:space="preserve">, </w:t>
      </w:r>
      <w:r w:rsidR="00000000" w:rsidRPr="00033231">
        <w:t>idée</w:t>
      </w:r>
      <w:r>
        <w:t xml:space="preserve">, </w:t>
      </w:r>
      <w:r w:rsidR="00000000" w:rsidRPr="00033231">
        <w:t>notion</w:t>
      </w:r>
      <w:r>
        <w:t xml:space="preserve">. </w:t>
      </w:r>
      <w:r w:rsidR="00000000" w:rsidRPr="00033231">
        <w:t>Un homme sentimental est celui qui a des pensées</w:t>
      </w:r>
      <w:r>
        <w:t xml:space="preserve">, </w:t>
      </w:r>
      <w:r w:rsidR="00000000" w:rsidRPr="00033231">
        <w:t>des idées</w:t>
      </w:r>
      <w:r>
        <w:t xml:space="preserve">, </w:t>
      </w:r>
      <w:r w:rsidR="00000000" w:rsidRPr="00033231">
        <w:t>des notions</w:t>
      </w:r>
      <w:r>
        <w:t xml:space="preserve"> ; </w:t>
      </w:r>
      <w:r w:rsidR="00000000" w:rsidRPr="00033231">
        <w:t>l</w:t>
      </w:r>
      <w:r>
        <w:t>’</w:t>
      </w:r>
      <w:r w:rsidR="00000000" w:rsidRPr="00033231">
        <w:t>homme qui n</w:t>
      </w:r>
      <w:r>
        <w:t>’</w:t>
      </w:r>
      <w:r w:rsidR="00000000" w:rsidRPr="00033231">
        <w:t>est pas se</w:t>
      </w:r>
      <w:r w:rsidR="00000000" w:rsidRPr="00033231">
        <w:t>n</w:t>
      </w:r>
      <w:r w:rsidR="00000000" w:rsidRPr="00033231">
        <w:t>timental est celui qui est destitué de pensées</w:t>
      </w:r>
      <w:r>
        <w:t xml:space="preserve">, </w:t>
      </w:r>
      <w:r w:rsidR="00000000" w:rsidRPr="00033231">
        <w:t>d</w:t>
      </w:r>
      <w:r>
        <w:t>’</w:t>
      </w:r>
      <w:r w:rsidR="00000000" w:rsidRPr="00033231">
        <w:t>idées ou de n</w:t>
      </w:r>
      <w:r w:rsidR="00000000" w:rsidRPr="00033231">
        <w:t>o</w:t>
      </w:r>
      <w:r w:rsidR="00000000" w:rsidRPr="00033231">
        <w:t>tions</w:t>
      </w:r>
      <w:r>
        <w:t>. »</w:t>
      </w:r>
    </w:p>
    <w:p w14:paraId="34A35CFC" w14:textId="77777777" w:rsidR="004F69D6" w:rsidRDefault="00000000" w:rsidP="0021796F">
      <w:r w:rsidRPr="00033231">
        <w:t>Et Marc s</w:t>
      </w:r>
      <w:r w:rsidR="004F69D6">
        <w:t>’</w:t>
      </w:r>
      <w:r w:rsidRPr="00033231">
        <w:t>arrêta</w:t>
      </w:r>
      <w:r w:rsidR="004F69D6">
        <w:t xml:space="preserve"> : </w:t>
      </w:r>
      <w:r w:rsidRPr="00033231">
        <w:t>il ne sourit point</w:t>
      </w:r>
      <w:r w:rsidR="004F69D6">
        <w:t xml:space="preserve"> ; </w:t>
      </w:r>
      <w:r w:rsidRPr="00033231">
        <w:t>il ne tourna point les yeux à droite et à gauche pour quêter l</w:t>
      </w:r>
      <w:r w:rsidR="004F69D6">
        <w:t>’</w:t>
      </w:r>
      <w:r w:rsidRPr="00033231">
        <w:t>admiration</w:t>
      </w:r>
      <w:r w:rsidR="004F69D6">
        <w:t xml:space="preserve">. </w:t>
      </w:r>
      <w:r w:rsidRPr="00033231">
        <w:t>Il avait dit ce qu</w:t>
      </w:r>
      <w:r w:rsidR="004F69D6">
        <w:t>’</w:t>
      </w:r>
      <w:r w:rsidRPr="00033231">
        <w:t>il voulait dire</w:t>
      </w:r>
      <w:r w:rsidR="004F69D6">
        <w:t xml:space="preserve">, </w:t>
      </w:r>
      <w:r w:rsidRPr="00033231">
        <w:t>et il se tut</w:t>
      </w:r>
      <w:r w:rsidR="004F69D6">
        <w:t>.</w:t>
      </w:r>
    </w:p>
    <w:p w14:paraId="3B01FB64" w14:textId="68C790B7" w:rsidR="00000000" w:rsidRPr="00033231" w:rsidRDefault="004F69D6" w:rsidP="0021796F">
      <w:r>
        <w:t>« </w:t>
      </w:r>
      <w:r w:rsidR="00000000" w:rsidRPr="00033231">
        <w:t>Ma foi</w:t>
      </w:r>
      <w:r>
        <w:t xml:space="preserve">, </w:t>
      </w:r>
      <w:r w:rsidR="00000000" w:rsidRPr="00033231">
        <w:t>mon ami</w:t>
      </w:r>
      <w:r>
        <w:t xml:space="preserve">, </w:t>
      </w:r>
      <w:r w:rsidR="00000000" w:rsidRPr="00033231">
        <w:t xml:space="preserve">dit </w:t>
      </w:r>
      <w:r>
        <w:t>M. </w:t>
      </w:r>
      <w:r w:rsidR="00000000" w:rsidRPr="00033231">
        <w:t xml:space="preserve">Moore à </w:t>
      </w:r>
      <w:r>
        <w:t>M. </w:t>
      </w:r>
      <w:r w:rsidR="00000000" w:rsidRPr="00033231">
        <w:t>Yorke</w:t>
      </w:r>
      <w:r>
        <w:t xml:space="preserve">, </w:t>
      </w:r>
      <w:r w:rsidR="00000000" w:rsidRPr="00033231">
        <w:t>ce sont de te</w:t>
      </w:r>
      <w:r w:rsidR="00000000" w:rsidRPr="00033231">
        <w:t>r</w:t>
      </w:r>
      <w:r w:rsidR="00000000" w:rsidRPr="00033231">
        <w:t>ribles enfants que les vôtres</w:t>
      </w:r>
      <w:r>
        <w:t>. »</w:t>
      </w:r>
    </w:p>
    <w:p w14:paraId="10DCA515" w14:textId="77777777" w:rsidR="004F69D6" w:rsidRDefault="00000000" w:rsidP="0021796F">
      <w:r w:rsidRPr="00033231">
        <w:t>Rose</w:t>
      </w:r>
      <w:r w:rsidR="004F69D6">
        <w:t xml:space="preserve">, </w:t>
      </w:r>
      <w:r w:rsidRPr="00033231">
        <w:t>qui avait écouté le discours de Marc avec beaucoup d</w:t>
      </w:r>
      <w:r w:rsidR="004F69D6">
        <w:t>’</w:t>
      </w:r>
      <w:r w:rsidRPr="00033231">
        <w:t>attention</w:t>
      </w:r>
      <w:r w:rsidR="004F69D6">
        <w:t xml:space="preserve">, </w:t>
      </w:r>
      <w:r w:rsidRPr="00033231">
        <w:t>lui répliqua</w:t>
      </w:r>
      <w:r w:rsidR="004F69D6">
        <w:t> :</w:t>
      </w:r>
    </w:p>
    <w:p w14:paraId="09C66C16" w14:textId="7FD07A6B" w:rsidR="004F69D6" w:rsidRDefault="004F69D6" w:rsidP="0021796F">
      <w:r>
        <w:t>« </w:t>
      </w:r>
      <w:r w:rsidR="00000000" w:rsidRPr="00033231">
        <w:t>Il y a différentes sortes de pensées</w:t>
      </w:r>
      <w:r>
        <w:t xml:space="preserve">, </w:t>
      </w:r>
      <w:r w:rsidR="00000000" w:rsidRPr="00033231">
        <w:t>d</w:t>
      </w:r>
      <w:r>
        <w:t>’</w:t>
      </w:r>
      <w:r w:rsidR="00000000" w:rsidRPr="00033231">
        <w:t>idées et de notions</w:t>
      </w:r>
      <w:r>
        <w:t xml:space="preserve">, </w:t>
      </w:r>
      <w:r w:rsidR="00000000" w:rsidRPr="00033231">
        <w:t>les bonnes et les mauvaises</w:t>
      </w:r>
      <w:r>
        <w:t xml:space="preserve"> ; </w:t>
      </w:r>
      <w:r w:rsidR="00000000" w:rsidRPr="00033231">
        <w:t>le mot sentimental doit se rappo</w:t>
      </w:r>
      <w:r w:rsidR="00000000" w:rsidRPr="00033231">
        <w:t>r</w:t>
      </w:r>
      <w:r w:rsidR="00000000" w:rsidRPr="00033231">
        <w:t>ter aux mauvaises</w:t>
      </w:r>
      <w:r>
        <w:t xml:space="preserve">, </w:t>
      </w:r>
      <w:r w:rsidR="00000000" w:rsidRPr="00033231">
        <w:t xml:space="preserve">ou miss </w:t>
      </w:r>
      <w:proofErr w:type="spellStart"/>
      <w:r w:rsidR="00000000" w:rsidRPr="00033231">
        <w:t>Helstone</w:t>
      </w:r>
      <w:proofErr w:type="spellEnd"/>
      <w:r w:rsidR="00000000" w:rsidRPr="00033231">
        <w:t xml:space="preserve"> doit l</w:t>
      </w:r>
      <w:r>
        <w:t>’</w:t>
      </w:r>
      <w:r w:rsidR="00000000" w:rsidRPr="00033231">
        <w:t xml:space="preserve">avoir pris </w:t>
      </w:r>
      <w:r w:rsidR="00000000" w:rsidRPr="00033231">
        <w:lastRenderedPageBreak/>
        <w:t>dans ce sens</w:t>
      </w:r>
      <w:r>
        <w:t xml:space="preserve">, </w:t>
      </w:r>
      <w:r w:rsidR="00000000" w:rsidRPr="00033231">
        <w:t xml:space="preserve">car elle ne blâmait point </w:t>
      </w:r>
      <w:r>
        <w:t>M. </w:t>
      </w:r>
      <w:r w:rsidR="00000000" w:rsidRPr="00033231">
        <w:t>Moore</w:t>
      </w:r>
      <w:r>
        <w:t xml:space="preserve">, </w:t>
      </w:r>
      <w:r w:rsidR="00000000" w:rsidRPr="00033231">
        <w:t>elle le défendait</w:t>
      </w:r>
      <w:r>
        <w:t>.</w:t>
      </w:r>
    </w:p>
    <w:p w14:paraId="0D97448C" w14:textId="77777777" w:rsidR="004F69D6" w:rsidRDefault="004F69D6" w:rsidP="0021796F">
      <w:r>
        <w:t>— </w:t>
      </w:r>
      <w:r w:rsidR="00000000" w:rsidRPr="00033231">
        <w:t>Voilà mon aimable petit avocat</w:t>
      </w:r>
      <w:r>
        <w:t xml:space="preserve"> ! </w:t>
      </w:r>
      <w:r w:rsidR="00000000" w:rsidRPr="00033231">
        <w:t>dit Moore en prenant la main de Rose</w:t>
      </w:r>
      <w:r>
        <w:t>.</w:t>
      </w:r>
    </w:p>
    <w:p w14:paraId="0A5917F8" w14:textId="77777777" w:rsidR="004F69D6" w:rsidRDefault="004F69D6" w:rsidP="0021796F">
      <w:r>
        <w:t>— </w:t>
      </w:r>
      <w:r w:rsidR="00000000" w:rsidRPr="00033231">
        <w:t>Elle le défendait</w:t>
      </w:r>
      <w:r>
        <w:t xml:space="preserve">, </w:t>
      </w:r>
      <w:r w:rsidR="00000000" w:rsidRPr="00033231">
        <w:t>répéta Rose</w:t>
      </w:r>
      <w:r>
        <w:t xml:space="preserve">, </w:t>
      </w:r>
      <w:r w:rsidR="00000000" w:rsidRPr="00033231">
        <w:t>ainsi que je l</w:t>
      </w:r>
      <w:r>
        <w:t>’</w:t>
      </w:r>
      <w:r w:rsidR="00000000" w:rsidRPr="00033231">
        <w:t>aurais fait à sa place</w:t>
      </w:r>
      <w:r>
        <w:t xml:space="preserve">, </w:t>
      </w:r>
      <w:r w:rsidR="00000000" w:rsidRPr="00033231">
        <w:t>car les autres dames semblaient parler méchamment</w:t>
      </w:r>
      <w:r>
        <w:t>.</w:t>
      </w:r>
    </w:p>
    <w:p w14:paraId="0BD3A730" w14:textId="7F2D5D16" w:rsidR="00000000" w:rsidRPr="00033231" w:rsidRDefault="004F69D6" w:rsidP="0021796F">
      <w:r>
        <w:t>— </w:t>
      </w:r>
      <w:r w:rsidR="00000000" w:rsidRPr="00033231">
        <w:t>Les dames parlent toujours méchamment</w:t>
      </w:r>
      <w:r>
        <w:t xml:space="preserve">, </w:t>
      </w:r>
      <w:r w:rsidR="00000000" w:rsidRPr="00033231">
        <w:t>dit Martin</w:t>
      </w:r>
      <w:r>
        <w:t xml:space="preserve"> ; </w:t>
      </w:r>
      <w:r w:rsidR="00000000" w:rsidRPr="00033231">
        <w:t>c</w:t>
      </w:r>
      <w:r>
        <w:t>’</w:t>
      </w:r>
      <w:r w:rsidR="00000000" w:rsidRPr="00033231">
        <w:t>est la nature des femmes d</w:t>
      </w:r>
      <w:r>
        <w:t>’</w:t>
      </w:r>
      <w:r w:rsidR="00000000" w:rsidRPr="00033231">
        <w:t>être méchantes</w:t>
      </w:r>
      <w:r>
        <w:t>. »</w:t>
      </w:r>
    </w:p>
    <w:p w14:paraId="74E76915" w14:textId="77777777" w:rsidR="004F69D6" w:rsidRDefault="00000000" w:rsidP="0021796F">
      <w:r w:rsidRPr="00033231">
        <w:t>Mathieu</w:t>
      </w:r>
      <w:r w:rsidR="004F69D6">
        <w:t xml:space="preserve">, </w:t>
      </w:r>
      <w:r w:rsidRPr="00033231">
        <w:t>en ce moment</w:t>
      </w:r>
      <w:r w:rsidR="004F69D6">
        <w:t xml:space="preserve">, </w:t>
      </w:r>
      <w:r w:rsidRPr="00033231">
        <w:t>ouvrit la bouche pour la première fois</w:t>
      </w:r>
      <w:r w:rsidR="004F69D6">
        <w:t> :</w:t>
      </w:r>
    </w:p>
    <w:p w14:paraId="4F14DB3F" w14:textId="77777777" w:rsidR="004F69D6" w:rsidRDefault="004F69D6" w:rsidP="0021796F">
      <w:r>
        <w:t>« </w:t>
      </w:r>
      <w:r w:rsidR="00000000" w:rsidRPr="00033231">
        <w:t>Quel fou que ce Martin</w:t>
      </w:r>
      <w:r>
        <w:t xml:space="preserve">, </w:t>
      </w:r>
      <w:r w:rsidR="00000000" w:rsidRPr="00033231">
        <w:t>de toujours parler de choses au</w:t>
      </w:r>
      <w:r w:rsidR="00000000" w:rsidRPr="00033231">
        <w:t>x</w:t>
      </w:r>
      <w:r w:rsidR="00000000" w:rsidRPr="00033231">
        <w:t>quelles il ne comprend rien</w:t>
      </w:r>
      <w:r>
        <w:t xml:space="preserve"> ! </w:t>
      </w:r>
      <w:r w:rsidR="00000000" w:rsidRPr="00033231">
        <w:t>dit-il</w:t>
      </w:r>
      <w:r>
        <w:t>.</w:t>
      </w:r>
    </w:p>
    <w:p w14:paraId="2301C99B" w14:textId="77777777" w:rsidR="004F69D6" w:rsidRDefault="004F69D6" w:rsidP="0021796F">
      <w:r>
        <w:t>— </w:t>
      </w:r>
      <w:r w:rsidR="00000000" w:rsidRPr="00033231">
        <w:t>C</w:t>
      </w:r>
      <w:r>
        <w:t>’</w:t>
      </w:r>
      <w:r w:rsidR="00000000" w:rsidRPr="00033231">
        <w:t>est mon privilège d</w:t>
      </w:r>
      <w:r>
        <w:t>’</w:t>
      </w:r>
      <w:r w:rsidR="00000000" w:rsidRPr="00033231">
        <w:t>homme libre</w:t>
      </w:r>
      <w:r>
        <w:t xml:space="preserve">, </w:t>
      </w:r>
      <w:r w:rsidR="00000000" w:rsidRPr="00033231">
        <w:t>de parler sur le sujet qui me plaît</w:t>
      </w:r>
      <w:r>
        <w:t xml:space="preserve">, </w:t>
      </w:r>
      <w:r w:rsidR="00000000" w:rsidRPr="00033231">
        <w:t>répondit Martin</w:t>
      </w:r>
      <w:r>
        <w:t>.</w:t>
      </w:r>
    </w:p>
    <w:p w14:paraId="15AFA6F7" w14:textId="77777777" w:rsidR="004F69D6" w:rsidRDefault="004F69D6" w:rsidP="0021796F">
      <w:r>
        <w:t>— </w:t>
      </w:r>
      <w:r w:rsidR="00000000" w:rsidRPr="00033231">
        <w:t>Vous en usez</w:t>
      </w:r>
      <w:r>
        <w:t xml:space="preserve">, </w:t>
      </w:r>
      <w:r w:rsidR="00000000" w:rsidRPr="00033231">
        <w:t>ou plutôt vous en abusez à tel point</w:t>
      </w:r>
      <w:r>
        <w:t xml:space="preserve">, </w:t>
      </w:r>
      <w:r w:rsidR="00000000" w:rsidRPr="00033231">
        <w:t>reprit l</w:t>
      </w:r>
      <w:r>
        <w:t>’</w:t>
      </w:r>
      <w:r w:rsidR="00000000" w:rsidRPr="00033231">
        <w:t>aîné des frères</w:t>
      </w:r>
      <w:r>
        <w:t xml:space="preserve">, </w:t>
      </w:r>
      <w:r w:rsidR="00000000" w:rsidRPr="00033231">
        <w:t>que vous prouvez que vous auriez dû être e</w:t>
      </w:r>
      <w:r w:rsidR="00000000" w:rsidRPr="00033231">
        <w:t>s</w:t>
      </w:r>
      <w:r w:rsidR="00000000" w:rsidRPr="00033231">
        <w:t>clave</w:t>
      </w:r>
      <w:r>
        <w:t>.</w:t>
      </w:r>
    </w:p>
    <w:p w14:paraId="6BE252A1" w14:textId="77777777" w:rsidR="004F69D6" w:rsidRDefault="004F69D6" w:rsidP="0021796F">
      <w:r>
        <w:t>— </w:t>
      </w:r>
      <w:r w:rsidR="00000000" w:rsidRPr="00033231">
        <w:t>Esclave</w:t>
      </w:r>
      <w:r>
        <w:t xml:space="preserve"> ! </w:t>
      </w:r>
      <w:r w:rsidR="00000000" w:rsidRPr="00033231">
        <w:t>Ce mot à un Yorke</w:t>
      </w:r>
      <w:r>
        <w:t xml:space="preserve">, </w:t>
      </w:r>
      <w:r w:rsidR="00000000" w:rsidRPr="00033231">
        <w:t>et de la part d</w:t>
      </w:r>
      <w:r>
        <w:t>’</w:t>
      </w:r>
      <w:r w:rsidR="00000000" w:rsidRPr="00033231">
        <w:t>un Yorke</w:t>
      </w:r>
      <w:r>
        <w:t xml:space="preserve"> ! </w:t>
      </w:r>
      <w:r w:rsidR="00000000" w:rsidRPr="00033231">
        <w:t xml:space="preserve">Ce garçon oublie ce que pas un fermier dans </w:t>
      </w:r>
      <w:proofErr w:type="spellStart"/>
      <w:r w:rsidR="00000000" w:rsidRPr="00033231">
        <w:t>Briarfield</w:t>
      </w:r>
      <w:proofErr w:type="spellEnd"/>
      <w:r w:rsidR="00000000" w:rsidRPr="00033231">
        <w:t xml:space="preserve"> n</w:t>
      </w:r>
      <w:r>
        <w:t>’</w:t>
      </w:r>
      <w:r w:rsidR="00000000" w:rsidRPr="00033231">
        <w:t>ignore</w:t>
      </w:r>
      <w:r>
        <w:t xml:space="preserve">, </w:t>
      </w:r>
      <w:r w:rsidR="00000000" w:rsidRPr="00033231">
        <w:t>que tout rejeton de notre famille a ce pied cambré sous lequel l</w:t>
      </w:r>
      <w:r>
        <w:t>’</w:t>
      </w:r>
      <w:r w:rsidR="00000000" w:rsidRPr="00033231">
        <w:t>eau peut couler</w:t>
      </w:r>
      <w:r>
        <w:t xml:space="preserve">, </w:t>
      </w:r>
      <w:r w:rsidR="00000000" w:rsidRPr="00033231">
        <w:t>preuve qu</w:t>
      </w:r>
      <w:r>
        <w:t>’</w:t>
      </w:r>
      <w:r w:rsidR="00000000" w:rsidRPr="00033231">
        <w:t>il n</w:t>
      </w:r>
      <w:r>
        <w:t>’</w:t>
      </w:r>
      <w:r w:rsidR="00000000" w:rsidRPr="00033231">
        <w:t>y a pas eu d</w:t>
      </w:r>
      <w:r>
        <w:t>’</w:t>
      </w:r>
      <w:r w:rsidR="00000000" w:rsidRPr="00033231">
        <w:t>esclave de ce sang depuis plus de trois siècles</w:t>
      </w:r>
      <w:r>
        <w:t>.</w:t>
      </w:r>
    </w:p>
    <w:p w14:paraId="7321DFBC" w14:textId="77777777" w:rsidR="004F69D6" w:rsidRDefault="004F69D6" w:rsidP="0021796F">
      <w:r>
        <w:t>— </w:t>
      </w:r>
      <w:r w:rsidR="00000000" w:rsidRPr="00033231">
        <w:t>Charlatan</w:t>
      </w:r>
      <w:r>
        <w:t xml:space="preserve"> ! </w:t>
      </w:r>
      <w:r w:rsidR="00000000" w:rsidRPr="00033231">
        <w:t>dit dédaigneusement Mathieu</w:t>
      </w:r>
      <w:r>
        <w:t>.</w:t>
      </w:r>
    </w:p>
    <w:p w14:paraId="5D3FBA2D" w14:textId="0FE46BF2" w:rsidR="004F69D6" w:rsidRDefault="004F69D6" w:rsidP="0021796F">
      <w:r>
        <w:t>— </w:t>
      </w:r>
      <w:r w:rsidR="00000000" w:rsidRPr="00033231">
        <w:t>Garçons</w:t>
      </w:r>
      <w:r>
        <w:t xml:space="preserve">, </w:t>
      </w:r>
      <w:r w:rsidR="00000000" w:rsidRPr="00033231">
        <w:t>faites silence</w:t>
      </w:r>
      <w:r>
        <w:t xml:space="preserve">, </w:t>
      </w:r>
      <w:r w:rsidR="00000000" w:rsidRPr="00033231">
        <w:t>s</w:t>
      </w:r>
      <w:r>
        <w:t>’</w:t>
      </w:r>
      <w:r w:rsidR="00000000" w:rsidRPr="00033231">
        <w:t xml:space="preserve">écria </w:t>
      </w:r>
      <w:r>
        <w:t>M. </w:t>
      </w:r>
      <w:r w:rsidR="00000000" w:rsidRPr="00033231">
        <w:t>Yorke</w:t>
      </w:r>
      <w:r>
        <w:t xml:space="preserve">. </w:t>
      </w:r>
      <w:r w:rsidR="00000000" w:rsidRPr="00033231">
        <w:t>Martin</w:t>
      </w:r>
      <w:r>
        <w:t xml:space="preserve">, </w:t>
      </w:r>
      <w:r w:rsidR="00000000" w:rsidRPr="00033231">
        <w:t>vous êtes un querelleur</w:t>
      </w:r>
      <w:r>
        <w:t xml:space="preserve">. </w:t>
      </w:r>
      <w:r w:rsidR="00000000" w:rsidRPr="00033231">
        <w:t>Sans vous</w:t>
      </w:r>
      <w:r>
        <w:t xml:space="preserve">, </w:t>
      </w:r>
      <w:r w:rsidR="00000000" w:rsidRPr="00033231">
        <w:t>cette altercation ne serait point arrivée</w:t>
      </w:r>
      <w:r>
        <w:t>.</w:t>
      </w:r>
    </w:p>
    <w:p w14:paraId="63624201" w14:textId="77777777" w:rsidR="004F69D6" w:rsidRDefault="004F69D6" w:rsidP="0021796F">
      <w:r>
        <w:lastRenderedPageBreak/>
        <w:t>— </w:t>
      </w:r>
      <w:r w:rsidR="00000000" w:rsidRPr="00033231">
        <w:t>En vérité</w:t>
      </w:r>
      <w:r>
        <w:t xml:space="preserve"> ! </w:t>
      </w:r>
      <w:r w:rsidR="00000000" w:rsidRPr="00033231">
        <w:t>Est-ce moi qui ai commencé</w:t>
      </w:r>
      <w:r>
        <w:t xml:space="preserve">, </w:t>
      </w:r>
      <w:r w:rsidR="00000000" w:rsidRPr="00033231">
        <w:t>ou bien M</w:t>
      </w:r>
      <w:r w:rsidR="00000000" w:rsidRPr="00033231">
        <w:t>a</w:t>
      </w:r>
      <w:r w:rsidR="00000000" w:rsidRPr="00033231">
        <w:t>thieu</w:t>
      </w:r>
      <w:r>
        <w:t xml:space="preserve"> ? </w:t>
      </w:r>
      <w:r w:rsidR="00000000" w:rsidRPr="00033231">
        <w:t>Est-ce que je lui avais adressé la parole</w:t>
      </w:r>
      <w:r>
        <w:t xml:space="preserve">, </w:t>
      </w:r>
      <w:r w:rsidR="00000000" w:rsidRPr="00033231">
        <w:t>lorsqu</w:t>
      </w:r>
      <w:r>
        <w:t>’</w:t>
      </w:r>
      <w:r w:rsidR="00000000" w:rsidRPr="00033231">
        <w:t>il m</w:t>
      </w:r>
      <w:r>
        <w:t>’</w:t>
      </w:r>
      <w:r w:rsidR="00000000" w:rsidRPr="00033231">
        <w:t>a a</w:t>
      </w:r>
      <w:r w:rsidR="00000000" w:rsidRPr="00033231">
        <w:t>c</w:t>
      </w:r>
      <w:r w:rsidR="00000000" w:rsidRPr="00033231">
        <w:t>cusé de bavarder comme un fou</w:t>
      </w:r>
      <w:r>
        <w:t> ?</w:t>
      </w:r>
    </w:p>
    <w:p w14:paraId="300ED326" w14:textId="77777777" w:rsidR="004F69D6" w:rsidRDefault="004F69D6" w:rsidP="0021796F">
      <w:r>
        <w:t>— </w:t>
      </w:r>
      <w:r w:rsidR="00000000" w:rsidRPr="00033231">
        <w:t>Un présomptueux sot</w:t>
      </w:r>
      <w:r>
        <w:t>, »</w:t>
      </w:r>
      <w:r w:rsidR="00000000" w:rsidRPr="00033231">
        <w:t xml:space="preserve"> répéta Mathieu</w:t>
      </w:r>
      <w:r>
        <w:t>.</w:t>
      </w:r>
    </w:p>
    <w:p w14:paraId="476B299A" w14:textId="77777777" w:rsidR="004F69D6" w:rsidRDefault="00000000" w:rsidP="0021796F">
      <w:proofErr w:type="spellStart"/>
      <w:r w:rsidRPr="00033231">
        <w:t>Mistress</w:t>
      </w:r>
      <w:proofErr w:type="spellEnd"/>
      <w:r w:rsidRPr="00033231">
        <w:t xml:space="preserve"> Yorke commença à s</w:t>
      </w:r>
      <w:r w:rsidR="004F69D6">
        <w:t>’</w:t>
      </w:r>
      <w:r w:rsidRPr="00033231">
        <w:t>agiter</w:t>
      </w:r>
      <w:r w:rsidR="004F69D6">
        <w:t xml:space="preserve">, </w:t>
      </w:r>
      <w:r w:rsidRPr="00033231">
        <w:t>mouvement de ma</w:t>
      </w:r>
      <w:r w:rsidRPr="00033231">
        <w:t>u</w:t>
      </w:r>
      <w:r w:rsidRPr="00033231">
        <w:t>vais présage</w:t>
      </w:r>
      <w:r w:rsidR="004F69D6">
        <w:t xml:space="preserve">, </w:t>
      </w:r>
      <w:r w:rsidRPr="00033231">
        <w:t>parce que souvent</w:t>
      </w:r>
      <w:r w:rsidR="004F69D6">
        <w:t xml:space="preserve">, </w:t>
      </w:r>
      <w:r w:rsidRPr="00033231">
        <w:t>surtout lorsque Mathieu était engagé dans le conflit</w:t>
      </w:r>
      <w:r w:rsidR="004F69D6">
        <w:t xml:space="preserve">, </w:t>
      </w:r>
      <w:r w:rsidRPr="00033231">
        <w:t>il était suivi d</w:t>
      </w:r>
      <w:r w:rsidR="004F69D6">
        <w:t>’</w:t>
      </w:r>
      <w:r w:rsidRPr="00033231">
        <w:t>une crise nerveuse</w:t>
      </w:r>
      <w:r w:rsidR="004F69D6">
        <w:t>.</w:t>
      </w:r>
    </w:p>
    <w:p w14:paraId="14CB2F50" w14:textId="77777777" w:rsidR="004F69D6" w:rsidRDefault="004F69D6" w:rsidP="0021796F">
      <w:r>
        <w:t>« </w:t>
      </w:r>
      <w:r w:rsidR="00000000" w:rsidRPr="00033231">
        <w:t>Je ne vois pas pourquoi je supporterais l</w:t>
      </w:r>
      <w:r>
        <w:t>’</w:t>
      </w:r>
      <w:r w:rsidR="00000000" w:rsidRPr="00033231">
        <w:t>insolence de Mathieu Yorke</w:t>
      </w:r>
      <w:r>
        <w:t xml:space="preserve">, </w:t>
      </w:r>
      <w:r w:rsidR="00000000" w:rsidRPr="00033231">
        <w:t>ni quel droit il a d</w:t>
      </w:r>
      <w:r>
        <w:t>’</w:t>
      </w:r>
      <w:r w:rsidR="00000000" w:rsidRPr="00033231">
        <w:t>user de mauvais langage avec moi</w:t>
      </w:r>
      <w:r>
        <w:t xml:space="preserve">, </w:t>
      </w:r>
      <w:r w:rsidR="00000000" w:rsidRPr="00033231">
        <w:t>dit Martin</w:t>
      </w:r>
      <w:r>
        <w:t>.</w:t>
      </w:r>
    </w:p>
    <w:p w14:paraId="068DB31D" w14:textId="31AA5A3A" w:rsidR="004F69D6" w:rsidRDefault="004F69D6" w:rsidP="0021796F">
      <w:r>
        <w:t>— </w:t>
      </w:r>
      <w:r w:rsidR="00000000" w:rsidRPr="00033231">
        <w:t>Il n</w:t>
      </w:r>
      <w:r>
        <w:t>’</w:t>
      </w:r>
      <w:r w:rsidR="00000000" w:rsidRPr="00033231">
        <w:t>a aucun droit</w:t>
      </w:r>
      <w:r>
        <w:t xml:space="preserve">, </w:t>
      </w:r>
      <w:r w:rsidR="00000000" w:rsidRPr="00033231">
        <w:t>mon garçon</w:t>
      </w:r>
      <w:r>
        <w:t xml:space="preserve"> ; </w:t>
      </w:r>
      <w:r w:rsidR="00000000" w:rsidRPr="00033231">
        <w:t>mais pardonnez à votre frère jusqu</w:t>
      </w:r>
      <w:r>
        <w:t>’</w:t>
      </w:r>
      <w:r w:rsidR="00000000" w:rsidRPr="00033231">
        <w:t>à soixante-dix-sept fois</w:t>
      </w:r>
      <w:r>
        <w:t xml:space="preserve">, </w:t>
      </w:r>
      <w:r w:rsidR="00000000" w:rsidRPr="00033231">
        <w:t xml:space="preserve">dit avec douceur </w:t>
      </w:r>
      <w:r>
        <w:t>M. </w:t>
      </w:r>
      <w:r w:rsidR="00000000" w:rsidRPr="00033231">
        <w:t>Yorke</w:t>
      </w:r>
      <w:r>
        <w:t>.</w:t>
      </w:r>
    </w:p>
    <w:p w14:paraId="49635542" w14:textId="77777777" w:rsidR="004F69D6" w:rsidRDefault="004F69D6" w:rsidP="0021796F">
      <w:r>
        <w:t>— </w:t>
      </w:r>
      <w:r w:rsidR="00000000" w:rsidRPr="00033231">
        <w:t>Toujours de même</w:t>
      </w:r>
      <w:r>
        <w:t xml:space="preserve">, </w:t>
      </w:r>
      <w:r w:rsidR="00000000" w:rsidRPr="00033231">
        <w:t>toujours la théorie opposée à la pr</w:t>
      </w:r>
      <w:r w:rsidR="00000000" w:rsidRPr="00033231">
        <w:t>a</w:t>
      </w:r>
      <w:r w:rsidR="00000000" w:rsidRPr="00033231">
        <w:t>tique</w:t>
      </w:r>
      <w:r>
        <w:t xml:space="preserve"> ! </w:t>
      </w:r>
      <w:r w:rsidR="00000000" w:rsidRPr="00033231">
        <w:t>murmura Martin en sortant de la chambre</w:t>
      </w:r>
      <w:r>
        <w:t>.</w:t>
      </w:r>
    </w:p>
    <w:p w14:paraId="33F075F1" w14:textId="77777777" w:rsidR="004F69D6" w:rsidRDefault="004F69D6" w:rsidP="0021796F">
      <w:r>
        <w:t>— </w:t>
      </w:r>
      <w:r w:rsidR="00000000" w:rsidRPr="00033231">
        <w:t>Où allez-vous</w:t>
      </w:r>
      <w:r>
        <w:t xml:space="preserve">, </w:t>
      </w:r>
      <w:r w:rsidR="00000000" w:rsidRPr="00033231">
        <w:t>mon fils</w:t>
      </w:r>
      <w:r>
        <w:t xml:space="preserve"> ? </w:t>
      </w:r>
      <w:r w:rsidR="00000000" w:rsidRPr="00033231">
        <w:t>demanda le père</w:t>
      </w:r>
      <w:r>
        <w:t>.</w:t>
      </w:r>
    </w:p>
    <w:p w14:paraId="0CE9CC91" w14:textId="02CAAA35" w:rsidR="00000000" w:rsidRPr="00033231" w:rsidRDefault="004F69D6" w:rsidP="0021796F">
      <w:r>
        <w:t>— </w:t>
      </w:r>
      <w:r w:rsidR="00000000" w:rsidRPr="00033231">
        <w:t>En quelque endroit où je ne sois pas exposé à l</w:t>
      </w:r>
      <w:r>
        <w:t>’</w:t>
      </w:r>
      <w:r w:rsidR="00000000" w:rsidRPr="00033231">
        <w:t>insulte</w:t>
      </w:r>
      <w:r>
        <w:t xml:space="preserve">, </w:t>
      </w:r>
      <w:r w:rsidR="00000000" w:rsidRPr="00033231">
        <w:t>puisque je ne puis trouver un tel lieu dans cette maison</w:t>
      </w:r>
      <w:r>
        <w:t>. »</w:t>
      </w:r>
    </w:p>
    <w:p w14:paraId="57C85381" w14:textId="77777777" w:rsidR="004F69D6" w:rsidRDefault="00000000" w:rsidP="0021796F">
      <w:r w:rsidRPr="00033231">
        <w:t>Mathieu ricanait d</w:t>
      </w:r>
      <w:r w:rsidR="004F69D6">
        <w:t>’</w:t>
      </w:r>
      <w:r w:rsidRPr="00033231">
        <w:t>une façon insolente</w:t>
      </w:r>
      <w:r w:rsidR="004F69D6">
        <w:t xml:space="preserve">. </w:t>
      </w:r>
      <w:r w:rsidRPr="00033231">
        <w:t>Martin lui jeta un regard étrange</w:t>
      </w:r>
      <w:r w:rsidR="004F69D6">
        <w:t xml:space="preserve"> ; </w:t>
      </w:r>
      <w:r w:rsidRPr="00033231">
        <w:t>tout son frêle corps tremblait</w:t>
      </w:r>
      <w:r w:rsidR="004F69D6">
        <w:t xml:space="preserve">, </w:t>
      </w:r>
      <w:r w:rsidRPr="00033231">
        <w:t>mais il se contint</w:t>
      </w:r>
      <w:r w:rsidR="004F69D6">
        <w:t>.</w:t>
      </w:r>
    </w:p>
    <w:p w14:paraId="7DC92EB4" w14:textId="77777777" w:rsidR="004F69D6" w:rsidRDefault="004F69D6" w:rsidP="0021796F">
      <w:r>
        <w:t>« </w:t>
      </w:r>
      <w:r w:rsidR="00000000" w:rsidRPr="00033231">
        <w:t>Je suppose qu</w:t>
      </w:r>
      <w:r>
        <w:t>’</w:t>
      </w:r>
      <w:r w:rsidR="00000000" w:rsidRPr="00033231">
        <w:t>il n</w:t>
      </w:r>
      <w:r>
        <w:t>’</w:t>
      </w:r>
      <w:r w:rsidR="00000000" w:rsidRPr="00033231">
        <w:t>y a aucune objection à ce que je me r</w:t>
      </w:r>
      <w:r w:rsidR="00000000" w:rsidRPr="00033231">
        <w:t>e</w:t>
      </w:r>
      <w:r w:rsidR="00000000" w:rsidRPr="00033231">
        <w:t>tire</w:t>
      </w:r>
      <w:r>
        <w:t xml:space="preserve"> ? </w:t>
      </w:r>
      <w:r w:rsidR="00000000" w:rsidRPr="00033231">
        <w:t>demanda-t-il</w:t>
      </w:r>
      <w:r>
        <w:t>.</w:t>
      </w:r>
    </w:p>
    <w:p w14:paraId="5F6A6435" w14:textId="3B3866B6" w:rsidR="00000000" w:rsidRPr="00033231" w:rsidRDefault="004F69D6" w:rsidP="0021796F">
      <w:r>
        <w:t>— </w:t>
      </w:r>
      <w:r w:rsidR="00000000" w:rsidRPr="00033231">
        <w:t>Non</w:t>
      </w:r>
      <w:r>
        <w:t xml:space="preserve">, </w:t>
      </w:r>
      <w:r w:rsidR="00000000" w:rsidRPr="00033231">
        <w:t>allez</w:t>
      </w:r>
      <w:r>
        <w:t xml:space="preserve">, </w:t>
      </w:r>
      <w:r w:rsidR="00000000" w:rsidRPr="00033231">
        <w:t>mon garçon</w:t>
      </w:r>
      <w:r>
        <w:t xml:space="preserve"> ; </w:t>
      </w:r>
      <w:r w:rsidR="00000000" w:rsidRPr="00033231">
        <w:t>mais souvenez-vous de ne lui pas garder rancune</w:t>
      </w:r>
      <w:r>
        <w:t>. »</w:t>
      </w:r>
    </w:p>
    <w:p w14:paraId="0142A626" w14:textId="77777777" w:rsidR="004F69D6" w:rsidRDefault="00000000" w:rsidP="0021796F">
      <w:r w:rsidRPr="00033231">
        <w:t>Martin sortit</w:t>
      </w:r>
      <w:r w:rsidR="004F69D6">
        <w:t xml:space="preserve">, </w:t>
      </w:r>
      <w:r w:rsidRPr="00033231">
        <w:t>et Mathieu lui envoya un nouvel éclat de rire insolent</w:t>
      </w:r>
      <w:r w:rsidR="004F69D6">
        <w:t xml:space="preserve">. </w:t>
      </w:r>
      <w:r w:rsidRPr="00033231">
        <w:t>Rose</w:t>
      </w:r>
      <w:r w:rsidR="004F69D6">
        <w:t xml:space="preserve">, </w:t>
      </w:r>
      <w:r w:rsidRPr="00033231">
        <w:t>relevant sa jolie tête de l</w:t>
      </w:r>
      <w:r w:rsidR="004F69D6">
        <w:t>’</w:t>
      </w:r>
      <w:r w:rsidRPr="00033231">
        <w:t>épaule de Moore</w:t>
      </w:r>
      <w:r w:rsidR="004F69D6">
        <w:t xml:space="preserve">, </w:t>
      </w:r>
      <w:r w:rsidRPr="00033231">
        <w:lastRenderedPageBreak/>
        <w:t>sur laquelle elle l</w:t>
      </w:r>
      <w:r w:rsidR="004F69D6">
        <w:t>’</w:t>
      </w:r>
      <w:r w:rsidRPr="00033231">
        <w:t>avait appuyée pendant un instant</w:t>
      </w:r>
      <w:r w:rsidR="004F69D6">
        <w:t xml:space="preserve">, </w:t>
      </w:r>
      <w:r w:rsidRPr="00033231">
        <w:t>dit en dirigeant un regard ferme sur Mathieu</w:t>
      </w:r>
      <w:r w:rsidR="004F69D6">
        <w:t> :</w:t>
      </w:r>
    </w:p>
    <w:p w14:paraId="1E945DE9" w14:textId="2A11A062" w:rsidR="00000000" w:rsidRPr="00033231" w:rsidRDefault="004F69D6" w:rsidP="0021796F">
      <w:r>
        <w:t>« </w:t>
      </w:r>
      <w:r w:rsidR="00000000" w:rsidRPr="00033231">
        <w:t>Martin est affligé et vous êtes content</w:t>
      </w:r>
      <w:r>
        <w:t xml:space="preserve"> ; </w:t>
      </w:r>
      <w:r w:rsidR="00000000" w:rsidRPr="00033231">
        <w:t>mais j</w:t>
      </w:r>
      <w:r>
        <w:t>’</w:t>
      </w:r>
      <w:r w:rsidR="00000000" w:rsidRPr="00033231">
        <w:t>aimerais mieux être Martin que vous</w:t>
      </w:r>
      <w:r>
        <w:t xml:space="preserve"> : </w:t>
      </w:r>
      <w:r w:rsidR="00000000" w:rsidRPr="00033231">
        <w:t>je méprise votre caractère</w:t>
      </w:r>
      <w:r>
        <w:t>. »</w:t>
      </w:r>
    </w:p>
    <w:p w14:paraId="3678D069" w14:textId="0C921541" w:rsidR="004F69D6" w:rsidRDefault="00000000" w:rsidP="0021796F">
      <w:r w:rsidRPr="00033231">
        <w:t>En ce moment</w:t>
      </w:r>
      <w:r w:rsidR="004F69D6">
        <w:t xml:space="preserve">, </w:t>
      </w:r>
      <w:r w:rsidRPr="00033231">
        <w:t>Moore</w:t>
      </w:r>
      <w:r w:rsidR="004F69D6">
        <w:t xml:space="preserve">, </w:t>
      </w:r>
      <w:r w:rsidRPr="00033231">
        <w:t>pour prévenir</w:t>
      </w:r>
      <w:r w:rsidR="004F69D6">
        <w:t xml:space="preserve">, </w:t>
      </w:r>
      <w:r w:rsidRPr="00033231">
        <w:t>ou tout au moins pour fuir une scène qu</w:t>
      </w:r>
      <w:r w:rsidR="004F69D6">
        <w:t>’</w:t>
      </w:r>
      <w:r w:rsidRPr="00033231">
        <w:t xml:space="preserve">un sanglot de </w:t>
      </w:r>
      <w:proofErr w:type="spellStart"/>
      <w:r w:rsidRPr="00033231">
        <w:t>mistress</w:t>
      </w:r>
      <w:proofErr w:type="spellEnd"/>
      <w:r w:rsidRPr="00033231">
        <w:t xml:space="preserve"> Yorke lui anno</w:t>
      </w:r>
      <w:r w:rsidRPr="00033231">
        <w:t>n</w:t>
      </w:r>
      <w:r w:rsidRPr="00033231">
        <w:t>çait comme probable</w:t>
      </w:r>
      <w:r w:rsidR="004F69D6">
        <w:t xml:space="preserve">, </w:t>
      </w:r>
      <w:r w:rsidRPr="00033231">
        <w:t>se leva</w:t>
      </w:r>
      <w:r w:rsidR="004F69D6">
        <w:t xml:space="preserve">, </w:t>
      </w:r>
      <w:r w:rsidRPr="00033231">
        <w:t>et</w:t>
      </w:r>
      <w:r w:rsidR="004F69D6">
        <w:t xml:space="preserve">, </w:t>
      </w:r>
      <w:r w:rsidRPr="00033231">
        <w:t>descendant Jessy de son g</w:t>
      </w:r>
      <w:r w:rsidRPr="00033231">
        <w:t>e</w:t>
      </w:r>
      <w:r w:rsidRPr="00033231">
        <w:t>nou</w:t>
      </w:r>
      <w:r w:rsidR="004F69D6">
        <w:t xml:space="preserve">, </w:t>
      </w:r>
      <w:r w:rsidRPr="00033231">
        <w:t>il l</w:t>
      </w:r>
      <w:r w:rsidR="004F69D6">
        <w:t>’</w:t>
      </w:r>
      <w:r w:rsidRPr="00033231">
        <w:t>embrassa en même temps que Rose</w:t>
      </w:r>
      <w:r w:rsidR="004F69D6">
        <w:t xml:space="preserve">, </w:t>
      </w:r>
      <w:r w:rsidRPr="00033231">
        <w:t>et leur recomma</w:t>
      </w:r>
      <w:r w:rsidRPr="00033231">
        <w:t>n</w:t>
      </w:r>
      <w:r w:rsidRPr="00033231">
        <w:t xml:space="preserve">da de ne pas manquer de se trouver à </w:t>
      </w:r>
      <w:proofErr w:type="spellStart"/>
      <w:r w:rsidRPr="00033231">
        <w:t>Hollow</w:t>
      </w:r>
      <w:proofErr w:type="spellEnd"/>
      <w:r w:rsidRPr="00033231">
        <w:t xml:space="preserve"> le lendemain dans l</w:t>
      </w:r>
      <w:r w:rsidR="004F69D6">
        <w:t>’</w:t>
      </w:r>
      <w:r w:rsidRPr="00033231">
        <w:t>après-midi</w:t>
      </w:r>
      <w:r w:rsidR="004F69D6">
        <w:t xml:space="preserve"> ; </w:t>
      </w:r>
      <w:r w:rsidRPr="00033231">
        <w:t>puis</w:t>
      </w:r>
      <w:r w:rsidR="004F69D6">
        <w:t xml:space="preserve">, </w:t>
      </w:r>
      <w:r w:rsidRPr="00033231">
        <w:t xml:space="preserve">prenant congé de son hôtesse et disant à </w:t>
      </w:r>
      <w:r w:rsidR="004F69D6">
        <w:t>M. </w:t>
      </w:r>
      <w:r w:rsidRPr="00033231">
        <w:t>Yorke qu</w:t>
      </w:r>
      <w:r w:rsidR="004F69D6">
        <w:t>’</w:t>
      </w:r>
      <w:r w:rsidRPr="00033231">
        <w:t>il désirait lui parler en particulier</w:t>
      </w:r>
      <w:r w:rsidR="004F69D6">
        <w:t xml:space="preserve">, </w:t>
      </w:r>
      <w:r w:rsidRPr="00033231">
        <w:t>il sortit suivi de ce dernier</w:t>
      </w:r>
      <w:r w:rsidR="004F69D6">
        <w:t xml:space="preserve">, </w:t>
      </w:r>
      <w:r w:rsidRPr="00033231">
        <w:t>et le dialogue suivant s</w:t>
      </w:r>
      <w:r w:rsidR="004F69D6">
        <w:t>’</w:t>
      </w:r>
      <w:r w:rsidRPr="00033231">
        <w:t>engagea dans le vestibule</w:t>
      </w:r>
      <w:r w:rsidR="004F69D6">
        <w:t> :</w:t>
      </w:r>
    </w:p>
    <w:p w14:paraId="56A5A2AB" w14:textId="77777777" w:rsidR="004F69D6" w:rsidRDefault="004F69D6" w:rsidP="0021796F">
      <w:r>
        <w:t>« </w:t>
      </w:r>
      <w:r w:rsidR="00000000" w:rsidRPr="00033231">
        <w:t>Avez-vous du travail pour un excellent ouvrier</w:t>
      </w:r>
      <w:r>
        <w:t xml:space="preserve"> ? </w:t>
      </w:r>
      <w:r w:rsidR="00000000" w:rsidRPr="00033231">
        <w:t>dema</w:t>
      </w:r>
      <w:r w:rsidR="00000000" w:rsidRPr="00033231">
        <w:t>n</w:t>
      </w:r>
      <w:r w:rsidR="00000000" w:rsidRPr="00033231">
        <w:t>da Moore</w:t>
      </w:r>
      <w:r>
        <w:t>.</w:t>
      </w:r>
    </w:p>
    <w:p w14:paraId="6059ECE9" w14:textId="77777777" w:rsidR="004F69D6" w:rsidRDefault="004F69D6" w:rsidP="0021796F">
      <w:r>
        <w:t>— </w:t>
      </w:r>
      <w:r w:rsidR="00000000" w:rsidRPr="00033231">
        <w:t>Absurde question en ce temps-ci</w:t>
      </w:r>
      <w:r>
        <w:t xml:space="preserve">, </w:t>
      </w:r>
      <w:r w:rsidR="00000000" w:rsidRPr="00033231">
        <w:t>lorsque vous savez qu</w:t>
      </w:r>
      <w:r>
        <w:t>’</w:t>
      </w:r>
      <w:r w:rsidR="00000000" w:rsidRPr="00033231">
        <w:t>il n</w:t>
      </w:r>
      <w:r>
        <w:t>’</w:t>
      </w:r>
      <w:r w:rsidR="00000000" w:rsidRPr="00033231">
        <w:t>est pas un maître qui n</w:t>
      </w:r>
      <w:r>
        <w:t>’</w:t>
      </w:r>
      <w:r w:rsidR="00000000" w:rsidRPr="00033231">
        <w:t>ait de bons ouvriers inoccupés</w:t>
      </w:r>
      <w:r>
        <w:t>.</w:t>
      </w:r>
    </w:p>
    <w:p w14:paraId="352AAFE3" w14:textId="77777777" w:rsidR="004F69D6" w:rsidRDefault="004F69D6" w:rsidP="0021796F">
      <w:r>
        <w:t>— </w:t>
      </w:r>
      <w:r w:rsidR="00000000" w:rsidRPr="00033231">
        <w:t>Il faut que vous m</w:t>
      </w:r>
      <w:r>
        <w:t>’</w:t>
      </w:r>
      <w:r w:rsidR="00000000" w:rsidRPr="00033231">
        <w:t>obligiez en prenant cet homme</w:t>
      </w:r>
      <w:r>
        <w:t>.</w:t>
      </w:r>
    </w:p>
    <w:p w14:paraId="3F9933BD" w14:textId="77777777" w:rsidR="004F69D6" w:rsidRDefault="004F69D6" w:rsidP="0021796F">
      <w:r>
        <w:t>— </w:t>
      </w:r>
      <w:r w:rsidR="00000000" w:rsidRPr="00033231">
        <w:t>Mon garçon</w:t>
      </w:r>
      <w:r>
        <w:t xml:space="preserve">, </w:t>
      </w:r>
      <w:r w:rsidR="00000000" w:rsidRPr="00033231">
        <w:t>il me serait impossible de prendre un o</w:t>
      </w:r>
      <w:r w:rsidR="00000000" w:rsidRPr="00033231">
        <w:t>u</w:t>
      </w:r>
      <w:r w:rsidR="00000000" w:rsidRPr="00033231">
        <w:t>vrier de plus</w:t>
      </w:r>
      <w:r>
        <w:t xml:space="preserve">, </w:t>
      </w:r>
      <w:r w:rsidR="00000000" w:rsidRPr="00033231">
        <w:t>fût-ce pour obliger toute l</w:t>
      </w:r>
      <w:r>
        <w:t>’</w:t>
      </w:r>
      <w:r w:rsidR="00000000" w:rsidRPr="00033231">
        <w:t>Angleterre</w:t>
      </w:r>
      <w:r>
        <w:t>.</w:t>
      </w:r>
    </w:p>
    <w:p w14:paraId="29A7688A" w14:textId="77777777" w:rsidR="004F69D6" w:rsidRDefault="004F69D6" w:rsidP="0021796F">
      <w:r>
        <w:t>— </w:t>
      </w:r>
      <w:r w:rsidR="00000000" w:rsidRPr="00033231">
        <w:t>N</w:t>
      </w:r>
      <w:r>
        <w:t>’</w:t>
      </w:r>
      <w:r w:rsidR="00000000" w:rsidRPr="00033231">
        <w:t>importe</w:t>
      </w:r>
      <w:r>
        <w:t xml:space="preserve">, </w:t>
      </w:r>
      <w:r w:rsidR="00000000" w:rsidRPr="00033231">
        <w:t>il faut que je lui trouve de l</w:t>
      </w:r>
      <w:r>
        <w:t>’</w:t>
      </w:r>
      <w:r w:rsidR="00000000" w:rsidRPr="00033231">
        <w:t>emploi quelque part</w:t>
      </w:r>
      <w:r>
        <w:t>.</w:t>
      </w:r>
    </w:p>
    <w:p w14:paraId="52EDE8C9" w14:textId="77777777" w:rsidR="004F69D6" w:rsidRDefault="004F69D6" w:rsidP="0021796F">
      <w:r>
        <w:t>— </w:t>
      </w:r>
      <w:r w:rsidR="00000000" w:rsidRPr="00033231">
        <w:t>Qui est-il</w:t>
      </w:r>
      <w:r>
        <w:t> ?</w:t>
      </w:r>
    </w:p>
    <w:p w14:paraId="357EB4A5" w14:textId="77777777" w:rsidR="004F69D6" w:rsidRDefault="004F69D6" w:rsidP="0021796F">
      <w:r>
        <w:t>— </w:t>
      </w:r>
      <w:r w:rsidR="00000000" w:rsidRPr="00033231">
        <w:t xml:space="preserve">William </w:t>
      </w:r>
      <w:proofErr w:type="spellStart"/>
      <w:r w:rsidR="00000000" w:rsidRPr="00033231">
        <w:t>Farren</w:t>
      </w:r>
      <w:proofErr w:type="spellEnd"/>
      <w:r>
        <w:t>.</w:t>
      </w:r>
    </w:p>
    <w:p w14:paraId="60A120BE" w14:textId="77777777" w:rsidR="004F69D6" w:rsidRDefault="004F69D6" w:rsidP="0021796F">
      <w:r>
        <w:t>— </w:t>
      </w:r>
      <w:r w:rsidR="00000000" w:rsidRPr="00033231">
        <w:t>Je connais William</w:t>
      </w:r>
      <w:r>
        <w:t xml:space="preserve"> ; </w:t>
      </w:r>
      <w:r w:rsidR="00000000" w:rsidRPr="00033231">
        <w:t>c</w:t>
      </w:r>
      <w:r>
        <w:t>’</w:t>
      </w:r>
      <w:r w:rsidR="00000000" w:rsidRPr="00033231">
        <w:t>est un parfait honnête homme</w:t>
      </w:r>
      <w:r>
        <w:t>.</w:t>
      </w:r>
    </w:p>
    <w:p w14:paraId="52DFE785" w14:textId="77777777" w:rsidR="004F69D6" w:rsidRDefault="004F69D6" w:rsidP="0021796F">
      <w:r>
        <w:t>— </w:t>
      </w:r>
      <w:r w:rsidR="00000000" w:rsidRPr="00033231">
        <w:t>Depuis trois mois il est sans travail</w:t>
      </w:r>
      <w:r>
        <w:t xml:space="preserve"> : </w:t>
      </w:r>
      <w:r w:rsidR="00000000" w:rsidRPr="00033231">
        <w:t>il a une nombreuse famille</w:t>
      </w:r>
      <w:r>
        <w:t xml:space="preserve"> ; </w:t>
      </w:r>
      <w:r w:rsidR="00000000" w:rsidRPr="00033231">
        <w:t>je sais qu</w:t>
      </w:r>
      <w:r>
        <w:t>’</w:t>
      </w:r>
      <w:r w:rsidR="00000000" w:rsidRPr="00033231">
        <w:t xml:space="preserve">il ne peut la faire vivre sans son </w:t>
      </w:r>
      <w:r w:rsidR="00000000" w:rsidRPr="00033231">
        <w:lastRenderedPageBreak/>
        <w:t>salaire</w:t>
      </w:r>
      <w:r>
        <w:t xml:space="preserve">. </w:t>
      </w:r>
      <w:r w:rsidR="00000000" w:rsidRPr="00033231">
        <w:t>Il fa</w:t>
      </w:r>
      <w:r w:rsidR="00000000" w:rsidRPr="00033231">
        <w:t>i</w:t>
      </w:r>
      <w:r w:rsidR="00000000" w:rsidRPr="00033231">
        <w:t>sait partie d</w:t>
      </w:r>
      <w:r>
        <w:t>’</w:t>
      </w:r>
      <w:r w:rsidR="00000000" w:rsidRPr="00033231">
        <w:t>une députation d</w:t>
      </w:r>
      <w:r>
        <w:t>’</w:t>
      </w:r>
      <w:r w:rsidR="00000000" w:rsidRPr="00033231">
        <w:t>ouvriers qui sont venus ce matin m</w:t>
      </w:r>
      <w:r>
        <w:t>’</w:t>
      </w:r>
      <w:r w:rsidR="00000000" w:rsidRPr="00033231">
        <w:t>apporter des plaintes et des menaces</w:t>
      </w:r>
      <w:r>
        <w:t xml:space="preserve">. </w:t>
      </w:r>
      <w:r w:rsidR="00000000" w:rsidRPr="00033231">
        <w:t>William ne m</w:t>
      </w:r>
      <w:r>
        <w:t>’</w:t>
      </w:r>
      <w:r w:rsidR="00000000" w:rsidRPr="00033231">
        <w:t>a pas menacé</w:t>
      </w:r>
      <w:r>
        <w:t xml:space="preserve"> ; </w:t>
      </w:r>
      <w:r w:rsidR="00000000" w:rsidRPr="00033231">
        <w:t>il m</w:t>
      </w:r>
      <w:r>
        <w:t>’</w:t>
      </w:r>
      <w:r w:rsidR="00000000" w:rsidRPr="00033231">
        <w:t>a seulement demandé de leur accorder un peu de temps</w:t>
      </w:r>
      <w:r>
        <w:t xml:space="preserve">, </w:t>
      </w:r>
      <w:r w:rsidR="00000000" w:rsidRPr="00033231">
        <w:t>d</w:t>
      </w:r>
      <w:r>
        <w:t>’</w:t>
      </w:r>
      <w:r w:rsidR="00000000" w:rsidRPr="00033231">
        <w:t>opérer mes changements avec plus de lenteur</w:t>
      </w:r>
      <w:r>
        <w:t xml:space="preserve">. </w:t>
      </w:r>
      <w:r w:rsidR="00000000" w:rsidRPr="00033231">
        <w:t>Vous savez que cela m</w:t>
      </w:r>
      <w:r>
        <w:t>’</w:t>
      </w:r>
      <w:r w:rsidR="00000000" w:rsidRPr="00033231">
        <w:t>est impossible</w:t>
      </w:r>
      <w:r>
        <w:t xml:space="preserve"> ; </w:t>
      </w:r>
      <w:r w:rsidR="00000000" w:rsidRPr="00033231">
        <w:t>pressé de toutes parts comme je le suis</w:t>
      </w:r>
      <w:r>
        <w:t xml:space="preserve">, </w:t>
      </w:r>
      <w:r w:rsidR="00000000" w:rsidRPr="00033231">
        <w:t>je n</w:t>
      </w:r>
      <w:r>
        <w:t>’</w:t>
      </w:r>
      <w:r w:rsidR="00000000" w:rsidRPr="00033231">
        <w:t>ai pas d</w:t>
      </w:r>
      <w:r>
        <w:t>’</w:t>
      </w:r>
      <w:r w:rsidR="00000000" w:rsidRPr="00033231">
        <w:t>autre ressource que d</w:t>
      </w:r>
      <w:r>
        <w:t>’</w:t>
      </w:r>
      <w:r w:rsidR="00000000" w:rsidRPr="00033231">
        <w:t>aller en avant</w:t>
      </w:r>
      <w:r>
        <w:t xml:space="preserve">. </w:t>
      </w:r>
      <w:r w:rsidR="00000000" w:rsidRPr="00033231">
        <w:t>Je n</w:t>
      </w:r>
      <w:r>
        <w:t>’</w:t>
      </w:r>
      <w:r w:rsidR="00000000" w:rsidRPr="00033231">
        <w:t>ai pas cru devoir parlementer avec eux</w:t>
      </w:r>
      <w:r>
        <w:t xml:space="preserve"> ; </w:t>
      </w:r>
      <w:r w:rsidR="00000000" w:rsidRPr="00033231">
        <w:t>je les ai congédiés</w:t>
      </w:r>
      <w:r>
        <w:t xml:space="preserve">, </w:t>
      </w:r>
      <w:r w:rsidR="00000000" w:rsidRPr="00033231">
        <w:t>après avoir fait arrêter un misérable qui se trouvait parmi eux et que j</w:t>
      </w:r>
      <w:r>
        <w:t>’</w:t>
      </w:r>
      <w:r w:rsidR="00000000" w:rsidRPr="00033231">
        <w:t>espère faire transporter</w:t>
      </w:r>
      <w:r>
        <w:t xml:space="preserve">, </w:t>
      </w:r>
      <w:r w:rsidR="00000000" w:rsidRPr="00033231">
        <w:t>un gaillard qui prêche quelquefois dans la chapelle là-bas</w:t>
      </w:r>
      <w:r>
        <w:t>.</w:t>
      </w:r>
    </w:p>
    <w:p w14:paraId="0C8CD100" w14:textId="77777777" w:rsidR="004F69D6" w:rsidRDefault="004F69D6" w:rsidP="0021796F">
      <w:r>
        <w:t>— </w:t>
      </w:r>
      <w:r w:rsidR="00000000" w:rsidRPr="00033231">
        <w:t>Ce n</w:t>
      </w:r>
      <w:r>
        <w:t>’</w:t>
      </w:r>
      <w:r w:rsidR="00000000" w:rsidRPr="00033231">
        <w:t xml:space="preserve">est pas Moïse </w:t>
      </w:r>
      <w:proofErr w:type="spellStart"/>
      <w:r w:rsidR="00000000" w:rsidRPr="00033231">
        <w:t>Barraclough</w:t>
      </w:r>
      <w:proofErr w:type="spellEnd"/>
      <w:r>
        <w:t> ?</w:t>
      </w:r>
    </w:p>
    <w:p w14:paraId="1039C4DC" w14:textId="77777777" w:rsidR="004F69D6" w:rsidRDefault="004F69D6" w:rsidP="0021796F">
      <w:r>
        <w:t>— </w:t>
      </w:r>
      <w:r w:rsidR="00000000" w:rsidRPr="00033231">
        <w:t>Lui-même</w:t>
      </w:r>
      <w:r>
        <w:t>.</w:t>
      </w:r>
    </w:p>
    <w:p w14:paraId="61355CF3" w14:textId="77777777" w:rsidR="004F69D6" w:rsidRDefault="004F69D6" w:rsidP="0021796F">
      <w:r>
        <w:t>— </w:t>
      </w:r>
      <w:r w:rsidR="00000000" w:rsidRPr="00033231">
        <w:t>Ah</w:t>
      </w:r>
      <w:r>
        <w:t xml:space="preserve"> ! </w:t>
      </w:r>
      <w:r w:rsidR="00000000" w:rsidRPr="00033231">
        <w:t>vous l</w:t>
      </w:r>
      <w:r>
        <w:t>’</w:t>
      </w:r>
      <w:r w:rsidR="00000000" w:rsidRPr="00033231">
        <w:t>avez fait arrêter</w:t>
      </w:r>
      <w:r>
        <w:t xml:space="preserve"> ! </w:t>
      </w:r>
      <w:r w:rsidR="00000000" w:rsidRPr="00033231">
        <w:t>D</w:t>
      </w:r>
      <w:r>
        <w:t>’</w:t>
      </w:r>
      <w:r w:rsidR="00000000" w:rsidRPr="00033231">
        <w:t>un vaurien vous allez faire un martyr</w:t>
      </w:r>
      <w:r>
        <w:t xml:space="preserve">. </w:t>
      </w:r>
      <w:r w:rsidR="00000000" w:rsidRPr="00033231">
        <w:t>Vous avez fait là une chose fort sage</w:t>
      </w:r>
      <w:r>
        <w:t> !</w:t>
      </w:r>
    </w:p>
    <w:p w14:paraId="29DA29D0" w14:textId="77777777" w:rsidR="004F69D6" w:rsidRDefault="004F69D6" w:rsidP="0021796F">
      <w:r>
        <w:t>— </w:t>
      </w:r>
      <w:r w:rsidR="00000000" w:rsidRPr="00033231">
        <w:t>J</w:t>
      </w:r>
      <w:r>
        <w:t>’</w:t>
      </w:r>
      <w:r w:rsidR="00000000" w:rsidRPr="00033231">
        <w:t>ai fait une chose juste</w:t>
      </w:r>
      <w:r>
        <w:t xml:space="preserve">. </w:t>
      </w:r>
      <w:r w:rsidR="00000000" w:rsidRPr="00033231">
        <w:t>Bref</w:t>
      </w:r>
      <w:r>
        <w:t xml:space="preserve">, </w:t>
      </w:r>
      <w:r w:rsidR="00000000" w:rsidRPr="00033231">
        <w:t xml:space="preserve">je suis déterminé à trouver une place à </w:t>
      </w:r>
      <w:proofErr w:type="spellStart"/>
      <w:r w:rsidR="00000000" w:rsidRPr="00033231">
        <w:t>Farren</w:t>
      </w:r>
      <w:proofErr w:type="spellEnd"/>
      <w:r>
        <w:t xml:space="preserve">, </w:t>
      </w:r>
      <w:r w:rsidR="00000000" w:rsidRPr="00033231">
        <w:t>et je compte sur vous pour lui en donner une</w:t>
      </w:r>
      <w:r>
        <w:t>.</w:t>
      </w:r>
    </w:p>
    <w:p w14:paraId="01203FE1" w14:textId="77777777" w:rsidR="004F69D6" w:rsidRDefault="004F69D6" w:rsidP="0021796F">
      <w:r>
        <w:t>— </w:t>
      </w:r>
      <w:r w:rsidR="00000000" w:rsidRPr="00033231">
        <w:t>Vraiment</w:t>
      </w:r>
      <w:r>
        <w:t xml:space="preserve"> ? </w:t>
      </w:r>
      <w:r w:rsidR="00000000" w:rsidRPr="00033231">
        <w:t>et de quel droit comptez-vous sur moi pour pourvoir vos ouvriers congédiés</w:t>
      </w:r>
      <w:r>
        <w:t xml:space="preserve"> ? </w:t>
      </w:r>
      <w:r w:rsidR="00000000" w:rsidRPr="00033231">
        <w:t xml:space="preserve">Est-ce que je connais vos </w:t>
      </w:r>
      <w:proofErr w:type="spellStart"/>
      <w:r w:rsidR="00000000" w:rsidRPr="00033231">
        <w:t>Fa</w:t>
      </w:r>
      <w:r w:rsidR="00000000" w:rsidRPr="00033231">
        <w:t>r</w:t>
      </w:r>
      <w:r w:rsidR="00000000" w:rsidRPr="00033231">
        <w:t>ren</w:t>
      </w:r>
      <w:proofErr w:type="spellEnd"/>
      <w:r w:rsidR="00000000" w:rsidRPr="00033231">
        <w:t xml:space="preserve"> et vos William</w:t>
      </w:r>
      <w:r>
        <w:t xml:space="preserve"> ? </w:t>
      </w:r>
      <w:r w:rsidR="00000000" w:rsidRPr="00033231">
        <w:t>J</w:t>
      </w:r>
      <w:r>
        <w:t>’</w:t>
      </w:r>
      <w:r w:rsidR="00000000" w:rsidRPr="00033231">
        <w:t>ai entendu dire qu</w:t>
      </w:r>
      <w:r>
        <w:t>’</w:t>
      </w:r>
      <w:r w:rsidR="00000000" w:rsidRPr="00033231">
        <w:t>il est un honnête homme</w:t>
      </w:r>
      <w:r>
        <w:t xml:space="preserve"> ; </w:t>
      </w:r>
      <w:r w:rsidR="00000000" w:rsidRPr="00033231">
        <w:t>mais est-ce que je dois assistance à tous les honnêtes gens du Yorkshire</w:t>
      </w:r>
      <w:r>
        <w:t xml:space="preserve"> ? </w:t>
      </w:r>
      <w:r w:rsidR="00000000" w:rsidRPr="00033231">
        <w:t>Vous pourrez me répondre que la charge ne serait pas grande</w:t>
      </w:r>
      <w:r>
        <w:t xml:space="preserve"> ; </w:t>
      </w:r>
      <w:r w:rsidR="00000000" w:rsidRPr="00033231">
        <w:t>mais</w:t>
      </w:r>
      <w:r>
        <w:t xml:space="preserve">, </w:t>
      </w:r>
      <w:r w:rsidR="00000000" w:rsidRPr="00033231">
        <w:t>grande ou petite</w:t>
      </w:r>
      <w:r>
        <w:t xml:space="preserve">, </w:t>
      </w:r>
      <w:r w:rsidR="00000000" w:rsidRPr="00033231">
        <w:t>je n</w:t>
      </w:r>
      <w:r>
        <w:t>’</w:t>
      </w:r>
      <w:r w:rsidR="00000000" w:rsidRPr="00033231">
        <w:t>en veux pas</w:t>
      </w:r>
      <w:r>
        <w:t>.</w:t>
      </w:r>
    </w:p>
    <w:p w14:paraId="0DA60851" w14:textId="77777777" w:rsidR="004F69D6" w:rsidRDefault="004F69D6" w:rsidP="0021796F">
      <w:r>
        <w:t>— </w:t>
      </w:r>
      <w:r w:rsidR="00000000" w:rsidRPr="00033231">
        <w:t>Allons</w:t>
      </w:r>
      <w:r>
        <w:t xml:space="preserve">, </w:t>
      </w:r>
      <w:r w:rsidR="00000000" w:rsidRPr="00033231">
        <w:t>monsieur Yorke</w:t>
      </w:r>
      <w:r>
        <w:t xml:space="preserve">, </w:t>
      </w:r>
      <w:r w:rsidR="00000000" w:rsidRPr="00033231">
        <w:t>quelle occupation pourrez-vous lui trouver</w:t>
      </w:r>
      <w:r>
        <w:t> ?</w:t>
      </w:r>
    </w:p>
    <w:p w14:paraId="3929CB06" w14:textId="4D3F3A22" w:rsidR="00000000" w:rsidRPr="00033231" w:rsidRDefault="004F69D6" w:rsidP="0021796F">
      <w:r>
        <w:t>— </w:t>
      </w:r>
      <w:r w:rsidR="00000000" w:rsidRPr="00033231">
        <w:t>Lui trouver</w:t>
      </w:r>
      <w:r>
        <w:t xml:space="preserve"> ! </w:t>
      </w:r>
      <w:r w:rsidR="00000000" w:rsidRPr="00033231">
        <w:t>Vous allez me faire recourir à un langage dont je n</w:t>
      </w:r>
      <w:r>
        <w:t>’</w:t>
      </w:r>
      <w:r w:rsidR="00000000" w:rsidRPr="00033231">
        <w:t>ai pas l</w:t>
      </w:r>
      <w:r>
        <w:t>’</w:t>
      </w:r>
      <w:r w:rsidR="00000000" w:rsidRPr="00033231">
        <w:t>habitude de me servir</w:t>
      </w:r>
      <w:r>
        <w:t xml:space="preserve">. </w:t>
      </w:r>
      <w:r w:rsidR="00000000" w:rsidRPr="00033231">
        <w:t>Je voudrais vous voir rentrer chez vous</w:t>
      </w:r>
      <w:r>
        <w:t xml:space="preserve"> ; </w:t>
      </w:r>
      <w:r w:rsidR="00000000" w:rsidRPr="00033231">
        <w:t>voilà la porte</w:t>
      </w:r>
      <w:r>
        <w:t xml:space="preserve">, </w:t>
      </w:r>
      <w:r w:rsidR="00000000" w:rsidRPr="00033231">
        <w:t>partez</w:t>
      </w:r>
      <w:r>
        <w:t>. »</w:t>
      </w:r>
    </w:p>
    <w:p w14:paraId="66AD908B" w14:textId="77777777" w:rsidR="004F69D6" w:rsidRDefault="00000000" w:rsidP="0021796F">
      <w:r w:rsidRPr="00033231">
        <w:lastRenderedPageBreak/>
        <w:t>Moore s</w:t>
      </w:r>
      <w:r w:rsidR="004F69D6">
        <w:t>’</w:t>
      </w:r>
      <w:r w:rsidRPr="00033231">
        <w:t>assit sur un des sièges du vestibule</w:t>
      </w:r>
      <w:r w:rsidR="004F69D6">
        <w:t>.</w:t>
      </w:r>
    </w:p>
    <w:p w14:paraId="2C57A605" w14:textId="77777777" w:rsidR="004F69D6" w:rsidRDefault="004F69D6" w:rsidP="0021796F">
      <w:r>
        <w:t>« </w:t>
      </w:r>
      <w:r w:rsidR="00000000" w:rsidRPr="00033231">
        <w:t>Vous ne pouvez lui donner de l</w:t>
      </w:r>
      <w:r>
        <w:t>’</w:t>
      </w:r>
      <w:r w:rsidR="00000000" w:rsidRPr="00033231">
        <w:t>occupation dans votre f</w:t>
      </w:r>
      <w:r w:rsidR="00000000" w:rsidRPr="00033231">
        <w:t>a</w:t>
      </w:r>
      <w:r w:rsidR="00000000" w:rsidRPr="00033231">
        <w:t>brique</w:t>
      </w:r>
      <w:r>
        <w:t xml:space="preserve">, </w:t>
      </w:r>
      <w:r w:rsidR="00000000" w:rsidRPr="00033231">
        <w:t>bien</w:t>
      </w:r>
      <w:r>
        <w:t xml:space="preserve"> ; </w:t>
      </w:r>
      <w:r w:rsidR="00000000" w:rsidRPr="00033231">
        <w:t>mais vous avez des terres</w:t>
      </w:r>
      <w:r>
        <w:t xml:space="preserve"> : </w:t>
      </w:r>
      <w:r w:rsidR="00000000" w:rsidRPr="00033231">
        <w:t>trouvez-lui quelque o</w:t>
      </w:r>
      <w:r w:rsidR="00000000" w:rsidRPr="00033231">
        <w:t>c</w:t>
      </w:r>
      <w:r w:rsidR="00000000" w:rsidRPr="00033231">
        <w:t>cupation sur votre domaine</w:t>
      </w:r>
      <w:r>
        <w:t xml:space="preserve">, </w:t>
      </w:r>
      <w:r w:rsidR="00000000" w:rsidRPr="00033231">
        <w:t>monsieur Yorke</w:t>
      </w:r>
      <w:r>
        <w:t>.</w:t>
      </w:r>
    </w:p>
    <w:p w14:paraId="54798636" w14:textId="77777777" w:rsidR="004F69D6" w:rsidRDefault="004F69D6" w:rsidP="0021796F">
      <w:r>
        <w:t>— </w:t>
      </w:r>
      <w:r w:rsidR="00000000" w:rsidRPr="00033231">
        <w:t>Bob</w:t>
      </w:r>
      <w:r>
        <w:t xml:space="preserve">, </w:t>
      </w:r>
      <w:r w:rsidR="00000000" w:rsidRPr="00033231">
        <w:t>je croyais que vous vous mettiez peu en peine de nos lourdauds de paysans</w:t>
      </w:r>
      <w:r>
        <w:t xml:space="preserve"> ; </w:t>
      </w:r>
      <w:r w:rsidR="00000000" w:rsidRPr="00033231">
        <w:t>je ne comprends pas ce changement</w:t>
      </w:r>
      <w:r>
        <w:t>.</w:t>
      </w:r>
    </w:p>
    <w:p w14:paraId="1359775C" w14:textId="77777777" w:rsidR="004F69D6" w:rsidRDefault="004F69D6" w:rsidP="0021796F">
      <w:r>
        <w:t>— </w:t>
      </w:r>
      <w:r w:rsidR="00000000" w:rsidRPr="00033231">
        <w:t>Cet homme ne m</w:t>
      </w:r>
      <w:r>
        <w:t>’</w:t>
      </w:r>
      <w:r w:rsidR="00000000" w:rsidRPr="00033231">
        <w:t>a dit que des choses justes et sensées</w:t>
      </w:r>
      <w:r>
        <w:t xml:space="preserve">. </w:t>
      </w:r>
      <w:r w:rsidR="00000000" w:rsidRPr="00033231">
        <w:t>Je lui ai répondu aussi rudement qu</w:t>
      </w:r>
      <w:r>
        <w:t>’</w:t>
      </w:r>
      <w:r w:rsidR="00000000" w:rsidRPr="00033231">
        <w:t>aux autres</w:t>
      </w:r>
      <w:r>
        <w:t xml:space="preserve">. </w:t>
      </w:r>
      <w:r w:rsidR="00000000" w:rsidRPr="00033231">
        <w:t>Je ne pouvais faire de distinctions en ce moment</w:t>
      </w:r>
      <w:r>
        <w:t xml:space="preserve">. </w:t>
      </w:r>
      <w:r w:rsidR="00000000" w:rsidRPr="00033231">
        <w:t>Son aspect disait ce qu</w:t>
      </w:r>
      <w:r>
        <w:t>’</w:t>
      </w:r>
      <w:r w:rsidR="00000000" w:rsidRPr="00033231">
        <w:t>il avait souffert</w:t>
      </w:r>
      <w:r>
        <w:t xml:space="preserve">, </w:t>
      </w:r>
      <w:r w:rsidR="00000000" w:rsidRPr="00033231">
        <w:t>mieux que ses paroles</w:t>
      </w:r>
      <w:r>
        <w:t xml:space="preserve">. </w:t>
      </w:r>
      <w:r w:rsidR="00000000" w:rsidRPr="00033231">
        <w:t>Mais qu</w:t>
      </w:r>
      <w:r>
        <w:t>’</w:t>
      </w:r>
      <w:r w:rsidR="00000000" w:rsidRPr="00033231">
        <w:t>est-il besoin de tant d</w:t>
      </w:r>
      <w:r>
        <w:t>’</w:t>
      </w:r>
      <w:r w:rsidR="00000000" w:rsidRPr="00033231">
        <w:t>explications</w:t>
      </w:r>
      <w:r>
        <w:t xml:space="preserve"> ? </w:t>
      </w:r>
      <w:r w:rsidR="00000000" w:rsidRPr="00033231">
        <w:t>Donnez-lui du travail</w:t>
      </w:r>
      <w:r>
        <w:t>.</w:t>
      </w:r>
    </w:p>
    <w:p w14:paraId="6A32DA02" w14:textId="77777777" w:rsidR="004F69D6" w:rsidRDefault="004F69D6" w:rsidP="0021796F">
      <w:r>
        <w:t>— </w:t>
      </w:r>
      <w:r w:rsidR="00000000" w:rsidRPr="00033231">
        <w:t>Donnez-lui en vous-même</w:t>
      </w:r>
      <w:r>
        <w:t xml:space="preserve">, </w:t>
      </w:r>
      <w:r w:rsidR="00000000" w:rsidRPr="00033231">
        <w:t>si vous y tenez tant</w:t>
      </w:r>
      <w:r>
        <w:t xml:space="preserve"> ; </w:t>
      </w:r>
      <w:r w:rsidR="00000000" w:rsidRPr="00033231">
        <w:t>gênez-vous</w:t>
      </w:r>
      <w:r>
        <w:t>.</w:t>
      </w:r>
    </w:p>
    <w:p w14:paraId="784F431C" w14:textId="77777777" w:rsidR="004F69D6" w:rsidRDefault="004F69D6" w:rsidP="0021796F">
      <w:r>
        <w:t>— </w:t>
      </w:r>
      <w:r w:rsidR="00000000" w:rsidRPr="00033231">
        <w:t>S</w:t>
      </w:r>
      <w:r>
        <w:t>’</w:t>
      </w:r>
      <w:r w:rsidR="00000000" w:rsidRPr="00033231">
        <w:t>il restait un point à tendre dans mes affaires</w:t>
      </w:r>
      <w:r>
        <w:t xml:space="preserve">, </w:t>
      </w:r>
      <w:r w:rsidR="00000000" w:rsidRPr="00033231">
        <w:t>je le te</w:t>
      </w:r>
      <w:r w:rsidR="00000000" w:rsidRPr="00033231">
        <w:t>n</w:t>
      </w:r>
      <w:r w:rsidR="00000000" w:rsidRPr="00033231">
        <w:t>drais à le faire craquer</w:t>
      </w:r>
      <w:r>
        <w:t xml:space="preserve"> ; </w:t>
      </w:r>
      <w:r w:rsidR="00000000" w:rsidRPr="00033231">
        <w:t>mais j</w:t>
      </w:r>
      <w:r>
        <w:t>’</w:t>
      </w:r>
      <w:r w:rsidR="00000000" w:rsidRPr="00033231">
        <w:t>ai reçu ce matin des lettres qui me disent assez clairement où j</w:t>
      </w:r>
      <w:r>
        <w:t>’</w:t>
      </w:r>
      <w:r w:rsidR="00000000" w:rsidRPr="00033231">
        <w:t>en suis</w:t>
      </w:r>
      <w:r>
        <w:t xml:space="preserve">, </w:t>
      </w:r>
      <w:r w:rsidR="00000000" w:rsidRPr="00033231">
        <w:t>et je ne suis pas loin du bout de la planche</w:t>
      </w:r>
      <w:r>
        <w:t xml:space="preserve">. </w:t>
      </w:r>
      <w:r w:rsidR="00000000" w:rsidRPr="00033231">
        <w:t>Mon marché étranger est tout à fait gorgé</w:t>
      </w:r>
      <w:r>
        <w:t xml:space="preserve">. </w:t>
      </w:r>
      <w:r w:rsidR="00000000" w:rsidRPr="00033231">
        <w:t>S</w:t>
      </w:r>
      <w:r>
        <w:t>’</w:t>
      </w:r>
      <w:r w:rsidR="00000000" w:rsidRPr="00033231">
        <w:t>il n</w:t>
      </w:r>
      <w:r>
        <w:t>’</w:t>
      </w:r>
      <w:r w:rsidR="00000000" w:rsidRPr="00033231">
        <w:t>arrive pas un changement</w:t>
      </w:r>
      <w:r>
        <w:t xml:space="preserve">, </w:t>
      </w:r>
      <w:r w:rsidR="00000000" w:rsidRPr="00033231">
        <w:t>si des indices de paix n</w:t>
      </w:r>
      <w:r>
        <w:t>’</w:t>
      </w:r>
      <w:r w:rsidR="00000000" w:rsidRPr="00033231">
        <w:t>apparaissent pas</w:t>
      </w:r>
      <w:r>
        <w:t xml:space="preserve">, </w:t>
      </w:r>
      <w:r w:rsidR="00000000" w:rsidRPr="00033231">
        <w:t>si les Ordres en Conseil ne sont au moins suspendus</w:t>
      </w:r>
      <w:r>
        <w:t xml:space="preserve">, </w:t>
      </w:r>
      <w:r w:rsidR="00000000" w:rsidRPr="00033231">
        <w:t>de façon à nous ouvrir un débouché dans l</w:t>
      </w:r>
      <w:r>
        <w:t>’</w:t>
      </w:r>
      <w:r w:rsidR="00000000" w:rsidRPr="00033231">
        <w:t>ouest</w:t>
      </w:r>
      <w:r>
        <w:t xml:space="preserve">, </w:t>
      </w:r>
      <w:r w:rsidR="00000000" w:rsidRPr="00033231">
        <w:t>je ne sais de quel côté me tourner</w:t>
      </w:r>
      <w:r>
        <w:t xml:space="preserve">. </w:t>
      </w:r>
      <w:r w:rsidR="00000000" w:rsidRPr="00033231">
        <w:t>Je ne vois pas plus de lumière que si j</w:t>
      </w:r>
      <w:r>
        <w:t>’</w:t>
      </w:r>
      <w:r w:rsidR="00000000" w:rsidRPr="00033231">
        <w:t>étais scellé dans un roc</w:t>
      </w:r>
      <w:r>
        <w:t xml:space="preserve"> ; </w:t>
      </w:r>
      <w:r w:rsidR="00000000" w:rsidRPr="00033231">
        <w:t>de sorte que</w:t>
      </w:r>
      <w:r>
        <w:t xml:space="preserve">, </w:t>
      </w:r>
      <w:r w:rsidR="00000000" w:rsidRPr="00033231">
        <w:t>de ma part</w:t>
      </w:r>
      <w:r>
        <w:t xml:space="preserve">, </w:t>
      </w:r>
      <w:r w:rsidR="00000000" w:rsidRPr="00033231">
        <w:t>pr</w:t>
      </w:r>
      <w:r w:rsidR="00000000" w:rsidRPr="00033231">
        <w:t>é</w:t>
      </w:r>
      <w:r w:rsidR="00000000" w:rsidRPr="00033231">
        <w:t>tendre assurer la subsistance de quelqu</w:t>
      </w:r>
      <w:r>
        <w:t>’</w:t>
      </w:r>
      <w:r w:rsidR="00000000" w:rsidRPr="00033231">
        <w:t>un serait me rendre coupable d</w:t>
      </w:r>
      <w:r>
        <w:t>’</w:t>
      </w:r>
      <w:r w:rsidR="00000000" w:rsidRPr="00033231">
        <w:t>un acte contre la probité</w:t>
      </w:r>
      <w:r>
        <w:t>.</w:t>
      </w:r>
    </w:p>
    <w:p w14:paraId="71E9C2B1" w14:textId="28A9DF9E" w:rsidR="004F69D6" w:rsidRDefault="004F69D6" w:rsidP="0021796F">
      <w:r>
        <w:t>— </w:t>
      </w:r>
      <w:r w:rsidR="00000000" w:rsidRPr="00033231">
        <w:t>Allons</w:t>
      </w:r>
      <w:r>
        <w:t xml:space="preserve">, </w:t>
      </w:r>
      <w:r w:rsidR="00000000" w:rsidRPr="00033231">
        <w:t>faisons un tour devant la maison</w:t>
      </w:r>
      <w:r>
        <w:t xml:space="preserve"> ; </w:t>
      </w:r>
      <w:r w:rsidR="00000000" w:rsidRPr="00033231">
        <w:t>il fait une belle nuit</w:t>
      </w:r>
      <w:r>
        <w:t>, »</w:t>
      </w:r>
      <w:r w:rsidR="00000000" w:rsidRPr="00033231">
        <w:t xml:space="preserve"> dit </w:t>
      </w:r>
      <w:r>
        <w:t>M. </w:t>
      </w:r>
      <w:r w:rsidR="00000000" w:rsidRPr="00033231">
        <w:t>Yorke</w:t>
      </w:r>
      <w:r>
        <w:t>.</w:t>
      </w:r>
    </w:p>
    <w:p w14:paraId="15B66E22" w14:textId="77777777" w:rsidR="004F69D6" w:rsidRDefault="00000000" w:rsidP="0021796F">
      <w:r w:rsidRPr="00033231">
        <w:t>Ils sortirent</w:t>
      </w:r>
      <w:r w:rsidR="004F69D6">
        <w:t xml:space="preserve">, </w:t>
      </w:r>
      <w:r w:rsidRPr="00033231">
        <w:t>fermant la grande porte derrière eux</w:t>
      </w:r>
      <w:r w:rsidR="004F69D6">
        <w:t xml:space="preserve">, </w:t>
      </w:r>
      <w:r w:rsidRPr="00033231">
        <w:t>et se m</w:t>
      </w:r>
      <w:r w:rsidRPr="00033231">
        <w:t>i</w:t>
      </w:r>
      <w:r w:rsidRPr="00033231">
        <w:t>rent à parcourir le pavé de long en large</w:t>
      </w:r>
      <w:r w:rsidR="004F69D6">
        <w:t>.</w:t>
      </w:r>
    </w:p>
    <w:p w14:paraId="62E14C0E" w14:textId="1917F27A" w:rsidR="004F69D6" w:rsidRDefault="004F69D6" w:rsidP="0021796F">
      <w:r>
        <w:lastRenderedPageBreak/>
        <w:t>« </w:t>
      </w:r>
      <w:r w:rsidR="00000000" w:rsidRPr="00033231">
        <w:t>Voyons</w:t>
      </w:r>
      <w:r>
        <w:t xml:space="preserve">, </w:t>
      </w:r>
      <w:r w:rsidR="00000000" w:rsidRPr="00033231">
        <w:t xml:space="preserve">décidez quelque chose pour </w:t>
      </w:r>
      <w:proofErr w:type="spellStart"/>
      <w:r w:rsidR="00000000" w:rsidRPr="00033231">
        <w:t>Farren</w:t>
      </w:r>
      <w:proofErr w:type="spellEnd"/>
      <w:r>
        <w:t xml:space="preserve">, </w:t>
      </w:r>
      <w:r w:rsidR="00000000" w:rsidRPr="00033231">
        <w:t xml:space="preserve">demanda encore </w:t>
      </w:r>
      <w:r>
        <w:t>M. </w:t>
      </w:r>
      <w:r w:rsidR="00000000" w:rsidRPr="00033231">
        <w:t>Moore</w:t>
      </w:r>
      <w:r>
        <w:t xml:space="preserve"> ; </w:t>
      </w:r>
      <w:r w:rsidR="00000000" w:rsidRPr="00033231">
        <w:t>vous avez un vaste jardin fruitier auprès de votre manufacture</w:t>
      </w:r>
      <w:r>
        <w:t xml:space="preserve"> ; </w:t>
      </w:r>
      <w:r w:rsidR="00000000" w:rsidRPr="00033231">
        <w:t>il est bon jardinier</w:t>
      </w:r>
      <w:r>
        <w:t xml:space="preserve">, </w:t>
      </w:r>
      <w:r w:rsidR="00000000" w:rsidRPr="00033231">
        <w:t>donnez-lui là une place</w:t>
      </w:r>
      <w:r>
        <w:t>.</w:t>
      </w:r>
    </w:p>
    <w:p w14:paraId="574820B4" w14:textId="77777777" w:rsidR="004F69D6" w:rsidRDefault="004F69D6" w:rsidP="0021796F">
      <w:r>
        <w:t>— </w:t>
      </w:r>
      <w:r w:rsidR="00000000" w:rsidRPr="00033231">
        <w:t>Eh bien</w:t>
      </w:r>
      <w:r>
        <w:t xml:space="preserve"> ! </w:t>
      </w:r>
      <w:r w:rsidR="00000000" w:rsidRPr="00033231">
        <w:t>soit</w:t>
      </w:r>
      <w:r>
        <w:t xml:space="preserve">. </w:t>
      </w:r>
      <w:r w:rsidR="00000000" w:rsidRPr="00033231">
        <w:t>Je le ferai demander demain matin</w:t>
      </w:r>
      <w:r>
        <w:t xml:space="preserve">, </w:t>
      </w:r>
      <w:r w:rsidR="00000000" w:rsidRPr="00033231">
        <w:t>et nous verrons</w:t>
      </w:r>
      <w:r>
        <w:t xml:space="preserve">. </w:t>
      </w:r>
      <w:r w:rsidR="00000000" w:rsidRPr="00033231">
        <w:t>Et maintenant</w:t>
      </w:r>
      <w:r>
        <w:t xml:space="preserve">, </w:t>
      </w:r>
      <w:r w:rsidR="00000000" w:rsidRPr="00033231">
        <w:t>autre chose</w:t>
      </w:r>
      <w:r>
        <w:t xml:space="preserve"> : </w:t>
      </w:r>
      <w:r w:rsidR="00000000" w:rsidRPr="00033231">
        <w:t>vous êtes affligé de l</w:t>
      </w:r>
      <w:r>
        <w:t>’</w:t>
      </w:r>
      <w:r w:rsidR="00000000" w:rsidRPr="00033231">
        <w:t>état de vos affaires</w:t>
      </w:r>
      <w:r>
        <w:t>.</w:t>
      </w:r>
    </w:p>
    <w:p w14:paraId="0A6261A0" w14:textId="77777777" w:rsidR="004F69D6" w:rsidRDefault="004F69D6" w:rsidP="0021796F">
      <w:r>
        <w:t>— </w:t>
      </w:r>
      <w:r w:rsidR="00000000" w:rsidRPr="00033231">
        <w:t>Oui</w:t>
      </w:r>
      <w:r>
        <w:t xml:space="preserve">. </w:t>
      </w:r>
      <w:r w:rsidR="00000000" w:rsidRPr="00033231">
        <w:t>Une seconde faillite</w:t>
      </w:r>
      <w:r>
        <w:t xml:space="preserve">, </w:t>
      </w:r>
      <w:r w:rsidR="00000000" w:rsidRPr="00033231">
        <w:t>que je peux différer</w:t>
      </w:r>
      <w:r>
        <w:t xml:space="preserve">, </w:t>
      </w:r>
      <w:r w:rsidR="00000000" w:rsidRPr="00033231">
        <w:t>mais qu</w:t>
      </w:r>
      <w:r>
        <w:t>’</w:t>
      </w:r>
      <w:r w:rsidR="00000000" w:rsidRPr="00033231">
        <w:t>en ce moment je ne vois aucun moyen d</w:t>
      </w:r>
      <w:r>
        <w:t>’</w:t>
      </w:r>
      <w:r w:rsidR="00000000" w:rsidRPr="00033231">
        <w:t>éviter</w:t>
      </w:r>
      <w:r>
        <w:t xml:space="preserve">, </w:t>
      </w:r>
      <w:r w:rsidR="00000000" w:rsidRPr="00033231">
        <w:t>déshonorerait co</w:t>
      </w:r>
      <w:r w:rsidR="00000000" w:rsidRPr="00033231">
        <w:t>m</w:t>
      </w:r>
      <w:r w:rsidR="00000000" w:rsidRPr="00033231">
        <w:t>plètement le nom de Moore</w:t>
      </w:r>
      <w:r>
        <w:t xml:space="preserve"> ; </w:t>
      </w:r>
      <w:r w:rsidR="00000000" w:rsidRPr="00033231">
        <w:t>et vous savez parfaitement que j</w:t>
      </w:r>
      <w:r>
        <w:t>’</w:t>
      </w:r>
      <w:r w:rsidR="00000000" w:rsidRPr="00033231">
        <w:t>avais l</w:t>
      </w:r>
      <w:r>
        <w:t>’</w:t>
      </w:r>
      <w:r w:rsidR="00000000" w:rsidRPr="00033231">
        <w:t>intention de payer toutes les dettes et de reconstituer la vieille maison sur sa première base</w:t>
      </w:r>
      <w:r>
        <w:t>.</w:t>
      </w:r>
    </w:p>
    <w:p w14:paraId="10C0AA77" w14:textId="77777777" w:rsidR="004F69D6" w:rsidRDefault="004F69D6" w:rsidP="0021796F">
      <w:r>
        <w:t>— </w:t>
      </w:r>
      <w:r w:rsidR="00000000" w:rsidRPr="00033231">
        <w:t>Vous manquez de capitaux</w:t>
      </w:r>
      <w:r>
        <w:t xml:space="preserve">, </w:t>
      </w:r>
      <w:r w:rsidR="00000000" w:rsidRPr="00033231">
        <w:t>voilà tout</w:t>
      </w:r>
      <w:r>
        <w:t>.</w:t>
      </w:r>
    </w:p>
    <w:p w14:paraId="3A3C3C26" w14:textId="77777777" w:rsidR="004F69D6" w:rsidRDefault="004F69D6" w:rsidP="0021796F">
      <w:r>
        <w:t>— </w:t>
      </w:r>
      <w:r w:rsidR="00000000" w:rsidRPr="00033231">
        <w:t>Oui</w:t>
      </w:r>
      <w:r>
        <w:t xml:space="preserve"> ; </w:t>
      </w:r>
      <w:r w:rsidR="00000000" w:rsidRPr="00033231">
        <w:t>mais vous pourriez aussi bien dire que la respir</w:t>
      </w:r>
      <w:r w:rsidR="00000000" w:rsidRPr="00033231">
        <w:t>a</w:t>
      </w:r>
      <w:r w:rsidR="00000000" w:rsidRPr="00033231">
        <w:t>tion est tout ce qui manque à un homme mort pour qu</w:t>
      </w:r>
      <w:r>
        <w:t>’</w:t>
      </w:r>
      <w:r w:rsidR="00000000" w:rsidRPr="00033231">
        <w:t>il vive</w:t>
      </w:r>
      <w:r>
        <w:t>.</w:t>
      </w:r>
    </w:p>
    <w:p w14:paraId="251B7DA3" w14:textId="77777777" w:rsidR="004F69D6" w:rsidRDefault="004F69D6" w:rsidP="0021796F">
      <w:r>
        <w:t>— </w:t>
      </w:r>
      <w:r w:rsidR="00000000" w:rsidRPr="00033231">
        <w:t>Je le sais</w:t>
      </w:r>
      <w:r>
        <w:t xml:space="preserve">… </w:t>
      </w:r>
      <w:r w:rsidR="00000000" w:rsidRPr="00033231">
        <w:t>je sais qu</w:t>
      </w:r>
      <w:r>
        <w:t>’</w:t>
      </w:r>
      <w:r w:rsidR="00000000" w:rsidRPr="00033231">
        <w:t>il ne suffit pas de demander le cap</w:t>
      </w:r>
      <w:r w:rsidR="00000000" w:rsidRPr="00033231">
        <w:t>i</w:t>
      </w:r>
      <w:r w:rsidR="00000000" w:rsidRPr="00033231">
        <w:t>tal pour l</w:t>
      </w:r>
      <w:r>
        <w:t>’</w:t>
      </w:r>
      <w:r w:rsidR="00000000" w:rsidRPr="00033231">
        <w:t>obtenir</w:t>
      </w:r>
      <w:r>
        <w:t xml:space="preserve"> ; </w:t>
      </w:r>
      <w:r w:rsidR="00000000" w:rsidRPr="00033231">
        <w:t>et si vous étiez un homme marié</w:t>
      </w:r>
      <w:r>
        <w:t xml:space="preserve">, </w:t>
      </w:r>
      <w:r w:rsidR="00000000" w:rsidRPr="00033231">
        <w:t>si vous aviez une famille</w:t>
      </w:r>
      <w:r>
        <w:t xml:space="preserve">, </w:t>
      </w:r>
      <w:r w:rsidR="00000000" w:rsidRPr="00033231">
        <w:t>comme moi</w:t>
      </w:r>
      <w:r>
        <w:t xml:space="preserve">, </w:t>
      </w:r>
      <w:r w:rsidR="00000000" w:rsidRPr="00033231">
        <w:t>je croirais votre cas bien près d</w:t>
      </w:r>
      <w:r>
        <w:t>’</w:t>
      </w:r>
      <w:r w:rsidR="00000000" w:rsidRPr="00033231">
        <w:t>être désespéré</w:t>
      </w:r>
      <w:r>
        <w:t xml:space="preserve"> ; </w:t>
      </w:r>
      <w:r w:rsidR="00000000" w:rsidRPr="00033231">
        <w:t>mais les jeunes gens</w:t>
      </w:r>
      <w:r>
        <w:t xml:space="preserve">, </w:t>
      </w:r>
      <w:r w:rsidR="00000000" w:rsidRPr="00033231">
        <w:t>maîtres d</w:t>
      </w:r>
      <w:r>
        <w:t>’</w:t>
      </w:r>
      <w:r w:rsidR="00000000" w:rsidRPr="00033231">
        <w:t>eux-mêmes</w:t>
      </w:r>
      <w:r>
        <w:t xml:space="preserve">, </w:t>
      </w:r>
      <w:r w:rsidR="00000000" w:rsidRPr="00033231">
        <w:t>ont des chances toutes particulières</w:t>
      </w:r>
      <w:r>
        <w:t xml:space="preserve">. </w:t>
      </w:r>
      <w:r w:rsidR="00000000" w:rsidRPr="00033231">
        <w:t>J</w:t>
      </w:r>
      <w:r>
        <w:t>’</w:t>
      </w:r>
      <w:r w:rsidR="00000000" w:rsidRPr="00033231">
        <w:t>entends causer de temps à autre de votre mariage avec miss telle ou telle</w:t>
      </w:r>
      <w:r>
        <w:t xml:space="preserve">. </w:t>
      </w:r>
      <w:r w:rsidR="00000000" w:rsidRPr="00033231">
        <w:t>Mais je suppose qu</w:t>
      </w:r>
      <w:r>
        <w:t>’</w:t>
      </w:r>
      <w:r w:rsidR="00000000" w:rsidRPr="00033231">
        <w:t>il n</w:t>
      </w:r>
      <w:r>
        <w:t>’</w:t>
      </w:r>
      <w:r w:rsidR="00000000" w:rsidRPr="00033231">
        <w:t>y a rien de vrai</w:t>
      </w:r>
      <w:r>
        <w:t>.</w:t>
      </w:r>
    </w:p>
    <w:p w14:paraId="2BE315BB" w14:textId="77777777" w:rsidR="004F69D6" w:rsidRDefault="004F69D6" w:rsidP="0021796F">
      <w:r>
        <w:t>— </w:t>
      </w:r>
      <w:r w:rsidR="00000000" w:rsidRPr="00033231">
        <w:t>Vous avez raison de le supposer</w:t>
      </w:r>
      <w:r>
        <w:t xml:space="preserve"> : </w:t>
      </w:r>
      <w:r w:rsidR="00000000" w:rsidRPr="00033231">
        <w:t>je ne crois pas être en position de songer au mariage</w:t>
      </w:r>
      <w:r>
        <w:t xml:space="preserve">. </w:t>
      </w:r>
      <w:r w:rsidR="00000000" w:rsidRPr="00033231">
        <w:t>Le mariage</w:t>
      </w:r>
      <w:r>
        <w:t xml:space="preserve">, </w:t>
      </w:r>
      <w:r w:rsidR="00000000" w:rsidRPr="00033231">
        <w:t>je ne peux entendre prononcer ce mot</w:t>
      </w:r>
      <w:r>
        <w:t xml:space="preserve">, </w:t>
      </w:r>
      <w:r w:rsidR="00000000" w:rsidRPr="00033231">
        <w:t>tant il me semble une chose extravagante et utopique</w:t>
      </w:r>
      <w:r>
        <w:t xml:space="preserve">. </w:t>
      </w:r>
      <w:r w:rsidR="00000000" w:rsidRPr="00033231">
        <w:t>Je me suis habitué à considérer le mariage et l</w:t>
      </w:r>
      <w:r>
        <w:t>’</w:t>
      </w:r>
      <w:r w:rsidR="00000000" w:rsidRPr="00033231">
        <w:t>amour comme des superfluités à l</w:t>
      </w:r>
      <w:r>
        <w:t>’</w:t>
      </w:r>
      <w:r w:rsidR="00000000" w:rsidRPr="00033231">
        <w:t>usage des riches</w:t>
      </w:r>
      <w:r>
        <w:t xml:space="preserve">, </w:t>
      </w:r>
      <w:r w:rsidR="00000000" w:rsidRPr="00033231">
        <w:t>qui vivent à l</w:t>
      </w:r>
      <w:r>
        <w:t>’</w:t>
      </w:r>
      <w:r w:rsidR="00000000" w:rsidRPr="00033231">
        <w:t>aise et n</w:t>
      </w:r>
      <w:r>
        <w:t>’</w:t>
      </w:r>
      <w:r w:rsidR="00000000" w:rsidRPr="00033231">
        <w:t>ont nul besoin de songer au lendemain</w:t>
      </w:r>
      <w:r>
        <w:t xml:space="preserve"> ; </w:t>
      </w:r>
      <w:r w:rsidR="00000000" w:rsidRPr="00033231">
        <w:t>ou comme le dése</w:t>
      </w:r>
      <w:r w:rsidR="00000000" w:rsidRPr="00033231">
        <w:t>s</w:t>
      </w:r>
      <w:r w:rsidR="00000000" w:rsidRPr="00033231">
        <w:t xml:space="preserve">poir et la dernière et aveugle joie des </w:t>
      </w:r>
      <w:r w:rsidR="00000000" w:rsidRPr="00033231">
        <w:lastRenderedPageBreak/>
        <w:t>misérables qui n</w:t>
      </w:r>
      <w:r>
        <w:t>’</w:t>
      </w:r>
      <w:r w:rsidR="00000000" w:rsidRPr="00033231">
        <w:t>ont a</w:t>
      </w:r>
      <w:r w:rsidR="00000000" w:rsidRPr="00033231">
        <w:t>u</w:t>
      </w:r>
      <w:r w:rsidR="00000000" w:rsidRPr="00033231">
        <w:t>c</w:t>
      </w:r>
      <w:r w:rsidR="00000000" w:rsidRPr="00033231">
        <w:t>u</w:t>
      </w:r>
      <w:r w:rsidR="00000000" w:rsidRPr="00033231">
        <w:t>ne chance de sortir du bourbier de leur abjecte pauvreté</w:t>
      </w:r>
      <w:r>
        <w:t>.</w:t>
      </w:r>
    </w:p>
    <w:p w14:paraId="50C1BF69" w14:textId="77777777" w:rsidR="004F69D6" w:rsidRDefault="004F69D6" w:rsidP="0021796F">
      <w:r>
        <w:t>— </w:t>
      </w:r>
      <w:r w:rsidR="00000000" w:rsidRPr="00033231">
        <w:t>Je ne penserais pas ainsi</w:t>
      </w:r>
      <w:r>
        <w:t xml:space="preserve">, </w:t>
      </w:r>
      <w:r w:rsidR="00000000" w:rsidRPr="00033231">
        <w:t>si j</w:t>
      </w:r>
      <w:r>
        <w:t>’</w:t>
      </w:r>
      <w:r w:rsidR="00000000" w:rsidRPr="00033231">
        <w:t>étais dans votre position</w:t>
      </w:r>
      <w:r>
        <w:t xml:space="preserve">. </w:t>
      </w:r>
      <w:r w:rsidR="00000000" w:rsidRPr="00033231">
        <w:t>Je croirais très-possible de trouver une femme avec quelques mille livres sterling</w:t>
      </w:r>
      <w:r>
        <w:t xml:space="preserve">, </w:t>
      </w:r>
      <w:r w:rsidR="00000000" w:rsidRPr="00033231">
        <w:t>qui conviendrait tout à la fois à moi et à mes a</w:t>
      </w:r>
      <w:r w:rsidR="00000000" w:rsidRPr="00033231">
        <w:t>f</w:t>
      </w:r>
      <w:r w:rsidR="00000000" w:rsidRPr="00033231">
        <w:t>faires</w:t>
      </w:r>
      <w:r>
        <w:t>.</w:t>
      </w:r>
    </w:p>
    <w:p w14:paraId="28A90CA1" w14:textId="77777777" w:rsidR="004F69D6" w:rsidRDefault="004F69D6" w:rsidP="0021796F">
      <w:r>
        <w:t>— </w:t>
      </w:r>
      <w:r w:rsidR="00000000" w:rsidRPr="00033231">
        <w:t>Je voudrais bien savoir où</w:t>
      </w:r>
      <w:r>
        <w:t>.</w:t>
      </w:r>
    </w:p>
    <w:p w14:paraId="22C1EB9F" w14:textId="77777777" w:rsidR="004F69D6" w:rsidRDefault="004F69D6" w:rsidP="0021796F">
      <w:r>
        <w:t>— </w:t>
      </w:r>
      <w:r w:rsidR="00000000" w:rsidRPr="00033231">
        <w:t>Voudriez-vous essayer</w:t>
      </w:r>
      <w:r>
        <w:t xml:space="preserve">, </w:t>
      </w:r>
      <w:r w:rsidR="00000000" w:rsidRPr="00033231">
        <w:t>si cela se présente</w:t>
      </w:r>
      <w:r>
        <w:t> ?</w:t>
      </w:r>
    </w:p>
    <w:p w14:paraId="300562BA" w14:textId="77777777" w:rsidR="004F69D6" w:rsidRDefault="004F69D6" w:rsidP="0021796F">
      <w:r>
        <w:t>— </w:t>
      </w:r>
      <w:r w:rsidR="00000000" w:rsidRPr="00033231">
        <w:t>Je ne sais</w:t>
      </w:r>
      <w:r>
        <w:t xml:space="preserve"> ; </w:t>
      </w:r>
      <w:r w:rsidR="00000000" w:rsidRPr="00033231">
        <w:t>cela dépend</w:t>
      </w:r>
      <w:r>
        <w:t xml:space="preserve">… </w:t>
      </w:r>
      <w:r w:rsidR="00000000" w:rsidRPr="00033231">
        <w:t>enfin cela dépend de beaucoup de choses</w:t>
      </w:r>
      <w:r>
        <w:t>.</w:t>
      </w:r>
    </w:p>
    <w:p w14:paraId="4D0096B3" w14:textId="77777777" w:rsidR="004F69D6" w:rsidRDefault="004F69D6" w:rsidP="0021796F">
      <w:r>
        <w:t>— </w:t>
      </w:r>
      <w:r w:rsidR="00000000" w:rsidRPr="00033231">
        <w:t>Voudriez-vous épouser une vieille femme</w:t>
      </w:r>
      <w:r>
        <w:t> ?</w:t>
      </w:r>
    </w:p>
    <w:p w14:paraId="2B16CF87" w14:textId="77777777" w:rsidR="004F69D6" w:rsidRDefault="004F69D6" w:rsidP="0021796F">
      <w:r>
        <w:t>— </w:t>
      </w:r>
      <w:r w:rsidR="00000000" w:rsidRPr="00033231">
        <w:t>J</w:t>
      </w:r>
      <w:r>
        <w:t>’</w:t>
      </w:r>
      <w:r w:rsidR="00000000" w:rsidRPr="00033231">
        <w:t>aimerais mieux me voir réduit à casser des pierres sur la route</w:t>
      </w:r>
      <w:r>
        <w:t>.</w:t>
      </w:r>
    </w:p>
    <w:p w14:paraId="7A14CFB9" w14:textId="77777777" w:rsidR="004F69D6" w:rsidRDefault="004F69D6" w:rsidP="0021796F">
      <w:r>
        <w:t>— </w:t>
      </w:r>
      <w:r w:rsidR="00000000" w:rsidRPr="00033231">
        <w:t>Moi aussi</w:t>
      </w:r>
      <w:r>
        <w:t xml:space="preserve">. </w:t>
      </w:r>
      <w:r w:rsidR="00000000" w:rsidRPr="00033231">
        <w:t>En épouseriez-vous une laide</w:t>
      </w:r>
      <w:r>
        <w:t> ?</w:t>
      </w:r>
    </w:p>
    <w:p w14:paraId="2906723E" w14:textId="77777777" w:rsidR="004F69D6" w:rsidRDefault="004F69D6" w:rsidP="0021796F">
      <w:r>
        <w:t>— </w:t>
      </w:r>
      <w:r w:rsidR="00000000" w:rsidRPr="00033231">
        <w:t>Bah</w:t>
      </w:r>
      <w:r>
        <w:t xml:space="preserve"> ! </w:t>
      </w:r>
      <w:r w:rsidR="00000000" w:rsidRPr="00033231">
        <w:t>J</w:t>
      </w:r>
      <w:r>
        <w:t>’</w:t>
      </w:r>
      <w:r w:rsidR="00000000" w:rsidRPr="00033231">
        <w:t>abhorre la laideur</w:t>
      </w:r>
      <w:r>
        <w:t xml:space="preserve">, </w:t>
      </w:r>
      <w:r w:rsidR="00000000" w:rsidRPr="00033231">
        <w:t>et la beauté m</w:t>
      </w:r>
      <w:r>
        <w:t>’</w:t>
      </w:r>
      <w:r w:rsidR="00000000" w:rsidRPr="00033231">
        <w:t>enchante</w:t>
      </w:r>
      <w:r>
        <w:t xml:space="preserve">. </w:t>
      </w:r>
      <w:r w:rsidR="00000000" w:rsidRPr="00033231">
        <w:t>Mes yeux et mon cœur</w:t>
      </w:r>
      <w:r>
        <w:t xml:space="preserve">, </w:t>
      </w:r>
      <w:r w:rsidR="00000000" w:rsidRPr="00033231">
        <w:t>Yorke</w:t>
      </w:r>
      <w:r>
        <w:t xml:space="preserve">, </w:t>
      </w:r>
      <w:r w:rsidR="00000000" w:rsidRPr="00033231">
        <w:t>sont réjouis par un doux</w:t>
      </w:r>
      <w:r>
        <w:t xml:space="preserve">, </w:t>
      </w:r>
      <w:r w:rsidR="00000000" w:rsidRPr="00033231">
        <w:t>jeune et beau visage</w:t>
      </w:r>
      <w:r>
        <w:t xml:space="preserve">, </w:t>
      </w:r>
      <w:r w:rsidR="00000000" w:rsidRPr="00033231">
        <w:t>comme ils sont choqués par un visage dur</w:t>
      </w:r>
      <w:r>
        <w:t xml:space="preserve">, </w:t>
      </w:r>
      <w:r w:rsidR="00000000" w:rsidRPr="00033231">
        <w:t>ridé et maigre</w:t>
      </w:r>
      <w:r>
        <w:t xml:space="preserve"> : </w:t>
      </w:r>
      <w:r w:rsidR="00000000" w:rsidRPr="00033231">
        <w:t>des lignes et des couleurs douces et délicates me pla</w:t>
      </w:r>
      <w:r w:rsidR="00000000" w:rsidRPr="00033231">
        <w:t>i</w:t>
      </w:r>
      <w:r w:rsidR="00000000" w:rsidRPr="00033231">
        <w:t>sent</w:t>
      </w:r>
      <w:r>
        <w:t xml:space="preserve"> ; </w:t>
      </w:r>
      <w:r w:rsidR="00000000" w:rsidRPr="00033231">
        <w:t>des lignes et des couleurs dures et sévères me blessent</w:t>
      </w:r>
      <w:r>
        <w:t xml:space="preserve">. </w:t>
      </w:r>
      <w:r w:rsidR="00000000" w:rsidRPr="00033231">
        <w:t>Je ne voudrais pas d</w:t>
      </w:r>
      <w:r>
        <w:t>’</w:t>
      </w:r>
      <w:r w:rsidR="00000000" w:rsidRPr="00033231">
        <w:t>une femme laide</w:t>
      </w:r>
      <w:r>
        <w:t>.</w:t>
      </w:r>
    </w:p>
    <w:p w14:paraId="3FE88C47" w14:textId="77777777" w:rsidR="004F69D6" w:rsidRDefault="004F69D6" w:rsidP="0021796F">
      <w:r>
        <w:t>— </w:t>
      </w:r>
      <w:r w:rsidR="00000000" w:rsidRPr="00033231">
        <w:t>Pas même si elle était riche</w:t>
      </w:r>
      <w:r>
        <w:t> ?</w:t>
      </w:r>
    </w:p>
    <w:p w14:paraId="41D11AA4" w14:textId="77777777" w:rsidR="004F69D6" w:rsidRDefault="004F69D6" w:rsidP="0021796F">
      <w:r>
        <w:t>— </w:t>
      </w:r>
      <w:proofErr w:type="spellStart"/>
      <w:r w:rsidR="00000000" w:rsidRPr="00033231">
        <w:t>Fût-elle</w:t>
      </w:r>
      <w:proofErr w:type="spellEnd"/>
      <w:r w:rsidR="00000000" w:rsidRPr="00033231">
        <w:t xml:space="preserve"> couverte de perles</w:t>
      </w:r>
      <w:r>
        <w:t xml:space="preserve">. </w:t>
      </w:r>
      <w:r w:rsidR="00000000" w:rsidRPr="00033231">
        <w:t>Je ne pourrais l</w:t>
      </w:r>
      <w:r>
        <w:t>’</w:t>
      </w:r>
      <w:r w:rsidR="00000000" w:rsidRPr="00033231">
        <w:t>aimer</w:t>
      </w:r>
      <w:r>
        <w:t xml:space="preserve">, </w:t>
      </w:r>
      <w:r w:rsidR="00000000" w:rsidRPr="00033231">
        <w:t>je ne pourrais la souffrir</w:t>
      </w:r>
      <w:r>
        <w:t xml:space="preserve">. </w:t>
      </w:r>
      <w:r w:rsidR="00000000" w:rsidRPr="00033231">
        <w:t>Il faut que mon goût ait satisfaction</w:t>
      </w:r>
      <w:r>
        <w:t xml:space="preserve">, </w:t>
      </w:r>
      <w:r w:rsidR="00000000" w:rsidRPr="00033231">
        <w:t>ou le dégoût se changerait en despotisme</w:t>
      </w:r>
      <w:r>
        <w:t xml:space="preserve">, </w:t>
      </w:r>
      <w:r w:rsidR="00000000" w:rsidRPr="00033231">
        <w:t>ou</w:t>
      </w:r>
      <w:r>
        <w:t xml:space="preserve">, </w:t>
      </w:r>
      <w:r w:rsidR="00000000" w:rsidRPr="00033231">
        <w:t>ce qui serait pis</w:t>
      </w:r>
      <w:r>
        <w:t xml:space="preserve">, </w:t>
      </w:r>
      <w:r w:rsidR="00000000" w:rsidRPr="00033231">
        <w:t>en une froideur glaciale</w:t>
      </w:r>
      <w:r>
        <w:t>.</w:t>
      </w:r>
    </w:p>
    <w:p w14:paraId="7B03495D" w14:textId="77777777" w:rsidR="004F69D6" w:rsidRDefault="004F69D6" w:rsidP="0021796F">
      <w:r>
        <w:lastRenderedPageBreak/>
        <w:t>— </w:t>
      </w:r>
      <w:r w:rsidR="00000000" w:rsidRPr="00033231">
        <w:t>Eh quoi</w:t>
      </w:r>
      <w:r>
        <w:t xml:space="preserve"> ! </w:t>
      </w:r>
      <w:r w:rsidR="00000000" w:rsidRPr="00033231">
        <w:t>Bob</w:t>
      </w:r>
      <w:r>
        <w:t xml:space="preserve">, </w:t>
      </w:r>
      <w:r w:rsidR="00000000" w:rsidRPr="00033231">
        <w:t>si vous épousiez une fille honnête</w:t>
      </w:r>
      <w:r>
        <w:t xml:space="preserve">, </w:t>
      </w:r>
      <w:r w:rsidR="00000000" w:rsidRPr="00033231">
        <w:t>riche et d</w:t>
      </w:r>
      <w:r>
        <w:t>’</w:t>
      </w:r>
      <w:r w:rsidR="00000000" w:rsidRPr="00033231">
        <w:t>un bon naturel</w:t>
      </w:r>
      <w:r>
        <w:t xml:space="preserve">, </w:t>
      </w:r>
      <w:r w:rsidR="00000000" w:rsidRPr="00033231">
        <w:t>vous ne pourriez passer un peu sur les joues osseuses</w:t>
      </w:r>
      <w:r>
        <w:t xml:space="preserve">, </w:t>
      </w:r>
      <w:r w:rsidR="00000000" w:rsidRPr="00033231">
        <w:t>la bouche un peu grande et les cheveux roux</w:t>
      </w:r>
      <w:r>
        <w:t> ?</w:t>
      </w:r>
    </w:p>
    <w:p w14:paraId="6E421065" w14:textId="77777777" w:rsidR="004F69D6" w:rsidRDefault="004F69D6" w:rsidP="0021796F">
      <w:r>
        <w:t>— </w:t>
      </w:r>
      <w:r w:rsidR="00000000" w:rsidRPr="00033231">
        <w:t>Je n</w:t>
      </w:r>
      <w:r>
        <w:t>’</w:t>
      </w:r>
      <w:r w:rsidR="00000000" w:rsidRPr="00033231">
        <w:t>essayerai pas</w:t>
      </w:r>
      <w:r>
        <w:t xml:space="preserve">, </w:t>
      </w:r>
      <w:r w:rsidR="00000000" w:rsidRPr="00033231">
        <w:t>je vous le répète</w:t>
      </w:r>
      <w:r>
        <w:t xml:space="preserve"> ; </w:t>
      </w:r>
      <w:r w:rsidR="00000000" w:rsidRPr="00033231">
        <w:t>je veux avoir au moins la grâce</w:t>
      </w:r>
      <w:r>
        <w:t xml:space="preserve">, </w:t>
      </w:r>
      <w:r w:rsidR="00000000" w:rsidRPr="00033231">
        <w:t>la jeunesse</w:t>
      </w:r>
      <w:r>
        <w:t xml:space="preserve">, </w:t>
      </w:r>
      <w:r w:rsidR="00000000" w:rsidRPr="00033231">
        <w:t>la symétrie</w:t>
      </w:r>
      <w:r>
        <w:t xml:space="preserve">, </w:t>
      </w:r>
      <w:r w:rsidR="00000000" w:rsidRPr="00033231">
        <w:t>oui</w:t>
      </w:r>
      <w:r>
        <w:t xml:space="preserve">, </w:t>
      </w:r>
      <w:r w:rsidR="00000000" w:rsidRPr="00033231">
        <w:t>ce que j</w:t>
      </w:r>
      <w:r>
        <w:t>’</w:t>
      </w:r>
      <w:r w:rsidR="00000000" w:rsidRPr="00033231">
        <w:t>appelle la beauté</w:t>
      </w:r>
      <w:r>
        <w:t>.</w:t>
      </w:r>
    </w:p>
    <w:p w14:paraId="66398E5B" w14:textId="77777777" w:rsidR="004F69D6" w:rsidRDefault="004F69D6" w:rsidP="0021796F">
      <w:r>
        <w:t>— </w:t>
      </w:r>
      <w:r w:rsidR="00000000" w:rsidRPr="00033231">
        <w:t>Et la pauvreté</w:t>
      </w:r>
      <w:r>
        <w:t xml:space="preserve">, </w:t>
      </w:r>
      <w:r w:rsidR="00000000" w:rsidRPr="00033231">
        <w:t>et une nuée d</w:t>
      </w:r>
      <w:r>
        <w:t>’</w:t>
      </w:r>
      <w:r w:rsidR="00000000" w:rsidRPr="00033231">
        <w:t>enfants que vous ne pou</w:t>
      </w:r>
      <w:r w:rsidR="00000000" w:rsidRPr="00033231">
        <w:t>r</w:t>
      </w:r>
      <w:r w:rsidR="00000000" w:rsidRPr="00033231">
        <w:t>riez ni nourrir ni vêtir</w:t>
      </w:r>
      <w:r>
        <w:t xml:space="preserve"> ; </w:t>
      </w:r>
      <w:r w:rsidR="00000000" w:rsidRPr="00033231">
        <w:t>puis bientôt une femme malheureuse et flétrie</w:t>
      </w:r>
      <w:r>
        <w:t xml:space="preserve"> ; </w:t>
      </w:r>
      <w:r w:rsidR="00000000" w:rsidRPr="00033231">
        <w:t>puis la banqueroute</w:t>
      </w:r>
      <w:r>
        <w:t xml:space="preserve">, </w:t>
      </w:r>
      <w:r w:rsidR="00000000" w:rsidRPr="00033231">
        <w:t>le discrédit</w:t>
      </w:r>
      <w:r>
        <w:t xml:space="preserve">, </w:t>
      </w:r>
      <w:r w:rsidR="00000000" w:rsidRPr="00033231">
        <w:t>une vie de luttes et de privations</w:t>
      </w:r>
      <w:r>
        <w:t>.</w:t>
      </w:r>
    </w:p>
    <w:p w14:paraId="19E89D6E" w14:textId="77777777" w:rsidR="004F69D6" w:rsidRDefault="004F69D6" w:rsidP="0021796F">
      <w:r>
        <w:t>— </w:t>
      </w:r>
      <w:r w:rsidR="00000000" w:rsidRPr="00033231">
        <w:t>Laissez-moi</w:t>
      </w:r>
      <w:r>
        <w:t xml:space="preserve">, </w:t>
      </w:r>
      <w:r w:rsidR="00000000" w:rsidRPr="00033231">
        <w:t>Yorke</w:t>
      </w:r>
      <w:r>
        <w:t>.</w:t>
      </w:r>
    </w:p>
    <w:p w14:paraId="01F89E73" w14:textId="77777777" w:rsidR="004F69D6" w:rsidRDefault="004F69D6" w:rsidP="0021796F">
      <w:r>
        <w:t>— </w:t>
      </w:r>
      <w:r w:rsidR="00000000" w:rsidRPr="00033231">
        <w:t>Si vous êtes romanesque</w:t>
      </w:r>
      <w:r>
        <w:t xml:space="preserve">, </w:t>
      </w:r>
      <w:r w:rsidR="00000000" w:rsidRPr="00033231">
        <w:t>Moore</w:t>
      </w:r>
      <w:r>
        <w:t xml:space="preserve">, </w:t>
      </w:r>
      <w:r w:rsidR="00000000" w:rsidRPr="00033231">
        <w:t>et surtout si vous êtes déjà amoureux</w:t>
      </w:r>
      <w:r>
        <w:t xml:space="preserve">, </w:t>
      </w:r>
      <w:r w:rsidR="00000000" w:rsidRPr="00033231">
        <w:t>il est inutile de parler de cela</w:t>
      </w:r>
      <w:r>
        <w:t>.</w:t>
      </w:r>
    </w:p>
    <w:p w14:paraId="5E1A1504" w14:textId="77777777" w:rsidR="004F69D6" w:rsidRDefault="004F69D6" w:rsidP="0021796F">
      <w:r>
        <w:t>— </w:t>
      </w:r>
      <w:r w:rsidR="00000000" w:rsidRPr="00033231">
        <w:t>Je ne suis point romanesque</w:t>
      </w:r>
      <w:r>
        <w:t xml:space="preserve">. </w:t>
      </w:r>
      <w:r w:rsidR="00000000" w:rsidRPr="00033231">
        <w:t>Il n</w:t>
      </w:r>
      <w:r>
        <w:t>’</w:t>
      </w:r>
      <w:r w:rsidR="00000000" w:rsidRPr="00033231">
        <w:t>y a pas plus de roman dans mon cœur qu</w:t>
      </w:r>
      <w:r>
        <w:t>’</w:t>
      </w:r>
      <w:r w:rsidR="00000000" w:rsidRPr="00033231">
        <w:t>il n</w:t>
      </w:r>
      <w:r>
        <w:t>’</w:t>
      </w:r>
      <w:r w:rsidR="00000000" w:rsidRPr="00033231">
        <w:t>y a de drap sur ces blancs étendoirs</w:t>
      </w:r>
      <w:r>
        <w:t>.</w:t>
      </w:r>
    </w:p>
    <w:p w14:paraId="3D952C95" w14:textId="77777777" w:rsidR="004F69D6" w:rsidRDefault="004F69D6" w:rsidP="0021796F">
      <w:r>
        <w:t>— </w:t>
      </w:r>
      <w:r w:rsidR="00000000" w:rsidRPr="00033231">
        <w:t>Servez-vous toujours de semblables figures de langage</w:t>
      </w:r>
      <w:r>
        <w:t xml:space="preserve">, </w:t>
      </w:r>
      <w:r w:rsidR="00000000" w:rsidRPr="00033231">
        <w:t>mon garçon</w:t>
      </w:r>
      <w:r>
        <w:t xml:space="preserve"> ; </w:t>
      </w:r>
      <w:r w:rsidR="00000000" w:rsidRPr="00033231">
        <w:t>je peux les comprendre</w:t>
      </w:r>
      <w:r>
        <w:t xml:space="preserve">. </w:t>
      </w:r>
      <w:r w:rsidR="00000000" w:rsidRPr="00033231">
        <w:t>Et il n</w:t>
      </w:r>
      <w:r>
        <w:t>’</w:t>
      </w:r>
      <w:r w:rsidR="00000000" w:rsidRPr="00033231">
        <w:t>y a donc pas d</w:t>
      </w:r>
      <w:r>
        <w:t>’</w:t>
      </w:r>
      <w:r w:rsidR="00000000" w:rsidRPr="00033231">
        <w:t>amour qui vous obscurcisse le jugement</w:t>
      </w:r>
      <w:r>
        <w:t> ?</w:t>
      </w:r>
    </w:p>
    <w:p w14:paraId="7DAD92FF" w14:textId="77777777" w:rsidR="004F69D6" w:rsidRDefault="004F69D6" w:rsidP="0021796F">
      <w:r>
        <w:t>— </w:t>
      </w:r>
      <w:r w:rsidR="00000000" w:rsidRPr="00033231">
        <w:t>Je croyais en avoir dit assez là-dessus</w:t>
      </w:r>
      <w:r>
        <w:t xml:space="preserve">. </w:t>
      </w:r>
      <w:r w:rsidR="00000000" w:rsidRPr="00033231">
        <w:t>L</w:t>
      </w:r>
      <w:r>
        <w:t>’</w:t>
      </w:r>
      <w:r w:rsidR="00000000" w:rsidRPr="00033231">
        <w:t>amour pour moi</w:t>
      </w:r>
      <w:r>
        <w:t xml:space="preserve"> ? </w:t>
      </w:r>
      <w:r w:rsidR="00000000" w:rsidRPr="00033231">
        <w:t>niaiserie</w:t>
      </w:r>
      <w:r>
        <w:t> !</w:t>
      </w:r>
    </w:p>
    <w:p w14:paraId="57A3A0DA" w14:textId="77777777" w:rsidR="004F69D6" w:rsidRDefault="004F69D6" w:rsidP="0021796F">
      <w:r>
        <w:t>— </w:t>
      </w:r>
      <w:r w:rsidR="00000000" w:rsidRPr="00033231">
        <w:t>Fort bien</w:t>
      </w:r>
      <w:r>
        <w:t xml:space="preserve">, </w:t>
      </w:r>
      <w:r w:rsidR="00000000" w:rsidRPr="00033231">
        <w:t>alors</w:t>
      </w:r>
      <w:r>
        <w:t xml:space="preserve"> ; </w:t>
      </w:r>
      <w:r w:rsidR="00000000" w:rsidRPr="00033231">
        <w:t>si vous êtes à la fois sain de tête et de cœur</w:t>
      </w:r>
      <w:r>
        <w:t xml:space="preserve">, </w:t>
      </w:r>
      <w:r w:rsidR="00000000" w:rsidRPr="00033231">
        <w:t>il n</w:t>
      </w:r>
      <w:r>
        <w:t>’</w:t>
      </w:r>
      <w:r w:rsidR="00000000" w:rsidRPr="00033231">
        <w:t>y a aucune raison pour que vous ne profitiez pas d</w:t>
      </w:r>
      <w:r>
        <w:t>’</w:t>
      </w:r>
      <w:r w:rsidR="00000000" w:rsidRPr="00033231">
        <w:t>une bonne chance si elle s</w:t>
      </w:r>
      <w:r>
        <w:t>’</w:t>
      </w:r>
      <w:r w:rsidR="00000000" w:rsidRPr="00033231">
        <w:t>offre</w:t>
      </w:r>
      <w:r>
        <w:t xml:space="preserve">. </w:t>
      </w:r>
      <w:r w:rsidR="00000000" w:rsidRPr="00033231">
        <w:t>Donc</w:t>
      </w:r>
      <w:r>
        <w:t xml:space="preserve">, </w:t>
      </w:r>
      <w:r w:rsidR="00000000" w:rsidRPr="00033231">
        <w:t>attendez et voyez venir</w:t>
      </w:r>
      <w:r>
        <w:t>.</w:t>
      </w:r>
    </w:p>
    <w:p w14:paraId="3C3E15CA" w14:textId="77777777" w:rsidR="004F69D6" w:rsidRDefault="004F69D6" w:rsidP="0021796F">
      <w:r>
        <w:t>— </w:t>
      </w:r>
      <w:r w:rsidR="00000000" w:rsidRPr="00033231">
        <w:t>Vous parlez comme un oracle</w:t>
      </w:r>
      <w:r>
        <w:t xml:space="preserve">, </w:t>
      </w:r>
      <w:r w:rsidR="00000000" w:rsidRPr="00033231">
        <w:t>Yorke</w:t>
      </w:r>
      <w:r>
        <w:t>.</w:t>
      </w:r>
    </w:p>
    <w:p w14:paraId="2F50E898" w14:textId="77777777" w:rsidR="004F69D6" w:rsidRDefault="004F69D6" w:rsidP="0021796F">
      <w:r>
        <w:lastRenderedPageBreak/>
        <w:t>— </w:t>
      </w:r>
      <w:r w:rsidR="00000000" w:rsidRPr="00033231">
        <w:t>Je crois que je suis quelque chose comme cela</w:t>
      </w:r>
      <w:r>
        <w:t xml:space="preserve">. </w:t>
      </w:r>
      <w:r w:rsidR="00000000" w:rsidRPr="00033231">
        <w:t>Je ne vous promets rien</w:t>
      </w:r>
      <w:r>
        <w:t xml:space="preserve">, </w:t>
      </w:r>
      <w:r w:rsidR="00000000" w:rsidRPr="00033231">
        <w:t>je ne vous conseille rien</w:t>
      </w:r>
      <w:r>
        <w:t xml:space="preserve">, </w:t>
      </w:r>
      <w:r w:rsidR="00000000" w:rsidRPr="00033231">
        <w:t>mais je vous dis de tenir votre cœur libre et de vous laisser guider par les circonstances</w:t>
      </w:r>
      <w:r>
        <w:t>.</w:t>
      </w:r>
    </w:p>
    <w:p w14:paraId="382273BD" w14:textId="77777777" w:rsidR="004F69D6" w:rsidRDefault="004F69D6" w:rsidP="0021796F">
      <w:r>
        <w:t>— </w:t>
      </w:r>
      <w:r w:rsidR="00000000" w:rsidRPr="00033231">
        <w:t>Par mon patron</w:t>
      </w:r>
      <w:r>
        <w:t xml:space="preserve">, </w:t>
      </w:r>
      <w:r w:rsidR="00000000" w:rsidRPr="00033231">
        <w:t>un prophète d</w:t>
      </w:r>
      <w:r>
        <w:t>’</w:t>
      </w:r>
      <w:r w:rsidR="00000000" w:rsidRPr="00033231">
        <w:t>almanach ne serait pas plus circonspect</w:t>
      </w:r>
      <w:r>
        <w:t> !</w:t>
      </w:r>
    </w:p>
    <w:p w14:paraId="2B28C1F9" w14:textId="5A1B5CA8" w:rsidR="00000000" w:rsidRPr="00033231" w:rsidRDefault="004F69D6" w:rsidP="0021796F">
      <w:r>
        <w:t>— </w:t>
      </w:r>
      <w:r w:rsidR="00000000" w:rsidRPr="00033231">
        <w:t>D</w:t>
      </w:r>
      <w:r>
        <w:t>’</w:t>
      </w:r>
      <w:r w:rsidR="00000000" w:rsidRPr="00033231">
        <w:t>ailleurs</w:t>
      </w:r>
      <w:r>
        <w:t xml:space="preserve">, </w:t>
      </w:r>
      <w:r w:rsidR="00000000" w:rsidRPr="00033231">
        <w:t>je suis désintéressé dans la question</w:t>
      </w:r>
      <w:r>
        <w:t xml:space="preserve">, </w:t>
      </w:r>
      <w:r w:rsidR="00000000" w:rsidRPr="00033231">
        <w:t>Robert Moore</w:t>
      </w:r>
      <w:r>
        <w:t xml:space="preserve"> ; </w:t>
      </w:r>
      <w:r w:rsidR="00000000" w:rsidRPr="00033231">
        <w:t>vous n</w:t>
      </w:r>
      <w:r>
        <w:t>’</w:t>
      </w:r>
      <w:r w:rsidR="00000000" w:rsidRPr="00033231">
        <w:t>êtes ni mon parent ni celui des miens</w:t>
      </w:r>
      <w:r>
        <w:t xml:space="preserve">, </w:t>
      </w:r>
      <w:r w:rsidR="00000000" w:rsidRPr="00033231">
        <w:t>et que vous trouviez ou que vous perdiez une fortune</w:t>
      </w:r>
      <w:r>
        <w:t xml:space="preserve">, </w:t>
      </w:r>
      <w:r w:rsidR="00000000" w:rsidRPr="00033231">
        <w:t>cela m</w:t>
      </w:r>
      <w:r>
        <w:t>’</w:t>
      </w:r>
      <w:r w:rsidR="00000000" w:rsidRPr="00033231">
        <w:t>est parfa</w:t>
      </w:r>
      <w:r w:rsidR="00000000" w:rsidRPr="00033231">
        <w:t>i</w:t>
      </w:r>
      <w:r w:rsidR="00000000" w:rsidRPr="00033231">
        <w:t>tement égal</w:t>
      </w:r>
      <w:r>
        <w:t xml:space="preserve">. </w:t>
      </w:r>
      <w:r w:rsidR="00000000" w:rsidRPr="00033231">
        <w:t>Retournez chez vous</w:t>
      </w:r>
      <w:r>
        <w:t xml:space="preserve">, </w:t>
      </w:r>
      <w:r w:rsidR="00000000" w:rsidRPr="00033231">
        <w:t>maintenant</w:t>
      </w:r>
      <w:r>
        <w:t xml:space="preserve">. </w:t>
      </w:r>
      <w:r w:rsidR="00000000" w:rsidRPr="00033231">
        <w:t>Il est dix heures sonnées</w:t>
      </w:r>
      <w:r>
        <w:t>. M</w:t>
      </w:r>
      <w:r w:rsidRPr="004F69D6">
        <w:rPr>
          <w:vertAlign w:val="superscript"/>
        </w:rPr>
        <w:t>lle</w:t>
      </w:r>
      <w:r>
        <w:t> </w:t>
      </w:r>
      <w:r w:rsidR="00000000" w:rsidRPr="00033231">
        <w:t>Hortense pourrait s</w:t>
      </w:r>
      <w:r>
        <w:t>’</w:t>
      </w:r>
      <w:r w:rsidR="00000000" w:rsidRPr="00033231">
        <w:t>alarmer de votre absence</w:t>
      </w:r>
      <w:r>
        <w:t>. »</w:t>
      </w:r>
    </w:p>
    <w:p w14:paraId="6231C275" w14:textId="25AD265D" w:rsidR="004F69D6" w:rsidRDefault="00000000" w:rsidP="004F69D6">
      <w:pPr>
        <w:pStyle w:val="Titre2"/>
        <w:rPr>
          <w:szCs w:val="44"/>
        </w:rPr>
      </w:pPr>
      <w:bookmarkStart w:id="9" w:name="_Toc199956090"/>
      <w:r w:rsidRPr="00AF30F4">
        <w:rPr>
          <w:szCs w:val="44"/>
        </w:rPr>
        <w:lastRenderedPageBreak/>
        <w:t>CHAPITRE IX</w:t>
      </w:r>
      <w:r w:rsidR="004F69D6">
        <w:rPr>
          <w:szCs w:val="44"/>
        </w:rPr>
        <w:t>.</w:t>
      </w:r>
      <w:r w:rsidR="004F69D6">
        <w:rPr>
          <w:szCs w:val="44"/>
        </w:rPr>
        <w:br/>
      </w:r>
      <w:r w:rsidRPr="00AF30F4">
        <w:rPr>
          <w:szCs w:val="44"/>
        </w:rPr>
        <w:br/>
        <w:t>Les vieilles filles</w:t>
      </w:r>
      <w:r w:rsidR="004F69D6">
        <w:rPr>
          <w:szCs w:val="44"/>
        </w:rPr>
        <w:t>.</w:t>
      </w:r>
      <w:bookmarkEnd w:id="9"/>
    </w:p>
    <w:p w14:paraId="0EBDE252" w14:textId="77777777" w:rsidR="004F69D6" w:rsidRDefault="00000000" w:rsidP="0021796F">
      <w:r w:rsidRPr="00033231">
        <w:t>Le temps marchait</w:t>
      </w:r>
      <w:r w:rsidR="004F69D6">
        <w:t xml:space="preserve">, </w:t>
      </w:r>
      <w:r w:rsidRPr="00033231">
        <w:t>le printemps se développait</w:t>
      </w:r>
      <w:r w:rsidR="004F69D6">
        <w:t xml:space="preserve">. </w:t>
      </w:r>
      <w:r w:rsidRPr="00033231">
        <w:t>À la su</w:t>
      </w:r>
      <w:r w:rsidRPr="00033231">
        <w:t>r</w:t>
      </w:r>
      <w:r w:rsidRPr="00033231">
        <w:t>f</w:t>
      </w:r>
      <w:r w:rsidRPr="00033231">
        <w:t>a</w:t>
      </w:r>
      <w:r w:rsidRPr="00033231">
        <w:t>ce</w:t>
      </w:r>
      <w:r w:rsidR="004F69D6">
        <w:t xml:space="preserve">, </w:t>
      </w:r>
      <w:r w:rsidRPr="00033231">
        <w:t>l</w:t>
      </w:r>
      <w:r w:rsidR="004F69D6">
        <w:t>’</w:t>
      </w:r>
      <w:r w:rsidRPr="00033231">
        <w:t>Angleterre commençait à prendre un aspect agréable</w:t>
      </w:r>
      <w:r w:rsidR="004F69D6">
        <w:t xml:space="preserve">. </w:t>
      </w:r>
      <w:r w:rsidRPr="00033231">
        <w:t>Ses champs et ses montagnes se couvraient de verdure</w:t>
      </w:r>
      <w:r w:rsidR="004F69D6">
        <w:t xml:space="preserve">, </w:t>
      </w:r>
      <w:r w:rsidRPr="00033231">
        <w:t>ses jardins fleurissaient</w:t>
      </w:r>
      <w:r w:rsidR="004F69D6">
        <w:t xml:space="preserve"> ; </w:t>
      </w:r>
      <w:r w:rsidRPr="00033231">
        <w:t>mais au cœur elle n</w:t>
      </w:r>
      <w:r w:rsidR="004F69D6">
        <w:t>’</w:t>
      </w:r>
      <w:r w:rsidRPr="00033231">
        <w:t>allait pas mieux</w:t>
      </w:r>
      <w:r w:rsidR="004F69D6">
        <w:t xml:space="preserve"> : </w:t>
      </w:r>
      <w:r w:rsidRPr="00033231">
        <w:t>ses pauvres étaient toujours malheureux</w:t>
      </w:r>
      <w:r w:rsidR="004F69D6">
        <w:t xml:space="preserve">, </w:t>
      </w:r>
      <w:r w:rsidRPr="00033231">
        <w:t>ses serviteurs harassés</w:t>
      </w:r>
      <w:r w:rsidR="004F69D6">
        <w:t xml:space="preserve"> ; </w:t>
      </w:r>
      <w:r w:rsidRPr="00033231">
        <w:t>son commerce</w:t>
      </w:r>
      <w:r w:rsidR="004F69D6">
        <w:t xml:space="preserve">, </w:t>
      </w:r>
      <w:r w:rsidRPr="00033231">
        <w:t>en quelques-unes de ses branches</w:t>
      </w:r>
      <w:r w:rsidR="004F69D6">
        <w:t xml:space="preserve">, </w:t>
      </w:r>
      <w:r w:rsidRPr="00033231">
        <w:t>semblait paral</w:t>
      </w:r>
      <w:r w:rsidRPr="00033231">
        <w:t>y</w:t>
      </w:r>
      <w:r w:rsidRPr="00033231">
        <w:t>sé</w:t>
      </w:r>
      <w:r w:rsidR="004F69D6">
        <w:t xml:space="preserve">, </w:t>
      </w:r>
      <w:r w:rsidRPr="00033231">
        <w:t>car la guerre continuait</w:t>
      </w:r>
      <w:r w:rsidR="004F69D6">
        <w:t xml:space="preserve">. </w:t>
      </w:r>
      <w:r w:rsidRPr="00033231">
        <w:t>Le sang de l</w:t>
      </w:r>
      <w:r w:rsidR="004F69D6">
        <w:t>’</w:t>
      </w:r>
      <w:r w:rsidRPr="00033231">
        <w:t>Angleterre était répa</w:t>
      </w:r>
      <w:r w:rsidRPr="00033231">
        <w:t>n</w:t>
      </w:r>
      <w:r w:rsidRPr="00033231">
        <w:t>du</w:t>
      </w:r>
      <w:r w:rsidR="004F69D6">
        <w:t xml:space="preserve">, </w:t>
      </w:r>
      <w:r w:rsidRPr="00033231">
        <w:t>ses richesses dépensées</w:t>
      </w:r>
      <w:r w:rsidR="004F69D6">
        <w:t xml:space="preserve">, </w:t>
      </w:r>
      <w:r w:rsidRPr="00033231">
        <w:t>le tout pour atteindre un résultat fort douteux</w:t>
      </w:r>
      <w:r w:rsidR="004F69D6">
        <w:t xml:space="preserve">. </w:t>
      </w:r>
      <w:r w:rsidRPr="00033231">
        <w:t>On apprenait de loin en loin la nouvelle de succès obtenus dans la Péninsule</w:t>
      </w:r>
      <w:r w:rsidR="004F69D6">
        <w:t xml:space="preserve"> ; </w:t>
      </w:r>
      <w:r w:rsidRPr="00033231">
        <w:t>mais ces nouvelles arrivaient lent</w:t>
      </w:r>
      <w:r w:rsidRPr="00033231">
        <w:t>e</w:t>
      </w:r>
      <w:r w:rsidRPr="00033231">
        <w:t>ment</w:t>
      </w:r>
      <w:r w:rsidR="004F69D6">
        <w:t xml:space="preserve"> : </w:t>
      </w:r>
      <w:r w:rsidRPr="00033231">
        <w:t>elles étaient séparées par de longs intervalles remplis du bruit des félicitations que s</w:t>
      </w:r>
      <w:r w:rsidR="004F69D6">
        <w:t>’</w:t>
      </w:r>
      <w:r w:rsidRPr="00033231">
        <w:t>adressait à lui-même Bonaparte sur ses triomphes continuels</w:t>
      </w:r>
      <w:r w:rsidR="004F69D6">
        <w:t xml:space="preserve">. </w:t>
      </w:r>
      <w:r w:rsidRPr="00033231">
        <w:t>Ceux qui souffraient des résultats de la guerre trouvaient tout à fait insupportable cette lutte longue et</w:t>
      </w:r>
      <w:r w:rsidR="004F69D6">
        <w:t xml:space="preserve">, </w:t>
      </w:r>
      <w:r w:rsidRPr="00033231">
        <w:t>comme ils le croyaient</w:t>
      </w:r>
      <w:r w:rsidR="004F69D6">
        <w:t xml:space="preserve">, </w:t>
      </w:r>
      <w:r w:rsidRPr="00033231">
        <w:t>désespérée</w:t>
      </w:r>
      <w:r w:rsidR="004F69D6">
        <w:t xml:space="preserve">, </w:t>
      </w:r>
      <w:r w:rsidRPr="00033231">
        <w:t>contre un invincible po</w:t>
      </w:r>
      <w:r w:rsidRPr="00033231">
        <w:t>u</w:t>
      </w:r>
      <w:r w:rsidRPr="00033231">
        <w:t>voir</w:t>
      </w:r>
      <w:r w:rsidR="004F69D6">
        <w:t xml:space="preserve">. </w:t>
      </w:r>
      <w:r w:rsidRPr="00033231">
        <w:t>Ils demandaient la paix à quelque prix que ce fût</w:t>
      </w:r>
      <w:r w:rsidR="004F69D6">
        <w:t xml:space="preserve">. </w:t>
      </w:r>
      <w:r w:rsidRPr="00033231">
        <w:t>Des hommes tels que Yorke et Moore</w:t>
      </w:r>
      <w:r w:rsidR="004F69D6">
        <w:t xml:space="preserve">, </w:t>
      </w:r>
      <w:r w:rsidRPr="00033231">
        <w:t>et il y en avait des milliers que la guerre avait placés comme eux sur le seuil de la banqueroute</w:t>
      </w:r>
      <w:r w:rsidR="004F69D6">
        <w:t xml:space="preserve">, </w:t>
      </w:r>
      <w:r w:rsidRPr="00033231">
        <w:t>demandaient la paix avec l</w:t>
      </w:r>
      <w:r w:rsidR="004F69D6">
        <w:t>’</w:t>
      </w:r>
      <w:r w:rsidRPr="00033231">
        <w:t>énergie du désespoir</w:t>
      </w:r>
      <w:r w:rsidR="004F69D6">
        <w:t>.</w:t>
      </w:r>
    </w:p>
    <w:p w14:paraId="09AC3D40" w14:textId="77777777" w:rsidR="004F69D6" w:rsidRDefault="00000000" w:rsidP="0021796F">
      <w:r w:rsidRPr="00033231">
        <w:t>Ils tenaient des meetings</w:t>
      </w:r>
      <w:r w:rsidR="004F69D6">
        <w:t xml:space="preserve">, </w:t>
      </w:r>
      <w:r w:rsidRPr="00033231">
        <w:t>ils faisaient des discours</w:t>
      </w:r>
      <w:r w:rsidR="004F69D6">
        <w:t xml:space="preserve">, </w:t>
      </w:r>
      <w:r w:rsidRPr="00033231">
        <w:t>ils adressaient des pétitions pour arracher ce bienfait</w:t>
      </w:r>
      <w:r w:rsidR="004F69D6">
        <w:t xml:space="preserve"> ; </w:t>
      </w:r>
      <w:r w:rsidRPr="00033231">
        <w:t>à quels te</w:t>
      </w:r>
      <w:r w:rsidRPr="00033231">
        <w:t>r</w:t>
      </w:r>
      <w:r w:rsidRPr="00033231">
        <w:t>mes il pouvait s</w:t>
      </w:r>
      <w:r w:rsidR="004F69D6">
        <w:t>’</w:t>
      </w:r>
      <w:r w:rsidRPr="00033231">
        <w:t>obtenir</w:t>
      </w:r>
      <w:r w:rsidR="004F69D6">
        <w:t xml:space="preserve">, </w:t>
      </w:r>
      <w:r w:rsidRPr="00033231">
        <w:t>ils ne s</w:t>
      </w:r>
      <w:r w:rsidR="004F69D6">
        <w:t>’</w:t>
      </w:r>
      <w:r w:rsidRPr="00033231">
        <w:t>en inquiétaient pas</w:t>
      </w:r>
      <w:r w:rsidR="004F69D6">
        <w:t>.</w:t>
      </w:r>
    </w:p>
    <w:p w14:paraId="04D32023" w14:textId="77777777" w:rsidR="004F69D6" w:rsidRDefault="00000000" w:rsidP="0021796F">
      <w:r w:rsidRPr="00033231">
        <w:t>Tous les hommes</w:t>
      </w:r>
      <w:r w:rsidR="004F69D6">
        <w:t xml:space="preserve">, </w:t>
      </w:r>
      <w:r w:rsidRPr="00033231">
        <w:t>pris en détail</w:t>
      </w:r>
      <w:r w:rsidR="004F69D6">
        <w:t xml:space="preserve">, </w:t>
      </w:r>
      <w:r w:rsidRPr="00033231">
        <w:t>sont plus ou moins égoï</w:t>
      </w:r>
      <w:r w:rsidRPr="00033231">
        <w:t>s</w:t>
      </w:r>
      <w:r w:rsidRPr="00033231">
        <w:t>tes</w:t>
      </w:r>
      <w:r w:rsidR="004F69D6">
        <w:t xml:space="preserve"> ; </w:t>
      </w:r>
      <w:r w:rsidRPr="00033231">
        <w:t>pris en masse</w:t>
      </w:r>
      <w:r w:rsidR="004F69D6">
        <w:t xml:space="preserve">, </w:t>
      </w:r>
      <w:r w:rsidRPr="00033231">
        <w:t>ils le sont bien davantage</w:t>
      </w:r>
      <w:r w:rsidR="004F69D6">
        <w:t xml:space="preserve">. </w:t>
      </w:r>
      <w:r w:rsidRPr="00033231">
        <w:t>Le marchand a</w:t>
      </w:r>
      <w:r w:rsidRPr="00033231">
        <w:t>n</w:t>
      </w:r>
      <w:r w:rsidRPr="00033231">
        <w:t>glais ne fait pas exception à cette règle</w:t>
      </w:r>
      <w:r w:rsidR="004F69D6">
        <w:t xml:space="preserve"> : </w:t>
      </w:r>
      <w:r w:rsidRPr="00033231">
        <w:t>il la confirme d</w:t>
      </w:r>
      <w:r w:rsidR="004F69D6">
        <w:t>’</w:t>
      </w:r>
      <w:r w:rsidRPr="00033231">
        <w:t>une manière frappante</w:t>
      </w:r>
      <w:r w:rsidR="004F69D6">
        <w:t xml:space="preserve">. </w:t>
      </w:r>
      <w:r w:rsidRPr="00033231">
        <w:t xml:space="preserve">Assurément les classes </w:t>
      </w:r>
      <w:r w:rsidRPr="00033231">
        <w:lastRenderedPageBreak/>
        <w:t>mercantiles pensent trop exclusivement à gagner de l</w:t>
      </w:r>
      <w:r w:rsidR="004F69D6">
        <w:t>’</w:t>
      </w:r>
      <w:r w:rsidRPr="00033231">
        <w:t>argent</w:t>
      </w:r>
      <w:r w:rsidR="004F69D6">
        <w:t xml:space="preserve"> ; </w:t>
      </w:r>
      <w:r w:rsidRPr="00033231">
        <w:t>elles sont trop oublie</w:t>
      </w:r>
      <w:r w:rsidRPr="00033231">
        <w:t>u</w:t>
      </w:r>
      <w:r w:rsidRPr="00033231">
        <w:t>ses de toute considération</w:t>
      </w:r>
      <w:r w:rsidR="004F69D6">
        <w:t xml:space="preserve">, </w:t>
      </w:r>
      <w:r w:rsidRPr="00033231">
        <w:t>excepté de celle d</w:t>
      </w:r>
      <w:r w:rsidR="004F69D6">
        <w:t>’</w:t>
      </w:r>
      <w:r w:rsidRPr="00033231">
        <w:t>étendre le co</w:t>
      </w:r>
      <w:r w:rsidRPr="00033231">
        <w:t>m</w:t>
      </w:r>
      <w:r w:rsidRPr="00033231">
        <w:t>merce de leur pays</w:t>
      </w:r>
      <w:r w:rsidR="004F69D6">
        <w:t xml:space="preserve">, </w:t>
      </w:r>
      <w:r w:rsidRPr="00033231">
        <w:t>c</w:t>
      </w:r>
      <w:r w:rsidR="004F69D6">
        <w:t>’</w:t>
      </w:r>
      <w:r w:rsidRPr="00033231">
        <w:t>est-à-dire le leur</w:t>
      </w:r>
      <w:r w:rsidR="004F69D6">
        <w:t xml:space="preserve">. </w:t>
      </w:r>
      <w:r w:rsidRPr="00033231">
        <w:t>Les sentiments cheval</w:t>
      </w:r>
      <w:r w:rsidRPr="00033231">
        <w:t>e</w:t>
      </w:r>
      <w:r w:rsidRPr="00033231">
        <w:t>resques</w:t>
      </w:r>
      <w:r w:rsidR="004F69D6">
        <w:t xml:space="preserve">, </w:t>
      </w:r>
      <w:r w:rsidRPr="00033231">
        <w:t>le désintéressement</w:t>
      </w:r>
      <w:r w:rsidR="004F69D6">
        <w:t xml:space="preserve">, </w:t>
      </w:r>
      <w:r w:rsidRPr="00033231">
        <w:t>l</w:t>
      </w:r>
      <w:r w:rsidR="004F69D6">
        <w:t>’</w:t>
      </w:r>
      <w:r w:rsidRPr="00033231">
        <w:t>orgueil de l</w:t>
      </w:r>
      <w:r w:rsidR="004F69D6">
        <w:t>’</w:t>
      </w:r>
      <w:r w:rsidRPr="00033231">
        <w:t>honneur national</w:t>
      </w:r>
      <w:r w:rsidR="004F69D6">
        <w:t xml:space="preserve">, </w:t>
      </w:r>
      <w:r w:rsidRPr="00033231">
        <w:t>sont trop morts dans leur cœur</w:t>
      </w:r>
      <w:r w:rsidR="004F69D6">
        <w:t xml:space="preserve">. </w:t>
      </w:r>
      <w:r w:rsidRPr="00033231">
        <w:t>Une nation gouvernée par elles serait exposée trop souvent à faire de honteuses soumissions</w:t>
      </w:r>
      <w:r w:rsidR="004F69D6">
        <w:t xml:space="preserve">, </w:t>
      </w:r>
      <w:r w:rsidRPr="00033231">
        <w:t>nullement par les motifs qu</w:t>
      </w:r>
      <w:r w:rsidR="004F69D6">
        <w:t>’</w:t>
      </w:r>
      <w:r w:rsidRPr="00033231">
        <w:t>enseigne le Christ</w:t>
      </w:r>
      <w:r w:rsidR="004F69D6">
        <w:t xml:space="preserve">, </w:t>
      </w:r>
      <w:r w:rsidRPr="00033231">
        <w:t>mais par ceux qu</w:t>
      </w:r>
      <w:r w:rsidR="004F69D6">
        <w:t>’</w:t>
      </w:r>
      <w:r w:rsidRPr="00033231">
        <w:t>inspire Mammon</w:t>
      </w:r>
      <w:r w:rsidR="004F69D6">
        <w:t xml:space="preserve">. </w:t>
      </w:r>
      <w:r w:rsidRPr="00033231">
        <w:t>Durant la dernière guerre</w:t>
      </w:r>
      <w:r w:rsidR="004F69D6">
        <w:t xml:space="preserve">, </w:t>
      </w:r>
      <w:r w:rsidRPr="00033231">
        <w:t>les négociants de l</w:t>
      </w:r>
      <w:r w:rsidR="004F69D6">
        <w:t>’</w:t>
      </w:r>
      <w:r w:rsidRPr="00033231">
        <w:t>Angleterre eussent enduré un soufflet sur les deux joues</w:t>
      </w:r>
      <w:r w:rsidR="004F69D6">
        <w:t xml:space="preserve"> ; </w:t>
      </w:r>
      <w:r w:rsidRPr="00033231">
        <w:t>ils eussent donné leur manteau à Napoléon</w:t>
      </w:r>
      <w:r w:rsidR="004F69D6">
        <w:t xml:space="preserve">, </w:t>
      </w:r>
      <w:r w:rsidRPr="00033231">
        <w:t>et ils lui eussent offert ensuite poliment leur habit</w:t>
      </w:r>
      <w:r w:rsidR="004F69D6">
        <w:t xml:space="preserve"> ; </w:t>
      </w:r>
      <w:r w:rsidRPr="00033231">
        <w:t>ils n</w:t>
      </w:r>
      <w:r w:rsidR="004F69D6">
        <w:t>’</w:t>
      </w:r>
      <w:r w:rsidRPr="00033231">
        <w:t>eussent pas même retenu le gilet</w:t>
      </w:r>
      <w:r w:rsidR="004F69D6">
        <w:t xml:space="preserve">, </w:t>
      </w:r>
      <w:r w:rsidRPr="00033231">
        <w:t>si on le leur avait demandé</w:t>
      </w:r>
      <w:r w:rsidR="004F69D6">
        <w:t xml:space="preserve">. </w:t>
      </w:r>
      <w:r w:rsidRPr="00033231">
        <w:t>Ils eussent sollicité seulement la permission de conserver leur autre vêtement</w:t>
      </w:r>
      <w:r w:rsidR="004F69D6">
        <w:t xml:space="preserve">, </w:t>
      </w:r>
      <w:r w:rsidRPr="00033231">
        <w:t>moins pour la décence que pour leur bourse renfermée dans les poches</w:t>
      </w:r>
      <w:r w:rsidR="004F69D6">
        <w:t xml:space="preserve">. </w:t>
      </w:r>
      <w:r w:rsidRPr="00033231">
        <w:t>A</w:t>
      </w:r>
      <w:r w:rsidRPr="00033231">
        <w:t>u</w:t>
      </w:r>
      <w:r w:rsidRPr="00033231">
        <w:t>c</w:t>
      </w:r>
      <w:r w:rsidRPr="00033231">
        <w:t>u</w:t>
      </w:r>
      <w:r w:rsidRPr="00033231">
        <w:t>ne étincelle de courage</w:t>
      </w:r>
      <w:r w:rsidR="004F69D6">
        <w:t xml:space="preserve">, </w:t>
      </w:r>
      <w:r w:rsidRPr="00033231">
        <w:t>nul symptôme de résistance ne s</w:t>
      </w:r>
      <w:r w:rsidRPr="00033231">
        <w:t>e</w:t>
      </w:r>
      <w:r w:rsidRPr="00033231">
        <w:t>raient venus d</w:t>
      </w:r>
      <w:r w:rsidR="004F69D6">
        <w:t>’</w:t>
      </w:r>
      <w:r w:rsidRPr="00033231">
        <w:t>eux avant que le bandit corse</w:t>
      </w:r>
      <w:r w:rsidR="004F69D6">
        <w:t xml:space="preserve">, </w:t>
      </w:r>
      <w:r w:rsidRPr="00033231">
        <w:t>comme ils l</w:t>
      </w:r>
      <w:r w:rsidR="004F69D6">
        <w:t>’</w:t>
      </w:r>
      <w:r w:rsidRPr="00033231">
        <w:t>appelaient</w:t>
      </w:r>
      <w:r w:rsidR="004F69D6">
        <w:t xml:space="preserve">, </w:t>
      </w:r>
      <w:r w:rsidRPr="00033231">
        <w:t>n</w:t>
      </w:r>
      <w:r w:rsidR="004F69D6">
        <w:t>’</w:t>
      </w:r>
      <w:r w:rsidRPr="00033231">
        <w:t>eût mis la main sur cette bourse bien-aimée</w:t>
      </w:r>
      <w:r w:rsidR="004F69D6">
        <w:t xml:space="preserve"> ; </w:t>
      </w:r>
      <w:r w:rsidRPr="00033231">
        <w:rPr>
          <w:i/>
          <w:iCs/>
        </w:rPr>
        <w:t xml:space="preserve">alors </w:t>
      </w:r>
      <w:r w:rsidRPr="00033231">
        <w:t>peut-être</w:t>
      </w:r>
      <w:r w:rsidR="004F69D6">
        <w:t xml:space="preserve">, </w:t>
      </w:r>
      <w:r w:rsidRPr="00033231">
        <w:t>transformés tout à coup en bouledogues a</w:t>
      </w:r>
      <w:r w:rsidRPr="00033231">
        <w:t>n</w:t>
      </w:r>
      <w:r w:rsidRPr="00033231">
        <w:t>glais</w:t>
      </w:r>
      <w:r w:rsidR="004F69D6">
        <w:t xml:space="preserve">, </w:t>
      </w:r>
      <w:r w:rsidRPr="00033231">
        <w:t>ils eussent sa</w:t>
      </w:r>
      <w:r w:rsidRPr="00033231">
        <w:t>u</w:t>
      </w:r>
      <w:r w:rsidRPr="00033231">
        <w:t>té à la gorge du voleur</w:t>
      </w:r>
      <w:r w:rsidR="004F69D6">
        <w:t xml:space="preserve">, </w:t>
      </w:r>
      <w:r w:rsidRPr="00033231">
        <w:t>s</w:t>
      </w:r>
      <w:r w:rsidR="004F69D6">
        <w:t>’</w:t>
      </w:r>
      <w:r w:rsidRPr="00033231">
        <w:t>y fussent attachés</w:t>
      </w:r>
      <w:r w:rsidR="004F69D6">
        <w:t xml:space="preserve">, </w:t>
      </w:r>
      <w:r w:rsidRPr="00033231">
        <w:t>y fussent restés su</w:t>
      </w:r>
      <w:r w:rsidRPr="00033231">
        <w:t>s</w:t>
      </w:r>
      <w:r w:rsidRPr="00033231">
        <w:t>pendus</w:t>
      </w:r>
      <w:r w:rsidR="004F69D6">
        <w:t xml:space="preserve">, </w:t>
      </w:r>
      <w:r w:rsidRPr="00033231">
        <w:t>opiniâtres</w:t>
      </w:r>
      <w:r w:rsidR="004F69D6">
        <w:t xml:space="preserve">, </w:t>
      </w:r>
      <w:r w:rsidRPr="00033231">
        <w:t>insatiables</w:t>
      </w:r>
      <w:r w:rsidR="004F69D6">
        <w:t xml:space="preserve">, </w:t>
      </w:r>
      <w:r w:rsidRPr="00033231">
        <w:t>jusqu</w:t>
      </w:r>
      <w:r w:rsidR="004F69D6">
        <w:t>’</w:t>
      </w:r>
      <w:r w:rsidRPr="00033231">
        <w:t>à ce que le trésor leur fût rendu</w:t>
      </w:r>
      <w:r w:rsidR="004F69D6">
        <w:t xml:space="preserve">. </w:t>
      </w:r>
      <w:r w:rsidRPr="00033231">
        <w:t>Les marchands</w:t>
      </w:r>
      <w:r w:rsidR="004F69D6">
        <w:t xml:space="preserve">, </w:t>
      </w:r>
      <w:r w:rsidRPr="00033231">
        <w:t>lorsqu</w:t>
      </w:r>
      <w:r w:rsidR="004F69D6">
        <w:t>’</w:t>
      </w:r>
      <w:r w:rsidRPr="00033231">
        <w:t>ils parlent contre la guerre</w:t>
      </w:r>
      <w:r w:rsidR="004F69D6">
        <w:t xml:space="preserve">, </w:t>
      </w:r>
      <w:r w:rsidRPr="00033231">
        <w:t>la maudissent toujours comme un acte sa</w:t>
      </w:r>
      <w:r w:rsidRPr="00033231">
        <w:t>n</w:t>
      </w:r>
      <w:r w:rsidRPr="00033231">
        <w:t>glant et barbare</w:t>
      </w:r>
      <w:r w:rsidR="004F69D6">
        <w:t xml:space="preserve"> : </w:t>
      </w:r>
      <w:r w:rsidRPr="00033231">
        <w:t>vous diriez</w:t>
      </w:r>
      <w:r w:rsidR="004F69D6">
        <w:t xml:space="preserve">, </w:t>
      </w:r>
      <w:r w:rsidRPr="00033231">
        <w:t>à les entendre</w:t>
      </w:r>
      <w:r w:rsidR="004F69D6">
        <w:t xml:space="preserve">, </w:t>
      </w:r>
      <w:r w:rsidRPr="00033231">
        <w:t>qu</w:t>
      </w:r>
      <w:r w:rsidR="004F69D6">
        <w:t>’</w:t>
      </w:r>
      <w:r w:rsidRPr="00033231">
        <w:t>ils jouissent d</w:t>
      </w:r>
      <w:r w:rsidR="004F69D6">
        <w:t>’</w:t>
      </w:r>
      <w:r w:rsidRPr="00033231">
        <w:t>une civilisation exce</w:t>
      </w:r>
      <w:r w:rsidRPr="00033231">
        <w:t>p</w:t>
      </w:r>
      <w:r w:rsidRPr="00033231">
        <w:t>tionnelle</w:t>
      </w:r>
      <w:r w:rsidR="004F69D6">
        <w:t xml:space="preserve">, </w:t>
      </w:r>
      <w:r w:rsidRPr="00033231">
        <w:t>qu</w:t>
      </w:r>
      <w:r w:rsidR="004F69D6">
        <w:t>’</w:t>
      </w:r>
      <w:r w:rsidRPr="00033231">
        <w:t>ils sont tout particulièr</w:t>
      </w:r>
      <w:r w:rsidRPr="00033231">
        <w:t>e</w:t>
      </w:r>
      <w:r w:rsidRPr="00033231">
        <w:t>ment doux et bienveillants envers leurs semblables</w:t>
      </w:r>
      <w:r w:rsidR="004F69D6">
        <w:t xml:space="preserve">. </w:t>
      </w:r>
      <w:r w:rsidRPr="00033231">
        <w:t>Il n</w:t>
      </w:r>
      <w:r w:rsidR="004F69D6">
        <w:t>’</w:t>
      </w:r>
      <w:r w:rsidRPr="00033231">
        <w:t>en est rien</w:t>
      </w:r>
      <w:r w:rsidR="004F69D6">
        <w:t xml:space="preserve">. </w:t>
      </w:r>
      <w:r w:rsidRPr="00033231">
        <w:t>Beaucoup d</w:t>
      </w:r>
      <w:r w:rsidR="004F69D6">
        <w:t>’</w:t>
      </w:r>
      <w:r w:rsidRPr="00033231">
        <w:t>entre eux sont des hommes à l</w:t>
      </w:r>
      <w:r w:rsidR="004F69D6">
        <w:t>’</w:t>
      </w:r>
      <w:r w:rsidRPr="00033231">
        <w:t>esprit étroit</w:t>
      </w:r>
      <w:r w:rsidR="004F69D6">
        <w:t xml:space="preserve">, </w:t>
      </w:r>
      <w:r w:rsidRPr="00033231">
        <w:t>au cœur froid</w:t>
      </w:r>
      <w:r w:rsidR="004F69D6">
        <w:t xml:space="preserve">, </w:t>
      </w:r>
      <w:r w:rsidRPr="00033231">
        <w:t>qui n</w:t>
      </w:r>
      <w:r w:rsidR="004F69D6">
        <w:t>’</w:t>
      </w:r>
      <w:r w:rsidRPr="00033231">
        <w:t>ont de bons sentiments pour nulle autre classe que la leur</w:t>
      </w:r>
      <w:r w:rsidR="004F69D6">
        <w:t xml:space="preserve">, </w:t>
      </w:r>
      <w:r w:rsidRPr="00033231">
        <w:t>indifférents et même hostiles à toutes les autres</w:t>
      </w:r>
      <w:r w:rsidR="004F69D6">
        <w:t xml:space="preserve">, </w:t>
      </w:r>
      <w:r w:rsidRPr="00033231">
        <w:t>qu</w:t>
      </w:r>
      <w:r w:rsidR="004F69D6">
        <w:t>’</w:t>
      </w:r>
      <w:r w:rsidRPr="00033231">
        <w:t>ils appellent inutiles et dont ils contestent les droits</w:t>
      </w:r>
      <w:r w:rsidR="004F69D6">
        <w:t xml:space="preserve">, </w:t>
      </w:r>
      <w:r w:rsidRPr="00033231">
        <w:t>au</w:t>
      </w:r>
      <w:r w:rsidRPr="00033231">
        <w:t>x</w:t>
      </w:r>
      <w:r w:rsidRPr="00033231">
        <w:t>quelles ils voudraient enlever jusqu</w:t>
      </w:r>
      <w:r w:rsidR="004F69D6">
        <w:t>’</w:t>
      </w:r>
      <w:r w:rsidRPr="00033231">
        <w:t>à l</w:t>
      </w:r>
      <w:r w:rsidR="004F69D6">
        <w:t>’</w:t>
      </w:r>
      <w:r w:rsidRPr="00033231">
        <w:t>air qu</w:t>
      </w:r>
      <w:r w:rsidR="004F69D6">
        <w:t>’</w:t>
      </w:r>
      <w:r w:rsidRPr="00033231">
        <w:t>elles respirent</w:t>
      </w:r>
      <w:r w:rsidR="004F69D6">
        <w:t xml:space="preserve">, </w:t>
      </w:r>
      <w:r w:rsidRPr="00033231">
        <w:t>et la faculté de boire</w:t>
      </w:r>
      <w:r w:rsidR="004F69D6">
        <w:t xml:space="preserve">, </w:t>
      </w:r>
      <w:r w:rsidRPr="00033231">
        <w:t>de manger et de demeurer dans des maisons décentes</w:t>
      </w:r>
      <w:r w:rsidR="004F69D6">
        <w:t xml:space="preserve">. </w:t>
      </w:r>
      <w:r w:rsidRPr="00033231">
        <w:t xml:space="preserve">Ils ne savent rien de ce que les </w:t>
      </w:r>
      <w:r w:rsidRPr="00033231">
        <w:lastRenderedPageBreak/>
        <w:t>autres font pour servir</w:t>
      </w:r>
      <w:r w:rsidR="004F69D6">
        <w:t xml:space="preserve">, </w:t>
      </w:r>
      <w:r w:rsidRPr="00033231">
        <w:t>amuser ou instruire leur race</w:t>
      </w:r>
      <w:r w:rsidR="004F69D6">
        <w:t xml:space="preserve"> ; </w:t>
      </w:r>
      <w:r w:rsidRPr="00033231">
        <w:t>ils ne veulent pas perdre leur temps à s</w:t>
      </w:r>
      <w:r w:rsidR="004F69D6">
        <w:t>’</w:t>
      </w:r>
      <w:r w:rsidRPr="00033231">
        <w:t>en enquérir</w:t>
      </w:r>
      <w:r w:rsidR="004F69D6">
        <w:t xml:space="preserve">. </w:t>
      </w:r>
      <w:r w:rsidRPr="00033231">
        <w:t>Tout ce qui n</w:t>
      </w:r>
      <w:r w:rsidR="004F69D6">
        <w:t>’</w:t>
      </w:r>
      <w:r w:rsidRPr="00033231">
        <w:t>est pas dans le commerce est accusé de manger le pain de l</w:t>
      </w:r>
      <w:r w:rsidR="004F69D6">
        <w:t>’</w:t>
      </w:r>
      <w:r w:rsidRPr="00033231">
        <w:t>oisiveté et de mener une exi</w:t>
      </w:r>
      <w:r w:rsidRPr="00033231">
        <w:t>s</w:t>
      </w:r>
      <w:r w:rsidRPr="00033231">
        <w:t>tence inutile</w:t>
      </w:r>
      <w:r w:rsidR="004F69D6">
        <w:t xml:space="preserve">. </w:t>
      </w:r>
      <w:r w:rsidRPr="00033231">
        <w:t>Puisse l</w:t>
      </w:r>
      <w:r w:rsidR="004F69D6">
        <w:t>’</w:t>
      </w:r>
      <w:r w:rsidRPr="00033231">
        <w:t>Angleterre ne pas devenir de longtemps une nation de boutiquiers</w:t>
      </w:r>
      <w:r w:rsidR="004F69D6">
        <w:t> !</w:t>
      </w:r>
    </w:p>
    <w:p w14:paraId="2045B1DE" w14:textId="7ED20D05" w:rsidR="004F69D6" w:rsidRDefault="00000000" w:rsidP="0021796F">
      <w:r w:rsidRPr="00033231">
        <w:t>Nous avons déjà dit que Moore n</w:t>
      </w:r>
      <w:r w:rsidR="004F69D6">
        <w:t>’</w:t>
      </w:r>
      <w:r w:rsidRPr="00033231">
        <w:t>était pas un dévoué p</w:t>
      </w:r>
      <w:r w:rsidRPr="00033231">
        <w:t>a</w:t>
      </w:r>
      <w:r w:rsidRPr="00033231">
        <w:t>triote</w:t>
      </w:r>
      <w:r w:rsidR="004F69D6">
        <w:t xml:space="preserve">, </w:t>
      </w:r>
      <w:r w:rsidRPr="00033231">
        <w:t>et nous avons expliqué quelles circonstances le portaient à diriger son attention et ses efforts vers son intérêt individuel</w:t>
      </w:r>
      <w:r w:rsidR="004F69D6">
        <w:t xml:space="preserve"> ; </w:t>
      </w:r>
      <w:r w:rsidRPr="00033231">
        <w:t>c</w:t>
      </w:r>
      <w:r w:rsidR="004F69D6">
        <w:t>’</w:t>
      </w:r>
      <w:r w:rsidRPr="00033231">
        <w:t>est pourquoi</w:t>
      </w:r>
      <w:r w:rsidR="004F69D6">
        <w:t xml:space="preserve">, </w:t>
      </w:r>
      <w:r w:rsidRPr="00033231">
        <w:t>lorsqu</w:t>
      </w:r>
      <w:r w:rsidR="004F69D6">
        <w:t>’</w:t>
      </w:r>
      <w:r w:rsidRPr="00033231">
        <w:t>il se sentit une seconde fois au bord du précipice de la faillite</w:t>
      </w:r>
      <w:r w:rsidR="004F69D6">
        <w:t xml:space="preserve">, </w:t>
      </w:r>
      <w:r w:rsidRPr="00033231">
        <w:t>nul ne lutta avec plus de vigueur contre les influences qui pouvaient l</w:t>
      </w:r>
      <w:r w:rsidR="004F69D6">
        <w:t>’</w:t>
      </w:r>
      <w:r w:rsidRPr="00033231">
        <w:t>y précipiter</w:t>
      </w:r>
      <w:r w:rsidR="004F69D6">
        <w:t xml:space="preserve">. </w:t>
      </w:r>
      <w:r w:rsidRPr="00033231">
        <w:t>Tout ce qu</w:t>
      </w:r>
      <w:r w:rsidR="004F69D6">
        <w:t>’</w:t>
      </w:r>
      <w:r w:rsidRPr="00033231">
        <w:t>il put faire pour fomenter l</w:t>
      </w:r>
      <w:r w:rsidR="004F69D6">
        <w:t>’</w:t>
      </w:r>
      <w:r w:rsidRPr="00033231">
        <w:t>agitation dans le Nord contre la guerre</w:t>
      </w:r>
      <w:r w:rsidR="004F69D6">
        <w:t xml:space="preserve">, </w:t>
      </w:r>
      <w:r w:rsidRPr="00033231">
        <w:t>il le fit</w:t>
      </w:r>
      <w:r w:rsidR="004F69D6">
        <w:t xml:space="preserve">, </w:t>
      </w:r>
      <w:r w:rsidRPr="00033231">
        <w:t>et il en fit agir d</w:t>
      </w:r>
      <w:r w:rsidR="004F69D6">
        <w:t>’</w:t>
      </w:r>
      <w:r w:rsidRPr="00033231">
        <w:t>autres qui</w:t>
      </w:r>
      <w:r w:rsidR="004F69D6">
        <w:t xml:space="preserve">, </w:t>
      </w:r>
      <w:r w:rsidRPr="00033231">
        <w:t>par leur argent et leurs relations</w:t>
      </w:r>
      <w:r w:rsidR="004F69D6">
        <w:t xml:space="preserve">, </w:t>
      </w:r>
      <w:r w:rsidRPr="00033231">
        <w:t>avaient plus de pouvoir que lui</w:t>
      </w:r>
      <w:r w:rsidR="004F69D6">
        <w:t xml:space="preserve">. </w:t>
      </w:r>
      <w:r w:rsidRPr="00033231">
        <w:t>De temps à autre</w:t>
      </w:r>
      <w:r w:rsidR="004F69D6">
        <w:t xml:space="preserve">, </w:t>
      </w:r>
      <w:r w:rsidRPr="00033231">
        <w:t>il sentait qu</w:t>
      </w:r>
      <w:r w:rsidR="004F69D6">
        <w:t>’</w:t>
      </w:r>
      <w:r w:rsidRPr="00033231">
        <w:t>il y avait peu de raison au fond des demandes que son parti adre</w:t>
      </w:r>
      <w:r w:rsidRPr="00033231">
        <w:t>s</w:t>
      </w:r>
      <w:r w:rsidRPr="00033231">
        <w:t>sait au gouvernement</w:t>
      </w:r>
      <w:r w:rsidR="004F69D6">
        <w:t xml:space="preserve">. </w:t>
      </w:r>
      <w:r w:rsidRPr="00033231">
        <w:t>En voyant toute l</w:t>
      </w:r>
      <w:r w:rsidR="004F69D6">
        <w:t>’</w:t>
      </w:r>
      <w:r w:rsidRPr="00033231">
        <w:t>Europe</w:t>
      </w:r>
      <w:r w:rsidR="004F69D6">
        <w:t xml:space="preserve">, </w:t>
      </w:r>
      <w:r w:rsidRPr="00033231">
        <w:t>menacée par Bonaparte</w:t>
      </w:r>
      <w:r w:rsidR="004F69D6">
        <w:t xml:space="preserve">, </w:t>
      </w:r>
      <w:r w:rsidRPr="00033231">
        <w:t>s</w:t>
      </w:r>
      <w:r w:rsidR="004F69D6">
        <w:t>’</w:t>
      </w:r>
      <w:r w:rsidRPr="00033231">
        <w:t>armer pour lui résister</w:t>
      </w:r>
      <w:r w:rsidR="004F69D6">
        <w:t xml:space="preserve"> ; </w:t>
      </w:r>
      <w:r w:rsidRPr="00033231">
        <w:t>en voyant la Russie se l</w:t>
      </w:r>
      <w:r w:rsidRPr="00033231">
        <w:t>e</w:t>
      </w:r>
      <w:r w:rsidRPr="00033231">
        <w:t>ver ferme et terrible pour défendre son sol glacé</w:t>
      </w:r>
      <w:r w:rsidR="004F69D6">
        <w:t xml:space="preserve">, </w:t>
      </w:r>
      <w:r w:rsidRPr="00033231">
        <w:t>ses serfs</w:t>
      </w:r>
      <w:r w:rsidR="004F69D6">
        <w:t xml:space="preserve">, </w:t>
      </w:r>
      <w:r w:rsidRPr="00033231">
        <w:t>le despotisme de son gouvernement contre le joug d</w:t>
      </w:r>
      <w:r w:rsidR="004F69D6">
        <w:t>’</w:t>
      </w:r>
      <w:r w:rsidRPr="00033231">
        <w:t>un étranger victorieux</w:t>
      </w:r>
      <w:r w:rsidR="004F69D6">
        <w:t xml:space="preserve">, </w:t>
      </w:r>
      <w:r w:rsidRPr="00033231">
        <w:t>il sentait que l</w:t>
      </w:r>
      <w:r w:rsidR="004F69D6">
        <w:t>’</w:t>
      </w:r>
      <w:r w:rsidRPr="00033231">
        <w:t>Angleterre</w:t>
      </w:r>
      <w:r w:rsidR="004F69D6">
        <w:t xml:space="preserve">, </w:t>
      </w:r>
      <w:r w:rsidRPr="00033231">
        <w:t>un royaume libre</w:t>
      </w:r>
      <w:r w:rsidR="004F69D6">
        <w:t xml:space="preserve">, </w:t>
      </w:r>
      <w:r w:rsidRPr="00033231">
        <w:t>ne po</w:t>
      </w:r>
      <w:r w:rsidRPr="00033231">
        <w:t>u</w:t>
      </w:r>
      <w:r w:rsidRPr="00033231">
        <w:t>vait forcer ses enfants à faire des concessions et à subir des conditions contraires à ses intérêts et à ses alliances</w:t>
      </w:r>
      <w:r w:rsidR="004F69D6">
        <w:t xml:space="preserve">. </w:t>
      </w:r>
      <w:r w:rsidRPr="00033231">
        <w:t>Quand a</w:t>
      </w:r>
      <w:r w:rsidRPr="00033231">
        <w:t>r</w:t>
      </w:r>
      <w:r w:rsidRPr="00033231">
        <w:t>rivaient de temps en temps les nouvelles des mouvements de l</w:t>
      </w:r>
      <w:r w:rsidR="004F69D6">
        <w:t>’</w:t>
      </w:r>
      <w:r w:rsidRPr="00033231">
        <w:t>homme qui représentait l</w:t>
      </w:r>
      <w:r w:rsidR="004F69D6">
        <w:t>’</w:t>
      </w:r>
      <w:r w:rsidRPr="00033231">
        <w:t>Angleterre dans la Péninsule</w:t>
      </w:r>
      <w:r w:rsidR="004F69D6">
        <w:t xml:space="preserve">, </w:t>
      </w:r>
      <w:r w:rsidRPr="00033231">
        <w:t>de sa marche de succès en succès</w:t>
      </w:r>
      <w:r w:rsidR="004F69D6">
        <w:t xml:space="preserve">, </w:t>
      </w:r>
      <w:r w:rsidRPr="00033231">
        <w:t>de cette marche si délibérée et si prudente</w:t>
      </w:r>
      <w:r w:rsidR="004F69D6">
        <w:t xml:space="preserve">, </w:t>
      </w:r>
      <w:r w:rsidRPr="00033231">
        <w:t>si circonspecte</w:t>
      </w:r>
      <w:r w:rsidR="004F69D6">
        <w:t xml:space="preserve">, </w:t>
      </w:r>
      <w:r w:rsidRPr="00033231">
        <w:t>mais si certaine</w:t>
      </w:r>
      <w:r w:rsidR="004F69D6">
        <w:t xml:space="preserve">, </w:t>
      </w:r>
      <w:r w:rsidRPr="00033231">
        <w:t>si lente mais si pe</w:t>
      </w:r>
      <w:r w:rsidRPr="00033231">
        <w:t>r</w:t>
      </w:r>
      <w:r w:rsidRPr="00033231">
        <w:t>sévérante</w:t>
      </w:r>
      <w:r w:rsidR="004F69D6">
        <w:t xml:space="preserve"> ; </w:t>
      </w:r>
      <w:r w:rsidRPr="00033231">
        <w:t>lorsqu</w:t>
      </w:r>
      <w:r w:rsidR="004F69D6">
        <w:t>’</w:t>
      </w:r>
      <w:r w:rsidRPr="00033231">
        <w:t>il lisait les propres dépêches de lord Wellin</w:t>
      </w:r>
      <w:r w:rsidRPr="00033231">
        <w:t>g</w:t>
      </w:r>
      <w:r w:rsidRPr="00033231">
        <w:t>ton dans les colonnes des journaux</w:t>
      </w:r>
      <w:r w:rsidR="004F69D6">
        <w:t xml:space="preserve">, </w:t>
      </w:r>
      <w:r w:rsidRPr="00033231">
        <w:t>documents écrits par la modestie sous la dictée de la vérité</w:t>
      </w:r>
      <w:r w:rsidR="004F69D6">
        <w:t xml:space="preserve">, </w:t>
      </w:r>
      <w:r w:rsidRPr="00033231">
        <w:t>Moore confessait au fond de son cœur que du côté des armes britanniques se trouvait un pouvoir vrai</w:t>
      </w:r>
      <w:r w:rsidR="004F69D6">
        <w:t xml:space="preserve">, </w:t>
      </w:r>
      <w:r w:rsidRPr="00033231">
        <w:t>vigilant</w:t>
      </w:r>
      <w:r w:rsidR="004F69D6">
        <w:t xml:space="preserve">, </w:t>
      </w:r>
      <w:r w:rsidRPr="00033231">
        <w:t>patient</w:t>
      </w:r>
      <w:r w:rsidR="004F69D6">
        <w:t xml:space="preserve">, </w:t>
      </w:r>
      <w:r w:rsidRPr="00033231">
        <w:t>sans ostentation</w:t>
      </w:r>
      <w:r w:rsidR="004F69D6">
        <w:t xml:space="preserve">, </w:t>
      </w:r>
      <w:r w:rsidRPr="00033231">
        <w:t>qui leur assur</w:t>
      </w:r>
      <w:r w:rsidRPr="00033231">
        <w:t>e</w:t>
      </w:r>
      <w:r w:rsidRPr="00033231">
        <w:t>rait à la fin la victoire</w:t>
      </w:r>
      <w:r w:rsidR="004F69D6">
        <w:t xml:space="preserve">. </w:t>
      </w:r>
      <w:r w:rsidRPr="00033231">
        <w:t>Mais cette fin</w:t>
      </w:r>
      <w:r w:rsidR="004F69D6">
        <w:t xml:space="preserve">, </w:t>
      </w:r>
      <w:r w:rsidRPr="00033231">
        <w:t>pensait-il</w:t>
      </w:r>
      <w:r w:rsidR="004F69D6">
        <w:t xml:space="preserve">, </w:t>
      </w:r>
      <w:r w:rsidRPr="00033231">
        <w:t xml:space="preserve">était bien loin </w:t>
      </w:r>
      <w:r w:rsidRPr="00033231">
        <w:lastRenderedPageBreak/>
        <w:t>encore</w:t>
      </w:r>
      <w:r w:rsidR="004F69D6">
        <w:t xml:space="preserve"> ; </w:t>
      </w:r>
      <w:r w:rsidRPr="00033231">
        <w:t>et en attendant</w:t>
      </w:r>
      <w:r w:rsidR="004F69D6">
        <w:t xml:space="preserve">, </w:t>
      </w:r>
      <w:r w:rsidRPr="00033231">
        <w:t>lui</w:t>
      </w:r>
      <w:r w:rsidR="004F69D6">
        <w:t xml:space="preserve">, </w:t>
      </w:r>
      <w:r w:rsidRPr="00033231">
        <w:t>Moore</w:t>
      </w:r>
      <w:r w:rsidR="004F69D6">
        <w:t xml:space="preserve">, </w:t>
      </w:r>
      <w:r w:rsidRPr="00033231">
        <w:t>comme individu</w:t>
      </w:r>
      <w:r w:rsidR="004F69D6">
        <w:t xml:space="preserve">, </w:t>
      </w:r>
      <w:r w:rsidRPr="00033231">
        <w:t>serait renversé</w:t>
      </w:r>
      <w:r w:rsidR="004F69D6">
        <w:t xml:space="preserve">, </w:t>
      </w:r>
      <w:r w:rsidRPr="00033231">
        <w:t>et ses espérances réduites en cendres</w:t>
      </w:r>
      <w:r w:rsidR="004F69D6">
        <w:t xml:space="preserve">. </w:t>
      </w:r>
      <w:r w:rsidRPr="00033231">
        <w:t>C</w:t>
      </w:r>
      <w:r w:rsidR="004F69D6">
        <w:t>’</w:t>
      </w:r>
      <w:r w:rsidRPr="00033231">
        <w:t>était donc pour lui qu</w:t>
      </w:r>
      <w:r w:rsidR="004F69D6">
        <w:t>’</w:t>
      </w:r>
      <w:r w:rsidRPr="00033231">
        <w:t>il fallait agir</w:t>
      </w:r>
      <w:r w:rsidR="004F69D6">
        <w:t xml:space="preserve"> ; </w:t>
      </w:r>
      <w:r w:rsidRPr="00033231">
        <w:t>il fallait qu</w:t>
      </w:r>
      <w:r w:rsidR="004F69D6">
        <w:t>’</w:t>
      </w:r>
      <w:r w:rsidRPr="00033231">
        <w:t>il poursuivît sa carrière et remplit sa destinée</w:t>
      </w:r>
      <w:r w:rsidR="004F69D6">
        <w:t xml:space="preserve">. </w:t>
      </w:r>
      <w:r w:rsidRPr="00033231">
        <w:t>Il la remplit si rigoureusement</w:t>
      </w:r>
      <w:r w:rsidR="004F69D6">
        <w:t xml:space="preserve">, </w:t>
      </w:r>
      <w:r w:rsidRPr="00033231">
        <w:t>qu</w:t>
      </w:r>
      <w:r w:rsidR="004F69D6">
        <w:t>’</w:t>
      </w:r>
      <w:r w:rsidRPr="00033231">
        <w:t>avant qu</w:t>
      </w:r>
      <w:r w:rsidR="004F69D6">
        <w:t>’</w:t>
      </w:r>
      <w:r w:rsidRPr="00033231">
        <w:t>il fût longtemps il arriva à une rupture décisive avec son vieil ami tory</w:t>
      </w:r>
      <w:r w:rsidR="004F69D6">
        <w:t xml:space="preserve">, </w:t>
      </w:r>
      <w:r w:rsidRPr="00033231">
        <w:t>le recteur</w:t>
      </w:r>
      <w:r w:rsidR="004F69D6">
        <w:t xml:space="preserve">. </w:t>
      </w:r>
      <w:r w:rsidRPr="00033231">
        <w:t xml:space="preserve">Ils se prirent de querelle dans </w:t>
      </w:r>
      <w:proofErr w:type="gramStart"/>
      <w:r w:rsidRPr="00033231">
        <w:t>un meeting</w:t>
      </w:r>
      <w:proofErr w:type="gramEnd"/>
      <w:r w:rsidRPr="00033231">
        <w:t xml:space="preserve"> public</w:t>
      </w:r>
      <w:r w:rsidR="004F69D6">
        <w:t xml:space="preserve">, </w:t>
      </w:r>
      <w:r w:rsidRPr="00033231">
        <w:t>puis échangèrent quelques lettres un peu vives dans les journaux</w:t>
      </w:r>
      <w:r w:rsidR="004F69D6">
        <w:t>. M. </w:t>
      </w:r>
      <w:proofErr w:type="spellStart"/>
      <w:r w:rsidRPr="00033231">
        <w:t>Helstone</w:t>
      </w:r>
      <w:proofErr w:type="spellEnd"/>
      <w:r w:rsidRPr="00033231">
        <w:t xml:space="preserve"> dénonça Moore comme jacobin</w:t>
      </w:r>
      <w:r w:rsidR="004F69D6">
        <w:t xml:space="preserve">, </w:t>
      </w:r>
      <w:r w:rsidRPr="00033231">
        <w:t>cessa de le voir et ne voulut même plus lui adresser la parole lorsqu</w:t>
      </w:r>
      <w:r w:rsidR="004F69D6">
        <w:t>’</w:t>
      </w:r>
      <w:r w:rsidRPr="00033231">
        <w:t>ils se rencontraient</w:t>
      </w:r>
      <w:r w:rsidR="004F69D6">
        <w:t xml:space="preserve">. </w:t>
      </w:r>
      <w:r w:rsidRPr="00033231">
        <w:t>Il intima aussi très-clairement à sa nièce que to</w:t>
      </w:r>
      <w:r w:rsidRPr="00033231">
        <w:t>u</w:t>
      </w:r>
      <w:r w:rsidRPr="00033231">
        <w:t xml:space="preserve">tes communications avec </w:t>
      </w:r>
      <w:proofErr w:type="spellStart"/>
      <w:r w:rsidRPr="00033231">
        <w:t>Hollow</w:t>
      </w:r>
      <w:proofErr w:type="spellEnd"/>
      <w:r w:rsidRPr="00033231">
        <w:t xml:space="preserve"> devaient cesser</w:t>
      </w:r>
      <w:r w:rsidR="004F69D6">
        <w:t xml:space="preserve">, </w:t>
      </w:r>
      <w:r w:rsidRPr="00033231">
        <w:t>et qu</w:t>
      </w:r>
      <w:r w:rsidR="004F69D6">
        <w:t>’</w:t>
      </w:r>
      <w:r w:rsidRPr="00033231">
        <w:t>elle d</w:t>
      </w:r>
      <w:r w:rsidRPr="00033231">
        <w:t>e</w:t>
      </w:r>
      <w:r w:rsidRPr="00033231">
        <w:t>vait renoncer à ses leçons de français</w:t>
      </w:r>
      <w:r w:rsidR="004F69D6">
        <w:t xml:space="preserve">, </w:t>
      </w:r>
      <w:r w:rsidRPr="00033231">
        <w:t>langue frivole dont les productions ne pouvaient avoir qu</w:t>
      </w:r>
      <w:r w:rsidR="004F69D6">
        <w:t>’</w:t>
      </w:r>
      <w:r w:rsidRPr="00033231">
        <w:t>une funeste influence sur l</w:t>
      </w:r>
      <w:r w:rsidR="004F69D6">
        <w:t>’</w:t>
      </w:r>
      <w:r w:rsidRPr="00033231">
        <w:t>esprit des femmes</w:t>
      </w:r>
      <w:r w:rsidR="004F69D6">
        <w:t xml:space="preserve">. </w:t>
      </w:r>
      <w:r w:rsidRPr="00033231">
        <w:t>Il se demandait quel niais avait pu amener la mode de faire apprendre le français aux femmes</w:t>
      </w:r>
      <w:r w:rsidR="004F69D6">
        <w:t xml:space="preserve">, </w:t>
      </w:r>
      <w:r w:rsidRPr="00033231">
        <w:t>rien ne leur pouvant moins convenir</w:t>
      </w:r>
      <w:r w:rsidR="004F69D6">
        <w:t xml:space="preserve"> : </w:t>
      </w:r>
      <w:r w:rsidRPr="00033231">
        <w:t>c</w:t>
      </w:r>
      <w:r w:rsidR="004F69D6">
        <w:t>’</w:t>
      </w:r>
      <w:r w:rsidRPr="00033231">
        <w:t>est comme si on nourrissait un e</w:t>
      </w:r>
      <w:r w:rsidRPr="00033231">
        <w:t>n</w:t>
      </w:r>
      <w:r w:rsidRPr="00033231">
        <w:t>fant rachitique avec de la craie ou de la bouillie</w:t>
      </w:r>
      <w:r w:rsidR="004F69D6">
        <w:t xml:space="preserve">, </w:t>
      </w:r>
      <w:r w:rsidRPr="00033231">
        <w:t>disait-il</w:t>
      </w:r>
      <w:r w:rsidR="004F69D6">
        <w:t xml:space="preserve">, </w:t>
      </w:r>
      <w:r w:rsidRPr="00033231">
        <w:t>Car</w:t>
      </w:r>
      <w:r w:rsidRPr="00033231">
        <w:t>o</w:t>
      </w:r>
      <w:r w:rsidRPr="00033231">
        <w:t>l</w:t>
      </w:r>
      <w:r w:rsidRPr="00033231">
        <w:t>i</w:t>
      </w:r>
      <w:r w:rsidRPr="00033231">
        <w:t>ne devait l</w:t>
      </w:r>
      <w:r w:rsidR="004F69D6">
        <w:t>’</w:t>
      </w:r>
      <w:r w:rsidRPr="00033231">
        <w:t>abandonner</w:t>
      </w:r>
      <w:r w:rsidR="004F69D6">
        <w:t xml:space="preserve">, </w:t>
      </w:r>
      <w:r w:rsidRPr="00033231">
        <w:t>et renoncer à voir son cousin et sa co</w:t>
      </w:r>
      <w:r w:rsidRPr="00033231">
        <w:t>u</w:t>
      </w:r>
      <w:r w:rsidRPr="00033231">
        <w:t>sine</w:t>
      </w:r>
      <w:r w:rsidR="004F69D6">
        <w:t xml:space="preserve"> : </w:t>
      </w:r>
      <w:r w:rsidRPr="00033231">
        <w:t>c</w:t>
      </w:r>
      <w:r w:rsidR="004F69D6">
        <w:t>’</w:t>
      </w:r>
      <w:r w:rsidRPr="00033231">
        <w:t>étaient</w:t>
      </w:r>
      <w:r w:rsidR="004F69D6">
        <w:t xml:space="preserve">, </w:t>
      </w:r>
      <w:r w:rsidRPr="00033231">
        <w:t>selon lui</w:t>
      </w:r>
      <w:r w:rsidR="004F69D6">
        <w:t xml:space="preserve">, </w:t>
      </w:r>
      <w:r w:rsidRPr="00033231">
        <w:t>des gens dangereux</w:t>
      </w:r>
      <w:r w:rsidR="004F69D6">
        <w:t>.</w:t>
      </w:r>
    </w:p>
    <w:p w14:paraId="284FBEE9" w14:textId="5070E4D3" w:rsidR="004F69D6" w:rsidRDefault="004F69D6" w:rsidP="0021796F">
      <w:r>
        <w:t>M. </w:t>
      </w:r>
      <w:proofErr w:type="spellStart"/>
      <w:r w:rsidR="00000000" w:rsidRPr="00033231">
        <w:t>Helstone</w:t>
      </w:r>
      <w:proofErr w:type="spellEnd"/>
      <w:r w:rsidR="00000000" w:rsidRPr="00033231">
        <w:t xml:space="preserve"> s</w:t>
      </w:r>
      <w:r>
        <w:t>’</w:t>
      </w:r>
      <w:r w:rsidR="00000000" w:rsidRPr="00033231">
        <w:t>attendait bien à rencontrer de l</w:t>
      </w:r>
      <w:r>
        <w:t>’</w:t>
      </w:r>
      <w:r w:rsidR="00000000" w:rsidRPr="00033231">
        <w:t>opposition à cet ordre</w:t>
      </w:r>
      <w:r>
        <w:t xml:space="preserve"> ; </w:t>
      </w:r>
      <w:r w:rsidR="00000000" w:rsidRPr="00033231">
        <w:t>il comptait sur des pleurs</w:t>
      </w:r>
      <w:r>
        <w:t xml:space="preserve">. </w:t>
      </w:r>
      <w:r w:rsidR="00000000" w:rsidRPr="00033231">
        <w:t>Rarement il se préoccupait des faits et gestes de sa nièce</w:t>
      </w:r>
      <w:r>
        <w:t xml:space="preserve"> ; </w:t>
      </w:r>
      <w:r w:rsidR="00000000" w:rsidRPr="00033231">
        <w:t xml:space="preserve">mais il avait une vague idée que Caroline trouvait du plaisir à se rendre au cottage de </w:t>
      </w:r>
      <w:proofErr w:type="spellStart"/>
      <w:r w:rsidR="00000000" w:rsidRPr="00033231">
        <w:t>Hollow</w:t>
      </w:r>
      <w:proofErr w:type="spellEnd"/>
      <w:r>
        <w:t xml:space="preserve"> ; </w:t>
      </w:r>
      <w:r w:rsidR="00000000" w:rsidRPr="00033231">
        <w:t>il soupçonnait aussi que la présence accidentelle de Moore au presbytère ne lui déplaisait pas</w:t>
      </w:r>
      <w:r>
        <w:t xml:space="preserve">. </w:t>
      </w:r>
      <w:r w:rsidR="00000000" w:rsidRPr="00033231">
        <w:t>Le vieux Cosaque avait rema</w:t>
      </w:r>
      <w:r w:rsidR="00000000" w:rsidRPr="00033231">
        <w:t>r</w:t>
      </w:r>
      <w:r w:rsidR="00000000" w:rsidRPr="00033231">
        <w:t>qué que</w:t>
      </w:r>
      <w:r>
        <w:t xml:space="preserve">, </w:t>
      </w:r>
      <w:r w:rsidR="00000000" w:rsidRPr="00033231">
        <w:t>toutes les fois que Malone voulait se montrer aimable et charmant</w:t>
      </w:r>
      <w:r>
        <w:t xml:space="preserve">, </w:t>
      </w:r>
      <w:r w:rsidR="00000000" w:rsidRPr="00033231">
        <w:t>soit en pinçant les oreilles d</w:t>
      </w:r>
      <w:r>
        <w:t>’</w:t>
      </w:r>
      <w:r w:rsidR="00000000" w:rsidRPr="00033231">
        <w:t>un vieux chat noir qui avait l</w:t>
      </w:r>
      <w:r>
        <w:t>’</w:t>
      </w:r>
      <w:r w:rsidR="00000000" w:rsidRPr="00033231">
        <w:t xml:space="preserve">habitude de partager le tabouret sur lequel miss </w:t>
      </w:r>
      <w:proofErr w:type="spellStart"/>
      <w:r w:rsidR="00000000" w:rsidRPr="00033231">
        <w:t>Helstone</w:t>
      </w:r>
      <w:proofErr w:type="spellEnd"/>
      <w:r w:rsidR="00000000" w:rsidRPr="00033231">
        <w:t xml:space="preserve"> reposait ses pieds</w:t>
      </w:r>
      <w:r>
        <w:t xml:space="preserve">, </w:t>
      </w:r>
      <w:r w:rsidR="00000000" w:rsidRPr="00033231">
        <w:t>soit en empruntant un fusil de chasse et en s</w:t>
      </w:r>
      <w:r>
        <w:t>’</w:t>
      </w:r>
      <w:r w:rsidR="00000000" w:rsidRPr="00033231">
        <w:t>exerçant à tirer à la cible contre un but placé dans le jardin</w:t>
      </w:r>
      <w:r>
        <w:t xml:space="preserve">, </w:t>
      </w:r>
      <w:r w:rsidR="00000000" w:rsidRPr="00033231">
        <w:t xml:space="preserve">laissant les portes ouvertes afin de pouvoir sortir et rentrer pour annoncer bruyamment ses </w:t>
      </w:r>
      <w:r w:rsidR="00000000" w:rsidRPr="00033231">
        <w:lastRenderedPageBreak/>
        <w:t>succès et ses échecs</w:t>
      </w:r>
      <w:r>
        <w:t xml:space="preserve"> ; </w:t>
      </w:r>
      <w:r w:rsidR="00000000" w:rsidRPr="00033231">
        <w:t>il avait rema</w:t>
      </w:r>
      <w:r w:rsidR="00000000" w:rsidRPr="00033231">
        <w:t>r</w:t>
      </w:r>
      <w:r w:rsidR="00000000" w:rsidRPr="00033231">
        <w:t>qué</w:t>
      </w:r>
      <w:r>
        <w:t xml:space="preserve">, </w:t>
      </w:r>
      <w:r w:rsidR="00000000" w:rsidRPr="00033231">
        <w:t>disons-nous</w:t>
      </w:r>
      <w:r>
        <w:t xml:space="preserve">, </w:t>
      </w:r>
      <w:r w:rsidR="00000000" w:rsidRPr="00033231">
        <w:t>que</w:t>
      </w:r>
      <w:r>
        <w:t xml:space="preserve">, </w:t>
      </w:r>
      <w:r w:rsidR="00000000" w:rsidRPr="00033231">
        <w:t>pendant ces aimables exercices</w:t>
      </w:r>
      <w:r>
        <w:t xml:space="preserve">, </w:t>
      </w:r>
      <w:r w:rsidR="00000000" w:rsidRPr="00033231">
        <w:t>Caroline s</w:t>
      </w:r>
      <w:r>
        <w:t>’</w:t>
      </w:r>
      <w:r w:rsidR="00000000" w:rsidRPr="00033231">
        <w:t>empressait de disparaître et de se glisser sans bruit à l</w:t>
      </w:r>
      <w:r>
        <w:t>’</w:t>
      </w:r>
      <w:r w:rsidR="00000000" w:rsidRPr="00033231">
        <w:t>étage supérieur</w:t>
      </w:r>
      <w:r>
        <w:t xml:space="preserve">, </w:t>
      </w:r>
      <w:r w:rsidR="00000000" w:rsidRPr="00033231">
        <w:t>où elle demeurait invisible jusqu</w:t>
      </w:r>
      <w:r>
        <w:t>’</w:t>
      </w:r>
      <w:r w:rsidR="00000000" w:rsidRPr="00033231">
        <w:t>au moment où on l</w:t>
      </w:r>
      <w:r>
        <w:t>’</w:t>
      </w:r>
      <w:r w:rsidR="00000000" w:rsidRPr="00033231">
        <w:t>appelait pour le souper</w:t>
      </w:r>
      <w:r>
        <w:t xml:space="preserve">. </w:t>
      </w:r>
      <w:r w:rsidR="00000000" w:rsidRPr="00033231">
        <w:t>Au contraire</w:t>
      </w:r>
      <w:r>
        <w:t xml:space="preserve">, </w:t>
      </w:r>
      <w:r w:rsidR="00000000" w:rsidRPr="00033231">
        <w:t>lorsque Moore était pr</w:t>
      </w:r>
      <w:r w:rsidR="00000000" w:rsidRPr="00033231">
        <w:t>é</w:t>
      </w:r>
      <w:r w:rsidR="00000000" w:rsidRPr="00033231">
        <w:t>sent</w:t>
      </w:r>
      <w:r>
        <w:t xml:space="preserve">, </w:t>
      </w:r>
      <w:r w:rsidR="00000000" w:rsidRPr="00033231">
        <w:t>quoiqu</w:t>
      </w:r>
      <w:r>
        <w:t>’</w:t>
      </w:r>
      <w:r w:rsidR="00000000" w:rsidRPr="00033231">
        <w:t>il n</w:t>
      </w:r>
      <w:r>
        <w:t>’</w:t>
      </w:r>
      <w:r w:rsidR="00000000" w:rsidRPr="00033231">
        <w:t>exerçât jamais la patience du chat et se bornât à le prendre sur le tabouret et à le mettre sur ses genoux</w:t>
      </w:r>
      <w:r>
        <w:t xml:space="preserve">, </w:t>
      </w:r>
      <w:r w:rsidR="00000000" w:rsidRPr="00033231">
        <w:t>où le c</w:t>
      </w:r>
      <w:r w:rsidR="00000000" w:rsidRPr="00033231">
        <w:t>a</w:t>
      </w:r>
      <w:r w:rsidR="00000000" w:rsidRPr="00033231">
        <w:t>ressant animal pouvait tout à son aise faire la roue</w:t>
      </w:r>
      <w:r>
        <w:t xml:space="preserve">, </w:t>
      </w:r>
      <w:r w:rsidR="00000000" w:rsidRPr="00033231">
        <w:t>grimper sur son épaule et se frotter contre sa joue</w:t>
      </w:r>
      <w:r>
        <w:t xml:space="preserve"> ; </w:t>
      </w:r>
      <w:r w:rsidR="00000000" w:rsidRPr="00033231">
        <w:t>quoiqu</w:t>
      </w:r>
      <w:r>
        <w:t>’</w:t>
      </w:r>
      <w:r w:rsidR="00000000" w:rsidRPr="00033231">
        <w:t>il n</w:t>
      </w:r>
      <w:r>
        <w:t>’</w:t>
      </w:r>
      <w:r w:rsidR="00000000" w:rsidRPr="00033231">
        <w:t>y eût pendant qu</w:t>
      </w:r>
      <w:r>
        <w:t>’</w:t>
      </w:r>
      <w:r w:rsidR="00000000" w:rsidRPr="00033231">
        <w:t>il demeurait là ni bruit</w:t>
      </w:r>
      <w:r>
        <w:t xml:space="preserve">, </w:t>
      </w:r>
      <w:r w:rsidR="00000000" w:rsidRPr="00033231">
        <w:t>ni explosion d</w:t>
      </w:r>
      <w:r>
        <w:t>’</w:t>
      </w:r>
      <w:r w:rsidR="00000000" w:rsidRPr="00033231">
        <w:t>armes à feu</w:t>
      </w:r>
      <w:r>
        <w:t xml:space="preserve">, </w:t>
      </w:r>
      <w:r w:rsidR="00000000" w:rsidRPr="00033231">
        <w:t>ni diff</w:t>
      </w:r>
      <w:r w:rsidR="00000000" w:rsidRPr="00033231">
        <w:t>u</w:t>
      </w:r>
      <w:r w:rsidR="00000000" w:rsidRPr="00033231">
        <w:t>sion de l</w:t>
      </w:r>
      <w:r>
        <w:t>’</w:t>
      </w:r>
      <w:r w:rsidR="00000000" w:rsidRPr="00033231">
        <w:t>odeur sulfureuse de la poudre</w:t>
      </w:r>
      <w:r>
        <w:t xml:space="preserve">, </w:t>
      </w:r>
      <w:r w:rsidR="00000000" w:rsidRPr="00033231">
        <w:t>Caroline restait là a</w:t>
      </w:r>
      <w:r w:rsidR="00000000" w:rsidRPr="00033231">
        <w:t>s</w:t>
      </w:r>
      <w:r w:rsidR="00000000" w:rsidRPr="00033231">
        <w:t>s</w:t>
      </w:r>
      <w:r w:rsidR="00000000" w:rsidRPr="00033231">
        <w:t>i</w:t>
      </w:r>
      <w:r w:rsidR="00000000" w:rsidRPr="00033231">
        <w:t>se</w:t>
      </w:r>
      <w:r>
        <w:t xml:space="preserve">, </w:t>
      </w:r>
      <w:r w:rsidR="00000000" w:rsidRPr="00033231">
        <w:t>et semblait prendre un plaisir tout particulier à confectio</w:t>
      </w:r>
      <w:r w:rsidR="00000000" w:rsidRPr="00033231">
        <w:t>n</w:t>
      </w:r>
      <w:r w:rsidR="00000000" w:rsidRPr="00033231">
        <w:t>ner des pelotes à épingles pour la corbeille des Juifs ou des chaussons pour celle des missionnaires</w:t>
      </w:r>
      <w:r>
        <w:t>.</w:t>
      </w:r>
    </w:p>
    <w:p w14:paraId="55E1DD5A" w14:textId="00A555F8" w:rsidR="004F69D6" w:rsidRDefault="00000000" w:rsidP="0021796F">
      <w:r w:rsidRPr="00033231">
        <w:t>Elle était très-tranquille</w:t>
      </w:r>
      <w:r w:rsidR="004F69D6">
        <w:t xml:space="preserve">, </w:t>
      </w:r>
      <w:r w:rsidRPr="00033231">
        <w:t>et Robert ne faisait pas grande a</w:t>
      </w:r>
      <w:r w:rsidRPr="00033231">
        <w:t>t</w:t>
      </w:r>
      <w:r w:rsidRPr="00033231">
        <w:t>tention à elle</w:t>
      </w:r>
      <w:r w:rsidR="004F69D6">
        <w:t xml:space="preserve">, </w:t>
      </w:r>
      <w:r w:rsidRPr="00033231">
        <w:t>et lui adressait rarement la parole</w:t>
      </w:r>
      <w:r w:rsidR="004F69D6">
        <w:t xml:space="preserve"> ; </w:t>
      </w:r>
      <w:r w:rsidRPr="00033231">
        <w:t xml:space="preserve">mais </w:t>
      </w:r>
      <w:r w:rsidR="004F69D6">
        <w:t>M. </w:t>
      </w:r>
      <w:proofErr w:type="spellStart"/>
      <w:r w:rsidRPr="00033231">
        <w:t>Helstone</w:t>
      </w:r>
      <w:proofErr w:type="spellEnd"/>
      <w:r w:rsidR="004F69D6">
        <w:t xml:space="preserve">, </w:t>
      </w:r>
      <w:r w:rsidRPr="00033231">
        <w:t>n</w:t>
      </w:r>
      <w:r w:rsidR="004F69D6">
        <w:t>’</w:t>
      </w:r>
      <w:r w:rsidRPr="00033231">
        <w:t>étant pas de ces vieillards auxquels on ferme a</w:t>
      </w:r>
      <w:r w:rsidRPr="00033231">
        <w:t>i</w:t>
      </w:r>
      <w:r w:rsidRPr="00033231">
        <w:t>sément les yeux</w:t>
      </w:r>
      <w:r w:rsidR="004F69D6">
        <w:t xml:space="preserve">, </w:t>
      </w:r>
      <w:r w:rsidRPr="00033231">
        <w:t>qu</w:t>
      </w:r>
      <w:r w:rsidR="004F69D6">
        <w:t>’</w:t>
      </w:r>
      <w:r w:rsidRPr="00033231">
        <w:t>il avait au contraire</w:t>
      </w:r>
      <w:r w:rsidR="004F69D6">
        <w:t xml:space="preserve">, </w:t>
      </w:r>
      <w:r w:rsidRPr="00033231">
        <w:t>en toute circonstance</w:t>
      </w:r>
      <w:r w:rsidR="004F69D6">
        <w:t xml:space="preserve">, </w:t>
      </w:r>
      <w:r w:rsidRPr="00033231">
        <w:t>toujours grands ouverts</w:t>
      </w:r>
      <w:r w:rsidR="004F69D6">
        <w:t xml:space="preserve">, </w:t>
      </w:r>
      <w:r w:rsidRPr="00033231">
        <w:t>les avait observés lorsqu</w:t>
      </w:r>
      <w:r w:rsidR="004F69D6">
        <w:t>’</w:t>
      </w:r>
      <w:r w:rsidRPr="00033231">
        <w:t>ils se souha</w:t>
      </w:r>
      <w:r w:rsidRPr="00033231">
        <w:t>i</w:t>
      </w:r>
      <w:r w:rsidRPr="00033231">
        <w:t>taient mutuellement le bonsoir</w:t>
      </w:r>
      <w:r w:rsidR="004F69D6">
        <w:t xml:space="preserve"> ; </w:t>
      </w:r>
      <w:r w:rsidRPr="00033231">
        <w:t>il avait tout récemment vu leurs yeux se rencontrer une fois</w:t>
      </w:r>
      <w:r w:rsidR="004F69D6">
        <w:t xml:space="preserve">, </w:t>
      </w:r>
      <w:r w:rsidRPr="00033231">
        <w:t>une seule fois</w:t>
      </w:r>
      <w:r w:rsidR="004F69D6">
        <w:t xml:space="preserve">. </w:t>
      </w:r>
      <w:r w:rsidRPr="00033231">
        <w:t>Certaines nat</w:t>
      </w:r>
      <w:r w:rsidRPr="00033231">
        <w:t>u</w:t>
      </w:r>
      <w:r w:rsidRPr="00033231">
        <w:t>res se fussent réjouies de ce coup d</w:t>
      </w:r>
      <w:r w:rsidR="004F69D6">
        <w:t>’</w:t>
      </w:r>
      <w:r w:rsidRPr="00033231">
        <w:t>œil ainsi surpris</w:t>
      </w:r>
      <w:r w:rsidR="004F69D6">
        <w:t xml:space="preserve">, </w:t>
      </w:r>
      <w:r w:rsidRPr="00033231">
        <w:t>parce qu</w:t>
      </w:r>
      <w:r w:rsidR="004F69D6">
        <w:t>’</w:t>
      </w:r>
      <w:r w:rsidRPr="00033231">
        <w:t>il n</w:t>
      </w:r>
      <w:r w:rsidR="004F69D6">
        <w:t>’</w:t>
      </w:r>
      <w:r w:rsidRPr="00033231">
        <w:t>avait rien de coupable</w:t>
      </w:r>
      <w:r w:rsidR="004F69D6">
        <w:t xml:space="preserve">. </w:t>
      </w:r>
      <w:r w:rsidRPr="00033231">
        <w:t>Ce n</w:t>
      </w:r>
      <w:r w:rsidR="004F69D6">
        <w:t>’</w:t>
      </w:r>
      <w:r w:rsidRPr="00033231">
        <w:t>était nullement un coup d</w:t>
      </w:r>
      <w:r w:rsidR="004F69D6">
        <w:t>’</w:t>
      </w:r>
      <w:r w:rsidRPr="00033231">
        <w:t>œil de mutuelle intelligence</w:t>
      </w:r>
      <w:r w:rsidR="004F69D6">
        <w:t xml:space="preserve">, </w:t>
      </w:r>
      <w:r w:rsidRPr="00033231">
        <w:t>car aucun secret d</w:t>
      </w:r>
      <w:r w:rsidR="004F69D6">
        <w:t>’</w:t>
      </w:r>
      <w:r w:rsidRPr="00033231">
        <w:t>amour n</w:t>
      </w:r>
      <w:r w:rsidR="004F69D6">
        <w:t>’</w:t>
      </w:r>
      <w:r w:rsidRPr="00033231">
        <w:t>existait entre eux</w:t>
      </w:r>
      <w:r w:rsidR="004F69D6">
        <w:t xml:space="preserve">. </w:t>
      </w:r>
      <w:r w:rsidRPr="00033231">
        <w:t xml:space="preserve">Seulement les yeux de </w:t>
      </w:r>
      <w:r w:rsidR="004F69D6">
        <w:t>M. </w:t>
      </w:r>
      <w:r w:rsidRPr="00033231">
        <w:t>Moore</w:t>
      </w:r>
      <w:r w:rsidR="004F69D6">
        <w:t xml:space="preserve">, </w:t>
      </w:r>
      <w:r w:rsidRPr="00033231">
        <w:t>en rencontrant ceux de Caroline</w:t>
      </w:r>
      <w:r w:rsidR="004F69D6">
        <w:t xml:space="preserve">, </w:t>
      </w:r>
      <w:r w:rsidRPr="00033231">
        <w:t>les avaient trouvés limpides et doux</w:t>
      </w:r>
      <w:r w:rsidR="004F69D6">
        <w:t xml:space="preserve">, </w:t>
      </w:r>
      <w:r w:rsidRPr="00033231">
        <w:t>et ceux de Car</w:t>
      </w:r>
      <w:r w:rsidRPr="00033231">
        <w:t>o</w:t>
      </w:r>
      <w:r w:rsidRPr="00033231">
        <w:t>line</w:t>
      </w:r>
      <w:r w:rsidR="004F69D6">
        <w:t xml:space="preserve">, </w:t>
      </w:r>
      <w:r w:rsidRPr="00033231">
        <w:t>en rencontrant ceux de Moore</w:t>
      </w:r>
      <w:r w:rsidR="004F69D6">
        <w:t xml:space="preserve">, </w:t>
      </w:r>
      <w:r w:rsidRPr="00033231">
        <w:t>s</w:t>
      </w:r>
      <w:r w:rsidR="004F69D6">
        <w:t>’</w:t>
      </w:r>
      <w:r w:rsidRPr="00033231">
        <w:t>étaient sentis touchés de leur expression virile et pénétrante</w:t>
      </w:r>
      <w:r w:rsidR="004F69D6">
        <w:t xml:space="preserve">. </w:t>
      </w:r>
      <w:r w:rsidRPr="00033231">
        <w:t>Chacun avait senti ce cha</w:t>
      </w:r>
      <w:r w:rsidRPr="00033231">
        <w:t>r</w:t>
      </w:r>
      <w:r w:rsidRPr="00033231">
        <w:t>me à sa façon</w:t>
      </w:r>
      <w:r w:rsidR="004F69D6">
        <w:t xml:space="preserve"> : </w:t>
      </w:r>
      <w:r w:rsidRPr="00033231">
        <w:t>Moore avait souri</w:t>
      </w:r>
      <w:r w:rsidR="004F69D6">
        <w:t xml:space="preserve">, </w:t>
      </w:r>
      <w:r w:rsidRPr="00033231">
        <w:t>et Caroline avait rougi l</w:t>
      </w:r>
      <w:r w:rsidRPr="00033231">
        <w:t>é</w:t>
      </w:r>
      <w:r w:rsidRPr="00033231">
        <w:t>g</w:t>
      </w:r>
      <w:r w:rsidRPr="00033231">
        <w:t>è</w:t>
      </w:r>
      <w:r w:rsidRPr="00033231">
        <w:t>rement</w:t>
      </w:r>
      <w:r w:rsidR="004F69D6">
        <w:t>. M. </w:t>
      </w:r>
      <w:proofErr w:type="spellStart"/>
      <w:r w:rsidRPr="00033231">
        <w:t>Helstone</w:t>
      </w:r>
      <w:proofErr w:type="spellEnd"/>
      <w:r w:rsidRPr="00033231">
        <w:t xml:space="preserve"> eût pu leur faire à chacun une répr</w:t>
      </w:r>
      <w:r w:rsidRPr="00033231">
        <w:t>i</w:t>
      </w:r>
      <w:r w:rsidRPr="00033231">
        <w:t>ma</w:t>
      </w:r>
      <w:r w:rsidRPr="00033231">
        <w:t>n</w:t>
      </w:r>
      <w:r w:rsidRPr="00033231">
        <w:t>de</w:t>
      </w:r>
      <w:r w:rsidR="004F69D6">
        <w:t xml:space="preserve"> : </w:t>
      </w:r>
      <w:r w:rsidRPr="00033231">
        <w:t>ils l</w:t>
      </w:r>
      <w:r w:rsidR="004F69D6">
        <w:t>’</w:t>
      </w:r>
      <w:r w:rsidRPr="00033231">
        <w:t>agaçaient</w:t>
      </w:r>
      <w:r w:rsidR="004F69D6">
        <w:t xml:space="preserve"> ; </w:t>
      </w:r>
      <w:r w:rsidRPr="00033231">
        <w:t>pourquoi</w:t>
      </w:r>
      <w:r w:rsidR="004F69D6">
        <w:t xml:space="preserve"> ? </w:t>
      </w:r>
      <w:r w:rsidRPr="00033231">
        <w:t>il est impossible de le dire</w:t>
      </w:r>
      <w:r w:rsidR="004F69D6">
        <w:t xml:space="preserve">. </w:t>
      </w:r>
      <w:r w:rsidRPr="00033231">
        <w:t>Si vous lui aviez demandé ce que Moore méritait en ce moment</w:t>
      </w:r>
      <w:r w:rsidR="004F69D6">
        <w:t xml:space="preserve">, </w:t>
      </w:r>
      <w:r w:rsidRPr="00033231">
        <w:t xml:space="preserve">il vous eût </w:t>
      </w:r>
      <w:r w:rsidRPr="00033231">
        <w:lastRenderedPageBreak/>
        <w:t>répondu</w:t>
      </w:r>
      <w:r w:rsidR="004F69D6">
        <w:t> : « </w:t>
      </w:r>
      <w:r w:rsidRPr="00033231">
        <w:t>La cravache</w:t>
      </w:r>
      <w:r w:rsidR="004F69D6">
        <w:t> ; »</w:t>
      </w:r>
      <w:r w:rsidRPr="00033231">
        <w:t xml:space="preserve"> pour Caroline</w:t>
      </w:r>
      <w:r w:rsidR="004F69D6">
        <w:t xml:space="preserve">, </w:t>
      </w:r>
      <w:r w:rsidRPr="00033231">
        <w:t>il se fût contenté d</w:t>
      </w:r>
      <w:r w:rsidR="004F69D6">
        <w:t>’</w:t>
      </w:r>
      <w:r w:rsidRPr="00033231">
        <w:t>un soufflet sur l</w:t>
      </w:r>
      <w:r w:rsidR="004F69D6">
        <w:t>’</w:t>
      </w:r>
      <w:r w:rsidRPr="00033231">
        <w:t>oreille</w:t>
      </w:r>
      <w:r w:rsidR="004F69D6">
        <w:t xml:space="preserve">. </w:t>
      </w:r>
      <w:r w:rsidRPr="00033231">
        <w:t>Si vous lui aviez demandé la raison de ces châtiments</w:t>
      </w:r>
      <w:r w:rsidR="004F69D6">
        <w:t xml:space="preserve">, </w:t>
      </w:r>
      <w:r w:rsidRPr="00033231">
        <w:t>il se fût emporté contre la coquetterie et l</w:t>
      </w:r>
      <w:r w:rsidR="004F69D6">
        <w:t>’</w:t>
      </w:r>
      <w:r w:rsidRPr="00033231">
        <w:t>amour</w:t>
      </w:r>
      <w:r w:rsidR="004F69D6">
        <w:t xml:space="preserve">, </w:t>
      </w:r>
      <w:r w:rsidRPr="00033231">
        <w:t>et eût juré que jamais il ne souffrirait sous son toit de semblables folies</w:t>
      </w:r>
      <w:r w:rsidR="004F69D6">
        <w:t>.</w:t>
      </w:r>
    </w:p>
    <w:p w14:paraId="72098D7E" w14:textId="77777777" w:rsidR="004F69D6" w:rsidRDefault="00000000" w:rsidP="0021796F">
      <w:r w:rsidRPr="00033231">
        <w:t>Ces considérations privées</w:t>
      </w:r>
      <w:r w:rsidR="004F69D6">
        <w:t xml:space="preserve">, </w:t>
      </w:r>
      <w:r w:rsidRPr="00033231">
        <w:t>combinées avec les raisons p</w:t>
      </w:r>
      <w:r w:rsidRPr="00033231">
        <w:t>o</w:t>
      </w:r>
      <w:r w:rsidRPr="00033231">
        <w:t>litiques</w:t>
      </w:r>
      <w:r w:rsidR="004F69D6">
        <w:t xml:space="preserve">, </w:t>
      </w:r>
      <w:r w:rsidRPr="00033231">
        <w:t>fixèrent sa résolution de séparer les deux cousins</w:t>
      </w:r>
      <w:r w:rsidR="004F69D6">
        <w:t xml:space="preserve">. </w:t>
      </w:r>
      <w:r w:rsidRPr="00033231">
        <w:t>Il fit connaitre sa volonté à Caroline</w:t>
      </w:r>
      <w:r w:rsidR="004F69D6">
        <w:t xml:space="preserve">, </w:t>
      </w:r>
      <w:r w:rsidRPr="00033231">
        <w:t>un soir qu</w:t>
      </w:r>
      <w:r w:rsidR="004F69D6">
        <w:t>’</w:t>
      </w:r>
      <w:r w:rsidRPr="00033231">
        <w:t>elle était assise à son travail auprès de la fenêtre du salon</w:t>
      </w:r>
      <w:r w:rsidR="004F69D6">
        <w:t xml:space="preserve">. </w:t>
      </w:r>
      <w:r w:rsidRPr="00033231">
        <w:t>Son visage</w:t>
      </w:r>
      <w:r w:rsidR="004F69D6">
        <w:t xml:space="preserve">, </w:t>
      </w:r>
      <w:r w:rsidRPr="00033231">
        <w:t>tourné vers lui</w:t>
      </w:r>
      <w:r w:rsidR="004F69D6">
        <w:t xml:space="preserve">, </w:t>
      </w:r>
      <w:r w:rsidRPr="00033231">
        <w:t>était éclairé en plein par la lumière</w:t>
      </w:r>
      <w:r w:rsidR="004F69D6">
        <w:t xml:space="preserve">. </w:t>
      </w:r>
      <w:r w:rsidRPr="00033231">
        <w:t>Il avait été frappé</w:t>
      </w:r>
      <w:r w:rsidR="004F69D6">
        <w:t xml:space="preserve">, </w:t>
      </w:r>
      <w:r w:rsidRPr="00033231">
        <w:t>quelques minutes auparavant</w:t>
      </w:r>
      <w:r w:rsidR="004F69D6">
        <w:t xml:space="preserve">, </w:t>
      </w:r>
      <w:r w:rsidRPr="00033231">
        <w:t>de la voir plus pâle et plus abattue que de coutume</w:t>
      </w:r>
      <w:r w:rsidR="004F69D6">
        <w:t xml:space="preserve"> ; </w:t>
      </w:r>
      <w:r w:rsidRPr="00033231">
        <w:t>il n</w:t>
      </w:r>
      <w:r w:rsidR="004F69D6">
        <w:t>’</w:t>
      </w:r>
      <w:r w:rsidRPr="00033231">
        <w:t>avait pas manqué de remarquer aussi que</w:t>
      </w:r>
      <w:r w:rsidR="004F69D6">
        <w:t xml:space="preserve">, </w:t>
      </w:r>
      <w:r w:rsidRPr="00033231">
        <w:t>depuis trois semaines</w:t>
      </w:r>
      <w:r w:rsidR="004F69D6">
        <w:t xml:space="preserve">, </w:t>
      </w:r>
      <w:r w:rsidRPr="00033231">
        <w:t>le nom de Robert Moore n</w:t>
      </w:r>
      <w:r w:rsidR="004F69D6">
        <w:t>’</w:t>
      </w:r>
      <w:r w:rsidRPr="00033231">
        <w:t>était pas une fois so</w:t>
      </w:r>
      <w:r w:rsidRPr="00033231">
        <w:t>r</w:t>
      </w:r>
      <w:r w:rsidRPr="00033231">
        <w:t>ti de ses lèvres</w:t>
      </w:r>
      <w:r w:rsidR="004F69D6">
        <w:t xml:space="preserve">, </w:t>
      </w:r>
      <w:r w:rsidRPr="00033231">
        <w:t>et que ce dernier n</w:t>
      </w:r>
      <w:r w:rsidR="004F69D6">
        <w:t>’</w:t>
      </w:r>
      <w:r w:rsidRPr="00033231">
        <w:t>avait pas</w:t>
      </w:r>
      <w:r w:rsidR="004F69D6">
        <w:t xml:space="preserve">, </w:t>
      </w:r>
      <w:r w:rsidRPr="00033231">
        <w:t>pendant ce temps</w:t>
      </w:r>
      <w:r w:rsidR="004F69D6">
        <w:t xml:space="preserve">, </w:t>
      </w:r>
      <w:r w:rsidRPr="00033231">
        <w:t xml:space="preserve">paru à la </w:t>
      </w:r>
      <w:proofErr w:type="spellStart"/>
      <w:r w:rsidRPr="00033231">
        <w:t>rectorerie</w:t>
      </w:r>
      <w:proofErr w:type="spellEnd"/>
      <w:r w:rsidR="004F69D6">
        <w:t xml:space="preserve">. </w:t>
      </w:r>
      <w:r w:rsidRPr="00033231">
        <w:t>Quelques soupçons de rencontres clande</w:t>
      </w:r>
      <w:r w:rsidRPr="00033231">
        <w:t>s</w:t>
      </w:r>
      <w:r w:rsidRPr="00033231">
        <w:t>tines lui trottaient par la tête</w:t>
      </w:r>
      <w:r w:rsidR="004F69D6">
        <w:t xml:space="preserve"> ; </w:t>
      </w:r>
      <w:r w:rsidRPr="00033231">
        <w:t>ayant une mauvaise opinion des femmes</w:t>
      </w:r>
      <w:r w:rsidR="004F69D6">
        <w:t xml:space="preserve">, </w:t>
      </w:r>
      <w:r w:rsidRPr="00033231">
        <w:t>il les soupçonnait toujours</w:t>
      </w:r>
      <w:r w:rsidR="004F69D6">
        <w:t xml:space="preserve"> ; </w:t>
      </w:r>
      <w:r w:rsidRPr="00033231">
        <w:t>il pensait qu</w:t>
      </w:r>
      <w:r w:rsidR="004F69D6">
        <w:t>’</w:t>
      </w:r>
      <w:r w:rsidRPr="00033231">
        <w:t>elles ont b</w:t>
      </w:r>
      <w:r w:rsidRPr="00033231">
        <w:t>e</w:t>
      </w:r>
      <w:r w:rsidRPr="00033231">
        <w:t>soin d</w:t>
      </w:r>
      <w:r w:rsidR="004F69D6">
        <w:t>’</w:t>
      </w:r>
      <w:r w:rsidRPr="00033231">
        <w:t>une continuelle surveillance</w:t>
      </w:r>
      <w:r w:rsidR="004F69D6">
        <w:t xml:space="preserve">. </w:t>
      </w:r>
      <w:r w:rsidRPr="00033231">
        <w:t>Ce fut d</w:t>
      </w:r>
      <w:r w:rsidR="004F69D6">
        <w:t>’</w:t>
      </w:r>
      <w:r w:rsidRPr="00033231">
        <w:t>un ton sec et très-significatif qu</w:t>
      </w:r>
      <w:r w:rsidR="004F69D6">
        <w:t>’</w:t>
      </w:r>
      <w:r w:rsidRPr="00033231">
        <w:t xml:space="preserve">il lui enjoignit de cesser ses visites quotidiennes à </w:t>
      </w:r>
      <w:proofErr w:type="spellStart"/>
      <w:r w:rsidRPr="00033231">
        <w:t>Hollow</w:t>
      </w:r>
      <w:proofErr w:type="spellEnd"/>
      <w:r w:rsidR="004F69D6">
        <w:t xml:space="preserve"> ; </w:t>
      </w:r>
      <w:r w:rsidRPr="00033231">
        <w:t>il s</w:t>
      </w:r>
      <w:r w:rsidR="004F69D6">
        <w:t>’</w:t>
      </w:r>
      <w:r w:rsidRPr="00033231">
        <w:t>attendait à un tressaillement</w:t>
      </w:r>
      <w:r w:rsidR="004F69D6">
        <w:t xml:space="preserve">, </w:t>
      </w:r>
      <w:r w:rsidRPr="00033231">
        <w:t>à un regard de su</w:t>
      </w:r>
      <w:r w:rsidRPr="00033231">
        <w:t>p</w:t>
      </w:r>
      <w:r w:rsidRPr="00033231">
        <w:t>plication</w:t>
      </w:r>
      <w:r w:rsidR="004F69D6">
        <w:t xml:space="preserve"> : </w:t>
      </w:r>
      <w:r w:rsidRPr="00033231">
        <w:t>il vit le tressaillement</w:t>
      </w:r>
      <w:r w:rsidR="004F69D6">
        <w:t xml:space="preserve">, </w:t>
      </w:r>
      <w:r w:rsidRPr="00033231">
        <w:t>mais il était presque imperce</w:t>
      </w:r>
      <w:r w:rsidRPr="00033231">
        <w:t>p</w:t>
      </w:r>
      <w:r w:rsidRPr="00033231">
        <w:t>tible</w:t>
      </w:r>
      <w:r w:rsidR="004F69D6">
        <w:t xml:space="preserve">, </w:t>
      </w:r>
      <w:r w:rsidRPr="00033231">
        <w:t>et aucun regard ne fut dirigé vers lui</w:t>
      </w:r>
      <w:r w:rsidR="004F69D6">
        <w:t>.</w:t>
      </w:r>
    </w:p>
    <w:p w14:paraId="7ABD1AE0" w14:textId="77777777" w:rsidR="004F69D6" w:rsidRDefault="004F69D6" w:rsidP="0021796F">
      <w:r>
        <w:t>« </w:t>
      </w:r>
      <w:r w:rsidR="00000000" w:rsidRPr="00033231">
        <w:t>M</w:t>
      </w:r>
      <w:r>
        <w:t>’</w:t>
      </w:r>
      <w:r w:rsidR="00000000" w:rsidRPr="00033231">
        <w:t>avez-vous entendu</w:t>
      </w:r>
      <w:r>
        <w:t xml:space="preserve"> ? </w:t>
      </w:r>
      <w:r w:rsidR="00000000" w:rsidRPr="00033231">
        <w:t>demanda-t-il</w:t>
      </w:r>
      <w:r>
        <w:t>.</w:t>
      </w:r>
    </w:p>
    <w:p w14:paraId="470B01D2" w14:textId="77777777" w:rsidR="004F69D6" w:rsidRDefault="004F69D6" w:rsidP="0021796F">
      <w:r>
        <w:t>— </w:t>
      </w:r>
      <w:r w:rsidR="00000000" w:rsidRPr="00033231">
        <w:t>Oui</w:t>
      </w:r>
      <w:r>
        <w:t xml:space="preserve">, </w:t>
      </w:r>
      <w:r w:rsidR="00000000" w:rsidRPr="00033231">
        <w:t>mon oncle</w:t>
      </w:r>
      <w:r>
        <w:t>.</w:t>
      </w:r>
    </w:p>
    <w:p w14:paraId="349E77D3" w14:textId="77777777" w:rsidR="004F69D6" w:rsidRDefault="004F69D6" w:rsidP="0021796F">
      <w:r>
        <w:t>— </w:t>
      </w:r>
      <w:r w:rsidR="00000000" w:rsidRPr="00033231">
        <w:t>Et vous avez l</w:t>
      </w:r>
      <w:r>
        <w:t>’</w:t>
      </w:r>
      <w:r w:rsidR="00000000" w:rsidRPr="00033231">
        <w:t>intention de faire ce que je vous co</w:t>
      </w:r>
      <w:r w:rsidR="00000000" w:rsidRPr="00033231">
        <w:t>m</w:t>
      </w:r>
      <w:r w:rsidR="00000000" w:rsidRPr="00033231">
        <w:t>ma</w:t>
      </w:r>
      <w:r w:rsidR="00000000" w:rsidRPr="00033231">
        <w:t>n</w:t>
      </w:r>
      <w:r w:rsidR="00000000" w:rsidRPr="00033231">
        <w:t>de</w:t>
      </w:r>
      <w:r>
        <w:t> ?</w:t>
      </w:r>
    </w:p>
    <w:p w14:paraId="2B1B9D6C" w14:textId="77777777" w:rsidR="004F69D6" w:rsidRDefault="004F69D6" w:rsidP="0021796F">
      <w:r>
        <w:t>— </w:t>
      </w:r>
      <w:r w:rsidR="00000000" w:rsidRPr="00033231">
        <w:t>Oui</w:t>
      </w:r>
      <w:r>
        <w:t xml:space="preserve">, </w:t>
      </w:r>
      <w:r w:rsidR="00000000" w:rsidRPr="00033231">
        <w:t>certainement</w:t>
      </w:r>
      <w:r>
        <w:t>.</w:t>
      </w:r>
    </w:p>
    <w:p w14:paraId="1F6CF866" w14:textId="77777777" w:rsidR="004F69D6" w:rsidRDefault="004F69D6" w:rsidP="0021796F">
      <w:r>
        <w:t>— </w:t>
      </w:r>
      <w:r w:rsidR="00000000" w:rsidRPr="00033231">
        <w:t>Et il n</w:t>
      </w:r>
      <w:r>
        <w:t>’</w:t>
      </w:r>
      <w:r w:rsidR="00000000" w:rsidRPr="00033231">
        <w:t>y aura aucun commerce de lettres entre vous et v</w:t>
      </w:r>
      <w:r w:rsidR="00000000" w:rsidRPr="00033231">
        <w:t>o</w:t>
      </w:r>
      <w:r w:rsidR="00000000" w:rsidRPr="00033231">
        <w:t>tre cousine Hortense</w:t>
      </w:r>
      <w:r>
        <w:t xml:space="preserve"> ; </w:t>
      </w:r>
      <w:r w:rsidR="00000000" w:rsidRPr="00033231">
        <w:t>aucune relation quelle qu</w:t>
      </w:r>
      <w:r>
        <w:t>’</w:t>
      </w:r>
      <w:r w:rsidR="00000000" w:rsidRPr="00033231">
        <w:t>elle soit</w:t>
      </w:r>
      <w:r>
        <w:t xml:space="preserve"> ? </w:t>
      </w:r>
      <w:r w:rsidR="00000000" w:rsidRPr="00033231">
        <w:lastRenderedPageBreak/>
        <w:t>Je n</w:t>
      </w:r>
      <w:r>
        <w:t>’</w:t>
      </w:r>
      <w:r w:rsidR="00000000" w:rsidRPr="00033231">
        <w:t>approuve point les principes de cette famille</w:t>
      </w:r>
      <w:r>
        <w:t xml:space="preserve"> : </w:t>
      </w:r>
      <w:r w:rsidR="00000000" w:rsidRPr="00033231">
        <w:t>ce sont des j</w:t>
      </w:r>
      <w:r w:rsidR="00000000" w:rsidRPr="00033231">
        <w:t>a</w:t>
      </w:r>
      <w:r w:rsidR="00000000" w:rsidRPr="00033231">
        <w:t>cobins</w:t>
      </w:r>
      <w:r>
        <w:t>.</w:t>
      </w:r>
    </w:p>
    <w:p w14:paraId="47A1A5CE" w14:textId="77777777" w:rsidR="004F69D6" w:rsidRDefault="004F69D6" w:rsidP="0021796F">
      <w:r>
        <w:t>— </w:t>
      </w:r>
      <w:r w:rsidR="00000000" w:rsidRPr="00033231">
        <w:t>C</w:t>
      </w:r>
      <w:r>
        <w:t>’</w:t>
      </w:r>
      <w:r w:rsidR="00000000" w:rsidRPr="00033231">
        <w:t>est très-bien</w:t>
      </w:r>
      <w:r>
        <w:t>, »</w:t>
      </w:r>
      <w:r w:rsidR="00000000" w:rsidRPr="00033231">
        <w:t xml:space="preserve"> dit tranquillement Caroline</w:t>
      </w:r>
      <w:r>
        <w:t>.</w:t>
      </w:r>
    </w:p>
    <w:p w14:paraId="276D3F83" w14:textId="5EC162AB" w:rsidR="004F69D6" w:rsidRDefault="00000000" w:rsidP="0021796F">
      <w:r w:rsidRPr="00033231">
        <w:t>Elle consentait donc</w:t>
      </w:r>
      <w:r w:rsidR="004F69D6">
        <w:t xml:space="preserve"> : </w:t>
      </w:r>
      <w:r w:rsidRPr="00033231">
        <w:t>son visage ne se colora d</w:t>
      </w:r>
      <w:r w:rsidR="004F69D6">
        <w:t>’</w:t>
      </w:r>
      <w:r w:rsidRPr="00033231">
        <w:t>aucune ro</w:t>
      </w:r>
      <w:r w:rsidRPr="00033231">
        <w:t>u</w:t>
      </w:r>
      <w:r w:rsidRPr="00033231">
        <w:t>geur de dépit</w:t>
      </w:r>
      <w:r w:rsidR="004F69D6">
        <w:t xml:space="preserve"> ; </w:t>
      </w:r>
      <w:r w:rsidRPr="00033231">
        <w:t>les larmes ne lui obscurcirent point les yeux</w:t>
      </w:r>
      <w:r w:rsidR="004F69D6">
        <w:t xml:space="preserve">. </w:t>
      </w:r>
      <w:r w:rsidRPr="00033231">
        <w:t>L</w:t>
      </w:r>
      <w:r w:rsidR="004F69D6">
        <w:t>’</w:t>
      </w:r>
      <w:r w:rsidRPr="00033231">
        <w:t xml:space="preserve">expression sombre et pensive qui couvrait ses traits avant que </w:t>
      </w:r>
      <w:r w:rsidR="004F69D6">
        <w:t>M. </w:t>
      </w:r>
      <w:proofErr w:type="spellStart"/>
      <w:r w:rsidRPr="00033231">
        <w:t>Helstone</w:t>
      </w:r>
      <w:proofErr w:type="spellEnd"/>
      <w:r w:rsidRPr="00033231">
        <w:t xml:space="preserve"> lui adressât la parole n</w:t>
      </w:r>
      <w:r w:rsidR="004F69D6">
        <w:t>’</w:t>
      </w:r>
      <w:r w:rsidRPr="00033231">
        <w:t>avait point changé</w:t>
      </w:r>
      <w:r w:rsidR="004F69D6">
        <w:t xml:space="preserve"> : </w:t>
      </w:r>
      <w:r w:rsidRPr="00033231">
        <w:t>Car</w:t>
      </w:r>
      <w:r w:rsidRPr="00033231">
        <w:t>o</w:t>
      </w:r>
      <w:r w:rsidRPr="00033231">
        <w:t>l</w:t>
      </w:r>
      <w:r w:rsidRPr="00033231">
        <w:t>i</w:t>
      </w:r>
      <w:r w:rsidRPr="00033231">
        <w:t>ne était obéissante</w:t>
      </w:r>
      <w:r w:rsidR="004F69D6">
        <w:t>.</w:t>
      </w:r>
    </w:p>
    <w:p w14:paraId="637E6A43" w14:textId="77777777" w:rsidR="004F69D6" w:rsidRDefault="00000000" w:rsidP="0021796F">
      <w:r w:rsidRPr="00033231">
        <w:t>Oui</w:t>
      </w:r>
      <w:r w:rsidR="004F69D6">
        <w:t xml:space="preserve">, </w:t>
      </w:r>
      <w:r w:rsidRPr="00033231">
        <w:t>parfaitement obéissante</w:t>
      </w:r>
      <w:r w:rsidR="004F69D6">
        <w:t xml:space="preserve">, </w:t>
      </w:r>
      <w:r w:rsidRPr="00033231">
        <w:t>parce que l</w:t>
      </w:r>
      <w:r w:rsidR="004F69D6">
        <w:t>’</w:t>
      </w:r>
      <w:r w:rsidRPr="00033231">
        <w:t>ordre de son o</w:t>
      </w:r>
      <w:r w:rsidRPr="00033231">
        <w:t>n</w:t>
      </w:r>
      <w:r w:rsidRPr="00033231">
        <w:t>cle coïncidait avec ses propres pensées</w:t>
      </w:r>
      <w:r w:rsidR="004F69D6">
        <w:t xml:space="preserve">, </w:t>
      </w:r>
      <w:r w:rsidRPr="00033231">
        <w:t>parce que c</w:t>
      </w:r>
      <w:r w:rsidR="004F69D6">
        <w:t>’</w:t>
      </w:r>
      <w:r w:rsidRPr="00033231">
        <w:t>était mai</w:t>
      </w:r>
      <w:r w:rsidRPr="00033231">
        <w:t>n</w:t>
      </w:r>
      <w:r w:rsidRPr="00033231">
        <w:t>tenant une douleur pour elle d</w:t>
      </w:r>
      <w:r w:rsidR="004F69D6">
        <w:t>’</w:t>
      </w:r>
      <w:r w:rsidRPr="00033231">
        <w:t xml:space="preserve">aller au cottage de </w:t>
      </w:r>
      <w:proofErr w:type="spellStart"/>
      <w:r w:rsidRPr="00033231">
        <w:t>Hollow</w:t>
      </w:r>
      <w:proofErr w:type="spellEnd"/>
      <w:r w:rsidR="004F69D6">
        <w:t xml:space="preserve">, </w:t>
      </w:r>
      <w:r w:rsidRPr="00033231">
        <w:t>où e</w:t>
      </w:r>
      <w:r w:rsidRPr="00033231">
        <w:t>l</w:t>
      </w:r>
      <w:r w:rsidRPr="00033231">
        <w:t>le ne rencontrait que le désappointement</w:t>
      </w:r>
      <w:r w:rsidR="004F69D6">
        <w:t xml:space="preserve">, </w:t>
      </w:r>
      <w:r w:rsidRPr="00033231">
        <w:t>car Robert semblait avoir déserté cette demeure</w:t>
      </w:r>
      <w:r w:rsidR="004F69D6">
        <w:t xml:space="preserve">. </w:t>
      </w:r>
      <w:r w:rsidRPr="00033231">
        <w:t>Toutes les fois qu</w:t>
      </w:r>
      <w:r w:rsidR="004F69D6">
        <w:t>’</w:t>
      </w:r>
      <w:r w:rsidRPr="00033231">
        <w:t>elle demandait de ses nouvelles</w:t>
      </w:r>
      <w:r w:rsidR="004F69D6">
        <w:t xml:space="preserve">, </w:t>
      </w:r>
      <w:r w:rsidRPr="00033231">
        <w:t>ce qui lui arrivait rarement</w:t>
      </w:r>
      <w:r w:rsidR="004F69D6">
        <w:t xml:space="preserve">, </w:t>
      </w:r>
      <w:r w:rsidRPr="00033231">
        <w:t>son nom seul lui faisant monter le rouge au visage</w:t>
      </w:r>
      <w:r w:rsidR="004F69D6">
        <w:t xml:space="preserve">, </w:t>
      </w:r>
      <w:r w:rsidRPr="00033231">
        <w:t>la réponse était qu</w:t>
      </w:r>
      <w:r w:rsidR="004F69D6">
        <w:t>’</w:t>
      </w:r>
      <w:r w:rsidRPr="00033231">
        <w:t>il n</w:t>
      </w:r>
      <w:r w:rsidR="004F69D6">
        <w:t>’</w:t>
      </w:r>
      <w:r w:rsidRPr="00033231">
        <w:t>était point à la maison ou qu</w:t>
      </w:r>
      <w:r w:rsidR="004F69D6">
        <w:t>’</w:t>
      </w:r>
      <w:r w:rsidRPr="00033231">
        <w:t>il était entièrement absorbé par ses a</w:t>
      </w:r>
      <w:r w:rsidRPr="00033231">
        <w:t>f</w:t>
      </w:r>
      <w:r w:rsidRPr="00033231">
        <w:t>faires</w:t>
      </w:r>
      <w:r w:rsidR="004F69D6">
        <w:t xml:space="preserve"> ; </w:t>
      </w:r>
      <w:r w:rsidRPr="00033231">
        <w:t>Hortense craignait que le travail ne le fît tomber m</w:t>
      </w:r>
      <w:r w:rsidRPr="00033231">
        <w:t>a</w:t>
      </w:r>
      <w:r w:rsidRPr="00033231">
        <w:t>l</w:t>
      </w:r>
      <w:r w:rsidRPr="00033231">
        <w:t>a</w:t>
      </w:r>
      <w:r w:rsidRPr="00033231">
        <w:t>de</w:t>
      </w:r>
      <w:r w:rsidR="004F69D6">
        <w:t xml:space="preserve"> ; </w:t>
      </w:r>
      <w:r w:rsidRPr="00033231">
        <w:t>il ne prenait presque plus un repas au cottage</w:t>
      </w:r>
      <w:r w:rsidR="004F69D6">
        <w:t xml:space="preserve"> ; </w:t>
      </w:r>
      <w:r w:rsidRPr="00033231">
        <w:t>il vivait dans le comptoir</w:t>
      </w:r>
      <w:r w:rsidR="004F69D6">
        <w:t>.</w:t>
      </w:r>
    </w:p>
    <w:p w14:paraId="65463043" w14:textId="77777777" w:rsidR="004F69D6" w:rsidRDefault="00000000" w:rsidP="0021796F">
      <w:r w:rsidRPr="00033231">
        <w:t>C</w:t>
      </w:r>
      <w:r w:rsidR="004F69D6">
        <w:t>’</w:t>
      </w:r>
      <w:r w:rsidRPr="00033231">
        <w:t>est à l</w:t>
      </w:r>
      <w:r w:rsidR="004F69D6">
        <w:t>’</w:t>
      </w:r>
      <w:r w:rsidRPr="00033231">
        <w:t>église seulement que Caroline avait l</w:t>
      </w:r>
      <w:r w:rsidR="004F69D6">
        <w:t>’</w:t>
      </w:r>
      <w:r w:rsidRPr="00033231">
        <w:t>occasion de le voir</w:t>
      </w:r>
      <w:r w:rsidR="004F69D6">
        <w:t xml:space="preserve">, </w:t>
      </w:r>
      <w:r w:rsidRPr="00033231">
        <w:t>et là elle levait rarement les yeux sur lui</w:t>
      </w:r>
      <w:r w:rsidR="004F69D6">
        <w:t xml:space="preserve">. </w:t>
      </w:r>
      <w:r w:rsidRPr="00033231">
        <w:t>C</w:t>
      </w:r>
      <w:r w:rsidR="004F69D6">
        <w:t>’</w:t>
      </w:r>
      <w:r w:rsidRPr="00033231">
        <w:t>était à la fois trop de peine et trop de plaisir</w:t>
      </w:r>
      <w:r w:rsidR="004F69D6">
        <w:t xml:space="preserve"> ; </w:t>
      </w:r>
      <w:r w:rsidRPr="00033231">
        <w:t>sa vue excitait en elle une no</w:t>
      </w:r>
      <w:r w:rsidRPr="00033231">
        <w:t>u</w:t>
      </w:r>
      <w:r w:rsidRPr="00033231">
        <w:t>velle émotion</w:t>
      </w:r>
      <w:r w:rsidR="004F69D6">
        <w:t xml:space="preserve">, </w:t>
      </w:r>
      <w:r w:rsidRPr="00033231">
        <w:t>et elle avait trop bien appris que c</w:t>
      </w:r>
      <w:r w:rsidR="004F69D6">
        <w:t>’</w:t>
      </w:r>
      <w:r w:rsidRPr="00033231">
        <w:t>était de l</w:t>
      </w:r>
      <w:r w:rsidR="004F69D6">
        <w:t>’</w:t>
      </w:r>
      <w:r w:rsidRPr="00033231">
        <w:t>émotion perdue</w:t>
      </w:r>
      <w:r w:rsidR="004F69D6">
        <w:t>.</w:t>
      </w:r>
    </w:p>
    <w:p w14:paraId="01CA6C38" w14:textId="77777777" w:rsidR="004F69D6" w:rsidRDefault="00000000" w:rsidP="0021796F">
      <w:r w:rsidRPr="00033231">
        <w:t>Une fois</w:t>
      </w:r>
      <w:r w:rsidR="004F69D6">
        <w:t xml:space="preserve">, </w:t>
      </w:r>
      <w:r w:rsidRPr="00033231">
        <w:t>un dimanche pluvieux et sombre</w:t>
      </w:r>
      <w:r w:rsidR="004F69D6">
        <w:t xml:space="preserve">, </w:t>
      </w:r>
      <w:r w:rsidRPr="00033231">
        <w:t>qu</w:t>
      </w:r>
      <w:r w:rsidR="004F69D6">
        <w:t>’</w:t>
      </w:r>
      <w:r w:rsidRPr="00033231">
        <w:t>il y avait peu de monde à l</w:t>
      </w:r>
      <w:r w:rsidR="004F69D6">
        <w:t>’</w:t>
      </w:r>
      <w:r w:rsidRPr="00033231">
        <w:t>église</w:t>
      </w:r>
      <w:r w:rsidR="004F69D6">
        <w:t xml:space="preserve">, </w:t>
      </w:r>
      <w:r w:rsidRPr="00033231">
        <w:t>et que certaines personnes dont Caroline redoutait tout particulièrement les yeux et la langue étaient a</w:t>
      </w:r>
      <w:r w:rsidRPr="00033231">
        <w:t>b</w:t>
      </w:r>
      <w:r w:rsidRPr="00033231">
        <w:t>sentes</w:t>
      </w:r>
      <w:r w:rsidR="004F69D6">
        <w:t xml:space="preserve">, </w:t>
      </w:r>
      <w:r w:rsidRPr="00033231">
        <w:t>elle permit à ses regards d</w:t>
      </w:r>
      <w:r w:rsidR="004F69D6">
        <w:t>’</w:t>
      </w:r>
      <w:r w:rsidRPr="00033231">
        <w:t>errer du côté du banc de R</w:t>
      </w:r>
      <w:r w:rsidRPr="00033231">
        <w:t>o</w:t>
      </w:r>
      <w:r w:rsidRPr="00033231">
        <w:t>bert</w:t>
      </w:r>
      <w:r w:rsidR="004F69D6">
        <w:t xml:space="preserve">, </w:t>
      </w:r>
      <w:r w:rsidRPr="00033231">
        <w:t>et de s</w:t>
      </w:r>
      <w:r w:rsidR="004F69D6">
        <w:t>’</w:t>
      </w:r>
      <w:r w:rsidRPr="00033231">
        <w:t>arrêter un instant sur celui qui l</w:t>
      </w:r>
      <w:r w:rsidR="004F69D6">
        <w:t>’</w:t>
      </w:r>
      <w:r w:rsidRPr="00033231">
        <w:t>occupait</w:t>
      </w:r>
      <w:r w:rsidR="004F69D6">
        <w:t xml:space="preserve">. </w:t>
      </w:r>
      <w:r w:rsidRPr="00033231">
        <w:t>Il était seul</w:t>
      </w:r>
      <w:r w:rsidR="004F69D6">
        <w:t xml:space="preserve"> : </w:t>
      </w:r>
      <w:r w:rsidRPr="00033231">
        <w:t xml:space="preserve">Hortense avait prudemment gardé la </w:t>
      </w:r>
      <w:r w:rsidRPr="00033231">
        <w:lastRenderedPageBreak/>
        <w:t>maison à cause de la pluie et dans la crainte de gâter son chapeau neuf</w:t>
      </w:r>
      <w:r w:rsidR="004F69D6">
        <w:t xml:space="preserve">. </w:t>
      </w:r>
      <w:r w:rsidRPr="00033231">
        <w:t>Pendant le sermon</w:t>
      </w:r>
      <w:r w:rsidR="004F69D6">
        <w:t xml:space="preserve">, </w:t>
      </w:r>
      <w:r w:rsidRPr="00033231">
        <w:t>il demeurait les bras croisés</w:t>
      </w:r>
      <w:r w:rsidR="004F69D6">
        <w:t xml:space="preserve">, </w:t>
      </w:r>
      <w:r w:rsidRPr="00033231">
        <w:t>les yeux fixés à terre</w:t>
      </w:r>
      <w:r w:rsidR="004F69D6">
        <w:t xml:space="preserve">, </w:t>
      </w:r>
      <w:r w:rsidRPr="00033231">
        <w:t>p</w:t>
      </w:r>
      <w:r w:rsidRPr="00033231">
        <w:t>a</w:t>
      </w:r>
      <w:r w:rsidRPr="00033231">
        <w:t>raissant triste et absorbé</w:t>
      </w:r>
      <w:r w:rsidR="004F69D6">
        <w:t xml:space="preserve"> ; </w:t>
      </w:r>
      <w:r w:rsidRPr="00033231">
        <w:t>son visage était</w:t>
      </w:r>
      <w:r w:rsidR="004F69D6">
        <w:t xml:space="preserve">, </w:t>
      </w:r>
      <w:r w:rsidRPr="00033231">
        <w:t>ce jour-là</w:t>
      </w:r>
      <w:r w:rsidR="004F69D6">
        <w:t xml:space="preserve">, </w:t>
      </w:r>
      <w:r w:rsidRPr="00033231">
        <w:t>plus so</w:t>
      </w:r>
      <w:r w:rsidRPr="00033231">
        <w:t>m</w:t>
      </w:r>
      <w:r w:rsidRPr="00033231">
        <w:t>bre et plus pâle qu</w:t>
      </w:r>
      <w:r w:rsidR="004F69D6">
        <w:t>’</w:t>
      </w:r>
      <w:r w:rsidRPr="00033231">
        <w:t>à l</w:t>
      </w:r>
      <w:r w:rsidR="004F69D6">
        <w:t>’</w:t>
      </w:r>
      <w:r w:rsidRPr="00033231">
        <w:t>ordinaire</w:t>
      </w:r>
      <w:r w:rsidR="004F69D6">
        <w:t xml:space="preserve">. </w:t>
      </w:r>
      <w:r w:rsidRPr="00033231">
        <w:t>En examinant la sombre e</w:t>
      </w:r>
      <w:r w:rsidRPr="00033231">
        <w:t>x</w:t>
      </w:r>
      <w:r w:rsidRPr="00033231">
        <w:t>pression de Moore</w:t>
      </w:r>
      <w:r w:rsidR="004F69D6">
        <w:t xml:space="preserve">, </w:t>
      </w:r>
      <w:r w:rsidRPr="00033231">
        <w:t>Caroline comprit instinctivement que ses pensées ne suivaient point un cours gai et aimable</w:t>
      </w:r>
      <w:r w:rsidR="004F69D6">
        <w:t xml:space="preserve"> ; </w:t>
      </w:r>
      <w:r w:rsidRPr="00033231">
        <w:t>qu</w:t>
      </w:r>
      <w:r w:rsidR="004F69D6">
        <w:t>’</w:t>
      </w:r>
      <w:r w:rsidRPr="00033231">
        <w:t>elles étaient bien loin non-seulement d</w:t>
      </w:r>
      <w:r w:rsidR="004F69D6">
        <w:t>’</w:t>
      </w:r>
      <w:r w:rsidRPr="00033231">
        <w:t>elle</w:t>
      </w:r>
      <w:r w:rsidR="004F69D6">
        <w:t xml:space="preserve">, </w:t>
      </w:r>
      <w:r w:rsidRPr="00033231">
        <w:t>mais de tout ce qu</w:t>
      </w:r>
      <w:r w:rsidR="004F69D6">
        <w:t>’</w:t>
      </w:r>
      <w:r w:rsidRPr="00033231">
        <w:t>elle pouvait comprendre ou qui pouvait exciter sa sympathie</w:t>
      </w:r>
      <w:r w:rsidR="004F69D6">
        <w:t xml:space="preserve">. </w:t>
      </w:r>
      <w:r w:rsidRPr="00033231">
        <w:t>Son esprit était bien certainement absorbé par des intérêts</w:t>
      </w:r>
      <w:r w:rsidR="004F69D6">
        <w:t xml:space="preserve">, </w:t>
      </w:r>
      <w:r w:rsidRPr="00033231">
        <w:t>des re</w:t>
      </w:r>
      <w:r w:rsidRPr="00033231">
        <w:t>s</w:t>
      </w:r>
      <w:r w:rsidRPr="00033231">
        <w:t>ponsabilités dont elle ne pouvait prendre sa part</w:t>
      </w:r>
      <w:r w:rsidR="004F69D6">
        <w:t>.</w:t>
      </w:r>
    </w:p>
    <w:p w14:paraId="7ED6A8E3" w14:textId="77777777" w:rsidR="004F69D6" w:rsidRDefault="00000000" w:rsidP="0021796F">
      <w:r w:rsidRPr="00033231">
        <w:t>Caroline se mit à méditer à sa manière sur ce sujet</w:t>
      </w:r>
      <w:r w:rsidR="004F69D6">
        <w:t xml:space="preserve">, </w:t>
      </w:r>
      <w:r w:rsidRPr="00033231">
        <w:t>sur les sentiments de Moore</w:t>
      </w:r>
      <w:r w:rsidR="004F69D6">
        <w:t xml:space="preserve">, </w:t>
      </w:r>
      <w:r w:rsidRPr="00033231">
        <w:t>sur sa vie</w:t>
      </w:r>
      <w:r w:rsidR="004F69D6">
        <w:t xml:space="preserve">, </w:t>
      </w:r>
      <w:r w:rsidRPr="00033231">
        <w:t>sur ses craintes</w:t>
      </w:r>
      <w:r w:rsidR="004F69D6">
        <w:t xml:space="preserve">, </w:t>
      </w:r>
      <w:r w:rsidRPr="00033231">
        <w:t>sur son de</w:t>
      </w:r>
      <w:r w:rsidRPr="00033231">
        <w:t>s</w:t>
      </w:r>
      <w:r w:rsidRPr="00033231">
        <w:t>tin</w:t>
      </w:r>
      <w:r w:rsidR="004F69D6">
        <w:t xml:space="preserve"> ; </w:t>
      </w:r>
      <w:r w:rsidRPr="00033231">
        <w:t>elle réfléchit sur les mystères du négoce</w:t>
      </w:r>
      <w:r w:rsidR="004F69D6">
        <w:t xml:space="preserve">, </w:t>
      </w:r>
      <w:r w:rsidRPr="00033231">
        <w:t>elle chercha à comprendre ce qu</w:t>
      </w:r>
      <w:r w:rsidR="004F69D6">
        <w:t>’</w:t>
      </w:r>
      <w:r w:rsidRPr="00033231">
        <w:t>on ne lui avait jamais appris</w:t>
      </w:r>
      <w:r w:rsidR="004F69D6">
        <w:t xml:space="preserve">, </w:t>
      </w:r>
      <w:r w:rsidRPr="00033231">
        <w:t>ses perplexités</w:t>
      </w:r>
      <w:r w:rsidR="004F69D6">
        <w:t xml:space="preserve">, </w:t>
      </w:r>
      <w:r w:rsidRPr="00033231">
        <w:t>ses responsabilités</w:t>
      </w:r>
      <w:r w:rsidR="004F69D6">
        <w:t xml:space="preserve">, </w:t>
      </w:r>
      <w:r w:rsidRPr="00033231">
        <w:t>ses devoirs</w:t>
      </w:r>
      <w:r w:rsidR="004F69D6">
        <w:t xml:space="preserve">, </w:t>
      </w:r>
      <w:r w:rsidRPr="00033231">
        <w:t>ses urgences</w:t>
      </w:r>
      <w:r w:rsidR="004F69D6">
        <w:t xml:space="preserve"> ; </w:t>
      </w:r>
      <w:r w:rsidRPr="00033231">
        <w:t>elle essaya de voir tel qu</w:t>
      </w:r>
      <w:r w:rsidR="004F69D6">
        <w:t>’</w:t>
      </w:r>
      <w:r w:rsidRPr="00033231">
        <w:t>il est l</w:t>
      </w:r>
      <w:r w:rsidR="004F69D6">
        <w:t>’</w:t>
      </w:r>
      <w:r w:rsidRPr="00033231">
        <w:t>état de l</w:t>
      </w:r>
      <w:r w:rsidR="004F69D6">
        <w:t>’</w:t>
      </w:r>
      <w:r w:rsidRPr="00033231">
        <w:t>esprit d</w:t>
      </w:r>
      <w:r w:rsidR="004F69D6">
        <w:t>’</w:t>
      </w:r>
      <w:r w:rsidRPr="00033231">
        <w:t>un négociant</w:t>
      </w:r>
      <w:r w:rsidR="004F69D6">
        <w:t xml:space="preserve">, </w:t>
      </w:r>
      <w:r w:rsidRPr="00033231">
        <w:t>de se l</w:t>
      </w:r>
      <w:r w:rsidR="004F69D6">
        <w:t>’</w:t>
      </w:r>
      <w:r w:rsidRPr="00033231">
        <w:t>assimiler</w:t>
      </w:r>
      <w:r w:rsidR="004F69D6">
        <w:t xml:space="preserve">, </w:t>
      </w:r>
      <w:r w:rsidRPr="00033231">
        <w:t>de sentir comme lui</w:t>
      </w:r>
      <w:r w:rsidR="004F69D6">
        <w:t xml:space="preserve">, </w:t>
      </w:r>
      <w:r w:rsidRPr="00033231">
        <w:t>d</w:t>
      </w:r>
      <w:r w:rsidR="004F69D6">
        <w:t>’</w:t>
      </w:r>
      <w:r w:rsidRPr="00033231">
        <w:t>avoir les mêmes aspirations</w:t>
      </w:r>
      <w:r w:rsidR="004F69D6">
        <w:t xml:space="preserve">. </w:t>
      </w:r>
      <w:r w:rsidRPr="00033231">
        <w:t>Son plus vif désir était de voir les choses telles qu</w:t>
      </w:r>
      <w:r w:rsidR="004F69D6">
        <w:t>’</w:t>
      </w:r>
      <w:r w:rsidRPr="00033231">
        <w:t>elles étaient en réalité</w:t>
      </w:r>
      <w:r w:rsidR="004F69D6">
        <w:t xml:space="preserve">, </w:t>
      </w:r>
      <w:r w:rsidRPr="00033231">
        <w:t>en ne laissant aucune place au roman</w:t>
      </w:r>
      <w:r w:rsidR="004F69D6">
        <w:t xml:space="preserve">. </w:t>
      </w:r>
      <w:r w:rsidRPr="00033231">
        <w:t>Par un effort persévérant</w:t>
      </w:r>
      <w:r w:rsidR="004F69D6">
        <w:t xml:space="preserve">, </w:t>
      </w:r>
      <w:r w:rsidRPr="00033231">
        <w:t>elle parvint à saisir par-ci par-là un rayon de vérité</w:t>
      </w:r>
      <w:r w:rsidR="004F69D6">
        <w:t xml:space="preserve">, </w:t>
      </w:r>
      <w:r w:rsidRPr="00033231">
        <w:t>et espéra que ce simple rayon pourrait suffire pour la guider</w:t>
      </w:r>
      <w:r w:rsidR="004F69D6">
        <w:t>.</w:t>
      </w:r>
    </w:p>
    <w:p w14:paraId="49C1D979" w14:textId="4DA645F5" w:rsidR="00000000" w:rsidRPr="00033231" w:rsidRDefault="004F69D6" w:rsidP="0021796F">
      <w:r>
        <w:t>« </w:t>
      </w:r>
      <w:r w:rsidR="00000000" w:rsidRPr="00033231">
        <w:t>La condition mentale de Moore</w:t>
      </w:r>
      <w:r>
        <w:t xml:space="preserve">, </w:t>
      </w:r>
      <w:r w:rsidR="00000000" w:rsidRPr="00033231">
        <w:t>dit-elle enfin</w:t>
      </w:r>
      <w:r>
        <w:t xml:space="preserve">, </w:t>
      </w:r>
      <w:r w:rsidR="00000000" w:rsidRPr="00033231">
        <w:t>est bien différente de la mienne</w:t>
      </w:r>
      <w:r>
        <w:t xml:space="preserve"> : </w:t>
      </w:r>
      <w:r w:rsidR="00000000" w:rsidRPr="00033231">
        <w:t>je ne pense qu</w:t>
      </w:r>
      <w:r>
        <w:t>’</w:t>
      </w:r>
      <w:r w:rsidR="00000000" w:rsidRPr="00033231">
        <w:t>à lui</w:t>
      </w:r>
      <w:r>
        <w:t xml:space="preserve"> ; </w:t>
      </w:r>
      <w:r w:rsidR="00000000" w:rsidRPr="00033231">
        <w:t>mais je n</w:t>
      </w:r>
      <w:r>
        <w:t>’</w:t>
      </w:r>
      <w:r w:rsidR="00000000" w:rsidRPr="00033231">
        <w:t>occupe aucune place dans son esprit</w:t>
      </w:r>
      <w:r>
        <w:t xml:space="preserve">, </w:t>
      </w:r>
      <w:r w:rsidR="00000000" w:rsidRPr="00033231">
        <w:t>il n</w:t>
      </w:r>
      <w:r>
        <w:t>’</w:t>
      </w:r>
      <w:r w:rsidR="00000000" w:rsidRPr="00033231">
        <w:t>a pas le temps de penser à moi</w:t>
      </w:r>
      <w:r>
        <w:t xml:space="preserve">. </w:t>
      </w:r>
      <w:r w:rsidR="00000000" w:rsidRPr="00033231">
        <w:t>Le sentiment que l</w:t>
      </w:r>
      <w:r>
        <w:t>’</w:t>
      </w:r>
      <w:r w:rsidR="00000000" w:rsidRPr="00033231">
        <w:t>on appelle amour est et a été depuis deux ans l</w:t>
      </w:r>
      <w:r>
        <w:t>’</w:t>
      </w:r>
      <w:r w:rsidR="00000000" w:rsidRPr="00033231">
        <w:t>émotion prédominante de mon cœur</w:t>
      </w:r>
      <w:r>
        <w:t xml:space="preserve">, </w:t>
      </w:r>
      <w:r w:rsidR="00000000" w:rsidRPr="00033231">
        <w:t>toujours là</w:t>
      </w:r>
      <w:r>
        <w:t xml:space="preserve">, </w:t>
      </w:r>
      <w:r w:rsidR="00000000" w:rsidRPr="00033231">
        <w:t>toujours éveillée</w:t>
      </w:r>
      <w:r>
        <w:t xml:space="preserve">, </w:t>
      </w:r>
      <w:r w:rsidR="00000000" w:rsidRPr="00033231">
        <w:t>toujours active</w:t>
      </w:r>
      <w:r>
        <w:t xml:space="preserve">. </w:t>
      </w:r>
      <w:r w:rsidR="00000000" w:rsidRPr="00033231">
        <w:t>Des sentiments bien différents absorbent ses réflexions et gouvernent ses facultés</w:t>
      </w:r>
      <w:r>
        <w:t xml:space="preserve">. </w:t>
      </w:r>
      <w:r w:rsidR="00000000" w:rsidRPr="00033231">
        <w:t>Le voilà qui se lève</w:t>
      </w:r>
      <w:r>
        <w:t xml:space="preserve"> ; </w:t>
      </w:r>
      <w:r w:rsidR="00000000" w:rsidRPr="00033231">
        <w:t>il va quitter l</w:t>
      </w:r>
      <w:r>
        <w:t>’</w:t>
      </w:r>
      <w:r w:rsidR="00000000" w:rsidRPr="00033231">
        <w:t>église</w:t>
      </w:r>
      <w:r>
        <w:t xml:space="preserve">, </w:t>
      </w:r>
      <w:r w:rsidR="00000000" w:rsidRPr="00033231">
        <w:t>car le service est fini</w:t>
      </w:r>
      <w:r>
        <w:t xml:space="preserve">. </w:t>
      </w:r>
      <w:r w:rsidR="00000000" w:rsidRPr="00033231">
        <w:t>Tournera-t-il la tête vers ce banc</w:t>
      </w:r>
      <w:r>
        <w:t xml:space="preserve"> ? </w:t>
      </w:r>
      <w:r w:rsidR="00000000" w:rsidRPr="00033231">
        <w:t>Non</w:t>
      </w:r>
      <w:r>
        <w:t xml:space="preserve">, </w:t>
      </w:r>
      <w:r w:rsidR="00000000" w:rsidRPr="00033231">
        <w:t xml:space="preserve">pas même une seule </w:t>
      </w:r>
      <w:r w:rsidR="00000000" w:rsidRPr="00033231">
        <w:lastRenderedPageBreak/>
        <w:t>fois</w:t>
      </w:r>
      <w:r>
        <w:t xml:space="preserve">. </w:t>
      </w:r>
      <w:r w:rsidR="00000000" w:rsidRPr="00033231">
        <w:t>Il n</w:t>
      </w:r>
      <w:r>
        <w:t>’</w:t>
      </w:r>
      <w:r w:rsidR="00000000" w:rsidRPr="00033231">
        <w:t>a pas un regard pour moi</w:t>
      </w:r>
      <w:r>
        <w:t xml:space="preserve"> : </w:t>
      </w:r>
      <w:r w:rsidR="00000000" w:rsidRPr="00033231">
        <w:t>cela est cruel</w:t>
      </w:r>
      <w:r>
        <w:t xml:space="preserve"> ; </w:t>
      </w:r>
      <w:r w:rsidR="00000000" w:rsidRPr="00033231">
        <w:t>un tendre regard m</w:t>
      </w:r>
      <w:r>
        <w:t>’</w:t>
      </w:r>
      <w:r w:rsidR="00000000" w:rsidRPr="00033231">
        <w:t>eût rendue heureuse jusqu</w:t>
      </w:r>
      <w:r>
        <w:t>’</w:t>
      </w:r>
      <w:r w:rsidR="00000000" w:rsidRPr="00033231">
        <w:t>à demain matin</w:t>
      </w:r>
      <w:r>
        <w:t xml:space="preserve">. </w:t>
      </w:r>
      <w:r w:rsidR="00000000" w:rsidRPr="00033231">
        <w:t>Ce regard</w:t>
      </w:r>
      <w:r>
        <w:t xml:space="preserve">, </w:t>
      </w:r>
      <w:r w:rsidR="00000000" w:rsidRPr="00033231">
        <w:t>je ne l</w:t>
      </w:r>
      <w:r>
        <w:t>’</w:t>
      </w:r>
      <w:r w:rsidR="00000000" w:rsidRPr="00033231">
        <w:t>ai pas eu</w:t>
      </w:r>
      <w:r>
        <w:t xml:space="preserve"> ; </w:t>
      </w:r>
      <w:r w:rsidR="00000000" w:rsidRPr="00033231">
        <w:t>il n</w:t>
      </w:r>
      <w:r>
        <w:t>’</w:t>
      </w:r>
      <w:r w:rsidR="00000000" w:rsidRPr="00033231">
        <w:t>a pas voulu me l</w:t>
      </w:r>
      <w:r>
        <w:t>’</w:t>
      </w:r>
      <w:r w:rsidR="00000000" w:rsidRPr="00033231">
        <w:t>accorder</w:t>
      </w:r>
      <w:r>
        <w:t xml:space="preserve"> ; </w:t>
      </w:r>
      <w:r w:rsidR="00000000" w:rsidRPr="00033231">
        <w:t>il est parti</w:t>
      </w:r>
      <w:r>
        <w:t xml:space="preserve">. </w:t>
      </w:r>
      <w:r w:rsidR="00000000" w:rsidRPr="00033231">
        <w:t>C</w:t>
      </w:r>
      <w:r>
        <w:t>’</w:t>
      </w:r>
      <w:r w:rsidR="00000000" w:rsidRPr="00033231">
        <w:t>est étrange</w:t>
      </w:r>
      <w:r>
        <w:t xml:space="preserve">, </w:t>
      </w:r>
      <w:r w:rsidR="00000000" w:rsidRPr="00033231">
        <w:t>que la douleur m</w:t>
      </w:r>
      <w:r>
        <w:t>’</w:t>
      </w:r>
      <w:r w:rsidR="00000000" w:rsidRPr="00033231">
        <w:t>étouffe presque</w:t>
      </w:r>
      <w:r>
        <w:t xml:space="preserve">, </w:t>
      </w:r>
      <w:r w:rsidR="00000000" w:rsidRPr="00033231">
        <w:t>parce que l</w:t>
      </w:r>
      <w:r>
        <w:t>’</w:t>
      </w:r>
      <w:r w:rsidR="00000000" w:rsidRPr="00033231">
        <w:t>œil d</w:t>
      </w:r>
      <w:r>
        <w:t>’</w:t>
      </w:r>
      <w:r w:rsidR="00000000" w:rsidRPr="00033231">
        <w:t>un être humain n</w:t>
      </w:r>
      <w:r>
        <w:t>’</w:t>
      </w:r>
      <w:r w:rsidR="00000000" w:rsidRPr="00033231">
        <w:t>a pas rencontré le mien</w:t>
      </w:r>
      <w:r>
        <w:t>. »</w:t>
      </w:r>
    </w:p>
    <w:p w14:paraId="5B4B718F" w14:textId="77777777" w:rsidR="004F69D6" w:rsidRDefault="00000000" w:rsidP="0021796F">
      <w:r w:rsidRPr="00033231">
        <w:t>Malone étant venu</w:t>
      </w:r>
      <w:r w:rsidR="004F69D6">
        <w:t xml:space="preserve">, </w:t>
      </w:r>
      <w:r w:rsidRPr="00033231">
        <w:t>comme d</w:t>
      </w:r>
      <w:r w:rsidR="004F69D6">
        <w:t>’</w:t>
      </w:r>
      <w:r w:rsidRPr="00033231">
        <w:t>habitude</w:t>
      </w:r>
      <w:r w:rsidR="004F69D6">
        <w:t xml:space="preserve">, </w:t>
      </w:r>
      <w:r w:rsidRPr="00033231">
        <w:t>passer la soirée de ce dimanche avec le recteur</w:t>
      </w:r>
      <w:r w:rsidR="004F69D6">
        <w:t xml:space="preserve">, </w:t>
      </w:r>
      <w:r w:rsidRPr="00033231">
        <w:t>Caroline</w:t>
      </w:r>
      <w:r w:rsidR="004F69D6">
        <w:t xml:space="preserve">, </w:t>
      </w:r>
      <w:r w:rsidRPr="00033231">
        <w:t>après le thé</w:t>
      </w:r>
      <w:r w:rsidR="004F69D6">
        <w:t xml:space="preserve">, </w:t>
      </w:r>
      <w:r w:rsidRPr="00033231">
        <w:t>se retira dans sa chambre</w:t>
      </w:r>
      <w:r w:rsidR="004F69D6">
        <w:t xml:space="preserve">. </w:t>
      </w:r>
      <w:r w:rsidRPr="00033231">
        <w:t>Fanny</w:t>
      </w:r>
      <w:r w:rsidR="004F69D6">
        <w:t xml:space="preserve">, </w:t>
      </w:r>
      <w:r w:rsidRPr="00033231">
        <w:t>qui connaissait ses habitudes</w:t>
      </w:r>
      <w:r w:rsidR="004F69D6">
        <w:t xml:space="preserve">, </w:t>
      </w:r>
      <w:r w:rsidRPr="00033231">
        <w:t>lui avait allumé un charmant petit feu</w:t>
      </w:r>
      <w:r w:rsidR="004F69D6">
        <w:t xml:space="preserve">, </w:t>
      </w:r>
      <w:r w:rsidRPr="00033231">
        <w:t>car le temps était orageux et froid</w:t>
      </w:r>
      <w:r w:rsidR="004F69D6">
        <w:t xml:space="preserve">. </w:t>
      </w:r>
      <w:r w:rsidRPr="00033231">
        <w:t>Enfermée là</w:t>
      </w:r>
      <w:r w:rsidR="004F69D6">
        <w:t xml:space="preserve">, </w:t>
      </w:r>
      <w:r w:rsidRPr="00033231">
        <w:t>silencieuse et solitaire</w:t>
      </w:r>
      <w:r w:rsidR="004F69D6">
        <w:t xml:space="preserve">, </w:t>
      </w:r>
      <w:r w:rsidRPr="00033231">
        <w:t>pouvait-elle faire a</w:t>
      </w:r>
      <w:r w:rsidRPr="00033231">
        <w:t>u</w:t>
      </w:r>
      <w:r w:rsidRPr="00033231">
        <w:t>tre chose que de s</w:t>
      </w:r>
      <w:r w:rsidR="004F69D6">
        <w:t>’</w:t>
      </w:r>
      <w:r w:rsidRPr="00033231">
        <w:t>absorber dans ses pensées</w:t>
      </w:r>
      <w:r w:rsidR="004F69D6">
        <w:t xml:space="preserve"> ? </w:t>
      </w:r>
      <w:r w:rsidRPr="00033231">
        <w:t>Elle parcourut sans bruit de long en large le tapis de la chambre</w:t>
      </w:r>
      <w:r w:rsidR="004F69D6">
        <w:t xml:space="preserve">, </w:t>
      </w:r>
      <w:r w:rsidRPr="00033231">
        <w:t>la tête incl</w:t>
      </w:r>
      <w:r w:rsidRPr="00033231">
        <w:t>i</w:t>
      </w:r>
      <w:r w:rsidRPr="00033231">
        <w:t>née</w:t>
      </w:r>
      <w:r w:rsidR="004F69D6">
        <w:t xml:space="preserve">, </w:t>
      </w:r>
      <w:r w:rsidRPr="00033231">
        <w:t>les mains croisées</w:t>
      </w:r>
      <w:r w:rsidR="004F69D6">
        <w:t xml:space="preserve"> : </w:t>
      </w:r>
      <w:r w:rsidRPr="00033231">
        <w:t>elle ne pouvait tenir assise</w:t>
      </w:r>
      <w:r w:rsidR="004F69D6">
        <w:t xml:space="preserve"> ; </w:t>
      </w:r>
      <w:r w:rsidRPr="00033231">
        <w:t>le courant de ses réflexions parcourait rapidement son esprit</w:t>
      </w:r>
      <w:r w:rsidR="004F69D6">
        <w:t xml:space="preserve">. </w:t>
      </w:r>
      <w:r w:rsidRPr="00033231">
        <w:t>Ce soir-là e</w:t>
      </w:r>
      <w:r w:rsidRPr="00033231">
        <w:t>l</w:t>
      </w:r>
      <w:r w:rsidRPr="00033231">
        <w:t>le était en proie à une vive excitation</w:t>
      </w:r>
      <w:r w:rsidR="004F69D6">
        <w:t xml:space="preserve">. </w:t>
      </w:r>
      <w:r w:rsidRPr="00033231">
        <w:t>Le plus complet silence régnait dans la maison</w:t>
      </w:r>
      <w:r w:rsidR="004F69D6">
        <w:t xml:space="preserve">. </w:t>
      </w:r>
      <w:r w:rsidRPr="00033231">
        <w:t>La double porte du cabinet arrêtait la voix des gentlemen</w:t>
      </w:r>
      <w:r w:rsidR="004F69D6">
        <w:t xml:space="preserve">. </w:t>
      </w:r>
      <w:r w:rsidRPr="00033231">
        <w:t>Les domestiques étaient tranquillement a</w:t>
      </w:r>
      <w:r w:rsidRPr="00033231">
        <w:t>s</w:t>
      </w:r>
      <w:r w:rsidRPr="00033231">
        <w:t>sis à la cuisine</w:t>
      </w:r>
      <w:r w:rsidR="004F69D6">
        <w:t xml:space="preserve">, </w:t>
      </w:r>
      <w:r w:rsidRPr="00033231">
        <w:t>lisant les livres que leur jeune maîtresse leur avait prêtés en leur disant que ces livres convenaient pour les lectures du dimanche</w:t>
      </w:r>
      <w:r w:rsidR="004F69D6">
        <w:t xml:space="preserve">. </w:t>
      </w:r>
      <w:r w:rsidRPr="00033231">
        <w:t>Caroline en avait un aussi de la même e</w:t>
      </w:r>
      <w:r w:rsidRPr="00033231">
        <w:t>s</w:t>
      </w:r>
      <w:r w:rsidRPr="00033231">
        <w:t>pèce</w:t>
      </w:r>
      <w:r w:rsidR="004F69D6">
        <w:t xml:space="preserve">, </w:t>
      </w:r>
      <w:r w:rsidRPr="00033231">
        <w:t>ouvert sur la table</w:t>
      </w:r>
      <w:r w:rsidR="004F69D6">
        <w:t xml:space="preserve">, </w:t>
      </w:r>
      <w:r w:rsidRPr="00033231">
        <w:t>mais</w:t>
      </w:r>
      <w:r w:rsidR="004F69D6">
        <w:t xml:space="preserve">, </w:t>
      </w:r>
      <w:r w:rsidRPr="00033231">
        <w:t>elle ne pouvait le lire</w:t>
      </w:r>
      <w:r w:rsidR="004F69D6">
        <w:t xml:space="preserve"> : </w:t>
      </w:r>
      <w:r w:rsidRPr="00033231">
        <w:t>sa théol</w:t>
      </w:r>
      <w:r w:rsidRPr="00033231">
        <w:t>o</w:t>
      </w:r>
      <w:r w:rsidRPr="00033231">
        <w:t>gie lui était incompréhensible</w:t>
      </w:r>
      <w:r w:rsidR="004F69D6">
        <w:t xml:space="preserve">, </w:t>
      </w:r>
      <w:r w:rsidRPr="00033231">
        <w:t>et son propre esprit était trop o</w:t>
      </w:r>
      <w:r w:rsidRPr="00033231">
        <w:t>c</w:t>
      </w:r>
      <w:r w:rsidRPr="00033231">
        <w:t>cupé</w:t>
      </w:r>
      <w:r w:rsidR="004F69D6">
        <w:t xml:space="preserve">, </w:t>
      </w:r>
      <w:r w:rsidRPr="00033231">
        <w:t>trop rempli</w:t>
      </w:r>
      <w:r w:rsidR="004F69D6">
        <w:t xml:space="preserve">, </w:t>
      </w:r>
      <w:r w:rsidRPr="00033231">
        <w:t>trop errant</w:t>
      </w:r>
      <w:r w:rsidR="004F69D6">
        <w:t xml:space="preserve">, </w:t>
      </w:r>
      <w:r w:rsidRPr="00033231">
        <w:t>pour écouter le langage d</w:t>
      </w:r>
      <w:r w:rsidR="004F69D6">
        <w:t>’</w:t>
      </w:r>
      <w:r w:rsidRPr="00033231">
        <w:t>un a</w:t>
      </w:r>
      <w:r w:rsidRPr="00033231">
        <w:t>u</w:t>
      </w:r>
      <w:r w:rsidRPr="00033231">
        <w:t>tre esprit</w:t>
      </w:r>
      <w:r w:rsidR="004F69D6">
        <w:t>.</w:t>
      </w:r>
    </w:p>
    <w:p w14:paraId="418604DE" w14:textId="77777777" w:rsidR="004F69D6" w:rsidRDefault="00000000" w:rsidP="0021796F">
      <w:r w:rsidRPr="00033231">
        <w:t>Son imagination alors se repaissait des plus charmantes images</w:t>
      </w:r>
      <w:r w:rsidR="004F69D6">
        <w:t xml:space="preserve"> : </w:t>
      </w:r>
      <w:r w:rsidRPr="00033231">
        <w:t>les scènes où Moore et elle s</w:t>
      </w:r>
      <w:r w:rsidR="004F69D6">
        <w:t>’</w:t>
      </w:r>
      <w:r w:rsidRPr="00033231">
        <w:t>étaient rencontrés</w:t>
      </w:r>
      <w:r w:rsidR="004F69D6">
        <w:t xml:space="preserve"> ; </w:t>
      </w:r>
      <w:r w:rsidRPr="00033231">
        <w:t>des esquisses du coin du feu l</w:t>
      </w:r>
      <w:r w:rsidR="004F69D6">
        <w:t>’</w:t>
      </w:r>
      <w:r w:rsidRPr="00033231">
        <w:t>hiver</w:t>
      </w:r>
      <w:r w:rsidR="004F69D6">
        <w:t xml:space="preserve"> ; </w:t>
      </w:r>
      <w:r w:rsidRPr="00033231">
        <w:t>un radieux paysage d</w:t>
      </w:r>
      <w:r w:rsidR="004F69D6">
        <w:t>’</w:t>
      </w:r>
      <w:r w:rsidRPr="00033231">
        <w:t>une chaude après-midi d</w:t>
      </w:r>
      <w:r w:rsidR="004F69D6">
        <w:t>’</w:t>
      </w:r>
      <w:r w:rsidRPr="00033231">
        <w:t xml:space="preserve">été passée avec lui au milieu du bois de </w:t>
      </w:r>
      <w:proofErr w:type="spellStart"/>
      <w:r w:rsidRPr="00033231">
        <w:t>Nunnely</w:t>
      </w:r>
      <w:proofErr w:type="spellEnd"/>
      <w:r w:rsidR="004F69D6">
        <w:t xml:space="preserve"> ; </w:t>
      </w:r>
      <w:r w:rsidRPr="00033231">
        <w:t>de gracieuses vignettes représentant les heureux moments du printemps ou de l</w:t>
      </w:r>
      <w:r w:rsidR="004F69D6">
        <w:t>’</w:t>
      </w:r>
      <w:r w:rsidRPr="00033231">
        <w:t>automne où</w:t>
      </w:r>
      <w:r w:rsidR="004F69D6">
        <w:t xml:space="preserve">, </w:t>
      </w:r>
      <w:r w:rsidRPr="00033231">
        <w:t xml:space="preserve">assise à ses côtés dans le taillis de </w:t>
      </w:r>
      <w:proofErr w:type="spellStart"/>
      <w:r w:rsidRPr="00033231">
        <w:t>Hollow</w:t>
      </w:r>
      <w:proofErr w:type="spellEnd"/>
      <w:r w:rsidR="004F69D6">
        <w:t xml:space="preserve">, </w:t>
      </w:r>
      <w:r w:rsidRPr="00033231">
        <w:t>ils écoutaient le chant du coucou de mai</w:t>
      </w:r>
      <w:r w:rsidR="004F69D6">
        <w:t xml:space="preserve">, </w:t>
      </w:r>
      <w:r w:rsidRPr="00033231">
        <w:t>ou se partageaient les trésors de septembre</w:t>
      </w:r>
      <w:r w:rsidR="004F69D6">
        <w:t xml:space="preserve">, </w:t>
      </w:r>
      <w:r w:rsidRPr="00033231">
        <w:t xml:space="preserve">les noix et </w:t>
      </w:r>
      <w:r w:rsidRPr="00033231">
        <w:lastRenderedPageBreak/>
        <w:t>les mûres</w:t>
      </w:r>
      <w:r w:rsidR="004F69D6">
        <w:t xml:space="preserve">, </w:t>
      </w:r>
      <w:r w:rsidRPr="00033231">
        <w:t>dessert rustique qu</w:t>
      </w:r>
      <w:r w:rsidR="004F69D6">
        <w:t>’</w:t>
      </w:r>
      <w:r w:rsidRPr="00033231">
        <w:t>elle prenait plaisir</w:t>
      </w:r>
      <w:r w:rsidR="004F69D6">
        <w:t xml:space="preserve">, </w:t>
      </w:r>
      <w:r w:rsidRPr="00033231">
        <w:t>le matin</w:t>
      </w:r>
      <w:r w:rsidR="004F69D6">
        <w:t xml:space="preserve">, </w:t>
      </w:r>
      <w:r w:rsidRPr="00033231">
        <w:t>à enta</w:t>
      </w:r>
      <w:r w:rsidRPr="00033231">
        <w:t>s</w:t>
      </w:r>
      <w:r w:rsidRPr="00033231">
        <w:t>ser dans un petit panier et à couvrir de feuilles vertes pour les administrer l</w:t>
      </w:r>
      <w:r w:rsidR="004F69D6">
        <w:t>’</w:t>
      </w:r>
      <w:r w:rsidRPr="00033231">
        <w:t>après-midi à Moore</w:t>
      </w:r>
      <w:r w:rsidR="004F69D6">
        <w:t xml:space="preserve">, </w:t>
      </w:r>
      <w:r w:rsidRPr="00033231">
        <w:t>une à une</w:t>
      </w:r>
      <w:r w:rsidR="004F69D6">
        <w:t xml:space="preserve">, </w:t>
      </w:r>
      <w:r w:rsidRPr="00033231">
        <w:t>comme un oiseau donne la becquée à ses petits</w:t>
      </w:r>
      <w:r w:rsidR="004F69D6">
        <w:t>.</w:t>
      </w:r>
    </w:p>
    <w:p w14:paraId="3264D860" w14:textId="77777777" w:rsidR="004F69D6" w:rsidRDefault="00000000" w:rsidP="0021796F">
      <w:r w:rsidRPr="00033231">
        <w:t>Les traits de Robert étaient là devant elle</w:t>
      </w:r>
      <w:r w:rsidR="004F69D6">
        <w:t xml:space="preserve"> ; </w:t>
      </w:r>
      <w:r w:rsidRPr="00033231">
        <w:t>le son de sa voix frappait distinctement son oreille</w:t>
      </w:r>
      <w:r w:rsidR="004F69D6">
        <w:t xml:space="preserve"> ; </w:t>
      </w:r>
      <w:r w:rsidRPr="00033231">
        <w:t>ses rares caresses semblaient se renouveler</w:t>
      </w:r>
      <w:r w:rsidR="004F69D6">
        <w:t xml:space="preserve">. </w:t>
      </w:r>
      <w:r w:rsidRPr="00033231">
        <w:t>Mais bientôt le rêve fit place à la réalité</w:t>
      </w:r>
      <w:r w:rsidR="004F69D6">
        <w:t xml:space="preserve">. </w:t>
      </w:r>
      <w:r w:rsidRPr="00033231">
        <w:t>L</w:t>
      </w:r>
      <w:r w:rsidR="004F69D6">
        <w:t>’</w:t>
      </w:r>
      <w:r w:rsidRPr="00033231">
        <w:t>image s</w:t>
      </w:r>
      <w:r w:rsidR="004F69D6">
        <w:t>’</w:t>
      </w:r>
      <w:r w:rsidRPr="00033231">
        <w:t>évanouit</w:t>
      </w:r>
      <w:r w:rsidR="004F69D6">
        <w:t xml:space="preserve">, </w:t>
      </w:r>
      <w:r w:rsidRPr="00033231">
        <w:t>la voix se tut</w:t>
      </w:r>
      <w:r w:rsidR="004F69D6">
        <w:t xml:space="preserve">, </w:t>
      </w:r>
      <w:r w:rsidRPr="00033231">
        <w:t>le serrement de main ne laissa qu</w:t>
      </w:r>
      <w:r w:rsidR="004F69D6">
        <w:t>’</w:t>
      </w:r>
      <w:r w:rsidRPr="00033231">
        <w:t>une impression glaciale</w:t>
      </w:r>
      <w:r w:rsidR="004F69D6">
        <w:t xml:space="preserve">, </w:t>
      </w:r>
      <w:r w:rsidRPr="00033231">
        <w:t>et sur son front</w:t>
      </w:r>
      <w:r w:rsidR="004F69D6">
        <w:t xml:space="preserve">, </w:t>
      </w:r>
      <w:r w:rsidRPr="00033231">
        <w:t>où deux lèvres brûlantes avaient imprimé un baiser</w:t>
      </w:r>
      <w:r w:rsidR="004F69D6">
        <w:t xml:space="preserve">, </w:t>
      </w:r>
      <w:r w:rsidRPr="00033231">
        <w:t>elle sentit tomber comme une goutte d</w:t>
      </w:r>
      <w:r w:rsidR="004F69D6">
        <w:t>’</w:t>
      </w:r>
      <w:r w:rsidRPr="00033231">
        <w:t>eau glacée</w:t>
      </w:r>
      <w:r w:rsidR="004F69D6">
        <w:t xml:space="preserve">. </w:t>
      </w:r>
      <w:r w:rsidRPr="00033231">
        <w:t>Elle revint d</w:t>
      </w:r>
      <w:r w:rsidR="004F69D6">
        <w:t>’</w:t>
      </w:r>
      <w:r w:rsidRPr="00033231">
        <w:t>une région enchantée au monde réel</w:t>
      </w:r>
      <w:r w:rsidR="004F69D6">
        <w:t xml:space="preserve"> : </w:t>
      </w:r>
      <w:r w:rsidRPr="00033231">
        <w:t xml:space="preserve">au lieu du bois de </w:t>
      </w:r>
      <w:proofErr w:type="spellStart"/>
      <w:r w:rsidRPr="00033231">
        <w:t>Nunnely</w:t>
      </w:r>
      <w:proofErr w:type="spellEnd"/>
      <w:r w:rsidRPr="00033231">
        <w:t xml:space="preserve"> en juin</w:t>
      </w:r>
      <w:r w:rsidR="004F69D6">
        <w:t xml:space="preserve">, </w:t>
      </w:r>
      <w:r w:rsidRPr="00033231">
        <w:t>elle aperçut sa chambre étroite</w:t>
      </w:r>
      <w:r w:rsidR="004F69D6">
        <w:t xml:space="preserve"> ; </w:t>
      </w:r>
      <w:r w:rsidRPr="00033231">
        <w:t>au lieu des chants des oiseaux retentissant dans les a</w:t>
      </w:r>
      <w:r w:rsidRPr="00033231">
        <w:t>l</w:t>
      </w:r>
      <w:r w:rsidRPr="00033231">
        <w:t>lées</w:t>
      </w:r>
      <w:r w:rsidR="004F69D6">
        <w:t xml:space="preserve">, </w:t>
      </w:r>
      <w:r w:rsidRPr="00033231">
        <w:t>elle entendit la pluie tomber sur le toit</w:t>
      </w:r>
      <w:r w:rsidR="004F69D6">
        <w:t xml:space="preserve"> ; </w:t>
      </w:r>
      <w:r w:rsidRPr="00033231">
        <w:t>au lieu de la douce brise du midi</w:t>
      </w:r>
      <w:r w:rsidR="004F69D6">
        <w:t xml:space="preserve">, </w:t>
      </w:r>
      <w:r w:rsidRPr="00033231">
        <w:t>elle entendit gémir le vent de l</w:t>
      </w:r>
      <w:r w:rsidR="004F69D6">
        <w:t>’</w:t>
      </w:r>
      <w:r w:rsidRPr="00033231">
        <w:t>est</w:t>
      </w:r>
      <w:r w:rsidR="004F69D6">
        <w:t xml:space="preserve"> ; </w:t>
      </w:r>
      <w:r w:rsidRPr="00033231">
        <w:t>au lieu d</w:t>
      </w:r>
      <w:r w:rsidR="004F69D6">
        <w:t>’</w:t>
      </w:r>
      <w:r w:rsidRPr="00033231">
        <w:t>un vigoureux compagnon comme Moore</w:t>
      </w:r>
      <w:r w:rsidR="004F69D6">
        <w:t xml:space="preserve">, </w:t>
      </w:r>
      <w:r w:rsidRPr="00033231">
        <w:t>elle se trouvait seule en présence de sa propre silhouette réfléchie sur le mur</w:t>
      </w:r>
      <w:r w:rsidR="004F69D6">
        <w:t xml:space="preserve">. </w:t>
      </w:r>
      <w:r w:rsidRPr="00033231">
        <w:t>Se d</w:t>
      </w:r>
      <w:r w:rsidRPr="00033231">
        <w:t>é</w:t>
      </w:r>
      <w:r w:rsidRPr="00033231">
        <w:t>tournant de ce pâle fantôme qui</w:t>
      </w:r>
      <w:r w:rsidR="004F69D6">
        <w:t xml:space="preserve">, </w:t>
      </w:r>
      <w:r w:rsidRPr="00033231">
        <w:t>dans ses contours</w:t>
      </w:r>
      <w:r w:rsidR="004F69D6">
        <w:t xml:space="preserve">, </w:t>
      </w:r>
      <w:r w:rsidRPr="00033231">
        <w:t>reproduisait son attitude rêveuse et abattue</w:t>
      </w:r>
      <w:r w:rsidR="004F69D6">
        <w:t xml:space="preserve">, </w:t>
      </w:r>
      <w:r w:rsidRPr="00033231">
        <w:t>son visage triste</w:t>
      </w:r>
      <w:r w:rsidR="004F69D6">
        <w:t xml:space="preserve">, </w:t>
      </w:r>
      <w:r w:rsidRPr="00033231">
        <w:t>ses tresses sans couleur</w:t>
      </w:r>
      <w:r w:rsidR="004F69D6">
        <w:t xml:space="preserve">, </w:t>
      </w:r>
      <w:r w:rsidRPr="00033231">
        <w:t>elle s</w:t>
      </w:r>
      <w:r w:rsidR="004F69D6">
        <w:t>’</w:t>
      </w:r>
      <w:r w:rsidRPr="00033231">
        <w:t>assit</w:t>
      </w:r>
      <w:r w:rsidR="004F69D6">
        <w:t xml:space="preserve"> (</w:t>
      </w:r>
      <w:r w:rsidRPr="00033231">
        <w:t>l</w:t>
      </w:r>
      <w:r w:rsidR="004F69D6">
        <w:t>’</w:t>
      </w:r>
      <w:r w:rsidRPr="00033231">
        <w:t>inaction convenait mieux à l</w:t>
      </w:r>
      <w:r w:rsidR="004F69D6">
        <w:t>’</w:t>
      </w:r>
      <w:r w:rsidRPr="00033231">
        <w:t>état pr</w:t>
      </w:r>
      <w:r w:rsidRPr="00033231">
        <w:t>é</w:t>
      </w:r>
      <w:r w:rsidRPr="00033231">
        <w:t>sent de son esprit</w:t>
      </w:r>
      <w:r w:rsidR="004F69D6">
        <w:t xml:space="preserve">), </w:t>
      </w:r>
      <w:r w:rsidRPr="00033231">
        <w:t>et se dit à elle-même</w:t>
      </w:r>
      <w:r w:rsidR="004F69D6">
        <w:t> :</w:t>
      </w:r>
    </w:p>
    <w:p w14:paraId="25F12123" w14:textId="4D7591BD" w:rsidR="00000000" w:rsidRPr="00033231" w:rsidRDefault="004F69D6" w:rsidP="0021796F">
      <w:r>
        <w:t>« </w:t>
      </w:r>
      <w:r w:rsidR="00000000" w:rsidRPr="00033231">
        <w:t>Je vivrai peut-être jusqu</w:t>
      </w:r>
      <w:r>
        <w:t>’</w:t>
      </w:r>
      <w:r w:rsidR="00000000" w:rsidRPr="00033231">
        <w:t>à soixante-dix ans</w:t>
      </w:r>
      <w:r>
        <w:t xml:space="preserve">. </w:t>
      </w:r>
      <w:r w:rsidR="00000000" w:rsidRPr="00033231">
        <w:t>Autant que j</w:t>
      </w:r>
      <w:r>
        <w:t>’</w:t>
      </w:r>
      <w:r w:rsidR="00000000" w:rsidRPr="00033231">
        <w:t>en puis juger</w:t>
      </w:r>
      <w:r>
        <w:t xml:space="preserve">, </w:t>
      </w:r>
      <w:r w:rsidR="00000000" w:rsidRPr="00033231">
        <w:t>j</w:t>
      </w:r>
      <w:r>
        <w:t>’</w:t>
      </w:r>
      <w:r w:rsidR="00000000" w:rsidRPr="00033231">
        <w:t>ai une bonne santé</w:t>
      </w:r>
      <w:r>
        <w:t xml:space="preserve"> ; </w:t>
      </w:r>
      <w:r w:rsidR="00000000" w:rsidRPr="00033231">
        <w:t>un demi-siècle d</w:t>
      </w:r>
      <w:r>
        <w:t>’</w:t>
      </w:r>
      <w:r w:rsidR="00000000" w:rsidRPr="00033231">
        <w:t>existence peut m</w:t>
      </w:r>
      <w:r>
        <w:t>’</w:t>
      </w:r>
      <w:r w:rsidR="00000000" w:rsidRPr="00033231">
        <w:t>être réservé</w:t>
      </w:r>
      <w:r>
        <w:t xml:space="preserve">. </w:t>
      </w:r>
      <w:r w:rsidR="00000000" w:rsidRPr="00033231">
        <w:t>Comment l</w:t>
      </w:r>
      <w:r>
        <w:t>’</w:t>
      </w:r>
      <w:r w:rsidR="00000000" w:rsidRPr="00033231">
        <w:t>occuperai-je</w:t>
      </w:r>
      <w:r>
        <w:t xml:space="preserve"> ? </w:t>
      </w:r>
      <w:r w:rsidR="00000000" w:rsidRPr="00033231">
        <w:t>Que vais-je faire pour remplir l</w:t>
      </w:r>
      <w:r>
        <w:t>’</w:t>
      </w:r>
      <w:r w:rsidR="00000000" w:rsidRPr="00033231">
        <w:t>intervalle qui me sépare de la tombe</w:t>
      </w:r>
      <w:r>
        <w:t> ? »</w:t>
      </w:r>
    </w:p>
    <w:p w14:paraId="2BF69E04" w14:textId="77777777" w:rsidR="004F69D6" w:rsidRDefault="00000000" w:rsidP="0021796F">
      <w:r w:rsidRPr="00033231">
        <w:t>Elle réfléchit</w:t>
      </w:r>
      <w:r w:rsidR="004F69D6">
        <w:t>.</w:t>
      </w:r>
    </w:p>
    <w:p w14:paraId="0B9940EE" w14:textId="61CDB71C" w:rsidR="00000000" w:rsidRPr="00033231" w:rsidRDefault="004F69D6" w:rsidP="0021796F">
      <w:r>
        <w:t>« </w:t>
      </w:r>
      <w:r w:rsidR="00000000" w:rsidRPr="00033231">
        <w:t>Je ne me marierai pas</w:t>
      </w:r>
      <w:r>
        <w:t xml:space="preserve">, </w:t>
      </w:r>
      <w:r w:rsidR="00000000" w:rsidRPr="00033231">
        <w:t>il paraît</w:t>
      </w:r>
      <w:r>
        <w:t xml:space="preserve">, </w:t>
      </w:r>
      <w:r w:rsidR="00000000" w:rsidRPr="00033231">
        <w:t>continua-t-elle</w:t>
      </w:r>
      <w:r>
        <w:t xml:space="preserve">. </w:t>
      </w:r>
      <w:r w:rsidR="00000000" w:rsidRPr="00033231">
        <w:t>Je su</w:t>
      </w:r>
      <w:r w:rsidR="00000000" w:rsidRPr="00033231">
        <w:t>p</w:t>
      </w:r>
      <w:r w:rsidR="00000000" w:rsidRPr="00033231">
        <w:t>pose</w:t>
      </w:r>
      <w:r>
        <w:t xml:space="preserve">, </w:t>
      </w:r>
      <w:r w:rsidR="00000000" w:rsidRPr="00033231">
        <w:t>puisque Robert ne songe pas à moi</w:t>
      </w:r>
      <w:r>
        <w:t xml:space="preserve">, </w:t>
      </w:r>
      <w:r w:rsidR="00000000" w:rsidRPr="00033231">
        <w:t>que je n</w:t>
      </w:r>
      <w:r>
        <w:t>’</w:t>
      </w:r>
      <w:r w:rsidR="00000000" w:rsidRPr="00033231">
        <w:t xml:space="preserve">aurai jamais un époux à aimer ni de petits enfants </w:t>
      </w:r>
      <w:r w:rsidR="00000000">
        <w:t>à</w:t>
      </w:r>
      <w:r w:rsidR="00000000" w:rsidRPr="00033231">
        <w:t xml:space="preserve"> élever</w:t>
      </w:r>
      <w:r>
        <w:t xml:space="preserve">. </w:t>
      </w:r>
      <w:r w:rsidR="00000000" w:rsidRPr="00033231">
        <w:t>Il n</w:t>
      </w:r>
      <w:r>
        <w:t>’</w:t>
      </w:r>
      <w:r w:rsidR="00000000" w:rsidRPr="00033231">
        <w:t xml:space="preserve">y a pas </w:t>
      </w:r>
      <w:r w:rsidR="00000000" w:rsidRPr="00033231">
        <w:lastRenderedPageBreak/>
        <w:t>lon</w:t>
      </w:r>
      <w:r w:rsidR="00000000" w:rsidRPr="00033231">
        <w:t>g</w:t>
      </w:r>
      <w:r w:rsidR="00000000" w:rsidRPr="00033231">
        <w:t>temps encore</w:t>
      </w:r>
      <w:r>
        <w:t xml:space="preserve">, </w:t>
      </w:r>
      <w:r w:rsidR="00000000" w:rsidRPr="00033231">
        <w:t>je comptais sur les devoirs et les affections d</w:t>
      </w:r>
      <w:r>
        <w:t>’</w:t>
      </w:r>
      <w:r w:rsidR="00000000" w:rsidRPr="00033231">
        <w:t>épouse et de mère pour remplir mon existence</w:t>
      </w:r>
      <w:r>
        <w:t xml:space="preserve">. </w:t>
      </w:r>
      <w:r w:rsidR="00000000" w:rsidRPr="00033231">
        <w:t>Il me semblait en quelque sorte que je grandissais pour la destinée commune</w:t>
      </w:r>
      <w:r>
        <w:t xml:space="preserve">, </w:t>
      </w:r>
      <w:r w:rsidR="00000000" w:rsidRPr="00033231">
        <w:t>et jamais je ne m</w:t>
      </w:r>
      <w:r>
        <w:t>’</w:t>
      </w:r>
      <w:r w:rsidR="00000000" w:rsidRPr="00033231">
        <w:t>étais mise en peine d</w:t>
      </w:r>
      <w:r>
        <w:t>’</w:t>
      </w:r>
      <w:r w:rsidR="00000000" w:rsidRPr="00033231">
        <w:t>en chercher une autre</w:t>
      </w:r>
      <w:r>
        <w:t xml:space="preserve"> ; </w:t>
      </w:r>
      <w:r w:rsidR="00000000" w:rsidRPr="00033231">
        <w:t>mais maintenant je vois clairement que je me suis trompée</w:t>
      </w:r>
      <w:r>
        <w:t xml:space="preserve">. </w:t>
      </w:r>
      <w:r w:rsidR="00000000" w:rsidRPr="00033231">
        <w:t>Je demeurerai probablement vieille fille</w:t>
      </w:r>
      <w:r>
        <w:t xml:space="preserve">. </w:t>
      </w:r>
      <w:r w:rsidR="00000000" w:rsidRPr="00033231">
        <w:t>Je vivrai pour voir Robert en épouser une autre</w:t>
      </w:r>
      <w:r>
        <w:t xml:space="preserve">, </w:t>
      </w:r>
      <w:r w:rsidR="00000000" w:rsidRPr="00033231">
        <w:t>quelque riche lady</w:t>
      </w:r>
      <w:r>
        <w:t xml:space="preserve"> ; </w:t>
      </w:r>
      <w:r w:rsidR="00000000" w:rsidRPr="00033231">
        <w:t>je ne me marierai j</w:t>
      </w:r>
      <w:r w:rsidR="00000000" w:rsidRPr="00033231">
        <w:t>a</w:t>
      </w:r>
      <w:r w:rsidR="00000000" w:rsidRPr="00033231">
        <w:t>mais</w:t>
      </w:r>
      <w:r>
        <w:t xml:space="preserve">. </w:t>
      </w:r>
      <w:r w:rsidR="00000000" w:rsidRPr="00033231">
        <w:t>Je me demande pourquoi j</w:t>
      </w:r>
      <w:r>
        <w:t>’</w:t>
      </w:r>
      <w:r w:rsidR="00000000" w:rsidRPr="00033231">
        <w:t>ai été créée</w:t>
      </w:r>
      <w:r>
        <w:t xml:space="preserve">. </w:t>
      </w:r>
      <w:r w:rsidR="00000000" w:rsidRPr="00033231">
        <w:t>Où est ma place en ce monde</w:t>
      </w:r>
      <w:r>
        <w:t> ? »</w:t>
      </w:r>
    </w:p>
    <w:p w14:paraId="64BFC1A9" w14:textId="77777777" w:rsidR="004F69D6" w:rsidRDefault="00000000" w:rsidP="0021796F">
      <w:r w:rsidRPr="00033231">
        <w:t>Elle réfléchit encore</w:t>
      </w:r>
      <w:r w:rsidR="004F69D6">
        <w:t>.</w:t>
      </w:r>
    </w:p>
    <w:p w14:paraId="51AD036E" w14:textId="77777777" w:rsidR="004F69D6" w:rsidRDefault="004F69D6" w:rsidP="0021796F">
      <w:r>
        <w:t>« </w:t>
      </w:r>
      <w:r w:rsidR="00000000" w:rsidRPr="00033231">
        <w:t>Ah</w:t>
      </w:r>
      <w:r>
        <w:t xml:space="preserve"> ! </w:t>
      </w:r>
      <w:r w:rsidR="00000000" w:rsidRPr="00033231">
        <w:t>je vois</w:t>
      </w:r>
      <w:r>
        <w:t xml:space="preserve">, </w:t>
      </w:r>
      <w:r w:rsidR="00000000" w:rsidRPr="00033231">
        <w:t>poursuivit-elle aussitôt</w:t>
      </w:r>
      <w:r>
        <w:t xml:space="preserve"> ; </w:t>
      </w:r>
      <w:r w:rsidR="00000000" w:rsidRPr="00033231">
        <w:t>c</w:t>
      </w:r>
      <w:r>
        <w:t>’</w:t>
      </w:r>
      <w:r w:rsidR="00000000" w:rsidRPr="00033231">
        <w:t>est la question qu</w:t>
      </w:r>
      <w:r>
        <w:t>’</w:t>
      </w:r>
      <w:r w:rsidR="00000000" w:rsidRPr="00033231">
        <w:t>un grand nombre de vieilles filles ne peuvent résoudre</w:t>
      </w:r>
      <w:r>
        <w:t xml:space="preserve"> ; </w:t>
      </w:r>
      <w:r w:rsidR="00000000" w:rsidRPr="00033231">
        <w:t>mais les autres la résolvent pour elles en disant</w:t>
      </w:r>
      <w:r>
        <w:t> : « </w:t>
      </w:r>
      <w:r w:rsidR="00000000" w:rsidRPr="00033231">
        <w:t>Votre destinée est de faire du bien aux autres</w:t>
      </w:r>
      <w:r>
        <w:t xml:space="preserve">, </w:t>
      </w:r>
      <w:r w:rsidR="00000000" w:rsidRPr="00033231">
        <w:t>d</w:t>
      </w:r>
      <w:r>
        <w:t>’</w:t>
      </w:r>
      <w:r w:rsidR="00000000" w:rsidRPr="00033231">
        <w:t>être secourables envers tous ceux qui ont besoin de secours</w:t>
      </w:r>
      <w:r>
        <w:t>. »</w:t>
      </w:r>
      <w:r w:rsidR="00000000" w:rsidRPr="00033231">
        <w:t xml:space="preserve"> Cela est juste</w:t>
      </w:r>
      <w:r>
        <w:t xml:space="preserve">, </w:t>
      </w:r>
      <w:r w:rsidR="00000000" w:rsidRPr="00033231">
        <w:t>juste jusqu</w:t>
      </w:r>
      <w:r>
        <w:t>’</w:t>
      </w:r>
      <w:r w:rsidR="00000000" w:rsidRPr="00033231">
        <w:t>à un ce</w:t>
      </w:r>
      <w:r w:rsidR="00000000" w:rsidRPr="00033231">
        <w:t>r</w:t>
      </w:r>
      <w:r w:rsidR="00000000" w:rsidRPr="00033231">
        <w:t>tain point</w:t>
      </w:r>
      <w:r>
        <w:t xml:space="preserve">, </w:t>
      </w:r>
      <w:r w:rsidR="00000000" w:rsidRPr="00033231">
        <w:t>et c</w:t>
      </w:r>
      <w:r>
        <w:t>’</w:t>
      </w:r>
      <w:r w:rsidR="00000000" w:rsidRPr="00033231">
        <w:t>est une doctrine fort commode pour ceux qui la professent</w:t>
      </w:r>
      <w:r>
        <w:t xml:space="preserve"> ; </w:t>
      </w:r>
      <w:r w:rsidR="00000000" w:rsidRPr="00033231">
        <w:t>mais je m</w:t>
      </w:r>
      <w:r>
        <w:t>’</w:t>
      </w:r>
      <w:r w:rsidR="00000000" w:rsidRPr="00033231">
        <w:t>aperçois que certaines gens sont très-portés à soutenir que d</w:t>
      </w:r>
      <w:r>
        <w:t>’</w:t>
      </w:r>
      <w:r w:rsidR="00000000" w:rsidRPr="00033231">
        <w:t>autres doivent sacrifier leur vie pour eux et à leur service</w:t>
      </w:r>
      <w:r>
        <w:t xml:space="preserve">, </w:t>
      </w:r>
      <w:r w:rsidR="00000000" w:rsidRPr="00033231">
        <w:t>et ils les en récompensent avec des louanges</w:t>
      </w:r>
      <w:r>
        <w:t xml:space="preserve"> : </w:t>
      </w:r>
      <w:r w:rsidR="00000000" w:rsidRPr="00033231">
        <w:t>ils les appellent vertueux et dévoués</w:t>
      </w:r>
      <w:r>
        <w:t xml:space="preserve">. </w:t>
      </w:r>
      <w:r w:rsidR="00000000" w:rsidRPr="00033231">
        <w:t>Est-ce assez</w:t>
      </w:r>
      <w:r>
        <w:t xml:space="preserve"> ? </w:t>
      </w:r>
      <w:r w:rsidR="00000000" w:rsidRPr="00033231">
        <w:t>Est-ce là v</w:t>
      </w:r>
      <w:r w:rsidR="00000000" w:rsidRPr="00033231">
        <w:t>i</w:t>
      </w:r>
      <w:r w:rsidR="00000000" w:rsidRPr="00033231">
        <w:t>vre</w:t>
      </w:r>
      <w:r>
        <w:t xml:space="preserve"> ? </w:t>
      </w:r>
      <w:r w:rsidR="00000000" w:rsidRPr="00033231">
        <w:t>N</w:t>
      </w:r>
      <w:r>
        <w:t>’</w:t>
      </w:r>
      <w:r w:rsidR="00000000" w:rsidRPr="00033231">
        <w:t>y a-t-il pas un terrible vide</w:t>
      </w:r>
      <w:r>
        <w:t xml:space="preserve">, </w:t>
      </w:r>
      <w:r w:rsidR="00000000" w:rsidRPr="00033231">
        <w:t>une moquerie</w:t>
      </w:r>
      <w:r>
        <w:t xml:space="preserve">, </w:t>
      </w:r>
      <w:r w:rsidR="00000000" w:rsidRPr="00033231">
        <w:t>des désirs i</w:t>
      </w:r>
      <w:r w:rsidR="00000000" w:rsidRPr="00033231">
        <w:t>r</w:t>
      </w:r>
      <w:r w:rsidR="00000000" w:rsidRPr="00033231">
        <w:t>réalisables</w:t>
      </w:r>
      <w:r>
        <w:t xml:space="preserve">, </w:t>
      </w:r>
      <w:r w:rsidR="00000000" w:rsidRPr="00033231">
        <w:t>sous cette existence qui est abandonnée aux autres</w:t>
      </w:r>
      <w:r>
        <w:t xml:space="preserve">, </w:t>
      </w:r>
      <w:r w:rsidR="00000000" w:rsidRPr="00033231">
        <w:t>faute d</w:t>
      </w:r>
      <w:r>
        <w:t>’</w:t>
      </w:r>
      <w:r w:rsidR="00000000" w:rsidRPr="00033231">
        <w:t>avoir de quoi l</w:t>
      </w:r>
      <w:r>
        <w:t>’</w:t>
      </w:r>
      <w:r w:rsidR="00000000" w:rsidRPr="00033231">
        <w:t>employer pour soi-même</w:t>
      </w:r>
      <w:r>
        <w:t xml:space="preserve"> ? </w:t>
      </w:r>
      <w:r w:rsidR="00000000" w:rsidRPr="00033231">
        <w:t>Je le sou</w:t>
      </w:r>
      <w:r w:rsidR="00000000" w:rsidRPr="00033231">
        <w:t>p</w:t>
      </w:r>
      <w:r w:rsidR="00000000" w:rsidRPr="00033231">
        <w:t>çonne</w:t>
      </w:r>
      <w:r>
        <w:t xml:space="preserve">. </w:t>
      </w:r>
      <w:r w:rsidR="00000000" w:rsidRPr="00033231">
        <w:t>Est-ce que la vertu consiste dans l</w:t>
      </w:r>
      <w:r>
        <w:t>’</w:t>
      </w:r>
      <w:r w:rsidR="00000000" w:rsidRPr="00033231">
        <w:t>abnégation de soi-même</w:t>
      </w:r>
      <w:r>
        <w:t xml:space="preserve"> ? </w:t>
      </w:r>
      <w:r w:rsidR="00000000" w:rsidRPr="00033231">
        <w:t>Je ne le crois pas</w:t>
      </w:r>
      <w:r>
        <w:t xml:space="preserve">. </w:t>
      </w:r>
      <w:r w:rsidR="00000000" w:rsidRPr="00033231">
        <w:t>L</w:t>
      </w:r>
      <w:r>
        <w:t>’</w:t>
      </w:r>
      <w:r w:rsidR="00000000" w:rsidRPr="00033231">
        <w:t>humilité mal entendue produit la tyrannie</w:t>
      </w:r>
      <w:r>
        <w:t xml:space="preserve"> ; </w:t>
      </w:r>
      <w:r w:rsidR="00000000" w:rsidRPr="00033231">
        <w:t>les concessions de la faiblesse engendrent l</w:t>
      </w:r>
      <w:r>
        <w:t>’</w:t>
      </w:r>
      <w:r w:rsidR="00000000" w:rsidRPr="00033231">
        <w:t>égoïsme</w:t>
      </w:r>
      <w:r>
        <w:t xml:space="preserve">. </w:t>
      </w:r>
      <w:r w:rsidR="00000000" w:rsidRPr="00033231">
        <w:t>Chaque être humain a sa part de droits</w:t>
      </w:r>
      <w:r>
        <w:t xml:space="preserve"> ; </w:t>
      </w:r>
      <w:r w:rsidR="00000000" w:rsidRPr="00033231">
        <w:t>je suis tentée de croire que le moyen d</w:t>
      </w:r>
      <w:r>
        <w:t>’</w:t>
      </w:r>
      <w:r w:rsidR="00000000" w:rsidRPr="00033231">
        <w:t>arriver au bien-être et au bonheur de tous serait que chacun connût le lot qui lui revient et s</w:t>
      </w:r>
      <w:r>
        <w:t>’</w:t>
      </w:r>
      <w:r w:rsidR="00000000" w:rsidRPr="00033231">
        <w:t>y attachât avec a</w:t>
      </w:r>
      <w:r w:rsidR="00000000" w:rsidRPr="00033231">
        <w:t>u</w:t>
      </w:r>
      <w:r w:rsidR="00000000" w:rsidRPr="00033231">
        <w:t>tant de fermeté qu</w:t>
      </w:r>
      <w:r>
        <w:t>’</w:t>
      </w:r>
      <w:r w:rsidR="00000000" w:rsidRPr="00033231">
        <w:t>un martyr à sa foi</w:t>
      </w:r>
      <w:r>
        <w:t xml:space="preserve">. </w:t>
      </w:r>
      <w:r w:rsidR="00000000" w:rsidRPr="00033231">
        <w:t>Singulières pensées qui surgissent dans mon esprit</w:t>
      </w:r>
      <w:r>
        <w:t xml:space="preserve"> ! </w:t>
      </w:r>
      <w:r w:rsidR="00000000" w:rsidRPr="00033231">
        <w:t>Ces pensées sont-elles justes</w:t>
      </w:r>
      <w:r>
        <w:t xml:space="preserve"> ? </w:t>
      </w:r>
      <w:r w:rsidR="00000000" w:rsidRPr="00033231">
        <w:t>Je ne sais</w:t>
      </w:r>
      <w:r>
        <w:t>.</w:t>
      </w:r>
    </w:p>
    <w:p w14:paraId="0F577E4D" w14:textId="2B7564E9" w:rsidR="00000000" w:rsidRPr="00033231" w:rsidRDefault="004F69D6" w:rsidP="0021796F">
      <w:r>
        <w:lastRenderedPageBreak/>
        <w:t>« </w:t>
      </w:r>
      <w:r w:rsidR="00000000" w:rsidRPr="00033231">
        <w:t>Mais tout au moins la vie est courte</w:t>
      </w:r>
      <w:r>
        <w:t xml:space="preserve"> : </w:t>
      </w:r>
      <w:r w:rsidR="00000000" w:rsidRPr="00033231">
        <w:t>soixante-dix ans</w:t>
      </w:r>
      <w:r>
        <w:t xml:space="preserve">, </w:t>
      </w:r>
      <w:r w:rsidR="00000000" w:rsidRPr="00033231">
        <w:t>disent-ils</w:t>
      </w:r>
      <w:r>
        <w:t xml:space="preserve">, </w:t>
      </w:r>
      <w:r w:rsidR="00000000" w:rsidRPr="00033231">
        <w:t>passent comme une fumée</w:t>
      </w:r>
      <w:r>
        <w:t xml:space="preserve">, </w:t>
      </w:r>
      <w:r w:rsidR="00000000" w:rsidRPr="00033231">
        <w:t>comme un songe</w:t>
      </w:r>
      <w:r>
        <w:t xml:space="preserve"> ; </w:t>
      </w:r>
      <w:r w:rsidR="00000000" w:rsidRPr="00033231">
        <w:t>chaque sentier suivi par des pieds humains se termine au même but</w:t>
      </w:r>
      <w:r>
        <w:t xml:space="preserve">, </w:t>
      </w:r>
      <w:r w:rsidR="00000000" w:rsidRPr="00033231">
        <w:t>le tombeau</w:t>
      </w:r>
      <w:r>
        <w:t xml:space="preserve"> : </w:t>
      </w:r>
      <w:r w:rsidR="00000000" w:rsidRPr="00033231">
        <w:t>la petite crevasse sur la surface de ce globe énorme</w:t>
      </w:r>
      <w:r>
        <w:t xml:space="preserve">, </w:t>
      </w:r>
      <w:r w:rsidR="00000000" w:rsidRPr="00033231">
        <w:t>le sillon où le Temps</w:t>
      </w:r>
      <w:r>
        <w:t xml:space="preserve">, </w:t>
      </w:r>
      <w:r w:rsidR="00000000" w:rsidRPr="00033231">
        <w:t>ce puissant moissonneur</w:t>
      </w:r>
      <w:r>
        <w:t xml:space="preserve">, </w:t>
      </w:r>
      <w:r w:rsidR="00000000" w:rsidRPr="00033231">
        <w:t>dépose la semence qu</w:t>
      </w:r>
      <w:r>
        <w:t>’</w:t>
      </w:r>
      <w:r w:rsidR="00000000" w:rsidRPr="00033231">
        <w:t>il vient de faire tomber de la tige mûre</w:t>
      </w:r>
      <w:r>
        <w:t xml:space="preserve"> ; </w:t>
      </w:r>
      <w:r w:rsidR="00000000" w:rsidRPr="00033231">
        <w:t>et là elle se consume</w:t>
      </w:r>
      <w:r>
        <w:t xml:space="preserve">, </w:t>
      </w:r>
      <w:r w:rsidR="00000000" w:rsidRPr="00033231">
        <w:t>pour renaître de nouveau lorsque le monde a fait quelques tours de plus</w:t>
      </w:r>
      <w:r>
        <w:t xml:space="preserve">. </w:t>
      </w:r>
      <w:r w:rsidR="00000000" w:rsidRPr="00033231">
        <w:t>Voilà pour le corps</w:t>
      </w:r>
      <w:r>
        <w:t xml:space="preserve"> : </w:t>
      </w:r>
      <w:r w:rsidR="00000000" w:rsidRPr="00033231">
        <w:t>mais l</w:t>
      </w:r>
      <w:r>
        <w:t>’</w:t>
      </w:r>
      <w:r w:rsidR="00000000" w:rsidRPr="00033231">
        <w:t>âme s</w:t>
      </w:r>
      <w:r>
        <w:t>’</w:t>
      </w:r>
      <w:r w:rsidR="00000000" w:rsidRPr="00033231">
        <w:t>envole au loin</w:t>
      </w:r>
      <w:r>
        <w:t xml:space="preserve">, </w:t>
      </w:r>
      <w:r w:rsidR="00000000" w:rsidRPr="00033231">
        <w:t>replie ses ailes au bord de la mer de feu et de glace</w:t>
      </w:r>
      <w:r>
        <w:t xml:space="preserve">, </w:t>
      </w:r>
      <w:r w:rsidR="00000000" w:rsidRPr="00033231">
        <w:t>où</w:t>
      </w:r>
      <w:r>
        <w:t xml:space="preserve">, </w:t>
      </w:r>
      <w:r w:rsidR="00000000" w:rsidRPr="00033231">
        <w:t>regardant à travers la clarté des flammes</w:t>
      </w:r>
      <w:r>
        <w:t xml:space="preserve">, </w:t>
      </w:r>
      <w:r w:rsidR="00000000" w:rsidRPr="00033231">
        <w:t>elle voit réfléchie la clarté de la triple déité chrétienne</w:t>
      </w:r>
      <w:r>
        <w:t xml:space="preserve"> : </w:t>
      </w:r>
      <w:r w:rsidR="00000000" w:rsidRPr="00033231">
        <w:t>le Père souverain</w:t>
      </w:r>
      <w:r>
        <w:t xml:space="preserve"> ; </w:t>
      </w:r>
      <w:r w:rsidR="00000000" w:rsidRPr="00033231">
        <w:t>le Fils médiateur</w:t>
      </w:r>
      <w:r>
        <w:t xml:space="preserve"> ; </w:t>
      </w:r>
      <w:r w:rsidR="00000000" w:rsidRPr="00033231">
        <w:t>l</w:t>
      </w:r>
      <w:r>
        <w:t>’</w:t>
      </w:r>
      <w:r w:rsidR="00000000" w:rsidRPr="00033231">
        <w:t>Esprit créateur</w:t>
      </w:r>
      <w:r>
        <w:t xml:space="preserve">. </w:t>
      </w:r>
      <w:r w:rsidR="00000000" w:rsidRPr="00033231">
        <w:t>De tels mots</w:t>
      </w:r>
      <w:r>
        <w:t xml:space="preserve">, </w:t>
      </w:r>
      <w:r w:rsidR="00000000" w:rsidRPr="00033231">
        <w:t>sans doute</w:t>
      </w:r>
      <w:r>
        <w:t xml:space="preserve">, </w:t>
      </w:r>
      <w:r w:rsidR="00000000" w:rsidRPr="00033231">
        <w:t>ont été choisis pour exprimer ce qui est inexprimable</w:t>
      </w:r>
      <w:r>
        <w:t xml:space="preserve">, </w:t>
      </w:r>
      <w:r w:rsidR="00000000" w:rsidRPr="00033231">
        <w:t>pour décrire ce qui défie toute description</w:t>
      </w:r>
      <w:r>
        <w:t xml:space="preserve">. </w:t>
      </w:r>
      <w:r w:rsidR="00000000" w:rsidRPr="00033231">
        <w:t>Qui peut savoir quelle est la vie future de l</w:t>
      </w:r>
      <w:r>
        <w:t>’</w:t>
      </w:r>
      <w:r w:rsidR="00000000" w:rsidRPr="00033231">
        <w:t>âme</w:t>
      </w:r>
      <w:r>
        <w:t> ? »</w:t>
      </w:r>
    </w:p>
    <w:p w14:paraId="670A16F4" w14:textId="77777777" w:rsidR="004F69D6" w:rsidRDefault="00000000" w:rsidP="0021796F">
      <w:r w:rsidRPr="00033231">
        <w:t>En ce moment le feu jeta ses dernières lueurs</w:t>
      </w:r>
      <w:r w:rsidR="004F69D6">
        <w:t xml:space="preserve"> ; </w:t>
      </w:r>
      <w:r w:rsidRPr="00033231">
        <w:t>Malone était parti</w:t>
      </w:r>
      <w:r w:rsidR="004F69D6">
        <w:t xml:space="preserve">, </w:t>
      </w:r>
      <w:r w:rsidRPr="00033231">
        <w:t>et la sonnette du cabinet sonna les prières du soir</w:t>
      </w:r>
      <w:r w:rsidR="004F69D6">
        <w:t>.</w:t>
      </w:r>
    </w:p>
    <w:p w14:paraId="1A72C93F" w14:textId="7A87B10C" w:rsidR="004F69D6" w:rsidRDefault="00000000" w:rsidP="0021796F">
      <w:r w:rsidRPr="00033231">
        <w:t>Le lendemain</w:t>
      </w:r>
      <w:r w:rsidR="004F69D6">
        <w:t xml:space="preserve">, </w:t>
      </w:r>
      <w:r w:rsidRPr="00033231">
        <w:t>Caroline demeura seule</w:t>
      </w:r>
      <w:r w:rsidR="004F69D6">
        <w:t xml:space="preserve">, </w:t>
      </w:r>
      <w:r w:rsidRPr="00033231">
        <w:t xml:space="preserve">son onde étant allé dîner avec </w:t>
      </w:r>
      <w:r w:rsidR="004F69D6">
        <w:t>M. </w:t>
      </w:r>
      <w:proofErr w:type="spellStart"/>
      <w:r w:rsidRPr="00033231">
        <w:t>Boultby</w:t>
      </w:r>
      <w:proofErr w:type="spellEnd"/>
      <w:r w:rsidR="004F69D6">
        <w:t xml:space="preserve">, </w:t>
      </w:r>
      <w:r w:rsidRPr="00033231">
        <w:t xml:space="preserve">vicaire de </w:t>
      </w:r>
      <w:proofErr w:type="spellStart"/>
      <w:r w:rsidRPr="00033231">
        <w:t>Whinbury</w:t>
      </w:r>
      <w:proofErr w:type="spellEnd"/>
      <w:r w:rsidR="004F69D6">
        <w:t xml:space="preserve">. </w:t>
      </w:r>
      <w:r w:rsidRPr="00033231">
        <w:t>Elle passa toute la journée dans les mêmes pensées</w:t>
      </w:r>
      <w:r w:rsidR="004F69D6">
        <w:t xml:space="preserve">, </w:t>
      </w:r>
      <w:r w:rsidRPr="00033231">
        <w:t>portant ses regards vers l</w:t>
      </w:r>
      <w:r w:rsidR="004F69D6">
        <w:t>’</w:t>
      </w:r>
      <w:r w:rsidRPr="00033231">
        <w:t>avenir</w:t>
      </w:r>
      <w:r w:rsidR="004F69D6">
        <w:t xml:space="preserve">, </w:t>
      </w:r>
      <w:r w:rsidRPr="00033231">
        <w:t>se demandant ce qu</w:t>
      </w:r>
      <w:r w:rsidR="004F69D6">
        <w:t>’</w:t>
      </w:r>
      <w:r w:rsidRPr="00033231">
        <w:t>elle allait faire de la vie</w:t>
      </w:r>
      <w:r w:rsidR="004F69D6">
        <w:t xml:space="preserve">. </w:t>
      </w:r>
      <w:r w:rsidRPr="00033231">
        <w:t>Fanny</w:t>
      </w:r>
      <w:r w:rsidR="004F69D6">
        <w:t xml:space="preserve">, </w:t>
      </w:r>
      <w:r w:rsidRPr="00033231">
        <w:t>en allant et venant pour vaquer aux soins du ménage</w:t>
      </w:r>
      <w:r w:rsidR="004F69D6">
        <w:t xml:space="preserve">, </w:t>
      </w:r>
      <w:r w:rsidRPr="00033231">
        <w:t>s</w:t>
      </w:r>
      <w:r w:rsidR="004F69D6">
        <w:t>’</w:t>
      </w:r>
      <w:r w:rsidRPr="00033231">
        <w:t>aperçut que sa jeune maîtresse était fort tranquille</w:t>
      </w:r>
      <w:r w:rsidR="004F69D6">
        <w:t xml:space="preserve">. </w:t>
      </w:r>
      <w:r w:rsidRPr="00033231">
        <w:t>Elle demeurait con</w:t>
      </w:r>
      <w:r w:rsidRPr="00033231">
        <w:t>s</w:t>
      </w:r>
      <w:r w:rsidRPr="00033231">
        <w:t>tamment assise à la même place</w:t>
      </w:r>
      <w:r w:rsidR="004F69D6">
        <w:t xml:space="preserve">, </w:t>
      </w:r>
      <w:r w:rsidRPr="00033231">
        <w:t>penchée sur son travail</w:t>
      </w:r>
      <w:r w:rsidR="004F69D6">
        <w:t xml:space="preserve"> ; </w:t>
      </w:r>
      <w:r w:rsidRPr="00033231">
        <w:t>elle ne leva pas une seule fois la tête pour adresser la parole à Fa</w:t>
      </w:r>
      <w:r w:rsidRPr="00033231">
        <w:t>n</w:t>
      </w:r>
      <w:r w:rsidRPr="00033231">
        <w:t>ny</w:t>
      </w:r>
      <w:r w:rsidR="004F69D6">
        <w:t xml:space="preserve">, </w:t>
      </w:r>
      <w:r w:rsidRPr="00033231">
        <w:t>comme c</w:t>
      </w:r>
      <w:r w:rsidR="004F69D6">
        <w:t>’</w:t>
      </w:r>
      <w:r w:rsidRPr="00033231">
        <w:t>était son habitude</w:t>
      </w:r>
      <w:r w:rsidR="004F69D6">
        <w:t xml:space="preserve">, </w:t>
      </w:r>
      <w:r w:rsidRPr="00033231">
        <w:t>et</w:t>
      </w:r>
      <w:r w:rsidR="004F69D6">
        <w:t xml:space="preserve">, </w:t>
      </w:r>
      <w:r w:rsidRPr="00033231">
        <w:t>lorsque cette dernière lui fit remarquer que le temps était beau et qu</w:t>
      </w:r>
      <w:r w:rsidR="004F69D6">
        <w:t>’</w:t>
      </w:r>
      <w:r w:rsidRPr="00033231">
        <w:t>elle devrait faire une petite promenade</w:t>
      </w:r>
      <w:r w:rsidR="004F69D6">
        <w:t xml:space="preserve">, </w:t>
      </w:r>
      <w:r w:rsidRPr="00033231">
        <w:t>elle se borna à répondre</w:t>
      </w:r>
      <w:r w:rsidR="004F69D6">
        <w:t> :</w:t>
      </w:r>
    </w:p>
    <w:p w14:paraId="384440F4" w14:textId="77777777" w:rsidR="004F69D6" w:rsidRDefault="004F69D6" w:rsidP="0021796F">
      <w:r>
        <w:t>« </w:t>
      </w:r>
      <w:r w:rsidR="00000000" w:rsidRPr="00033231">
        <w:t>Il fait froid</w:t>
      </w:r>
      <w:r>
        <w:t>.</w:t>
      </w:r>
    </w:p>
    <w:p w14:paraId="21B38D39" w14:textId="77777777" w:rsidR="004F69D6" w:rsidRDefault="004F69D6" w:rsidP="0021796F">
      <w:r>
        <w:lastRenderedPageBreak/>
        <w:t>— </w:t>
      </w:r>
      <w:r w:rsidR="00000000" w:rsidRPr="00033231">
        <w:t>Vous êtes très-appliquée à ce travail de couture</w:t>
      </w:r>
      <w:r>
        <w:t xml:space="preserve"> ; </w:t>
      </w:r>
      <w:r w:rsidR="00000000" w:rsidRPr="00033231">
        <w:t>miss Caroline</w:t>
      </w:r>
      <w:r>
        <w:t xml:space="preserve">, </w:t>
      </w:r>
      <w:r w:rsidR="00000000" w:rsidRPr="00033231">
        <w:t>continua Fanny en s</w:t>
      </w:r>
      <w:r>
        <w:t>’</w:t>
      </w:r>
      <w:r w:rsidR="00000000" w:rsidRPr="00033231">
        <w:t>approchant de la petite table</w:t>
      </w:r>
      <w:r>
        <w:t>.</w:t>
      </w:r>
    </w:p>
    <w:p w14:paraId="512356F8" w14:textId="77777777" w:rsidR="004F69D6" w:rsidRDefault="004F69D6" w:rsidP="0021796F">
      <w:r>
        <w:t>— </w:t>
      </w:r>
      <w:r w:rsidR="00000000" w:rsidRPr="00033231">
        <w:t>J</w:t>
      </w:r>
      <w:r>
        <w:t>’</w:t>
      </w:r>
      <w:r w:rsidR="00000000" w:rsidRPr="00033231">
        <w:t>en suis fatiguée</w:t>
      </w:r>
      <w:r>
        <w:t xml:space="preserve">, </w:t>
      </w:r>
      <w:r w:rsidR="00000000" w:rsidRPr="00033231">
        <w:t>Fanny</w:t>
      </w:r>
      <w:r>
        <w:t>.</w:t>
      </w:r>
    </w:p>
    <w:p w14:paraId="6004371F" w14:textId="77777777" w:rsidR="004F69D6" w:rsidRDefault="004F69D6" w:rsidP="0021796F">
      <w:r>
        <w:t>— </w:t>
      </w:r>
      <w:r w:rsidR="00000000" w:rsidRPr="00033231">
        <w:t>Alors</w:t>
      </w:r>
      <w:r>
        <w:t xml:space="preserve">, </w:t>
      </w:r>
      <w:r w:rsidR="00000000" w:rsidRPr="00033231">
        <w:t>pourquoi ne l</w:t>
      </w:r>
      <w:r>
        <w:t>’</w:t>
      </w:r>
      <w:r w:rsidR="00000000" w:rsidRPr="00033231">
        <w:t>abandonnez-vous pas</w:t>
      </w:r>
      <w:r>
        <w:t xml:space="preserve"> ? </w:t>
      </w:r>
      <w:r w:rsidR="00000000" w:rsidRPr="00033231">
        <w:t>Jetez cela de côté</w:t>
      </w:r>
      <w:r>
        <w:t xml:space="preserve"> ; </w:t>
      </w:r>
      <w:r w:rsidR="00000000" w:rsidRPr="00033231">
        <w:t>lisez</w:t>
      </w:r>
      <w:r>
        <w:t xml:space="preserve">, </w:t>
      </w:r>
      <w:r w:rsidR="00000000" w:rsidRPr="00033231">
        <w:t>ou faites quelque autre chose pour vous distraire</w:t>
      </w:r>
      <w:r>
        <w:t>.</w:t>
      </w:r>
    </w:p>
    <w:p w14:paraId="11F0CBF7" w14:textId="77777777" w:rsidR="004F69D6" w:rsidRDefault="004F69D6" w:rsidP="0021796F">
      <w:r>
        <w:t>— </w:t>
      </w:r>
      <w:r w:rsidR="00000000" w:rsidRPr="00033231">
        <w:t>Cette maison est bien solitaire</w:t>
      </w:r>
      <w:r>
        <w:t xml:space="preserve">, </w:t>
      </w:r>
      <w:r w:rsidR="00000000" w:rsidRPr="00033231">
        <w:t>Fanny</w:t>
      </w:r>
      <w:r>
        <w:t xml:space="preserve"> ; </w:t>
      </w:r>
      <w:r w:rsidR="00000000" w:rsidRPr="00033231">
        <w:t>ne le pensez-vous pas</w:t>
      </w:r>
      <w:r>
        <w:t> ?</w:t>
      </w:r>
    </w:p>
    <w:p w14:paraId="304209A6" w14:textId="77777777" w:rsidR="004F69D6" w:rsidRDefault="004F69D6" w:rsidP="0021796F">
      <w:r>
        <w:t>— </w:t>
      </w:r>
      <w:r w:rsidR="00000000" w:rsidRPr="00033231">
        <w:t>Je ne trouve pas</w:t>
      </w:r>
      <w:r>
        <w:t xml:space="preserve">, </w:t>
      </w:r>
      <w:r w:rsidR="00000000" w:rsidRPr="00033231">
        <w:t>miss</w:t>
      </w:r>
      <w:r>
        <w:t xml:space="preserve">. </w:t>
      </w:r>
      <w:r w:rsidR="00000000" w:rsidRPr="00033231">
        <w:t>Élisa et moi</w:t>
      </w:r>
      <w:r>
        <w:t xml:space="preserve">, </w:t>
      </w:r>
      <w:r w:rsidR="00000000" w:rsidRPr="00033231">
        <w:t>nous nous tenons r</w:t>
      </w:r>
      <w:r w:rsidR="00000000" w:rsidRPr="00033231">
        <w:t>é</w:t>
      </w:r>
      <w:r w:rsidR="00000000" w:rsidRPr="00033231">
        <w:t>ciproquement compagnie</w:t>
      </w:r>
      <w:r>
        <w:t xml:space="preserve"> ; </w:t>
      </w:r>
      <w:r w:rsidR="00000000" w:rsidRPr="00033231">
        <w:t>mais vous êtes trop sédentaire</w:t>
      </w:r>
      <w:r>
        <w:t xml:space="preserve">, </w:t>
      </w:r>
      <w:r w:rsidR="00000000" w:rsidRPr="00033231">
        <w:t>vous devriez faire plus souvent des visites</w:t>
      </w:r>
      <w:r>
        <w:t xml:space="preserve">. </w:t>
      </w:r>
      <w:r w:rsidR="00000000" w:rsidRPr="00033231">
        <w:t>Voyons</w:t>
      </w:r>
      <w:r>
        <w:t xml:space="preserve">, </w:t>
      </w:r>
      <w:r w:rsidR="00000000" w:rsidRPr="00033231">
        <w:t>laissez-vous pe</w:t>
      </w:r>
      <w:r w:rsidR="00000000" w:rsidRPr="00033231">
        <w:t>r</w:t>
      </w:r>
      <w:r w:rsidR="00000000" w:rsidRPr="00033231">
        <w:t>suader</w:t>
      </w:r>
      <w:r>
        <w:t xml:space="preserve"> ; </w:t>
      </w:r>
      <w:r w:rsidR="00000000" w:rsidRPr="00033231">
        <w:t>montez à votre chambre</w:t>
      </w:r>
      <w:r>
        <w:t xml:space="preserve">, </w:t>
      </w:r>
      <w:r w:rsidR="00000000" w:rsidRPr="00033231">
        <w:t>faites-vous belle</w:t>
      </w:r>
      <w:r>
        <w:t xml:space="preserve">, </w:t>
      </w:r>
      <w:r w:rsidR="00000000" w:rsidRPr="00033231">
        <w:t xml:space="preserve">et allez prendre sans façon le thé avec miss Mann ou miss </w:t>
      </w:r>
      <w:proofErr w:type="spellStart"/>
      <w:r w:rsidR="00000000" w:rsidRPr="00033231">
        <w:t>Ainley</w:t>
      </w:r>
      <w:proofErr w:type="spellEnd"/>
      <w:r>
        <w:t xml:space="preserve">. </w:t>
      </w:r>
      <w:r w:rsidR="00000000" w:rsidRPr="00033231">
        <w:t>Je suis sûre que l</w:t>
      </w:r>
      <w:r>
        <w:t>’</w:t>
      </w:r>
      <w:r w:rsidR="00000000" w:rsidRPr="00033231">
        <w:t>une ou l</w:t>
      </w:r>
      <w:r>
        <w:t>’</w:t>
      </w:r>
      <w:r w:rsidR="00000000" w:rsidRPr="00033231">
        <w:t>autre de ces dames sera enchantée de vous voir</w:t>
      </w:r>
      <w:r>
        <w:t>.</w:t>
      </w:r>
    </w:p>
    <w:p w14:paraId="6AE15722" w14:textId="77777777" w:rsidR="004F69D6" w:rsidRDefault="004F69D6" w:rsidP="0021796F">
      <w:r>
        <w:t>— </w:t>
      </w:r>
      <w:r w:rsidR="00000000" w:rsidRPr="00033231">
        <w:t>Mais leurs maisons sont tristes</w:t>
      </w:r>
      <w:r>
        <w:t xml:space="preserve">. </w:t>
      </w:r>
      <w:r w:rsidR="00000000" w:rsidRPr="00033231">
        <w:t>Ce sont toutes deux de vieilles filles</w:t>
      </w:r>
      <w:r>
        <w:t xml:space="preserve">. </w:t>
      </w:r>
      <w:r w:rsidR="00000000" w:rsidRPr="00033231">
        <w:t>Je suis sûre que toutes les vieilles filles sont ma</w:t>
      </w:r>
      <w:r w:rsidR="00000000" w:rsidRPr="00033231">
        <w:t>l</w:t>
      </w:r>
      <w:r w:rsidR="00000000" w:rsidRPr="00033231">
        <w:t>heureuses</w:t>
      </w:r>
      <w:r>
        <w:t>.</w:t>
      </w:r>
    </w:p>
    <w:p w14:paraId="4C4E5B4E" w14:textId="77777777" w:rsidR="004F69D6" w:rsidRDefault="004F69D6" w:rsidP="0021796F">
      <w:r>
        <w:t>— </w:t>
      </w:r>
      <w:r w:rsidR="00000000" w:rsidRPr="00033231">
        <w:t>Non pas celles-là</w:t>
      </w:r>
      <w:r>
        <w:t xml:space="preserve">, </w:t>
      </w:r>
      <w:r w:rsidR="00000000" w:rsidRPr="00033231">
        <w:t>miss</w:t>
      </w:r>
      <w:r>
        <w:t xml:space="preserve">. </w:t>
      </w:r>
      <w:r w:rsidR="00000000" w:rsidRPr="00033231">
        <w:t>Elles ne peuvent être malheure</w:t>
      </w:r>
      <w:r w:rsidR="00000000" w:rsidRPr="00033231">
        <w:t>u</w:t>
      </w:r>
      <w:r w:rsidR="00000000" w:rsidRPr="00033231">
        <w:t>ses</w:t>
      </w:r>
      <w:r>
        <w:t xml:space="preserve"> ; </w:t>
      </w:r>
      <w:r w:rsidR="00000000" w:rsidRPr="00033231">
        <w:t>elles prennent tant de soin d</w:t>
      </w:r>
      <w:r>
        <w:t>’</w:t>
      </w:r>
      <w:r w:rsidR="00000000" w:rsidRPr="00033231">
        <w:t>elles-mêmes</w:t>
      </w:r>
      <w:r>
        <w:t xml:space="preserve"> ! </w:t>
      </w:r>
      <w:r w:rsidR="00000000" w:rsidRPr="00033231">
        <w:t>Elles sont un</w:t>
      </w:r>
      <w:r w:rsidR="00000000" w:rsidRPr="00033231">
        <w:t>i</w:t>
      </w:r>
      <w:r w:rsidR="00000000" w:rsidRPr="00033231">
        <w:t>quement égoïstes</w:t>
      </w:r>
      <w:r>
        <w:t>.</w:t>
      </w:r>
    </w:p>
    <w:p w14:paraId="40113ACE" w14:textId="77777777" w:rsidR="004F69D6" w:rsidRDefault="004F69D6" w:rsidP="0021796F">
      <w:r>
        <w:t>— </w:t>
      </w:r>
      <w:r w:rsidR="00000000" w:rsidRPr="00033231">
        <w:t xml:space="preserve">Miss </w:t>
      </w:r>
      <w:proofErr w:type="spellStart"/>
      <w:r w:rsidR="00000000" w:rsidRPr="00033231">
        <w:t>Ainley</w:t>
      </w:r>
      <w:proofErr w:type="spellEnd"/>
      <w:r w:rsidR="00000000" w:rsidRPr="00033231">
        <w:t xml:space="preserve"> n</w:t>
      </w:r>
      <w:r>
        <w:t>’</w:t>
      </w:r>
      <w:r w:rsidR="00000000" w:rsidRPr="00033231">
        <w:t>est point égoïste</w:t>
      </w:r>
      <w:r>
        <w:t xml:space="preserve">, </w:t>
      </w:r>
      <w:r w:rsidR="00000000" w:rsidRPr="00033231">
        <w:t>Fanny</w:t>
      </w:r>
      <w:r>
        <w:t xml:space="preserve"> ; </w:t>
      </w:r>
      <w:r w:rsidR="00000000" w:rsidRPr="00033231">
        <w:t>elle fait con</w:t>
      </w:r>
      <w:r w:rsidR="00000000" w:rsidRPr="00033231">
        <w:t>s</w:t>
      </w:r>
      <w:r w:rsidR="00000000" w:rsidRPr="00033231">
        <w:t>tamment le bien</w:t>
      </w:r>
      <w:r>
        <w:t xml:space="preserve">. </w:t>
      </w:r>
      <w:r w:rsidR="00000000" w:rsidRPr="00033231">
        <w:t>Combien elle fut bonne et dévouée pour sa belle-mère</w:t>
      </w:r>
      <w:r>
        <w:t xml:space="preserve">, </w:t>
      </w:r>
      <w:r w:rsidR="00000000" w:rsidRPr="00033231">
        <w:t>pendant tout le temps que la dame vécut</w:t>
      </w:r>
      <w:r>
        <w:t xml:space="preserve"> ! </w:t>
      </w:r>
      <w:r w:rsidR="00000000" w:rsidRPr="00033231">
        <w:t>et mai</w:t>
      </w:r>
      <w:r w:rsidR="00000000" w:rsidRPr="00033231">
        <w:t>n</w:t>
      </w:r>
      <w:r w:rsidR="00000000" w:rsidRPr="00033231">
        <w:t>tenant qu</w:t>
      </w:r>
      <w:r>
        <w:t>’</w:t>
      </w:r>
      <w:r w:rsidR="00000000" w:rsidRPr="00033231">
        <w:t>elle est seule au monde</w:t>
      </w:r>
      <w:r>
        <w:t xml:space="preserve">, </w:t>
      </w:r>
      <w:r w:rsidR="00000000" w:rsidRPr="00033231">
        <w:t>sans frère ni sœur</w:t>
      </w:r>
      <w:r>
        <w:t xml:space="preserve">, </w:t>
      </w:r>
      <w:r w:rsidR="00000000" w:rsidRPr="00033231">
        <w:t>ni pe</w:t>
      </w:r>
      <w:r w:rsidR="00000000" w:rsidRPr="00033231">
        <w:t>r</w:t>
      </w:r>
      <w:r w:rsidR="00000000" w:rsidRPr="00033231">
        <w:t>so</w:t>
      </w:r>
      <w:r w:rsidR="00000000" w:rsidRPr="00033231">
        <w:t>n</w:t>
      </w:r>
      <w:r w:rsidR="00000000" w:rsidRPr="00033231">
        <w:t>ne qui s</w:t>
      </w:r>
      <w:r>
        <w:t>’</w:t>
      </w:r>
      <w:r w:rsidR="00000000" w:rsidRPr="00033231">
        <w:t>intéresse à elle</w:t>
      </w:r>
      <w:r>
        <w:t xml:space="preserve">, </w:t>
      </w:r>
      <w:r w:rsidR="00000000" w:rsidRPr="00033231">
        <w:t>combien elle est charitable pour les pauvres</w:t>
      </w:r>
      <w:r>
        <w:t xml:space="preserve"> ! </w:t>
      </w:r>
      <w:r w:rsidR="00000000" w:rsidRPr="00033231">
        <w:t>Eh bien</w:t>
      </w:r>
      <w:r>
        <w:t xml:space="preserve"> ! </w:t>
      </w:r>
      <w:r w:rsidR="00000000" w:rsidRPr="00033231">
        <w:t>personne ne songe à elle ou ne prend plaisir à aller la voir</w:t>
      </w:r>
      <w:r>
        <w:t xml:space="preserve"> ; </w:t>
      </w:r>
      <w:r w:rsidR="00000000" w:rsidRPr="00033231">
        <w:t>et comme les hommes la tournent en ridicule</w:t>
      </w:r>
      <w:r>
        <w:t> !</w:t>
      </w:r>
    </w:p>
    <w:p w14:paraId="3FD7015E" w14:textId="77777777" w:rsidR="004F69D6" w:rsidRDefault="004F69D6" w:rsidP="0021796F">
      <w:r>
        <w:lastRenderedPageBreak/>
        <w:t>— </w:t>
      </w:r>
      <w:r w:rsidR="00000000" w:rsidRPr="00033231">
        <w:t>Ils ont tort</w:t>
      </w:r>
      <w:r>
        <w:t xml:space="preserve">, </w:t>
      </w:r>
      <w:r w:rsidR="00000000" w:rsidRPr="00033231">
        <w:t>miss</w:t>
      </w:r>
      <w:r>
        <w:t xml:space="preserve">. </w:t>
      </w:r>
      <w:r w:rsidR="00000000" w:rsidRPr="00033231">
        <w:t>Je crois que c</w:t>
      </w:r>
      <w:r>
        <w:t>’</w:t>
      </w:r>
      <w:r w:rsidR="00000000" w:rsidRPr="00033231">
        <w:t>est une bonne femme</w:t>
      </w:r>
      <w:r>
        <w:t xml:space="preserve">, </w:t>
      </w:r>
      <w:r w:rsidR="00000000" w:rsidRPr="00033231">
        <w:t>mais les messieurs ne cherchent que les regards des ladies</w:t>
      </w:r>
      <w:r>
        <w:t>.</w:t>
      </w:r>
    </w:p>
    <w:p w14:paraId="1840BF82" w14:textId="7009B7A4" w:rsidR="00000000" w:rsidRPr="00033231" w:rsidRDefault="004F69D6" w:rsidP="0021796F">
      <w:r>
        <w:t>— </w:t>
      </w:r>
      <w:r w:rsidR="00000000" w:rsidRPr="00033231">
        <w:t>J</w:t>
      </w:r>
      <w:r>
        <w:t>’</w:t>
      </w:r>
      <w:r w:rsidR="00000000" w:rsidRPr="00033231">
        <w:t>irai la voir</w:t>
      </w:r>
      <w:r>
        <w:t xml:space="preserve">, </w:t>
      </w:r>
      <w:r w:rsidR="00000000" w:rsidRPr="00033231">
        <w:t>s</w:t>
      </w:r>
      <w:r>
        <w:t>’</w:t>
      </w:r>
      <w:r w:rsidR="00000000" w:rsidRPr="00033231">
        <w:t>écria Caroline en se levant vivement</w:t>
      </w:r>
      <w:r>
        <w:t xml:space="preserve">, </w:t>
      </w:r>
      <w:r w:rsidR="00000000" w:rsidRPr="00033231">
        <w:t>et</w:t>
      </w:r>
      <w:r>
        <w:t xml:space="preserve">, </w:t>
      </w:r>
      <w:r w:rsidR="00000000" w:rsidRPr="00033231">
        <w:t>si elle m</w:t>
      </w:r>
      <w:r>
        <w:t>’</w:t>
      </w:r>
      <w:r w:rsidR="00000000" w:rsidRPr="00033231">
        <w:t>invite à rester pour le thé</w:t>
      </w:r>
      <w:r>
        <w:t xml:space="preserve">, </w:t>
      </w:r>
      <w:r w:rsidR="00000000" w:rsidRPr="00033231">
        <w:t>je resterai</w:t>
      </w:r>
      <w:r>
        <w:t xml:space="preserve">. </w:t>
      </w:r>
      <w:r w:rsidR="00000000" w:rsidRPr="00033231">
        <w:t>C</w:t>
      </w:r>
      <w:r>
        <w:t>’</w:t>
      </w:r>
      <w:r w:rsidR="00000000" w:rsidRPr="00033231">
        <w:t>est très-mal de négliger les gens parce qu</w:t>
      </w:r>
      <w:r>
        <w:t>’</w:t>
      </w:r>
      <w:r w:rsidR="00000000" w:rsidRPr="00033231">
        <w:t>ils ne sont ni beaux ni jeunes ni gais</w:t>
      </w:r>
      <w:r>
        <w:t xml:space="preserve">. </w:t>
      </w:r>
      <w:r w:rsidR="00000000" w:rsidRPr="00033231">
        <w:t>Et j</w:t>
      </w:r>
      <w:r>
        <w:t>’</w:t>
      </w:r>
      <w:r w:rsidR="00000000" w:rsidRPr="00033231">
        <w:t>irai certainement voir aussi miss Mann</w:t>
      </w:r>
      <w:r>
        <w:t xml:space="preserve">. </w:t>
      </w:r>
      <w:r w:rsidR="00000000" w:rsidRPr="00033231">
        <w:t>Elle peut n</w:t>
      </w:r>
      <w:r>
        <w:t>’</w:t>
      </w:r>
      <w:r w:rsidR="00000000" w:rsidRPr="00033231">
        <w:t>être pas aimable</w:t>
      </w:r>
      <w:r>
        <w:t xml:space="preserve"> ! </w:t>
      </w:r>
      <w:r w:rsidR="00000000" w:rsidRPr="00033231">
        <w:t>Quelle vie a été la sienne</w:t>
      </w:r>
      <w:r>
        <w:t> ! »</w:t>
      </w:r>
    </w:p>
    <w:p w14:paraId="0F94C57B" w14:textId="77777777" w:rsidR="004F69D6" w:rsidRDefault="00000000" w:rsidP="0021796F">
      <w:r w:rsidRPr="00033231">
        <w:t xml:space="preserve">Fanny aida miss </w:t>
      </w:r>
      <w:proofErr w:type="spellStart"/>
      <w:r w:rsidRPr="00033231">
        <w:t>Helstone</w:t>
      </w:r>
      <w:proofErr w:type="spellEnd"/>
      <w:r w:rsidRPr="00033231">
        <w:t xml:space="preserve"> à se débarrasser de son ouvrage</w:t>
      </w:r>
      <w:r w:rsidR="004F69D6">
        <w:t xml:space="preserve">, </w:t>
      </w:r>
      <w:r w:rsidRPr="00033231">
        <w:t>et l</w:t>
      </w:r>
      <w:r w:rsidR="004F69D6">
        <w:t>’</w:t>
      </w:r>
      <w:r w:rsidRPr="00033231">
        <w:t>assista ensuite dans sa toilette</w:t>
      </w:r>
      <w:r w:rsidR="004F69D6">
        <w:t>.</w:t>
      </w:r>
    </w:p>
    <w:p w14:paraId="1A062435" w14:textId="365C577A" w:rsidR="00000000" w:rsidRPr="00033231" w:rsidRDefault="004F69D6" w:rsidP="0021796F">
      <w:r>
        <w:t>« </w:t>
      </w:r>
      <w:r w:rsidR="00000000" w:rsidRPr="00033231">
        <w:t>Vous ne demeurerez pas vieille fille</w:t>
      </w:r>
      <w:r>
        <w:t xml:space="preserve">, </w:t>
      </w:r>
      <w:r w:rsidR="00000000" w:rsidRPr="00033231">
        <w:t>vous</w:t>
      </w:r>
      <w:r>
        <w:t xml:space="preserve">, </w:t>
      </w:r>
      <w:r w:rsidR="00000000" w:rsidRPr="00033231">
        <w:t>miss Caroline</w:t>
      </w:r>
      <w:r>
        <w:t xml:space="preserve">, </w:t>
      </w:r>
      <w:r w:rsidR="00000000" w:rsidRPr="00033231">
        <w:t>lui dit-elle en laçant le corsage de sa robe de soie brune</w:t>
      </w:r>
      <w:r>
        <w:t xml:space="preserve">, </w:t>
      </w:r>
      <w:r w:rsidR="00000000" w:rsidRPr="00033231">
        <w:t>après avoir lissé ses boucles soyeuses</w:t>
      </w:r>
      <w:r>
        <w:t xml:space="preserve">, </w:t>
      </w:r>
      <w:r w:rsidR="00000000" w:rsidRPr="00033231">
        <w:t>douces et abondantes</w:t>
      </w:r>
      <w:r>
        <w:t xml:space="preserve"> ; </w:t>
      </w:r>
      <w:r w:rsidR="00000000" w:rsidRPr="00033231">
        <w:t>il n</w:t>
      </w:r>
      <w:r>
        <w:t>’</w:t>
      </w:r>
      <w:r w:rsidR="00000000" w:rsidRPr="00033231">
        <w:t>y a chez vous aucun signe qui fasse présager la vieille fille</w:t>
      </w:r>
      <w:r>
        <w:t>. »</w:t>
      </w:r>
    </w:p>
    <w:p w14:paraId="206340EE" w14:textId="77777777" w:rsidR="004F69D6" w:rsidRDefault="00000000" w:rsidP="0021796F">
      <w:r w:rsidRPr="00033231">
        <w:t>Caroline se regarda dans le petit miroir placé devant elle</w:t>
      </w:r>
      <w:r w:rsidR="004F69D6">
        <w:t xml:space="preserve">, </w:t>
      </w:r>
      <w:r w:rsidRPr="00033231">
        <w:t>et crut y remarquer des signes contraires</w:t>
      </w:r>
      <w:r w:rsidR="004F69D6">
        <w:t xml:space="preserve">. </w:t>
      </w:r>
      <w:r w:rsidRPr="00033231">
        <w:t>Elle vit qu</w:t>
      </w:r>
      <w:r w:rsidR="004F69D6">
        <w:t>’</w:t>
      </w:r>
      <w:r w:rsidRPr="00033231">
        <w:t>une grande altération s</w:t>
      </w:r>
      <w:r w:rsidR="004F69D6">
        <w:t>’</w:t>
      </w:r>
      <w:r w:rsidRPr="00033231">
        <w:t>était faite sur son visage depuis un mois</w:t>
      </w:r>
      <w:r w:rsidR="004F69D6">
        <w:t xml:space="preserve"> ; </w:t>
      </w:r>
      <w:r w:rsidRPr="00033231">
        <w:t>que son teint avait pâli</w:t>
      </w:r>
      <w:r w:rsidR="004F69D6">
        <w:t xml:space="preserve">, </w:t>
      </w:r>
      <w:r w:rsidRPr="00033231">
        <w:t>que ses yeux</w:t>
      </w:r>
      <w:r w:rsidR="004F69D6">
        <w:t xml:space="preserve">, </w:t>
      </w:r>
      <w:r w:rsidRPr="00033231">
        <w:t>autour desquels se dessinait un cercle bistré</w:t>
      </w:r>
      <w:r w:rsidR="004F69D6">
        <w:t xml:space="preserve">, </w:t>
      </w:r>
      <w:r w:rsidRPr="00033231">
        <w:t>étaient mornes et abattus</w:t>
      </w:r>
      <w:r w:rsidR="004F69D6">
        <w:t xml:space="preserve"> ; </w:t>
      </w:r>
      <w:r w:rsidRPr="00033231">
        <w:t>enfin</w:t>
      </w:r>
      <w:r w:rsidR="004F69D6">
        <w:t xml:space="preserve">, </w:t>
      </w:r>
      <w:r w:rsidRPr="00033231">
        <w:t>qu</w:t>
      </w:r>
      <w:r w:rsidR="004F69D6">
        <w:t>’</w:t>
      </w:r>
      <w:r w:rsidRPr="00033231">
        <w:t>elle n</w:t>
      </w:r>
      <w:r w:rsidR="004F69D6">
        <w:t>’</w:t>
      </w:r>
      <w:r w:rsidRPr="00033231">
        <w:t>était plus ni aussi jolie ni aussi fraîche qu</w:t>
      </w:r>
      <w:r w:rsidR="004F69D6">
        <w:t>’</w:t>
      </w:r>
      <w:r w:rsidRPr="00033231">
        <w:t>autrefois</w:t>
      </w:r>
      <w:r w:rsidR="004F69D6">
        <w:t xml:space="preserve">. </w:t>
      </w:r>
      <w:r w:rsidRPr="00033231">
        <w:t>Elle fit part de son impression à Fanny</w:t>
      </w:r>
      <w:r w:rsidR="004F69D6">
        <w:t xml:space="preserve">, </w:t>
      </w:r>
      <w:r w:rsidRPr="00033231">
        <w:t>dont elle ne put obtenir de réponse d</w:t>
      </w:r>
      <w:r w:rsidRPr="00033231">
        <w:t>i</w:t>
      </w:r>
      <w:r w:rsidRPr="00033231">
        <w:t>recte</w:t>
      </w:r>
      <w:r w:rsidR="004F69D6">
        <w:t xml:space="preserve">, </w:t>
      </w:r>
      <w:r w:rsidRPr="00033231">
        <w:t>mais seulement la remarque que de tels changements a</w:t>
      </w:r>
      <w:r w:rsidRPr="00033231">
        <w:t>r</w:t>
      </w:r>
      <w:r w:rsidRPr="00033231">
        <w:t>rivaient quelquefois</w:t>
      </w:r>
      <w:r w:rsidR="004F69D6">
        <w:t xml:space="preserve"> ; </w:t>
      </w:r>
      <w:r w:rsidRPr="00033231">
        <w:t>qu</w:t>
      </w:r>
      <w:r w:rsidR="004F69D6">
        <w:t>’</w:t>
      </w:r>
      <w:r w:rsidRPr="00033231">
        <w:t>à son âge ils ne signifiaient rien</w:t>
      </w:r>
      <w:r w:rsidR="004F69D6">
        <w:t xml:space="preserve"> ; </w:t>
      </w:r>
      <w:r w:rsidRPr="00033231">
        <w:t>que bientôt sa figure reprendrait sa rondeur et serait plus grasse et plus rose que jamais</w:t>
      </w:r>
      <w:r w:rsidR="004F69D6">
        <w:t xml:space="preserve">. </w:t>
      </w:r>
      <w:r w:rsidRPr="00033231">
        <w:t>Après lui avoir donné cette assurance</w:t>
      </w:r>
      <w:r w:rsidR="004F69D6">
        <w:t xml:space="preserve">, </w:t>
      </w:r>
      <w:r w:rsidRPr="00033231">
        <w:t>Fanny montra un zèle singulier pour l</w:t>
      </w:r>
      <w:r w:rsidR="004F69D6">
        <w:t>’</w:t>
      </w:r>
      <w:r w:rsidRPr="00033231">
        <w:t>envelopper chaudement dans des châles et des fichus</w:t>
      </w:r>
      <w:r w:rsidR="004F69D6">
        <w:t xml:space="preserve">, </w:t>
      </w:r>
      <w:r w:rsidRPr="00033231">
        <w:t>jusqu</w:t>
      </w:r>
      <w:r w:rsidR="004F69D6">
        <w:t>’</w:t>
      </w:r>
      <w:r w:rsidRPr="00033231">
        <w:t>à ce que Caroline</w:t>
      </w:r>
      <w:r w:rsidR="004F69D6">
        <w:t xml:space="preserve">, </w:t>
      </w:r>
      <w:r w:rsidRPr="00033231">
        <w:t>presque écrasée sous le poids de ces objets</w:t>
      </w:r>
      <w:r w:rsidR="004F69D6">
        <w:t xml:space="preserve">, </w:t>
      </w:r>
      <w:r w:rsidRPr="00033231">
        <w:t>s</w:t>
      </w:r>
      <w:r w:rsidR="004F69D6">
        <w:t>’</w:t>
      </w:r>
      <w:r w:rsidRPr="00033231">
        <w:t>opposa à ce qu</w:t>
      </w:r>
      <w:r w:rsidR="004F69D6">
        <w:t>’</w:t>
      </w:r>
      <w:r w:rsidRPr="00033231">
        <w:t>il en fût ajouté d</w:t>
      </w:r>
      <w:r w:rsidR="004F69D6">
        <w:t>’</w:t>
      </w:r>
      <w:r w:rsidRPr="00033231">
        <w:t>autres</w:t>
      </w:r>
      <w:r w:rsidR="004F69D6">
        <w:t>.</w:t>
      </w:r>
    </w:p>
    <w:p w14:paraId="223B9E22" w14:textId="77777777" w:rsidR="004F69D6" w:rsidRDefault="00000000" w:rsidP="0021796F">
      <w:r w:rsidRPr="00033231">
        <w:lastRenderedPageBreak/>
        <w:t>Elle fit ses visites</w:t>
      </w:r>
      <w:r w:rsidR="004F69D6">
        <w:t xml:space="preserve">, </w:t>
      </w:r>
      <w:r w:rsidRPr="00033231">
        <w:t>d</w:t>
      </w:r>
      <w:r w:rsidR="004F69D6">
        <w:t>’</w:t>
      </w:r>
      <w:r w:rsidRPr="00033231">
        <w:t>abord à miss Mann</w:t>
      </w:r>
      <w:r w:rsidR="004F69D6">
        <w:t xml:space="preserve">, </w:t>
      </w:r>
      <w:r w:rsidRPr="00033231">
        <w:t>car c</w:t>
      </w:r>
      <w:r w:rsidR="004F69D6">
        <w:t>’</w:t>
      </w:r>
      <w:r w:rsidRPr="00033231">
        <w:t>était la plus difficile</w:t>
      </w:r>
      <w:r w:rsidR="004F69D6">
        <w:t xml:space="preserve">. </w:t>
      </w:r>
      <w:r w:rsidRPr="00033231">
        <w:t>Miss Mann n</w:t>
      </w:r>
      <w:r w:rsidR="004F69D6">
        <w:t>’</w:t>
      </w:r>
      <w:r w:rsidRPr="00033231">
        <w:t>était assurément pas une fort aimable personne</w:t>
      </w:r>
      <w:r w:rsidR="004F69D6">
        <w:t xml:space="preserve">. </w:t>
      </w:r>
      <w:r w:rsidRPr="00033231">
        <w:t>Jusqu</w:t>
      </w:r>
      <w:r w:rsidR="004F69D6">
        <w:t>’</w:t>
      </w:r>
      <w:r w:rsidRPr="00033231">
        <w:t>alors Caroline avait toujours ouvertement pr</w:t>
      </w:r>
      <w:r w:rsidRPr="00033231">
        <w:t>o</w:t>
      </w:r>
      <w:r w:rsidRPr="00033231">
        <w:t>fessé l</w:t>
      </w:r>
      <w:r w:rsidR="004F69D6">
        <w:t>’</w:t>
      </w:r>
      <w:r w:rsidRPr="00033231">
        <w:t>antipathie qu</w:t>
      </w:r>
      <w:r w:rsidR="004F69D6">
        <w:t>’</w:t>
      </w:r>
      <w:r w:rsidRPr="00033231">
        <w:t>elle lui inspirait</w:t>
      </w:r>
      <w:r w:rsidR="004F69D6">
        <w:t xml:space="preserve">, </w:t>
      </w:r>
      <w:r w:rsidRPr="00033231">
        <w:t>et plus d</w:t>
      </w:r>
      <w:r w:rsidR="004F69D6">
        <w:t>’</w:t>
      </w:r>
      <w:r w:rsidRPr="00033231">
        <w:t>une fois il lui était arrivé de se joindre à son cousin Robert pour rire de quelques-unes de ses singularités</w:t>
      </w:r>
      <w:r w:rsidR="004F69D6">
        <w:t xml:space="preserve">. </w:t>
      </w:r>
      <w:r w:rsidRPr="00033231">
        <w:t>Moore n</w:t>
      </w:r>
      <w:r w:rsidR="004F69D6">
        <w:t>’</w:t>
      </w:r>
      <w:r w:rsidRPr="00033231">
        <w:t>était pas ordinairement sa</w:t>
      </w:r>
      <w:r w:rsidRPr="00033231">
        <w:t>r</w:t>
      </w:r>
      <w:r w:rsidRPr="00033231">
        <w:t>castique</w:t>
      </w:r>
      <w:r w:rsidR="004F69D6">
        <w:t xml:space="preserve">, </w:t>
      </w:r>
      <w:r w:rsidRPr="00033231">
        <w:t>surtout envers plus humble et plus faible que lui</w:t>
      </w:r>
      <w:r w:rsidR="004F69D6">
        <w:t xml:space="preserve"> ; </w:t>
      </w:r>
      <w:r w:rsidRPr="00033231">
        <w:t>mais il lui était arrivé une ou deux fois de se trouver présent lorsque miss Mann venait faire une visite à sa sœur</w:t>
      </w:r>
      <w:r w:rsidR="004F69D6">
        <w:t xml:space="preserve">, </w:t>
      </w:r>
      <w:r w:rsidRPr="00033231">
        <w:t>et</w:t>
      </w:r>
      <w:r w:rsidR="004F69D6">
        <w:t xml:space="preserve">, </w:t>
      </w:r>
      <w:r w:rsidRPr="00033231">
        <w:t>après avoir e</w:t>
      </w:r>
      <w:r w:rsidRPr="00033231">
        <w:t>n</w:t>
      </w:r>
      <w:r w:rsidRPr="00033231">
        <w:t>tendu sa conversation et examiné ses traits</w:t>
      </w:r>
      <w:r w:rsidR="004F69D6">
        <w:t xml:space="preserve">, </w:t>
      </w:r>
      <w:r w:rsidRPr="00033231">
        <w:t>il était sorti dans le jardin où sa petite cousine s</w:t>
      </w:r>
      <w:r w:rsidR="004F69D6">
        <w:t>’</w:t>
      </w:r>
      <w:r w:rsidRPr="00033231">
        <w:t>occupait à donner des soins à ses fleurs favorites</w:t>
      </w:r>
      <w:r w:rsidR="004F69D6">
        <w:t xml:space="preserve">, </w:t>
      </w:r>
      <w:r w:rsidRPr="00033231">
        <w:t>et s</w:t>
      </w:r>
      <w:r w:rsidR="004F69D6">
        <w:t>’</w:t>
      </w:r>
      <w:r w:rsidRPr="00033231">
        <w:t>était amusé à faire en riant une compara</w:t>
      </w:r>
      <w:r w:rsidRPr="00033231">
        <w:t>i</w:t>
      </w:r>
      <w:r w:rsidRPr="00033231">
        <w:t>son entre la belle</w:t>
      </w:r>
      <w:r w:rsidR="004F69D6">
        <w:t xml:space="preserve">, </w:t>
      </w:r>
      <w:r w:rsidRPr="00033231">
        <w:t>délicate et attrayante jeune fille</w:t>
      </w:r>
      <w:r w:rsidR="004F69D6">
        <w:t xml:space="preserve">, </w:t>
      </w:r>
      <w:r w:rsidRPr="00033231">
        <w:t>et la vieille ridée</w:t>
      </w:r>
      <w:r w:rsidR="004F69D6">
        <w:t xml:space="preserve">, </w:t>
      </w:r>
      <w:r w:rsidRPr="00033231">
        <w:t>livide et repoussante</w:t>
      </w:r>
      <w:r w:rsidR="004F69D6">
        <w:t xml:space="preserve">. </w:t>
      </w:r>
      <w:r w:rsidRPr="00033231">
        <w:t>Une fois</w:t>
      </w:r>
      <w:r w:rsidR="004F69D6">
        <w:t xml:space="preserve">, </w:t>
      </w:r>
      <w:r w:rsidRPr="00033231">
        <w:t>en semblable occasion</w:t>
      </w:r>
      <w:r w:rsidR="004F69D6">
        <w:t xml:space="preserve">, </w:t>
      </w:r>
      <w:r w:rsidRPr="00033231">
        <w:t>Caroline</w:t>
      </w:r>
      <w:r w:rsidR="004F69D6">
        <w:t xml:space="preserve">, </w:t>
      </w:r>
      <w:r w:rsidRPr="00033231">
        <w:t>détournant les yeux de la plante grimpante qu</w:t>
      </w:r>
      <w:r w:rsidR="004F69D6">
        <w:t>’</w:t>
      </w:r>
      <w:r w:rsidRPr="00033231">
        <w:t>elle a</w:t>
      </w:r>
      <w:r w:rsidRPr="00033231">
        <w:t>t</w:t>
      </w:r>
      <w:r w:rsidRPr="00033231">
        <w:t>tachait à une tige</w:t>
      </w:r>
      <w:r w:rsidR="004F69D6">
        <w:t xml:space="preserve">, </w:t>
      </w:r>
      <w:r w:rsidRPr="00033231">
        <w:t>lui avait dit</w:t>
      </w:r>
      <w:r w:rsidR="004F69D6">
        <w:t> :</w:t>
      </w:r>
    </w:p>
    <w:p w14:paraId="5B572265" w14:textId="77777777" w:rsidR="004F69D6" w:rsidRDefault="004F69D6" w:rsidP="0021796F">
      <w:r>
        <w:t>« </w:t>
      </w:r>
      <w:r w:rsidR="00000000" w:rsidRPr="00033231">
        <w:t>Ah</w:t>
      </w:r>
      <w:r>
        <w:t xml:space="preserve"> ! </w:t>
      </w:r>
      <w:r w:rsidR="00000000" w:rsidRPr="00033231">
        <w:t>Robert</w:t>
      </w:r>
      <w:r>
        <w:t xml:space="preserve">, </w:t>
      </w:r>
      <w:r w:rsidR="00000000" w:rsidRPr="00033231">
        <w:t>vous n</w:t>
      </w:r>
      <w:r>
        <w:t>’</w:t>
      </w:r>
      <w:r w:rsidR="00000000" w:rsidRPr="00033231">
        <w:t>aimez pas les vieilles filles</w:t>
      </w:r>
      <w:r>
        <w:t xml:space="preserve">. </w:t>
      </w:r>
      <w:r w:rsidR="00000000" w:rsidRPr="00033231">
        <w:t>Moi aussi je tomberais sous le fouet de vos sarcasmes</w:t>
      </w:r>
      <w:r>
        <w:t xml:space="preserve">, </w:t>
      </w:r>
      <w:r w:rsidR="00000000" w:rsidRPr="00033231">
        <w:t>si jamais je restais vieille fille</w:t>
      </w:r>
      <w:r>
        <w:t>.</w:t>
      </w:r>
    </w:p>
    <w:p w14:paraId="04B8F6C6" w14:textId="77777777" w:rsidR="004F69D6" w:rsidRDefault="004F69D6" w:rsidP="0021796F">
      <w:r>
        <w:t>— </w:t>
      </w:r>
      <w:r w:rsidR="00000000" w:rsidRPr="00033231">
        <w:t>Vous</w:t>
      </w:r>
      <w:r>
        <w:t xml:space="preserve">, </w:t>
      </w:r>
      <w:r w:rsidR="00000000" w:rsidRPr="00033231">
        <w:t>vieille fille</w:t>
      </w:r>
      <w:r>
        <w:t xml:space="preserve"> ! </w:t>
      </w:r>
      <w:r w:rsidR="00000000" w:rsidRPr="00033231">
        <w:t>s</w:t>
      </w:r>
      <w:r>
        <w:t>’</w:t>
      </w:r>
      <w:r w:rsidR="00000000" w:rsidRPr="00033231">
        <w:t>était-il écrié</w:t>
      </w:r>
      <w:r>
        <w:t xml:space="preserve">. </w:t>
      </w:r>
      <w:r w:rsidR="00000000" w:rsidRPr="00033231">
        <w:t>Piquante idée</w:t>
      </w:r>
      <w:r>
        <w:t xml:space="preserve">, </w:t>
      </w:r>
      <w:r w:rsidR="00000000" w:rsidRPr="00033231">
        <w:t>exprimée par des lèvres de cette couleur et de cette forme</w:t>
      </w:r>
      <w:r>
        <w:t xml:space="preserve">. </w:t>
      </w:r>
      <w:r w:rsidR="00000000" w:rsidRPr="00033231">
        <w:t>Il me semble vous voir à quarante ans</w:t>
      </w:r>
      <w:r>
        <w:t xml:space="preserve">, </w:t>
      </w:r>
      <w:r w:rsidR="00000000" w:rsidRPr="00033231">
        <w:t>simplement velue</w:t>
      </w:r>
      <w:r>
        <w:t xml:space="preserve">, </w:t>
      </w:r>
      <w:r w:rsidR="00000000" w:rsidRPr="00033231">
        <w:t>pâle et fatiguée</w:t>
      </w:r>
      <w:r>
        <w:t xml:space="preserve">, </w:t>
      </w:r>
      <w:r w:rsidR="00000000" w:rsidRPr="00033231">
        <w:t>mais conservant toujours ce nez droit</w:t>
      </w:r>
      <w:r>
        <w:t xml:space="preserve">, </w:t>
      </w:r>
      <w:r w:rsidR="00000000" w:rsidRPr="00033231">
        <w:t>ce front blanc</w:t>
      </w:r>
      <w:r>
        <w:t xml:space="preserve">, </w:t>
      </w:r>
      <w:r w:rsidR="00000000" w:rsidRPr="00033231">
        <w:t>ces doux yeux</w:t>
      </w:r>
      <w:r>
        <w:t xml:space="preserve">. </w:t>
      </w:r>
      <w:r w:rsidR="00000000" w:rsidRPr="00033231">
        <w:t>Je suppose aussi que vous conserverez votre voix</w:t>
      </w:r>
      <w:r>
        <w:t xml:space="preserve">, </w:t>
      </w:r>
      <w:r w:rsidR="00000000" w:rsidRPr="00033231">
        <w:t>qui a un autre timbre que le rude et caverneux organe de miss Mann</w:t>
      </w:r>
      <w:r>
        <w:t xml:space="preserve">. </w:t>
      </w:r>
      <w:r w:rsidR="00000000" w:rsidRPr="00033231">
        <w:t>Ne craignez rien</w:t>
      </w:r>
      <w:r>
        <w:t xml:space="preserve"> ; </w:t>
      </w:r>
      <w:r w:rsidR="00000000" w:rsidRPr="00033231">
        <w:t>même à cinquante ans vous ne seriez point r</w:t>
      </w:r>
      <w:r w:rsidR="00000000" w:rsidRPr="00033231">
        <w:t>e</w:t>
      </w:r>
      <w:r w:rsidR="00000000" w:rsidRPr="00033231">
        <w:t>poussante</w:t>
      </w:r>
      <w:r>
        <w:t>.</w:t>
      </w:r>
    </w:p>
    <w:p w14:paraId="0ECE6357" w14:textId="77777777" w:rsidR="004F69D6" w:rsidRDefault="004F69D6" w:rsidP="0021796F">
      <w:r>
        <w:t>— </w:t>
      </w:r>
      <w:r w:rsidR="00000000" w:rsidRPr="00033231">
        <w:t>Miss Mann ne s</w:t>
      </w:r>
      <w:r>
        <w:t>’</w:t>
      </w:r>
      <w:r w:rsidR="00000000" w:rsidRPr="00033231">
        <w:t>est point faite elle-même</w:t>
      </w:r>
      <w:r>
        <w:t xml:space="preserve"> ; </w:t>
      </w:r>
      <w:r w:rsidR="00000000" w:rsidRPr="00033231">
        <w:t>ce n</w:t>
      </w:r>
      <w:r>
        <w:t>’</w:t>
      </w:r>
      <w:r w:rsidR="00000000" w:rsidRPr="00033231">
        <w:t>est point elle qui a accordé le timbre de sa voix</w:t>
      </w:r>
      <w:r>
        <w:t xml:space="preserve">, </w:t>
      </w:r>
      <w:r w:rsidR="00000000" w:rsidRPr="00033231">
        <w:t>Robert</w:t>
      </w:r>
      <w:r>
        <w:t>.</w:t>
      </w:r>
    </w:p>
    <w:p w14:paraId="0FB7DB8B" w14:textId="46DFB277" w:rsidR="00000000" w:rsidRPr="00033231" w:rsidRDefault="004F69D6" w:rsidP="0021796F">
      <w:r>
        <w:t>— </w:t>
      </w:r>
      <w:r w:rsidR="00000000" w:rsidRPr="00033231">
        <w:t>La nature l</w:t>
      </w:r>
      <w:r>
        <w:t>’</w:t>
      </w:r>
      <w:r w:rsidR="00000000" w:rsidRPr="00033231">
        <w:t>a formée dans le moment où elle créait ses bruyères et ses épines</w:t>
      </w:r>
      <w:r>
        <w:t xml:space="preserve"> ; </w:t>
      </w:r>
      <w:r w:rsidR="00000000" w:rsidRPr="00033231">
        <w:t>tandis que</w:t>
      </w:r>
      <w:r>
        <w:t xml:space="preserve">, </w:t>
      </w:r>
      <w:r w:rsidR="00000000" w:rsidRPr="00033231">
        <w:t xml:space="preserve">pour la création de </w:t>
      </w:r>
      <w:r w:rsidR="00000000" w:rsidRPr="00033231">
        <w:lastRenderedPageBreak/>
        <w:t>certaines femmes</w:t>
      </w:r>
      <w:r>
        <w:t xml:space="preserve">, </w:t>
      </w:r>
      <w:r w:rsidR="00000000" w:rsidRPr="00033231">
        <w:t>elle a réservé les heures matinales de mai</w:t>
      </w:r>
      <w:r>
        <w:t xml:space="preserve">, </w:t>
      </w:r>
      <w:r w:rsidR="00000000" w:rsidRPr="00033231">
        <w:t>lorsque</w:t>
      </w:r>
      <w:r>
        <w:t xml:space="preserve">, </w:t>
      </w:r>
      <w:r w:rsidR="00000000" w:rsidRPr="00033231">
        <w:t>sous la rosée et les premiers rayons du jour</w:t>
      </w:r>
      <w:r>
        <w:t xml:space="preserve">, </w:t>
      </w:r>
      <w:r w:rsidR="00000000" w:rsidRPr="00033231">
        <w:t>elle féconde les marguerites dans le gazon et les lis sous la mousse des bois</w:t>
      </w:r>
      <w:r>
        <w:t>. »</w:t>
      </w:r>
    </w:p>
    <w:p w14:paraId="1B6E12EE" w14:textId="77777777" w:rsidR="00000000" w:rsidRPr="00033231" w:rsidRDefault="00000000" w:rsidP="004F69D6">
      <w:pPr>
        <w:pStyle w:val="Centr"/>
      </w:pPr>
      <w:r>
        <w:t>*</w:t>
      </w:r>
    </w:p>
    <w:p w14:paraId="1FB77108" w14:textId="77777777" w:rsidR="004F69D6" w:rsidRDefault="00000000" w:rsidP="0021796F">
      <w:r w:rsidRPr="00033231">
        <w:t>Introduite dans le petit parloir de miss Mann</w:t>
      </w:r>
      <w:r w:rsidR="004F69D6">
        <w:t xml:space="preserve">, </w:t>
      </w:r>
      <w:r w:rsidRPr="00033231">
        <w:t>Caroline la trouva</w:t>
      </w:r>
      <w:r w:rsidR="004F69D6">
        <w:t xml:space="preserve">, </w:t>
      </w:r>
      <w:r w:rsidRPr="00033231">
        <w:t>comme toujours</w:t>
      </w:r>
      <w:r w:rsidR="004F69D6">
        <w:t xml:space="preserve">, </w:t>
      </w:r>
      <w:r w:rsidRPr="00033231">
        <w:t>environnée d</w:t>
      </w:r>
      <w:r w:rsidR="004F69D6">
        <w:t>’</w:t>
      </w:r>
      <w:r w:rsidRPr="00033231">
        <w:t>une élégance</w:t>
      </w:r>
      <w:r w:rsidR="004F69D6">
        <w:t xml:space="preserve">, </w:t>
      </w:r>
      <w:r w:rsidRPr="00033231">
        <w:t>d</w:t>
      </w:r>
      <w:r w:rsidR="004F69D6">
        <w:t>’</w:t>
      </w:r>
      <w:r w:rsidRPr="00033231">
        <w:t>une pr</w:t>
      </w:r>
      <w:r w:rsidRPr="00033231">
        <w:t>o</w:t>
      </w:r>
      <w:r w:rsidRPr="00033231">
        <w:t>preté</w:t>
      </w:r>
      <w:r w:rsidR="004F69D6">
        <w:t xml:space="preserve">, </w:t>
      </w:r>
      <w:r w:rsidRPr="00033231">
        <w:t>d</w:t>
      </w:r>
      <w:r w:rsidR="004F69D6">
        <w:t>’</w:t>
      </w:r>
      <w:r w:rsidRPr="00033231">
        <w:t>un confort parfait</w:t>
      </w:r>
      <w:r w:rsidR="004F69D6">
        <w:t xml:space="preserve"> (</w:t>
      </w:r>
      <w:r w:rsidRPr="00033231">
        <w:t>après tout</w:t>
      </w:r>
      <w:r w:rsidR="004F69D6">
        <w:t xml:space="preserve">, </w:t>
      </w:r>
      <w:r w:rsidRPr="00033231">
        <w:t>n</w:t>
      </w:r>
      <w:r w:rsidR="004F69D6">
        <w:t>’</w:t>
      </w:r>
      <w:r w:rsidRPr="00033231">
        <w:t>est-ce pas une vertu chez les vieilles filles</w:t>
      </w:r>
      <w:r w:rsidR="004F69D6">
        <w:t xml:space="preserve">, </w:t>
      </w:r>
      <w:r w:rsidRPr="00033231">
        <w:t>que la solitude leur donne rarement des habitudes de négligence ou de désordre</w:t>
      </w:r>
      <w:r w:rsidR="004F69D6">
        <w:t xml:space="preserve"> ?) ; </w:t>
      </w:r>
      <w:r w:rsidRPr="00033231">
        <w:t>aucune poussière sur son luisant ameublement</w:t>
      </w:r>
      <w:r w:rsidR="004F69D6">
        <w:t xml:space="preserve">, </w:t>
      </w:r>
      <w:r w:rsidRPr="00033231">
        <w:t>aucune sur les tapis</w:t>
      </w:r>
      <w:r w:rsidR="004F69D6">
        <w:t xml:space="preserve"> ; </w:t>
      </w:r>
      <w:r w:rsidRPr="00033231">
        <w:t>des fleurs fraîches dans un vase sur la table</w:t>
      </w:r>
      <w:r w:rsidR="004F69D6">
        <w:t xml:space="preserve">, </w:t>
      </w:r>
      <w:r w:rsidRPr="00033231">
        <w:t>un feu brillant dans la grille du foyer</w:t>
      </w:r>
      <w:r w:rsidR="004F69D6">
        <w:t xml:space="preserve">. </w:t>
      </w:r>
      <w:r w:rsidRPr="00033231">
        <w:t>Elle était assise dans une chaise à coussins</w:t>
      </w:r>
      <w:r w:rsidR="004F69D6">
        <w:t xml:space="preserve">, </w:t>
      </w:r>
      <w:r w:rsidRPr="00033231">
        <w:t>et avait les mains occupées à un ouvrage de tricot</w:t>
      </w:r>
      <w:r w:rsidR="004F69D6">
        <w:t xml:space="preserve"> ; </w:t>
      </w:r>
      <w:r w:rsidRPr="00033231">
        <w:t>c</w:t>
      </w:r>
      <w:r w:rsidR="004F69D6">
        <w:t>’</w:t>
      </w:r>
      <w:r w:rsidRPr="00033231">
        <w:t>était son travail favori</w:t>
      </w:r>
      <w:r w:rsidR="004F69D6">
        <w:t xml:space="preserve">, </w:t>
      </w:r>
      <w:r w:rsidRPr="00033231">
        <w:t>parce qu</w:t>
      </w:r>
      <w:r w:rsidR="004F69D6">
        <w:t>’</w:t>
      </w:r>
      <w:r w:rsidRPr="00033231">
        <w:t>il ne demandait que peu de mouvement</w:t>
      </w:r>
      <w:r w:rsidR="004F69D6">
        <w:t xml:space="preserve">. </w:t>
      </w:r>
      <w:r w:rsidRPr="00033231">
        <w:t>Elle se soul</w:t>
      </w:r>
      <w:r w:rsidRPr="00033231">
        <w:t>e</w:t>
      </w:r>
      <w:r w:rsidRPr="00033231">
        <w:t>va à peine à l</w:t>
      </w:r>
      <w:r w:rsidR="004F69D6">
        <w:t>’</w:t>
      </w:r>
      <w:r w:rsidRPr="00033231">
        <w:t>arrivée de Caroline</w:t>
      </w:r>
      <w:r w:rsidR="004F69D6">
        <w:t xml:space="preserve">. </w:t>
      </w:r>
      <w:r w:rsidRPr="00033231">
        <w:t>Éviter le mouvement était un des buts de la vie de miss Mann</w:t>
      </w:r>
      <w:r w:rsidR="004F69D6">
        <w:t xml:space="preserve">. </w:t>
      </w:r>
      <w:r w:rsidRPr="00033231">
        <w:t>Depuis qu</w:t>
      </w:r>
      <w:r w:rsidR="004F69D6">
        <w:t>’</w:t>
      </w:r>
      <w:r w:rsidRPr="00033231">
        <w:t>elle était descendue le matin</w:t>
      </w:r>
      <w:r w:rsidR="004F69D6">
        <w:t xml:space="preserve">, </w:t>
      </w:r>
      <w:r w:rsidRPr="00033231">
        <w:t>elle s</w:t>
      </w:r>
      <w:r w:rsidR="004F69D6">
        <w:t>’</w:t>
      </w:r>
      <w:r w:rsidRPr="00033231">
        <w:t>efforçait d</w:t>
      </w:r>
      <w:r w:rsidR="004F69D6">
        <w:t>’</w:t>
      </w:r>
      <w:r w:rsidRPr="00033231">
        <w:t xml:space="preserve">arriver aux douceurs du </w:t>
      </w:r>
      <w:r w:rsidRPr="00033231">
        <w:rPr>
          <w:i/>
          <w:iCs/>
        </w:rPr>
        <w:t>farniente</w:t>
      </w:r>
      <w:r w:rsidR="004F69D6">
        <w:rPr>
          <w:i/>
          <w:iCs/>
        </w:rPr>
        <w:t xml:space="preserve">, </w:t>
      </w:r>
      <w:r w:rsidRPr="00033231">
        <w:t>et elle venait d</w:t>
      </w:r>
      <w:r w:rsidR="004F69D6">
        <w:t>’</w:t>
      </w:r>
      <w:r w:rsidRPr="00033231">
        <w:t>atteindre un certain état de calme léthargique lor</w:t>
      </w:r>
      <w:r w:rsidRPr="00033231">
        <w:t>s</w:t>
      </w:r>
      <w:r w:rsidRPr="00033231">
        <w:t>que la visiteuse frappa à la porte</w:t>
      </w:r>
      <w:r w:rsidR="004F69D6">
        <w:t xml:space="preserve">, </w:t>
      </w:r>
      <w:r w:rsidRPr="00033231">
        <w:t>la fit tressaillir</w:t>
      </w:r>
      <w:r w:rsidR="004F69D6">
        <w:t xml:space="preserve">, </w:t>
      </w:r>
      <w:r w:rsidRPr="00033231">
        <w:t>et défit ainsi le travail de la journée</w:t>
      </w:r>
      <w:r w:rsidR="004F69D6">
        <w:t xml:space="preserve">. </w:t>
      </w:r>
      <w:r w:rsidRPr="00033231">
        <w:t xml:space="preserve">Elle fut donc médiocrement flattée de la visite de miss </w:t>
      </w:r>
      <w:proofErr w:type="spellStart"/>
      <w:r w:rsidRPr="00033231">
        <w:t>Helstone</w:t>
      </w:r>
      <w:proofErr w:type="spellEnd"/>
      <w:r w:rsidR="004F69D6">
        <w:t xml:space="preserve"> : </w:t>
      </w:r>
      <w:r w:rsidRPr="00033231">
        <w:t>elle l</w:t>
      </w:r>
      <w:r w:rsidR="004F69D6">
        <w:t>’</w:t>
      </w:r>
      <w:r w:rsidRPr="00033231">
        <w:t>accueillit avec froideur</w:t>
      </w:r>
      <w:r w:rsidR="004F69D6">
        <w:t xml:space="preserve">, </w:t>
      </w:r>
      <w:r w:rsidRPr="00033231">
        <w:t>lui dit d</w:t>
      </w:r>
      <w:r w:rsidR="004F69D6">
        <w:t>’</w:t>
      </w:r>
      <w:r w:rsidRPr="00033231">
        <w:t>un ton austère de prendre un siège</w:t>
      </w:r>
      <w:r w:rsidR="004F69D6">
        <w:t xml:space="preserve">, </w:t>
      </w:r>
      <w:r w:rsidRPr="00033231">
        <w:t>et</w:t>
      </w:r>
      <w:r w:rsidR="004F69D6">
        <w:t xml:space="preserve">, </w:t>
      </w:r>
      <w:r w:rsidRPr="00033231">
        <w:t xml:space="preserve">lorsque miss </w:t>
      </w:r>
      <w:proofErr w:type="spellStart"/>
      <w:r w:rsidRPr="00033231">
        <w:t>Helstone</w:t>
      </w:r>
      <w:proofErr w:type="spellEnd"/>
      <w:r w:rsidRPr="00033231">
        <w:t xml:space="preserve"> se fut assise en face d</w:t>
      </w:r>
      <w:r w:rsidR="004F69D6">
        <w:t>’</w:t>
      </w:r>
      <w:r w:rsidRPr="00033231">
        <w:t>elle</w:t>
      </w:r>
      <w:r w:rsidR="004F69D6">
        <w:t xml:space="preserve">, </w:t>
      </w:r>
      <w:r w:rsidRPr="00033231">
        <w:t>elle la regarda fixement</w:t>
      </w:r>
      <w:r w:rsidR="004F69D6">
        <w:t>.</w:t>
      </w:r>
    </w:p>
    <w:p w14:paraId="23F485F3" w14:textId="77777777" w:rsidR="004F69D6" w:rsidRDefault="00000000" w:rsidP="0021796F">
      <w:r w:rsidRPr="00033231">
        <w:t>Ce n</w:t>
      </w:r>
      <w:r w:rsidR="004F69D6">
        <w:t>’</w:t>
      </w:r>
      <w:r w:rsidRPr="00033231">
        <w:t>était pas chose ordinaire que d</w:t>
      </w:r>
      <w:r w:rsidR="004F69D6">
        <w:t>’</w:t>
      </w:r>
      <w:r w:rsidRPr="00033231">
        <w:t>être regardé fixement par l</w:t>
      </w:r>
      <w:r w:rsidR="004F69D6">
        <w:t>’</w:t>
      </w:r>
      <w:r w:rsidRPr="00033231">
        <w:t>œil de miss Mann</w:t>
      </w:r>
      <w:r w:rsidR="004F69D6">
        <w:t xml:space="preserve">. </w:t>
      </w:r>
      <w:r w:rsidRPr="00033231">
        <w:t>Robert Moore l</w:t>
      </w:r>
      <w:r w:rsidR="004F69D6">
        <w:t>’</w:t>
      </w:r>
      <w:r w:rsidRPr="00033231">
        <w:t>avait éprouvé une fois</w:t>
      </w:r>
      <w:r w:rsidR="004F69D6">
        <w:t xml:space="preserve">, </w:t>
      </w:r>
      <w:r w:rsidRPr="00033231">
        <w:t>et n</w:t>
      </w:r>
      <w:r w:rsidR="004F69D6">
        <w:t>’</w:t>
      </w:r>
      <w:r w:rsidRPr="00033231">
        <w:t>avait jamais oublié cette circonstance</w:t>
      </w:r>
      <w:r w:rsidR="004F69D6">
        <w:t>.</w:t>
      </w:r>
    </w:p>
    <w:p w14:paraId="42CD302A" w14:textId="77777777" w:rsidR="004F69D6" w:rsidRDefault="00000000" w:rsidP="0021796F">
      <w:r w:rsidRPr="00033231">
        <w:t>Il ne pensait pas que la tête de Méduse eût autrefois rien produit de pareil</w:t>
      </w:r>
      <w:r w:rsidR="004F69D6">
        <w:t xml:space="preserve">. </w:t>
      </w:r>
      <w:r w:rsidRPr="00033231">
        <w:t>Il doutait même quelquefois si</w:t>
      </w:r>
      <w:r w:rsidR="004F69D6">
        <w:t xml:space="preserve">, </w:t>
      </w:r>
      <w:r w:rsidRPr="00033231">
        <w:t>depuis ce ch</w:t>
      </w:r>
      <w:r w:rsidRPr="00033231">
        <w:t>â</w:t>
      </w:r>
      <w:r w:rsidRPr="00033231">
        <w:t>timent</w:t>
      </w:r>
      <w:r w:rsidR="004F69D6">
        <w:t xml:space="preserve">, </w:t>
      </w:r>
      <w:r w:rsidRPr="00033231">
        <w:t>sa chair était bien ce qu</w:t>
      </w:r>
      <w:r w:rsidR="004F69D6">
        <w:t>’</w:t>
      </w:r>
      <w:r w:rsidRPr="00033231">
        <w:t>elle était auparavant</w:t>
      </w:r>
      <w:r w:rsidR="004F69D6">
        <w:t xml:space="preserve">, </w:t>
      </w:r>
      <w:r w:rsidRPr="00033231">
        <w:t>s</w:t>
      </w:r>
      <w:r w:rsidR="004F69D6">
        <w:t>’</w:t>
      </w:r>
      <w:r w:rsidRPr="00033231">
        <w:t xml:space="preserve">il </w:t>
      </w:r>
      <w:r w:rsidRPr="00033231">
        <w:lastRenderedPageBreak/>
        <w:t>n</w:t>
      </w:r>
      <w:r w:rsidR="004F69D6">
        <w:t>’</w:t>
      </w:r>
      <w:r w:rsidRPr="00033231">
        <w:t>y avait pas quelque chose de pétrifié dans son organisme</w:t>
      </w:r>
      <w:r w:rsidR="004F69D6">
        <w:t xml:space="preserve">. </w:t>
      </w:r>
      <w:r w:rsidRPr="00033231">
        <w:t>Ce r</w:t>
      </w:r>
      <w:r w:rsidRPr="00033231">
        <w:t>e</w:t>
      </w:r>
      <w:r w:rsidRPr="00033231">
        <w:t>gard avait eu sur lui un effet tel</w:t>
      </w:r>
      <w:r w:rsidR="004F69D6">
        <w:t xml:space="preserve">, </w:t>
      </w:r>
      <w:r w:rsidRPr="00033231">
        <w:t>qu</w:t>
      </w:r>
      <w:r w:rsidR="004F69D6">
        <w:t>’</w:t>
      </w:r>
      <w:r w:rsidRPr="00033231">
        <w:t>il s</w:t>
      </w:r>
      <w:r w:rsidR="004F69D6">
        <w:t>’</w:t>
      </w:r>
      <w:r w:rsidRPr="00033231">
        <w:t>était précipité hors de</w:t>
      </w:r>
      <w:r w:rsidRPr="00033231">
        <w:rPr>
          <w:i/>
          <w:iCs/>
        </w:rPr>
        <w:t xml:space="preserve"> </w:t>
      </w:r>
      <w:r w:rsidRPr="00033231">
        <w:t>l</w:t>
      </w:r>
      <w:r w:rsidR="004F69D6">
        <w:t>’</w:t>
      </w:r>
      <w:r w:rsidRPr="00033231">
        <w:t>appartement et de la maison</w:t>
      </w:r>
      <w:r w:rsidR="004F69D6">
        <w:t xml:space="preserve">, </w:t>
      </w:r>
      <w:r w:rsidRPr="00033231">
        <w:t xml:space="preserve">et était allé droit à la </w:t>
      </w:r>
      <w:proofErr w:type="spellStart"/>
      <w:r w:rsidRPr="00033231">
        <w:t>rectorerie</w:t>
      </w:r>
      <w:proofErr w:type="spellEnd"/>
      <w:r w:rsidR="004F69D6">
        <w:t xml:space="preserve">, </w:t>
      </w:r>
      <w:r w:rsidRPr="00033231">
        <w:t>où il s</w:t>
      </w:r>
      <w:r w:rsidR="004F69D6">
        <w:t>’</w:t>
      </w:r>
      <w:r w:rsidRPr="00033231">
        <w:t>était présenté devant Caroline avec une figure singulière</w:t>
      </w:r>
      <w:r w:rsidR="004F69D6">
        <w:t xml:space="preserve">, </w:t>
      </w:r>
      <w:r w:rsidRPr="00033231">
        <w:t>et l</w:t>
      </w:r>
      <w:r w:rsidR="004F69D6">
        <w:t>’</w:t>
      </w:r>
      <w:r w:rsidRPr="00033231">
        <w:t>avait étonnée en lui demandant un baiser sur-le-champ</w:t>
      </w:r>
      <w:r w:rsidR="004F69D6">
        <w:t xml:space="preserve">, </w:t>
      </w:r>
      <w:r w:rsidRPr="00033231">
        <w:t>pour détruire l</w:t>
      </w:r>
      <w:r w:rsidR="004F69D6">
        <w:t>’</w:t>
      </w:r>
      <w:r w:rsidRPr="00033231">
        <w:t>influence malfaisante du regard fatal</w:t>
      </w:r>
      <w:r w:rsidR="004F69D6">
        <w:t>.</w:t>
      </w:r>
    </w:p>
    <w:p w14:paraId="07F6B2CB" w14:textId="77777777" w:rsidR="004F69D6" w:rsidRDefault="00000000" w:rsidP="0021796F">
      <w:r w:rsidRPr="00033231">
        <w:t>Assurément miss Mann avait un œil formidable pour une femme</w:t>
      </w:r>
      <w:r w:rsidR="004F69D6">
        <w:t xml:space="preserve"> : </w:t>
      </w:r>
      <w:r w:rsidRPr="00033231">
        <w:t>il était à fleur de tête</w:t>
      </w:r>
      <w:r w:rsidR="004F69D6">
        <w:t xml:space="preserve">, </w:t>
      </w:r>
      <w:r w:rsidRPr="00033231">
        <w:t>on n</w:t>
      </w:r>
      <w:r w:rsidR="004F69D6">
        <w:t>’</w:t>
      </w:r>
      <w:r w:rsidRPr="00033231">
        <w:t>en voyait presque que le blanc</w:t>
      </w:r>
      <w:r w:rsidR="004F69D6">
        <w:t xml:space="preserve">, </w:t>
      </w:r>
      <w:r w:rsidRPr="00033231">
        <w:t>et il paraissait presque aussi fixe</w:t>
      </w:r>
      <w:r w:rsidR="004F69D6">
        <w:t xml:space="preserve">, </w:t>
      </w:r>
      <w:r w:rsidRPr="00033231">
        <w:t>aussi immobile que si c</w:t>
      </w:r>
      <w:r w:rsidR="004F69D6">
        <w:t>’</w:t>
      </w:r>
      <w:r w:rsidRPr="00033231">
        <w:t>eût été une balle d</w:t>
      </w:r>
      <w:r w:rsidR="004F69D6">
        <w:t>’</w:t>
      </w:r>
      <w:r w:rsidRPr="00033231">
        <w:t>acier incrustée dans l</w:t>
      </w:r>
      <w:r w:rsidR="004F69D6">
        <w:t>’</w:t>
      </w:r>
      <w:r w:rsidRPr="00033231">
        <w:t>orbite</w:t>
      </w:r>
      <w:r w:rsidR="004F69D6">
        <w:t xml:space="preserve"> ; </w:t>
      </w:r>
      <w:r w:rsidRPr="00033231">
        <w:t>et lorsque</w:t>
      </w:r>
      <w:r w:rsidR="004F69D6">
        <w:t xml:space="preserve">, </w:t>
      </w:r>
      <w:r w:rsidRPr="00033231">
        <w:t>en fixant sur vous cet œil</w:t>
      </w:r>
      <w:r w:rsidR="004F69D6">
        <w:t xml:space="preserve">, </w:t>
      </w:r>
      <w:r w:rsidRPr="00033231">
        <w:t>elle se mettait à parler d</w:t>
      </w:r>
      <w:r w:rsidR="004F69D6">
        <w:t>’</w:t>
      </w:r>
      <w:r w:rsidRPr="00033231">
        <w:t>un ton inintell</w:t>
      </w:r>
      <w:r w:rsidRPr="00033231">
        <w:t>i</w:t>
      </w:r>
      <w:r w:rsidRPr="00033231">
        <w:t>gible et monotone</w:t>
      </w:r>
      <w:r w:rsidR="004F69D6">
        <w:t xml:space="preserve">, </w:t>
      </w:r>
      <w:r w:rsidRPr="00033231">
        <w:t>sans vibration ni inflexion</w:t>
      </w:r>
      <w:r w:rsidR="004F69D6">
        <w:t xml:space="preserve">, </w:t>
      </w:r>
      <w:r w:rsidRPr="00033231">
        <w:t>vous eussiez dit le fantôme de quelque mauvais esprit</w:t>
      </w:r>
      <w:r w:rsidR="004F69D6">
        <w:t xml:space="preserve">. </w:t>
      </w:r>
      <w:r w:rsidRPr="00033231">
        <w:t>Mais tout cela n</w:t>
      </w:r>
      <w:r w:rsidR="004F69D6">
        <w:t>’</w:t>
      </w:r>
      <w:r w:rsidRPr="00033231">
        <w:t>était qu</w:t>
      </w:r>
      <w:r w:rsidR="004F69D6">
        <w:t>’</w:t>
      </w:r>
      <w:r w:rsidRPr="00033231">
        <w:t>un jeu de l</w:t>
      </w:r>
      <w:r w:rsidR="004F69D6">
        <w:t>’</w:t>
      </w:r>
      <w:r w:rsidRPr="00033231">
        <w:t>imagination</w:t>
      </w:r>
      <w:r w:rsidR="004F69D6">
        <w:t xml:space="preserve">. </w:t>
      </w:r>
      <w:r w:rsidRPr="00033231">
        <w:t>La laideur rébarbative de miss Mann laissait à peine une impression plus profonde que la suavité a</w:t>
      </w:r>
      <w:r w:rsidRPr="00033231">
        <w:t>n</w:t>
      </w:r>
      <w:r w:rsidRPr="00033231">
        <w:t>gélique de certaines beautés</w:t>
      </w:r>
      <w:r w:rsidR="004F69D6">
        <w:t xml:space="preserve">. </w:t>
      </w:r>
      <w:r w:rsidRPr="00033231">
        <w:t>C</w:t>
      </w:r>
      <w:r w:rsidR="004F69D6">
        <w:t>’</w:t>
      </w:r>
      <w:r w:rsidRPr="00033231">
        <w:t>était une femme consciencieuse et parfaitement honnête</w:t>
      </w:r>
      <w:r w:rsidR="004F69D6">
        <w:t xml:space="preserve">, </w:t>
      </w:r>
      <w:r w:rsidRPr="00033231">
        <w:t>après tout</w:t>
      </w:r>
      <w:r w:rsidR="004F69D6">
        <w:t xml:space="preserve">, </w:t>
      </w:r>
      <w:r w:rsidRPr="00033231">
        <w:t>qui avait accompli dans le cours de sa vie des devoirs qui eussent effrayé plus d</w:t>
      </w:r>
      <w:r w:rsidR="004F69D6">
        <w:t>’</w:t>
      </w:r>
      <w:r w:rsidRPr="00033231">
        <w:t>une de ces péris humaines aux yeux de gazelle</w:t>
      </w:r>
      <w:r w:rsidR="004F69D6">
        <w:t xml:space="preserve">, </w:t>
      </w:r>
      <w:r w:rsidRPr="00033231">
        <w:t>aux tresses soyeuses</w:t>
      </w:r>
      <w:r w:rsidR="004F69D6">
        <w:t xml:space="preserve">, </w:t>
      </w:r>
      <w:r w:rsidRPr="00033231">
        <w:t>à la voix argentine</w:t>
      </w:r>
      <w:r w:rsidR="004F69D6">
        <w:t xml:space="preserve"> : </w:t>
      </w:r>
      <w:r w:rsidRPr="00033231">
        <w:t>elle avait traversé de longues scènes de douleur</w:t>
      </w:r>
      <w:r w:rsidR="004F69D6">
        <w:t xml:space="preserve">, </w:t>
      </w:r>
      <w:r w:rsidRPr="00033231">
        <w:t>professant la plus sévère abnégation</w:t>
      </w:r>
      <w:r w:rsidR="004F69D6">
        <w:t xml:space="preserve">, </w:t>
      </w:r>
      <w:r w:rsidRPr="00033231">
        <w:t>sacrifiant largement son temps</w:t>
      </w:r>
      <w:r w:rsidR="004F69D6">
        <w:t xml:space="preserve">, </w:t>
      </w:r>
      <w:r w:rsidRPr="00033231">
        <w:t>son argent</w:t>
      </w:r>
      <w:r w:rsidR="004F69D6">
        <w:t xml:space="preserve">, </w:t>
      </w:r>
      <w:r w:rsidRPr="00033231">
        <w:t>sa santé</w:t>
      </w:r>
      <w:r w:rsidR="004F69D6">
        <w:t xml:space="preserve">, </w:t>
      </w:r>
      <w:r w:rsidRPr="00033231">
        <w:t>à ceux qui ne l</w:t>
      </w:r>
      <w:r w:rsidR="004F69D6">
        <w:t>’</w:t>
      </w:r>
      <w:r w:rsidRPr="00033231">
        <w:t>avaient payée que d</w:t>
      </w:r>
      <w:r w:rsidR="004F69D6">
        <w:t>’</w:t>
      </w:r>
      <w:r w:rsidRPr="00033231">
        <w:t>ingratitude</w:t>
      </w:r>
      <w:r w:rsidR="004F69D6">
        <w:t xml:space="preserve"> ; </w:t>
      </w:r>
      <w:r w:rsidRPr="00033231">
        <w:t>et maintenant son principal</w:t>
      </w:r>
      <w:r w:rsidR="004F69D6">
        <w:t xml:space="preserve">, </w:t>
      </w:r>
      <w:r w:rsidRPr="00033231">
        <w:t>son seul défaut</w:t>
      </w:r>
      <w:r w:rsidR="004F69D6">
        <w:t xml:space="preserve">, </w:t>
      </w:r>
      <w:r w:rsidRPr="00033231">
        <w:t>c</w:t>
      </w:r>
      <w:r w:rsidR="004F69D6">
        <w:t>’</w:t>
      </w:r>
      <w:r w:rsidRPr="00033231">
        <w:t>était la médisance</w:t>
      </w:r>
      <w:r w:rsidR="004F69D6">
        <w:t>.</w:t>
      </w:r>
    </w:p>
    <w:p w14:paraId="0F952B78" w14:textId="77777777" w:rsidR="004F69D6" w:rsidRDefault="00000000" w:rsidP="0021796F">
      <w:r w:rsidRPr="00033231">
        <w:t>Médisante</w:t>
      </w:r>
      <w:r w:rsidR="004F69D6">
        <w:t xml:space="preserve">, </w:t>
      </w:r>
      <w:r w:rsidRPr="00033231">
        <w:t>elle l</w:t>
      </w:r>
      <w:r w:rsidR="004F69D6">
        <w:t>’</w:t>
      </w:r>
      <w:r w:rsidRPr="00033231">
        <w:t>était assurément</w:t>
      </w:r>
      <w:r w:rsidR="004F69D6">
        <w:t xml:space="preserve">. </w:t>
      </w:r>
      <w:r w:rsidRPr="00033231">
        <w:t>Caroline n</w:t>
      </w:r>
      <w:r w:rsidR="004F69D6">
        <w:t>’</w:t>
      </w:r>
      <w:r w:rsidRPr="00033231">
        <w:t>était pas là depuis cinq minutes</w:t>
      </w:r>
      <w:r w:rsidR="004F69D6">
        <w:t xml:space="preserve">, </w:t>
      </w:r>
      <w:r w:rsidRPr="00033231">
        <w:t>que son hôtesse</w:t>
      </w:r>
      <w:r w:rsidR="004F69D6">
        <w:t xml:space="preserve">, </w:t>
      </w:r>
      <w:r w:rsidRPr="00033231">
        <w:t>qui la tenait encore sous l</w:t>
      </w:r>
      <w:r w:rsidR="004F69D6">
        <w:t>’</w:t>
      </w:r>
      <w:r w:rsidRPr="00033231">
        <w:t>influence de son redoutable regard de Gorgone</w:t>
      </w:r>
      <w:r w:rsidR="004F69D6">
        <w:t xml:space="preserve">, </w:t>
      </w:r>
      <w:r w:rsidRPr="00033231">
        <w:t>se mit à éco</w:t>
      </w:r>
      <w:r w:rsidRPr="00033231">
        <w:t>r</w:t>
      </w:r>
      <w:r w:rsidRPr="00033231">
        <w:t>cher vives certaines familles du voisinage</w:t>
      </w:r>
      <w:r w:rsidR="004F69D6">
        <w:t xml:space="preserve">. </w:t>
      </w:r>
      <w:r w:rsidRPr="00033231">
        <w:t>Elle s</w:t>
      </w:r>
      <w:r w:rsidR="004F69D6">
        <w:t>’</w:t>
      </w:r>
      <w:r w:rsidRPr="00033231">
        <w:t>acquittait de cette tâche d</w:t>
      </w:r>
      <w:r w:rsidR="004F69D6">
        <w:t>’</w:t>
      </w:r>
      <w:r w:rsidRPr="00033231">
        <w:t>une façon singulièrement froide et délibérée</w:t>
      </w:r>
      <w:r w:rsidR="004F69D6">
        <w:t xml:space="preserve">, </w:t>
      </w:r>
      <w:r w:rsidRPr="00033231">
        <w:t xml:space="preserve">comme un chirurgien promenant le scalpel sur un </w:t>
      </w:r>
      <w:r w:rsidRPr="00033231">
        <w:lastRenderedPageBreak/>
        <w:t>cadavre</w:t>
      </w:r>
      <w:r w:rsidR="004F69D6">
        <w:t xml:space="preserve"> ; </w:t>
      </w:r>
      <w:r w:rsidRPr="00033231">
        <w:t>elle faisait peu de distinctions</w:t>
      </w:r>
      <w:r w:rsidR="004F69D6">
        <w:t xml:space="preserve"> ; </w:t>
      </w:r>
      <w:r w:rsidRPr="00033231">
        <w:t>rarement elle convenait que que</w:t>
      </w:r>
      <w:r w:rsidRPr="00033231">
        <w:t>l</w:t>
      </w:r>
      <w:r w:rsidRPr="00033231">
        <w:t>qu</w:t>
      </w:r>
      <w:r w:rsidR="004F69D6">
        <w:t>’</w:t>
      </w:r>
      <w:r w:rsidRPr="00033231">
        <w:t>un pût être bon</w:t>
      </w:r>
      <w:r w:rsidR="004F69D6">
        <w:t xml:space="preserve">. </w:t>
      </w:r>
      <w:r w:rsidRPr="00033231">
        <w:t>Elle disséquait impartialement à peu près toutes ses connaissances</w:t>
      </w:r>
      <w:r w:rsidR="004F69D6">
        <w:t xml:space="preserve">. </w:t>
      </w:r>
      <w:r w:rsidRPr="00033231">
        <w:t>Si Caroline s</w:t>
      </w:r>
      <w:r w:rsidR="004F69D6">
        <w:t>’</w:t>
      </w:r>
      <w:r w:rsidRPr="00033231">
        <w:t>aventurait de temps à a</w:t>
      </w:r>
      <w:r w:rsidRPr="00033231">
        <w:t>u</w:t>
      </w:r>
      <w:r w:rsidRPr="00033231">
        <w:t>tre à glisser un mot palliatif</w:t>
      </w:r>
      <w:r w:rsidR="004F69D6">
        <w:t xml:space="preserve">, </w:t>
      </w:r>
      <w:r w:rsidRPr="00033231">
        <w:t>elle le réfutait avec un calme d</w:t>
      </w:r>
      <w:r w:rsidRPr="00033231">
        <w:t>é</w:t>
      </w:r>
      <w:r w:rsidRPr="00033231">
        <w:t>dain</w:t>
      </w:r>
      <w:r w:rsidR="004F69D6">
        <w:t xml:space="preserve">. </w:t>
      </w:r>
      <w:r w:rsidRPr="00033231">
        <w:t>Néanmoins</w:t>
      </w:r>
      <w:r w:rsidR="004F69D6">
        <w:t xml:space="preserve">, </w:t>
      </w:r>
      <w:r w:rsidRPr="00033231">
        <w:t>si impitoyable qu</w:t>
      </w:r>
      <w:r w:rsidR="004F69D6">
        <w:t>’</w:t>
      </w:r>
      <w:r w:rsidRPr="00033231">
        <w:t>elle fût dans son autopsie morale</w:t>
      </w:r>
      <w:r w:rsidR="004F69D6">
        <w:t xml:space="preserve">, </w:t>
      </w:r>
      <w:r w:rsidRPr="00033231">
        <w:t>elle ne cherchait pas à propager la médisance</w:t>
      </w:r>
      <w:r w:rsidR="004F69D6">
        <w:t xml:space="preserve"> : </w:t>
      </w:r>
      <w:r w:rsidRPr="00033231">
        <w:t>jamais elle ne faisait de méchants et dangereux rapports à dessein de nuire</w:t>
      </w:r>
      <w:r w:rsidR="004F69D6">
        <w:t xml:space="preserve"> : </w:t>
      </w:r>
      <w:r w:rsidRPr="00033231">
        <w:t>ce n</w:t>
      </w:r>
      <w:r w:rsidR="004F69D6">
        <w:t>’</w:t>
      </w:r>
      <w:r w:rsidRPr="00033231">
        <w:t>était point tant son cœur que son tempérament qui était à blâmer</w:t>
      </w:r>
      <w:r w:rsidR="004F69D6">
        <w:t>.</w:t>
      </w:r>
    </w:p>
    <w:p w14:paraId="772941E5" w14:textId="77777777" w:rsidR="004F69D6" w:rsidRDefault="00000000" w:rsidP="0021796F">
      <w:r w:rsidRPr="00033231">
        <w:t>Caroline fit ce jour-là cette découverte pour la première fois</w:t>
      </w:r>
      <w:r w:rsidR="004F69D6">
        <w:t xml:space="preserve">, </w:t>
      </w:r>
      <w:r w:rsidRPr="00033231">
        <w:t>et regrettant les injustes jugements qu</w:t>
      </w:r>
      <w:r w:rsidR="004F69D6">
        <w:t>’</w:t>
      </w:r>
      <w:r w:rsidRPr="00033231">
        <w:t>elle avait plus d</w:t>
      </w:r>
      <w:r w:rsidR="004F69D6">
        <w:t>’</w:t>
      </w:r>
      <w:r w:rsidRPr="00033231">
        <w:t>une fois portés sur la chagrine vieille fille</w:t>
      </w:r>
      <w:r w:rsidR="004F69D6">
        <w:t xml:space="preserve">, </w:t>
      </w:r>
      <w:r w:rsidRPr="00033231">
        <w:t>elle se mit à lui parler avec douceur</w:t>
      </w:r>
      <w:r w:rsidR="004F69D6">
        <w:t xml:space="preserve">, </w:t>
      </w:r>
      <w:r w:rsidRPr="00033231">
        <w:t>non-seulement avec des mots</w:t>
      </w:r>
      <w:r w:rsidR="004F69D6">
        <w:t xml:space="preserve">, </w:t>
      </w:r>
      <w:r w:rsidRPr="00033231">
        <w:t>mais avec une voix sympathique</w:t>
      </w:r>
      <w:r w:rsidR="004F69D6">
        <w:t xml:space="preserve">. </w:t>
      </w:r>
      <w:r w:rsidRPr="00033231">
        <w:t>La tristesse de sa condition impressionna la jeune fille d</w:t>
      </w:r>
      <w:r w:rsidR="004F69D6">
        <w:t>’</w:t>
      </w:r>
      <w:r w:rsidRPr="00033231">
        <w:t>une façon nouvelle</w:t>
      </w:r>
      <w:r w:rsidR="004F69D6">
        <w:t xml:space="preserve"> ; </w:t>
      </w:r>
      <w:r w:rsidRPr="00033231">
        <w:t>il en fut de même du caractère de sa laideur</w:t>
      </w:r>
      <w:r w:rsidR="004F69D6">
        <w:t xml:space="preserve">, </w:t>
      </w:r>
      <w:r w:rsidRPr="00033231">
        <w:t>la pâleur d</w:t>
      </w:r>
      <w:r w:rsidR="004F69D6">
        <w:t>’</w:t>
      </w:r>
      <w:r w:rsidRPr="00033231">
        <w:t>une morte et des traits profondément usés</w:t>
      </w:r>
      <w:r w:rsidR="004F69D6">
        <w:t xml:space="preserve">. </w:t>
      </w:r>
      <w:r w:rsidRPr="00033231">
        <w:t>Caroline plaignit la pauvre affligée</w:t>
      </w:r>
      <w:r w:rsidR="004F69D6">
        <w:t xml:space="preserve"> ; </w:t>
      </w:r>
      <w:r w:rsidRPr="00033231">
        <w:t>ses regards reflétèrent ses sentiments</w:t>
      </w:r>
      <w:r w:rsidR="004F69D6">
        <w:t xml:space="preserve"> : </w:t>
      </w:r>
      <w:r w:rsidRPr="00033231">
        <w:t>un charmant visage n</w:t>
      </w:r>
      <w:r w:rsidR="004F69D6">
        <w:t>’</w:t>
      </w:r>
      <w:r w:rsidRPr="00033231">
        <w:t>est jamais plus doux que lorsque l</w:t>
      </w:r>
      <w:r w:rsidR="004F69D6">
        <w:t>’</w:t>
      </w:r>
      <w:r w:rsidRPr="00033231">
        <w:t>âme émue l</w:t>
      </w:r>
      <w:r w:rsidR="004F69D6">
        <w:t>’</w:t>
      </w:r>
      <w:r w:rsidRPr="00033231">
        <w:t>anime d</w:t>
      </w:r>
      <w:r w:rsidR="004F69D6">
        <w:t>’</w:t>
      </w:r>
      <w:r w:rsidRPr="00033231">
        <w:t>une tendre compassion</w:t>
      </w:r>
      <w:r w:rsidR="004F69D6">
        <w:t xml:space="preserve">. </w:t>
      </w:r>
      <w:r w:rsidRPr="00033231">
        <w:t>Miss Mann</w:t>
      </w:r>
      <w:r w:rsidR="004F69D6">
        <w:t xml:space="preserve">, </w:t>
      </w:r>
      <w:r w:rsidRPr="00033231">
        <w:t>voyant cette émotion</w:t>
      </w:r>
      <w:r w:rsidR="004F69D6">
        <w:t xml:space="preserve">, </w:t>
      </w:r>
      <w:r w:rsidRPr="00033231">
        <w:t>fut touchée à son tour</w:t>
      </w:r>
      <w:r w:rsidR="004F69D6">
        <w:t xml:space="preserve"> : </w:t>
      </w:r>
      <w:r w:rsidRPr="00033231">
        <w:t>reconnai</w:t>
      </w:r>
      <w:r w:rsidRPr="00033231">
        <w:t>s</w:t>
      </w:r>
      <w:r w:rsidRPr="00033231">
        <w:t>sante de l</w:t>
      </w:r>
      <w:r w:rsidR="004F69D6">
        <w:t>’</w:t>
      </w:r>
      <w:r w:rsidRPr="00033231">
        <w:t>intérêt si inattendu qui lui était montré</w:t>
      </w:r>
      <w:r w:rsidR="004F69D6">
        <w:t xml:space="preserve">, </w:t>
      </w:r>
      <w:r w:rsidRPr="00033231">
        <w:t>à elle qui ne rencontrait que la froideur et la moquerie</w:t>
      </w:r>
      <w:r w:rsidR="004F69D6">
        <w:t xml:space="preserve">, </w:t>
      </w:r>
      <w:r w:rsidRPr="00033231">
        <w:t>elle y répondit fra</w:t>
      </w:r>
      <w:r w:rsidRPr="00033231">
        <w:t>n</w:t>
      </w:r>
      <w:r w:rsidRPr="00033231">
        <w:t>chement</w:t>
      </w:r>
      <w:r w:rsidR="004F69D6">
        <w:t xml:space="preserve">. </w:t>
      </w:r>
      <w:r w:rsidRPr="00033231">
        <w:t>Elle n</w:t>
      </w:r>
      <w:r w:rsidR="004F69D6">
        <w:t>’</w:t>
      </w:r>
      <w:r w:rsidRPr="00033231">
        <w:t>était pas habituellement communicative sur ses affaires privées</w:t>
      </w:r>
      <w:r w:rsidR="004F69D6">
        <w:t xml:space="preserve">, </w:t>
      </w:r>
      <w:r w:rsidRPr="00033231">
        <w:t>parce que personne ne se souciait de l</w:t>
      </w:r>
      <w:r w:rsidR="004F69D6">
        <w:t>’</w:t>
      </w:r>
      <w:r w:rsidRPr="00033231">
        <w:t>entendre</w:t>
      </w:r>
      <w:r w:rsidR="004F69D6">
        <w:t xml:space="preserve"> ; </w:t>
      </w:r>
      <w:r w:rsidRPr="00033231">
        <w:t>mais elle le devint ce jour-là</w:t>
      </w:r>
      <w:r w:rsidR="004F69D6">
        <w:t xml:space="preserve">, </w:t>
      </w:r>
      <w:r w:rsidRPr="00033231">
        <w:t>et sa confidente r</w:t>
      </w:r>
      <w:r w:rsidRPr="00033231">
        <w:t>é</w:t>
      </w:r>
      <w:r w:rsidRPr="00033231">
        <w:t>pandit des larmes en l</w:t>
      </w:r>
      <w:r w:rsidR="004F69D6">
        <w:t>’</w:t>
      </w:r>
      <w:r w:rsidRPr="00033231">
        <w:t>écoutant</w:t>
      </w:r>
      <w:r w:rsidR="004F69D6">
        <w:t xml:space="preserve">. </w:t>
      </w:r>
      <w:r w:rsidRPr="00033231">
        <w:t>Elle parla de cruelles</w:t>
      </w:r>
      <w:r w:rsidR="004F69D6">
        <w:t xml:space="preserve">, </w:t>
      </w:r>
      <w:r w:rsidRPr="00033231">
        <w:t>lentes et opiniâtres souffrances</w:t>
      </w:r>
      <w:r w:rsidR="004F69D6">
        <w:t xml:space="preserve">. </w:t>
      </w:r>
      <w:r w:rsidRPr="00033231">
        <w:t>Ce n</w:t>
      </w:r>
      <w:r w:rsidR="004F69D6">
        <w:t>’</w:t>
      </w:r>
      <w:r w:rsidRPr="00033231">
        <w:t>était pas sans raison qu</w:t>
      </w:r>
      <w:r w:rsidR="004F69D6">
        <w:t>’</w:t>
      </w:r>
      <w:r w:rsidRPr="00033231">
        <w:t>elle re</w:t>
      </w:r>
      <w:r w:rsidRPr="00033231">
        <w:t>s</w:t>
      </w:r>
      <w:r w:rsidRPr="00033231">
        <w:t>semblait à un cadavre</w:t>
      </w:r>
      <w:r w:rsidR="004F69D6">
        <w:t xml:space="preserve">, </w:t>
      </w:r>
      <w:r w:rsidRPr="00033231">
        <w:t>que son visage triste n</w:t>
      </w:r>
      <w:r w:rsidR="004F69D6">
        <w:t>’</w:t>
      </w:r>
      <w:r w:rsidRPr="00033231">
        <w:t>était jamais égayé par un sourire</w:t>
      </w:r>
      <w:r w:rsidR="004F69D6">
        <w:t xml:space="preserve"> ; </w:t>
      </w:r>
      <w:r w:rsidRPr="00033231">
        <w:t>qu</w:t>
      </w:r>
      <w:r w:rsidR="004F69D6">
        <w:t>’</w:t>
      </w:r>
      <w:r w:rsidRPr="00033231">
        <w:t>elle recherchait tous les moyens d</w:t>
      </w:r>
      <w:r w:rsidR="004F69D6">
        <w:t>’</w:t>
      </w:r>
      <w:r w:rsidRPr="00033231">
        <w:t>éviter l</w:t>
      </w:r>
      <w:r w:rsidR="004F69D6">
        <w:t>’</w:t>
      </w:r>
      <w:r w:rsidRPr="00033231">
        <w:t>excitation</w:t>
      </w:r>
      <w:r w:rsidR="004F69D6">
        <w:t xml:space="preserve">, </w:t>
      </w:r>
      <w:r w:rsidRPr="00033231">
        <w:t>d</w:t>
      </w:r>
      <w:r w:rsidR="004F69D6">
        <w:t>’</w:t>
      </w:r>
      <w:r w:rsidRPr="00033231">
        <w:t>obtenir et de conserver le calme</w:t>
      </w:r>
      <w:r w:rsidR="004F69D6">
        <w:t xml:space="preserve">. </w:t>
      </w:r>
      <w:r w:rsidRPr="00033231">
        <w:t>Caroline</w:t>
      </w:r>
      <w:r w:rsidR="004F69D6">
        <w:t xml:space="preserve">, </w:t>
      </w:r>
      <w:r w:rsidRPr="00033231">
        <w:t>lor</w:t>
      </w:r>
      <w:r w:rsidRPr="00033231">
        <w:t>s</w:t>
      </w:r>
      <w:r w:rsidRPr="00033231">
        <w:t>qu</w:t>
      </w:r>
      <w:r w:rsidR="004F69D6">
        <w:t>’</w:t>
      </w:r>
      <w:r w:rsidRPr="00033231">
        <w:t>elle sut tout</w:t>
      </w:r>
      <w:r w:rsidR="004F69D6">
        <w:t xml:space="preserve">, </w:t>
      </w:r>
      <w:r w:rsidRPr="00033231">
        <w:t>reconnut que miss Mann devait plutôt être a</w:t>
      </w:r>
      <w:r w:rsidRPr="00033231">
        <w:t>d</w:t>
      </w:r>
      <w:r w:rsidRPr="00033231">
        <w:t>mirée pour sa force d</w:t>
      </w:r>
      <w:r w:rsidR="004F69D6">
        <w:t>’</w:t>
      </w:r>
      <w:r w:rsidRPr="00033231">
        <w:t>âme que blâmée pour son caractère m</w:t>
      </w:r>
      <w:r w:rsidRPr="00033231">
        <w:t>o</w:t>
      </w:r>
      <w:r w:rsidRPr="00033231">
        <w:t>r</w:t>
      </w:r>
      <w:r w:rsidRPr="00033231">
        <w:t>o</w:t>
      </w:r>
      <w:r w:rsidRPr="00033231">
        <w:t>se</w:t>
      </w:r>
      <w:r w:rsidR="004F69D6">
        <w:t xml:space="preserve">. </w:t>
      </w:r>
      <w:r w:rsidRPr="00033231">
        <w:t>Lecteur</w:t>
      </w:r>
      <w:r w:rsidR="004F69D6">
        <w:t xml:space="preserve">, </w:t>
      </w:r>
      <w:r w:rsidRPr="00033231">
        <w:t xml:space="preserve">lorsque vous </w:t>
      </w:r>
      <w:r w:rsidRPr="00033231">
        <w:lastRenderedPageBreak/>
        <w:t xml:space="preserve">voyez un visage dont vous ne </w:t>
      </w:r>
      <w:proofErr w:type="spellStart"/>
      <w:r w:rsidRPr="00033231">
        <w:t>pouvez vous</w:t>
      </w:r>
      <w:proofErr w:type="spellEnd"/>
      <w:r w:rsidRPr="00033231">
        <w:t xml:space="preserve"> expliquer l</w:t>
      </w:r>
      <w:r w:rsidR="004F69D6">
        <w:t>’</w:t>
      </w:r>
      <w:r w:rsidRPr="00033231">
        <w:t>expression sombre et morne</w:t>
      </w:r>
      <w:r w:rsidR="004F69D6">
        <w:t xml:space="preserve">, </w:t>
      </w:r>
      <w:r w:rsidRPr="00033231">
        <w:t>et sur lequel s</w:t>
      </w:r>
      <w:r w:rsidR="004F69D6">
        <w:t>’</w:t>
      </w:r>
      <w:r w:rsidRPr="00033231">
        <w:t>étend un nuage perpétuel qui vous exaspère parce que vous n</w:t>
      </w:r>
      <w:r w:rsidR="004F69D6">
        <w:t>’</w:t>
      </w:r>
      <w:r w:rsidRPr="00033231">
        <w:t>en connaissez point la cause</w:t>
      </w:r>
      <w:r w:rsidR="004F69D6">
        <w:t xml:space="preserve">, </w:t>
      </w:r>
      <w:r w:rsidRPr="00033231">
        <w:t>soyez sûr qu</w:t>
      </w:r>
      <w:r w:rsidR="004F69D6">
        <w:t>’</w:t>
      </w:r>
      <w:r w:rsidRPr="00033231">
        <w:t>il y a un cancer quelque part</w:t>
      </w:r>
      <w:r w:rsidR="004F69D6">
        <w:t xml:space="preserve">, </w:t>
      </w:r>
      <w:r w:rsidRPr="00033231">
        <w:t>et un cancer qui</w:t>
      </w:r>
      <w:r w:rsidR="004F69D6">
        <w:t xml:space="preserve">, </w:t>
      </w:r>
      <w:r w:rsidRPr="00033231">
        <w:t>pour être caché</w:t>
      </w:r>
      <w:r w:rsidR="004F69D6">
        <w:t xml:space="preserve">, </w:t>
      </w:r>
      <w:r w:rsidRPr="00033231">
        <w:t>n</w:t>
      </w:r>
      <w:r w:rsidR="004F69D6">
        <w:t>’</w:t>
      </w:r>
      <w:r w:rsidRPr="00033231">
        <w:t>en est pas moins profondément corrosif</w:t>
      </w:r>
      <w:r w:rsidR="004F69D6">
        <w:t>.</w:t>
      </w:r>
    </w:p>
    <w:p w14:paraId="0382B827" w14:textId="77777777" w:rsidR="004F69D6" w:rsidRDefault="00000000" w:rsidP="0021796F">
      <w:r w:rsidRPr="00033231">
        <w:t>Miss Mann sentit qu</w:t>
      </w:r>
      <w:r w:rsidR="004F69D6">
        <w:t>’</w:t>
      </w:r>
      <w:r w:rsidRPr="00033231">
        <w:t>elle était partiellement comprise</w:t>
      </w:r>
      <w:r w:rsidR="004F69D6">
        <w:t xml:space="preserve">, </w:t>
      </w:r>
      <w:r w:rsidRPr="00033231">
        <w:t>et elle voulut l</w:t>
      </w:r>
      <w:r w:rsidR="004F69D6">
        <w:t>’</w:t>
      </w:r>
      <w:r w:rsidRPr="00033231">
        <w:t>être entièrement</w:t>
      </w:r>
      <w:r w:rsidR="004F69D6">
        <w:t xml:space="preserve"> : </w:t>
      </w:r>
      <w:r w:rsidRPr="00033231">
        <w:t>car</w:t>
      </w:r>
      <w:r w:rsidR="004F69D6">
        <w:t xml:space="preserve">, </w:t>
      </w:r>
      <w:r w:rsidRPr="00033231">
        <w:t>quelque disgraciés de la n</w:t>
      </w:r>
      <w:r w:rsidRPr="00033231">
        <w:t>a</w:t>
      </w:r>
      <w:r w:rsidRPr="00033231">
        <w:t>ture</w:t>
      </w:r>
      <w:r w:rsidR="004F69D6">
        <w:t xml:space="preserve">, </w:t>
      </w:r>
      <w:r w:rsidRPr="00033231">
        <w:t>vieux</w:t>
      </w:r>
      <w:r w:rsidR="004F69D6">
        <w:t xml:space="preserve">, </w:t>
      </w:r>
      <w:r w:rsidRPr="00033231">
        <w:t>humbles et affligés que nous puissions être</w:t>
      </w:r>
      <w:r w:rsidR="004F69D6">
        <w:t xml:space="preserve">, </w:t>
      </w:r>
      <w:r w:rsidRPr="00033231">
        <w:t>tant que nos cœurs conservent la plus faible étincelle de vie</w:t>
      </w:r>
      <w:r w:rsidR="004F69D6">
        <w:t xml:space="preserve">, </w:t>
      </w:r>
      <w:r w:rsidRPr="00033231">
        <w:t>ils conse</w:t>
      </w:r>
      <w:r w:rsidRPr="00033231">
        <w:t>r</w:t>
      </w:r>
      <w:r w:rsidRPr="00033231">
        <w:t>vent aussi</w:t>
      </w:r>
      <w:r w:rsidR="004F69D6">
        <w:t xml:space="preserve">, </w:t>
      </w:r>
      <w:r w:rsidRPr="00033231">
        <w:t>vacillant auprès de ce pâle foyer</w:t>
      </w:r>
      <w:r w:rsidR="004F69D6">
        <w:t xml:space="preserve">, </w:t>
      </w:r>
      <w:r w:rsidRPr="00033231">
        <w:t>un insatiable et a</w:t>
      </w:r>
      <w:r w:rsidRPr="00033231">
        <w:t>r</w:t>
      </w:r>
      <w:r w:rsidRPr="00033231">
        <w:t>dent besoin de s</w:t>
      </w:r>
      <w:r w:rsidR="004F69D6">
        <w:t>’</w:t>
      </w:r>
      <w:r w:rsidRPr="00033231">
        <w:t>épancher et de s</w:t>
      </w:r>
      <w:r w:rsidR="004F69D6">
        <w:t>’</w:t>
      </w:r>
      <w:r w:rsidRPr="00033231">
        <w:t>attirer l</w:t>
      </w:r>
      <w:r w:rsidR="004F69D6">
        <w:t>’</w:t>
      </w:r>
      <w:r w:rsidRPr="00033231">
        <w:t>affection</w:t>
      </w:r>
      <w:r w:rsidR="004F69D6">
        <w:t xml:space="preserve">. </w:t>
      </w:r>
      <w:r w:rsidRPr="00033231">
        <w:t>À ce spectre exténué</w:t>
      </w:r>
      <w:r w:rsidR="004F69D6">
        <w:t xml:space="preserve">, </w:t>
      </w:r>
      <w:r w:rsidRPr="00033231">
        <w:t>peut-être une miette n</w:t>
      </w:r>
      <w:r w:rsidR="004F69D6">
        <w:t>’</w:t>
      </w:r>
      <w:r w:rsidRPr="00033231">
        <w:t>est-elle pas jetée une fois par an</w:t>
      </w:r>
      <w:r w:rsidR="004F69D6">
        <w:t xml:space="preserve"> ; </w:t>
      </w:r>
      <w:r w:rsidRPr="00033231">
        <w:t>mais lorsqu</w:t>
      </w:r>
      <w:r w:rsidR="004F69D6">
        <w:t>’</w:t>
      </w:r>
      <w:r w:rsidRPr="00033231">
        <w:t>il est près d</w:t>
      </w:r>
      <w:r w:rsidR="004F69D6">
        <w:t>’</w:t>
      </w:r>
      <w:r w:rsidRPr="00033231">
        <w:t>expirer de faim et de soif</w:t>
      </w:r>
      <w:r w:rsidR="004F69D6">
        <w:t xml:space="preserve">, </w:t>
      </w:r>
      <w:r w:rsidRPr="00033231">
        <w:t>lorsque toute l</w:t>
      </w:r>
      <w:r w:rsidR="004F69D6">
        <w:t>’</w:t>
      </w:r>
      <w:r w:rsidRPr="00033231">
        <w:t>humanité a oublié l</w:t>
      </w:r>
      <w:r w:rsidR="004F69D6">
        <w:t>’</w:t>
      </w:r>
      <w:r w:rsidRPr="00033231">
        <w:t>hôte mourant de la maison en ruine</w:t>
      </w:r>
      <w:r w:rsidR="004F69D6">
        <w:t xml:space="preserve">, </w:t>
      </w:r>
      <w:r w:rsidRPr="00033231">
        <w:t>la Miséricorde divine se souvient de l</w:t>
      </w:r>
      <w:r w:rsidR="004F69D6">
        <w:t>’</w:t>
      </w:r>
      <w:r w:rsidRPr="00033231">
        <w:t>affligé</w:t>
      </w:r>
      <w:r w:rsidR="004F69D6">
        <w:t xml:space="preserve">, </w:t>
      </w:r>
      <w:r w:rsidRPr="00033231">
        <w:t>et une pluie de manne tombe sur ces lèvres qui ne recevront plus de nourriture terrestre</w:t>
      </w:r>
      <w:r w:rsidR="004F69D6">
        <w:t xml:space="preserve">. </w:t>
      </w:r>
      <w:r w:rsidRPr="00033231">
        <w:t>Les promesses bibliques</w:t>
      </w:r>
      <w:r w:rsidR="004F69D6">
        <w:t xml:space="preserve">, </w:t>
      </w:r>
      <w:r w:rsidRPr="00033231">
        <w:t>dédaignées pendant la santé</w:t>
      </w:r>
      <w:r w:rsidR="004F69D6">
        <w:t xml:space="preserve">, </w:t>
      </w:r>
      <w:r w:rsidRPr="00033231">
        <w:t>reviennent se faire entendre au chevet du malade</w:t>
      </w:r>
      <w:r w:rsidR="004F69D6">
        <w:t xml:space="preserve"> ; </w:t>
      </w:r>
      <w:r w:rsidRPr="00033231">
        <w:t>on sent qu</w:t>
      </w:r>
      <w:r w:rsidR="004F69D6">
        <w:t>’</w:t>
      </w:r>
      <w:r w:rsidRPr="00033231">
        <w:t>un Dieu miséricordieux veille avec sollicitude sur ce que le genre humain a abandonné</w:t>
      </w:r>
      <w:r w:rsidR="004F69D6">
        <w:t xml:space="preserve"> ; </w:t>
      </w:r>
      <w:r w:rsidRPr="00033231">
        <w:t>on se souvient de la tendre co</w:t>
      </w:r>
      <w:r w:rsidRPr="00033231">
        <w:t>m</w:t>
      </w:r>
      <w:r w:rsidRPr="00033231">
        <w:t>passion de Jésus</w:t>
      </w:r>
      <w:r w:rsidR="004F69D6">
        <w:t xml:space="preserve">, </w:t>
      </w:r>
      <w:r w:rsidRPr="00033231">
        <w:t>et l</w:t>
      </w:r>
      <w:r w:rsidR="004F69D6">
        <w:t>’</w:t>
      </w:r>
      <w:r w:rsidRPr="00033231">
        <w:t>on s</w:t>
      </w:r>
      <w:r w:rsidR="004F69D6">
        <w:t>’</w:t>
      </w:r>
      <w:r w:rsidRPr="00033231">
        <w:t>y réfugie</w:t>
      </w:r>
      <w:r w:rsidR="004F69D6">
        <w:t xml:space="preserve"> ; </w:t>
      </w:r>
      <w:r w:rsidRPr="00033231">
        <w:t>l</w:t>
      </w:r>
      <w:r w:rsidR="004F69D6">
        <w:t>’</w:t>
      </w:r>
      <w:r w:rsidRPr="00033231">
        <w:t>œil qui va s</w:t>
      </w:r>
      <w:r w:rsidR="004F69D6">
        <w:t>’</w:t>
      </w:r>
      <w:r w:rsidRPr="00033231">
        <w:t>éteindre</w:t>
      </w:r>
      <w:r w:rsidR="004F69D6">
        <w:t xml:space="preserve">, </w:t>
      </w:r>
      <w:r w:rsidRPr="00033231">
        <w:t>r</w:t>
      </w:r>
      <w:r w:rsidRPr="00033231">
        <w:t>e</w:t>
      </w:r>
      <w:r w:rsidRPr="00033231">
        <w:t xml:space="preserve">gardant </w:t>
      </w:r>
      <w:proofErr w:type="spellStart"/>
      <w:r w:rsidRPr="00033231">
        <w:t>au delà</w:t>
      </w:r>
      <w:proofErr w:type="spellEnd"/>
      <w:r w:rsidRPr="00033231">
        <w:t xml:space="preserve"> du temps</w:t>
      </w:r>
      <w:r w:rsidR="004F69D6">
        <w:t xml:space="preserve">, </w:t>
      </w:r>
      <w:r w:rsidRPr="00033231">
        <w:t>aperçoit une demeure</w:t>
      </w:r>
      <w:r w:rsidR="004F69D6">
        <w:t xml:space="preserve">, </w:t>
      </w:r>
      <w:r w:rsidRPr="00033231">
        <w:t>un ami</w:t>
      </w:r>
      <w:r w:rsidR="004F69D6">
        <w:t xml:space="preserve">, </w:t>
      </w:r>
      <w:r w:rsidRPr="00033231">
        <w:t>un r</w:t>
      </w:r>
      <w:r w:rsidRPr="00033231">
        <w:t>e</w:t>
      </w:r>
      <w:r w:rsidRPr="00033231">
        <w:t>fuge dans l</w:t>
      </w:r>
      <w:r w:rsidR="004F69D6">
        <w:t>’</w:t>
      </w:r>
      <w:r w:rsidRPr="00033231">
        <w:t>éternité</w:t>
      </w:r>
      <w:r w:rsidR="004F69D6">
        <w:t>.</w:t>
      </w:r>
    </w:p>
    <w:p w14:paraId="3A71FFF9" w14:textId="77777777" w:rsidR="004F69D6" w:rsidRDefault="00000000" w:rsidP="0021796F">
      <w:r w:rsidRPr="00033231">
        <w:t>Miss Mann</w:t>
      </w:r>
      <w:r w:rsidR="004F69D6">
        <w:t xml:space="preserve">, </w:t>
      </w:r>
      <w:r w:rsidRPr="00033231">
        <w:t>encouragée par la vive attention de Caroline</w:t>
      </w:r>
      <w:r w:rsidR="004F69D6">
        <w:t xml:space="preserve">, </w:t>
      </w:r>
      <w:r w:rsidRPr="00033231">
        <w:t>entra dans les détails de sa vie passée</w:t>
      </w:r>
      <w:r w:rsidR="004F69D6">
        <w:t xml:space="preserve">. </w:t>
      </w:r>
      <w:r w:rsidRPr="00033231">
        <w:t>Elle parla comme parle la vérité</w:t>
      </w:r>
      <w:r w:rsidR="004F69D6">
        <w:t xml:space="preserve">, </w:t>
      </w:r>
      <w:r w:rsidRPr="00033231">
        <w:t>simplement et avec une certaine réserve</w:t>
      </w:r>
      <w:r w:rsidR="004F69D6">
        <w:t xml:space="preserve">, </w:t>
      </w:r>
      <w:r w:rsidRPr="00033231">
        <w:t>sans vanité</w:t>
      </w:r>
      <w:r w:rsidR="004F69D6">
        <w:t xml:space="preserve">, </w:t>
      </w:r>
      <w:r w:rsidRPr="00033231">
        <w:t>sans exagération</w:t>
      </w:r>
      <w:r w:rsidR="004F69D6">
        <w:t xml:space="preserve">. </w:t>
      </w:r>
      <w:r w:rsidRPr="00033231">
        <w:t>Caroline trouva que cette vieille fille avait été une fille et une sœur des plus dévouées</w:t>
      </w:r>
      <w:r w:rsidR="004F69D6">
        <w:t xml:space="preserve">, </w:t>
      </w:r>
      <w:r w:rsidRPr="00033231">
        <w:t>la plus infatigable ga</w:t>
      </w:r>
      <w:r w:rsidRPr="00033231">
        <w:t>r</w:t>
      </w:r>
      <w:r w:rsidRPr="00033231">
        <w:t>dienne au chevet des moribonds</w:t>
      </w:r>
      <w:r w:rsidR="004F69D6">
        <w:t xml:space="preserve"> ; </w:t>
      </w:r>
      <w:r w:rsidRPr="00033231">
        <w:t>qu</w:t>
      </w:r>
      <w:r w:rsidR="004F69D6">
        <w:t>’</w:t>
      </w:r>
      <w:r w:rsidRPr="00033231">
        <w:t>à ces soins continuels et prolongés auprès des malades elle devait la maladie qui empo</w:t>
      </w:r>
      <w:r w:rsidRPr="00033231">
        <w:t>i</w:t>
      </w:r>
      <w:r w:rsidRPr="00033231">
        <w:t>sonnait en ce moment sa vie</w:t>
      </w:r>
      <w:r w:rsidR="004F69D6">
        <w:t xml:space="preserve"> ; </w:t>
      </w:r>
      <w:r w:rsidRPr="00033231">
        <w:t>qu</w:t>
      </w:r>
      <w:r w:rsidR="004F69D6">
        <w:t>’</w:t>
      </w:r>
      <w:r w:rsidRPr="00033231">
        <w:t xml:space="preserve">elle avait été </w:t>
      </w:r>
      <w:r w:rsidRPr="00033231">
        <w:lastRenderedPageBreak/>
        <w:t>le soutien et l</w:t>
      </w:r>
      <w:r w:rsidR="004F69D6">
        <w:t>’</w:t>
      </w:r>
      <w:r w:rsidRPr="00033231">
        <w:t>appui d</w:t>
      </w:r>
      <w:r w:rsidR="004F69D6">
        <w:t>’</w:t>
      </w:r>
      <w:r w:rsidRPr="00033231">
        <w:t>un parent tombé par sa propre faute dans la plus a</w:t>
      </w:r>
      <w:r w:rsidRPr="00033231">
        <w:t>f</w:t>
      </w:r>
      <w:r w:rsidRPr="00033231">
        <w:t>freuse dégradation</w:t>
      </w:r>
      <w:r w:rsidR="004F69D6">
        <w:t xml:space="preserve">, </w:t>
      </w:r>
      <w:r w:rsidRPr="00033231">
        <w:t>et qu</w:t>
      </w:r>
      <w:r w:rsidR="004F69D6">
        <w:t>’</w:t>
      </w:r>
      <w:r w:rsidRPr="00033231">
        <w:t>elle seule le préservait en ce moment du plus complet abandon</w:t>
      </w:r>
      <w:r w:rsidR="004F69D6">
        <w:t xml:space="preserve">. </w:t>
      </w:r>
      <w:r w:rsidRPr="00033231">
        <w:t xml:space="preserve">Miss </w:t>
      </w:r>
      <w:proofErr w:type="spellStart"/>
      <w:r w:rsidRPr="00033231">
        <w:t>Helstone</w:t>
      </w:r>
      <w:proofErr w:type="spellEnd"/>
      <w:r w:rsidRPr="00033231">
        <w:t xml:space="preserve"> demeura toute la jou</w:t>
      </w:r>
      <w:r w:rsidRPr="00033231">
        <w:t>r</w:t>
      </w:r>
      <w:r w:rsidRPr="00033231">
        <w:t>née</w:t>
      </w:r>
      <w:r w:rsidR="004F69D6">
        <w:t xml:space="preserve">, </w:t>
      </w:r>
      <w:r w:rsidRPr="00033231">
        <w:t>négligeant les autres visites qu</w:t>
      </w:r>
      <w:r w:rsidR="004F69D6">
        <w:t>’</w:t>
      </w:r>
      <w:r w:rsidRPr="00033231">
        <w:t>elle avait projetées</w:t>
      </w:r>
      <w:r w:rsidR="004F69D6">
        <w:t xml:space="preserve"> : </w:t>
      </w:r>
      <w:r w:rsidRPr="00033231">
        <w:t>et lor</w:t>
      </w:r>
      <w:r w:rsidRPr="00033231">
        <w:t>s</w:t>
      </w:r>
      <w:r w:rsidRPr="00033231">
        <w:t>qu</w:t>
      </w:r>
      <w:r w:rsidR="004F69D6">
        <w:t>’</w:t>
      </w:r>
      <w:r w:rsidRPr="00033231">
        <w:t>elle quitta miss Mann</w:t>
      </w:r>
      <w:r w:rsidR="004F69D6">
        <w:t xml:space="preserve">, </w:t>
      </w:r>
      <w:r w:rsidRPr="00033231">
        <w:t>ce fut avec la résolution de tout faire à l</w:t>
      </w:r>
      <w:r w:rsidR="004F69D6">
        <w:t>’</w:t>
      </w:r>
      <w:r w:rsidRPr="00033231">
        <w:t>avenir pour excuser ses défauts</w:t>
      </w:r>
      <w:r w:rsidR="004F69D6">
        <w:t xml:space="preserve">, </w:t>
      </w:r>
      <w:r w:rsidRPr="00033231">
        <w:t>de ne jamais rire de sa sing</w:t>
      </w:r>
      <w:r w:rsidRPr="00033231">
        <w:t>u</w:t>
      </w:r>
      <w:r w:rsidRPr="00033231">
        <w:t>larité ou de sa laideur</w:t>
      </w:r>
      <w:r w:rsidR="004F69D6">
        <w:t xml:space="preserve"> ; </w:t>
      </w:r>
      <w:r w:rsidRPr="00033231">
        <w:t>et</w:t>
      </w:r>
      <w:r w:rsidR="004F69D6">
        <w:t xml:space="preserve">, </w:t>
      </w:r>
      <w:r w:rsidRPr="00033231">
        <w:t>par-dessus tout</w:t>
      </w:r>
      <w:r w:rsidR="004F69D6">
        <w:t xml:space="preserve">, </w:t>
      </w:r>
      <w:r w:rsidRPr="00033231">
        <w:t>de ne point la négl</w:t>
      </w:r>
      <w:r w:rsidRPr="00033231">
        <w:t>i</w:t>
      </w:r>
      <w:r w:rsidRPr="00033231">
        <w:t>ger</w:t>
      </w:r>
      <w:r w:rsidR="004F69D6">
        <w:t xml:space="preserve">, </w:t>
      </w:r>
      <w:r w:rsidRPr="00033231">
        <w:t>de venir la voir une fois par semaine</w:t>
      </w:r>
      <w:r w:rsidR="004F69D6">
        <w:t xml:space="preserve">, </w:t>
      </w:r>
      <w:r w:rsidRPr="00033231">
        <w:t>et de lui offrir du fond du cœur l</w:t>
      </w:r>
      <w:r w:rsidR="004F69D6">
        <w:t>’</w:t>
      </w:r>
      <w:r w:rsidRPr="00033231">
        <w:t>hommage de son affection ou de son respect</w:t>
      </w:r>
      <w:r w:rsidR="004F69D6">
        <w:t xml:space="preserve"> : </w:t>
      </w:r>
      <w:r w:rsidRPr="00033231">
        <w:t>elle se</w:t>
      </w:r>
      <w:r w:rsidRPr="00033231">
        <w:t>n</w:t>
      </w:r>
      <w:r w:rsidRPr="00033231">
        <w:t>tait enfin qu</w:t>
      </w:r>
      <w:r w:rsidR="004F69D6">
        <w:t>’</w:t>
      </w:r>
      <w:r w:rsidRPr="00033231">
        <w:t>elle pouvait lui accorder le tribut de ces deux se</w:t>
      </w:r>
      <w:r w:rsidRPr="00033231">
        <w:t>n</w:t>
      </w:r>
      <w:r w:rsidRPr="00033231">
        <w:t>timents</w:t>
      </w:r>
      <w:r w:rsidR="004F69D6">
        <w:t>.</w:t>
      </w:r>
    </w:p>
    <w:p w14:paraId="38B6F7CC" w14:textId="77777777" w:rsidR="004F69D6" w:rsidRDefault="00000000" w:rsidP="0021796F">
      <w:r w:rsidRPr="00033231">
        <w:t>Caroline</w:t>
      </w:r>
      <w:r w:rsidR="004F69D6">
        <w:t xml:space="preserve">, </w:t>
      </w:r>
      <w:r w:rsidRPr="00033231">
        <w:t>à son retour</w:t>
      </w:r>
      <w:r w:rsidR="004F69D6">
        <w:t xml:space="preserve">, </w:t>
      </w:r>
      <w:r w:rsidRPr="00033231">
        <w:t>apprit à Fanny qu</w:t>
      </w:r>
      <w:r w:rsidR="004F69D6">
        <w:t>’</w:t>
      </w:r>
      <w:r w:rsidRPr="00033231">
        <w:t>elle était très-contente de sa sortie et que cette visite lui avait fait du bien</w:t>
      </w:r>
      <w:r w:rsidR="004F69D6">
        <w:t xml:space="preserve">. </w:t>
      </w:r>
      <w:r w:rsidRPr="00033231">
        <w:t>Le lendemain</w:t>
      </w:r>
      <w:r w:rsidR="004F69D6">
        <w:t xml:space="preserve">, </w:t>
      </w:r>
      <w:r w:rsidRPr="00033231">
        <w:t xml:space="preserve">elle ne manqua pas de rendre visite à miss </w:t>
      </w:r>
      <w:proofErr w:type="spellStart"/>
      <w:r w:rsidRPr="00033231">
        <w:t>Ainley</w:t>
      </w:r>
      <w:proofErr w:type="spellEnd"/>
      <w:r w:rsidR="004F69D6">
        <w:t xml:space="preserve">. </w:t>
      </w:r>
      <w:r w:rsidRPr="00033231">
        <w:t>Cette dernière était dans une position moins aisée que miss Mann</w:t>
      </w:r>
      <w:r w:rsidR="004F69D6">
        <w:t xml:space="preserve">, </w:t>
      </w:r>
      <w:r w:rsidRPr="00033231">
        <w:t>et sa demeure était plus modeste</w:t>
      </w:r>
      <w:r w:rsidR="004F69D6">
        <w:t xml:space="preserve"> ; </w:t>
      </w:r>
      <w:r w:rsidRPr="00033231">
        <w:t>elle était cependant</w:t>
      </w:r>
      <w:r w:rsidR="004F69D6">
        <w:t xml:space="preserve">, </w:t>
      </w:r>
      <w:r w:rsidRPr="00033231">
        <w:t>si c</w:t>
      </w:r>
      <w:r w:rsidR="004F69D6">
        <w:t>’</w:t>
      </w:r>
      <w:r w:rsidRPr="00033231">
        <w:t>est possible</w:t>
      </w:r>
      <w:r w:rsidR="004F69D6">
        <w:t xml:space="preserve">, </w:t>
      </w:r>
      <w:r w:rsidRPr="00033231">
        <w:t>plus propre encore</w:t>
      </w:r>
      <w:r w:rsidR="004F69D6">
        <w:t xml:space="preserve">, </w:t>
      </w:r>
      <w:r w:rsidRPr="00033231">
        <w:t>bien que la noble vieille d</w:t>
      </w:r>
      <w:r w:rsidRPr="00033231">
        <w:t>a</w:t>
      </w:r>
      <w:r w:rsidRPr="00033231">
        <w:t>me</w:t>
      </w:r>
      <w:r w:rsidR="004F69D6">
        <w:t xml:space="preserve">, </w:t>
      </w:r>
      <w:r w:rsidRPr="00033231">
        <w:t>ne pouvant se permettre le luxe d</w:t>
      </w:r>
      <w:r w:rsidR="004F69D6">
        <w:t>’</w:t>
      </w:r>
      <w:r w:rsidRPr="00033231">
        <w:t>une domestique</w:t>
      </w:r>
      <w:r w:rsidR="004F69D6">
        <w:t xml:space="preserve">, </w:t>
      </w:r>
      <w:r w:rsidRPr="00033231">
        <w:t>fit elle-même son ménage</w:t>
      </w:r>
      <w:r w:rsidR="004F69D6">
        <w:t xml:space="preserve">, </w:t>
      </w:r>
      <w:r w:rsidRPr="00033231">
        <w:t>avec l</w:t>
      </w:r>
      <w:r w:rsidR="004F69D6">
        <w:t>’</w:t>
      </w:r>
      <w:r w:rsidRPr="00033231">
        <w:t>aide accidentelle d</w:t>
      </w:r>
      <w:r w:rsidR="004F69D6">
        <w:t>’</w:t>
      </w:r>
      <w:r w:rsidRPr="00033231">
        <w:t>une jeune fille qui demeurait dans un cottage voisin</w:t>
      </w:r>
      <w:r w:rsidR="004F69D6">
        <w:t>.</w:t>
      </w:r>
    </w:p>
    <w:p w14:paraId="4DD10CFF" w14:textId="77777777" w:rsidR="004F69D6" w:rsidRDefault="00000000" w:rsidP="0021796F">
      <w:r w:rsidRPr="00033231">
        <w:t xml:space="preserve">Non-seulement miss </w:t>
      </w:r>
      <w:proofErr w:type="spellStart"/>
      <w:r w:rsidRPr="00033231">
        <w:t>Ainley</w:t>
      </w:r>
      <w:proofErr w:type="spellEnd"/>
      <w:r w:rsidRPr="00033231">
        <w:t xml:space="preserve"> était plus pauvre</w:t>
      </w:r>
      <w:r w:rsidR="004F69D6">
        <w:t xml:space="preserve">, </w:t>
      </w:r>
      <w:r w:rsidRPr="00033231">
        <w:t>mais elle était même plus disgraciée de la nature que l</w:t>
      </w:r>
      <w:r w:rsidR="004F69D6">
        <w:t>’</w:t>
      </w:r>
      <w:r w:rsidRPr="00033231">
        <w:t>autre vieille fille</w:t>
      </w:r>
      <w:r w:rsidR="004F69D6">
        <w:t xml:space="preserve">. </w:t>
      </w:r>
      <w:r w:rsidRPr="00033231">
        <w:t>Dans sa jeunesse</w:t>
      </w:r>
      <w:r w:rsidR="004F69D6">
        <w:t xml:space="preserve">, </w:t>
      </w:r>
      <w:r w:rsidRPr="00033231">
        <w:t>elle avait dû être laide</w:t>
      </w:r>
      <w:r w:rsidR="004F69D6">
        <w:t xml:space="preserve"> ; </w:t>
      </w:r>
      <w:r w:rsidRPr="00033231">
        <w:t>en ce moment</w:t>
      </w:r>
      <w:r w:rsidR="004F69D6">
        <w:t xml:space="preserve">, </w:t>
      </w:r>
      <w:r w:rsidRPr="00033231">
        <w:t>à ci</w:t>
      </w:r>
      <w:r w:rsidRPr="00033231">
        <w:t>n</w:t>
      </w:r>
      <w:r w:rsidRPr="00033231">
        <w:t>quante ans</w:t>
      </w:r>
      <w:r w:rsidR="004F69D6">
        <w:t xml:space="preserve">, </w:t>
      </w:r>
      <w:r w:rsidRPr="00033231">
        <w:t xml:space="preserve">elle était </w:t>
      </w:r>
      <w:r w:rsidRPr="00033231">
        <w:rPr>
          <w:i/>
          <w:iCs/>
        </w:rPr>
        <w:t>très-laide</w:t>
      </w:r>
      <w:r w:rsidR="004F69D6">
        <w:t xml:space="preserve">. </w:t>
      </w:r>
      <w:r w:rsidRPr="00033231">
        <w:t>À première vue</w:t>
      </w:r>
      <w:r w:rsidR="004F69D6">
        <w:t xml:space="preserve">, </w:t>
      </w:r>
      <w:r w:rsidRPr="00033231">
        <w:t>il fallait être dans une toute particulière disposition d</w:t>
      </w:r>
      <w:r w:rsidR="004F69D6">
        <w:t>’</w:t>
      </w:r>
      <w:r w:rsidRPr="00033231">
        <w:t>esprit pour ne pas la trouver repoussante</w:t>
      </w:r>
      <w:r w:rsidR="004F69D6">
        <w:t xml:space="preserve">. </w:t>
      </w:r>
      <w:r w:rsidRPr="00033231">
        <w:t>Elle était affectée dans ses vêtements et dans ses manières</w:t>
      </w:r>
      <w:r w:rsidR="004F69D6">
        <w:t xml:space="preserve"> ; </w:t>
      </w:r>
      <w:r w:rsidRPr="00033231">
        <w:t>son air</w:t>
      </w:r>
      <w:r w:rsidR="004F69D6">
        <w:t xml:space="preserve">, </w:t>
      </w:r>
      <w:r w:rsidRPr="00033231">
        <w:t>sa parole</w:t>
      </w:r>
      <w:r w:rsidR="004F69D6">
        <w:t xml:space="preserve">, </w:t>
      </w:r>
      <w:r w:rsidRPr="00033231">
        <w:t>sa démarche</w:t>
      </w:r>
      <w:r w:rsidR="004F69D6">
        <w:t xml:space="preserve">, </w:t>
      </w:r>
      <w:r w:rsidRPr="00033231">
        <w:t>étaient tout à fait d</w:t>
      </w:r>
      <w:r w:rsidR="004F69D6">
        <w:t>’</w:t>
      </w:r>
      <w:r w:rsidRPr="00033231">
        <w:t>une vieille fille</w:t>
      </w:r>
      <w:r w:rsidR="004F69D6">
        <w:t>.</w:t>
      </w:r>
    </w:p>
    <w:p w14:paraId="749CEF65" w14:textId="77777777" w:rsidR="004F69D6" w:rsidRDefault="00000000" w:rsidP="0021796F">
      <w:r w:rsidRPr="00033231">
        <w:t>L</w:t>
      </w:r>
      <w:r w:rsidR="004F69D6">
        <w:t>’</w:t>
      </w:r>
      <w:r w:rsidRPr="00033231">
        <w:t>accueil qu</w:t>
      </w:r>
      <w:r w:rsidR="004F69D6">
        <w:t>’</w:t>
      </w:r>
      <w:r w:rsidRPr="00033231">
        <w:t>elle fit à Caroline fut cérémonieux</w:t>
      </w:r>
      <w:r w:rsidR="004F69D6">
        <w:t xml:space="preserve">, </w:t>
      </w:r>
      <w:r w:rsidRPr="00033231">
        <w:t>même dans son amabilité</w:t>
      </w:r>
      <w:r w:rsidR="004F69D6">
        <w:t xml:space="preserve">, </w:t>
      </w:r>
      <w:r w:rsidRPr="00033231">
        <w:t>car il était aimable</w:t>
      </w:r>
      <w:r w:rsidR="004F69D6">
        <w:t xml:space="preserve"> ; </w:t>
      </w:r>
      <w:r w:rsidRPr="00033231">
        <w:t xml:space="preserve">mais miss </w:t>
      </w:r>
      <w:proofErr w:type="spellStart"/>
      <w:r w:rsidRPr="00033231">
        <w:t>Helstone</w:t>
      </w:r>
      <w:proofErr w:type="spellEnd"/>
      <w:r w:rsidRPr="00033231">
        <w:t xml:space="preserve"> excusa cela</w:t>
      </w:r>
      <w:r w:rsidR="004F69D6">
        <w:t xml:space="preserve">. </w:t>
      </w:r>
      <w:r w:rsidRPr="00033231">
        <w:t xml:space="preserve">Elle savait quelque chose de la bienfaisance du </w:t>
      </w:r>
      <w:r w:rsidRPr="00033231">
        <w:lastRenderedPageBreak/>
        <w:t>cœur qui battait sous ce fichu empesé</w:t>
      </w:r>
      <w:r w:rsidR="004F69D6">
        <w:t xml:space="preserve"> ; </w:t>
      </w:r>
      <w:r w:rsidRPr="00033231">
        <w:t>tout le voisinage</w:t>
      </w:r>
      <w:r w:rsidR="004F69D6">
        <w:t xml:space="preserve">, </w:t>
      </w:r>
      <w:r w:rsidRPr="00033231">
        <w:t>au moins toute la partie féminine du voisinage</w:t>
      </w:r>
      <w:r w:rsidR="004F69D6">
        <w:t xml:space="preserve">, </w:t>
      </w:r>
      <w:r w:rsidRPr="00033231">
        <w:t>en savait aussi quelque chose</w:t>
      </w:r>
      <w:r w:rsidR="004F69D6">
        <w:t xml:space="preserve">. </w:t>
      </w:r>
      <w:r w:rsidRPr="00033231">
        <w:t xml:space="preserve">Nul ne parlait mal de miss </w:t>
      </w:r>
      <w:proofErr w:type="spellStart"/>
      <w:r w:rsidRPr="00033231">
        <w:t>Ainley</w:t>
      </w:r>
      <w:proofErr w:type="spellEnd"/>
      <w:r w:rsidR="004F69D6">
        <w:t xml:space="preserve">, </w:t>
      </w:r>
      <w:r w:rsidRPr="00033231">
        <w:t>à l</w:t>
      </w:r>
      <w:r w:rsidR="004F69D6">
        <w:t>’</w:t>
      </w:r>
      <w:r w:rsidRPr="00033231">
        <w:t>exception des jeunes gens légers et des vieux inconsidérés qui la déclaraient hideuse</w:t>
      </w:r>
      <w:r w:rsidR="004F69D6">
        <w:t>.</w:t>
      </w:r>
    </w:p>
    <w:p w14:paraId="5B4CA453" w14:textId="77777777" w:rsidR="004F69D6" w:rsidRDefault="00000000" w:rsidP="0021796F">
      <w:r w:rsidRPr="00033231">
        <w:t>Caroline fut bientôt à son aise dans ce petit parloir</w:t>
      </w:r>
      <w:r w:rsidR="004F69D6">
        <w:t xml:space="preserve"> ; </w:t>
      </w:r>
      <w:r w:rsidRPr="00033231">
        <w:t>une main empressée la débarrassa de son châle et de son chapeau</w:t>
      </w:r>
      <w:r w:rsidR="004F69D6">
        <w:t xml:space="preserve">, </w:t>
      </w:r>
      <w:r w:rsidRPr="00033231">
        <w:t>et l</w:t>
      </w:r>
      <w:r w:rsidR="004F69D6">
        <w:t>’</w:t>
      </w:r>
      <w:r w:rsidRPr="00033231">
        <w:t>installa auprès du feu dans le siège le plus confortable</w:t>
      </w:r>
      <w:r w:rsidR="004F69D6">
        <w:t xml:space="preserve">. </w:t>
      </w:r>
      <w:r w:rsidRPr="00033231">
        <w:t>La je</w:t>
      </w:r>
      <w:r w:rsidRPr="00033231">
        <w:t>u</w:t>
      </w:r>
      <w:r w:rsidRPr="00033231">
        <w:t>ne et la vieille filles furent bientôt engagées dans une aimable conversation</w:t>
      </w:r>
      <w:r w:rsidR="004F69D6">
        <w:t xml:space="preserve">, </w:t>
      </w:r>
      <w:r w:rsidRPr="00033231">
        <w:t>et Caroline ne tarda pas à éprouver le pouvoir que peut exercer une âme sereine</w:t>
      </w:r>
      <w:r w:rsidR="004F69D6">
        <w:t xml:space="preserve">, </w:t>
      </w:r>
      <w:r w:rsidRPr="00033231">
        <w:t>dévouée et bienveillante</w:t>
      </w:r>
      <w:r w:rsidR="004F69D6">
        <w:t xml:space="preserve">, </w:t>
      </w:r>
      <w:r w:rsidRPr="00033231">
        <w:t>sur tout ce qui l</w:t>
      </w:r>
      <w:r w:rsidR="004F69D6">
        <w:t>’</w:t>
      </w:r>
      <w:r w:rsidRPr="00033231">
        <w:t>approche</w:t>
      </w:r>
      <w:r w:rsidR="004F69D6">
        <w:t xml:space="preserve">. </w:t>
      </w:r>
      <w:r w:rsidRPr="00033231">
        <w:t xml:space="preserve">Miss </w:t>
      </w:r>
      <w:proofErr w:type="spellStart"/>
      <w:r w:rsidRPr="00033231">
        <w:t>Ainley</w:t>
      </w:r>
      <w:proofErr w:type="spellEnd"/>
      <w:r w:rsidRPr="00033231">
        <w:t xml:space="preserve"> ne parlait jamais d</w:t>
      </w:r>
      <w:r w:rsidR="004F69D6">
        <w:t>’</w:t>
      </w:r>
      <w:r w:rsidRPr="00033231">
        <w:t>elle-même</w:t>
      </w:r>
      <w:r w:rsidR="004F69D6">
        <w:t xml:space="preserve">, </w:t>
      </w:r>
      <w:r w:rsidRPr="00033231">
        <w:t>toujours des autres</w:t>
      </w:r>
      <w:r w:rsidR="004F69D6">
        <w:t xml:space="preserve">. </w:t>
      </w:r>
      <w:r w:rsidRPr="00033231">
        <w:t>Elle ne s</w:t>
      </w:r>
      <w:r w:rsidR="004F69D6">
        <w:t>’</w:t>
      </w:r>
      <w:r w:rsidRPr="00033231">
        <w:t>occupait point de leurs défauts</w:t>
      </w:r>
      <w:r w:rsidR="004F69D6">
        <w:t xml:space="preserve"> ; </w:t>
      </w:r>
      <w:r w:rsidRPr="00033231">
        <w:t>son thème favori était leurs besoins</w:t>
      </w:r>
      <w:r w:rsidR="004F69D6">
        <w:t xml:space="preserve">, </w:t>
      </w:r>
      <w:r w:rsidRPr="00033231">
        <w:t>auxquels elle cherchait à subvenir</w:t>
      </w:r>
      <w:r w:rsidR="004F69D6">
        <w:t xml:space="preserve">, </w:t>
      </w:r>
      <w:r w:rsidRPr="00033231">
        <w:t>leurs souffrances</w:t>
      </w:r>
      <w:r w:rsidR="004F69D6">
        <w:t xml:space="preserve">, </w:t>
      </w:r>
      <w:r w:rsidRPr="00033231">
        <w:t>qu</w:t>
      </w:r>
      <w:r w:rsidR="004F69D6">
        <w:t>’</w:t>
      </w:r>
      <w:r w:rsidRPr="00033231">
        <w:t>elle désirait alléger</w:t>
      </w:r>
      <w:r w:rsidR="004F69D6">
        <w:t xml:space="preserve">. </w:t>
      </w:r>
      <w:r w:rsidRPr="00033231">
        <w:t>Elle était vraiment religieuse</w:t>
      </w:r>
      <w:r w:rsidR="004F69D6">
        <w:t xml:space="preserve">, </w:t>
      </w:r>
      <w:r w:rsidRPr="00033231">
        <w:t>ce que quelques-uns appelleraient une sai</w:t>
      </w:r>
      <w:r w:rsidRPr="00033231">
        <w:t>n</w:t>
      </w:r>
      <w:r w:rsidRPr="00033231">
        <w:t>te</w:t>
      </w:r>
      <w:r w:rsidR="004F69D6">
        <w:t xml:space="preserve">, </w:t>
      </w:r>
      <w:r w:rsidRPr="00033231">
        <w:t>et</w:t>
      </w:r>
      <w:r w:rsidR="004F69D6">
        <w:t xml:space="preserve">, </w:t>
      </w:r>
      <w:r w:rsidRPr="00033231">
        <w:t>en parlant de la religion</w:t>
      </w:r>
      <w:r w:rsidR="004F69D6">
        <w:t xml:space="preserve">, </w:t>
      </w:r>
      <w:r w:rsidRPr="00033231">
        <w:t>elle se servait souvent de certaines phrases consacrées</w:t>
      </w:r>
      <w:r w:rsidR="004F69D6">
        <w:t xml:space="preserve">, </w:t>
      </w:r>
      <w:r w:rsidRPr="00033231">
        <w:t>phrases dans lesquelles ceux qui ne possèdent que la faculté de remarquer le ridicule</w:t>
      </w:r>
      <w:r w:rsidR="004F69D6">
        <w:t xml:space="preserve">, </w:t>
      </w:r>
      <w:r w:rsidRPr="00033231">
        <w:t>et non d</w:t>
      </w:r>
      <w:r w:rsidR="004F69D6">
        <w:t>’</w:t>
      </w:r>
      <w:r w:rsidRPr="00033231">
        <w:t>apprécier et de juger un caractère</w:t>
      </w:r>
      <w:r w:rsidR="004F69D6">
        <w:t xml:space="preserve">, </w:t>
      </w:r>
      <w:r w:rsidRPr="00033231">
        <w:t>eussent assurément trouvé un sujet de satire</w:t>
      </w:r>
      <w:r w:rsidR="004F69D6">
        <w:t xml:space="preserve">, </w:t>
      </w:r>
      <w:r w:rsidRPr="00033231">
        <w:t>matière à rire et à plaisanter</w:t>
      </w:r>
      <w:r w:rsidR="004F69D6">
        <w:t xml:space="preserve">. </w:t>
      </w:r>
      <w:r w:rsidRPr="00033231">
        <w:t>Ils se seraient cependant grossièrement trompés</w:t>
      </w:r>
      <w:r w:rsidR="004F69D6">
        <w:t xml:space="preserve">. </w:t>
      </w:r>
      <w:r w:rsidRPr="00033231">
        <w:t>La sincérité n</w:t>
      </w:r>
      <w:r w:rsidR="004F69D6">
        <w:t>’</w:t>
      </w:r>
      <w:r w:rsidRPr="00033231">
        <w:t>est jamais r</w:t>
      </w:r>
      <w:r w:rsidRPr="00033231">
        <w:t>i</w:t>
      </w:r>
      <w:r w:rsidRPr="00033231">
        <w:t>dicule</w:t>
      </w:r>
      <w:r w:rsidR="004F69D6">
        <w:t xml:space="preserve">, </w:t>
      </w:r>
      <w:r w:rsidRPr="00033231">
        <w:t>elle est toujours respectable</w:t>
      </w:r>
      <w:r w:rsidR="004F69D6">
        <w:t xml:space="preserve"> ; </w:t>
      </w:r>
      <w:r w:rsidRPr="00033231">
        <w:t>les cœurs vraiment rel</w:t>
      </w:r>
      <w:r w:rsidRPr="00033231">
        <w:t>i</w:t>
      </w:r>
      <w:r w:rsidRPr="00033231">
        <w:t>gieux</w:t>
      </w:r>
      <w:r w:rsidR="004F69D6">
        <w:t xml:space="preserve">, </w:t>
      </w:r>
      <w:r w:rsidRPr="00033231">
        <w:t>qu</w:t>
      </w:r>
      <w:r w:rsidR="004F69D6">
        <w:t>’</w:t>
      </w:r>
      <w:r w:rsidRPr="00033231">
        <w:t>ils parlent ou non un langage éloquent et choisi</w:t>
      </w:r>
      <w:r w:rsidR="004F69D6">
        <w:t xml:space="preserve">, </w:t>
      </w:r>
      <w:r w:rsidRPr="00033231">
        <w:t>do</w:t>
      </w:r>
      <w:r w:rsidRPr="00033231">
        <w:t>i</w:t>
      </w:r>
      <w:r w:rsidRPr="00033231">
        <w:t>vent toujours être écoutés avec respect</w:t>
      </w:r>
      <w:r w:rsidR="004F69D6">
        <w:t xml:space="preserve">. </w:t>
      </w:r>
      <w:r w:rsidRPr="00033231">
        <w:t>Que ceux donc qui ne peuvent avec certitude discerner la différence qui existe entre le ton de l</w:t>
      </w:r>
      <w:r w:rsidR="004F69D6">
        <w:t>’</w:t>
      </w:r>
      <w:r w:rsidRPr="00033231">
        <w:t>hypocrisie et celui de la sincérité se montrent réservés dans leurs moqueries</w:t>
      </w:r>
      <w:r w:rsidR="004F69D6">
        <w:t xml:space="preserve">, </w:t>
      </w:r>
      <w:r w:rsidRPr="00033231">
        <w:t>de peur d</w:t>
      </w:r>
      <w:r w:rsidR="004F69D6">
        <w:t>’</w:t>
      </w:r>
      <w:r w:rsidRPr="00033231">
        <w:t>avoir le malheur de rire à tort</w:t>
      </w:r>
      <w:r w:rsidR="004F69D6">
        <w:t xml:space="preserve">, </w:t>
      </w:r>
      <w:r w:rsidRPr="00033231">
        <w:t>et de commettre une impiété lorsqu</w:t>
      </w:r>
      <w:r w:rsidR="004F69D6">
        <w:t>’</w:t>
      </w:r>
      <w:r w:rsidRPr="00033231">
        <w:t>ils ne songent qu</w:t>
      </w:r>
      <w:r w:rsidR="004F69D6">
        <w:t>’</w:t>
      </w:r>
      <w:r w:rsidRPr="00033231">
        <w:t>à faire briller leur esprit</w:t>
      </w:r>
      <w:r w:rsidR="004F69D6">
        <w:t>.</w:t>
      </w:r>
    </w:p>
    <w:p w14:paraId="54314E2D" w14:textId="77777777" w:rsidR="004F69D6" w:rsidRDefault="00000000" w:rsidP="0021796F">
      <w:r w:rsidRPr="00033231">
        <w:lastRenderedPageBreak/>
        <w:t>Ce n</w:t>
      </w:r>
      <w:r w:rsidR="004F69D6">
        <w:t>’</w:t>
      </w:r>
      <w:r w:rsidRPr="00033231">
        <w:t xml:space="preserve">est point de la propre bouche de miss </w:t>
      </w:r>
      <w:proofErr w:type="spellStart"/>
      <w:r w:rsidRPr="00033231">
        <w:t>Ainley</w:t>
      </w:r>
      <w:proofErr w:type="spellEnd"/>
      <w:r w:rsidRPr="00033231">
        <w:t xml:space="preserve"> que C</w:t>
      </w:r>
      <w:r w:rsidRPr="00033231">
        <w:t>a</w:t>
      </w:r>
      <w:r w:rsidRPr="00033231">
        <w:t>roline avait appris les bonnes œuvres de la vieille fille</w:t>
      </w:r>
      <w:r w:rsidR="004F69D6">
        <w:t xml:space="preserve">, </w:t>
      </w:r>
      <w:r w:rsidRPr="00033231">
        <w:t>et cepe</w:t>
      </w:r>
      <w:r w:rsidRPr="00033231">
        <w:t>n</w:t>
      </w:r>
      <w:r w:rsidRPr="00033231">
        <w:t>dant elle les connaissait bien</w:t>
      </w:r>
      <w:r w:rsidR="004F69D6">
        <w:t xml:space="preserve">. </w:t>
      </w:r>
      <w:r w:rsidRPr="00033231">
        <w:t>Sa bienfaisance était le sujet fam</w:t>
      </w:r>
      <w:r w:rsidRPr="00033231">
        <w:t>i</w:t>
      </w:r>
      <w:r w:rsidRPr="00033231">
        <w:t xml:space="preserve">lier de la conversation des pauvres de </w:t>
      </w:r>
      <w:proofErr w:type="spellStart"/>
      <w:r w:rsidRPr="00033231">
        <w:t>Briarfield</w:t>
      </w:r>
      <w:proofErr w:type="spellEnd"/>
      <w:r w:rsidR="004F69D6">
        <w:t xml:space="preserve">. </w:t>
      </w:r>
      <w:r w:rsidRPr="00033231">
        <w:t>Ces bonnes œuvres n</w:t>
      </w:r>
      <w:r w:rsidR="004F69D6">
        <w:t>’</w:t>
      </w:r>
      <w:r w:rsidRPr="00033231">
        <w:t>étaient pas des aumônes</w:t>
      </w:r>
      <w:r w:rsidR="004F69D6">
        <w:t xml:space="preserve"> : </w:t>
      </w:r>
      <w:r w:rsidRPr="00033231">
        <w:t>la vieille fille était trop pa</w:t>
      </w:r>
      <w:r w:rsidRPr="00033231">
        <w:t>u</w:t>
      </w:r>
      <w:r w:rsidRPr="00033231">
        <w:t>vre pour donner beaucoup</w:t>
      </w:r>
      <w:r w:rsidR="004F69D6">
        <w:t xml:space="preserve">, </w:t>
      </w:r>
      <w:r w:rsidRPr="00033231">
        <w:t>quoiqu</w:t>
      </w:r>
      <w:r w:rsidR="004F69D6">
        <w:t>’</w:t>
      </w:r>
      <w:r w:rsidRPr="00033231">
        <w:t>elle se refusât le nécessaire afin de contribuer de son obole lorsqu</w:t>
      </w:r>
      <w:r w:rsidR="004F69D6">
        <w:t>’</w:t>
      </w:r>
      <w:r w:rsidRPr="00033231">
        <w:t>il en était besoin</w:t>
      </w:r>
      <w:r w:rsidR="004F69D6">
        <w:t xml:space="preserve"> ; </w:t>
      </w:r>
      <w:r w:rsidRPr="00033231">
        <w:t>c</w:t>
      </w:r>
      <w:r w:rsidR="004F69D6">
        <w:t>’</w:t>
      </w:r>
      <w:r w:rsidRPr="00033231">
        <w:t>étaient les œuvres de la sœur de charité</w:t>
      </w:r>
      <w:r w:rsidR="004F69D6">
        <w:t xml:space="preserve">, </w:t>
      </w:r>
      <w:r w:rsidRPr="00033231">
        <w:t>bien plus difficiles à accomplir que celles de dame Bienfaisance</w:t>
      </w:r>
      <w:r w:rsidR="004F69D6">
        <w:t xml:space="preserve">. </w:t>
      </w:r>
      <w:r w:rsidRPr="00033231">
        <w:t>Elle eût veillé au lit de n</w:t>
      </w:r>
      <w:r w:rsidR="004F69D6">
        <w:t>’</w:t>
      </w:r>
      <w:r w:rsidRPr="00033231">
        <w:t>importe quel malade</w:t>
      </w:r>
      <w:r w:rsidR="004F69D6">
        <w:t xml:space="preserve">. </w:t>
      </w:r>
      <w:r w:rsidRPr="00033231">
        <w:t>Rien ne semblait la rebuter</w:t>
      </w:r>
      <w:r w:rsidR="004F69D6">
        <w:t xml:space="preserve"> ; </w:t>
      </w:r>
      <w:r w:rsidRPr="00033231">
        <w:t>elle eût soigné les plus pauvres</w:t>
      </w:r>
      <w:r w:rsidR="004F69D6">
        <w:t xml:space="preserve">, </w:t>
      </w:r>
      <w:r w:rsidRPr="00033231">
        <w:t>et ceux que nulle autre qu</w:t>
      </w:r>
      <w:r w:rsidR="004F69D6">
        <w:t>’</w:t>
      </w:r>
      <w:r w:rsidRPr="00033231">
        <w:t>elle n</w:t>
      </w:r>
      <w:r w:rsidR="004F69D6">
        <w:t>’</w:t>
      </w:r>
      <w:r w:rsidRPr="00033231">
        <w:t>eût voulu approcher</w:t>
      </w:r>
      <w:r w:rsidR="004F69D6">
        <w:t xml:space="preserve"> ; </w:t>
      </w:r>
      <w:r w:rsidRPr="00033231">
        <w:t>elle était</w:t>
      </w:r>
      <w:r w:rsidR="004F69D6">
        <w:t xml:space="preserve">, </w:t>
      </w:r>
      <w:r w:rsidRPr="00033231">
        <w:t>dans toutes les circonstances</w:t>
      </w:r>
      <w:r w:rsidR="004F69D6">
        <w:t xml:space="preserve">, </w:t>
      </w:r>
      <w:r w:rsidRPr="00033231">
        <w:t>s</w:t>
      </w:r>
      <w:r w:rsidRPr="00033231">
        <w:t>e</w:t>
      </w:r>
      <w:r w:rsidRPr="00033231">
        <w:t>re</w:t>
      </w:r>
      <w:r w:rsidRPr="00033231">
        <w:t>i</w:t>
      </w:r>
      <w:r w:rsidRPr="00033231">
        <w:t>ne</w:t>
      </w:r>
      <w:r w:rsidR="004F69D6">
        <w:t xml:space="preserve">, </w:t>
      </w:r>
      <w:r w:rsidRPr="00033231">
        <w:t>humble</w:t>
      </w:r>
      <w:r w:rsidR="004F69D6">
        <w:t xml:space="preserve">, </w:t>
      </w:r>
      <w:r w:rsidRPr="00033231">
        <w:t>bienveillante et d</w:t>
      </w:r>
      <w:r w:rsidR="004F69D6">
        <w:t>’</w:t>
      </w:r>
      <w:r w:rsidRPr="00033231">
        <w:t>une humeur égale</w:t>
      </w:r>
      <w:r w:rsidR="004F69D6">
        <w:t>.</w:t>
      </w:r>
    </w:p>
    <w:p w14:paraId="10EE2C7F" w14:textId="14886979" w:rsidR="004F69D6" w:rsidRDefault="00000000" w:rsidP="0021796F">
      <w:r w:rsidRPr="00033231">
        <w:t>De cette bonté elle ne tirait pas grande récompense en cette vie</w:t>
      </w:r>
      <w:r w:rsidR="004F69D6">
        <w:t xml:space="preserve">. </w:t>
      </w:r>
      <w:r w:rsidRPr="00033231">
        <w:t>Beaucoup de pauvres s</w:t>
      </w:r>
      <w:r w:rsidR="004F69D6">
        <w:t>’</w:t>
      </w:r>
      <w:r w:rsidRPr="00033231">
        <w:t>étaient tellement accoutumés à rec</w:t>
      </w:r>
      <w:r w:rsidRPr="00033231">
        <w:t>e</w:t>
      </w:r>
      <w:r w:rsidRPr="00033231">
        <w:t>voir ses services</w:t>
      </w:r>
      <w:r w:rsidR="004F69D6">
        <w:t xml:space="preserve">, </w:t>
      </w:r>
      <w:r w:rsidRPr="00033231">
        <w:t>qu</w:t>
      </w:r>
      <w:r w:rsidR="004F69D6">
        <w:t>’</w:t>
      </w:r>
      <w:r w:rsidRPr="00033231">
        <w:t>ils songeaient à peine à l</w:t>
      </w:r>
      <w:r w:rsidR="004F69D6">
        <w:t>’</w:t>
      </w:r>
      <w:r w:rsidRPr="00033231">
        <w:t>en remercier</w:t>
      </w:r>
      <w:r w:rsidR="004F69D6">
        <w:t xml:space="preserve">. </w:t>
      </w:r>
      <w:r w:rsidRPr="00033231">
        <w:t>Les riches entendaient parler d</w:t>
      </w:r>
      <w:r w:rsidR="004F69D6">
        <w:t>’</w:t>
      </w:r>
      <w:r w:rsidRPr="00033231">
        <w:t>elle avec étonnement</w:t>
      </w:r>
      <w:r w:rsidR="004F69D6">
        <w:t xml:space="preserve"> ; </w:t>
      </w:r>
      <w:r w:rsidRPr="00033231">
        <w:t>mais un se</w:t>
      </w:r>
      <w:r w:rsidRPr="00033231">
        <w:t>n</w:t>
      </w:r>
      <w:r w:rsidRPr="00033231">
        <w:t>timent de honte</w:t>
      </w:r>
      <w:r w:rsidR="004F69D6">
        <w:t xml:space="preserve">, </w:t>
      </w:r>
      <w:r w:rsidRPr="00033231">
        <w:t>produit par la différence qu</w:t>
      </w:r>
      <w:r w:rsidR="004F69D6">
        <w:t>’</w:t>
      </w:r>
      <w:r w:rsidRPr="00033231">
        <w:t>ils remarquaient entre ses sacrifices et les leurs</w:t>
      </w:r>
      <w:r w:rsidR="004F69D6">
        <w:t xml:space="preserve">, </w:t>
      </w:r>
      <w:r w:rsidRPr="00033231">
        <w:t>leur faisait garder le silence</w:t>
      </w:r>
      <w:r w:rsidR="004F69D6">
        <w:t xml:space="preserve">. </w:t>
      </w:r>
      <w:r w:rsidRPr="00033231">
        <w:t>Beaucoup de dames</w:t>
      </w:r>
      <w:r w:rsidR="004F69D6">
        <w:t xml:space="preserve">, </w:t>
      </w:r>
      <w:r w:rsidRPr="00033231">
        <w:t>cependant</w:t>
      </w:r>
      <w:r w:rsidR="004F69D6">
        <w:t xml:space="preserve">, </w:t>
      </w:r>
      <w:r w:rsidRPr="00033231">
        <w:t>avaient pour elle une vénér</w:t>
      </w:r>
      <w:r w:rsidRPr="00033231">
        <w:t>a</w:t>
      </w:r>
      <w:r w:rsidRPr="00033231">
        <w:t>tion profonde</w:t>
      </w:r>
      <w:r w:rsidR="004F69D6">
        <w:t xml:space="preserve">, </w:t>
      </w:r>
      <w:r w:rsidRPr="00033231">
        <w:t>dont elles ne pouvaient se défendre</w:t>
      </w:r>
      <w:r w:rsidR="004F69D6">
        <w:t xml:space="preserve"> ; </w:t>
      </w:r>
      <w:r w:rsidRPr="00033231">
        <w:t>un gentl</w:t>
      </w:r>
      <w:r w:rsidRPr="00033231">
        <w:t>e</w:t>
      </w:r>
      <w:r w:rsidRPr="00033231">
        <w:t>man</w:t>
      </w:r>
      <w:r w:rsidR="004F69D6">
        <w:t xml:space="preserve">, </w:t>
      </w:r>
      <w:r w:rsidRPr="00033231">
        <w:t>un seul</w:t>
      </w:r>
      <w:r w:rsidR="004F69D6">
        <w:t xml:space="preserve">, </w:t>
      </w:r>
      <w:r w:rsidRPr="00033231">
        <w:t>lui avait donné son amitié et toute sa confiance</w:t>
      </w:r>
      <w:r w:rsidR="004F69D6">
        <w:t xml:space="preserve"> : </w:t>
      </w:r>
      <w:r w:rsidRPr="00033231">
        <w:t>c</w:t>
      </w:r>
      <w:r w:rsidR="004F69D6">
        <w:t>’</w:t>
      </w:r>
      <w:r w:rsidRPr="00033231">
        <w:t xml:space="preserve">était </w:t>
      </w:r>
      <w:r w:rsidR="004F69D6">
        <w:t>M. </w:t>
      </w:r>
      <w:r w:rsidRPr="00033231">
        <w:t>Hall</w:t>
      </w:r>
      <w:r w:rsidR="004F69D6">
        <w:t xml:space="preserve">, </w:t>
      </w:r>
      <w:r w:rsidRPr="00033231">
        <w:t xml:space="preserve">le curé de </w:t>
      </w:r>
      <w:proofErr w:type="spellStart"/>
      <w:r w:rsidRPr="00033231">
        <w:t>Nunnely</w:t>
      </w:r>
      <w:proofErr w:type="spellEnd"/>
      <w:r w:rsidR="004F69D6">
        <w:t xml:space="preserve">. </w:t>
      </w:r>
      <w:r w:rsidRPr="00033231">
        <w:t>Il disait</w:t>
      </w:r>
      <w:r w:rsidR="004F69D6">
        <w:t xml:space="preserve">, </w:t>
      </w:r>
      <w:r w:rsidRPr="00033231">
        <w:t>et avec justice</w:t>
      </w:r>
      <w:r w:rsidR="004F69D6">
        <w:t xml:space="preserve">, </w:t>
      </w:r>
      <w:r w:rsidRPr="00033231">
        <w:t>que sa vie approchait plus de celle du Christ que celle d</w:t>
      </w:r>
      <w:r w:rsidR="004F69D6">
        <w:t>’</w:t>
      </w:r>
      <w:r w:rsidRPr="00033231">
        <w:t>aucun être humain dont il eût connaissance</w:t>
      </w:r>
      <w:r w:rsidR="004F69D6">
        <w:t xml:space="preserve">. </w:t>
      </w:r>
      <w:r w:rsidRPr="00033231">
        <w:t>N</w:t>
      </w:r>
      <w:r w:rsidR="004F69D6">
        <w:t>’</w:t>
      </w:r>
      <w:r w:rsidRPr="00033231">
        <w:t>allez pas croire</w:t>
      </w:r>
      <w:r w:rsidR="004F69D6">
        <w:t xml:space="preserve">, </w:t>
      </w:r>
      <w:r w:rsidRPr="00033231">
        <w:t>lecteur</w:t>
      </w:r>
      <w:r w:rsidR="004F69D6">
        <w:t xml:space="preserve">, </w:t>
      </w:r>
      <w:r w:rsidRPr="00033231">
        <w:t>qu</w:t>
      </w:r>
      <w:r w:rsidR="004F69D6">
        <w:t>’</w:t>
      </w:r>
      <w:r w:rsidRPr="00033231">
        <w:t xml:space="preserve">en esquissant le caractère de miss </w:t>
      </w:r>
      <w:proofErr w:type="spellStart"/>
      <w:r w:rsidRPr="00033231">
        <w:t>Ainley</w:t>
      </w:r>
      <w:proofErr w:type="spellEnd"/>
      <w:r w:rsidRPr="00033231">
        <w:t xml:space="preserve"> je fais un portrait d</w:t>
      </w:r>
      <w:r w:rsidR="004F69D6">
        <w:t>’</w:t>
      </w:r>
      <w:r w:rsidRPr="00033231">
        <w:t>imagination</w:t>
      </w:r>
      <w:r w:rsidR="004F69D6">
        <w:t xml:space="preserve"> ; </w:t>
      </w:r>
      <w:r w:rsidRPr="00033231">
        <w:t>non</w:t>
      </w:r>
      <w:r w:rsidR="004F69D6">
        <w:t xml:space="preserve">, </w:t>
      </w:r>
      <w:r w:rsidRPr="00033231">
        <w:t>je prends les originaux de semblables po</w:t>
      </w:r>
      <w:r w:rsidRPr="00033231">
        <w:t>r</w:t>
      </w:r>
      <w:r w:rsidRPr="00033231">
        <w:t>traits dans la vie réelle</w:t>
      </w:r>
      <w:r w:rsidR="004F69D6">
        <w:t>.</w:t>
      </w:r>
    </w:p>
    <w:p w14:paraId="207F8F7F" w14:textId="77777777" w:rsidR="004F69D6" w:rsidRDefault="00000000" w:rsidP="0021796F">
      <w:r w:rsidRPr="00033231">
        <w:t xml:space="preserve">Miss </w:t>
      </w:r>
      <w:proofErr w:type="spellStart"/>
      <w:r w:rsidRPr="00033231">
        <w:t>Helstone</w:t>
      </w:r>
      <w:proofErr w:type="spellEnd"/>
      <w:r w:rsidRPr="00033231">
        <w:t xml:space="preserve"> étudia bien l</w:t>
      </w:r>
      <w:r w:rsidR="004F69D6">
        <w:t>’</w:t>
      </w:r>
      <w:r w:rsidRPr="00033231">
        <w:t>esprit et le cœur qui venaient de se révéler à elle</w:t>
      </w:r>
      <w:r w:rsidR="004F69D6">
        <w:t xml:space="preserve">. </w:t>
      </w:r>
      <w:r w:rsidRPr="00033231">
        <w:t>Elle ne trouva pas une grande intelligence</w:t>
      </w:r>
      <w:r w:rsidR="004F69D6">
        <w:t xml:space="preserve">, </w:t>
      </w:r>
      <w:r w:rsidRPr="00033231">
        <w:t>à admirer</w:t>
      </w:r>
      <w:r w:rsidR="004F69D6">
        <w:t xml:space="preserve"> : </w:t>
      </w:r>
      <w:r w:rsidRPr="00033231">
        <w:t>la vieille fille n</w:t>
      </w:r>
      <w:r w:rsidR="004F69D6">
        <w:t>’</w:t>
      </w:r>
      <w:r w:rsidRPr="00033231">
        <w:t>avait que de la sensibilité</w:t>
      </w:r>
      <w:r w:rsidR="004F69D6">
        <w:t xml:space="preserve"> ; </w:t>
      </w:r>
      <w:r w:rsidRPr="00033231">
        <w:t xml:space="preserve">mais elle </w:t>
      </w:r>
      <w:r w:rsidRPr="00033231">
        <w:lastRenderedPageBreak/>
        <w:t xml:space="preserve">découvrit en miss </w:t>
      </w:r>
      <w:proofErr w:type="spellStart"/>
      <w:r w:rsidRPr="00033231">
        <w:t>Ainley</w:t>
      </w:r>
      <w:proofErr w:type="spellEnd"/>
      <w:r w:rsidRPr="00033231">
        <w:t xml:space="preserve"> tant de bonté</w:t>
      </w:r>
      <w:r w:rsidR="004F69D6">
        <w:t xml:space="preserve">, </w:t>
      </w:r>
      <w:r w:rsidRPr="00033231">
        <w:t>de douceur</w:t>
      </w:r>
      <w:r w:rsidR="004F69D6">
        <w:t xml:space="preserve">, </w:t>
      </w:r>
      <w:r w:rsidRPr="00033231">
        <w:t>de patience</w:t>
      </w:r>
      <w:r w:rsidR="004F69D6">
        <w:t xml:space="preserve">, </w:t>
      </w:r>
      <w:r w:rsidRPr="00033231">
        <w:t>de franchise</w:t>
      </w:r>
      <w:r w:rsidR="004F69D6">
        <w:t xml:space="preserve">, </w:t>
      </w:r>
      <w:r w:rsidRPr="00033231">
        <w:t>de désir d</w:t>
      </w:r>
      <w:r w:rsidR="004F69D6">
        <w:t>’</w:t>
      </w:r>
      <w:r w:rsidRPr="00033231">
        <w:t>être utile</w:t>
      </w:r>
      <w:r w:rsidR="004F69D6">
        <w:t xml:space="preserve">, </w:t>
      </w:r>
      <w:r w:rsidRPr="00033231">
        <w:t>qu</w:t>
      </w:r>
      <w:r w:rsidR="004F69D6">
        <w:t>’</w:t>
      </w:r>
      <w:r w:rsidRPr="00033231">
        <w:t>elle inclina respectueus</w:t>
      </w:r>
      <w:r w:rsidRPr="00033231">
        <w:t>e</w:t>
      </w:r>
      <w:r w:rsidRPr="00033231">
        <w:t>ment sa propre intelligence devant celle de la vieille fille</w:t>
      </w:r>
      <w:r w:rsidR="004F69D6">
        <w:t xml:space="preserve">. </w:t>
      </w:r>
      <w:r w:rsidRPr="00033231">
        <w:t>Qu</w:t>
      </w:r>
      <w:r w:rsidR="004F69D6">
        <w:t>’</w:t>
      </w:r>
      <w:r w:rsidRPr="00033231">
        <w:t>étaient son amour de la nature</w:t>
      </w:r>
      <w:r w:rsidR="004F69D6">
        <w:t xml:space="preserve">, </w:t>
      </w:r>
      <w:r w:rsidRPr="00033231">
        <w:t>son sentiment du beau</w:t>
      </w:r>
      <w:r w:rsidR="004F69D6">
        <w:t xml:space="preserve">, </w:t>
      </w:r>
      <w:r w:rsidRPr="00033231">
        <w:t>ses plus diverses et ses plus ferventes émotions</w:t>
      </w:r>
      <w:r w:rsidR="004F69D6">
        <w:t xml:space="preserve">, </w:t>
      </w:r>
      <w:r w:rsidRPr="00033231">
        <w:t>sa plus profonde faculté de penser et de comprendre</w:t>
      </w:r>
      <w:r w:rsidR="004F69D6">
        <w:t xml:space="preserve">, </w:t>
      </w:r>
      <w:r w:rsidRPr="00033231">
        <w:t>comparés aux vertus prat</w:t>
      </w:r>
      <w:r w:rsidRPr="00033231">
        <w:t>i</w:t>
      </w:r>
      <w:r w:rsidRPr="00033231">
        <w:t>ques de cette bonne femme</w:t>
      </w:r>
      <w:r w:rsidR="004F69D6">
        <w:t xml:space="preserve"> ? </w:t>
      </w:r>
      <w:r w:rsidRPr="00033231">
        <w:t>Pour un moment</w:t>
      </w:r>
      <w:r w:rsidR="004F69D6">
        <w:t xml:space="preserve">, </w:t>
      </w:r>
      <w:r w:rsidRPr="00033231">
        <w:t>ces avantages lui parurent n</w:t>
      </w:r>
      <w:r w:rsidR="004F69D6">
        <w:t>’</w:t>
      </w:r>
      <w:r w:rsidRPr="00033231">
        <w:t>être que les belles formes de l</w:t>
      </w:r>
      <w:r w:rsidR="004F69D6">
        <w:t>’</w:t>
      </w:r>
      <w:r w:rsidRPr="00033231">
        <w:t>égoïsme</w:t>
      </w:r>
      <w:r w:rsidR="004F69D6">
        <w:t xml:space="preserve">, </w:t>
      </w:r>
      <w:r w:rsidRPr="00033231">
        <w:t>et elle les foula mentalement aux pieds</w:t>
      </w:r>
      <w:r w:rsidR="004F69D6">
        <w:t>.</w:t>
      </w:r>
    </w:p>
    <w:p w14:paraId="1154DE9A" w14:textId="77777777" w:rsidR="004F69D6" w:rsidRDefault="00000000" w:rsidP="0021796F">
      <w:r w:rsidRPr="00033231">
        <w:t>Elle sentait</w:t>
      </w:r>
      <w:r w:rsidR="004F69D6">
        <w:t xml:space="preserve">, </w:t>
      </w:r>
      <w:r w:rsidRPr="00033231">
        <w:t>il est vrai</w:t>
      </w:r>
      <w:r w:rsidR="004F69D6">
        <w:t xml:space="preserve">, </w:t>
      </w:r>
      <w:r w:rsidRPr="00033231">
        <w:t xml:space="preserve">avec peine que la vie qui avait fait miss </w:t>
      </w:r>
      <w:proofErr w:type="spellStart"/>
      <w:r w:rsidRPr="00033231">
        <w:t>Ainley</w:t>
      </w:r>
      <w:proofErr w:type="spellEnd"/>
      <w:r w:rsidRPr="00033231">
        <w:t xml:space="preserve"> heureuse ne pouvait lui donner le bonheur</w:t>
      </w:r>
      <w:r w:rsidR="004F69D6">
        <w:t xml:space="preserve"> : </w:t>
      </w:r>
      <w:r w:rsidRPr="00033231">
        <w:t>toute pure et tout active que fût cette existence</w:t>
      </w:r>
      <w:r w:rsidR="004F69D6">
        <w:t xml:space="preserve">, </w:t>
      </w:r>
      <w:r w:rsidRPr="00033231">
        <w:t>elle lui paraissait pr</w:t>
      </w:r>
      <w:r w:rsidRPr="00033231">
        <w:t>o</w:t>
      </w:r>
      <w:r w:rsidRPr="00033231">
        <w:t>fondément triste</w:t>
      </w:r>
      <w:r w:rsidR="004F69D6">
        <w:t xml:space="preserve">, </w:t>
      </w:r>
      <w:r w:rsidRPr="00033231">
        <w:t>parce qu</w:t>
      </w:r>
      <w:r w:rsidR="004F69D6">
        <w:t>’</w:t>
      </w:r>
      <w:r w:rsidRPr="00033231">
        <w:t>elle était si dépourvue d</w:t>
      </w:r>
      <w:r w:rsidR="004F69D6">
        <w:t>’</w:t>
      </w:r>
      <w:r w:rsidRPr="00033231">
        <w:t>amour</w:t>
      </w:r>
      <w:r w:rsidR="004F69D6">
        <w:t xml:space="preserve">, </w:t>
      </w:r>
      <w:r w:rsidRPr="00033231">
        <w:t>s</w:t>
      </w:r>
      <w:r w:rsidRPr="00033231">
        <w:t>e</w:t>
      </w:r>
      <w:r w:rsidRPr="00033231">
        <w:t>lon elle</w:t>
      </w:r>
      <w:r w:rsidR="004F69D6">
        <w:t xml:space="preserve">, </w:t>
      </w:r>
      <w:r w:rsidRPr="00033231">
        <w:t>si abandonnée</w:t>
      </w:r>
      <w:r w:rsidR="004F69D6">
        <w:t xml:space="preserve"> ! </w:t>
      </w:r>
      <w:r w:rsidRPr="00033231">
        <w:t>Cependant elle réfléchit sans doute qu</w:t>
      </w:r>
      <w:r w:rsidR="004F69D6">
        <w:t>’</w:t>
      </w:r>
      <w:r w:rsidRPr="00033231">
        <w:t>il ne fallait que l</w:t>
      </w:r>
      <w:r w:rsidR="004F69D6">
        <w:t>’</w:t>
      </w:r>
      <w:r w:rsidRPr="00033231">
        <w:t>habitude pour la rendre possible et même agréable à qui que ce fût</w:t>
      </w:r>
      <w:r w:rsidR="004F69D6">
        <w:t xml:space="preserve">. </w:t>
      </w:r>
      <w:r w:rsidRPr="00033231">
        <w:t>Elle comprit qu</w:t>
      </w:r>
      <w:r w:rsidR="004F69D6">
        <w:t>’</w:t>
      </w:r>
      <w:r w:rsidRPr="00033231">
        <w:t>il était méprisable de dépérir sentimentalement</w:t>
      </w:r>
      <w:r w:rsidR="004F69D6">
        <w:t xml:space="preserve">, </w:t>
      </w:r>
      <w:r w:rsidRPr="00033231">
        <w:t>de caresser de secrètes douleurs</w:t>
      </w:r>
      <w:r w:rsidR="004F69D6">
        <w:t xml:space="preserve">, </w:t>
      </w:r>
      <w:r w:rsidRPr="00033231">
        <w:t>de vains souvenirs</w:t>
      </w:r>
      <w:r w:rsidR="004F69D6">
        <w:t xml:space="preserve"> ; </w:t>
      </w:r>
      <w:r w:rsidRPr="00033231">
        <w:t>de rester dans l</w:t>
      </w:r>
      <w:r w:rsidR="004F69D6">
        <w:t>’</w:t>
      </w:r>
      <w:r w:rsidRPr="00033231">
        <w:t>inertie</w:t>
      </w:r>
      <w:r w:rsidR="004F69D6">
        <w:t xml:space="preserve">, </w:t>
      </w:r>
      <w:r w:rsidRPr="00033231">
        <w:t>de perdre sa jeunesse dans une douloureuse langueur</w:t>
      </w:r>
      <w:r w:rsidR="004F69D6">
        <w:t xml:space="preserve">, </w:t>
      </w:r>
      <w:r w:rsidRPr="00033231">
        <w:t>et de vieillir sans rien faire</w:t>
      </w:r>
      <w:r w:rsidR="004F69D6">
        <w:t>.</w:t>
      </w:r>
    </w:p>
    <w:p w14:paraId="2C56D819" w14:textId="77777777" w:rsidR="004F69D6" w:rsidRDefault="004F69D6" w:rsidP="0021796F">
      <w:r>
        <w:t>« </w:t>
      </w:r>
      <w:r w:rsidR="00000000" w:rsidRPr="00033231">
        <w:t>Je veux me mettre en mouvement et essayer d</w:t>
      </w:r>
      <w:r>
        <w:t>’</w:t>
      </w:r>
      <w:r w:rsidR="00000000" w:rsidRPr="00033231">
        <w:t>être sage</w:t>
      </w:r>
      <w:r>
        <w:t xml:space="preserve">, </w:t>
      </w:r>
      <w:r w:rsidR="00000000" w:rsidRPr="00033231">
        <w:t>si je ne peux devenir bonne</w:t>
      </w:r>
      <w:r>
        <w:t>, »</w:t>
      </w:r>
      <w:r w:rsidR="00000000" w:rsidRPr="00033231">
        <w:t xml:space="preserve"> fut sa résolution</w:t>
      </w:r>
      <w:r>
        <w:t>.</w:t>
      </w:r>
    </w:p>
    <w:p w14:paraId="7978218C" w14:textId="77777777" w:rsidR="004F69D6" w:rsidRDefault="00000000" w:rsidP="0021796F">
      <w:r w:rsidRPr="00033231">
        <w:t xml:space="preserve">Elle demanda alors à miss </w:t>
      </w:r>
      <w:proofErr w:type="spellStart"/>
      <w:r w:rsidRPr="00033231">
        <w:t>Ainley</w:t>
      </w:r>
      <w:proofErr w:type="spellEnd"/>
      <w:r w:rsidRPr="00033231">
        <w:t xml:space="preserve"> si elle pouvait l</w:t>
      </w:r>
      <w:r w:rsidR="004F69D6">
        <w:t>’</w:t>
      </w:r>
      <w:r w:rsidRPr="00033231">
        <w:t>aider en quelque chose dans ses œuvres de bienfaisance</w:t>
      </w:r>
      <w:r w:rsidR="004F69D6">
        <w:t xml:space="preserve">. </w:t>
      </w:r>
      <w:r w:rsidRPr="00033231">
        <w:t xml:space="preserve">Miss </w:t>
      </w:r>
      <w:proofErr w:type="spellStart"/>
      <w:r w:rsidRPr="00033231">
        <w:t>Ainley</w:t>
      </w:r>
      <w:proofErr w:type="spellEnd"/>
      <w:r w:rsidRPr="00033231">
        <w:t xml:space="preserve"> lui dit qu</w:t>
      </w:r>
      <w:r w:rsidR="004F69D6">
        <w:t>’</w:t>
      </w:r>
      <w:r w:rsidRPr="00033231">
        <w:t xml:space="preserve">elle le pouvait et lui indiqua quelques pauvres familles de </w:t>
      </w:r>
      <w:proofErr w:type="spellStart"/>
      <w:r w:rsidRPr="00033231">
        <w:t>Briarfield</w:t>
      </w:r>
      <w:proofErr w:type="spellEnd"/>
      <w:r w:rsidRPr="00033231">
        <w:t xml:space="preserve"> qu</w:t>
      </w:r>
      <w:r w:rsidR="004F69D6">
        <w:t>’</w:t>
      </w:r>
      <w:r w:rsidRPr="00033231">
        <w:t>il serait bon qu</w:t>
      </w:r>
      <w:r w:rsidR="004F69D6">
        <w:t>’</w:t>
      </w:r>
      <w:r w:rsidRPr="00033231">
        <w:t>elle visitât</w:t>
      </w:r>
      <w:r w:rsidR="004F69D6">
        <w:t xml:space="preserve"> ; </w:t>
      </w:r>
      <w:r w:rsidRPr="00033231">
        <w:t>elle lui donna égal</w:t>
      </w:r>
      <w:r w:rsidRPr="00033231">
        <w:t>e</w:t>
      </w:r>
      <w:r w:rsidRPr="00033231">
        <w:t>ment</w:t>
      </w:r>
      <w:r w:rsidR="004F69D6">
        <w:t xml:space="preserve">, </w:t>
      </w:r>
      <w:r w:rsidRPr="00033231">
        <w:t>sur sa demande</w:t>
      </w:r>
      <w:r w:rsidR="004F69D6">
        <w:t xml:space="preserve">, </w:t>
      </w:r>
      <w:r w:rsidRPr="00033231">
        <w:t>quelques travaux à faire pour certaines femmes pauvres qui avaient de nombreux enfants et qui étaient inhabiles aux travaux d</w:t>
      </w:r>
      <w:r w:rsidR="004F69D6">
        <w:t>’</w:t>
      </w:r>
      <w:r w:rsidRPr="00033231">
        <w:t>aiguille</w:t>
      </w:r>
      <w:r w:rsidR="004F69D6">
        <w:t>.</w:t>
      </w:r>
    </w:p>
    <w:p w14:paraId="2C983AC1" w14:textId="77777777" w:rsidR="004F69D6" w:rsidRDefault="00000000" w:rsidP="0021796F">
      <w:r w:rsidRPr="00033231">
        <w:t xml:space="preserve">Caroline retourna à la </w:t>
      </w:r>
      <w:proofErr w:type="spellStart"/>
      <w:r w:rsidRPr="00033231">
        <w:t>rectorerie</w:t>
      </w:r>
      <w:proofErr w:type="spellEnd"/>
      <w:r w:rsidR="004F69D6">
        <w:t xml:space="preserve">, </w:t>
      </w:r>
      <w:r w:rsidRPr="00033231">
        <w:t>traça ses plans et prit la résolution de n</w:t>
      </w:r>
      <w:r w:rsidR="004F69D6">
        <w:t>’</w:t>
      </w:r>
      <w:r w:rsidRPr="00033231">
        <w:t>en pas dévier</w:t>
      </w:r>
      <w:r w:rsidR="004F69D6">
        <w:t xml:space="preserve">. </w:t>
      </w:r>
      <w:r w:rsidRPr="00033231">
        <w:t xml:space="preserve">Elle consacra une partie de son </w:t>
      </w:r>
      <w:r w:rsidRPr="00033231">
        <w:lastRenderedPageBreak/>
        <w:t>temps à ses diverses études</w:t>
      </w:r>
      <w:r w:rsidR="004F69D6">
        <w:t xml:space="preserve">, </w:t>
      </w:r>
      <w:r w:rsidRPr="00033231">
        <w:t>et l</w:t>
      </w:r>
      <w:r w:rsidR="004F69D6">
        <w:t>’</w:t>
      </w:r>
      <w:r w:rsidRPr="00033231">
        <w:t xml:space="preserve">autre partie aux travaux que lui pourrait demander miss </w:t>
      </w:r>
      <w:proofErr w:type="spellStart"/>
      <w:r w:rsidRPr="00033231">
        <w:t>Ainley</w:t>
      </w:r>
      <w:proofErr w:type="spellEnd"/>
      <w:r w:rsidR="004F69D6">
        <w:t xml:space="preserve"> ; </w:t>
      </w:r>
      <w:r w:rsidRPr="00033231">
        <w:t>le reste devait être donné à l</w:t>
      </w:r>
      <w:r w:rsidR="004F69D6">
        <w:t>’</w:t>
      </w:r>
      <w:r w:rsidRPr="00033231">
        <w:t>exercice</w:t>
      </w:r>
      <w:r w:rsidR="004F69D6">
        <w:t xml:space="preserve"> : </w:t>
      </w:r>
      <w:r w:rsidRPr="00033231">
        <w:t>aucun moment n</w:t>
      </w:r>
      <w:r w:rsidR="004F69D6">
        <w:t>’</w:t>
      </w:r>
      <w:r w:rsidRPr="00033231">
        <w:t>était laissé aux pensées fiévreuses qui avaient empoisonné la soirée du dimanche précédent</w:t>
      </w:r>
      <w:r w:rsidR="004F69D6">
        <w:t>.</w:t>
      </w:r>
    </w:p>
    <w:p w14:paraId="593B5A14" w14:textId="77777777" w:rsidR="004F69D6" w:rsidRDefault="00000000" w:rsidP="0021796F">
      <w:r w:rsidRPr="00033231">
        <w:t>Il faut lui rendre cette justice</w:t>
      </w:r>
      <w:r w:rsidR="004F69D6">
        <w:t xml:space="preserve">, </w:t>
      </w:r>
      <w:r w:rsidRPr="00033231">
        <w:t>qu</w:t>
      </w:r>
      <w:r w:rsidR="004F69D6">
        <w:t>’</w:t>
      </w:r>
      <w:r w:rsidRPr="00033231">
        <w:t>elle mit à exécution ses plans consciencieusement et avec persévérance</w:t>
      </w:r>
      <w:r w:rsidR="004F69D6">
        <w:t xml:space="preserve">. </w:t>
      </w:r>
      <w:r w:rsidRPr="00033231">
        <w:t>Ce fut un dur labeur tout d</w:t>
      </w:r>
      <w:r w:rsidR="004F69D6">
        <w:t>’</w:t>
      </w:r>
      <w:r w:rsidRPr="00033231">
        <w:t>abord</w:t>
      </w:r>
      <w:r w:rsidR="004F69D6">
        <w:t xml:space="preserve">, </w:t>
      </w:r>
      <w:r w:rsidRPr="00033231">
        <w:t>ce fut un dur labeur jusqu</w:t>
      </w:r>
      <w:r w:rsidR="004F69D6">
        <w:t>’</w:t>
      </w:r>
      <w:r w:rsidRPr="00033231">
        <w:t>à la fin</w:t>
      </w:r>
      <w:r w:rsidR="004F69D6">
        <w:t xml:space="preserve"> ; </w:t>
      </w:r>
      <w:r w:rsidRPr="00033231">
        <w:t>mais il l</w:t>
      </w:r>
      <w:r w:rsidR="004F69D6">
        <w:t>’</w:t>
      </w:r>
      <w:r w:rsidRPr="00033231">
        <w:t>aida à combattre et à vaincre sa douleur</w:t>
      </w:r>
      <w:r w:rsidR="004F69D6">
        <w:t xml:space="preserve">, </w:t>
      </w:r>
      <w:r w:rsidRPr="00033231">
        <w:t>il la tint occupée</w:t>
      </w:r>
      <w:r w:rsidR="004F69D6">
        <w:t xml:space="preserve">, </w:t>
      </w:r>
      <w:r w:rsidRPr="00033231">
        <w:t>l</w:t>
      </w:r>
      <w:r w:rsidR="004F69D6">
        <w:t>’</w:t>
      </w:r>
      <w:r w:rsidRPr="00033231">
        <w:t>empêcha de songer au passé</w:t>
      </w:r>
      <w:r w:rsidR="004F69D6">
        <w:t xml:space="preserve">, </w:t>
      </w:r>
      <w:r w:rsidRPr="00033231">
        <w:t>et des éclairs de satisfaction vi</w:t>
      </w:r>
      <w:r w:rsidRPr="00033231">
        <w:t>n</w:t>
      </w:r>
      <w:r w:rsidRPr="00033231">
        <w:t>rent illuminer sa vie monotone</w:t>
      </w:r>
      <w:r w:rsidR="004F69D6">
        <w:t xml:space="preserve">, </w:t>
      </w:r>
      <w:r w:rsidRPr="00033231">
        <w:t>lorsqu</w:t>
      </w:r>
      <w:r w:rsidR="004F69D6">
        <w:t>’</w:t>
      </w:r>
      <w:r w:rsidRPr="00033231">
        <w:t>elle avait la conscience d</w:t>
      </w:r>
      <w:r w:rsidR="004F69D6">
        <w:t>’</w:t>
      </w:r>
      <w:r w:rsidRPr="00033231">
        <w:t>avoir fait du bien</w:t>
      </w:r>
      <w:r w:rsidR="004F69D6">
        <w:t xml:space="preserve">, </w:t>
      </w:r>
      <w:r w:rsidRPr="00033231">
        <w:t>d</w:t>
      </w:r>
      <w:r w:rsidR="004F69D6">
        <w:t>’</w:t>
      </w:r>
      <w:r w:rsidRPr="00033231">
        <w:t>avoir causé du plaisir ou adouci des sou</w:t>
      </w:r>
      <w:r w:rsidRPr="00033231">
        <w:t>f</w:t>
      </w:r>
      <w:r w:rsidRPr="00033231">
        <w:t>frances</w:t>
      </w:r>
      <w:r w:rsidR="004F69D6">
        <w:t>.</w:t>
      </w:r>
    </w:p>
    <w:p w14:paraId="52D1E86F" w14:textId="77777777" w:rsidR="004F69D6" w:rsidRDefault="00000000" w:rsidP="0021796F">
      <w:r w:rsidRPr="00033231">
        <w:t>Cependant je dois dire la vérité</w:t>
      </w:r>
      <w:r w:rsidR="004F69D6">
        <w:t xml:space="preserve"> : </w:t>
      </w:r>
      <w:r w:rsidRPr="00033231">
        <w:t>ces efforts ne lui donn</w:t>
      </w:r>
      <w:r w:rsidRPr="00033231">
        <w:t>è</w:t>
      </w:r>
      <w:r w:rsidRPr="00033231">
        <w:t>rent ni la santé du corps ni la continuelle paix de l</w:t>
      </w:r>
      <w:r w:rsidR="004F69D6">
        <w:t>’</w:t>
      </w:r>
      <w:r w:rsidRPr="00033231">
        <w:t>âme</w:t>
      </w:r>
      <w:r w:rsidR="004F69D6">
        <w:t xml:space="preserve"> ; </w:t>
      </w:r>
      <w:r w:rsidRPr="00033231">
        <w:t>elle d</w:t>
      </w:r>
      <w:r w:rsidRPr="00033231">
        <w:t>é</w:t>
      </w:r>
      <w:r w:rsidRPr="00033231">
        <w:t>périt</w:t>
      </w:r>
      <w:r w:rsidR="004F69D6">
        <w:t xml:space="preserve">, </w:t>
      </w:r>
      <w:r w:rsidRPr="00033231">
        <w:t>elle devint de jour en jour plus triste et plus pâle</w:t>
      </w:r>
      <w:r w:rsidR="004F69D6">
        <w:t xml:space="preserve"> ; </w:t>
      </w:r>
      <w:r w:rsidRPr="00033231">
        <w:t>le nom de Moore ne pouvait sortir de sa mémoire</w:t>
      </w:r>
      <w:r w:rsidR="004F69D6">
        <w:t xml:space="preserve"> : </w:t>
      </w:r>
      <w:r w:rsidRPr="00033231">
        <w:t>une élégie du passé résonnait constamment à son oreille</w:t>
      </w:r>
      <w:r w:rsidR="004F69D6">
        <w:t xml:space="preserve"> ; </w:t>
      </w:r>
      <w:r w:rsidRPr="00033231">
        <w:t>un cri intérieur se faisait sans cesse entendre en elle</w:t>
      </w:r>
      <w:r w:rsidR="004F69D6">
        <w:t xml:space="preserve">. </w:t>
      </w:r>
      <w:r w:rsidRPr="00033231">
        <w:t>Le poids d</w:t>
      </w:r>
      <w:r w:rsidR="004F69D6">
        <w:t>’</w:t>
      </w:r>
      <w:r w:rsidRPr="00033231">
        <w:t>une âme brisée et de f</w:t>
      </w:r>
      <w:r w:rsidRPr="00033231">
        <w:t>a</w:t>
      </w:r>
      <w:r w:rsidRPr="00033231">
        <w:t>cultés souffrantes et paralysées écrasa sa vive et alerte jeunesse</w:t>
      </w:r>
      <w:r w:rsidR="004F69D6">
        <w:t xml:space="preserve">. </w:t>
      </w:r>
      <w:r w:rsidRPr="00033231">
        <w:t>L</w:t>
      </w:r>
      <w:r w:rsidR="004F69D6">
        <w:t>’</w:t>
      </w:r>
      <w:r w:rsidRPr="00033231">
        <w:t>hiver sembla envahir son printemps</w:t>
      </w:r>
      <w:r w:rsidR="004F69D6">
        <w:t xml:space="preserve"> : </w:t>
      </w:r>
      <w:r w:rsidRPr="00033231">
        <w:t>les trésors de son inte</w:t>
      </w:r>
      <w:r w:rsidRPr="00033231">
        <w:t>l</w:t>
      </w:r>
      <w:r w:rsidRPr="00033231">
        <w:t>ligence s</w:t>
      </w:r>
      <w:r w:rsidR="004F69D6">
        <w:t>’</w:t>
      </w:r>
      <w:r w:rsidRPr="00033231">
        <w:t>engourdirent peu à peu dans une glaciale et aride st</w:t>
      </w:r>
      <w:r w:rsidRPr="00033231">
        <w:t>a</w:t>
      </w:r>
      <w:r w:rsidRPr="00033231">
        <w:t>gnation</w:t>
      </w:r>
      <w:r w:rsidR="004F69D6">
        <w:t>.</w:t>
      </w:r>
    </w:p>
    <w:p w14:paraId="2806A591" w14:textId="3D258FB8" w:rsidR="004F69D6" w:rsidRDefault="00000000" w:rsidP="004F69D6">
      <w:pPr>
        <w:pStyle w:val="Titre2"/>
        <w:rPr>
          <w:szCs w:val="44"/>
        </w:rPr>
      </w:pPr>
      <w:bookmarkStart w:id="10" w:name="_Toc199956091"/>
      <w:r w:rsidRPr="00AF30F4">
        <w:rPr>
          <w:szCs w:val="44"/>
        </w:rPr>
        <w:lastRenderedPageBreak/>
        <w:t>CHAPITRE X</w:t>
      </w:r>
      <w:r w:rsidR="004F69D6">
        <w:rPr>
          <w:szCs w:val="44"/>
        </w:rPr>
        <w:t>.</w:t>
      </w:r>
      <w:r w:rsidR="004F69D6">
        <w:rPr>
          <w:szCs w:val="44"/>
        </w:rPr>
        <w:br/>
      </w:r>
      <w:r w:rsidRPr="00AF30F4">
        <w:rPr>
          <w:szCs w:val="44"/>
        </w:rPr>
        <w:br/>
      </w:r>
      <w:proofErr w:type="spellStart"/>
      <w:r w:rsidRPr="00AF30F4">
        <w:rPr>
          <w:szCs w:val="44"/>
        </w:rPr>
        <w:t>Fieldhead</w:t>
      </w:r>
      <w:proofErr w:type="spellEnd"/>
      <w:r w:rsidR="004F69D6">
        <w:rPr>
          <w:szCs w:val="44"/>
        </w:rPr>
        <w:t>.</w:t>
      </w:r>
      <w:bookmarkEnd w:id="10"/>
    </w:p>
    <w:p w14:paraId="05D6D6FB" w14:textId="77777777" w:rsidR="004F69D6" w:rsidRDefault="00000000" w:rsidP="0021796F">
      <w:r w:rsidRPr="00033231">
        <w:t>Caroline refusa néanmoins de succomber</w:t>
      </w:r>
      <w:r w:rsidR="004F69D6">
        <w:t xml:space="preserve">. </w:t>
      </w:r>
      <w:r w:rsidRPr="00033231">
        <w:t>Elle possédait une grande force native dans son cœur de jeune fille</w:t>
      </w:r>
      <w:r w:rsidR="004F69D6">
        <w:t xml:space="preserve">, </w:t>
      </w:r>
      <w:r w:rsidRPr="00033231">
        <w:t>et elle usa de cette force</w:t>
      </w:r>
      <w:r w:rsidR="004F69D6">
        <w:t xml:space="preserve">. </w:t>
      </w:r>
      <w:r w:rsidRPr="00033231">
        <w:t>Hommes et femmes ne combattent jamais plus rudement que lorsqu</w:t>
      </w:r>
      <w:r w:rsidR="004F69D6">
        <w:t>’</w:t>
      </w:r>
      <w:r w:rsidRPr="00033231">
        <w:t>ils combattent seuls</w:t>
      </w:r>
      <w:r w:rsidR="004F69D6">
        <w:t xml:space="preserve">, </w:t>
      </w:r>
      <w:r w:rsidRPr="00033231">
        <w:t>sans témoins</w:t>
      </w:r>
      <w:r w:rsidR="004F69D6">
        <w:t xml:space="preserve">, </w:t>
      </w:r>
      <w:r w:rsidRPr="00033231">
        <w:t>sans conseillers</w:t>
      </w:r>
      <w:r w:rsidR="004F69D6">
        <w:t xml:space="preserve">, </w:t>
      </w:r>
      <w:r w:rsidRPr="00033231">
        <w:t>sans confidents</w:t>
      </w:r>
      <w:r w:rsidR="004F69D6">
        <w:t xml:space="preserve">, </w:t>
      </w:r>
      <w:r w:rsidRPr="00033231">
        <w:t>n</w:t>
      </w:r>
      <w:r w:rsidR="004F69D6">
        <w:t>’</w:t>
      </w:r>
      <w:r w:rsidRPr="00033231">
        <w:t>ayant personne pour les encour</w:t>
      </w:r>
      <w:r w:rsidRPr="00033231">
        <w:t>a</w:t>
      </w:r>
      <w:r w:rsidRPr="00033231">
        <w:t>ger</w:t>
      </w:r>
      <w:r w:rsidR="004F69D6">
        <w:t xml:space="preserve">, </w:t>
      </w:r>
      <w:r w:rsidRPr="00033231">
        <w:t>leur donner des avis et les plaindre</w:t>
      </w:r>
      <w:r w:rsidR="004F69D6">
        <w:t>.</w:t>
      </w:r>
    </w:p>
    <w:p w14:paraId="4DFDE1E4" w14:textId="77777777" w:rsidR="004F69D6" w:rsidRDefault="00000000" w:rsidP="0021796F">
      <w:r w:rsidRPr="00033231">
        <w:t xml:space="preserve">Miss </w:t>
      </w:r>
      <w:proofErr w:type="spellStart"/>
      <w:r w:rsidRPr="00033231">
        <w:t>Helstone</w:t>
      </w:r>
      <w:proofErr w:type="spellEnd"/>
      <w:r w:rsidRPr="00033231">
        <w:t xml:space="preserve"> était dans cette position</w:t>
      </w:r>
      <w:r w:rsidR="004F69D6">
        <w:t xml:space="preserve">. </w:t>
      </w:r>
      <w:r w:rsidRPr="00033231">
        <w:t>Ses souffrances étaient son seul aiguillon</w:t>
      </w:r>
      <w:r w:rsidR="004F69D6">
        <w:t xml:space="preserve"> : </w:t>
      </w:r>
      <w:r w:rsidRPr="00033231">
        <w:t>et</w:t>
      </w:r>
      <w:r w:rsidR="004F69D6">
        <w:t xml:space="preserve">, </w:t>
      </w:r>
      <w:r w:rsidRPr="00033231">
        <w:t>comme elles étaient réelles et a</w:t>
      </w:r>
      <w:r w:rsidRPr="00033231">
        <w:t>i</w:t>
      </w:r>
      <w:r w:rsidRPr="00033231">
        <w:t>guës</w:t>
      </w:r>
      <w:r w:rsidR="004F69D6">
        <w:t xml:space="preserve">, </w:t>
      </w:r>
      <w:r w:rsidRPr="00033231">
        <w:t>elles excitèrent âprement son courage</w:t>
      </w:r>
      <w:r w:rsidR="004F69D6">
        <w:t xml:space="preserve">. </w:t>
      </w:r>
      <w:r w:rsidRPr="00033231">
        <w:t>Résolue à deme</w:t>
      </w:r>
      <w:r w:rsidRPr="00033231">
        <w:t>u</w:t>
      </w:r>
      <w:r w:rsidRPr="00033231">
        <w:t>rer victorieuse d</w:t>
      </w:r>
      <w:r w:rsidR="004F69D6">
        <w:t>’</w:t>
      </w:r>
      <w:r w:rsidRPr="00033231">
        <w:t>une douleur mortelle</w:t>
      </w:r>
      <w:r w:rsidR="004F69D6">
        <w:t xml:space="preserve">, </w:t>
      </w:r>
      <w:r w:rsidRPr="00033231">
        <w:t>elle fit tout ce qu</w:t>
      </w:r>
      <w:r w:rsidR="004F69D6">
        <w:t>’</w:t>
      </w:r>
      <w:r w:rsidRPr="00033231">
        <w:t>elle put pour l</w:t>
      </w:r>
      <w:r w:rsidR="004F69D6">
        <w:t>’</w:t>
      </w:r>
      <w:r w:rsidRPr="00033231">
        <w:t>étouffer</w:t>
      </w:r>
      <w:r w:rsidR="004F69D6">
        <w:t xml:space="preserve">. </w:t>
      </w:r>
      <w:r w:rsidRPr="00033231">
        <w:t>Jamais elle n</w:t>
      </w:r>
      <w:r w:rsidR="004F69D6">
        <w:t>’</w:t>
      </w:r>
      <w:r w:rsidRPr="00033231">
        <w:t>avait été si affairée</w:t>
      </w:r>
      <w:r w:rsidR="004F69D6">
        <w:t xml:space="preserve">, </w:t>
      </w:r>
      <w:r w:rsidRPr="00033231">
        <w:t>si studieuse et surtout si active</w:t>
      </w:r>
      <w:r w:rsidR="004F69D6">
        <w:t xml:space="preserve">. </w:t>
      </w:r>
      <w:r w:rsidRPr="00033231">
        <w:t>Elle sortait par tous les temps</w:t>
      </w:r>
      <w:r w:rsidR="004F69D6">
        <w:t xml:space="preserve">, </w:t>
      </w:r>
      <w:r w:rsidRPr="00033231">
        <w:t>et faisait de lo</w:t>
      </w:r>
      <w:r w:rsidRPr="00033231">
        <w:t>n</w:t>
      </w:r>
      <w:r w:rsidRPr="00033231">
        <w:t>gues promenades dans les lieux les plus solitaires</w:t>
      </w:r>
      <w:r w:rsidR="004F69D6">
        <w:t xml:space="preserve">. </w:t>
      </w:r>
      <w:r w:rsidRPr="00033231">
        <w:t>Chaque jour elle rentrait le soir</w:t>
      </w:r>
      <w:r w:rsidR="004F69D6">
        <w:t xml:space="preserve">, </w:t>
      </w:r>
      <w:r w:rsidRPr="00033231">
        <w:t>pâle</w:t>
      </w:r>
      <w:r w:rsidR="004F69D6">
        <w:t xml:space="preserve">, </w:t>
      </w:r>
      <w:r w:rsidRPr="00033231">
        <w:t>et cependant ne semblait pas fatiguée</w:t>
      </w:r>
      <w:r w:rsidR="004F69D6">
        <w:t xml:space="preserve"> : </w:t>
      </w:r>
      <w:r w:rsidRPr="00033231">
        <w:t>car</w:t>
      </w:r>
      <w:r w:rsidR="004F69D6">
        <w:t xml:space="preserve">, </w:t>
      </w:r>
      <w:r w:rsidRPr="00033231">
        <w:t>aussitôt qu</w:t>
      </w:r>
      <w:r w:rsidR="004F69D6">
        <w:t>’</w:t>
      </w:r>
      <w:r w:rsidRPr="00033231">
        <w:t>elle s</w:t>
      </w:r>
      <w:r w:rsidR="004F69D6">
        <w:t>’</w:t>
      </w:r>
      <w:r w:rsidRPr="00033231">
        <w:t>était débarrassée de son chapeau et de son châle</w:t>
      </w:r>
      <w:r w:rsidR="004F69D6">
        <w:t xml:space="preserve">, </w:t>
      </w:r>
      <w:r w:rsidRPr="00033231">
        <w:t>au lieu de se reposer</w:t>
      </w:r>
      <w:r w:rsidR="004F69D6">
        <w:t xml:space="preserve">, </w:t>
      </w:r>
      <w:r w:rsidRPr="00033231">
        <w:t>elle se mettait à parcourir son a</w:t>
      </w:r>
      <w:r w:rsidRPr="00033231">
        <w:t>p</w:t>
      </w:r>
      <w:r w:rsidRPr="00033231">
        <w:t>partement</w:t>
      </w:r>
      <w:r w:rsidR="004F69D6">
        <w:t xml:space="preserve"> ; </w:t>
      </w:r>
      <w:r w:rsidRPr="00033231">
        <w:t>quelquefois elle s</w:t>
      </w:r>
      <w:r w:rsidR="004F69D6">
        <w:t>’</w:t>
      </w:r>
      <w:r w:rsidRPr="00033231">
        <w:t>asseyait</w:t>
      </w:r>
      <w:r w:rsidR="004F69D6">
        <w:t xml:space="preserve">, </w:t>
      </w:r>
      <w:r w:rsidRPr="00033231">
        <w:t>lorsqu</w:t>
      </w:r>
      <w:r w:rsidR="004F69D6">
        <w:t>’</w:t>
      </w:r>
      <w:r w:rsidRPr="00033231">
        <w:t>elle était réell</w:t>
      </w:r>
      <w:r w:rsidRPr="00033231">
        <w:t>e</w:t>
      </w:r>
      <w:r w:rsidRPr="00033231">
        <w:t>ment sur le point de s</w:t>
      </w:r>
      <w:r w:rsidR="004F69D6">
        <w:t>’</w:t>
      </w:r>
      <w:r w:rsidRPr="00033231">
        <w:t>évanouir</w:t>
      </w:r>
      <w:r w:rsidR="004F69D6">
        <w:t xml:space="preserve">. </w:t>
      </w:r>
      <w:r w:rsidRPr="00033231">
        <w:t>Elle disait qu</w:t>
      </w:r>
      <w:r w:rsidR="004F69D6">
        <w:t>’</w:t>
      </w:r>
      <w:r w:rsidRPr="00033231">
        <w:t>elle agissait ainsi dans le but de se bien fatiguer afin de mieux dormir</w:t>
      </w:r>
      <w:r w:rsidR="004F69D6">
        <w:t xml:space="preserve">. </w:t>
      </w:r>
      <w:r w:rsidRPr="00033231">
        <w:t>Mais si tel était son dessein</w:t>
      </w:r>
      <w:r w:rsidR="004F69D6">
        <w:t xml:space="preserve">, </w:t>
      </w:r>
      <w:r w:rsidRPr="00033231">
        <w:t>elle était loin de l</w:t>
      </w:r>
      <w:r w:rsidR="004F69D6">
        <w:t>’</w:t>
      </w:r>
      <w:r w:rsidRPr="00033231">
        <w:t>atteindre</w:t>
      </w:r>
      <w:r w:rsidR="004F69D6">
        <w:t xml:space="preserve"> : </w:t>
      </w:r>
      <w:r w:rsidRPr="00033231">
        <w:t>car pendant la nuit</w:t>
      </w:r>
      <w:r w:rsidR="004F69D6">
        <w:t xml:space="preserve">, </w:t>
      </w:r>
      <w:r w:rsidRPr="00033231">
        <w:t>lorsque tout le monde dormait</w:t>
      </w:r>
      <w:r w:rsidR="004F69D6">
        <w:t xml:space="preserve">, </w:t>
      </w:r>
      <w:r w:rsidRPr="00033231">
        <w:t>elle s</w:t>
      </w:r>
      <w:r w:rsidR="004F69D6">
        <w:t>’</w:t>
      </w:r>
      <w:r w:rsidRPr="00033231">
        <w:t>agitait sur son orei</w:t>
      </w:r>
      <w:r w:rsidRPr="00033231">
        <w:t>l</w:t>
      </w:r>
      <w:r w:rsidRPr="00033231">
        <w:t>ler ou demeurait assise dans l</w:t>
      </w:r>
      <w:r w:rsidR="004F69D6">
        <w:t>’</w:t>
      </w:r>
      <w:r w:rsidRPr="00033231">
        <w:t>obscurité sur le pied de sa couche</w:t>
      </w:r>
      <w:r w:rsidR="004F69D6">
        <w:t xml:space="preserve">, </w:t>
      </w:r>
      <w:r w:rsidRPr="00033231">
        <w:t>oubliant en apparence la nécessité du sommeil</w:t>
      </w:r>
      <w:r w:rsidR="004F69D6">
        <w:t xml:space="preserve">. </w:t>
      </w:r>
      <w:r w:rsidRPr="00033231">
        <w:t>Souvent</w:t>
      </w:r>
      <w:r w:rsidR="004F69D6">
        <w:t xml:space="preserve">, </w:t>
      </w:r>
      <w:r w:rsidRPr="00033231">
        <w:t>la malheureuse enfant</w:t>
      </w:r>
      <w:r w:rsidR="004F69D6">
        <w:t xml:space="preserve"> ! </w:t>
      </w:r>
      <w:r w:rsidRPr="00033231">
        <w:t>elle se mettait à pleurer sous l</w:t>
      </w:r>
      <w:r w:rsidR="004F69D6">
        <w:t>’</w:t>
      </w:r>
      <w:r w:rsidRPr="00033231">
        <w:t>étreinte d</w:t>
      </w:r>
      <w:r w:rsidR="004F69D6">
        <w:t>’</w:t>
      </w:r>
      <w:r w:rsidRPr="00033231">
        <w:t>un intolérable désespoir qui</w:t>
      </w:r>
      <w:r w:rsidR="004F69D6">
        <w:t xml:space="preserve">, </w:t>
      </w:r>
      <w:r w:rsidRPr="00033231">
        <w:t>en s</w:t>
      </w:r>
      <w:r w:rsidR="004F69D6">
        <w:t>’</w:t>
      </w:r>
      <w:r w:rsidRPr="00033231">
        <w:t>emparant d</w:t>
      </w:r>
      <w:r w:rsidR="004F69D6">
        <w:t>’</w:t>
      </w:r>
      <w:r w:rsidRPr="00033231">
        <w:t>elle</w:t>
      </w:r>
      <w:r w:rsidR="004F69D6">
        <w:t xml:space="preserve">, </w:t>
      </w:r>
      <w:r w:rsidRPr="00033231">
        <w:t>anéantissait sa force et la réduisait à la faiblesse d</w:t>
      </w:r>
      <w:r w:rsidR="004F69D6">
        <w:t>’</w:t>
      </w:r>
      <w:r w:rsidRPr="00033231">
        <w:t>un enfant</w:t>
      </w:r>
      <w:r w:rsidR="004F69D6">
        <w:t>.</w:t>
      </w:r>
    </w:p>
    <w:p w14:paraId="02D94127" w14:textId="77777777" w:rsidR="004F69D6" w:rsidRDefault="00000000" w:rsidP="0021796F">
      <w:r w:rsidRPr="00033231">
        <w:lastRenderedPageBreak/>
        <w:t>Dans cet état de prostration</w:t>
      </w:r>
      <w:r w:rsidR="004F69D6">
        <w:t xml:space="preserve">, </w:t>
      </w:r>
      <w:r w:rsidRPr="00033231">
        <w:t>les tentations l</w:t>
      </w:r>
      <w:r w:rsidR="004F69D6">
        <w:t>’</w:t>
      </w:r>
      <w:r w:rsidRPr="00033231">
        <w:t>assiégeaient</w:t>
      </w:r>
      <w:r w:rsidR="004F69D6">
        <w:t xml:space="preserve"> : </w:t>
      </w:r>
      <w:r w:rsidRPr="00033231">
        <w:t>elle entendait dans son cœur abattu les suggestions de la fa</w:t>
      </w:r>
      <w:r w:rsidRPr="00033231">
        <w:t>i</w:t>
      </w:r>
      <w:r w:rsidRPr="00033231">
        <w:t>blesse</w:t>
      </w:r>
      <w:r w:rsidR="004F69D6">
        <w:t xml:space="preserve">, </w:t>
      </w:r>
      <w:r w:rsidRPr="00033231">
        <w:t>qui lui conseillait d</w:t>
      </w:r>
      <w:r w:rsidR="004F69D6">
        <w:t>’</w:t>
      </w:r>
      <w:r w:rsidRPr="00033231">
        <w:t>écrire à Robert pour lui dire qu</w:t>
      </w:r>
      <w:r w:rsidR="004F69D6">
        <w:t>’</w:t>
      </w:r>
      <w:r w:rsidRPr="00033231">
        <w:t>elle était malheureuse</w:t>
      </w:r>
      <w:r w:rsidR="004F69D6">
        <w:t xml:space="preserve">, </w:t>
      </w:r>
      <w:r w:rsidRPr="00033231">
        <w:t>parce qu</w:t>
      </w:r>
      <w:r w:rsidR="004F69D6">
        <w:t>’</w:t>
      </w:r>
      <w:r w:rsidRPr="00033231">
        <w:t>on lui défendait de le voir ainsi que sa cousine Hortense</w:t>
      </w:r>
      <w:r w:rsidR="004F69D6">
        <w:t xml:space="preserve"> ; </w:t>
      </w:r>
      <w:r w:rsidRPr="00033231">
        <w:t>qu</w:t>
      </w:r>
      <w:r w:rsidR="004F69D6">
        <w:t>’</w:t>
      </w:r>
      <w:r w:rsidRPr="00033231">
        <w:t>elle craignait qu</w:t>
      </w:r>
      <w:r w:rsidR="004F69D6">
        <w:t>’</w:t>
      </w:r>
      <w:r w:rsidRPr="00033231">
        <w:t>il ne lui retirât son amitié</w:t>
      </w:r>
      <w:r w:rsidR="004F69D6">
        <w:t xml:space="preserve"> (</w:t>
      </w:r>
      <w:r w:rsidRPr="00033231">
        <w:t>non son amour</w:t>
      </w:r>
      <w:r w:rsidR="004F69D6">
        <w:t xml:space="preserve">), </w:t>
      </w:r>
      <w:r w:rsidRPr="00033231">
        <w:t>et qu</w:t>
      </w:r>
      <w:r w:rsidR="004F69D6">
        <w:t>’</w:t>
      </w:r>
      <w:r w:rsidRPr="00033231">
        <w:t>il ne l</w:t>
      </w:r>
      <w:r w:rsidR="004F69D6">
        <w:t>’</w:t>
      </w:r>
      <w:r w:rsidRPr="00033231">
        <w:t>oubliât entièrement</w:t>
      </w:r>
      <w:r w:rsidR="004F69D6">
        <w:t xml:space="preserve">, </w:t>
      </w:r>
      <w:r w:rsidRPr="00033231">
        <w:t>et pour le prier de se souvenir d</w:t>
      </w:r>
      <w:r w:rsidR="004F69D6">
        <w:t>’</w:t>
      </w:r>
      <w:r w:rsidRPr="00033231">
        <w:t>elle et de lui écrire quelquefois</w:t>
      </w:r>
      <w:r w:rsidR="004F69D6">
        <w:t xml:space="preserve">. </w:t>
      </w:r>
      <w:r w:rsidRPr="00033231">
        <w:t>E</w:t>
      </w:r>
      <w:r w:rsidRPr="00033231">
        <w:t>l</w:t>
      </w:r>
      <w:r w:rsidRPr="00033231">
        <w:t>le écrivit même une ou deux lettres de ce genre</w:t>
      </w:r>
      <w:r w:rsidR="004F69D6">
        <w:t xml:space="preserve">, </w:t>
      </w:r>
      <w:r w:rsidRPr="00033231">
        <w:t>mais elle ne les envoya pas</w:t>
      </w:r>
      <w:r w:rsidR="004F69D6">
        <w:t xml:space="preserve"> : </w:t>
      </w:r>
      <w:r w:rsidRPr="00033231">
        <w:t>la honte et son bon sens s</w:t>
      </w:r>
      <w:r w:rsidR="004F69D6">
        <w:t>’</w:t>
      </w:r>
      <w:r w:rsidRPr="00033231">
        <w:t>y opposèrent</w:t>
      </w:r>
      <w:r w:rsidR="004F69D6">
        <w:t>.</w:t>
      </w:r>
    </w:p>
    <w:p w14:paraId="5487B76C" w14:textId="77777777" w:rsidR="004F69D6" w:rsidRDefault="00000000" w:rsidP="0021796F">
      <w:r w:rsidRPr="00033231">
        <w:t>Enfin la vie qu</w:t>
      </w:r>
      <w:r w:rsidR="004F69D6">
        <w:t>’</w:t>
      </w:r>
      <w:r w:rsidRPr="00033231">
        <w:t>elle menait atteignit le point où il semblait qu</w:t>
      </w:r>
      <w:r w:rsidR="004F69D6">
        <w:t>’</w:t>
      </w:r>
      <w:r w:rsidRPr="00033231">
        <w:t>elle ne dût plus pouvoir la supporter</w:t>
      </w:r>
      <w:r w:rsidR="004F69D6">
        <w:t xml:space="preserve">, </w:t>
      </w:r>
      <w:r w:rsidRPr="00033231">
        <w:t>et qu</w:t>
      </w:r>
      <w:r w:rsidR="004F69D6">
        <w:t>’</w:t>
      </w:r>
      <w:r w:rsidRPr="00033231">
        <w:t>elle dût chercher et trouver un changement</w:t>
      </w:r>
      <w:r w:rsidR="004F69D6">
        <w:t xml:space="preserve">, </w:t>
      </w:r>
      <w:r w:rsidRPr="00033231">
        <w:t>de quelque manière que ce fût</w:t>
      </w:r>
      <w:r w:rsidR="004F69D6">
        <w:t xml:space="preserve">, </w:t>
      </w:r>
      <w:r w:rsidRPr="00033231">
        <w:t>sous peine de voir son cœur et sa tête défaillir sous le poids qui les écrasait</w:t>
      </w:r>
      <w:r w:rsidR="004F69D6">
        <w:t xml:space="preserve">. </w:t>
      </w:r>
      <w:r w:rsidRPr="00033231">
        <w:t xml:space="preserve">Elle désirait quitter </w:t>
      </w:r>
      <w:proofErr w:type="spellStart"/>
      <w:r w:rsidRPr="00033231">
        <w:t>Briarfield</w:t>
      </w:r>
      <w:proofErr w:type="spellEnd"/>
      <w:r w:rsidRPr="00033231">
        <w:t xml:space="preserve"> et se réfugier dans que</w:t>
      </w:r>
      <w:r w:rsidRPr="00033231">
        <w:t>l</w:t>
      </w:r>
      <w:r w:rsidRPr="00033231">
        <w:t>que lieu éloigné</w:t>
      </w:r>
      <w:r w:rsidR="004F69D6">
        <w:t xml:space="preserve">. </w:t>
      </w:r>
      <w:r w:rsidRPr="00033231">
        <w:t>Elle désirait ardemment aussi autre chose</w:t>
      </w:r>
      <w:r w:rsidR="004F69D6">
        <w:t xml:space="preserve"> : </w:t>
      </w:r>
      <w:r w:rsidRPr="00033231">
        <w:t>le profond</w:t>
      </w:r>
      <w:r w:rsidR="004F69D6">
        <w:t xml:space="preserve">, </w:t>
      </w:r>
      <w:r w:rsidRPr="00033231">
        <w:t>secret et irrésistible besoin de découvrir et de conna</w:t>
      </w:r>
      <w:r w:rsidRPr="00033231">
        <w:t>î</w:t>
      </w:r>
      <w:r w:rsidRPr="00033231">
        <w:t>tre sa mère l</w:t>
      </w:r>
      <w:r w:rsidR="004F69D6">
        <w:t>’</w:t>
      </w:r>
      <w:r w:rsidRPr="00033231">
        <w:t>envahissait chaque jour davantage</w:t>
      </w:r>
      <w:r w:rsidR="004F69D6">
        <w:t xml:space="preserve"> ; </w:t>
      </w:r>
      <w:r w:rsidRPr="00033231">
        <w:t>mais ce désir était accompagné d</w:t>
      </w:r>
      <w:r w:rsidR="004F69D6">
        <w:t>’</w:t>
      </w:r>
      <w:r w:rsidRPr="00033231">
        <w:t>un doute</w:t>
      </w:r>
      <w:r w:rsidR="004F69D6">
        <w:t xml:space="preserve">, </w:t>
      </w:r>
      <w:r w:rsidRPr="00033231">
        <w:t>d</w:t>
      </w:r>
      <w:r w:rsidR="004F69D6">
        <w:t>’</w:t>
      </w:r>
      <w:r w:rsidRPr="00033231">
        <w:t>une crainte</w:t>
      </w:r>
      <w:r w:rsidR="004F69D6">
        <w:t xml:space="preserve">. </w:t>
      </w:r>
      <w:r w:rsidRPr="00033231">
        <w:t>Si elle la connai</w:t>
      </w:r>
      <w:r w:rsidRPr="00033231">
        <w:t>s</w:t>
      </w:r>
      <w:r w:rsidRPr="00033231">
        <w:t>sait</w:t>
      </w:r>
      <w:r w:rsidR="004F69D6">
        <w:t xml:space="preserve">, </w:t>
      </w:r>
      <w:r w:rsidRPr="00033231">
        <w:t>pourrait-elle l</w:t>
      </w:r>
      <w:r w:rsidR="004F69D6">
        <w:t>’</w:t>
      </w:r>
      <w:r w:rsidRPr="00033231">
        <w:t>aimer</w:t>
      </w:r>
      <w:r w:rsidR="004F69D6">
        <w:t xml:space="preserve"> ? </w:t>
      </w:r>
      <w:r w:rsidRPr="00033231">
        <w:t>Cette crainte</w:t>
      </w:r>
      <w:r w:rsidR="004F69D6">
        <w:t xml:space="preserve">, </w:t>
      </w:r>
      <w:r w:rsidRPr="00033231">
        <w:t>cette appréhension</w:t>
      </w:r>
      <w:r w:rsidR="004F69D6">
        <w:t xml:space="preserve">, </w:t>
      </w:r>
      <w:r w:rsidRPr="00033231">
        <w:t>n</w:t>
      </w:r>
      <w:r w:rsidR="004F69D6">
        <w:t>’</w:t>
      </w:r>
      <w:r w:rsidRPr="00033231">
        <w:t>étaient pas sans cause</w:t>
      </w:r>
      <w:r w:rsidR="004F69D6">
        <w:t xml:space="preserve"> ; </w:t>
      </w:r>
      <w:r w:rsidRPr="00033231">
        <w:t>jamais dans sa vie elle n</w:t>
      </w:r>
      <w:r w:rsidR="004F69D6">
        <w:t>’</w:t>
      </w:r>
      <w:r w:rsidRPr="00033231">
        <w:t>avait entendu louer sa mère</w:t>
      </w:r>
      <w:r w:rsidR="004F69D6">
        <w:t xml:space="preserve"> : </w:t>
      </w:r>
      <w:r w:rsidRPr="00033231">
        <w:t>tous ceux à qui il arrivait d</w:t>
      </w:r>
      <w:r w:rsidR="004F69D6">
        <w:t>’</w:t>
      </w:r>
      <w:r w:rsidRPr="00033231">
        <w:t>en parler le faisaient froidement</w:t>
      </w:r>
      <w:r w:rsidR="004F69D6">
        <w:t xml:space="preserve">. </w:t>
      </w:r>
      <w:r w:rsidRPr="00033231">
        <w:t>Son oncle semblait regarder sa belle-sœur avec une sorte de tacite antipathie</w:t>
      </w:r>
      <w:r w:rsidR="004F69D6">
        <w:t xml:space="preserve"> ; </w:t>
      </w:r>
      <w:r w:rsidRPr="00033231">
        <w:t>une vieille domestique qui avait d</w:t>
      </w:r>
      <w:r w:rsidRPr="00033231">
        <w:t>e</w:t>
      </w:r>
      <w:r w:rsidRPr="00033231">
        <w:t xml:space="preserve">meuré avec </w:t>
      </w:r>
      <w:proofErr w:type="spellStart"/>
      <w:r w:rsidRPr="00033231">
        <w:t>mistress</w:t>
      </w:r>
      <w:proofErr w:type="spellEnd"/>
      <w:r w:rsidRPr="00033231">
        <w:t xml:space="preserve"> James </w:t>
      </w:r>
      <w:proofErr w:type="spellStart"/>
      <w:r w:rsidRPr="00033231">
        <w:t>Helstone</w:t>
      </w:r>
      <w:proofErr w:type="spellEnd"/>
      <w:r w:rsidR="004F69D6">
        <w:t xml:space="preserve">, </w:t>
      </w:r>
      <w:r w:rsidRPr="00033231">
        <w:t>quelque temps après son mariage</w:t>
      </w:r>
      <w:r w:rsidR="004F69D6">
        <w:t xml:space="preserve">, </w:t>
      </w:r>
      <w:r w:rsidRPr="00033231">
        <w:t>toutes les fois qu</w:t>
      </w:r>
      <w:r w:rsidR="004F69D6">
        <w:t>’</w:t>
      </w:r>
      <w:r w:rsidRPr="00033231">
        <w:t>elle parlait de son ancienne ma</w:t>
      </w:r>
      <w:r w:rsidRPr="00033231">
        <w:t>î</w:t>
      </w:r>
      <w:r w:rsidRPr="00033231">
        <w:t>tre</w:t>
      </w:r>
      <w:r w:rsidRPr="00033231">
        <w:t>s</w:t>
      </w:r>
      <w:r w:rsidRPr="00033231">
        <w:t>se</w:t>
      </w:r>
      <w:r w:rsidR="004F69D6">
        <w:t xml:space="preserve">, </w:t>
      </w:r>
      <w:r w:rsidRPr="00033231">
        <w:t>le faisait avec une glaciale réserve</w:t>
      </w:r>
      <w:r w:rsidR="004F69D6">
        <w:t xml:space="preserve"> : </w:t>
      </w:r>
      <w:r w:rsidRPr="00033231">
        <w:t>quelquefois elle l</w:t>
      </w:r>
      <w:r w:rsidR="004F69D6">
        <w:t>’</w:t>
      </w:r>
      <w:r w:rsidRPr="00033231">
        <w:t>appelait originale</w:t>
      </w:r>
      <w:r w:rsidR="004F69D6">
        <w:t xml:space="preserve">, </w:t>
      </w:r>
      <w:r w:rsidRPr="00033231">
        <w:t>d</w:t>
      </w:r>
      <w:r w:rsidR="004F69D6">
        <w:t>’</w:t>
      </w:r>
      <w:r w:rsidRPr="00033231">
        <w:t>autres fois elle disait qu</w:t>
      </w:r>
      <w:r w:rsidR="004F69D6">
        <w:t>’</w:t>
      </w:r>
      <w:r w:rsidRPr="00033231">
        <w:t>elle ne l</w:t>
      </w:r>
      <w:r w:rsidR="004F69D6">
        <w:t>’</w:t>
      </w:r>
      <w:r w:rsidRPr="00033231">
        <w:t>avait j</w:t>
      </w:r>
      <w:r w:rsidRPr="00033231">
        <w:t>a</w:t>
      </w:r>
      <w:r w:rsidRPr="00033231">
        <w:t>mais co</w:t>
      </w:r>
      <w:r w:rsidRPr="00033231">
        <w:t>m</w:t>
      </w:r>
      <w:r w:rsidRPr="00033231">
        <w:t>prise</w:t>
      </w:r>
      <w:r w:rsidR="004F69D6">
        <w:t xml:space="preserve">. </w:t>
      </w:r>
      <w:r w:rsidRPr="00033231">
        <w:t>Ces expressions étaient de la glace sur le cœur de la jeune fille</w:t>
      </w:r>
      <w:r w:rsidR="004F69D6">
        <w:t xml:space="preserve"> ; </w:t>
      </w:r>
      <w:r w:rsidRPr="00033231">
        <w:t>elles lui suggéraient cette conclusion</w:t>
      </w:r>
      <w:r w:rsidR="004F69D6">
        <w:t xml:space="preserve">, </w:t>
      </w:r>
      <w:r w:rsidRPr="00033231">
        <w:t>qu</w:t>
      </w:r>
      <w:r w:rsidR="004F69D6">
        <w:t>’</w:t>
      </w:r>
      <w:r w:rsidRPr="00033231">
        <w:t>il v</w:t>
      </w:r>
      <w:r w:rsidRPr="00033231">
        <w:t>a</w:t>
      </w:r>
      <w:r w:rsidRPr="00033231">
        <w:t>lait mieux peut-être ne jamais connaître cette mère que de la connaître et de ne pouvoir l</w:t>
      </w:r>
      <w:r w:rsidR="004F69D6">
        <w:t>’</w:t>
      </w:r>
      <w:r w:rsidRPr="00033231">
        <w:t>aimer</w:t>
      </w:r>
      <w:r w:rsidR="004F69D6">
        <w:t>.</w:t>
      </w:r>
    </w:p>
    <w:p w14:paraId="5E95B352" w14:textId="77777777" w:rsidR="004F69D6" w:rsidRDefault="00000000" w:rsidP="0021796F">
      <w:r w:rsidRPr="00033231">
        <w:lastRenderedPageBreak/>
        <w:t>Mais un seul projet se présentait à son esprit</w:t>
      </w:r>
      <w:r w:rsidR="004F69D6">
        <w:t xml:space="preserve">, </w:t>
      </w:r>
      <w:r w:rsidRPr="00033231">
        <w:t>dont l</w:t>
      </w:r>
      <w:r w:rsidR="004F69D6">
        <w:t>’</w:t>
      </w:r>
      <w:r w:rsidRPr="00033231">
        <w:t>exécution semblait devoir lui apporter un espoir de soulag</w:t>
      </w:r>
      <w:r w:rsidRPr="00033231">
        <w:t>e</w:t>
      </w:r>
      <w:r w:rsidRPr="00033231">
        <w:t>ment</w:t>
      </w:r>
      <w:r w:rsidR="004F69D6">
        <w:t xml:space="preserve"> : </w:t>
      </w:r>
      <w:r w:rsidRPr="00033231">
        <w:t>c</w:t>
      </w:r>
      <w:r w:rsidR="004F69D6">
        <w:t>’</w:t>
      </w:r>
      <w:r w:rsidRPr="00033231">
        <w:t>était de se créer une position</w:t>
      </w:r>
      <w:r w:rsidR="004F69D6">
        <w:t xml:space="preserve">, </w:t>
      </w:r>
      <w:r w:rsidRPr="00033231">
        <w:t>de se faire gouvernante</w:t>
      </w:r>
      <w:r w:rsidR="004F69D6">
        <w:t xml:space="preserve"> ; </w:t>
      </w:r>
      <w:r w:rsidRPr="00033231">
        <w:t>elle était incapable de faire autre chose</w:t>
      </w:r>
      <w:r w:rsidR="004F69D6">
        <w:t xml:space="preserve">. </w:t>
      </w:r>
      <w:r w:rsidRPr="00033231">
        <w:t>Un petit incident lui fournit l</w:t>
      </w:r>
      <w:r w:rsidR="004F69D6">
        <w:t>’</w:t>
      </w:r>
      <w:r w:rsidRPr="00033231">
        <w:t>occasion de faire connaître ce projet à son oncle</w:t>
      </w:r>
      <w:r w:rsidR="004F69D6">
        <w:t>.</w:t>
      </w:r>
    </w:p>
    <w:p w14:paraId="07DDC97D" w14:textId="77777777" w:rsidR="004F69D6" w:rsidRDefault="00000000" w:rsidP="0021796F">
      <w:r w:rsidRPr="00033231">
        <w:t>Ses longues et tardives promenades avaient toujours lieu</w:t>
      </w:r>
      <w:r w:rsidR="004F69D6">
        <w:t xml:space="preserve">, </w:t>
      </w:r>
      <w:r w:rsidRPr="00033231">
        <w:t>nous l</w:t>
      </w:r>
      <w:r w:rsidR="004F69D6">
        <w:t>’</w:t>
      </w:r>
      <w:r w:rsidRPr="00033231">
        <w:t>avons dit</w:t>
      </w:r>
      <w:r w:rsidR="004F69D6">
        <w:t xml:space="preserve">, </w:t>
      </w:r>
      <w:r w:rsidRPr="00033231">
        <w:t>en des lieux solitaires</w:t>
      </w:r>
      <w:r w:rsidR="004F69D6">
        <w:t xml:space="preserve"> ; </w:t>
      </w:r>
      <w:r w:rsidRPr="00033231">
        <w:t>mais</w:t>
      </w:r>
      <w:r w:rsidR="004F69D6">
        <w:t xml:space="preserve">, </w:t>
      </w:r>
      <w:r w:rsidRPr="00033231">
        <w:t>de quelque côté qu</w:t>
      </w:r>
      <w:r w:rsidR="004F69D6">
        <w:t>’</w:t>
      </w:r>
      <w:r w:rsidRPr="00033231">
        <w:t>elle dirigeât ses pas</w:t>
      </w:r>
      <w:r w:rsidR="004F69D6">
        <w:t xml:space="preserve">, </w:t>
      </w:r>
      <w:r w:rsidRPr="00033231">
        <w:t xml:space="preserve">soit vers la lisière aride du marais de </w:t>
      </w:r>
      <w:proofErr w:type="spellStart"/>
      <w:r w:rsidRPr="00033231">
        <w:t>Stilbro</w:t>
      </w:r>
      <w:proofErr w:type="spellEnd"/>
      <w:r w:rsidR="004F69D6">
        <w:t xml:space="preserve">’, </w:t>
      </w:r>
      <w:r w:rsidRPr="00033231">
        <w:t xml:space="preserve">soit vers les riantes prairies de </w:t>
      </w:r>
      <w:proofErr w:type="spellStart"/>
      <w:r w:rsidRPr="00033231">
        <w:t>Nunnely</w:t>
      </w:r>
      <w:proofErr w:type="spellEnd"/>
      <w:r w:rsidR="004F69D6">
        <w:t xml:space="preserve">, </w:t>
      </w:r>
      <w:r w:rsidRPr="00033231">
        <w:t xml:space="preserve">au retour son chemin la ramenait toujours auprès de </w:t>
      </w:r>
      <w:proofErr w:type="spellStart"/>
      <w:r w:rsidRPr="00033231">
        <w:t>Hollow</w:t>
      </w:r>
      <w:proofErr w:type="spellEnd"/>
      <w:r w:rsidR="004F69D6">
        <w:t xml:space="preserve">. </w:t>
      </w:r>
      <w:r w:rsidRPr="00033231">
        <w:t>Elle descendait rarement au fond de la vallée</w:t>
      </w:r>
      <w:r w:rsidR="004F69D6">
        <w:t xml:space="preserve">, </w:t>
      </w:r>
      <w:r w:rsidRPr="00033231">
        <w:t>mais elle apparaissait sur la ha</w:t>
      </w:r>
      <w:r w:rsidRPr="00033231">
        <w:t>u</w:t>
      </w:r>
      <w:r w:rsidRPr="00033231">
        <w:t>teur aussi régulièrement que les étoiles se levaient sur la mo</w:t>
      </w:r>
      <w:r w:rsidRPr="00033231">
        <w:t>n</w:t>
      </w:r>
      <w:r w:rsidRPr="00033231">
        <w:t>tagne</w:t>
      </w:r>
      <w:r w:rsidR="004F69D6">
        <w:t xml:space="preserve">. </w:t>
      </w:r>
      <w:r w:rsidRPr="00033231">
        <w:t>Le lieu où elle se reposait était un certain passage sous une vieille épine</w:t>
      </w:r>
      <w:r w:rsidR="004F69D6">
        <w:t xml:space="preserve"> : </w:t>
      </w:r>
      <w:r w:rsidRPr="00033231">
        <w:t>de là elle pouvait découvrir le cottage</w:t>
      </w:r>
      <w:r w:rsidR="004F69D6">
        <w:t xml:space="preserve">, </w:t>
      </w:r>
      <w:r w:rsidRPr="00033231">
        <w:t>la f</w:t>
      </w:r>
      <w:r w:rsidRPr="00033231">
        <w:t>a</w:t>
      </w:r>
      <w:r w:rsidRPr="00033231">
        <w:t>brique</w:t>
      </w:r>
      <w:r w:rsidR="004F69D6">
        <w:t xml:space="preserve">, </w:t>
      </w:r>
      <w:r w:rsidRPr="00033231">
        <w:t>le jardin</w:t>
      </w:r>
      <w:r w:rsidR="004F69D6">
        <w:t xml:space="preserve">, </w:t>
      </w:r>
      <w:r w:rsidRPr="00033231">
        <w:t>l</w:t>
      </w:r>
      <w:r w:rsidR="004F69D6">
        <w:t>’</w:t>
      </w:r>
      <w:r w:rsidRPr="00033231">
        <w:t>écluse calme et tranquille</w:t>
      </w:r>
      <w:r w:rsidR="004F69D6">
        <w:t xml:space="preserve"> ; </w:t>
      </w:r>
      <w:r w:rsidRPr="00033231">
        <w:t>de là elle déco</w:t>
      </w:r>
      <w:r w:rsidRPr="00033231">
        <w:t>u</w:t>
      </w:r>
      <w:r w:rsidRPr="00033231">
        <w:t>vrait la fenêtre bien connue du comptoir</w:t>
      </w:r>
      <w:r w:rsidR="004F69D6">
        <w:t xml:space="preserve">, </w:t>
      </w:r>
      <w:r w:rsidRPr="00033231">
        <w:t>derrière les vitres de laquelle étincelait</w:t>
      </w:r>
      <w:r w:rsidR="004F69D6">
        <w:t xml:space="preserve">, </w:t>
      </w:r>
      <w:r w:rsidRPr="00033231">
        <w:t>à heure fixe</w:t>
      </w:r>
      <w:r w:rsidR="004F69D6">
        <w:t xml:space="preserve">, </w:t>
      </w:r>
      <w:r w:rsidRPr="00033231">
        <w:t>la brillante lueur d</w:t>
      </w:r>
      <w:r w:rsidR="004F69D6">
        <w:t>’</w:t>
      </w:r>
      <w:r w:rsidRPr="00033231">
        <w:t>une lampe également connue</w:t>
      </w:r>
      <w:r w:rsidR="004F69D6">
        <w:t xml:space="preserve">. </w:t>
      </w:r>
      <w:r w:rsidRPr="00033231">
        <w:t>Son but était de guetter l</w:t>
      </w:r>
      <w:r w:rsidR="004F69D6">
        <w:t>’</w:t>
      </w:r>
      <w:r w:rsidRPr="00033231">
        <w:t>apparition de cette lumière</w:t>
      </w:r>
      <w:r w:rsidR="004F69D6">
        <w:t xml:space="preserve"> ; </w:t>
      </w:r>
      <w:r w:rsidRPr="00033231">
        <w:t>sa récompense de l</w:t>
      </w:r>
      <w:r w:rsidR="004F69D6">
        <w:t>’</w:t>
      </w:r>
      <w:r w:rsidRPr="00033231">
        <w:t>apercevoir</w:t>
      </w:r>
      <w:r w:rsidR="004F69D6">
        <w:t xml:space="preserve">, </w:t>
      </w:r>
      <w:r w:rsidRPr="00033231">
        <w:t>tantôt étincelant dans l</w:t>
      </w:r>
      <w:r w:rsidR="004F69D6">
        <w:t>’</w:t>
      </w:r>
      <w:r w:rsidRPr="00033231">
        <w:t>air pur</w:t>
      </w:r>
      <w:r w:rsidR="004F69D6">
        <w:t xml:space="preserve">, </w:t>
      </w:r>
      <w:r w:rsidRPr="00033231">
        <w:t>tantôt vacillant à travers le brouillard</w:t>
      </w:r>
      <w:r w:rsidR="004F69D6">
        <w:t xml:space="preserve">, </w:t>
      </w:r>
      <w:r w:rsidRPr="00033231">
        <w:t>d</w:t>
      </w:r>
      <w:r w:rsidR="004F69D6">
        <w:t>’</w:t>
      </w:r>
      <w:r w:rsidRPr="00033231">
        <w:t>autres fois brillant au milieu des lignes obliques de la pluie</w:t>
      </w:r>
      <w:r w:rsidR="004F69D6">
        <w:t xml:space="preserve">, </w:t>
      </w:r>
      <w:r w:rsidRPr="00033231">
        <w:t>car elle venait en tout temps</w:t>
      </w:r>
      <w:r w:rsidR="004F69D6">
        <w:t>.</w:t>
      </w:r>
    </w:p>
    <w:p w14:paraId="7ECF3BA7" w14:textId="77777777" w:rsidR="004F69D6" w:rsidRDefault="00000000" w:rsidP="0021796F">
      <w:r w:rsidRPr="00033231">
        <w:t>Il y avait des nuits où la lumière ne se montrait pas</w:t>
      </w:r>
      <w:r w:rsidR="004F69D6">
        <w:t xml:space="preserve"> : </w:t>
      </w:r>
      <w:r w:rsidRPr="00033231">
        <w:t>elle savait alors que Robert était absent</w:t>
      </w:r>
      <w:r w:rsidR="004F69D6">
        <w:t xml:space="preserve">, </w:t>
      </w:r>
      <w:r w:rsidRPr="00033231">
        <w:t>et elle s</w:t>
      </w:r>
      <w:r w:rsidR="004F69D6">
        <w:t>’</w:t>
      </w:r>
      <w:r w:rsidRPr="00033231">
        <w:t>en allait plus triste</w:t>
      </w:r>
      <w:r w:rsidR="004F69D6">
        <w:t xml:space="preserve"> ; </w:t>
      </w:r>
      <w:r w:rsidRPr="00033231">
        <w:t>tandis que l</w:t>
      </w:r>
      <w:r w:rsidR="004F69D6">
        <w:t>’</w:t>
      </w:r>
      <w:r w:rsidRPr="00033231">
        <w:t>apparition de cette lumière la rendait joyeuse</w:t>
      </w:r>
      <w:r w:rsidR="004F69D6">
        <w:t xml:space="preserve">, </w:t>
      </w:r>
      <w:r w:rsidRPr="00033231">
        <w:t>comme si elle voyait en elle la promesse de quelque vague esp</w:t>
      </w:r>
      <w:r w:rsidRPr="00033231">
        <w:t>é</w:t>
      </w:r>
      <w:r w:rsidRPr="00033231">
        <w:t>rance</w:t>
      </w:r>
      <w:r w:rsidR="004F69D6">
        <w:t xml:space="preserve">. </w:t>
      </w:r>
      <w:r w:rsidRPr="00033231">
        <w:t>Si</w:t>
      </w:r>
      <w:r w:rsidR="004F69D6">
        <w:t xml:space="preserve">, </w:t>
      </w:r>
      <w:r w:rsidRPr="00033231">
        <w:t>pendant qu</w:t>
      </w:r>
      <w:r w:rsidR="004F69D6">
        <w:t>’</w:t>
      </w:r>
      <w:r w:rsidRPr="00033231">
        <w:t>elle regardait</w:t>
      </w:r>
      <w:r w:rsidR="004F69D6">
        <w:t xml:space="preserve">, </w:t>
      </w:r>
      <w:r w:rsidRPr="00033231">
        <w:t>une ombre se penchait e</w:t>
      </w:r>
      <w:r w:rsidRPr="00033231">
        <w:t>n</w:t>
      </w:r>
      <w:r w:rsidRPr="00033231">
        <w:t>tre la lampe et la fenêtre</w:t>
      </w:r>
      <w:r w:rsidR="004F69D6">
        <w:t xml:space="preserve">, </w:t>
      </w:r>
      <w:r w:rsidRPr="00033231">
        <w:t>son cœur bondissait</w:t>
      </w:r>
      <w:r w:rsidR="004F69D6">
        <w:t xml:space="preserve"> ; </w:t>
      </w:r>
      <w:r w:rsidRPr="00033231">
        <w:t>cette éclipse</w:t>
      </w:r>
      <w:r w:rsidR="004F69D6">
        <w:t xml:space="preserve">, </w:t>
      </w:r>
      <w:r w:rsidRPr="00033231">
        <w:t>c</w:t>
      </w:r>
      <w:r w:rsidR="004F69D6">
        <w:t>’</w:t>
      </w:r>
      <w:r w:rsidRPr="00033231">
        <w:t>était Robert qui la produisait</w:t>
      </w:r>
      <w:r w:rsidR="004F69D6">
        <w:t xml:space="preserve">. </w:t>
      </w:r>
      <w:r w:rsidRPr="00033231">
        <w:t>Elle l</w:t>
      </w:r>
      <w:r w:rsidR="004F69D6">
        <w:t>’</w:t>
      </w:r>
      <w:r w:rsidRPr="00033231">
        <w:t>avait vu</w:t>
      </w:r>
      <w:r w:rsidR="004F69D6">
        <w:t xml:space="preserve">. </w:t>
      </w:r>
      <w:r w:rsidRPr="00033231">
        <w:t>Elle s</w:t>
      </w:r>
      <w:r w:rsidR="004F69D6">
        <w:t>’</w:t>
      </w:r>
      <w:r w:rsidRPr="00033231">
        <w:t>en retou</w:t>
      </w:r>
      <w:r w:rsidRPr="00033231">
        <w:t>r</w:t>
      </w:r>
      <w:r w:rsidRPr="00033231">
        <w:t>nait alors à la maison</w:t>
      </w:r>
      <w:r w:rsidR="004F69D6">
        <w:t xml:space="preserve">, </w:t>
      </w:r>
      <w:r w:rsidRPr="00033231">
        <w:t>consolée</w:t>
      </w:r>
      <w:r w:rsidR="004F69D6">
        <w:t xml:space="preserve">, </w:t>
      </w:r>
      <w:r w:rsidRPr="00033231">
        <w:t>emportant dans son imagin</w:t>
      </w:r>
      <w:r w:rsidRPr="00033231">
        <w:t>a</w:t>
      </w:r>
      <w:r w:rsidRPr="00033231">
        <w:t>tion une idée plus précise de son bien-aimé</w:t>
      </w:r>
      <w:r w:rsidR="004F69D6">
        <w:t xml:space="preserve">, </w:t>
      </w:r>
      <w:r w:rsidRPr="00033231">
        <w:t>un souvenir plus distinct de sa voix</w:t>
      </w:r>
      <w:r w:rsidR="004F69D6">
        <w:t xml:space="preserve">, </w:t>
      </w:r>
      <w:r w:rsidRPr="00033231">
        <w:t>de son sourire</w:t>
      </w:r>
      <w:r w:rsidR="004F69D6">
        <w:t xml:space="preserve">, </w:t>
      </w:r>
      <w:r w:rsidRPr="00033231">
        <w:t xml:space="preserve">de son </w:t>
      </w:r>
      <w:r w:rsidRPr="00033231">
        <w:lastRenderedPageBreak/>
        <w:t>maintien</w:t>
      </w:r>
      <w:r w:rsidR="004F69D6">
        <w:t xml:space="preserve">. </w:t>
      </w:r>
      <w:r w:rsidRPr="00033231">
        <w:t>Puis</w:t>
      </w:r>
      <w:r w:rsidR="004F69D6">
        <w:t xml:space="preserve">, </w:t>
      </w:r>
      <w:r w:rsidRPr="00033231">
        <w:t>à ces impressions ne tardait pas de se joindre la douce persuasion que</w:t>
      </w:r>
      <w:r w:rsidR="004F69D6">
        <w:t xml:space="preserve">, </w:t>
      </w:r>
      <w:r w:rsidRPr="00033231">
        <w:t>si elle pouvait arriver jusqu</w:t>
      </w:r>
      <w:r w:rsidR="004F69D6">
        <w:t>’</w:t>
      </w:r>
      <w:r w:rsidRPr="00033231">
        <w:t>à lui</w:t>
      </w:r>
      <w:r w:rsidR="004F69D6">
        <w:t xml:space="preserve">, </w:t>
      </w:r>
      <w:r w:rsidRPr="00033231">
        <w:t>Robert ne pourrait que se réjouir de sa présence</w:t>
      </w:r>
      <w:r w:rsidR="004F69D6">
        <w:t xml:space="preserve"> ; </w:t>
      </w:r>
      <w:r w:rsidRPr="00033231">
        <w:t>qu</w:t>
      </w:r>
      <w:r w:rsidR="004F69D6">
        <w:t>’</w:t>
      </w:r>
      <w:r w:rsidRPr="00033231">
        <w:t>en ce moment</w:t>
      </w:r>
      <w:r w:rsidR="004F69D6">
        <w:t xml:space="preserve">, </w:t>
      </w:r>
      <w:r w:rsidRPr="00033231">
        <w:t>il serait peut-être tout disposé à lui tendre la main</w:t>
      </w:r>
      <w:r w:rsidR="004F69D6">
        <w:t xml:space="preserve">, </w:t>
      </w:r>
      <w:r w:rsidRPr="00033231">
        <w:t>à l</w:t>
      </w:r>
      <w:r w:rsidR="004F69D6">
        <w:t>’</w:t>
      </w:r>
      <w:r w:rsidRPr="00033231">
        <w:t>attirer vers lui</w:t>
      </w:r>
      <w:r w:rsidR="004F69D6">
        <w:t xml:space="preserve">, </w:t>
      </w:r>
      <w:r w:rsidRPr="00033231">
        <w:t>à la placer à son côté</w:t>
      </w:r>
      <w:r w:rsidR="004F69D6">
        <w:t xml:space="preserve">, </w:t>
      </w:r>
      <w:r w:rsidRPr="00033231">
        <w:t>sous sa protection</w:t>
      </w:r>
      <w:r w:rsidR="004F69D6">
        <w:t xml:space="preserve">, </w:t>
      </w:r>
      <w:r w:rsidRPr="00033231">
        <w:t>comme autrefois</w:t>
      </w:r>
      <w:r w:rsidR="004F69D6">
        <w:t xml:space="preserve">. </w:t>
      </w:r>
      <w:r w:rsidRPr="00033231">
        <w:t>La nuit suivante</w:t>
      </w:r>
      <w:r w:rsidR="004F69D6">
        <w:t xml:space="preserve">, </w:t>
      </w:r>
      <w:r w:rsidRPr="00033231">
        <w:t>quoiqu</w:t>
      </w:r>
      <w:r w:rsidR="004F69D6">
        <w:t>’</w:t>
      </w:r>
      <w:r w:rsidRPr="00033231">
        <w:t>elle pleurât comme de coutume</w:t>
      </w:r>
      <w:r w:rsidR="004F69D6">
        <w:t xml:space="preserve">, </w:t>
      </w:r>
      <w:r w:rsidRPr="00033231">
        <w:t>il lui semblait que ses larmes étaient moins brûlantes</w:t>
      </w:r>
      <w:r w:rsidR="004F69D6">
        <w:t xml:space="preserve"> ; </w:t>
      </w:r>
      <w:r w:rsidRPr="00033231">
        <w:t>l</w:t>
      </w:r>
      <w:r w:rsidR="004F69D6">
        <w:t>’</w:t>
      </w:r>
      <w:r w:rsidRPr="00033231">
        <w:t>oreiller sur lequel coulaient ces larmes lui paraissait plus doux</w:t>
      </w:r>
      <w:r w:rsidR="004F69D6">
        <w:t xml:space="preserve"> ; </w:t>
      </w:r>
      <w:r w:rsidRPr="00033231">
        <w:t>la tête qui reposait sur cet oreiller souffrait moins</w:t>
      </w:r>
      <w:r w:rsidR="004F69D6">
        <w:t>.</w:t>
      </w:r>
    </w:p>
    <w:p w14:paraId="331AE742" w14:textId="37C740E1" w:rsidR="004F69D6" w:rsidRDefault="00000000" w:rsidP="0021796F">
      <w:r w:rsidRPr="00033231">
        <w:t xml:space="preserve">Le plus court chemin de </w:t>
      </w:r>
      <w:proofErr w:type="spellStart"/>
      <w:r w:rsidRPr="00033231">
        <w:t>Hollow</w:t>
      </w:r>
      <w:proofErr w:type="spellEnd"/>
      <w:r w:rsidRPr="00033231">
        <w:t xml:space="preserve"> à la </w:t>
      </w:r>
      <w:proofErr w:type="spellStart"/>
      <w:r w:rsidRPr="00033231">
        <w:t>rectorerie</w:t>
      </w:r>
      <w:proofErr w:type="spellEnd"/>
      <w:r w:rsidRPr="00033231">
        <w:t xml:space="preserve"> passait à c</w:t>
      </w:r>
      <w:r w:rsidRPr="00033231">
        <w:t>ô</w:t>
      </w:r>
      <w:r w:rsidRPr="00033231">
        <w:t>té d</w:t>
      </w:r>
      <w:r w:rsidR="004F69D6">
        <w:t>’</w:t>
      </w:r>
      <w:r w:rsidRPr="00033231">
        <w:t>une certaine demeure</w:t>
      </w:r>
      <w:r w:rsidR="004F69D6">
        <w:t xml:space="preserve">, </w:t>
      </w:r>
      <w:r w:rsidRPr="00033231">
        <w:t>la même que celle sous les murs sol</w:t>
      </w:r>
      <w:r w:rsidRPr="00033231">
        <w:t>i</w:t>
      </w:r>
      <w:r w:rsidRPr="00033231">
        <w:t>taires de laquelle Malone avait passé un soir</w:t>
      </w:r>
      <w:r w:rsidR="004F69D6">
        <w:t xml:space="preserve">, </w:t>
      </w:r>
      <w:r w:rsidRPr="00033231">
        <w:t>ainsi que nous l</w:t>
      </w:r>
      <w:r w:rsidR="004F69D6">
        <w:t>’</w:t>
      </w:r>
      <w:r w:rsidRPr="00033231">
        <w:t>avons mentionné au second chapitre de ce livre</w:t>
      </w:r>
      <w:r w:rsidR="004F69D6">
        <w:t xml:space="preserve"> ; </w:t>
      </w:r>
      <w:r w:rsidRPr="00033231">
        <w:t>la vieille rés</w:t>
      </w:r>
      <w:r w:rsidRPr="00033231">
        <w:t>i</w:t>
      </w:r>
      <w:r w:rsidRPr="00033231">
        <w:t xml:space="preserve">dence inoccupée appelée </w:t>
      </w:r>
      <w:proofErr w:type="spellStart"/>
      <w:r w:rsidRPr="00033231">
        <w:t>Fieldhead</w:t>
      </w:r>
      <w:proofErr w:type="spellEnd"/>
      <w:r w:rsidR="004F69D6">
        <w:t xml:space="preserve">. </w:t>
      </w:r>
      <w:r w:rsidRPr="00033231">
        <w:t>Depuis dix ans</w:t>
      </w:r>
      <w:r w:rsidR="004F69D6">
        <w:t xml:space="preserve">, </w:t>
      </w:r>
      <w:r w:rsidRPr="00033231">
        <w:t>elle n</w:t>
      </w:r>
      <w:r w:rsidR="004F69D6">
        <w:t>’</w:t>
      </w:r>
      <w:r w:rsidRPr="00033231">
        <w:t>avait pas été habitée par son propriétaire</w:t>
      </w:r>
      <w:r w:rsidR="004F69D6">
        <w:t xml:space="preserve">, </w:t>
      </w:r>
      <w:r w:rsidRPr="00033231">
        <w:t>mais ce n</w:t>
      </w:r>
      <w:r w:rsidR="004F69D6">
        <w:t>’</w:t>
      </w:r>
      <w:r w:rsidRPr="00033231">
        <w:t>était point pour cela une ruine</w:t>
      </w:r>
      <w:r w:rsidR="004F69D6">
        <w:t> : M. </w:t>
      </w:r>
      <w:r w:rsidRPr="00033231">
        <w:t>Yorke avait eu soin de la faire entretenir en bon état</w:t>
      </w:r>
      <w:r w:rsidR="004F69D6">
        <w:t xml:space="preserve">, </w:t>
      </w:r>
      <w:r w:rsidRPr="00033231">
        <w:t>et un vieux jardinier avec sa femme s</w:t>
      </w:r>
      <w:r w:rsidR="004F69D6">
        <w:t>’</w:t>
      </w:r>
      <w:r w:rsidRPr="00033231">
        <w:t>y étaient insta</w:t>
      </w:r>
      <w:r w:rsidRPr="00033231">
        <w:t>l</w:t>
      </w:r>
      <w:r w:rsidRPr="00033231">
        <w:t>lés</w:t>
      </w:r>
      <w:r w:rsidR="004F69D6">
        <w:t xml:space="preserve">, </w:t>
      </w:r>
      <w:r w:rsidRPr="00033231">
        <w:t>entretenant les terres et conservant la maison en bon état</w:t>
      </w:r>
      <w:r w:rsidR="004F69D6">
        <w:t>.</w:t>
      </w:r>
    </w:p>
    <w:p w14:paraId="252A8E00" w14:textId="77777777" w:rsidR="004F69D6" w:rsidRDefault="00000000" w:rsidP="0021796F">
      <w:r w:rsidRPr="00033231">
        <w:t xml:space="preserve">Si </w:t>
      </w:r>
      <w:proofErr w:type="spellStart"/>
      <w:r w:rsidRPr="00033231">
        <w:t>Fieldhead</w:t>
      </w:r>
      <w:proofErr w:type="spellEnd"/>
      <w:r w:rsidRPr="00033231">
        <w:t xml:space="preserve"> n</w:t>
      </w:r>
      <w:r w:rsidR="004F69D6">
        <w:t>’</w:t>
      </w:r>
      <w:r w:rsidRPr="00033231">
        <w:t>avait pas de grands mérites comme con</w:t>
      </w:r>
      <w:r w:rsidRPr="00033231">
        <w:t>s</w:t>
      </w:r>
      <w:r w:rsidRPr="00033231">
        <w:t>truction</w:t>
      </w:r>
      <w:r w:rsidR="004F69D6">
        <w:t xml:space="preserve">, </w:t>
      </w:r>
      <w:r w:rsidRPr="00033231">
        <w:t>on pouvait tout au moins l</w:t>
      </w:r>
      <w:r w:rsidR="004F69D6">
        <w:t>’</w:t>
      </w:r>
      <w:r w:rsidRPr="00033231">
        <w:t>appeler pittoresque</w:t>
      </w:r>
      <w:r w:rsidR="004F69D6">
        <w:t xml:space="preserve"> ; </w:t>
      </w:r>
      <w:r w:rsidRPr="00033231">
        <w:t>son architecture irrégulière</w:t>
      </w:r>
      <w:r w:rsidR="004F69D6">
        <w:t xml:space="preserve">, </w:t>
      </w:r>
      <w:r w:rsidRPr="00033231">
        <w:t>la couleur grise et sombre que le temps lui avait communiquée</w:t>
      </w:r>
      <w:r w:rsidR="004F69D6">
        <w:t xml:space="preserve">, </w:t>
      </w:r>
      <w:r w:rsidRPr="00033231">
        <w:t>lui donnaient des droits à cette épithète</w:t>
      </w:r>
      <w:r w:rsidR="004F69D6">
        <w:t xml:space="preserve">. </w:t>
      </w:r>
      <w:r w:rsidRPr="00033231">
        <w:t>Les vieilles fenêtres grillées</w:t>
      </w:r>
      <w:r w:rsidR="004F69D6">
        <w:t xml:space="preserve">, </w:t>
      </w:r>
      <w:r w:rsidRPr="00033231">
        <w:t>le porche de pierre</w:t>
      </w:r>
      <w:r w:rsidR="004F69D6">
        <w:t xml:space="preserve">, </w:t>
      </w:r>
      <w:r w:rsidRPr="00033231">
        <w:t>les murs</w:t>
      </w:r>
      <w:r w:rsidR="004F69D6">
        <w:t xml:space="preserve">, </w:t>
      </w:r>
      <w:r w:rsidRPr="00033231">
        <w:t>le toit</w:t>
      </w:r>
      <w:r w:rsidR="004F69D6">
        <w:t xml:space="preserve">, </w:t>
      </w:r>
      <w:r w:rsidRPr="00033231">
        <w:t>les cheminées</w:t>
      </w:r>
      <w:r w:rsidR="004F69D6">
        <w:t xml:space="preserve">, </w:t>
      </w:r>
      <w:r w:rsidRPr="00033231">
        <w:t>eussent fait le sujet d</w:t>
      </w:r>
      <w:r w:rsidR="004F69D6">
        <w:t>’</w:t>
      </w:r>
      <w:r w:rsidRPr="00033231">
        <w:t>un riche dessin au crayon et à la sépia</w:t>
      </w:r>
      <w:r w:rsidR="004F69D6">
        <w:t xml:space="preserve">. </w:t>
      </w:r>
      <w:r w:rsidRPr="00033231">
        <w:t>Les arbres situés derrière le bâtiment étaient beaux et vigoureux</w:t>
      </w:r>
      <w:r w:rsidR="004F69D6">
        <w:t xml:space="preserve"> ; </w:t>
      </w:r>
      <w:r w:rsidRPr="00033231">
        <w:t>le cèdre qui occupait le centre de la pelouse sur le devant était grand</w:t>
      </w:r>
      <w:r w:rsidR="004F69D6">
        <w:t xml:space="preserve">, </w:t>
      </w:r>
      <w:r w:rsidRPr="00033231">
        <w:t>et les urnes de granit qui co</w:t>
      </w:r>
      <w:r w:rsidRPr="00033231">
        <w:t>u</w:t>
      </w:r>
      <w:r w:rsidRPr="00033231">
        <w:t>ronnaient les murs du jardin</w:t>
      </w:r>
      <w:r w:rsidR="004F69D6">
        <w:t xml:space="preserve">, </w:t>
      </w:r>
      <w:r w:rsidRPr="00033231">
        <w:t>l</w:t>
      </w:r>
      <w:r w:rsidR="004F69D6">
        <w:t>’</w:t>
      </w:r>
      <w:r w:rsidRPr="00033231">
        <w:t>arcade ciselée de la porte d</w:t>
      </w:r>
      <w:r w:rsidR="004F69D6">
        <w:t>’</w:t>
      </w:r>
      <w:r w:rsidRPr="00033231">
        <w:t>entrée</w:t>
      </w:r>
      <w:r w:rsidR="004F69D6">
        <w:t xml:space="preserve">, </w:t>
      </w:r>
      <w:r w:rsidRPr="00033231">
        <w:t>étaient de nature à réjouir la vue d</w:t>
      </w:r>
      <w:r w:rsidR="004F69D6">
        <w:t>’</w:t>
      </w:r>
      <w:r w:rsidRPr="00033231">
        <w:t>un artiste</w:t>
      </w:r>
      <w:r w:rsidR="004F69D6">
        <w:t>.</w:t>
      </w:r>
    </w:p>
    <w:p w14:paraId="5FC979BF" w14:textId="77777777" w:rsidR="004F69D6" w:rsidRDefault="00000000" w:rsidP="0021796F">
      <w:r w:rsidRPr="00033231">
        <w:lastRenderedPageBreak/>
        <w:t>Par une douce soirée de mai</w:t>
      </w:r>
      <w:r w:rsidR="004F69D6">
        <w:t xml:space="preserve">, </w:t>
      </w:r>
      <w:r w:rsidRPr="00033231">
        <w:t>Caroline passait auprès de cette demeure au moment où la lune allait paraître à l</w:t>
      </w:r>
      <w:r w:rsidR="004F69D6">
        <w:t>’</w:t>
      </w:r>
      <w:r w:rsidRPr="00033231">
        <w:t>horizon</w:t>
      </w:r>
      <w:r w:rsidR="004F69D6">
        <w:t xml:space="preserve"> ; </w:t>
      </w:r>
      <w:r w:rsidRPr="00033231">
        <w:t>quoique fatiguée</w:t>
      </w:r>
      <w:r w:rsidR="004F69D6">
        <w:t xml:space="preserve">, </w:t>
      </w:r>
      <w:r w:rsidRPr="00033231">
        <w:t>elle était peu disposée à rentrer si tôt au pre</w:t>
      </w:r>
      <w:r w:rsidRPr="00033231">
        <w:t>s</w:t>
      </w:r>
      <w:r w:rsidRPr="00033231">
        <w:t>bytère</w:t>
      </w:r>
      <w:r w:rsidR="004F69D6">
        <w:t xml:space="preserve">, </w:t>
      </w:r>
      <w:r w:rsidRPr="00033231">
        <w:t>où l</w:t>
      </w:r>
      <w:r w:rsidR="004F69D6">
        <w:t>’</w:t>
      </w:r>
      <w:r w:rsidRPr="00033231">
        <w:t>attendaient une couche d</w:t>
      </w:r>
      <w:r w:rsidR="004F69D6">
        <w:t>’</w:t>
      </w:r>
      <w:r w:rsidRPr="00033231">
        <w:t>épines et une nuit de tri</w:t>
      </w:r>
      <w:r w:rsidRPr="00033231">
        <w:t>s</w:t>
      </w:r>
      <w:r w:rsidRPr="00033231">
        <w:t>tesse</w:t>
      </w:r>
      <w:r w:rsidR="004F69D6">
        <w:t xml:space="preserve"> : </w:t>
      </w:r>
      <w:r w:rsidRPr="00033231">
        <w:t>elle s</w:t>
      </w:r>
      <w:r w:rsidR="004F69D6">
        <w:t>’</w:t>
      </w:r>
      <w:r w:rsidRPr="00033231">
        <w:t>assit sur la verte pelouse</w:t>
      </w:r>
      <w:r w:rsidR="004F69D6">
        <w:t xml:space="preserve">, </w:t>
      </w:r>
      <w:r w:rsidRPr="00033231">
        <w:t>près de la porte d</w:t>
      </w:r>
      <w:r w:rsidR="004F69D6">
        <w:t>’</w:t>
      </w:r>
      <w:r w:rsidRPr="00033231">
        <w:t>entrée</w:t>
      </w:r>
      <w:r w:rsidR="004F69D6">
        <w:t xml:space="preserve">, </w:t>
      </w:r>
      <w:r w:rsidRPr="00033231">
        <w:t>et laissa errer ses regards vers le cèdre et le manoir</w:t>
      </w:r>
      <w:r w:rsidR="004F69D6">
        <w:t xml:space="preserve">. </w:t>
      </w:r>
      <w:r w:rsidRPr="00033231">
        <w:t>La nuit était calme</w:t>
      </w:r>
      <w:r w:rsidR="004F69D6">
        <w:t xml:space="preserve">, </w:t>
      </w:r>
      <w:r w:rsidRPr="00033231">
        <w:t>une douce rosée tombait d</w:t>
      </w:r>
      <w:r w:rsidR="004F69D6">
        <w:t>’</w:t>
      </w:r>
      <w:r w:rsidRPr="00033231">
        <w:t>un ciel pur et sans nuage</w:t>
      </w:r>
      <w:r w:rsidR="004F69D6">
        <w:t xml:space="preserve"> ; </w:t>
      </w:r>
      <w:r w:rsidRPr="00033231">
        <w:t>les pignons tournés vers le couchant réfléchissaient l</w:t>
      </w:r>
      <w:r w:rsidR="004F69D6">
        <w:t>’</w:t>
      </w:r>
      <w:r w:rsidRPr="00033231">
        <w:t>horizon clair et couleur d</w:t>
      </w:r>
      <w:r w:rsidR="004F69D6">
        <w:t>’</w:t>
      </w:r>
      <w:r w:rsidRPr="00033231">
        <w:t>ambre</w:t>
      </w:r>
      <w:r w:rsidR="004F69D6">
        <w:t xml:space="preserve"> ; </w:t>
      </w:r>
      <w:r w:rsidRPr="00033231">
        <w:t>les chênes situés derrière étaient noirs</w:t>
      </w:r>
      <w:r w:rsidR="004F69D6">
        <w:t xml:space="preserve">, </w:t>
      </w:r>
      <w:r w:rsidRPr="00033231">
        <w:t>le cèdre plus noir encore</w:t>
      </w:r>
      <w:r w:rsidR="004F69D6">
        <w:t xml:space="preserve"> ; </w:t>
      </w:r>
      <w:r w:rsidRPr="00033231">
        <w:t>à travers ses rameaux touffus</w:t>
      </w:r>
      <w:r w:rsidR="004F69D6">
        <w:t xml:space="preserve">, </w:t>
      </w:r>
      <w:r w:rsidRPr="00033231">
        <w:t>une éclaircie permettait d</w:t>
      </w:r>
      <w:r w:rsidR="004F69D6">
        <w:t>’</w:t>
      </w:r>
      <w:r w:rsidRPr="00033231">
        <w:t>apercevoir un point du ciel d</w:t>
      </w:r>
      <w:r w:rsidR="004F69D6">
        <w:t>’</w:t>
      </w:r>
      <w:r w:rsidRPr="00033231">
        <w:t>un bleu sombre</w:t>
      </w:r>
      <w:r w:rsidR="004F69D6">
        <w:t xml:space="preserve"> : </w:t>
      </w:r>
      <w:r w:rsidRPr="00033231">
        <w:t>cette éclaircie était alors remplie par la lune</w:t>
      </w:r>
      <w:r w:rsidR="004F69D6">
        <w:t xml:space="preserve">, </w:t>
      </w:r>
      <w:r w:rsidRPr="00033231">
        <w:t>qui de dessous cette sombre voûte répandait sur Caroline ses rayons doux et solennels</w:t>
      </w:r>
      <w:r w:rsidR="004F69D6">
        <w:t>.</w:t>
      </w:r>
    </w:p>
    <w:p w14:paraId="5BF1F51F" w14:textId="0B2DC1F7" w:rsidR="004F69D6" w:rsidRDefault="00000000" w:rsidP="0021796F">
      <w:r w:rsidRPr="00033231">
        <w:t>Elle trouvait cette nuit et cette perspective d</w:t>
      </w:r>
      <w:r w:rsidR="004F69D6">
        <w:t>’</w:t>
      </w:r>
      <w:r w:rsidRPr="00033231">
        <w:t>une tristesse charmante</w:t>
      </w:r>
      <w:r w:rsidR="004F69D6">
        <w:t xml:space="preserve">. </w:t>
      </w:r>
      <w:r w:rsidRPr="00033231">
        <w:t>Elle désirait pouvoir être heureuse</w:t>
      </w:r>
      <w:r w:rsidR="004F69D6">
        <w:t xml:space="preserve"> ; </w:t>
      </w:r>
      <w:r w:rsidRPr="00033231">
        <w:t>elle soupirait après la paix intérieure</w:t>
      </w:r>
      <w:r w:rsidR="004F69D6">
        <w:t xml:space="preserve"> ; </w:t>
      </w:r>
      <w:r w:rsidRPr="00033231">
        <w:t>elle se demandait pourquoi la Prov</w:t>
      </w:r>
      <w:r w:rsidRPr="00033231">
        <w:t>i</w:t>
      </w:r>
      <w:r w:rsidRPr="00033231">
        <w:t>dence n</w:t>
      </w:r>
      <w:r w:rsidR="004F69D6">
        <w:t>’</w:t>
      </w:r>
      <w:r w:rsidRPr="00033231">
        <w:t>avait pas eu pitié d</w:t>
      </w:r>
      <w:r w:rsidR="004F69D6">
        <w:t>’</w:t>
      </w:r>
      <w:r w:rsidRPr="00033231">
        <w:t>elle et ne venait pas l</w:t>
      </w:r>
      <w:r w:rsidR="004F69D6">
        <w:t>’</w:t>
      </w:r>
      <w:r w:rsidRPr="00033231">
        <w:t>aider et la consoler</w:t>
      </w:r>
      <w:r w:rsidR="004F69D6">
        <w:t xml:space="preserve">. </w:t>
      </w:r>
      <w:r w:rsidRPr="00033231">
        <w:t>Les souvenirs des heureuses rencontres d</w:t>
      </w:r>
      <w:r w:rsidR="004F69D6">
        <w:t>’</w:t>
      </w:r>
      <w:r w:rsidRPr="00033231">
        <w:t>amants c</w:t>
      </w:r>
      <w:r w:rsidRPr="00033231">
        <w:t>é</w:t>
      </w:r>
      <w:r w:rsidRPr="00033231">
        <w:t>lébrées dans les ballades revinrent à son esprit</w:t>
      </w:r>
      <w:r w:rsidR="004F69D6">
        <w:t xml:space="preserve">. </w:t>
      </w:r>
      <w:r w:rsidRPr="00033231">
        <w:t>Elle pensa qu</w:t>
      </w:r>
      <w:r w:rsidR="004F69D6">
        <w:t>’</w:t>
      </w:r>
      <w:r w:rsidRPr="00033231">
        <w:t>une rencontre dans une telle scène serait bien heureuse</w:t>
      </w:r>
      <w:r w:rsidR="004F69D6">
        <w:t xml:space="preserve">. </w:t>
      </w:r>
      <w:r w:rsidRPr="00033231">
        <w:t>Où était alors Robert</w:t>
      </w:r>
      <w:r w:rsidR="004F69D6">
        <w:t xml:space="preserve"> ? </w:t>
      </w:r>
      <w:r w:rsidRPr="00033231">
        <w:t>se demanda-t-elle</w:t>
      </w:r>
      <w:r w:rsidR="004F69D6">
        <w:t xml:space="preserve">. </w:t>
      </w:r>
      <w:r w:rsidRPr="00033231">
        <w:t>Il n</w:t>
      </w:r>
      <w:r w:rsidR="004F69D6">
        <w:t>’</w:t>
      </w:r>
      <w:r w:rsidRPr="00033231">
        <w:t xml:space="preserve">était pas à </w:t>
      </w:r>
      <w:proofErr w:type="spellStart"/>
      <w:r w:rsidRPr="00033231">
        <w:t>Hollow</w:t>
      </w:r>
      <w:proofErr w:type="spellEnd"/>
      <w:r w:rsidR="004F69D6">
        <w:t xml:space="preserve"> : </w:t>
      </w:r>
      <w:r w:rsidRPr="00033231">
        <w:t>elle avait longtemps attendu sa lampe</w:t>
      </w:r>
      <w:r w:rsidR="004F69D6">
        <w:t xml:space="preserve">, </w:t>
      </w:r>
      <w:r w:rsidRPr="00033231">
        <w:t>elle ne l</w:t>
      </w:r>
      <w:r w:rsidR="004F69D6">
        <w:t>’</w:t>
      </w:r>
      <w:r w:rsidRPr="00033231">
        <w:t>avait pas vue</w:t>
      </w:r>
      <w:r w:rsidR="004F69D6">
        <w:t xml:space="preserve">. </w:t>
      </w:r>
      <w:r w:rsidRPr="00033231">
        <w:t>E</w:t>
      </w:r>
      <w:r w:rsidRPr="00033231">
        <w:t>l</w:t>
      </w:r>
      <w:r w:rsidRPr="00033231">
        <w:t>le se demanda si Moore et elle étaient destinés à se rencontrer et à se parler encore</w:t>
      </w:r>
      <w:r w:rsidR="004F69D6">
        <w:t xml:space="preserve">. </w:t>
      </w:r>
      <w:r w:rsidRPr="00033231">
        <w:t>Soudain la porte du porche s</w:t>
      </w:r>
      <w:r w:rsidR="004F69D6">
        <w:t>’</w:t>
      </w:r>
      <w:r w:rsidRPr="00033231">
        <w:t>ouvrit</w:t>
      </w:r>
      <w:r w:rsidR="004F69D6">
        <w:t xml:space="preserve">, </w:t>
      </w:r>
      <w:r w:rsidRPr="00033231">
        <w:t>et deux hommes sortirent</w:t>
      </w:r>
      <w:r w:rsidR="004F69D6">
        <w:t xml:space="preserve"> : </w:t>
      </w:r>
      <w:r w:rsidRPr="00033231">
        <w:t>l</w:t>
      </w:r>
      <w:r w:rsidR="004F69D6">
        <w:t>’</w:t>
      </w:r>
      <w:r w:rsidRPr="00033231">
        <w:t>un était âgé et avait des cheveux blancs</w:t>
      </w:r>
      <w:r w:rsidR="004F69D6">
        <w:t xml:space="preserve"> ; </w:t>
      </w:r>
      <w:r w:rsidRPr="00033231">
        <w:t>l</w:t>
      </w:r>
      <w:r w:rsidR="004F69D6">
        <w:t>’</w:t>
      </w:r>
      <w:r w:rsidRPr="00033231">
        <w:t>autre était jeune</w:t>
      </w:r>
      <w:r w:rsidR="004F69D6">
        <w:t xml:space="preserve">, </w:t>
      </w:r>
      <w:r w:rsidRPr="00033231">
        <w:t>grand</w:t>
      </w:r>
      <w:r w:rsidR="004F69D6">
        <w:t xml:space="preserve">, </w:t>
      </w:r>
      <w:r w:rsidRPr="00033231">
        <w:t>et avait des cheveux noirs</w:t>
      </w:r>
      <w:r w:rsidR="004F69D6">
        <w:t xml:space="preserve">. </w:t>
      </w:r>
      <w:r w:rsidRPr="00033231">
        <w:t>Ils trave</w:t>
      </w:r>
      <w:r w:rsidRPr="00033231">
        <w:t>r</w:t>
      </w:r>
      <w:r w:rsidRPr="00033231">
        <w:t>sèrent la pelouse</w:t>
      </w:r>
      <w:r w:rsidR="004F69D6">
        <w:t xml:space="preserve">, </w:t>
      </w:r>
      <w:r w:rsidRPr="00033231">
        <w:t>puis sortirent par la porte du jardin</w:t>
      </w:r>
      <w:r w:rsidR="004F69D6">
        <w:t xml:space="preserve">. </w:t>
      </w:r>
      <w:r w:rsidRPr="00033231">
        <w:t>C</w:t>
      </w:r>
      <w:r w:rsidRPr="00033231">
        <w:t>a</w:t>
      </w:r>
      <w:r w:rsidRPr="00033231">
        <w:t>roline les vit traverser la route</w:t>
      </w:r>
      <w:r w:rsidR="004F69D6">
        <w:t xml:space="preserve">, </w:t>
      </w:r>
      <w:r w:rsidRPr="00033231">
        <w:t>franchir la haie et descendre les champs</w:t>
      </w:r>
      <w:r w:rsidR="004F69D6">
        <w:t xml:space="preserve">, </w:t>
      </w:r>
      <w:r w:rsidRPr="00033231">
        <w:t>puis disparaître</w:t>
      </w:r>
      <w:r w:rsidR="004F69D6">
        <w:t xml:space="preserve">. </w:t>
      </w:r>
      <w:r w:rsidRPr="00033231">
        <w:t xml:space="preserve">Robert Moore venait de passer devant elle avec son ami </w:t>
      </w:r>
      <w:r w:rsidR="004F69D6">
        <w:t>M. </w:t>
      </w:r>
      <w:r w:rsidRPr="00033231">
        <w:t>Yorke</w:t>
      </w:r>
      <w:r w:rsidR="004F69D6">
        <w:t xml:space="preserve"> ; </w:t>
      </w:r>
      <w:r w:rsidRPr="00033231">
        <w:t>ni l</w:t>
      </w:r>
      <w:r w:rsidR="004F69D6">
        <w:t>’</w:t>
      </w:r>
      <w:r w:rsidRPr="00033231">
        <w:t>un ni l</w:t>
      </w:r>
      <w:r w:rsidR="004F69D6">
        <w:t>’</w:t>
      </w:r>
      <w:r w:rsidRPr="00033231">
        <w:t>autre ne l</w:t>
      </w:r>
      <w:r w:rsidR="004F69D6">
        <w:t>’</w:t>
      </w:r>
      <w:r w:rsidRPr="00033231">
        <w:t>avait aperçue</w:t>
      </w:r>
      <w:r w:rsidR="004F69D6">
        <w:t>.</w:t>
      </w:r>
    </w:p>
    <w:p w14:paraId="0304484C" w14:textId="4F507053" w:rsidR="00000000" w:rsidRPr="00033231" w:rsidRDefault="00000000" w:rsidP="0021796F">
      <w:r w:rsidRPr="00033231">
        <w:lastRenderedPageBreak/>
        <w:t>L</w:t>
      </w:r>
      <w:r w:rsidR="004F69D6">
        <w:t>’</w:t>
      </w:r>
      <w:r w:rsidRPr="00033231">
        <w:t>apparition avait été rapide</w:t>
      </w:r>
      <w:r w:rsidR="004F69D6">
        <w:t xml:space="preserve"> ; </w:t>
      </w:r>
      <w:r w:rsidRPr="00033231">
        <w:t>elle avait à peine eu le temps de la voir</w:t>
      </w:r>
      <w:r w:rsidR="004F69D6">
        <w:t xml:space="preserve"> ; </w:t>
      </w:r>
      <w:r w:rsidRPr="00033231">
        <w:t>mais une étincelle électrique avait laissé le feu dans ses veines</w:t>
      </w:r>
      <w:r w:rsidR="004F69D6">
        <w:t xml:space="preserve">, </w:t>
      </w:r>
      <w:r w:rsidRPr="00033231">
        <w:t>la rébellion dans son âme</w:t>
      </w:r>
      <w:r w:rsidR="004F69D6">
        <w:t xml:space="preserve">. </w:t>
      </w:r>
      <w:r w:rsidRPr="00033231">
        <w:t>Cette apparition l</w:t>
      </w:r>
      <w:r w:rsidR="004F69D6">
        <w:t>’</w:t>
      </w:r>
      <w:r w:rsidRPr="00033231">
        <w:t>avait trouvée désespérant</w:t>
      </w:r>
      <w:r w:rsidR="004F69D6">
        <w:t xml:space="preserve">, </w:t>
      </w:r>
      <w:r w:rsidRPr="00033231">
        <w:t>elle la laissa désespérée</w:t>
      </w:r>
      <w:r w:rsidR="004F69D6">
        <w:t xml:space="preserve">, </w:t>
      </w:r>
      <w:r w:rsidRPr="00033231">
        <w:t>deux états diff</w:t>
      </w:r>
      <w:r w:rsidRPr="00033231">
        <w:t>é</w:t>
      </w:r>
      <w:r w:rsidRPr="00033231">
        <w:t>rents</w:t>
      </w:r>
      <w:r w:rsidR="004F69D6">
        <w:t>. « </w:t>
      </w:r>
      <w:r w:rsidRPr="00033231">
        <w:t>Oh</w:t>
      </w:r>
      <w:r w:rsidR="004F69D6">
        <w:t xml:space="preserve"> ! </w:t>
      </w:r>
      <w:r w:rsidRPr="00033231">
        <w:t>s</w:t>
      </w:r>
      <w:r w:rsidR="004F69D6">
        <w:t>’</w:t>
      </w:r>
      <w:r w:rsidRPr="00033231">
        <w:t>il avait été seul</w:t>
      </w:r>
      <w:r w:rsidR="004F69D6">
        <w:t xml:space="preserve"> ! </w:t>
      </w:r>
      <w:r w:rsidRPr="00033231">
        <w:t>s</w:t>
      </w:r>
      <w:r w:rsidR="004F69D6">
        <w:t>’</w:t>
      </w:r>
      <w:r w:rsidRPr="00033231">
        <w:t>il m</w:t>
      </w:r>
      <w:r w:rsidR="004F69D6">
        <w:t>’</w:t>
      </w:r>
      <w:r w:rsidRPr="00033231">
        <w:t>avait seulement aperçue</w:t>
      </w:r>
      <w:r w:rsidR="004F69D6">
        <w:t xml:space="preserve"> ! </w:t>
      </w:r>
      <w:r w:rsidRPr="00033231">
        <w:t>s</w:t>
      </w:r>
      <w:r w:rsidR="004F69D6">
        <w:t>’</w:t>
      </w:r>
      <w:r w:rsidRPr="00033231">
        <w:t>écria-t-elle</w:t>
      </w:r>
      <w:r w:rsidR="004F69D6">
        <w:t xml:space="preserve"> ; </w:t>
      </w:r>
      <w:r w:rsidRPr="00033231">
        <w:t>il m</w:t>
      </w:r>
      <w:r w:rsidR="004F69D6">
        <w:t>’</w:t>
      </w:r>
      <w:r w:rsidRPr="00033231">
        <w:t>eût dit quelque chose</w:t>
      </w:r>
      <w:r w:rsidR="004F69D6">
        <w:t xml:space="preserve">, </w:t>
      </w:r>
      <w:r w:rsidRPr="00033231">
        <w:t>il m</w:t>
      </w:r>
      <w:r w:rsidR="004F69D6">
        <w:t>’</w:t>
      </w:r>
      <w:r w:rsidRPr="00033231">
        <w:t>eût tendu la main</w:t>
      </w:r>
      <w:r w:rsidR="004F69D6">
        <w:t xml:space="preserve">. </w:t>
      </w:r>
      <w:r w:rsidRPr="00033231">
        <w:t>Il m</w:t>
      </w:r>
      <w:r w:rsidR="004F69D6">
        <w:t>’</w:t>
      </w:r>
      <w:r w:rsidRPr="00033231">
        <w:t>aime</w:t>
      </w:r>
      <w:r w:rsidR="004F69D6">
        <w:t xml:space="preserve">, </w:t>
      </w:r>
      <w:r w:rsidRPr="00033231">
        <w:t>il doit m</w:t>
      </w:r>
      <w:r w:rsidR="004F69D6">
        <w:t>’</w:t>
      </w:r>
      <w:r w:rsidRPr="00033231">
        <w:t>aimer un peu</w:t>
      </w:r>
      <w:r w:rsidR="004F69D6">
        <w:t xml:space="preserve"> ; </w:t>
      </w:r>
      <w:r w:rsidRPr="00033231">
        <w:t>il m</w:t>
      </w:r>
      <w:r w:rsidR="004F69D6">
        <w:t>’</w:t>
      </w:r>
      <w:r w:rsidRPr="00033231">
        <w:t>eût montré quelque s</w:t>
      </w:r>
      <w:r w:rsidRPr="00033231">
        <w:t>i</w:t>
      </w:r>
      <w:r w:rsidRPr="00033231">
        <w:t>gne de son affection</w:t>
      </w:r>
      <w:r w:rsidR="004F69D6">
        <w:t xml:space="preserve"> : </w:t>
      </w:r>
      <w:r w:rsidRPr="00033231">
        <w:t>dans ses yeux</w:t>
      </w:r>
      <w:r w:rsidR="004F69D6">
        <w:t xml:space="preserve">, </w:t>
      </w:r>
      <w:r w:rsidRPr="00033231">
        <w:t>sur ses lèvres</w:t>
      </w:r>
      <w:r w:rsidR="004F69D6">
        <w:t xml:space="preserve">, </w:t>
      </w:r>
      <w:r w:rsidRPr="00033231">
        <w:t>j</w:t>
      </w:r>
      <w:r w:rsidR="004F69D6">
        <w:t>’</w:t>
      </w:r>
      <w:r w:rsidRPr="00033231">
        <w:t>eusse pu l</w:t>
      </w:r>
      <w:r w:rsidRPr="00033231">
        <w:t>i</w:t>
      </w:r>
      <w:r w:rsidRPr="00033231">
        <w:t>re la consolation</w:t>
      </w:r>
      <w:r w:rsidR="004F69D6">
        <w:t xml:space="preserve"> ; </w:t>
      </w:r>
      <w:r w:rsidRPr="00033231">
        <w:t>mais j</w:t>
      </w:r>
      <w:r w:rsidR="004F69D6">
        <w:t>’</w:t>
      </w:r>
      <w:r w:rsidRPr="00033231">
        <w:t>ai perdu cette dernière chance</w:t>
      </w:r>
      <w:r w:rsidR="004F69D6">
        <w:t xml:space="preserve">. </w:t>
      </w:r>
      <w:r w:rsidRPr="00033231">
        <w:t>Le vent</w:t>
      </w:r>
      <w:r w:rsidR="004F69D6">
        <w:t xml:space="preserve">, </w:t>
      </w:r>
      <w:r w:rsidRPr="00033231">
        <w:t>l</w:t>
      </w:r>
      <w:r w:rsidR="004F69D6">
        <w:t>’</w:t>
      </w:r>
      <w:r w:rsidRPr="00033231">
        <w:t>ombre du nuage ne passent pas plus silencieusement que lui</w:t>
      </w:r>
      <w:r w:rsidR="004F69D6">
        <w:t xml:space="preserve">. </w:t>
      </w:r>
      <w:r w:rsidRPr="00033231">
        <w:t>J</w:t>
      </w:r>
      <w:r w:rsidR="004F69D6">
        <w:t>’</w:t>
      </w:r>
      <w:r w:rsidRPr="00033231">
        <w:t>ai été frustrée dans mon attente</w:t>
      </w:r>
      <w:r w:rsidR="004F69D6">
        <w:t xml:space="preserve">, </w:t>
      </w:r>
      <w:r w:rsidRPr="00033231">
        <w:t>et le ciel est cruel</w:t>
      </w:r>
      <w:r w:rsidR="004F69D6">
        <w:t> ! »</w:t>
      </w:r>
    </w:p>
    <w:p w14:paraId="2703786A" w14:textId="77777777" w:rsidR="004F69D6" w:rsidRDefault="00000000" w:rsidP="0021796F">
      <w:r w:rsidRPr="00033231">
        <w:t xml:space="preserve">Elle rentra à la </w:t>
      </w:r>
      <w:proofErr w:type="spellStart"/>
      <w:r w:rsidRPr="00033231">
        <w:t>rectorerie</w:t>
      </w:r>
      <w:proofErr w:type="spellEnd"/>
      <w:r w:rsidRPr="00033231">
        <w:t xml:space="preserve"> dans un abattement profond</w:t>
      </w:r>
      <w:r w:rsidR="004F69D6">
        <w:t>.</w:t>
      </w:r>
    </w:p>
    <w:p w14:paraId="6C5FEA14" w14:textId="6C6133C8" w:rsidR="004F69D6" w:rsidRDefault="00000000" w:rsidP="0021796F">
      <w:r w:rsidRPr="00033231">
        <w:t>Le lendemain matin</w:t>
      </w:r>
      <w:r w:rsidR="004F69D6">
        <w:t xml:space="preserve">, </w:t>
      </w:r>
      <w:r w:rsidRPr="00033231">
        <w:t>à déjeuner</w:t>
      </w:r>
      <w:r w:rsidR="004F69D6">
        <w:t xml:space="preserve">, </w:t>
      </w:r>
      <w:r w:rsidRPr="00033231">
        <w:t>pâle comme quelqu</w:t>
      </w:r>
      <w:r w:rsidR="004F69D6">
        <w:t>’</w:t>
      </w:r>
      <w:r w:rsidRPr="00033231">
        <w:t>un qui a vu un fantôme</w:t>
      </w:r>
      <w:r w:rsidR="004F69D6">
        <w:t xml:space="preserve">, </w:t>
      </w:r>
      <w:r w:rsidRPr="00033231">
        <w:t>elle s</w:t>
      </w:r>
      <w:r w:rsidR="004F69D6">
        <w:t>’</w:t>
      </w:r>
      <w:r w:rsidRPr="00033231">
        <w:t xml:space="preserve">adressa à </w:t>
      </w:r>
      <w:r w:rsidR="004F69D6">
        <w:t>M. </w:t>
      </w:r>
      <w:proofErr w:type="spellStart"/>
      <w:r w:rsidRPr="00033231">
        <w:t>Helstone</w:t>
      </w:r>
      <w:proofErr w:type="spellEnd"/>
      <w:r w:rsidR="004F69D6">
        <w:t> :</w:t>
      </w:r>
    </w:p>
    <w:p w14:paraId="6AF09406" w14:textId="4B2F3062" w:rsidR="00000000" w:rsidRPr="00033231" w:rsidRDefault="004F69D6" w:rsidP="0021796F">
      <w:r>
        <w:t>« </w:t>
      </w:r>
      <w:r w:rsidR="00000000" w:rsidRPr="00033231">
        <w:t>Auriez-vous quelque objection</w:t>
      </w:r>
      <w:r>
        <w:t xml:space="preserve">, </w:t>
      </w:r>
      <w:r w:rsidR="00000000" w:rsidRPr="00033231">
        <w:t>mon oncle</w:t>
      </w:r>
      <w:r>
        <w:t xml:space="preserve">, </w:t>
      </w:r>
      <w:r w:rsidR="00000000" w:rsidRPr="00033231">
        <w:t>à me voir chercher un emploi dans une famille</w:t>
      </w:r>
      <w:r>
        <w:t> ? »</w:t>
      </w:r>
    </w:p>
    <w:p w14:paraId="4A440816" w14:textId="77777777" w:rsidR="004F69D6" w:rsidRDefault="00000000" w:rsidP="0021796F">
      <w:r w:rsidRPr="00033231">
        <w:t>Son oncle</w:t>
      </w:r>
      <w:r w:rsidR="004F69D6">
        <w:t xml:space="preserve">, </w:t>
      </w:r>
      <w:r w:rsidRPr="00033231">
        <w:t>ignorant ce qu</w:t>
      </w:r>
      <w:r w:rsidR="004F69D6">
        <w:t>’</w:t>
      </w:r>
      <w:r w:rsidRPr="00033231">
        <w:t>elle avait souffert et ce qu</w:t>
      </w:r>
      <w:r w:rsidR="004F69D6">
        <w:t>’</w:t>
      </w:r>
      <w:r w:rsidRPr="00033231">
        <w:t>elle souffrait encore</w:t>
      </w:r>
      <w:r w:rsidR="004F69D6">
        <w:t xml:space="preserve">, </w:t>
      </w:r>
      <w:r w:rsidRPr="00033231">
        <w:t>en pouvait à peine croire ses oreilles</w:t>
      </w:r>
      <w:r w:rsidR="004F69D6">
        <w:t>.</w:t>
      </w:r>
    </w:p>
    <w:p w14:paraId="56255E32" w14:textId="77777777" w:rsidR="004F69D6" w:rsidRDefault="004F69D6" w:rsidP="0021796F">
      <w:r>
        <w:t>« </w:t>
      </w:r>
      <w:r w:rsidR="00000000" w:rsidRPr="00033231">
        <w:t>Quel caprice</w:t>
      </w:r>
      <w:r>
        <w:t xml:space="preserve">, </w:t>
      </w:r>
      <w:r w:rsidR="00000000" w:rsidRPr="00033231">
        <w:t>maintenant</w:t>
      </w:r>
      <w:r>
        <w:t xml:space="preserve"> ? </w:t>
      </w:r>
      <w:r w:rsidR="00000000" w:rsidRPr="00033231">
        <w:t>demanda-t-il</w:t>
      </w:r>
      <w:r>
        <w:t xml:space="preserve">. </w:t>
      </w:r>
      <w:r w:rsidR="00000000" w:rsidRPr="00033231">
        <w:t>Avez-vous pe</w:t>
      </w:r>
      <w:r w:rsidR="00000000" w:rsidRPr="00033231">
        <w:t>r</w:t>
      </w:r>
      <w:r w:rsidR="00000000" w:rsidRPr="00033231">
        <w:t>du la raison</w:t>
      </w:r>
      <w:r>
        <w:t xml:space="preserve"> ? </w:t>
      </w:r>
      <w:r w:rsidR="00000000" w:rsidRPr="00033231">
        <w:t>Qu</w:t>
      </w:r>
      <w:r>
        <w:t>’</w:t>
      </w:r>
      <w:r w:rsidR="00000000" w:rsidRPr="00033231">
        <w:t>est-ce que cela signifie</w:t>
      </w:r>
      <w:r>
        <w:t> ?</w:t>
      </w:r>
    </w:p>
    <w:p w14:paraId="56962BFC" w14:textId="77777777" w:rsidR="004F69D6" w:rsidRDefault="004F69D6" w:rsidP="0021796F">
      <w:r>
        <w:t>— </w:t>
      </w:r>
      <w:r w:rsidR="00000000" w:rsidRPr="00033231">
        <w:t>Je ne suis pas bien</w:t>
      </w:r>
      <w:r>
        <w:t xml:space="preserve">, </w:t>
      </w:r>
      <w:r w:rsidR="00000000" w:rsidRPr="00033231">
        <w:t>j</w:t>
      </w:r>
      <w:r>
        <w:t>’</w:t>
      </w:r>
      <w:r w:rsidR="00000000" w:rsidRPr="00033231">
        <w:t>ai besoin de changement</w:t>
      </w:r>
      <w:r>
        <w:t>, »</w:t>
      </w:r>
      <w:r w:rsidR="00000000" w:rsidRPr="00033231">
        <w:t xml:space="preserve"> dit-elle</w:t>
      </w:r>
      <w:r>
        <w:t>.</w:t>
      </w:r>
    </w:p>
    <w:p w14:paraId="70DA97F5" w14:textId="77777777" w:rsidR="004F69D6" w:rsidRDefault="00000000" w:rsidP="0021796F">
      <w:r w:rsidRPr="00033231">
        <w:t>Il l</w:t>
      </w:r>
      <w:r w:rsidR="004F69D6">
        <w:t>’</w:t>
      </w:r>
      <w:r w:rsidRPr="00033231">
        <w:t>examina et vit qu</w:t>
      </w:r>
      <w:r w:rsidR="004F69D6">
        <w:t>’</w:t>
      </w:r>
      <w:r w:rsidRPr="00033231">
        <w:t>elle avait déjà subi un profond cha</w:t>
      </w:r>
      <w:r w:rsidRPr="00033231">
        <w:t>n</w:t>
      </w:r>
      <w:r w:rsidRPr="00033231">
        <w:t>gement</w:t>
      </w:r>
      <w:r w:rsidR="004F69D6">
        <w:t xml:space="preserve">. </w:t>
      </w:r>
      <w:r w:rsidRPr="00033231">
        <w:t>Sans qu</w:t>
      </w:r>
      <w:r w:rsidR="004F69D6">
        <w:t>’</w:t>
      </w:r>
      <w:r w:rsidRPr="00033231">
        <w:t>il s</w:t>
      </w:r>
      <w:r w:rsidR="004F69D6">
        <w:t>’</w:t>
      </w:r>
      <w:r w:rsidRPr="00033231">
        <w:t>en aperçût</w:t>
      </w:r>
      <w:r w:rsidR="004F69D6">
        <w:t xml:space="preserve">, </w:t>
      </w:r>
      <w:r w:rsidRPr="00033231">
        <w:t>la rose avait fait place à la pâle boule-de-neige</w:t>
      </w:r>
      <w:r w:rsidR="004F69D6">
        <w:t xml:space="preserve"> ; </w:t>
      </w:r>
      <w:r w:rsidRPr="00033231">
        <w:t>la fraîcheur s</w:t>
      </w:r>
      <w:r w:rsidR="004F69D6">
        <w:t>’</w:t>
      </w:r>
      <w:r w:rsidRPr="00033231">
        <w:t>était évanouie</w:t>
      </w:r>
      <w:r w:rsidR="004F69D6">
        <w:t xml:space="preserve">, </w:t>
      </w:r>
      <w:r w:rsidRPr="00033231">
        <w:t>l</w:t>
      </w:r>
      <w:r w:rsidR="004F69D6">
        <w:t>’</w:t>
      </w:r>
      <w:r w:rsidRPr="00033231">
        <w:t>embonpoint avait disparu</w:t>
      </w:r>
      <w:r w:rsidR="004F69D6">
        <w:t xml:space="preserve"> : </w:t>
      </w:r>
      <w:r w:rsidRPr="00033231">
        <w:t>elle était là devant lui</w:t>
      </w:r>
      <w:r w:rsidR="004F69D6">
        <w:t xml:space="preserve">, </w:t>
      </w:r>
      <w:r w:rsidRPr="00033231">
        <w:t>languissante</w:t>
      </w:r>
      <w:r w:rsidR="004F69D6">
        <w:t xml:space="preserve">, </w:t>
      </w:r>
      <w:r w:rsidRPr="00033231">
        <w:t>sans co</w:t>
      </w:r>
      <w:r w:rsidRPr="00033231">
        <w:t>u</w:t>
      </w:r>
      <w:r w:rsidRPr="00033231">
        <w:t>leurs</w:t>
      </w:r>
      <w:r w:rsidR="004F69D6">
        <w:t xml:space="preserve">, </w:t>
      </w:r>
      <w:r w:rsidRPr="00033231">
        <w:t>exténuée</w:t>
      </w:r>
      <w:r w:rsidR="004F69D6">
        <w:t xml:space="preserve">. </w:t>
      </w:r>
      <w:r w:rsidRPr="00033231">
        <w:t>Sans la douce expression de ses yeux bruns</w:t>
      </w:r>
      <w:r w:rsidR="004F69D6">
        <w:t xml:space="preserve">, </w:t>
      </w:r>
      <w:r w:rsidRPr="00033231">
        <w:t xml:space="preserve">sans la délicatesse des lignes de son visage et la </w:t>
      </w:r>
      <w:r w:rsidRPr="00033231">
        <w:lastRenderedPageBreak/>
        <w:t>luxuriante abondance de sa chevelure</w:t>
      </w:r>
      <w:r w:rsidR="004F69D6">
        <w:t xml:space="preserve">, </w:t>
      </w:r>
      <w:r w:rsidRPr="00033231">
        <w:t>elle n</w:t>
      </w:r>
      <w:r w:rsidR="004F69D6">
        <w:t>’</w:t>
      </w:r>
      <w:r w:rsidRPr="00033231">
        <w:t>aurait pu prétendre plus lon</w:t>
      </w:r>
      <w:r w:rsidRPr="00033231">
        <w:t>g</w:t>
      </w:r>
      <w:r w:rsidRPr="00033231">
        <w:t>temps à être jolie</w:t>
      </w:r>
      <w:r w:rsidR="004F69D6">
        <w:t>.</w:t>
      </w:r>
    </w:p>
    <w:p w14:paraId="5EDD4420" w14:textId="5A224C6B" w:rsidR="00000000" w:rsidRPr="00033231" w:rsidRDefault="004F69D6" w:rsidP="0021796F">
      <w:r>
        <w:t>« </w:t>
      </w:r>
      <w:r w:rsidR="00000000" w:rsidRPr="00033231">
        <w:t>Mais qu</w:t>
      </w:r>
      <w:r>
        <w:t>’</w:t>
      </w:r>
      <w:r w:rsidR="00000000" w:rsidRPr="00033231">
        <w:t>y a-t-il donc</w:t>
      </w:r>
      <w:r>
        <w:t xml:space="preserve"> ? </w:t>
      </w:r>
      <w:r w:rsidR="00000000" w:rsidRPr="00033231">
        <w:t>demanda-t-il</w:t>
      </w:r>
      <w:r>
        <w:t xml:space="preserve">. </w:t>
      </w:r>
      <w:r w:rsidR="00000000" w:rsidRPr="00033231">
        <w:t>Que souffrez-vous</w:t>
      </w:r>
      <w:r>
        <w:t> ? »</w:t>
      </w:r>
    </w:p>
    <w:p w14:paraId="0369CD01" w14:textId="77777777" w:rsidR="004F69D6" w:rsidRDefault="00000000" w:rsidP="0021796F">
      <w:r w:rsidRPr="00033231">
        <w:t>Elle ne répondit rien</w:t>
      </w:r>
      <w:r w:rsidR="004F69D6">
        <w:t xml:space="preserve"> ; </w:t>
      </w:r>
      <w:r w:rsidRPr="00033231">
        <w:t>mais ses yeux se remplirent de la</w:t>
      </w:r>
      <w:r w:rsidRPr="00033231">
        <w:t>r</w:t>
      </w:r>
      <w:r w:rsidRPr="00033231">
        <w:t>mes</w:t>
      </w:r>
      <w:r w:rsidR="004F69D6">
        <w:t xml:space="preserve">, </w:t>
      </w:r>
      <w:r w:rsidRPr="00033231">
        <w:t>ses lèvres pâles tremblèrent</w:t>
      </w:r>
      <w:r w:rsidR="004F69D6">
        <w:t>.</w:t>
      </w:r>
    </w:p>
    <w:p w14:paraId="1572E887" w14:textId="77777777" w:rsidR="004F69D6" w:rsidRDefault="004F69D6" w:rsidP="0021796F">
      <w:r>
        <w:t>« </w:t>
      </w:r>
      <w:r w:rsidR="00000000" w:rsidRPr="00033231">
        <w:t>Chercher un emploi</w:t>
      </w:r>
      <w:r>
        <w:t xml:space="preserve"> ! </w:t>
      </w:r>
      <w:r w:rsidR="00000000" w:rsidRPr="00033231">
        <w:t>Mais quel est l</w:t>
      </w:r>
      <w:r>
        <w:t>’</w:t>
      </w:r>
      <w:r w:rsidR="00000000" w:rsidRPr="00033231">
        <w:t>emploi qui vous convient</w:t>
      </w:r>
      <w:r>
        <w:t xml:space="preserve"> ? </w:t>
      </w:r>
      <w:r w:rsidR="00000000" w:rsidRPr="00033231">
        <w:t>Qu</w:t>
      </w:r>
      <w:r>
        <w:t>’</w:t>
      </w:r>
      <w:r w:rsidR="00000000" w:rsidRPr="00033231">
        <w:t>avez-vous donc</w:t>
      </w:r>
      <w:r>
        <w:t xml:space="preserve"> ? </w:t>
      </w:r>
      <w:r w:rsidR="00000000" w:rsidRPr="00033231">
        <w:t>vous paraissez malade</w:t>
      </w:r>
      <w:r>
        <w:t>.</w:t>
      </w:r>
    </w:p>
    <w:p w14:paraId="219D1371" w14:textId="77777777" w:rsidR="004F69D6" w:rsidRDefault="004F69D6" w:rsidP="0021796F">
      <w:r>
        <w:t>— </w:t>
      </w:r>
      <w:r w:rsidR="00000000" w:rsidRPr="00033231">
        <w:t>Le changement d</w:t>
      </w:r>
      <w:r>
        <w:t>’</w:t>
      </w:r>
      <w:r w:rsidR="00000000" w:rsidRPr="00033231">
        <w:t>air me ferait du bien</w:t>
      </w:r>
      <w:r>
        <w:t>.</w:t>
      </w:r>
    </w:p>
    <w:p w14:paraId="670626C7" w14:textId="77777777" w:rsidR="004F69D6" w:rsidRDefault="004F69D6" w:rsidP="0021796F">
      <w:r>
        <w:t>— </w:t>
      </w:r>
      <w:r w:rsidR="00000000" w:rsidRPr="00033231">
        <w:t>Ces femmes sont incompréhensibles</w:t>
      </w:r>
      <w:r>
        <w:t xml:space="preserve">. </w:t>
      </w:r>
      <w:r w:rsidR="00000000" w:rsidRPr="00033231">
        <w:t>Elles ont la plus étrange habileté pour vous causer les plus désagréables surpr</w:t>
      </w:r>
      <w:r w:rsidR="00000000" w:rsidRPr="00033231">
        <w:t>i</w:t>
      </w:r>
      <w:r w:rsidR="00000000" w:rsidRPr="00033231">
        <w:t>ses</w:t>
      </w:r>
      <w:r>
        <w:t xml:space="preserve">. </w:t>
      </w:r>
      <w:r w:rsidR="00000000" w:rsidRPr="00033231">
        <w:t>Aujourd</w:t>
      </w:r>
      <w:r>
        <w:t>’</w:t>
      </w:r>
      <w:r w:rsidR="00000000" w:rsidRPr="00033231">
        <w:t>hui vous les voyez bondir</w:t>
      </w:r>
      <w:r>
        <w:t xml:space="preserve">, </w:t>
      </w:r>
      <w:r w:rsidR="00000000" w:rsidRPr="00033231">
        <w:t>gaies</w:t>
      </w:r>
      <w:r>
        <w:t xml:space="preserve">, </w:t>
      </w:r>
      <w:r w:rsidR="00000000" w:rsidRPr="00033231">
        <w:t>rouges comme des cerises et rondes comme des pommes</w:t>
      </w:r>
      <w:r>
        <w:t xml:space="preserve"> ; </w:t>
      </w:r>
      <w:r w:rsidR="00000000" w:rsidRPr="00033231">
        <w:t>demain elles se mo</w:t>
      </w:r>
      <w:r w:rsidR="00000000" w:rsidRPr="00033231">
        <w:t>n</w:t>
      </w:r>
      <w:r w:rsidR="00000000" w:rsidRPr="00033231">
        <w:t>trent flétries comme des herbes mortes</w:t>
      </w:r>
      <w:r>
        <w:t xml:space="preserve">, </w:t>
      </w:r>
      <w:r w:rsidR="00000000" w:rsidRPr="00033231">
        <w:t>blanchies et abattues</w:t>
      </w:r>
      <w:r>
        <w:t xml:space="preserve">. </w:t>
      </w:r>
      <w:r w:rsidR="00000000" w:rsidRPr="00033231">
        <w:t>Et la raison de tout cela</w:t>
      </w:r>
      <w:r>
        <w:t xml:space="preserve"> ? </w:t>
      </w:r>
      <w:r w:rsidR="00000000" w:rsidRPr="00033231">
        <w:t>Voilà l</w:t>
      </w:r>
      <w:r>
        <w:t>’</w:t>
      </w:r>
      <w:r w:rsidR="00000000" w:rsidRPr="00033231">
        <w:t>embarras</w:t>
      </w:r>
      <w:r>
        <w:t xml:space="preserve">. </w:t>
      </w:r>
      <w:r w:rsidR="00000000" w:rsidRPr="00033231">
        <w:t>Elle a ses repas r</w:t>
      </w:r>
      <w:r w:rsidR="00000000" w:rsidRPr="00033231">
        <w:t>é</w:t>
      </w:r>
      <w:r w:rsidR="00000000" w:rsidRPr="00033231">
        <w:t>glés</w:t>
      </w:r>
      <w:r>
        <w:t xml:space="preserve">, </w:t>
      </w:r>
      <w:r w:rsidR="00000000" w:rsidRPr="00033231">
        <w:t>sa liberté</w:t>
      </w:r>
      <w:r>
        <w:t xml:space="preserve">, </w:t>
      </w:r>
      <w:r w:rsidR="00000000" w:rsidRPr="00033231">
        <w:t>une bonne maison et de bons vêtements comme d</w:t>
      </w:r>
      <w:r>
        <w:t>’</w:t>
      </w:r>
      <w:r w:rsidR="00000000" w:rsidRPr="00033231">
        <w:t>habitude</w:t>
      </w:r>
      <w:r>
        <w:t xml:space="preserve"> ; </w:t>
      </w:r>
      <w:r w:rsidR="00000000" w:rsidRPr="00033231">
        <w:t>tout récemment encore</w:t>
      </w:r>
      <w:r>
        <w:t xml:space="preserve">, </w:t>
      </w:r>
      <w:r w:rsidR="00000000" w:rsidRPr="00033231">
        <w:t>cela suffisait pour la conserver belle et joyeuse</w:t>
      </w:r>
      <w:r>
        <w:t xml:space="preserve">, </w:t>
      </w:r>
      <w:r w:rsidR="00000000" w:rsidRPr="00033231">
        <w:t>et la voilà maintenant</w:t>
      </w:r>
      <w:r>
        <w:t xml:space="preserve">, </w:t>
      </w:r>
      <w:r w:rsidR="00000000" w:rsidRPr="00033231">
        <w:t>la pauvre e</w:t>
      </w:r>
      <w:r w:rsidR="00000000" w:rsidRPr="00033231">
        <w:t>n</w:t>
      </w:r>
      <w:r w:rsidR="00000000" w:rsidRPr="00033231">
        <w:t>fant</w:t>
      </w:r>
      <w:r>
        <w:t xml:space="preserve">, </w:t>
      </w:r>
      <w:r w:rsidR="00000000" w:rsidRPr="00033231">
        <w:t>pâle et malingre à faire pitié</w:t>
      </w:r>
      <w:r>
        <w:t xml:space="preserve">. </w:t>
      </w:r>
      <w:r w:rsidR="00000000" w:rsidRPr="00033231">
        <w:t>Que faire</w:t>
      </w:r>
      <w:r>
        <w:t xml:space="preserve"> ? </w:t>
      </w:r>
      <w:r w:rsidR="00000000" w:rsidRPr="00033231">
        <w:t>Je ferais peut-être bien de consulter un homme de l</w:t>
      </w:r>
      <w:r>
        <w:t>’</w:t>
      </w:r>
      <w:r w:rsidR="00000000" w:rsidRPr="00033231">
        <w:t>art</w:t>
      </w:r>
      <w:r>
        <w:t xml:space="preserve">. </w:t>
      </w:r>
      <w:r w:rsidR="00000000" w:rsidRPr="00033231">
        <w:t>Voulez-vous que j</w:t>
      </w:r>
      <w:r>
        <w:t>’</w:t>
      </w:r>
      <w:r w:rsidR="00000000" w:rsidRPr="00033231">
        <w:t>envoie chercher un médecin</w:t>
      </w:r>
      <w:r>
        <w:t xml:space="preserve">, </w:t>
      </w:r>
      <w:r w:rsidR="00000000" w:rsidRPr="00033231">
        <w:t>enfant</w:t>
      </w:r>
      <w:r>
        <w:t> ?</w:t>
      </w:r>
    </w:p>
    <w:p w14:paraId="18D9668F" w14:textId="77777777" w:rsidR="004F69D6" w:rsidRDefault="004F69D6" w:rsidP="0021796F">
      <w:r>
        <w:t>— </w:t>
      </w:r>
      <w:r w:rsidR="00000000" w:rsidRPr="00033231">
        <w:t>Non</w:t>
      </w:r>
      <w:r>
        <w:t xml:space="preserve">, </w:t>
      </w:r>
      <w:r w:rsidR="00000000" w:rsidRPr="00033231">
        <w:t>mon oncle</w:t>
      </w:r>
      <w:r>
        <w:t xml:space="preserve">, </w:t>
      </w:r>
      <w:r w:rsidR="00000000" w:rsidRPr="00033231">
        <w:t>je n</w:t>
      </w:r>
      <w:r>
        <w:t>’</w:t>
      </w:r>
      <w:r w:rsidR="00000000" w:rsidRPr="00033231">
        <w:t>en ai pas besoin</w:t>
      </w:r>
      <w:r>
        <w:t xml:space="preserve"> ; </w:t>
      </w:r>
      <w:r w:rsidR="00000000" w:rsidRPr="00033231">
        <w:t>un médecin n</w:t>
      </w:r>
      <w:r>
        <w:t>’</w:t>
      </w:r>
      <w:r w:rsidR="00000000" w:rsidRPr="00033231">
        <w:t>y f</w:t>
      </w:r>
      <w:r w:rsidR="00000000" w:rsidRPr="00033231">
        <w:t>e</w:t>
      </w:r>
      <w:r w:rsidR="00000000" w:rsidRPr="00033231">
        <w:t>rait rien</w:t>
      </w:r>
      <w:r>
        <w:t xml:space="preserve">. </w:t>
      </w:r>
      <w:r w:rsidR="00000000" w:rsidRPr="00033231">
        <w:t>J</w:t>
      </w:r>
      <w:r>
        <w:t>’</w:t>
      </w:r>
      <w:r w:rsidR="00000000" w:rsidRPr="00033231">
        <w:t>ai besoin de changer d</w:t>
      </w:r>
      <w:r>
        <w:t>’</w:t>
      </w:r>
      <w:r w:rsidR="00000000" w:rsidRPr="00033231">
        <w:t>air et de scène</w:t>
      </w:r>
      <w:r>
        <w:t>.</w:t>
      </w:r>
    </w:p>
    <w:p w14:paraId="254E2FED" w14:textId="77777777" w:rsidR="004F69D6" w:rsidRDefault="004F69D6" w:rsidP="0021796F">
      <w:r>
        <w:t>— </w:t>
      </w:r>
      <w:r w:rsidR="00000000" w:rsidRPr="00033231">
        <w:t>Eh bien</w:t>
      </w:r>
      <w:r>
        <w:t xml:space="preserve">, </w:t>
      </w:r>
      <w:r w:rsidR="00000000" w:rsidRPr="00033231">
        <w:t>si c</w:t>
      </w:r>
      <w:r>
        <w:t>’</w:t>
      </w:r>
      <w:r w:rsidR="00000000" w:rsidRPr="00033231">
        <w:t>est là un caprice</w:t>
      </w:r>
      <w:r>
        <w:t xml:space="preserve">, </w:t>
      </w:r>
      <w:r w:rsidR="00000000" w:rsidRPr="00033231">
        <w:t>il sera satisfait</w:t>
      </w:r>
      <w:r>
        <w:t xml:space="preserve">. </w:t>
      </w:r>
      <w:r w:rsidR="00000000" w:rsidRPr="00033231">
        <w:t>Vous irez prendre les eaux</w:t>
      </w:r>
      <w:r>
        <w:t xml:space="preserve"> : </w:t>
      </w:r>
      <w:r w:rsidR="00000000" w:rsidRPr="00033231">
        <w:t>je ne regarde pas à la dépense</w:t>
      </w:r>
      <w:r>
        <w:t xml:space="preserve">. </w:t>
      </w:r>
      <w:r w:rsidR="00000000" w:rsidRPr="00033231">
        <w:t>Fanny vous accompagnera</w:t>
      </w:r>
      <w:r>
        <w:t>.</w:t>
      </w:r>
    </w:p>
    <w:p w14:paraId="3A2B60F3" w14:textId="77777777" w:rsidR="004F69D6" w:rsidRDefault="004F69D6" w:rsidP="0021796F">
      <w:r>
        <w:t>— </w:t>
      </w:r>
      <w:r w:rsidR="00000000" w:rsidRPr="00033231">
        <w:t>Mais</w:t>
      </w:r>
      <w:r>
        <w:t xml:space="preserve">, </w:t>
      </w:r>
      <w:r w:rsidR="00000000" w:rsidRPr="00033231">
        <w:t>mon oncle</w:t>
      </w:r>
      <w:r>
        <w:t xml:space="preserve">, </w:t>
      </w:r>
      <w:r w:rsidR="00000000" w:rsidRPr="00033231">
        <w:t>un jour ou un autre</w:t>
      </w:r>
      <w:r>
        <w:t xml:space="preserve">, </w:t>
      </w:r>
      <w:r w:rsidR="00000000" w:rsidRPr="00033231">
        <w:t>il faudra bien que je fasse quelque chose</w:t>
      </w:r>
      <w:r>
        <w:t xml:space="preserve">. </w:t>
      </w:r>
      <w:r w:rsidR="00000000" w:rsidRPr="00033231">
        <w:t>Je n</w:t>
      </w:r>
      <w:r>
        <w:t>’</w:t>
      </w:r>
      <w:r w:rsidR="00000000" w:rsidRPr="00033231">
        <w:t>ai pas de fortune</w:t>
      </w:r>
      <w:r>
        <w:t xml:space="preserve"> ; </w:t>
      </w:r>
      <w:r w:rsidR="00000000" w:rsidRPr="00033231">
        <w:t>il vaut mieux que je commence maintenant</w:t>
      </w:r>
      <w:r>
        <w:t>.</w:t>
      </w:r>
    </w:p>
    <w:p w14:paraId="1FA6D16F" w14:textId="77777777" w:rsidR="004F69D6" w:rsidRDefault="004F69D6" w:rsidP="0021796F">
      <w:r>
        <w:lastRenderedPageBreak/>
        <w:t>— </w:t>
      </w:r>
      <w:r w:rsidR="00000000" w:rsidRPr="00033231">
        <w:t>Tant que je vivrai</w:t>
      </w:r>
      <w:r>
        <w:t xml:space="preserve">, </w:t>
      </w:r>
      <w:r w:rsidR="00000000" w:rsidRPr="00033231">
        <w:t>vous ne serez pas gouvernante</w:t>
      </w:r>
      <w:r>
        <w:t xml:space="preserve">, </w:t>
      </w:r>
      <w:r w:rsidR="00000000" w:rsidRPr="00033231">
        <w:t>Car</w:t>
      </w:r>
      <w:r w:rsidR="00000000" w:rsidRPr="00033231">
        <w:t>o</w:t>
      </w:r>
      <w:r w:rsidR="00000000" w:rsidRPr="00033231">
        <w:t>l</w:t>
      </w:r>
      <w:r w:rsidR="00000000" w:rsidRPr="00033231">
        <w:t>i</w:t>
      </w:r>
      <w:r w:rsidR="00000000" w:rsidRPr="00033231">
        <w:t>ne</w:t>
      </w:r>
      <w:r>
        <w:t xml:space="preserve">. </w:t>
      </w:r>
      <w:r w:rsidR="00000000" w:rsidRPr="00033231">
        <w:t>Je ne veux pas qu</w:t>
      </w:r>
      <w:r>
        <w:t>’</w:t>
      </w:r>
      <w:r w:rsidR="00000000" w:rsidRPr="00033231">
        <w:t>il soit dit que ma nièce est réduite à cette position</w:t>
      </w:r>
      <w:r>
        <w:t>.</w:t>
      </w:r>
    </w:p>
    <w:p w14:paraId="413CBE32" w14:textId="77777777" w:rsidR="004F69D6" w:rsidRDefault="004F69D6" w:rsidP="0021796F">
      <w:r>
        <w:t>— </w:t>
      </w:r>
      <w:r w:rsidR="00000000" w:rsidRPr="00033231">
        <w:t>Mais plus on attend pour un changement de cette sorte</w:t>
      </w:r>
      <w:r>
        <w:t xml:space="preserve">, </w:t>
      </w:r>
      <w:r w:rsidR="00000000" w:rsidRPr="00033231">
        <w:t>mon oncle</w:t>
      </w:r>
      <w:r>
        <w:t xml:space="preserve">, </w:t>
      </w:r>
      <w:r w:rsidR="00000000" w:rsidRPr="00033231">
        <w:t>plus difficile et plus pénible il est</w:t>
      </w:r>
      <w:r>
        <w:t xml:space="preserve">. </w:t>
      </w:r>
      <w:r w:rsidR="00000000" w:rsidRPr="00033231">
        <w:t>Il vaut mieux que je m</w:t>
      </w:r>
      <w:r>
        <w:t>’</w:t>
      </w:r>
      <w:r w:rsidR="00000000" w:rsidRPr="00033231">
        <w:t>accoutume au joug</w:t>
      </w:r>
      <w:r>
        <w:t xml:space="preserve">, </w:t>
      </w:r>
      <w:r w:rsidR="00000000" w:rsidRPr="00033231">
        <w:t>avant que des habitudes de liberté et d</w:t>
      </w:r>
      <w:r>
        <w:t>’</w:t>
      </w:r>
      <w:r w:rsidR="00000000" w:rsidRPr="00033231">
        <w:t>indépendance se soient formées</w:t>
      </w:r>
      <w:r>
        <w:t>.</w:t>
      </w:r>
    </w:p>
    <w:p w14:paraId="49BD1AEE" w14:textId="77777777" w:rsidR="004F69D6" w:rsidRDefault="004F69D6" w:rsidP="0021796F">
      <w:r>
        <w:t>— </w:t>
      </w:r>
      <w:r w:rsidR="00000000" w:rsidRPr="00033231">
        <w:t>Je vous prie de ne plus me tourmenter</w:t>
      </w:r>
      <w:r>
        <w:t xml:space="preserve">, </w:t>
      </w:r>
      <w:r w:rsidR="00000000" w:rsidRPr="00033231">
        <w:t>Caroline</w:t>
      </w:r>
      <w:r>
        <w:t xml:space="preserve">. </w:t>
      </w:r>
      <w:r w:rsidR="00000000" w:rsidRPr="00033231">
        <w:t>J</w:t>
      </w:r>
      <w:r>
        <w:t>’</w:t>
      </w:r>
      <w:r w:rsidR="00000000" w:rsidRPr="00033231">
        <w:t>ai l</w:t>
      </w:r>
      <w:r>
        <w:t>’</w:t>
      </w:r>
      <w:r w:rsidR="00000000" w:rsidRPr="00033231">
        <w:t>intention de pourvoir à votre avenir</w:t>
      </w:r>
      <w:r>
        <w:t xml:space="preserve">. </w:t>
      </w:r>
      <w:r w:rsidR="00000000" w:rsidRPr="00033231">
        <w:t>J</w:t>
      </w:r>
      <w:r>
        <w:t>’</w:t>
      </w:r>
      <w:r w:rsidR="00000000" w:rsidRPr="00033231">
        <w:t>ai toujours eu cette i</w:t>
      </w:r>
      <w:r w:rsidR="00000000" w:rsidRPr="00033231">
        <w:t>n</w:t>
      </w:r>
      <w:r w:rsidR="00000000" w:rsidRPr="00033231">
        <w:t>tention</w:t>
      </w:r>
      <w:r>
        <w:t xml:space="preserve">. </w:t>
      </w:r>
      <w:r w:rsidR="00000000" w:rsidRPr="00033231">
        <w:t>Je vous achèterai une annuité</w:t>
      </w:r>
      <w:r>
        <w:t xml:space="preserve">. </w:t>
      </w:r>
      <w:r w:rsidR="00000000" w:rsidRPr="00033231">
        <w:t>Grâce à Dieu</w:t>
      </w:r>
      <w:r>
        <w:t xml:space="preserve">, </w:t>
      </w:r>
      <w:r w:rsidR="00000000" w:rsidRPr="00033231">
        <w:t>je n</w:t>
      </w:r>
      <w:r>
        <w:t>’</w:t>
      </w:r>
      <w:r w:rsidR="00000000" w:rsidRPr="00033231">
        <w:t>ai que cinquante-cinq ans</w:t>
      </w:r>
      <w:r>
        <w:t xml:space="preserve"> ; </w:t>
      </w:r>
      <w:r w:rsidR="00000000" w:rsidRPr="00033231">
        <w:t>ma santé et ma constitution sont excelle</w:t>
      </w:r>
      <w:r w:rsidR="00000000" w:rsidRPr="00033231">
        <w:t>n</w:t>
      </w:r>
      <w:r w:rsidR="00000000" w:rsidRPr="00033231">
        <w:t>tes</w:t>
      </w:r>
      <w:r>
        <w:t xml:space="preserve"> ; </w:t>
      </w:r>
      <w:r w:rsidR="00000000" w:rsidRPr="00033231">
        <w:t>j</w:t>
      </w:r>
      <w:r>
        <w:t>’</w:t>
      </w:r>
      <w:r w:rsidR="00000000" w:rsidRPr="00033231">
        <w:t>ai tout le temps nécessaire pour économiser et prendre mes mesures</w:t>
      </w:r>
      <w:r>
        <w:t xml:space="preserve">. </w:t>
      </w:r>
      <w:r w:rsidR="00000000" w:rsidRPr="00033231">
        <w:t>Ne vous inquiétez donc pas de l</w:t>
      </w:r>
      <w:r>
        <w:t>’</w:t>
      </w:r>
      <w:r w:rsidR="00000000" w:rsidRPr="00033231">
        <w:t>avenir</w:t>
      </w:r>
      <w:r>
        <w:t xml:space="preserve">. </w:t>
      </w:r>
      <w:r w:rsidR="00000000" w:rsidRPr="00033231">
        <w:t>Est-ce que c</w:t>
      </w:r>
      <w:r>
        <w:t>’</w:t>
      </w:r>
      <w:r w:rsidR="00000000" w:rsidRPr="00033231">
        <w:t>est ce qui vous chagrine</w:t>
      </w:r>
      <w:r>
        <w:t> ?</w:t>
      </w:r>
    </w:p>
    <w:p w14:paraId="19575E7D" w14:textId="77777777" w:rsidR="004F69D6" w:rsidRDefault="004F69D6" w:rsidP="0021796F">
      <w:r>
        <w:t>— </w:t>
      </w:r>
      <w:r w:rsidR="00000000" w:rsidRPr="00033231">
        <w:t>Non</w:t>
      </w:r>
      <w:r>
        <w:t xml:space="preserve">, </w:t>
      </w:r>
      <w:r w:rsidR="00000000" w:rsidRPr="00033231">
        <w:t>mon oncle</w:t>
      </w:r>
      <w:r>
        <w:t xml:space="preserve">, </w:t>
      </w:r>
      <w:r w:rsidR="00000000" w:rsidRPr="00033231">
        <w:t>mais je désire un changement</w:t>
      </w:r>
      <w:r>
        <w:t>.</w:t>
      </w:r>
    </w:p>
    <w:p w14:paraId="2A64FDB0" w14:textId="77777777" w:rsidR="004F69D6" w:rsidRDefault="00000000" w:rsidP="0021796F">
      <w:r w:rsidRPr="00033231">
        <w:t>Il se mit à rire</w:t>
      </w:r>
      <w:r w:rsidR="004F69D6">
        <w:t>.</w:t>
      </w:r>
    </w:p>
    <w:p w14:paraId="623F68A4" w14:textId="77777777" w:rsidR="004F69D6" w:rsidRDefault="004F69D6" w:rsidP="0021796F">
      <w:r>
        <w:t>« </w:t>
      </w:r>
      <w:r w:rsidR="00000000" w:rsidRPr="00033231">
        <w:t>Voilà enfin la femme qui parle</w:t>
      </w:r>
      <w:r>
        <w:t xml:space="preserve">, </w:t>
      </w:r>
      <w:r w:rsidR="00000000" w:rsidRPr="00033231">
        <w:t>s</w:t>
      </w:r>
      <w:r>
        <w:t>’</w:t>
      </w:r>
      <w:r w:rsidR="00000000" w:rsidRPr="00033231">
        <w:t>écria-t-il</w:t>
      </w:r>
      <w:r>
        <w:t xml:space="preserve">, </w:t>
      </w:r>
      <w:r w:rsidR="00000000" w:rsidRPr="00033231">
        <w:t>la vraie fe</w:t>
      </w:r>
      <w:r w:rsidR="00000000" w:rsidRPr="00033231">
        <w:t>m</w:t>
      </w:r>
      <w:r w:rsidR="00000000" w:rsidRPr="00033231">
        <w:t>me</w:t>
      </w:r>
      <w:r>
        <w:t xml:space="preserve">. </w:t>
      </w:r>
      <w:r w:rsidR="00000000" w:rsidRPr="00033231">
        <w:t>Un changement</w:t>
      </w:r>
      <w:r>
        <w:t xml:space="preserve"> ! </w:t>
      </w:r>
      <w:r w:rsidR="00000000" w:rsidRPr="00033231">
        <w:t>un changement</w:t>
      </w:r>
      <w:r>
        <w:t xml:space="preserve"> ! </w:t>
      </w:r>
      <w:r w:rsidR="00000000" w:rsidRPr="00033231">
        <w:t>Toujours fantasque et capricieuse</w:t>
      </w:r>
      <w:r>
        <w:t xml:space="preserve"> ! </w:t>
      </w:r>
      <w:r w:rsidR="00000000" w:rsidRPr="00033231">
        <w:t>C</w:t>
      </w:r>
      <w:r>
        <w:t>’</w:t>
      </w:r>
      <w:r w:rsidR="00000000" w:rsidRPr="00033231">
        <w:t>est de son sexe</w:t>
      </w:r>
      <w:r>
        <w:t> !</w:t>
      </w:r>
    </w:p>
    <w:p w14:paraId="13F7FE94" w14:textId="77777777" w:rsidR="004F69D6" w:rsidRDefault="004F69D6" w:rsidP="0021796F">
      <w:r>
        <w:t>— </w:t>
      </w:r>
      <w:r w:rsidR="00000000" w:rsidRPr="00033231">
        <w:t>Mais ce n</w:t>
      </w:r>
      <w:r>
        <w:t>’</w:t>
      </w:r>
      <w:r w:rsidR="00000000" w:rsidRPr="00033231">
        <w:t>est ni fantaisie ni caprice</w:t>
      </w:r>
      <w:r>
        <w:t xml:space="preserve">, </w:t>
      </w:r>
      <w:r w:rsidR="00000000" w:rsidRPr="00033231">
        <w:t>mon oncle</w:t>
      </w:r>
      <w:r>
        <w:t>.</w:t>
      </w:r>
    </w:p>
    <w:p w14:paraId="69F70C1C" w14:textId="77777777" w:rsidR="004F69D6" w:rsidRDefault="004F69D6" w:rsidP="0021796F">
      <w:r>
        <w:t>— </w:t>
      </w:r>
      <w:r w:rsidR="00000000" w:rsidRPr="00033231">
        <w:t>Qu</w:t>
      </w:r>
      <w:r>
        <w:t>’</w:t>
      </w:r>
      <w:r w:rsidR="00000000" w:rsidRPr="00033231">
        <w:t>est-ce donc alors</w:t>
      </w:r>
      <w:r>
        <w:t> ?</w:t>
      </w:r>
    </w:p>
    <w:p w14:paraId="0342881C" w14:textId="77777777" w:rsidR="004F69D6" w:rsidRDefault="004F69D6" w:rsidP="0021796F">
      <w:r>
        <w:t>— </w:t>
      </w:r>
      <w:r w:rsidR="00000000" w:rsidRPr="00033231">
        <w:t>La nécessité</w:t>
      </w:r>
      <w:r>
        <w:t xml:space="preserve">, </w:t>
      </w:r>
      <w:r w:rsidR="00000000" w:rsidRPr="00033231">
        <w:t>je crois</w:t>
      </w:r>
      <w:r>
        <w:t xml:space="preserve">. </w:t>
      </w:r>
      <w:r w:rsidR="00000000" w:rsidRPr="00033231">
        <w:t>Je me sens plus faible qu</w:t>
      </w:r>
      <w:r>
        <w:t>’</w:t>
      </w:r>
      <w:r w:rsidR="00000000" w:rsidRPr="00033231">
        <w:t>autrefois</w:t>
      </w:r>
      <w:r>
        <w:t xml:space="preserve">. </w:t>
      </w:r>
      <w:r w:rsidR="00000000" w:rsidRPr="00033231">
        <w:t>Il me semble que je devrais être plus occupée</w:t>
      </w:r>
      <w:r>
        <w:t>.</w:t>
      </w:r>
    </w:p>
    <w:p w14:paraId="189DE2F7" w14:textId="77777777" w:rsidR="004F69D6" w:rsidRDefault="004F69D6" w:rsidP="0021796F">
      <w:r>
        <w:t>— </w:t>
      </w:r>
      <w:r w:rsidR="00000000" w:rsidRPr="00033231">
        <w:t>Admirable</w:t>
      </w:r>
      <w:r>
        <w:t xml:space="preserve"> ! </w:t>
      </w:r>
      <w:r w:rsidR="00000000" w:rsidRPr="00033231">
        <w:t>elle se sent faible</w:t>
      </w:r>
      <w:r>
        <w:t xml:space="preserve">, </w:t>
      </w:r>
      <w:r w:rsidR="00000000" w:rsidRPr="00033231">
        <w:t xml:space="preserve">et </w:t>
      </w:r>
      <w:r w:rsidR="00000000" w:rsidRPr="00033231">
        <w:rPr>
          <w:i/>
          <w:iCs/>
        </w:rPr>
        <w:t>par</w:t>
      </w:r>
      <w:r w:rsidR="00000000" w:rsidRPr="00033231">
        <w:t xml:space="preserve"> </w:t>
      </w:r>
      <w:r w:rsidR="00000000" w:rsidRPr="00033231">
        <w:rPr>
          <w:i/>
          <w:iCs/>
        </w:rPr>
        <w:t xml:space="preserve">conséquent </w:t>
      </w:r>
      <w:r w:rsidR="00000000" w:rsidRPr="00033231">
        <w:t>elle doit s</w:t>
      </w:r>
      <w:r>
        <w:t>’</w:t>
      </w:r>
      <w:r w:rsidR="00000000" w:rsidRPr="00033231">
        <w:t>assujettir à un rude travail</w:t>
      </w:r>
      <w:r>
        <w:t xml:space="preserve">. </w:t>
      </w:r>
      <w:r w:rsidR="00000000" w:rsidRPr="00033231">
        <w:t>C</w:t>
      </w:r>
      <w:r>
        <w:t>’</w:t>
      </w:r>
      <w:r w:rsidR="00000000" w:rsidRPr="00033231">
        <w:t>est clair comme le jour</w:t>
      </w:r>
      <w:r>
        <w:t xml:space="preserve">, </w:t>
      </w:r>
      <w:r w:rsidR="00000000" w:rsidRPr="00033231">
        <w:t>dirait Moore</w:t>
      </w:r>
      <w:r>
        <w:t xml:space="preserve"> ; </w:t>
      </w:r>
      <w:r w:rsidR="00000000" w:rsidRPr="00033231">
        <w:t>que Dieu le confonde</w:t>
      </w:r>
      <w:r>
        <w:t xml:space="preserve"> ! </w:t>
      </w:r>
      <w:r w:rsidR="00000000" w:rsidRPr="00033231">
        <w:t>Vous irez à Cliff-Bridge</w:t>
      </w:r>
      <w:r>
        <w:t xml:space="preserve">, </w:t>
      </w:r>
      <w:r w:rsidR="00000000" w:rsidRPr="00033231">
        <w:t>et voilà deux guinées pour acheter une nouvelle robe</w:t>
      </w:r>
      <w:r>
        <w:t xml:space="preserve">. </w:t>
      </w:r>
      <w:r w:rsidR="00000000" w:rsidRPr="00033231">
        <w:t>Allons</w:t>
      </w:r>
      <w:r>
        <w:t xml:space="preserve">, </w:t>
      </w:r>
      <w:r w:rsidR="00000000" w:rsidRPr="00033231">
        <w:t>Cary</w:t>
      </w:r>
      <w:r>
        <w:t xml:space="preserve">, </w:t>
      </w:r>
      <w:r w:rsidR="00000000" w:rsidRPr="00033231">
        <w:t>ne craignez rien</w:t>
      </w:r>
      <w:r>
        <w:t xml:space="preserve"> ; </w:t>
      </w:r>
      <w:r w:rsidR="00000000" w:rsidRPr="00033231">
        <w:t xml:space="preserve">nous trouverons le baume de </w:t>
      </w:r>
      <w:proofErr w:type="spellStart"/>
      <w:r w:rsidR="00000000" w:rsidRPr="00033231">
        <w:t>Gilead</w:t>
      </w:r>
      <w:proofErr w:type="spellEnd"/>
      <w:r>
        <w:t>.</w:t>
      </w:r>
    </w:p>
    <w:p w14:paraId="5EB454B6" w14:textId="77777777" w:rsidR="004F69D6" w:rsidRDefault="004F69D6" w:rsidP="0021796F">
      <w:pPr>
        <w:rPr>
          <w:rFonts w:eastAsia="Georgia"/>
        </w:rPr>
      </w:pPr>
      <w:r>
        <w:lastRenderedPageBreak/>
        <w:t>— </w:t>
      </w:r>
      <w:r w:rsidR="00000000" w:rsidRPr="00033231">
        <w:t>Mon oncle</w:t>
      </w:r>
      <w:r>
        <w:t xml:space="preserve">, </w:t>
      </w:r>
      <w:r w:rsidR="00000000" w:rsidRPr="00033231">
        <w:t>je voudrais que vous fussiez moins généreux et plus</w:t>
      </w:r>
      <w:r>
        <w:rPr>
          <w:rFonts w:eastAsia="Georgia"/>
        </w:rPr>
        <w:t>…</w:t>
      </w:r>
    </w:p>
    <w:p w14:paraId="4ED133F1" w14:textId="7C18CE6E" w:rsidR="00000000" w:rsidRPr="00033231" w:rsidRDefault="004F69D6" w:rsidP="0021796F">
      <w:r>
        <w:rPr>
          <w:rFonts w:eastAsia="Georgia"/>
        </w:rPr>
        <w:t>— </w:t>
      </w:r>
      <w:r w:rsidR="00000000" w:rsidRPr="00033231">
        <w:t>Plus quoi</w:t>
      </w:r>
      <w:r>
        <w:t> ? »</w:t>
      </w:r>
    </w:p>
    <w:p w14:paraId="16C50202" w14:textId="77777777" w:rsidR="004F69D6" w:rsidRDefault="00000000" w:rsidP="0021796F">
      <w:r w:rsidRPr="00033231">
        <w:t>Sympathique était le mot prêt à sortir des lèvres de Car</w:t>
      </w:r>
      <w:r w:rsidRPr="00033231">
        <w:t>o</w:t>
      </w:r>
      <w:r w:rsidRPr="00033231">
        <w:t>l</w:t>
      </w:r>
      <w:r w:rsidRPr="00033231">
        <w:t>i</w:t>
      </w:r>
      <w:r w:rsidRPr="00033231">
        <w:t>ne</w:t>
      </w:r>
      <w:r w:rsidR="004F69D6">
        <w:t xml:space="preserve"> ; </w:t>
      </w:r>
      <w:r w:rsidRPr="00033231">
        <w:t>mais elle ne le prononça pas</w:t>
      </w:r>
      <w:r w:rsidR="004F69D6">
        <w:t xml:space="preserve"> ; </w:t>
      </w:r>
      <w:r w:rsidRPr="00033231">
        <w:t>elle se contraignit</w:t>
      </w:r>
      <w:r w:rsidR="004F69D6">
        <w:t xml:space="preserve"> : </w:t>
      </w:r>
      <w:r w:rsidRPr="00033231">
        <w:t>son o</w:t>
      </w:r>
      <w:r w:rsidRPr="00033231">
        <w:t>n</w:t>
      </w:r>
      <w:r w:rsidRPr="00033231">
        <w:t>cle eût bien ri si une semblable niaiserie lui était échappée</w:t>
      </w:r>
      <w:r w:rsidR="004F69D6">
        <w:t xml:space="preserve">. </w:t>
      </w:r>
      <w:r w:rsidRPr="00033231">
        <w:t>Voyant qu</w:t>
      </w:r>
      <w:r w:rsidR="004F69D6">
        <w:t>’</w:t>
      </w:r>
      <w:r w:rsidRPr="00033231">
        <w:t>elle gardait le silence</w:t>
      </w:r>
      <w:r w:rsidR="004F69D6">
        <w:t xml:space="preserve">, </w:t>
      </w:r>
      <w:r w:rsidRPr="00033231">
        <w:t>il dit</w:t>
      </w:r>
      <w:r w:rsidR="004F69D6">
        <w:t> :</w:t>
      </w:r>
    </w:p>
    <w:p w14:paraId="2D8333BD" w14:textId="77777777" w:rsidR="004F69D6" w:rsidRDefault="004F69D6" w:rsidP="0021796F">
      <w:r>
        <w:t>« </w:t>
      </w:r>
      <w:r w:rsidR="00000000" w:rsidRPr="00033231">
        <w:t>Le fait est que vous ne savez pas précisément ce que vous désirez</w:t>
      </w:r>
      <w:r>
        <w:t>.</w:t>
      </w:r>
    </w:p>
    <w:p w14:paraId="372AF682" w14:textId="77777777" w:rsidR="004F69D6" w:rsidRDefault="004F69D6" w:rsidP="0021796F">
      <w:r>
        <w:t>— </w:t>
      </w:r>
      <w:r w:rsidR="00000000" w:rsidRPr="00033231">
        <w:t>Seulement être gouvernante</w:t>
      </w:r>
      <w:r>
        <w:t>.</w:t>
      </w:r>
    </w:p>
    <w:p w14:paraId="50C612E3" w14:textId="77777777" w:rsidR="004F69D6" w:rsidRDefault="004F69D6" w:rsidP="0021796F">
      <w:r>
        <w:t>— </w:t>
      </w:r>
      <w:r w:rsidR="00000000" w:rsidRPr="00033231">
        <w:t>Peuh</w:t>
      </w:r>
      <w:r>
        <w:t xml:space="preserve"> ! </w:t>
      </w:r>
      <w:r w:rsidR="00000000" w:rsidRPr="00033231">
        <w:t>absurdité</w:t>
      </w:r>
      <w:r>
        <w:t xml:space="preserve"> ! </w:t>
      </w:r>
      <w:r w:rsidR="00000000" w:rsidRPr="00033231">
        <w:t>Je ne veux plus entendre parler de c</w:t>
      </w:r>
      <w:r w:rsidR="00000000" w:rsidRPr="00033231">
        <w:t>e</w:t>
      </w:r>
      <w:r w:rsidR="00000000" w:rsidRPr="00033231">
        <w:t>la</w:t>
      </w:r>
      <w:r>
        <w:t xml:space="preserve">. </w:t>
      </w:r>
      <w:r w:rsidR="00000000" w:rsidRPr="00033231">
        <w:t>C</w:t>
      </w:r>
      <w:r>
        <w:t>’</w:t>
      </w:r>
      <w:r w:rsidR="00000000" w:rsidRPr="00033231">
        <w:t>est une fantaisie par trop féminine</w:t>
      </w:r>
      <w:r>
        <w:t xml:space="preserve">. </w:t>
      </w:r>
      <w:r w:rsidR="00000000" w:rsidRPr="00033231">
        <w:t>Mon déjeuner est fini</w:t>
      </w:r>
      <w:r>
        <w:t xml:space="preserve"> ; </w:t>
      </w:r>
      <w:r w:rsidR="00000000" w:rsidRPr="00033231">
        <w:t>veuillez sonner</w:t>
      </w:r>
      <w:r>
        <w:t xml:space="preserve"> ; </w:t>
      </w:r>
      <w:r w:rsidR="00000000" w:rsidRPr="00033231">
        <w:t>chassez toute ces lubies de votre tête</w:t>
      </w:r>
      <w:r>
        <w:t xml:space="preserve"> ; </w:t>
      </w:r>
      <w:r w:rsidR="00000000" w:rsidRPr="00033231">
        <w:t>sortez et amusez-vous</w:t>
      </w:r>
      <w:r>
        <w:t>.</w:t>
      </w:r>
    </w:p>
    <w:p w14:paraId="06347AC0" w14:textId="77777777" w:rsidR="004F69D6" w:rsidRDefault="004F69D6" w:rsidP="0021796F">
      <w:r>
        <w:t>— </w:t>
      </w:r>
      <w:r w:rsidR="00000000" w:rsidRPr="00033231">
        <w:t>Avec quoi</w:t>
      </w:r>
      <w:r>
        <w:t xml:space="preserve"> ? </w:t>
      </w:r>
      <w:r w:rsidR="00000000" w:rsidRPr="00033231">
        <w:t>avec ma poupée</w:t>
      </w:r>
      <w:r>
        <w:t> ? »</w:t>
      </w:r>
      <w:r w:rsidR="00000000" w:rsidRPr="00033231">
        <w:t xml:space="preserve"> se demanda Caroline en quittant la salle à manger</w:t>
      </w:r>
      <w:r>
        <w:t>.</w:t>
      </w:r>
    </w:p>
    <w:p w14:paraId="462E2D0D" w14:textId="77777777" w:rsidR="004F69D6" w:rsidRDefault="00000000" w:rsidP="0021796F">
      <w:r w:rsidRPr="00033231">
        <w:t>Une semaine ou deux se passèrent</w:t>
      </w:r>
      <w:r w:rsidR="004F69D6">
        <w:t xml:space="preserve">. </w:t>
      </w:r>
      <w:r w:rsidRPr="00033231">
        <w:t>Sa santé mentale et sa santé corporelle n</w:t>
      </w:r>
      <w:r w:rsidR="004F69D6">
        <w:t>’</w:t>
      </w:r>
      <w:r w:rsidRPr="00033231">
        <w:t>allèrent ni mieux ni plus mal</w:t>
      </w:r>
      <w:r w:rsidR="004F69D6">
        <w:t xml:space="preserve">. </w:t>
      </w:r>
      <w:r w:rsidRPr="00033231">
        <w:t>Elle était pos</w:t>
      </w:r>
      <w:r w:rsidRPr="00033231">
        <w:t>i</w:t>
      </w:r>
      <w:r w:rsidRPr="00033231">
        <w:t>tivement à ce moment où</w:t>
      </w:r>
      <w:r w:rsidR="004F69D6">
        <w:t xml:space="preserve">, </w:t>
      </w:r>
      <w:r w:rsidRPr="00033231">
        <w:t>si sa constitution avait contenu des germes de consomption ou de fièvre lente</w:t>
      </w:r>
      <w:r w:rsidR="004F69D6">
        <w:t xml:space="preserve">, </w:t>
      </w:r>
      <w:r w:rsidRPr="00033231">
        <w:t>ces germes se fussent rapidement développés et l</w:t>
      </w:r>
      <w:r w:rsidR="004F69D6">
        <w:t>’</w:t>
      </w:r>
      <w:r w:rsidRPr="00033231">
        <w:t>eussent promptement tirée de ce monde</w:t>
      </w:r>
      <w:r w:rsidR="004F69D6">
        <w:t xml:space="preserve">. </w:t>
      </w:r>
      <w:r w:rsidRPr="00033231">
        <w:t>On ne meurt pas d</w:t>
      </w:r>
      <w:r w:rsidR="004F69D6">
        <w:t>’</w:t>
      </w:r>
      <w:r w:rsidRPr="00033231">
        <w:t>amour ou de chagrin seulement</w:t>
      </w:r>
      <w:r w:rsidR="004F69D6">
        <w:t xml:space="preserve">, </w:t>
      </w:r>
      <w:r w:rsidRPr="00033231">
        <w:t>bien que quelques personnes meurent de maladies auxquelles les tortures de ces passions ajoutent une action plus destructive</w:t>
      </w:r>
      <w:r w:rsidR="004F69D6">
        <w:t xml:space="preserve">. </w:t>
      </w:r>
      <w:r w:rsidRPr="00033231">
        <w:t>Les êtres doués d</w:t>
      </w:r>
      <w:r w:rsidR="004F69D6">
        <w:t>’</w:t>
      </w:r>
      <w:r w:rsidRPr="00033231">
        <w:t>une nature saine supportent ces tortures</w:t>
      </w:r>
      <w:r w:rsidR="004F69D6">
        <w:t xml:space="preserve">. </w:t>
      </w:r>
      <w:r w:rsidRPr="00033231">
        <w:t>Ils sont ébranlés</w:t>
      </w:r>
      <w:r w:rsidR="004F69D6">
        <w:t xml:space="preserve">, </w:t>
      </w:r>
      <w:r w:rsidRPr="00033231">
        <w:t>brisés</w:t>
      </w:r>
      <w:r w:rsidR="004F69D6">
        <w:t xml:space="preserve"> ; </w:t>
      </w:r>
      <w:r w:rsidRPr="00033231">
        <w:t>leur beauté et leur fraîcheur périssent</w:t>
      </w:r>
      <w:r w:rsidR="004F69D6">
        <w:t xml:space="preserve">, </w:t>
      </w:r>
      <w:r w:rsidRPr="00033231">
        <w:t>mais la vie demeure intacte</w:t>
      </w:r>
      <w:r w:rsidR="004F69D6">
        <w:t xml:space="preserve">. </w:t>
      </w:r>
      <w:r w:rsidRPr="00033231">
        <w:t>Ils arrivent à un certain point de dépérissement</w:t>
      </w:r>
      <w:r w:rsidR="004F69D6">
        <w:t xml:space="preserve"> ; </w:t>
      </w:r>
      <w:r w:rsidRPr="00033231">
        <w:t>ils sont réduits à la pâleur</w:t>
      </w:r>
      <w:r w:rsidR="004F69D6">
        <w:t xml:space="preserve">, </w:t>
      </w:r>
      <w:r w:rsidRPr="00033231">
        <w:t>à la débilité</w:t>
      </w:r>
      <w:r w:rsidR="004F69D6">
        <w:t xml:space="preserve">, </w:t>
      </w:r>
      <w:r w:rsidRPr="00033231">
        <w:t>à l</w:t>
      </w:r>
      <w:r w:rsidR="004F69D6">
        <w:t>’</w:t>
      </w:r>
      <w:r w:rsidRPr="00033231">
        <w:t>émaciation</w:t>
      </w:r>
      <w:r w:rsidR="004F69D6">
        <w:t xml:space="preserve">. </w:t>
      </w:r>
      <w:r w:rsidRPr="00033231">
        <w:t>On croit</w:t>
      </w:r>
      <w:r w:rsidR="004F69D6">
        <w:t xml:space="preserve">, </w:t>
      </w:r>
      <w:r w:rsidRPr="00033231">
        <w:t xml:space="preserve">en voyant leur démarche </w:t>
      </w:r>
      <w:r w:rsidRPr="00033231">
        <w:lastRenderedPageBreak/>
        <w:t>languissante</w:t>
      </w:r>
      <w:r w:rsidR="004F69D6">
        <w:t xml:space="preserve">, </w:t>
      </w:r>
      <w:r w:rsidRPr="00033231">
        <w:t>qu</w:t>
      </w:r>
      <w:r w:rsidR="004F69D6">
        <w:t>’</w:t>
      </w:r>
      <w:r w:rsidRPr="00033231">
        <w:t>ils ne tarderont pas à être couchés sur le lit de douleur pour ne s</w:t>
      </w:r>
      <w:r w:rsidR="004F69D6">
        <w:t>’</w:t>
      </w:r>
      <w:r w:rsidRPr="00033231">
        <w:t>en plus relever</w:t>
      </w:r>
      <w:r w:rsidR="004F69D6">
        <w:t xml:space="preserve">. </w:t>
      </w:r>
      <w:r w:rsidRPr="00033231">
        <w:t>Il n</w:t>
      </w:r>
      <w:r w:rsidR="004F69D6">
        <w:t>’</w:t>
      </w:r>
      <w:r w:rsidRPr="00033231">
        <w:t>en est pas ainsi</w:t>
      </w:r>
      <w:r w:rsidR="004F69D6">
        <w:t xml:space="preserve"> : </w:t>
      </w:r>
      <w:r w:rsidRPr="00033231">
        <w:t>ils vivent</w:t>
      </w:r>
      <w:r w:rsidR="004F69D6">
        <w:t xml:space="preserve"> ; </w:t>
      </w:r>
      <w:r w:rsidRPr="00033231">
        <w:t>et</w:t>
      </w:r>
      <w:r w:rsidR="004F69D6">
        <w:t xml:space="preserve">, </w:t>
      </w:r>
      <w:r w:rsidRPr="00033231">
        <w:t>quo</w:t>
      </w:r>
      <w:r w:rsidRPr="00033231">
        <w:t>i</w:t>
      </w:r>
      <w:r w:rsidRPr="00033231">
        <w:t>qu</w:t>
      </w:r>
      <w:r w:rsidR="004F69D6">
        <w:t>’</w:t>
      </w:r>
      <w:r w:rsidRPr="00033231">
        <w:t>ils ne puissent retrouver la jeunesse et la gaieté</w:t>
      </w:r>
      <w:r w:rsidR="004F69D6">
        <w:t xml:space="preserve">, </w:t>
      </w:r>
      <w:r w:rsidRPr="00033231">
        <w:t>ils peuvent reprendre la force et la sérénité</w:t>
      </w:r>
      <w:r w:rsidR="004F69D6">
        <w:t xml:space="preserve">. </w:t>
      </w:r>
      <w:r w:rsidRPr="00033231">
        <w:t>La fleur que la gelée de mars pince</w:t>
      </w:r>
      <w:r w:rsidR="004F69D6">
        <w:t xml:space="preserve">, </w:t>
      </w:r>
      <w:r w:rsidRPr="00033231">
        <w:t>mais ne détruit pas entièrement</w:t>
      </w:r>
      <w:r w:rsidR="004F69D6">
        <w:t xml:space="preserve">, </w:t>
      </w:r>
      <w:r w:rsidRPr="00033231">
        <w:t>peut survivre pour pr</w:t>
      </w:r>
      <w:r w:rsidRPr="00033231">
        <w:t>o</w:t>
      </w:r>
      <w:r w:rsidRPr="00033231">
        <w:t>duire une pomme flétrie</w:t>
      </w:r>
      <w:r w:rsidR="004F69D6">
        <w:t xml:space="preserve">, </w:t>
      </w:r>
      <w:r w:rsidRPr="00033231">
        <w:t>à une époque avancée de l</w:t>
      </w:r>
      <w:r w:rsidR="004F69D6">
        <w:t>’</w:t>
      </w:r>
      <w:r w:rsidRPr="00033231">
        <w:t>automne</w:t>
      </w:r>
      <w:r w:rsidR="004F69D6">
        <w:t xml:space="preserve"> : </w:t>
      </w:r>
      <w:r w:rsidRPr="00033231">
        <w:t>ayant bravé les dernières gelées du printemps</w:t>
      </w:r>
      <w:r w:rsidR="004F69D6">
        <w:t xml:space="preserve">, </w:t>
      </w:r>
      <w:r w:rsidRPr="00033231">
        <w:t>elle peut braver les premières gelées de l</w:t>
      </w:r>
      <w:r w:rsidR="004F69D6">
        <w:t>’</w:t>
      </w:r>
      <w:r w:rsidRPr="00033231">
        <w:t>hiver</w:t>
      </w:r>
      <w:r w:rsidR="004F69D6">
        <w:t>.</w:t>
      </w:r>
    </w:p>
    <w:p w14:paraId="651FA42C" w14:textId="77777777" w:rsidR="004F69D6" w:rsidRDefault="00000000" w:rsidP="0021796F">
      <w:r w:rsidRPr="00033231">
        <w:t>Chacun remarquait le changement qui s</w:t>
      </w:r>
      <w:r w:rsidR="004F69D6">
        <w:t>’</w:t>
      </w:r>
      <w:r w:rsidRPr="00033231">
        <w:t xml:space="preserve">était opéré en miss </w:t>
      </w:r>
      <w:proofErr w:type="spellStart"/>
      <w:r w:rsidRPr="00033231">
        <w:t>Helstone</w:t>
      </w:r>
      <w:proofErr w:type="spellEnd"/>
      <w:r w:rsidR="004F69D6">
        <w:t xml:space="preserve">, </w:t>
      </w:r>
      <w:r w:rsidRPr="00033231">
        <w:t>et beaucoup disaient qu</w:t>
      </w:r>
      <w:r w:rsidR="004F69D6">
        <w:t>’</w:t>
      </w:r>
      <w:r w:rsidRPr="00033231">
        <w:t>elle allait mourir</w:t>
      </w:r>
      <w:r w:rsidR="004F69D6">
        <w:t xml:space="preserve">. </w:t>
      </w:r>
      <w:r w:rsidRPr="00033231">
        <w:t>Elle ne pensa jamais ainsi</w:t>
      </w:r>
      <w:r w:rsidR="004F69D6">
        <w:t xml:space="preserve"> ; </w:t>
      </w:r>
      <w:r w:rsidRPr="00033231">
        <w:t>elle ne se sentait point en danger de mort</w:t>
      </w:r>
      <w:r w:rsidR="004F69D6">
        <w:t>.</w:t>
      </w:r>
    </w:p>
    <w:p w14:paraId="775D82BA" w14:textId="77777777" w:rsidR="004F69D6" w:rsidRDefault="00000000" w:rsidP="0021796F">
      <w:r w:rsidRPr="00033231">
        <w:t>Elle n</w:t>
      </w:r>
      <w:r w:rsidR="004F69D6">
        <w:t>’</w:t>
      </w:r>
      <w:r w:rsidRPr="00033231">
        <w:t>avait ni douleur physique ni maladie</w:t>
      </w:r>
      <w:r w:rsidR="004F69D6">
        <w:t xml:space="preserve">. </w:t>
      </w:r>
      <w:r w:rsidRPr="00033231">
        <w:t>Son appétit était diminué</w:t>
      </w:r>
      <w:r w:rsidR="004F69D6">
        <w:t xml:space="preserve"> ; </w:t>
      </w:r>
      <w:r w:rsidRPr="00033231">
        <w:t>elle en savait la raison</w:t>
      </w:r>
      <w:r w:rsidR="004F69D6">
        <w:t xml:space="preserve"> : </w:t>
      </w:r>
      <w:r w:rsidRPr="00033231">
        <w:t>elle pleurait tant pe</w:t>
      </w:r>
      <w:r w:rsidRPr="00033231">
        <w:t>n</w:t>
      </w:r>
      <w:r w:rsidRPr="00033231">
        <w:t>dant la nuit</w:t>
      </w:r>
      <w:r w:rsidR="004F69D6">
        <w:t xml:space="preserve"> ! </w:t>
      </w:r>
      <w:r w:rsidRPr="00033231">
        <w:t>Sa force était diminuée</w:t>
      </w:r>
      <w:r w:rsidR="004F69D6">
        <w:t xml:space="preserve"> ; </w:t>
      </w:r>
      <w:r w:rsidRPr="00033231">
        <w:t>elle pouvait se rendre compte de cela</w:t>
      </w:r>
      <w:r w:rsidR="004F69D6">
        <w:t xml:space="preserve"> : </w:t>
      </w:r>
      <w:r w:rsidRPr="00033231">
        <w:t>son sommeil était rare et difficile</w:t>
      </w:r>
      <w:r w:rsidR="004F69D6">
        <w:t xml:space="preserve">, </w:t>
      </w:r>
      <w:r w:rsidRPr="00033231">
        <w:t>ses songes étaient désespérants et malheureux</w:t>
      </w:r>
      <w:r w:rsidR="004F69D6">
        <w:t xml:space="preserve">. </w:t>
      </w:r>
      <w:r w:rsidRPr="00033231">
        <w:t>Elle paraissait cependant prévoir un temps où ce passage de misère serait franchi</w:t>
      </w:r>
      <w:r w:rsidR="004F69D6">
        <w:t xml:space="preserve">, </w:t>
      </w:r>
      <w:r w:rsidRPr="00033231">
        <w:t>et où elle pourrait de nouveau retrouver le calme</w:t>
      </w:r>
      <w:r w:rsidR="004F69D6">
        <w:t xml:space="preserve">, </w:t>
      </w:r>
      <w:r w:rsidRPr="00033231">
        <w:t>sinon le bonheur</w:t>
      </w:r>
      <w:r w:rsidR="004F69D6">
        <w:t>.</w:t>
      </w:r>
    </w:p>
    <w:p w14:paraId="497CD2EF" w14:textId="77777777" w:rsidR="004F69D6" w:rsidRDefault="00000000" w:rsidP="0021796F">
      <w:r w:rsidRPr="00033231">
        <w:t>Cependant son oncle la pressait d</w:t>
      </w:r>
      <w:r w:rsidR="004F69D6">
        <w:t>’</w:t>
      </w:r>
      <w:r w:rsidRPr="00033231">
        <w:t>aller en visite</w:t>
      </w:r>
      <w:r w:rsidR="004F69D6">
        <w:t xml:space="preserve">, </w:t>
      </w:r>
      <w:r w:rsidRPr="00033231">
        <w:t>d</w:t>
      </w:r>
      <w:r w:rsidR="004F69D6">
        <w:t>’</w:t>
      </w:r>
      <w:r w:rsidRPr="00033231">
        <w:t>accepter les fréquentes invitations de leurs connaissances</w:t>
      </w:r>
      <w:r w:rsidR="004F69D6">
        <w:t xml:space="preserve">. </w:t>
      </w:r>
      <w:r w:rsidRPr="00033231">
        <w:t>Elle s</w:t>
      </w:r>
      <w:r w:rsidR="004F69D6">
        <w:t>’</w:t>
      </w:r>
      <w:r w:rsidRPr="00033231">
        <w:t>y ref</w:t>
      </w:r>
      <w:r w:rsidRPr="00033231">
        <w:t>u</w:t>
      </w:r>
      <w:r w:rsidRPr="00033231">
        <w:t>sait</w:t>
      </w:r>
      <w:r w:rsidR="004F69D6">
        <w:t xml:space="preserve"> : </w:t>
      </w:r>
      <w:r w:rsidRPr="00033231">
        <w:t>elle ne pouvait se montrer gaie en compagnie</w:t>
      </w:r>
      <w:r w:rsidR="004F69D6">
        <w:t xml:space="preserve"> ; </w:t>
      </w:r>
      <w:r w:rsidRPr="00033231">
        <w:t>elle sentait qu</w:t>
      </w:r>
      <w:r w:rsidR="004F69D6">
        <w:t>’</w:t>
      </w:r>
      <w:r w:rsidRPr="00033231">
        <w:t>elle était observée avec plus de curiosité que de sympathie</w:t>
      </w:r>
      <w:r w:rsidR="004F69D6">
        <w:t xml:space="preserve">. </w:t>
      </w:r>
      <w:r w:rsidRPr="00033231">
        <w:t>Les vieilles ladies lui donnaient sans cesse des conseils</w:t>
      </w:r>
      <w:r w:rsidR="004F69D6">
        <w:t xml:space="preserve">, </w:t>
      </w:r>
      <w:r w:rsidRPr="00033231">
        <w:t>lui r</w:t>
      </w:r>
      <w:r w:rsidRPr="00033231">
        <w:t>e</w:t>
      </w:r>
      <w:r w:rsidRPr="00033231">
        <w:t>commandant telle ou telle drogue</w:t>
      </w:r>
      <w:r w:rsidR="004F69D6">
        <w:t xml:space="preserve"> ; </w:t>
      </w:r>
      <w:r w:rsidRPr="00033231">
        <w:t>les jeunes la regardaient avec une expression dont elle comprenait le sens et dont elle avait horreur</w:t>
      </w:r>
      <w:r w:rsidR="004F69D6">
        <w:t xml:space="preserve">. </w:t>
      </w:r>
      <w:r w:rsidRPr="00033231">
        <w:t>Leurs yeux exprimaient la conviction qu</w:t>
      </w:r>
      <w:r w:rsidR="004F69D6">
        <w:t>’</w:t>
      </w:r>
      <w:r w:rsidRPr="00033231">
        <w:t>elle avait été désappointée</w:t>
      </w:r>
      <w:r w:rsidR="004F69D6">
        <w:t xml:space="preserve"> (</w:t>
      </w:r>
      <w:r w:rsidRPr="00033231">
        <w:t>c</w:t>
      </w:r>
      <w:r w:rsidR="004F69D6">
        <w:t>’</w:t>
      </w:r>
      <w:r w:rsidRPr="00033231">
        <w:t>est le mot consacré</w:t>
      </w:r>
      <w:r w:rsidR="004F69D6">
        <w:t xml:space="preserve">) ; </w:t>
      </w:r>
      <w:r w:rsidRPr="00033231">
        <w:t>par qui</w:t>
      </w:r>
      <w:r w:rsidR="004F69D6">
        <w:t xml:space="preserve"> ? </w:t>
      </w:r>
      <w:r w:rsidRPr="00033231">
        <w:t>elles n</w:t>
      </w:r>
      <w:r w:rsidR="004F69D6">
        <w:t>’</w:t>
      </w:r>
      <w:r w:rsidRPr="00033231">
        <w:t>en s</w:t>
      </w:r>
      <w:r w:rsidRPr="00033231">
        <w:t>a</w:t>
      </w:r>
      <w:r w:rsidRPr="00033231">
        <w:t>vaient rien</w:t>
      </w:r>
      <w:r w:rsidR="004F69D6">
        <w:t>.</w:t>
      </w:r>
    </w:p>
    <w:p w14:paraId="3F5135F4" w14:textId="77777777" w:rsidR="004F69D6" w:rsidRDefault="00000000" w:rsidP="0021796F">
      <w:r w:rsidRPr="00033231">
        <w:t>Les vulgaires jeunes ladies peuvent être aussi dures que les vulgaires gentlemen</w:t>
      </w:r>
      <w:r w:rsidR="004F69D6">
        <w:t xml:space="preserve">, </w:t>
      </w:r>
      <w:r w:rsidRPr="00033231">
        <w:t>aussi mondaines</w:t>
      </w:r>
      <w:r w:rsidR="004F69D6">
        <w:t xml:space="preserve">, </w:t>
      </w:r>
      <w:r w:rsidRPr="00033231">
        <w:t>aussi égoïstes</w:t>
      </w:r>
      <w:r w:rsidR="004F69D6">
        <w:t xml:space="preserve">. </w:t>
      </w:r>
      <w:r w:rsidRPr="00033231">
        <w:lastRenderedPageBreak/>
        <w:t>Ceux qui souffrent les devraient toujours éviter</w:t>
      </w:r>
      <w:r w:rsidR="004F69D6">
        <w:t xml:space="preserve"> ; </w:t>
      </w:r>
      <w:r w:rsidRPr="00033231">
        <w:t>elles méprisent le ch</w:t>
      </w:r>
      <w:r w:rsidRPr="00033231">
        <w:t>a</w:t>
      </w:r>
      <w:r w:rsidRPr="00033231">
        <w:t>grin et le malheur</w:t>
      </w:r>
      <w:r w:rsidR="004F69D6">
        <w:t xml:space="preserve"> ; </w:t>
      </w:r>
      <w:r w:rsidRPr="00033231">
        <w:t>elles semblent les regarder comme le lot que Dieu a réservé aux humbles</w:t>
      </w:r>
      <w:r w:rsidR="004F69D6">
        <w:t xml:space="preserve">. </w:t>
      </w:r>
      <w:r w:rsidRPr="00033231">
        <w:t>Pour elles</w:t>
      </w:r>
      <w:r w:rsidR="004F69D6">
        <w:t xml:space="preserve">, </w:t>
      </w:r>
      <w:r w:rsidRPr="00033231">
        <w:t>l</w:t>
      </w:r>
      <w:r w:rsidR="004F69D6">
        <w:t>’</w:t>
      </w:r>
      <w:r w:rsidRPr="00033231">
        <w:t>amour consiste à org</w:t>
      </w:r>
      <w:r w:rsidRPr="00033231">
        <w:t>a</w:t>
      </w:r>
      <w:r w:rsidRPr="00033231">
        <w:t>niser ses plans de façon à arriver à un bon mariage</w:t>
      </w:r>
      <w:r w:rsidR="004F69D6">
        <w:t xml:space="preserve"> ; </w:t>
      </w:r>
      <w:r w:rsidRPr="00033231">
        <w:t>être désa</w:t>
      </w:r>
      <w:r w:rsidRPr="00033231">
        <w:t>p</w:t>
      </w:r>
      <w:r w:rsidRPr="00033231">
        <w:t>pointée</w:t>
      </w:r>
      <w:r w:rsidR="004F69D6">
        <w:t xml:space="preserve">, </w:t>
      </w:r>
      <w:r w:rsidRPr="00033231">
        <w:t>c</w:t>
      </w:r>
      <w:r w:rsidR="004F69D6">
        <w:t>’</w:t>
      </w:r>
      <w:r w:rsidRPr="00033231">
        <w:t>est voir ses plans percés à jour et échouer</w:t>
      </w:r>
      <w:r w:rsidR="004F69D6">
        <w:t xml:space="preserve">. </w:t>
      </w:r>
      <w:r w:rsidRPr="00033231">
        <w:t>Elles j</w:t>
      </w:r>
      <w:r w:rsidRPr="00033231">
        <w:t>u</w:t>
      </w:r>
      <w:r w:rsidRPr="00033231">
        <w:t>gent les sentiments et les projets des autres sur l</w:t>
      </w:r>
      <w:r w:rsidR="004F69D6">
        <w:t>’</w:t>
      </w:r>
      <w:r w:rsidRPr="00033231">
        <w:t>amour d</w:t>
      </w:r>
      <w:r w:rsidR="004F69D6">
        <w:t>’</w:t>
      </w:r>
      <w:r w:rsidRPr="00033231">
        <w:t>après les leurs</w:t>
      </w:r>
      <w:r w:rsidR="004F69D6">
        <w:t xml:space="preserve">, </w:t>
      </w:r>
      <w:r w:rsidRPr="00033231">
        <w:t>et les jugent sans pitié</w:t>
      </w:r>
      <w:r w:rsidR="004F69D6">
        <w:t>.</w:t>
      </w:r>
    </w:p>
    <w:p w14:paraId="06B28ADF" w14:textId="77777777" w:rsidR="004F69D6" w:rsidRDefault="00000000" w:rsidP="0021796F">
      <w:r w:rsidRPr="00033231">
        <w:t>Caroline savait tout cela</w:t>
      </w:r>
      <w:r w:rsidR="004F69D6">
        <w:t xml:space="preserve">, </w:t>
      </w:r>
      <w:r w:rsidRPr="00033231">
        <w:t>partie par instinct</w:t>
      </w:r>
      <w:r w:rsidR="004F69D6">
        <w:t xml:space="preserve">, </w:t>
      </w:r>
      <w:r w:rsidRPr="00033231">
        <w:t>partie par o</w:t>
      </w:r>
      <w:r w:rsidRPr="00033231">
        <w:t>b</w:t>
      </w:r>
      <w:r w:rsidRPr="00033231">
        <w:t>servation</w:t>
      </w:r>
      <w:r w:rsidR="004F69D6">
        <w:t xml:space="preserve"> ; </w:t>
      </w:r>
      <w:r w:rsidRPr="00033231">
        <w:t>elle régla sa conduite d</w:t>
      </w:r>
      <w:r w:rsidR="004F69D6">
        <w:t>’</w:t>
      </w:r>
      <w:r w:rsidRPr="00033231">
        <w:t>après cette connaissance</w:t>
      </w:r>
      <w:r w:rsidR="004F69D6">
        <w:t xml:space="preserve">, </w:t>
      </w:r>
      <w:r w:rsidRPr="00033231">
        <w:t>se tenant à l</w:t>
      </w:r>
      <w:r w:rsidR="004F69D6">
        <w:t>’</w:t>
      </w:r>
      <w:r w:rsidRPr="00033231">
        <w:t>écart le plus possible</w:t>
      </w:r>
      <w:r w:rsidR="004F69D6">
        <w:t xml:space="preserve">. </w:t>
      </w:r>
      <w:r w:rsidRPr="00033231">
        <w:t>Vivant ainsi dans une complète retraite</w:t>
      </w:r>
      <w:r w:rsidR="004F69D6">
        <w:t xml:space="preserve">, </w:t>
      </w:r>
      <w:r w:rsidRPr="00033231">
        <w:t>elle cessa d</w:t>
      </w:r>
      <w:r w:rsidR="004F69D6">
        <w:t>’</w:t>
      </w:r>
      <w:r w:rsidRPr="00033231">
        <w:t>apprendre ce qui se passait dans le vois</w:t>
      </w:r>
      <w:r w:rsidRPr="00033231">
        <w:t>i</w:t>
      </w:r>
      <w:r w:rsidRPr="00033231">
        <w:t>n</w:t>
      </w:r>
      <w:r w:rsidRPr="00033231">
        <w:t>a</w:t>
      </w:r>
      <w:r w:rsidRPr="00033231">
        <w:t>ge</w:t>
      </w:r>
      <w:r w:rsidR="004F69D6">
        <w:t>.</w:t>
      </w:r>
    </w:p>
    <w:p w14:paraId="58CCCAF5" w14:textId="77777777" w:rsidR="004F69D6" w:rsidRDefault="00000000" w:rsidP="0021796F">
      <w:r w:rsidRPr="00033231">
        <w:t>Un matin</w:t>
      </w:r>
      <w:r w:rsidR="004F69D6">
        <w:t xml:space="preserve">, </w:t>
      </w:r>
      <w:r w:rsidRPr="00033231">
        <w:t>son oncle entra dans le petit parloir où elle e</w:t>
      </w:r>
      <w:r w:rsidRPr="00033231">
        <w:t>s</w:t>
      </w:r>
      <w:r w:rsidRPr="00033231">
        <w:t xml:space="preserve">sayait de trouver quelque plaisir en peignant un petit groupe de fleurs sauvages cueillies sous une haie en haut de la colline de </w:t>
      </w:r>
      <w:proofErr w:type="spellStart"/>
      <w:r w:rsidRPr="00033231">
        <w:t>Hollow</w:t>
      </w:r>
      <w:proofErr w:type="spellEnd"/>
      <w:r w:rsidR="004F69D6">
        <w:t xml:space="preserve">, </w:t>
      </w:r>
      <w:r w:rsidRPr="00033231">
        <w:t>et lui dit de son ton brusque</w:t>
      </w:r>
      <w:r w:rsidR="004F69D6">
        <w:t> :</w:t>
      </w:r>
    </w:p>
    <w:p w14:paraId="7658C733" w14:textId="77777777" w:rsidR="004F69D6" w:rsidRDefault="004F69D6" w:rsidP="0021796F">
      <w:r>
        <w:t>« </w:t>
      </w:r>
      <w:r w:rsidR="00000000" w:rsidRPr="00033231">
        <w:t>Allons</w:t>
      </w:r>
      <w:r>
        <w:t xml:space="preserve">, </w:t>
      </w:r>
      <w:r w:rsidR="00000000" w:rsidRPr="00033231">
        <w:t>enfant</w:t>
      </w:r>
      <w:r>
        <w:t xml:space="preserve">, </w:t>
      </w:r>
      <w:r w:rsidR="00000000" w:rsidRPr="00033231">
        <w:t>vous êtes toujours là courbée sur une p</w:t>
      </w:r>
      <w:r w:rsidR="00000000" w:rsidRPr="00033231">
        <w:t>a</w:t>
      </w:r>
      <w:r w:rsidR="00000000" w:rsidRPr="00033231">
        <w:t>lette</w:t>
      </w:r>
      <w:r>
        <w:t xml:space="preserve">, </w:t>
      </w:r>
      <w:r w:rsidR="00000000" w:rsidRPr="00033231">
        <w:t>sur un livre</w:t>
      </w:r>
      <w:r>
        <w:t xml:space="preserve">, </w:t>
      </w:r>
      <w:r w:rsidR="00000000" w:rsidRPr="00033231">
        <w:t>ou sur un patron</w:t>
      </w:r>
      <w:r>
        <w:t xml:space="preserve">. </w:t>
      </w:r>
      <w:r w:rsidR="00000000" w:rsidRPr="00033231">
        <w:t>Ne vous arrive-t-il pas quelquefois de mettre votre pinceau entre vos lèvres lorsque vous peignez</w:t>
      </w:r>
      <w:r>
        <w:t> ?</w:t>
      </w:r>
    </w:p>
    <w:p w14:paraId="70B11556" w14:textId="77777777" w:rsidR="004F69D6" w:rsidRDefault="004F69D6" w:rsidP="0021796F">
      <w:r>
        <w:t>— </w:t>
      </w:r>
      <w:r w:rsidR="00000000" w:rsidRPr="00033231">
        <w:t>Quelquefois</w:t>
      </w:r>
      <w:r>
        <w:t xml:space="preserve">, </w:t>
      </w:r>
      <w:r w:rsidR="00000000" w:rsidRPr="00033231">
        <w:t>mon oncle</w:t>
      </w:r>
      <w:r>
        <w:t xml:space="preserve">, </w:t>
      </w:r>
      <w:r w:rsidR="00000000" w:rsidRPr="00033231">
        <w:t>quand je m</w:t>
      </w:r>
      <w:r>
        <w:t>’</w:t>
      </w:r>
      <w:r w:rsidR="00000000" w:rsidRPr="00033231">
        <w:t>oublie</w:t>
      </w:r>
      <w:r>
        <w:t>.</w:t>
      </w:r>
    </w:p>
    <w:p w14:paraId="2D350193" w14:textId="77777777" w:rsidR="004F69D6" w:rsidRDefault="004F69D6" w:rsidP="0021796F">
      <w:r>
        <w:t>— </w:t>
      </w:r>
      <w:r w:rsidR="00000000" w:rsidRPr="00033231">
        <w:t>Alors</w:t>
      </w:r>
      <w:r>
        <w:t xml:space="preserve">, </w:t>
      </w:r>
      <w:r w:rsidR="00000000" w:rsidRPr="00033231">
        <w:t>voilà ce qui vous empoisonne</w:t>
      </w:r>
      <w:r>
        <w:t xml:space="preserve">. </w:t>
      </w:r>
      <w:r w:rsidR="00000000" w:rsidRPr="00033231">
        <w:t>Les couleurs sont délétères</w:t>
      </w:r>
      <w:r>
        <w:t xml:space="preserve">, </w:t>
      </w:r>
      <w:r w:rsidR="00000000" w:rsidRPr="00033231">
        <w:t>mon enfant</w:t>
      </w:r>
      <w:r>
        <w:t xml:space="preserve"> : </w:t>
      </w:r>
      <w:r w:rsidR="00000000" w:rsidRPr="00033231">
        <w:t>voilà du blanc de plomb</w:t>
      </w:r>
      <w:r>
        <w:t xml:space="preserve">, </w:t>
      </w:r>
      <w:r w:rsidR="00000000" w:rsidRPr="00033231">
        <w:t>du rouge de plomb</w:t>
      </w:r>
      <w:r>
        <w:t xml:space="preserve">, </w:t>
      </w:r>
      <w:r w:rsidR="00000000" w:rsidRPr="00033231">
        <w:t>du vert-de-gris</w:t>
      </w:r>
      <w:r>
        <w:t xml:space="preserve">, </w:t>
      </w:r>
      <w:r w:rsidR="00000000" w:rsidRPr="00033231">
        <w:t>de la gomme-gutte</w:t>
      </w:r>
      <w:r>
        <w:t xml:space="preserve">, </w:t>
      </w:r>
      <w:r w:rsidR="00000000" w:rsidRPr="00033231">
        <w:t>et vingt autres po</w:t>
      </w:r>
      <w:r w:rsidR="00000000" w:rsidRPr="00033231">
        <w:t>i</w:t>
      </w:r>
      <w:r w:rsidR="00000000" w:rsidRPr="00033231">
        <w:t>sons dans ces petits pains de couleur</w:t>
      </w:r>
      <w:r>
        <w:t xml:space="preserve">, </w:t>
      </w:r>
      <w:r w:rsidR="00000000" w:rsidRPr="00033231">
        <w:t>Enfermez cela</w:t>
      </w:r>
      <w:r>
        <w:t xml:space="preserve"> ! </w:t>
      </w:r>
      <w:r w:rsidR="00000000" w:rsidRPr="00033231">
        <w:t>enfermez cela</w:t>
      </w:r>
      <w:r>
        <w:t xml:space="preserve"> ! </w:t>
      </w:r>
      <w:r w:rsidR="00000000" w:rsidRPr="00033231">
        <w:t>Mettez votre chapeau</w:t>
      </w:r>
      <w:r>
        <w:t xml:space="preserve"> : </w:t>
      </w:r>
      <w:r w:rsidR="00000000" w:rsidRPr="00033231">
        <w:t>je désire que vous veniez avec moi faire une visite</w:t>
      </w:r>
      <w:r>
        <w:t>.</w:t>
      </w:r>
    </w:p>
    <w:p w14:paraId="12523120" w14:textId="548C80C6" w:rsidR="00000000" w:rsidRPr="00033231" w:rsidRDefault="004F69D6" w:rsidP="0021796F">
      <w:r>
        <w:t>— </w:t>
      </w:r>
      <w:r w:rsidR="00000000" w:rsidRPr="00033231">
        <w:t>Avec vous</w:t>
      </w:r>
      <w:r>
        <w:t xml:space="preserve">, </w:t>
      </w:r>
      <w:r w:rsidR="00000000" w:rsidRPr="00033231">
        <w:t>mon oncle</w:t>
      </w:r>
      <w:r>
        <w:t> ? »</w:t>
      </w:r>
    </w:p>
    <w:p w14:paraId="014C5BAD" w14:textId="77777777" w:rsidR="004F69D6" w:rsidRDefault="00000000" w:rsidP="0021796F">
      <w:r w:rsidRPr="00033231">
        <w:lastRenderedPageBreak/>
        <w:t>Cette question fut faite du ton de la surprise</w:t>
      </w:r>
      <w:r w:rsidR="004F69D6">
        <w:t xml:space="preserve"> ; </w:t>
      </w:r>
      <w:r w:rsidRPr="00033231">
        <w:t>Caroline n</w:t>
      </w:r>
      <w:r w:rsidR="004F69D6">
        <w:t>’</w:t>
      </w:r>
      <w:r w:rsidRPr="00033231">
        <w:t>était point habituée à aller en visite avec son oncle</w:t>
      </w:r>
      <w:r w:rsidR="004F69D6">
        <w:t xml:space="preserve">. </w:t>
      </w:r>
      <w:r w:rsidRPr="00033231">
        <w:t>En aucune occasion on ne l</w:t>
      </w:r>
      <w:r w:rsidR="004F69D6">
        <w:t>’</w:t>
      </w:r>
      <w:r w:rsidRPr="00033231">
        <w:t>avait vue l</w:t>
      </w:r>
      <w:r w:rsidR="004F69D6">
        <w:t>’</w:t>
      </w:r>
      <w:r w:rsidRPr="00033231">
        <w:t>accompagner ni dans ses excursions ni à la promenade</w:t>
      </w:r>
      <w:r w:rsidR="004F69D6">
        <w:t>.</w:t>
      </w:r>
    </w:p>
    <w:p w14:paraId="2909B279" w14:textId="658A2F7B" w:rsidR="00000000" w:rsidRPr="00033231" w:rsidRDefault="004F69D6" w:rsidP="0021796F">
      <w:r>
        <w:t>« </w:t>
      </w:r>
      <w:r w:rsidR="00000000" w:rsidRPr="00033231">
        <w:t>Vite</w:t>
      </w:r>
      <w:r>
        <w:t xml:space="preserve"> ! </w:t>
      </w:r>
      <w:r w:rsidR="00000000" w:rsidRPr="00033231">
        <w:t>vite</w:t>
      </w:r>
      <w:r>
        <w:t xml:space="preserve"> ! </w:t>
      </w:r>
      <w:r w:rsidR="00000000" w:rsidRPr="00033231">
        <w:t>je suis pressé</w:t>
      </w:r>
      <w:r>
        <w:t xml:space="preserve">, </w:t>
      </w:r>
      <w:r w:rsidR="00000000" w:rsidRPr="00033231">
        <w:t>vous le savez</w:t>
      </w:r>
      <w:r>
        <w:t xml:space="preserve"> ; </w:t>
      </w:r>
      <w:r w:rsidR="00000000" w:rsidRPr="00033231">
        <w:t>je n</w:t>
      </w:r>
      <w:r>
        <w:t>’</w:t>
      </w:r>
      <w:r w:rsidR="00000000" w:rsidRPr="00033231">
        <w:t>ai pas de temps à perdre</w:t>
      </w:r>
      <w:r>
        <w:t>. »</w:t>
      </w:r>
    </w:p>
    <w:p w14:paraId="7DE12ADD" w14:textId="77777777" w:rsidR="004F69D6" w:rsidRDefault="00000000" w:rsidP="0021796F">
      <w:r w:rsidRPr="00033231">
        <w:t>Elle rangea à la hâte pinceaux et couleurs</w:t>
      </w:r>
      <w:r w:rsidR="004F69D6">
        <w:t xml:space="preserve">, </w:t>
      </w:r>
      <w:r w:rsidRPr="00033231">
        <w:t>en demandant où ils devaient aller</w:t>
      </w:r>
      <w:r w:rsidR="004F69D6">
        <w:t>.</w:t>
      </w:r>
    </w:p>
    <w:p w14:paraId="3B376C1F" w14:textId="77777777" w:rsidR="004F69D6" w:rsidRDefault="004F69D6" w:rsidP="0021796F">
      <w:r>
        <w:t>« </w:t>
      </w:r>
      <w:r w:rsidR="00000000" w:rsidRPr="00033231">
        <w:t xml:space="preserve">À </w:t>
      </w:r>
      <w:proofErr w:type="spellStart"/>
      <w:r w:rsidR="00000000" w:rsidRPr="00033231">
        <w:t>Fieldhead</w:t>
      </w:r>
      <w:proofErr w:type="spellEnd"/>
      <w:r>
        <w:t>.</w:t>
      </w:r>
    </w:p>
    <w:p w14:paraId="084EB18F" w14:textId="77777777" w:rsidR="004F69D6" w:rsidRDefault="004F69D6" w:rsidP="0021796F">
      <w:r>
        <w:t>— </w:t>
      </w:r>
      <w:r w:rsidR="00000000" w:rsidRPr="00033231">
        <w:t xml:space="preserve">À </w:t>
      </w:r>
      <w:proofErr w:type="spellStart"/>
      <w:r w:rsidR="00000000" w:rsidRPr="00033231">
        <w:t>Fieldhead</w:t>
      </w:r>
      <w:proofErr w:type="spellEnd"/>
      <w:r>
        <w:t xml:space="preserve"> ! </w:t>
      </w:r>
      <w:r w:rsidR="00000000" w:rsidRPr="00033231">
        <w:t>quoi</w:t>
      </w:r>
      <w:r>
        <w:t xml:space="preserve"> ! </w:t>
      </w:r>
      <w:r w:rsidR="00000000" w:rsidRPr="00033231">
        <w:t>pour voir le vieux James Booth</w:t>
      </w:r>
      <w:r>
        <w:t xml:space="preserve">, </w:t>
      </w:r>
      <w:r w:rsidR="00000000" w:rsidRPr="00033231">
        <w:t>le jardinier</w:t>
      </w:r>
      <w:r>
        <w:t xml:space="preserve"> ? </w:t>
      </w:r>
      <w:r w:rsidR="00000000" w:rsidRPr="00033231">
        <w:t>Est-ce qu</w:t>
      </w:r>
      <w:r>
        <w:t>’</w:t>
      </w:r>
      <w:r w:rsidR="00000000" w:rsidRPr="00033231">
        <w:t>il est malade</w:t>
      </w:r>
      <w:r>
        <w:t> ?</w:t>
      </w:r>
    </w:p>
    <w:p w14:paraId="34580359" w14:textId="77777777" w:rsidR="004F69D6" w:rsidRDefault="004F69D6" w:rsidP="0021796F">
      <w:r>
        <w:t>— </w:t>
      </w:r>
      <w:r w:rsidR="00000000" w:rsidRPr="00033231">
        <w:t xml:space="preserve">Nous allons rendre visite à miss Shirley </w:t>
      </w:r>
      <w:proofErr w:type="spellStart"/>
      <w:r w:rsidR="00000000" w:rsidRPr="00033231">
        <w:t>Keeldar</w:t>
      </w:r>
      <w:proofErr w:type="spellEnd"/>
      <w:r>
        <w:t>.</w:t>
      </w:r>
    </w:p>
    <w:p w14:paraId="273ED233" w14:textId="77777777" w:rsidR="004F69D6" w:rsidRDefault="004F69D6" w:rsidP="0021796F">
      <w:r>
        <w:t>— </w:t>
      </w:r>
      <w:r w:rsidR="00000000" w:rsidRPr="00033231">
        <w:t xml:space="preserve">Miss </w:t>
      </w:r>
      <w:proofErr w:type="spellStart"/>
      <w:r w:rsidR="00000000" w:rsidRPr="00033231">
        <w:t>Keeldar</w:t>
      </w:r>
      <w:proofErr w:type="spellEnd"/>
      <w:r>
        <w:t xml:space="preserve"> ! </w:t>
      </w:r>
      <w:r w:rsidR="00000000" w:rsidRPr="00033231">
        <w:t>Est-ce qu</w:t>
      </w:r>
      <w:r>
        <w:t>’</w:t>
      </w:r>
      <w:r w:rsidR="00000000" w:rsidRPr="00033231">
        <w:t>elle est de retour dans le Yor</w:t>
      </w:r>
      <w:r w:rsidR="00000000" w:rsidRPr="00033231">
        <w:t>k</w:t>
      </w:r>
      <w:r w:rsidR="00000000" w:rsidRPr="00033231">
        <w:t>shire</w:t>
      </w:r>
      <w:r>
        <w:t xml:space="preserve"> ! </w:t>
      </w:r>
      <w:r w:rsidR="00000000" w:rsidRPr="00033231">
        <w:t>Est-ce qu</w:t>
      </w:r>
      <w:r>
        <w:t>’</w:t>
      </w:r>
      <w:r w:rsidR="00000000" w:rsidRPr="00033231">
        <w:t xml:space="preserve">elle est à </w:t>
      </w:r>
      <w:proofErr w:type="spellStart"/>
      <w:r w:rsidR="00000000" w:rsidRPr="00033231">
        <w:t>Fieldhead</w:t>
      </w:r>
      <w:proofErr w:type="spellEnd"/>
      <w:r>
        <w:t> ?</w:t>
      </w:r>
    </w:p>
    <w:p w14:paraId="5B4FF350" w14:textId="77777777" w:rsidR="004F69D6" w:rsidRDefault="004F69D6" w:rsidP="0021796F">
      <w:r>
        <w:t>— </w:t>
      </w:r>
      <w:r w:rsidR="00000000" w:rsidRPr="00033231">
        <w:t>Oui</w:t>
      </w:r>
      <w:r>
        <w:t xml:space="preserve">, </w:t>
      </w:r>
      <w:r w:rsidR="00000000" w:rsidRPr="00033231">
        <w:t>elle y est depuis huit jours</w:t>
      </w:r>
      <w:r>
        <w:t xml:space="preserve">. </w:t>
      </w:r>
      <w:r w:rsidR="00000000" w:rsidRPr="00033231">
        <w:t>Je l</w:t>
      </w:r>
      <w:r>
        <w:t>’</w:t>
      </w:r>
      <w:r w:rsidR="00000000" w:rsidRPr="00033231">
        <w:t>ai rencontrée hier soir dans une réunion</w:t>
      </w:r>
      <w:r>
        <w:t xml:space="preserve">, </w:t>
      </w:r>
      <w:r w:rsidR="00000000" w:rsidRPr="00033231">
        <w:t>cette réunion où vous avez refusé d</w:t>
      </w:r>
      <w:r>
        <w:t>’</w:t>
      </w:r>
      <w:r w:rsidR="00000000" w:rsidRPr="00033231">
        <w:t>aller</w:t>
      </w:r>
      <w:r>
        <w:t xml:space="preserve"> ; </w:t>
      </w:r>
      <w:r w:rsidR="00000000" w:rsidRPr="00033231">
        <w:t>j</w:t>
      </w:r>
      <w:r>
        <w:t>’</w:t>
      </w:r>
      <w:r w:rsidR="00000000" w:rsidRPr="00033231">
        <w:t>ai été enchanté de sa société</w:t>
      </w:r>
      <w:r>
        <w:t xml:space="preserve"> ; </w:t>
      </w:r>
      <w:r w:rsidR="00000000" w:rsidRPr="00033231">
        <w:t>je désire que vous fassiez sa connaissance</w:t>
      </w:r>
      <w:r>
        <w:t xml:space="preserve"> ; </w:t>
      </w:r>
      <w:r w:rsidR="00000000" w:rsidRPr="00033231">
        <w:t>cela vous distraira</w:t>
      </w:r>
      <w:r>
        <w:t>.</w:t>
      </w:r>
    </w:p>
    <w:p w14:paraId="27821FF7" w14:textId="77777777" w:rsidR="004F69D6" w:rsidRDefault="004F69D6" w:rsidP="0021796F">
      <w:r>
        <w:t>— </w:t>
      </w:r>
      <w:r w:rsidR="00000000" w:rsidRPr="00033231">
        <w:t>Elle est maintenant majeure</w:t>
      </w:r>
      <w:r>
        <w:t xml:space="preserve">, </w:t>
      </w:r>
      <w:r w:rsidR="00000000" w:rsidRPr="00033231">
        <w:t>je pense</w:t>
      </w:r>
      <w:r>
        <w:t> ?</w:t>
      </w:r>
    </w:p>
    <w:p w14:paraId="14FF6D8F" w14:textId="77777777" w:rsidR="004F69D6" w:rsidRDefault="004F69D6" w:rsidP="0021796F">
      <w:r>
        <w:t>— </w:t>
      </w:r>
      <w:r w:rsidR="00000000" w:rsidRPr="00033231">
        <w:t>Elle a atteint sa majorité et doit résider pendant quelque temps dans son domaine</w:t>
      </w:r>
      <w:r>
        <w:t xml:space="preserve">. </w:t>
      </w:r>
      <w:r w:rsidR="00000000" w:rsidRPr="00033231">
        <w:t>Je lui ai donné des avis là-dessus</w:t>
      </w:r>
      <w:r>
        <w:t xml:space="preserve"> ; </w:t>
      </w:r>
      <w:r w:rsidR="00000000" w:rsidRPr="00033231">
        <w:t>je lui ai tracé son devoir</w:t>
      </w:r>
      <w:r>
        <w:t xml:space="preserve"> : </w:t>
      </w:r>
      <w:r w:rsidR="00000000" w:rsidRPr="00033231">
        <w:t>elle n</w:t>
      </w:r>
      <w:r>
        <w:t>’</w:t>
      </w:r>
      <w:r w:rsidR="00000000" w:rsidRPr="00033231">
        <w:t>est pas intraitable</w:t>
      </w:r>
      <w:r>
        <w:t xml:space="preserve">. </w:t>
      </w:r>
      <w:r w:rsidR="00000000" w:rsidRPr="00033231">
        <w:t>C</w:t>
      </w:r>
      <w:r>
        <w:t>’</w:t>
      </w:r>
      <w:r w:rsidR="00000000" w:rsidRPr="00033231">
        <w:t>est une belle et élégante personne</w:t>
      </w:r>
      <w:r>
        <w:t xml:space="preserve"> ; </w:t>
      </w:r>
      <w:r w:rsidR="00000000" w:rsidRPr="00033231">
        <w:t>vous apprendrez auprès d</w:t>
      </w:r>
      <w:r>
        <w:t>’</w:t>
      </w:r>
      <w:r w:rsidR="00000000" w:rsidRPr="00033231">
        <w:t>elle ce que c</w:t>
      </w:r>
      <w:r>
        <w:t>’</w:t>
      </w:r>
      <w:r w:rsidR="00000000" w:rsidRPr="00033231">
        <w:t>est qu</w:t>
      </w:r>
      <w:r>
        <w:t>’</w:t>
      </w:r>
      <w:r w:rsidR="00000000" w:rsidRPr="00033231">
        <w:t>un esprit vif</w:t>
      </w:r>
      <w:r>
        <w:t xml:space="preserve">, </w:t>
      </w:r>
      <w:r w:rsidR="00000000" w:rsidRPr="00033231">
        <w:t>étincelant et vigoureux</w:t>
      </w:r>
      <w:r>
        <w:t>.</w:t>
      </w:r>
    </w:p>
    <w:p w14:paraId="69A86231" w14:textId="77777777" w:rsidR="004F69D6" w:rsidRDefault="004F69D6" w:rsidP="0021796F">
      <w:r>
        <w:t>— </w:t>
      </w:r>
      <w:r w:rsidR="00000000" w:rsidRPr="00033231">
        <w:t>Je ne sais si elle sera flattée de me voir</w:t>
      </w:r>
      <w:r>
        <w:t xml:space="preserve">, </w:t>
      </w:r>
      <w:r w:rsidR="00000000" w:rsidRPr="00033231">
        <w:t>et que je lui sois présentée</w:t>
      </w:r>
      <w:r>
        <w:t xml:space="preserve">. </w:t>
      </w:r>
      <w:r w:rsidR="00000000" w:rsidRPr="00033231">
        <w:t>Quel intérêt peut-elle prendre à moi</w:t>
      </w:r>
      <w:r>
        <w:t> ?</w:t>
      </w:r>
    </w:p>
    <w:p w14:paraId="569D69BD" w14:textId="77777777" w:rsidR="004F69D6" w:rsidRDefault="004F69D6" w:rsidP="0021796F">
      <w:r>
        <w:t>— </w:t>
      </w:r>
      <w:r w:rsidR="00000000" w:rsidRPr="00033231">
        <w:t>Peuh</w:t>
      </w:r>
      <w:r>
        <w:t xml:space="preserve"> ! </w:t>
      </w:r>
      <w:r w:rsidR="00000000" w:rsidRPr="00033231">
        <w:t>mettez votre chapeau</w:t>
      </w:r>
      <w:r>
        <w:t>.</w:t>
      </w:r>
    </w:p>
    <w:p w14:paraId="248B6F3E" w14:textId="77777777" w:rsidR="004F69D6" w:rsidRDefault="004F69D6" w:rsidP="0021796F">
      <w:r>
        <w:lastRenderedPageBreak/>
        <w:t>— </w:t>
      </w:r>
      <w:r w:rsidR="00000000" w:rsidRPr="00033231">
        <w:t>Est-elle fière</w:t>
      </w:r>
      <w:r>
        <w:t xml:space="preserve">, </w:t>
      </w:r>
      <w:r w:rsidR="00000000" w:rsidRPr="00033231">
        <w:t>mon oncle</w:t>
      </w:r>
      <w:r>
        <w:t> ?</w:t>
      </w:r>
    </w:p>
    <w:p w14:paraId="2D418F99" w14:textId="77777777" w:rsidR="004F69D6" w:rsidRDefault="004F69D6" w:rsidP="0021796F">
      <w:r>
        <w:t>— </w:t>
      </w:r>
      <w:r w:rsidR="00000000" w:rsidRPr="00033231">
        <w:t>Je n</w:t>
      </w:r>
      <w:r>
        <w:t>’</w:t>
      </w:r>
      <w:r w:rsidR="00000000" w:rsidRPr="00033231">
        <w:t>en sais rien</w:t>
      </w:r>
      <w:r>
        <w:t xml:space="preserve">. </w:t>
      </w:r>
      <w:r w:rsidR="00000000" w:rsidRPr="00033231">
        <w:t>Vous n</w:t>
      </w:r>
      <w:r>
        <w:t>’</w:t>
      </w:r>
      <w:r w:rsidR="00000000" w:rsidRPr="00033231">
        <w:t>allez pas croire qu</w:t>
      </w:r>
      <w:r>
        <w:t>’</w:t>
      </w:r>
      <w:r w:rsidR="00000000" w:rsidRPr="00033231">
        <w:t>elle m</w:t>
      </w:r>
      <w:r>
        <w:t>’</w:t>
      </w:r>
      <w:r w:rsidR="00000000" w:rsidRPr="00033231">
        <w:t>aurait fait voir sa fierté</w:t>
      </w:r>
      <w:r>
        <w:t xml:space="preserve">, </w:t>
      </w:r>
      <w:r w:rsidR="00000000" w:rsidRPr="00033231">
        <w:t>je suppose</w:t>
      </w:r>
      <w:r>
        <w:t xml:space="preserve">. </w:t>
      </w:r>
      <w:r w:rsidR="00000000" w:rsidRPr="00033231">
        <w:t>Une enfant</w:t>
      </w:r>
      <w:r>
        <w:t xml:space="preserve">, </w:t>
      </w:r>
      <w:r w:rsidR="00000000" w:rsidRPr="00033231">
        <w:t>quelque riche qu</w:t>
      </w:r>
      <w:r>
        <w:t>’</w:t>
      </w:r>
      <w:r w:rsidR="00000000" w:rsidRPr="00033231">
        <w:t>elle fût</w:t>
      </w:r>
      <w:r>
        <w:t xml:space="preserve">, </w:t>
      </w:r>
      <w:r w:rsidR="00000000" w:rsidRPr="00033231">
        <w:t>qui oserait se donner des airs de fierté avec le recteur de sa paroisse</w:t>
      </w:r>
      <w:r>
        <w:t xml:space="preserve"> ! </w:t>
      </w:r>
      <w:r w:rsidR="00000000" w:rsidRPr="00033231">
        <w:t>vous ne pouvez penser cela</w:t>
      </w:r>
      <w:r>
        <w:t>.</w:t>
      </w:r>
    </w:p>
    <w:p w14:paraId="660BDA68" w14:textId="77777777" w:rsidR="004F69D6" w:rsidRDefault="004F69D6" w:rsidP="0021796F">
      <w:r>
        <w:t>— </w:t>
      </w:r>
      <w:r w:rsidR="00000000" w:rsidRPr="00033231">
        <w:t>Non</w:t>
      </w:r>
      <w:r>
        <w:t xml:space="preserve"> ; </w:t>
      </w:r>
      <w:r w:rsidR="00000000" w:rsidRPr="00033231">
        <w:t>mais comment est-elle avec les autres personnes</w:t>
      </w:r>
      <w:r>
        <w:t> ?</w:t>
      </w:r>
    </w:p>
    <w:p w14:paraId="0FE2D1DC" w14:textId="472EB613" w:rsidR="00000000" w:rsidRPr="00033231" w:rsidRDefault="004F69D6" w:rsidP="0021796F">
      <w:r>
        <w:t>— </w:t>
      </w:r>
      <w:r w:rsidR="00000000" w:rsidRPr="00033231">
        <w:t>Je n</w:t>
      </w:r>
      <w:r>
        <w:t>’</w:t>
      </w:r>
      <w:r w:rsidR="00000000" w:rsidRPr="00033231">
        <w:t>y ai fait aucune attention</w:t>
      </w:r>
      <w:r>
        <w:t xml:space="preserve">. </w:t>
      </w:r>
      <w:r w:rsidR="00000000" w:rsidRPr="00033231">
        <w:t>Elle porte la tête haute et probablement sait prendre des airs d</w:t>
      </w:r>
      <w:r>
        <w:t>’</w:t>
      </w:r>
      <w:r w:rsidR="00000000" w:rsidRPr="00033231">
        <w:t>arrogance quand elle l</w:t>
      </w:r>
      <w:r>
        <w:t>’</w:t>
      </w:r>
      <w:r w:rsidR="00000000" w:rsidRPr="00033231">
        <w:t>ose</w:t>
      </w:r>
      <w:r>
        <w:t xml:space="preserve"> ; </w:t>
      </w:r>
      <w:r w:rsidR="00000000" w:rsidRPr="00033231">
        <w:t>autrement</w:t>
      </w:r>
      <w:r>
        <w:t xml:space="preserve">, </w:t>
      </w:r>
      <w:r w:rsidR="00000000" w:rsidRPr="00033231">
        <w:t>elle ne serait pas femme</w:t>
      </w:r>
      <w:r>
        <w:t xml:space="preserve">. </w:t>
      </w:r>
      <w:r w:rsidR="00000000" w:rsidRPr="00033231">
        <w:t>Allons</w:t>
      </w:r>
      <w:r>
        <w:t xml:space="preserve">, </w:t>
      </w:r>
      <w:r w:rsidR="00000000" w:rsidRPr="00033231">
        <w:t>finissez-en donc avec votre chapeau</w:t>
      </w:r>
      <w:r>
        <w:t>. »</w:t>
      </w:r>
    </w:p>
    <w:p w14:paraId="337513F3" w14:textId="431BE676" w:rsidR="004F69D6" w:rsidRDefault="00000000" w:rsidP="0021796F">
      <w:r w:rsidRPr="00033231">
        <w:t>Naturellement timide</w:t>
      </w:r>
      <w:r w:rsidR="004F69D6">
        <w:t xml:space="preserve">, </w:t>
      </w:r>
      <w:r w:rsidRPr="00033231">
        <w:t>la perte de ses forces physiques et la dépression de ses esprits n</w:t>
      </w:r>
      <w:r w:rsidR="004F69D6">
        <w:t>’</w:t>
      </w:r>
      <w:r w:rsidRPr="00033231">
        <w:t>étaient pas de nature à donner à C</w:t>
      </w:r>
      <w:r w:rsidRPr="00033231">
        <w:t>a</w:t>
      </w:r>
      <w:r w:rsidRPr="00033231">
        <w:t>roline le courage de paraître devant des étrangers</w:t>
      </w:r>
      <w:r w:rsidR="004F69D6">
        <w:t xml:space="preserve">, </w:t>
      </w:r>
      <w:r w:rsidRPr="00033231">
        <w:t>ni à accroître sa présence d</w:t>
      </w:r>
      <w:r w:rsidR="004F69D6">
        <w:t>’</w:t>
      </w:r>
      <w:r w:rsidRPr="00033231">
        <w:t>esprit et son aisance de manières</w:t>
      </w:r>
      <w:r w:rsidR="004F69D6">
        <w:t xml:space="preserve"> ; </w:t>
      </w:r>
      <w:r w:rsidRPr="00033231">
        <w:t>aussi</w:t>
      </w:r>
      <w:r w:rsidR="004F69D6">
        <w:t xml:space="preserve">, </w:t>
      </w:r>
      <w:r w:rsidRPr="00033231">
        <w:t>en dépit des remontrances de son oncle</w:t>
      </w:r>
      <w:r w:rsidR="004F69D6">
        <w:t xml:space="preserve">, </w:t>
      </w:r>
      <w:r w:rsidRPr="00033231">
        <w:t>tremblait-elle en traversant à côté de lui l</w:t>
      </w:r>
      <w:r w:rsidR="004F69D6">
        <w:t>’</w:t>
      </w:r>
      <w:r w:rsidRPr="00033231">
        <w:t>avenue large et pavée qui conduisait de l</w:t>
      </w:r>
      <w:r w:rsidR="004F69D6">
        <w:t>’</w:t>
      </w:r>
      <w:r w:rsidRPr="00033231">
        <w:t>entrée e</w:t>
      </w:r>
      <w:r w:rsidRPr="00033231">
        <w:t>x</w:t>
      </w:r>
      <w:r w:rsidRPr="00033231">
        <w:t xml:space="preserve">térieure au porche de </w:t>
      </w:r>
      <w:proofErr w:type="spellStart"/>
      <w:r w:rsidRPr="00033231">
        <w:t>Fieldhead</w:t>
      </w:r>
      <w:proofErr w:type="spellEnd"/>
      <w:r w:rsidR="004F69D6">
        <w:t xml:space="preserve">. </w:t>
      </w:r>
      <w:r w:rsidRPr="00033231">
        <w:t xml:space="preserve">Elle suivit avec répugnance </w:t>
      </w:r>
      <w:r w:rsidR="004F69D6">
        <w:t>M. </w:t>
      </w:r>
      <w:proofErr w:type="spellStart"/>
      <w:r w:rsidRPr="00033231">
        <w:t>Helstone</w:t>
      </w:r>
      <w:proofErr w:type="spellEnd"/>
      <w:r w:rsidR="004F69D6">
        <w:t xml:space="preserve">, </w:t>
      </w:r>
      <w:r w:rsidRPr="00033231">
        <w:t>à travers ce porche</w:t>
      </w:r>
      <w:r w:rsidR="004F69D6">
        <w:t xml:space="preserve">, </w:t>
      </w:r>
      <w:r w:rsidRPr="00033231">
        <w:t>dans le vieux et sombre vest</w:t>
      </w:r>
      <w:r w:rsidRPr="00033231">
        <w:t>i</w:t>
      </w:r>
      <w:r w:rsidRPr="00033231">
        <w:t>bule qui suivait</w:t>
      </w:r>
      <w:r w:rsidR="004F69D6">
        <w:t>.</w:t>
      </w:r>
    </w:p>
    <w:p w14:paraId="4EC87228" w14:textId="77777777" w:rsidR="004F69D6" w:rsidRDefault="00000000" w:rsidP="0021796F">
      <w:r w:rsidRPr="00033231">
        <w:t>Très-sombre en effet était ce vestibule</w:t>
      </w:r>
      <w:r w:rsidR="004F69D6">
        <w:t xml:space="preserve">, </w:t>
      </w:r>
      <w:r w:rsidRPr="00033231">
        <w:t>long</w:t>
      </w:r>
      <w:r w:rsidR="004F69D6">
        <w:t xml:space="preserve">, </w:t>
      </w:r>
      <w:r w:rsidRPr="00033231">
        <w:t>vaste et ob</w:t>
      </w:r>
      <w:r w:rsidRPr="00033231">
        <w:t>s</w:t>
      </w:r>
      <w:r w:rsidRPr="00033231">
        <w:t>cur</w:t>
      </w:r>
      <w:r w:rsidR="004F69D6">
        <w:t xml:space="preserve"> ; </w:t>
      </w:r>
      <w:r w:rsidRPr="00033231">
        <w:t>une fenêtre grillée y laissait à peine pénétrer un jour do</w:t>
      </w:r>
      <w:r w:rsidRPr="00033231">
        <w:t>u</w:t>
      </w:r>
      <w:r w:rsidRPr="00033231">
        <w:t>teux</w:t>
      </w:r>
      <w:r w:rsidR="004F69D6">
        <w:t xml:space="preserve">. </w:t>
      </w:r>
      <w:r w:rsidRPr="00033231">
        <w:t>Dans la vieille et large cheminée</w:t>
      </w:r>
      <w:r w:rsidR="004F69D6">
        <w:t xml:space="preserve">, </w:t>
      </w:r>
      <w:r w:rsidRPr="00033231">
        <w:t>le feu</w:t>
      </w:r>
      <w:r w:rsidR="004F69D6">
        <w:t xml:space="preserve">, </w:t>
      </w:r>
      <w:r w:rsidRPr="00033231">
        <w:t>inutile en cette saison</w:t>
      </w:r>
      <w:r w:rsidR="004F69D6">
        <w:t xml:space="preserve">, </w:t>
      </w:r>
      <w:r w:rsidRPr="00033231">
        <w:t>était remplacé par un amas de branches de saule</w:t>
      </w:r>
      <w:r w:rsidR="004F69D6">
        <w:t xml:space="preserve">. </w:t>
      </w:r>
      <w:r w:rsidRPr="00033231">
        <w:t>De la galerie on n</w:t>
      </w:r>
      <w:r w:rsidR="004F69D6">
        <w:t>’</w:t>
      </w:r>
      <w:r w:rsidRPr="00033231">
        <w:t>apercevait que les contours</w:t>
      </w:r>
      <w:r w:rsidR="004F69D6">
        <w:t xml:space="preserve">, </w:t>
      </w:r>
      <w:r w:rsidRPr="00033231">
        <w:t>tant ce vestibule allait s</w:t>
      </w:r>
      <w:r w:rsidR="004F69D6">
        <w:t>’</w:t>
      </w:r>
      <w:r w:rsidRPr="00033231">
        <w:t>obscurcissant vers le plafond</w:t>
      </w:r>
      <w:r w:rsidR="004F69D6">
        <w:t xml:space="preserve">. </w:t>
      </w:r>
      <w:r w:rsidRPr="00033231">
        <w:t>Des têtes de cerf sculptées</w:t>
      </w:r>
      <w:r w:rsidR="004F69D6">
        <w:t xml:space="preserve">, </w:t>
      </w:r>
      <w:r w:rsidRPr="00033231">
        <w:t>su</w:t>
      </w:r>
      <w:r w:rsidRPr="00033231">
        <w:t>r</w:t>
      </w:r>
      <w:r w:rsidRPr="00033231">
        <w:t>montées d</w:t>
      </w:r>
      <w:r w:rsidR="004F69D6">
        <w:t>’</w:t>
      </w:r>
      <w:r w:rsidRPr="00033231">
        <w:t>andouillers réels</w:t>
      </w:r>
      <w:r w:rsidR="004F69D6">
        <w:t xml:space="preserve">, </w:t>
      </w:r>
      <w:r w:rsidRPr="00033231">
        <w:t>se détachaient grotesquement sur les murs</w:t>
      </w:r>
      <w:r w:rsidR="004F69D6">
        <w:t xml:space="preserve">. </w:t>
      </w:r>
      <w:r w:rsidRPr="00033231">
        <w:t>Ce n</w:t>
      </w:r>
      <w:r w:rsidR="004F69D6">
        <w:t>’</w:t>
      </w:r>
      <w:r w:rsidRPr="00033231">
        <w:t>était là ni une grande ni une bien confortable r</w:t>
      </w:r>
      <w:r w:rsidRPr="00033231">
        <w:t>é</w:t>
      </w:r>
      <w:r w:rsidRPr="00033231">
        <w:t>sidence</w:t>
      </w:r>
      <w:r w:rsidR="004F69D6">
        <w:t xml:space="preserve"> ; </w:t>
      </w:r>
      <w:r w:rsidRPr="00033231">
        <w:t>à l</w:t>
      </w:r>
      <w:r w:rsidR="004F69D6">
        <w:t>’</w:t>
      </w:r>
      <w:r w:rsidRPr="00033231">
        <w:t>intérieur comme à l</w:t>
      </w:r>
      <w:r w:rsidR="004F69D6">
        <w:t>’</w:t>
      </w:r>
      <w:r w:rsidRPr="00033231">
        <w:t>extérieur</w:t>
      </w:r>
      <w:r w:rsidR="004F69D6">
        <w:t xml:space="preserve">, </w:t>
      </w:r>
      <w:r w:rsidRPr="00033231">
        <w:t>elle était antique</w:t>
      </w:r>
      <w:r w:rsidR="004F69D6">
        <w:t xml:space="preserve">, </w:t>
      </w:r>
      <w:r w:rsidRPr="00033231">
        <w:t>i</w:t>
      </w:r>
      <w:r w:rsidRPr="00033231">
        <w:t>r</w:t>
      </w:r>
      <w:r w:rsidRPr="00033231">
        <w:t>régulière et incommode</w:t>
      </w:r>
      <w:r w:rsidR="004F69D6">
        <w:t xml:space="preserve">. </w:t>
      </w:r>
      <w:r w:rsidRPr="00033231">
        <w:t>Une propriété d</w:t>
      </w:r>
      <w:r w:rsidR="004F69D6">
        <w:t>’</w:t>
      </w:r>
      <w:r w:rsidRPr="00033231">
        <w:t xml:space="preserve">un </w:t>
      </w:r>
      <w:r w:rsidRPr="00033231">
        <w:lastRenderedPageBreak/>
        <w:t>revenu de mille l</w:t>
      </w:r>
      <w:r w:rsidRPr="00033231">
        <w:t>i</w:t>
      </w:r>
      <w:r w:rsidRPr="00033231">
        <w:t>vres sterling par an y était attachée</w:t>
      </w:r>
      <w:r w:rsidR="004F69D6">
        <w:t xml:space="preserve">, </w:t>
      </w:r>
      <w:r w:rsidRPr="00033231">
        <w:t>propriété qui était desce</w:t>
      </w:r>
      <w:r w:rsidRPr="00033231">
        <w:t>n</w:t>
      </w:r>
      <w:r w:rsidRPr="00033231">
        <w:t>due</w:t>
      </w:r>
      <w:r w:rsidR="004F69D6">
        <w:t xml:space="preserve">, </w:t>
      </w:r>
      <w:r w:rsidRPr="00033231">
        <w:t>faute d</w:t>
      </w:r>
      <w:r w:rsidR="004F69D6">
        <w:t>’</w:t>
      </w:r>
      <w:r w:rsidRPr="00033231">
        <w:t>héritiers mâles</w:t>
      </w:r>
      <w:r w:rsidR="004F69D6">
        <w:t xml:space="preserve">, </w:t>
      </w:r>
      <w:r w:rsidRPr="00033231">
        <w:t>sur la tête d</w:t>
      </w:r>
      <w:r w:rsidR="004F69D6">
        <w:t>’</w:t>
      </w:r>
      <w:r w:rsidRPr="00033231">
        <w:t>une femme</w:t>
      </w:r>
      <w:r w:rsidR="004F69D6">
        <w:t xml:space="preserve">. </w:t>
      </w:r>
      <w:r w:rsidRPr="00033231">
        <w:t>Il y avait dans ce district des familles de commerçants qui se vantaient de posséder deux fois ce revenu</w:t>
      </w:r>
      <w:r w:rsidR="004F69D6">
        <w:t xml:space="preserve"> ; </w:t>
      </w:r>
      <w:r w:rsidRPr="00033231">
        <w:t xml:space="preserve">mais les </w:t>
      </w:r>
      <w:proofErr w:type="spellStart"/>
      <w:r w:rsidRPr="00033231">
        <w:t>Keeldar</w:t>
      </w:r>
      <w:proofErr w:type="spellEnd"/>
      <w:r w:rsidR="004F69D6">
        <w:t xml:space="preserve">, </w:t>
      </w:r>
      <w:r w:rsidRPr="00033231">
        <w:t>en vertu de leur ancienneté et de leur titre de seigneurs du manoir</w:t>
      </w:r>
      <w:r w:rsidR="004F69D6">
        <w:t xml:space="preserve">, </w:t>
      </w:r>
      <w:r w:rsidRPr="00033231">
        <w:t>avaient le pas sur toutes</w:t>
      </w:r>
      <w:r w:rsidR="004F69D6">
        <w:t>.</w:t>
      </w:r>
    </w:p>
    <w:p w14:paraId="23583F22" w14:textId="61390E85" w:rsidR="004F69D6" w:rsidRDefault="004F69D6" w:rsidP="0021796F">
      <w:r>
        <w:t>M. </w:t>
      </w:r>
      <w:r w:rsidR="00000000" w:rsidRPr="00033231">
        <w:t xml:space="preserve">et miss </w:t>
      </w:r>
      <w:proofErr w:type="spellStart"/>
      <w:r w:rsidR="00000000" w:rsidRPr="00033231">
        <w:t>Helstone</w:t>
      </w:r>
      <w:proofErr w:type="spellEnd"/>
      <w:r w:rsidR="00000000" w:rsidRPr="00033231">
        <w:t xml:space="preserve"> furent introduits dans le parloir</w:t>
      </w:r>
      <w:r>
        <w:t xml:space="preserve"> ; </w:t>
      </w:r>
      <w:r w:rsidR="00000000" w:rsidRPr="00033231">
        <w:t>n</w:t>
      </w:r>
      <w:r w:rsidR="00000000" w:rsidRPr="00033231">
        <w:t>é</w:t>
      </w:r>
      <w:r w:rsidR="00000000" w:rsidRPr="00033231">
        <w:t>cessairement</w:t>
      </w:r>
      <w:r>
        <w:t xml:space="preserve">, </w:t>
      </w:r>
      <w:r w:rsidR="00000000" w:rsidRPr="00033231">
        <w:t>ainsi qu</w:t>
      </w:r>
      <w:r>
        <w:t>’</w:t>
      </w:r>
      <w:r w:rsidR="00000000" w:rsidRPr="00033231">
        <w:t>il convenait à une vieille et gothique b</w:t>
      </w:r>
      <w:r w:rsidR="00000000" w:rsidRPr="00033231">
        <w:t>a</w:t>
      </w:r>
      <w:r w:rsidR="00000000" w:rsidRPr="00033231">
        <w:t xml:space="preserve">raque comme </w:t>
      </w:r>
      <w:proofErr w:type="spellStart"/>
      <w:r w:rsidR="00000000" w:rsidRPr="00033231">
        <w:t>Fieldhead</w:t>
      </w:r>
      <w:proofErr w:type="spellEnd"/>
      <w:r>
        <w:t xml:space="preserve">, </w:t>
      </w:r>
      <w:r w:rsidR="00000000" w:rsidRPr="00033231">
        <w:t>ce parloir avait des boiseries en chêne</w:t>
      </w:r>
      <w:r>
        <w:t xml:space="preserve">. </w:t>
      </w:r>
      <w:r w:rsidR="00000000" w:rsidRPr="00033231">
        <w:t>Les beaux</w:t>
      </w:r>
      <w:r>
        <w:t xml:space="preserve">, </w:t>
      </w:r>
      <w:r w:rsidR="00000000" w:rsidRPr="00033231">
        <w:t>sombres et luisants panneaux qui couvraient les murs</w:t>
      </w:r>
      <w:r>
        <w:t xml:space="preserve">, </w:t>
      </w:r>
      <w:r w:rsidR="00000000" w:rsidRPr="00033231">
        <w:t>ne manquaient pas d</w:t>
      </w:r>
      <w:r>
        <w:t>’</w:t>
      </w:r>
      <w:r w:rsidR="00000000" w:rsidRPr="00033231">
        <w:t>une certaine grandeur sévère</w:t>
      </w:r>
      <w:r>
        <w:t xml:space="preserve">. </w:t>
      </w:r>
      <w:r w:rsidR="00000000" w:rsidRPr="00033231">
        <w:t>Ces panneaux bruns et luisants sont très-beaux</w:t>
      </w:r>
      <w:r>
        <w:t xml:space="preserve">, </w:t>
      </w:r>
      <w:r w:rsidR="00000000" w:rsidRPr="00033231">
        <w:t>lecteur</w:t>
      </w:r>
      <w:r>
        <w:t xml:space="preserve"> ; </w:t>
      </w:r>
      <w:r w:rsidR="00000000" w:rsidRPr="00033231">
        <w:t>ils produ</w:t>
      </w:r>
      <w:r w:rsidR="00000000" w:rsidRPr="00033231">
        <w:t>i</w:t>
      </w:r>
      <w:r w:rsidR="00000000" w:rsidRPr="00033231">
        <w:t>sent un effet des plus harmonieux</w:t>
      </w:r>
      <w:r>
        <w:t xml:space="preserve"> : </w:t>
      </w:r>
      <w:r w:rsidR="00000000" w:rsidRPr="00033231">
        <w:t>mais si vous saviez au prix de quel labeur inhumain et exécrable cet effet est obtenu</w:t>
      </w:r>
      <w:r>
        <w:t xml:space="preserve"> ! </w:t>
      </w:r>
      <w:r w:rsidR="00000000" w:rsidRPr="00033231">
        <w:t>Qu</w:t>
      </w:r>
      <w:r w:rsidR="00000000" w:rsidRPr="00033231">
        <w:t>i</w:t>
      </w:r>
      <w:r w:rsidR="00000000" w:rsidRPr="00033231">
        <w:t>conque</w:t>
      </w:r>
      <w:r>
        <w:t xml:space="preserve">, </w:t>
      </w:r>
      <w:r w:rsidR="00000000" w:rsidRPr="00033231">
        <w:t>ayant des entrailles humaines</w:t>
      </w:r>
      <w:r>
        <w:t xml:space="preserve">, </w:t>
      </w:r>
      <w:r w:rsidR="00000000" w:rsidRPr="00033231">
        <w:t>a vu les domestiques frotter à la cire ces murs polis pendant une chaude journée d</w:t>
      </w:r>
      <w:r>
        <w:t>’</w:t>
      </w:r>
      <w:r w:rsidR="00000000" w:rsidRPr="00033231">
        <w:t>été</w:t>
      </w:r>
      <w:r>
        <w:t xml:space="preserve">, </w:t>
      </w:r>
      <w:r w:rsidR="00000000" w:rsidRPr="00033231">
        <w:t>applaudira comme moi le bienfaisant barbare qui a décoré d</w:t>
      </w:r>
      <w:r>
        <w:t>’</w:t>
      </w:r>
      <w:r w:rsidR="00000000" w:rsidRPr="00033231">
        <w:t xml:space="preserve">un blanc rose délicat un autre vaste appartement de </w:t>
      </w:r>
      <w:proofErr w:type="spellStart"/>
      <w:r w:rsidR="00000000" w:rsidRPr="00033231">
        <w:t>Fiel</w:t>
      </w:r>
      <w:r w:rsidR="00000000" w:rsidRPr="00033231">
        <w:t>d</w:t>
      </w:r>
      <w:r w:rsidR="00000000" w:rsidRPr="00033231">
        <w:t>head</w:t>
      </w:r>
      <w:proofErr w:type="spellEnd"/>
      <w:r>
        <w:t xml:space="preserve">, </w:t>
      </w:r>
      <w:r w:rsidR="00000000" w:rsidRPr="00033231">
        <w:t>à savoir le salon</w:t>
      </w:r>
      <w:r>
        <w:t xml:space="preserve">, </w:t>
      </w:r>
      <w:r w:rsidR="00000000" w:rsidRPr="00033231">
        <w:t>autrefois également boisé en chêne</w:t>
      </w:r>
      <w:r>
        <w:t xml:space="preserve">. </w:t>
      </w:r>
      <w:r w:rsidR="00000000" w:rsidRPr="00033231">
        <w:t>Ce barbare peut avoir mérité l</w:t>
      </w:r>
      <w:r>
        <w:t>’</w:t>
      </w:r>
      <w:r w:rsidR="00000000" w:rsidRPr="00033231">
        <w:t>épithète de Hun</w:t>
      </w:r>
      <w:r>
        <w:t xml:space="preserve"> ; </w:t>
      </w:r>
      <w:r w:rsidR="00000000" w:rsidRPr="00033231">
        <w:t>mais il a donné un aspect infiniment plus gai à cette partie de sa demeure</w:t>
      </w:r>
      <w:r>
        <w:t xml:space="preserve">, </w:t>
      </w:r>
      <w:r w:rsidR="00000000" w:rsidRPr="00033231">
        <w:t>et a épargné aux servantes futures un pénible travail</w:t>
      </w:r>
      <w:r>
        <w:t>.</w:t>
      </w:r>
    </w:p>
    <w:p w14:paraId="7F43ADA5" w14:textId="77777777" w:rsidR="004F69D6" w:rsidRDefault="00000000" w:rsidP="0021796F">
      <w:r w:rsidRPr="00033231">
        <w:t>Ce parloir aux brunes boiseries était entièrement meublé dans le vieux style</w:t>
      </w:r>
      <w:r w:rsidR="004F69D6">
        <w:t xml:space="preserve">, </w:t>
      </w:r>
      <w:r w:rsidRPr="00033231">
        <w:t>et avec des meubles véritablement anciens</w:t>
      </w:r>
      <w:r w:rsidR="004F69D6">
        <w:t xml:space="preserve">. </w:t>
      </w:r>
      <w:r w:rsidRPr="00033231">
        <w:t>De chaque côté de la grande cheminée étaient deux antiques chaises en chêne</w:t>
      </w:r>
      <w:r w:rsidR="004F69D6">
        <w:t xml:space="preserve">, </w:t>
      </w:r>
      <w:r w:rsidRPr="00033231">
        <w:t>solides comme des trônes rustiques</w:t>
      </w:r>
      <w:r w:rsidR="004F69D6">
        <w:t xml:space="preserve">, </w:t>
      </w:r>
      <w:r w:rsidRPr="00033231">
        <w:t>dans l</w:t>
      </w:r>
      <w:r w:rsidR="004F69D6">
        <w:t>’</w:t>
      </w:r>
      <w:r w:rsidRPr="00033231">
        <w:t>une desquelles était assise une dame</w:t>
      </w:r>
      <w:r w:rsidR="004F69D6">
        <w:t xml:space="preserve">. </w:t>
      </w:r>
      <w:r w:rsidRPr="00033231">
        <w:t>Mais ce n</w:t>
      </w:r>
      <w:r w:rsidR="004F69D6">
        <w:t>’</w:t>
      </w:r>
      <w:r w:rsidRPr="00033231">
        <w:t xml:space="preserve">était point miss </w:t>
      </w:r>
      <w:proofErr w:type="spellStart"/>
      <w:r w:rsidRPr="00033231">
        <w:t>Keeldar</w:t>
      </w:r>
      <w:proofErr w:type="spellEnd"/>
      <w:r w:rsidR="004F69D6">
        <w:t xml:space="preserve"> ; </w:t>
      </w:r>
      <w:r w:rsidRPr="00033231">
        <w:t>la dame en question devait avoir atteint sa majorité depuis au moins vingt ans</w:t>
      </w:r>
      <w:r w:rsidR="004F69D6">
        <w:t xml:space="preserve">. </w:t>
      </w:r>
      <w:r w:rsidRPr="00033231">
        <w:t>Elle avait une taille de matrone</w:t>
      </w:r>
      <w:r w:rsidR="004F69D6">
        <w:t xml:space="preserve">, </w:t>
      </w:r>
      <w:r w:rsidRPr="00033231">
        <w:t>et</w:t>
      </w:r>
      <w:r w:rsidR="004F69D6">
        <w:t xml:space="preserve">, </w:t>
      </w:r>
      <w:r w:rsidRPr="00033231">
        <w:t>quoiqu</w:t>
      </w:r>
      <w:r w:rsidR="004F69D6">
        <w:t>’</w:t>
      </w:r>
      <w:r w:rsidRPr="00033231">
        <w:t>elle ne portât pas de bonnet et que ses cheveux d</w:t>
      </w:r>
      <w:r w:rsidR="004F69D6">
        <w:t>’</w:t>
      </w:r>
      <w:r w:rsidRPr="00033231">
        <w:t xml:space="preserve">un brun peu foncé ombrageassent des traits </w:t>
      </w:r>
      <w:r w:rsidRPr="00033231">
        <w:lastRenderedPageBreak/>
        <w:t>délicats et qu</w:t>
      </w:r>
      <w:r w:rsidR="004F69D6">
        <w:t>’</w:t>
      </w:r>
      <w:r w:rsidRPr="00033231">
        <w:t>on eût pu croire jeunes</w:t>
      </w:r>
      <w:r w:rsidR="004F69D6">
        <w:t xml:space="preserve">, </w:t>
      </w:r>
      <w:r w:rsidRPr="00033231">
        <w:t>elle n</w:t>
      </w:r>
      <w:r w:rsidR="004F69D6">
        <w:t>’</w:t>
      </w:r>
      <w:r w:rsidRPr="00033231">
        <w:t>avait pas et ne cherchait pas à se donner l</w:t>
      </w:r>
      <w:r w:rsidR="004F69D6">
        <w:t>’</w:t>
      </w:r>
      <w:r w:rsidRPr="00033231">
        <w:t>apparence de la jeunesse</w:t>
      </w:r>
      <w:r w:rsidR="004F69D6">
        <w:t xml:space="preserve">. </w:t>
      </w:r>
      <w:r w:rsidRPr="00033231">
        <w:t>On eût pu désirer que ses habits fu</w:t>
      </w:r>
      <w:r w:rsidRPr="00033231">
        <w:t>s</w:t>
      </w:r>
      <w:r w:rsidRPr="00033231">
        <w:t>sent d</w:t>
      </w:r>
      <w:r w:rsidR="004F69D6">
        <w:t>’</w:t>
      </w:r>
      <w:r w:rsidRPr="00033231">
        <w:t>une mode plus moderne</w:t>
      </w:r>
      <w:r w:rsidR="004F69D6">
        <w:t xml:space="preserve">. </w:t>
      </w:r>
      <w:r w:rsidRPr="00033231">
        <w:t>À côté d</w:t>
      </w:r>
      <w:r w:rsidR="004F69D6">
        <w:t>’</w:t>
      </w:r>
      <w:r w:rsidRPr="00033231">
        <w:t>une robe bien faite et d</w:t>
      </w:r>
      <w:r w:rsidR="004F69D6">
        <w:t>’</w:t>
      </w:r>
      <w:r w:rsidRPr="00033231">
        <w:t>une coupe élégante</w:t>
      </w:r>
      <w:r w:rsidR="004F69D6">
        <w:t xml:space="preserve">, </w:t>
      </w:r>
      <w:r w:rsidRPr="00033231">
        <w:t>la sienne eût fait une singulière figure</w:t>
      </w:r>
      <w:r w:rsidR="004F69D6">
        <w:t xml:space="preserve">. </w:t>
      </w:r>
      <w:r w:rsidRPr="00033231">
        <w:t>On ne pouvait comprendre qu</w:t>
      </w:r>
      <w:r w:rsidR="004F69D6">
        <w:t>’</w:t>
      </w:r>
      <w:r w:rsidRPr="00033231">
        <w:t>un vêtement de si belle étoffe pût être si sobre de plis et d</w:t>
      </w:r>
      <w:r w:rsidR="004F69D6">
        <w:t>’</w:t>
      </w:r>
      <w:r w:rsidRPr="00033231">
        <w:t>une mode si ancienne</w:t>
      </w:r>
      <w:r w:rsidR="004F69D6">
        <w:t xml:space="preserve">, </w:t>
      </w:r>
      <w:r w:rsidRPr="00033231">
        <w:t>et on était tenté d</w:t>
      </w:r>
      <w:r w:rsidR="004F69D6">
        <w:t>’</w:t>
      </w:r>
      <w:r w:rsidRPr="00033231">
        <w:t>attribuer tout d</w:t>
      </w:r>
      <w:r w:rsidR="004F69D6">
        <w:t>’</w:t>
      </w:r>
      <w:r w:rsidRPr="00033231">
        <w:t>abord à celle qui le portait un caractère exce</w:t>
      </w:r>
      <w:r w:rsidRPr="00033231">
        <w:t>n</w:t>
      </w:r>
      <w:r w:rsidRPr="00033231">
        <w:t>trique et original</w:t>
      </w:r>
      <w:r w:rsidR="004F69D6">
        <w:t>.</w:t>
      </w:r>
    </w:p>
    <w:p w14:paraId="086F767C" w14:textId="77777777" w:rsidR="004F69D6" w:rsidRDefault="00000000" w:rsidP="0021796F">
      <w:r w:rsidRPr="00033231">
        <w:t>Cette dame accueillit les visiteurs avec cet air cérémonieux et défiant tout britannique</w:t>
      </w:r>
      <w:r w:rsidR="004F69D6">
        <w:t xml:space="preserve">, </w:t>
      </w:r>
      <w:r w:rsidRPr="00033231">
        <w:t>et qu</w:t>
      </w:r>
      <w:r w:rsidR="004F69D6">
        <w:t>’</w:t>
      </w:r>
      <w:r w:rsidRPr="00033231">
        <w:t>il est donné aux matrones a</w:t>
      </w:r>
      <w:r w:rsidRPr="00033231">
        <w:t>n</w:t>
      </w:r>
      <w:r w:rsidRPr="00033231">
        <w:t>glaises seules de prendre</w:t>
      </w:r>
      <w:r w:rsidR="004F69D6">
        <w:t xml:space="preserve"> ; </w:t>
      </w:r>
      <w:r w:rsidRPr="00033231">
        <w:t>un air si incertain de soi-même</w:t>
      </w:r>
      <w:r w:rsidR="004F69D6">
        <w:t xml:space="preserve">, </w:t>
      </w:r>
      <w:r w:rsidRPr="00033231">
        <w:t>de ses propres mérites</w:t>
      </w:r>
      <w:r w:rsidR="004F69D6">
        <w:t xml:space="preserve">, </w:t>
      </w:r>
      <w:r w:rsidRPr="00033231">
        <w:t>de son pouvoir de plaire</w:t>
      </w:r>
      <w:r w:rsidR="004F69D6">
        <w:t xml:space="preserve">, </w:t>
      </w:r>
      <w:r w:rsidRPr="00033231">
        <w:t>et cependant si anxieux de se montrer d</w:t>
      </w:r>
      <w:r w:rsidR="004F69D6">
        <w:t>’</w:t>
      </w:r>
      <w:r w:rsidRPr="00033231">
        <w:t>une convenance irréprochable</w:t>
      </w:r>
      <w:r w:rsidR="004F69D6">
        <w:t xml:space="preserve">, </w:t>
      </w:r>
      <w:r w:rsidRPr="00033231">
        <w:t>et de paraître plutôt agréable qu</w:t>
      </w:r>
      <w:r w:rsidR="004F69D6">
        <w:t>’</w:t>
      </w:r>
      <w:r w:rsidRPr="00033231">
        <w:t>autrement</w:t>
      </w:r>
      <w:r w:rsidR="004F69D6">
        <w:t xml:space="preserve">. </w:t>
      </w:r>
      <w:r w:rsidRPr="00033231">
        <w:t>Dans la circonstance présente</w:t>
      </w:r>
      <w:r w:rsidR="004F69D6">
        <w:t xml:space="preserve">, </w:t>
      </w:r>
      <w:r w:rsidRPr="00033231">
        <w:t>cependant</w:t>
      </w:r>
      <w:r w:rsidR="004F69D6">
        <w:t xml:space="preserve">, </w:t>
      </w:r>
      <w:r w:rsidRPr="00033231">
        <w:t>elle montra plus d</w:t>
      </w:r>
      <w:r w:rsidR="004F69D6">
        <w:t>’</w:t>
      </w:r>
      <w:r w:rsidRPr="00033231">
        <w:t>embarras que n</w:t>
      </w:r>
      <w:r w:rsidR="004F69D6">
        <w:t>’</w:t>
      </w:r>
      <w:r w:rsidRPr="00033231">
        <w:t>en font paraître d</w:t>
      </w:r>
      <w:r w:rsidR="004F69D6">
        <w:t>’</w:t>
      </w:r>
      <w:r w:rsidRPr="00033231">
        <w:t>habitude les dames anglaises les plus défiantes</w:t>
      </w:r>
      <w:r w:rsidR="004F69D6">
        <w:t xml:space="preserve">. </w:t>
      </w:r>
      <w:r w:rsidRPr="00033231">
        <w:t xml:space="preserve">Miss </w:t>
      </w:r>
      <w:proofErr w:type="spellStart"/>
      <w:r w:rsidRPr="00033231">
        <w:t>Helstone</w:t>
      </w:r>
      <w:proofErr w:type="spellEnd"/>
      <w:r w:rsidRPr="00033231">
        <w:t xml:space="preserve"> le remarqua</w:t>
      </w:r>
      <w:r w:rsidR="004F69D6">
        <w:t xml:space="preserve">, </w:t>
      </w:r>
      <w:r w:rsidRPr="00033231">
        <w:t>sympathisa immédiatement avec l</w:t>
      </w:r>
      <w:r w:rsidR="004F69D6">
        <w:t>’</w:t>
      </w:r>
      <w:r w:rsidRPr="00033231">
        <w:t>étrangère</w:t>
      </w:r>
      <w:r w:rsidR="004F69D6">
        <w:t xml:space="preserve">, </w:t>
      </w:r>
      <w:r w:rsidRPr="00033231">
        <w:t>et</w:t>
      </w:r>
      <w:r w:rsidR="004F69D6">
        <w:t xml:space="preserve">, </w:t>
      </w:r>
      <w:r w:rsidRPr="00033231">
        <w:t>connaissant par expérience la conduite à tenir avec les gens timides</w:t>
      </w:r>
      <w:r w:rsidR="004F69D6">
        <w:t xml:space="preserve">, </w:t>
      </w:r>
      <w:r w:rsidRPr="00033231">
        <w:t>prit tranquillement un siège à côté d</w:t>
      </w:r>
      <w:r w:rsidR="004F69D6">
        <w:t>’</w:t>
      </w:r>
      <w:r w:rsidRPr="00033231">
        <w:t>elle</w:t>
      </w:r>
      <w:r w:rsidR="004F69D6">
        <w:t xml:space="preserve">, </w:t>
      </w:r>
      <w:r w:rsidRPr="00033231">
        <w:t>et se mit à lui parler avec une aisance tout aimable</w:t>
      </w:r>
      <w:r w:rsidR="004F69D6">
        <w:t xml:space="preserve">, </w:t>
      </w:r>
      <w:r w:rsidRPr="00033231">
        <w:t>produite en ce moment par la présence d</w:t>
      </w:r>
      <w:r w:rsidR="004F69D6">
        <w:t>’</w:t>
      </w:r>
      <w:r w:rsidRPr="00033231">
        <w:t>une personne plus timide qu</w:t>
      </w:r>
      <w:r w:rsidR="004F69D6">
        <w:t>’</w:t>
      </w:r>
      <w:r w:rsidRPr="00033231">
        <w:t>elle</w:t>
      </w:r>
      <w:r w:rsidR="004F69D6">
        <w:t>.</w:t>
      </w:r>
    </w:p>
    <w:p w14:paraId="0C90A2B6" w14:textId="7670BAEA" w:rsidR="004F69D6" w:rsidRDefault="00000000" w:rsidP="0021796F">
      <w:r w:rsidRPr="00033231">
        <w:t>Si elles avaient été seules</w:t>
      </w:r>
      <w:r w:rsidR="004F69D6">
        <w:t xml:space="preserve">, </w:t>
      </w:r>
      <w:r w:rsidRPr="00033231">
        <w:t>elles n</w:t>
      </w:r>
      <w:r w:rsidR="004F69D6">
        <w:t>’</w:t>
      </w:r>
      <w:r w:rsidRPr="00033231">
        <w:t>eussent pas tardé à être tout à fait bien ensemble</w:t>
      </w:r>
      <w:r w:rsidR="004F69D6">
        <w:t xml:space="preserve">. </w:t>
      </w:r>
      <w:r w:rsidRPr="00033231">
        <w:t>Cette dame avait la voix la plus ha</w:t>
      </w:r>
      <w:r w:rsidRPr="00033231">
        <w:t>r</w:t>
      </w:r>
      <w:r w:rsidRPr="00033231">
        <w:t>monieuse qui se pût imaginer</w:t>
      </w:r>
      <w:r w:rsidR="004F69D6">
        <w:t xml:space="preserve"> : </w:t>
      </w:r>
      <w:r w:rsidRPr="00033231">
        <w:t>infiniment plus douce et plus fraîche qu</w:t>
      </w:r>
      <w:r w:rsidR="004F69D6">
        <w:t>’</w:t>
      </w:r>
      <w:r w:rsidRPr="00033231">
        <w:t>on n</w:t>
      </w:r>
      <w:r w:rsidR="004F69D6">
        <w:t>’</w:t>
      </w:r>
      <w:r w:rsidRPr="00033231">
        <w:t>eût pu l</w:t>
      </w:r>
      <w:r w:rsidR="004F69D6">
        <w:t>’</w:t>
      </w:r>
      <w:r w:rsidRPr="00033231">
        <w:t>attendre d</w:t>
      </w:r>
      <w:r w:rsidR="004F69D6">
        <w:t>’</w:t>
      </w:r>
      <w:r w:rsidRPr="00033231">
        <w:t>une dame de quarante ans</w:t>
      </w:r>
      <w:r w:rsidR="004F69D6">
        <w:t xml:space="preserve">, </w:t>
      </w:r>
      <w:r w:rsidRPr="00033231">
        <w:t>et d</w:t>
      </w:r>
      <w:r w:rsidR="004F69D6">
        <w:t>’</w:t>
      </w:r>
      <w:r w:rsidRPr="00033231">
        <w:t>une complétion inclinant vers l</w:t>
      </w:r>
      <w:r w:rsidR="004F69D6">
        <w:t>’</w:t>
      </w:r>
      <w:r w:rsidRPr="00033231">
        <w:t>embonpoint</w:t>
      </w:r>
      <w:r w:rsidR="004F69D6">
        <w:t xml:space="preserve">. </w:t>
      </w:r>
      <w:r w:rsidRPr="00033231">
        <w:t>Caroline aimait cette voix</w:t>
      </w:r>
      <w:r w:rsidR="004F69D6">
        <w:t xml:space="preserve"> ; </w:t>
      </w:r>
      <w:r w:rsidRPr="00033231">
        <w:t>elle rachetait son langage et son accent</w:t>
      </w:r>
      <w:r w:rsidR="004F69D6">
        <w:t xml:space="preserve">, </w:t>
      </w:r>
      <w:r w:rsidRPr="00033231">
        <w:t>formalistes bien que corrects</w:t>
      </w:r>
      <w:r w:rsidR="004F69D6">
        <w:t xml:space="preserve">. </w:t>
      </w:r>
      <w:r w:rsidRPr="00033231">
        <w:t>La dame aurait bientôt découvert les dispos</w:t>
      </w:r>
      <w:r w:rsidRPr="00033231">
        <w:t>i</w:t>
      </w:r>
      <w:r w:rsidRPr="00033231">
        <w:t>tions de la jeune fille</w:t>
      </w:r>
      <w:r w:rsidR="004F69D6">
        <w:t xml:space="preserve">, </w:t>
      </w:r>
      <w:r w:rsidRPr="00033231">
        <w:t>et dans dix minutes elles eussent été amies</w:t>
      </w:r>
      <w:r w:rsidR="004F69D6">
        <w:t xml:space="preserve">. </w:t>
      </w:r>
      <w:r w:rsidRPr="00033231">
        <w:t xml:space="preserve">Mais </w:t>
      </w:r>
      <w:r w:rsidR="004F69D6">
        <w:t>M. </w:t>
      </w:r>
      <w:proofErr w:type="spellStart"/>
      <w:r w:rsidRPr="00033231">
        <w:t>Helstone</w:t>
      </w:r>
      <w:proofErr w:type="spellEnd"/>
      <w:r w:rsidRPr="00033231">
        <w:t xml:space="preserve"> était là</w:t>
      </w:r>
      <w:r w:rsidR="004F69D6">
        <w:t xml:space="preserve">, </w:t>
      </w:r>
      <w:r w:rsidRPr="00033231">
        <w:t xml:space="preserve">les regardant toutes </w:t>
      </w:r>
      <w:r w:rsidRPr="00033231">
        <w:lastRenderedPageBreak/>
        <w:t>deux</w:t>
      </w:r>
      <w:r w:rsidR="004F69D6">
        <w:t xml:space="preserve">, </w:t>
      </w:r>
      <w:r w:rsidRPr="00033231">
        <w:t>r</w:t>
      </w:r>
      <w:r w:rsidRPr="00033231">
        <w:t>e</w:t>
      </w:r>
      <w:r w:rsidRPr="00033231">
        <w:t>gardant particulièrement la dame étrangère avec un œil perçant et sarcastique qui exprimait clairement son impatience de sa contenance cérémonieuse</w:t>
      </w:r>
      <w:r w:rsidR="004F69D6">
        <w:t xml:space="preserve">, </w:t>
      </w:r>
      <w:r w:rsidRPr="00033231">
        <w:t>et l</w:t>
      </w:r>
      <w:r w:rsidR="004F69D6">
        <w:t>’</w:t>
      </w:r>
      <w:r w:rsidRPr="00033231">
        <w:t>ennui que lui faisait éprouver son manque d</w:t>
      </w:r>
      <w:r w:rsidR="004F69D6">
        <w:t>’</w:t>
      </w:r>
      <w:r w:rsidRPr="00033231">
        <w:t>aplomb</w:t>
      </w:r>
      <w:r w:rsidR="004F69D6">
        <w:t xml:space="preserve">. </w:t>
      </w:r>
      <w:r w:rsidRPr="00033231">
        <w:t>Ce regard ferme et cette voix mordante d</w:t>
      </w:r>
      <w:r w:rsidRPr="00033231">
        <w:t>é</w:t>
      </w:r>
      <w:r w:rsidRPr="00033231">
        <w:t>concertèrent de plus en plus la dame</w:t>
      </w:r>
      <w:r w:rsidR="004F69D6">
        <w:t xml:space="preserve"> ; </w:t>
      </w:r>
      <w:r w:rsidRPr="00033231">
        <w:t>elle essaya cependant d</w:t>
      </w:r>
      <w:r w:rsidR="004F69D6">
        <w:t>’</w:t>
      </w:r>
      <w:r w:rsidRPr="00033231">
        <w:t>élaborer quelques phrases insignifiantes sur le temps</w:t>
      </w:r>
      <w:r w:rsidR="004F69D6">
        <w:t xml:space="preserve">, </w:t>
      </w:r>
      <w:r w:rsidRPr="00033231">
        <w:t>l</w:t>
      </w:r>
      <w:r w:rsidR="004F69D6">
        <w:t>’</w:t>
      </w:r>
      <w:r w:rsidRPr="00033231">
        <w:t>aspect du pays</w:t>
      </w:r>
      <w:r w:rsidR="004F69D6">
        <w:t xml:space="preserve">, </w:t>
      </w:r>
      <w:r w:rsidRPr="00033231">
        <w:t>etc</w:t>
      </w:r>
      <w:r w:rsidR="004F69D6">
        <w:t xml:space="preserve">. </w:t>
      </w:r>
      <w:r w:rsidRPr="00033231">
        <w:t>Mais l</w:t>
      </w:r>
      <w:r w:rsidR="004F69D6">
        <w:t>’</w:t>
      </w:r>
      <w:r w:rsidRPr="00033231">
        <w:t xml:space="preserve">inflexible </w:t>
      </w:r>
      <w:r w:rsidR="004F69D6">
        <w:t>M. </w:t>
      </w:r>
      <w:proofErr w:type="spellStart"/>
      <w:r w:rsidRPr="00033231">
        <w:t>Helstone</w:t>
      </w:r>
      <w:proofErr w:type="spellEnd"/>
      <w:r w:rsidRPr="00033231">
        <w:t xml:space="preserve"> fit la sourde oreille</w:t>
      </w:r>
      <w:r w:rsidR="004F69D6">
        <w:t xml:space="preserve"> ; </w:t>
      </w:r>
      <w:r w:rsidRPr="00033231">
        <w:t>tout ce qu</w:t>
      </w:r>
      <w:r w:rsidR="004F69D6">
        <w:t>’</w:t>
      </w:r>
      <w:r w:rsidRPr="00033231">
        <w:t>elle disait</w:t>
      </w:r>
      <w:r w:rsidR="004F69D6">
        <w:t xml:space="preserve">, </w:t>
      </w:r>
      <w:r w:rsidRPr="00033231">
        <w:t>il affectait de ne pas l</w:t>
      </w:r>
      <w:r w:rsidR="004F69D6">
        <w:t>’</w:t>
      </w:r>
      <w:r w:rsidRPr="00033231">
        <w:t>entendre distinct</w:t>
      </w:r>
      <w:r w:rsidRPr="00033231">
        <w:t>e</w:t>
      </w:r>
      <w:r w:rsidRPr="00033231">
        <w:t>ment</w:t>
      </w:r>
      <w:r w:rsidR="004F69D6">
        <w:t xml:space="preserve">, </w:t>
      </w:r>
      <w:r w:rsidRPr="00033231">
        <w:t>et elle était obligée de répéter une seconde fois les riens si péniblement élaborés</w:t>
      </w:r>
      <w:r w:rsidR="004F69D6">
        <w:t xml:space="preserve">. </w:t>
      </w:r>
      <w:r w:rsidRPr="00033231">
        <w:t>La tâche fut bientôt au-dessus de ses fo</w:t>
      </w:r>
      <w:r w:rsidRPr="00033231">
        <w:t>r</w:t>
      </w:r>
      <w:r w:rsidRPr="00033231">
        <w:t>ces</w:t>
      </w:r>
      <w:r w:rsidR="004F69D6">
        <w:t xml:space="preserve"> ; </w:t>
      </w:r>
      <w:r w:rsidRPr="00033231">
        <w:t>elle rougissait et s</w:t>
      </w:r>
      <w:r w:rsidR="004F69D6">
        <w:t>’</w:t>
      </w:r>
      <w:r w:rsidRPr="00033231">
        <w:t>agitait</w:t>
      </w:r>
      <w:r w:rsidR="004F69D6">
        <w:t xml:space="preserve">, </w:t>
      </w:r>
      <w:r w:rsidRPr="00033231">
        <w:t>murmurant qu</w:t>
      </w:r>
      <w:r w:rsidR="004F69D6">
        <w:t>’</w:t>
      </w:r>
      <w:r w:rsidRPr="00033231">
        <w:t xml:space="preserve">elle ne savait pas ce qui pouvait retenir miss </w:t>
      </w:r>
      <w:proofErr w:type="spellStart"/>
      <w:r w:rsidRPr="00033231">
        <w:t>Keeldar</w:t>
      </w:r>
      <w:proofErr w:type="spellEnd"/>
      <w:r w:rsidR="004F69D6">
        <w:t xml:space="preserve">, </w:t>
      </w:r>
      <w:r w:rsidRPr="00033231">
        <w:t>qu</w:t>
      </w:r>
      <w:r w:rsidR="004F69D6">
        <w:t>’</w:t>
      </w:r>
      <w:r w:rsidRPr="00033231">
        <w:t>elle allait voir où elle était</w:t>
      </w:r>
      <w:r w:rsidR="004F69D6">
        <w:t xml:space="preserve">, </w:t>
      </w:r>
      <w:r w:rsidRPr="00033231">
        <w:t xml:space="preserve">lorsque miss </w:t>
      </w:r>
      <w:proofErr w:type="spellStart"/>
      <w:r w:rsidRPr="00033231">
        <w:t>Keeldar</w:t>
      </w:r>
      <w:proofErr w:type="spellEnd"/>
      <w:r w:rsidRPr="00033231">
        <w:t xml:space="preserve"> lui épargna cette peine en parai</w:t>
      </w:r>
      <w:r w:rsidRPr="00033231">
        <w:t>s</w:t>
      </w:r>
      <w:r w:rsidRPr="00033231">
        <w:t>sant</w:t>
      </w:r>
      <w:r w:rsidR="004F69D6">
        <w:t xml:space="preserve">. </w:t>
      </w:r>
      <w:r w:rsidRPr="00033231">
        <w:t>Du moins on devait présumer que ce nom appartenait à la personne qui arrivait en ce moment du jardin en entrant par la porte vitrée</w:t>
      </w:r>
      <w:r w:rsidR="004F69D6">
        <w:t>.</w:t>
      </w:r>
    </w:p>
    <w:p w14:paraId="6A46E5B5" w14:textId="77777777" w:rsidR="004F69D6" w:rsidRDefault="00000000" w:rsidP="0021796F">
      <w:r w:rsidRPr="00033231">
        <w:t>Il y a dans l</w:t>
      </w:r>
      <w:r w:rsidR="004F69D6">
        <w:t>’</w:t>
      </w:r>
      <w:r w:rsidRPr="00033231">
        <w:t>aisance des manières une grâce réelle</w:t>
      </w:r>
      <w:r w:rsidR="004F69D6">
        <w:t xml:space="preserve">, </w:t>
      </w:r>
      <w:r w:rsidRPr="00033231">
        <w:t>et c</w:t>
      </w:r>
      <w:r w:rsidR="004F69D6">
        <w:t>’</w:t>
      </w:r>
      <w:r w:rsidRPr="00033231">
        <w:t xml:space="preserve">est ce que ressentit </w:t>
      </w:r>
      <w:proofErr w:type="spellStart"/>
      <w:r w:rsidRPr="00033231">
        <w:t>Helstone</w:t>
      </w:r>
      <w:proofErr w:type="spellEnd"/>
      <w:r w:rsidRPr="00033231">
        <w:t xml:space="preserve"> lorsqu</w:t>
      </w:r>
      <w:r w:rsidR="004F69D6">
        <w:t>’</w:t>
      </w:r>
      <w:r w:rsidRPr="00033231">
        <w:t>une jeune fille à la taille droite et mince s</w:t>
      </w:r>
      <w:r w:rsidR="004F69D6">
        <w:t>’</w:t>
      </w:r>
      <w:r w:rsidRPr="00033231">
        <w:t>avança vers lui</w:t>
      </w:r>
      <w:r w:rsidR="004F69D6">
        <w:t xml:space="preserve">, </w:t>
      </w:r>
      <w:r w:rsidRPr="00033231">
        <w:t>retenant avec la main gauche son p</w:t>
      </w:r>
      <w:r w:rsidRPr="00033231">
        <w:t>e</w:t>
      </w:r>
      <w:r w:rsidRPr="00033231">
        <w:t>tit tablier de soie rempli de fleurs</w:t>
      </w:r>
      <w:r w:rsidR="004F69D6">
        <w:t xml:space="preserve">, </w:t>
      </w:r>
      <w:r w:rsidRPr="00033231">
        <w:t>et lui dit en riant et en lui tendant la main droite</w:t>
      </w:r>
      <w:r w:rsidR="004F69D6">
        <w:t> :</w:t>
      </w:r>
    </w:p>
    <w:p w14:paraId="10140473" w14:textId="192A9FB8" w:rsidR="004F69D6" w:rsidRDefault="004F69D6" w:rsidP="0021796F">
      <w:r>
        <w:t>« </w:t>
      </w:r>
      <w:r w:rsidR="00000000" w:rsidRPr="00033231">
        <w:t>Je savais que vous viendriez me voir</w:t>
      </w:r>
      <w:r>
        <w:t xml:space="preserve">, </w:t>
      </w:r>
      <w:r w:rsidR="00000000" w:rsidRPr="00033231">
        <w:t>malgré l</w:t>
      </w:r>
      <w:r>
        <w:t>’</w:t>
      </w:r>
      <w:r w:rsidR="00000000" w:rsidRPr="00033231">
        <w:t xml:space="preserve">idée que vous vous êtes mise en tête que </w:t>
      </w:r>
      <w:r>
        <w:t>M. </w:t>
      </w:r>
      <w:r w:rsidR="00000000" w:rsidRPr="00033231">
        <w:t>Yorke a fait de moi une jac</w:t>
      </w:r>
      <w:r w:rsidR="00000000" w:rsidRPr="00033231">
        <w:t>o</w:t>
      </w:r>
      <w:r w:rsidR="00000000" w:rsidRPr="00033231">
        <w:t>bine</w:t>
      </w:r>
      <w:r>
        <w:t xml:space="preserve">. </w:t>
      </w:r>
      <w:r w:rsidR="00000000" w:rsidRPr="00033231">
        <w:t>Bonjour</w:t>
      </w:r>
      <w:r>
        <w:t>.</w:t>
      </w:r>
    </w:p>
    <w:p w14:paraId="47BFB5EF" w14:textId="77777777" w:rsidR="004F69D6" w:rsidRDefault="004F69D6" w:rsidP="0021796F">
      <w:r>
        <w:t>— </w:t>
      </w:r>
      <w:r w:rsidR="00000000" w:rsidRPr="00033231">
        <w:t>Mais nous ne permettrons pas que vous soyez une jac</w:t>
      </w:r>
      <w:r w:rsidR="00000000" w:rsidRPr="00033231">
        <w:t>o</w:t>
      </w:r>
      <w:r w:rsidR="00000000" w:rsidRPr="00033231">
        <w:t>bine</w:t>
      </w:r>
      <w:r>
        <w:t xml:space="preserve">, </w:t>
      </w:r>
      <w:r w:rsidR="00000000" w:rsidRPr="00033231">
        <w:t xml:space="preserve">répondit </w:t>
      </w:r>
      <w:proofErr w:type="spellStart"/>
      <w:r w:rsidR="00000000" w:rsidRPr="00033231">
        <w:t>Helstone</w:t>
      </w:r>
      <w:proofErr w:type="spellEnd"/>
      <w:r>
        <w:t xml:space="preserve">. </w:t>
      </w:r>
      <w:r w:rsidR="00000000" w:rsidRPr="00033231">
        <w:t>Non</w:t>
      </w:r>
      <w:r>
        <w:t xml:space="preserve">, </w:t>
      </w:r>
      <w:r w:rsidR="00000000" w:rsidRPr="00033231">
        <w:t>miss Shirley</w:t>
      </w:r>
      <w:r>
        <w:t xml:space="preserve">, </w:t>
      </w:r>
      <w:r w:rsidR="00000000" w:rsidRPr="00033231">
        <w:t>ils ne me dérob</w:t>
      </w:r>
      <w:r w:rsidR="00000000" w:rsidRPr="00033231">
        <w:t>e</w:t>
      </w:r>
      <w:r w:rsidR="00000000" w:rsidRPr="00033231">
        <w:t>ront pas ainsi la fleur de ma paroisse</w:t>
      </w:r>
      <w:r>
        <w:t xml:space="preserve"> : </w:t>
      </w:r>
      <w:r w:rsidR="00000000" w:rsidRPr="00033231">
        <w:t>maintenant que vous êtes parmi nous</w:t>
      </w:r>
      <w:r>
        <w:t xml:space="preserve">, </w:t>
      </w:r>
      <w:r w:rsidR="00000000" w:rsidRPr="00033231">
        <w:t>vous serez mon élève en politique et en religion</w:t>
      </w:r>
      <w:r>
        <w:t xml:space="preserve"> ; </w:t>
      </w:r>
      <w:r w:rsidR="00000000" w:rsidRPr="00033231">
        <w:t>sur ces deux points</w:t>
      </w:r>
      <w:r>
        <w:t xml:space="preserve">, </w:t>
      </w:r>
      <w:r w:rsidR="00000000" w:rsidRPr="00033231">
        <w:t>je vous enseignerai la vraie doctrine</w:t>
      </w:r>
      <w:r>
        <w:t>.</w:t>
      </w:r>
    </w:p>
    <w:p w14:paraId="21244867" w14:textId="6AFB5A2F" w:rsidR="00000000" w:rsidRPr="00033231" w:rsidRDefault="004F69D6" w:rsidP="0021796F">
      <w:r>
        <w:lastRenderedPageBreak/>
        <w:t>— </w:t>
      </w:r>
      <w:proofErr w:type="spellStart"/>
      <w:r w:rsidR="00000000" w:rsidRPr="00033231">
        <w:t>Mistress</w:t>
      </w:r>
      <w:proofErr w:type="spellEnd"/>
      <w:r w:rsidR="00000000" w:rsidRPr="00033231">
        <w:t xml:space="preserve"> </w:t>
      </w:r>
      <w:proofErr w:type="spellStart"/>
      <w:r w:rsidR="00000000" w:rsidRPr="00033231">
        <w:t>Pryor</w:t>
      </w:r>
      <w:proofErr w:type="spellEnd"/>
      <w:r w:rsidR="00000000" w:rsidRPr="00033231">
        <w:t xml:space="preserve"> vous a devancé</w:t>
      </w:r>
      <w:r>
        <w:t xml:space="preserve">, </w:t>
      </w:r>
      <w:r w:rsidR="00000000" w:rsidRPr="00033231">
        <w:t>répliqua-t-elle en se tou</w:t>
      </w:r>
      <w:r w:rsidR="00000000" w:rsidRPr="00033231">
        <w:t>r</w:t>
      </w:r>
      <w:r w:rsidR="00000000" w:rsidRPr="00033231">
        <w:t>nant vers la dame âgée</w:t>
      </w:r>
      <w:r>
        <w:t xml:space="preserve">.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vous le savez</w:t>
      </w:r>
      <w:r>
        <w:t xml:space="preserve">, </w:t>
      </w:r>
      <w:r w:rsidR="00000000" w:rsidRPr="00033231">
        <w:t>a été ma gouvernante et est demeurée mon amie</w:t>
      </w:r>
      <w:r>
        <w:t xml:space="preserve"> ; </w:t>
      </w:r>
      <w:r w:rsidR="00000000" w:rsidRPr="00033231">
        <w:t>et de tous les hautains et rigides tories elle est la reine</w:t>
      </w:r>
      <w:r>
        <w:t xml:space="preserve"> ; </w:t>
      </w:r>
      <w:r w:rsidR="00000000" w:rsidRPr="00033231">
        <w:t>elle marche en tête des femmes les plus dévouées à l</w:t>
      </w:r>
      <w:r>
        <w:t>’</w:t>
      </w:r>
      <w:r w:rsidR="00000000" w:rsidRPr="00033231">
        <w:t>Église</w:t>
      </w:r>
      <w:r>
        <w:t xml:space="preserve">. </w:t>
      </w:r>
      <w:r w:rsidR="00000000" w:rsidRPr="00033231">
        <w:t>J</w:t>
      </w:r>
      <w:r>
        <w:t>’</w:t>
      </w:r>
      <w:r w:rsidR="00000000" w:rsidRPr="00033231">
        <w:t>ai été bien exercée dans la théol</w:t>
      </w:r>
      <w:r w:rsidR="00000000" w:rsidRPr="00033231">
        <w:t>o</w:t>
      </w:r>
      <w:r w:rsidR="00000000" w:rsidRPr="00033231">
        <w:t>gie et l</w:t>
      </w:r>
      <w:r>
        <w:t>’</w:t>
      </w:r>
      <w:r w:rsidR="00000000" w:rsidRPr="00033231">
        <w:t>histoire</w:t>
      </w:r>
      <w:r>
        <w:t xml:space="preserve">, </w:t>
      </w:r>
      <w:r w:rsidR="00000000" w:rsidRPr="00033231">
        <w:t>je vous assure</w:t>
      </w:r>
      <w:r>
        <w:t xml:space="preserve">, </w:t>
      </w:r>
      <w:r w:rsidR="00000000" w:rsidRPr="00033231">
        <w:t xml:space="preserve">monsieur </w:t>
      </w:r>
      <w:proofErr w:type="spellStart"/>
      <w:r w:rsidR="00000000" w:rsidRPr="00033231">
        <w:t>Helstone</w:t>
      </w:r>
      <w:proofErr w:type="spellEnd"/>
      <w:r>
        <w:t>. »</w:t>
      </w:r>
    </w:p>
    <w:p w14:paraId="1E24EB35" w14:textId="77777777" w:rsidR="004F69D6" w:rsidRDefault="00000000" w:rsidP="0021796F">
      <w:r w:rsidRPr="00033231">
        <w:t>Le recteur s</w:t>
      </w:r>
      <w:r w:rsidR="004F69D6">
        <w:t>’</w:t>
      </w:r>
      <w:r w:rsidRPr="00033231">
        <w:t xml:space="preserve">inclina profondément vers </w:t>
      </w:r>
      <w:proofErr w:type="spellStart"/>
      <w:r w:rsidRPr="00033231">
        <w:t>mistress</w:t>
      </w:r>
      <w:proofErr w:type="spellEnd"/>
      <w:r w:rsidRPr="00033231">
        <w:t xml:space="preserve"> </w:t>
      </w:r>
      <w:proofErr w:type="spellStart"/>
      <w:r w:rsidRPr="00033231">
        <w:t>Pryor</w:t>
      </w:r>
      <w:proofErr w:type="spellEnd"/>
      <w:r w:rsidR="004F69D6">
        <w:t>.</w:t>
      </w:r>
    </w:p>
    <w:p w14:paraId="471F44B4" w14:textId="77777777" w:rsidR="004F69D6" w:rsidRDefault="00000000" w:rsidP="0021796F">
      <w:r w:rsidRPr="00033231">
        <w:t>L</w:t>
      </w:r>
      <w:r w:rsidR="004F69D6">
        <w:t>’</w:t>
      </w:r>
      <w:r w:rsidRPr="00033231">
        <w:t>ex-gouvernante déclina toute espèce d</w:t>
      </w:r>
      <w:r w:rsidR="004F69D6">
        <w:t>’</w:t>
      </w:r>
      <w:r w:rsidRPr="00033231">
        <w:t>habileté dans la controverse politique et religieuse</w:t>
      </w:r>
      <w:r w:rsidR="004F69D6">
        <w:t xml:space="preserve">, </w:t>
      </w:r>
      <w:r w:rsidRPr="00033231">
        <w:t>déclara que</w:t>
      </w:r>
      <w:r w:rsidR="004F69D6">
        <w:t xml:space="preserve">, </w:t>
      </w:r>
      <w:r w:rsidRPr="00033231">
        <w:t>selon elle</w:t>
      </w:r>
      <w:r w:rsidR="004F69D6">
        <w:t xml:space="preserve">, </w:t>
      </w:r>
      <w:r w:rsidRPr="00033231">
        <w:t>ces matières ne convenaient pas aux intelligences féminines</w:t>
      </w:r>
      <w:r w:rsidR="004F69D6">
        <w:t xml:space="preserve">, </w:t>
      </w:r>
      <w:r w:rsidRPr="00033231">
        <w:t>mais avoua en termes généraux qu</w:t>
      </w:r>
      <w:r w:rsidR="004F69D6">
        <w:t>’</w:t>
      </w:r>
      <w:r w:rsidRPr="00033231">
        <w:t>elle était pour l</w:t>
      </w:r>
      <w:r w:rsidR="004F69D6">
        <w:t>’</w:t>
      </w:r>
      <w:r w:rsidRPr="00033231">
        <w:t>ordre et la loyauté</w:t>
      </w:r>
      <w:r w:rsidR="004F69D6">
        <w:t xml:space="preserve">, </w:t>
      </w:r>
      <w:r w:rsidRPr="00033231">
        <w:t>et surtout très-sincèrement attachée au gouvernement et à l</w:t>
      </w:r>
      <w:r w:rsidR="004F69D6">
        <w:t>’</w:t>
      </w:r>
      <w:r w:rsidRPr="00033231">
        <w:t>Église</w:t>
      </w:r>
      <w:r w:rsidR="004F69D6">
        <w:t xml:space="preserve">. </w:t>
      </w:r>
      <w:r w:rsidRPr="00033231">
        <w:t>Elle ajouta qu</w:t>
      </w:r>
      <w:r w:rsidR="004F69D6">
        <w:t>’</w:t>
      </w:r>
      <w:r w:rsidRPr="00033231">
        <w:t>elle avait une profonde aversion pour le changement</w:t>
      </w:r>
      <w:r w:rsidR="004F69D6">
        <w:t xml:space="preserve">, </w:t>
      </w:r>
      <w:r w:rsidRPr="00033231">
        <w:t>et quelques mots à peine intelligibles</w:t>
      </w:r>
      <w:r w:rsidR="004F69D6">
        <w:t xml:space="preserve">, </w:t>
      </w:r>
      <w:r w:rsidRPr="00033231">
        <w:t>sur l</w:t>
      </w:r>
      <w:r w:rsidR="004F69D6">
        <w:t>’</w:t>
      </w:r>
      <w:r w:rsidRPr="00033231">
        <w:t>extrême danger de se montrer trop disposé à adopter des idées nouvelles</w:t>
      </w:r>
      <w:r w:rsidR="004F69D6">
        <w:t xml:space="preserve">, </w:t>
      </w:r>
      <w:r w:rsidRPr="00033231">
        <w:t>terminèrent sa tirade</w:t>
      </w:r>
      <w:r w:rsidR="004F69D6">
        <w:t>.</w:t>
      </w:r>
    </w:p>
    <w:p w14:paraId="0BADE7F4" w14:textId="77777777" w:rsidR="004F69D6" w:rsidRDefault="004F69D6" w:rsidP="0021796F">
      <w:r>
        <w:t>« </w:t>
      </w:r>
      <w:r w:rsidR="00000000" w:rsidRPr="00033231">
        <w:t>J</w:t>
      </w:r>
      <w:r>
        <w:t>’</w:t>
      </w:r>
      <w:r w:rsidR="00000000" w:rsidRPr="00033231">
        <w:t xml:space="preserve">espère que miss </w:t>
      </w:r>
      <w:proofErr w:type="spellStart"/>
      <w:r w:rsidR="00000000" w:rsidRPr="00033231">
        <w:t>Keeldar</w:t>
      </w:r>
      <w:proofErr w:type="spellEnd"/>
      <w:r w:rsidR="00000000" w:rsidRPr="00033231">
        <w:t xml:space="preserve"> pense comme vous</w:t>
      </w:r>
      <w:r>
        <w:t xml:space="preserve">, </w:t>
      </w:r>
      <w:r w:rsidR="00000000" w:rsidRPr="00033231">
        <w:t>madame</w:t>
      </w:r>
      <w:r>
        <w:t>.</w:t>
      </w:r>
    </w:p>
    <w:p w14:paraId="33836AD0" w14:textId="77777777" w:rsidR="004F69D6" w:rsidRDefault="004F69D6" w:rsidP="0021796F">
      <w:r>
        <w:t>— </w:t>
      </w:r>
      <w:r w:rsidR="00000000" w:rsidRPr="00033231">
        <w:t>La différence d</w:t>
      </w:r>
      <w:r>
        <w:t>’</w:t>
      </w:r>
      <w:r w:rsidR="00000000" w:rsidRPr="00033231">
        <w:t>âge et la différence de tempérament occ</w:t>
      </w:r>
      <w:r w:rsidR="00000000" w:rsidRPr="00033231">
        <w:t>a</w:t>
      </w:r>
      <w:r w:rsidR="00000000" w:rsidRPr="00033231">
        <w:t>sionnent souvent une différence de sentiment</w:t>
      </w:r>
      <w:r>
        <w:t xml:space="preserve">, </w:t>
      </w:r>
      <w:r w:rsidR="00000000" w:rsidRPr="00033231">
        <w:t xml:space="preserve">monsieur </w:t>
      </w:r>
      <w:proofErr w:type="spellStart"/>
      <w:r w:rsidR="00000000" w:rsidRPr="00033231">
        <w:t>Hel</w:t>
      </w:r>
      <w:r w:rsidR="00000000" w:rsidRPr="00033231">
        <w:t>s</w:t>
      </w:r>
      <w:r w:rsidR="00000000" w:rsidRPr="00033231">
        <w:t>tone</w:t>
      </w:r>
      <w:proofErr w:type="spellEnd"/>
      <w:r>
        <w:t xml:space="preserve">. </w:t>
      </w:r>
      <w:r w:rsidR="00000000" w:rsidRPr="00033231">
        <w:t>On ne peut s</w:t>
      </w:r>
      <w:r>
        <w:t>’</w:t>
      </w:r>
      <w:r w:rsidR="00000000" w:rsidRPr="00033231">
        <w:t>attendre à ce que la jeunesse ardente et vive ait les opinions de l</w:t>
      </w:r>
      <w:r>
        <w:t>’</w:t>
      </w:r>
      <w:r w:rsidR="00000000" w:rsidRPr="00033231">
        <w:t>âge mûr et de la froide vieillesse</w:t>
      </w:r>
      <w:r>
        <w:t>.</w:t>
      </w:r>
    </w:p>
    <w:p w14:paraId="1EED96A8" w14:textId="4E7F7A62" w:rsidR="00000000" w:rsidRPr="00033231" w:rsidRDefault="004F69D6" w:rsidP="0021796F">
      <w:r>
        <w:t>— </w:t>
      </w:r>
      <w:r w:rsidR="00000000" w:rsidRPr="00033231">
        <w:t>Oh</w:t>
      </w:r>
      <w:r>
        <w:t xml:space="preserve"> ! </w:t>
      </w:r>
      <w:r w:rsidR="00000000" w:rsidRPr="00033231">
        <w:t>oh</w:t>
      </w:r>
      <w:r>
        <w:t xml:space="preserve"> ! </w:t>
      </w:r>
      <w:r w:rsidR="00000000" w:rsidRPr="00033231">
        <w:t>nous sommes indépendante</w:t>
      </w:r>
      <w:r>
        <w:t xml:space="preserve"> ; </w:t>
      </w:r>
      <w:r w:rsidR="00000000" w:rsidRPr="00033231">
        <w:t>nous pensons par nous-mêmes</w:t>
      </w:r>
      <w:r>
        <w:t xml:space="preserve"> ! </w:t>
      </w:r>
      <w:r w:rsidR="00000000" w:rsidRPr="00033231">
        <w:t>s</w:t>
      </w:r>
      <w:r>
        <w:t>’</w:t>
      </w:r>
      <w:r w:rsidR="00000000" w:rsidRPr="00033231">
        <w:t xml:space="preserve">écria </w:t>
      </w:r>
      <w:r>
        <w:t>M. </w:t>
      </w:r>
      <w:proofErr w:type="spellStart"/>
      <w:r w:rsidR="00000000" w:rsidRPr="00033231">
        <w:t>Helstone</w:t>
      </w:r>
      <w:proofErr w:type="spellEnd"/>
      <w:r>
        <w:t xml:space="preserve">. </w:t>
      </w:r>
      <w:r w:rsidR="00000000" w:rsidRPr="00033231">
        <w:t>Nous sommes un petit jac</w:t>
      </w:r>
      <w:r w:rsidR="00000000" w:rsidRPr="00033231">
        <w:t>o</w:t>
      </w:r>
      <w:r w:rsidR="00000000" w:rsidRPr="00033231">
        <w:t>bin</w:t>
      </w:r>
      <w:r>
        <w:t xml:space="preserve">, </w:t>
      </w:r>
      <w:r w:rsidR="00000000" w:rsidRPr="00033231">
        <w:t>un petit libre penseur</w:t>
      </w:r>
      <w:r>
        <w:t xml:space="preserve"> ! </w:t>
      </w:r>
      <w:r w:rsidR="00000000" w:rsidRPr="00033231">
        <w:t>Allons</w:t>
      </w:r>
      <w:r>
        <w:t xml:space="preserve">, </w:t>
      </w:r>
      <w:r w:rsidR="00000000" w:rsidRPr="00033231">
        <w:t>faites-moi sur-le-champ v</w:t>
      </w:r>
      <w:r w:rsidR="00000000" w:rsidRPr="00033231">
        <w:t>o</w:t>
      </w:r>
      <w:r w:rsidR="00000000" w:rsidRPr="00033231">
        <w:t>tre profession de foi</w:t>
      </w:r>
      <w:r>
        <w:t>. »</w:t>
      </w:r>
    </w:p>
    <w:p w14:paraId="104E0BD6" w14:textId="77777777" w:rsidR="004F69D6" w:rsidRDefault="00000000" w:rsidP="0021796F">
      <w:r w:rsidRPr="00033231">
        <w:t>Puis il prit les deux mains de l</w:t>
      </w:r>
      <w:r w:rsidR="004F69D6">
        <w:t>’</w:t>
      </w:r>
      <w:r w:rsidRPr="00033231">
        <w:t>héritière</w:t>
      </w:r>
      <w:r w:rsidR="004F69D6">
        <w:t xml:space="preserve">, </w:t>
      </w:r>
      <w:r w:rsidRPr="00033231">
        <w:t>faisant ainsi to</w:t>
      </w:r>
      <w:r w:rsidRPr="00033231">
        <w:t>m</w:t>
      </w:r>
      <w:r w:rsidRPr="00033231">
        <w:t>ber toute sa provision de fleurs</w:t>
      </w:r>
      <w:r w:rsidR="004F69D6">
        <w:t xml:space="preserve">, </w:t>
      </w:r>
      <w:r w:rsidRPr="00033231">
        <w:t>et l</w:t>
      </w:r>
      <w:r w:rsidR="004F69D6">
        <w:t>’</w:t>
      </w:r>
      <w:r w:rsidRPr="00033231">
        <w:t>assit à côté de lui sur le sofa</w:t>
      </w:r>
      <w:r w:rsidR="004F69D6">
        <w:t>.</w:t>
      </w:r>
    </w:p>
    <w:p w14:paraId="3EAEF905" w14:textId="77777777" w:rsidR="004F69D6" w:rsidRDefault="004F69D6" w:rsidP="0021796F">
      <w:r>
        <w:lastRenderedPageBreak/>
        <w:t>« </w:t>
      </w:r>
      <w:r w:rsidR="00000000" w:rsidRPr="00033231">
        <w:t>Dites votre confession de foi</w:t>
      </w:r>
      <w:r>
        <w:t>.</w:t>
      </w:r>
    </w:p>
    <w:p w14:paraId="1CD8792D" w14:textId="77777777" w:rsidR="004F69D6" w:rsidRDefault="004F69D6" w:rsidP="0021796F">
      <w:r>
        <w:t>— </w:t>
      </w:r>
      <w:r w:rsidR="00000000" w:rsidRPr="00033231">
        <w:t>Celle des Apôtres</w:t>
      </w:r>
      <w:r>
        <w:t> ?</w:t>
      </w:r>
    </w:p>
    <w:p w14:paraId="698E66A5" w14:textId="5993F986" w:rsidR="00000000" w:rsidRPr="00033231" w:rsidRDefault="004F69D6" w:rsidP="0021796F">
      <w:r>
        <w:t>— </w:t>
      </w:r>
      <w:r w:rsidR="00000000" w:rsidRPr="00033231">
        <w:t>Oui</w:t>
      </w:r>
      <w:r>
        <w:t>. »</w:t>
      </w:r>
    </w:p>
    <w:p w14:paraId="13EC6BB4" w14:textId="77777777" w:rsidR="004F69D6" w:rsidRDefault="00000000" w:rsidP="0021796F">
      <w:r w:rsidRPr="00033231">
        <w:t xml:space="preserve">Elle récita son </w:t>
      </w:r>
      <w:r w:rsidRPr="00033231">
        <w:rPr>
          <w:i/>
          <w:iCs/>
        </w:rPr>
        <w:t xml:space="preserve">Credo </w:t>
      </w:r>
      <w:r w:rsidRPr="00033231">
        <w:t>comme le fait un enfant</w:t>
      </w:r>
      <w:r w:rsidR="004F69D6">
        <w:t>.</w:t>
      </w:r>
    </w:p>
    <w:p w14:paraId="63BB32EB" w14:textId="77777777" w:rsidR="004F69D6" w:rsidRDefault="004F69D6" w:rsidP="0021796F">
      <w:r>
        <w:t>« </w:t>
      </w:r>
      <w:r w:rsidR="00000000" w:rsidRPr="00033231">
        <w:t>Maintenant</w:t>
      </w:r>
      <w:r>
        <w:t xml:space="preserve">, </w:t>
      </w:r>
      <w:r w:rsidR="00000000" w:rsidRPr="00033231">
        <w:t>celle de saint Athanase</w:t>
      </w:r>
      <w:r>
        <w:t xml:space="preserve">. </w:t>
      </w:r>
      <w:r w:rsidR="00000000" w:rsidRPr="00033231">
        <w:t>Voilà l</w:t>
      </w:r>
      <w:r>
        <w:t>’</w:t>
      </w:r>
      <w:r w:rsidR="00000000" w:rsidRPr="00033231">
        <w:t>épreuve</w:t>
      </w:r>
      <w:r>
        <w:t> !</w:t>
      </w:r>
    </w:p>
    <w:p w14:paraId="61D7159A" w14:textId="6FEC9FCB" w:rsidR="00000000" w:rsidRPr="00033231" w:rsidRDefault="004F69D6" w:rsidP="0021796F">
      <w:r>
        <w:t>— </w:t>
      </w:r>
      <w:r w:rsidR="00000000" w:rsidRPr="00033231">
        <w:t>Laissez-moi ramasser mes fleurs</w:t>
      </w:r>
      <w:r>
        <w:t xml:space="preserve"> ; </w:t>
      </w:r>
      <w:r w:rsidR="00000000" w:rsidRPr="00033231">
        <w:t>voilà Tartare qui vient et va marcher sur elles</w:t>
      </w:r>
      <w:r>
        <w:t>. »</w:t>
      </w:r>
    </w:p>
    <w:p w14:paraId="7056BCDF" w14:textId="77777777" w:rsidR="004F69D6" w:rsidRDefault="00000000" w:rsidP="0021796F">
      <w:r w:rsidRPr="00033231">
        <w:t>Tartare était un grand et vigoureux chien</w:t>
      </w:r>
      <w:r w:rsidR="004F69D6">
        <w:t xml:space="preserve">, </w:t>
      </w:r>
      <w:r w:rsidRPr="00033231">
        <w:t>très-laid</w:t>
      </w:r>
      <w:r w:rsidR="004F69D6">
        <w:t xml:space="preserve">, </w:t>
      </w:r>
      <w:r w:rsidRPr="00033231">
        <w:t>moitié mâtin et moitié bouledogue</w:t>
      </w:r>
      <w:r w:rsidR="004F69D6">
        <w:t xml:space="preserve">, </w:t>
      </w:r>
      <w:r w:rsidRPr="00033231">
        <w:t>qui en ce moment entrait par la porte vitrée</w:t>
      </w:r>
      <w:r w:rsidR="004F69D6">
        <w:t xml:space="preserve">, </w:t>
      </w:r>
      <w:r w:rsidRPr="00033231">
        <w:t>et</w:t>
      </w:r>
      <w:r w:rsidR="004F69D6">
        <w:t xml:space="preserve">, </w:t>
      </w:r>
      <w:r w:rsidRPr="00033231">
        <w:t>se dirigeant tout droit sur le tapis</w:t>
      </w:r>
      <w:r w:rsidR="004F69D6">
        <w:t xml:space="preserve">, </w:t>
      </w:r>
      <w:r w:rsidRPr="00033231">
        <w:t>allait flairer les fleurs éparses en cet endroit</w:t>
      </w:r>
      <w:r w:rsidR="004F69D6">
        <w:t xml:space="preserve">. </w:t>
      </w:r>
      <w:r w:rsidRPr="00033231">
        <w:t>Il parut les dédaigner comme nourriture</w:t>
      </w:r>
      <w:r w:rsidR="004F69D6">
        <w:t xml:space="preserve"> ; </w:t>
      </w:r>
      <w:r w:rsidRPr="00033231">
        <w:t>mais</w:t>
      </w:r>
      <w:r w:rsidR="004F69D6">
        <w:t xml:space="preserve">, </w:t>
      </w:r>
      <w:r w:rsidRPr="00033231">
        <w:t>pensant probablement que leurs pétales v</w:t>
      </w:r>
      <w:r w:rsidRPr="00033231">
        <w:t>e</w:t>
      </w:r>
      <w:r w:rsidRPr="00033231">
        <w:t>loutés feraient une assez douce litière</w:t>
      </w:r>
      <w:r w:rsidR="004F69D6">
        <w:t xml:space="preserve">, </w:t>
      </w:r>
      <w:r w:rsidRPr="00033231">
        <w:t>il se préparait à déposer sur elles son corps basané</w:t>
      </w:r>
      <w:r w:rsidR="004F69D6">
        <w:t xml:space="preserve">, </w:t>
      </w:r>
      <w:r w:rsidRPr="00033231">
        <w:t xml:space="preserve">lorsque miss </w:t>
      </w:r>
      <w:proofErr w:type="spellStart"/>
      <w:r w:rsidRPr="00033231">
        <w:t>Helstone</w:t>
      </w:r>
      <w:proofErr w:type="spellEnd"/>
      <w:r w:rsidRPr="00033231">
        <w:t xml:space="preserve"> et miss </w:t>
      </w:r>
      <w:proofErr w:type="spellStart"/>
      <w:r w:rsidRPr="00033231">
        <w:t>Kee</w:t>
      </w:r>
      <w:r w:rsidRPr="00033231">
        <w:t>l</w:t>
      </w:r>
      <w:r w:rsidRPr="00033231">
        <w:t>dar</w:t>
      </w:r>
      <w:proofErr w:type="spellEnd"/>
      <w:r w:rsidRPr="00033231">
        <w:t xml:space="preserve"> s</w:t>
      </w:r>
      <w:r w:rsidR="004F69D6">
        <w:t>’</w:t>
      </w:r>
      <w:r w:rsidRPr="00033231">
        <w:t>élancèrent simultanément à leur secours</w:t>
      </w:r>
      <w:r w:rsidR="004F69D6">
        <w:t>.</w:t>
      </w:r>
    </w:p>
    <w:p w14:paraId="5B35FEB7" w14:textId="77777777" w:rsidR="004F69D6" w:rsidRDefault="004F69D6" w:rsidP="0021796F">
      <w:r>
        <w:t>« </w:t>
      </w:r>
      <w:r w:rsidR="00000000" w:rsidRPr="00033231">
        <w:t>Merci</w:t>
      </w:r>
      <w:r>
        <w:t xml:space="preserve">, </w:t>
      </w:r>
      <w:r w:rsidR="00000000" w:rsidRPr="00033231">
        <w:t>dit l</w:t>
      </w:r>
      <w:r>
        <w:t>’</w:t>
      </w:r>
      <w:r w:rsidR="00000000" w:rsidRPr="00033231">
        <w:t>héritière en tendant son petit tablier à Car</w:t>
      </w:r>
      <w:r w:rsidR="00000000" w:rsidRPr="00033231">
        <w:t>o</w:t>
      </w:r>
      <w:r w:rsidR="00000000" w:rsidRPr="00033231">
        <w:t>l</w:t>
      </w:r>
      <w:r w:rsidR="00000000" w:rsidRPr="00033231">
        <w:t>i</w:t>
      </w:r>
      <w:r w:rsidR="00000000" w:rsidRPr="00033231">
        <w:t>ne</w:t>
      </w:r>
      <w:r>
        <w:t xml:space="preserve">, </w:t>
      </w:r>
      <w:r w:rsidR="00000000" w:rsidRPr="00033231">
        <w:t>qui y entassa les fleurs</w:t>
      </w:r>
      <w:r>
        <w:t xml:space="preserve">. </w:t>
      </w:r>
      <w:r w:rsidR="00000000" w:rsidRPr="00033231">
        <w:t>Est-ce votre fille</w:t>
      </w:r>
      <w:r>
        <w:t xml:space="preserve">, </w:t>
      </w:r>
      <w:r w:rsidR="00000000" w:rsidRPr="00033231">
        <w:t xml:space="preserve">monsieur </w:t>
      </w:r>
      <w:proofErr w:type="spellStart"/>
      <w:r w:rsidR="00000000" w:rsidRPr="00033231">
        <w:t>Hel</w:t>
      </w:r>
      <w:r w:rsidR="00000000" w:rsidRPr="00033231">
        <w:t>s</w:t>
      </w:r>
      <w:r w:rsidR="00000000" w:rsidRPr="00033231">
        <w:t>t</w:t>
      </w:r>
      <w:r w:rsidR="00000000" w:rsidRPr="00033231">
        <w:t>o</w:t>
      </w:r>
      <w:r w:rsidR="00000000" w:rsidRPr="00033231">
        <w:t>ne</w:t>
      </w:r>
      <w:proofErr w:type="spellEnd"/>
      <w:r>
        <w:t> ?</w:t>
      </w:r>
    </w:p>
    <w:p w14:paraId="1C72A617" w14:textId="4A989918" w:rsidR="00000000" w:rsidRPr="00033231" w:rsidRDefault="004F69D6" w:rsidP="0021796F">
      <w:r>
        <w:t>— </w:t>
      </w:r>
      <w:r w:rsidR="00000000" w:rsidRPr="00033231">
        <w:t>C</w:t>
      </w:r>
      <w:r>
        <w:t>’</w:t>
      </w:r>
      <w:r w:rsidR="00000000" w:rsidRPr="00033231">
        <w:t>est ma nièce Caroline</w:t>
      </w:r>
      <w:r>
        <w:t>. »</w:t>
      </w:r>
    </w:p>
    <w:p w14:paraId="7111400D" w14:textId="77777777" w:rsidR="004F69D6" w:rsidRDefault="00000000" w:rsidP="0021796F">
      <w:r w:rsidRPr="00033231">
        <w:t xml:space="preserve">Miss </w:t>
      </w:r>
      <w:proofErr w:type="spellStart"/>
      <w:r w:rsidRPr="00033231">
        <w:t>Keeldar</w:t>
      </w:r>
      <w:proofErr w:type="spellEnd"/>
      <w:r w:rsidRPr="00033231">
        <w:t xml:space="preserve"> lui donna une poignée de main</w:t>
      </w:r>
      <w:r w:rsidR="004F69D6">
        <w:t xml:space="preserve">, </w:t>
      </w:r>
      <w:r w:rsidRPr="00033231">
        <w:t>puis la rega</w:t>
      </w:r>
      <w:r w:rsidRPr="00033231">
        <w:t>r</w:t>
      </w:r>
      <w:r w:rsidRPr="00033231">
        <w:t>da</w:t>
      </w:r>
      <w:r w:rsidR="004F69D6">
        <w:t xml:space="preserve">. </w:t>
      </w:r>
      <w:r w:rsidRPr="00033231">
        <w:t>Caroline aussi fixa ses yeux sur son hôtesse</w:t>
      </w:r>
      <w:r w:rsidR="004F69D6">
        <w:t>.</w:t>
      </w:r>
    </w:p>
    <w:p w14:paraId="67B7BE0D" w14:textId="77777777" w:rsidR="004F69D6" w:rsidRDefault="00000000" w:rsidP="0021796F">
      <w:r w:rsidRPr="00033231">
        <w:t xml:space="preserve">Shirley </w:t>
      </w:r>
      <w:proofErr w:type="spellStart"/>
      <w:r w:rsidRPr="00033231">
        <w:t>Keeldar</w:t>
      </w:r>
      <w:proofErr w:type="spellEnd"/>
      <w:r w:rsidR="004F69D6">
        <w:t xml:space="preserve"> (</w:t>
      </w:r>
      <w:r w:rsidRPr="00033231">
        <w:t>elle n</w:t>
      </w:r>
      <w:r w:rsidR="004F69D6">
        <w:t>’</w:t>
      </w:r>
      <w:r w:rsidRPr="00033231">
        <w:t>avait pas d</w:t>
      </w:r>
      <w:r w:rsidR="004F69D6">
        <w:t>’</w:t>
      </w:r>
      <w:r w:rsidRPr="00033231">
        <w:t>autre prénom que Shi</w:t>
      </w:r>
      <w:r w:rsidRPr="00033231">
        <w:t>r</w:t>
      </w:r>
      <w:r w:rsidRPr="00033231">
        <w:t>ley</w:t>
      </w:r>
      <w:r w:rsidR="004F69D6">
        <w:t xml:space="preserve"> : </w:t>
      </w:r>
      <w:r w:rsidRPr="00033231">
        <w:t>ses parents</w:t>
      </w:r>
      <w:r w:rsidR="004F69D6">
        <w:t xml:space="preserve">, </w:t>
      </w:r>
      <w:r w:rsidRPr="00033231">
        <w:t>qui désiraient avoir un fils</w:t>
      </w:r>
      <w:r w:rsidR="004F69D6">
        <w:t xml:space="preserve">, </w:t>
      </w:r>
      <w:r w:rsidRPr="00033231">
        <w:t>voyant</w:t>
      </w:r>
      <w:r w:rsidR="004F69D6">
        <w:t xml:space="preserve">, </w:t>
      </w:r>
      <w:r w:rsidRPr="00033231">
        <w:t>au bout de huit ans de mariage</w:t>
      </w:r>
      <w:r w:rsidR="004F69D6">
        <w:t xml:space="preserve">, </w:t>
      </w:r>
      <w:r w:rsidRPr="00033231">
        <w:t>que la Providence ne leur avait accordé qu</w:t>
      </w:r>
      <w:r w:rsidR="004F69D6">
        <w:t>’</w:t>
      </w:r>
      <w:r w:rsidRPr="00033231">
        <w:t>une fille</w:t>
      </w:r>
      <w:r w:rsidR="004F69D6">
        <w:t xml:space="preserve">, </w:t>
      </w:r>
      <w:r w:rsidRPr="00033231">
        <w:t>lui donnèrent le même nom qu</w:t>
      </w:r>
      <w:r w:rsidR="004F69D6">
        <w:t>’</w:t>
      </w:r>
      <w:r w:rsidRPr="00033231">
        <w:t>ils eussent donné à un fils</w:t>
      </w:r>
      <w:r w:rsidR="004F69D6">
        <w:t xml:space="preserve">, </w:t>
      </w:r>
      <w:r w:rsidRPr="00033231">
        <w:t>si leurs vœux avaient été accomplis</w:t>
      </w:r>
      <w:r w:rsidR="004F69D6">
        <w:t xml:space="preserve">), </w:t>
      </w:r>
      <w:r w:rsidRPr="00033231">
        <w:t xml:space="preserve">Shirley </w:t>
      </w:r>
      <w:proofErr w:type="spellStart"/>
      <w:r w:rsidRPr="00033231">
        <w:t>Keeldar</w:t>
      </w:r>
      <w:proofErr w:type="spellEnd"/>
      <w:r w:rsidRPr="00033231">
        <w:t xml:space="preserve"> n</w:t>
      </w:r>
      <w:r w:rsidR="004F69D6">
        <w:t>’</w:t>
      </w:r>
      <w:r w:rsidRPr="00033231">
        <w:t>était point une laide héritière</w:t>
      </w:r>
      <w:r w:rsidR="004F69D6">
        <w:t xml:space="preserve"> : </w:t>
      </w:r>
      <w:r w:rsidRPr="00033231">
        <w:t xml:space="preserve">elle était agréable à </w:t>
      </w:r>
      <w:r w:rsidRPr="00033231">
        <w:lastRenderedPageBreak/>
        <w:t>la vue</w:t>
      </w:r>
      <w:r w:rsidR="004F69D6">
        <w:t xml:space="preserve">. </w:t>
      </w:r>
      <w:r w:rsidRPr="00033231">
        <w:t xml:space="preserve">Sa taille et ses formes ne différaient pas de celles de miss </w:t>
      </w:r>
      <w:proofErr w:type="spellStart"/>
      <w:r w:rsidRPr="00033231">
        <w:t>Hel</w:t>
      </w:r>
      <w:r w:rsidRPr="00033231">
        <w:t>s</w:t>
      </w:r>
      <w:r w:rsidRPr="00033231">
        <w:t>t</w:t>
      </w:r>
      <w:r w:rsidRPr="00033231">
        <w:t>o</w:t>
      </w:r>
      <w:r w:rsidRPr="00033231">
        <w:t>ne</w:t>
      </w:r>
      <w:proofErr w:type="spellEnd"/>
      <w:r w:rsidR="004F69D6">
        <w:t xml:space="preserve"> ; </w:t>
      </w:r>
      <w:r w:rsidRPr="00033231">
        <w:t>peut-être que</w:t>
      </w:r>
      <w:r w:rsidR="004F69D6">
        <w:t xml:space="preserve">, </w:t>
      </w:r>
      <w:r w:rsidRPr="00033231">
        <w:t>pour la stature</w:t>
      </w:r>
      <w:r w:rsidR="004F69D6">
        <w:t xml:space="preserve">, </w:t>
      </w:r>
      <w:r w:rsidRPr="00033231">
        <w:t>l</w:t>
      </w:r>
      <w:r w:rsidR="004F69D6">
        <w:t>’</w:t>
      </w:r>
      <w:r w:rsidRPr="00033231">
        <w:t>avantage se trouvait de son côté d</w:t>
      </w:r>
      <w:r w:rsidR="004F69D6">
        <w:t>’</w:t>
      </w:r>
      <w:r w:rsidRPr="00033231">
        <w:t>un pouce ou deux</w:t>
      </w:r>
      <w:r w:rsidR="004F69D6">
        <w:t xml:space="preserve">. </w:t>
      </w:r>
      <w:r w:rsidRPr="00033231">
        <w:t>Elle était gracieusement tournée</w:t>
      </w:r>
      <w:r w:rsidR="004F69D6">
        <w:t xml:space="preserve">, </w:t>
      </w:r>
      <w:r w:rsidRPr="00033231">
        <w:t>et sa figure possédait un charme que le mot grâce exprime aussi bien que tout autre</w:t>
      </w:r>
      <w:r w:rsidR="004F69D6">
        <w:t xml:space="preserve">. </w:t>
      </w:r>
      <w:r w:rsidRPr="00033231">
        <w:t>Son visage était naturellement pâle</w:t>
      </w:r>
      <w:r w:rsidR="004F69D6">
        <w:t xml:space="preserve">, </w:t>
      </w:r>
      <w:r w:rsidRPr="00033231">
        <w:t>mais intell</w:t>
      </w:r>
      <w:r w:rsidRPr="00033231">
        <w:t>i</w:t>
      </w:r>
      <w:r w:rsidRPr="00033231">
        <w:t>gent et varié d</w:t>
      </w:r>
      <w:r w:rsidR="004F69D6">
        <w:t>’</w:t>
      </w:r>
      <w:r w:rsidRPr="00033231">
        <w:t>expression</w:t>
      </w:r>
      <w:r w:rsidR="004F69D6">
        <w:t xml:space="preserve">. </w:t>
      </w:r>
      <w:r w:rsidRPr="00033231">
        <w:t>Elle n</w:t>
      </w:r>
      <w:r w:rsidR="004F69D6">
        <w:t>’</w:t>
      </w:r>
      <w:r w:rsidRPr="00033231">
        <w:t>avait ni le teint ni les cheveux de Caroline</w:t>
      </w:r>
      <w:r w:rsidR="004F69D6">
        <w:t xml:space="preserve"> ; </w:t>
      </w:r>
      <w:r w:rsidRPr="00033231">
        <w:t>le clair et le sombre étaient les nuances caractéri</w:t>
      </w:r>
      <w:r w:rsidRPr="00033231">
        <w:t>s</w:t>
      </w:r>
      <w:r w:rsidRPr="00033231">
        <w:t>tiques de sa complexion</w:t>
      </w:r>
      <w:r w:rsidR="004F69D6">
        <w:t xml:space="preserve">. </w:t>
      </w:r>
      <w:r w:rsidRPr="00033231">
        <w:t>Son teint était clair</w:t>
      </w:r>
      <w:r w:rsidR="004F69D6">
        <w:t xml:space="preserve">, </w:t>
      </w:r>
      <w:r w:rsidRPr="00033231">
        <w:t>ses yeux du gris le plus sombre</w:t>
      </w:r>
      <w:r w:rsidR="004F69D6">
        <w:t xml:space="preserve">, </w:t>
      </w:r>
      <w:r w:rsidRPr="00033231">
        <w:t>sans nuances vertes</w:t>
      </w:r>
      <w:r w:rsidR="004F69D6">
        <w:t xml:space="preserve">, </w:t>
      </w:r>
      <w:r w:rsidRPr="00033231">
        <w:t>un gris pur et transparent</w:t>
      </w:r>
      <w:r w:rsidR="004F69D6">
        <w:t xml:space="preserve">, </w:t>
      </w:r>
      <w:r w:rsidRPr="00033231">
        <w:t>et ses cheveux du brun le plus foncé</w:t>
      </w:r>
      <w:r w:rsidR="004F69D6">
        <w:t xml:space="preserve"> ; </w:t>
      </w:r>
      <w:r w:rsidRPr="00033231">
        <w:t>ses traits étaient remplis de distinction</w:t>
      </w:r>
      <w:r w:rsidR="004F69D6">
        <w:t xml:space="preserve">, </w:t>
      </w:r>
      <w:r w:rsidRPr="00033231">
        <w:t>je n</w:t>
      </w:r>
      <w:r w:rsidR="004F69D6">
        <w:t>’</w:t>
      </w:r>
      <w:r w:rsidRPr="00033231">
        <w:t>entends pas dire nobles</w:t>
      </w:r>
      <w:r w:rsidR="004F69D6">
        <w:t xml:space="preserve">, </w:t>
      </w:r>
      <w:r w:rsidRPr="00033231">
        <w:t>o</w:t>
      </w:r>
      <w:r w:rsidRPr="00033231">
        <w:t>s</w:t>
      </w:r>
      <w:r w:rsidRPr="00033231">
        <w:t>seux et romains</w:t>
      </w:r>
      <w:r w:rsidR="004F69D6">
        <w:t xml:space="preserve">, </w:t>
      </w:r>
      <w:r w:rsidRPr="00033231">
        <w:t>étant au contraire délicats et peu accusés</w:t>
      </w:r>
      <w:r w:rsidR="004F69D6">
        <w:t xml:space="preserve">, </w:t>
      </w:r>
      <w:r w:rsidRPr="00033231">
        <w:t>mais ils étaient ce que les Français appellent fins</w:t>
      </w:r>
      <w:r w:rsidR="004F69D6">
        <w:t xml:space="preserve">, </w:t>
      </w:r>
      <w:r w:rsidRPr="00033231">
        <w:t>gracieux</w:t>
      </w:r>
      <w:r w:rsidR="004F69D6">
        <w:t xml:space="preserve">, </w:t>
      </w:r>
      <w:r w:rsidRPr="00033231">
        <w:t>spir</w:t>
      </w:r>
      <w:r w:rsidRPr="00033231">
        <w:t>i</w:t>
      </w:r>
      <w:r w:rsidRPr="00033231">
        <w:t>tuels</w:t>
      </w:r>
      <w:r w:rsidR="004F69D6">
        <w:t xml:space="preserve"> : </w:t>
      </w:r>
      <w:r w:rsidRPr="00033231">
        <w:t>ils étaient mob</w:t>
      </w:r>
      <w:r w:rsidRPr="00033231">
        <w:t>i</w:t>
      </w:r>
      <w:r w:rsidRPr="00033231">
        <w:t>les et expressifs</w:t>
      </w:r>
      <w:r w:rsidR="004F69D6">
        <w:t xml:space="preserve">, </w:t>
      </w:r>
      <w:r w:rsidRPr="00033231">
        <w:t>mais leur langage n</w:t>
      </w:r>
      <w:r w:rsidR="004F69D6">
        <w:t>’</w:t>
      </w:r>
      <w:r w:rsidRPr="00033231">
        <w:t>était pas compris ni leur changement interprété subitement</w:t>
      </w:r>
      <w:r w:rsidR="004F69D6">
        <w:t xml:space="preserve">. </w:t>
      </w:r>
      <w:r w:rsidRPr="00033231">
        <w:t>Elle examina Caroline s</w:t>
      </w:r>
      <w:r w:rsidRPr="00033231">
        <w:t>é</w:t>
      </w:r>
      <w:r w:rsidRPr="00033231">
        <w:t>rieusement</w:t>
      </w:r>
      <w:r w:rsidR="004F69D6">
        <w:t xml:space="preserve">, </w:t>
      </w:r>
      <w:r w:rsidRPr="00033231">
        <w:t>penchant un peu sa tête de c</w:t>
      </w:r>
      <w:r w:rsidRPr="00033231">
        <w:t>ô</w:t>
      </w:r>
      <w:r w:rsidRPr="00033231">
        <w:t>té</w:t>
      </w:r>
      <w:r w:rsidR="004F69D6">
        <w:t xml:space="preserve">, </w:t>
      </w:r>
      <w:r w:rsidRPr="00033231">
        <w:t>d</w:t>
      </w:r>
      <w:r w:rsidR="004F69D6">
        <w:t>’</w:t>
      </w:r>
      <w:r w:rsidRPr="00033231">
        <w:t>un air pensif</w:t>
      </w:r>
      <w:r w:rsidR="004F69D6">
        <w:t>.</w:t>
      </w:r>
    </w:p>
    <w:p w14:paraId="7C8536C3" w14:textId="4F4433BB" w:rsidR="004F69D6" w:rsidRDefault="004F69D6" w:rsidP="0021796F">
      <w:r>
        <w:t>« </w:t>
      </w:r>
      <w:r w:rsidR="00000000" w:rsidRPr="00033231">
        <w:t>Vous voyez que c</w:t>
      </w:r>
      <w:r>
        <w:t>’</w:t>
      </w:r>
      <w:r w:rsidR="00000000" w:rsidRPr="00033231">
        <w:t>est une faible enfant</w:t>
      </w:r>
      <w:r>
        <w:t xml:space="preserve">, </w:t>
      </w:r>
      <w:r w:rsidR="00000000" w:rsidRPr="00033231">
        <w:t xml:space="preserve">observa </w:t>
      </w:r>
      <w:r>
        <w:t>M. </w:t>
      </w:r>
      <w:proofErr w:type="spellStart"/>
      <w:r w:rsidR="00000000" w:rsidRPr="00033231">
        <w:t>Helstone</w:t>
      </w:r>
      <w:proofErr w:type="spellEnd"/>
      <w:r>
        <w:t>.</w:t>
      </w:r>
    </w:p>
    <w:p w14:paraId="258CEFF4" w14:textId="77777777" w:rsidR="004F69D6" w:rsidRDefault="004F69D6" w:rsidP="0021796F">
      <w:r>
        <w:t>— </w:t>
      </w:r>
      <w:r w:rsidR="00000000" w:rsidRPr="00033231">
        <w:t>Elle paraît jeune</w:t>
      </w:r>
      <w:r>
        <w:t xml:space="preserve">, </w:t>
      </w:r>
      <w:r w:rsidR="00000000" w:rsidRPr="00033231">
        <w:t>plus jeune que moi</w:t>
      </w:r>
      <w:r>
        <w:t xml:space="preserve">. </w:t>
      </w:r>
      <w:r w:rsidR="00000000" w:rsidRPr="00033231">
        <w:t>Quel âge avez-vous</w:t>
      </w:r>
      <w:r>
        <w:t xml:space="preserve"> ? </w:t>
      </w:r>
      <w:r w:rsidR="00000000" w:rsidRPr="00033231">
        <w:t>demanda-t-elle d</w:t>
      </w:r>
      <w:r>
        <w:t>’</w:t>
      </w:r>
      <w:r w:rsidR="00000000" w:rsidRPr="00033231">
        <w:t>un ton qui eût pu paraître protecteur</w:t>
      </w:r>
      <w:r>
        <w:t xml:space="preserve">, </w:t>
      </w:r>
      <w:r w:rsidR="00000000" w:rsidRPr="00033231">
        <w:t>s</w:t>
      </w:r>
      <w:r>
        <w:t>’</w:t>
      </w:r>
      <w:r w:rsidR="00000000" w:rsidRPr="00033231">
        <w:t>il n</w:t>
      </w:r>
      <w:r>
        <w:t>’</w:t>
      </w:r>
      <w:r w:rsidR="00000000" w:rsidRPr="00033231">
        <w:t>avait été extrêmement simple</w:t>
      </w:r>
      <w:r>
        <w:t>.</w:t>
      </w:r>
    </w:p>
    <w:p w14:paraId="295F9B13" w14:textId="77777777" w:rsidR="004F69D6" w:rsidRDefault="004F69D6" w:rsidP="0021796F">
      <w:r>
        <w:t>— </w:t>
      </w:r>
      <w:r w:rsidR="00000000" w:rsidRPr="00033231">
        <w:t>Dix-huit ans et six mois</w:t>
      </w:r>
      <w:r>
        <w:t>.</w:t>
      </w:r>
    </w:p>
    <w:p w14:paraId="460FAE49" w14:textId="2ADE3337" w:rsidR="00000000" w:rsidRPr="00033231" w:rsidRDefault="004F69D6" w:rsidP="0021796F">
      <w:r>
        <w:t>— </w:t>
      </w:r>
      <w:r w:rsidR="00000000" w:rsidRPr="00033231">
        <w:t>Et moi</w:t>
      </w:r>
      <w:r>
        <w:t xml:space="preserve">, </w:t>
      </w:r>
      <w:r w:rsidR="00000000" w:rsidRPr="00033231">
        <w:t>j</w:t>
      </w:r>
      <w:r>
        <w:t>’</w:t>
      </w:r>
      <w:r w:rsidR="00000000" w:rsidRPr="00033231">
        <w:t>ai vingt et un ans</w:t>
      </w:r>
      <w:r>
        <w:t>. »</w:t>
      </w:r>
    </w:p>
    <w:p w14:paraId="79169B38" w14:textId="77777777" w:rsidR="004F69D6" w:rsidRDefault="00000000" w:rsidP="0021796F">
      <w:r w:rsidRPr="00033231">
        <w:t>Elle n</w:t>
      </w:r>
      <w:r w:rsidR="004F69D6">
        <w:t>’</w:t>
      </w:r>
      <w:r w:rsidRPr="00033231">
        <w:t>en dit pas davantage</w:t>
      </w:r>
      <w:r w:rsidR="004F69D6">
        <w:t xml:space="preserve"> ; </w:t>
      </w:r>
      <w:r w:rsidRPr="00033231">
        <w:t>elle avait placé ses fleurs sur la table</w:t>
      </w:r>
      <w:r w:rsidR="004F69D6">
        <w:t xml:space="preserve">, </w:t>
      </w:r>
      <w:r w:rsidRPr="00033231">
        <w:t>et était occupée à les arranger</w:t>
      </w:r>
      <w:r w:rsidR="004F69D6">
        <w:t>.</w:t>
      </w:r>
    </w:p>
    <w:p w14:paraId="082165D9" w14:textId="77777777" w:rsidR="004F69D6" w:rsidRDefault="004F69D6" w:rsidP="0021796F">
      <w:r>
        <w:t>« </w:t>
      </w:r>
      <w:r w:rsidR="00000000" w:rsidRPr="00033231">
        <w:t>Et la confession de saint Athanase</w:t>
      </w:r>
      <w:r>
        <w:t xml:space="preserve"> ? </w:t>
      </w:r>
      <w:r w:rsidR="00000000" w:rsidRPr="00033231">
        <w:t>demanda le recteur</w:t>
      </w:r>
      <w:r>
        <w:t xml:space="preserve"> : </w:t>
      </w:r>
      <w:r w:rsidR="00000000" w:rsidRPr="00033231">
        <w:t>vous y croyez</w:t>
      </w:r>
      <w:r>
        <w:t xml:space="preserve">, </w:t>
      </w:r>
      <w:r w:rsidR="00000000" w:rsidRPr="00033231">
        <w:t>n</w:t>
      </w:r>
      <w:r>
        <w:t>’</w:t>
      </w:r>
      <w:r w:rsidR="00000000" w:rsidRPr="00033231">
        <w:t>est-ce pas</w:t>
      </w:r>
      <w:r>
        <w:t> ?</w:t>
      </w:r>
    </w:p>
    <w:p w14:paraId="3FCA357B" w14:textId="734DBB90" w:rsidR="00000000" w:rsidRPr="00033231" w:rsidRDefault="004F69D6" w:rsidP="0021796F">
      <w:r>
        <w:lastRenderedPageBreak/>
        <w:t>— </w:t>
      </w:r>
      <w:r w:rsidR="00000000" w:rsidRPr="00033231">
        <w:t>Je ne peux me la rappeler entièrement</w:t>
      </w:r>
      <w:r>
        <w:t xml:space="preserve">. </w:t>
      </w:r>
      <w:r w:rsidR="00000000" w:rsidRPr="00033231">
        <w:t>Je vais vous offrir un bouquet</w:t>
      </w:r>
      <w:r>
        <w:t xml:space="preserve">, </w:t>
      </w:r>
      <w:r w:rsidR="00000000" w:rsidRPr="00033231">
        <w:t xml:space="preserve">monsieur </w:t>
      </w:r>
      <w:proofErr w:type="spellStart"/>
      <w:r w:rsidR="00000000" w:rsidRPr="00033231">
        <w:t>Helstone</w:t>
      </w:r>
      <w:proofErr w:type="spellEnd"/>
      <w:r>
        <w:t xml:space="preserve">, </w:t>
      </w:r>
      <w:r w:rsidR="00000000" w:rsidRPr="00033231">
        <w:t>lorsque j</w:t>
      </w:r>
      <w:r>
        <w:t>’</w:t>
      </w:r>
      <w:r w:rsidR="00000000" w:rsidRPr="00033231">
        <w:t>en aurai donné un à votre nièce</w:t>
      </w:r>
      <w:r>
        <w:t>. »</w:t>
      </w:r>
    </w:p>
    <w:p w14:paraId="14D056AF" w14:textId="77777777" w:rsidR="004F69D6" w:rsidRDefault="00000000" w:rsidP="0021796F">
      <w:r w:rsidRPr="00033231">
        <w:t>Elle avait composé un petit bouquet d</w:t>
      </w:r>
      <w:r w:rsidR="004F69D6">
        <w:t>’</w:t>
      </w:r>
      <w:r w:rsidRPr="00033231">
        <w:t>une fleur brillante et de deux ou trois fleurs délicates</w:t>
      </w:r>
      <w:r w:rsidR="004F69D6">
        <w:t xml:space="preserve">, </w:t>
      </w:r>
      <w:r w:rsidRPr="00033231">
        <w:t>relevées par quelques feuilles d</w:t>
      </w:r>
      <w:r w:rsidR="004F69D6">
        <w:t>’</w:t>
      </w:r>
      <w:r w:rsidRPr="00033231">
        <w:t>un vert sombre</w:t>
      </w:r>
      <w:r w:rsidR="004F69D6">
        <w:t xml:space="preserve"> ; </w:t>
      </w:r>
      <w:r w:rsidRPr="00033231">
        <w:t>elle le lia avec un fil de soie qu</w:t>
      </w:r>
      <w:r w:rsidR="004F69D6">
        <w:t>’</w:t>
      </w:r>
      <w:r w:rsidRPr="00033231">
        <w:t>elle tira de sa boîte à ouvrage</w:t>
      </w:r>
      <w:r w:rsidR="004F69D6">
        <w:t xml:space="preserve">, </w:t>
      </w:r>
      <w:r w:rsidRPr="00033231">
        <w:t>et le plaça sur les genoux de Caroline</w:t>
      </w:r>
      <w:r w:rsidR="004F69D6">
        <w:t xml:space="preserve"> ; </w:t>
      </w:r>
      <w:r w:rsidRPr="00033231">
        <w:t>puis elle resta debout</w:t>
      </w:r>
      <w:r w:rsidR="004F69D6">
        <w:t xml:space="preserve">, </w:t>
      </w:r>
      <w:r w:rsidRPr="00033231">
        <w:t>les mains croisées derrière le dos</w:t>
      </w:r>
      <w:r w:rsidR="004F69D6">
        <w:t xml:space="preserve">, </w:t>
      </w:r>
      <w:r w:rsidRPr="00033231">
        <w:t>penchée un peu vers Caroline et la regardant dans l</w:t>
      </w:r>
      <w:r w:rsidR="004F69D6">
        <w:t>’</w:t>
      </w:r>
      <w:r w:rsidRPr="00033231">
        <w:t>attitude et l</w:t>
      </w:r>
      <w:r w:rsidR="004F69D6">
        <w:t>’</w:t>
      </w:r>
      <w:r w:rsidRPr="00033231">
        <w:t>expression d</w:t>
      </w:r>
      <w:r w:rsidR="004F69D6">
        <w:t>’</w:t>
      </w:r>
      <w:r w:rsidRPr="00033231">
        <w:t>un grave mais galant petit cavalier</w:t>
      </w:r>
      <w:r w:rsidR="004F69D6">
        <w:t xml:space="preserve">. </w:t>
      </w:r>
      <w:r w:rsidRPr="00033231">
        <w:t>Cette expression était rendue plus frappante encore par la façon dont elle portait ses cheveux</w:t>
      </w:r>
      <w:r w:rsidR="004F69D6">
        <w:t xml:space="preserve">, </w:t>
      </w:r>
      <w:r w:rsidRPr="00033231">
        <w:t>séparés sur une tempe et lissés brillamment sur le haut du front</w:t>
      </w:r>
      <w:r w:rsidR="004F69D6">
        <w:t xml:space="preserve">, </w:t>
      </w:r>
      <w:r w:rsidRPr="00033231">
        <w:t>d</w:t>
      </w:r>
      <w:r w:rsidR="004F69D6">
        <w:t>’</w:t>
      </w:r>
      <w:r w:rsidRPr="00033231">
        <w:t>où ils retombaient en boucles qui paraissaient formées nat</w:t>
      </w:r>
      <w:r w:rsidRPr="00033231">
        <w:t>u</w:t>
      </w:r>
      <w:r w:rsidRPr="00033231">
        <w:t>rellement</w:t>
      </w:r>
      <w:r w:rsidR="004F69D6">
        <w:t xml:space="preserve">, </w:t>
      </w:r>
      <w:r w:rsidRPr="00033231">
        <w:t>tant étaient libres leurs flottantes ondulations</w:t>
      </w:r>
      <w:r w:rsidR="004F69D6">
        <w:t>.</w:t>
      </w:r>
    </w:p>
    <w:p w14:paraId="1499F38C" w14:textId="77777777" w:rsidR="004F69D6" w:rsidRDefault="004F69D6" w:rsidP="0021796F">
      <w:r>
        <w:t>« </w:t>
      </w:r>
      <w:r w:rsidR="00000000" w:rsidRPr="00033231">
        <w:t>Est-ce que vous êtes fatiguée de votre promenade</w:t>
      </w:r>
      <w:r>
        <w:t xml:space="preserve"> ? </w:t>
      </w:r>
      <w:r w:rsidR="00000000" w:rsidRPr="00033231">
        <w:t>lui demanda-t-elle</w:t>
      </w:r>
      <w:r>
        <w:t>.</w:t>
      </w:r>
    </w:p>
    <w:p w14:paraId="19D525E1" w14:textId="77777777" w:rsidR="004F69D6" w:rsidRDefault="004F69D6" w:rsidP="0021796F">
      <w:r>
        <w:t>— </w:t>
      </w:r>
      <w:r w:rsidR="00000000" w:rsidRPr="00033231">
        <w:t>Non</w:t>
      </w:r>
      <w:r>
        <w:t xml:space="preserve">, </w:t>
      </w:r>
      <w:r w:rsidR="00000000" w:rsidRPr="00033231">
        <w:t>pas le moins du monde</w:t>
      </w:r>
      <w:r>
        <w:t xml:space="preserve"> ; </w:t>
      </w:r>
      <w:r w:rsidR="00000000" w:rsidRPr="00033231">
        <w:t>il n</w:t>
      </w:r>
      <w:r>
        <w:t>’</w:t>
      </w:r>
      <w:r w:rsidR="00000000" w:rsidRPr="00033231">
        <w:t>y a qu</w:t>
      </w:r>
      <w:r>
        <w:t>’</w:t>
      </w:r>
      <w:r w:rsidR="00000000" w:rsidRPr="00033231">
        <w:t>une petite di</w:t>
      </w:r>
      <w:r w:rsidR="00000000" w:rsidRPr="00033231">
        <w:t>s</w:t>
      </w:r>
      <w:r w:rsidR="00000000" w:rsidRPr="00033231">
        <w:t>tance</w:t>
      </w:r>
      <w:r>
        <w:t xml:space="preserve">, </w:t>
      </w:r>
      <w:r w:rsidR="00000000" w:rsidRPr="00033231">
        <w:t>un mille</w:t>
      </w:r>
      <w:r>
        <w:t>.</w:t>
      </w:r>
    </w:p>
    <w:p w14:paraId="225BCF2B" w14:textId="77777777" w:rsidR="004F69D6" w:rsidRDefault="004F69D6" w:rsidP="0021796F">
      <w:r>
        <w:t>— </w:t>
      </w:r>
      <w:r w:rsidR="00000000" w:rsidRPr="00033231">
        <w:t>Vous semblez pâle</w:t>
      </w:r>
      <w:r>
        <w:t xml:space="preserve">. </w:t>
      </w:r>
      <w:r w:rsidR="00000000" w:rsidRPr="00033231">
        <w:t>Est-elle toujours aussi pâle</w:t>
      </w:r>
      <w:r>
        <w:t xml:space="preserve"> ? </w:t>
      </w:r>
      <w:r w:rsidR="00000000" w:rsidRPr="00033231">
        <w:t>dema</w:t>
      </w:r>
      <w:r w:rsidR="00000000" w:rsidRPr="00033231">
        <w:t>n</w:t>
      </w:r>
      <w:r w:rsidR="00000000" w:rsidRPr="00033231">
        <w:t>da-t-elle en se tournant vers le recteur</w:t>
      </w:r>
      <w:r>
        <w:t>.</w:t>
      </w:r>
    </w:p>
    <w:p w14:paraId="7B9F466C" w14:textId="77777777" w:rsidR="004F69D6" w:rsidRDefault="004F69D6" w:rsidP="0021796F">
      <w:r>
        <w:t>— </w:t>
      </w:r>
      <w:r w:rsidR="00000000" w:rsidRPr="00033231">
        <w:t>Elle était autrefois aussi rose que la plus vermeille de vos fleurs</w:t>
      </w:r>
      <w:r>
        <w:t>.</w:t>
      </w:r>
    </w:p>
    <w:p w14:paraId="2ABE1FD1" w14:textId="77777777" w:rsidR="004F69D6" w:rsidRDefault="004F69D6" w:rsidP="0021796F">
      <w:r>
        <w:t>— </w:t>
      </w:r>
      <w:r w:rsidR="00000000" w:rsidRPr="00033231">
        <w:t>Pourquoi est-elle changée</w:t>
      </w:r>
      <w:r>
        <w:t xml:space="preserve"> ? </w:t>
      </w:r>
      <w:r w:rsidR="00000000" w:rsidRPr="00033231">
        <w:t>Qu</w:t>
      </w:r>
      <w:r>
        <w:t>’</w:t>
      </w:r>
      <w:r w:rsidR="00000000" w:rsidRPr="00033231">
        <w:t>est-ce qui l</w:t>
      </w:r>
      <w:r>
        <w:t>’</w:t>
      </w:r>
      <w:r w:rsidR="00000000" w:rsidRPr="00033231">
        <w:t>a rendue p</w:t>
      </w:r>
      <w:r w:rsidR="00000000" w:rsidRPr="00033231">
        <w:t>â</w:t>
      </w:r>
      <w:r w:rsidR="00000000" w:rsidRPr="00033231">
        <w:t>le</w:t>
      </w:r>
      <w:r>
        <w:t xml:space="preserve"> ? </w:t>
      </w:r>
      <w:r w:rsidR="00000000" w:rsidRPr="00033231">
        <w:t>A-t-elle été malade</w:t>
      </w:r>
      <w:r>
        <w:t> ?</w:t>
      </w:r>
    </w:p>
    <w:p w14:paraId="10EFFE5C" w14:textId="77777777" w:rsidR="004F69D6" w:rsidRDefault="004F69D6" w:rsidP="0021796F">
      <w:r>
        <w:t>— </w:t>
      </w:r>
      <w:r w:rsidR="00000000" w:rsidRPr="00033231">
        <w:t>Elle m</w:t>
      </w:r>
      <w:r>
        <w:t>’</w:t>
      </w:r>
      <w:r w:rsidR="00000000" w:rsidRPr="00033231">
        <w:t>a dit qu</w:t>
      </w:r>
      <w:r>
        <w:t>’</w:t>
      </w:r>
      <w:r w:rsidR="00000000" w:rsidRPr="00033231">
        <w:t>elle a besoin d</w:t>
      </w:r>
      <w:r>
        <w:t>’</w:t>
      </w:r>
      <w:r w:rsidR="00000000" w:rsidRPr="00033231">
        <w:t>un changement d</w:t>
      </w:r>
      <w:r>
        <w:t>’</w:t>
      </w:r>
      <w:r w:rsidR="00000000" w:rsidRPr="00033231">
        <w:t>air</w:t>
      </w:r>
      <w:r>
        <w:t>.</w:t>
      </w:r>
    </w:p>
    <w:p w14:paraId="5F951E71" w14:textId="77777777" w:rsidR="004F69D6" w:rsidRDefault="004F69D6" w:rsidP="0021796F">
      <w:r>
        <w:t>— </w:t>
      </w:r>
      <w:r w:rsidR="00000000" w:rsidRPr="00033231">
        <w:t>Il faut le lui donner</w:t>
      </w:r>
      <w:r>
        <w:t xml:space="preserve"> ; </w:t>
      </w:r>
      <w:r w:rsidR="00000000" w:rsidRPr="00033231">
        <w:t>vous devriez l</w:t>
      </w:r>
      <w:r>
        <w:t>’</w:t>
      </w:r>
      <w:r w:rsidR="00000000" w:rsidRPr="00033231">
        <w:t>envoyer sur les bords de la mer</w:t>
      </w:r>
      <w:r>
        <w:t>.</w:t>
      </w:r>
    </w:p>
    <w:p w14:paraId="65FF5198" w14:textId="77777777" w:rsidR="004F69D6" w:rsidRDefault="004F69D6" w:rsidP="0021796F">
      <w:r>
        <w:lastRenderedPageBreak/>
        <w:t>— </w:t>
      </w:r>
      <w:r w:rsidR="00000000" w:rsidRPr="00033231">
        <w:t>C</w:t>
      </w:r>
      <w:r>
        <w:t>’</w:t>
      </w:r>
      <w:r w:rsidR="00000000" w:rsidRPr="00033231">
        <w:t>est ce que je me propose de faire avant la fin de la sa</w:t>
      </w:r>
      <w:r w:rsidR="00000000" w:rsidRPr="00033231">
        <w:t>i</w:t>
      </w:r>
      <w:r w:rsidR="00000000" w:rsidRPr="00033231">
        <w:t>son</w:t>
      </w:r>
      <w:r>
        <w:t xml:space="preserve">. </w:t>
      </w:r>
      <w:r w:rsidR="00000000" w:rsidRPr="00033231">
        <w:t>En attendant</w:t>
      </w:r>
      <w:r>
        <w:t xml:space="preserve">, </w:t>
      </w:r>
      <w:r w:rsidR="00000000" w:rsidRPr="00033231">
        <w:t>je veux lui faire faire votre connaissance</w:t>
      </w:r>
      <w:r>
        <w:t xml:space="preserve">, </w:t>
      </w:r>
      <w:r w:rsidR="00000000" w:rsidRPr="00033231">
        <w:t>si vous voulez bien le permettre</w:t>
      </w:r>
      <w:r>
        <w:t>.</w:t>
      </w:r>
    </w:p>
    <w:p w14:paraId="4588D758" w14:textId="77777777" w:rsidR="004F69D6" w:rsidRDefault="004F69D6" w:rsidP="0021796F">
      <w:r>
        <w:t>— </w:t>
      </w:r>
      <w:r w:rsidR="00000000" w:rsidRPr="00033231">
        <w:t xml:space="preserve">Je suis sûre que miss </w:t>
      </w:r>
      <w:proofErr w:type="spellStart"/>
      <w:r w:rsidR="00000000" w:rsidRPr="00033231">
        <w:t>Keeldar</w:t>
      </w:r>
      <w:proofErr w:type="spellEnd"/>
      <w:r w:rsidR="00000000" w:rsidRPr="00033231">
        <w:t xml:space="preserve"> n</w:t>
      </w:r>
      <w:r>
        <w:t>’</w:t>
      </w:r>
      <w:r w:rsidR="00000000" w:rsidRPr="00033231">
        <w:t>y fera pas d</w:t>
      </w:r>
      <w:r>
        <w:t>’</w:t>
      </w:r>
      <w:r w:rsidR="00000000" w:rsidRPr="00033231">
        <w:t>objection</w:t>
      </w:r>
      <w:r>
        <w:t xml:space="preserve">, </w:t>
      </w:r>
      <w:r w:rsidR="00000000" w:rsidRPr="00033231">
        <w:t xml:space="preserve">dit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 xml:space="preserve">Je crois pouvoir prendre sur moi de dire que la fréquente présence de miss </w:t>
      </w:r>
      <w:proofErr w:type="spellStart"/>
      <w:r w:rsidR="00000000" w:rsidRPr="00033231">
        <w:t>Helstone</w:t>
      </w:r>
      <w:proofErr w:type="spellEnd"/>
      <w:r w:rsidR="00000000" w:rsidRPr="00033231">
        <w:t xml:space="preserve"> à </w:t>
      </w:r>
      <w:proofErr w:type="spellStart"/>
      <w:r w:rsidR="00000000" w:rsidRPr="00033231">
        <w:t>Fieldhead</w:t>
      </w:r>
      <w:proofErr w:type="spellEnd"/>
      <w:r w:rsidR="00000000" w:rsidRPr="00033231">
        <w:t xml:space="preserve"> sera consid</w:t>
      </w:r>
      <w:r w:rsidR="00000000" w:rsidRPr="00033231">
        <w:t>é</w:t>
      </w:r>
      <w:r w:rsidR="00000000" w:rsidRPr="00033231">
        <w:t>rée comme une faveur</w:t>
      </w:r>
      <w:r>
        <w:t>.</w:t>
      </w:r>
    </w:p>
    <w:p w14:paraId="587672A1" w14:textId="77777777" w:rsidR="004F69D6" w:rsidRDefault="004F69D6" w:rsidP="0021796F">
      <w:r>
        <w:t>— </w:t>
      </w:r>
      <w:r w:rsidR="00000000" w:rsidRPr="00033231">
        <w:t>Vous venez d</w:t>
      </w:r>
      <w:r>
        <w:t>’</w:t>
      </w:r>
      <w:r w:rsidR="00000000" w:rsidRPr="00033231">
        <w:t>exprimer précisément ma pensée</w:t>
      </w:r>
      <w:r>
        <w:t xml:space="preserve">, </w:t>
      </w:r>
      <w:r w:rsidR="00000000" w:rsidRPr="00033231">
        <w:t>madame</w:t>
      </w:r>
      <w:r>
        <w:t xml:space="preserve">, </w:t>
      </w:r>
      <w:r w:rsidR="00000000" w:rsidRPr="00033231">
        <w:t>dit Shirley</w:t>
      </w:r>
      <w:r>
        <w:t xml:space="preserve">, </w:t>
      </w:r>
      <w:r w:rsidR="00000000" w:rsidRPr="00033231">
        <w:t>et je vous remercie de m</w:t>
      </w:r>
      <w:r>
        <w:t>’</w:t>
      </w:r>
      <w:r w:rsidR="00000000" w:rsidRPr="00033231">
        <w:t>avoir devancée</w:t>
      </w:r>
      <w:r>
        <w:t xml:space="preserve">. </w:t>
      </w:r>
      <w:r w:rsidR="00000000" w:rsidRPr="00033231">
        <w:t>Laissez-moi vous dire</w:t>
      </w:r>
      <w:r>
        <w:t xml:space="preserve">, </w:t>
      </w:r>
      <w:r w:rsidR="00000000" w:rsidRPr="00033231">
        <w:t>continua-t-elle en se tournant de nouveau vers Car</w:t>
      </w:r>
      <w:r w:rsidR="00000000" w:rsidRPr="00033231">
        <w:t>o</w:t>
      </w:r>
      <w:r w:rsidR="00000000" w:rsidRPr="00033231">
        <w:t>line</w:t>
      </w:r>
      <w:r>
        <w:t xml:space="preserve">, </w:t>
      </w:r>
      <w:r w:rsidR="00000000" w:rsidRPr="00033231">
        <w:t>que vous aussi devez remercier ma gouvernante</w:t>
      </w:r>
      <w:r>
        <w:t xml:space="preserve"> ; </w:t>
      </w:r>
      <w:r w:rsidR="00000000" w:rsidRPr="00033231">
        <w:t>elle n</w:t>
      </w:r>
      <w:r>
        <w:t>’</w:t>
      </w:r>
      <w:r w:rsidR="00000000" w:rsidRPr="00033231">
        <w:t>accueillerait pas tout le monde comme elle vous a accueillie</w:t>
      </w:r>
      <w:r>
        <w:t xml:space="preserve"> ; </w:t>
      </w:r>
      <w:r w:rsidR="00000000" w:rsidRPr="00033231">
        <w:t>vous êtes favorisée plus que vous ne le pensez</w:t>
      </w:r>
      <w:r>
        <w:t xml:space="preserve">. </w:t>
      </w:r>
      <w:r w:rsidR="00000000" w:rsidRPr="00033231">
        <w:t>Ce matin</w:t>
      </w:r>
      <w:r>
        <w:t xml:space="preserve">, </w:t>
      </w:r>
      <w:r w:rsidR="00000000" w:rsidRPr="00033231">
        <w:t>auss</w:t>
      </w:r>
      <w:r w:rsidR="00000000" w:rsidRPr="00033231">
        <w:t>i</w:t>
      </w:r>
      <w:r w:rsidR="00000000" w:rsidRPr="00033231">
        <w:t>tôt que vous allez être partie</w:t>
      </w:r>
      <w:r>
        <w:t xml:space="preserve">, </w:t>
      </w:r>
      <w:r w:rsidR="00000000" w:rsidRPr="00033231">
        <w:t xml:space="preserve">je veux demander à </w:t>
      </w:r>
      <w:proofErr w:type="spellStart"/>
      <w:r w:rsidR="00000000" w:rsidRPr="00033231">
        <w:t>mistress</w:t>
      </w:r>
      <w:proofErr w:type="spellEnd"/>
      <w:r w:rsidR="00000000" w:rsidRPr="00033231">
        <w:t xml:space="preserve"> </w:t>
      </w:r>
      <w:proofErr w:type="spellStart"/>
      <w:r w:rsidR="00000000" w:rsidRPr="00033231">
        <w:t>Pryor</w:t>
      </w:r>
      <w:proofErr w:type="spellEnd"/>
      <w:r w:rsidR="00000000" w:rsidRPr="00033231">
        <w:t xml:space="preserve"> son opinion sur vous</w:t>
      </w:r>
      <w:r>
        <w:t xml:space="preserve">. </w:t>
      </w:r>
      <w:r w:rsidR="00000000" w:rsidRPr="00033231">
        <w:t>Je peux me reposer sur son jugement</w:t>
      </w:r>
      <w:r>
        <w:t xml:space="preserve">, </w:t>
      </w:r>
      <w:r w:rsidR="00000000" w:rsidRPr="00033231">
        <w:t>car je l</w:t>
      </w:r>
      <w:r>
        <w:t>’</w:t>
      </w:r>
      <w:r w:rsidR="00000000" w:rsidRPr="00033231">
        <w:t>ai toujours trouvé merveilleusement sûr</w:t>
      </w:r>
      <w:r>
        <w:t xml:space="preserve">. </w:t>
      </w:r>
      <w:r w:rsidR="00000000" w:rsidRPr="00033231">
        <w:t>Déjà je prévois une réponse favorable à mes informations</w:t>
      </w:r>
      <w:r>
        <w:t xml:space="preserve"> : </w:t>
      </w:r>
      <w:r w:rsidR="00000000" w:rsidRPr="00033231">
        <w:t>est-ce que mes prév</w:t>
      </w:r>
      <w:r w:rsidR="00000000" w:rsidRPr="00033231">
        <w:t>i</w:t>
      </w:r>
      <w:r w:rsidR="00000000" w:rsidRPr="00033231">
        <w:t>sions ne sont pas justes</w:t>
      </w:r>
      <w:r>
        <w:t xml:space="preserve">, </w:t>
      </w:r>
      <w:proofErr w:type="spellStart"/>
      <w:r w:rsidR="00000000" w:rsidRPr="00033231">
        <w:t>mistress</w:t>
      </w:r>
      <w:proofErr w:type="spellEnd"/>
      <w:r w:rsidR="00000000" w:rsidRPr="00033231">
        <w:t xml:space="preserve"> </w:t>
      </w:r>
      <w:proofErr w:type="spellStart"/>
      <w:r w:rsidR="00000000" w:rsidRPr="00033231">
        <w:t>Pryor</w:t>
      </w:r>
      <w:proofErr w:type="spellEnd"/>
      <w:r>
        <w:t> ?</w:t>
      </w:r>
    </w:p>
    <w:p w14:paraId="6C4BDF7A" w14:textId="77777777" w:rsidR="004F69D6" w:rsidRDefault="004F69D6" w:rsidP="0021796F">
      <w:r>
        <w:t>— </w:t>
      </w:r>
      <w:r w:rsidR="00000000" w:rsidRPr="00033231">
        <w:t>Ma chère</w:t>
      </w:r>
      <w:r>
        <w:t xml:space="preserve">, </w:t>
      </w:r>
      <w:r w:rsidR="00000000" w:rsidRPr="00033231">
        <w:t xml:space="preserve">vous venez de dire que vous me demanderiez mon opinion lorsque miss </w:t>
      </w:r>
      <w:proofErr w:type="spellStart"/>
      <w:r w:rsidR="00000000" w:rsidRPr="00033231">
        <w:t>Helstone</w:t>
      </w:r>
      <w:proofErr w:type="spellEnd"/>
      <w:r w:rsidR="00000000" w:rsidRPr="00033231">
        <w:t xml:space="preserve"> serait partie</w:t>
      </w:r>
      <w:r>
        <w:t xml:space="preserve"> ; </w:t>
      </w:r>
      <w:r w:rsidR="00000000" w:rsidRPr="00033231">
        <w:t>il n</w:t>
      </w:r>
      <w:r>
        <w:t>’</w:t>
      </w:r>
      <w:r w:rsidR="00000000" w:rsidRPr="00033231">
        <w:t>est donc guère probable que je vous la donne en sa présence</w:t>
      </w:r>
      <w:r>
        <w:t>.</w:t>
      </w:r>
    </w:p>
    <w:p w14:paraId="21910BDD" w14:textId="531874F6" w:rsidR="00000000" w:rsidRPr="00033231" w:rsidRDefault="004F69D6" w:rsidP="0021796F">
      <w:r>
        <w:t>— </w:t>
      </w:r>
      <w:r w:rsidR="00000000" w:rsidRPr="00033231">
        <w:t>Non</w:t>
      </w:r>
      <w:r>
        <w:t xml:space="preserve">, </w:t>
      </w:r>
      <w:r w:rsidR="00000000" w:rsidRPr="00033231">
        <w:t>et peut-être se passera-t-il un temps assez long avant que je l</w:t>
      </w:r>
      <w:r>
        <w:t>’</w:t>
      </w:r>
      <w:r w:rsidR="00000000" w:rsidRPr="00033231">
        <w:t>obtienne</w:t>
      </w:r>
      <w:r>
        <w:t xml:space="preserve">. </w:t>
      </w:r>
      <w:r w:rsidR="00000000" w:rsidRPr="00033231">
        <w:t>Je suis souvent réduite au supplice de Tantale par l</w:t>
      </w:r>
      <w:r>
        <w:t>’</w:t>
      </w:r>
      <w:r w:rsidR="00000000" w:rsidRPr="00033231">
        <w:t xml:space="preserve">extrême réserve de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 xml:space="preserve">monsieur </w:t>
      </w:r>
      <w:proofErr w:type="spellStart"/>
      <w:r w:rsidR="00000000" w:rsidRPr="00033231">
        <w:t>Hel</w:t>
      </w:r>
      <w:r w:rsidR="00000000" w:rsidRPr="00033231">
        <w:t>s</w:t>
      </w:r>
      <w:r w:rsidR="00000000" w:rsidRPr="00033231">
        <w:t>tone</w:t>
      </w:r>
      <w:proofErr w:type="spellEnd"/>
      <w:r>
        <w:t xml:space="preserve">. </w:t>
      </w:r>
      <w:r w:rsidR="00000000" w:rsidRPr="00033231">
        <w:t>Ses jugements doivent être corrects lorsqu</w:t>
      </w:r>
      <w:r>
        <w:t>’</w:t>
      </w:r>
      <w:r w:rsidR="00000000" w:rsidRPr="00033231">
        <w:t>ils arrivent</w:t>
      </w:r>
      <w:r>
        <w:t xml:space="preserve">, </w:t>
      </w:r>
      <w:r w:rsidR="00000000" w:rsidRPr="00033231">
        <w:t>car ils sont souvent aussi lents à venir que ceux du lord chancelier</w:t>
      </w:r>
      <w:r>
        <w:t xml:space="preserve">. </w:t>
      </w:r>
      <w:r w:rsidR="00000000" w:rsidRPr="00033231">
        <w:t>Mes sollicitations ne peuvent la décider à se prononcer sur le caractère de certaines personnes</w:t>
      </w:r>
      <w:r>
        <w:t>. »</w:t>
      </w:r>
    </w:p>
    <w:p w14:paraId="01725E55" w14:textId="77777777" w:rsidR="004F69D6" w:rsidRDefault="00000000" w:rsidP="0021796F">
      <w:proofErr w:type="spellStart"/>
      <w:r w:rsidRPr="00033231">
        <w:t>Mistress</w:t>
      </w:r>
      <w:proofErr w:type="spellEnd"/>
      <w:r w:rsidRPr="00033231">
        <w:t xml:space="preserve"> </w:t>
      </w:r>
      <w:proofErr w:type="spellStart"/>
      <w:r w:rsidRPr="00033231">
        <w:t>Pryor</w:t>
      </w:r>
      <w:proofErr w:type="spellEnd"/>
      <w:r w:rsidRPr="00033231">
        <w:t xml:space="preserve"> sourit</w:t>
      </w:r>
      <w:r w:rsidR="004F69D6">
        <w:t>.</w:t>
      </w:r>
    </w:p>
    <w:p w14:paraId="70AAF5E4" w14:textId="25C7FE85" w:rsidR="004F69D6" w:rsidRDefault="004F69D6" w:rsidP="0021796F">
      <w:r>
        <w:lastRenderedPageBreak/>
        <w:t>« </w:t>
      </w:r>
      <w:r w:rsidR="00000000" w:rsidRPr="00033231">
        <w:t>Oui</w:t>
      </w:r>
      <w:r>
        <w:t xml:space="preserve">, </w:t>
      </w:r>
      <w:r w:rsidR="00000000" w:rsidRPr="00033231">
        <w:t>je sais ce que signifie ce sourire</w:t>
      </w:r>
      <w:r>
        <w:t xml:space="preserve"> : </w:t>
      </w:r>
      <w:r w:rsidR="00000000" w:rsidRPr="00033231">
        <w:t>vous pensez à mon fermier gentilhomme</w:t>
      </w:r>
      <w:r>
        <w:t xml:space="preserve">. </w:t>
      </w:r>
      <w:r w:rsidR="00000000" w:rsidRPr="00033231">
        <w:t xml:space="preserve">Connaissez-vous </w:t>
      </w:r>
      <w:r>
        <w:t>M. </w:t>
      </w:r>
      <w:r w:rsidR="00000000" w:rsidRPr="00033231">
        <w:t>Moore</w:t>
      </w:r>
      <w:r>
        <w:t xml:space="preserve">, </w:t>
      </w:r>
      <w:r w:rsidR="00000000" w:rsidRPr="00033231">
        <w:t xml:space="preserve">de </w:t>
      </w:r>
      <w:proofErr w:type="spellStart"/>
      <w:r w:rsidR="00000000" w:rsidRPr="00033231">
        <w:t>Hollow</w:t>
      </w:r>
      <w:proofErr w:type="spellEnd"/>
      <w:r>
        <w:t xml:space="preserve"> ? </w:t>
      </w:r>
      <w:r w:rsidR="00000000" w:rsidRPr="00033231">
        <w:t xml:space="preserve">demanda-t-elle à </w:t>
      </w:r>
      <w:r>
        <w:t>M. </w:t>
      </w:r>
      <w:proofErr w:type="spellStart"/>
      <w:r w:rsidR="00000000" w:rsidRPr="00033231">
        <w:t>Helstone</w:t>
      </w:r>
      <w:proofErr w:type="spellEnd"/>
      <w:r>
        <w:t>.</w:t>
      </w:r>
    </w:p>
    <w:p w14:paraId="6FD85CC7" w14:textId="77777777" w:rsidR="004F69D6" w:rsidRDefault="004F69D6" w:rsidP="0021796F">
      <w:r>
        <w:t>— </w:t>
      </w:r>
      <w:r w:rsidR="00000000" w:rsidRPr="00033231">
        <w:t>Oui</w:t>
      </w:r>
      <w:r>
        <w:t xml:space="preserve">, </w:t>
      </w:r>
      <w:r w:rsidR="00000000" w:rsidRPr="00033231">
        <w:t>oui</w:t>
      </w:r>
      <w:r>
        <w:t xml:space="preserve">, </w:t>
      </w:r>
      <w:r w:rsidR="00000000" w:rsidRPr="00033231">
        <w:t>votre fermier</w:t>
      </w:r>
      <w:r>
        <w:t xml:space="preserve"> : </w:t>
      </w:r>
      <w:r w:rsidR="00000000" w:rsidRPr="00033231">
        <w:t>vous l</w:t>
      </w:r>
      <w:r>
        <w:t>’</w:t>
      </w:r>
      <w:r w:rsidR="00000000" w:rsidRPr="00033231">
        <w:t>avez vu beaucoup sans doute depuis votre arrivée</w:t>
      </w:r>
      <w:r>
        <w:t> ?</w:t>
      </w:r>
    </w:p>
    <w:p w14:paraId="044A8F9C" w14:textId="77777777" w:rsidR="004F69D6" w:rsidRDefault="004F69D6" w:rsidP="0021796F">
      <w:r>
        <w:t>— </w:t>
      </w:r>
      <w:r w:rsidR="00000000" w:rsidRPr="00033231">
        <w:t>J</w:t>
      </w:r>
      <w:r>
        <w:t>’</w:t>
      </w:r>
      <w:r w:rsidR="00000000" w:rsidRPr="00033231">
        <w:t>ai été obligée de le voir</w:t>
      </w:r>
      <w:r>
        <w:t xml:space="preserve">. </w:t>
      </w:r>
      <w:r w:rsidR="00000000" w:rsidRPr="00033231">
        <w:t>Il y a des affaires à traiter</w:t>
      </w:r>
      <w:r>
        <w:t xml:space="preserve">. </w:t>
      </w:r>
      <w:r w:rsidR="00000000" w:rsidRPr="00033231">
        <w:t>Les affaires</w:t>
      </w:r>
      <w:r>
        <w:t xml:space="preserve"> ! </w:t>
      </w:r>
      <w:r w:rsidR="00000000" w:rsidRPr="00033231">
        <w:t>ce mot me fait souvenir que je ne suis plus une jeune fille</w:t>
      </w:r>
      <w:r>
        <w:t xml:space="preserve">, </w:t>
      </w:r>
      <w:r w:rsidR="00000000" w:rsidRPr="00033231">
        <w:t>mais une femme</w:t>
      </w:r>
      <w:r>
        <w:t xml:space="preserve">, </w:t>
      </w:r>
      <w:r w:rsidR="00000000" w:rsidRPr="00033231">
        <w:t>et même quelque chose de plus qu</w:t>
      </w:r>
      <w:r>
        <w:t>’</w:t>
      </w:r>
      <w:r w:rsidR="00000000" w:rsidRPr="00033231">
        <w:t>une femme</w:t>
      </w:r>
      <w:r>
        <w:t xml:space="preserve"> ; </w:t>
      </w:r>
      <w:r w:rsidR="00000000" w:rsidRPr="00033231">
        <w:t>je suis un squire</w:t>
      </w:r>
      <w:r>
        <w:t xml:space="preserve"> ; </w:t>
      </w:r>
      <w:r w:rsidR="00000000" w:rsidRPr="00033231">
        <w:t xml:space="preserve">Shirley </w:t>
      </w:r>
      <w:proofErr w:type="spellStart"/>
      <w:r w:rsidR="00000000" w:rsidRPr="00033231">
        <w:t>Keeldar</w:t>
      </w:r>
      <w:proofErr w:type="spellEnd"/>
      <w:r>
        <w:t xml:space="preserve">, </w:t>
      </w:r>
      <w:r w:rsidR="00000000" w:rsidRPr="00033231">
        <w:t>Esq</w:t>
      </w:r>
      <w:r>
        <w:t xml:space="preserve">., </w:t>
      </w:r>
      <w:r w:rsidR="00000000" w:rsidRPr="00033231">
        <w:t>devraient être mon nom et mon titre</w:t>
      </w:r>
      <w:r>
        <w:t xml:space="preserve">. </w:t>
      </w:r>
      <w:r w:rsidR="00000000" w:rsidRPr="00033231">
        <w:t>Ils m</w:t>
      </w:r>
      <w:r>
        <w:t>’</w:t>
      </w:r>
      <w:r w:rsidR="00000000" w:rsidRPr="00033231">
        <w:t>ont donné un nom d</w:t>
      </w:r>
      <w:r>
        <w:t>’</w:t>
      </w:r>
      <w:r w:rsidR="00000000" w:rsidRPr="00033231">
        <w:t>homme</w:t>
      </w:r>
      <w:r>
        <w:t xml:space="preserve"> ; </w:t>
      </w:r>
      <w:r w:rsidR="00000000" w:rsidRPr="00033231">
        <w:t>j</w:t>
      </w:r>
      <w:r>
        <w:t>’</w:t>
      </w:r>
      <w:r w:rsidR="00000000" w:rsidRPr="00033231">
        <w:t>occupe la position d</w:t>
      </w:r>
      <w:r>
        <w:t>’</w:t>
      </w:r>
      <w:r w:rsidR="00000000" w:rsidRPr="00033231">
        <w:t>un homme</w:t>
      </w:r>
      <w:r>
        <w:t xml:space="preserve"> ; </w:t>
      </w:r>
      <w:r w:rsidR="00000000" w:rsidRPr="00033231">
        <w:t>c</w:t>
      </w:r>
      <w:r>
        <w:t>’</w:t>
      </w:r>
      <w:r w:rsidR="00000000" w:rsidRPr="00033231">
        <w:t>en est assez pour me donner une touche de virilité</w:t>
      </w:r>
      <w:r>
        <w:t xml:space="preserve"> ; </w:t>
      </w:r>
      <w:r w:rsidR="00000000" w:rsidRPr="00033231">
        <w:t>et</w:t>
      </w:r>
      <w:r>
        <w:t xml:space="preserve">, </w:t>
      </w:r>
      <w:r w:rsidR="00000000" w:rsidRPr="00033231">
        <w:t>lorsque je vois des gens comme ce s</w:t>
      </w:r>
      <w:r w:rsidR="00000000" w:rsidRPr="00033231">
        <w:t>u</w:t>
      </w:r>
      <w:r w:rsidR="00000000" w:rsidRPr="00033231">
        <w:t>perbe Anglo-Belge</w:t>
      </w:r>
      <w:r>
        <w:t xml:space="preserve">, </w:t>
      </w:r>
      <w:r w:rsidR="00000000" w:rsidRPr="00033231">
        <w:t>ce Gérard Moore</w:t>
      </w:r>
      <w:r>
        <w:t xml:space="preserve">, </w:t>
      </w:r>
      <w:r w:rsidR="00000000" w:rsidRPr="00033231">
        <w:t>devant moi et me parlant gravement d</w:t>
      </w:r>
      <w:r>
        <w:t>’</w:t>
      </w:r>
      <w:r w:rsidR="00000000" w:rsidRPr="00033231">
        <w:t>affaires</w:t>
      </w:r>
      <w:r>
        <w:t xml:space="preserve">, </w:t>
      </w:r>
      <w:r w:rsidR="00000000" w:rsidRPr="00033231">
        <w:t>je me crois tout à fait un gentleman</w:t>
      </w:r>
      <w:r>
        <w:t xml:space="preserve">. </w:t>
      </w:r>
      <w:r w:rsidR="00000000" w:rsidRPr="00033231">
        <w:t>Vous devriez me choisir pour votre marguillier</w:t>
      </w:r>
      <w:r>
        <w:t xml:space="preserve">, </w:t>
      </w:r>
      <w:r w:rsidR="00000000" w:rsidRPr="00033231">
        <w:t xml:space="preserve">monsieur </w:t>
      </w:r>
      <w:proofErr w:type="spellStart"/>
      <w:r w:rsidR="00000000" w:rsidRPr="00033231">
        <w:t>Helstone</w:t>
      </w:r>
      <w:proofErr w:type="spellEnd"/>
      <w:r>
        <w:t xml:space="preserve">, </w:t>
      </w:r>
      <w:r w:rsidR="00000000" w:rsidRPr="00033231">
        <w:t>la première fois que vous aurez à en élire un</w:t>
      </w:r>
      <w:r>
        <w:t xml:space="preserve">. </w:t>
      </w:r>
      <w:r w:rsidR="00000000" w:rsidRPr="00033231">
        <w:t>Il faut aussi que je devienne magistrat et capitaine de la milice</w:t>
      </w:r>
      <w:r>
        <w:t xml:space="preserve">. </w:t>
      </w:r>
      <w:r w:rsidR="00000000" w:rsidRPr="00033231">
        <w:t>La mère de Tony Lumpkin était bien colonel</w:t>
      </w:r>
      <w:r>
        <w:t xml:space="preserve">, </w:t>
      </w:r>
      <w:r w:rsidR="00000000" w:rsidRPr="00033231">
        <w:t>et sa tante juge de paix</w:t>
      </w:r>
      <w:r>
        <w:t xml:space="preserve"> ; </w:t>
      </w:r>
      <w:r w:rsidR="00000000" w:rsidRPr="00033231">
        <w:t>pourquoi ne le serais-je pas</w:t>
      </w:r>
      <w:r>
        <w:t> ?</w:t>
      </w:r>
    </w:p>
    <w:p w14:paraId="6F459753" w14:textId="77777777" w:rsidR="004F69D6" w:rsidRDefault="004F69D6" w:rsidP="0021796F">
      <w:r>
        <w:t>— </w:t>
      </w:r>
      <w:r w:rsidR="00000000" w:rsidRPr="00033231">
        <w:t>De tout mon cœur</w:t>
      </w:r>
      <w:r>
        <w:t xml:space="preserve">. </w:t>
      </w:r>
      <w:r w:rsidR="00000000" w:rsidRPr="00033231">
        <w:t>Si vous sollicitez les suffrages</w:t>
      </w:r>
      <w:r>
        <w:t xml:space="preserve">, </w:t>
      </w:r>
      <w:r w:rsidR="00000000" w:rsidRPr="00033231">
        <w:t>je vous promets de mettre mon nom en tête de la liste des votes</w:t>
      </w:r>
      <w:r>
        <w:t xml:space="preserve">. </w:t>
      </w:r>
      <w:r w:rsidR="00000000" w:rsidRPr="00033231">
        <w:t>Mais nous parlions de Moore</w:t>
      </w:r>
      <w:r>
        <w:t> ?</w:t>
      </w:r>
    </w:p>
    <w:p w14:paraId="1FB523A4" w14:textId="24521C10" w:rsidR="004F69D6" w:rsidRDefault="004F69D6" w:rsidP="0021796F">
      <w:r>
        <w:t>— </w:t>
      </w:r>
      <w:r w:rsidR="00000000" w:rsidRPr="00033231">
        <w:t>Ah</w:t>
      </w:r>
      <w:r>
        <w:t xml:space="preserve"> ! </w:t>
      </w:r>
      <w:r w:rsidR="00000000" w:rsidRPr="00033231">
        <w:t>oui</w:t>
      </w:r>
      <w:r>
        <w:t xml:space="preserve">. </w:t>
      </w:r>
      <w:r w:rsidR="00000000" w:rsidRPr="00033231">
        <w:t>Je trouve qu</w:t>
      </w:r>
      <w:r>
        <w:t>’</w:t>
      </w:r>
      <w:r w:rsidR="00000000" w:rsidRPr="00033231">
        <w:t>il est un peu difficile de compre</w:t>
      </w:r>
      <w:r w:rsidR="00000000" w:rsidRPr="00033231">
        <w:t>n</w:t>
      </w:r>
      <w:r w:rsidR="00000000" w:rsidRPr="00033231">
        <w:t xml:space="preserve">dre </w:t>
      </w:r>
      <w:r>
        <w:t>M. </w:t>
      </w:r>
      <w:r w:rsidR="00000000" w:rsidRPr="00033231">
        <w:t>Moore</w:t>
      </w:r>
      <w:r>
        <w:t xml:space="preserve">, </w:t>
      </w:r>
      <w:r w:rsidR="00000000" w:rsidRPr="00033231">
        <w:t>de savoir ce qu</w:t>
      </w:r>
      <w:r>
        <w:t>’</w:t>
      </w:r>
      <w:r w:rsidR="00000000" w:rsidRPr="00033231">
        <w:t>il faut penser de lui</w:t>
      </w:r>
      <w:r>
        <w:t xml:space="preserve"> : </w:t>
      </w:r>
      <w:r w:rsidR="00000000" w:rsidRPr="00033231">
        <w:t>s</w:t>
      </w:r>
      <w:r>
        <w:t>’</w:t>
      </w:r>
      <w:r w:rsidR="00000000" w:rsidRPr="00033231">
        <w:t>il est ou non un homme auquel on doive accorder son amitié</w:t>
      </w:r>
      <w:r>
        <w:t xml:space="preserve">. </w:t>
      </w:r>
      <w:r w:rsidR="00000000" w:rsidRPr="00033231">
        <w:t>Il me par</w:t>
      </w:r>
      <w:r w:rsidR="00000000" w:rsidRPr="00033231">
        <w:t>a</w:t>
      </w:r>
      <w:r w:rsidR="00000000" w:rsidRPr="00033231">
        <w:t>ît un locataire dont tout propriétaire peut être fier</w:t>
      </w:r>
      <w:r>
        <w:t xml:space="preserve">, </w:t>
      </w:r>
      <w:r w:rsidR="00000000" w:rsidRPr="00033231">
        <w:t>et je suis fi</w:t>
      </w:r>
      <w:r w:rsidR="00000000" w:rsidRPr="00033231">
        <w:t>è</w:t>
      </w:r>
      <w:r w:rsidR="00000000" w:rsidRPr="00033231">
        <w:t>re de lui en ce sens</w:t>
      </w:r>
      <w:r>
        <w:t xml:space="preserve"> ; </w:t>
      </w:r>
      <w:r w:rsidR="00000000" w:rsidRPr="00033231">
        <w:t>mais comme voisin</w:t>
      </w:r>
      <w:r>
        <w:t xml:space="preserve">, </w:t>
      </w:r>
      <w:r w:rsidR="00000000" w:rsidRPr="00033231">
        <w:t>quel est-il</w:t>
      </w:r>
      <w:r>
        <w:t xml:space="preserve"> ? </w:t>
      </w:r>
      <w:r w:rsidR="00000000" w:rsidRPr="00033231">
        <w:t>À pl</w:t>
      </w:r>
      <w:r w:rsidR="00000000" w:rsidRPr="00033231">
        <w:t>u</w:t>
      </w:r>
      <w:r w:rsidR="00000000" w:rsidRPr="00033231">
        <w:t>sieurs reprises j</w:t>
      </w:r>
      <w:r>
        <w:t>’</w:t>
      </w:r>
      <w:r w:rsidR="00000000" w:rsidRPr="00033231">
        <w:t xml:space="preserve">ai engagé </w:t>
      </w:r>
      <w:proofErr w:type="spellStart"/>
      <w:r w:rsidR="00000000" w:rsidRPr="00033231">
        <w:t>mistress</w:t>
      </w:r>
      <w:proofErr w:type="spellEnd"/>
      <w:r w:rsidR="00000000" w:rsidRPr="00033231">
        <w:t xml:space="preserve"> </w:t>
      </w:r>
      <w:proofErr w:type="spellStart"/>
      <w:r w:rsidR="00000000" w:rsidRPr="00033231">
        <w:t>Pryor</w:t>
      </w:r>
      <w:proofErr w:type="spellEnd"/>
      <w:r w:rsidR="00000000" w:rsidRPr="00033231">
        <w:t xml:space="preserve"> à dire ce qu</w:t>
      </w:r>
      <w:r>
        <w:t>’</w:t>
      </w:r>
      <w:r w:rsidR="00000000" w:rsidRPr="00033231">
        <w:t>elle pense de lui</w:t>
      </w:r>
      <w:r>
        <w:t xml:space="preserve"> ; </w:t>
      </w:r>
      <w:r w:rsidR="00000000" w:rsidRPr="00033231">
        <w:t>mais elle élude toujours une réponse directe</w:t>
      </w:r>
      <w:r>
        <w:t xml:space="preserve">. </w:t>
      </w:r>
      <w:r w:rsidR="00000000" w:rsidRPr="00033231">
        <w:t>J</w:t>
      </w:r>
      <w:r>
        <w:t>’</w:t>
      </w:r>
      <w:r w:rsidR="00000000" w:rsidRPr="00033231">
        <w:t>espère que vous serez moins ambigu</w:t>
      </w:r>
      <w:r>
        <w:t xml:space="preserve">, </w:t>
      </w:r>
      <w:r w:rsidR="00000000" w:rsidRPr="00033231">
        <w:t xml:space="preserve">monsieur </w:t>
      </w:r>
      <w:proofErr w:type="spellStart"/>
      <w:r w:rsidR="00000000" w:rsidRPr="00033231">
        <w:lastRenderedPageBreak/>
        <w:t>Helstone</w:t>
      </w:r>
      <w:proofErr w:type="spellEnd"/>
      <w:r>
        <w:t xml:space="preserve">, </w:t>
      </w:r>
      <w:r w:rsidR="00000000" w:rsidRPr="00033231">
        <w:t>et que vous vous pr</w:t>
      </w:r>
      <w:r w:rsidR="00000000" w:rsidRPr="00033231">
        <w:t>o</w:t>
      </w:r>
      <w:r w:rsidR="00000000" w:rsidRPr="00033231">
        <w:t>noncerez immédiatement</w:t>
      </w:r>
      <w:r>
        <w:t xml:space="preserve">. </w:t>
      </w:r>
      <w:r w:rsidR="00000000" w:rsidRPr="00033231">
        <w:t>L</w:t>
      </w:r>
      <w:r>
        <w:t>’</w:t>
      </w:r>
      <w:r w:rsidR="00000000" w:rsidRPr="00033231">
        <w:t>aimez-vous</w:t>
      </w:r>
      <w:r>
        <w:t> ?</w:t>
      </w:r>
    </w:p>
    <w:p w14:paraId="3E5B4370" w14:textId="77777777" w:rsidR="004F69D6" w:rsidRDefault="004F69D6" w:rsidP="0021796F">
      <w:r>
        <w:t>— </w:t>
      </w:r>
      <w:r w:rsidR="00000000" w:rsidRPr="00033231">
        <w:t>Nullement</w:t>
      </w:r>
      <w:r>
        <w:t xml:space="preserve">, </w:t>
      </w:r>
      <w:r w:rsidR="00000000" w:rsidRPr="00033231">
        <w:t>quant à présent</w:t>
      </w:r>
      <w:r>
        <w:t xml:space="preserve">. </w:t>
      </w:r>
      <w:r w:rsidR="00000000" w:rsidRPr="00033231">
        <w:t>Son nom est tout à fait eff</w:t>
      </w:r>
      <w:r w:rsidR="00000000" w:rsidRPr="00033231">
        <w:t>a</w:t>
      </w:r>
      <w:r w:rsidR="00000000" w:rsidRPr="00033231">
        <w:t>cé de la liste de mes amis</w:t>
      </w:r>
      <w:r>
        <w:t>.</w:t>
      </w:r>
    </w:p>
    <w:p w14:paraId="2D9F7DC3" w14:textId="77777777" w:rsidR="004F69D6" w:rsidRDefault="004F69D6" w:rsidP="0021796F">
      <w:r>
        <w:t>— </w:t>
      </w:r>
      <w:r w:rsidR="00000000" w:rsidRPr="00033231">
        <w:t>Pour quelle raison</w:t>
      </w:r>
      <w:r>
        <w:t xml:space="preserve"> ? </w:t>
      </w:r>
      <w:r w:rsidR="00000000" w:rsidRPr="00033231">
        <w:t>Que vous a-t-il fait</w:t>
      </w:r>
      <w:r>
        <w:t> ?</w:t>
      </w:r>
    </w:p>
    <w:p w14:paraId="0C4757C4" w14:textId="77777777" w:rsidR="004F69D6" w:rsidRDefault="004F69D6" w:rsidP="0021796F">
      <w:r>
        <w:t>— </w:t>
      </w:r>
      <w:r w:rsidR="00000000" w:rsidRPr="00033231">
        <w:t>Mon oncle et lui ne s</w:t>
      </w:r>
      <w:r>
        <w:t>’</w:t>
      </w:r>
      <w:r w:rsidR="00000000" w:rsidRPr="00033231">
        <w:t>entendent pas sur la politique</w:t>
      </w:r>
      <w:r>
        <w:t>, »</w:t>
      </w:r>
      <w:r w:rsidR="00000000" w:rsidRPr="00033231">
        <w:t xml:space="preserve"> dit la douce voix de Caroline</w:t>
      </w:r>
      <w:r>
        <w:t>.</w:t>
      </w:r>
    </w:p>
    <w:p w14:paraId="71902FEA" w14:textId="77777777" w:rsidR="004F69D6" w:rsidRDefault="00000000" w:rsidP="0021796F">
      <w:r w:rsidRPr="00033231">
        <w:t>Elle eut beaucoup mieux fait de se taire en ce moment</w:t>
      </w:r>
      <w:r w:rsidR="004F69D6">
        <w:t xml:space="preserve"> : </w:t>
      </w:r>
      <w:r w:rsidRPr="00033231">
        <w:t>ne s</w:t>
      </w:r>
      <w:r w:rsidR="004F69D6">
        <w:t>’</w:t>
      </w:r>
      <w:r w:rsidRPr="00033231">
        <w:t>étant presque pas mêlée à la conversation auparavant</w:t>
      </w:r>
      <w:r w:rsidR="004F69D6">
        <w:t xml:space="preserve">, </w:t>
      </w:r>
      <w:r w:rsidRPr="00033231">
        <w:t>il n</w:t>
      </w:r>
      <w:r w:rsidR="004F69D6">
        <w:t>’</w:t>
      </w:r>
      <w:r w:rsidRPr="00033231">
        <w:t>était pas alors convenable pour elle de le faire</w:t>
      </w:r>
      <w:r w:rsidR="004F69D6">
        <w:t xml:space="preserve">. </w:t>
      </w:r>
      <w:r w:rsidRPr="00033231">
        <w:t>Elle le comprit vivement aussitôt qu</w:t>
      </w:r>
      <w:r w:rsidR="004F69D6">
        <w:t>’</w:t>
      </w:r>
      <w:r w:rsidRPr="00033231">
        <w:t>elle eut lâché le mot</w:t>
      </w:r>
      <w:r w:rsidR="004F69D6">
        <w:t xml:space="preserve">, </w:t>
      </w:r>
      <w:r w:rsidRPr="00033231">
        <w:t>et rougit jusqu</w:t>
      </w:r>
      <w:r w:rsidR="004F69D6">
        <w:t>’</w:t>
      </w:r>
      <w:r w:rsidRPr="00033231">
        <w:t>aux yeux</w:t>
      </w:r>
      <w:r w:rsidR="004F69D6">
        <w:t>.</w:t>
      </w:r>
    </w:p>
    <w:p w14:paraId="487265F9" w14:textId="77777777" w:rsidR="004F69D6" w:rsidRDefault="004F69D6" w:rsidP="0021796F">
      <w:r>
        <w:t>« </w:t>
      </w:r>
      <w:r w:rsidR="00000000" w:rsidRPr="00033231">
        <w:t>Quelle est la politique de Moore</w:t>
      </w:r>
      <w:r>
        <w:t xml:space="preserve"> ? </w:t>
      </w:r>
      <w:r w:rsidR="00000000" w:rsidRPr="00033231">
        <w:t>demanda Shirley</w:t>
      </w:r>
      <w:r>
        <w:t>.</w:t>
      </w:r>
    </w:p>
    <w:p w14:paraId="1F5D2AE1" w14:textId="77777777" w:rsidR="004F69D6" w:rsidRDefault="004F69D6" w:rsidP="0021796F">
      <w:r>
        <w:t>— </w:t>
      </w:r>
      <w:r w:rsidR="00000000" w:rsidRPr="00033231">
        <w:t>Celle d</w:t>
      </w:r>
      <w:r>
        <w:t>’</w:t>
      </w:r>
      <w:r w:rsidR="00000000" w:rsidRPr="00033231">
        <w:t>un marchand</w:t>
      </w:r>
      <w:r>
        <w:t xml:space="preserve">, </w:t>
      </w:r>
      <w:r w:rsidR="00000000" w:rsidRPr="00033231">
        <w:t>répondit le recteur</w:t>
      </w:r>
      <w:r>
        <w:t xml:space="preserve">, </w:t>
      </w:r>
      <w:r w:rsidR="00000000" w:rsidRPr="00033231">
        <w:t>étroite</w:t>
      </w:r>
      <w:r>
        <w:t xml:space="preserve">, </w:t>
      </w:r>
      <w:r w:rsidR="00000000" w:rsidRPr="00033231">
        <w:t>égoïste</w:t>
      </w:r>
      <w:r>
        <w:t xml:space="preserve">, </w:t>
      </w:r>
      <w:r w:rsidR="00000000" w:rsidRPr="00033231">
        <w:t>sans patriotisme</w:t>
      </w:r>
      <w:r>
        <w:t xml:space="preserve">. </w:t>
      </w:r>
      <w:r w:rsidR="00000000" w:rsidRPr="00033231">
        <w:t>Cet homme ne cesse de parler et d</w:t>
      </w:r>
      <w:r>
        <w:t>’</w:t>
      </w:r>
      <w:r w:rsidR="00000000" w:rsidRPr="00033231">
        <w:t>écrire contre la continuation de la guerre</w:t>
      </w:r>
      <w:r>
        <w:t xml:space="preserve"> : </w:t>
      </w:r>
      <w:r w:rsidR="00000000" w:rsidRPr="00033231">
        <w:t>il m</w:t>
      </w:r>
      <w:r>
        <w:t>’</w:t>
      </w:r>
      <w:r w:rsidR="00000000" w:rsidRPr="00033231">
        <w:t>exaspère</w:t>
      </w:r>
      <w:r>
        <w:t>.</w:t>
      </w:r>
    </w:p>
    <w:p w14:paraId="1FAAE9BF" w14:textId="77777777" w:rsidR="004F69D6" w:rsidRDefault="004F69D6" w:rsidP="0021796F">
      <w:r>
        <w:t>— </w:t>
      </w:r>
      <w:r w:rsidR="00000000" w:rsidRPr="00033231">
        <w:t>La guerre ruine son commerce</w:t>
      </w:r>
      <w:r>
        <w:t xml:space="preserve"> ; </w:t>
      </w:r>
      <w:r w:rsidR="00000000" w:rsidRPr="00033231">
        <w:t>il me le disait encore hier</w:t>
      </w:r>
      <w:r>
        <w:t xml:space="preserve">. </w:t>
      </w:r>
      <w:r w:rsidR="00000000" w:rsidRPr="00033231">
        <w:t>Mais quel autre grief avez-vous contre lui</w:t>
      </w:r>
      <w:r>
        <w:t> ?</w:t>
      </w:r>
    </w:p>
    <w:p w14:paraId="7F617622" w14:textId="77777777" w:rsidR="004F69D6" w:rsidRDefault="004F69D6" w:rsidP="0021796F">
      <w:r>
        <w:t>— </w:t>
      </w:r>
      <w:r w:rsidR="00000000" w:rsidRPr="00033231">
        <w:t>C</w:t>
      </w:r>
      <w:r>
        <w:t>’</w:t>
      </w:r>
      <w:r w:rsidR="00000000" w:rsidRPr="00033231">
        <w:t>est bien assez de celui-là</w:t>
      </w:r>
      <w:r>
        <w:t>.</w:t>
      </w:r>
    </w:p>
    <w:p w14:paraId="7F81FD37" w14:textId="7AD603EC" w:rsidR="00000000" w:rsidRPr="00033231" w:rsidRDefault="004F69D6" w:rsidP="0021796F">
      <w:r>
        <w:t>— </w:t>
      </w:r>
      <w:r w:rsidR="00000000" w:rsidRPr="00033231">
        <w:t>Il a l</w:t>
      </w:r>
      <w:r>
        <w:t>’</w:t>
      </w:r>
      <w:r w:rsidR="00000000" w:rsidRPr="00033231">
        <w:t>air d</w:t>
      </w:r>
      <w:r>
        <w:t>’</w:t>
      </w:r>
      <w:r w:rsidR="00000000" w:rsidRPr="00033231">
        <w:t>un gentleman</w:t>
      </w:r>
      <w:r>
        <w:t xml:space="preserve">, </w:t>
      </w:r>
      <w:r w:rsidR="00000000" w:rsidRPr="00033231">
        <w:t>dans le sens que j</w:t>
      </w:r>
      <w:r>
        <w:t>’</w:t>
      </w:r>
      <w:r w:rsidR="00000000" w:rsidRPr="00033231">
        <w:t>attache à ce mot</w:t>
      </w:r>
      <w:r>
        <w:t xml:space="preserve">, </w:t>
      </w:r>
      <w:r w:rsidR="00000000" w:rsidRPr="00033231">
        <w:t>et cela me fait plaisir de penser que je ne me trompe pas</w:t>
      </w:r>
      <w:r>
        <w:t>. »</w:t>
      </w:r>
    </w:p>
    <w:p w14:paraId="20280B83" w14:textId="77777777" w:rsidR="004F69D6" w:rsidRDefault="00000000" w:rsidP="0021796F">
      <w:r w:rsidRPr="00033231">
        <w:t>Caroline arracha le pétale pourpré d</w:t>
      </w:r>
      <w:r w:rsidR="004F69D6">
        <w:t>’</w:t>
      </w:r>
      <w:r w:rsidRPr="00033231">
        <w:t>une des brillantes fleurs de son bouquet</w:t>
      </w:r>
      <w:r w:rsidR="004F69D6">
        <w:t xml:space="preserve">, </w:t>
      </w:r>
      <w:r w:rsidRPr="00033231">
        <w:t>et répondit d</w:t>
      </w:r>
      <w:r w:rsidR="004F69D6">
        <w:t>’</w:t>
      </w:r>
      <w:r w:rsidRPr="00033231">
        <w:t>une voix distincte</w:t>
      </w:r>
      <w:r w:rsidR="004F69D6">
        <w:t> :</w:t>
      </w:r>
    </w:p>
    <w:p w14:paraId="72FD0F31" w14:textId="58FDEADD" w:rsidR="00000000" w:rsidRPr="00033231" w:rsidRDefault="004F69D6" w:rsidP="0021796F">
      <w:r>
        <w:t>« </w:t>
      </w:r>
      <w:r w:rsidR="00000000" w:rsidRPr="00033231">
        <w:t>Assurément</w:t>
      </w:r>
      <w:r>
        <w:t xml:space="preserve">, </w:t>
      </w:r>
      <w:r w:rsidR="00000000" w:rsidRPr="00033231">
        <w:t>c</w:t>
      </w:r>
      <w:r>
        <w:t>’</w:t>
      </w:r>
      <w:r w:rsidR="00000000" w:rsidRPr="00033231">
        <w:t>est un gentleman</w:t>
      </w:r>
      <w:r>
        <w:t>. »</w:t>
      </w:r>
    </w:p>
    <w:p w14:paraId="469186A2" w14:textId="77777777" w:rsidR="004F69D6" w:rsidRDefault="00000000" w:rsidP="0021796F">
      <w:r w:rsidRPr="00033231">
        <w:lastRenderedPageBreak/>
        <w:t>À cette courageuse affirmation</w:t>
      </w:r>
      <w:r w:rsidR="004F69D6">
        <w:t xml:space="preserve">, </w:t>
      </w:r>
      <w:r w:rsidRPr="00033231">
        <w:t>Shirley lança à la jeune fi</w:t>
      </w:r>
      <w:r w:rsidRPr="00033231">
        <w:t>l</w:t>
      </w:r>
      <w:r w:rsidRPr="00033231">
        <w:t>le</w:t>
      </w:r>
      <w:r w:rsidR="004F69D6">
        <w:t xml:space="preserve">, </w:t>
      </w:r>
      <w:r w:rsidRPr="00033231">
        <w:t>de ses yeux expressifs</w:t>
      </w:r>
      <w:r w:rsidR="004F69D6">
        <w:t xml:space="preserve">, </w:t>
      </w:r>
      <w:r w:rsidRPr="00033231">
        <w:t>un regard ferme et scrutateur</w:t>
      </w:r>
      <w:r w:rsidR="004F69D6">
        <w:t>.</w:t>
      </w:r>
    </w:p>
    <w:p w14:paraId="4C5D906E" w14:textId="77777777" w:rsidR="004F69D6" w:rsidRDefault="004F69D6" w:rsidP="0021796F">
      <w:r>
        <w:t>« </w:t>
      </w:r>
      <w:r w:rsidR="00000000" w:rsidRPr="00033231">
        <w:t>Vous êtes son amie</w:t>
      </w:r>
      <w:r>
        <w:t xml:space="preserve">, </w:t>
      </w:r>
      <w:r w:rsidR="00000000" w:rsidRPr="00033231">
        <w:t>sans doute</w:t>
      </w:r>
      <w:r>
        <w:t xml:space="preserve">, </w:t>
      </w:r>
      <w:r w:rsidR="00000000" w:rsidRPr="00033231">
        <w:t>dit-elle</w:t>
      </w:r>
      <w:r>
        <w:t xml:space="preserve"> ; </w:t>
      </w:r>
      <w:r w:rsidR="00000000" w:rsidRPr="00033231">
        <w:t>vous le défendez en son absence</w:t>
      </w:r>
      <w:r>
        <w:t>.</w:t>
      </w:r>
    </w:p>
    <w:p w14:paraId="48629934" w14:textId="77777777" w:rsidR="004F69D6" w:rsidRDefault="004F69D6" w:rsidP="0021796F">
      <w:r>
        <w:t>— </w:t>
      </w:r>
      <w:r w:rsidR="00000000" w:rsidRPr="00033231">
        <w:t>Je suis à la fois son amie et sa parente</w:t>
      </w:r>
      <w:r>
        <w:t xml:space="preserve">, </w:t>
      </w:r>
      <w:r w:rsidR="00000000" w:rsidRPr="00033231">
        <w:t>répondit-elle v</w:t>
      </w:r>
      <w:r w:rsidR="00000000" w:rsidRPr="00033231">
        <w:t>i</w:t>
      </w:r>
      <w:r w:rsidR="00000000" w:rsidRPr="00033231">
        <w:t>vement</w:t>
      </w:r>
      <w:r>
        <w:t xml:space="preserve"> ; </w:t>
      </w:r>
      <w:r w:rsidR="00000000" w:rsidRPr="00033231">
        <w:t>Robert Moore est mon cousin</w:t>
      </w:r>
      <w:r>
        <w:t>.</w:t>
      </w:r>
    </w:p>
    <w:p w14:paraId="2D020D0A" w14:textId="3C7AA6ED" w:rsidR="00000000" w:rsidRPr="00033231" w:rsidRDefault="004F69D6" w:rsidP="0021796F">
      <w:r>
        <w:t>— </w:t>
      </w:r>
      <w:r w:rsidR="00000000" w:rsidRPr="00033231">
        <w:t>Oh</w:t>
      </w:r>
      <w:r>
        <w:t xml:space="preserve"> ! </w:t>
      </w:r>
      <w:r w:rsidR="00000000" w:rsidRPr="00033231">
        <w:t>alors</w:t>
      </w:r>
      <w:r>
        <w:t xml:space="preserve">, </w:t>
      </w:r>
      <w:r w:rsidR="00000000" w:rsidRPr="00033231">
        <w:t>vous pouvez me renseigner sur son compte</w:t>
      </w:r>
      <w:r>
        <w:t xml:space="preserve"> : </w:t>
      </w:r>
      <w:r w:rsidR="00000000" w:rsidRPr="00033231">
        <w:t>faites-moi le portrait de son caractère</w:t>
      </w:r>
      <w:r>
        <w:t>. »</w:t>
      </w:r>
    </w:p>
    <w:p w14:paraId="4B8A53A5" w14:textId="353FD01D" w:rsidR="004F69D6" w:rsidRDefault="00000000" w:rsidP="0021796F">
      <w:r w:rsidRPr="00033231">
        <w:t>Caroline fut saisie d</w:t>
      </w:r>
      <w:r w:rsidR="004F69D6">
        <w:t>’</w:t>
      </w:r>
      <w:r w:rsidRPr="00033231">
        <w:t>un extrême embarras à cette d</w:t>
      </w:r>
      <w:r w:rsidRPr="00033231">
        <w:t>e</w:t>
      </w:r>
      <w:r w:rsidRPr="00033231">
        <w:t>ma</w:t>
      </w:r>
      <w:r w:rsidRPr="00033231">
        <w:t>n</w:t>
      </w:r>
      <w:r w:rsidRPr="00033231">
        <w:t>de</w:t>
      </w:r>
      <w:r w:rsidR="004F69D6">
        <w:t xml:space="preserve"> : </w:t>
      </w:r>
      <w:r w:rsidRPr="00033231">
        <w:t>elle ne pouvait y répondre</w:t>
      </w:r>
      <w:r w:rsidR="004F69D6">
        <w:t xml:space="preserve"> ; </w:t>
      </w:r>
      <w:r w:rsidRPr="00033231">
        <w:t>elle ne l</w:t>
      </w:r>
      <w:r w:rsidR="004F69D6">
        <w:t>’</w:t>
      </w:r>
      <w:r w:rsidRPr="00033231">
        <w:t>essaya pas</w:t>
      </w:r>
      <w:r w:rsidR="004F69D6">
        <w:t xml:space="preserve">. </w:t>
      </w:r>
      <w:r w:rsidRPr="00033231">
        <w:t>Son s</w:t>
      </w:r>
      <w:r w:rsidRPr="00033231">
        <w:t>i</w:t>
      </w:r>
      <w:r w:rsidRPr="00033231">
        <w:t xml:space="preserve">lence fut immédiatement couvert par </w:t>
      </w:r>
      <w:proofErr w:type="spellStart"/>
      <w:r w:rsidRPr="00033231">
        <w:t>mistress</w:t>
      </w:r>
      <w:proofErr w:type="spellEnd"/>
      <w:r w:rsidRPr="00033231">
        <w:t xml:space="preserve"> </w:t>
      </w:r>
      <w:proofErr w:type="spellStart"/>
      <w:r w:rsidRPr="00033231">
        <w:t>Pryor</w:t>
      </w:r>
      <w:proofErr w:type="spellEnd"/>
      <w:r w:rsidR="004F69D6">
        <w:t xml:space="preserve">, </w:t>
      </w:r>
      <w:r w:rsidRPr="00033231">
        <w:t xml:space="preserve">qui se mit à adresser à </w:t>
      </w:r>
      <w:r w:rsidR="004F69D6">
        <w:t>M. </w:t>
      </w:r>
      <w:proofErr w:type="spellStart"/>
      <w:r w:rsidRPr="00033231">
        <w:t>Helstone</w:t>
      </w:r>
      <w:proofErr w:type="spellEnd"/>
      <w:r w:rsidRPr="00033231">
        <w:t xml:space="preserve"> de nombreuses questions touchant une ou deux familles du voisinage</w:t>
      </w:r>
      <w:r w:rsidR="004F69D6">
        <w:t xml:space="preserve">, </w:t>
      </w:r>
      <w:r w:rsidRPr="00033231">
        <w:t>dont elle dit connaître les p</w:t>
      </w:r>
      <w:r w:rsidRPr="00033231">
        <w:t>a</w:t>
      </w:r>
      <w:r w:rsidRPr="00033231">
        <w:t>rents qui habitaient le Sud</w:t>
      </w:r>
      <w:r w:rsidR="004F69D6">
        <w:t xml:space="preserve">. </w:t>
      </w:r>
      <w:r w:rsidRPr="00033231">
        <w:t>Bientôt Shirley cessa d</w:t>
      </w:r>
      <w:r w:rsidR="004F69D6">
        <w:t>’</w:t>
      </w:r>
      <w:r w:rsidRPr="00033231">
        <w:t>attacher son r</w:t>
      </w:r>
      <w:r w:rsidRPr="00033231">
        <w:t>e</w:t>
      </w:r>
      <w:r w:rsidRPr="00033231">
        <w:t xml:space="preserve">gard sur le visage de miss </w:t>
      </w:r>
      <w:proofErr w:type="spellStart"/>
      <w:r w:rsidRPr="00033231">
        <w:t>Helstone</w:t>
      </w:r>
      <w:proofErr w:type="spellEnd"/>
      <w:r w:rsidR="004F69D6">
        <w:t xml:space="preserve">. </w:t>
      </w:r>
      <w:r w:rsidRPr="00033231">
        <w:t>Elle ne réitéra pas ses i</w:t>
      </w:r>
      <w:r w:rsidRPr="00033231">
        <w:t>n</w:t>
      </w:r>
      <w:r w:rsidRPr="00033231">
        <w:t>te</w:t>
      </w:r>
      <w:r w:rsidRPr="00033231">
        <w:t>r</w:t>
      </w:r>
      <w:r w:rsidRPr="00033231">
        <w:t>rogations</w:t>
      </w:r>
      <w:r w:rsidR="004F69D6">
        <w:t xml:space="preserve">, </w:t>
      </w:r>
      <w:r w:rsidRPr="00033231">
        <w:t>mais</w:t>
      </w:r>
      <w:r w:rsidR="004F69D6">
        <w:t xml:space="preserve">, </w:t>
      </w:r>
      <w:r w:rsidRPr="00033231">
        <w:t>retournant à ses fleurs</w:t>
      </w:r>
      <w:r w:rsidR="004F69D6">
        <w:t xml:space="preserve">, </w:t>
      </w:r>
      <w:r w:rsidRPr="00033231">
        <w:t>elle se mit à comp</w:t>
      </w:r>
      <w:r w:rsidRPr="00033231">
        <w:t>o</w:t>
      </w:r>
      <w:r w:rsidRPr="00033231">
        <w:t>ser un bouquet pour le recteur</w:t>
      </w:r>
      <w:r w:rsidR="004F69D6">
        <w:t xml:space="preserve">. </w:t>
      </w:r>
      <w:r w:rsidRPr="00033231">
        <w:t>Elle le lui présenta lorsqu</w:t>
      </w:r>
      <w:r w:rsidR="004F69D6">
        <w:t>’</w:t>
      </w:r>
      <w:r w:rsidRPr="00033231">
        <w:t>il prit congé</w:t>
      </w:r>
      <w:r w:rsidR="004F69D6">
        <w:t xml:space="preserve">, </w:t>
      </w:r>
      <w:r w:rsidRPr="00033231">
        <w:t>et reçut en retour un baiser sur la main</w:t>
      </w:r>
      <w:r w:rsidR="004F69D6">
        <w:t>.</w:t>
      </w:r>
    </w:p>
    <w:p w14:paraId="68FDEB62" w14:textId="77777777" w:rsidR="004F69D6" w:rsidRDefault="004F69D6" w:rsidP="0021796F">
      <w:r>
        <w:t>« </w:t>
      </w:r>
      <w:r w:rsidR="00000000" w:rsidRPr="00033231">
        <w:t>Ayez soin de le porter en souvenir de moi</w:t>
      </w:r>
      <w:r>
        <w:t xml:space="preserve">, </w:t>
      </w:r>
      <w:r w:rsidR="00000000" w:rsidRPr="00033231">
        <w:t>dit-elle</w:t>
      </w:r>
      <w:r>
        <w:t>.</w:t>
      </w:r>
    </w:p>
    <w:p w14:paraId="4A952C12" w14:textId="77777777" w:rsidR="004F69D6" w:rsidRDefault="004F69D6" w:rsidP="0021796F">
      <w:r>
        <w:t>— </w:t>
      </w:r>
      <w:r w:rsidR="00000000" w:rsidRPr="00033231">
        <w:t>Et sur mon cœur</w:t>
      </w:r>
      <w:r>
        <w:t xml:space="preserve">, </w:t>
      </w:r>
      <w:r w:rsidR="00000000" w:rsidRPr="00033231">
        <w:t>encore</w:t>
      </w:r>
      <w:r>
        <w:t xml:space="preserve">, </w:t>
      </w:r>
      <w:r w:rsidR="00000000" w:rsidRPr="00033231">
        <w:t xml:space="preserve">répondit </w:t>
      </w:r>
      <w:proofErr w:type="spellStart"/>
      <w:r w:rsidR="00000000" w:rsidRPr="00033231">
        <w:t>Helstone</w:t>
      </w:r>
      <w:proofErr w:type="spellEnd"/>
      <w:r>
        <w:t xml:space="preserve">.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 </w:t>
      </w:r>
      <w:r w:rsidR="00000000" w:rsidRPr="00033231">
        <w:t>ayez bien soin de ce futur magistrat</w:t>
      </w:r>
      <w:r>
        <w:t xml:space="preserve">, </w:t>
      </w:r>
      <w:r w:rsidR="00000000" w:rsidRPr="00033231">
        <w:t>de ce marguillier en perspective</w:t>
      </w:r>
      <w:r>
        <w:t xml:space="preserve">, </w:t>
      </w:r>
      <w:r w:rsidR="00000000" w:rsidRPr="00033231">
        <w:t>de ce capitaine de la milice</w:t>
      </w:r>
      <w:r>
        <w:t xml:space="preserve">, </w:t>
      </w:r>
      <w:r w:rsidR="00000000" w:rsidRPr="00033231">
        <w:t xml:space="preserve">du jeune esquire de </w:t>
      </w:r>
      <w:proofErr w:type="spellStart"/>
      <w:r w:rsidR="00000000" w:rsidRPr="00033231">
        <w:t>Briarfield</w:t>
      </w:r>
      <w:proofErr w:type="spellEnd"/>
      <w:r>
        <w:t xml:space="preserve">, </w:t>
      </w:r>
      <w:r w:rsidR="00000000" w:rsidRPr="00033231">
        <w:t>en un mot</w:t>
      </w:r>
      <w:r>
        <w:t xml:space="preserve">. </w:t>
      </w:r>
      <w:r w:rsidR="00000000" w:rsidRPr="00033231">
        <w:t>Ne lui permettez pas de trop violents exercices</w:t>
      </w:r>
      <w:r>
        <w:t xml:space="preserve"> ; </w:t>
      </w:r>
      <w:r w:rsidR="00000000" w:rsidRPr="00033231">
        <w:t>ne lui laissez pas se rompre le cou à la chasse</w:t>
      </w:r>
      <w:r>
        <w:t xml:space="preserve">, </w:t>
      </w:r>
      <w:r w:rsidR="00000000" w:rsidRPr="00033231">
        <w:t>et su</w:t>
      </w:r>
      <w:r w:rsidR="00000000" w:rsidRPr="00033231">
        <w:t>r</w:t>
      </w:r>
      <w:r w:rsidR="00000000" w:rsidRPr="00033231">
        <w:t xml:space="preserve">tout recommandez-lui de faire attention en descendant à cheval la dangereuse colline de </w:t>
      </w:r>
      <w:proofErr w:type="spellStart"/>
      <w:r w:rsidR="00000000" w:rsidRPr="00033231">
        <w:t>Hollow</w:t>
      </w:r>
      <w:proofErr w:type="spellEnd"/>
      <w:r>
        <w:t>.</w:t>
      </w:r>
    </w:p>
    <w:p w14:paraId="40E5DCC7" w14:textId="77777777" w:rsidR="004F69D6" w:rsidRDefault="004F69D6" w:rsidP="0021796F">
      <w:r>
        <w:lastRenderedPageBreak/>
        <w:t>— </w:t>
      </w:r>
      <w:r w:rsidR="00000000" w:rsidRPr="00033231">
        <w:t>J</w:t>
      </w:r>
      <w:r>
        <w:t>’</w:t>
      </w:r>
      <w:r w:rsidR="00000000" w:rsidRPr="00033231">
        <w:t>aime les pentes abruptes</w:t>
      </w:r>
      <w:r>
        <w:t xml:space="preserve">, </w:t>
      </w:r>
      <w:r w:rsidR="00000000" w:rsidRPr="00033231">
        <w:t>dit Shirley</w:t>
      </w:r>
      <w:r>
        <w:t xml:space="preserve"> ; </w:t>
      </w:r>
      <w:r w:rsidR="00000000" w:rsidRPr="00033231">
        <w:t>j</w:t>
      </w:r>
      <w:r>
        <w:t>’</w:t>
      </w:r>
      <w:r w:rsidR="00000000" w:rsidRPr="00033231">
        <w:t>aime à les fra</w:t>
      </w:r>
      <w:r w:rsidR="00000000" w:rsidRPr="00033231">
        <w:t>n</w:t>
      </w:r>
      <w:r w:rsidR="00000000" w:rsidRPr="00033231">
        <w:t>chir rapidement</w:t>
      </w:r>
      <w:r>
        <w:t xml:space="preserve"> ; </w:t>
      </w:r>
      <w:r w:rsidR="00000000" w:rsidRPr="00033231">
        <w:t>et surtout j</w:t>
      </w:r>
      <w:r>
        <w:t>’</w:t>
      </w:r>
      <w:r w:rsidR="00000000" w:rsidRPr="00033231">
        <w:t>aime de tout mon cœur ce roma</w:t>
      </w:r>
      <w:r w:rsidR="00000000" w:rsidRPr="00033231">
        <w:t>n</w:t>
      </w:r>
      <w:r w:rsidR="00000000" w:rsidRPr="00033231">
        <w:t xml:space="preserve">tique </w:t>
      </w:r>
      <w:proofErr w:type="spellStart"/>
      <w:r w:rsidR="00000000" w:rsidRPr="00033231">
        <w:t>Hollow</w:t>
      </w:r>
      <w:proofErr w:type="spellEnd"/>
      <w:r>
        <w:t>.</w:t>
      </w:r>
    </w:p>
    <w:p w14:paraId="17F804F2" w14:textId="77777777" w:rsidR="004F69D6" w:rsidRDefault="004F69D6" w:rsidP="0021796F">
      <w:r>
        <w:t>— </w:t>
      </w:r>
      <w:r w:rsidR="00000000" w:rsidRPr="00033231">
        <w:t>Romantique</w:t>
      </w:r>
      <w:r>
        <w:t xml:space="preserve">, </w:t>
      </w:r>
      <w:r w:rsidR="00000000" w:rsidRPr="00033231">
        <w:t>avec une fabrique au milieu</w:t>
      </w:r>
      <w:r>
        <w:t>.</w:t>
      </w:r>
    </w:p>
    <w:p w14:paraId="29332D85" w14:textId="77777777" w:rsidR="004F69D6" w:rsidRDefault="004F69D6" w:rsidP="0021796F">
      <w:r>
        <w:t>— </w:t>
      </w:r>
      <w:r w:rsidR="00000000" w:rsidRPr="00033231">
        <w:t>Le vieux moulin et le blanc cottage sont tous deux adm</w:t>
      </w:r>
      <w:r w:rsidR="00000000" w:rsidRPr="00033231">
        <w:t>i</w:t>
      </w:r>
      <w:r w:rsidR="00000000" w:rsidRPr="00033231">
        <w:t>rables à leur manière</w:t>
      </w:r>
      <w:r>
        <w:t>.</w:t>
      </w:r>
    </w:p>
    <w:p w14:paraId="04BA33BF" w14:textId="77777777" w:rsidR="004F69D6" w:rsidRDefault="004F69D6" w:rsidP="0021796F">
      <w:r>
        <w:t>— </w:t>
      </w:r>
      <w:r w:rsidR="00000000" w:rsidRPr="00033231">
        <w:t>Et le comptoir</w:t>
      </w:r>
      <w:r>
        <w:t xml:space="preserve">, </w:t>
      </w:r>
      <w:r w:rsidR="00000000" w:rsidRPr="00033231">
        <w:t xml:space="preserve">miss </w:t>
      </w:r>
      <w:proofErr w:type="spellStart"/>
      <w:r w:rsidR="00000000" w:rsidRPr="00033231">
        <w:t>Keeldar</w:t>
      </w:r>
      <w:proofErr w:type="spellEnd"/>
      <w:r>
        <w:t> ?</w:t>
      </w:r>
    </w:p>
    <w:p w14:paraId="5635C4F5" w14:textId="77777777" w:rsidR="004F69D6" w:rsidRDefault="004F69D6" w:rsidP="0021796F">
      <w:r>
        <w:t>— </w:t>
      </w:r>
      <w:r w:rsidR="00000000" w:rsidRPr="00033231">
        <w:t>Le comptoir vaut mieux que mon brillant salon</w:t>
      </w:r>
      <w:r>
        <w:t xml:space="preserve"> : </w:t>
      </w:r>
      <w:r w:rsidR="00000000" w:rsidRPr="00033231">
        <w:t>j</w:t>
      </w:r>
      <w:r>
        <w:t>’</w:t>
      </w:r>
      <w:r w:rsidR="00000000" w:rsidRPr="00033231">
        <w:t>adore le comptoir</w:t>
      </w:r>
      <w:r>
        <w:t>.</w:t>
      </w:r>
    </w:p>
    <w:p w14:paraId="756DE4A8" w14:textId="77777777" w:rsidR="004F69D6" w:rsidRDefault="004F69D6" w:rsidP="0021796F">
      <w:r>
        <w:t>— </w:t>
      </w:r>
      <w:r w:rsidR="00000000" w:rsidRPr="00033231">
        <w:t>Et le commerce</w:t>
      </w:r>
      <w:r>
        <w:t xml:space="preserve">, </w:t>
      </w:r>
      <w:r w:rsidR="00000000" w:rsidRPr="00033231">
        <w:t>le drap</w:t>
      </w:r>
      <w:r>
        <w:t xml:space="preserve">, </w:t>
      </w:r>
      <w:r w:rsidR="00000000" w:rsidRPr="00033231">
        <w:t>la laine graisseuse</w:t>
      </w:r>
      <w:r>
        <w:t xml:space="preserve">, </w:t>
      </w:r>
      <w:r w:rsidR="00000000" w:rsidRPr="00033231">
        <w:t>les cuves à teinture</w:t>
      </w:r>
      <w:r>
        <w:t> ?</w:t>
      </w:r>
    </w:p>
    <w:p w14:paraId="0FE59316" w14:textId="77777777" w:rsidR="004F69D6" w:rsidRDefault="004F69D6" w:rsidP="0021796F">
      <w:r>
        <w:t>— </w:t>
      </w:r>
      <w:r w:rsidR="00000000" w:rsidRPr="00033231">
        <w:t>Le commerce est respectable dans toutes ses parties</w:t>
      </w:r>
      <w:r>
        <w:t>.</w:t>
      </w:r>
    </w:p>
    <w:p w14:paraId="769B2F3C" w14:textId="77777777" w:rsidR="004F69D6" w:rsidRDefault="004F69D6" w:rsidP="0021796F">
      <w:r>
        <w:t>— </w:t>
      </w:r>
      <w:r w:rsidR="00000000" w:rsidRPr="00033231">
        <w:t>Et le commerçant est un héros</w:t>
      </w:r>
      <w:r>
        <w:t> ?</w:t>
      </w:r>
    </w:p>
    <w:p w14:paraId="74857494" w14:textId="75486D6F" w:rsidR="00000000" w:rsidRPr="00033231" w:rsidRDefault="004F69D6" w:rsidP="0021796F">
      <w:r>
        <w:t>— </w:t>
      </w:r>
      <w:r w:rsidR="00000000" w:rsidRPr="00033231">
        <w:t>Vous avez dit le mot</w:t>
      </w:r>
      <w:r>
        <w:t xml:space="preserve"> : </w:t>
      </w:r>
      <w:r w:rsidR="00000000" w:rsidRPr="00033231">
        <w:t>le commerçant m</w:t>
      </w:r>
      <w:r>
        <w:t>’</w:t>
      </w:r>
      <w:r w:rsidR="00000000" w:rsidRPr="00033231">
        <w:t>a semblé héro</w:t>
      </w:r>
      <w:r w:rsidR="00000000" w:rsidRPr="00033231">
        <w:t>ï</w:t>
      </w:r>
      <w:r w:rsidR="00000000" w:rsidRPr="00033231">
        <w:t>que</w:t>
      </w:r>
      <w:r>
        <w:t>. »</w:t>
      </w:r>
    </w:p>
    <w:p w14:paraId="7848FEBE" w14:textId="77777777" w:rsidR="004F69D6" w:rsidRDefault="00000000" w:rsidP="0021796F">
      <w:r w:rsidRPr="00033231">
        <w:t>La malice</w:t>
      </w:r>
      <w:r w:rsidR="004F69D6">
        <w:t xml:space="preserve">, </w:t>
      </w:r>
      <w:r w:rsidRPr="00033231">
        <w:t>l</w:t>
      </w:r>
      <w:r w:rsidR="004F69D6">
        <w:t>’</w:t>
      </w:r>
      <w:r w:rsidRPr="00033231">
        <w:t>esprit</w:t>
      </w:r>
      <w:r w:rsidR="004F69D6">
        <w:t xml:space="preserve">, </w:t>
      </w:r>
      <w:r w:rsidRPr="00033231">
        <w:t>la gaieté</w:t>
      </w:r>
      <w:r w:rsidR="004F69D6">
        <w:t xml:space="preserve">, </w:t>
      </w:r>
      <w:r w:rsidRPr="00033231">
        <w:t>étincelaient sur son visage pendant cet échange de mots avec le vieux Cosaque</w:t>
      </w:r>
      <w:r w:rsidR="004F69D6">
        <w:t xml:space="preserve">, </w:t>
      </w:r>
      <w:r w:rsidRPr="00033231">
        <w:t>qui prenait aussi plaisir à cette joute</w:t>
      </w:r>
      <w:r w:rsidR="004F69D6">
        <w:t>.</w:t>
      </w:r>
    </w:p>
    <w:p w14:paraId="78EBFAA3" w14:textId="77777777" w:rsidR="004F69D6" w:rsidRDefault="004F69D6" w:rsidP="0021796F">
      <w:r>
        <w:t>« </w:t>
      </w:r>
      <w:r w:rsidR="00000000" w:rsidRPr="00033231">
        <w:t xml:space="preserve">Capitaine </w:t>
      </w:r>
      <w:proofErr w:type="spellStart"/>
      <w:r w:rsidR="00000000" w:rsidRPr="00033231">
        <w:t>Keeldar</w:t>
      </w:r>
      <w:proofErr w:type="spellEnd"/>
      <w:r>
        <w:t xml:space="preserve">, </w:t>
      </w:r>
      <w:r w:rsidR="00000000" w:rsidRPr="00033231">
        <w:t>vous n</w:t>
      </w:r>
      <w:r>
        <w:t>’</w:t>
      </w:r>
      <w:r w:rsidR="00000000" w:rsidRPr="00033231">
        <w:t>avez pas de sang mercantile dans les veines</w:t>
      </w:r>
      <w:r>
        <w:t xml:space="preserve"> : </w:t>
      </w:r>
      <w:r w:rsidR="00000000" w:rsidRPr="00033231">
        <w:t>pourquoi aimez-vous si fort le négoce</w:t>
      </w:r>
      <w:r>
        <w:t> ?</w:t>
      </w:r>
    </w:p>
    <w:p w14:paraId="34C55D4E" w14:textId="77777777" w:rsidR="004F69D6" w:rsidRDefault="004F69D6" w:rsidP="0021796F">
      <w:r>
        <w:t>— </w:t>
      </w:r>
      <w:r w:rsidR="00000000" w:rsidRPr="00033231">
        <w:t>Parce que je suis propriétaire de moulins</w:t>
      </w:r>
      <w:r>
        <w:t xml:space="preserve">. </w:t>
      </w:r>
      <w:r w:rsidR="00000000" w:rsidRPr="00033231">
        <w:t xml:space="preserve">La moitié de mon revenu vient de la fabrique de </w:t>
      </w:r>
      <w:proofErr w:type="spellStart"/>
      <w:r w:rsidR="00000000" w:rsidRPr="00033231">
        <w:t>Hollow</w:t>
      </w:r>
      <w:proofErr w:type="spellEnd"/>
      <w:r>
        <w:t>.</w:t>
      </w:r>
    </w:p>
    <w:p w14:paraId="1F43D515" w14:textId="77777777" w:rsidR="004F69D6" w:rsidRDefault="004F69D6" w:rsidP="0021796F">
      <w:r>
        <w:t>— </w:t>
      </w:r>
      <w:r w:rsidR="00000000" w:rsidRPr="00033231">
        <w:t>Prenez garde de devenir l</w:t>
      </w:r>
      <w:r>
        <w:t>’</w:t>
      </w:r>
      <w:r w:rsidR="00000000" w:rsidRPr="00033231">
        <w:t>associée de Moore</w:t>
      </w:r>
      <w:r>
        <w:t xml:space="preserve">. </w:t>
      </w:r>
      <w:r w:rsidR="00000000" w:rsidRPr="00033231">
        <w:t>Voilà ce que j</w:t>
      </w:r>
      <w:r>
        <w:t>’</w:t>
      </w:r>
      <w:r w:rsidR="00000000" w:rsidRPr="00033231">
        <w:t>ai à vous dire</w:t>
      </w:r>
      <w:r>
        <w:t>.</w:t>
      </w:r>
    </w:p>
    <w:p w14:paraId="74CC0897" w14:textId="1299544D" w:rsidR="00000000" w:rsidRPr="00033231" w:rsidRDefault="004F69D6" w:rsidP="0021796F">
      <w:r>
        <w:lastRenderedPageBreak/>
        <w:t>— </w:t>
      </w:r>
      <w:r w:rsidR="00000000" w:rsidRPr="00033231">
        <w:t>Vous venez de me mettre cette idée dans la tête</w:t>
      </w:r>
      <w:r>
        <w:t xml:space="preserve"> ! </w:t>
      </w:r>
      <w:r w:rsidR="00000000" w:rsidRPr="00033231">
        <w:t>s</w:t>
      </w:r>
      <w:r>
        <w:t>’</w:t>
      </w:r>
      <w:r w:rsidR="00000000" w:rsidRPr="00033231">
        <w:t>écria-t-elle avec un joyeux éclat de rire</w:t>
      </w:r>
      <w:r>
        <w:t xml:space="preserve"> ; </w:t>
      </w:r>
      <w:r w:rsidR="00000000" w:rsidRPr="00033231">
        <w:t>elle n</w:t>
      </w:r>
      <w:r>
        <w:t>’</w:t>
      </w:r>
      <w:r w:rsidR="00000000" w:rsidRPr="00033231">
        <w:t>en sortira plus</w:t>
      </w:r>
      <w:r>
        <w:t xml:space="preserve"> : </w:t>
      </w:r>
      <w:r w:rsidR="00000000" w:rsidRPr="00033231">
        <w:t>me</w:t>
      </w:r>
      <w:r w:rsidR="00000000" w:rsidRPr="00033231">
        <w:t>r</w:t>
      </w:r>
      <w:r w:rsidR="00000000" w:rsidRPr="00033231">
        <w:t>ci</w:t>
      </w:r>
      <w:r>
        <w:t> ! »</w:t>
      </w:r>
    </w:p>
    <w:p w14:paraId="57B6B685" w14:textId="77777777" w:rsidR="004F69D6" w:rsidRDefault="00000000" w:rsidP="0021796F">
      <w:r w:rsidRPr="00033231">
        <w:t>Et</w:t>
      </w:r>
      <w:r w:rsidR="004F69D6">
        <w:t xml:space="preserve">, </w:t>
      </w:r>
      <w:r w:rsidRPr="00033231">
        <w:t>agitant sa main blanche comme un lis et belle comme celle d</w:t>
      </w:r>
      <w:r w:rsidR="004F69D6">
        <w:t>’</w:t>
      </w:r>
      <w:r w:rsidRPr="00033231">
        <w:t>une fée</w:t>
      </w:r>
      <w:r w:rsidR="004F69D6">
        <w:t xml:space="preserve">, </w:t>
      </w:r>
      <w:r w:rsidRPr="00033231">
        <w:t>elle disparut sous le porche</w:t>
      </w:r>
      <w:r w:rsidR="004F69D6">
        <w:t xml:space="preserve">, </w:t>
      </w:r>
      <w:r w:rsidRPr="00033231">
        <w:t>tandis que le recteur et sa nièce franchissaient la porte extérieure</w:t>
      </w:r>
      <w:r w:rsidR="004F69D6">
        <w:t>.</w:t>
      </w:r>
    </w:p>
    <w:p w14:paraId="49BC82B1" w14:textId="263309EC" w:rsidR="004F69D6" w:rsidRDefault="00000000" w:rsidP="004F69D6">
      <w:pPr>
        <w:pStyle w:val="Titre2"/>
        <w:rPr>
          <w:szCs w:val="44"/>
        </w:rPr>
      </w:pPr>
      <w:bookmarkStart w:id="11" w:name="_Toc199956092"/>
      <w:r w:rsidRPr="00AF30F4">
        <w:rPr>
          <w:szCs w:val="44"/>
        </w:rPr>
        <w:lastRenderedPageBreak/>
        <w:t>CHAPITRE X</w:t>
      </w:r>
      <w:r>
        <w:rPr>
          <w:szCs w:val="44"/>
        </w:rPr>
        <w:t>I</w:t>
      </w:r>
      <w:r w:rsidR="004F69D6">
        <w:rPr>
          <w:szCs w:val="44"/>
        </w:rPr>
        <w:t>.</w:t>
      </w:r>
      <w:r w:rsidR="004F69D6">
        <w:rPr>
          <w:szCs w:val="44"/>
        </w:rPr>
        <w:br/>
      </w:r>
      <w:r w:rsidRPr="00AF30F4">
        <w:rPr>
          <w:szCs w:val="44"/>
        </w:rPr>
        <w:br/>
        <w:t>Shirley et Caroline</w:t>
      </w:r>
      <w:r w:rsidR="004F69D6">
        <w:rPr>
          <w:szCs w:val="44"/>
        </w:rPr>
        <w:t>.</w:t>
      </w:r>
      <w:bookmarkEnd w:id="11"/>
    </w:p>
    <w:p w14:paraId="61345662" w14:textId="77777777" w:rsidR="004F69D6" w:rsidRDefault="00000000" w:rsidP="0021796F">
      <w:r w:rsidRPr="00033231">
        <w:t>Shirley prouva qu</w:t>
      </w:r>
      <w:r w:rsidR="004F69D6">
        <w:t>’</w:t>
      </w:r>
      <w:r w:rsidRPr="00033231">
        <w:t>elle avait été sincère lorsqu</w:t>
      </w:r>
      <w:r w:rsidR="004F69D6">
        <w:t>’</w:t>
      </w:r>
      <w:r w:rsidRPr="00033231">
        <w:t>elle avait dit qu</w:t>
      </w:r>
      <w:r w:rsidR="004F69D6">
        <w:t>’</w:t>
      </w:r>
      <w:r w:rsidRPr="00033231">
        <w:t>elle serait heureuse de la société de Caroline</w:t>
      </w:r>
      <w:r w:rsidR="004F69D6">
        <w:t xml:space="preserve">, </w:t>
      </w:r>
      <w:r w:rsidRPr="00033231">
        <w:t>en recherchant fréquemment cette société</w:t>
      </w:r>
      <w:r w:rsidR="004F69D6">
        <w:t>.</w:t>
      </w:r>
    </w:p>
    <w:p w14:paraId="2E42DB19" w14:textId="77777777" w:rsidR="004F69D6" w:rsidRDefault="00000000" w:rsidP="0021796F">
      <w:r w:rsidRPr="00033231">
        <w:t>Et vraiment</w:t>
      </w:r>
      <w:r w:rsidR="004F69D6">
        <w:t xml:space="preserve">, </w:t>
      </w:r>
      <w:r w:rsidRPr="00033231">
        <w:t>si elle ne l</w:t>
      </w:r>
      <w:r w:rsidR="004F69D6">
        <w:t>’</w:t>
      </w:r>
      <w:r w:rsidRPr="00033231">
        <w:t>eût pas recherchée</w:t>
      </w:r>
      <w:r w:rsidR="004F69D6">
        <w:t xml:space="preserve">, </w:t>
      </w:r>
      <w:r w:rsidRPr="00033231">
        <w:t>elle ne l</w:t>
      </w:r>
      <w:r w:rsidR="004F69D6">
        <w:t>’</w:t>
      </w:r>
      <w:r w:rsidRPr="00033231">
        <w:t>aurait pas eue</w:t>
      </w:r>
      <w:r w:rsidR="004F69D6">
        <w:t xml:space="preserve"> : </w:t>
      </w:r>
      <w:r w:rsidRPr="00033231">
        <w:t xml:space="preserve">car miss </w:t>
      </w:r>
      <w:proofErr w:type="spellStart"/>
      <w:r w:rsidRPr="00033231">
        <w:t>Helstone</w:t>
      </w:r>
      <w:proofErr w:type="spellEnd"/>
      <w:r w:rsidRPr="00033231">
        <w:t xml:space="preserve"> était très-peu portée à faire de no</w:t>
      </w:r>
      <w:r w:rsidRPr="00033231">
        <w:t>u</w:t>
      </w:r>
      <w:r w:rsidRPr="00033231">
        <w:t>velles connaissances</w:t>
      </w:r>
      <w:r w:rsidR="004F69D6">
        <w:t xml:space="preserve">, </w:t>
      </w:r>
      <w:r w:rsidRPr="00033231">
        <w:t>retenue qu</w:t>
      </w:r>
      <w:r w:rsidR="004F69D6">
        <w:t>’</w:t>
      </w:r>
      <w:r w:rsidRPr="00033231">
        <w:t>elle était toujours par l</w:t>
      </w:r>
      <w:r w:rsidR="004F69D6">
        <w:t>’</w:t>
      </w:r>
      <w:r w:rsidRPr="00033231">
        <w:t>idée que les gens n</w:t>
      </w:r>
      <w:r w:rsidR="004F69D6">
        <w:t>’</w:t>
      </w:r>
      <w:r w:rsidRPr="00033231">
        <w:t>avaient pas besoin d</w:t>
      </w:r>
      <w:r w:rsidR="004F69D6">
        <w:t>’</w:t>
      </w:r>
      <w:r w:rsidRPr="00033231">
        <w:t>elle</w:t>
      </w:r>
      <w:r w:rsidR="004F69D6">
        <w:t xml:space="preserve">, </w:t>
      </w:r>
      <w:r w:rsidRPr="00033231">
        <w:t>qu</w:t>
      </w:r>
      <w:r w:rsidR="004F69D6">
        <w:t>’</w:t>
      </w:r>
      <w:r w:rsidRPr="00033231">
        <w:t>elle ne pouvait les amuser</w:t>
      </w:r>
      <w:r w:rsidR="004F69D6">
        <w:t xml:space="preserve">, </w:t>
      </w:r>
      <w:r w:rsidRPr="00033231">
        <w:t>et qu</w:t>
      </w:r>
      <w:r w:rsidR="004F69D6">
        <w:t>’</w:t>
      </w:r>
      <w:r w:rsidRPr="00033231">
        <w:t>une brillante et heureuse jeune fille comme l</w:t>
      </w:r>
      <w:r w:rsidR="004F69D6">
        <w:t>’</w:t>
      </w:r>
      <w:r w:rsidRPr="00033231">
        <w:t xml:space="preserve">héritière de </w:t>
      </w:r>
      <w:proofErr w:type="spellStart"/>
      <w:r w:rsidRPr="00033231">
        <w:t>Fieldhead</w:t>
      </w:r>
      <w:proofErr w:type="spellEnd"/>
      <w:r w:rsidRPr="00033231">
        <w:t xml:space="preserve"> était trop indépendante d</w:t>
      </w:r>
      <w:r w:rsidR="004F69D6">
        <w:t>’</w:t>
      </w:r>
      <w:r w:rsidRPr="00033231">
        <w:t>une société si peu intéressante que la sienne pour la désirer réellement</w:t>
      </w:r>
      <w:r w:rsidR="004F69D6">
        <w:t>.</w:t>
      </w:r>
    </w:p>
    <w:p w14:paraId="77A4350B" w14:textId="77777777" w:rsidR="004F69D6" w:rsidRDefault="00000000" w:rsidP="0021796F">
      <w:r w:rsidRPr="00033231">
        <w:t>Shirley était dans une position brillante</w:t>
      </w:r>
      <w:r w:rsidR="004F69D6">
        <w:t xml:space="preserve"> ; </w:t>
      </w:r>
      <w:r w:rsidRPr="00033231">
        <w:t>probablement aussi elle était heureuse</w:t>
      </w:r>
      <w:r w:rsidR="004F69D6">
        <w:t xml:space="preserve"> : </w:t>
      </w:r>
      <w:r w:rsidRPr="00033231">
        <w:t>mais il n</w:t>
      </w:r>
      <w:r w:rsidR="004F69D6">
        <w:t>’</w:t>
      </w:r>
      <w:r w:rsidRPr="00033231">
        <w:t>est personne qui ne se r</w:t>
      </w:r>
      <w:r w:rsidRPr="00033231">
        <w:t>é</w:t>
      </w:r>
      <w:r w:rsidRPr="00033231">
        <w:t>jouisse de rencontrer une aimable société</w:t>
      </w:r>
      <w:r w:rsidR="004F69D6">
        <w:t xml:space="preserve">, </w:t>
      </w:r>
      <w:r w:rsidRPr="00033231">
        <w:t>et</w:t>
      </w:r>
      <w:r w:rsidR="004F69D6">
        <w:t xml:space="preserve">, </w:t>
      </w:r>
      <w:r w:rsidRPr="00033231">
        <w:t>bien qu</w:t>
      </w:r>
      <w:r w:rsidR="004F69D6">
        <w:t>’</w:t>
      </w:r>
      <w:r w:rsidRPr="00033231">
        <w:t>elle eût fait depuis un mois la connaissance d</w:t>
      </w:r>
      <w:r w:rsidR="004F69D6">
        <w:t>’</w:t>
      </w:r>
      <w:r w:rsidRPr="00033231">
        <w:t>un grand nombre de f</w:t>
      </w:r>
      <w:r w:rsidRPr="00033231">
        <w:t>a</w:t>
      </w:r>
      <w:r w:rsidRPr="00033231">
        <w:t>milles des environs</w:t>
      </w:r>
      <w:r w:rsidR="004F69D6">
        <w:t xml:space="preserve">, </w:t>
      </w:r>
      <w:r w:rsidRPr="00033231">
        <w:t>et qu</w:t>
      </w:r>
      <w:r w:rsidR="004F69D6">
        <w:t>’</w:t>
      </w:r>
      <w:r w:rsidRPr="00033231">
        <w:t>elle fût sur un pied de liberté et d</w:t>
      </w:r>
      <w:r w:rsidR="004F69D6">
        <w:t>’</w:t>
      </w:r>
      <w:r w:rsidRPr="00033231">
        <w:t>aisance avec toutes les misses Sykes</w:t>
      </w:r>
      <w:r w:rsidR="004F69D6">
        <w:t xml:space="preserve">, </w:t>
      </w:r>
      <w:r w:rsidRPr="00033231">
        <w:t>toutes les misses Pea</w:t>
      </w:r>
      <w:r w:rsidRPr="00033231">
        <w:t>r</w:t>
      </w:r>
      <w:r w:rsidRPr="00033231">
        <w:t>son</w:t>
      </w:r>
      <w:r w:rsidR="004F69D6">
        <w:t xml:space="preserve">, </w:t>
      </w:r>
      <w:r w:rsidRPr="00033231">
        <w:t>et les deux superlatives misses Wynne</w:t>
      </w:r>
      <w:r w:rsidR="004F69D6">
        <w:t xml:space="preserve">, </w:t>
      </w:r>
      <w:r w:rsidRPr="00033231">
        <w:t>de Walden Hall</w:t>
      </w:r>
      <w:r w:rsidR="004F69D6">
        <w:t xml:space="preserve">, </w:t>
      </w:r>
      <w:r w:rsidRPr="00033231">
        <w:t>elle paraissait n</w:t>
      </w:r>
      <w:r w:rsidR="004F69D6">
        <w:t>’</w:t>
      </w:r>
      <w:r w:rsidRPr="00033231">
        <w:t>en trouver parmi elles aucune de bien attrayante</w:t>
      </w:r>
      <w:r w:rsidR="004F69D6">
        <w:t xml:space="preserve">. </w:t>
      </w:r>
      <w:r w:rsidRPr="00033231">
        <w:t>Elle ne fraternisait avec aucune d</w:t>
      </w:r>
      <w:r w:rsidR="004F69D6">
        <w:t>’</w:t>
      </w:r>
      <w:r w:rsidRPr="00033231">
        <w:t>elles</w:t>
      </w:r>
      <w:r w:rsidR="004F69D6">
        <w:t xml:space="preserve">, </w:t>
      </w:r>
      <w:r w:rsidRPr="00033231">
        <w:t>pour me servir de ses propres expressions</w:t>
      </w:r>
      <w:r w:rsidR="004F69D6">
        <w:t xml:space="preserve">. </w:t>
      </w:r>
      <w:r w:rsidRPr="00033231">
        <w:t>Si elle avait eu le bonheur d</w:t>
      </w:r>
      <w:r w:rsidR="004F69D6">
        <w:t>’</w:t>
      </w:r>
      <w:r w:rsidRPr="00033231">
        <w:t>être réell</w:t>
      </w:r>
      <w:r w:rsidRPr="00033231">
        <w:t>e</w:t>
      </w:r>
      <w:r w:rsidRPr="00033231">
        <w:t xml:space="preserve">ment Shirley </w:t>
      </w:r>
      <w:proofErr w:type="spellStart"/>
      <w:r w:rsidRPr="00033231">
        <w:t>Keeldar</w:t>
      </w:r>
      <w:proofErr w:type="spellEnd"/>
      <w:r w:rsidR="004F69D6">
        <w:t xml:space="preserve">, </w:t>
      </w:r>
      <w:r w:rsidRPr="00033231">
        <w:t>Esq</w:t>
      </w:r>
      <w:r w:rsidR="004F69D6">
        <w:t xml:space="preserve">., </w:t>
      </w:r>
      <w:r w:rsidRPr="00033231">
        <w:t xml:space="preserve">seigneur du manoir de </w:t>
      </w:r>
      <w:proofErr w:type="spellStart"/>
      <w:r w:rsidRPr="00033231">
        <w:t>Briarfield</w:t>
      </w:r>
      <w:proofErr w:type="spellEnd"/>
      <w:r w:rsidR="004F69D6">
        <w:t xml:space="preserve">, </w:t>
      </w:r>
      <w:r w:rsidRPr="00033231">
        <w:t>il n</w:t>
      </w:r>
      <w:r w:rsidR="004F69D6">
        <w:t>’</w:t>
      </w:r>
      <w:r w:rsidRPr="00033231">
        <w:t xml:space="preserve">y avait pas une de ces jolies personnes dont il eût voulu faire </w:t>
      </w:r>
      <w:proofErr w:type="spellStart"/>
      <w:r w:rsidRPr="00033231">
        <w:t>mistress</w:t>
      </w:r>
      <w:proofErr w:type="spellEnd"/>
      <w:r w:rsidRPr="00033231">
        <w:t xml:space="preserve"> </w:t>
      </w:r>
      <w:proofErr w:type="spellStart"/>
      <w:r w:rsidRPr="00033231">
        <w:t>Keeldar</w:t>
      </w:r>
      <w:proofErr w:type="spellEnd"/>
      <w:r w:rsidR="004F69D6">
        <w:t xml:space="preserve">, </w:t>
      </w:r>
      <w:r w:rsidRPr="00033231">
        <w:t xml:space="preserve">la dame de </w:t>
      </w:r>
      <w:proofErr w:type="spellStart"/>
      <w:r w:rsidRPr="00033231">
        <w:t>Fieldhead</w:t>
      </w:r>
      <w:proofErr w:type="spellEnd"/>
      <w:r w:rsidR="004F69D6">
        <w:t xml:space="preserve">. </w:t>
      </w:r>
      <w:r w:rsidRPr="00033231">
        <w:t>C</w:t>
      </w:r>
      <w:r w:rsidR="004F69D6">
        <w:t>’</w:t>
      </w:r>
      <w:r w:rsidRPr="00033231">
        <w:t>est ce qu</w:t>
      </w:r>
      <w:r w:rsidR="004F69D6">
        <w:t>’</w:t>
      </w:r>
      <w:r w:rsidRPr="00033231">
        <w:t xml:space="preserve">elle déclara un jour à </w:t>
      </w:r>
      <w:proofErr w:type="spellStart"/>
      <w:r w:rsidRPr="00033231">
        <w:t>mistress</w:t>
      </w:r>
      <w:proofErr w:type="spellEnd"/>
      <w:r w:rsidRPr="00033231">
        <w:t xml:space="preserve"> </w:t>
      </w:r>
      <w:proofErr w:type="spellStart"/>
      <w:r w:rsidRPr="00033231">
        <w:t>Pryor</w:t>
      </w:r>
      <w:proofErr w:type="spellEnd"/>
      <w:r w:rsidR="004F69D6">
        <w:t xml:space="preserve">, </w:t>
      </w:r>
      <w:r w:rsidRPr="00033231">
        <w:t>qui l</w:t>
      </w:r>
      <w:r w:rsidR="004F69D6">
        <w:t>’</w:t>
      </w:r>
      <w:r w:rsidRPr="00033231">
        <w:t>écouta fort tranquillement</w:t>
      </w:r>
      <w:r w:rsidR="004F69D6">
        <w:t xml:space="preserve">, </w:t>
      </w:r>
      <w:r w:rsidRPr="00033231">
        <w:t>co</w:t>
      </w:r>
      <w:r w:rsidRPr="00033231">
        <w:t>m</w:t>
      </w:r>
      <w:r w:rsidRPr="00033231">
        <w:t>me elle avait l</w:t>
      </w:r>
      <w:r w:rsidR="004F69D6">
        <w:t>’</w:t>
      </w:r>
      <w:r w:rsidRPr="00033231">
        <w:t>habitude d</w:t>
      </w:r>
      <w:r w:rsidR="004F69D6">
        <w:t>’</w:t>
      </w:r>
      <w:r w:rsidRPr="00033231">
        <w:t>écouter les saillies imprévues de son élève</w:t>
      </w:r>
      <w:r w:rsidR="004F69D6">
        <w:t xml:space="preserve">, </w:t>
      </w:r>
      <w:r w:rsidRPr="00033231">
        <w:t>et qui lui répondit</w:t>
      </w:r>
      <w:r w:rsidR="004F69D6">
        <w:t> :</w:t>
      </w:r>
    </w:p>
    <w:p w14:paraId="6197A267" w14:textId="55DC187C" w:rsidR="00000000" w:rsidRPr="00033231" w:rsidRDefault="004F69D6" w:rsidP="0021796F">
      <w:r>
        <w:lastRenderedPageBreak/>
        <w:t>« </w:t>
      </w:r>
      <w:r w:rsidR="00000000" w:rsidRPr="00033231">
        <w:t>Ma chère</w:t>
      </w:r>
      <w:r>
        <w:t xml:space="preserve">, </w:t>
      </w:r>
      <w:r w:rsidR="00000000" w:rsidRPr="00033231">
        <w:t>ne vous laissez pas aller à l</w:t>
      </w:r>
      <w:r>
        <w:t>’</w:t>
      </w:r>
      <w:r w:rsidR="00000000" w:rsidRPr="00033231">
        <w:t>habitude de vous considérer comme un homme</w:t>
      </w:r>
      <w:r>
        <w:t xml:space="preserve"> ; </w:t>
      </w:r>
      <w:r w:rsidR="00000000" w:rsidRPr="00033231">
        <w:t>elle est étrange</w:t>
      </w:r>
      <w:r>
        <w:t xml:space="preserve"> ; </w:t>
      </w:r>
      <w:r w:rsidR="00000000" w:rsidRPr="00033231">
        <w:t>ceux qui ne vous connaissent pas pourraient</w:t>
      </w:r>
      <w:r>
        <w:t xml:space="preserve">, </w:t>
      </w:r>
      <w:r w:rsidR="00000000" w:rsidRPr="00033231">
        <w:t>vous entendant parler ainsi</w:t>
      </w:r>
      <w:r>
        <w:t xml:space="preserve">, </w:t>
      </w:r>
      <w:r w:rsidR="00000000" w:rsidRPr="00033231">
        <w:t>croire que vous affectez des allures viriles</w:t>
      </w:r>
      <w:r>
        <w:t>. »</w:t>
      </w:r>
    </w:p>
    <w:p w14:paraId="52C5D984" w14:textId="77777777" w:rsidR="004F69D6" w:rsidRDefault="00000000" w:rsidP="0021796F">
      <w:r w:rsidRPr="00033231">
        <w:t>Shirley ne riait jamais de son ancienne gouvernante</w:t>
      </w:r>
      <w:r w:rsidR="004F69D6">
        <w:t xml:space="preserve"> ; </w:t>
      </w:r>
      <w:r w:rsidRPr="00033231">
        <w:t>les petites formalités et les innocentes singularités de cette dame étaient respectables à ses yeux</w:t>
      </w:r>
      <w:r w:rsidR="004F69D6">
        <w:t xml:space="preserve"> : </w:t>
      </w:r>
      <w:r w:rsidRPr="00033231">
        <w:t>elle accepta donc sans mot dire la remontrance</w:t>
      </w:r>
      <w:r w:rsidR="004F69D6">
        <w:t xml:space="preserve">. </w:t>
      </w:r>
      <w:r w:rsidRPr="00033231">
        <w:t>Elle se tenait debout tranquillement près de la fenêtre</w:t>
      </w:r>
      <w:r w:rsidR="004F69D6">
        <w:t xml:space="preserve">, </w:t>
      </w:r>
      <w:r w:rsidRPr="00033231">
        <w:t>regardant le grand cèdre de la pelouse</w:t>
      </w:r>
      <w:r w:rsidR="004F69D6">
        <w:t xml:space="preserve">, </w:t>
      </w:r>
      <w:r w:rsidRPr="00033231">
        <w:t>dans les bra</w:t>
      </w:r>
      <w:r w:rsidRPr="00033231">
        <w:t>n</w:t>
      </w:r>
      <w:r w:rsidRPr="00033231">
        <w:t>ches inférieures duquel elle apercevait un oiseau</w:t>
      </w:r>
      <w:r w:rsidR="004F69D6">
        <w:t xml:space="preserve">. </w:t>
      </w:r>
      <w:r w:rsidRPr="00033231">
        <w:t>Elle se mit à gazouiller à cet oiseau</w:t>
      </w:r>
      <w:r w:rsidR="004F69D6">
        <w:t xml:space="preserve">, </w:t>
      </w:r>
      <w:r w:rsidRPr="00033231">
        <w:t>puis son gazouillement devint plus clair</w:t>
      </w:r>
      <w:r w:rsidR="004F69D6">
        <w:t xml:space="preserve">, </w:t>
      </w:r>
      <w:r w:rsidRPr="00033231">
        <w:t>elle se mit à siffler</w:t>
      </w:r>
      <w:r w:rsidR="004F69D6">
        <w:t xml:space="preserve"> ; </w:t>
      </w:r>
      <w:r w:rsidRPr="00033231">
        <w:t>le sifflement prit ensuite la forme d</w:t>
      </w:r>
      <w:r w:rsidR="004F69D6">
        <w:t>’</w:t>
      </w:r>
      <w:r w:rsidRPr="00033231">
        <w:t>un air très-doux et très-habilement exécuté</w:t>
      </w:r>
      <w:r w:rsidR="004F69D6">
        <w:t>.</w:t>
      </w:r>
    </w:p>
    <w:p w14:paraId="41E5AD86" w14:textId="77777777" w:rsidR="004F69D6" w:rsidRDefault="004F69D6" w:rsidP="0021796F">
      <w:r>
        <w:t>« </w:t>
      </w:r>
      <w:r w:rsidR="00000000" w:rsidRPr="00033231">
        <w:t>Que faites-vous</w:t>
      </w:r>
      <w:r>
        <w:t xml:space="preserve">, </w:t>
      </w:r>
      <w:r w:rsidR="00000000" w:rsidRPr="00033231">
        <w:t>ma chère</w:t>
      </w:r>
      <w:r>
        <w:t xml:space="preserve"> ? </w:t>
      </w:r>
      <w:r w:rsidR="00000000" w:rsidRPr="00033231">
        <w:t>s</w:t>
      </w:r>
      <w:r>
        <w:t>’</w:t>
      </w:r>
      <w:r w:rsidR="00000000" w:rsidRPr="00033231">
        <w:t xml:space="preserve">écria </w:t>
      </w:r>
      <w:proofErr w:type="spellStart"/>
      <w:r w:rsidR="00000000" w:rsidRPr="00033231">
        <w:t>mistress</w:t>
      </w:r>
      <w:proofErr w:type="spellEnd"/>
      <w:r w:rsidR="00000000" w:rsidRPr="00033231">
        <w:t xml:space="preserve"> </w:t>
      </w:r>
      <w:proofErr w:type="spellStart"/>
      <w:r w:rsidR="00000000" w:rsidRPr="00033231">
        <w:t>Pryor</w:t>
      </w:r>
      <w:proofErr w:type="spellEnd"/>
      <w:r>
        <w:t>.</w:t>
      </w:r>
    </w:p>
    <w:p w14:paraId="3AA1492E" w14:textId="77777777" w:rsidR="004F69D6" w:rsidRDefault="004F69D6" w:rsidP="0021796F">
      <w:r>
        <w:t>— </w:t>
      </w:r>
      <w:r w:rsidR="00000000" w:rsidRPr="00033231">
        <w:t>Est-ce que j</w:t>
      </w:r>
      <w:r>
        <w:t>’</w:t>
      </w:r>
      <w:r w:rsidR="00000000" w:rsidRPr="00033231">
        <w:t>ai sifflé</w:t>
      </w:r>
      <w:r>
        <w:t xml:space="preserve"> ? </w:t>
      </w:r>
      <w:r w:rsidR="00000000" w:rsidRPr="00033231">
        <w:t>demanda Shirley</w:t>
      </w:r>
      <w:r>
        <w:t xml:space="preserve">. </w:t>
      </w:r>
      <w:r w:rsidR="00000000" w:rsidRPr="00033231">
        <w:t>C</w:t>
      </w:r>
      <w:r>
        <w:t>’</w:t>
      </w:r>
      <w:r w:rsidR="00000000" w:rsidRPr="00033231">
        <w:t>est sans y pe</w:t>
      </w:r>
      <w:r w:rsidR="00000000" w:rsidRPr="00033231">
        <w:t>n</w:t>
      </w:r>
      <w:r w:rsidR="00000000" w:rsidRPr="00033231">
        <w:t>ser</w:t>
      </w:r>
      <w:r>
        <w:t xml:space="preserve">, </w:t>
      </w:r>
      <w:r w:rsidR="00000000" w:rsidRPr="00033231">
        <w:t>je vous l</w:t>
      </w:r>
      <w:r>
        <w:t>’</w:t>
      </w:r>
      <w:r w:rsidR="00000000" w:rsidRPr="00033231">
        <w:t>assure</w:t>
      </w:r>
      <w:r>
        <w:t xml:space="preserve">. </w:t>
      </w:r>
      <w:r w:rsidR="00000000" w:rsidRPr="00033231">
        <w:t>Je vous demande pardon</w:t>
      </w:r>
      <w:r>
        <w:t xml:space="preserve">, </w:t>
      </w:r>
      <w:r w:rsidR="00000000" w:rsidRPr="00033231">
        <w:t>madame</w:t>
      </w:r>
      <w:r>
        <w:t xml:space="preserve"> ; </w:t>
      </w:r>
      <w:r w:rsidR="00000000" w:rsidRPr="00033231">
        <w:t>j</w:t>
      </w:r>
      <w:r>
        <w:t>’</w:t>
      </w:r>
      <w:r w:rsidR="00000000" w:rsidRPr="00033231">
        <w:t>avais pria la résolution de ne pas siffler devant vous</w:t>
      </w:r>
      <w:r>
        <w:t>.</w:t>
      </w:r>
    </w:p>
    <w:p w14:paraId="6F126C09" w14:textId="77777777" w:rsidR="004F69D6" w:rsidRDefault="004F69D6" w:rsidP="0021796F">
      <w:r>
        <w:t>— </w:t>
      </w:r>
      <w:r w:rsidR="00000000" w:rsidRPr="00033231">
        <w:t>Mais</w:t>
      </w:r>
      <w:r>
        <w:t xml:space="preserve">, </w:t>
      </w:r>
      <w:r w:rsidR="00000000" w:rsidRPr="00033231">
        <w:t xml:space="preserve">miss </w:t>
      </w:r>
      <w:proofErr w:type="spellStart"/>
      <w:r w:rsidR="00000000" w:rsidRPr="00033231">
        <w:t>Keeldar</w:t>
      </w:r>
      <w:proofErr w:type="spellEnd"/>
      <w:r>
        <w:t xml:space="preserve">, </w:t>
      </w:r>
      <w:r w:rsidR="00000000" w:rsidRPr="00033231">
        <w:t>où avez-vous appris à siffler</w:t>
      </w:r>
      <w:r>
        <w:t xml:space="preserve"> ? </w:t>
      </w:r>
      <w:r w:rsidR="00000000" w:rsidRPr="00033231">
        <w:t>Vous avez dû contracter cette habitude depuis votre retour dans le Yorkshire</w:t>
      </w:r>
      <w:r>
        <w:t xml:space="preserve">. </w:t>
      </w:r>
      <w:r w:rsidR="00000000" w:rsidRPr="00033231">
        <w:t>Je ne vous ai jamais entendue siffler auparavant</w:t>
      </w:r>
      <w:r>
        <w:t>.</w:t>
      </w:r>
    </w:p>
    <w:p w14:paraId="6FFDFFE5" w14:textId="77777777" w:rsidR="004F69D6" w:rsidRDefault="004F69D6" w:rsidP="0021796F">
      <w:r>
        <w:t>— </w:t>
      </w:r>
      <w:r w:rsidR="00000000" w:rsidRPr="00033231">
        <w:t>Oh</w:t>
      </w:r>
      <w:r>
        <w:t xml:space="preserve"> ! </w:t>
      </w:r>
      <w:r w:rsidR="00000000" w:rsidRPr="00033231">
        <w:t>j</w:t>
      </w:r>
      <w:r>
        <w:t>’</w:t>
      </w:r>
      <w:r w:rsidR="00000000" w:rsidRPr="00033231">
        <w:t>ai appris à siffler il y a très-longtemps</w:t>
      </w:r>
      <w:r>
        <w:t>.</w:t>
      </w:r>
    </w:p>
    <w:p w14:paraId="364A7522" w14:textId="77777777" w:rsidR="004F69D6" w:rsidRDefault="004F69D6" w:rsidP="0021796F">
      <w:r>
        <w:t>— </w:t>
      </w:r>
      <w:r w:rsidR="00000000" w:rsidRPr="00033231">
        <w:t>Qui vous a enseigné cela</w:t>
      </w:r>
      <w:r>
        <w:t> ?</w:t>
      </w:r>
    </w:p>
    <w:p w14:paraId="7A5C9E82" w14:textId="77777777" w:rsidR="004F69D6" w:rsidRDefault="004F69D6" w:rsidP="0021796F">
      <w:r>
        <w:t>— </w:t>
      </w:r>
      <w:r w:rsidR="00000000" w:rsidRPr="00033231">
        <w:t>Personne</w:t>
      </w:r>
      <w:r>
        <w:t xml:space="preserve"> ; </w:t>
      </w:r>
      <w:r w:rsidR="00000000" w:rsidRPr="00033231">
        <w:t>j</w:t>
      </w:r>
      <w:r>
        <w:t>’</w:t>
      </w:r>
      <w:r w:rsidR="00000000" w:rsidRPr="00033231">
        <w:t>ai appris en écoutant</w:t>
      </w:r>
      <w:r>
        <w:t xml:space="preserve">, </w:t>
      </w:r>
      <w:r w:rsidR="00000000" w:rsidRPr="00033231">
        <w:t>et je l</w:t>
      </w:r>
      <w:r>
        <w:t>’</w:t>
      </w:r>
      <w:r w:rsidR="00000000" w:rsidRPr="00033231">
        <w:t>avais oublié</w:t>
      </w:r>
      <w:r>
        <w:t xml:space="preserve"> ; </w:t>
      </w:r>
      <w:r w:rsidR="00000000" w:rsidRPr="00033231">
        <w:t>mais tout récemment</w:t>
      </w:r>
      <w:r>
        <w:t xml:space="preserve">, </w:t>
      </w:r>
      <w:r w:rsidR="00000000" w:rsidRPr="00033231">
        <w:t>hier soir</w:t>
      </w:r>
      <w:r>
        <w:t xml:space="preserve">, </w:t>
      </w:r>
      <w:r w:rsidR="00000000" w:rsidRPr="00033231">
        <w:t>comme je traversais l</w:t>
      </w:r>
      <w:r>
        <w:t>’</w:t>
      </w:r>
      <w:r w:rsidR="00000000" w:rsidRPr="00033231">
        <w:t>avenue</w:t>
      </w:r>
      <w:r>
        <w:t xml:space="preserve">, </w:t>
      </w:r>
      <w:r w:rsidR="00000000" w:rsidRPr="00033231">
        <w:t>j</w:t>
      </w:r>
      <w:r>
        <w:t>’</w:t>
      </w:r>
      <w:r w:rsidR="00000000" w:rsidRPr="00033231">
        <w:t>entendis un gentleman qui sifflait ce même air dans un champ</w:t>
      </w:r>
      <w:r>
        <w:t xml:space="preserve">, </w:t>
      </w:r>
      <w:r w:rsidR="00000000" w:rsidRPr="00033231">
        <w:t>de l</w:t>
      </w:r>
      <w:r>
        <w:t>’</w:t>
      </w:r>
      <w:r w:rsidR="00000000" w:rsidRPr="00033231">
        <w:t>autre côté de la haie</w:t>
      </w:r>
      <w:r>
        <w:t xml:space="preserve">, </w:t>
      </w:r>
      <w:r w:rsidR="00000000" w:rsidRPr="00033231">
        <w:t>et cela me le remit en mémoire</w:t>
      </w:r>
      <w:r>
        <w:t>.</w:t>
      </w:r>
    </w:p>
    <w:p w14:paraId="1EDD3B73" w14:textId="77777777" w:rsidR="004F69D6" w:rsidRDefault="004F69D6" w:rsidP="0021796F">
      <w:r>
        <w:t>— </w:t>
      </w:r>
      <w:r w:rsidR="00000000" w:rsidRPr="00033231">
        <w:t>Quel gentleman</w:t>
      </w:r>
      <w:r>
        <w:t> ?</w:t>
      </w:r>
    </w:p>
    <w:p w14:paraId="3D6597A7" w14:textId="4BB5E540" w:rsidR="00000000" w:rsidRPr="00033231" w:rsidRDefault="004F69D6" w:rsidP="0021796F">
      <w:r>
        <w:lastRenderedPageBreak/>
        <w:t>— </w:t>
      </w:r>
      <w:r w:rsidR="00000000" w:rsidRPr="00033231">
        <w:t>Nous n</w:t>
      </w:r>
      <w:r>
        <w:t>’</w:t>
      </w:r>
      <w:r w:rsidR="00000000" w:rsidRPr="00033231">
        <w:t>en avons qu</w:t>
      </w:r>
      <w:r>
        <w:t>’</w:t>
      </w:r>
      <w:r w:rsidR="00000000" w:rsidRPr="00033231">
        <w:t>un ici</w:t>
      </w:r>
      <w:r>
        <w:t xml:space="preserve">, </w:t>
      </w:r>
      <w:r w:rsidR="00000000" w:rsidRPr="00033231">
        <w:t>et c</w:t>
      </w:r>
      <w:r>
        <w:t>’</w:t>
      </w:r>
      <w:r w:rsidR="00000000" w:rsidRPr="00033231">
        <w:t xml:space="preserve">est </w:t>
      </w:r>
      <w:r>
        <w:t>M. </w:t>
      </w:r>
      <w:r w:rsidR="00000000" w:rsidRPr="00033231">
        <w:t>Moore</w:t>
      </w:r>
      <w:r>
        <w:t xml:space="preserve">, </w:t>
      </w:r>
      <w:r w:rsidR="00000000" w:rsidRPr="00033231">
        <w:t>du moins c</w:t>
      </w:r>
      <w:r>
        <w:t>’</w:t>
      </w:r>
      <w:r w:rsidR="00000000" w:rsidRPr="00033231">
        <w:t>est le seul qui n</w:t>
      </w:r>
      <w:r>
        <w:t>’</w:t>
      </w:r>
      <w:r w:rsidR="00000000" w:rsidRPr="00033231">
        <w:t>ait pas les cheveux blancs</w:t>
      </w:r>
      <w:r>
        <w:t xml:space="preserve"> : </w:t>
      </w:r>
      <w:r w:rsidR="00000000" w:rsidRPr="00033231">
        <w:t>mes deux vénér</w:t>
      </w:r>
      <w:r w:rsidR="00000000" w:rsidRPr="00033231">
        <w:t>a</w:t>
      </w:r>
      <w:r w:rsidR="00000000" w:rsidRPr="00033231">
        <w:t>bles favoris</w:t>
      </w:r>
      <w:r>
        <w:t>, M. </w:t>
      </w:r>
      <w:proofErr w:type="spellStart"/>
      <w:r w:rsidR="00000000" w:rsidRPr="00033231">
        <w:t>Helstone</w:t>
      </w:r>
      <w:proofErr w:type="spellEnd"/>
      <w:r w:rsidR="00000000" w:rsidRPr="00033231">
        <w:t xml:space="preserve"> et </w:t>
      </w:r>
      <w:r>
        <w:t>M. </w:t>
      </w:r>
      <w:r w:rsidR="00000000" w:rsidRPr="00033231">
        <w:t>Yorke</w:t>
      </w:r>
      <w:r>
        <w:t xml:space="preserve">, </w:t>
      </w:r>
      <w:r w:rsidR="00000000" w:rsidRPr="00033231">
        <w:t>sont toutefois de cha</w:t>
      </w:r>
      <w:r w:rsidR="00000000" w:rsidRPr="00033231">
        <w:t>r</w:t>
      </w:r>
      <w:r w:rsidR="00000000" w:rsidRPr="00033231">
        <w:t>mants vieux beaux</w:t>
      </w:r>
      <w:r>
        <w:t xml:space="preserve">, </w:t>
      </w:r>
      <w:r w:rsidR="00000000" w:rsidRPr="00033231">
        <w:t>infiniment supérieurs à tous nos stupides jeunes fats</w:t>
      </w:r>
      <w:r>
        <w:t>. »</w:t>
      </w:r>
    </w:p>
    <w:p w14:paraId="7E89F490" w14:textId="77777777" w:rsidR="004F69D6" w:rsidRDefault="00000000" w:rsidP="0021796F">
      <w:proofErr w:type="spellStart"/>
      <w:r w:rsidRPr="00033231">
        <w:t>Mistress</w:t>
      </w:r>
      <w:proofErr w:type="spellEnd"/>
      <w:r w:rsidRPr="00033231">
        <w:t xml:space="preserve"> </w:t>
      </w:r>
      <w:proofErr w:type="spellStart"/>
      <w:r w:rsidRPr="00033231">
        <w:t>Pryor</w:t>
      </w:r>
      <w:proofErr w:type="spellEnd"/>
      <w:r w:rsidRPr="00033231">
        <w:t xml:space="preserve"> gardait le silence</w:t>
      </w:r>
      <w:r w:rsidR="004F69D6">
        <w:t>.</w:t>
      </w:r>
    </w:p>
    <w:p w14:paraId="57061E51" w14:textId="5D43E502" w:rsidR="004F69D6" w:rsidRDefault="004F69D6" w:rsidP="0021796F">
      <w:r>
        <w:t>« </w:t>
      </w:r>
      <w:r w:rsidR="00000000" w:rsidRPr="00033231">
        <w:t>Vous n</w:t>
      </w:r>
      <w:r>
        <w:t>’</w:t>
      </w:r>
      <w:r w:rsidR="00000000" w:rsidRPr="00033231">
        <w:t xml:space="preserve">aimez pas </w:t>
      </w:r>
      <w:r>
        <w:t>M. </w:t>
      </w:r>
      <w:proofErr w:type="spellStart"/>
      <w:r w:rsidR="00000000" w:rsidRPr="00033231">
        <w:t>Helstone</w:t>
      </w:r>
      <w:proofErr w:type="spellEnd"/>
      <w:r>
        <w:t xml:space="preserve">, </w:t>
      </w:r>
      <w:r w:rsidR="00000000" w:rsidRPr="00033231">
        <w:t>madame</w:t>
      </w:r>
      <w:r>
        <w:t>.</w:t>
      </w:r>
    </w:p>
    <w:p w14:paraId="671BE64A" w14:textId="1C76731A" w:rsidR="004F69D6" w:rsidRDefault="004F69D6" w:rsidP="0021796F">
      <w:r>
        <w:t>— </w:t>
      </w:r>
      <w:r w:rsidR="00000000" w:rsidRPr="00033231">
        <w:t>Ma chère</w:t>
      </w:r>
      <w:r>
        <w:t xml:space="preserve">, </w:t>
      </w:r>
      <w:r w:rsidR="00000000" w:rsidRPr="00033231">
        <w:t xml:space="preserve">le caractère de </w:t>
      </w:r>
      <w:r>
        <w:t>M. </w:t>
      </w:r>
      <w:proofErr w:type="spellStart"/>
      <w:r w:rsidR="00000000" w:rsidRPr="00033231">
        <w:t>Helstone</w:t>
      </w:r>
      <w:proofErr w:type="spellEnd"/>
      <w:r w:rsidR="00000000" w:rsidRPr="00033231">
        <w:t xml:space="preserve"> le protège contre la critique</w:t>
      </w:r>
      <w:r>
        <w:t>.</w:t>
      </w:r>
    </w:p>
    <w:p w14:paraId="2B638C06" w14:textId="77777777" w:rsidR="004F69D6" w:rsidRDefault="004F69D6" w:rsidP="0021796F">
      <w:r>
        <w:t>— </w:t>
      </w:r>
      <w:r w:rsidR="00000000" w:rsidRPr="00033231">
        <w:t>Vous avez l</w:t>
      </w:r>
      <w:r>
        <w:t>’</w:t>
      </w:r>
      <w:r w:rsidR="00000000" w:rsidRPr="00033231">
        <w:t>habitude de quitter le salon quand on l</w:t>
      </w:r>
      <w:r>
        <w:t>’</w:t>
      </w:r>
      <w:r w:rsidR="00000000" w:rsidRPr="00033231">
        <w:t>annonce</w:t>
      </w:r>
      <w:r>
        <w:t xml:space="preserve">. </w:t>
      </w:r>
      <w:r w:rsidR="00000000" w:rsidRPr="00033231">
        <w:t>Pourquoi</w:t>
      </w:r>
      <w:r>
        <w:t> ?</w:t>
      </w:r>
    </w:p>
    <w:p w14:paraId="79768700" w14:textId="77777777" w:rsidR="004F69D6" w:rsidRDefault="004F69D6" w:rsidP="0021796F">
      <w:r>
        <w:t>— </w:t>
      </w:r>
      <w:r w:rsidR="00000000" w:rsidRPr="00033231">
        <w:t>Sortirez-vous ce matin</w:t>
      </w:r>
      <w:r>
        <w:t xml:space="preserve">, </w:t>
      </w:r>
      <w:r w:rsidR="00000000" w:rsidRPr="00033231">
        <w:t>ma chère</w:t>
      </w:r>
      <w:r>
        <w:t> ?</w:t>
      </w:r>
    </w:p>
    <w:p w14:paraId="727D9E9B" w14:textId="77777777" w:rsidR="004F69D6" w:rsidRDefault="004F69D6" w:rsidP="0021796F">
      <w:r>
        <w:t>— </w:t>
      </w:r>
      <w:r w:rsidR="00000000" w:rsidRPr="00033231">
        <w:t>Oui</w:t>
      </w:r>
      <w:r>
        <w:t xml:space="preserve">, </w:t>
      </w:r>
      <w:r w:rsidR="00000000" w:rsidRPr="00033231">
        <w:t>j</w:t>
      </w:r>
      <w:r>
        <w:t>’</w:t>
      </w:r>
      <w:r w:rsidR="00000000" w:rsidRPr="00033231">
        <w:t xml:space="preserve">irai à la </w:t>
      </w:r>
      <w:proofErr w:type="spellStart"/>
      <w:r w:rsidR="00000000" w:rsidRPr="00033231">
        <w:t>rectorerie</w:t>
      </w:r>
      <w:proofErr w:type="spellEnd"/>
      <w:r w:rsidR="00000000" w:rsidRPr="00033231">
        <w:t xml:space="preserve"> chercher Caroline </w:t>
      </w:r>
      <w:proofErr w:type="spellStart"/>
      <w:r w:rsidR="00000000" w:rsidRPr="00033231">
        <w:t>Helstone</w:t>
      </w:r>
      <w:proofErr w:type="spellEnd"/>
      <w:r>
        <w:t xml:space="preserve">, </w:t>
      </w:r>
      <w:r w:rsidR="00000000" w:rsidRPr="00033231">
        <w:t>pour lui faire prendre un peu d</w:t>
      </w:r>
      <w:r>
        <w:t>’</w:t>
      </w:r>
      <w:r w:rsidR="00000000" w:rsidRPr="00033231">
        <w:t>exercice</w:t>
      </w:r>
      <w:r>
        <w:t xml:space="preserve">. </w:t>
      </w:r>
      <w:r w:rsidR="00000000" w:rsidRPr="00033231">
        <w:t xml:space="preserve">Je lui ferai faire une promenade du côté de </w:t>
      </w:r>
      <w:proofErr w:type="spellStart"/>
      <w:r w:rsidR="00000000" w:rsidRPr="00033231">
        <w:t>Nunnely</w:t>
      </w:r>
      <w:proofErr w:type="spellEnd"/>
      <w:r>
        <w:t>.</w:t>
      </w:r>
    </w:p>
    <w:p w14:paraId="5CBF2CD1" w14:textId="77777777" w:rsidR="004F69D6" w:rsidRDefault="004F69D6" w:rsidP="0021796F">
      <w:r>
        <w:t>— </w:t>
      </w:r>
      <w:r w:rsidR="00000000" w:rsidRPr="00033231">
        <w:t>Si vous allez dans cette direction</w:t>
      </w:r>
      <w:r>
        <w:t xml:space="preserve">, </w:t>
      </w:r>
      <w:r w:rsidR="00000000" w:rsidRPr="00033231">
        <w:t>ma chère</w:t>
      </w:r>
      <w:r>
        <w:t xml:space="preserve">, </w:t>
      </w:r>
      <w:r w:rsidR="00000000" w:rsidRPr="00033231">
        <w:t xml:space="preserve">ayez la bonté de recommander à miss </w:t>
      </w:r>
      <w:proofErr w:type="spellStart"/>
      <w:r w:rsidR="00000000" w:rsidRPr="00033231">
        <w:t>Helstone</w:t>
      </w:r>
      <w:proofErr w:type="spellEnd"/>
      <w:r w:rsidR="00000000" w:rsidRPr="00033231">
        <w:t xml:space="preserve"> de bien se couvrir</w:t>
      </w:r>
      <w:r>
        <w:t xml:space="preserve"> ; </w:t>
      </w:r>
      <w:r w:rsidR="00000000" w:rsidRPr="00033231">
        <w:t>le vent est frais</w:t>
      </w:r>
      <w:r>
        <w:t xml:space="preserve">, </w:t>
      </w:r>
      <w:r w:rsidR="00000000" w:rsidRPr="00033231">
        <w:t>et elle me semble réclamer beaucoup de soins</w:t>
      </w:r>
      <w:r>
        <w:t>.</w:t>
      </w:r>
    </w:p>
    <w:p w14:paraId="51728448" w14:textId="77777777" w:rsidR="004F69D6" w:rsidRDefault="004F69D6" w:rsidP="0021796F">
      <w:r>
        <w:t>— </w:t>
      </w:r>
      <w:r w:rsidR="00000000" w:rsidRPr="00033231">
        <w:t>On vous obéira minutieusement</w:t>
      </w:r>
      <w:r>
        <w:t xml:space="preserve">,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 </w:t>
      </w:r>
      <w:r w:rsidR="00000000" w:rsidRPr="00033231">
        <w:t>est-ce que vous ne désireriez pas nous accompagner</w:t>
      </w:r>
      <w:r>
        <w:t> ?</w:t>
      </w:r>
    </w:p>
    <w:p w14:paraId="0F1D813E" w14:textId="2D2722E5" w:rsidR="00000000" w:rsidRPr="00033231" w:rsidRDefault="004F69D6" w:rsidP="0021796F">
      <w:r>
        <w:t>— </w:t>
      </w:r>
      <w:r w:rsidR="00000000" w:rsidRPr="00033231">
        <w:t>Non</w:t>
      </w:r>
      <w:r>
        <w:t xml:space="preserve">, </w:t>
      </w:r>
      <w:r w:rsidR="00000000" w:rsidRPr="00033231">
        <w:t>je vous serais un embarras</w:t>
      </w:r>
      <w:r>
        <w:t xml:space="preserve"> ; </w:t>
      </w:r>
      <w:r w:rsidR="00000000" w:rsidRPr="00033231">
        <w:t>je suis pesante</w:t>
      </w:r>
      <w:r>
        <w:t xml:space="preserve">, </w:t>
      </w:r>
      <w:r w:rsidR="00000000" w:rsidRPr="00033231">
        <w:t>et ne pourrais marcher aussi vite que vous le voudriez</w:t>
      </w:r>
      <w:r>
        <w:t>. »</w:t>
      </w:r>
    </w:p>
    <w:p w14:paraId="6F2DC53F" w14:textId="77777777" w:rsidR="004F69D6" w:rsidRDefault="00000000" w:rsidP="0021796F">
      <w:r w:rsidRPr="00033231">
        <w:t>Shirley persuada aisément à Caroline de l</w:t>
      </w:r>
      <w:r w:rsidR="004F69D6">
        <w:t>’</w:t>
      </w:r>
      <w:r w:rsidRPr="00033231">
        <w:t>accompagner</w:t>
      </w:r>
      <w:r w:rsidR="004F69D6">
        <w:t xml:space="preserve"> ; </w:t>
      </w:r>
      <w:r w:rsidRPr="00033231">
        <w:t>et</w:t>
      </w:r>
      <w:r w:rsidR="004F69D6">
        <w:t xml:space="preserve">, </w:t>
      </w:r>
      <w:r w:rsidRPr="00033231">
        <w:t>lorsqu</w:t>
      </w:r>
      <w:r w:rsidR="004F69D6">
        <w:t>’</w:t>
      </w:r>
      <w:r w:rsidRPr="00033231">
        <w:t>elles furent seules dans la campagne tranquille et sol</w:t>
      </w:r>
      <w:r w:rsidRPr="00033231">
        <w:t>i</w:t>
      </w:r>
      <w:r w:rsidRPr="00033231">
        <w:t xml:space="preserve">taire de </w:t>
      </w:r>
      <w:proofErr w:type="spellStart"/>
      <w:r w:rsidRPr="00033231">
        <w:t>Nunnely</w:t>
      </w:r>
      <w:proofErr w:type="spellEnd"/>
      <w:r w:rsidR="004F69D6">
        <w:t xml:space="preserve">, </w:t>
      </w:r>
      <w:r w:rsidRPr="00033231">
        <w:t>elle engagea facilement la conversation</w:t>
      </w:r>
      <w:r w:rsidR="004F69D6">
        <w:t xml:space="preserve">. </w:t>
      </w:r>
      <w:r w:rsidRPr="00033231">
        <w:t>Le premier sentiment de timidité surmonté</w:t>
      </w:r>
      <w:r w:rsidR="004F69D6">
        <w:t xml:space="preserve">, </w:t>
      </w:r>
      <w:r w:rsidRPr="00033231">
        <w:t xml:space="preserve">Caroline éprouva bientôt un vif plaisir à causer avec miss </w:t>
      </w:r>
      <w:proofErr w:type="spellStart"/>
      <w:r w:rsidRPr="00033231">
        <w:t>Keeldar</w:t>
      </w:r>
      <w:proofErr w:type="spellEnd"/>
      <w:r w:rsidR="004F69D6">
        <w:t xml:space="preserve">. </w:t>
      </w:r>
      <w:r w:rsidRPr="00033231">
        <w:t xml:space="preserve">Le premier </w:t>
      </w:r>
      <w:r w:rsidRPr="00033231">
        <w:lastRenderedPageBreak/>
        <w:t>échange d</w:t>
      </w:r>
      <w:r w:rsidR="004F69D6">
        <w:t>’</w:t>
      </w:r>
      <w:r w:rsidRPr="00033231">
        <w:t>observations légères suffit pour donner à chacune d</w:t>
      </w:r>
      <w:r w:rsidR="004F69D6">
        <w:t>’</w:t>
      </w:r>
      <w:r w:rsidRPr="00033231">
        <w:t>elles l</w:t>
      </w:r>
      <w:r w:rsidR="004F69D6">
        <w:t>’</w:t>
      </w:r>
      <w:r w:rsidRPr="00033231">
        <w:t>idée de ce qu</w:t>
      </w:r>
      <w:r w:rsidR="004F69D6">
        <w:t>’</w:t>
      </w:r>
      <w:r w:rsidRPr="00033231">
        <w:t>était sa compagne</w:t>
      </w:r>
      <w:r w:rsidR="004F69D6">
        <w:t xml:space="preserve">. </w:t>
      </w:r>
      <w:r w:rsidRPr="00033231">
        <w:t>Shirley dit qu</w:t>
      </w:r>
      <w:r w:rsidR="004F69D6">
        <w:t>’</w:t>
      </w:r>
      <w:r w:rsidRPr="00033231">
        <w:t>elle a</w:t>
      </w:r>
      <w:r w:rsidRPr="00033231">
        <w:t>i</w:t>
      </w:r>
      <w:r w:rsidRPr="00033231">
        <w:t>mait la verte étendue de gazon qui les environnait</w:t>
      </w:r>
      <w:r w:rsidR="004F69D6">
        <w:t xml:space="preserve">, </w:t>
      </w:r>
      <w:r w:rsidRPr="00033231">
        <w:t>et mieux e</w:t>
      </w:r>
      <w:r w:rsidRPr="00033231">
        <w:t>n</w:t>
      </w:r>
      <w:r w:rsidRPr="00033231">
        <w:t>core la bruyère qui couvrait les hauteurs</w:t>
      </w:r>
      <w:r w:rsidR="004F69D6">
        <w:t xml:space="preserve">, </w:t>
      </w:r>
      <w:r w:rsidRPr="00033231">
        <w:t>car la bruyère lui ra</w:t>
      </w:r>
      <w:r w:rsidRPr="00033231">
        <w:t>p</w:t>
      </w:r>
      <w:r w:rsidRPr="00033231">
        <w:t>pelait les marais qu</w:t>
      </w:r>
      <w:r w:rsidR="004F69D6">
        <w:t>’</w:t>
      </w:r>
      <w:r w:rsidRPr="00033231">
        <w:t>elle avait vus dans ses voyages sur les fro</w:t>
      </w:r>
      <w:r w:rsidRPr="00033231">
        <w:t>n</w:t>
      </w:r>
      <w:r w:rsidRPr="00033231">
        <w:t>tières de l</w:t>
      </w:r>
      <w:r w:rsidR="004F69D6">
        <w:t>’</w:t>
      </w:r>
      <w:r w:rsidRPr="00033231">
        <w:t>Écosse</w:t>
      </w:r>
      <w:r w:rsidR="004F69D6">
        <w:t xml:space="preserve">. </w:t>
      </w:r>
      <w:r w:rsidRPr="00033231">
        <w:t>Elle se souvenait particulièrement d</w:t>
      </w:r>
      <w:r w:rsidR="004F69D6">
        <w:t>’</w:t>
      </w:r>
      <w:r w:rsidRPr="00033231">
        <w:t>un di</w:t>
      </w:r>
      <w:r w:rsidRPr="00033231">
        <w:t>s</w:t>
      </w:r>
      <w:r w:rsidRPr="00033231">
        <w:t>trict qu</w:t>
      </w:r>
      <w:r w:rsidR="004F69D6">
        <w:t>’</w:t>
      </w:r>
      <w:r w:rsidRPr="00033231">
        <w:t>elle avait traversé pendant toute la longue après-midi d</w:t>
      </w:r>
      <w:r w:rsidR="004F69D6">
        <w:t>’</w:t>
      </w:r>
      <w:r w:rsidRPr="00033231">
        <w:t>un jour d</w:t>
      </w:r>
      <w:r w:rsidR="004F69D6">
        <w:t>’</w:t>
      </w:r>
      <w:r w:rsidRPr="00033231">
        <w:t>été sans soleil et par une chaleur étouffante</w:t>
      </w:r>
      <w:r w:rsidR="004F69D6">
        <w:t xml:space="preserve"> : </w:t>
      </w:r>
      <w:r w:rsidRPr="00033231">
        <w:t>ils avaient voyagé depuis le milieu du jour jusqu</w:t>
      </w:r>
      <w:r w:rsidR="004F69D6">
        <w:t>’</w:t>
      </w:r>
      <w:r w:rsidRPr="00033231">
        <w:t>à la nuit sur ce qui leur paraissait une solitude sans fin</w:t>
      </w:r>
      <w:r w:rsidR="004F69D6">
        <w:t xml:space="preserve">, </w:t>
      </w:r>
      <w:r w:rsidRPr="00033231">
        <w:t>couverte de hautes bruy</w:t>
      </w:r>
      <w:r w:rsidRPr="00033231">
        <w:t>è</w:t>
      </w:r>
      <w:r w:rsidRPr="00033231">
        <w:t>res</w:t>
      </w:r>
      <w:r w:rsidR="004F69D6">
        <w:t xml:space="preserve">, </w:t>
      </w:r>
      <w:r w:rsidRPr="00033231">
        <w:t>sans apercevoir d</w:t>
      </w:r>
      <w:r w:rsidR="004F69D6">
        <w:t>’</w:t>
      </w:r>
      <w:r w:rsidRPr="00033231">
        <w:t>autres êtres que des moutons sauvages</w:t>
      </w:r>
      <w:r w:rsidR="004F69D6">
        <w:t xml:space="preserve">, </w:t>
      </w:r>
      <w:r w:rsidRPr="00033231">
        <w:t>sans entendre d</w:t>
      </w:r>
      <w:r w:rsidR="004F69D6">
        <w:t>’</w:t>
      </w:r>
      <w:r w:rsidRPr="00033231">
        <w:t>autre bruit que le cri des oiseaux</w:t>
      </w:r>
      <w:r w:rsidR="004F69D6">
        <w:t>.</w:t>
      </w:r>
    </w:p>
    <w:p w14:paraId="5510B8B0" w14:textId="77777777" w:rsidR="004F69D6" w:rsidRDefault="004F69D6" w:rsidP="0021796F">
      <w:r>
        <w:t>« </w:t>
      </w:r>
      <w:r w:rsidR="00000000" w:rsidRPr="00033231">
        <w:t>Je sais l</w:t>
      </w:r>
      <w:r>
        <w:t>’</w:t>
      </w:r>
      <w:r w:rsidR="00000000" w:rsidRPr="00033231">
        <w:t>aspect que doit avoir la bruyère en un tel jour</w:t>
      </w:r>
      <w:r>
        <w:t xml:space="preserve">, </w:t>
      </w:r>
      <w:r w:rsidR="00000000" w:rsidRPr="00033231">
        <w:t>dit Caroline</w:t>
      </w:r>
      <w:r>
        <w:t xml:space="preserve"> ; </w:t>
      </w:r>
      <w:r w:rsidR="00000000" w:rsidRPr="00033231">
        <w:t>elle est d</w:t>
      </w:r>
      <w:r>
        <w:t>’</w:t>
      </w:r>
      <w:r w:rsidR="00000000" w:rsidRPr="00033231">
        <w:t>un noir rougeâtre</w:t>
      </w:r>
      <w:r>
        <w:t xml:space="preserve">, </w:t>
      </w:r>
      <w:r w:rsidR="00000000" w:rsidRPr="00033231">
        <w:t>et l</w:t>
      </w:r>
      <w:r>
        <w:t>’</w:t>
      </w:r>
      <w:r w:rsidR="00000000" w:rsidRPr="00033231">
        <w:t>azur du ciel est d</w:t>
      </w:r>
      <w:r>
        <w:t>’</w:t>
      </w:r>
      <w:r w:rsidR="00000000" w:rsidRPr="00033231">
        <w:t>une teinte plus sombre encore</w:t>
      </w:r>
      <w:r>
        <w:t xml:space="preserve">, </w:t>
      </w:r>
      <w:r w:rsidR="00000000" w:rsidRPr="00033231">
        <w:t>c</w:t>
      </w:r>
      <w:r>
        <w:t>’</w:t>
      </w:r>
      <w:r w:rsidR="00000000" w:rsidRPr="00033231">
        <w:t>est-à-dire livide</w:t>
      </w:r>
      <w:r>
        <w:t>.</w:t>
      </w:r>
    </w:p>
    <w:p w14:paraId="36FDD844" w14:textId="77777777" w:rsidR="004F69D6" w:rsidRDefault="004F69D6" w:rsidP="0021796F">
      <w:r>
        <w:t>— </w:t>
      </w:r>
      <w:r w:rsidR="00000000" w:rsidRPr="00033231">
        <w:t>Oui</w:t>
      </w:r>
      <w:r>
        <w:t xml:space="preserve">, </w:t>
      </w:r>
      <w:r w:rsidR="00000000" w:rsidRPr="00033231">
        <w:t>tout à fait livide</w:t>
      </w:r>
      <w:r>
        <w:t xml:space="preserve">, </w:t>
      </w:r>
      <w:r w:rsidR="00000000" w:rsidRPr="00033231">
        <w:t>avec des franges cuivrées aux nu</w:t>
      </w:r>
      <w:r w:rsidR="00000000" w:rsidRPr="00033231">
        <w:t>a</w:t>
      </w:r>
      <w:r w:rsidR="00000000" w:rsidRPr="00033231">
        <w:t>ges</w:t>
      </w:r>
      <w:r>
        <w:t xml:space="preserve">, </w:t>
      </w:r>
      <w:r w:rsidR="00000000" w:rsidRPr="00033231">
        <w:t>et çà et là une blanche lueur</w:t>
      </w:r>
      <w:r>
        <w:t xml:space="preserve">, </w:t>
      </w:r>
      <w:r w:rsidR="00000000" w:rsidRPr="00033231">
        <w:t>plus effrayante que la couleur livide</w:t>
      </w:r>
      <w:r>
        <w:t xml:space="preserve">, </w:t>
      </w:r>
      <w:r w:rsidR="00000000" w:rsidRPr="00033231">
        <w:t>et qu</w:t>
      </w:r>
      <w:r>
        <w:t>’</w:t>
      </w:r>
      <w:r w:rsidR="00000000" w:rsidRPr="00033231">
        <w:t>on s</w:t>
      </w:r>
      <w:r>
        <w:t>’</w:t>
      </w:r>
      <w:r w:rsidR="00000000" w:rsidRPr="00033231">
        <w:t>attendait à chaque instant à voir se changer en éblouissant éclair</w:t>
      </w:r>
      <w:r>
        <w:t>.</w:t>
      </w:r>
    </w:p>
    <w:p w14:paraId="18BAC317" w14:textId="77777777" w:rsidR="004F69D6" w:rsidRDefault="004F69D6" w:rsidP="0021796F">
      <w:r>
        <w:t>— </w:t>
      </w:r>
      <w:r w:rsidR="00000000" w:rsidRPr="00033231">
        <w:t>Tonnait-il</w:t>
      </w:r>
      <w:r>
        <w:t> ?</w:t>
      </w:r>
    </w:p>
    <w:p w14:paraId="1F16C992" w14:textId="77777777" w:rsidR="004F69D6" w:rsidRDefault="004F69D6" w:rsidP="0021796F">
      <w:r>
        <w:t>— </w:t>
      </w:r>
      <w:r w:rsidR="00000000" w:rsidRPr="00033231">
        <w:t>On entendait au loin les sourds roulements du tonnerre</w:t>
      </w:r>
      <w:r>
        <w:t xml:space="preserve">, </w:t>
      </w:r>
      <w:r w:rsidR="00000000" w:rsidRPr="00033231">
        <w:t>mais l</w:t>
      </w:r>
      <w:r>
        <w:t>’</w:t>
      </w:r>
      <w:r w:rsidR="00000000" w:rsidRPr="00033231">
        <w:t>orage n</w:t>
      </w:r>
      <w:r>
        <w:t>’</w:t>
      </w:r>
      <w:r w:rsidR="00000000" w:rsidRPr="00033231">
        <w:t>éclata pas avant le soir</w:t>
      </w:r>
      <w:r>
        <w:t xml:space="preserve">, </w:t>
      </w:r>
      <w:r w:rsidR="00000000" w:rsidRPr="00033231">
        <w:t>quand nous eûmes atteint notre auberge</w:t>
      </w:r>
      <w:r>
        <w:t xml:space="preserve">, </w:t>
      </w:r>
      <w:r w:rsidR="00000000" w:rsidRPr="00033231">
        <w:t>maison isolée</w:t>
      </w:r>
      <w:r>
        <w:t xml:space="preserve">, </w:t>
      </w:r>
      <w:r w:rsidR="00000000" w:rsidRPr="00033231">
        <w:t>située au pied d</w:t>
      </w:r>
      <w:r>
        <w:t>’</w:t>
      </w:r>
      <w:r w:rsidR="00000000" w:rsidRPr="00033231">
        <w:t>une chaîne de montagnes</w:t>
      </w:r>
      <w:r>
        <w:t>.</w:t>
      </w:r>
    </w:p>
    <w:p w14:paraId="4D5852F3" w14:textId="77777777" w:rsidR="004F69D6" w:rsidRDefault="004F69D6" w:rsidP="0021796F">
      <w:r>
        <w:t>— </w:t>
      </w:r>
      <w:r w:rsidR="00000000" w:rsidRPr="00033231">
        <w:t>Avez-vous observé alors les nuages descendant sur les montagnes</w:t>
      </w:r>
      <w:r>
        <w:t> ?</w:t>
      </w:r>
    </w:p>
    <w:p w14:paraId="68F16691" w14:textId="77777777" w:rsidR="004F69D6" w:rsidRDefault="004F69D6" w:rsidP="0021796F">
      <w:r>
        <w:t>— </w:t>
      </w:r>
      <w:r w:rsidR="00000000" w:rsidRPr="00033231">
        <w:t>Oui</w:t>
      </w:r>
      <w:r>
        <w:t xml:space="preserve"> ; </w:t>
      </w:r>
      <w:r w:rsidR="00000000" w:rsidRPr="00033231">
        <w:t>je demeurai pendant une heure debout à la fenêtre pour jouir de ce spectacle</w:t>
      </w:r>
      <w:r>
        <w:t xml:space="preserve">. </w:t>
      </w:r>
      <w:r w:rsidR="00000000" w:rsidRPr="00033231">
        <w:t>Les montagnes semblaient enroulées dans un brouillard opaque</w:t>
      </w:r>
      <w:r>
        <w:t xml:space="preserve">, </w:t>
      </w:r>
      <w:r w:rsidR="00000000" w:rsidRPr="00033231">
        <w:t>et</w:t>
      </w:r>
      <w:r>
        <w:t xml:space="preserve">, </w:t>
      </w:r>
      <w:r w:rsidR="00000000" w:rsidRPr="00033231">
        <w:t>lorsque la pluie tomba en nappes blanchissantes</w:t>
      </w:r>
      <w:r>
        <w:t xml:space="preserve">, </w:t>
      </w:r>
      <w:r w:rsidR="00000000" w:rsidRPr="00033231">
        <w:t>elles disparurent tout à fait</w:t>
      </w:r>
      <w:r>
        <w:t>.</w:t>
      </w:r>
    </w:p>
    <w:p w14:paraId="562DF22F" w14:textId="77777777" w:rsidR="004F69D6" w:rsidRDefault="004F69D6" w:rsidP="0021796F">
      <w:r>
        <w:lastRenderedPageBreak/>
        <w:t>— </w:t>
      </w:r>
      <w:r w:rsidR="00000000" w:rsidRPr="00033231">
        <w:t>J</w:t>
      </w:r>
      <w:r>
        <w:t>’</w:t>
      </w:r>
      <w:r w:rsidR="00000000" w:rsidRPr="00033231">
        <w:t>ai vu de semblables nuages dans les montagneux di</w:t>
      </w:r>
      <w:r w:rsidR="00000000" w:rsidRPr="00033231">
        <w:t>s</w:t>
      </w:r>
      <w:r w:rsidR="00000000" w:rsidRPr="00033231">
        <w:t>tricts du Yorkshire</w:t>
      </w:r>
      <w:r>
        <w:t xml:space="preserve"> ; </w:t>
      </w:r>
      <w:r w:rsidR="00000000" w:rsidRPr="00033231">
        <w:t>et dans leur plus grande intensité</w:t>
      </w:r>
      <w:r>
        <w:t xml:space="preserve">, </w:t>
      </w:r>
      <w:r w:rsidR="00000000" w:rsidRPr="00033231">
        <w:t>pendant que le ciel n</w:t>
      </w:r>
      <w:r>
        <w:t>’</w:t>
      </w:r>
      <w:r w:rsidR="00000000" w:rsidRPr="00033231">
        <w:t>était qu</w:t>
      </w:r>
      <w:r>
        <w:t>’</w:t>
      </w:r>
      <w:r w:rsidR="00000000" w:rsidRPr="00033231">
        <w:t>une cataracte et la terre un vaste torrent</w:t>
      </w:r>
      <w:r>
        <w:t xml:space="preserve">, </w:t>
      </w:r>
      <w:r w:rsidR="00000000" w:rsidRPr="00033231">
        <w:t>je me suis souvenue du déluge</w:t>
      </w:r>
      <w:r>
        <w:t>.</w:t>
      </w:r>
    </w:p>
    <w:p w14:paraId="0CA20EC8" w14:textId="77777777" w:rsidR="004F69D6" w:rsidRDefault="004F69D6" w:rsidP="0021796F">
      <w:r>
        <w:t>— </w:t>
      </w:r>
      <w:r w:rsidR="00000000" w:rsidRPr="00033231">
        <w:t>Comme il est vivifiant</w:t>
      </w:r>
      <w:r>
        <w:t xml:space="preserve">, </w:t>
      </w:r>
      <w:r w:rsidR="00000000" w:rsidRPr="00033231">
        <w:t>après de semblables ouragans</w:t>
      </w:r>
      <w:r>
        <w:t xml:space="preserve">, </w:t>
      </w:r>
      <w:r w:rsidR="00000000" w:rsidRPr="00033231">
        <w:t>de sentir le calme renaître</w:t>
      </w:r>
      <w:r>
        <w:t xml:space="preserve">, </w:t>
      </w:r>
      <w:r w:rsidR="00000000" w:rsidRPr="00033231">
        <w:t>et de recevoir à travers les nuages d</w:t>
      </w:r>
      <w:r w:rsidR="00000000" w:rsidRPr="00033231">
        <w:t>é</w:t>
      </w:r>
      <w:r w:rsidR="00000000" w:rsidRPr="00033231">
        <w:t>chirés un rayon consolateur qui atteste que le soleil n</w:t>
      </w:r>
      <w:r>
        <w:t>’</w:t>
      </w:r>
      <w:r w:rsidR="00000000" w:rsidRPr="00033231">
        <w:t>a pas été submergé</w:t>
      </w:r>
      <w:r>
        <w:t> !</w:t>
      </w:r>
    </w:p>
    <w:p w14:paraId="6D7EEF7A" w14:textId="3BB0E731" w:rsidR="00000000" w:rsidRPr="00033231" w:rsidRDefault="004F69D6" w:rsidP="0021796F">
      <w:r>
        <w:t>— </w:t>
      </w:r>
      <w:r w:rsidR="00000000" w:rsidRPr="00033231">
        <w:t xml:space="preserve">Miss </w:t>
      </w:r>
      <w:proofErr w:type="spellStart"/>
      <w:r w:rsidR="00000000" w:rsidRPr="00033231">
        <w:t>Keeldar</w:t>
      </w:r>
      <w:proofErr w:type="spellEnd"/>
      <w:r>
        <w:t xml:space="preserve">, </w:t>
      </w:r>
      <w:r w:rsidR="00000000" w:rsidRPr="00033231">
        <w:t>arrêtez-vous un instant et regardez en bas</w:t>
      </w:r>
      <w:r>
        <w:t xml:space="preserve">, </w:t>
      </w:r>
      <w:r w:rsidR="00000000" w:rsidRPr="00033231">
        <w:t xml:space="preserve">sur le vallon et le bois de </w:t>
      </w:r>
      <w:proofErr w:type="spellStart"/>
      <w:r w:rsidR="00000000" w:rsidRPr="00033231">
        <w:t>Nunnely</w:t>
      </w:r>
      <w:proofErr w:type="spellEnd"/>
      <w:r>
        <w:t>. »</w:t>
      </w:r>
    </w:p>
    <w:p w14:paraId="51BB97DE" w14:textId="77777777" w:rsidR="004F69D6" w:rsidRDefault="00000000" w:rsidP="0021796F">
      <w:r w:rsidRPr="00033231">
        <w:t>Toutes deux firent halte sur la verdoyante limite de la commune</w:t>
      </w:r>
      <w:r w:rsidR="004F69D6">
        <w:t xml:space="preserve"> ; </w:t>
      </w:r>
      <w:r w:rsidRPr="00033231">
        <w:t>elles plongèrent leurs regards sur la profonde vallée resplendissante dans sa toilette de printemps</w:t>
      </w:r>
      <w:r w:rsidR="004F69D6">
        <w:t xml:space="preserve">, </w:t>
      </w:r>
      <w:r w:rsidRPr="00033231">
        <w:t>sur diverses pra</w:t>
      </w:r>
      <w:r w:rsidRPr="00033231">
        <w:t>i</w:t>
      </w:r>
      <w:r w:rsidRPr="00033231">
        <w:t>ries</w:t>
      </w:r>
      <w:r w:rsidR="004F69D6">
        <w:t xml:space="preserve">, </w:t>
      </w:r>
      <w:r w:rsidRPr="00033231">
        <w:t>les unes émaillées de pâquerettes</w:t>
      </w:r>
      <w:r w:rsidR="004F69D6">
        <w:t xml:space="preserve">, </w:t>
      </w:r>
      <w:r w:rsidRPr="00033231">
        <w:t>les autres de boutons d</w:t>
      </w:r>
      <w:r w:rsidR="004F69D6">
        <w:t>’</w:t>
      </w:r>
      <w:r w:rsidRPr="00033231">
        <w:t>or</w:t>
      </w:r>
      <w:r w:rsidR="004F69D6">
        <w:t xml:space="preserve"> : </w:t>
      </w:r>
      <w:r w:rsidRPr="00033231">
        <w:t>ce jour-là</w:t>
      </w:r>
      <w:r w:rsidR="004F69D6">
        <w:t xml:space="preserve">, </w:t>
      </w:r>
      <w:r w:rsidRPr="00033231">
        <w:t>toute cette jeune verdure souriait gaiement au soleil</w:t>
      </w:r>
      <w:r w:rsidR="004F69D6">
        <w:t xml:space="preserve"> ; </w:t>
      </w:r>
      <w:r w:rsidRPr="00033231">
        <w:t>l</w:t>
      </w:r>
      <w:r w:rsidR="004F69D6">
        <w:t>’</w:t>
      </w:r>
      <w:r w:rsidRPr="00033231">
        <w:t>émeraude transparente et les rayons ambrés se jouaient à sa surface</w:t>
      </w:r>
      <w:r w:rsidR="004F69D6">
        <w:t xml:space="preserve">. </w:t>
      </w:r>
      <w:r w:rsidRPr="00033231">
        <w:t>Sur le bois</w:t>
      </w:r>
      <w:r w:rsidR="004F69D6">
        <w:t xml:space="preserve">, </w:t>
      </w:r>
      <w:r w:rsidRPr="00033231">
        <w:t>reste d</w:t>
      </w:r>
      <w:r w:rsidR="004F69D6">
        <w:t>’</w:t>
      </w:r>
      <w:r w:rsidRPr="00033231">
        <w:t>une forêt antique</w:t>
      </w:r>
      <w:r w:rsidR="004F69D6">
        <w:t xml:space="preserve">, </w:t>
      </w:r>
      <w:r w:rsidRPr="00033231">
        <w:t>dormait l</w:t>
      </w:r>
      <w:r w:rsidR="004F69D6">
        <w:t>’</w:t>
      </w:r>
      <w:r w:rsidRPr="00033231">
        <w:t>ombre d</w:t>
      </w:r>
      <w:r w:rsidR="004F69D6">
        <w:t>’</w:t>
      </w:r>
      <w:r w:rsidRPr="00033231">
        <w:t>un nuage</w:t>
      </w:r>
      <w:r w:rsidR="004F69D6">
        <w:t xml:space="preserve"> ; </w:t>
      </w:r>
      <w:r w:rsidRPr="00033231">
        <w:t>les montagnes lointaines étaient bigarrées de nuances diverses</w:t>
      </w:r>
      <w:r w:rsidR="004F69D6">
        <w:t xml:space="preserve"> ; </w:t>
      </w:r>
      <w:r w:rsidRPr="00033231">
        <w:t>l</w:t>
      </w:r>
      <w:r w:rsidR="004F69D6">
        <w:t>’</w:t>
      </w:r>
      <w:r w:rsidRPr="00033231">
        <w:t>horizon avait les teintes de la nacre</w:t>
      </w:r>
      <w:r w:rsidR="004F69D6">
        <w:t xml:space="preserve"> ; </w:t>
      </w:r>
      <w:r w:rsidRPr="00033231">
        <w:t>des bleus d</w:t>
      </w:r>
      <w:r w:rsidR="004F69D6">
        <w:t>’</w:t>
      </w:r>
      <w:r w:rsidRPr="00033231">
        <w:t>argent</w:t>
      </w:r>
      <w:r w:rsidR="004F69D6">
        <w:t xml:space="preserve">, </w:t>
      </w:r>
      <w:r w:rsidRPr="00033231">
        <w:t>des pourpres tendres</w:t>
      </w:r>
      <w:r w:rsidR="004F69D6">
        <w:t xml:space="preserve">, </w:t>
      </w:r>
      <w:r w:rsidRPr="00033231">
        <w:t>des verts changeants et des roses sombres se fondant en des masses de nuages blancs</w:t>
      </w:r>
      <w:r w:rsidR="004F69D6">
        <w:t xml:space="preserve">, </w:t>
      </w:r>
      <w:r w:rsidRPr="00033231">
        <w:t>purs comme la neige azurée</w:t>
      </w:r>
      <w:r w:rsidR="004F69D6">
        <w:t xml:space="preserve">, </w:t>
      </w:r>
      <w:r w:rsidRPr="00033231">
        <w:t>charmaient l</w:t>
      </w:r>
      <w:r w:rsidR="004F69D6">
        <w:t>’</w:t>
      </w:r>
      <w:r w:rsidRPr="00033231">
        <w:t>œil</w:t>
      </w:r>
      <w:r w:rsidR="004F69D6">
        <w:t xml:space="preserve">, </w:t>
      </w:r>
      <w:r w:rsidRPr="00033231">
        <w:t>qui croyait d</w:t>
      </w:r>
      <w:r w:rsidRPr="00033231">
        <w:t>é</w:t>
      </w:r>
      <w:r w:rsidRPr="00033231">
        <w:t>couvrir les fondements du ciel</w:t>
      </w:r>
      <w:r w:rsidR="004F69D6">
        <w:t xml:space="preserve">. </w:t>
      </w:r>
      <w:r w:rsidRPr="00033231">
        <w:t>L</w:t>
      </w:r>
      <w:r w:rsidR="004F69D6">
        <w:t>’</w:t>
      </w:r>
      <w:r w:rsidRPr="00033231">
        <w:t>air qui se jouait sur le front des deux jeunes filles était frais</w:t>
      </w:r>
      <w:r w:rsidR="004F69D6">
        <w:t xml:space="preserve">, </w:t>
      </w:r>
      <w:r w:rsidRPr="00033231">
        <w:t>doux et réconfortant</w:t>
      </w:r>
      <w:r w:rsidR="004F69D6">
        <w:t>.</w:t>
      </w:r>
    </w:p>
    <w:p w14:paraId="26780953" w14:textId="77777777" w:rsidR="004F69D6" w:rsidRDefault="004F69D6" w:rsidP="0021796F">
      <w:r>
        <w:t>« </w:t>
      </w:r>
      <w:r w:rsidR="00000000" w:rsidRPr="00033231">
        <w:t>Notre Angleterre est une jolie île</w:t>
      </w:r>
      <w:r>
        <w:t xml:space="preserve">, </w:t>
      </w:r>
      <w:r w:rsidR="00000000" w:rsidRPr="00033231">
        <w:t>dit Shirley</w:t>
      </w:r>
      <w:r>
        <w:t xml:space="preserve">, </w:t>
      </w:r>
      <w:r w:rsidR="00000000" w:rsidRPr="00033231">
        <w:t>et le Yor</w:t>
      </w:r>
      <w:r w:rsidR="00000000" w:rsidRPr="00033231">
        <w:t>k</w:t>
      </w:r>
      <w:r w:rsidR="00000000" w:rsidRPr="00033231">
        <w:t>shire l</w:t>
      </w:r>
      <w:r>
        <w:t>’</w:t>
      </w:r>
      <w:r w:rsidR="00000000" w:rsidRPr="00033231">
        <w:t>un de ses plus jolis endroits</w:t>
      </w:r>
      <w:r>
        <w:t>.</w:t>
      </w:r>
    </w:p>
    <w:p w14:paraId="3E2237B0" w14:textId="77777777" w:rsidR="004F69D6" w:rsidRDefault="004F69D6" w:rsidP="0021796F">
      <w:r>
        <w:t>— </w:t>
      </w:r>
      <w:r w:rsidR="00000000" w:rsidRPr="00033231">
        <w:t>Vous êtes aussi une fille du Yorkshire</w:t>
      </w:r>
      <w:r>
        <w:t> ?</w:t>
      </w:r>
    </w:p>
    <w:p w14:paraId="4B1F82AF" w14:textId="660A8F24" w:rsidR="00000000" w:rsidRPr="00033231" w:rsidRDefault="004F69D6" w:rsidP="0021796F">
      <w:r>
        <w:t>— </w:t>
      </w:r>
      <w:r w:rsidR="00000000" w:rsidRPr="00033231">
        <w:t>Oui</w:t>
      </w:r>
      <w:r>
        <w:t xml:space="preserve">, </w:t>
      </w:r>
      <w:r w:rsidR="00000000" w:rsidRPr="00033231">
        <w:t>par le sang et la naissance</w:t>
      </w:r>
      <w:r>
        <w:t xml:space="preserve">. </w:t>
      </w:r>
      <w:r w:rsidR="00000000" w:rsidRPr="00033231">
        <w:t>Cinq générations de ma famille dorment sous les ailes de l</w:t>
      </w:r>
      <w:r>
        <w:t>’</w:t>
      </w:r>
      <w:r w:rsidR="00000000" w:rsidRPr="00033231">
        <w:t xml:space="preserve">église de </w:t>
      </w:r>
      <w:proofErr w:type="spellStart"/>
      <w:r w:rsidR="00000000" w:rsidRPr="00033231">
        <w:t>Briarfield</w:t>
      </w:r>
      <w:proofErr w:type="spellEnd"/>
      <w:r>
        <w:t xml:space="preserve"> ; </w:t>
      </w:r>
      <w:r w:rsidR="00000000" w:rsidRPr="00033231">
        <w:t>j</w:t>
      </w:r>
      <w:r>
        <w:t>’</w:t>
      </w:r>
      <w:r w:rsidR="00000000" w:rsidRPr="00033231">
        <w:t xml:space="preserve">ai </w:t>
      </w:r>
      <w:r w:rsidR="00000000" w:rsidRPr="00033231">
        <w:lastRenderedPageBreak/>
        <w:t>resp</w:t>
      </w:r>
      <w:r w:rsidR="00000000" w:rsidRPr="00033231">
        <w:t>i</w:t>
      </w:r>
      <w:r w:rsidR="00000000" w:rsidRPr="00033231">
        <w:t>ré mon premier souffle dans cette vieille et noire demeure qui est là derrière nous</w:t>
      </w:r>
      <w:r>
        <w:t>. »</w:t>
      </w:r>
    </w:p>
    <w:p w14:paraId="5E0B16F7" w14:textId="77777777" w:rsidR="004F69D6" w:rsidRDefault="00000000" w:rsidP="0021796F">
      <w:r w:rsidRPr="00033231">
        <w:t>Caroline lui tendit la main</w:t>
      </w:r>
      <w:r w:rsidR="004F69D6">
        <w:t xml:space="preserve">, </w:t>
      </w:r>
      <w:r w:rsidRPr="00033231">
        <w:t>qui fut vivement saisie et pre</w:t>
      </w:r>
      <w:r w:rsidRPr="00033231">
        <w:t>s</w:t>
      </w:r>
      <w:r w:rsidRPr="00033231">
        <w:t>sée</w:t>
      </w:r>
      <w:r w:rsidR="004F69D6">
        <w:t>.</w:t>
      </w:r>
    </w:p>
    <w:p w14:paraId="559563F7" w14:textId="77777777" w:rsidR="004F69D6" w:rsidRDefault="004F69D6" w:rsidP="0021796F">
      <w:r>
        <w:t>« </w:t>
      </w:r>
      <w:r w:rsidR="00000000" w:rsidRPr="00033231">
        <w:t>Nous sommes compatriotes</w:t>
      </w:r>
      <w:r>
        <w:t xml:space="preserve">, </w:t>
      </w:r>
      <w:r w:rsidR="00000000" w:rsidRPr="00033231">
        <w:t>lui dit-elle</w:t>
      </w:r>
      <w:r>
        <w:t>.</w:t>
      </w:r>
    </w:p>
    <w:p w14:paraId="3E0DA417" w14:textId="77777777" w:rsidR="004F69D6" w:rsidRDefault="004F69D6" w:rsidP="0021796F">
      <w:r>
        <w:t>— </w:t>
      </w:r>
      <w:r w:rsidR="00000000" w:rsidRPr="00033231">
        <w:t>Oui</w:t>
      </w:r>
      <w:r>
        <w:t xml:space="preserve">, </w:t>
      </w:r>
      <w:r w:rsidR="00000000" w:rsidRPr="00033231">
        <w:t>dit gravement Shirley</w:t>
      </w:r>
      <w:r>
        <w:t xml:space="preserve">. </w:t>
      </w:r>
      <w:r w:rsidR="00000000" w:rsidRPr="00033231">
        <w:t>Et cela</w:t>
      </w:r>
      <w:r>
        <w:t xml:space="preserve">, </w:t>
      </w:r>
      <w:r w:rsidR="00000000" w:rsidRPr="00033231">
        <w:t xml:space="preserve">demanda miss </w:t>
      </w:r>
      <w:proofErr w:type="spellStart"/>
      <w:r w:rsidR="00000000" w:rsidRPr="00033231">
        <w:t>Kee</w:t>
      </w:r>
      <w:r w:rsidR="00000000" w:rsidRPr="00033231">
        <w:t>l</w:t>
      </w:r>
      <w:r w:rsidR="00000000" w:rsidRPr="00033231">
        <w:t>dar</w:t>
      </w:r>
      <w:proofErr w:type="spellEnd"/>
      <w:r>
        <w:t xml:space="preserve">, </w:t>
      </w:r>
      <w:r w:rsidR="00000000" w:rsidRPr="00033231">
        <w:t>en montrant la forêt</w:t>
      </w:r>
      <w:r>
        <w:t xml:space="preserve">, </w:t>
      </w:r>
      <w:r w:rsidR="00000000" w:rsidRPr="00033231">
        <w:t>c</w:t>
      </w:r>
      <w:r>
        <w:t>’</w:t>
      </w:r>
      <w:r w:rsidR="00000000" w:rsidRPr="00033231">
        <w:t xml:space="preserve">est le bois de </w:t>
      </w:r>
      <w:proofErr w:type="spellStart"/>
      <w:r w:rsidR="00000000" w:rsidRPr="00033231">
        <w:t>Nunnely</w:t>
      </w:r>
      <w:proofErr w:type="spellEnd"/>
      <w:r>
        <w:t> ?</w:t>
      </w:r>
    </w:p>
    <w:p w14:paraId="7F4E8FA6" w14:textId="77777777" w:rsidR="004F69D6" w:rsidRDefault="004F69D6" w:rsidP="0021796F">
      <w:r>
        <w:t>— </w:t>
      </w:r>
      <w:r w:rsidR="00000000" w:rsidRPr="00033231">
        <w:t>Oui</w:t>
      </w:r>
      <w:r>
        <w:t>.</w:t>
      </w:r>
    </w:p>
    <w:p w14:paraId="39059AC6" w14:textId="77777777" w:rsidR="004F69D6" w:rsidRDefault="004F69D6" w:rsidP="0021796F">
      <w:r>
        <w:t>— </w:t>
      </w:r>
      <w:r w:rsidR="00000000" w:rsidRPr="00033231">
        <w:t>Y êtes-vous jamais allée</w:t>
      </w:r>
      <w:r>
        <w:t> ?</w:t>
      </w:r>
    </w:p>
    <w:p w14:paraId="13FA5A34" w14:textId="77777777" w:rsidR="004F69D6" w:rsidRDefault="004F69D6" w:rsidP="0021796F">
      <w:r>
        <w:t>— </w:t>
      </w:r>
      <w:r w:rsidR="00000000" w:rsidRPr="00033231">
        <w:t>Souvent</w:t>
      </w:r>
      <w:r>
        <w:t>.</w:t>
      </w:r>
    </w:p>
    <w:p w14:paraId="274EABCB" w14:textId="77777777" w:rsidR="004F69D6" w:rsidRDefault="004F69D6" w:rsidP="0021796F">
      <w:r>
        <w:t>— </w:t>
      </w:r>
      <w:r w:rsidR="00000000" w:rsidRPr="00033231">
        <w:t>À l</w:t>
      </w:r>
      <w:r>
        <w:t>’</w:t>
      </w:r>
      <w:r w:rsidR="00000000" w:rsidRPr="00033231">
        <w:t>intérieur</w:t>
      </w:r>
      <w:r>
        <w:t> ?</w:t>
      </w:r>
    </w:p>
    <w:p w14:paraId="6C19C04A" w14:textId="77777777" w:rsidR="004F69D6" w:rsidRDefault="004F69D6" w:rsidP="0021796F">
      <w:r>
        <w:t>— </w:t>
      </w:r>
      <w:r w:rsidR="00000000" w:rsidRPr="00033231">
        <w:t>Oui</w:t>
      </w:r>
      <w:r>
        <w:t>.</w:t>
      </w:r>
    </w:p>
    <w:p w14:paraId="29BF1254" w14:textId="77777777" w:rsidR="004F69D6" w:rsidRDefault="004F69D6" w:rsidP="0021796F">
      <w:r>
        <w:t>— </w:t>
      </w:r>
      <w:r w:rsidR="00000000" w:rsidRPr="00033231">
        <w:t>Comment est-il</w:t>
      </w:r>
      <w:r>
        <w:t> ?</w:t>
      </w:r>
    </w:p>
    <w:p w14:paraId="7DB1F8F6" w14:textId="77777777" w:rsidR="004F69D6" w:rsidRDefault="004F69D6" w:rsidP="0021796F">
      <w:r>
        <w:t>— </w:t>
      </w:r>
      <w:r w:rsidR="00000000" w:rsidRPr="00033231">
        <w:t>Il ressemble à un ancien camp des fils d</w:t>
      </w:r>
      <w:r>
        <w:t>’</w:t>
      </w:r>
      <w:proofErr w:type="spellStart"/>
      <w:r w:rsidR="00000000" w:rsidRPr="00033231">
        <w:t>Anak</w:t>
      </w:r>
      <w:proofErr w:type="spellEnd"/>
      <w:r>
        <w:t xml:space="preserve">. </w:t>
      </w:r>
      <w:r w:rsidR="00000000" w:rsidRPr="00033231">
        <w:t>Les arbres sont vieux et énormes</w:t>
      </w:r>
      <w:r>
        <w:t xml:space="preserve">. </w:t>
      </w:r>
      <w:r w:rsidR="00000000" w:rsidRPr="00033231">
        <w:t>Lorsque vous êtes à leur pied</w:t>
      </w:r>
      <w:r>
        <w:t xml:space="preserve">, </w:t>
      </w:r>
      <w:r w:rsidR="00000000" w:rsidRPr="00033231">
        <w:t>leur so</w:t>
      </w:r>
      <w:r w:rsidR="00000000" w:rsidRPr="00033231">
        <w:t>m</w:t>
      </w:r>
      <w:r w:rsidR="00000000" w:rsidRPr="00033231">
        <w:t>met semble situé dans une autre région</w:t>
      </w:r>
      <w:r>
        <w:t xml:space="preserve"> : </w:t>
      </w:r>
      <w:r w:rsidR="00000000" w:rsidRPr="00033231">
        <w:t>leurs troncs deme</w:t>
      </w:r>
      <w:r w:rsidR="00000000" w:rsidRPr="00033231">
        <w:t>u</w:t>
      </w:r>
      <w:r w:rsidR="00000000" w:rsidRPr="00033231">
        <w:t>rent immobiles et fermes comme des piliers</w:t>
      </w:r>
      <w:r>
        <w:t xml:space="preserve">, </w:t>
      </w:r>
      <w:r w:rsidR="00000000" w:rsidRPr="00033231">
        <w:t>tandis que leurs rameaux s</w:t>
      </w:r>
      <w:r>
        <w:t>’</w:t>
      </w:r>
      <w:r w:rsidR="00000000" w:rsidRPr="00033231">
        <w:t>agitent sous le souffle de la brise</w:t>
      </w:r>
      <w:r>
        <w:t xml:space="preserve">. </w:t>
      </w:r>
      <w:r w:rsidR="00000000" w:rsidRPr="00033231">
        <w:t>Dans le calme le plus profond</w:t>
      </w:r>
      <w:r>
        <w:t xml:space="preserve">, </w:t>
      </w:r>
      <w:r w:rsidR="00000000" w:rsidRPr="00033231">
        <w:t>leurs feuilles ne sont jamais entièrement immob</w:t>
      </w:r>
      <w:r w:rsidR="00000000" w:rsidRPr="00033231">
        <w:t>i</w:t>
      </w:r>
      <w:r w:rsidR="00000000" w:rsidRPr="00033231">
        <w:t>les</w:t>
      </w:r>
      <w:r>
        <w:t xml:space="preserve">, </w:t>
      </w:r>
      <w:r w:rsidR="00000000" w:rsidRPr="00033231">
        <w:t>et</w:t>
      </w:r>
      <w:r>
        <w:t xml:space="preserve">, </w:t>
      </w:r>
      <w:r w:rsidR="00000000" w:rsidRPr="00033231">
        <w:t>dans les grands vents</w:t>
      </w:r>
      <w:r>
        <w:t xml:space="preserve">, </w:t>
      </w:r>
      <w:r w:rsidR="00000000" w:rsidRPr="00033231">
        <w:t>il vous semble qu</w:t>
      </w:r>
      <w:r>
        <w:t>’</w:t>
      </w:r>
      <w:r w:rsidR="00000000" w:rsidRPr="00033231">
        <w:t>un flot se préc</w:t>
      </w:r>
      <w:r w:rsidR="00000000" w:rsidRPr="00033231">
        <w:t>i</w:t>
      </w:r>
      <w:r w:rsidR="00000000" w:rsidRPr="00033231">
        <w:t>pite</w:t>
      </w:r>
      <w:r>
        <w:t xml:space="preserve">, </w:t>
      </w:r>
      <w:r w:rsidR="00000000" w:rsidRPr="00033231">
        <w:t>qu</w:t>
      </w:r>
      <w:r>
        <w:t>’</w:t>
      </w:r>
      <w:r w:rsidR="00000000" w:rsidRPr="00033231">
        <w:t>une mer gronde au-dessus de vous</w:t>
      </w:r>
      <w:r>
        <w:t>.</w:t>
      </w:r>
    </w:p>
    <w:p w14:paraId="00A80ACB" w14:textId="77777777" w:rsidR="004F69D6" w:rsidRDefault="004F69D6" w:rsidP="0021796F">
      <w:r>
        <w:t>— </w:t>
      </w:r>
      <w:r w:rsidR="00000000" w:rsidRPr="00033231">
        <w:t>Est-ce que ce n</w:t>
      </w:r>
      <w:r>
        <w:t>’</w:t>
      </w:r>
      <w:r w:rsidR="00000000" w:rsidRPr="00033231">
        <w:t>était pas une des retraites de Robin Hood</w:t>
      </w:r>
      <w:r>
        <w:t> ?</w:t>
      </w:r>
    </w:p>
    <w:p w14:paraId="673BB571" w14:textId="77777777" w:rsidR="004F69D6" w:rsidRDefault="004F69D6" w:rsidP="0021796F">
      <w:r>
        <w:t>— </w:t>
      </w:r>
      <w:r w:rsidR="00000000" w:rsidRPr="00033231">
        <w:t>Oui</w:t>
      </w:r>
      <w:r>
        <w:t xml:space="preserve">, </w:t>
      </w:r>
      <w:r w:rsidR="00000000" w:rsidRPr="00033231">
        <w:t>et il existe encore des traces de son passage</w:t>
      </w:r>
      <w:r>
        <w:t xml:space="preserve">. </w:t>
      </w:r>
      <w:r w:rsidR="00000000" w:rsidRPr="00033231">
        <w:t>Pén</w:t>
      </w:r>
      <w:r w:rsidR="00000000" w:rsidRPr="00033231">
        <w:t>é</w:t>
      </w:r>
      <w:r w:rsidR="00000000" w:rsidRPr="00033231">
        <w:t xml:space="preserve">trer dans le bois de </w:t>
      </w:r>
      <w:proofErr w:type="spellStart"/>
      <w:r w:rsidR="00000000" w:rsidRPr="00033231">
        <w:t>Nunnely</w:t>
      </w:r>
      <w:proofErr w:type="spellEnd"/>
      <w:r>
        <w:t xml:space="preserve">, </w:t>
      </w:r>
      <w:r w:rsidR="00000000" w:rsidRPr="00033231">
        <w:t xml:space="preserve">miss </w:t>
      </w:r>
      <w:proofErr w:type="spellStart"/>
      <w:r w:rsidR="00000000" w:rsidRPr="00033231">
        <w:t>Keeldar</w:t>
      </w:r>
      <w:proofErr w:type="spellEnd"/>
      <w:r>
        <w:t xml:space="preserve">, </w:t>
      </w:r>
      <w:r w:rsidR="00000000" w:rsidRPr="00033231">
        <w:t>c</w:t>
      </w:r>
      <w:r>
        <w:t>’</w:t>
      </w:r>
      <w:r w:rsidR="00000000" w:rsidRPr="00033231">
        <w:t xml:space="preserve">est remonter </w:t>
      </w:r>
      <w:r w:rsidR="00000000" w:rsidRPr="00033231">
        <w:lastRenderedPageBreak/>
        <w:t>très-loin dans les jours obscurs du passé</w:t>
      </w:r>
      <w:r>
        <w:t xml:space="preserve">. </w:t>
      </w:r>
      <w:r w:rsidR="00000000" w:rsidRPr="00033231">
        <w:t>Pouvez-vous apercevoir une brèche qui est à peu près au centre de la forêt</w:t>
      </w:r>
      <w:r>
        <w:t> ?</w:t>
      </w:r>
    </w:p>
    <w:p w14:paraId="11A259EE" w14:textId="77777777" w:rsidR="004F69D6" w:rsidRDefault="004F69D6" w:rsidP="0021796F">
      <w:r>
        <w:t>— </w:t>
      </w:r>
      <w:r w:rsidR="00000000" w:rsidRPr="00033231">
        <w:t>Je la vois très-distinctement</w:t>
      </w:r>
      <w:r>
        <w:t>.</w:t>
      </w:r>
    </w:p>
    <w:p w14:paraId="4569EB1A" w14:textId="77777777" w:rsidR="004F69D6" w:rsidRDefault="004F69D6" w:rsidP="0021796F">
      <w:r>
        <w:t>— </w:t>
      </w:r>
      <w:r w:rsidR="00000000" w:rsidRPr="00033231">
        <w:t>Cette éclaircie est un creux</w:t>
      </w:r>
      <w:r>
        <w:t xml:space="preserve"> ; </w:t>
      </w:r>
      <w:r w:rsidR="00000000" w:rsidRPr="00033231">
        <w:t>espèce de coupe profonde bordée d</w:t>
      </w:r>
      <w:r>
        <w:t>’</w:t>
      </w:r>
      <w:r w:rsidR="00000000" w:rsidRPr="00033231">
        <w:t>un gazon aussi vert et aussi court que celui de la pra</w:t>
      </w:r>
      <w:r w:rsidR="00000000" w:rsidRPr="00033231">
        <w:t>i</w:t>
      </w:r>
      <w:r w:rsidR="00000000" w:rsidRPr="00033231">
        <w:t>rie de cette commune</w:t>
      </w:r>
      <w:r>
        <w:t xml:space="preserve">. </w:t>
      </w:r>
      <w:r w:rsidR="00000000" w:rsidRPr="00033231">
        <w:t>Les plus vieux arbres</w:t>
      </w:r>
      <w:r>
        <w:t xml:space="preserve">, </w:t>
      </w:r>
      <w:r w:rsidR="00000000" w:rsidRPr="00033231">
        <w:t>des chênes noueux et puissants</w:t>
      </w:r>
      <w:r>
        <w:t xml:space="preserve">, </w:t>
      </w:r>
      <w:r w:rsidR="00000000" w:rsidRPr="00033231">
        <w:t>se pressent sur la lisière de cette enceinte</w:t>
      </w:r>
      <w:r>
        <w:t xml:space="preserve"> ; </w:t>
      </w:r>
      <w:r w:rsidR="00000000" w:rsidRPr="00033231">
        <w:t>au fond sont les ruines d</w:t>
      </w:r>
      <w:r>
        <w:t>’</w:t>
      </w:r>
      <w:r w:rsidR="00000000" w:rsidRPr="00033231">
        <w:t>un couvent</w:t>
      </w:r>
      <w:r>
        <w:t>.</w:t>
      </w:r>
    </w:p>
    <w:p w14:paraId="718F0673" w14:textId="77777777" w:rsidR="004F69D6" w:rsidRDefault="004F69D6" w:rsidP="0021796F">
      <w:r>
        <w:t>— </w:t>
      </w:r>
      <w:r w:rsidR="00000000" w:rsidRPr="00033231">
        <w:t>Nous irons dans ce bois un jour</w:t>
      </w:r>
      <w:r>
        <w:t xml:space="preserve">, </w:t>
      </w:r>
      <w:r w:rsidR="00000000" w:rsidRPr="00033231">
        <w:t>vous et moi</w:t>
      </w:r>
      <w:r>
        <w:t xml:space="preserve">, </w:t>
      </w:r>
      <w:r w:rsidR="00000000" w:rsidRPr="00033231">
        <w:t>Caroline</w:t>
      </w:r>
      <w:r>
        <w:t xml:space="preserve">, </w:t>
      </w:r>
      <w:r w:rsidR="00000000" w:rsidRPr="00033231">
        <w:t>seules</w:t>
      </w:r>
      <w:r>
        <w:t xml:space="preserve">, </w:t>
      </w:r>
      <w:r w:rsidR="00000000" w:rsidRPr="00033231">
        <w:t>de bonne heure</w:t>
      </w:r>
      <w:r>
        <w:t xml:space="preserve">, </w:t>
      </w:r>
      <w:r w:rsidR="00000000" w:rsidRPr="00033231">
        <w:t>par une des belles matinées d</w:t>
      </w:r>
      <w:r>
        <w:t>’</w:t>
      </w:r>
      <w:r w:rsidR="00000000" w:rsidRPr="00033231">
        <w:t>été</w:t>
      </w:r>
      <w:r>
        <w:t xml:space="preserve">, </w:t>
      </w:r>
      <w:r w:rsidR="00000000" w:rsidRPr="00033231">
        <w:t>et nous y passerons la journée</w:t>
      </w:r>
      <w:r>
        <w:t xml:space="preserve">. </w:t>
      </w:r>
      <w:r w:rsidR="00000000" w:rsidRPr="00033231">
        <w:t>Nous emporterons des pinceaux</w:t>
      </w:r>
      <w:r>
        <w:t xml:space="preserve">, </w:t>
      </w:r>
      <w:r w:rsidR="00000000" w:rsidRPr="00033231">
        <w:t>des albums</w:t>
      </w:r>
      <w:r>
        <w:t xml:space="preserve">, </w:t>
      </w:r>
      <w:r w:rsidR="00000000" w:rsidRPr="00033231">
        <w:t>quelque livre intéressant et quelque chose à ma</w:t>
      </w:r>
      <w:r w:rsidR="00000000" w:rsidRPr="00033231">
        <w:t>n</w:t>
      </w:r>
      <w:r w:rsidR="00000000" w:rsidRPr="00033231">
        <w:t>ger</w:t>
      </w:r>
      <w:r>
        <w:t xml:space="preserve">. </w:t>
      </w:r>
      <w:r w:rsidR="00000000" w:rsidRPr="00033231">
        <w:t>J</w:t>
      </w:r>
      <w:r>
        <w:t>’</w:t>
      </w:r>
      <w:r w:rsidR="00000000" w:rsidRPr="00033231">
        <w:t xml:space="preserve">ai deux petits paniers dans lesquels </w:t>
      </w:r>
      <w:proofErr w:type="spellStart"/>
      <w:r w:rsidR="00000000" w:rsidRPr="00033231">
        <w:t>mistress</w:t>
      </w:r>
      <w:proofErr w:type="spellEnd"/>
      <w:r w:rsidR="00000000" w:rsidRPr="00033231">
        <w:t xml:space="preserve"> Grill</w:t>
      </w:r>
      <w:r>
        <w:t xml:space="preserve">, </w:t>
      </w:r>
      <w:r w:rsidR="00000000" w:rsidRPr="00033231">
        <w:t>ma femme de charge</w:t>
      </w:r>
      <w:r>
        <w:t xml:space="preserve">, </w:t>
      </w:r>
      <w:r w:rsidR="00000000" w:rsidRPr="00033231">
        <w:t>pourra placer nos provisions</w:t>
      </w:r>
      <w:r>
        <w:t xml:space="preserve">, </w:t>
      </w:r>
      <w:r w:rsidR="00000000" w:rsidRPr="00033231">
        <w:t>et nous port</w:t>
      </w:r>
      <w:r w:rsidR="00000000" w:rsidRPr="00033231">
        <w:t>e</w:t>
      </w:r>
      <w:r w:rsidR="00000000" w:rsidRPr="00033231">
        <w:t>rons chacune le nôtre</w:t>
      </w:r>
      <w:r>
        <w:t xml:space="preserve">. </w:t>
      </w:r>
      <w:r w:rsidR="00000000" w:rsidRPr="00033231">
        <w:t>Cela ne vous fatiguera pas trop d</w:t>
      </w:r>
      <w:r>
        <w:t>’</w:t>
      </w:r>
      <w:r w:rsidR="00000000" w:rsidRPr="00033231">
        <w:t>aller si loin</w:t>
      </w:r>
      <w:r>
        <w:t> ?</w:t>
      </w:r>
    </w:p>
    <w:p w14:paraId="2D618BA8" w14:textId="77777777" w:rsidR="004F69D6" w:rsidRDefault="004F69D6" w:rsidP="0021796F">
      <w:r>
        <w:t>— </w:t>
      </w:r>
      <w:r w:rsidR="00000000" w:rsidRPr="00033231">
        <w:t>Oh</w:t>
      </w:r>
      <w:r>
        <w:t xml:space="preserve"> ! </w:t>
      </w:r>
      <w:r w:rsidR="00000000" w:rsidRPr="00033231">
        <w:t>non</w:t>
      </w:r>
      <w:r>
        <w:t xml:space="preserve">, </w:t>
      </w:r>
      <w:r w:rsidR="00000000" w:rsidRPr="00033231">
        <w:t>surtout si nous demeurons longtemps dans le bois</w:t>
      </w:r>
      <w:r>
        <w:t xml:space="preserve">. </w:t>
      </w:r>
      <w:r w:rsidR="00000000" w:rsidRPr="00033231">
        <w:t>J</w:t>
      </w:r>
      <w:r>
        <w:t>’</w:t>
      </w:r>
      <w:r w:rsidR="00000000" w:rsidRPr="00033231">
        <w:t>en connais tous les plus agréables sites</w:t>
      </w:r>
      <w:r>
        <w:t xml:space="preserve">. </w:t>
      </w:r>
      <w:r w:rsidR="00000000" w:rsidRPr="00033231">
        <w:t>Je sais où nous pourrons trouver des noisettes dans la saison des noisettes</w:t>
      </w:r>
      <w:r>
        <w:t xml:space="preserve"> ; </w:t>
      </w:r>
      <w:r w:rsidR="00000000" w:rsidRPr="00033231">
        <w:t>je sais où les fraises abondent</w:t>
      </w:r>
      <w:r>
        <w:t xml:space="preserve"> ; </w:t>
      </w:r>
      <w:r w:rsidR="00000000" w:rsidRPr="00033231">
        <w:t>je connais certaines avenues sol</w:t>
      </w:r>
      <w:r w:rsidR="00000000" w:rsidRPr="00033231">
        <w:t>i</w:t>
      </w:r>
      <w:r w:rsidR="00000000" w:rsidRPr="00033231">
        <w:t>taires tapissées de mousses étranges</w:t>
      </w:r>
      <w:r>
        <w:t xml:space="preserve">, </w:t>
      </w:r>
      <w:r w:rsidR="00000000" w:rsidRPr="00033231">
        <w:t>les unes jaunes comme si elles étaient dorées</w:t>
      </w:r>
      <w:r>
        <w:t xml:space="preserve">, </w:t>
      </w:r>
      <w:r w:rsidR="00000000" w:rsidRPr="00033231">
        <w:t>d</w:t>
      </w:r>
      <w:r>
        <w:t>’</w:t>
      </w:r>
      <w:r w:rsidR="00000000" w:rsidRPr="00033231">
        <w:t>autres d</w:t>
      </w:r>
      <w:r>
        <w:t>’</w:t>
      </w:r>
      <w:r w:rsidR="00000000" w:rsidRPr="00033231">
        <w:t>un gris sévère</w:t>
      </w:r>
      <w:r>
        <w:t xml:space="preserve">, </w:t>
      </w:r>
      <w:r w:rsidR="00000000" w:rsidRPr="00033231">
        <w:t>d</w:t>
      </w:r>
      <w:r>
        <w:t>’</w:t>
      </w:r>
      <w:r w:rsidR="00000000" w:rsidRPr="00033231">
        <w:t>autres d</w:t>
      </w:r>
      <w:r>
        <w:t>’</w:t>
      </w:r>
      <w:r w:rsidR="00000000" w:rsidRPr="00033231">
        <w:t>un vert d</w:t>
      </w:r>
      <w:r>
        <w:t>’</w:t>
      </w:r>
      <w:r w:rsidR="00000000" w:rsidRPr="00033231">
        <w:t>émeraude</w:t>
      </w:r>
      <w:r>
        <w:t xml:space="preserve">. </w:t>
      </w:r>
      <w:r w:rsidR="00000000" w:rsidRPr="00033231">
        <w:t>Je connais des groupes d</w:t>
      </w:r>
      <w:r>
        <w:t>’</w:t>
      </w:r>
      <w:r w:rsidR="00000000" w:rsidRPr="00033231">
        <w:t>arbres qui ravissent l</w:t>
      </w:r>
      <w:r>
        <w:t>’</w:t>
      </w:r>
      <w:r w:rsidR="00000000" w:rsidRPr="00033231">
        <w:t>œil par leur effet pittoresque</w:t>
      </w:r>
      <w:r>
        <w:t xml:space="preserve"> ; </w:t>
      </w:r>
      <w:r w:rsidR="00000000" w:rsidRPr="00033231">
        <w:t>de rudes chênes</w:t>
      </w:r>
      <w:r>
        <w:t xml:space="preserve">, </w:t>
      </w:r>
      <w:r w:rsidR="00000000" w:rsidRPr="00033231">
        <w:t>de délicats bo</w:t>
      </w:r>
      <w:r w:rsidR="00000000" w:rsidRPr="00033231">
        <w:t>u</w:t>
      </w:r>
      <w:r w:rsidR="00000000" w:rsidRPr="00033231">
        <w:t>leaux</w:t>
      </w:r>
      <w:r>
        <w:t xml:space="preserve">, </w:t>
      </w:r>
      <w:r w:rsidR="00000000" w:rsidRPr="00033231">
        <w:t>des hêtres à l</w:t>
      </w:r>
      <w:r>
        <w:t>’</w:t>
      </w:r>
      <w:r w:rsidR="00000000" w:rsidRPr="00033231">
        <w:t>écorce luisante</w:t>
      </w:r>
      <w:r>
        <w:t xml:space="preserve">, </w:t>
      </w:r>
      <w:r w:rsidR="00000000" w:rsidRPr="00033231">
        <w:t>groupés dans le plus étra</w:t>
      </w:r>
      <w:r w:rsidR="00000000" w:rsidRPr="00033231">
        <w:t>n</w:t>
      </w:r>
      <w:r w:rsidR="00000000" w:rsidRPr="00033231">
        <w:t>ge contraste</w:t>
      </w:r>
      <w:r>
        <w:t xml:space="preserve"> ; </w:t>
      </w:r>
      <w:r w:rsidR="00000000" w:rsidRPr="00033231">
        <w:t>des frênes majestueux comme Saül</w:t>
      </w:r>
      <w:r>
        <w:t xml:space="preserve">, </w:t>
      </w:r>
      <w:r w:rsidR="00000000" w:rsidRPr="00033231">
        <w:t>vieux géants des forêts</w:t>
      </w:r>
      <w:r>
        <w:t xml:space="preserve">, </w:t>
      </w:r>
      <w:r w:rsidR="00000000" w:rsidRPr="00033231">
        <w:t>isolés et enveloppés de brillants manteaux de lierre</w:t>
      </w:r>
      <w:r>
        <w:t xml:space="preserve">. </w:t>
      </w:r>
      <w:r w:rsidR="00000000" w:rsidRPr="00033231">
        <w:t xml:space="preserve">Miss </w:t>
      </w:r>
      <w:proofErr w:type="spellStart"/>
      <w:r w:rsidR="00000000" w:rsidRPr="00033231">
        <w:t>Keeldar</w:t>
      </w:r>
      <w:proofErr w:type="spellEnd"/>
      <w:r>
        <w:t xml:space="preserve">, </w:t>
      </w:r>
      <w:r w:rsidR="00000000" w:rsidRPr="00033231">
        <w:t>je puis vous servir de guide</w:t>
      </w:r>
      <w:r>
        <w:t>.</w:t>
      </w:r>
    </w:p>
    <w:p w14:paraId="7309DC5E" w14:textId="77777777" w:rsidR="004F69D6" w:rsidRDefault="004F69D6" w:rsidP="0021796F">
      <w:r>
        <w:t>— </w:t>
      </w:r>
      <w:r w:rsidR="00000000" w:rsidRPr="00033231">
        <w:t>Vous ne vous ennuierez pas</w:t>
      </w:r>
      <w:r>
        <w:t xml:space="preserve">, </w:t>
      </w:r>
      <w:r w:rsidR="00000000" w:rsidRPr="00033231">
        <w:t>avec moi toute seule</w:t>
      </w:r>
      <w:r>
        <w:t> ?</w:t>
      </w:r>
    </w:p>
    <w:p w14:paraId="3608F7C2" w14:textId="77777777" w:rsidR="004F69D6" w:rsidRDefault="004F69D6" w:rsidP="0021796F">
      <w:r>
        <w:lastRenderedPageBreak/>
        <w:t>— </w:t>
      </w:r>
      <w:r w:rsidR="00000000" w:rsidRPr="00033231">
        <w:t>Je ne le crois pas</w:t>
      </w:r>
      <w:r>
        <w:t xml:space="preserve">. </w:t>
      </w:r>
      <w:r w:rsidR="00000000" w:rsidRPr="00033231">
        <w:t>Je pense que nous pourrons nous convenir</w:t>
      </w:r>
      <w:r>
        <w:t xml:space="preserve">. </w:t>
      </w:r>
      <w:r w:rsidR="00000000" w:rsidRPr="00033231">
        <w:t>Et quelle est la troisième personne dont la présence ne gâterait pas nos plaisirs</w:t>
      </w:r>
      <w:r>
        <w:t> ?</w:t>
      </w:r>
    </w:p>
    <w:p w14:paraId="05704F3C" w14:textId="77777777" w:rsidR="004F69D6" w:rsidRDefault="004F69D6" w:rsidP="0021796F">
      <w:r>
        <w:t>— </w:t>
      </w:r>
      <w:r w:rsidR="00000000" w:rsidRPr="00033231">
        <w:t>Vraiment</w:t>
      </w:r>
      <w:r>
        <w:t xml:space="preserve">, </w:t>
      </w:r>
      <w:r w:rsidR="00000000" w:rsidRPr="00033231">
        <w:t>je n</w:t>
      </w:r>
      <w:r>
        <w:t>’</w:t>
      </w:r>
      <w:r w:rsidR="00000000" w:rsidRPr="00033231">
        <w:t>en connais aucune à peu près de nos âges</w:t>
      </w:r>
      <w:r>
        <w:t xml:space="preserve">, </w:t>
      </w:r>
      <w:r w:rsidR="00000000" w:rsidRPr="00033231">
        <w:t>aucune dame du moins</w:t>
      </w:r>
      <w:r>
        <w:t xml:space="preserve">, </w:t>
      </w:r>
      <w:r w:rsidR="00000000" w:rsidRPr="00033231">
        <w:t>et quant aux gentlemen</w:t>
      </w:r>
      <w:r>
        <w:t>…</w:t>
      </w:r>
    </w:p>
    <w:p w14:paraId="48332075" w14:textId="77777777" w:rsidR="004F69D6" w:rsidRDefault="004F69D6" w:rsidP="0021796F">
      <w:r>
        <w:t>— </w:t>
      </w:r>
      <w:r w:rsidR="00000000" w:rsidRPr="00033231">
        <w:t>Une excursion prend un tout autre caractère lorsqu</w:t>
      </w:r>
      <w:r>
        <w:t>’</w:t>
      </w:r>
      <w:r w:rsidR="00000000" w:rsidRPr="00033231">
        <w:t>il y a des hommes de la partie</w:t>
      </w:r>
      <w:r>
        <w:t xml:space="preserve">, </w:t>
      </w:r>
      <w:r w:rsidR="00000000" w:rsidRPr="00033231">
        <w:t>interrompit Caroline</w:t>
      </w:r>
      <w:r>
        <w:t>.</w:t>
      </w:r>
    </w:p>
    <w:p w14:paraId="4898C2F0" w14:textId="77777777" w:rsidR="004F69D6" w:rsidRDefault="004F69D6" w:rsidP="0021796F">
      <w:r>
        <w:t>— </w:t>
      </w:r>
      <w:r w:rsidR="00000000" w:rsidRPr="00033231">
        <w:t>Je suis de votre avis</w:t>
      </w:r>
      <w:r>
        <w:t xml:space="preserve"> ; </w:t>
      </w:r>
      <w:r w:rsidR="00000000" w:rsidRPr="00033231">
        <w:t>ce serait chose toute différente de celle que nous nous proposions</w:t>
      </w:r>
      <w:r>
        <w:t>.</w:t>
      </w:r>
    </w:p>
    <w:p w14:paraId="42B1BDEB" w14:textId="77777777" w:rsidR="004F69D6" w:rsidRDefault="004F69D6" w:rsidP="0021796F">
      <w:r>
        <w:t>— </w:t>
      </w:r>
      <w:r w:rsidR="00000000" w:rsidRPr="00033231">
        <w:t>Nous voulions simplement aller voir de vieux arbres</w:t>
      </w:r>
      <w:r>
        <w:t xml:space="preserve">, </w:t>
      </w:r>
      <w:r w:rsidR="00000000" w:rsidRPr="00033231">
        <w:t>de vieilles ruines</w:t>
      </w:r>
      <w:r>
        <w:t xml:space="preserve"> ; </w:t>
      </w:r>
      <w:r w:rsidR="00000000" w:rsidRPr="00033231">
        <w:t>passer un jour dans le vieux temps</w:t>
      </w:r>
      <w:r>
        <w:t xml:space="preserve">, </w:t>
      </w:r>
      <w:r w:rsidR="00000000" w:rsidRPr="00033231">
        <w:t>environnées de silence et par-dessus tout de quiétude</w:t>
      </w:r>
      <w:r>
        <w:t>.</w:t>
      </w:r>
    </w:p>
    <w:p w14:paraId="371BFBCF" w14:textId="77777777" w:rsidR="004F69D6" w:rsidRDefault="004F69D6" w:rsidP="0021796F">
      <w:r>
        <w:t>— </w:t>
      </w:r>
      <w:r w:rsidR="00000000" w:rsidRPr="00033231">
        <w:t>Vous avez raison</w:t>
      </w:r>
      <w:r>
        <w:t xml:space="preserve">, </w:t>
      </w:r>
      <w:r w:rsidR="00000000" w:rsidRPr="00033231">
        <w:t>et la présence d</w:t>
      </w:r>
      <w:r>
        <w:t>’</w:t>
      </w:r>
      <w:r w:rsidR="00000000" w:rsidRPr="00033231">
        <w:t>hommes ferait év</w:t>
      </w:r>
      <w:r w:rsidR="00000000" w:rsidRPr="00033231">
        <w:t>a</w:t>
      </w:r>
      <w:r w:rsidR="00000000" w:rsidRPr="00033231">
        <w:t>nouir ce dernier charme</w:t>
      </w:r>
      <w:r>
        <w:t xml:space="preserve">, </w:t>
      </w:r>
      <w:r w:rsidR="00000000" w:rsidRPr="00033231">
        <w:t>je pense</w:t>
      </w:r>
      <w:r>
        <w:t xml:space="preserve">. </w:t>
      </w:r>
      <w:r w:rsidR="00000000" w:rsidRPr="00033231">
        <w:t>S</w:t>
      </w:r>
      <w:r>
        <w:t>’</w:t>
      </w:r>
      <w:r w:rsidR="00000000" w:rsidRPr="00033231">
        <w:t>ils sont de la mauvaise e</w:t>
      </w:r>
      <w:r w:rsidR="00000000" w:rsidRPr="00033231">
        <w:t>s</w:t>
      </w:r>
      <w:r w:rsidR="00000000" w:rsidRPr="00033231">
        <w:t>pèce</w:t>
      </w:r>
      <w:r>
        <w:t xml:space="preserve">, </w:t>
      </w:r>
      <w:r w:rsidR="00000000" w:rsidRPr="00033231">
        <w:t>comme votre Malone</w:t>
      </w:r>
      <w:r>
        <w:t xml:space="preserve">, </w:t>
      </w:r>
      <w:r w:rsidR="00000000" w:rsidRPr="00033231">
        <w:t>l</w:t>
      </w:r>
      <w:r>
        <w:t>’</w:t>
      </w:r>
      <w:r w:rsidR="00000000" w:rsidRPr="00033231">
        <w:t>irritation prend la place de la sér</w:t>
      </w:r>
      <w:r w:rsidR="00000000" w:rsidRPr="00033231">
        <w:t>é</w:t>
      </w:r>
      <w:r w:rsidR="00000000" w:rsidRPr="00033231">
        <w:t>nité</w:t>
      </w:r>
      <w:r>
        <w:t xml:space="preserve"> ; </w:t>
      </w:r>
      <w:r w:rsidR="00000000" w:rsidRPr="00033231">
        <w:t>s</w:t>
      </w:r>
      <w:r>
        <w:t>’</w:t>
      </w:r>
      <w:r w:rsidR="00000000" w:rsidRPr="00033231">
        <w:t>ils sont de la bonne</w:t>
      </w:r>
      <w:r>
        <w:t xml:space="preserve">, </w:t>
      </w:r>
      <w:r w:rsidR="00000000" w:rsidRPr="00033231">
        <w:t>il y a aussi un changement</w:t>
      </w:r>
      <w:r>
        <w:t xml:space="preserve">, </w:t>
      </w:r>
      <w:r w:rsidR="00000000" w:rsidRPr="00033231">
        <w:t>je ne puis dire lequel</w:t>
      </w:r>
      <w:r>
        <w:t xml:space="preserve">, </w:t>
      </w:r>
      <w:r w:rsidR="00000000" w:rsidRPr="00033231">
        <w:t>un changement aisé à comprendre</w:t>
      </w:r>
      <w:r>
        <w:t xml:space="preserve">, </w:t>
      </w:r>
      <w:r w:rsidR="00000000" w:rsidRPr="00033231">
        <w:t>difficile à décrire</w:t>
      </w:r>
      <w:r>
        <w:t>.</w:t>
      </w:r>
    </w:p>
    <w:p w14:paraId="2C06CDD8" w14:textId="77777777" w:rsidR="004F69D6" w:rsidRDefault="004F69D6" w:rsidP="0021796F">
      <w:r>
        <w:t>— </w:t>
      </w:r>
      <w:r w:rsidR="00000000" w:rsidRPr="00033231">
        <w:t>Premièrement</w:t>
      </w:r>
      <w:r>
        <w:t xml:space="preserve">, </w:t>
      </w:r>
      <w:r w:rsidR="00000000" w:rsidRPr="00033231">
        <w:t>nous oublions la nature</w:t>
      </w:r>
      <w:r>
        <w:t>.</w:t>
      </w:r>
    </w:p>
    <w:p w14:paraId="3A85F55F" w14:textId="77777777" w:rsidR="004F69D6" w:rsidRDefault="004F69D6" w:rsidP="0021796F">
      <w:r>
        <w:t>— </w:t>
      </w:r>
      <w:r w:rsidR="00000000" w:rsidRPr="00033231">
        <w:t>Et alors la nature nous oublie</w:t>
      </w:r>
      <w:r>
        <w:t xml:space="preserve"> ; </w:t>
      </w:r>
      <w:r w:rsidR="00000000" w:rsidRPr="00033231">
        <w:t>elle couvre son front vaste et calme d</w:t>
      </w:r>
      <w:r>
        <w:t>’</w:t>
      </w:r>
      <w:r w:rsidR="00000000" w:rsidRPr="00033231">
        <w:t>un voile obscur</w:t>
      </w:r>
      <w:r>
        <w:t xml:space="preserve"> ; </w:t>
      </w:r>
      <w:r w:rsidR="00000000" w:rsidRPr="00033231">
        <w:t>elle nous dérobe sa face et retire les joies paisibles dont</w:t>
      </w:r>
      <w:r>
        <w:t xml:space="preserve">, </w:t>
      </w:r>
      <w:r w:rsidR="00000000" w:rsidRPr="00033231">
        <w:t>si nous nous étions contentées de son culte</w:t>
      </w:r>
      <w:r>
        <w:t xml:space="preserve">, </w:t>
      </w:r>
      <w:r w:rsidR="00000000" w:rsidRPr="00033231">
        <w:t>elle eût rempli nos cœurs</w:t>
      </w:r>
      <w:r>
        <w:t>.</w:t>
      </w:r>
    </w:p>
    <w:p w14:paraId="1D326A25" w14:textId="77777777" w:rsidR="004F69D6" w:rsidRDefault="004F69D6" w:rsidP="0021796F">
      <w:r>
        <w:t>— </w:t>
      </w:r>
      <w:r w:rsidR="00000000" w:rsidRPr="00033231">
        <w:t>Et que nous donne-t-elle à la place</w:t>
      </w:r>
      <w:r>
        <w:t> ?</w:t>
      </w:r>
    </w:p>
    <w:p w14:paraId="647F1F24" w14:textId="77777777" w:rsidR="004F69D6" w:rsidRDefault="004F69D6" w:rsidP="0021796F">
      <w:r>
        <w:t>— </w:t>
      </w:r>
      <w:r w:rsidR="00000000" w:rsidRPr="00033231">
        <w:t>Plus d</w:t>
      </w:r>
      <w:r>
        <w:t>’</w:t>
      </w:r>
      <w:r w:rsidR="00000000" w:rsidRPr="00033231">
        <w:t>orgueil et plus d</w:t>
      </w:r>
      <w:r>
        <w:t>’</w:t>
      </w:r>
      <w:r w:rsidR="00000000" w:rsidRPr="00033231">
        <w:t>anxiété</w:t>
      </w:r>
      <w:r>
        <w:t xml:space="preserve"> : </w:t>
      </w:r>
      <w:r w:rsidR="00000000" w:rsidRPr="00033231">
        <w:t>une excitation qui e</w:t>
      </w:r>
      <w:r w:rsidR="00000000" w:rsidRPr="00033231">
        <w:t>m</w:t>
      </w:r>
      <w:r w:rsidR="00000000" w:rsidRPr="00033231">
        <w:t>porte rapidement nos heures</w:t>
      </w:r>
      <w:r>
        <w:t xml:space="preserve">, </w:t>
      </w:r>
      <w:r w:rsidR="00000000" w:rsidRPr="00033231">
        <w:t>et un trouble qui en tourmente et en agite le cours</w:t>
      </w:r>
      <w:r>
        <w:t>.</w:t>
      </w:r>
    </w:p>
    <w:p w14:paraId="09C519E4" w14:textId="77777777" w:rsidR="004F69D6" w:rsidRDefault="004F69D6" w:rsidP="0021796F">
      <w:r>
        <w:lastRenderedPageBreak/>
        <w:t>— </w:t>
      </w:r>
      <w:r w:rsidR="00000000" w:rsidRPr="00033231">
        <w:t>Notre pouvoir d</w:t>
      </w:r>
      <w:r>
        <w:t>’</w:t>
      </w:r>
      <w:r w:rsidR="00000000" w:rsidRPr="00033231">
        <w:t>être heureux gît beaucoup en nous-mêmes</w:t>
      </w:r>
      <w:r>
        <w:t xml:space="preserve">, </w:t>
      </w:r>
      <w:r w:rsidR="00000000" w:rsidRPr="00033231">
        <w:t>je crois</w:t>
      </w:r>
      <w:r>
        <w:t xml:space="preserve">, </w:t>
      </w:r>
      <w:r w:rsidR="00000000" w:rsidRPr="00033231">
        <w:t>fit sagement remarquer Caroline</w:t>
      </w:r>
      <w:r>
        <w:t xml:space="preserve">. </w:t>
      </w:r>
      <w:r w:rsidR="00000000" w:rsidRPr="00033231">
        <w:t xml:space="preserve">Je suis allée au bois de </w:t>
      </w:r>
      <w:proofErr w:type="spellStart"/>
      <w:r w:rsidR="00000000" w:rsidRPr="00033231">
        <w:t>Nunnely</w:t>
      </w:r>
      <w:proofErr w:type="spellEnd"/>
      <w:r w:rsidR="00000000" w:rsidRPr="00033231">
        <w:t xml:space="preserve"> avec une nombreuse société</w:t>
      </w:r>
      <w:r>
        <w:t xml:space="preserve">, </w:t>
      </w:r>
      <w:r w:rsidR="00000000" w:rsidRPr="00033231">
        <w:t>tous les vica</w:t>
      </w:r>
      <w:r w:rsidR="00000000" w:rsidRPr="00033231">
        <w:t>i</w:t>
      </w:r>
      <w:r w:rsidR="00000000" w:rsidRPr="00033231">
        <w:t>res et quelques gentlemen de ce district</w:t>
      </w:r>
      <w:r>
        <w:t xml:space="preserve">, </w:t>
      </w:r>
      <w:r w:rsidR="00000000" w:rsidRPr="00033231">
        <w:t>avec plusieurs ladies</w:t>
      </w:r>
      <w:r>
        <w:t xml:space="preserve">, </w:t>
      </w:r>
      <w:r w:rsidR="00000000" w:rsidRPr="00033231">
        <w:t>et je trouvai l</w:t>
      </w:r>
      <w:r>
        <w:t>’</w:t>
      </w:r>
      <w:r w:rsidR="00000000" w:rsidRPr="00033231">
        <w:t>excursion insupportablement ennuyeuse</w:t>
      </w:r>
      <w:r>
        <w:t xml:space="preserve"> ; </w:t>
      </w:r>
      <w:r w:rsidR="00000000" w:rsidRPr="00033231">
        <w:t>j</w:t>
      </w:r>
      <w:r>
        <w:t>’</w:t>
      </w:r>
      <w:r w:rsidR="00000000" w:rsidRPr="00033231">
        <w:t>y suis a</w:t>
      </w:r>
      <w:r w:rsidR="00000000" w:rsidRPr="00033231">
        <w:t>l</w:t>
      </w:r>
      <w:r w:rsidR="00000000" w:rsidRPr="00033231">
        <w:t>lée toute seule</w:t>
      </w:r>
      <w:r>
        <w:t xml:space="preserve">, </w:t>
      </w:r>
      <w:r w:rsidR="00000000" w:rsidRPr="00033231">
        <w:t>ou accompagnée seulement de Fanny</w:t>
      </w:r>
      <w:r>
        <w:t xml:space="preserve">, </w:t>
      </w:r>
      <w:r w:rsidR="00000000" w:rsidRPr="00033231">
        <w:t>qui s</w:t>
      </w:r>
      <w:r>
        <w:t>’</w:t>
      </w:r>
      <w:r w:rsidR="00000000" w:rsidRPr="00033231">
        <w:t>asseyait dans la cabane du garde</w:t>
      </w:r>
      <w:r>
        <w:t xml:space="preserve">, </w:t>
      </w:r>
      <w:r w:rsidR="00000000" w:rsidRPr="00033231">
        <w:t>cousait ou s</w:t>
      </w:r>
      <w:r>
        <w:t>’</w:t>
      </w:r>
      <w:r w:rsidR="00000000" w:rsidRPr="00033231">
        <w:t>entretenait avec la bonne femme</w:t>
      </w:r>
      <w:r>
        <w:t xml:space="preserve">, </w:t>
      </w:r>
      <w:r w:rsidR="00000000" w:rsidRPr="00033231">
        <w:t>pendant que j</w:t>
      </w:r>
      <w:r>
        <w:t>’</w:t>
      </w:r>
      <w:r w:rsidR="00000000" w:rsidRPr="00033231">
        <w:t>errais çà et là</w:t>
      </w:r>
      <w:r>
        <w:t xml:space="preserve">, </w:t>
      </w:r>
      <w:r w:rsidR="00000000" w:rsidRPr="00033231">
        <w:t>lisant ou dess</w:t>
      </w:r>
      <w:r w:rsidR="00000000" w:rsidRPr="00033231">
        <w:t>i</w:t>
      </w:r>
      <w:r w:rsidR="00000000" w:rsidRPr="00033231">
        <w:t>nant des points de vue</w:t>
      </w:r>
      <w:r>
        <w:t xml:space="preserve">, </w:t>
      </w:r>
      <w:r w:rsidR="00000000" w:rsidRPr="00033231">
        <w:t>et j</w:t>
      </w:r>
      <w:r>
        <w:t>’</w:t>
      </w:r>
      <w:r w:rsidR="00000000" w:rsidRPr="00033231">
        <w:t>ai joui quelquefois d</w:t>
      </w:r>
      <w:r>
        <w:t>’</w:t>
      </w:r>
      <w:r w:rsidR="00000000" w:rsidRPr="00033231">
        <w:t>un bonheur calme et complet pendant tout un jour</w:t>
      </w:r>
      <w:r>
        <w:t xml:space="preserve">. </w:t>
      </w:r>
      <w:r w:rsidR="00000000" w:rsidRPr="00033231">
        <w:t>Mais alors j</w:t>
      </w:r>
      <w:r>
        <w:t>’</w:t>
      </w:r>
      <w:r w:rsidR="00000000" w:rsidRPr="00033231">
        <w:t>étais jeune</w:t>
      </w:r>
      <w:r>
        <w:t xml:space="preserve"> ; </w:t>
      </w:r>
      <w:r w:rsidR="00000000" w:rsidRPr="00033231">
        <w:t>il y a de cela deux ans</w:t>
      </w:r>
      <w:r>
        <w:t>.</w:t>
      </w:r>
    </w:p>
    <w:p w14:paraId="45A7D040" w14:textId="77777777" w:rsidR="004F69D6" w:rsidRDefault="004F69D6" w:rsidP="0021796F">
      <w:r>
        <w:t>— </w:t>
      </w:r>
      <w:r w:rsidR="00000000" w:rsidRPr="00033231">
        <w:t>Y êtes-vous jamais allée avec votre cousin Robert Mo</w:t>
      </w:r>
      <w:r w:rsidR="00000000" w:rsidRPr="00033231">
        <w:t>o</w:t>
      </w:r>
      <w:r w:rsidR="00000000" w:rsidRPr="00033231">
        <w:t>re</w:t>
      </w:r>
      <w:r>
        <w:t> ?</w:t>
      </w:r>
    </w:p>
    <w:p w14:paraId="0C5560C6" w14:textId="77777777" w:rsidR="004F69D6" w:rsidRDefault="004F69D6" w:rsidP="0021796F">
      <w:r>
        <w:t>— </w:t>
      </w:r>
      <w:r w:rsidR="00000000" w:rsidRPr="00033231">
        <w:t>Oui</w:t>
      </w:r>
      <w:r>
        <w:t xml:space="preserve">, </w:t>
      </w:r>
      <w:r w:rsidR="00000000" w:rsidRPr="00033231">
        <w:t>une fois</w:t>
      </w:r>
      <w:r>
        <w:t>.</w:t>
      </w:r>
    </w:p>
    <w:p w14:paraId="1935D975" w14:textId="77777777" w:rsidR="004F69D6" w:rsidRDefault="004F69D6" w:rsidP="0021796F">
      <w:r>
        <w:t>— </w:t>
      </w:r>
      <w:r w:rsidR="00000000" w:rsidRPr="00033231">
        <w:t>Quelle sorte de compagnon est-il en ces occasions</w:t>
      </w:r>
      <w:r>
        <w:t> ?</w:t>
      </w:r>
    </w:p>
    <w:p w14:paraId="6801611C" w14:textId="77777777" w:rsidR="004F69D6" w:rsidRDefault="004F69D6" w:rsidP="0021796F">
      <w:r>
        <w:t>— </w:t>
      </w:r>
      <w:r w:rsidR="00000000" w:rsidRPr="00033231">
        <w:t>Un cousin</w:t>
      </w:r>
      <w:r>
        <w:t xml:space="preserve">, </w:t>
      </w:r>
      <w:r w:rsidR="00000000" w:rsidRPr="00033231">
        <w:t>vous savez</w:t>
      </w:r>
      <w:r>
        <w:t xml:space="preserve">, </w:t>
      </w:r>
      <w:r w:rsidR="00000000" w:rsidRPr="00033231">
        <w:t>n</w:t>
      </w:r>
      <w:r>
        <w:t>’</w:t>
      </w:r>
      <w:r w:rsidR="00000000" w:rsidRPr="00033231">
        <w:t>est pas comme un étranger</w:t>
      </w:r>
      <w:r>
        <w:t>.</w:t>
      </w:r>
    </w:p>
    <w:p w14:paraId="0656B725" w14:textId="77777777" w:rsidR="004F69D6" w:rsidRDefault="004F69D6" w:rsidP="0021796F">
      <w:r>
        <w:t>— </w:t>
      </w:r>
      <w:r w:rsidR="00000000" w:rsidRPr="00033231">
        <w:t>Je le sais</w:t>
      </w:r>
      <w:r>
        <w:t xml:space="preserve"> ; </w:t>
      </w:r>
      <w:r w:rsidR="00000000" w:rsidRPr="00033231">
        <w:t>mais les cousins</w:t>
      </w:r>
      <w:r>
        <w:t xml:space="preserve">, </w:t>
      </w:r>
      <w:r w:rsidR="00000000" w:rsidRPr="00033231">
        <w:t>s</w:t>
      </w:r>
      <w:r>
        <w:t>’</w:t>
      </w:r>
      <w:r w:rsidR="00000000" w:rsidRPr="00033231">
        <w:t>ils sont stupides</w:t>
      </w:r>
      <w:r>
        <w:t xml:space="preserve">, </w:t>
      </w:r>
      <w:r w:rsidR="00000000" w:rsidRPr="00033231">
        <w:t>sont e</w:t>
      </w:r>
      <w:r w:rsidR="00000000" w:rsidRPr="00033231">
        <w:t>n</w:t>
      </w:r>
      <w:r w:rsidR="00000000" w:rsidRPr="00033231">
        <w:t>c</w:t>
      </w:r>
      <w:r w:rsidR="00000000" w:rsidRPr="00033231">
        <w:t>o</w:t>
      </w:r>
      <w:r w:rsidR="00000000" w:rsidRPr="00033231">
        <w:t>re plus insupportables que les étrangers</w:t>
      </w:r>
      <w:r>
        <w:t xml:space="preserve">, </w:t>
      </w:r>
      <w:r w:rsidR="00000000" w:rsidRPr="00033231">
        <w:t>parce que vous ne pouvez pas aussi facilement les tenir à distance</w:t>
      </w:r>
      <w:r>
        <w:t xml:space="preserve">. </w:t>
      </w:r>
      <w:r w:rsidR="00000000" w:rsidRPr="00033231">
        <w:t>Mais votre co</w:t>
      </w:r>
      <w:r w:rsidR="00000000" w:rsidRPr="00033231">
        <w:t>u</w:t>
      </w:r>
      <w:r w:rsidR="00000000" w:rsidRPr="00033231">
        <w:t>sin n</w:t>
      </w:r>
      <w:r>
        <w:t>’</w:t>
      </w:r>
      <w:r w:rsidR="00000000" w:rsidRPr="00033231">
        <w:t>est pas stupide</w:t>
      </w:r>
      <w:r>
        <w:t> ?</w:t>
      </w:r>
    </w:p>
    <w:p w14:paraId="2B721DDC" w14:textId="77777777" w:rsidR="004F69D6" w:rsidRDefault="004F69D6" w:rsidP="0021796F">
      <w:r>
        <w:t>— </w:t>
      </w:r>
      <w:r w:rsidR="00000000" w:rsidRPr="00033231">
        <w:t>Non</w:t>
      </w:r>
      <w:r>
        <w:t xml:space="preserve">, </w:t>
      </w:r>
      <w:r w:rsidR="00000000" w:rsidRPr="00033231">
        <w:t>mais</w:t>
      </w:r>
      <w:r>
        <w:t>…</w:t>
      </w:r>
    </w:p>
    <w:p w14:paraId="4378634F" w14:textId="77777777" w:rsidR="004F69D6" w:rsidRDefault="004F69D6" w:rsidP="0021796F">
      <w:r>
        <w:t>— </w:t>
      </w:r>
      <w:r w:rsidR="00000000" w:rsidRPr="00033231">
        <w:t>Eh bien</w:t>
      </w:r>
      <w:r>
        <w:t> ?</w:t>
      </w:r>
    </w:p>
    <w:p w14:paraId="56125C94" w14:textId="77777777" w:rsidR="004F69D6" w:rsidRDefault="004F69D6" w:rsidP="0021796F">
      <w:r>
        <w:t>— </w:t>
      </w:r>
      <w:r w:rsidR="00000000" w:rsidRPr="00033231">
        <w:t>Si</w:t>
      </w:r>
      <w:r>
        <w:t xml:space="preserve">, </w:t>
      </w:r>
      <w:r w:rsidR="00000000" w:rsidRPr="00033231">
        <w:t>comme vous le dites</w:t>
      </w:r>
      <w:r>
        <w:t xml:space="preserve">, </w:t>
      </w:r>
      <w:r w:rsidR="00000000" w:rsidRPr="00033231">
        <w:t>la compagnie des imbéciles i</w:t>
      </w:r>
      <w:r w:rsidR="00000000" w:rsidRPr="00033231">
        <w:t>r</w:t>
      </w:r>
      <w:r w:rsidR="00000000" w:rsidRPr="00033231">
        <w:t>r</w:t>
      </w:r>
      <w:r w:rsidR="00000000" w:rsidRPr="00033231">
        <w:t>i</w:t>
      </w:r>
      <w:r w:rsidR="00000000" w:rsidRPr="00033231">
        <w:t>te</w:t>
      </w:r>
      <w:r>
        <w:t xml:space="preserve">, </w:t>
      </w:r>
      <w:r w:rsidR="00000000" w:rsidRPr="00033231">
        <w:t>la société des hommes supérieurs laisse aussi une impre</w:t>
      </w:r>
      <w:r w:rsidR="00000000" w:rsidRPr="00033231">
        <w:t>s</w:t>
      </w:r>
      <w:r w:rsidR="00000000" w:rsidRPr="00033231">
        <w:t>sion pénible et toute particulière</w:t>
      </w:r>
      <w:r>
        <w:t xml:space="preserve">. </w:t>
      </w:r>
      <w:r w:rsidR="00000000" w:rsidRPr="00033231">
        <w:t>Lorsque la supériorité et le t</w:t>
      </w:r>
      <w:r w:rsidR="00000000" w:rsidRPr="00033231">
        <w:t>a</w:t>
      </w:r>
      <w:r w:rsidR="00000000" w:rsidRPr="00033231">
        <w:t>lent de votre ami est chose hors de doute et parfaitement ét</w:t>
      </w:r>
      <w:r w:rsidR="00000000" w:rsidRPr="00033231">
        <w:t>a</w:t>
      </w:r>
      <w:r w:rsidR="00000000" w:rsidRPr="00033231">
        <w:t>blie</w:t>
      </w:r>
      <w:r>
        <w:t xml:space="preserve">, </w:t>
      </w:r>
      <w:r w:rsidR="00000000" w:rsidRPr="00033231">
        <w:t>vous êtes toujours tentée de mettre en question votre droit à d</w:t>
      </w:r>
      <w:r w:rsidR="00000000" w:rsidRPr="00033231">
        <w:t>e</w:t>
      </w:r>
      <w:r w:rsidR="00000000" w:rsidRPr="00033231">
        <w:t>venir sa compagne</w:t>
      </w:r>
      <w:r>
        <w:t>.</w:t>
      </w:r>
    </w:p>
    <w:p w14:paraId="713AC799" w14:textId="77777777" w:rsidR="004F69D6" w:rsidRDefault="004F69D6" w:rsidP="0021796F">
      <w:r>
        <w:lastRenderedPageBreak/>
        <w:t>— </w:t>
      </w:r>
      <w:r w:rsidR="00000000" w:rsidRPr="00033231">
        <w:t>Oh</w:t>
      </w:r>
      <w:r>
        <w:t xml:space="preserve"> ! </w:t>
      </w:r>
      <w:r w:rsidR="00000000" w:rsidRPr="00033231">
        <w:t>je ne vous suivrai pas sur ce terrain</w:t>
      </w:r>
      <w:r>
        <w:t xml:space="preserve"> : </w:t>
      </w:r>
      <w:r w:rsidR="00000000" w:rsidRPr="00033231">
        <w:t>cette inqui</w:t>
      </w:r>
      <w:r w:rsidR="00000000" w:rsidRPr="00033231">
        <w:t>é</w:t>
      </w:r>
      <w:r w:rsidR="00000000" w:rsidRPr="00033231">
        <w:t>t</w:t>
      </w:r>
      <w:r w:rsidR="00000000" w:rsidRPr="00033231">
        <w:t>u</w:t>
      </w:r>
      <w:r w:rsidR="00000000" w:rsidRPr="00033231">
        <w:t>de n</w:t>
      </w:r>
      <w:r>
        <w:t>’</w:t>
      </w:r>
      <w:r w:rsidR="00000000" w:rsidRPr="00033231">
        <w:t>est pas de celles que je consentirais à entretenir un in</w:t>
      </w:r>
      <w:r w:rsidR="00000000" w:rsidRPr="00033231">
        <w:t>s</w:t>
      </w:r>
      <w:r w:rsidR="00000000" w:rsidRPr="00033231">
        <w:t>tant</w:t>
      </w:r>
      <w:r>
        <w:t xml:space="preserve">. </w:t>
      </w:r>
      <w:r w:rsidR="00000000" w:rsidRPr="00033231">
        <w:t>Je ne me considère pas comme indigne d</w:t>
      </w:r>
      <w:r>
        <w:t>’</w:t>
      </w:r>
      <w:r w:rsidR="00000000" w:rsidRPr="00033231">
        <w:t>être la compagne d</w:t>
      </w:r>
      <w:r>
        <w:t>’</w:t>
      </w:r>
      <w:r w:rsidR="00000000" w:rsidRPr="00033231">
        <w:t>aucun homme</w:t>
      </w:r>
      <w:r>
        <w:t xml:space="preserve">, </w:t>
      </w:r>
      <w:r w:rsidR="00000000" w:rsidRPr="00033231">
        <w:t>d</w:t>
      </w:r>
      <w:r>
        <w:t>’</w:t>
      </w:r>
      <w:r w:rsidR="00000000" w:rsidRPr="00033231">
        <w:t>aucun gentleman</w:t>
      </w:r>
      <w:r>
        <w:t xml:space="preserve">, </w:t>
      </w:r>
      <w:r w:rsidR="00000000" w:rsidRPr="00033231">
        <w:t>quoique ce soit beaucoup dire</w:t>
      </w:r>
      <w:r>
        <w:t xml:space="preserve">. </w:t>
      </w:r>
      <w:r w:rsidR="00000000" w:rsidRPr="00033231">
        <w:t>Lorsqu</w:t>
      </w:r>
      <w:r>
        <w:t>’</w:t>
      </w:r>
      <w:r w:rsidR="00000000" w:rsidRPr="00033231">
        <w:t>ils sont bons</w:t>
      </w:r>
      <w:r>
        <w:t xml:space="preserve">, </w:t>
      </w:r>
      <w:r w:rsidR="00000000" w:rsidRPr="00033231">
        <w:t>ils sont très-bons</w:t>
      </w:r>
      <w:r>
        <w:t xml:space="preserve">, </w:t>
      </w:r>
      <w:r w:rsidR="00000000" w:rsidRPr="00033231">
        <w:t>je crois</w:t>
      </w:r>
      <w:r>
        <w:t xml:space="preserve">. </w:t>
      </w:r>
      <w:r w:rsidR="00000000" w:rsidRPr="00033231">
        <w:t>Votre o</w:t>
      </w:r>
      <w:r w:rsidR="00000000" w:rsidRPr="00033231">
        <w:t>n</w:t>
      </w:r>
      <w:r w:rsidR="00000000" w:rsidRPr="00033231">
        <w:t>cle n</w:t>
      </w:r>
      <w:r>
        <w:t>’</w:t>
      </w:r>
      <w:r w:rsidR="00000000" w:rsidRPr="00033231">
        <w:t>est pas un mauvais spécimen du gentleman âgé</w:t>
      </w:r>
      <w:r>
        <w:t xml:space="preserve">. </w:t>
      </w:r>
      <w:r w:rsidR="00000000" w:rsidRPr="00033231">
        <w:t>J</w:t>
      </w:r>
      <w:r>
        <w:t>’</w:t>
      </w:r>
      <w:r w:rsidR="00000000" w:rsidRPr="00033231">
        <w:t>aime toujours à rencontrer sa brune et intelligente vieille figure</w:t>
      </w:r>
      <w:r>
        <w:t xml:space="preserve">, </w:t>
      </w:r>
      <w:r w:rsidR="00000000" w:rsidRPr="00033231">
        <w:t>soit chez moi</w:t>
      </w:r>
      <w:r>
        <w:t xml:space="preserve">, </w:t>
      </w:r>
      <w:r w:rsidR="00000000" w:rsidRPr="00033231">
        <w:t>soit ailleurs</w:t>
      </w:r>
      <w:r>
        <w:t xml:space="preserve">. </w:t>
      </w:r>
      <w:r w:rsidR="00000000" w:rsidRPr="00033231">
        <w:t>L</w:t>
      </w:r>
      <w:r>
        <w:t>’</w:t>
      </w:r>
      <w:r w:rsidR="00000000" w:rsidRPr="00033231">
        <w:t>aimez-vous</w:t>
      </w:r>
      <w:r>
        <w:t xml:space="preserve"> ? </w:t>
      </w:r>
      <w:r w:rsidR="00000000" w:rsidRPr="00033231">
        <w:t>est-il bon pour vous</w:t>
      </w:r>
      <w:r>
        <w:t xml:space="preserve"> ? </w:t>
      </w:r>
      <w:r w:rsidR="00000000" w:rsidRPr="00033231">
        <w:t>Voyons</w:t>
      </w:r>
      <w:r>
        <w:t xml:space="preserve">, </w:t>
      </w:r>
      <w:r w:rsidR="00000000" w:rsidRPr="00033231">
        <w:t>dites la vérité</w:t>
      </w:r>
      <w:r>
        <w:t>.</w:t>
      </w:r>
    </w:p>
    <w:p w14:paraId="0ECB278D" w14:textId="77777777" w:rsidR="004F69D6" w:rsidRDefault="004F69D6" w:rsidP="0021796F">
      <w:r>
        <w:t>— </w:t>
      </w:r>
      <w:r w:rsidR="00000000" w:rsidRPr="00033231">
        <w:t>Il m</w:t>
      </w:r>
      <w:r>
        <w:t>’</w:t>
      </w:r>
      <w:r w:rsidR="00000000" w:rsidRPr="00033231">
        <w:t>a élevée</w:t>
      </w:r>
      <w:r>
        <w:t xml:space="preserve">, </w:t>
      </w:r>
      <w:r w:rsidR="00000000" w:rsidRPr="00033231">
        <w:t>il a fait pour moi ce qu</w:t>
      </w:r>
      <w:r>
        <w:t>’</w:t>
      </w:r>
      <w:r w:rsidR="00000000" w:rsidRPr="00033231">
        <w:t>il aurait fait pour sa propre fille si le ciel lui en eût accordé une</w:t>
      </w:r>
      <w:r>
        <w:t xml:space="preserve">, </w:t>
      </w:r>
      <w:r w:rsidR="00000000" w:rsidRPr="00033231">
        <w:t>je n</w:t>
      </w:r>
      <w:r>
        <w:t>’</w:t>
      </w:r>
      <w:r w:rsidR="00000000" w:rsidRPr="00033231">
        <w:t>en doute pas</w:t>
      </w:r>
      <w:r>
        <w:t xml:space="preserve">. </w:t>
      </w:r>
      <w:r w:rsidR="00000000" w:rsidRPr="00033231">
        <w:t>C</w:t>
      </w:r>
      <w:r>
        <w:t>’</w:t>
      </w:r>
      <w:r w:rsidR="00000000" w:rsidRPr="00033231">
        <w:t>est de la bonté</w:t>
      </w:r>
      <w:r>
        <w:t xml:space="preserve">, </w:t>
      </w:r>
      <w:r w:rsidR="00000000" w:rsidRPr="00033231">
        <w:t>et cependant je suis loin de l</w:t>
      </w:r>
      <w:r>
        <w:t>’</w:t>
      </w:r>
      <w:r w:rsidR="00000000" w:rsidRPr="00033231">
        <w:t>aimer passio</w:t>
      </w:r>
      <w:r w:rsidR="00000000" w:rsidRPr="00033231">
        <w:t>n</w:t>
      </w:r>
      <w:r w:rsidR="00000000" w:rsidRPr="00033231">
        <w:t>nément</w:t>
      </w:r>
      <w:r>
        <w:t xml:space="preserve"> : </w:t>
      </w:r>
      <w:r w:rsidR="00000000" w:rsidRPr="00033231">
        <w:t>j</w:t>
      </w:r>
      <w:r>
        <w:t>’</w:t>
      </w:r>
      <w:r w:rsidR="00000000" w:rsidRPr="00033231">
        <w:t>aime mieux être hors de sa présence qu</w:t>
      </w:r>
      <w:r>
        <w:t>’</w:t>
      </w:r>
      <w:r w:rsidR="00000000" w:rsidRPr="00033231">
        <w:t>auprès de lui</w:t>
      </w:r>
      <w:r>
        <w:t>.</w:t>
      </w:r>
    </w:p>
    <w:p w14:paraId="2CB51908" w14:textId="77777777" w:rsidR="004F69D6" w:rsidRDefault="004F69D6" w:rsidP="0021796F">
      <w:r>
        <w:t>— </w:t>
      </w:r>
      <w:r w:rsidR="00000000" w:rsidRPr="00033231">
        <w:t>C</w:t>
      </w:r>
      <w:r>
        <w:t>’</w:t>
      </w:r>
      <w:r w:rsidR="00000000" w:rsidRPr="00033231">
        <w:t>est étrange</w:t>
      </w:r>
      <w:r>
        <w:t xml:space="preserve"> ! </w:t>
      </w:r>
      <w:r w:rsidR="00000000" w:rsidRPr="00033231">
        <w:t>lui qui a le talent de paraître toujours si aimable</w:t>
      </w:r>
      <w:r>
        <w:t> !</w:t>
      </w:r>
    </w:p>
    <w:p w14:paraId="762516EC" w14:textId="77777777" w:rsidR="004F69D6" w:rsidRDefault="004F69D6" w:rsidP="0021796F">
      <w:r>
        <w:t>— </w:t>
      </w:r>
      <w:r w:rsidR="00000000" w:rsidRPr="00033231">
        <w:t>Oui</w:t>
      </w:r>
      <w:r>
        <w:t xml:space="preserve">, </w:t>
      </w:r>
      <w:r w:rsidR="00000000" w:rsidRPr="00033231">
        <w:t>en compagnie</w:t>
      </w:r>
      <w:r>
        <w:t xml:space="preserve"> ; </w:t>
      </w:r>
      <w:r w:rsidR="00000000" w:rsidRPr="00033231">
        <w:t>mais il est dur et silencieux à la ma</w:t>
      </w:r>
      <w:r w:rsidR="00000000" w:rsidRPr="00033231">
        <w:t>i</w:t>
      </w:r>
      <w:r w:rsidR="00000000" w:rsidRPr="00033231">
        <w:t>son</w:t>
      </w:r>
      <w:r>
        <w:t xml:space="preserve">. </w:t>
      </w:r>
      <w:r w:rsidR="00000000" w:rsidRPr="00033231">
        <w:t>Comme il dépose sa canne et son large chapeau dans le ve</w:t>
      </w:r>
      <w:r w:rsidR="00000000" w:rsidRPr="00033231">
        <w:t>s</w:t>
      </w:r>
      <w:r w:rsidR="00000000" w:rsidRPr="00033231">
        <w:t xml:space="preserve">tibule de la </w:t>
      </w:r>
      <w:proofErr w:type="spellStart"/>
      <w:r w:rsidR="00000000" w:rsidRPr="00033231">
        <w:t>rectorerie</w:t>
      </w:r>
      <w:proofErr w:type="spellEnd"/>
      <w:r>
        <w:t xml:space="preserve">, </w:t>
      </w:r>
      <w:r w:rsidR="00000000" w:rsidRPr="00033231">
        <w:t>de même aussi il enferme son enjou</w:t>
      </w:r>
      <w:r w:rsidR="00000000" w:rsidRPr="00033231">
        <w:t>e</w:t>
      </w:r>
      <w:r w:rsidR="00000000" w:rsidRPr="00033231">
        <w:t>ment et sa gaieté dans le pupitre de son cabinet</w:t>
      </w:r>
      <w:r>
        <w:t xml:space="preserve"> : </w:t>
      </w:r>
      <w:r w:rsidR="00000000" w:rsidRPr="00033231">
        <w:t>le front plissé et les brèves paroles pour le foyer domestique</w:t>
      </w:r>
      <w:r>
        <w:t xml:space="preserve"> ; </w:t>
      </w:r>
      <w:r w:rsidR="00000000" w:rsidRPr="00033231">
        <w:t>le sourire</w:t>
      </w:r>
      <w:r>
        <w:t xml:space="preserve">, </w:t>
      </w:r>
      <w:r w:rsidR="00000000" w:rsidRPr="00033231">
        <w:t>la plaisanterie</w:t>
      </w:r>
      <w:r>
        <w:t xml:space="preserve">, </w:t>
      </w:r>
      <w:r w:rsidR="00000000" w:rsidRPr="00033231">
        <w:t>les spirituelles saillies pour la société</w:t>
      </w:r>
      <w:r>
        <w:t>.</w:t>
      </w:r>
    </w:p>
    <w:p w14:paraId="378B1C55" w14:textId="77777777" w:rsidR="004F69D6" w:rsidRDefault="004F69D6" w:rsidP="0021796F">
      <w:r>
        <w:t>— </w:t>
      </w:r>
      <w:r w:rsidR="00000000" w:rsidRPr="00033231">
        <w:t>Est-ce qu</w:t>
      </w:r>
      <w:r>
        <w:t>’</w:t>
      </w:r>
      <w:r w:rsidR="00000000" w:rsidRPr="00033231">
        <w:t>il est tyrannique</w:t>
      </w:r>
      <w:r>
        <w:t> ?</w:t>
      </w:r>
    </w:p>
    <w:p w14:paraId="72974A48" w14:textId="77777777" w:rsidR="004F69D6" w:rsidRDefault="004F69D6" w:rsidP="0021796F">
      <w:r>
        <w:t>— </w:t>
      </w:r>
      <w:r w:rsidR="00000000" w:rsidRPr="00033231">
        <w:t>En aucune façon</w:t>
      </w:r>
      <w:r>
        <w:t xml:space="preserve"> : </w:t>
      </w:r>
      <w:r w:rsidR="00000000" w:rsidRPr="00033231">
        <w:t>il n</w:t>
      </w:r>
      <w:r>
        <w:t>’</w:t>
      </w:r>
      <w:r w:rsidR="00000000" w:rsidRPr="00033231">
        <w:t>est ni tyrannique ni hypocrite</w:t>
      </w:r>
      <w:r>
        <w:t xml:space="preserve">. </w:t>
      </w:r>
      <w:r w:rsidR="00000000" w:rsidRPr="00033231">
        <w:t>C</w:t>
      </w:r>
      <w:r>
        <w:t>’</w:t>
      </w:r>
      <w:r w:rsidR="00000000" w:rsidRPr="00033231">
        <w:t>est simplement un homme qui est plutôt libéral qu</w:t>
      </w:r>
      <w:r>
        <w:t>’</w:t>
      </w:r>
      <w:r w:rsidR="00000000" w:rsidRPr="00033231">
        <w:t>affable</w:t>
      </w:r>
      <w:r>
        <w:t xml:space="preserve">, </w:t>
      </w:r>
      <w:r w:rsidR="00000000" w:rsidRPr="00033231">
        <w:t>plutôt brillant que gai</w:t>
      </w:r>
      <w:r>
        <w:t xml:space="preserve">, </w:t>
      </w:r>
      <w:r w:rsidR="00000000" w:rsidRPr="00033231">
        <w:t>plutôt scrupuleusement équitable que vraiment juste</w:t>
      </w:r>
      <w:r>
        <w:t xml:space="preserve">, </w:t>
      </w:r>
      <w:r w:rsidR="00000000" w:rsidRPr="00033231">
        <w:t>si vous pouvez comprendre d</w:t>
      </w:r>
      <w:r>
        <w:t>’</w:t>
      </w:r>
      <w:r w:rsidR="00000000" w:rsidRPr="00033231">
        <w:t>aussi subtiles di</w:t>
      </w:r>
      <w:r w:rsidR="00000000" w:rsidRPr="00033231">
        <w:t>s</w:t>
      </w:r>
      <w:r w:rsidR="00000000" w:rsidRPr="00033231">
        <w:t>tinctions</w:t>
      </w:r>
      <w:r>
        <w:t>.</w:t>
      </w:r>
    </w:p>
    <w:p w14:paraId="59CD26B0" w14:textId="77777777" w:rsidR="004F69D6" w:rsidRDefault="004F69D6" w:rsidP="0021796F">
      <w:r>
        <w:t>— </w:t>
      </w:r>
      <w:r w:rsidR="00000000" w:rsidRPr="00033231">
        <w:t>Oh</w:t>
      </w:r>
      <w:r>
        <w:t xml:space="preserve"> ! </w:t>
      </w:r>
      <w:r w:rsidR="00000000" w:rsidRPr="00033231">
        <w:t>oui</w:t>
      </w:r>
      <w:r>
        <w:t xml:space="preserve"> : </w:t>
      </w:r>
      <w:r w:rsidR="00000000" w:rsidRPr="00033231">
        <w:t>l</w:t>
      </w:r>
      <w:r>
        <w:t>’</w:t>
      </w:r>
      <w:r w:rsidR="00000000" w:rsidRPr="00033231">
        <w:t>affabilité implique l</w:t>
      </w:r>
      <w:r>
        <w:t>’</w:t>
      </w:r>
      <w:r w:rsidR="00000000" w:rsidRPr="00033231">
        <w:t>indulgence qu</w:t>
      </w:r>
      <w:r>
        <w:t>’</w:t>
      </w:r>
      <w:r w:rsidR="00000000" w:rsidRPr="00033231">
        <w:t>il ne connaît pas</w:t>
      </w:r>
      <w:r>
        <w:t xml:space="preserve"> ; </w:t>
      </w:r>
      <w:r w:rsidR="00000000" w:rsidRPr="00033231">
        <w:t>la douce gaieté accompagne un cœur chaud qu</w:t>
      </w:r>
      <w:r>
        <w:t>’</w:t>
      </w:r>
      <w:r w:rsidR="00000000" w:rsidRPr="00033231">
        <w:t xml:space="preserve">il ne </w:t>
      </w:r>
      <w:r w:rsidR="00000000" w:rsidRPr="00033231">
        <w:lastRenderedPageBreak/>
        <w:t>possède pas</w:t>
      </w:r>
      <w:r>
        <w:t xml:space="preserve"> ; </w:t>
      </w:r>
      <w:r w:rsidR="00000000" w:rsidRPr="00033231">
        <w:t>et la vraie justice engendre la sympathie</w:t>
      </w:r>
      <w:r>
        <w:t xml:space="preserve">, </w:t>
      </w:r>
      <w:r w:rsidR="00000000" w:rsidRPr="00033231">
        <w:t>dont je soupçonne mon vieil ami d</w:t>
      </w:r>
      <w:r>
        <w:t>’</w:t>
      </w:r>
      <w:r w:rsidR="00000000" w:rsidRPr="00033231">
        <w:t>être absolument destitué</w:t>
      </w:r>
      <w:r>
        <w:t>.</w:t>
      </w:r>
    </w:p>
    <w:p w14:paraId="1C5A4AF5" w14:textId="77777777" w:rsidR="004F69D6" w:rsidRDefault="004F69D6" w:rsidP="0021796F">
      <w:r>
        <w:t>— </w:t>
      </w:r>
      <w:r w:rsidR="00000000" w:rsidRPr="00033231">
        <w:t>Je ne sais</w:t>
      </w:r>
      <w:r>
        <w:t xml:space="preserve">, </w:t>
      </w:r>
      <w:r w:rsidR="00000000" w:rsidRPr="00033231">
        <w:t>Shirley</w:t>
      </w:r>
      <w:r>
        <w:t xml:space="preserve">, </w:t>
      </w:r>
      <w:r w:rsidR="00000000" w:rsidRPr="00033231">
        <w:t>si beaucoup d</w:t>
      </w:r>
      <w:r>
        <w:t>’</w:t>
      </w:r>
      <w:r w:rsidR="00000000" w:rsidRPr="00033231">
        <w:t>hommes ressemblent à mon oncle dans les relations domestiques</w:t>
      </w:r>
      <w:r>
        <w:t xml:space="preserve"> ; </w:t>
      </w:r>
      <w:r w:rsidR="00000000" w:rsidRPr="00033231">
        <w:t>s</w:t>
      </w:r>
      <w:r>
        <w:t>’</w:t>
      </w:r>
      <w:r w:rsidR="00000000" w:rsidRPr="00033231">
        <w:t>il est nécessaire d</w:t>
      </w:r>
      <w:r>
        <w:t>’</w:t>
      </w:r>
      <w:r w:rsidR="00000000" w:rsidRPr="00033231">
        <w:t>être nouveau et peu familier avec eux pour paraître agréable et estimable à leurs yeux</w:t>
      </w:r>
      <w:r>
        <w:t xml:space="preserve"> ; </w:t>
      </w:r>
      <w:r w:rsidR="00000000" w:rsidRPr="00033231">
        <w:t>si enfin il leur est impossible de conse</w:t>
      </w:r>
      <w:r w:rsidR="00000000" w:rsidRPr="00033231">
        <w:t>r</w:t>
      </w:r>
      <w:r w:rsidR="00000000" w:rsidRPr="00033231">
        <w:t>ver une affection et un intérêt constants pour ceux qu</w:t>
      </w:r>
      <w:r>
        <w:t>’</w:t>
      </w:r>
      <w:r w:rsidR="00000000" w:rsidRPr="00033231">
        <w:t>ils voient chaque jour</w:t>
      </w:r>
      <w:r>
        <w:t>.</w:t>
      </w:r>
    </w:p>
    <w:p w14:paraId="771D90C5" w14:textId="77777777" w:rsidR="004F69D6" w:rsidRDefault="004F69D6" w:rsidP="0021796F">
      <w:r>
        <w:t>— </w:t>
      </w:r>
      <w:r w:rsidR="00000000" w:rsidRPr="00033231">
        <w:t>Je ne sais</w:t>
      </w:r>
      <w:r>
        <w:t xml:space="preserve"> ; </w:t>
      </w:r>
      <w:r w:rsidR="00000000" w:rsidRPr="00033231">
        <w:t>il m</w:t>
      </w:r>
      <w:r>
        <w:t>’</w:t>
      </w:r>
      <w:r w:rsidR="00000000" w:rsidRPr="00033231">
        <w:t>est impossible d</w:t>
      </w:r>
      <w:r>
        <w:t>’</w:t>
      </w:r>
      <w:r w:rsidR="00000000" w:rsidRPr="00033231">
        <w:t>éclaircir vos doutes</w:t>
      </w:r>
      <w:r>
        <w:t xml:space="preserve">. </w:t>
      </w:r>
      <w:r w:rsidR="00000000" w:rsidRPr="00033231">
        <w:t>J</w:t>
      </w:r>
      <w:r>
        <w:t>’</w:t>
      </w:r>
      <w:r w:rsidR="00000000" w:rsidRPr="00033231">
        <w:t>en ai moi-même quelquefois de semblables</w:t>
      </w:r>
      <w:r>
        <w:t xml:space="preserve">. </w:t>
      </w:r>
      <w:r w:rsidR="00000000" w:rsidRPr="00033231">
        <w:t>Mais pour vous dire un secret</w:t>
      </w:r>
      <w:r>
        <w:t xml:space="preserve">, </w:t>
      </w:r>
      <w:r w:rsidR="00000000" w:rsidRPr="00033231">
        <w:t>si j</w:t>
      </w:r>
      <w:r>
        <w:t>’</w:t>
      </w:r>
      <w:r w:rsidR="00000000" w:rsidRPr="00033231">
        <w:t>étais convaincue que nécessairement et universe</w:t>
      </w:r>
      <w:r w:rsidR="00000000" w:rsidRPr="00033231">
        <w:t>l</w:t>
      </w:r>
      <w:r w:rsidR="00000000" w:rsidRPr="00033231">
        <w:t>lement les hommes diffèrent de nous</w:t>
      </w:r>
      <w:r>
        <w:t xml:space="preserve">, </w:t>
      </w:r>
      <w:r w:rsidR="00000000" w:rsidRPr="00033231">
        <w:t>qu</w:t>
      </w:r>
      <w:r>
        <w:t>’</w:t>
      </w:r>
      <w:r w:rsidR="00000000" w:rsidRPr="00033231">
        <w:t>ils sont inconstants</w:t>
      </w:r>
      <w:r>
        <w:t xml:space="preserve">, </w:t>
      </w:r>
      <w:r w:rsidR="00000000" w:rsidRPr="00033231">
        <w:t>bientôt blasés et sans sympathies</w:t>
      </w:r>
      <w:r>
        <w:t xml:space="preserve">, </w:t>
      </w:r>
      <w:r w:rsidR="00000000" w:rsidRPr="00033231">
        <w:t>je ne me marierais jamais</w:t>
      </w:r>
      <w:r>
        <w:t xml:space="preserve">. </w:t>
      </w:r>
      <w:r w:rsidR="00000000" w:rsidRPr="00033231">
        <w:t>Il me serait trop pénible de découvrir que celui que j</w:t>
      </w:r>
      <w:r>
        <w:t>’</w:t>
      </w:r>
      <w:r w:rsidR="00000000" w:rsidRPr="00033231">
        <w:t>aimerais ne m</w:t>
      </w:r>
      <w:r>
        <w:t>’</w:t>
      </w:r>
      <w:r w:rsidR="00000000" w:rsidRPr="00033231">
        <w:t>aime pas</w:t>
      </w:r>
      <w:r>
        <w:t xml:space="preserve">, </w:t>
      </w:r>
      <w:r w:rsidR="00000000" w:rsidRPr="00033231">
        <w:t>et que les efforts que je pourrais faire dans la suite pour lui plaire seraient plus qu</w:t>
      </w:r>
      <w:r>
        <w:t>’</w:t>
      </w:r>
      <w:r w:rsidR="00000000" w:rsidRPr="00033231">
        <w:t>inutiles parce qu</w:t>
      </w:r>
      <w:r>
        <w:t>’</w:t>
      </w:r>
      <w:r w:rsidR="00000000" w:rsidRPr="00033231">
        <w:t>il serait inév</w:t>
      </w:r>
      <w:r w:rsidR="00000000" w:rsidRPr="00033231">
        <w:t>i</w:t>
      </w:r>
      <w:r w:rsidR="00000000" w:rsidRPr="00033231">
        <w:t>tablement dans sa nature de changer et de devenir indifférent</w:t>
      </w:r>
      <w:r>
        <w:t xml:space="preserve">. </w:t>
      </w:r>
      <w:r w:rsidR="00000000" w:rsidRPr="00033231">
        <w:t>Une fois cette découverte faite</w:t>
      </w:r>
      <w:r>
        <w:t xml:space="preserve">, </w:t>
      </w:r>
      <w:r w:rsidR="00000000" w:rsidRPr="00033231">
        <w:t>quel parti me resterait-il à pre</w:t>
      </w:r>
      <w:r w:rsidR="00000000" w:rsidRPr="00033231">
        <w:t>n</w:t>
      </w:r>
      <w:r w:rsidR="00000000" w:rsidRPr="00033231">
        <w:t>dre</w:t>
      </w:r>
      <w:r>
        <w:t xml:space="preserve"> ? </w:t>
      </w:r>
      <w:r w:rsidR="00000000" w:rsidRPr="00033231">
        <w:t>M</w:t>
      </w:r>
      <w:r>
        <w:t>’</w:t>
      </w:r>
      <w:r w:rsidR="00000000" w:rsidRPr="00033231">
        <w:t>en aller</w:t>
      </w:r>
      <w:r>
        <w:t xml:space="preserve">, </w:t>
      </w:r>
      <w:r w:rsidR="00000000" w:rsidRPr="00033231">
        <w:t>m</w:t>
      </w:r>
      <w:r>
        <w:t>’</w:t>
      </w:r>
      <w:r w:rsidR="00000000" w:rsidRPr="00033231">
        <w:t>éloigner de quelqu</w:t>
      </w:r>
      <w:r>
        <w:t>’</w:t>
      </w:r>
      <w:r w:rsidR="00000000" w:rsidRPr="00033231">
        <w:t>un à qui ma présence ne pourrait être qu</w:t>
      </w:r>
      <w:r>
        <w:t>’</w:t>
      </w:r>
      <w:r w:rsidR="00000000" w:rsidRPr="00033231">
        <w:t>importune</w:t>
      </w:r>
      <w:r>
        <w:t>.</w:t>
      </w:r>
    </w:p>
    <w:p w14:paraId="11A7667D" w14:textId="77777777" w:rsidR="004F69D6" w:rsidRDefault="004F69D6" w:rsidP="0021796F">
      <w:r>
        <w:t>— </w:t>
      </w:r>
      <w:r w:rsidR="00000000" w:rsidRPr="00033231">
        <w:t>Mais vous ne le pourriez pas si vous étiez mariée</w:t>
      </w:r>
      <w:r>
        <w:t>.</w:t>
      </w:r>
    </w:p>
    <w:p w14:paraId="2D03FE21" w14:textId="77777777" w:rsidR="004F69D6" w:rsidRDefault="004F69D6" w:rsidP="0021796F">
      <w:r>
        <w:t>— </w:t>
      </w:r>
      <w:r w:rsidR="00000000" w:rsidRPr="00033231">
        <w:t>Non</w:t>
      </w:r>
      <w:r>
        <w:t xml:space="preserve">, </w:t>
      </w:r>
      <w:r w:rsidR="00000000" w:rsidRPr="00033231">
        <w:t>je ne le pourrais pas</w:t>
      </w:r>
      <w:r>
        <w:t xml:space="preserve">. </w:t>
      </w:r>
      <w:r w:rsidR="00000000" w:rsidRPr="00033231">
        <w:t>Je ne pourrais plus redevenir ma propre maîtresse</w:t>
      </w:r>
      <w:r>
        <w:t xml:space="preserve">. </w:t>
      </w:r>
      <w:r w:rsidR="00000000" w:rsidRPr="00033231">
        <w:t>Pensée terrible et qui me suffoque</w:t>
      </w:r>
      <w:r>
        <w:t xml:space="preserve"> ! </w:t>
      </w:r>
      <w:r w:rsidR="00000000" w:rsidRPr="00033231">
        <w:t>Rien ne m</w:t>
      </w:r>
      <w:r>
        <w:t>’</w:t>
      </w:r>
      <w:r w:rsidR="00000000" w:rsidRPr="00033231">
        <w:t>irrite comme l</w:t>
      </w:r>
      <w:r>
        <w:t>’</w:t>
      </w:r>
      <w:r w:rsidR="00000000" w:rsidRPr="00033231">
        <w:t>idée d</w:t>
      </w:r>
      <w:r>
        <w:t>’</w:t>
      </w:r>
      <w:r w:rsidR="00000000" w:rsidRPr="00033231">
        <w:t>être un fardeau ou un ennui</w:t>
      </w:r>
      <w:r>
        <w:t xml:space="preserve">, </w:t>
      </w:r>
      <w:r w:rsidR="00000000" w:rsidRPr="00033231">
        <w:t>un fa</w:t>
      </w:r>
      <w:r w:rsidR="00000000" w:rsidRPr="00033231">
        <w:t>r</w:t>
      </w:r>
      <w:r w:rsidR="00000000" w:rsidRPr="00033231">
        <w:t>deau inévitable</w:t>
      </w:r>
      <w:r>
        <w:t xml:space="preserve">, </w:t>
      </w:r>
      <w:r w:rsidR="00000000" w:rsidRPr="00033231">
        <w:t>un ennui incessant</w:t>
      </w:r>
      <w:r>
        <w:t xml:space="preserve"> ! </w:t>
      </w:r>
      <w:r w:rsidR="00000000" w:rsidRPr="00033231">
        <w:t>Maintenant</w:t>
      </w:r>
      <w:r>
        <w:t xml:space="preserve">, </w:t>
      </w:r>
      <w:r w:rsidR="00000000" w:rsidRPr="00033231">
        <w:t>lorsque je trouve ma société à charge</w:t>
      </w:r>
      <w:r>
        <w:t xml:space="preserve">, </w:t>
      </w:r>
      <w:r w:rsidR="00000000" w:rsidRPr="00033231">
        <w:t>je peux rouler mon indépendance autour de moi comme un manteau</w:t>
      </w:r>
      <w:r>
        <w:t xml:space="preserve">, </w:t>
      </w:r>
      <w:r w:rsidR="00000000" w:rsidRPr="00033231">
        <w:t>laisser tomber mon orgueil comme un voile et me réfugier dans la solitude</w:t>
      </w:r>
      <w:r>
        <w:t xml:space="preserve">. </w:t>
      </w:r>
      <w:r w:rsidR="00000000" w:rsidRPr="00033231">
        <w:t>Si j</w:t>
      </w:r>
      <w:r>
        <w:t>’</w:t>
      </w:r>
      <w:r w:rsidR="00000000" w:rsidRPr="00033231">
        <w:t>étais mariée</w:t>
      </w:r>
      <w:r>
        <w:t xml:space="preserve">, </w:t>
      </w:r>
      <w:r w:rsidR="00000000" w:rsidRPr="00033231">
        <w:t>je ne le pourrais plus</w:t>
      </w:r>
      <w:r>
        <w:t>.</w:t>
      </w:r>
    </w:p>
    <w:p w14:paraId="5F76BA51" w14:textId="77777777" w:rsidR="004F69D6" w:rsidRDefault="004F69D6" w:rsidP="0021796F">
      <w:r>
        <w:lastRenderedPageBreak/>
        <w:t>— </w:t>
      </w:r>
      <w:r w:rsidR="00000000" w:rsidRPr="00033231">
        <w:t>Je m</w:t>
      </w:r>
      <w:r>
        <w:t>’</w:t>
      </w:r>
      <w:r w:rsidR="00000000" w:rsidRPr="00033231">
        <w:t>étonne que nous ne puissions toutes nous résoudre à demeurer célibataires</w:t>
      </w:r>
      <w:r>
        <w:t xml:space="preserve">, </w:t>
      </w:r>
      <w:r w:rsidR="00000000" w:rsidRPr="00033231">
        <w:t>dit Caroline</w:t>
      </w:r>
      <w:r>
        <w:t xml:space="preserve"> ; </w:t>
      </w:r>
      <w:r w:rsidR="00000000" w:rsidRPr="00033231">
        <w:t>nous le ferions si nous écoutions les conseils de l</w:t>
      </w:r>
      <w:r>
        <w:t>’</w:t>
      </w:r>
      <w:r w:rsidR="00000000" w:rsidRPr="00033231">
        <w:t>expérience</w:t>
      </w:r>
      <w:r>
        <w:t xml:space="preserve">. </w:t>
      </w:r>
      <w:r w:rsidR="00000000" w:rsidRPr="00033231">
        <w:t>Mon oncle parle toujours du mariage comme d</w:t>
      </w:r>
      <w:r>
        <w:t>’</w:t>
      </w:r>
      <w:r w:rsidR="00000000" w:rsidRPr="00033231">
        <w:t>un fardeau</w:t>
      </w:r>
      <w:r>
        <w:t xml:space="preserve"> ; </w:t>
      </w:r>
      <w:r w:rsidR="00000000" w:rsidRPr="00033231">
        <w:t>et je crois que</w:t>
      </w:r>
      <w:r>
        <w:t xml:space="preserve">, </w:t>
      </w:r>
      <w:r w:rsidR="00000000" w:rsidRPr="00033231">
        <w:t>toutes les fois qu</w:t>
      </w:r>
      <w:r>
        <w:t>’</w:t>
      </w:r>
      <w:r w:rsidR="00000000" w:rsidRPr="00033231">
        <w:t>il entend parler d</w:t>
      </w:r>
      <w:r>
        <w:t>’</w:t>
      </w:r>
      <w:r w:rsidR="00000000" w:rsidRPr="00033231">
        <w:t>un homme qui se marie</w:t>
      </w:r>
      <w:r>
        <w:t xml:space="preserve">, </w:t>
      </w:r>
      <w:r w:rsidR="00000000" w:rsidRPr="00033231">
        <w:t>il le regarde inv</w:t>
      </w:r>
      <w:r w:rsidR="00000000" w:rsidRPr="00033231">
        <w:t>a</w:t>
      </w:r>
      <w:r w:rsidR="00000000" w:rsidRPr="00033231">
        <w:t>riablement comme fou</w:t>
      </w:r>
      <w:r>
        <w:t xml:space="preserve">, </w:t>
      </w:r>
      <w:r w:rsidR="00000000" w:rsidRPr="00033231">
        <w:t>en cela du moins</w:t>
      </w:r>
      <w:r>
        <w:t>.</w:t>
      </w:r>
    </w:p>
    <w:p w14:paraId="28773E01" w14:textId="0D3904B8" w:rsidR="00000000" w:rsidRPr="00033231" w:rsidRDefault="004F69D6" w:rsidP="0021796F">
      <w:r>
        <w:t>— </w:t>
      </w:r>
      <w:r w:rsidR="00000000" w:rsidRPr="00033231">
        <w:t>Mais</w:t>
      </w:r>
      <w:r>
        <w:t xml:space="preserve">, </w:t>
      </w:r>
      <w:r w:rsidR="00000000" w:rsidRPr="00033231">
        <w:t>Caroline</w:t>
      </w:r>
      <w:r>
        <w:t xml:space="preserve">, </w:t>
      </w:r>
      <w:r w:rsidR="00000000" w:rsidRPr="00033231">
        <w:t>les hommes ne sont assurément pas tous semblables à votre oncle</w:t>
      </w:r>
      <w:r>
        <w:t xml:space="preserve">, </w:t>
      </w:r>
      <w:r w:rsidR="00000000" w:rsidRPr="00033231">
        <w:t>je l</w:t>
      </w:r>
      <w:r>
        <w:t>’</w:t>
      </w:r>
      <w:r w:rsidR="00000000" w:rsidRPr="00033231">
        <w:t>espère</w:t>
      </w:r>
      <w:r>
        <w:t>. »</w:t>
      </w:r>
    </w:p>
    <w:p w14:paraId="0EC96143" w14:textId="77777777" w:rsidR="004F69D6" w:rsidRDefault="00000000" w:rsidP="0021796F">
      <w:r w:rsidRPr="00033231">
        <w:t>Elle s</w:t>
      </w:r>
      <w:r w:rsidR="004F69D6">
        <w:t>’</w:t>
      </w:r>
      <w:r w:rsidRPr="00033231">
        <w:t>arrêta et parut réfléchir</w:t>
      </w:r>
      <w:r w:rsidR="004F69D6">
        <w:t>.</w:t>
      </w:r>
    </w:p>
    <w:p w14:paraId="787969A4" w14:textId="77777777" w:rsidR="004F69D6" w:rsidRDefault="004F69D6" w:rsidP="0021796F">
      <w:r>
        <w:t>« </w:t>
      </w:r>
      <w:r w:rsidR="00000000" w:rsidRPr="00033231">
        <w:t>Je suppose que nous trouvons toutes une exception en faveur de celui que nous aimons</w:t>
      </w:r>
      <w:r>
        <w:t xml:space="preserve">, </w:t>
      </w:r>
      <w:r w:rsidR="00000000" w:rsidRPr="00033231">
        <w:t>jusqu</w:t>
      </w:r>
      <w:r>
        <w:t>’</w:t>
      </w:r>
      <w:r w:rsidR="00000000" w:rsidRPr="00033231">
        <w:t>à ce que nous soyons mariées</w:t>
      </w:r>
      <w:r>
        <w:t xml:space="preserve">, </w:t>
      </w:r>
      <w:r w:rsidR="00000000" w:rsidRPr="00033231">
        <w:t>suggéra Caroline</w:t>
      </w:r>
      <w:r>
        <w:t>.</w:t>
      </w:r>
    </w:p>
    <w:p w14:paraId="1A67DA68" w14:textId="77777777" w:rsidR="004F69D6" w:rsidRDefault="004F69D6" w:rsidP="0021796F">
      <w:r>
        <w:t>— </w:t>
      </w:r>
      <w:r w:rsidR="00000000" w:rsidRPr="00033231">
        <w:t>Je le suppose aussi</w:t>
      </w:r>
      <w:r>
        <w:t xml:space="preserve"> ; </w:t>
      </w:r>
      <w:r w:rsidR="00000000" w:rsidRPr="00033231">
        <w:t>et nous croyons cette exception pa</w:t>
      </w:r>
      <w:r w:rsidR="00000000" w:rsidRPr="00033231">
        <w:t>r</w:t>
      </w:r>
      <w:r w:rsidR="00000000" w:rsidRPr="00033231">
        <w:t>faitement fondée</w:t>
      </w:r>
      <w:r>
        <w:t xml:space="preserve">. </w:t>
      </w:r>
      <w:r w:rsidR="00000000" w:rsidRPr="00033231">
        <w:t>Nous le rêvons semblable à nous</w:t>
      </w:r>
      <w:r>
        <w:t xml:space="preserve"> ; </w:t>
      </w:r>
      <w:r w:rsidR="00000000" w:rsidRPr="00033231">
        <w:t>nous croyons nos deux êtres en parfaite harmonie</w:t>
      </w:r>
      <w:r>
        <w:t xml:space="preserve"> ; </w:t>
      </w:r>
      <w:r w:rsidR="00000000" w:rsidRPr="00033231">
        <w:t>sa voix semble nous donner la plus douce et la plus sûre promesse que son cœur ne s</w:t>
      </w:r>
      <w:r>
        <w:t>’</w:t>
      </w:r>
      <w:r w:rsidR="00000000" w:rsidRPr="00033231">
        <w:t>endurcira jamais contre nous</w:t>
      </w:r>
      <w:r>
        <w:t xml:space="preserve"> ; </w:t>
      </w:r>
      <w:r w:rsidR="00000000" w:rsidRPr="00033231">
        <w:t>nous lisons dans ses yeux ce fidèle sentiment</w:t>
      </w:r>
      <w:r>
        <w:t xml:space="preserve"> : </w:t>
      </w:r>
      <w:r w:rsidR="00000000" w:rsidRPr="00033231">
        <w:t>l</w:t>
      </w:r>
      <w:r>
        <w:t>’</w:t>
      </w:r>
      <w:r w:rsidR="00000000" w:rsidRPr="00033231">
        <w:t>affection</w:t>
      </w:r>
      <w:r>
        <w:t xml:space="preserve">. </w:t>
      </w:r>
      <w:r w:rsidR="00000000" w:rsidRPr="00033231">
        <w:t>Je ne pense pas que nous devions nous lier nullement à ce qu</w:t>
      </w:r>
      <w:r>
        <w:t>’</w:t>
      </w:r>
      <w:r w:rsidR="00000000" w:rsidRPr="00033231">
        <w:t>ils nomment la passion</w:t>
      </w:r>
      <w:r>
        <w:t xml:space="preserve">, </w:t>
      </w:r>
      <w:r w:rsidR="00000000" w:rsidRPr="00033231">
        <w:t>C</w:t>
      </w:r>
      <w:r w:rsidR="00000000" w:rsidRPr="00033231">
        <w:t>a</w:t>
      </w:r>
      <w:r w:rsidR="00000000" w:rsidRPr="00033231">
        <w:t>roline</w:t>
      </w:r>
      <w:r>
        <w:t xml:space="preserve">. </w:t>
      </w:r>
      <w:r w:rsidR="00000000" w:rsidRPr="00033231">
        <w:t>Je crois que ce n</w:t>
      </w:r>
      <w:r>
        <w:t>’</w:t>
      </w:r>
      <w:r w:rsidR="00000000" w:rsidRPr="00033231">
        <w:t>est qu</w:t>
      </w:r>
      <w:r>
        <w:t>’</w:t>
      </w:r>
      <w:r w:rsidR="00000000" w:rsidRPr="00033231">
        <w:t>un feu de paille</w:t>
      </w:r>
      <w:r>
        <w:t xml:space="preserve">, </w:t>
      </w:r>
      <w:r w:rsidR="00000000" w:rsidRPr="00033231">
        <w:t>jetant un peu de flamme et s</w:t>
      </w:r>
      <w:r>
        <w:t>’</w:t>
      </w:r>
      <w:r w:rsidR="00000000" w:rsidRPr="00033231">
        <w:t>évanouissant aussitôt</w:t>
      </w:r>
      <w:r>
        <w:t xml:space="preserve">… </w:t>
      </w:r>
      <w:r w:rsidR="00000000" w:rsidRPr="00033231">
        <w:t>Nous le voyons bienveillant envers les animaux</w:t>
      </w:r>
      <w:r>
        <w:t xml:space="preserve">, </w:t>
      </w:r>
      <w:r w:rsidR="00000000" w:rsidRPr="00033231">
        <w:t>les petits enfants</w:t>
      </w:r>
      <w:r>
        <w:t xml:space="preserve">, </w:t>
      </w:r>
      <w:r w:rsidR="00000000" w:rsidRPr="00033231">
        <w:t>les pauvres gens</w:t>
      </w:r>
      <w:r>
        <w:t xml:space="preserve">. </w:t>
      </w:r>
      <w:r w:rsidR="00000000" w:rsidRPr="00033231">
        <w:t>Avec nous il est affable</w:t>
      </w:r>
      <w:r>
        <w:t xml:space="preserve">, </w:t>
      </w:r>
      <w:r w:rsidR="00000000" w:rsidRPr="00033231">
        <w:t>bon</w:t>
      </w:r>
      <w:r>
        <w:t xml:space="preserve">, </w:t>
      </w:r>
      <w:r w:rsidR="00000000" w:rsidRPr="00033231">
        <w:t>discret</w:t>
      </w:r>
      <w:r>
        <w:t xml:space="preserve">. </w:t>
      </w:r>
      <w:r w:rsidR="00000000" w:rsidRPr="00033231">
        <w:t>Il ne flatte pas les femmes</w:t>
      </w:r>
      <w:r>
        <w:t xml:space="preserve">, </w:t>
      </w:r>
      <w:r w:rsidR="00000000" w:rsidRPr="00033231">
        <w:t>mais il est patient avec elles</w:t>
      </w:r>
      <w:r>
        <w:t xml:space="preserve"> ; </w:t>
      </w:r>
      <w:r w:rsidR="00000000" w:rsidRPr="00033231">
        <w:t>il n</w:t>
      </w:r>
      <w:r>
        <w:t>’</w:t>
      </w:r>
      <w:r w:rsidR="00000000" w:rsidRPr="00033231">
        <w:t>est point gêné en leur présence et trouve du plaisir à leur société</w:t>
      </w:r>
      <w:r>
        <w:t xml:space="preserve">. </w:t>
      </w:r>
      <w:r w:rsidR="00000000" w:rsidRPr="00033231">
        <w:t>Il les aime non pour de vaines et égoïstes raisons</w:t>
      </w:r>
      <w:r>
        <w:t xml:space="preserve">, </w:t>
      </w:r>
      <w:r w:rsidR="00000000" w:rsidRPr="00033231">
        <w:t>mais comme nous l</w:t>
      </w:r>
      <w:r>
        <w:t>’</w:t>
      </w:r>
      <w:r w:rsidR="00000000" w:rsidRPr="00033231">
        <w:t>aimons lui-même</w:t>
      </w:r>
      <w:r>
        <w:t xml:space="preserve">, </w:t>
      </w:r>
      <w:r w:rsidR="00000000" w:rsidRPr="00033231">
        <w:t>parce que nous l</w:t>
      </w:r>
      <w:r>
        <w:t>’</w:t>
      </w:r>
      <w:r w:rsidR="00000000" w:rsidRPr="00033231">
        <w:t>aimons</w:t>
      </w:r>
      <w:r>
        <w:t xml:space="preserve">. </w:t>
      </w:r>
      <w:r w:rsidR="00000000" w:rsidRPr="00033231">
        <w:t>Nous remarquons qu</w:t>
      </w:r>
      <w:r>
        <w:t>’</w:t>
      </w:r>
      <w:r w:rsidR="00000000" w:rsidRPr="00033231">
        <w:t>il est juste</w:t>
      </w:r>
      <w:r>
        <w:t xml:space="preserve">, </w:t>
      </w:r>
      <w:r w:rsidR="00000000" w:rsidRPr="00033231">
        <w:t>qu</w:t>
      </w:r>
      <w:r>
        <w:t>’</w:t>
      </w:r>
      <w:r w:rsidR="00000000" w:rsidRPr="00033231">
        <w:t>il dit toujours la vérité</w:t>
      </w:r>
      <w:r>
        <w:t xml:space="preserve">, </w:t>
      </w:r>
      <w:r w:rsidR="00000000" w:rsidRPr="00033231">
        <w:t>qu</w:t>
      </w:r>
      <w:r>
        <w:t>’</w:t>
      </w:r>
      <w:r w:rsidR="00000000" w:rsidRPr="00033231">
        <w:t>il est consciencieux</w:t>
      </w:r>
      <w:r>
        <w:t xml:space="preserve">. </w:t>
      </w:r>
      <w:r w:rsidR="00000000" w:rsidRPr="00033231">
        <w:t>Nous éprouvons la joie et le calme lorsqu</w:t>
      </w:r>
      <w:r>
        <w:t>’</w:t>
      </w:r>
      <w:r w:rsidR="00000000" w:rsidRPr="00033231">
        <w:t>il entre où nous sommes</w:t>
      </w:r>
      <w:r>
        <w:t xml:space="preserve">, </w:t>
      </w:r>
      <w:r w:rsidR="00000000" w:rsidRPr="00033231">
        <w:t>la tristesse et le trouble lorsqu</w:t>
      </w:r>
      <w:r>
        <w:t>’</w:t>
      </w:r>
      <w:r w:rsidR="00000000" w:rsidRPr="00033231">
        <w:t>il s</w:t>
      </w:r>
      <w:r>
        <w:t>’</w:t>
      </w:r>
      <w:r w:rsidR="00000000" w:rsidRPr="00033231">
        <w:t>en va</w:t>
      </w:r>
      <w:r>
        <w:t xml:space="preserve">. </w:t>
      </w:r>
      <w:r w:rsidR="00000000" w:rsidRPr="00033231">
        <w:t>Nous savons que cet homme a été un bon fils</w:t>
      </w:r>
      <w:r>
        <w:t xml:space="preserve">, </w:t>
      </w:r>
      <w:r w:rsidR="00000000" w:rsidRPr="00033231">
        <w:t>qu</w:t>
      </w:r>
      <w:r>
        <w:t>’</w:t>
      </w:r>
      <w:r w:rsidR="00000000" w:rsidRPr="00033231">
        <w:t xml:space="preserve">il est un </w:t>
      </w:r>
      <w:r w:rsidR="00000000" w:rsidRPr="00033231">
        <w:lastRenderedPageBreak/>
        <w:t>frère dévoué</w:t>
      </w:r>
      <w:r>
        <w:t xml:space="preserve"> : </w:t>
      </w:r>
      <w:r w:rsidR="00000000" w:rsidRPr="00033231">
        <w:t>qui osera me dire que cet homme ne sera pas un bon époux</w:t>
      </w:r>
      <w:r>
        <w:t> ?</w:t>
      </w:r>
    </w:p>
    <w:p w14:paraId="35F9F5C7" w14:textId="77777777" w:rsidR="004F69D6" w:rsidRDefault="004F69D6" w:rsidP="0021796F">
      <w:r>
        <w:t>— </w:t>
      </w:r>
      <w:r w:rsidR="00000000" w:rsidRPr="00033231">
        <w:t>Mon oncle</w:t>
      </w:r>
      <w:r>
        <w:t xml:space="preserve">, </w:t>
      </w:r>
      <w:r w:rsidR="00000000" w:rsidRPr="00033231">
        <w:t>qui l</w:t>
      </w:r>
      <w:r>
        <w:t>’</w:t>
      </w:r>
      <w:r w:rsidR="00000000" w:rsidRPr="00033231">
        <w:t>affirmerait sans hésiter</w:t>
      </w:r>
      <w:r>
        <w:t xml:space="preserve">. </w:t>
      </w:r>
      <w:r w:rsidR="00000000" w:rsidRPr="00033231">
        <w:t>Il sera las de vous au bout d</w:t>
      </w:r>
      <w:r>
        <w:t>’</w:t>
      </w:r>
      <w:r w:rsidR="00000000" w:rsidRPr="00033231">
        <w:t>un mois</w:t>
      </w:r>
      <w:r>
        <w:t xml:space="preserve">, </w:t>
      </w:r>
      <w:r w:rsidR="00000000" w:rsidRPr="00033231">
        <w:t>dirait-il</w:t>
      </w:r>
      <w:r>
        <w:t>.</w:t>
      </w:r>
    </w:p>
    <w:p w14:paraId="03233B36" w14:textId="77777777" w:rsidR="004F69D6" w:rsidRDefault="004F69D6" w:rsidP="0021796F">
      <w:r>
        <w:t>— </w:t>
      </w:r>
      <w:proofErr w:type="spellStart"/>
      <w:r w:rsidR="00000000" w:rsidRPr="00033231">
        <w:t>Mistress</w:t>
      </w:r>
      <w:proofErr w:type="spellEnd"/>
      <w:r w:rsidR="00000000" w:rsidRPr="00033231">
        <w:t xml:space="preserve"> </w:t>
      </w:r>
      <w:proofErr w:type="spellStart"/>
      <w:r w:rsidR="00000000" w:rsidRPr="00033231">
        <w:t>Pryor</w:t>
      </w:r>
      <w:proofErr w:type="spellEnd"/>
      <w:r w:rsidR="00000000" w:rsidRPr="00033231">
        <w:t xml:space="preserve"> affirmerait sérieusement la même chose</w:t>
      </w:r>
      <w:r>
        <w:t>.</w:t>
      </w:r>
    </w:p>
    <w:p w14:paraId="0668975A" w14:textId="77777777" w:rsidR="004F69D6" w:rsidRDefault="004F69D6" w:rsidP="0021796F">
      <w:r>
        <w:t>— </w:t>
      </w:r>
      <w:proofErr w:type="spellStart"/>
      <w:r w:rsidR="00000000" w:rsidRPr="00033231">
        <w:t>Mistress</w:t>
      </w:r>
      <w:proofErr w:type="spellEnd"/>
      <w:r w:rsidR="00000000" w:rsidRPr="00033231">
        <w:t xml:space="preserve"> Yorke et miss Mann en diraient autant</w:t>
      </w:r>
      <w:r>
        <w:t>.</w:t>
      </w:r>
    </w:p>
    <w:p w14:paraId="419ACE46" w14:textId="77777777" w:rsidR="004F69D6" w:rsidRDefault="004F69D6" w:rsidP="0021796F">
      <w:r>
        <w:t>— </w:t>
      </w:r>
      <w:r w:rsidR="00000000" w:rsidRPr="00033231">
        <w:t>Si ce sont de vrais oracles</w:t>
      </w:r>
      <w:r>
        <w:t xml:space="preserve">, </w:t>
      </w:r>
      <w:r w:rsidR="00000000" w:rsidRPr="00033231">
        <w:t>il est bon de ne jamais aimer</w:t>
      </w:r>
      <w:r>
        <w:t>.</w:t>
      </w:r>
    </w:p>
    <w:p w14:paraId="68907C90" w14:textId="77777777" w:rsidR="004F69D6" w:rsidRDefault="004F69D6" w:rsidP="0021796F">
      <w:r>
        <w:t>— </w:t>
      </w:r>
      <w:r w:rsidR="00000000" w:rsidRPr="00033231">
        <w:t>Très-bon</w:t>
      </w:r>
      <w:r>
        <w:t xml:space="preserve">, </w:t>
      </w:r>
      <w:r w:rsidR="00000000" w:rsidRPr="00033231">
        <w:t>si on peut l</w:t>
      </w:r>
      <w:r>
        <w:t>’</w:t>
      </w:r>
      <w:r w:rsidR="00000000" w:rsidRPr="00033231">
        <w:t>éviter</w:t>
      </w:r>
      <w:r>
        <w:t>.</w:t>
      </w:r>
    </w:p>
    <w:p w14:paraId="5FE54DCC" w14:textId="77777777" w:rsidR="004F69D6" w:rsidRDefault="004F69D6" w:rsidP="0021796F">
      <w:r>
        <w:t>— </w:t>
      </w:r>
      <w:r w:rsidR="00000000" w:rsidRPr="00033231">
        <w:t>Mais j</w:t>
      </w:r>
      <w:r>
        <w:t>’</w:t>
      </w:r>
      <w:r w:rsidR="00000000" w:rsidRPr="00033231">
        <w:t>aime à douter de leur véracité</w:t>
      </w:r>
      <w:r>
        <w:t>.</w:t>
      </w:r>
    </w:p>
    <w:p w14:paraId="78059E8B" w14:textId="77777777" w:rsidR="004F69D6" w:rsidRDefault="004F69D6" w:rsidP="0021796F">
      <w:r>
        <w:t>— </w:t>
      </w:r>
      <w:r w:rsidR="00000000" w:rsidRPr="00033231">
        <w:t>Je crains bien que ce ne soit là une preuve que votre cœur est pris</w:t>
      </w:r>
      <w:r>
        <w:t>.</w:t>
      </w:r>
    </w:p>
    <w:p w14:paraId="3FB3B9E1" w14:textId="77777777" w:rsidR="004F69D6" w:rsidRDefault="004F69D6" w:rsidP="0021796F">
      <w:r>
        <w:t>— </w:t>
      </w:r>
      <w:r w:rsidR="00000000" w:rsidRPr="00033231">
        <w:t>Nullement</w:t>
      </w:r>
      <w:r>
        <w:t xml:space="preserve">. </w:t>
      </w:r>
      <w:r w:rsidR="00000000" w:rsidRPr="00033231">
        <w:t>Mais s</w:t>
      </w:r>
      <w:r>
        <w:t>’</w:t>
      </w:r>
      <w:r w:rsidR="00000000" w:rsidRPr="00033231">
        <w:t>il l</w:t>
      </w:r>
      <w:r>
        <w:t>’</w:t>
      </w:r>
      <w:r w:rsidR="00000000" w:rsidRPr="00033231">
        <w:t>était</w:t>
      </w:r>
      <w:r>
        <w:t xml:space="preserve">, </w:t>
      </w:r>
      <w:r w:rsidR="00000000" w:rsidRPr="00033231">
        <w:t>savez-vous quels oracles je consulterais</w:t>
      </w:r>
      <w:r>
        <w:t> ?</w:t>
      </w:r>
    </w:p>
    <w:p w14:paraId="1DD21E1F" w14:textId="77777777" w:rsidR="004F69D6" w:rsidRDefault="004F69D6" w:rsidP="0021796F">
      <w:r>
        <w:t>— </w:t>
      </w:r>
      <w:r w:rsidR="00000000" w:rsidRPr="00033231">
        <w:t>Dites</w:t>
      </w:r>
      <w:r>
        <w:t>.</w:t>
      </w:r>
    </w:p>
    <w:p w14:paraId="74853234" w14:textId="77777777" w:rsidR="004F69D6" w:rsidRDefault="004F69D6" w:rsidP="0021796F">
      <w:r>
        <w:t>— </w:t>
      </w:r>
      <w:r w:rsidR="00000000" w:rsidRPr="00033231">
        <w:t>Ni un homme ni une femme</w:t>
      </w:r>
      <w:r>
        <w:t xml:space="preserve">, </w:t>
      </w:r>
      <w:r w:rsidR="00000000" w:rsidRPr="00033231">
        <w:t>vieux ou jeunes</w:t>
      </w:r>
      <w:r>
        <w:t xml:space="preserve"> ; </w:t>
      </w:r>
      <w:r w:rsidR="00000000" w:rsidRPr="00033231">
        <w:t>mais le p</w:t>
      </w:r>
      <w:r w:rsidR="00000000" w:rsidRPr="00033231">
        <w:t>e</w:t>
      </w:r>
      <w:r w:rsidR="00000000" w:rsidRPr="00033231">
        <w:t>tit mendiant irlandais qui vient pieds nus à ma porte</w:t>
      </w:r>
      <w:r>
        <w:t xml:space="preserve"> ; </w:t>
      </w:r>
      <w:r w:rsidR="00000000" w:rsidRPr="00033231">
        <w:t>la souris qui sort de la fente de la boiserie</w:t>
      </w:r>
      <w:r>
        <w:t xml:space="preserve"> ; </w:t>
      </w:r>
      <w:r w:rsidR="00000000" w:rsidRPr="00033231">
        <w:t>l</w:t>
      </w:r>
      <w:r>
        <w:t>’</w:t>
      </w:r>
      <w:r w:rsidR="00000000" w:rsidRPr="00033231">
        <w:t>oiseau qui</w:t>
      </w:r>
      <w:r>
        <w:t xml:space="preserve">, </w:t>
      </w:r>
      <w:r w:rsidR="00000000" w:rsidRPr="00033231">
        <w:t>par la neige et la gelée</w:t>
      </w:r>
      <w:r>
        <w:t xml:space="preserve">, </w:t>
      </w:r>
      <w:r w:rsidR="00000000" w:rsidRPr="00033231">
        <w:t>frappe de son bec à ma fenêtre pour avoir quelques mie</w:t>
      </w:r>
      <w:r w:rsidR="00000000" w:rsidRPr="00033231">
        <w:t>t</w:t>
      </w:r>
      <w:r w:rsidR="00000000" w:rsidRPr="00033231">
        <w:t>tes de pain</w:t>
      </w:r>
      <w:r>
        <w:t xml:space="preserve"> ; </w:t>
      </w:r>
      <w:r w:rsidR="00000000" w:rsidRPr="00033231">
        <w:t>le chien qui lèche ma main et s</w:t>
      </w:r>
      <w:r>
        <w:t>’</w:t>
      </w:r>
      <w:r w:rsidR="00000000" w:rsidRPr="00033231">
        <w:t>assied à côté de mon genou</w:t>
      </w:r>
      <w:r>
        <w:t>.</w:t>
      </w:r>
    </w:p>
    <w:p w14:paraId="249B155E" w14:textId="77777777" w:rsidR="004F69D6" w:rsidRDefault="004F69D6" w:rsidP="0021796F">
      <w:r>
        <w:t>— </w:t>
      </w:r>
      <w:r w:rsidR="00000000" w:rsidRPr="00033231">
        <w:t>Avez-vous jamais vu quelqu</w:t>
      </w:r>
      <w:r>
        <w:t>’</w:t>
      </w:r>
      <w:r w:rsidR="00000000" w:rsidRPr="00033231">
        <w:t>un qui fût bienfaisant envers des êtres semblables</w:t>
      </w:r>
      <w:r>
        <w:t> ?</w:t>
      </w:r>
    </w:p>
    <w:p w14:paraId="5A94AD43" w14:textId="77777777" w:rsidR="004F69D6" w:rsidRDefault="004F69D6" w:rsidP="0021796F">
      <w:r>
        <w:t>— </w:t>
      </w:r>
      <w:r w:rsidR="00000000" w:rsidRPr="00033231">
        <w:t>Et vous</w:t>
      </w:r>
      <w:r>
        <w:t xml:space="preserve">, </w:t>
      </w:r>
      <w:r w:rsidR="00000000" w:rsidRPr="00033231">
        <w:t>avez-vous jamais vu ces êtres suivre instinctiv</w:t>
      </w:r>
      <w:r w:rsidR="00000000" w:rsidRPr="00033231">
        <w:t>e</w:t>
      </w:r>
      <w:r w:rsidR="00000000" w:rsidRPr="00033231">
        <w:t>ment quelqu</w:t>
      </w:r>
      <w:r>
        <w:t>’</w:t>
      </w:r>
      <w:r w:rsidR="00000000" w:rsidRPr="00033231">
        <w:t>un</w:t>
      </w:r>
      <w:r>
        <w:t xml:space="preserve">, </w:t>
      </w:r>
      <w:r w:rsidR="00000000" w:rsidRPr="00033231">
        <w:t>l</w:t>
      </w:r>
      <w:r>
        <w:t>’</w:t>
      </w:r>
      <w:r w:rsidR="00000000" w:rsidRPr="00033231">
        <w:t>aimer</w:t>
      </w:r>
      <w:r>
        <w:t xml:space="preserve">, </w:t>
      </w:r>
      <w:r w:rsidR="00000000" w:rsidRPr="00033231">
        <w:t>rechercher sa protection</w:t>
      </w:r>
      <w:r>
        <w:t> ?</w:t>
      </w:r>
    </w:p>
    <w:p w14:paraId="4FEA85C7" w14:textId="77777777" w:rsidR="004F69D6" w:rsidRDefault="004F69D6" w:rsidP="0021796F">
      <w:r>
        <w:lastRenderedPageBreak/>
        <w:t>— </w:t>
      </w:r>
      <w:r w:rsidR="00000000" w:rsidRPr="00033231">
        <w:t xml:space="preserve">Nous avons une chatte noire et un vieux chien à la </w:t>
      </w:r>
      <w:proofErr w:type="spellStart"/>
      <w:r w:rsidR="00000000" w:rsidRPr="00033231">
        <w:t>rect</w:t>
      </w:r>
      <w:r w:rsidR="00000000" w:rsidRPr="00033231">
        <w:t>o</w:t>
      </w:r>
      <w:r w:rsidR="00000000" w:rsidRPr="00033231">
        <w:t>rerie</w:t>
      </w:r>
      <w:proofErr w:type="spellEnd"/>
      <w:r>
        <w:t xml:space="preserve">. </w:t>
      </w:r>
      <w:r w:rsidR="00000000" w:rsidRPr="00033231">
        <w:t>Je connais quelqu</w:t>
      </w:r>
      <w:r>
        <w:t>’</w:t>
      </w:r>
      <w:r w:rsidR="00000000" w:rsidRPr="00033231">
        <w:t>un sur les genoux de qui la chatte noire aime à grimper</w:t>
      </w:r>
      <w:r>
        <w:t xml:space="preserve">, </w:t>
      </w:r>
      <w:r w:rsidR="00000000" w:rsidRPr="00033231">
        <w:t>contre l</w:t>
      </w:r>
      <w:r>
        <w:t>’</w:t>
      </w:r>
      <w:r w:rsidR="00000000" w:rsidRPr="00033231">
        <w:t>épaule et la joue de qui elle aime à faire son rouet</w:t>
      </w:r>
      <w:r>
        <w:t xml:space="preserve">. </w:t>
      </w:r>
      <w:r w:rsidR="00000000" w:rsidRPr="00033231">
        <w:t>Le vieux chien sort toujours de son chenil</w:t>
      </w:r>
      <w:r>
        <w:t xml:space="preserve">, </w:t>
      </w:r>
      <w:r w:rsidR="00000000" w:rsidRPr="00033231">
        <w:t>agite sa queue et gémit affectueusement lorsque ce quelqu</w:t>
      </w:r>
      <w:r>
        <w:t>’</w:t>
      </w:r>
      <w:r w:rsidR="00000000" w:rsidRPr="00033231">
        <w:t>un vient à passer</w:t>
      </w:r>
      <w:r>
        <w:t>.</w:t>
      </w:r>
    </w:p>
    <w:p w14:paraId="6BCFE5A5" w14:textId="77777777" w:rsidR="004F69D6" w:rsidRDefault="004F69D6" w:rsidP="0021796F">
      <w:r>
        <w:t>— </w:t>
      </w:r>
      <w:r w:rsidR="00000000" w:rsidRPr="00033231">
        <w:t>Et que fait ce quelqu</w:t>
      </w:r>
      <w:r>
        <w:t>’</w:t>
      </w:r>
      <w:r w:rsidR="00000000" w:rsidRPr="00033231">
        <w:t>un</w:t>
      </w:r>
      <w:r>
        <w:t> ?</w:t>
      </w:r>
    </w:p>
    <w:p w14:paraId="0B955FE3" w14:textId="77777777" w:rsidR="004F69D6" w:rsidRDefault="004F69D6" w:rsidP="0021796F">
      <w:r>
        <w:t>— </w:t>
      </w:r>
      <w:r w:rsidR="00000000" w:rsidRPr="00033231">
        <w:t>Il caresse doucement la chatte</w:t>
      </w:r>
      <w:r>
        <w:t xml:space="preserve">, </w:t>
      </w:r>
      <w:r w:rsidR="00000000" w:rsidRPr="00033231">
        <w:t>et la laisse autant qu</w:t>
      </w:r>
      <w:r>
        <w:t>’</w:t>
      </w:r>
      <w:r w:rsidR="00000000" w:rsidRPr="00033231">
        <w:t>il le peut où elle s</w:t>
      </w:r>
      <w:r>
        <w:t>’</w:t>
      </w:r>
      <w:r w:rsidR="00000000" w:rsidRPr="00033231">
        <w:t>est placée</w:t>
      </w:r>
      <w:r>
        <w:t xml:space="preserve"> ; </w:t>
      </w:r>
      <w:r w:rsidR="00000000" w:rsidRPr="00033231">
        <w:t>lorsqu</w:t>
      </w:r>
      <w:r>
        <w:t>’</w:t>
      </w:r>
      <w:r w:rsidR="00000000" w:rsidRPr="00033231">
        <w:t>il est obligé de la déranger en se levant</w:t>
      </w:r>
      <w:r>
        <w:t xml:space="preserve">, </w:t>
      </w:r>
      <w:r w:rsidR="00000000" w:rsidRPr="00033231">
        <w:t>il la pose doucement à terre</w:t>
      </w:r>
      <w:r>
        <w:t xml:space="preserve">, </w:t>
      </w:r>
      <w:r w:rsidR="00000000" w:rsidRPr="00033231">
        <w:t>et ne la jette jamais loin de lui</w:t>
      </w:r>
      <w:r>
        <w:t xml:space="preserve">. </w:t>
      </w:r>
      <w:r w:rsidR="00000000" w:rsidRPr="00033231">
        <w:t>Il siffle toujours le chien et lui donne une caresse</w:t>
      </w:r>
      <w:r>
        <w:t>.</w:t>
      </w:r>
    </w:p>
    <w:p w14:paraId="29B2AD40" w14:textId="77777777" w:rsidR="004F69D6" w:rsidRDefault="004F69D6" w:rsidP="0021796F">
      <w:r>
        <w:t>— </w:t>
      </w:r>
      <w:r w:rsidR="00000000" w:rsidRPr="00033231">
        <w:t>Vraiment</w:t>
      </w:r>
      <w:r>
        <w:t xml:space="preserve"> ? </w:t>
      </w:r>
      <w:r w:rsidR="00000000" w:rsidRPr="00033231">
        <w:t>ce n</w:t>
      </w:r>
      <w:r>
        <w:t>’</w:t>
      </w:r>
      <w:r w:rsidR="00000000" w:rsidRPr="00033231">
        <w:t>est pas Robert</w:t>
      </w:r>
      <w:r>
        <w:t> ?</w:t>
      </w:r>
    </w:p>
    <w:p w14:paraId="00E36753" w14:textId="77777777" w:rsidR="004F69D6" w:rsidRDefault="004F69D6" w:rsidP="0021796F">
      <w:r>
        <w:t>— </w:t>
      </w:r>
      <w:r w:rsidR="00000000" w:rsidRPr="00033231">
        <w:t>C</w:t>
      </w:r>
      <w:r>
        <w:t>’</w:t>
      </w:r>
      <w:r w:rsidR="00000000" w:rsidRPr="00033231">
        <w:t>est lui-même</w:t>
      </w:r>
      <w:r>
        <w:t>.</w:t>
      </w:r>
    </w:p>
    <w:p w14:paraId="1D6B8406" w14:textId="77777777" w:rsidR="004F69D6" w:rsidRDefault="004F69D6" w:rsidP="0021796F">
      <w:r>
        <w:t>— </w:t>
      </w:r>
      <w:r w:rsidR="00000000" w:rsidRPr="00033231">
        <w:t>Généreux garçon</w:t>
      </w:r>
      <w:r>
        <w:t xml:space="preserve"> ! </w:t>
      </w:r>
      <w:r w:rsidR="00000000" w:rsidRPr="00033231">
        <w:t>dit Shirley avec enthousiasme et les yeux étincelants</w:t>
      </w:r>
      <w:r>
        <w:t>.</w:t>
      </w:r>
    </w:p>
    <w:p w14:paraId="6E8F0F61" w14:textId="77777777" w:rsidR="004F69D6" w:rsidRDefault="004F69D6" w:rsidP="0021796F">
      <w:r>
        <w:t>— </w:t>
      </w:r>
      <w:r w:rsidR="00000000" w:rsidRPr="00033231">
        <w:t>N</w:t>
      </w:r>
      <w:r>
        <w:t>’</w:t>
      </w:r>
      <w:r w:rsidR="00000000" w:rsidRPr="00033231">
        <w:t>est-ce pas qu</w:t>
      </w:r>
      <w:r>
        <w:t>’</w:t>
      </w:r>
      <w:r w:rsidR="00000000" w:rsidRPr="00033231">
        <w:t>il est beau</w:t>
      </w:r>
      <w:r>
        <w:t xml:space="preserve"> ? </w:t>
      </w:r>
      <w:r w:rsidR="00000000" w:rsidRPr="00033231">
        <w:t>N</w:t>
      </w:r>
      <w:r>
        <w:t>’</w:t>
      </w:r>
      <w:r w:rsidR="00000000" w:rsidRPr="00033231">
        <w:t>est-ce pas qu</w:t>
      </w:r>
      <w:r>
        <w:t>’</w:t>
      </w:r>
      <w:r w:rsidR="00000000" w:rsidRPr="00033231">
        <w:t>il a de beaux yeux</w:t>
      </w:r>
      <w:r>
        <w:t xml:space="preserve">, </w:t>
      </w:r>
      <w:r w:rsidR="00000000" w:rsidRPr="00033231">
        <w:t>des traits bien sculptés</w:t>
      </w:r>
      <w:r>
        <w:t xml:space="preserve">, </w:t>
      </w:r>
      <w:r w:rsidR="00000000" w:rsidRPr="00033231">
        <w:t>un front pur et princier</w:t>
      </w:r>
      <w:r>
        <w:t> ?</w:t>
      </w:r>
    </w:p>
    <w:p w14:paraId="26284041" w14:textId="77777777" w:rsidR="004F69D6" w:rsidRDefault="004F69D6" w:rsidP="0021796F">
      <w:r>
        <w:t>— </w:t>
      </w:r>
      <w:r w:rsidR="00000000" w:rsidRPr="00033231">
        <w:t>Il a tout cela</w:t>
      </w:r>
      <w:r>
        <w:t xml:space="preserve">, </w:t>
      </w:r>
      <w:r w:rsidR="00000000" w:rsidRPr="00033231">
        <w:t>Caroline</w:t>
      </w:r>
      <w:r>
        <w:t xml:space="preserve">. </w:t>
      </w:r>
      <w:r w:rsidR="00000000" w:rsidRPr="00033231">
        <w:t>Il est à la fois gracieux et bon</w:t>
      </w:r>
      <w:r>
        <w:t>.</w:t>
      </w:r>
    </w:p>
    <w:p w14:paraId="350B2EB1" w14:textId="77777777" w:rsidR="004F69D6" w:rsidRDefault="004F69D6" w:rsidP="0021796F">
      <w:r>
        <w:t>— </w:t>
      </w:r>
      <w:r w:rsidR="00000000" w:rsidRPr="00033231">
        <w:t>J</w:t>
      </w:r>
      <w:r>
        <w:t>’</w:t>
      </w:r>
      <w:r w:rsidR="00000000" w:rsidRPr="00033231">
        <w:t>étais sûre que vous le jugeriez ainsi</w:t>
      </w:r>
      <w:r>
        <w:t xml:space="preserve"> ; </w:t>
      </w:r>
      <w:r w:rsidR="00000000" w:rsidRPr="00033231">
        <w:t>la première fois que je regardai votre visage</w:t>
      </w:r>
      <w:r>
        <w:t xml:space="preserve">, </w:t>
      </w:r>
      <w:r w:rsidR="00000000" w:rsidRPr="00033231">
        <w:t>je fus assurée de cela</w:t>
      </w:r>
      <w:r>
        <w:t>.</w:t>
      </w:r>
    </w:p>
    <w:p w14:paraId="08AAFCC6" w14:textId="77777777" w:rsidR="004F69D6" w:rsidRDefault="004F69D6" w:rsidP="0021796F">
      <w:r>
        <w:t>— </w:t>
      </w:r>
      <w:r w:rsidR="00000000" w:rsidRPr="00033231">
        <w:t>J</w:t>
      </w:r>
      <w:r>
        <w:t>’</w:t>
      </w:r>
      <w:r w:rsidR="00000000" w:rsidRPr="00033231">
        <w:t>étais bien disposée pour lui avant de le connaître</w:t>
      </w:r>
      <w:r>
        <w:t xml:space="preserve">. </w:t>
      </w:r>
      <w:r w:rsidR="00000000" w:rsidRPr="00033231">
        <w:t>Lor</w:t>
      </w:r>
      <w:r w:rsidR="00000000" w:rsidRPr="00033231">
        <w:t>s</w:t>
      </w:r>
      <w:r w:rsidR="00000000" w:rsidRPr="00033231">
        <w:t>que je le vis il me plut</w:t>
      </w:r>
      <w:r>
        <w:t xml:space="preserve">. </w:t>
      </w:r>
      <w:r w:rsidR="00000000" w:rsidRPr="00033231">
        <w:t>Je l</w:t>
      </w:r>
      <w:r>
        <w:t>’</w:t>
      </w:r>
      <w:r w:rsidR="00000000" w:rsidRPr="00033231">
        <w:t>admire maintenant</w:t>
      </w:r>
      <w:r>
        <w:t xml:space="preserve">. </w:t>
      </w:r>
      <w:r w:rsidR="00000000" w:rsidRPr="00033231">
        <w:t>Il y a dans la beauté un grand charme</w:t>
      </w:r>
      <w:r>
        <w:t xml:space="preserve">, </w:t>
      </w:r>
      <w:r w:rsidR="00000000" w:rsidRPr="00033231">
        <w:t>Caroline</w:t>
      </w:r>
      <w:r>
        <w:t xml:space="preserve"> ; </w:t>
      </w:r>
      <w:r w:rsidR="00000000" w:rsidRPr="00033231">
        <w:t>lorsque la beauté est unie à la bonté</w:t>
      </w:r>
      <w:r>
        <w:t xml:space="preserve">, </w:t>
      </w:r>
      <w:r w:rsidR="00000000" w:rsidRPr="00033231">
        <w:t>ce charme devient tout-puissant</w:t>
      </w:r>
      <w:r>
        <w:t>.</w:t>
      </w:r>
    </w:p>
    <w:p w14:paraId="4FE15DBB" w14:textId="77777777" w:rsidR="004F69D6" w:rsidRDefault="004F69D6" w:rsidP="0021796F">
      <w:r>
        <w:t>— </w:t>
      </w:r>
      <w:r w:rsidR="00000000" w:rsidRPr="00033231">
        <w:t>Et quand il a de plus l</w:t>
      </w:r>
      <w:r>
        <w:t>’</w:t>
      </w:r>
      <w:r w:rsidR="00000000" w:rsidRPr="00033231">
        <w:t>intelligence</w:t>
      </w:r>
      <w:r>
        <w:t xml:space="preserve">, </w:t>
      </w:r>
      <w:r w:rsidR="00000000" w:rsidRPr="00033231">
        <w:t>Shirley</w:t>
      </w:r>
      <w:r>
        <w:t> ?</w:t>
      </w:r>
    </w:p>
    <w:p w14:paraId="0895B023" w14:textId="77777777" w:rsidR="004F69D6" w:rsidRDefault="004F69D6" w:rsidP="0021796F">
      <w:r>
        <w:t>— </w:t>
      </w:r>
      <w:r w:rsidR="00000000" w:rsidRPr="00033231">
        <w:t>Qui pourrait lui résister</w:t>
      </w:r>
      <w:r>
        <w:t> ?</w:t>
      </w:r>
    </w:p>
    <w:p w14:paraId="2BE23921" w14:textId="31B2B121" w:rsidR="004F69D6" w:rsidRDefault="004F69D6" w:rsidP="0021796F">
      <w:r>
        <w:lastRenderedPageBreak/>
        <w:t>— </w:t>
      </w:r>
      <w:r w:rsidR="00000000" w:rsidRPr="00033231">
        <w:t>Souvenez-vous de mon oncle</w:t>
      </w:r>
      <w:r>
        <w:t xml:space="preserve">, </w:t>
      </w:r>
      <w:r w:rsidR="00000000" w:rsidRPr="00033231">
        <w:t xml:space="preserve">de </w:t>
      </w:r>
      <w:r>
        <w:t>M</w:t>
      </w:r>
      <w:r w:rsidRPr="004F69D6">
        <w:rPr>
          <w:vertAlign w:val="superscript"/>
        </w:rPr>
        <w:t>mes</w:t>
      </w:r>
      <w:r>
        <w:t> </w:t>
      </w:r>
      <w:proofErr w:type="spellStart"/>
      <w:r w:rsidR="00000000" w:rsidRPr="00033231">
        <w:t>Pryor</w:t>
      </w:r>
      <w:proofErr w:type="spellEnd"/>
      <w:r w:rsidR="00000000" w:rsidRPr="00033231">
        <w:t xml:space="preserve"> et Yorke et de miss Mann</w:t>
      </w:r>
      <w:r>
        <w:t>.</w:t>
      </w:r>
    </w:p>
    <w:p w14:paraId="1103BE86" w14:textId="77777777" w:rsidR="004F69D6" w:rsidRDefault="004F69D6" w:rsidP="0021796F">
      <w:r>
        <w:t>— </w:t>
      </w:r>
      <w:r w:rsidR="00000000" w:rsidRPr="00033231">
        <w:t>Et vous</w:t>
      </w:r>
      <w:r>
        <w:t xml:space="preserve">, </w:t>
      </w:r>
      <w:r w:rsidR="00000000" w:rsidRPr="00033231">
        <w:t>souvenez-vous du coassement des grenouilles d</w:t>
      </w:r>
      <w:r>
        <w:t>’</w:t>
      </w:r>
      <w:r w:rsidR="00000000" w:rsidRPr="00033231">
        <w:t>Égypte</w:t>
      </w:r>
      <w:r>
        <w:t xml:space="preserve">. </w:t>
      </w:r>
      <w:r w:rsidR="00000000" w:rsidRPr="00033231">
        <w:t>C</w:t>
      </w:r>
      <w:r>
        <w:t>’</w:t>
      </w:r>
      <w:r w:rsidR="00000000" w:rsidRPr="00033231">
        <w:t>est une noble créature</w:t>
      </w:r>
      <w:r>
        <w:t xml:space="preserve"> ! </w:t>
      </w:r>
      <w:r w:rsidR="00000000" w:rsidRPr="00033231">
        <w:t>Je vous dis que</w:t>
      </w:r>
      <w:r>
        <w:t xml:space="preserve">, </w:t>
      </w:r>
      <w:r w:rsidR="00000000" w:rsidRPr="00033231">
        <w:t>lorsqu</w:t>
      </w:r>
      <w:r>
        <w:t>’</w:t>
      </w:r>
      <w:r w:rsidR="00000000" w:rsidRPr="00033231">
        <w:t>ils sont bons</w:t>
      </w:r>
      <w:r>
        <w:t xml:space="preserve">, </w:t>
      </w:r>
      <w:r w:rsidR="00000000" w:rsidRPr="00033231">
        <w:t>on peut à bon droit les appeler les chefs-d</w:t>
      </w:r>
      <w:r>
        <w:t>’</w:t>
      </w:r>
      <w:r w:rsidR="00000000" w:rsidRPr="00033231">
        <w:t>œuvre de la création</w:t>
      </w:r>
      <w:r>
        <w:t xml:space="preserve">, </w:t>
      </w:r>
      <w:r w:rsidR="00000000" w:rsidRPr="00033231">
        <w:t>les fils de Dieu</w:t>
      </w:r>
      <w:r>
        <w:t xml:space="preserve">. </w:t>
      </w:r>
      <w:r w:rsidR="00000000" w:rsidRPr="00033231">
        <w:t>Faits à l</w:t>
      </w:r>
      <w:r>
        <w:t>’</w:t>
      </w:r>
      <w:r w:rsidR="00000000" w:rsidRPr="00033231">
        <w:t>image du créateur</w:t>
      </w:r>
      <w:r>
        <w:t xml:space="preserve">, </w:t>
      </w:r>
      <w:r w:rsidR="00000000" w:rsidRPr="00033231">
        <w:t>la plus mince parcelle de son essence les élève presque au-dessus de l</w:t>
      </w:r>
      <w:r>
        <w:t>’</w:t>
      </w:r>
      <w:r w:rsidR="00000000" w:rsidRPr="00033231">
        <w:t>humanité</w:t>
      </w:r>
      <w:r>
        <w:t xml:space="preserve">. </w:t>
      </w:r>
      <w:r w:rsidR="00000000" w:rsidRPr="00033231">
        <w:t>Un homme grand</w:t>
      </w:r>
      <w:r>
        <w:t xml:space="preserve">, </w:t>
      </w:r>
      <w:r w:rsidR="00000000" w:rsidRPr="00033231">
        <w:t>bon et beau</w:t>
      </w:r>
      <w:r>
        <w:t xml:space="preserve">, </w:t>
      </w:r>
      <w:r w:rsidR="00000000" w:rsidRPr="00033231">
        <w:t>est sans contredit la première des choses créées</w:t>
      </w:r>
      <w:r>
        <w:t>.</w:t>
      </w:r>
    </w:p>
    <w:p w14:paraId="354EE14A" w14:textId="77777777" w:rsidR="004F69D6" w:rsidRDefault="004F69D6" w:rsidP="0021796F">
      <w:r>
        <w:t>— </w:t>
      </w:r>
      <w:r w:rsidR="00000000" w:rsidRPr="00033231">
        <w:t>Au-dessus de nous</w:t>
      </w:r>
      <w:r>
        <w:t> ?</w:t>
      </w:r>
    </w:p>
    <w:p w14:paraId="75FC6A15" w14:textId="77777777" w:rsidR="004F69D6" w:rsidRDefault="004F69D6" w:rsidP="0021796F">
      <w:r>
        <w:t>— </w:t>
      </w:r>
      <w:r w:rsidR="00000000" w:rsidRPr="00033231">
        <w:t>Je rougirais de lui disputer l</w:t>
      </w:r>
      <w:r>
        <w:t>’</w:t>
      </w:r>
      <w:r w:rsidR="00000000" w:rsidRPr="00033231">
        <w:t>empire</w:t>
      </w:r>
      <w:r>
        <w:t xml:space="preserve"> ; </w:t>
      </w:r>
      <w:r w:rsidR="00000000" w:rsidRPr="00033231">
        <w:t>oui</w:t>
      </w:r>
      <w:r>
        <w:t xml:space="preserve">, </w:t>
      </w:r>
      <w:r w:rsidR="00000000" w:rsidRPr="00033231">
        <w:t>j</w:t>
      </w:r>
      <w:r>
        <w:t>’</w:t>
      </w:r>
      <w:r w:rsidR="00000000" w:rsidRPr="00033231">
        <w:t>en rougirais</w:t>
      </w:r>
      <w:r>
        <w:t xml:space="preserve">. </w:t>
      </w:r>
      <w:r w:rsidR="00000000" w:rsidRPr="00033231">
        <w:t>Est-ce que ma main gauche dispute la prééminence à ma main droite</w:t>
      </w:r>
      <w:r>
        <w:t xml:space="preserve"> ? </w:t>
      </w:r>
      <w:r w:rsidR="00000000" w:rsidRPr="00033231">
        <w:t>Est-ce que mes veines sont jalouses du sang qui les remplit</w:t>
      </w:r>
      <w:r>
        <w:t> ?</w:t>
      </w:r>
    </w:p>
    <w:p w14:paraId="69CE1E8E" w14:textId="77777777" w:rsidR="004F69D6" w:rsidRDefault="004F69D6" w:rsidP="0021796F">
      <w:r>
        <w:t>— </w:t>
      </w:r>
      <w:r w:rsidR="00000000" w:rsidRPr="00033231">
        <w:t>Hommes et femmes</w:t>
      </w:r>
      <w:r>
        <w:t xml:space="preserve">, </w:t>
      </w:r>
      <w:r w:rsidR="00000000" w:rsidRPr="00033231">
        <w:t>époux et épouses</w:t>
      </w:r>
      <w:r>
        <w:t xml:space="preserve">, </w:t>
      </w:r>
      <w:r w:rsidR="00000000" w:rsidRPr="00033231">
        <w:t>se querellent ho</w:t>
      </w:r>
      <w:r w:rsidR="00000000" w:rsidRPr="00033231">
        <w:t>r</w:t>
      </w:r>
      <w:r w:rsidR="00000000" w:rsidRPr="00033231">
        <w:t>riblement</w:t>
      </w:r>
      <w:r>
        <w:t xml:space="preserve">, </w:t>
      </w:r>
      <w:r w:rsidR="00000000" w:rsidRPr="00033231">
        <w:t>Shirley</w:t>
      </w:r>
      <w:r>
        <w:t>.</w:t>
      </w:r>
    </w:p>
    <w:p w14:paraId="29AC6387" w14:textId="77777777" w:rsidR="004F69D6" w:rsidRDefault="004F69D6" w:rsidP="0021796F">
      <w:r>
        <w:t>— </w:t>
      </w:r>
      <w:r w:rsidR="00000000" w:rsidRPr="00033231">
        <w:t>Pauvres créatures</w:t>
      </w:r>
      <w:r>
        <w:t xml:space="preserve"> ! </w:t>
      </w:r>
      <w:r w:rsidR="00000000" w:rsidRPr="00033231">
        <w:t>êtres tombés</w:t>
      </w:r>
      <w:r>
        <w:t xml:space="preserve">, </w:t>
      </w:r>
      <w:r w:rsidR="00000000" w:rsidRPr="00033231">
        <w:t>déchus et dégénérés</w:t>
      </w:r>
      <w:r>
        <w:t xml:space="preserve"> ! </w:t>
      </w:r>
      <w:r w:rsidR="00000000" w:rsidRPr="00033231">
        <w:t>Dieu les fit pour une autre destinée</w:t>
      </w:r>
      <w:r>
        <w:t xml:space="preserve">, </w:t>
      </w:r>
      <w:r w:rsidR="00000000" w:rsidRPr="00033231">
        <w:t>pour d</w:t>
      </w:r>
      <w:r>
        <w:t>’</w:t>
      </w:r>
      <w:r w:rsidR="00000000" w:rsidRPr="00033231">
        <w:t>autres sentiments</w:t>
      </w:r>
      <w:r>
        <w:t> !</w:t>
      </w:r>
    </w:p>
    <w:p w14:paraId="38203FD8" w14:textId="77777777" w:rsidR="004F69D6" w:rsidRDefault="004F69D6" w:rsidP="0021796F">
      <w:r>
        <w:t>— </w:t>
      </w:r>
      <w:r w:rsidR="00000000" w:rsidRPr="00033231">
        <w:t>Mais enfin</w:t>
      </w:r>
      <w:r>
        <w:t xml:space="preserve">, </w:t>
      </w:r>
      <w:r w:rsidR="00000000" w:rsidRPr="00033231">
        <w:t>sommes-nous ou non les égales des ho</w:t>
      </w:r>
      <w:r w:rsidR="00000000" w:rsidRPr="00033231">
        <w:t>m</w:t>
      </w:r>
      <w:r w:rsidR="00000000" w:rsidRPr="00033231">
        <w:t>mes</w:t>
      </w:r>
      <w:r>
        <w:t> ?</w:t>
      </w:r>
    </w:p>
    <w:p w14:paraId="12A1AC41" w14:textId="77777777" w:rsidR="004F69D6" w:rsidRDefault="004F69D6" w:rsidP="0021796F">
      <w:r>
        <w:t>— </w:t>
      </w:r>
      <w:r w:rsidR="00000000" w:rsidRPr="00033231">
        <w:t>Rien ne me charme plus que de rencontrer mon sup</w:t>
      </w:r>
      <w:r w:rsidR="00000000" w:rsidRPr="00033231">
        <w:t>é</w:t>
      </w:r>
      <w:r w:rsidR="00000000" w:rsidRPr="00033231">
        <w:t>rieur</w:t>
      </w:r>
      <w:r>
        <w:t xml:space="preserve">, </w:t>
      </w:r>
      <w:r w:rsidR="00000000" w:rsidRPr="00033231">
        <w:t>quelqu</w:t>
      </w:r>
      <w:r>
        <w:t>’</w:t>
      </w:r>
      <w:r w:rsidR="00000000" w:rsidRPr="00033231">
        <w:t>un qui me fasse sincèrement sentir qu</w:t>
      </w:r>
      <w:r>
        <w:t>’</w:t>
      </w:r>
      <w:r w:rsidR="00000000" w:rsidRPr="00033231">
        <w:t>il est mon supérieur</w:t>
      </w:r>
      <w:r>
        <w:t>.</w:t>
      </w:r>
    </w:p>
    <w:p w14:paraId="16796D95" w14:textId="77777777" w:rsidR="004F69D6" w:rsidRDefault="004F69D6" w:rsidP="0021796F">
      <w:r>
        <w:t>— </w:t>
      </w:r>
      <w:r w:rsidR="00000000" w:rsidRPr="00033231">
        <w:t>L</w:t>
      </w:r>
      <w:r>
        <w:t>’</w:t>
      </w:r>
      <w:r w:rsidR="00000000" w:rsidRPr="00033231">
        <w:t>avez-vous jamais rencontré</w:t>
      </w:r>
      <w:r>
        <w:t> ?</w:t>
      </w:r>
    </w:p>
    <w:p w14:paraId="4BF5BB18" w14:textId="77777777" w:rsidR="004F69D6" w:rsidRDefault="004F69D6" w:rsidP="0021796F">
      <w:r>
        <w:t>— </w:t>
      </w:r>
      <w:r w:rsidR="00000000" w:rsidRPr="00033231">
        <w:t>Je le voudrais rencontrer tous les jours</w:t>
      </w:r>
      <w:r>
        <w:t xml:space="preserve">. </w:t>
      </w:r>
      <w:r w:rsidR="00000000" w:rsidRPr="00033231">
        <w:t>Plus il serait au-dessus de moi</w:t>
      </w:r>
      <w:r>
        <w:t xml:space="preserve">, </w:t>
      </w:r>
      <w:r w:rsidR="00000000" w:rsidRPr="00033231">
        <w:t>plus je serais heureuse</w:t>
      </w:r>
      <w:r>
        <w:t xml:space="preserve"> ; </w:t>
      </w:r>
      <w:r w:rsidR="00000000" w:rsidRPr="00033231">
        <w:t>il est dégradant de s</w:t>
      </w:r>
      <w:r>
        <w:t>’</w:t>
      </w:r>
      <w:r w:rsidR="00000000" w:rsidRPr="00033231">
        <w:t>incliner</w:t>
      </w:r>
      <w:r>
        <w:t xml:space="preserve"> ; </w:t>
      </w:r>
      <w:r w:rsidR="00000000" w:rsidRPr="00033231">
        <w:t>il est glorieux de regarder en haut</w:t>
      </w:r>
      <w:r>
        <w:t xml:space="preserve">. </w:t>
      </w:r>
      <w:r w:rsidR="00000000" w:rsidRPr="00033231">
        <w:t xml:space="preserve">Ce qui me </w:t>
      </w:r>
      <w:r w:rsidR="00000000" w:rsidRPr="00033231">
        <w:lastRenderedPageBreak/>
        <w:t>ch</w:t>
      </w:r>
      <w:r w:rsidR="00000000" w:rsidRPr="00033231">
        <w:t>a</w:t>
      </w:r>
      <w:r w:rsidR="00000000" w:rsidRPr="00033231">
        <w:t>gr</w:t>
      </w:r>
      <w:r w:rsidR="00000000" w:rsidRPr="00033231">
        <w:t>i</w:t>
      </w:r>
      <w:r w:rsidR="00000000" w:rsidRPr="00033231">
        <w:t>ne</w:t>
      </w:r>
      <w:r>
        <w:t xml:space="preserve">, </w:t>
      </w:r>
      <w:r w:rsidR="00000000" w:rsidRPr="00033231">
        <w:t>c</w:t>
      </w:r>
      <w:r>
        <w:t>’</w:t>
      </w:r>
      <w:r w:rsidR="00000000" w:rsidRPr="00033231">
        <w:t>est d</w:t>
      </w:r>
      <w:r>
        <w:t>’</w:t>
      </w:r>
      <w:r w:rsidR="00000000" w:rsidRPr="00033231">
        <w:t>être trompée lorsque j</w:t>
      </w:r>
      <w:r>
        <w:t>’</w:t>
      </w:r>
      <w:r w:rsidR="00000000" w:rsidRPr="00033231">
        <w:t>essaye d</w:t>
      </w:r>
      <w:r>
        <w:t>’</w:t>
      </w:r>
      <w:r w:rsidR="00000000" w:rsidRPr="00033231">
        <w:t>accorder mon e</w:t>
      </w:r>
      <w:r w:rsidR="00000000" w:rsidRPr="00033231">
        <w:t>s</w:t>
      </w:r>
      <w:r w:rsidR="00000000" w:rsidRPr="00033231">
        <w:t>time</w:t>
      </w:r>
      <w:r>
        <w:t xml:space="preserve">, </w:t>
      </w:r>
      <w:r w:rsidR="00000000" w:rsidRPr="00033231">
        <w:t>et</w:t>
      </w:r>
      <w:r>
        <w:t xml:space="preserve">, </w:t>
      </w:r>
      <w:r w:rsidR="00000000" w:rsidRPr="00033231">
        <w:t>si je me prosterne religieusement</w:t>
      </w:r>
      <w:r>
        <w:t xml:space="preserve">, </w:t>
      </w:r>
      <w:r w:rsidR="00000000" w:rsidRPr="00033231">
        <w:t>de ne trouver que de faux dieux à adorer</w:t>
      </w:r>
      <w:r>
        <w:t xml:space="preserve">. </w:t>
      </w:r>
      <w:r w:rsidR="00000000" w:rsidRPr="00033231">
        <w:t>Je dédaigne de me faire païenne</w:t>
      </w:r>
      <w:r>
        <w:t>.</w:t>
      </w:r>
    </w:p>
    <w:p w14:paraId="7739E345" w14:textId="77777777" w:rsidR="004F69D6" w:rsidRDefault="004F69D6" w:rsidP="0021796F">
      <w:r>
        <w:t>— </w:t>
      </w:r>
      <w:r w:rsidR="00000000" w:rsidRPr="00033231">
        <w:t xml:space="preserve">Miss </w:t>
      </w:r>
      <w:proofErr w:type="spellStart"/>
      <w:r w:rsidR="00000000" w:rsidRPr="00033231">
        <w:t>Keeldar</w:t>
      </w:r>
      <w:proofErr w:type="spellEnd"/>
      <w:r>
        <w:t xml:space="preserve">, </w:t>
      </w:r>
      <w:r w:rsidR="00000000" w:rsidRPr="00033231">
        <w:t>voulez-vous entrer</w:t>
      </w:r>
      <w:r>
        <w:t xml:space="preserve"> ? </w:t>
      </w:r>
      <w:r w:rsidR="00000000" w:rsidRPr="00033231">
        <w:t xml:space="preserve">nous voici à la porte de la </w:t>
      </w:r>
      <w:proofErr w:type="spellStart"/>
      <w:r w:rsidR="00000000" w:rsidRPr="00033231">
        <w:t>rectorerie</w:t>
      </w:r>
      <w:proofErr w:type="spellEnd"/>
      <w:r>
        <w:t>.</w:t>
      </w:r>
    </w:p>
    <w:p w14:paraId="0F8A49DD" w14:textId="2D17703F" w:rsidR="00000000" w:rsidRPr="00033231" w:rsidRDefault="004F69D6" w:rsidP="0021796F">
      <w:r>
        <w:t>— </w:t>
      </w:r>
      <w:r w:rsidR="00000000" w:rsidRPr="00033231">
        <w:t>Non</w:t>
      </w:r>
      <w:r>
        <w:t xml:space="preserve">, </w:t>
      </w:r>
      <w:r w:rsidR="00000000" w:rsidRPr="00033231">
        <w:t>pas aujourd</w:t>
      </w:r>
      <w:r>
        <w:t>’</w:t>
      </w:r>
      <w:r w:rsidR="00000000" w:rsidRPr="00033231">
        <w:t>hui</w:t>
      </w:r>
      <w:r>
        <w:t xml:space="preserve"> ; </w:t>
      </w:r>
      <w:r w:rsidR="00000000" w:rsidRPr="00033231">
        <w:t>mais demain j</w:t>
      </w:r>
      <w:r>
        <w:t>’</w:t>
      </w:r>
      <w:r w:rsidR="00000000" w:rsidRPr="00033231">
        <w:t>irai vous chercher pour passer la soirée avec moi</w:t>
      </w:r>
      <w:r>
        <w:t xml:space="preserve">. </w:t>
      </w:r>
      <w:r w:rsidR="00000000" w:rsidRPr="00033231">
        <w:t xml:space="preserve">Caroline </w:t>
      </w:r>
      <w:proofErr w:type="spellStart"/>
      <w:r w:rsidR="00000000" w:rsidRPr="00033231">
        <w:t>Helstone</w:t>
      </w:r>
      <w:proofErr w:type="spellEnd"/>
      <w:r>
        <w:t xml:space="preserve">, </w:t>
      </w:r>
      <w:r w:rsidR="00000000" w:rsidRPr="00033231">
        <w:t>si vous êtes ce que maintenant vous paraissez être</w:t>
      </w:r>
      <w:r>
        <w:t xml:space="preserve">, </w:t>
      </w:r>
      <w:r w:rsidR="00000000" w:rsidRPr="00033231">
        <w:t>nous nous conviendrons</w:t>
      </w:r>
      <w:r>
        <w:t xml:space="preserve">. </w:t>
      </w:r>
      <w:r w:rsidR="00000000" w:rsidRPr="00033231">
        <w:t>Je n</w:t>
      </w:r>
      <w:r>
        <w:t>’</w:t>
      </w:r>
      <w:r w:rsidR="00000000" w:rsidRPr="00033231">
        <w:t>ai jamais pu parler à une jeune lady comme je vous ai parlé aujourd</w:t>
      </w:r>
      <w:r>
        <w:t>’</w:t>
      </w:r>
      <w:r w:rsidR="00000000" w:rsidRPr="00033231">
        <w:t>hui</w:t>
      </w:r>
      <w:r>
        <w:t xml:space="preserve">. </w:t>
      </w:r>
      <w:r w:rsidR="00000000" w:rsidRPr="00033231">
        <w:t>Embrassez-moi</w:t>
      </w:r>
      <w:r>
        <w:t xml:space="preserve">, </w:t>
      </w:r>
      <w:r w:rsidR="00000000" w:rsidRPr="00033231">
        <w:t>et au revoir</w:t>
      </w:r>
      <w:r>
        <w:t>. »</w:t>
      </w:r>
    </w:p>
    <w:p w14:paraId="47406CB7" w14:textId="77777777" w:rsidR="00000000" w:rsidRPr="00033231" w:rsidRDefault="00000000" w:rsidP="004F69D6">
      <w:pPr>
        <w:pStyle w:val="Centr"/>
      </w:pPr>
      <w:r>
        <w:t>*</w:t>
      </w:r>
    </w:p>
    <w:p w14:paraId="1F244336" w14:textId="77777777" w:rsidR="004F69D6" w:rsidRDefault="00000000" w:rsidP="0021796F">
      <w:proofErr w:type="spellStart"/>
      <w:r w:rsidRPr="00033231">
        <w:t>Mistress</w:t>
      </w:r>
      <w:proofErr w:type="spellEnd"/>
      <w:r w:rsidRPr="00033231">
        <w:t xml:space="preserve"> </w:t>
      </w:r>
      <w:proofErr w:type="spellStart"/>
      <w:r w:rsidRPr="00033231">
        <w:t>Pryor</w:t>
      </w:r>
      <w:proofErr w:type="spellEnd"/>
      <w:r w:rsidRPr="00033231">
        <w:t xml:space="preserve"> semblait aussi disposée que Shirley à cult</w:t>
      </w:r>
      <w:r w:rsidRPr="00033231">
        <w:t>i</w:t>
      </w:r>
      <w:r w:rsidRPr="00033231">
        <w:t>ver la connaissance de Caroline</w:t>
      </w:r>
      <w:r w:rsidR="004F69D6">
        <w:t xml:space="preserve">. </w:t>
      </w:r>
      <w:r w:rsidRPr="00033231">
        <w:t>Elle</w:t>
      </w:r>
      <w:r w:rsidR="004F69D6">
        <w:t xml:space="preserve">, </w:t>
      </w:r>
      <w:r w:rsidRPr="00033231">
        <w:t>qui n</w:t>
      </w:r>
      <w:r w:rsidR="004F69D6">
        <w:t>’</w:t>
      </w:r>
      <w:r w:rsidRPr="00033231">
        <w:t>allait nulle part</w:t>
      </w:r>
      <w:r w:rsidR="004F69D6">
        <w:t xml:space="preserve">, </w:t>
      </w:r>
      <w:r w:rsidRPr="00033231">
        <w:t xml:space="preserve">se rendit quelques jours après à la </w:t>
      </w:r>
      <w:proofErr w:type="spellStart"/>
      <w:r w:rsidRPr="00033231">
        <w:t>rectorerie</w:t>
      </w:r>
      <w:proofErr w:type="spellEnd"/>
      <w:r w:rsidR="004F69D6">
        <w:t xml:space="preserve">. </w:t>
      </w:r>
      <w:r w:rsidRPr="00033231">
        <w:t>Elle choisit l</w:t>
      </w:r>
      <w:r w:rsidR="004F69D6">
        <w:t>’</w:t>
      </w:r>
      <w:r w:rsidRPr="00033231">
        <w:t>après-midi</w:t>
      </w:r>
      <w:r w:rsidR="004F69D6">
        <w:t xml:space="preserve">, </w:t>
      </w:r>
      <w:r w:rsidRPr="00033231">
        <w:t>moment où le recteur était sorti</w:t>
      </w:r>
      <w:r w:rsidR="004F69D6">
        <w:t xml:space="preserve">. </w:t>
      </w:r>
      <w:r w:rsidRPr="00033231">
        <w:t>Il faisait très-chaud</w:t>
      </w:r>
      <w:r w:rsidR="004F69D6">
        <w:t xml:space="preserve"> ; </w:t>
      </w:r>
      <w:r w:rsidRPr="00033231">
        <w:t>ce</w:t>
      </w:r>
      <w:r w:rsidRPr="00033231">
        <w:t>t</w:t>
      </w:r>
      <w:r w:rsidRPr="00033231">
        <w:t>te circonstance</w:t>
      </w:r>
      <w:r w:rsidR="004F69D6">
        <w:t xml:space="preserve">, </w:t>
      </w:r>
      <w:r w:rsidRPr="00033231">
        <w:t>jointe à l</w:t>
      </w:r>
      <w:r w:rsidR="004F69D6">
        <w:t>’</w:t>
      </w:r>
      <w:r w:rsidRPr="00033231">
        <w:t>embarras qu</w:t>
      </w:r>
      <w:r w:rsidR="004F69D6">
        <w:t>’</w:t>
      </w:r>
      <w:r w:rsidRPr="00033231">
        <w:t>elle éprouvait en e</w:t>
      </w:r>
      <w:r w:rsidRPr="00033231">
        <w:t>n</w:t>
      </w:r>
      <w:r w:rsidRPr="00033231">
        <w:t>trant dans une maison étrangère</w:t>
      </w:r>
      <w:r w:rsidR="004F69D6">
        <w:t xml:space="preserve">, </w:t>
      </w:r>
      <w:r w:rsidRPr="00033231">
        <w:t>car elle avait l</w:t>
      </w:r>
      <w:r w:rsidR="004F69D6">
        <w:t>’</w:t>
      </w:r>
      <w:r w:rsidRPr="00033231">
        <w:t>habitude de v</w:t>
      </w:r>
      <w:r w:rsidRPr="00033231">
        <w:t>i</w:t>
      </w:r>
      <w:r w:rsidRPr="00033231">
        <w:t>vre fort retirée</w:t>
      </w:r>
      <w:r w:rsidR="004F69D6">
        <w:t xml:space="preserve">, </w:t>
      </w:r>
      <w:r w:rsidRPr="00033231">
        <w:t>avait coloré son visage</w:t>
      </w:r>
      <w:r w:rsidR="004F69D6">
        <w:t xml:space="preserve">, </w:t>
      </w:r>
      <w:r w:rsidRPr="00033231">
        <w:t>et elle semblait fort</w:t>
      </w:r>
      <w:r w:rsidRPr="00033231">
        <w:t>e</w:t>
      </w:r>
      <w:r w:rsidRPr="00033231">
        <w:t>ment agitée</w:t>
      </w:r>
      <w:r w:rsidR="004F69D6">
        <w:t xml:space="preserve">. </w:t>
      </w:r>
      <w:r w:rsidRPr="00033231">
        <w:t>Lorsque Caroline alla à elle dans la salle à manger</w:t>
      </w:r>
      <w:r w:rsidR="004F69D6">
        <w:t xml:space="preserve">, </w:t>
      </w:r>
      <w:r w:rsidRPr="00033231">
        <w:t>elle la trouva assise sur le sofa</w:t>
      </w:r>
      <w:r w:rsidR="004F69D6">
        <w:t xml:space="preserve">, </w:t>
      </w:r>
      <w:r w:rsidRPr="00033231">
        <w:t>tremblante</w:t>
      </w:r>
      <w:r w:rsidR="004F69D6">
        <w:t xml:space="preserve">, </w:t>
      </w:r>
      <w:r w:rsidRPr="00033231">
        <w:t>se donnant de l</w:t>
      </w:r>
      <w:r w:rsidR="004F69D6">
        <w:t>’</w:t>
      </w:r>
      <w:r w:rsidRPr="00033231">
        <w:t>air en agitant son mouchoir</w:t>
      </w:r>
      <w:r w:rsidR="004F69D6">
        <w:t xml:space="preserve">, </w:t>
      </w:r>
      <w:r w:rsidRPr="00033231">
        <w:t>et paraissant lutter contre une agit</w:t>
      </w:r>
      <w:r w:rsidRPr="00033231">
        <w:t>a</w:t>
      </w:r>
      <w:r w:rsidRPr="00033231">
        <w:t>tion nerveuse qui menaçait de se changer en accès hystérique</w:t>
      </w:r>
      <w:r w:rsidR="004F69D6">
        <w:t>.</w:t>
      </w:r>
    </w:p>
    <w:p w14:paraId="426A04F3" w14:textId="77777777" w:rsidR="004F69D6" w:rsidRDefault="00000000" w:rsidP="0021796F">
      <w:r w:rsidRPr="00033231">
        <w:t>Caroline s</w:t>
      </w:r>
      <w:r w:rsidR="004F69D6">
        <w:t>’</w:t>
      </w:r>
      <w:r w:rsidRPr="00033231">
        <w:t>étonnait de voir une personne de cet âge si peu maîtresse d</w:t>
      </w:r>
      <w:r w:rsidR="004F69D6">
        <w:t>’</w:t>
      </w:r>
      <w:r w:rsidRPr="00033231">
        <w:t>elle-même</w:t>
      </w:r>
      <w:r w:rsidR="004F69D6">
        <w:t xml:space="preserve"> ; </w:t>
      </w:r>
      <w:r w:rsidRPr="00033231">
        <w:t>elle ne pouvait comprendre un tel ma</w:t>
      </w:r>
      <w:r w:rsidRPr="00033231">
        <w:t>n</w:t>
      </w:r>
      <w:r w:rsidRPr="00033231">
        <w:t>que de force chez une lady en apparence si robuste</w:t>
      </w:r>
      <w:r w:rsidR="004F69D6">
        <w:t xml:space="preserve"> : </w:t>
      </w:r>
      <w:r w:rsidRPr="00033231">
        <w:t xml:space="preserve">car </w:t>
      </w:r>
      <w:proofErr w:type="spellStart"/>
      <w:r w:rsidRPr="00033231">
        <w:t>mi</w:t>
      </w:r>
      <w:r w:rsidRPr="00033231">
        <w:t>s</w:t>
      </w:r>
      <w:r w:rsidRPr="00033231">
        <w:t>tress</w:t>
      </w:r>
      <w:proofErr w:type="spellEnd"/>
      <w:r w:rsidRPr="00033231">
        <w:t xml:space="preserve"> </w:t>
      </w:r>
      <w:proofErr w:type="spellStart"/>
      <w:r w:rsidRPr="00033231">
        <w:t>Pryor</w:t>
      </w:r>
      <w:proofErr w:type="spellEnd"/>
      <w:r w:rsidRPr="00033231">
        <w:t xml:space="preserve"> se hâta d</w:t>
      </w:r>
      <w:r w:rsidR="004F69D6">
        <w:t>’</w:t>
      </w:r>
      <w:r w:rsidRPr="00033231">
        <w:t>alléguer la fatigue de la marche</w:t>
      </w:r>
      <w:r w:rsidR="004F69D6">
        <w:t xml:space="preserve">, </w:t>
      </w:r>
      <w:r w:rsidRPr="00033231">
        <w:t>la chaleur</w:t>
      </w:r>
      <w:r w:rsidR="004F69D6">
        <w:t xml:space="preserve">, </w:t>
      </w:r>
      <w:r w:rsidRPr="00033231">
        <w:t>comme les raisons de son indisposition accidentelle</w:t>
      </w:r>
      <w:r w:rsidR="004F69D6">
        <w:t xml:space="preserve">. </w:t>
      </w:r>
      <w:r w:rsidRPr="00033231">
        <w:lastRenderedPageBreak/>
        <w:t>Pendant qu</w:t>
      </w:r>
      <w:r w:rsidR="004F69D6">
        <w:t>’</w:t>
      </w:r>
      <w:r w:rsidRPr="00033231">
        <w:t>avec plus de précipitation que de cohérence elle énumérait à plusieurs reprises les causes de son épuisement</w:t>
      </w:r>
      <w:r w:rsidR="004F69D6">
        <w:t xml:space="preserve">, </w:t>
      </w:r>
      <w:r w:rsidRPr="00033231">
        <w:t>Caroline s</w:t>
      </w:r>
      <w:r w:rsidR="004F69D6">
        <w:t>’</w:t>
      </w:r>
      <w:r w:rsidRPr="00033231">
        <w:t>efforçait doucement de la soulager en lui enlevant son châle et son chapeau</w:t>
      </w:r>
      <w:r w:rsidR="004F69D6">
        <w:t xml:space="preserve">. </w:t>
      </w:r>
      <w:proofErr w:type="spellStart"/>
      <w:r w:rsidRPr="00033231">
        <w:t>Mistress</w:t>
      </w:r>
      <w:proofErr w:type="spellEnd"/>
      <w:r w:rsidRPr="00033231">
        <w:t xml:space="preserve"> </w:t>
      </w:r>
      <w:proofErr w:type="spellStart"/>
      <w:r w:rsidRPr="00033231">
        <w:t>Pryor</w:t>
      </w:r>
      <w:proofErr w:type="spellEnd"/>
      <w:r w:rsidRPr="00033231">
        <w:t xml:space="preserve"> n</w:t>
      </w:r>
      <w:r w:rsidR="004F69D6">
        <w:t>’</w:t>
      </w:r>
      <w:r w:rsidRPr="00033231">
        <w:t>eût pas accepté de semblables a</w:t>
      </w:r>
      <w:r w:rsidRPr="00033231">
        <w:t>t</w:t>
      </w:r>
      <w:r w:rsidRPr="00033231">
        <w:t>tentions de tout le monde</w:t>
      </w:r>
      <w:r w:rsidR="004F69D6">
        <w:t xml:space="preserve">. </w:t>
      </w:r>
      <w:r w:rsidRPr="00033231">
        <w:t>En général</w:t>
      </w:r>
      <w:r w:rsidR="004F69D6">
        <w:t xml:space="preserve">, </w:t>
      </w:r>
      <w:r w:rsidRPr="00033231">
        <w:t>elle reculait devant le contact ou l</w:t>
      </w:r>
      <w:r w:rsidR="004F69D6">
        <w:t>’</w:t>
      </w:r>
      <w:r w:rsidRPr="00033231">
        <w:t>approche d</w:t>
      </w:r>
      <w:r w:rsidR="004F69D6">
        <w:t>’</w:t>
      </w:r>
      <w:r w:rsidRPr="00033231">
        <w:t>une main étrangère avec un mélange d</w:t>
      </w:r>
      <w:r w:rsidR="004F69D6">
        <w:t>’</w:t>
      </w:r>
      <w:r w:rsidRPr="00033231">
        <w:t>embarras et de froideur peu flatteur pour ceux qui lui offraient leur aide</w:t>
      </w:r>
      <w:r w:rsidR="004F69D6">
        <w:t xml:space="preserve">. </w:t>
      </w:r>
      <w:r w:rsidRPr="00033231">
        <w:t xml:space="preserve">Pour la petite main de miss </w:t>
      </w:r>
      <w:proofErr w:type="spellStart"/>
      <w:r w:rsidRPr="00033231">
        <w:t>Helstone</w:t>
      </w:r>
      <w:proofErr w:type="spellEnd"/>
      <w:r w:rsidRPr="00033231">
        <w:t xml:space="preserve"> elle se montra plus traitable</w:t>
      </w:r>
      <w:r w:rsidR="004F69D6">
        <w:t xml:space="preserve"> ; </w:t>
      </w:r>
      <w:r w:rsidRPr="00033231">
        <w:t>elle cessa de trembler et se calma en quelques minutes</w:t>
      </w:r>
      <w:r w:rsidR="004F69D6">
        <w:t>.</w:t>
      </w:r>
    </w:p>
    <w:p w14:paraId="2F8887DE" w14:textId="77777777" w:rsidR="004F69D6" w:rsidRDefault="00000000" w:rsidP="0021796F">
      <w:r w:rsidRPr="00033231">
        <w:t>Une fois dans son assiette ordinaire</w:t>
      </w:r>
      <w:r w:rsidR="004F69D6">
        <w:t xml:space="preserve">, </w:t>
      </w:r>
      <w:r w:rsidRPr="00033231">
        <w:t>elle se mit à causer de sujets familiers</w:t>
      </w:r>
      <w:r w:rsidR="004F69D6">
        <w:t xml:space="preserve">. </w:t>
      </w:r>
      <w:r w:rsidRPr="00033231">
        <w:t>Dans une compagnie mêlée</w:t>
      </w:r>
      <w:r w:rsidR="004F69D6">
        <w:t xml:space="preserve">, </w:t>
      </w:r>
      <w:proofErr w:type="spellStart"/>
      <w:r w:rsidRPr="00033231">
        <w:t>mistress</w:t>
      </w:r>
      <w:proofErr w:type="spellEnd"/>
      <w:r w:rsidRPr="00033231">
        <w:t xml:space="preserve"> </w:t>
      </w:r>
      <w:proofErr w:type="spellStart"/>
      <w:r w:rsidRPr="00033231">
        <w:t>Pryor</w:t>
      </w:r>
      <w:proofErr w:type="spellEnd"/>
      <w:r w:rsidRPr="00033231">
        <w:t xml:space="preserve"> o</w:t>
      </w:r>
      <w:r w:rsidRPr="00033231">
        <w:t>u</w:t>
      </w:r>
      <w:r w:rsidRPr="00033231">
        <w:t>vrait rarement la bouche</w:t>
      </w:r>
      <w:r w:rsidR="004F69D6">
        <w:t xml:space="preserve">, </w:t>
      </w:r>
      <w:r w:rsidRPr="00033231">
        <w:t>ou</w:t>
      </w:r>
      <w:r w:rsidR="004F69D6">
        <w:t xml:space="preserve">, </w:t>
      </w:r>
      <w:r w:rsidRPr="00033231">
        <w:t>si elle était obligée de parler</w:t>
      </w:r>
      <w:r w:rsidR="004F69D6">
        <w:t xml:space="preserve">, </w:t>
      </w:r>
      <w:r w:rsidRPr="00033231">
        <w:t>elle le faisait sous l</w:t>
      </w:r>
      <w:r w:rsidR="004F69D6">
        <w:t>’</w:t>
      </w:r>
      <w:r w:rsidRPr="00033231">
        <w:t>impression d</w:t>
      </w:r>
      <w:r w:rsidR="004F69D6">
        <w:t>’</w:t>
      </w:r>
      <w:r w:rsidRPr="00033231">
        <w:t>un sentiment de gêne et s</w:t>
      </w:r>
      <w:r w:rsidR="004F69D6">
        <w:t>’</w:t>
      </w:r>
      <w:r w:rsidRPr="00033231">
        <w:t>exprimait mal</w:t>
      </w:r>
      <w:r w:rsidR="004F69D6">
        <w:t xml:space="preserve">. </w:t>
      </w:r>
      <w:r w:rsidRPr="00033231">
        <w:t>Elle excellait dans le dialogue</w:t>
      </w:r>
      <w:r w:rsidR="004F69D6">
        <w:t xml:space="preserve"> ; </w:t>
      </w:r>
      <w:r w:rsidRPr="00033231">
        <w:t>son langage</w:t>
      </w:r>
      <w:r w:rsidR="004F69D6">
        <w:t xml:space="preserve">, </w:t>
      </w:r>
      <w:r w:rsidRPr="00033231">
        <w:t>toujours un peu formaliste</w:t>
      </w:r>
      <w:r w:rsidR="004F69D6">
        <w:t xml:space="preserve">, </w:t>
      </w:r>
      <w:r w:rsidRPr="00033231">
        <w:t>était choisi</w:t>
      </w:r>
      <w:r w:rsidR="004F69D6">
        <w:t xml:space="preserve"> ; </w:t>
      </w:r>
      <w:r w:rsidRPr="00033231">
        <w:t>ses idées étaient justes</w:t>
      </w:r>
      <w:r w:rsidR="004F69D6">
        <w:t xml:space="preserve">, </w:t>
      </w:r>
      <w:r w:rsidRPr="00033231">
        <w:t>ses connaissances variées et précises</w:t>
      </w:r>
      <w:r w:rsidR="004F69D6">
        <w:t xml:space="preserve"> ; </w:t>
      </w:r>
      <w:r w:rsidRPr="00033231">
        <w:t>Caroline éprouva du pla</w:t>
      </w:r>
      <w:r w:rsidRPr="00033231">
        <w:t>i</w:t>
      </w:r>
      <w:r w:rsidRPr="00033231">
        <w:t>sir à l</w:t>
      </w:r>
      <w:r w:rsidR="004F69D6">
        <w:t>’</w:t>
      </w:r>
      <w:r w:rsidRPr="00033231">
        <w:t>écouter</w:t>
      </w:r>
      <w:r w:rsidR="004F69D6">
        <w:t xml:space="preserve">, </w:t>
      </w:r>
      <w:r w:rsidRPr="00033231">
        <w:t>beaucoup plus qu</w:t>
      </w:r>
      <w:r w:rsidR="004F69D6">
        <w:t>’</w:t>
      </w:r>
      <w:r w:rsidRPr="00033231">
        <w:t>elle n</w:t>
      </w:r>
      <w:r w:rsidR="004F69D6">
        <w:t>’</w:t>
      </w:r>
      <w:r w:rsidRPr="00033231">
        <w:t>eût pu s</w:t>
      </w:r>
      <w:r w:rsidR="004F69D6">
        <w:t>’</w:t>
      </w:r>
      <w:r w:rsidRPr="00033231">
        <w:t>y attendre</w:t>
      </w:r>
      <w:r w:rsidR="004F69D6">
        <w:t>.</w:t>
      </w:r>
    </w:p>
    <w:p w14:paraId="2A1A731E" w14:textId="77777777" w:rsidR="004F69D6" w:rsidRDefault="00000000" w:rsidP="0021796F">
      <w:r w:rsidRPr="00033231">
        <w:t>Sur le mur opposé au sofa où elles étaient assises se tro</w:t>
      </w:r>
      <w:r w:rsidRPr="00033231">
        <w:t>u</w:t>
      </w:r>
      <w:r w:rsidRPr="00033231">
        <w:t>vaient trois portraits</w:t>
      </w:r>
      <w:r w:rsidR="004F69D6">
        <w:t xml:space="preserve"> : </w:t>
      </w:r>
      <w:r w:rsidRPr="00033231">
        <w:t>celui du centre</w:t>
      </w:r>
      <w:r w:rsidR="004F69D6">
        <w:t xml:space="preserve">, </w:t>
      </w:r>
      <w:r w:rsidRPr="00033231">
        <w:t>au-dessus de la cheminée</w:t>
      </w:r>
      <w:r w:rsidR="004F69D6">
        <w:t xml:space="preserve">, </w:t>
      </w:r>
      <w:r w:rsidRPr="00033231">
        <w:t>était un portrait de femme</w:t>
      </w:r>
      <w:r w:rsidR="004F69D6">
        <w:t xml:space="preserve"> ; </w:t>
      </w:r>
      <w:r w:rsidRPr="00033231">
        <w:t>les deux autres étaient des portraits d</w:t>
      </w:r>
      <w:r w:rsidR="004F69D6">
        <w:t>’</w:t>
      </w:r>
      <w:r w:rsidRPr="00033231">
        <w:t>hommes</w:t>
      </w:r>
      <w:r w:rsidR="004F69D6">
        <w:t>.</w:t>
      </w:r>
    </w:p>
    <w:p w14:paraId="6551316B" w14:textId="77777777" w:rsidR="004F69D6" w:rsidRDefault="004F69D6" w:rsidP="0021796F">
      <w:r>
        <w:t>« </w:t>
      </w:r>
      <w:r w:rsidR="00000000" w:rsidRPr="00033231">
        <w:t>Voilà une belle tête</w:t>
      </w:r>
      <w:r>
        <w:t xml:space="preserve">, </w:t>
      </w:r>
      <w:r w:rsidR="00000000" w:rsidRPr="00033231">
        <w:t xml:space="preserve">dit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interrompant une légère pause qui avait suivi une demi-heure de conversation animée</w:t>
      </w:r>
      <w:r>
        <w:t xml:space="preserve">. </w:t>
      </w:r>
      <w:r w:rsidR="00000000" w:rsidRPr="00033231">
        <w:t>Les traits sont parfaits</w:t>
      </w:r>
      <w:r>
        <w:t xml:space="preserve">, </w:t>
      </w:r>
      <w:r w:rsidR="00000000" w:rsidRPr="00033231">
        <w:t>nul ciseau de sculpteur ne pou</w:t>
      </w:r>
      <w:r w:rsidR="00000000" w:rsidRPr="00033231">
        <w:t>r</w:t>
      </w:r>
      <w:r w:rsidR="00000000" w:rsidRPr="00033231">
        <w:t>rait ajouter à leur beauté</w:t>
      </w:r>
      <w:r>
        <w:t xml:space="preserve">. </w:t>
      </w:r>
      <w:r w:rsidR="00000000" w:rsidRPr="00033231">
        <w:t>C</w:t>
      </w:r>
      <w:r>
        <w:t>’</w:t>
      </w:r>
      <w:r w:rsidR="00000000" w:rsidRPr="00033231">
        <w:t>est un portrait d</w:t>
      </w:r>
      <w:r>
        <w:t>’</w:t>
      </w:r>
      <w:r w:rsidR="00000000" w:rsidRPr="00033231">
        <w:t>après nature</w:t>
      </w:r>
      <w:r>
        <w:t xml:space="preserve">, </w:t>
      </w:r>
      <w:r w:rsidR="00000000" w:rsidRPr="00033231">
        <w:t>je présume</w:t>
      </w:r>
      <w:r>
        <w:t> ?</w:t>
      </w:r>
    </w:p>
    <w:p w14:paraId="4D3B127A" w14:textId="77777777" w:rsidR="004F69D6" w:rsidRDefault="004F69D6" w:rsidP="0021796F">
      <w:r>
        <w:t>— </w:t>
      </w:r>
      <w:r w:rsidR="00000000" w:rsidRPr="00033231">
        <w:t>C</w:t>
      </w:r>
      <w:r>
        <w:t>’</w:t>
      </w:r>
      <w:r w:rsidR="00000000" w:rsidRPr="00033231">
        <w:t xml:space="preserve">est le portrait de </w:t>
      </w:r>
      <w:proofErr w:type="spellStart"/>
      <w:r w:rsidR="00000000" w:rsidRPr="00033231">
        <w:t>mistress</w:t>
      </w:r>
      <w:proofErr w:type="spellEnd"/>
      <w:r w:rsidR="00000000" w:rsidRPr="00033231">
        <w:t xml:space="preserve"> </w:t>
      </w:r>
      <w:proofErr w:type="spellStart"/>
      <w:r w:rsidR="00000000" w:rsidRPr="00033231">
        <w:t>Helstone</w:t>
      </w:r>
      <w:proofErr w:type="spellEnd"/>
      <w:r>
        <w:t>.</w:t>
      </w:r>
    </w:p>
    <w:p w14:paraId="40EE8004" w14:textId="77777777" w:rsidR="004F69D6" w:rsidRDefault="004F69D6" w:rsidP="0021796F">
      <w:r>
        <w:lastRenderedPageBreak/>
        <w:t>— </w:t>
      </w:r>
      <w:r w:rsidR="00000000" w:rsidRPr="00033231">
        <w:t xml:space="preserve">De </w:t>
      </w:r>
      <w:proofErr w:type="spellStart"/>
      <w:r w:rsidR="00000000" w:rsidRPr="00033231">
        <w:t>mistress</w:t>
      </w:r>
      <w:proofErr w:type="spellEnd"/>
      <w:r w:rsidR="00000000" w:rsidRPr="00033231">
        <w:t xml:space="preserve"> </w:t>
      </w:r>
      <w:proofErr w:type="spellStart"/>
      <w:r w:rsidR="00000000" w:rsidRPr="00033231">
        <w:t>Matthewson</w:t>
      </w:r>
      <w:proofErr w:type="spellEnd"/>
      <w:r w:rsidR="00000000" w:rsidRPr="00033231">
        <w:t xml:space="preserve"> </w:t>
      </w:r>
      <w:proofErr w:type="spellStart"/>
      <w:r w:rsidR="00000000" w:rsidRPr="00033231">
        <w:t>Helstone</w:t>
      </w:r>
      <w:proofErr w:type="spellEnd"/>
      <w:r>
        <w:t xml:space="preserve"> ? </w:t>
      </w:r>
      <w:r w:rsidR="00000000" w:rsidRPr="00033231">
        <w:t>de la femme de votre oncle</w:t>
      </w:r>
      <w:r>
        <w:t> ?</w:t>
      </w:r>
    </w:p>
    <w:p w14:paraId="7EC0CB0D" w14:textId="77777777" w:rsidR="004F69D6" w:rsidRDefault="004F69D6" w:rsidP="0021796F">
      <w:r>
        <w:t>— </w:t>
      </w:r>
      <w:r w:rsidR="00000000" w:rsidRPr="00033231">
        <w:t>Oui</w:t>
      </w:r>
      <w:r>
        <w:t xml:space="preserve">, </w:t>
      </w:r>
      <w:r w:rsidR="00000000" w:rsidRPr="00033231">
        <w:t>et on le dit d</w:t>
      </w:r>
      <w:r>
        <w:t>’</w:t>
      </w:r>
      <w:r w:rsidR="00000000" w:rsidRPr="00033231">
        <w:t>une parfaite ressemblance</w:t>
      </w:r>
      <w:r>
        <w:t xml:space="preserve">. </w:t>
      </w:r>
      <w:r w:rsidR="00000000" w:rsidRPr="00033231">
        <w:t>Avant son mariage</w:t>
      </w:r>
      <w:r>
        <w:t xml:space="preserve">, </w:t>
      </w:r>
      <w:r w:rsidR="00000000" w:rsidRPr="00033231">
        <w:t>elle était citée comme la beauté du district</w:t>
      </w:r>
      <w:r>
        <w:t>.</w:t>
      </w:r>
    </w:p>
    <w:p w14:paraId="7794E52B" w14:textId="77777777" w:rsidR="004F69D6" w:rsidRDefault="004F69D6" w:rsidP="0021796F">
      <w:r>
        <w:t>— </w:t>
      </w:r>
      <w:r w:rsidR="00000000" w:rsidRPr="00033231">
        <w:t>Et à juste titre</w:t>
      </w:r>
      <w:r>
        <w:t xml:space="preserve"> : </w:t>
      </w:r>
      <w:r w:rsidR="00000000" w:rsidRPr="00033231">
        <w:t>quelle pureté de lignes</w:t>
      </w:r>
      <w:r>
        <w:t xml:space="preserve"> ! </w:t>
      </w:r>
      <w:r w:rsidR="00000000" w:rsidRPr="00033231">
        <w:t>C</w:t>
      </w:r>
      <w:r>
        <w:t>’</w:t>
      </w:r>
      <w:r w:rsidR="00000000" w:rsidRPr="00033231">
        <w:t>est cependant un visage passif</w:t>
      </w:r>
      <w:r>
        <w:t xml:space="preserve">. </w:t>
      </w:r>
      <w:r w:rsidR="00000000" w:rsidRPr="00033231">
        <w:t>L</w:t>
      </w:r>
      <w:r>
        <w:t>’</w:t>
      </w:r>
      <w:r w:rsidR="00000000" w:rsidRPr="00033231">
        <w:t>original n</w:t>
      </w:r>
      <w:r>
        <w:t>’</w:t>
      </w:r>
      <w:r w:rsidR="00000000" w:rsidRPr="00033231">
        <w:t>a pas dû être ce qu</w:t>
      </w:r>
      <w:r>
        <w:t>’</w:t>
      </w:r>
      <w:r w:rsidR="00000000" w:rsidRPr="00033231">
        <w:t>on appelle g</w:t>
      </w:r>
      <w:r w:rsidR="00000000" w:rsidRPr="00033231">
        <w:t>é</w:t>
      </w:r>
      <w:r w:rsidR="00000000" w:rsidRPr="00033231">
        <w:t>néralement une femme d</w:t>
      </w:r>
      <w:r>
        <w:t>’</w:t>
      </w:r>
      <w:r w:rsidR="00000000" w:rsidRPr="00033231">
        <w:t>esprit</w:t>
      </w:r>
      <w:r>
        <w:t>.</w:t>
      </w:r>
    </w:p>
    <w:p w14:paraId="0093A379" w14:textId="77777777" w:rsidR="004F69D6" w:rsidRDefault="004F69D6" w:rsidP="0021796F">
      <w:r>
        <w:t>— </w:t>
      </w:r>
      <w:r w:rsidR="00000000" w:rsidRPr="00033231">
        <w:t>Je crois que c</w:t>
      </w:r>
      <w:r>
        <w:t>’</w:t>
      </w:r>
      <w:r w:rsidR="00000000" w:rsidRPr="00033231">
        <w:t>était une personne remarquablement ca</w:t>
      </w:r>
      <w:r w:rsidR="00000000" w:rsidRPr="00033231">
        <w:t>l</w:t>
      </w:r>
      <w:r w:rsidR="00000000" w:rsidRPr="00033231">
        <w:t>me et silencieuse</w:t>
      </w:r>
      <w:r>
        <w:t>.</w:t>
      </w:r>
    </w:p>
    <w:p w14:paraId="1AE2DC79" w14:textId="77777777" w:rsidR="004F69D6" w:rsidRDefault="004F69D6" w:rsidP="0021796F">
      <w:r>
        <w:t>— </w:t>
      </w:r>
      <w:r w:rsidR="00000000" w:rsidRPr="00033231">
        <w:t>On a peine à croire</w:t>
      </w:r>
      <w:r>
        <w:t xml:space="preserve">, </w:t>
      </w:r>
      <w:r w:rsidR="00000000" w:rsidRPr="00033231">
        <w:t>ma chère</w:t>
      </w:r>
      <w:r>
        <w:t xml:space="preserve">, </w:t>
      </w:r>
      <w:r w:rsidR="00000000" w:rsidRPr="00033231">
        <w:t>que le choix de votre oncle ait pu tomber sur une compagne de ce caractère</w:t>
      </w:r>
      <w:r>
        <w:t xml:space="preserve">. </w:t>
      </w:r>
      <w:r w:rsidR="00000000" w:rsidRPr="00033231">
        <w:t>Est-ce qu</w:t>
      </w:r>
      <w:r>
        <w:t>’</w:t>
      </w:r>
      <w:r w:rsidR="00000000" w:rsidRPr="00033231">
        <w:t>il n</w:t>
      </w:r>
      <w:r>
        <w:t>’</w:t>
      </w:r>
      <w:r w:rsidR="00000000" w:rsidRPr="00033231">
        <w:t>aime pas à être amusé par un vif babillage</w:t>
      </w:r>
      <w:r>
        <w:t> ?</w:t>
      </w:r>
    </w:p>
    <w:p w14:paraId="45DB4C99" w14:textId="77777777" w:rsidR="004F69D6" w:rsidRDefault="004F69D6" w:rsidP="0021796F">
      <w:r>
        <w:t>— </w:t>
      </w:r>
      <w:r w:rsidR="00000000" w:rsidRPr="00033231">
        <w:t>En compagnie</w:t>
      </w:r>
      <w:r>
        <w:t xml:space="preserve">, </w:t>
      </w:r>
      <w:r w:rsidR="00000000" w:rsidRPr="00033231">
        <w:t>oui</w:t>
      </w:r>
      <w:r>
        <w:t xml:space="preserve">. </w:t>
      </w:r>
      <w:r w:rsidR="00000000" w:rsidRPr="00033231">
        <w:t>Mais il dit toujours qu</w:t>
      </w:r>
      <w:r>
        <w:t>’</w:t>
      </w:r>
      <w:r w:rsidR="00000000" w:rsidRPr="00033231">
        <w:t>il ne pourrait supporter une femme loquace</w:t>
      </w:r>
      <w:r>
        <w:t xml:space="preserve">. </w:t>
      </w:r>
      <w:r w:rsidR="00000000" w:rsidRPr="00033231">
        <w:t>Il lui faut le calme à la maison</w:t>
      </w:r>
      <w:r>
        <w:t xml:space="preserve">. </w:t>
      </w:r>
      <w:r w:rsidR="00000000" w:rsidRPr="00033231">
        <w:t>On sort pour bavarder</w:t>
      </w:r>
      <w:r>
        <w:t xml:space="preserve">, </w:t>
      </w:r>
      <w:r w:rsidR="00000000" w:rsidRPr="00033231">
        <w:t>affirme-t-il</w:t>
      </w:r>
      <w:r>
        <w:t xml:space="preserve">. </w:t>
      </w:r>
      <w:r w:rsidR="00000000" w:rsidRPr="00033231">
        <w:t>On rentre à la maison pour lire et réfléchir</w:t>
      </w:r>
      <w:r>
        <w:t>.</w:t>
      </w:r>
    </w:p>
    <w:p w14:paraId="3CDF61AA" w14:textId="77777777" w:rsidR="004F69D6" w:rsidRDefault="004F69D6" w:rsidP="0021796F">
      <w:r>
        <w:t>— </w:t>
      </w:r>
      <w:r w:rsidR="00000000" w:rsidRPr="00033231">
        <w:t xml:space="preserve">Je crois avoir entendu dire que </w:t>
      </w:r>
      <w:proofErr w:type="spellStart"/>
      <w:r w:rsidR="00000000" w:rsidRPr="00033231">
        <w:t>mistress</w:t>
      </w:r>
      <w:proofErr w:type="spellEnd"/>
      <w:r w:rsidR="00000000" w:rsidRPr="00033231">
        <w:t xml:space="preserve"> </w:t>
      </w:r>
      <w:proofErr w:type="spellStart"/>
      <w:r w:rsidR="00000000" w:rsidRPr="00033231">
        <w:t>Matthewson</w:t>
      </w:r>
      <w:proofErr w:type="spellEnd"/>
      <w:r w:rsidR="00000000" w:rsidRPr="00033231">
        <w:t xml:space="preserve"> ne vécut que peu d</w:t>
      </w:r>
      <w:r>
        <w:t>’</w:t>
      </w:r>
      <w:r w:rsidR="00000000" w:rsidRPr="00033231">
        <w:t>années après son mariage</w:t>
      </w:r>
      <w:r>
        <w:t> ?</w:t>
      </w:r>
    </w:p>
    <w:p w14:paraId="3A936F96" w14:textId="77777777" w:rsidR="004F69D6" w:rsidRDefault="004F69D6" w:rsidP="0021796F">
      <w:r>
        <w:t>— </w:t>
      </w:r>
      <w:r w:rsidR="00000000" w:rsidRPr="00033231">
        <w:t>Environ cinq ans</w:t>
      </w:r>
      <w:r>
        <w:t>.</w:t>
      </w:r>
    </w:p>
    <w:p w14:paraId="5C3643E5" w14:textId="77777777" w:rsidR="004F69D6" w:rsidRDefault="004F69D6" w:rsidP="0021796F">
      <w:r>
        <w:t>— </w:t>
      </w:r>
      <w:r w:rsidR="00000000" w:rsidRPr="00033231">
        <w:t>Eh bien</w:t>
      </w:r>
      <w:r>
        <w:t xml:space="preserve">, </w:t>
      </w:r>
      <w:r w:rsidR="00000000" w:rsidRPr="00033231">
        <w:t>ma chère</w:t>
      </w:r>
      <w:r>
        <w:t xml:space="preserve">, </w:t>
      </w:r>
      <w:r w:rsidR="00000000" w:rsidRPr="00033231">
        <w:t xml:space="preserve">poursuivit </w:t>
      </w:r>
      <w:proofErr w:type="spellStart"/>
      <w:r w:rsidR="00000000" w:rsidRPr="00033231">
        <w:t>mistress</w:t>
      </w:r>
      <w:proofErr w:type="spellEnd"/>
      <w:r w:rsidR="00000000" w:rsidRPr="00033231">
        <w:t xml:space="preserve"> </w:t>
      </w:r>
      <w:proofErr w:type="spellStart"/>
      <w:r w:rsidR="00000000" w:rsidRPr="00033231">
        <w:t>Pryor</w:t>
      </w:r>
      <w:proofErr w:type="spellEnd"/>
      <w:r w:rsidR="00000000" w:rsidRPr="00033231">
        <w:t xml:space="preserve"> en se levant pour partir</w:t>
      </w:r>
      <w:r>
        <w:t xml:space="preserve">, </w:t>
      </w:r>
      <w:r w:rsidR="00000000" w:rsidRPr="00033231">
        <w:t xml:space="preserve">il est entendu que vous viendrez souvent à </w:t>
      </w:r>
      <w:proofErr w:type="spellStart"/>
      <w:r w:rsidR="00000000" w:rsidRPr="00033231">
        <w:t>Fiel</w:t>
      </w:r>
      <w:r w:rsidR="00000000" w:rsidRPr="00033231">
        <w:t>d</w:t>
      </w:r>
      <w:r w:rsidR="00000000" w:rsidRPr="00033231">
        <w:t>head</w:t>
      </w:r>
      <w:proofErr w:type="spellEnd"/>
      <w:r>
        <w:t xml:space="preserve"> ; </w:t>
      </w:r>
      <w:r w:rsidR="00000000" w:rsidRPr="00033231">
        <w:t>j</w:t>
      </w:r>
      <w:r>
        <w:t>’</w:t>
      </w:r>
      <w:r w:rsidR="00000000" w:rsidRPr="00033231">
        <w:t>espère que vous n</w:t>
      </w:r>
      <w:r>
        <w:t>’</w:t>
      </w:r>
      <w:r w:rsidR="00000000" w:rsidRPr="00033231">
        <w:t>y manquerez pas</w:t>
      </w:r>
      <w:r>
        <w:t xml:space="preserve">. </w:t>
      </w:r>
      <w:r w:rsidR="00000000" w:rsidRPr="00033231">
        <w:t>Vous devez vous trouver bien isolée ici</w:t>
      </w:r>
      <w:r>
        <w:t xml:space="preserve">, </w:t>
      </w:r>
      <w:r w:rsidR="00000000" w:rsidRPr="00033231">
        <w:t>sans autre femme que vous dans cette maison</w:t>
      </w:r>
      <w:r>
        <w:t xml:space="preserve"> ? </w:t>
      </w:r>
      <w:r w:rsidR="00000000" w:rsidRPr="00033231">
        <w:t>Vous devez nécessairement passer une grande partie de votre vie dans la solitude</w:t>
      </w:r>
      <w:r>
        <w:t> ?</w:t>
      </w:r>
    </w:p>
    <w:p w14:paraId="312BF738" w14:textId="452CA156" w:rsidR="00000000" w:rsidRPr="00033231" w:rsidRDefault="004F69D6" w:rsidP="0021796F">
      <w:r>
        <w:t>— </w:t>
      </w:r>
      <w:r w:rsidR="00000000" w:rsidRPr="00033231">
        <w:t>J</w:t>
      </w:r>
      <w:r>
        <w:t>’</w:t>
      </w:r>
      <w:r w:rsidR="00000000" w:rsidRPr="00033231">
        <w:t>y suis habituée</w:t>
      </w:r>
      <w:r>
        <w:t xml:space="preserve"> ; </w:t>
      </w:r>
      <w:r w:rsidR="00000000" w:rsidRPr="00033231">
        <w:t>j</w:t>
      </w:r>
      <w:r>
        <w:t>’</w:t>
      </w:r>
      <w:r w:rsidR="00000000" w:rsidRPr="00033231">
        <w:t>ai grandi ainsi</w:t>
      </w:r>
      <w:r>
        <w:t xml:space="preserve">. </w:t>
      </w:r>
      <w:r w:rsidR="00000000" w:rsidRPr="00033231">
        <w:t>Puis-je vous aider à arranger votre châle</w:t>
      </w:r>
      <w:r>
        <w:t> ? »</w:t>
      </w:r>
    </w:p>
    <w:p w14:paraId="71FCD809" w14:textId="77777777" w:rsidR="004F69D6" w:rsidRDefault="00000000" w:rsidP="0021796F">
      <w:proofErr w:type="spellStart"/>
      <w:r w:rsidRPr="00033231">
        <w:lastRenderedPageBreak/>
        <w:t>Mistress</w:t>
      </w:r>
      <w:proofErr w:type="spellEnd"/>
      <w:r w:rsidRPr="00033231">
        <w:t xml:space="preserve"> </w:t>
      </w:r>
      <w:proofErr w:type="spellStart"/>
      <w:r w:rsidRPr="00033231">
        <w:t>Pryor</w:t>
      </w:r>
      <w:proofErr w:type="spellEnd"/>
      <w:r w:rsidRPr="00033231">
        <w:t xml:space="preserve"> accepta l</w:t>
      </w:r>
      <w:r w:rsidR="004F69D6">
        <w:t>’</w:t>
      </w:r>
      <w:r w:rsidRPr="00033231">
        <w:t>assistance qui lui était offerte</w:t>
      </w:r>
      <w:r w:rsidR="004F69D6">
        <w:t>.</w:t>
      </w:r>
    </w:p>
    <w:p w14:paraId="70EE1F1F" w14:textId="28D7985C" w:rsidR="00000000" w:rsidRPr="00033231" w:rsidRDefault="004F69D6" w:rsidP="0021796F">
      <w:r>
        <w:t>— </w:t>
      </w:r>
      <w:r w:rsidR="00000000" w:rsidRPr="00033231">
        <w:t>Si vous avez besoin de conseils dans vos études</w:t>
      </w:r>
      <w:r>
        <w:t xml:space="preserve">, </w:t>
      </w:r>
      <w:r w:rsidR="00000000" w:rsidRPr="00033231">
        <w:t>dit-elle</w:t>
      </w:r>
      <w:r>
        <w:t xml:space="preserve">, </w:t>
      </w:r>
      <w:r w:rsidR="00000000" w:rsidRPr="00033231">
        <w:t>je suis à vos ordres</w:t>
      </w:r>
      <w:r>
        <w:t>. »</w:t>
      </w:r>
    </w:p>
    <w:p w14:paraId="63666241" w14:textId="77777777" w:rsidR="004F69D6" w:rsidRDefault="00000000" w:rsidP="0021796F">
      <w:r w:rsidRPr="00033231">
        <w:t>Caroline exprima vivement sa gratitude</w:t>
      </w:r>
      <w:r w:rsidR="004F69D6">
        <w:t>.</w:t>
      </w:r>
    </w:p>
    <w:p w14:paraId="240D9AF3" w14:textId="0BF8D094" w:rsidR="00000000" w:rsidRPr="00033231" w:rsidRDefault="004F69D6" w:rsidP="0021796F">
      <w:r>
        <w:t>« </w:t>
      </w:r>
      <w:r w:rsidR="00000000" w:rsidRPr="00033231">
        <w:t>J</w:t>
      </w:r>
      <w:r>
        <w:t>’</w:t>
      </w:r>
      <w:r w:rsidR="00000000" w:rsidRPr="00033231">
        <w:t>espère avoir de fréquentes conversations avec vous</w:t>
      </w:r>
      <w:r>
        <w:t xml:space="preserve">. </w:t>
      </w:r>
      <w:r w:rsidR="00000000" w:rsidRPr="00033231">
        <w:t>Je désirerais pouvoir vous être utile</w:t>
      </w:r>
      <w:r>
        <w:t>. »</w:t>
      </w:r>
    </w:p>
    <w:p w14:paraId="0F1D826D" w14:textId="77777777" w:rsidR="004F69D6" w:rsidRDefault="00000000" w:rsidP="0021796F">
      <w:r w:rsidRPr="00033231">
        <w:t xml:space="preserve">De nouveau miss </w:t>
      </w:r>
      <w:proofErr w:type="spellStart"/>
      <w:r w:rsidRPr="00033231">
        <w:t>Helstone</w:t>
      </w:r>
      <w:proofErr w:type="spellEnd"/>
      <w:r w:rsidRPr="00033231">
        <w:t xml:space="preserve"> exprima ses remercîments</w:t>
      </w:r>
      <w:r w:rsidR="004F69D6">
        <w:t xml:space="preserve">. </w:t>
      </w:r>
      <w:r w:rsidRPr="00033231">
        <w:t>Elle comprenait quel cœur sympathique était caché sous l</w:t>
      </w:r>
      <w:r w:rsidR="004F69D6">
        <w:t>’</w:t>
      </w:r>
      <w:r w:rsidRPr="00033231">
        <w:t>apparence froide et réservée de sa visiteuse</w:t>
      </w:r>
      <w:r w:rsidR="004F69D6">
        <w:t xml:space="preserve">. </w:t>
      </w:r>
      <w:r w:rsidRPr="00033231">
        <w:t xml:space="preserve">Observant que </w:t>
      </w:r>
      <w:proofErr w:type="spellStart"/>
      <w:r w:rsidRPr="00033231">
        <w:t>mistress</w:t>
      </w:r>
      <w:proofErr w:type="spellEnd"/>
      <w:r w:rsidRPr="00033231">
        <w:t xml:space="preserve"> </w:t>
      </w:r>
      <w:proofErr w:type="spellStart"/>
      <w:r w:rsidRPr="00033231">
        <w:t>Pryor</w:t>
      </w:r>
      <w:proofErr w:type="spellEnd"/>
      <w:r w:rsidRPr="00033231">
        <w:t xml:space="preserve"> jetait de nouveau en sortant un regard d</w:t>
      </w:r>
      <w:r w:rsidR="004F69D6">
        <w:t>’</w:t>
      </w:r>
      <w:r w:rsidRPr="00033231">
        <w:t>intérêt sur les portraits</w:t>
      </w:r>
      <w:r w:rsidR="004F69D6">
        <w:t xml:space="preserve">, </w:t>
      </w:r>
      <w:r w:rsidRPr="00033231">
        <w:t>Caroline lui dit</w:t>
      </w:r>
      <w:r w:rsidR="004F69D6">
        <w:t> :</w:t>
      </w:r>
    </w:p>
    <w:p w14:paraId="679E7284" w14:textId="77777777" w:rsidR="004F69D6" w:rsidRDefault="004F69D6" w:rsidP="0021796F">
      <w:r>
        <w:t>« </w:t>
      </w:r>
      <w:r w:rsidR="00000000" w:rsidRPr="00033231">
        <w:t>Le portrait le plus près de la fenêtre est</w:t>
      </w:r>
      <w:r>
        <w:t xml:space="preserve">, </w:t>
      </w:r>
      <w:r w:rsidR="00000000" w:rsidRPr="00033231">
        <w:t>comme vous voyez</w:t>
      </w:r>
      <w:r>
        <w:t xml:space="preserve">, </w:t>
      </w:r>
      <w:r w:rsidR="00000000" w:rsidRPr="00033231">
        <w:t>celui de mon oncle</w:t>
      </w:r>
      <w:r>
        <w:t xml:space="preserve">, </w:t>
      </w:r>
      <w:r w:rsidR="00000000" w:rsidRPr="00033231">
        <w:t>mais plus jeune de vingt ans</w:t>
      </w:r>
      <w:r>
        <w:t xml:space="preserve"> ; </w:t>
      </w:r>
      <w:r w:rsidR="00000000" w:rsidRPr="00033231">
        <w:t>celui qui est à gauche de la cheminée est son frère James</w:t>
      </w:r>
      <w:r>
        <w:t xml:space="preserve">, </w:t>
      </w:r>
      <w:r w:rsidR="00000000" w:rsidRPr="00033231">
        <w:t>mon père</w:t>
      </w:r>
      <w:r>
        <w:t>.</w:t>
      </w:r>
    </w:p>
    <w:p w14:paraId="31D93848" w14:textId="77777777" w:rsidR="004F69D6" w:rsidRDefault="004F69D6" w:rsidP="0021796F">
      <w:r>
        <w:t>— </w:t>
      </w:r>
      <w:r w:rsidR="00000000" w:rsidRPr="00033231">
        <w:t>Il y a entre eux un air de ressemblance</w:t>
      </w:r>
      <w:r>
        <w:t xml:space="preserve">, </w:t>
      </w:r>
      <w:r w:rsidR="00000000" w:rsidRPr="00033231">
        <w:t xml:space="preserve">dit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 </w:t>
      </w:r>
      <w:r w:rsidR="00000000" w:rsidRPr="00033231">
        <w:t>cependant une différence de caractère se remarque dans le modelé du front et de la bouche</w:t>
      </w:r>
      <w:r>
        <w:t>.</w:t>
      </w:r>
    </w:p>
    <w:p w14:paraId="3C4B150E" w14:textId="77777777" w:rsidR="004F69D6" w:rsidRDefault="004F69D6" w:rsidP="0021796F">
      <w:r>
        <w:t>— </w:t>
      </w:r>
      <w:r w:rsidR="00000000" w:rsidRPr="00033231">
        <w:t>Quelle différence</w:t>
      </w:r>
      <w:r>
        <w:t xml:space="preserve"> ? </w:t>
      </w:r>
      <w:r w:rsidR="00000000" w:rsidRPr="00033231">
        <w:t>demanda Caroline en l</w:t>
      </w:r>
      <w:r>
        <w:t>’</w:t>
      </w:r>
      <w:r w:rsidR="00000000" w:rsidRPr="00033231">
        <w:t>accompagnant jusqu</w:t>
      </w:r>
      <w:r>
        <w:t>’</w:t>
      </w:r>
      <w:r w:rsidR="00000000" w:rsidRPr="00033231">
        <w:t>à la porte</w:t>
      </w:r>
      <w:r>
        <w:t xml:space="preserve">, </w:t>
      </w:r>
      <w:r w:rsidR="00000000" w:rsidRPr="00033231">
        <w:t xml:space="preserve">James </w:t>
      </w:r>
      <w:proofErr w:type="spellStart"/>
      <w:r w:rsidR="00000000" w:rsidRPr="00033231">
        <w:t>Helstone</w:t>
      </w:r>
      <w:proofErr w:type="spellEnd"/>
      <w:r>
        <w:t xml:space="preserve">, </w:t>
      </w:r>
      <w:r w:rsidR="00000000" w:rsidRPr="00033231">
        <w:t>c</w:t>
      </w:r>
      <w:r>
        <w:t>’</w:t>
      </w:r>
      <w:r w:rsidR="00000000" w:rsidRPr="00033231">
        <w:t>est-à-dire mon père</w:t>
      </w:r>
      <w:r>
        <w:t xml:space="preserve">, </w:t>
      </w:r>
      <w:r w:rsidR="00000000" w:rsidRPr="00033231">
        <w:t>est g</w:t>
      </w:r>
      <w:r w:rsidR="00000000" w:rsidRPr="00033231">
        <w:t>é</w:t>
      </w:r>
      <w:r w:rsidR="00000000" w:rsidRPr="00033231">
        <w:t>néralement considéré comme le mieux des deux</w:t>
      </w:r>
      <w:r>
        <w:t xml:space="preserve">. </w:t>
      </w:r>
      <w:r w:rsidR="00000000" w:rsidRPr="00033231">
        <w:t>J</w:t>
      </w:r>
      <w:r>
        <w:t>’</w:t>
      </w:r>
      <w:r w:rsidR="00000000" w:rsidRPr="00033231">
        <w:t>ai remarqué que les étrangers s</w:t>
      </w:r>
      <w:r>
        <w:t>’</w:t>
      </w:r>
      <w:r w:rsidR="00000000" w:rsidRPr="00033231">
        <w:t>écrient toujours</w:t>
      </w:r>
      <w:r>
        <w:t> : « </w:t>
      </w:r>
      <w:r w:rsidR="00000000" w:rsidRPr="00033231">
        <w:t>Quelle charmante f</w:t>
      </w:r>
      <w:r w:rsidR="00000000" w:rsidRPr="00033231">
        <w:t>i</w:t>
      </w:r>
      <w:r w:rsidR="00000000" w:rsidRPr="00033231">
        <w:t>g</w:t>
      </w:r>
      <w:r w:rsidR="00000000" w:rsidRPr="00033231">
        <w:t>u</w:t>
      </w:r>
      <w:r w:rsidR="00000000" w:rsidRPr="00033231">
        <w:t>re</w:t>
      </w:r>
      <w:r>
        <w:t> ! »</w:t>
      </w:r>
      <w:r w:rsidR="00000000" w:rsidRPr="00033231">
        <w:t xml:space="preserve"> Trouvez-vous beau ce portrait</w:t>
      </w:r>
      <w:r>
        <w:t xml:space="preserve">, </w:t>
      </w:r>
      <w:proofErr w:type="spellStart"/>
      <w:r w:rsidR="00000000" w:rsidRPr="00033231">
        <w:t>mistress</w:t>
      </w:r>
      <w:proofErr w:type="spellEnd"/>
      <w:r w:rsidR="00000000" w:rsidRPr="00033231">
        <w:t xml:space="preserve"> </w:t>
      </w:r>
      <w:proofErr w:type="spellStart"/>
      <w:r w:rsidR="00000000" w:rsidRPr="00033231">
        <w:t>Pryor</w:t>
      </w:r>
      <w:proofErr w:type="spellEnd"/>
      <w:r>
        <w:t> ?</w:t>
      </w:r>
    </w:p>
    <w:p w14:paraId="163E50F2" w14:textId="77777777" w:rsidR="004F69D6" w:rsidRDefault="004F69D6" w:rsidP="0021796F">
      <w:r>
        <w:t>— </w:t>
      </w:r>
      <w:r w:rsidR="00000000" w:rsidRPr="00033231">
        <w:t>Les traits en sont beaucoup plus doux et plus fins que ceux de votre oncle</w:t>
      </w:r>
      <w:r>
        <w:t>.</w:t>
      </w:r>
    </w:p>
    <w:p w14:paraId="6CD66798" w14:textId="77777777" w:rsidR="004F69D6" w:rsidRDefault="004F69D6" w:rsidP="0021796F">
      <w:r>
        <w:t>— </w:t>
      </w:r>
      <w:r w:rsidR="00000000" w:rsidRPr="00033231">
        <w:t>Mais où est la différence de caractère dont vous parliez</w:t>
      </w:r>
      <w:r>
        <w:t xml:space="preserve"> ? </w:t>
      </w:r>
      <w:r w:rsidR="00000000" w:rsidRPr="00033231">
        <w:t>Dites-le-moi</w:t>
      </w:r>
      <w:r>
        <w:t xml:space="preserve">. </w:t>
      </w:r>
      <w:r w:rsidR="00000000" w:rsidRPr="00033231">
        <w:t>Je désire savoir si vous jugez bien</w:t>
      </w:r>
      <w:r>
        <w:t>.</w:t>
      </w:r>
    </w:p>
    <w:p w14:paraId="5DC32E15" w14:textId="77777777" w:rsidR="004F69D6" w:rsidRDefault="004F69D6" w:rsidP="0021796F">
      <w:r>
        <w:lastRenderedPageBreak/>
        <w:t>— </w:t>
      </w:r>
      <w:r w:rsidR="00000000" w:rsidRPr="00033231">
        <w:t>Ma chère</w:t>
      </w:r>
      <w:r>
        <w:t xml:space="preserve">, </w:t>
      </w:r>
      <w:r w:rsidR="00000000" w:rsidRPr="00033231">
        <w:t>votre oncle est un homme de principes</w:t>
      </w:r>
      <w:r>
        <w:t xml:space="preserve"> : </w:t>
      </w:r>
      <w:r w:rsidR="00000000" w:rsidRPr="00033231">
        <w:t>son front et ses lèvres sont fermes</w:t>
      </w:r>
      <w:r>
        <w:t xml:space="preserve">, </w:t>
      </w:r>
      <w:r w:rsidR="00000000" w:rsidRPr="00033231">
        <w:t>et son œil est fixe</w:t>
      </w:r>
      <w:r>
        <w:t>.</w:t>
      </w:r>
    </w:p>
    <w:p w14:paraId="5D4D5C9A" w14:textId="77777777" w:rsidR="004F69D6" w:rsidRDefault="004F69D6" w:rsidP="0021796F">
      <w:r>
        <w:t>— </w:t>
      </w:r>
      <w:r w:rsidR="00000000" w:rsidRPr="00033231">
        <w:t>Bien</w:t>
      </w:r>
      <w:r>
        <w:t xml:space="preserve"> ; </w:t>
      </w:r>
      <w:r w:rsidR="00000000" w:rsidRPr="00033231">
        <w:t>et l</w:t>
      </w:r>
      <w:r>
        <w:t>’</w:t>
      </w:r>
      <w:r w:rsidR="00000000" w:rsidRPr="00033231">
        <w:t>autre</w:t>
      </w:r>
      <w:r>
        <w:t xml:space="preserve"> ? </w:t>
      </w:r>
      <w:r w:rsidR="00000000" w:rsidRPr="00033231">
        <w:t>Ne craignez pas de m</w:t>
      </w:r>
      <w:r>
        <w:t>’</w:t>
      </w:r>
      <w:r w:rsidR="00000000" w:rsidRPr="00033231">
        <w:t>offenser</w:t>
      </w:r>
      <w:r>
        <w:t xml:space="preserve">, </w:t>
      </w:r>
      <w:r w:rsidR="00000000" w:rsidRPr="00033231">
        <w:t>j</w:t>
      </w:r>
      <w:r>
        <w:t>’</w:t>
      </w:r>
      <w:r w:rsidR="00000000" w:rsidRPr="00033231">
        <w:t>aime la vérité</w:t>
      </w:r>
      <w:r>
        <w:t>.</w:t>
      </w:r>
    </w:p>
    <w:p w14:paraId="534DD4CE" w14:textId="77777777" w:rsidR="004F69D6" w:rsidRDefault="004F69D6" w:rsidP="0021796F">
      <w:r>
        <w:t>— </w:t>
      </w:r>
      <w:r w:rsidR="00000000" w:rsidRPr="00033231">
        <w:t>Aimez-vous la vérité</w:t>
      </w:r>
      <w:r>
        <w:t xml:space="preserve"> ? </w:t>
      </w:r>
      <w:r w:rsidR="00000000" w:rsidRPr="00033231">
        <w:t>C</w:t>
      </w:r>
      <w:r>
        <w:t>’</w:t>
      </w:r>
      <w:r w:rsidR="00000000" w:rsidRPr="00033231">
        <w:t>est fort bien à vous</w:t>
      </w:r>
      <w:r>
        <w:t xml:space="preserve">. </w:t>
      </w:r>
      <w:r w:rsidR="00000000" w:rsidRPr="00033231">
        <w:t>Attachez-vous à cette préférence</w:t>
      </w:r>
      <w:r>
        <w:t xml:space="preserve">, </w:t>
      </w:r>
      <w:r w:rsidR="00000000" w:rsidRPr="00033231">
        <w:t>ne vous en départez jamais</w:t>
      </w:r>
      <w:r>
        <w:t xml:space="preserve">. </w:t>
      </w:r>
      <w:r w:rsidR="00000000" w:rsidRPr="00033231">
        <w:t>L</w:t>
      </w:r>
      <w:r>
        <w:t>’</w:t>
      </w:r>
      <w:r w:rsidR="00000000" w:rsidRPr="00033231">
        <w:t>autre</w:t>
      </w:r>
      <w:r>
        <w:t xml:space="preserve">, </w:t>
      </w:r>
      <w:r w:rsidR="00000000" w:rsidRPr="00033231">
        <w:t>ma chère</w:t>
      </w:r>
      <w:r>
        <w:t xml:space="preserve">, </w:t>
      </w:r>
      <w:r w:rsidR="00000000" w:rsidRPr="00033231">
        <w:t>s</w:t>
      </w:r>
      <w:r>
        <w:t>’</w:t>
      </w:r>
      <w:r w:rsidR="00000000" w:rsidRPr="00033231">
        <w:t>il eût vécu jusqu</w:t>
      </w:r>
      <w:r>
        <w:t>’</w:t>
      </w:r>
      <w:r w:rsidR="00000000" w:rsidRPr="00033231">
        <w:t>à ce jour</w:t>
      </w:r>
      <w:r>
        <w:t xml:space="preserve">, </w:t>
      </w:r>
      <w:r w:rsidR="00000000" w:rsidRPr="00033231">
        <w:t>eût probablement été d</w:t>
      </w:r>
      <w:r>
        <w:t>’</w:t>
      </w:r>
      <w:r w:rsidR="00000000" w:rsidRPr="00033231">
        <w:t>un faible secours pour sa fille</w:t>
      </w:r>
      <w:r>
        <w:t xml:space="preserve"> ; </w:t>
      </w:r>
      <w:r w:rsidR="00000000" w:rsidRPr="00033231">
        <w:t>c</w:t>
      </w:r>
      <w:r>
        <w:t>’</w:t>
      </w:r>
      <w:r w:rsidR="00000000" w:rsidRPr="00033231">
        <w:t>est cependant une gracieuse tête</w:t>
      </w:r>
      <w:r>
        <w:t xml:space="preserve">, </w:t>
      </w:r>
      <w:r w:rsidR="00000000" w:rsidRPr="00033231">
        <w:t>prise dans sa jeunesse</w:t>
      </w:r>
      <w:r>
        <w:t xml:space="preserve">, </w:t>
      </w:r>
      <w:r w:rsidR="00000000" w:rsidRPr="00033231">
        <w:t>je crois</w:t>
      </w:r>
      <w:r>
        <w:t xml:space="preserve">. </w:t>
      </w:r>
      <w:r w:rsidR="00000000" w:rsidRPr="00033231">
        <w:t>Ma chère</w:t>
      </w:r>
      <w:r>
        <w:t xml:space="preserve"> (</w:t>
      </w:r>
      <w:r w:rsidR="00000000" w:rsidRPr="00033231">
        <w:t>se retournant tout à coup</w:t>
      </w:r>
      <w:r>
        <w:t xml:space="preserve">), </w:t>
      </w:r>
      <w:r w:rsidR="00000000" w:rsidRPr="00033231">
        <w:t>vous attachez une inestimable valeur aux principes</w:t>
      </w:r>
      <w:r>
        <w:t> ?</w:t>
      </w:r>
    </w:p>
    <w:p w14:paraId="032B712D" w14:textId="77777777" w:rsidR="004F69D6" w:rsidRDefault="004F69D6" w:rsidP="0021796F">
      <w:r>
        <w:t>— </w:t>
      </w:r>
      <w:r w:rsidR="00000000" w:rsidRPr="00033231">
        <w:t>Je suis sûre qu</w:t>
      </w:r>
      <w:r>
        <w:t>’</w:t>
      </w:r>
      <w:r w:rsidR="00000000" w:rsidRPr="00033231">
        <w:t>aucun caractère ne peut avoir de valeur sans eux</w:t>
      </w:r>
      <w:r>
        <w:t>.</w:t>
      </w:r>
    </w:p>
    <w:p w14:paraId="322F3A77" w14:textId="77777777" w:rsidR="004F69D6" w:rsidRDefault="004F69D6" w:rsidP="0021796F">
      <w:r>
        <w:t>— </w:t>
      </w:r>
      <w:r w:rsidR="00000000" w:rsidRPr="00033231">
        <w:t>Vous sentez l</w:t>
      </w:r>
      <w:r>
        <w:t>’</w:t>
      </w:r>
      <w:r w:rsidR="00000000" w:rsidRPr="00033231">
        <w:t>importance de ce que vous dites</w:t>
      </w:r>
      <w:r>
        <w:t xml:space="preserve"> ? </w:t>
      </w:r>
      <w:r w:rsidR="00000000" w:rsidRPr="00033231">
        <w:t>Vous avez réfléchi sur ce sujet</w:t>
      </w:r>
      <w:r>
        <w:t> ?</w:t>
      </w:r>
    </w:p>
    <w:p w14:paraId="0E3AFF88" w14:textId="77777777" w:rsidR="004F69D6" w:rsidRDefault="004F69D6" w:rsidP="0021796F">
      <w:r>
        <w:t>— </w:t>
      </w:r>
      <w:r w:rsidR="00000000" w:rsidRPr="00033231">
        <w:t>Souvent</w:t>
      </w:r>
      <w:r>
        <w:t xml:space="preserve">. </w:t>
      </w:r>
      <w:r w:rsidR="00000000" w:rsidRPr="00033231">
        <w:t>Les circonstances l</w:t>
      </w:r>
      <w:r>
        <w:t>’</w:t>
      </w:r>
      <w:r w:rsidR="00000000" w:rsidRPr="00033231">
        <w:t>ont de bonne heure fait l</w:t>
      </w:r>
      <w:r>
        <w:t>’</w:t>
      </w:r>
      <w:r w:rsidR="00000000" w:rsidRPr="00033231">
        <w:t>objet de mon attention</w:t>
      </w:r>
      <w:r>
        <w:t>.</w:t>
      </w:r>
    </w:p>
    <w:p w14:paraId="3CD3A8D4" w14:textId="58E2C20B" w:rsidR="00000000" w:rsidRPr="00033231" w:rsidRDefault="004F69D6" w:rsidP="0021796F">
      <w:r>
        <w:t>— </w:t>
      </w:r>
      <w:r w:rsidR="00000000" w:rsidRPr="00033231">
        <w:t>Alors la leçon n</w:t>
      </w:r>
      <w:r>
        <w:t>’</w:t>
      </w:r>
      <w:r w:rsidR="00000000" w:rsidRPr="00033231">
        <w:t>a pas été perdue</w:t>
      </w:r>
      <w:r>
        <w:t xml:space="preserve">, </w:t>
      </w:r>
      <w:r w:rsidR="00000000" w:rsidRPr="00033231">
        <w:t>quoique venue si pr</w:t>
      </w:r>
      <w:r w:rsidR="00000000" w:rsidRPr="00033231">
        <w:t>é</w:t>
      </w:r>
      <w:r w:rsidR="00000000" w:rsidRPr="00033231">
        <w:t>maturément</w:t>
      </w:r>
      <w:r>
        <w:t xml:space="preserve">. </w:t>
      </w:r>
      <w:r w:rsidR="00000000" w:rsidRPr="00033231">
        <w:t>Je suppose que le sol n</w:t>
      </w:r>
      <w:r>
        <w:t>’</w:t>
      </w:r>
      <w:r w:rsidR="00000000" w:rsidRPr="00033231">
        <w:t>est ni aride ni pierreux</w:t>
      </w:r>
      <w:r>
        <w:t xml:space="preserve"> ; </w:t>
      </w:r>
      <w:r w:rsidR="00000000" w:rsidRPr="00033231">
        <w:t>autrement</w:t>
      </w:r>
      <w:r>
        <w:t xml:space="preserve">, </w:t>
      </w:r>
      <w:r w:rsidR="00000000" w:rsidRPr="00033231">
        <w:t>la semence tombant en cette saison n</w:t>
      </w:r>
      <w:r>
        <w:t>’</w:t>
      </w:r>
      <w:r w:rsidR="00000000" w:rsidRPr="00033231">
        <w:t>eût jamais porté de fruits</w:t>
      </w:r>
      <w:r>
        <w:t xml:space="preserve">. </w:t>
      </w:r>
      <w:r w:rsidR="00000000" w:rsidRPr="00033231">
        <w:t>Ma chère</w:t>
      </w:r>
      <w:r>
        <w:t xml:space="preserve">, </w:t>
      </w:r>
      <w:r w:rsidR="00000000" w:rsidRPr="00033231">
        <w:t>ne restez pas ainsi sur la porte</w:t>
      </w:r>
      <w:r>
        <w:t xml:space="preserve">, </w:t>
      </w:r>
      <w:r w:rsidR="00000000" w:rsidRPr="00033231">
        <w:t>vous pourriez vous enrhumer</w:t>
      </w:r>
      <w:r>
        <w:t xml:space="preserve">. </w:t>
      </w:r>
      <w:r w:rsidR="00000000" w:rsidRPr="00033231">
        <w:t>Bonsoir</w:t>
      </w:r>
      <w:r>
        <w:t>. »</w:t>
      </w:r>
    </w:p>
    <w:p w14:paraId="5E272396" w14:textId="77777777" w:rsidR="004F69D6" w:rsidRDefault="00000000" w:rsidP="0021796F">
      <w:r w:rsidRPr="00033231">
        <w:t xml:space="preserve">Les nouvelles connaissances de miss </w:t>
      </w:r>
      <w:proofErr w:type="spellStart"/>
      <w:r w:rsidRPr="00033231">
        <w:t>Helstone</w:t>
      </w:r>
      <w:proofErr w:type="spellEnd"/>
      <w:r w:rsidRPr="00033231">
        <w:t xml:space="preserve"> lui devinrent bientôt précieuses</w:t>
      </w:r>
      <w:r w:rsidR="004F69D6">
        <w:t xml:space="preserve">. </w:t>
      </w:r>
      <w:r w:rsidRPr="00033231">
        <w:t>Leur société fut considérée comme un priv</w:t>
      </w:r>
      <w:r w:rsidRPr="00033231">
        <w:t>i</w:t>
      </w:r>
      <w:r w:rsidRPr="00033231">
        <w:t>lège</w:t>
      </w:r>
      <w:r w:rsidR="004F69D6">
        <w:t xml:space="preserve">. </w:t>
      </w:r>
      <w:r w:rsidRPr="00033231">
        <w:t>Elle reconnut qu</w:t>
      </w:r>
      <w:r w:rsidR="004F69D6">
        <w:t>’</w:t>
      </w:r>
      <w:r w:rsidRPr="00033231">
        <w:t>elle aurait eu tort de laisser échapper ce</w:t>
      </w:r>
      <w:r w:rsidRPr="00033231">
        <w:t>t</w:t>
      </w:r>
      <w:r w:rsidRPr="00033231">
        <w:t>te occasion de soulagement</w:t>
      </w:r>
      <w:r w:rsidR="004F69D6">
        <w:t xml:space="preserve">, </w:t>
      </w:r>
      <w:r w:rsidRPr="00033231">
        <w:t>de négliger de profiter de cet he</w:t>
      </w:r>
      <w:r w:rsidRPr="00033231">
        <w:t>u</w:t>
      </w:r>
      <w:r w:rsidRPr="00033231">
        <w:t>reux changement</w:t>
      </w:r>
      <w:r w:rsidR="004F69D6">
        <w:t xml:space="preserve">. </w:t>
      </w:r>
      <w:r w:rsidRPr="00033231">
        <w:t>Un mouvement nouveau fut imprimé à ses pensées</w:t>
      </w:r>
      <w:r w:rsidR="004F69D6">
        <w:t xml:space="preserve"> ; </w:t>
      </w:r>
      <w:r w:rsidRPr="00033231">
        <w:t>une nouvelle issue leur fut ouverte</w:t>
      </w:r>
      <w:r w:rsidR="004F69D6">
        <w:t xml:space="preserve">, </w:t>
      </w:r>
      <w:r w:rsidRPr="00033231">
        <w:t>qui</w:t>
      </w:r>
      <w:r w:rsidR="004F69D6">
        <w:t xml:space="preserve">, </w:t>
      </w:r>
      <w:r w:rsidRPr="00033231">
        <w:t>en détou</w:t>
      </w:r>
      <w:r w:rsidRPr="00033231">
        <w:t>r</w:t>
      </w:r>
      <w:r w:rsidRPr="00033231">
        <w:t>nant quelques-unes au moins de l</w:t>
      </w:r>
      <w:r w:rsidR="004F69D6">
        <w:t>’</w:t>
      </w:r>
      <w:r w:rsidRPr="00033231">
        <w:t xml:space="preserve">unique </w:t>
      </w:r>
      <w:r w:rsidRPr="00033231">
        <w:lastRenderedPageBreak/>
        <w:t>direction qu</w:t>
      </w:r>
      <w:r w:rsidR="004F69D6">
        <w:t>’</w:t>
      </w:r>
      <w:r w:rsidRPr="00033231">
        <w:t>elles avaient suivie jusqu</w:t>
      </w:r>
      <w:r w:rsidR="004F69D6">
        <w:t>’</w:t>
      </w:r>
      <w:r w:rsidRPr="00033231">
        <w:t>alors</w:t>
      </w:r>
      <w:r w:rsidR="004F69D6">
        <w:t xml:space="preserve">, </w:t>
      </w:r>
      <w:r w:rsidRPr="00033231">
        <w:t>abattit l</w:t>
      </w:r>
      <w:r w:rsidR="004F69D6">
        <w:t>’</w:t>
      </w:r>
      <w:r w:rsidRPr="00033231">
        <w:t>impétuosité de leur cours</w:t>
      </w:r>
      <w:r w:rsidR="004F69D6">
        <w:t xml:space="preserve">, </w:t>
      </w:r>
      <w:r w:rsidRPr="00033231">
        <w:t>et diminua la force de leur pression sur le point douloureux</w:t>
      </w:r>
      <w:r w:rsidR="004F69D6">
        <w:t>.</w:t>
      </w:r>
    </w:p>
    <w:p w14:paraId="267F5074" w14:textId="77777777" w:rsidR="004F69D6" w:rsidRDefault="00000000" w:rsidP="0021796F">
      <w:r w:rsidRPr="00033231">
        <w:t xml:space="preserve">Bientôt elle fut enchantée de passer des journées entières à </w:t>
      </w:r>
      <w:proofErr w:type="spellStart"/>
      <w:r w:rsidRPr="00033231">
        <w:t>Fieldhead</w:t>
      </w:r>
      <w:proofErr w:type="spellEnd"/>
      <w:r w:rsidR="004F69D6">
        <w:t xml:space="preserve">, </w:t>
      </w:r>
      <w:r w:rsidRPr="00033231">
        <w:t>faisant tour à tour ce que désiraient d</w:t>
      </w:r>
      <w:r w:rsidR="004F69D6">
        <w:t>’</w:t>
      </w:r>
      <w:r w:rsidRPr="00033231">
        <w:t xml:space="preserve">elle Shirley et </w:t>
      </w:r>
      <w:proofErr w:type="spellStart"/>
      <w:r w:rsidRPr="00033231">
        <w:t>mistress</w:t>
      </w:r>
      <w:proofErr w:type="spellEnd"/>
      <w:r w:rsidRPr="00033231">
        <w:t xml:space="preserve"> </w:t>
      </w:r>
      <w:proofErr w:type="spellStart"/>
      <w:r w:rsidRPr="00033231">
        <w:t>Pryor</w:t>
      </w:r>
      <w:proofErr w:type="spellEnd"/>
      <w:r w:rsidR="004F69D6">
        <w:t xml:space="preserve"> ; </w:t>
      </w:r>
      <w:r w:rsidRPr="00033231">
        <w:t>et elle était à tout instant réclamée par l</w:t>
      </w:r>
      <w:r w:rsidR="004F69D6">
        <w:t>’</w:t>
      </w:r>
      <w:r w:rsidRPr="00033231">
        <w:t>une ou par l</w:t>
      </w:r>
      <w:r w:rsidR="004F69D6">
        <w:t>’</w:t>
      </w:r>
      <w:r w:rsidRPr="00033231">
        <w:t>autre</w:t>
      </w:r>
      <w:r w:rsidR="004F69D6">
        <w:t xml:space="preserve">. </w:t>
      </w:r>
      <w:r w:rsidRPr="00033231">
        <w:t>Rien n</w:t>
      </w:r>
      <w:r w:rsidR="004F69D6">
        <w:t>’</w:t>
      </w:r>
      <w:r w:rsidRPr="00033231">
        <w:t>était moins démonstratif que l</w:t>
      </w:r>
      <w:r w:rsidR="004F69D6">
        <w:t>’</w:t>
      </w:r>
      <w:r w:rsidRPr="00033231">
        <w:t xml:space="preserve">amitié de </w:t>
      </w:r>
      <w:proofErr w:type="spellStart"/>
      <w:r w:rsidRPr="00033231">
        <w:t>mi</w:t>
      </w:r>
      <w:r w:rsidRPr="00033231">
        <w:t>s</w:t>
      </w:r>
      <w:r w:rsidRPr="00033231">
        <w:t>tress</w:t>
      </w:r>
      <w:proofErr w:type="spellEnd"/>
      <w:r w:rsidRPr="00033231">
        <w:t xml:space="preserve"> </w:t>
      </w:r>
      <w:proofErr w:type="spellStart"/>
      <w:r w:rsidRPr="00033231">
        <w:t>Pryor</w:t>
      </w:r>
      <w:proofErr w:type="spellEnd"/>
      <w:r w:rsidR="004F69D6">
        <w:t xml:space="preserve"> ; </w:t>
      </w:r>
      <w:r w:rsidRPr="00033231">
        <w:t>mais aussi rien ne pouvait être plus vigilant</w:t>
      </w:r>
      <w:r w:rsidR="004F69D6">
        <w:t xml:space="preserve">, </w:t>
      </w:r>
      <w:r w:rsidRPr="00033231">
        <w:t>plus assidu</w:t>
      </w:r>
      <w:r w:rsidR="004F69D6">
        <w:t xml:space="preserve">, </w:t>
      </w:r>
      <w:r w:rsidRPr="00033231">
        <w:t>plus infatigable</w:t>
      </w:r>
      <w:r w:rsidR="004F69D6">
        <w:t xml:space="preserve">. </w:t>
      </w:r>
      <w:r w:rsidRPr="00033231">
        <w:t>J</w:t>
      </w:r>
      <w:r w:rsidR="004F69D6">
        <w:t>’</w:t>
      </w:r>
      <w:r w:rsidRPr="00033231">
        <w:t>ai dit qu</w:t>
      </w:r>
      <w:r w:rsidR="004F69D6">
        <w:t>’</w:t>
      </w:r>
      <w:r w:rsidRPr="00033231">
        <w:t>elle était un singulier pe</w:t>
      </w:r>
      <w:r w:rsidRPr="00033231">
        <w:t>r</w:t>
      </w:r>
      <w:r w:rsidRPr="00033231">
        <w:t>sonnage</w:t>
      </w:r>
      <w:r w:rsidR="004F69D6">
        <w:t xml:space="preserve"> ; </w:t>
      </w:r>
      <w:r w:rsidRPr="00033231">
        <w:t>et rien ne mettait mieux sa singularité en évidence que la nature de l</w:t>
      </w:r>
      <w:r w:rsidR="004F69D6">
        <w:t>’</w:t>
      </w:r>
      <w:r w:rsidRPr="00033231">
        <w:t>intérêt qu</w:t>
      </w:r>
      <w:r w:rsidR="004F69D6">
        <w:t>’</w:t>
      </w:r>
      <w:r w:rsidRPr="00033231">
        <w:t>elle montrait pour Caroline</w:t>
      </w:r>
      <w:r w:rsidR="004F69D6">
        <w:t xml:space="preserve">. </w:t>
      </w:r>
      <w:r w:rsidRPr="00033231">
        <w:t>Elle surveillait tous ses mouvements</w:t>
      </w:r>
      <w:r w:rsidR="004F69D6">
        <w:t xml:space="preserve"> ; </w:t>
      </w:r>
      <w:r w:rsidRPr="00033231">
        <w:t>il semblait qu</w:t>
      </w:r>
      <w:r w:rsidR="004F69D6">
        <w:t>’</w:t>
      </w:r>
      <w:r w:rsidRPr="00033231">
        <w:t>elle voulût pr</w:t>
      </w:r>
      <w:r w:rsidRPr="00033231">
        <w:t>o</w:t>
      </w:r>
      <w:r w:rsidRPr="00033231">
        <w:t>téger tous ses pas</w:t>
      </w:r>
      <w:r w:rsidR="004F69D6">
        <w:t xml:space="preserve">. </w:t>
      </w:r>
      <w:r w:rsidRPr="00033231">
        <w:t xml:space="preserve">Elle était heureuse lorsque miss </w:t>
      </w:r>
      <w:proofErr w:type="spellStart"/>
      <w:r w:rsidRPr="00033231">
        <w:t>Helstone</w:t>
      </w:r>
      <w:proofErr w:type="spellEnd"/>
      <w:r w:rsidRPr="00033231">
        <w:t xml:space="preserve"> lui demandait ses conseils et son assistance</w:t>
      </w:r>
      <w:r w:rsidR="004F69D6">
        <w:t xml:space="preserve">. </w:t>
      </w:r>
      <w:r w:rsidRPr="00033231">
        <w:t>Elle l</w:t>
      </w:r>
      <w:r w:rsidR="004F69D6">
        <w:t>’</w:t>
      </w:r>
      <w:r w:rsidRPr="00033231">
        <w:t>aidait alors avec un si joyeux empressement</w:t>
      </w:r>
      <w:r w:rsidR="004F69D6">
        <w:t xml:space="preserve">, </w:t>
      </w:r>
      <w:r w:rsidRPr="00033231">
        <w:t>que bientôt Caroline prit plaisir à la mettre à contribution</w:t>
      </w:r>
      <w:r w:rsidR="004F69D6">
        <w:t>.</w:t>
      </w:r>
    </w:p>
    <w:p w14:paraId="58EA59E2" w14:textId="77777777" w:rsidR="004F69D6" w:rsidRDefault="00000000" w:rsidP="0021796F">
      <w:r w:rsidRPr="00033231">
        <w:t xml:space="preserve">La complète docilité de Shirley </w:t>
      </w:r>
      <w:proofErr w:type="spellStart"/>
      <w:r w:rsidRPr="00033231">
        <w:t>Keeldar</w:t>
      </w:r>
      <w:proofErr w:type="spellEnd"/>
      <w:r w:rsidRPr="00033231">
        <w:t xml:space="preserve"> envers </w:t>
      </w:r>
      <w:proofErr w:type="spellStart"/>
      <w:r w:rsidRPr="00033231">
        <w:t>mistress</w:t>
      </w:r>
      <w:proofErr w:type="spellEnd"/>
      <w:r w:rsidRPr="00033231">
        <w:t xml:space="preserve"> </w:t>
      </w:r>
      <w:proofErr w:type="spellStart"/>
      <w:r w:rsidRPr="00033231">
        <w:t>Pryor</w:t>
      </w:r>
      <w:proofErr w:type="spellEnd"/>
      <w:r w:rsidRPr="00033231">
        <w:t xml:space="preserve"> avait tout d</w:t>
      </w:r>
      <w:r w:rsidR="004F69D6">
        <w:t>’</w:t>
      </w:r>
      <w:r w:rsidRPr="00033231">
        <w:t xml:space="preserve">abord surpris miss </w:t>
      </w:r>
      <w:proofErr w:type="spellStart"/>
      <w:r w:rsidRPr="00033231">
        <w:t>Helstone</w:t>
      </w:r>
      <w:proofErr w:type="spellEnd"/>
      <w:r w:rsidR="004F69D6">
        <w:t xml:space="preserve">, </w:t>
      </w:r>
      <w:r w:rsidRPr="00033231">
        <w:t>non moins que de voir l</w:t>
      </w:r>
      <w:r w:rsidR="004F69D6">
        <w:t>’</w:t>
      </w:r>
      <w:r w:rsidRPr="00033231">
        <w:t>ex-gouvernante</w:t>
      </w:r>
      <w:r w:rsidR="004F69D6">
        <w:t xml:space="preserve">, </w:t>
      </w:r>
      <w:r w:rsidRPr="00033231">
        <w:t>ordinairement si réservée</w:t>
      </w:r>
      <w:r w:rsidR="004F69D6">
        <w:t xml:space="preserve">, </w:t>
      </w:r>
      <w:r w:rsidRPr="00033231">
        <w:t>si parfait</w:t>
      </w:r>
      <w:r w:rsidRPr="00033231">
        <w:t>e</w:t>
      </w:r>
      <w:r w:rsidRPr="00033231">
        <w:t>ment à l</w:t>
      </w:r>
      <w:r w:rsidR="004F69D6">
        <w:t>’</w:t>
      </w:r>
      <w:r w:rsidRPr="00033231">
        <w:t>aise dans la résidence de sa jeune élève</w:t>
      </w:r>
      <w:r w:rsidR="004F69D6">
        <w:t xml:space="preserve">, </w:t>
      </w:r>
      <w:r w:rsidRPr="00033231">
        <w:t>où elle re</w:t>
      </w:r>
      <w:r w:rsidRPr="00033231">
        <w:t>m</w:t>
      </w:r>
      <w:r w:rsidRPr="00033231">
        <w:t>plissait avec une calme indépendance un poste fort dépendant</w:t>
      </w:r>
      <w:r w:rsidR="004F69D6">
        <w:t xml:space="preserve">. </w:t>
      </w:r>
      <w:r w:rsidRPr="00033231">
        <w:t>Mais elle remarqua bien vite qu</w:t>
      </w:r>
      <w:r w:rsidR="004F69D6">
        <w:t>’</w:t>
      </w:r>
      <w:r w:rsidRPr="00033231">
        <w:t>il suffisait de connaître les deux dames pour avoir le mot de l</w:t>
      </w:r>
      <w:r w:rsidR="004F69D6">
        <w:t>’</w:t>
      </w:r>
      <w:r w:rsidRPr="00033231">
        <w:t>énigme</w:t>
      </w:r>
      <w:r w:rsidR="004F69D6">
        <w:t xml:space="preserve">. </w:t>
      </w:r>
      <w:r w:rsidRPr="00033231">
        <w:t>Il lui semblait qu</w:t>
      </w:r>
      <w:r w:rsidR="004F69D6">
        <w:t>’</w:t>
      </w:r>
      <w:r w:rsidRPr="00033231">
        <w:t xml:space="preserve">il était impossible de connaître </w:t>
      </w:r>
      <w:proofErr w:type="spellStart"/>
      <w:r w:rsidRPr="00033231">
        <w:t>mistress</w:t>
      </w:r>
      <w:proofErr w:type="spellEnd"/>
      <w:r w:rsidRPr="00033231">
        <w:t xml:space="preserve"> </w:t>
      </w:r>
      <w:proofErr w:type="spellStart"/>
      <w:r w:rsidRPr="00033231">
        <w:t>Pryor</w:t>
      </w:r>
      <w:proofErr w:type="spellEnd"/>
      <w:r w:rsidRPr="00033231">
        <w:t xml:space="preserve"> sans l</w:t>
      </w:r>
      <w:r w:rsidR="004F69D6">
        <w:t>’</w:t>
      </w:r>
      <w:r w:rsidRPr="00033231">
        <w:t>aimer et l</w:t>
      </w:r>
      <w:r w:rsidR="004F69D6">
        <w:t>’</w:t>
      </w:r>
      <w:r w:rsidRPr="00033231">
        <w:t>apprécier</w:t>
      </w:r>
      <w:r w:rsidR="004F69D6">
        <w:t xml:space="preserve">. </w:t>
      </w:r>
      <w:r w:rsidRPr="00033231">
        <w:t>Peu importait qu</w:t>
      </w:r>
      <w:r w:rsidR="004F69D6">
        <w:t>’</w:t>
      </w:r>
      <w:r w:rsidRPr="00033231">
        <w:t>elle fût constamment vêtue à l</w:t>
      </w:r>
      <w:r w:rsidR="004F69D6">
        <w:t>’</w:t>
      </w:r>
      <w:r w:rsidRPr="00033231">
        <w:t>ancienne mode</w:t>
      </w:r>
      <w:r w:rsidR="004F69D6">
        <w:t xml:space="preserve">, </w:t>
      </w:r>
      <w:r w:rsidRPr="00033231">
        <w:t>que son langage fût formaliste et ses manières froides</w:t>
      </w:r>
      <w:r w:rsidR="004F69D6">
        <w:t xml:space="preserve">, </w:t>
      </w:r>
      <w:r w:rsidRPr="00033231">
        <w:t>qu</w:t>
      </w:r>
      <w:r w:rsidR="004F69D6">
        <w:t>’</w:t>
      </w:r>
      <w:r w:rsidRPr="00033231">
        <w:t>elle eût vingt petites singularités qui n</w:t>
      </w:r>
      <w:r w:rsidR="004F69D6">
        <w:t>’</w:t>
      </w:r>
      <w:r w:rsidRPr="00033231">
        <w:t>appartenaient qu</w:t>
      </w:r>
      <w:r w:rsidR="004F69D6">
        <w:t>’</w:t>
      </w:r>
      <w:r w:rsidRPr="00033231">
        <w:t>à elle</w:t>
      </w:r>
      <w:r w:rsidR="004F69D6">
        <w:t xml:space="preserve"> ; </w:t>
      </w:r>
      <w:r w:rsidRPr="00033231">
        <w:t>elle était</w:t>
      </w:r>
      <w:r w:rsidR="004F69D6">
        <w:t xml:space="preserve">, </w:t>
      </w:r>
      <w:r w:rsidRPr="00033231">
        <w:t>à sa manière</w:t>
      </w:r>
      <w:r w:rsidR="004F69D6">
        <w:t xml:space="preserve">, </w:t>
      </w:r>
      <w:r w:rsidRPr="00033231">
        <w:t>un guide si sûr</w:t>
      </w:r>
      <w:r w:rsidR="004F69D6">
        <w:t xml:space="preserve">, </w:t>
      </w:r>
      <w:r w:rsidRPr="00033231">
        <w:t>un conseiller si fidèle</w:t>
      </w:r>
      <w:r w:rsidR="004F69D6">
        <w:t xml:space="preserve">, </w:t>
      </w:r>
      <w:r w:rsidRPr="00033231">
        <w:t>si dévoué et si bienveillant</w:t>
      </w:r>
      <w:r w:rsidR="004F69D6">
        <w:t xml:space="preserve">, </w:t>
      </w:r>
      <w:r w:rsidRPr="00033231">
        <w:t>que</w:t>
      </w:r>
      <w:r w:rsidR="004F69D6">
        <w:t xml:space="preserve">, </w:t>
      </w:r>
      <w:r w:rsidRPr="00033231">
        <w:t>dans l</w:t>
      </w:r>
      <w:r w:rsidR="004F69D6">
        <w:t>’</w:t>
      </w:r>
      <w:r w:rsidRPr="00033231">
        <w:t>idée de Car</w:t>
      </w:r>
      <w:r w:rsidRPr="00033231">
        <w:t>o</w:t>
      </w:r>
      <w:r w:rsidRPr="00033231">
        <w:t>l</w:t>
      </w:r>
      <w:r w:rsidRPr="00033231">
        <w:t>i</w:t>
      </w:r>
      <w:r w:rsidRPr="00033231">
        <w:t>ne</w:t>
      </w:r>
      <w:r w:rsidR="004F69D6">
        <w:t xml:space="preserve">, </w:t>
      </w:r>
      <w:r w:rsidRPr="00033231">
        <w:t>nulle personne</w:t>
      </w:r>
      <w:r w:rsidR="004F69D6">
        <w:t xml:space="preserve">, </w:t>
      </w:r>
      <w:r w:rsidRPr="00033231">
        <w:t>habituée à sa présence</w:t>
      </w:r>
      <w:r w:rsidR="004F69D6">
        <w:t xml:space="preserve">, </w:t>
      </w:r>
      <w:r w:rsidRPr="00033231">
        <w:t>n</w:t>
      </w:r>
      <w:r w:rsidR="004F69D6">
        <w:t>’</w:t>
      </w:r>
      <w:r w:rsidRPr="00033231">
        <w:t>eût pu aisément s</w:t>
      </w:r>
      <w:r w:rsidR="004F69D6">
        <w:t>’</w:t>
      </w:r>
      <w:r w:rsidRPr="00033231">
        <w:t>en passer</w:t>
      </w:r>
      <w:r w:rsidR="004F69D6">
        <w:t>.</w:t>
      </w:r>
    </w:p>
    <w:p w14:paraId="24EB8C85" w14:textId="77777777" w:rsidR="004F69D6" w:rsidRDefault="00000000" w:rsidP="0021796F">
      <w:r w:rsidRPr="00033231">
        <w:lastRenderedPageBreak/>
        <w:t>Quant à la dépendance et à l</w:t>
      </w:r>
      <w:r w:rsidR="004F69D6">
        <w:t>’</w:t>
      </w:r>
      <w:r w:rsidRPr="00033231">
        <w:t>abjection</w:t>
      </w:r>
      <w:r w:rsidR="004F69D6">
        <w:t xml:space="preserve">, </w:t>
      </w:r>
      <w:r w:rsidRPr="00033231">
        <w:t>si Caroline n</w:t>
      </w:r>
      <w:r w:rsidR="004F69D6">
        <w:t>’</w:t>
      </w:r>
      <w:r w:rsidRPr="00033231">
        <w:t>en éprouvait point dans ses relations avec Shirley</w:t>
      </w:r>
      <w:r w:rsidR="004F69D6">
        <w:t xml:space="preserve">, </w:t>
      </w:r>
      <w:r w:rsidRPr="00033231">
        <w:t xml:space="preserve">pourquoi </w:t>
      </w:r>
      <w:proofErr w:type="spellStart"/>
      <w:r w:rsidRPr="00033231">
        <w:t>mi</w:t>
      </w:r>
      <w:r w:rsidRPr="00033231">
        <w:t>s</w:t>
      </w:r>
      <w:r w:rsidRPr="00033231">
        <w:t>tress</w:t>
      </w:r>
      <w:proofErr w:type="spellEnd"/>
      <w:r w:rsidRPr="00033231">
        <w:t xml:space="preserve"> </w:t>
      </w:r>
      <w:proofErr w:type="spellStart"/>
      <w:r w:rsidRPr="00033231">
        <w:t>Pryor</w:t>
      </w:r>
      <w:proofErr w:type="spellEnd"/>
      <w:r w:rsidRPr="00033231">
        <w:t xml:space="preserve"> en eût-elle ressenti</w:t>
      </w:r>
      <w:r w:rsidR="004F69D6">
        <w:t xml:space="preserve"> ? </w:t>
      </w:r>
      <w:r w:rsidRPr="00033231">
        <w:t>L</w:t>
      </w:r>
      <w:r w:rsidR="004F69D6">
        <w:t>’</w:t>
      </w:r>
      <w:r w:rsidRPr="00033231">
        <w:t>héritière était riche</w:t>
      </w:r>
      <w:r w:rsidR="004F69D6">
        <w:t xml:space="preserve">, </w:t>
      </w:r>
      <w:r w:rsidRPr="00033231">
        <w:t>très r</w:t>
      </w:r>
      <w:r w:rsidRPr="00033231">
        <w:t>i</w:t>
      </w:r>
      <w:r w:rsidRPr="00033231">
        <w:t>che</w:t>
      </w:r>
      <w:r w:rsidR="004F69D6">
        <w:t xml:space="preserve">, </w:t>
      </w:r>
      <w:r w:rsidRPr="00033231">
        <w:t>comparée à sa nouvelle amie</w:t>
      </w:r>
      <w:r w:rsidR="004F69D6">
        <w:t xml:space="preserve"> : </w:t>
      </w:r>
      <w:r w:rsidRPr="00033231">
        <w:t>l</w:t>
      </w:r>
      <w:r w:rsidR="004F69D6">
        <w:t>’</w:t>
      </w:r>
      <w:r w:rsidRPr="00033231">
        <w:t>une possédait un clair rev</w:t>
      </w:r>
      <w:r w:rsidRPr="00033231">
        <w:t>e</w:t>
      </w:r>
      <w:r w:rsidRPr="00033231">
        <w:t>nu de mille livres sterling par an</w:t>
      </w:r>
      <w:r w:rsidR="004F69D6">
        <w:t xml:space="preserve">, </w:t>
      </w:r>
      <w:r w:rsidRPr="00033231">
        <w:t>l</w:t>
      </w:r>
      <w:r w:rsidR="004F69D6">
        <w:t>’</w:t>
      </w:r>
      <w:r w:rsidRPr="00033231">
        <w:t>autre n</w:t>
      </w:r>
      <w:r w:rsidR="004F69D6">
        <w:t>’</w:t>
      </w:r>
      <w:r w:rsidRPr="00033231">
        <w:t>avait pas un pe</w:t>
      </w:r>
      <w:r w:rsidRPr="00033231">
        <w:t>n</w:t>
      </w:r>
      <w:r w:rsidRPr="00033231">
        <w:t>ny</w:t>
      </w:r>
      <w:r w:rsidR="004F69D6">
        <w:t xml:space="preserve"> ; </w:t>
      </w:r>
      <w:r w:rsidRPr="00033231">
        <w:t>et cependant on éprouvait en sa société un sentiment d</w:t>
      </w:r>
      <w:r w:rsidR="004F69D6">
        <w:t>’</w:t>
      </w:r>
      <w:r w:rsidRPr="00033231">
        <w:t xml:space="preserve">égalité inconnu dans celle de la noblesse ordinaire de </w:t>
      </w:r>
      <w:proofErr w:type="spellStart"/>
      <w:r w:rsidRPr="00033231">
        <w:t>Bria</w:t>
      </w:r>
      <w:r w:rsidRPr="00033231">
        <w:t>r</w:t>
      </w:r>
      <w:r w:rsidRPr="00033231">
        <w:t>field</w:t>
      </w:r>
      <w:proofErr w:type="spellEnd"/>
      <w:r w:rsidRPr="00033231">
        <w:t xml:space="preserve"> et de </w:t>
      </w:r>
      <w:proofErr w:type="spellStart"/>
      <w:r w:rsidRPr="00033231">
        <w:t>Whinbury</w:t>
      </w:r>
      <w:proofErr w:type="spellEnd"/>
      <w:r w:rsidR="004F69D6">
        <w:t>.</w:t>
      </w:r>
    </w:p>
    <w:p w14:paraId="2594A248" w14:textId="77777777" w:rsidR="004F69D6" w:rsidRDefault="00000000" w:rsidP="0021796F">
      <w:r w:rsidRPr="00033231">
        <w:t>La raison de cela</w:t>
      </w:r>
      <w:r w:rsidR="004F69D6">
        <w:t xml:space="preserve">, </w:t>
      </w:r>
      <w:r w:rsidRPr="00033231">
        <w:t>c</w:t>
      </w:r>
      <w:r w:rsidR="004F69D6">
        <w:t>’</w:t>
      </w:r>
      <w:r w:rsidRPr="00033231">
        <w:t>est que la tête de Shirley était occupée d</w:t>
      </w:r>
      <w:r w:rsidR="004F69D6">
        <w:t>’</w:t>
      </w:r>
      <w:r w:rsidRPr="00033231">
        <w:t>autre chose que d</w:t>
      </w:r>
      <w:r w:rsidR="004F69D6">
        <w:t>’</w:t>
      </w:r>
      <w:r w:rsidRPr="00033231">
        <w:t>argent et de positions</w:t>
      </w:r>
      <w:r w:rsidR="004F69D6">
        <w:t xml:space="preserve">. </w:t>
      </w:r>
      <w:r w:rsidRPr="00033231">
        <w:t>Elle était contente d</w:t>
      </w:r>
      <w:r w:rsidR="004F69D6">
        <w:t>’</w:t>
      </w:r>
      <w:r w:rsidRPr="00033231">
        <w:t>être indépendante par sa fortune</w:t>
      </w:r>
      <w:r w:rsidR="004F69D6">
        <w:t xml:space="preserve">. </w:t>
      </w:r>
      <w:r w:rsidRPr="00033231">
        <w:t>Par moments elle éprouvait un certain orgueil à penser qu</w:t>
      </w:r>
      <w:r w:rsidR="004F69D6">
        <w:t>’</w:t>
      </w:r>
      <w:r w:rsidRPr="00033231">
        <w:t>elle était la dame du manoir et avait des fermiers et un domaine</w:t>
      </w:r>
      <w:r w:rsidR="004F69D6">
        <w:t xml:space="preserve">. </w:t>
      </w:r>
      <w:r w:rsidRPr="00033231">
        <w:t>Elle se rappelait avec une ce</w:t>
      </w:r>
      <w:r w:rsidRPr="00033231">
        <w:t>r</w:t>
      </w:r>
      <w:r w:rsidRPr="00033231">
        <w:t xml:space="preserve">taine complaisance que tout ce domaine de </w:t>
      </w:r>
      <w:proofErr w:type="spellStart"/>
      <w:r w:rsidRPr="00033231">
        <w:t>Hollow</w:t>
      </w:r>
      <w:proofErr w:type="spellEnd"/>
      <w:r w:rsidR="004F69D6">
        <w:t xml:space="preserve">, </w:t>
      </w:r>
      <w:r w:rsidRPr="00033231">
        <w:t>comprenant un excellent moulin à fouler le drap</w:t>
      </w:r>
      <w:r w:rsidR="004F69D6">
        <w:t xml:space="preserve">, </w:t>
      </w:r>
      <w:r w:rsidRPr="00033231">
        <w:t>une teinturerie</w:t>
      </w:r>
      <w:r w:rsidR="004F69D6">
        <w:t xml:space="preserve">, </w:t>
      </w:r>
      <w:r w:rsidRPr="00033231">
        <w:t>des mag</w:t>
      </w:r>
      <w:r w:rsidRPr="00033231">
        <w:t>a</w:t>
      </w:r>
      <w:r w:rsidRPr="00033231">
        <w:t>sins</w:t>
      </w:r>
      <w:r w:rsidR="004F69D6">
        <w:t xml:space="preserve">, </w:t>
      </w:r>
      <w:r w:rsidRPr="00033231">
        <w:t>avec la maison</w:t>
      </w:r>
      <w:r w:rsidR="004F69D6">
        <w:t xml:space="preserve">, </w:t>
      </w:r>
      <w:r w:rsidRPr="00033231">
        <w:t xml:space="preserve">le jardin et les bâtiments extérieurs appelés le cottage de </w:t>
      </w:r>
      <w:proofErr w:type="spellStart"/>
      <w:r w:rsidRPr="00033231">
        <w:t>Hollow</w:t>
      </w:r>
      <w:proofErr w:type="spellEnd"/>
      <w:r w:rsidR="004F69D6">
        <w:t xml:space="preserve">, </w:t>
      </w:r>
      <w:r w:rsidRPr="00033231">
        <w:t>lui appartenait</w:t>
      </w:r>
      <w:r w:rsidR="004F69D6">
        <w:t xml:space="preserve"> : </w:t>
      </w:r>
      <w:r w:rsidRPr="00033231">
        <w:t>mais sa satisfaction</w:t>
      </w:r>
      <w:r w:rsidR="004F69D6">
        <w:t xml:space="preserve">, </w:t>
      </w:r>
      <w:r w:rsidRPr="00033231">
        <w:t>n</w:t>
      </w:r>
      <w:r w:rsidR="004F69D6">
        <w:t>’</w:t>
      </w:r>
      <w:r w:rsidRPr="00033231">
        <w:t>étant nullement déguisée</w:t>
      </w:r>
      <w:r w:rsidR="004F69D6">
        <w:t xml:space="preserve">, </w:t>
      </w:r>
      <w:r w:rsidRPr="00033231">
        <w:t>était singulièrement inoffensive</w:t>
      </w:r>
      <w:r w:rsidR="004F69D6">
        <w:t xml:space="preserve">. </w:t>
      </w:r>
      <w:r w:rsidRPr="00033231">
        <w:t>Pour ses pensées sérieuses</w:t>
      </w:r>
      <w:r w:rsidR="004F69D6">
        <w:t xml:space="preserve">, </w:t>
      </w:r>
      <w:r w:rsidRPr="00033231">
        <w:t>elles suivaient un autre courant</w:t>
      </w:r>
      <w:r w:rsidR="004F69D6">
        <w:t xml:space="preserve"> : </w:t>
      </w:r>
      <w:r w:rsidRPr="00033231">
        <w:t>admirer ce qui était grand</w:t>
      </w:r>
      <w:r w:rsidR="004F69D6">
        <w:t xml:space="preserve">, </w:t>
      </w:r>
      <w:r w:rsidRPr="00033231">
        <w:t>révérer ce qui est bon</w:t>
      </w:r>
      <w:r w:rsidR="004F69D6">
        <w:t xml:space="preserve">, </w:t>
      </w:r>
      <w:r w:rsidRPr="00033231">
        <w:t>se montrer joyeuse avec la joie</w:t>
      </w:r>
      <w:r w:rsidR="004F69D6">
        <w:t xml:space="preserve">, </w:t>
      </w:r>
      <w:r w:rsidRPr="00033231">
        <w:t>tel était le penchant naturel de l</w:t>
      </w:r>
      <w:r w:rsidR="004F69D6">
        <w:t>’</w:t>
      </w:r>
      <w:r w:rsidRPr="00033231">
        <w:t>âme de Shirley</w:t>
      </w:r>
      <w:r w:rsidR="004F69D6">
        <w:t xml:space="preserve">, </w:t>
      </w:r>
      <w:r w:rsidRPr="00033231">
        <w:t>et il lui arrivait plus souvent de songer aux moyens de suivre ce penchant que de méditer sur sa supériorité sociale</w:t>
      </w:r>
      <w:r w:rsidR="004F69D6">
        <w:t>.</w:t>
      </w:r>
    </w:p>
    <w:p w14:paraId="0DB90ECC" w14:textId="77777777" w:rsidR="004F69D6" w:rsidRDefault="00000000" w:rsidP="0021796F">
      <w:r w:rsidRPr="00033231">
        <w:t xml:space="preserve">Miss </w:t>
      </w:r>
      <w:proofErr w:type="spellStart"/>
      <w:r w:rsidRPr="00033231">
        <w:t>Keeldar</w:t>
      </w:r>
      <w:proofErr w:type="spellEnd"/>
      <w:r w:rsidRPr="00033231">
        <w:t xml:space="preserve"> avait d</w:t>
      </w:r>
      <w:r w:rsidR="004F69D6">
        <w:t>’</w:t>
      </w:r>
      <w:r w:rsidRPr="00033231">
        <w:t>abord éprouvé de l</w:t>
      </w:r>
      <w:r w:rsidR="004F69D6">
        <w:t>’</w:t>
      </w:r>
      <w:r w:rsidRPr="00033231">
        <w:t>intérêt pour Car</w:t>
      </w:r>
      <w:r w:rsidRPr="00033231">
        <w:t>o</w:t>
      </w:r>
      <w:r w:rsidRPr="00033231">
        <w:t>line</w:t>
      </w:r>
      <w:r w:rsidR="004F69D6">
        <w:t xml:space="preserve">, </w:t>
      </w:r>
      <w:r w:rsidRPr="00033231">
        <w:t>parce qu</w:t>
      </w:r>
      <w:r w:rsidR="004F69D6">
        <w:t>’</w:t>
      </w:r>
      <w:r w:rsidRPr="00033231">
        <w:t>elle était calme</w:t>
      </w:r>
      <w:r w:rsidR="004F69D6">
        <w:t xml:space="preserve">, </w:t>
      </w:r>
      <w:r w:rsidRPr="00033231">
        <w:t>retirée</w:t>
      </w:r>
      <w:r w:rsidR="004F69D6">
        <w:t xml:space="preserve">, </w:t>
      </w:r>
      <w:r w:rsidRPr="00033231">
        <w:t>qu</w:t>
      </w:r>
      <w:r w:rsidR="004F69D6">
        <w:t>’</w:t>
      </w:r>
      <w:r w:rsidRPr="00033231">
        <w:t>elle paraissait d</w:t>
      </w:r>
      <w:r w:rsidR="004F69D6">
        <w:t>’</w:t>
      </w:r>
      <w:r w:rsidRPr="00033231">
        <w:t>une santé délicate et qu</w:t>
      </w:r>
      <w:r w:rsidR="004F69D6">
        <w:t>’</w:t>
      </w:r>
      <w:r w:rsidRPr="00033231">
        <w:t>elle semblait avoir besoin que quelqu</w:t>
      </w:r>
      <w:r w:rsidR="004F69D6">
        <w:t>’</w:t>
      </w:r>
      <w:r w:rsidRPr="00033231">
        <w:t>un prît soin d</w:t>
      </w:r>
      <w:r w:rsidR="004F69D6">
        <w:t>’</w:t>
      </w:r>
      <w:r w:rsidRPr="00033231">
        <w:t>elle</w:t>
      </w:r>
      <w:r w:rsidR="004F69D6">
        <w:t xml:space="preserve">. </w:t>
      </w:r>
      <w:r w:rsidRPr="00033231">
        <w:t>Sa prédilection s</w:t>
      </w:r>
      <w:r w:rsidR="004F69D6">
        <w:t>’</w:t>
      </w:r>
      <w:r w:rsidRPr="00033231">
        <w:t>accrut encore lorsqu</w:t>
      </w:r>
      <w:r w:rsidR="004F69D6">
        <w:t>’</w:t>
      </w:r>
      <w:r w:rsidRPr="00033231">
        <w:t>elle découvrit que sa propre manière de penser était comprise et appréciée de la jeune fille</w:t>
      </w:r>
      <w:r w:rsidR="004F69D6">
        <w:t xml:space="preserve">. </w:t>
      </w:r>
      <w:r w:rsidRPr="00033231">
        <w:t>Elle était loin de s</w:t>
      </w:r>
      <w:r w:rsidR="004F69D6">
        <w:t>’</w:t>
      </w:r>
      <w:r w:rsidRPr="00033231">
        <w:t>attendre à cela</w:t>
      </w:r>
      <w:r w:rsidR="004F69D6">
        <w:t xml:space="preserve"> : </w:t>
      </w:r>
      <w:r w:rsidRPr="00033231">
        <w:t>elle s</w:t>
      </w:r>
      <w:r w:rsidR="004F69D6">
        <w:t>’</w:t>
      </w:r>
      <w:r w:rsidRPr="00033231">
        <w:t xml:space="preserve">imaginait que miss </w:t>
      </w:r>
      <w:proofErr w:type="spellStart"/>
      <w:r w:rsidRPr="00033231">
        <w:t>Helstone</w:t>
      </w:r>
      <w:proofErr w:type="spellEnd"/>
      <w:r w:rsidRPr="00033231">
        <w:t xml:space="preserve"> avait un trop joli visage</w:t>
      </w:r>
      <w:r w:rsidR="004F69D6">
        <w:t xml:space="preserve">, </w:t>
      </w:r>
      <w:r w:rsidRPr="00033231">
        <w:t>des manières et une voix trop douces</w:t>
      </w:r>
      <w:r w:rsidR="004F69D6">
        <w:t xml:space="preserve">, </w:t>
      </w:r>
      <w:r w:rsidRPr="00033231">
        <w:t xml:space="preserve">pour sortir </w:t>
      </w:r>
      <w:r w:rsidRPr="00033231">
        <w:lastRenderedPageBreak/>
        <w:t>de la ligne ordinaire sous le ra</w:t>
      </w:r>
      <w:r w:rsidRPr="00033231">
        <w:t>p</w:t>
      </w:r>
      <w:r w:rsidRPr="00033231">
        <w:t>port de l</w:t>
      </w:r>
      <w:r w:rsidR="004F69D6">
        <w:t>’</w:t>
      </w:r>
      <w:r w:rsidRPr="00033231">
        <w:t>intelligence et de la capacité</w:t>
      </w:r>
      <w:r w:rsidR="004F69D6">
        <w:t xml:space="preserve">, </w:t>
      </w:r>
      <w:r w:rsidRPr="00033231">
        <w:t>et elle fut très-étonnée de voir ces traits charmants s</w:t>
      </w:r>
      <w:r w:rsidR="004F69D6">
        <w:t>’</w:t>
      </w:r>
      <w:r w:rsidRPr="00033231">
        <w:t>illuminer à la vivacité d</w:t>
      </w:r>
      <w:r w:rsidR="004F69D6">
        <w:t>’</w:t>
      </w:r>
      <w:r w:rsidRPr="00033231">
        <w:t>une ou deux saillies risquées par elle</w:t>
      </w:r>
      <w:r w:rsidR="004F69D6">
        <w:t xml:space="preserve"> ; </w:t>
      </w:r>
      <w:r w:rsidRPr="00033231">
        <w:t>et plus étonnée encore de découvrir le trésor de connaissances et d</w:t>
      </w:r>
      <w:r w:rsidR="004F69D6">
        <w:t>’</w:t>
      </w:r>
      <w:r w:rsidRPr="00033231">
        <w:t>idées qui travaillaient dans cette t</w:t>
      </w:r>
      <w:r w:rsidRPr="00033231">
        <w:t>ê</w:t>
      </w:r>
      <w:r w:rsidRPr="00033231">
        <w:t>te enfantine et voilée de si jolies boucles</w:t>
      </w:r>
      <w:r w:rsidR="004F69D6">
        <w:t xml:space="preserve">. </w:t>
      </w:r>
      <w:r w:rsidRPr="00033231">
        <w:t>Caroline avait in</w:t>
      </w:r>
      <w:r w:rsidRPr="00033231">
        <w:t>s</w:t>
      </w:r>
      <w:r w:rsidRPr="00033231">
        <w:t>tin</w:t>
      </w:r>
      <w:r w:rsidRPr="00033231">
        <w:t>c</w:t>
      </w:r>
      <w:r w:rsidRPr="00033231">
        <w:t>tivement aussi les mêmes goûts qu</w:t>
      </w:r>
      <w:r w:rsidR="004F69D6">
        <w:t>’</w:t>
      </w:r>
      <w:r w:rsidRPr="00033231">
        <w:t>elle</w:t>
      </w:r>
      <w:r w:rsidR="004F69D6">
        <w:t xml:space="preserve"> : </w:t>
      </w:r>
      <w:r w:rsidRPr="00033231">
        <w:t xml:space="preserve">les livres que miss </w:t>
      </w:r>
      <w:proofErr w:type="spellStart"/>
      <w:r w:rsidRPr="00033231">
        <w:t>Keeldar</w:t>
      </w:r>
      <w:proofErr w:type="spellEnd"/>
      <w:r w:rsidRPr="00033231">
        <w:t xml:space="preserve"> avait lus avec le plus de plaisir étaient ceux qui pla</w:t>
      </w:r>
      <w:r w:rsidRPr="00033231">
        <w:t>i</w:t>
      </w:r>
      <w:r w:rsidRPr="00033231">
        <w:t xml:space="preserve">saient à miss </w:t>
      </w:r>
      <w:proofErr w:type="spellStart"/>
      <w:r w:rsidRPr="00033231">
        <w:t>Helstone</w:t>
      </w:r>
      <w:proofErr w:type="spellEnd"/>
      <w:r w:rsidR="004F69D6">
        <w:t xml:space="preserve">. </w:t>
      </w:r>
      <w:r w:rsidRPr="00033231">
        <w:t>Beaucoup d</w:t>
      </w:r>
      <w:r w:rsidR="004F69D6">
        <w:t>’</w:t>
      </w:r>
      <w:r w:rsidRPr="00033231">
        <w:t>aversions aussi leur étaient communes</w:t>
      </w:r>
      <w:r w:rsidR="004F69D6">
        <w:t xml:space="preserve">, </w:t>
      </w:r>
      <w:r w:rsidRPr="00033231">
        <w:t>et elles s</w:t>
      </w:r>
      <w:r w:rsidR="004F69D6">
        <w:t>’</w:t>
      </w:r>
      <w:r w:rsidRPr="00033231">
        <w:t>accordaient merveilleusement pour rire des prétentions pompeuses et du faux sentimentalisme</w:t>
      </w:r>
      <w:r w:rsidR="004F69D6">
        <w:t>.</w:t>
      </w:r>
    </w:p>
    <w:p w14:paraId="407E7B5A" w14:textId="77777777" w:rsidR="004F69D6" w:rsidRDefault="00000000" w:rsidP="0021796F">
      <w:r w:rsidRPr="00033231">
        <w:t>Shirley savait combien peu d</w:t>
      </w:r>
      <w:r w:rsidR="004F69D6">
        <w:t>’</w:t>
      </w:r>
      <w:r w:rsidRPr="00033231">
        <w:t>hommes ou de femmes ont le goût sûr en poésie</w:t>
      </w:r>
      <w:r w:rsidR="004F69D6">
        <w:t xml:space="preserve">, </w:t>
      </w:r>
      <w:r w:rsidRPr="00033231">
        <w:t>c</w:t>
      </w:r>
      <w:r w:rsidR="004F69D6">
        <w:t>’</w:t>
      </w:r>
      <w:r w:rsidRPr="00033231">
        <w:t>est-à-dire la faculté de distinguer ce qui est vrai de ce qui est faux</w:t>
      </w:r>
      <w:r w:rsidR="004F69D6">
        <w:t xml:space="preserve">. </w:t>
      </w:r>
      <w:r w:rsidRPr="00033231">
        <w:t>Plusieurs fois elle avait entendu des gens fort remarquables donner comme admirables tels passages de tels versificateurs</w:t>
      </w:r>
      <w:r w:rsidR="004F69D6">
        <w:t xml:space="preserve">, </w:t>
      </w:r>
      <w:r w:rsidRPr="00033231">
        <w:t>qu</w:t>
      </w:r>
      <w:r w:rsidR="004F69D6">
        <w:t>’</w:t>
      </w:r>
      <w:r w:rsidRPr="00033231">
        <w:t>à la lecture son âme avait refusé de reco</w:t>
      </w:r>
      <w:r w:rsidRPr="00033231">
        <w:t>n</w:t>
      </w:r>
      <w:r w:rsidRPr="00033231">
        <w:t>naître pour autre chose que de l</w:t>
      </w:r>
      <w:r w:rsidR="004F69D6">
        <w:t>’</w:t>
      </w:r>
      <w:r w:rsidRPr="00033231">
        <w:t>emphase et du clinquant</w:t>
      </w:r>
      <w:r w:rsidR="004F69D6">
        <w:t xml:space="preserve">, </w:t>
      </w:r>
      <w:r w:rsidRPr="00033231">
        <w:t>ou tout au plus un langage vide soigneusement élaboré</w:t>
      </w:r>
      <w:r w:rsidR="004F69D6">
        <w:t xml:space="preserve">, </w:t>
      </w:r>
      <w:r w:rsidRPr="00033231">
        <w:t>curieux</w:t>
      </w:r>
      <w:r w:rsidR="004F69D6">
        <w:t xml:space="preserve">, </w:t>
      </w:r>
      <w:r w:rsidRPr="00033231">
        <w:t>remarquable</w:t>
      </w:r>
      <w:r w:rsidR="004F69D6">
        <w:t xml:space="preserve">, </w:t>
      </w:r>
      <w:r w:rsidRPr="00033231">
        <w:t>savant peut-être</w:t>
      </w:r>
      <w:r w:rsidR="004F69D6">
        <w:t xml:space="preserve"> ; </w:t>
      </w:r>
      <w:r w:rsidRPr="00033231">
        <w:t>coloré quelquefois des teintes brillantes de la fantaisie</w:t>
      </w:r>
      <w:r w:rsidR="004F69D6">
        <w:t xml:space="preserve">, </w:t>
      </w:r>
      <w:r w:rsidRPr="00033231">
        <w:t>mais différant autant de la vraie poésie que le pompeux et massif vase de mosaïque diffère de la petite coupe de pur métal</w:t>
      </w:r>
      <w:r w:rsidR="004F69D6">
        <w:t xml:space="preserve">, </w:t>
      </w:r>
      <w:r w:rsidRPr="00033231">
        <w:t>ou que la guirlande de fleurs artificielles diffère du lis des champs</w:t>
      </w:r>
      <w:r w:rsidR="004F69D6">
        <w:t>.</w:t>
      </w:r>
    </w:p>
    <w:p w14:paraId="2310476A" w14:textId="77777777" w:rsidR="004F69D6" w:rsidRDefault="00000000" w:rsidP="0021796F">
      <w:r w:rsidRPr="00033231">
        <w:t>Shirley trouva que Caroline savait distinguer le pur métal des scories brillantes et sans valeur</w:t>
      </w:r>
      <w:r w:rsidR="004F69D6">
        <w:t xml:space="preserve">. </w:t>
      </w:r>
      <w:r w:rsidRPr="00033231">
        <w:t>Les intelligences de ces deux jeunes filles</w:t>
      </w:r>
      <w:r w:rsidR="004F69D6">
        <w:t xml:space="preserve">, </w:t>
      </w:r>
      <w:r w:rsidRPr="00033231">
        <w:t>étant ainsi accordées au même diapason d</w:t>
      </w:r>
      <w:r w:rsidR="004F69D6">
        <w:t>’</w:t>
      </w:r>
      <w:r w:rsidRPr="00033231">
        <w:t>harmonie</w:t>
      </w:r>
      <w:r w:rsidR="004F69D6">
        <w:t xml:space="preserve">, </w:t>
      </w:r>
      <w:r w:rsidRPr="00033231">
        <w:t>sonnaient souvent ensemble le plus doux et le plus suave carillon</w:t>
      </w:r>
      <w:r w:rsidR="004F69D6">
        <w:t>.</w:t>
      </w:r>
    </w:p>
    <w:p w14:paraId="383031DB" w14:textId="77777777" w:rsidR="004F69D6" w:rsidRDefault="00000000" w:rsidP="0021796F">
      <w:r w:rsidRPr="00033231">
        <w:t>Un soir</w:t>
      </w:r>
      <w:r w:rsidR="004F69D6">
        <w:t xml:space="preserve">, </w:t>
      </w:r>
      <w:r w:rsidRPr="00033231">
        <w:t>il leur arriva de se trouver seules dans le parloir</w:t>
      </w:r>
      <w:r w:rsidR="004F69D6">
        <w:t xml:space="preserve">. </w:t>
      </w:r>
      <w:r w:rsidRPr="00033231">
        <w:t>Elles avaient passé sans ennui un long jour de pluie</w:t>
      </w:r>
      <w:r w:rsidR="004F69D6">
        <w:t xml:space="preserve"> ; </w:t>
      </w:r>
      <w:r w:rsidRPr="00033231">
        <w:t>la nuit a</w:t>
      </w:r>
      <w:r w:rsidRPr="00033231">
        <w:t>p</w:t>
      </w:r>
      <w:r w:rsidRPr="00033231">
        <w:t>prochait</w:t>
      </w:r>
      <w:r w:rsidR="004F69D6">
        <w:t xml:space="preserve"> ; </w:t>
      </w:r>
      <w:r w:rsidRPr="00033231">
        <w:t>les lumières n</w:t>
      </w:r>
      <w:r w:rsidR="004F69D6">
        <w:t>’</w:t>
      </w:r>
      <w:r w:rsidRPr="00033231">
        <w:t xml:space="preserve">avaient point encore été </w:t>
      </w:r>
      <w:r w:rsidRPr="00033231">
        <w:lastRenderedPageBreak/>
        <w:t>apportées</w:t>
      </w:r>
      <w:r w:rsidR="004F69D6">
        <w:t xml:space="preserve">, </w:t>
      </w:r>
      <w:r w:rsidRPr="00033231">
        <w:t>to</w:t>
      </w:r>
      <w:r w:rsidRPr="00033231">
        <w:t>u</w:t>
      </w:r>
      <w:r w:rsidRPr="00033231">
        <w:t>tes deux</w:t>
      </w:r>
      <w:r w:rsidR="004F69D6">
        <w:t xml:space="preserve">, </w:t>
      </w:r>
      <w:r w:rsidRPr="00033231">
        <w:t>à mesure que le crépuscule devenait plus obscur</w:t>
      </w:r>
      <w:r w:rsidR="004F69D6">
        <w:t xml:space="preserve">, </w:t>
      </w:r>
      <w:r w:rsidRPr="00033231">
        <w:t>d</w:t>
      </w:r>
      <w:r w:rsidRPr="00033231">
        <w:t>e</w:t>
      </w:r>
      <w:r w:rsidRPr="00033231">
        <w:t>vinrent méditatives et silencieuses</w:t>
      </w:r>
      <w:r w:rsidR="004F69D6">
        <w:t xml:space="preserve">. </w:t>
      </w:r>
      <w:r w:rsidRPr="00033231">
        <w:t>Un vent d</w:t>
      </w:r>
      <w:r w:rsidR="004F69D6">
        <w:t>’</w:t>
      </w:r>
      <w:r w:rsidRPr="00033231">
        <w:t>ouest soufflait violemment autour du manoir</w:t>
      </w:r>
      <w:r w:rsidR="004F69D6">
        <w:t xml:space="preserve">, </w:t>
      </w:r>
      <w:r w:rsidRPr="00033231">
        <w:t>chassant devant lui les nuages et la pluie torrentielle qui venaient du lointain Océan</w:t>
      </w:r>
      <w:r w:rsidR="004F69D6">
        <w:t xml:space="preserve"> : </w:t>
      </w:r>
      <w:r w:rsidRPr="00033231">
        <w:t>tout était tempête au dehors</w:t>
      </w:r>
      <w:r w:rsidR="004F69D6">
        <w:t xml:space="preserve"> ; </w:t>
      </w:r>
      <w:r w:rsidRPr="00033231">
        <w:t>tout était paisible et calme au dedans</w:t>
      </w:r>
      <w:r w:rsidR="004F69D6">
        <w:t xml:space="preserve">, </w:t>
      </w:r>
      <w:r w:rsidRPr="00033231">
        <w:t>Shi</w:t>
      </w:r>
      <w:r w:rsidRPr="00033231">
        <w:t>r</w:t>
      </w:r>
      <w:r w:rsidRPr="00033231">
        <w:t>ley était assise auprès de la fenêtre</w:t>
      </w:r>
      <w:r w:rsidR="004F69D6">
        <w:t xml:space="preserve">, </w:t>
      </w:r>
      <w:r w:rsidRPr="00033231">
        <w:t>regardant la tempête au ciel</w:t>
      </w:r>
      <w:r w:rsidR="004F69D6">
        <w:t xml:space="preserve">, </w:t>
      </w:r>
      <w:r w:rsidRPr="00033231">
        <w:t>le brouillard sur la terre</w:t>
      </w:r>
      <w:r w:rsidR="004F69D6">
        <w:t xml:space="preserve">, </w:t>
      </w:r>
      <w:r w:rsidRPr="00033231">
        <w:t>écoutant certaines notes du vent qui pleuraient comme des esprits tourmentés</w:t>
      </w:r>
      <w:r w:rsidR="004F69D6">
        <w:t xml:space="preserve">, </w:t>
      </w:r>
      <w:r w:rsidRPr="00033231">
        <w:t>notes qui</w:t>
      </w:r>
      <w:r w:rsidR="004F69D6">
        <w:t xml:space="preserve">, </w:t>
      </w:r>
      <w:r w:rsidRPr="00033231">
        <w:t>si elle n</w:t>
      </w:r>
      <w:r w:rsidR="004F69D6">
        <w:t>’</w:t>
      </w:r>
      <w:r w:rsidRPr="00033231">
        <w:t>eût pas été si jeune</w:t>
      </w:r>
      <w:r w:rsidR="004F69D6">
        <w:t xml:space="preserve">, </w:t>
      </w:r>
      <w:r w:rsidRPr="00033231">
        <w:t>si gaie</w:t>
      </w:r>
      <w:r w:rsidR="004F69D6">
        <w:t xml:space="preserve">, </w:t>
      </w:r>
      <w:r w:rsidRPr="00033231">
        <w:t>si vigoureuse</w:t>
      </w:r>
      <w:r w:rsidR="004F69D6">
        <w:t xml:space="preserve">, </w:t>
      </w:r>
      <w:r w:rsidRPr="00033231">
        <w:t>eussent agité ses nerfs comme quelque funeste présage ou quelque chant funèbre ant</w:t>
      </w:r>
      <w:r w:rsidRPr="00033231">
        <w:t>i</w:t>
      </w:r>
      <w:r w:rsidRPr="00033231">
        <w:t>cipé</w:t>
      </w:r>
      <w:r w:rsidR="004F69D6">
        <w:t xml:space="preserve"> : </w:t>
      </w:r>
      <w:r w:rsidRPr="00033231">
        <w:t>dans le printemps de l</w:t>
      </w:r>
      <w:r w:rsidR="004F69D6">
        <w:t>’</w:t>
      </w:r>
      <w:r w:rsidRPr="00033231">
        <w:t>existence et la fleur de la beauté</w:t>
      </w:r>
      <w:r w:rsidR="004F69D6">
        <w:t xml:space="preserve">, </w:t>
      </w:r>
      <w:r w:rsidRPr="00033231">
        <w:t>cela ne put que changer sa vivacité en mélancolie</w:t>
      </w:r>
      <w:r w:rsidR="004F69D6">
        <w:t xml:space="preserve">. </w:t>
      </w:r>
      <w:r w:rsidRPr="00033231">
        <w:t>Des fra</w:t>
      </w:r>
      <w:r w:rsidRPr="00033231">
        <w:t>g</w:t>
      </w:r>
      <w:r w:rsidRPr="00033231">
        <w:t>ments de douces ballades résonnaient à son oreille</w:t>
      </w:r>
      <w:r w:rsidR="004F69D6">
        <w:t xml:space="preserve"> ; </w:t>
      </w:r>
      <w:r w:rsidRPr="00033231">
        <w:t>elle en chanta une ou deux stances</w:t>
      </w:r>
      <w:r w:rsidR="004F69D6">
        <w:t xml:space="preserve"> : </w:t>
      </w:r>
      <w:r w:rsidRPr="00033231">
        <w:t>ses accents obéissaient à l</w:t>
      </w:r>
      <w:r w:rsidR="004F69D6">
        <w:t>’</w:t>
      </w:r>
      <w:r w:rsidRPr="00033231">
        <w:t>impulsion agitée du vent</w:t>
      </w:r>
      <w:r w:rsidR="004F69D6">
        <w:t xml:space="preserve">. </w:t>
      </w:r>
      <w:r w:rsidRPr="00033231">
        <w:t>Caroline</w:t>
      </w:r>
      <w:r w:rsidR="004F69D6">
        <w:t xml:space="preserve">, </w:t>
      </w:r>
      <w:r w:rsidRPr="00033231">
        <w:t>retirée dans l</w:t>
      </w:r>
      <w:r w:rsidR="004F69D6">
        <w:t>’</w:t>
      </w:r>
      <w:r w:rsidRPr="00033231">
        <w:t>endroit le plus éloigné et le plus obscur du parloir</w:t>
      </w:r>
      <w:r w:rsidR="004F69D6">
        <w:t xml:space="preserve">, </w:t>
      </w:r>
      <w:r w:rsidRPr="00033231">
        <w:t>la figure éclairée se</w:t>
      </w:r>
      <w:r w:rsidRPr="00033231">
        <w:t>u</w:t>
      </w:r>
      <w:r w:rsidRPr="00033231">
        <w:t>lement par le reflet du feu sans flamme</w:t>
      </w:r>
      <w:r w:rsidR="004F69D6">
        <w:t xml:space="preserve">, </w:t>
      </w:r>
      <w:r w:rsidRPr="00033231">
        <w:t>se promenait de long en large</w:t>
      </w:r>
      <w:r w:rsidR="004F69D6">
        <w:t xml:space="preserve">, </w:t>
      </w:r>
      <w:r w:rsidRPr="00033231">
        <w:t>en se murmurant à elle-même des fragments de poésie gravés dans sa mémoire</w:t>
      </w:r>
      <w:r w:rsidR="004F69D6">
        <w:t xml:space="preserve">. </w:t>
      </w:r>
      <w:r w:rsidRPr="00033231">
        <w:t>Elle parlait très-bas</w:t>
      </w:r>
      <w:r w:rsidR="004F69D6">
        <w:t xml:space="preserve"> ; </w:t>
      </w:r>
      <w:r w:rsidRPr="00033231">
        <w:t>mais Shirley l</w:t>
      </w:r>
      <w:r w:rsidR="004F69D6">
        <w:t>’</w:t>
      </w:r>
      <w:r w:rsidRPr="00033231">
        <w:t>entendit</w:t>
      </w:r>
      <w:r w:rsidR="004F69D6">
        <w:t xml:space="preserve">, </w:t>
      </w:r>
      <w:r w:rsidRPr="00033231">
        <w:t>et</w:t>
      </w:r>
      <w:r w:rsidR="004F69D6">
        <w:t xml:space="preserve">, </w:t>
      </w:r>
      <w:r w:rsidRPr="00033231">
        <w:t>tout en chantant doucement</w:t>
      </w:r>
      <w:r w:rsidR="004F69D6">
        <w:t xml:space="preserve">, </w:t>
      </w:r>
      <w:r w:rsidRPr="00033231">
        <w:t>elle écouta</w:t>
      </w:r>
      <w:r w:rsidR="004F69D6">
        <w:t xml:space="preserve">. </w:t>
      </w:r>
      <w:r w:rsidRPr="00033231">
        <w:t>Voici le passage</w:t>
      </w:r>
      <w:r w:rsidR="004F69D6">
        <w:t> :</w:t>
      </w:r>
    </w:p>
    <w:p w14:paraId="043825CC" w14:textId="77777777" w:rsidR="004F69D6" w:rsidRDefault="00000000" w:rsidP="0021796F">
      <w:pPr>
        <w:pStyle w:val="Taille-1RetraitGauche1X"/>
        <w:spacing w:before="0" w:after="0"/>
      </w:pPr>
      <w:r w:rsidRPr="00033231">
        <w:t>La plus profonde nuit obscurcissait les cieux</w:t>
      </w:r>
      <w:r w:rsidR="004F69D6">
        <w:t>,</w:t>
      </w:r>
    </w:p>
    <w:p w14:paraId="45E999DE" w14:textId="77777777" w:rsidR="004F69D6" w:rsidRDefault="00000000" w:rsidP="0021796F">
      <w:pPr>
        <w:pStyle w:val="Taille-1RetraitGauche1X"/>
        <w:spacing w:before="0" w:after="0"/>
      </w:pPr>
      <w:r w:rsidRPr="00033231">
        <w:t>De l</w:t>
      </w:r>
      <w:r w:rsidR="004F69D6">
        <w:t>’</w:t>
      </w:r>
      <w:r w:rsidRPr="00033231">
        <w:t>Océan les flots rugissaient furieux</w:t>
      </w:r>
      <w:r w:rsidR="004F69D6">
        <w:t>,</w:t>
      </w:r>
    </w:p>
    <w:p w14:paraId="574D7614" w14:textId="77777777" w:rsidR="004F69D6" w:rsidRDefault="00000000" w:rsidP="0021796F">
      <w:pPr>
        <w:pStyle w:val="Taille-1RetraitGauche1X"/>
        <w:spacing w:before="0" w:after="0"/>
      </w:pPr>
      <w:r w:rsidRPr="00033231">
        <w:t>Quand un être</w:t>
      </w:r>
      <w:r w:rsidR="004F69D6">
        <w:t xml:space="preserve">, </w:t>
      </w:r>
      <w:r w:rsidRPr="00033231">
        <w:t>au malheur comme moi destiné</w:t>
      </w:r>
      <w:r w:rsidR="004F69D6">
        <w:t>,</w:t>
      </w:r>
    </w:p>
    <w:p w14:paraId="105A1416" w14:textId="77777777" w:rsidR="004F69D6" w:rsidRDefault="00000000" w:rsidP="0021796F">
      <w:pPr>
        <w:pStyle w:val="Taille-1RetraitGauche1X"/>
        <w:spacing w:before="0" w:after="0"/>
      </w:pPr>
      <w:r w:rsidRPr="00033231">
        <w:t>Sans amis</w:t>
      </w:r>
      <w:r w:rsidR="004F69D6">
        <w:t xml:space="preserve">, </w:t>
      </w:r>
      <w:r w:rsidRPr="00033231">
        <w:t>sans espoir</w:t>
      </w:r>
      <w:r w:rsidR="004F69D6">
        <w:t xml:space="preserve">, </w:t>
      </w:r>
      <w:r w:rsidRPr="00033231">
        <w:t>de tous abandonné</w:t>
      </w:r>
      <w:r w:rsidR="004F69D6">
        <w:t>,</w:t>
      </w:r>
    </w:p>
    <w:p w14:paraId="15348E06" w14:textId="77777777" w:rsidR="004F69D6" w:rsidRDefault="00000000" w:rsidP="0021796F">
      <w:pPr>
        <w:pStyle w:val="Taille-1RetraitGauche1X"/>
        <w:spacing w:before="0" w:after="0"/>
      </w:pPr>
      <w:r w:rsidRPr="00033231">
        <w:t>De son bord arraché soudain par la tourmente</w:t>
      </w:r>
      <w:r w:rsidR="004F69D6">
        <w:t>,</w:t>
      </w:r>
    </w:p>
    <w:p w14:paraId="5BD72FD1" w14:textId="77777777" w:rsidR="004F69D6" w:rsidRDefault="00000000" w:rsidP="0021796F">
      <w:pPr>
        <w:pStyle w:val="Taille-1RetraitGauche1X"/>
        <w:spacing w:before="0" w:after="0"/>
      </w:pPr>
      <w:r w:rsidRPr="00033231">
        <w:t>Dit adieu pour jamais à sa maison flottante</w:t>
      </w:r>
      <w:r w:rsidR="004F69D6">
        <w:t>.</w:t>
      </w:r>
    </w:p>
    <w:p w14:paraId="18187F02" w14:textId="77777777" w:rsidR="004F69D6" w:rsidRDefault="00000000" w:rsidP="0021796F">
      <w:r w:rsidRPr="00033231">
        <w:t>Le fragment s</w:t>
      </w:r>
      <w:r w:rsidR="004F69D6">
        <w:t>’</w:t>
      </w:r>
      <w:r w:rsidRPr="00033231">
        <w:t>arrêta là</w:t>
      </w:r>
      <w:r w:rsidR="004F69D6">
        <w:t xml:space="preserve">, </w:t>
      </w:r>
      <w:r w:rsidRPr="00033231">
        <w:t>sans doute parce que le chant de Shirley</w:t>
      </w:r>
      <w:r w:rsidR="004F69D6">
        <w:t xml:space="preserve">, </w:t>
      </w:r>
      <w:r w:rsidRPr="00033231">
        <w:t>auparavant sonore et vibrant</w:t>
      </w:r>
      <w:r w:rsidR="004F69D6">
        <w:t xml:space="preserve">, </w:t>
      </w:r>
      <w:r w:rsidRPr="00033231">
        <w:t>était devenu très-faible</w:t>
      </w:r>
      <w:r w:rsidR="004F69D6">
        <w:t>.</w:t>
      </w:r>
    </w:p>
    <w:p w14:paraId="2224ED07" w14:textId="77777777" w:rsidR="004F69D6" w:rsidRDefault="004F69D6" w:rsidP="0021796F">
      <w:r>
        <w:t>« </w:t>
      </w:r>
      <w:r w:rsidR="00000000" w:rsidRPr="00033231">
        <w:t>Poursuivez</w:t>
      </w:r>
      <w:r>
        <w:t xml:space="preserve">, </w:t>
      </w:r>
      <w:r w:rsidR="00000000" w:rsidRPr="00033231">
        <w:t>dit-elle</w:t>
      </w:r>
      <w:r>
        <w:t>.</w:t>
      </w:r>
    </w:p>
    <w:p w14:paraId="5E60E80A" w14:textId="77777777" w:rsidR="004F69D6" w:rsidRDefault="004F69D6" w:rsidP="0021796F">
      <w:pPr>
        <w:rPr>
          <w:i/>
          <w:iCs/>
        </w:rPr>
      </w:pPr>
      <w:r>
        <w:t>— </w:t>
      </w:r>
      <w:r w:rsidR="00000000" w:rsidRPr="00033231">
        <w:t>Alors</w:t>
      </w:r>
      <w:r>
        <w:t xml:space="preserve">, </w:t>
      </w:r>
      <w:r w:rsidR="00000000" w:rsidRPr="00033231">
        <w:t>continuez aussi</w:t>
      </w:r>
      <w:r>
        <w:t xml:space="preserve">, </w:t>
      </w:r>
      <w:r w:rsidR="00000000" w:rsidRPr="00033231">
        <w:t>vous</w:t>
      </w:r>
      <w:r>
        <w:t xml:space="preserve">. </w:t>
      </w:r>
      <w:r w:rsidR="00000000" w:rsidRPr="00033231">
        <w:t xml:space="preserve">Je répétais seulement le </w:t>
      </w:r>
      <w:r w:rsidR="00000000" w:rsidRPr="00033231">
        <w:rPr>
          <w:i/>
          <w:iCs/>
        </w:rPr>
        <w:t>Naufragé</w:t>
      </w:r>
      <w:r>
        <w:rPr>
          <w:i/>
          <w:iCs/>
        </w:rPr>
        <w:t>.</w:t>
      </w:r>
    </w:p>
    <w:p w14:paraId="57BBA615" w14:textId="7DA5D81E" w:rsidR="00000000" w:rsidRPr="00033231" w:rsidRDefault="004F69D6" w:rsidP="0021796F">
      <w:r>
        <w:rPr>
          <w:i/>
          <w:iCs/>
        </w:rPr>
        <w:lastRenderedPageBreak/>
        <w:t>— </w:t>
      </w:r>
      <w:r w:rsidR="00000000" w:rsidRPr="00033231">
        <w:t>Je sais</w:t>
      </w:r>
      <w:r>
        <w:t xml:space="preserve"> ! </w:t>
      </w:r>
      <w:r w:rsidR="00000000" w:rsidRPr="00033231">
        <w:t>si vous pouvez vous le rappeler</w:t>
      </w:r>
      <w:r>
        <w:t xml:space="preserve">, </w:t>
      </w:r>
      <w:r w:rsidR="00000000" w:rsidRPr="00033231">
        <w:t>dites-le tout e</w:t>
      </w:r>
      <w:r w:rsidR="00000000" w:rsidRPr="00033231">
        <w:t>n</w:t>
      </w:r>
      <w:r w:rsidR="00000000" w:rsidRPr="00033231">
        <w:t>tier</w:t>
      </w:r>
      <w:r>
        <w:t>. »</w:t>
      </w:r>
    </w:p>
    <w:p w14:paraId="4F875E01" w14:textId="77777777" w:rsidR="004F69D6" w:rsidRDefault="00000000" w:rsidP="0021796F">
      <w:r w:rsidRPr="00033231">
        <w:t>Et comme il faisait entièrement nuit</w:t>
      </w:r>
      <w:r w:rsidR="004F69D6">
        <w:t xml:space="preserve">, </w:t>
      </w:r>
      <w:r w:rsidRPr="00033231">
        <w:t>et qu</w:t>
      </w:r>
      <w:r w:rsidR="004F69D6">
        <w:t>’</w:t>
      </w:r>
      <w:r w:rsidRPr="00033231">
        <w:t xml:space="preserve">après tout miss </w:t>
      </w:r>
      <w:proofErr w:type="spellStart"/>
      <w:r w:rsidRPr="00033231">
        <w:t>Keeldar</w:t>
      </w:r>
      <w:proofErr w:type="spellEnd"/>
      <w:r w:rsidRPr="00033231">
        <w:t xml:space="preserve"> n</w:t>
      </w:r>
      <w:r w:rsidR="004F69D6">
        <w:t>’</w:t>
      </w:r>
      <w:r w:rsidRPr="00033231">
        <w:t>était pas un très-formidable auditeur</w:t>
      </w:r>
      <w:r w:rsidR="004F69D6">
        <w:t xml:space="preserve">, </w:t>
      </w:r>
      <w:r w:rsidRPr="00033231">
        <w:t xml:space="preserve">Caroline dit le </w:t>
      </w:r>
      <w:proofErr w:type="spellStart"/>
      <w:r w:rsidRPr="00033231">
        <w:t>poëme</w:t>
      </w:r>
      <w:proofErr w:type="spellEnd"/>
      <w:r w:rsidRPr="00033231">
        <w:t xml:space="preserve"> tout entier</w:t>
      </w:r>
      <w:r w:rsidR="004F69D6">
        <w:t xml:space="preserve">, </w:t>
      </w:r>
      <w:r w:rsidRPr="00033231">
        <w:t>et avec un tel sentiment qu</w:t>
      </w:r>
      <w:r w:rsidR="004F69D6">
        <w:t>’</w:t>
      </w:r>
      <w:r w:rsidRPr="00033231">
        <w:t>on eût cru voir la mer furieuse</w:t>
      </w:r>
      <w:r w:rsidR="004F69D6">
        <w:t xml:space="preserve">, </w:t>
      </w:r>
      <w:r w:rsidRPr="00033231">
        <w:t>le vaisseau emporté malgré lui par la tempête</w:t>
      </w:r>
      <w:r w:rsidR="004F69D6">
        <w:t xml:space="preserve">, </w:t>
      </w:r>
      <w:r w:rsidRPr="00033231">
        <w:t>et entendre le cri de détresse du marin qui se noie</w:t>
      </w:r>
      <w:r w:rsidR="004F69D6">
        <w:t xml:space="preserve">. </w:t>
      </w:r>
      <w:r w:rsidRPr="00033231">
        <w:t>Mais ce qu</w:t>
      </w:r>
      <w:r w:rsidR="004F69D6">
        <w:t>’</w:t>
      </w:r>
      <w:r w:rsidRPr="00033231">
        <w:t>elle réalisa le mieux</w:t>
      </w:r>
      <w:r w:rsidR="004F69D6">
        <w:t xml:space="preserve">, </w:t>
      </w:r>
      <w:r w:rsidRPr="00033231">
        <w:t>ce fut l</w:t>
      </w:r>
      <w:r w:rsidR="004F69D6">
        <w:t>’</w:t>
      </w:r>
      <w:r w:rsidRPr="00033231">
        <w:t xml:space="preserve">angoisse du </w:t>
      </w:r>
      <w:proofErr w:type="spellStart"/>
      <w:r w:rsidRPr="00033231">
        <w:t>poëte</w:t>
      </w:r>
      <w:proofErr w:type="spellEnd"/>
      <w:r w:rsidR="004F69D6">
        <w:t xml:space="preserve">, </w:t>
      </w:r>
      <w:r w:rsidRPr="00033231">
        <w:t>qui ne pleurait pas pour le naufragé</w:t>
      </w:r>
      <w:r w:rsidR="004F69D6">
        <w:t xml:space="preserve">, </w:t>
      </w:r>
      <w:r w:rsidRPr="00033231">
        <w:t>mais qui</w:t>
      </w:r>
      <w:r w:rsidR="004F69D6">
        <w:t xml:space="preserve">, </w:t>
      </w:r>
      <w:r w:rsidRPr="00033231">
        <w:t>dans une heure de désespoir</w:t>
      </w:r>
      <w:r w:rsidR="004F69D6">
        <w:t xml:space="preserve">, </w:t>
      </w:r>
      <w:r w:rsidRPr="00033231">
        <w:t>avait tracé l</w:t>
      </w:r>
      <w:r w:rsidR="004F69D6">
        <w:t>’</w:t>
      </w:r>
      <w:r w:rsidRPr="00033231">
        <w:t>image de sa propre détresse dans le sort du marin aba</w:t>
      </w:r>
      <w:r w:rsidRPr="00033231">
        <w:t>n</w:t>
      </w:r>
      <w:r w:rsidRPr="00033231">
        <w:t>donné</w:t>
      </w:r>
      <w:r w:rsidR="004F69D6">
        <w:t xml:space="preserve">, </w:t>
      </w:r>
      <w:r w:rsidRPr="00033231">
        <w:t>et s</w:t>
      </w:r>
      <w:r w:rsidR="004F69D6">
        <w:t>’</w:t>
      </w:r>
      <w:r w:rsidRPr="00033231">
        <w:t>était écrié des profondeurs où il se débattait</w:t>
      </w:r>
      <w:r w:rsidR="004F69D6">
        <w:t> :</w:t>
      </w:r>
    </w:p>
    <w:p w14:paraId="63790829" w14:textId="77777777" w:rsidR="004F69D6" w:rsidRDefault="00000000" w:rsidP="0021796F">
      <w:pPr>
        <w:pStyle w:val="Taille-1RetraitGauche2XIndent0"/>
        <w:spacing w:before="0" w:after="0"/>
        <w:rPr>
          <w:bCs/>
          <w:szCs w:val="32"/>
        </w:rPr>
      </w:pPr>
      <w:r w:rsidRPr="00033231">
        <w:rPr>
          <w:bCs/>
          <w:szCs w:val="32"/>
        </w:rPr>
        <w:t>Et la divine voix n</w:t>
      </w:r>
      <w:r w:rsidR="004F69D6">
        <w:rPr>
          <w:bCs/>
          <w:szCs w:val="32"/>
        </w:rPr>
        <w:t>’</w:t>
      </w:r>
      <w:r w:rsidRPr="00033231">
        <w:rPr>
          <w:bCs/>
          <w:szCs w:val="32"/>
        </w:rPr>
        <w:t>apaisa point l</w:t>
      </w:r>
      <w:r w:rsidR="004F69D6">
        <w:rPr>
          <w:bCs/>
          <w:szCs w:val="32"/>
        </w:rPr>
        <w:t>’</w:t>
      </w:r>
      <w:r w:rsidRPr="00033231">
        <w:rPr>
          <w:bCs/>
          <w:szCs w:val="32"/>
        </w:rPr>
        <w:t>orage</w:t>
      </w:r>
      <w:r w:rsidR="004F69D6">
        <w:rPr>
          <w:bCs/>
          <w:szCs w:val="32"/>
        </w:rPr>
        <w:t>,</w:t>
      </w:r>
    </w:p>
    <w:p w14:paraId="3213F08E" w14:textId="77777777" w:rsidR="004F69D6" w:rsidRDefault="00000000" w:rsidP="0021796F">
      <w:pPr>
        <w:pStyle w:val="Taille-1RetraitGauche2XIndent0"/>
        <w:spacing w:before="0" w:after="0"/>
        <w:rPr>
          <w:bCs/>
          <w:szCs w:val="32"/>
        </w:rPr>
      </w:pPr>
      <w:r w:rsidRPr="00033231">
        <w:rPr>
          <w:bCs/>
          <w:szCs w:val="32"/>
        </w:rPr>
        <w:t>Nulle étoile propice au ciel ne se montra</w:t>
      </w:r>
      <w:r w:rsidR="004F69D6">
        <w:rPr>
          <w:bCs/>
          <w:szCs w:val="32"/>
        </w:rPr>
        <w:t>,</w:t>
      </w:r>
    </w:p>
    <w:p w14:paraId="1CBD0843" w14:textId="77777777" w:rsidR="004F69D6" w:rsidRDefault="00000000" w:rsidP="0021796F">
      <w:pPr>
        <w:pStyle w:val="Taille-1RetraitGauche2XIndent0"/>
        <w:spacing w:before="0" w:after="0"/>
        <w:rPr>
          <w:bCs/>
          <w:szCs w:val="32"/>
        </w:rPr>
      </w:pPr>
      <w:r w:rsidRPr="00033231">
        <w:rPr>
          <w:bCs/>
          <w:szCs w:val="32"/>
        </w:rPr>
        <w:t>Quand</w:t>
      </w:r>
      <w:r w:rsidR="004F69D6">
        <w:rPr>
          <w:bCs/>
          <w:szCs w:val="32"/>
        </w:rPr>
        <w:t xml:space="preserve">, </w:t>
      </w:r>
      <w:r w:rsidRPr="00033231">
        <w:rPr>
          <w:bCs/>
          <w:szCs w:val="32"/>
        </w:rPr>
        <w:t>seuls et délaissés</w:t>
      </w:r>
      <w:r w:rsidR="004F69D6">
        <w:rPr>
          <w:bCs/>
          <w:szCs w:val="32"/>
        </w:rPr>
        <w:t xml:space="preserve">, </w:t>
      </w:r>
      <w:r w:rsidRPr="00033231">
        <w:rPr>
          <w:bCs/>
          <w:szCs w:val="32"/>
        </w:rPr>
        <w:t>nous perdîmes courage</w:t>
      </w:r>
      <w:r w:rsidR="004F69D6">
        <w:rPr>
          <w:bCs/>
          <w:szCs w:val="32"/>
        </w:rPr>
        <w:t>,</w:t>
      </w:r>
    </w:p>
    <w:p w14:paraId="6ACD0937" w14:textId="77777777" w:rsidR="004F69D6" w:rsidRDefault="00000000" w:rsidP="0021796F">
      <w:pPr>
        <w:pStyle w:val="Taille-1RetraitGauche2XIndent0"/>
        <w:spacing w:before="0" w:after="0"/>
        <w:rPr>
          <w:bCs/>
          <w:szCs w:val="32"/>
        </w:rPr>
      </w:pPr>
      <w:r w:rsidRPr="00033231">
        <w:rPr>
          <w:bCs/>
          <w:szCs w:val="32"/>
        </w:rPr>
        <w:t>Et que chacun de nous dans le gouffre sombra</w:t>
      </w:r>
      <w:r w:rsidR="004F69D6">
        <w:rPr>
          <w:bCs/>
          <w:szCs w:val="32"/>
        </w:rPr>
        <w:t>.</w:t>
      </w:r>
    </w:p>
    <w:p w14:paraId="45282F1A" w14:textId="1AF2AC69" w:rsidR="00000000" w:rsidRPr="00033231" w:rsidRDefault="00000000" w:rsidP="0021796F">
      <w:pPr>
        <w:pStyle w:val="Taille-1RetraitGauche2XIndent0"/>
        <w:spacing w:before="0" w:after="0"/>
        <w:rPr>
          <w:bCs/>
          <w:szCs w:val="32"/>
        </w:rPr>
      </w:pPr>
      <w:r w:rsidRPr="00033231">
        <w:rPr>
          <w:bCs/>
          <w:szCs w:val="32"/>
        </w:rPr>
        <w:t>Mais moi</w:t>
      </w:r>
      <w:r w:rsidR="004F69D6">
        <w:rPr>
          <w:bCs/>
          <w:szCs w:val="32"/>
        </w:rPr>
        <w:t xml:space="preserve">, </w:t>
      </w:r>
      <w:r w:rsidRPr="00033231">
        <w:rPr>
          <w:bCs/>
          <w:szCs w:val="32"/>
        </w:rPr>
        <w:t>submergé par une mer plus profonde</w:t>
      </w:r>
    </w:p>
    <w:p w14:paraId="07F4529B" w14:textId="77777777" w:rsidR="004F69D6" w:rsidRDefault="00000000" w:rsidP="0021796F">
      <w:pPr>
        <w:pStyle w:val="Taille-1RetraitGauche2XIndent0"/>
        <w:spacing w:before="0" w:after="0"/>
        <w:rPr>
          <w:bCs/>
          <w:szCs w:val="32"/>
        </w:rPr>
      </w:pPr>
      <w:r w:rsidRPr="00033231">
        <w:rPr>
          <w:bCs/>
          <w:szCs w:val="32"/>
        </w:rPr>
        <w:t>Que celle qui bientôt l</w:t>
      </w:r>
      <w:r w:rsidR="004F69D6">
        <w:rPr>
          <w:bCs/>
          <w:szCs w:val="32"/>
        </w:rPr>
        <w:t>’</w:t>
      </w:r>
      <w:r w:rsidRPr="00033231">
        <w:rPr>
          <w:bCs/>
          <w:szCs w:val="32"/>
        </w:rPr>
        <w:t>engloutit sous son onde</w:t>
      </w:r>
      <w:r w:rsidR="004F69D6">
        <w:rPr>
          <w:bCs/>
          <w:szCs w:val="32"/>
        </w:rPr>
        <w:t>…</w:t>
      </w:r>
    </w:p>
    <w:p w14:paraId="18405D27" w14:textId="77777777" w:rsidR="004F69D6" w:rsidRDefault="004F69D6" w:rsidP="0021796F">
      <w:r>
        <w:t>« </w:t>
      </w:r>
      <w:r w:rsidR="00000000" w:rsidRPr="00033231">
        <w:t>J</w:t>
      </w:r>
      <w:r>
        <w:t>’</w:t>
      </w:r>
      <w:r w:rsidR="00000000" w:rsidRPr="00033231">
        <w:t>espère que William Cowper jouit maintenant du calme et de la paix dans le ciel</w:t>
      </w:r>
      <w:r>
        <w:t xml:space="preserve">, </w:t>
      </w:r>
      <w:r w:rsidR="00000000" w:rsidRPr="00033231">
        <w:t>dit Caroline</w:t>
      </w:r>
      <w:r>
        <w:t>.</w:t>
      </w:r>
    </w:p>
    <w:p w14:paraId="26878F28" w14:textId="77777777" w:rsidR="004F69D6" w:rsidRDefault="004F69D6" w:rsidP="0021796F">
      <w:r>
        <w:t>— </w:t>
      </w:r>
      <w:r w:rsidR="00000000" w:rsidRPr="00033231">
        <w:t>Avez-vous pitié de ce qu</w:t>
      </w:r>
      <w:r>
        <w:t>’</w:t>
      </w:r>
      <w:r w:rsidR="00000000" w:rsidRPr="00033231">
        <w:t>il souffrit sur la terre</w:t>
      </w:r>
      <w:r>
        <w:t xml:space="preserve"> ? </w:t>
      </w:r>
      <w:r w:rsidR="00000000" w:rsidRPr="00033231">
        <w:t xml:space="preserve">demanda miss </w:t>
      </w:r>
      <w:proofErr w:type="spellStart"/>
      <w:r w:rsidR="00000000" w:rsidRPr="00033231">
        <w:t>Keeldar</w:t>
      </w:r>
      <w:proofErr w:type="spellEnd"/>
      <w:r>
        <w:t>.</w:t>
      </w:r>
    </w:p>
    <w:p w14:paraId="3D6E4D97" w14:textId="77777777" w:rsidR="004F69D6" w:rsidRDefault="004F69D6" w:rsidP="0021796F">
      <w:r>
        <w:t>— </w:t>
      </w:r>
      <w:r w:rsidR="00000000" w:rsidRPr="00033231">
        <w:t>Si j</w:t>
      </w:r>
      <w:r>
        <w:t>’</w:t>
      </w:r>
      <w:r w:rsidR="00000000" w:rsidRPr="00033231">
        <w:t>en ai pitié</w:t>
      </w:r>
      <w:r>
        <w:t xml:space="preserve">, </w:t>
      </w:r>
      <w:r w:rsidR="00000000" w:rsidRPr="00033231">
        <w:t>Shirley</w:t>
      </w:r>
      <w:r>
        <w:t xml:space="preserve"> ? </w:t>
      </w:r>
      <w:r w:rsidR="00000000" w:rsidRPr="00033231">
        <w:t>Comment pourrais-je m</w:t>
      </w:r>
      <w:r>
        <w:t>’</w:t>
      </w:r>
      <w:r w:rsidR="00000000" w:rsidRPr="00033231">
        <w:t>en e</w:t>
      </w:r>
      <w:r w:rsidR="00000000" w:rsidRPr="00033231">
        <w:t>m</w:t>
      </w:r>
      <w:r w:rsidR="00000000" w:rsidRPr="00033231">
        <w:t>pêcher</w:t>
      </w:r>
      <w:r>
        <w:t xml:space="preserve"> ? </w:t>
      </w:r>
      <w:r w:rsidR="00000000" w:rsidRPr="00033231">
        <w:t xml:space="preserve">Il avait le cœur brisé quand il écrivit ce </w:t>
      </w:r>
      <w:proofErr w:type="spellStart"/>
      <w:r w:rsidR="00000000" w:rsidRPr="00033231">
        <w:t>poëme</w:t>
      </w:r>
      <w:proofErr w:type="spellEnd"/>
      <w:r>
        <w:t xml:space="preserve">, </w:t>
      </w:r>
      <w:r w:rsidR="00000000" w:rsidRPr="00033231">
        <w:t>dont la lecture brise le cœur</w:t>
      </w:r>
      <w:r>
        <w:t xml:space="preserve">. </w:t>
      </w:r>
      <w:r w:rsidR="00000000" w:rsidRPr="00033231">
        <w:t>Mais il trouva du soulagement en l</w:t>
      </w:r>
      <w:r>
        <w:t>’</w:t>
      </w:r>
      <w:r w:rsidR="00000000" w:rsidRPr="00033231">
        <w:t>écrivant</w:t>
      </w:r>
      <w:r>
        <w:t xml:space="preserve">, </w:t>
      </w:r>
      <w:r w:rsidR="00000000" w:rsidRPr="00033231">
        <w:t>j</w:t>
      </w:r>
      <w:r>
        <w:t>’</w:t>
      </w:r>
      <w:r w:rsidR="00000000" w:rsidRPr="00033231">
        <w:t>en suis sûre</w:t>
      </w:r>
      <w:r>
        <w:t xml:space="preserve">, </w:t>
      </w:r>
      <w:r w:rsidR="00000000" w:rsidRPr="00033231">
        <w:t>et ce don de la poésie</w:t>
      </w:r>
      <w:r>
        <w:t xml:space="preserve">, </w:t>
      </w:r>
      <w:r w:rsidR="00000000" w:rsidRPr="00033231">
        <w:t>le plus divin que la divinité ait accordé à l</w:t>
      </w:r>
      <w:r>
        <w:t>’</w:t>
      </w:r>
      <w:r w:rsidR="00000000" w:rsidRPr="00033231">
        <w:t>homme</w:t>
      </w:r>
      <w:r>
        <w:t xml:space="preserve">, </w:t>
      </w:r>
      <w:r w:rsidR="00000000" w:rsidRPr="00033231">
        <w:t>lui a été donné</w:t>
      </w:r>
      <w:r>
        <w:t xml:space="preserve">, </w:t>
      </w:r>
      <w:r w:rsidR="00000000" w:rsidRPr="00033231">
        <w:t>je n</w:t>
      </w:r>
      <w:r>
        <w:t>’</w:t>
      </w:r>
      <w:r w:rsidR="00000000" w:rsidRPr="00033231">
        <w:t>en doute pas</w:t>
      </w:r>
      <w:r>
        <w:t xml:space="preserve">, </w:t>
      </w:r>
      <w:r w:rsidR="00000000" w:rsidRPr="00033231">
        <w:t>pour apaiser ses émotions lorsqu</w:t>
      </w:r>
      <w:r>
        <w:t>’</w:t>
      </w:r>
      <w:r w:rsidR="00000000" w:rsidRPr="00033231">
        <w:t>elles sont devenues i</w:t>
      </w:r>
      <w:r w:rsidR="00000000" w:rsidRPr="00033231">
        <w:t>n</w:t>
      </w:r>
      <w:r w:rsidR="00000000" w:rsidRPr="00033231">
        <w:t>supportables</w:t>
      </w:r>
      <w:r>
        <w:t xml:space="preserve">. </w:t>
      </w:r>
      <w:r w:rsidR="00000000" w:rsidRPr="00033231">
        <w:t>Il me semble</w:t>
      </w:r>
      <w:r>
        <w:t xml:space="preserve">, </w:t>
      </w:r>
      <w:r w:rsidR="00000000" w:rsidRPr="00033231">
        <w:t>Shirley</w:t>
      </w:r>
      <w:r>
        <w:t xml:space="preserve">, </w:t>
      </w:r>
      <w:r w:rsidR="00000000" w:rsidRPr="00033231">
        <w:t>que nul ne devrait faire de la poésie dans le but de déployer son talent et son intelligence</w:t>
      </w:r>
      <w:r>
        <w:t xml:space="preserve">. </w:t>
      </w:r>
      <w:r w:rsidR="00000000" w:rsidRPr="00033231">
        <w:t>Qui se soucie de ce genre de poésie</w:t>
      </w:r>
      <w:r>
        <w:t xml:space="preserve"> ? </w:t>
      </w:r>
      <w:r w:rsidR="00000000" w:rsidRPr="00033231">
        <w:t xml:space="preserve">Qui se </w:t>
      </w:r>
      <w:r w:rsidR="00000000" w:rsidRPr="00033231">
        <w:lastRenderedPageBreak/>
        <w:t>soucie du savoir</w:t>
      </w:r>
      <w:r>
        <w:t xml:space="preserve">, </w:t>
      </w:r>
      <w:r w:rsidR="00000000" w:rsidRPr="00033231">
        <w:t>des mots choisis</w:t>
      </w:r>
      <w:r>
        <w:t xml:space="preserve">, </w:t>
      </w:r>
      <w:r w:rsidR="00000000" w:rsidRPr="00033231">
        <w:t>en poésie</w:t>
      </w:r>
      <w:r>
        <w:t xml:space="preserve"> ? </w:t>
      </w:r>
      <w:r w:rsidR="00000000" w:rsidRPr="00033231">
        <w:t>Au contraire</w:t>
      </w:r>
      <w:r>
        <w:t xml:space="preserve">, </w:t>
      </w:r>
      <w:r w:rsidR="00000000" w:rsidRPr="00033231">
        <w:t>qui ne recherche pas le sentiment</w:t>
      </w:r>
      <w:r>
        <w:t xml:space="preserve">, </w:t>
      </w:r>
      <w:r w:rsidR="00000000" w:rsidRPr="00033231">
        <w:t>le sentiment réel</w:t>
      </w:r>
      <w:r>
        <w:t xml:space="preserve">, </w:t>
      </w:r>
      <w:r w:rsidR="00000000" w:rsidRPr="00033231">
        <w:t>quoique simplement et même rudement exprimé</w:t>
      </w:r>
      <w:r>
        <w:t> ?</w:t>
      </w:r>
    </w:p>
    <w:p w14:paraId="55A3677A" w14:textId="77777777" w:rsidR="004F69D6" w:rsidRDefault="004F69D6" w:rsidP="0021796F">
      <w:r>
        <w:t>— </w:t>
      </w:r>
      <w:r w:rsidR="00000000" w:rsidRPr="00033231">
        <w:t>Il paraît que vous le recherchez</w:t>
      </w:r>
      <w:r>
        <w:t xml:space="preserve">, </w:t>
      </w:r>
      <w:r w:rsidR="00000000" w:rsidRPr="00033231">
        <w:t>vous</w:t>
      </w:r>
      <w:r>
        <w:t xml:space="preserve">, </w:t>
      </w:r>
      <w:r w:rsidR="00000000" w:rsidRPr="00033231">
        <w:t>dans tous les cas</w:t>
      </w:r>
      <w:r>
        <w:t xml:space="preserve"> ; </w:t>
      </w:r>
      <w:r w:rsidR="00000000" w:rsidRPr="00033231">
        <w:t>et assurément</w:t>
      </w:r>
      <w:r>
        <w:t xml:space="preserve">, </w:t>
      </w:r>
      <w:r w:rsidR="00000000" w:rsidRPr="00033231">
        <w:t xml:space="preserve">en entendant ce </w:t>
      </w:r>
      <w:proofErr w:type="spellStart"/>
      <w:r w:rsidR="00000000" w:rsidRPr="00033231">
        <w:t>poëme</w:t>
      </w:r>
      <w:proofErr w:type="spellEnd"/>
      <w:r>
        <w:t xml:space="preserve">, </w:t>
      </w:r>
      <w:r w:rsidR="00000000" w:rsidRPr="00033231">
        <w:t>on découvre que Cowper agissait sous l</w:t>
      </w:r>
      <w:r>
        <w:t>’</w:t>
      </w:r>
      <w:r w:rsidR="00000000" w:rsidRPr="00033231">
        <w:t>impulsion d</w:t>
      </w:r>
      <w:r>
        <w:t>’</w:t>
      </w:r>
      <w:r w:rsidR="00000000" w:rsidRPr="00033231">
        <w:t>une émotion aussi forte que le vent qui balayait le navire</w:t>
      </w:r>
      <w:r>
        <w:t xml:space="preserve">, </w:t>
      </w:r>
      <w:r w:rsidR="00000000" w:rsidRPr="00033231">
        <w:t>une émotion qui</w:t>
      </w:r>
      <w:r>
        <w:t xml:space="preserve">, </w:t>
      </w:r>
      <w:r w:rsidR="00000000" w:rsidRPr="00033231">
        <w:t>ne lui permettant pas de s</w:t>
      </w:r>
      <w:r>
        <w:t>’</w:t>
      </w:r>
      <w:r w:rsidR="00000000" w:rsidRPr="00033231">
        <w:t xml:space="preserve">arrêter pour ajouter aucun ornement à une seule stance de son </w:t>
      </w:r>
      <w:proofErr w:type="spellStart"/>
      <w:r w:rsidR="00000000" w:rsidRPr="00033231">
        <w:t>poëme</w:t>
      </w:r>
      <w:proofErr w:type="spellEnd"/>
      <w:r>
        <w:t xml:space="preserve">, </w:t>
      </w:r>
      <w:r w:rsidR="00000000" w:rsidRPr="00033231">
        <w:t>lui donna la force de l</w:t>
      </w:r>
      <w:r>
        <w:t>’</w:t>
      </w:r>
      <w:r w:rsidR="00000000" w:rsidRPr="00033231">
        <w:t>écrire tout entier avec une perfe</w:t>
      </w:r>
      <w:r w:rsidR="00000000" w:rsidRPr="00033231">
        <w:t>c</w:t>
      </w:r>
      <w:r w:rsidR="00000000" w:rsidRPr="00033231">
        <w:t>tion consommée</w:t>
      </w:r>
      <w:r>
        <w:t xml:space="preserve">. </w:t>
      </w:r>
      <w:r w:rsidR="00000000" w:rsidRPr="00033231">
        <w:t>Vous l</w:t>
      </w:r>
      <w:r>
        <w:t>’</w:t>
      </w:r>
      <w:r w:rsidR="00000000" w:rsidRPr="00033231">
        <w:t>avez récité d</w:t>
      </w:r>
      <w:r>
        <w:t>’</w:t>
      </w:r>
      <w:r w:rsidR="00000000" w:rsidRPr="00033231">
        <w:t>une voix ferme</w:t>
      </w:r>
      <w:r>
        <w:t xml:space="preserve">, </w:t>
      </w:r>
      <w:r w:rsidR="00000000" w:rsidRPr="00033231">
        <w:t>Caroline</w:t>
      </w:r>
      <w:r>
        <w:t xml:space="preserve"> ; </w:t>
      </w:r>
      <w:r w:rsidR="00000000" w:rsidRPr="00033231">
        <w:t>j</w:t>
      </w:r>
      <w:r>
        <w:t>’</w:t>
      </w:r>
      <w:r w:rsidR="00000000" w:rsidRPr="00033231">
        <w:t>en suis étonnée</w:t>
      </w:r>
      <w:r>
        <w:t>.</w:t>
      </w:r>
    </w:p>
    <w:p w14:paraId="0D5FFA18" w14:textId="4BA35FEA" w:rsidR="00000000" w:rsidRPr="00033231" w:rsidRDefault="004F69D6" w:rsidP="0021796F">
      <w:r>
        <w:t>— </w:t>
      </w:r>
      <w:r w:rsidR="00000000" w:rsidRPr="00033231">
        <w:t>La main de Cowper ne trembla point en traçant ces vers</w:t>
      </w:r>
      <w:r>
        <w:t xml:space="preserve"> ; </w:t>
      </w:r>
      <w:r w:rsidR="00000000" w:rsidRPr="00033231">
        <w:t>pourquoi ma voix tremblerait-elle en les répétant</w:t>
      </w:r>
      <w:r>
        <w:t xml:space="preserve"> ? </w:t>
      </w:r>
      <w:r w:rsidR="00000000" w:rsidRPr="00033231">
        <w:t>Soyez-en s</w:t>
      </w:r>
      <w:r w:rsidR="00000000" w:rsidRPr="00033231">
        <w:t>û</w:t>
      </w:r>
      <w:r w:rsidR="00000000" w:rsidRPr="00033231">
        <w:t>re</w:t>
      </w:r>
      <w:r>
        <w:t xml:space="preserve">, </w:t>
      </w:r>
      <w:r w:rsidR="00000000" w:rsidRPr="00033231">
        <w:t>Shirley</w:t>
      </w:r>
      <w:r>
        <w:t xml:space="preserve">, </w:t>
      </w:r>
      <w:r w:rsidR="00000000" w:rsidRPr="00033231">
        <w:t xml:space="preserve">aucune larme ne mouilla le manuscrit du </w:t>
      </w:r>
      <w:r w:rsidR="00000000" w:rsidRPr="00033231">
        <w:rPr>
          <w:i/>
          <w:iCs/>
        </w:rPr>
        <w:t>Naufr</w:t>
      </w:r>
      <w:r w:rsidR="00000000" w:rsidRPr="00033231">
        <w:rPr>
          <w:i/>
          <w:iCs/>
        </w:rPr>
        <w:t>a</w:t>
      </w:r>
      <w:r w:rsidR="00000000" w:rsidRPr="00033231">
        <w:rPr>
          <w:i/>
          <w:iCs/>
        </w:rPr>
        <w:t>gé</w:t>
      </w:r>
      <w:r>
        <w:rPr>
          <w:i/>
          <w:iCs/>
        </w:rPr>
        <w:t xml:space="preserve">. </w:t>
      </w:r>
      <w:r w:rsidR="00000000" w:rsidRPr="00033231">
        <w:t>Je n</w:t>
      </w:r>
      <w:r>
        <w:t>’</w:t>
      </w:r>
      <w:r w:rsidR="00000000" w:rsidRPr="00033231">
        <w:t>y entends pas les sanglots de la douleur</w:t>
      </w:r>
      <w:r>
        <w:t xml:space="preserve">, </w:t>
      </w:r>
      <w:r w:rsidR="00000000" w:rsidRPr="00033231">
        <w:t>mais seul</w:t>
      </w:r>
      <w:r w:rsidR="00000000" w:rsidRPr="00033231">
        <w:t>e</w:t>
      </w:r>
      <w:r w:rsidR="00000000" w:rsidRPr="00033231">
        <w:t>ment le cri du désespoir</w:t>
      </w:r>
      <w:r>
        <w:t xml:space="preserve">, </w:t>
      </w:r>
      <w:r w:rsidR="00000000" w:rsidRPr="00033231">
        <w:t>et</w:t>
      </w:r>
      <w:r>
        <w:t xml:space="preserve">, </w:t>
      </w:r>
      <w:r w:rsidR="00000000" w:rsidRPr="00033231">
        <w:t>ce cri poussé</w:t>
      </w:r>
      <w:r>
        <w:t xml:space="preserve">, </w:t>
      </w:r>
      <w:r w:rsidR="00000000" w:rsidRPr="00033231">
        <w:t>je crois que le spasme mortel lâcha son cœur</w:t>
      </w:r>
      <w:r>
        <w:t xml:space="preserve">, </w:t>
      </w:r>
      <w:r w:rsidR="00000000" w:rsidRPr="00033231">
        <w:t>qu</w:t>
      </w:r>
      <w:r>
        <w:t>’</w:t>
      </w:r>
      <w:r w:rsidR="00000000" w:rsidRPr="00033231">
        <w:t>il pleura abondamment et fut cons</w:t>
      </w:r>
      <w:r w:rsidR="00000000" w:rsidRPr="00033231">
        <w:t>o</w:t>
      </w:r>
      <w:r w:rsidR="00000000" w:rsidRPr="00033231">
        <w:t>lé</w:t>
      </w:r>
      <w:r>
        <w:t>. »</w:t>
      </w:r>
    </w:p>
    <w:p w14:paraId="4FC4D88C" w14:textId="77777777" w:rsidR="004F69D6" w:rsidRDefault="00000000" w:rsidP="0021796F">
      <w:r w:rsidRPr="00033231">
        <w:t>Shirley reprit sa ballade</w:t>
      </w:r>
      <w:r w:rsidR="004F69D6">
        <w:t xml:space="preserve">. </w:t>
      </w:r>
      <w:r w:rsidRPr="00033231">
        <w:t>Mais bientôt</w:t>
      </w:r>
      <w:r w:rsidR="004F69D6">
        <w:t xml:space="preserve">, </w:t>
      </w:r>
      <w:r w:rsidRPr="00033231">
        <w:t>s</w:t>
      </w:r>
      <w:r w:rsidR="004F69D6">
        <w:t>’</w:t>
      </w:r>
      <w:r w:rsidRPr="00033231">
        <w:t>arrêtant tout à coup</w:t>
      </w:r>
      <w:r w:rsidR="004F69D6">
        <w:t xml:space="preserve">, </w:t>
      </w:r>
      <w:r w:rsidRPr="00033231">
        <w:t>elle dit</w:t>
      </w:r>
      <w:r w:rsidR="004F69D6">
        <w:t> :</w:t>
      </w:r>
    </w:p>
    <w:p w14:paraId="182BC97F" w14:textId="77777777" w:rsidR="004F69D6" w:rsidRDefault="004F69D6" w:rsidP="0021796F">
      <w:r>
        <w:t>« </w:t>
      </w:r>
      <w:r w:rsidR="00000000" w:rsidRPr="00033231">
        <w:t>On aurait aimé Cowper</w:t>
      </w:r>
      <w:r>
        <w:t xml:space="preserve">, </w:t>
      </w:r>
      <w:r w:rsidR="00000000" w:rsidRPr="00033231">
        <w:t>n</w:t>
      </w:r>
      <w:r>
        <w:t>’</w:t>
      </w:r>
      <w:proofErr w:type="spellStart"/>
      <w:r w:rsidR="00000000" w:rsidRPr="00033231">
        <w:t>eût-ce</w:t>
      </w:r>
      <w:proofErr w:type="spellEnd"/>
      <w:r w:rsidR="00000000" w:rsidRPr="00033231">
        <w:t xml:space="preserve"> été que pour le plaisir d</w:t>
      </w:r>
      <w:r>
        <w:t>’</w:t>
      </w:r>
      <w:r w:rsidR="00000000" w:rsidRPr="00033231">
        <w:t>avoir le privilège de le consoler</w:t>
      </w:r>
      <w:r>
        <w:t>.</w:t>
      </w:r>
    </w:p>
    <w:p w14:paraId="71E2454E" w14:textId="77777777" w:rsidR="004F69D6" w:rsidRDefault="004F69D6" w:rsidP="0021796F">
      <w:r>
        <w:t>— </w:t>
      </w:r>
      <w:r w:rsidR="00000000" w:rsidRPr="00033231">
        <w:t>Vous n</w:t>
      </w:r>
      <w:r>
        <w:t>’</w:t>
      </w:r>
      <w:r w:rsidR="00000000" w:rsidRPr="00033231">
        <w:t>auriez jamais aimé Cowper</w:t>
      </w:r>
      <w:r>
        <w:t xml:space="preserve">, </w:t>
      </w:r>
      <w:r w:rsidR="00000000" w:rsidRPr="00033231">
        <w:t>reprit promptement Caroline</w:t>
      </w:r>
      <w:r>
        <w:t xml:space="preserve"> ; </w:t>
      </w:r>
      <w:r w:rsidR="00000000" w:rsidRPr="00033231">
        <w:t>Cowper n</w:t>
      </w:r>
      <w:r>
        <w:t>’</w:t>
      </w:r>
      <w:r w:rsidR="00000000" w:rsidRPr="00033231">
        <w:t>était pas fait pour être aimé par une femme</w:t>
      </w:r>
      <w:r>
        <w:t>.</w:t>
      </w:r>
    </w:p>
    <w:p w14:paraId="0F1AA529" w14:textId="77777777" w:rsidR="004F69D6" w:rsidRDefault="004F69D6" w:rsidP="0021796F">
      <w:r>
        <w:t>— </w:t>
      </w:r>
      <w:r w:rsidR="00000000" w:rsidRPr="00033231">
        <w:t>Que voulez-vous dire</w:t>
      </w:r>
      <w:r>
        <w:t> ?</w:t>
      </w:r>
    </w:p>
    <w:p w14:paraId="60023035" w14:textId="77777777" w:rsidR="004F69D6" w:rsidRDefault="004F69D6" w:rsidP="0021796F">
      <w:r>
        <w:t>— </w:t>
      </w:r>
      <w:r w:rsidR="00000000" w:rsidRPr="00033231">
        <w:t>Ce que je dis</w:t>
      </w:r>
      <w:r>
        <w:t xml:space="preserve">. </w:t>
      </w:r>
      <w:r w:rsidR="00000000" w:rsidRPr="00033231">
        <w:t>Je sais qu</w:t>
      </w:r>
      <w:r>
        <w:t>’</w:t>
      </w:r>
      <w:r w:rsidR="00000000" w:rsidRPr="00033231">
        <w:t>il est de certaines natures en ce monde</w:t>
      </w:r>
      <w:r>
        <w:t xml:space="preserve">, </w:t>
      </w:r>
      <w:r w:rsidR="00000000" w:rsidRPr="00033231">
        <w:t>et des plus nobles et des plus élevées</w:t>
      </w:r>
      <w:r>
        <w:t xml:space="preserve">, </w:t>
      </w:r>
      <w:r w:rsidR="00000000" w:rsidRPr="00033231">
        <w:t>dont l</w:t>
      </w:r>
      <w:r>
        <w:t>’</w:t>
      </w:r>
      <w:r w:rsidR="00000000" w:rsidRPr="00033231">
        <w:t>amour n</w:t>
      </w:r>
      <w:r>
        <w:t>’</w:t>
      </w:r>
      <w:r w:rsidR="00000000" w:rsidRPr="00033231">
        <w:t>approche jamais</w:t>
      </w:r>
      <w:r>
        <w:t xml:space="preserve">. </w:t>
      </w:r>
      <w:r w:rsidR="00000000" w:rsidRPr="00033231">
        <w:t xml:space="preserve">Vous auriez pu rechercher Cowper avec </w:t>
      </w:r>
      <w:r w:rsidR="00000000" w:rsidRPr="00033231">
        <w:lastRenderedPageBreak/>
        <w:t>l</w:t>
      </w:r>
      <w:r>
        <w:t>’</w:t>
      </w:r>
      <w:r w:rsidR="00000000" w:rsidRPr="00033231">
        <w:t>intention de l</w:t>
      </w:r>
      <w:r>
        <w:t>’</w:t>
      </w:r>
      <w:r w:rsidR="00000000" w:rsidRPr="00033231">
        <w:t>aimer</w:t>
      </w:r>
      <w:r>
        <w:t xml:space="preserve"> ; </w:t>
      </w:r>
      <w:r w:rsidR="00000000" w:rsidRPr="00033231">
        <w:t>vous l</w:t>
      </w:r>
      <w:r>
        <w:t>’</w:t>
      </w:r>
      <w:r w:rsidR="00000000" w:rsidRPr="00033231">
        <w:t>auriez vu</w:t>
      </w:r>
      <w:r>
        <w:t xml:space="preserve">, </w:t>
      </w:r>
      <w:r w:rsidR="00000000" w:rsidRPr="00033231">
        <w:t>vous l</w:t>
      </w:r>
      <w:r>
        <w:t>’</w:t>
      </w:r>
      <w:r w:rsidR="00000000" w:rsidRPr="00033231">
        <w:t>auriez plaint et vous l</w:t>
      </w:r>
      <w:r>
        <w:t>’</w:t>
      </w:r>
      <w:r w:rsidR="00000000" w:rsidRPr="00033231">
        <w:t>auriez quitté</w:t>
      </w:r>
      <w:r>
        <w:t xml:space="preserve">, </w:t>
      </w:r>
      <w:r w:rsidR="00000000" w:rsidRPr="00033231">
        <w:t>entraînée loin de lui par le sentiment de l</w:t>
      </w:r>
      <w:r>
        <w:t>’</w:t>
      </w:r>
      <w:r w:rsidR="00000000" w:rsidRPr="00033231">
        <w:t>impossible</w:t>
      </w:r>
      <w:r>
        <w:t xml:space="preserve">, </w:t>
      </w:r>
      <w:r w:rsidR="00000000" w:rsidRPr="00033231">
        <w:t>de l</w:t>
      </w:r>
      <w:r>
        <w:t>’</w:t>
      </w:r>
      <w:r w:rsidR="00000000" w:rsidRPr="00033231">
        <w:t>inconcevable</w:t>
      </w:r>
      <w:r>
        <w:t xml:space="preserve">, </w:t>
      </w:r>
      <w:r w:rsidR="00000000" w:rsidRPr="00033231">
        <w:t>comme les matelots du vaisseau furent entraînés par la furieuse tempête loin de leur malheureux camarade qui se noyait</w:t>
      </w:r>
      <w:r>
        <w:t>.</w:t>
      </w:r>
    </w:p>
    <w:p w14:paraId="59E1971E" w14:textId="77777777" w:rsidR="004F69D6" w:rsidRDefault="004F69D6" w:rsidP="0021796F">
      <w:r>
        <w:t>— </w:t>
      </w:r>
      <w:r w:rsidR="00000000" w:rsidRPr="00033231">
        <w:t>Vous avez peut-être raison</w:t>
      </w:r>
      <w:r>
        <w:t xml:space="preserve">. </w:t>
      </w:r>
      <w:r w:rsidR="00000000" w:rsidRPr="00033231">
        <w:t>Qui vous a dit cela</w:t>
      </w:r>
      <w:r>
        <w:t> ?</w:t>
      </w:r>
    </w:p>
    <w:p w14:paraId="4E2028CD" w14:textId="77777777" w:rsidR="004F69D6" w:rsidRDefault="004F69D6" w:rsidP="0021796F">
      <w:r>
        <w:t>— </w:t>
      </w:r>
      <w:r w:rsidR="00000000" w:rsidRPr="00033231">
        <w:t>Et ce que je dis de Cowper</w:t>
      </w:r>
      <w:r>
        <w:t xml:space="preserve"> ; </w:t>
      </w:r>
      <w:r w:rsidR="00000000" w:rsidRPr="00033231">
        <w:t>je le dirais de Rousseau</w:t>
      </w:r>
      <w:r>
        <w:t xml:space="preserve">. </w:t>
      </w:r>
      <w:r w:rsidR="00000000" w:rsidRPr="00033231">
        <w:t xml:space="preserve">Rousseau </w:t>
      </w:r>
      <w:proofErr w:type="spellStart"/>
      <w:r w:rsidR="00000000" w:rsidRPr="00033231">
        <w:t>fut-il</w:t>
      </w:r>
      <w:proofErr w:type="spellEnd"/>
      <w:r w:rsidR="00000000" w:rsidRPr="00033231">
        <w:t xml:space="preserve"> jamais aimé</w:t>
      </w:r>
      <w:r>
        <w:t xml:space="preserve"> ? </w:t>
      </w:r>
      <w:r w:rsidR="00000000" w:rsidRPr="00033231">
        <w:t>Il aima passionnément</w:t>
      </w:r>
      <w:r>
        <w:t xml:space="preserve"> ; </w:t>
      </w:r>
      <w:r w:rsidR="00000000" w:rsidRPr="00033231">
        <w:t xml:space="preserve">mais </w:t>
      </w:r>
      <w:proofErr w:type="spellStart"/>
      <w:r w:rsidR="00000000" w:rsidRPr="00033231">
        <w:t>fut-il</w:t>
      </w:r>
      <w:proofErr w:type="spellEnd"/>
      <w:r w:rsidR="00000000" w:rsidRPr="00033231">
        <w:t xml:space="preserve"> jamais payé de retour</w:t>
      </w:r>
      <w:r>
        <w:t xml:space="preserve"> ? </w:t>
      </w:r>
      <w:r w:rsidR="00000000" w:rsidRPr="00033231">
        <w:t>Jamais</w:t>
      </w:r>
      <w:r>
        <w:t xml:space="preserve">, </w:t>
      </w:r>
      <w:r w:rsidR="00000000" w:rsidRPr="00033231">
        <w:t>j</w:t>
      </w:r>
      <w:r>
        <w:t>’</w:t>
      </w:r>
      <w:r w:rsidR="00000000" w:rsidRPr="00033231">
        <w:t>en suis certaine</w:t>
      </w:r>
      <w:r>
        <w:t xml:space="preserve">. </w:t>
      </w:r>
      <w:r w:rsidR="00000000" w:rsidRPr="00033231">
        <w:t>Et</w:t>
      </w:r>
      <w:r>
        <w:t xml:space="preserve">, </w:t>
      </w:r>
      <w:r w:rsidR="00000000" w:rsidRPr="00033231">
        <w:t>s</w:t>
      </w:r>
      <w:r>
        <w:t>’</w:t>
      </w:r>
      <w:r w:rsidR="00000000" w:rsidRPr="00033231">
        <w:t>il y avait des Cowper et des Rousseau dans notre sexe</w:t>
      </w:r>
      <w:r>
        <w:t xml:space="preserve">, </w:t>
      </w:r>
      <w:r w:rsidR="00000000" w:rsidRPr="00033231">
        <w:t>je pourrais affirmer d</w:t>
      </w:r>
      <w:r>
        <w:t>’</w:t>
      </w:r>
      <w:r w:rsidR="00000000" w:rsidRPr="00033231">
        <w:t>elles la même chose</w:t>
      </w:r>
      <w:r>
        <w:t>.</w:t>
      </w:r>
    </w:p>
    <w:p w14:paraId="60238C6E" w14:textId="77777777" w:rsidR="004F69D6" w:rsidRDefault="004F69D6" w:rsidP="0021796F">
      <w:r>
        <w:t>— </w:t>
      </w:r>
      <w:r w:rsidR="00000000" w:rsidRPr="00033231">
        <w:t>Qui vous a dit cela</w:t>
      </w:r>
      <w:r>
        <w:t xml:space="preserve"> ? </w:t>
      </w:r>
      <w:r w:rsidR="00000000" w:rsidRPr="00033231">
        <w:t>je vous le demande</w:t>
      </w:r>
      <w:r>
        <w:t xml:space="preserve">. </w:t>
      </w:r>
      <w:r w:rsidR="00000000" w:rsidRPr="00033231">
        <w:t>Est-ce Moore</w:t>
      </w:r>
      <w:r>
        <w:t> ?</w:t>
      </w:r>
    </w:p>
    <w:p w14:paraId="7E6B6EFE" w14:textId="77777777" w:rsidR="004F69D6" w:rsidRDefault="004F69D6" w:rsidP="0021796F">
      <w:r>
        <w:t>— </w:t>
      </w:r>
      <w:r w:rsidR="00000000" w:rsidRPr="00033231">
        <w:t>Et pourquoi quelqu</w:t>
      </w:r>
      <w:r>
        <w:t>’</w:t>
      </w:r>
      <w:r w:rsidR="00000000" w:rsidRPr="00033231">
        <w:t>un me l</w:t>
      </w:r>
      <w:r>
        <w:t>’</w:t>
      </w:r>
      <w:r w:rsidR="00000000" w:rsidRPr="00033231">
        <w:t>aurait-il dit</w:t>
      </w:r>
      <w:r>
        <w:t xml:space="preserve"> ? </w:t>
      </w:r>
      <w:r w:rsidR="00000000" w:rsidRPr="00033231">
        <w:t>Est-ce que je n</w:t>
      </w:r>
      <w:r>
        <w:t>’</w:t>
      </w:r>
      <w:r w:rsidR="00000000" w:rsidRPr="00033231">
        <w:t>ai pas mon instinct</w:t>
      </w:r>
      <w:r>
        <w:t xml:space="preserve"> ? </w:t>
      </w:r>
      <w:r w:rsidR="00000000" w:rsidRPr="00033231">
        <w:t>Ne puis-je pas deviner par analogie</w:t>
      </w:r>
      <w:r>
        <w:t xml:space="preserve"> ? </w:t>
      </w:r>
      <w:r w:rsidR="00000000" w:rsidRPr="00033231">
        <w:t>Jamais Moore ne m</w:t>
      </w:r>
      <w:r>
        <w:t>’</w:t>
      </w:r>
      <w:r w:rsidR="00000000" w:rsidRPr="00033231">
        <w:t>a parlé de Cowper</w:t>
      </w:r>
      <w:r>
        <w:t xml:space="preserve">, </w:t>
      </w:r>
      <w:r w:rsidR="00000000" w:rsidRPr="00033231">
        <w:t>de Rousseau</w:t>
      </w:r>
      <w:r>
        <w:t xml:space="preserve">, </w:t>
      </w:r>
      <w:r w:rsidR="00000000" w:rsidRPr="00033231">
        <w:t>ni de l</w:t>
      </w:r>
      <w:r>
        <w:t>’</w:t>
      </w:r>
      <w:r w:rsidR="00000000" w:rsidRPr="00033231">
        <w:t>amour</w:t>
      </w:r>
      <w:r>
        <w:t xml:space="preserve">. </w:t>
      </w:r>
      <w:r w:rsidR="00000000" w:rsidRPr="00033231">
        <w:t>La voix que nous entendons dans la solitude m</w:t>
      </w:r>
      <w:r>
        <w:t>’</w:t>
      </w:r>
      <w:r w:rsidR="00000000" w:rsidRPr="00033231">
        <w:t>a appris tout ce que je sais sur ce sujet</w:t>
      </w:r>
      <w:r>
        <w:t>.</w:t>
      </w:r>
    </w:p>
    <w:p w14:paraId="36E01961" w14:textId="77777777" w:rsidR="004F69D6" w:rsidRDefault="004F69D6" w:rsidP="0021796F">
      <w:r>
        <w:t>— </w:t>
      </w:r>
      <w:r w:rsidR="00000000" w:rsidRPr="00033231">
        <w:t>Aimez-vous les caractères comme Rousseau</w:t>
      </w:r>
      <w:r>
        <w:t xml:space="preserve">, </w:t>
      </w:r>
      <w:r w:rsidR="00000000" w:rsidRPr="00033231">
        <w:t>Caroline</w:t>
      </w:r>
      <w:r>
        <w:t> ?</w:t>
      </w:r>
    </w:p>
    <w:p w14:paraId="3342F2C4" w14:textId="77777777" w:rsidR="004F69D6" w:rsidRDefault="004F69D6" w:rsidP="0021796F">
      <w:r>
        <w:t>— </w:t>
      </w:r>
      <w:r w:rsidR="00000000" w:rsidRPr="00033231">
        <w:t>Nullement</w:t>
      </w:r>
      <w:r>
        <w:t xml:space="preserve">, </w:t>
      </w:r>
      <w:r w:rsidR="00000000" w:rsidRPr="00033231">
        <w:t>comme ensemble</w:t>
      </w:r>
      <w:r>
        <w:t xml:space="preserve">. </w:t>
      </w:r>
      <w:r w:rsidR="00000000" w:rsidRPr="00033231">
        <w:t>Je sympathise vivement avec quelques-unes de leurs qualités</w:t>
      </w:r>
      <w:r>
        <w:t xml:space="preserve">. </w:t>
      </w:r>
      <w:r w:rsidR="00000000" w:rsidRPr="00033231">
        <w:t>Certaines étincelles div</w:t>
      </w:r>
      <w:r w:rsidR="00000000" w:rsidRPr="00033231">
        <w:t>i</w:t>
      </w:r>
      <w:r w:rsidR="00000000" w:rsidRPr="00033231">
        <w:t>nes de leur génie éblouissent mes yeux et enflamment mon âme</w:t>
      </w:r>
      <w:r>
        <w:t xml:space="preserve">. </w:t>
      </w:r>
      <w:r w:rsidR="00000000" w:rsidRPr="00033231">
        <w:t>Malgré cela</w:t>
      </w:r>
      <w:r>
        <w:t xml:space="preserve">, </w:t>
      </w:r>
      <w:r w:rsidR="00000000" w:rsidRPr="00033231">
        <w:t>je les méprise</w:t>
      </w:r>
      <w:r>
        <w:t xml:space="preserve">. </w:t>
      </w:r>
      <w:r w:rsidR="00000000" w:rsidRPr="00033231">
        <w:t>Ils sont faits d</w:t>
      </w:r>
      <w:r>
        <w:t>’</w:t>
      </w:r>
      <w:r w:rsidR="00000000" w:rsidRPr="00033231">
        <w:t>argile et d</w:t>
      </w:r>
      <w:r>
        <w:t>’</w:t>
      </w:r>
      <w:r w:rsidR="00000000" w:rsidRPr="00033231">
        <w:t>or</w:t>
      </w:r>
      <w:r>
        <w:t xml:space="preserve">. </w:t>
      </w:r>
      <w:r w:rsidR="00000000" w:rsidRPr="00033231">
        <w:t>La sc</w:t>
      </w:r>
      <w:r w:rsidR="00000000" w:rsidRPr="00033231">
        <w:t>o</w:t>
      </w:r>
      <w:r w:rsidR="00000000" w:rsidRPr="00033231">
        <w:t>rie et le métal forment une masse de faiblesse</w:t>
      </w:r>
      <w:r>
        <w:t xml:space="preserve">. </w:t>
      </w:r>
      <w:r w:rsidR="00000000" w:rsidRPr="00033231">
        <w:t>Pour dire toute ma pensée</w:t>
      </w:r>
      <w:r>
        <w:t xml:space="preserve">, </w:t>
      </w:r>
      <w:r w:rsidR="00000000" w:rsidRPr="00033231">
        <w:t>ce sont des caractères contre nature</w:t>
      </w:r>
      <w:r>
        <w:t xml:space="preserve">, </w:t>
      </w:r>
      <w:r w:rsidR="00000000" w:rsidRPr="00033231">
        <w:t>malades et r</w:t>
      </w:r>
      <w:r w:rsidR="00000000" w:rsidRPr="00033231">
        <w:t>é</w:t>
      </w:r>
      <w:r w:rsidR="00000000" w:rsidRPr="00033231">
        <w:t>pulsifs</w:t>
      </w:r>
      <w:r>
        <w:t>.</w:t>
      </w:r>
    </w:p>
    <w:p w14:paraId="78F56494" w14:textId="77777777" w:rsidR="004F69D6" w:rsidRDefault="004F69D6" w:rsidP="0021796F">
      <w:r>
        <w:t>— </w:t>
      </w:r>
      <w:r w:rsidR="00000000" w:rsidRPr="00033231">
        <w:t>J</w:t>
      </w:r>
      <w:r>
        <w:t>’</w:t>
      </w:r>
      <w:r w:rsidR="00000000" w:rsidRPr="00033231">
        <w:t>ose dire que je serais plus tolérante que vous envers un Rousseau</w:t>
      </w:r>
      <w:r>
        <w:t xml:space="preserve">, </w:t>
      </w:r>
      <w:r w:rsidR="00000000" w:rsidRPr="00033231">
        <w:t>Cary</w:t>
      </w:r>
      <w:r>
        <w:t xml:space="preserve">. </w:t>
      </w:r>
      <w:r w:rsidR="00000000" w:rsidRPr="00033231">
        <w:t>D</w:t>
      </w:r>
      <w:r>
        <w:t>’</w:t>
      </w:r>
      <w:r w:rsidR="00000000" w:rsidRPr="00033231">
        <w:t xml:space="preserve">une nature soumise et contemplative </w:t>
      </w:r>
      <w:r w:rsidR="00000000" w:rsidRPr="00033231">
        <w:lastRenderedPageBreak/>
        <w:t>vous-même</w:t>
      </w:r>
      <w:r>
        <w:t xml:space="preserve">, </w:t>
      </w:r>
      <w:r w:rsidR="00000000" w:rsidRPr="00033231">
        <w:t>vous aimez cependant les hommes positifs et pratiques</w:t>
      </w:r>
      <w:r>
        <w:t xml:space="preserve">. </w:t>
      </w:r>
      <w:r w:rsidR="00000000" w:rsidRPr="00033231">
        <w:t>Aussi vous devez regretter beaucoup votre cousin Moore</w:t>
      </w:r>
      <w:r>
        <w:t xml:space="preserve">, </w:t>
      </w:r>
      <w:r w:rsidR="00000000" w:rsidRPr="00033231">
        <w:t>mai</w:t>
      </w:r>
      <w:r w:rsidR="00000000" w:rsidRPr="00033231">
        <w:t>n</w:t>
      </w:r>
      <w:r w:rsidR="00000000" w:rsidRPr="00033231">
        <w:t>tenant que vous et lui ne vous rencontrez jamais</w:t>
      </w:r>
      <w:r>
        <w:t>.</w:t>
      </w:r>
    </w:p>
    <w:p w14:paraId="6CE7F2B4" w14:textId="77777777" w:rsidR="004F69D6" w:rsidRDefault="004F69D6" w:rsidP="0021796F">
      <w:r>
        <w:t>— </w:t>
      </w:r>
      <w:r w:rsidR="00000000" w:rsidRPr="00033231">
        <w:t>Je le regrette</w:t>
      </w:r>
      <w:r>
        <w:t xml:space="preserve">, </w:t>
      </w:r>
      <w:r w:rsidR="00000000" w:rsidRPr="00033231">
        <w:t>en effet</w:t>
      </w:r>
      <w:r>
        <w:t>.</w:t>
      </w:r>
    </w:p>
    <w:p w14:paraId="336C26BA" w14:textId="77777777" w:rsidR="004F69D6" w:rsidRDefault="004F69D6" w:rsidP="0021796F">
      <w:r>
        <w:t>— </w:t>
      </w:r>
      <w:r w:rsidR="00000000" w:rsidRPr="00033231">
        <w:t>Et lui doit vous regretter aussi</w:t>
      </w:r>
      <w:r>
        <w:t> ?</w:t>
      </w:r>
    </w:p>
    <w:p w14:paraId="16C5B3C7" w14:textId="77777777" w:rsidR="004F69D6" w:rsidRDefault="004F69D6" w:rsidP="0021796F">
      <w:r>
        <w:t>— </w:t>
      </w:r>
      <w:r w:rsidR="00000000" w:rsidRPr="00033231">
        <w:t>Oh</w:t>
      </w:r>
      <w:r>
        <w:t xml:space="preserve"> ! </w:t>
      </w:r>
      <w:r w:rsidR="00000000" w:rsidRPr="00033231">
        <w:t>assurément non</w:t>
      </w:r>
      <w:r>
        <w:t>.</w:t>
      </w:r>
    </w:p>
    <w:p w14:paraId="2B93208F" w14:textId="77777777" w:rsidR="004F69D6" w:rsidRDefault="004F69D6" w:rsidP="0021796F">
      <w:r>
        <w:t>— </w:t>
      </w:r>
      <w:r w:rsidR="00000000" w:rsidRPr="00033231">
        <w:t>Je ne puis imaginer</w:t>
      </w:r>
      <w:r>
        <w:t xml:space="preserve">, </w:t>
      </w:r>
      <w:r w:rsidR="00000000" w:rsidRPr="00033231">
        <w:t>poursuivit Shirley</w:t>
      </w:r>
      <w:r>
        <w:t xml:space="preserve">, </w:t>
      </w:r>
      <w:r w:rsidR="00000000" w:rsidRPr="00033231">
        <w:t>qui avait pris l</w:t>
      </w:r>
      <w:r>
        <w:t>’</w:t>
      </w:r>
      <w:r w:rsidR="00000000" w:rsidRPr="00033231">
        <w:t>habitude d</w:t>
      </w:r>
      <w:r>
        <w:t>’</w:t>
      </w:r>
      <w:r w:rsidR="00000000" w:rsidRPr="00033231">
        <w:t>introduire le nom de Moore dans la conversation</w:t>
      </w:r>
      <w:r>
        <w:t xml:space="preserve">, </w:t>
      </w:r>
      <w:r w:rsidR="00000000" w:rsidRPr="00033231">
        <w:t>même lorsqu</w:t>
      </w:r>
      <w:r>
        <w:t>’</w:t>
      </w:r>
      <w:r w:rsidR="00000000" w:rsidRPr="00033231">
        <w:t>il semblait n</w:t>
      </w:r>
      <w:r>
        <w:t>’</w:t>
      </w:r>
      <w:r w:rsidR="00000000" w:rsidRPr="00033231">
        <w:t>y avoir rien à faire</w:t>
      </w:r>
      <w:r>
        <w:t xml:space="preserve">, </w:t>
      </w:r>
      <w:r w:rsidR="00000000" w:rsidRPr="00033231">
        <w:t>je ne puis croire qu</w:t>
      </w:r>
      <w:r>
        <w:t>’</w:t>
      </w:r>
      <w:r w:rsidR="00000000" w:rsidRPr="00033231">
        <w:t>il n</w:t>
      </w:r>
      <w:r>
        <w:t>’</w:t>
      </w:r>
      <w:r w:rsidR="00000000" w:rsidRPr="00033231">
        <w:t>ait pas eu pour vous un profond attachement</w:t>
      </w:r>
      <w:r>
        <w:t xml:space="preserve">, </w:t>
      </w:r>
      <w:r w:rsidR="00000000" w:rsidRPr="00033231">
        <w:t>puisqu</w:t>
      </w:r>
      <w:r>
        <w:t>’</w:t>
      </w:r>
      <w:r w:rsidR="00000000" w:rsidRPr="00033231">
        <w:t>il faisait tant attention à vous</w:t>
      </w:r>
      <w:r>
        <w:t xml:space="preserve">, </w:t>
      </w:r>
      <w:r w:rsidR="00000000" w:rsidRPr="00033231">
        <w:t>vous parlait et vous instruisait si bien</w:t>
      </w:r>
      <w:r>
        <w:t>.</w:t>
      </w:r>
    </w:p>
    <w:p w14:paraId="74E55840" w14:textId="398E850D" w:rsidR="00000000" w:rsidRPr="00033231" w:rsidRDefault="004F69D6" w:rsidP="0021796F">
      <w:r>
        <w:t>— </w:t>
      </w:r>
      <w:r w:rsidR="00000000" w:rsidRPr="00033231">
        <w:t>Jamais il n</w:t>
      </w:r>
      <w:r>
        <w:t>’</w:t>
      </w:r>
      <w:r w:rsidR="00000000" w:rsidRPr="00033231">
        <w:t>eut pour moi un attachement profond</w:t>
      </w:r>
      <w:r>
        <w:t xml:space="preserve"> ; </w:t>
      </w:r>
      <w:r w:rsidR="00000000" w:rsidRPr="00033231">
        <w:t>j</w:t>
      </w:r>
      <w:r w:rsidR="00000000" w:rsidRPr="00033231">
        <w:t>a</w:t>
      </w:r>
      <w:r w:rsidR="00000000" w:rsidRPr="00033231">
        <w:t>mais il ne me l</w:t>
      </w:r>
      <w:r>
        <w:t>’</w:t>
      </w:r>
      <w:r w:rsidR="00000000" w:rsidRPr="00033231">
        <w:t>a fait voir</w:t>
      </w:r>
      <w:r>
        <w:t xml:space="preserve">. </w:t>
      </w:r>
      <w:r w:rsidR="00000000" w:rsidRPr="00033231">
        <w:t>Il s</w:t>
      </w:r>
      <w:r>
        <w:t>’</w:t>
      </w:r>
      <w:r w:rsidR="00000000" w:rsidRPr="00033231">
        <w:t>attachait au contraire à me pro</w:t>
      </w:r>
      <w:r w:rsidR="00000000" w:rsidRPr="00033231">
        <w:t>u</w:t>
      </w:r>
      <w:r w:rsidR="00000000" w:rsidRPr="00033231">
        <w:t>ver qu</w:t>
      </w:r>
      <w:r>
        <w:t>’</w:t>
      </w:r>
      <w:r w:rsidR="00000000" w:rsidRPr="00033231">
        <w:t>il me tolérait seulement</w:t>
      </w:r>
      <w:r>
        <w:t>. »</w:t>
      </w:r>
    </w:p>
    <w:p w14:paraId="429A9E90" w14:textId="77777777" w:rsidR="004F69D6" w:rsidRDefault="00000000" w:rsidP="0021796F">
      <w:r w:rsidRPr="00033231">
        <w:t>Caroline</w:t>
      </w:r>
      <w:r w:rsidR="004F69D6">
        <w:t xml:space="preserve">, </w:t>
      </w:r>
      <w:r w:rsidRPr="00033231">
        <w:t>décidée à ne pas se laisser entraîner du côté fla</w:t>
      </w:r>
      <w:r w:rsidRPr="00033231">
        <w:t>t</w:t>
      </w:r>
      <w:r w:rsidRPr="00033231">
        <w:t>teur en appréciant l</w:t>
      </w:r>
      <w:r w:rsidR="004F69D6">
        <w:t>’</w:t>
      </w:r>
      <w:r w:rsidRPr="00033231">
        <w:t>attachement que son cousin avait pour elle</w:t>
      </w:r>
      <w:r w:rsidR="004F69D6">
        <w:t xml:space="preserve">, </w:t>
      </w:r>
      <w:r w:rsidRPr="00033231">
        <w:t>s</w:t>
      </w:r>
      <w:r w:rsidR="004F69D6">
        <w:t>’</w:t>
      </w:r>
      <w:r w:rsidRPr="00033231">
        <w:t>était habituée à y penser et à le mentionner avec la plus grande réserve</w:t>
      </w:r>
      <w:r w:rsidR="004F69D6">
        <w:t xml:space="preserve">. </w:t>
      </w:r>
      <w:r w:rsidRPr="00033231">
        <w:t>Elle avait ses raisons pour être moins confiante que j</w:t>
      </w:r>
      <w:r w:rsidRPr="00033231">
        <w:t>a</w:t>
      </w:r>
      <w:r w:rsidRPr="00033231">
        <w:t>mais dans l</w:t>
      </w:r>
      <w:r w:rsidR="004F69D6">
        <w:t>’</w:t>
      </w:r>
      <w:r w:rsidRPr="00033231">
        <w:t>avenir</w:t>
      </w:r>
      <w:r w:rsidR="004F69D6">
        <w:t xml:space="preserve">, </w:t>
      </w:r>
      <w:r w:rsidRPr="00033231">
        <w:t>moins indulgente aux agréables souvenirs du passé</w:t>
      </w:r>
      <w:r w:rsidR="004F69D6">
        <w:t>.</w:t>
      </w:r>
    </w:p>
    <w:p w14:paraId="67760805" w14:textId="77777777" w:rsidR="004F69D6" w:rsidRDefault="004F69D6" w:rsidP="0021796F">
      <w:r>
        <w:t>« </w:t>
      </w:r>
      <w:r w:rsidR="00000000" w:rsidRPr="00033231">
        <w:t>Alors</w:t>
      </w:r>
      <w:r>
        <w:t xml:space="preserve">, </w:t>
      </w:r>
      <w:r w:rsidR="00000000" w:rsidRPr="00033231">
        <w:t xml:space="preserve">dit miss </w:t>
      </w:r>
      <w:proofErr w:type="spellStart"/>
      <w:r w:rsidR="00000000" w:rsidRPr="00033231">
        <w:t>Keeldar</w:t>
      </w:r>
      <w:proofErr w:type="spellEnd"/>
      <w:r>
        <w:t xml:space="preserve">, </w:t>
      </w:r>
      <w:r w:rsidR="00000000" w:rsidRPr="00033231">
        <w:t>en retour</w:t>
      </w:r>
      <w:r>
        <w:t xml:space="preserve">, </w:t>
      </w:r>
      <w:r w:rsidR="00000000" w:rsidRPr="00033231">
        <w:t>vous le tolériez seul</w:t>
      </w:r>
      <w:r w:rsidR="00000000" w:rsidRPr="00033231">
        <w:t>e</w:t>
      </w:r>
      <w:r w:rsidR="00000000" w:rsidRPr="00033231">
        <w:t>ment aussi</w:t>
      </w:r>
      <w:r>
        <w:t> ?</w:t>
      </w:r>
    </w:p>
    <w:p w14:paraId="4C43F17C" w14:textId="77777777" w:rsidR="004F69D6" w:rsidRDefault="004F69D6" w:rsidP="0021796F">
      <w:r>
        <w:t>— </w:t>
      </w:r>
      <w:r w:rsidR="00000000" w:rsidRPr="00033231">
        <w:t>Shirley</w:t>
      </w:r>
      <w:r>
        <w:t xml:space="preserve">, </w:t>
      </w:r>
      <w:r w:rsidR="00000000" w:rsidRPr="00033231">
        <w:t>les hommes et les femmes sont si différents</w:t>
      </w:r>
      <w:r>
        <w:t xml:space="preserve"> ! </w:t>
      </w:r>
      <w:r w:rsidR="00000000" w:rsidRPr="00033231">
        <w:t>ils sont dans une si différente position</w:t>
      </w:r>
      <w:r>
        <w:t xml:space="preserve"> ! </w:t>
      </w:r>
      <w:r w:rsidR="00000000" w:rsidRPr="00033231">
        <w:t>Les femmes ont si peu de choses qui les occupent</w:t>
      </w:r>
      <w:r>
        <w:t xml:space="preserve">, </w:t>
      </w:r>
      <w:r w:rsidR="00000000" w:rsidRPr="00033231">
        <w:t>les hommes en ont tant</w:t>
      </w:r>
      <w:r>
        <w:t xml:space="preserve"> ! </w:t>
      </w:r>
      <w:r w:rsidR="00000000" w:rsidRPr="00033231">
        <w:t>Vous pouvez éprouver de l</w:t>
      </w:r>
      <w:r>
        <w:t>’</w:t>
      </w:r>
      <w:r w:rsidR="00000000" w:rsidRPr="00033231">
        <w:t>amitié pour un homme</w:t>
      </w:r>
      <w:r>
        <w:t xml:space="preserve">, </w:t>
      </w:r>
      <w:r w:rsidR="00000000" w:rsidRPr="00033231">
        <w:t>tandis que vous lui êtes à peu près indifférente</w:t>
      </w:r>
      <w:r>
        <w:t xml:space="preserve">. </w:t>
      </w:r>
      <w:r w:rsidR="00000000" w:rsidRPr="00033231">
        <w:t>Une grande partie de ce qui réjouit votre vie peut dépendre de lui</w:t>
      </w:r>
      <w:r>
        <w:t xml:space="preserve">, </w:t>
      </w:r>
      <w:r w:rsidR="00000000" w:rsidRPr="00033231">
        <w:t>sans qu</w:t>
      </w:r>
      <w:r>
        <w:t>’</w:t>
      </w:r>
      <w:r w:rsidR="00000000" w:rsidRPr="00033231">
        <w:t xml:space="preserve">aucun de ses </w:t>
      </w:r>
      <w:r w:rsidR="00000000" w:rsidRPr="00033231">
        <w:lastRenderedPageBreak/>
        <w:t>sentiments</w:t>
      </w:r>
      <w:r>
        <w:t xml:space="preserve">, </w:t>
      </w:r>
      <w:r w:rsidR="00000000" w:rsidRPr="00033231">
        <w:t>a</w:t>
      </w:r>
      <w:r w:rsidR="00000000" w:rsidRPr="00033231">
        <w:t>u</w:t>
      </w:r>
      <w:r w:rsidR="00000000" w:rsidRPr="00033231">
        <w:t>cune de ses pensées</w:t>
      </w:r>
      <w:r>
        <w:t xml:space="preserve">, </w:t>
      </w:r>
      <w:r w:rsidR="00000000" w:rsidRPr="00033231">
        <w:t>se rapporte à vous</w:t>
      </w:r>
      <w:r>
        <w:t xml:space="preserve">. </w:t>
      </w:r>
      <w:r w:rsidR="00000000" w:rsidRPr="00033231">
        <w:t>Robert avait l</w:t>
      </w:r>
      <w:r>
        <w:t>’</w:t>
      </w:r>
      <w:r w:rsidR="00000000" w:rsidRPr="00033231">
        <w:t>habitude de se rendre à Londres</w:t>
      </w:r>
      <w:r>
        <w:t xml:space="preserve">, </w:t>
      </w:r>
      <w:r w:rsidR="00000000" w:rsidRPr="00033231">
        <w:t>quelquefois pour une semaine ou deux</w:t>
      </w:r>
      <w:r>
        <w:t xml:space="preserve"> ; </w:t>
      </w:r>
      <w:r w:rsidR="00000000" w:rsidRPr="00033231">
        <w:t>eh bien</w:t>
      </w:r>
      <w:r>
        <w:t xml:space="preserve">, </w:t>
      </w:r>
      <w:r w:rsidR="00000000" w:rsidRPr="00033231">
        <w:t>lorsqu</w:t>
      </w:r>
      <w:r>
        <w:t>’</w:t>
      </w:r>
      <w:r w:rsidR="00000000" w:rsidRPr="00033231">
        <w:t>il était parti</w:t>
      </w:r>
      <w:r>
        <w:t xml:space="preserve">, </w:t>
      </w:r>
      <w:r w:rsidR="00000000" w:rsidRPr="00033231">
        <w:t>son absence me semblait un vide</w:t>
      </w:r>
      <w:r>
        <w:t xml:space="preserve">, </w:t>
      </w:r>
      <w:r w:rsidR="00000000" w:rsidRPr="00033231">
        <w:t>il me manquait quelque chose</w:t>
      </w:r>
      <w:r>
        <w:t xml:space="preserve"> ; </w:t>
      </w:r>
      <w:proofErr w:type="spellStart"/>
      <w:r w:rsidR="00000000" w:rsidRPr="00033231">
        <w:t>Briarfield</w:t>
      </w:r>
      <w:proofErr w:type="spellEnd"/>
      <w:r w:rsidR="00000000" w:rsidRPr="00033231">
        <w:t xml:space="preserve"> était plus triste</w:t>
      </w:r>
      <w:r>
        <w:t xml:space="preserve"> ; </w:t>
      </w:r>
      <w:r w:rsidR="00000000" w:rsidRPr="00033231">
        <w:t>j</w:t>
      </w:r>
      <w:r>
        <w:t>’</w:t>
      </w:r>
      <w:r w:rsidR="00000000" w:rsidRPr="00033231">
        <w:t>avais mes occupations habituelles</w:t>
      </w:r>
      <w:r>
        <w:t xml:space="preserve">, </w:t>
      </w:r>
      <w:r w:rsidR="00000000" w:rsidRPr="00033231">
        <w:t>et cependant lui me manquait</w:t>
      </w:r>
      <w:r>
        <w:t xml:space="preserve">. </w:t>
      </w:r>
      <w:r w:rsidR="00000000" w:rsidRPr="00033231">
        <w:t>Lorsque</w:t>
      </w:r>
      <w:r>
        <w:t xml:space="preserve">, </w:t>
      </w:r>
      <w:r w:rsidR="00000000" w:rsidRPr="00033231">
        <w:t>le soir</w:t>
      </w:r>
      <w:r>
        <w:t xml:space="preserve">, </w:t>
      </w:r>
      <w:r w:rsidR="00000000" w:rsidRPr="00033231">
        <w:t>je me trouvais seule</w:t>
      </w:r>
      <w:r>
        <w:t xml:space="preserve">, </w:t>
      </w:r>
      <w:r w:rsidR="00000000" w:rsidRPr="00033231">
        <w:t>j</w:t>
      </w:r>
      <w:r>
        <w:t>’</w:t>
      </w:r>
      <w:r w:rsidR="00000000" w:rsidRPr="00033231">
        <w:t>éprouvais une conviction étrange et que je ne puis décrire</w:t>
      </w:r>
      <w:r>
        <w:t xml:space="preserve"> : </w:t>
      </w:r>
      <w:r w:rsidR="00000000" w:rsidRPr="00033231">
        <w:t>à savoir que</w:t>
      </w:r>
      <w:r>
        <w:t xml:space="preserve">, </w:t>
      </w:r>
      <w:r w:rsidR="00000000" w:rsidRPr="00033231">
        <w:t>si un magicien ou un génie m</w:t>
      </w:r>
      <w:r>
        <w:t>’</w:t>
      </w:r>
      <w:r w:rsidR="00000000" w:rsidRPr="00033231">
        <w:t>eût en ce moment offert la lunette du prince Ali</w:t>
      </w:r>
      <w:r>
        <w:t xml:space="preserve"> (</w:t>
      </w:r>
      <w:r w:rsidR="00000000" w:rsidRPr="00033231">
        <w:t>vous savez</w:t>
      </w:r>
      <w:r>
        <w:t xml:space="preserve">, </w:t>
      </w:r>
      <w:r w:rsidR="00000000" w:rsidRPr="00033231">
        <w:t xml:space="preserve">dans les </w:t>
      </w:r>
      <w:r w:rsidR="00000000" w:rsidRPr="00033231">
        <w:rPr>
          <w:i/>
          <w:iCs/>
        </w:rPr>
        <w:t>Mille et une Nuits</w:t>
      </w:r>
      <w:r>
        <w:rPr>
          <w:i/>
          <w:iCs/>
        </w:rPr>
        <w:t xml:space="preserve">), </w:t>
      </w:r>
      <w:r w:rsidR="00000000" w:rsidRPr="00033231">
        <w:t>à l</w:t>
      </w:r>
      <w:r>
        <w:t>’</w:t>
      </w:r>
      <w:r w:rsidR="00000000" w:rsidRPr="00033231">
        <w:t>aide de laquelle j</w:t>
      </w:r>
      <w:r>
        <w:t>’</w:t>
      </w:r>
      <w:r w:rsidR="00000000" w:rsidRPr="00033231">
        <w:t>eusse pu voir Robert</w:t>
      </w:r>
      <w:r>
        <w:t xml:space="preserve">, </w:t>
      </w:r>
      <w:r w:rsidR="00000000" w:rsidRPr="00033231">
        <w:t>savoir où il était</w:t>
      </w:r>
      <w:r>
        <w:t xml:space="preserve">, </w:t>
      </w:r>
      <w:r w:rsidR="00000000" w:rsidRPr="00033231">
        <w:t>ce qu</w:t>
      </w:r>
      <w:r>
        <w:t>’</w:t>
      </w:r>
      <w:r w:rsidR="00000000" w:rsidRPr="00033231">
        <w:t>il faisait</w:t>
      </w:r>
      <w:r>
        <w:t xml:space="preserve">, </w:t>
      </w:r>
      <w:r w:rsidR="00000000" w:rsidRPr="00033231">
        <w:t>j</w:t>
      </w:r>
      <w:r>
        <w:t>’</w:t>
      </w:r>
      <w:r w:rsidR="00000000" w:rsidRPr="00033231">
        <w:t>aurais appris de la manière la plus frappante la profondeur de l</w:t>
      </w:r>
      <w:r>
        <w:t>’</w:t>
      </w:r>
      <w:r w:rsidR="00000000" w:rsidRPr="00033231">
        <w:t>abîme situé entre lui et moi</w:t>
      </w:r>
      <w:r>
        <w:t xml:space="preserve">. </w:t>
      </w:r>
      <w:r w:rsidR="00000000" w:rsidRPr="00033231">
        <w:t>Je savais que</w:t>
      </w:r>
      <w:r>
        <w:t xml:space="preserve">, </w:t>
      </w:r>
      <w:r w:rsidR="00000000" w:rsidRPr="00033231">
        <w:t>quoique mes pensées pu</w:t>
      </w:r>
      <w:r w:rsidR="00000000" w:rsidRPr="00033231">
        <w:t>s</w:t>
      </w:r>
      <w:r w:rsidR="00000000" w:rsidRPr="00033231">
        <w:t>sent s</w:t>
      </w:r>
      <w:r>
        <w:t>’</w:t>
      </w:r>
      <w:r w:rsidR="00000000" w:rsidRPr="00033231">
        <w:t>attacher à lui</w:t>
      </w:r>
      <w:r>
        <w:t xml:space="preserve">, </w:t>
      </w:r>
      <w:r w:rsidR="00000000" w:rsidRPr="00033231">
        <w:t>les siennes étaient bien réellement dét</w:t>
      </w:r>
      <w:r w:rsidR="00000000" w:rsidRPr="00033231">
        <w:t>a</w:t>
      </w:r>
      <w:r w:rsidR="00000000" w:rsidRPr="00033231">
        <w:t>chées de moi</w:t>
      </w:r>
      <w:r>
        <w:t>.</w:t>
      </w:r>
    </w:p>
    <w:p w14:paraId="7C15C3E6" w14:textId="77777777" w:rsidR="004F69D6" w:rsidRDefault="004F69D6" w:rsidP="0021796F">
      <w:r>
        <w:t>— </w:t>
      </w:r>
      <w:r w:rsidR="00000000" w:rsidRPr="00033231">
        <w:t>Caroline</w:t>
      </w:r>
      <w:r>
        <w:t xml:space="preserve">, </w:t>
      </w:r>
      <w:r w:rsidR="00000000" w:rsidRPr="00033231">
        <w:t xml:space="preserve">demanda brusquement miss </w:t>
      </w:r>
      <w:proofErr w:type="spellStart"/>
      <w:r w:rsidR="00000000" w:rsidRPr="00033231">
        <w:t>Keeldar</w:t>
      </w:r>
      <w:proofErr w:type="spellEnd"/>
      <w:r>
        <w:t xml:space="preserve">, </w:t>
      </w:r>
      <w:r w:rsidR="00000000" w:rsidRPr="00033231">
        <w:t>ne dés</w:t>
      </w:r>
      <w:r w:rsidR="00000000" w:rsidRPr="00033231">
        <w:t>i</w:t>
      </w:r>
      <w:r w:rsidR="00000000" w:rsidRPr="00033231">
        <w:t>rez-vous pas avoir une profession</w:t>
      </w:r>
      <w:r>
        <w:t xml:space="preserve">, </w:t>
      </w:r>
      <w:r w:rsidR="00000000" w:rsidRPr="00033231">
        <w:t>un état</w:t>
      </w:r>
      <w:r>
        <w:t> ?</w:t>
      </w:r>
    </w:p>
    <w:p w14:paraId="7E90034B" w14:textId="77777777" w:rsidR="004F69D6" w:rsidRDefault="004F69D6" w:rsidP="0021796F">
      <w:r>
        <w:t>— </w:t>
      </w:r>
      <w:r w:rsidR="00000000" w:rsidRPr="00033231">
        <w:t>Je le désire cinquante fois par jour</w:t>
      </w:r>
      <w:r>
        <w:t xml:space="preserve">. </w:t>
      </w:r>
      <w:r w:rsidR="00000000" w:rsidRPr="00033231">
        <w:t>Je désire que quelque chose d</w:t>
      </w:r>
      <w:r>
        <w:t>’</w:t>
      </w:r>
      <w:r w:rsidR="00000000" w:rsidRPr="00033231">
        <w:t>absorbant et de forcé remplisse ma tête et occupe mes mains et mes pensées</w:t>
      </w:r>
      <w:r>
        <w:t>.</w:t>
      </w:r>
    </w:p>
    <w:p w14:paraId="76D6D90A" w14:textId="77777777" w:rsidR="004F69D6" w:rsidRDefault="004F69D6" w:rsidP="0021796F">
      <w:r>
        <w:t>— </w:t>
      </w:r>
      <w:r w:rsidR="00000000" w:rsidRPr="00033231">
        <w:t>Est-ce que le travail seul peut rendre heureux un être humain</w:t>
      </w:r>
      <w:r>
        <w:t> ?</w:t>
      </w:r>
    </w:p>
    <w:p w14:paraId="6ADCDFBA" w14:textId="77777777" w:rsidR="004F69D6" w:rsidRDefault="004F69D6" w:rsidP="0021796F">
      <w:r>
        <w:t>— </w:t>
      </w:r>
      <w:r w:rsidR="00000000" w:rsidRPr="00033231">
        <w:t>Non</w:t>
      </w:r>
      <w:r>
        <w:t xml:space="preserve"> ; </w:t>
      </w:r>
      <w:r w:rsidR="00000000" w:rsidRPr="00033231">
        <w:t>mais il peut varier nos peines</w:t>
      </w:r>
      <w:r>
        <w:t xml:space="preserve">, </w:t>
      </w:r>
      <w:r w:rsidR="00000000" w:rsidRPr="00033231">
        <w:t>et empêcher nos cœurs de se briser sous l</w:t>
      </w:r>
      <w:r>
        <w:t>’</w:t>
      </w:r>
      <w:r w:rsidR="00000000" w:rsidRPr="00033231">
        <w:t>étreinte d</w:t>
      </w:r>
      <w:r>
        <w:t>’</w:t>
      </w:r>
      <w:r w:rsidR="00000000" w:rsidRPr="00033231">
        <w:t>une violente et tyrannique torture</w:t>
      </w:r>
      <w:r>
        <w:t xml:space="preserve">. </w:t>
      </w:r>
      <w:r w:rsidR="00000000" w:rsidRPr="00033231">
        <w:t>En outre</w:t>
      </w:r>
      <w:r>
        <w:t xml:space="preserve">, </w:t>
      </w:r>
      <w:r w:rsidR="00000000" w:rsidRPr="00033231">
        <w:t xml:space="preserve">tout travail qui réussit </w:t>
      </w:r>
      <w:proofErr w:type="spellStart"/>
      <w:r w:rsidR="00000000" w:rsidRPr="00033231">
        <w:t>a</w:t>
      </w:r>
      <w:proofErr w:type="spellEnd"/>
      <w:r w:rsidR="00000000" w:rsidRPr="00033231">
        <w:t xml:space="preserve"> sa récompense</w:t>
      </w:r>
      <w:r>
        <w:t xml:space="preserve"> ; </w:t>
      </w:r>
      <w:r w:rsidR="00000000" w:rsidRPr="00033231">
        <w:t>une existence vide</w:t>
      </w:r>
      <w:r>
        <w:t xml:space="preserve">, </w:t>
      </w:r>
      <w:r w:rsidR="00000000" w:rsidRPr="00033231">
        <w:t>triste et sans espérance</w:t>
      </w:r>
      <w:r>
        <w:t xml:space="preserve">, </w:t>
      </w:r>
      <w:r w:rsidR="00000000" w:rsidRPr="00033231">
        <w:t>n</w:t>
      </w:r>
      <w:r>
        <w:t>’</w:t>
      </w:r>
      <w:r w:rsidR="00000000" w:rsidRPr="00033231">
        <w:t>en a aucune</w:t>
      </w:r>
      <w:r>
        <w:t>.</w:t>
      </w:r>
    </w:p>
    <w:p w14:paraId="619649FC" w14:textId="77777777" w:rsidR="004F69D6" w:rsidRDefault="004F69D6" w:rsidP="0021796F">
      <w:r>
        <w:t>— </w:t>
      </w:r>
      <w:r w:rsidR="00000000" w:rsidRPr="00033231">
        <w:t>Mais les rudes travaux et les professions libérales</w:t>
      </w:r>
      <w:r>
        <w:t xml:space="preserve">, </w:t>
      </w:r>
      <w:r w:rsidR="00000000" w:rsidRPr="00033231">
        <w:t>dit-on</w:t>
      </w:r>
      <w:r>
        <w:t xml:space="preserve">, </w:t>
      </w:r>
      <w:r w:rsidR="00000000" w:rsidRPr="00033231">
        <w:t>rendent les femmes masculines</w:t>
      </w:r>
      <w:r>
        <w:t xml:space="preserve">, </w:t>
      </w:r>
      <w:r w:rsidR="00000000" w:rsidRPr="00033231">
        <w:t>rudes et peu de leur sexe</w:t>
      </w:r>
      <w:r>
        <w:t>.</w:t>
      </w:r>
    </w:p>
    <w:p w14:paraId="0C8E00A9" w14:textId="77777777" w:rsidR="004F69D6" w:rsidRDefault="004F69D6" w:rsidP="0021796F">
      <w:r>
        <w:t>— </w:t>
      </w:r>
      <w:r w:rsidR="00000000" w:rsidRPr="00033231">
        <w:t>Et qu</w:t>
      </w:r>
      <w:r>
        <w:t>’</w:t>
      </w:r>
      <w:r w:rsidR="00000000" w:rsidRPr="00033231">
        <w:t>importe que des femmes non mariées</w:t>
      </w:r>
      <w:r>
        <w:t xml:space="preserve">, </w:t>
      </w:r>
      <w:r w:rsidR="00000000" w:rsidRPr="00033231">
        <w:t>et qui ne doivent jamais l</w:t>
      </w:r>
      <w:r>
        <w:t>’</w:t>
      </w:r>
      <w:r w:rsidR="00000000" w:rsidRPr="00033231">
        <w:t>être</w:t>
      </w:r>
      <w:r>
        <w:t xml:space="preserve">, </w:t>
      </w:r>
      <w:r w:rsidR="00000000" w:rsidRPr="00033231">
        <w:t>soient ou non privées d</w:t>
      </w:r>
      <w:r>
        <w:t>’</w:t>
      </w:r>
      <w:r w:rsidR="00000000" w:rsidRPr="00033231">
        <w:t>attraits et d</w:t>
      </w:r>
      <w:r>
        <w:t>’</w:t>
      </w:r>
      <w:r w:rsidR="00000000" w:rsidRPr="00033231">
        <w:t>élégance</w:t>
      </w:r>
      <w:r>
        <w:t xml:space="preserve"> ? </w:t>
      </w:r>
      <w:r w:rsidR="00000000" w:rsidRPr="00033231">
        <w:t>Pourvu qu</w:t>
      </w:r>
      <w:r>
        <w:t>’</w:t>
      </w:r>
      <w:r w:rsidR="00000000" w:rsidRPr="00033231">
        <w:t>elles soient décentes</w:t>
      </w:r>
      <w:r>
        <w:t xml:space="preserve">, </w:t>
      </w:r>
      <w:r w:rsidR="00000000" w:rsidRPr="00033231">
        <w:t>convenables</w:t>
      </w:r>
      <w:r>
        <w:t xml:space="preserve">, </w:t>
      </w:r>
      <w:r w:rsidR="00000000" w:rsidRPr="00033231">
        <w:lastRenderedPageBreak/>
        <w:t>pr</w:t>
      </w:r>
      <w:r w:rsidR="00000000" w:rsidRPr="00033231">
        <w:t>o</w:t>
      </w:r>
      <w:r w:rsidR="00000000" w:rsidRPr="00033231">
        <w:t>pres</w:t>
      </w:r>
      <w:r>
        <w:t xml:space="preserve">, </w:t>
      </w:r>
      <w:r w:rsidR="00000000" w:rsidRPr="00033231">
        <w:t>c</w:t>
      </w:r>
      <w:r>
        <w:t>’</w:t>
      </w:r>
      <w:r w:rsidR="00000000" w:rsidRPr="00033231">
        <w:t>est tout ce qu</w:t>
      </w:r>
      <w:r>
        <w:t>’</w:t>
      </w:r>
      <w:r w:rsidR="00000000" w:rsidRPr="00033231">
        <w:t>il faut</w:t>
      </w:r>
      <w:r>
        <w:t xml:space="preserve">. </w:t>
      </w:r>
      <w:r w:rsidR="00000000" w:rsidRPr="00033231">
        <w:t>Le plus que l</w:t>
      </w:r>
      <w:r>
        <w:t>’</w:t>
      </w:r>
      <w:r w:rsidR="00000000" w:rsidRPr="00033231">
        <w:t>on puisse demander aux vieilles filles</w:t>
      </w:r>
      <w:r>
        <w:t xml:space="preserve">, </w:t>
      </w:r>
      <w:r w:rsidR="00000000" w:rsidRPr="00033231">
        <w:t>sous le rapport de l</w:t>
      </w:r>
      <w:r>
        <w:t>’</w:t>
      </w:r>
      <w:r w:rsidR="00000000" w:rsidRPr="00033231">
        <w:t>extérieur</w:t>
      </w:r>
      <w:r>
        <w:t xml:space="preserve">, </w:t>
      </w:r>
      <w:r w:rsidR="00000000" w:rsidRPr="00033231">
        <w:t>c</w:t>
      </w:r>
      <w:r>
        <w:t>’</w:t>
      </w:r>
      <w:r w:rsidR="00000000" w:rsidRPr="00033231">
        <w:t>est qu</w:t>
      </w:r>
      <w:r>
        <w:t>’</w:t>
      </w:r>
      <w:r w:rsidR="00000000" w:rsidRPr="00033231">
        <w:t>elles n</w:t>
      </w:r>
      <w:r>
        <w:t>’</w:t>
      </w:r>
      <w:r w:rsidR="00000000" w:rsidRPr="00033231">
        <w:t>offensent pas trop les regards des hommes lorsqu</w:t>
      </w:r>
      <w:r>
        <w:t>’</w:t>
      </w:r>
      <w:r w:rsidR="00000000" w:rsidRPr="00033231">
        <w:t>elles pa</w:t>
      </w:r>
      <w:r w:rsidR="00000000" w:rsidRPr="00033231">
        <w:t>s</w:t>
      </w:r>
      <w:r w:rsidR="00000000" w:rsidRPr="00033231">
        <w:t>sent à côté d</w:t>
      </w:r>
      <w:r>
        <w:t>’</w:t>
      </w:r>
      <w:r w:rsidR="00000000" w:rsidRPr="00033231">
        <w:t>eux dans la rue</w:t>
      </w:r>
      <w:r>
        <w:t xml:space="preserve">. </w:t>
      </w:r>
      <w:r w:rsidR="00000000" w:rsidRPr="00033231">
        <w:t>Quant au reste</w:t>
      </w:r>
      <w:r>
        <w:t xml:space="preserve">, </w:t>
      </w:r>
      <w:r w:rsidR="00000000" w:rsidRPr="00033231">
        <w:t>il devrait leur être permis</w:t>
      </w:r>
      <w:r>
        <w:t xml:space="preserve">, </w:t>
      </w:r>
      <w:r w:rsidR="00000000" w:rsidRPr="00033231">
        <w:t>sans qu</w:t>
      </w:r>
      <w:r>
        <w:t>’</w:t>
      </w:r>
      <w:r w:rsidR="00000000" w:rsidRPr="00033231">
        <w:t>elles fussent trop exposées au ridicule</w:t>
      </w:r>
      <w:r>
        <w:t xml:space="preserve">, </w:t>
      </w:r>
      <w:r w:rsidR="00000000" w:rsidRPr="00033231">
        <w:t>d</w:t>
      </w:r>
      <w:r>
        <w:t>’</w:t>
      </w:r>
      <w:r w:rsidR="00000000" w:rsidRPr="00033231">
        <w:t>être aussi absorbées</w:t>
      </w:r>
      <w:r>
        <w:t xml:space="preserve">, </w:t>
      </w:r>
      <w:r w:rsidR="00000000" w:rsidRPr="00033231">
        <w:t>aussi graves</w:t>
      </w:r>
      <w:r>
        <w:t xml:space="preserve">, </w:t>
      </w:r>
      <w:r w:rsidR="00000000" w:rsidRPr="00033231">
        <w:t>aussi vulgaires</w:t>
      </w:r>
      <w:r>
        <w:t xml:space="preserve">, </w:t>
      </w:r>
      <w:r w:rsidR="00000000" w:rsidRPr="00033231">
        <w:t>aussi grossièr</w:t>
      </w:r>
      <w:r w:rsidR="00000000" w:rsidRPr="00033231">
        <w:t>e</w:t>
      </w:r>
      <w:r w:rsidR="00000000" w:rsidRPr="00033231">
        <w:t>ment vêtues qu</w:t>
      </w:r>
      <w:r>
        <w:t>’</w:t>
      </w:r>
      <w:r w:rsidR="00000000" w:rsidRPr="00033231">
        <w:t>il leur plairait</w:t>
      </w:r>
      <w:r>
        <w:t>.</w:t>
      </w:r>
    </w:p>
    <w:p w14:paraId="51CD233D" w14:textId="77777777" w:rsidR="004F69D6" w:rsidRDefault="004F69D6" w:rsidP="0021796F">
      <w:pPr>
        <w:rPr>
          <w:lang w:val="en-US"/>
        </w:rPr>
      </w:pPr>
      <w:r>
        <w:t>— </w:t>
      </w:r>
      <w:r w:rsidR="00000000" w:rsidRPr="00033231">
        <w:t>Vous pourriez être une vieille fille vous-même</w:t>
      </w:r>
      <w:r>
        <w:t xml:space="preserve">, </w:t>
      </w:r>
      <w:r w:rsidR="00000000" w:rsidRPr="00033231">
        <w:t>Caroline</w:t>
      </w:r>
      <w:r>
        <w:t xml:space="preserve"> ; </w:t>
      </w:r>
      <w:r w:rsidR="00000000" w:rsidRPr="00033231">
        <w:t>vous parlez si sérieusement</w:t>
      </w:r>
      <w:r>
        <w:rPr>
          <w:lang w:val="en-US"/>
        </w:rPr>
        <w:t> !</w:t>
      </w:r>
    </w:p>
    <w:p w14:paraId="579A056E" w14:textId="3EBC1DB9" w:rsidR="00000000" w:rsidRPr="00033231" w:rsidRDefault="004F69D6" w:rsidP="0021796F">
      <w:r>
        <w:rPr>
          <w:lang w:val="en-US"/>
        </w:rPr>
        <w:t>— </w:t>
      </w:r>
      <w:r w:rsidR="00000000" w:rsidRPr="00033231">
        <w:t>J</w:t>
      </w:r>
      <w:r>
        <w:t>’</w:t>
      </w:r>
      <w:r w:rsidR="00000000" w:rsidRPr="00033231">
        <w:t>en serai une</w:t>
      </w:r>
      <w:r>
        <w:t xml:space="preserve"> ! </w:t>
      </w:r>
      <w:r w:rsidR="00000000" w:rsidRPr="00033231">
        <w:t>c</w:t>
      </w:r>
      <w:r>
        <w:t>’</w:t>
      </w:r>
      <w:r w:rsidR="00000000" w:rsidRPr="00033231">
        <w:t>est ma destinée</w:t>
      </w:r>
      <w:r>
        <w:t xml:space="preserve">. </w:t>
      </w:r>
      <w:r w:rsidR="00000000" w:rsidRPr="00033231">
        <w:t>Je n</w:t>
      </w:r>
      <w:r>
        <w:t>’</w:t>
      </w:r>
      <w:r w:rsidR="00000000" w:rsidRPr="00033231">
        <w:t>épouserai jamais un Malone ni un Sykes</w:t>
      </w:r>
      <w:r>
        <w:t xml:space="preserve">, </w:t>
      </w:r>
      <w:r w:rsidR="00000000" w:rsidRPr="00033231">
        <w:t>et nul autre ne voudra jamais m</w:t>
      </w:r>
      <w:r>
        <w:t>’</w:t>
      </w:r>
      <w:r w:rsidR="00000000" w:rsidRPr="00033231">
        <w:t>épouser</w:t>
      </w:r>
      <w:r>
        <w:t>. »</w:t>
      </w:r>
    </w:p>
    <w:p w14:paraId="00F023CE" w14:textId="77777777" w:rsidR="004F69D6" w:rsidRDefault="00000000" w:rsidP="0021796F">
      <w:r w:rsidRPr="00033231">
        <w:t>Un long silence suivit</w:t>
      </w:r>
      <w:r w:rsidR="004F69D6">
        <w:t xml:space="preserve">. </w:t>
      </w:r>
      <w:r w:rsidRPr="00033231">
        <w:t>Shirley le rompit</w:t>
      </w:r>
      <w:r w:rsidR="004F69D6">
        <w:t xml:space="preserve">. </w:t>
      </w:r>
      <w:r w:rsidRPr="00033231">
        <w:t>De nouveau le nom qui semblait l</w:t>
      </w:r>
      <w:r w:rsidR="004F69D6">
        <w:t>’</w:t>
      </w:r>
      <w:r w:rsidRPr="00033231">
        <w:t>avoir ensorcelée se présenta presque le pr</w:t>
      </w:r>
      <w:r w:rsidRPr="00033231">
        <w:t>e</w:t>
      </w:r>
      <w:r w:rsidRPr="00033231">
        <w:t>mier sur ses lèvres</w:t>
      </w:r>
      <w:r w:rsidR="004F69D6">
        <w:t>.</w:t>
      </w:r>
    </w:p>
    <w:p w14:paraId="12E1CBEC" w14:textId="77777777" w:rsidR="004F69D6" w:rsidRDefault="004F69D6" w:rsidP="0021796F">
      <w:r>
        <w:t>« </w:t>
      </w:r>
      <w:r w:rsidR="00000000" w:rsidRPr="00033231">
        <w:t>Lina</w:t>
      </w:r>
      <w:r>
        <w:t xml:space="preserve">… </w:t>
      </w:r>
      <w:r w:rsidR="00000000" w:rsidRPr="00033231">
        <w:t>est-ce que Moore ne vous appelait pas quelquefois Lina</w:t>
      </w:r>
      <w:r>
        <w:t> ?</w:t>
      </w:r>
    </w:p>
    <w:p w14:paraId="1B61D065" w14:textId="77777777" w:rsidR="004F69D6" w:rsidRDefault="004F69D6" w:rsidP="0021796F">
      <w:r>
        <w:t>— </w:t>
      </w:r>
      <w:r w:rsidR="00000000" w:rsidRPr="00033231">
        <w:t>Oui</w:t>
      </w:r>
      <w:r>
        <w:t xml:space="preserve"> ; </w:t>
      </w:r>
      <w:r w:rsidR="00000000" w:rsidRPr="00033231">
        <w:t>ce mot est employé quelquefois</w:t>
      </w:r>
      <w:r>
        <w:t xml:space="preserve">, </w:t>
      </w:r>
      <w:r w:rsidR="00000000" w:rsidRPr="00033231">
        <w:t>dans son pays natal comme une abréviation de Caroline</w:t>
      </w:r>
      <w:r>
        <w:t>.</w:t>
      </w:r>
    </w:p>
    <w:p w14:paraId="00FC1B7F" w14:textId="77777777" w:rsidR="004F69D6" w:rsidRDefault="004F69D6" w:rsidP="0021796F">
      <w:r>
        <w:t>— </w:t>
      </w:r>
      <w:r w:rsidR="00000000" w:rsidRPr="00033231">
        <w:t>Eh bien</w:t>
      </w:r>
      <w:r>
        <w:t xml:space="preserve">, </w:t>
      </w:r>
      <w:r w:rsidR="00000000" w:rsidRPr="00033231">
        <w:t>Lina</w:t>
      </w:r>
      <w:r>
        <w:t xml:space="preserve">, </w:t>
      </w:r>
      <w:r w:rsidR="00000000" w:rsidRPr="00033231">
        <w:t>vous rappelez-vous la remarque que je fis un jour sur l</w:t>
      </w:r>
      <w:r>
        <w:t>’</w:t>
      </w:r>
      <w:r w:rsidR="00000000" w:rsidRPr="00033231">
        <w:t>inégalité de votre chevelure</w:t>
      </w:r>
      <w:r>
        <w:t xml:space="preserve">, </w:t>
      </w:r>
      <w:r w:rsidR="00000000" w:rsidRPr="00033231">
        <w:t>une boucle manquant de ce côté droit</w:t>
      </w:r>
      <w:r>
        <w:t xml:space="preserve">, </w:t>
      </w:r>
      <w:r w:rsidR="00000000" w:rsidRPr="00033231">
        <w:t xml:space="preserve">et la réponse que vous me </w:t>
      </w:r>
      <w:proofErr w:type="spellStart"/>
      <w:r w:rsidR="00000000" w:rsidRPr="00033231">
        <w:t>fîtes</w:t>
      </w:r>
      <w:proofErr w:type="spellEnd"/>
      <w:r w:rsidR="00000000" w:rsidRPr="00033231">
        <w:t xml:space="preserve"> que c</w:t>
      </w:r>
      <w:r>
        <w:t>’</w:t>
      </w:r>
      <w:r w:rsidR="00000000" w:rsidRPr="00033231">
        <w:t>était la faute de Robert</w:t>
      </w:r>
      <w:r>
        <w:t xml:space="preserve">, </w:t>
      </w:r>
      <w:r w:rsidR="00000000" w:rsidRPr="00033231">
        <w:t>qui en avait une fois coupé une longue mèche</w:t>
      </w:r>
      <w:r>
        <w:t> ?</w:t>
      </w:r>
    </w:p>
    <w:p w14:paraId="380826CB" w14:textId="77777777" w:rsidR="004F69D6" w:rsidRDefault="004F69D6" w:rsidP="0021796F">
      <w:r>
        <w:t>— </w:t>
      </w:r>
      <w:r w:rsidR="00000000" w:rsidRPr="00033231">
        <w:t>Oui</w:t>
      </w:r>
      <w:r>
        <w:t>.</w:t>
      </w:r>
    </w:p>
    <w:p w14:paraId="4114A41B" w14:textId="77777777" w:rsidR="004F69D6" w:rsidRDefault="004F69D6" w:rsidP="0021796F">
      <w:r>
        <w:t>— </w:t>
      </w:r>
      <w:r w:rsidR="00000000" w:rsidRPr="00033231">
        <w:t>S</w:t>
      </w:r>
      <w:r>
        <w:t>’</w:t>
      </w:r>
      <w:r w:rsidR="00000000" w:rsidRPr="00033231">
        <w:t>il est et a toujours été pour vous aussi indifférent que vous le dites</w:t>
      </w:r>
      <w:r>
        <w:t xml:space="preserve">, </w:t>
      </w:r>
      <w:r w:rsidR="00000000" w:rsidRPr="00033231">
        <w:t>pourquoi aurait-il voulu avoir de vos cheveux</w:t>
      </w:r>
      <w:r>
        <w:t> ?</w:t>
      </w:r>
    </w:p>
    <w:p w14:paraId="24E8C2F8" w14:textId="77777777" w:rsidR="004F69D6" w:rsidRDefault="004F69D6" w:rsidP="0021796F">
      <w:pPr>
        <w:rPr>
          <w:lang w:val="en-US"/>
        </w:rPr>
      </w:pPr>
      <w:r>
        <w:lastRenderedPageBreak/>
        <w:t>— </w:t>
      </w:r>
      <w:r w:rsidR="00000000" w:rsidRPr="00033231">
        <w:t>Je ne sais</w:t>
      </w:r>
      <w:r>
        <w:t xml:space="preserve">. </w:t>
      </w:r>
      <w:r w:rsidR="00000000" w:rsidRPr="00033231">
        <w:t>Ah</w:t>
      </w:r>
      <w:r>
        <w:t xml:space="preserve"> ! </w:t>
      </w:r>
      <w:r w:rsidR="00000000" w:rsidRPr="00033231">
        <w:t>voici</w:t>
      </w:r>
      <w:r>
        <w:t xml:space="preserve">, </w:t>
      </w:r>
      <w:r w:rsidR="00000000" w:rsidRPr="00033231">
        <w:t>je me souviens</w:t>
      </w:r>
      <w:r>
        <w:t xml:space="preserve">. </w:t>
      </w:r>
      <w:r w:rsidR="00000000" w:rsidRPr="00033231">
        <w:t>C</w:t>
      </w:r>
      <w:r>
        <w:t>’</w:t>
      </w:r>
      <w:r w:rsidR="00000000" w:rsidRPr="00033231">
        <w:t>est de moi que vient la chose</w:t>
      </w:r>
      <w:r>
        <w:t xml:space="preserve">, </w:t>
      </w:r>
      <w:r w:rsidR="00000000" w:rsidRPr="00033231">
        <w:t>et non de lui</w:t>
      </w:r>
      <w:r>
        <w:t xml:space="preserve"> ; </w:t>
      </w:r>
      <w:r w:rsidR="00000000" w:rsidRPr="00033231">
        <w:t>toutes les choses de ce genre sont toujours venues de moi</w:t>
      </w:r>
      <w:r>
        <w:t xml:space="preserve">. </w:t>
      </w:r>
      <w:r w:rsidR="00000000" w:rsidRPr="00033231">
        <w:t>Il allait partir pour un voyage</w:t>
      </w:r>
      <w:r>
        <w:t xml:space="preserve">, </w:t>
      </w:r>
      <w:r w:rsidR="00000000" w:rsidRPr="00033231">
        <w:t>pour Londres</w:t>
      </w:r>
      <w:r>
        <w:t xml:space="preserve">, </w:t>
      </w:r>
      <w:r w:rsidR="00000000" w:rsidRPr="00033231">
        <w:t>comme de coutume</w:t>
      </w:r>
      <w:r>
        <w:t xml:space="preserve"> ; </w:t>
      </w:r>
      <w:r w:rsidR="00000000" w:rsidRPr="00033231">
        <w:t>le soir avant son départ</w:t>
      </w:r>
      <w:r>
        <w:t xml:space="preserve">, </w:t>
      </w:r>
      <w:r w:rsidR="00000000" w:rsidRPr="00033231">
        <w:t>j</w:t>
      </w:r>
      <w:r>
        <w:t>’</w:t>
      </w:r>
      <w:r w:rsidR="00000000" w:rsidRPr="00033231">
        <w:t>avais trouvé dans la boîte à ouvrage de sa sœur une mèche de cheveux noirs</w:t>
      </w:r>
      <w:r>
        <w:t xml:space="preserve">, </w:t>
      </w:r>
      <w:r w:rsidR="00000000" w:rsidRPr="00033231">
        <w:t>courte et frisée</w:t>
      </w:r>
      <w:r>
        <w:t xml:space="preserve"> ; </w:t>
      </w:r>
      <w:r w:rsidR="00000000" w:rsidRPr="00033231">
        <w:t>Hortense me dit que ces cheveux étaient de son frère</w:t>
      </w:r>
      <w:r>
        <w:t xml:space="preserve">, </w:t>
      </w:r>
      <w:r w:rsidR="00000000" w:rsidRPr="00033231">
        <w:t>et que c</w:t>
      </w:r>
      <w:r>
        <w:t>’</w:t>
      </w:r>
      <w:r w:rsidR="00000000" w:rsidRPr="00033231">
        <w:t>était un souvenir</w:t>
      </w:r>
      <w:r>
        <w:t xml:space="preserve">. </w:t>
      </w:r>
      <w:r w:rsidR="00000000" w:rsidRPr="00033231">
        <w:t>Il était assis en ce m</w:t>
      </w:r>
      <w:r w:rsidR="00000000" w:rsidRPr="00033231">
        <w:t>o</w:t>
      </w:r>
      <w:r w:rsidR="00000000" w:rsidRPr="00033231">
        <w:t>ment près de la table</w:t>
      </w:r>
      <w:r>
        <w:t xml:space="preserve"> ; </w:t>
      </w:r>
      <w:r w:rsidR="00000000" w:rsidRPr="00033231">
        <w:t>je regardai sa tête</w:t>
      </w:r>
      <w:r>
        <w:t xml:space="preserve"> ; </w:t>
      </w:r>
      <w:r w:rsidR="00000000" w:rsidRPr="00033231">
        <w:t>il avait une grande abondance de cheveux</w:t>
      </w:r>
      <w:r>
        <w:t xml:space="preserve"> ; </w:t>
      </w:r>
      <w:r w:rsidR="00000000" w:rsidRPr="00033231">
        <w:t>sur les tempes étaient plusieurs boucles rondes semblables</w:t>
      </w:r>
      <w:r>
        <w:t xml:space="preserve">. </w:t>
      </w:r>
      <w:r w:rsidR="00000000" w:rsidRPr="00033231">
        <w:t>Je pensai qu</w:t>
      </w:r>
      <w:r>
        <w:t>’</w:t>
      </w:r>
      <w:r w:rsidR="00000000" w:rsidRPr="00033231">
        <w:t>il pourrait m</w:t>
      </w:r>
      <w:r>
        <w:t>’</w:t>
      </w:r>
      <w:r w:rsidR="00000000" w:rsidRPr="00033231">
        <w:t>en donner une</w:t>
      </w:r>
      <w:r>
        <w:t xml:space="preserve"> : </w:t>
      </w:r>
      <w:r w:rsidR="00000000" w:rsidRPr="00033231">
        <w:t>je désirais beaucoup l</w:t>
      </w:r>
      <w:r>
        <w:t>’</w:t>
      </w:r>
      <w:r w:rsidR="00000000" w:rsidRPr="00033231">
        <w:t>avoir</w:t>
      </w:r>
      <w:r>
        <w:t xml:space="preserve">, </w:t>
      </w:r>
      <w:r w:rsidR="00000000" w:rsidRPr="00033231">
        <w:t>et je lui en fis la demande</w:t>
      </w:r>
      <w:r>
        <w:t xml:space="preserve">. </w:t>
      </w:r>
      <w:r w:rsidR="00000000" w:rsidRPr="00033231">
        <w:t>Il conse</w:t>
      </w:r>
      <w:r w:rsidR="00000000" w:rsidRPr="00033231">
        <w:t>n</w:t>
      </w:r>
      <w:r w:rsidR="00000000" w:rsidRPr="00033231">
        <w:t>tit</w:t>
      </w:r>
      <w:r>
        <w:t xml:space="preserve">, </w:t>
      </w:r>
      <w:r w:rsidR="00000000" w:rsidRPr="00033231">
        <w:t>mais à la condition qu</w:t>
      </w:r>
      <w:r>
        <w:t>’</w:t>
      </w:r>
      <w:r w:rsidR="00000000" w:rsidRPr="00033231">
        <w:t>il pourrait choisir une de mes longues tresses</w:t>
      </w:r>
      <w:r>
        <w:t xml:space="preserve">. </w:t>
      </w:r>
      <w:r w:rsidR="00000000" w:rsidRPr="00033231">
        <w:t>Ainsi il coupa une mèche de mes cheveux</w:t>
      </w:r>
      <w:r>
        <w:t xml:space="preserve">, </w:t>
      </w:r>
      <w:r w:rsidR="00000000" w:rsidRPr="00033231">
        <w:t>et moi une des siens</w:t>
      </w:r>
      <w:r>
        <w:t xml:space="preserve">. </w:t>
      </w:r>
      <w:r w:rsidR="00000000" w:rsidRPr="00033231">
        <w:t>Je conserve les siens</w:t>
      </w:r>
      <w:r>
        <w:t xml:space="preserve">, </w:t>
      </w:r>
      <w:r w:rsidR="00000000" w:rsidRPr="00033231">
        <w:t>mais probablement il a perdu les miens</w:t>
      </w:r>
      <w:r>
        <w:t xml:space="preserve">. </w:t>
      </w:r>
      <w:r w:rsidR="00000000" w:rsidRPr="00033231">
        <w:t>C</w:t>
      </w:r>
      <w:r>
        <w:t>’</w:t>
      </w:r>
      <w:r w:rsidR="00000000" w:rsidRPr="00033231">
        <w:t>était bien là une action digne de moi</w:t>
      </w:r>
      <w:r>
        <w:t xml:space="preserve">, </w:t>
      </w:r>
      <w:r w:rsidR="00000000" w:rsidRPr="00033231">
        <w:t>une de ces étourderies qui tourmentent le cœur et font monter le feu au v</w:t>
      </w:r>
      <w:r w:rsidR="00000000" w:rsidRPr="00033231">
        <w:t>i</w:t>
      </w:r>
      <w:r w:rsidR="00000000" w:rsidRPr="00033231">
        <w:t>sage lorsqu</w:t>
      </w:r>
      <w:r>
        <w:t>’</w:t>
      </w:r>
      <w:r w:rsidR="00000000" w:rsidRPr="00033231">
        <w:t>on y pense</w:t>
      </w:r>
      <w:r>
        <w:t xml:space="preserve"> ; </w:t>
      </w:r>
      <w:r w:rsidR="00000000" w:rsidRPr="00033231">
        <w:t>un de ces souvenirs insignifiants</w:t>
      </w:r>
      <w:r>
        <w:t xml:space="preserve">, </w:t>
      </w:r>
      <w:r w:rsidR="00000000" w:rsidRPr="00033231">
        <w:t>mais acérés</w:t>
      </w:r>
      <w:r>
        <w:t xml:space="preserve">, </w:t>
      </w:r>
      <w:r w:rsidR="00000000" w:rsidRPr="00033231">
        <w:t>dont le retour lacère votre dignité comme un canif aigu</w:t>
      </w:r>
      <w:r>
        <w:t xml:space="preserve">, </w:t>
      </w:r>
      <w:r w:rsidR="00000000" w:rsidRPr="00033231">
        <w:t>et arrache de vos lèvres</w:t>
      </w:r>
      <w:r>
        <w:t xml:space="preserve">, </w:t>
      </w:r>
      <w:r w:rsidR="00000000" w:rsidRPr="00033231">
        <w:t>lorsque vous êtes seule</w:t>
      </w:r>
      <w:r>
        <w:t xml:space="preserve">, </w:t>
      </w:r>
      <w:r w:rsidR="00000000" w:rsidRPr="00033231">
        <w:t>de soudaines et folles interjections</w:t>
      </w:r>
      <w:r>
        <w:rPr>
          <w:lang w:val="en-US"/>
        </w:rPr>
        <w:t> !</w:t>
      </w:r>
    </w:p>
    <w:p w14:paraId="76D10220" w14:textId="77777777" w:rsidR="004F69D6" w:rsidRDefault="004F69D6" w:rsidP="0021796F">
      <w:r>
        <w:rPr>
          <w:lang w:val="en-US"/>
        </w:rPr>
        <w:t>— </w:t>
      </w:r>
      <w:r w:rsidR="00000000" w:rsidRPr="00033231">
        <w:t>Caroline</w:t>
      </w:r>
      <w:r>
        <w:t> !</w:t>
      </w:r>
    </w:p>
    <w:p w14:paraId="2A2095EF" w14:textId="77777777" w:rsidR="004F69D6" w:rsidRDefault="004F69D6" w:rsidP="0021796F">
      <w:r>
        <w:t>— </w:t>
      </w:r>
      <w:r w:rsidR="00000000" w:rsidRPr="00033231">
        <w:t>Je me crois insensée</w:t>
      </w:r>
      <w:r>
        <w:t xml:space="preserve">, </w:t>
      </w:r>
      <w:r w:rsidR="00000000" w:rsidRPr="00033231">
        <w:t>Shirley</w:t>
      </w:r>
      <w:r>
        <w:t xml:space="preserve">, </w:t>
      </w:r>
      <w:r w:rsidR="00000000" w:rsidRPr="00033231">
        <w:t>sous certains rapports</w:t>
      </w:r>
      <w:r>
        <w:t xml:space="preserve">. </w:t>
      </w:r>
      <w:r w:rsidR="00000000" w:rsidRPr="00033231">
        <w:t>Je me méprise</w:t>
      </w:r>
      <w:r>
        <w:t xml:space="preserve">. </w:t>
      </w:r>
      <w:r w:rsidR="00000000" w:rsidRPr="00033231">
        <w:t>Mais j</w:t>
      </w:r>
      <w:r>
        <w:t>’</w:t>
      </w:r>
      <w:r w:rsidR="00000000" w:rsidRPr="00033231">
        <w:t>ai dit que je ne voulais pas vous faire mon confesseur</w:t>
      </w:r>
      <w:r>
        <w:t xml:space="preserve"> ; </w:t>
      </w:r>
      <w:r w:rsidR="00000000" w:rsidRPr="00033231">
        <w:t>car vous ne pouvez pas faire avec moi un échange réciproque de faiblesses</w:t>
      </w:r>
      <w:r>
        <w:t xml:space="preserve"> : </w:t>
      </w:r>
      <w:r w:rsidR="00000000" w:rsidRPr="00033231">
        <w:t>vous n</w:t>
      </w:r>
      <w:r>
        <w:t>’</w:t>
      </w:r>
      <w:r w:rsidR="00000000" w:rsidRPr="00033231">
        <w:t>êtes pas faible</w:t>
      </w:r>
      <w:r>
        <w:t xml:space="preserve">, </w:t>
      </w:r>
      <w:r w:rsidR="00000000" w:rsidRPr="00033231">
        <w:t>vous</w:t>
      </w:r>
      <w:r>
        <w:t xml:space="preserve">. </w:t>
      </w:r>
      <w:r w:rsidR="00000000" w:rsidRPr="00033231">
        <w:t>Avec que</w:t>
      </w:r>
      <w:r w:rsidR="00000000" w:rsidRPr="00033231">
        <w:t>l</w:t>
      </w:r>
      <w:r w:rsidR="00000000" w:rsidRPr="00033231">
        <w:t>le fixité vous me regardez en ce moment</w:t>
      </w:r>
      <w:r>
        <w:t xml:space="preserve"> ! </w:t>
      </w:r>
      <w:r w:rsidR="00000000" w:rsidRPr="00033231">
        <w:t>Détournez de moi v</w:t>
      </w:r>
      <w:r w:rsidR="00000000" w:rsidRPr="00033231">
        <w:t>o</w:t>
      </w:r>
      <w:r w:rsidR="00000000" w:rsidRPr="00033231">
        <w:t>tre œil d</w:t>
      </w:r>
      <w:r>
        <w:t>’</w:t>
      </w:r>
      <w:r w:rsidR="00000000" w:rsidRPr="00033231">
        <w:t>aigle</w:t>
      </w:r>
      <w:r>
        <w:t xml:space="preserve">, </w:t>
      </w:r>
      <w:r w:rsidR="00000000" w:rsidRPr="00033231">
        <w:t>si vif et si perçant</w:t>
      </w:r>
      <w:r>
        <w:t xml:space="preserve">. </w:t>
      </w:r>
      <w:r w:rsidR="00000000" w:rsidRPr="00033231">
        <w:t>C</w:t>
      </w:r>
      <w:r>
        <w:t>’</w:t>
      </w:r>
      <w:r w:rsidR="00000000" w:rsidRPr="00033231">
        <w:t>est une insulte que de le t</w:t>
      </w:r>
      <w:r w:rsidR="00000000" w:rsidRPr="00033231">
        <w:t>e</w:t>
      </w:r>
      <w:r w:rsidR="00000000" w:rsidRPr="00033231">
        <w:t>nir ainsi fixé sur moi</w:t>
      </w:r>
      <w:r>
        <w:t>.</w:t>
      </w:r>
    </w:p>
    <w:p w14:paraId="15C395E2" w14:textId="4B4B7DA9" w:rsidR="00000000" w:rsidRPr="00033231" w:rsidRDefault="004F69D6" w:rsidP="0021796F">
      <w:r>
        <w:lastRenderedPageBreak/>
        <w:t>— </w:t>
      </w:r>
      <w:r w:rsidR="00000000" w:rsidRPr="00033231">
        <w:t>Quel sujet d</w:t>
      </w:r>
      <w:r>
        <w:t>’</w:t>
      </w:r>
      <w:r w:rsidR="00000000" w:rsidRPr="00033231">
        <w:t>étude de caractère vous êtes</w:t>
      </w:r>
      <w:r>
        <w:t xml:space="preserve"> ! </w:t>
      </w:r>
      <w:r w:rsidR="00000000" w:rsidRPr="00033231">
        <w:t>Faible</w:t>
      </w:r>
      <w:r>
        <w:t xml:space="preserve">, </w:t>
      </w:r>
      <w:r w:rsidR="00000000" w:rsidRPr="00033231">
        <w:t>certa</w:t>
      </w:r>
      <w:r w:rsidR="00000000" w:rsidRPr="00033231">
        <w:t>i</w:t>
      </w:r>
      <w:r w:rsidR="00000000" w:rsidRPr="00033231">
        <w:t>nement</w:t>
      </w:r>
      <w:r>
        <w:t xml:space="preserve">, </w:t>
      </w:r>
      <w:r w:rsidR="00000000" w:rsidRPr="00033231">
        <w:t>mais non dans le sens que vous pensez</w:t>
      </w:r>
      <w:r>
        <w:t xml:space="preserve">… </w:t>
      </w:r>
      <w:r w:rsidR="00000000" w:rsidRPr="00033231">
        <w:t>Entrez</w:t>
      </w:r>
      <w:r>
        <w:t> ! »</w:t>
      </w:r>
    </w:p>
    <w:p w14:paraId="01FF266D" w14:textId="77777777" w:rsidR="004F69D6" w:rsidRDefault="00000000" w:rsidP="0021796F">
      <w:r w:rsidRPr="00033231">
        <w:t>Ce mot fut dit en réponse à un léger coup frappé à la porte</w:t>
      </w:r>
      <w:r w:rsidR="004F69D6">
        <w:t xml:space="preserve">. </w:t>
      </w:r>
      <w:r w:rsidRPr="00033231">
        <w:t xml:space="preserve">Miss </w:t>
      </w:r>
      <w:proofErr w:type="spellStart"/>
      <w:r w:rsidRPr="00033231">
        <w:t>Keeldar</w:t>
      </w:r>
      <w:proofErr w:type="spellEnd"/>
      <w:r w:rsidRPr="00033231">
        <w:t xml:space="preserve"> se trouvait près de la porte en ce moment</w:t>
      </w:r>
      <w:r w:rsidR="004F69D6">
        <w:t xml:space="preserve">, </w:t>
      </w:r>
      <w:r w:rsidRPr="00033231">
        <w:t>Car</w:t>
      </w:r>
      <w:r w:rsidRPr="00033231">
        <w:t>o</w:t>
      </w:r>
      <w:r w:rsidRPr="00033231">
        <w:t>l</w:t>
      </w:r>
      <w:r w:rsidRPr="00033231">
        <w:t>i</w:t>
      </w:r>
      <w:r w:rsidRPr="00033231">
        <w:t>ne à l</w:t>
      </w:r>
      <w:r w:rsidR="004F69D6">
        <w:t>’</w:t>
      </w:r>
      <w:r w:rsidRPr="00033231">
        <w:t>autre bout de la chambre</w:t>
      </w:r>
      <w:r w:rsidR="004F69D6">
        <w:t xml:space="preserve">. </w:t>
      </w:r>
      <w:r w:rsidRPr="00033231">
        <w:t>Elle vit remettre un billet entre les mains de Shirley</w:t>
      </w:r>
      <w:r w:rsidR="004F69D6">
        <w:t xml:space="preserve">, </w:t>
      </w:r>
      <w:r w:rsidRPr="00033231">
        <w:t>et entendit ces mots</w:t>
      </w:r>
      <w:r w:rsidR="004F69D6">
        <w:t> :</w:t>
      </w:r>
    </w:p>
    <w:p w14:paraId="0C5DBC36" w14:textId="0312CB5B" w:rsidR="004F69D6" w:rsidRDefault="004F69D6" w:rsidP="0021796F">
      <w:r>
        <w:t>« </w:t>
      </w:r>
      <w:r w:rsidR="00000000" w:rsidRPr="00033231">
        <w:t xml:space="preserve">De la part de </w:t>
      </w:r>
      <w:r>
        <w:t>M. </w:t>
      </w:r>
      <w:r w:rsidR="00000000" w:rsidRPr="00033231">
        <w:t>Moore</w:t>
      </w:r>
      <w:r>
        <w:t xml:space="preserve">, </w:t>
      </w:r>
      <w:r w:rsidR="00000000" w:rsidRPr="00033231">
        <w:t>madame</w:t>
      </w:r>
      <w:r>
        <w:t>.</w:t>
      </w:r>
    </w:p>
    <w:p w14:paraId="375DEBC9" w14:textId="77777777" w:rsidR="004F69D6" w:rsidRDefault="004F69D6" w:rsidP="0021796F">
      <w:r>
        <w:t>— </w:t>
      </w:r>
      <w:r w:rsidR="00000000" w:rsidRPr="00033231">
        <w:t>Apportez les lumières</w:t>
      </w:r>
      <w:r>
        <w:t>, »</w:t>
      </w:r>
      <w:r w:rsidR="00000000" w:rsidRPr="00033231">
        <w:t xml:space="preserve"> dit miss </w:t>
      </w:r>
      <w:proofErr w:type="spellStart"/>
      <w:r w:rsidR="00000000" w:rsidRPr="00033231">
        <w:t>Keeldar</w:t>
      </w:r>
      <w:proofErr w:type="spellEnd"/>
      <w:r>
        <w:t>.</w:t>
      </w:r>
    </w:p>
    <w:p w14:paraId="7D388E37" w14:textId="77777777" w:rsidR="004F69D6" w:rsidRDefault="00000000" w:rsidP="0021796F">
      <w:r w:rsidRPr="00033231">
        <w:t>Caroline attendit</w:t>
      </w:r>
      <w:r w:rsidR="004F69D6">
        <w:t>.</w:t>
      </w:r>
    </w:p>
    <w:p w14:paraId="1E81B222" w14:textId="77777777" w:rsidR="004F69D6" w:rsidRDefault="004F69D6" w:rsidP="0021796F">
      <w:r>
        <w:t>« </w:t>
      </w:r>
      <w:r w:rsidR="00000000" w:rsidRPr="00033231">
        <w:t>Une lettre d</w:t>
      </w:r>
      <w:r>
        <w:t>’</w:t>
      </w:r>
      <w:r w:rsidR="00000000" w:rsidRPr="00033231">
        <w:t>affaires</w:t>
      </w:r>
      <w:r>
        <w:t>, »</w:t>
      </w:r>
      <w:r w:rsidR="00000000" w:rsidRPr="00033231">
        <w:t xml:space="preserve"> dit l</w:t>
      </w:r>
      <w:r>
        <w:t>’</w:t>
      </w:r>
      <w:r w:rsidR="00000000" w:rsidRPr="00033231">
        <w:t>héritière</w:t>
      </w:r>
      <w:r>
        <w:t xml:space="preserve"> ; </w:t>
      </w:r>
      <w:r w:rsidR="00000000" w:rsidRPr="00033231">
        <w:t>mais</w:t>
      </w:r>
      <w:r>
        <w:t xml:space="preserve">, </w:t>
      </w:r>
      <w:r w:rsidR="00000000" w:rsidRPr="00033231">
        <w:t>lorsque les lumières furent apportées</w:t>
      </w:r>
      <w:r>
        <w:t xml:space="preserve">, </w:t>
      </w:r>
      <w:r w:rsidR="00000000" w:rsidRPr="00033231">
        <w:t>elle ne l</w:t>
      </w:r>
      <w:r>
        <w:t>’</w:t>
      </w:r>
      <w:r w:rsidR="00000000" w:rsidRPr="00033231">
        <w:t>ouvrit ni ne la lut</w:t>
      </w:r>
      <w:r>
        <w:t xml:space="preserve">. </w:t>
      </w:r>
      <w:r w:rsidR="00000000" w:rsidRPr="00033231">
        <w:t>Fanny</w:t>
      </w:r>
      <w:r>
        <w:t xml:space="preserve">, </w:t>
      </w:r>
      <w:r w:rsidR="00000000" w:rsidRPr="00033231">
        <w:t>la servante du recteur</w:t>
      </w:r>
      <w:r>
        <w:t xml:space="preserve">, </w:t>
      </w:r>
      <w:r w:rsidR="00000000" w:rsidRPr="00033231">
        <w:t>fut aussitôt annoncée</w:t>
      </w:r>
      <w:r>
        <w:t xml:space="preserve">, </w:t>
      </w:r>
      <w:r w:rsidR="00000000" w:rsidRPr="00033231">
        <w:t xml:space="preserve">et miss </w:t>
      </w:r>
      <w:proofErr w:type="spellStart"/>
      <w:r w:rsidR="00000000" w:rsidRPr="00033231">
        <w:t>Helstone</w:t>
      </w:r>
      <w:proofErr w:type="spellEnd"/>
      <w:r w:rsidR="00000000" w:rsidRPr="00033231">
        <w:t xml:space="preserve"> r</w:t>
      </w:r>
      <w:r w:rsidR="00000000" w:rsidRPr="00033231">
        <w:t>e</w:t>
      </w:r>
      <w:r w:rsidR="00000000" w:rsidRPr="00033231">
        <w:t xml:space="preserve">tourna à la </w:t>
      </w:r>
      <w:proofErr w:type="spellStart"/>
      <w:r w:rsidR="00000000" w:rsidRPr="00033231">
        <w:t>rectorerie</w:t>
      </w:r>
      <w:proofErr w:type="spellEnd"/>
      <w:r>
        <w:t>.</w:t>
      </w:r>
    </w:p>
    <w:p w14:paraId="46A36D70" w14:textId="47694F9A" w:rsidR="004F69D6" w:rsidRDefault="00000000" w:rsidP="004F69D6">
      <w:pPr>
        <w:pStyle w:val="Titre2"/>
        <w:rPr>
          <w:szCs w:val="44"/>
        </w:rPr>
      </w:pPr>
      <w:bookmarkStart w:id="12" w:name="_Toc199956093"/>
      <w:r w:rsidRPr="00AF30F4">
        <w:rPr>
          <w:szCs w:val="44"/>
        </w:rPr>
        <w:lastRenderedPageBreak/>
        <w:t>CHAPITRE XII</w:t>
      </w:r>
      <w:r w:rsidR="004F69D6">
        <w:rPr>
          <w:szCs w:val="44"/>
        </w:rPr>
        <w:t>.</w:t>
      </w:r>
      <w:r w:rsidR="004F69D6">
        <w:rPr>
          <w:szCs w:val="44"/>
        </w:rPr>
        <w:br/>
      </w:r>
      <w:r w:rsidRPr="00AF30F4">
        <w:rPr>
          <w:szCs w:val="44"/>
        </w:rPr>
        <w:br/>
        <w:t>Nouveaux incidents</w:t>
      </w:r>
      <w:r w:rsidR="004F69D6">
        <w:rPr>
          <w:szCs w:val="44"/>
        </w:rPr>
        <w:t>.</w:t>
      </w:r>
      <w:bookmarkEnd w:id="12"/>
    </w:p>
    <w:p w14:paraId="4E7ABC08" w14:textId="77777777" w:rsidR="004F69D6" w:rsidRDefault="00000000" w:rsidP="0021796F">
      <w:r w:rsidRPr="00033231">
        <w:t>Il était dans la nature de Shirley de se laisser aller en ce</w:t>
      </w:r>
      <w:r w:rsidRPr="00033231">
        <w:t>r</w:t>
      </w:r>
      <w:r w:rsidRPr="00033231">
        <w:t>tains moments à une complaisante indolence</w:t>
      </w:r>
      <w:r w:rsidR="004F69D6">
        <w:t xml:space="preserve"> ; </w:t>
      </w:r>
      <w:r w:rsidRPr="00033231">
        <w:t>il y avait des in</w:t>
      </w:r>
      <w:r w:rsidRPr="00033231">
        <w:t>s</w:t>
      </w:r>
      <w:r w:rsidRPr="00033231">
        <w:t>tants où elle se plaisait dans une inaction absolue de ses facultés physiques</w:t>
      </w:r>
      <w:r w:rsidR="004F69D6">
        <w:t xml:space="preserve">, </w:t>
      </w:r>
      <w:r w:rsidRPr="00033231">
        <w:t>des moments où la pensée de son existence</w:t>
      </w:r>
      <w:r w:rsidR="004F69D6">
        <w:t xml:space="preserve">, </w:t>
      </w:r>
      <w:r w:rsidRPr="00033231">
        <w:t>du monde qui l</w:t>
      </w:r>
      <w:r w:rsidR="004F69D6">
        <w:t>’</w:t>
      </w:r>
      <w:r w:rsidRPr="00033231">
        <w:t>environnait et du ciel au-dessus d</w:t>
      </w:r>
      <w:r w:rsidR="004F69D6">
        <w:t>’</w:t>
      </w:r>
      <w:r w:rsidRPr="00033231">
        <w:t>elle</w:t>
      </w:r>
      <w:r w:rsidR="004F69D6">
        <w:t xml:space="preserve">, </w:t>
      </w:r>
      <w:r w:rsidRPr="00033231">
        <w:t>semblait lui faire un bonheur si complet</w:t>
      </w:r>
      <w:r w:rsidR="004F69D6">
        <w:t xml:space="preserve">, </w:t>
      </w:r>
      <w:r w:rsidRPr="00033231">
        <w:t>qu</w:t>
      </w:r>
      <w:r w:rsidR="004F69D6">
        <w:t>’</w:t>
      </w:r>
      <w:r w:rsidRPr="00033231">
        <w:t>elle n</w:t>
      </w:r>
      <w:r w:rsidR="004F69D6">
        <w:t>’</w:t>
      </w:r>
      <w:r w:rsidRPr="00033231">
        <w:t>eût pas levé un doigt pour l</w:t>
      </w:r>
      <w:r w:rsidR="004F69D6">
        <w:t>’</w:t>
      </w:r>
      <w:r w:rsidRPr="00033231">
        <w:t>augmenter</w:t>
      </w:r>
      <w:r w:rsidR="004F69D6">
        <w:t xml:space="preserve">. </w:t>
      </w:r>
      <w:r w:rsidRPr="00033231">
        <w:t>Souvent</w:t>
      </w:r>
      <w:r w:rsidR="004F69D6">
        <w:t xml:space="preserve">, </w:t>
      </w:r>
      <w:r w:rsidRPr="00033231">
        <w:t>après une matinée active</w:t>
      </w:r>
      <w:r w:rsidR="004F69D6">
        <w:t xml:space="preserve">, </w:t>
      </w:r>
      <w:r w:rsidRPr="00033231">
        <w:t>elle passait v</w:t>
      </w:r>
      <w:r w:rsidRPr="00033231">
        <w:t>o</w:t>
      </w:r>
      <w:r w:rsidRPr="00033231">
        <w:t>lontiers l</w:t>
      </w:r>
      <w:r w:rsidR="004F69D6">
        <w:t>’</w:t>
      </w:r>
      <w:r w:rsidRPr="00033231">
        <w:t>après-midi d</w:t>
      </w:r>
      <w:r w:rsidR="004F69D6">
        <w:t>’</w:t>
      </w:r>
      <w:r w:rsidRPr="00033231">
        <w:t>un beau jour assise sur le gazon au pied de quelque arbre au bienfaisant ombrage</w:t>
      </w:r>
      <w:r w:rsidR="004F69D6">
        <w:t xml:space="preserve">. </w:t>
      </w:r>
      <w:r w:rsidRPr="00033231">
        <w:t>Elle n</w:t>
      </w:r>
      <w:r w:rsidR="004F69D6">
        <w:t>’</w:t>
      </w:r>
      <w:r w:rsidRPr="00033231">
        <w:t>éprouvait le b</w:t>
      </w:r>
      <w:r w:rsidRPr="00033231">
        <w:t>e</w:t>
      </w:r>
      <w:r w:rsidRPr="00033231">
        <w:t>soin d</w:t>
      </w:r>
      <w:r w:rsidR="004F69D6">
        <w:t>’</w:t>
      </w:r>
      <w:r w:rsidRPr="00033231">
        <w:t>aucune société autre que celle de Caroline</w:t>
      </w:r>
      <w:r w:rsidR="004F69D6">
        <w:t xml:space="preserve">, </w:t>
      </w:r>
      <w:r w:rsidRPr="00033231">
        <w:t>d</w:t>
      </w:r>
      <w:r w:rsidR="004F69D6">
        <w:t>’</w:t>
      </w:r>
      <w:r w:rsidRPr="00033231">
        <w:t>aucun spe</w:t>
      </w:r>
      <w:r w:rsidRPr="00033231">
        <w:t>c</w:t>
      </w:r>
      <w:r w:rsidRPr="00033231">
        <w:t>tacle autre que celui du ciel parsemé de légers nuages voguant dans une mer d</w:t>
      </w:r>
      <w:r w:rsidR="004F69D6">
        <w:t>’</w:t>
      </w:r>
      <w:r w:rsidRPr="00033231">
        <w:t>azur</w:t>
      </w:r>
      <w:r w:rsidR="004F69D6">
        <w:t xml:space="preserve">, </w:t>
      </w:r>
      <w:r w:rsidRPr="00033231">
        <w:t>d</w:t>
      </w:r>
      <w:r w:rsidR="004F69D6">
        <w:t>’</w:t>
      </w:r>
      <w:r w:rsidRPr="00033231">
        <w:t>aucuns sons autres que le bourdonn</w:t>
      </w:r>
      <w:r w:rsidRPr="00033231">
        <w:t>e</w:t>
      </w:r>
      <w:r w:rsidRPr="00033231">
        <w:t>ment de l</w:t>
      </w:r>
      <w:r w:rsidR="004F69D6">
        <w:t>’</w:t>
      </w:r>
      <w:r w:rsidRPr="00033231">
        <w:t>abeille ou le frémissement de la feuille</w:t>
      </w:r>
      <w:r w:rsidR="004F69D6">
        <w:t xml:space="preserve">. </w:t>
      </w:r>
      <w:r w:rsidRPr="00033231">
        <w:t>Ses seuls l</w:t>
      </w:r>
      <w:r w:rsidRPr="00033231">
        <w:t>i</w:t>
      </w:r>
      <w:r w:rsidRPr="00033231">
        <w:t>vres</w:t>
      </w:r>
      <w:r w:rsidR="004F69D6">
        <w:t xml:space="preserve">, </w:t>
      </w:r>
      <w:r w:rsidRPr="00033231">
        <w:t>dans ces moments de douce nonchalance</w:t>
      </w:r>
      <w:r w:rsidR="004F69D6">
        <w:t xml:space="preserve">, </w:t>
      </w:r>
      <w:r w:rsidRPr="00033231">
        <w:t>étaient la vague chronique de ses souvenirs ou la page sibylline de l</w:t>
      </w:r>
      <w:r w:rsidR="004F69D6">
        <w:t>’</w:t>
      </w:r>
      <w:r w:rsidRPr="00033231">
        <w:t>avenir</w:t>
      </w:r>
      <w:r w:rsidR="004F69D6">
        <w:t xml:space="preserve">. </w:t>
      </w:r>
      <w:r w:rsidRPr="00033231">
        <w:t>De ses jeunes yeux tombait sur chacun de ces livres une radieuse lumière</w:t>
      </w:r>
      <w:r w:rsidR="004F69D6">
        <w:t xml:space="preserve"> ; </w:t>
      </w:r>
      <w:r w:rsidRPr="00033231">
        <w:t>le sourire qui se jouait par moments sur ses lèvres r</w:t>
      </w:r>
      <w:r w:rsidRPr="00033231">
        <w:t>é</w:t>
      </w:r>
      <w:r w:rsidRPr="00033231">
        <w:t>vélait ses impressions à la lecture du roman du passé et de la prophétie de l</w:t>
      </w:r>
      <w:r w:rsidR="004F69D6">
        <w:t>’</w:t>
      </w:r>
      <w:r w:rsidRPr="00033231">
        <w:t>avenir</w:t>
      </w:r>
      <w:r w:rsidR="004F69D6">
        <w:t xml:space="preserve"> : </w:t>
      </w:r>
      <w:r w:rsidRPr="00033231">
        <w:t>ce sourire n</w:t>
      </w:r>
      <w:r w:rsidR="004F69D6">
        <w:t>’</w:t>
      </w:r>
      <w:r w:rsidRPr="00033231">
        <w:t>était ni triste ni sombre</w:t>
      </w:r>
      <w:r w:rsidR="004F69D6">
        <w:t xml:space="preserve">. </w:t>
      </w:r>
      <w:r w:rsidRPr="00033231">
        <w:t>Le destin avait été doux à l</w:t>
      </w:r>
      <w:r w:rsidR="004F69D6">
        <w:t>’</w:t>
      </w:r>
      <w:r w:rsidRPr="00033231">
        <w:t>heureuse rêveuse</w:t>
      </w:r>
      <w:r w:rsidR="004F69D6">
        <w:t xml:space="preserve">, </w:t>
      </w:r>
      <w:r w:rsidRPr="00033231">
        <w:t>et promettait de lui continuer ses faveurs</w:t>
      </w:r>
      <w:r w:rsidR="004F69D6">
        <w:t xml:space="preserve">. </w:t>
      </w:r>
      <w:r w:rsidRPr="00033231">
        <w:t>Dans son passé étaient de doux souv</w:t>
      </w:r>
      <w:r w:rsidRPr="00033231">
        <w:t>e</w:t>
      </w:r>
      <w:r w:rsidRPr="00033231">
        <w:t>nirs</w:t>
      </w:r>
      <w:r w:rsidR="004F69D6">
        <w:t xml:space="preserve"> ; </w:t>
      </w:r>
      <w:r w:rsidRPr="00033231">
        <w:t>dans son avenir</w:t>
      </w:r>
      <w:r w:rsidR="004F69D6">
        <w:t xml:space="preserve">, </w:t>
      </w:r>
      <w:r w:rsidRPr="00033231">
        <w:t>de roses espérances</w:t>
      </w:r>
      <w:r w:rsidR="004F69D6">
        <w:t>.</w:t>
      </w:r>
    </w:p>
    <w:p w14:paraId="024F9EEB" w14:textId="77777777" w:rsidR="004F69D6" w:rsidRDefault="00000000" w:rsidP="0021796F">
      <w:r w:rsidRPr="00033231">
        <w:t>Cependant</w:t>
      </w:r>
      <w:r w:rsidR="004F69D6">
        <w:t xml:space="preserve">, </w:t>
      </w:r>
      <w:r w:rsidRPr="00033231">
        <w:t>un jour</w:t>
      </w:r>
      <w:r w:rsidR="004F69D6">
        <w:t xml:space="preserve">, </w:t>
      </w:r>
      <w:r w:rsidRPr="00033231">
        <w:t>lorsque Caroline s</w:t>
      </w:r>
      <w:r w:rsidR="004F69D6">
        <w:t>’</w:t>
      </w:r>
      <w:r w:rsidRPr="00033231">
        <w:t>approcha d</w:t>
      </w:r>
      <w:r w:rsidR="004F69D6">
        <w:t>’</w:t>
      </w:r>
      <w:r w:rsidRPr="00033231">
        <w:t>elle pour l</w:t>
      </w:r>
      <w:r w:rsidR="004F69D6">
        <w:t>’</w:t>
      </w:r>
      <w:r w:rsidRPr="00033231">
        <w:t>engager à se lever</w:t>
      </w:r>
      <w:r w:rsidR="004F69D6">
        <w:t xml:space="preserve">, </w:t>
      </w:r>
      <w:r w:rsidRPr="00033231">
        <w:t>pensant qu</w:t>
      </w:r>
      <w:r w:rsidR="004F69D6">
        <w:t>’</w:t>
      </w:r>
      <w:r w:rsidRPr="00033231">
        <w:t>elle était restée couchée depuis assez longtemps</w:t>
      </w:r>
      <w:r w:rsidR="004F69D6">
        <w:t xml:space="preserve">, </w:t>
      </w:r>
      <w:r w:rsidRPr="00033231">
        <w:t xml:space="preserve">elle vit les joues de Shirley mouillées </w:t>
      </w:r>
      <w:r w:rsidRPr="00033231">
        <w:lastRenderedPageBreak/>
        <w:t>comme par la rosée</w:t>
      </w:r>
      <w:r w:rsidR="004F69D6">
        <w:t xml:space="preserve"> ; </w:t>
      </w:r>
      <w:r w:rsidRPr="00033231">
        <w:t>ses beaux yeux étaient humides et pleins de larmes</w:t>
      </w:r>
      <w:r w:rsidR="004F69D6">
        <w:t>.</w:t>
      </w:r>
    </w:p>
    <w:p w14:paraId="134C3D12" w14:textId="77777777" w:rsidR="004F69D6" w:rsidRDefault="004F69D6" w:rsidP="0021796F">
      <w:r>
        <w:t>« </w:t>
      </w:r>
      <w:r w:rsidR="00000000" w:rsidRPr="00033231">
        <w:t>Shirley</w:t>
      </w:r>
      <w:r>
        <w:t xml:space="preserve">, </w:t>
      </w:r>
      <w:r w:rsidR="00000000" w:rsidRPr="00033231">
        <w:t>pourquoi pleurez-vous</w:t>
      </w:r>
      <w:r>
        <w:t> ? »</w:t>
      </w:r>
      <w:r w:rsidR="00000000" w:rsidRPr="00033231">
        <w:t xml:space="preserve"> s</w:t>
      </w:r>
      <w:r>
        <w:t>’</w:t>
      </w:r>
      <w:r w:rsidR="00000000" w:rsidRPr="00033231">
        <w:t>écria Caroline</w:t>
      </w:r>
      <w:r>
        <w:t>.</w:t>
      </w:r>
    </w:p>
    <w:p w14:paraId="2A38AEF0" w14:textId="77777777" w:rsidR="004F69D6" w:rsidRDefault="00000000" w:rsidP="0021796F">
      <w:r w:rsidRPr="00033231">
        <w:t xml:space="preserve">Miss </w:t>
      </w:r>
      <w:proofErr w:type="spellStart"/>
      <w:r w:rsidRPr="00033231">
        <w:t>Keeldar</w:t>
      </w:r>
      <w:proofErr w:type="spellEnd"/>
      <w:r w:rsidRPr="00033231">
        <w:t xml:space="preserve"> sourit</w:t>
      </w:r>
      <w:r w:rsidR="004F69D6">
        <w:t xml:space="preserve">, </w:t>
      </w:r>
      <w:r w:rsidRPr="00033231">
        <w:t>et tournant sa charmante tête vers la questionneuse</w:t>
      </w:r>
      <w:r w:rsidR="004F69D6">
        <w:t> :</w:t>
      </w:r>
    </w:p>
    <w:p w14:paraId="0B816C52" w14:textId="77777777" w:rsidR="004F69D6" w:rsidRDefault="004F69D6" w:rsidP="0021796F">
      <w:r>
        <w:t>« </w:t>
      </w:r>
      <w:r w:rsidR="00000000" w:rsidRPr="00033231">
        <w:t>Parce que j</w:t>
      </w:r>
      <w:r>
        <w:t>’</w:t>
      </w:r>
      <w:r w:rsidR="00000000" w:rsidRPr="00033231">
        <w:t>éprouve un vif plaisir à pleurer</w:t>
      </w:r>
      <w:r>
        <w:t xml:space="preserve">, </w:t>
      </w:r>
      <w:r w:rsidR="00000000" w:rsidRPr="00033231">
        <w:t>dit-elle</w:t>
      </w:r>
      <w:r>
        <w:t xml:space="preserve"> ; </w:t>
      </w:r>
      <w:r w:rsidR="00000000" w:rsidRPr="00033231">
        <w:t>mon cœur est à la fois triste et joyeux</w:t>
      </w:r>
      <w:r>
        <w:t xml:space="preserve"> : </w:t>
      </w:r>
      <w:r w:rsidR="00000000" w:rsidRPr="00033231">
        <w:t>mais pourquoi vous</w:t>
      </w:r>
      <w:r>
        <w:t xml:space="preserve">, </w:t>
      </w:r>
      <w:r w:rsidR="00000000" w:rsidRPr="00033231">
        <w:t>bonne et patiente enfant</w:t>
      </w:r>
      <w:r>
        <w:t xml:space="preserve">, </w:t>
      </w:r>
      <w:r w:rsidR="00000000" w:rsidRPr="00033231">
        <w:t>pourquoi ne me tenez-vous pas compagnie</w:t>
      </w:r>
      <w:r>
        <w:t xml:space="preserve"> ? </w:t>
      </w:r>
      <w:r w:rsidR="00000000" w:rsidRPr="00033231">
        <w:t>Je répands seulement des larmes douces et bientôt séchées</w:t>
      </w:r>
      <w:r>
        <w:t xml:space="preserve"> ; </w:t>
      </w:r>
      <w:r w:rsidR="00000000" w:rsidRPr="00033231">
        <w:t>vous</w:t>
      </w:r>
      <w:r>
        <w:t xml:space="preserve">, </w:t>
      </w:r>
      <w:r w:rsidR="00000000" w:rsidRPr="00033231">
        <w:t>vous pourriez pleurer du fiel</w:t>
      </w:r>
      <w:r>
        <w:t>.</w:t>
      </w:r>
    </w:p>
    <w:p w14:paraId="555451DF" w14:textId="77777777" w:rsidR="004F69D6" w:rsidRDefault="004F69D6" w:rsidP="0021796F">
      <w:r>
        <w:t>— </w:t>
      </w:r>
      <w:r w:rsidR="00000000" w:rsidRPr="00033231">
        <w:t>Pourquoi pleurerais-je du fiel</w:t>
      </w:r>
      <w:r>
        <w:t> ?</w:t>
      </w:r>
    </w:p>
    <w:p w14:paraId="062354BC" w14:textId="77777777" w:rsidR="004F69D6" w:rsidRDefault="004F69D6" w:rsidP="0021796F">
      <w:r>
        <w:t>— </w:t>
      </w:r>
      <w:r w:rsidR="00000000" w:rsidRPr="00033231">
        <w:t>Pauvre oiseau solitaire et sans compagnon</w:t>
      </w:r>
      <w:r>
        <w:t> !…</w:t>
      </w:r>
    </w:p>
    <w:p w14:paraId="1CEFB3D4" w14:textId="77777777" w:rsidR="004F69D6" w:rsidRDefault="004F69D6" w:rsidP="0021796F">
      <w:r>
        <w:t>— </w:t>
      </w:r>
      <w:r w:rsidR="00000000" w:rsidRPr="00033231">
        <w:t>Et vous</w:t>
      </w:r>
      <w:r>
        <w:t xml:space="preserve">, </w:t>
      </w:r>
      <w:r w:rsidR="00000000" w:rsidRPr="00033231">
        <w:t>Shirley</w:t>
      </w:r>
      <w:r>
        <w:t xml:space="preserve">, </w:t>
      </w:r>
      <w:r w:rsidR="00000000" w:rsidRPr="00033231">
        <w:t>n</w:t>
      </w:r>
      <w:r>
        <w:t>’</w:t>
      </w:r>
      <w:r w:rsidR="00000000" w:rsidRPr="00033231">
        <w:t>êtes-vous pas aussi sans compagnon</w:t>
      </w:r>
      <w:r>
        <w:t> ?</w:t>
      </w:r>
    </w:p>
    <w:p w14:paraId="526BBFAF" w14:textId="77777777" w:rsidR="004F69D6" w:rsidRDefault="004F69D6" w:rsidP="0021796F">
      <w:r>
        <w:t>— </w:t>
      </w:r>
      <w:r w:rsidR="00000000" w:rsidRPr="00033231">
        <w:t>Dans mon cœur</w:t>
      </w:r>
      <w:r>
        <w:t xml:space="preserve">, </w:t>
      </w:r>
      <w:r w:rsidR="00000000" w:rsidRPr="00033231">
        <w:t>non</w:t>
      </w:r>
      <w:r>
        <w:t>.</w:t>
      </w:r>
    </w:p>
    <w:p w14:paraId="10A33CDE" w14:textId="32D28CAE" w:rsidR="00000000" w:rsidRPr="00033231" w:rsidRDefault="004F69D6" w:rsidP="0021796F">
      <w:r>
        <w:t>— </w:t>
      </w:r>
      <w:r w:rsidR="00000000" w:rsidRPr="00033231">
        <w:t>Oh</w:t>
      </w:r>
      <w:r>
        <w:t xml:space="preserve"> ! </w:t>
      </w:r>
      <w:r w:rsidR="00000000" w:rsidRPr="00033231">
        <w:t>qui a fait là son nid</w:t>
      </w:r>
      <w:r>
        <w:t xml:space="preserve">, </w:t>
      </w:r>
      <w:r w:rsidR="00000000" w:rsidRPr="00033231">
        <w:t>Shirley</w:t>
      </w:r>
      <w:r>
        <w:t> ? »</w:t>
      </w:r>
    </w:p>
    <w:p w14:paraId="09354CC0" w14:textId="77777777" w:rsidR="004F69D6" w:rsidRDefault="00000000" w:rsidP="0021796F">
      <w:r w:rsidRPr="00033231">
        <w:t>Mais Shirley</w:t>
      </w:r>
      <w:r w:rsidR="004F69D6">
        <w:t xml:space="preserve">, </w:t>
      </w:r>
      <w:r w:rsidRPr="00033231">
        <w:t>au lieu de répondre</w:t>
      </w:r>
      <w:r w:rsidR="004F69D6">
        <w:t xml:space="preserve">, </w:t>
      </w:r>
      <w:r w:rsidRPr="00033231">
        <w:t>se mit à rire gaiement à cette question</w:t>
      </w:r>
      <w:r w:rsidR="004F69D6">
        <w:t xml:space="preserve">, </w:t>
      </w:r>
      <w:r w:rsidRPr="00033231">
        <w:t>et se leva vivement</w:t>
      </w:r>
      <w:r w:rsidR="004F69D6">
        <w:t>.</w:t>
      </w:r>
    </w:p>
    <w:p w14:paraId="26134567" w14:textId="0AA57990" w:rsidR="00000000" w:rsidRPr="00033231" w:rsidRDefault="004F69D6" w:rsidP="0021796F">
      <w:r>
        <w:t>« </w:t>
      </w:r>
      <w:r w:rsidR="00000000" w:rsidRPr="00033231">
        <w:t>J</w:t>
      </w:r>
      <w:r>
        <w:t>’</w:t>
      </w:r>
      <w:r w:rsidR="00000000" w:rsidRPr="00033231">
        <w:t>ai rêvé</w:t>
      </w:r>
      <w:r>
        <w:t xml:space="preserve">, </w:t>
      </w:r>
      <w:r w:rsidR="00000000" w:rsidRPr="00033231">
        <w:t>dit-elle</w:t>
      </w:r>
      <w:r>
        <w:t xml:space="preserve"> ; </w:t>
      </w:r>
      <w:r w:rsidR="00000000" w:rsidRPr="00033231">
        <w:t>ce n</w:t>
      </w:r>
      <w:r>
        <w:t>’</w:t>
      </w:r>
      <w:r w:rsidR="00000000" w:rsidRPr="00033231">
        <w:t>est qu</w:t>
      </w:r>
      <w:r>
        <w:t>’</w:t>
      </w:r>
      <w:r w:rsidR="00000000" w:rsidRPr="00033231">
        <w:t>un songe</w:t>
      </w:r>
      <w:r>
        <w:t xml:space="preserve">, </w:t>
      </w:r>
      <w:r w:rsidR="00000000" w:rsidRPr="00033231">
        <w:t>assurément bri</w:t>
      </w:r>
      <w:r w:rsidR="00000000" w:rsidRPr="00033231">
        <w:t>l</w:t>
      </w:r>
      <w:r w:rsidR="00000000" w:rsidRPr="00033231">
        <w:t>lant</w:t>
      </w:r>
      <w:r>
        <w:t xml:space="preserve">, </w:t>
      </w:r>
      <w:r w:rsidR="00000000" w:rsidRPr="00033231">
        <w:t>mais probablement sans aucune base</w:t>
      </w:r>
      <w:r>
        <w:t>. »</w:t>
      </w:r>
    </w:p>
    <w:p w14:paraId="6BCE842F" w14:textId="77777777" w:rsidR="004F69D6" w:rsidRDefault="00000000" w:rsidP="0021796F">
      <w:r w:rsidRPr="00033231">
        <w:t xml:space="preserve">Miss </w:t>
      </w:r>
      <w:proofErr w:type="spellStart"/>
      <w:r w:rsidRPr="00033231">
        <w:t>Helstone</w:t>
      </w:r>
      <w:proofErr w:type="spellEnd"/>
      <w:r w:rsidRPr="00033231">
        <w:t xml:space="preserve"> se trouvait en ce moment assez dépourvue d</w:t>
      </w:r>
      <w:r w:rsidR="004F69D6">
        <w:t>’</w:t>
      </w:r>
      <w:r w:rsidRPr="00033231">
        <w:t>illusions</w:t>
      </w:r>
      <w:r w:rsidR="004F69D6">
        <w:t xml:space="preserve">. </w:t>
      </w:r>
      <w:r w:rsidRPr="00033231">
        <w:t>L</w:t>
      </w:r>
      <w:r w:rsidR="004F69D6">
        <w:t>’</w:t>
      </w:r>
      <w:r w:rsidRPr="00033231">
        <w:t>avenir lui apparaissait sous ses véritables couleurs</w:t>
      </w:r>
      <w:r w:rsidR="004F69D6">
        <w:t xml:space="preserve">, </w:t>
      </w:r>
      <w:r w:rsidRPr="00033231">
        <w:t>et elle s</w:t>
      </w:r>
      <w:r w:rsidR="004F69D6">
        <w:t>’</w:t>
      </w:r>
      <w:r w:rsidRPr="00033231">
        <w:t>imaginait voir parfaitement où tendaient sa destinée et celle de quelques autres personnes</w:t>
      </w:r>
      <w:r w:rsidR="004F69D6">
        <w:t xml:space="preserve">. </w:t>
      </w:r>
      <w:r w:rsidRPr="00033231">
        <w:t>Néanmoins</w:t>
      </w:r>
      <w:r w:rsidR="004F69D6">
        <w:t xml:space="preserve">, </w:t>
      </w:r>
      <w:r w:rsidRPr="00033231">
        <w:t>ses anciennes relations avaient conservé une influence qui</w:t>
      </w:r>
      <w:r w:rsidR="004F69D6">
        <w:t xml:space="preserve">, </w:t>
      </w:r>
      <w:r w:rsidRPr="00033231">
        <w:t>jointe à la pui</w:t>
      </w:r>
      <w:r w:rsidRPr="00033231">
        <w:t>s</w:t>
      </w:r>
      <w:r w:rsidRPr="00033231">
        <w:t>sa</w:t>
      </w:r>
      <w:r w:rsidRPr="00033231">
        <w:t>n</w:t>
      </w:r>
      <w:r w:rsidRPr="00033231">
        <w:t>ce de l</w:t>
      </w:r>
      <w:r w:rsidR="004F69D6">
        <w:t>’</w:t>
      </w:r>
      <w:r w:rsidRPr="00033231">
        <w:t>habitude</w:t>
      </w:r>
      <w:r w:rsidR="004F69D6">
        <w:t xml:space="preserve">, </w:t>
      </w:r>
      <w:r w:rsidRPr="00033231">
        <w:t xml:space="preserve">la ramenait souvent le soir sous </w:t>
      </w:r>
      <w:r w:rsidRPr="00033231">
        <w:lastRenderedPageBreak/>
        <w:t xml:space="preserve">la vieille épine qui dominait le cottage et la fabrique de </w:t>
      </w:r>
      <w:proofErr w:type="spellStart"/>
      <w:r w:rsidRPr="00033231">
        <w:t>Hollow</w:t>
      </w:r>
      <w:proofErr w:type="spellEnd"/>
      <w:r w:rsidR="004F69D6">
        <w:t>.</w:t>
      </w:r>
    </w:p>
    <w:p w14:paraId="02536749" w14:textId="77777777" w:rsidR="004F69D6" w:rsidRDefault="00000000" w:rsidP="0021796F">
      <w:r w:rsidRPr="00033231">
        <w:t>Un soir</w:t>
      </w:r>
      <w:r w:rsidR="004F69D6">
        <w:t xml:space="preserve">, </w:t>
      </w:r>
      <w:r w:rsidRPr="00033231">
        <w:t>le soir après l</w:t>
      </w:r>
      <w:r w:rsidR="004F69D6">
        <w:t>’</w:t>
      </w:r>
      <w:r w:rsidRPr="00033231">
        <w:t>incident de la lettre</w:t>
      </w:r>
      <w:r w:rsidR="004F69D6">
        <w:t xml:space="preserve">, </w:t>
      </w:r>
      <w:r w:rsidRPr="00033231">
        <w:t>elle s</w:t>
      </w:r>
      <w:r w:rsidR="004F69D6">
        <w:t>’</w:t>
      </w:r>
      <w:r w:rsidRPr="00033231">
        <w:t>était re</w:t>
      </w:r>
      <w:r w:rsidRPr="00033231">
        <w:t>n</w:t>
      </w:r>
      <w:r w:rsidRPr="00033231">
        <w:t>due à son poste habituel</w:t>
      </w:r>
      <w:r w:rsidR="004F69D6">
        <w:t xml:space="preserve">, </w:t>
      </w:r>
      <w:r w:rsidRPr="00033231">
        <w:t>attendant l</w:t>
      </w:r>
      <w:r w:rsidR="004F69D6">
        <w:t>’</w:t>
      </w:r>
      <w:r w:rsidRPr="00033231">
        <w:t>apparition de son fanal</w:t>
      </w:r>
      <w:r w:rsidR="004F69D6">
        <w:t xml:space="preserve">, </w:t>
      </w:r>
      <w:r w:rsidRPr="00033231">
        <w:t>qu</w:t>
      </w:r>
      <w:r w:rsidR="004F69D6">
        <w:t>’</w:t>
      </w:r>
      <w:r w:rsidRPr="00033231">
        <w:t>elle attendit vainement</w:t>
      </w:r>
      <w:r w:rsidR="004F69D6">
        <w:t xml:space="preserve"> ; </w:t>
      </w:r>
      <w:r w:rsidRPr="00033231">
        <w:t>ce soir-là aucune lumière ne parut</w:t>
      </w:r>
      <w:r w:rsidR="004F69D6">
        <w:t xml:space="preserve">. </w:t>
      </w:r>
      <w:r w:rsidRPr="00033231">
        <w:t>Elle attendit jusqu</w:t>
      </w:r>
      <w:r w:rsidR="004F69D6">
        <w:t>’</w:t>
      </w:r>
      <w:r w:rsidRPr="00033231">
        <w:t>à ce que certaines constellations se levant au ciel vinssent l</w:t>
      </w:r>
      <w:r w:rsidR="004F69D6">
        <w:t>’</w:t>
      </w:r>
      <w:r w:rsidRPr="00033231">
        <w:t>avertir que la nuit avançait et qu</w:t>
      </w:r>
      <w:r w:rsidR="004F69D6">
        <w:t>’</w:t>
      </w:r>
      <w:r w:rsidRPr="00033231">
        <w:t>il était temps de rentrer</w:t>
      </w:r>
      <w:r w:rsidR="004F69D6">
        <w:t xml:space="preserve">. </w:t>
      </w:r>
      <w:r w:rsidRPr="00033231">
        <w:t xml:space="preserve">En passant auprès de </w:t>
      </w:r>
      <w:proofErr w:type="spellStart"/>
      <w:r w:rsidRPr="00033231">
        <w:t>Fieldhead</w:t>
      </w:r>
      <w:proofErr w:type="spellEnd"/>
      <w:r w:rsidR="004F69D6">
        <w:t xml:space="preserve">, </w:t>
      </w:r>
      <w:r w:rsidRPr="00033231">
        <w:t>à son retour</w:t>
      </w:r>
      <w:r w:rsidR="004F69D6">
        <w:t xml:space="preserve">, </w:t>
      </w:r>
      <w:r w:rsidRPr="00033231">
        <w:t>l</w:t>
      </w:r>
      <w:r w:rsidR="004F69D6">
        <w:t>’</w:t>
      </w:r>
      <w:r w:rsidRPr="00033231">
        <w:t>effet du clair de lune sur le manoir attira ses regards et arrêta un instant ses pas</w:t>
      </w:r>
      <w:r w:rsidR="004F69D6">
        <w:t xml:space="preserve">. </w:t>
      </w:r>
      <w:r w:rsidRPr="00033231">
        <w:t>Les arbres et la maison se dressaient paisiblement sous le ciel calme et la pleine clarté de l</w:t>
      </w:r>
      <w:r w:rsidR="004F69D6">
        <w:t>’</w:t>
      </w:r>
      <w:r w:rsidRPr="00033231">
        <w:t>astre des nuits</w:t>
      </w:r>
      <w:r w:rsidR="004F69D6">
        <w:t xml:space="preserve"> ; </w:t>
      </w:r>
      <w:r w:rsidRPr="00033231">
        <w:t>le bâtiment</w:t>
      </w:r>
      <w:r w:rsidR="004F69D6">
        <w:t xml:space="preserve">, </w:t>
      </w:r>
      <w:r w:rsidRPr="00033231">
        <w:t>doré d</w:t>
      </w:r>
      <w:r w:rsidR="004F69D6">
        <w:t>’</w:t>
      </w:r>
      <w:r w:rsidRPr="00033231">
        <w:t>une pâle teinte gris-perle</w:t>
      </w:r>
      <w:r w:rsidR="004F69D6">
        <w:t xml:space="preserve">, </w:t>
      </w:r>
      <w:r w:rsidRPr="00033231">
        <w:t>se détachait harmonieusement sur un fond sombre et doux</w:t>
      </w:r>
      <w:r w:rsidR="004F69D6">
        <w:t xml:space="preserve">. </w:t>
      </w:r>
      <w:r w:rsidRPr="00033231">
        <w:t>Des ombres d</w:t>
      </w:r>
      <w:r w:rsidR="004F69D6">
        <w:t>’</w:t>
      </w:r>
      <w:r w:rsidRPr="00033231">
        <w:t>un vert foncé se jouaient sur son toit couronné par l</w:t>
      </w:r>
      <w:r w:rsidR="004F69D6">
        <w:t>’</w:t>
      </w:r>
      <w:r w:rsidRPr="00033231">
        <w:t>épais feuillage des chênes</w:t>
      </w:r>
      <w:r w:rsidR="004F69D6">
        <w:t xml:space="preserve">. </w:t>
      </w:r>
      <w:r w:rsidRPr="00033231">
        <w:t>Le large espace pavé au-devant du manoir brillait aussi d</w:t>
      </w:r>
      <w:r w:rsidR="004F69D6">
        <w:t>’</w:t>
      </w:r>
      <w:r w:rsidRPr="00033231">
        <w:t>un ton pâle</w:t>
      </w:r>
      <w:r w:rsidR="004F69D6">
        <w:t xml:space="preserve"> ; </w:t>
      </w:r>
      <w:r w:rsidRPr="00033231">
        <w:t>il semblait qu</w:t>
      </w:r>
      <w:r w:rsidR="004F69D6">
        <w:t>’</w:t>
      </w:r>
      <w:r w:rsidRPr="00033231">
        <w:t>un charme eût changé le sombre granit en resplendissant paros</w:t>
      </w:r>
      <w:r w:rsidR="004F69D6">
        <w:t xml:space="preserve"> : </w:t>
      </w:r>
      <w:r w:rsidRPr="00033231">
        <w:t>sur l</w:t>
      </w:r>
      <w:r w:rsidR="004F69D6">
        <w:t>’</w:t>
      </w:r>
      <w:r w:rsidRPr="00033231">
        <w:t>espace argenté se détachaient i</w:t>
      </w:r>
      <w:r w:rsidRPr="00033231">
        <w:t>m</w:t>
      </w:r>
      <w:r w:rsidRPr="00033231">
        <w:t>mobiles deux ombres noires</w:t>
      </w:r>
      <w:r w:rsidR="004F69D6">
        <w:t xml:space="preserve">, </w:t>
      </w:r>
      <w:r w:rsidRPr="00033231">
        <w:t>produites par deux formes huma</w:t>
      </w:r>
      <w:r w:rsidRPr="00033231">
        <w:t>i</w:t>
      </w:r>
      <w:r w:rsidRPr="00033231">
        <w:t>nes</w:t>
      </w:r>
      <w:r w:rsidR="004F69D6">
        <w:t xml:space="preserve">. </w:t>
      </w:r>
      <w:r w:rsidRPr="00033231">
        <w:t>Ces figures</w:t>
      </w:r>
      <w:r w:rsidR="004F69D6">
        <w:t xml:space="preserve">, </w:t>
      </w:r>
      <w:r w:rsidRPr="00033231">
        <w:t>d</w:t>
      </w:r>
      <w:r w:rsidR="004F69D6">
        <w:t>’</w:t>
      </w:r>
      <w:r w:rsidRPr="00033231">
        <w:t>abord immobiles et muettes</w:t>
      </w:r>
      <w:r w:rsidR="004F69D6">
        <w:t xml:space="preserve">, </w:t>
      </w:r>
      <w:r w:rsidRPr="00033231">
        <w:t>se mirent à se mouvoir d</w:t>
      </w:r>
      <w:r w:rsidR="004F69D6">
        <w:t>’</w:t>
      </w:r>
      <w:r w:rsidRPr="00033231">
        <w:t>un pas mesuré et à parler d</w:t>
      </w:r>
      <w:r w:rsidR="004F69D6">
        <w:t>’</w:t>
      </w:r>
      <w:r w:rsidRPr="00033231">
        <w:t>une voix basse et harm</w:t>
      </w:r>
      <w:r w:rsidRPr="00033231">
        <w:t>o</w:t>
      </w:r>
      <w:r w:rsidRPr="00033231">
        <w:t>nieuse</w:t>
      </w:r>
      <w:r w:rsidR="004F69D6">
        <w:t xml:space="preserve">. </w:t>
      </w:r>
      <w:r w:rsidRPr="00033231">
        <w:t>Ardent fut le regard qui les suivit lorsqu</w:t>
      </w:r>
      <w:r w:rsidR="004F69D6">
        <w:t>’</w:t>
      </w:r>
      <w:r w:rsidRPr="00033231">
        <w:t>elles sortirent de derrière le tronc du cèdre</w:t>
      </w:r>
      <w:r w:rsidR="004F69D6">
        <w:t xml:space="preserve">. </w:t>
      </w:r>
      <w:r w:rsidRPr="00033231">
        <w:t xml:space="preserve">Est-ce </w:t>
      </w:r>
      <w:proofErr w:type="spellStart"/>
      <w:r w:rsidRPr="00033231">
        <w:t>mistress</w:t>
      </w:r>
      <w:proofErr w:type="spellEnd"/>
      <w:r w:rsidRPr="00033231">
        <w:t xml:space="preserve"> </w:t>
      </w:r>
      <w:proofErr w:type="spellStart"/>
      <w:r w:rsidRPr="00033231">
        <w:t>Pryor</w:t>
      </w:r>
      <w:proofErr w:type="spellEnd"/>
      <w:r w:rsidRPr="00033231">
        <w:t xml:space="preserve"> et Shirley</w:t>
      </w:r>
      <w:r w:rsidR="004F69D6">
        <w:t> ?</w:t>
      </w:r>
    </w:p>
    <w:p w14:paraId="36E942A3" w14:textId="77777777" w:rsidR="004F69D6" w:rsidRDefault="00000000" w:rsidP="0021796F">
      <w:r w:rsidRPr="00033231">
        <w:t>Certainement</w:t>
      </w:r>
      <w:r w:rsidR="004F69D6">
        <w:t xml:space="preserve">, </w:t>
      </w:r>
      <w:r w:rsidRPr="00033231">
        <w:t>c</w:t>
      </w:r>
      <w:r w:rsidR="004F69D6">
        <w:t>’</w:t>
      </w:r>
      <w:r w:rsidRPr="00033231">
        <w:t>est Shirley</w:t>
      </w:r>
      <w:r w:rsidR="004F69D6">
        <w:t xml:space="preserve">. </w:t>
      </w:r>
      <w:r w:rsidRPr="00033231">
        <w:t>Quelle autre a une taille si flexible</w:t>
      </w:r>
      <w:r w:rsidR="004F69D6">
        <w:t xml:space="preserve">, </w:t>
      </w:r>
      <w:r w:rsidRPr="00033231">
        <w:t>un extérieur si fier</w:t>
      </w:r>
      <w:r w:rsidR="004F69D6">
        <w:t xml:space="preserve">, </w:t>
      </w:r>
      <w:r w:rsidRPr="00033231">
        <w:t>si gracieux</w:t>
      </w:r>
      <w:r w:rsidR="004F69D6">
        <w:t xml:space="preserve"> ? </w:t>
      </w:r>
      <w:r w:rsidRPr="00033231">
        <w:t>Et son visage aussi est visible</w:t>
      </w:r>
      <w:r w:rsidR="004F69D6">
        <w:t xml:space="preserve"> : </w:t>
      </w:r>
      <w:r w:rsidRPr="00033231">
        <w:t>son attitude nonchalante et pensive</w:t>
      </w:r>
      <w:r w:rsidR="004F69D6">
        <w:t xml:space="preserve">, </w:t>
      </w:r>
      <w:r w:rsidRPr="00033231">
        <w:t>méditative et joyeuse</w:t>
      </w:r>
      <w:r w:rsidR="004F69D6">
        <w:t xml:space="preserve">, </w:t>
      </w:r>
      <w:r w:rsidRPr="00033231">
        <w:t>moqueuse et tendre</w:t>
      </w:r>
      <w:r w:rsidR="004F69D6">
        <w:t xml:space="preserve">. </w:t>
      </w:r>
      <w:r w:rsidRPr="00033231">
        <w:t>Ne craignant pas la rosée</w:t>
      </w:r>
      <w:r w:rsidR="004F69D6">
        <w:t xml:space="preserve">, </w:t>
      </w:r>
      <w:r w:rsidRPr="00033231">
        <w:t>elle n</w:t>
      </w:r>
      <w:r w:rsidR="004F69D6">
        <w:t>’</w:t>
      </w:r>
      <w:r w:rsidRPr="00033231">
        <w:t>a point couvert sa tête</w:t>
      </w:r>
      <w:r w:rsidR="004F69D6">
        <w:t xml:space="preserve"> ; </w:t>
      </w:r>
      <w:r w:rsidRPr="00033231">
        <w:t>ses boucles sont libres</w:t>
      </w:r>
      <w:r w:rsidR="004F69D6">
        <w:t xml:space="preserve"> ; </w:t>
      </w:r>
      <w:r w:rsidRPr="00033231">
        <w:t>elles voilent son cou et caressent son épaule avec leurs anneaux</w:t>
      </w:r>
      <w:r w:rsidR="004F69D6">
        <w:t xml:space="preserve">. </w:t>
      </w:r>
      <w:r w:rsidRPr="00033231">
        <w:t>Un bijou en or brille à travers les plis à demi fermés d</w:t>
      </w:r>
      <w:r w:rsidR="004F69D6">
        <w:t>’</w:t>
      </w:r>
      <w:r w:rsidRPr="00033231">
        <w:t>une écharpe qu</w:t>
      </w:r>
      <w:r w:rsidR="004F69D6">
        <w:t>’</w:t>
      </w:r>
      <w:r w:rsidRPr="00033231">
        <w:t>elle a j</w:t>
      </w:r>
      <w:r w:rsidRPr="00033231">
        <w:t>e</w:t>
      </w:r>
      <w:r w:rsidRPr="00033231">
        <w:t>tée autour de sa taille</w:t>
      </w:r>
      <w:r w:rsidR="004F69D6">
        <w:t xml:space="preserve">, </w:t>
      </w:r>
      <w:r w:rsidRPr="00033231">
        <w:t>et une pierre précieuse d</w:t>
      </w:r>
      <w:r w:rsidR="004F69D6">
        <w:t>’</w:t>
      </w:r>
      <w:r w:rsidRPr="00033231">
        <w:t xml:space="preserve">une </w:t>
      </w:r>
      <w:r w:rsidRPr="00033231">
        <w:lastRenderedPageBreak/>
        <w:t>grande d</w:t>
      </w:r>
      <w:r w:rsidRPr="00033231">
        <w:t>i</w:t>
      </w:r>
      <w:r w:rsidRPr="00033231">
        <w:t>mension étincelle sur la main qui retient cette écharpe</w:t>
      </w:r>
      <w:r w:rsidR="004F69D6">
        <w:t xml:space="preserve">. </w:t>
      </w:r>
      <w:r w:rsidRPr="00033231">
        <w:t>Oui</w:t>
      </w:r>
      <w:r w:rsidR="004F69D6">
        <w:t xml:space="preserve">, </w:t>
      </w:r>
      <w:r w:rsidRPr="00033231">
        <w:t>c</w:t>
      </w:r>
      <w:r w:rsidR="004F69D6">
        <w:t>’</w:t>
      </w:r>
      <w:r w:rsidRPr="00033231">
        <w:t>est Shirley</w:t>
      </w:r>
      <w:r w:rsidR="004F69D6">
        <w:t>.</w:t>
      </w:r>
    </w:p>
    <w:p w14:paraId="0EB54246" w14:textId="77777777" w:rsidR="004F69D6" w:rsidRDefault="00000000" w:rsidP="0021796F">
      <w:r w:rsidRPr="00033231">
        <w:t>Alors l</w:t>
      </w:r>
      <w:r w:rsidR="004F69D6">
        <w:t>’</w:t>
      </w:r>
      <w:r w:rsidRPr="00033231">
        <w:t xml:space="preserve">autre personne ne peut être que </w:t>
      </w:r>
      <w:proofErr w:type="spellStart"/>
      <w:r w:rsidRPr="00033231">
        <w:t>mistress</w:t>
      </w:r>
      <w:proofErr w:type="spellEnd"/>
      <w:r w:rsidRPr="00033231">
        <w:t xml:space="preserve"> </w:t>
      </w:r>
      <w:proofErr w:type="spellStart"/>
      <w:r w:rsidRPr="00033231">
        <w:t>Pryor</w:t>
      </w:r>
      <w:proofErr w:type="spellEnd"/>
      <w:r w:rsidR="004F69D6">
        <w:t> ?</w:t>
      </w:r>
    </w:p>
    <w:p w14:paraId="7FD5374E" w14:textId="77777777" w:rsidR="004F69D6" w:rsidRDefault="00000000" w:rsidP="0021796F">
      <w:r w:rsidRPr="00033231">
        <w:t>Oui</w:t>
      </w:r>
      <w:r w:rsidR="004F69D6">
        <w:t xml:space="preserve">, </w:t>
      </w:r>
      <w:r w:rsidRPr="00033231">
        <w:t xml:space="preserve">si </w:t>
      </w:r>
      <w:proofErr w:type="spellStart"/>
      <w:r w:rsidRPr="00033231">
        <w:t>mistress</w:t>
      </w:r>
      <w:proofErr w:type="spellEnd"/>
      <w:r w:rsidRPr="00033231">
        <w:t xml:space="preserve"> </w:t>
      </w:r>
      <w:proofErr w:type="spellStart"/>
      <w:r w:rsidRPr="00033231">
        <w:t>Pryor</w:t>
      </w:r>
      <w:proofErr w:type="spellEnd"/>
      <w:r w:rsidRPr="00033231">
        <w:t xml:space="preserve"> a six pieds de haut</w:t>
      </w:r>
      <w:r w:rsidR="004F69D6">
        <w:t xml:space="preserve">, </w:t>
      </w:r>
      <w:r w:rsidRPr="00033231">
        <w:t>et si elle a changé son décent costume de veuve pour un déguisement masculin</w:t>
      </w:r>
      <w:r w:rsidR="004F69D6">
        <w:t xml:space="preserve">. </w:t>
      </w:r>
      <w:r w:rsidRPr="00033231">
        <w:t xml:space="preserve">La figure marchant à côté de miss </w:t>
      </w:r>
      <w:proofErr w:type="spellStart"/>
      <w:r w:rsidRPr="00033231">
        <w:t>Keeldar</w:t>
      </w:r>
      <w:proofErr w:type="spellEnd"/>
      <w:r w:rsidRPr="00033231">
        <w:t xml:space="preserve"> est un homme</w:t>
      </w:r>
      <w:r w:rsidR="004F69D6">
        <w:t xml:space="preserve"> : </w:t>
      </w:r>
      <w:r w:rsidRPr="00033231">
        <w:t>un homme grand</w:t>
      </w:r>
      <w:r w:rsidR="004F69D6">
        <w:t xml:space="preserve">, </w:t>
      </w:r>
      <w:r w:rsidRPr="00033231">
        <w:t>jeune</w:t>
      </w:r>
      <w:r w:rsidR="004F69D6">
        <w:t xml:space="preserve">, </w:t>
      </w:r>
      <w:r w:rsidRPr="00033231">
        <w:t>majestueux</w:t>
      </w:r>
      <w:r w:rsidR="004F69D6">
        <w:t xml:space="preserve"> ; </w:t>
      </w:r>
      <w:r w:rsidRPr="00033231">
        <w:t>c</w:t>
      </w:r>
      <w:r w:rsidR="004F69D6">
        <w:t>’</w:t>
      </w:r>
      <w:r w:rsidRPr="00033231">
        <w:t>est son tenancier</w:t>
      </w:r>
      <w:r w:rsidR="004F69D6">
        <w:t xml:space="preserve">, </w:t>
      </w:r>
      <w:r w:rsidRPr="00033231">
        <w:t>Robert Moore</w:t>
      </w:r>
      <w:r w:rsidR="004F69D6">
        <w:t>.</w:t>
      </w:r>
    </w:p>
    <w:p w14:paraId="6B14E34B" w14:textId="77777777" w:rsidR="004F69D6" w:rsidRDefault="00000000" w:rsidP="0021796F">
      <w:r w:rsidRPr="00033231">
        <w:t>Le couple cause à voix basse</w:t>
      </w:r>
      <w:r w:rsidR="004F69D6">
        <w:t xml:space="preserve">, </w:t>
      </w:r>
      <w:r w:rsidRPr="00033231">
        <w:t>on ne peut distinguer leurs paroles</w:t>
      </w:r>
      <w:r w:rsidR="004F69D6">
        <w:t xml:space="preserve"> : </w:t>
      </w:r>
      <w:r w:rsidRPr="00033231">
        <w:t>rester là un instant n</w:t>
      </w:r>
      <w:r w:rsidR="004F69D6">
        <w:t>’</w:t>
      </w:r>
      <w:r w:rsidRPr="00033231">
        <w:t>est pas être indiscret</w:t>
      </w:r>
      <w:r w:rsidR="004F69D6">
        <w:t xml:space="preserve"> ; </w:t>
      </w:r>
      <w:r w:rsidRPr="00033231">
        <w:t>et comme la lune répand une lumière si claire</w:t>
      </w:r>
      <w:r w:rsidR="004F69D6">
        <w:t xml:space="preserve">, </w:t>
      </w:r>
      <w:r w:rsidRPr="00033231">
        <w:t>et que les deux personnages apparaissent si distinctement</w:t>
      </w:r>
      <w:r w:rsidR="004F69D6">
        <w:t xml:space="preserve">, </w:t>
      </w:r>
      <w:r w:rsidRPr="00033231">
        <w:t>qui pourrait résister à une attra</w:t>
      </w:r>
      <w:r w:rsidRPr="00033231">
        <w:t>c</w:t>
      </w:r>
      <w:r w:rsidRPr="00033231">
        <w:t>tion si puissante</w:t>
      </w:r>
      <w:r w:rsidR="004F69D6">
        <w:t xml:space="preserve"> ? </w:t>
      </w:r>
      <w:r w:rsidRPr="00033231">
        <w:t>Caroline ne le peut</w:t>
      </w:r>
      <w:r w:rsidR="004F69D6">
        <w:t xml:space="preserve">, </w:t>
      </w:r>
      <w:r w:rsidRPr="00033231">
        <w:t>il paraît</w:t>
      </w:r>
      <w:r w:rsidR="004F69D6">
        <w:t xml:space="preserve">, </w:t>
      </w:r>
      <w:r w:rsidRPr="00033231">
        <w:t>car elle reste</w:t>
      </w:r>
      <w:r w:rsidR="004F69D6">
        <w:t>.</w:t>
      </w:r>
    </w:p>
    <w:p w14:paraId="654E303F" w14:textId="77777777" w:rsidR="004F69D6" w:rsidRDefault="00000000" w:rsidP="0021796F">
      <w:r w:rsidRPr="00033231">
        <w:t>Il y avait eu un temps où</w:t>
      </w:r>
      <w:r w:rsidR="004F69D6">
        <w:t xml:space="preserve">, </w:t>
      </w:r>
      <w:r w:rsidRPr="00033231">
        <w:t>pendant les nuits d</w:t>
      </w:r>
      <w:r w:rsidR="004F69D6">
        <w:t>’</w:t>
      </w:r>
      <w:r w:rsidRPr="00033231">
        <w:t>été</w:t>
      </w:r>
      <w:r w:rsidR="004F69D6">
        <w:t xml:space="preserve">, </w:t>
      </w:r>
      <w:r w:rsidRPr="00033231">
        <w:t>Moore avait l</w:t>
      </w:r>
      <w:r w:rsidR="004F69D6">
        <w:t>’</w:t>
      </w:r>
      <w:r w:rsidRPr="00033231">
        <w:t>habitude de se promener avec sa cousine</w:t>
      </w:r>
      <w:r w:rsidR="004F69D6">
        <w:t xml:space="preserve">, </w:t>
      </w:r>
      <w:r w:rsidRPr="00033231">
        <w:t>comme il le fa</w:t>
      </w:r>
      <w:r w:rsidRPr="00033231">
        <w:t>i</w:t>
      </w:r>
      <w:r w:rsidRPr="00033231">
        <w:t>sait en ce moment avec l</w:t>
      </w:r>
      <w:r w:rsidR="004F69D6">
        <w:t>’</w:t>
      </w:r>
      <w:r w:rsidRPr="00033231">
        <w:t>héritière</w:t>
      </w:r>
      <w:r w:rsidR="004F69D6">
        <w:t xml:space="preserve">. </w:t>
      </w:r>
      <w:r w:rsidRPr="00033231">
        <w:t xml:space="preserve">Souvent elle avait gravi avec lui la montée de </w:t>
      </w:r>
      <w:proofErr w:type="spellStart"/>
      <w:r w:rsidRPr="00033231">
        <w:t>Hollow</w:t>
      </w:r>
      <w:proofErr w:type="spellEnd"/>
      <w:r w:rsidRPr="00033231">
        <w:t xml:space="preserve"> après le coucher du soleil</w:t>
      </w:r>
      <w:r w:rsidR="004F69D6">
        <w:t xml:space="preserve">, </w:t>
      </w:r>
      <w:r w:rsidRPr="00033231">
        <w:t>pour respirer la fraîcheur du soir sur une espèce de terrasse tapissée de gazon</w:t>
      </w:r>
      <w:r w:rsidR="004F69D6">
        <w:t xml:space="preserve">, </w:t>
      </w:r>
      <w:r w:rsidRPr="00033231">
        <w:t>bordant un ravin profond du fond duquel on entendait un son semblable à la plainte de l</w:t>
      </w:r>
      <w:r w:rsidR="004F69D6">
        <w:t>’</w:t>
      </w:r>
      <w:r w:rsidRPr="00033231">
        <w:t>esprit des eaux pleurant parmi les cailloux humides</w:t>
      </w:r>
      <w:r w:rsidR="004F69D6">
        <w:t xml:space="preserve">, </w:t>
      </w:r>
      <w:r w:rsidRPr="00033231">
        <w:t>entre ses rives herbeuses et sous la voûte sombre des aunes</w:t>
      </w:r>
      <w:r w:rsidR="004F69D6">
        <w:t>.</w:t>
      </w:r>
    </w:p>
    <w:p w14:paraId="59BA2D92" w14:textId="77777777" w:rsidR="004F69D6" w:rsidRDefault="004F69D6" w:rsidP="0021796F">
      <w:r>
        <w:t>« </w:t>
      </w:r>
      <w:r w:rsidR="00000000" w:rsidRPr="00033231">
        <w:t>Mais j</w:t>
      </w:r>
      <w:r>
        <w:t>’</w:t>
      </w:r>
      <w:r w:rsidR="00000000" w:rsidRPr="00033231">
        <w:t>avais l</w:t>
      </w:r>
      <w:r>
        <w:t>’</w:t>
      </w:r>
      <w:r w:rsidR="00000000" w:rsidRPr="00033231">
        <w:t>habitude d</w:t>
      </w:r>
      <w:r>
        <w:t>’</w:t>
      </w:r>
      <w:r w:rsidR="00000000" w:rsidRPr="00033231">
        <w:t>être plus près de lui</w:t>
      </w:r>
      <w:r>
        <w:t xml:space="preserve">, </w:t>
      </w:r>
      <w:r w:rsidR="00000000" w:rsidRPr="00033231">
        <w:t>pensa Car</w:t>
      </w:r>
      <w:r w:rsidR="00000000" w:rsidRPr="00033231">
        <w:t>o</w:t>
      </w:r>
      <w:r w:rsidR="00000000" w:rsidRPr="00033231">
        <w:t>line</w:t>
      </w:r>
      <w:r>
        <w:t xml:space="preserve"> : </w:t>
      </w:r>
      <w:r w:rsidR="00000000" w:rsidRPr="00033231">
        <w:t>il ne se sentait pas obligé de me traiter avec déférence</w:t>
      </w:r>
      <w:r>
        <w:t xml:space="preserve"> ; </w:t>
      </w:r>
      <w:r w:rsidR="00000000" w:rsidRPr="00033231">
        <w:t>je demandais seulement de la tendresse</w:t>
      </w:r>
      <w:r>
        <w:t xml:space="preserve">. </w:t>
      </w:r>
      <w:r w:rsidR="00000000" w:rsidRPr="00033231">
        <w:t>Il avait coutume de me prendre la main</w:t>
      </w:r>
      <w:r>
        <w:t xml:space="preserve"> ; </w:t>
      </w:r>
      <w:r w:rsidR="00000000" w:rsidRPr="00033231">
        <w:t>il ne touche pas la sienne</w:t>
      </w:r>
      <w:r>
        <w:t xml:space="preserve">. </w:t>
      </w:r>
      <w:r w:rsidR="00000000" w:rsidRPr="00033231">
        <w:t>Et cependant Shi</w:t>
      </w:r>
      <w:r w:rsidR="00000000" w:rsidRPr="00033231">
        <w:t>r</w:t>
      </w:r>
      <w:r w:rsidR="00000000" w:rsidRPr="00033231">
        <w:t>ley n</w:t>
      </w:r>
      <w:r>
        <w:t>’</w:t>
      </w:r>
      <w:r w:rsidR="00000000" w:rsidRPr="00033231">
        <w:t>est pas fière avec ceux qu</w:t>
      </w:r>
      <w:r>
        <w:t>’</w:t>
      </w:r>
      <w:r w:rsidR="00000000" w:rsidRPr="00033231">
        <w:t>elle aime</w:t>
      </w:r>
      <w:r>
        <w:t xml:space="preserve">. </w:t>
      </w:r>
      <w:r w:rsidR="00000000" w:rsidRPr="00033231">
        <w:t>Il n</w:t>
      </w:r>
      <w:r>
        <w:t>’</w:t>
      </w:r>
      <w:r w:rsidR="00000000" w:rsidRPr="00033231">
        <w:t>y a en ce moment aucune fierté dans son attitude</w:t>
      </w:r>
      <w:r>
        <w:t xml:space="preserve"> ; </w:t>
      </w:r>
      <w:r w:rsidR="00000000" w:rsidRPr="00033231">
        <w:t xml:space="preserve">mais seulement il y a dans son port cette nuance de dignité naturelle qui </w:t>
      </w:r>
      <w:r w:rsidR="00000000" w:rsidRPr="00033231">
        <w:lastRenderedPageBreak/>
        <w:t>ne la quitte jamais</w:t>
      </w:r>
      <w:r>
        <w:t xml:space="preserve">, </w:t>
      </w:r>
      <w:r w:rsidR="00000000" w:rsidRPr="00033231">
        <w:t>et qu</w:t>
      </w:r>
      <w:r>
        <w:t>’</w:t>
      </w:r>
      <w:r w:rsidR="00000000" w:rsidRPr="00033231">
        <w:t>elle conserve en ses moments de plus complet abandon comme en ses moments de plus grande réserve</w:t>
      </w:r>
      <w:r>
        <w:t xml:space="preserve">. </w:t>
      </w:r>
      <w:r w:rsidR="00000000" w:rsidRPr="00033231">
        <w:t>Robert doit penser aussi ce que je pense</w:t>
      </w:r>
      <w:r>
        <w:t xml:space="preserve">, </w:t>
      </w:r>
      <w:r w:rsidR="00000000" w:rsidRPr="00033231">
        <w:t>qu</w:t>
      </w:r>
      <w:r>
        <w:t>’</w:t>
      </w:r>
      <w:r w:rsidR="00000000" w:rsidRPr="00033231">
        <w:t>en cet instant il a sous les yeux un beau visage</w:t>
      </w:r>
      <w:r>
        <w:t xml:space="preserve">, </w:t>
      </w:r>
      <w:r w:rsidR="00000000" w:rsidRPr="00033231">
        <w:t>et il doit le penser avec le cerveau d</w:t>
      </w:r>
      <w:r>
        <w:t>’</w:t>
      </w:r>
      <w:r w:rsidR="00000000" w:rsidRPr="00033231">
        <w:t>un homme</w:t>
      </w:r>
      <w:r>
        <w:t xml:space="preserve">, </w:t>
      </w:r>
      <w:r w:rsidR="00000000" w:rsidRPr="00033231">
        <w:t>et non avec le mien</w:t>
      </w:r>
      <w:r>
        <w:t xml:space="preserve">. </w:t>
      </w:r>
      <w:r w:rsidR="00000000" w:rsidRPr="00033231">
        <w:t>Elle a des yeux qui brillent d</w:t>
      </w:r>
      <w:r>
        <w:t>’</w:t>
      </w:r>
      <w:r w:rsidR="00000000" w:rsidRPr="00033231">
        <w:t>un feu si gén</w:t>
      </w:r>
      <w:r w:rsidR="00000000" w:rsidRPr="00033231">
        <w:t>é</w:t>
      </w:r>
      <w:r w:rsidR="00000000" w:rsidRPr="00033231">
        <w:t>reux et cependant si doux</w:t>
      </w:r>
      <w:r>
        <w:t xml:space="preserve"> ! </w:t>
      </w:r>
      <w:r w:rsidR="00000000" w:rsidRPr="00033231">
        <w:t>Elle sourit</w:t>
      </w:r>
      <w:r>
        <w:t xml:space="preserve"> ; </w:t>
      </w:r>
      <w:r w:rsidR="00000000" w:rsidRPr="00033231">
        <w:t>qu</w:t>
      </w:r>
      <w:r>
        <w:t>’</w:t>
      </w:r>
      <w:r w:rsidR="00000000" w:rsidRPr="00033231">
        <w:t>est-ce qui rend son sourire si suave</w:t>
      </w:r>
      <w:r>
        <w:t xml:space="preserve"> ? </w:t>
      </w:r>
      <w:r w:rsidR="00000000" w:rsidRPr="00033231">
        <w:t>Je vois que Robert comprend la beauté de ce sourire</w:t>
      </w:r>
      <w:r>
        <w:t xml:space="preserve"> ; </w:t>
      </w:r>
      <w:r w:rsidR="00000000" w:rsidRPr="00033231">
        <w:t>et il doit le comprendre avec le cœur d</w:t>
      </w:r>
      <w:r>
        <w:t>’</w:t>
      </w:r>
      <w:r w:rsidR="00000000" w:rsidRPr="00033231">
        <w:t>un homme</w:t>
      </w:r>
      <w:r>
        <w:t xml:space="preserve">, </w:t>
      </w:r>
      <w:r w:rsidR="00000000" w:rsidRPr="00033231">
        <w:t>et non avec mes vagues et faibles perceptions de femme</w:t>
      </w:r>
      <w:r>
        <w:t xml:space="preserve">. </w:t>
      </w:r>
      <w:r w:rsidR="00000000" w:rsidRPr="00033231">
        <w:t>Ils m</w:t>
      </w:r>
      <w:r>
        <w:t>’</w:t>
      </w:r>
      <w:r w:rsidR="00000000" w:rsidRPr="00033231">
        <w:t>apparaissent en ce moment comme deux grands et bienhe</w:t>
      </w:r>
      <w:r w:rsidR="00000000" w:rsidRPr="00033231">
        <w:t>u</w:t>
      </w:r>
      <w:r w:rsidR="00000000" w:rsidRPr="00033231">
        <w:t>reux esprits</w:t>
      </w:r>
      <w:r>
        <w:t xml:space="preserve"> : </w:t>
      </w:r>
      <w:r w:rsidR="00000000" w:rsidRPr="00033231">
        <w:t>le pavé sur lequel ils marchent</w:t>
      </w:r>
      <w:r>
        <w:t xml:space="preserve">, </w:t>
      </w:r>
      <w:r w:rsidR="00000000" w:rsidRPr="00033231">
        <w:t>argenté par les rayons de la lune</w:t>
      </w:r>
      <w:r>
        <w:t xml:space="preserve">, </w:t>
      </w:r>
      <w:r w:rsidR="00000000" w:rsidRPr="00033231">
        <w:t xml:space="preserve">me rappelle ce rivage éclatant que nous croyons situé </w:t>
      </w:r>
      <w:proofErr w:type="spellStart"/>
      <w:r w:rsidR="00000000" w:rsidRPr="00033231">
        <w:t>au delà</w:t>
      </w:r>
      <w:proofErr w:type="spellEnd"/>
      <w:r w:rsidR="00000000" w:rsidRPr="00033231">
        <w:t xml:space="preserve"> du fleuve de la mort</w:t>
      </w:r>
      <w:r>
        <w:t xml:space="preserve"> ; </w:t>
      </w:r>
      <w:r w:rsidR="00000000" w:rsidRPr="00033231">
        <w:t>ils l</w:t>
      </w:r>
      <w:r>
        <w:t>’</w:t>
      </w:r>
      <w:r w:rsidR="00000000" w:rsidRPr="00033231">
        <w:t>ont atteint</w:t>
      </w:r>
      <w:r>
        <w:t xml:space="preserve"> ; </w:t>
      </w:r>
      <w:r w:rsidR="00000000" w:rsidRPr="00033231">
        <w:t>ils marchent là réunis</w:t>
      </w:r>
      <w:r>
        <w:t xml:space="preserve">. </w:t>
      </w:r>
      <w:r w:rsidR="00000000" w:rsidRPr="00033231">
        <w:t>Et qui suis-je</w:t>
      </w:r>
      <w:r>
        <w:t xml:space="preserve">, </w:t>
      </w:r>
      <w:r w:rsidR="00000000" w:rsidRPr="00033231">
        <w:t>moi</w:t>
      </w:r>
      <w:r>
        <w:t xml:space="preserve">, </w:t>
      </w:r>
      <w:r w:rsidR="00000000" w:rsidRPr="00033231">
        <w:t>cachée ici dans l</w:t>
      </w:r>
      <w:r>
        <w:t>’</w:t>
      </w:r>
      <w:r w:rsidR="00000000" w:rsidRPr="00033231">
        <w:t>ombre</w:t>
      </w:r>
      <w:r>
        <w:t xml:space="preserve">, </w:t>
      </w:r>
      <w:r w:rsidR="00000000" w:rsidRPr="00033231">
        <w:t>Avec mon esprit plus sombre que ma retraite</w:t>
      </w:r>
      <w:r>
        <w:t xml:space="preserve"> ? </w:t>
      </w:r>
      <w:r w:rsidR="00000000" w:rsidRPr="00033231">
        <w:t>Je suis une hab</w:t>
      </w:r>
      <w:r w:rsidR="00000000" w:rsidRPr="00033231">
        <w:t>i</w:t>
      </w:r>
      <w:r w:rsidR="00000000" w:rsidRPr="00033231">
        <w:t>tante de ce monde</w:t>
      </w:r>
      <w:r>
        <w:t xml:space="preserve">, </w:t>
      </w:r>
      <w:r w:rsidR="00000000" w:rsidRPr="00033231">
        <w:t>non un esprit</w:t>
      </w:r>
      <w:r>
        <w:t xml:space="preserve">, </w:t>
      </w:r>
      <w:r w:rsidR="00000000" w:rsidRPr="00033231">
        <w:t>une pauvre et infortunée mo</w:t>
      </w:r>
      <w:r w:rsidR="00000000" w:rsidRPr="00033231">
        <w:t>r</w:t>
      </w:r>
      <w:r w:rsidR="00000000" w:rsidRPr="00033231">
        <w:t>telle qui se demande</w:t>
      </w:r>
      <w:r>
        <w:t xml:space="preserve">, </w:t>
      </w:r>
      <w:r w:rsidR="00000000" w:rsidRPr="00033231">
        <w:t>dans l</w:t>
      </w:r>
      <w:r>
        <w:t>’</w:t>
      </w:r>
      <w:r w:rsidR="00000000" w:rsidRPr="00033231">
        <w:t>ignorance et le désespoir</w:t>
      </w:r>
      <w:r>
        <w:t xml:space="preserve">, </w:t>
      </w:r>
      <w:r w:rsidR="00000000" w:rsidRPr="00033231">
        <w:t>pourquoi elle est née et pourquoi elle existe</w:t>
      </w:r>
      <w:r>
        <w:t xml:space="preserve">, </w:t>
      </w:r>
      <w:r w:rsidR="00000000" w:rsidRPr="00033231">
        <w:t>comment elle arrivera à la mort</w:t>
      </w:r>
      <w:r>
        <w:t xml:space="preserve">, </w:t>
      </w:r>
      <w:r w:rsidR="00000000" w:rsidRPr="00033231">
        <w:t>et qui l</w:t>
      </w:r>
      <w:r>
        <w:t>’</w:t>
      </w:r>
      <w:r w:rsidR="00000000" w:rsidRPr="00033231">
        <w:t>assistera à ce douloureux passage</w:t>
      </w:r>
      <w:r>
        <w:t>.</w:t>
      </w:r>
    </w:p>
    <w:p w14:paraId="1102A108" w14:textId="039DD9D3" w:rsidR="00000000" w:rsidRPr="00033231" w:rsidRDefault="004F69D6" w:rsidP="0021796F">
      <w:r>
        <w:t>« </w:t>
      </w:r>
      <w:r w:rsidR="00000000" w:rsidRPr="00033231">
        <w:t>Voici la plus pénible épreuve que j</w:t>
      </w:r>
      <w:r>
        <w:t>’</w:t>
      </w:r>
      <w:r w:rsidR="00000000" w:rsidRPr="00033231">
        <w:t>aie encore rencontrée</w:t>
      </w:r>
      <w:r>
        <w:t xml:space="preserve"> ; </w:t>
      </w:r>
      <w:r w:rsidR="00000000" w:rsidRPr="00033231">
        <w:t>et cependant j</w:t>
      </w:r>
      <w:r>
        <w:t>’</w:t>
      </w:r>
      <w:r w:rsidR="00000000" w:rsidRPr="00033231">
        <w:t>y étais tout à fait préparée</w:t>
      </w:r>
      <w:r>
        <w:t xml:space="preserve">. </w:t>
      </w:r>
      <w:r w:rsidR="00000000" w:rsidRPr="00033231">
        <w:t>J</w:t>
      </w:r>
      <w:r>
        <w:t>’</w:t>
      </w:r>
      <w:r w:rsidR="00000000" w:rsidRPr="00033231">
        <w:t>ai renoncé à Robert</w:t>
      </w:r>
      <w:r>
        <w:t xml:space="preserve">, </w:t>
      </w:r>
      <w:r w:rsidR="00000000" w:rsidRPr="00033231">
        <w:t>et je l</w:t>
      </w:r>
      <w:r>
        <w:t>’</w:t>
      </w:r>
      <w:r w:rsidR="00000000" w:rsidRPr="00033231">
        <w:t>ai abandonné à Shirley le jour où j</w:t>
      </w:r>
      <w:r>
        <w:t>’</w:t>
      </w:r>
      <w:r w:rsidR="00000000" w:rsidRPr="00033231">
        <w:t>appris qu</w:t>
      </w:r>
      <w:r>
        <w:t>’</w:t>
      </w:r>
      <w:r w:rsidR="00000000" w:rsidRPr="00033231">
        <w:t>elle était arr</w:t>
      </w:r>
      <w:r w:rsidR="00000000" w:rsidRPr="00033231">
        <w:t>i</w:t>
      </w:r>
      <w:r w:rsidR="00000000" w:rsidRPr="00033231">
        <w:t>vée</w:t>
      </w:r>
      <w:r>
        <w:t xml:space="preserve">, </w:t>
      </w:r>
      <w:r w:rsidR="00000000" w:rsidRPr="00033231">
        <w:t>la première fois que je la vis</w:t>
      </w:r>
      <w:r>
        <w:t xml:space="preserve">, </w:t>
      </w:r>
      <w:r w:rsidR="00000000" w:rsidRPr="00033231">
        <w:t>riche</w:t>
      </w:r>
      <w:r>
        <w:t xml:space="preserve">, </w:t>
      </w:r>
      <w:r w:rsidR="00000000" w:rsidRPr="00033231">
        <w:t>jeune et aimable</w:t>
      </w:r>
      <w:r>
        <w:t xml:space="preserve">. </w:t>
      </w:r>
      <w:r w:rsidR="00000000" w:rsidRPr="00033231">
        <w:t>Elle le possède maintenant</w:t>
      </w:r>
      <w:r>
        <w:t xml:space="preserve">. </w:t>
      </w:r>
      <w:r w:rsidR="00000000" w:rsidRPr="00033231">
        <w:t>Il l</w:t>
      </w:r>
      <w:r>
        <w:t>’</w:t>
      </w:r>
      <w:r w:rsidR="00000000" w:rsidRPr="00033231">
        <w:t>aime</w:t>
      </w:r>
      <w:r>
        <w:t xml:space="preserve">, </w:t>
      </w:r>
      <w:r w:rsidR="00000000" w:rsidRPr="00033231">
        <w:t>elle est sa bien-aimée</w:t>
      </w:r>
      <w:r>
        <w:t xml:space="preserve"> : </w:t>
      </w:r>
      <w:r w:rsidR="00000000" w:rsidRPr="00033231">
        <w:t>il l</w:t>
      </w:r>
      <w:r>
        <w:t>’</w:t>
      </w:r>
      <w:r w:rsidR="00000000" w:rsidRPr="00033231">
        <w:t>aimera bien plus encore lorsqu</w:t>
      </w:r>
      <w:r>
        <w:t>’</w:t>
      </w:r>
      <w:r w:rsidR="00000000" w:rsidRPr="00033231">
        <w:t>ils seront mariés</w:t>
      </w:r>
      <w:r>
        <w:t xml:space="preserve"> ; </w:t>
      </w:r>
      <w:r w:rsidR="00000000" w:rsidRPr="00033231">
        <w:t>plus Robert connaîtra Shirley</w:t>
      </w:r>
      <w:r>
        <w:t xml:space="preserve">, </w:t>
      </w:r>
      <w:r w:rsidR="00000000" w:rsidRPr="00033231">
        <w:t>plus son âme s</w:t>
      </w:r>
      <w:r>
        <w:t>’</w:t>
      </w:r>
      <w:r w:rsidR="00000000" w:rsidRPr="00033231">
        <w:t>attachera à elle</w:t>
      </w:r>
      <w:r>
        <w:t xml:space="preserve">. </w:t>
      </w:r>
      <w:r w:rsidR="00000000" w:rsidRPr="00033231">
        <w:t>Ils seront tous deux heureux</w:t>
      </w:r>
      <w:r>
        <w:t xml:space="preserve">, </w:t>
      </w:r>
      <w:r w:rsidR="00000000" w:rsidRPr="00033231">
        <w:t>et je ne leur envie pas leur bonheur</w:t>
      </w:r>
      <w:r>
        <w:t xml:space="preserve">, </w:t>
      </w:r>
      <w:r w:rsidR="00000000" w:rsidRPr="00033231">
        <w:t>mais je gémis sous le poids de ma propre misère</w:t>
      </w:r>
      <w:r>
        <w:t xml:space="preserve">. </w:t>
      </w:r>
      <w:r w:rsidR="00000000" w:rsidRPr="00033231">
        <w:t>Oh</w:t>
      </w:r>
      <w:r>
        <w:t xml:space="preserve"> ! </w:t>
      </w:r>
      <w:r w:rsidR="00000000" w:rsidRPr="00033231">
        <w:t>que ma douleur est cruelle</w:t>
      </w:r>
      <w:r>
        <w:t xml:space="preserve"> ! </w:t>
      </w:r>
      <w:r w:rsidR="00000000" w:rsidRPr="00033231">
        <w:t>Pourquoi suis-je née</w:t>
      </w:r>
      <w:r>
        <w:t xml:space="preserve"> ? </w:t>
      </w:r>
      <w:r w:rsidR="00000000" w:rsidRPr="00033231">
        <w:t>pourquoi ne m</w:t>
      </w:r>
      <w:r>
        <w:t>’</w:t>
      </w:r>
      <w:r w:rsidR="00000000" w:rsidRPr="00033231">
        <w:t>ont-ils pas étouffée au berceau</w:t>
      </w:r>
      <w:r>
        <w:t> ? »</w:t>
      </w:r>
    </w:p>
    <w:p w14:paraId="1A273562" w14:textId="77777777" w:rsidR="004F69D6" w:rsidRDefault="00000000" w:rsidP="0021796F">
      <w:r w:rsidRPr="00033231">
        <w:lastRenderedPageBreak/>
        <w:t>En ce moment</w:t>
      </w:r>
      <w:r w:rsidR="004F69D6">
        <w:t xml:space="preserve">, </w:t>
      </w:r>
      <w:r w:rsidRPr="00033231">
        <w:t>Shirley s</w:t>
      </w:r>
      <w:r w:rsidR="004F69D6">
        <w:t>’</w:t>
      </w:r>
      <w:r w:rsidRPr="00033231">
        <w:t>écartant un peu pour cueillir une fleur humide de rosée</w:t>
      </w:r>
      <w:r w:rsidR="004F69D6">
        <w:t xml:space="preserve">, </w:t>
      </w:r>
      <w:r w:rsidRPr="00033231">
        <w:t>elle et son compagnon s</w:t>
      </w:r>
      <w:r w:rsidR="004F69D6">
        <w:t>’</w:t>
      </w:r>
      <w:r w:rsidRPr="00033231">
        <w:t>engagèrent dans un sentier qui était plus près de la porte extérieure</w:t>
      </w:r>
      <w:r w:rsidR="004F69D6">
        <w:t xml:space="preserve">. </w:t>
      </w:r>
      <w:r w:rsidRPr="00033231">
        <w:t>Quelques mots de leur conversation devinrent alors intelligibles</w:t>
      </w:r>
      <w:r w:rsidR="004F69D6">
        <w:t xml:space="preserve">. </w:t>
      </w:r>
      <w:r w:rsidRPr="00033231">
        <w:t>Caroline n</w:t>
      </w:r>
      <w:r w:rsidR="004F69D6">
        <w:t>’</w:t>
      </w:r>
      <w:r w:rsidRPr="00033231">
        <w:t>eût pas voulu rester là à écouter</w:t>
      </w:r>
      <w:r w:rsidR="004F69D6">
        <w:t xml:space="preserve"> : </w:t>
      </w:r>
      <w:r w:rsidRPr="00033231">
        <w:t>elle s</w:t>
      </w:r>
      <w:r w:rsidR="004F69D6">
        <w:t>’</w:t>
      </w:r>
      <w:r w:rsidRPr="00033231">
        <w:t>éloigna sans bruit</w:t>
      </w:r>
      <w:r w:rsidR="004F69D6">
        <w:t xml:space="preserve">, </w:t>
      </w:r>
      <w:r w:rsidRPr="00033231">
        <w:t>et la lune vint caresser la place du mur que son ombre avait tenue jusque-là dans l</w:t>
      </w:r>
      <w:r w:rsidR="004F69D6">
        <w:t>’</w:t>
      </w:r>
      <w:r w:rsidRPr="00033231">
        <w:t>obscurité</w:t>
      </w:r>
      <w:r w:rsidR="004F69D6">
        <w:t xml:space="preserve">. </w:t>
      </w:r>
      <w:r w:rsidRPr="00033231">
        <w:t>Le lecteur a le privilège de rester et de saisir ce qu</w:t>
      </w:r>
      <w:r w:rsidR="004F69D6">
        <w:t>’</w:t>
      </w:r>
      <w:r w:rsidRPr="00033231">
        <w:t>il pourra de la conversation</w:t>
      </w:r>
      <w:r w:rsidR="004F69D6">
        <w:t>.</w:t>
      </w:r>
    </w:p>
    <w:p w14:paraId="0DB4E160" w14:textId="77777777" w:rsidR="004F69D6" w:rsidRDefault="004F69D6" w:rsidP="0021796F">
      <w:r>
        <w:t>« </w:t>
      </w:r>
      <w:r w:rsidR="00000000" w:rsidRPr="00033231">
        <w:t>Je ne puis concevoir que la nature ne vous ait pas donné une tête de bouledogue</w:t>
      </w:r>
      <w:r>
        <w:t xml:space="preserve">, </w:t>
      </w:r>
      <w:r w:rsidR="00000000" w:rsidRPr="00033231">
        <w:t>car vous avez la ténacité de cet animal</w:t>
      </w:r>
      <w:r>
        <w:t xml:space="preserve">, </w:t>
      </w:r>
      <w:r w:rsidR="00000000" w:rsidRPr="00033231">
        <w:t>disait Shirley</w:t>
      </w:r>
      <w:r>
        <w:t>.</w:t>
      </w:r>
    </w:p>
    <w:p w14:paraId="27EC17A0" w14:textId="77777777" w:rsidR="004F69D6" w:rsidRDefault="004F69D6" w:rsidP="0021796F">
      <w:r>
        <w:t>— </w:t>
      </w:r>
      <w:r w:rsidR="00000000" w:rsidRPr="00033231">
        <w:t>L</w:t>
      </w:r>
      <w:r>
        <w:t>’</w:t>
      </w:r>
      <w:r w:rsidR="00000000" w:rsidRPr="00033231">
        <w:t>idée n</w:t>
      </w:r>
      <w:r>
        <w:t>’</w:t>
      </w:r>
      <w:r w:rsidR="00000000" w:rsidRPr="00033231">
        <w:t>est pas flatteuse</w:t>
      </w:r>
      <w:r>
        <w:t xml:space="preserve"> ; </w:t>
      </w:r>
      <w:r w:rsidR="00000000" w:rsidRPr="00033231">
        <w:t>suis-je donc si ignoble</w:t>
      </w:r>
      <w:r>
        <w:t> ?</w:t>
      </w:r>
    </w:p>
    <w:p w14:paraId="391BBAFF" w14:textId="77777777" w:rsidR="004F69D6" w:rsidRDefault="004F69D6" w:rsidP="0021796F">
      <w:r>
        <w:t>— </w:t>
      </w:r>
      <w:r w:rsidR="00000000" w:rsidRPr="00033231">
        <w:t>Et vous avez aussi quelque chose de la manière avec l</w:t>
      </w:r>
      <w:r w:rsidR="00000000" w:rsidRPr="00033231">
        <w:t>a</w:t>
      </w:r>
      <w:r w:rsidR="00000000" w:rsidRPr="00033231">
        <w:t>quelle cet animal fait ses coups</w:t>
      </w:r>
      <w:r>
        <w:t xml:space="preserve"> : </w:t>
      </w:r>
      <w:r w:rsidR="00000000" w:rsidRPr="00033231">
        <w:t>vous ne donnez aucun averti</w:t>
      </w:r>
      <w:r w:rsidR="00000000" w:rsidRPr="00033231">
        <w:t>s</w:t>
      </w:r>
      <w:r w:rsidR="00000000" w:rsidRPr="00033231">
        <w:t>sement</w:t>
      </w:r>
      <w:r>
        <w:t xml:space="preserve"> ; </w:t>
      </w:r>
      <w:r w:rsidR="00000000" w:rsidRPr="00033231">
        <w:t>vous venez sournoisement par derrière</w:t>
      </w:r>
      <w:r>
        <w:t xml:space="preserve">, </w:t>
      </w:r>
      <w:r w:rsidR="00000000" w:rsidRPr="00033231">
        <w:t>saisissez fort et ne démordez pas</w:t>
      </w:r>
      <w:r>
        <w:t>.</w:t>
      </w:r>
    </w:p>
    <w:p w14:paraId="235FD3CF" w14:textId="77777777" w:rsidR="004F69D6" w:rsidRDefault="004F69D6" w:rsidP="0021796F">
      <w:r>
        <w:t>— </w:t>
      </w:r>
      <w:r w:rsidR="00000000" w:rsidRPr="00033231">
        <w:t>Vous n</w:t>
      </w:r>
      <w:r>
        <w:t>’</w:t>
      </w:r>
      <w:r w:rsidR="00000000" w:rsidRPr="00033231">
        <w:t>avez pu remarquer rien de semblable dans ma conduite</w:t>
      </w:r>
      <w:r>
        <w:t xml:space="preserve"> : </w:t>
      </w:r>
      <w:r w:rsidR="00000000" w:rsidRPr="00033231">
        <w:t>en votre présence je n</w:t>
      </w:r>
      <w:r>
        <w:t>’</w:t>
      </w:r>
      <w:r w:rsidR="00000000" w:rsidRPr="00033231">
        <w:t>ai pas été un bouledogue</w:t>
      </w:r>
      <w:r>
        <w:t>.</w:t>
      </w:r>
    </w:p>
    <w:p w14:paraId="6BBDA61A" w14:textId="77777777" w:rsidR="004F69D6" w:rsidRDefault="004F69D6" w:rsidP="0021796F">
      <w:r>
        <w:t>— </w:t>
      </w:r>
      <w:r w:rsidR="00000000" w:rsidRPr="00033231">
        <w:t>Votre silence même indique votre race</w:t>
      </w:r>
      <w:r>
        <w:t xml:space="preserve">. </w:t>
      </w:r>
      <w:r w:rsidR="00000000" w:rsidRPr="00033231">
        <w:t>Combien en g</w:t>
      </w:r>
      <w:r w:rsidR="00000000" w:rsidRPr="00033231">
        <w:t>é</w:t>
      </w:r>
      <w:r w:rsidR="00000000" w:rsidRPr="00033231">
        <w:t>néral vous parlez peu</w:t>
      </w:r>
      <w:r>
        <w:t xml:space="preserve">, </w:t>
      </w:r>
      <w:r w:rsidR="00000000" w:rsidRPr="00033231">
        <w:t>et quelle est la profondeur de vos de</w:t>
      </w:r>
      <w:r w:rsidR="00000000" w:rsidRPr="00033231">
        <w:t>s</w:t>
      </w:r>
      <w:r w:rsidR="00000000" w:rsidRPr="00033231">
        <w:t>seins</w:t>
      </w:r>
      <w:r>
        <w:t xml:space="preserve"> ! </w:t>
      </w:r>
      <w:r w:rsidR="00000000" w:rsidRPr="00033231">
        <w:t>Vous voyez de loin</w:t>
      </w:r>
      <w:r>
        <w:t xml:space="preserve"> ; </w:t>
      </w:r>
      <w:r w:rsidR="00000000" w:rsidRPr="00033231">
        <w:t>vous calculez</w:t>
      </w:r>
      <w:r>
        <w:t>.</w:t>
      </w:r>
    </w:p>
    <w:p w14:paraId="6338AD0A" w14:textId="77777777" w:rsidR="004F69D6" w:rsidRDefault="004F69D6" w:rsidP="0021796F">
      <w:r>
        <w:t>— </w:t>
      </w:r>
      <w:r w:rsidR="00000000" w:rsidRPr="00033231">
        <w:t>Je connais la façon d</w:t>
      </w:r>
      <w:r>
        <w:t>’</w:t>
      </w:r>
      <w:r w:rsidR="00000000" w:rsidRPr="00033231">
        <w:t>agir de ces gens-là</w:t>
      </w:r>
      <w:r>
        <w:t xml:space="preserve">. </w:t>
      </w:r>
      <w:r w:rsidR="00000000" w:rsidRPr="00033231">
        <w:t>J</w:t>
      </w:r>
      <w:r>
        <w:t>’</w:t>
      </w:r>
      <w:r w:rsidR="00000000" w:rsidRPr="00033231">
        <w:t>ai eu connai</w:t>
      </w:r>
      <w:r w:rsidR="00000000" w:rsidRPr="00033231">
        <w:t>s</w:t>
      </w:r>
      <w:r w:rsidR="00000000" w:rsidRPr="00033231">
        <w:t>sance de leurs intentions</w:t>
      </w:r>
      <w:r>
        <w:t xml:space="preserve">. </w:t>
      </w:r>
      <w:r w:rsidR="00000000" w:rsidRPr="00033231">
        <w:t>Ma lettre d</w:t>
      </w:r>
      <w:r>
        <w:t>’</w:t>
      </w:r>
      <w:r w:rsidR="00000000" w:rsidRPr="00033231">
        <w:t xml:space="preserve">hier soir vous apprenait que </w:t>
      </w:r>
      <w:proofErr w:type="spellStart"/>
      <w:r w:rsidR="00000000" w:rsidRPr="00033231">
        <w:t>Barraclough</w:t>
      </w:r>
      <w:proofErr w:type="spellEnd"/>
      <w:r w:rsidR="00000000" w:rsidRPr="00033231">
        <w:t xml:space="preserve"> a été déclaré coupable et condamné à la dépo</w:t>
      </w:r>
      <w:r w:rsidR="00000000" w:rsidRPr="00033231">
        <w:t>r</w:t>
      </w:r>
      <w:r w:rsidR="00000000" w:rsidRPr="00033231">
        <w:t>tation</w:t>
      </w:r>
      <w:r>
        <w:t xml:space="preserve">. </w:t>
      </w:r>
      <w:r w:rsidR="00000000" w:rsidRPr="00033231">
        <w:t>Ses associés vont comploter une vengeance</w:t>
      </w:r>
      <w:r>
        <w:t xml:space="preserve"> ; </w:t>
      </w:r>
      <w:r w:rsidR="00000000" w:rsidRPr="00033231">
        <w:t>je prépar</w:t>
      </w:r>
      <w:r w:rsidR="00000000" w:rsidRPr="00033231">
        <w:t>e</w:t>
      </w:r>
      <w:r w:rsidR="00000000" w:rsidRPr="00033231">
        <w:t>rai mes plans pour la déjouer</w:t>
      </w:r>
      <w:r>
        <w:t xml:space="preserve">, </w:t>
      </w:r>
      <w:r w:rsidR="00000000" w:rsidRPr="00033231">
        <w:t>ou tout au moins pour y faire t</w:t>
      </w:r>
      <w:r w:rsidR="00000000" w:rsidRPr="00033231">
        <w:t>ê</w:t>
      </w:r>
      <w:r w:rsidR="00000000" w:rsidRPr="00033231">
        <w:t>te</w:t>
      </w:r>
      <w:r>
        <w:t xml:space="preserve"> : </w:t>
      </w:r>
      <w:r w:rsidR="00000000" w:rsidRPr="00033231">
        <w:t>voilà tout</w:t>
      </w:r>
      <w:r>
        <w:t xml:space="preserve">. </w:t>
      </w:r>
      <w:r w:rsidR="00000000" w:rsidRPr="00033231">
        <w:t>Maintenant que je vous ai donné l</w:t>
      </w:r>
      <w:r>
        <w:t>’</w:t>
      </w:r>
      <w:r w:rsidR="00000000" w:rsidRPr="00033231">
        <w:t>explication la plus claire que j</w:t>
      </w:r>
      <w:r>
        <w:t>’</w:t>
      </w:r>
      <w:r w:rsidR="00000000" w:rsidRPr="00033231">
        <w:t>ai pu</w:t>
      </w:r>
      <w:r>
        <w:t xml:space="preserve">, </w:t>
      </w:r>
      <w:r w:rsidR="00000000" w:rsidRPr="00033231">
        <w:t>dois-je espérer que vous m</w:t>
      </w:r>
      <w:r>
        <w:t>’</w:t>
      </w:r>
      <w:r w:rsidR="00000000" w:rsidRPr="00033231">
        <w:t>accorderez v</w:t>
      </w:r>
      <w:r w:rsidR="00000000" w:rsidRPr="00033231">
        <w:t>o</w:t>
      </w:r>
      <w:r w:rsidR="00000000" w:rsidRPr="00033231">
        <w:t>tre approbation</w:t>
      </w:r>
      <w:r>
        <w:t> ?</w:t>
      </w:r>
    </w:p>
    <w:p w14:paraId="64CC6638" w14:textId="77777777" w:rsidR="004F69D6" w:rsidRDefault="004F69D6" w:rsidP="0021796F">
      <w:r>
        <w:lastRenderedPageBreak/>
        <w:t>— </w:t>
      </w:r>
      <w:r w:rsidR="00000000" w:rsidRPr="00033231">
        <w:t>Je serai à vos côtés aussi longtemps que vous resterez sur la défensive</w:t>
      </w:r>
      <w:r>
        <w:t xml:space="preserve">, </w:t>
      </w:r>
      <w:r w:rsidR="00000000" w:rsidRPr="00033231">
        <w:t>oui</w:t>
      </w:r>
      <w:r>
        <w:t>.</w:t>
      </w:r>
    </w:p>
    <w:p w14:paraId="41EB74AA" w14:textId="77777777" w:rsidR="004F69D6" w:rsidRDefault="004F69D6" w:rsidP="0021796F">
      <w:r>
        <w:t>— </w:t>
      </w:r>
      <w:r w:rsidR="00000000" w:rsidRPr="00033231">
        <w:t>Bien</w:t>
      </w:r>
      <w:r>
        <w:t xml:space="preserve">. </w:t>
      </w:r>
      <w:r w:rsidR="00000000" w:rsidRPr="00033231">
        <w:t>Sans aucun appui</w:t>
      </w:r>
      <w:r>
        <w:t xml:space="preserve">, </w:t>
      </w:r>
      <w:r w:rsidR="00000000" w:rsidRPr="00033231">
        <w:t>et même avec votre opposition ou votre désapprobation</w:t>
      </w:r>
      <w:r>
        <w:t xml:space="preserve">, </w:t>
      </w:r>
      <w:r w:rsidR="00000000" w:rsidRPr="00033231">
        <w:t xml:space="preserve">je crois que </w:t>
      </w:r>
      <w:proofErr w:type="gramStart"/>
      <w:r w:rsidR="00000000" w:rsidRPr="00033231">
        <w:t>j</w:t>
      </w:r>
      <w:r>
        <w:t>’</w:t>
      </w:r>
      <w:r w:rsidR="00000000" w:rsidRPr="00033231">
        <w:t>eusse</w:t>
      </w:r>
      <w:proofErr w:type="gramEnd"/>
      <w:r w:rsidR="00000000" w:rsidRPr="00033231">
        <w:t xml:space="preserve"> agi précisément comme j</w:t>
      </w:r>
      <w:r>
        <w:t>’</w:t>
      </w:r>
      <w:r w:rsidR="00000000" w:rsidRPr="00033231">
        <w:t>ai l</w:t>
      </w:r>
      <w:r>
        <w:t>’</w:t>
      </w:r>
      <w:r w:rsidR="00000000" w:rsidRPr="00033231">
        <w:t>intention de le faire</w:t>
      </w:r>
      <w:r>
        <w:t xml:space="preserve">, </w:t>
      </w:r>
      <w:r w:rsidR="00000000" w:rsidRPr="00033231">
        <w:t>mais dans un autre esprit</w:t>
      </w:r>
      <w:r>
        <w:t xml:space="preserve">. </w:t>
      </w:r>
      <w:r w:rsidR="00000000" w:rsidRPr="00033231">
        <w:t>Je suis maintenant satisfait</w:t>
      </w:r>
      <w:r>
        <w:t xml:space="preserve">. </w:t>
      </w:r>
      <w:r w:rsidR="00000000" w:rsidRPr="00033231">
        <w:t>En somme</w:t>
      </w:r>
      <w:r>
        <w:t xml:space="preserve">, </w:t>
      </w:r>
      <w:r w:rsidR="00000000" w:rsidRPr="00033231">
        <w:t>la position me plait</w:t>
      </w:r>
      <w:r>
        <w:t>.</w:t>
      </w:r>
    </w:p>
    <w:p w14:paraId="4AFDD917" w14:textId="77777777" w:rsidR="004F69D6" w:rsidRDefault="004F69D6" w:rsidP="0021796F">
      <w:r>
        <w:t>— </w:t>
      </w:r>
      <w:r w:rsidR="00000000" w:rsidRPr="00033231">
        <w:t>Cela est évident</w:t>
      </w:r>
      <w:r>
        <w:t xml:space="preserve">, </w:t>
      </w:r>
      <w:r w:rsidR="00000000" w:rsidRPr="00033231">
        <w:t>j</w:t>
      </w:r>
      <w:r>
        <w:t>’</w:t>
      </w:r>
      <w:r w:rsidR="00000000" w:rsidRPr="00033231">
        <w:t>ose le dire</w:t>
      </w:r>
      <w:r>
        <w:t xml:space="preserve"> ; </w:t>
      </w:r>
      <w:r w:rsidR="00000000" w:rsidRPr="00033231">
        <w:t>la besogne que vous avez en perspective vous plaît plus peut-être qu</w:t>
      </w:r>
      <w:r>
        <w:t>’</w:t>
      </w:r>
      <w:r w:rsidR="00000000" w:rsidRPr="00033231">
        <w:t>un contrat avec le gouvernement pour la fourniture de drap des armées</w:t>
      </w:r>
      <w:r>
        <w:t>.</w:t>
      </w:r>
    </w:p>
    <w:p w14:paraId="0CEBF6E1" w14:textId="77777777" w:rsidR="004F69D6" w:rsidRDefault="004F69D6" w:rsidP="0021796F">
      <w:r>
        <w:t>— </w:t>
      </w:r>
      <w:r w:rsidR="00000000" w:rsidRPr="00033231">
        <w:t>C</w:t>
      </w:r>
      <w:r>
        <w:t>’</w:t>
      </w:r>
      <w:r w:rsidR="00000000" w:rsidRPr="00033231">
        <w:t>est vrai</w:t>
      </w:r>
      <w:r>
        <w:t>.</w:t>
      </w:r>
    </w:p>
    <w:p w14:paraId="4625AD14" w14:textId="187C1873" w:rsidR="004F69D6" w:rsidRDefault="004F69D6" w:rsidP="0021796F">
      <w:r>
        <w:t>— </w:t>
      </w:r>
      <w:r w:rsidR="00000000" w:rsidRPr="00033231">
        <w:t xml:space="preserve">Le vieux </w:t>
      </w:r>
      <w:proofErr w:type="spellStart"/>
      <w:r w:rsidR="00000000" w:rsidRPr="00033231">
        <w:t>Helstone</w:t>
      </w:r>
      <w:proofErr w:type="spellEnd"/>
      <w:r w:rsidR="00000000" w:rsidRPr="00033231">
        <w:t xml:space="preserve"> serait comme vous</w:t>
      </w:r>
      <w:r>
        <w:t xml:space="preserve">. </w:t>
      </w:r>
      <w:r w:rsidR="00000000" w:rsidRPr="00033231">
        <w:t>Il est vrai qu</w:t>
      </w:r>
      <w:r>
        <w:t>’</w:t>
      </w:r>
      <w:r w:rsidR="00000000" w:rsidRPr="00033231">
        <w:t>il y a une nuance de différence entre vos motifs</w:t>
      </w:r>
      <w:r>
        <w:t xml:space="preserve"> : </w:t>
      </w:r>
      <w:r w:rsidR="00000000" w:rsidRPr="00033231">
        <w:t>plusieurs nuances peut-être</w:t>
      </w:r>
      <w:r>
        <w:t xml:space="preserve">. </w:t>
      </w:r>
      <w:r w:rsidR="00000000" w:rsidRPr="00033231">
        <w:t xml:space="preserve">Parlerai-je à </w:t>
      </w:r>
      <w:r>
        <w:t>M. </w:t>
      </w:r>
      <w:proofErr w:type="spellStart"/>
      <w:r w:rsidR="00000000" w:rsidRPr="00033231">
        <w:t>Helstone</w:t>
      </w:r>
      <w:proofErr w:type="spellEnd"/>
      <w:r>
        <w:t xml:space="preserve"> ? </w:t>
      </w:r>
      <w:r w:rsidR="00000000" w:rsidRPr="00033231">
        <w:t>Je le ferai</w:t>
      </w:r>
      <w:r>
        <w:t xml:space="preserve">, </w:t>
      </w:r>
      <w:r w:rsidR="00000000" w:rsidRPr="00033231">
        <w:t>si vous le dés</w:t>
      </w:r>
      <w:r w:rsidR="00000000" w:rsidRPr="00033231">
        <w:t>i</w:t>
      </w:r>
      <w:r w:rsidR="00000000" w:rsidRPr="00033231">
        <w:t>rez</w:t>
      </w:r>
      <w:r>
        <w:t>.</w:t>
      </w:r>
    </w:p>
    <w:p w14:paraId="4202FFB9" w14:textId="28854A8C" w:rsidR="004F69D6" w:rsidRDefault="004F69D6" w:rsidP="0021796F">
      <w:r>
        <w:t>— </w:t>
      </w:r>
      <w:r w:rsidR="00000000" w:rsidRPr="00033231">
        <w:t>Agissez comme il vous plaira</w:t>
      </w:r>
      <w:r>
        <w:t xml:space="preserve"> : </w:t>
      </w:r>
      <w:r w:rsidR="00000000" w:rsidRPr="00033231">
        <w:t>votre jugement</w:t>
      </w:r>
      <w:r>
        <w:t xml:space="preserve">, </w:t>
      </w:r>
      <w:r w:rsidR="00000000" w:rsidRPr="00033231">
        <w:t xml:space="preserve">miss </w:t>
      </w:r>
      <w:proofErr w:type="spellStart"/>
      <w:r w:rsidR="00000000" w:rsidRPr="00033231">
        <w:t>Keeldar</w:t>
      </w:r>
      <w:proofErr w:type="spellEnd"/>
      <w:r>
        <w:t xml:space="preserve">, </w:t>
      </w:r>
      <w:r w:rsidR="00000000" w:rsidRPr="00033231">
        <w:t>vous guidera sûrement</w:t>
      </w:r>
      <w:r>
        <w:t xml:space="preserve">. </w:t>
      </w:r>
      <w:r w:rsidR="00000000" w:rsidRPr="00033231">
        <w:t>Je me reposerais volontiers moi-même sur ce jugement dans une crise plus difficile</w:t>
      </w:r>
      <w:r>
        <w:t xml:space="preserve"> ; </w:t>
      </w:r>
      <w:r w:rsidR="00000000" w:rsidRPr="00033231">
        <w:t xml:space="preserve">mais je dois vous informer que </w:t>
      </w:r>
      <w:r>
        <w:t>M. </w:t>
      </w:r>
      <w:proofErr w:type="spellStart"/>
      <w:r w:rsidR="00000000" w:rsidRPr="00033231">
        <w:t>Helstone</w:t>
      </w:r>
      <w:proofErr w:type="spellEnd"/>
      <w:r w:rsidR="00000000" w:rsidRPr="00033231">
        <w:t xml:space="preserve"> est un peu en délicatesse avec moi en ce moment</w:t>
      </w:r>
      <w:r>
        <w:t>.</w:t>
      </w:r>
    </w:p>
    <w:p w14:paraId="479A9A4B" w14:textId="77777777" w:rsidR="004F69D6" w:rsidRDefault="004F69D6" w:rsidP="0021796F">
      <w:r>
        <w:t>— </w:t>
      </w:r>
      <w:r w:rsidR="00000000" w:rsidRPr="00033231">
        <w:t>Je le sais</w:t>
      </w:r>
      <w:r>
        <w:t xml:space="preserve">, </w:t>
      </w:r>
      <w:r w:rsidR="00000000" w:rsidRPr="00033231">
        <w:t>j</w:t>
      </w:r>
      <w:r>
        <w:t>’</w:t>
      </w:r>
      <w:r w:rsidR="00000000" w:rsidRPr="00033231">
        <w:t>ai appris tout ce qui concerne vos différends</w:t>
      </w:r>
      <w:r>
        <w:t xml:space="preserve"> ; </w:t>
      </w:r>
      <w:r w:rsidR="00000000" w:rsidRPr="00033231">
        <w:t>soyez sûr qu</w:t>
      </w:r>
      <w:r>
        <w:t>’</w:t>
      </w:r>
      <w:r w:rsidR="00000000" w:rsidRPr="00033231">
        <w:t>ils disparaîtront</w:t>
      </w:r>
      <w:r>
        <w:t xml:space="preserve"> ; </w:t>
      </w:r>
      <w:r w:rsidR="00000000" w:rsidRPr="00033231">
        <w:t>il est impossible qu</w:t>
      </w:r>
      <w:r>
        <w:t>’</w:t>
      </w:r>
      <w:r w:rsidR="00000000" w:rsidRPr="00033231">
        <w:t>il résiste à la tentation d</w:t>
      </w:r>
      <w:r>
        <w:t>’</w:t>
      </w:r>
      <w:r w:rsidR="00000000" w:rsidRPr="00033231">
        <w:t>une alliance dans les circonstances présentes</w:t>
      </w:r>
      <w:r>
        <w:t>.</w:t>
      </w:r>
    </w:p>
    <w:p w14:paraId="49075A63" w14:textId="77777777" w:rsidR="004F69D6" w:rsidRDefault="004F69D6" w:rsidP="0021796F">
      <w:r>
        <w:t>— </w:t>
      </w:r>
      <w:r w:rsidR="00000000" w:rsidRPr="00033231">
        <w:t>Je serais heureux de l</w:t>
      </w:r>
      <w:r>
        <w:t>’</w:t>
      </w:r>
      <w:r w:rsidR="00000000" w:rsidRPr="00033231">
        <w:t>avoir de mon côté</w:t>
      </w:r>
      <w:r>
        <w:t xml:space="preserve"> ; </w:t>
      </w:r>
      <w:r w:rsidR="00000000" w:rsidRPr="00033231">
        <w:t>il est de pur métal</w:t>
      </w:r>
      <w:r>
        <w:t>.</w:t>
      </w:r>
    </w:p>
    <w:p w14:paraId="7B12A601" w14:textId="77777777" w:rsidR="004F69D6" w:rsidRDefault="004F69D6" w:rsidP="0021796F">
      <w:r>
        <w:t>— </w:t>
      </w:r>
      <w:r w:rsidR="00000000" w:rsidRPr="00033231">
        <w:t>Je le crois comme vous</w:t>
      </w:r>
      <w:r>
        <w:t>.</w:t>
      </w:r>
    </w:p>
    <w:p w14:paraId="215B4076" w14:textId="77777777" w:rsidR="004F69D6" w:rsidRDefault="004F69D6" w:rsidP="0021796F">
      <w:r>
        <w:lastRenderedPageBreak/>
        <w:t>— </w:t>
      </w:r>
      <w:r w:rsidR="00000000" w:rsidRPr="00033231">
        <w:t>Une vieille lame</w:t>
      </w:r>
      <w:r>
        <w:t xml:space="preserve">, </w:t>
      </w:r>
      <w:r w:rsidR="00000000" w:rsidRPr="00033231">
        <w:t>et quelque peu rouillée</w:t>
      </w:r>
      <w:r>
        <w:t xml:space="preserve"> ; </w:t>
      </w:r>
      <w:r w:rsidR="00000000" w:rsidRPr="00033231">
        <w:t>mais le tra</w:t>
      </w:r>
      <w:r w:rsidR="00000000" w:rsidRPr="00033231">
        <w:t>n</w:t>
      </w:r>
      <w:r w:rsidR="00000000" w:rsidRPr="00033231">
        <w:t>chant et la trempe sont excellents</w:t>
      </w:r>
      <w:r>
        <w:t>.</w:t>
      </w:r>
    </w:p>
    <w:p w14:paraId="49665B2E" w14:textId="77777777" w:rsidR="004F69D6" w:rsidRDefault="004F69D6" w:rsidP="0021796F">
      <w:r>
        <w:t>— </w:t>
      </w:r>
      <w:r w:rsidR="00000000" w:rsidRPr="00033231">
        <w:t>Eh bien</w:t>
      </w:r>
      <w:r>
        <w:t xml:space="preserve"> ! </w:t>
      </w:r>
      <w:r w:rsidR="00000000" w:rsidRPr="00033231">
        <w:t>vous l</w:t>
      </w:r>
      <w:r>
        <w:t>’</w:t>
      </w:r>
      <w:r w:rsidR="00000000" w:rsidRPr="00033231">
        <w:t>aurez</w:t>
      </w:r>
      <w:r>
        <w:t xml:space="preserve">, </w:t>
      </w:r>
      <w:r w:rsidR="00000000" w:rsidRPr="00033231">
        <w:t>monsieur Moore</w:t>
      </w:r>
      <w:r>
        <w:t xml:space="preserve">, </w:t>
      </w:r>
      <w:r w:rsidR="00000000" w:rsidRPr="00033231">
        <w:t>c</w:t>
      </w:r>
      <w:r>
        <w:t>’</w:t>
      </w:r>
      <w:r w:rsidR="00000000" w:rsidRPr="00033231">
        <w:t>est-à-dire si je peux le gagner</w:t>
      </w:r>
      <w:r>
        <w:t>.</w:t>
      </w:r>
    </w:p>
    <w:p w14:paraId="7733CA36" w14:textId="77777777" w:rsidR="004F69D6" w:rsidRDefault="004F69D6" w:rsidP="0021796F">
      <w:r>
        <w:t>— </w:t>
      </w:r>
      <w:r w:rsidR="00000000" w:rsidRPr="00033231">
        <w:t>Qui ne pourriez-vous gagner</w:t>
      </w:r>
      <w:r>
        <w:t> ?</w:t>
      </w:r>
    </w:p>
    <w:p w14:paraId="1AB559F0" w14:textId="77777777" w:rsidR="004F69D6" w:rsidRDefault="004F69D6" w:rsidP="0021796F">
      <w:r>
        <w:t>— </w:t>
      </w:r>
      <w:r w:rsidR="00000000" w:rsidRPr="00033231">
        <w:t>Le recteur</w:t>
      </w:r>
      <w:r>
        <w:t xml:space="preserve">, </w:t>
      </w:r>
      <w:r w:rsidR="00000000" w:rsidRPr="00033231">
        <w:t>peut-être</w:t>
      </w:r>
      <w:r>
        <w:t xml:space="preserve"> ; </w:t>
      </w:r>
      <w:r w:rsidR="00000000" w:rsidRPr="00033231">
        <w:t>mais je ferai tous mes efforts</w:t>
      </w:r>
      <w:r>
        <w:t>.</w:t>
      </w:r>
    </w:p>
    <w:p w14:paraId="7A1BEC6A" w14:textId="77777777" w:rsidR="004F69D6" w:rsidRDefault="004F69D6" w:rsidP="0021796F">
      <w:r>
        <w:t>— </w:t>
      </w:r>
      <w:r w:rsidR="00000000" w:rsidRPr="00033231">
        <w:t>Vos efforts</w:t>
      </w:r>
      <w:r>
        <w:t xml:space="preserve"> ! </w:t>
      </w:r>
      <w:r w:rsidR="00000000" w:rsidRPr="00033231">
        <w:t>Il cédera pour une parole</w:t>
      </w:r>
      <w:r>
        <w:t xml:space="preserve">, </w:t>
      </w:r>
      <w:r w:rsidR="00000000" w:rsidRPr="00033231">
        <w:t>un sourire</w:t>
      </w:r>
      <w:r>
        <w:t>.</w:t>
      </w:r>
    </w:p>
    <w:p w14:paraId="4DD66F3F" w14:textId="77777777" w:rsidR="004F69D6" w:rsidRDefault="004F69D6" w:rsidP="0021796F">
      <w:r>
        <w:t>— </w:t>
      </w:r>
      <w:r w:rsidR="00000000" w:rsidRPr="00033231">
        <w:t>Nullement</w:t>
      </w:r>
      <w:r>
        <w:t xml:space="preserve">. </w:t>
      </w:r>
      <w:r w:rsidR="00000000" w:rsidRPr="00033231">
        <w:t>Il m</w:t>
      </w:r>
      <w:r>
        <w:t>’</w:t>
      </w:r>
      <w:r w:rsidR="00000000" w:rsidRPr="00033231">
        <w:t>en coûtera plusieurs tasses de thé</w:t>
      </w:r>
      <w:r>
        <w:t xml:space="preserve">, </w:t>
      </w:r>
      <w:r w:rsidR="00000000" w:rsidRPr="00033231">
        <w:t>que</w:t>
      </w:r>
      <w:r w:rsidR="00000000" w:rsidRPr="00033231">
        <w:t>l</w:t>
      </w:r>
      <w:r w:rsidR="00000000" w:rsidRPr="00033231">
        <w:t>ques toasts et une ample mesure de remontrances</w:t>
      </w:r>
      <w:r>
        <w:t xml:space="preserve">, </w:t>
      </w:r>
      <w:r w:rsidR="00000000" w:rsidRPr="00033231">
        <w:t>de reproches et de persuasions</w:t>
      </w:r>
      <w:r>
        <w:t xml:space="preserve">. </w:t>
      </w:r>
      <w:r w:rsidR="00000000" w:rsidRPr="00033231">
        <w:t>Mais l</w:t>
      </w:r>
      <w:r>
        <w:t>’</w:t>
      </w:r>
      <w:r w:rsidR="00000000" w:rsidRPr="00033231">
        <w:t>air devient froid</w:t>
      </w:r>
      <w:r>
        <w:t>.</w:t>
      </w:r>
    </w:p>
    <w:p w14:paraId="025F39C9" w14:textId="77777777" w:rsidR="004F69D6" w:rsidRDefault="004F69D6" w:rsidP="0021796F">
      <w:r>
        <w:t>— </w:t>
      </w:r>
      <w:r w:rsidR="00000000" w:rsidRPr="00033231">
        <w:t>Je m</w:t>
      </w:r>
      <w:r>
        <w:t>’</w:t>
      </w:r>
      <w:r w:rsidR="00000000" w:rsidRPr="00033231">
        <w:t>aperçois que vous frissonnez</w:t>
      </w:r>
      <w:r>
        <w:t xml:space="preserve">. </w:t>
      </w:r>
      <w:r w:rsidR="00000000" w:rsidRPr="00033231">
        <w:t>J</w:t>
      </w:r>
      <w:r>
        <w:t>’</w:t>
      </w:r>
      <w:r w:rsidR="00000000" w:rsidRPr="00033231">
        <w:t>ai peut-être tort de vous retenir ici</w:t>
      </w:r>
      <w:r>
        <w:t xml:space="preserve">. </w:t>
      </w:r>
      <w:r w:rsidR="00000000" w:rsidRPr="00033231">
        <w:t>Cependant</w:t>
      </w:r>
      <w:r>
        <w:t xml:space="preserve">, </w:t>
      </w:r>
      <w:r w:rsidR="00000000" w:rsidRPr="00033231">
        <w:t>la soirée est si calme</w:t>
      </w:r>
      <w:r>
        <w:t xml:space="preserve"> ! </w:t>
      </w:r>
      <w:r w:rsidR="00000000" w:rsidRPr="00033231">
        <w:t>je la trouve presque chaude</w:t>
      </w:r>
      <w:r>
        <w:t xml:space="preserve">, </w:t>
      </w:r>
      <w:r w:rsidR="00000000" w:rsidRPr="00033231">
        <w:t>et une société comme la vôtre est pour moi un plaisir si rare</w:t>
      </w:r>
      <w:r>
        <w:t xml:space="preserve"> ! </w:t>
      </w:r>
      <w:r w:rsidR="00000000" w:rsidRPr="00033231">
        <w:t>Si vous étiez enveloppée d</w:t>
      </w:r>
      <w:r>
        <w:t>’</w:t>
      </w:r>
      <w:r w:rsidR="00000000" w:rsidRPr="00033231">
        <w:t>un châle plus épais</w:t>
      </w:r>
      <w:r>
        <w:t> ?</w:t>
      </w:r>
    </w:p>
    <w:p w14:paraId="05D84322" w14:textId="77777777" w:rsidR="004F69D6" w:rsidRDefault="004F69D6" w:rsidP="0021796F">
      <w:r>
        <w:t>— </w:t>
      </w:r>
      <w:r w:rsidR="00000000" w:rsidRPr="00033231">
        <w:t>Je pourrais rester plus longtemps et oublier qu</w:t>
      </w:r>
      <w:r>
        <w:t>’</w:t>
      </w:r>
      <w:r w:rsidR="00000000" w:rsidRPr="00033231">
        <w:t>il est tard</w:t>
      </w:r>
      <w:r>
        <w:t xml:space="preserve">, </w:t>
      </w:r>
      <w:r w:rsidR="00000000" w:rsidRPr="00033231">
        <w:t xml:space="preserve">ce qui chagrinerait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 xml:space="preserve">Nous avons des habitudes régulières et nous nous couchons de bonne heure à </w:t>
      </w:r>
      <w:proofErr w:type="spellStart"/>
      <w:r w:rsidR="00000000" w:rsidRPr="00033231">
        <w:t>Fieldhead</w:t>
      </w:r>
      <w:proofErr w:type="spellEnd"/>
      <w:r>
        <w:t xml:space="preserve">, </w:t>
      </w:r>
      <w:r w:rsidR="00000000" w:rsidRPr="00033231">
        <w:t>monsieur Moore</w:t>
      </w:r>
      <w:r>
        <w:t xml:space="preserve"> ; </w:t>
      </w:r>
      <w:r w:rsidR="00000000" w:rsidRPr="00033231">
        <w:t>et je suis sûre que votre sœur fait de même au cottage</w:t>
      </w:r>
      <w:r>
        <w:t>.</w:t>
      </w:r>
    </w:p>
    <w:p w14:paraId="5322A403" w14:textId="77777777" w:rsidR="004F69D6" w:rsidRDefault="004F69D6" w:rsidP="0021796F">
      <w:r>
        <w:t>— </w:t>
      </w:r>
      <w:r w:rsidR="00000000" w:rsidRPr="00033231">
        <w:t>Oui</w:t>
      </w:r>
      <w:r>
        <w:t xml:space="preserve"> ; </w:t>
      </w:r>
      <w:r w:rsidR="00000000" w:rsidRPr="00033231">
        <w:t>mais Hortense et moi nous nous entendons le mieux du monde</w:t>
      </w:r>
      <w:r>
        <w:t xml:space="preserve">, </w:t>
      </w:r>
      <w:r w:rsidR="00000000" w:rsidRPr="00033231">
        <w:t>et nous faisons chacun de notre côté ce qui nous plaît</w:t>
      </w:r>
      <w:r>
        <w:t>.</w:t>
      </w:r>
    </w:p>
    <w:p w14:paraId="203A3D9D" w14:textId="77777777" w:rsidR="004F69D6" w:rsidRDefault="004F69D6" w:rsidP="0021796F">
      <w:r>
        <w:t>— </w:t>
      </w:r>
      <w:r w:rsidR="00000000" w:rsidRPr="00033231">
        <w:t>Que vous plaît-il de faire</w:t>
      </w:r>
      <w:r>
        <w:t> ?</w:t>
      </w:r>
    </w:p>
    <w:p w14:paraId="2B573FD8" w14:textId="77777777" w:rsidR="004F69D6" w:rsidRDefault="004F69D6" w:rsidP="0021796F">
      <w:r>
        <w:t>— </w:t>
      </w:r>
      <w:r w:rsidR="00000000" w:rsidRPr="00033231">
        <w:t>Trois nuits par semaine</w:t>
      </w:r>
      <w:r>
        <w:t xml:space="preserve">, </w:t>
      </w:r>
      <w:r w:rsidR="00000000" w:rsidRPr="00033231">
        <w:t>je couche à la fabrique</w:t>
      </w:r>
      <w:r>
        <w:t xml:space="preserve"> : </w:t>
      </w:r>
      <w:r w:rsidR="00000000" w:rsidRPr="00033231">
        <w:t>mais je n</w:t>
      </w:r>
      <w:r>
        <w:t>’</w:t>
      </w:r>
      <w:r w:rsidR="00000000" w:rsidRPr="00033231">
        <w:t>ai pas besoin d</w:t>
      </w:r>
      <w:r>
        <w:t>’</w:t>
      </w:r>
      <w:r w:rsidR="00000000" w:rsidRPr="00033231">
        <w:t>un long repos</w:t>
      </w:r>
      <w:r>
        <w:t xml:space="preserve">, </w:t>
      </w:r>
      <w:r w:rsidR="00000000" w:rsidRPr="00033231">
        <w:t>et</w:t>
      </w:r>
      <w:r>
        <w:t xml:space="preserve">, </w:t>
      </w:r>
      <w:r w:rsidR="00000000" w:rsidRPr="00033231">
        <w:t xml:space="preserve">quand la lune brille et </w:t>
      </w:r>
      <w:r w:rsidR="00000000" w:rsidRPr="00033231">
        <w:lastRenderedPageBreak/>
        <w:t>que la nuit est douce</w:t>
      </w:r>
      <w:r>
        <w:t xml:space="preserve">, </w:t>
      </w:r>
      <w:r w:rsidR="00000000" w:rsidRPr="00033231">
        <w:t xml:space="preserve">souvent je me promène dans les environs de </w:t>
      </w:r>
      <w:proofErr w:type="spellStart"/>
      <w:r w:rsidR="00000000" w:rsidRPr="00033231">
        <w:t>Hollow</w:t>
      </w:r>
      <w:proofErr w:type="spellEnd"/>
      <w:r w:rsidR="00000000" w:rsidRPr="00033231">
        <w:t xml:space="preserve"> jusqu</w:t>
      </w:r>
      <w:r>
        <w:t>’</w:t>
      </w:r>
      <w:r w:rsidR="00000000" w:rsidRPr="00033231">
        <w:t>à l</w:t>
      </w:r>
      <w:r>
        <w:t>’</w:t>
      </w:r>
      <w:r w:rsidR="00000000" w:rsidRPr="00033231">
        <w:t>aurore</w:t>
      </w:r>
      <w:r>
        <w:t>.</w:t>
      </w:r>
    </w:p>
    <w:p w14:paraId="21750769" w14:textId="77777777" w:rsidR="004F69D6" w:rsidRDefault="004F69D6" w:rsidP="0021796F">
      <w:r>
        <w:t>— </w:t>
      </w:r>
      <w:r w:rsidR="00000000" w:rsidRPr="00033231">
        <w:t>Lorsque j</w:t>
      </w:r>
      <w:r>
        <w:t>’</w:t>
      </w:r>
      <w:r w:rsidR="00000000" w:rsidRPr="00033231">
        <w:t>étais une très-petite fille</w:t>
      </w:r>
      <w:r>
        <w:t xml:space="preserve">, </w:t>
      </w:r>
      <w:r w:rsidR="00000000" w:rsidRPr="00033231">
        <w:t>monsieur Moore</w:t>
      </w:r>
      <w:r>
        <w:t xml:space="preserve">, </w:t>
      </w:r>
      <w:r w:rsidR="00000000" w:rsidRPr="00033231">
        <w:t>ma nourrice avait coutume de me réciter des histoires de fées que l</w:t>
      </w:r>
      <w:r>
        <w:t>’</w:t>
      </w:r>
      <w:r w:rsidR="00000000" w:rsidRPr="00033231">
        <w:t xml:space="preserve">on voyait dans </w:t>
      </w:r>
      <w:proofErr w:type="spellStart"/>
      <w:r w:rsidR="00000000" w:rsidRPr="00033231">
        <w:t>Hollow</w:t>
      </w:r>
      <w:proofErr w:type="spellEnd"/>
      <w:r>
        <w:t xml:space="preserve">. </w:t>
      </w:r>
      <w:r w:rsidR="00000000" w:rsidRPr="00033231">
        <w:t>C</w:t>
      </w:r>
      <w:r>
        <w:t>’</w:t>
      </w:r>
      <w:r w:rsidR="00000000" w:rsidRPr="00033231">
        <w:t>était avant que mon père bâtit la f</w:t>
      </w:r>
      <w:r w:rsidR="00000000" w:rsidRPr="00033231">
        <w:t>a</w:t>
      </w:r>
      <w:r w:rsidR="00000000" w:rsidRPr="00033231">
        <w:t>brique</w:t>
      </w:r>
      <w:r>
        <w:t xml:space="preserve">, </w:t>
      </w:r>
      <w:r w:rsidR="00000000" w:rsidRPr="00033231">
        <w:t xml:space="preserve">lorsque </w:t>
      </w:r>
      <w:proofErr w:type="spellStart"/>
      <w:r w:rsidR="00000000" w:rsidRPr="00033231">
        <w:t>Hollow</w:t>
      </w:r>
      <w:proofErr w:type="spellEnd"/>
      <w:r w:rsidR="00000000" w:rsidRPr="00033231">
        <w:t xml:space="preserve"> était un ravin parfaitement solitaire</w:t>
      </w:r>
      <w:r>
        <w:t xml:space="preserve"> ; </w:t>
      </w:r>
      <w:r w:rsidR="00000000" w:rsidRPr="00033231">
        <w:t>vous tomberez dans leurs enchantements</w:t>
      </w:r>
      <w:r>
        <w:t>.</w:t>
      </w:r>
    </w:p>
    <w:p w14:paraId="12C6A301" w14:textId="77777777" w:rsidR="004F69D6" w:rsidRDefault="004F69D6" w:rsidP="0021796F">
      <w:r>
        <w:t>— </w:t>
      </w:r>
      <w:r w:rsidR="00000000" w:rsidRPr="00033231">
        <w:t>Je crains que ce ne soit déjà fait</w:t>
      </w:r>
      <w:r>
        <w:t xml:space="preserve">, </w:t>
      </w:r>
      <w:r w:rsidR="00000000" w:rsidRPr="00033231">
        <w:t>dit Moore d</w:t>
      </w:r>
      <w:r>
        <w:t>’</w:t>
      </w:r>
      <w:r w:rsidR="00000000" w:rsidRPr="00033231">
        <w:t>une voix grave</w:t>
      </w:r>
      <w:r>
        <w:t>.</w:t>
      </w:r>
    </w:p>
    <w:p w14:paraId="5871D8BE" w14:textId="77777777" w:rsidR="004F69D6" w:rsidRDefault="004F69D6" w:rsidP="0021796F">
      <w:r>
        <w:t>— </w:t>
      </w:r>
      <w:r w:rsidR="00000000" w:rsidRPr="00033231">
        <w:t>Mais il y a des choses pires que des fées dont il faut se g</w:t>
      </w:r>
      <w:r w:rsidR="00000000" w:rsidRPr="00033231">
        <w:t>a</w:t>
      </w:r>
      <w:r w:rsidR="00000000" w:rsidRPr="00033231">
        <w:t>rantir</w:t>
      </w:r>
      <w:r>
        <w:t xml:space="preserve">, </w:t>
      </w:r>
      <w:r w:rsidR="00000000" w:rsidRPr="00033231">
        <w:t xml:space="preserve">continua miss </w:t>
      </w:r>
      <w:proofErr w:type="spellStart"/>
      <w:r w:rsidR="00000000" w:rsidRPr="00033231">
        <w:t>Keeldar</w:t>
      </w:r>
      <w:proofErr w:type="spellEnd"/>
      <w:r>
        <w:t>.</w:t>
      </w:r>
    </w:p>
    <w:p w14:paraId="41F5096C" w14:textId="77777777" w:rsidR="004F69D6" w:rsidRDefault="004F69D6" w:rsidP="0021796F">
      <w:r>
        <w:t>— </w:t>
      </w:r>
      <w:r w:rsidR="00000000" w:rsidRPr="00033231">
        <w:t>Des choses plus périlleuses</w:t>
      </w:r>
      <w:r>
        <w:t xml:space="preserve"> ? </w:t>
      </w:r>
      <w:r w:rsidR="00000000" w:rsidRPr="00033231">
        <w:t>répondit-il</w:t>
      </w:r>
      <w:r>
        <w:t>.</w:t>
      </w:r>
    </w:p>
    <w:p w14:paraId="2B65874D" w14:textId="77777777" w:rsidR="004F69D6" w:rsidRDefault="004F69D6" w:rsidP="0021796F">
      <w:r>
        <w:t>— </w:t>
      </w:r>
      <w:r w:rsidR="00000000" w:rsidRPr="00033231">
        <w:t>Infiniment plus</w:t>
      </w:r>
      <w:r>
        <w:t xml:space="preserve">. </w:t>
      </w:r>
      <w:r w:rsidR="00000000" w:rsidRPr="00033231">
        <w:t>Par exemple</w:t>
      </w:r>
      <w:r>
        <w:t xml:space="preserve">, </w:t>
      </w:r>
      <w:r w:rsidR="00000000" w:rsidRPr="00033231">
        <w:t>aimeriez-vous à rencontrer Michael Hartley</w:t>
      </w:r>
      <w:r>
        <w:t xml:space="preserve">, </w:t>
      </w:r>
      <w:r w:rsidR="00000000" w:rsidRPr="00033231">
        <w:t>ce fou calviniste</w:t>
      </w:r>
      <w:r>
        <w:t xml:space="preserve">, </w:t>
      </w:r>
      <w:r w:rsidR="00000000" w:rsidRPr="00033231">
        <w:t>ce tisserand jacobin</w:t>
      </w:r>
      <w:r>
        <w:t xml:space="preserve"> ? </w:t>
      </w:r>
      <w:r w:rsidR="00000000" w:rsidRPr="00033231">
        <w:t>On dit qu</w:t>
      </w:r>
      <w:r>
        <w:t>’</w:t>
      </w:r>
      <w:r w:rsidR="00000000" w:rsidRPr="00033231">
        <w:t>il est adonné au braconnage</w:t>
      </w:r>
      <w:r>
        <w:t xml:space="preserve">, </w:t>
      </w:r>
      <w:r w:rsidR="00000000" w:rsidRPr="00033231">
        <w:t>et qu</w:t>
      </w:r>
      <w:r>
        <w:t>’</w:t>
      </w:r>
      <w:r w:rsidR="00000000" w:rsidRPr="00033231">
        <w:t>il sort souvent la nuit avec son fusil</w:t>
      </w:r>
      <w:r>
        <w:t>.</w:t>
      </w:r>
    </w:p>
    <w:p w14:paraId="4FAF0F2B" w14:textId="77777777" w:rsidR="004F69D6" w:rsidRDefault="004F69D6" w:rsidP="0021796F">
      <w:r>
        <w:t>— </w:t>
      </w:r>
      <w:r w:rsidR="00000000" w:rsidRPr="00033231">
        <w:t>J</w:t>
      </w:r>
      <w:r>
        <w:t>’</w:t>
      </w:r>
      <w:r w:rsidR="00000000" w:rsidRPr="00033231">
        <w:t>ai eu déjà le bonheur de le rencontrer</w:t>
      </w:r>
      <w:r>
        <w:t xml:space="preserve">. </w:t>
      </w:r>
      <w:r w:rsidR="00000000" w:rsidRPr="00033231">
        <w:t>Nous eûmes</w:t>
      </w:r>
      <w:r>
        <w:t xml:space="preserve">, </w:t>
      </w:r>
      <w:r w:rsidR="00000000" w:rsidRPr="00033231">
        <w:t>certaine nuit</w:t>
      </w:r>
      <w:r>
        <w:t xml:space="preserve">, </w:t>
      </w:r>
      <w:r w:rsidR="00000000" w:rsidRPr="00033231">
        <w:t>une longue argumentation ensemble</w:t>
      </w:r>
      <w:r>
        <w:t xml:space="preserve">. </w:t>
      </w:r>
      <w:r w:rsidR="00000000" w:rsidRPr="00033231">
        <w:t>Je trouvai ce petit incident étrange et agréable</w:t>
      </w:r>
      <w:r>
        <w:t>.</w:t>
      </w:r>
    </w:p>
    <w:p w14:paraId="4EE7F99B" w14:textId="77777777" w:rsidR="004F69D6" w:rsidRDefault="004F69D6" w:rsidP="0021796F">
      <w:r>
        <w:t>— </w:t>
      </w:r>
      <w:r w:rsidR="00000000" w:rsidRPr="00033231">
        <w:t>Agréable</w:t>
      </w:r>
      <w:r>
        <w:t xml:space="preserve"> ! </w:t>
      </w:r>
      <w:r w:rsidR="00000000" w:rsidRPr="00033231">
        <w:t>J</w:t>
      </w:r>
      <w:r>
        <w:t>’</w:t>
      </w:r>
      <w:r w:rsidR="00000000" w:rsidRPr="00033231">
        <w:t>admire votre goût</w:t>
      </w:r>
      <w:r>
        <w:t xml:space="preserve"> ! </w:t>
      </w:r>
      <w:r w:rsidR="00000000" w:rsidRPr="00033231">
        <w:t>Michael n</w:t>
      </w:r>
      <w:r>
        <w:t>’</w:t>
      </w:r>
      <w:r w:rsidR="00000000" w:rsidRPr="00033231">
        <w:t>est pas dans son bon sens</w:t>
      </w:r>
      <w:r>
        <w:t xml:space="preserve">. </w:t>
      </w:r>
      <w:r w:rsidR="00000000" w:rsidRPr="00033231">
        <w:t>Où l</w:t>
      </w:r>
      <w:r>
        <w:t>’</w:t>
      </w:r>
      <w:r w:rsidR="00000000" w:rsidRPr="00033231">
        <w:t>avez-vous rencontré</w:t>
      </w:r>
      <w:r>
        <w:t> ?</w:t>
      </w:r>
    </w:p>
    <w:p w14:paraId="5187782E" w14:textId="77777777" w:rsidR="004F69D6" w:rsidRDefault="004F69D6" w:rsidP="0021796F">
      <w:r>
        <w:t>— </w:t>
      </w:r>
      <w:r w:rsidR="00000000" w:rsidRPr="00033231">
        <w:t>Dans le lieu le plus profond</w:t>
      </w:r>
      <w:r>
        <w:t xml:space="preserve">, </w:t>
      </w:r>
      <w:r w:rsidR="00000000" w:rsidRPr="00033231">
        <w:t>le plus ombragé de la gorge</w:t>
      </w:r>
      <w:r>
        <w:t xml:space="preserve">, </w:t>
      </w:r>
      <w:r w:rsidR="00000000" w:rsidRPr="00033231">
        <w:t>où l</w:t>
      </w:r>
      <w:r>
        <w:t>’</w:t>
      </w:r>
      <w:r w:rsidR="00000000" w:rsidRPr="00033231">
        <w:t>eau coule sous les broussailles</w:t>
      </w:r>
      <w:r>
        <w:t xml:space="preserve">. </w:t>
      </w:r>
      <w:r w:rsidR="00000000" w:rsidRPr="00033231">
        <w:t>Nous nous assîmes auprès du pont de planches</w:t>
      </w:r>
      <w:r>
        <w:t xml:space="preserve">. </w:t>
      </w:r>
      <w:r w:rsidR="00000000" w:rsidRPr="00033231">
        <w:t>La lune brillait</w:t>
      </w:r>
      <w:r>
        <w:t xml:space="preserve">, </w:t>
      </w:r>
      <w:r w:rsidR="00000000" w:rsidRPr="00033231">
        <w:t>mais le ciel était nuageux et il faisait un grand vent</w:t>
      </w:r>
      <w:r>
        <w:t xml:space="preserve">. </w:t>
      </w:r>
      <w:r w:rsidR="00000000" w:rsidRPr="00033231">
        <w:t>Nous eûmes ensemble une convers</w:t>
      </w:r>
      <w:r w:rsidR="00000000" w:rsidRPr="00033231">
        <w:t>a</w:t>
      </w:r>
      <w:r w:rsidR="00000000" w:rsidRPr="00033231">
        <w:t>tion</w:t>
      </w:r>
      <w:r>
        <w:t>.</w:t>
      </w:r>
    </w:p>
    <w:p w14:paraId="711212E3" w14:textId="77777777" w:rsidR="004F69D6" w:rsidRDefault="004F69D6" w:rsidP="0021796F">
      <w:r>
        <w:t>— </w:t>
      </w:r>
      <w:r w:rsidR="00000000" w:rsidRPr="00033231">
        <w:t>Sur la politique</w:t>
      </w:r>
      <w:r>
        <w:t> ?</w:t>
      </w:r>
    </w:p>
    <w:p w14:paraId="02AEC37A" w14:textId="77777777" w:rsidR="004F69D6" w:rsidRDefault="004F69D6" w:rsidP="0021796F">
      <w:r>
        <w:lastRenderedPageBreak/>
        <w:t>— </w:t>
      </w:r>
      <w:r w:rsidR="00000000" w:rsidRPr="00033231">
        <w:t>Et la religion</w:t>
      </w:r>
      <w:r>
        <w:t xml:space="preserve">. </w:t>
      </w:r>
      <w:r w:rsidR="00000000" w:rsidRPr="00033231">
        <w:t>Je crois que la lune était dans son plein</w:t>
      </w:r>
      <w:r>
        <w:t xml:space="preserve">, </w:t>
      </w:r>
      <w:r w:rsidR="00000000" w:rsidRPr="00033231">
        <w:t>et Michael était aussi près que possible de la folie</w:t>
      </w:r>
      <w:r>
        <w:t xml:space="preserve"> : </w:t>
      </w:r>
      <w:r w:rsidR="00000000" w:rsidRPr="00033231">
        <w:t>il proféra d</w:t>
      </w:r>
      <w:r>
        <w:t>’</w:t>
      </w:r>
      <w:r w:rsidR="00000000" w:rsidRPr="00033231">
        <w:t>étranges blasphèmes dans sa manière antinomienne</w:t>
      </w:r>
      <w:r>
        <w:t>.</w:t>
      </w:r>
    </w:p>
    <w:p w14:paraId="2A16ADBB" w14:textId="77777777" w:rsidR="004F69D6" w:rsidRDefault="004F69D6" w:rsidP="0021796F">
      <w:r>
        <w:t>— </w:t>
      </w:r>
      <w:r w:rsidR="00000000" w:rsidRPr="00033231">
        <w:t>Excusez-moi</w:t>
      </w:r>
      <w:r>
        <w:t xml:space="preserve">, </w:t>
      </w:r>
      <w:r w:rsidR="00000000" w:rsidRPr="00033231">
        <w:t>mais il me semble que vous deviez être presque aussi fou que lui</w:t>
      </w:r>
      <w:r>
        <w:t xml:space="preserve">, </w:t>
      </w:r>
      <w:r w:rsidR="00000000" w:rsidRPr="00033231">
        <w:t>de demeurer là à l</w:t>
      </w:r>
      <w:r>
        <w:t>’</w:t>
      </w:r>
      <w:r w:rsidR="00000000" w:rsidRPr="00033231">
        <w:t>écouter</w:t>
      </w:r>
      <w:r>
        <w:t>.</w:t>
      </w:r>
    </w:p>
    <w:p w14:paraId="5D00629A" w14:textId="058DC04B" w:rsidR="004F69D6" w:rsidRDefault="004F69D6" w:rsidP="0021796F">
      <w:r>
        <w:t>— </w:t>
      </w:r>
      <w:r w:rsidR="00000000" w:rsidRPr="00033231">
        <w:t>Il y a un sauvage intérêt à ses divagations</w:t>
      </w:r>
      <w:r>
        <w:t xml:space="preserve">. </w:t>
      </w:r>
      <w:r w:rsidR="00000000" w:rsidRPr="00033231">
        <w:t>Cet homme s</w:t>
      </w:r>
      <w:r w:rsidR="00000000" w:rsidRPr="00033231">
        <w:t>e</w:t>
      </w:r>
      <w:r w:rsidR="00000000" w:rsidRPr="00033231">
        <w:t xml:space="preserve">rait à moitié </w:t>
      </w:r>
      <w:proofErr w:type="spellStart"/>
      <w:r w:rsidR="00000000" w:rsidRPr="00033231">
        <w:t>poëte</w:t>
      </w:r>
      <w:proofErr w:type="spellEnd"/>
      <w:r>
        <w:t xml:space="preserve">, </w:t>
      </w:r>
      <w:r w:rsidR="00000000" w:rsidRPr="00033231">
        <w:t>s</w:t>
      </w:r>
      <w:r>
        <w:t>’</w:t>
      </w:r>
      <w:r w:rsidR="00000000" w:rsidRPr="00033231">
        <w:t>il n</w:t>
      </w:r>
      <w:r>
        <w:t>’</w:t>
      </w:r>
      <w:r w:rsidR="00000000" w:rsidRPr="00033231">
        <w:t>était tout à fait maniaque</w:t>
      </w:r>
      <w:r>
        <w:t xml:space="preserve"> ; </w:t>
      </w:r>
      <w:r w:rsidR="00000000" w:rsidRPr="00033231">
        <w:t>ce serait peut-être un prophète</w:t>
      </w:r>
      <w:r>
        <w:t xml:space="preserve">, </w:t>
      </w:r>
      <w:r w:rsidR="00000000" w:rsidRPr="00033231">
        <w:t>s</w:t>
      </w:r>
      <w:r>
        <w:t>’</w:t>
      </w:r>
      <w:r w:rsidR="00000000" w:rsidRPr="00033231">
        <w:t>il n</w:t>
      </w:r>
      <w:r>
        <w:t>’</w:t>
      </w:r>
      <w:r w:rsidR="00000000" w:rsidRPr="00033231">
        <w:t>était un débauché</w:t>
      </w:r>
      <w:r>
        <w:t xml:space="preserve">. </w:t>
      </w:r>
      <w:r w:rsidR="00000000" w:rsidRPr="00033231">
        <w:t>Il m</w:t>
      </w:r>
      <w:r>
        <w:t>’</w:t>
      </w:r>
      <w:r w:rsidR="00000000" w:rsidRPr="00033231">
        <w:t>informa s</w:t>
      </w:r>
      <w:r w:rsidR="00000000" w:rsidRPr="00033231">
        <w:t>o</w:t>
      </w:r>
      <w:r w:rsidR="00000000" w:rsidRPr="00033231">
        <w:t>lennellement que l</w:t>
      </w:r>
      <w:r>
        <w:t>’</w:t>
      </w:r>
      <w:r w:rsidR="00000000" w:rsidRPr="00033231">
        <w:t>enfer était mon lot inévitable</w:t>
      </w:r>
      <w:r>
        <w:t xml:space="preserve">, </w:t>
      </w:r>
      <w:r w:rsidR="00000000" w:rsidRPr="00033231">
        <w:t>qu</w:t>
      </w:r>
      <w:r>
        <w:t>’</w:t>
      </w:r>
      <w:r w:rsidR="00000000" w:rsidRPr="00033231">
        <w:t>il lisait sur mon front le sceau de la bête</w:t>
      </w:r>
      <w:r>
        <w:t xml:space="preserve">, </w:t>
      </w:r>
      <w:r w:rsidR="00000000" w:rsidRPr="00033231">
        <w:t>que j</w:t>
      </w:r>
      <w:r>
        <w:t>’</w:t>
      </w:r>
      <w:r w:rsidR="00000000" w:rsidRPr="00033231">
        <w:t>étais maudit depuis le co</w:t>
      </w:r>
      <w:r w:rsidR="00000000" w:rsidRPr="00033231">
        <w:t>m</w:t>
      </w:r>
      <w:r w:rsidR="00000000" w:rsidRPr="00033231">
        <w:t>mencement</w:t>
      </w:r>
      <w:r>
        <w:t xml:space="preserve">. </w:t>
      </w:r>
      <w:r w:rsidR="00000000" w:rsidRPr="00033231">
        <w:t>La vengeance de Dieu</w:t>
      </w:r>
      <w:r>
        <w:t xml:space="preserve">, </w:t>
      </w:r>
      <w:r w:rsidR="00000000" w:rsidRPr="00033231">
        <w:t>dit-il</w:t>
      </w:r>
      <w:r>
        <w:t xml:space="preserve">, </w:t>
      </w:r>
      <w:r w:rsidR="00000000" w:rsidRPr="00033231">
        <w:t>se préparait à tomber sur moi</w:t>
      </w:r>
      <w:r>
        <w:t xml:space="preserve">, </w:t>
      </w:r>
      <w:r w:rsidR="00000000" w:rsidRPr="00033231">
        <w:t>et il affirma que</w:t>
      </w:r>
      <w:r>
        <w:t xml:space="preserve">, </w:t>
      </w:r>
      <w:r w:rsidR="00000000" w:rsidRPr="00033231">
        <w:t>pendant la nuit</w:t>
      </w:r>
      <w:r>
        <w:t xml:space="preserve">, </w:t>
      </w:r>
      <w:r w:rsidR="00000000" w:rsidRPr="00033231">
        <w:t>une vision lui avait révélé la manière dont s</w:t>
      </w:r>
      <w:r>
        <w:t>’</w:t>
      </w:r>
      <w:r w:rsidR="00000000" w:rsidRPr="00033231">
        <w:t>accomplirait mon sort</w:t>
      </w:r>
      <w:r>
        <w:t xml:space="preserve">, </w:t>
      </w:r>
      <w:r w:rsidR="00000000" w:rsidRPr="00033231">
        <w:t>et l</w:t>
      </w:r>
      <w:r>
        <w:t>’</w:t>
      </w:r>
      <w:r w:rsidR="00000000" w:rsidRPr="00033231">
        <w:t>instrument de ma punition</w:t>
      </w:r>
      <w:r>
        <w:t xml:space="preserve">. </w:t>
      </w:r>
      <w:r w:rsidR="00000000" w:rsidRPr="00033231">
        <w:t>J</w:t>
      </w:r>
      <w:r>
        <w:t>’</w:t>
      </w:r>
      <w:r w:rsidR="00000000" w:rsidRPr="00033231">
        <w:t>aurais voulu en apprendre davantage</w:t>
      </w:r>
      <w:r>
        <w:t xml:space="preserve">, </w:t>
      </w:r>
      <w:r w:rsidR="00000000" w:rsidRPr="00033231">
        <w:t>mais il me quitta avec ces mots</w:t>
      </w:r>
      <w:r>
        <w:t> : « </w:t>
      </w:r>
      <w:r w:rsidR="00000000" w:rsidRPr="00033231">
        <w:t>Le moment n</w:t>
      </w:r>
      <w:r>
        <w:t>’</w:t>
      </w:r>
      <w:r w:rsidR="00000000" w:rsidRPr="00033231">
        <w:t>est pas arrivé</w:t>
      </w:r>
      <w:r>
        <w:t>. »</w:t>
      </w:r>
    </w:p>
    <w:p w14:paraId="619673D2" w14:textId="77777777" w:rsidR="004F69D6" w:rsidRDefault="004F69D6" w:rsidP="0021796F">
      <w:r>
        <w:t>— </w:t>
      </w:r>
      <w:r w:rsidR="00000000" w:rsidRPr="00033231">
        <w:t>L</w:t>
      </w:r>
      <w:r>
        <w:t>’</w:t>
      </w:r>
      <w:r w:rsidR="00000000" w:rsidRPr="00033231">
        <w:t>avez-vous jamais revu</w:t>
      </w:r>
      <w:r>
        <w:t xml:space="preserve">, </w:t>
      </w:r>
      <w:r w:rsidR="00000000" w:rsidRPr="00033231">
        <w:t>depuis</w:t>
      </w:r>
      <w:r>
        <w:t> ?</w:t>
      </w:r>
    </w:p>
    <w:p w14:paraId="12583F5F" w14:textId="65BAB62B" w:rsidR="004F69D6" w:rsidRDefault="004F69D6" w:rsidP="0021796F">
      <w:r>
        <w:t>— </w:t>
      </w:r>
      <w:r w:rsidR="00000000" w:rsidRPr="00033231">
        <w:t>Environ un mois après</w:t>
      </w:r>
      <w:r>
        <w:t xml:space="preserve">, </w:t>
      </w:r>
      <w:r w:rsidR="00000000" w:rsidRPr="00033231">
        <w:t>en revenant du marché</w:t>
      </w:r>
      <w:r>
        <w:t xml:space="preserve">, </w:t>
      </w:r>
      <w:r w:rsidR="00000000" w:rsidRPr="00033231">
        <w:t>je le re</w:t>
      </w:r>
      <w:r w:rsidR="00000000" w:rsidRPr="00033231">
        <w:t>n</w:t>
      </w:r>
      <w:r w:rsidR="00000000" w:rsidRPr="00033231">
        <w:t xml:space="preserve">contrai en compagnie de </w:t>
      </w:r>
      <w:proofErr w:type="spellStart"/>
      <w:r w:rsidR="00000000" w:rsidRPr="00033231">
        <w:t>Barraclough</w:t>
      </w:r>
      <w:proofErr w:type="spellEnd"/>
      <w:r>
        <w:t xml:space="preserve">, </w:t>
      </w:r>
      <w:r w:rsidR="00000000" w:rsidRPr="00033231">
        <w:t>tous deux dans un état fort avancé d</w:t>
      </w:r>
      <w:r>
        <w:t>’</w:t>
      </w:r>
      <w:r w:rsidR="00000000" w:rsidRPr="00033231">
        <w:t>ivresse</w:t>
      </w:r>
      <w:r>
        <w:t xml:space="preserve">. </w:t>
      </w:r>
      <w:r w:rsidR="00000000" w:rsidRPr="00033231">
        <w:t>Ils m</w:t>
      </w:r>
      <w:r>
        <w:t>’</w:t>
      </w:r>
      <w:r w:rsidR="00000000" w:rsidRPr="00033231">
        <w:t>accostèrent comme si j</w:t>
      </w:r>
      <w:r>
        <w:t>’</w:t>
      </w:r>
      <w:r w:rsidR="00000000" w:rsidRPr="00033231">
        <w:t>eusse été S</w:t>
      </w:r>
      <w:r w:rsidR="00000000" w:rsidRPr="00033231">
        <w:t>a</w:t>
      </w:r>
      <w:r w:rsidR="00000000" w:rsidRPr="00033231">
        <w:t>tan</w:t>
      </w:r>
      <w:r>
        <w:t xml:space="preserve">, </w:t>
      </w:r>
      <w:r w:rsidR="00000000" w:rsidRPr="00033231">
        <w:t xml:space="preserve">me criant </w:t>
      </w:r>
      <w:r w:rsidR="00000000" w:rsidRPr="00033231">
        <w:rPr>
          <w:i/>
          <w:iCs/>
        </w:rPr>
        <w:t xml:space="preserve">retro </w:t>
      </w:r>
      <w:r w:rsidR="00000000" w:rsidRPr="00033231">
        <w:t>et demandant à grands cris d</w:t>
      </w:r>
      <w:r>
        <w:t>’</w:t>
      </w:r>
      <w:r w:rsidR="00000000" w:rsidRPr="00033231">
        <w:t>être délivrés de la tentation</w:t>
      </w:r>
      <w:r>
        <w:t xml:space="preserve">. </w:t>
      </w:r>
      <w:r w:rsidR="00000000" w:rsidRPr="00033231">
        <w:t>Une autre fois</w:t>
      </w:r>
      <w:r>
        <w:t xml:space="preserve">, </w:t>
      </w:r>
      <w:r w:rsidR="00000000" w:rsidRPr="00033231">
        <w:t>quelques jours après</w:t>
      </w:r>
      <w:r>
        <w:t xml:space="preserve">, </w:t>
      </w:r>
      <w:r w:rsidR="00000000" w:rsidRPr="00033231">
        <w:t>Michael se présenta à la porte du comptoir</w:t>
      </w:r>
      <w:r>
        <w:t xml:space="preserve">, </w:t>
      </w:r>
      <w:r w:rsidR="00000000" w:rsidRPr="00033231">
        <w:t>sans chapeau et en manches de chemise</w:t>
      </w:r>
      <w:r>
        <w:t xml:space="preserve">, </w:t>
      </w:r>
      <w:r w:rsidR="00000000" w:rsidRPr="00033231">
        <w:t>son castor et son habit ayant été retenus au cabaret comme garantie</w:t>
      </w:r>
      <w:r>
        <w:t xml:space="preserve"> ; </w:t>
      </w:r>
      <w:r w:rsidR="00000000" w:rsidRPr="00033231">
        <w:t>l</w:t>
      </w:r>
      <w:r>
        <w:t>’</w:t>
      </w:r>
      <w:r w:rsidR="00000000" w:rsidRPr="00033231">
        <w:t>agréable message qu</w:t>
      </w:r>
      <w:r>
        <w:t>’</w:t>
      </w:r>
      <w:r w:rsidR="00000000" w:rsidRPr="00033231">
        <w:t>il apportait était qu</w:t>
      </w:r>
      <w:r>
        <w:t>’</w:t>
      </w:r>
      <w:r w:rsidR="00000000" w:rsidRPr="00033231">
        <w:t xml:space="preserve">il engageait </w:t>
      </w:r>
      <w:r>
        <w:t>M. </w:t>
      </w:r>
      <w:r w:rsidR="00000000" w:rsidRPr="00033231">
        <w:t>Moore à mettre ses affaires en ordre</w:t>
      </w:r>
      <w:r>
        <w:t xml:space="preserve">, </w:t>
      </w:r>
      <w:r w:rsidR="00000000" w:rsidRPr="00033231">
        <w:t>parce que son âme ne tarderait pas à lui être redemandée</w:t>
      </w:r>
      <w:r>
        <w:t>.</w:t>
      </w:r>
    </w:p>
    <w:p w14:paraId="048F4B13" w14:textId="77777777" w:rsidR="004F69D6" w:rsidRDefault="004F69D6" w:rsidP="0021796F">
      <w:r>
        <w:t>— </w:t>
      </w:r>
      <w:r w:rsidR="00000000" w:rsidRPr="00033231">
        <w:t>Comprenez-vous ces choses</w:t>
      </w:r>
      <w:r>
        <w:t> ?</w:t>
      </w:r>
    </w:p>
    <w:p w14:paraId="12393C1D" w14:textId="77777777" w:rsidR="004F69D6" w:rsidRDefault="004F69D6" w:rsidP="0021796F">
      <w:r>
        <w:lastRenderedPageBreak/>
        <w:t>— </w:t>
      </w:r>
      <w:r w:rsidR="00000000" w:rsidRPr="00033231">
        <w:t>Le pauvre diable buvait depuis des semaines et était arr</w:t>
      </w:r>
      <w:r w:rsidR="00000000" w:rsidRPr="00033231">
        <w:t>i</w:t>
      </w:r>
      <w:r w:rsidR="00000000" w:rsidRPr="00033231">
        <w:t>vé à un état voisin de la folie furieuse</w:t>
      </w:r>
      <w:r>
        <w:t>.</w:t>
      </w:r>
    </w:p>
    <w:p w14:paraId="4B31A90C" w14:textId="77777777" w:rsidR="004F69D6" w:rsidRDefault="004F69D6" w:rsidP="0021796F">
      <w:r>
        <w:t>— </w:t>
      </w:r>
      <w:r w:rsidR="00000000" w:rsidRPr="00033231">
        <w:t>Il n</w:t>
      </w:r>
      <w:r>
        <w:t>’</w:t>
      </w:r>
      <w:r w:rsidR="00000000" w:rsidRPr="00033231">
        <w:t>en est que plus capable de mettre à exécution ses s</w:t>
      </w:r>
      <w:r w:rsidR="00000000" w:rsidRPr="00033231">
        <w:t>i</w:t>
      </w:r>
      <w:r w:rsidR="00000000" w:rsidRPr="00033231">
        <w:t>nistr</w:t>
      </w:r>
      <w:r w:rsidR="00000000">
        <w:t>e</w:t>
      </w:r>
      <w:r w:rsidR="00000000" w:rsidRPr="00033231">
        <w:t>s prophéties</w:t>
      </w:r>
      <w:r>
        <w:t>.</w:t>
      </w:r>
    </w:p>
    <w:p w14:paraId="67EA0865" w14:textId="77777777" w:rsidR="004F69D6" w:rsidRDefault="004F69D6" w:rsidP="0021796F">
      <w:r>
        <w:t>— </w:t>
      </w:r>
      <w:r w:rsidR="00000000" w:rsidRPr="00033231">
        <w:t>Il serait absurde de se laisser affecter par de semblables incidents</w:t>
      </w:r>
      <w:r>
        <w:t>.</w:t>
      </w:r>
    </w:p>
    <w:p w14:paraId="74644FAB" w14:textId="77777777" w:rsidR="004F69D6" w:rsidRDefault="004F69D6" w:rsidP="0021796F">
      <w:r>
        <w:t>— </w:t>
      </w:r>
      <w:r w:rsidR="00000000" w:rsidRPr="00033231">
        <w:t>Monsieur Moore</w:t>
      </w:r>
      <w:r>
        <w:t xml:space="preserve">, </w:t>
      </w:r>
      <w:r w:rsidR="00000000" w:rsidRPr="00033231">
        <w:t>retournez chez vous</w:t>
      </w:r>
      <w:r>
        <w:t>.</w:t>
      </w:r>
    </w:p>
    <w:p w14:paraId="1358A71C" w14:textId="77777777" w:rsidR="004F69D6" w:rsidRDefault="004F69D6" w:rsidP="0021796F">
      <w:r>
        <w:t>— </w:t>
      </w:r>
      <w:r w:rsidR="00000000" w:rsidRPr="00033231">
        <w:t>Sitôt</w:t>
      </w:r>
      <w:r>
        <w:t> ?</w:t>
      </w:r>
    </w:p>
    <w:p w14:paraId="315D88C2" w14:textId="77777777" w:rsidR="004F69D6" w:rsidRDefault="004F69D6" w:rsidP="0021796F">
      <w:r>
        <w:t>— </w:t>
      </w:r>
      <w:r w:rsidR="00000000" w:rsidRPr="00033231">
        <w:t>Descendez droit à travers les champs</w:t>
      </w:r>
      <w:r>
        <w:t xml:space="preserve"> ; </w:t>
      </w:r>
      <w:r w:rsidR="00000000" w:rsidRPr="00033231">
        <w:t>ne suivez pas le chemin entre les haies et ne tournez pas autour des plantations</w:t>
      </w:r>
      <w:r>
        <w:t>.</w:t>
      </w:r>
    </w:p>
    <w:p w14:paraId="7A6FD661" w14:textId="77777777" w:rsidR="004F69D6" w:rsidRDefault="004F69D6" w:rsidP="0021796F">
      <w:r>
        <w:t>— </w:t>
      </w:r>
      <w:r w:rsidR="00000000" w:rsidRPr="00033231">
        <w:t>Il est encore de bonne heure</w:t>
      </w:r>
      <w:r>
        <w:t>.</w:t>
      </w:r>
    </w:p>
    <w:p w14:paraId="65BA9D62" w14:textId="77777777" w:rsidR="004F69D6" w:rsidRDefault="004F69D6" w:rsidP="0021796F">
      <w:r>
        <w:t>— </w:t>
      </w:r>
      <w:r w:rsidR="00000000" w:rsidRPr="00033231">
        <w:t>Il est tard</w:t>
      </w:r>
      <w:r>
        <w:t xml:space="preserve"> ; </w:t>
      </w:r>
      <w:r w:rsidR="00000000" w:rsidRPr="00033231">
        <w:t>pour ma part</w:t>
      </w:r>
      <w:r>
        <w:t xml:space="preserve">, </w:t>
      </w:r>
      <w:r w:rsidR="00000000" w:rsidRPr="00033231">
        <w:t>je rentre</w:t>
      </w:r>
      <w:r>
        <w:t xml:space="preserve">. </w:t>
      </w:r>
      <w:r w:rsidR="00000000" w:rsidRPr="00033231">
        <w:t>Voulez-vous me pr</w:t>
      </w:r>
      <w:r w:rsidR="00000000" w:rsidRPr="00033231">
        <w:t>o</w:t>
      </w:r>
      <w:r w:rsidR="00000000" w:rsidRPr="00033231">
        <w:t xml:space="preserve">mettre de ne pas vous promener dans les environs de </w:t>
      </w:r>
      <w:proofErr w:type="spellStart"/>
      <w:r w:rsidR="00000000" w:rsidRPr="00033231">
        <w:t>Hollow</w:t>
      </w:r>
      <w:proofErr w:type="spellEnd"/>
      <w:r w:rsidR="00000000" w:rsidRPr="00033231">
        <w:t xml:space="preserve"> cette nuit</w:t>
      </w:r>
      <w:r>
        <w:t> ?</w:t>
      </w:r>
    </w:p>
    <w:p w14:paraId="575DB71F" w14:textId="77777777" w:rsidR="004F69D6" w:rsidRDefault="004F69D6" w:rsidP="0021796F">
      <w:r>
        <w:t>— </w:t>
      </w:r>
      <w:r w:rsidR="00000000" w:rsidRPr="00033231">
        <w:t>Si vous le désirez</w:t>
      </w:r>
      <w:r>
        <w:t> !</w:t>
      </w:r>
    </w:p>
    <w:p w14:paraId="5BB060B6" w14:textId="77777777" w:rsidR="004F69D6" w:rsidRDefault="004F69D6" w:rsidP="0021796F">
      <w:r>
        <w:t>— </w:t>
      </w:r>
      <w:r w:rsidR="00000000" w:rsidRPr="00033231">
        <w:t>Je le veux</w:t>
      </w:r>
      <w:r>
        <w:t xml:space="preserve">. </w:t>
      </w:r>
      <w:r w:rsidR="00000000" w:rsidRPr="00033231">
        <w:t>Est-ce que vous considérez la vie comme sans valeur</w:t>
      </w:r>
      <w:r>
        <w:t> ?</w:t>
      </w:r>
    </w:p>
    <w:p w14:paraId="41C2CB4A" w14:textId="77777777" w:rsidR="004F69D6" w:rsidRDefault="004F69D6" w:rsidP="0021796F">
      <w:r>
        <w:t>— </w:t>
      </w:r>
      <w:r w:rsidR="00000000" w:rsidRPr="00033231">
        <w:t>Point du tout</w:t>
      </w:r>
      <w:r>
        <w:t xml:space="preserve"> ; </w:t>
      </w:r>
      <w:r w:rsidR="00000000" w:rsidRPr="00033231">
        <w:t>au contraire</w:t>
      </w:r>
      <w:r>
        <w:t xml:space="preserve">, </w:t>
      </w:r>
      <w:r w:rsidR="00000000" w:rsidRPr="00033231">
        <w:t>depuis peu je trouve que mon existence à une valeur inestimable</w:t>
      </w:r>
      <w:r>
        <w:t>.</w:t>
      </w:r>
    </w:p>
    <w:p w14:paraId="655F93FE" w14:textId="77777777" w:rsidR="004F69D6" w:rsidRDefault="004F69D6" w:rsidP="0021796F">
      <w:r>
        <w:t>— </w:t>
      </w:r>
      <w:r w:rsidR="00000000" w:rsidRPr="00033231">
        <w:t>Depuis peu</w:t>
      </w:r>
      <w:r>
        <w:t> ?</w:t>
      </w:r>
    </w:p>
    <w:p w14:paraId="61EB9F8A" w14:textId="77777777" w:rsidR="004F69D6" w:rsidRDefault="004F69D6" w:rsidP="0021796F">
      <w:r>
        <w:t>— </w:t>
      </w:r>
      <w:r w:rsidR="00000000" w:rsidRPr="00033231">
        <w:t>Ma vie n</w:t>
      </w:r>
      <w:r>
        <w:t>’</w:t>
      </w:r>
      <w:r w:rsidR="00000000" w:rsidRPr="00033231">
        <w:t>est plus sans but et sans espérance</w:t>
      </w:r>
      <w:r>
        <w:t xml:space="preserve">, </w:t>
      </w:r>
      <w:r w:rsidR="00000000" w:rsidRPr="00033231">
        <w:t>maintenant</w:t>
      </w:r>
      <w:r>
        <w:t xml:space="preserve">, </w:t>
      </w:r>
      <w:r w:rsidR="00000000" w:rsidRPr="00033231">
        <w:t>comme elle était il y a trois mois</w:t>
      </w:r>
      <w:r>
        <w:t xml:space="preserve">. </w:t>
      </w:r>
      <w:r w:rsidR="00000000" w:rsidRPr="00033231">
        <w:t>J</w:t>
      </w:r>
      <w:r>
        <w:t>’</w:t>
      </w:r>
      <w:r w:rsidR="00000000" w:rsidRPr="00033231">
        <w:t>étais en train de me noyer et il me tardait même que ce fût fini</w:t>
      </w:r>
      <w:r>
        <w:t xml:space="preserve">. </w:t>
      </w:r>
      <w:r w:rsidR="00000000" w:rsidRPr="00033231">
        <w:t>Tout à coup une main me fut tendue</w:t>
      </w:r>
      <w:r>
        <w:t xml:space="preserve">, </w:t>
      </w:r>
      <w:r w:rsidR="00000000" w:rsidRPr="00033231">
        <w:t>une main si délicate que j</w:t>
      </w:r>
      <w:r>
        <w:t>’</w:t>
      </w:r>
      <w:r w:rsidR="00000000" w:rsidRPr="00033231">
        <w:t>osai à peine m</w:t>
      </w:r>
      <w:r>
        <w:t>’</w:t>
      </w:r>
      <w:r w:rsidR="00000000" w:rsidRPr="00033231">
        <w:t>y confier</w:t>
      </w:r>
      <w:r>
        <w:t xml:space="preserve"> : </w:t>
      </w:r>
      <w:r w:rsidR="00000000" w:rsidRPr="00033231">
        <w:t>sa force cependant m</w:t>
      </w:r>
      <w:r>
        <w:t>’</w:t>
      </w:r>
      <w:r w:rsidR="00000000" w:rsidRPr="00033231">
        <w:t>a arraché à la ruine</w:t>
      </w:r>
      <w:r>
        <w:t>.</w:t>
      </w:r>
    </w:p>
    <w:p w14:paraId="69B2CE45" w14:textId="77777777" w:rsidR="004F69D6" w:rsidRDefault="004F69D6" w:rsidP="0021796F">
      <w:r>
        <w:lastRenderedPageBreak/>
        <w:t>— </w:t>
      </w:r>
      <w:r w:rsidR="00000000" w:rsidRPr="00033231">
        <w:t>Êtes-vous réellement sauvé</w:t>
      </w:r>
      <w:r>
        <w:t> ?</w:t>
      </w:r>
    </w:p>
    <w:p w14:paraId="1A012CBC" w14:textId="77777777" w:rsidR="004F69D6" w:rsidRDefault="004F69D6" w:rsidP="0021796F">
      <w:r>
        <w:t>— </w:t>
      </w:r>
      <w:r w:rsidR="00000000" w:rsidRPr="00033231">
        <w:t>Pour le moment</w:t>
      </w:r>
      <w:r>
        <w:t xml:space="preserve"> : </w:t>
      </w:r>
      <w:r w:rsidR="00000000" w:rsidRPr="00033231">
        <w:t>votre assistance m</w:t>
      </w:r>
      <w:r>
        <w:t>’</w:t>
      </w:r>
      <w:r w:rsidR="00000000" w:rsidRPr="00033231">
        <w:t>a créé une nouvelle chance</w:t>
      </w:r>
      <w:r>
        <w:t>.</w:t>
      </w:r>
    </w:p>
    <w:p w14:paraId="0820DE25" w14:textId="0BA026E7" w:rsidR="00000000" w:rsidRPr="00033231" w:rsidRDefault="004F69D6" w:rsidP="0021796F">
      <w:r>
        <w:t>— </w:t>
      </w:r>
      <w:r w:rsidR="00000000" w:rsidRPr="00033231">
        <w:t>Vivez pour en profiter</w:t>
      </w:r>
      <w:r>
        <w:t xml:space="preserve">, </w:t>
      </w:r>
      <w:r w:rsidR="00000000" w:rsidRPr="00033231">
        <w:t>et ne vous offrez pas comme cible à Michael Hartley</w:t>
      </w:r>
      <w:r>
        <w:t xml:space="preserve">. </w:t>
      </w:r>
      <w:r w:rsidR="00000000" w:rsidRPr="00033231">
        <w:t>Bonsoir</w:t>
      </w:r>
      <w:r>
        <w:t>. »</w:t>
      </w:r>
    </w:p>
    <w:p w14:paraId="273464B7" w14:textId="77777777" w:rsidR="004F69D6" w:rsidRDefault="00000000" w:rsidP="0021796F">
      <w:r w:rsidRPr="00033231">
        <w:t xml:space="preserve">Miss </w:t>
      </w:r>
      <w:proofErr w:type="spellStart"/>
      <w:r w:rsidRPr="00033231">
        <w:t>Helstone</w:t>
      </w:r>
      <w:proofErr w:type="spellEnd"/>
      <w:r w:rsidRPr="00033231">
        <w:t xml:space="preserve"> avait promis de passer la soirée du lend</w:t>
      </w:r>
      <w:r w:rsidRPr="00033231">
        <w:t>e</w:t>
      </w:r>
      <w:r w:rsidRPr="00033231">
        <w:t xml:space="preserve">main à </w:t>
      </w:r>
      <w:proofErr w:type="spellStart"/>
      <w:r w:rsidRPr="00033231">
        <w:t>Fieldhead</w:t>
      </w:r>
      <w:proofErr w:type="spellEnd"/>
      <w:r w:rsidR="004F69D6">
        <w:t xml:space="preserve">, </w:t>
      </w:r>
      <w:r w:rsidRPr="00033231">
        <w:t>et elle tint sa promesse</w:t>
      </w:r>
      <w:r w:rsidR="004F69D6">
        <w:t xml:space="preserve">. </w:t>
      </w:r>
      <w:r w:rsidRPr="00033231">
        <w:t>Les heures qui s</w:t>
      </w:r>
      <w:r w:rsidR="004F69D6">
        <w:t>’</w:t>
      </w:r>
      <w:r w:rsidRPr="00033231">
        <w:t>écoulèrent dans l</w:t>
      </w:r>
      <w:r w:rsidR="004F69D6">
        <w:t>’</w:t>
      </w:r>
      <w:r w:rsidRPr="00033231">
        <w:t>intervalle furent tristes</w:t>
      </w:r>
      <w:r w:rsidR="004F69D6">
        <w:t xml:space="preserve">. </w:t>
      </w:r>
      <w:r w:rsidRPr="00033231">
        <w:t>Elle en passa une grande partie renfermée dans sa chambre</w:t>
      </w:r>
      <w:r w:rsidR="004F69D6">
        <w:t xml:space="preserve">, </w:t>
      </w:r>
      <w:r w:rsidRPr="00033231">
        <w:t>n</w:t>
      </w:r>
      <w:r w:rsidR="004F69D6">
        <w:t>’</w:t>
      </w:r>
      <w:r w:rsidRPr="00033231">
        <w:t>en sortant que pour joindre son oncle aux repas</w:t>
      </w:r>
      <w:r w:rsidR="004F69D6">
        <w:t xml:space="preserve">, </w:t>
      </w:r>
      <w:r w:rsidRPr="00033231">
        <w:t>et prévenant les questions de Fanny en lui disant qu</w:t>
      </w:r>
      <w:r w:rsidR="004F69D6">
        <w:t>’</w:t>
      </w:r>
      <w:r w:rsidRPr="00033231">
        <w:t>elle était occupée à changer la forme d</w:t>
      </w:r>
      <w:r w:rsidR="004F69D6">
        <w:t>’</w:t>
      </w:r>
      <w:r w:rsidRPr="00033231">
        <w:t>une robe</w:t>
      </w:r>
      <w:r w:rsidR="004F69D6">
        <w:t xml:space="preserve">, </w:t>
      </w:r>
      <w:r w:rsidRPr="00033231">
        <w:t>et qu</w:t>
      </w:r>
      <w:r w:rsidR="004F69D6">
        <w:t>’</w:t>
      </w:r>
      <w:r w:rsidRPr="00033231">
        <w:t>elle préférait coudre à l</w:t>
      </w:r>
      <w:r w:rsidR="004F69D6">
        <w:t>’</w:t>
      </w:r>
      <w:r w:rsidRPr="00033231">
        <w:t>étage supérieur</w:t>
      </w:r>
      <w:r w:rsidR="004F69D6">
        <w:t xml:space="preserve">, </w:t>
      </w:r>
      <w:r w:rsidRPr="00033231">
        <w:t>pour éviter d</w:t>
      </w:r>
      <w:r w:rsidR="004F69D6">
        <w:t>’</w:t>
      </w:r>
      <w:r w:rsidRPr="00033231">
        <w:t>être interrompue</w:t>
      </w:r>
      <w:r w:rsidR="004F69D6">
        <w:t>.</w:t>
      </w:r>
    </w:p>
    <w:p w14:paraId="01D652D7" w14:textId="77777777" w:rsidR="004F69D6" w:rsidRDefault="00000000" w:rsidP="0021796F">
      <w:r w:rsidRPr="00033231">
        <w:t>Elle s</w:t>
      </w:r>
      <w:r w:rsidR="004F69D6">
        <w:t>’</w:t>
      </w:r>
      <w:r w:rsidRPr="00033231">
        <w:t>occupa en effet de couture</w:t>
      </w:r>
      <w:r w:rsidR="004F69D6">
        <w:t xml:space="preserve"> ; </w:t>
      </w:r>
      <w:r w:rsidRPr="00033231">
        <w:t>elle poussa continuell</w:t>
      </w:r>
      <w:r w:rsidRPr="00033231">
        <w:t>e</w:t>
      </w:r>
      <w:r w:rsidRPr="00033231">
        <w:t>ment et sans relâche son aiguille</w:t>
      </w:r>
      <w:r w:rsidR="004F69D6">
        <w:t xml:space="preserve"> : </w:t>
      </w:r>
      <w:r w:rsidRPr="00033231">
        <w:t>mais le travail de son cerveau était plus rapide que celui de ses doigts</w:t>
      </w:r>
      <w:r w:rsidR="004F69D6">
        <w:t xml:space="preserve">. </w:t>
      </w:r>
      <w:r w:rsidRPr="00033231">
        <w:t>De nouveau et plus v</w:t>
      </w:r>
      <w:r w:rsidRPr="00033231">
        <w:t>i</w:t>
      </w:r>
      <w:r w:rsidRPr="00033231">
        <w:t>vement que jamais elle désira une occupation fixe</w:t>
      </w:r>
      <w:r w:rsidR="004F69D6">
        <w:t xml:space="preserve">, </w:t>
      </w:r>
      <w:r w:rsidRPr="00033231">
        <w:t>quelque r</w:t>
      </w:r>
      <w:r w:rsidRPr="00033231">
        <w:t>u</w:t>
      </w:r>
      <w:r w:rsidRPr="00033231">
        <w:t>de</w:t>
      </w:r>
      <w:r w:rsidR="004F69D6">
        <w:t xml:space="preserve">, </w:t>
      </w:r>
      <w:r w:rsidRPr="00033231">
        <w:t>quelque ennuyeuse qu</w:t>
      </w:r>
      <w:r w:rsidR="004F69D6">
        <w:t>’</w:t>
      </w:r>
      <w:r w:rsidRPr="00033231">
        <w:t>elle pût être</w:t>
      </w:r>
      <w:r w:rsidR="004F69D6">
        <w:t xml:space="preserve">. </w:t>
      </w:r>
      <w:r w:rsidRPr="00033231">
        <w:t>Elle résolut d</w:t>
      </w:r>
      <w:r w:rsidR="004F69D6">
        <w:t>’</w:t>
      </w:r>
      <w:r w:rsidRPr="00033231">
        <w:t>en e</w:t>
      </w:r>
      <w:r w:rsidRPr="00033231">
        <w:t>n</w:t>
      </w:r>
      <w:r w:rsidRPr="00033231">
        <w:t>tr</w:t>
      </w:r>
      <w:r w:rsidRPr="00033231">
        <w:t>e</w:t>
      </w:r>
      <w:r w:rsidRPr="00033231">
        <w:t>tenir de nouveau son oncle</w:t>
      </w:r>
      <w:r w:rsidR="004F69D6">
        <w:t xml:space="preserve">, </w:t>
      </w:r>
      <w:r w:rsidRPr="00033231">
        <w:t>mais auparavant elle voulait consu</w:t>
      </w:r>
      <w:r w:rsidRPr="00033231">
        <w:t>l</w:t>
      </w:r>
      <w:r w:rsidRPr="00033231">
        <w:t xml:space="preserve">ter </w:t>
      </w:r>
      <w:proofErr w:type="spellStart"/>
      <w:r w:rsidRPr="00033231">
        <w:t>mistress</w:t>
      </w:r>
      <w:proofErr w:type="spellEnd"/>
      <w:r w:rsidRPr="00033231">
        <w:t xml:space="preserve"> </w:t>
      </w:r>
      <w:proofErr w:type="spellStart"/>
      <w:r w:rsidRPr="00033231">
        <w:t>Pryor</w:t>
      </w:r>
      <w:proofErr w:type="spellEnd"/>
      <w:r w:rsidR="004F69D6">
        <w:t xml:space="preserve">. </w:t>
      </w:r>
      <w:r w:rsidRPr="00033231">
        <w:t>Sa tête travaillait à imaginer des pr</w:t>
      </w:r>
      <w:r w:rsidRPr="00033231">
        <w:t>o</w:t>
      </w:r>
      <w:r w:rsidRPr="00033231">
        <w:t>jets avec autant de diligence que ses doigts à plisser et à coudre le léger tissu de mousseline de la robe d</w:t>
      </w:r>
      <w:r w:rsidR="004F69D6">
        <w:t>’</w:t>
      </w:r>
      <w:r w:rsidRPr="00033231">
        <w:t>été étendue sur la co</w:t>
      </w:r>
      <w:r w:rsidRPr="00033231">
        <w:t>u</w:t>
      </w:r>
      <w:r w:rsidRPr="00033231">
        <w:t>che au pied de laquelle elle était assise</w:t>
      </w:r>
      <w:r w:rsidR="004F69D6">
        <w:t xml:space="preserve">. </w:t>
      </w:r>
      <w:r w:rsidRPr="00033231">
        <w:t>De temps à autre</w:t>
      </w:r>
      <w:r w:rsidR="004F69D6">
        <w:t xml:space="preserve">, </w:t>
      </w:r>
      <w:r w:rsidRPr="00033231">
        <w:t>pe</w:t>
      </w:r>
      <w:r w:rsidRPr="00033231">
        <w:t>n</w:t>
      </w:r>
      <w:r w:rsidRPr="00033231">
        <w:t>dant cette double occupation</w:t>
      </w:r>
      <w:r w:rsidR="004F69D6">
        <w:t xml:space="preserve">, </w:t>
      </w:r>
      <w:r w:rsidRPr="00033231">
        <w:t>une larme remplissait ses yeux et tombait sur ses mains actives</w:t>
      </w:r>
      <w:r w:rsidR="004F69D6">
        <w:t xml:space="preserve">. </w:t>
      </w:r>
      <w:r w:rsidRPr="00033231">
        <w:t>Mais ce signe d</w:t>
      </w:r>
      <w:r w:rsidR="004F69D6">
        <w:t>’</w:t>
      </w:r>
      <w:r w:rsidRPr="00033231">
        <w:t>émotion était rare et promptement effacé</w:t>
      </w:r>
      <w:r w:rsidR="004F69D6">
        <w:t xml:space="preserve"> : </w:t>
      </w:r>
      <w:r w:rsidRPr="00033231">
        <w:t>la douloureuse angoisse passait</w:t>
      </w:r>
      <w:r w:rsidR="004F69D6">
        <w:t xml:space="preserve">, </w:t>
      </w:r>
      <w:r w:rsidRPr="00033231">
        <w:t>le broui</w:t>
      </w:r>
      <w:r w:rsidRPr="00033231">
        <w:t>l</w:t>
      </w:r>
      <w:r w:rsidRPr="00033231">
        <w:t>lard qui obscurcissait sa vue se dissipait</w:t>
      </w:r>
      <w:r w:rsidR="004F69D6">
        <w:t xml:space="preserve"> ; </w:t>
      </w:r>
      <w:r w:rsidRPr="00033231">
        <w:t>elle reprenait son a</w:t>
      </w:r>
      <w:r w:rsidRPr="00033231">
        <w:t>i</w:t>
      </w:r>
      <w:r w:rsidRPr="00033231">
        <w:t>guille et continuait son travail</w:t>
      </w:r>
      <w:r w:rsidR="004F69D6">
        <w:t>.</w:t>
      </w:r>
    </w:p>
    <w:p w14:paraId="7F57C49A" w14:textId="77777777" w:rsidR="004F69D6" w:rsidRDefault="00000000" w:rsidP="0021796F">
      <w:r w:rsidRPr="00033231">
        <w:t>Vers la fin de l</w:t>
      </w:r>
      <w:r w:rsidR="004F69D6">
        <w:t>’</w:t>
      </w:r>
      <w:r w:rsidRPr="00033231">
        <w:t>après-midi</w:t>
      </w:r>
      <w:r w:rsidR="004F69D6">
        <w:t xml:space="preserve">, </w:t>
      </w:r>
      <w:r w:rsidRPr="00033231">
        <w:t>elle s</w:t>
      </w:r>
      <w:r w:rsidR="004F69D6">
        <w:t>’</w:t>
      </w:r>
      <w:r w:rsidRPr="00033231">
        <w:t>habilla elle-même</w:t>
      </w:r>
      <w:r w:rsidR="004F69D6">
        <w:t xml:space="preserve"> : </w:t>
      </w:r>
      <w:r w:rsidRPr="00033231">
        <w:t xml:space="preserve">elle se rendit à </w:t>
      </w:r>
      <w:proofErr w:type="spellStart"/>
      <w:r w:rsidRPr="00033231">
        <w:t>Fieldhead</w:t>
      </w:r>
      <w:proofErr w:type="spellEnd"/>
      <w:r w:rsidR="004F69D6">
        <w:t xml:space="preserve">, </w:t>
      </w:r>
      <w:r w:rsidRPr="00033231">
        <w:t xml:space="preserve">et fit son apparition au vieux parloir </w:t>
      </w:r>
      <w:r w:rsidRPr="00033231">
        <w:lastRenderedPageBreak/>
        <w:t>juste au moment où l</w:t>
      </w:r>
      <w:r w:rsidR="004F69D6">
        <w:t>’</w:t>
      </w:r>
      <w:r w:rsidRPr="00033231">
        <w:t>on servait le thé</w:t>
      </w:r>
      <w:r w:rsidR="004F69D6">
        <w:t xml:space="preserve">. </w:t>
      </w:r>
      <w:r w:rsidRPr="00033231">
        <w:t>Shirley lui demanda pourquoi elle venait si tard</w:t>
      </w:r>
      <w:r w:rsidR="004F69D6">
        <w:t>.</w:t>
      </w:r>
    </w:p>
    <w:p w14:paraId="5463FB54" w14:textId="77777777" w:rsidR="004F69D6" w:rsidRDefault="004F69D6" w:rsidP="0021796F">
      <w:r>
        <w:t>« </w:t>
      </w:r>
      <w:r w:rsidR="00000000" w:rsidRPr="00033231">
        <w:t>Parce que j</w:t>
      </w:r>
      <w:r>
        <w:t>’</w:t>
      </w:r>
      <w:r w:rsidR="00000000" w:rsidRPr="00033231">
        <w:t>ai fait moi-même ma robe</w:t>
      </w:r>
      <w:r>
        <w:t xml:space="preserve">. </w:t>
      </w:r>
      <w:r w:rsidR="00000000" w:rsidRPr="00033231">
        <w:t>Ces beaux jours resplendissants de soleil me faisaient rougir de mon mérinos d</w:t>
      </w:r>
      <w:r>
        <w:t>’</w:t>
      </w:r>
      <w:r w:rsidR="00000000" w:rsidRPr="00033231">
        <w:t>hiver</w:t>
      </w:r>
      <w:r>
        <w:t xml:space="preserve"> ; </w:t>
      </w:r>
      <w:r w:rsidR="00000000" w:rsidRPr="00033231">
        <w:t>ainsi je me suis confectionné un vêtement plus léger</w:t>
      </w:r>
      <w:r>
        <w:t>.</w:t>
      </w:r>
    </w:p>
    <w:p w14:paraId="55CCCFDC" w14:textId="651E3F01" w:rsidR="00000000" w:rsidRPr="00033231" w:rsidRDefault="004F69D6" w:rsidP="0021796F">
      <w:r>
        <w:t>— </w:t>
      </w:r>
      <w:r w:rsidR="00000000" w:rsidRPr="00033231">
        <w:t>Dans lequel vous êtes comme j</w:t>
      </w:r>
      <w:r>
        <w:t>’</w:t>
      </w:r>
      <w:r w:rsidR="00000000" w:rsidRPr="00033231">
        <w:t>aime à vous voir</w:t>
      </w:r>
      <w:r>
        <w:t xml:space="preserve">, </w:t>
      </w:r>
      <w:r w:rsidR="00000000" w:rsidRPr="00033231">
        <w:t>dit Shi</w:t>
      </w:r>
      <w:r w:rsidR="00000000" w:rsidRPr="00033231">
        <w:t>r</w:t>
      </w:r>
      <w:r w:rsidR="00000000" w:rsidRPr="00033231">
        <w:t>ley</w:t>
      </w:r>
      <w:r>
        <w:t xml:space="preserve">. </w:t>
      </w:r>
      <w:r w:rsidR="00000000" w:rsidRPr="00033231">
        <w:t>Vous avez l</w:t>
      </w:r>
      <w:r>
        <w:t>’</w:t>
      </w:r>
      <w:r w:rsidR="00000000" w:rsidRPr="00033231">
        <w:t>air d</w:t>
      </w:r>
      <w:r>
        <w:t>’</w:t>
      </w:r>
      <w:r w:rsidR="00000000" w:rsidRPr="00033231">
        <w:t>une petite lady</w:t>
      </w:r>
      <w:r>
        <w:t xml:space="preserve">, </w:t>
      </w:r>
      <w:r w:rsidR="00000000" w:rsidRPr="00033231">
        <w:t>Caroline</w:t>
      </w:r>
      <w:r>
        <w:t xml:space="preserve"> ; </w:t>
      </w:r>
      <w:r w:rsidR="00000000" w:rsidRPr="00033231">
        <w:t>n</w:t>
      </w:r>
      <w:r>
        <w:t>’</w:t>
      </w:r>
      <w:r w:rsidR="00000000" w:rsidRPr="00033231">
        <w:t>est-ce pas</w:t>
      </w:r>
      <w:r>
        <w:t xml:space="preserve">, </w:t>
      </w:r>
      <w:proofErr w:type="spellStart"/>
      <w:r w:rsidR="00000000" w:rsidRPr="00033231">
        <w:t>mistress</w:t>
      </w:r>
      <w:proofErr w:type="spellEnd"/>
      <w:r w:rsidR="00000000" w:rsidRPr="00033231">
        <w:t xml:space="preserve"> </w:t>
      </w:r>
      <w:proofErr w:type="spellStart"/>
      <w:r w:rsidR="00000000" w:rsidRPr="00033231">
        <w:t>Pryor</w:t>
      </w:r>
      <w:proofErr w:type="spellEnd"/>
      <w:r>
        <w:t> ? »</w:t>
      </w:r>
    </w:p>
    <w:p w14:paraId="135C8580" w14:textId="77777777" w:rsidR="004F69D6" w:rsidRDefault="00000000" w:rsidP="0021796F">
      <w:proofErr w:type="spellStart"/>
      <w:r w:rsidRPr="00033231">
        <w:t>Mistress</w:t>
      </w:r>
      <w:proofErr w:type="spellEnd"/>
      <w:r w:rsidRPr="00033231">
        <w:t xml:space="preserve"> </w:t>
      </w:r>
      <w:proofErr w:type="spellStart"/>
      <w:r w:rsidRPr="00033231">
        <w:t>Pryor</w:t>
      </w:r>
      <w:proofErr w:type="spellEnd"/>
      <w:r w:rsidRPr="00033231">
        <w:t xml:space="preserve"> ne faisait jamais de compliments</w:t>
      </w:r>
      <w:r w:rsidR="004F69D6">
        <w:t xml:space="preserve">, </w:t>
      </w:r>
      <w:r w:rsidRPr="00033231">
        <w:t>et rar</w:t>
      </w:r>
      <w:r w:rsidRPr="00033231">
        <w:t>e</w:t>
      </w:r>
      <w:r w:rsidRPr="00033231">
        <w:t>ment se permettait des remarques</w:t>
      </w:r>
      <w:r w:rsidR="004F69D6">
        <w:t xml:space="preserve">, </w:t>
      </w:r>
      <w:r w:rsidRPr="00033231">
        <w:t>favorables ou autres</w:t>
      </w:r>
      <w:r w:rsidR="004F69D6">
        <w:t xml:space="preserve">, </w:t>
      </w:r>
      <w:r w:rsidRPr="00033231">
        <w:t>sur l</w:t>
      </w:r>
      <w:r w:rsidR="004F69D6">
        <w:t>’</w:t>
      </w:r>
      <w:r w:rsidRPr="00033231">
        <w:t>extérieur de quelqu</w:t>
      </w:r>
      <w:r w:rsidR="004F69D6">
        <w:t>’</w:t>
      </w:r>
      <w:r w:rsidRPr="00033231">
        <w:t>un</w:t>
      </w:r>
      <w:r w:rsidR="004F69D6">
        <w:t xml:space="preserve">. </w:t>
      </w:r>
      <w:r w:rsidRPr="00033231">
        <w:t>Dans l</w:t>
      </w:r>
      <w:r w:rsidR="004F69D6">
        <w:t>’</w:t>
      </w:r>
      <w:r w:rsidRPr="00033231">
        <w:t>occasion présente</w:t>
      </w:r>
      <w:r w:rsidR="004F69D6">
        <w:t xml:space="preserve">, </w:t>
      </w:r>
      <w:r w:rsidRPr="00033231">
        <w:t>elle écarta seulement les boucles de Caroline de ses tempes lorsque celle-ci prit un siège auprès d</w:t>
      </w:r>
      <w:r w:rsidR="004F69D6">
        <w:t>’</w:t>
      </w:r>
      <w:r w:rsidRPr="00033231">
        <w:t>elle</w:t>
      </w:r>
      <w:r w:rsidR="004F69D6">
        <w:t xml:space="preserve">, </w:t>
      </w:r>
      <w:r w:rsidRPr="00033231">
        <w:t>caressa son profil ovale et dit</w:t>
      </w:r>
      <w:r w:rsidR="004F69D6">
        <w:t> : « </w:t>
      </w:r>
      <w:r w:rsidRPr="00033231">
        <w:t>Vous maigrissez un peu</w:t>
      </w:r>
      <w:r w:rsidR="004F69D6">
        <w:t xml:space="preserve">, </w:t>
      </w:r>
      <w:r w:rsidRPr="00033231">
        <w:t>ma chérie</w:t>
      </w:r>
      <w:r w:rsidR="004F69D6">
        <w:t xml:space="preserve"> ; </w:t>
      </w:r>
      <w:r w:rsidRPr="00033231">
        <w:t>vous êtes plus pâle que d</w:t>
      </w:r>
      <w:r w:rsidR="004F69D6">
        <w:t>’</w:t>
      </w:r>
      <w:r w:rsidRPr="00033231">
        <w:t>habitude</w:t>
      </w:r>
      <w:r w:rsidR="004F69D6">
        <w:t xml:space="preserve">. </w:t>
      </w:r>
      <w:r w:rsidRPr="00033231">
        <w:t>Dormez-vous bien</w:t>
      </w:r>
      <w:r w:rsidR="004F69D6">
        <w:t xml:space="preserve"> ? </w:t>
      </w:r>
      <w:r w:rsidRPr="00033231">
        <w:t>Vos yeux ont une certaine e</w:t>
      </w:r>
      <w:r w:rsidRPr="00033231">
        <w:t>x</w:t>
      </w:r>
      <w:r w:rsidRPr="00033231">
        <w:t>pression de langueur</w:t>
      </w:r>
      <w:r w:rsidR="004F69D6">
        <w:t>. »</w:t>
      </w:r>
      <w:r w:rsidRPr="00033231">
        <w:t xml:space="preserve"> Et elle la regardait avec un regard plein d</w:t>
      </w:r>
      <w:r w:rsidR="004F69D6">
        <w:t>’</w:t>
      </w:r>
      <w:r w:rsidRPr="00033231">
        <w:t>anxiété</w:t>
      </w:r>
      <w:r w:rsidR="004F69D6">
        <w:t>.</w:t>
      </w:r>
    </w:p>
    <w:p w14:paraId="6D199CF7" w14:textId="77777777" w:rsidR="004F69D6" w:rsidRDefault="004F69D6" w:rsidP="0021796F">
      <w:r>
        <w:t>« </w:t>
      </w:r>
      <w:r w:rsidR="00000000" w:rsidRPr="00033231">
        <w:t>J</w:t>
      </w:r>
      <w:r>
        <w:t>’</w:t>
      </w:r>
      <w:r w:rsidR="00000000" w:rsidRPr="00033231">
        <w:t>ai parfois de tristes songes</w:t>
      </w:r>
      <w:r>
        <w:t xml:space="preserve">, </w:t>
      </w:r>
      <w:r w:rsidR="00000000" w:rsidRPr="00033231">
        <w:t>répondit Caroline</w:t>
      </w:r>
      <w:r>
        <w:t xml:space="preserve">, </w:t>
      </w:r>
      <w:r w:rsidR="00000000" w:rsidRPr="00033231">
        <w:t>et</w:t>
      </w:r>
      <w:r>
        <w:t xml:space="preserve">, </w:t>
      </w:r>
      <w:r w:rsidR="00000000" w:rsidRPr="00033231">
        <w:t>s</w:t>
      </w:r>
      <w:r>
        <w:t>’</w:t>
      </w:r>
      <w:r w:rsidR="00000000" w:rsidRPr="00033231">
        <w:t>il m</w:t>
      </w:r>
      <w:r>
        <w:t>’</w:t>
      </w:r>
      <w:r w:rsidR="00000000" w:rsidRPr="00033231">
        <w:t>arrive de demeurer éveillée une heure ou deux de la nuit</w:t>
      </w:r>
      <w:r>
        <w:t xml:space="preserve">, </w:t>
      </w:r>
      <w:r w:rsidR="00000000" w:rsidRPr="00033231">
        <w:t xml:space="preserve">je pense continuellement que la </w:t>
      </w:r>
      <w:proofErr w:type="spellStart"/>
      <w:r w:rsidR="00000000" w:rsidRPr="00033231">
        <w:t>rectorerie</w:t>
      </w:r>
      <w:proofErr w:type="spellEnd"/>
      <w:r w:rsidR="00000000" w:rsidRPr="00033231">
        <w:t xml:space="preserve"> est une lugubre d</w:t>
      </w:r>
      <w:r w:rsidR="00000000" w:rsidRPr="00033231">
        <w:t>e</w:t>
      </w:r>
      <w:r w:rsidR="00000000" w:rsidRPr="00033231">
        <w:t>me</w:t>
      </w:r>
      <w:r w:rsidR="00000000" w:rsidRPr="00033231">
        <w:t>u</w:t>
      </w:r>
      <w:r w:rsidR="00000000" w:rsidRPr="00033231">
        <w:t>re</w:t>
      </w:r>
      <w:r>
        <w:t xml:space="preserve">. </w:t>
      </w:r>
      <w:r w:rsidR="00000000" w:rsidRPr="00033231">
        <w:t>Vous savez qu</w:t>
      </w:r>
      <w:r>
        <w:t>’</w:t>
      </w:r>
      <w:r w:rsidR="00000000" w:rsidRPr="00033231">
        <w:t>elle est très-près du cimetière</w:t>
      </w:r>
      <w:r>
        <w:t xml:space="preserve">. </w:t>
      </w:r>
      <w:r w:rsidR="00000000" w:rsidRPr="00033231">
        <w:t>Le derrière de la maison est fort ancien</w:t>
      </w:r>
      <w:r>
        <w:t xml:space="preserve">, </w:t>
      </w:r>
      <w:r w:rsidR="00000000" w:rsidRPr="00033231">
        <w:t>et l</w:t>
      </w:r>
      <w:r>
        <w:t>’</w:t>
      </w:r>
      <w:r w:rsidR="00000000" w:rsidRPr="00033231">
        <w:t>on dit que les cuisines qui sont dans cet endroit étaient autrefois encloses dans le cimetière</w:t>
      </w:r>
      <w:r>
        <w:t xml:space="preserve">, </w:t>
      </w:r>
      <w:r w:rsidR="00000000" w:rsidRPr="00033231">
        <w:t>et qu</w:t>
      </w:r>
      <w:r>
        <w:t>’</w:t>
      </w:r>
      <w:r w:rsidR="00000000" w:rsidRPr="00033231">
        <w:t>il y a des tombes au-dessous</w:t>
      </w:r>
      <w:r>
        <w:t xml:space="preserve">. </w:t>
      </w:r>
      <w:r w:rsidR="00000000" w:rsidRPr="00033231">
        <w:t xml:space="preserve">Je voudrais bien quitter la </w:t>
      </w:r>
      <w:proofErr w:type="spellStart"/>
      <w:r w:rsidR="00000000" w:rsidRPr="00033231">
        <w:t>re</w:t>
      </w:r>
      <w:r w:rsidR="00000000" w:rsidRPr="00033231">
        <w:t>c</w:t>
      </w:r>
      <w:r w:rsidR="00000000" w:rsidRPr="00033231">
        <w:t>torerie</w:t>
      </w:r>
      <w:proofErr w:type="spellEnd"/>
      <w:r>
        <w:t>.</w:t>
      </w:r>
    </w:p>
    <w:p w14:paraId="5C4C2A0F" w14:textId="77777777" w:rsidR="004F69D6" w:rsidRDefault="004F69D6" w:rsidP="0021796F">
      <w:r>
        <w:t>— </w:t>
      </w:r>
      <w:r w:rsidR="00000000" w:rsidRPr="00033231">
        <w:t>Ma chère</w:t>
      </w:r>
      <w:r>
        <w:t xml:space="preserve">, </w:t>
      </w:r>
      <w:r w:rsidR="00000000" w:rsidRPr="00033231">
        <w:t>vous n</w:t>
      </w:r>
      <w:r>
        <w:t>’</w:t>
      </w:r>
      <w:r w:rsidR="00000000" w:rsidRPr="00033231">
        <w:t>êtes sûrement pas superstitieuse</w:t>
      </w:r>
      <w:r>
        <w:t> ?</w:t>
      </w:r>
    </w:p>
    <w:p w14:paraId="367D9307" w14:textId="77777777" w:rsidR="004F69D6" w:rsidRDefault="004F69D6" w:rsidP="0021796F">
      <w:r>
        <w:t>— </w:t>
      </w:r>
      <w:r w:rsidR="00000000" w:rsidRPr="00033231">
        <w:t>Non</w:t>
      </w:r>
      <w:r>
        <w:t xml:space="preserve">,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mais il me semble que je deviens ce que l</w:t>
      </w:r>
      <w:r>
        <w:t>’</w:t>
      </w:r>
      <w:r w:rsidR="00000000" w:rsidRPr="00033231">
        <w:t>on appelle nerveuse</w:t>
      </w:r>
      <w:r>
        <w:t xml:space="preserve">. </w:t>
      </w:r>
      <w:r w:rsidR="00000000" w:rsidRPr="00033231">
        <w:t>Je vois les choses sous un plus so</w:t>
      </w:r>
      <w:r w:rsidR="00000000" w:rsidRPr="00033231">
        <w:t>m</w:t>
      </w:r>
      <w:r w:rsidR="00000000" w:rsidRPr="00033231">
        <w:t>bre aspect qu</w:t>
      </w:r>
      <w:r>
        <w:t>’</w:t>
      </w:r>
      <w:r w:rsidR="00000000" w:rsidRPr="00033231">
        <w:t>autrefois</w:t>
      </w:r>
      <w:r>
        <w:t xml:space="preserve"> ; </w:t>
      </w:r>
      <w:r w:rsidR="00000000" w:rsidRPr="00033231">
        <w:t>j</w:t>
      </w:r>
      <w:r>
        <w:t>’</w:t>
      </w:r>
      <w:r w:rsidR="00000000" w:rsidRPr="00033231">
        <w:t>ai des peurs que je n</w:t>
      </w:r>
      <w:r>
        <w:t>’</w:t>
      </w:r>
      <w:r w:rsidR="00000000" w:rsidRPr="00033231">
        <w:t>ai jamais eues</w:t>
      </w:r>
      <w:r>
        <w:t xml:space="preserve">, </w:t>
      </w:r>
      <w:r w:rsidR="00000000" w:rsidRPr="00033231">
        <w:t>non de revenants</w:t>
      </w:r>
      <w:r>
        <w:t xml:space="preserve">, </w:t>
      </w:r>
      <w:r w:rsidR="00000000" w:rsidRPr="00033231">
        <w:t>mais de présages funestes</w:t>
      </w:r>
      <w:r>
        <w:t xml:space="preserve">, </w:t>
      </w:r>
      <w:r w:rsidR="00000000" w:rsidRPr="00033231">
        <w:t xml:space="preserve">de </w:t>
      </w:r>
      <w:r w:rsidR="00000000" w:rsidRPr="00033231">
        <w:lastRenderedPageBreak/>
        <w:t>désastreux év</w:t>
      </w:r>
      <w:r w:rsidR="00000000" w:rsidRPr="00033231">
        <w:t>é</w:t>
      </w:r>
      <w:r w:rsidR="00000000" w:rsidRPr="00033231">
        <w:t>nements</w:t>
      </w:r>
      <w:r>
        <w:t xml:space="preserve"> ; </w:t>
      </w:r>
      <w:r w:rsidR="00000000" w:rsidRPr="00033231">
        <w:t>j</w:t>
      </w:r>
      <w:r>
        <w:t>’</w:t>
      </w:r>
      <w:r w:rsidR="00000000" w:rsidRPr="00033231">
        <w:t>ai sur l</w:t>
      </w:r>
      <w:r>
        <w:t>’</w:t>
      </w:r>
      <w:r w:rsidR="00000000" w:rsidRPr="00033231">
        <w:t>esprit un poids inexprimable dont je ne puis arriver à me débarrasser</w:t>
      </w:r>
      <w:r>
        <w:t>.</w:t>
      </w:r>
    </w:p>
    <w:p w14:paraId="44D82E11" w14:textId="70F65DE8" w:rsidR="00000000" w:rsidRPr="00033231" w:rsidRDefault="004F69D6" w:rsidP="0021796F">
      <w:r>
        <w:t>— </w:t>
      </w:r>
      <w:r w:rsidR="00000000" w:rsidRPr="00033231">
        <w:t>C</w:t>
      </w:r>
      <w:r>
        <w:t>’</w:t>
      </w:r>
      <w:r w:rsidR="00000000" w:rsidRPr="00033231">
        <w:t>est étrange</w:t>
      </w:r>
      <w:r>
        <w:t xml:space="preserve"> ! </w:t>
      </w:r>
      <w:r w:rsidR="00000000" w:rsidRPr="00033231">
        <w:t>s</w:t>
      </w:r>
      <w:r>
        <w:t>’</w:t>
      </w:r>
      <w:r w:rsidR="00000000" w:rsidRPr="00033231">
        <w:t>écria Shirley</w:t>
      </w:r>
      <w:r>
        <w:t xml:space="preserve">. </w:t>
      </w:r>
      <w:r w:rsidR="00000000" w:rsidRPr="00033231">
        <w:t>Je n</w:t>
      </w:r>
      <w:r>
        <w:t>’</w:t>
      </w:r>
      <w:r w:rsidR="00000000" w:rsidRPr="00033231">
        <w:t>éprouve jamais cela</w:t>
      </w:r>
      <w:r>
        <w:t>. »</w:t>
      </w:r>
    </w:p>
    <w:p w14:paraId="2BBEAB04" w14:textId="77777777" w:rsidR="004F69D6" w:rsidRDefault="00000000" w:rsidP="0021796F">
      <w:proofErr w:type="spellStart"/>
      <w:r w:rsidRPr="00033231">
        <w:t>Mistress</w:t>
      </w:r>
      <w:proofErr w:type="spellEnd"/>
      <w:r w:rsidRPr="00033231">
        <w:t xml:space="preserve"> </w:t>
      </w:r>
      <w:proofErr w:type="spellStart"/>
      <w:r w:rsidRPr="00033231">
        <w:t>Pryor</w:t>
      </w:r>
      <w:proofErr w:type="spellEnd"/>
      <w:r w:rsidRPr="00033231">
        <w:t xml:space="preserve"> garda le silence</w:t>
      </w:r>
      <w:r w:rsidR="004F69D6">
        <w:t>.</w:t>
      </w:r>
    </w:p>
    <w:p w14:paraId="1C0C4671" w14:textId="77777777" w:rsidR="004F69D6" w:rsidRDefault="004F69D6" w:rsidP="0021796F">
      <w:r>
        <w:t>« </w:t>
      </w:r>
      <w:r w:rsidR="00000000" w:rsidRPr="00033231">
        <w:t>Le beau temps</w:t>
      </w:r>
      <w:r>
        <w:t xml:space="preserve">, </w:t>
      </w:r>
      <w:r w:rsidR="00000000" w:rsidRPr="00033231">
        <w:t>les belles journées</w:t>
      </w:r>
      <w:r>
        <w:t xml:space="preserve">, </w:t>
      </w:r>
      <w:r w:rsidR="00000000" w:rsidRPr="00033231">
        <w:t>les scènes les plus r</w:t>
      </w:r>
      <w:r w:rsidR="00000000" w:rsidRPr="00033231">
        <w:t>a</w:t>
      </w:r>
      <w:r w:rsidR="00000000" w:rsidRPr="00033231">
        <w:t>vissantes</w:t>
      </w:r>
      <w:r>
        <w:t xml:space="preserve">, </w:t>
      </w:r>
      <w:r w:rsidR="00000000" w:rsidRPr="00033231">
        <w:t>n</w:t>
      </w:r>
      <w:r>
        <w:t>’</w:t>
      </w:r>
      <w:r w:rsidR="00000000" w:rsidRPr="00033231">
        <w:t>ont aucun charme pour moi</w:t>
      </w:r>
      <w:r>
        <w:t xml:space="preserve">, </w:t>
      </w:r>
      <w:r w:rsidR="00000000" w:rsidRPr="00033231">
        <w:t>continua Caroline</w:t>
      </w:r>
      <w:r>
        <w:t xml:space="preserve">. </w:t>
      </w:r>
      <w:r w:rsidR="00000000" w:rsidRPr="00033231">
        <w:t>Les calmes soirées ne peuvent me donner la tranquillité</w:t>
      </w:r>
      <w:r>
        <w:t xml:space="preserve"> ; </w:t>
      </w:r>
      <w:r w:rsidR="00000000" w:rsidRPr="00033231">
        <w:t>la clarté de la lune</w:t>
      </w:r>
      <w:r>
        <w:t xml:space="preserve">, </w:t>
      </w:r>
      <w:r w:rsidR="00000000" w:rsidRPr="00033231">
        <w:t>que je trouvais douce</w:t>
      </w:r>
      <w:r>
        <w:t xml:space="preserve">, </w:t>
      </w:r>
      <w:r w:rsidR="00000000" w:rsidRPr="00033231">
        <w:t>maintenant me semble triste</w:t>
      </w:r>
      <w:r>
        <w:t xml:space="preserve">. </w:t>
      </w:r>
      <w:r w:rsidR="00000000" w:rsidRPr="00033231">
        <w:t>Est-ce là une faiblesse d</w:t>
      </w:r>
      <w:r>
        <w:t>’</w:t>
      </w:r>
      <w:r w:rsidR="00000000" w:rsidRPr="00033231">
        <w:t>esprit</w:t>
      </w:r>
      <w:r>
        <w:t xml:space="preserve">,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ou autre chose</w:t>
      </w:r>
      <w:r>
        <w:t xml:space="preserve"> ? </w:t>
      </w:r>
      <w:r w:rsidR="00000000" w:rsidRPr="00033231">
        <w:t>Je ne puis le dire</w:t>
      </w:r>
      <w:r>
        <w:t xml:space="preserve">. </w:t>
      </w:r>
      <w:r w:rsidR="00000000" w:rsidRPr="00033231">
        <w:t>Je lutte souvent contre cet état</w:t>
      </w:r>
      <w:r>
        <w:t xml:space="preserve"> ; </w:t>
      </w:r>
      <w:r w:rsidR="00000000" w:rsidRPr="00033231">
        <w:t>je fais appel à la raison</w:t>
      </w:r>
      <w:r>
        <w:t xml:space="preserve">, </w:t>
      </w:r>
      <w:r w:rsidR="00000000" w:rsidRPr="00033231">
        <w:t>mes efforts et ma raison n</w:t>
      </w:r>
      <w:r>
        <w:t>’</w:t>
      </w:r>
      <w:r w:rsidR="00000000" w:rsidRPr="00033231">
        <w:t>y peuvent rien</w:t>
      </w:r>
      <w:r>
        <w:t>.</w:t>
      </w:r>
    </w:p>
    <w:p w14:paraId="2EDC67B1" w14:textId="77777777" w:rsidR="004F69D6" w:rsidRDefault="004F69D6" w:rsidP="0021796F">
      <w:r>
        <w:t>— </w:t>
      </w:r>
      <w:r w:rsidR="00000000" w:rsidRPr="00033231">
        <w:t>Vous devriez prendre plus d</w:t>
      </w:r>
      <w:r>
        <w:t>’</w:t>
      </w:r>
      <w:r w:rsidR="00000000" w:rsidRPr="00033231">
        <w:t>exercice</w:t>
      </w:r>
      <w:r>
        <w:t xml:space="preserve">, </w:t>
      </w:r>
      <w:r w:rsidR="00000000" w:rsidRPr="00033231">
        <w:t xml:space="preserve">dit </w:t>
      </w:r>
      <w:proofErr w:type="spellStart"/>
      <w:r w:rsidR="00000000" w:rsidRPr="00033231">
        <w:t>mistress</w:t>
      </w:r>
      <w:proofErr w:type="spellEnd"/>
      <w:r w:rsidR="00000000" w:rsidRPr="00033231">
        <w:t xml:space="preserve"> </w:t>
      </w:r>
      <w:proofErr w:type="spellStart"/>
      <w:r w:rsidR="00000000" w:rsidRPr="00033231">
        <w:t>Pryor</w:t>
      </w:r>
      <w:proofErr w:type="spellEnd"/>
      <w:r>
        <w:t>.</w:t>
      </w:r>
    </w:p>
    <w:p w14:paraId="2C67795F" w14:textId="77777777" w:rsidR="004F69D6" w:rsidRDefault="004F69D6" w:rsidP="0021796F">
      <w:r>
        <w:t>— </w:t>
      </w:r>
      <w:r w:rsidR="00000000" w:rsidRPr="00033231">
        <w:t>De l</w:t>
      </w:r>
      <w:r>
        <w:t>’</w:t>
      </w:r>
      <w:r w:rsidR="00000000" w:rsidRPr="00033231">
        <w:t>exercice</w:t>
      </w:r>
      <w:r>
        <w:t xml:space="preserve"> ! </w:t>
      </w:r>
      <w:r w:rsidR="00000000" w:rsidRPr="00033231">
        <w:t>j</w:t>
      </w:r>
      <w:r>
        <w:t>’</w:t>
      </w:r>
      <w:r w:rsidR="00000000" w:rsidRPr="00033231">
        <w:t>en prends suffisamment</w:t>
      </w:r>
      <w:r>
        <w:t xml:space="preserve"> ; </w:t>
      </w:r>
      <w:r w:rsidR="00000000" w:rsidRPr="00033231">
        <w:t>j</w:t>
      </w:r>
      <w:r>
        <w:t>’</w:t>
      </w:r>
      <w:r w:rsidR="00000000" w:rsidRPr="00033231">
        <w:t>en prends jusqu</w:t>
      </w:r>
      <w:r>
        <w:t>’</w:t>
      </w:r>
      <w:r w:rsidR="00000000" w:rsidRPr="00033231">
        <w:t>à ce que je me sente défaillir</w:t>
      </w:r>
      <w:r>
        <w:t>.</w:t>
      </w:r>
    </w:p>
    <w:p w14:paraId="01C28DA1" w14:textId="77777777" w:rsidR="004F69D6" w:rsidRDefault="004F69D6" w:rsidP="0021796F">
      <w:r>
        <w:t>— </w:t>
      </w:r>
      <w:r w:rsidR="00000000" w:rsidRPr="00033231">
        <w:t>Ma chère</w:t>
      </w:r>
      <w:r>
        <w:t xml:space="preserve">, </w:t>
      </w:r>
      <w:r w:rsidR="00000000" w:rsidRPr="00033231">
        <w:t xml:space="preserve">vous devriez quitter la </w:t>
      </w:r>
      <w:proofErr w:type="spellStart"/>
      <w:r w:rsidR="00000000" w:rsidRPr="00033231">
        <w:t>rectorerie</w:t>
      </w:r>
      <w:proofErr w:type="spellEnd"/>
      <w:r>
        <w:t>.</w:t>
      </w:r>
    </w:p>
    <w:p w14:paraId="26E923F5" w14:textId="77777777" w:rsidR="004F69D6" w:rsidRDefault="004F69D6" w:rsidP="0021796F">
      <w:r>
        <w:t>—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j</w:t>
      </w:r>
      <w:r>
        <w:t>’</w:t>
      </w:r>
      <w:r w:rsidR="00000000" w:rsidRPr="00033231">
        <w:t xml:space="preserve">aimerais à quitter la </w:t>
      </w:r>
      <w:proofErr w:type="spellStart"/>
      <w:r w:rsidR="00000000" w:rsidRPr="00033231">
        <w:t>rectorerie</w:t>
      </w:r>
      <w:proofErr w:type="spellEnd"/>
      <w:r>
        <w:t xml:space="preserve">, </w:t>
      </w:r>
      <w:r w:rsidR="00000000" w:rsidRPr="00033231">
        <w:t>mais non dans un but d</w:t>
      </w:r>
      <w:r>
        <w:t>’</w:t>
      </w:r>
      <w:r w:rsidR="00000000" w:rsidRPr="00033231">
        <w:t>excursion ou de visite</w:t>
      </w:r>
      <w:r>
        <w:t xml:space="preserve">. </w:t>
      </w:r>
      <w:r w:rsidR="00000000" w:rsidRPr="00033231">
        <w:t>Je voudrais être go</w:t>
      </w:r>
      <w:r w:rsidR="00000000" w:rsidRPr="00033231">
        <w:t>u</w:t>
      </w:r>
      <w:r w:rsidR="00000000" w:rsidRPr="00033231">
        <w:t>vernante comme vous l</w:t>
      </w:r>
      <w:r>
        <w:t>’</w:t>
      </w:r>
      <w:r w:rsidR="00000000" w:rsidRPr="00033231">
        <w:t>avez été</w:t>
      </w:r>
      <w:r>
        <w:t xml:space="preserve">. </w:t>
      </w:r>
      <w:r w:rsidR="00000000" w:rsidRPr="00033231">
        <w:t>Vous m</w:t>
      </w:r>
      <w:r>
        <w:t>’</w:t>
      </w:r>
      <w:r w:rsidR="00000000" w:rsidRPr="00033231">
        <w:t>obligeriez beaucoup si vous vouliez parler à mon oncle à ce sujet</w:t>
      </w:r>
      <w:r>
        <w:t>.</w:t>
      </w:r>
    </w:p>
    <w:p w14:paraId="1D1681D0" w14:textId="77777777" w:rsidR="004F69D6" w:rsidRDefault="004F69D6" w:rsidP="0021796F">
      <w:r>
        <w:t>— </w:t>
      </w:r>
      <w:r w:rsidR="00000000" w:rsidRPr="00033231">
        <w:t>Absurdité</w:t>
      </w:r>
      <w:r>
        <w:t xml:space="preserve"> ! </w:t>
      </w:r>
      <w:r w:rsidR="00000000" w:rsidRPr="00033231">
        <w:t>interrompit Shirley</w:t>
      </w:r>
      <w:r>
        <w:t xml:space="preserve">. </w:t>
      </w:r>
      <w:r w:rsidR="00000000" w:rsidRPr="00033231">
        <w:t>Quelle idée</w:t>
      </w:r>
      <w:r>
        <w:t xml:space="preserve"> ! </w:t>
      </w:r>
      <w:r w:rsidR="00000000" w:rsidRPr="00033231">
        <w:t>Être go</w:t>
      </w:r>
      <w:r w:rsidR="00000000" w:rsidRPr="00033231">
        <w:t>u</w:t>
      </w:r>
      <w:r w:rsidR="00000000" w:rsidRPr="00033231">
        <w:t>vernante</w:t>
      </w:r>
      <w:r>
        <w:t xml:space="preserve"> ! </w:t>
      </w:r>
      <w:r w:rsidR="00000000" w:rsidRPr="00033231">
        <w:t>mieux vaut cent fois être esclave</w:t>
      </w:r>
      <w:r>
        <w:t xml:space="preserve"> ! </w:t>
      </w:r>
      <w:r w:rsidR="00000000" w:rsidRPr="00033231">
        <w:t>Où est la nécessité de cela</w:t>
      </w:r>
      <w:r>
        <w:t xml:space="preserve"> ? </w:t>
      </w:r>
      <w:r w:rsidR="00000000" w:rsidRPr="00033231">
        <w:t>Pourquoi une résolution si extrême</w:t>
      </w:r>
      <w:r>
        <w:t> ?</w:t>
      </w:r>
    </w:p>
    <w:p w14:paraId="309EB631" w14:textId="77777777" w:rsidR="004F69D6" w:rsidRDefault="004F69D6" w:rsidP="0021796F">
      <w:r>
        <w:t>— </w:t>
      </w:r>
      <w:r w:rsidR="00000000" w:rsidRPr="00033231">
        <w:t>Ma chère</w:t>
      </w:r>
      <w:r>
        <w:t xml:space="preserve">, </w:t>
      </w:r>
      <w:r w:rsidR="00000000" w:rsidRPr="00033231">
        <w:t xml:space="preserve">dit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vous êtes trop jeune pour être gouvernante</w:t>
      </w:r>
      <w:r>
        <w:t xml:space="preserve">, </w:t>
      </w:r>
      <w:r w:rsidR="00000000" w:rsidRPr="00033231">
        <w:t>et vous n</w:t>
      </w:r>
      <w:r>
        <w:t>’</w:t>
      </w:r>
      <w:r w:rsidR="00000000" w:rsidRPr="00033231">
        <w:t>avez pas la force nécessaire</w:t>
      </w:r>
      <w:r>
        <w:t xml:space="preserve"> ; </w:t>
      </w:r>
      <w:r w:rsidR="00000000" w:rsidRPr="00033231">
        <w:t>les d</w:t>
      </w:r>
      <w:r w:rsidR="00000000" w:rsidRPr="00033231">
        <w:t>e</w:t>
      </w:r>
      <w:r w:rsidR="00000000" w:rsidRPr="00033231">
        <w:t>voirs d</w:t>
      </w:r>
      <w:r>
        <w:t>’</w:t>
      </w:r>
      <w:r w:rsidR="00000000" w:rsidRPr="00033231">
        <w:t>une gouvernante sont souvent pénibles</w:t>
      </w:r>
      <w:r>
        <w:t>.</w:t>
      </w:r>
    </w:p>
    <w:p w14:paraId="1431F2F3" w14:textId="77777777" w:rsidR="004F69D6" w:rsidRDefault="004F69D6" w:rsidP="0021796F">
      <w:r>
        <w:lastRenderedPageBreak/>
        <w:t>— </w:t>
      </w:r>
      <w:r w:rsidR="00000000" w:rsidRPr="00033231">
        <w:t>Et je crois avoir besoin de pénibles devoirs pour m</w:t>
      </w:r>
      <w:r>
        <w:t>’</w:t>
      </w:r>
      <w:r w:rsidR="00000000" w:rsidRPr="00033231">
        <w:t>occuper</w:t>
      </w:r>
      <w:r>
        <w:t>.</w:t>
      </w:r>
    </w:p>
    <w:p w14:paraId="128BC21F" w14:textId="77777777" w:rsidR="004F69D6" w:rsidRDefault="004F69D6" w:rsidP="0021796F">
      <w:r>
        <w:t>— </w:t>
      </w:r>
      <w:r w:rsidR="00000000" w:rsidRPr="00033231">
        <w:t>Pour vous occuper</w:t>
      </w:r>
      <w:r>
        <w:t xml:space="preserve"> ! </w:t>
      </w:r>
      <w:r w:rsidR="00000000" w:rsidRPr="00033231">
        <w:t>s</w:t>
      </w:r>
      <w:r>
        <w:t>’</w:t>
      </w:r>
      <w:r w:rsidR="00000000" w:rsidRPr="00033231">
        <w:t>écria Shirley</w:t>
      </w:r>
      <w:r>
        <w:t xml:space="preserve">. </w:t>
      </w:r>
      <w:r w:rsidR="00000000" w:rsidRPr="00033231">
        <w:t>Et quand êtes-vous oisive</w:t>
      </w:r>
      <w:r>
        <w:t xml:space="preserve"> ? </w:t>
      </w:r>
      <w:r w:rsidR="00000000" w:rsidRPr="00033231">
        <w:t>Je n</w:t>
      </w:r>
      <w:r>
        <w:t>’</w:t>
      </w:r>
      <w:r w:rsidR="00000000" w:rsidRPr="00033231">
        <w:t>ai jamais vu une fille plus industrieuse que vous</w:t>
      </w:r>
      <w:r>
        <w:t xml:space="preserve"> : </w:t>
      </w:r>
      <w:r w:rsidR="00000000" w:rsidRPr="00033231">
        <w:t>vous êtes constamment au travail</w:t>
      </w:r>
      <w:r>
        <w:t xml:space="preserve">. </w:t>
      </w:r>
      <w:r w:rsidR="00000000" w:rsidRPr="00033231">
        <w:t>Allons</w:t>
      </w:r>
      <w:r>
        <w:t xml:space="preserve">, </w:t>
      </w:r>
      <w:proofErr w:type="spellStart"/>
      <w:r w:rsidR="00000000" w:rsidRPr="00033231">
        <w:t>venez vous</w:t>
      </w:r>
      <w:proofErr w:type="spellEnd"/>
      <w:r w:rsidR="00000000" w:rsidRPr="00033231">
        <w:t xml:space="preserve"> asseoir à côté de moi</w:t>
      </w:r>
      <w:r>
        <w:t xml:space="preserve">, </w:t>
      </w:r>
      <w:r w:rsidR="00000000" w:rsidRPr="00033231">
        <w:t>et prenez un peu de thé pour vous remettre</w:t>
      </w:r>
      <w:r>
        <w:t xml:space="preserve">. </w:t>
      </w:r>
      <w:r w:rsidR="00000000" w:rsidRPr="00033231">
        <w:t>Vous ne tenez pas beaucoup à mon amitié</w:t>
      </w:r>
      <w:r>
        <w:t xml:space="preserve">, </w:t>
      </w:r>
      <w:r w:rsidR="00000000" w:rsidRPr="00033231">
        <w:t>puisque vous désirez déjà me quitter</w:t>
      </w:r>
      <w:r>
        <w:t> ?</w:t>
      </w:r>
    </w:p>
    <w:p w14:paraId="4C4E3307" w14:textId="5B421E28" w:rsidR="00000000" w:rsidRPr="00033231" w:rsidRDefault="004F69D6" w:rsidP="0021796F">
      <w:r>
        <w:t>— </w:t>
      </w:r>
      <w:r w:rsidR="00000000" w:rsidRPr="00033231">
        <w:t>J</w:t>
      </w:r>
      <w:r>
        <w:t>’</w:t>
      </w:r>
      <w:r w:rsidR="00000000" w:rsidRPr="00033231">
        <w:t>y tiens beaucoup</w:t>
      </w:r>
      <w:r>
        <w:t xml:space="preserve">, </w:t>
      </w:r>
      <w:r w:rsidR="00000000" w:rsidRPr="00033231">
        <w:t>au contraire</w:t>
      </w:r>
      <w:r>
        <w:t xml:space="preserve">, </w:t>
      </w:r>
      <w:r w:rsidR="00000000" w:rsidRPr="00033231">
        <w:t>Shirley</w:t>
      </w:r>
      <w:r>
        <w:t xml:space="preserve">, </w:t>
      </w:r>
      <w:r w:rsidR="00000000" w:rsidRPr="00033231">
        <w:t>et je ne désire pas vous quitter</w:t>
      </w:r>
      <w:r>
        <w:t xml:space="preserve">. </w:t>
      </w:r>
      <w:r w:rsidR="00000000" w:rsidRPr="00033231">
        <w:t>Je ne trouverai jamais une amie si chère</w:t>
      </w:r>
      <w:r>
        <w:t>. »</w:t>
      </w:r>
    </w:p>
    <w:p w14:paraId="7EBAD6FE" w14:textId="77777777" w:rsidR="004F69D6" w:rsidRDefault="00000000" w:rsidP="0021796F">
      <w:r w:rsidRPr="00033231">
        <w:t>À ces mots</w:t>
      </w:r>
      <w:r w:rsidR="004F69D6">
        <w:t xml:space="preserve">, </w:t>
      </w:r>
      <w:r w:rsidRPr="00033231">
        <w:t xml:space="preserve">miss </w:t>
      </w:r>
      <w:proofErr w:type="spellStart"/>
      <w:r w:rsidRPr="00033231">
        <w:t>Keeldar</w:t>
      </w:r>
      <w:proofErr w:type="spellEnd"/>
      <w:r w:rsidRPr="00033231">
        <w:t xml:space="preserve"> mit sa main dans celle de Car</w:t>
      </w:r>
      <w:r w:rsidRPr="00033231">
        <w:t>o</w:t>
      </w:r>
      <w:r w:rsidRPr="00033231">
        <w:t>l</w:t>
      </w:r>
      <w:r w:rsidRPr="00033231">
        <w:t>i</w:t>
      </w:r>
      <w:r w:rsidRPr="00033231">
        <w:t>ne avec un mouvement plein d</w:t>
      </w:r>
      <w:r w:rsidR="004F69D6">
        <w:t>’</w:t>
      </w:r>
      <w:r w:rsidRPr="00033231">
        <w:t>affection</w:t>
      </w:r>
      <w:r w:rsidR="004F69D6">
        <w:t xml:space="preserve">, </w:t>
      </w:r>
      <w:r w:rsidRPr="00033231">
        <w:t>parfaitement secondé par l</w:t>
      </w:r>
      <w:r w:rsidR="004F69D6">
        <w:t>’</w:t>
      </w:r>
      <w:r w:rsidRPr="00033231">
        <w:t>expression de son visage</w:t>
      </w:r>
      <w:r w:rsidR="004F69D6">
        <w:t>.</w:t>
      </w:r>
    </w:p>
    <w:p w14:paraId="2CCD03DC" w14:textId="77777777" w:rsidR="004F69D6" w:rsidRDefault="004F69D6" w:rsidP="0021796F">
      <w:r>
        <w:t>« </w:t>
      </w:r>
      <w:r w:rsidR="00000000" w:rsidRPr="00033231">
        <w:t>Si vous pensez ainsi</w:t>
      </w:r>
      <w:r>
        <w:t xml:space="preserve">, </w:t>
      </w:r>
      <w:r w:rsidR="00000000" w:rsidRPr="00033231">
        <w:t>vous ferez mieux de faire plus de cas de moi et ne pas songer à me fuir</w:t>
      </w:r>
      <w:r>
        <w:t xml:space="preserve">. </w:t>
      </w:r>
      <w:r w:rsidR="00000000" w:rsidRPr="00033231">
        <w:t>Je n</w:t>
      </w:r>
      <w:r>
        <w:t>’</w:t>
      </w:r>
      <w:r w:rsidR="00000000" w:rsidRPr="00033231">
        <w:t>aime pas à me séparer de ceux à qui je me suis attachée</w:t>
      </w:r>
      <w:r>
        <w:t xml:space="preserve">. </w:t>
      </w:r>
      <w:proofErr w:type="spellStart"/>
      <w:r w:rsidR="00000000" w:rsidRPr="00033231">
        <w:t>Mistress</w:t>
      </w:r>
      <w:proofErr w:type="spellEnd"/>
      <w:r w:rsidR="00000000" w:rsidRPr="00033231">
        <w:t xml:space="preserve"> </w:t>
      </w:r>
      <w:proofErr w:type="spellStart"/>
      <w:r w:rsidR="00000000" w:rsidRPr="00033231">
        <w:t>Pryor</w:t>
      </w:r>
      <w:proofErr w:type="spellEnd"/>
      <w:r w:rsidR="00000000" w:rsidRPr="00033231">
        <w:t xml:space="preserve"> me parle quelqu</w:t>
      </w:r>
      <w:r w:rsidR="00000000" w:rsidRPr="00033231">
        <w:t>e</w:t>
      </w:r>
      <w:r w:rsidR="00000000" w:rsidRPr="00033231">
        <w:t>fois de me quitter</w:t>
      </w:r>
      <w:r>
        <w:t xml:space="preserve">, </w:t>
      </w:r>
      <w:r w:rsidR="00000000" w:rsidRPr="00033231">
        <w:t>et dit que je pourrais faire une plus avant</w:t>
      </w:r>
      <w:r w:rsidR="00000000" w:rsidRPr="00033231">
        <w:t>a</w:t>
      </w:r>
      <w:r w:rsidR="00000000" w:rsidRPr="00033231">
        <w:t>geuse liaison que la sienne</w:t>
      </w:r>
      <w:r>
        <w:t xml:space="preserve">. </w:t>
      </w:r>
      <w:r w:rsidR="00000000" w:rsidRPr="00033231">
        <w:t>Je pourrais penser tout aussi bien à échanger une mère à la vieille mode contre quelque chose de fashionable et à la mode du jour</w:t>
      </w:r>
      <w:r>
        <w:t xml:space="preserve">. </w:t>
      </w:r>
      <w:r w:rsidR="00000000" w:rsidRPr="00033231">
        <w:t>Pour vous</w:t>
      </w:r>
      <w:r>
        <w:t xml:space="preserve">, </w:t>
      </w:r>
      <w:r w:rsidR="00000000" w:rsidRPr="00033231">
        <w:t>je commençais à me flatter que nous étions véritablement amies</w:t>
      </w:r>
      <w:r>
        <w:t xml:space="preserve"> ; </w:t>
      </w:r>
      <w:r w:rsidR="00000000" w:rsidRPr="00033231">
        <w:t>que vous a</w:t>
      </w:r>
      <w:r w:rsidR="00000000" w:rsidRPr="00033231">
        <w:t>i</w:t>
      </w:r>
      <w:r w:rsidR="00000000" w:rsidRPr="00033231">
        <w:t>miez Shirley presque autant que Shirley vous aime</w:t>
      </w:r>
      <w:r>
        <w:t xml:space="preserve">, </w:t>
      </w:r>
      <w:r w:rsidR="00000000" w:rsidRPr="00033231">
        <w:t>et elle ne met pas de bornes à son amitié</w:t>
      </w:r>
      <w:r>
        <w:t>.</w:t>
      </w:r>
    </w:p>
    <w:p w14:paraId="081B2B08" w14:textId="77777777" w:rsidR="004F69D6" w:rsidRDefault="004F69D6" w:rsidP="0021796F">
      <w:r>
        <w:t>— </w:t>
      </w:r>
      <w:r w:rsidR="00000000" w:rsidRPr="00033231">
        <w:t>J</w:t>
      </w:r>
      <w:r>
        <w:t>’</w:t>
      </w:r>
      <w:r w:rsidR="00000000" w:rsidRPr="00033231">
        <w:t>aime Shirley</w:t>
      </w:r>
      <w:r>
        <w:t xml:space="preserve"> : </w:t>
      </w:r>
      <w:r w:rsidR="00000000" w:rsidRPr="00033231">
        <w:t>je l</w:t>
      </w:r>
      <w:r>
        <w:t>’</w:t>
      </w:r>
      <w:r w:rsidR="00000000" w:rsidRPr="00033231">
        <w:t>aime chaque jour davantage</w:t>
      </w:r>
      <w:r>
        <w:t xml:space="preserve"> ; </w:t>
      </w:r>
      <w:r w:rsidR="00000000" w:rsidRPr="00033231">
        <w:t>mais cela ne me rend ni forte ni heureuse</w:t>
      </w:r>
      <w:r>
        <w:t>.</w:t>
      </w:r>
    </w:p>
    <w:p w14:paraId="4FD3D530" w14:textId="5019C804" w:rsidR="00000000" w:rsidRPr="00033231" w:rsidRDefault="004F69D6" w:rsidP="0021796F">
      <w:r>
        <w:t>— </w:t>
      </w:r>
      <w:r w:rsidR="00000000" w:rsidRPr="00033231">
        <w:t>Et cela vous rendrait-il forte et heureuse</w:t>
      </w:r>
      <w:r>
        <w:t xml:space="preserve">, </w:t>
      </w:r>
      <w:r w:rsidR="00000000" w:rsidRPr="00033231">
        <w:t>de partir et d</w:t>
      </w:r>
      <w:r>
        <w:t>’</w:t>
      </w:r>
      <w:r w:rsidR="00000000" w:rsidRPr="00033231">
        <w:t>aller vivre dans la dépendance parmi des étrangers</w:t>
      </w:r>
      <w:r>
        <w:t xml:space="preserve"> ? </w:t>
      </w:r>
      <w:r w:rsidR="00000000" w:rsidRPr="00033231">
        <w:t>Non a</w:t>
      </w:r>
      <w:r w:rsidR="00000000" w:rsidRPr="00033231">
        <w:t>s</w:t>
      </w:r>
      <w:r w:rsidR="00000000" w:rsidRPr="00033231">
        <w:t>surément</w:t>
      </w:r>
      <w:r>
        <w:t xml:space="preserve">, </w:t>
      </w:r>
      <w:r w:rsidR="00000000" w:rsidRPr="00033231">
        <w:t>et ce n</w:t>
      </w:r>
      <w:r>
        <w:t>’</w:t>
      </w:r>
      <w:r w:rsidR="00000000" w:rsidRPr="00033231">
        <w:t>est pas une expérience à tenter</w:t>
      </w:r>
      <w:r>
        <w:t xml:space="preserve">. </w:t>
      </w:r>
      <w:r w:rsidR="00000000" w:rsidRPr="00033231">
        <w:t>Je vous dis qu</w:t>
      </w:r>
      <w:r>
        <w:t>’</w:t>
      </w:r>
      <w:r w:rsidR="00000000" w:rsidRPr="00033231">
        <w:t>elle ne réussirait pas</w:t>
      </w:r>
      <w:r>
        <w:t xml:space="preserve"> : </w:t>
      </w:r>
      <w:r w:rsidR="00000000" w:rsidRPr="00033231">
        <w:t>il n</w:t>
      </w:r>
      <w:r>
        <w:t>’</w:t>
      </w:r>
      <w:r w:rsidR="00000000" w:rsidRPr="00033231">
        <w:t xml:space="preserve">est pas dans votre nature de </w:t>
      </w:r>
      <w:r w:rsidR="00000000" w:rsidRPr="00033231">
        <w:lastRenderedPageBreak/>
        <w:t>su</w:t>
      </w:r>
      <w:r w:rsidR="00000000" w:rsidRPr="00033231">
        <w:t>p</w:t>
      </w:r>
      <w:r w:rsidR="00000000" w:rsidRPr="00033231">
        <w:t>porter la vie désolée que mènent généralement les gouverna</w:t>
      </w:r>
      <w:r w:rsidR="00000000" w:rsidRPr="00033231">
        <w:t>n</w:t>
      </w:r>
      <w:r w:rsidR="00000000" w:rsidRPr="00033231">
        <w:t>tes</w:t>
      </w:r>
      <w:r>
        <w:t xml:space="preserve"> ; </w:t>
      </w:r>
      <w:r w:rsidR="00000000" w:rsidRPr="00033231">
        <w:t>vous tomberiez malade</w:t>
      </w:r>
      <w:r>
        <w:t xml:space="preserve"> ; </w:t>
      </w:r>
      <w:r w:rsidR="00000000" w:rsidRPr="00033231">
        <w:t>je n</w:t>
      </w:r>
      <w:r>
        <w:t>’</w:t>
      </w:r>
      <w:r w:rsidR="00000000" w:rsidRPr="00033231">
        <w:t>en veux plus entendre pa</w:t>
      </w:r>
      <w:r w:rsidR="00000000" w:rsidRPr="00033231">
        <w:t>r</w:t>
      </w:r>
      <w:r w:rsidR="00000000" w:rsidRPr="00033231">
        <w:t>ler</w:t>
      </w:r>
      <w:r>
        <w:t>. »</w:t>
      </w:r>
    </w:p>
    <w:p w14:paraId="7FFB36CC" w14:textId="77777777" w:rsidR="004F69D6" w:rsidRDefault="00000000" w:rsidP="0021796F">
      <w:r w:rsidRPr="00033231">
        <w:t xml:space="preserve">Et miss </w:t>
      </w:r>
      <w:proofErr w:type="spellStart"/>
      <w:r w:rsidRPr="00033231">
        <w:t>Keeldar</w:t>
      </w:r>
      <w:proofErr w:type="spellEnd"/>
      <w:r w:rsidRPr="00033231">
        <w:t xml:space="preserve"> s</w:t>
      </w:r>
      <w:r w:rsidR="004F69D6">
        <w:t>’</w:t>
      </w:r>
      <w:r w:rsidRPr="00033231">
        <w:t>arrêta</w:t>
      </w:r>
      <w:r w:rsidR="004F69D6">
        <w:t xml:space="preserve">, </w:t>
      </w:r>
      <w:r w:rsidRPr="00033231">
        <w:t>après avoir prononcé cette proh</w:t>
      </w:r>
      <w:r w:rsidRPr="00033231">
        <w:t>i</w:t>
      </w:r>
      <w:r w:rsidRPr="00033231">
        <w:t>bition d</w:t>
      </w:r>
      <w:r w:rsidR="004F69D6">
        <w:t>’</w:t>
      </w:r>
      <w:r w:rsidRPr="00033231">
        <w:t>un ton fort décidé</w:t>
      </w:r>
      <w:r w:rsidR="004F69D6">
        <w:t xml:space="preserve">. </w:t>
      </w:r>
      <w:r w:rsidRPr="00033231">
        <w:t>Bientôt elle continua d</w:t>
      </w:r>
      <w:r w:rsidR="004F69D6">
        <w:t>’</w:t>
      </w:r>
      <w:r w:rsidRPr="00033231">
        <w:t>un ton encore quelque peu courroucé</w:t>
      </w:r>
      <w:r w:rsidR="004F69D6">
        <w:t> :</w:t>
      </w:r>
    </w:p>
    <w:p w14:paraId="2D416F92" w14:textId="77777777" w:rsidR="004F69D6" w:rsidRDefault="004F69D6" w:rsidP="0021796F">
      <w:r>
        <w:t>« </w:t>
      </w:r>
      <w:r w:rsidR="00000000" w:rsidRPr="00033231">
        <w:t>Oui</w:t>
      </w:r>
      <w:r>
        <w:t xml:space="preserve">, </w:t>
      </w:r>
      <w:r w:rsidR="00000000" w:rsidRPr="00033231">
        <w:t>c</w:t>
      </w:r>
      <w:r>
        <w:t>’</w:t>
      </w:r>
      <w:r w:rsidR="00000000" w:rsidRPr="00033231">
        <w:t>est maintenant mon plaisir de chaque jour de r</w:t>
      </w:r>
      <w:r w:rsidR="00000000" w:rsidRPr="00033231">
        <w:t>e</w:t>
      </w:r>
      <w:r w:rsidR="00000000" w:rsidRPr="00033231">
        <w:t>garder si je n</w:t>
      </w:r>
      <w:r>
        <w:t>’</w:t>
      </w:r>
      <w:r w:rsidR="00000000" w:rsidRPr="00033231">
        <w:t>aperçois pas le petit chapeau et l</w:t>
      </w:r>
      <w:r>
        <w:t>’</w:t>
      </w:r>
      <w:r w:rsidR="00000000" w:rsidRPr="00033231">
        <w:t>écharpe de soie briller à travers les arbres de l</w:t>
      </w:r>
      <w:r>
        <w:t>’</w:t>
      </w:r>
      <w:r w:rsidR="00000000" w:rsidRPr="00033231">
        <w:t>avenue</w:t>
      </w:r>
      <w:r>
        <w:t xml:space="preserve">, </w:t>
      </w:r>
      <w:r w:rsidR="00000000" w:rsidRPr="00033231">
        <w:t>et d</w:t>
      </w:r>
      <w:r>
        <w:t>’</w:t>
      </w:r>
      <w:r w:rsidR="00000000" w:rsidRPr="00033231">
        <w:t>apprendre que ma calme</w:t>
      </w:r>
      <w:r>
        <w:t xml:space="preserve">, </w:t>
      </w:r>
      <w:r w:rsidR="00000000" w:rsidRPr="00033231">
        <w:t>rusée et méditative compagne et conseillère vient vers moi</w:t>
      </w:r>
      <w:r>
        <w:t xml:space="preserve"> ; </w:t>
      </w:r>
      <w:r w:rsidR="00000000" w:rsidRPr="00033231">
        <w:t>que je vais l</w:t>
      </w:r>
      <w:r>
        <w:t>’</w:t>
      </w:r>
      <w:r w:rsidR="00000000" w:rsidRPr="00033231">
        <w:t>avoir assise en face de moi</w:t>
      </w:r>
      <w:r>
        <w:t xml:space="preserve">, </w:t>
      </w:r>
      <w:r w:rsidR="00000000" w:rsidRPr="00033231">
        <w:t>pour la regarder</w:t>
      </w:r>
      <w:r>
        <w:t xml:space="preserve">, </w:t>
      </w:r>
      <w:r w:rsidR="00000000" w:rsidRPr="00033231">
        <w:t>lui parler</w:t>
      </w:r>
      <w:r>
        <w:t xml:space="preserve">, </w:t>
      </w:r>
      <w:r w:rsidR="00000000" w:rsidRPr="00033231">
        <w:t>ou la laisser seule</w:t>
      </w:r>
      <w:r>
        <w:t xml:space="preserve">, </w:t>
      </w:r>
      <w:r w:rsidR="00000000" w:rsidRPr="00033231">
        <w:t>comme il plaira à nous deux</w:t>
      </w:r>
      <w:r>
        <w:t xml:space="preserve">. </w:t>
      </w:r>
      <w:r w:rsidR="00000000" w:rsidRPr="00033231">
        <w:t>C</w:t>
      </w:r>
      <w:r>
        <w:t>’</w:t>
      </w:r>
      <w:r w:rsidR="00000000" w:rsidRPr="00033231">
        <w:t>est peut-être là un langage égoïste</w:t>
      </w:r>
      <w:r>
        <w:t xml:space="preserve">, </w:t>
      </w:r>
      <w:r w:rsidR="00000000" w:rsidRPr="00033231">
        <w:t>je le sais</w:t>
      </w:r>
      <w:r>
        <w:t xml:space="preserve"> ; </w:t>
      </w:r>
      <w:r w:rsidR="00000000" w:rsidRPr="00033231">
        <w:t>mais ce sont les par</w:t>
      </w:r>
      <w:r w:rsidR="00000000" w:rsidRPr="00033231">
        <w:t>o</w:t>
      </w:r>
      <w:r w:rsidR="00000000" w:rsidRPr="00033231">
        <w:t>les qui me viennent naturellement sur les lèvres</w:t>
      </w:r>
      <w:r>
        <w:t xml:space="preserve">, </w:t>
      </w:r>
      <w:r w:rsidR="00000000" w:rsidRPr="00033231">
        <w:t>et je les pr</w:t>
      </w:r>
      <w:r w:rsidR="00000000" w:rsidRPr="00033231">
        <w:t>o</w:t>
      </w:r>
      <w:r w:rsidR="00000000" w:rsidRPr="00033231">
        <w:t>nonce</w:t>
      </w:r>
      <w:r>
        <w:t>.</w:t>
      </w:r>
    </w:p>
    <w:p w14:paraId="422F16CA" w14:textId="77777777" w:rsidR="004F69D6" w:rsidRDefault="004F69D6" w:rsidP="0021796F">
      <w:r>
        <w:t>— </w:t>
      </w:r>
      <w:r w:rsidR="00000000" w:rsidRPr="00033231">
        <w:t>Je vous écrirais</w:t>
      </w:r>
      <w:r>
        <w:t xml:space="preserve">, </w:t>
      </w:r>
      <w:r w:rsidR="00000000" w:rsidRPr="00033231">
        <w:t>Shirley</w:t>
      </w:r>
      <w:r>
        <w:t>.</w:t>
      </w:r>
    </w:p>
    <w:p w14:paraId="55893BE6" w14:textId="4261EF88" w:rsidR="00000000" w:rsidRPr="00033231" w:rsidRDefault="004F69D6" w:rsidP="0021796F">
      <w:r>
        <w:t>— </w:t>
      </w:r>
      <w:r w:rsidR="00000000" w:rsidRPr="00033231">
        <w:t>Et que sont les lettres</w:t>
      </w:r>
      <w:r>
        <w:t xml:space="preserve"> ? </w:t>
      </w:r>
      <w:r w:rsidR="00000000" w:rsidRPr="00033231">
        <w:t xml:space="preserve">seulement une sorte de </w:t>
      </w:r>
      <w:proofErr w:type="spellStart"/>
      <w:r w:rsidR="00000000" w:rsidRPr="00033231">
        <w:t>pis aller</w:t>
      </w:r>
      <w:proofErr w:type="spellEnd"/>
      <w:r>
        <w:t xml:space="preserve">. </w:t>
      </w:r>
      <w:r w:rsidR="00000000" w:rsidRPr="00033231">
        <w:t>Buvez du thé</w:t>
      </w:r>
      <w:r>
        <w:t xml:space="preserve">, </w:t>
      </w:r>
      <w:r w:rsidR="00000000" w:rsidRPr="00033231">
        <w:t>Caroline</w:t>
      </w:r>
      <w:r>
        <w:t xml:space="preserve"> : </w:t>
      </w:r>
      <w:r w:rsidR="00000000" w:rsidRPr="00033231">
        <w:t>mangez quelque chose</w:t>
      </w:r>
      <w:r>
        <w:t xml:space="preserve">, </w:t>
      </w:r>
      <w:r w:rsidR="00000000" w:rsidRPr="00033231">
        <w:t>vous ne mangez rien</w:t>
      </w:r>
      <w:r>
        <w:t xml:space="preserve"> ; </w:t>
      </w:r>
      <w:r w:rsidR="00000000" w:rsidRPr="00033231">
        <w:t>riez</w:t>
      </w:r>
      <w:r>
        <w:t xml:space="preserve">, </w:t>
      </w:r>
      <w:r w:rsidR="00000000" w:rsidRPr="00033231">
        <w:t>soyez joyeuse</w:t>
      </w:r>
      <w:r>
        <w:t xml:space="preserve">, </w:t>
      </w:r>
      <w:r w:rsidR="00000000" w:rsidRPr="00033231">
        <w:t>et restez à la maison</w:t>
      </w:r>
      <w:r>
        <w:t>. »</w:t>
      </w:r>
    </w:p>
    <w:p w14:paraId="01A766E1" w14:textId="77777777" w:rsidR="004F69D6" w:rsidRDefault="00000000" w:rsidP="0021796F">
      <w:r w:rsidRPr="00033231">
        <w:t xml:space="preserve">Miss </w:t>
      </w:r>
      <w:proofErr w:type="spellStart"/>
      <w:r w:rsidRPr="00033231">
        <w:t>Helstone</w:t>
      </w:r>
      <w:proofErr w:type="spellEnd"/>
      <w:r w:rsidRPr="00033231">
        <w:t xml:space="preserve"> secoua la tête et soupira</w:t>
      </w:r>
      <w:r w:rsidR="004F69D6">
        <w:t xml:space="preserve">. </w:t>
      </w:r>
      <w:r w:rsidRPr="00033231">
        <w:t>Elle comprenait quelle difficulté elle aurait à persuader qui que ce fût de l</w:t>
      </w:r>
      <w:r w:rsidR="004F69D6">
        <w:t>’</w:t>
      </w:r>
      <w:r w:rsidRPr="00033231">
        <w:t>assister ou de l</w:t>
      </w:r>
      <w:r w:rsidR="004F69D6">
        <w:t>’</w:t>
      </w:r>
      <w:r w:rsidRPr="00033231">
        <w:t>approuver dans ce changement de vie qu</w:t>
      </w:r>
      <w:r w:rsidR="004F69D6">
        <w:t>’</w:t>
      </w:r>
      <w:r w:rsidRPr="00033231">
        <w:t>elle croyait nécessaire</w:t>
      </w:r>
      <w:r w:rsidR="004F69D6">
        <w:t xml:space="preserve">. </w:t>
      </w:r>
      <w:r w:rsidRPr="00033231">
        <w:t>S</w:t>
      </w:r>
      <w:r w:rsidR="004F69D6">
        <w:t>’</w:t>
      </w:r>
      <w:r w:rsidRPr="00033231">
        <w:t>il lui était seulement donné de suivre son propre jugement</w:t>
      </w:r>
      <w:r w:rsidR="004F69D6">
        <w:t xml:space="preserve">, </w:t>
      </w:r>
      <w:r w:rsidRPr="00033231">
        <w:t>elle pensait qu</w:t>
      </w:r>
      <w:r w:rsidR="004F69D6">
        <w:t>’</w:t>
      </w:r>
      <w:r w:rsidRPr="00033231">
        <w:t>elle serait capable de trouver peut-être un rude mais efficace remède à ses souffrances</w:t>
      </w:r>
      <w:r w:rsidR="004F69D6">
        <w:t xml:space="preserve"> ; </w:t>
      </w:r>
      <w:r w:rsidRPr="00033231">
        <w:t>mais ce jugement</w:t>
      </w:r>
      <w:r w:rsidR="004F69D6">
        <w:t xml:space="preserve">, </w:t>
      </w:r>
      <w:r w:rsidRPr="00033231">
        <w:t>fondé sur des circonstances qu</w:t>
      </w:r>
      <w:r w:rsidR="004F69D6">
        <w:t>’</w:t>
      </w:r>
      <w:r w:rsidRPr="00033231">
        <w:t>elle ne pouvait e</w:t>
      </w:r>
      <w:r w:rsidRPr="00033231">
        <w:t>n</w:t>
      </w:r>
      <w:r w:rsidRPr="00033231">
        <w:t>tièrement expliquer à personne</w:t>
      </w:r>
      <w:r w:rsidR="004F69D6">
        <w:t xml:space="preserve">, </w:t>
      </w:r>
      <w:r w:rsidRPr="00033231">
        <w:t>et moins à Shirley qu</w:t>
      </w:r>
      <w:r w:rsidR="004F69D6">
        <w:t>’</w:t>
      </w:r>
      <w:r w:rsidRPr="00033231">
        <w:t>à tout a</w:t>
      </w:r>
      <w:r w:rsidRPr="00033231">
        <w:t>u</w:t>
      </w:r>
      <w:r w:rsidRPr="00033231">
        <w:t>tre</w:t>
      </w:r>
      <w:r w:rsidR="004F69D6">
        <w:t xml:space="preserve">, </w:t>
      </w:r>
      <w:r w:rsidRPr="00033231">
        <w:t>semblait à tous les yeux</w:t>
      </w:r>
      <w:r w:rsidR="004F69D6">
        <w:t xml:space="preserve">, </w:t>
      </w:r>
      <w:r w:rsidRPr="00033231">
        <w:t>excepté aux siens</w:t>
      </w:r>
      <w:r w:rsidR="004F69D6">
        <w:t xml:space="preserve">, </w:t>
      </w:r>
      <w:r w:rsidRPr="00033231">
        <w:t>incompréhens</w:t>
      </w:r>
      <w:r w:rsidRPr="00033231">
        <w:t>i</w:t>
      </w:r>
      <w:r w:rsidRPr="00033231">
        <w:t>ble et fantasque</w:t>
      </w:r>
      <w:r w:rsidR="004F69D6">
        <w:t xml:space="preserve">, </w:t>
      </w:r>
      <w:r w:rsidRPr="00033231">
        <w:t>et était combattu en conséquence</w:t>
      </w:r>
      <w:r w:rsidR="004F69D6">
        <w:t>.</w:t>
      </w:r>
    </w:p>
    <w:p w14:paraId="5A7A3132" w14:textId="77777777" w:rsidR="004F69D6" w:rsidRDefault="00000000" w:rsidP="0021796F">
      <w:r w:rsidRPr="00033231">
        <w:lastRenderedPageBreak/>
        <w:t>Il n</w:t>
      </w:r>
      <w:r w:rsidR="004F69D6">
        <w:t>’</w:t>
      </w:r>
      <w:r w:rsidRPr="00033231">
        <w:t xml:space="preserve">y avait réellement aucune nécessité pécuniaire présente qui pût la forcer à quitter une maison confortable et à </w:t>
      </w:r>
      <w:r w:rsidR="004F69D6">
        <w:t>« </w:t>
      </w:r>
      <w:r w:rsidRPr="00033231">
        <w:t>prendre une situation</w:t>
      </w:r>
      <w:r w:rsidR="004F69D6">
        <w:t> »</w:t>
      </w:r>
      <w:r w:rsidRPr="00033231">
        <w:t xml:space="preserve"> et il y avait toute probabilité que son oncle pou</w:t>
      </w:r>
      <w:r w:rsidRPr="00033231">
        <w:t>r</w:t>
      </w:r>
      <w:r w:rsidRPr="00033231">
        <w:t>rait de quelque façon pourvoir d</w:t>
      </w:r>
      <w:r w:rsidR="004F69D6">
        <w:t>’</w:t>
      </w:r>
      <w:r w:rsidRPr="00033231">
        <w:t>une manière permanente à ses besoins</w:t>
      </w:r>
      <w:r w:rsidR="004F69D6">
        <w:t xml:space="preserve">. </w:t>
      </w:r>
      <w:r w:rsidRPr="00033231">
        <w:t>Ainsi pensaient ses amis</w:t>
      </w:r>
      <w:r w:rsidR="004F69D6">
        <w:t xml:space="preserve">, </w:t>
      </w:r>
      <w:r w:rsidRPr="00033231">
        <w:t>et</w:t>
      </w:r>
      <w:r w:rsidR="004F69D6">
        <w:t xml:space="preserve">, </w:t>
      </w:r>
      <w:r w:rsidRPr="00033231">
        <w:t>aussi loin que leurs lumi</w:t>
      </w:r>
      <w:r w:rsidRPr="00033231">
        <w:t>è</w:t>
      </w:r>
      <w:r w:rsidRPr="00033231">
        <w:t>res permettaient de voir</w:t>
      </w:r>
      <w:r w:rsidR="004F69D6">
        <w:t xml:space="preserve">, </w:t>
      </w:r>
      <w:r w:rsidRPr="00033231">
        <w:t>ils raisonnaient juste</w:t>
      </w:r>
      <w:r w:rsidR="004F69D6">
        <w:t xml:space="preserve"> ; </w:t>
      </w:r>
      <w:r w:rsidRPr="00033231">
        <w:t>mais des étra</w:t>
      </w:r>
      <w:r w:rsidRPr="00033231">
        <w:t>n</w:t>
      </w:r>
      <w:r w:rsidRPr="00033231">
        <w:t>ges souffrances de Caroline</w:t>
      </w:r>
      <w:r w:rsidR="004F69D6">
        <w:t xml:space="preserve">, </w:t>
      </w:r>
      <w:r w:rsidRPr="00033231">
        <w:t>qu</w:t>
      </w:r>
      <w:r w:rsidR="004F69D6">
        <w:t>’</w:t>
      </w:r>
      <w:r w:rsidRPr="00033231">
        <w:t>elle désirait si ardemment su</w:t>
      </w:r>
      <w:r w:rsidRPr="00033231">
        <w:t>r</w:t>
      </w:r>
      <w:r w:rsidRPr="00033231">
        <w:t>monter ou fuir</w:t>
      </w:r>
      <w:r w:rsidR="004F69D6">
        <w:t xml:space="preserve">, </w:t>
      </w:r>
      <w:r w:rsidRPr="00033231">
        <w:t>ils n</w:t>
      </w:r>
      <w:r w:rsidR="004F69D6">
        <w:t>’</w:t>
      </w:r>
      <w:r w:rsidRPr="00033231">
        <w:t>avaient aucune idée</w:t>
      </w:r>
      <w:r w:rsidR="004F69D6">
        <w:t xml:space="preserve"> ; </w:t>
      </w:r>
      <w:r w:rsidRPr="00033231">
        <w:t>de ses nuits de tort</w:t>
      </w:r>
      <w:r w:rsidRPr="00033231">
        <w:t>u</w:t>
      </w:r>
      <w:r w:rsidRPr="00033231">
        <w:t>res et de ses jours tourmentés</w:t>
      </w:r>
      <w:r w:rsidR="004F69D6">
        <w:t xml:space="preserve">, </w:t>
      </w:r>
      <w:r w:rsidRPr="00033231">
        <w:t>ils n</w:t>
      </w:r>
      <w:r w:rsidR="004F69D6">
        <w:t>’</w:t>
      </w:r>
      <w:r w:rsidRPr="00033231">
        <w:t>avaient aucun soupçon</w:t>
      </w:r>
      <w:r w:rsidR="004F69D6">
        <w:t xml:space="preserve">. </w:t>
      </w:r>
      <w:r w:rsidRPr="00033231">
        <w:t>C</w:t>
      </w:r>
      <w:r w:rsidR="004F69D6">
        <w:t>’</w:t>
      </w:r>
      <w:r w:rsidRPr="00033231">
        <w:t>était impossible à expliquer</w:t>
      </w:r>
      <w:r w:rsidR="004F69D6">
        <w:t xml:space="preserve"> ; </w:t>
      </w:r>
      <w:r w:rsidRPr="00033231">
        <w:t>attendre et souffrir était son seul plan</w:t>
      </w:r>
      <w:r w:rsidR="004F69D6">
        <w:t xml:space="preserve">. </w:t>
      </w:r>
      <w:r w:rsidRPr="00033231">
        <w:t>Beaucoup de ceux qui manquent de nourriture et de vêt</w:t>
      </w:r>
      <w:r w:rsidRPr="00033231">
        <w:t>e</w:t>
      </w:r>
      <w:r w:rsidRPr="00033231">
        <w:t>ments ont une existence plus gaie</w:t>
      </w:r>
      <w:r w:rsidR="004F69D6">
        <w:t xml:space="preserve">, </w:t>
      </w:r>
      <w:r w:rsidRPr="00033231">
        <w:t>de plus brillantes perspect</w:t>
      </w:r>
      <w:r w:rsidRPr="00033231">
        <w:t>i</w:t>
      </w:r>
      <w:r w:rsidRPr="00033231">
        <w:t>ves qu</w:t>
      </w:r>
      <w:r w:rsidR="004F69D6">
        <w:t>’</w:t>
      </w:r>
      <w:r w:rsidRPr="00033231">
        <w:t>elle</w:t>
      </w:r>
      <w:r w:rsidR="004F69D6">
        <w:t xml:space="preserve">. </w:t>
      </w:r>
      <w:r w:rsidRPr="00033231">
        <w:t>Beaucoup</w:t>
      </w:r>
      <w:r w:rsidR="004F69D6">
        <w:t xml:space="preserve">, </w:t>
      </w:r>
      <w:r w:rsidRPr="00033231">
        <w:t>harassés par la pauvreté</w:t>
      </w:r>
      <w:r w:rsidR="004F69D6">
        <w:t xml:space="preserve">, </w:t>
      </w:r>
      <w:r w:rsidRPr="00033231">
        <w:t>sont dans une moins affligeante détresse</w:t>
      </w:r>
      <w:r w:rsidR="004F69D6">
        <w:t>.</w:t>
      </w:r>
    </w:p>
    <w:p w14:paraId="49B06A1E" w14:textId="77777777" w:rsidR="004F69D6" w:rsidRDefault="004F69D6" w:rsidP="0021796F">
      <w:r>
        <w:t>« </w:t>
      </w:r>
      <w:r w:rsidR="00000000" w:rsidRPr="00033231">
        <w:t>Est-ce que votre esprit est enfin calmé</w:t>
      </w:r>
      <w:r>
        <w:t xml:space="preserve"> ? </w:t>
      </w:r>
      <w:r w:rsidR="00000000" w:rsidRPr="00033231">
        <w:t>demanda Shi</w:t>
      </w:r>
      <w:r w:rsidR="00000000" w:rsidRPr="00033231">
        <w:t>r</w:t>
      </w:r>
      <w:r w:rsidR="00000000" w:rsidRPr="00033231">
        <w:t>ley</w:t>
      </w:r>
      <w:r>
        <w:t xml:space="preserve">, </w:t>
      </w:r>
      <w:r w:rsidR="00000000" w:rsidRPr="00033231">
        <w:t>Consentiriez-vous à demeurer à la maison</w:t>
      </w:r>
      <w:r>
        <w:t> ?</w:t>
      </w:r>
    </w:p>
    <w:p w14:paraId="0193B4AB" w14:textId="1CBE402B" w:rsidR="00000000" w:rsidRPr="00033231" w:rsidRDefault="004F69D6" w:rsidP="0021796F">
      <w:r>
        <w:t>« </w:t>
      </w:r>
      <w:r w:rsidR="00000000" w:rsidRPr="00033231">
        <w:t>Je ne la quitterai pas contre le gré de mes amis</w:t>
      </w:r>
      <w:r>
        <w:t xml:space="preserve">, </w:t>
      </w:r>
      <w:r w:rsidR="00000000" w:rsidRPr="00033231">
        <w:t>répondit-elle</w:t>
      </w:r>
      <w:r>
        <w:t xml:space="preserve"> ; </w:t>
      </w:r>
      <w:r w:rsidR="00000000" w:rsidRPr="00033231">
        <w:t>mais je pense qu</w:t>
      </w:r>
      <w:r>
        <w:t>’</w:t>
      </w:r>
      <w:r w:rsidR="00000000" w:rsidRPr="00033231">
        <w:t>il viendra un temps où ils seront obligés de penser comme moi</w:t>
      </w:r>
      <w:r>
        <w:t>. »</w:t>
      </w:r>
    </w:p>
    <w:p w14:paraId="330C192E" w14:textId="77777777" w:rsidR="004F69D6" w:rsidRDefault="00000000" w:rsidP="0021796F">
      <w:r w:rsidRPr="00033231">
        <w:t>Pendant cette conversation</w:t>
      </w:r>
      <w:r w:rsidR="004F69D6">
        <w:t xml:space="preserve">, </w:t>
      </w:r>
      <w:proofErr w:type="spellStart"/>
      <w:r w:rsidRPr="00033231">
        <w:t>mistress</w:t>
      </w:r>
      <w:proofErr w:type="spellEnd"/>
      <w:r w:rsidRPr="00033231">
        <w:t xml:space="preserve"> </w:t>
      </w:r>
      <w:proofErr w:type="spellStart"/>
      <w:r w:rsidRPr="00033231">
        <w:t>Pryor</w:t>
      </w:r>
      <w:proofErr w:type="spellEnd"/>
      <w:r w:rsidRPr="00033231">
        <w:t xml:space="preserve"> paraissait e</w:t>
      </w:r>
      <w:r w:rsidRPr="00033231">
        <w:t>m</w:t>
      </w:r>
      <w:r w:rsidRPr="00033231">
        <w:t>barrassée</w:t>
      </w:r>
      <w:r w:rsidR="004F69D6">
        <w:t xml:space="preserve">. </w:t>
      </w:r>
      <w:r w:rsidRPr="00033231">
        <w:t>L</w:t>
      </w:r>
      <w:r w:rsidR="004F69D6">
        <w:t>’</w:t>
      </w:r>
      <w:r w:rsidRPr="00033231">
        <w:t>extrême réserve qui lui était habituelle lui perme</w:t>
      </w:r>
      <w:r w:rsidRPr="00033231">
        <w:t>t</w:t>
      </w:r>
      <w:r w:rsidRPr="00033231">
        <w:t>tait rarement de parler avec liberté ou d</w:t>
      </w:r>
      <w:r w:rsidR="004F69D6">
        <w:t>’</w:t>
      </w:r>
      <w:r w:rsidRPr="00033231">
        <w:t>interroger avec persi</w:t>
      </w:r>
      <w:r w:rsidRPr="00033231">
        <w:t>s</w:t>
      </w:r>
      <w:r w:rsidRPr="00033231">
        <w:t>tance</w:t>
      </w:r>
      <w:r w:rsidR="004F69D6">
        <w:t xml:space="preserve">. </w:t>
      </w:r>
      <w:r w:rsidRPr="00033231">
        <w:t>Il lui arrivait de penser à une foule de questions qu</w:t>
      </w:r>
      <w:r w:rsidR="004F69D6">
        <w:t>’</w:t>
      </w:r>
      <w:r w:rsidRPr="00033231">
        <w:t>elle ne se hasardait jamais à poser</w:t>
      </w:r>
      <w:r w:rsidR="004F69D6">
        <w:t xml:space="preserve">, </w:t>
      </w:r>
      <w:r w:rsidRPr="00033231">
        <w:t>de formuler dans son esprit des avis qu</w:t>
      </w:r>
      <w:r w:rsidR="004F69D6">
        <w:t>’</w:t>
      </w:r>
      <w:r w:rsidRPr="00033231">
        <w:t>elle ne donnait jamais</w:t>
      </w:r>
      <w:r w:rsidR="004F69D6">
        <w:t xml:space="preserve">. </w:t>
      </w:r>
      <w:r w:rsidRPr="00033231">
        <w:t>Si elle avait été seule avec Caroline</w:t>
      </w:r>
      <w:r w:rsidR="004F69D6">
        <w:t xml:space="preserve">, </w:t>
      </w:r>
      <w:r w:rsidRPr="00033231">
        <w:t>elle eût peut-être dit quelque chose sur la question agitée</w:t>
      </w:r>
      <w:r w:rsidR="004F69D6">
        <w:t xml:space="preserve"> ; </w:t>
      </w:r>
      <w:r w:rsidRPr="00033231">
        <w:t xml:space="preserve">la présence de miss </w:t>
      </w:r>
      <w:proofErr w:type="spellStart"/>
      <w:r w:rsidRPr="00033231">
        <w:t>Keeldar</w:t>
      </w:r>
      <w:proofErr w:type="spellEnd"/>
      <w:r w:rsidR="004F69D6">
        <w:t xml:space="preserve">, </w:t>
      </w:r>
      <w:r w:rsidRPr="00033231">
        <w:t>si accoutumée qu</w:t>
      </w:r>
      <w:r w:rsidR="004F69D6">
        <w:t>’</w:t>
      </w:r>
      <w:r w:rsidRPr="00033231">
        <w:t>elle y fût</w:t>
      </w:r>
      <w:r w:rsidR="004F69D6">
        <w:t xml:space="preserve">, </w:t>
      </w:r>
      <w:r w:rsidRPr="00033231">
        <w:t>lui ferma la bouche</w:t>
      </w:r>
      <w:r w:rsidR="004F69D6">
        <w:t xml:space="preserve">. </w:t>
      </w:r>
      <w:r w:rsidRPr="00033231">
        <w:t>En cette circonstance</w:t>
      </w:r>
      <w:r w:rsidR="004F69D6">
        <w:t xml:space="preserve">, </w:t>
      </w:r>
      <w:r w:rsidRPr="00033231">
        <w:t>comme en mille autres</w:t>
      </w:r>
      <w:r w:rsidR="004F69D6">
        <w:t xml:space="preserve">, </w:t>
      </w:r>
      <w:r w:rsidRPr="00033231">
        <w:t>d</w:t>
      </w:r>
      <w:r w:rsidR="004F69D6">
        <w:t>’</w:t>
      </w:r>
      <w:r w:rsidRPr="00033231">
        <w:t>inexplicables scrupules l</w:t>
      </w:r>
      <w:r w:rsidR="004F69D6">
        <w:t>’</w:t>
      </w:r>
      <w:r w:rsidRPr="00033231">
        <w:t>empêchèrent d</w:t>
      </w:r>
      <w:r w:rsidR="004F69D6">
        <w:t>’</w:t>
      </w:r>
      <w:r w:rsidRPr="00033231">
        <w:t>intervenir</w:t>
      </w:r>
      <w:r w:rsidR="004F69D6">
        <w:t xml:space="preserve">. </w:t>
      </w:r>
      <w:r w:rsidRPr="00033231">
        <w:t>Elle mo</w:t>
      </w:r>
      <w:r w:rsidRPr="00033231">
        <w:t>n</w:t>
      </w:r>
      <w:r w:rsidRPr="00033231">
        <w:t xml:space="preserve">trait seulement son intérêt pour </w:t>
      </w:r>
      <w:r w:rsidRPr="00033231">
        <w:lastRenderedPageBreak/>
        <w:t xml:space="preserve">miss </w:t>
      </w:r>
      <w:proofErr w:type="spellStart"/>
      <w:r w:rsidRPr="00033231">
        <w:t>Helstone</w:t>
      </w:r>
      <w:proofErr w:type="spellEnd"/>
      <w:r w:rsidRPr="00033231">
        <w:t xml:space="preserve"> d</w:t>
      </w:r>
      <w:r w:rsidR="004F69D6">
        <w:t>’</w:t>
      </w:r>
      <w:r w:rsidRPr="00033231">
        <w:t>une manière indirecte</w:t>
      </w:r>
      <w:r w:rsidR="004F69D6">
        <w:t xml:space="preserve">, </w:t>
      </w:r>
      <w:r w:rsidRPr="00033231">
        <w:t>lui demandant si le feu était trop vif</w:t>
      </w:r>
      <w:r w:rsidR="004F69D6">
        <w:t xml:space="preserve">, </w:t>
      </w:r>
      <w:r w:rsidRPr="00033231">
        <w:t>plaçant un écran entre sa chaise et le foyer</w:t>
      </w:r>
      <w:r w:rsidR="004F69D6">
        <w:t xml:space="preserve">, </w:t>
      </w:r>
      <w:r w:rsidRPr="00033231">
        <w:t>fermant une fenêtre d</w:t>
      </w:r>
      <w:r w:rsidR="004F69D6">
        <w:t>’</w:t>
      </w:r>
      <w:r w:rsidRPr="00033231">
        <w:t>où lui semblait venir un courant d</w:t>
      </w:r>
      <w:r w:rsidR="004F69D6">
        <w:t>’</w:t>
      </w:r>
      <w:r w:rsidRPr="00033231">
        <w:t>air</w:t>
      </w:r>
      <w:r w:rsidR="004F69D6">
        <w:t xml:space="preserve">, </w:t>
      </w:r>
      <w:r w:rsidRPr="00033231">
        <w:t>et la regardant sans cesse d</w:t>
      </w:r>
      <w:r w:rsidR="004F69D6">
        <w:t>’</w:t>
      </w:r>
      <w:r w:rsidRPr="00033231">
        <w:t>un œil i</w:t>
      </w:r>
      <w:r w:rsidRPr="00033231">
        <w:t>n</w:t>
      </w:r>
      <w:r w:rsidRPr="00033231">
        <w:t>quiet</w:t>
      </w:r>
      <w:r w:rsidR="004F69D6">
        <w:t xml:space="preserve">. </w:t>
      </w:r>
      <w:r w:rsidRPr="00033231">
        <w:t>Shirley reprit</w:t>
      </w:r>
      <w:r w:rsidR="004F69D6">
        <w:t> :</w:t>
      </w:r>
    </w:p>
    <w:p w14:paraId="05BC44D6" w14:textId="77777777" w:rsidR="004F69D6" w:rsidRDefault="004F69D6" w:rsidP="0021796F">
      <w:r>
        <w:t>« </w:t>
      </w:r>
      <w:r w:rsidR="00000000" w:rsidRPr="00033231">
        <w:t>Après avoir détruit votre plan</w:t>
      </w:r>
      <w:r>
        <w:t xml:space="preserve">, </w:t>
      </w:r>
      <w:r w:rsidR="00000000" w:rsidRPr="00033231">
        <w:t>dit-elle</w:t>
      </w:r>
      <w:r>
        <w:t xml:space="preserve">, </w:t>
      </w:r>
      <w:r w:rsidR="00000000" w:rsidRPr="00033231">
        <w:t>ce que j</w:t>
      </w:r>
      <w:r>
        <w:t>’</w:t>
      </w:r>
      <w:r w:rsidR="00000000" w:rsidRPr="00033231">
        <w:t>espère avoir fait</w:t>
      </w:r>
      <w:r>
        <w:t xml:space="preserve">, </w:t>
      </w:r>
      <w:r w:rsidR="00000000" w:rsidRPr="00033231">
        <w:t>j</w:t>
      </w:r>
      <w:r>
        <w:t>’</w:t>
      </w:r>
      <w:r w:rsidR="00000000" w:rsidRPr="00033231">
        <w:t>en ai imaginé un à moi</w:t>
      </w:r>
      <w:r>
        <w:t xml:space="preserve">. </w:t>
      </w:r>
      <w:r w:rsidR="00000000" w:rsidRPr="00033231">
        <w:t>Chaque été je fais une excu</w:t>
      </w:r>
      <w:r w:rsidR="00000000" w:rsidRPr="00033231">
        <w:t>r</w:t>
      </w:r>
      <w:r w:rsidR="00000000" w:rsidRPr="00033231">
        <w:t>sion</w:t>
      </w:r>
      <w:r>
        <w:t xml:space="preserve">. </w:t>
      </w:r>
      <w:r w:rsidR="00000000" w:rsidRPr="00033231">
        <w:t>Cette saison</w:t>
      </w:r>
      <w:r>
        <w:t xml:space="preserve">, </w:t>
      </w:r>
      <w:r w:rsidR="00000000" w:rsidRPr="00033231">
        <w:t>je me propose de passer deux mois soit aux lacs d</w:t>
      </w:r>
      <w:r>
        <w:t>’</w:t>
      </w:r>
      <w:r w:rsidR="00000000" w:rsidRPr="00033231">
        <w:t>Écosse</w:t>
      </w:r>
      <w:r>
        <w:t xml:space="preserve">, </w:t>
      </w:r>
      <w:r w:rsidR="00000000" w:rsidRPr="00033231">
        <w:t>soit à ceux d</w:t>
      </w:r>
      <w:r>
        <w:t>’</w:t>
      </w:r>
      <w:r w:rsidR="00000000" w:rsidRPr="00033231">
        <w:t>Angleterre</w:t>
      </w:r>
      <w:r>
        <w:t xml:space="preserve"> : </w:t>
      </w:r>
      <w:r w:rsidR="00000000" w:rsidRPr="00033231">
        <w:t>c</w:t>
      </w:r>
      <w:r>
        <w:t>’</w:t>
      </w:r>
      <w:r w:rsidR="00000000" w:rsidRPr="00033231">
        <w:t>est-à-dire</w:t>
      </w:r>
      <w:r>
        <w:t xml:space="preserve">, </w:t>
      </w:r>
      <w:r w:rsidR="00000000" w:rsidRPr="00033231">
        <w:t>si vous consentez à m</w:t>
      </w:r>
      <w:r>
        <w:t>’</w:t>
      </w:r>
      <w:r w:rsidR="00000000" w:rsidRPr="00033231">
        <w:t>accompagner</w:t>
      </w:r>
      <w:r>
        <w:t xml:space="preserve"> ; </w:t>
      </w:r>
      <w:r w:rsidR="00000000" w:rsidRPr="00033231">
        <w:t>si vous refusez</w:t>
      </w:r>
      <w:r>
        <w:t xml:space="preserve">, </w:t>
      </w:r>
      <w:r w:rsidR="00000000" w:rsidRPr="00033231">
        <w:t>je ne bougerai pas d</w:t>
      </w:r>
      <w:r>
        <w:t>’</w:t>
      </w:r>
      <w:r w:rsidR="00000000" w:rsidRPr="00033231">
        <w:t>une semelle</w:t>
      </w:r>
      <w:r>
        <w:t>.</w:t>
      </w:r>
    </w:p>
    <w:p w14:paraId="58A241C7" w14:textId="77777777" w:rsidR="004F69D6" w:rsidRDefault="004F69D6" w:rsidP="0021796F">
      <w:r>
        <w:t>— </w:t>
      </w:r>
      <w:r w:rsidR="00000000" w:rsidRPr="00033231">
        <w:t>Vous êtes bien bonne</w:t>
      </w:r>
      <w:r>
        <w:t xml:space="preserve">, </w:t>
      </w:r>
      <w:r w:rsidR="00000000" w:rsidRPr="00033231">
        <w:t>Shirley</w:t>
      </w:r>
      <w:r>
        <w:t>.</w:t>
      </w:r>
    </w:p>
    <w:p w14:paraId="2EE13602" w14:textId="77777777" w:rsidR="004F69D6" w:rsidRDefault="004F69D6" w:rsidP="0021796F">
      <w:r>
        <w:t>— </w:t>
      </w:r>
      <w:r w:rsidR="00000000" w:rsidRPr="00033231">
        <w:t>Je serais très-bonne</w:t>
      </w:r>
      <w:r>
        <w:t xml:space="preserve">, </w:t>
      </w:r>
      <w:r w:rsidR="00000000" w:rsidRPr="00033231">
        <w:t>si vous vouliez me le permettre</w:t>
      </w:r>
      <w:r>
        <w:t xml:space="preserve"> : </w:t>
      </w:r>
      <w:r w:rsidR="00000000" w:rsidRPr="00033231">
        <w:t>j</w:t>
      </w:r>
      <w:r>
        <w:t>’</w:t>
      </w:r>
      <w:r w:rsidR="00000000" w:rsidRPr="00033231">
        <w:t>ai toutes dispositions à être bonne</w:t>
      </w:r>
      <w:r>
        <w:t xml:space="preserve">. </w:t>
      </w:r>
      <w:r w:rsidR="00000000" w:rsidRPr="00033231">
        <w:t>C</w:t>
      </w:r>
      <w:r>
        <w:t>’</w:t>
      </w:r>
      <w:r w:rsidR="00000000" w:rsidRPr="00033231">
        <w:t>est mon malheur et mon h</w:t>
      </w:r>
      <w:r w:rsidR="00000000" w:rsidRPr="00033231">
        <w:t>a</w:t>
      </w:r>
      <w:r w:rsidR="00000000" w:rsidRPr="00033231">
        <w:t>bitude</w:t>
      </w:r>
      <w:r>
        <w:t xml:space="preserve">, </w:t>
      </w:r>
      <w:r w:rsidR="00000000" w:rsidRPr="00033231">
        <w:t>je le sais</w:t>
      </w:r>
      <w:r>
        <w:t xml:space="preserve">, </w:t>
      </w:r>
      <w:r w:rsidR="00000000" w:rsidRPr="00033231">
        <w:t>de me croire supérieure à tout le monde</w:t>
      </w:r>
      <w:r>
        <w:t xml:space="preserve"> ; </w:t>
      </w:r>
      <w:r w:rsidR="00000000" w:rsidRPr="00033231">
        <w:t>mais qui ne me ressemble un peu sous ce rapport</w:t>
      </w:r>
      <w:r>
        <w:t xml:space="preserve"> ? </w:t>
      </w:r>
      <w:r w:rsidR="00000000" w:rsidRPr="00033231">
        <w:t>Cependant</w:t>
      </w:r>
      <w:r>
        <w:t xml:space="preserve">, </w:t>
      </w:r>
      <w:r w:rsidR="00000000" w:rsidRPr="00033231">
        <w:t>lor</w:t>
      </w:r>
      <w:r w:rsidR="00000000" w:rsidRPr="00033231">
        <w:t>s</w:t>
      </w:r>
      <w:r w:rsidR="00000000" w:rsidRPr="00033231">
        <w:t xml:space="preserve">que le capitaine </w:t>
      </w:r>
      <w:proofErr w:type="spellStart"/>
      <w:r w:rsidR="00000000" w:rsidRPr="00033231">
        <w:t>Keeldar</w:t>
      </w:r>
      <w:proofErr w:type="spellEnd"/>
      <w:r w:rsidR="00000000" w:rsidRPr="00033231">
        <w:t xml:space="preserve"> possède son confortable et est pourvu de tout ce qu</w:t>
      </w:r>
      <w:r>
        <w:t>’</w:t>
      </w:r>
      <w:r w:rsidR="00000000" w:rsidRPr="00033231">
        <w:t>il désire</w:t>
      </w:r>
      <w:r>
        <w:t xml:space="preserve">, </w:t>
      </w:r>
      <w:r w:rsidR="00000000" w:rsidRPr="00033231">
        <w:t>y compris un aimable et sensible cam</w:t>
      </w:r>
      <w:r w:rsidR="00000000" w:rsidRPr="00033231">
        <w:t>a</w:t>
      </w:r>
      <w:r w:rsidR="00000000" w:rsidRPr="00033231">
        <w:t>r</w:t>
      </w:r>
      <w:r w:rsidR="00000000" w:rsidRPr="00033231">
        <w:t>a</w:t>
      </w:r>
      <w:r w:rsidR="00000000" w:rsidRPr="00033231">
        <w:t>de</w:t>
      </w:r>
      <w:r>
        <w:t xml:space="preserve">, </w:t>
      </w:r>
      <w:r w:rsidR="00000000" w:rsidRPr="00033231">
        <w:t>il éprouve le plus vif plaisir à faire tous ses efforts pour re</w:t>
      </w:r>
      <w:r w:rsidR="00000000" w:rsidRPr="00033231">
        <w:t>n</w:t>
      </w:r>
      <w:r w:rsidR="00000000" w:rsidRPr="00033231">
        <w:t>dre ce camarade heureux</w:t>
      </w:r>
      <w:r>
        <w:t xml:space="preserve">. </w:t>
      </w:r>
      <w:r w:rsidR="00000000" w:rsidRPr="00033231">
        <w:t>Et ne serons-nous pas bien he</w:t>
      </w:r>
      <w:r w:rsidR="00000000" w:rsidRPr="00033231">
        <w:t>u</w:t>
      </w:r>
      <w:r w:rsidR="00000000" w:rsidRPr="00033231">
        <w:t>re</w:t>
      </w:r>
      <w:r w:rsidR="00000000" w:rsidRPr="00033231">
        <w:t>u</w:t>
      </w:r>
      <w:r w:rsidR="00000000" w:rsidRPr="00033231">
        <w:t>ses</w:t>
      </w:r>
      <w:r>
        <w:t xml:space="preserve">, </w:t>
      </w:r>
      <w:r w:rsidR="00000000" w:rsidRPr="00033231">
        <w:t>Caroline</w:t>
      </w:r>
      <w:r>
        <w:t xml:space="preserve">, </w:t>
      </w:r>
      <w:r w:rsidR="00000000" w:rsidRPr="00033231">
        <w:t>dans les Highlands</w:t>
      </w:r>
      <w:r>
        <w:t xml:space="preserve"> ? </w:t>
      </w:r>
      <w:r w:rsidR="00000000" w:rsidRPr="00033231">
        <w:t>Nous irons aux Hi</w:t>
      </w:r>
      <w:r w:rsidR="00000000" w:rsidRPr="00033231">
        <w:t>g</w:t>
      </w:r>
      <w:r w:rsidR="00000000" w:rsidRPr="00033231">
        <w:t>hlands</w:t>
      </w:r>
      <w:r>
        <w:t xml:space="preserve">. </w:t>
      </w:r>
      <w:r w:rsidR="00000000" w:rsidRPr="00033231">
        <w:t>Si vous pouvez supporter un voyage en mer</w:t>
      </w:r>
      <w:r>
        <w:t xml:space="preserve">, </w:t>
      </w:r>
      <w:r w:rsidR="00000000" w:rsidRPr="00033231">
        <w:t>nous visit</w:t>
      </w:r>
      <w:r w:rsidR="00000000" w:rsidRPr="00033231">
        <w:t>e</w:t>
      </w:r>
      <w:r w:rsidR="00000000" w:rsidRPr="00033231">
        <w:t>rons les Îles</w:t>
      </w:r>
      <w:r>
        <w:t xml:space="preserve"> : </w:t>
      </w:r>
      <w:r w:rsidR="00000000" w:rsidRPr="00033231">
        <w:t>les Hébrides</w:t>
      </w:r>
      <w:r>
        <w:t xml:space="preserve">, </w:t>
      </w:r>
      <w:r w:rsidR="00000000" w:rsidRPr="00033231">
        <w:t>l</w:t>
      </w:r>
      <w:r>
        <w:t>’</w:t>
      </w:r>
      <w:r w:rsidR="00000000" w:rsidRPr="00033231">
        <w:t>Île de Shetland</w:t>
      </w:r>
      <w:r>
        <w:t xml:space="preserve">, </w:t>
      </w:r>
      <w:r w:rsidR="00000000" w:rsidRPr="00033231">
        <w:t>etc</w:t>
      </w:r>
      <w:r>
        <w:t xml:space="preserve">. </w:t>
      </w:r>
      <w:r w:rsidR="00000000" w:rsidRPr="00033231">
        <w:t>Ces voyages vous r</w:t>
      </w:r>
      <w:r w:rsidR="00000000" w:rsidRPr="00033231">
        <w:t>é</w:t>
      </w:r>
      <w:r w:rsidR="00000000" w:rsidRPr="00033231">
        <w:t>jouiraient</w:t>
      </w:r>
      <w:r>
        <w:t xml:space="preserve">, </w:t>
      </w:r>
      <w:r w:rsidR="00000000" w:rsidRPr="00033231">
        <w:t>je le vois</w:t>
      </w:r>
      <w:r>
        <w:t xml:space="preserve">.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je vous prends à t</w:t>
      </w:r>
      <w:r w:rsidR="00000000" w:rsidRPr="00033231">
        <w:t>é</w:t>
      </w:r>
      <w:r w:rsidR="00000000" w:rsidRPr="00033231">
        <w:t>moin</w:t>
      </w:r>
      <w:r>
        <w:t xml:space="preserve"> : </w:t>
      </w:r>
      <w:r w:rsidR="00000000" w:rsidRPr="00033231">
        <w:t>son visage s</w:t>
      </w:r>
      <w:r>
        <w:t>’</w:t>
      </w:r>
      <w:r w:rsidR="00000000" w:rsidRPr="00033231">
        <w:t>anime à leur seule mention</w:t>
      </w:r>
      <w:r>
        <w:t>.</w:t>
      </w:r>
    </w:p>
    <w:p w14:paraId="3F084E51" w14:textId="77777777" w:rsidR="004F69D6" w:rsidRDefault="004F69D6" w:rsidP="0021796F">
      <w:r>
        <w:t>— </w:t>
      </w:r>
      <w:r w:rsidR="00000000" w:rsidRPr="00033231">
        <w:t>J</w:t>
      </w:r>
      <w:r>
        <w:t>’</w:t>
      </w:r>
      <w:r w:rsidR="00000000" w:rsidRPr="00033231">
        <w:t>aimerais beaucoup ce voyage</w:t>
      </w:r>
      <w:r>
        <w:t>, »</w:t>
      </w:r>
      <w:r w:rsidR="00000000" w:rsidRPr="00033231">
        <w:t xml:space="preserve"> répondit Caroline</w:t>
      </w:r>
      <w:r>
        <w:t xml:space="preserve">, </w:t>
      </w:r>
      <w:r w:rsidR="00000000" w:rsidRPr="00033231">
        <w:t>que l</w:t>
      </w:r>
      <w:r>
        <w:t>’</w:t>
      </w:r>
      <w:r w:rsidR="00000000" w:rsidRPr="00033231">
        <w:t>idée de cette excursion semblait faire revivre</w:t>
      </w:r>
      <w:r>
        <w:t>.</w:t>
      </w:r>
    </w:p>
    <w:p w14:paraId="77788488" w14:textId="77777777" w:rsidR="004F69D6" w:rsidRDefault="00000000" w:rsidP="0021796F">
      <w:r w:rsidRPr="00033231">
        <w:t>Shirley se frottait les mains</w:t>
      </w:r>
      <w:r w:rsidR="004F69D6">
        <w:t>.</w:t>
      </w:r>
    </w:p>
    <w:p w14:paraId="2B23316D" w14:textId="3D8AF9FA" w:rsidR="004F69D6" w:rsidRDefault="004F69D6" w:rsidP="0021796F">
      <w:r>
        <w:t>« </w:t>
      </w:r>
      <w:r w:rsidR="00000000" w:rsidRPr="00033231">
        <w:t>Allons</w:t>
      </w:r>
      <w:r>
        <w:t xml:space="preserve">, </w:t>
      </w:r>
      <w:r w:rsidR="00000000" w:rsidRPr="00033231">
        <w:t>je peux enfin accomplir un bienfait</w:t>
      </w:r>
      <w:r>
        <w:t xml:space="preserve">, </w:t>
      </w:r>
      <w:r w:rsidR="00000000" w:rsidRPr="00033231">
        <w:t>s</w:t>
      </w:r>
      <w:r>
        <w:t>’</w:t>
      </w:r>
      <w:r w:rsidR="00000000" w:rsidRPr="00033231">
        <w:t>écria-t-elle</w:t>
      </w:r>
      <w:r>
        <w:t xml:space="preserve">. </w:t>
      </w:r>
      <w:r w:rsidR="00000000" w:rsidRPr="00033231">
        <w:t>Je peux faire une bonne action avec ma fortune</w:t>
      </w:r>
      <w:r>
        <w:t xml:space="preserve">. </w:t>
      </w:r>
      <w:r w:rsidR="00000000" w:rsidRPr="00033231">
        <w:t xml:space="preserve">Mes </w:t>
      </w:r>
      <w:r w:rsidR="00000000" w:rsidRPr="00033231">
        <w:lastRenderedPageBreak/>
        <w:t xml:space="preserve">mille livres sterling de rente ne sont plus seulement des </w:t>
      </w:r>
      <w:proofErr w:type="spellStart"/>
      <w:r w:rsidR="00000000" w:rsidRPr="00033231">
        <w:t>banknotes</w:t>
      </w:r>
      <w:proofErr w:type="spellEnd"/>
      <w:r w:rsidR="00000000" w:rsidRPr="00033231">
        <w:t xml:space="preserve"> malpr</w:t>
      </w:r>
      <w:r w:rsidR="00000000" w:rsidRPr="00033231">
        <w:t>o</w:t>
      </w:r>
      <w:r w:rsidR="00000000" w:rsidRPr="00033231">
        <w:t>pres et de jaunes guinées</w:t>
      </w:r>
      <w:r>
        <w:t xml:space="preserve"> (</w:t>
      </w:r>
      <w:r w:rsidR="00000000" w:rsidRPr="00033231">
        <w:t>j</w:t>
      </w:r>
      <w:r>
        <w:t>’</w:t>
      </w:r>
      <w:r w:rsidR="00000000" w:rsidRPr="00033231">
        <w:t>en dois parler respectueusement c</w:t>
      </w:r>
      <w:r w:rsidR="00000000" w:rsidRPr="00033231">
        <w:t>e</w:t>
      </w:r>
      <w:r w:rsidR="00000000" w:rsidRPr="00033231">
        <w:t>pendant</w:t>
      </w:r>
      <w:r>
        <w:t xml:space="preserve">, </w:t>
      </w:r>
      <w:r w:rsidR="00000000" w:rsidRPr="00033231">
        <w:t>car je les adore</w:t>
      </w:r>
      <w:r>
        <w:t xml:space="preserve">) ; </w:t>
      </w:r>
      <w:r w:rsidR="00000000" w:rsidRPr="00033231">
        <w:t>mais elles sont peut-être la santé du malade</w:t>
      </w:r>
      <w:r>
        <w:t xml:space="preserve">, </w:t>
      </w:r>
      <w:r w:rsidR="00000000" w:rsidRPr="00033231">
        <w:t>la force pour le faible</w:t>
      </w:r>
      <w:r>
        <w:t xml:space="preserve">, </w:t>
      </w:r>
      <w:r w:rsidR="00000000" w:rsidRPr="00033231">
        <w:t>la consolation pour l</w:t>
      </w:r>
      <w:r>
        <w:t>’</w:t>
      </w:r>
      <w:r w:rsidR="00000000" w:rsidRPr="00033231">
        <w:t>affligé</w:t>
      </w:r>
      <w:r>
        <w:t xml:space="preserve">. </w:t>
      </w:r>
      <w:r w:rsidR="00000000" w:rsidRPr="00033231">
        <w:t>J</w:t>
      </w:r>
      <w:r>
        <w:t>’</w:t>
      </w:r>
      <w:r w:rsidR="00000000" w:rsidRPr="00033231">
        <w:t>étais résolue à faire de cette fortune quelque chose de meilleur que d</w:t>
      </w:r>
      <w:r>
        <w:t>’</w:t>
      </w:r>
      <w:r w:rsidR="00000000" w:rsidRPr="00033231">
        <w:t>habiter une belle maison ou de porter des robes de soie</w:t>
      </w:r>
      <w:r>
        <w:t xml:space="preserve"> ; </w:t>
      </w:r>
      <w:r w:rsidR="00000000" w:rsidRPr="00033231">
        <w:t>à en tirer autre chose que la déférence de mes connaissances et l</w:t>
      </w:r>
      <w:r>
        <w:t>’</w:t>
      </w:r>
      <w:r w:rsidR="00000000" w:rsidRPr="00033231">
        <w:t>hommage de pauvres</w:t>
      </w:r>
      <w:r>
        <w:t xml:space="preserve">. </w:t>
      </w:r>
      <w:r w:rsidR="00000000" w:rsidRPr="00033231">
        <w:t>Voici l</w:t>
      </w:r>
      <w:r>
        <w:t>’</w:t>
      </w:r>
      <w:r w:rsidR="00000000" w:rsidRPr="00033231">
        <w:t>occasion de commencer</w:t>
      </w:r>
      <w:r>
        <w:t xml:space="preserve">. </w:t>
      </w:r>
      <w:r w:rsidR="00000000" w:rsidRPr="00033231">
        <w:t>Cet été</w:t>
      </w:r>
      <w:r>
        <w:t xml:space="preserve">, </w:t>
      </w:r>
      <w:r w:rsidR="00000000" w:rsidRPr="00033231">
        <w:t>Caroline</w:t>
      </w:r>
      <w:r>
        <w:t xml:space="preserve">, </w:t>
      </w:r>
      <w:proofErr w:type="spellStart"/>
      <w:r w:rsidR="00000000" w:rsidRPr="00033231">
        <w:t>mistress</w:t>
      </w:r>
      <w:proofErr w:type="spellEnd"/>
      <w:r w:rsidR="00000000" w:rsidRPr="00033231">
        <w:t xml:space="preserve"> </w:t>
      </w:r>
      <w:proofErr w:type="spellStart"/>
      <w:r w:rsidR="00000000" w:rsidRPr="00033231">
        <w:t>Pryor</w:t>
      </w:r>
      <w:proofErr w:type="spellEnd"/>
      <w:r w:rsidR="00000000" w:rsidRPr="00033231">
        <w:t xml:space="preserve"> et moi</w:t>
      </w:r>
      <w:r>
        <w:t xml:space="preserve">, </w:t>
      </w:r>
      <w:r w:rsidR="00000000" w:rsidRPr="00033231">
        <w:t>nous embarquons sur l</w:t>
      </w:r>
      <w:r>
        <w:t>’</w:t>
      </w:r>
      <w:r w:rsidR="00000000" w:rsidRPr="00033231">
        <w:t>Atlantique</w:t>
      </w:r>
      <w:r>
        <w:t xml:space="preserve">, </w:t>
      </w:r>
      <w:r w:rsidR="00000000" w:rsidRPr="00033231">
        <w:t xml:space="preserve">nous allons </w:t>
      </w:r>
      <w:proofErr w:type="spellStart"/>
      <w:r w:rsidR="00000000" w:rsidRPr="00033231">
        <w:t>au delà</w:t>
      </w:r>
      <w:proofErr w:type="spellEnd"/>
      <w:r w:rsidR="00000000" w:rsidRPr="00033231">
        <w:t xml:space="preserve"> de l</w:t>
      </w:r>
      <w:r>
        <w:t>’</w:t>
      </w:r>
      <w:r w:rsidR="00000000" w:rsidRPr="00033231">
        <w:t>île Shetland</w:t>
      </w:r>
      <w:r>
        <w:t xml:space="preserve">, </w:t>
      </w:r>
      <w:r w:rsidR="00000000" w:rsidRPr="00033231">
        <w:t>peut-être ju</w:t>
      </w:r>
      <w:r w:rsidR="00000000" w:rsidRPr="00033231">
        <w:t>s</w:t>
      </w:r>
      <w:r w:rsidR="00000000" w:rsidRPr="00033231">
        <w:t>qu</w:t>
      </w:r>
      <w:r>
        <w:t>’</w:t>
      </w:r>
      <w:r w:rsidR="00000000" w:rsidRPr="00033231">
        <w:t xml:space="preserve">aux îles </w:t>
      </w:r>
      <w:proofErr w:type="spellStart"/>
      <w:r w:rsidR="00000000" w:rsidRPr="00033231">
        <w:t>Fer</w:t>
      </w:r>
      <w:r>
        <w:t>œ</w:t>
      </w:r>
      <w:proofErr w:type="spellEnd"/>
      <w:r>
        <w:t xml:space="preserve">. </w:t>
      </w:r>
      <w:r w:rsidR="00000000" w:rsidRPr="00033231">
        <w:t xml:space="preserve">Nous verrons des veaux marins dans </w:t>
      </w:r>
      <w:proofErr w:type="spellStart"/>
      <w:r w:rsidR="00000000" w:rsidRPr="00033231">
        <w:t>Suder</w:t>
      </w:r>
      <w:r>
        <w:t>œ</w:t>
      </w:r>
      <w:proofErr w:type="spellEnd"/>
      <w:r>
        <w:t xml:space="preserve">, </w:t>
      </w:r>
      <w:r w:rsidR="00000000" w:rsidRPr="00033231">
        <w:t xml:space="preserve">et certainement des sirènes dans </w:t>
      </w:r>
      <w:proofErr w:type="spellStart"/>
      <w:r w:rsidR="00000000" w:rsidRPr="00033231">
        <w:t>Strom</w:t>
      </w:r>
      <w:r>
        <w:t>œ</w:t>
      </w:r>
      <w:proofErr w:type="spellEnd"/>
      <w:r>
        <w:t xml:space="preserve">. </w:t>
      </w:r>
      <w:r w:rsidR="00000000" w:rsidRPr="00033231">
        <w:t>Caroline rit</w:t>
      </w:r>
      <w:r>
        <w:t xml:space="preserve">,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 </w:t>
      </w:r>
      <w:r w:rsidR="00000000" w:rsidRPr="00033231">
        <w:t>je l</w:t>
      </w:r>
      <w:r>
        <w:t>’</w:t>
      </w:r>
      <w:r w:rsidR="00000000" w:rsidRPr="00033231">
        <w:t>ai fait rire</w:t>
      </w:r>
      <w:r>
        <w:t xml:space="preserve"> ; </w:t>
      </w:r>
      <w:r w:rsidR="00000000" w:rsidRPr="00033231">
        <w:t>je lui ai fait du bien</w:t>
      </w:r>
      <w:r>
        <w:t>.</w:t>
      </w:r>
    </w:p>
    <w:p w14:paraId="2D47827F" w14:textId="77777777" w:rsidR="004F69D6" w:rsidRDefault="004F69D6" w:rsidP="0021796F">
      <w:r>
        <w:t>— </w:t>
      </w:r>
      <w:r w:rsidR="00000000" w:rsidRPr="00033231">
        <w:t>Je me réjouis de ce voyage</w:t>
      </w:r>
      <w:r>
        <w:t xml:space="preserve">, </w:t>
      </w:r>
      <w:r w:rsidR="00000000" w:rsidRPr="00033231">
        <w:t>Shirley</w:t>
      </w:r>
      <w:r>
        <w:t xml:space="preserve">, </w:t>
      </w:r>
      <w:r w:rsidR="00000000" w:rsidRPr="00033231">
        <w:t xml:space="preserve">dit de nouveau miss </w:t>
      </w:r>
      <w:proofErr w:type="spellStart"/>
      <w:r w:rsidR="00000000" w:rsidRPr="00033231">
        <w:t>Helstone</w:t>
      </w:r>
      <w:proofErr w:type="spellEnd"/>
      <w:r>
        <w:t xml:space="preserve">. </w:t>
      </w:r>
      <w:r w:rsidR="00000000" w:rsidRPr="00033231">
        <w:t>Il me tarde d</w:t>
      </w:r>
      <w:r>
        <w:t>’</w:t>
      </w:r>
      <w:r w:rsidR="00000000" w:rsidRPr="00033231">
        <w:t>entendre le bruit des vagues</w:t>
      </w:r>
      <w:r>
        <w:t xml:space="preserve">, </w:t>
      </w:r>
      <w:r w:rsidR="00000000" w:rsidRPr="00033231">
        <w:t>les vagues de l</w:t>
      </w:r>
      <w:r>
        <w:t>’</w:t>
      </w:r>
      <w:r w:rsidR="00000000" w:rsidRPr="00033231">
        <w:t>Océan</w:t>
      </w:r>
      <w:r>
        <w:t xml:space="preserve">, </w:t>
      </w:r>
      <w:r w:rsidR="00000000" w:rsidRPr="00033231">
        <w:t>et de les voir telles que je les ai imaginées dans mes rêves</w:t>
      </w:r>
      <w:r>
        <w:t xml:space="preserve">, </w:t>
      </w:r>
      <w:r w:rsidR="00000000" w:rsidRPr="00033231">
        <w:t>comme des monticules de lumière verte secoués par l</w:t>
      </w:r>
      <w:r>
        <w:t>’</w:t>
      </w:r>
      <w:r w:rsidR="00000000" w:rsidRPr="00033231">
        <w:t>orage</w:t>
      </w:r>
      <w:r>
        <w:t xml:space="preserve">, </w:t>
      </w:r>
      <w:r w:rsidR="00000000" w:rsidRPr="00033231">
        <w:t>parsemés de guirlandes d</w:t>
      </w:r>
      <w:r>
        <w:t>’</w:t>
      </w:r>
      <w:r w:rsidR="00000000" w:rsidRPr="00033231">
        <w:t>écume plus blanches que les lis</w:t>
      </w:r>
      <w:r>
        <w:t xml:space="preserve">. </w:t>
      </w:r>
      <w:r w:rsidR="00000000" w:rsidRPr="00033231">
        <w:t>J</w:t>
      </w:r>
      <w:r>
        <w:t>’</w:t>
      </w:r>
      <w:r w:rsidR="00000000" w:rsidRPr="00033231">
        <w:t>aimerai à côtoyer les rives de ces petites îles rocheuses</w:t>
      </w:r>
      <w:r>
        <w:t xml:space="preserve">, </w:t>
      </w:r>
      <w:r w:rsidR="00000000" w:rsidRPr="00033231">
        <w:t>où les oiseaux de mer vivent et multiplient sans être inquiétés</w:t>
      </w:r>
      <w:r>
        <w:t xml:space="preserve">. </w:t>
      </w:r>
      <w:r w:rsidR="00000000" w:rsidRPr="00033231">
        <w:t>Nous serons sur la trace des vieux Scandinaves</w:t>
      </w:r>
      <w:r>
        <w:t xml:space="preserve">, </w:t>
      </w:r>
      <w:r w:rsidR="00000000" w:rsidRPr="00033231">
        <w:t>des hommes du Nord</w:t>
      </w:r>
      <w:r>
        <w:t xml:space="preserve">. </w:t>
      </w:r>
      <w:r w:rsidR="00000000" w:rsidRPr="00033231">
        <w:t>Nous découvrirons presque les côtes de Norvège</w:t>
      </w:r>
      <w:r>
        <w:t xml:space="preserve">. </w:t>
      </w:r>
      <w:r w:rsidR="00000000" w:rsidRPr="00033231">
        <w:t>J</w:t>
      </w:r>
      <w:r>
        <w:t>’</w:t>
      </w:r>
      <w:r w:rsidR="00000000" w:rsidRPr="00033231">
        <w:t>éprouve à votre proposition un plaisir indéfinissable et vague</w:t>
      </w:r>
      <w:r>
        <w:t xml:space="preserve">, </w:t>
      </w:r>
      <w:r w:rsidR="00000000" w:rsidRPr="00033231">
        <w:t>mais réel</w:t>
      </w:r>
      <w:r>
        <w:t>.</w:t>
      </w:r>
    </w:p>
    <w:p w14:paraId="06F309E4" w14:textId="77777777" w:rsidR="004F69D6" w:rsidRDefault="004F69D6" w:rsidP="0021796F">
      <w:r>
        <w:t>— </w:t>
      </w:r>
      <w:r w:rsidR="00000000" w:rsidRPr="00033231">
        <w:t>Maintenant</w:t>
      </w:r>
      <w:r>
        <w:t xml:space="preserve">, </w:t>
      </w:r>
      <w:r w:rsidR="00000000" w:rsidRPr="00033231">
        <w:t>la nuit</w:t>
      </w:r>
      <w:r>
        <w:t xml:space="preserve">, </w:t>
      </w:r>
      <w:r w:rsidR="00000000" w:rsidRPr="00033231">
        <w:t>dans vos heures d</w:t>
      </w:r>
      <w:r>
        <w:t>’</w:t>
      </w:r>
      <w:r w:rsidR="00000000" w:rsidRPr="00033231">
        <w:t>insomnie</w:t>
      </w:r>
      <w:r>
        <w:t xml:space="preserve">, </w:t>
      </w:r>
      <w:r w:rsidR="00000000" w:rsidRPr="00033231">
        <w:t>pens</w:t>
      </w:r>
      <w:r w:rsidR="00000000" w:rsidRPr="00033231">
        <w:t>e</w:t>
      </w:r>
      <w:r w:rsidR="00000000" w:rsidRPr="00033231">
        <w:t xml:space="preserve">rez-vous à </w:t>
      </w:r>
      <w:proofErr w:type="spellStart"/>
      <w:r w:rsidR="00000000" w:rsidRPr="00033231">
        <w:t>Fitful</w:t>
      </w:r>
      <w:proofErr w:type="spellEnd"/>
      <w:r w:rsidR="00000000" w:rsidRPr="00033231">
        <w:t>-Head</w:t>
      </w:r>
      <w:r>
        <w:t xml:space="preserve">, </w:t>
      </w:r>
      <w:r w:rsidR="00000000" w:rsidRPr="00033231">
        <w:t>aux mouettes qui voltigent en criant a</w:t>
      </w:r>
      <w:r w:rsidR="00000000" w:rsidRPr="00033231">
        <w:t>u</w:t>
      </w:r>
      <w:r w:rsidR="00000000" w:rsidRPr="00033231">
        <w:t>tour de son pic</w:t>
      </w:r>
      <w:r>
        <w:t xml:space="preserve">, </w:t>
      </w:r>
      <w:r w:rsidR="00000000" w:rsidRPr="00033231">
        <w:t>aux vagues qui viennent se briser sur sa base</w:t>
      </w:r>
      <w:r>
        <w:t xml:space="preserve">, </w:t>
      </w:r>
      <w:r w:rsidR="00000000" w:rsidRPr="00033231">
        <w:t>plutôt qu</w:t>
      </w:r>
      <w:r>
        <w:t>’</w:t>
      </w:r>
      <w:r w:rsidR="00000000" w:rsidRPr="00033231">
        <w:t xml:space="preserve">aux tombeaux sous la cuisine de la </w:t>
      </w:r>
      <w:proofErr w:type="spellStart"/>
      <w:r w:rsidR="00000000" w:rsidRPr="00033231">
        <w:t>rectorerie</w:t>
      </w:r>
      <w:proofErr w:type="spellEnd"/>
      <w:r>
        <w:t> ?</w:t>
      </w:r>
    </w:p>
    <w:p w14:paraId="0AA6CC35" w14:textId="77777777" w:rsidR="004F69D6" w:rsidRDefault="004F69D6" w:rsidP="0021796F">
      <w:r>
        <w:t>— </w:t>
      </w:r>
      <w:r w:rsidR="00000000" w:rsidRPr="00033231">
        <w:t>J</w:t>
      </w:r>
      <w:r>
        <w:t>’</w:t>
      </w:r>
      <w:r w:rsidR="00000000" w:rsidRPr="00033231">
        <w:t>essayerai</w:t>
      </w:r>
      <w:r>
        <w:t xml:space="preserve"> ; </w:t>
      </w:r>
      <w:r w:rsidR="00000000" w:rsidRPr="00033231">
        <w:t>et</w:t>
      </w:r>
      <w:r>
        <w:t xml:space="preserve">, </w:t>
      </w:r>
      <w:r w:rsidR="00000000" w:rsidRPr="00033231">
        <w:t>au lieu de méditer sur des restes de sua</w:t>
      </w:r>
      <w:r w:rsidR="00000000" w:rsidRPr="00033231">
        <w:t>i</w:t>
      </w:r>
      <w:r w:rsidR="00000000" w:rsidRPr="00033231">
        <w:t>res</w:t>
      </w:r>
      <w:r>
        <w:t xml:space="preserve">, </w:t>
      </w:r>
      <w:r w:rsidR="00000000" w:rsidRPr="00033231">
        <w:t>des débris de cercueils et des os humains</w:t>
      </w:r>
      <w:r>
        <w:t xml:space="preserve">, </w:t>
      </w:r>
      <w:r w:rsidR="00000000" w:rsidRPr="00033231">
        <w:t xml:space="preserve">je penserai </w:t>
      </w:r>
      <w:r w:rsidR="00000000" w:rsidRPr="00033231">
        <w:lastRenderedPageBreak/>
        <w:t>aux phoques couchés au soleil</w:t>
      </w:r>
      <w:r>
        <w:t xml:space="preserve">, </w:t>
      </w:r>
      <w:r w:rsidR="00000000" w:rsidRPr="00033231">
        <w:t>sur une côte solitaire où jamais cha</w:t>
      </w:r>
      <w:r w:rsidR="00000000" w:rsidRPr="00033231">
        <w:t>s</w:t>
      </w:r>
      <w:r w:rsidR="00000000" w:rsidRPr="00033231">
        <w:t>seur ni pécheur n</w:t>
      </w:r>
      <w:r>
        <w:t>’</w:t>
      </w:r>
      <w:r w:rsidR="00000000" w:rsidRPr="00033231">
        <w:t>abordèrent</w:t>
      </w:r>
      <w:r>
        <w:t xml:space="preserve"> ; </w:t>
      </w:r>
      <w:r w:rsidR="00000000" w:rsidRPr="00033231">
        <w:t>aux crevasses de rochers re</w:t>
      </w:r>
      <w:r w:rsidR="00000000" w:rsidRPr="00033231">
        <w:t>m</w:t>
      </w:r>
      <w:r w:rsidR="00000000" w:rsidRPr="00033231">
        <w:t>plies d</w:t>
      </w:r>
      <w:r>
        <w:t>’</w:t>
      </w:r>
      <w:r w:rsidR="00000000" w:rsidRPr="00033231">
        <w:t>œufs semblables à des perles</w:t>
      </w:r>
      <w:r>
        <w:t xml:space="preserve"> ; </w:t>
      </w:r>
      <w:r w:rsidR="00000000" w:rsidRPr="00033231">
        <w:t>aux oiseaux couvrant les sables blancs de leurs troupeaux heureux</w:t>
      </w:r>
      <w:r>
        <w:t>.</w:t>
      </w:r>
    </w:p>
    <w:p w14:paraId="399AE033" w14:textId="77777777" w:rsidR="004F69D6" w:rsidRDefault="004F69D6" w:rsidP="0021796F">
      <w:r>
        <w:t>— </w:t>
      </w:r>
      <w:r w:rsidR="00000000" w:rsidRPr="00033231">
        <w:t>Et que deviendra ce poids inexprimable que vous disiez avoir sur votre esprit</w:t>
      </w:r>
      <w:r>
        <w:t> ?</w:t>
      </w:r>
    </w:p>
    <w:p w14:paraId="2B9CCBF4" w14:textId="77777777" w:rsidR="004F69D6" w:rsidRDefault="004F69D6" w:rsidP="0021796F">
      <w:r>
        <w:t>— </w:t>
      </w:r>
      <w:r w:rsidR="00000000" w:rsidRPr="00033231">
        <w:t>J</w:t>
      </w:r>
      <w:r>
        <w:t>’</w:t>
      </w:r>
      <w:r w:rsidR="00000000" w:rsidRPr="00033231">
        <w:t>essayerai de l</w:t>
      </w:r>
      <w:r>
        <w:t>’</w:t>
      </w:r>
      <w:r w:rsidR="00000000" w:rsidRPr="00033231">
        <w:t>oublier dans la contemplation du pouvoir exercé par le Grand-Abîme sur un troupeau de baleines se pr</w:t>
      </w:r>
      <w:r w:rsidR="00000000" w:rsidRPr="00033231">
        <w:t>é</w:t>
      </w:r>
      <w:r w:rsidR="00000000" w:rsidRPr="00033231">
        <w:t>cipitant de la zone glaciale à travers les flots livides</w:t>
      </w:r>
      <w:r>
        <w:t xml:space="preserve">, </w:t>
      </w:r>
      <w:r w:rsidR="00000000" w:rsidRPr="00033231">
        <w:t>au nombre de cent peut-être</w:t>
      </w:r>
      <w:r>
        <w:t xml:space="preserve">, </w:t>
      </w:r>
      <w:r w:rsidR="00000000" w:rsidRPr="00033231">
        <w:t>se vautrant et se roulant dans le sillon creusé par un vieux patriarche d</w:t>
      </w:r>
      <w:r>
        <w:t>’</w:t>
      </w:r>
      <w:r w:rsidR="00000000" w:rsidRPr="00033231">
        <w:t>une dimension assez énorme pour qu</w:t>
      </w:r>
      <w:r>
        <w:t>’</w:t>
      </w:r>
      <w:r w:rsidR="00000000" w:rsidRPr="00033231">
        <w:t>il ait été créé avant le flot lui-même</w:t>
      </w:r>
      <w:r>
        <w:t xml:space="preserve"> : </w:t>
      </w:r>
      <w:r w:rsidR="00000000" w:rsidRPr="00033231">
        <w:t>créature semblable à celle que le pauvre Smart avait dans l</w:t>
      </w:r>
      <w:r>
        <w:t>’</w:t>
      </w:r>
      <w:r w:rsidR="00000000" w:rsidRPr="00033231">
        <w:t>esprit lorsqu</w:t>
      </w:r>
      <w:r>
        <w:t>’</w:t>
      </w:r>
      <w:r w:rsidR="00000000" w:rsidRPr="00033231">
        <w:t>il dit</w:t>
      </w:r>
      <w:r>
        <w:t> :</w:t>
      </w:r>
    </w:p>
    <w:p w14:paraId="46E30431" w14:textId="77777777" w:rsidR="004F69D6" w:rsidRDefault="00000000" w:rsidP="0021796F">
      <w:pPr>
        <w:pStyle w:val="Taille-1RetraitGauche1X"/>
        <w:spacing w:before="0" w:after="0"/>
        <w:rPr>
          <w:lang w:val="en-US" w:eastAsia="ar-SA"/>
        </w:rPr>
      </w:pPr>
      <w:r w:rsidRPr="00033231">
        <w:rPr>
          <w:lang w:val="en-US" w:eastAsia="ar-SA"/>
        </w:rPr>
        <w:t>Strong against tide</w:t>
      </w:r>
      <w:r w:rsidR="004F69D6">
        <w:rPr>
          <w:lang w:val="en-US" w:eastAsia="ar-SA"/>
        </w:rPr>
        <w:t xml:space="preserve">, </w:t>
      </w:r>
      <w:r w:rsidRPr="00033231">
        <w:rPr>
          <w:lang w:val="en-US" w:eastAsia="ar-SA"/>
        </w:rPr>
        <w:t>the enormous whale</w:t>
      </w:r>
      <w:r w:rsidR="004F69D6">
        <w:rPr>
          <w:lang w:val="en-US" w:eastAsia="ar-SA"/>
        </w:rPr>
        <w:t>,</w:t>
      </w:r>
    </w:p>
    <w:p w14:paraId="2F12F4D4" w14:textId="74424FC9" w:rsidR="004F69D6" w:rsidRDefault="00000000" w:rsidP="0021796F">
      <w:pPr>
        <w:pStyle w:val="Taille-1RetraitGauche1X"/>
        <w:spacing w:before="0" w:after="0"/>
      </w:pPr>
      <w:r w:rsidRPr="00033231">
        <w:rPr>
          <w:lang w:val="en-US" w:eastAsia="ar-SA"/>
        </w:rPr>
        <w:t xml:space="preserve">Emerges as he </w:t>
      </w:r>
      <w:r w:rsidR="004F69D6">
        <w:rPr>
          <w:lang w:val="en-US" w:eastAsia="ar-SA"/>
        </w:rPr>
        <w:t>goe</w:t>
      </w:r>
      <w:r w:rsidRPr="00033231">
        <w:rPr>
          <w:lang w:val="en-US" w:eastAsia="ar-SA"/>
        </w:rPr>
        <w:t>s</w:t>
      </w:r>
      <w:r w:rsidR="004F69D6">
        <w:t>…</w:t>
      </w:r>
    </w:p>
    <w:p w14:paraId="18C00A09" w14:textId="77777777" w:rsidR="004F69D6" w:rsidRDefault="004F69D6" w:rsidP="0021796F">
      <w:r>
        <w:rPr>
          <w:lang w:val="en-US" w:eastAsia="ar-SA"/>
        </w:rPr>
        <w:t>— </w:t>
      </w:r>
      <w:r w:rsidR="00000000" w:rsidRPr="00033231">
        <w:t>J</w:t>
      </w:r>
      <w:r>
        <w:t>’</w:t>
      </w:r>
      <w:r w:rsidR="00000000" w:rsidRPr="00033231">
        <w:t>espère que notre barque ne rencontrera aucun écueil semblable au troupeau</w:t>
      </w:r>
      <w:r>
        <w:t xml:space="preserve">, </w:t>
      </w:r>
      <w:r w:rsidR="00000000" w:rsidRPr="00033231">
        <w:t>comme vous l</w:t>
      </w:r>
      <w:r>
        <w:t>’</w:t>
      </w:r>
      <w:r w:rsidR="00000000" w:rsidRPr="00033231">
        <w:t>appelez</w:t>
      </w:r>
      <w:r>
        <w:t xml:space="preserve">, </w:t>
      </w:r>
      <w:r w:rsidR="00000000" w:rsidRPr="00033231">
        <w:t>Caroline</w:t>
      </w:r>
      <w:r>
        <w:t xml:space="preserve"> (</w:t>
      </w:r>
      <w:r w:rsidR="00000000" w:rsidRPr="00033231">
        <w:t>je su</w:t>
      </w:r>
      <w:r w:rsidR="00000000" w:rsidRPr="00033231">
        <w:t>p</w:t>
      </w:r>
      <w:r w:rsidR="00000000" w:rsidRPr="00033231">
        <w:t xml:space="preserve">pose que vous vous imaginez les mammouths de la mer paissant autour de la base </w:t>
      </w:r>
      <w:r>
        <w:t>« </w:t>
      </w:r>
      <w:r w:rsidR="00000000" w:rsidRPr="00033231">
        <w:t>des éternelles montagnes</w:t>
      </w:r>
      <w:r>
        <w:t>, »</w:t>
      </w:r>
      <w:r w:rsidR="00000000" w:rsidRPr="00033231">
        <w:t xml:space="preserve"> dévorant leur étrange provende dans les immenses vallées au-dessus desque</w:t>
      </w:r>
      <w:r w:rsidR="00000000" w:rsidRPr="00033231">
        <w:t>l</w:t>
      </w:r>
      <w:r w:rsidR="00000000" w:rsidRPr="00033231">
        <w:t>les la mer roule ses flots</w:t>
      </w:r>
      <w:r>
        <w:t xml:space="preserve">). </w:t>
      </w:r>
      <w:r w:rsidR="00000000" w:rsidRPr="00033231">
        <w:t>Je n</w:t>
      </w:r>
      <w:r>
        <w:t>’</w:t>
      </w:r>
      <w:r w:rsidR="00000000" w:rsidRPr="00033231">
        <w:t>aimerais pas que notre barque fût renversée par le vieux patriarche</w:t>
      </w:r>
      <w:r>
        <w:t>.</w:t>
      </w:r>
    </w:p>
    <w:p w14:paraId="34CA9DCE" w14:textId="77777777" w:rsidR="004F69D6" w:rsidRDefault="004F69D6" w:rsidP="0021796F">
      <w:r>
        <w:t>— </w:t>
      </w:r>
      <w:r w:rsidR="00000000" w:rsidRPr="00033231">
        <w:t>Il me semble que vous vous attendiez à voir des sirènes</w:t>
      </w:r>
      <w:r>
        <w:t xml:space="preserve">, </w:t>
      </w:r>
      <w:r w:rsidR="00000000" w:rsidRPr="00033231">
        <w:t>Shirley</w:t>
      </w:r>
      <w:r>
        <w:t> ?</w:t>
      </w:r>
    </w:p>
    <w:p w14:paraId="21BBCE04" w14:textId="77777777" w:rsidR="004F69D6" w:rsidRDefault="004F69D6" w:rsidP="0021796F">
      <w:r>
        <w:t>— </w:t>
      </w:r>
      <w:r w:rsidR="00000000" w:rsidRPr="00033231">
        <w:t>Une</w:t>
      </w:r>
      <w:r>
        <w:t xml:space="preserve">, </w:t>
      </w:r>
      <w:r w:rsidR="00000000" w:rsidRPr="00033231">
        <w:t>tout au moins</w:t>
      </w:r>
      <w:r>
        <w:t xml:space="preserve"> : </w:t>
      </w:r>
      <w:r w:rsidR="00000000" w:rsidRPr="00033231">
        <w:t>il m</w:t>
      </w:r>
      <w:r>
        <w:t>’</w:t>
      </w:r>
      <w:r w:rsidR="00000000" w:rsidRPr="00033231">
        <w:t>en faut absolument une</w:t>
      </w:r>
      <w:r>
        <w:t xml:space="preserve">. </w:t>
      </w:r>
      <w:r w:rsidR="00000000" w:rsidRPr="00033231">
        <w:t>Et vo</w:t>
      </w:r>
      <w:r w:rsidR="00000000" w:rsidRPr="00033231">
        <w:t>i</w:t>
      </w:r>
      <w:r w:rsidR="00000000" w:rsidRPr="00033231">
        <w:t>ci la manière dont elle apparaîtra</w:t>
      </w:r>
      <w:r>
        <w:t xml:space="preserve"> : </w:t>
      </w:r>
      <w:r w:rsidR="00000000" w:rsidRPr="00033231">
        <w:t>je me promène seule sur le pont</w:t>
      </w:r>
      <w:r>
        <w:t xml:space="preserve">, </w:t>
      </w:r>
      <w:r w:rsidR="00000000" w:rsidRPr="00033231">
        <w:t>à une heure avancée d</w:t>
      </w:r>
      <w:r>
        <w:t>’</w:t>
      </w:r>
      <w:r w:rsidR="00000000" w:rsidRPr="00033231">
        <w:t>une soirée d</w:t>
      </w:r>
      <w:r>
        <w:t>’</w:t>
      </w:r>
      <w:r w:rsidR="00000000" w:rsidRPr="00033231">
        <w:t>août</w:t>
      </w:r>
      <w:r>
        <w:t xml:space="preserve">, </w:t>
      </w:r>
      <w:r w:rsidR="00000000" w:rsidRPr="00033231">
        <w:t>par un splendide clair de lune</w:t>
      </w:r>
      <w:r>
        <w:t xml:space="preserve">. </w:t>
      </w:r>
      <w:r w:rsidR="00000000" w:rsidRPr="00033231">
        <w:t>À la surface de la mer se lève quelque chose de blanc que la lune éclaire</w:t>
      </w:r>
      <w:r>
        <w:t xml:space="preserve">. </w:t>
      </w:r>
      <w:r w:rsidR="00000000" w:rsidRPr="00033231">
        <w:t>Cet objet brille et disparaît</w:t>
      </w:r>
      <w:r>
        <w:t xml:space="preserve">. </w:t>
      </w:r>
      <w:r w:rsidR="00000000" w:rsidRPr="00033231">
        <w:lastRenderedPageBreak/>
        <w:t>Il s</w:t>
      </w:r>
      <w:r>
        <w:t>’</w:t>
      </w:r>
      <w:r w:rsidR="00000000" w:rsidRPr="00033231">
        <w:t>élève de nouveau</w:t>
      </w:r>
      <w:r>
        <w:t xml:space="preserve"> : </w:t>
      </w:r>
      <w:r w:rsidR="00000000" w:rsidRPr="00033231">
        <w:t>il me semble que je l</w:t>
      </w:r>
      <w:r>
        <w:t>’</w:t>
      </w:r>
      <w:r w:rsidR="00000000" w:rsidRPr="00033231">
        <w:t>entends crier d</w:t>
      </w:r>
      <w:r>
        <w:t>’</w:t>
      </w:r>
      <w:r w:rsidR="00000000" w:rsidRPr="00033231">
        <w:t>une voix art</w:t>
      </w:r>
      <w:r w:rsidR="00000000" w:rsidRPr="00033231">
        <w:t>i</w:t>
      </w:r>
      <w:r w:rsidR="00000000" w:rsidRPr="00033231">
        <w:t>culée</w:t>
      </w:r>
      <w:r>
        <w:t xml:space="preserve">. </w:t>
      </w:r>
      <w:r w:rsidR="00000000" w:rsidRPr="00033231">
        <w:t>Je vous appelle</w:t>
      </w:r>
      <w:r>
        <w:t xml:space="preserve">, </w:t>
      </w:r>
      <w:r w:rsidR="00000000" w:rsidRPr="00033231">
        <w:t>je vous montre une forme</w:t>
      </w:r>
      <w:r>
        <w:t xml:space="preserve">, </w:t>
      </w:r>
      <w:r w:rsidR="00000000" w:rsidRPr="00033231">
        <w:t>blanche co</w:t>
      </w:r>
      <w:r w:rsidR="00000000" w:rsidRPr="00033231">
        <w:t>m</w:t>
      </w:r>
      <w:r w:rsidR="00000000" w:rsidRPr="00033231">
        <w:t>me l</w:t>
      </w:r>
      <w:r>
        <w:t>’</w:t>
      </w:r>
      <w:r w:rsidR="00000000" w:rsidRPr="00033231">
        <w:t>albâtre</w:t>
      </w:r>
      <w:r>
        <w:t xml:space="preserve">, </w:t>
      </w:r>
      <w:r w:rsidR="00000000" w:rsidRPr="00033231">
        <w:t>sortant des flots brumeux</w:t>
      </w:r>
      <w:r>
        <w:t xml:space="preserve">. </w:t>
      </w:r>
      <w:r w:rsidR="00000000" w:rsidRPr="00033231">
        <w:t>Toutes deux nous voyons ses longs cheveux</w:t>
      </w:r>
      <w:r>
        <w:t xml:space="preserve">, </w:t>
      </w:r>
      <w:r w:rsidR="00000000" w:rsidRPr="00033231">
        <w:t>son bras blanc levé</w:t>
      </w:r>
      <w:r>
        <w:t xml:space="preserve">, </w:t>
      </w:r>
      <w:r w:rsidR="00000000" w:rsidRPr="00033231">
        <w:t>son visage ovale brillant comme une étoile</w:t>
      </w:r>
      <w:r>
        <w:t xml:space="preserve">. </w:t>
      </w:r>
      <w:r w:rsidR="00000000" w:rsidRPr="00033231">
        <w:t>Elle glisse plus-près de nous</w:t>
      </w:r>
      <w:r>
        <w:t xml:space="preserve"> : </w:t>
      </w:r>
      <w:r w:rsidR="00000000" w:rsidRPr="00033231">
        <w:t>on di</w:t>
      </w:r>
      <w:r w:rsidR="00000000" w:rsidRPr="00033231">
        <w:t>s</w:t>
      </w:r>
      <w:r w:rsidR="00000000" w:rsidRPr="00033231">
        <w:t>tingue alors clairement un visage humain</w:t>
      </w:r>
      <w:r>
        <w:t xml:space="preserve">, </w:t>
      </w:r>
      <w:r w:rsidR="00000000" w:rsidRPr="00033231">
        <w:t>un visage dans le st</w:t>
      </w:r>
      <w:r w:rsidR="00000000" w:rsidRPr="00033231">
        <w:t>y</w:t>
      </w:r>
      <w:r w:rsidR="00000000" w:rsidRPr="00033231">
        <w:t>le du vôtre</w:t>
      </w:r>
      <w:r>
        <w:t xml:space="preserve"> (</w:t>
      </w:r>
      <w:r w:rsidR="00000000" w:rsidRPr="00033231">
        <w:t>excusez le mot</w:t>
      </w:r>
      <w:r>
        <w:t xml:space="preserve">, </w:t>
      </w:r>
      <w:r w:rsidR="00000000" w:rsidRPr="00033231">
        <w:t>il convient parfaitement</w:t>
      </w:r>
      <w:r>
        <w:t xml:space="preserve">), </w:t>
      </w:r>
      <w:r w:rsidR="00000000" w:rsidRPr="00033231">
        <w:t>dont la pâleur ne défigure nullement les traits réguliers et purs</w:t>
      </w:r>
      <w:r>
        <w:t xml:space="preserve">. </w:t>
      </w:r>
      <w:r w:rsidR="00000000" w:rsidRPr="00033231">
        <w:t>Elle nous regarde</w:t>
      </w:r>
      <w:r>
        <w:t xml:space="preserve">, </w:t>
      </w:r>
      <w:r w:rsidR="00000000" w:rsidRPr="00033231">
        <w:t>mais avec des yeux différents des nôtres</w:t>
      </w:r>
      <w:r>
        <w:t xml:space="preserve">. </w:t>
      </w:r>
      <w:r w:rsidR="00000000" w:rsidRPr="00033231">
        <w:t>Je vois un éclat surnaturel dans ce regard cauteleux</w:t>
      </w:r>
      <w:r>
        <w:t xml:space="preserve">. </w:t>
      </w:r>
      <w:r w:rsidR="00000000" w:rsidRPr="00033231">
        <w:t>Si nous étions hommes</w:t>
      </w:r>
      <w:r>
        <w:t xml:space="preserve">, </w:t>
      </w:r>
      <w:r w:rsidR="00000000" w:rsidRPr="00033231">
        <w:t>nous nous élancerions à ce signe</w:t>
      </w:r>
      <w:r>
        <w:t xml:space="preserve"> ; </w:t>
      </w:r>
      <w:r w:rsidR="00000000" w:rsidRPr="00033231">
        <w:t>nous affronterions les flots pour l</w:t>
      </w:r>
      <w:r>
        <w:t>’</w:t>
      </w:r>
      <w:r w:rsidR="00000000" w:rsidRPr="00033231">
        <w:t>amour de la froide enchanteresse</w:t>
      </w:r>
      <w:r>
        <w:t xml:space="preserve"> ; </w:t>
      </w:r>
      <w:r w:rsidR="00000000" w:rsidRPr="00033231">
        <w:t>mais nous sommes femmes</w:t>
      </w:r>
      <w:r>
        <w:t xml:space="preserve">, </w:t>
      </w:r>
      <w:r w:rsidR="00000000" w:rsidRPr="00033231">
        <w:t>et nous sommes en sûreté</w:t>
      </w:r>
      <w:r>
        <w:t xml:space="preserve">, </w:t>
      </w:r>
      <w:r w:rsidR="00000000" w:rsidRPr="00033231">
        <w:t>quoique non sans frayeur</w:t>
      </w:r>
      <w:r>
        <w:t xml:space="preserve">. </w:t>
      </w:r>
      <w:r w:rsidR="00000000" w:rsidRPr="00033231">
        <w:t>Elle comprend pourquoi notre regard n</w:t>
      </w:r>
      <w:r>
        <w:t>’</w:t>
      </w:r>
      <w:r w:rsidR="00000000" w:rsidRPr="00033231">
        <w:t>est point ému</w:t>
      </w:r>
      <w:r>
        <w:t xml:space="preserve"> ; </w:t>
      </w:r>
      <w:r w:rsidR="00000000" w:rsidRPr="00033231">
        <w:t>elle se sent impuissante</w:t>
      </w:r>
      <w:r>
        <w:t xml:space="preserve"> : </w:t>
      </w:r>
      <w:r w:rsidR="00000000" w:rsidRPr="00033231">
        <w:t>la colère plisse son front</w:t>
      </w:r>
      <w:r>
        <w:t xml:space="preserve"> ; </w:t>
      </w:r>
      <w:r w:rsidR="00000000" w:rsidRPr="00033231">
        <w:t>elle ne peut nous charmer</w:t>
      </w:r>
      <w:r>
        <w:t xml:space="preserve">, </w:t>
      </w:r>
      <w:r w:rsidR="00000000" w:rsidRPr="00033231">
        <w:t>elle nous épouvantera</w:t>
      </w:r>
      <w:r>
        <w:t xml:space="preserve">. </w:t>
      </w:r>
      <w:r w:rsidR="00000000" w:rsidRPr="00033231">
        <w:t>Elle s</w:t>
      </w:r>
      <w:r>
        <w:t>’</w:t>
      </w:r>
      <w:r w:rsidR="00000000" w:rsidRPr="00033231">
        <w:t>élève très-haut</w:t>
      </w:r>
      <w:r>
        <w:t xml:space="preserve">, </w:t>
      </w:r>
      <w:r w:rsidR="00000000" w:rsidRPr="00033231">
        <w:t>et sa forme entièrement visible glisse sur le sommet de la sombre vague</w:t>
      </w:r>
      <w:r>
        <w:t xml:space="preserve">. </w:t>
      </w:r>
      <w:r w:rsidR="00000000" w:rsidRPr="00033231">
        <w:t>Terreur tentatrice</w:t>
      </w:r>
      <w:r>
        <w:t xml:space="preserve"> ! </w:t>
      </w:r>
      <w:r w:rsidR="00000000" w:rsidRPr="00033231">
        <w:t>monstrueuse image de nous-mêmes</w:t>
      </w:r>
      <w:r>
        <w:t xml:space="preserve"> ! </w:t>
      </w:r>
      <w:r w:rsidR="00000000" w:rsidRPr="00033231">
        <w:t>N</w:t>
      </w:r>
      <w:r>
        <w:t>’</w:t>
      </w:r>
      <w:r w:rsidR="00000000" w:rsidRPr="00033231">
        <w:t>êtes-vous pas heureuse</w:t>
      </w:r>
      <w:r>
        <w:t xml:space="preserve">, </w:t>
      </w:r>
      <w:r w:rsidR="00000000" w:rsidRPr="00033231">
        <w:t>Caroline</w:t>
      </w:r>
      <w:r>
        <w:t xml:space="preserve">, </w:t>
      </w:r>
      <w:r w:rsidR="00000000" w:rsidRPr="00033231">
        <w:t>lorsqu</w:t>
      </w:r>
      <w:r>
        <w:t>’</w:t>
      </w:r>
      <w:r w:rsidR="00000000" w:rsidRPr="00033231">
        <w:t>à la fin</w:t>
      </w:r>
      <w:r>
        <w:t xml:space="preserve">, </w:t>
      </w:r>
      <w:r w:rsidR="00000000" w:rsidRPr="00033231">
        <w:t>avec un cri perçant</w:t>
      </w:r>
      <w:r>
        <w:t xml:space="preserve">, </w:t>
      </w:r>
      <w:r w:rsidR="00000000" w:rsidRPr="00033231">
        <w:t>elle disparaît dans l</w:t>
      </w:r>
      <w:r>
        <w:t>’</w:t>
      </w:r>
      <w:r w:rsidR="00000000" w:rsidRPr="00033231">
        <w:t>abîme</w:t>
      </w:r>
      <w:r>
        <w:t> ?</w:t>
      </w:r>
    </w:p>
    <w:p w14:paraId="3FDA5EFC" w14:textId="77777777" w:rsidR="004F69D6" w:rsidRDefault="004F69D6" w:rsidP="0021796F">
      <w:r>
        <w:t>— </w:t>
      </w:r>
      <w:r w:rsidR="00000000" w:rsidRPr="00033231">
        <w:t>Mais</w:t>
      </w:r>
      <w:r>
        <w:t xml:space="preserve">, </w:t>
      </w:r>
      <w:r w:rsidR="00000000" w:rsidRPr="00033231">
        <w:t>Shirley</w:t>
      </w:r>
      <w:r>
        <w:t xml:space="preserve">, </w:t>
      </w:r>
      <w:r w:rsidR="00000000" w:rsidRPr="00033231">
        <w:t>elle n</w:t>
      </w:r>
      <w:r>
        <w:t>’</w:t>
      </w:r>
      <w:r w:rsidR="00000000" w:rsidRPr="00033231">
        <w:t>est pas comme nous</w:t>
      </w:r>
      <w:r>
        <w:t xml:space="preserve"> : </w:t>
      </w:r>
      <w:r w:rsidR="00000000" w:rsidRPr="00033231">
        <w:t>nous ne so</w:t>
      </w:r>
      <w:r w:rsidR="00000000" w:rsidRPr="00033231">
        <w:t>m</w:t>
      </w:r>
      <w:r w:rsidR="00000000" w:rsidRPr="00033231">
        <w:t>mes pas des tentatrices</w:t>
      </w:r>
      <w:r>
        <w:t xml:space="preserve">, </w:t>
      </w:r>
      <w:r w:rsidR="00000000" w:rsidRPr="00033231">
        <w:t>des terreurs</w:t>
      </w:r>
      <w:r>
        <w:t xml:space="preserve">, </w:t>
      </w:r>
      <w:r w:rsidR="00000000" w:rsidRPr="00033231">
        <w:t>des monstres</w:t>
      </w:r>
      <w:r>
        <w:t>.</w:t>
      </w:r>
    </w:p>
    <w:p w14:paraId="7A44EE8A" w14:textId="77777777" w:rsidR="004F69D6" w:rsidRDefault="004F69D6" w:rsidP="0021796F">
      <w:r>
        <w:t>— </w:t>
      </w:r>
      <w:r w:rsidR="00000000" w:rsidRPr="00033231">
        <w:t>Quelques-unes de notre sexe</w:t>
      </w:r>
      <w:r>
        <w:t xml:space="preserve">, </w:t>
      </w:r>
      <w:r w:rsidR="00000000" w:rsidRPr="00033231">
        <w:t>dit-on</w:t>
      </w:r>
      <w:r>
        <w:t xml:space="preserve">, </w:t>
      </w:r>
      <w:r w:rsidR="00000000" w:rsidRPr="00033231">
        <w:t>sont tout cela</w:t>
      </w:r>
      <w:r>
        <w:t xml:space="preserve">. </w:t>
      </w:r>
      <w:r w:rsidR="00000000" w:rsidRPr="00033231">
        <w:t>Ce sont les hommes qui donnent à la femme</w:t>
      </w:r>
      <w:r>
        <w:t xml:space="preserve">, </w:t>
      </w:r>
      <w:r w:rsidR="00000000" w:rsidRPr="00033231">
        <w:t>en général</w:t>
      </w:r>
      <w:r>
        <w:t xml:space="preserve">, </w:t>
      </w:r>
      <w:r w:rsidR="00000000" w:rsidRPr="00033231">
        <w:t>de se</w:t>
      </w:r>
      <w:r w:rsidR="00000000" w:rsidRPr="00033231">
        <w:t>m</w:t>
      </w:r>
      <w:r w:rsidR="00000000" w:rsidRPr="00033231">
        <w:t>blables attributs</w:t>
      </w:r>
      <w:r>
        <w:t>.</w:t>
      </w:r>
    </w:p>
    <w:p w14:paraId="6D26DBBE" w14:textId="77777777" w:rsidR="004F69D6" w:rsidRDefault="004F69D6" w:rsidP="0021796F">
      <w:r>
        <w:t>— </w:t>
      </w:r>
      <w:r w:rsidR="00000000" w:rsidRPr="00033231">
        <w:t>Mes chères</w:t>
      </w:r>
      <w:r>
        <w:t xml:space="preserve">, </w:t>
      </w:r>
      <w:r w:rsidR="00000000" w:rsidRPr="00033231">
        <w:t xml:space="preserve">interrompit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ne vous aperc</w:t>
      </w:r>
      <w:r w:rsidR="00000000" w:rsidRPr="00033231">
        <w:t>e</w:t>
      </w:r>
      <w:r w:rsidR="00000000" w:rsidRPr="00033231">
        <w:t>vez-vous pas que votre conversation</w:t>
      </w:r>
      <w:r>
        <w:t xml:space="preserve">, </w:t>
      </w:r>
      <w:r w:rsidR="00000000" w:rsidRPr="00033231">
        <w:t>depuis dix minutes</w:t>
      </w:r>
      <w:r>
        <w:t xml:space="preserve">, </w:t>
      </w:r>
      <w:r w:rsidR="00000000" w:rsidRPr="00033231">
        <w:t>tourne singulièrement à la fantaisie</w:t>
      </w:r>
      <w:r>
        <w:t> ?</w:t>
      </w:r>
    </w:p>
    <w:p w14:paraId="65343A18" w14:textId="77777777" w:rsidR="004F69D6" w:rsidRDefault="004F69D6" w:rsidP="0021796F">
      <w:r>
        <w:t>— </w:t>
      </w:r>
      <w:r w:rsidR="00000000" w:rsidRPr="00033231">
        <w:t>Mais il n</w:t>
      </w:r>
      <w:r>
        <w:t>’</w:t>
      </w:r>
      <w:r w:rsidR="00000000" w:rsidRPr="00033231">
        <w:t>y a aucun mal dans nos fantaisies</w:t>
      </w:r>
      <w:r>
        <w:t xml:space="preserve">, </w:t>
      </w:r>
      <w:r w:rsidR="00000000" w:rsidRPr="00033231">
        <w:t>n</w:t>
      </w:r>
      <w:r>
        <w:t>’</w:t>
      </w:r>
      <w:r w:rsidR="00000000" w:rsidRPr="00033231">
        <w:t>est-ce pas votre avis</w:t>
      </w:r>
      <w:r>
        <w:t xml:space="preserve">, </w:t>
      </w:r>
      <w:r w:rsidR="00000000" w:rsidRPr="00033231">
        <w:t>madame</w:t>
      </w:r>
      <w:r>
        <w:t> ?</w:t>
      </w:r>
    </w:p>
    <w:p w14:paraId="2F142E82" w14:textId="77777777" w:rsidR="004F69D6" w:rsidRDefault="004F69D6" w:rsidP="0021796F">
      <w:r>
        <w:lastRenderedPageBreak/>
        <w:t>— </w:t>
      </w:r>
      <w:r w:rsidR="00000000" w:rsidRPr="00033231">
        <w:t>Nous savons que les sirènes n</w:t>
      </w:r>
      <w:r>
        <w:t>’</w:t>
      </w:r>
      <w:r w:rsidR="00000000" w:rsidRPr="00033231">
        <w:t>existent pas</w:t>
      </w:r>
      <w:r>
        <w:t xml:space="preserve"> : </w:t>
      </w:r>
      <w:r w:rsidR="00000000" w:rsidRPr="00033231">
        <w:t>pourquoi en parler comme si elles existaient</w:t>
      </w:r>
      <w:r>
        <w:t xml:space="preserve"> ? </w:t>
      </w:r>
      <w:r w:rsidR="00000000" w:rsidRPr="00033231">
        <w:t>Quel intérêt pouvez-vous trouver à parler d</w:t>
      </w:r>
      <w:r>
        <w:t>’</w:t>
      </w:r>
      <w:r w:rsidR="00000000" w:rsidRPr="00033231">
        <w:t>êtres imaginaires</w:t>
      </w:r>
      <w:r>
        <w:t> ?</w:t>
      </w:r>
    </w:p>
    <w:p w14:paraId="6C637496" w14:textId="77777777" w:rsidR="004F69D6" w:rsidRDefault="004F69D6" w:rsidP="0021796F">
      <w:r>
        <w:t>— </w:t>
      </w:r>
      <w:r w:rsidR="00000000" w:rsidRPr="00033231">
        <w:t>Je ne sais</w:t>
      </w:r>
      <w:r>
        <w:t xml:space="preserve">, </w:t>
      </w:r>
      <w:r w:rsidR="00000000" w:rsidRPr="00033231">
        <w:t>dit Shirley</w:t>
      </w:r>
      <w:r>
        <w:t>.</w:t>
      </w:r>
    </w:p>
    <w:p w14:paraId="49C7B3B0" w14:textId="77777777" w:rsidR="004F69D6" w:rsidRDefault="004F69D6" w:rsidP="0021796F">
      <w:r>
        <w:t>— </w:t>
      </w:r>
      <w:r w:rsidR="00000000" w:rsidRPr="00033231">
        <w:t>Ma chère</w:t>
      </w:r>
      <w:r>
        <w:t xml:space="preserve">, </w:t>
      </w:r>
      <w:r w:rsidR="00000000" w:rsidRPr="00033231">
        <w:t>je crois que quelqu</w:t>
      </w:r>
      <w:r>
        <w:t>’</w:t>
      </w:r>
      <w:r w:rsidR="00000000" w:rsidRPr="00033231">
        <w:t>un vient d</w:t>
      </w:r>
      <w:r>
        <w:t>’</w:t>
      </w:r>
      <w:r w:rsidR="00000000" w:rsidRPr="00033231">
        <w:t>arriver</w:t>
      </w:r>
      <w:r>
        <w:t xml:space="preserve">. </w:t>
      </w:r>
      <w:r w:rsidR="00000000" w:rsidRPr="00033231">
        <w:t>J</w:t>
      </w:r>
      <w:r>
        <w:t>’</w:t>
      </w:r>
      <w:r w:rsidR="00000000" w:rsidRPr="00033231">
        <w:t>ai e</w:t>
      </w:r>
      <w:r w:rsidR="00000000" w:rsidRPr="00033231">
        <w:t>n</w:t>
      </w:r>
      <w:r w:rsidR="00000000" w:rsidRPr="00033231">
        <w:t>tendu un pas dans l</w:t>
      </w:r>
      <w:r>
        <w:t>’</w:t>
      </w:r>
      <w:r w:rsidR="00000000" w:rsidRPr="00033231">
        <w:t>avenue pendant que vous causiez</w:t>
      </w:r>
      <w:r>
        <w:t xml:space="preserve"> ; </w:t>
      </w:r>
      <w:r w:rsidR="00000000" w:rsidRPr="00033231">
        <w:t>n</w:t>
      </w:r>
      <w:r>
        <w:t>’</w:t>
      </w:r>
      <w:r w:rsidR="00000000" w:rsidRPr="00033231">
        <w:t>est-ce pas la porte du jardin qui crie</w:t>
      </w:r>
      <w:r>
        <w:t> ?</w:t>
      </w:r>
    </w:p>
    <w:p w14:paraId="380BDED9" w14:textId="77777777" w:rsidR="004F69D6" w:rsidRDefault="00000000" w:rsidP="0021796F">
      <w:r w:rsidRPr="00033231">
        <w:t>Shirley s</w:t>
      </w:r>
      <w:r w:rsidR="004F69D6">
        <w:t>’</w:t>
      </w:r>
      <w:r w:rsidRPr="00033231">
        <w:t>avança vers la fenêtre</w:t>
      </w:r>
      <w:r w:rsidR="004F69D6">
        <w:t>.</w:t>
      </w:r>
    </w:p>
    <w:p w14:paraId="1DB5E1AF" w14:textId="77777777" w:rsidR="004F69D6" w:rsidRDefault="004F69D6" w:rsidP="0021796F">
      <w:r>
        <w:t>« </w:t>
      </w:r>
      <w:r w:rsidR="00000000" w:rsidRPr="00033231">
        <w:t>Oui</w:t>
      </w:r>
      <w:r>
        <w:t xml:space="preserve">, </w:t>
      </w:r>
      <w:r w:rsidR="00000000" w:rsidRPr="00033231">
        <w:t>c</w:t>
      </w:r>
      <w:r>
        <w:t>’</w:t>
      </w:r>
      <w:r w:rsidR="00000000" w:rsidRPr="00033231">
        <w:t>est quelqu</w:t>
      </w:r>
      <w:r>
        <w:t>’</w:t>
      </w:r>
      <w:r w:rsidR="00000000" w:rsidRPr="00033231">
        <w:t>un</w:t>
      </w:r>
      <w:r>
        <w:t>, »</w:t>
      </w:r>
      <w:r w:rsidR="00000000" w:rsidRPr="00033231">
        <w:t xml:space="preserve"> dit-elle en se retournant tranqui</w:t>
      </w:r>
      <w:r w:rsidR="00000000" w:rsidRPr="00033231">
        <w:t>l</w:t>
      </w:r>
      <w:r w:rsidR="00000000" w:rsidRPr="00033231">
        <w:t>lement</w:t>
      </w:r>
      <w:r>
        <w:t xml:space="preserve"> ; </w:t>
      </w:r>
      <w:r w:rsidR="00000000" w:rsidRPr="00033231">
        <w:t>et</w:t>
      </w:r>
      <w:r>
        <w:t xml:space="preserve">, </w:t>
      </w:r>
      <w:r w:rsidR="00000000" w:rsidRPr="00033231">
        <w:t>comme elle reprenait son siège</w:t>
      </w:r>
      <w:r>
        <w:t xml:space="preserve">, </w:t>
      </w:r>
      <w:r w:rsidR="00000000" w:rsidRPr="00033231">
        <w:t>une légère rougeur colorait son visage pendant qu</w:t>
      </w:r>
      <w:r>
        <w:t>’</w:t>
      </w:r>
      <w:r w:rsidR="00000000" w:rsidRPr="00033231">
        <w:t>un rayon tremblant animait et adoucissait son œil</w:t>
      </w:r>
      <w:r>
        <w:t xml:space="preserve">. </w:t>
      </w:r>
      <w:r w:rsidR="00000000" w:rsidRPr="00033231">
        <w:t>Elle porta sa main à son menton</w:t>
      </w:r>
      <w:r>
        <w:t xml:space="preserve">, </w:t>
      </w:r>
      <w:r w:rsidR="00000000" w:rsidRPr="00033231">
        <w:t>abaissa son regard</w:t>
      </w:r>
      <w:r>
        <w:t xml:space="preserve">, </w:t>
      </w:r>
      <w:r w:rsidR="00000000" w:rsidRPr="00033231">
        <w:t>et parut réfléchir en attendant</w:t>
      </w:r>
      <w:r>
        <w:t>.</w:t>
      </w:r>
    </w:p>
    <w:p w14:paraId="3AF21362" w14:textId="547DF465" w:rsidR="004F69D6" w:rsidRDefault="00000000" w:rsidP="0021796F">
      <w:r w:rsidRPr="00033231">
        <w:t xml:space="preserve">On annonça </w:t>
      </w:r>
      <w:r w:rsidR="004F69D6">
        <w:t>M. </w:t>
      </w:r>
      <w:r w:rsidRPr="00033231">
        <w:t>Moore</w:t>
      </w:r>
      <w:r w:rsidR="004F69D6">
        <w:t xml:space="preserve">, </w:t>
      </w:r>
      <w:r w:rsidRPr="00033231">
        <w:t>et Shirley se retourna lorsqu</w:t>
      </w:r>
      <w:r w:rsidR="004F69D6">
        <w:t>’</w:t>
      </w:r>
      <w:r w:rsidRPr="00033231">
        <w:t>il p</w:t>
      </w:r>
      <w:r w:rsidRPr="00033231">
        <w:t>a</w:t>
      </w:r>
      <w:r w:rsidRPr="00033231">
        <w:t>rut à la porte</w:t>
      </w:r>
      <w:r w:rsidR="004F69D6">
        <w:t xml:space="preserve">. </w:t>
      </w:r>
      <w:r w:rsidRPr="00033231">
        <w:t>Sa stature paraissait très-élevée</w:t>
      </w:r>
      <w:r w:rsidR="004F69D6">
        <w:t xml:space="preserve">, </w:t>
      </w:r>
      <w:r w:rsidRPr="00033231">
        <w:t>comparée à celle des trois femmes</w:t>
      </w:r>
      <w:r w:rsidR="004F69D6">
        <w:t xml:space="preserve">, </w:t>
      </w:r>
      <w:r w:rsidRPr="00033231">
        <w:t>dont aucune ne dépassait la taille moyenne</w:t>
      </w:r>
      <w:r w:rsidR="004F69D6">
        <w:t xml:space="preserve">. </w:t>
      </w:r>
      <w:r w:rsidRPr="00033231">
        <w:t>Depuis un an on ne lui avait jamais vu aussi bonne mine</w:t>
      </w:r>
      <w:r w:rsidR="004F69D6">
        <w:t xml:space="preserve"> ; </w:t>
      </w:r>
      <w:r w:rsidRPr="00033231">
        <w:t>une espèce de jeunesse ressuscitée brillait dans ses yeux et dans son teint</w:t>
      </w:r>
      <w:r w:rsidR="004F69D6">
        <w:t xml:space="preserve"> ; </w:t>
      </w:r>
      <w:r w:rsidRPr="00033231">
        <w:t>une espérance fortifiante et un dessein arrêté soutenaient sa démarche</w:t>
      </w:r>
      <w:r w:rsidR="004F69D6">
        <w:t xml:space="preserve"> ; </w:t>
      </w:r>
      <w:r w:rsidRPr="00033231">
        <w:t>son attitude annonçait encore la fermeté</w:t>
      </w:r>
      <w:r w:rsidR="004F69D6">
        <w:t xml:space="preserve">, </w:t>
      </w:r>
      <w:r w:rsidRPr="00033231">
        <w:t>mais non l</w:t>
      </w:r>
      <w:r w:rsidR="004F69D6">
        <w:t>’</w:t>
      </w:r>
      <w:r w:rsidRPr="00033231">
        <w:t>austérité</w:t>
      </w:r>
      <w:r w:rsidR="004F69D6">
        <w:t xml:space="preserve"> : </w:t>
      </w:r>
      <w:r w:rsidRPr="00033231">
        <w:t>il semblait aussi joyeux qu</w:t>
      </w:r>
      <w:r w:rsidR="004F69D6">
        <w:t>’</w:t>
      </w:r>
      <w:r w:rsidRPr="00033231">
        <w:t>il était animé</w:t>
      </w:r>
      <w:r w:rsidR="004F69D6">
        <w:t>.</w:t>
      </w:r>
    </w:p>
    <w:p w14:paraId="38AEC3A9" w14:textId="77777777" w:rsidR="004F69D6" w:rsidRDefault="004F69D6" w:rsidP="0021796F">
      <w:r>
        <w:t>« </w:t>
      </w:r>
      <w:r w:rsidR="00000000" w:rsidRPr="00033231">
        <w:t>J</w:t>
      </w:r>
      <w:r>
        <w:t>’</w:t>
      </w:r>
      <w:r w:rsidR="00000000" w:rsidRPr="00033231">
        <w:t>arrive à l</w:t>
      </w:r>
      <w:r>
        <w:t>’</w:t>
      </w:r>
      <w:r w:rsidR="00000000" w:rsidRPr="00033231">
        <w:t xml:space="preserve">instant de </w:t>
      </w:r>
      <w:proofErr w:type="spellStart"/>
      <w:r w:rsidR="00000000" w:rsidRPr="00033231">
        <w:t>Stilbro</w:t>
      </w:r>
      <w:proofErr w:type="spellEnd"/>
      <w:r>
        <w:t xml:space="preserve">’, </w:t>
      </w:r>
      <w:r w:rsidR="00000000" w:rsidRPr="00033231">
        <w:t xml:space="preserve">dit-il à miss </w:t>
      </w:r>
      <w:proofErr w:type="spellStart"/>
      <w:r w:rsidR="00000000" w:rsidRPr="00033231">
        <w:t>Keeldar</w:t>
      </w:r>
      <w:proofErr w:type="spellEnd"/>
      <w:r w:rsidR="00000000" w:rsidRPr="00033231">
        <w:t xml:space="preserve"> en la saluant</w:t>
      </w:r>
      <w:r>
        <w:t xml:space="preserve">, </w:t>
      </w:r>
      <w:r w:rsidR="00000000" w:rsidRPr="00033231">
        <w:t>et j</w:t>
      </w:r>
      <w:r>
        <w:t>’</w:t>
      </w:r>
      <w:r w:rsidR="00000000" w:rsidRPr="00033231">
        <w:t>ai voulu vous faire connaître le résultat de ma mi</w:t>
      </w:r>
      <w:r w:rsidR="00000000" w:rsidRPr="00033231">
        <w:t>s</w:t>
      </w:r>
      <w:r w:rsidR="00000000" w:rsidRPr="00033231">
        <w:t>sion</w:t>
      </w:r>
      <w:r>
        <w:t>.</w:t>
      </w:r>
    </w:p>
    <w:p w14:paraId="41759971" w14:textId="73DE7801" w:rsidR="00000000" w:rsidRPr="00033231" w:rsidRDefault="004F69D6" w:rsidP="0021796F">
      <w:r>
        <w:t>— </w:t>
      </w:r>
      <w:r w:rsidR="00000000" w:rsidRPr="00033231">
        <w:t>Vous avez bien fait de ne pas me tenir en suspens</w:t>
      </w:r>
      <w:r>
        <w:t xml:space="preserve">, </w:t>
      </w:r>
      <w:r w:rsidR="00000000" w:rsidRPr="00033231">
        <w:t>dit-elle</w:t>
      </w:r>
      <w:r>
        <w:t xml:space="preserve">, </w:t>
      </w:r>
      <w:r w:rsidR="00000000" w:rsidRPr="00033231">
        <w:t>et votre visite arrive à propos</w:t>
      </w:r>
      <w:r>
        <w:t xml:space="preserve">. </w:t>
      </w:r>
      <w:r w:rsidR="00000000" w:rsidRPr="00033231">
        <w:t>Asseyez-vous</w:t>
      </w:r>
      <w:r>
        <w:t xml:space="preserve"> : </w:t>
      </w:r>
      <w:r w:rsidR="00000000" w:rsidRPr="00033231">
        <w:t>nous n</w:t>
      </w:r>
      <w:r>
        <w:t>’</w:t>
      </w:r>
      <w:r w:rsidR="00000000" w:rsidRPr="00033231">
        <w:t>avons pas encore fini de prendre le thé</w:t>
      </w:r>
      <w:r>
        <w:t xml:space="preserve">. </w:t>
      </w:r>
      <w:r w:rsidR="00000000" w:rsidRPr="00033231">
        <w:t xml:space="preserve">Êtes-vous assez </w:t>
      </w:r>
      <w:r w:rsidR="00000000" w:rsidRPr="00033231">
        <w:lastRenderedPageBreak/>
        <w:t>Anglais pour aimer le thé</w:t>
      </w:r>
      <w:r>
        <w:t xml:space="preserve"> ? </w:t>
      </w:r>
      <w:r w:rsidR="00000000" w:rsidRPr="00033231">
        <w:t>ou êtes-vous un fidèle adhérent du café</w:t>
      </w:r>
      <w:r>
        <w:t> ? »</w:t>
      </w:r>
    </w:p>
    <w:p w14:paraId="279F3A29" w14:textId="77777777" w:rsidR="004F69D6" w:rsidRDefault="00000000" w:rsidP="0021796F">
      <w:r w:rsidRPr="00033231">
        <w:t>Moore accepta du thé</w:t>
      </w:r>
      <w:r w:rsidR="004F69D6">
        <w:t>.</w:t>
      </w:r>
    </w:p>
    <w:p w14:paraId="3BF5884A" w14:textId="239509A1" w:rsidR="00000000" w:rsidRPr="00033231" w:rsidRDefault="004F69D6" w:rsidP="0021796F">
      <w:r>
        <w:t>« </w:t>
      </w:r>
      <w:r w:rsidR="00000000" w:rsidRPr="00033231">
        <w:t>Je suis en train de me naturaliser Anglais</w:t>
      </w:r>
      <w:r>
        <w:t xml:space="preserve">, </w:t>
      </w:r>
      <w:r w:rsidR="00000000" w:rsidRPr="00033231">
        <w:t>dit-il</w:t>
      </w:r>
      <w:r>
        <w:t xml:space="preserve"> ; </w:t>
      </w:r>
      <w:r w:rsidR="00000000" w:rsidRPr="00033231">
        <w:t>mes h</w:t>
      </w:r>
      <w:r w:rsidR="00000000" w:rsidRPr="00033231">
        <w:t>a</w:t>
      </w:r>
      <w:r w:rsidR="00000000" w:rsidRPr="00033231">
        <w:t>bitudes étrangères me quittent une à une</w:t>
      </w:r>
      <w:r>
        <w:t>. »</w:t>
      </w:r>
    </w:p>
    <w:p w14:paraId="2E4FBF5F" w14:textId="77777777" w:rsidR="004F69D6" w:rsidRDefault="00000000" w:rsidP="0021796F">
      <w:r w:rsidRPr="00033231">
        <w:t xml:space="preserve">Ensuite il présenta ses respects à </w:t>
      </w:r>
      <w:proofErr w:type="spellStart"/>
      <w:r w:rsidRPr="00033231">
        <w:t>mistress</w:t>
      </w:r>
      <w:proofErr w:type="spellEnd"/>
      <w:r w:rsidRPr="00033231">
        <w:t xml:space="preserve"> </w:t>
      </w:r>
      <w:proofErr w:type="spellStart"/>
      <w:r w:rsidRPr="00033231">
        <w:t>Pryor</w:t>
      </w:r>
      <w:proofErr w:type="spellEnd"/>
      <w:r w:rsidR="004F69D6">
        <w:t xml:space="preserve">, </w:t>
      </w:r>
      <w:r w:rsidRPr="00033231">
        <w:t>et les pr</w:t>
      </w:r>
      <w:r w:rsidRPr="00033231">
        <w:t>é</w:t>
      </w:r>
      <w:r w:rsidRPr="00033231">
        <w:t>senta bien</w:t>
      </w:r>
      <w:r w:rsidR="004F69D6">
        <w:t xml:space="preserve">, </w:t>
      </w:r>
      <w:r w:rsidRPr="00033231">
        <w:t>avec une grave modestie qui convenait à son âge</w:t>
      </w:r>
      <w:r w:rsidR="004F69D6">
        <w:t xml:space="preserve">, </w:t>
      </w:r>
      <w:r w:rsidRPr="00033231">
        <w:t>comparé au sien</w:t>
      </w:r>
      <w:r w:rsidR="004F69D6">
        <w:t xml:space="preserve">. </w:t>
      </w:r>
      <w:r w:rsidRPr="00033231">
        <w:t>Puis il regarda Caroline</w:t>
      </w:r>
      <w:r w:rsidR="004F69D6">
        <w:t xml:space="preserve">, </w:t>
      </w:r>
      <w:r w:rsidRPr="00033231">
        <w:t>non cependant pour la première fois</w:t>
      </w:r>
      <w:r w:rsidR="004F69D6">
        <w:t xml:space="preserve">, </w:t>
      </w:r>
      <w:r w:rsidRPr="00033231">
        <w:t>son regard était tombé sur elle auparavant</w:t>
      </w:r>
      <w:r w:rsidR="004F69D6">
        <w:t xml:space="preserve"> ; </w:t>
      </w:r>
      <w:r w:rsidRPr="00033231">
        <w:t>il s</w:t>
      </w:r>
      <w:r w:rsidR="004F69D6">
        <w:t>’</w:t>
      </w:r>
      <w:r w:rsidRPr="00033231">
        <w:t>inclina devant elle qui était assise</w:t>
      </w:r>
      <w:r w:rsidR="004F69D6">
        <w:t xml:space="preserve">, </w:t>
      </w:r>
      <w:r w:rsidRPr="00033231">
        <w:t>lui donna sa main</w:t>
      </w:r>
      <w:r w:rsidR="004F69D6">
        <w:t xml:space="preserve">, </w:t>
      </w:r>
      <w:r w:rsidRPr="00033231">
        <w:t>et lui demanda comment elle se portait</w:t>
      </w:r>
      <w:r w:rsidR="004F69D6">
        <w:t xml:space="preserve">. </w:t>
      </w:r>
      <w:r w:rsidRPr="00033231">
        <w:t>Le jour de la fenêtre ne to</w:t>
      </w:r>
      <w:r w:rsidRPr="00033231">
        <w:t>m</w:t>
      </w:r>
      <w:r w:rsidRPr="00033231">
        <w:t xml:space="preserve">bait pas sur miss </w:t>
      </w:r>
      <w:proofErr w:type="spellStart"/>
      <w:r w:rsidRPr="00033231">
        <w:t>Helstone</w:t>
      </w:r>
      <w:proofErr w:type="spellEnd"/>
      <w:r w:rsidR="004F69D6">
        <w:t xml:space="preserve">, </w:t>
      </w:r>
      <w:r w:rsidRPr="00033231">
        <w:t>elle lui tournait le dos</w:t>
      </w:r>
      <w:r w:rsidR="004F69D6">
        <w:t xml:space="preserve"> : </w:t>
      </w:r>
      <w:r w:rsidRPr="00033231">
        <w:t>une calme réponse presque à voix basse</w:t>
      </w:r>
      <w:r w:rsidR="004F69D6">
        <w:t xml:space="preserve">, </w:t>
      </w:r>
      <w:r w:rsidRPr="00033231">
        <w:t>une contenance immobile et la protection du crépuscule qui arrivait</w:t>
      </w:r>
      <w:r w:rsidR="004F69D6">
        <w:t xml:space="preserve">, </w:t>
      </w:r>
      <w:r w:rsidRPr="00033231">
        <w:t>dérobèrent aux yeux tout traître symptôme</w:t>
      </w:r>
      <w:r w:rsidR="004F69D6">
        <w:t xml:space="preserve">. </w:t>
      </w:r>
      <w:r w:rsidRPr="00033231">
        <w:t>Personne n</w:t>
      </w:r>
      <w:r w:rsidR="004F69D6">
        <w:t>’</w:t>
      </w:r>
      <w:r w:rsidRPr="00033231">
        <w:t>eût pu affirmer qu</w:t>
      </w:r>
      <w:r w:rsidR="004F69D6">
        <w:t>’</w:t>
      </w:r>
      <w:r w:rsidRPr="00033231">
        <w:t>elle avait tremblé ou rougi</w:t>
      </w:r>
      <w:r w:rsidR="004F69D6">
        <w:t xml:space="preserve">, </w:t>
      </w:r>
      <w:r w:rsidRPr="00033231">
        <w:t>que son cœur avait tressailli</w:t>
      </w:r>
      <w:r w:rsidR="004F69D6">
        <w:t xml:space="preserve">, </w:t>
      </w:r>
      <w:r w:rsidRPr="00033231">
        <w:t>ses nerfs fri</w:t>
      </w:r>
      <w:r w:rsidRPr="00033231">
        <w:t>s</w:t>
      </w:r>
      <w:r w:rsidRPr="00033231">
        <w:t>sonné</w:t>
      </w:r>
      <w:r w:rsidR="004F69D6">
        <w:t xml:space="preserve">. </w:t>
      </w:r>
      <w:r w:rsidRPr="00033231">
        <w:t>Jamais accueil montrant moins d</w:t>
      </w:r>
      <w:r w:rsidR="004F69D6">
        <w:t>’</w:t>
      </w:r>
      <w:r w:rsidRPr="00033231">
        <w:t>effusion ne fut écha</w:t>
      </w:r>
      <w:r w:rsidRPr="00033231">
        <w:t>n</w:t>
      </w:r>
      <w:r w:rsidRPr="00033231">
        <w:t>gé</w:t>
      </w:r>
      <w:r w:rsidR="004F69D6">
        <w:t xml:space="preserve">. </w:t>
      </w:r>
      <w:r w:rsidRPr="00033231">
        <w:t>Moore prit la chaise vide à côté d</w:t>
      </w:r>
      <w:r w:rsidR="004F69D6">
        <w:t>’</w:t>
      </w:r>
      <w:r w:rsidRPr="00033231">
        <w:t>elle</w:t>
      </w:r>
      <w:r w:rsidR="004F69D6">
        <w:t xml:space="preserve">, </w:t>
      </w:r>
      <w:r w:rsidRPr="00033231">
        <w:t xml:space="preserve">en face de miss </w:t>
      </w:r>
      <w:proofErr w:type="spellStart"/>
      <w:r w:rsidRPr="00033231">
        <w:t>Kee</w:t>
      </w:r>
      <w:r w:rsidRPr="00033231">
        <w:t>l</w:t>
      </w:r>
      <w:r w:rsidRPr="00033231">
        <w:t>dar</w:t>
      </w:r>
      <w:proofErr w:type="spellEnd"/>
      <w:r w:rsidR="004F69D6">
        <w:t xml:space="preserve">. </w:t>
      </w:r>
      <w:r w:rsidRPr="00033231">
        <w:t>Il s</w:t>
      </w:r>
      <w:r w:rsidR="004F69D6">
        <w:t>’</w:t>
      </w:r>
      <w:r w:rsidRPr="00033231">
        <w:t>était bien placé</w:t>
      </w:r>
      <w:r w:rsidR="004F69D6">
        <w:t xml:space="preserve"> : </w:t>
      </w:r>
      <w:r w:rsidRPr="00033231">
        <w:t>sa voisine</w:t>
      </w:r>
      <w:r w:rsidR="004F69D6">
        <w:t xml:space="preserve">, </w:t>
      </w:r>
      <w:r w:rsidRPr="00033231">
        <w:t>protégée par ce voisinage si rapproché</w:t>
      </w:r>
      <w:r w:rsidR="004F69D6">
        <w:t xml:space="preserve">, </w:t>
      </w:r>
      <w:r w:rsidRPr="00033231">
        <w:t>et abritée de plus par l</w:t>
      </w:r>
      <w:r w:rsidR="004F69D6">
        <w:t>’</w:t>
      </w:r>
      <w:r w:rsidRPr="00033231">
        <w:t>obscurité qui devenait de plus en plus intense</w:t>
      </w:r>
      <w:r w:rsidR="004F69D6">
        <w:t xml:space="preserve">, </w:t>
      </w:r>
      <w:r w:rsidRPr="00033231">
        <w:t>domina bientôt ses sentiments</w:t>
      </w:r>
      <w:r w:rsidR="004F69D6">
        <w:t xml:space="preserve">, </w:t>
      </w:r>
      <w:r w:rsidRPr="00033231">
        <w:t>qui s</w:t>
      </w:r>
      <w:r w:rsidR="004F69D6">
        <w:t>’</w:t>
      </w:r>
      <w:r w:rsidRPr="00033231">
        <w:t>étaient mis en insurrection à l</w:t>
      </w:r>
      <w:r w:rsidR="004F69D6">
        <w:t>’</w:t>
      </w:r>
      <w:r w:rsidRPr="00033231">
        <w:t>annonce de son arrivée</w:t>
      </w:r>
      <w:r w:rsidR="004F69D6">
        <w:t>.</w:t>
      </w:r>
    </w:p>
    <w:p w14:paraId="36F7C1D1" w14:textId="77777777" w:rsidR="004F69D6" w:rsidRDefault="00000000" w:rsidP="0021796F">
      <w:r w:rsidRPr="00033231">
        <w:t xml:space="preserve">Moore adressa la parole à miss </w:t>
      </w:r>
      <w:proofErr w:type="spellStart"/>
      <w:r w:rsidRPr="00033231">
        <w:t>Keeldar</w:t>
      </w:r>
      <w:proofErr w:type="spellEnd"/>
      <w:r w:rsidR="004F69D6">
        <w:t>.</w:t>
      </w:r>
    </w:p>
    <w:p w14:paraId="17E0ACCB" w14:textId="77777777" w:rsidR="004F69D6" w:rsidRDefault="004F69D6" w:rsidP="0021796F">
      <w:r>
        <w:t>« </w:t>
      </w:r>
      <w:r w:rsidR="00000000" w:rsidRPr="00033231">
        <w:t>J</w:t>
      </w:r>
      <w:r>
        <w:t>’</w:t>
      </w:r>
      <w:r w:rsidR="00000000" w:rsidRPr="00033231">
        <w:t>allai à la caserne</w:t>
      </w:r>
      <w:r>
        <w:t xml:space="preserve">, </w:t>
      </w:r>
      <w:r w:rsidR="00000000" w:rsidRPr="00033231">
        <w:t>dit-il</w:t>
      </w:r>
      <w:r>
        <w:t xml:space="preserve">, </w:t>
      </w:r>
      <w:r w:rsidR="00000000" w:rsidRPr="00033231">
        <w:t>et j</w:t>
      </w:r>
      <w:r>
        <w:t>’</w:t>
      </w:r>
      <w:r w:rsidR="00000000" w:rsidRPr="00033231">
        <w:t>eus une entrevue avec le c</w:t>
      </w:r>
      <w:r w:rsidR="00000000" w:rsidRPr="00033231">
        <w:t>o</w:t>
      </w:r>
      <w:r w:rsidR="00000000" w:rsidRPr="00033231">
        <w:t>lonel Ryde</w:t>
      </w:r>
      <w:r>
        <w:t xml:space="preserve">. </w:t>
      </w:r>
      <w:r w:rsidR="00000000" w:rsidRPr="00033231">
        <w:t>Il approuva mes plans</w:t>
      </w:r>
      <w:r>
        <w:t xml:space="preserve">, </w:t>
      </w:r>
      <w:r w:rsidR="00000000" w:rsidRPr="00033231">
        <w:t>et me promit le secours dont j</w:t>
      </w:r>
      <w:r>
        <w:t>’</w:t>
      </w:r>
      <w:r w:rsidR="00000000" w:rsidRPr="00033231">
        <w:t>avais besoin</w:t>
      </w:r>
      <w:r>
        <w:t xml:space="preserve"> ; </w:t>
      </w:r>
      <w:r w:rsidR="00000000" w:rsidRPr="00033231">
        <w:t>il m</w:t>
      </w:r>
      <w:r>
        <w:t>’</w:t>
      </w:r>
      <w:r w:rsidR="00000000" w:rsidRPr="00033231">
        <w:t>offrit même une force plus nombreuse que celle qu</w:t>
      </w:r>
      <w:r>
        <w:t>’</w:t>
      </w:r>
      <w:r w:rsidR="00000000" w:rsidRPr="00033231">
        <w:t>il me fallait</w:t>
      </w:r>
      <w:r>
        <w:t xml:space="preserve">. </w:t>
      </w:r>
      <w:r w:rsidR="00000000" w:rsidRPr="00033231">
        <w:t>Une demi-douzaine d</w:t>
      </w:r>
      <w:r>
        <w:t>’</w:t>
      </w:r>
      <w:r w:rsidR="00000000" w:rsidRPr="00033231">
        <w:t>hommes suffiront</w:t>
      </w:r>
      <w:r>
        <w:t xml:space="preserve">. </w:t>
      </w:r>
      <w:r w:rsidR="00000000" w:rsidRPr="00033231">
        <w:t>Je me soucie peu de me faire gruger par les habits rouges</w:t>
      </w:r>
      <w:r>
        <w:t xml:space="preserve"> : </w:t>
      </w:r>
      <w:r w:rsidR="00000000" w:rsidRPr="00033231">
        <w:t>j</w:t>
      </w:r>
      <w:r>
        <w:t>’</w:t>
      </w:r>
      <w:r w:rsidR="00000000" w:rsidRPr="00033231">
        <w:t>en ai besoin pour l</w:t>
      </w:r>
      <w:r>
        <w:t>’</w:t>
      </w:r>
      <w:r w:rsidR="00000000" w:rsidRPr="00033231">
        <w:t xml:space="preserve">apparence plus que </w:t>
      </w:r>
      <w:r w:rsidR="00000000" w:rsidRPr="00033231">
        <w:lastRenderedPageBreak/>
        <w:t>pour toute autre chose</w:t>
      </w:r>
      <w:r>
        <w:t xml:space="preserve"> ; </w:t>
      </w:r>
      <w:r w:rsidR="00000000" w:rsidRPr="00033231">
        <w:t>ma principale confiance est dans mes auxiliaires civils</w:t>
      </w:r>
      <w:r>
        <w:t>.</w:t>
      </w:r>
    </w:p>
    <w:p w14:paraId="55CA8834" w14:textId="77777777" w:rsidR="004F69D6" w:rsidRDefault="004F69D6" w:rsidP="0021796F">
      <w:r>
        <w:t>— </w:t>
      </w:r>
      <w:r w:rsidR="00000000" w:rsidRPr="00033231">
        <w:t>Et dans leur capitaine</w:t>
      </w:r>
      <w:r>
        <w:t xml:space="preserve">, </w:t>
      </w:r>
      <w:r w:rsidR="00000000" w:rsidRPr="00033231">
        <w:t>dit Shirley</w:t>
      </w:r>
      <w:r>
        <w:t>.</w:t>
      </w:r>
    </w:p>
    <w:p w14:paraId="5B1A02DD" w14:textId="77777777" w:rsidR="004F69D6" w:rsidRDefault="004F69D6" w:rsidP="0021796F">
      <w:r>
        <w:t>— </w:t>
      </w:r>
      <w:r w:rsidR="00000000" w:rsidRPr="00033231">
        <w:t>Quoi</w:t>
      </w:r>
      <w:r>
        <w:t xml:space="preserve">, </w:t>
      </w:r>
      <w:r w:rsidR="00000000" w:rsidRPr="00033231">
        <w:t xml:space="preserve">le capitaine </w:t>
      </w:r>
      <w:proofErr w:type="spellStart"/>
      <w:r w:rsidR="00000000" w:rsidRPr="00033231">
        <w:t>Keeldar</w:t>
      </w:r>
      <w:proofErr w:type="spellEnd"/>
      <w:r>
        <w:t xml:space="preserve"> ? </w:t>
      </w:r>
      <w:r w:rsidR="00000000" w:rsidRPr="00033231">
        <w:t>demanda Moore</w:t>
      </w:r>
      <w:r>
        <w:t xml:space="preserve">, </w:t>
      </w:r>
      <w:r w:rsidR="00000000" w:rsidRPr="00033231">
        <w:t>en souriant légèrement et sans lever les yeux</w:t>
      </w:r>
      <w:r>
        <w:t xml:space="preserve"> : </w:t>
      </w:r>
      <w:r w:rsidR="00000000" w:rsidRPr="00033231">
        <w:t>le ton de raillerie avec lequel il dit cela était très-respectueux et à peine visible</w:t>
      </w:r>
      <w:r>
        <w:t>.</w:t>
      </w:r>
    </w:p>
    <w:p w14:paraId="0A4B9B54" w14:textId="77777777" w:rsidR="004F69D6" w:rsidRDefault="004F69D6" w:rsidP="0021796F">
      <w:r>
        <w:t>— </w:t>
      </w:r>
      <w:r w:rsidR="00000000" w:rsidRPr="00033231">
        <w:t>Non</w:t>
      </w:r>
      <w:r>
        <w:t xml:space="preserve">, </w:t>
      </w:r>
      <w:r w:rsidR="00000000" w:rsidRPr="00033231">
        <w:t>dit Shirley</w:t>
      </w:r>
      <w:r>
        <w:t xml:space="preserve">, </w:t>
      </w:r>
      <w:r w:rsidR="00000000" w:rsidRPr="00033231">
        <w:t>en répondant au sourire</w:t>
      </w:r>
      <w:r>
        <w:t xml:space="preserve"> ; </w:t>
      </w:r>
      <w:r w:rsidR="00000000" w:rsidRPr="00033231">
        <w:t>le capitaine Gérard Moore</w:t>
      </w:r>
      <w:r>
        <w:t xml:space="preserve">, </w:t>
      </w:r>
      <w:r w:rsidR="00000000" w:rsidRPr="00033231">
        <w:t>qui compte beaucoup sur son bras</w:t>
      </w:r>
      <w:r>
        <w:t xml:space="preserve">, </w:t>
      </w:r>
      <w:r w:rsidR="00000000" w:rsidRPr="00033231">
        <w:t>je crois</w:t>
      </w:r>
      <w:r>
        <w:t>.</w:t>
      </w:r>
    </w:p>
    <w:p w14:paraId="42B03B2A" w14:textId="77777777" w:rsidR="004F69D6" w:rsidRDefault="004F69D6" w:rsidP="0021796F">
      <w:r>
        <w:t>— </w:t>
      </w:r>
      <w:r w:rsidR="00000000" w:rsidRPr="00033231">
        <w:t>Armé de l</w:t>
      </w:r>
      <w:r>
        <w:t>’</w:t>
      </w:r>
      <w:r w:rsidR="00000000" w:rsidRPr="00033231">
        <w:t>aune de son comptoir</w:t>
      </w:r>
      <w:r>
        <w:t>, »</w:t>
      </w:r>
      <w:r w:rsidR="00000000" w:rsidRPr="00033231">
        <w:t xml:space="preserve"> ajouta Moore</w:t>
      </w:r>
      <w:r>
        <w:t>.</w:t>
      </w:r>
    </w:p>
    <w:p w14:paraId="47DD38D2" w14:textId="77777777" w:rsidR="004F69D6" w:rsidRDefault="00000000" w:rsidP="0021796F">
      <w:r w:rsidRPr="00033231">
        <w:t>Reprenant sa gravité habituelle</w:t>
      </w:r>
      <w:r w:rsidR="004F69D6">
        <w:t xml:space="preserve">, </w:t>
      </w:r>
      <w:r w:rsidRPr="00033231">
        <w:t>il continua</w:t>
      </w:r>
      <w:r w:rsidR="004F69D6">
        <w:t> :</w:t>
      </w:r>
    </w:p>
    <w:p w14:paraId="0CC67272" w14:textId="7DDAA447" w:rsidR="00000000" w:rsidRPr="00033231" w:rsidRDefault="004F69D6" w:rsidP="0021796F">
      <w:r>
        <w:t>« </w:t>
      </w:r>
      <w:r w:rsidR="00000000" w:rsidRPr="00033231">
        <w:t>J</w:t>
      </w:r>
      <w:r>
        <w:t>’</w:t>
      </w:r>
      <w:r w:rsidR="00000000" w:rsidRPr="00033231">
        <w:t>ai reçu par le courrier de ce soir une note du ministre de l</w:t>
      </w:r>
      <w:r>
        <w:t>’</w:t>
      </w:r>
      <w:r w:rsidR="00000000" w:rsidRPr="00033231">
        <w:t>intérieur en réponse à la mienne</w:t>
      </w:r>
      <w:r>
        <w:t xml:space="preserve"> ; </w:t>
      </w:r>
      <w:r w:rsidR="00000000" w:rsidRPr="00033231">
        <w:t>il paraît qu</w:t>
      </w:r>
      <w:r>
        <w:t>’</w:t>
      </w:r>
      <w:r w:rsidR="00000000" w:rsidRPr="00033231">
        <w:t>ils sont i</w:t>
      </w:r>
      <w:r w:rsidR="00000000" w:rsidRPr="00033231">
        <w:t>n</w:t>
      </w:r>
      <w:r w:rsidR="00000000" w:rsidRPr="00033231">
        <w:t>quiets sur l</w:t>
      </w:r>
      <w:r>
        <w:t>’</w:t>
      </w:r>
      <w:r w:rsidR="00000000" w:rsidRPr="00033231">
        <w:t>état des affaires ici dans le Nord</w:t>
      </w:r>
      <w:r>
        <w:t xml:space="preserve"> : </w:t>
      </w:r>
      <w:r w:rsidR="00000000" w:rsidRPr="00033231">
        <w:t>ils blâment la mo</w:t>
      </w:r>
      <w:r w:rsidR="00000000" w:rsidRPr="00033231">
        <w:t>l</w:t>
      </w:r>
      <w:r w:rsidR="00000000" w:rsidRPr="00033231">
        <w:t>lesse et la pusillanimité des propriétaires de fabriques</w:t>
      </w:r>
      <w:r>
        <w:t xml:space="preserve"> ; </w:t>
      </w:r>
      <w:r w:rsidR="00000000" w:rsidRPr="00033231">
        <w:t>ils d</w:t>
      </w:r>
      <w:r w:rsidR="00000000" w:rsidRPr="00033231">
        <w:t>i</w:t>
      </w:r>
      <w:r w:rsidR="00000000" w:rsidRPr="00033231">
        <w:t>sent</w:t>
      </w:r>
      <w:r>
        <w:t xml:space="preserve">, </w:t>
      </w:r>
      <w:r w:rsidR="00000000" w:rsidRPr="00033231">
        <w:t>co</w:t>
      </w:r>
      <w:r w:rsidR="00000000" w:rsidRPr="00033231">
        <w:t>m</w:t>
      </w:r>
      <w:r w:rsidR="00000000" w:rsidRPr="00033231">
        <w:t>me j</w:t>
      </w:r>
      <w:r>
        <w:t>’</w:t>
      </w:r>
      <w:r w:rsidR="00000000" w:rsidRPr="00033231">
        <w:t>ai toujours dit</w:t>
      </w:r>
      <w:r>
        <w:t xml:space="preserve">, </w:t>
      </w:r>
      <w:r w:rsidR="00000000" w:rsidRPr="00033231">
        <w:t>que l</w:t>
      </w:r>
      <w:r>
        <w:t>’</w:t>
      </w:r>
      <w:r w:rsidR="00000000" w:rsidRPr="00033231">
        <w:t>inaction</w:t>
      </w:r>
      <w:r>
        <w:t xml:space="preserve">, </w:t>
      </w:r>
      <w:r w:rsidR="00000000" w:rsidRPr="00033231">
        <w:t>dans les circon</w:t>
      </w:r>
      <w:r w:rsidR="00000000" w:rsidRPr="00033231">
        <w:t>s</w:t>
      </w:r>
      <w:r w:rsidR="00000000" w:rsidRPr="00033231">
        <w:t>tances pr</w:t>
      </w:r>
      <w:r w:rsidR="00000000" w:rsidRPr="00033231">
        <w:t>é</w:t>
      </w:r>
      <w:r w:rsidR="00000000" w:rsidRPr="00033231">
        <w:t>sentes</w:t>
      </w:r>
      <w:r>
        <w:t xml:space="preserve">, </w:t>
      </w:r>
      <w:r w:rsidR="00000000" w:rsidRPr="00033231">
        <w:t>est criminelle</w:t>
      </w:r>
      <w:r>
        <w:t xml:space="preserve"> ; </w:t>
      </w:r>
      <w:r w:rsidR="00000000" w:rsidRPr="00033231">
        <w:t>que la couardise est de la cruauté</w:t>
      </w:r>
      <w:r>
        <w:t xml:space="preserve">, </w:t>
      </w:r>
      <w:r w:rsidR="00000000" w:rsidRPr="00033231">
        <w:t>pui</w:t>
      </w:r>
      <w:r w:rsidR="00000000" w:rsidRPr="00033231">
        <w:t>s</w:t>
      </w:r>
      <w:r w:rsidR="00000000" w:rsidRPr="00033231">
        <w:t>que toutes deux peuvent seulement encourager le désordre</w:t>
      </w:r>
      <w:r>
        <w:t xml:space="preserve">, </w:t>
      </w:r>
      <w:r w:rsidR="00000000" w:rsidRPr="00033231">
        <w:t>et conduire finalement à de sanguinaires explosions</w:t>
      </w:r>
      <w:r>
        <w:t xml:space="preserve">. </w:t>
      </w:r>
      <w:r w:rsidR="00000000" w:rsidRPr="00033231">
        <w:t>Voici la note</w:t>
      </w:r>
      <w:r>
        <w:t xml:space="preserve">. </w:t>
      </w:r>
      <w:r w:rsidR="00000000" w:rsidRPr="00033231">
        <w:t>Je l</w:t>
      </w:r>
      <w:r>
        <w:t>’</w:t>
      </w:r>
      <w:r w:rsidR="00000000" w:rsidRPr="00033231">
        <w:t>ai apportée pour que vous en preniez lecture</w:t>
      </w:r>
      <w:r>
        <w:t xml:space="preserve">, </w:t>
      </w:r>
      <w:r w:rsidR="00000000" w:rsidRPr="00033231">
        <w:t>et voici un p</w:t>
      </w:r>
      <w:r w:rsidR="00000000" w:rsidRPr="00033231">
        <w:t>a</w:t>
      </w:r>
      <w:r w:rsidR="00000000" w:rsidRPr="00033231">
        <w:t>quet de journaux contenant de plus amples détails sur ce qui se passe dans Nottingham</w:t>
      </w:r>
      <w:r>
        <w:t xml:space="preserve">, </w:t>
      </w:r>
      <w:r w:rsidR="00000000" w:rsidRPr="00033231">
        <w:t>Manchester et ailleurs</w:t>
      </w:r>
      <w:r>
        <w:t>. »</w:t>
      </w:r>
    </w:p>
    <w:p w14:paraId="142A13A1" w14:textId="77777777" w:rsidR="004F69D6" w:rsidRDefault="00000000" w:rsidP="0021796F">
      <w:r w:rsidRPr="00033231">
        <w:t xml:space="preserve">Il plaça lettres et journaux devant miss </w:t>
      </w:r>
      <w:proofErr w:type="spellStart"/>
      <w:r w:rsidRPr="00033231">
        <w:t>Keeldar</w:t>
      </w:r>
      <w:proofErr w:type="spellEnd"/>
      <w:r w:rsidR="004F69D6">
        <w:t xml:space="preserve">. </w:t>
      </w:r>
      <w:r w:rsidRPr="00033231">
        <w:t>Pendant qu</w:t>
      </w:r>
      <w:r w:rsidR="004F69D6">
        <w:t>’</w:t>
      </w:r>
      <w:r w:rsidRPr="00033231">
        <w:t>elle les parcourait</w:t>
      </w:r>
      <w:r w:rsidR="004F69D6">
        <w:t xml:space="preserve">, </w:t>
      </w:r>
      <w:r w:rsidRPr="00033231">
        <w:t>il prit son thé tranquillement</w:t>
      </w:r>
      <w:r w:rsidR="004F69D6">
        <w:t xml:space="preserve"> ; </w:t>
      </w:r>
      <w:r w:rsidRPr="00033231">
        <w:t>mais</w:t>
      </w:r>
      <w:r w:rsidR="004F69D6">
        <w:t xml:space="preserve">, </w:t>
      </w:r>
      <w:r w:rsidRPr="00033231">
        <w:t>bien que sa langue fût au repos</w:t>
      </w:r>
      <w:r w:rsidR="004F69D6">
        <w:t xml:space="preserve">, </w:t>
      </w:r>
      <w:r w:rsidRPr="00033231">
        <w:t>il n</w:t>
      </w:r>
      <w:r w:rsidR="004F69D6">
        <w:t>’</w:t>
      </w:r>
      <w:r w:rsidRPr="00033231">
        <w:t>en était pas de même de ses f</w:t>
      </w:r>
      <w:r w:rsidRPr="00033231">
        <w:t>a</w:t>
      </w:r>
      <w:r w:rsidRPr="00033231">
        <w:t>cultés observatrices</w:t>
      </w:r>
      <w:r w:rsidR="004F69D6">
        <w:t xml:space="preserve">. </w:t>
      </w:r>
      <w:proofErr w:type="spellStart"/>
      <w:r w:rsidRPr="00033231">
        <w:t>Mistress</w:t>
      </w:r>
      <w:proofErr w:type="spellEnd"/>
      <w:r w:rsidRPr="00033231">
        <w:t xml:space="preserve"> </w:t>
      </w:r>
      <w:proofErr w:type="spellStart"/>
      <w:r w:rsidRPr="00033231">
        <w:t>Pryor</w:t>
      </w:r>
      <w:proofErr w:type="spellEnd"/>
      <w:r w:rsidR="004F69D6">
        <w:t xml:space="preserve">, </w:t>
      </w:r>
      <w:r w:rsidRPr="00033231">
        <w:t>assise sur le second plan</w:t>
      </w:r>
      <w:r w:rsidR="004F69D6">
        <w:t xml:space="preserve">, </w:t>
      </w:r>
      <w:r w:rsidRPr="00033231">
        <w:t>ne se trouvait pas dans le rayon de son regard</w:t>
      </w:r>
      <w:r w:rsidR="004F69D6">
        <w:t xml:space="preserve"> ; </w:t>
      </w:r>
      <w:r w:rsidRPr="00033231">
        <w:t>mais les deux jeunes filles en avaient le complet bénéfice</w:t>
      </w:r>
      <w:r w:rsidR="004F69D6">
        <w:t>.</w:t>
      </w:r>
    </w:p>
    <w:p w14:paraId="0458805A" w14:textId="77777777" w:rsidR="004F69D6" w:rsidRDefault="00000000" w:rsidP="0021796F">
      <w:r w:rsidRPr="00033231">
        <w:lastRenderedPageBreak/>
        <w:t xml:space="preserve">Miss </w:t>
      </w:r>
      <w:proofErr w:type="spellStart"/>
      <w:r w:rsidRPr="00033231">
        <w:t>Keeldar</w:t>
      </w:r>
      <w:proofErr w:type="spellEnd"/>
      <w:r w:rsidR="004F69D6">
        <w:t xml:space="preserve">, </w:t>
      </w:r>
      <w:r w:rsidRPr="00033231">
        <w:t>placée directement en face de lui</w:t>
      </w:r>
      <w:r w:rsidR="004F69D6">
        <w:t xml:space="preserve">, </w:t>
      </w:r>
      <w:r w:rsidRPr="00033231">
        <w:t>était vue sans effort</w:t>
      </w:r>
      <w:r w:rsidR="004F69D6">
        <w:t xml:space="preserve"> ; </w:t>
      </w:r>
      <w:r w:rsidRPr="00033231">
        <w:t>et</w:t>
      </w:r>
      <w:r w:rsidR="004F69D6">
        <w:t xml:space="preserve">, </w:t>
      </w:r>
      <w:r w:rsidRPr="00033231">
        <w:t>comme ce qui restait encore de jour</w:t>
      </w:r>
      <w:r w:rsidR="004F69D6">
        <w:t xml:space="preserve">, </w:t>
      </w:r>
      <w:r w:rsidRPr="00033231">
        <w:t>reflet doré du couchant</w:t>
      </w:r>
      <w:r w:rsidR="004F69D6">
        <w:t xml:space="preserve">, </w:t>
      </w:r>
      <w:r w:rsidRPr="00033231">
        <w:t>tombait sur elle</w:t>
      </w:r>
      <w:r w:rsidR="004F69D6">
        <w:t xml:space="preserve">, </w:t>
      </w:r>
      <w:r w:rsidRPr="00033231">
        <w:t>sa forme se détachait en relief de la sombre boiserie de la salle</w:t>
      </w:r>
      <w:r w:rsidR="004F69D6">
        <w:t xml:space="preserve">. </w:t>
      </w:r>
      <w:r w:rsidRPr="00033231">
        <w:t>Les joues fraîches de Shirley ga</w:t>
      </w:r>
      <w:r w:rsidRPr="00033231">
        <w:t>r</w:t>
      </w:r>
      <w:r w:rsidRPr="00033231">
        <w:t>daient encore l</w:t>
      </w:r>
      <w:r w:rsidR="004F69D6">
        <w:t>’</w:t>
      </w:r>
      <w:r w:rsidRPr="00033231">
        <w:t>empreinte de la rougeur qui les avait couvertes quelques minutes auparavant</w:t>
      </w:r>
      <w:r w:rsidR="004F69D6">
        <w:t xml:space="preserve">. </w:t>
      </w:r>
      <w:r w:rsidRPr="00033231">
        <w:t>Les cils noirs de ses yeux baissés pendant qu</w:t>
      </w:r>
      <w:r w:rsidR="004F69D6">
        <w:t>’</w:t>
      </w:r>
      <w:r w:rsidRPr="00033231">
        <w:t>elle lisait</w:t>
      </w:r>
      <w:r w:rsidR="004F69D6">
        <w:t xml:space="preserve">, </w:t>
      </w:r>
      <w:r w:rsidRPr="00033231">
        <w:t>la sombre mais délicate ligne de ses sou</w:t>
      </w:r>
      <w:r w:rsidRPr="00033231">
        <w:t>r</w:t>
      </w:r>
      <w:r w:rsidRPr="00033231">
        <w:t>cils</w:t>
      </w:r>
      <w:r w:rsidR="004F69D6">
        <w:t xml:space="preserve">, </w:t>
      </w:r>
      <w:r w:rsidRPr="00033231">
        <w:t>le lustre presque noir de ses cheveux bouclés</w:t>
      </w:r>
      <w:r w:rsidR="004F69D6">
        <w:t xml:space="preserve">, </w:t>
      </w:r>
      <w:r w:rsidRPr="00033231">
        <w:t>faisaient re</w:t>
      </w:r>
      <w:r w:rsidRPr="00033231">
        <w:t>s</w:t>
      </w:r>
      <w:r w:rsidRPr="00033231">
        <w:t>sembler</w:t>
      </w:r>
      <w:r w:rsidR="004F69D6">
        <w:t xml:space="preserve">, </w:t>
      </w:r>
      <w:r w:rsidRPr="00033231">
        <w:t>par le contraste</w:t>
      </w:r>
      <w:r w:rsidR="004F69D6">
        <w:t xml:space="preserve">, </w:t>
      </w:r>
      <w:r w:rsidRPr="00033231">
        <w:t>son teint animé à une belle rose sa</w:t>
      </w:r>
      <w:r w:rsidRPr="00033231">
        <w:t>u</w:t>
      </w:r>
      <w:r w:rsidRPr="00033231">
        <w:t>vage</w:t>
      </w:r>
      <w:r w:rsidR="004F69D6">
        <w:t xml:space="preserve">. </w:t>
      </w:r>
      <w:r w:rsidRPr="00033231">
        <w:t>Il y avait une grâce naturelle dans son attitude</w:t>
      </w:r>
      <w:r w:rsidR="004F69D6">
        <w:t xml:space="preserve">, </w:t>
      </w:r>
      <w:r w:rsidRPr="00033231">
        <w:t>et un effet artistique dans les plis amples et brillants de sa robe de soie</w:t>
      </w:r>
      <w:r w:rsidR="004F69D6">
        <w:t xml:space="preserve">, </w:t>
      </w:r>
      <w:r w:rsidRPr="00033231">
        <w:t>d</w:t>
      </w:r>
      <w:r w:rsidR="004F69D6">
        <w:t>’</w:t>
      </w:r>
      <w:r w:rsidRPr="00033231">
        <w:t>une mode simple</w:t>
      </w:r>
      <w:r w:rsidR="004F69D6">
        <w:t xml:space="preserve">, </w:t>
      </w:r>
      <w:r w:rsidRPr="00033231">
        <w:t>mais presque splendide par l</w:t>
      </w:r>
      <w:r w:rsidR="004F69D6">
        <w:t>’</w:t>
      </w:r>
      <w:r w:rsidRPr="00033231">
        <w:t>éclat cha</w:t>
      </w:r>
      <w:r w:rsidRPr="00033231">
        <w:t>n</w:t>
      </w:r>
      <w:r w:rsidRPr="00033231">
        <w:t>geant de ses nuances</w:t>
      </w:r>
      <w:r w:rsidR="004F69D6">
        <w:t xml:space="preserve">, </w:t>
      </w:r>
      <w:r w:rsidRPr="00033231">
        <w:t>la chaîne et la trame étant de teintes fo</w:t>
      </w:r>
      <w:r w:rsidRPr="00033231">
        <w:t>n</w:t>
      </w:r>
      <w:r w:rsidRPr="00033231">
        <w:t>cées et changeant comme le col d</w:t>
      </w:r>
      <w:r w:rsidR="004F69D6">
        <w:t>’</w:t>
      </w:r>
      <w:r w:rsidRPr="00033231">
        <w:t>un faisan</w:t>
      </w:r>
      <w:r w:rsidR="004F69D6">
        <w:t xml:space="preserve">. </w:t>
      </w:r>
      <w:r w:rsidRPr="00033231">
        <w:t>Un bracelet étinc</w:t>
      </w:r>
      <w:r w:rsidRPr="00033231">
        <w:t>e</w:t>
      </w:r>
      <w:r w:rsidRPr="00033231">
        <w:t>lait sur son bras et produisait le contraste de l</w:t>
      </w:r>
      <w:r w:rsidR="004F69D6">
        <w:t>’</w:t>
      </w:r>
      <w:r w:rsidRPr="00033231">
        <w:t>or et de l</w:t>
      </w:r>
      <w:r w:rsidR="004F69D6">
        <w:t>’</w:t>
      </w:r>
      <w:r w:rsidRPr="00033231">
        <w:t>ivoire</w:t>
      </w:r>
      <w:r w:rsidR="004F69D6">
        <w:t xml:space="preserve"> : </w:t>
      </w:r>
      <w:r w:rsidRPr="00033231">
        <w:t>il y avait quelque chose de brillant dans l</w:t>
      </w:r>
      <w:r w:rsidR="004F69D6">
        <w:t>’</w:t>
      </w:r>
      <w:r w:rsidRPr="00033231">
        <w:t>ensemble de ce tableau</w:t>
      </w:r>
      <w:r w:rsidR="004F69D6">
        <w:t xml:space="preserve">. </w:t>
      </w:r>
      <w:r w:rsidRPr="00033231">
        <w:t>Il est à supposer que Moore pensait ainsi</w:t>
      </w:r>
      <w:r w:rsidR="004F69D6">
        <w:t xml:space="preserve">, </w:t>
      </w:r>
      <w:r w:rsidRPr="00033231">
        <w:t>car son œil s</w:t>
      </w:r>
      <w:r w:rsidR="004F69D6">
        <w:t>’</w:t>
      </w:r>
      <w:r w:rsidRPr="00033231">
        <w:t>y arrêta longtemps</w:t>
      </w:r>
      <w:r w:rsidR="004F69D6">
        <w:t xml:space="preserve"> ; </w:t>
      </w:r>
      <w:r w:rsidRPr="00033231">
        <w:t>mais il permettait rarement à ses sentiments ou à ses opinions de se révéler sur son visage</w:t>
      </w:r>
      <w:r w:rsidR="004F69D6">
        <w:t xml:space="preserve"> : </w:t>
      </w:r>
      <w:r w:rsidRPr="00033231">
        <w:t>son tempérament comportait une certaine dose de flegme</w:t>
      </w:r>
      <w:r w:rsidR="004F69D6">
        <w:t xml:space="preserve">, </w:t>
      </w:r>
      <w:r w:rsidRPr="00033231">
        <w:t>et il préférait un air peu démonstratif</w:t>
      </w:r>
      <w:r w:rsidR="004F69D6">
        <w:t xml:space="preserve">, </w:t>
      </w:r>
      <w:r w:rsidRPr="00033231">
        <w:t>non dur mais sérieux</w:t>
      </w:r>
      <w:r w:rsidR="004F69D6">
        <w:t xml:space="preserve">, </w:t>
      </w:r>
      <w:r w:rsidRPr="00033231">
        <w:t>à tout autre</w:t>
      </w:r>
      <w:r w:rsidR="004F69D6">
        <w:t>.</w:t>
      </w:r>
    </w:p>
    <w:p w14:paraId="141877AA" w14:textId="77777777" w:rsidR="004F69D6" w:rsidRDefault="00000000" w:rsidP="0021796F">
      <w:r w:rsidRPr="00033231">
        <w:t>Caroline étant placée à son côté</w:t>
      </w:r>
      <w:r w:rsidR="004F69D6">
        <w:t xml:space="preserve">, </w:t>
      </w:r>
      <w:r w:rsidRPr="00033231">
        <w:t>il ne pouvait la voir en r</w:t>
      </w:r>
      <w:r w:rsidRPr="00033231">
        <w:t>e</w:t>
      </w:r>
      <w:r w:rsidRPr="00033231">
        <w:t>gardant droit devant lui</w:t>
      </w:r>
      <w:r w:rsidR="004F69D6">
        <w:t xml:space="preserve"> : </w:t>
      </w:r>
      <w:r w:rsidRPr="00033231">
        <w:t>il fut donc obligé de manœuvrer un peu pour la faire tomber dans le rayon de son observation</w:t>
      </w:r>
      <w:r w:rsidR="004F69D6">
        <w:t xml:space="preserve"> : </w:t>
      </w:r>
      <w:r w:rsidRPr="00033231">
        <w:t>il s</w:t>
      </w:r>
      <w:r w:rsidR="004F69D6">
        <w:t>’</w:t>
      </w:r>
      <w:r w:rsidRPr="00033231">
        <w:t>appuya en arrière sur sa chaise</w:t>
      </w:r>
      <w:r w:rsidR="004F69D6">
        <w:t xml:space="preserve">, </w:t>
      </w:r>
      <w:r w:rsidRPr="00033231">
        <w:t>et la regarda</w:t>
      </w:r>
      <w:r w:rsidR="004F69D6">
        <w:t xml:space="preserve">. </w:t>
      </w:r>
      <w:r w:rsidRPr="00033231">
        <w:t>Ni lui ni pe</w:t>
      </w:r>
      <w:r w:rsidRPr="00033231">
        <w:t>r</w:t>
      </w:r>
      <w:r w:rsidRPr="00033231">
        <w:t>so</w:t>
      </w:r>
      <w:r w:rsidRPr="00033231">
        <w:t>n</w:t>
      </w:r>
      <w:r w:rsidRPr="00033231">
        <w:t>ne n</w:t>
      </w:r>
      <w:r w:rsidR="004F69D6">
        <w:t>’</w:t>
      </w:r>
      <w:r w:rsidRPr="00033231">
        <w:t xml:space="preserve">eût pu découvrir rien de brillant dans miss </w:t>
      </w:r>
      <w:proofErr w:type="spellStart"/>
      <w:r w:rsidRPr="00033231">
        <w:t>Helstone</w:t>
      </w:r>
      <w:proofErr w:type="spellEnd"/>
      <w:r w:rsidR="004F69D6">
        <w:t xml:space="preserve">. </w:t>
      </w:r>
      <w:r w:rsidRPr="00033231">
        <w:t>Assise dans l</w:t>
      </w:r>
      <w:r w:rsidR="004F69D6">
        <w:t>’</w:t>
      </w:r>
      <w:r w:rsidRPr="00033231">
        <w:t>ombre</w:t>
      </w:r>
      <w:r w:rsidR="004F69D6">
        <w:t xml:space="preserve">, </w:t>
      </w:r>
      <w:r w:rsidRPr="00033231">
        <w:t>sans fleurs ni ornements</w:t>
      </w:r>
      <w:r w:rsidR="004F69D6">
        <w:t xml:space="preserve">, </w:t>
      </w:r>
      <w:r w:rsidRPr="00033231">
        <w:t>vêtue de mouss</w:t>
      </w:r>
      <w:r w:rsidRPr="00033231">
        <w:t>e</w:t>
      </w:r>
      <w:r w:rsidRPr="00033231">
        <w:t>line sans aucune autre couleur que d</w:t>
      </w:r>
      <w:r w:rsidR="004F69D6">
        <w:t>’</w:t>
      </w:r>
      <w:r w:rsidRPr="00033231">
        <w:t>étroites raies de pâle azur</w:t>
      </w:r>
      <w:r w:rsidR="004F69D6">
        <w:t xml:space="preserve">, </w:t>
      </w:r>
      <w:r w:rsidRPr="00033231">
        <w:t>son teint sans rougeur et sans animation</w:t>
      </w:r>
      <w:r w:rsidR="004F69D6">
        <w:t xml:space="preserve">, </w:t>
      </w:r>
      <w:r w:rsidRPr="00033231">
        <w:t>la couleur brune de ses cheveux et de ses yeux invisible par cette faible lumière</w:t>
      </w:r>
      <w:r w:rsidR="004F69D6">
        <w:t xml:space="preserve">, </w:t>
      </w:r>
      <w:r w:rsidRPr="00033231">
        <w:t>elle était</w:t>
      </w:r>
      <w:r w:rsidR="004F69D6">
        <w:t xml:space="preserve">, </w:t>
      </w:r>
      <w:r w:rsidRPr="00033231">
        <w:t>comparée à l</w:t>
      </w:r>
      <w:r w:rsidR="004F69D6">
        <w:t>’</w:t>
      </w:r>
      <w:r w:rsidRPr="00033231">
        <w:t>héritière</w:t>
      </w:r>
      <w:r w:rsidR="004F69D6">
        <w:t xml:space="preserve">, </w:t>
      </w:r>
      <w:r w:rsidRPr="00033231">
        <w:t>comme une gracieuse esquisse à côté d</w:t>
      </w:r>
      <w:r w:rsidR="004F69D6">
        <w:t>’</w:t>
      </w:r>
      <w:r w:rsidRPr="00033231">
        <w:t>un tableau aux vives couleurs</w:t>
      </w:r>
      <w:r w:rsidR="004F69D6">
        <w:t xml:space="preserve">. </w:t>
      </w:r>
      <w:r w:rsidRPr="00033231">
        <w:t xml:space="preserve">Depuis </w:t>
      </w:r>
      <w:r w:rsidRPr="00033231">
        <w:lastRenderedPageBreak/>
        <w:t>la dernière fois que Robert l</w:t>
      </w:r>
      <w:r w:rsidR="004F69D6">
        <w:t>’</w:t>
      </w:r>
      <w:r w:rsidRPr="00033231">
        <w:t>avait vue</w:t>
      </w:r>
      <w:r w:rsidR="004F69D6">
        <w:t xml:space="preserve">, </w:t>
      </w:r>
      <w:r w:rsidRPr="00033231">
        <w:t>un grand changement s</w:t>
      </w:r>
      <w:r w:rsidR="004F69D6">
        <w:t>’</w:t>
      </w:r>
      <w:r w:rsidRPr="00033231">
        <w:t>était opéré en elle</w:t>
      </w:r>
      <w:r w:rsidR="004F69D6">
        <w:t xml:space="preserve">. </w:t>
      </w:r>
      <w:r w:rsidRPr="00033231">
        <w:t>S</w:t>
      </w:r>
      <w:r w:rsidR="004F69D6">
        <w:t>’</w:t>
      </w:r>
      <w:r w:rsidRPr="00033231">
        <w:t>aperçut-il de ce changement</w:t>
      </w:r>
      <w:r w:rsidR="004F69D6">
        <w:t xml:space="preserve">, </w:t>
      </w:r>
      <w:r w:rsidRPr="00033231">
        <w:t>c</w:t>
      </w:r>
      <w:r w:rsidR="004F69D6">
        <w:t>’</w:t>
      </w:r>
      <w:r w:rsidRPr="00033231">
        <w:t>est ce qu</w:t>
      </w:r>
      <w:r w:rsidR="004F69D6">
        <w:t>’</w:t>
      </w:r>
      <w:r w:rsidRPr="00033231">
        <w:t>il est impossible de savoir</w:t>
      </w:r>
      <w:r w:rsidR="004F69D6">
        <w:t xml:space="preserve">, </w:t>
      </w:r>
      <w:r w:rsidRPr="00033231">
        <w:t>car il n</w:t>
      </w:r>
      <w:r w:rsidR="004F69D6">
        <w:t>’</w:t>
      </w:r>
      <w:r w:rsidRPr="00033231">
        <w:t>en dit rien</w:t>
      </w:r>
      <w:r w:rsidR="004F69D6">
        <w:t>.</w:t>
      </w:r>
    </w:p>
    <w:p w14:paraId="422E5D6B" w14:textId="77777777" w:rsidR="004F69D6" w:rsidRDefault="004F69D6" w:rsidP="0021796F">
      <w:r>
        <w:t>« </w:t>
      </w:r>
      <w:r w:rsidR="00000000" w:rsidRPr="00033231">
        <w:t>Comment va Hortense</w:t>
      </w:r>
      <w:r>
        <w:t xml:space="preserve"> ? </w:t>
      </w:r>
      <w:r w:rsidR="00000000" w:rsidRPr="00033231">
        <w:t>demanda doucement Caroline</w:t>
      </w:r>
      <w:r>
        <w:t>.</w:t>
      </w:r>
    </w:p>
    <w:p w14:paraId="51DABB72" w14:textId="77777777" w:rsidR="004F69D6" w:rsidRDefault="004F69D6" w:rsidP="0021796F">
      <w:r>
        <w:t>— </w:t>
      </w:r>
      <w:r w:rsidR="00000000" w:rsidRPr="00033231">
        <w:t>Très-bien</w:t>
      </w:r>
      <w:r>
        <w:t xml:space="preserve"> ; </w:t>
      </w:r>
      <w:r w:rsidR="00000000" w:rsidRPr="00033231">
        <w:t>mais elle se plaint de son inaction</w:t>
      </w:r>
      <w:r>
        <w:t xml:space="preserve"> ; </w:t>
      </w:r>
      <w:r w:rsidR="00000000" w:rsidRPr="00033231">
        <w:t>elle r</w:t>
      </w:r>
      <w:r w:rsidR="00000000" w:rsidRPr="00033231">
        <w:t>e</w:t>
      </w:r>
      <w:r w:rsidR="00000000" w:rsidRPr="00033231">
        <w:t>grette votre absence</w:t>
      </w:r>
      <w:r>
        <w:t>.</w:t>
      </w:r>
    </w:p>
    <w:p w14:paraId="2B677EDB" w14:textId="77777777" w:rsidR="004F69D6" w:rsidRDefault="004F69D6" w:rsidP="0021796F">
      <w:r>
        <w:t>— </w:t>
      </w:r>
      <w:r w:rsidR="00000000" w:rsidRPr="00033231">
        <w:t>Dites-lui que je regrette de ne pas la voir</w:t>
      </w:r>
      <w:r>
        <w:t xml:space="preserve">, </w:t>
      </w:r>
      <w:r w:rsidR="00000000" w:rsidRPr="00033231">
        <w:t>et que j</w:t>
      </w:r>
      <w:r>
        <w:t>’</w:t>
      </w:r>
      <w:r w:rsidR="00000000" w:rsidRPr="00033231">
        <w:t>écris un morceau de français chaque jour</w:t>
      </w:r>
      <w:r>
        <w:t>.</w:t>
      </w:r>
    </w:p>
    <w:p w14:paraId="40012BDE" w14:textId="77777777" w:rsidR="004F69D6" w:rsidRDefault="004F69D6" w:rsidP="0021796F">
      <w:r>
        <w:t>— </w:t>
      </w:r>
      <w:r w:rsidR="00000000" w:rsidRPr="00033231">
        <w:t>Elle demandera si vous lui envoyez vos amitiés</w:t>
      </w:r>
      <w:r>
        <w:t xml:space="preserve"> ; </w:t>
      </w:r>
      <w:r w:rsidR="00000000" w:rsidRPr="00033231">
        <w:t>elle est toujours singulière sur ce point</w:t>
      </w:r>
      <w:r>
        <w:t xml:space="preserve"> : </w:t>
      </w:r>
      <w:r w:rsidR="00000000" w:rsidRPr="00033231">
        <w:t>vous savez qu</w:t>
      </w:r>
      <w:r>
        <w:t>’</w:t>
      </w:r>
      <w:r w:rsidR="00000000" w:rsidRPr="00033231">
        <w:t>elle aime les a</w:t>
      </w:r>
      <w:r w:rsidR="00000000" w:rsidRPr="00033231">
        <w:t>t</w:t>
      </w:r>
      <w:r w:rsidR="00000000" w:rsidRPr="00033231">
        <w:t>tentions</w:t>
      </w:r>
      <w:r>
        <w:t>.</w:t>
      </w:r>
    </w:p>
    <w:p w14:paraId="02B11C1C" w14:textId="77777777" w:rsidR="004F69D6" w:rsidRDefault="004F69D6" w:rsidP="0021796F">
      <w:r>
        <w:t>— </w:t>
      </w:r>
      <w:r w:rsidR="00000000" w:rsidRPr="00033231">
        <w:t>Mes meilleures amitiés</w:t>
      </w:r>
      <w:r>
        <w:t xml:space="preserve">, </w:t>
      </w:r>
      <w:r w:rsidR="00000000" w:rsidRPr="00033231">
        <w:t>mes plus sincères</w:t>
      </w:r>
      <w:r>
        <w:t xml:space="preserve"> ; </w:t>
      </w:r>
      <w:r w:rsidR="00000000" w:rsidRPr="00033231">
        <w:t>et dites-lui que</w:t>
      </w:r>
      <w:r>
        <w:t xml:space="preserve">, </w:t>
      </w:r>
      <w:r w:rsidR="00000000" w:rsidRPr="00033231">
        <w:t>si elle a le temps de m</w:t>
      </w:r>
      <w:r>
        <w:t>’</w:t>
      </w:r>
      <w:r w:rsidR="00000000" w:rsidRPr="00033231">
        <w:t>écrire un petit mot</w:t>
      </w:r>
      <w:r>
        <w:t xml:space="preserve">, </w:t>
      </w:r>
      <w:r w:rsidR="00000000" w:rsidRPr="00033231">
        <w:t>je serai heureuse d</w:t>
      </w:r>
      <w:r>
        <w:t>’</w:t>
      </w:r>
      <w:r w:rsidR="00000000" w:rsidRPr="00033231">
        <w:t>apprendre de ses nouvelles</w:t>
      </w:r>
      <w:r>
        <w:t>.</w:t>
      </w:r>
    </w:p>
    <w:p w14:paraId="32897B6F" w14:textId="77777777" w:rsidR="004F69D6" w:rsidRDefault="004F69D6" w:rsidP="0021796F">
      <w:r>
        <w:t>— </w:t>
      </w:r>
      <w:r w:rsidR="00000000" w:rsidRPr="00033231">
        <w:t>Et si j</w:t>
      </w:r>
      <w:r>
        <w:t>’</w:t>
      </w:r>
      <w:r w:rsidR="00000000" w:rsidRPr="00033231">
        <w:t>oublie</w:t>
      </w:r>
      <w:r>
        <w:t xml:space="preserve"> ? </w:t>
      </w:r>
      <w:r w:rsidR="00000000" w:rsidRPr="00033231">
        <w:t>Je ne suis pas un bien sûr messager de compliments</w:t>
      </w:r>
      <w:r>
        <w:t>.</w:t>
      </w:r>
    </w:p>
    <w:p w14:paraId="4376CF88" w14:textId="77777777" w:rsidR="004F69D6" w:rsidRDefault="004F69D6" w:rsidP="0021796F">
      <w:r>
        <w:t>— </w:t>
      </w:r>
      <w:r w:rsidR="00000000" w:rsidRPr="00033231">
        <w:t>Non</w:t>
      </w:r>
      <w:r>
        <w:t xml:space="preserve">, </w:t>
      </w:r>
      <w:r w:rsidR="00000000" w:rsidRPr="00033231">
        <w:t>n</w:t>
      </w:r>
      <w:r>
        <w:t>’</w:t>
      </w:r>
      <w:r w:rsidR="00000000" w:rsidRPr="00033231">
        <w:t>oubliez pas</w:t>
      </w:r>
      <w:r>
        <w:t xml:space="preserve">, </w:t>
      </w:r>
      <w:r w:rsidR="00000000" w:rsidRPr="00033231">
        <w:t>Robert</w:t>
      </w:r>
      <w:r>
        <w:t xml:space="preserve"> ; </w:t>
      </w:r>
      <w:r w:rsidR="00000000" w:rsidRPr="00033231">
        <w:t>cela n</w:t>
      </w:r>
      <w:r>
        <w:t>’</w:t>
      </w:r>
      <w:r w:rsidR="00000000" w:rsidRPr="00033231">
        <w:t>est pas un compl</w:t>
      </w:r>
      <w:r w:rsidR="00000000" w:rsidRPr="00033231">
        <w:t>i</w:t>
      </w:r>
      <w:r w:rsidR="00000000" w:rsidRPr="00033231">
        <w:t>ment</w:t>
      </w:r>
      <w:r>
        <w:t xml:space="preserve">, </w:t>
      </w:r>
      <w:r w:rsidR="00000000" w:rsidRPr="00033231">
        <w:t>c</w:t>
      </w:r>
      <w:r>
        <w:t>’</w:t>
      </w:r>
      <w:r w:rsidR="00000000" w:rsidRPr="00033231">
        <w:t>est bien sérieux</w:t>
      </w:r>
      <w:r>
        <w:t>.</w:t>
      </w:r>
    </w:p>
    <w:p w14:paraId="0428E285" w14:textId="77777777" w:rsidR="004F69D6" w:rsidRDefault="004F69D6" w:rsidP="0021796F">
      <w:r>
        <w:t>— </w:t>
      </w:r>
      <w:r w:rsidR="00000000" w:rsidRPr="00033231">
        <w:t>Et doit en conséquence être dit ponctuellement</w:t>
      </w:r>
      <w:r>
        <w:t>.</w:t>
      </w:r>
    </w:p>
    <w:p w14:paraId="605D7B37" w14:textId="77777777" w:rsidR="004F69D6" w:rsidRDefault="004F69D6" w:rsidP="0021796F">
      <w:r>
        <w:t>— </w:t>
      </w:r>
      <w:r w:rsidR="00000000" w:rsidRPr="00033231">
        <w:t>S</w:t>
      </w:r>
      <w:r>
        <w:t>’</w:t>
      </w:r>
      <w:r w:rsidR="00000000" w:rsidRPr="00033231">
        <w:t>il vous plaît</w:t>
      </w:r>
      <w:r>
        <w:t>.</w:t>
      </w:r>
    </w:p>
    <w:p w14:paraId="5CEACE3F" w14:textId="2F86C5C2" w:rsidR="00000000" w:rsidRPr="00033231" w:rsidRDefault="004F69D6" w:rsidP="0021796F">
      <w:r>
        <w:t>— </w:t>
      </w:r>
      <w:r w:rsidR="00000000" w:rsidRPr="00033231">
        <w:t>Hortense va être sur le point de verser des larmes</w:t>
      </w:r>
      <w:r>
        <w:t xml:space="preserve">. </w:t>
      </w:r>
      <w:r w:rsidR="00000000" w:rsidRPr="00033231">
        <w:t>Elle est très-sensible au sujet de son élève</w:t>
      </w:r>
      <w:r>
        <w:t xml:space="preserve"> ; </w:t>
      </w:r>
      <w:r w:rsidR="00000000" w:rsidRPr="00033231">
        <w:t>cependant elle vous r</w:t>
      </w:r>
      <w:r w:rsidR="00000000" w:rsidRPr="00033231">
        <w:t>e</w:t>
      </w:r>
      <w:r w:rsidR="00000000" w:rsidRPr="00033231">
        <w:t>proche quelquefois d</w:t>
      </w:r>
      <w:r>
        <w:t>’</w:t>
      </w:r>
      <w:r w:rsidR="00000000" w:rsidRPr="00033231">
        <w:t>obéir trop littéralement aux injonctions de votre oncle</w:t>
      </w:r>
      <w:r>
        <w:t xml:space="preserve">. </w:t>
      </w:r>
      <w:r w:rsidR="00000000" w:rsidRPr="00033231">
        <w:t>L</w:t>
      </w:r>
      <w:r>
        <w:t>’</w:t>
      </w:r>
      <w:r w:rsidR="00000000" w:rsidRPr="00033231">
        <w:t>affection</w:t>
      </w:r>
      <w:r>
        <w:t xml:space="preserve">, </w:t>
      </w:r>
      <w:r w:rsidR="00000000" w:rsidRPr="00033231">
        <w:t>comme l</w:t>
      </w:r>
      <w:r>
        <w:t>’</w:t>
      </w:r>
      <w:r w:rsidR="00000000" w:rsidRPr="00033231">
        <w:t>amour</w:t>
      </w:r>
      <w:r>
        <w:t xml:space="preserve">, </w:t>
      </w:r>
      <w:r w:rsidR="00000000" w:rsidRPr="00033231">
        <w:t>est injuste quelqu</w:t>
      </w:r>
      <w:r w:rsidR="00000000" w:rsidRPr="00033231">
        <w:t>e</w:t>
      </w:r>
      <w:r w:rsidR="00000000" w:rsidRPr="00033231">
        <w:t>fois</w:t>
      </w:r>
      <w:r>
        <w:t> »</w:t>
      </w:r>
    </w:p>
    <w:p w14:paraId="097C2989" w14:textId="77777777" w:rsidR="004F69D6" w:rsidRDefault="00000000" w:rsidP="0021796F">
      <w:r w:rsidRPr="00033231">
        <w:t>Caroline ne fit aucune réponse à cette observation</w:t>
      </w:r>
      <w:r w:rsidR="004F69D6">
        <w:t xml:space="preserve"> : </w:t>
      </w:r>
      <w:r w:rsidRPr="00033231">
        <w:t>car son cœur était troublé</w:t>
      </w:r>
      <w:r w:rsidR="004F69D6">
        <w:t xml:space="preserve">, </w:t>
      </w:r>
      <w:r w:rsidRPr="00033231">
        <w:t>et</w:t>
      </w:r>
      <w:r w:rsidR="004F69D6">
        <w:t xml:space="preserve">, </w:t>
      </w:r>
      <w:r w:rsidRPr="00033231">
        <w:t>si elle l</w:t>
      </w:r>
      <w:r w:rsidR="004F69D6">
        <w:t>’</w:t>
      </w:r>
      <w:r w:rsidRPr="00033231">
        <w:t>eût osé</w:t>
      </w:r>
      <w:r w:rsidR="004F69D6">
        <w:t xml:space="preserve">, </w:t>
      </w:r>
      <w:r w:rsidRPr="00033231">
        <w:t xml:space="preserve">elle aurait porté son </w:t>
      </w:r>
      <w:r w:rsidRPr="00033231">
        <w:lastRenderedPageBreak/>
        <w:t>mo</w:t>
      </w:r>
      <w:r w:rsidRPr="00033231">
        <w:t>u</w:t>
      </w:r>
      <w:r w:rsidRPr="00033231">
        <w:t>choir à ses yeux</w:t>
      </w:r>
      <w:r w:rsidR="004F69D6">
        <w:t xml:space="preserve">. </w:t>
      </w:r>
      <w:r w:rsidRPr="00033231">
        <w:t>Si elle l</w:t>
      </w:r>
      <w:r w:rsidR="004F69D6">
        <w:t>’</w:t>
      </w:r>
      <w:r w:rsidRPr="00033231">
        <w:t>eût osé aussi</w:t>
      </w:r>
      <w:r w:rsidR="004F69D6">
        <w:t xml:space="preserve">, </w:t>
      </w:r>
      <w:r w:rsidRPr="00033231">
        <w:t>elle aurait avoué que les fleurs du jardin du cottage lui étaient chères</w:t>
      </w:r>
      <w:r w:rsidR="004F69D6">
        <w:t xml:space="preserve"> ; </w:t>
      </w:r>
      <w:r w:rsidRPr="00033231">
        <w:t>que le petit parloir de cette maison était son paradis terrestre</w:t>
      </w:r>
      <w:r w:rsidR="004F69D6">
        <w:t xml:space="preserve"> ; </w:t>
      </w:r>
      <w:r w:rsidRPr="00033231">
        <w:t>qu</w:t>
      </w:r>
      <w:r w:rsidR="004F69D6">
        <w:t>’</w:t>
      </w:r>
      <w:r w:rsidRPr="00033231">
        <w:t>elle désirait aussi ardemment y retourner que la première Femme</w:t>
      </w:r>
      <w:r w:rsidR="004F69D6">
        <w:t xml:space="preserve">, </w:t>
      </w:r>
      <w:r w:rsidRPr="00033231">
        <w:t>dans son exil</w:t>
      </w:r>
      <w:r w:rsidR="004F69D6">
        <w:t xml:space="preserve">, </w:t>
      </w:r>
      <w:r w:rsidRPr="00033231">
        <w:t>avait désiré revoir l</w:t>
      </w:r>
      <w:r w:rsidR="004F69D6">
        <w:t>’</w:t>
      </w:r>
      <w:r w:rsidRPr="00033231">
        <w:t>Éden</w:t>
      </w:r>
      <w:r w:rsidR="004F69D6">
        <w:t xml:space="preserve">. </w:t>
      </w:r>
      <w:r w:rsidRPr="00033231">
        <w:t>N</w:t>
      </w:r>
      <w:r w:rsidR="004F69D6">
        <w:t>’</w:t>
      </w:r>
      <w:r w:rsidRPr="00033231">
        <w:t>osant pas</w:t>
      </w:r>
      <w:r w:rsidR="004F69D6">
        <w:t xml:space="preserve">, </w:t>
      </w:r>
      <w:r w:rsidRPr="00033231">
        <w:t>cependant</w:t>
      </w:r>
      <w:r w:rsidR="004F69D6">
        <w:t xml:space="preserve">, </w:t>
      </w:r>
      <w:r w:rsidRPr="00033231">
        <w:t>dire ces ch</w:t>
      </w:r>
      <w:r w:rsidRPr="00033231">
        <w:t>o</w:t>
      </w:r>
      <w:r w:rsidRPr="00033231">
        <w:t>ses</w:t>
      </w:r>
      <w:r w:rsidR="004F69D6">
        <w:t xml:space="preserve">, </w:t>
      </w:r>
      <w:r w:rsidRPr="00033231">
        <w:t>elle se tut</w:t>
      </w:r>
      <w:r w:rsidR="004F69D6">
        <w:t xml:space="preserve"> : </w:t>
      </w:r>
      <w:r w:rsidRPr="00033231">
        <w:t>elle demeura tranquillement assise à côté de Robert</w:t>
      </w:r>
      <w:r w:rsidR="004F69D6">
        <w:t xml:space="preserve">, </w:t>
      </w:r>
      <w:r w:rsidRPr="00033231">
        <w:t>attendant qu</w:t>
      </w:r>
      <w:r w:rsidR="004F69D6">
        <w:t>’</w:t>
      </w:r>
      <w:r w:rsidRPr="00033231">
        <w:t>il voulût bien dire encore quelque chose</w:t>
      </w:r>
      <w:r w:rsidR="004F69D6">
        <w:t xml:space="preserve">. </w:t>
      </w:r>
      <w:r w:rsidRPr="00033231">
        <w:t>Il y avait longtemps qu</w:t>
      </w:r>
      <w:r w:rsidR="004F69D6">
        <w:t>’</w:t>
      </w:r>
      <w:r w:rsidRPr="00033231">
        <w:t>elle ne s</w:t>
      </w:r>
      <w:r w:rsidR="004F69D6">
        <w:t>’</w:t>
      </w:r>
      <w:r w:rsidRPr="00033231">
        <w:t>était trouvée auprès de lui</w:t>
      </w:r>
      <w:r w:rsidR="004F69D6">
        <w:t xml:space="preserve">, </w:t>
      </w:r>
      <w:r w:rsidRPr="00033231">
        <w:t>que sa voix ne lui avait adressé la parole</w:t>
      </w:r>
      <w:r w:rsidR="004F69D6">
        <w:t xml:space="preserve">. </w:t>
      </w:r>
      <w:r w:rsidRPr="00033231">
        <w:t>Pouvait-elle</w:t>
      </w:r>
      <w:r w:rsidR="004F69D6">
        <w:t xml:space="preserve">, </w:t>
      </w:r>
      <w:r w:rsidRPr="00033231">
        <w:t>avec quelque apparence de probabilité</w:t>
      </w:r>
      <w:r w:rsidR="004F69D6">
        <w:t xml:space="preserve">, </w:t>
      </w:r>
      <w:r w:rsidRPr="00033231">
        <w:t>même de possibilité</w:t>
      </w:r>
      <w:r w:rsidR="004F69D6">
        <w:t xml:space="preserve">, </w:t>
      </w:r>
      <w:r w:rsidRPr="00033231">
        <w:t>imaginer que cette rencontre lui avait causé du plaisir</w:t>
      </w:r>
      <w:r w:rsidR="004F69D6">
        <w:t xml:space="preserve"> ? </w:t>
      </w:r>
      <w:r w:rsidRPr="00033231">
        <w:t>Quant à elle</w:t>
      </w:r>
      <w:r w:rsidR="004F69D6">
        <w:t xml:space="preserve">, </w:t>
      </w:r>
      <w:r w:rsidRPr="00033231">
        <w:t>elle en avait éprouvé du bonheur</w:t>
      </w:r>
      <w:r w:rsidR="004F69D6">
        <w:t xml:space="preserve">. </w:t>
      </w:r>
      <w:r w:rsidRPr="00033231">
        <w:t>Cependant</w:t>
      </w:r>
      <w:r w:rsidR="004F69D6">
        <w:t xml:space="preserve">, </w:t>
      </w:r>
      <w:r w:rsidRPr="00033231">
        <w:t>quoiqu</w:t>
      </w:r>
      <w:r w:rsidR="004F69D6">
        <w:t>’</w:t>
      </w:r>
      <w:r w:rsidRPr="00033231">
        <w:t xml:space="preserve">elle doutât que Robert </w:t>
      </w:r>
      <w:proofErr w:type="spellStart"/>
      <w:r w:rsidRPr="00033231">
        <w:t>eût</w:t>
      </w:r>
      <w:proofErr w:type="spellEnd"/>
      <w:r w:rsidRPr="00033231">
        <w:t xml:space="preserve"> </w:t>
      </w:r>
      <w:proofErr w:type="gramStart"/>
      <w:r w:rsidRPr="00033231">
        <w:t>eu</w:t>
      </w:r>
      <w:proofErr w:type="gramEnd"/>
      <w:r w:rsidRPr="00033231">
        <w:t xml:space="preserve"> du plaisir à cette rencontre</w:t>
      </w:r>
      <w:r w:rsidR="004F69D6">
        <w:t xml:space="preserve">, </w:t>
      </w:r>
      <w:r w:rsidRPr="00033231">
        <w:t>et malgré sa crainte qu</w:t>
      </w:r>
      <w:r w:rsidR="004F69D6">
        <w:t>’</w:t>
      </w:r>
      <w:r w:rsidRPr="00033231">
        <w:t>il en fût contrarié</w:t>
      </w:r>
      <w:r w:rsidR="004F69D6">
        <w:t xml:space="preserve">, </w:t>
      </w:r>
      <w:r w:rsidRPr="00033231">
        <w:t>elle accepta le bienfait de cet incident</w:t>
      </w:r>
      <w:r w:rsidR="004F69D6">
        <w:t xml:space="preserve">, </w:t>
      </w:r>
      <w:r w:rsidRPr="00033231">
        <w:t>comme un oiseau captif accepte la clarté du soleil dans sa cage</w:t>
      </w:r>
      <w:r w:rsidR="004F69D6">
        <w:t xml:space="preserve"> : </w:t>
      </w:r>
      <w:r w:rsidRPr="00033231">
        <w:t>il était inutile d</w:t>
      </w:r>
      <w:r w:rsidR="004F69D6">
        <w:t>’</w:t>
      </w:r>
      <w:r w:rsidRPr="00033231">
        <w:t>argumenter contre le sentiment de son bonheur présent</w:t>
      </w:r>
      <w:r w:rsidR="004F69D6">
        <w:t xml:space="preserve"> ; </w:t>
      </w:r>
      <w:r w:rsidRPr="00033231">
        <w:t>être près de Robert</w:t>
      </w:r>
      <w:r w:rsidR="004F69D6">
        <w:t xml:space="preserve">, </w:t>
      </w:r>
      <w:r w:rsidRPr="00033231">
        <w:t>c</w:t>
      </w:r>
      <w:r w:rsidR="004F69D6">
        <w:t>’</w:t>
      </w:r>
      <w:r w:rsidRPr="00033231">
        <w:t>était revivre</w:t>
      </w:r>
      <w:r w:rsidR="004F69D6">
        <w:t>.</w:t>
      </w:r>
    </w:p>
    <w:p w14:paraId="1B1E865E" w14:textId="77777777" w:rsidR="004F69D6" w:rsidRDefault="00000000" w:rsidP="0021796F">
      <w:r w:rsidRPr="00033231">
        <w:t xml:space="preserve">Miss </w:t>
      </w:r>
      <w:proofErr w:type="spellStart"/>
      <w:r w:rsidRPr="00033231">
        <w:t>Keeldar</w:t>
      </w:r>
      <w:proofErr w:type="spellEnd"/>
      <w:r w:rsidRPr="00033231">
        <w:t xml:space="preserve"> avait fini sa lecture</w:t>
      </w:r>
      <w:r w:rsidR="004F69D6">
        <w:t>.</w:t>
      </w:r>
    </w:p>
    <w:p w14:paraId="3EE26109" w14:textId="77777777" w:rsidR="004F69D6" w:rsidRDefault="004F69D6" w:rsidP="0021796F">
      <w:r>
        <w:t>« </w:t>
      </w:r>
      <w:r w:rsidR="00000000" w:rsidRPr="00033231">
        <w:t>Et êtes-vous joyeux ou attristé de ces menaçantes nouve</w:t>
      </w:r>
      <w:r w:rsidR="00000000" w:rsidRPr="00033231">
        <w:t>l</w:t>
      </w:r>
      <w:r w:rsidR="00000000" w:rsidRPr="00033231">
        <w:t>les</w:t>
      </w:r>
      <w:r>
        <w:t xml:space="preserve"> ? </w:t>
      </w:r>
      <w:r w:rsidR="00000000" w:rsidRPr="00033231">
        <w:t>demanda-t-elle à son tenancier</w:t>
      </w:r>
      <w:r>
        <w:t>.</w:t>
      </w:r>
    </w:p>
    <w:p w14:paraId="513CD89D" w14:textId="7D158D80" w:rsidR="00000000" w:rsidRPr="00033231" w:rsidRDefault="004F69D6" w:rsidP="0021796F">
      <w:r>
        <w:t>— </w:t>
      </w:r>
      <w:r w:rsidR="00000000" w:rsidRPr="00033231">
        <w:t>Ni l</w:t>
      </w:r>
      <w:r>
        <w:t>’</w:t>
      </w:r>
      <w:r w:rsidR="00000000" w:rsidRPr="00033231">
        <w:t>un ni l</w:t>
      </w:r>
      <w:r>
        <w:t>’</w:t>
      </w:r>
      <w:r w:rsidR="00000000" w:rsidRPr="00033231">
        <w:t>autre précisément</w:t>
      </w:r>
      <w:r>
        <w:t xml:space="preserve"> : </w:t>
      </w:r>
      <w:r w:rsidR="00000000" w:rsidRPr="00033231">
        <w:t>mais certainement je suis éclairé</w:t>
      </w:r>
      <w:r>
        <w:t xml:space="preserve">. </w:t>
      </w:r>
      <w:r w:rsidR="00000000" w:rsidRPr="00033231">
        <w:t>Je vois que notre seule ressource est la fermeté</w:t>
      </w:r>
      <w:r>
        <w:t xml:space="preserve">. </w:t>
      </w:r>
      <w:r w:rsidR="00000000" w:rsidRPr="00033231">
        <w:t>Je vois qu</w:t>
      </w:r>
      <w:r>
        <w:t>’</w:t>
      </w:r>
      <w:r w:rsidR="00000000" w:rsidRPr="00033231">
        <w:t>une attitude rigoureuse et résolue est le meilleur moyen d</w:t>
      </w:r>
      <w:r>
        <w:t>’</w:t>
      </w:r>
      <w:r w:rsidR="00000000" w:rsidRPr="00033231">
        <w:t>éviter des collisions sanglantes</w:t>
      </w:r>
      <w:r>
        <w:t>. »</w:t>
      </w:r>
    </w:p>
    <w:p w14:paraId="68FECCAC" w14:textId="77777777" w:rsidR="004F69D6" w:rsidRDefault="00000000" w:rsidP="0021796F">
      <w:r w:rsidRPr="00033231">
        <w:t>Alors il lui demanda si elle avait remarqué certain paragr</w:t>
      </w:r>
      <w:r w:rsidRPr="00033231">
        <w:t>a</w:t>
      </w:r>
      <w:r w:rsidRPr="00033231">
        <w:t>phe particulier</w:t>
      </w:r>
      <w:r w:rsidR="004F69D6">
        <w:t xml:space="preserve">, </w:t>
      </w:r>
      <w:r w:rsidRPr="00033231">
        <w:t>et</w:t>
      </w:r>
      <w:r w:rsidR="004F69D6">
        <w:t xml:space="preserve">, </w:t>
      </w:r>
      <w:r w:rsidRPr="00033231">
        <w:t>sur sa réponse négative</w:t>
      </w:r>
      <w:r w:rsidR="004F69D6">
        <w:t xml:space="preserve">, </w:t>
      </w:r>
      <w:r w:rsidRPr="00033231">
        <w:t>il se leva pour le lui montrer</w:t>
      </w:r>
      <w:r w:rsidR="004F69D6">
        <w:t xml:space="preserve"> ; </w:t>
      </w:r>
      <w:r w:rsidRPr="00033231">
        <w:t>il continua la conversation debout devant elle</w:t>
      </w:r>
      <w:r w:rsidR="004F69D6">
        <w:t xml:space="preserve">. </w:t>
      </w:r>
      <w:r w:rsidRPr="00033231">
        <w:t>D</w:t>
      </w:r>
      <w:r w:rsidR="004F69D6">
        <w:t>’</w:t>
      </w:r>
      <w:r w:rsidRPr="00033231">
        <w:t>après ce qu</w:t>
      </w:r>
      <w:r w:rsidR="004F69D6">
        <w:t>’</w:t>
      </w:r>
      <w:r w:rsidRPr="00033231">
        <w:t>il lui disait</w:t>
      </w:r>
      <w:r w:rsidR="004F69D6">
        <w:t xml:space="preserve">, </w:t>
      </w:r>
      <w:r w:rsidRPr="00033231">
        <w:t xml:space="preserve">il était évident que tous deux appréhendaient des troubles dans le voisinage de </w:t>
      </w:r>
      <w:proofErr w:type="spellStart"/>
      <w:r w:rsidRPr="00033231">
        <w:t>Briarfield</w:t>
      </w:r>
      <w:proofErr w:type="spellEnd"/>
      <w:r w:rsidR="004F69D6">
        <w:t xml:space="preserve">, </w:t>
      </w:r>
      <w:r w:rsidRPr="00033231">
        <w:t xml:space="preserve">bien que la manière dont ces troubles devaient éclater ne fût pas </w:t>
      </w:r>
      <w:r w:rsidRPr="00033231">
        <w:lastRenderedPageBreak/>
        <w:t>spécifiée</w:t>
      </w:r>
      <w:r w:rsidR="004F69D6">
        <w:t xml:space="preserve">. </w:t>
      </w:r>
      <w:r w:rsidRPr="00033231">
        <w:t>Ni Car</w:t>
      </w:r>
      <w:r w:rsidRPr="00033231">
        <w:t>o</w:t>
      </w:r>
      <w:r w:rsidRPr="00033231">
        <w:t xml:space="preserve">line ni </w:t>
      </w:r>
      <w:proofErr w:type="spellStart"/>
      <w:r w:rsidRPr="00033231">
        <w:t>mistress</w:t>
      </w:r>
      <w:proofErr w:type="spellEnd"/>
      <w:r w:rsidRPr="00033231">
        <w:t xml:space="preserve"> </w:t>
      </w:r>
      <w:proofErr w:type="spellStart"/>
      <w:r w:rsidRPr="00033231">
        <w:t>Pryor</w:t>
      </w:r>
      <w:proofErr w:type="spellEnd"/>
      <w:r w:rsidRPr="00033231">
        <w:t xml:space="preserve"> ne firent de questions</w:t>
      </w:r>
      <w:r w:rsidR="004F69D6">
        <w:t xml:space="preserve"> : </w:t>
      </w:r>
      <w:r w:rsidRPr="00033231">
        <w:t>le sujet ne parai</w:t>
      </w:r>
      <w:r w:rsidRPr="00033231">
        <w:t>s</w:t>
      </w:r>
      <w:r w:rsidRPr="00033231">
        <w:t>sait pas mûr pour la libre discussion</w:t>
      </w:r>
      <w:r w:rsidR="004F69D6">
        <w:t xml:space="preserve"> ; </w:t>
      </w:r>
      <w:r w:rsidRPr="00033231">
        <w:t xml:space="preserve">et miss </w:t>
      </w:r>
      <w:proofErr w:type="spellStart"/>
      <w:r w:rsidRPr="00033231">
        <w:t>Keeldar</w:t>
      </w:r>
      <w:proofErr w:type="spellEnd"/>
      <w:r w:rsidRPr="00033231">
        <w:t xml:space="preserve"> et son t</w:t>
      </w:r>
      <w:r w:rsidRPr="00033231">
        <w:t>e</w:t>
      </w:r>
      <w:r w:rsidRPr="00033231">
        <w:t>nancier purent garder pour eux les détails sans être importunés par la curiosité de leurs auditeurs</w:t>
      </w:r>
      <w:r w:rsidR="004F69D6">
        <w:t>.</w:t>
      </w:r>
    </w:p>
    <w:p w14:paraId="78122536" w14:textId="7CB387F4" w:rsidR="004F69D6" w:rsidRDefault="00000000" w:rsidP="0021796F">
      <w:r w:rsidRPr="00033231">
        <w:t xml:space="preserve">Miss </w:t>
      </w:r>
      <w:proofErr w:type="spellStart"/>
      <w:r w:rsidRPr="00033231">
        <w:t>Keeldar</w:t>
      </w:r>
      <w:proofErr w:type="spellEnd"/>
      <w:r w:rsidR="004F69D6">
        <w:t xml:space="preserve">, </w:t>
      </w:r>
      <w:r w:rsidRPr="00033231">
        <w:t xml:space="preserve">en parlant à </w:t>
      </w:r>
      <w:r w:rsidR="004F69D6">
        <w:t>M. </w:t>
      </w:r>
      <w:r w:rsidRPr="00033231">
        <w:t>Moore</w:t>
      </w:r>
      <w:r w:rsidR="004F69D6">
        <w:t xml:space="preserve">, </w:t>
      </w:r>
      <w:r w:rsidRPr="00033231">
        <w:t>prenait un ton à la fois animé et plein de dignité</w:t>
      </w:r>
      <w:r w:rsidR="004F69D6">
        <w:t xml:space="preserve">, </w:t>
      </w:r>
      <w:r w:rsidRPr="00033231">
        <w:t>confidentiel et réservé</w:t>
      </w:r>
      <w:r w:rsidR="004F69D6">
        <w:t xml:space="preserve">. </w:t>
      </w:r>
      <w:r w:rsidRPr="00033231">
        <w:t>Cepe</w:t>
      </w:r>
      <w:r w:rsidRPr="00033231">
        <w:t>n</w:t>
      </w:r>
      <w:r w:rsidRPr="00033231">
        <w:t>dant</w:t>
      </w:r>
      <w:r w:rsidR="004F69D6">
        <w:t xml:space="preserve">, </w:t>
      </w:r>
      <w:r w:rsidRPr="00033231">
        <w:t>lorsque les lumières furent apportées</w:t>
      </w:r>
      <w:r w:rsidR="004F69D6">
        <w:t xml:space="preserve">, </w:t>
      </w:r>
      <w:r w:rsidRPr="00033231">
        <w:t>que le feu fut ran</w:t>
      </w:r>
      <w:r w:rsidRPr="00033231">
        <w:t>i</w:t>
      </w:r>
      <w:r w:rsidRPr="00033231">
        <w:t>mé et que la clarté ainsi reproduite rendit visible l</w:t>
      </w:r>
      <w:r w:rsidR="004F69D6">
        <w:t>’</w:t>
      </w:r>
      <w:r w:rsidRPr="00033231">
        <w:t>expression de son visage</w:t>
      </w:r>
      <w:r w:rsidR="004F69D6">
        <w:t xml:space="preserve">, </w:t>
      </w:r>
      <w:r w:rsidRPr="00033231">
        <w:t>vous eussiez pu y lire sur ses traits l</w:t>
      </w:r>
      <w:r w:rsidR="004F69D6">
        <w:t>’</w:t>
      </w:r>
      <w:r w:rsidRPr="00033231">
        <w:t>intérêt</w:t>
      </w:r>
      <w:r w:rsidR="004F69D6">
        <w:t xml:space="preserve">, </w:t>
      </w:r>
      <w:r w:rsidRPr="00033231">
        <w:t>la vie</w:t>
      </w:r>
      <w:r w:rsidR="004F69D6">
        <w:t xml:space="preserve">, </w:t>
      </w:r>
      <w:r w:rsidRPr="00033231">
        <w:t>l</w:t>
      </w:r>
      <w:r w:rsidR="004F69D6">
        <w:t>’</w:t>
      </w:r>
      <w:r w:rsidRPr="00033231">
        <w:t>animation</w:t>
      </w:r>
      <w:r w:rsidR="004F69D6">
        <w:t xml:space="preserve"> : </w:t>
      </w:r>
      <w:r w:rsidRPr="00033231">
        <w:t>il n</w:t>
      </w:r>
      <w:r w:rsidR="004F69D6">
        <w:t>’</w:t>
      </w:r>
      <w:r w:rsidRPr="00033231">
        <w:t>y avait aucune coquetterie dans sa conduite</w:t>
      </w:r>
      <w:r w:rsidR="004F69D6">
        <w:t xml:space="preserve"> ; </w:t>
      </w:r>
      <w:r w:rsidRPr="00033231">
        <w:t>ce qu</w:t>
      </w:r>
      <w:r w:rsidR="004F69D6">
        <w:t>’</w:t>
      </w:r>
      <w:r w:rsidRPr="00033231">
        <w:t>elle éprouvait pour Moore</w:t>
      </w:r>
      <w:r w:rsidR="004F69D6">
        <w:t xml:space="preserve">, </w:t>
      </w:r>
      <w:r w:rsidRPr="00033231">
        <w:t>elle l</w:t>
      </w:r>
      <w:r w:rsidR="004F69D6">
        <w:t>’</w:t>
      </w:r>
      <w:r w:rsidRPr="00033231">
        <w:t>éprouvait sérieusement</w:t>
      </w:r>
      <w:r w:rsidR="004F69D6">
        <w:t xml:space="preserve">. </w:t>
      </w:r>
      <w:r w:rsidRPr="00033231">
        <w:t>Ses sentiments à lui étaient sérieux aussi</w:t>
      </w:r>
      <w:r w:rsidR="004F69D6">
        <w:t xml:space="preserve">, </w:t>
      </w:r>
      <w:r w:rsidRPr="00033231">
        <w:t>et ses vues arrêtées</w:t>
      </w:r>
      <w:r w:rsidR="004F69D6">
        <w:t xml:space="preserve">, </w:t>
      </w:r>
      <w:r w:rsidRPr="00033231">
        <w:t>apparemment</w:t>
      </w:r>
      <w:r w:rsidR="004F69D6">
        <w:t xml:space="preserve">, </w:t>
      </w:r>
      <w:r w:rsidRPr="00033231">
        <w:t>car il ne faisait aucun effort pour attirer à lui</w:t>
      </w:r>
      <w:r w:rsidR="004F69D6">
        <w:t xml:space="preserve">, </w:t>
      </w:r>
      <w:r w:rsidRPr="00033231">
        <w:t>éblouir et produire de l</w:t>
      </w:r>
      <w:r w:rsidR="004F69D6">
        <w:t>’</w:t>
      </w:r>
      <w:r w:rsidRPr="00033231">
        <w:t>impression</w:t>
      </w:r>
      <w:r w:rsidR="004F69D6">
        <w:t xml:space="preserve">. </w:t>
      </w:r>
      <w:r w:rsidRPr="00033231">
        <w:t>Il conservait cependant to</w:t>
      </w:r>
      <w:r w:rsidRPr="00033231">
        <w:t>u</w:t>
      </w:r>
      <w:r w:rsidRPr="00033231">
        <w:t>jours un petit air d</w:t>
      </w:r>
      <w:r w:rsidR="004F69D6">
        <w:t>’</w:t>
      </w:r>
      <w:r w:rsidRPr="00033231">
        <w:t>autorité</w:t>
      </w:r>
      <w:r w:rsidR="004F69D6">
        <w:t xml:space="preserve"> : </w:t>
      </w:r>
      <w:r w:rsidRPr="00033231">
        <w:t>car sa voix grave</w:t>
      </w:r>
      <w:r w:rsidR="004F69D6">
        <w:t xml:space="preserve">, </w:t>
      </w:r>
      <w:r w:rsidRPr="00033231">
        <w:t>quoique douc</w:t>
      </w:r>
      <w:r w:rsidRPr="00033231">
        <w:t>e</w:t>
      </w:r>
      <w:r w:rsidRPr="00033231">
        <w:t>ment modulée</w:t>
      </w:r>
      <w:r w:rsidR="004F69D6">
        <w:t xml:space="preserve">, </w:t>
      </w:r>
      <w:r w:rsidRPr="00033231">
        <w:t>son esprit quelque peu rude</w:t>
      </w:r>
      <w:r w:rsidR="004F69D6">
        <w:t xml:space="preserve">, </w:t>
      </w:r>
      <w:r w:rsidRPr="00033231">
        <w:t>de temps à autre</w:t>
      </w:r>
      <w:r w:rsidR="004F69D6">
        <w:t xml:space="preserve">, </w:t>
      </w:r>
      <w:r w:rsidRPr="00033231">
        <w:t>quoique sans intention et involontairement</w:t>
      </w:r>
      <w:r w:rsidR="004F69D6">
        <w:t xml:space="preserve">, </w:t>
      </w:r>
      <w:r w:rsidRPr="00033231">
        <w:t>dominaient par le ton ou par quelque phrase péremptoire les accents plus doux et la nature fière mais susceptible de Shirley</w:t>
      </w:r>
      <w:r w:rsidR="004F69D6">
        <w:t xml:space="preserve">. </w:t>
      </w:r>
      <w:r w:rsidRPr="00033231">
        <w:t xml:space="preserve">Miss </w:t>
      </w:r>
      <w:proofErr w:type="spellStart"/>
      <w:r w:rsidRPr="00033231">
        <w:t>Keeldar</w:t>
      </w:r>
      <w:proofErr w:type="spellEnd"/>
      <w:r w:rsidRPr="00033231">
        <w:t xml:space="preserve"> parai</w:t>
      </w:r>
      <w:r w:rsidRPr="00033231">
        <w:t>s</w:t>
      </w:r>
      <w:r w:rsidRPr="00033231">
        <w:t>sait heureuse de converser avec lui</w:t>
      </w:r>
      <w:r w:rsidR="004F69D6">
        <w:t xml:space="preserve">, </w:t>
      </w:r>
      <w:r w:rsidRPr="00033231">
        <w:t>et son plaisir semblait do</w:t>
      </w:r>
      <w:r w:rsidRPr="00033231">
        <w:t>u</w:t>
      </w:r>
      <w:r w:rsidRPr="00033231">
        <w:t>ble</w:t>
      </w:r>
      <w:r w:rsidR="004F69D6">
        <w:t xml:space="preserve"> : </w:t>
      </w:r>
      <w:r w:rsidRPr="00033231">
        <w:t>le plaisir du passé et du présent</w:t>
      </w:r>
      <w:r w:rsidR="004F69D6">
        <w:t xml:space="preserve">, </w:t>
      </w:r>
      <w:r w:rsidRPr="00033231">
        <w:t>du souvenir et de l</w:t>
      </w:r>
      <w:r w:rsidR="004F69D6">
        <w:t>’</w:t>
      </w:r>
      <w:r w:rsidRPr="00033231">
        <w:t>espérance</w:t>
      </w:r>
      <w:r w:rsidR="004F69D6">
        <w:t>.</w:t>
      </w:r>
    </w:p>
    <w:p w14:paraId="5B4B20F7" w14:textId="02BE8FC6" w:rsidR="004F69D6" w:rsidRDefault="00000000" w:rsidP="0021796F">
      <w:r w:rsidRPr="00033231">
        <w:t>Ce que je viens d</w:t>
      </w:r>
      <w:r w:rsidR="004F69D6">
        <w:t>’</w:t>
      </w:r>
      <w:r w:rsidRPr="00033231">
        <w:t>exprimer</w:t>
      </w:r>
      <w:r w:rsidR="004F69D6">
        <w:t xml:space="preserve">, </w:t>
      </w:r>
      <w:r w:rsidRPr="00033231">
        <w:t>ce sont les propres idées de C</w:t>
      </w:r>
      <w:r w:rsidRPr="00033231">
        <w:t>a</w:t>
      </w:r>
      <w:r w:rsidRPr="00033231">
        <w:t xml:space="preserve">roline sur Shirley et </w:t>
      </w:r>
      <w:r w:rsidR="004F69D6">
        <w:t>M. </w:t>
      </w:r>
      <w:r w:rsidRPr="00033231">
        <w:t>Moore</w:t>
      </w:r>
      <w:r w:rsidR="004F69D6">
        <w:t xml:space="preserve">. </w:t>
      </w:r>
      <w:r w:rsidRPr="00033231">
        <w:t>Elle éprouvait ce qui vient d</w:t>
      </w:r>
      <w:r w:rsidR="004F69D6">
        <w:t>’</w:t>
      </w:r>
      <w:r w:rsidRPr="00033231">
        <w:t>être décrit</w:t>
      </w:r>
      <w:r w:rsidR="004F69D6">
        <w:t xml:space="preserve">. </w:t>
      </w:r>
      <w:r w:rsidRPr="00033231">
        <w:t>Avec ce sentiment</w:t>
      </w:r>
      <w:r w:rsidR="004F69D6">
        <w:t xml:space="preserve">, </w:t>
      </w:r>
      <w:r w:rsidRPr="00033231">
        <w:t>elle s</w:t>
      </w:r>
      <w:r w:rsidR="004F69D6">
        <w:t>’</w:t>
      </w:r>
      <w:r w:rsidRPr="00033231">
        <w:t>efforçait de ne pas souffrir</w:t>
      </w:r>
      <w:r w:rsidR="004F69D6">
        <w:t xml:space="preserve">, </w:t>
      </w:r>
      <w:r w:rsidRPr="00033231">
        <w:t>mais souffrait amèrement néanmoins</w:t>
      </w:r>
      <w:r w:rsidR="004F69D6">
        <w:t xml:space="preserve">. </w:t>
      </w:r>
      <w:r w:rsidRPr="00033231">
        <w:t>Quelques minutes auparavant</w:t>
      </w:r>
      <w:r w:rsidR="004F69D6">
        <w:t xml:space="preserve">, </w:t>
      </w:r>
      <w:r w:rsidRPr="00033231">
        <w:t>son cœur affamé avait savouré une parcelle de nourriture qui</w:t>
      </w:r>
      <w:r w:rsidR="004F69D6">
        <w:t xml:space="preserve">, </w:t>
      </w:r>
      <w:r w:rsidRPr="00033231">
        <w:t>si elle lui eût été librement donnée</w:t>
      </w:r>
      <w:r w:rsidR="004F69D6">
        <w:t xml:space="preserve">, </w:t>
      </w:r>
      <w:r w:rsidRPr="00033231">
        <w:t>eût pu ramener une abo</w:t>
      </w:r>
      <w:r w:rsidRPr="00033231">
        <w:t>n</w:t>
      </w:r>
      <w:r w:rsidRPr="00033231">
        <w:t>da</w:t>
      </w:r>
      <w:r w:rsidRPr="00033231">
        <w:t>n</w:t>
      </w:r>
      <w:r w:rsidRPr="00033231">
        <w:t>ce de vie là où la vie allait défaillir</w:t>
      </w:r>
      <w:r w:rsidR="004F69D6">
        <w:t xml:space="preserve"> ; </w:t>
      </w:r>
      <w:r w:rsidRPr="00033231">
        <w:t>mais le généreux repas lui avait été arraché</w:t>
      </w:r>
      <w:r w:rsidR="004F69D6">
        <w:t xml:space="preserve">, </w:t>
      </w:r>
      <w:r w:rsidRPr="00033231">
        <w:t>placé devant une autre</w:t>
      </w:r>
      <w:r w:rsidR="004F69D6">
        <w:t xml:space="preserve">, </w:t>
      </w:r>
      <w:r w:rsidRPr="00033231">
        <w:t>et elle restait la spe</w:t>
      </w:r>
      <w:r w:rsidRPr="00033231">
        <w:t>c</w:t>
      </w:r>
      <w:r w:rsidRPr="00033231">
        <w:t>tatrice du banquet</w:t>
      </w:r>
      <w:r w:rsidR="004F69D6">
        <w:t>.</w:t>
      </w:r>
    </w:p>
    <w:p w14:paraId="679E9C3A" w14:textId="77777777" w:rsidR="004F69D6" w:rsidRDefault="00000000" w:rsidP="0021796F">
      <w:r w:rsidRPr="00033231">
        <w:lastRenderedPageBreak/>
        <w:t>L</w:t>
      </w:r>
      <w:r w:rsidR="004F69D6">
        <w:t>’</w:t>
      </w:r>
      <w:r w:rsidRPr="00033231">
        <w:t>horloge sonna huit heures</w:t>
      </w:r>
      <w:r w:rsidR="004F69D6">
        <w:t xml:space="preserve"> : </w:t>
      </w:r>
      <w:r w:rsidRPr="00033231">
        <w:t>c</w:t>
      </w:r>
      <w:r w:rsidR="004F69D6">
        <w:t>’</w:t>
      </w:r>
      <w:r w:rsidRPr="00033231">
        <w:t>était l</w:t>
      </w:r>
      <w:r w:rsidR="004F69D6">
        <w:t>’</w:t>
      </w:r>
      <w:r w:rsidRPr="00033231">
        <w:t>heure pour Caroline de rentrer à la maison</w:t>
      </w:r>
      <w:r w:rsidR="004F69D6">
        <w:t xml:space="preserve">. </w:t>
      </w:r>
      <w:r w:rsidRPr="00033231">
        <w:t>Elle plia son ouvrage</w:t>
      </w:r>
      <w:r w:rsidR="004F69D6">
        <w:t xml:space="preserve">, </w:t>
      </w:r>
      <w:r w:rsidRPr="00033231">
        <w:t>plaça la broderie</w:t>
      </w:r>
      <w:r w:rsidR="004F69D6">
        <w:t xml:space="preserve">, </w:t>
      </w:r>
      <w:r w:rsidRPr="00033231">
        <w:t>les ciseaux</w:t>
      </w:r>
      <w:r w:rsidR="004F69D6">
        <w:t xml:space="preserve">, </w:t>
      </w:r>
      <w:r w:rsidRPr="00033231">
        <w:t>l</w:t>
      </w:r>
      <w:r w:rsidR="004F69D6">
        <w:t>’</w:t>
      </w:r>
      <w:r w:rsidRPr="00033231">
        <w:t>étui dans son sac</w:t>
      </w:r>
      <w:r w:rsidR="004F69D6">
        <w:t xml:space="preserve"> ; </w:t>
      </w:r>
      <w:r w:rsidRPr="00033231">
        <w:t xml:space="preserve">elle dit à </w:t>
      </w:r>
      <w:proofErr w:type="spellStart"/>
      <w:r w:rsidRPr="00033231">
        <w:t>mistress</w:t>
      </w:r>
      <w:proofErr w:type="spellEnd"/>
      <w:r w:rsidRPr="00033231">
        <w:t xml:space="preserve"> </w:t>
      </w:r>
      <w:proofErr w:type="spellStart"/>
      <w:r w:rsidRPr="00033231">
        <w:t>Pryor</w:t>
      </w:r>
      <w:proofErr w:type="spellEnd"/>
      <w:r w:rsidRPr="00033231">
        <w:t xml:space="preserve"> un tranquille bonsoir</w:t>
      </w:r>
      <w:r w:rsidR="004F69D6">
        <w:t xml:space="preserve">, </w:t>
      </w:r>
      <w:r w:rsidRPr="00033231">
        <w:t>recevant en retour une pression de main plus chaleureuse que d</w:t>
      </w:r>
      <w:r w:rsidR="004F69D6">
        <w:t>’</w:t>
      </w:r>
      <w:r w:rsidRPr="00033231">
        <w:t>habitude</w:t>
      </w:r>
      <w:r w:rsidR="004F69D6">
        <w:t xml:space="preserve"> ; </w:t>
      </w:r>
      <w:r w:rsidRPr="00033231">
        <w:t>elle s</w:t>
      </w:r>
      <w:r w:rsidR="004F69D6">
        <w:t>’</w:t>
      </w:r>
      <w:r w:rsidRPr="00033231">
        <w:t xml:space="preserve">avança vers miss </w:t>
      </w:r>
      <w:proofErr w:type="spellStart"/>
      <w:r w:rsidRPr="00033231">
        <w:t>Keeldar</w:t>
      </w:r>
      <w:proofErr w:type="spellEnd"/>
      <w:r w:rsidR="004F69D6">
        <w:t>.</w:t>
      </w:r>
    </w:p>
    <w:p w14:paraId="586F522F" w14:textId="6C3C7D44" w:rsidR="00000000" w:rsidRPr="00033231" w:rsidRDefault="004F69D6" w:rsidP="0021796F">
      <w:r>
        <w:t>« </w:t>
      </w:r>
      <w:r w:rsidR="00000000" w:rsidRPr="00033231">
        <w:t>Bonsoir</w:t>
      </w:r>
      <w:r>
        <w:t xml:space="preserve">, </w:t>
      </w:r>
      <w:r w:rsidR="00000000" w:rsidRPr="00033231">
        <w:t>Shirley</w:t>
      </w:r>
      <w:r>
        <w:t>. »</w:t>
      </w:r>
    </w:p>
    <w:p w14:paraId="7FA03E61" w14:textId="77777777" w:rsidR="004F69D6" w:rsidRDefault="00000000" w:rsidP="0021796F">
      <w:r w:rsidRPr="00033231">
        <w:t>Shirley tressaillit</w:t>
      </w:r>
      <w:r w:rsidR="004F69D6">
        <w:t>.</w:t>
      </w:r>
    </w:p>
    <w:p w14:paraId="4DCF0206" w14:textId="77777777" w:rsidR="004F69D6" w:rsidRDefault="004F69D6" w:rsidP="0021796F">
      <w:r>
        <w:t>« </w:t>
      </w:r>
      <w:r w:rsidR="00000000" w:rsidRPr="00033231">
        <w:t>Quoi</w:t>
      </w:r>
      <w:r>
        <w:t xml:space="preserve"> ! </w:t>
      </w:r>
      <w:r w:rsidR="00000000" w:rsidRPr="00033231">
        <w:t>sitôt</w:t>
      </w:r>
      <w:r>
        <w:t xml:space="preserve"> ? </w:t>
      </w:r>
      <w:r w:rsidR="00000000" w:rsidRPr="00033231">
        <w:t>Est-ce que vous partez déjà</w:t>
      </w:r>
      <w:r>
        <w:t> ?</w:t>
      </w:r>
    </w:p>
    <w:p w14:paraId="637AC464" w14:textId="77777777" w:rsidR="004F69D6" w:rsidRDefault="004F69D6" w:rsidP="0021796F">
      <w:r>
        <w:t>— </w:t>
      </w:r>
      <w:r w:rsidR="00000000" w:rsidRPr="00033231">
        <w:t>Il est neuf heures passées</w:t>
      </w:r>
      <w:r>
        <w:t>.</w:t>
      </w:r>
    </w:p>
    <w:p w14:paraId="144D5448" w14:textId="77777777" w:rsidR="004F69D6" w:rsidRDefault="004F69D6" w:rsidP="0021796F">
      <w:r>
        <w:t>— </w:t>
      </w:r>
      <w:r w:rsidR="00000000" w:rsidRPr="00033231">
        <w:t>Je n</w:t>
      </w:r>
      <w:r>
        <w:t>’</w:t>
      </w:r>
      <w:r w:rsidR="00000000" w:rsidRPr="00033231">
        <w:t>entends jamais l</w:t>
      </w:r>
      <w:r>
        <w:t>’</w:t>
      </w:r>
      <w:r w:rsidR="00000000" w:rsidRPr="00033231">
        <w:t>horloge</w:t>
      </w:r>
      <w:r>
        <w:t xml:space="preserve">. </w:t>
      </w:r>
      <w:r w:rsidR="00000000" w:rsidRPr="00033231">
        <w:t>Vous viendrez encore d</w:t>
      </w:r>
      <w:r w:rsidR="00000000" w:rsidRPr="00033231">
        <w:t>e</w:t>
      </w:r>
      <w:r w:rsidR="00000000" w:rsidRPr="00033231">
        <w:t>main</w:t>
      </w:r>
      <w:r>
        <w:t xml:space="preserve"> ; </w:t>
      </w:r>
      <w:r w:rsidR="00000000" w:rsidRPr="00033231">
        <w:t>et vous serez heureuse cette nuit</w:t>
      </w:r>
      <w:r>
        <w:t xml:space="preserve">, </w:t>
      </w:r>
      <w:r w:rsidR="00000000" w:rsidRPr="00033231">
        <w:t>n</w:t>
      </w:r>
      <w:r>
        <w:t>’</w:t>
      </w:r>
      <w:r w:rsidR="00000000" w:rsidRPr="00033231">
        <w:t>est-ce pas</w:t>
      </w:r>
      <w:r>
        <w:t xml:space="preserve"> ? </w:t>
      </w:r>
      <w:r w:rsidR="00000000" w:rsidRPr="00033231">
        <w:t>Souv</w:t>
      </w:r>
      <w:r w:rsidR="00000000" w:rsidRPr="00033231">
        <w:t>e</w:t>
      </w:r>
      <w:r w:rsidR="00000000" w:rsidRPr="00033231">
        <w:t>nez-vous de nos plans</w:t>
      </w:r>
      <w:r>
        <w:t>.</w:t>
      </w:r>
    </w:p>
    <w:p w14:paraId="79A3CD4F" w14:textId="77CD2690" w:rsidR="00000000" w:rsidRPr="00033231" w:rsidRDefault="004F69D6" w:rsidP="0021796F">
      <w:r>
        <w:t>— </w:t>
      </w:r>
      <w:r w:rsidR="00000000" w:rsidRPr="00033231">
        <w:t>Oui</w:t>
      </w:r>
      <w:r>
        <w:t xml:space="preserve">, </w:t>
      </w:r>
      <w:r w:rsidR="00000000" w:rsidRPr="00033231">
        <w:t>dit Caroline</w:t>
      </w:r>
      <w:r>
        <w:t xml:space="preserve">, </w:t>
      </w:r>
      <w:r w:rsidR="00000000" w:rsidRPr="00033231">
        <w:t>je ne les ai pas oubliés</w:t>
      </w:r>
      <w:r>
        <w:t>. »</w:t>
      </w:r>
    </w:p>
    <w:p w14:paraId="248EA329" w14:textId="77777777" w:rsidR="004F69D6" w:rsidRDefault="00000000" w:rsidP="0021796F">
      <w:r w:rsidRPr="00033231">
        <w:t>Son esprit lui faisait craindre que ni ces plans ni aucun a</w:t>
      </w:r>
      <w:r w:rsidRPr="00033231">
        <w:t>u</w:t>
      </w:r>
      <w:r w:rsidRPr="00033231">
        <w:t>tre ne pussent lui rendre d</w:t>
      </w:r>
      <w:r w:rsidR="004F69D6">
        <w:t>’</w:t>
      </w:r>
      <w:r w:rsidRPr="00033231">
        <w:t>une manière permanente sa tranqui</w:t>
      </w:r>
      <w:r w:rsidRPr="00033231">
        <w:t>l</w:t>
      </w:r>
      <w:r w:rsidRPr="00033231">
        <w:t>lité mentale</w:t>
      </w:r>
      <w:r w:rsidR="004F69D6">
        <w:t xml:space="preserve">. </w:t>
      </w:r>
      <w:r w:rsidRPr="00033231">
        <w:t>Elle se tourna vers Robert</w:t>
      </w:r>
      <w:r w:rsidR="004F69D6">
        <w:t xml:space="preserve">, </w:t>
      </w:r>
      <w:r w:rsidRPr="00033231">
        <w:t>qui se tenait tout près derrière elle</w:t>
      </w:r>
      <w:r w:rsidR="004F69D6">
        <w:t xml:space="preserve"> ; </w:t>
      </w:r>
      <w:r w:rsidRPr="00033231">
        <w:t>au moment où elle levait les yeux</w:t>
      </w:r>
      <w:r w:rsidR="004F69D6">
        <w:t xml:space="preserve">, </w:t>
      </w:r>
      <w:r w:rsidRPr="00033231">
        <w:t>la lumière des bougies qui étaient sur la cheminée tomba en plein sur son v</w:t>
      </w:r>
      <w:r w:rsidRPr="00033231">
        <w:t>i</w:t>
      </w:r>
      <w:r w:rsidRPr="00033231">
        <w:t>s</w:t>
      </w:r>
      <w:r w:rsidRPr="00033231">
        <w:t>a</w:t>
      </w:r>
      <w:r w:rsidRPr="00033231">
        <w:t>ge</w:t>
      </w:r>
      <w:r w:rsidR="004F69D6">
        <w:t xml:space="preserve"> : </w:t>
      </w:r>
      <w:r w:rsidRPr="00033231">
        <w:t>la pâleur</w:t>
      </w:r>
      <w:r w:rsidR="004F69D6">
        <w:t xml:space="preserve">, </w:t>
      </w:r>
      <w:r w:rsidRPr="00033231">
        <w:t>le changement de ce visage</w:t>
      </w:r>
      <w:r w:rsidR="004F69D6">
        <w:t xml:space="preserve">, </w:t>
      </w:r>
      <w:r w:rsidRPr="00033231">
        <w:t>apparurent alors avec toute leur triste signification</w:t>
      </w:r>
      <w:r w:rsidR="004F69D6">
        <w:t xml:space="preserve">. </w:t>
      </w:r>
      <w:r w:rsidRPr="00033231">
        <w:t>Robert avait de bons yeux</w:t>
      </w:r>
      <w:r w:rsidR="004F69D6">
        <w:t xml:space="preserve">, </w:t>
      </w:r>
      <w:r w:rsidRPr="00033231">
        <w:t>et eût pu voir ce changement</w:t>
      </w:r>
      <w:r w:rsidR="004F69D6">
        <w:t xml:space="preserve"> ; </w:t>
      </w:r>
      <w:r w:rsidRPr="00033231">
        <w:t>rien cependant n</w:t>
      </w:r>
      <w:r w:rsidR="004F69D6">
        <w:t>’</w:t>
      </w:r>
      <w:r w:rsidRPr="00033231">
        <w:t>indiqua qu</w:t>
      </w:r>
      <w:r w:rsidR="004F69D6">
        <w:t>’</w:t>
      </w:r>
      <w:r w:rsidRPr="00033231">
        <w:t>il le vît</w:t>
      </w:r>
      <w:r w:rsidR="004F69D6">
        <w:t>.</w:t>
      </w:r>
    </w:p>
    <w:p w14:paraId="6091508E" w14:textId="77777777" w:rsidR="004F69D6" w:rsidRDefault="004F69D6" w:rsidP="0021796F">
      <w:r>
        <w:t>« </w:t>
      </w:r>
      <w:r w:rsidR="00000000" w:rsidRPr="00033231">
        <w:t>Bonsoir</w:t>
      </w:r>
      <w:r>
        <w:t xml:space="preserve"> ! </w:t>
      </w:r>
      <w:r w:rsidR="00000000" w:rsidRPr="00033231">
        <w:t>dit-elle tremblante comme une feuille</w:t>
      </w:r>
      <w:r>
        <w:t xml:space="preserve">, </w:t>
      </w:r>
      <w:r w:rsidR="00000000" w:rsidRPr="00033231">
        <w:t>en lui o</w:t>
      </w:r>
      <w:r w:rsidR="00000000" w:rsidRPr="00033231">
        <w:t>f</w:t>
      </w:r>
      <w:r w:rsidR="00000000" w:rsidRPr="00033231">
        <w:t>frant avec hâte sa main amaigrie</w:t>
      </w:r>
      <w:r>
        <w:t xml:space="preserve">, </w:t>
      </w:r>
      <w:r w:rsidR="00000000" w:rsidRPr="00033231">
        <w:t>et paraissant empressée de se séparer de lui</w:t>
      </w:r>
      <w:r>
        <w:t>.</w:t>
      </w:r>
    </w:p>
    <w:p w14:paraId="55008CB2" w14:textId="77777777" w:rsidR="004F69D6" w:rsidRDefault="004F69D6" w:rsidP="0021796F">
      <w:r>
        <w:t>— </w:t>
      </w:r>
      <w:r w:rsidR="00000000" w:rsidRPr="00033231">
        <w:t>Vous retournez à la maison</w:t>
      </w:r>
      <w:r>
        <w:t xml:space="preserve"> ? </w:t>
      </w:r>
      <w:r w:rsidR="00000000" w:rsidRPr="00033231">
        <w:t>demanda-t-il sans toucher sa main</w:t>
      </w:r>
      <w:r>
        <w:t>.</w:t>
      </w:r>
    </w:p>
    <w:p w14:paraId="6FD638C6" w14:textId="77777777" w:rsidR="004F69D6" w:rsidRDefault="004F69D6" w:rsidP="0021796F">
      <w:r>
        <w:lastRenderedPageBreak/>
        <w:t>— </w:t>
      </w:r>
      <w:r w:rsidR="00000000" w:rsidRPr="00033231">
        <w:t>Oui</w:t>
      </w:r>
      <w:r>
        <w:t>.</w:t>
      </w:r>
    </w:p>
    <w:p w14:paraId="0B03BC5D" w14:textId="77777777" w:rsidR="004F69D6" w:rsidRDefault="004F69D6" w:rsidP="0021796F">
      <w:r>
        <w:t>— </w:t>
      </w:r>
      <w:r w:rsidR="00000000" w:rsidRPr="00033231">
        <w:t>Fanny est-elle venue vous chercher</w:t>
      </w:r>
      <w:r>
        <w:t> ?</w:t>
      </w:r>
    </w:p>
    <w:p w14:paraId="1573FAB6" w14:textId="77777777" w:rsidR="004F69D6" w:rsidRDefault="004F69D6" w:rsidP="0021796F">
      <w:r>
        <w:t>— </w:t>
      </w:r>
      <w:r w:rsidR="00000000" w:rsidRPr="00033231">
        <w:t>Oui</w:t>
      </w:r>
      <w:r>
        <w:t>.</w:t>
      </w:r>
    </w:p>
    <w:p w14:paraId="7F8F5914" w14:textId="295DFB07" w:rsidR="00000000" w:rsidRPr="00033231" w:rsidRDefault="004F69D6" w:rsidP="0021796F">
      <w:r>
        <w:t>— </w:t>
      </w:r>
      <w:r w:rsidR="00000000" w:rsidRPr="00033231">
        <w:t>Je puis vous accompagner une partie du chemin</w:t>
      </w:r>
      <w:r>
        <w:t xml:space="preserve"> ; </w:t>
      </w:r>
      <w:r w:rsidR="00000000" w:rsidRPr="00033231">
        <w:t>non jusqu</w:t>
      </w:r>
      <w:r>
        <w:t>’</w:t>
      </w:r>
      <w:r w:rsidR="00000000" w:rsidRPr="00033231">
        <w:t>au presbytère</w:t>
      </w:r>
      <w:r>
        <w:t xml:space="preserve">, </w:t>
      </w:r>
      <w:r w:rsidR="00000000" w:rsidRPr="00033231">
        <w:t>cependant</w:t>
      </w:r>
      <w:r>
        <w:t xml:space="preserve">, </w:t>
      </w:r>
      <w:r w:rsidR="00000000" w:rsidRPr="00033231">
        <w:t xml:space="preserve">de peur que mon vieil ami </w:t>
      </w:r>
      <w:proofErr w:type="spellStart"/>
      <w:r w:rsidR="00000000" w:rsidRPr="00033231">
        <w:t>Hel</w:t>
      </w:r>
      <w:r w:rsidR="00000000" w:rsidRPr="00033231">
        <w:t>s</w:t>
      </w:r>
      <w:r w:rsidR="00000000" w:rsidRPr="00033231">
        <w:t>tone</w:t>
      </w:r>
      <w:proofErr w:type="spellEnd"/>
      <w:r w:rsidR="00000000" w:rsidRPr="00033231">
        <w:t xml:space="preserve"> ne me tire un coup de fusil de sa fenêtre</w:t>
      </w:r>
      <w:r>
        <w:t>. »</w:t>
      </w:r>
    </w:p>
    <w:p w14:paraId="65F56FBE" w14:textId="77777777" w:rsidR="004F69D6" w:rsidRDefault="00000000" w:rsidP="0021796F">
      <w:r w:rsidRPr="00033231">
        <w:t>Il prit son chapeau en riant</w:t>
      </w:r>
      <w:r w:rsidR="004F69D6">
        <w:t>.</w:t>
      </w:r>
    </w:p>
    <w:p w14:paraId="2E48B258" w14:textId="77777777" w:rsidR="004F69D6" w:rsidRDefault="00000000" w:rsidP="0021796F">
      <w:r w:rsidRPr="00033231">
        <w:t>Caroline parla de dérangement inutile</w:t>
      </w:r>
      <w:r w:rsidR="004F69D6">
        <w:t xml:space="preserve"> : </w:t>
      </w:r>
      <w:r w:rsidRPr="00033231">
        <w:t>il lui dit de mettre son chapeau et son châle</w:t>
      </w:r>
      <w:r w:rsidR="004F69D6">
        <w:t xml:space="preserve">. </w:t>
      </w:r>
      <w:r w:rsidRPr="00033231">
        <w:t>Elle se trouva prête à l</w:t>
      </w:r>
      <w:r w:rsidR="004F69D6">
        <w:t>’</w:t>
      </w:r>
      <w:r w:rsidRPr="00033231">
        <w:t>instant</w:t>
      </w:r>
      <w:r w:rsidR="004F69D6">
        <w:t xml:space="preserve">, </w:t>
      </w:r>
      <w:r w:rsidRPr="00033231">
        <w:t>et ils furent bientôt tous deux en plein air</w:t>
      </w:r>
      <w:r w:rsidR="004F69D6">
        <w:t xml:space="preserve">. </w:t>
      </w:r>
      <w:r w:rsidRPr="00033231">
        <w:t>Moore prit sa main sous son bras</w:t>
      </w:r>
      <w:r w:rsidR="004F69D6">
        <w:t xml:space="preserve">, </w:t>
      </w:r>
      <w:r w:rsidRPr="00033231">
        <w:t>de la même manière qu</w:t>
      </w:r>
      <w:r w:rsidR="004F69D6">
        <w:t>’</w:t>
      </w:r>
      <w:r w:rsidRPr="00033231">
        <w:t>autrefois</w:t>
      </w:r>
      <w:r w:rsidR="004F69D6">
        <w:t xml:space="preserve">, </w:t>
      </w:r>
      <w:r w:rsidRPr="00033231">
        <w:t>de cette manière qu</w:t>
      </w:r>
      <w:r w:rsidR="004F69D6">
        <w:t>’</w:t>
      </w:r>
      <w:r w:rsidRPr="00033231">
        <w:t>elle trouvait toujours si aimable</w:t>
      </w:r>
      <w:r w:rsidR="004F69D6">
        <w:t>.</w:t>
      </w:r>
    </w:p>
    <w:p w14:paraId="209787D5" w14:textId="77777777" w:rsidR="004F69D6" w:rsidRDefault="004F69D6" w:rsidP="0021796F">
      <w:r>
        <w:t>« </w:t>
      </w:r>
      <w:r w:rsidR="00000000" w:rsidRPr="00033231">
        <w:t>Vous pouvez aller devant</w:t>
      </w:r>
      <w:r>
        <w:t xml:space="preserve">, </w:t>
      </w:r>
      <w:r w:rsidR="00000000" w:rsidRPr="00033231">
        <w:t>Fanny</w:t>
      </w:r>
      <w:r>
        <w:t xml:space="preserve">, </w:t>
      </w:r>
      <w:r w:rsidR="00000000" w:rsidRPr="00033231">
        <w:t>dit-il à la servante</w:t>
      </w:r>
      <w:r>
        <w:t xml:space="preserve"> ; </w:t>
      </w:r>
      <w:r w:rsidR="00000000" w:rsidRPr="00033231">
        <w:t>nous vous rattraperons</w:t>
      </w:r>
      <w:r>
        <w:t>. »</w:t>
      </w:r>
      <w:r w:rsidR="00000000" w:rsidRPr="00033231">
        <w:t xml:space="preserve"> Et lorsqu</w:t>
      </w:r>
      <w:r>
        <w:t>’</w:t>
      </w:r>
      <w:r w:rsidR="00000000" w:rsidRPr="00033231">
        <w:t>elle eut un peu d</w:t>
      </w:r>
      <w:r>
        <w:t>’</w:t>
      </w:r>
      <w:r w:rsidR="00000000" w:rsidRPr="00033231">
        <w:t>avance</w:t>
      </w:r>
      <w:r>
        <w:t xml:space="preserve">, </w:t>
      </w:r>
      <w:r w:rsidR="00000000" w:rsidRPr="00033231">
        <w:t>il prit la main de Caroline dans la sienne</w:t>
      </w:r>
      <w:r>
        <w:t xml:space="preserve">, </w:t>
      </w:r>
      <w:r w:rsidR="00000000" w:rsidRPr="00033231">
        <w:t>et lui dit qu</w:t>
      </w:r>
      <w:r>
        <w:t>’</w:t>
      </w:r>
      <w:r w:rsidR="00000000" w:rsidRPr="00033231">
        <w:t>il était très-content de voir qu</w:t>
      </w:r>
      <w:r>
        <w:t>’</w:t>
      </w:r>
      <w:r w:rsidR="00000000" w:rsidRPr="00033231">
        <w:t xml:space="preserve">elle était une habituée familière à </w:t>
      </w:r>
      <w:proofErr w:type="spellStart"/>
      <w:r w:rsidR="00000000" w:rsidRPr="00033231">
        <w:t>Fieldhead</w:t>
      </w:r>
      <w:proofErr w:type="spellEnd"/>
      <w:r>
        <w:t xml:space="preserve"> ; </w:t>
      </w:r>
      <w:r w:rsidR="00000000" w:rsidRPr="00033231">
        <w:t>qu</w:t>
      </w:r>
      <w:r>
        <w:t>’</w:t>
      </w:r>
      <w:r w:rsidR="00000000" w:rsidRPr="00033231">
        <w:t xml:space="preserve">il espérait que son intimité avec miss </w:t>
      </w:r>
      <w:proofErr w:type="spellStart"/>
      <w:r w:rsidR="00000000" w:rsidRPr="00033231">
        <w:t>Keeldar</w:t>
      </w:r>
      <w:proofErr w:type="spellEnd"/>
      <w:r w:rsidR="00000000" w:rsidRPr="00033231">
        <w:t xml:space="preserve"> continuerait</w:t>
      </w:r>
      <w:r>
        <w:t xml:space="preserve">, </w:t>
      </w:r>
      <w:r w:rsidR="00000000" w:rsidRPr="00033231">
        <w:t>et qu</w:t>
      </w:r>
      <w:r>
        <w:t>’</w:t>
      </w:r>
      <w:r w:rsidR="00000000" w:rsidRPr="00033231">
        <w:t>une telle société ne pouvait lui être qu</w:t>
      </w:r>
      <w:r>
        <w:t>’</w:t>
      </w:r>
      <w:r w:rsidR="00000000" w:rsidRPr="00033231">
        <w:t>agréable et avant</w:t>
      </w:r>
      <w:r w:rsidR="00000000" w:rsidRPr="00033231">
        <w:t>a</w:t>
      </w:r>
      <w:r w:rsidR="00000000" w:rsidRPr="00033231">
        <w:t>ge</w:t>
      </w:r>
      <w:r w:rsidR="00000000" w:rsidRPr="00033231">
        <w:t>u</w:t>
      </w:r>
      <w:r w:rsidR="00000000" w:rsidRPr="00033231">
        <w:t>se</w:t>
      </w:r>
      <w:r>
        <w:t>.</w:t>
      </w:r>
    </w:p>
    <w:p w14:paraId="49F95708" w14:textId="77777777" w:rsidR="004F69D6" w:rsidRDefault="00000000" w:rsidP="0021796F">
      <w:r w:rsidRPr="00033231">
        <w:t>Caroline répondit qu</w:t>
      </w:r>
      <w:r w:rsidR="004F69D6">
        <w:t>’</w:t>
      </w:r>
      <w:r w:rsidRPr="00033231">
        <w:t>elle aimait Shirley</w:t>
      </w:r>
      <w:r w:rsidR="004F69D6">
        <w:t>.</w:t>
      </w:r>
    </w:p>
    <w:p w14:paraId="16572FB8" w14:textId="77777777" w:rsidR="004F69D6" w:rsidRDefault="004F69D6" w:rsidP="0021796F">
      <w:r>
        <w:t>« </w:t>
      </w:r>
      <w:r w:rsidR="00000000" w:rsidRPr="00033231">
        <w:t>Et il n</w:t>
      </w:r>
      <w:r>
        <w:t>’</w:t>
      </w:r>
      <w:r w:rsidR="00000000" w:rsidRPr="00033231">
        <w:t>y a aucun doute que l</w:t>
      </w:r>
      <w:r>
        <w:t>’</w:t>
      </w:r>
      <w:r w:rsidR="00000000" w:rsidRPr="00033231">
        <w:t>affection ne soit réciproque</w:t>
      </w:r>
      <w:r>
        <w:t xml:space="preserve">, </w:t>
      </w:r>
      <w:r w:rsidR="00000000" w:rsidRPr="00033231">
        <w:t>dit Moore</w:t>
      </w:r>
      <w:r>
        <w:t xml:space="preserve"> ; </w:t>
      </w:r>
      <w:r w:rsidR="00000000" w:rsidRPr="00033231">
        <w:t>si elle vous montre de l</w:t>
      </w:r>
      <w:r>
        <w:t>’</w:t>
      </w:r>
      <w:r w:rsidR="00000000" w:rsidRPr="00033231">
        <w:t>amitié</w:t>
      </w:r>
      <w:r>
        <w:t xml:space="preserve">, </w:t>
      </w:r>
      <w:r w:rsidR="00000000" w:rsidRPr="00033231">
        <w:t>soyez certaine qu</w:t>
      </w:r>
      <w:r>
        <w:t>’</w:t>
      </w:r>
      <w:r w:rsidR="00000000" w:rsidRPr="00033231">
        <w:t>elle est sincère</w:t>
      </w:r>
      <w:r>
        <w:t xml:space="preserve"> : </w:t>
      </w:r>
      <w:r w:rsidR="00000000" w:rsidRPr="00033231">
        <w:t>elle ne peut feindre</w:t>
      </w:r>
      <w:r>
        <w:t xml:space="preserve"> ; </w:t>
      </w:r>
      <w:r w:rsidR="00000000" w:rsidRPr="00033231">
        <w:t>elle méprise l</w:t>
      </w:r>
      <w:r>
        <w:t>’</w:t>
      </w:r>
      <w:r w:rsidR="00000000" w:rsidRPr="00033231">
        <w:t>hypocrisie</w:t>
      </w:r>
      <w:r>
        <w:t xml:space="preserve">. </w:t>
      </w:r>
      <w:r w:rsidR="00000000" w:rsidRPr="00033231">
        <w:t>Et vous</w:t>
      </w:r>
      <w:r>
        <w:t xml:space="preserve">, </w:t>
      </w:r>
      <w:r w:rsidR="00000000" w:rsidRPr="00033231">
        <w:t>Caroline</w:t>
      </w:r>
      <w:r>
        <w:t xml:space="preserve">, </w:t>
      </w:r>
      <w:r w:rsidR="00000000" w:rsidRPr="00033231">
        <w:t xml:space="preserve">ne vous reverrons-nous plus au cottage de </w:t>
      </w:r>
      <w:proofErr w:type="spellStart"/>
      <w:r w:rsidR="00000000" w:rsidRPr="00033231">
        <w:t>Ho</w:t>
      </w:r>
      <w:r w:rsidR="00000000" w:rsidRPr="00033231">
        <w:t>l</w:t>
      </w:r>
      <w:r w:rsidR="00000000" w:rsidRPr="00033231">
        <w:t>low</w:t>
      </w:r>
      <w:proofErr w:type="spellEnd"/>
      <w:r>
        <w:t> ?</w:t>
      </w:r>
    </w:p>
    <w:p w14:paraId="6E1CDB40" w14:textId="77777777" w:rsidR="004F69D6" w:rsidRDefault="004F69D6" w:rsidP="0021796F">
      <w:r>
        <w:t>— </w:t>
      </w:r>
      <w:r w:rsidR="00000000" w:rsidRPr="00033231">
        <w:t>Je crois que non</w:t>
      </w:r>
      <w:r>
        <w:t xml:space="preserve">, </w:t>
      </w:r>
      <w:r w:rsidR="00000000" w:rsidRPr="00033231">
        <w:t>à moins que mon oncle ne change d</w:t>
      </w:r>
      <w:r>
        <w:t>’</w:t>
      </w:r>
      <w:r w:rsidR="00000000" w:rsidRPr="00033231">
        <w:t>avis</w:t>
      </w:r>
      <w:r>
        <w:t>.</w:t>
      </w:r>
    </w:p>
    <w:p w14:paraId="70766B87" w14:textId="77777777" w:rsidR="004F69D6" w:rsidRDefault="004F69D6" w:rsidP="0021796F">
      <w:r>
        <w:lastRenderedPageBreak/>
        <w:t>— </w:t>
      </w:r>
      <w:r w:rsidR="00000000" w:rsidRPr="00033231">
        <w:t>Êtes-vous bien seule</w:t>
      </w:r>
      <w:r>
        <w:t xml:space="preserve">, </w:t>
      </w:r>
      <w:r w:rsidR="00000000" w:rsidRPr="00033231">
        <w:t>maintenant</w:t>
      </w:r>
      <w:r>
        <w:t> ?</w:t>
      </w:r>
    </w:p>
    <w:p w14:paraId="72822476" w14:textId="77777777" w:rsidR="004F69D6" w:rsidRDefault="004F69D6" w:rsidP="0021796F">
      <w:r>
        <w:t>— </w:t>
      </w:r>
      <w:r w:rsidR="00000000" w:rsidRPr="00033231">
        <w:t>Oui</w:t>
      </w:r>
      <w:r>
        <w:t xml:space="preserve">, </w:t>
      </w:r>
      <w:r w:rsidR="00000000" w:rsidRPr="00033231">
        <w:t>beaucoup</w:t>
      </w:r>
      <w:r>
        <w:t xml:space="preserve">. </w:t>
      </w:r>
      <w:r w:rsidR="00000000" w:rsidRPr="00033231">
        <w:t>Je n</w:t>
      </w:r>
      <w:r>
        <w:t>’</w:t>
      </w:r>
      <w:r w:rsidR="00000000" w:rsidRPr="00033231">
        <w:t>éprouve guère de plaisir dans aucune société</w:t>
      </w:r>
      <w:r>
        <w:t xml:space="preserve">, </w:t>
      </w:r>
      <w:r w:rsidR="00000000" w:rsidRPr="00033231">
        <w:t xml:space="preserve">excepté celle de miss </w:t>
      </w:r>
      <w:proofErr w:type="spellStart"/>
      <w:r w:rsidR="00000000" w:rsidRPr="00033231">
        <w:t>Keeldar</w:t>
      </w:r>
      <w:proofErr w:type="spellEnd"/>
      <w:r>
        <w:t>.</w:t>
      </w:r>
    </w:p>
    <w:p w14:paraId="5D196E0A" w14:textId="77777777" w:rsidR="004F69D6" w:rsidRDefault="004F69D6" w:rsidP="0021796F">
      <w:r>
        <w:t>— </w:t>
      </w:r>
      <w:r w:rsidR="00000000" w:rsidRPr="00033231">
        <w:t>Avez-vous été bien portante</w:t>
      </w:r>
      <w:r>
        <w:t xml:space="preserve">, </w:t>
      </w:r>
      <w:r w:rsidR="00000000" w:rsidRPr="00033231">
        <w:t>dernièrement</w:t>
      </w:r>
      <w:r>
        <w:t> ?</w:t>
      </w:r>
    </w:p>
    <w:p w14:paraId="035F339F" w14:textId="77777777" w:rsidR="004F69D6" w:rsidRDefault="004F69D6" w:rsidP="0021796F">
      <w:r>
        <w:t>— </w:t>
      </w:r>
      <w:r w:rsidR="00000000" w:rsidRPr="00033231">
        <w:t>Très-bien</w:t>
      </w:r>
      <w:r>
        <w:t>.</w:t>
      </w:r>
    </w:p>
    <w:p w14:paraId="5FED5EC5" w14:textId="77777777" w:rsidR="004F69D6" w:rsidRDefault="004F69D6" w:rsidP="0021796F">
      <w:r>
        <w:t>— </w:t>
      </w:r>
      <w:r w:rsidR="00000000" w:rsidRPr="00033231">
        <w:t>Vous devez prendre soin de vous</w:t>
      </w:r>
      <w:r>
        <w:t xml:space="preserve">. </w:t>
      </w:r>
      <w:r w:rsidR="00000000" w:rsidRPr="00033231">
        <w:t>Surtout ne négligez pas l</w:t>
      </w:r>
      <w:r>
        <w:t>’</w:t>
      </w:r>
      <w:r w:rsidR="00000000" w:rsidRPr="00033231">
        <w:t>exercice</w:t>
      </w:r>
      <w:r>
        <w:t xml:space="preserve">. </w:t>
      </w:r>
      <w:r w:rsidR="00000000" w:rsidRPr="00033231">
        <w:t>Savez-vous qu</w:t>
      </w:r>
      <w:r>
        <w:t>’</w:t>
      </w:r>
      <w:r w:rsidR="00000000" w:rsidRPr="00033231">
        <w:t>il me semblait que vous étiez un peu changée</w:t>
      </w:r>
      <w:r>
        <w:t xml:space="preserve">, </w:t>
      </w:r>
      <w:r w:rsidR="00000000" w:rsidRPr="00033231">
        <w:t>un peu maigre et pâle</w:t>
      </w:r>
      <w:r>
        <w:t xml:space="preserve"> ? </w:t>
      </w:r>
      <w:r w:rsidR="00000000" w:rsidRPr="00033231">
        <w:t>Votre oncle est-il bon pour vous</w:t>
      </w:r>
      <w:r>
        <w:t> ?</w:t>
      </w:r>
    </w:p>
    <w:p w14:paraId="762EAF23" w14:textId="77777777" w:rsidR="004F69D6" w:rsidRDefault="004F69D6" w:rsidP="0021796F">
      <w:r>
        <w:t>— </w:t>
      </w:r>
      <w:r w:rsidR="00000000" w:rsidRPr="00033231">
        <w:t>Oui</w:t>
      </w:r>
      <w:r>
        <w:t xml:space="preserve"> ; </w:t>
      </w:r>
      <w:r w:rsidR="00000000" w:rsidRPr="00033231">
        <w:t>il est ce qu</w:t>
      </w:r>
      <w:r>
        <w:t>’</w:t>
      </w:r>
      <w:r w:rsidR="00000000" w:rsidRPr="00033231">
        <w:t>il est toujours</w:t>
      </w:r>
      <w:r>
        <w:t>.</w:t>
      </w:r>
    </w:p>
    <w:p w14:paraId="7A54A54D" w14:textId="77777777" w:rsidR="004F69D6" w:rsidRDefault="004F69D6" w:rsidP="0021796F">
      <w:r>
        <w:t>— </w:t>
      </w:r>
      <w:r w:rsidR="00000000" w:rsidRPr="00033231">
        <w:t>Pas trop tendre</w:t>
      </w:r>
      <w:r>
        <w:t xml:space="preserve">, </w:t>
      </w:r>
      <w:r w:rsidR="00000000" w:rsidRPr="00033231">
        <w:t>vous voulez dire</w:t>
      </w:r>
      <w:r>
        <w:t xml:space="preserve"> ; </w:t>
      </w:r>
      <w:r w:rsidR="00000000" w:rsidRPr="00033231">
        <w:t>pas trop empressé</w:t>
      </w:r>
      <w:r>
        <w:t xml:space="preserve">, </w:t>
      </w:r>
      <w:r w:rsidR="00000000" w:rsidRPr="00033231">
        <w:t>ni attentif</w:t>
      </w:r>
      <w:r>
        <w:t xml:space="preserve">. </w:t>
      </w:r>
      <w:r w:rsidR="00000000" w:rsidRPr="00033231">
        <w:t>Et quel mal avez-vous</w:t>
      </w:r>
      <w:r>
        <w:t xml:space="preserve">, </w:t>
      </w:r>
      <w:r w:rsidR="00000000" w:rsidRPr="00033231">
        <w:t>alors</w:t>
      </w:r>
      <w:r>
        <w:t xml:space="preserve"> ? </w:t>
      </w:r>
      <w:r w:rsidR="00000000" w:rsidRPr="00033231">
        <w:t>Dites-le-moi</w:t>
      </w:r>
      <w:r>
        <w:t xml:space="preserve">, </w:t>
      </w:r>
      <w:r w:rsidR="00000000" w:rsidRPr="00033231">
        <w:t>Lina</w:t>
      </w:r>
      <w:r>
        <w:t>.</w:t>
      </w:r>
    </w:p>
    <w:p w14:paraId="3DF0F163" w14:textId="77777777" w:rsidR="004F69D6" w:rsidRDefault="004F69D6" w:rsidP="0021796F">
      <w:r>
        <w:t>— </w:t>
      </w:r>
      <w:r w:rsidR="00000000" w:rsidRPr="00033231">
        <w:t>Rien</w:t>
      </w:r>
      <w:r>
        <w:t xml:space="preserve">, </w:t>
      </w:r>
      <w:r w:rsidR="00000000" w:rsidRPr="00033231">
        <w:t>Robert</w:t>
      </w:r>
      <w:r>
        <w:t xml:space="preserve"> ; </w:t>
      </w:r>
      <w:r w:rsidR="00000000" w:rsidRPr="00033231">
        <w:t>mais sa voix tremblait</w:t>
      </w:r>
      <w:r>
        <w:t>.</w:t>
      </w:r>
    </w:p>
    <w:p w14:paraId="620F6ADC" w14:textId="77777777" w:rsidR="004F69D6" w:rsidRDefault="004F69D6" w:rsidP="0021796F">
      <w:r>
        <w:t>— </w:t>
      </w:r>
      <w:r w:rsidR="00000000" w:rsidRPr="00033231">
        <w:t>C</w:t>
      </w:r>
      <w:r>
        <w:t>’</w:t>
      </w:r>
      <w:r w:rsidR="00000000" w:rsidRPr="00033231">
        <w:t>est-à-dire rien que vous veuillez me confier</w:t>
      </w:r>
      <w:r>
        <w:t xml:space="preserve"> ; </w:t>
      </w:r>
      <w:r w:rsidR="00000000" w:rsidRPr="00033231">
        <w:t>je ne dois pas être dans votre confidence</w:t>
      </w:r>
      <w:r>
        <w:t xml:space="preserve">. </w:t>
      </w:r>
      <w:r w:rsidR="00000000" w:rsidRPr="00033231">
        <w:t>La séparation doit-elle donc nous rendre tout à fait étrangers</w:t>
      </w:r>
      <w:r>
        <w:t> ?</w:t>
      </w:r>
    </w:p>
    <w:p w14:paraId="426F951E" w14:textId="77777777" w:rsidR="004F69D6" w:rsidRDefault="004F69D6" w:rsidP="0021796F">
      <w:r>
        <w:t>— </w:t>
      </w:r>
      <w:r w:rsidR="00000000" w:rsidRPr="00033231">
        <w:t>Je ne sais</w:t>
      </w:r>
      <w:r>
        <w:t xml:space="preserve">. </w:t>
      </w:r>
      <w:r w:rsidR="00000000" w:rsidRPr="00033231">
        <w:t>Je le crains presque quelquefois</w:t>
      </w:r>
      <w:r>
        <w:t>.</w:t>
      </w:r>
    </w:p>
    <w:p w14:paraId="381D851A" w14:textId="77777777" w:rsidR="004F69D6" w:rsidRDefault="004F69D6" w:rsidP="0021796F">
      <w:r>
        <w:t>— </w:t>
      </w:r>
      <w:r w:rsidR="00000000" w:rsidRPr="00033231">
        <w:t>Mais elle ne doit point avoir cet effet</w:t>
      </w:r>
      <w:r>
        <w:t xml:space="preserve">. </w:t>
      </w:r>
      <w:r w:rsidR="00000000" w:rsidRPr="00033231">
        <w:t>Doit-on oublier les vieilles connaissances</w:t>
      </w:r>
      <w:r>
        <w:t xml:space="preserve">, </w:t>
      </w:r>
      <w:r w:rsidR="00000000" w:rsidRPr="00033231">
        <w:t>les jours passés</w:t>
      </w:r>
      <w:r>
        <w:t> ?</w:t>
      </w:r>
    </w:p>
    <w:p w14:paraId="0089C1D8" w14:textId="77777777" w:rsidR="004F69D6" w:rsidRDefault="004F69D6" w:rsidP="0021796F">
      <w:r>
        <w:t>— </w:t>
      </w:r>
      <w:r w:rsidR="00000000" w:rsidRPr="00033231">
        <w:t>Robert</w:t>
      </w:r>
      <w:r>
        <w:t xml:space="preserve">, </w:t>
      </w:r>
      <w:r w:rsidR="00000000" w:rsidRPr="00033231">
        <w:t>je n</w:t>
      </w:r>
      <w:r>
        <w:t>’</w:t>
      </w:r>
      <w:r w:rsidR="00000000" w:rsidRPr="00033231">
        <w:t>oublie pas</w:t>
      </w:r>
      <w:r>
        <w:t>.</w:t>
      </w:r>
    </w:p>
    <w:p w14:paraId="49A7AC7E" w14:textId="77777777" w:rsidR="004F69D6" w:rsidRDefault="004F69D6" w:rsidP="0021796F">
      <w:r>
        <w:t>— </w:t>
      </w:r>
      <w:r w:rsidR="00000000" w:rsidRPr="00033231">
        <w:t>Il y a deux mois</w:t>
      </w:r>
      <w:r>
        <w:t xml:space="preserve">, </w:t>
      </w:r>
      <w:r w:rsidR="00000000" w:rsidRPr="00033231">
        <w:t>je crois</w:t>
      </w:r>
      <w:r>
        <w:t xml:space="preserve">, </w:t>
      </w:r>
      <w:r w:rsidR="00000000" w:rsidRPr="00033231">
        <w:t>Caroline</w:t>
      </w:r>
      <w:r>
        <w:t xml:space="preserve">, </w:t>
      </w:r>
      <w:r w:rsidR="00000000" w:rsidRPr="00033231">
        <w:t>que vous n</w:t>
      </w:r>
      <w:r>
        <w:t>’</w:t>
      </w:r>
      <w:r w:rsidR="00000000" w:rsidRPr="00033231">
        <w:t>êtes venue au cottage</w:t>
      </w:r>
      <w:r>
        <w:t> ?</w:t>
      </w:r>
    </w:p>
    <w:p w14:paraId="1E48D11F" w14:textId="77777777" w:rsidR="004F69D6" w:rsidRDefault="004F69D6" w:rsidP="0021796F">
      <w:r>
        <w:t>— </w:t>
      </w:r>
      <w:r w:rsidR="00000000" w:rsidRPr="00033231">
        <w:t>Que je n</w:t>
      </w:r>
      <w:r>
        <w:t>’</w:t>
      </w:r>
      <w:r w:rsidR="00000000" w:rsidRPr="00033231">
        <w:t>y suis entrée</w:t>
      </w:r>
      <w:r>
        <w:t xml:space="preserve">, </w:t>
      </w:r>
      <w:r w:rsidR="00000000" w:rsidRPr="00033231">
        <w:t>oui</w:t>
      </w:r>
      <w:r>
        <w:t>.</w:t>
      </w:r>
    </w:p>
    <w:p w14:paraId="00D33DBA" w14:textId="77777777" w:rsidR="004F69D6" w:rsidRDefault="004F69D6" w:rsidP="0021796F">
      <w:r>
        <w:t>— </w:t>
      </w:r>
      <w:r w:rsidR="00000000" w:rsidRPr="00033231">
        <w:t>Êtes-vous venue quelquefois de ce côté</w:t>
      </w:r>
      <w:r>
        <w:t xml:space="preserve">, </w:t>
      </w:r>
      <w:r w:rsidR="00000000" w:rsidRPr="00033231">
        <w:t>dans vos prom</w:t>
      </w:r>
      <w:r w:rsidR="00000000" w:rsidRPr="00033231">
        <w:t>e</w:t>
      </w:r>
      <w:r w:rsidR="00000000" w:rsidRPr="00033231">
        <w:t>nades</w:t>
      </w:r>
      <w:r>
        <w:t> ?</w:t>
      </w:r>
    </w:p>
    <w:p w14:paraId="1A56F77C" w14:textId="77777777" w:rsidR="004F69D6" w:rsidRDefault="004F69D6" w:rsidP="0021796F">
      <w:r>
        <w:lastRenderedPageBreak/>
        <w:t>— </w:t>
      </w:r>
      <w:r w:rsidR="00000000" w:rsidRPr="00033231">
        <w:t>Je suis allée en haut des champs quelquefois</w:t>
      </w:r>
      <w:r>
        <w:t xml:space="preserve">, </w:t>
      </w:r>
      <w:r w:rsidR="00000000" w:rsidRPr="00033231">
        <w:t>le soir</w:t>
      </w:r>
      <w:r>
        <w:t xml:space="preserve">, </w:t>
      </w:r>
      <w:r w:rsidR="00000000" w:rsidRPr="00033231">
        <w:t>et j</w:t>
      </w:r>
      <w:r>
        <w:t>’</w:t>
      </w:r>
      <w:r w:rsidR="00000000" w:rsidRPr="00033231">
        <w:t>ai regardé en bas</w:t>
      </w:r>
      <w:r>
        <w:t xml:space="preserve">. </w:t>
      </w:r>
      <w:r w:rsidR="00000000" w:rsidRPr="00033231">
        <w:t>Une fois je vis Hortense dans le jardin</w:t>
      </w:r>
      <w:r>
        <w:t xml:space="preserve">, </w:t>
      </w:r>
      <w:r w:rsidR="00000000" w:rsidRPr="00033231">
        <w:t>arr</w:t>
      </w:r>
      <w:r w:rsidR="00000000" w:rsidRPr="00033231">
        <w:t>o</w:t>
      </w:r>
      <w:r w:rsidR="00000000" w:rsidRPr="00033231">
        <w:t>sant ses fleurs</w:t>
      </w:r>
      <w:r>
        <w:t xml:space="preserve">, </w:t>
      </w:r>
      <w:r w:rsidR="00000000" w:rsidRPr="00033231">
        <w:t>et je sais à quelle heure vous allumez votre la</w:t>
      </w:r>
      <w:r w:rsidR="00000000" w:rsidRPr="00033231">
        <w:t>m</w:t>
      </w:r>
      <w:r w:rsidR="00000000" w:rsidRPr="00033231">
        <w:t>pe dans le comptoir</w:t>
      </w:r>
      <w:r>
        <w:t xml:space="preserve">. </w:t>
      </w:r>
      <w:r w:rsidR="00000000" w:rsidRPr="00033231">
        <w:t>J</w:t>
      </w:r>
      <w:r>
        <w:t>’</w:t>
      </w:r>
      <w:r w:rsidR="00000000" w:rsidRPr="00033231">
        <w:t>ai attendu quelquefois qu</w:t>
      </w:r>
      <w:r>
        <w:t>’</w:t>
      </w:r>
      <w:r w:rsidR="00000000" w:rsidRPr="00033231">
        <w:t>elle brillât</w:t>
      </w:r>
      <w:r>
        <w:t xml:space="preserve">, </w:t>
      </w:r>
      <w:r w:rsidR="00000000" w:rsidRPr="00033231">
        <w:t>et je vous ai vu vous pencher entre elle et la fenêtre</w:t>
      </w:r>
      <w:r>
        <w:t xml:space="preserve">. </w:t>
      </w:r>
      <w:r w:rsidR="00000000" w:rsidRPr="00033231">
        <w:t>Je savais que c</w:t>
      </w:r>
      <w:r>
        <w:t>’</w:t>
      </w:r>
      <w:r w:rsidR="00000000" w:rsidRPr="00033231">
        <w:t>était vous</w:t>
      </w:r>
      <w:r>
        <w:t xml:space="preserve"> ; </w:t>
      </w:r>
      <w:r w:rsidR="00000000" w:rsidRPr="00033231">
        <w:t>je pouvais presque distinguer les contours de votre personne</w:t>
      </w:r>
      <w:r>
        <w:t>.</w:t>
      </w:r>
    </w:p>
    <w:p w14:paraId="48747EF6" w14:textId="77777777" w:rsidR="004F69D6" w:rsidRDefault="004F69D6" w:rsidP="0021796F">
      <w:r>
        <w:t>— </w:t>
      </w:r>
      <w:r w:rsidR="00000000" w:rsidRPr="00033231">
        <w:t>Je m</w:t>
      </w:r>
      <w:r>
        <w:t>’</w:t>
      </w:r>
      <w:r w:rsidR="00000000" w:rsidRPr="00033231">
        <w:t>étonne de ne vous avoir jamais rencontrée</w:t>
      </w:r>
      <w:r>
        <w:t xml:space="preserve">. </w:t>
      </w:r>
      <w:r w:rsidR="00000000" w:rsidRPr="00033231">
        <w:t>Je me promène de temps en temps jusqu</w:t>
      </w:r>
      <w:r>
        <w:t>’</w:t>
      </w:r>
      <w:r w:rsidR="00000000" w:rsidRPr="00033231">
        <w:t xml:space="preserve">en haut des champs de </w:t>
      </w:r>
      <w:proofErr w:type="spellStart"/>
      <w:r w:rsidR="00000000" w:rsidRPr="00033231">
        <w:t>Ho</w:t>
      </w:r>
      <w:r w:rsidR="00000000" w:rsidRPr="00033231">
        <w:t>l</w:t>
      </w:r>
      <w:r w:rsidR="00000000" w:rsidRPr="00033231">
        <w:t>low</w:t>
      </w:r>
      <w:proofErr w:type="spellEnd"/>
      <w:r>
        <w:t xml:space="preserve">, </w:t>
      </w:r>
      <w:r w:rsidR="00000000" w:rsidRPr="00033231">
        <w:t>après le coucher du soleil</w:t>
      </w:r>
      <w:r>
        <w:t>.</w:t>
      </w:r>
    </w:p>
    <w:p w14:paraId="42529CDE" w14:textId="77777777" w:rsidR="004F69D6" w:rsidRDefault="004F69D6" w:rsidP="0021796F">
      <w:r>
        <w:t>— </w:t>
      </w:r>
      <w:r w:rsidR="00000000" w:rsidRPr="00033231">
        <w:t>Je le sais</w:t>
      </w:r>
      <w:r>
        <w:t xml:space="preserve"> ; </w:t>
      </w:r>
      <w:r w:rsidR="00000000" w:rsidRPr="00033231">
        <w:t>j</w:t>
      </w:r>
      <w:r>
        <w:t>’</w:t>
      </w:r>
      <w:r w:rsidR="00000000" w:rsidRPr="00033231">
        <w:t>aurais presque pu vous parler un soir</w:t>
      </w:r>
      <w:r>
        <w:t xml:space="preserve"> : </w:t>
      </w:r>
      <w:r w:rsidR="00000000" w:rsidRPr="00033231">
        <w:t>vous passiez si près de moi</w:t>
      </w:r>
      <w:r>
        <w:t> !</w:t>
      </w:r>
    </w:p>
    <w:p w14:paraId="47B60B13" w14:textId="77777777" w:rsidR="004F69D6" w:rsidRDefault="004F69D6" w:rsidP="0021796F">
      <w:r>
        <w:t>— </w:t>
      </w:r>
      <w:r w:rsidR="00000000" w:rsidRPr="00033231">
        <w:t>Vraiment</w:t>
      </w:r>
      <w:r>
        <w:t xml:space="preserve"> : </w:t>
      </w:r>
      <w:r w:rsidR="00000000" w:rsidRPr="00033231">
        <w:t>Je passai près de vous et je ne vous vis pas</w:t>
      </w:r>
      <w:r>
        <w:t xml:space="preserve"> ? </w:t>
      </w:r>
      <w:r w:rsidR="00000000" w:rsidRPr="00033231">
        <w:t>Étais-je seul</w:t>
      </w:r>
      <w:r>
        <w:t> ?</w:t>
      </w:r>
    </w:p>
    <w:p w14:paraId="2B626E33" w14:textId="77777777" w:rsidR="004F69D6" w:rsidRDefault="004F69D6" w:rsidP="0021796F">
      <w:r>
        <w:t>— </w:t>
      </w:r>
      <w:r w:rsidR="00000000" w:rsidRPr="00033231">
        <w:t>Je vous ai vu deux fois</w:t>
      </w:r>
      <w:r>
        <w:t xml:space="preserve"> ; </w:t>
      </w:r>
      <w:r w:rsidR="00000000" w:rsidRPr="00033231">
        <w:t>ni l</w:t>
      </w:r>
      <w:r>
        <w:t>’</w:t>
      </w:r>
      <w:r w:rsidR="00000000" w:rsidRPr="00033231">
        <w:t>une ni l</w:t>
      </w:r>
      <w:r>
        <w:t>’</w:t>
      </w:r>
      <w:r w:rsidR="00000000" w:rsidRPr="00033231">
        <w:t>autre fois vous n</w:t>
      </w:r>
      <w:r>
        <w:t>’</w:t>
      </w:r>
      <w:r w:rsidR="00000000" w:rsidRPr="00033231">
        <w:t>étiez seul</w:t>
      </w:r>
      <w:r>
        <w:t>.</w:t>
      </w:r>
    </w:p>
    <w:p w14:paraId="47E7A108" w14:textId="52D604CA" w:rsidR="004F69D6" w:rsidRDefault="004F69D6" w:rsidP="0021796F">
      <w:r>
        <w:t>— </w:t>
      </w:r>
      <w:r w:rsidR="00000000" w:rsidRPr="00033231">
        <w:t>Qui était mon compagnon</w:t>
      </w:r>
      <w:r>
        <w:t xml:space="preserve"> ? </w:t>
      </w:r>
      <w:r w:rsidR="00000000" w:rsidRPr="00033231">
        <w:t xml:space="preserve">Probablement nul autre que </w:t>
      </w:r>
      <w:r>
        <w:t>Joe</w:t>
      </w:r>
      <w:r w:rsidR="00000000" w:rsidRPr="00033231">
        <w:t xml:space="preserve"> Scott</w:t>
      </w:r>
      <w:r>
        <w:t xml:space="preserve">, </w:t>
      </w:r>
      <w:r w:rsidR="00000000" w:rsidRPr="00033231">
        <w:t>ou ma propre ombre</w:t>
      </w:r>
      <w:r>
        <w:t xml:space="preserve">, </w:t>
      </w:r>
      <w:r w:rsidR="00000000" w:rsidRPr="00033231">
        <w:t>au clair de lune</w:t>
      </w:r>
      <w:r>
        <w:t>.</w:t>
      </w:r>
    </w:p>
    <w:p w14:paraId="18874FED" w14:textId="4B5656C2" w:rsidR="004F69D6" w:rsidRDefault="004F69D6" w:rsidP="0021796F">
      <w:r>
        <w:t>— </w:t>
      </w:r>
      <w:r w:rsidR="00000000" w:rsidRPr="00033231">
        <w:t>Non</w:t>
      </w:r>
      <w:r>
        <w:t xml:space="preserve"> : </w:t>
      </w:r>
      <w:r w:rsidR="00000000" w:rsidRPr="00033231">
        <w:t xml:space="preserve">ni </w:t>
      </w:r>
      <w:r>
        <w:t>Joe</w:t>
      </w:r>
      <w:r w:rsidR="00000000" w:rsidRPr="00033231">
        <w:t xml:space="preserve"> Scott ni votre ombre</w:t>
      </w:r>
      <w:r>
        <w:t xml:space="preserve">, </w:t>
      </w:r>
      <w:r w:rsidR="00000000" w:rsidRPr="00033231">
        <w:t>Robert</w:t>
      </w:r>
      <w:r>
        <w:t xml:space="preserve">. </w:t>
      </w:r>
      <w:r w:rsidR="00000000" w:rsidRPr="00033231">
        <w:t xml:space="preserve">La première fois vous étiez avec </w:t>
      </w:r>
      <w:r>
        <w:t>M. </w:t>
      </w:r>
      <w:r w:rsidR="00000000" w:rsidRPr="00033231">
        <w:t>Yorke</w:t>
      </w:r>
      <w:r>
        <w:t xml:space="preserve">, </w:t>
      </w:r>
      <w:r w:rsidR="00000000" w:rsidRPr="00033231">
        <w:t>et la seconde fois</w:t>
      </w:r>
      <w:r>
        <w:t xml:space="preserve">, </w:t>
      </w:r>
      <w:r w:rsidR="00000000" w:rsidRPr="00033231">
        <w:t>ce que vous a</w:t>
      </w:r>
      <w:r w:rsidR="00000000" w:rsidRPr="00033231">
        <w:t>p</w:t>
      </w:r>
      <w:r w:rsidR="00000000" w:rsidRPr="00033231">
        <w:t>pelez votre ombre était une forme qui avait un front blanc et des cheveux noirs</w:t>
      </w:r>
      <w:r>
        <w:t xml:space="preserve">, </w:t>
      </w:r>
      <w:r w:rsidR="00000000" w:rsidRPr="00033231">
        <w:t>et un brillant collier autour du cou</w:t>
      </w:r>
      <w:r>
        <w:t xml:space="preserve"> ; </w:t>
      </w:r>
      <w:r w:rsidR="00000000" w:rsidRPr="00033231">
        <w:t>mais je ne fis que vous entrevoir</w:t>
      </w:r>
      <w:r>
        <w:t xml:space="preserve">, </w:t>
      </w:r>
      <w:r w:rsidR="00000000" w:rsidRPr="00033231">
        <w:t>ainsi que votre jolie ombre</w:t>
      </w:r>
      <w:r>
        <w:t xml:space="preserve"> ; </w:t>
      </w:r>
      <w:r w:rsidR="00000000" w:rsidRPr="00033231">
        <w:t>je ne demeurai point pour entendre votre conversation</w:t>
      </w:r>
      <w:r>
        <w:t>.</w:t>
      </w:r>
    </w:p>
    <w:p w14:paraId="3F187BC7" w14:textId="77777777" w:rsidR="004F69D6" w:rsidRDefault="004F69D6" w:rsidP="0021796F">
      <w:r>
        <w:t>— </w:t>
      </w:r>
      <w:r w:rsidR="00000000" w:rsidRPr="00033231">
        <w:t>Il paraît que vous marchez invisible</w:t>
      </w:r>
      <w:r>
        <w:t xml:space="preserve">. </w:t>
      </w:r>
      <w:r w:rsidR="00000000" w:rsidRPr="00033231">
        <w:t>J</w:t>
      </w:r>
      <w:r>
        <w:t>’</w:t>
      </w:r>
      <w:r w:rsidR="00000000" w:rsidRPr="00033231">
        <w:t>ai remarqué un anneau à votre doigt</w:t>
      </w:r>
      <w:r>
        <w:t xml:space="preserve">, </w:t>
      </w:r>
      <w:r w:rsidR="00000000" w:rsidRPr="00033231">
        <w:t>ce soir</w:t>
      </w:r>
      <w:r>
        <w:t xml:space="preserve">. </w:t>
      </w:r>
      <w:r w:rsidR="00000000" w:rsidRPr="00033231">
        <w:t>Serait-ce l</w:t>
      </w:r>
      <w:r>
        <w:t>’</w:t>
      </w:r>
      <w:r w:rsidR="00000000" w:rsidRPr="00033231">
        <w:t>anneau de Gygès</w:t>
      </w:r>
      <w:r>
        <w:t xml:space="preserve"> ? </w:t>
      </w:r>
      <w:r w:rsidR="00000000" w:rsidRPr="00033231">
        <w:t>D</w:t>
      </w:r>
      <w:r w:rsidR="00000000" w:rsidRPr="00033231">
        <w:t>é</w:t>
      </w:r>
      <w:r w:rsidR="00000000" w:rsidRPr="00033231">
        <w:t>sormais</w:t>
      </w:r>
      <w:r>
        <w:t xml:space="preserve">, </w:t>
      </w:r>
      <w:r w:rsidR="00000000" w:rsidRPr="00033231">
        <w:t>lorsque je serai assis seul dans mon comptoir</w:t>
      </w:r>
      <w:r>
        <w:t xml:space="preserve">, </w:t>
      </w:r>
      <w:r w:rsidR="00000000" w:rsidRPr="00033231">
        <w:t>à la fin de la nuit</w:t>
      </w:r>
      <w:r>
        <w:t xml:space="preserve">, </w:t>
      </w:r>
      <w:r w:rsidR="00000000" w:rsidRPr="00033231">
        <w:t>je m</w:t>
      </w:r>
      <w:r>
        <w:t>’</w:t>
      </w:r>
      <w:r w:rsidR="00000000" w:rsidRPr="00033231">
        <w:t>imaginerai que Caroline est peut-être là</w:t>
      </w:r>
      <w:r>
        <w:t xml:space="preserve">, </w:t>
      </w:r>
      <w:r w:rsidR="00000000" w:rsidRPr="00033231">
        <w:t>a</w:t>
      </w:r>
      <w:r w:rsidR="00000000" w:rsidRPr="00033231">
        <w:t>p</w:t>
      </w:r>
      <w:r w:rsidR="00000000" w:rsidRPr="00033231">
        <w:t>puyée sur mon épaule</w:t>
      </w:r>
      <w:r>
        <w:t xml:space="preserve">, </w:t>
      </w:r>
      <w:r w:rsidR="00000000" w:rsidRPr="00033231">
        <w:t>lisant avec moi dans le même livre</w:t>
      </w:r>
      <w:r>
        <w:t xml:space="preserve">, </w:t>
      </w:r>
      <w:r w:rsidR="00000000" w:rsidRPr="00033231">
        <w:lastRenderedPageBreak/>
        <w:t>ou assise à côté de moi</w:t>
      </w:r>
      <w:r>
        <w:t xml:space="preserve">, </w:t>
      </w:r>
      <w:r w:rsidR="00000000" w:rsidRPr="00033231">
        <w:t>occupée de sa tâche ordinaire</w:t>
      </w:r>
      <w:r>
        <w:t xml:space="preserve">, </w:t>
      </w:r>
      <w:r w:rsidR="00000000" w:rsidRPr="00033231">
        <w:t>et de temps en temps levant sur mon visage ses yeux invisibles pour y lire mes pensées</w:t>
      </w:r>
      <w:r>
        <w:t>.</w:t>
      </w:r>
    </w:p>
    <w:p w14:paraId="3116798B" w14:textId="77777777" w:rsidR="004F69D6" w:rsidRDefault="004F69D6" w:rsidP="0021796F">
      <w:r>
        <w:t>— </w:t>
      </w:r>
      <w:r w:rsidR="00000000" w:rsidRPr="00033231">
        <w:t>Vous ne devez pas craindre cela</w:t>
      </w:r>
      <w:r>
        <w:t xml:space="preserve">. </w:t>
      </w:r>
      <w:r w:rsidR="00000000" w:rsidRPr="00033231">
        <w:t>Je ne vais pas près de vous</w:t>
      </w:r>
      <w:r>
        <w:t xml:space="preserve"> ; </w:t>
      </w:r>
      <w:r w:rsidR="00000000" w:rsidRPr="00033231">
        <w:t>je me tiens seulement à l</w:t>
      </w:r>
      <w:r>
        <w:t>’</w:t>
      </w:r>
      <w:r w:rsidR="00000000" w:rsidRPr="00033231">
        <w:t>écart</w:t>
      </w:r>
      <w:r>
        <w:t xml:space="preserve">, </w:t>
      </w:r>
      <w:r w:rsidR="00000000" w:rsidRPr="00033231">
        <w:t>surveillant ce qui peut vous arriver</w:t>
      </w:r>
      <w:r>
        <w:t>.</w:t>
      </w:r>
    </w:p>
    <w:p w14:paraId="5BCB5274" w14:textId="77777777" w:rsidR="004F69D6" w:rsidRDefault="004F69D6" w:rsidP="0021796F">
      <w:r>
        <w:t>— </w:t>
      </w:r>
      <w:r w:rsidR="00000000" w:rsidRPr="00033231">
        <w:t>Lorsque je me promène le long des haies</w:t>
      </w:r>
      <w:r>
        <w:t xml:space="preserve">, </w:t>
      </w:r>
      <w:r w:rsidR="00000000" w:rsidRPr="00033231">
        <w:t>le soir</w:t>
      </w:r>
      <w:r>
        <w:t xml:space="preserve">, </w:t>
      </w:r>
      <w:r w:rsidR="00000000" w:rsidRPr="00033231">
        <w:t>après que la fabrique est fermée</w:t>
      </w:r>
      <w:r>
        <w:t xml:space="preserve">, </w:t>
      </w:r>
      <w:r w:rsidR="00000000" w:rsidRPr="00033231">
        <w:t>ou lorsque la nuit je prends la place du gardien</w:t>
      </w:r>
      <w:r>
        <w:t xml:space="preserve">, </w:t>
      </w:r>
      <w:r w:rsidR="00000000" w:rsidRPr="00033231">
        <w:t>je pourrais m</w:t>
      </w:r>
      <w:r>
        <w:t>’</w:t>
      </w:r>
      <w:r w:rsidR="00000000" w:rsidRPr="00033231">
        <w:t>imaginer que le mouvement du petit oiseau sur son nid</w:t>
      </w:r>
      <w:r>
        <w:t xml:space="preserve">, </w:t>
      </w:r>
      <w:r w:rsidR="00000000" w:rsidRPr="00033231">
        <w:t>le bruit de chaque feuille</w:t>
      </w:r>
      <w:r>
        <w:t xml:space="preserve">, </w:t>
      </w:r>
      <w:r w:rsidR="00000000" w:rsidRPr="00033231">
        <w:t>est un de vos mo</w:t>
      </w:r>
      <w:r w:rsidR="00000000" w:rsidRPr="00033231">
        <w:t>u</w:t>
      </w:r>
      <w:r w:rsidR="00000000" w:rsidRPr="00033231">
        <w:t>vements</w:t>
      </w:r>
      <w:r>
        <w:t xml:space="preserve"> ; </w:t>
      </w:r>
      <w:r w:rsidR="00000000" w:rsidRPr="00033231">
        <w:t>l</w:t>
      </w:r>
      <w:r>
        <w:t>’</w:t>
      </w:r>
      <w:r w:rsidR="00000000" w:rsidRPr="00033231">
        <w:t>ombre des arbres prendra votre forme</w:t>
      </w:r>
      <w:r>
        <w:t xml:space="preserve"> ; </w:t>
      </w:r>
      <w:r w:rsidR="00000000" w:rsidRPr="00033231">
        <w:t>dans les blanches fleurs de l</w:t>
      </w:r>
      <w:r>
        <w:t>’</w:t>
      </w:r>
      <w:r w:rsidR="00000000" w:rsidRPr="00033231">
        <w:t>aubépine il me semblera vous voir</w:t>
      </w:r>
      <w:r>
        <w:t xml:space="preserve">, </w:t>
      </w:r>
      <w:r w:rsidR="00000000" w:rsidRPr="00033231">
        <w:t>Lina</w:t>
      </w:r>
      <w:r>
        <w:t xml:space="preserve"> ; </w:t>
      </w:r>
      <w:r w:rsidR="00000000" w:rsidRPr="00033231">
        <w:t>je serai hanté par vous</w:t>
      </w:r>
      <w:r>
        <w:t>.</w:t>
      </w:r>
    </w:p>
    <w:p w14:paraId="4E1D3FDB" w14:textId="77777777" w:rsidR="004F69D6" w:rsidRDefault="004F69D6" w:rsidP="0021796F">
      <w:r>
        <w:t>— </w:t>
      </w:r>
      <w:r w:rsidR="00000000" w:rsidRPr="00033231">
        <w:t>Je ne serai jamais où vous ne voudriez pas que je fusse</w:t>
      </w:r>
      <w:r>
        <w:t xml:space="preserve"> ; </w:t>
      </w:r>
      <w:r w:rsidR="00000000" w:rsidRPr="00033231">
        <w:t>je ne verrai ni n</w:t>
      </w:r>
      <w:r>
        <w:t>’</w:t>
      </w:r>
      <w:r w:rsidR="00000000" w:rsidRPr="00033231">
        <w:t>entendrai jamais ce que vous ne voudriez pas qui fût vu ni entendu</w:t>
      </w:r>
      <w:r>
        <w:t>.</w:t>
      </w:r>
    </w:p>
    <w:p w14:paraId="2F7D7181" w14:textId="77777777" w:rsidR="004F69D6" w:rsidRDefault="004F69D6" w:rsidP="0021796F">
      <w:r>
        <w:t>— </w:t>
      </w:r>
      <w:r w:rsidR="00000000" w:rsidRPr="00033231">
        <w:t>Je vous verrai dans ma fabrique même</w:t>
      </w:r>
      <w:r>
        <w:t xml:space="preserve">, </w:t>
      </w:r>
      <w:r w:rsidR="00000000" w:rsidRPr="00033231">
        <w:t>en plein jour</w:t>
      </w:r>
      <w:r>
        <w:t xml:space="preserve">. </w:t>
      </w:r>
      <w:r w:rsidR="00000000" w:rsidRPr="00033231">
        <w:t>Et vraiment</w:t>
      </w:r>
      <w:r>
        <w:t xml:space="preserve">, </w:t>
      </w:r>
      <w:r w:rsidR="00000000" w:rsidRPr="00033231">
        <w:t>je vous y ai déjà vue une fois</w:t>
      </w:r>
      <w:r>
        <w:t xml:space="preserve">. </w:t>
      </w:r>
      <w:r w:rsidR="00000000" w:rsidRPr="00033231">
        <w:t>Il n</w:t>
      </w:r>
      <w:r>
        <w:t>’</w:t>
      </w:r>
      <w:r w:rsidR="00000000" w:rsidRPr="00033231">
        <w:t>y a pas plus d</w:t>
      </w:r>
      <w:r>
        <w:t>’</w:t>
      </w:r>
      <w:r w:rsidR="00000000" w:rsidRPr="00033231">
        <w:t>une semaine</w:t>
      </w:r>
      <w:r>
        <w:t xml:space="preserve">, </w:t>
      </w:r>
      <w:r w:rsidR="00000000" w:rsidRPr="00033231">
        <w:t>je me tenais debout à l</w:t>
      </w:r>
      <w:r>
        <w:t>’</w:t>
      </w:r>
      <w:r w:rsidR="00000000" w:rsidRPr="00033231">
        <w:t>extrémité d</w:t>
      </w:r>
      <w:r>
        <w:t>’</w:t>
      </w:r>
      <w:r w:rsidR="00000000" w:rsidRPr="00033231">
        <w:t>une de mes longues salles</w:t>
      </w:r>
      <w:r>
        <w:t xml:space="preserve"> ; </w:t>
      </w:r>
      <w:r w:rsidR="00000000" w:rsidRPr="00033231">
        <w:t>des jeunes filles travaillaient à l</w:t>
      </w:r>
      <w:r>
        <w:t>’</w:t>
      </w:r>
      <w:r w:rsidR="00000000" w:rsidRPr="00033231">
        <w:t>autre extrémité</w:t>
      </w:r>
      <w:r>
        <w:t xml:space="preserve">, </w:t>
      </w:r>
      <w:r w:rsidR="00000000" w:rsidRPr="00033231">
        <w:t>et</w:t>
      </w:r>
      <w:r>
        <w:t xml:space="preserve">, </w:t>
      </w:r>
      <w:r w:rsidR="00000000" w:rsidRPr="00033231">
        <w:t>pa</w:t>
      </w:r>
      <w:r w:rsidR="00000000" w:rsidRPr="00033231">
        <w:t>r</w:t>
      </w:r>
      <w:r w:rsidR="00000000" w:rsidRPr="00033231">
        <w:t>mi une demi-douzaine d</w:t>
      </w:r>
      <w:r>
        <w:t>’</w:t>
      </w:r>
      <w:r w:rsidR="00000000" w:rsidRPr="00033231">
        <w:t>entre elles qui allaient et venaient</w:t>
      </w:r>
      <w:r>
        <w:t xml:space="preserve">, </w:t>
      </w:r>
      <w:r w:rsidR="00000000" w:rsidRPr="00033231">
        <w:t>je crus voir une figure qui ressemblait à la vôtre</w:t>
      </w:r>
      <w:r>
        <w:t xml:space="preserve">. </w:t>
      </w:r>
      <w:r w:rsidR="00000000" w:rsidRPr="00033231">
        <w:t>C</w:t>
      </w:r>
      <w:r>
        <w:t>’</w:t>
      </w:r>
      <w:r w:rsidR="00000000" w:rsidRPr="00033231">
        <w:t>était quelque effet produit par une lumière douteuse ou par un éblouissant rayon de soleil</w:t>
      </w:r>
      <w:r>
        <w:t xml:space="preserve">. </w:t>
      </w:r>
      <w:r w:rsidR="00000000" w:rsidRPr="00033231">
        <w:t>Je marchai vers ce groupe</w:t>
      </w:r>
      <w:r>
        <w:t xml:space="preserve"> : </w:t>
      </w:r>
      <w:r w:rsidR="00000000" w:rsidRPr="00033231">
        <w:t>ce que je cherchais s</w:t>
      </w:r>
      <w:r>
        <w:t>’</w:t>
      </w:r>
      <w:r w:rsidR="00000000" w:rsidRPr="00033231">
        <w:t>était évanoui</w:t>
      </w:r>
      <w:r>
        <w:t xml:space="preserve"> ; </w:t>
      </w:r>
      <w:r w:rsidR="00000000" w:rsidRPr="00033231">
        <w:t>je me trouvai en face de deux grosses luronnes en tablier</w:t>
      </w:r>
      <w:r>
        <w:t>.</w:t>
      </w:r>
    </w:p>
    <w:p w14:paraId="6F7AD260" w14:textId="77777777" w:rsidR="004F69D6" w:rsidRDefault="004F69D6" w:rsidP="0021796F">
      <w:r>
        <w:t>— </w:t>
      </w:r>
      <w:r w:rsidR="00000000" w:rsidRPr="00033231">
        <w:t>Je ne vous suivrai jamais dans votre fabrique</w:t>
      </w:r>
      <w:r>
        <w:t xml:space="preserve">, </w:t>
      </w:r>
      <w:r w:rsidR="00000000" w:rsidRPr="00033231">
        <w:t>Robert</w:t>
      </w:r>
      <w:r>
        <w:t xml:space="preserve">, </w:t>
      </w:r>
      <w:r w:rsidR="00000000" w:rsidRPr="00033231">
        <w:t>à moins que vous ne m</w:t>
      </w:r>
      <w:r>
        <w:t>’</w:t>
      </w:r>
      <w:r w:rsidR="00000000" w:rsidRPr="00033231">
        <w:t>y appeliez</w:t>
      </w:r>
      <w:r>
        <w:t>.</w:t>
      </w:r>
    </w:p>
    <w:p w14:paraId="6281DFCF" w14:textId="77777777" w:rsidR="004F69D6" w:rsidRDefault="004F69D6" w:rsidP="0021796F">
      <w:r>
        <w:t>— </w:t>
      </w:r>
      <w:r w:rsidR="00000000" w:rsidRPr="00033231">
        <w:t>Et ce n</w:t>
      </w:r>
      <w:r>
        <w:t>’</w:t>
      </w:r>
      <w:r w:rsidR="00000000" w:rsidRPr="00033231">
        <w:t>est pas là le seul tour que m</w:t>
      </w:r>
      <w:r>
        <w:t>’</w:t>
      </w:r>
      <w:r w:rsidR="00000000" w:rsidRPr="00033231">
        <w:t>ait joué mon imag</w:t>
      </w:r>
      <w:r w:rsidR="00000000" w:rsidRPr="00033231">
        <w:t>i</w:t>
      </w:r>
      <w:r w:rsidR="00000000" w:rsidRPr="00033231">
        <w:t>nation</w:t>
      </w:r>
      <w:r>
        <w:t xml:space="preserve">. </w:t>
      </w:r>
      <w:r w:rsidR="00000000" w:rsidRPr="00033231">
        <w:t>Un soir que je revenais fort tard du marché</w:t>
      </w:r>
      <w:r>
        <w:t xml:space="preserve">, </w:t>
      </w:r>
      <w:r w:rsidR="00000000" w:rsidRPr="00033231">
        <w:t>j</w:t>
      </w:r>
      <w:r>
        <w:t>’</w:t>
      </w:r>
      <w:r w:rsidR="00000000" w:rsidRPr="00033231">
        <w:t xml:space="preserve">entrai </w:t>
      </w:r>
      <w:r w:rsidR="00000000" w:rsidRPr="00033231">
        <w:lastRenderedPageBreak/>
        <w:t>dans le parloir du cottage</w:t>
      </w:r>
      <w:r>
        <w:t xml:space="preserve">, </w:t>
      </w:r>
      <w:r w:rsidR="00000000" w:rsidRPr="00033231">
        <w:t>croyant y trouver Hortense</w:t>
      </w:r>
      <w:r>
        <w:t xml:space="preserve"> ; </w:t>
      </w:r>
      <w:r w:rsidR="00000000" w:rsidRPr="00033231">
        <w:t>mais au lieu d</w:t>
      </w:r>
      <w:r>
        <w:t>’</w:t>
      </w:r>
      <w:r w:rsidR="00000000" w:rsidRPr="00033231">
        <w:t>elle</w:t>
      </w:r>
      <w:r>
        <w:t xml:space="preserve">, </w:t>
      </w:r>
      <w:r w:rsidR="00000000" w:rsidRPr="00033231">
        <w:t>c</w:t>
      </w:r>
      <w:r>
        <w:t>’</w:t>
      </w:r>
      <w:r w:rsidR="00000000" w:rsidRPr="00033231">
        <w:t>est vous que j</w:t>
      </w:r>
      <w:r>
        <w:t>’</w:t>
      </w:r>
      <w:r w:rsidR="00000000" w:rsidRPr="00033231">
        <w:t>imaginai voir</w:t>
      </w:r>
      <w:r>
        <w:t xml:space="preserve">. </w:t>
      </w:r>
      <w:r w:rsidR="00000000" w:rsidRPr="00033231">
        <w:t>Il n</w:t>
      </w:r>
      <w:r>
        <w:t>’</w:t>
      </w:r>
      <w:r w:rsidR="00000000" w:rsidRPr="00033231">
        <w:t>y avait pas de lumière dans la chambre</w:t>
      </w:r>
      <w:r>
        <w:t xml:space="preserve"> : </w:t>
      </w:r>
      <w:r w:rsidR="00000000" w:rsidRPr="00033231">
        <w:t>ma sœur l</w:t>
      </w:r>
      <w:r>
        <w:t>’</w:t>
      </w:r>
      <w:r w:rsidR="00000000" w:rsidRPr="00033231">
        <w:t>avait emportée avec elle à l</w:t>
      </w:r>
      <w:r>
        <w:t>’</w:t>
      </w:r>
      <w:r w:rsidR="00000000" w:rsidRPr="00033231">
        <w:t>étage supérieur</w:t>
      </w:r>
      <w:r>
        <w:t xml:space="preserve"> ; </w:t>
      </w:r>
      <w:r w:rsidR="00000000" w:rsidRPr="00033231">
        <w:t>les jalousies n</w:t>
      </w:r>
      <w:r>
        <w:t>’</w:t>
      </w:r>
      <w:r w:rsidR="00000000" w:rsidRPr="00033231">
        <w:t>étaient pas fermées</w:t>
      </w:r>
      <w:r>
        <w:t xml:space="preserve">, </w:t>
      </w:r>
      <w:r w:rsidR="00000000" w:rsidRPr="00033231">
        <w:t>et les rayons de la lune pénétraient amplement à travers les vitres</w:t>
      </w:r>
      <w:r>
        <w:t xml:space="preserve">. </w:t>
      </w:r>
      <w:r w:rsidR="00000000" w:rsidRPr="00033231">
        <w:t>Vous étiez là</w:t>
      </w:r>
      <w:r>
        <w:t xml:space="preserve">, </w:t>
      </w:r>
      <w:r w:rsidR="00000000" w:rsidRPr="00033231">
        <w:t>Lina</w:t>
      </w:r>
      <w:r>
        <w:t xml:space="preserve">, </w:t>
      </w:r>
      <w:r w:rsidR="00000000" w:rsidRPr="00033231">
        <w:t>dans l</w:t>
      </w:r>
      <w:r>
        <w:t>’</w:t>
      </w:r>
      <w:r w:rsidR="00000000" w:rsidRPr="00033231">
        <w:t>embrasure</w:t>
      </w:r>
      <w:r>
        <w:t xml:space="preserve">, </w:t>
      </w:r>
      <w:r w:rsidR="00000000" w:rsidRPr="00033231">
        <w:t>vous serrant un peu d</w:t>
      </w:r>
      <w:r>
        <w:t>’</w:t>
      </w:r>
      <w:r w:rsidR="00000000" w:rsidRPr="00033231">
        <w:t>un côté</w:t>
      </w:r>
      <w:r>
        <w:t xml:space="preserve">, </w:t>
      </w:r>
      <w:r w:rsidR="00000000" w:rsidRPr="00033231">
        <w:t>comme c</w:t>
      </w:r>
      <w:r>
        <w:t>’</w:t>
      </w:r>
      <w:r w:rsidR="00000000" w:rsidRPr="00033231">
        <w:t>est votre habitude</w:t>
      </w:r>
      <w:r>
        <w:t xml:space="preserve">. </w:t>
      </w:r>
      <w:r w:rsidR="00000000" w:rsidRPr="00033231">
        <w:t>Vous étiez vêtue de blanc</w:t>
      </w:r>
      <w:r>
        <w:t xml:space="preserve">, </w:t>
      </w:r>
      <w:r w:rsidR="00000000" w:rsidRPr="00033231">
        <w:t xml:space="preserve">comme je vous ai </w:t>
      </w:r>
      <w:proofErr w:type="spellStart"/>
      <w:r w:rsidR="00000000" w:rsidRPr="00033231">
        <w:t>vue</w:t>
      </w:r>
      <w:proofErr w:type="spellEnd"/>
      <w:r w:rsidR="00000000" w:rsidRPr="00033231">
        <w:t xml:space="preserve"> une fois vêtue à une soirée</w:t>
      </w:r>
      <w:r>
        <w:t xml:space="preserve">. </w:t>
      </w:r>
      <w:r w:rsidR="00000000" w:rsidRPr="00033231">
        <w:t>Pendant une demi-seconde</w:t>
      </w:r>
      <w:r>
        <w:t xml:space="preserve">, </w:t>
      </w:r>
      <w:r w:rsidR="00000000" w:rsidRPr="00033231">
        <w:t>v</w:t>
      </w:r>
      <w:r w:rsidR="00000000" w:rsidRPr="00033231">
        <w:t>o</w:t>
      </w:r>
      <w:r w:rsidR="00000000" w:rsidRPr="00033231">
        <w:t>tre fraîche et vive figure parut tournée vers moi</w:t>
      </w:r>
      <w:r>
        <w:t xml:space="preserve">, </w:t>
      </w:r>
      <w:r w:rsidR="00000000" w:rsidRPr="00033231">
        <w:t>me regardant</w:t>
      </w:r>
      <w:r>
        <w:t xml:space="preserve"> ; </w:t>
      </w:r>
      <w:r w:rsidR="00000000" w:rsidRPr="00033231">
        <w:t>pendant une demi-seconde</w:t>
      </w:r>
      <w:r>
        <w:t xml:space="preserve">, </w:t>
      </w:r>
      <w:r w:rsidR="00000000" w:rsidRPr="00033231">
        <w:t>j</w:t>
      </w:r>
      <w:r>
        <w:t>’</w:t>
      </w:r>
      <w:r w:rsidR="00000000" w:rsidRPr="00033231">
        <w:t>eus l</w:t>
      </w:r>
      <w:r>
        <w:t>’</w:t>
      </w:r>
      <w:r w:rsidR="00000000" w:rsidRPr="00033231">
        <w:t>idée de m</w:t>
      </w:r>
      <w:r>
        <w:t>’</w:t>
      </w:r>
      <w:r w:rsidR="00000000" w:rsidRPr="00033231">
        <w:t>avancer vers vous et de vous prendre la main</w:t>
      </w:r>
      <w:r>
        <w:t xml:space="preserve">, </w:t>
      </w:r>
      <w:r w:rsidR="00000000" w:rsidRPr="00033231">
        <w:t>de vous gronder de votre longue a</w:t>
      </w:r>
      <w:r w:rsidR="00000000" w:rsidRPr="00033231">
        <w:t>b</w:t>
      </w:r>
      <w:r w:rsidR="00000000" w:rsidRPr="00033231">
        <w:t>sence et de vous remercier de votre visite</w:t>
      </w:r>
      <w:r>
        <w:t xml:space="preserve">. </w:t>
      </w:r>
      <w:r w:rsidR="00000000" w:rsidRPr="00033231">
        <w:t>Deux pas en avant rompirent le charme</w:t>
      </w:r>
      <w:r>
        <w:t xml:space="preserve"> : </w:t>
      </w:r>
      <w:r w:rsidR="00000000" w:rsidRPr="00033231">
        <w:t>la draperie du vêtement changea de fo</w:t>
      </w:r>
      <w:r w:rsidR="00000000" w:rsidRPr="00033231">
        <w:t>r</w:t>
      </w:r>
      <w:r w:rsidR="00000000" w:rsidRPr="00033231">
        <w:t>me</w:t>
      </w:r>
      <w:r>
        <w:t xml:space="preserve">, </w:t>
      </w:r>
      <w:r w:rsidR="00000000" w:rsidRPr="00033231">
        <w:t>les couleurs de votre visage s</w:t>
      </w:r>
      <w:r>
        <w:t>’</w:t>
      </w:r>
      <w:r w:rsidR="00000000" w:rsidRPr="00033231">
        <w:t>évanouirent</w:t>
      </w:r>
      <w:r>
        <w:t xml:space="preserve">, </w:t>
      </w:r>
      <w:r w:rsidR="00000000" w:rsidRPr="00033231">
        <w:t>et</w:t>
      </w:r>
      <w:r>
        <w:t xml:space="preserve">, </w:t>
      </w:r>
      <w:r w:rsidR="00000000" w:rsidRPr="00033231">
        <w:t>lorsque je fus à l</w:t>
      </w:r>
      <w:r>
        <w:t>’</w:t>
      </w:r>
      <w:r w:rsidR="00000000" w:rsidRPr="00033231">
        <w:t>endroit où j</w:t>
      </w:r>
      <w:r>
        <w:t>’</w:t>
      </w:r>
      <w:r w:rsidR="00000000" w:rsidRPr="00033231">
        <w:t>avais cru vous voir</w:t>
      </w:r>
      <w:r>
        <w:t xml:space="preserve">, </w:t>
      </w:r>
      <w:r w:rsidR="00000000" w:rsidRPr="00033231">
        <w:t>je ne trouvai que le contour d</w:t>
      </w:r>
      <w:r>
        <w:t>’</w:t>
      </w:r>
      <w:r w:rsidR="00000000" w:rsidRPr="00033231">
        <w:t>un rideau de mousseline et dans un pot une plante couverte d</w:t>
      </w:r>
      <w:r>
        <w:t>’</w:t>
      </w:r>
      <w:r w:rsidR="00000000" w:rsidRPr="00033231">
        <w:t>abondantes fleurs</w:t>
      </w:r>
      <w:r>
        <w:t xml:space="preserve">. </w:t>
      </w:r>
      <w:r w:rsidR="00000000" w:rsidRPr="00033231">
        <w:rPr>
          <w:i/>
          <w:iCs/>
        </w:rPr>
        <w:t>Sic transit</w:t>
      </w:r>
      <w:r>
        <w:rPr>
          <w:i/>
          <w:iCs/>
        </w:rPr>
        <w:t xml:space="preserve">, </w:t>
      </w:r>
      <w:r w:rsidR="00000000" w:rsidRPr="00033231">
        <w:t>etc</w:t>
      </w:r>
      <w:r>
        <w:t>.</w:t>
      </w:r>
    </w:p>
    <w:p w14:paraId="1CA15288" w14:textId="77777777" w:rsidR="004F69D6" w:rsidRDefault="004F69D6" w:rsidP="0021796F">
      <w:r>
        <w:t>— </w:t>
      </w:r>
      <w:r w:rsidR="00000000" w:rsidRPr="00033231">
        <w:t>Ce n</w:t>
      </w:r>
      <w:r>
        <w:t>’</w:t>
      </w:r>
      <w:r w:rsidR="00000000" w:rsidRPr="00033231">
        <w:t>était pas mon fantôme</w:t>
      </w:r>
      <w:r>
        <w:t xml:space="preserve">, </w:t>
      </w:r>
      <w:r w:rsidR="00000000" w:rsidRPr="00033231">
        <w:t>alors</w:t>
      </w:r>
      <w:r>
        <w:t xml:space="preserve"> ? </w:t>
      </w:r>
      <w:r w:rsidR="00000000" w:rsidRPr="00033231">
        <w:t>Je croyais presque que ce l</w:t>
      </w:r>
      <w:r>
        <w:t>’</w:t>
      </w:r>
      <w:r w:rsidR="00000000" w:rsidRPr="00033231">
        <w:t>était</w:t>
      </w:r>
      <w:r>
        <w:t>.</w:t>
      </w:r>
    </w:p>
    <w:p w14:paraId="2623FED0" w14:textId="77777777" w:rsidR="004F69D6" w:rsidRDefault="004F69D6" w:rsidP="0021796F">
      <w:r>
        <w:t>— </w:t>
      </w:r>
      <w:r w:rsidR="00000000" w:rsidRPr="00033231">
        <w:t>Non</w:t>
      </w:r>
      <w:r>
        <w:t xml:space="preserve"> : </w:t>
      </w:r>
      <w:r w:rsidR="00000000" w:rsidRPr="00033231">
        <w:t>seulement de la gaze</w:t>
      </w:r>
      <w:r>
        <w:t xml:space="preserve">, </w:t>
      </w:r>
      <w:r w:rsidR="00000000" w:rsidRPr="00033231">
        <w:t>de la poterie et des fleurs r</w:t>
      </w:r>
      <w:r w:rsidR="00000000" w:rsidRPr="00033231">
        <w:t>o</w:t>
      </w:r>
      <w:r w:rsidR="00000000" w:rsidRPr="00033231">
        <w:t>ses</w:t>
      </w:r>
      <w:r>
        <w:t xml:space="preserve"> ; </w:t>
      </w:r>
      <w:r w:rsidR="00000000" w:rsidRPr="00033231">
        <w:t>un échantillon des illusions terrestres</w:t>
      </w:r>
      <w:r>
        <w:t>.</w:t>
      </w:r>
    </w:p>
    <w:p w14:paraId="05CF2C11" w14:textId="77777777" w:rsidR="004F69D6" w:rsidRDefault="004F69D6" w:rsidP="0021796F">
      <w:r>
        <w:t>— </w:t>
      </w:r>
      <w:r w:rsidR="00000000" w:rsidRPr="00033231">
        <w:t>Je m</w:t>
      </w:r>
      <w:r>
        <w:t>’</w:t>
      </w:r>
      <w:r w:rsidR="00000000" w:rsidRPr="00033231">
        <w:t>étonne que vous trouviez du temps pour de sembl</w:t>
      </w:r>
      <w:r w:rsidR="00000000" w:rsidRPr="00033231">
        <w:t>a</w:t>
      </w:r>
      <w:r w:rsidR="00000000" w:rsidRPr="00033231">
        <w:t>bles illusions</w:t>
      </w:r>
      <w:r>
        <w:t xml:space="preserve">, </w:t>
      </w:r>
      <w:r w:rsidR="00000000" w:rsidRPr="00033231">
        <w:t>occupé comme doit l</w:t>
      </w:r>
      <w:r>
        <w:t>’</w:t>
      </w:r>
      <w:r w:rsidR="00000000" w:rsidRPr="00033231">
        <w:t>être votre esprit</w:t>
      </w:r>
      <w:r>
        <w:t>.</w:t>
      </w:r>
    </w:p>
    <w:p w14:paraId="0760A7AD" w14:textId="77777777" w:rsidR="004F69D6" w:rsidRDefault="004F69D6" w:rsidP="0021796F">
      <w:r>
        <w:t>— </w:t>
      </w:r>
      <w:r w:rsidR="00000000" w:rsidRPr="00033231">
        <w:t>Et moi aussi</w:t>
      </w:r>
      <w:r>
        <w:t xml:space="preserve">. </w:t>
      </w:r>
      <w:r w:rsidR="00000000" w:rsidRPr="00033231">
        <w:t>Mais je trouve en moi deux natures</w:t>
      </w:r>
      <w:r>
        <w:t xml:space="preserve">, </w:t>
      </w:r>
      <w:r w:rsidR="00000000" w:rsidRPr="00033231">
        <w:t>Lina</w:t>
      </w:r>
      <w:r>
        <w:t xml:space="preserve"> ; </w:t>
      </w:r>
      <w:r w:rsidR="00000000" w:rsidRPr="00033231">
        <w:t>une pour le monde et les affaires</w:t>
      </w:r>
      <w:r>
        <w:t xml:space="preserve">, </w:t>
      </w:r>
      <w:r w:rsidR="00000000" w:rsidRPr="00033231">
        <w:t>et une pour la maison et les loisirs</w:t>
      </w:r>
      <w:r>
        <w:t xml:space="preserve">. </w:t>
      </w:r>
      <w:r w:rsidR="00000000" w:rsidRPr="00033231">
        <w:t>Gérard Moore est un rude chien</w:t>
      </w:r>
      <w:r>
        <w:t xml:space="preserve">, </w:t>
      </w:r>
      <w:r w:rsidR="00000000" w:rsidRPr="00033231">
        <w:t>dans la fabrique et au marché</w:t>
      </w:r>
      <w:r>
        <w:t xml:space="preserve"> : </w:t>
      </w:r>
      <w:r w:rsidR="00000000" w:rsidRPr="00033231">
        <w:t>la personne que vous appelez votre cousin Robert est quelquefois un rêveur</w:t>
      </w:r>
      <w:r>
        <w:t xml:space="preserve">, </w:t>
      </w:r>
      <w:r w:rsidR="00000000" w:rsidRPr="00033231">
        <w:t>qui vit ailleurs que dans la halle aux draps et le comptoir</w:t>
      </w:r>
      <w:r>
        <w:t>.</w:t>
      </w:r>
    </w:p>
    <w:p w14:paraId="72298B2B" w14:textId="77777777" w:rsidR="004F69D6" w:rsidRDefault="004F69D6" w:rsidP="0021796F">
      <w:r>
        <w:lastRenderedPageBreak/>
        <w:t>— </w:t>
      </w:r>
      <w:r w:rsidR="00000000" w:rsidRPr="00033231">
        <w:t>Vos deux natures paraissent être en ce moment parfa</w:t>
      </w:r>
      <w:r w:rsidR="00000000" w:rsidRPr="00033231">
        <w:t>i</w:t>
      </w:r>
      <w:r w:rsidR="00000000" w:rsidRPr="00033231">
        <w:t>tement d</w:t>
      </w:r>
      <w:r>
        <w:t>’</w:t>
      </w:r>
      <w:r w:rsidR="00000000" w:rsidRPr="00033231">
        <w:t>accord</w:t>
      </w:r>
      <w:r>
        <w:t xml:space="preserve">. </w:t>
      </w:r>
      <w:r w:rsidR="00000000" w:rsidRPr="00033231">
        <w:t>Il me semble que vous êtes en bonne humeur et en bonne santé</w:t>
      </w:r>
      <w:r>
        <w:t xml:space="preserve"> : </w:t>
      </w:r>
      <w:r w:rsidR="00000000" w:rsidRPr="00033231">
        <w:t>vous avez tout à fait perdu cet air harassé qui faisait peine à voir</w:t>
      </w:r>
      <w:r>
        <w:t xml:space="preserve">, </w:t>
      </w:r>
      <w:r w:rsidR="00000000" w:rsidRPr="00033231">
        <w:t>il y a quelques mois</w:t>
      </w:r>
      <w:r>
        <w:t>.</w:t>
      </w:r>
    </w:p>
    <w:p w14:paraId="54D87C13" w14:textId="77777777" w:rsidR="004F69D6" w:rsidRDefault="004F69D6" w:rsidP="0021796F">
      <w:r>
        <w:t>— </w:t>
      </w:r>
      <w:r w:rsidR="00000000" w:rsidRPr="00033231">
        <w:t>Avez-vous observé cela</w:t>
      </w:r>
      <w:r>
        <w:t xml:space="preserve"> ? </w:t>
      </w:r>
      <w:r w:rsidR="00000000" w:rsidRPr="00033231">
        <w:t>Certainement</w:t>
      </w:r>
      <w:r>
        <w:t xml:space="preserve">, </w:t>
      </w:r>
      <w:r w:rsidR="00000000" w:rsidRPr="00033231">
        <w:t>je suis débarra</w:t>
      </w:r>
      <w:r w:rsidR="00000000" w:rsidRPr="00033231">
        <w:t>s</w:t>
      </w:r>
      <w:r w:rsidR="00000000" w:rsidRPr="00033231">
        <w:t>sé de quelques difficultés</w:t>
      </w:r>
      <w:r>
        <w:t xml:space="preserve"> : </w:t>
      </w:r>
      <w:r w:rsidR="00000000" w:rsidRPr="00033231">
        <w:t>j</w:t>
      </w:r>
      <w:r>
        <w:t>’</w:t>
      </w:r>
      <w:r w:rsidR="00000000" w:rsidRPr="00033231">
        <w:t>ai évité quelques écueils</w:t>
      </w:r>
      <w:r>
        <w:t xml:space="preserve">, </w:t>
      </w:r>
      <w:r w:rsidR="00000000" w:rsidRPr="00033231">
        <w:t>et j</w:t>
      </w:r>
      <w:r>
        <w:t>’</w:t>
      </w:r>
      <w:r w:rsidR="00000000" w:rsidRPr="00033231">
        <w:t>ai d</w:t>
      </w:r>
      <w:r w:rsidR="00000000" w:rsidRPr="00033231">
        <w:t>e</w:t>
      </w:r>
      <w:r w:rsidR="00000000" w:rsidRPr="00033231">
        <w:t>vant moi une mer plus vaste</w:t>
      </w:r>
      <w:r>
        <w:t>.</w:t>
      </w:r>
    </w:p>
    <w:p w14:paraId="3AB72638" w14:textId="77777777" w:rsidR="004F69D6" w:rsidRDefault="004F69D6" w:rsidP="0021796F">
      <w:r>
        <w:t>— </w:t>
      </w:r>
      <w:r w:rsidR="00000000" w:rsidRPr="00033231">
        <w:t>Et</w:t>
      </w:r>
      <w:r>
        <w:t xml:space="preserve">, </w:t>
      </w:r>
      <w:r w:rsidR="00000000" w:rsidRPr="00033231">
        <w:t>avec bon vent</w:t>
      </w:r>
      <w:r>
        <w:t xml:space="preserve">, </w:t>
      </w:r>
      <w:r w:rsidR="00000000" w:rsidRPr="00033231">
        <w:t>vous pouvez espérer maintenant un heureux voyage</w:t>
      </w:r>
      <w:r>
        <w:t> ?</w:t>
      </w:r>
    </w:p>
    <w:p w14:paraId="4580C5BC" w14:textId="77777777" w:rsidR="004F69D6" w:rsidRDefault="004F69D6" w:rsidP="0021796F">
      <w:r>
        <w:t>— </w:t>
      </w:r>
      <w:r w:rsidR="00000000" w:rsidRPr="00033231">
        <w:t>Je peux l</w:t>
      </w:r>
      <w:r>
        <w:t>’</w:t>
      </w:r>
      <w:r w:rsidR="00000000" w:rsidRPr="00033231">
        <w:t>espérer</w:t>
      </w:r>
      <w:r>
        <w:t xml:space="preserve">, </w:t>
      </w:r>
      <w:r w:rsidR="00000000" w:rsidRPr="00033231">
        <w:t>oui</w:t>
      </w:r>
      <w:r>
        <w:t xml:space="preserve"> ; </w:t>
      </w:r>
      <w:r w:rsidR="00000000" w:rsidRPr="00033231">
        <w:t>mais l</w:t>
      </w:r>
      <w:r>
        <w:t>’</w:t>
      </w:r>
      <w:r w:rsidR="00000000" w:rsidRPr="00033231">
        <w:t>espérance est trompeuse</w:t>
      </w:r>
      <w:r>
        <w:t xml:space="preserve"> : </w:t>
      </w:r>
      <w:r w:rsidR="00000000" w:rsidRPr="00033231">
        <w:t>le vent et les flots troublent continuellement la marche du nav</w:t>
      </w:r>
      <w:r w:rsidR="00000000" w:rsidRPr="00033231">
        <w:t>i</w:t>
      </w:r>
      <w:r w:rsidR="00000000" w:rsidRPr="00033231">
        <w:t>gateur</w:t>
      </w:r>
      <w:r>
        <w:t xml:space="preserve">, </w:t>
      </w:r>
      <w:r w:rsidR="00000000" w:rsidRPr="00033231">
        <w:t>et il n</w:t>
      </w:r>
      <w:r>
        <w:t>’</w:t>
      </w:r>
      <w:r w:rsidR="00000000" w:rsidRPr="00033231">
        <w:t>ose chasser de son esprit l</w:t>
      </w:r>
      <w:r>
        <w:t>’</w:t>
      </w:r>
      <w:r w:rsidR="00000000" w:rsidRPr="00033231">
        <w:t>idée d</w:t>
      </w:r>
      <w:r>
        <w:t>’</w:t>
      </w:r>
      <w:r w:rsidR="00000000" w:rsidRPr="00033231">
        <w:t>une tempête</w:t>
      </w:r>
      <w:r>
        <w:t>.</w:t>
      </w:r>
    </w:p>
    <w:p w14:paraId="2F8B3E53" w14:textId="77777777" w:rsidR="004F69D6" w:rsidRDefault="004F69D6" w:rsidP="0021796F">
      <w:r>
        <w:t>— </w:t>
      </w:r>
      <w:r w:rsidR="00000000" w:rsidRPr="00033231">
        <w:t>Mais vous êtes préparé pour une brise</w:t>
      </w:r>
      <w:r>
        <w:t xml:space="preserve">, </w:t>
      </w:r>
      <w:r w:rsidR="00000000" w:rsidRPr="00033231">
        <w:t>vous êtes un bon marin</w:t>
      </w:r>
      <w:r>
        <w:t xml:space="preserve">, </w:t>
      </w:r>
      <w:r w:rsidR="00000000" w:rsidRPr="00033231">
        <w:t>un commandant expérimenté</w:t>
      </w:r>
      <w:r>
        <w:t xml:space="preserve">, </w:t>
      </w:r>
      <w:r w:rsidR="00000000" w:rsidRPr="00033231">
        <w:t>vous êtes un habile pilote</w:t>
      </w:r>
      <w:r>
        <w:t xml:space="preserve">, </w:t>
      </w:r>
      <w:r w:rsidR="00000000" w:rsidRPr="00033231">
        <w:t>Robert</w:t>
      </w:r>
      <w:r>
        <w:t xml:space="preserve"> ; </w:t>
      </w:r>
      <w:r w:rsidR="00000000" w:rsidRPr="00033231">
        <w:t>vous résisterez à l</w:t>
      </w:r>
      <w:r>
        <w:t>’</w:t>
      </w:r>
      <w:r w:rsidR="00000000" w:rsidRPr="00033231">
        <w:t>orage</w:t>
      </w:r>
      <w:r>
        <w:t>.</w:t>
      </w:r>
    </w:p>
    <w:p w14:paraId="18210BA3" w14:textId="77777777" w:rsidR="004F69D6" w:rsidRDefault="004F69D6" w:rsidP="0021796F">
      <w:r>
        <w:t>— </w:t>
      </w:r>
      <w:r w:rsidR="00000000" w:rsidRPr="00033231">
        <w:t>Ma cousine a toujours la meilleure opinion de moi</w:t>
      </w:r>
      <w:r>
        <w:t xml:space="preserve">, </w:t>
      </w:r>
      <w:r w:rsidR="00000000" w:rsidRPr="00033231">
        <w:t>mais je veux prendre ses paroles pour un heureux présage</w:t>
      </w:r>
      <w:r>
        <w:t xml:space="preserve">. </w:t>
      </w:r>
      <w:r w:rsidR="00000000" w:rsidRPr="00033231">
        <w:t>Je veux penser qu</w:t>
      </w:r>
      <w:r>
        <w:t>’</w:t>
      </w:r>
      <w:r w:rsidR="00000000" w:rsidRPr="00033231">
        <w:t>en la rencontrant ce soir</w:t>
      </w:r>
      <w:r>
        <w:t xml:space="preserve">, </w:t>
      </w:r>
      <w:r w:rsidR="00000000" w:rsidRPr="00033231">
        <w:t>j</w:t>
      </w:r>
      <w:r>
        <w:t>’</w:t>
      </w:r>
      <w:r w:rsidR="00000000" w:rsidRPr="00033231">
        <w:t>ai rencontré un de ces o</w:t>
      </w:r>
      <w:r w:rsidR="00000000" w:rsidRPr="00033231">
        <w:t>i</w:t>
      </w:r>
      <w:r w:rsidR="00000000" w:rsidRPr="00033231">
        <w:t>seaux que les navigateurs saluent comme des messagers de bonheur</w:t>
      </w:r>
      <w:r>
        <w:t>.</w:t>
      </w:r>
    </w:p>
    <w:p w14:paraId="07EA4A2A" w14:textId="77777777" w:rsidR="004F69D6" w:rsidRDefault="004F69D6" w:rsidP="0021796F">
      <w:r>
        <w:t>— </w:t>
      </w:r>
      <w:r w:rsidR="00000000" w:rsidRPr="00033231">
        <w:t>C</w:t>
      </w:r>
      <w:r>
        <w:t>’</w:t>
      </w:r>
      <w:r w:rsidR="00000000" w:rsidRPr="00033231">
        <w:t>est une pauvre messagère de bonheur</w:t>
      </w:r>
      <w:r>
        <w:t xml:space="preserve">, </w:t>
      </w:r>
      <w:r w:rsidR="00000000" w:rsidRPr="00033231">
        <w:t>que celle qui ne peut rien faire</w:t>
      </w:r>
      <w:r>
        <w:t xml:space="preserve">, </w:t>
      </w:r>
      <w:r w:rsidR="00000000" w:rsidRPr="00033231">
        <w:t>qui n</w:t>
      </w:r>
      <w:r>
        <w:t>’</w:t>
      </w:r>
      <w:r w:rsidR="00000000" w:rsidRPr="00033231">
        <w:t>a aucun pouvoir</w:t>
      </w:r>
      <w:r>
        <w:t xml:space="preserve">. </w:t>
      </w:r>
      <w:r w:rsidR="00000000" w:rsidRPr="00033231">
        <w:t>J</w:t>
      </w:r>
      <w:r>
        <w:t>’</w:t>
      </w:r>
      <w:r w:rsidR="00000000" w:rsidRPr="00033231">
        <w:t>ai le sentiment de mon incapacité</w:t>
      </w:r>
      <w:r>
        <w:t xml:space="preserve"> ; </w:t>
      </w:r>
      <w:r w:rsidR="00000000" w:rsidRPr="00033231">
        <w:t>il est inutile de dire que j</w:t>
      </w:r>
      <w:r>
        <w:t>’</w:t>
      </w:r>
      <w:r w:rsidR="00000000" w:rsidRPr="00033231">
        <w:t>ai le désir de vous servir</w:t>
      </w:r>
      <w:r>
        <w:t xml:space="preserve">, </w:t>
      </w:r>
      <w:r w:rsidR="00000000" w:rsidRPr="00033231">
        <w:t>lorsque je ne puis le prouver</w:t>
      </w:r>
      <w:r>
        <w:t xml:space="preserve">. </w:t>
      </w:r>
      <w:r w:rsidR="00000000" w:rsidRPr="00033231">
        <w:t>Et cependant j</w:t>
      </w:r>
      <w:r>
        <w:t>’</w:t>
      </w:r>
      <w:r w:rsidR="00000000" w:rsidRPr="00033231">
        <w:t>ai ce désir</w:t>
      </w:r>
      <w:r>
        <w:t xml:space="preserve">. </w:t>
      </w:r>
      <w:r w:rsidR="00000000" w:rsidRPr="00033231">
        <w:t>Je veux votre succès</w:t>
      </w:r>
      <w:r>
        <w:t xml:space="preserve"> ; </w:t>
      </w:r>
      <w:r w:rsidR="00000000" w:rsidRPr="00033231">
        <w:t>je vous souhaite une grande destinée et un vérit</w:t>
      </w:r>
      <w:r w:rsidR="00000000" w:rsidRPr="00033231">
        <w:t>a</w:t>
      </w:r>
      <w:r w:rsidR="00000000" w:rsidRPr="00033231">
        <w:t>ble bonheur</w:t>
      </w:r>
      <w:r>
        <w:t>.</w:t>
      </w:r>
    </w:p>
    <w:p w14:paraId="287BDC6B" w14:textId="77777777" w:rsidR="004F69D6" w:rsidRDefault="004F69D6" w:rsidP="0021796F">
      <w:r>
        <w:t>— </w:t>
      </w:r>
      <w:r w:rsidR="00000000" w:rsidRPr="00033231">
        <w:t>Quand m</w:t>
      </w:r>
      <w:r>
        <w:t>’</w:t>
      </w:r>
      <w:r w:rsidR="00000000" w:rsidRPr="00033231">
        <w:t>avez-vous désiré autre chose</w:t>
      </w:r>
      <w:r>
        <w:t xml:space="preserve"> ?… </w:t>
      </w:r>
      <w:r w:rsidR="00000000" w:rsidRPr="00033231">
        <w:t>Qu</w:t>
      </w:r>
      <w:r>
        <w:t>’</w:t>
      </w:r>
      <w:r w:rsidR="00000000" w:rsidRPr="00033231">
        <w:t>est-ce que Fanny attend</w:t>
      </w:r>
      <w:r>
        <w:t xml:space="preserve"> ? </w:t>
      </w:r>
      <w:r w:rsidR="00000000" w:rsidRPr="00033231">
        <w:t>Je lui ai dit d</w:t>
      </w:r>
      <w:r>
        <w:t>’</w:t>
      </w:r>
      <w:r w:rsidR="00000000" w:rsidRPr="00033231">
        <w:t>aller devant</w:t>
      </w:r>
      <w:r>
        <w:t xml:space="preserve">… </w:t>
      </w:r>
      <w:r w:rsidR="00000000" w:rsidRPr="00033231">
        <w:t>Oh</w:t>
      </w:r>
      <w:r>
        <w:t xml:space="preserve"> ! </w:t>
      </w:r>
      <w:r w:rsidR="00000000" w:rsidRPr="00033231">
        <w:t xml:space="preserve">nous </w:t>
      </w:r>
      <w:r w:rsidR="00000000" w:rsidRPr="00033231">
        <w:lastRenderedPageBreak/>
        <w:t>avons a</w:t>
      </w:r>
      <w:r w:rsidR="00000000" w:rsidRPr="00033231">
        <w:t>t</w:t>
      </w:r>
      <w:r w:rsidR="00000000" w:rsidRPr="00033231">
        <w:t>teint le cimetière</w:t>
      </w:r>
      <w:r>
        <w:t xml:space="preserve"> ; </w:t>
      </w:r>
      <w:r w:rsidR="00000000" w:rsidRPr="00033231">
        <w:t>alors</w:t>
      </w:r>
      <w:r>
        <w:t xml:space="preserve">, </w:t>
      </w:r>
      <w:r w:rsidR="00000000" w:rsidRPr="00033231">
        <w:t>nous allons nous quitter ici</w:t>
      </w:r>
      <w:r>
        <w:t xml:space="preserve"> : </w:t>
      </w:r>
      <w:r w:rsidR="00000000" w:rsidRPr="00033231">
        <w:t>nous a</w:t>
      </w:r>
      <w:r w:rsidR="00000000" w:rsidRPr="00033231">
        <w:t>u</w:t>
      </w:r>
      <w:r w:rsidR="00000000" w:rsidRPr="00033231">
        <w:t>rions pu nous asseoir un peu sous le porche de l</w:t>
      </w:r>
      <w:r>
        <w:t>’</w:t>
      </w:r>
      <w:r w:rsidR="00000000" w:rsidRPr="00033231">
        <w:t>église</w:t>
      </w:r>
      <w:r>
        <w:t xml:space="preserve">, </w:t>
      </w:r>
      <w:r w:rsidR="00000000" w:rsidRPr="00033231">
        <w:t>si cette fille n</w:t>
      </w:r>
      <w:r>
        <w:t>’</w:t>
      </w:r>
      <w:r w:rsidR="00000000" w:rsidRPr="00033231">
        <w:t>eût pas été avec nous</w:t>
      </w:r>
      <w:r>
        <w:t xml:space="preserve">. </w:t>
      </w:r>
      <w:r w:rsidR="00000000" w:rsidRPr="00033231">
        <w:t>La nuit est si belle</w:t>
      </w:r>
      <w:r>
        <w:t xml:space="preserve">, </w:t>
      </w:r>
      <w:r w:rsidR="00000000" w:rsidRPr="00033231">
        <w:t>si douce</w:t>
      </w:r>
      <w:r>
        <w:t xml:space="preserve">, </w:t>
      </w:r>
      <w:r w:rsidR="00000000" w:rsidRPr="00033231">
        <w:t>si ca</w:t>
      </w:r>
      <w:r w:rsidR="00000000" w:rsidRPr="00033231">
        <w:t>l</w:t>
      </w:r>
      <w:r w:rsidR="00000000" w:rsidRPr="00033231">
        <w:t>me</w:t>
      </w:r>
      <w:r>
        <w:t xml:space="preserve"> ! </w:t>
      </w:r>
      <w:r w:rsidR="00000000" w:rsidRPr="00033231">
        <w:t>je n</w:t>
      </w:r>
      <w:r>
        <w:t>’</w:t>
      </w:r>
      <w:r w:rsidR="00000000" w:rsidRPr="00033231">
        <w:t xml:space="preserve">ai aucune envie de rentrer déjà à </w:t>
      </w:r>
      <w:proofErr w:type="spellStart"/>
      <w:r w:rsidR="00000000" w:rsidRPr="00033231">
        <w:t>Hollow</w:t>
      </w:r>
      <w:proofErr w:type="spellEnd"/>
      <w:r>
        <w:t>.</w:t>
      </w:r>
    </w:p>
    <w:p w14:paraId="1F59C58C" w14:textId="422BE1A2" w:rsidR="00000000" w:rsidRPr="00033231" w:rsidRDefault="004F69D6" w:rsidP="0021796F">
      <w:r>
        <w:t>— </w:t>
      </w:r>
      <w:r w:rsidR="00000000" w:rsidRPr="00033231">
        <w:t>Mais nous ne pouvons pas nous asseoir sous le porche maintenant</w:t>
      </w:r>
      <w:r>
        <w:t xml:space="preserve">, </w:t>
      </w:r>
      <w:r w:rsidR="00000000" w:rsidRPr="00033231">
        <w:t>Robert</w:t>
      </w:r>
      <w:r>
        <w:t>. »</w:t>
      </w:r>
    </w:p>
    <w:p w14:paraId="1B2341B5" w14:textId="77777777" w:rsidR="004F69D6" w:rsidRDefault="00000000" w:rsidP="0021796F">
      <w:r w:rsidRPr="00033231">
        <w:t>Caroline dit cela parce que Moore la dirigeait de ce côté</w:t>
      </w:r>
      <w:r w:rsidR="004F69D6">
        <w:t>.</w:t>
      </w:r>
    </w:p>
    <w:p w14:paraId="5924493A" w14:textId="32C3C32C" w:rsidR="00000000" w:rsidRPr="00033231" w:rsidRDefault="004F69D6" w:rsidP="0021796F">
      <w:r>
        <w:t>« </w:t>
      </w:r>
      <w:r w:rsidR="00000000" w:rsidRPr="00033231">
        <w:t>Vous avez raison</w:t>
      </w:r>
      <w:r>
        <w:t xml:space="preserve"> ; </w:t>
      </w:r>
      <w:r w:rsidR="00000000" w:rsidRPr="00033231">
        <w:t>mais dites à Fanny d</w:t>
      </w:r>
      <w:r>
        <w:t>’</w:t>
      </w:r>
      <w:r w:rsidR="00000000" w:rsidRPr="00033231">
        <w:t>entrer</w:t>
      </w:r>
      <w:r>
        <w:t xml:space="preserve"> ; </w:t>
      </w:r>
      <w:r w:rsidR="00000000" w:rsidRPr="00033231">
        <w:t>dites-lui que nous la suivons</w:t>
      </w:r>
      <w:r>
        <w:t xml:space="preserve"> : </w:t>
      </w:r>
      <w:r w:rsidR="00000000" w:rsidRPr="00033231">
        <w:t>quelques minutes de retard ne seront pas remarquées</w:t>
      </w:r>
      <w:r>
        <w:t>. »</w:t>
      </w:r>
    </w:p>
    <w:p w14:paraId="399835EE" w14:textId="77777777" w:rsidR="004F69D6" w:rsidRDefault="00000000" w:rsidP="0021796F">
      <w:r w:rsidRPr="00033231">
        <w:t>L</w:t>
      </w:r>
      <w:r w:rsidR="004F69D6">
        <w:t>’</w:t>
      </w:r>
      <w:r w:rsidRPr="00033231">
        <w:t>horloge sonna alors dix heures</w:t>
      </w:r>
      <w:r w:rsidR="004F69D6">
        <w:t>.</w:t>
      </w:r>
    </w:p>
    <w:p w14:paraId="509FBBE7" w14:textId="77777777" w:rsidR="004F69D6" w:rsidRDefault="004F69D6" w:rsidP="0021796F">
      <w:r>
        <w:t>« </w:t>
      </w:r>
      <w:r w:rsidR="00000000" w:rsidRPr="00033231">
        <w:t>Mon oncle va venir faire sa ronde habituelle</w:t>
      </w:r>
      <w:r>
        <w:t xml:space="preserve">, </w:t>
      </w:r>
      <w:r w:rsidR="00000000" w:rsidRPr="00033231">
        <w:t>et il visite toujours l</w:t>
      </w:r>
      <w:r>
        <w:t>’</w:t>
      </w:r>
      <w:r w:rsidR="00000000" w:rsidRPr="00033231">
        <w:t>église et le cimetière</w:t>
      </w:r>
      <w:r>
        <w:t>.</w:t>
      </w:r>
    </w:p>
    <w:p w14:paraId="4A5C462D" w14:textId="77777777" w:rsidR="004F69D6" w:rsidRDefault="004F69D6" w:rsidP="0021796F">
      <w:r>
        <w:t>— </w:t>
      </w:r>
      <w:r w:rsidR="00000000" w:rsidRPr="00033231">
        <w:t>Et quand même cela serait</w:t>
      </w:r>
      <w:r>
        <w:t xml:space="preserve"> ? </w:t>
      </w:r>
      <w:r w:rsidR="00000000" w:rsidRPr="00033231">
        <w:t>Si ce n</w:t>
      </w:r>
      <w:r>
        <w:t>’</w:t>
      </w:r>
      <w:r w:rsidR="00000000" w:rsidRPr="00033231">
        <w:t>était que Fanny sait que nous sommes ici</w:t>
      </w:r>
      <w:r>
        <w:t xml:space="preserve">, </w:t>
      </w:r>
      <w:r w:rsidR="00000000" w:rsidRPr="00033231">
        <w:t>je trouverais du plaisir à nous amuser un peu avec lui</w:t>
      </w:r>
      <w:r>
        <w:t xml:space="preserve">. </w:t>
      </w:r>
      <w:r w:rsidR="00000000" w:rsidRPr="00033231">
        <w:t>Nous pourrions être sous la fenêtre du levant</w:t>
      </w:r>
      <w:r>
        <w:t xml:space="preserve">, </w:t>
      </w:r>
      <w:r w:rsidR="00000000" w:rsidRPr="00033231">
        <w:t>lor</w:t>
      </w:r>
      <w:r w:rsidR="00000000" w:rsidRPr="00033231">
        <w:t>s</w:t>
      </w:r>
      <w:r w:rsidR="00000000" w:rsidRPr="00033231">
        <w:t>qu</w:t>
      </w:r>
      <w:r>
        <w:t>’</w:t>
      </w:r>
      <w:r w:rsidR="00000000" w:rsidRPr="00033231">
        <w:t>il serait sous le porche</w:t>
      </w:r>
      <w:r>
        <w:t xml:space="preserve"> : </w:t>
      </w:r>
      <w:r w:rsidR="00000000" w:rsidRPr="00033231">
        <w:t>pendant qu</w:t>
      </w:r>
      <w:r>
        <w:t>’</w:t>
      </w:r>
      <w:r w:rsidR="00000000" w:rsidRPr="00033231">
        <w:t>il viendrait par le côté du nord</w:t>
      </w:r>
      <w:r>
        <w:t xml:space="preserve">, </w:t>
      </w:r>
      <w:r w:rsidR="00000000" w:rsidRPr="00033231">
        <w:t>nous passerions par celui du sud</w:t>
      </w:r>
      <w:r>
        <w:t xml:space="preserve"> : </w:t>
      </w:r>
      <w:r w:rsidR="00000000" w:rsidRPr="00033231">
        <w:t>nous pourrions</w:t>
      </w:r>
      <w:r>
        <w:t xml:space="preserve">, </w:t>
      </w:r>
      <w:r w:rsidR="00000000" w:rsidRPr="00033231">
        <w:t>s</w:t>
      </w:r>
      <w:r>
        <w:t>’</w:t>
      </w:r>
      <w:r w:rsidR="00000000" w:rsidRPr="00033231">
        <w:t>il nous serrait de trop près</w:t>
      </w:r>
      <w:r>
        <w:t xml:space="preserve">, </w:t>
      </w:r>
      <w:r w:rsidR="00000000" w:rsidRPr="00033231">
        <w:t>nous cacher derrière quelques-unes des tombes</w:t>
      </w:r>
      <w:r>
        <w:t xml:space="preserve"> : </w:t>
      </w:r>
      <w:r w:rsidR="00000000" w:rsidRPr="00033231">
        <w:t>le grand monument des Wynne que voilà nous o</w:t>
      </w:r>
      <w:r w:rsidR="00000000" w:rsidRPr="00033231">
        <w:t>f</w:t>
      </w:r>
      <w:r w:rsidR="00000000" w:rsidRPr="00033231">
        <w:t>frirait un refuge assuré</w:t>
      </w:r>
      <w:r>
        <w:t>.</w:t>
      </w:r>
    </w:p>
    <w:p w14:paraId="188F5255" w14:textId="77777777" w:rsidR="004F69D6" w:rsidRDefault="004F69D6" w:rsidP="0021796F">
      <w:r>
        <w:t>— </w:t>
      </w:r>
      <w:r w:rsidR="00000000" w:rsidRPr="00033231">
        <w:t>Robert</w:t>
      </w:r>
      <w:r>
        <w:t xml:space="preserve">, </w:t>
      </w:r>
      <w:r w:rsidR="00000000" w:rsidRPr="00033231">
        <w:t>quelle joyeuse humeur vous avez</w:t>
      </w:r>
      <w:r>
        <w:t xml:space="preserve"> ! </w:t>
      </w:r>
      <w:r w:rsidR="00000000" w:rsidRPr="00033231">
        <w:t>Partez</w:t>
      </w:r>
      <w:r>
        <w:t xml:space="preserve">, </w:t>
      </w:r>
      <w:r w:rsidR="00000000" w:rsidRPr="00033231">
        <w:t>pa</w:t>
      </w:r>
      <w:r w:rsidR="00000000" w:rsidRPr="00033231">
        <w:t>r</w:t>
      </w:r>
      <w:r w:rsidR="00000000" w:rsidRPr="00033231">
        <w:t>tez</w:t>
      </w:r>
      <w:r>
        <w:t xml:space="preserve"> ! </w:t>
      </w:r>
      <w:r w:rsidR="00000000" w:rsidRPr="00033231">
        <w:t>ajouta vivement Caroline</w:t>
      </w:r>
      <w:r>
        <w:t xml:space="preserve">, </w:t>
      </w:r>
      <w:r w:rsidR="00000000" w:rsidRPr="00033231">
        <w:t>j</w:t>
      </w:r>
      <w:r>
        <w:t>’</w:t>
      </w:r>
      <w:r w:rsidR="00000000" w:rsidRPr="00033231">
        <w:t>entends la porte s</w:t>
      </w:r>
      <w:r>
        <w:t>’</w:t>
      </w:r>
      <w:r w:rsidR="00000000" w:rsidRPr="00033231">
        <w:t>ouvrir</w:t>
      </w:r>
      <w:r>
        <w:t>.</w:t>
      </w:r>
    </w:p>
    <w:p w14:paraId="02766ACD" w14:textId="77777777" w:rsidR="004F69D6" w:rsidRDefault="004F69D6" w:rsidP="0021796F">
      <w:r>
        <w:t>— </w:t>
      </w:r>
      <w:r w:rsidR="00000000" w:rsidRPr="00033231">
        <w:t>Je n</w:t>
      </w:r>
      <w:r>
        <w:t>’</w:t>
      </w:r>
      <w:r w:rsidR="00000000" w:rsidRPr="00033231">
        <w:t>ai pas envie de m</w:t>
      </w:r>
      <w:r>
        <w:t>’</w:t>
      </w:r>
      <w:r w:rsidR="00000000" w:rsidRPr="00033231">
        <w:t>en aller</w:t>
      </w:r>
      <w:r>
        <w:t xml:space="preserve"> ; </w:t>
      </w:r>
      <w:r w:rsidR="00000000" w:rsidRPr="00033231">
        <w:t>au contraire</w:t>
      </w:r>
      <w:r>
        <w:t xml:space="preserve">, </w:t>
      </w:r>
      <w:r w:rsidR="00000000" w:rsidRPr="00033231">
        <w:t>j</w:t>
      </w:r>
      <w:r>
        <w:t>’</w:t>
      </w:r>
      <w:r w:rsidR="00000000" w:rsidRPr="00033231">
        <w:t>ai envie de rester</w:t>
      </w:r>
      <w:r>
        <w:t>.</w:t>
      </w:r>
    </w:p>
    <w:p w14:paraId="5BD8232D" w14:textId="77777777" w:rsidR="004F69D6" w:rsidRDefault="004F69D6" w:rsidP="0021796F">
      <w:r>
        <w:t>— </w:t>
      </w:r>
      <w:r w:rsidR="00000000" w:rsidRPr="00033231">
        <w:t>Vous savez que mon oncle sera furieux</w:t>
      </w:r>
      <w:r>
        <w:t xml:space="preserve"> : </w:t>
      </w:r>
      <w:r w:rsidR="00000000" w:rsidRPr="00033231">
        <w:t>il m</w:t>
      </w:r>
      <w:r>
        <w:t>’</w:t>
      </w:r>
      <w:r w:rsidR="00000000" w:rsidRPr="00033231">
        <w:t>a défendu de vous voir parce que vous êtes un jacobin</w:t>
      </w:r>
      <w:r>
        <w:t>.</w:t>
      </w:r>
    </w:p>
    <w:p w14:paraId="279FBB57" w14:textId="77777777" w:rsidR="004F69D6" w:rsidRDefault="004F69D6" w:rsidP="0021796F">
      <w:r>
        <w:lastRenderedPageBreak/>
        <w:t>— </w:t>
      </w:r>
      <w:r w:rsidR="00000000" w:rsidRPr="00033231">
        <w:t>Un étrange jacobin</w:t>
      </w:r>
      <w:r>
        <w:t> !</w:t>
      </w:r>
    </w:p>
    <w:p w14:paraId="58432182" w14:textId="77777777" w:rsidR="004F69D6" w:rsidRDefault="004F69D6" w:rsidP="0021796F">
      <w:r>
        <w:t>— </w:t>
      </w:r>
      <w:r w:rsidR="00000000" w:rsidRPr="00033231">
        <w:t>Partez</w:t>
      </w:r>
      <w:r>
        <w:t xml:space="preserve">, </w:t>
      </w:r>
      <w:r w:rsidR="00000000" w:rsidRPr="00033231">
        <w:t>Robert</w:t>
      </w:r>
      <w:r>
        <w:t xml:space="preserve">, </w:t>
      </w:r>
      <w:r w:rsidR="00000000" w:rsidRPr="00033231">
        <w:t>le voici</w:t>
      </w:r>
      <w:r>
        <w:t xml:space="preserve"> ; </w:t>
      </w:r>
      <w:r w:rsidR="00000000" w:rsidRPr="00033231">
        <w:t>je l</w:t>
      </w:r>
      <w:r>
        <w:t>’</w:t>
      </w:r>
      <w:r w:rsidR="00000000" w:rsidRPr="00033231">
        <w:t>entends tousser</w:t>
      </w:r>
      <w:r>
        <w:t>.</w:t>
      </w:r>
    </w:p>
    <w:p w14:paraId="411E9E13" w14:textId="77777777" w:rsidR="004F69D6" w:rsidRDefault="004F69D6" w:rsidP="0021796F">
      <w:r>
        <w:t>— </w:t>
      </w:r>
      <w:r w:rsidR="00000000" w:rsidRPr="00033231">
        <w:t>Diable</w:t>
      </w:r>
      <w:r>
        <w:t xml:space="preserve"> ! </w:t>
      </w:r>
      <w:r w:rsidR="00000000" w:rsidRPr="00033231">
        <w:t>c</w:t>
      </w:r>
      <w:r>
        <w:t>’</w:t>
      </w:r>
      <w:r w:rsidR="00000000" w:rsidRPr="00033231">
        <w:t>est singulier</w:t>
      </w:r>
      <w:r>
        <w:t xml:space="preserve">, </w:t>
      </w:r>
      <w:r w:rsidR="00000000" w:rsidRPr="00033231">
        <w:t>quelle furieuse envie j</w:t>
      </w:r>
      <w:r>
        <w:t>’</w:t>
      </w:r>
      <w:r w:rsidR="00000000" w:rsidRPr="00033231">
        <w:t>ai de rester</w:t>
      </w:r>
      <w:r>
        <w:t>.</w:t>
      </w:r>
    </w:p>
    <w:p w14:paraId="63A54F6D" w14:textId="77777777" w:rsidR="004F69D6" w:rsidRDefault="004F69D6" w:rsidP="0021796F">
      <w:r>
        <w:t>— </w:t>
      </w:r>
      <w:r w:rsidR="00000000" w:rsidRPr="00033231">
        <w:t>Vous vous souvenez de ce qu</w:t>
      </w:r>
      <w:r>
        <w:t>’</w:t>
      </w:r>
      <w:r w:rsidR="00000000" w:rsidRPr="00033231">
        <w:t>il fit à</w:t>
      </w:r>
      <w:r>
        <w:t>… »</w:t>
      </w:r>
      <w:r w:rsidR="00000000" w:rsidRPr="00033231">
        <w:t xml:space="preserve"> commença Car</w:t>
      </w:r>
      <w:r w:rsidR="00000000" w:rsidRPr="00033231">
        <w:t>o</w:t>
      </w:r>
      <w:r w:rsidR="00000000" w:rsidRPr="00033231">
        <w:t>line</w:t>
      </w:r>
      <w:r>
        <w:t xml:space="preserve">, </w:t>
      </w:r>
      <w:r w:rsidR="00000000" w:rsidRPr="00033231">
        <w:t>sans oser achever sa phrase</w:t>
      </w:r>
      <w:r>
        <w:t xml:space="preserve">, </w:t>
      </w:r>
      <w:r w:rsidR="00000000" w:rsidRPr="00033231">
        <w:t>le mot lui semblant éveiller des idées qu</w:t>
      </w:r>
      <w:r>
        <w:t>’</w:t>
      </w:r>
      <w:r w:rsidR="00000000" w:rsidRPr="00033231">
        <w:t>elle n</w:t>
      </w:r>
      <w:r>
        <w:t>’</w:t>
      </w:r>
      <w:r w:rsidR="00000000" w:rsidRPr="00033231">
        <w:t>avait point l</w:t>
      </w:r>
      <w:r>
        <w:t>’</w:t>
      </w:r>
      <w:r w:rsidR="00000000" w:rsidRPr="00033231">
        <w:t>intention de suggérer</w:t>
      </w:r>
      <w:r>
        <w:t>.</w:t>
      </w:r>
    </w:p>
    <w:p w14:paraId="02B5D587" w14:textId="77777777" w:rsidR="004F69D6" w:rsidRDefault="00000000" w:rsidP="0021796F">
      <w:r w:rsidRPr="00033231">
        <w:t>Moore fut moins scrupuleux</w:t>
      </w:r>
      <w:r w:rsidR="004F69D6">
        <w:t>.</w:t>
      </w:r>
    </w:p>
    <w:p w14:paraId="232E55F8" w14:textId="77777777" w:rsidR="004F69D6" w:rsidRDefault="004F69D6" w:rsidP="0021796F">
      <w:r>
        <w:t>« </w:t>
      </w:r>
      <w:r w:rsidR="00000000" w:rsidRPr="00033231">
        <w:t>À l</w:t>
      </w:r>
      <w:r>
        <w:t>’</w:t>
      </w:r>
      <w:r w:rsidR="00000000" w:rsidRPr="00033231">
        <w:t>amoureux de Fanny</w:t>
      </w:r>
      <w:r>
        <w:t xml:space="preserve">, </w:t>
      </w:r>
      <w:r w:rsidR="00000000" w:rsidRPr="00033231">
        <w:t>dit-il</w:t>
      </w:r>
      <w:r>
        <w:t xml:space="preserve">. </w:t>
      </w:r>
      <w:r w:rsidR="00000000" w:rsidRPr="00033231">
        <w:t>Il lui fit prendre un bain sous la pompe</w:t>
      </w:r>
      <w:r>
        <w:t xml:space="preserve">, </w:t>
      </w:r>
      <w:r w:rsidR="00000000" w:rsidRPr="00033231">
        <w:t>n</w:t>
      </w:r>
      <w:r>
        <w:t>’</w:t>
      </w:r>
      <w:r w:rsidR="00000000" w:rsidRPr="00033231">
        <w:t>est-ce pas</w:t>
      </w:r>
      <w:r>
        <w:t xml:space="preserve"> ? </w:t>
      </w:r>
      <w:r w:rsidR="00000000" w:rsidRPr="00033231">
        <w:t>Il éprouverait un grand plaisir à m</w:t>
      </w:r>
      <w:r>
        <w:t>’</w:t>
      </w:r>
      <w:r w:rsidR="00000000" w:rsidRPr="00033231">
        <w:t>en faire autant</w:t>
      </w:r>
      <w:r>
        <w:t xml:space="preserve">, </w:t>
      </w:r>
      <w:r w:rsidR="00000000" w:rsidRPr="00033231">
        <w:t>j</w:t>
      </w:r>
      <w:r>
        <w:t>’</w:t>
      </w:r>
      <w:r w:rsidR="00000000" w:rsidRPr="00033231">
        <w:t>en suis sûr</w:t>
      </w:r>
      <w:r>
        <w:t xml:space="preserve">. </w:t>
      </w:r>
      <w:r w:rsidR="00000000" w:rsidRPr="00033231">
        <w:t>J</w:t>
      </w:r>
      <w:r>
        <w:t>’</w:t>
      </w:r>
      <w:r w:rsidR="00000000" w:rsidRPr="00033231">
        <w:t>aimerais assez à provoquer le vieux Turc</w:t>
      </w:r>
      <w:r>
        <w:t xml:space="preserve">, </w:t>
      </w:r>
      <w:r w:rsidR="00000000" w:rsidRPr="00033231">
        <w:t>non pas contre vous</w:t>
      </w:r>
      <w:r>
        <w:t xml:space="preserve">, </w:t>
      </w:r>
      <w:r w:rsidR="00000000" w:rsidRPr="00033231">
        <w:t>cependant</w:t>
      </w:r>
      <w:r>
        <w:t xml:space="preserve">. </w:t>
      </w:r>
      <w:r w:rsidR="00000000" w:rsidRPr="00033231">
        <w:t>Mais il ferait une distinction entre un cousin et un amoureux</w:t>
      </w:r>
      <w:r>
        <w:t xml:space="preserve">, </w:t>
      </w:r>
      <w:r w:rsidR="00000000" w:rsidRPr="00033231">
        <w:t>qu</w:t>
      </w:r>
      <w:r>
        <w:t>’</w:t>
      </w:r>
      <w:r w:rsidR="00000000" w:rsidRPr="00033231">
        <w:t>en pensez-vous</w:t>
      </w:r>
      <w:r>
        <w:t> ?</w:t>
      </w:r>
    </w:p>
    <w:p w14:paraId="5C4E6E20" w14:textId="14CD4DCC" w:rsidR="00000000" w:rsidRPr="00033231" w:rsidRDefault="004F69D6" w:rsidP="0021796F">
      <w:r>
        <w:t>— </w:t>
      </w:r>
      <w:r w:rsidR="00000000" w:rsidRPr="00033231">
        <w:t>Vous prendre pour un amoureux</w:t>
      </w:r>
      <w:r>
        <w:t xml:space="preserve"> ! </w:t>
      </w:r>
      <w:r w:rsidR="00000000" w:rsidRPr="00033231">
        <w:t>il n</w:t>
      </w:r>
      <w:r>
        <w:t>’</w:t>
      </w:r>
      <w:r w:rsidR="00000000" w:rsidRPr="00033231">
        <w:t>y pense guère</w:t>
      </w:r>
      <w:r>
        <w:t xml:space="preserve"> ; </w:t>
      </w:r>
      <w:r w:rsidR="00000000" w:rsidRPr="00033231">
        <w:t>v</w:t>
      </w:r>
      <w:r w:rsidR="00000000" w:rsidRPr="00033231">
        <w:t>o</w:t>
      </w:r>
      <w:r w:rsidR="00000000" w:rsidRPr="00033231">
        <w:t>tre querelle avec lui est toute politique</w:t>
      </w:r>
      <w:r>
        <w:t xml:space="preserve"> ; </w:t>
      </w:r>
      <w:r w:rsidR="00000000" w:rsidRPr="00033231">
        <w:t>cependant je ne vo</w:t>
      </w:r>
      <w:r w:rsidR="00000000" w:rsidRPr="00033231">
        <w:t>u</w:t>
      </w:r>
      <w:r w:rsidR="00000000" w:rsidRPr="00033231">
        <w:t>drais pas voir s</w:t>
      </w:r>
      <w:r>
        <w:t>’</w:t>
      </w:r>
      <w:r w:rsidR="00000000" w:rsidRPr="00033231">
        <w:t>élargir encore l</w:t>
      </w:r>
      <w:r>
        <w:t>’</w:t>
      </w:r>
      <w:r w:rsidR="00000000" w:rsidRPr="00033231">
        <w:t>abîme qui vous sépare</w:t>
      </w:r>
      <w:r>
        <w:t xml:space="preserve">, </w:t>
      </w:r>
      <w:r w:rsidR="00000000" w:rsidRPr="00033231">
        <w:t>et mon oncle est si bizarre</w:t>
      </w:r>
      <w:r>
        <w:t xml:space="preserve"> ! </w:t>
      </w:r>
      <w:r w:rsidR="00000000" w:rsidRPr="00033231">
        <w:t>Le voici à la porte du jardin</w:t>
      </w:r>
      <w:r>
        <w:t xml:space="preserve">. </w:t>
      </w:r>
      <w:r w:rsidR="00000000" w:rsidRPr="00033231">
        <w:t>Je vous en prie</w:t>
      </w:r>
      <w:r>
        <w:t xml:space="preserve">, </w:t>
      </w:r>
      <w:r w:rsidR="00000000" w:rsidRPr="00033231">
        <w:t>Robert</w:t>
      </w:r>
      <w:r>
        <w:t xml:space="preserve">, </w:t>
      </w:r>
      <w:r w:rsidR="00000000" w:rsidRPr="00033231">
        <w:t>partez</w:t>
      </w:r>
      <w:r>
        <w:t> ! »</w:t>
      </w:r>
    </w:p>
    <w:p w14:paraId="2285F4D5" w14:textId="77777777" w:rsidR="004F69D6" w:rsidRDefault="00000000" w:rsidP="0021796F">
      <w:r w:rsidRPr="00033231">
        <w:t>Ces paroles étaient accompagnées d</w:t>
      </w:r>
      <w:r w:rsidR="004F69D6">
        <w:t>’</w:t>
      </w:r>
      <w:r w:rsidRPr="00033231">
        <w:t>un geste et d</w:t>
      </w:r>
      <w:r w:rsidR="004F69D6">
        <w:t>’</w:t>
      </w:r>
      <w:r w:rsidRPr="00033231">
        <w:t>un regard suppliants</w:t>
      </w:r>
      <w:r w:rsidR="004F69D6">
        <w:t xml:space="preserve">. </w:t>
      </w:r>
      <w:r w:rsidRPr="00033231">
        <w:t>Moore pressa un instant les mains de Lina dans les siennes</w:t>
      </w:r>
      <w:r w:rsidR="004F69D6">
        <w:t xml:space="preserve">, </w:t>
      </w:r>
      <w:r w:rsidRPr="00033231">
        <w:t>son regard rencontra le sien</w:t>
      </w:r>
      <w:r w:rsidR="004F69D6">
        <w:t xml:space="preserve">, </w:t>
      </w:r>
      <w:r w:rsidRPr="00033231">
        <w:t>il lui dit bonsoir et partit</w:t>
      </w:r>
      <w:r w:rsidR="004F69D6">
        <w:t>.</w:t>
      </w:r>
    </w:p>
    <w:p w14:paraId="2A8E6A89" w14:textId="77777777" w:rsidR="004F69D6" w:rsidRDefault="00000000" w:rsidP="0021796F">
      <w:r w:rsidRPr="00033231">
        <w:t>Caroline fut un moment à la porte de la cuisine</w:t>
      </w:r>
      <w:r w:rsidR="004F69D6">
        <w:t xml:space="preserve">, </w:t>
      </w:r>
      <w:r w:rsidRPr="00033231">
        <w:t>derrière Fanny</w:t>
      </w:r>
      <w:r w:rsidR="004F69D6">
        <w:t xml:space="preserve"> ; </w:t>
      </w:r>
      <w:r w:rsidRPr="00033231">
        <w:t>l</w:t>
      </w:r>
      <w:r w:rsidR="004F69D6">
        <w:t>’</w:t>
      </w:r>
      <w:r w:rsidRPr="00033231">
        <w:t>ombre du large chapeau se projeta à l</w:t>
      </w:r>
      <w:r w:rsidR="004F69D6">
        <w:t>’</w:t>
      </w:r>
      <w:r w:rsidRPr="00033231">
        <w:t>instant sur une tombe éclairée par la lune</w:t>
      </w:r>
      <w:r w:rsidR="004F69D6">
        <w:t xml:space="preserve"> ; </w:t>
      </w:r>
      <w:r w:rsidRPr="00033231">
        <w:t>le recteur sortit de son jardin droit comme un jonc</w:t>
      </w:r>
      <w:r w:rsidR="004F69D6">
        <w:t xml:space="preserve">, </w:t>
      </w:r>
      <w:r w:rsidRPr="00033231">
        <w:t>et s</w:t>
      </w:r>
      <w:r w:rsidR="004F69D6">
        <w:t>’</w:t>
      </w:r>
      <w:r w:rsidRPr="00033231">
        <w:t>avança à pas lents</w:t>
      </w:r>
      <w:r w:rsidR="004F69D6">
        <w:t xml:space="preserve">, </w:t>
      </w:r>
      <w:r w:rsidRPr="00033231">
        <w:t>les mains derrière le dos</w:t>
      </w:r>
      <w:r w:rsidR="004F69D6">
        <w:t xml:space="preserve">, </w:t>
      </w:r>
      <w:r w:rsidRPr="00033231">
        <w:t>vers le cimetière</w:t>
      </w:r>
      <w:r w:rsidR="004F69D6">
        <w:t xml:space="preserve">. </w:t>
      </w:r>
      <w:r w:rsidRPr="00033231">
        <w:t>Moore fut presque surpris</w:t>
      </w:r>
      <w:r w:rsidR="004F69D6">
        <w:t xml:space="preserve">. </w:t>
      </w:r>
      <w:r w:rsidRPr="00033231">
        <w:t>Il fut obligé de tourner autour de l</w:t>
      </w:r>
      <w:r w:rsidR="004F69D6">
        <w:t>’</w:t>
      </w:r>
      <w:r w:rsidRPr="00033231">
        <w:t>église</w:t>
      </w:r>
      <w:r w:rsidR="004F69D6">
        <w:t xml:space="preserve">, </w:t>
      </w:r>
      <w:r w:rsidRPr="00033231">
        <w:t xml:space="preserve">puis enfin de cacher sa haute </w:t>
      </w:r>
      <w:r w:rsidRPr="00033231">
        <w:lastRenderedPageBreak/>
        <w:t>stature derrière l</w:t>
      </w:r>
      <w:r w:rsidR="004F69D6">
        <w:t>’</w:t>
      </w:r>
      <w:r w:rsidRPr="00033231">
        <w:t>ambitieux monument des Wynne</w:t>
      </w:r>
      <w:r w:rsidR="004F69D6">
        <w:t xml:space="preserve">. </w:t>
      </w:r>
      <w:r w:rsidRPr="00033231">
        <w:t>Il fut forcé de d</w:t>
      </w:r>
      <w:r w:rsidRPr="00033231">
        <w:t>e</w:t>
      </w:r>
      <w:r w:rsidRPr="00033231">
        <w:t>meurer là dix minutes</w:t>
      </w:r>
      <w:r w:rsidR="004F69D6">
        <w:t xml:space="preserve">, </w:t>
      </w:r>
      <w:r w:rsidRPr="00033231">
        <w:t>un genou sur le gazon</w:t>
      </w:r>
      <w:r w:rsidR="004F69D6">
        <w:t xml:space="preserve">, </w:t>
      </w:r>
      <w:r w:rsidRPr="00033231">
        <w:t>la tête déco</w:t>
      </w:r>
      <w:r w:rsidRPr="00033231">
        <w:t>u</w:t>
      </w:r>
      <w:r w:rsidRPr="00033231">
        <w:t>ve</w:t>
      </w:r>
      <w:r w:rsidRPr="00033231">
        <w:t>r</w:t>
      </w:r>
      <w:r w:rsidRPr="00033231">
        <w:t>te</w:t>
      </w:r>
      <w:r w:rsidR="004F69D6">
        <w:t xml:space="preserve"> ; </w:t>
      </w:r>
      <w:r w:rsidRPr="00033231">
        <w:t>ses yeux noirs étincelaient</w:t>
      </w:r>
      <w:r w:rsidR="004F69D6">
        <w:t xml:space="preserve"> ; </w:t>
      </w:r>
      <w:r w:rsidRPr="00033231">
        <w:t>sur ses lèvres se jouait un sour</w:t>
      </w:r>
      <w:r w:rsidRPr="00033231">
        <w:t>i</w:t>
      </w:r>
      <w:r w:rsidRPr="00033231">
        <w:t>re qui exprimait l</w:t>
      </w:r>
      <w:r w:rsidR="004F69D6">
        <w:t>’</w:t>
      </w:r>
      <w:r w:rsidRPr="00033231">
        <w:t>étrangeté de sa position</w:t>
      </w:r>
      <w:r w:rsidR="004F69D6">
        <w:t xml:space="preserve">, </w:t>
      </w:r>
      <w:r w:rsidRPr="00033231">
        <w:t>car le recteur était là</w:t>
      </w:r>
      <w:r w:rsidR="004F69D6">
        <w:t xml:space="preserve">, </w:t>
      </w:r>
      <w:r w:rsidRPr="00033231">
        <w:t>regardant tranquillement les étoiles et prenant une prise de t</w:t>
      </w:r>
      <w:r w:rsidRPr="00033231">
        <w:t>a</w:t>
      </w:r>
      <w:r w:rsidRPr="00033231">
        <w:t>bac</w:t>
      </w:r>
      <w:r w:rsidR="004F69D6">
        <w:t xml:space="preserve">, </w:t>
      </w:r>
      <w:r w:rsidRPr="00033231">
        <w:t>à deux pas de lui</w:t>
      </w:r>
      <w:r w:rsidR="004F69D6">
        <w:t>.</w:t>
      </w:r>
    </w:p>
    <w:p w14:paraId="0E0B715E" w14:textId="22461660" w:rsidR="004F69D6" w:rsidRDefault="00000000" w:rsidP="0021796F">
      <w:r w:rsidRPr="00033231">
        <w:t xml:space="preserve">Il arriva toutefois que </w:t>
      </w:r>
      <w:r w:rsidR="004F69D6">
        <w:t>M. </w:t>
      </w:r>
      <w:proofErr w:type="spellStart"/>
      <w:r w:rsidRPr="00033231">
        <w:t>Helstone</w:t>
      </w:r>
      <w:proofErr w:type="spellEnd"/>
      <w:r w:rsidRPr="00033231">
        <w:t xml:space="preserve"> n</w:t>
      </w:r>
      <w:r w:rsidR="004F69D6">
        <w:t>’</w:t>
      </w:r>
      <w:r w:rsidRPr="00033231">
        <w:t>avait</w:t>
      </w:r>
      <w:r w:rsidR="004F69D6">
        <w:t xml:space="preserve">, </w:t>
      </w:r>
      <w:r w:rsidRPr="00033231">
        <w:t>ce soir-là</w:t>
      </w:r>
      <w:r w:rsidR="004F69D6">
        <w:t xml:space="preserve">, </w:t>
      </w:r>
      <w:r w:rsidRPr="00033231">
        <w:t>aucun soupçon</w:t>
      </w:r>
      <w:r w:rsidR="004F69D6">
        <w:t xml:space="preserve"> : </w:t>
      </w:r>
      <w:r w:rsidRPr="00033231">
        <w:t>car</w:t>
      </w:r>
      <w:r w:rsidR="004F69D6">
        <w:t xml:space="preserve">, </w:t>
      </w:r>
      <w:r w:rsidRPr="00033231">
        <w:t>s</w:t>
      </w:r>
      <w:r w:rsidR="004F69D6">
        <w:t>’</w:t>
      </w:r>
      <w:r w:rsidRPr="00033231">
        <w:t>occupant ordinairement fort peu des mouv</w:t>
      </w:r>
      <w:r w:rsidRPr="00033231">
        <w:t>e</w:t>
      </w:r>
      <w:r w:rsidRPr="00033231">
        <w:t>ments de sa nièce</w:t>
      </w:r>
      <w:r w:rsidR="004F69D6">
        <w:t xml:space="preserve">, </w:t>
      </w:r>
      <w:r w:rsidRPr="00033231">
        <w:t>il ne s</w:t>
      </w:r>
      <w:r w:rsidR="004F69D6">
        <w:t>’</w:t>
      </w:r>
      <w:r w:rsidRPr="00033231">
        <w:t>était point aperçu de son absence pe</w:t>
      </w:r>
      <w:r w:rsidRPr="00033231">
        <w:t>n</w:t>
      </w:r>
      <w:r w:rsidRPr="00033231">
        <w:t>dant toute la journée</w:t>
      </w:r>
      <w:r w:rsidR="004F69D6">
        <w:t xml:space="preserve">, </w:t>
      </w:r>
      <w:r w:rsidRPr="00033231">
        <w:t>et s</w:t>
      </w:r>
      <w:r w:rsidR="004F69D6">
        <w:t>’</w:t>
      </w:r>
      <w:r w:rsidRPr="00033231">
        <w:t>imaginait qu</w:t>
      </w:r>
      <w:r w:rsidR="004F69D6">
        <w:t>’</w:t>
      </w:r>
      <w:r w:rsidRPr="00033231">
        <w:t>elle était alors dans sa chambre</w:t>
      </w:r>
      <w:r w:rsidR="004F69D6">
        <w:t xml:space="preserve">, </w:t>
      </w:r>
      <w:r w:rsidRPr="00033231">
        <w:t>occupée à son travail ou à la lecture</w:t>
      </w:r>
      <w:r w:rsidR="004F69D6">
        <w:t xml:space="preserve">. </w:t>
      </w:r>
      <w:r w:rsidRPr="00033231">
        <w:t>Elle y était</w:t>
      </w:r>
      <w:r w:rsidR="004F69D6">
        <w:t xml:space="preserve">, </w:t>
      </w:r>
      <w:r w:rsidRPr="00033231">
        <w:t>en e</w:t>
      </w:r>
      <w:r w:rsidRPr="00033231">
        <w:t>f</w:t>
      </w:r>
      <w:r w:rsidRPr="00033231">
        <w:t>fet</w:t>
      </w:r>
      <w:r w:rsidR="004F69D6">
        <w:t xml:space="preserve">, </w:t>
      </w:r>
      <w:r w:rsidRPr="00033231">
        <w:t>mais absorbée par tout autre chose que ce calme exercice</w:t>
      </w:r>
      <w:r w:rsidR="004F69D6">
        <w:t xml:space="preserve"> : </w:t>
      </w:r>
      <w:r w:rsidRPr="00033231">
        <w:t>debout à sa fenêtre</w:t>
      </w:r>
      <w:r w:rsidR="004F69D6">
        <w:t xml:space="preserve">, </w:t>
      </w:r>
      <w:r w:rsidRPr="00033231">
        <w:t>réprimant avec peine les battements de son cœur</w:t>
      </w:r>
      <w:r w:rsidR="004F69D6">
        <w:t xml:space="preserve">, </w:t>
      </w:r>
      <w:r w:rsidRPr="00033231">
        <w:t>son regard suivait avec inquiétude</w:t>
      </w:r>
      <w:r w:rsidR="004F69D6">
        <w:t xml:space="preserve">, </w:t>
      </w:r>
      <w:r w:rsidRPr="00033231">
        <w:t>de derrière la jalousie</w:t>
      </w:r>
      <w:r w:rsidR="004F69D6">
        <w:t xml:space="preserve">, </w:t>
      </w:r>
      <w:r w:rsidRPr="00033231">
        <w:t>les mouvements de son oncle et de son cousin</w:t>
      </w:r>
      <w:r w:rsidR="004F69D6">
        <w:t xml:space="preserve">. </w:t>
      </w:r>
      <w:r w:rsidRPr="00033231">
        <w:t>Enfin elle ente</w:t>
      </w:r>
      <w:r w:rsidRPr="00033231">
        <w:t>n</w:t>
      </w:r>
      <w:r w:rsidRPr="00033231">
        <w:t xml:space="preserve">dit </w:t>
      </w:r>
      <w:r w:rsidR="004F69D6">
        <w:t>M. </w:t>
      </w:r>
      <w:proofErr w:type="spellStart"/>
      <w:r w:rsidRPr="00033231">
        <w:t>Helstone</w:t>
      </w:r>
      <w:proofErr w:type="spellEnd"/>
      <w:r w:rsidRPr="00033231">
        <w:t xml:space="preserve"> rentrer</w:t>
      </w:r>
      <w:r w:rsidR="004F69D6">
        <w:t xml:space="preserve">, </w:t>
      </w:r>
      <w:r w:rsidRPr="00033231">
        <w:t>et elle vit son cousin enjamber les to</w:t>
      </w:r>
      <w:r w:rsidRPr="00033231">
        <w:t>m</w:t>
      </w:r>
      <w:r w:rsidRPr="00033231">
        <w:t>bes et escalader le mur du cimetière</w:t>
      </w:r>
      <w:r w:rsidR="004F69D6">
        <w:t xml:space="preserve">. </w:t>
      </w:r>
      <w:r w:rsidRPr="00033231">
        <w:t>Elle descendit alors pour la prière</w:t>
      </w:r>
      <w:r w:rsidR="004F69D6">
        <w:t xml:space="preserve">. </w:t>
      </w:r>
      <w:r w:rsidRPr="00033231">
        <w:t>Lorsqu</w:t>
      </w:r>
      <w:r w:rsidR="004F69D6">
        <w:t>’</w:t>
      </w:r>
      <w:r w:rsidRPr="00033231">
        <w:t>elle retourna dans sa chambre</w:t>
      </w:r>
      <w:r w:rsidR="004F69D6">
        <w:t xml:space="preserve">, </w:t>
      </w:r>
      <w:r w:rsidRPr="00033231">
        <w:t>ce fut pour y r</w:t>
      </w:r>
      <w:r w:rsidRPr="00033231">
        <w:t>e</w:t>
      </w:r>
      <w:r w:rsidRPr="00033231">
        <w:t>trouver les souvenirs de Robert</w:t>
      </w:r>
      <w:r w:rsidR="004F69D6">
        <w:t xml:space="preserve">. </w:t>
      </w:r>
      <w:r w:rsidRPr="00033231">
        <w:t>Le sommeil fut long à venir</w:t>
      </w:r>
      <w:r w:rsidR="004F69D6">
        <w:t xml:space="preserve"> ; </w:t>
      </w:r>
      <w:r w:rsidRPr="00033231">
        <w:t>longtemps elle demeura assise à sa fenêtre</w:t>
      </w:r>
      <w:r w:rsidR="004F69D6">
        <w:t xml:space="preserve">, </w:t>
      </w:r>
      <w:r w:rsidRPr="00033231">
        <w:t>les regards dirigés sur le vieux jardin et la vieille église</w:t>
      </w:r>
      <w:r w:rsidR="004F69D6">
        <w:t xml:space="preserve">, </w:t>
      </w:r>
      <w:r w:rsidRPr="00033231">
        <w:t>sur les tombes éparses çà et là</w:t>
      </w:r>
      <w:r w:rsidR="004F69D6">
        <w:t xml:space="preserve">, </w:t>
      </w:r>
      <w:r w:rsidRPr="00033231">
        <w:t>et éclairées par la tranquille et douce clarté de la lune</w:t>
      </w:r>
      <w:r w:rsidR="004F69D6">
        <w:t xml:space="preserve">. </w:t>
      </w:r>
      <w:r w:rsidRPr="00033231">
        <w:t>Elle suivit la progression de la nuit dans sa course étoilée</w:t>
      </w:r>
      <w:r w:rsidR="004F69D6">
        <w:t xml:space="preserve"> : </w:t>
      </w:r>
      <w:r w:rsidRPr="00033231">
        <w:t>son esprit était avec Robert</w:t>
      </w:r>
      <w:r w:rsidR="004F69D6">
        <w:t xml:space="preserve"> ; </w:t>
      </w:r>
      <w:r w:rsidRPr="00033231">
        <w:t>elle se croyait à ses côtés</w:t>
      </w:r>
      <w:r w:rsidR="004F69D6">
        <w:t xml:space="preserve"> ; </w:t>
      </w:r>
      <w:r w:rsidRPr="00033231">
        <w:t>elle entendait sa voix</w:t>
      </w:r>
      <w:r w:rsidR="004F69D6">
        <w:t xml:space="preserve"> ; </w:t>
      </w:r>
      <w:r w:rsidRPr="00033231">
        <w:t>elle avait sa main dans la sienne</w:t>
      </w:r>
      <w:r w:rsidR="004F69D6">
        <w:t xml:space="preserve">. </w:t>
      </w:r>
      <w:r w:rsidRPr="00033231">
        <w:t>Quand l</w:t>
      </w:r>
      <w:r w:rsidR="004F69D6">
        <w:t>’</w:t>
      </w:r>
      <w:r w:rsidRPr="00033231">
        <w:t>horloge sonnait</w:t>
      </w:r>
      <w:r w:rsidR="004F69D6">
        <w:t xml:space="preserve">, </w:t>
      </w:r>
      <w:r w:rsidRPr="00033231">
        <w:t>quand un bruit quelconque se faisait entendre</w:t>
      </w:r>
      <w:r w:rsidR="004F69D6">
        <w:t xml:space="preserve">, </w:t>
      </w:r>
      <w:r w:rsidRPr="00033231">
        <w:t>quand une petite souris</w:t>
      </w:r>
      <w:r w:rsidR="004F69D6">
        <w:t xml:space="preserve">, </w:t>
      </w:r>
      <w:r w:rsidRPr="00033231">
        <w:t>depuis longtemps la paisible et familière habitante de sa chambre</w:t>
      </w:r>
      <w:r w:rsidR="004F69D6">
        <w:t xml:space="preserve">, </w:t>
      </w:r>
      <w:r w:rsidRPr="00033231">
        <w:t>et pour laquelle elle n</w:t>
      </w:r>
      <w:r w:rsidR="004F69D6">
        <w:t>’</w:t>
      </w:r>
      <w:r w:rsidRPr="00033231">
        <w:t>eût jamais permis à Fanny de tendre une trappe</w:t>
      </w:r>
      <w:r w:rsidR="004F69D6">
        <w:t xml:space="preserve">, </w:t>
      </w:r>
      <w:r w:rsidRPr="00033231">
        <w:t>venait trotter sur sa table-toilette</w:t>
      </w:r>
      <w:r w:rsidR="004F69D6">
        <w:t xml:space="preserve">, </w:t>
      </w:r>
      <w:r w:rsidRPr="00033231">
        <w:t>où étaient déposés sa chaîne</w:t>
      </w:r>
      <w:r w:rsidR="004F69D6">
        <w:t xml:space="preserve">, </w:t>
      </w:r>
      <w:r w:rsidRPr="00033231">
        <w:t>son unique anneau et deux ou trois brel</w:t>
      </w:r>
      <w:r w:rsidRPr="00033231">
        <w:t>o</w:t>
      </w:r>
      <w:r w:rsidRPr="00033231">
        <w:t>ques</w:t>
      </w:r>
      <w:r w:rsidR="004F69D6">
        <w:t xml:space="preserve">, </w:t>
      </w:r>
      <w:r w:rsidRPr="00033231">
        <w:t>pour grignoter un morceau de biscuit placé là à son inte</w:t>
      </w:r>
      <w:r w:rsidRPr="00033231">
        <w:t>n</w:t>
      </w:r>
      <w:r w:rsidRPr="00033231">
        <w:t>tion</w:t>
      </w:r>
      <w:r w:rsidR="004F69D6">
        <w:t xml:space="preserve">, </w:t>
      </w:r>
      <w:r w:rsidRPr="00033231">
        <w:t xml:space="preserve">elle levait alors les yeux et se trouvait </w:t>
      </w:r>
      <w:r w:rsidRPr="00033231">
        <w:lastRenderedPageBreak/>
        <w:t>rappelée pour un moment à la réalité</w:t>
      </w:r>
      <w:r w:rsidR="004F69D6">
        <w:t xml:space="preserve">. </w:t>
      </w:r>
      <w:r w:rsidRPr="00033231">
        <w:t xml:space="preserve">Elle disait alors à </w:t>
      </w:r>
      <w:proofErr w:type="spellStart"/>
      <w:r w:rsidRPr="00033231">
        <w:t>demi-voix</w:t>
      </w:r>
      <w:proofErr w:type="spellEnd"/>
      <w:r w:rsidR="004F69D6">
        <w:t xml:space="preserve">, </w:t>
      </w:r>
      <w:r w:rsidRPr="00033231">
        <w:t>comme si elle eût craint d</w:t>
      </w:r>
      <w:r w:rsidR="004F69D6">
        <w:t>’</w:t>
      </w:r>
      <w:r w:rsidRPr="00033231">
        <w:t>être entendue par quelque censeur caché</w:t>
      </w:r>
      <w:r w:rsidR="004F69D6">
        <w:t> :</w:t>
      </w:r>
    </w:p>
    <w:p w14:paraId="2EBC9A2E" w14:textId="3499DEF7" w:rsidR="00000000" w:rsidRPr="00033231" w:rsidRDefault="004F69D6" w:rsidP="0021796F">
      <w:r>
        <w:t>« </w:t>
      </w:r>
      <w:r w:rsidR="00000000" w:rsidRPr="00033231">
        <w:t>Je ne me laisse pas aller à de doux rêves d</w:t>
      </w:r>
      <w:r>
        <w:t>’</w:t>
      </w:r>
      <w:r w:rsidR="00000000" w:rsidRPr="00033231">
        <w:t>amour</w:t>
      </w:r>
      <w:r>
        <w:t xml:space="preserve"> : </w:t>
      </w:r>
      <w:r w:rsidR="00000000" w:rsidRPr="00033231">
        <w:t>je suis le cours de mes pensées</w:t>
      </w:r>
      <w:r>
        <w:t xml:space="preserve">, </w:t>
      </w:r>
      <w:r w:rsidR="00000000" w:rsidRPr="00033231">
        <w:t>seulement parce que je ne peux do</w:t>
      </w:r>
      <w:r w:rsidR="00000000" w:rsidRPr="00033231">
        <w:t>r</w:t>
      </w:r>
      <w:r w:rsidR="00000000" w:rsidRPr="00033231">
        <w:t>mir</w:t>
      </w:r>
      <w:r>
        <w:t xml:space="preserve">. </w:t>
      </w:r>
      <w:r w:rsidR="00000000" w:rsidRPr="00033231">
        <w:t>D</w:t>
      </w:r>
      <w:r>
        <w:t>’</w:t>
      </w:r>
      <w:r w:rsidR="00000000" w:rsidRPr="00033231">
        <w:t>ailleurs</w:t>
      </w:r>
      <w:r>
        <w:t xml:space="preserve">, </w:t>
      </w:r>
      <w:r w:rsidR="00000000" w:rsidRPr="00033231">
        <w:t>je sais qu</w:t>
      </w:r>
      <w:r>
        <w:t>’</w:t>
      </w:r>
      <w:r w:rsidR="00000000" w:rsidRPr="00033231">
        <w:t>il épousera Shirley</w:t>
      </w:r>
      <w:r>
        <w:t>. »</w:t>
      </w:r>
    </w:p>
    <w:p w14:paraId="34192114" w14:textId="77777777" w:rsidR="004F69D6" w:rsidRDefault="00000000" w:rsidP="0021796F">
      <w:r w:rsidRPr="00033231">
        <w:t>Après que le silence se fut rétabli</w:t>
      </w:r>
      <w:r w:rsidR="004F69D6">
        <w:t xml:space="preserve">, </w:t>
      </w:r>
      <w:r w:rsidRPr="00033231">
        <w:t>que le carillon eut cessé</w:t>
      </w:r>
      <w:r w:rsidR="004F69D6">
        <w:t xml:space="preserve">, </w:t>
      </w:r>
      <w:r w:rsidRPr="00033231">
        <w:t>que sa petite protégée se fut retirée</w:t>
      </w:r>
      <w:r w:rsidR="004F69D6">
        <w:t xml:space="preserve">, </w:t>
      </w:r>
      <w:r w:rsidRPr="00033231">
        <w:t>elle reprit son rêve</w:t>
      </w:r>
      <w:r w:rsidR="004F69D6">
        <w:t xml:space="preserve">, </w:t>
      </w:r>
      <w:r w:rsidRPr="00033231">
        <w:t>s</w:t>
      </w:r>
      <w:r w:rsidR="004F69D6">
        <w:t>’</w:t>
      </w:r>
      <w:r w:rsidRPr="00033231">
        <w:t>asseyant de nouveau à côté de sa vision</w:t>
      </w:r>
      <w:r w:rsidR="004F69D6">
        <w:t xml:space="preserve">, </w:t>
      </w:r>
      <w:r w:rsidRPr="00033231">
        <w:t>écoutant sa voix</w:t>
      </w:r>
      <w:r w:rsidR="004F69D6">
        <w:t xml:space="preserve">, </w:t>
      </w:r>
      <w:r w:rsidRPr="00033231">
        <w:t>lui adressant la parole</w:t>
      </w:r>
      <w:r w:rsidR="004F69D6">
        <w:t xml:space="preserve">. </w:t>
      </w:r>
      <w:r w:rsidRPr="00033231">
        <w:t>Cette vision pâlit enfin</w:t>
      </w:r>
      <w:r w:rsidR="004F69D6">
        <w:t xml:space="preserve"> : </w:t>
      </w:r>
      <w:r w:rsidRPr="00033231">
        <w:t>à mesure que l</w:t>
      </w:r>
      <w:r w:rsidR="004F69D6">
        <w:t>’</w:t>
      </w:r>
      <w:r w:rsidRPr="00033231">
        <w:t>aurore approchait</w:t>
      </w:r>
      <w:r w:rsidR="004F69D6">
        <w:t xml:space="preserve">, </w:t>
      </w:r>
      <w:r w:rsidRPr="00033231">
        <w:t>la disposition des étoiles et les premiers rayons du jour obscurcirent la création de la fantaisie</w:t>
      </w:r>
      <w:r w:rsidR="004F69D6">
        <w:t xml:space="preserve"> ; </w:t>
      </w:r>
      <w:r w:rsidRPr="00033231">
        <w:t>les pr</w:t>
      </w:r>
      <w:r w:rsidRPr="00033231">
        <w:t>e</w:t>
      </w:r>
      <w:r w:rsidRPr="00033231">
        <w:t>miers chants des oiseaux couvrirent ses chuchotements</w:t>
      </w:r>
      <w:r w:rsidR="004F69D6">
        <w:t xml:space="preserve">. </w:t>
      </w:r>
      <w:r w:rsidRPr="00033231">
        <w:t>Le chant de son cœur plein de passion et d</w:t>
      </w:r>
      <w:r w:rsidR="004F69D6">
        <w:t>’</w:t>
      </w:r>
      <w:r w:rsidRPr="00033231">
        <w:t>intérêt</w:t>
      </w:r>
      <w:r w:rsidR="004F69D6">
        <w:t xml:space="preserve">, </w:t>
      </w:r>
      <w:r w:rsidRPr="00033231">
        <w:t>emporté par le vent du matin</w:t>
      </w:r>
      <w:r w:rsidR="004F69D6">
        <w:t xml:space="preserve">, </w:t>
      </w:r>
      <w:r w:rsidRPr="00033231">
        <w:t>ne fut bientôt plus qu</w:t>
      </w:r>
      <w:r w:rsidR="004F69D6">
        <w:t>’</w:t>
      </w:r>
      <w:r w:rsidRPr="00033231">
        <w:t>un vague murmure</w:t>
      </w:r>
      <w:r w:rsidR="004F69D6">
        <w:t xml:space="preserve">. </w:t>
      </w:r>
      <w:r w:rsidRPr="00033231">
        <w:t>La forme qui</w:t>
      </w:r>
      <w:r w:rsidR="004F69D6">
        <w:t xml:space="preserve">, </w:t>
      </w:r>
      <w:r w:rsidRPr="00033231">
        <w:t>vue à la clarté de la lune</w:t>
      </w:r>
      <w:r w:rsidR="004F69D6">
        <w:t xml:space="preserve">, </w:t>
      </w:r>
      <w:r w:rsidRPr="00033231">
        <w:t>avait la vie et le mouv</w:t>
      </w:r>
      <w:r w:rsidRPr="00033231">
        <w:t>e</w:t>
      </w:r>
      <w:r w:rsidRPr="00033231">
        <w:t>ment</w:t>
      </w:r>
      <w:r w:rsidR="004F69D6">
        <w:t xml:space="preserve">, </w:t>
      </w:r>
      <w:r w:rsidRPr="00033231">
        <w:t>l</w:t>
      </w:r>
      <w:r w:rsidR="004F69D6">
        <w:t>’</w:t>
      </w:r>
      <w:r w:rsidRPr="00033231">
        <w:t>éclat de la santé et la fraîcheur de la jeunesse</w:t>
      </w:r>
      <w:r w:rsidR="004F69D6">
        <w:t xml:space="preserve">, </w:t>
      </w:r>
      <w:r w:rsidRPr="00033231">
        <w:t>devint froide et terne</w:t>
      </w:r>
      <w:r w:rsidR="004F69D6">
        <w:t xml:space="preserve">, </w:t>
      </w:r>
      <w:r w:rsidRPr="00033231">
        <w:t>comparée aux lueurs pourprées du soleil levant</w:t>
      </w:r>
      <w:r w:rsidR="004F69D6">
        <w:t xml:space="preserve">. </w:t>
      </w:r>
      <w:r w:rsidRPr="00033231">
        <w:t>Le rêve était fini</w:t>
      </w:r>
      <w:r w:rsidR="004F69D6">
        <w:t xml:space="preserve">. </w:t>
      </w:r>
      <w:r w:rsidRPr="00033231">
        <w:t>Caroline se vit seule</w:t>
      </w:r>
      <w:r w:rsidR="004F69D6">
        <w:t xml:space="preserve"> ; </w:t>
      </w:r>
      <w:r w:rsidRPr="00033231">
        <w:t>elle se glissa tristement et en grelottant dans sa couche</w:t>
      </w:r>
      <w:r w:rsidR="004F69D6">
        <w:t>.</w:t>
      </w:r>
    </w:p>
    <w:p w14:paraId="799AE211" w14:textId="3991AE20" w:rsidR="004F69D6" w:rsidRDefault="00000000" w:rsidP="004F69D6">
      <w:pPr>
        <w:pStyle w:val="Titre2"/>
        <w:rPr>
          <w:szCs w:val="44"/>
        </w:rPr>
      </w:pPr>
      <w:bookmarkStart w:id="13" w:name="_Toc199956094"/>
      <w:r w:rsidRPr="00AF30F4">
        <w:rPr>
          <w:szCs w:val="44"/>
        </w:rPr>
        <w:lastRenderedPageBreak/>
        <w:t>CHAPITRE XIII</w:t>
      </w:r>
      <w:r w:rsidR="004F69D6">
        <w:rPr>
          <w:szCs w:val="44"/>
        </w:rPr>
        <w:t>.</w:t>
      </w:r>
      <w:r w:rsidR="004F69D6">
        <w:rPr>
          <w:szCs w:val="44"/>
        </w:rPr>
        <w:br/>
      </w:r>
      <w:r w:rsidRPr="00AF30F4">
        <w:rPr>
          <w:szCs w:val="44"/>
        </w:rPr>
        <w:br/>
        <w:t>Shirley cherche à se sauver par de bonnes œuvres</w:t>
      </w:r>
      <w:r w:rsidR="004F69D6">
        <w:rPr>
          <w:szCs w:val="44"/>
        </w:rPr>
        <w:t>.</w:t>
      </w:r>
      <w:bookmarkEnd w:id="13"/>
    </w:p>
    <w:p w14:paraId="6612E1B6" w14:textId="44011BF8" w:rsidR="00000000" w:rsidRPr="00033231" w:rsidRDefault="004F69D6" w:rsidP="0021796F">
      <w:r>
        <w:t>« </w:t>
      </w:r>
      <w:r w:rsidR="00000000" w:rsidRPr="00033231">
        <w:t>D</w:t>
      </w:r>
      <w:r>
        <w:t>’</w:t>
      </w:r>
      <w:r w:rsidR="00000000" w:rsidRPr="00033231">
        <w:t>ailleurs</w:t>
      </w:r>
      <w:r>
        <w:t xml:space="preserve">, </w:t>
      </w:r>
      <w:r w:rsidR="00000000" w:rsidRPr="00033231">
        <w:t>je sais qu</w:t>
      </w:r>
      <w:r>
        <w:t>’</w:t>
      </w:r>
      <w:r w:rsidR="00000000" w:rsidRPr="00033231">
        <w:t>il épousera Shirley</w:t>
      </w:r>
      <w:r>
        <w:t xml:space="preserve">, </w:t>
      </w:r>
      <w:r w:rsidR="00000000" w:rsidRPr="00033231">
        <w:t>furent les pr</w:t>
      </w:r>
      <w:r w:rsidR="00000000" w:rsidRPr="00033231">
        <w:t>e</w:t>
      </w:r>
      <w:r w:rsidR="00000000" w:rsidRPr="00033231">
        <w:t>mières paroles de Caroline lorsqu</w:t>
      </w:r>
      <w:r>
        <w:t>’</w:t>
      </w:r>
      <w:r w:rsidR="00000000" w:rsidRPr="00033231">
        <w:t>elle s</w:t>
      </w:r>
      <w:r>
        <w:t>’</w:t>
      </w:r>
      <w:r w:rsidR="00000000" w:rsidRPr="00033231">
        <w:t>éveilla le lendemain m</w:t>
      </w:r>
      <w:r w:rsidR="00000000" w:rsidRPr="00033231">
        <w:t>a</w:t>
      </w:r>
      <w:r w:rsidR="00000000" w:rsidRPr="00033231">
        <w:t>tin</w:t>
      </w:r>
      <w:r>
        <w:t xml:space="preserve">. </w:t>
      </w:r>
      <w:r w:rsidR="00000000" w:rsidRPr="00033231">
        <w:t>Et il faut qu</w:t>
      </w:r>
      <w:r>
        <w:t>’</w:t>
      </w:r>
      <w:r w:rsidR="00000000" w:rsidRPr="00033231">
        <w:t>il l</w:t>
      </w:r>
      <w:r>
        <w:t>’</w:t>
      </w:r>
      <w:r w:rsidR="00000000" w:rsidRPr="00033231">
        <w:t>épouse</w:t>
      </w:r>
      <w:r>
        <w:t xml:space="preserve"> : </w:t>
      </w:r>
      <w:r w:rsidR="00000000" w:rsidRPr="00033231">
        <w:t>elle peut lui venir en aide</w:t>
      </w:r>
      <w:r>
        <w:t xml:space="preserve">, </w:t>
      </w:r>
      <w:r w:rsidR="00000000" w:rsidRPr="00033231">
        <w:t>ajouta-t-elle avec fermeté</w:t>
      </w:r>
      <w:r>
        <w:t xml:space="preserve">. </w:t>
      </w:r>
      <w:r w:rsidR="00000000" w:rsidRPr="00033231">
        <w:t>Mais lorsqu</w:t>
      </w:r>
      <w:r>
        <w:t>’</w:t>
      </w:r>
      <w:r w:rsidR="00000000" w:rsidRPr="00033231">
        <w:t>ils seront mariés</w:t>
      </w:r>
      <w:r>
        <w:t xml:space="preserve">, </w:t>
      </w:r>
      <w:r w:rsidR="00000000" w:rsidRPr="00033231">
        <w:t>je serai oubliée</w:t>
      </w:r>
      <w:r>
        <w:t xml:space="preserve">, </w:t>
      </w:r>
      <w:r w:rsidR="00000000" w:rsidRPr="00033231">
        <w:t>dit-elle aussitôt avec amertume</w:t>
      </w:r>
      <w:r>
        <w:t xml:space="preserve">. </w:t>
      </w:r>
      <w:r w:rsidR="00000000" w:rsidRPr="00033231">
        <w:t>Je serai oubliée</w:t>
      </w:r>
      <w:r>
        <w:t xml:space="preserve"> ! </w:t>
      </w:r>
      <w:r w:rsidR="00000000" w:rsidRPr="00033231">
        <w:t>Et que ferai-je lorsque mon Robert sera perdu pour moi</w:t>
      </w:r>
      <w:r>
        <w:t xml:space="preserve"> ? </w:t>
      </w:r>
      <w:r w:rsidR="00000000" w:rsidRPr="00033231">
        <w:t>Que deviendrai-je</w:t>
      </w:r>
      <w:r>
        <w:t xml:space="preserve"> ? </w:t>
      </w:r>
      <w:r w:rsidR="00000000" w:rsidRPr="00033231">
        <w:rPr>
          <w:i/>
          <w:iCs/>
        </w:rPr>
        <w:t xml:space="preserve">Mon </w:t>
      </w:r>
      <w:r w:rsidR="00000000" w:rsidRPr="00033231">
        <w:t>Robert</w:t>
      </w:r>
      <w:r>
        <w:t xml:space="preserve"> ? </w:t>
      </w:r>
      <w:r w:rsidR="00000000" w:rsidRPr="00033231">
        <w:t>Oh</w:t>
      </w:r>
      <w:r>
        <w:t xml:space="preserve"> ! </w:t>
      </w:r>
      <w:r w:rsidR="00000000" w:rsidRPr="00033231">
        <w:t>que ne puis-je l</w:t>
      </w:r>
      <w:r>
        <w:t>’</w:t>
      </w:r>
      <w:r w:rsidR="00000000" w:rsidRPr="00033231">
        <w:t>appeler ainsi</w:t>
      </w:r>
      <w:r>
        <w:t xml:space="preserve"> ! </w:t>
      </w:r>
      <w:r w:rsidR="00000000" w:rsidRPr="00033231">
        <w:t>mais je suis la pauvreté et l</w:t>
      </w:r>
      <w:r>
        <w:t>’</w:t>
      </w:r>
      <w:r w:rsidR="00000000" w:rsidRPr="00033231">
        <w:t>impuissance</w:t>
      </w:r>
      <w:r>
        <w:t xml:space="preserve">, </w:t>
      </w:r>
      <w:r w:rsidR="00000000" w:rsidRPr="00033231">
        <w:t>moi</w:t>
      </w:r>
      <w:r>
        <w:t xml:space="preserve"> ; </w:t>
      </w:r>
      <w:r w:rsidR="00000000" w:rsidRPr="00033231">
        <w:t>Shirley est la richesse et le po</w:t>
      </w:r>
      <w:r w:rsidR="00000000" w:rsidRPr="00033231">
        <w:t>u</w:t>
      </w:r>
      <w:r w:rsidR="00000000" w:rsidRPr="00033231">
        <w:t>voir</w:t>
      </w:r>
      <w:r>
        <w:t xml:space="preserve">. </w:t>
      </w:r>
      <w:r w:rsidR="00000000" w:rsidRPr="00033231">
        <w:t>Elle est la beauté aussi et l</w:t>
      </w:r>
      <w:r>
        <w:t>’</w:t>
      </w:r>
      <w:r w:rsidR="00000000" w:rsidRPr="00033231">
        <w:t>amour</w:t>
      </w:r>
      <w:r>
        <w:t xml:space="preserve">, </w:t>
      </w:r>
      <w:r w:rsidR="00000000" w:rsidRPr="00033231">
        <w:t>je ne le puis nier</w:t>
      </w:r>
      <w:r>
        <w:t xml:space="preserve">. </w:t>
      </w:r>
      <w:r w:rsidR="00000000" w:rsidRPr="00033231">
        <w:t>Ce m</w:t>
      </w:r>
      <w:r w:rsidR="00000000" w:rsidRPr="00033231">
        <w:t>a</w:t>
      </w:r>
      <w:r w:rsidR="00000000" w:rsidRPr="00033231">
        <w:t>riage n</w:t>
      </w:r>
      <w:r>
        <w:t>’</w:t>
      </w:r>
      <w:r w:rsidR="00000000" w:rsidRPr="00033231">
        <w:t>est point une sordide alliance</w:t>
      </w:r>
      <w:r>
        <w:t xml:space="preserve"> ; </w:t>
      </w:r>
      <w:r w:rsidR="00000000" w:rsidRPr="00033231">
        <w:t>elle l</w:t>
      </w:r>
      <w:r>
        <w:t>’</w:t>
      </w:r>
      <w:r w:rsidR="00000000" w:rsidRPr="00033231">
        <w:t>aime</w:t>
      </w:r>
      <w:r>
        <w:t xml:space="preserve">, </w:t>
      </w:r>
      <w:r w:rsidR="00000000" w:rsidRPr="00033231">
        <w:t>non d</w:t>
      </w:r>
      <w:r>
        <w:t>’</w:t>
      </w:r>
      <w:r w:rsidR="00000000" w:rsidRPr="00033231">
        <w:t>un amour vulgaire</w:t>
      </w:r>
      <w:r>
        <w:t xml:space="preserve"> ; </w:t>
      </w:r>
      <w:r w:rsidR="00000000" w:rsidRPr="00033231">
        <w:t>elle l</w:t>
      </w:r>
      <w:r>
        <w:t>’</w:t>
      </w:r>
      <w:r w:rsidR="00000000" w:rsidRPr="00033231">
        <w:t>aime</w:t>
      </w:r>
      <w:r>
        <w:t xml:space="preserve">, </w:t>
      </w:r>
      <w:r w:rsidR="00000000" w:rsidRPr="00033231">
        <w:t>ou elle l</w:t>
      </w:r>
      <w:r>
        <w:t>’</w:t>
      </w:r>
      <w:r w:rsidR="00000000" w:rsidRPr="00033231">
        <w:t>aimera</w:t>
      </w:r>
      <w:r>
        <w:t xml:space="preserve">, </w:t>
      </w:r>
      <w:r w:rsidR="00000000" w:rsidRPr="00033231">
        <w:t>comme il doit être fier de se voir aimé</w:t>
      </w:r>
      <w:r>
        <w:t xml:space="preserve">. </w:t>
      </w:r>
      <w:r w:rsidR="00000000" w:rsidRPr="00033231">
        <w:t>Aucune objection de quelque valeur ne peut s</w:t>
      </w:r>
      <w:r>
        <w:t>’</w:t>
      </w:r>
      <w:r w:rsidR="00000000" w:rsidRPr="00033231">
        <w:t>élever</w:t>
      </w:r>
      <w:r>
        <w:t xml:space="preserve">. </w:t>
      </w:r>
      <w:r w:rsidR="00000000" w:rsidRPr="00033231">
        <w:t>Qu</w:t>
      </w:r>
      <w:r>
        <w:t>’</w:t>
      </w:r>
      <w:r w:rsidR="00000000" w:rsidRPr="00033231">
        <w:t>ils se marient donc</w:t>
      </w:r>
      <w:r>
        <w:t xml:space="preserve">, </w:t>
      </w:r>
      <w:r w:rsidR="00000000" w:rsidRPr="00033231">
        <w:t>alors</w:t>
      </w:r>
      <w:r>
        <w:t xml:space="preserve">. </w:t>
      </w:r>
      <w:r w:rsidR="00000000" w:rsidRPr="00033231">
        <w:t>Mais après je ne serai plus rien</w:t>
      </w:r>
      <w:r>
        <w:t xml:space="preserve">. </w:t>
      </w:r>
      <w:r w:rsidR="00000000" w:rsidRPr="00033231">
        <w:t>Quant à être sa sœur et à le considérer désormais comme un frère</w:t>
      </w:r>
      <w:r>
        <w:t xml:space="preserve">, </w:t>
      </w:r>
      <w:r w:rsidR="00000000" w:rsidRPr="00033231">
        <w:t>j</w:t>
      </w:r>
      <w:r>
        <w:t>’</w:t>
      </w:r>
      <w:r w:rsidR="00000000" w:rsidRPr="00033231">
        <w:t>en méprise la pensée</w:t>
      </w:r>
      <w:r>
        <w:t xml:space="preserve">. </w:t>
      </w:r>
      <w:r w:rsidR="00000000" w:rsidRPr="00033231">
        <w:t>Je veux être tout ou rien pour un homme comme Robert</w:t>
      </w:r>
      <w:r>
        <w:t xml:space="preserve">. </w:t>
      </w:r>
      <w:r w:rsidR="00000000" w:rsidRPr="00033231">
        <w:t>Aussitôt qu</w:t>
      </w:r>
      <w:r>
        <w:t>’</w:t>
      </w:r>
      <w:r w:rsidR="00000000" w:rsidRPr="00033231">
        <w:t>ils seront unis</w:t>
      </w:r>
      <w:r>
        <w:t xml:space="preserve">, </w:t>
      </w:r>
      <w:r w:rsidR="00000000" w:rsidRPr="00033231">
        <w:t>certainement je les quitterai</w:t>
      </w:r>
      <w:r>
        <w:t xml:space="preserve">. </w:t>
      </w:r>
      <w:r w:rsidR="00000000" w:rsidRPr="00033231">
        <w:t>Quant à rester ici</w:t>
      </w:r>
      <w:r>
        <w:t xml:space="preserve">, </w:t>
      </w:r>
      <w:r w:rsidR="00000000" w:rsidRPr="00033231">
        <w:t>auprès d</w:t>
      </w:r>
      <w:r>
        <w:t>’</w:t>
      </w:r>
      <w:r w:rsidR="00000000" w:rsidRPr="00033231">
        <w:t>eux</w:t>
      </w:r>
      <w:r>
        <w:t xml:space="preserve">, </w:t>
      </w:r>
      <w:r w:rsidR="00000000" w:rsidRPr="00033231">
        <w:t>jouant l</w:t>
      </w:r>
      <w:r>
        <w:t>’</w:t>
      </w:r>
      <w:r w:rsidR="00000000" w:rsidRPr="00033231">
        <w:t>hypocrite et affichant de calmes sentiments d</w:t>
      </w:r>
      <w:r>
        <w:t>’</w:t>
      </w:r>
      <w:r w:rsidR="00000000" w:rsidRPr="00033231">
        <w:t>amitié</w:t>
      </w:r>
      <w:r>
        <w:t xml:space="preserve">, </w:t>
      </w:r>
      <w:r w:rsidR="00000000" w:rsidRPr="00033231">
        <w:t>quand mon âme sera déchirée par d</w:t>
      </w:r>
      <w:r>
        <w:t>’</w:t>
      </w:r>
      <w:r w:rsidR="00000000" w:rsidRPr="00033231">
        <w:t>autres sentiments</w:t>
      </w:r>
      <w:r>
        <w:t xml:space="preserve">, </w:t>
      </w:r>
      <w:r w:rsidR="00000000" w:rsidRPr="00033231">
        <w:t>jamais je ne descendrai à une telle dégradation</w:t>
      </w:r>
      <w:r>
        <w:t xml:space="preserve">. </w:t>
      </w:r>
      <w:r w:rsidR="00000000" w:rsidRPr="00033231">
        <w:t>Je me sens aussi peu c</w:t>
      </w:r>
      <w:r w:rsidR="00000000" w:rsidRPr="00033231">
        <w:t>a</w:t>
      </w:r>
      <w:r w:rsidR="00000000" w:rsidRPr="00033231">
        <w:t>pable de jouer le rôle de leur amie commune que celui de leur mortelle ennemie</w:t>
      </w:r>
      <w:r>
        <w:t xml:space="preserve">. </w:t>
      </w:r>
      <w:r w:rsidR="00000000" w:rsidRPr="00033231">
        <w:t>Robert est un homme remarquable à mes yeux</w:t>
      </w:r>
      <w:r>
        <w:t xml:space="preserve"> ; </w:t>
      </w:r>
      <w:r w:rsidR="00000000" w:rsidRPr="00033231">
        <w:t>je l</w:t>
      </w:r>
      <w:r>
        <w:t>’</w:t>
      </w:r>
      <w:r w:rsidR="00000000" w:rsidRPr="00033231">
        <w:t>ai aimé</w:t>
      </w:r>
      <w:r>
        <w:t xml:space="preserve">, </w:t>
      </w:r>
      <w:r w:rsidR="00000000" w:rsidRPr="00033231">
        <w:t>je l</w:t>
      </w:r>
      <w:r>
        <w:t>’</w:t>
      </w:r>
      <w:r w:rsidR="00000000" w:rsidRPr="00033231">
        <w:t>aime</w:t>
      </w:r>
      <w:r>
        <w:t xml:space="preserve">, </w:t>
      </w:r>
      <w:r w:rsidR="00000000" w:rsidRPr="00033231">
        <w:t>et je dois l</w:t>
      </w:r>
      <w:r>
        <w:t>’</w:t>
      </w:r>
      <w:r w:rsidR="00000000" w:rsidRPr="00033231">
        <w:t>aimer</w:t>
      </w:r>
      <w:r>
        <w:t xml:space="preserve">. </w:t>
      </w:r>
      <w:r w:rsidR="00000000" w:rsidRPr="00033231">
        <w:t>Je voudrais être sa femme si je le pouvais</w:t>
      </w:r>
      <w:r>
        <w:t xml:space="preserve">. </w:t>
      </w:r>
      <w:r w:rsidR="00000000" w:rsidRPr="00033231">
        <w:t>Comme je ne le puis</w:t>
      </w:r>
      <w:r>
        <w:t xml:space="preserve">, </w:t>
      </w:r>
      <w:r w:rsidR="00000000" w:rsidRPr="00033231">
        <w:t>je ne dois plus le revoir</w:t>
      </w:r>
      <w:r>
        <w:t xml:space="preserve">. </w:t>
      </w:r>
      <w:r w:rsidR="00000000" w:rsidRPr="00033231">
        <w:t>Il n</w:t>
      </w:r>
      <w:r>
        <w:t>’</w:t>
      </w:r>
      <w:r w:rsidR="00000000" w:rsidRPr="00033231">
        <w:t>y a qu</w:t>
      </w:r>
      <w:r>
        <w:t>’</w:t>
      </w:r>
      <w:r w:rsidR="00000000" w:rsidRPr="00033231">
        <w:t>une alternative</w:t>
      </w:r>
      <w:r>
        <w:t xml:space="preserve"> : </w:t>
      </w:r>
      <w:r w:rsidR="00000000" w:rsidRPr="00033231">
        <w:t>m</w:t>
      </w:r>
      <w:r>
        <w:t>’</w:t>
      </w:r>
      <w:r w:rsidR="00000000" w:rsidRPr="00033231">
        <w:t>attacher à lui comme si j</w:t>
      </w:r>
      <w:r>
        <w:t>’</w:t>
      </w:r>
      <w:r w:rsidR="00000000" w:rsidRPr="00033231">
        <w:t>étais une partie de lui-même</w:t>
      </w:r>
      <w:r>
        <w:t xml:space="preserve">, </w:t>
      </w:r>
      <w:r w:rsidR="00000000" w:rsidRPr="00033231">
        <w:t xml:space="preserve">ou être séparée de lui comme les </w:t>
      </w:r>
      <w:r w:rsidR="00000000" w:rsidRPr="00033231">
        <w:lastRenderedPageBreak/>
        <w:t>deux pôles d</w:t>
      </w:r>
      <w:r>
        <w:t>’</w:t>
      </w:r>
      <w:r w:rsidR="00000000" w:rsidRPr="00033231">
        <w:t>une sphère</w:t>
      </w:r>
      <w:r>
        <w:t xml:space="preserve">. </w:t>
      </w:r>
      <w:r w:rsidR="00000000" w:rsidRPr="00033231">
        <w:t>Que la Providence nous sépare alors</w:t>
      </w:r>
      <w:r>
        <w:t xml:space="preserve">, </w:t>
      </w:r>
      <w:r w:rsidR="00000000" w:rsidRPr="00033231">
        <w:t>et nous sépare promptement</w:t>
      </w:r>
      <w:r>
        <w:t>. »</w:t>
      </w:r>
    </w:p>
    <w:p w14:paraId="2CFF2B71" w14:textId="77777777" w:rsidR="004F69D6" w:rsidRDefault="00000000" w:rsidP="0021796F">
      <w:r w:rsidRPr="00033231">
        <w:t>Ces réflexions occupaient encore son esprit à une heure avancée de l</w:t>
      </w:r>
      <w:r w:rsidR="004F69D6">
        <w:t>’</w:t>
      </w:r>
      <w:r w:rsidRPr="00033231">
        <w:t>après-midi</w:t>
      </w:r>
      <w:r w:rsidR="004F69D6">
        <w:t xml:space="preserve">, </w:t>
      </w:r>
      <w:r w:rsidRPr="00033231">
        <w:t>lorsque l</w:t>
      </w:r>
      <w:r w:rsidR="004F69D6">
        <w:t>’</w:t>
      </w:r>
      <w:r w:rsidRPr="00033231">
        <w:t>un des personnages qui re</w:t>
      </w:r>
      <w:r w:rsidRPr="00033231">
        <w:t>m</w:t>
      </w:r>
      <w:r w:rsidRPr="00033231">
        <w:t>plissaient sa pensée vint à passer devant la fenêtre du parloir</w:t>
      </w:r>
      <w:r w:rsidR="004F69D6">
        <w:t xml:space="preserve">. </w:t>
      </w:r>
      <w:r w:rsidRPr="00033231">
        <w:t xml:space="preserve">Miss </w:t>
      </w:r>
      <w:proofErr w:type="spellStart"/>
      <w:r w:rsidRPr="00033231">
        <w:t>Keeldar</w:t>
      </w:r>
      <w:proofErr w:type="spellEnd"/>
      <w:r w:rsidRPr="00033231">
        <w:t xml:space="preserve"> marchait lentement</w:t>
      </w:r>
      <w:r w:rsidR="004F69D6">
        <w:t xml:space="preserve"> : </w:t>
      </w:r>
      <w:r w:rsidRPr="00033231">
        <w:t>sa démarche</w:t>
      </w:r>
      <w:r w:rsidR="004F69D6">
        <w:t xml:space="preserve">, </w:t>
      </w:r>
      <w:r w:rsidRPr="00033231">
        <w:t>son expre</w:t>
      </w:r>
      <w:r w:rsidRPr="00033231">
        <w:t>s</w:t>
      </w:r>
      <w:r w:rsidRPr="00033231">
        <w:t>sion</w:t>
      </w:r>
      <w:r w:rsidR="004F69D6">
        <w:t xml:space="preserve">, </w:t>
      </w:r>
      <w:r w:rsidRPr="00033231">
        <w:t>avaient ce mélange de rêverie et de nonchalance qui leur était habituel</w:t>
      </w:r>
      <w:r w:rsidR="004F69D6">
        <w:t xml:space="preserve">. </w:t>
      </w:r>
      <w:r w:rsidRPr="00033231">
        <w:t>Lorsqu</w:t>
      </w:r>
      <w:r w:rsidR="004F69D6">
        <w:t>’</w:t>
      </w:r>
      <w:r w:rsidRPr="00033231">
        <w:t>elle s</w:t>
      </w:r>
      <w:r w:rsidR="004F69D6">
        <w:t>’</w:t>
      </w:r>
      <w:r w:rsidRPr="00033231">
        <w:t>animait</w:t>
      </w:r>
      <w:r w:rsidR="004F69D6">
        <w:t xml:space="preserve">, </w:t>
      </w:r>
      <w:r w:rsidRPr="00033231">
        <w:t>la nonchalance disparai</w:t>
      </w:r>
      <w:r w:rsidRPr="00033231">
        <w:t>s</w:t>
      </w:r>
      <w:r w:rsidRPr="00033231">
        <w:t>sait</w:t>
      </w:r>
      <w:r w:rsidR="004F69D6">
        <w:t xml:space="preserve"> ; </w:t>
      </w:r>
      <w:r w:rsidRPr="00033231">
        <w:t>son air pensif</w:t>
      </w:r>
      <w:r w:rsidR="004F69D6">
        <w:t xml:space="preserve">, </w:t>
      </w:r>
      <w:r w:rsidRPr="00033231">
        <w:t>se mariant avec une douce gaieté</w:t>
      </w:r>
      <w:r w:rsidR="004F69D6">
        <w:t xml:space="preserve">, </w:t>
      </w:r>
      <w:r w:rsidRPr="00033231">
        <w:t>donnait à son rire</w:t>
      </w:r>
      <w:r w:rsidR="004F69D6">
        <w:t xml:space="preserve">, </w:t>
      </w:r>
      <w:r w:rsidRPr="00033231">
        <w:t>à son sourire et à son regard</w:t>
      </w:r>
      <w:r w:rsidR="004F69D6">
        <w:t xml:space="preserve">, </w:t>
      </w:r>
      <w:r w:rsidRPr="00033231">
        <w:t>un parfum de sentiment tout particulier</w:t>
      </w:r>
      <w:r w:rsidR="004F69D6">
        <w:t>.</w:t>
      </w:r>
    </w:p>
    <w:p w14:paraId="2AE29D5C" w14:textId="77777777" w:rsidR="004F69D6" w:rsidRDefault="004F69D6" w:rsidP="0021796F">
      <w:r>
        <w:t>« </w:t>
      </w:r>
      <w:r w:rsidR="00000000" w:rsidRPr="00033231">
        <w:t>Pourquoi donc n</w:t>
      </w:r>
      <w:r>
        <w:t>’</w:t>
      </w:r>
      <w:r w:rsidR="00000000" w:rsidRPr="00033231">
        <w:t>êtes-vous pas venue me voir cette après-midi</w:t>
      </w:r>
      <w:r>
        <w:t xml:space="preserve">, </w:t>
      </w:r>
      <w:r w:rsidR="00000000" w:rsidRPr="00033231">
        <w:t>ainsi que vous me l</w:t>
      </w:r>
      <w:r>
        <w:t>’</w:t>
      </w:r>
      <w:r w:rsidR="00000000" w:rsidRPr="00033231">
        <w:t>aviez promis</w:t>
      </w:r>
      <w:r>
        <w:t> ?</w:t>
      </w:r>
    </w:p>
    <w:p w14:paraId="7FDE70C8" w14:textId="77777777" w:rsidR="004F69D6" w:rsidRDefault="004F69D6" w:rsidP="0021796F">
      <w:r>
        <w:t>— </w:t>
      </w:r>
      <w:r w:rsidR="00000000" w:rsidRPr="00033231">
        <w:t>Je n</w:t>
      </w:r>
      <w:r>
        <w:t>’</w:t>
      </w:r>
      <w:r w:rsidR="00000000" w:rsidRPr="00033231">
        <w:t>étais pas d</w:t>
      </w:r>
      <w:r>
        <w:t>’</w:t>
      </w:r>
      <w:r w:rsidR="00000000" w:rsidRPr="00033231">
        <w:t>humeur</w:t>
      </w:r>
      <w:r>
        <w:t>, »</w:t>
      </w:r>
      <w:r w:rsidR="00000000" w:rsidRPr="00033231">
        <w:t xml:space="preserve"> répondit miss </w:t>
      </w:r>
      <w:proofErr w:type="spellStart"/>
      <w:r w:rsidR="00000000" w:rsidRPr="00033231">
        <w:t>Helstone</w:t>
      </w:r>
      <w:proofErr w:type="spellEnd"/>
      <w:r w:rsidR="00000000" w:rsidRPr="00033231">
        <w:t xml:space="preserve"> avec beaucoup de vérité</w:t>
      </w:r>
      <w:r>
        <w:t>.</w:t>
      </w:r>
    </w:p>
    <w:p w14:paraId="09C7680C" w14:textId="77777777" w:rsidR="004F69D6" w:rsidRDefault="00000000" w:rsidP="0021796F">
      <w:r w:rsidRPr="00033231">
        <w:t>Shirley avait déjà fixé sur elle un regard pénétrant</w:t>
      </w:r>
      <w:r w:rsidR="004F69D6">
        <w:t>.</w:t>
      </w:r>
    </w:p>
    <w:p w14:paraId="1555BAE4" w14:textId="77777777" w:rsidR="004F69D6" w:rsidRDefault="004F69D6" w:rsidP="0021796F">
      <w:r>
        <w:t>« </w:t>
      </w:r>
      <w:r w:rsidR="00000000" w:rsidRPr="00033231">
        <w:t>Non</w:t>
      </w:r>
      <w:r>
        <w:t xml:space="preserve">, </w:t>
      </w:r>
      <w:r w:rsidR="00000000" w:rsidRPr="00033231">
        <w:t>dit-elle</w:t>
      </w:r>
      <w:r>
        <w:t xml:space="preserve">, </w:t>
      </w:r>
      <w:r w:rsidR="00000000" w:rsidRPr="00033231">
        <w:t>je vois que vous n</w:t>
      </w:r>
      <w:r>
        <w:t>’</w:t>
      </w:r>
      <w:r w:rsidR="00000000" w:rsidRPr="00033231">
        <w:t>êtes pas d</w:t>
      </w:r>
      <w:r>
        <w:t>’</w:t>
      </w:r>
      <w:r w:rsidR="00000000" w:rsidRPr="00033231">
        <w:t>humeur à m</w:t>
      </w:r>
      <w:r>
        <w:t>’</w:t>
      </w:r>
      <w:r w:rsidR="00000000" w:rsidRPr="00033231">
        <w:t>aimer</w:t>
      </w:r>
      <w:r>
        <w:t xml:space="preserve"> : </w:t>
      </w:r>
      <w:r w:rsidR="00000000" w:rsidRPr="00033231">
        <w:t>vous êtes dans votre sombre et triste disposition d</w:t>
      </w:r>
      <w:r>
        <w:t>’</w:t>
      </w:r>
      <w:r w:rsidR="00000000" w:rsidRPr="00033231">
        <w:t>esprit</w:t>
      </w:r>
      <w:r>
        <w:t xml:space="preserve">, </w:t>
      </w:r>
      <w:r w:rsidR="00000000" w:rsidRPr="00033231">
        <w:t>lorsque la présence d</w:t>
      </w:r>
      <w:r>
        <w:t>’</w:t>
      </w:r>
      <w:r w:rsidR="00000000" w:rsidRPr="00033231">
        <w:t>une compagne a l</w:t>
      </w:r>
      <w:r>
        <w:t>’</w:t>
      </w:r>
      <w:r w:rsidR="00000000" w:rsidRPr="00033231">
        <w:t>air de vous e</w:t>
      </w:r>
      <w:r w:rsidR="00000000" w:rsidRPr="00033231">
        <w:t>n</w:t>
      </w:r>
      <w:r w:rsidR="00000000" w:rsidRPr="00033231">
        <w:t>nuyer</w:t>
      </w:r>
      <w:r>
        <w:t xml:space="preserve">. </w:t>
      </w:r>
      <w:r w:rsidR="00000000" w:rsidRPr="00033231">
        <w:t>Vous avez de semblables moments</w:t>
      </w:r>
      <w:r>
        <w:t xml:space="preserve">, </w:t>
      </w:r>
      <w:r w:rsidR="00000000" w:rsidRPr="00033231">
        <w:t>le savez-vous</w:t>
      </w:r>
      <w:r>
        <w:t> ?</w:t>
      </w:r>
    </w:p>
    <w:p w14:paraId="3F5E2166" w14:textId="77777777" w:rsidR="004F69D6" w:rsidRDefault="004F69D6" w:rsidP="0021796F">
      <w:r>
        <w:t>— </w:t>
      </w:r>
      <w:r w:rsidR="00000000" w:rsidRPr="00033231">
        <w:t>Avez-vous l</w:t>
      </w:r>
      <w:r>
        <w:t>’</w:t>
      </w:r>
      <w:r w:rsidR="00000000" w:rsidRPr="00033231">
        <w:t>intention de rester longtemps</w:t>
      </w:r>
      <w:r>
        <w:t xml:space="preserve">, </w:t>
      </w:r>
      <w:r w:rsidR="00000000" w:rsidRPr="00033231">
        <w:t>Shirley</w:t>
      </w:r>
      <w:r>
        <w:t> ?</w:t>
      </w:r>
    </w:p>
    <w:p w14:paraId="3CFD7A54" w14:textId="14EF6764" w:rsidR="00000000" w:rsidRPr="00033231" w:rsidRDefault="004F69D6" w:rsidP="0021796F">
      <w:r>
        <w:t>— </w:t>
      </w:r>
      <w:r w:rsidR="00000000" w:rsidRPr="00033231">
        <w:t>Oui</w:t>
      </w:r>
      <w:r>
        <w:t xml:space="preserve"> : </w:t>
      </w:r>
      <w:r w:rsidR="00000000" w:rsidRPr="00033231">
        <w:t>je suis venue pour prendre le thé</w:t>
      </w:r>
      <w:r>
        <w:t xml:space="preserve">, </w:t>
      </w:r>
      <w:r w:rsidR="00000000" w:rsidRPr="00033231">
        <w:t>et je veux le pre</w:t>
      </w:r>
      <w:r w:rsidR="00000000" w:rsidRPr="00033231">
        <w:t>n</w:t>
      </w:r>
      <w:r w:rsidR="00000000" w:rsidRPr="00033231">
        <w:t>dre avant de partir</w:t>
      </w:r>
      <w:r>
        <w:t xml:space="preserve">. </w:t>
      </w:r>
      <w:r w:rsidR="00000000" w:rsidRPr="00033231">
        <w:t>Je me permettrai donc la liberté de me d</w:t>
      </w:r>
      <w:r w:rsidR="00000000" w:rsidRPr="00033231">
        <w:t>é</w:t>
      </w:r>
      <w:r w:rsidR="00000000" w:rsidRPr="00033231">
        <w:t>barrasser de mon chapeau</w:t>
      </w:r>
      <w:r>
        <w:t xml:space="preserve">, </w:t>
      </w:r>
      <w:r w:rsidR="00000000" w:rsidRPr="00033231">
        <w:t>sans attendre votre invitation</w:t>
      </w:r>
      <w:r>
        <w:t>. »</w:t>
      </w:r>
    </w:p>
    <w:p w14:paraId="7E6814FE" w14:textId="77777777" w:rsidR="004F69D6" w:rsidRDefault="00000000" w:rsidP="0021796F">
      <w:r w:rsidRPr="00033231">
        <w:t>Ce qu</w:t>
      </w:r>
      <w:r w:rsidR="004F69D6">
        <w:t>’</w:t>
      </w:r>
      <w:r w:rsidRPr="00033231">
        <w:t>elle fit</w:t>
      </w:r>
      <w:r w:rsidR="004F69D6">
        <w:t xml:space="preserve"> ; </w:t>
      </w:r>
      <w:r w:rsidRPr="00033231">
        <w:t>puis elle resta debout</w:t>
      </w:r>
      <w:r w:rsidR="004F69D6">
        <w:t xml:space="preserve">, </w:t>
      </w:r>
      <w:r w:rsidRPr="00033231">
        <w:t>les mains derrière le dos</w:t>
      </w:r>
      <w:r w:rsidR="004F69D6">
        <w:t>.</w:t>
      </w:r>
    </w:p>
    <w:p w14:paraId="10FB1B5A" w14:textId="77777777" w:rsidR="004F69D6" w:rsidRDefault="004F69D6" w:rsidP="0021796F">
      <w:r>
        <w:lastRenderedPageBreak/>
        <w:t>« </w:t>
      </w:r>
      <w:r w:rsidR="00000000" w:rsidRPr="00033231">
        <w:t>Jolie expression que vous avez dans votre physionomie</w:t>
      </w:r>
      <w:r>
        <w:t xml:space="preserve">, </w:t>
      </w:r>
      <w:r w:rsidR="00000000" w:rsidRPr="00033231">
        <w:t>continua-t-elle</w:t>
      </w:r>
      <w:r>
        <w:t xml:space="preserve">, </w:t>
      </w:r>
      <w:r w:rsidR="00000000" w:rsidRPr="00033231">
        <w:t>regardant toujours Caroline avec son regard perçant</w:t>
      </w:r>
      <w:r>
        <w:t xml:space="preserve">, </w:t>
      </w:r>
      <w:r w:rsidR="00000000" w:rsidRPr="00033231">
        <w:t>qui exprimait plutôt la pitié que tout autre sentiment</w:t>
      </w:r>
      <w:r>
        <w:t xml:space="preserve">. </w:t>
      </w:r>
      <w:r w:rsidR="00000000" w:rsidRPr="00033231">
        <w:t>Vous paraissez disposée à vous renfermer en vous-même</w:t>
      </w:r>
      <w:r>
        <w:t xml:space="preserve">, </w:t>
      </w:r>
      <w:r w:rsidR="00000000" w:rsidRPr="00033231">
        <w:t>pa</w:t>
      </w:r>
      <w:r w:rsidR="00000000" w:rsidRPr="00033231">
        <w:t>u</w:t>
      </w:r>
      <w:r w:rsidR="00000000" w:rsidRPr="00033231">
        <w:t>vre biche blessée</w:t>
      </w:r>
      <w:r>
        <w:t xml:space="preserve">, </w:t>
      </w:r>
      <w:r w:rsidR="00000000" w:rsidRPr="00033231">
        <w:t>cherchant la solitude</w:t>
      </w:r>
      <w:r>
        <w:t xml:space="preserve">. </w:t>
      </w:r>
      <w:r w:rsidR="00000000" w:rsidRPr="00033231">
        <w:t>Avez-vous peur que Shirley ne vous tourmente</w:t>
      </w:r>
      <w:r>
        <w:t xml:space="preserve">, </w:t>
      </w:r>
      <w:r w:rsidR="00000000" w:rsidRPr="00033231">
        <w:t>si elle découvre que vous êtes ble</w:t>
      </w:r>
      <w:r w:rsidR="00000000" w:rsidRPr="00033231">
        <w:t>s</w:t>
      </w:r>
      <w:r w:rsidR="00000000" w:rsidRPr="00033231">
        <w:t>sée et que votre plaie est saignante</w:t>
      </w:r>
      <w:r>
        <w:t> ?</w:t>
      </w:r>
    </w:p>
    <w:p w14:paraId="35F5F3D4" w14:textId="77777777" w:rsidR="004F69D6" w:rsidRDefault="004F69D6" w:rsidP="0021796F">
      <w:r>
        <w:t>— </w:t>
      </w:r>
      <w:r w:rsidR="00000000" w:rsidRPr="00033231">
        <w:t xml:space="preserve">Je </w:t>
      </w:r>
      <w:proofErr w:type="gramStart"/>
      <w:r w:rsidR="00000000" w:rsidRPr="00033231">
        <w:t>n</w:t>
      </w:r>
      <w:r>
        <w:t>’</w:t>
      </w:r>
      <w:r w:rsidR="00000000" w:rsidRPr="00033231">
        <w:t>ai jamais peur de</w:t>
      </w:r>
      <w:proofErr w:type="gramEnd"/>
      <w:r w:rsidR="00000000" w:rsidRPr="00033231">
        <w:t xml:space="preserve"> Shirley</w:t>
      </w:r>
      <w:r>
        <w:t>.</w:t>
      </w:r>
    </w:p>
    <w:p w14:paraId="55B0BE64" w14:textId="77777777" w:rsidR="004F69D6" w:rsidRDefault="004F69D6" w:rsidP="0021796F">
      <w:r>
        <w:t>— </w:t>
      </w:r>
      <w:r w:rsidR="00000000" w:rsidRPr="00033231">
        <w:t>Mais quelquefois vous avez de la répugnance pour elle</w:t>
      </w:r>
      <w:r>
        <w:t xml:space="preserve"> ; </w:t>
      </w:r>
      <w:r w:rsidR="00000000" w:rsidRPr="00033231">
        <w:t>souvent vous l</w:t>
      </w:r>
      <w:r>
        <w:t>’</w:t>
      </w:r>
      <w:r w:rsidR="00000000" w:rsidRPr="00033231">
        <w:t>évitez</w:t>
      </w:r>
      <w:r>
        <w:t xml:space="preserve">. </w:t>
      </w:r>
      <w:r w:rsidR="00000000" w:rsidRPr="00033231">
        <w:t>On ne peut dédaigner ni éviter Shirley sans qu</w:t>
      </w:r>
      <w:r>
        <w:t>’</w:t>
      </w:r>
      <w:r w:rsidR="00000000" w:rsidRPr="00033231">
        <w:t>elle s</w:t>
      </w:r>
      <w:r>
        <w:t>’</w:t>
      </w:r>
      <w:r w:rsidR="00000000" w:rsidRPr="00033231">
        <w:t>en aperçoive</w:t>
      </w:r>
      <w:r>
        <w:t xml:space="preserve">. </w:t>
      </w:r>
      <w:r w:rsidR="00000000" w:rsidRPr="00033231">
        <w:t>Si vous n</w:t>
      </w:r>
      <w:r>
        <w:t>’</w:t>
      </w:r>
      <w:r w:rsidR="00000000" w:rsidRPr="00033231">
        <w:t>étiez pas revenue hier à la maison en la compagnie que vous savez</w:t>
      </w:r>
      <w:r>
        <w:t xml:space="preserve">, </w:t>
      </w:r>
      <w:r w:rsidR="00000000" w:rsidRPr="00033231">
        <w:t>vous seriez une toute différente fille aujourd</w:t>
      </w:r>
      <w:r>
        <w:t>’</w:t>
      </w:r>
      <w:r w:rsidR="00000000" w:rsidRPr="00033231">
        <w:t>hui</w:t>
      </w:r>
      <w:r>
        <w:t xml:space="preserve">. </w:t>
      </w:r>
      <w:r w:rsidR="00000000" w:rsidRPr="00033231">
        <w:t xml:space="preserve">À quelle heure êtes-vous arrivée à la </w:t>
      </w:r>
      <w:proofErr w:type="spellStart"/>
      <w:r w:rsidR="00000000" w:rsidRPr="00033231">
        <w:t>rectorerie</w:t>
      </w:r>
      <w:proofErr w:type="spellEnd"/>
      <w:r>
        <w:t> ?</w:t>
      </w:r>
    </w:p>
    <w:p w14:paraId="1C0AAEC7" w14:textId="77777777" w:rsidR="004F69D6" w:rsidRDefault="004F69D6" w:rsidP="0021796F">
      <w:r>
        <w:t>— </w:t>
      </w:r>
      <w:r w:rsidR="00000000" w:rsidRPr="00033231">
        <w:t>Vers dix heures</w:t>
      </w:r>
      <w:r>
        <w:t>.</w:t>
      </w:r>
    </w:p>
    <w:p w14:paraId="056F20FF" w14:textId="77777777" w:rsidR="004F69D6" w:rsidRDefault="004F69D6" w:rsidP="0021796F">
      <w:r>
        <w:t>— </w:t>
      </w:r>
      <w:r w:rsidR="00000000" w:rsidRPr="00033231">
        <w:t>Hum</w:t>
      </w:r>
      <w:r>
        <w:t xml:space="preserve"> ! </w:t>
      </w:r>
      <w:r w:rsidR="00000000" w:rsidRPr="00033231">
        <w:t>vous avez mis trois quarts d</w:t>
      </w:r>
      <w:r>
        <w:t>’</w:t>
      </w:r>
      <w:r w:rsidR="00000000" w:rsidRPr="00033231">
        <w:t>heure pour faire un mille</w:t>
      </w:r>
      <w:r>
        <w:t xml:space="preserve">. </w:t>
      </w:r>
      <w:r w:rsidR="00000000" w:rsidRPr="00033231">
        <w:t>Est-ce vous ou Moore qui avez ainsi ralenti le pas</w:t>
      </w:r>
      <w:r>
        <w:t> ?</w:t>
      </w:r>
    </w:p>
    <w:p w14:paraId="3A7708D8" w14:textId="77777777" w:rsidR="004F69D6" w:rsidRDefault="004F69D6" w:rsidP="0021796F">
      <w:r>
        <w:t>— </w:t>
      </w:r>
      <w:r w:rsidR="00000000" w:rsidRPr="00033231">
        <w:t>Shirley</w:t>
      </w:r>
      <w:r>
        <w:t xml:space="preserve">, </w:t>
      </w:r>
      <w:r w:rsidR="00000000" w:rsidRPr="00033231">
        <w:t>vous dites des absurdités</w:t>
      </w:r>
      <w:r>
        <w:t>.</w:t>
      </w:r>
    </w:p>
    <w:p w14:paraId="7252BB70" w14:textId="77777777" w:rsidR="004F69D6" w:rsidRDefault="004F69D6" w:rsidP="0021796F">
      <w:r>
        <w:t>— </w:t>
      </w:r>
      <w:r w:rsidR="00000000" w:rsidRPr="00033231">
        <w:t>C</w:t>
      </w:r>
      <w:r>
        <w:t>’</w:t>
      </w:r>
      <w:r w:rsidR="00000000" w:rsidRPr="00033231">
        <w:t>est lui qui vous a dit cela</w:t>
      </w:r>
      <w:r>
        <w:t xml:space="preserve">, </w:t>
      </w:r>
      <w:r w:rsidR="00000000" w:rsidRPr="00033231">
        <w:t>je n</w:t>
      </w:r>
      <w:r>
        <w:t>’</w:t>
      </w:r>
      <w:r w:rsidR="00000000" w:rsidRPr="00033231">
        <w:t>en doute pas</w:t>
      </w:r>
      <w:r>
        <w:t xml:space="preserve">, </w:t>
      </w:r>
      <w:r w:rsidR="00000000" w:rsidRPr="00033231">
        <w:t>ou il en a eu l</w:t>
      </w:r>
      <w:r>
        <w:t>’</w:t>
      </w:r>
      <w:r w:rsidR="00000000" w:rsidRPr="00033231">
        <w:t>intention</w:t>
      </w:r>
      <w:r>
        <w:t xml:space="preserve">, </w:t>
      </w:r>
      <w:r w:rsidR="00000000" w:rsidRPr="00033231">
        <w:t>ce qui est cent fois pire</w:t>
      </w:r>
      <w:r>
        <w:t xml:space="preserve">. </w:t>
      </w:r>
      <w:r w:rsidR="00000000" w:rsidRPr="00033231">
        <w:t>Je vois encore la r</w:t>
      </w:r>
      <w:r w:rsidR="00000000" w:rsidRPr="00033231">
        <w:t>é</w:t>
      </w:r>
      <w:r w:rsidR="00000000" w:rsidRPr="00033231">
        <w:t>flexion de ses yeux sur votre front en ce moment</w:t>
      </w:r>
      <w:r>
        <w:t xml:space="preserve">. </w:t>
      </w:r>
      <w:r w:rsidR="00000000" w:rsidRPr="00033231">
        <w:t>Je serais di</w:t>
      </w:r>
      <w:r w:rsidR="00000000" w:rsidRPr="00033231">
        <w:t>s</w:t>
      </w:r>
      <w:r w:rsidR="00000000" w:rsidRPr="00033231">
        <w:t>posée à l</w:t>
      </w:r>
      <w:r>
        <w:t>’</w:t>
      </w:r>
      <w:r w:rsidR="00000000" w:rsidRPr="00033231">
        <w:t>appeler sur le terrain</w:t>
      </w:r>
      <w:r>
        <w:t xml:space="preserve">, </w:t>
      </w:r>
      <w:r w:rsidR="00000000" w:rsidRPr="00033231">
        <w:t>si je pouvais seulement trouver un second sur qui je pusse compter</w:t>
      </w:r>
      <w:r>
        <w:t xml:space="preserve">. </w:t>
      </w:r>
      <w:r w:rsidR="00000000" w:rsidRPr="00033231">
        <w:t>Je suis horriblement irritée</w:t>
      </w:r>
      <w:r>
        <w:t xml:space="preserve">. </w:t>
      </w:r>
      <w:r w:rsidR="00000000" w:rsidRPr="00033231">
        <w:t>Je l</w:t>
      </w:r>
      <w:r>
        <w:t>’</w:t>
      </w:r>
      <w:r w:rsidR="00000000" w:rsidRPr="00033231">
        <w:t>étais hier soir</w:t>
      </w:r>
      <w:r>
        <w:t xml:space="preserve">, </w:t>
      </w:r>
      <w:r w:rsidR="00000000" w:rsidRPr="00033231">
        <w:t>et je l</w:t>
      </w:r>
      <w:r>
        <w:t>’</w:t>
      </w:r>
      <w:r w:rsidR="00000000" w:rsidRPr="00033231">
        <w:t>ai été toute la journée</w:t>
      </w:r>
      <w:r>
        <w:t xml:space="preserve">. </w:t>
      </w:r>
      <w:r w:rsidR="00000000" w:rsidRPr="00033231">
        <w:t>Vous ne me d</w:t>
      </w:r>
      <w:r w:rsidR="00000000" w:rsidRPr="00033231">
        <w:t>e</w:t>
      </w:r>
      <w:r w:rsidR="00000000" w:rsidRPr="00033231">
        <w:t>mandez pas pourquoi</w:t>
      </w:r>
      <w:r>
        <w:t xml:space="preserve">, </w:t>
      </w:r>
      <w:r w:rsidR="00000000" w:rsidRPr="00033231">
        <w:t>continua-t-elle après une pause</w:t>
      </w:r>
      <w:r>
        <w:t xml:space="preserve">, </w:t>
      </w:r>
      <w:r w:rsidR="00000000" w:rsidRPr="00033231">
        <w:t>vous</w:t>
      </w:r>
      <w:r>
        <w:t xml:space="preserve">, </w:t>
      </w:r>
      <w:r w:rsidR="00000000" w:rsidRPr="00033231">
        <w:t>petite</w:t>
      </w:r>
      <w:r>
        <w:t xml:space="preserve">, </w:t>
      </w:r>
      <w:r w:rsidR="00000000" w:rsidRPr="00033231">
        <w:t>silencieuse et trop modeste enfant</w:t>
      </w:r>
      <w:r>
        <w:t xml:space="preserve"> ; </w:t>
      </w:r>
      <w:r w:rsidR="00000000" w:rsidRPr="00033231">
        <w:t>et vous ne méritez pas que je verse mes secrets dans votre sein sans votre invit</w:t>
      </w:r>
      <w:r w:rsidR="00000000" w:rsidRPr="00033231">
        <w:t>a</w:t>
      </w:r>
      <w:r w:rsidR="00000000" w:rsidRPr="00033231">
        <w:t>tion</w:t>
      </w:r>
      <w:r>
        <w:t xml:space="preserve">. </w:t>
      </w:r>
      <w:r w:rsidR="00000000" w:rsidRPr="00033231">
        <w:t>Sur ma parole</w:t>
      </w:r>
      <w:r>
        <w:t xml:space="preserve">, </w:t>
      </w:r>
      <w:r w:rsidR="00000000" w:rsidRPr="00033231">
        <w:t>je me sentais disposée hier soir à guetter Moore avec de cruelles intentions</w:t>
      </w:r>
      <w:r>
        <w:t xml:space="preserve"> : </w:t>
      </w:r>
      <w:r w:rsidR="00000000" w:rsidRPr="00033231">
        <w:t>j</w:t>
      </w:r>
      <w:r>
        <w:t>’</w:t>
      </w:r>
      <w:r w:rsidR="00000000" w:rsidRPr="00033231">
        <w:t>ai des pistolets</w:t>
      </w:r>
      <w:r>
        <w:t xml:space="preserve">, </w:t>
      </w:r>
      <w:r w:rsidR="00000000" w:rsidRPr="00033231">
        <w:t>et je sais m</w:t>
      </w:r>
      <w:r>
        <w:t>’</w:t>
      </w:r>
      <w:r w:rsidR="00000000" w:rsidRPr="00033231">
        <w:t>en servir</w:t>
      </w:r>
      <w:r>
        <w:t>.</w:t>
      </w:r>
    </w:p>
    <w:p w14:paraId="385EE97F" w14:textId="77777777" w:rsidR="004F69D6" w:rsidRDefault="004F69D6" w:rsidP="0021796F">
      <w:r>
        <w:lastRenderedPageBreak/>
        <w:t>— </w:t>
      </w:r>
      <w:r w:rsidR="00000000" w:rsidRPr="00033231">
        <w:t>Vous plaisantez</w:t>
      </w:r>
      <w:r>
        <w:t xml:space="preserve">, </w:t>
      </w:r>
      <w:r w:rsidR="00000000" w:rsidRPr="00033231">
        <w:t>Shirley</w:t>
      </w:r>
      <w:r>
        <w:t xml:space="preserve"> ! </w:t>
      </w:r>
      <w:r w:rsidR="00000000" w:rsidRPr="00033231">
        <w:t>Qui auriez-vous tué</w:t>
      </w:r>
      <w:r>
        <w:t xml:space="preserve"> ? </w:t>
      </w:r>
      <w:r w:rsidR="00000000" w:rsidRPr="00033231">
        <w:t>Moi ou Robert</w:t>
      </w:r>
      <w:r>
        <w:t> ?</w:t>
      </w:r>
    </w:p>
    <w:p w14:paraId="5609E974" w14:textId="6AED9AF7" w:rsidR="00000000" w:rsidRPr="00033231" w:rsidRDefault="004F69D6" w:rsidP="0021796F">
      <w:r>
        <w:t>— </w:t>
      </w:r>
      <w:r w:rsidR="00000000" w:rsidRPr="00033231">
        <w:t>Ni l</w:t>
      </w:r>
      <w:r>
        <w:t>’</w:t>
      </w:r>
      <w:r w:rsidR="00000000" w:rsidRPr="00033231">
        <w:t>un ni l</w:t>
      </w:r>
      <w:r>
        <w:t>’</w:t>
      </w:r>
      <w:r w:rsidR="00000000" w:rsidRPr="00033231">
        <w:t>autre</w:t>
      </w:r>
      <w:r>
        <w:t xml:space="preserve">, </w:t>
      </w:r>
      <w:r w:rsidR="00000000" w:rsidRPr="00033231">
        <w:t>peut-être</w:t>
      </w:r>
      <w:r>
        <w:t xml:space="preserve">, </w:t>
      </w:r>
      <w:r w:rsidR="00000000" w:rsidRPr="00033231">
        <w:t>moi-même</w:t>
      </w:r>
      <w:r>
        <w:t xml:space="preserve">, </w:t>
      </w:r>
      <w:r w:rsidR="00000000" w:rsidRPr="00033231">
        <w:t>qui sait</w:t>
      </w:r>
      <w:r>
        <w:t xml:space="preserve"> ? </w:t>
      </w:r>
      <w:r w:rsidR="00000000" w:rsidRPr="00033231">
        <w:t>plus probablement une chauve-souris ou une branche d</w:t>
      </w:r>
      <w:r>
        <w:t>’</w:t>
      </w:r>
      <w:r w:rsidR="00000000" w:rsidRPr="00033231">
        <w:t>arbre</w:t>
      </w:r>
      <w:r>
        <w:t xml:space="preserve">. </w:t>
      </w:r>
      <w:r w:rsidR="00000000" w:rsidRPr="00033231">
        <w:t>Votre cousin est un fat</w:t>
      </w:r>
      <w:r>
        <w:t xml:space="preserve">, </w:t>
      </w:r>
      <w:r w:rsidR="00000000" w:rsidRPr="00033231">
        <w:t>un fat calme</w:t>
      </w:r>
      <w:r>
        <w:t xml:space="preserve">, </w:t>
      </w:r>
      <w:r w:rsidR="00000000" w:rsidRPr="00033231">
        <w:t>sérieux</w:t>
      </w:r>
      <w:r>
        <w:t xml:space="preserve">, </w:t>
      </w:r>
      <w:r w:rsidR="00000000" w:rsidRPr="00033231">
        <w:t>sensé</w:t>
      </w:r>
      <w:r>
        <w:t xml:space="preserve">, </w:t>
      </w:r>
      <w:r w:rsidR="00000000" w:rsidRPr="00033231">
        <w:t>judicieux</w:t>
      </w:r>
      <w:r>
        <w:t xml:space="preserve">, </w:t>
      </w:r>
      <w:r w:rsidR="00000000" w:rsidRPr="00033231">
        <w:t>et re</w:t>
      </w:r>
      <w:r w:rsidR="00000000" w:rsidRPr="00033231">
        <w:t>m</w:t>
      </w:r>
      <w:r w:rsidR="00000000" w:rsidRPr="00033231">
        <w:t>pli d</w:t>
      </w:r>
      <w:r>
        <w:t>’</w:t>
      </w:r>
      <w:r w:rsidR="00000000" w:rsidRPr="00033231">
        <w:t>ambition</w:t>
      </w:r>
      <w:r>
        <w:t xml:space="preserve">. </w:t>
      </w:r>
      <w:r w:rsidR="00000000" w:rsidRPr="00033231">
        <w:t>Il me semble le voir</w:t>
      </w:r>
      <w:r>
        <w:t xml:space="preserve">, </w:t>
      </w:r>
      <w:r w:rsidR="00000000" w:rsidRPr="00033231">
        <w:t>debout</w:t>
      </w:r>
      <w:r>
        <w:t xml:space="preserve">, </w:t>
      </w:r>
      <w:r w:rsidR="00000000" w:rsidRPr="00033231">
        <w:t>devant moi</w:t>
      </w:r>
      <w:r>
        <w:t xml:space="preserve">, </w:t>
      </w:r>
      <w:r w:rsidR="00000000" w:rsidRPr="00033231">
        <w:t>parlant avec son air moitié sérieux</w:t>
      </w:r>
      <w:r>
        <w:t xml:space="preserve">, </w:t>
      </w:r>
      <w:r w:rsidR="00000000" w:rsidRPr="00033231">
        <w:t>moitié enjoué</w:t>
      </w:r>
      <w:r>
        <w:t xml:space="preserve">, </w:t>
      </w:r>
      <w:r w:rsidR="00000000" w:rsidRPr="00033231">
        <w:t>me dominant</w:t>
      </w:r>
      <w:r>
        <w:t xml:space="preserve"> (</w:t>
      </w:r>
      <w:r w:rsidR="00000000" w:rsidRPr="00033231">
        <w:t>ce que je sens parfaitement</w:t>
      </w:r>
      <w:r>
        <w:t xml:space="preserve">) </w:t>
      </w:r>
      <w:r w:rsidR="00000000" w:rsidRPr="00033231">
        <w:t>avec sa fixité de dessein</w:t>
      </w:r>
      <w:r>
        <w:t xml:space="preserve">, </w:t>
      </w:r>
      <w:r w:rsidR="00000000" w:rsidRPr="00033231">
        <w:t>etc</w:t>
      </w:r>
      <w:r>
        <w:t xml:space="preserve">. ; </w:t>
      </w:r>
      <w:r w:rsidR="00000000" w:rsidRPr="00033231">
        <w:t>et alors je ne puis le souffrir</w:t>
      </w:r>
      <w:r>
        <w:t> ! »</w:t>
      </w:r>
    </w:p>
    <w:p w14:paraId="5AA04E8C" w14:textId="77777777" w:rsidR="004F69D6" w:rsidRDefault="00000000" w:rsidP="0021796F">
      <w:r w:rsidRPr="00033231">
        <w:t xml:space="preserve">Miss </w:t>
      </w:r>
      <w:proofErr w:type="spellStart"/>
      <w:r w:rsidRPr="00033231">
        <w:t>Keeldar</w:t>
      </w:r>
      <w:proofErr w:type="spellEnd"/>
      <w:r w:rsidRPr="00033231">
        <w:t xml:space="preserve"> se mit à parcourir rapidement la chambre</w:t>
      </w:r>
      <w:r w:rsidR="004F69D6">
        <w:t xml:space="preserve">, </w:t>
      </w:r>
      <w:r w:rsidRPr="00033231">
        <w:t>répétant énergiquement qu</w:t>
      </w:r>
      <w:r w:rsidR="004F69D6">
        <w:t>’</w:t>
      </w:r>
      <w:r w:rsidRPr="00033231">
        <w:t>elle ne pouvait souffrir les hommes en général</w:t>
      </w:r>
      <w:r w:rsidR="004F69D6">
        <w:t xml:space="preserve">, </w:t>
      </w:r>
      <w:r w:rsidRPr="00033231">
        <w:t>et son tenancier en particulier</w:t>
      </w:r>
      <w:r w:rsidR="004F69D6">
        <w:t>.</w:t>
      </w:r>
    </w:p>
    <w:p w14:paraId="2F2EE8C5" w14:textId="77777777" w:rsidR="004F69D6" w:rsidRDefault="004F69D6" w:rsidP="0021796F">
      <w:r>
        <w:t>« </w:t>
      </w:r>
      <w:r w:rsidR="00000000" w:rsidRPr="00033231">
        <w:t>Vous vous trompez</w:t>
      </w:r>
      <w:r>
        <w:t xml:space="preserve">, </w:t>
      </w:r>
      <w:r w:rsidR="00000000" w:rsidRPr="00033231">
        <w:t>dit Caroline un peu alarmée</w:t>
      </w:r>
      <w:r>
        <w:t xml:space="preserve"> ; </w:t>
      </w:r>
      <w:r w:rsidR="00000000" w:rsidRPr="00033231">
        <w:t>Robert n</w:t>
      </w:r>
      <w:r>
        <w:t>’</w:t>
      </w:r>
      <w:r w:rsidR="00000000" w:rsidRPr="00033231">
        <w:t>est ni un fat ni un lovelace</w:t>
      </w:r>
      <w:r>
        <w:t xml:space="preserve"> ; </w:t>
      </w:r>
      <w:r w:rsidR="00000000" w:rsidRPr="00033231">
        <w:t>j</w:t>
      </w:r>
      <w:r>
        <w:t>’</w:t>
      </w:r>
      <w:r w:rsidR="00000000" w:rsidRPr="00033231">
        <w:t>en puis répondre</w:t>
      </w:r>
      <w:r>
        <w:t>.</w:t>
      </w:r>
    </w:p>
    <w:p w14:paraId="0707E5DB" w14:textId="77777777" w:rsidR="004F69D6" w:rsidRDefault="004F69D6" w:rsidP="0021796F">
      <w:r>
        <w:t>— </w:t>
      </w:r>
      <w:r w:rsidR="00000000" w:rsidRPr="00033231">
        <w:rPr>
          <w:i/>
          <w:iCs/>
        </w:rPr>
        <w:t>Vous</w:t>
      </w:r>
      <w:r>
        <w:rPr>
          <w:i/>
          <w:iCs/>
        </w:rPr>
        <w:t xml:space="preserve">, </w:t>
      </w:r>
      <w:r w:rsidR="00000000" w:rsidRPr="00033231">
        <w:t>en répondre</w:t>
      </w:r>
      <w:r>
        <w:t xml:space="preserve"> ! </w:t>
      </w:r>
      <w:r w:rsidR="00000000" w:rsidRPr="00033231">
        <w:t>Est-ce que vous pensez que je m</w:t>
      </w:r>
      <w:r>
        <w:t>’</w:t>
      </w:r>
      <w:r w:rsidR="00000000" w:rsidRPr="00033231">
        <w:t>en fierai à vous sur ce sujet</w:t>
      </w:r>
      <w:r>
        <w:t xml:space="preserve"> ? </w:t>
      </w:r>
      <w:r w:rsidR="00000000" w:rsidRPr="00033231">
        <w:t>il n</w:t>
      </w:r>
      <w:r>
        <w:t>’</w:t>
      </w:r>
      <w:r w:rsidR="00000000" w:rsidRPr="00033231">
        <w:t>est pas de témoignage que je ne sois disposée à croire plutôt que le vôtre</w:t>
      </w:r>
      <w:r>
        <w:t xml:space="preserve">. </w:t>
      </w:r>
      <w:r w:rsidR="00000000" w:rsidRPr="00033231">
        <w:t>Dans l</w:t>
      </w:r>
      <w:r>
        <w:t>’</w:t>
      </w:r>
      <w:r w:rsidR="00000000" w:rsidRPr="00033231">
        <w:t>intérêt de Mo</w:t>
      </w:r>
      <w:r w:rsidR="00000000" w:rsidRPr="00033231">
        <w:t>o</w:t>
      </w:r>
      <w:r w:rsidR="00000000" w:rsidRPr="00033231">
        <w:t>re</w:t>
      </w:r>
      <w:r>
        <w:t xml:space="preserve">, </w:t>
      </w:r>
      <w:r w:rsidR="00000000" w:rsidRPr="00033231">
        <w:t>vous vous couperiez la main droite</w:t>
      </w:r>
      <w:r>
        <w:t> !</w:t>
      </w:r>
    </w:p>
    <w:p w14:paraId="712EC237" w14:textId="77777777" w:rsidR="004F69D6" w:rsidRDefault="004F69D6" w:rsidP="0021796F">
      <w:r>
        <w:t>— </w:t>
      </w:r>
      <w:r w:rsidR="00000000" w:rsidRPr="00033231">
        <w:t>Mais je ne mentirais pas</w:t>
      </w:r>
      <w:r>
        <w:t xml:space="preserve"> ; </w:t>
      </w:r>
      <w:r w:rsidR="00000000" w:rsidRPr="00033231">
        <w:t>et</w:t>
      </w:r>
      <w:r>
        <w:t xml:space="preserve">, </w:t>
      </w:r>
      <w:r w:rsidR="00000000" w:rsidRPr="00033231">
        <w:t>si je dis la vérité</w:t>
      </w:r>
      <w:r>
        <w:t xml:space="preserve">, </w:t>
      </w:r>
      <w:r w:rsidR="00000000" w:rsidRPr="00033231">
        <w:t>je puis vous assurer qu</w:t>
      </w:r>
      <w:r>
        <w:t>’</w:t>
      </w:r>
      <w:r w:rsidR="00000000" w:rsidRPr="00033231">
        <w:t>il n</w:t>
      </w:r>
      <w:r>
        <w:t>’</w:t>
      </w:r>
      <w:r w:rsidR="00000000" w:rsidRPr="00033231">
        <w:t>a été que poli envers moi hier soir</w:t>
      </w:r>
      <w:r>
        <w:t xml:space="preserve">, </w:t>
      </w:r>
      <w:r w:rsidR="00000000" w:rsidRPr="00033231">
        <w:t>voilà tout</w:t>
      </w:r>
      <w:r>
        <w:t>.</w:t>
      </w:r>
    </w:p>
    <w:p w14:paraId="36801C65" w14:textId="77777777" w:rsidR="004F69D6" w:rsidRDefault="004F69D6" w:rsidP="0021796F">
      <w:r>
        <w:t>— </w:t>
      </w:r>
      <w:r w:rsidR="00000000" w:rsidRPr="00033231">
        <w:t>Je ne vous ai pas demandé ce qu</w:t>
      </w:r>
      <w:r>
        <w:t>’</w:t>
      </w:r>
      <w:r w:rsidR="00000000" w:rsidRPr="00033231">
        <w:t>il avait été</w:t>
      </w:r>
      <w:r>
        <w:t xml:space="preserve">, </w:t>
      </w:r>
      <w:r w:rsidR="00000000" w:rsidRPr="00033231">
        <w:t>je peux le deviner</w:t>
      </w:r>
      <w:r>
        <w:t xml:space="preserve"> : </w:t>
      </w:r>
      <w:r w:rsidR="00000000" w:rsidRPr="00033231">
        <w:t>je le vis de la fenêtre prendre votre main dans ses longs doigts aussitôt qu</w:t>
      </w:r>
      <w:r>
        <w:t>’</w:t>
      </w:r>
      <w:r w:rsidR="00000000" w:rsidRPr="00033231">
        <w:t>il eut passé ma porte</w:t>
      </w:r>
      <w:r>
        <w:t>.</w:t>
      </w:r>
    </w:p>
    <w:p w14:paraId="5F32185C" w14:textId="77777777" w:rsidR="004F69D6" w:rsidRDefault="004F69D6" w:rsidP="0021796F">
      <w:r>
        <w:t>— </w:t>
      </w:r>
      <w:r w:rsidR="00000000" w:rsidRPr="00033231">
        <w:t>Cela n</w:t>
      </w:r>
      <w:r>
        <w:t>’</w:t>
      </w:r>
      <w:r w:rsidR="00000000" w:rsidRPr="00033231">
        <w:t>est rien</w:t>
      </w:r>
      <w:r>
        <w:t xml:space="preserve">. </w:t>
      </w:r>
      <w:r w:rsidR="00000000" w:rsidRPr="00033231">
        <w:t>Je ne suis pas une étrangère</w:t>
      </w:r>
      <w:r>
        <w:t xml:space="preserve">, </w:t>
      </w:r>
      <w:r w:rsidR="00000000" w:rsidRPr="00033231">
        <w:t>vous le s</w:t>
      </w:r>
      <w:r w:rsidR="00000000" w:rsidRPr="00033231">
        <w:t>a</w:t>
      </w:r>
      <w:r w:rsidR="00000000" w:rsidRPr="00033231">
        <w:t>vez</w:t>
      </w:r>
      <w:r>
        <w:t xml:space="preserve"> : </w:t>
      </w:r>
      <w:r w:rsidR="00000000" w:rsidRPr="00033231">
        <w:t>je suis une ancienne connaissance</w:t>
      </w:r>
      <w:r>
        <w:t xml:space="preserve">, </w:t>
      </w:r>
      <w:r w:rsidR="00000000" w:rsidRPr="00033231">
        <w:t>et de plus sa cousine</w:t>
      </w:r>
      <w:r>
        <w:t>.</w:t>
      </w:r>
    </w:p>
    <w:p w14:paraId="0E3BBA63" w14:textId="77777777" w:rsidR="004F69D6" w:rsidRDefault="004F69D6" w:rsidP="0021796F">
      <w:r>
        <w:t>— </w:t>
      </w:r>
      <w:r w:rsidR="00000000" w:rsidRPr="00033231">
        <w:t>Je suis indignée</w:t>
      </w:r>
      <w:r>
        <w:t xml:space="preserve">, </w:t>
      </w:r>
      <w:r w:rsidR="00000000" w:rsidRPr="00033231">
        <w:t xml:space="preserve">répondit miss </w:t>
      </w:r>
      <w:proofErr w:type="spellStart"/>
      <w:r w:rsidR="00000000" w:rsidRPr="00033231">
        <w:t>Keeldar</w:t>
      </w:r>
      <w:proofErr w:type="spellEnd"/>
      <w:r>
        <w:t xml:space="preserve">. </w:t>
      </w:r>
      <w:r w:rsidR="00000000" w:rsidRPr="00033231">
        <w:t>Tout mon bo</w:t>
      </w:r>
      <w:r w:rsidR="00000000" w:rsidRPr="00033231">
        <w:t>n</w:t>
      </w:r>
      <w:r w:rsidR="00000000" w:rsidRPr="00033231">
        <w:t>heur en ce moment</w:t>
      </w:r>
      <w:r>
        <w:t xml:space="preserve">, </w:t>
      </w:r>
      <w:r w:rsidR="00000000" w:rsidRPr="00033231">
        <w:t>ajouta-t-elle</w:t>
      </w:r>
      <w:r>
        <w:t xml:space="preserve">, </w:t>
      </w:r>
      <w:r w:rsidR="00000000" w:rsidRPr="00033231">
        <w:t xml:space="preserve">est détruit par ses </w:t>
      </w:r>
      <w:r w:rsidR="00000000" w:rsidRPr="00033231">
        <w:lastRenderedPageBreak/>
        <w:t>manœ</w:t>
      </w:r>
      <w:r w:rsidR="00000000" w:rsidRPr="00033231">
        <w:t>u</w:t>
      </w:r>
      <w:r w:rsidR="00000000" w:rsidRPr="00033231">
        <w:t>vres</w:t>
      </w:r>
      <w:r>
        <w:t xml:space="preserve">. </w:t>
      </w:r>
      <w:r w:rsidR="00000000" w:rsidRPr="00033231">
        <w:t>Il s</w:t>
      </w:r>
      <w:r>
        <w:t>’</w:t>
      </w:r>
      <w:r w:rsidR="00000000" w:rsidRPr="00033231">
        <w:t>interpose entre vous et moi</w:t>
      </w:r>
      <w:r>
        <w:t xml:space="preserve"> ; </w:t>
      </w:r>
      <w:r w:rsidR="00000000" w:rsidRPr="00033231">
        <w:t>sans lui nous serions i</w:t>
      </w:r>
      <w:r w:rsidR="00000000" w:rsidRPr="00033231">
        <w:t>n</w:t>
      </w:r>
      <w:r w:rsidR="00000000" w:rsidRPr="00033231">
        <w:t>séparables</w:t>
      </w:r>
      <w:r>
        <w:t xml:space="preserve"> ; </w:t>
      </w:r>
      <w:r w:rsidR="00000000" w:rsidRPr="00033231">
        <w:t>c</w:t>
      </w:r>
      <w:r>
        <w:t>’</w:t>
      </w:r>
      <w:r w:rsidR="00000000" w:rsidRPr="00033231">
        <w:t>est lui qui est cause des perpétuelles éclipses de notre amitié</w:t>
      </w:r>
      <w:r>
        <w:t xml:space="preserve">. </w:t>
      </w:r>
      <w:r w:rsidR="00000000" w:rsidRPr="00033231">
        <w:t>À chaque instant il traverse et obscurcit le disque que je voudrais toujours voir lumineux</w:t>
      </w:r>
      <w:r>
        <w:t xml:space="preserve"> ; </w:t>
      </w:r>
      <w:r w:rsidR="00000000" w:rsidRPr="00033231">
        <w:t>à tout moment il me rend un objet d</w:t>
      </w:r>
      <w:r>
        <w:t>’</w:t>
      </w:r>
      <w:r w:rsidR="00000000" w:rsidRPr="00033231">
        <w:t>ennui et de déplaisir pour vous</w:t>
      </w:r>
      <w:r>
        <w:t>.</w:t>
      </w:r>
    </w:p>
    <w:p w14:paraId="191B2827" w14:textId="77777777" w:rsidR="004F69D6" w:rsidRDefault="004F69D6" w:rsidP="0021796F">
      <w:r>
        <w:t>— </w:t>
      </w:r>
      <w:r w:rsidR="00000000" w:rsidRPr="00033231">
        <w:t>Non</w:t>
      </w:r>
      <w:r>
        <w:t xml:space="preserve">, </w:t>
      </w:r>
      <w:r w:rsidR="00000000" w:rsidRPr="00033231">
        <w:t>Shirley</w:t>
      </w:r>
      <w:r>
        <w:t xml:space="preserve"> ; </w:t>
      </w:r>
      <w:r w:rsidR="00000000" w:rsidRPr="00033231">
        <w:t>non</w:t>
      </w:r>
      <w:r>
        <w:t>.</w:t>
      </w:r>
    </w:p>
    <w:p w14:paraId="4D0AEADA" w14:textId="77777777" w:rsidR="004F69D6" w:rsidRDefault="004F69D6" w:rsidP="0021796F">
      <w:r>
        <w:t>— </w:t>
      </w:r>
      <w:r w:rsidR="00000000" w:rsidRPr="00033231">
        <w:t>J</w:t>
      </w:r>
      <w:r>
        <w:t>’</w:t>
      </w:r>
      <w:r w:rsidR="00000000" w:rsidRPr="00033231">
        <w:t>ai dit la vérité</w:t>
      </w:r>
      <w:r>
        <w:t xml:space="preserve">. </w:t>
      </w:r>
      <w:r w:rsidR="00000000" w:rsidRPr="00033231">
        <w:t>Vous n</w:t>
      </w:r>
      <w:r>
        <w:t>’</w:t>
      </w:r>
      <w:r w:rsidR="00000000" w:rsidRPr="00033231">
        <w:t>avez pas éprouvé le besoin de ma société cette après-midi</w:t>
      </w:r>
      <w:r>
        <w:t xml:space="preserve">, </w:t>
      </w:r>
      <w:r w:rsidR="00000000" w:rsidRPr="00033231">
        <w:t>et j</w:t>
      </w:r>
      <w:r>
        <w:t>’</w:t>
      </w:r>
      <w:r w:rsidR="00000000" w:rsidRPr="00033231">
        <w:t>en ai été très-affligée</w:t>
      </w:r>
      <w:r>
        <w:t xml:space="preserve">. </w:t>
      </w:r>
      <w:r w:rsidR="00000000" w:rsidRPr="00033231">
        <w:t>Vous êtes n</w:t>
      </w:r>
      <w:r w:rsidR="00000000" w:rsidRPr="00033231">
        <w:t>a</w:t>
      </w:r>
      <w:r w:rsidR="00000000" w:rsidRPr="00033231">
        <w:t>turellement un peu réservée</w:t>
      </w:r>
      <w:r>
        <w:t xml:space="preserve"> ; </w:t>
      </w:r>
      <w:r w:rsidR="00000000" w:rsidRPr="00033231">
        <w:t>mais moi j</w:t>
      </w:r>
      <w:r>
        <w:t>’</w:t>
      </w:r>
      <w:r w:rsidR="00000000" w:rsidRPr="00033231">
        <w:t>aime la société</w:t>
      </w:r>
      <w:r>
        <w:t xml:space="preserve">, </w:t>
      </w:r>
      <w:r w:rsidR="00000000" w:rsidRPr="00033231">
        <w:t>je ne peux vivre seule</w:t>
      </w:r>
      <w:r>
        <w:t xml:space="preserve">. </w:t>
      </w:r>
      <w:r w:rsidR="00000000" w:rsidRPr="00033231">
        <w:t>Si nous n</w:t>
      </w:r>
      <w:r>
        <w:t>’</w:t>
      </w:r>
      <w:r w:rsidR="00000000" w:rsidRPr="00033231">
        <w:t>étions pas contrariées</w:t>
      </w:r>
      <w:r>
        <w:t xml:space="preserve">, </w:t>
      </w:r>
      <w:r w:rsidR="00000000" w:rsidRPr="00033231">
        <w:t>je vous aime tant que je voudrais vous avoir en ma présence continuellement</w:t>
      </w:r>
      <w:r>
        <w:t xml:space="preserve">, </w:t>
      </w:r>
      <w:r w:rsidR="00000000" w:rsidRPr="00033231">
        <w:t>et jamais il ne m</w:t>
      </w:r>
      <w:r>
        <w:t>’</w:t>
      </w:r>
      <w:r w:rsidR="00000000" w:rsidRPr="00033231">
        <w:t>arrive</w:t>
      </w:r>
      <w:r>
        <w:t xml:space="preserve">, </w:t>
      </w:r>
      <w:r w:rsidR="00000000" w:rsidRPr="00033231">
        <w:t>même pour une seconde</w:t>
      </w:r>
      <w:r>
        <w:t xml:space="preserve">, </w:t>
      </w:r>
      <w:r w:rsidR="00000000" w:rsidRPr="00033231">
        <w:t>de désirer v</w:t>
      </w:r>
      <w:r w:rsidR="00000000" w:rsidRPr="00033231">
        <w:t>o</w:t>
      </w:r>
      <w:r w:rsidR="00000000" w:rsidRPr="00033231">
        <w:t>tre absence</w:t>
      </w:r>
      <w:r>
        <w:t xml:space="preserve">. </w:t>
      </w:r>
      <w:r w:rsidR="00000000" w:rsidRPr="00033231">
        <w:t>Vous ne pouvez en dire autant par rapport à moi</w:t>
      </w:r>
      <w:r>
        <w:t>.</w:t>
      </w:r>
    </w:p>
    <w:p w14:paraId="61C851FD" w14:textId="77777777" w:rsidR="004F69D6" w:rsidRDefault="004F69D6" w:rsidP="0021796F">
      <w:r>
        <w:t>— </w:t>
      </w:r>
      <w:r w:rsidR="00000000" w:rsidRPr="00033231">
        <w:t>Shirley</w:t>
      </w:r>
      <w:r>
        <w:t xml:space="preserve">, </w:t>
      </w:r>
      <w:r w:rsidR="00000000" w:rsidRPr="00033231">
        <w:t>je peux dire tout ce que vous voudrez</w:t>
      </w:r>
      <w:r>
        <w:t xml:space="preserve"> : </w:t>
      </w:r>
      <w:r w:rsidR="00000000" w:rsidRPr="00033231">
        <w:t>Shirley</w:t>
      </w:r>
      <w:r>
        <w:t xml:space="preserve">, </w:t>
      </w:r>
      <w:r w:rsidR="00000000" w:rsidRPr="00033231">
        <w:t>je vous aime</w:t>
      </w:r>
      <w:r>
        <w:t> !</w:t>
      </w:r>
    </w:p>
    <w:p w14:paraId="1F58FF26" w14:textId="77777777" w:rsidR="004F69D6" w:rsidRDefault="004F69D6" w:rsidP="0021796F">
      <w:r>
        <w:t>— </w:t>
      </w:r>
      <w:r w:rsidR="00000000" w:rsidRPr="00033231">
        <w:t>Vous me souhaiterez à Jéricho demain</w:t>
      </w:r>
      <w:r>
        <w:t xml:space="preserve">, </w:t>
      </w:r>
      <w:r w:rsidR="00000000" w:rsidRPr="00033231">
        <w:t>Lina</w:t>
      </w:r>
      <w:r>
        <w:t>.</w:t>
      </w:r>
    </w:p>
    <w:p w14:paraId="3E8E3C54" w14:textId="77777777" w:rsidR="004F69D6" w:rsidRDefault="004F69D6" w:rsidP="0021796F">
      <w:r>
        <w:t>— </w:t>
      </w:r>
      <w:r w:rsidR="00000000" w:rsidRPr="00033231">
        <w:t>Non</w:t>
      </w:r>
      <w:r>
        <w:t xml:space="preserve">. </w:t>
      </w:r>
      <w:r w:rsidR="00000000" w:rsidRPr="00033231">
        <w:t>Chaque jour je me sens plus accoutumée</w:t>
      </w:r>
      <w:r>
        <w:t xml:space="preserve">, </w:t>
      </w:r>
      <w:r w:rsidR="00000000" w:rsidRPr="00033231">
        <w:t>plus att</w:t>
      </w:r>
      <w:r w:rsidR="00000000" w:rsidRPr="00033231">
        <w:t>a</w:t>
      </w:r>
      <w:r w:rsidR="00000000" w:rsidRPr="00033231">
        <w:t>chée à vous</w:t>
      </w:r>
      <w:r>
        <w:t xml:space="preserve">. </w:t>
      </w:r>
      <w:r w:rsidR="00000000" w:rsidRPr="00033231">
        <w:t>Vous savez que je suis trop Anglaise pour me lai</w:t>
      </w:r>
      <w:r w:rsidR="00000000" w:rsidRPr="00033231">
        <w:t>s</w:t>
      </w:r>
      <w:r w:rsidR="00000000" w:rsidRPr="00033231">
        <w:t>ser entraîner tout d</w:t>
      </w:r>
      <w:r>
        <w:t>’</w:t>
      </w:r>
      <w:r w:rsidR="00000000" w:rsidRPr="00033231">
        <w:t>un coup par une véhémente affection</w:t>
      </w:r>
      <w:r>
        <w:t xml:space="preserve"> ; </w:t>
      </w:r>
      <w:r w:rsidR="00000000" w:rsidRPr="00033231">
        <w:t>mais vous êtes si au-dessus du commun</w:t>
      </w:r>
      <w:r>
        <w:t xml:space="preserve">, </w:t>
      </w:r>
      <w:r w:rsidR="00000000" w:rsidRPr="00033231">
        <w:t>vous êtes si différente de toutes les jeunes ladies</w:t>
      </w:r>
      <w:r>
        <w:t xml:space="preserve">, </w:t>
      </w:r>
      <w:r w:rsidR="00000000" w:rsidRPr="00033231">
        <w:t>que je vous estime</w:t>
      </w:r>
      <w:r>
        <w:t xml:space="preserve">, </w:t>
      </w:r>
      <w:r w:rsidR="00000000" w:rsidRPr="00033231">
        <w:t>je vous apprécie</w:t>
      </w:r>
      <w:r>
        <w:t xml:space="preserve"> ; </w:t>
      </w:r>
      <w:r w:rsidR="00000000" w:rsidRPr="00033231">
        <w:t>vous ne m</w:t>
      </w:r>
      <w:r>
        <w:t>’</w:t>
      </w:r>
      <w:r w:rsidR="00000000" w:rsidRPr="00033231">
        <w:t>êtes jamais à charge</w:t>
      </w:r>
      <w:r>
        <w:t xml:space="preserve">, </w:t>
      </w:r>
      <w:r w:rsidR="00000000" w:rsidRPr="00033231">
        <w:t>jamais</w:t>
      </w:r>
      <w:r>
        <w:t xml:space="preserve">. </w:t>
      </w:r>
      <w:r w:rsidR="00000000" w:rsidRPr="00033231">
        <w:t>Croyez-vous à ma p</w:t>
      </w:r>
      <w:r w:rsidR="00000000" w:rsidRPr="00033231">
        <w:t>a</w:t>
      </w:r>
      <w:r w:rsidR="00000000" w:rsidRPr="00033231">
        <w:t>r</w:t>
      </w:r>
      <w:r w:rsidR="00000000" w:rsidRPr="00033231">
        <w:t>o</w:t>
      </w:r>
      <w:r w:rsidR="00000000" w:rsidRPr="00033231">
        <w:t>le</w:t>
      </w:r>
      <w:r>
        <w:t> ?</w:t>
      </w:r>
    </w:p>
    <w:p w14:paraId="1C8CD0C5" w14:textId="77777777" w:rsidR="004F69D6" w:rsidRDefault="004F69D6" w:rsidP="0021796F">
      <w:r>
        <w:t>— </w:t>
      </w:r>
      <w:r w:rsidR="00000000" w:rsidRPr="00033231">
        <w:t>En partie</w:t>
      </w:r>
      <w:r>
        <w:t xml:space="preserve">, </w:t>
      </w:r>
      <w:r w:rsidR="00000000" w:rsidRPr="00033231">
        <w:t xml:space="preserve">reprit miss </w:t>
      </w:r>
      <w:proofErr w:type="spellStart"/>
      <w:r w:rsidR="00000000" w:rsidRPr="00033231">
        <w:t>Keeldar</w:t>
      </w:r>
      <w:proofErr w:type="spellEnd"/>
      <w:r>
        <w:t xml:space="preserve">, </w:t>
      </w:r>
      <w:r w:rsidR="00000000" w:rsidRPr="00033231">
        <w:t>avec un sourire quelque peu incrédule</w:t>
      </w:r>
      <w:r>
        <w:t xml:space="preserve"> ; </w:t>
      </w:r>
      <w:r w:rsidR="00000000" w:rsidRPr="00033231">
        <w:t>mais vous êtes une singulière fille</w:t>
      </w:r>
      <w:r>
        <w:t xml:space="preserve">. </w:t>
      </w:r>
      <w:r w:rsidR="00000000" w:rsidRPr="00033231">
        <w:t>Calme co</w:t>
      </w:r>
      <w:r w:rsidR="00000000" w:rsidRPr="00033231">
        <w:t>m</w:t>
      </w:r>
      <w:r w:rsidR="00000000" w:rsidRPr="00033231">
        <w:t>me vous le paraissez</w:t>
      </w:r>
      <w:r>
        <w:t xml:space="preserve">, </w:t>
      </w:r>
      <w:r w:rsidR="00000000" w:rsidRPr="00033231">
        <w:t>il y a en vous quelque part une force et une profondeur qu</w:t>
      </w:r>
      <w:r>
        <w:t>’</w:t>
      </w:r>
      <w:r w:rsidR="00000000" w:rsidRPr="00033231">
        <w:t>il est difficile de découvrir ou d</w:t>
      </w:r>
      <w:r>
        <w:t>’</w:t>
      </w:r>
      <w:r w:rsidR="00000000" w:rsidRPr="00033231">
        <w:t>apprécier</w:t>
      </w:r>
      <w:r>
        <w:t xml:space="preserve"> ; </w:t>
      </w:r>
      <w:r w:rsidR="00000000" w:rsidRPr="00033231">
        <w:t>ce</w:t>
      </w:r>
      <w:r w:rsidR="00000000" w:rsidRPr="00033231">
        <w:t>r</w:t>
      </w:r>
      <w:r w:rsidR="00000000" w:rsidRPr="00033231">
        <w:t>tainement</w:t>
      </w:r>
      <w:r>
        <w:t xml:space="preserve">, </w:t>
      </w:r>
      <w:r w:rsidR="00000000" w:rsidRPr="00033231">
        <w:t>vous n</w:t>
      </w:r>
      <w:r>
        <w:t>’</w:t>
      </w:r>
      <w:r w:rsidR="00000000" w:rsidRPr="00033231">
        <w:t>êtes pas heureuse</w:t>
      </w:r>
      <w:r>
        <w:t>.</w:t>
      </w:r>
    </w:p>
    <w:p w14:paraId="4FC667FA" w14:textId="77777777" w:rsidR="004F69D6" w:rsidRDefault="004F69D6" w:rsidP="0021796F">
      <w:r>
        <w:lastRenderedPageBreak/>
        <w:t>— </w:t>
      </w:r>
      <w:r w:rsidR="00000000" w:rsidRPr="00033231">
        <w:t>Et ceux qui ne sont pas heureux sont rarement bons</w:t>
      </w:r>
      <w:r>
        <w:t xml:space="preserve"> ; </w:t>
      </w:r>
      <w:r w:rsidR="00000000" w:rsidRPr="00033231">
        <w:t>est-ce là ce que vous voulez dire</w:t>
      </w:r>
      <w:r>
        <w:t> ?</w:t>
      </w:r>
    </w:p>
    <w:p w14:paraId="68F9E141" w14:textId="77777777" w:rsidR="004F69D6" w:rsidRDefault="004F69D6" w:rsidP="0021796F">
      <w:r>
        <w:t>— </w:t>
      </w:r>
      <w:r w:rsidR="00000000" w:rsidRPr="00033231">
        <w:t>Nullement</w:t>
      </w:r>
      <w:r>
        <w:t xml:space="preserve">. </w:t>
      </w:r>
      <w:r w:rsidR="00000000" w:rsidRPr="00033231">
        <w:t>Je veux dire plutôt que les gens qui ne sont pas heureux sont souvent préoccupés</w:t>
      </w:r>
      <w:r>
        <w:t xml:space="preserve">, </w:t>
      </w:r>
      <w:r w:rsidR="00000000" w:rsidRPr="00033231">
        <w:t>et peu d</w:t>
      </w:r>
      <w:r>
        <w:t>’</w:t>
      </w:r>
      <w:r w:rsidR="00000000" w:rsidRPr="00033231">
        <w:t>humeur à di</w:t>
      </w:r>
      <w:r w:rsidR="00000000" w:rsidRPr="00033231">
        <w:t>s</w:t>
      </w:r>
      <w:r w:rsidR="00000000" w:rsidRPr="00033231">
        <w:t>courir avec des compagnons de ma nature</w:t>
      </w:r>
      <w:r>
        <w:t xml:space="preserve">. </w:t>
      </w:r>
      <w:r w:rsidR="00000000" w:rsidRPr="00033231">
        <w:t>D</w:t>
      </w:r>
      <w:r>
        <w:t>’</w:t>
      </w:r>
      <w:r w:rsidR="00000000" w:rsidRPr="00033231">
        <w:t>ailleurs</w:t>
      </w:r>
      <w:r>
        <w:t xml:space="preserve">, </w:t>
      </w:r>
      <w:r w:rsidR="00000000" w:rsidRPr="00033231">
        <w:t>il y a une sorte de malheur</w:t>
      </w:r>
      <w:r>
        <w:t xml:space="preserve">, </w:t>
      </w:r>
      <w:r w:rsidR="00000000" w:rsidRPr="00033231">
        <w:t>qui non-seulement attriste</w:t>
      </w:r>
      <w:r>
        <w:t xml:space="preserve">, </w:t>
      </w:r>
      <w:r w:rsidR="00000000" w:rsidRPr="00033231">
        <w:t>mais dévore</w:t>
      </w:r>
      <w:r>
        <w:t xml:space="preserve">, </w:t>
      </w:r>
      <w:r w:rsidR="00000000" w:rsidRPr="00033231">
        <w:t>et celui-là</w:t>
      </w:r>
      <w:r>
        <w:t xml:space="preserve">, </w:t>
      </w:r>
      <w:r w:rsidR="00000000" w:rsidRPr="00033231">
        <w:t>je le crains</w:t>
      </w:r>
      <w:r>
        <w:t xml:space="preserve">, </w:t>
      </w:r>
      <w:r w:rsidR="00000000" w:rsidRPr="00033231">
        <w:t>est le vôtre</w:t>
      </w:r>
      <w:r>
        <w:t xml:space="preserve">. </w:t>
      </w:r>
      <w:r w:rsidR="00000000" w:rsidRPr="00033231">
        <w:t>La pitié peut-elle vous servir à quelque chose</w:t>
      </w:r>
      <w:r>
        <w:t xml:space="preserve">, </w:t>
      </w:r>
      <w:r w:rsidR="00000000" w:rsidRPr="00033231">
        <w:t>Lina</w:t>
      </w:r>
      <w:r>
        <w:t xml:space="preserve"> ? </w:t>
      </w:r>
      <w:r w:rsidR="00000000" w:rsidRPr="00033231">
        <w:t>Dans ce cas</w:t>
      </w:r>
      <w:r>
        <w:t xml:space="preserve">, </w:t>
      </w:r>
      <w:r w:rsidR="00000000" w:rsidRPr="00033231">
        <w:t>recevez-en de Shirley</w:t>
      </w:r>
      <w:r>
        <w:t xml:space="preserve"> ; </w:t>
      </w:r>
      <w:r w:rsidR="00000000" w:rsidRPr="00033231">
        <w:t>elle vous en offre largement</w:t>
      </w:r>
      <w:r>
        <w:t xml:space="preserve">, </w:t>
      </w:r>
      <w:r w:rsidR="00000000" w:rsidRPr="00033231">
        <w:t>et de la plus pure qualité</w:t>
      </w:r>
      <w:r>
        <w:t>.</w:t>
      </w:r>
    </w:p>
    <w:p w14:paraId="187AF939" w14:textId="77777777" w:rsidR="004F69D6" w:rsidRDefault="004F69D6" w:rsidP="0021796F">
      <w:r>
        <w:t>— </w:t>
      </w:r>
      <w:r w:rsidR="00000000" w:rsidRPr="00033231">
        <w:t>Shirley</w:t>
      </w:r>
      <w:r>
        <w:t xml:space="preserve">, </w:t>
      </w:r>
      <w:r w:rsidR="00000000" w:rsidRPr="00033231">
        <w:t>je n</w:t>
      </w:r>
      <w:r>
        <w:t>’</w:t>
      </w:r>
      <w:r w:rsidR="00000000" w:rsidRPr="00033231">
        <w:t>eus jamais de sœur</w:t>
      </w:r>
      <w:r>
        <w:t xml:space="preserve">, </w:t>
      </w:r>
      <w:r w:rsidR="00000000" w:rsidRPr="00033231">
        <w:t>vous n</w:t>
      </w:r>
      <w:r>
        <w:t>’</w:t>
      </w:r>
      <w:r w:rsidR="00000000" w:rsidRPr="00033231">
        <w:t>en eûtes jamais non plus</w:t>
      </w:r>
      <w:r>
        <w:t xml:space="preserve"> ; </w:t>
      </w:r>
      <w:r w:rsidR="00000000" w:rsidRPr="00033231">
        <w:t>mais je sens en ce moment ce que doivent être les sentiments de deux sœurs l</w:t>
      </w:r>
      <w:r>
        <w:t>’</w:t>
      </w:r>
      <w:r w:rsidR="00000000" w:rsidRPr="00033231">
        <w:t>une pour l</w:t>
      </w:r>
      <w:r>
        <w:t>’</w:t>
      </w:r>
      <w:r w:rsidR="00000000" w:rsidRPr="00033231">
        <w:t>autre</w:t>
      </w:r>
      <w:r>
        <w:t xml:space="preserve"> : </w:t>
      </w:r>
      <w:r w:rsidR="00000000" w:rsidRPr="00033231">
        <w:t>une affection</w:t>
      </w:r>
      <w:r>
        <w:t xml:space="preserve">, </w:t>
      </w:r>
      <w:r w:rsidR="00000000" w:rsidRPr="00033231">
        <w:t>e</w:t>
      </w:r>
      <w:r w:rsidR="00000000" w:rsidRPr="00033231">
        <w:t>n</w:t>
      </w:r>
      <w:r w:rsidR="00000000" w:rsidRPr="00033231">
        <w:t>racinée à leur vie</w:t>
      </w:r>
      <w:r>
        <w:t xml:space="preserve">, </w:t>
      </w:r>
      <w:r w:rsidR="00000000" w:rsidRPr="00033231">
        <w:t>qu</w:t>
      </w:r>
      <w:r>
        <w:t>’</w:t>
      </w:r>
      <w:r w:rsidR="00000000" w:rsidRPr="00033231">
        <w:t>aucun choc ne peut ébranler</w:t>
      </w:r>
      <w:r>
        <w:t xml:space="preserve">, </w:t>
      </w:r>
      <w:r w:rsidR="00000000" w:rsidRPr="00033231">
        <w:t>que les pet</w:t>
      </w:r>
      <w:r w:rsidR="00000000" w:rsidRPr="00033231">
        <w:t>i</w:t>
      </w:r>
      <w:r w:rsidR="00000000" w:rsidRPr="00033231">
        <w:t>tes querelles froissent un instant</w:t>
      </w:r>
      <w:r>
        <w:t xml:space="preserve">, </w:t>
      </w:r>
      <w:r w:rsidR="00000000" w:rsidRPr="00033231">
        <w:t>afin qu</w:t>
      </w:r>
      <w:r>
        <w:t>’</w:t>
      </w:r>
      <w:r w:rsidR="00000000" w:rsidRPr="00033231">
        <w:t>elle se redresse plus fraîche et plus vive lorsque la pression a disparu</w:t>
      </w:r>
      <w:r>
        <w:t xml:space="preserve"> ; </w:t>
      </w:r>
      <w:r w:rsidR="00000000" w:rsidRPr="00033231">
        <w:t>une affection qu</w:t>
      </w:r>
      <w:r>
        <w:t>’</w:t>
      </w:r>
      <w:r w:rsidR="00000000" w:rsidRPr="00033231">
        <w:t>aucune passion ultérieure ne peut détruire</w:t>
      </w:r>
      <w:r>
        <w:t xml:space="preserve">, </w:t>
      </w:r>
      <w:r w:rsidR="00000000" w:rsidRPr="00033231">
        <w:t>que l</w:t>
      </w:r>
      <w:r>
        <w:t>’</w:t>
      </w:r>
      <w:r w:rsidR="00000000" w:rsidRPr="00033231">
        <w:t>amour même ne peut qu</w:t>
      </w:r>
      <w:r>
        <w:t>’</w:t>
      </w:r>
      <w:r w:rsidR="00000000" w:rsidRPr="00033231">
        <w:t>égaler en force et en constance</w:t>
      </w:r>
      <w:r>
        <w:t xml:space="preserve">. </w:t>
      </w:r>
      <w:r w:rsidR="00000000" w:rsidRPr="00033231">
        <w:t>L</w:t>
      </w:r>
      <w:r>
        <w:t>’</w:t>
      </w:r>
      <w:r w:rsidR="00000000" w:rsidRPr="00033231">
        <w:t>amour nous blesse si cruellement</w:t>
      </w:r>
      <w:r>
        <w:t xml:space="preserve">, </w:t>
      </w:r>
      <w:r w:rsidR="00000000" w:rsidRPr="00033231">
        <w:t>Shirley</w:t>
      </w:r>
      <w:r>
        <w:t xml:space="preserve"> ; </w:t>
      </w:r>
      <w:r w:rsidR="00000000" w:rsidRPr="00033231">
        <w:t>il nous cause de telles angoisses</w:t>
      </w:r>
      <w:r>
        <w:t xml:space="preserve">, </w:t>
      </w:r>
      <w:r w:rsidR="00000000" w:rsidRPr="00033231">
        <w:t>de telles tortures</w:t>
      </w:r>
      <w:r>
        <w:t xml:space="preserve">, </w:t>
      </w:r>
      <w:r w:rsidR="00000000" w:rsidRPr="00033231">
        <w:t>et nos forces sont consumées et détruites par ses flammes</w:t>
      </w:r>
      <w:r>
        <w:t xml:space="preserve"> ; </w:t>
      </w:r>
      <w:r w:rsidR="00000000" w:rsidRPr="00033231">
        <w:t>l</w:t>
      </w:r>
      <w:r>
        <w:t>’</w:t>
      </w:r>
      <w:r w:rsidR="00000000" w:rsidRPr="00033231">
        <w:t>affection n</w:t>
      </w:r>
      <w:r>
        <w:t>’</w:t>
      </w:r>
      <w:r w:rsidR="00000000" w:rsidRPr="00033231">
        <w:t>a ni tourments ni flammes</w:t>
      </w:r>
      <w:r>
        <w:t xml:space="preserve">, </w:t>
      </w:r>
      <w:r w:rsidR="00000000" w:rsidRPr="00033231">
        <w:t>mais elle est la consolation et le baume</w:t>
      </w:r>
      <w:r>
        <w:t xml:space="preserve">. </w:t>
      </w:r>
      <w:r w:rsidR="00000000" w:rsidRPr="00033231">
        <w:t>Je me sens consolée et soulagée lorsque vous</w:t>
      </w:r>
      <w:r>
        <w:t xml:space="preserve">, </w:t>
      </w:r>
      <w:r w:rsidR="00000000" w:rsidRPr="00033231">
        <w:rPr>
          <w:i/>
          <w:iCs/>
        </w:rPr>
        <w:t>vous seulement</w:t>
      </w:r>
      <w:r>
        <w:rPr>
          <w:i/>
          <w:iCs/>
        </w:rPr>
        <w:t xml:space="preserve">, </w:t>
      </w:r>
      <w:r w:rsidR="00000000" w:rsidRPr="00033231">
        <w:t>êtes près de moi</w:t>
      </w:r>
      <w:r>
        <w:t xml:space="preserve">, </w:t>
      </w:r>
      <w:r w:rsidR="00000000" w:rsidRPr="00033231">
        <w:t>Shirley</w:t>
      </w:r>
      <w:r>
        <w:t xml:space="preserve">. </w:t>
      </w:r>
      <w:r w:rsidR="00000000" w:rsidRPr="00033231">
        <w:t>Me croyez-vous maintenant</w:t>
      </w:r>
      <w:r>
        <w:t> ?</w:t>
      </w:r>
    </w:p>
    <w:p w14:paraId="625C2401" w14:textId="77777777" w:rsidR="004F69D6" w:rsidRDefault="004F69D6" w:rsidP="0021796F">
      <w:r>
        <w:t>— </w:t>
      </w:r>
      <w:r w:rsidR="00000000" w:rsidRPr="00033231">
        <w:t>Je crois toujours facilement ce qui me cause du plaisir</w:t>
      </w:r>
      <w:r>
        <w:t xml:space="preserve">. </w:t>
      </w:r>
      <w:r w:rsidR="00000000" w:rsidRPr="00033231">
        <w:t>Nous sommes donc réellement amies</w:t>
      </w:r>
      <w:r>
        <w:t xml:space="preserve">, </w:t>
      </w:r>
      <w:r w:rsidR="00000000" w:rsidRPr="00033231">
        <w:t>Lina</w:t>
      </w:r>
      <w:r>
        <w:t xml:space="preserve">, </w:t>
      </w:r>
      <w:r w:rsidR="00000000" w:rsidRPr="00033231">
        <w:t>en dépit de la noire éclipse</w:t>
      </w:r>
      <w:r>
        <w:t> ?</w:t>
      </w:r>
    </w:p>
    <w:p w14:paraId="7AE4D31C" w14:textId="77777777" w:rsidR="004F69D6" w:rsidRDefault="004F69D6" w:rsidP="0021796F">
      <w:r>
        <w:t>— </w:t>
      </w:r>
      <w:r w:rsidR="00000000" w:rsidRPr="00033231">
        <w:t>Bien réellement</w:t>
      </w:r>
      <w:r>
        <w:t xml:space="preserve">, </w:t>
      </w:r>
      <w:r w:rsidR="00000000" w:rsidRPr="00033231">
        <w:t>répondit Caroline</w:t>
      </w:r>
      <w:r>
        <w:t xml:space="preserve">, </w:t>
      </w:r>
      <w:r w:rsidR="00000000" w:rsidRPr="00033231">
        <w:t>attirant Shirley près d</w:t>
      </w:r>
      <w:r>
        <w:t>’</w:t>
      </w:r>
      <w:r w:rsidR="00000000" w:rsidRPr="00033231">
        <w:t>elle et la faisant asseoir</w:t>
      </w:r>
      <w:r>
        <w:t xml:space="preserve">, </w:t>
      </w:r>
      <w:r w:rsidR="00000000" w:rsidRPr="00033231">
        <w:t>et quoi qu</w:t>
      </w:r>
      <w:r>
        <w:t>’</w:t>
      </w:r>
      <w:r w:rsidR="00000000" w:rsidRPr="00033231">
        <w:t>il puisse arriver</w:t>
      </w:r>
      <w:r>
        <w:t>.</w:t>
      </w:r>
    </w:p>
    <w:p w14:paraId="29B8B7BD" w14:textId="03DE1C00" w:rsidR="00000000" w:rsidRPr="00033231" w:rsidRDefault="004F69D6" w:rsidP="0021796F">
      <w:r>
        <w:lastRenderedPageBreak/>
        <w:t>— </w:t>
      </w:r>
      <w:r w:rsidR="00000000" w:rsidRPr="00033231">
        <w:t>Alors</w:t>
      </w:r>
      <w:r>
        <w:t xml:space="preserve">, </w:t>
      </w:r>
      <w:r w:rsidR="00000000" w:rsidRPr="00033231">
        <w:t>nous allons parler d</w:t>
      </w:r>
      <w:r>
        <w:t>’</w:t>
      </w:r>
      <w:r w:rsidR="00000000" w:rsidRPr="00033231">
        <w:t>autre chose que de notre pe</w:t>
      </w:r>
      <w:r w:rsidR="00000000" w:rsidRPr="00033231">
        <w:t>r</w:t>
      </w:r>
      <w:r w:rsidR="00000000" w:rsidRPr="00033231">
        <w:t>turbateur</w:t>
      </w:r>
      <w:r>
        <w:t>. »</w:t>
      </w:r>
    </w:p>
    <w:p w14:paraId="5728D5C7" w14:textId="77777777" w:rsidR="004F69D6" w:rsidRDefault="00000000" w:rsidP="0021796F">
      <w:r w:rsidRPr="00033231">
        <w:t>Mais en ce moment le recteur entra</w:t>
      </w:r>
      <w:r w:rsidR="004F69D6">
        <w:t xml:space="preserve">, </w:t>
      </w:r>
      <w:r w:rsidRPr="00033231">
        <w:t xml:space="preserve">et le sujet dont miss </w:t>
      </w:r>
      <w:proofErr w:type="spellStart"/>
      <w:r w:rsidRPr="00033231">
        <w:t>Keeldar</w:t>
      </w:r>
      <w:proofErr w:type="spellEnd"/>
      <w:r w:rsidRPr="00033231">
        <w:t xml:space="preserve"> voulait entretenir Caroline fut laissé de côté jusqu</w:t>
      </w:r>
      <w:r w:rsidR="004F69D6">
        <w:t>’</w:t>
      </w:r>
      <w:r w:rsidRPr="00033231">
        <w:t>au moment où elle se disposa à partir</w:t>
      </w:r>
      <w:r w:rsidR="004F69D6">
        <w:t xml:space="preserve"> ; </w:t>
      </w:r>
      <w:r w:rsidRPr="00033231">
        <w:t>elle s</w:t>
      </w:r>
      <w:r w:rsidR="004F69D6">
        <w:t>’</w:t>
      </w:r>
      <w:r w:rsidRPr="00033231">
        <w:t>arrêta alors quelques minutes dans le corridor pour dire</w:t>
      </w:r>
      <w:r w:rsidR="004F69D6">
        <w:t> :</w:t>
      </w:r>
    </w:p>
    <w:p w14:paraId="3C4A5301" w14:textId="3783D255" w:rsidR="00000000" w:rsidRPr="00033231" w:rsidRDefault="004F69D6" w:rsidP="0021796F">
      <w:r>
        <w:t>« </w:t>
      </w:r>
      <w:r w:rsidR="00000000" w:rsidRPr="00033231">
        <w:t>Caroline</w:t>
      </w:r>
      <w:r>
        <w:t xml:space="preserve">, </w:t>
      </w:r>
      <w:r w:rsidR="00000000" w:rsidRPr="00033231">
        <w:t>il faut que je vous dise que j</w:t>
      </w:r>
      <w:r>
        <w:t>’</w:t>
      </w:r>
      <w:r w:rsidR="00000000" w:rsidRPr="00033231">
        <w:t>ai un grand poids sur l</w:t>
      </w:r>
      <w:r>
        <w:t>’</w:t>
      </w:r>
      <w:r w:rsidR="00000000" w:rsidRPr="00033231">
        <w:t>esprit</w:t>
      </w:r>
      <w:r>
        <w:t xml:space="preserve">. </w:t>
      </w:r>
      <w:r w:rsidR="00000000" w:rsidRPr="00033231">
        <w:t>Ma conscience est troublée</w:t>
      </w:r>
      <w:r>
        <w:t xml:space="preserve">, </w:t>
      </w:r>
      <w:r w:rsidR="00000000" w:rsidRPr="00033231">
        <w:t>comme si j</w:t>
      </w:r>
      <w:r>
        <w:t>’</w:t>
      </w:r>
      <w:r w:rsidR="00000000" w:rsidRPr="00033231">
        <w:t>avais co</w:t>
      </w:r>
      <w:r w:rsidR="00000000" w:rsidRPr="00033231">
        <w:t>m</w:t>
      </w:r>
      <w:r w:rsidR="00000000" w:rsidRPr="00033231">
        <w:t>mis ou si j</w:t>
      </w:r>
      <w:r>
        <w:t>’</w:t>
      </w:r>
      <w:r w:rsidR="00000000" w:rsidRPr="00033231">
        <w:t>étais sur le point de commettre un crime</w:t>
      </w:r>
      <w:r>
        <w:t xml:space="preserve">. </w:t>
      </w:r>
      <w:r w:rsidR="00000000" w:rsidRPr="00033231">
        <w:t>Ce n</w:t>
      </w:r>
      <w:r>
        <w:t>’</w:t>
      </w:r>
      <w:r w:rsidR="00000000" w:rsidRPr="00033231">
        <w:t xml:space="preserve">est pas ma conscience </w:t>
      </w:r>
      <w:r w:rsidR="00000000" w:rsidRPr="00033231">
        <w:rPr>
          <w:i/>
          <w:iCs/>
        </w:rPr>
        <w:t>privée</w:t>
      </w:r>
      <w:r>
        <w:rPr>
          <w:i/>
          <w:iCs/>
        </w:rPr>
        <w:t xml:space="preserve">, </w:t>
      </w:r>
      <w:r w:rsidR="00000000" w:rsidRPr="00033231">
        <w:t>vous devez comprendre</w:t>
      </w:r>
      <w:r>
        <w:t xml:space="preserve">, </w:t>
      </w:r>
      <w:r w:rsidR="00000000" w:rsidRPr="00033231">
        <w:t>mais ma con</w:t>
      </w:r>
      <w:r w:rsidR="00000000" w:rsidRPr="00033231">
        <w:t>s</w:t>
      </w:r>
      <w:r w:rsidR="00000000" w:rsidRPr="00033231">
        <w:t xml:space="preserve">cience de propriétaire et de seigneur du manoir de </w:t>
      </w:r>
      <w:proofErr w:type="spellStart"/>
      <w:r w:rsidR="00000000" w:rsidRPr="00033231">
        <w:t>Fieldhead</w:t>
      </w:r>
      <w:proofErr w:type="spellEnd"/>
      <w:r>
        <w:t xml:space="preserve">. </w:t>
      </w:r>
      <w:r w:rsidR="00000000" w:rsidRPr="00033231">
        <w:t>Je suis tombée dans les serres d</w:t>
      </w:r>
      <w:r>
        <w:t>’</w:t>
      </w:r>
      <w:r w:rsidR="00000000" w:rsidRPr="00033231">
        <w:t>un aigle aux griffes de fer</w:t>
      </w:r>
      <w:r>
        <w:t xml:space="preserve">. </w:t>
      </w:r>
      <w:r w:rsidR="00000000" w:rsidRPr="00033231">
        <w:t>Je suis sous une influence de sévérité que je n</w:t>
      </w:r>
      <w:r>
        <w:t>’</w:t>
      </w:r>
      <w:r w:rsidR="00000000" w:rsidRPr="00033231">
        <w:t>approuve guère</w:t>
      </w:r>
      <w:r>
        <w:t xml:space="preserve">, </w:t>
      </w:r>
      <w:r w:rsidR="00000000" w:rsidRPr="00033231">
        <w:t>mais à laquelle je ne peux résister</w:t>
      </w:r>
      <w:r>
        <w:t xml:space="preserve">. </w:t>
      </w:r>
      <w:r w:rsidR="00000000" w:rsidRPr="00033231">
        <w:t>Quelque événement arrivera avant qu</w:t>
      </w:r>
      <w:r>
        <w:t>’</w:t>
      </w:r>
      <w:r w:rsidR="00000000" w:rsidRPr="00033231">
        <w:t>il soit peu</w:t>
      </w:r>
      <w:r>
        <w:t xml:space="preserve">, </w:t>
      </w:r>
      <w:r w:rsidR="00000000" w:rsidRPr="00033231">
        <w:t>auquel je n</w:t>
      </w:r>
      <w:r>
        <w:t>’</w:t>
      </w:r>
      <w:r w:rsidR="00000000" w:rsidRPr="00033231">
        <w:t>aime pas à penser</w:t>
      </w:r>
      <w:r>
        <w:t xml:space="preserve">. </w:t>
      </w:r>
      <w:r w:rsidR="00000000" w:rsidRPr="00033231">
        <w:t>Pour soulager mon esprit</w:t>
      </w:r>
      <w:r>
        <w:t xml:space="preserve">, </w:t>
      </w:r>
      <w:r w:rsidR="00000000" w:rsidRPr="00033231">
        <w:t>et pour prévenir le mal autant qu</w:t>
      </w:r>
      <w:r>
        <w:t>’</w:t>
      </w:r>
      <w:r w:rsidR="00000000" w:rsidRPr="00033231">
        <w:t>il est en mon pouvoir</w:t>
      </w:r>
      <w:r>
        <w:t xml:space="preserve">, </w:t>
      </w:r>
      <w:r w:rsidR="00000000" w:rsidRPr="00033231">
        <w:t>j</w:t>
      </w:r>
      <w:r>
        <w:t>’</w:t>
      </w:r>
      <w:r w:rsidR="00000000" w:rsidRPr="00033231">
        <w:t>ai l</w:t>
      </w:r>
      <w:r>
        <w:t>’</w:t>
      </w:r>
      <w:r w:rsidR="00000000" w:rsidRPr="00033231">
        <w:t>intention d</w:t>
      </w:r>
      <w:r>
        <w:t>’</w:t>
      </w:r>
      <w:r w:rsidR="00000000" w:rsidRPr="00033231">
        <w:t>entreprendre une série de bonnes œuvres</w:t>
      </w:r>
      <w:r>
        <w:t xml:space="preserve">. </w:t>
      </w:r>
      <w:r w:rsidR="00000000" w:rsidRPr="00033231">
        <w:t>Ne soyez pas surprise</w:t>
      </w:r>
      <w:r>
        <w:t xml:space="preserve">, </w:t>
      </w:r>
      <w:r w:rsidR="00000000" w:rsidRPr="00033231">
        <w:t>en conséquence</w:t>
      </w:r>
      <w:r>
        <w:t xml:space="preserve">, </w:t>
      </w:r>
      <w:r w:rsidR="00000000" w:rsidRPr="00033231">
        <w:t>si vous me voyez devenir furieusement charitable</w:t>
      </w:r>
      <w:r>
        <w:t xml:space="preserve">. </w:t>
      </w:r>
      <w:r w:rsidR="00000000" w:rsidRPr="00033231">
        <w:t>Je n</w:t>
      </w:r>
      <w:r>
        <w:t>’</w:t>
      </w:r>
      <w:r w:rsidR="00000000" w:rsidRPr="00033231">
        <w:t>ai pas la moindre idée de la m</w:t>
      </w:r>
      <w:r w:rsidR="00000000" w:rsidRPr="00033231">
        <w:t>a</w:t>
      </w:r>
      <w:r w:rsidR="00000000" w:rsidRPr="00033231">
        <w:t>nière dont je dois commencer</w:t>
      </w:r>
      <w:r>
        <w:t xml:space="preserve">, </w:t>
      </w:r>
      <w:r w:rsidR="00000000" w:rsidRPr="00033231">
        <w:t>mais vous me donnerez quelques conseils</w:t>
      </w:r>
      <w:r>
        <w:t xml:space="preserve"> : </w:t>
      </w:r>
      <w:r w:rsidR="00000000" w:rsidRPr="00033231">
        <w:t>nous parlerons plus au long sur ce sujet demain</w:t>
      </w:r>
      <w:r>
        <w:t xml:space="preserve"> ; </w:t>
      </w:r>
      <w:r w:rsidR="00000000" w:rsidRPr="00033231">
        <w:t>veuillez prier cette excellente personne</w:t>
      </w:r>
      <w:r>
        <w:t xml:space="preserve">, </w:t>
      </w:r>
      <w:r w:rsidR="00000000" w:rsidRPr="00033231">
        <w:t xml:space="preserve">miss </w:t>
      </w:r>
      <w:proofErr w:type="spellStart"/>
      <w:r w:rsidR="00000000" w:rsidRPr="00033231">
        <w:t>Ainley</w:t>
      </w:r>
      <w:proofErr w:type="spellEnd"/>
      <w:r>
        <w:t xml:space="preserve">, </w:t>
      </w:r>
      <w:r w:rsidR="00000000" w:rsidRPr="00033231">
        <w:t xml:space="preserve">de venir à </w:t>
      </w:r>
      <w:proofErr w:type="spellStart"/>
      <w:r w:rsidR="00000000" w:rsidRPr="00033231">
        <w:t>Fieldhead</w:t>
      </w:r>
      <w:proofErr w:type="spellEnd"/>
      <w:r>
        <w:t xml:space="preserve"> ; </w:t>
      </w:r>
      <w:r w:rsidR="00000000" w:rsidRPr="00033231">
        <w:t>j</w:t>
      </w:r>
      <w:r>
        <w:t>’</w:t>
      </w:r>
      <w:r w:rsidR="00000000" w:rsidRPr="00033231">
        <w:t>ai quelques velléités de me mettre sous sa dire</w:t>
      </w:r>
      <w:r w:rsidR="00000000" w:rsidRPr="00033231">
        <w:t>c</w:t>
      </w:r>
      <w:r w:rsidR="00000000" w:rsidRPr="00033231">
        <w:t>tion</w:t>
      </w:r>
      <w:r>
        <w:t xml:space="preserve"> : </w:t>
      </w:r>
      <w:r w:rsidR="00000000" w:rsidRPr="00033231">
        <w:t>n</w:t>
      </w:r>
      <w:r>
        <w:t>’</w:t>
      </w:r>
      <w:r w:rsidR="00000000" w:rsidRPr="00033231">
        <w:t>aurait-elle pas une précieuse élève</w:t>
      </w:r>
      <w:r>
        <w:t xml:space="preserve"> ? </w:t>
      </w:r>
      <w:r w:rsidR="00000000" w:rsidRPr="00033231">
        <w:t>Donnez-lui à e</w:t>
      </w:r>
      <w:r w:rsidR="00000000" w:rsidRPr="00033231">
        <w:t>n</w:t>
      </w:r>
      <w:r w:rsidR="00000000" w:rsidRPr="00033231">
        <w:t>tendre</w:t>
      </w:r>
      <w:r>
        <w:t xml:space="preserve">, </w:t>
      </w:r>
      <w:r w:rsidR="00000000" w:rsidRPr="00033231">
        <w:t>Lina</w:t>
      </w:r>
      <w:r>
        <w:t xml:space="preserve">, </w:t>
      </w:r>
      <w:r w:rsidR="00000000" w:rsidRPr="00033231">
        <w:t>que</w:t>
      </w:r>
      <w:r>
        <w:t xml:space="preserve">, </w:t>
      </w:r>
      <w:r w:rsidR="00000000" w:rsidRPr="00033231">
        <w:t>bien qu</w:t>
      </w:r>
      <w:r>
        <w:t>’</w:t>
      </w:r>
      <w:r w:rsidR="00000000" w:rsidRPr="00033231">
        <w:t>avec d</w:t>
      </w:r>
      <w:r>
        <w:t>’</w:t>
      </w:r>
      <w:r w:rsidR="00000000" w:rsidRPr="00033231">
        <w:t>excellentes intentions</w:t>
      </w:r>
      <w:r>
        <w:t xml:space="preserve">, </w:t>
      </w:r>
      <w:r w:rsidR="00000000" w:rsidRPr="00033231">
        <w:t>je suis d</w:t>
      </w:r>
      <w:r>
        <w:t>’</w:t>
      </w:r>
      <w:r w:rsidR="00000000" w:rsidRPr="00033231">
        <w:t>un caractère un peu nonchalant</w:t>
      </w:r>
      <w:r>
        <w:t xml:space="preserve">, </w:t>
      </w:r>
      <w:r w:rsidR="00000000" w:rsidRPr="00033231">
        <w:t>afin qu</w:t>
      </w:r>
      <w:r>
        <w:t>’</w:t>
      </w:r>
      <w:r w:rsidR="00000000" w:rsidRPr="00033231">
        <w:t>elle soit moins sca</w:t>
      </w:r>
      <w:r w:rsidR="00000000" w:rsidRPr="00033231">
        <w:t>n</w:t>
      </w:r>
      <w:r w:rsidR="00000000" w:rsidRPr="00033231">
        <w:t>dalisée de ma complète ignorance touchant les Sociétés de bie</w:t>
      </w:r>
      <w:r w:rsidR="00000000" w:rsidRPr="00033231">
        <w:t>n</w:t>
      </w:r>
      <w:r w:rsidR="00000000" w:rsidRPr="00033231">
        <w:t>faisance et autres choses semblables</w:t>
      </w:r>
      <w:r>
        <w:t>. »</w:t>
      </w:r>
    </w:p>
    <w:p w14:paraId="4FF4714E" w14:textId="77777777" w:rsidR="004F69D6" w:rsidRDefault="00000000" w:rsidP="0021796F">
      <w:r w:rsidRPr="00033231">
        <w:t>Le lendemain</w:t>
      </w:r>
      <w:r w:rsidR="004F69D6">
        <w:t xml:space="preserve">, </w:t>
      </w:r>
      <w:r w:rsidRPr="00033231">
        <w:t>Caroline trouva Shirley gravement assise à son bureau</w:t>
      </w:r>
      <w:r w:rsidR="004F69D6">
        <w:t xml:space="preserve">, </w:t>
      </w:r>
      <w:r w:rsidRPr="00033231">
        <w:t>avec un livre de comptes</w:t>
      </w:r>
      <w:r w:rsidR="004F69D6">
        <w:t xml:space="preserve">, </w:t>
      </w:r>
      <w:r w:rsidRPr="00033231">
        <w:t xml:space="preserve">une liasse de </w:t>
      </w:r>
      <w:proofErr w:type="spellStart"/>
      <w:r w:rsidRPr="00033231">
        <w:lastRenderedPageBreak/>
        <w:t>banknotes</w:t>
      </w:r>
      <w:proofErr w:type="spellEnd"/>
      <w:r w:rsidRPr="00033231">
        <w:t xml:space="preserve"> et une bourse bien remplie devant elle</w:t>
      </w:r>
      <w:r w:rsidR="004F69D6">
        <w:t xml:space="preserve">. </w:t>
      </w:r>
      <w:r w:rsidRPr="00033231">
        <w:t>Elle paraissait fort s</w:t>
      </w:r>
      <w:r w:rsidRPr="00033231">
        <w:t>é</w:t>
      </w:r>
      <w:r w:rsidRPr="00033231">
        <w:t>rie</w:t>
      </w:r>
      <w:r w:rsidRPr="00033231">
        <w:t>u</w:t>
      </w:r>
      <w:r w:rsidRPr="00033231">
        <w:t>se</w:t>
      </w:r>
      <w:r w:rsidR="004F69D6">
        <w:t xml:space="preserve">, </w:t>
      </w:r>
      <w:r w:rsidRPr="00033231">
        <w:t>mais quelque peu embarrassée</w:t>
      </w:r>
      <w:r w:rsidR="004F69D6">
        <w:t>.</w:t>
      </w:r>
    </w:p>
    <w:p w14:paraId="2662F90C" w14:textId="77777777" w:rsidR="004F69D6" w:rsidRDefault="004F69D6" w:rsidP="0021796F">
      <w:r>
        <w:t>« </w:t>
      </w:r>
      <w:r w:rsidR="00000000" w:rsidRPr="00033231">
        <w:t>Je viens</w:t>
      </w:r>
      <w:r>
        <w:t xml:space="preserve">, </w:t>
      </w:r>
      <w:r w:rsidR="00000000" w:rsidRPr="00033231">
        <w:t>dit-elle</w:t>
      </w:r>
      <w:r>
        <w:t xml:space="preserve">, </w:t>
      </w:r>
      <w:r w:rsidR="00000000" w:rsidRPr="00033231">
        <w:t>de jeter un coup d</w:t>
      </w:r>
      <w:r>
        <w:t>’</w:t>
      </w:r>
      <w:r w:rsidR="00000000" w:rsidRPr="00033231">
        <w:t>œil sur la dépense hebdomadaire de ma maison</w:t>
      </w:r>
      <w:r>
        <w:t xml:space="preserve">, </w:t>
      </w:r>
      <w:r w:rsidR="00000000" w:rsidRPr="00033231">
        <w:t>en cherchant sur quoi je pourrais retrancher</w:t>
      </w:r>
      <w:r>
        <w:t xml:space="preserve"> ; </w:t>
      </w:r>
      <w:r w:rsidR="00000000" w:rsidRPr="00033231">
        <w:t>j</w:t>
      </w:r>
      <w:r>
        <w:t>’</w:t>
      </w:r>
      <w:r w:rsidR="00000000" w:rsidRPr="00033231">
        <w:t xml:space="preserve">ai eu une conférence avec </w:t>
      </w:r>
      <w:proofErr w:type="spellStart"/>
      <w:r w:rsidR="00000000" w:rsidRPr="00033231">
        <w:t>mistress</w:t>
      </w:r>
      <w:proofErr w:type="spellEnd"/>
      <w:r w:rsidR="00000000" w:rsidRPr="00033231">
        <w:t xml:space="preserve"> Gill</w:t>
      </w:r>
      <w:r>
        <w:t xml:space="preserve">, </w:t>
      </w:r>
      <w:r w:rsidR="00000000" w:rsidRPr="00033231">
        <w:t>la cuis</w:t>
      </w:r>
      <w:r w:rsidR="00000000" w:rsidRPr="00033231">
        <w:t>i</w:t>
      </w:r>
      <w:r w:rsidR="00000000" w:rsidRPr="00033231">
        <w:t>nière</w:t>
      </w:r>
      <w:r>
        <w:t xml:space="preserve">, </w:t>
      </w:r>
      <w:r w:rsidR="00000000" w:rsidRPr="00033231">
        <w:t>et cette personne est sortie avec la conviction que j</w:t>
      </w:r>
      <w:r>
        <w:t>’</w:t>
      </w:r>
      <w:r w:rsidR="00000000" w:rsidRPr="00033231">
        <w:t>ai le cerveau dérangé</w:t>
      </w:r>
      <w:r>
        <w:t xml:space="preserve">. </w:t>
      </w:r>
      <w:r w:rsidR="00000000" w:rsidRPr="00033231">
        <w:t>Je l</w:t>
      </w:r>
      <w:r>
        <w:t>’</w:t>
      </w:r>
      <w:r w:rsidR="00000000" w:rsidRPr="00033231">
        <w:t>ai chapitrée</w:t>
      </w:r>
      <w:r>
        <w:t xml:space="preserve">, </w:t>
      </w:r>
      <w:r w:rsidR="00000000" w:rsidRPr="00033231">
        <w:t>d</w:t>
      </w:r>
      <w:r>
        <w:t>’</w:t>
      </w:r>
      <w:r w:rsidR="00000000" w:rsidRPr="00033231">
        <w:t>une façon toute nouvelle pour elle</w:t>
      </w:r>
      <w:r>
        <w:t xml:space="preserve">, </w:t>
      </w:r>
      <w:r w:rsidR="00000000" w:rsidRPr="00033231">
        <w:t>sur son devoir d</w:t>
      </w:r>
      <w:r>
        <w:t>’</w:t>
      </w:r>
      <w:r w:rsidR="00000000" w:rsidRPr="00033231">
        <w:t>être soigneuse</w:t>
      </w:r>
      <w:r>
        <w:t xml:space="preserve">. </w:t>
      </w:r>
      <w:r w:rsidR="00000000" w:rsidRPr="00033231">
        <w:t>J</w:t>
      </w:r>
      <w:r>
        <w:t>’</w:t>
      </w:r>
      <w:r w:rsidR="00000000" w:rsidRPr="00033231">
        <w:t>ai été moi-même étonnée de mon éloquence sur le texte de l</w:t>
      </w:r>
      <w:r>
        <w:t>’</w:t>
      </w:r>
      <w:r w:rsidR="00000000" w:rsidRPr="00033231">
        <w:t>économie</w:t>
      </w:r>
      <w:r>
        <w:t xml:space="preserve"> : </w:t>
      </w:r>
      <w:r w:rsidR="00000000" w:rsidRPr="00033231">
        <w:t>car</w:t>
      </w:r>
      <w:r>
        <w:t xml:space="preserve">, </w:t>
      </w:r>
      <w:r w:rsidR="00000000" w:rsidRPr="00033231">
        <w:t>vous le voyez</w:t>
      </w:r>
      <w:r>
        <w:t xml:space="preserve">, </w:t>
      </w:r>
      <w:r w:rsidR="00000000" w:rsidRPr="00033231">
        <w:t>cette idée est pour moi tout à fait neuve</w:t>
      </w:r>
      <w:r>
        <w:t xml:space="preserve">. </w:t>
      </w:r>
      <w:r w:rsidR="00000000" w:rsidRPr="00033231">
        <w:t>Je n</w:t>
      </w:r>
      <w:r>
        <w:t>’</w:t>
      </w:r>
      <w:r w:rsidR="00000000" w:rsidRPr="00033231">
        <w:t>avais j</w:t>
      </w:r>
      <w:r w:rsidR="00000000" w:rsidRPr="00033231">
        <w:t>a</w:t>
      </w:r>
      <w:r w:rsidR="00000000" w:rsidRPr="00033231">
        <w:t>mais pensé à cela</w:t>
      </w:r>
      <w:r>
        <w:t xml:space="preserve">, </w:t>
      </w:r>
      <w:r w:rsidR="00000000" w:rsidRPr="00033231">
        <w:t>je n</w:t>
      </w:r>
      <w:r>
        <w:t>’</w:t>
      </w:r>
      <w:r w:rsidR="00000000" w:rsidRPr="00033231">
        <w:t>en avais jamais parlé</w:t>
      </w:r>
      <w:r>
        <w:t xml:space="preserve">. </w:t>
      </w:r>
      <w:r w:rsidR="00000000" w:rsidRPr="00033231">
        <w:t>Mais tout cela n</w:t>
      </w:r>
      <w:r>
        <w:t>’</w:t>
      </w:r>
      <w:r w:rsidR="00000000" w:rsidRPr="00033231">
        <w:t>était que de la théorie</w:t>
      </w:r>
      <w:r>
        <w:t xml:space="preserve"> : </w:t>
      </w:r>
      <w:r w:rsidR="00000000" w:rsidRPr="00033231">
        <w:t>car</w:t>
      </w:r>
      <w:r>
        <w:t xml:space="preserve">, </w:t>
      </w:r>
      <w:r w:rsidR="00000000" w:rsidRPr="00033231">
        <w:t>lorsque j</w:t>
      </w:r>
      <w:r>
        <w:t>’</w:t>
      </w:r>
      <w:r w:rsidR="00000000" w:rsidRPr="00033231">
        <w:t>en suis arrivée à la partie pratique</w:t>
      </w:r>
      <w:r>
        <w:t xml:space="preserve">, </w:t>
      </w:r>
      <w:r w:rsidR="00000000" w:rsidRPr="00033231">
        <w:t>il m</w:t>
      </w:r>
      <w:r>
        <w:t>’</w:t>
      </w:r>
      <w:r w:rsidR="00000000" w:rsidRPr="00033231">
        <w:t>a été impossible de retrancher un shilling</w:t>
      </w:r>
      <w:r>
        <w:t xml:space="preserve">. </w:t>
      </w:r>
      <w:r w:rsidR="00000000" w:rsidRPr="00033231">
        <w:t>Je n</w:t>
      </w:r>
      <w:r>
        <w:t>’</w:t>
      </w:r>
      <w:r w:rsidR="00000000" w:rsidRPr="00033231">
        <w:t>ai pas eu la fermeté nécessaire pour supprimer une seule livre de beurre</w:t>
      </w:r>
      <w:r>
        <w:t xml:space="preserve">, </w:t>
      </w:r>
      <w:r w:rsidR="00000000" w:rsidRPr="00033231">
        <w:t>ou pour suivre une enquête sur la destinée des graisses</w:t>
      </w:r>
      <w:r>
        <w:t xml:space="preserve">, </w:t>
      </w:r>
      <w:r w:rsidR="00000000" w:rsidRPr="00033231">
        <w:t>du lard</w:t>
      </w:r>
      <w:r>
        <w:t xml:space="preserve">, </w:t>
      </w:r>
      <w:r w:rsidR="00000000" w:rsidRPr="00033231">
        <w:t>du pain</w:t>
      </w:r>
      <w:r>
        <w:t xml:space="preserve">, </w:t>
      </w:r>
      <w:r w:rsidR="00000000" w:rsidRPr="00033231">
        <w:t>des viandes froides</w:t>
      </w:r>
      <w:r>
        <w:t xml:space="preserve">, </w:t>
      </w:r>
      <w:r w:rsidR="00000000" w:rsidRPr="00033231">
        <w:t>etc</w:t>
      </w:r>
      <w:r>
        <w:t xml:space="preserve">. </w:t>
      </w:r>
      <w:r w:rsidR="00000000" w:rsidRPr="00033231">
        <w:t>Je sais que nous n</w:t>
      </w:r>
      <w:r>
        <w:t>’</w:t>
      </w:r>
      <w:r w:rsidR="00000000" w:rsidRPr="00033231">
        <w:t>avons jamais d</w:t>
      </w:r>
      <w:r>
        <w:t>’</w:t>
      </w:r>
      <w:r w:rsidR="00000000" w:rsidRPr="00033231">
        <w:t xml:space="preserve">illumination à </w:t>
      </w:r>
      <w:proofErr w:type="spellStart"/>
      <w:r w:rsidR="00000000" w:rsidRPr="00033231">
        <w:t>Fieldhead</w:t>
      </w:r>
      <w:proofErr w:type="spellEnd"/>
      <w:r>
        <w:t xml:space="preserve">, </w:t>
      </w:r>
      <w:r w:rsidR="00000000" w:rsidRPr="00033231">
        <w:t>et cependant je n</w:t>
      </w:r>
      <w:r>
        <w:t>’</w:t>
      </w:r>
      <w:r w:rsidR="00000000" w:rsidRPr="00033231">
        <w:t>ai pas eu le courage de lui demander ce que signifiait la conso</w:t>
      </w:r>
      <w:r w:rsidR="00000000" w:rsidRPr="00033231">
        <w:t>m</w:t>
      </w:r>
      <w:r w:rsidR="00000000" w:rsidRPr="00033231">
        <w:t>mation d</w:t>
      </w:r>
      <w:r>
        <w:t>’</w:t>
      </w:r>
      <w:r w:rsidR="00000000" w:rsidRPr="00033231">
        <w:t>une prodigieuse quantité de livres de chandelle</w:t>
      </w:r>
      <w:r>
        <w:t xml:space="preserve"> ; </w:t>
      </w:r>
      <w:r w:rsidR="00000000" w:rsidRPr="00033231">
        <w:t>nous ne blanchissons pas pour la paroisse</w:t>
      </w:r>
      <w:r>
        <w:t xml:space="preserve">, </w:t>
      </w:r>
      <w:r w:rsidR="00000000" w:rsidRPr="00033231">
        <w:t>et cependant j</w:t>
      </w:r>
      <w:r>
        <w:t>’</w:t>
      </w:r>
      <w:r w:rsidR="00000000" w:rsidRPr="00033231">
        <w:t>ai examiné en silence des articles de savon et de poudre à blanchir montant à un chiffre fabuleux</w:t>
      </w:r>
      <w:r>
        <w:t xml:space="preserve"> ; </w:t>
      </w:r>
      <w:r w:rsidR="00000000" w:rsidRPr="00033231">
        <w:t>je ne suis point carnivore</w:t>
      </w:r>
      <w:r>
        <w:t xml:space="preserve"> ; </w:t>
      </w:r>
      <w:proofErr w:type="spellStart"/>
      <w:r w:rsidR="00000000" w:rsidRPr="00033231">
        <w:t>mistress</w:t>
      </w:r>
      <w:proofErr w:type="spellEnd"/>
      <w:r w:rsidR="00000000" w:rsidRPr="00033231">
        <w:t xml:space="preserve"> </w:t>
      </w:r>
      <w:proofErr w:type="spellStart"/>
      <w:r w:rsidR="00000000" w:rsidRPr="00033231">
        <w:t>Pryor</w:t>
      </w:r>
      <w:proofErr w:type="spellEnd"/>
      <w:r w:rsidR="00000000" w:rsidRPr="00033231">
        <w:t xml:space="preserve"> et </w:t>
      </w:r>
      <w:proofErr w:type="spellStart"/>
      <w:r w:rsidR="00000000" w:rsidRPr="00033231">
        <w:t>mistress</w:t>
      </w:r>
      <w:proofErr w:type="spellEnd"/>
      <w:r w:rsidR="00000000" w:rsidRPr="00033231">
        <w:t xml:space="preserve"> Gill elle-même le sont peu</w:t>
      </w:r>
      <w:r>
        <w:t xml:space="preserve">, </w:t>
      </w:r>
      <w:r w:rsidR="00000000" w:rsidRPr="00033231">
        <w:t>et cependant j</w:t>
      </w:r>
      <w:r>
        <w:t>’</w:t>
      </w:r>
      <w:r w:rsidR="00000000" w:rsidRPr="00033231">
        <w:t>ai ouvert de grands yeux en voyant le total des comptes du boucher</w:t>
      </w:r>
      <w:r>
        <w:t xml:space="preserve">, </w:t>
      </w:r>
      <w:r w:rsidR="00000000" w:rsidRPr="00033231">
        <w:t>qui prouvait ce fait</w:t>
      </w:r>
      <w:r>
        <w:t xml:space="preserve">, </w:t>
      </w:r>
      <w:r w:rsidR="00000000" w:rsidRPr="00033231">
        <w:t>cette fausseté</w:t>
      </w:r>
      <w:r>
        <w:t xml:space="preserve">, </w:t>
      </w:r>
      <w:r w:rsidR="00000000" w:rsidRPr="00033231">
        <w:t>je veux dire</w:t>
      </w:r>
      <w:r>
        <w:t xml:space="preserve">. </w:t>
      </w:r>
      <w:r w:rsidR="00000000" w:rsidRPr="00033231">
        <w:t>Caroline</w:t>
      </w:r>
      <w:r>
        <w:t xml:space="preserve">, </w:t>
      </w:r>
      <w:r w:rsidR="00000000" w:rsidRPr="00033231">
        <w:t>vous po</w:t>
      </w:r>
      <w:r w:rsidR="00000000" w:rsidRPr="00033231">
        <w:t>u</w:t>
      </w:r>
      <w:r w:rsidR="00000000" w:rsidRPr="00033231">
        <w:t>vez vous moquer de moi</w:t>
      </w:r>
      <w:r>
        <w:t xml:space="preserve">, </w:t>
      </w:r>
      <w:r w:rsidR="00000000" w:rsidRPr="00033231">
        <w:t>mais vous ne pouvez me changer</w:t>
      </w:r>
      <w:r>
        <w:t xml:space="preserve"> : </w:t>
      </w:r>
      <w:r w:rsidR="00000000" w:rsidRPr="00033231">
        <w:t>Je suis poltronne sur certains points</w:t>
      </w:r>
      <w:r>
        <w:t xml:space="preserve">, </w:t>
      </w:r>
      <w:r w:rsidR="00000000" w:rsidRPr="00033231">
        <w:t>je le sens</w:t>
      </w:r>
      <w:r>
        <w:t xml:space="preserve">. </w:t>
      </w:r>
      <w:r w:rsidR="00000000" w:rsidRPr="00033231">
        <w:t>Il y a un bas alliage de lâcheté morale dans ma nature</w:t>
      </w:r>
      <w:r>
        <w:t xml:space="preserve">. </w:t>
      </w:r>
      <w:r w:rsidR="00000000" w:rsidRPr="00033231">
        <w:t>J</w:t>
      </w:r>
      <w:r>
        <w:t>’</w:t>
      </w:r>
      <w:r w:rsidR="00000000" w:rsidRPr="00033231">
        <w:t>ai rougi et baissé la tête d</w:t>
      </w:r>
      <w:r w:rsidR="00000000" w:rsidRPr="00033231">
        <w:t>e</w:t>
      </w:r>
      <w:r w:rsidR="00000000" w:rsidRPr="00033231">
        <w:t xml:space="preserve">vant </w:t>
      </w:r>
      <w:proofErr w:type="spellStart"/>
      <w:r w:rsidR="00000000" w:rsidRPr="00033231">
        <w:t>mistress</w:t>
      </w:r>
      <w:proofErr w:type="spellEnd"/>
      <w:r w:rsidR="00000000" w:rsidRPr="00033231">
        <w:t xml:space="preserve"> Gill</w:t>
      </w:r>
      <w:r>
        <w:t xml:space="preserve">, </w:t>
      </w:r>
      <w:r w:rsidR="00000000" w:rsidRPr="00033231">
        <w:t>lorsqu</w:t>
      </w:r>
      <w:r>
        <w:t>’</w:t>
      </w:r>
      <w:r w:rsidR="00000000" w:rsidRPr="00033231">
        <w:t>elle aurait dû implorer ma clémence</w:t>
      </w:r>
      <w:r>
        <w:t xml:space="preserve">. </w:t>
      </w:r>
      <w:r w:rsidR="00000000" w:rsidRPr="00033231">
        <w:t>Il m</w:t>
      </w:r>
      <w:r>
        <w:t>’</w:t>
      </w:r>
      <w:r w:rsidR="00000000" w:rsidRPr="00033231">
        <w:t>a été impossible de lui donner à entendre</w:t>
      </w:r>
      <w:r>
        <w:t xml:space="preserve">, </w:t>
      </w:r>
      <w:r w:rsidR="00000000" w:rsidRPr="00033231">
        <w:t>à plus forte raison de lui prouver</w:t>
      </w:r>
      <w:r>
        <w:t xml:space="preserve">, </w:t>
      </w:r>
      <w:r w:rsidR="00000000" w:rsidRPr="00033231">
        <w:t>qu</w:t>
      </w:r>
      <w:r>
        <w:t>’</w:t>
      </w:r>
      <w:r w:rsidR="00000000" w:rsidRPr="00033231">
        <w:t>elle était une friponne</w:t>
      </w:r>
      <w:r>
        <w:t xml:space="preserve">. </w:t>
      </w:r>
      <w:r w:rsidR="00000000" w:rsidRPr="00033231">
        <w:t>Je n</w:t>
      </w:r>
      <w:r>
        <w:t>’</w:t>
      </w:r>
      <w:r w:rsidR="00000000" w:rsidRPr="00033231">
        <w:t>ai aucune dignité calme</w:t>
      </w:r>
      <w:r>
        <w:t xml:space="preserve">, </w:t>
      </w:r>
      <w:r w:rsidR="00000000" w:rsidRPr="00033231">
        <w:t>aucun vrai courage</w:t>
      </w:r>
      <w:r>
        <w:t>.</w:t>
      </w:r>
    </w:p>
    <w:p w14:paraId="132BC38A" w14:textId="77777777" w:rsidR="004F69D6" w:rsidRDefault="004F69D6" w:rsidP="0021796F">
      <w:r>
        <w:lastRenderedPageBreak/>
        <w:t>— </w:t>
      </w:r>
      <w:r w:rsidR="00000000" w:rsidRPr="00033231">
        <w:t>Shirley</w:t>
      </w:r>
      <w:r>
        <w:t xml:space="preserve">, </w:t>
      </w:r>
      <w:r w:rsidR="00000000" w:rsidRPr="00033231">
        <w:t>comme vous vous calomniez</w:t>
      </w:r>
      <w:r>
        <w:t xml:space="preserve"> ! </w:t>
      </w:r>
      <w:r w:rsidR="00000000" w:rsidRPr="00033231">
        <w:t>Mon oncle</w:t>
      </w:r>
      <w:r>
        <w:t xml:space="preserve">, </w:t>
      </w:r>
      <w:r w:rsidR="00000000" w:rsidRPr="00033231">
        <w:t>qui n</w:t>
      </w:r>
      <w:r>
        <w:t>’</w:t>
      </w:r>
      <w:r w:rsidR="00000000" w:rsidRPr="00033231">
        <w:t>a pas l</w:t>
      </w:r>
      <w:r>
        <w:t>’</w:t>
      </w:r>
      <w:r w:rsidR="00000000" w:rsidRPr="00033231">
        <w:t>habitude de bien parler des femmes</w:t>
      </w:r>
      <w:r>
        <w:t xml:space="preserve">, </w:t>
      </w:r>
      <w:r w:rsidR="00000000" w:rsidRPr="00033231">
        <w:t>dit qu</w:t>
      </w:r>
      <w:r>
        <w:t>’</w:t>
      </w:r>
      <w:r w:rsidR="00000000" w:rsidRPr="00033231">
        <w:t>il n</w:t>
      </w:r>
      <w:r>
        <w:t>’</w:t>
      </w:r>
      <w:r w:rsidR="00000000" w:rsidRPr="00033231">
        <w:t>y a pas dix mille hommes dans toute l</w:t>
      </w:r>
      <w:r>
        <w:t>’</w:t>
      </w:r>
      <w:r w:rsidR="00000000" w:rsidRPr="00033231">
        <w:t>Angleterre aussi véritablement co</w:t>
      </w:r>
      <w:r w:rsidR="00000000" w:rsidRPr="00033231">
        <w:t>u</w:t>
      </w:r>
      <w:r w:rsidR="00000000" w:rsidRPr="00033231">
        <w:t>rageux que vous</w:t>
      </w:r>
      <w:r>
        <w:t>.</w:t>
      </w:r>
    </w:p>
    <w:p w14:paraId="42A499DD" w14:textId="0A7A925F" w:rsidR="004F69D6" w:rsidRDefault="004F69D6" w:rsidP="0021796F">
      <w:r>
        <w:t>— </w:t>
      </w:r>
      <w:r w:rsidR="00000000" w:rsidRPr="00033231">
        <w:t>Je suis courageuse physiquement</w:t>
      </w:r>
      <w:r>
        <w:t xml:space="preserve">. </w:t>
      </w:r>
      <w:r w:rsidR="00000000" w:rsidRPr="00033231">
        <w:t xml:space="preserve">Je </w:t>
      </w:r>
      <w:proofErr w:type="gramStart"/>
      <w:r w:rsidR="00000000" w:rsidRPr="00033231">
        <w:t>n</w:t>
      </w:r>
      <w:r>
        <w:t>’</w:t>
      </w:r>
      <w:r w:rsidR="00000000" w:rsidRPr="00033231">
        <w:t>ai jamais peur du</w:t>
      </w:r>
      <w:proofErr w:type="gramEnd"/>
      <w:r w:rsidR="00000000" w:rsidRPr="00033231">
        <w:t xml:space="preserve"> danger</w:t>
      </w:r>
      <w:r>
        <w:t xml:space="preserve">. </w:t>
      </w:r>
      <w:r w:rsidR="00000000" w:rsidRPr="00033231">
        <w:t xml:space="preserve">Je ne fus point émue quand le grand taureau rouge de </w:t>
      </w:r>
      <w:r>
        <w:t>M. </w:t>
      </w:r>
      <w:r w:rsidR="00000000" w:rsidRPr="00033231">
        <w:t>Wynne</w:t>
      </w:r>
      <w:r>
        <w:t xml:space="preserve">, </w:t>
      </w:r>
      <w:r w:rsidR="00000000" w:rsidRPr="00033231">
        <w:t>se dressant avec un mugissement devant moi lor</w:t>
      </w:r>
      <w:r w:rsidR="00000000" w:rsidRPr="00033231">
        <w:t>s</w:t>
      </w:r>
      <w:r w:rsidR="00000000" w:rsidRPr="00033231">
        <w:t>que je traversais seule la prairie des Primevères</w:t>
      </w:r>
      <w:r>
        <w:t xml:space="preserve">, </w:t>
      </w:r>
      <w:r w:rsidR="00000000" w:rsidRPr="00033231">
        <w:t>baissa sa tête terrible et féroce et se précipita sur moi</w:t>
      </w:r>
      <w:r>
        <w:t xml:space="preserve"> ; </w:t>
      </w:r>
      <w:r w:rsidR="00000000" w:rsidRPr="00033231">
        <w:t xml:space="preserve">mais </w:t>
      </w:r>
      <w:proofErr w:type="gramStart"/>
      <w:r w:rsidR="00000000" w:rsidRPr="00033231">
        <w:t>j</w:t>
      </w:r>
      <w:r>
        <w:t>’</w:t>
      </w:r>
      <w:r w:rsidR="00000000" w:rsidRPr="00033231">
        <w:t>avais peur</w:t>
      </w:r>
      <w:proofErr w:type="gramEnd"/>
      <w:r w:rsidR="00000000" w:rsidRPr="00033231">
        <w:t xml:space="preserve"> de voir la honte et la confusion sur le visage de </w:t>
      </w:r>
      <w:proofErr w:type="spellStart"/>
      <w:r w:rsidR="00000000" w:rsidRPr="00033231">
        <w:t>mistress</w:t>
      </w:r>
      <w:proofErr w:type="spellEnd"/>
      <w:r w:rsidR="00000000" w:rsidRPr="00033231">
        <w:t xml:space="preserve"> Gill</w:t>
      </w:r>
      <w:r>
        <w:t xml:space="preserve">. </w:t>
      </w:r>
      <w:r w:rsidR="00000000" w:rsidRPr="00033231">
        <w:t>Vous avez deux fois</w:t>
      </w:r>
      <w:r>
        <w:t xml:space="preserve">, </w:t>
      </w:r>
      <w:r w:rsidR="00000000" w:rsidRPr="00033231">
        <w:t>dix fois ma force d</w:t>
      </w:r>
      <w:r>
        <w:t>’</w:t>
      </w:r>
      <w:r w:rsidR="00000000" w:rsidRPr="00033231">
        <w:t>esprit sur certains sujets</w:t>
      </w:r>
      <w:r>
        <w:t xml:space="preserve">, </w:t>
      </w:r>
      <w:r w:rsidR="00000000" w:rsidRPr="00033231">
        <w:t>C</w:t>
      </w:r>
      <w:r w:rsidR="00000000" w:rsidRPr="00033231">
        <w:t>a</w:t>
      </w:r>
      <w:r w:rsidR="00000000" w:rsidRPr="00033231">
        <w:t>roline</w:t>
      </w:r>
      <w:r>
        <w:t xml:space="preserve"> ; </w:t>
      </w:r>
      <w:r w:rsidR="00000000" w:rsidRPr="00033231">
        <w:t>vous que rien ne pourrait engager à passer auprès d</w:t>
      </w:r>
      <w:r>
        <w:t>’</w:t>
      </w:r>
      <w:r w:rsidR="00000000" w:rsidRPr="00033231">
        <w:t>un taureau</w:t>
      </w:r>
      <w:r>
        <w:t xml:space="preserve">, </w:t>
      </w:r>
      <w:r w:rsidR="00000000" w:rsidRPr="00033231">
        <w:t>quelque doux qu</w:t>
      </w:r>
      <w:r>
        <w:t>’</w:t>
      </w:r>
      <w:r w:rsidR="00000000" w:rsidRPr="00033231">
        <w:t>il paraisse</w:t>
      </w:r>
      <w:r>
        <w:t xml:space="preserve">, </w:t>
      </w:r>
      <w:r w:rsidR="00000000" w:rsidRPr="00033231">
        <w:t>vous eussiez fermement fait voir à ma femme de charge qu</w:t>
      </w:r>
      <w:r>
        <w:t>’</w:t>
      </w:r>
      <w:r w:rsidR="00000000" w:rsidRPr="00033231">
        <w:t>elle avait mal agi</w:t>
      </w:r>
      <w:r>
        <w:t xml:space="preserve"> ; </w:t>
      </w:r>
      <w:r w:rsidR="00000000" w:rsidRPr="00033231">
        <w:t>puis vous l</w:t>
      </w:r>
      <w:r>
        <w:t>’</w:t>
      </w:r>
      <w:r w:rsidR="00000000" w:rsidRPr="00033231">
        <w:t>eussiez sagement et doucement réprimandée</w:t>
      </w:r>
      <w:r>
        <w:t xml:space="preserve">, </w:t>
      </w:r>
      <w:r w:rsidR="00000000" w:rsidRPr="00033231">
        <w:t>et enfin</w:t>
      </w:r>
      <w:r>
        <w:t xml:space="preserve">, </w:t>
      </w:r>
      <w:r w:rsidR="00000000" w:rsidRPr="00033231">
        <w:t>j</w:t>
      </w:r>
      <w:r>
        <w:t>’</w:t>
      </w:r>
      <w:r w:rsidR="00000000" w:rsidRPr="00033231">
        <w:t>en suis persuadée</w:t>
      </w:r>
      <w:r>
        <w:t xml:space="preserve">, </w:t>
      </w:r>
      <w:r w:rsidR="00000000" w:rsidRPr="00033231">
        <w:t>pourvu qu</w:t>
      </w:r>
      <w:r>
        <w:t>’</w:t>
      </w:r>
      <w:r w:rsidR="00000000" w:rsidRPr="00033231">
        <w:t>elle se fût montrée repentante</w:t>
      </w:r>
      <w:r>
        <w:t xml:space="preserve">, </w:t>
      </w:r>
      <w:r w:rsidR="00000000" w:rsidRPr="00033231">
        <w:t>vous lui eussiez généreusement pardonné</w:t>
      </w:r>
      <w:r>
        <w:t xml:space="preserve">. </w:t>
      </w:r>
      <w:r w:rsidR="00000000" w:rsidRPr="00033231">
        <w:t>Je suis incapable d</w:t>
      </w:r>
      <w:r>
        <w:t>’</w:t>
      </w:r>
      <w:r w:rsidR="00000000" w:rsidRPr="00033231">
        <w:t>agir ainsi</w:t>
      </w:r>
      <w:r>
        <w:t xml:space="preserve">. </w:t>
      </w:r>
      <w:r w:rsidR="00000000" w:rsidRPr="00033231">
        <w:t>Cependant</w:t>
      </w:r>
      <w:r>
        <w:t xml:space="preserve">, </w:t>
      </w:r>
      <w:r w:rsidR="00000000" w:rsidRPr="00033231">
        <w:t>en dépit de ces dépenses dans les limites de nos moyens</w:t>
      </w:r>
      <w:r>
        <w:t xml:space="preserve">, </w:t>
      </w:r>
      <w:r w:rsidR="00000000" w:rsidRPr="00033231">
        <w:t>j</w:t>
      </w:r>
      <w:r>
        <w:t>’</w:t>
      </w:r>
      <w:r w:rsidR="00000000" w:rsidRPr="00033231">
        <w:t>ai en main de l</w:t>
      </w:r>
      <w:r>
        <w:t>’</w:t>
      </w:r>
      <w:r w:rsidR="00000000" w:rsidRPr="00033231">
        <w:t>argent avec lequel je dois réellement faire quelque bien</w:t>
      </w:r>
      <w:r>
        <w:t xml:space="preserve">. </w:t>
      </w:r>
      <w:r w:rsidR="00000000" w:rsidRPr="00033231">
        <w:t xml:space="preserve">Les pauvres de </w:t>
      </w:r>
      <w:proofErr w:type="spellStart"/>
      <w:r w:rsidR="00000000" w:rsidRPr="00033231">
        <w:t>Briarfield</w:t>
      </w:r>
      <w:proofErr w:type="spellEnd"/>
      <w:r w:rsidR="00000000" w:rsidRPr="00033231">
        <w:t xml:space="preserve"> souffrent cruell</w:t>
      </w:r>
      <w:r w:rsidR="00000000" w:rsidRPr="00033231">
        <w:t>e</w:t>
      </w:r>
      <w:r w:rsidR="00000000" w:rsidRPr="00033231">
        <w:t>ment</w:t>
      </w:r>
      <w:r>
        <w:t xml:space="preserve"> ; </w:t>
      </w:r>
      <w:r w:rsidR="00000000" w:rsidRPr="00033231">
        <w:t>il faut qu</w:t>
      </w:r>
      <w:r>
        <w:t>’</w:t>
      </w:r>
      <w:r w:rsidR="00000000" w:rsidRPr="00033231">
        <w:t>ils soient secourus</w:t>
      </w:r>
      <w:r>
        <w:t xml:space="preserve">. </w:t>
      </w:r>
      <w:r w:rsidR="00000000" w:rsidRPr="00033231">
        <w:t>Que pensez-vous que je do</w:t>
      </w:r>
      <w:r w:rsidR="00000000" w:rsidRPr="00033231">
        <w:t>i</w:t>
      </w:r>
      <w:r w:rsidR="00000000" w:rsidRPr="00033231">
        <w:t>ve faire</w:t>
      </w:r>
      <w:r>
        <w:t xml:space="preserve">, </w:t>
      </w:r>
      <w:r w:rsidR="00000000" w:rsidRPr="00033231">
        <w:t>Lina</w:t>
      </w:r>
      <w:r>
        <w:t xml:space="preserve"> ? </w:t>
      </w:r>
      <w:r w:rsidR="00000000" w:rsidRPr="00033231">
        <w:t>Ne vaudrait-il pas mieux leur distribuer l</w:t>
      </w:r>
      <w:r>
        <w:t>’</w:t>
      </w:r>
      <w:r w:rsidR="00000000" w:rsidRPr="00033231">
        <w:t>argent en une fois</w:t>
      </w:r>
      <w:r>
        <w:t> ?</w:t>
      </w:r>
    </w:p>
    <w:p w14:paraId="4C139E51" w14:textId="77777777" w:rsidR="004F69D6" w:rsidRDefault="004F69D6" w:rsidP="0021796F">
      <w:r>
        <w:t>— </w:t>
      </w:r>
      <w:r w:rsidR="00000000" w:rsidRPr="00033231">
        <w:t>Non</w:t>
      </w:r>
      <w:r>
        <w:t xml:space="preserve">, </w:t>
      </w:r>
      <w:r w:rsidR="00000000" w:rsidRPr="00033231">
        <w:t>certainement</w:t>
      </w:r>
      <w:r>
        <w:t xml:space="preserve">, </w:t>
      </w:r>
      <w:r w:rsidR="00000000" w:rsidRPr="00033231">
        <w:t>Shirley</w:t>
      </w:r>
      <w:r>
        <w:t xml:space="preserve">, </w:t>
      </w:r>
      <w:r w:rsidR="00000000" w:rsidRPr="00033231">
        <w:t>vous ne devez pas agir ainsi</w:t>
      </w:r>
      <w:r>
        <w:t xml:space="preserve">. </w:t>
      </w:r>
      <w:r w:rsidR="00000000" w:rsidRPr="00033231">
        <w:t>J</w:t>
      </w:r>
      <w:r>
        <w:t>’</w:t>
      </w:r>
      <w:r w:rsidR="00000000" w:rsidRPr="00033231">
        <w:t>ai souvent remarqué que toute votre charité consiste à distr</w:t>
      </w:r>
      <w:r w:rsidR="00000000" w:rsidRPr="00033231">
        <w:t>i</w:t>
      </w:r>
      <w:r w:rsidR="00000000" w:rsidRPr="00033231">
        <w:t>buer des shillings et des demi-couronnes d</w:t>
      </w:r>
      <w:r>
        <w:t>’</w:t>
      </w:r>
      <w:r w:rsidR="00000000" w:rsidRPr="00033231">
        <w:t>une manière gén</w:t>
      </w:r>
      <w:r w:rsidR="00000000" w:rsidRPr="00033231">
        <w:t>é</w:t>
      </w:r>
      <w:r w:rsidR="00000000" w:rsidRPr="00033231">
        <w:t>reuse et négligente qui donne lieu à de perpétuels abus</w:t>
      </w:r>
      <w:r>
        <w:t xml:space="preserve">. </w:t>
      </w:r>
      <w:r w:rsidR="00000000" w:rsidRPr="00033231">
        <w:t>Il vous faut un premier ministre</w:t>
      </w:r>
      <w:r>
        <w:t xml:space="preserve">, </w:t>
      </w:r>
      <w:r w:rsidR="00000000" w:rsidRPr="00033231">
        <w:t>ou vous vous jetterez vous-même dans une inextricable série d</w:t>
      </w:r>
      <w:r>
        <w:t>’</w:t>
      </w:r>
      <w:r w:rsidR="00000000" w:rsidRPr="00033231">
        <w:t>embarras</w:t>
      </w:r>
      <w:r>
        <w:t xml:space="preserve">. </w:t>
      </w:r>
      <w:r w:rsidR="00000000" w:rsidRPr="00033231">
        <w:t xml:space="preserve">Vous avez nommé miss </w:t>
      </w:r>
      <w:proofErr w:type="spellStart"/>
      <w:r w:rsidR="00000000" w:rsidRPr="00033231">
        <w:t>Ainley</w:t>
      </w:r>
      <w:proofErr w:type="spellEnd"/>
      <w:r>
        <w:t xml:space="preserve">, </w:t>
      </w:r>
      <w:r w:rsidR="00000000" w:rsidRPr="00033231">
        <w:t>je m</w:t>
      </w:r>
      <w:r>
        <w:t>’</w:t>
      </w:r>
      <w:r w:rsidR="00000000" w:rsidRPr="00033231">
        <w:t xml:space="preserve">adresserai à miss </w:t>
      </w:r>
      <w:proofErr w:type="spellStart"/>
      <w:r w:rsidR="00000000" w:rsidRPr="00033231">
        <w:t>Ainley</w:t>
      </w:r>
      <w:proofErr w:type="spellEnd"/>
      <w:r>
        <w:t xml:space="preserve"> ; </w:t>
      </w:r>
      <w:r w:rsidR="00000000" w:rsidRPr="00033231">
        <w:t>et d</w:t>
      </w:r>
      <w:r>
        <w:t>’</w:t>
      </w:r>
      <w:r w:rsidR="00000000" w:rsidRPr="00033231">
        <w:t>ici là</w:t>
      </w:r>
      <w:r>
        <w:t xml:space="preserve">, </w:t>
      </w:r>
      <w:r w:rsidR="00000000" w:rsidRPr="00033231">
        <w:t xml:space="preserve">promettez-moi de rester tranquille et de ne pas </w:t>
      </w:r>
      <w:r w:rsidR="00000000" w:rsidRPr="00033231">
        <w:lastRenderedPageBreak/>
        <w:t>commencer à jeter votre argent</w:t>
      </w:r>
      <w:r>
        <w:t xml:space="preserve">. </w:t>
      </w:r>
      <w:r w:rsidR="00000000" w:rsidRPr="00033231">
        <w:t>Combien vous en avez</w:t>
      </w:r>
      <w:r>
        <w:t xml:space="preserve">, </w:t>
      </w:r>
      <w:r w:rsidR="00000000" w:rsidRPr="00033231">
        <w:t>Shirley</w:t>
      </w:r>
      <w:r>
        <w:t xml:space="preserve"> ! </w:t>
      </w:r>
      <w:r w:rsidR="00000000" w:rsidRPr="00033231">
        <w:t>vous devez vous trouver bien r</w:t>
      </w:r>
      <w:r w:rsidR="00000000" w:rsidRPr="00033231">
        <w:t>i</w:t>
      </w:r>
      <w:r w:rsidR="00000000" w:rsidRPr="00033231">
        <w:t>che avec tout cela</w:t>
      </w:r>
      <w:r>
        <w:t> ?</w:t>
      </w:r>
    </w:p>
    <w:p w14:paraId="3FC090A7" w14:textId="77777777" w:rsidR="004F69D6" w:rsidRDefault="004F69D6" w:rsidP="0021796F">
      <w:r>
        <w:t>— </w:t>
      </w:r>
      <w:r w:rsidR="00000000" w:rsidRPr="00033231">
        <w:t>Oui</w:t>
      </w:r>
      <w:r>
        <w:t xml:space="preserve">, </w:t>
      </w:r>
      <w:r w:rsidR="00000000" w:rsidRPr="00033231">
        <w:t>je le suis en effet</w:t>
      </w:r>
      <w:r>
        <w:t xml:space="preserve">. </w:t>
      </w:r>
      <w:r w:rsidR="00000000" w:rsidRPr="00033231">
        <w:t>Cette somme n</w:t>
      </w:r>
      <w:r>
        <w:t>’</w:t>
      </w:r>
      <w:r w:rsidR="00000000" w:rsidRPr="00033231">
        <w:t>est pas immense</w:t>
      </w:r>
      <w:r>
        <w:t xml:space="preserve">, </w:t>
      </w:r>
      <w:r w:rsidR="00000000" w:rsidRPr="00033231">
        <w:t>mais je me sens responsable de sa disposition</w:t>
      </w:r>
      <w:r>
        <w:t xml:space="preserve">, </w:t>
      </w:r>
      <w:r w:rsidR="00000000" w:rsidRPr="00033231">
        <w:t>et réellement ce</w:t>
      </w:r>
      <w:r w:rsidR="00000000" w:rsidRPr="00033231">
        <w:t>t</w:t>
      </w:r>
      <w:r w:rsidR="00000000" w:rsidRPr="00033231">
        <w:t>te responsabilité pèse sur mon esprit plus lourdement que je n</w:t>
      </w:r>
      <w:r>
        <w:t>’</w:t>
      </w:r>
      <w:r w:rsidR="00000000" w:rsidRPr="00033231">
        <w:t>aurais pu m</w:t>
      </w:r>
      <w:r>
        <w:t>’</w:t>
      </w:r>
      <w:r w:rsidR="00000000" w:rsidRPr="00033231">
        <w:t>y attendre</w:t>
      </w:r>
      <w:r>
        <w:t xml:space="preserve">. </w:t>
      </w:r>
      <w:r w:rsidR="00000000" w:rsidRPr="00033231">
        <w:t>On dit qu</w:t>
      </w:r>
      <w:r>
        <w:t>’</w:t>
      </w:r>
      <w:r w:rsidR="00000000" w:rsidRPr="00033231">
        <w:t xml:space="preserve">il y a dans </w:t>
      </w:r>
      <w:proofErr w:type="spellStart"/>
      <w:r w:rsidR="00000000" w:rsidRPr="00033231">
        <w:t>Briarfield</w:t>
      </w:r>
      <w:proofErr w:type="spellEnd"/>
      <w:r w:rsidR="00000000" w:rsidRPr="00033231">
        <w:t xml:space="preserve"> des f</w:t>
      </w:r>
      <w:r w:rsidR="00000000" w:rsidRPr="00033231">
        <w:t>a</w:t>
      </w:r>
      <w:r w:rsidR="00000000" w:rsidRPr="00033231">
        <w:t>milles sur le point de mourir de faim</w:t>
      </w:r>
      <w:r>
        <w:t xml:space="preserve"> ; </w:t>
      </w:r>
      <w:r w:rsidR="00000000" w:rsidRPr="00033231">
        <w:t>quelques-uns de mes paysans sont dans une position misérable</w:t>
      </w:r>
      <w:r>
        <w:t xml:space="preserve"> : </w:t>
      </w:r>
      <w:r w:rsidR="00000000" w:rsidRPr="00033231">
        <w:t>je dois et je veux les secourir</w:t>
      </w:r>
      <w:r>
        <w:t>.</w:t>
      </w:r>
    </w:p>
    <w:p w14:paraId="4180E76E" w14:textId="77777777" w:rsidR="004F69D6" w:rsidRDefault="004F69D6" w:rsidP="0021796F">
      <w:r>
        <w:t>— </w:t>
      </w:r>
      <w:r w:rsidR="00000000" w:rsidRPr="00033231">
        <w:t>Il y a des gens qui disent que nous ne devons pas donner d</w:t>
      </w:r>
      <w:r>
        <w:t>’</w:t>
      </w:r>
      <w:r w:rsidR="00000000" w:rsidRPr="00033231">
        <w:t>aumônes aux pauvres</w:t>
      </w:r>
      <w:r>
        <w:t xml:space="preserve">, </w:t>
      </w:r>
      <w:r w:rsidR="00000000" w:rsidRPr="00033231">
        <w:t>Shirley</w:t>
      </w:r>
      <w:r>
        <w:t>.</w:t>
      </w:r>
    </w:p>
    <w:p w14:paraId="4217BFCC" w14:textId="77777777" w:rsidR="004F69D6" w:rsidRDefault="004F69D6" w:rsidP="0021796F">
      <w:r>
        <w:t>— </w:t>
      </w:r>
      <w:r w:rsidR="00000000" w:rsidRPr="00033231">
        <w:t>Ces gens-là sont profondément insensés</w:t>
      </w:r>
      <w:r>
        <w:t xml:space="preserve">. </w:t>
      </w:r>
      <w:r w:rsidR="00000000" w:rsidRPr="00033231">
        <w:t>Pour ceux qui n</w:t>
      </w:r>
      <w:r>
        <w:t>’</w:t>
      </w:r>
      <w:r w:rsidR="00000000" w:rsidRPr="00033231">
        <w:t>ont pas faim</w:t>
      </w:r>
      <w:r>
        <w:t xml:space="preserve">, </w:t>
      </w:r>
      <w:r w:rsidR="00000000" w:rsidRPr="00033231">
        <w:t>il est fort aisé de discourir sur la dégradation de la charité</w:t>
      </w:r>
      <w:r>
        <w:t xml:space="preserve">, </w:t>
      </w:r>
      <w:r w:rsidR="00000000" w:rsidRPr="00033231">
        <w:t>etc</w:t>
      </w:r>
      <w:r>
        <w:t xml:space="preserve">. ; </w:t>
      </w:r>
      <w:r w:rsidR="00000000" w:rsidRPr="00033231">
        <w:t>mais ils oublient la brièveté de la vie aussi bien que son amertume</w:t>
      </w:r>
      <w:r>
        <w:t xml:space="preserve">. </w:t>
      </w:r>
      <w:r w:rsidR="00000000" w:rsidRPr="00033231">
        <w:t>Nul de nous n</w:t>
      </w:r>
      <w:r>
        <w:t>’</w:t>
      </w:r>
      <w:r w:rsidR="00000000" w:rsidRPr="00033231">
        <w:t>a longtemps à vivre</w:t>
      </w:r>
      <w:r>
        <w:t xml:space="preserve"> ; </w:t>
      </w:r>
      <w:r w:rsidR="00000000" w:rsidRPr="00033231">
        <w:t>aidons-nous donc les uns les autres dans les moments de détresse et d</w:t>
      </w:r>
      <w:r>
        <w:t>’</w:t>
      </w:r>
      <w:r w:rsidR="00000000" w:rsidRPr="00033231">
        <w:t>affliction autant que nous le pouvons</w:t>
      </w:r>
      <w:r>
        <w:t xml:space="preserve">, </w:t>
      </w:r>
      <w:r w:rsidR="00000000" w:rsidRPr="00033231">
        <w:t>sans nous mettre le moins du monde en peine des vains scrupules de la philosophie</w:t>
      </w:r>
      <w:r>
        <w:t>.</w:t>
      </w:r>
    </w:p>
    <w:p w14:paraId="5BC5B7D3" w14:textId="77777777" w:rsidR="004F69D6" w:rsidRDefault="004F69D6" w:rsidP="0021796F">
      <w:r>
        <w:t>— </w:t>
      </w:r>
      <w:r w:rsidR="00000000" w:rsidRPr="00033231">
        <w:t>Mais vous secourez les autres</w:t>
      </w:r>
      <w:r>
        <w:t xml:space="preserve">, </w:t>
      </w:r>
      <w:r w:rsidR="00000000" w:rsidRPr="00033231">
        <w:t>Shirley</w:t>
      </w:r>
      <w:r>
        <w:t xml:space="preserve"> ; </w:t>
      </w:r>
      <w:r w:rsidR="00000000" w:rsidRPr="00033231">
        <w:t>vous avez déjà l</w:t>
      </w:r>
      <w:r>
        <w:t>’</w:t>
      </w:r>
      <w:r w:rsidR="00000000" w:rsidRPr="00033231">
        <w:t>habitude de donner beaucoup</w:t>
      </w:r>
      <w:r>
        <w:t>.</w:t>
      </w:r>
    </w:p>
    <w:p w14:paraId="2518674F" w14:textId="77777777" w:rsidR="004F69D6" w:rsidRDefault="004F69D6" w:rsidP="0021796F">
      <w:r>
        <w:t>— </w:t>
      </w:r>
      <w:r w:rsidR="00000000" w:rsidRPr="00033231">
        <w:t>Pas assez</w:t>
      </w:r>
      <w:r>
        <w:t xml:space="preserve"> ; </w:t>
      </w:r>
      <w:r w:rsidR="00000000" w:rsidRPr="00033231">
        <w:t>je dois donner davantage</w:t>
      </w:r>
      <w:r>
        <w:t xml:space="preserve">, </w:t>
      </w:r>
      <w:r w:rsidR="00000000" w:rsidRPr="00033231">
        <w:t>ou</w:t>
      </w:r>
      <w:r>
        <w:t xml:space="preserve">, </w:t>
      </w:r>
      <w:r w:rsidR="00000000" w:rsidRPr="00033231">
        <w:t>je vous le dis</w:t>
      </w:r>
      <w:r>
        <w:t xml:space="preserve">, </w:t>
      </w:r>
      <w:r w:rsidR="00000000" w:rsidRPr="00033231">
        <w:t>le sang de mon frère criera quelque jour vers le ciel contre moi</w:t>
      </w:r>
      <w:r>
        <w:t xml:space="preserve"> : </w:t>
      </w:r>
      <w:r w:rsidR="00000000" w:rsidRPr="00033231">
        <w:t>car</w:t>
      </w:r>
      <w:r>
        <w:t xml:space="preserve">, </w:t>
      </w:r>
      <w:r w:rsidR="00000000" w:rsidRPr="00033231">
        <w:t>après tout</w:t>
      </w:r>
      <w:r>
        <w:t xml:space="preserve">, </w:t>
      </w:r>
      <w:r w:rsidR="00000000" w:rsidRPr="00033231">
        <w:t>si des incendiaires politiques venaient d</w:t>
      </w:r>
      <w:r>
        <w:t>’</w:t>
      </w:r>
      <w:r w:rsidR="00000000" w:rsidRPr="00033231">
        <w:t>allumer l</w:t>
      </w:r>
      <w:r>
        <w:t>’</w:t>
      </w:r>
      <w:r w:rsidR="00000000" w:rsidRPr="00033231">
        <w:t>incendie dans le village</w:t>
      </w:r>
      <w:r>
        <w:t xml:space="preserve">, </w:t>
      </w:r>
      <w:r w:rsidR="00000000" w:rsidRPr="00033231">
        <w:t>et que ma propriété fût attaquée</w:t>
      </w:r>
      <w:r>
        <w:t xml:space="preserve">, </w:t>
      </w:r>
      <w:r w:rsidR="00000000" w:rsidRPr="00033231">
        <w:t>je la défendrais comme une tigresse</w:t>
      </w:r>
      <w:r>
        <w:t xml:space="preserve"> ; </w:t>
      </w:r>
      <w:r w:rsidR="00000000" w:rsidRPr="00033231">
        <w:t>je sais que je la défendrais</w:t>
      </w:r>
      <w:r>
        <w:t xml:space="preserve">. </w:t>
      </w:r>
      <w:r w:rsidR="00000000" w:rsidRPr="00033231">
        <w:t>Laissez-moi prêter l</w:t>
      </w:r>
      <w:r>
        <w:t>’</w:t>
      </w:r>
      <w:r w:rsidR="00000000" w:rsidRPr="00033231">
        <w:t>oreille à la Miséricorde pendant qu</w:t>
      </w:r>
      <w:r>
        <w:t>’</w:t>
      </w:r>
      <w:r w:rsidR="00000000" w:rsidRPr="00033231">
        <w:t>elle est près de moi</w:t>
      </w:r>
      <w:r>
        <w:t xml:space="preserve"> ; </w:t>
      </w:r>
      <w:r w:rsidR="00000000" w:rsidRPr="00033231">
        <w:t>la voir une fois étouffée par les cris de provocation des scélérats</w:t>
      </w:r>
      <w:r>
        <w:t xml:space="preserve">, </w:t>
      </w:r>
      <w:r w:rsidR="00000000" w:rsidRPr="00033231">
        <w:t>je serais remplie d</w:t>
      </w:r>
      <w:r>
        <w:t>’</w:t>
      </w:r>
      <w:r w:rsidR="00000000" w:rsidRPr="00033231">
        <w:t>ardeur pour résister et répr</w:t>
      </w:r>
      <w:r w:rsidR="00000000" w:rsidRPr="00033231">
        <w:t>i</w:t>
      </w:r>
      <w:r w:rsidR="00000000" w:rsidRPr="00033231">
        <w:t>mer</w:t>
      </w:r>
      <w:r>
        <w:t xml:space="preserve">. </w:t>
      </w:r>
      <w:r w:rsidR="00000000" w:rsidRPr="00033231">
        <w:t xml:space="preserve">Si une fois les pauvres </w:t>
      </w:r>
      <w:r w:rsidR="00000000" w:rsidRPr="00033231">
        <w:lastRenderedPageBreak/>
        <w:t>s</w:t>
      </w:r>
      <w:r>
        <w:t>’</w:t>
      </w:r>
      <w:r w:rsidR="00000000" w:rsidRPr="00033231">
        <w:t>assemblent sous forme de pop</w:t>
      </w:r>
      <w:r w:rsidR="00000000" w:rsidRPr="00033231">
        <w:t>u</w:t>
      </w:r>
      <w:r w:rsidR="00000000" w:rsidRPr="00033231">
        <w:t>l</w:t>
      </w:r>
      <w:r w:rsidR="00000000" w:rsidRPr="00033231">
        <w:t>a</w:t>
      </w:r>
      <w:r w:rsidR="00000000" w:rsidRPr="00033231">
        <w:t>ce</w:t>
      </w:r>
      <w:r>
        <w:t xml:space="preserve">, </w:t>
      </w:r>
      <w:r w:rsidR="00000000" w:rsidRPr="00033231">
        <w:t>je dois me montrer à eux comme aristocrate</w:t>
      </w:r>
      <w:r>
        <w:t xml:space="preserve">. </w:t>
      </w:r>
      <w:r w:rsidR="00000000" w:rsidRPr="00033231">
        <w:t>S</w:t>
      </w:r>
      <w:r>
        <w:t>’</w:t>
      </w:r>
      <w:r w:rsidR="00000000" w:rsidRPr="00033231">
        <w:t>ils me br</w:t>
      </w:r>
      <w:r w:rsidR="00000000" w:rsidRPr="00033231">
        <w:t>a</w:t>
      </w:r>
      <w:r w:rsidR="00000000" w:rsidRPr="00033231">
        <w:t>vent</w:t>
      </w:r>
      <w:r>
        <w:t xml:space="preserve">, </w:t>
      </w:r>
      <w:r w:rsidR="00000000" w:rsidRPr="00033231">
        <w:t>je dois les défier</w:t>
      </w:r>
      <w:r>
        <w:t xml:space="preserve"> ; </w:t>
      </w:r>
      <w:r w:rsidR="00000000" w:rsidRPr="00033231">
        <w:t>s</w:t>
      </w:r>
      <w:r>
        <w:t>’</w:t>
      </w:r>
      <w:r w:rsidR="00000000" w:rsidRPr="00033231">
        <w:t>ils attaquent</w:t>
      </w:r>
      <w:r>
        <w:t xml:space="preserve">, </w:t>
      </w:r>
      <w:r w:rsidR="00000000" w:rsidRPr="00033231">
        <w:t>je dois résister</w:t>
      </w:r>
      <w:r>
        <w:t xml:space="preserve">, </w:t>
      </w:r>
      <w:r w:rsidR="00000000" w:rsidRPr="00033231">
        <w:t>et je r</w:t>
      </w:r>
      <w:r w:rsidR="00000000" w:rsidRPr="00033231">
        <w:t>é</w:t>
      </w:r>
      <w:r w:rsidR="00000000" w:rsidRPr="00033231">
        <w:t>sisterais</w:t>
      </w:r>
      <w:r>
        <w:t>.</w:t>
      </w:r>
    </w:p>
    <w:p w14:paraId="1531CB13" w14:textId="77777777" w:rsidR="004F69D6" w:rsidRDefault="004F69D6" w:rsidP="0021796F">
      <w:r>
        <w:t>— </w:t>
      </w:r>
      <w:r w:rsidR="00000000" w:rsidRPr="00033231">
        <w:t>Vous parlez comme Robert</w:t>
      </w:r>
      <w:r>
        <w:t>.</w:t>
      </w:r>
    </w:p>
    <w:p w14:paraId="1AC596CF" w14:textId="77777777" w:rsidR="004F69D6" w:rsidRDefault="004F69D6" w:rsidP="0021796F">
      <w:r>
        <w:t>— </w:t>
      </w:r>
      <w:r w:rsidR="00000000" w:rsidRPr="00033231">
        <w:t>Je sens comme Robert</w:t>
      </w:r>
      <w:r>
        <w:t xml:space="preserve"> ; </w:t>
      </w:r>
      <w:r w:rsidR="00000000" w:rsidRPr="00033231">
        <w:t>seulement avec plus d</w:t>
      </w:r>
      <w:r>
        <w:t>’</w:t>
      </w:r>
      <w:r w:rsidR="00000000" w:rsidRPr="00033231">
        <w:t>ardeur</w:t>
      </w:r>
      <w:r>
        <w:t xml:space="preserve">. </w:t>
      </w:r>
      <w:r w:rsidR="00000000" w:rsidRPr="00033231">
        <w:t>Qu</w:t>
      </w:r>
      <w:r>
        <w:t>’</w:t>
      </w:r>
      <w:r w:rsidR="00000000" w:rsidRPr="00033231">
        <w:t>ils s</w:t>
      </w:r>
      <w:r>
        <w:t>’</w:t>
      </w:r>
      <w:r w:rsidR="00000000" w:rsidRPr="00033231">
        <w:t>attaquent à Robert</w:t>
      </w:r>
      <w:r>
        <w:t xml:space="preserve">, </w:t>
      </w:r>
      <w:r w:rsidR="00000000" w:rsidRPr="00033231">
        <w:t>ou à sa fabrique</w:t>
      </w:r>
      <w:r>
        <w:t xml:space="preserve">, </w:t>
      </w:r>
      <w:r w:rsidR="00000000" w:rsidRPr="00033231">
        <w:t>ou à ses intérêts</w:t>
      </w:r>
      <w:r>
        <w:t xml:space="preserve">, </w:t>
      </w:r>
      <w:r w:rsidR="00000000" w:rsidRPr="00033231">
        <w:t>et je les haïrai</w:t>
      </w:r>
      <w:r>
        <w:t xml:space="preserve">. </w:t>
      </w:r>
      <w:r w:rsidR="00000000" w:rsidRPr="00033231">
        <w:t>À présent je ne suis point une patricienne et je ne regarde point les pauvres qui m</w:t>
      </w:r>
      <w:r>
        <w:t>’</w:t>
      </w:r>
      <w:r w:rsidR="00000000" w:rsidRPr="00033231">
        <w:t>environnent comme des pl</w:t>
      </w:r>
      <w:r w:rsidR="00000000" w:rsidRPr="00033231">
        <w:t>é</w:t>
      </w:r>
      <w:r w:rsidR="00000000" w:rsidRPr="00033231">
        <w:t>béiens</w:t>
      </w:r>
      <w:r>
        <w:t xml:space="preserve"> ; </w:t>
      </w:r>
      <w:r w:rsidR="00000000" w:rsidRPr="00033231">
        <w:t>mais si une fois ils emploient la violence envers moi ou les miens</w:t>
      </w:r>
      <w:r>
        <w:t xml:space="preserve">, </w:t>
      </w:r>
      <w:r w:rsidR="00000000" w:rsidRPr="00033231">
        <w:t>et veulent nous imposer des conditions</w:t>
      </w:r>
      <w:r>
        <w:t xml:space="preserve">, </w:t>
      </w:r>
      <w:r w:rsidR="00000000" w:rsidRPr="00033231">
        <w:t>la pitié pour leur misère et le respect pour leur pauvreté feront place chez moi au mépris pour leur ignorance et au ressentiment de leur insolence</w:t>
      </w:r>
      <w:r>
        <w:t>.</w:t>
      </w:r>
    </w:p>
    <w:p w14:paraId="4895015C" w14:textId="77777777" w:rsidR="004F69D6" w:rsidRDefault="004F69D6" w:rsidP="0021796F">
      <w:r>
        <w:t>— </w:t>
      </w:r>
      <w:r w:rsidR="00000000" w:rsidRPr="00033231">
        <w:t>Shirley</w:t>
      </w:r>
      <w:r>
        <w:t xml:space="preserve">, </w:t>
      </w:r>
      <w:r w:rsidR="00000000" w:rsidRPr="00033231">
        <w:t>comme vos yeux étincellent</w:t>
      </w:r>
      <w:r>
        <w:t> !</w:t>
      </w:r>
    </w:p>
    <w:p w14:paraId="28293F90" w14:textId="77777777" w:rsidR="004F69D6" w:rsidRDefault="004F69D6" w:rsidP="0021796F">
      <w:r>
        <w:t>— </w:t>
      </w:r>
      <w:r w:rsidR="00000000" w:rsidRPr="00033231">
        <w:t>Parce que mon âme est en feu</w:t>
      </w:r>
      <w:r>
        <w:t xml:space="preserve"> ; </w:t>
      </w:r>
      <w:r w:rsidR="00000000" w:rsidRPr="00033231">
        <w:t>voudriez-vous</w:t>
      </w:r>
      <w:r>
        <w:t xml:space="preserve">, </w:t>
      </w:r>
      <w:r w:rsidR="00000000" w:rsidRPr="00033231">
        <w:t>plus que moi</w:t>
      </w:r>
      <w:r>
        <w:t xml:space="preserve">, </w:t>
      </w:r>
      <w:r w:rsidR="00000000" w:rsidRPr="00033231">
        <w:t>laisser Robert écrasé par le nombre</w:t>
      </w:r>
      <w:r>
        <w:t> ?</w:t>
      </w:r>
    </w:p>
    <w:p w14:paraId="0C198185" w14:textId="77777777" w:rsidR="004F69D6" w:rsidRDefault="004F69D6" w:rsidP="0021796F">
      <w:r>
        <w:t>— </w:t>
      </w:r>
      <w:r w:rsidR="00000000" w:rsidRPr="00033231">
        <w:t>Si j</w:t>
      </w:r>
      <w:r>
        <w:t>’</w:t>
      </w:r>
      <w:r w:rsidR="00000000" w:rsidRPr="00033231">
        <w:t>avais votre pouvoir pour aider Robert</w:t>
      </w:r>
      <w:r>
        <w:t xml:space="preserve">, </w:t>
      </w:r>
      <w:r w:rsidR="00000000" w:rsidRPr="00033231">
        <w:t>je voudrais en user comme vous entendez le faire</w:t>
      </w:r>
      <w:r>
        <w:t xml:space="preserve">. </w:t>
      </w:r>
      <w:r w:rsidR="00000000" w:rsidRPr="00033231">
        <w:t>Si je pouvais être pour lui une amie comme vous pouvez l</w:t>
      </w:r>
      <w:r>
        <w:t>’</w:t>
      </w:r>
      <w:r w:rsidR="00000000" w:rsidRPr="00033231">
        <w:t>être</w:t>
      </w:r>
      <w:r>
        <w:t xml:space="preserve">, </w:t>
      </w:r>
      <w:r w:rsidR="00000000" w:rsidRPr="00033231">
        <w:t>je voudrais demeurer à ses côtés</w:t>
      </w:r>
      <w:r>
        <w:t xml:space="preserve">, </w:t>
      </w:r>
      <w:r w:rsidR="00000000" w:rsidRPr="00033231">
        <w:t>comme vous entendez le faire</w:t>
      </w:r>
      <w:r>
        <w:t xml:space="preserve">, </w:t>
      </w:r>
      <w:r w:rsidR="00000000" w:rsidRPr="00033231">
        <w:t>jusqu</w:t>
      </w:r>
      <w:r>
        <w:t>’</w:t>
      </w:r>
      <w:r w:rsidR="00000000" w:rsidRPr="00033231">
        <w:t>à la mort</w:t>
      </w:r>
      <w:r>
        <w:t>.</w:t>
      </w:r>
    </w:p>
    <w:p w14:paraId="4D9B0815" w14:textId="5178386D" w:rsidR="00000000" w:rsidRPr="00033231" w:rsidRDefault="004F69D6" w:rsidP="0021796F">
      <w:r>
        <w:t>— </w:t>
      </w:r>
      <w:r w:rsidR="00000000" w:rsidRPr="00033231">
        <w:t>Et maintenant</w:t>
      </w:r>
      <w:r>
        <w:t xml:space="preserve">, </w:t>
      </w:r>
      <w:r w:rsidR="00000000" w:rsidRPr="00033231">
        <w:t>Lina</w:t>
      </w:r>
      <w:r>
        <w:t xml:space="preserve">, </w:t>
      </w:r>
      <w:r w:rsidR="00000000" w:rsidRPr="00033231">
        <w:t>si vos yeux ne lancent pas des éclairs</w:t>
      </w:r>
      <w:r>
        <w:t xml:space="preserve">, </w:t>
      </w:r>
      <w:r w:rsidR="00000000" w:rsidRPr="00033231">
        <w:t>ils brillent cependant</w:t>
      </w:r>
      <w:r>
        <w:t xml:space="preserve"> ; </w:t>
      </w:r>
      <w:r w:rsidR="00000000" w:rsidRPr="00033231">
        <w:t>vous baissez vos cils</w:t>
      </w:r>
      <w:r>
        <w:t xml:space="preserve">, </w:t>
      </w:r>
      <w:r w:rsidR="00000000" w:rsidRPr="00033231">
        <w:t>mais j</w:t>
      </w:r>
      <w:r>
        <w:t>’</w:t>
      </w:r>
      <w:r w:rsidR="00000000" w:rsidRPr="00033231">
        <w:t>ai vu s</w:t>
      </w:r>
      <w:r>
        <w:t>’</w:t>
      </w:r>
      <w:r w:rsidR="00000000" w:rsidRPr="00033231">
        <w:t>allumer une étincelle</w:t>
      </w:r>
      <w:r>
        <w:t xml:space="preserve">. </w:t>
      </w:r>
      <w:r w:rsidR="00000000" w:rsidRPr="00033231">
        <w:t>Cependant le moment de combattre n</w:t>
      </w:r>
      <w:r>
        <w:t>’</w:t>
      </w:r>
      <w:r w:rsidR="00000000" w:rsidRPr="00033231">
        <w:t>est pas arrivé</w:t>
      </w:r>
      <w:r>
        <w:t xml:space="preserve">. </w:t>
      </w:r>
      <w:r w:rsidR="00000000" w:rsidRPr="00033231">
        <w:t>Ce que je voudrais pouvoir faire</w:t>
      </w:r>
      <w:r>
        <w:t xml:space="preserve">, </w:t>
      </w:r>
      <w:r w:rsidR="00000000" w:rsidRPr="00033231">
        <w:t>c</w:t>
      </w:r>
      <w:r>
        <w:t>’</w:t>
      </w:r>
      <w:r w:rsidR="00000000" w:rsidRPr="00033231">
        <w:t>est prévenir le mal</w:t>
      </w:r>
      <w:r>
        <w:t xml:space="preserve"> ; </w:t>
      </w:r>
      <w:r w:rsidR="00000000" w:rsidRPr="00033231">
        <w:t>je ne puis oublier</w:t>
      </w:r>
      <w:r>
        <w:t xml:space="preserve">, </w:t>
      </w:r>
      <w:r w:rsidR="00000000" w:rsidRPr="00033231">
        <w:t>ni le jour ni la nuit</w:t>
      </w:r>
      <w:r>
        <w:t xml:space="preserve">, </w:t>
      </w:r>
      <w:r w:rsidR="00000000" w:rsidRPr="00033231">
        <w:t>que ces amers sentiments du pauvre contre le riche ont été engendrés par la souffrance</w:t>
      </w:r>
      <w:r>
        <w:t xml:space="preserve"> ; </w:t>
      </w:r>
      <w:r w:rsidR="00000000" w:rsidRPr="00033231">
        <w:t>ils n</w:t>
      </w:r>
      <w:r>
        <w:t>’</w:t>
      </w:r>
      <w:r w:rsidR="00000000" w:rsidRPr="00033231">
        <w:t>auraient pour nous ni haine ni envie</w:t>
      </w:r>
      <w:r>
        <w:t xml:space="preserve">, </w:t>
      </w:r>
      <w:r w:rsidR="00000000" w:rsidRPr="00033231">
        <w:t>s</w:t>
      </w:r>
      <w:r>
        <w:t>’</w:t>
      </w:r>
      <w:r w:rsidR="00000000" w:rsidRPr="00033231">
        <w:t>ils ne nous croyaient pas beaucoup plus heureux qu</w:t>
      </w:r>
      <w:r>
        <w:t>’</w:t>
      </w:r>
      <w:r w:rsidR="00000000" w:rsidRPr="00033231">
        <w:t>eux</w:t>
      </w:r>
      <w:r>
        <w:t xml:space="preserve">. </w:t>
      </w:r>
      <w:r w:rsidR="00000000" w:rsidRPr="00033231">
        <w:t>Pour adoucir cette souffrance et par là même diminuer cette haine</w:t>
      </w:r>
      <w:r>
        <w:t xml:space="preserve">, </w:t>
      </w:r>
      <w:r w:rsidR="00000000" w:rsidRPr="00033231">
        <w:t>laissez-moi donner largement mon superflu</w:t>
      </w:r>
      <w:r>
        <w:t xml:space="preserve">, </w:t>
      </w:r>
      <w:r w:rsidR="00000000" w:rsidRPr="00033231">
        <w:t>et</w:t>
      </w:r>
      <w:r>
        <w:t xml:space="preserve">, </w:t>
      </w:r>
      <w:r w:rsidR="00000000" w:rsidRPr="00033231">
        <w:t xml:space="preserve">afin </w:t>
      </w:r>
      <w:r w:rsidR="00000000" w:rsidRPr="00033231">
        <w:lastRenderedPageBreak/>
        <w:t>que la donation soit plus efficace</w:t>
      </w:r>
      <w:r>
        <w:t xml:space="preserve">, </w:t>
      </w:r>
      <w:r w:rsidR="00000000" w:rsidRPr="00033231">
        <w:t>faisons-la sagement</w:t>
      </w:r>
      <w:r>
        <w:t xml:space="preserve">. </w:t>
      </w:r>
      <w:r w:rsidR="00000000" w:rsidRPr="00033231">
        <w:t>Pour cela</w:t>
      </w:r>
      <w:r>
        <w:t xml:space="preserve">, </w:t>
      </w:r>
      <w:r w:rsidR="00000000" w:rsidRPr="00033231">
        <w:t>donnons place dans nos conseils au bon sens calme</w:t>
      </w:r>
      <w:r>
        <w:t xml:space="preserve">, </w:t>
      </w:r>
      <w:r w:rsidR="00000000" w:rsidRPr="00033231">
        <w:t>éclairé et pratique</w:t>
      </w:r>
      <w:r>
        <w:t xml:space="preserve"> ; </w:t>
      </w:r>
      <w:r w:rsidR="00000000" w:rsidRPr="00033231">
        <w:t>ainsi</w:t>
      </w:r>
      <w:r>
        <w:t xml:space="preserve">, </w:t>
      </w:r>
      <w:r w:rsidR="00000000" w:rsidRPr="00033231">
        <w:t xml:space="preserve">allez me chercher miss </w:t>
      </w:r>
      <w:proofErr w:type="spellStart"/>
      <w:r w:rsidR="00000000" w:rsidRPr="00033231">
        <w:t>Ainley</w:t>
      </w:r>
      <w:proofErr w:type="spellEnd"/>
      <w:r>
        <w:t>. »</w:t>
      </w:r>
    </w:p>
    <w:p w14:paraId="63B2E672" w14:textId="77777777" w:rsidR="004F69D6" w:rsidRDefault="00000000" w:rsidP="0021796F">
      <w:r w:rsidRPr="00033231">
        <w:t>Sans attendre un mot de plus</w:t>
      </w:r>
      <w:r w:rsidR="004F69D6">
        <w:t xml:space="preserve">, </w:t>
      </w:r>
      <w:r w:rsidRPr="00033231">
        <w:t>Caroline mit son chapeau et partit</w:t>
      </w:r>
      <w:r w:rsidR="004F69D6">
        <w:t xml:space="preserve">. </w:t>
      </w:r>
      <w:r w:rsidRPr="00033231">
        <w:t>Il paraîtra étrange peut-être que ni elle ni Shirley n</w:t>
      </w:r>
      <w:r w:rsidR="004F69D6">
        <w:t>’</w:t>
      </w:r>
      <w:r w:rsidRPr="00033231">
        <w:t xml:space="preserve">aient songé à consulter </w:t>
      </w:r>
      <w:proofErr w:type="spellStart"/>
      <w:r w:rsidRPr="00033231">
        <w:t>mistress</w:t>
      </w:r>
      <w:proofErr w:type="spellEnd"/>
      <w:r w:rsidRPr="00033231">
        <w:t xml:space="preserve"> </w:t>
      </w:r>
      <w:proofErr w:type="spellStart"/>
      <w:r w:rsidRPr="00033231">
        <w:t>Pryor</w:t>
      </w:r>
      <w:proofErr w:type="spellEnd"/>
      <w:r w:rsidRPr="00033231">
        <w:t xml:space="preserve"> sur le sujet en question</w:t>
      </w:r>
      <w:r w:rsidR="004F69D6">
        <w:t xml:space="preserve"> ; </w:t>
      </w:r>
      <w:r w:rsidRPr="00033231">
        <w:t>mais elles agissaient sagement en s</w:t>
      </w:r>
      <w:r w:rsidR="004F69D6">
        <w:t>’</w:t>
      </w:r>
      <w:r w:rsidRPr="00033231">
        <w:t>abstenant</w:t>
      </w:r>
      <w:r w:rsidR="004F69D6">
        <w:t xml:space="preserve">. </w:t>
      </w:r>
      <w:r w:rsidRPr="00033231">
        <w:t>La consulter</w:t>
      </w:r>
      <w:r w:rsidR="004F69D6">
        <w:t xml:space="preserve">, </w:t>
      </w:r>
      <w:r w:rsidRPr="00033231">
        <w:t>elles le savaient instinctivement</w:t>
      </w:r>
      <w:r w:rsidR="004F69D6">
        <w:t xml:space="preserve">, </w:t>
      </w:r>
      <w:r w:rsidRPr="00033231">
        <w:t>c</w:t>
      </w:r>
      <w:r w:rsidR="004F69D6">
        <w:t>’</w:t>
      </w:r>
      <w:r w:rsidRPr="00033231">
        <w:t>eût été la jeter dans le plus pénible embarras</w:t>
      </w:r>
      <w:r w:rsidR="004F69D6">
        <w:t xml:space="preserve">. </w:t>
      </w:r>
      <w:r w:rsidRPr="00033231">
        <w:t>Elle était beaucoup plus instruite</w:t>
      </w:r>
      <w:r w:rsidR="004F69D6">
        <w:t xml:space="preserve">, </w:t>
      </w:r>
      <w:r w:rsidRPr="00033231">
        <w:t xml:space="preserve">plus expérimentée que miss </w:t>
      </w:r>
      <w:proofErr w:type="spellStart"/>
      <w:r w:rsidRPr="00033231">
        <w:t>Ainley</w:t>
      </w:r>
      <w:proofErr w:type="spellEnd"/>
      <w:r w:rsidR="004F69D6">
        <w:t xml:space="preserve"> ; </w:t>
      </w:r>
      <w:r w:rsidRPr="00033231">
        <w:t>mais</w:t>
      </w:r>
      <w:r w:rsidR="004F69D6">
        <w:t xml:space="preserve">, </w:t>
      </w:r>
      <w:r w:rsidRPr="00033231">
        <w:t>pour de l</w:t>
      </w:r>
      <w:r w:rsidR="004F69D6">
        <w:t>’</w:t>
      </w:r>
      <w:r w:rsidRPr="00033231">
        <w:t>énergie administrative et de l</w:t>
      </w:r>
      <w:r w:rsidR="004F69D6">
        <w:t>’</w:t>
      </w:r>
      <w:r w:rsidRPr="00033231">
        <w:t>activité exécutive</w:t>
      </w:r>
      <w:r w:rsidR="004F69D6">
        <w:t xml:space="preserve">, </w:t>
      </w:r>
      <w:r w:rsidRPr="00033231">
        <w:t>elle n</w:t>
      </w:r>
      <w:r w:rsidR="004F69D6">
        <w:t>’</w:t>
      </w:r>
      <w:r w:rsidRPr="00033231">
        <w:t>en avait aucune</w:t>
      </w:r>
      <w:r w:rsidR="004F69D6">
        <w:t xml:space="preserve">. </w:t>
      </w:r>
      <w:r w:rsidRPr="00033231">
        <w:t>Elle eût souscrit v</w:t>
      </w:r>
      <w:r w:rsidRPr="00033231">
        <w:t>o</w:t>
      </w:r>
      <w:r w:rsidRPr="00033231">
        <w:t>lontiers pour sa modeste obole à toute œuvre charitable</w:t>
      </w:r>
      <w:r w:rsidR="004F69D6">
        <w:t xml:space="preserve"> ; </w:t>
      </w:r>
      <w:r w:rsidRPr="00033231">
        <w:t>elle faisait l</w:t>
      </w:r>
      <w:r w:rsidR="004F69D6">
        <w:t>’</w:t>
      </w:r>
      <w:r w:rsidRPr="00033231">
        <w:t>aumône en secret</w:t>
      </w:r>
      <w:r w:rsidR="004F69D6">
        <w:t xml:space="preserve"> : </w:t>
      </w:r>
      <w:r w:rsidRPr="00033231">
        <w:t>mais elle n</w:t>
      </w:r>
      <w:r w:rsidR="004F69D6">
        <w:t>’</w:t>
      </w:r>
      <w:r w:rsidRPr="00033231">
        <w:t>était capable de prendre aucune part dans une œuvre de charité publique et sur une large échelle</w:t>
      </w:r>
      <w:r w:rsidR="004F69D6">
        <w:t xml:space="preserve"> ; </w:t>
      </w:r>
      <w:r w:rsidRPr="00033231">
        <w:t>quant à l</w:t>
      </w:r>
      <w:r w:rsidR="004F69D6">
        <w:t>’</w:t>
      </w:r>
      <w:r w:rsidRPr="00033231">
        <w:t>organiser</w:t>
      </w:r>
      <w:r w:rsidR="004F69D6">
        <w:t xml:space="preserve">, </w:t>
      </w:r>
      <w:r w:rsidRPr="00033231">
        <w:t>cela était tout à fait hors de que</w:t>
      </w:r>
      <w:r w:rsidRPr="00033231">
        <w:t>s</w:t>
      </w:r>
      <w:r w:rsidRPr="00033231">
        <w:t>tion</w:t>
      </w:r>
      <w:r w:rsidR="004F69D6">
        <w:t xml:space="preserve">, </w:t>
      </w:r>
      <w:r w:rsidRPr="00033231">
        <w:t>Shirley le savait</w:t>
      </w:r>
      <w:r w:rsidR="004F69D6">
        <w:t xml:space="preserve">, </w:t>
      </w:r>
      <w:r w:rsidRPr="00033231">
        <w:t>et c</w:t>
      </w:r>
      <w:r w:rsidR="004F69D6">
        <w:t>’</w:t>
      </w:r>
      <w:r w:rsidRPr="00033231">
        <w:t xml:space="preserve">est pourquoi elle ne troubla point </w:t>
      </w:r>
      <w:proofErr w:type="spellStart"/>
      <w:r w:rsidRPr="00033231">
        <w:t>mistress</w:t>
      </w:r>
      <w:proofErr w:type="spellEnd"/>
      <w:r w:rsidRPr="00033231">
        <w:t xml:space="preserve"> </w:t>
      </w:r>
      <w:proofErr w:type="spellStart"/>
      <w:r w:rsidRPr="00033231">
        <w:t>Pryor</w:t>
      </w:r>
      <w:proofErr w:type="spellEnd"/>
      <w:r w:rsidRPr="00033231">
        <w:t xml:space="preserve"> par d</w:t>
      </w:r>
      <w:r w:rsidR="004F69D6">
        <w:t>’</w:t>
      </w:r>
      <w:r w:rsidRPr="00033231">
        <w:t>inutiles conférences</w:t>
      </w:r>
      <w:r w:rsidR="004F69D6">
        <w:t xml:space="preserve">, </w:t>
      </w:r>
      <w:r w:rsidRPr="00033231">
        <w:t>qui pouvaient seul</w:t>
      </w:r>
      <w:r w:rsidRPr="00033231">
        <w:t>e</w:t>
      </w:r>
      <w:r w:rsidRPr="00033231">
        <w:t>ment lui rappeler sa propre incapacité</w:t>
      </w:r>
      <w:r w:rsidR="004F69D6">
        <w:t xml:space="preserve">, </w:t>
      </w:r>
      <w:r w:rsidRPr="00033231">
        <w:t>sans produire aucun bien</w:t>
      </w:r>
      <w:r w:rsidR="004F69D6">
        <w:t>.</w:t>
      </w:r>
    </w:p>
    <w:p w14:paraId="61077AFC" w14:textId="77777777" w:rsidR="004F69D6" w:rsidRDefault="00000000" w:rsidP="0021796F">
      <w:r w:rsidRPr="00033231">
        <w:t xml:space="preserve">Ce fut un beau jour pour miss </w:t>
      </w:r>
      <w:proofErr w:type="spellStart"/>
      <w:r w:rsidRPr="00033231">
        <w:t>Ainley</w:t>
      </w:r>
      <w:proofErr w:type="spellEnd"/>
      <w:r w:rsidRPr="00033231">
        <w:t xml:space="preserve"> que celui où elle fut appelée à </w:t>
      </w:r>
      <w:proofErr w:type="spellStart"/>
      <w:r w:rsidRPr="00033231">
        <w:t>Fieldhead</w:t>
      </w:r>
      <w:proofErr w:type="spellEnd"/>
      <w:r w:rsidRPr="00033231">
        <w:t xml:space="preserve"> pour délibérer sur un projet qui rentrait si bien dans ses vues</w:t>
      </w:r>
      <w:r w:rsidR="004F69D6">
        <w:t xml:space="preserve"> ; </w:t>
      </w:r>
      <w:r w:rsidRPr="00033231">
        <w:t>lorsque assise à la place d</w:t>
      </w:r>
      <w:r w:rsidR="004F69D6">
        <w:t>’</w:t>
      </w:r>
      <w:r w:rsidRPr="00033231">
        <w:t>honneur devant une table avec du papier</w:t>
      </w:r>
      <w:r w:rsidR="004F69D6">
        <w:t xml:space="preserve">, </w:t>
      </w:r>
      <w:r w:rsidRPr="00033231">
        <w:t>des plumes et de l</w:t>
      </w:r>
      <w:r w:rsidR="004F69D6">
        <w:t>’</w:t>
      </w:r>
      <w:r w:rsidRPr="00033231">
        <w:t>encre</w:t>
      </w:r>
      <w:r w:rsidR="004F69D6">
        <w:t xml:space="preserve">, </w:t>
      </w:r>
      <w:r w:rsidRPr="00033231">
        <w:t>et</w:t>
      </w:r>
      <w:r w:rsidR="004F69D6">
        <w:t xml:space="preserve">, </w:t>
      </w:r>
      <w:r w:rsidRPr="00033231">
        <w:t>ce qui v</w:t>
      </w:r>
      <w:r w:rsidRPr="00033231">
        <w:t>a</w:t>
      </w:r>
      <w:r w:rsidRPr="00033231">
        <w:t>lait mieux que tout cela</w:t>
      </w:r>
      <w:r w:rsidR="004F69D6">
        <w:t xml:space="preserve">, </w:t>
      </w:r>
      <w:r w:rsidRPr="00033231">
        <w:t>de l</w:t>
      </w:r>
      <w:r w:rsidR="004F69D6">
        <w:t>’</w:t>
      </w:r>
      <w:r w:rsidRPr="00033231">
        <w:t>argent comptant devant elle</w:t>
      </w:r>
      <w:r w:rsidR="004F69D6">
        <w:t xml:space="preserve">, </w:t>
      </w:r>
      <w:r w:rsidRPr="00033231">
        <w:t xml:space="preserve">on la pria de dresser un plan régulier pour distribuer des secours aux pauvres de </w:t>
      </w:r>
      <w:proofErr w:type="spellStart"/>
      <w:r w:rsidRPr="00033231">
        <w:t>Briarfield</w:t>
      </w:r>
      <w:proofErr w:type="spellEnd"/>
      <w:r w:rsidR="004F69D6">
        <w:t xml:space="preserve">. </w:t>
      </w:r>
      <w:r w:rsidRPr="00033231">
        <w:t xml:space="preserve">Miss </w:t>
      </w:r>
      <w:proofErr w:type="spellStart"/>
      <w:r w:rsidRPr="00033231">
        <w:t>Ainley</w:t>
      </w:r>
      <w:proofErr w:type="spellEnd"/>
      <w:r w:rsidR="004F69D6">
        <w:t xml:space="preserve">, </w:t>
      </w:r>
      <w:r w:rsidRPr="00033231">
        <w:t>qui les connaissait tous</w:t>
      </w:r>
      <w:r w:rsidR="004F69D6">
        <w:t xml:space="preserve">, </w:t>
      </w:r>
      <w:r w:rsidRPr="00033231">
        <w:t>qui avait étudié leurs besoins</w:t>
      </w:r>
      <w:r w:rsidR="004F69D6">
        <w:t xml:space="preserve">, </w:t>
      </w:r>
      <w:r w:rsidRPr="00033231">
        <w:t>avait souvent vu de quelle façon ils pourraient être plus efficacement secourus</w:t>
      </w:r>
      <w:r w:rsidR="004F69D6">
        <w:t xml:space="preserve">, </w:t>
      </w:r>
      <w:r w:rsidRPr="00033231">
        <w:t>si les moyens de s</w:t>
      </w:r>
      <w:r w:rsidRPr="00033231">
        <w:t>e</w:t>
      </w:r>
      <w:r w:rsidRPr="00033231">
        <w:t>cours pouvaient être trouvés</w:t>
      </w:r>
      <w:r w:rsidR="004F69D6">
        <w:t xml:space="preserve"> ; </w:t>
      </w:r>
      <w:r w:rsidRPr="00033231">
        <w:t xml:space="preserve">miss </w:t>
      </w:r>
      <w:proofErr w:type="spellStart"/>
      <w:r w:rsidRPr="00033231">
        <w:t>Ainley</w:t>
      </w:r>
      <w:proofErr w:type="spellEnd"/>
      <w:r w:rsidRPr="00033231">
        <w:t xml:space="preserve"> était tout à fait co</w:t>
      </w:r>
      <w:r w:rsidRPr="00033231">
        <w:t>m</w:t>
      </w:r>
      <w:r w:rsidRPr="00033231">
        <w:t>pétente dans la question</w:t>
      </w:r>
      <w:r w:rsidR="004F69D6">
        <w:t xml:space="preserve">, </w:t>
      </w:r>
      <w:r w:rsidRPr="00033231">
        <w:t>et une joie douce s</w:t>
      </w:r>
      <w:r w:rsidR="004F69D6">
        <w:t>’</w:t>
      </w:r>
      <w:r w:rsidRPr="00033231">
        <w:t>empara de son cœur lorsqu</w:t>
      </w:r>
      <w:r w:rsidR="004F69D6">
        <w:t>’</w:t>
      </w:r>
      <w:r w:rsidRPr="00033231">
        <w:t xml:space="preserve">elle se vit à même de répondre clairement et promptement aux pressantes questions qui lui </w:t>
      </w:r>
      <w:r w:rsidRPr="00033231">
        <w:lastRenderedPageBreak/>
        <w:t>étaient adressées par les deux jeunes filles</w:t>
      </w:r>
      <w:r w:rsidR="004F69D6">
        <w:t xml:space="preserve">, </w:t>
      </w:r>
      <w:r w:rsidRPr="00033231">
        <w:t>lorsqu</w:t>
      </w:r>
      <w:r w:rsidR="004F69D6">
        <w:t>’</w:t>
      </w:r>
      <w:r w:rsidRPr="00033231">
        <w:t>elle leur montra par ses répo</w:t>
      </w:r>
      <w:r w:rsidRPr="00033231">
        <w:t>n</w:t>
      </w:r>
      <w:r w:rsidRPr="00033231">
        <w:t>ses quelle précieuse connaissance elle avait acquise de la cond</w:t>
      </w:r>
      <w:r w:rsidRPr="00033231">
        <w:t>i</w:t>
      </w:r>
      <w:r w:rsidRPr="00033231">
        <w:t>tion des pauvres qui vivaient autour d</w:t>
      </w:r>
      <w:r w:rsidR="004F69D6">
        <w:t>’</w:t>
      </w:r>
      <w:r w:rsidRPr="00033231">
        <w:t>elle</w:t>
      </w:r>
      <w:r w:rsidR="004F69D6">
        <w:t>.</w:t>
      </w:r>
    </w:p>
    <w:p w14:paraId="3A24F5FB" w14:textId="245684BC" w:rsidR="004F69D6" w:rsidRDefault="00000000" w:rsidP="0021796F">
      <w:r w:rsidRPr="00033231">
        <w:t xml:space="preserve">Shirley mit trois cents guinées à la disposition de miss </w:t>
      </w:r>
      <w:proofErr w:type="spellStart"/>
      <w:r w:rsidRPr="00033231">
        <w:t>Ai</w:t>
      </w:r>
      <w:r w:rsidRPr="00033231">
        <w:t>n</w:t>
      </w:r>
      <w:r w:rsidRPr="00033231">
        <w:t>ley</w:t>
      </w:r>
      <w:proofErr w:type="spellEnd"/>
      <w:r w:rsidR="004F69D6">
        <w:t xml:space="preserve">, </w:t>
      </w:r>
      <w:r w:rsidRPr="00033231">
        <w:t>dont les yeux se remplirent de douces larmes à la vue de cet argent</w:t>
      </w:r>
      <w:r w:rsidR="004F69D6">
        <w:t xml:space="preserve">, </w:t>
      </w:r>
      <w:r w:rsidRPr="00033231">
        <w:t>qui lui représentait de la nourriture pour ceux qui avaient faim</w:t>
      </w:r>
      <w:r w:rsidR="004F69D6">
        <w:t xml:space="preserve">, </w:t>
      </w:r>
      <w:r w:rsidRPr="00033231">
        <w:t>des vêtements pour ceux qui étaient nus</w:t>
      </w:r>
      <w:r w:rsidR="004F69D6">
        <w:t xml:space="preserve">, </w:t>
      </w:r>
      <w:r w:rsidRPr="00033231">
        <w:t>des m</w:t>
      </w:r>
      <w:r w:rsidRPr="00033231">
        <w:t>é</w:t>
      </w:r>
      <w:r w:rsidRPr="00033231">
        <w:t>dicaments pour les malades</w:t>
      </w:r>
      <w:r w:rsidR="004F69D6">
        <w:t xml:space="preserve">. </w:t>
      </w:r>
      <w:r w:rsidRPr="00033231">
        <w:t>Elle rédigea aussitôt un plan si</w:t>
      </w:r>
      <w:r w:rsidRPr="00033231">
        <w:t>m</w:t>
      </w:r>
      <w:r w:rsidRPr="00033231">
        <w:t>ple et judicieux pour l</w:t>
      </w:r>
      <w:r w:rsidR="004F69D6">
        <w:t>’</w:t>
      </w:r>
      <w:r w:rsidRPr="00033231">
        <w:t>emploi de cette somme</w:t>
      </w:r>
      <w:r w:rsidR="004F69D6">
        <w:t xml:space="preserve">, </w:t>
      </w:r>
      <w:r w:rsidRPr="00033231">
        <w:t>et elle assura Shirley et Caroline que des temps plus heureux ne tarderaient pas à arriver</w:t>
      </w:r>
      <w:r w:rsidR="004F69D6">
        <w:t xml:space="preserve">, </w:t>
      </w:r>
      <w:r w:rsidRPr="00033231">
        <w:t>car elle ne doutait point que l</w:t>
      </w:r>
      <w:r w:rsidR="004F69D6">
        <w:t>’</w:t>
      </w:r>
      <w:r w:rsidRPr="00033231">
        <w:t xml:space="preserve">exemple donné par la châtelaine de </w:t>
      </w:r>
      <w:proofErr w:type="spellStart"/>
      <w:r w:rsidRPr="00033231">
        <w:t>Fieldhead</w:t>
      </w:r>
      <w:proofErr w:type="spellEnd"/>
      <w:r w:rsidRPr="00033231">
        <w:t xml:space="preserve"> ne fût bientôt suivi par d</w:t>
      </w:r>
      <w:r w:rsidR="004F69D6">
        <w:t>’</w:t>
      </w:r>
      <w:r w:rsidRPr="00033231">
        <w:t>autres</w:t>
      </w:r>
      <w:r w:rsidR="004F69D6">
        <w:t xml:space="preserve">. </w:t>
      </w:r>
      <w:r w:rsidRPr="00033231">
        <w:t>Elle voulait essayer de réunir quelques souscriptions additionnelles et former un fonds</w:t>
      </w:r>
      <w:r w:rsidR="004F69D6">
        <w:t xml:space="preserve"> ; </w:t>
      </w:r>
      <w:r w:rsidRPr="00033231">
        <w:t>mais il fallait qu</w:t>
      </w:r>
      <w:r w:rsidR="004F69D6">
        <w:t>’</w:t>
      </w:r>
      <w:r w:rsidRPr="00033231">
        <w:t>elle consultât d</w:t>
      </w:r>
      <w:r w:rsidR="004F69D6">
        <w:t>’</w:t>
      </w:r>
      <w:r w:rsidRPr="00033231">
        <w:t>abord le clergé</w:t>
      </w:r>
      <w:r w:rsidR="004F69D6">
        <w:t xml:space="preserve"> ; </w:t>
      </w:r>
      <w:r w:rsidRPr="00033231">
        <w:t>sur ce point elle était péremptoire</w:t>
      </w:r>
      <w:r w:rsidR="004F69D6">
        <w:t> ; M. </w:t>
      </w:r>
      <w:proofErr w:type="spellStart"/>
      <w:r w:rsidRPr="00033231">
        <w:t>Helstone</w:t>
      </w:r>
      <w:proofErr w:type="spellEnd"/>
      <w:r w:rsidR="004F69D6">
        <w:t xml:space="preserve">, </w:t>
      </w:r>
      <w:r w:rsidRPr="00033231">
        <w:t>le do</w:t>
      </w:r>
      <w:r w:rsidRPr="00033231">
        <w:t>c</w:t>
      </w:r>
      <w:r w:rsidRPr="00033231">
        <w:t xml:space="preserve">teur </w:t>
      </w:r>
      <w:proofErr w:type="spellStart"/>
      <w:r w:rsidRPr="00033231">
        <w:t>Boultby</w:t>
      </w:r>
      <w:proofErr w:type="spellEnd"/>
      <w:r w:rsidR="004F69D6">
        <w:t>, M. </w:t>
      </w:r>
      <w:r w:rsidRPr="00033231">
        <w:t>Hall</w:t>
      </w:r>
      <w:r w:rsidR="004F69D6">
        <w:t xml:space="preserve">, </w:t>
      </w:r>
      <w:r w:rsidRPr="00033231">
        <w:t>devaient être consultés</w:t>
      </w:r>
      <w:r w:rsidR="004F69D6">
        <w:t xml:space="preserve"> (</w:t>
      </w:r>
      <w:r w:rsidRPr="00033231">
        <w:t xml:space="preserve">car non-seulement il fallait soulager les pauvres de </w:t>
      </w:r>
      <w:proofErr w:type="spellStart"/>
      <w:r w:rsidRPr="00033231">
        <w:t>Briarfield</w:t>
      </w:r>
      <w:proofErr w:type="spellEnd"/>
      <w:r w:rsidR="004F69D6">
        <w:t xml:space="preserve">, </w:t>
      </w:r>
      <w:r w:rsidRPr="00033231">
        <w:t xml:space="preserve">mais aussi ceux de </w:t>
      </w:r>
      <w:proofErr w:type="spellStart"/>
      <w:r w:rsidRPr="00033231">
        <w:t>Whinbury</w:t>
      </w:r>
      <w:proofErr w:type="spellEnd"/>
      <w:r w:rsidRPr="00033231">
        <w:t xml:space="preserve"> et de </w:t>
      </w:r>
      <w:proofErr w:type="spellStart"/>
      <w:r w:rsidRPr="00033231">
        <w:t>Nunnely</w:t>
      </w:r>
      <w:proofErr w:type="spellEnd"/>
      <w:r w:rsidR="004F69D6">
        <w:t xml:space="preserve">) ; </w:t>
      </w:r>
      <w:r w:rsidRPr="00033231">
        <w:t>il y aurait de sa part de la présomption à faire la moindre démarche sans y être autorisée par eux</w:t>
      </w:r>
      <w:r w:rsidR="004F69D6">
        <w:t>.</w:t>
      </w:r>
    </w:p>
    <w:p w14:paraId="35AA4793" w14:textId="77777777" w:rsidR="004F69D6" w:rsidRDefault="00000000" w:rsidP="0021796F">
      <w:r w:rsidRPr="00033231">
        <w:t xml:space="preserve">Les membres du clergé étaient des êtres sacrés aux yeux de miss </w:t>
      </w:r>
      <w:proofErr w:type="spellStart"/>
      <w:r w:rsidRPr="00033231">
        <w:t>Ainley</w:t>
      </w:r>
      <w:proofErr w:type="spellEnd"/>
      <w:r w:rsidR="004F69D6">
        <w:t xml:space="preserve"> ; </w:t>
      </w:r>
      <w:r w:rsidRPr="00033231">
        <w:t>quelle que pût être l</w:t>
      </w:r>
      <w:r w:rsidR="004F69D6">
        <w:t>’</w:t>
      </w:r>
      <w:r w:rsidRPr="00033231">
        <w:t>insignifiance de l</w:t>
      </w:r>
      <w:r w:rsidR="004F69D6">
        <w:t>’</w:t>
      </w:r>
      <w:r w:rsidRPr="00033231">
        <w:t>individu</w:t>
      </w:r>
      <w:r w:rsidR="004F69D6">
        <w:t xml:space="preserve">, </w:t>
      </w:r>
      <w:r w:rsidRPr="00033231">
        <w:t>sa fonction en faisait un saint homme</w:t>
      </w:r>
      <w:r w:rsidR="004F69D6">
        <w:t xml:space="preserve">. </w:t>
      </w:r>
      <w:r w:rsidRPr="00033231">
        <w:t>Les vicaires mêmes</w:t>
      </w:r>
      <w:r w:rsidR="004F69D6">
        <w:t xml:space="preserve">, </w:t>
      </w:r>
      <w:r w:rsidRPr="00033231">
        <w:t>qui</w:t>
      </w:r>
      <w:r w:rsidR="004F69D6">
        <w:t xml:space="preserve">, </w:t>
      </w:r>
      <w:r w:rsidRPr="00033231">
        <w:t>dans leur triviale arrogance</w:t>
      </w:r>
      <w:r w:rsidR="004F69D6">
        <w:t xml:space="preserve">, </w:t>
      </w:r>
      <w:r w:rsidRPr="00033231">
        <w:t>étaient à peine dignes de dénouer les cordons de sa chaussure ou de porter son parapluie de coton</w:t>
      </w:r>
      <w:r w:rsidR="004F69D6">
        <w:t xml:space="preserve">, </w:t>
      </w:r>
      <w:r w:rsidRPr="00033231">
        <w:t>passaient à ses yeux</w:t>
      </w:r>
      <w:r w:rsidR="004F69D6">
        <w:t xml:space="preserve">, </w:t>
      </w:r>
      <w:r w:rsidRPr="00033231">
        <w:t>dans son sincère enthousiasme</w:t>
      </w:r>
      <w:r w:rsidR="004F69D6">
        <w:t xml:space="preserve">, </w:t>
      </w:r>
      <w:r w:rsidRPr="00033231">
        <w:t>pour de jeunes saints</w:t>
      </w:r>
      <w:r w:rsidR="004F69D6">
        <w:t xml:space="preserve">. </w:t>
      </w:r>
      <w:r w:rsidRPr="00033231">
        <w:t>Peu importait qu</w:t>
      </w:r>
      <w:r w:rsidR="004F69D6">
        <w:t>’</w:t>
      </w:r>
      <w:r w:rsidRPr="00033231">
        <w:t>on lui fit remarquer clairement leurs petits vices et leurs énormes absurdités</w:t>
      </w:r>
      <w:r w:rsidR="004F69D6">
        <w:t xml:space="preserve">, </w:t>
      </w:r>
      <w:r w:rsidRPr="00033231">
        <w:t>elle ne les pouvait voir</w:t>
      </w:r>
      <w:r w:rsidR="004F69D6">
        <w:t xml:space="preserve"> : </w:t>
      </w:r>
      <w:r w:rsidRPr="00033231">
        <w:t>elle était aveugle pour les défauts ecclésiastiques</w:t>
      </w:r>
      <w:r w:rsidR="004F69D6">
        <w:t xml:space="preserve">. </w:t>
      </w:r>
      <w:r w:rsidRPr="00033231">
        <w:t>Le blanc surplis pouvait couvrir une multitude d</w:t>
      </w:r>
      <w:r w:rsidR="004F69D6">
        <w:t>’</w:t>
      </w:r>
      <w:r w:rsidRPr="00033231">
        <w:t>imperfections</w:t>
      </w:r>
      <w:r w:rsidR="004F69D6">
        <w:t>.</w:t>
      </w:r>
    </w:p>
    <w:p w14:paraId="76EB50B1" w14:textId="6D7F2499" w:rsidR="004F69D6" w:rsidRDefault="00000000" w:rsidP="0021796F">
      <w:r w:rsidRPr="00033231">
        <w:lastRenderedPageBreak/>
        <w:t>Shirley</w:t>
      </w:r>
      <w:r w:rsidR="004F69D6">
        <w:t xml:space="preserve">, </w:t>
      </w:r>
      <w:r w:rsidRPr="00033231">
        <w:t>connaissant cette innocente infatuation de la part de celle qu</w:t>
      </w:r>
      <w:r w:rsidR="004F69D6">
        <w:t>’</w:t>
      </w:r>
      <w:r w:rsidRPr="00033231">
        <w:t>elle venait de choisir pour son premier ministre</w:t>
      </w:r>
      <w:r w:rsidR="004F69D6">
        <w:t xml:space="preserve">, </w:t>
      </w:r>
      <w:r w:rsidRPr="00033231">
        <w:t>st</w:t>
      </w:r>
      <w:r w:rsidRPr="00033231">
        <w:t>i</w:t>
      </w:r>
      <w:r w:rsidRPr="00033231">
        <w:t>pula expressément que les vicaires n</w:t>
      </w:r>
      <w:r w:rsidR="004F69D6">
        <w:t>’</w:t>
      </w:r>
      <w:r w:rsidRPr="00033231">
        <w:t>auraient pas voix délibér</w:t>
      </w:r>
      <w:r w:rsidRPr="00033231">
        <w:t>a</w:t>
      </w:r>
      <w:r w:rsidRPr="00033231">
        <w:t>tive pour l</w:t>
      </w:r>
      <w:r w:rsidR="004F69D6">
        <w:t>’</w:t>
      </w:r>
      <w:r w:rsidRPr="00033231">
        <w:t>emploi de l</w:t>
      </w:r>
      <w:r w:rsidR="004F69D6">
        <w:t>’</w:t>
      </w:r>
      <w:r w:rsidRPr="00033231">
        <w:t>argent</w:t>
      </w:r>
      <w:r w:rsidR="004F69D6">
        <w:t xml:space="preserve">. </w:t>
      </w:r>
      <w:r w:rsidRPr="00033231">
        <w:t>Les recteurs devaient avoir la ha</w:t>
      </w:r>
      <w:r w:rsidRPr="00033231">
        <w:t>u</w:t>
      </w:r>
      <w:r w:rsidRPr="00033231">
        <w:t>te main</w:t>
      </w:r>
      <w:r w:rsidR="004F69D6">
        <w:t xml:space="preserve">, </w:t>
      </w:r>
      <w:r w:rsidRPr="00033231">
        <w:t>et l</w:t>
      </w:r>
      <w:r w:rsidR="004F69D6">
        <w:t>’</w:t>
      </w:r>
      <w:r w:rsidRPr="00033231">
        <w:t>on pouvait se fier à eux</w:t>
      </w:r>
      <w:r w:rsidR="004F69D6">
        <w:t xml:space="preserve"> ; </w:t>
      </w:r>
      <w:r w:rsidRPr="00033231">
        <w:t>ils avaient quelque e</w:t>
      </w:r>
      <w:r w:rsidRPr="00033231">
        <w:t>x</w:t>
      </w:r>
      <w:r w:rsidRPr="00033231">
        <w:t>p</w:t>
      </w:r>
      <w:r w:rsidRPr="00033231">
        <w:t>é</w:t>
      </w:r>
      <w:r w:rsidRPr="00033231">
        <w:t>rience</w:t>
      </w:r>
      <w:r w:rsidR="004F69D6">
        <w:t xml:space="preserve">, </w:t>
      </w:r>
      <w:r w:rsidRPr="00033231">
        <w:t>quelque sagacité</w:t>
      </w:r>
      <w:r w:rsidR="004F69D6">
        <w:t xml:space="preserve">, </w:t>
      </w:r>
      <w:r w:rsidRPr="00033231">
        <w:t xml:space="preserve">et </w:t>
      </w:r>
      <w:r w:rsidR="004F69D6">
        <w:t>M. </w:t>
      </w:r>
      <w:r w:rsidRPr="00033231">
        <w:t>Hall</w:t>
      </w:r>
      <w:r w:rsidR="004F69D6">
        <w:t xml:space="preserve">, </w:t>
      </w:r>
      <w:r w:rsidRPr="00033231">
        <w:t>au moins</w:t>
      </w:r>
      <w:r w:rsidR="004F69D6">
        <w:t xml:space="preserve">, </w:t>
      </w:r>
      <w:r w:rsidRPr="00033231">
        <w:t>avait de la sy</w:t>
      </w:r>
      <w:r w:rsidRPr="00033231">
        <w:t>m</w:t>
      </w:r>
      <w:r w:rsidRPr="00033231">
        <w:t>pathie et une bienveillance dévouée pour ses paroissiens</w:t>
      </w:r>
      <w:r w:rsidR="004F69D6">
        <w:t xml:space="preserve"> ; </w:t>
      </w:r>
      <w:r w:rsidRPr="00033231">
        <w:t>mais quant aux jeunes gens sous leurs ordres</w:t>
      </w:r>
      <w:r w:rsidR="004F69D6">
        <w:t xml:space="preserve">, </w:t>
      </w:r>
      <w:r w:rsidRPr="00033231">
        <w:t>il fallait les tenir à l</w:t>
      </w:r>
      <w:r w:rsidR="004F69D6">
        <w:t>’</w:t>
      </w:r>
      <w:r w:rsidRPr="00033231">
        <w:t>écart et leur apprendre que la subordination et le silence étaient ce qui convenait le mieux à leur âge et à leur capacité</w:t>
      </w:r>
      <w:r w:rsidR="004F69D6">
        <w:t>.</w:t>
      </w:r>
    </w:p>
    <w:p w14:paraId="1DCD34A6" w14:textId="1890E6D0" w:rsidR="004F69D6" w:rsidRDefault="00000000" w:rsidP="0021796F">
      <w:r w:rsidRPr="00033231">
        <w:t>Ce fut avec une espèce d</w:t>
      </w:r>
      <w:r w:rsidR="004F69D6">
        <w:t>’</w:t>
      </w:r>
      <w:r w:rsidRPr="00033231">
        <w:t xml:space="preserve">horreur que miss </w:t>
      </w:r>
      <w:proofErr w:type="spellStart"/>
      <w:r w:rsidRPr="00033231">
        <w:t>Ainley</w:t>
      </w:r>
      <w:proofErr w:type="spellEnd"/>
      <w:r w:rsidRPr="00033231">
        <w:t xml:space="preserve"> entendit un pareil langage</w:t>
      </w:r>
      <w:r w:rsidR="004F69D6">
        <w:t xml:space="preserve">. </w:t>
      </w:r>
      <w:r w:rsidRPr="00033231">
        <w:t>Caroline</w:t>
      </w:r>
      <w:r w:rsidR="004F69D6">
        <w:t xml:space="preserve">, </w:t>
      </w:r>
      <w:r w:rsidRPr="00033231">
        <w:t>cependant</w:t>
      </w:r>
      <w:r w:rsidR="004F69D6">
        <w:t xml:space="preserve">, </w:t>
      </w:r>
      <w:r w:rsidRPr="00033231">
        <w:t xml:space="preserve">la calma en prononçant quelques mots à la louange de </w:t>
      </w:r>
      <w:r w:rsidR="004F69D6">
        <w:t>M. </w:t>
      </w:r>
      <w:proofErr w:type="spellStart"/>
      <w:r w:rsidRPr="00033231">
        <w:t>Sweeting</w:t>
      </w:r>
      <w:proofErr w:type="spellEnd"/>
      <w:r w:rsidR="004F69D6">
        <w:t xml:space="preserve">. </w:t>
      </w:r>
      <w:proofErr w:type="spellStart"/>
      <w:r w:rsidRPr="00033231">
        <w:t>Sweeting</w:t>
      </w:r>
      <w:proofErr w:type="spellEnd"/>
      <w:r w:rsidRPr="00033231">
        <w:t xml:space="preserve"> était le f</w:t>
      </w:r>
      <w:r w:rsidRPr="00033231">
        <w:t>a</w:t>
      </w:r>
      <w:r w:rsidRPr="00033231">
        <w:t xml:space="preserve">vori de miss </w:t>
      </w:r>
      <w:proofErr w:type="spellStart"/>
      <w:r w:rsidRPr="00033231">
        <w:t>Ainley</w:t>
      </w:r>
      <w:proofErr w:type="spellEnd"/>
      <w:r w:rsidR="004F69D6">
        <w:t xml:space="preserve"> ; </w:t>
      </w:r>
      <w:r w:rsidRPr="00033231">
        <w:t>elle s</w:t>
      </w:r>
      <w:r w:rsidR="004F69D6">
        <w:t>’</w:t>
      </w:r>
      <w:r w:rsidRPr="00033231">
        <w:t xml:space="preserve">efforçait de respecter </w:t>
      </w:r>
      <w:r w:rsidR="004F69D6">
        <w:t>MM. </w:t>
      </w:r>
      <w:r w:rsidRPr="00033231">
        <w:t>Malone et Donne</w:t>
      </w:r>
      <w:r w:rsidR="004F69D6">
        <w:t xml:space="preserve"> ; </w:t>
      </w:r>
      <w:r w:rsidRPr="00033231">
        <w:t>mais les tranches de pâtisserie et les verres de vin de primevère qu</w:t>
      </w:r>
      <w:r w:rsidR="004F69D6">
        <w:t>’</w:t>
      </w:r>
      <w:r w:rsidRPr="00033231">
        <w:t xml:space="preserve">elle avait offerts à </w:t>
      </w:r>
      <w:proofErr w:type="spellStart"/>
      <w:r w:rsidRPr="00033231">
        <w:t>Sweeting</w:t>
      </w:r>
      <w:proofErr w:type="spellEnd"/>
      <w:r w:rsidR="004F69D6">
        <w:t xml:space="preserve">, </w:t>
      </w:r>
      <w:r w:rsidRPr="00033231">
        <w:t>toutes les fois qu</w:t>
      </w:r>
      <w:r w:rsidR="004F69D6">
        <w:t>’</w:t>
      </w:r>
      <w:r w:rsidRPr="00033231">
        <w:t>il était venu la visiter dans son petit cottage</w:t>
      </w:r>
      <w:r w:rsidR="004F69D6">
        <w:t xml:space="preserve">, </w:t>
      </w:r>
      <w:r w:rsidRPr="00033231">
        <w:t>étaient toujours do</w:t>
      </w:r>
      <w:r w:rsidRPr="00033231">
        <w:t>n</w:t>
      </w:r>
      <w:r w:rsidRPr="00033231">
        <w:t>nés avec une attention et des sentiments tout maternels</w:t>
      </w:r>
      <w:r w:rsidR="004F69D6">
        <w:t xml:space="preserve">. </w:t>
      </w:r>
      <w:r w:rsidRPr="00033231">
        <w:t>Elle avait une fois offert la même frugale collation à Malone</w:t>
      </w:r>
      <w:r w:rsidR="004F69D6">
        <w:t xml:space="preserve"> ; </w:t>
      </w:r>
      <w:r w:rsidRPr="00033231">
        <w:t>mais ce personnage avait affecté pour son offre un si évident mépris</w:t>
      </w:r>
      <w:r w:rsidR="004F69D6">
        <w:t xml:space="preserve">, </w:t>
      </w:r>
      <w:r w:rsidRPr="00033231">
        <w:t>qu</w:t>
      </w:r>
      <w:r w:rsidR="004F69D6">
        <w:t>’</w:t>
      </w:r>
      <w:r w:rsidRPr="00033231">
        <w:t>elle ne s</w:t>
      </w:r>
      <w:r w:rsidR="004F69D6">
        <w:t>’</w:t>
      </w:r>
      <w:r w:rsidRPr="00033231">
        <w:t>était jamais aventurée à la renouveler</w:t>
      </w:r>
      <w:r w:rsidR="004F69D6">
        <w:t xml:space="preserve">. </w:t>
      </w:r>
      <w:r w:rsidRPr="00033231">
        <w:t>Elle servait souvent aussi ce régal à Donne</w:t>
      </w:r>
      <w:r w:rsidR="004F69D6">
        <w:t xml:space="preserve">, </w:t>
      </w:r>
      <w:r w:rsidRPr="00033231">
        <w:t>et se trouvait heureuse de lui voir manifester son approbation d</w:t>
      </w:r>
      <w:r w:rsidR="004F69D6">
        <w:t>’</w:t>
      </w:r>
      <w:r w:rsidRPr="00033231">
        <w:t>une manière évidente en mangeant deux tranches de gâteau</w:t>
      </w:r>
      <w:r w:rsidR="004F69D6">
        <w:t xml:space="preserve">, </w:t>
      </w:r>
      <w:r w:rsidRPr="00033231">
        <w:t>et en en mettant une tro</w:t>
      </w:r>
      <w:r w:rsidRPr="00033231">
        <w:t>i</w:t>
      </w:r>
      <w:r w:rsidRPr="00033231">
        <w:t>sième dans sa poche</w:t>
      </w:r>
      <w:r w:rsidR="004F69D6">
        <w:t>.</w:t>
      </w:r>
    </w:p>
    <w:p w14:paraId="3FF684DE" w14:textId="77777777" w:rsidR="004F69D6" w:rsidRDefault="00000000" w:rsidP="0021796F">
      <w:r w:rsidRPr="00033231">
        <w:t>Infatigable quand il s</w:t>
      </w:r>
      <w:r w:rsidR="004F69D6">
        <w:t>’</w:t>
      </w:r>
      <w:r w:rsidRPr="00033231">
        <w:t>agissait de faire le bien</w:t>
      </w:r>
      <w:r w:rsidR="004F69D6">
        <w:t xml:space="preserve">, </w:t>
      </w:r>
      <w:r w:rsidRPr="00033231">
        <w:t xml:space="preserve">miss </w:t>
      </w:r>
      <w:proofErr w:type="spellStart"/>
      <w:r w:rsidRPr="00033231">
        <w:t>Ainley</w:t>
      </w:r>
      <w:proofErr w:type="spellEnd"/>
      <w:r w:rsidRPr="00033231">
        <w:t xml:space="preserve"> se fût aussitôt mise en route et eût entrepris une tournée de dix milles pour voir les trois recteurs</w:t>
      </w:r>
      <w:r w:rsidR="004F69D6">
        <w:t xml:space="preserve">, </w:t>
      </w:r>
      <w:r w:rsidRPr="00033231">
        <w:t>leur soumettre le plan et soll</w:t>
      </w:r>
      <w:r w:rsidRPr="00033231">
        <w:t>i</w:t>
      </w:r>
      <w:r w:rsidRPr="00033231">
        <w:t>citer leur approbation</w:t>
      </w:r>
      <w:r w:rsidR="004F69D6">
        <w:t xml:space="preserve"> ; </w:t>
      </w:r>
      <w:r w:rsidRPr="00033231">
        <w:t xml:space="preserve">mais miss </w:t>
      </w:r>
      <w:proofErr w:type="spellStart"/>
      <w:r w:rsidRPr="00033231">
        <w:t>Keeldar</w:t>
      </w:r>
      <w:proofErr w:type="spellEnd"/>
      <w:r w:rsidRPr="00033231">
        <w:t xml:space="preserve"> lui interdit cette d</w:t>
      </w:r>
      <w:r w:rsidRPr="00033231">
        <w:t>é</w:t>
      </w:r>
      <w:r w:rsidRPr="00033231">
        <w:t>marche</w:t>
      </w:r>
      <w:r w:rsidR="004F69D6">
        <w:t xml:space="preserve">, </w:t>
      </w:r>
      <w:r w:rsidRPr="00033231">
        <w:t>et proposa</w:t>
      </w:r>
      <w:r w:rsidR="004F69D6">
        <w:t xml:space="preserve">, </w:t>
      </w:r>
      <w:r w:rsidRPr="00033231">
        <w:t>comme amendement</w:t>
      </w:r>
      <w:r w:rsidR="004F69D6">
        <w:t xml:space="preserve">, </w:t>
      </w:r>
      <w:r w:rsidRPr="00033231">
        <w:t xml:space="preserve">de réunir </w:t>
      </w:r>
      <w:r w:rsidRPr="00033231">
        <w:lastRenderedPageBreak/>
        <w:t xml:space="preserve">le clergé en petit comité le soir même à </w:t>
      </w:r>
      <w:proofErr w:type="spellStart"/>
      <w:r w:rsidRPr="00033231">
        <w:t>Fieldhead</w:t>
      </w:r>
      <w:proofErr w:type="spellEnd"/>
      <w:r w:rsidR="004F69D6">
        <w:t xml:space="preserve">. </w:t>
      </w:r>
      <w:r w:rsidRPr="00033231">
        <w:t xml:space="preserve">Miss </w:t>
      </w:r>
      <w:proofErr w:type="spellStart"/>
      <w:r w:rsidRPr="00033231">
        <w:t>Ainley</w:t>
      </w:r>
      <w:proofErr w:type="spellEnd"/>
      <w:r w:rsidRPr="00033231">
        <w:t xml:space="preserve"> y assisterait</w:t>
      </w:r>
      <w:r w:rsidR="004F69D6">
        <w:t xml:space="preserve">, </w:t>
      </w:r>
      <w:r w:rsidRPr="00033231">
        <w:t>et le plan serait discuté en conseil privé</w:t>
      </w:r>
      <w:r w:rsidR="004F69D6">
        <w:t>.</w:t>
      </w:r>
    </w:p>
    <w:p w14:paraId="077B7568" w14:textId="5A129128" w:rsidR="004F69D6" w:rsidRDefault="00000000" w:rsidP="0021796F">
      <w:r w:rsidRPr="00033231">
        <w:t xml:space="preserve">Shirley fit donc appeler à </w:t>
      </w:r>
      <w:proofErr w:type="spellStart"/>
      <w:r w:rsidRPr="00033231">
        <w:t>Fieldhead</w:t>
      </w:r>
      <w:proofErr w:type="spellEnd"/>
      <w:r w:rsidRPr="00033231">
        <w:t xml:space="preserve"> </w:t>
      </w:r>
      <w:r w:rsidR="004F69D6">
        <w:t>MM. </w:t>
      </w:r>
      <w:r w:rsidRPr="00033231">
        <w:t>les recteurs</w:t>
      </w:r>
      <w:r w:rsidR="004F69D6">
        <w:t xml:space="preserve">, </w:t>
      </w:r>
      <w:r w:rsidRPr="00033231">
        <w:t>et</w:t>
      </w:r>
      <w:r w:rsidR="004F69D6">
        <w:t xml:space="preserve">, </w:t>
      </w:r>
      <w:r w:rsidRPr="00033231">
        <w:t>avant l</w:t>
      </w:r>
      <w:r w:rsidR="004F69D6">
        <w:t>’</w:t>
      </w:r>
      <w:r w:rsidRPr="00033231">
        <w:t xml:space="preserve">arrivée de miss </w:t>
      </w:r>
      <w:proofErr w:type="spellStart"/>
      <w:r w:rsidRPr="00033231">
        <w:t>Ainley</w:t>
      </w:r>
      <w:proofErr w:type="spellEnd"/>
      <w:r w:rsidR="004F69D6">
        <w:t xml:space="preserve">, </w:t>
      </w:r>
      <w:r w:rsidRPr="00033231">
        <w:t>elle soutint la conversation avec eux de la plus aimable façon</w:t>
      </w:r>
      <w:r w:rsidR="004F69D6">
        <w:t xml:space="preserve">. </w:t>
      </w:r>
      <w:r w:rsidRPr="00033231">
        <w:t>Elle s</w:t>
      </w:r>
      <w:r w:rsidR="004F69D6">
        <w:t>’</w:t>
      </w:r>
      <w:r w:rsidRPr="00033231">
        <w:t xml:space="preserve">était chargée elle-même du docteur </w:t>
      </w:r>
      <w:proofErr w:type="spellStart"/>
      <w:r w:rsidRPr="00033231">
        <w:t>Boultby</w:t>
      </w:r>
      <w:proofErr w:type="spellEnd"/>
      <w:r w:rsidRPr="00033231">
        <w:t xml:space="preserve"> et de </w:t>
      </w:r>
      <w:r w:rsidR="004F69D6">
        <w:t>M. </w:t>
      </w:r>
      <w:proofErr w:type="spellStart"/>
      <w:r w:rsidRPr="00033231">
        <w:t>Helstone</w:t>
      </w:r>
      <w:proofErr w:type="spellEnd"/>
      <w:r w:rsidR="004F69D6">
        <w:t xml:space="preserve">. </w:t>
      </w:r>
      <w:r w:rsidRPr="00033231">
        <w:t>Le premier était un vieux Gallois</w:t>
      </w:r>
      <w:r w:rsidR="004F69D6">
        <w:t xml:space="preserve">, </w:t>
      </w:r>
      <w:r w:rsidRPr="00033231">
        <w:t>entêté</w:t>
      </w:r>
      <w:r w:rsidR="004F69D6">
        <w:t xml:space="preserve">, </w:t>
      </w:r>
      <w:r w:rsidRPr="00033231">
        <w:t>violent</w:t>
      </w:r>
      <w:r w:rsidR="004F69D6">
        <w:t xml:space="preserve">, </w:t>
      </w:r>
      <w:r w:rsidRPr="00033231">
        <w:t>obstiné</w:t>
      </w:r>
      <w:r w:rsidR="004F69D6">
        <w:t xml:space="preserve">, </w:t>
      </w:r>
      <w:r w:rsidRPr="00033231">
        <w:t>nuis qui n</w:t>
      </w:r>
      <w:r w:rsidR="004F69D6">
        <w:t>’</w:t>
      </w:r>
      <w:r w:rsidRPr="00033231">
        <w:t>en faisait pas moins beaucoup de bien</w:t>
      </w:r>
      <w:r w:rsidR="004F69D6">
        <w:t xml:space="preserve">, </w:t>
      </w:r>
      <w:r w:rsidRPr="00033231">
        <w:t>peut-être avec un peu trop d</w:t>
      </w:r>
      <w:r w:rsidR="004F69D6">
        <w:t>’</w:t>
      </w:r>
      <w:r w:rsidRPr="00033231">
        <w:t>ostentation</w:t>
      </w:r>
      <w:r w:rsidR="004F69D6">
        <w:t xml:space="preserve"> ; </w:t>
      </w:r>
      <w:r w:rsidRPr="00033231">
        <w:t>le dernier</w:t>
      </w:r>
      <w:r w:rsidR="004F69D6">
        <w:t xml:space="preserve">, </w:t>
      </w:r>
      <w:r w:rsidRPr="00033231">
        <w:t>nous le connaissons</w:t>
      </w:r>
      <w:r w:rsidR="004F69D6">
        <w:t xml:space="preserve">. </w:t>
      </w:r>
      <w:r w:rsidRPr="00033231">
        <w:t>Elle avait pour tous deux une sympathie amicale</w:t>
      </w:r>
      <w:r w:rsidR="004F69D6">
        <w:t xml:space="preserve">, </w:t>
      </w:r>
      <w:r w:rsidRPr="00033231">
        <w:t xml:space="preserve">surtout pour le vieux </w:t>
      </w:r>
      <w:proofErr w:type="spellStart"/>
      <w:r w:rsidRPr="00033231">
        <w:t>Helstone</w:t>
      </w:r>
      <w:proofErr w:type="spellEnd"/>
      <w:r w:rsidR="004F69D6">
        <w:t xml:space="preserve">, </w:t>
      </w:r>
      <w:r w:rsidRPr="00033231">
        <w:t>et il lui en coûtait peu d</w:t>
      </w:r>
      <w:r w:rsidR="004F69D6">
        <w:t>’</w:t>
      </w:r>
      <w:r w:rsidRPr="00033231">
        <w:t>être charmante pour eux</w:t>
      </w:r>
      <w:r w:rsidR="004F69D6">
        <w:t xml:space="preserve">. </w:t>
      </w:r>
      <w:r w:rsidRPr="00033231">
        <w:t>Elle leur fit faire le tour du jardin</w:t>
      </w:r>
      <w:r w:rsidR="004F69D6">
        <w:t xml:space="preserve">, </w:t>
      </w:r>
      <w:r w:rsidRPr="00033231">
        <w:t>elle leur cueillit des fleurs</w:t>
      </w:r>
      <w:r w:rsidR="004F69D6">
        <w:t xml:space="preserve">, </w:t>
      </w:r>
      <w:r w:rsidRPr="00033231">
        <w:t>elle se montra comme leur fille dévouée</w:t>
      </w:r>
      <w:r w:rsidR="004F69D6">
        <w:t xml:space="preserve">. </w:t>
      </w:r>
      <w:r w:rsidRPr="00033231">
        <w:t xml:space="preserve">Elle laissa </w:t>
      </w:r>
      <w:r w:rsidR="004F69D6">
        <w:t>M. </w:t>
      </w:r>
      <w:r w:rsidRPr="00033231">
        <w:t>Hall à Caroline</w:t>
      </w:r>
      <w:r w:rsidR="004F69D6">
        <w:t xml:space="preserve">, </w:t>
      </w:r>
      <w:r w:rsidRPr="00033231">
        <w:t xml:space="preserve">ou plutôt ce fut aux soins de Caroline que </w:t>
      </w:r>
      <w:r w:rsidR="004F69D6">
        <w:t>M. </w:t>
      </w:r>
      <w:r w:rsidRPr="00033231">
        <w:t>Hall se confia lui-même</w:t>
      </w:r>
      <w:r w:rsidR="004F69D6">
        <w:t>.</w:t>
      </w:r>
    </w:p>
    <w:p w14:paraId="752D328C" w14:textId="37DEFD54" w:rsidR="004F69D6" w:rsidRDefault="004F69D6" w:rsidP="0021796F">
      <w:r>
        <w:t>M. </w:t>
      </w:r>
      <w:r w:rsidR="00000000" w:rsidRPr="00033231">
        <w:t>Hall recherchait la société de Caroline dans toutes les réunions où il se trouvait avec elle</w:t>
      </w:r>
      <w:r>
        <w:t xml:space="preserve">. </w:t>
      </w:r>
      <w:r w:rsidR="00000000" w:rsidRPr="00033231">
        <w:t>Ce n</w:t>
      </w:r>
      <w:r>
        <w:t>’</w:t>
      </w:r>
      <w:r w:rsidR="00000000" w:rsidRPr="00033231">
        <w:t>était pas généralement un dameret</w:t>
      </w:r>
      <w:r>
        <w:t xml:space="preserve">, </w:t>
      </w:r>
      <w:r w:rsidR="00000000" w:rsidRPr="00033231">
        <w:t>quoiqu</w:t>
      </w:r>
      <w:r>
        <w:t>’</w:t>
      </w:r>
      <w:r w:rsidR="00000000" w:rsidRPr="00033231">
        <w:t>il plût à toutes les dames</w:t>
      </w:r>
      <w:r>
        <w:t xml:space="preserve"> : </w:t>
      </w:r>
      <w:r w:rsidR="00000000" w:rsidRPr="00033231">
        <w:t>c</w:t>
      </w:r>
      <w:r>
        <w:t>’</w:t>
      </w:r>
      <w:r w:rsidR="00000000" w:rsidRPr="00033231">
        <w:t>était un dév</w:t>
      </w:r>
      <w:r w:rsidR="00000000" w:rsidRPr="00033231">
        <w:t>o</w:t>
      </w:r>
      <w:r w:rsidR="00000000" w:rsidRPr="00033231">
        <w:t>reur de livres</w:t>
      </w:r>
      <w:r>
        <w:t xml:space="preserve">, </w:t>
      </w:r>
      <w:r w:rsidR="00000000" w:rsidRPr="00033231">
        <w:t>qui avait la vue basse</w:t>
      </w:r>
      <w:r>
        <w:t xml:space="preserve">, </w:t>
      </w:r>
      <w:r w:rsidR="00000000" w:rsidRPr="00033231">
        <w:t>portait lunettes</w:t>
      </w:r>
      <w:r>
        <w:t xml:space="preserve">, </w:t>
      </w:r>
      <w:r w:rsidR="00000000" w:rsidRPr="00033231">
        <w:t>et était s</w:t>
      </w:r>
      <w:r w:rsidR="00000000" w:rsidRPr="00033231">
        <w:t>u</w:t>
      </w:r>
      <w:r w:rsidR="00000000" w:rsidRPr="00033231">
        <w:t>jet à de fréquentes distractions</w:t>
      </w:r>
      <w:r>
        <w:t xml:space="preserve">. </w:t>
      </w:r>
      <w:r w:rsidR="00000000" w:rsidRPr="00033231">
        <w:t>Pour les vieilles ladies</w:t>
      </w:r>
      <w:r>
        <w:t xml:space="preserve">, </w:t>
      </w:r>
      <w:r w:rsidR="00000000" w:rsidRPr="00033231">
        <w:t>il était bienveillant comme un fils</w:t>
      </w:r>
      <w:r>
        <w:t xml:space="preserve"> ; </w:t>
      </w:r>
      <w:r w:rsidR="00000000" w:rsidRPr="00033231">
        <w:t>il convenait aux hommes de tout état et de toute condition</w:t>
      </w:r>
      <w:r>
        <w:t xml:space="preserve"> ; </w:t>
      </w:r>
      <w:r w:rsidR="00000000" w:rsidRPr="00033231">
        <w:t>la sincérité</w:t>
      </w:r>
      <w:r>
        <w:t xml:space="preserve">, </w:t>
      </w:r>
      <w:r w:rsidR="00000000" w:rsidRPr="00033231">
        <w:t>la simplicité</w:t>
      </w:r>
      <w:r>
        <w:t xml:space="preserve">, </w:t>
      </w:r>
      <w:r w:rsidR="00000000" w:rsidRPr="00033231">
        <w:t>la franchise de ses manières</w:t>
      </w:r>
      <w:r>
        <w:t xml:space="preserve">, </w:t>
      </w:r>
      <w:r w:rsidR="00000000" w:rsidRPr="00033231">
        <w:t>la noblesse de son intégrité</w:t>
      </w:r>
      <w:r>
        <w:t xml:space="preserve">, </w:t>
      </w:r>
      <w:r w:rsidR="00000000" w:rsidRPr="00033231">
        <w:t>la réalité et l</w:t>
      </w:r>
      <w:r>
        <w:t>’</w:t>
      </w:r>
      <w:r w:rsidR="00000000" w:rsidRPr="00033231">
        <w:t>élévation de sa piété</w:t>
      </w:r>
      <w:r>
        <w:t xml:space="preserve">, </w:t>
      </w:r>
      <w:r w:rsidR="00000000" w:rsidRPr="00033231">
        <w:t>lui gagnaient des amis dans tous les rangs</w:t>
      </w:r>
      <w:r>
        <w:t xml:space="preserve">. </w:t>
      </w:r>
      <w:r w:rsidR="00000000" w:rsidRPr="00033231">
        <w:t>Ses pauvres clercs et sacristains l</w:t>
      </w:r>
      <w:r>
        <w:t>’</w:t>
      </w:r>
      <w:r w:rsidR="00000000" w:rsidRPr="00033231">
        <w:t>affectionnaient</w:t>
      </w:r>
      <w:r>
        <w:t xml:space="preserve"> ; </w:t>
      </w:r>
      <w:r w:rsidR="00000000" w:rsidRPr="00033231">
        <w:t>le n</w:t>
      </w:r>
      <w:r w:rsidR="00000000" w:rsidRPr="00033231">
        <w:t>o</w:t>
      </w:r>
      <w:r w:rsidR="00000000" w:rsidRPr="00033231">
        <w:t>ble patron de son bénéfice avait pour lui une haute estime</w:t>
      </w:r>
      <w:r>
        <w:t xml:space="preserve">. </w:t>
      </w:r>
      <w:r w:rsidR="00000000" w:rsidRPr="00033231">
        <w:t>C</w:t>
      </w:r>
      <w:r>
        <w:t>’</w:t>
      </w:r>
      <w:r w:rsidR="00000000" w:rsidRPr="00033231">
        <w:t>était seulement avec les jeunes</w:t>
      </w:r>
      <w:r>
        <w:t xml:space="preserve">, </w:t>
      </w:r>
      <w:r w:rsidR="00000000" w:rsidRPr="00033231">
        <w:t>belles</w:t>
      </w:r>
      <w:r>
        <w:t xml:space="preserve">, </w:t>
      </w:r>
      <w:r w:rsidR="00000000" w:rsidRPr="00033231">
        <w:t>fashionables et éléga</w:t>
      </w:r>
      <w:r w:rsidR="00000000" w:rsidRPr="00033231">
        <w:t>n</w:t>
      </w:r>
      <w:r w:rsidR="00000000" w:rsidRPr="00033231">
        <w:t>tes ladies</w:t>
      </w:r>
      <w:r>
        <w:t xml:space="preserve">, </w:t>
      </w:r>
      <w:r w:rsidR="00000000" w:rsidRPr="00033231">
        <w:t>qu</w:t>
      </w:r>
      <w:r>
        <w:t>’</w:t>
      </w:r>
      <w:r w:rsidR="00000000" w:rsidRPr="00033231">
        <w:t>il se trouvait un peu timide</w:t>
      </w:r>
      <w:r>
        <w:t xml:space="preserve"> ; </w:t>
      </w:r>
      <w:r w:rsidR="00000000" w:rsidRPr="00033231">
        <w:t>étant lui-même un homme simple</w:t>
      </w:r>
      <w:r>
        <w:t xml:space="preserve">, </w:t>
      </w:r>
      <w:r w:rsidR="00000000" w:rsidRPr="00033231">
        <w:t>simple d</w:t>
      </w:r>
      <w:r>
        <w:t>’</w:t>
      </w:r>
      <w:r w:rsidR="00000000" w:rsidRPr="00033231">
        <w:t>aspect</w:t>
      </w:r>
      <w:r>
        <w:t xml:space="preserve">, </w:t>
      </w:r>
      <w:r w:rsidR="00000000" w:rsidRPr="00033231">
        <w:t>de manières</w:t>
      </w:r>
      <w:r>
        <w:t xml:space="preserve">, </w:t>
      </w:r>
      <w:r w:rsidR="00000000" w:rsidRPr="00033231">
        <w:t>de langage</w:t>
      </w:r>
      <w:r>
        <w:t xml:space="preserve">, </w:t>
      </w:r>
      <w:r w:rsidR="00000000" w:rsidRPr="00033231">
        <w:t>il p</w:t>
      </w:r>
      <w:r w:rsidR="00000000" w:rsidRPr="00033231">
        <w:t>a</w:t>
      </w:r>
      <w:r w:rsidR="00000000" w:rsidRPr="00033231">
        <w:t>raissait craindre leur pétulance</w:t>
      </w:r>
      <w:r>
        <w:t xml:space="preserve">, </w:t>
      </w:r>
      <w:r w:rsidR="00000000" w:rsidRPr="00033231">
        <w:t>leur vivacité</w:t>
      </w:r>
      <w:r>
        <w:t xml:space="preserve">, </w:t>
      </w:r>
      <w:r w:rsidR="00000000" w:rsidRPr="00033231">
        <w:t>leur élégance et leurs grands airs</w:t>
      </w:r>
      <w:r>
        <w:t xml:space="preserve">. </w:t>
      </w:r>
      <w:r w:rsidR="00000000" w:rsidRPr="00033231">
        <w:t xml:space="preserve">Miss Caroline </w:t>
      </w:r>
      <w:proofErr w:type="spellStart"/>
      <w:r w:rsidR="00000000" w:rsidRPr="00033231">
        <w:t>Helstone</w:t>
      </w:r>
      <w:proofErr w:type="spellEnd"/>
      <w:r w:rsidR="00000000" w:rsidRPr="00033231">
        <w:t xml:space="preserve"> n</w:t>
      </w:r>
      <w:r>
        <w:t>’</w:t>
      </w:r>
      <w:r w:rsidR="00000000" w:rsidRPr="00033231">
        <w:t>avait ni pétulance ni grands airs</w:t>
      </w:r>
      <w:r>
        <w:t xml:space="preserve">, </w:t>
      </w:r>
      <w:r w:rsidR="00000000" w:rsidRPr="00033231">
        <w:t xml:space="preserve">et son élégance </w:t>
      </w:r>
      <w:r w:rsidR="00000000" w:rsidRPr="00033231">
        <w:lastRenderedPageBreak/>
        <w:t>native était du genre le plus calme</w:t>
      </w:r>
      <w:r>
        <w:t xml:space="preserve">, </w:t>
      </w:r>
      <w:r w:rsidR="00000000" w:rsidRPr="00033231">
        <w:t>calme comme la beauté de ces fleurs qui se cachent sous les haies</w:t>
      </w:r>
      <w:r>
        <w:t>. M. </w:t>
      </w:r>
      <w:r w:rsidR="00000000" w:rsidRPr="00033231">
        <w:t>Hall était un facile</w:t>
      </w:r>
      <w:r>
        <w:t xml:space="preserve">, </w:t>
      </w:r>
      <w:r w:rsidR="00000000" w:rsidRPr="00033231">
        <w:t>joyeux et agréable causeur</w:t>
      </w:r>
      <w:r>
        <w:t xml:space="preserve"> : </w:t>
      </w:r>
      <w:r w:rsidR="00000000" w:rsidRPr="00033231">
        <w:t>Car</w:t>
      </w:r>
      <w:r w:rsidR="00000000" w:rsidRPr="00033231">
        <w:t>o</w:t>
      </w:r>
      <w:r w:rsidR="00000000" w:rsidRPr="00033231">
        <w:t>line aussi pouvait causer dans le tête-à-tête</w:t>
      </w:r>
      <w:r>
        <w:t xml:space="preserve">. </w:t>
      </w:r>
      <w:r w:rsidR="00000000" w:rsidRPr="00033231">
        <w:t xml:space="preserve">Elle aimait à voir </w:t>
      </w:r>
      <w:r>
        <w:t>M. </w:t>
      </w:r>
      <w:r w:rsidR="00000000" w:rsidRPr="00033231">
        <w:t>Hall</w:t>
      </w:r>
      <w:r>
        <w:t xml:space="preserve">, </w:t>
      </w:r>
      <w:r w:rsidR="00000000" w:rsidRPr="00033231">
        <w:t>dans les réunions</w:t>
      </w:r>
      <w:r>
        <w:t xml:space="preserve">, </w:t>
      </w:r>
      <w:r w:rsidR="00000000" w:rsidRPr="00033231">
        <w:t>prendre un siège à côté d</w:t>
      </w:r>
      <w:r>
        <w:t>’</w:t>
      </w:r>
      <w:r w:rsidR="00000000" w:rsidRPr="00033231">
        <w:t>elle</w:t>
      </w:r>
      <w:r>
        <w:t xml:space="preserve">, </w:t>
      </w:r>
      <w:r w:rsidR="00000000" w:rsidRPr="00033231">
        <w:t>et la préserver ainsi de Pierre-Auguste Malone</w:t>
      </w:r>
      <w:r>
        <w:t xml:space="preserve">, </w:t>
      </w:r>
      <w:r w:rsidR="00000000" w:rsidRPr="00033231">
        <w:t>de Joseph Donne ou de John Sykes</w:t>
      </w:r>
      <w:r>
        <w:t xml:space="preserve"> ; </w:t>
      </w:r>
      <w:r w:rsidR="00000000" w:rsidRPr="00033231">
        <w:t xml:space="preserve">et </w:t>
      </w:r>
      <w:r>
        <w:t>M. </w:t>
      </w:r>
      <w:r w:rsidR="00000000" w:rsidRPr="00033231">
        <w:t>Hall ne manquait jamais de se prévaloir du privilège toutes les fois qu</w:t>
      </w:r>
      <w:r>
        <w:t>’</w:t>
      </w:r>
      <w:r w:rsidR="00000000" w:rsidRPr="00033231">
        <w:t>il le pouvait</w:t>
      </w:r>
      <w:r>
        <w:t xml:space="preserve">. </w:t>
      </w:r>
      <w:r w:rsidR="00000000" w:rsidRPr="00033231">
        <w:t>Une semblable préf</w:t>
      </w:r>
      <w:r w:rsidR="00000000" w:rsidRPr="00033231">
        <w:t>é</w:t>
      </w:r>
      <w:r w:rsidR="00000000" w:rsidRPr="00033231">
        <w:t>rence montrée par un célibataire à une lady non mariée eût a</w:t>
      </w:r>
      <w:r w:rsidR="00000000" w:rsidRPr="00033231">
        <w:t>s</w:t>
      </w:r>
      <w:r w:rsidR="00000000" w:rsidRPr="00033231">
        <w:t>surément</w:t>
      </w:r>
      <w:r>
        <w:t xml:space="preserve">, </w:t>
      </w:r>
      <w:r w:rsidR="00000000" w:rsidRPr="00033231">
        <w:t>dans les cas ordinaires</w:t>
      </w:r>
      <w:r>
        <w:t xml:space="preserve">, </w:t>
      </w:r>
      <w:r w:rsidR="00000000" w:rsidRPr="00033231">
        <w:t>donné lieu à la médisance</w:t>
      </w:r>
      <w:r>
        <w:t xml:space="preserve"> ; </w:t>
      </w:r>
      <w:r w:rsidR="00000000" w:rsidRPr="00033231">
        <w:t>mais Cyrille Hall avait quarante-cinq ans</w:t>
      </w:r>
      <w:r>
        <w:t xml:space="preserve">, </w:t>
      </w:r>
      <w:r w:rsidR="00000000" w:rsidRPr="00033231">
        <w:t>était légèrement chauve</w:t>
      </w:r>
      <w:r>
        <w:t xml:space="preserve">, </w:t>
      </w:r>
      <w:r w:rsidR="00000000" w:rsidRPr="00033231">
        <w:t>commençait à grisonner</w:t>
      </w:r>
      <w:r>
        <w:t xml:space="preserve">, </w:t>
      </w:r>
      <w:r w:rsidR="00000000" w:rsidRPr="00033231">
        <w:t>et jamais personne n</w:t>
      </w:r>
      <w:r>
        <w:t>’</w:t>
      </w:r>
      <w:r w:rsidR="00000000" w:rsidRPr="00033231">
        <w:t>avait dit ou pensé qu</w:t>
      </w:r>
      <w:r>
        <w:t>’</w:t>
      </w:r>
      <w:r w:rsidR="00000000" w:rsidRPr="00033231">
        <w:t xml:space="preserve">il pût se marier avec Caroline </w:t>
      </w:r>
      <w:proofErr w:type="spellStart"/>
      <w:r w:rsidR="00000000" w:rsidRPr="00033231">
        <w:t>Helstone</w:t>
      </w:r>
      <w:proofErr w:type="spellEnd"/>
      <w:r>
        <w:t xml:space="preserve">. </w:t>
      </w:r>
      <w:r w:rsidR="00000000" w:rsidRPr="00033231">
        <w:t>Il ne le pensait pas lui-même</w:t>
      </w:r>
      <w:r>
        <w:t xml:space="preserve"> : </w:t>
      </w:r>
      <w:r w:rsidR="00000000" w:rsidRPr="00033231">
        <w:t>depuis longtemps il avait épousé ses l</w:t>
      </w:r>
      <w:r w:rsidR="00000000" w:rsidRPr="00033231">
        <w:t>i</w:t>
      </w:r>
      <w:r w:rsidR="00000000" w:rsidRPr="00033231">
        <w:t>vres et sa paroisse</w:t>
      </w:r>
      <w:r>
        <w:t xml:space="preserve"> ; </w:t>
      </w:r>
      <w:r w:rsidR="00000000" w:rsidRPr="00033231">
        <w:t>sa bonne sœur Marguerite</w:t>
      </w:r>
      <w:r>
        <w:t xml:space="preserve">, </w:t>
      </w:r>
      <w:r w:rsidR="00000000" w:rsidRPr="00033231">
        <w:t>portant lunettes et savante comme lui</w:t>
      </w:r>
      <w:r>
        <w:t xml:space="preserve">, </w:t>
      </w:r>
      <w:r w:rsidR="00000000" w:rsidRPr="00033231">
        <w:t>le rendait heureux dans sa position de c</w:t>
      </w:r>
      <w:r w:rsidR="00000000" w:rsidRPr="00033231">
        <w:t>é</w:t>
      </w:r>
      <w:r w:rsidR="00000000" w:rsidRPr="00033231">
        <w:t>libataire</w:t>
      </w:r>
      <w:r>
        <w:t xml:space="preserve"> ; </w:t>
      </w:r>
      <w:r w:rsidR="00000000" w:rsidRPr="00033231">
        <w:t>il pensait qu</w:t>
      </w:r>
      <w:r>
        <w:t>’</w:t>
      </w:r>
      <w:r w:rsidR="00000000" w:rsidRPr="00033231">
        <w:t>il était trop tard pour changer</w:t>
      </w:r>
      <w:r>
        <w:t xml:space="preserve">. </w:t>
      </w:r>
      <w:r w:rsidR="00000000" w:rsidRPr="00033231">
        <w:t>En outre</w:t>
      </w:r>
      <w:r>
        <w:t xml:space="preserve">, </w:t>
      </w:r>
      <w:r w:rsidR="00000000" w:rsidRPr="00033231">
        <w:t>il avait connu Caroline lorsqu</w:t>
      </w:r>
      <w:r>
        <w:t>’</w:t>
      </w:r>
      <w:r w:rsidR="00000000" w:rsidRPr="00033231">
        <w:t>elle n</w:t>
      </w:r>
      <w:r>
        <w:t>’</w:t>
      </w:r>
      <w:r w:rsidR="00000000" w:rsidRPr="00033231">
        <w:t>était qu</w:t>
      </w:r>
      <w:r>
        <w:t>’</w:t>
      </w:r>
      <w:r w:rsidR="00000000" w:rsidRPr="00033231">
        <w:t>une charmante p</w:t>
      </w:r>
      <w:r w:rsidR="00000000" w:rsidRPr="00033231">
        <w:t>e</w:t>
      </w:r>
      <w:r w:rsidR="00000000" w:rsidRPr="00033231">
        <w:t>t</w:t>
      </w:r>
      <w:r w:rsidR="00000000" w:rsidRPr="00033231">
        <w:t>i</w:t>
      </w:r>
      <w:r w:rsidR="00000000" w:rsidRPr="00033231">
        <w:t>te fille</w:t>
      </w:r>
      <w:r>
        <w:t xml:space="preserve"> ; </w:t>
      </w:r>
      <w:r w:rsidR="00000000" w:rsidRPr="00033231">
        <w:t>elle s</w:t>
      </w:r>
      <w:r>
        <w:t>’</w:t>
      </w:r>
      <w:r w:rsidR="00000000" w:rsidRPr="00033231">
        <w:t>était assise plusieurs fois sur ses genoux</w:t>
      </w:r>
      <w:r>
        <w:t xml:space="preserve"> ; </w:t>
      </w:r>
      <w:r w:rsidR="00000000" w:rsidRPr="00033231">
        <w:t>il lui avait acheté des joujoux et donné des livres</w:t>
      </w:r>
      <w:r>
        <w:t xml:space="preserve"> ; </w:t>
      </w:r>
      <w:r w:rsidR="00000000" w:rsidRPr="00033231">
        <w:t>il sentait que l</w:t>
      </w:r>
      <w:r>
        <w:t>’</w:t>
      </w:r>
      <w:r w:rsidR="00000000" w:rsidRPr="00033231">
        <w:t>amitié qu</w:t>
      </w:r>
      <w:r>
        <w:t>’</w:t>
      </w:r>
      <w:r w:rsidR="00000000" w:rsidRPr="00033231">
        <w:t>elle avait pour lui était mêlée d</w:t>
      </w:r>
      <w:r>
        <w:t>’</w:t>
      </w:r>
      <w:r w:rsidR="00000000" w:rsidRPr="00033231">
        <w:t>une sorte de respect filial</w:t>
      </w:r>
      <w:r>
        <w:t xml:space="preserve">. </w:t>
      </w:r>
      <w:r w:rsidR="00000000" w:rsidRPr="00033231">
        <w:t>Pour rien au monde il n</w:t>
      </w:r>
      <w:r>
        <w:t>’</w:t>
      </w:r>
      <w:r w:rsidR="00000000" w:rsidRPr="00033231">
        <w:t>eût voulu essayer de donner une autre couleur aux sentiments de cette jeune fille</w:t>
      </w:r>
      <w:r>
        <w:t xml:space="preserve">, </w:t>
      </w:r>
      <w:r w:rsidR="00000000" w:rsidRPr="00033231">
        <w:t>et son âme s</w:t>
      </w:r>
      <w:r w:rsidR="00000000" w:rsidRPr="00033231">
        <w:t>e</w:t>
      </w:r>
      <w:r w:rsidR="00000000" w:rsidRPr="00033231">
        <w:t>reine pouvait servir de miroir à une charmante image</w:t>
      </w:r>
      <w:r>
        <w:t xml:space="preserve">, </w:t>
      </w:r>
      <w:r w:rsidR="00000000" w:rsidRPr="00033231">
        <w:t>sans se sentir troublée par la réflexion</w:t>
      </w:r>
      <w:r>
        <w:t>.</w:t>
      </w:r>
    </w:p>
    <w:p w14:paraId="2A3894CA" w14:textId="77777777" w:rsidR="004F69D6" w:rsidRDefault="00000000" w:rsidP="0021796F">
      <w:r w:rsidRPr="00033231">
        <w:t xml:space="preserve">Lorsque miss </w:t>
      </w:r>
      <w:proofErr w:type="spellStart"/>
      <w:r w:rsidRPr="00033231">
        <w:t>Ainley</w:t>
      </w:r>
      <w:proofErr w:type="spellEnd"/>
      <w:r w:rsidRPr="00033231">
        <w:t xml:space="preserve"> arriva</w:t>
      </w:r>
      <w:r w:rsidR="004F69D6">
        <w:t xml:space="preserve">, </w:t>
      </w:r>
      <w:r w:rsidRPr="00033231">
        <w:t>elle fut accueillie affablement par tout le monde</w:t>
      </w:r>
      <w:r w:rsidR="004F69D6">
        <w:t xml:space="preserve">. </w:t>
      </w:r>
      <w:proofErr w:type="spellStart"/>
      <w:r w:rsidRPr="00033231">
        <w:t>Mistress</w:t>
      </w:r>
      <w:proofErr w:type="spellEnd"/>
      <w:r w:rsidRPr="00033231">
        <w:t xml:space="preserve"> </w:t>
      </w:r>
      <w:proofErr w:type="spellStart"/>
      <w:r w:rsidRPr="00033231">
        <w:t>Pryor</w:t>
      </w:r>
      <w:proofErr w:type="spellEnd"/>
      <w:r w:rsidRPr="00033231">
        <w:t xml:space="preserve"> et Marguerite Hall lui firent une place sur le sofa au milieu d</w:t>
      </w:r>
      <w:r w:rsidR="004F69D6">
        <w:t>’</w:t>
      </w:r>
      <w:r w:rsidRPr="00033231">
        <w:t>elles</w:t>
      </w:r>
      <w:r w:rsidR="004F69D6">
        <w:t xml:space="preserve">, </w:t>
      </w:r>
      <w:r w:rsidRPr="00033231">
        <w:t>et</w:t>
      </w:r>
      <w:r w:rsidR="004F69D6">
        <w:t xml:space="preserve">, </w:t>
      </w:r>
      <w:r w:rsidRPr="00033231">
        <w:t>lorsqu</w:t>
      </w:r>
      <w:r w:rsidR="004F69D6">
        <w:t>’</w:t>
      </w:r>
      <w:r w:rsidRPr="00033231">
        <w:t>elles furent a</w:t>
      </w:r>
      <w:r w:rsidRPr="00033231">
        <w:t>s</w:t>
      </w:r>
      <w:r w:rsidRPr="00033231">
        <w:t>sises toutes trois</w:t>
      </w:r>
      <w:r w:rsidR="004F69D6">
        <w:t xml:space="preserve">, </w:t>
      </w:r>
      <w:r w:rsidRPr="00033231">
        <w:t>elles formèrent un trio qui eût prêté à rire à de joyeux étourdis</w:t>
      </w:r>
      <w:r w:rsidR="004F69D6">
        <w:t xml:space="preserve"> (</w:t>
      </w:r>
      <w:r w:rsidRPr="00033231">
        <w:t>une veuve d</w:t>
      </w:r>
      <w:r w:rsidR="004F69D6">
        <w:t>’</w:t>
      </w:r>
      <w:r w:rsidRPr="00033231">
        <w:t>un âge mûr et deux vieilles filles à lunettes</w:t>
      </w:r>
      <w:r w:rsidR="004F69D6">
        <w:t xml:space="preserve">), </w:t>
      </w:r>
      <w:r w:rsidRPr="00033231">
        <w:t>mais qui n</w:t>
      </w:r>
      <w:r w:rsidR="004F69D6">
        <w:t>’</w:t>
      </w:r>
      <w:r w:rsidRPr="00033231">
        <w:t>en avait pas moins sa valeur</w:t>
      </w:r>
      <w:r w:rsidR="004F69D6">
        <w:t xml:space="preserve">, </w:t>
      </w:r>
      <w:r w:rsidRPr="00033231">
        <w:t>ainsi que le pouvaient attester les pauvres et les malheureux</w:t>
      </w:r>
      <w:r w:rsidR="004F69D6">
        <w:t>.</w:t>
      </w:r>
    </w:p>
    <w:p w14:paraId="3782B975" w14:textId="77777777" w:rsidR="004F69D6" w:rsidRDefault="00000000" w:rsidP="0021796F">
      <w:r w:rsidRPr="00033231">
        <w:lastRenderedPageBreak/>
        <w:t>Shirley exposa l</w:t>
      </w:r>
      <w:r w:rsidR="004F69D6">
        <w:t>’</w:t>
      </w:r>
      <w:r w:rsidRPr="00033231">
        <w:t>affaire et développa le plan</w:t>
      </w:r>
      <w:r w:rsidR="004F69D6">
        <w:t>.</w:t>
      </w:r>
    </w:p>
    <w:p w14:paraId="171E7A30" w14:textId="781B74AA" w:rsidR="004F69D6" w:rsidRDefault="004F69D6" w:rsidP="0021796F">
      <w:r>
        <w:t>« </w:t>
      </w:r>
      <w:r w:rsidR="00000000" w:rsidRPr="00033231">
        <w:t>Je connais la main qui l</w:t>
      </w:r>
      <w:r>
        <w:t>’</w:t>
      </w:r>
      <w:r w:rsidR="00000000" w:rsidRPr="00033231">
        <w:t>a tracé</w:t>
      </w:r>
      <w:r>
        <w:t>, »</w:t>
      </w:r>
      <w:r w:rsidR="00000000" w:rsidRPr="00033231">
        <w:t xml:space="preserve"> dit </w:t>
      </w:r>
      <w:r>
        <w:t>M. </w:t>
      </w:r>
      <w:r w:rsidR="00000000" w:rsidRPr="00033231">
        <w:t>Hall</w:t>
      </w:r>
      <w:r>
        <w:t xml:space="preserve">, </w:t>
      </w:r>
      <w:r w:rsidR="00000000" w:rsidRPr="00033231">
        <w:t>jetant un coup d</w:t>
      </w:r>
      <w:r>
        <w:t>’</w:t>
      </w:r>
      <w:r w:rsidR="00000000" w:rsidRPr="00033231">
        <w:t xml:space="preserve">œil à miss </w:t>
      </w:r>
      <w:proofErr w:type="spellStart"/>
      <w:r w:rsidR="00000000" w:rsidRPr="00033231">
        <w:t>Ainley</w:t>
      </w:r>
      <w:proofErr w:type="spellEnd"/>
      <w:r w:rsidR="00000000" w:rsidRPr="00033231">
        <w:t xml:space="preserve"> et souriant bénignement</w:t>
      </w:r>
      <w:r>
        <w:t xml:space="preserve"> : </w:t>
      </w:r>
      <w:r w:rsidR="00000000" w:rsidRPr="00033231">
        <w:t>son approb</w:t>
      </w:r>
      <w:r w:rsidR="00000000" w:rsidRPr="00033231">
        <w:t>a</w:t>
      </w:r>
      <w:r w:rsidR="00000000" w:rsidRPr="00033231">
        <w:t>tion était gagnée</w:t>
      </w:r>
      <w:r>
        <w:t xml:space="preserve">. </w:t>
      </w:r>
      <w:proofErr w:type="spellStart"/>
      <w:r w:rsidR="00000000" w:rsidRPr="00033231">
        <w:t>Boultby</w:t>
      </w:r>
      <w:proofErr w:type="spellEnd"/>
      <w:r w:rsidR="00000000" w:rsidRPr="00033231">
        <w:t xml:space="preserve"> écouta et délibéra le front baissé et la lèvre inférieure avancée</w:t>
      </w:r>
      <w:r>
        <w:t xml:space="preserve"> : </w:t>
      </w:r>
      <w:r w:rsidR="00000000" w:rsidRPr="00033231">
        <w:t>la chose lui paraissait trop importante pour qu</w:t>
      </w:r>
      <w:r>
        <w:t>’</w:t>
      </w:r>
      <w:r w:rsidR="00000000" w:rsidRPr="00033231">
        <w:t>il donnât son consentement à la légère</w:t>
      </w:r>
      <w:r>
        <w:t xml:space="preserve">. </w:t>
      </w:r>
      <w:proofErr w:type="spellStart"/>
      <w:r w:rsidR="00000000" w:rsidRPr="00033231">
        <w:t>Helstone</w:t>
      </w:r>
      <w:proofErr w:type="spellEnd"/>
      <w:r w:rsidR="00000000" w:rsidRPr="00033231">
        <w:t xml:space="preserve"> rega</w:t>
      </w:r>
      <w:r w:rsidR="00000000" w:rsidRPr="00033231">
        <w:t>r</w:t>
      </w:r>
      <w:r w:rsidR="00000000" w:rsidRPr="00033231">
        <w:t>da autour de lui d</w:t>
      </w:r>
      <w:r>
        <w:t>’</w:t>
      </w:r>
      <w:r w:rsidR="00000000" w:rsidRPr="00033231">
        <w:t>un air éveillé et soupçonneux</w:t>
      </w:r>
      <w:r>
        <w:t xml:space="preserve">, </w:t>
      </w:r>
      <w:r w:rsidR="00000000" w:rsidRPr="00033231">
        <w:t>comme s</w:t>
      </w:r>
      <w:r>
        <w:t>’</w:t>
      </w:r>
      <w:r w:rsidR="00000000" w:rsidRPr="00033231">
        <w:t>il eût craint que quelque artifice féminin ne fût à l</w:t>
      </w:r>
      <w:r>
        <w:t>’</w:t>
      </w:r>
      <w:r w:rsidR="00000000" w:rsidRPr="00033231">
        <w:t>œuvre</w:t>
      </w:r>
      <w:r>
        <w:t xml:space="preserve">, </w:t>
      </w:r>
      <w:r w:rsidR="00000000" w:rsidRPr="00033231">
        <w:t>et que que</w:t>
      </w:r>
      <w:r w:rsidR="00000000" w:rsidRPr="00033231">
        <w:t>l</w:t>
      </w:r>
      <w:r w:rsidR="00000000" w:rsidRPr="00033231">
        <w:t>que personnage en jupons n</w:t>
      </w:r>
      <w:r>
        <w:t>’</w:t>
      </w:r>
      <w:r w:rsidR="00000000" w:rsidRPr="00033231">
        <w:t>essayât</w:t>
      </w:r>
      <w:r>
        <w:t xml:space="preserve">, </w:t>
      </w:r>
      <w:r w:rsidR="00000000" w:rsidRPr="00033231">
        <w:t>en dessous main</w:t>
      </w:r>
      <w:r>
        <w:t xml:space="preserve">, </w:t>
      </w:r>
      <w:r w:rsidR="00000000" w:rsidRPr="00033231">
        <w:t>d</w:t>
      </w:r>
      <w:r>
        <w:t>’</w:t>
      </w:r>
      <w:r w:rsidR="00000000" w:rsidRPr="00033231">
        <w:t>acquérir une trop grande importance</w:t>
      </w:r>
      <w:r>
        <w:t>.</w:t>
      </w:r>
    </w:p>
    <w:p w14:paraId="11F3E42D" w14:textId="77777777" w:rsidR="004F69D6" w:rsidRDefault="00000000" w:rsidP="0021796F">
      <w:r w:rsidRPr="00033231">
        <w:t>Shirley saisit et comprit l</w:t>
      </w:r>
      <w:r w:rsidR="004F69D6">
        <w:t>’</w:t>
      </w:r>
      <w:r w:rsidRPr="00033231">
        <w:t>expression de son regard</w:t>
      </w:r>
      <w:r w:rsidR="004F69D6">
        <w:t>.</w:t>
      </w:r>
    </w:p>
    <w:p w14:paraId="77F41E51" w14:textId="074234E5" w:rsidR="00000000" w:rsidRPr="00033231" w:rsidRDefault="004F69D6" w:rsidP="0021796F">
      <w:r>
        <w:t>« </w:t>
      </w:r>
      <w:r w:rsidR="00000000" w:rsidRPr="00033231">
        <w:t>Le projet n</w:t>
      </w:r>
      <w:r>
        <w:t>’</w:t>
      </w:r>
      <w:r w:rsidR="00000000" w:rsidRPr="00033231">
        <w:t>est rien</w:t>
      </w:r>
      <w:r>
        <w:t xml:space="preserve">, </w:t>
      </w:r>
      <w:r w:rsidR="00000000" w:rsidRPr="00033231">
        <w:t>dit-elle nonchalamment</w:t>
      </w:r>
      <w:r>
        <w:t xml:space="preserve"> ; </w:t>
      </w:r>
      <w:r w:rsidR="00000000" w:rsidRPr="00033231">
        <w:t>c</w:t>
      </w:r>
      <w:r>
        <w:t>’</w:t>
      </w:r>
      <w:r w:rsidR="00000000" w:rsidRPr="00033231">
        <w:t>est se</w:t>
      </w:r>
      <w:r w:rsidR="00000000" w:rsidRPr="00033231">
        <w:t>u</w:t>
      </w:r>
      <w:r w:rsidR="00000000" w:rsidRPr="00033231">
        <w:t>lement un canevas</w:t>
      </w:r>
      <w:r>
        <w:t xml:space="preserve">, </w:t>
      </w:r>
      <w:r w:rsidR="00000000" w:rsidRPr="00033231">
        <w:t>une simple suggestion</w:t>
      </w:r>
      <w:r>
        <w:t xml:space="preserve">. </w:t>
      </w:r>
      <w:r w:rsidR="00000000" w:rsidRPr="00033231">
        <w:t>Vous êtes priés</w:t>
      </w:r>
      <w:r>
        <w:t xml:space="preserve">, </w:t>
      </w:r>
      <w:r w:rsidR="00000000" w:rsidRPr="00033231">
        <w:t>messieurs</w:t>
      </w:r>
      <w:r>
        <w:t xml:space="preserve">, </w:t>
      </w:r>
      <w:r w:rsidR="00000000" w:rsidRPr="00033231">
        <w:t>de faire vous-mêmes un règlement</w:t>
      </w:r>
      <w:r>
        <w:t>. »</w:t>
      </w:r>
    </w:p>
    <w:p w14:paraId="1730A8B3" w14:textId="77777777" w:rsidR="004F69D6" w:rsidRDefault="00000000" w:rsidP="0021796F">
      <w:r w:rsidRPr="00033231">
        <w:t>Et elle s</w:t>
      </w:r>
      <w:r w:rsidR="004F69D6">
        <w:t>’</w:t>
      </w:r>
      <w:r w:rsidRPr="00033231">
        <w:t>en fut aussitôt chercher le pupitre à écrire</w:t>
      </w:r>
      <w:r w:rsidR="004F69D6">
        <w:t xml:space="preserve">, </w:t>
      </w:r>
      <w:r w:rsidRPr="00033231">
        <w:t>se so</w:t>
      </w:r>
      <w:r w:rsidRPr="00033231">
        <w:t>u</w:t>
      </w:r>
      <w:r w:rsidRPr="00033231">
        <w:t>riant malicieusement à elle-même en se penchant sur la table où il se trouvait</w:t>
      </w:r>
      <w:r w:rsidR="004F69D6">
        <w:t xml:space="preserve"> ; </w:t>
      </w:r>
      <w:r w:rsidRPr="00033231">
        <w:t>elle en tira une feuille de papier</w:t>
      </w:r>
      <w:r w:rsidR="004F69D6">
        <w:t xml:space="preserve">, </w:t>
      </w:r>
      <w:r w:rsidRPr="00033231">
        <w:t>une plume ne</w:t>
      </w:r>
      <w:r w:rsidRPr="00033231">
        <w:t>u</w:t>
      </w:r>
      <w:r w:rsidRPr="00033231">
        <w:t>ve</w:t>
      </w:r>
      <w:r w:rsidR="004F69D6">
        <w:t xml:space="preserve">, </w:t>
      </w:r>
      <w:r w:rsidRPr="00033231">
        <w:t>approcha de la table une chaise à bras</w:t>
      </w:r>
      <w:r w:rsidR="004F69D6">
        <w:t xml:space="preserve">, </w:t>
      </w:r>
      <w:r w:rsidRPr="00033231">
        <w:t xml:space="preserve">et présentant sa main à </w:t>
      </w:r>
      <w:proofErr w:type="spellStart"/>
      <w:r w:rsidRPr="00033231">
        <w:t>Helstone</w:t>
      </w:r>
      <w:proofErr w:type="spellEnd"/>
      <w:r w:rsidR="004F69D6">
        <w:t xml:space="preserve">, </w:t>
      </w:r>
      <w:r w:rsidRPr="00033231">
        <w:t>lui demanda la permission de l</w:t>
      </w:r>
      <w:r w:rsidR="004F69D6">
        <w:t>’</w:t>
      </w:r>
      <w:r w:rsidRPr="00033231">
        <w:t>y installer</w:t>
      </w:r>
      <w:r w:rsidR="004F69D6">
        <w:t xml:space="preserve">. </w:t>
      </w:r>
      <w:r w:rsidRPr="00033231">
        <w:t>Pendant une minute il fit quelques difficultés</w:t>
      </w:r>
      <w:r w:rsidR="004F69D6">
        <w:t xml:space="preserve">, </w:t>
      </w:r>
      <w:r w:rsidRPr="00033231">
        <w:t>et plissa d</w:t>
      </w:r>
      <w:r w:rsidR="004F69D6">
        <w:t>’</w:t>
      </w:r>
      <w:r w:rsidRPr="00033231">
        <w:t>une f</w:t>
      </w:r>
      <w:r w:rsidRPr="00033231">
        <w:t>a</w:t>
      </w:r>
      <w:r w:rsidRPr="00033231">
        <w:t>çon étrange son front bronzé</w:t>
      </w:r>
      <w:r w:rsidR="004F69D6">
        <w:t xml:space="preserve">. </w:t>
      </w:r>
      <w:r w:rsidRPr="00033231">
        <w:t>À la fin il murmura</w:t>
      </w:r>
      <w:r w:rsidR="004F69D6">
        <w:t> :</w:t>
      </w:r>
    </w:p>
    <w:p w14:paraId="503F952A" w14:textId="77777777" w:rsidR="004F69D6" w:rsidRDefault="004F69D6" w:rsidP="0021796F">
      <w:r>
        <w:t>« </w:t>
      </w:r>
      <w:r w:rsidR="00000000" w:rsidRPr="00033231">
        <w:t>Bien</w:t>
      </w:r>
      <w:r>
        <w:t xml:space="preserve"> ; </w:t>
      </w:r>
      <w:r w:rsidR="00000000" w:rsidRPr="00033231">
        <w:t>vous n</w:t>
      </w:r>
      <w:r>
        <w:t>’</w:t>
      </w:r>
      <w:r w:rsidR="00000000" w:rsidRPr="00033231">
        <w:t>êtes ni ma femme ni ma fille</w:t>
      </w:r>
      <w:r>
        <w:t xml:space="preserve">, </w:t>
      </w:r>
      <w:r w:rsidR="00000000" w:rsidRPr="00033231">
        <w:t>et je me lai</w:t>
      </w:r>
      <w:r w:rsidR="00000000" w:rsidRPr="00033231">
        <w:t>s</w:t>
      </w:r>
      <w:r w:rsidR="00000000" w:rsidRPr="00033231">
        <w:t>serai faire pour cette fois</w:t>
      </w:r>
      <w:r>
        <w:t xml:space="preserve"> ; </w:t>
      </w:r>
      <w:r w:rsidR="00000000" w:rsidRPr="00033231">
        <w:t>mais faites-y attention</w:t>
      </w:r>
      <w:r>
        <w:t xml:space="preserve">, </w:t>
      </w:r>
      <w:r w:rsidR="00000000" w:rsidRPr="00033231">
        <w:t>je sais que vous me mettez dedans</w:t>
      </w:r>
      <w:r>
        <w:t xml:space="preserve"> : </w:t>
      </w:r>
      <w:r w:rsidR="00000000" w:rsidRPr="00033231">
        <w:t>vos petites manœuvres féminines ne m</w:t>
      </w:r>
      <w:r>
        <w:t>’</w:t>
      </w:r>
      <w:r w:rsidR="00000000" w:rsidRPr="00033231">
        <w:t>aveuglent point</w:t>
      </w:r>
      <w:r>
        <w:t>.</w:t>
      </w:r>
    </w:p>
    <w:p w14:paraId="66689CBA" w14:textId="40C492C6" w:rsidR="00000000" w:rsidRPr="00033231" w:rsidRDefault="004F69D6" w:rsidP="0021796F">
      <w:r>
        <w:t>— </w:t>
      </w:r>
      <w:r w:rsidR="00000000" w:rsidRPr="00033231">
        <w:t>Oh</w:t>
      </w:r>
      <w:r>
        <w:t xml:space="preserve"> ! </w:t>
      </w:r>
      <w:r w:rsidR="00000000" w:rsidRPr="00033231">
        <w:t>dit Shirley</w:t>
      </w:r>
      <w:r>
        <w:t xml:space="preserve">, </w:t>
      </w:r>
      <w:r w:rsidR="00000000" w:rsidRPr="00033231">
        <w:t>plongeant la plume dans l</w:t>
      </w:r>
      <w:r>
        <w:t>’</w:t>
      </w:r>
      <w:r w:rsidR="00000000" w:rsidRPr="00033231">
        <w:t>encre et la lui mettant dans la main</w:t>
      </w:r>
      <w:r>
        <w:t xml:space="preserve">, </w:t>
      </w:r>
      <w:r w:rsidR="00000000" w:rsidRPr="00033231">
        <w:t>vous devez me regarder aujourd</w:t>
      </w:r>
      <w:r>
        <w:t>’</w:t>
      </w:r>
      <w:r w:rsidR="00000000" w:rsidRPr="00033231">
        <w:t xml:space="preserve">hui comme le capitaine </w:t>
      </w:r>
      <w:proofErr w:type="spellStart"/>
      <w:r w:rsidR="00000000" w:rsidRPr="00033231">
        <w:t>Keeldar</w:t>
      </w:r>
      <w:proofErr w:type="spellEnd"/>
      <w:r>
        <w:t xml:space="preserve">. </w:t>
      </w:r>
      <w:r w:rsidR="00000000" w:rsidRPr="00033231">
        <w:t>Ceci est tout à fait une affaire de gentleman</w:t>
      </w:r>
      <w:r>
        <w:t xml:space="preserve">, </w:t>
      </w:r>
      <w:r w:rsidR="00000000" w:rsidRPr="00033231">
        <w:t>la vôtre et la mienne</w:t>
      </w:r>
      <w:r>
        <w:t xml:space="preserve">, </w:t>
      </w:r>
      <w:r w:rsidR="00000000" w:rsidRPr="00033231">
        <w:t>docteur</w:t>
      </w:r>
      <w:r>
        <w:t xml:space="preserve">. </w:t>
      </w:r>
      <w:r w:rsidR="00000000" w:rsidRPr="00033231">
        <w:t xml:space="preserve">Les ladies que voilà </w:t>
      </w:r>
      <w:r w:rsidR="00000000" w:rsidRPr="00033231">
        <w:lastRenderedPageBreak/>
        <w:t>sont seulement destinées à être nos aides de camp</w:t>
      </w:r>
      <w:r>
        <w:t xml:space="preserve">, </w:t>
      </w:r>
      <w:r w:rsidR="00000000" w:rsidRPr="00033231">
        <w:t>et elles pa</w:t>
      </w:r>
      <w:r w:rsidR="00000000" w:rsidRPr="00033231">
        <w:t>r</w:t>
      </w:r>
      <w:r w:rsidR="00000000" w:rsidRPr="00033231">
        <w:t>lent à leurs risques et périls</w:t>
      </w:r>
      <w:r>
        <w:t xml:space="preserve">, </w:t>
      </w:r>
      <w:r w:rsidR="00000000" w:rsidRPr="00033231">
        <w:t>jusqu</w:t>
      </w:r>
      <w:r>
        <w:t>’</w:t>
      </w:r>
      <w:r w:rsidR="00000000" w:rsidRPr="00033231">
        <w:t>à ce que nous ayons réglé toute cette affaire</w:t>
      </w:r>
      <w:r>
        <w:t>. »</w:t>
      </w:r>
    </w:p>
    <w:p w14:paraId="65A9A7AD" w14:textId="4A541AAC" w:rsidR="004F69D6" w:rsidRDefault="00000000" w:rsidP="0021796F">
      <w:r w:rsidRPr="00033231">
        <w:t>Souriant d</w:t>
      </w:r>
      <w:r w:rsidR="004F69D6">
        <w:t>’</w:t>
      </w:r>
      <w:r w:rsidRPr="00033231">
        <w:t>une façon qui ressemblait fort à une grimace</w:t>
      </w:r>
      <w:r w:rsidR="004F69D6">
        <w:t>, M. </w:t>
      </w:r>
      <w:proofErr w:type="spellStart"/>
      <w:r w:rsidRPr="00033231">
        <w:t>Helstone</w:t>
      </w:r>
      <w:proofErr w:type="spellEnd"/>
      <w:r w:rsidRPr="00033231">
        <w:t xml:space="preserve"> se mit à écrire</w:t>
      </w:r>
      <w:r w:rsidR="004F69D6">
        <w:t xml:space="preserve">. </w:t>
      </w:r>
      <w:r w:rsidRPr="00033231">
        <w:t>Il s</w:t>
      </w:r>
      <w:r w:rsidR="004F69D6">
        <w:t>’</w:t>
      </w:r>
      <w:r w:rsidRPr="00033231">
        <w:t>interrompit bientôt pour adre</w:t>
      </w:r>
      <w:r w:rsidRPr="00033231">
        <w:t>s</w:t>
      </w:r>
      <w:r w:rsidRPr="00033231">
        <w:t>ser des questions et consulter ses collègues</w:t>
      </w:r>
      <w:r w:rsidR="004F69D6">
        <w:t xml:space="preserve">, </w:t>
      </w:r>
      <w:r w:rsidRPr="00033231">
        <w:t>tantôt levant un œil dédaigneux sur les têtes bouclées des deux jeunes filles et sur les têtes graves des vieilles ladies</w:t>
      </w:r>
      <w:r w:rsidR="004F69D6">
        <w:t xml:space="preserve">, </w:t>
      </w:r>
      <w:r w:rsidRPr="00033231">
        <w:t>tantôt regardant les lunettes et les têtes grises des deux autres prêtres</w:t>
      </w:r>
      <w:r w:rsidR="004F69D6">
        <w:t xml:space="preserve">. </w:t>
      </w:r>
      <w:r w:rsidRPr="00033231">
        <w:t>Dans la discussion qui suivit</w:t>
      </w:r>
      <w:r w:rsidR="004F69D6">
        <w:t xml:space="preserve">, </w:t>
      </w:r>
      <w:r w:rsidRPr="00033231">
        <w:t>les trois recteurs montrèrent</w:t>
      </w:r>
      <w:r w:rsidR="004F69D6">
        <w:t xml:space="preserve">, </w:t>
      </w:r>
      <w:r w:rsidRPr="00033231">
        <w:t>à leur grand honneur</w:t>
      </w:r>
      <w:r w:rsidR="004F69D6">
        <w:t xml:space="preserve">, </w:t>
      </w:r>
      <w:r w:rsidRPr="00033231">
        <w:t>une connaissance approfondie de la condition des pauvres de leur paroisse</w:t>
      </w:r>
      <w:r w:rsidR="004F69D6">
        <w:t xml:space="preserve">, </w:t>
      </w:r>
      <w:r w:rsidRPr="00033231">
        <w:t>et même une expérience minutieuse des besoins ind</w:t>
      </w:r>
      <w:r w:rsidRPr="00033231">
        <w:t>i</w:t>
      </w:r>
      <w:r w:rsidRPr="00033231">
        <w:t>viduels de chacun</w:t>
      </w:r>
      <w:r w:rsidR="004F69D6">
        <w:t xml:space="preserve">. </w:t>
      </w:r>
      <w:r w:rsidRPr="00033231">
        <w:t>Chaque recteur savait où le besoin de vêt</w:t>
      </w:r>
      <w:r w:rsidRPr="00033231">
        <w:t>e</w:t>
      </w:r>
      <w:r w:rsidRPr="00033231">
        <w:t>ments se faisait sentir</w:t>
      </w:r>
      <w:r w:rsidR="004F69D6">
        <w:t xml:space="preserve">, </w:t>
      </w:r>
      <w:r w:rsidRPr="00033231">
        <w:t>où la nourriture était la plus urgente</w:t>
      </w:r>
      <w:r w:rsidR="004F69D6">
        <w:t xml:space="preserve">, </w:t>
      </w:r>
      <w:r w:rsidRPr="00033231">
        <w:t>où un secours d</w:t>
      </w:r>
      <w:r w:rsidR="004F69D6">
        <w:t>’</w:t>
      </w:r>
      <w:r w:rsidRPr="00033231">
        <w:t>argent pouvait être accordé le plus judicieusement et sans crainte d</w:t>
      </w:r>
      <w:r w:rsidR="004F69D6">
        <w:t>’</w:t>
      </w:r>
      <w:r w:rsidRPr="00033231">
        <w:t>abus</w:t>
      </w:r>
      <w:r w:rsidR="004F69D6">
        <w:t xml:space="preserve">. </w:t>
      </w:r>
      <w:r w:rsidRPr="00033231">
        <w:t>Toutes les fois que la mémoire venait à leur faire défaut</w:t>
      </w:r>
      <w:r w:rsidR="004F69D6">
        <w:t xml:space="preserve">, </w:t>
      </w:r>
      <w:r w:rsidRPr="00033231">
        <w:t xml:space="preserve">miss </w:t>
      </w:r>
      <w:proofErr w:type="spellStart"/>
      <w:r w:rsidRPr="00033231">
        <w:t>Ainley</w:t>
      </w:r>
      <w:proofErr w:type="spellEnd"/>
      <w:r w:rsidRPr="00033231">
        <w:t xml:space="preserve"> ou miss Hall</w:t>
      </w:r>
      <w:r w:rsidR="004F69D6">
        <w:t xml:space="preserve">, </w:t>
      </w:r>
      <w:r w:rsidRPr="00033231">
        <w:t>si elles en étaient priées</w:t>
      </w:r>
      <w:r w:rsidR="004F69D6">
        <w:t xml:space="preserve">, </w:t>
      </w:r>
      <w:r w:rsidRPr="00033231">
        <w:t>leur venaient immédiatement en aide</w:t>
      </w:r>
      <w:r w:rsidR="004F69D6">
        <w:t xml:space="preserve"> : </w:t>
      </w:r>
      <w:r w:rsidRPr="00033231">
        <w:t>mais ni l</w:t>
      </w:r>
      <w:r w:rsidR="004F69D6">
        <w:t>’</w:t>
      </w:r>
      <w:r w:rsidRPr="00033231">
        <w:t>une ni l</w:t>
      </w:r>
      <w:r w:rsidR="004F69D6">
        <w:t>’</w:t>
      </w:r>
      <w:r w:rsidRPr="00033231">
        <w:t>autre ne parlait sans y être invitée</w:t>
      </w:r>
      <w:r w:rsidR="004F69D6">
        <w:t xml:space="preserve">, </w:t>
      </w:r>
      <w:r w:rsidRPr="00033231">
        <w:t>ni l</w:t>
      </w:r>
      <w:r w:rsidR="004F69D6">
        <w:t>’</w:t>
      </w:r>
      <w:r w:rsidRPr="00033231">
        <w:t>une ni l</w:t>
      </w:r>
      <w:r w:rsidR="004F69D6">
        <w:t>’</w:t>
      </w:r>
      <w:r w:rsidRPr="00033231">
        <w:t>autre ne tenait à se mettre en avant</w:t>
      </w:r>
      <w:r w:rsidR="004F69D6">
        <w:t xml:space="preserve"> ; </w:t>
      </w:r>
      <w:r w:rsidRPr="00033231">
        <w:t>elles n</w:t>
      </w:r>
      <w:r w:rsidR="004F69D6">
        <w:t>’</w:t>
      </w:r>
      <w:r w:rsidRPr="00033231">
        <w:t>avaient toutes deux que le désir si</w:t>
      </w:r>
      <w:r w:rsidRPr="00033231">
        <w:t>n</w:t>
      </w:r>
      <w:r w:rsidRPr="00033231">
        <w:t>cère de se rendre utiles</w:t>
      </w:r>
      <w:r w:rsidR="004F69D6">
        <w:t xml:space="preserve">, </w:t>
      </w:r>
      <w:r w:rsidRPr="00033231">
        <w:t>et</w:t>
      </w:r>
      <w:r w:rsidR="004F69D6">
        <w:t xml:space="preserve">, </w:t>
      </w:r>
      <w:r w:rsidRPr="00033231">
        <w:t>le clergé voulant bien le leur perme</w:t>
      </w:r>
      <w:r w:rsidRPr="00033231">
        <w:t>t</w:t>
      </w:r>
      <w:r w:rsidRPr="00033231">
        <w:t>tre</w:t>
      </w:r>
      <w:r w:rsidR="004F69D6">
        <w:t xml:space="preserve">, </w:t>
      </w:r>
      <w:r w:rsidRPr="00033231">
        <w:t>elles acceptaient le bienfait avec reconnaissance</w:t>
      </w:r>
      <w:r w:rsidR="004F69D6">
        <w:t>.</w:t>
      </w:r>
    </w:p>
    <w:p w14:paraId="676D8418" w14:textId="77777777" w:rsidR="004F69D6" w:rsidRDefault="00000000" w:rsidP="0021796F">
      <w:r w:rsidRPr="00033231">
        <w:t>Shirley se tenait debout derrière les recteurs</w:t>
      </w:r>
      <w:r w:rsidR="004F69D6">
        <w:t xml:space="preserve">, </w:t>
      </w:r>
      <w:r w:rsidRPr="00033231">
        <w:t>s</w:t>
      </w:r>
      <w:r w:rsidR="004F69D6">
        <w:t>’</w:t>
      </w:r>
      <w:r w:rsidRPr="00033231">
        <w:t>appuyant de temps à autre sur leurs épaules pour jeter les yeux sur les art</w:t>
      </w:r>
      <w:r w:rsidRPr="00033231">
        <w:t>i</w:t>
      </w:r>
      <w:r w:rsidRPr="00033231">
        <w:t>cles du règlement</w:t>
      </w:r>
      <w:r w:rsidR="004F69D6">
        <w:t xml:space="preserve">, </w:t>
      </w:r>
      <w:r w:rsidRPr="00033231">
        <w:t>prêtant une oreille attentive à tout ce qui se disait</w:t>
      </w:r>
      <w:r w:rsidR="004F69D6">
        <w:t xml:space="preserve">, </w:t>
      </w:r>
      <w:r w:rsidRPr="00033231">
        <w:t>et par intervalles se permettant encore son étrange so</w:t>
      </w:r>
      <w:r w:rsidRPr="00033231">
        <w:t>u</w:t>
      </w:r>
      <w:r w:rsidRPr="00033231">
        <w:t>r</w:t>
      </w:r>
      <w:r w:rsidRPr="00033231">
        <w:t>i</w:t>
      </w:r>
      <w:r w:rsidRPr="00033231">
        <w:t>re</w:t>
      </w:r>
      <w:r w:rsidR="004F69D6">
        <w:t xml:space="preserve">, </w:t>
      </w:r>
      <w:r w:rsidRPr="00033231">
        <w:t>sourire qui n</w:t>
      </w:r>
      <w:r w:rsidR="004F69D6">
        <w:t>’</w:t>
      </w:r>
      <w:r w:rsidRPr="00033231">
        <w:t>avait rien de méchant</w:t>
      </w:r>
      <w:r w:rsidR="004F69D6">
        <w:t xml:space="preserve">, </w:t>
      </w:r>
      <w:r w:rsidRPr="00033231">
        <w:t>mais qui était signific</w:t>
      </w:r>
      <w:r w:rsidRPr="00033231">
        <w:t>a</w:t>
      </w:r>
      <w:r w:rsidRPr="00033231">
        <w:t>tif</w:t>
      </w:r>
      <w:r w:rsidR="004F69D6">
        <w:t xml:space="preserve"> ; </w:t>
      </w:r>
      <w:r w:rsidRPr="00033231">
        <w:t>trop significatif pour qu</w:t>
      </w:r>
      <w:r w:rsidR="004F69D6">
        <w:t>’</w:t>
      </w:r>
      <w:r w:rsidRPr="00033231">
        <w:t>on le crût généralement aimable</w:t>
      </w:r>
      <w:r w:rsidR="004F69D6">
        <w:t xml:space="preserve">. </w:t>
      </w:r>
      <w:r w:rsidRPr="00033231">
        <w:t>Rarement les hommes aiment que d</w:t>
      </w:r>
      <w:r w:rsidR="004F69D6">
        <w:t>’</w:t>
      </w:r>
      <w:r w:rsidRPr="00033231">
        <w:t>autres hommes lisent trop clairement leurs sentiments et leurs pensées les plus intimes</w:t>
      </w:r>
      <w:r w:rsidR="004F69D6">
        <w:t xml:space="preserve">. </w:t>
      </w:r>
      <w:r w:rsidRPr="00033231">
        <w:t>Il est bon pour les femmes</w:t>
      </w:r>
      <w:r w:rsidR="004F69D6">
        <w:t xml:space="preserve">, </w:t>
      </w:r>
      <w:r w:rsidRPr="00033231">
        <w:lastRenderedPageBreak/>
        <w:t>particulièrement</w:t>
      </w:r>
      <w:r w:rsidR="004F69D6">
        <w:t xml:space="preserve">, </w:t>
      </w:r>
      <w:r w:rsidRPr="00033231">
        <w:t>d</w:t>
      </w:r>
      <w:r w:rsidR="004F69D6">
        <w:t>’</w:t>
      </w:r>
      <w:r w:rsidRPr="00033231">
        <w:t>être douées d</w:t>
      </w:r>
      <w:r w:rsidR="004F69D6">
        <w:t>’</w:t>
      </w:r>
      <w:r w:rsidRPr="00033231">
        <w:t>un doux aveuglement</w:t>
      </w:r>
      <w:r w:rsidR="004F69D6">
        <w:t xml:space="preserve"> ; </w:t>
      </w:r>
      <w:r w:rsidRPr="00033231">
        <w:t>d</w:t>
      </w:r>
      <w:r w:rsidR="004F69D6">
        <w:t>’</w:t>
      </w:r>
      <w:r w:rsidRPr="00033231">
        <w:t>avoir des yeux faibles et qui ne pénètrent jamais au-dessous de la surface des choses</w:t>
      </w:r>
      <w:r w:rsidR="004F69D6">
        <w:t xml:space="preserve">, </w:t>
      </w:r>
      <w:r w:rsidRPr="00033231">
        <w:t>qui prennent toute chose pour ce qu</w:t>
      </w:r>
      <w:r w:rsidR="004F69D6">
        <w:t>’</w:t>
      </w:r>
      <w:r w:rsidRPr="00033231">
        <w:t>elle paraît être</w:t>
      </w:r>
      <w:r w:rsidR="004F69D6">
        <w:t xml:space="preserve">. </w:t>
      </w:r>
      <w:r w:rsidRPr="00033231">
        <w:t>Beaucoup</w:t>
      </w:r>
      <w:r w:rsidR="004F69D6">
        <w:t xml:space="preserve">, </w:t>
      </w:r>
      <w:r w:rsidRPr="00033231">
        <w:t>convaincus de ceci</w:t>
      </w:r>
      <w:r w:rsidR="004F69D6">
        <w:t xml:space="preserve">, </w:t>
      </w:r>
      <w:r w:rsidRPr="00033231">
        <w:t>tiennent systématiquement leurs cils baissés</w:t>
      </w:r>
      <w:r w:rsidR="004F69D6">
        <w:t xml:space="preserve"> ; </w:t>
      </w:r>
      <w:r w:rsidRPr="00033231">
        <w:t>mais l</w:t>
      </w:r>
      <w:r w:rsidR="004F69D6">
        <w:t>’</w:t>
      </w:r>
      <w:r w:rsidRPr="00033231">
        <w:t>œil le plus voilé a toujours une échappée par laquelle il peut</w:t>
      </w:r>
      <w:r w:rsidR="004F69D6">
        <w:t xml:space="preserve">, </w:t>
      </w:r>
      <w:r w:rsidRPr="00033231">
        <w:t>à l</w:t>
      </w:r>
      <w:r w:rsidR="004F69D6">
        <w:t>’</w:t>
      </w:r>
      <w:r w:rsidRPr="00033231">
        <w:t>occasion</w:t>
      </w:r>
      <w:r w:rsidR="004F69D6">
        <w:t xml:space="preserve">, </w:t>
      </w:r>
      <w:r w:rsidRPr="00033231">
        <w:t>jeter un regard sur la vie</w:t>
      </w:r>
      <w:r w:rsidR="004F69D6">
        <w:t xml:space="preserve">. </w:t>
      </w:r>
      <w:r w:rsidRPr="00033231">
        <w:t>Je me rappelle avoir vu une fois une paire d</w:t>
      </w:r>
      <w:r w:rsidR="004F69D6">
        <w:t>’</w:t>
      </w:r>
      <w:r w:rsidRPr="00033231">
        <w:t>yeux bleus</w:t>
      </w:r>
      <w:r w:rsidR="004F69D6">
        <w:t xml:space="preserve">, </w:t>
      </w:r>
      <w:r w:rsidRPr="00033231">
        <w:t>qui paraissaient habituellement endormis</w:t>
      </w:r>
      <w:r w:rsidR="004F69D6">
        <w:t xml:space="preserve">, </w:t>
      </w:r>
      <w:r w:rsidRPr="00033231">
        <w:t>prendre secrètement l</w:t>
      </w:r>
      <w:r w:rsidR="004F69D6">
        <w:t>’</w:t>
      </w:r>
      <w:r w:rsidRPr="00033231">
        <w:t>alerte</w:t>
      </w:r>
      <w:r w:rsidR="004F69D6">
        <w:t xml:space="preserve"> ; </w:t>
      </w:r>
      <w:r w:rsidRPr="00033231">
        <w:t>et je connus par leur expression</w:t>
      </w:r>
      <w:r w:rsidR="004F69D6">
        <w:t xml:space="preserve">, </w:t>
      </w:r>
      <w:r w:rsidRPr="00033231">
        <w:t>une expression qui me glaça le sang et que je ne m</w:t>
      </w:r>
      <w:r w:rsidR="004F69D6">
        <w:t>’</w:t>
      </w:r>
      <w:r w:rsidRPr="00033231">
        <w:t>attendais guère à trouver en cet endroit</w:t>
      </w:r>
      <w:r w:rsidR="004F69D6">
        <w:t xml:space="preserve">, </w:t>
      </w:r>
      <w:r w:rsidRPr="00033231">
        <w:t>que depuis des années ces yeux lisaient sournoisement au fond des âmes</w:t>
      </w:r>
      <w:r w:rsidR="004F69D6">
        <w:t xml:space="preserve">. </w:t>
      </w:r>
      <w:r w:rsidRPr="00033231">
        <w:t xml:space="preserve">Le monde appelait celle qui possédait ces yeux bleus </w:t>
      </w:r>
      <w:r w:rsidR="004F69D6">
        <w:t>« </w:t>
      </w:r>
      <w:r w:rsidRPr="00033231">
        <w:t>une bonne petite femme</w:t>
      </w:r>
      <w:r w:rsidR="004F69D6">
        <w:t>. »</w:t>
      </w:r>
      <w:r w:rsidRPr="00033231">
        <w:t xml:space="preserve"> Ce n</w:t>
      </w:r>
      <w:r w:rsidR="004F69D6">
        <w:t>’</w:t>
      </w:r>
      <w:r w:rsidRPr="00033231">
        <w:t>était point une Anglaise</w:t>
      </w:r>
      <w:r w:rsidR="004F69D6">
        <w:t xml:space="preserve">. </w:t>
      </w:r>
      <w:r w:rsidRPr="00033231">
        <w:t>J</w:t>
      </w:r>
      <w:r w:rsidR="004F69D6">
        <w:t>’</w:t>
      </w:r>
      <w:r w:rsidRPr="00033231">
        <w:t>étudiai sa nature par la suite</w:t>
      </w:r>
      <w:r w:rsidR="004F69D6">
        <w:t xml:space="preserve">, </w:t>
      </w:r>
      <w:r w:rsidRPr="00033231">
        <w:t>je l</w:t>
      </w:r>
      <w:r w:rsidR="004F69D6">
        <w:t>’</w:t>
      </w:r>
      <w:r w:rsidRPr="00033231">
        <w:t>appris par cœur</w:t>
      </w:r>
      <w:r w:rsidR="004F69D6">
        <w:t xml:space="preserve">, </w:t>
      </w:r>
      <w:r w:rsidRPr="00033231">
        <w:t>dans ses replis les plus secrets et les plus c</w:t>
      </w:r>
      <w:r w:rsidRPr="00033231">
        <w:t>a</w:t>
      </w:r>
      <w:r w:rsidRPr="00033231">
        <w:t>chés</w:t>
      </w:r>
      <w:r w:rsidR="004F69D6">
        <w:t xml:space="preserve"> : </w:t>
      </w:r>
      <w:r w:rsidRPr="00033231">
        <w:t>elle était la plus fine</w:t>
      </w:r>
      <w:r w:rsidR="004F69D6">
        <w:t xml:space="preserve">, </w:t>
      </w:r>
      <w:r w:rsidRPr="00033231">
        <w:t>la plus profonde</w:t>
      </w:r>
      <w:r w:rsidR="004F69D6">
        <w:t xml:space="preserve">, </w:t>
      </w:r>
      <w:r w:rsidRPr="00033231">
        <w:t>la plus subtile femme à projets de l</w:t>
      </w:r>
      <w:r w:rsidR="004F69D6">
        <w:t>’</w:t>
      </w:r>
      <w:r w:rsidRPr="00033231">
        <w:t>Europe</w:t>
      </w:r>
      <w:r w:rsidR="004F69D6">
        <w:t>.</w:t>
      </w:r>
    </w:p>
    <w:p w14:paraId="72072D9A" w14:textId="15F5BA99" w:rsidR="004F69D6" w:rsidRDefault="00000000" w:rsidP="0021796F">
      <w:r w:rsidRPr="00033231">
        <w:t xml:space="preserve">Lorsque tout fut réglé selon les intentions de miss </w:t>
      </w:r>
      <w:proofErr w:type="spellStart"/>
      <w:r w:rsidRPr="00033231">
        <w:t>Keeldar</w:t>
      </w:r>
      <w:proofErr w:type="spellEnd"/>
      <w:r w:rsidR="004F69D6">
        <w:t xml:space="preserve">, </w:t>
      </w:r>
      <w:r w:rsidRPr="00033231">
        <w:t>et que les recteurs furent entrés dans l</w:t>
      </w:r>
      <w:r w:rsidR="004F69D6">
        <w:t>’</w:t>
      </w:r>
      <w:r w:rsidRPr="00033231">
        <w:t>esprit de son projet au point de consentir à placer leur signature en tête de la liste de souscription chacun pour une somme de cinquante livres ste</w:t>
      </w:r>
      <w:r w:rsidRPr="00033231">
        <w:t>r</w:t>
      </w:r>
      <w:r w:rsidRPr="00033231">
        <w:t>ling</w:t>
      </w:r>
      <w:r w:rsidR="004F69D6">
        <w:t xml:space="preserve">, </w:t>
      </w:r>
      <w:r w:rsidRPr="00033231">
        <w:t>elle ordonna qu</w:t>
      </w:r>
      <w:r w:rsidR="004F69D6">
        <w:t>’</w:t>
      </w:r>
      <w:r w:rsidRPr="00033231">
        <w:t>on serv</w:t>
      </w:r>
      <w:r>
        <w:t>î</w:t>
      </w:r>
      <w:r w:rsidRPr="00033231">
        <w:t>t le souper</w:t>
      </w:r>
      <w:r w:rsidR="004F69D6">
        <w:t xml:space="preserve">. </w:t>
      </w:r>
      <w:r w:rsidRPr="00033231">
        <w:t xml:space="preserve">Elle avait recommandé à </w:t>
      </w:r>
      <w:proofErr w:type="spellStart"/>
      <w:r w:rsidRPr="00033231">
        <w:t>mistress</w:t>
      </w:r>
      <w:proofErr w:type="spellEnd"/>
      <w:r w:rsidRPr="00033231">
        <w:t xml:space="preserve"> Gill de déployer toute son habileté dans la prépar</w:t>
      </w:r>
      <w:r w:rsidRPr="00033231">
        <w:t>a</w:t>
      </w:r>
      <w:r w:rsidRPr="00033231">
        <w:t>tion de ce repas</w:t>
      </w:r>
      <w:r w:rsidR="004F69D6">
        <w:t>. M. </w:t>
      </w:r>
      <w:r w:rsidRPr="00033231">
        <w:t>Hall n</w:t>
      </w:r>
      <w:r w:rsidR="004F69D6">
        <w:t>’</w:t>
      </w:r>
      <w:r w:rsidRPr="00033231">
        <w:t>était pas un bon vivant</w:t>
      </w:r>
      <w:r w:rsidR="004F69D6">
        <w:t xml:space="preserve">, </w:t>
      </w:r>
      <w:r w:rsidRPr="00033231">
        <w:t>il était nat</w:t>
      </w:r>
      <w:r w:rsidRPr="00033231">
        <w:t>u</w:t>
      </w:r>
      <w:r w:rsidRPr="00033231">
        <w:t>rellement sobre</w:t>
      </w:r>
      <w:r w:rsidR="004F69D6">
        <w:t xml:space="preserve"> ; </w:t>
      </w:r>
      <w:r w:rsidRPr="00033231">
        <w:t xml:space="preserve">mais </w:t>
      </w:r>
      <w:proofErr w:type="spellStart"/>
      <w:r w:rsidRPr="00033231">
        <w:t>Boultby</w:t>
      </w:r>
      <w:proofErr w:type="spellEnd"/>
      <w:r w:rsidRPr="00033231">
        <w:t xml:space="preserve"> et </w:t>
      </w:r>
      <w:proofErr w:type="spellStart"/>
      <w:r w:rsidRPr="00033231">
        <w:t>Helstone</w:t>
      </w:r>
      <w:proofErr w:type="spellEnd"/>
      <w:r w:rsidRPr="00033231">
        <w:t xml:space="preserve"> aimaient tous deux la bonne cuisine</w:t>
      </w:r>
      <w:r w:rsidR="004F69D6">
        <w:t xml:space="preserve">. </w:t>
      </w:r>
      <w:r w:rsidRPr="00033231">
        <w:t>Le souper</w:t>
      </w:r>
      <w:r w:rsidR="004F69D6">
        <w:t xml:space="preserve">, </w:t>
      </w:r>
      <w:r w:rsidRPr="00033231">
        <w:t>des plus recherchés</w:t>
      </w:r>
      <w:r w:rsidR="004F69D6">
        <w:t xml:space="preserve">, </w:t>
      </w:r>
      <w:r w:rsidRPr="00033231">
        <w:t>les mit d</w:t>
      </w:r>
      <w:r w:rsidR="004F69D6">
        <w:t>’</w:t>
      </w:r>
      <w:r w:rsidRPr="00033231">
        <w:t>excellente humeur</w:t>
      </w:r>
      <w:r w:rsidR="004F69D6">
        <w:t xml:space="preserve"> ; </w:t>
      </w:r>
      <w:r w:rsidRPr="00033231">
        <w:t>ils lui firent raison</w:t>
      </w:r>
      <w:r w:rsidR="004F69D6">
        <w:t xml:space="preserve">, </w:t>
      </w:r>
      <w:r w:rsidRPr="00033231">
        <w:t>comme des gentlemen toutefois</w:t>
      </w:r>
      <w:r w:rsidR="004F69D6">
        <w:t xml:space="preserve">, </w:t>
      </w:r>
      <w:r w:rsidRPr="00033231">
        <w:t xml:space="preserve">et non comme eût fait </w:t>
      </w:r>
      <w:r w:rsidR="004F69D6">
        <w:t>M. </w:t>
      </w:r>
      <w:r w:rsidRPr="00033231">
        <w:t>Donne</w:t>
      </w:r>
      <w:r w:rsidR="004F69D6">
        <w:t xml:space="preserve">, </w:t>
      </w:r>
      <w:r w:rsidRPr="00033231">
        <w:t>s</w:t>
      </w:r>
      <w:r w:rsidR="004F69D6">
        <w:t>’</w:t>
      </w:r>
      <w:r w:rsidRPr="00033231">
        <w:t>il avait été présent</w:t>
      </w:r>
      <w:r w:rsidR="004F69D6">
        <w:t xml:space="preserve">. </w:t>
      </w:r>
      <w:r w:rsidRPr="00033231">
        <w:t>Les vins fins furent dégustés avec plaisir et discernement</w:t>
      </w:r>
      <w:r w:rsidR="004F69D6">
        <w:t xml:space="preserve">. </w:t>
      </w:r>
      <w:r w:rsidRPr="00033231">
        <w:t xml:space="preserve">Le capitaine </w:t>
      </w:r>
      <w:proofErr w:type="spellStart"/>
      <w:r w:rsidRPr="00033231">
        <w:t>Keeldar</w:t>
      </w:r>
      <w:proofErr w:type="spellEnd"/>
      <w:r w:rsidRPr="00033231">
        <w:t xml:space="preserve"> fut complimenté sur son goût</w:t>
      </w:r>
      <w:r w:rsidR="004F69D6">
        <w:t xml:space="preserve"> ; </w:t>
      </w:r>
      <w:r w:rsidRPr="00033231">
        <w:t>le compliment le charma</w:t>
      </w:r>
      <w:r w:rsidR="004F69D6">
        <w:t xml:space="preserve"> : </w:t>
      </w:r>
      <w:r w:rsidRPr="00033231">
        <w:t>il avait voulu satisfaire ses religieux convives</w:t>
      </w:r>
      <w:r w:rsidR="004F69D6">
        <w:t xml:space="preserve"> ; </w:t>
      </w:r>
      <w:r w:rsidRPr="00033231">
        <w:t>il avait réussi</w:t>
      </w:r>
      <w:r w:rsidR="004F69D6">
        <w:t xml:space="preserve">, </w:t>
      </w:r>
      <w:r w:rsidRPr="00033231">
        <w:t>et son visage rayonnait de plaisir</w:t>
      </w:r>
      <w:r w:rsidR="004F69D6">
        <w:t>.</w:t>
      </w:r>
    </w:p>
    <w:p w14:paraId="7491F04F" w14:textId="30892837" w:rsidR="004F69D6" w:rsidRDefault="00000000" w:rsidP="004F69D6">
      <w:pPr>
        <w:pStyle w:val="Titre2"/>
        <w:rPr>
          <w:szCs w:val="44"/>
        </w:rPr>
      </w:pPr>
      <w:bookmarkStart w:id="14" w:name="_Toc199956095"/>
      <w:r w:rsidRPr="00AF30F4">
        <w:rPr>
          <w:szCs w:val="44"/>
        </w:rPr>
        <w:lastRenderedPageBreak/>
        <w:t>CHAPITRE XIV</w:t>
      </w:r>
      <w:r w:rsidR="004F69D6">
        <w:rPr>
          <w:szCs w:val="44"/>
        </w:rPr>
        <w:t>.</w:t>
      </w:r>
      <w:r w:rsidR="004F69D6">
        <w:rPr>
          <w:szCs w:val="44"/>
        </w:rPr>
        <w:br/>
      </w:r>
      <w:r w:rsidRPr="00AF30F4">
        <w:rPr>
          <w:szCs w:val="44"/>
        </w:rPr>
        <w:br/>
        <w:t>L</w:t>
      </w:r>
      <w:r w:rsidR="004F69D6">
        <w:rPr>
          <w:szCs w:val="44"/>
        </w:rPr>
        <w:t>’</w:t>
      </w:r>
      <w:r w:rsidRPr="00AF30F4">
        <w:rPr>
          <w:szCs w:val="44"/>
        </w:rPr>
        <w:t xml:space="preserve">exode de </w:t>
      </w:r>
      <w:r w:rsidR="004F69D6">
        <w:rPr>
          <w:szCs w:val="44"/>
        </w:rPr>
        <w:t>M. </w:t>
      </w:r>
      <w:r w:rsidRPr="00AF30F4">
        <w:rPr>
          <w:szCs w:val="44"/>
        </w:rPr>
        <w:t>Donne</w:t>
      </w:r>
      <w:r w:rsidR="004F69D6">
        <w:rPr>
          <w:szCs w:val="44"/>
        </w:rPr>
        <w:t>.</w:t>
      </w:r>
      <w:bookmarkEnd w:id="14"/>
    </w:p>
    <w:p w14:paraId="78FDAF62" w14:textId="77777777" w:rsidR="004F69D6" w:rsidRDefault="00000000" w:rsidP="0021796F">
      <w:r w:rsidRPr="00033231">
        <w:t>Le lendemain</w:t>
      </w:r>
      <w:r w:rsidR="004F69D6">
        <w:t xml:space="preserve">, </w:t>
      </w:r>
      <w:r w:rsidRPr="00033231">
        <w:t>Shirley exprima à Caroline combien elle avait éprouvé de plaisir dans la petite réunion de la veille</w:t>
      </w:r>
      <w:r w:rsidR="004F69D6">
        <w:t>.</w:t>
      </w:r>
    </w:p>
    <w:p w14:paraId="674B708C" w14:textId="77777777" w:rsidR="004F69D6" w:rsidRDefault="004F69D6" w:rsidP="0021796F">
      <w:r>
        <w:t>« </w:t>
      </w:r>
      <w:r w:rsidR="00000000" w:rsidRPr="00033231">
        <w:t>J</w:t>
      </w:r>
      <w:r>
        <w:t>’</w:t>
      </w:r>
      <w:r w:rsidR="00000000" w:rsidRPr="00033231">
        <w:t>aime à traiter une réunion d</w:t>
      </w:r>
      <w:r>
        <w:t>’</w:t>
      </w:r>
      <w:r w:rsidR="00000000" w:rsidRPr="00033231">
        <w:t>hommes</w:t>
      </w:r>
      <w:r>
        <w:t xml:space="preserve">, </w:t>
      </w:r>
      <w:r w:rsidR="00000000" w:rsidRPr="00033231">
        <w:t>disait-elle</w:t>
      </w:r>
      <w:r>
        <w:t xml:space="preserve"> : </w:t>
      </w:r>
      <w:r w:rsidR="00000000" w:rsidRPr="00033231">
        <w:t>il est amusant d</w:t>
      </w:r>
      <w:r>
        <w:t>’</w:t>
      </w:r>
      <w:r w:rsidR="00000000" w:rsidRPr="00033231">
        <w:t>observer comme ils savourent un repas bien préparé</w:t>
      </w:r>
      <w:r>
        <w:t xml:space="preserve">. </w:t>
      </w:r>
      <w:r w:rsidR="00000000" w:rsidRPr="00033231">
        <w:t>Pour nous</w:t>
      </w:r>
      <w:r>
        <w:t xml:space="preserve">, </w:t>
      </w:r>
      <w:r w:rsidR="00000000" w:rsidRPr="00033231">
        <w:t>vous le voyez</w:t>
      </w:r>
      <w:r>
        <w:t xml:space="preserve">, </w:t>
      </w:r>
      <w:r w:rsidR="00000000" w:rsidRPr="00033231">
        <w:t>ces vins choisis et ces plats recherchés ne sont d</w:t>
      </w:r>
      <w:r>
        <w:t>’</w:t>
      </w:r>
      <w:r w:rsidR="00000000" w:rsidRPr="00033231">
        <w:t>aucune importance</w:t>
      </w:r>
      <w:r>
        <w:t xml:space="preserve"> ; </w:t>
      </w:r>
      <w:r w:rsidR="00000000" w:rsidRPr="00033231">
        <w:t>mais les hommes semblent conserver</w:t>
      </w:r>
      <w:r>
        <w:t xml:space="preserve">, </w:t>
      </w:r>
      <w:r w:rsidR="00000000" w:rsidRPr="00033231">
        <w:t>à propos de la nourriture</w:t>
      </w:r>
      <w:r>
        <w:t xml:space="preserve">, </w:t>
      </w:r>
      <w:r w:rsidR="00000000" w:rsidRPr="00033231">
        <w:t>quelque chose de la naïv</w:t>
      </w:r>
      <w:r w:rsidR="00000000" w:rsidRPr="00033231">
        <w:t>e</w:t>
      </w:r>
      <w:r w:rsidR="00000000" w:rsidRPr="00033231">
        <w:t>té des enfants</w:t>
      </w:r>
      <w:r>
        <w:t xml:space="preserve">, </w:t>
      </w:r>
      <w:r w:rsidR="00000000" w:rsidRPr="00033231">
        <w:t>et on aime à leur faire plaisir</w:t>
      </w:r>
      <w:r>
        <w:t xml:space="preserve">, </w:t>
      </w:r>
      <w:r w:rsidR="00000000" w:rsidRPr="00033231">
        <w:t>c</w:t>
      </w:r>
      <w:r>
        <w:t>’</w:t>
      </w:r>
      <w:r w:rsidR="00000000" w:rsidRPr="00033231">
        <w:t>est-à-dire quand ils montrent la convenance et la réserve de nos admirables re</w:t>
      </w:r>
      <w:r w:rsidR="00000000" w:rsidRPr="00033231">
        <w:t>c</w:t>
      </w:r>
      <w:r w:rsidR="00000000" w:rsidRPr="00033231">
        <w:t>teurs</w:t>
      </w:r>
      <w:r>
        <w:t xml:space="preserve">. </w:t>
      </w:r>
      <w:r w:rsidR="00000000" w:rsidRPr="00033231">
        <w:t>Je surveille Moore quelquefois</w:t>
      </w:r>
      <w:r>
        <w:t xml:space="preserve">, </w:t>
      </w:r>
      <w:r w:rsidR="00000000" w:rsidRPr="00033231">
        <w:t>pour tâcher de découvrir la manière de lui faire plaisir</w:t>
      </w:r>
      <w:r>
        <w:t xml:space="preserve">, </w:t>
      </w:r>
      <w:r w:rsidR="00000000" w:rsidRPr="00033231">
        <w:t>mais il n</w:t>
      </w:r>
      <w:r>
        <w:t>’</w:t>
      </w:r>
      <w:r w:rsidR="00000000" w:rsidRPr="00033231">
        <w:t>a rien de cette simplicité enfantine</w:t>
      </w:r>
      <w:r>
        <w:t xml:space="preserve">. </w:t>
      </w:r>
      <w:r w:rsidR="00000000" w:rsidRPr="00033231">
        <w:t>Ayez-vous jamais découvert son point vulnérable</w:t>
      </w:r>
      <w:r>
        <w:t xml:space="preserve">, </w:t>
      </w:r>
      <w:r w:rsidR="00000000" w:rsidRPr="00033231">
        <w:t>C</w:t>
      </w:r>
      <w:r w:rsidR="00000000" w:rsidRPr="00033231">
        <w:t>a</w:t>
      </w:r>
      <w:r w:rsidR="00000000" w:rsidRPr="00033231">
        <w:t>roline</w:t>
      </w:r>
      <w:r>
        <w:t xml:space="preserve"> ? </w:t>
      </w:r>
      <w:r w:rsidR="00000000" w:rsidRPr="00033231">
        <w:t>Vous avez été plus que moi dans sa société</w:t>
      </w:r>
      <w:r>
        <w:t>.</w:t>
      </w:r>
    </w:p>
    <w:p w14:paraId="5C9481FE" w14:textId="77777777" w:rsidR="004F69D6" w:rsidRDefault="004F69D6" w:rsidP="0021796F">
      <w:r>
        <w:t>— </w:t>
      </w:r>
      <w:r w:rsidR="00000000" w:rsidRPr="00033231">
        <w:t>Ce n</w:t>
      </w:r>
      <w:r>
        <w:t>’</w:t>
      </w:r>
      <w:r w:rsidR="00000000" w:rsidRPr="00033231">
        <w:t>est pas</w:t>
      </w:r>
      <w:r>
        <w:t xml:space="preserve">, </w:t>
      </w:r>
      <w:r w:rsidR="00000000" w:rsidRPr="00033231">
        <w:t>à coup sûr</w:t>
      </w:r>
      <w:r>
        <w:t xml:space="preserve">, </w:t>
      </w:r>
      <w:r w:rsidR="00000000" w:rsidRPr="00033231">
        <w:t xml:space="preserve">celui de mon oncle et du docteur </w:t>
      </w:r>
      <w:proofErr w:type="spellStart"/>
      <w:r w:rsidR="00000000" w:rsidRPr="00033231">
        <w:t>Boultby</w:t>
      </w:r>
      <w:proofErr w:type="spellEnd"/>
      <w:r>
        <w:t>, »</w:t>
      </w:r>
      <w:r w:rsidR="00000000" w:rsidRPr="00033231">
        <w:t xml:space="preserve"> répondit en souriant Caroline</w:t>
      </w:r>
      <w:r>
        <w:t xml:space="preserve">. </w:t>
      </w:r>
      <w:r w:rsidR="00000000" w:rsidRPr="00033231">
        <w:t>Elle éprouvait to</w:t>
      </w:r>
      <w:r w:rsidR="00000000" w:rsidRPr="00033231">
        <w:t>u</w:t>
      </w:r>
      <w:r w:rsidR="00000000" w:rsidRPr="00033231">
        <w:t xml:space="preserve">jours une sorte de plaisir discret à suivre miss </w:t>
      </w:r>
      <w:proofErr w:type="spellStart"/>
      <w:r w:rsidR="00000000" w:rsidRPr="00033231">
        <w:t>Keeldar</w:t>
      </w:r>
      <w:proofErr w:type="spellEnd"/>
      <w:r w:rsidR="00000000" w:rsidRPr="00033231">
        <w:t xml:space="preserve"> dans la discussion sur le caractère de son cousin</w:t>
      </w:r>
      <w:r>
        <w:t xml:space="preserve">. </w:t>
      </w:r>
      <w:r w:rsidR="00000000" w:rsidRPr="00033231">
        <w:t>Laissée à elle-même</w:t>
      </w:r>
      <w:r>
        <w:t xml:space="preserve">, </w:t>
      </w:r>
      <w:r w:rsidR="00000000" w:rsidRPr="00033231">
        <w:t>elle n</w:t>
      </w:r>
      <w:r>
        <w:t>’</w:t>
      </w:r>
      <w:r w:rsidR="00000000" w:rsidRPr="00033231">
        <w:t>eût jamais touché à ce sujet</w:t>
      </w:r>
      <w:r>
        <w:t xml:space="preserve"> ; </w:t>
      </w:r>
      <w:r w:rsidR="00000000" w:rsidRPr="00033231">
        <w:t>mais lorsqu</w:t>
      </w:r>
      <w:r>
        <w:t>’</w:t>
      </w:r>
      <w:r w:rsidR="00000000" w:rsidRPr="00033231">
        <w:t>elle y était inv</w:t>
      </w:r>
      <w:r w:rsidR="00000000" w:rsidRPr="00033231">
        <w:t>i</w:t>
      </w:r>
      <w:r w:rsidR="00000000" w:rsidRPr="00033231">
        <w:t>tée</w:t>
      </w:r>
      <w:r>
        <w:t xml:space="preserve">, </w:t>
      </w:r>
      <w:r w:rsidR="00000000" w:rsidRPr="00033231">
        <w:t>la tentation de parler de celui qui occupait incessamment sa pensée était irrésistible</w:t>
      </w:r>
      <w:r>
        <w:t>. « </w:t>
      </w:r>
      <w:r w:rsidR="00000000" w:rsidRPr="00033231">
        <w:t>Mais</w:t>
      </w:r>
      <w:r>
        <w:t xml:space="preserve">, </w:t>
      </w:r>
      <w:r w:rsidR="00000000" w:rsidRPr="00033231">
        <w:t>ajouta-t-elle</w:t>
      </w:r>
      <w:r>
        <w:t xml:space="preserve">, </w:t>
      </w:r>
      <w:r w:rsidR="00000000" w:rsidRPr="00033231">
        <w:t>je ne sais réell</w:t>
      </w:r>
      <w:r w:rsidR="00000000" w:rsidRPr="00033231">
        <w:t>e</w:t>
      </w:r>
      <w:r w:rsidR="00000000" w:rsidRPr="00033231">
        <w:t>ment pas quel est ce point</w:t>
      </w:r>
      <w:r>
        <w:t xml:space="preserve"> ; </w:t>
      </w:r>
      <w:r w:rsidR="00000000" w:rsidRPr="00033231">
        <w:t>car je n</w:t>
      </w:r>
      <w:r>
        <w:t>’</w:t>
      </w:r>
      <w:r w:rsidR="00000000" w:rsidRPr="00033231">
        <w:t>ai jamais dans ma vie su</w:t>
      </w:r>
      <w:r w:rsidR="00000000" w:rsidRPr="00033231">
        <w:t>r</w:t>
      </w:r>
      <w:r w:rsidR="00000000" w:rsidRPr="00033231">
        <w:t>veillé une seule fois Robert sans être déconcertée dans mon examen</w:t>
      </w:r>
      <w:r>
        <w:t xml:space="preserve">, </w:t>
      </w:r>
      <w:r w:rsidR="00000000" w:rsidRPr="00033231">
        <w:t>en m</w:t>
      </w:r>
      <w:r>
        <w:t>’</w:t>
      </w:r>
      <w:r w:rsidR="00000000" w:rsidRPr="00033231">
        <w:t>apercevant qu</w:t>
      </w:r>
      <w:r>
        <w:t>’</w:t>
      </w:r>
      <w:r w:rsidR="00000000" w:rsidRPr="00033231">
        <w:t>il me surveillait lui-même</w:t>
      </w:r>
      <w:r>
        <w:t>.</w:t>
      </w:r>
    </w:p>
    <w:p w14:paraId="44DC4FDF" w14:textId="5429A464" w:rsidR="00000000" w:rsidRPr="00033231" w:rsidRDefault="004F69D6" w:rsidP="0021796F">
      <w:r>
        <w:lastRenderedPageBreak/>
        <w:t>— </w:t>
      </w:r>
      <w:r w:rsidR="00000000" w:rsidRPr="00033231">
        <w:t>C</w:t>
      </w:r>
      <w:r>
        <w:t>’</w:t>
      </w:r>
      <w:r w:rsidR="00000000" w:rsidRPr="00033231">
        <w:t>est cela</w:t>
      </w:r>
      <w:r>
        <w:t xml:space="preserve"> ! </w:t>
      </w:r>
      <w:r w:rsidR="00000000" w:rsidRPr="00033231">
        <w:t>s</w:t>
      </w:r>
      <w:r>
        <w:t>’</w:t>
      </w:r>
      <w:r w:rsidR="00000000" w:rsidRPr="00033231">
        <w:t>écria Shirley</w:t>
      </w:r>
      <w:r>
        <w:t xml:space="preserve"> : </w:t>
      </w:r>
      <w:r w:rsidR="00000000" w:rsidRPr="00033231">
        <w:t>vous ne pouvez fixer vos yeux sur lui sans que les siens brillent aussitôt sur vous</w:t>
      </w:r>
      <w:r>
        <w:t xml:space="preserve">. </w:t>
      </w:r>
      <w:r w:rsidR="00000000" w:rsidRPr="00033231">
        <w:t>Il n</w:t>
      </w:r>
      <w:r>
        <w:t>’</w:t>
      </w:r>
      <w:r w:rsidR="00000000" w:rsidRPr="00033231">
        <w:t>est j</w:t>
      </w:r>
      <w:r w:rsidR="00000000" w:rsidRPr="00033231">
        <w:t>a</w:t>
      </w:r>
      <w:r w:rsidR="00000000" w:rsidRPr="00033231">
        <w:t>mais pris au dépourvu</w:t>
      </w:r>
      <w:r>
        <w:t xml:space="preserve"> ; </w:t>
      </w:r>
      <w:r w:rsidR="00000000" w:rsidRPr="00033231">
        <w:t>jamais il ne vous donne l</w:t>
      </w:r>
      <w:r>
        <w:t>’</w:t>
      </w:r>
      <w:r w:rsidR="00000000" w:rsidRPr="00033231">
        <w:t>avantage</w:t>
      </w:r>
      <w:r>
        <w:t xml:space="preserve"> : </w:t>
      </w:r>
      <w:r w:rsidR="00000000" w:rsidRPr="00033231">
        <w:t>même lorsqu</w:t>
      </w:r>
      <w:r>
        <w:t>’</w:t>
      </w:r>
      <w:r w:rsidR="00000000" w:rsidRPr="00033231">
        <w:t>il ne vous regarde pas</w:t>
      </w:r>
      <w:r>
        <w:t xml:space="preserve">, </w:t>
      </w:r>
      <w:r w:rsidR="00000000" w:rsidRPr="00033231">
        <w:t>ses pensées ont l</w:t>
      </w:r>
      <w:r>
        <w:t>’</w:t>
      </w:r>
      <w:r w:rsidR="00000000" w:rsidRPr="00033231">
        <w:t>air de co</w:t>
      </w:r>
      <w:r w:rsidR="00000000" w:rsidRPr="00033231">
        <w:t>u</w:t>
      </w:r>
      <w:r w:rsidR="00000000" w:rsidRPr="00033231">
        <w:t>rir à travers vos propres pensées</w:t>
      </w:r>
      <w:r>
        <w:t xml:space="preserve">, </w:t>
      </w:r>
      <w:r w:rsidR="00000000" w:rsidRPr="00033231">
        <w:t>remontant à la source de vos paroles et de vos actions</w:t>
      </w:r>
      <w:r>
        <w:t xml:space="preserve">, </w:t>
      </w:r>
      <w:r w:rsidR="00000000" w:rsidRPr="00033231">
        <w:t>et contemplant vos motifs à son aise</w:t>
      </w:r>
      <w:r>
        <w:t xml:space="preserve">. </w:t>
      </w:r>
      <w:r w:rsidR="00000000" w:rsidRPr="00033231">
        <w:t>Oh</w:t>
      </w:r>
      <w:r>
        <w:t xml:space="preserve"> ! </w:t>
      </w:r>
      <w:r w:rsidR="00000000" w:rsidRPr="00033231">
        <w:t>je connais cette sorte de caractère</w:t>
      </w:r>
      <w:r>
        <w:t xml:space="preserve">, </w:t>
      </w:r>
      <w:r w:rsidR="00000000" w:rsidRPr="00033231">
        <w:t>ou quelque chose dans le même genre</w:t>
      </w:r>
      <w:r>
        <w:t xml:space="preserve"> : </w:t>
      </w:r>
      <w:r w:rsidR="00000000" w:rsidRPr="00033231">
        <w:t>cela me pique singulièrement</w:t>
      </w:r>
      <w:r>
        <w:t xml:space="preserve"> ; </w:t>
      </w:r>
      <w:r w:rsidR="00000000" w:rsidRPr="00033231">
        <w:t>de quelle façon en êtes-vous affectée</w:t>
      </w:r>
      <w:r>
        <w:t> ? »</w:t>
      </w:r>
    </w:p>
    <w:p w14:paraId="214A30DE" w14:textId="77777777" w:rsidR="004F69D6" w:rsidRDefault="00000000" w:rsidP="0021796F">
      <w:r w:rsidRPr="00033231">
        <w:t>Cette question était un spécimen des soudaines et abruptes interrogations de Shirley</w:t>
      </w:r>
      <w:r w:rsidR="004F69D6">
        <w:t xml:space="preserve">. </w:t>
      </w:r>
      <w:r w:rsidRPr="00033231">
        <w:t>Dans les commencements</w:t>
      </w:r>
      <w:r w:rsidR="004F69D6">
        <w:t xml:space="preserve">, </w:t>
      </w:r>
      <w:r w:rsidRPr="00033231">
        <w:t>Caroline se troublait</w:t>
      </w:r>
      <w:r w:rsidR="004F69D6">
        <w:t xml:space="preserve"> ; </w:t>
      </w:r>
      <w:r w:rsidRPr="00033231">
        <w:t>mais elle avait maintenant trouvé la manière de parer ces attaques imprévues avec le calme d</w:t>
      </w:r>
      <w:r w:rsidR="004F69D6">
        <w:t>’</w:t>
      </w:r>
      <w:r w:rsidRPr="00033231">
        <w:t>une petite quakeresse</w:t>
      </w:r>
      <w:r w:rsidR="004F69D6">
        <w:t>.</w:t>
      </w:r>
    </w:p>
    <w:p w14:paraId="0AE1D026" w14:textId="77777777" w:rsidR="004F69D6" w:rsidRDefault="004F69D6" w:rsidP="0021796F">
      <w:r>
        <w:t>« </w:t>
      </w:r>
      <w:r w:rsidR="00000000" w:rsidRPr="00033231">
        <w:t>Cela vous pique</w:t>
      </w:r>
      <w:r>
        <w:t xml:space="preserve"> ! </w:t>
      </w:r>
      <w:r w:rsidR="00000000" w:rsidRPr="00033231">
        <w:t>et de quelle façon</w:t>
      </w:r>
      <w:r>
        <w:t xml:space="preserve"> ? </w:t>
      </w:r>
      <w:r w:rsidR="00000000" w:rsidRPr="00033231">
        <w:t>dit-elle</w:t>
      </w:r>
      <w:r>
        <w:t>.</w:t>
      </w:r>
    </w:p>
    <w:p w14:paraId="6FF69B5A" w14:textId="364186EC" w:rsidR="00000000" w:rsidRPr="00033231" w:rsidRDefault="004F69D6" w:rsidP="0021796F">
      <w:r>
        <w:t>— </w:t>
      </w:r>
      <w:r w:rsidR="00000000" w:rsidRPr="00033231">
        <w:t>Le voici qui vient</w:t>
      </w:r>
      <w:r>
        <w:t xml:space="preserve"> ! </w:t>
      </w:r>
      <w:r w:rsidR="00000000" w:rsidRPr="00033231">
        <w:t>s</w:t>
      </w:r>
      <w:r>
        <w:t>’</w:t>
      </w:r>
      <w:r w:rsidR="00000000" w:rsidRPr="00033231">
        <w:t>écria tout à coup Shirley</w:t>
      </w:r>
      <w:r>
        <w:t xml:space="preserve">, </w:t>
      </w:r>
      <w:r w:rsidR="00000000" w:rsidRPr="00033231">
        <w:t>brisant l</w:t>
      </w:r>
      <w:r>
        <w:t>’</w:t>
      </w:r>
      <w:r w:rsidR="00000000" w:rsidRPr="00033231">
        <w:t>entretien et courant à la fenêtre</w:t>
      </w:r>
      <w:r>
        <w:t xml:space="preserve">. </w:t>
      </w:r>
      <w:r w:rsidR="00000000" w:rsidRPr="00033231">
        <w:t>Voici une diversion qui nous arrive</w:t>
      </w:r>
      <w:r>
        <w:t xml:space="preserve">. </w:t>
      </w:r>
      <w:r w:rsidR="00000000" w:rsidRPr="00033231">
        <w:t>Je ne vous ai jamais parlé d</w:t>
      </w:r>
      <w:r>
        <w:t>’</w:t>
      </w:r>
      <w:r w:rsidR="00000000" w:rsidRPr="00033231">
        <w:t>une superbe conquête que j</w:t>
      </w:r>
      <w:r>
        <w:t>’</w:t>
      </w:r>
      <w:r w:rsidR="00000000" w:rsidRPr="00033231">
        <w:t>ai faite récemment à l</w:t>
      </w:r>
      <w:r>
        <w:t>’</w:t>
      </w:r>
      <w:r w:rsidR="00000000" w:rsidRPr="00033231">
        <w:t>une de ces réunions auxquelles je n</w:t>
      </w:r>
      <w:r>
        <w:t>’</w:t>
      </w:r>
      <w:r w:rsidR="00000000" w:rsidRPr="00033231">
        <w:t>ai jamais pu vous persuader de m</w:t>
      </w:r>
      <w:r>
        <w:t>’</w:t>
      </w:r>
      <w:r w:rsidR="00000000" w:rsidRPr="00033231">
        <w:t>accompagner</w:t>
      </w:r>
      <w:r>
        <w:t xml:space="preserve"> ; </w:t>
      </w:r>
      <w:r w:rsidR="00000000" w:rsidRPr="00033231">
        <w:t>et la chose a été faite sans effort et sans intention de ma part</w:t>
      </w:r>
      <w:r>
        <w:t xml:space="preserve"> : </w:t>
      </w:r>
      <w:r w:rsidR="00000000" w:rsidRPr="00033231">
        <w:t>cela</w:t>
      </w:r>
      <w:r>
        <w:t xml:space="preserve">, </w:t>
      </w:r>
      <w:r w:rsidR="00000000" w:rsidRPr="00033231">
        <w:t>je vous l</w:t>
      </w:r>
      <w:r>
        <w:t>’</w:t>
      </w:r>
      <w:r w:rsidR="00000000" w:rsidRPr="00033231">
        <w:t>affirme</w:t>
      </w:r>
      <w:r>
        <w:t xml:space="preserve">. </w:t>
      </w:r>
      <w:r w:rsidR="00000000" w:rsidRPr="00033231">
        <w:t>Voilà la sonnette qui s</w:t>
      </w:r>
      <w:r>
        <w:t>’</w:t>
      </w:r>
      <w:r w:rsidR="00000000" w:rsidRPr="00033231">
        <w:t>agite</w:t>
      </w:r>
      <w:r>
        <w:t xml:space="preserve"> ; </w:t>
      </w:r>
      <w:r w:rsidR="00000000" w:rsidRPr="00033231">
        <w:t>par ma foi</w:t>
      </w:r>
      <w:r>
        <w:t xml:space="preserve">, </w:t>
      </w:r>
      <w:r w:rsidR="00000000" w:rsidRPr="00033231">
        <w:t>en voilà deux</w:t>
      </w:r>
      <w:r>
        <w:t xml:space="preserve"> ! </w:t>
      </w:r>
      <w:r w:rsidR="00000000" w:rsidRPr="00033231">
        <w:t>Est-ce qu</w:t>
      </w:r>
      <w:r>
        <w:t>’</w:t>
      </w:r>
      <w:r w:rsidR="00000000" w:rsidRPr="00033231">
        <w:t>ils ne chassent jamais que par couples</w:t>
      </w:r>
      <w:r>
        <w:t xml:space="preserve"> ? </w:t>
      </w:r>
      <w:r w:rsidR="00000000" w:rsidRPr="00033231">
        <w:t>Il y en aura un pour vous</w:t>
      </w:r>
      <w:r>
        <w:t xml:space="preserve">, </w:t>
      </w:r>
      <w:r w:rsidR="00000000" w:rsidRPr="00033231">
        <w:t>Lina</w:t>
      </w:r>
      <w:r>
        <w:t xml:space="preserve">, </w:t>
      </w:r>
      <w:r w:rsidR="00000000" w:rsidRPr="00033231">
        <w:t>et vous aurez le choix</w:t>
      </w:r>
      <w:r>
        <w:t xml:space="preserve">. </w:t>
      </w:r>
      <w:r w:rsidR="00000000" w:rsidRPr="00033231">
        <w:t>J</w:t>
      </w:r>
      <w:r>
        <w:t>’</w:t>
      </w:r>
      <w:r w:rsidR="00000000" w:rsidRPr="00033231">
        <w:t>espère que je suis assez généreuse</w:t>
      </w:r>
      <w:r>
        <w:t xml:space="preserve">. </w:t>
      </w:r>
      <w:r w:rsidR="00000000" w:rsidRPr="00033231">
        <w:t>Écoutez Tartare</w:t>
      </w:r>
      <w:r>
        <w:t> ! »</w:t>
      </w:r>
    </w:p>
    <w:p w14:paraId="1CB20791" w14:textId="77777777" w:rsidR="004F69D6" w:rsidRDefault="00000000" w:rsidP="0021796F">
      <w:r w:rsidRPr="00033231">
        <w:t>Le chien au poil basané et au noir museau</w:t>
      </w:r>
      <w:r w:rsidR="004F69D6">
        <w:t xml:space="preserve">, </w:t>
      </w:r>
      <w:r w:rsidRPr="00033231">
        <w:t>dont il a été question dans le chapitre où le lecteur a fait la première fois connaissance avec sa maîtresse</w:t>
      </w:r>
      <w:r w:rsidR="004F69D6">
        <w:t xml:space="preserve">, </w:t>
      </w:r>
      <w:r w:rsidRPr="00033231">
        <w:t>donna en ce moment de la voix dans le vestibule</w:t>
      </w:r>
      <w:r w:rsidR="004F69D6">
        <w:t xml:space="preserve">, </w:t>
      </w:r>
      <w:r w:rsidRPr="00033231">
        <w:t>et son aboiement creux retentit d</w:t>
      </w:r>
      <w:r w:rsidR="004F69D6">
        <w:t>’</w:t>
      </w:r>
      <w:r w:rsidRPr="00033231">
        <w:t>une manière formidable dans la vaste salle</w:t>
      </w:r>
      <w:r w:rsidR="004F69D6">
        <w:t xml:space="preserve">. </w:t>
      </w:r>
      <w:r w:rsidRPr="00033231">
        <w:t xml:space="preserve">Un grognement plus </w:t>
      </w:r>
      <w:r w:rsidRPr="00033231">
        <w:lastRenderedPageBreak/>
        <w:t>terrible que l</w:t>
      </w:r>
      <w:r w:rsidR="004F69D6">
        <w:t>’</w:t>
      </w:r>
      <w:r w:rsidRPr="00033231">
        <w:t>aboiement</w:t>
      </w:r>
      <w:r w:rsidR="004F69D6">
        <w:t xml:space="preserve">, </w:t>
      </w:r>
      <w:r w:rsidRPr="00033231">
        <w:t>et menaçant comme le grondement du tonnerre</w:t>
      </w:r>
      <w:r w:rsidR="004F69D6">
        <w:t xml:space="preserve">, </w:t>
      </w:r>
      <w:r w:rsidRPr="00033231">
        <w:t>se fit entendre ensuite</w:t>
      </w:r>
      <w:r w:rsidR="004F69D6">
        <w:t>.</w:t>
      </w:r>
    </w:p>
    <w:p w14:paraId="7BB333F0" w14:textId="13FAEF10" w:rsidR="00000000" w:rsidRPr="00033231" w:rsidRDefault="004F69D6" w:rsidP="0021796F">
      <w:r>
        <w:t>« </w:t>
      </w:r>
      <w:r w:rsidR="00000000" w:rsidRPr="00033231">
        <w:t>Écoutez</w:t>
      </w:r>
      <w:r>
        <w:t xml:space="preserve">, </w:t>
      </w:r>
      <w:r w:rsidR="00000000" w:rsidRPr="00033231">
        <w:t>s</w:t>
      </w:r>
      <w:r>
        <w:t>’</w:t>
      </w:r>
      <w:r w:rsidR="00000000" w:rsidRPr="00033231">
        <w:t>écria de nouveau Shirley en riant</w:t>
      </w:r>
      <w:r>
        <w:t xml:space="preserve">. </w:t>
      </w:r>
      <w:r w:rsidR="00000000" w:rsidRPr="00033231">
        <w:t>On dirait le prélude d</w:t>
      </w:r>
      <w:r>
        <w:t>’</w:t>
      </w:r>
      <w:r w:rsidR="00000000" w:rsidRPr="00033231">
        <w:t>un combat sanglant</w:t>
      </w:r>
      <w:r>
        <w:t xml:space="preserve"> : </w:t>
      </w:r>
      <w:r w:rsidR="00000000" w:rsidRPr="00033231">
        <w:t>ils vont être effrayés</w:t>
      </w:r>
      <w:r>
        <w:t xml:space="preserve"> ; </w:t>
      </w:r>
      <w:r w:rsidR="00000000" w:rsidRPr="00033231">
        <w:t>ils ne connaissent pas comme moi le vieux Tartare</w:t>
      </w:r>
      <w:r>
        <w:t xml:space="preserve">. </w:t>
      </w:r>
      <w:r w:rsidR="00000000" w:rsidRPr="00033231">
        <w:t>Ils ne savent pas que tout ce vacarme n</w:t>
      </w:r>
      <w:r>
        <w:t>’</w:t>
      </w:r>
      <w:r w:rsidR="00000000" w:rsidRPr="00033231">
        <w:t>est que du bruit et une vaine furie</w:t>
      </w:r>
      <w:r>
        <w:t xml:space="preserve">, </w:t>
      </w:r>
      <w:r w:rsidR="00000000" w:rsidRPr="00033231">
        <w:t>et ne signifie rien</w:t>
      </w:r>
      <w:r>
        <w:t>. »</w:t>
      </w:r>
    </w:p>
    <w:p w14:paraId="424E452D" w14:textId="77777777" w:rsidR="004F69D6" w:rsidRDefault="00000000" w:rsidP="0021796F">
      <w:r w:rsidRPr="00033231">
        <w:t>On entendit une certaine agitation</w:t>
      </w:r>
      <w:r w:rsidR="004F69D6">
        <w:t>. « </w:t>
      </w:r>
      <w:r w:rsidRPr="00033231">
        <w:t>À bas</w:t>
      </w:r>
      <w:r w:rsidR="004F69D6">
        <w:t xml:space="preserve"> ! </w:t>
      </w:r>
      <w:r w:rsidRPr="00033231">
        <w:t>monsieur</w:t>
      </w:r>
      <w:r w:rsidR="004F69D6">
        <w:t xml:space="preserve">, </w:t>
      </w:r>
      <w:r w:rsidRPr="00033231">
        <w:t>à bas</w:t>
      </w:r>
      <w:r w:rsidR="004F69D6">
        <w:t> ! »</w:t>
      </w:r>
      <w:r w:rsidRPr="00033231">
        <w:t xml:space="preserve"> s</w:t>
      </w:r>
      <w:r w:rsidR="004F69D6">
        <w:t>’</w:t>
      </w:r>
      <w:r w:rsidRPr="00033231">
        <w:t>écria une voix haute et impérieuse</w:t>
      </w:r>
      <w:r w:rsidR="004F69D6">
        <w:t xml:space="preserve"> ; </w:t>
      </w:r>
      <w:r w:rsidRPr="00033231">
        <w:t>puis on entendit le bruit d</w:t>
      </w:r>
      <w:r w:rsidR="004F69D6">
        <w:t>’</w:t>
      </w:r>
      <w:r w:rsidRPr="00033231">
        <w:t>un bâton on d</w:t>
      </w:r>
      <w:r w:rsidR="004F69D6">
        <w:t>’</w:t>
      </w:r>
      <w:r w:rsidRPr="00033231">
        <w:t>un fouet</w:t>
      </w:r>
      <w:r w:rsidR="004F69D6">
        <w:t xml:space="preserve">. </w:t>
      </w:r>
      <w:r w:rsidRPr="00033231">
        <w:t>Un hurlement</w:t>
      </w:r>
      <w:r w:rsidR="004F69D6">
        <w:t xml:space="preserve">, </w:t>
      </w:r>
      <w:r w:rsidRPr="00033231">
        <w:t>une course préc</w:t>
      </w:r>
      <w:r w:rsidRPr="00033231">
        <w:t>i</w:t>
      </w:r>
      <w:r w:rsidRPr="00033231">
        <w:t>pitée</w:t>
      </w:r>
      <w:r w:rsidR="004F69D6">
        <w:t xml:space="preserve">, </w:t>
      </w:r>
      <w:r w:rsidRPr="00033231">
        <w:t>un tumulte effroyable</w:t>
      </w:r>
      <w:r w:rsidR="004F69D6">
        <w:t xml:space="preserve">, </w:t>
      </w:r>
      <w:r w:rsidRPr="00033231">
        <w:t>suivirent</w:t>
      </w:r>
      <w:r w:rsidR="004F69D6">
        <w:t>.</w:t>
      </w:r>
    </w:p>
    <w:p w14:paraId="2E9D174C" w14:textId="77777777" w:rsidR="004F69D6" w:rsidRDefault="004F69D6" w:rsidP="0021796F">
      <w:r>
        <w:t>« </w:t>
      </w:r>
      <w:r w:rsidR="00000000" w:rsidRPr="00033231">
        <w:t>Oh</w:t>
      </w:r>
      <w:r>
        <w:t xml:space="preserve"> ! </w:t>
      </w:r>
      <w:r w:rsidR="00000000" w:rsidRPr="00033231">
        <w:t>Malone</w:t>
      </w:r>
      <w:r>
        <w:t xml:space="preserve"> ! </w:t>
      </w:r>
      <w:r w:rsidR="00000000" w:rsidRPr="00033231">
        <w:t>Malone</w:t>
      </w:r>
      <w:r>
        <w:t> !</w:t>
      </w:r>
    </w:p>
    <w:p w14:paraId="486EC3E6" w14:textId="77777777" w:rsidR="004F69D6" w:rsidRDefault="004F69D6" w:rsidP="0021796F">
      <w:r>
        <w:t>— </w:t>
      </w:r>
      <w:r w:rsidR="00000000" w:rsidRPr="00033231">
        <w:t>À bas</w:t>
      </w:r>
      <w:r>
        <w:t xml:space="preserve"> ! </w:t>
      </w:r>
      <w:r w:rsidR="00000000" w:rsidRPr="00033231">
        <w:t>à bas</w:t>
      </w:r>
      <w:r>
        <w:t xml:space="preserve"> ! </w:t>
      </w:r>
      <w:r w:rsidR="00000000" w:rsidRPr="00033231">
        <w:t>à bas</w:t>
      </w:r>
      <w:r>
        <w:t xml:space="preserve"> ! </w:t>
      </w:r>
      <w:r w:rsidR="00000000" w:rsidRPr="00033231">
        <w:t>criait la voix</w:t>
      </w:r>
      <w:r>
        <w:t>.</w:t>
      </w:r>
    </w:p>
    <w:p w14:paraId="426F3372" w14:textId="5B939959" w:rsidR="00000000" w:rsidRPr="00033231" w:rsidRDefault="004F69D6" w:rsidP="0021796F">
      <w:r>
        <w:t>— </w:t>
      </w:r>
      <w:r w:rsidR="00000000" w:rsidRPr="00033231">
        <w:t>Il est réellement capable de les mettre en pièces</w:t>
      </w:r>
      <w:r>
        <w:t xml:space="preserve"> ! </w:t>
      </w:r>
      <w:r w:rsidR="00000000" w:rsidRPr="00033231">
        <w:t>s</w:t>
      </w:r>
      <w:r>
        <w:t>’</w:t>
      </w:r>
      <w:r w:rsidR="00000000" w:rsidRPr="00033231">
        <w:t>écria Shirley</w:t>
      </w:r>
      <w:r>
        <w:t xml:space="preserve">. </w:t>
      </w:r>
      <w:r w:rsidR="00000000" w:rsidRPr="00033231">
        <w:t>Ils l</w:t>
      </w:r>
      <w:r>
        <w:t>’</w:t>
      </w:r>
      <w:r w:rsidR="00000000" w:rsidRPr="00033231">
        <w:t>ont frappé</w:t>
      </w:r>
      <w:r>
        <w:t xml:space="preserve">, </w:t>
      </w:r>
      <w:r w:rsidR="00000000" w:rsidRPr="00033231">
        <w:t>et il n</w:t>
      </w:r>
      <w:r>
        <w:t>’</w:t>
      </w:r>
      <w:r w:rsidR="00000000" w:rsidRPr="00033231">
        <w:t>est pas accoutumé à recevoir des coups</w:t>
      </w:r>
      <w:r>
        <w:t xml:space="preserve"> : </w:t>
      </w:r>
      <w:r w:rsidR="00000000" w:rsidRPr="00033231">
        <w:t>il s</w:t>
      </w:r>
      <w:r>
        <w:t>’</w:t>
      </w:r>
      <w:r w:rsidR="00000000" w:rsidRPr="00033231">
        <w:t>en vengera</w:t>
      </w:r>
      <w:r>
        <w:t>. »</w:t>
      </w:r>
    </w:p>
    <w:p w14:paraId="2185D048" w14:textId="77777777" w:rsidR="004F69D6" w:rsidRDefault="00000000" w:rsidP="0021796F">
      <w:r w:rsidRPr="00033231">
        <w:t>Elle se précipita au dehors</w:t>
      </w:r>
      <w:r w:rsidR="004F69D6">
        <w:t xml:space="preserve"> : </w:t>
      </w:r>
      <w:r w:rsidRPr="00033231">
        <w:t>un homme grimpait précip</w:t>
      </w:r>
      <w:r w:rsidRPr="00033231">
        <w:t>i</w:t>
      </w:r>
      <w:r w:rsidRPr="00033231">
        <w:t>tamment l</w:t>
      </w:r>
      <w:r w:rsidR="004F69D6">
        <w:t>’</w:t>
      </w:r>
      <w:r w:rsidRPr="00033231">
        <w:t>escalier de chêne</w:t>
      </w:r>
      <w:r w:rsidR="004F69D6">
        <w:t xml:space="preserve">, </w:t>
      </w:r>
      <w:r w:rsidRPr="00033231">
        <w:t>cherchant en grande hâte un r</w:t>
      </w:r>
      <w:r w:rsidRPr="00033231">
        <w:t>e</w:t>
      </w:r>
      <w:r w:rsidRPr="00033231">
        <w:t>f</w:t>
      </w:r>
      <w:r w:rsidRPr="00033231">
        <w:t>u</w:t>
      </w:r>
      <w:r w:rsidRPr="00033231">
        <w:t>ge dans la galerie ou dans les chambres</w:t>
      </w:r>
      <w:r w:rsidR="004F69D6">
        <w:t xml:space="preserve">. </w:t>
      </w:r>
      <w:r w:rsidRPr="00033231">
        <w:t>Un autre se tenait fe</w:t>
      </w:r>
      <w:r w:rsidRPr="00033231">
        <w:t>r</w:t>
      </w:r>
      <w:r w:rsidRPr="00033231">
        <w:t>mement adossé au pied de l</w:t>
      </w:r>
      <w:r w:rsidR="004F69D6">
        <w:t>’</w:t>
      </w:r>
      <w:r w:rsidRPr="00033231">
        <w:t>escalier</w:t>
      </w:r>
      <w:r w:rsidR="004F69D6">
        <w:t xml:space="preserve">, </w:t>
      </w:r>
      <w:r w:rsidRPr="00033231">
        <w:t>brandissant un bâton noueux et répétant</w:t>
      </w:r>
      <w:r w:rsidR="004F69D6">
        <w:t> : « </w:t>
      </w:r>
      <w:r w:rsidRPr="00033231">
        <w:t>À bas</w:t>
      </w:r>
      <w:r w:rsidR="004F69D6">
        <w:t xml:space="preserve"> ! </w:t>
      </w:r>
      <w:r w:rsidRPr="00033231">
        <w:t>à bas</w:t>
      </w:r>
      <w:r w:rsidR="004F69D6">
        <w:t xml:space="preserve"> ! </w:t>
      </w:r>
      <w:r w:rsidRPr="00033231">
        <w:t>à bas</w:t>
      </w:r>
      <w:r w:rsidR="004F69D6">
        <w:t> ! »</w:t>
      </w:r>
      <w:r w:rsidRPr="00033231">
        <w:t xml:space="preserve"> pendant qu</w:t>
      </w:r>
      <w:r w:rsidR="004F69D6">
        <w:t>’</w:t>
      </w:r>
      <w:r w:rsidRPr="00033231">
        <w:t>un énorme chien aboyait</w:t>
      </w:r>
      <w:r w:rsidR="004F69D6">
        <w:t xml:space="preserve">, </w:t>
      </w:r>
      <w:r w:rsidRPr="00033231">
        <w:t>hurlant</w:t>
      </w:r>
      <w:r w:rsidR="004F69D6">
        <w:t xml:space="preserve">, </w:t>
      </w:r>
      <w:r w:rsidRPr="00033231">
        <w:t>grondant autour de lui</w:t>
      </w:r>
      <w:r w:rsidR="004F69D6">
        <w:t xml:space="preserve">, </w:t>
      </w:r>
      <w:r w:rsidRPr="00033231">
        <w:t>et qu</w:t>
      </w:r>
      <w:r w:rsidR="004F69D6">
        <w:t>’</w:t>
      </w:r>
      <w:r w:rsidRPr="00033231">
        <w:t>une foule de domestiques accouraient de la cuisine</w:t>
      </w:r>
      <w:r w:rsidR="004F69D6">
        <w:t xml:space="preserve">. </w:t>
      </w:r>
      <w:r w:rsidRPr="00033231">
        <w:t>Le chien s</w:t>
      </w:r>
      <w:r w:rsidR="004F69D6">
        <w:t>’</w:t>
      </w:r>
      <w:r w:rsidRPr="00033231">
        <w:t>élança</w:t>
      </w:r>
      <w:r w:rsidR="004F69D6">
        <w:t xml:space="preserve"> : </w:t>
      </w:r>
      <w:r w:rsidRPr="00033231">
        <w:t>le second gentleman tourna sur les talons et se préc</w:t>
      </w:r>
      <w:r w:rsidRPr="00033231">
        <w:t>i</w:t>
      </w:r>
      <w:r w:rsidRPr="00033231">
        <w:t>pita sur les pas de son compagnon</w:t>
      </w:r>
      <w:r w:rsidR="004F69D6">
        <w:t xml:space="preserve">. </w:t>
      </w:r>
      <w:r w:rsidRPr="00033231">
        <w:t>Le premier était déjà en s</w:t>
      </w:r>
      <w:r w:rsidRPr="00033231">
        <w:t>û</w:t>
      </w:r>
      <w:r w:rsidRPr="00033231">
        <w:t>reté dans une chambre</w:t>
      </w:r>
      <w:r w:rsidR="004F69D6">
        <w:t xml:space="preserve">, </w:t>
      </w:r>
      <w:r w:rsidRPr="00033231">
        <w:t>dont il ferma la porte au nez de son c</w:t>
      </w:r>
      <w:r w:rsidRPr="00033231">
        <w:t>a</w:t>
      </w:r>
      <w:r w:rsidRPr="00033231">
        <w:t>marade</w:t>
      </w:r>
      <w:r w:rsidR="004F69D6">
        <w:t xml:space="preserve">, </w:t>
      </w:r>
      <w:r w:rsidRPr="00033231">
        <w:t>car il n</w:t>
      </w:r>
      <w:r w:rsidR="004F69D6">
        <w:t>’</w:t>
      </w:r>
      <w:r w:rsidRPr="00033231">
        <w:t>est rien d</w:t>
      </w:r>
      <w:r w:rsidR="004F69D6">
        <w:t>’</w:t>
      </w:r>
      <w:r w:rsidRPr="00033231">
        <w:t>aussi impitoyable que la terreur</w:t>
      </w:r>
      <w:r w:rsidR="004F69D6">
        <w:t xml:space="preserve"> ; </w:t>
      </w:r>
      <w:r w:rsidRPr="00033231">
        <w:t>mais le second fugitif poussait vigoureusement</w:t>
      </w:r>
      <w:r w:rsidR="004F69D6">
        <w:t xml:space="preserve">, </w:t>
      </w:r>
      <w:r w:rsidRPr="00033231">
        <w:t>et la porte allait céder à ses efforts</w:t>
      </w:r>
      <w:r w:rsidR="004F69D6">
        <w:t>.</w:t>
      </w:r>
    </w:p>
    <w:p w14:paraId="34D3D3E2" w14:textId="5C5E1CDA" w:rsidR="00000000" w:rsidRPr="00033231" w:rsidRDefault="004F69D6" w:rsidP="0021796F">
      <w:r>
        <w:lastRenderedPageBreak/>
        <w:t>« </w:t>
      </w:r>
      <w:r w:rsidR="00000000" w:rsidRPr="00033231">
        <w:t>Messieurs</w:t>
      </w:r>
      <w:r>
        <w:t xml:space="preserve">, </w:t>
      </w:r>
      <w:r w:rsidR="00000000" w:rsidRPr="00033231">
        <w:t>leur cria Shirley de sa voix argentine mais v</w:t>
      </w:r>
      <w:r w:rsidR="00000000" w:rsidRPr="00033231">
        <w:t>i</w:t>
      </w:r>
      <w:r w:rsidR="00000000" w:rsidRPr="00033231">
        <w:t>brante</w:t>
      </w:r>
      <w:r>
        <w:t xml:space="preserve">, </w:t>
      </w:r>
      <w:r w:rsidR="00000000" w:rsidRPr="00033231">
        <w:t>épargnez mes serrures</w:t>
      </w:r>
      <w:r>
        <w:t xml:space="preserve">, </w:t>
      </w:r>
      <w:r w:rsidR="00000000" w:rsidRPr="00033231">
        <w:t>s</w:t>
      </w:r>
      <w:r>
        <w:t>’</w:t>
      </w:r>
      <w:r w:rsidR="00000000" w:rsidRPr="00033231">
        <w:t>il vous plaît</w:t>
      </w:r>
      <w:r>
        <w:t xml:space="preserve">. </w:t>
      </w:r>
      <w:r w:rsidR="00000000" w:rsidRPr="00033231">
        <w:t>Calmez-vous</w:t>
      </w:r>
      <w:r>
        <w:t xml:space="preserve">, </w:t>
      </w:r>
      <w:r w:rsidR="00000000" w:rsidRPr="00033231">
        <w:t>et descendez</w:t>
      </w:r>
      <w:r>
        <w:t xml:space="preserve"> ! </w:t>
      </w:r>
      <w:r w:rsidR="00000000" w:rsidRPr="00033231">
        <w:t>Regardez Tartare</w:t>
      </w:r>
      <w:r>
        <w:t xml:space="preserve">, </w:t>
      </w:r>
      <w:r w:rsidR="00000000" w:rsidRPr="00033231">
        <w:t>il ne ferait pas de mal à un chat</w:t>
      </w:r>
      <w:r>
        <w:t>. »</w:t>
      </w:r>
    </w:p>
    <w:p w14:paraId="3EE9AE59" w14:textId="77777777" w:rsidR="004F69D6" w:rsidRDefault="00000000" w:rsidP="0021796F">
      <w:r w:rsidRPr="00033231">
        <w:t>Et elle caressait Tartare</w:t>
      </w:r>
      <w:r w:rsidR="004F69D6">
        <w:t xml:space="preserve">, </w:t>
      </w:r>
      <w:r w:rsidRPr="00033231">
        <w:t>qui s</w:t>
      </w:r>
      <w:r w:rsidR="004F69D6">
        <w:t>’</w:t>
      </w:r>
      <w:r w:rsidRPr="00033231">
        <w:t>était accroupi à ses pieds</w:t>
      </w:r>
      <w:r w:rsidR="004F69D6">
        <w:t xml:space="preserve">, </w:t>
      </w:r>
      <w:r w:rsidRPr="00033231">
        <w:t>a</w:t>
      </w:r>
      <w:r w:rsidRPr="00033231">
        <w:t>l</w:t>
      </w:r>
      <w:r w:rsidRPr="00033231">
        <w:t>longeait ses pattes de devant</w:t>
      </w:r>
      <w:r w:rsidR="004F69D6">
        <w:t xml:space="preserve">, </w:t>
      </w:r>
      <w:r w:rsidRPr="00033231">
        <w:t>agitait sa queue d</w:t>
      </w:r>
      <w:r w:rsidR="004F69D6">
        <w:t>’</w:t>
      </w:r>
      <w:r w:rsidRPr="00033231">
        <w:t>une façon m</w:t>
      </w:r>
      <w:r w:rsidRPr="00033231">
        <w:t>e</w:t>
      </w:r>
      <w:r w:rsidRPr="00033231">
        <w:t>naçante</w:t>
      </w:r>
      <w:r w:rsidR="004F69D6">
        <w:t xml:space="preserve">, </w:t>
      </w:r>
      <w:r w:rsidRPr="00033231">
        <w:t>faisait ronfler ses narines</w:t>
      </w:r>
      <w:r w:rsidR="004F69D6">
        <w:t xml:space="preserve">, </w:t>
      </w:r>
      <w:r w:rsidRPr="00033231">
        <w:t>et dont les yeux de bouled</w:t>
      </w:r>
      <w:r w:rsidRPr="00033231">
        <w:t>o</w:t>
      </w:r>
      <w:r w:rsidRPr="00033231">
        <w:t>gue brillaient d</w:t>
      </w:r>
      <w:r w:rsidR="004F69D6">
        <w:t>’</w:t>
      </w:r>
      <w:r w:rsidRPr="00033231">
        <w:t>un feu sombre</w:t>
      </w:r>
      <w:r w:rsidR="004F69D6">
        <w:t xml:space="preserve">. </w:t>
      </w:r>
      <w:r w:rsidRPr="00033231">
        <w:t>C</w:t>
      </w:r>
      <w:r w:rsidR="004F69D6">
        <w:t>’</w:t>
      </w:r>
      <w:r w:rsidRPr="00033231">
        <w:t>était un honnête</w:t>
      </w:r>
      <w:r w:rsidR="004F69D6">
        <w:t xml:space="preserve">, </w:t>
      </w:r>
      <w:r w:rsidRPr="00033231">
        <w:t>fantastique</w:t>
      </w:r>
      <w:r w:rsidR="004F69D6">
        <w:t xml:space="preserve">, </w:t>
      </w:r>
      <w:r w:rsidRPr="00033231">
        <w:t>stupide</w:t>
      </w:r>
      <w:r w:rsidR="004F69D6">
        <w:t xml:space="preserve">, </w:t>
      </w:r>
      <w:r w:rsidRPr="00033231">
        <w:t>mais opiniâtre caractère de chien</w:t>
      </w:r>
      <w:r w:rsidR="004F69D6">
        <w:t xml:space="preserve">. </w:t>
      </w:r>
      <w:r w:rsidRPr="00033231">
        <w:t>Il aimait sa maîtresse et John</w:t>
      </w:r>
      <w:r w:rsidR="004F69D6">
        <w:t xml:space="preserve">, </w:t>
      </w:r>
      <w:r w:rsidRPr="00033231">
        <w:t>l</w:t>
      </w:r>
      <w:r w:rsidR="004F69D6">
        <w:t>’</w:t>
      </w:r>
      <w:r w:rsidRPr="00033231">
        <w:t>homme qui lui donnait sa nourriture</w:t>
      </w:r>
      <w:r w:rsidR="004F69D6">
        <w:t xml:space="preserve">, </w:t>
      </w:r>
      <w:r w:rsidRPr="00033231">
        <w:t>mais était fort indifférent pour le reste du monde</w:t>
      </w:r>
      <w:r w:rsidR="004F69D6">
        <w:t xml:space="preserve">. </w:t>
      </w:r>
      <w:r w:rsidRPr="00033231">
        <w:t>Il était généralement assez calme</w:t>
      </w:r>
      <w:r w:rsidR="004F69D6">
        <w:t xml:space="preserve">, </w:t>
      </w:r>
      <w:r w:rsidRPr="00033231">
        <w:t>à moins qu</w:t>
      </w:r>
      <w:r w:rsidR="004F69D6">
        <w:t>’</w:t>
      </w:r>
      <w:r w:rsidRPr="00033231">
        <w:t>il ne fût frappé ou menacé d</w:t>
      </w:r>
      <w:r w:rsidR="004F69D6">
        <w:t>’</w:t>
      </w:r>
      <w:r w:rsidRPr="00033231">
        <w:t>un bâton</w:t>
      </w:r>
      <w:r w:rsidR="004F69D6">
        <w:t xml:space="preserve"> ; </w:t>
      </w:r>
      <w:r w:rsidRPr="00033231">
        <w:t>dans ce cas il devenait féroce</w:t>
      </w:r>
      <w:r w:rsidR="004F69D6">
        <w:t>.</w:t>
      </w:r>
    </w:p>
    <w:p w14:paraId="125346EB" w14:textId="6012142D" w:rsidR="004F69D6" w:rsidRDefault="004F69D6" w:rsidP="0021796F">
      <w:r>
        <w:t>« </w:t>
      </w:r>
      <w:r w:rsidR="00000000" w:rsidRPr="00033231">
        <w:t>Comment vous portez-vous</w:t>
      </w:r>
      <w:r>
        <w:t xml:space="preserve">, </w:t>
      </w:r>
      <w:r w:rsidR="00000000" w:rsidRPr="00033231">
        <w:t>monsieur Malone</w:t>
      </w:r>
      <w:r>
        <w:t xml:space="preserve"> ? </w:t>
      </w:r>
      <w:r w:rsidR="00000000" w:rsidRPr="00033231">
        <w:t>continua Shirley en levant sa figure joyeuse vers la galerie</w:t>
      </w:r>
      <w:r>
        <w:t xml:space="preserve">. </w:t>
      </w:r>
      <w:r w:rsidR="00000000" w:rsidRPr="00033231">
        <w:t>Ce n</w:t>
      </w:r>
      <w:r>
        <w:t>’</w:t>
      </w:r>
      <w:r w:rsidR="00000000" w:rsidRPr="00033231">
        <w:t>est pas là le chemin du parloir</w:t>
      </w:r>
      <w:r>
        <w:t xml:space="preserve"> ; </w:t>
      </w:r>
      <w:r w:rsidR="00000000" w:rsidRPr="00033231">
        <w:t>c</w:t>
      </w:r>
      <w:r>
        <w:t>’</w:t>
      </w:r>
      <w:r w:rsidR="00000000" w:rsidRPr="00033231">
        <w:t>est l</w:t>
      </w:r>
      <w:r>
        <w:t>’</w:t>
      </w:r>
      <w:r w:rsidR="00000000" w:rsidRPr="00033231">
        <w:t xml:space="preserve">appartement de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 xml:space="preserve">Priez votre ami </w:t>
      </w:r>
      <w:r>
        <w:t>M. </w:t>
      </w:r>
      <w:r w:rsidR="00000000" w:rsidRPr="00033231">
        <w:t>Donne de vouloir bien l</w:t>
      </w:r>
      <w:r>
        <w:t>’</w:t>
      </w:r>
      <w:r w:rsidR="00000000" w:rsidRPr="00033231">
        <w:t>évacuer</w:t>
      </w:r>
      <w:r>
        <w:t xml:space="preserve">. </w:t>
      </w:r>
      <w:r w:rsidR="00000000" w:rsidRPr="00033231">
        <w:t>J</w:t>
      </w:r>
      <w:r>
        <w:t>’</w:t>
      </w:r>
      <w:r w:rsidR="00000000" w:rsidRPr="00033231">
        <w:t>aurai le plus grand plaisir de le recevoir dans une salle moins élevée</w:t>
      </w:r>
      <w:r>
        <w:t>.</w:t>
      </w:r>
    </w:p>
    <w:p w14:paraId="3432A289" w14:textId="77777777" w:rsidR="004F69D6" w:rsidRDefault="004F69D6" w:rsidP="0021796F">
      <w:r>
        <w:t>— </w:t>
      </w:r>
      <w:r w:rsidR="00000000" w:rsidRPr="00033231">
        <w:t>Ah</w:t>
      </w:r>
      <w:r>
        <w:t xml:space="preserve"> ! </w:t>
      </w:r>
      <w:r w:rsidR="00000000" w:rsidRPr="00033231">
        <w:t>ah</w:t>
      </w:r>
      <w:r>
        <w:t xml:space="preserve"> ! </w:t>
      </w:r>
      <w:r w:rsidR="00000000" w:rsidRPr="00033231">
        <w:t>s</w:t>
      </w:r>
      <w:r>
        <w:t>’</w:t>
      </w:r>
      <w:r w:rsidR="00000000" w:rsidRPr="00033231">
        <w:t>écria Malone d</w:t>
      </w:r>
      <w:r>
        <w:t>’</w:t>
      </w:r>
      <w:r w:rsidR="00000000" w:rsidRPr="00033231">
        <w:t>un rire sourd</w:t>
      </w:r>
      <w:r>
        <w:t xml:space="preserve">, </w:t>
      </w:r>
      <w:r w:rsidR="00000000" w:rsidRPr="00033231">
        <w:t>quittant la porte et s</w:t>
      </w:r>
      <w:r>
        <w:t>’</w:t>
      </w:r>
      <w:r w:rsidR="00000000" w:rsidRPr="00033231">
        <w:t>appuyant sur la massive balustrade</w:t>
      </w:r>
      <w:r>
        <w:t xml:space="preserve">. </w:t>
      </w:r>
      <w:r w:rsidR="00000000" w:rsidRPr="00033231">
        <w:t>Réellement</w:t>
      </w:r>
      <w:r>
        <w:t xml:space="preserve">, </w:t>
      </w:r>
      <w:r w:rsidR="00000000" w:rsidRPr="00033231">
        <w:t>cet animal a effrayé Donne</w:t>
      </w:r>
      <w:r>
        <w:t xml:space="preserve">. </w:t>
      </w:r>
      <w:r w:rsidR="00000000" w:rsidRPr="00033231">
        <w:t>Il est un peu timide</w:t>
      </w:r>
      <w:r>
        <w:t xml:space="preserve">, </w:t>
      </w:r>
      <w:r w:rsidR="00000000" w:rsidRPr="00033231">
        <w:t>mon ami</w:t>
      </w:r>
      <w:r>
        <w:t xml:space="preserve">, </w:t>
      </w:r>
      <w:r w:rsidR="00000000" w:rsidRPr="00033231">
        <w:t>continua-t-il en se redressant et s</w:t>
      </w:r>
      <w:r>
        <w:t>’</w:t>
      </w:r>
      <w:r w:rsidR="00000000" w:rsidRPr="00033231">
        <w:t>avançant hardiment sur le devant de l</w:t>
      </w:r>
      <w:r>
        <w:t>’</w:t>
      </w:r>
      <w:r w:rsidR="00000000" w:rsidRPr="00033231">
        <w:t>escalier</w:t>
      </w:r>
      <w:r>
        <w:t xml:space="preserve">. </w:t>
      </w:r>
      <w:r w:rsidR="00000000" w:rsidRPr="00033231">
        <w:t>J</w:t>
      </w:r>
      <w:r>
        <w:t>’</w:t>
      </w:r>
      <w:r w:rsidR="00000000" w:rsidRPr="00033231">
        <w:t>ai cru devoir le suivre afin de le rassurer</w:t>
      </w:r>
      <w:r>
        <w:t>.</w:t>
      </w:r>
    </w:p>
    <w:p w14:paraId="7BE0D6F3" w14:textId="0FFC697B" w:rsidR="00000000" w:rsidRPr="00033231" w:rsidRDefault="004F69D6" w:rsidP="0021796F">
      <w:r>
        <w:t>— </w:t>
      </w:r>
      <w:r w:rsidR="00000000" w:rsidRPr="00033231">
        <w:t>Et c</w:t>
      </w:r>
      <w:r>
        <w:t>’</w:t>
      </w:r>
      <w:r w:rsidR="00000000" w:rsidRPr="00033231">
        <w:t>est ce que vous avez fait</w:t>
      </w:r>
      <w:r>
        <w:t xml:space="preserve"> : </w:t>
      </w:r>
      <w:r w:rsidR="00000000" w:rsidRPr="00033231">
        <w:t>eh bien</w:t>
      </w:r>
      <w:r>
        <w:t xml:space="preserve">, </w:t>
      </w:r>
      <w:r w:rsidR="00000000" w:rsidRPr="00033231">
        <w:t>descendez</w:t>
      </w:r>
      <w:r>
        <w:t xml:space="preserve">, </w:t>
      </w:r>
      <w:r w:rsidR="00000000" w:rsidRPr="00033231">
        <w:t>s</w:t>
      </w:r>
      <w:r>
        <w:t>’</w:t>
      </w:r>
      <w:r w:rsidR="00000000" w:rsidRPr="00033231">
        <w:t>il vous plaît</w:t>
      </w:r>
      <w:r>
        <w:t xml:space="preserve"> ; </w:t>
      </w:r>
      <w:r w:rsidR="00000000" w:rsidRPr="00033231">
        <w:t>John</w:t>
      </w:r>
      <w:r>
        <w:t xml:space="preserve">, </w:t>
      </w:r>
      <w:r w:rsidR="00000000" w:rsidRPr="00033231">
        <w:t>montez l</w:t>
      </w:r>
      <w:r>
        <w:t>’</w:t>
      </w:r>
      <w:r w:rsidR="00000000" w:rsidRPr="00033231">
        <w:t xml:space="preserve">escalier et allez délivrer </w:t>
      </w:r>
      <w:r>
        <w:t>M. </w:t>
      </w:r>
      <w:r w:rsidR="00000000" w:rsidRPr="00033231">
        <w:t>Donne</w:t>
      </w:r>
      <w:r>
        <w:t xml:space="preserve">. </w:t>
      </w:r>
      <w:r w:rsidR="00000000" w:rsidRPr="00033231">
        <w:t>Prenez garde</w:t>
      </w:r>
      <w:r>
        <w:t xml:space="preserve">, </w:t>
      </w:r>
      <w:r w:rsidR="00000000" w:rsidRPr="00033231">
        <w:t>monsieur Malone</w:t>
      </w:r>
      <w:r>
        <w:t xml:space="preserve">, </w:t>
      </w:r>
      <w:r w:rsidR="00000000" w:rsidRPr="00033231">
        <w:t>l</w:t>
      </w:r>
      <w:r>
        <w:t>’</w:t>
      </w:r>
      <w:r w:rsidR="00000000" w:rsidRPr="00033231">
        <w:t>escalier est glissant</w:t>
      </w:r>
      <w:r>
        <w:t>. »</w:t>
      </w:r>
    </w:p>
    <w:p w14:paraId="22F204C8" w14:textId="77777777" w:rsidR="004F69D6" w:rsidRDefault="00000000" w:rsidP="0021796F">
      <w:r w:rsidRPr="00033231">
        <w:t>Il était glissant</w:t>
      </w:r>
      <w:r w:rsidR="004F69D6">
        <w:t xml:space="preserve">, </w:t>
      </w:r>
      <w:r w:rsidRPr="00033231">
        <w:t>en effet</w:t>
      </w:r>
      <w:r w:rsidR="004F69D6">
        <w:t xml:space="preserve">, </w:t>
      </w:r>
      <w:r w:rsidRPr="00033231">
        <w:t>car il était en chêne poli</w:t>
      </w:r>
      <w:r w:rsidR="004F69D6">
        <w:t xml:space="preserve">. </w:t>
      </w:r>
      <w:r w:rsidRPr="00033231">
        <w:t>L</w:t>
      </w:r>
      <w:r w:rsidR="004F69D6">
        <w:t>’</w:t>
      </w:r>
      <w:r w:rsidRPr="00033231">
        <w:t>avertissement venait un peu tard pour Malone</w:t>
      </w:r>
      <w:r w:rsidR="004F69D6">
        <w:t xml:space="preserve"> : </w:t>
      </w:r>
      <w:r w:rsidRPr="00033231">
        <w:t>il avait glissé déjà dans sa descente</w:t>
      </w:r>
      <w:r w:rsidR="004F69D6">
        <w:t xml:space="preserve">, </w:t>
      </w:r>
      <w:r w:rsidRPr="00033231">
        <w:t>et ne put se préserver d</w:t>
      </w:r>
      <w:r w:rsidR="004F69D6">
        <w:t>’</w:t>
      </w:r>
      <w:r w:rsidRPr="00033231">
        <w:t>une chute qu</w:t>
      </w:r>
      <w:r w:rsidR="004F69D6">
        <w:t>’</w:t>
      </w:r>
      <w:r w:rsidRPr="00033231">
        <w:t xml:space="preserve">en se </w:t>
      </w:r>
      <w:r w:rsidRPr="00033231">
        <w:lastRenderedPageBreak/>
        <w:t>cramponnant à la balustrade</w:t>
      </w:r>
      <w:r w:rsidR="004F69D6">
        <w:t xml:space="preserve">, </w:t>
      </w:r>
      <w:r w:rsidRPr="00033231">
        <w:t>ce qui fit craquer de nouveau toute la construction</w:t>
      </w:r>
      <w:r w:rsidR="004F69D6">
        <w:t>.</w:t>
      </w:r>
    </w:p>
    <w:p w14:paraId="6A806E16" w14:textId="77777777" w:rsidR="004F69D6" w:rsidRDefault="00000000" w:rsidP="0021796F">
      <w:r w:rsidRPr="00033231">
        <w:t>Il sembla à Tartare que la descente du visiteur s</w:t>
      </w:r>
      <w:r w:rsidR="004F69D6">
        <w:t>’</w:t>
      </w:r>
      <w:r w:rsidRPr="00033231">
        <w:t>opérait avec un éclat inconvenant</w:t>
      </w:r>
      <w:r w:rsidR="004F69D6">
        <w:t xml:space="preserve">, </w:t>
      </w:r>
      <w:r w:rsidRPr="00033231">
        <w:t>et il se mit à gronder de nouveau</w:t>
      </w:r>
      <w:r w:rsidR="004F69D6">
        <w:t xml:space="preserve">. </w:t>
      </w:r>
      <w:r w:rsidRPr="00033231">
        <w:t>Malone</w:t>
      </w:r>
      <w:r w:rsidR="004F69D6">
        <w:t xml:space="preserve">, </w:t>
      </w:r>
      <w:r w:rsidRPr="00033231">
        <w:t>cependant</w:t>
      </w:r>
      <w:r w:rsidR="004F69D6">
        <w:t xml:space="preserve">, </w:t>
      </w:r>
      <w:r w:rsidRPr="00033231">
        <w:t>n</w:t>
      </w:r>
      <w:r w:rsidR="004F69D6">
        <w:t>’</w:t>
      </w:r>
      <w:r w:rsidRPr="00033231">
        <w:t>était pas poltron</w:t>
      </w:r>
      <w:r w:rsidR="004F69D6">
        <w:t xml:space="preserve"> ; </w:t>
      </w:r>
      <w:r w:rsidRPr="00033231">
        <w:t>l</w:t>
      </w:r>
      <w:r w:rsidR="004F69D6">
        <w:t>’</w:t>
      </w:r>
      <w:r w:rsidRPr="00033231">
        <w:t>attaque imprévue du chien l</w:t>
      </w:r>
      <w:r w:rsidR="004F69D6">
        <w:t>’</w:t>
      </w:r>
      <w:r w:rsidRPr="00033231">
        <w:t>avait pris par surprise</w:t>
      </w:r>
      <w:r w:rsidR="004F69D6">
        <w:t xml:space="preserve"> : </w:t>
      </w:r>
      <w:r w:rsidRPr="00033231">
        <w:t>mais il passait maintenant à côté de lui avec plus de fureur réprimée que de crainte</w:t>
      </w:r>
      <w:r w:rsidR="004F69D6">
        <w:t xml:space="preserve">. </w:t>
      </w:r>
      <w:r w:rsidRPr="00033231">
        <w:t>S</w:t>
      </w:r>
      <w:r w:rsidR="004F69D6">
        <w:t>’</w:t>
      </w:r>
      <w:r w:rsidRPr="00033231">
        <w:t>il eût pu étrangler Tartare d</w:t>
      </w:r>
      <w:r w:rsidR="004F69D6">
        <w:t>’</w:t>
      </w:r>
      <w:r w:rsidRPr="00033231">
        <w:t>un regard</w:t>
      </w:r>
      <w:r w:rsidR="004F69D6">
        <w:t xml:space="preserve">, </w:t>
      </w:r>
      <w:r w:rsidRPr="00033231">
        <w:t>la pauvre bête n</w:t>
      </w:r>
      <w:r w:rsidR="004F69D6">
        <w:t>’</w:t>
      </w:r>
      <w:r w:rsidRPr="00033231">
        <w:t>eût pas respiré longtemps</w:t>
      </w:r>
      <w:r w:rsidR="004F69D6">
        <w:t xml:space="preserve">. </w:t>
      </w:r>
      <w:r w:rsidRPr="00033231">
        <w:t>Oubliant la politesse dans sa sombre rage</w:t>
      </w:r>
      <w:r w:rsidR="004F69D6">
        <w:t xml:space="preserve">, </w:t>
      </w:r>
      <w:r w:rsidRPr="00033231">
        <w:t xml:space="preserve">Malone entra au parloir avant miss </w:t>
      </w:r>
      <w:proofErr w:type="spellStart"/>
      <w:r w:rsidRPr="00033231">
        <w:t>Keeldar</w:t>
      </w:r>
      <w:proofErr w:type="spellEnd"/>
      <w:r w:rsidR="004F69D6">
        <w:t xml:space="preserve">. </w:t>
      </w:r>
      <w:r w:rsidRPr="00033231">
        <w:t xml:space="preserve">Il regarda miss </w:t>
      </w:r>
      <w:proofErr w:type="spellStart"/>
      <w:r w:rsidRPr="00033231">
        <w:t>Helstone</w:t>
      </w:r>
      <w:proofErr w:type="spellEnd"/>
      <w:r w:rsidR="004F69D6">
        <w:t xml:space="preserve">, </w:t>
      </w:r>
      <w:r w:rsidRPr="00033231">
        <w:t>et eut de la peine à se décider à la saluer</w:t>
      </w:r>
      <w:r w:rsidR="004F69D6">
        <w:t xml:space="preserve">. </w:t>
      </w:r>
      <w:r w:rsidRPr="00033231">
        <w:t>Il lança ensuite sur les deux ladies des regards furieux</w:t>
      </w:r>
      <w:r w:rsidR="004F69D6">
        <w:t>.</w:t>
      </w:r>
    </w:p>
    <w:p w14:paraId="5C18180F" w14:textId="77777777" w:rsidR="004F69D6" w:rsidRDefault="00000000" w:rsidP="0021796F">
      <w:r w:rsidRPr="00033231">
        <w:t>Cependant Shirley eut pitié de lui</w:t>
      </w:r>
      <w:r w:rsidR="004F69D6">
        <w:t xml:space="preserve"> ; </w:t>
      </w:r>
      <w:r w:rsidRPr="00033231">
        <w:t>elle cessa de rire</w:t>
      </w:r>
      <w:r w:rsidR="004F69D6">
        <w:t xml:space="preserve">. </w:t>
      </w:r>
      <w:r w:rsidRPr="00033231">
        <w:t>Car</w:t>
      </w:r>
      <w:r w:rsidRPr="00033231">
        <w:t>o</w:t>
      </w:r>
      <w:r w:rsidRPr="00033231">
        <w:t>line était trop bien élevée pour se permettre même de sourire de quiconque subissait une mortification</w:t>
      </w:r>
      <w:r w:rsidR="004F69D6">
        <w:t xml:space="preserve">. </w:t>
      </w:r>
      <w:r w:rsidRPr="00033231">
        <w:t>Tartare fut renvoyé</w:t>
      </w:r>
      <w:r w:rsidR="004F69D6">
        <w:t xml:space="preserve"> ; </w:t>
      </w:r>
      <w:r w:rsidRPr="00033231">
        <w:t>Pierre-Auguste fut calmé</w:t>
      </w:r>
      <w:r w:rsidR="004F69D6">
        <w:t xml:space="preserve"> : </w:t>
      </w:r>
      <w:r w:rsidRPr="00033231">
        <w:t>car Shirley avait des regards et une voix qui eussent calmé un taureau furieux</w:t>
      </w:r>
      <w:r w:rsidR="004F69D6">
        <w:t xml:space="preserve">. </w:t>
      </w:r>
      <w:r w:rsidRPr="00033231">
        <w:t>D</w:t>
      </w:r>
      <w:r w:rsidR="004F69D6">
        <w:t>’</w:t>
      </w:r>
      <w:r w:rsidRPr="00033231">
        <w:t>ailleurs</w:t>
      </w:r>
      <w:r w:rsidR="004F69D6">
        <w:t xml:space="preserve">, </w:t>
      </w:r>
      <w:r w:rsidRPr="00033231">
        <w:t>il ne ma</w:t>
      </w:r>
      <w:r w:rsidRPr="00033231">
        <w:t>n</w:t>
      </w:r>
      <w:r w:rsidRPr="00033231">
        <w:t>quait pas de bon sens</w:t>
      </w:r>
      <w:r w:rsidR="004F69D6">
        <w:t xml:space="preserve">, </w:t>
      </w:r>
      <w:r w:rsidRPr="00033231">
        <w:t>et</w:t>
      </w:r>
      <w:r w:rsidR="004F69D6">
        <w:t xml:space="preserve">, </w:t>
      </w:r>
      <w:r w:rsidRPr="00033231">
        <w:t>puisqu</w:t>
      </w:r>
      <w:r w:rsidR="004F69D6">
        <w:t>’</w:t>
      </w:r>
      <w:r w:rsidRPr="00033231">
        <w:t>il ne pouvait provoquer le pr</w:t>
      </w:r>
      <w:r w:rsidRPr="00033231">
        <w:t>o</w:t>
      </w:r>
      <w:r w:rsidRPr="00033231">
        <w:t>priétaire du chien</w:t>
      </w:r>
      <w:r w:rsidR="004F69D6">
        <w:t xml:space="preserve">, </w:t>
      </w:r>
      <w:r w:rsidRPr="00033231">
        <w:t>ce qu</w:t>
      </w:r>
      <w:r w:rsidR="004F69D6">
        <w:t>’</w:t>
      </w:r>
      <w:r w:rsidRPr="00033231">
        <w:t>il avait de mieux à faire</w:t>
      </w:r>
      <w:r w:rsidR="004F69D6">
        <w:t xml:space="preserve">, </w:t>
      </w:r>
      <w:r w:rsidRPr="00033231">
        <w:t>c</w:t>
      </w:r>
      <w:r w:rsidR="004F69D6">
        <w:t>’</w:t>
      </w:r>
      <w:r w:rsidRPr="00033231">
        <w:t>était de se montrer poli</w:t>
      </w:r>
      <w:r w:rsidR="004F69D6">
        <w:t xml:space="preserve">. </w:t>
      </w:r>
      <w:r w:rsidRPr="00033231">
        <w:t>Il essaya d</w:t>
      </w:r>
      <w:r w:rsidR="004F69D6">
        <w:t>’</w:t>
      </w:r>
      <w:r w:rsidRPr="00033231">
        <w:t>être aimable</w:t>
      </w:r>
      <w:r w:rsidR="004F69D6">
        <w:t xml:space="preserve">, </w:t>
      </w:r>
      <w:r w:rsidRPr="00033231">
        <w:t>et ses avances étant bien accueillies</w:t>
      </w:r>
      <w:r w:rsidR="004F69D6">
        <w:t xml:space="preserve">, </w:t>
      </w:r>
      <w:r w:rsidRPr="00033231">
        <w:t>il devint tout à fait poli</w:t>
      </w:r>
      <w:r w:rsidR="004F69D6">
        <w:t xml:space="preserve">. </w:t>
      </w:r>
      <w:r w:rsidRPr="00033231">
        <w:t>Il était venu</w:t>
      </w:r>
      <w:r w:rsidR="004F69D6">
        <w:t xml:space="preserve">, </w:t>
      </w:r>
      <w:r w:rsidRPr="00033231">
        <w:t>d</w:t>
      </w:r>
      <w:r w:rsidR="004F69D6">
        <w:t>’</w:t>
      </w:r>
      <w:r w:rsidRPr="00033231">
        <w:t>ailleurs</w:t>
      </w:r>
      <w:r w:rsidR="004F69D6">
        <w:t xml:space="preserve">, </w:t>
      </w:r>
      <w:r w:rsidRPr="00033231">
        <w:t>dans l</w:t>
      </w:r>
      <w:r w:rsidR="004F69D6">
        <w:t>’</w:t>
      </w:r>
      <w:r w:rsidRPr="00033231">
        <w:t>intention d</w:t>
      </w:r>
      <w:r w:rsidR="004F69D6">
        <w:t>’</w:t>
      </w:r>
      <w:r w:rsidRPr="00033231">
        <w:t>être charmant et fascinateur</w:t>
      </w:r>
      <w:r w:rsidR="004F69D6">
        <w:t xml:space="preserve">. </w:t>
      </w:r>
      <w:r w:rsidRPr="00033231">
        <w:t>De fâcheux présages l</w:t>
      </w:r>
      <w:r w:rsidR="004F69D6">
        <w:t>’</w:t>
      </w:r>
      <w:r w:rsidRPr="00033231">
        <w:t xml:space="preserve">avaient accueilli dans sa première visite à </w:t>
      </w:r>
      <w:proofErr w:type="spellStart"/>
      <w:r w:rsidRPr="00033231">
        <w:t>Fieldhead</w:t>
      </w:r>
      <w:proofErr w:type="spellEnd"/>
      <w:r w:rsidR="004F69D6">
        <w:t xml:space="preserve"> ; </w:t>
      </w:r>
      <w:r w:rsidRPr="00033231">
        <w:t>mais</w:t>
      </w:r>
      <w:r w:rsidR="004F69D6">
        <w:t xml:space="preserve">, </w:t>
      </w:r>
      <w:r w:rsidRPr="00033231">
        <w:t>cet accident passé</w:t>
      </w:r>
      <w:r w:rsidR="004F69D6">
        <w:t xml:space="preserve">, </w:t>
      </w:r>
      <w:r w:rsidRPr="00033231">
        <w:t>il résolut de charmer et de séduire</w:t>
      </w:r>
      <w:r w:rsidR="004F69D6">
        <w:t xml:space="preserve">. </w:t>
      </w:r>
      <w:r w:rsidRPr="00033231">
        <w:t>Il était entré comme un lion</w:t>
      </w:r>
      <w:r w:rsidR="004F69D6">
        <w:t xml:space="preserve">, </w:t>
      </w:r>
      <w:r w:rsidRPr="00033231">
        <w:t>il voulut sortir comme un agneau</w:t>
      </w:r>
      <w:r w:rsidR="004F69D6">
        <w:t>.</w:t>
      </w:r>
    </w:p>
    <w:p w14:paraId="328D2046" w14:textId="77777777" w:rsidR="004F69D6" w:rsidRDefault="00000000" w:rsidP="0021796F">
      <w:r w:rsidRPr="00033231">
        <w:t>Pour avoir de l</w:t>
      </w:r>
      <w:r w:rsidR="004F69D6">
        <w:t>’</w:t>
      </w:r>
      <w:r w:rsidRPr="00033231">
        <w:t>air</w:t>
      </w:r>
      <w:r w:rsidR="004F69D6">
        <w:t xml:space="preserve">, </w:t>
      </w:r>
      <w:r w:rsidRPr="00033231">
        <w:t>sans doute</w:t>
      </w:r>
      <w:r w:rsidR="004F69D6">
        <w:t xml:space="preserve">, </w:t>
      </w:r>
      <w:r w:rsidRPr="00033231">
        <w:t>ou peut-être pour sortir plus facilement si cela devenait nécessaire</w:t>
      </w:r>
      <w:r w:rsidR="004F69D6">
        <w:t xml:space="preserve">, </w:t>
      </w:r>
      <w:r w:rsidRPr="00033231">
        <w:t>il s</w:t>
      </w:r>
      <w:r w:rsidR="004F69D6">
        <w:t>’</w:t>
      </w:r>
      <w:r w:rsidRPr="00033231">
        <w:t>assit non point sur le sofa</w:t>
      </w:r>
      <w:r w:rsidR="004F69D6">
        <w:t xml:space="preserve">, </w:t>
      </w:r>
      <w:r w:rsidRPr="00033231">
        <w:t xml:space="preserve">où miss </w:t>
      </w:r>
      <w:proofErr w:type="spellStart"/>
      <w:r w:rsidRPr="00033231">
        <w:t>Keeldar</w:t>
      </w:r>
      <w:proofErr w:type="spellEnd"/>
      <w:r w:rsidRPr="00033231">
        <w:t xml:space="preserve"> lui offrit une place</w:t>
      </w:r>
      <w:r w:rsidR="004F69D6">
        <w:t xml:space="preserve">, </w:t>
      </w:r>
      <w:r w:rsidRPr="00033231">
        <w:t>ni au coin du feu</w:t>
      </w:r>
      <w:r w:rsidR="004F69D6">
        <w:t xml:space="preserve">, </w:t>
      </w:r>
      <w:r w:rsidRPr="00033231">
        <w:t>à c</w:t>
      </w:r>
      <w:r w:rsidRPr="00033231">
        <w:t>ô</w:t>
      </w:r>
      <w:r w:rsidRPr="00033231">
        <w:t>té de Caroline</w:t>
      </w:r>
      <w:r w:rsidR="004F69D6">
        <w:t xml:space="preserve">, </w:t>
      </w:r>
      <w:r w:rsidRPr="00033231">
        <w:t>qui l</w:t>
      </w:r>
      <w:r w:rsidR="004F69D6">
        <w:t>’</w:t>
      </w:r>
      <w:r w:rsidRPr="00033231">
        <w:t>y invita avec un geste amical et plein de bienveillance</w:t>
      </w:r>
      <w:r w:rsidR="004F69D6">
        <w:t xml:space="preserve">, </w:t>
      </w:r>
      <w:r w:rsidRPr="00033231">
        <w:t>mais sur une chaise auprès de la porte</w:t>
      </w:r>
      <w:r w:rsidR="004F69D6">
        <w:t xml:space="preserve">. </w:t>
      </w:r>
      <w:r w:rsidRPr="00033231">
        <w:lastRenderedPageBreak/>
        <w:t>N</w:t>
      </w:r>
      <w:r w:rsidR="004F69D6">
        <w:t>’</w:t>
      </w:r>
      <w:r w:rsidRPr="00033231">
        <w:t>étant plus sombre et furieux</w:t>
      </w:r>
      <w:r w:rsidR="004F69D6">
        <w:t xml:space="preserve">, </w:t>
      </w:r>
      <w:r w:rsidRPr="00033231">
        <w:t>il devint</w:t>
      </w:r>
      <w:r w:rsidR="004F69D6">
        <w:t xml:space="preserve">, </w:t>
      </w:r>
      <w:r w:rsidRPr="00033231">
        <w:t>selon son habitude</w:t>
      </w:r>
      <w:r w:rsidR="004F69D6">
        <w:t xml:space="preserve">, </w:t>
      </w:r>
      <w:r w:rsidRPr="00033231">
        <w:t>contraint et embarrassé</w:t>
      </w:r>
      <w:r w:rsidR="004F69D6">
        <w:t xml:space="preserve">. </w:t>
      </w:r>
      <w:r w:rsidRPr="00033231">
        <w:t>Il parla par accès et par boutades</w:t>
      </w:r>
      <w:r w:rsidR="004F69D6">
        <w:t xml:space="preserve">, </w:t>
      </w:r>
      <w:r w:rsidRPr="00033231">
        <w:t>choisissant pour sujet de sa conversation ce qu</w:t>
      </w:r>
      <w:r w:rsidR="004F69D6">
        <w:t>’</w:t>
      </w:r>
      <w:r w:rsidRPr="00033231">
        <w:t>il y avait de plus vulgaire</w:t>
      </w:r>
      <w:r w:rsidR="004F69D6">
        <w:t xml:space="preserve"> ; </w:t>
      </w:r>
      <w:r w:rsidRPr="00033231">
        <w:t>il soupirait à chaque pause</w:t>
      </w:r>
      <w:r w:rsidR="004F69D6">
        <w:t xml:space="preserve">, </w:t>
      </w:r>
      <w:r w:rsidRPr="00033231">
        <w:t>et il soupirait même avant d</w:t>
      </w:r>
      <w:r w:rsidR="004F69D6">
        <w:t>’</w:t>
      </w:r>
      <w:r w:rsidRPr="00033231">
        <w:t>ouvrir la bouche</w:t>
      </w:r>
      <w:r w:rsidR="004F69D6">
        <w:t xml:space="preserve">. </w:t>
      </w:r>
      <w:r w:rsidRPr="00033231">
        <w:t>À la fin</w:t>
      </w:r>
      <w:r w:rsidR="004F69D6">
        <w:t xml:space="preserve">, </w:t>
      </w:r>
      <w:r w:rsidRPr="00033231">
        <w:t>voulant ajouter l</w:t>
      </w:r>
      <w:r w:rsidR="004F69D6">
        <w:t>’</w:t>
      </w:r>
      <w:r w:rsidRPr="00033231">
        <w:t>aisance à ses autres charmes</w:t>
      </w:r>
      <w:r w:rsidR="004F69D6">
        <w:t xml:space="preserve">, </w:t>
      </w:r>
      <w:r w:rsidRPr="00033231">
        <w:t>il appela à son aide un énorme mouchoir de poche en soie</w:t>
      </w:r>
      <w:r w:rsidR="004F69D6">
        <w:t xml:space="preserve"> : </w:t>
      </w:r>
      <w:r w:rsidRPr="00033231">
        <w:t>c</w:t>
      </w:r>
      <w:r w:rsidR="004F69D6">
        <w:t>’</w:t>
      </w:r>
      <w:r w:rsidRPr="00033231">
        <w:t>était le gracieux joujou qui devait occuper ses mains oisives</w:t>
      </w:r>
      <w:r w:rsidR="004F69D6">
        <w:t xml:space="preserve"> ; </w:t>
      </w:r>
      <w:r w:rsidRPr="00033231">
        <w:t>il se mit à l</w:t>
      </w:r>
      <w:r w:rsidR="004F69D6">
        <w:t>’</w:t>
      </w:r>
      <w:r w:rsidRPr="00033231">
        <w:t>œuvre avec une certaine énergie</w:t>
      </w:r>
      <w:r w:rsidR="004F69D6">
        <w:t xml:space="preserve"> ; </w:t>
      </w:r>
      <w:r w:rsidRPr="00033231">
        <w:t>il plia en coin le ca</w:t>
      </w:r>
      <w:r w:rsidRPr="00033231">
        <w:t>r</w:t>
      </w:r>
      <w:r w:rsidRPr="00033231">
        <w:t>ré jaune et rouge</w:t>
      </w:r>
      <w:r w:rsidR="004F69D6">
        <w:t xml:space="preserve"> ; </w:t>
      </w:r>
      <w:r w:rsidRPr="00033231">
        <w:t>il le déplia en l</w:t>
      </w:r>
      <w:r w:rsidR="004F69D6">
        <w:t>’</w:t>
      </w:r>
      <w:r w:rsidRPr="00033231">
        <w:t>agitant</w:t>
      </w:r>
      <w:r w:rsidR="004F69D6">
        <w:t xml:space="preserve"> ; </w:t>
      </w:r>
      <w:r w:rsidRPr="00033231">
        <w:t>il le plia de nouveau et en fit une belle bande</w:t>
      </w:r>
      <w:r w:rsidR="004F69D6">
        <w:t xml:space="preserve">. </w:t>
      </w:r>
      <w:r w:rsidRPr="00033231">
        <w:t>À quel usage voulait-il appliquer cette ligature</w:t>
      </w:r>
      <w:r w:rsidR="004F69D6">
        <w:t xml:space="preserve"> ? </w:t>
      </w:r>
      <w:r w:rsidRPr="00033231">
        <w:t>En envelopperait-il son cou ou sa tête</w:t>
      </w:r>
      <w:r w:rsidR="004F69D6">
        <w:t xml:space="preserve"> ? </w:t>
      </w:r>
      <w:r w:rsidRPr="00033231">
        <w:t>S</w:t>
      </w:r>
      <w:r w:rsidR="004F69D6">
        <w:t>’</w:t>
      </w:r>
      <w:r w:rsidRPr="00033231">
        <w:t>en ferait-il une cravate ou un turban</w:t>
      </w:r>
      <w:r w:rsidR="004F69D6">
        <w:t xml:space="preserve"> ? </w:t>
      </w:r>
      <w:r w:rsidRPr="00033231">
        <w:t>ni l</w:t>
      </w:r>
      <w:r w:rsidR="004F69D6">
        <w:t>’</w:t>
      </w:r>
      <w:r w:rsidRPr="00033231">
        <w:t>un ni l</w:t>
      </w:r>
      <w:r w:rsidR="004F69D6">
        <w:t>’</w:t>
      </w:r>
      <w:r w:rsidRPr="00033231">
        <w:t>autre</w:t>
      </w:r>
      <w:r w:rsidR="004F69D6">
        <w:t xml:space="preserve">. </w:t>
      </w:r>
      <w:r w:rsidRPr="00033231">
        <w:t>Pierre-Auguste avait un génie inventif et original</w:t>
      </w:r>
      <w:r w:rsidR="004F69D6">
        <w:t xml:space="preserve">. </w:t>
      </w:r>
      <w:r w:rsidRPr="00033231">
        <w:t>Il allait montrer à ces dames des grâces qui avaient au moins le charme de la nouveauté</w:t>
      </w:r>
      <w:r w:rsidR="004F69D6">
        <w:t xml:space="preserve">. </w:t>
      </w:r>
      <w:r w:rsidRPr="00033231">
        <w:t>Il s</w:t>
      </w:r>
      <w:r w:rsidR="004F69D6">
        <w:t>’</w:t>
      </w:r>
      <w:r w:rsidRPr="00033231">
        <w:t>assit sur sa chaise avec ses athlétiques jambes irlandaises cro</w:t>
      </w:r>
      <w:r w:rsidRPr="00033231">
        <w:t>i</w:t>
      </w:r>
      <w:r w:rsidRPr="00033231">
        <w:t>sées</w:t>
      </w:r>
      <w:r w:rsidR="004F69D6">
        <w:t xml:space="preserve">, </w:t>
      </w:r>
      <w:r w:rsidRPr="00033231">
        <w:t>et dans cette attitude commode il passa le mouchoir a</w:t>
      </w:r>
      <w:r w:rsidRPr="00033231">
        <w:t>u</w:t>
      </w:r>
      <w:r w:rsidRPr="00033231">
        <w:t>tour de ses jambes et les attacha solidement</w:t>
      </w:r>
      <w:r w:rsidR="004F69D6">
        <w:t xml:space="preserve">. </w:t>
      </w:r>
      <w:r w:rsidRPr="00033231">
        <w:t>Il pensait évide</w:t>
      </w:r>
      <w:r w:rsidRPr="00033231">
        <w:t>m</w:t>
      </w:r>
      <w:r w:rsidRPr="00033231">
        <w:t>ment que l</w:t>
      </w:r>
      <w:r w:rsidR="004F69D6">
        <w:t>’</w:t>
      </w:r>
      <w:r w:rsidRPr="00033231">
        <w:t xml:space="preserve">invention méritait les honneurs du </w:t>
      </w:r>
      <w:r w:rsidRPr="00033231">
        <w:rPr>
          <w:i/>
          <w:iCs/>
        </w:rPr>
        <w:t>bis</w:t>
      </w:r>
      <w:r w:rsidR="004F69D6">
        <w:rPr>
          <w:i/>
          <w:iCs/>
        </w:rPr>
        <w:t xml:space="preserve">, </w:t>
      </w:r>
      <w:r w:rsidRPr="00033231">
        <w:t>car il répéta plusieurs fois la même manœuvre</w:t>
      </w:r>
      <w:r w:rsidR="004F69D6">
        <w:t xml:space="preserve">. </w:t>
      </w:r>
      <w:r w:rsidRPr="00033231">
        <w:t>À la seconde fois</w:t>
      </w:r>
      <w:r w:rsidR="004F69D6">
        <w:t xml:space="preserve">, </w:t>
      </w:r>
      <w:r w:rsidRPr="00033231">
        <w:t>Shirley fut obligée d</w:t>
      </w:r>
      <w:r w:rsidR="004F69D6">
        <w:t>’</w:t>
      </w:r>
      <w:r w:rsidRPr="00033231">
        <w:t>aller à la fenêtre pour donner pleine liberté</w:t>
      </w:r>
      <w:r w:rsidR="004F69D6">
        <w:t xml:space="preserve">, </w:t>
      </w:r>
      <w:r w:rsidRPr="00033231">
        <w:t>sans être vue</w:t>
      </w:r>
      <w:r w:rsidR="004F69D6">
        <w:t xml:space="preserve">, </w:t>
      </w:r>
      <w:r w:rsidRPr="00033231">
        <w:t>à un rire qu</w:t>
      </w:r>
      <w:r w:rsidR="004F69D6">
        <w:t>’</w:t>
      </w:r>
      <w:r w:rsidRPr="00033231">
        <w:t>elle ne pouvait plus réprimer</w:t>
      </w:r>
      <w:r w:rsidR="004F69D6">
        <w:t xml:space="preserve"> ; </w:t>
      </w:r>
      <w:r w:rsidRPr="00033231">
        <w:t>Caroline d</w:t>
      </w:r>
      <w:r w:rsidRPr="00033231">
        <w:t>é</w:t>
      </w:r>
      <w:r w:rsidRPr="00033231">
        <w:t>tourna la tête pour cacher le sourire qui égayait son visage</w:t>
      </w:r>
      <w:r w:rsidR="004F69D6">
        <w:t xml:space="preserve">. </w:t>
      </w:r>
      <w:r w:rsidRPr="00033231">
        <w:t xml:space="preserve">Miss </w:t>
      </w:r>
      <w:proofErr w:type="spellStart"/>
      <w:r w:rsidRPr="00033231">
        <w:t>Helstone</w:t>
      </w:r>
      <w:proofErr w:type="spellEnd"/>
      <w:r w:rsidRPr="00033231">
        <w:t xml:space="preserve"> s</w:t>
      </w:r>
      <w:r w:rsidR="004F69D6">
        <w:t>’</w:t>
      </w:r>
      <w:r w:rsidRPr="00033231">
        <w:t>amusait fort de la contenance de Pierre-Auguste</w:t>
      </w:r>
      <w:r w:rsidR="004F69D6">
        <w:t xml:space="preserve">. </w:t>
      </w:r>
      <w:r w:rsidRPr="00033231">
        <w:t>Elle était parfaitement édifiée sur la complète et quelque peu abru</w:t>
      </w:r>
      <w:r w:rsidRPr="00033231">
        <w:t>p</w:t>
      </w:r>
      <w:r w:rsidRPr="00033231">
        <w:t xml:space="preserve">te diversion par laquelle il reportait à miss </w:t>
      </w:r>
      <w:proofErr w:type="spellStart"/>
      <w:r w:rsidRPr="00033231">
        <w:t>Keeldar</w:t>
      </w:r>
      <w:proofErr w:type="spellEnd"/>
      <w:r w:rsidRPr="00033231">
        <w:t xml:space="preserve"> les homm</w:t>
      </w:r>
      <w:r w:rsidRPr="00033231">
        <w:t>a</w:t>
      </w:r>
      <w:r w:rsidRPr="00033231">
        <w:t>ges qu</w:t>
      </w:r>
      <w:r w:rsidR="004F69D6">
        <w:t>’</w:t>
      </w:r>
      <w:r w:rsidRPr="00033231">
        <w:t>autrefois il lui adressait à elle-même</w:t>
      </w:r>
      <w:r w:rsidR="004F69D6">
        <w:t xml:space="preserve"> : </w:t>
      </w:r>
      <w:r w:rsidRPr="00033231">
        <w:t>les cinq mille livres sterling qu</w:t>
      </w:r>
      <w:r w:rsidR="004F69D6">
        <w:t>’</w:t>
      </w:r>
      <w:r w:rsidRPr="00033231">
        <w:t>il supposait devoir un jour échoir à la nièce du re</w:t>
      </w:r>
      <w:r w:rsidRPr="00033231">
        <w:t>c</w:t>
      </w:r>
      <w:r w:rsidRPr="00033231">
        <w:t xml:space="preserve">teur ne pouvaient point entrer en balance avec le domaine et le manoir de miss </w:t>
      </w:r>
      <w:proofErr w:type="spellStart"/>
      <w:r w:rsidRPr="00033231">
        <w:t>Keeldar</w:t>
      </w:r>
      <w:proofErr w:type="spellEnd"/>
      <w:r w:rsidR="004F69D6">
        <w:t xml:space="preserve">. </w:t>
      </w:r>
      <w:r w:rsidRPr="00033231">
        <w:t>Il ne prenait aucune peine pour cacher ses calculs et sa tactique</w:t>
      </w:r>
      <w:r w:rsidR="004F69D6">
        <w:t xml:space="preserve"> : </w:t>
      </w:r>
      <w:r w:rsidRPr="00033231">
        <w:t>il faisait tout à coup volte-face</w:t>
      </w:r>
      <w:r w:rsidR="004F69D6">
        <w:t xml:space="preserve"> ; </w:t>
      </w:r>
      <w:r w:rsidRPr="00033231">
        <w:t>la poursuite de la petite fortune était ouvertement abandonnée pour celle de la grande</w:t>
      </w:r>
      <w:r w:rsidR="004F69D6">
        <w:t xml:space="preserve">. </w:t>
      </w:r>
      <w:r w:rsidRPr="00033231">
        <w:t xml:space="preserve">Par quels moyens </w:t>
      </w:r>
      <w:r w:rsidRPr="00033231">
        <w:lastRenderedPageBreak/>
        <w:t>espérait-il réussir</w:t>
      </w:r>
      <w:r w:rsidR="004F69D6">
        <w:t xml:space="preserve">, </w:t>
      </w:r>
      <w:r w:rsidRPr="00033231">
        <w:t>il le savait sans doute</w:t>
      </w:r>
      <w:r w:rsidR="004F69D6">
        <w:t xml:space="preserve"> ; </w:t>
      </w:r>
      <w:r w:rsidRPr="00033231">
        <w:t>mais il ne comptait certain</w:t>
      </w:r>
      <w:r w:rsidRPr="00033231">
        <w:t>e</w:t>
      </w:r>
      <w:r w:rsidRPr="00033231">
        <w:t xml:space="preserve">ment pas </w:t>
      </w:r>
      <w:proofErr w:type="spellStart"/>
      <w:r w:rsidRPr="00033231">
        <w:t>sur</w:t>
      </w:r>
      <w:proofErr w:type="spellEnd"/>
      <w:r w:rsidRPr="00033231">
        <w:t xml:space="preserve"> d</w:t>
      </w:r>
      <w:r w:rsidR="004F69D6">
        <w:t>’</w:t>
      </w:r>
      <w:r w:rsidRPr="00033231">
        <w:t>habiles ménagements</w:t>
      </w:r>
      <w:r w:rsidR="004F69D6">
        <w:t>.</w:t>
      </w:r>
    </w:p>
    <w:p w14:paraId="295D3596" w14:textId="5092338B" w:rsidR="004F69D6" w:rsidRDefault="00000000" w:rsidP="0021796F">
      <w:r w:rsidRPr="00033231">
        <w:t>D</w:t>
      </w:r>
      <w:r w:rsidR="004F69D6">
        <w:t>’</w:t>
      </w:r>
      <w:r w:rsidRPr="00033231">
        <w:t>après le temps qui s</w:t>
      </w:r>
      <w:r w:rsidR="004F69D6">
        <w:t>’</w:t>
      </w:r>
      <w:r w:rsidRPr="00033231">
        <w:t>était écoulé</w:t>
      </w:r>
      <w:r w:rsidR="004F69D6">
        <w:t xml:space="preserve">, </w:t>
      </w:r>
      <w:r w:rsidRPr="00033231">
        <w:t xml:space="preserve">il était évident que John avait </w:t>
      </w:r>
      <w:proofErr w:type="gramStart"/>
      <w:r w:rsidRPr="00033231">
        <w:t>eu</w:t>
      </w:r>
      <w:proofErr w:type="gramEnd"/>
      <w:r w:rsidRPr="00033231">
        <w:t xml:space="preserve"> quelque difficulté à persuader à </w:t>
      </w:r>
      <w:r w:rsidR="004F69D6">
        <w:t>M. </w:t>
      </w:r>
      <w:r w:rsidRPr="00033231">
        <w:t>Donne de desce</w:t>
      </w:r>
      <w:r w:rsidRPr="00033231">
        <w:t>n</w:t>
      </w:r>
      <w:r w:rsidRPr="00033231">
        <w:t>dre</w:t>
      </w:r>
      <w:r w:rsidR="004F69D6">
        <w:t xml:space="preserve">. </w:t>
      </w:r>
      <w:r w:rsidRPr="00033231">
        <w:t>À la fin</w:t>
      </w:r>
      <w:r w:rsidR="004F69D6">
        <w:t xml:space="preserve">, </w:t>
      </w:r>
      <w:r w:rsidRPr="00033231">
        <w:t>cependant</w:t>
      </w:r>
      <w:r w:rsidR="004F69D6">
        <w:t xml:space="preserve">, </w:t>
      </w:r>
      <w:r w:rsidRPr="00033231">
        <w:t>ce gentleman fit son apparition</w:t>
      </w:r>
      <w:r w:rsidR="004F69D6">
        <w:t xml:space="preserve">. </w:t>
      </w:r>
      <w:r w:rsidRPr="00033231">
        <w:t>Il ne se montra pas le moins du monde confus ou honteux de ce qui était arrivé</w:t>
      </w:r>
      <w:r w:rsidR="004F69D6">
        <w:t xml:space="preserve">. </w:t>
      </w:r>
      <w:r w:rsidRPr="00033231">
        <w:t>Donne</w:t>
      </w:r>
      <w:r w:rsidR="004F69D6">
        <w:t xml:space="preserve">, </w:t>
      </w:r>
      <w:r w:rsidRPr="00033231">
        <w:t>il est vrai</w:t>
      </w:r>
      <w:r w:rsidR="004F69D6">
        <w:t xml:space="preserve">, </w:t>
      </w:r>
      <w:r w:rsidRPr="00033231">
        <w:t>avait cette nature froide</w:t>
      </w:r>
      <w:r w:rsidR="004F69D6">
        <w:t xml:space="preserve">, </w:t>
      </w:r>
      <w:r w:rsidRPr="00033231">
        <w:t>flegm</w:t>
      </w:r>
      <w:r w:rsidRPr="00033231">
        <w:t>a</w:t>
      </w:r>
      <w:r w:rsidRPr="00033231">
        <w:t>tique</w:t>
      </w:r>
      <w:r w:rsidR="004F69D6">
        <w:t xml:space="preserve">, </w:t>
      </w:r>
      <w:r w:rsidRPr="00033231">
        <w:t>inébranlable et pleine de confiance en elle-même</w:t>
      </w:r>
      <w:r w:rsidR="004F69D6">
        <w:t xml:space="preserve">, </w:t>
      </w:r>
      <w:r w:rsidRPr="00033231">
        <w:t>qui est insensible à la honte</w:t>
      </w:r>
      <w:r w:rsidR="004F69D6">
        <w:t xml:space="preserve">. </w:t>
      </w:r>
      <w:r w:rsidRPr="00033231">
        <w:t>Il n</w:t>
      </w:r>
      <w:r w:rsidR="004F69D6">
        <w:t>’</w:t>
      </w:r>
      <w:r w:rsidRPr="00033231">
        <w:t>avait pas encore rougi une fois dans sa vie</w:t>
      </w:r>
      <w:r w:rsidR="004F69D6">
        <w:t xml:space="preserve"> ; </w:t>
      </w:r>
      <w:r w:rsidRPr="00033231">
        <w:t>aucune humiliation ne pouvait le confondre</w:t>
      </w:r>
      <w:r w:rsidR="004F69D6">
        <w:t xml:space="preserve">. </w:t>
      </w:r>
      <w:r w:rsidRPr="00033231">
        <w:t>Ses nerfs n</w:t>
      </w:r>
      <w:r w:rsidR="004F69D6">
        <w:t>’</w:t>
      </w:r>
      <w:r w:rsidRPr="00033231">
        <w:t>étaient point assez sensibles pour agiter son être et faire mo</w:t>
      </w:r>
      <w:r w:rsidRPr="00033231">
        <w:t>n</w:t>
      </w:r>
      <w:r w:rsidRPr="00033231">
        <w:t>ter la couleur à ses joues</w:t>
      </w:r>
      <w:r w:rsidR="004F69D6">
        <w:t xml:space="preserve"> : </w:t>
      </w:r>
      <w:r w:rsidRPr="00033231">
        <w:t>il n</w:t>
      </w:r>
      <w:r w:rsidR="004F69D6">
        <w:t>’</w:t>
      </w:r>
      <w:r w:rsidRPr="00033231">
        <w:t>avait ni feu dans le sang</w:t>
      </w:r>
      <w:r w:rsidR="004F69D6">
        <w:t xml:space="preserve">, </w:t>
      </w:r>
      <w:r w:rsidRPr="00033231">
        <w:t>ni m</w:t>
      </w:r>
      <w:r w:rsidRPr="00033231">
        <w:t>o</w:t>
      </w:r>
      <w:r w:rsidRPr="00033231">
        <w:t>destie dans l</w:t>
      </w:r>
      <w:r w:rsidR="004F69D6">
        <w:t>’</w:t>
      </w:r>
      <w:r w:rsidRPr="00033231">
        <w:t>âme</w:t>
      </w:r>
      <w:r w:rsidR="004F69D6">
        <w:t xml:space="preserve"> ; </w:t>
      </w:r>
      <w:r w:rsidRPr="00033231">
        <w:t>c</w:t>
      </w:r>
      <w:r w:rsidR="004F69D6">
        <w:t>’</w:t>
      </w:r>
      <w:r w:rsidRPr="00033231">
        <w:t>était la vulgarité impudente</w:t>
      </w:r>
      <w:r w:rsidR="004F69D6">
        <w:t xml:space="preserve">, </w:t>
      </w:r>
      <w:r w:rsidRPr="00033231">
        <w:t>arrogante</w:t>
      </w:r>
      <w:r w:rsidR="004F69D6">
        <w:t xml:space="preserve">, </w:t>
      </w:r>
      <w:r w:rsidRPr="00033231">
        <w:t>i</w:t>
      </w:r>
      <w:r w:rsidRPr="00033231">
        <w:t>n</w:t>
      </w:r>
      <w:r w:rsidRPr="00033231">
        <w:t>fatuée d</w:t>
      </w:r>
      <w:r w:rsidR="004F69D6">
        <w:t>’</w:t>
      </w:r>
      <w:r w:rsidRPr="00033231">
        <w:t>elle-même</w:t>
      </w:r>
      <w:r w:rsidR="004F69D6">
        <w:t xml:space="preserve">, </w:t>
      </w:r>
      <w:r w:rsidRPr="00033231">
        <w:t>vaine et insipide</w:t>
      </w:r>
      <w:r w:rsidR="004F69D6">
        <w:t xml:space="preserve"> : </w:t>
      </w:r>
      <w:r w:rsidRPr="00033231">
        <w:t xml:space="preserve">et ce personnage avait des vues sur miss </w:t>
      </w:r>
      <w:proofErr w:type="spellStart"/>
      <w:r w:rsidRPr="00033231">
        <w:t>Keeldar</w:t>
      </w:r>
      <w:proofErr w:type="spellEnd"/>
      <w:r w:rsidR="004F69D6">
        <w:t xml:space="preserve"> ! </w:t>
      </w:r>
      <w:r w:rsidRPr="00033231">
        <w:t>Il ne savait pas plus comment s</w:t>
      </w:r>
      <w:r w:rsidR="004F69D6">
        <w:t>’</w:t>
      </w:r>
      <w:r w:rsidRPr="00033231">
        <w:t>y prendre</w:t>
      </w:r>
      <w:r w:rsidR="004F69D6">
        <w:t xml:space="preserve">, </w:t>
      </w:r>
      <w:r w:rsidRPr="00033231">
        <w:t>cependant</w:t>
      </w:r>
      <w:r w:rsidR="004F69D6">
        <w:t xml:space="preserve">, </w:t>
      </w:r>
      <w:r w:rsidRPr="00033231">
        <w:t>pour faire sa cour</w:t>
      </w:r>
      <w:r w:rsidR="004F69D6">
        <w:t xml:space="preserve">, </w:t>
      </w:r>
      <w:r w:rsidRPr="00033231">
        <w:t>que s</w:t>
      </w:r>
      <w:r w:rsidR="004F69D6">
        <w:t>’</w:t>
      </w:r>
      <w:r w:rsidRPr="00033231">
        <w:t>il eût été une st</w:t>
      </w:r>
      <w:r w:rsidRPr="00033231">
        <w:t>a</w:t>
      </w:r>
      <w:r w:rsidRPr="00033231">
        <w:t>tue taillée dans le bois</w:t>
      </w:r>
      <w:r w:rsidR="004F69D6">
        <w:t xml:space="preserve">. </w:t>
      </w:r>
      <w:r w:rsidRPr="00033231">
        <w:t>Jamais il n</w:t>
      </w:r>
      <w:r w:rsidR="004F69D6">
        <w:t>’</w:t>
      </w:r>
      <w:r w:rsidRPr="00033231">
        <w:t>avait eu l</w:t>
      </w:r>
      <w:r w:rsidR="004F69D6">
        <w:t>’</w:t>
      </w:r>
      <w:r w:rsidRPr="00033231">
        <w:t>idée qu</w:t>
      </w:r>
      <w:r w:rsidR="004F69D6">
        <w:t>’</w:t>
      </w:r>
      <w:r w:rsidRPr="00033231">
        <w:t>en sembl</w:t>
      </w:r>
      <w:r w:rsidRPr="00033231">
        <w:t>a</w:t>
      </w:r>
      <w:r w:rsidRPr="00033231">
        <w:t>ble affaire il fût nécessaire de plaire et de toucher le cœur</w:t>
      </w:r>
      <w:r w:rsidR="004F69D6">
        <w:t xml:space="preserve">. </w:t>
      </w:r>
      <w:r w:rsidRPr="00033231">
        <w:t>Son intention était</w:t>
      </w:r>
      <w:r w:rsidR="004F69D6">
        <w:t xml:space="preserve">, </w:t>
      </w:r>
      <w:r w:rsidRPr="00033231">
        <w:t>après lui avoir fait quelques visites de formalité</w:t>
      </w:r>
      <w:r w:rsidR="004F69D6">
        <w:t xml:space="preserve">, </w:t>
      </w:r>
      <w:r w:rsidRPr="00033231">
        <w:t>de lui adresser par écrit une proposition de mariage</w:t>
      </w:r>
      <w:r w:rsidR="004F69D6">
        <w:t xml:space="preserve">. </w:t>
      </w:r>
      <w:r w:rsidRPr="00033231">
        <w:t>Il se flattait d</w:t>
      </w:r>
      <w:r w:rsidR="004F69D6">
        <w:t>’</w:t>
      </w:r>
      <w:r w:rsidRPr="00033231">
        <w:t>être accepté à cause de son office</w:t>
      </w:r>
      <w:r w:rsidR="004F69D6">
        <w:t xml:space="preserve"> ; </w:t>
      </w:r>
      <w:r w:rsidRPr="00033231">
        <w:t xml:space="preserve">il se voyait déjà le mari de miss </w:t>
      </w:r>
      <w:proofErr w:type="spellStart"/>
      <w:r w:rsidRPr="00033231">
        <w:t>Keeldar</w:t>
      </w:r>
      <w:proofErr w:type="spellEnd"/>
      <w:r w:rsidR="004F69D6">
        <w:t xml:space="preserve">, </w:t>
      </w:r>
      <w:r w:rsidRPr="00033231">
        <w:t xml:space="preserve">le maître de </w:t>
      </w:r>
      <w:proofErr w:type="spellStart"/>
      <w:r w:rsidRPr="00033231">
        <w:t>Fieldhead</w:t>
      </w:r>
      <w:proofErr w:type="spellEnd"/>
      <w:r w:rsidR="004F69D6">
        <w:t xml:space="preserve">, </w:t>
      </w:r>
      <w:r w:rsidRPr="00033231">
        <w:t>vivant confortablement</w:t>
      </w:r>
      <w:r w:rsidR="004F69D6">
        <w:t xml:space="preserve">, </w:t>
      </w:r>
      <w:r w:rsidRPr="00033231">
        <w:t>ayant des domestiques sous ses ordres</w:t>
      </w:r>
      <w:r w:rsidR="004F69D6">
        <w:t xml:space="preserve">, </w:t>
      </w:r>
      <w:r w:rsidRPr="00033231">
        <w:t>faisant grande chère</w:t>
      </w:r>
      <w:r w:rsidR="004F69D6">
        <w:t xml:space="preserve">, </w:t>
      </w:r>
      <w:r w:rsidRPr="00033231">
        <w:t>étant enfin un homme d</w:t>
      </w:r>
      <w:r w:rsidR="004F69D6">
        <w:t>’</w:t>
      </w:r>
      <w:r w:rsidRPr="00033231">
        <w:t>importance</w:t>
      </w:r>
      <w:r w:rsidR="004F69D6">
        <w:t xml:space="preserve">. </w:t>
      </w:r>
      <w:r w:rsidRPr="00033231">
        <w:t>Vous n</w:t>
      </w:r>
      <w:r w:rsidR="004F69D6">
        <w:t>’</w:t>
      </w:r>
      <w:r w:rsidRPr="00033231">
        <w:t>eussiez pas cepe</w:t>
      </w:r>
      <w:r w:rsidRPr="00033231">
        <w:t>n</w:t>
      </w:r>
      <w:r w:rsidRPr="00033231">
        <w:t>dant soupçonné ses intentions lorsqu</w:t>
      </w:r>
      <w:r w:rsidR="004F69D6">
        <w:t>’</w:t>
      </w:r>
      <w:r w:rsidRPr="00033231">
        <w:t>il dit à sa future fiancée d</w:t>
      </w:r>
      <w:r w:rsidR="004F69D6">
        <w:t>’</w:t>
      </w:r>
      <w:r w:rsidRPr="00033231">
        <w:t>un ton fort impertinent</w:t>
      </w:r>
      <w:r w:rsidR="004F69D6">
        <w:t> :</w:t>
      </w:r>
    </w:p>
    <w:p w14:paraId="09A2BBF8" w14:textId="77777777" w:rsidR="004F69D6" w:rsidRDefault="004F69D6" w:rsidP="0021796F">
      <w:r>
        <w:t>« </w:t>
      </w:r>
      <w:r w:rsidR="00000000" w:rsidRPr="00033231">
        <w:t>Vous avez un chien très-dangereux</w:t>
      </w:r>
      <w:r>
        <w:t xml:space="preserve">, </w:t>
      </w:r>
      <w:r w:rsidR="00000000" w:rsidRPr="00033231">
        <w:t xml:space="preserve">miss </w:t>
      </w:r>
      <w:proofErr w:type="spellStart"/>
      <w:r w:rsidR="00000000" w:rsidRPr="00033231">
        <w:t>Keeldar</w:t>
      </w:r>
      <w:proofErr w:type="spellEnd"/>
      <w:r>
        <w:t xml:space="preserve"> ; </w:t>
      </w:r>
      <w:r w:rsidR="00000000" w:rsidRPr="00033231">
        <w:t>je m</w:t>
      </w:r>
      <w:r>
        <w:t>’</w:t>
      </w:r>
      <w:r w:rsidR="00000000" w:rsidRPr="00033231">
        <w:t>étonne que vous gardiez un semblable animal</w:t>
      </w:r>
      <w:r>
        <w:t>.</w:t>
      </w:r>
    </w:p>
    <w:p w14:paraId="1EA23A8A" w14:textId="77777777" w:rsidR="004F69D6" w:rsidRDefault="004F69D6" w:rsidP="0021796F">
      <w:r>
        <w:lastRenderedPageBreak/>
        <w:t>— </w:t>
      </w:r>
      <w:r w:rsidR="00000000" w:rsidRPr="00033231">
        <w:t>Vraiment</w:t>
      </w:r>
      <w:r>
        <w:t xml:space="preserve">, </w:t>
      </w:r>
      <w:r w:rsidR="00000000" w:rsidRPr="00033231">
        <w:t>monsieur Donne</w:t>
      </w:r>
      <w:r>
        <w:t xml:space="preserve"> ? </w:t>
      </w:r>
      <w:r w:rsidR="00000000" w:rsidRPr="00033231">
        <w:t>Peut-être vous étonnerez-vous bien davantage lorsque je vous aurai dit que je l</w:t>
      </w:r>
      <w:r>
        <w:t>’</w:t>
      </w:r>
      <w:r w:rsidR="00000000" w:rsidRPr="00033231">
        <w:t>aime beaucoup</w:t>
      </w:r>
      <w:r>
        <w:t>.</w:t>
      </w:r>
    </w:p>
    <w:p w14:paraId="042F2A16" w14:textId="77777777" w:rsidR="004F69D6" w:rsidRDefault="004F69D6" w:rsidP="0021796F">
      <w:r>
        <w:t>— </w:t>
      </w:r>
      <w:r w:rsidR="00000000" w:rsidRPr="00033231">
        <w:t xml:space="preserve">Vous ne pouvez </w:t>
      </w:r>
      <w:proofErr w:type="spellStart"/>
      <w:r w:rsidR="00000000" w:rsidRPr="00033231">
        <w:t>parlez</w:t>
      </w:r>
      <w:proofErr w:type="spellEnd"/>
      <w:r w:rsidR="00000000" w:rsidRPr="00033231">
        <w:t xml:space="preserve"> sérieusement</w:t>
      </w:r>
      <w:r>
        <w:t xml:space="preserve">. </w:t>
      </w:r>
      <w:r w:rsidR="00000000" w:rsidRPr="00033231">
        <w:t>Je ne puis m</w:t>
      </w:r>
      <w:r>
        <w:t>’</w:t>
      </w:r>
      <w:r w:rsidR="00000000" w:rsidRPr="00033231">
        <w:t>imaginer qu</w:t>
      </w:r>
      <w:r>
        <w:t>’</w:t>
      </w:r>
      <w:r w:rsidR="00000000" w:rsidRPr="00033231">
        <w:t>une lady aime cette brute</w:t>
      </w:r>
      <w:r>
        <w:t xml:space="preserve"> ; </w:t>
      </w:r>
      <w:r w:rsidR="00000000" w:rsidRPr="00033231">
        <w:t>il est si laid</w:t>
      </w:r>
      <w:r>
        <w:t xml:space="preserve"> ! </w:t>
      </w:r>
      <w:r w:rsidR="00000000" w:rsidRPr="00033231">
        <w:t>un vrai chien de charretier</w:t>
      </w:r>
      <w:r>
        <w:t xml:space="preserve"> ; </w:t>
      </w:r>
      <w:r w:rsidR="00000000" w:rsidRPr="00033231">
        <w:t>je vous en prie</w:t>
      </w:r>
      <w:r>
        <w:t xml:space="preserve">, </w:t>
      </w:r>
      <w:r w:rsidR="00000000" w:rsidRPr="00033231">
        <w:t>pendez-le</w:t>
      </w:r>
      <w:r>
        <w:t>.</w:t>
      </w:r>
    </w:p>
    <w:p w14:paraId="429E5593" w14:textId="77777777" w:rsidR="004F69D6" w:rsidRDefault="004F69D6" w:rsidP="0021796F">
      <w:r>
        <w:t>— </w:t>
      </w:r>
      <w:r w:rsidR="00000000" w:rsidRPr="00033231">
        <w:t>Que je pende ce que j</w:t>
      </w:r>
      <w:r>
        <w:t>’</w:t>
      </w:r>
      <w:r w:rsidR="00000000" w:rsidRPr="00033231">
        <w:t>aime</w:t>
      </w:r>
      <w:r>
        <w:t> ?</w:t>
      </w:r>
    </w:p>
    <w:p w14:paraId="41146363" w14:textId="77777777" w:rsidR="004F69D6" w:rsidRDefault="004F69D6" w:rsidP="0021796F">
      <w:r>
        <w:t>— </w:t>
      </w:r>
      <w:r w:rsidR="00000000" w:rsidRPr="00033231">
        <w:t>Et achetez à sa place un joli petit bichon au nez retroussé</w:t>
      </w:r>
      <w:r>
        <w:t xml:space="preserve">, </w:t>
      </w:r>
      <w:r w:rsidR="00000000" w:rsidRPr="00033231">
        <w:t>quelque chose d</w:t>
      </w:r>
      <w:r>
        <w:t>’</w:t>
      </w:r>
      <w:r w:rsidR="00000000" w:rsidRPr="00033231">
        <w:t>approprié au beau sexe</w:t>
      </w:r>
      <w:r>
        <w:t xml:space="preserve">. </w:t>
      </w:r>
      <w:r w:rsidR="00000000" w:rsidRPr="00033231">
        <w:t>Les ladies aiment g</w:t>
      </w:r>
      <w:r w:rsidR="00000000" w:rsidRPr="00033231">
        <w:t>é</w:t>
      </w:r>
      <w:r w:rsidR="00000000" w:rsidRPr="00033231">
        <w:t>néralement les petits chiens</w:t>
      </w:r>
      <w:r>
        <w:t>.</w:t>
      </w:r>
    </w:p>
    <w:p w14:paraId="12FC8222" w14:textId="77777777" w:rsidR="004F69D6" w:rsidRDefault="004F69D6" w:rsidP="0021796F">
      <w:r>
        <w:t>— </w:t>
      </w:r>
      <w:r w:rsidR="00000000" w:rsidRPr="00033231">
        <w:t>Peut-être suis-je une exception</w:t>
      </w:r>
      <w:r>
        <w:t>.</w:t>
      </w:r>
    </w:p>
    <w:p w14:paraId="66FBA7F2" w14:textId="77777777" w:rsidR="004F69D6" w:rsidRDefault="004F69D6" w:rsidP="0021796F">
      <w:r>
        <w:t>— </w:t>
      </w:r>
      <w:r w:rsidR="00000000" w:rsidRPr="00033231">
        <w:t>Oh</w:t>
      </w:r>
      <w:r>
        <w:t xml:space="preserve"> ! </w:t>
      </w:r>
      <w:r w:rsidR="00000000" w:rsidRPr="00033231">
        <w:t>ce n</w:t>
      </w:r>
      <w:r>
        <w:t>’</w:t>
      </w:r>
      <w:r w:rsidR="00000000" w:rsidRPr="00033231">
        <w:t>est pas possible</w:t>
      </w:r>
      <w:r>
        <w:t xml:space="preserve"> ! </w:t>
      </w:r>
      <w:r w:rsidR="00000000" w:rsidRPr="00033231">
        <w:t>toutes les dames se resse</w:t>
      </w:r>
      <w:r w:rsidR="00000000" w:rsidRPr="00033231">
        <w:t>m</w:t>
      </w:r>
      <w:r w:rsidR="00000000" w:rsidRPr="00033231">
        <w:t>blent dans ces sortes de choses</w:t>
      </w:r>
      <w:r>
        <w:t xml:space="preserve">. </w:t>
      </w:r>
      <w:r w:rsidR="00000000" w:rsidRPr="00033231">
        <w:t>C</w:t>
      </w:r>
      <w:r>
        <w:t>’</w:t>
      </w:r>
      <w:r w:rsidR="00000000" w:rsidRPr="00033231">
        <w:t>est universellement admis</w:t>
      </w:r>
      <w:r>
        <w:t>.</w:t>
      </w:r>
    </w:p>
    <w:p w14:paraId="065B5857" w14:textId="77777777" w:rsidR="004F69D6" w:rsidRDefault="004F69D6" w:rsidP="0021796F">
      <w:r>
        <w:t>— </w:t>
      </w:r>
      <w:r w:rsidR="00000000" w:rsidRPr="00033231">
        <w:t>Tartare vous a fait une terrible frayeur</w:t>
      </w:r>
      <w:r>
        <w:t xml:space="preserve">, </w:t>
      </w:r>
      <w:r w:rsidR="00000000" w:rsidRPr="00033231">
        <w:t>monsieur Donne</w:t>
      </w:r>
      <w:r>
        <w:t xml:space="preserve"> ; </w:t>
      </w:r>
      <w:r w:rsidR="00000000" w:rsidRPr="00033231">
        <w:t>j</w:t>
      </w:r>
      <w:r>
        <w:t>’</w:t>
      </w:r>
      <w:r w:rsidR="00000000" w:rsidRPr="00033231">
        <w:t>espère qu</w:t>
      </w:r>
      <w:r>
        <w:t>’</w:t>
      </w:r>
      <w:r w:rsidR="00000000" w:rsidRPr="00033231">
        <w:t>il ne vous en arrivera aucun mal</w:t>
      </w:r>
      <w:r>
        <w:t>.</w:t>
      </w:r>
    </w:p>
    <w:p w14:paraId="5A198475" w14:textId="77777777" w:rsidR="004F69D6" w:rsidRDefault="004F69D6" w:rsidP="0021796F">
      <w:r>
        <w:t>— </w:t>
      </w:r>
      <w:r w:rsidR="00000000" w:rsidRPr="00033231">
        <w:t>J</w:t>
      </w:r>
      <w:r>
        <w:t>’</w:t>
      </w:r>
      <w:r w:rsidR="00000000" w:rsidRPr="00033231">
        <w:t>en serai malade</w:t>
      </w:r>
      <w:r>
        <w:t xml:space="preserve">, </w:t>
      </w:r>
      <w:r w:rsidR="00000000" w:rsidRPr="00033231">
        <w:t>assurément</w:t>
      </w:r>
      <w:r>
        <w:t xml:space="preserve">. </w:t>
      </w:r>
      <w:r w:rsidR="00000000" w:rsidRPr="00033231">
        <w:t>Il m</w:t>
      </w:r>
      <w:r>
        <w:t>’</w:t>
      </w:r>
      <w:r w:rsidR="00000000" w:rsidRPr="00033231">
        <w:t>a causé une révol</w:t>
      </w:r>
      <w:r w:rsidR="00000000" w:rsidRPr="00033231">
        <w:t>u</w:t>
      </w:r>
      <w:r w:rsidR="00000000" w:rsidRPr="00033231">
        <w:t>tion que je n</w:t>
      </w:r>
      <w:r>
        <w:t>’</w:t>
      </w:r>
      <w:r w:rsidR="00000000" w:rsidRPr="00033231">
        <w:t>oublierai de longtemps</w:t>
      </w:r>
      <w:r>
        <w:t xml:space="preserve">. </w:t>
      </w:r>
      <w:r w:rsidR="00000000" w:rsidRPr="00033231">
        <w:t>Quand je l</w:t>
      </w:r>
      <w:r>
        <w:t>’</w:t>
      </w:r>
      <w:r w:rsidR="00000000" w:rsidRPr="00033231">
        <w:t>ai vu prêt à s</w:t>
      </w:r>
      <w:r>
        <w:t>’</w:t>
      </w:r>
      <w:r w:rsidR="00000000" w:rsidRPr="00033231">
        <w:t>élancer</w:t>
      </w:r>
      <w:r>
        <w:t xml:space="preserve">, </w:t>
      </w:r>
      <w:r w:rsidR="00000000" w:rsidRPr="00033231">
        <w:t>j</w:t>
      </w:r>
      <w:r>
        <w:t>’</w:t>
      </w:r>
      <w:r w:rsidR="00000000" w:rsidRPr="00033231">
        <w:t>ai cru que j</w:t>
      </w:r>
      <w:r>
        <w:t>’</w:t>
      </w:r>
      <w:r w:rsidR="00000000" w:rsidRPr="00033231">
        <w:t>allais m</w:t>
      </w:r>
      <w:r>
        <w:t>’</w:t>
      </w:r>
      <w:r w:rsidR="00000000" w:rsidRPr="00033231">
        <w:t>évanouir</w:t>
      </w:r>
      <w:r>
        <w:t>.</w:t>
      </w:r>
    </w:p>
    <w:p w14:paraId="08AAB9F4" w14:textId="77777777" w:rsidR="004F69D6" w:rsidRDefault="004F69D6" w:rsidP="0021796F">
      <w:r>
        <w:t>— </w:t>
      </w:r>
      <w:r w:rsidR="00000000" w:rsidRPr="00033231">
        <w:t>Vous vous êtes peut-être évanoui dans la chambre à co</w:t>
      </w:r>
      <w:r w:rsidR="00000000" w:rsidRPr="00033231">
        <w:t>u</w:t>
      </w:r>
      <w:r w:rsidR="00000000" w:rsidRPr="00033231">
        <w:t>cher</w:t>
      </w:r>
      <w:r>
        <w:t xml:space="preserve">. </w:t>
      </w:r>
      <w:r w:rsidR="00000000" w:rsidRPr="00033231">
        <w:t>Vous y êtes resté bien longtemps</w:t>
      </w:r>
      <w:r>
        <w:t>.</w:t>
      </w:r>
    </w:p>
    <w:p w14:paraId="2D30743E" w14:textId="77777777" w:rsidR="004F69D6" w:rsidRDefault="004F69D6" w:rsidP="0021796F">
      <w:r>
        <w:t>— </w:t>
      </w:r>
      <w:r w:rsidR="00000000" w:rsidRPr="00033231">
        <w:t>Non</w:t>
      </w:r>
      <w:r>
        <w:t xml:space="preserve"> ; </w:t>
      </w:r>
      <w:r w:rsidR="00000000" w:rsidRPr="00033231">
        <w:t>j</w:t>
      </w:r>
      <w:r>
        <w:t>’</w:t>
      </w:r>
      <w:r w:rsidR="00000000" w:rsidRPr="00033231">
        <w:t>avais résolu de défendre vigoureusement la porte</w:t>
      </w:r>
      <w:r>
        <w:t xml:space="preserve">. </w:t>
      </w:r>
      <w:r w:rsidR="00000000" w:rsidRPr="00033231">
        <w:t>J</w:t>
      </w:r>
      <w:r>
        <w:t>’</w:t>
      </w:r>
      <w:r w:rsidR="00000000" w:rsidRPr="00033231">
        <w:t>étais déterminé à ne laisser entrer personne</w:t>
      </w:r>
      <w:r>
        <w:t xml:space="preserve">. </w:t>
      </w:r>
      <w:r w:rsidR="00000000" w:rsidRPr="00033231">
        <w:t>Je voulais ainsi élever une barrière entre moi et l</w:t>
      </w:r>
      <w:r>
        <w:t>’</w:t>
      </w:r>
      <w:r w:rsidR="00000000" w:rsidRPr="00033231">
        <w:t>ennemi</w:t>
      </w:r>
      <w:r>
        <w:t>.</w:t>
      </w:r>
    </w:p>
    <w:p w14:paraId="05D7045C" w14:textId="77777777" w:rsidR="004F69D6" w:rsidRDefault="004F69D6" w:rsidP="0021796F">
      <w:r>
        <w:t>— </w:t>
      </w:r>
      <w:r w:rsidR="00000000" w:rsidRPr="00033231">
        <w:t>Mais si votre ami Malone avait été déchiré</w:t>
      </w:r>
      <w:r>
        <w:t> ?</w:t>
      </w:r>
    </w:p>
    <w:p w14:paraId="7404BA48" w14:textId="36E838C7" w:rsidR="00000000" w:rsidRPr="00033231" w:rsidRDefault="004F69D6" w:rsidP="0021796F">
      <w:r>
        <w:t>— </w:t>
      </w:r>
      <w:r w:rsidR="00000000" w:rsidRPr="00033231">
        <w:t>Malone doit prendre soin de lui-même</w:t>
      </w:r>
      <w:r>
        <w:t xml:space="preserve">. </w:t>
      </w:r>
      <w:r w:rsidR="00000000" w:rsidRPr="00033231">
        <w:t>Votre homme m</w:t>
      </w:r>
      <w:r>
        <w:t>’</w:t>
      </w:r>
      <w:r w:rsidR="00000000" w:rsidRPr="00033231">
        <w:t>a persuadé de sortir en m</w:t>
      </w:r>
      <w:r>
        <w:t>’</w:t>
      </w:r>
      <w:r w:rsidR="00000000" w:rsidRPr="00033231">
        <w:t>assurant que le chien était enchaîné dans le chenil</w:t>
      </w:r>
      <w:r>
        <w:t xml:space="preserve"> ; </w:t>
      </w:r>
      <w:r w:rsidR="00000000" w:rsidRPr="00033231">
        <w:t>si je n</w:t>
      </w:r>
      <w:r>
        <w:t>’</w:t>
      </w:r>
      <w:r w:rsidR="00000000" w:rsidRPr="00033231">
        <w:t>avais pas été convaincu de cela</w:t>
      </w:r>
      <w:r>
        <w:t xml:space="preserve">, </w:t>
      </w:r>
      <w:r w:rsidR="00000000" w:rsidRPr="00033231">
        <w:lastRenderedPageBreak/>
        <w:t>je serais demeuré dans la chambre toute la journée</w:t>
      </w:r>
      <w:r>
        <w:t xml:space="preserve">. </w:t>
      </w:r>
      <w:r w:rsidR="00000000" w:rsidRPr="00033231">
        <w:t>Mais que vois-je</w:t>
      </w:r>
      <w:r>
        <w:t xml:space="preserve"> ? </w:t>
      </w:r>
      <w:r w:rsidR="00000000" w:rsidRPr="00033231">
        <w:t>Je déclare que cet homme a menti</w:t>
      </w:r>
      <w:r>
        <w:t xml:space="preserve">. </w:t>
      </w:r>
      <w:r w:rsidR="00000000" w:rsidRPr="00033231">
        <w:t>Le chien est là</w:t>
      </w:r>
      <w:r>
        <w:t>. »</w:t>
      </w:r>
    </w:p>
    <w:p w14:paraId="33E5233E" w14:textId="77777777" w:rsidR="004F69D6" w:rsidRDefault="00000000" w:rsidP="0021796F">
      <w:r w:rsidRPr="00033231">
        <w:t>En effet</w:t>
      </w:r>
      <w:r w:rsidR="004F69D6">
        <w:t xml:space="preserve">, </w:t>
      </w:r>
      <w:r w:rsidRPr="00033231">
        <w:t>Tartare passa en ce moment devant la porte vitrée ouvrant sur le jardin</w:t>
      </w:r>
      <w:r w:rsidR="004F69D6">
        <w:t xml:space="preserve">, </w:t>
      </w:r>
      <w:r w:rsidRPr="00033231">
        <w:t>aussi menaçant</w:t>
      </w:r>
      <w:r w:rsidR="004F69D6">
        <w:t xml:space="preserve">, </w:t>
      </w:r>
      <w:r w:rsidRPr="00033231">
        <w:t>aussi rébarbatif que j</w:t>
      </w:r>
      <w:r w:rsidRPr="00033231">
        <w:t>a</w:t>
      </w:r>
      <w:r w:rsidRPr="00033231">
        <w:t>mais</w:t>
      </w:r>
      <w:r w:rsidR="004F69D6">
        <w:t xml:space="preserve">. </w:t>
      </w:r>
      <w:r w:rsidRPr="00033231">
        <w:t>Il semblait encore de mauvaise humeur</w:t>
      </w:r>
      <w:r w:rsidR="004F69D6">
        <w:t xml:space="preserve">, </w:t>
      </w:r>
      <w:r w:rsidRPr="00033231">
        <w:t>il grognait to</w:t>
      </w:r>
      <w:r w:rsidRPr="00033231">
        <w:t>u</w:t>
      </w:r>
      <w:r w:rsidRPr="00033231">
        <w:t>jours</w:t>
      </w:r>
      <w:r w:rsidR="004F69D6">
        <w:t xml:space="preserve">, </w:t>
      </w:r>
      <w:r w:rsidRPr="00033231">
        <w:t>et sifflait de ce sifflement à demi étranglé qu</w:t>
      </w:r>
      <w:r w:rsidR="004F69D6">
        <w:t>’</w:t>
      </w:r>
      <w:r w:rsidRPr="00033231">
        <w:t>il avait hérité de ses ancêtres les bouledogues</w:t>
      </w:r>
      <w:r w:rsidR="004F69D6">
        <w:t>.</w:t>
      </w:r>
    </w:p>
    <w:p w14:paraId="40AAE290" w14:textId="77777777" w:rsidR="004F69D6" w:rsidRDefault="004F69D6" w:rsidP="0021796F">
      <w:r>
        <w:t>« </w:t>
      </w:r>
      <w:r w:rsidR="00000000" w:rsidRPr="00033231">
        <w:t>Voici d</w:t>
      </w:r>
      <w:r>
        <w:t>’</w:t>
      </w:r>
      <w:r w:rsidR="00000000" w:rsidRPr="00033231">
        <w:t>autres visiteurs qui arrivent</w:t>
      </w:r>
      <w:r>
        <w:t>, »</w:t>
      </w:r>
      <w:r w:rsidR="00000000" w:rsidRPr="00033231">
        <w:t xml:space="preserve"> dit Shirley avec cette froideur provocante que les propriétaires de formidables chiens ont coutume de montrer pendant que leurs animaux font rage</w:t>
      </w:r>
      <w:r>
        <w:t>.</w:t>
      </w:r>
    </w:p>
    <w:p w14:paraId="201C0FC6" w14:textId="77777777" w:rsidR="004F69D6" w:rsidRDefault="00000000" w:rsidP="0021796F">
      <w:r w:rsidRPr="00033231">
        <w:t>Tartare bondit vers la porte extérieure avec une explosion de mugissements</w:t>
      </w:r>
      <w:r w:rsidR="004F69D6">
        <w:t xml:space="preserve">. </w:t>
      </w:r>
      <w:r w:rsidRPr="00033231">
        <w:t>Sa maîtresse ouvrit tranquillement la porte vitrée et se dirigea vers lui en lui parlant pour l</w:t>
      </w:r>
      <w:r w:rsidR="004F69D6">
        <w:t>’</w:t>
      </w:r>
      <w:r w:rsidRPr="00033231">
        <w:t>apaiser</w:t>
      </w:r>
      <w:r w:rsidR="004F69D6">
        <w:t xml:space="preserve">. </w:t>
      </w:r>
      <w:r w:rsidRPr="00033231">
        <w:t>Mais il n</w:t>
      </w:r>
      <w:r w:rsidR="004F69D6">
        <w:t>’</w:t>
      </w:r>
      <w:r w:rsidRPr="00033231">
        <w:t>aboyait déjà plus</w:t>
      </w:r>
      <w:r w:rsidR="004F69D6">
        <w:t xml:space="preserve">, </w:t>
      </w:r>
      <w:r w:rsidRPr="00033231">
        <w:t>et il présentait aux nouveaux venus sa tête énorme et stupide à caresser</w:t>
      </w:r>
      <w:r w:rsidR="004F69D6">
        <w:t>.</w:t>
      </w:r>
    </w:p>
    <w:p w14:paraId="7D18CB9B" w14:textId="76C28959" w:rsidR="00000000" w:rsidRPr="00033231" w:rsidRDefault="004F69D6" w:rsidP="0021796F">
      <w:r>
        <w:t>« </w:t>
      </w:r>
      <w:r w:rsidR="00000000" w:rsidRPr="00033231">
        <w:t>Eh quoi</w:t>
      </w:r>
      <w:r>
        <w:t xml:space="preserve"> ! </w:t>
      </w:r>
      <w:r w:rsidR="00000000" w:rsidRPr="00033231">
        <w:t>Tartare</w:t>
      </w:r>
      <w:r>
        <w:t xml:space="preserve">, </w:t>
      </w:r>
      <w:r w:rsidR="00000000" w:rsidRPr="00033231">
        <w:t>Tartare</w:t>
      </w:r>
      <w:r>
        <w:t xml:space="preserve"> ! </w:t>
      </w:r>
      <w:r w:rsidR="00000000" w:rsidRPr="00033231">
        <w:t>disait une voix joyeuse et presque enfantine</w:t>
      </w:r>
      <w:r>
        <w:t xml:space="preserve">, </w:t>
      </w:r>
      <w:r w:rsidR="00000000" w:rsidRPr="00033231">
        <w:t>est-ce que vous ne nous connaissez pas</w:t>
      </w:r>
      <w:r>
        <w:t xml:space="preserve"> ? </w:t>
      </w:r>
      <w:r w:rsidR="00000000" w:rsidRPr="00033231">
        <w:t>Bonjour</w:t>
      </w:r>
      <w:r>
        <w:t xml:space="preserve">, </w:t>
      </w:r>
      <w:r w:rsidR="00000000" w:rsidRPr="00033231">
        <w:t>mon vieux garçon</w:t>
      </w:r>
      <w:r>
        <w:t> ! »</w:t>
      </w:r>
    </w:p>
    <w:p w14:paraId="63481F58" w14:textId="59929DF7" w:rsidR="004F69D6" w:rsidRDefault="00000000" w:rsidP="0021796F">
      <w:r w:rsidRPr="00033231">
        <w:t xml:space="preserve">Et le petit </w:t>
      </w:r>
      <w:proofErr w:type="spellStart"/>
      <w:r w:rsidRPr="00033231">
        <w:t>Sweeting</w:t>
      </w:r>
      <w:proofErr w:type="spellEnd"/>
      <w:r w:rsidR="004F69D6">
        <w:t xml:space="preserve">, </w:t>
      </w:r>
      <w:r w:rsidRPr="00033231">
        <w:t>qui ne craignait ni homme</w:t>
      </w:r>
      <w:r w:rsidR="004F69D6">
        <w:t xml:space="preserve">, </w:t>
      </w:r>
      <w:r w:rsidRPr="00033231">
        <w:t>ni femme</w:t>
      </w:r>
      <w:r w:rsidR="004F69D6">
        <w:t xml:space="preserve">, </w:t>
      </w:r>
      <w:r w:rsidRPr="00033231">
        <w:t>ni brute</w:t>
      </w:r>
      <w:r w:rsidR="004F69D6">
        <w:t xml:space="preserve">, </w:t>
      </w:r>
      <w:r w:rsidRPr="00033231">
        <w:t>tant il avait conscience de l</w:t>
      </w:r>
      <w:r w:rsidR="004F69D6">
        <w:t>’</w:t>
      </w:r>
      <w:r w:rsidRPr="00033231">
        <w:t>influence exercée par sa bonne nature</w:t>
      </w:r>
      <w:r w:rsidR="004F69D6">
        <w:t xml:space="preserve">, </w:t>
      </w:r>
      <w:r w:rsidRPr="00033231">
        <w:t>passa la porte en caressant le gardien</w:t>
      </w:r>
      <w:r w:rsidR="004F69D6">
        <w:t xml:space="preserve">. </w:t>
      </w:r>
      <w:r w:rsidRPr="00033231">
        <w:t>Son re</w:t>
      </w:r>
      <w:r w:rsidRPr="00033231">
        <w:t>c</w:t>
      </w:r>
      <w:r w:rsidRPr="00033231">
        <w:t>teur</w:t>
      </w:r>
      <w:r w:rsidR="004F69D6">
        <w:t>, M. </w:t>
      </w:r>
      <w:r w:rsidRPr="00033231">
        <w:t>Hall</w:t>
      </w:r>
      <w:r w:rsidR="004F69D6">
        <w:t xml:space="preserve">, </w:t>
      </w:r>
      <w:r w:rsidRPr="00033231">
        <w:t>le suivait</w:t>
      </w:r>
      <w:r w:rsidR="004F69D6">
        <w:t xml:space="preserve"> : </w:t>
      </w:r>
      <w:r w:rsidRPr="00033231">
        <w:t>il n</w:t>
      </w:r>
      <w:r w:rsidR="004F69D6">
        <w:t>’</w:t>
      </w:r>
      <w:r w:rsidRPr="00033231">
        <w:t>avait aucune crainte de Tartare non plus</w:t>
      </w:r>
      <w:r w:rsidR="004F69D6">
        <w:t xml:space="preserve">, </w:t>
      </w:r>
      <w:r w:rsidRPr="00033231">
        <w:t>et Tartare n</w:t>
      </w:r>
      <w:r w:rsidR="004F69D6">
        <w:t>’</w:t>
      </w:r>
      <w:r w:rsidRPr="00033231">
        <w:t>avait aucune mauvaise disposition contre lui</w:t>
      </w:r>
      <w:r w:rsidR="004F69D6">
        <w:t xml:space="preserve"> ; </w:t>
      </w:r>
      <w:r w:rsidRPr="00033231">
        <w:t>il flaira les deux nouveaux venus de tous côtés</w:t>
      </w:r>
      <w:r w:rsidR="004F69D6">
        <w:t xml:space="preserve">, </w:t>
      </w:r>
      <w:r w:rsidRPr="00033231">
        <w:t>et</w:t>
      </w:r>
      <w:r w:rsidR="004F69D6">
        <w:t xml:space="preserve">, </w:t>
      </w:r>
      <w:r w:rsidRPr="00033231">
        <w:t>comme s</w:t>
      </w:r>
      <w:r w:rsidR="004F69D6">
        <w:t>’</w:t>
      </w:r>
      <w:r w:rsidRPr="00033231">
        <w:t>il fût arrivé à cette conclusion qu</w:t>
      </w:r>
      <w:r w:rsidR="004F69D6">
        <w:t>’</w:t>
      </w:r>
      <w:r w:rsidRPr="00033231">
        <w:t>ils n</w:t>
      </w:r>
      <w:r w:rsidR="004F69D6">
        <w:t>’</w:t>
      </w:r>
      <w:r w:rsidRPr="00033231">
        <w:t>avaient point de mauvaises i</w:t>
      </w:r>
      <w:r w:rsidRPr="00033231">
        <w:t>n</w:t>
      </w:r>
      <w:r w:rsidRPr="00033231">
        <w:t>tentions et qu</w:t>
      </w:r>
      <w:r w:rsidR="004F69D6">
        <w:t>’</w:t>
      </w:r>
      <w:r w:rsidRPr="00033231">
        <w:t>on pouvait les laisser passer</w:t>
      </w:r>
      <w:r w:rsidR="004F69D6">
        <w:t xml:space="preserve">, </w:t>
      </w:r>
      <w:r w:rsidRPr="00033231">
        <w:t>il se retira devant la partie du manoir exposée au soleil</w:t>
      </w:r>
      <w:r w:rsidR="004F69D6">
        <w:t xml:space="preserve">, </w:t>
      </w:r>
      <w:r w:rsidRPr="00033231">
        <w:t>laissant le passage libre</w:t>
      </w:r>
      <w:r w:rsidR="004F69D6">
        <w:t>. M. </w:t>
      </w:r>
      <w:proofErr w:type="spellStart"/>
      <w:r w:rsidRPr="00033231">
        <w:t>Sweeting</w:t>
      </w:r>
      <w:proofErr w:type="spellEnd"/>
      <w:r w:rsidRPr="00033231">
        <w:t xml:space="preserve"> le suivit</w:t>
      </w:r>
      <w:r w:rsidR="004F69D6">
        <w:t xml:space="preserve">, </w:t>
      </w:r>
      <w:r w:rsidRPr="00033231">
        <w:t>et eût voulu jouer avec lui</w:t>
      </w:r>
      <w:r w:rsidR="004F69D6">
        <w:t xml:space="preserve"> ; </w:t>
      </w:r>
      <w:r w:rsidRPr="00033231">
        <w:t>mais Tartare ne fit aucune attention à ses caresses</w:t>
      </w:r>
      <w:r w:rsidR="004F69D6">
        <w:t xml:space="preserve"> ; </w:t>
      </w:r>
      <w:r w:rsidRPr="00033231">
        <w:t xml:space="preserve">les </w:t>
      </w:r>
      <w:r w:rsidRPr="00033231">
        <w:lastRenderedPageBreak/>
        <w:t>caresses de sa ma</w:t>
      </w:r>
      <w:r w:rsidRPr="00033231">
        <w:t>î</w:t>
      </w:r>
      <w:r w:rsidRPr="00033231">
        <w:t>tresse seules pouvaient lui faire éprouver du plaisir</w:t>
      </w:r>
      <w:r w:rsidR="004F69D6">
        <w:t xml:space="preserve">, </w:t>
      </w:r>
      <w:r w:rsidRPr="00033231">
        <w:t>et il se montrait obstinément insensible à celles de tout autre</w:t>
      </w:r>
      <w:r w:rsidR="004F69D6">
        <w:t>.</w:t>
      </w:r>
    </w:p>
    <w:p w14:paraId="29F533C3" w14:textId="5D8F920C" w:rsidR="004F69D6" w:rsidRDefault="00000000" w:rsidP="0021796F">
      <w:r w:rsidRPr="00033231">
        <w:t>Shirley s</w:t>
      </w:r>
      <w:r w:rsidR="004F69D6">
        <w:t>’</w:t>
      </w:r>
      <w:r w:rsidRPr="00033231">
        <w:t xml:space="preserve">avança au-devant de </w:t>
      </w:r>
      <w:r w:rsidR="004F69D6">
        <w:t>MM. </w:t>
      </w:r>
      <w:r w:rsidRPr="00033231">
        <w:t xml:space="preserve">Hall et </w:t>
      </w:r>
      <w:proofErr w:type="spellStart"/>
      <w:r w:rsidRPr="00033231">
        <w:t>Sweeting</w:t>
      </w:r>
      <w:proofErr w:type="spellEnd"/>
      <w:r w:rsidRPr="00033231">
        <w:t xml:space="preserve"> et leur donna de cordiales poignées de main</w:t>
      </w:r>
      <w:r w:rsidR="004F69D6">
        <w:t xml:space="preserve">. </w:t>
      </w:r>
      <w:r w:rsidRPr="00033231">
        <w:t>Ils étaient venus pour lui rendre compte du succès qu</w:t>
      </w:r>
      <w:r w:rsidR="004F69D6">
        <w:t>’</w:t>
      </w:r>
      <w:r w:rsidRPr="00033231">
        <w:t>ils avaient obtenu le matin même dans leurs démarches pour recueillir des souscriptions au fonds de secours</w:t>
      </w:r>
      <w:r w:rsidR="004F69D6">
        <w:t xml:space="preserve">. </w:t>
      </w:r>
      <w:r w:rsidRPr="00033231">
        <w:t xml:space="preserve">Les yeux de </w:t>
      </w:r>
      <w:r w:rsidR="004F69D6">
        <w:t>M. </w:t>
      </w:r>
      <w:r w:rsidRPr="00033231">
        <w:t>Hall brillaient d</w:t>
      </w:r>
      <w:r w:rsidR="004F69D6">
        <w:t>’</w:t>
      </w:r>
      <w:r w:rsidRPr="00033231">
        <w:t>un doux et bienvei</w:t>
      </w:r>
      <w:r w:rsidRPr="00033231">
        <w:t>l</w:t>
      </w:r>
      <w:r w:rsidRPr="00033231">
        <w:t>lant éclat derrière ses lunettes</w:t>
      </w:r>
      <w:r w:rsidR="004F69D6">
        <w:t xml:space="preserve">. </w:t>
      </w:r>
      <w:r w:rsidRPr="00033231">
        <w:t>La bonté qui s</w:t>
      </w:r>
      <w:r w:rsidR="004F69D6">
        <w:t>’</w:t>
      </w:r>
      <w:r w:rsidRPr="00033231">
        <w:t>épanouissait sur sa figure la rendait positivement belle</w:t>
      </w:r>
      <w:r w:rsidR="004F69D6">
        <w:t xml:space="preserve">, </w:t>
      </w:r>
      <w:r w:rsidRPr="00033231">
        <w:t>et</w:t>
      </w:r>
      <w:r w:rsidR="004F69D6">
        <w:t xml:space="preserve">, </w:t>
      </w:r>
      <w:r w:rsidRPr="00033231">
        <w:t>lorsque Caroline se précipita à sa rencontre et mit ses deux mains dans les siennes</w:t>
      </w:r>
      <w:r w:rsidR="004F69D6">
        <w:t xml:space="preserve">, </w:t>
      </w:r>
      <w:r w:rsidRPr="00033231">
        <w:t>il la regarda avec une expression aimable</w:t>
      </w:r>
      <w:r w:rsidR="004F69D6">
        <w:t xml:space="preserve">, </w:t>
      </w:r>
      <w:r w:rsidRPr="00033231">
        <w:t>sereine et affectueuse</w:t>
      </w:r>
      <w:r w:rsidR="004F69D6">
        <w:t xml:space="preserve">, </w:t>
      </w:r>
      <w:r w:rsidRPr="00033231">
        <w:t>qui lui donnait l</w:t>
      </w:r>
      <w:r w:rsidR="004F69D6">
        <w:t>’</w:t>
      </w:r>
      <w:r w:rsidRPr="00033231">
        <w:t>aspect d</w:t>
      </w:r>
      <w:r w:rsidR="004F69D6">
        <w:t>’</w:t>
      </w:r>
      <w:r w:rsidRPr="00033231">
        <w:t xml:space="preserve">un </w:t>
      </w:r>
      <w:proofErr w:type="spellStart"/>
      <w:r w:rsidRPr="00033231">
        <w:t>Mélanchton</w:t>
      </w:r>
      <w:proofErr w:type="spellEnd"/>
      <w:r w:rsidRPr="00033231">
        <w:t xml:space="preserve"> souriant</w:t>
      </w:r>
      <w:r w:rsidR="004F69D6">
        <w:t>.</w:t>
      </w:r>
    </w:p>
    <w:p w14:paraId="3AC95698" w14:textId="6765D4B5" w:rsidR="004F69D6" w:rsidRDefault="00000000" w:rsidP="0021796F">
      <w:r w:rsidRPr="00033231">
        <w:t>Au lieu de rentrer</w:t>
      </w:r>
      <w:r w:rsidR="004F69D6">
        <w:t xml:space="preserve">, </w:t>
      </w:r>
      <w:r w:rsidRPr="00033231">
        <w:t>ils se mirent à parcourir le jardin</w:t>
      </w:r>
      <w:r w:rsidR="004F69D6">
        <w:t xml:space="preserve">, </w:t>
      </w:r>
      <w:r w:rsidRPr="00033231">
        <w:t xml:space="preserve">les deux jeunes filles marchant de chaque côté de </w:t>
      </w:r>
      <w:r w:rsidR="004F69D6">
        <w:t>M. </w:t>
      </w:r>
      <w:r w:rsidRPr="00033231">
        <w:t>Hall</w:t>
      </w:r>
      <w:r w:rsidR="004F69D6">
        <w:t xml:space="preserve">. </w:t>
      </w:r>
      <w:r w:rsidRPr="00033231">
        <w:t>La jou</w:t>
      </w:r>
      <w:r w:rsidRPr="00033231">
        <w:t>r</w:t>
      </w:r>
      <w:r w:rsidRPr="00033231">
        <w:t>née était belle</w:t>
      </w:r>
      <w:r w:rsidR="004F69D6">
        <w:t xml:space="preserve"> ; </w:t>
      </w:r>
      <w:r w:rsidRPr="00033231">
        <w:t>la chaleur du soleil était tempérée par une douce brise</w:t>
      </w:r>
      <w:r w:rsidR="004F69D6">
        <w:t xml:space="preserve">. </w:t>
      </w:r>
      <w:r w:rsidRPr="00033231">
        <w:t>L</w:t>
      </w:r>
      <w:r w:rsidR="004F69D6">
        <w:t>’</w:t>
      </w:r>
      <w:r w:rsidRPr="00033231">
        <w:t>air rafraîchissait les joues des jeunes filles et jetait dans leur chevelure bouclée un désordre gracieux</w:t>
      </w:r>
      <w:r w:rsidR="004F69D6">
        <w:t xml:space="preserve">. </w:t>
      </w:r>
      <w:r w:rsidRPr="00033231">
        <w:t>Toutes deux étaient jolies</w:t>
      </w:r>
      <w:r w:rsidR="004F69D6">
        <w:t xml:space="preserve">, </w:t>
      </w:r>
      <w:r w:rsidRPr="00033231">
        <w:t>l</w:t>
      </w:r>
      <w:r w:rsidR="004F69D6">
        <w:t>’</w:t>
      </w:r>
      <w:r w:rsidRPr="00033231">
        <w:t>une d</w:t>
      </w:r>
      <w:r w:rsidR="004F69D6">
        <w:t>’</w:t>
      </w:r>
      <w:r w:rsidRPr="00033231">
        <w:t>elles était gaie</w:t>
      </w:r>
      <w:r w:rsidR="004F69D6">
        <w:t> ; M. </w:t>
      </w:r>
      <w:r w:rsidRPr="00033231">
        <w:t>Hall adressait plus so</w:t>
      </w:r>
      <w:r w:rsidRPr="00033231">
        <w:t>u</w:t>
      </w:r>
      <w:r w:rsidRPr="00033231">
        <w:t>vent la parole à la plus brillante</w:t>
      </w:r>
      <w:r w:rsidR="004F69D6">
        <w:t xml:space="preserve"> ; </w:t>
      </w:r>
      <w:r w:rsidRPr="00033231">
        <w:t>il regardait davantage celle qui était calme</w:t>
      </w:r>
      <w:r w:rsidR="004F69D6">
        <w:t xml:space="preserve">. </w:t>
      </w:r>
      <w:r w:rsidRPr="00033231">
        <w:t xml:space="preserve">Miss </w:t>
      </w:r>
      <w:proofErr w:type="spellStart"/>
      <w:r w:rsidRPr="00033231">
        <w:t>Keeldar</w:t>
      </w:r>
      <w:proofErr w:type="spellEnd"/>
      <w:r w:rsidRPr="00033231">
        <w:t xml:space="preserve"> cueillit des fleurs à profusion</w:t>
      </w:r>
      <w:r w:rsidR="004F69D6">
        <w:t xml:space="preserve"> ; </w:t>
      </w:r>
      <w:r w:rsidRPr="00033231">
        <w:t>elle en donna quelques-unes à Caroline en lui disant d</w:t>
      </w:r>
      <w:r w:rsidR="004F69D6">
        <w:t>’</w:t>
      </w:r>
      <w:r w:rsidRPr="00033231">
        <w:t xml:space="preserve">en composer un bouquet pour </w:t>
      </w:r>
      <w:r w:rsidR="004F69D6">
        <w:t>M. </w:t>
      </w:r>
      <w:r w:rsidRPr="00033231">
        <w:t>Hall</w:t>
      </w:r>
      <w:r w:rsidR="004F69D6">
        <w:t xml:space="preserve"> ; </w:t>
      </w:r>
      <w:r w:rsidRPr="00033231">
        <w:t>et</w:t>
      </w:r>
      <w:r w:rsidR="004F69D6">
        <w:t xml:space="preserve">, </w:t>
      </w:r>
      <w:r w:rsidRPr="00033231">
        <w:t>avec son tablier rempli de fleurs dél</w:t>
      </w:r>
      <w:r w:rsidRPr="00033231">
        <w:t>i</w:t>
      </w:r>
      <w:r w:rsidRPr="00033231">
        <w:t>cates et splendides</w:t>
      </w:r>
      <w:r w:rsidR="004F69D6">
        <w:t xml:space="preserve">, </w:t>
      </w:r>
      <w:r w:rsidRPr="00033231">
        <w:t>Caroline s</w:t>
      </w:r>
      <w:r w:rsidR="004F69D6">
        <w:t>’</w:t>
      </w:r>
      <w:r w:rsidRPr="00033231">
        <w:t>assit sur les marches d</w:t>
      </w:r>
      <w:r w:rsidR="004F69D6">
        <w:t>’</w:t>
      </w:r>
      <w:r w:rsidRPr="00033231">
        <w:t>un pavi</w:t>
      </w:r>
      <w:r w:rsidRPr="00033231">
        <w:t>l</w:t>
      </w:r>
      <w:r w:rsidRPr="00033231">
        <w:t>lon</w:t>
      </w:r>
      <w:r w:rsidR="004F69D6">
        <w:t xml:space="preserve"> : </w:t>
      </w:r>
      <w:r w:rsidRPr="00033231">
        <w:t>le recteur se tint debout auprès d</w:t>
      </w:r>
      <w:r w:rsidR="004F69D6">
        <w:t>’</w:t>
      </w:r>
      <w:r w:rsidRPr="00033231">
        <w:t>elle</w:t>
      </w:r>
      <w:r w:rsidR="004F69D6">
        <w:t xml:space="preserve">, </w:t>
      </w:r>
      <w:r w:rsidRPr="00033231">
        <w:t>appuyé sur sa canne</w:t>
      </w:r>
      <w:r w:rsidR="004F69D6">
        <w:t>.</w:t>
      </w:r>
    </w:p>
    <w:p w14:paraId="36879EFC" w14:textId="77777777" w:rsidR="004F69D6" w:rsidRDefault="00000000" w:rsidP="0021796F">
      <w:r w:rsidRPr="00033231">
        <w:t>Shirley</w:t>
      </w:r>
      <w:r w:rsidR="004F69D6">
        <w:t xml:space="preserve">, </w:t>
      </w:r>
      <w:r w:rsidRPr="00033231">
        <w:t>qui ne pouvait être inhospitalière</w:t>
      </w:r>
      <w:r w:rsidR="004F69D6">
        <w:t xml:space="preserve">, </w:t>
      </w:r>
      <w:r w:rsidRPr="00033231">
        <w:t>appela les deux vicaires</w:t>
      </w:r>
      <w:r w:rsidR="004F69D6">
        <w:t xml:space="preserve">, </w:t>
      </w:r>
      <w:r w:rsidRPr="00033231">
        <w:t>qu</w:t>
      </w:r>
      <w:r w:rsidR="004F69D6">
        <w:t>’</w:t>
      </w:r>
      <w:r w:rsidRPr="00033231">
        <w:t>on avait laissés seuls au parloir</w:t>
      </w:r>
      <w:r w:rsidR="004F69D6">
        <w:t xml:space="preserve">. </w:t>
      </w:r>
      <w:r w:rsidRPr="00033231">
        <w:t>Elle accompagna Donne pour passer devant Tartare</w:t>
      </w:r>
      <w:r w:rsidR="004F69D6">
        <w:t xml:space="preserve">, </w:t>
      </w:r>
      <w:r w:rsidRPr="00033231">
        <w:t>qui</w:t>
      </w:r>
      <w:r w:rsidR="004F69D6">
        <w:t xml:space="preserve">, </w:t>
      </w:r>
      <w:r w:rsidRPr="00033231">
        <w:t>le museau allongé sur ses pattes de devant</w:t>
      </w:r>
      <w:r w:rsidR="004F69D6">
        <w:t xml:space="preserve">, </w:t>
      </w:r>
      <w:r w:rsidRPr="00033231">
        <w:t>ronflait au soleil</w:t>
      </w:r>
      <w:r w:rsidR="004F69D6">
        <w:t xml:space="preserve"> ; </w:t>
      </w:r>
      <w:r w:rsidRPr="00033231">
        <w:t xml:space="preserve">Donne ne lui témoigna </w:t>
      </w:r>
      <w:r w:rsidRPr="00033231">
        <w:lastRenderedPageBreak/>
        <w:t>pas de reconnaissance</w:t>
      </w:r>
      <w:r w:rsidR="004F69D6">
        <w:t xml:space="preserve"> : </w:t>
      </w:r>
      <w:r w:rsidRPr="00033231">
        <w:t>il n</w:t>
      </w:r>
      <w:r w:rsidR="004F69D6">
        <w:t>’</w:t>
      </w:r>
      <w:r w:rsidRPr="00033231">
        <w:t>était jamais reconnaissant pour la bienveillance et les attentions</w:t>
      </w:r>
      <w:r w:rsidR="004F69D6">
        <w:t xml:space="preserve">, </w:t>
      </w:r>
      <w:r w:rsidRPr="00033231">
        <w:t>mais il était enchanté de la sa</w:t>
      </w:r>
      <w:r w:rsidRPr="00033231">
        <w:t>u</w:t>
      </w:r>
      <w:r w:rsidRPr="00033231">
        <w:t>vegarde</w:t>
      </w:r>
      <w:r w:rsidR="004F69D6">
        <w:t xml:space="preserve">. </w:t>
      </w:r>
      <w:r w:rsidRPr="00033231">
        <w:t xml:space="preserve">Miss </w:t>
      </w:r>
      <w:proofErr w:type="spellStart"/>
      <w:r w:rsidRPr="00033231">
        <w:t>Keeldar</w:t>
      </w:r>
      <w:proofErr w:type="spellEnd"/>
      <w:r w:rsidR="004F69D6">
        <w:t xml:space="preserve">, </w:t>
      </w:r>
      <w:r w:rsidRPr="00033231">
        <w:t>désireuse de se montrer impartiale</w:t>
      </w:r>
      <w:r w:rsidR="004F69D6">
        <w:t xml:space="preserve">, </w:t>
      </w:r>
      <w:r w:rsidRPr="00033231">
        <w:t>offrit des fleurs aux vicaires</w:t>
      </w:r>
      <w:r w:rsidR="004F69D6">
        <w:t xml:space="preserve"> : </w:t>
      </w:r>
      <w:r w:rsidRPr="00033231">
        <w:t>ils les acceptèrent avec leur gaucherie native</w:t>
      </w:r>
      <w:r w:rsidR="004F69D6">
        <w:t xml:space="preserve">. </w:t>
      </w:r>
      <w:r w:rsidRPr="00033231">
        <w:t>Malone parut surtout fort embarrassé</w:t>
      </w:r>
      <w:r w:rsidR="004F69D6">
        <w:t xml:space="preserve">, </w:t>
      </w:r>
      <w:r w:rsidRPr="00033231">
        <w:t>avec son bouquet dans une main et son bâton dans l</w:t>
      </w:r>
      <w:r w:rsidR="004F69D6">
        <w:t>’</w:t>
      </w:r>
      <w:r w:rsidRPr="00033231">
        <w:t>autre</w:t>
      </w:r>
      <w:r w:rsidR="004F69D6">
        <w:t xml:space="preserve">. </w:t>
      </w:r>
      <w:r w:rsidRPr="00033231">
        <w:t>Le</w:t>
      </w:r>
      <w:r w:rsidR="004F69D6">
        <w:t> : « </w:t>
      </w:r>
      <w:r w:rsidRPr="00033231">
        <w:t>Je vous reme</w:t>
      </w:r>
      <w:r w:rsidRPr="00033231">
        <w:t>r</w:t>
      </w:r>
      <w:r w:rsidRPr="00033231">
        <w:t>cie</w:t>
      </w:r>
      <w:r w:rsidR="004F69D6">
        <w:t> »</w:t>
      </w:r>
      <w:r w:rsidRPr="00033231">
        <w:t xml:space="preserve"> de Donne fut curieux à entendre</w:t>
      </w:r>
      <w:r w:rsidR="004F69D6">
        <w:t xml:space="preserve"> : </w:t>
      </w:r>
      <w:r w:rsidRPr="00033231">
        <w:t>c</w:t>
      </w:r>
      <w:r w:rsidR="004F69D6">
        <w:t>’</w:t>
      </w:r>
      <w:r w:rsidRPr="00033231">
        <w:t>était</w:t>
      </w:r>
      <w:r w:rsidR="004F69D6">
        <w:t xml:space="preserve">, </w:t>
      </w:r>
      <w:r w:rsidRPr="00033231">
        <w:t>comme ton</w:t>
      </w:r>
      <w:r w:rsidR="004F69D6">
        <w:t xml:space="preserve">, </w:t>
      </w:r>
      <w:r w:rsidRPr="00033231">
        <w:t>ce que l</w:t>
      </w:r>
      <w:r w:rsidR="004F69D6">
        <w:t>’</w:t>
      </w:r>
      <w:r w:rsidRPr="00033231">
        <w:t>on pouvait imaginer de plus fat et de plus arrogant</w:t>
      </w:r>
      <w:r w:rsidR="004F69D6">
        <w:t xml:space="preserve"> ; </w:t>
      </w:r>
      <w:r w:rsidRPr="00033231">
        <w:t>il avait l</w:t>
      </w:r>
      <w:r w:rsidR="004F69D6">
        <w:t>’</w:t>
      </w:r>
      <w:r w:rsidRPr="00033231">
        <w:t>air de considérer l</w:t>
      </w:r>
      <w:r w:rsidR="004F69D6">
        <w:t>’</w:t>
      </w:r>
      <w:r w:rsidRPr="00033231">
        <w:t>offrande comme un hommage rendu à son mérite</w:t>
      </w:r>
      <w:r w:rsidR="004F69D6">
        <w:t xml:space="preserve">, </w:t>
      </w:r>
      <w:r w:rsidRPr="00033231">
        <w:t>et une tentative de la part de l</w:t>
      </w:r>
      <w:r w:rsidR="004F69D6">
        <w:t>’</w:t>
      </w:r>
      <w:r w:rsidRPr="00033231">
        <w:t>héritière pour gagner son inappréciable affection</w:t>
      </w:r>
      <w:r w:rsidR="004F69D6">
        <w:t xml:space="preserve">. </w:t>
      </w:r>
      <w:proofErr w:type="spellStart"/>
      <w:r w:rsidRPr="00033231">
        <w:t>Sweeting</w:t>
      </w:r>
      <w:proofErr w:type="spellEnd"/>
      <w:r w:rsidRPr="00033231">
        <w:t xml:space="preserve"> seul reçut la poétique o</w:t>
      </w:r>
      <w:r w:rsidRPr="00033231">
        <w:t>f</w:t>
      </w:r>
      <w:r w:rsidRPr="00033231">
        <w:t>frande comme un vif et sensible petit homme qu</w:t>
      </w:r>
      <w:r w:rsidR="004F69D6">
        <w:t>’</w:t>
      </w:r>
      <w:r w:rsidRPr="00033231">
        <w:t>il était</w:t>
      </w:r>
      <w:r w:rsidR="004F69D6">
        <w:t xml:space="preserve">, </w:t>
      </w:r>
      <w:r w:rsidRPr="00033231">
        <w:t>et la mit galamment à sa boutonnière</w:t>
      </w:r>
      <w:r w:rsidR="004F69D6">
        <w:t>.</w:t>
      </w:r>
    </w:p>
    <w:p w14:paraId="51FEFDDC" w14:textId="77777777" w:rsidR="004F69D6" w:rsidRDefault="00000000" w:rsidP="0021796F">
      <w:r w:rsidRPr="00033231">
        <w:t>Comme récompense de ses bonnes manières</w:t>
      </w:r>
      <w:r w:rsidR="004F69D6">
        <w:t xml:space="preserve">, </w:t>
      </w:r>
      <w:r w:rsidRPr="00033231">
        <w:t xml:space="preserve">miss </w:t>
      </w:r>
      <w:proofErr w:type="spellStart"/>
      <w:r w:rsidRPr="00033231">
        <w:t>Keeldar</w:t>
      </w:r>
      <w:proofErr w:type="spellEnd"/>
      <w:r w:rsidRPr="00033231">
        <w:t xml:space="preserve"> le prit à part et lui donna une commission qui fit étinceler ses yeux de plaisir</w:t>
      </w:r>
      <w:r w:rsidR="004F69D6">
        <w:t xml:space="preserve">. </w:t>
      </w:r>
      <w:r w:rsidRPr="00033231">
        <w:t>Il partit comme un trait</w:t>
      </w:r>
      <w:r w:rsidR="004F69D6">
        <w:t xml:space="preserve">, </w:t>
      </w:r>
      <w:r w:rsidRPr="00033231">
        <w:t>en tournant la cour</w:t>
      </w:r>
      <w:r w:rsidR="004F69D6">
        <w:t xml:space="preserve">, </w:t>
      </w:r>
      <w:r w:rsidRPr="00033231">
        <w:t>vers la cuisine</w:t>
      </w:r>
      <w:r w:rsidR="004F69D6">
        <w:t xml:space="preserve"> ; </w:t>
      </w:r>
      <w:r w:rsidRPr="00033231">
        <w:t>il n</w:t>
      </w:r>
      <w:r w:rsidR="004F69D6">
        <w:t>’</w:t>
      </w:r>
      <w:r w:rsidRPr="00033231">
        <w:t>était pas besoin de lui donner des instru</w:t>
      </w:r>
      <w:r w:rsidRPr="00033231">
        <w:t>c</w:t>
      </w:r>
      <w:r w:rsidRPr="00033231">
        <w:t>tions</w:t>
      </w:r>
      <w:r w:rsidR="004F69D6">
        <w:t xml:space="preserve"> : </w:t>
      </w:r>
      <w:r w:rsidRPr="00033231">
        <w:t>partout il était comme chez lui</w:t>
      </w:r>
      <w:r w:rsidR="004F69D6">
        <w:t xml:space="preserve">. </w:t>
      </w:r>
      <w:r w:rsidRPr="00033231">
        <w:t>Bientôt il reparut</w:t>
      </w:r>
      <w:r w:rsidR="004F69D6">
        <w:t xml:space="preserve">, </w:t>
      </w:r>
      <w:r w:rsidRPr="00033231">
        <w:t>portant une table ronde qu</w:t>
      </w:r>
      <w:r w:rsidR="004F69D6">
        <w:t>’</w:t>
      </w:r>
      <w:r w:rsidRPr="00033231">
        <w:t>il plaça sous le cèdre</w:t>
      </w:r>
      <w:r w:rsidR="004F69D6">
        <w:t xml:space="preserve"> ; </w:t>
      </w:r>
      <w:r w:rsidRPr="00033231">
        <w:t>puis il réunit six cha</w:t>
      </w:r>
      <w:r w:rsidRPr="00033231">
        <w:t>i</w:t>
      </w:r>
      <w:r w:rsidRPr="00033231">
        <w:t>ses de jardin qu</w:t>
      </w:r>
      <w:r w:rsidR="004F69D6">
        <w:t>’</w:t>
      </w:r>
      <w:r w:rsidRPr="00033231">
        <w:t>il trouva dans les différents bosquets</w:t>
      </w:r>
      <w:r w:rsidR="004F69D6">
        <w:t xml:space="preserve">, </w:t>
      </w:r>
      <w:r w:rsidRPr="00033231">
        <w:t>et les pl</w:t>
      </w:r>
      <w:r w:rsidRPr="00033231">
        <w:t>a</w:t>
      </w:r>
      <w:r w:rsidRPr="00033231">
        <w:t>ça en cercle</w:t>
      </w:r>
      <w:r w:rsidR="004F69D6">
        <w:t xml:space="preserve">. </w:t>
      </w:r>
      <w:r w:rsidRPr="00033231">
        <w:t>La domestique</w:t>
      </w:r>
      <w:r w:rsidR="004F69D6">
        <w:t xml:space="preserve"> (</w:t>
      </w:r>
      <w:r w:rsidRPr="00033231">
        <w:t xml:space="preserve">miss </w:t>
      </w:r>
      <w:proofErr w:type="spellStart"/>
      <w:r w:rsidRPr="00033231">
        <w:t>Keeldar</w:t>
      </w:r>
      <w:proofErr w:type="spellEnd"/>
      <w:r w:rsidRPr="00033231">
        <w:t xml:space="preserve"> n</w:t>
      </w:r>
      <w:r w:rsidR="004F69D6">
        <w:t>’</w:t>
      </w:r>
      <w:r w:rsidRPr="00033231">
        <w:t>avait point de v</w:t>
      </w:r>
      <w:r w:rsidRPr="00033231">
        <w:t>a</w:t>
      </w:r>
      <w:r w:rsidRPr="00033231">
        <w:t>let</w:t>
      </w:r>
      <w:r w:rsidR="004F69D6">
        <w:t xml:space="preserve">), </w:t>
      </w:r>
      <w:r w:rsidRPr="00033231">
        <w:t>arriva avec le service</w:t>
      </w:r>
      <w:r w:rsidR="004F69D6">
        <w:t xml:space="preserve">. </w:t>
      </w:r>
      <w:proofErr w:type="spellStart"/>
      <w:r w:rsidRPr="00033231">
        <w:t>Sweeting</w:t>
      </w:r>
      <w:proofErr w:type="spellEnd"/>
      <w:r w:rsidRPr="00033231">
        <w:t xml:space="preserve"> l</w:t>
      </w:r>
      <w:r w:rsidR="004F69D6">
        <w:t>’</w:t>
      </w:r>
      <w:r w:rsidRPr="00033231">
        <w:t>aida à placer les assiettes</w:t>
      </w:r>
      <w:r w:rsidR="004F69D6">
        <w:t xml:space="preserve">, </w:t>
      </w:r>
      <w:r w:rsidRPr="00033231">
        <w:t>les verres</w:t>
      </w:r>
      <w:r w:rsidR="004F69D6">
        <w:t xml:space="preserve">, </w:t>
      </w:r>
      <w:r w:rsidRPr="00033231">
        <w:t>les couteaux et les fourchettes</w:t>
      </w:r>
      <w:r w:rsidR="004F69D6">
        <w:t xml:space="preserve"> ; </w:t>
      </w:r>
      <w:r w:rsidRPr="00033231">
        <w:t>il l</w:t>
      </w:r>
      <w:r w:rsidR="004F69D6">
        <w:t>’</w:t>
      </w:r>
      <w:r w:rsidRPr="00033231">
        <w:t>aida aussi à servir un joli goûter</w:t>
      </w:r>
      <w:r w:rsidR="004F69D6">
        <w:t xml:space="preserve">, </w:t>
      </w:r>
      <w:r w:rsidRPr="00033231">
        <w:t>consistant en volailles froides</w:t>
      </w:r>
      <w:r w:rsidR="004F69D6">
        <w:t xml:space="preserve">, </w:t>
      </w:r>
      <w:r w:rsidRPr="00033231">
        <w:t>jambon et pâtiss</w:t>
      </w:r>
      <w:r w:rsidRPr="00033231">
        <w:t>e</w:t>
      </w:r>
      <w:r w:rsidRPr="00033231">
        <w:t>ries</w:t>
      </w:r>
      <w:r w:rsidR="004F69D6">
        <w:t>.</w:t>
      </w:r>
    </w:p>
    <w:p w14:paraId="2ECC85C0" w14:textId="77777777" w:rsidR="004F69D6" w:rsidRDefault="00000000" w:rsidP="0021796F">
      <w:r w:rsidRPr="00033231">
        <w:t>Shirley aimait à offrir cette sorte de régal impromptu à qu</w:t>
      </w:r>
      <w:r w:rsidRPr="00033231">
        <w:t>i</w:t>
      </w:r>
      <w:r w:rsidRPr="00033231">
        <w:t>conque venait la visiter</w:t>
      </w:r>
      <w:r w:rsidR="004F69D6">
        <w:t xml:space="preserve">, </w:t>
      </w:r>
      <w:r w:rsidRPr="00033231">
        <w:t>et rien ne lui plaisait plus que d</w:t>
      </w:r>
      <w:r w:rsidR="004F69D6">
        <w:t>’</w:t>
      </w:r>
      <w:r w:rsidRPr="00033231">
        <w:t xml:space="preserve">avoir un petit ami alerte et obligeant comme </w:t>
      </w:r>
      <w:proofErr w:type="spellStart"/>
      <w:r w:rsidRPr="00033231">
        <w:t>Sweeting</w:t>
      </w:r>
      <w:proofErr w:type="spellEnd"/>
      <w:r w:rsidR="004F69D6">
        <w:t xml:space="preserve">, </w:t>
      </w:r>
      <w:r w:rsidRPr="00033231">
        <w:t>pour recevoir joyeusement et exécuter lestement ses instructions hospitali</w:t>
      </w:r>
      <w:r w:rsidRPr="00033231">
        <w:t>è</w:t>
      </w:r>
      <w:r w:rsidRPr="00033231">
        <w:t>res</w:t>
      </w:r>
      <w:r w:rsidR="004F69D6">
        <w:t xml:space="preserve">. </w:t>
      </w:r>
      <w:r w:rsidRPr="00033231">
        <w:t>David et elle étaient dans les meilleurs termes</w:t>
      </w:r>
      <w:r w:rsidR="004F69D6">
        <w:t xml:space="preserve"> ; </w:t>
      </w:r>
      <w:r w:rsidRPr="00033231">
        <w:t>et son d</w:t>
      </w:r>
      <w:r w:rsidRPr="00033231">
        <w:t>é</w:t>
      </w:r>
      <w:r w:rsidRPr="00033231">
        <w:t>vouement pour l</w:t>
      </w:r>
      <w:r w:rsidR="004F69D6">
        <w:t>’</w:t>
      </w:r>
      <w:r w:rsidRPr="00033231">
        <w:t>héritière était tout désintéressé</w:t>
      </w:r>
      <w:r w:rsidR="004F69D6">
        <w:t xml:space="preserve">, </w:t>
      </w:r>
      <w:r w:rsidRPr="00033231">
        <w:t xml:space="preserve">et </w:t>
      </w:r>
      <w:r w:rsidRPr="00033231">
        <w:lastRenderedPageBreak/>
        <w:t>ne portait nul préjudice à la fidélité inébranlable qu</w:t>
      </w:r>
      <w:r w:rsidR="004F69D6">
        <w:t>’</w:t>
      </w:r>
      <w:r w:rsidRPr="00033231">
        <w:t>il avait vouée à la m</w:t>
      </w:r>
      <w:r w:rsidRPr="00033231">
        <w:t>a</w:t>
      </w:r>
      <w:r w:rsidRPr="00033231">
        <w:t>gnifique Dora Sykes</w:t>
      </w:r>
      <w:r w:rsidR="004F69D6">
        <w:t>.</w:t>
      </w:r>
    </w:p>
    <w:p w14:paraId="1F1A5D19" w14:textId="745AD0BE" w:rsidR="004F69D6" w:rsidRDefault="00000000" w:rsidP="0021796F">
      <w:r w:rsidRPr="00033231">
        <w:t>Le repas devint d</w:t>
      </w:r>
      <w:r w:rsidR="004F69D6">
        <w:t>’</w:t>
      </w:r>
      <w:r w:rsidRPr="00033231">
        <w:t>une gaieté fort vive</w:t>
      </w:r>
      <w:r w:rsidR="004F69D6">
        <w:t xml:space="preserve">, </w:t>
      </w:r>
      <w:r w:rsidRPr="00033231">
        <w:t>à laquelle Donne et Malone</w:t>
      </w:r>
      <w:r w:rsidR="004F69D6">
        <w:t xml:space="preserve">, </w:t>
      </w:r>
      <w:r w:rsidRPr="00033231">
        <w:t>il est vrai</w:t>
      </w:r>
      <w:r w:rsidR="004F69D6">
        <w:t xml:space="preserve">, </w:t>
      </w:r>
      <w:r w:rsidRPr="00033231">
        <w:t>contribuèrent peu</w:t>
      </w:r>
      <w:r w:rsidR="004F69D6">
        <w:t xml:space="preserve">, </w:t>
      </w:r>
      <w:r w:rsidRPr="00033231">
        <w:t>uniquement occupés qu</w:t>
      </w:r>
      <w:r w:rsidR="004F69D6">
        <w:t>’</w:t>
      </w:r>
      <w:r w:rsidRPr="00033231">
        <w:t>ils étaient avec le couteau</w:t>
      </w:r>
      <w:r w:rsidR="004F69D6">
        <w:t xml:space="preserve">, </w:t>
      </w:r>
      <w:r w:rsidRPr="00033231">
        <w:t>la fourchette et le verre</w:t>
      </w:r>
      <w:r w:rsidR="004F69D6">
        <w:t xml:space="preserve">. </w:t>
      </w:r>
      <w:r w:rsidRPr="00033231">
        <w:t>Mais</w:t>
      </w:r>
      <w:r w:rsidR="004F69D6">
        <w:t xml:space="preserve">, </w:t>
      </w:r>
      <w:r w:rsidRPr="00033231">
        <w:t xml:space="preserve">où quatre personnes comme </w:t>
      </w:r>
      <w:r w:rsidR="004F69D6">
        <w:t>M. </w:t>
      </w:r>
      <w:r w:rsidRPr="00033231">
        <w:t>Hall</w:t>
      </w:r>
      <w:r w:rsidR="004F69D6">
        <w:t xml:space="preserve">, </w:t>
      </w:r>
      <w:r w:rsidRPr="00033231">
        <w:t xml:space="preserve">David </w:t>
      </w:r>
      <w:proofErr w:type="spellStart"/>
      <w:r w:rsidRPr="00033231">
        <w:t>Sweeting</w:t>
      </w:r>
      <w:proofErr w:type="spellEnd"/>
      <w:r w:rsidR="004F69D6">
        <w:t xml:space="preserve">, </w:t>
      </w:r>
      <w:r w:rsidRPr="00033231">
        <w:t>Shirley et Caroline étaient réunies</w:t>
      </w:r>
      <w:r w:rsidR="004F69D6">
        <w:t xml:space="preserve">, </w:t>
      </w:r>
      <w:r w:rsidRPr="00033231">
        <w:t>amicalement autour d</w:t>
      </w:r>
      <w:r w:rsidR="004F69D6">
        <w:t>’</w:t>
      </w:r>
      <w:r w:rsidRPr="00033231">
        <w:t>une table</w:t>
      </w:r>
      <w:r w:rsidR="004F69D6">
        <w:t xml:space="preserve">, </w:t>
      </w:r>
      <w:r w:rsidRPr="00033231">
        <w:t>au milieu d</w:t>
      </w:r>
      <w:r w:rsidR="004F69D6">
        <w:t>’</w:t>
      </w:r>
      <w:r w:rsidRPr="00033231">
        <w:t>une verte pelouse</w:t>
      </w:r>
      <w:r w:rsidR="004F69D6">
        <w:t xml:space="preserve">, </w:t>
      </w:r>
      <w:r w:rsidRPr="00033231">
        <w:t>sous un ciel radieux</w:t>
      </w:r>
      <w:r w:rsidR="004F69D6">
        <w:t xml:space="preserve">, </w:t>
      </w:r>
      <w:r w:rsidRPr="00033231">
        <w:t>parmi les fleurs</w:t>
      </w:r>
      <w:r w:rsidR="004F69D6">
        <w:t xml:space="preserve">, </w:t>
      </w:r>
      <w:r w:rsidRPr="00033231">
        <w:t>il ne pouvait y avoir de tristesse</w:t>
      </w:r>
      <w:r w:rsidR="004F69D6">
        <w:t>.</w:t>
      </w:r>
    </w:p>
    <w:p w14:paraId="29210F11" w14:textId="793D150F" w:rsidR="004F69D6" w:rsidRDefault="00000000" w:rsidP="0021796F">
      <w:r w:rsidRPr="00033231">
        <w:t>Dans le cours de la conversation</w:t>
      </w:r>
      <w:r w:rsidR="004F69D6">
        <w:t>, M. </w:t>
      </w:r>
      <w:r w:rsidRPr="00033231">
        <w:t>Hall rappela aux l</w:t>
      </w:r>
      <w:r w:rsidRPr="00033231">
        <w:t>a</w:t>
      </w:r>
      <w:r w:rsidRPr="00033231">
        <w:t>dies que la Pentecôte approchait</w:t>
      </w:r>
      <w:r w:rsidR="004F69D6">
        <w:t xml:space="preserve">, </w:t>
      </w:r>
      <w:r w:rsidRPr="00033231">
        <w:t>et que ce jour-là devaient avoir lieu la grande réunion des Écoles du dimanche</w:t>
      </w:r>
      <w:r w:rsidR="004F69D6">
        <w:t xml:space="preserve">, </w:t>
      </w:r>
      <w:r w:rsidRPr="00033231">
        <w:t>le thé monstre</w:t>
      </w:r>
      <w:r w:rsidR="004F69D6">
        <w:t xml:space="preserve">, </w:t>
      </w:r>
      <w:r w:rsidRPr="00033231">
        <w:t xml:space="preserve">et la procession des trois paroisses de </w:t>
      </w:r>
      <w:proofErr w:type="spellStart"/>
      <w:r w:rsidRPr="00033231">
        <w:t>Briarfield</w:t>
      </w:r>
      <w:proofErr w:type="spellEnd"/>
      <w:r w:rsidR="004F69D6">
        <w:t xml:space="preserve">, </w:t>
      </w:r>
      <w:r w:rsidRPr="00033231">
        <w:t xml:space="preserve">de </w:t>
      </w:r>
      <w:proofErr w:type="spellStart"/>
      <w:r w:rsidRPr="00033231">
        <w:t>Whinbury</w:t>
      </w:r>
      <w:proofErr w:type="spellEnd"/>
      <w:r w:rsidRPr="00033231">
        <w:t xml:space="preserve"> et de </w:t>
      </w:r>
      <w:proofErr w:type="spellStart"/>
      <w:r w:rsidRPr="00033231">
        <w:t>Nunnely</w:t>
      </w:r>
      <w:proofErr w:type="spellEnd"/>
      <w:r w:rsidR="004F69D6">
        <w:t xml:space="preserve">. </w:t>
      </w:r>
      <w:r w:rsidRPr="00033231">
        <w:t>Il savait</w:t>
      </w:r>
      <w:r w:rsidR="004F69D6">
        <w:t xml:space="preserve">, </w:t>
      </w:r>
      <w:r w:rsidRPr="00033231">
        <w:t>dit-il</w:t>
      </w:r>
      <w:r w:rsidR="004F69D6">
        <w:t xml:space="preserve">, </w:t>
      </w:r>
      <w:r w:rsidRPr="00033231">
        <w:t>que Caroline serait à son poste comme maîtresse d</w:t>
      </w:r>
      <w:r w:rsidR="004F69D6">
        <w:t>’</w:t>
      </w:r>
      <w:r w:rsidRPr="00033231">
        <w:t>une classe</w:t>
      </w:r>
      <w:r w:rsidR="004F69D6">
        <w:t xml:space="preserve">, </w:t>
      </w:r>
      <w:r w:rsidRPr="00033231">
        <w:t xml:space="preserve">et il espérait que miss </w:t>
      </w:r>
      <w:proofErr w:type="spellStart"/>
      <w:r w:rsidRPr="00033231">
        <w:t>Keeldar</w:t>
      </w:r>
      <w:proofErr w:type="spellEnd"/>
      <w:r w:rsidRPr="00033231">
        <w:t xml:space="preserve"> n</w:t>
      </w:r>
      <w:r w:rsidR="004F69D6">
        <w:t>’</w:t>
      </w:r>
      <w:r w:rsidRPr="00033231">
        <w:t>y manquerait pas et voudrait bien faire sa première apparition publique parmi eux ce jour-là</w:t>
      </w:r>
      <w:r w:rsidR="004F69D6">
        <w:t xml:space="preserve">. </w:t>
      </w:r>
      <w:r w:rsidRPr="00033231">
        <w:t>Shirley n</w:t>
      </w:r>
      <w:r w:rsidR="004F69D6">
        <w:t>’</w:t>
      </w:r>
      <w:r w:rsidRPr="00033231">
        <w:t>était pas femme à manquer une occasion semblable</w:t>
      </w:r>
      <w:r w:rsidR="004F69D6">
        <w:t xml:space="preserve"> : </w:t>
      </w:r>
      <w:r w:rsidRPr="00033231">
        <w:t>elle aimait l</w:t>
      </w:r>
      <w:r w:rsidR="004F69D6">
        <w:t>’</w:t>
      </w:r>
      <w:r w:rsidRPr="00033231">
        <w:t>excitation</w:t>
      </w:r>
      <w:r w:rsidR="004F69D6">
        <w:t xml:space="preserve">, </w:t>
      </w:r>
      <w:r w:rsidRPr="00033231">
        <w:t>la joie</w:t>
      </w:r>
      <w:r w:rsidR="004F69D6">
        <w:t xml:space="preserve">, </w:t>
      </w:r>
      <w:r w:rsidRPr="00033231">
        <w:t>la concentration et la combinaison de pla</w:t>
      </w:r>
      <w:r w:rsidRPr="00033231">
        <w:t>i</w:t>
      </w:r>
      <w:r w:rsidRPr="00033231">
        <w:t>sants amusements</w:t>
      </w:r>
      <w:r w:rsidR="004F69D6">
        <w:t xml:space="preserve">, </w:t>
      </w:r>
      <w:r w:rsidRPr="00033231">
        <w:t>une réunion de visages joyeux et de cœurs contents</w:t>
      </w:r>
      <w:r w:rsidR="004F69D6">
        <w:t xml:space="preserve">. </w:t>
      </w:r>
      <w:r w:rsidRPr="00033231">
        <w:t xml:space="preserve">Elle dit à </w:t>
      </w:r>
      <w:r w:rsidR="004F69D6">
        <w:t>M. </w:t>
      </w:r>
      <w:r w:rsidRPr="00033231">
        <w:t>Hall qu</w:t>
      </w:r>
      <w:r w:rsidR="004F69D6">
        <w:t>’</w:t>
      </w:r>
      <w:r w:rsidRPr="00033231">
        <w:t>on pouvait avec certitude com</w:t>
      </w:r>
      <w:r w:rsidRPr="00033231">
        <w:t>p</w:t>
      </w:r>
      <w:r w:rsidRPr="00033231">
        <w:t>ter sur elle</w:t>
      </w:r>
      <w:r w:rsidR="004F69D6">
        <w:t xml:space="preserve">, </w:t>
      </w:r>
      <w:r w:rsidRPr="00033231">
        <w:t>qu</w:t>
      </w:r>
      <w:r w:rsidR="004F69D6">
        <w:t>’</w:t>
      </w:r>
      <w:r w:rsidRPr="00033231">
        <w:t>elle ne savait pas ce qu</w:t>
      </w:r>
      <w:r w:rsidR="004F69D6">
        <w:t>’</w:t>
      </w:r>
      <w:r w:rsidRPr="00033231">
        <w:t>on pourrait lui donner à faire</w:t>
      </w:r>
      <w:r w:rsidR="004F69D6">
        <w:t xml:space="preserve">, </w:t>
      </w:r>
      <w:r w:rsidRPr="00033231">
        <w:t>mais que l</w:t>
      </w:r>
      <w:r w:rsidR="004F69D6">
        <w:t>’</w:t>
      </w:r>
      <w:r w:rsidRPr="00033231">
        <w:t>on pouvait disposer d</w:t>
      </w:r>
      <w:r w:rsidR="004F69D6">
        <w:t>’</w:t>
      </w:r>
      <w:r w:rsidRPr="00033231">
        <w:t>elle à volonté</w:t>
      </w:r>
      <w:r w:rsidR="004F69D6">
        <w:t>.</w:t>
      </w:r>
    </w:p>
    <w:p w14:paraId="1B898EDF" w14:textId="77777777" w:rsidR="004F69D6" w:rsidRDefault="004F69D6" w:rsidP="0021796F">
      <w:r>
        <w:t>« </w:t>
      </w:r>
      <w:r w:rsidR="00000000" w:rsidRPr="00033231">
        <w:t>Et vous</w:t>
      </w:r>
      <w:r>
        <w:t xml:space="preserve">, </w:t>
      </w:r>
      <w:r w:rsidR="00000000" w:rsidRPr="00033231">
        <w:t>monsieur Hall</w:t>
      </w:r>
      <w:r>
        <w:t xml:space="preserve">, </w:t>
      </w:r>
      <w:r w:rsidR="00000000" w:rsidRPr="00033231">
        <w:t>vous allez me promettre de venir à ma table et de vous asseoir à côté de moi</w:t>
      </w:r>
      <w:r>
        <w:t xml:space="preserve">, </w:t>
      </w:r>
      <w:r w:rsidR="00000000" w:rsidRPr="00033231">
        <w:t>dit Caroline</w:t>
      </w:r>
      <w:r>
        <w:t>.</w:t>
      </w:r>
    </w:p>
    <w:p w14:paraId="7383E18F" w14:textId="77777777" w:rsidR="004F69D6" w:rsidRDefault="004F69D6" w:rsidP="0021796F">
      <w:r>
        <w:t>— </w:t>
      </w:r>
      <w:r w:rsidR="00000000" w:rsidRPr="00033231">
        <w:t>Je n</w:t>
      </w:r>
      <w:r>
        <w:t>’</w:t>
      </w:r>
      <w:r w:rsidR="00000000" w:rsidRPr="00033231">
        <w:t>y manquerai pas</w:t>
      </w:r>
      <w:r>
        <w:t xml:space="preserve">, </w:t>
      </w:r>
      <w:r w:rsidR="00000000" w:rsidRPr="00033231">
        <w:rPr>
          <w:i/>
          <w:iCs/>
        </w:rPr>
        <w:t xml:space="preserve">Deo </w:t>
      </w:r>
      <w:proofErr w:type="spellStart"/>
      <w:r w:rsidR="00000000" w:rsidRPr="00033231">
        <w:rPr>
          <w:i/>
          <w:iCs/>
        </w:rPr>
        <w:t>volente</w:t>
      </w:r>
      <w:proofErr w:type="spellEnd"/>
      <w:r>
        <w:rPr>
          <w:i/>
          <w:iCs/>
        </w:rPr>
        <w:t xml:space="preserve">, </w:t>
      </w:r>
      <w:r w:rsidR="00000000" w:rsidRPr="00033231">
        <w:t>dit-il</w:t>
      </w:r>
      <w:r>
        <w:t xml:space="preserve">. </w:t>
      </w:r>
      <w:r w:rsidR="00000000" w:rsidRPr="00033231">
        <w:t>J</w:t>
      </w:r>
      <w:r>
        <w:t>’</w:t>
      </w:r>
      <w:r w:rsidR="00000000" w:rsidRPr="00033231">
        <w:t>ai occupé la place à sa droite à ces thés monstres les six dernières années</w:t>
      </w:r>
      <w:r>
        <w:t xml:space="preserve">, </w:t>
      </w:r>
      <w:r w:rsidR="00000000" w:rsidRPr="00033231">
        <w:t>continua-t-il en se tournant vers Shirley</w:t>
      </w:r>
      <w:r>
        <w:t xml:space="preserve">. </w:t>
      </w:r>
      <w:r w:rsidR="00000000" w:rsidRPr="00033231">
        <w:t>On la fit maîtresse d</w:t>
      </w:r>
      <w:r>
        <w:t>’</w:t>
      </w:r>
      <w:r w:rsidR="00000000" w:rsidRPr="00033231">
        <w:t>une classe du dimanche lorsqu</w:t>
      </w:r>
      <w:r>
        <w:t>’</w:t>
      </w:r>
      <w:r w:rsidR="00000000" w:rsidRPr="00033231">
        <w:t>elle n</w:t>
      </w:r>
      <w:r>
        <w:t>’</w:t>
      </w:r>
      <w:r w:rsidR="00000000" w:rsidRPr="00033231">
        <w:t>était encore qu</w:t>
      </w:r>
      <w:r>
        <w:t>’</w:t>
      </w:r>
      <w:r w:rsidR="00000000" w:rsidRPr="00033231">
        <w:t>une petite fille de douze ans</w:t>
      </w:r>
      <w:r>
        <w:t xml:space="preserve">. </w:t>
      </w:r>
      <w:r w:rsidR="00000000" w:rsidRPr="00033231">
        <w:t>Elle n</w:t>
      </w:r>
      <w:r>
        <w:t>’</w:t>
      </w:r>
      <w:r w:rsidR="00000000" w:rsidRPr="00033231">
        <w:t>est pas très confiante de sa nature</w:t>
      </w:r>
      <w:r>
        <w:t xml:space="preserve">, </w:t>
      </w:r>
      <w:r w:rsidR="00000000" w:rsidRPr="00033231">
        <w:t>comme vous avez pu le remarquer</w:t>
      </w:r>
      <w:r>
        <w:t xml:space="preserve">, </w:t>
      </w:r>
      <w:r w:rsidR="00000000" w:rsidRPr="00033231">
        <w:t xml:space="preserve">et la première fois </w:t>
      </w:r>
      <w:r w:rsidR="00000000" w:rsidRPr="00033231">
        <w:lastRenderedPageBreak/>
        <w:t>qu</w:t>
      </w:r>
      <w:r>
        <w:t>’</w:t>
      </w:r>
      <w:r w:rsidR="00000000" w:rsidRPr="00033231">
        <w:t>elle eut à disposer le service et à faire le thé en public</w:t>
      </w:r>
      <w:r>
        <w:t xml:space="preserve">, </w:t>
      </w:r>
      <w:r w:rsidR="00000000" w:rsidRPr="00033231">
        <w:t>elle rougissait et tremblait d</w:t>
      </w:r>
      <w:r>
        <w:t>’</w:t>
      </w:r>
      <w:r w:rsidR="00000000" w:rsidRPr="00033231">
        <w:t>une façon pitoyable</w:t>
      </w:r>
      <w:r>
        <w:t xml:space="preserve">. </w:t>
      </w:r>
      <w:r w:rsidR="00000000" w:rsidRPr="00033231">
        <w:t>Je remarquai sa panique mue</w:t>
      </w:r>
      <w:r w:rsidR="00000000" w:rsidRPr="00033231">
        <w:t>t</w:t>
      </w:r>
      <w:r w:rsidR="00000000" w:rsidRPr="00033231">
        <w:t>te</w:t>
      </w:r>
      <w:r>
        <w:t xml:space="preserve"> : </w:t>
      </w:r>
      <w:r w:rsidR="00000000" w:rsidRPr="00033231">
        <w:t>les tasses se heurtaient sous sa petite main et la théière trop remplie débordait</w:t>
      </w:r>
      <w:r>
        <w:t xml:space="preserve">. </w:t>
      </w:r>
      <w:r w:rsidR="00000000" w:rsidRPr="00033231">
        <w:t>Je vins à son aide</w:t>
      </w:r>
      <w:r>
        <w:t xml:space="preserve"> ; </w:t>
      </w:r>
      <w:r w:rsidR="00000000" w:rsidRPr="00033231">
        <w:t>je pris un siège à c</w:t>
      </w:r>
      <w:r w:rsidR="00000000" w:rsidRPr="00033231">
        <w:t>ô</w:t>
      </w:r>
      <w:r w:rsidR="00000000" w:rsidRPr="00033231">
        <w:t>té d</w:t>
      </w:r>
      <w:r>
        <w:t>’</w:t>
      </w:r>
      <w:r w:rsidR="00000000" w:rsidRPr="00033231">
        <w:t>elle</w:t>
      </w:r>
      <w:r>
        <w:t xml:space="preserve">, </w:t>
      </w:r>
      <w:r w:rsidR="00000000" w:rsidRPr="00033231">
        <w:t>je m</w:t>
      </w:r>
      <w:r>
        <w:t>’</w:t>
      </w:r>
      <w:r w:rsidR="00000000" w:rsidRPr="00033231">
        <w:t>emparai de l</w:t>
      </w:r>
      <w:r>
        <w:t>’</w:t>
      </w:r>
      <w:r w:rsidR="00000000" w:rsidRPr="00033231">
        <w:t>urne et du plateau</w:t>
      </w:r>
      <w:r>
        <w:t xml:space="preserve"> ; </w:t>
      </w:r>
      <w:r w:rsidR="00000000" w:rsidRPr="00033231">
        <w:t>enfin je fis le thé à sa place</w:t>
      </w:r>
      <w:r>
        <w:t xml:space="preserve">, </w:t>
      </w:r>
      <w:r w:rsidR="00000000" w:rsidRPr="00033231">
        <w:t>comme eût pu le faire une vieille femme</w:t>
      </w:r>
      <w:r>
        <w:t>.</w:t>
      </w:r>
    </w:p>
    <w:p w14:paraId="02210274" w14:textId="77777777" w:rsidR="004F69D6" w:rsidRDefault="004F69D6" w:rsidP="0021796F">
      <w:r>
        <w:t>— </w:t>
      </w:r>
      <w:r w:rsidR="00000000" w:rsidRPr="00033231">
        <w:t>Je vous fus très-reconnaissante</w:t>
      </w:r>
      <w:r>
        <w:t xml:space="preserve">, </w:t>
      </w:r>
      <w:r w:rsidR="00000000" w:rsidRPr="00033231">
        <w:t>dit Caroline</w:t>
      </w:r>
      <w:r>
        <w:t>.</w:t>
      </w:r>
    </w:p>
    <w:p w14:paraId="736C9F64" w14:textId="77777777" w:rsidR="004F69D6" w:rsidRDefault="004F69D6" w:rsidP="0021796F">
      <w:r>
        <w:t>— </w:t>
      </w:r>
      <w:r w:rsidR="00000000" w:rsidRPr="00033231">
        <w:t>C</w:t>
      </w:r>
      <w:r>
        <w:t>’</w:t>
      </w:r>
      <w:r w:rsidR="00000000" w:rsidRPr="00033231">
        <w:t>est vrai</w:t>
      </w:r>
      <w:r>
        <w:t xml:space="preserve"> : </w:t>
      </w:r>
      <w:r w:rsidR="00000000" w:rsidRPr="00033231">
        <w:t>vous me témoignâtes cette reconnaissance avec une sincérité et une vivacité qui me récompensèrent a</w:t>
      </w:r>
      <w:r w:rsidR="00000000" w:rsidRPr="00033231">
        <w:t>m</w:t>
      </w:r>
      <w:r w:rsidR="00000000" w:rsidRPr="00033231">
        <w:t>plement</w:t>
      </w:r>
      <w:r>
        <w:t xml:space="preserve">. </w:t>
      </w:r>
      <w:r w:rsidR="00000000" w:rsidRPr="00033231">
        <w:t>Elle n</w:t>
      </w:r>
      <w:r>
        <w:t>’</w:t>
      </w:r>
      <w:r w:rsidR="00000000" w:rsidRPr="00033231">
        <w:t>agit point</w:t>
      </w:r>
      <w:r>
        <w:t xml:space="preserve">, </w:t>
      </w:r>
      <w:r w:rsidR="00000000" w:rsidRPr="00033231">
        <w:t xml:space="preserve">miss </w:t>
      </w:r>
      <w:proofErr w:type="spellStart"/>
      <w:r w:rsidR="00000000" w:rsidRPr="00033231">
        <w:t>Keeldar</w:t>
      </w:r>
      <w:proofErr w:type="spellEnd"/>
      <w:r>
        <w:t xml:space="preserve">, </w:t>
      </w:r>
      <w:r w:rsidR="00000000" w:rsidRPr="00033231">
        <w:t>comme la majorité de nos petites ladies de douze ans</w:t>
      </w:r>
      <w:r>
        <w:t xml:space="preserve">, </w:t>
      </w:r>
      <w:r w:rsidR="00000000" w:rsidRPr="00033231">
        <w:t>que vous pouvez aider et care</w:t>
      </w:r>
      <w:r w:rsidR="00000000" w:rsidRPr="00033231">
        <w:t>s</w:t>
      </w:r>
      <w:r w:rsidR="00000000" w:rsidRPr="00033231">
        <w:t>ser à plaisir sans qu</w:t>
      </w:r>
      <w:r>
        <w:t>’</w:t>
      </w:r>
      <w:r w:rsidR="00000000" w:rsidRPr="00033231">
        <w:t>elles se montrent plus touchées de votre bienveillance que si elles étaient de bois ou de cire</w:t>
      </w:r>
      <w:r>
        <w:t xml:space="preserve">. </w:t>
      </w:r>
      <w:r w:rsidR="00000000" w:rsidRPr="00033231">
        <w:t>Caroline re</w:t>
      </w:r>
      <w:r w:rsidR="00000000" w:rsidRPr="00033231">
        <w:t>s</w:t>
      </w:r>
      <w:r w:rsidR="00000000" w:rsidRPr="00033231">
        <w:t>ta auprès de moi le reste de la soirée</w:t>
      </w:r>
      <w:r>
        <w:t xml:space="preserve"> ; </w:t>
      </w:r>
      <w:r w:rsidR="00000000" w:rsidRPr="00033231">
        <w:t>elle se promena avec moi sur la prairie où jouaient les enfants</w:t>
      </w:r>
      <w:r>
        <w:t xml:space="preserve"> ; </w:t>
      </w:r>
      <w:r w:rsidR="00000000" w:rsidRPr="00033231">
        <w:t>elle me suivit à la sacristie quand tout le monde fut rappelé à l</w:t>
      </w:r>
      <w:r>
        <w:t>’</w:t>
      </w:r>
      <w:r w:rsidR="00000000" w:rsidRPr="00033231">
        <w:t>église</w:t>
      </w:r>
      <w:r>
        <w:t xml:space="preserve"> ; </w:t>
      </w:r>
      <w:r w:rsidR="00000000" w:rsidRPr="00033231">
        <w:t>elle serait</w:t>
      </w:r>
      <w:r>
        <w:t xml:space="preserve">, </w:t>
      </w:r>
      <w:r w:rsidR="00000000" w:rsidRPr="00033231">
        <w:t>je crois</w:t>
      </w:r>
      <w:r>
        <w:t xml:space="preserve">, </w:t>
      </w:r>
      <w:r w:rsidR="00000000" w:rsidRPr="00033231">
        <w:t>montée avec moi en chaire</w:t>
      </w:r>
      <w:r>
        <w:t xml:space="preserve">, </w:t>
      </w:r>
      <w:r w:rsidR="00000000" w:rsidRPr="00033231">
        <w:t>si je n</w:t>
      </w:r>
      <w:r>
        <w:t>’</w:t>
      </w:r>
      <w:r w:rsidR="00000000" w:rsidRPr="00033231">
        <w:t xml:space="preserve">avais pris la précaution de la conduire auparavant dans le banc de la </w:t>
      </w:r>
      <w:proofErr w:type="spellStart"/>
      <w:r w:rsidR="00000000" w:rsidRPr="00033231">
        <w:t>rectorerie</w:t>
      </w:r>
      <w:proofErr w:type="spellEnd"/>
      <w:r>
        <w:t>.</w:t>
      </w:r>
    </w:p>
    <w:p w14:paraId="0C5FED2D" w14:textId="77777777" w:rsidR="004F69D6" w:rsidRDefault="004F69D6" w:rsidP="0021796F">
      <w:r>
        <w:t>— </w:t>
      </w:r>
      <w:r w:rsidR="00000000" w:rsidRPr="00033231">
        <w:t>Et depuis il a toujours été mon ami</w:t>
      </w:r>
      <w:r>
        <w:t xml:space="preserve">, </w:t>
      </w:r>
      <w:r w:rsidR="00000000" w:rsidRPr="00033231">
        <w:t>dit Caroline</w:t>
      </w:r>
      <w:r>
        <w:t>.</w:t>
      </w:r>
    </w:p>
    <w:p w14:paraId="31F8DF0E" w14:textId="77777777" w:rsidR="004F69D6" w:rsidRDefault="004F69D6" w:rsidP="0021796F">
      <w:r>
        <w:t>— </w:t>
      </w:r>
      <w:r w:rsidR="00000000" w:rsidRPr="00033231">
        <w:t>Et toujours je me suis assis à sa table auprès d</w:t>
      </w:r>
      <w:r>
        <w:t>’</w:t>
      </w:r>
      <w:r w:rsidR="00000000" w:rsidRPr="00033231">
        <w:t>elle pour lui présenter les tasses</w:t>
      </w:r>
      <w:r>
        <w:t xml:space="preserve">. </w:t>
      </w:r>
      <w:r w:rsidR="00000000" w:rsidRPr="00033231">
        <w:t>Voilà l</w:t>
      </w:r>
      <w:r>
        <w:t>’</w:t>
      </w:r>
      <w:r w:rsidR="00000000" w:rsidRPr="00033231">
        <w:t>étendue de mes services</w:t>
      </w:r>
      <w:r>
        <w:t xml:space="preserve">. </w:t>
      </w:r>
      <w:r w:rsidR="00000000" w:rsidRPr="00033231">
        <w:t>La pr</w:t>
      </w:r>
      <w:r w:rsidR="00000000" w:rsidRPr="00033231">
        <w:t>e</w:t>
      </w:r>
      <w:r w:rsidR="00000000" w:rsidRPr="00033231">
        <w:t>mière chose que je ferai pour elle maintenant sera de la marier un jour avec quelque vicaire ou propriétaire de fabrique</w:t>
      </w:r>
      <w:r>
        <w:t xml:space="preserve">. </w:t>
      </w:r>
      <w:r w:rsidR="00000000" w:rsidRPr="00033231">
        <w:t>Mais faites attention</w:t>
      </w:r>
      <w:r>
        <w:t xml:space="preserve">, </w:t>
      </w:r>
      <w:r w:rsidR="00000000" w:rsidRPr="00033231">
        <w:t>Caroline</w:t>
      </w:r>
      <w:r>
        <w:t xml:space="preserve">, </w:t>
      </w:r>
      <w:r w:rsidR="00000000" w:rsidRPr="00033231">
        <w:t>je prendrai des renseignements sur le caractère de votre futur</w:t>
      </w:r>
      <w:r>
        <w:t xml:space="preserve">, </w:t>
      </w:r>
      <w:r w:rsidR="00000000" w:rsidRPr="00033231">
        <w:t>et</w:t>
      </w:r>
      <w:r>
        <w:t xml:space="preserve">, </w:t>
      </w:r>
      <w:r w:rsidR="00000000" w:rsidRPr="00033231">
        <w:t>si ce n</w:t>
      </w:r>
      <w:r>
        <w:t>’</w:t>
      </w:r>
      <w:r w:rsidR="00000000" w:rsidRPr="00033231">
        <w:t xml:space="preserve">est pas un gentleman qui promette de rendre heureuse la petite fille que je promenais par la main dans la prairie de </w:t>
      </w:r>
      <w:proofErr w:type="spellStart"/>
      <w:r w:rsidR="00000000" w:rsidRPr="00033231">
        <w:t>Nunnely</w:t>
      </w:r>
      <w:proofErr w:type="spellEnd"/>
      <w:r>
        <w:t xml:space="preserve">, </w:t>
      </w:r>
      <w:r w:rsidR="00000000" w:rsidRPr="00033231">
        <w:t>je n</w:t>
      </w:r>
      <w:r>
        <w:t>’</w:t>
      </w:r>
      <w:r w:rsidR="00000000" w:rsidRPr="00033231">
        <w:t>officierai pas</w:t>
      </w:r>
      <w:r>
        <w:t xml:space="preserve"> : </w:t>
      </w:r>
      <w:r w:rsidR="00000000" w:rsidRPr="00033231">
        <w:t>ainsi</w:t>
      </w:r>
      <w:r>
        <w:t xml:space="preserve">, </w:t>
      </w:r>
      <w:r w:rsidR="00000000" w:rsidRPr="00033231">
        <w:t>prenez garde</w:t>
      </w:r>
      <w:r>
        <w:t>.</w:t>
      </w:r>
    </w:p>
    <w:p w14:paraId="017A77F0" w14:textId="77777777" w:rsidR="004F69D6" w:rsidRDefault="004F69D6" w:rsidP="0021796F">
      <w:r>
        <w:lastRenderedPageBreak/>
        <w:t>— </w:t>
      </w:r>
      <w:r w:rsidR="00000000" w:rsidRPr="00033231">
        <w:t>L</w:t>
      </w:r>
      <w:r>
        <w:t>’</w:t>
      </w:r>
      <w:r w:rsidR="00000000" w:rsidRPr="00033231">
        <w:t>avis est inutile</w:t>
      </w:r>
      <w:r>
        <w:t xml:space="preserve"> : </w:t>
      </w:r>
      <w:r w:rsidR="00000000" w:rsidRPr="00033231">
        <w:t>je ne me marierai pas</w:t>
      </w:r>
      <w:r>
        <w:t xml:space="preserve">. </w:t>
      </w:r>
      <w:r w:rsidR="00000000" w:rsidRPr="00033231">
        <w:t>Je demeurerai fille</w:t>
      </w:r>
      <w:r>
        <w:t xml:space="preserve">, </w:t>
      </w:r>
      <w:r w:rsidR="00000000" w:rsidRPr="00033231">
        <w:t>comme votre sœur Marguerite</w:t>
      </w:r>
      <w:r>
        <w:t xml:space="preserve">, </w:t>
      </w:r>
      <w:r w:rsidR="00000000" w:rsidRPr="00033231">
        <w:t>monsieur Hall</w:t>
      </w:r>
      <w:r>
        <w:t>.</w:t>
      </w:r>
    </w:p>
    <w:p w14:paraId="10D05F69" w14:textId="77777777" w:rsidR="004F69D6" w:rsidRDefault="004F69D6" w:rsidP="0021796F">
      <w:r>
        <w:t>— </w:t>
      </w:r>
      <w:r w:rsidR="00000000" w:rsidRPr="00033231">
        <w:t>Fort bien</w:t>
      </w:r>
      <w:r>
        <w:t xml:space="preserve">, </w:t>
      </w:r>
      <w:r w:rsidR="00000000" w:rsidRPr="00033231">
        <w:t>vous pourriez faire plus mal</w:t>
      </w:r>
      <w:r>
        <w:t xml:space="preserve">. </w:t>
      </w:r>
      <w:r w:rsidR="00000000" w:rsidRPr="00033231">
        <w:t>Marguerite n</w:t>
      </w:r>
      <w:r>
        <w:t>’</w:t>
      </w:r>
      <w:r w:rsidR="00000000" w:rsidRPr="00033231">
        <w:t>est pas malheureuse</w:t>
      </w:r>
      <w:r>
        <w:t xml:space="preserve">. </w:t>
      </w:r>
      <w:r w:rsidR="00000000" w:rsidRPr="00033231">
        <w:t>Elle a ses livres pour son plaisir</w:t>
      </w:r>
      <w:r>
        <w:t xml:space="preserve">, </w:t>
      </w:r>
      <w:r w:rsidR="00000000" w:rsidRPr="00033231">
        <w:t>son frère à soigner</w:t>
      </w:r>
      <w:r>
        <w:t xml:space="preserve">, </w:t>
      </w:r>
      <w:r w:rsidR="00000000" w:rsidRPr="00033231">
        <w:t>et elle est contente</w:t>
      </w:r>
      <w:r>
        <w:t xml:space="preserve">. </w:t>
      </w:r>
      <w:r w:rsidR="00000000" w:rsidRPr="00033231">
        <w:t>Si vous aviez jamais besoin d</w:t>
      </w:r>
      <w:r>
        <w:t>’</w:t>
      </w:r>
      <w:r w:rsidR="00000000" w:rsidRPr="00033231">
        <w:t>une maison</w:t>
      </w:r>
      <w:r>
        <w:t xml:space="preserve"> ; </w:t>
      </w:r>
      <w:r w:rsidR="00000000" w:rsidRPr="00033231">
        <w:t>s</w:t>
      </w:r>
      <w:r>
        <w:t>’</w:t>
      </w:r>
      <w:r w:rsidR="00000000" w:rsidRPr="00033231">
        <w:t xml:space="preserve">il arrivait un jour que la </w:t>
      </w:r>
      <w:proofErr w:type="spellStart"/>
      <w:r w:rsidR="00000000" w:rsidRPr="00033231">
        <w:t>rectorerie</w:t>
      </w:r>
      <w:proofErr w:type="spellEnd"/>
      <w:r w:rsidR="00000000" w:rsidRPr="00033231">
        <w:t xml:space="preserve"> de </w:t>
      </w:r>
      <w:proofErr w:type="spellStart"/>
      <w:r w:rsidR="00000000" w:rsidRPr="00033231">
        <w:t>Briarfield</w:t>
      </w:r>
      <w:proofErr w:type="spellEnd"/>
      <w:r w:rsidR="00000000" w:rsidRPr="00033231">
        <w:t xml:space="preserve"> ne fût plus à vous</w:t>
      </w:r>
      <w:r>
        <w:t xml:space="preserve">, </w:t>
      </w:r>
      <w:r w:rsidR="00000000" w:rsidRPr="00033231">
        <w:t xml:space="preserve">venez à la cure de </w:t>
      </w:r>
      <w:proofErr w:type="spellStart"/>
      <w:r w:rsidR="00000000" w:rsidRPr="00033231">
        <w:t>Nunnely</w:t>
      </w:r>
      <w:proofErr w:type="spellEnd"/>
      <w:r>
        <w:t xml:space="preserve">. </w:t>
      </w:r>
      <w:r w:rsidR="00000000" w:rsidRPr="00033231">
        <w:t>Si la vieille fille et le vieux célibataire sont encore de ce monde</w:t>
      </w:r>
      <w:r>
        <w:t xml:space="preserve">, </w:t>
      </w:r>
      <w:r w:rsidR="00000000" w:rsidRPr="00033231">
        <w:t>ils vous feront un tendre accueil</w:t>
      </w:r>
      <w:r>
        <w:t>.</w:t>
      </w:r>
    </w:p>
    <w:p w14:paraId="6720D04F" w14:textId="5257E3F0" w:rsidR="00000000" w:rsidRPr="00033231" w:rsidRDefault="004F69D6" w:rsidP="0021796F">
      <w:r>
        <w:t>— </w:t>
      </w:r>
      <w:r w:rsidR="00000000" w:rsidRPr="00033231">
        <w:t>Voilà vos fleurs</w:t>
      </w:r>
      <w:r>
        <w:t xml:space="preserve">. </w:t>
      </w:r>
      <w:r w:rsidR="00000000" w:rsidRPr="00033231">
        <w:t>Je sais</w:t>
      </w:r>
      <w:r>
        <w:t xml:space="preserve">, </w:t>
      </w:r>
      <w:r w:rsidR="00000000" w:rsidRPr="00033231">
        <w:t>dit Caroline</w:t>
      </w:r>
      <w:r>
        <w:t xml:space="preserve">, </w:t>
      </w:r>
      <w:r w:rsidR="00000000" w:rsidRPr="00033231">
        <w:t>qui avait gardé le bouquet qu</w:t>
      </w:r>
      <w:r>
        <w:t>’</w:t>
      </w:r>
      <w:r w:rsidR="00000000" w:rsidRPr="00033231">
        <w:t>elle avait préparé pour lui jusqu</w:t>
      </w:r>
      <w:r>
        <w:t>’</w:t>
      </w:r>
      <w:r w:rsidR="00000000" w:rsidRPr="00033231">
        <w:t>à ce moment</w:t>
      </w:r>
      <w:r>
        <w:t xml:space="preserve">, </w:t>
      </w:r>
      <w:r w:rsidR="00000000" w:rsidRPr="00033231">
        <w:t>que vous ne vous souciez pas d</w:t>
      </w:r>
      <w:r>
        <w:t>’</w:t>
      </w:r>
      <w:r w:rsidR="00000000" w:rsidRPr="00033231">
        <w:t>un bouquet</w:t>
      </w:r>
      <w:r>
        <w:t xml:space="preserve"> ; </w:t>
      </w:r>
      <w:r w:rsidR="00000000" w:rsidRPr="00033231">
        <w:t>mais vous le donnerez à Marguerite</w:t>
      </w:r>
      <w:r>
        <w:t xml:space="preserve">. </w:t>
      </w:r>
      <w:r w:rsidR="00000000" w:rsidRPr="00033231">
        <w:t>Seulement</w:t>
      </w:r>
      <w:r>
        <w:t xml:space="preserve">, </w:t>
      </w:r>
      <w:r w:rsidR="00000000" w:rsidRPr="00033231">
        <w:t>pour être une fois sentimental</w:t>
      </w:r>
      <w:r>
        <w:t xml:space="preserve">, </w:t>
      </w:r>
      <w:r w:rsidR="00000000" w:rsidRPr="00033231">
        <w:t xml:space="preserve">gardez cette petite </w:t>
      </w:r>
      <w:r w:rsidR="00000000" w:rsidRPr="00033231">
        <w:rPr>
          <w:i/>
          <w:iCs/>
        </w:rPr>
        <w:t>ne m</w:t>
      </w:r>
      <w:r>
        <w:rPr>
          <w:i/>
          <w:iCs/>
        </w:rPr>
        <w:t>’</w:t>
      </w:r>
      <w:r w:rsidR="00000000" w:rsidRPr="00033231">
        <w:rPr>
          <w:i/>
          <w:iCs/>
        </w:rPr>
        <w:t>oubliez pas</w:t>
      </w:r>
      <w:r>
        <w:rPr>
          <w:i/>
          <w:iCs/>
        </w:rPr>
        <w:t xml:space="preserve"> ; </w:t>
      </w:r>
      <w:r w:rsidR="00000000" w:rsidRPr="00033231">
        <w:t>c</w:t>
      </w:r>
      <w:r>
        <w:t>’</w:t>
      </w:r>
      <w:r w:rsidR="00000000" w:rsidRPr="00033231">
        <w:t>est une petite fleur sauvage que j</w:t>
      </w:r>
      <w:r>
        <w:t>’</w:t>
      </w:r>
      <w:r w:rsidR="00000000" w:rsidRPr="00033231">
        <w:t>ai cueillie sous l</w:t>
      </w:r>
      <w:r>
        <w:t>’</w:t>
      </w:r>
      <w:r w:rsidR="00000000" w:rsidRPr="00033231">
        <w:t>herbe</w:t>
      </w:r>
      <w:r>
        <w:t xml:space="preserve"> ; </w:t>
      </w:r>
      <w:r w:rsidR="00000000" w:rsidRPr="00033231">
        <w:t>et</w:t>
      </w:r>
      <w:r>
        <w:t xml:space="preserve">, </w:t>
      </w:r>
      <w:r w:rsidR="00000000" w:rsidRPr="00033231">
        <w:t>pour être encore plus sentimental</w:t>
      </w:r>
      <w:r>
        <w:t xml:space="preserve">, </w:t>
      </w:r>
      <w:r w:rsidR="00000000" w:rsidRPr="00033231">
        <w:t>laissez-moi prendre deux ou trois de ses pétales bleus et les mettre dans mon souvenir</w:t>
      </w:r>
      <w:r>
        <w:t>. »</w:t>
      </w:r>
    </w:p>
    <w:p w14:paraId="70E453CB" w14:textId="10001936" w:rsidR="00000000" w:rsidRPr="00033231" w:rsidRDefault="00000000" w:rsidP="0021796F">
      <w:r w:rsidRPr="00033231">
        <w:t>Et elle prit un petit livre à couverture d</w:t>
      </w:r>
      <w:r w:rsidR="004F69D6">
        <w:t>’</w:t>
      </w:r>
      <w:r w:rsidRPr="00033231">
        <w:t>émail et à fermoir d</w:t>
      </w:r>
      <w:r w:rsidR="004F69D6">
        <w:t>’</w:t>
      </w:r>
      <w:r w:rsidRPr="00033231">
        <w:t>argent</w:t>
      </w:r>
      <w:r w:rsidR="004F69D6">
        <w:t xml:space="preserve">, </w:t>
      </w:r>
      <w:r w:rsidRPr="00033231">
        <w:t>l</w:t>
      </w:r>
      <w:r w:rsidR="004F69D6">
        <w:t>’</w:t>
      </w:r>
      <w:r w:rsidRPr="00033231">
        <w:t>ouvrit</w:t>
      </w:r>
      <w:r w:rsidR="004F69D6">
        <w:t xml:space="preserve">, </w:t>
      </w:r>
      <w:r w:rsidRPr="00033231">
        <w:t>y plaça les pétales</w:t>
      </w:r>
      <w:r w:rsidR="004F69D6">
        <w:t xml:space="preserve">, </w:t>
      </w:r>
      <w:r w:rsidRPr="00033231">
        <w:t>et écrivit autour au crayon</w:t>
      </w:r>
      <w:r w:rsidR="004F69D6">
        <w:t> : « </w:t>
      </w:r>
      <w:r w:rsidRPr="00033231">
        <w:t>À conserver pour le révérend Cyrille Hall</w:t>
      </w:r>
      <w:r w:rsidR="004F69D6">
        <w:t xml:space="preserve">, </w:t>
      </w:r>
      <w:r w:rsidRPr="00033231">
        <w:t>mon ami</w:t>
      </w:r>
      <w:r w:rsidR="004F69D6">
        <w:t xml:space="preserve">, </w:t>
      </w:r>
      <w:r w:rsidRPr="00033231">
        <w:t>mai 18</w:t>
      </w:r>
      <w:r w:rsidR="004F69D6">
        <w:t>. »</w:t>
      </w:r>
      <w:r w:rsidRPr="00033231">
        <w:t xml:space="preserve"> Le révérend Cyrille Hall</w:t>
      </w:r>
      <w:r w:rsidR="004F69D6">
        <w:t xml:space="preserve">, </w:t>
      </w:r>
      <w:r w:rsidRPr="00033231">
        <w:t>de son côté</w:t>
      </w:r>
      <w:r w:rsidR="004F69D6">
        <w:t xml:space="preserve">, </w:t>
      </w:r>
      <w:r w:rsidRPr="00033231">
        <w:t>plaça une tige en sûreté entre trois feuillets d</w:t>
      </w:r>
      <w:r w:rsidR="004F69D6">
        <w:t>’</w:t>
      </w:r>
      <w:r w:rsidRPr="00033231">
        <w:t>un Nouveau Testament de poche</w:t>
      </w:r>
      <w:r w:rsidR="004F69D6">
        <w:t xml:space="preserve"> ; </w:t>
      </w:r>
      <w:r w:rsidRPr="00033231">
        <w:t>dans la marge</w:t>
      </w:r>
      <w:r w:rsidR="004F69D6">
        <w:t xml:space="preserve">, </w:t>
      </w:r>
      <w:r w:rsidRPr="00033231">
        <w:t>le seul mot</w:t>
      </w:r>
      <w:r w:rsidR="004F69D6">
        <w:t> : « </w:t>
      </w:r>
      <w:r w:rsidRPr="00033231">
        <w:t>Caroline</w:t>
      </w:r>
      <w:r w:rsidR="004F69D6">
        <w:t>. »</w:t>
      </w:r>
    </w:p>
    <w:p w14:paraId="164C1F79" w14:textId="77777777" w:rsidR="004F69D6" w:rsidRDefault="004F69D6" w:rsidP="0021796F">
      <w:r>
        <w:t>« </w:t>
      </w:r>
      <w:r w:rsidR="00000000" w:rsidRPr="00033231">
        <w:t>Et maintenant</w:t>
      </w:r>
      <w:r>
        <w:t xml:space="preserve">, </w:t>
      </w:r>
      <w:r w:rsidR="00000000" w:rsidRPr="00033231">
        <w:t>dit-il en souriant</w:t>
      </w:r>
      <w:r>
        <w:t xml:space="preserve">, </w:t>
      </w:r>
      <w:r w:rsidR="00000000" w:rsidRPr="00033231">
        <w:t>j</w:t>
      </w:r>
      <w:r>
        <w:t>’</w:t>
      </w:r>
      <w:r w:rsidR="00000000" w:rsidRPr="00033231">
        <w:t>espère que nous voilà suffisamment romanesques</w:t>
      </w:r>
      <w:r>
        <w:t xml:space="preserve">. </w:t>
      </w:r>
      <w:r w:rsidR="00000000" w:rsidRPr="00033231">
        <w:t xml:space="preserve">Miss </w:t>
      </w:r>
      <w:proofErr w:type="spellStart"/>
      <w:r w:rsidR="00000000" w:rsidRPr="00033231">
        <w:t>Keeldar</w:t>
      </w:r>
      <w:proofErr w:type="spellEnd"/>
      <w:r>
        <w:t xml:space="preserve">, </w:t>
      </w:r>
      <w:r w:rsidR="00000000" w:rsidRPr="00033231">
        <w:t>continua-t-il</w:t>
      </w:r>
      <w:r>
        <w:t xml:space="preserve"> (</w:t>
      </w:r>
      <w:r w:rsidR="00000000" w:rsidRPr="00033231">
        <w:t>les v</w:t>
      </w:r>
      <w:r w:rsidR="00000000" w:rsidRPr="00033231">
        <w:t>i</w:t>
      </w:r>
      <w:r w:rsidR="00000000" w:rsidRPr="00033231">
        <w:t>caires</w:t>
      </w:r>
      <w:r>
        <w:t xml:space="preserve">, </w:t>
      </w:r>
      <w:r w:rsidR="00000000" w:rsidRPr="00033231">
        <w:t>durant cette conversation</w:t>
      </w:r>
      <w:r>
        <w:t xml:space="preserve">, </w:t>
      </w:r>
      <w:r w:rsidR="00000000" w:rsidRPr="00033231">
        <w:t>étaient trop occupés de leurs propres plaisanteries pour remarquer ce qui se passait à l</w:t>
      </w:r>
      <w:r>
        <w:t>’</w:t>
      </w:r>
      <w:r w:rsidR="00000000" w:rsidRPr="00033231">
        <w:t>autre bout de la table</w:t>
      </w:r>
      <w:r>
        <w:t xml:space="preserve">), </w:t>
      </w:r>
      <w:r w:rsidR="00000000" w:rsidRPr="00033231">
        <w:t>j</w:t>
      </w:r>
      <w:r>
        <w:t>’</w:t>
      </w:r>
      <w:r w:rsidR="00000000" w:rsidRPr="00033231">
        <w:t>espère que vous allez rire de ce trait d</w:t>
      </w:r>
      <w:r>
        <w:t>’</w:t>
      </w:r>
      <w:r w:rsidR="00000000" w:rsidRPr="00033231">
        <w:t>exaltation du vieux curé à tête grise</w:t>
      </w:r>
      <w:r>
        <w:t xml:space="preserve"> ; </w:t>
      </w:r>
      <w:r w:rsidR="00000000" w:rsidRPr="00033231">
        <w:t>mais je suis si accoutumé à obéir à votre jeune amie</w:t>
      </w:r>
      <w:r>
        <w:t xml:space="preserve">, </w:t>
      </w:r>
      <w:r w:rsidR="00000000" w:rsidRPr="00033231">
        <w:t>que je ne sais rien lui refuser</w:t>
      </w:r>
      <w:r>
        <w:t xml:space="preserve">. </w:t>
      </w:r>
      <w:r w:rsidR="00000000" w:rsidRPr="00033231">
        <w:t xml:space="preserve">Vous direz sans doute que les fleurs et les </w:t>
      </w:r>
      <w:r w:rsidR="00000000" w:rsidRPr="00033231">
        <w:rPr>
          <w:i/>
          <w:iCs/>
        </w:rPr>
        <w:t>ne m</w:t>
      </w:r>
      <w:r>
        <w:rPr>
          <w:i/>
          <w:iCs/>
        </w:rPr>
        <w:t>’</w:t>
      </w:r>
      <w:r w:rsidR="00000000" w:rsidRPr="00033231">
        <w:rPr>
          <w:i/>
          <w:iCs/>
        </w:rPr>
        <w:t xml:space="preserve">oubliez pas </w:t>
      </w:r>
      <w:r w:rsidR="00000000" w:rsidRPr="00033231">
        <w:t xml:space="preserve">ne </w:t>
      </w:r>
      <w:r w:rsidR="00000000" w:rsidRPr="00033231">
        <w:lastRenderedPageBreak/>
        <w:t>sont pas mon affaire</w:t>
      </w:r>
      <w:r>
        <w:t xml:space="preserve"> ; </w:t>
      </w:r>
      <w:r w:rsidR="00000000" w:rsidRPr="00033231">
        <w:t>mais</w:t>
      </w:r>
      <w:r>
        <w:t xml:space="preserve">, </w:t>
      </w:r>
      <w:r w:rsidR="00000000" w:rsidRPr="00033231">
        <w:t>vous le voyez</w:t>
      </w:r>
      <w:r>
        <w:t xml:space="preserve">, </w:t>
      </w:r>
      <w:r w:rsidR="00000000" w:rsidRPr="00033231">
        <w:t>lorsqu</w:t>
      </w:r>
      <w:r>
        <w:t>’</w:t>
      </w:r>
      <w:r w:rsidR="00000000" w:rsidRPr="00033231">
        <w:t>on me demande d</w:t>
      </w:r>
      <w:r>
        <w:t>’</w:t>
      </w:r>
      <w:r w:rsidR="00000000" w:rsidRPr="00033231">
        <w:t>être sentimental</w:t>
      </w:r>
      <w:r>
        <w:t xml:space="preserve">, </w:t>
      </w:r>
      <w:r w:rsidR="00000000" w:rsidRPr="00033231">
        <w:t>j</w:t>
      </w:r>
      <w:r>
        <w:t>’</w:t>
      </w:r>
      <w:r w:rsidR="00000000" w:rsidRPr="00033231">
        <w:t>obéis</w:t>
      </w:r>
      <w:r>
        <w:t>.</w:t>
      </w:r>
    </w:p>
    <w:p w14:paraId="605C5790" w14:textId="77777777" w:rsidR="004F69D6" w:rsidRDefault="004F69D6" w:rsidP="0021796F">
      <w:r>
        <w:t>— </w:t>
      </w:r>
      <w:r w:rsidR="00000000" w:rsidRPr="00033231">
        <w:t>Il l</w:t>
      </w:r>
      <w:r>
        <w:t>’</w:t>
      </w:r>
      <w:r w:rsidR="00000000" w:rsidRPr="00033231">
        <w:t>est d</w:t>
      </w:r>
      <w:r>
        <w:t>’</w:t>
      </w:r>
      <w:r w:rsidR="00000000" w:rsidRPr="00033231">
        <w:t>ailleurs naturellement</w:t>
      </w:r>
      <w:r>
        <w:t xml:space="preserve">, </w:t>
      </w:r>
      <w:r w:rsidR="00000000" w:rsidRPr="00033231">
        <w:t>fit remarquer Caroline</w:t>
      </w:r>
      <w:r>
        <w:t xml:space="preserve"> ; </w:t>
      </w:r>
      <w:r w:rsidR="00000000" w:rsidRPr="00033231">
        <w:t>Marguerite me l</w:t>
      </w:r>
      <w:r>
        <w:t>’</w:t>
      </w:r>
      <w:r w:rsidR="00000000" w:rsidRPr="00033231">
        <w:t>a dit</w:t>
      </w:r>
      <w:r>
        <w:t xml:space="preserve">, </w:t>
      </w:r>
      <w:r w:rsidR="00000000" w:rsidRPr="00033231">
        <w:t>et je sais ce qui lui fait plaisir</w:t>
      </w:r>
      <w:r>
        <w:t>.</w:t>
      </w:r>
    </w:p>
    <w:p w14:paraId="566BB247" w14:textId="01602447" w:rsidR="00000000" w:rsidRPr="00033231" w:rsidRDefault="004F69D6" w:rsidP="0021796F">
      <w:r>
        <w:t>— </w:t>
      </w:r>
      <w:r w:rsidR="00000000" w:rsidRPr="00033231">
        <w:t>Que vous soyez bonne et heureuse</w:t>
      </w:r>
      <w:r>
        <w:t xml:space="preserve"> ? </w:t>
      </w:r>
      <w:r w:rsidR="00000000" w:rsidRPr="00033231">
        <w:t>Oui</w:t>
      </w:r>
      <w:r>
        <w:t xml:space="preserve">, </w:t>
      </w:r>
      <w:r w:rsidR="00000000" w:rsidRPr="00033231">
        <w:t>c</w:t>
      </w:r>
      <w:r>
        <w:t>’</w:t>
      </w:r>
      <w:r w:rsidR="00000000" w:rsidRPr="00033231">
        <w:t>est là un de mes plus grands plaisirs</w:t>
      </w:r>
      <w:r>
        <w:t xml:space="preserve">. </w:t>
      </w:r>
      <w:r w:rsidR="00000000" w:rsidRPr="00033231">
        <w:t>Puisse Dieu vous conserver longtemps le bienfait de la paix et de l</w:t>
      </w:r>
      <w:r>
        <w:t>’</w:t>
      </w:r>
      <w:r w:rsidR="00000000" w:rsidRPr="00033231">
        <w:t>innocence</w:t>
      </w:r>
      <w:r>
        <w:t xml:space="preserve"> ! </w:t>
      </w:r>
      <w:r w:rsidR="00000000" w:rsidRPr="00033231">
        <w:t xml:space="preserve">innocence </w:t>
      </w:r>
      <w:r w:rsidR="00000000" w:rsidRPr="00033231">
        <w:rPr>
          <w:i/>
          <w:iCs/>
        </w:rPr>
        <w:t>comparative</w:t>
      </w:r>
      <w:r>
        <w:rPr>
          <w:i/>
          <w:iCs/>
        </w:rPr>
        <w:t xml:space="preserve">, </w:t>
      </w:r>
      <w:r w:rsidR="00000000" w:rsidRPr="00033231">
        <w:t>je veux dire</w:t>
      </w:r>
      <w:r>
        <w:t xml:space="preserve"> ; </w:t>
      </w:r>
      <w:r w:rsidR="00000000" w:rsidRPr="00033231">
        <w:t>car devant lui</w:t>
      </w:r>
      <w:r>
        <w:t xml:space="preserve">, </w:t>
      </w:r>
      <w:r w:rsidR="00000000" w:rsidRPr="00033231">
        <w:t>je le sais</w:t>
      </w:r>
      <w:r>
        <w:t xml:space="preserve">, </w:t>
      </w:r>
      <w:r w:rsidR="00000000" w:rsidRPr="00033231">
        <w:rPr>
          <w:i/>
          <w:iCs/>
        </w:rPr>
        <w:t xml:space="preserve">nul </w:t>
      </w:r>
      <w:r w:rsidR="00000000" w:rsidRPr="00033231">
        <w:t>n</w:t>
      </w:r>
      <w:r>
        <w:t>’</w:t>
      </w:r>
      <w:r w:rsidR="00000000" w:rsidRPr="00033231">
        <w:t>est pur</w:t>
      </w:r>
      <w:r>
        <w:t xml:space="preserve">. </w:t>
      </w:r>
      <w:r w:rsidR="00000000" w:rsidRPr="00033231">
        <w:t>Ce qui</w:t>
      </w:r>
      <w:r>
        <w:t xml:space="preserve">, </w:t>
      </w:r>
      <w:r w:rsidR="00000000" w:rsidRPr="00033231">
        <w:t>à nos perceptions humaines</w:t>
      </w:r>
      <w:r>
        <w:t xml:space="preserve">, </w:t>
      </w:r>
      <w:r w:rsidR="00000000" w:rsidRPr="00033231">
        <w:t>semble sans tache et pur comme les a</w:t>
      </w:r>
      <w:r w:rsidR="00000000" w:rsidRPr="00033231">
        <w:t>n</w:t>
      </w:r>
      <w:r w:rsidR="00000000" w:rsidRPr="00033231">
        <w:t>ges</w:t>
      </w:r>
      <w:r>
        <w:t xml:space="preserve">, </w:t>
      </w:r>
      <w:r w:rsidR="00000000" w:rsidRPr="00033231">
        <w:t>n</w:t>
      </w:r>
      <w:r>
        <w:t>’</w:t>
      </w:r>
      <w:r w:rsidR="00000000" w:rsidRPr="00033231">
        <w:t>est pour lui que fragilité qui a besoin d</w:t>
      </w:r>
      <w:r>
        <w:t>’</w:t>
      </w:r>
      <w:r w:rsidR="00000000" w:rsidRPr="00033231">
        <w:t>être purifiée par le sang de son fils</w:t>
      </w:r>
      <w:r>
        <w:t xml:space="preserve">, </w:t>
      </w:r>
      <w:r w:rsidR="00000000" w:rsidRPr="00033231">
        <w:t>et soutenue par la force du Saint-Esprit</w:t>
      </w:r>
      <w:r>
        <w:t xml:space="preserve">. </w:t>
      </w:r>
      <w:r w:rsidR="00000000" w:rsidRPr="00033231">
        <w:t>Entr</w:t>
      </w:r>
      <w:r w:rsidR="00000000" w:rsidRPr="00033231">
        <w:t>e</w:t>
      </w:r>
      <w:r w:rsidR="00000000" w:rsidRPr="00033231">
        <w:t>tenons-nous tous dans des sentiments d</w:t>
      </w:r>
      <w:r>
        <w:t>’</w:t>
      </w:r>
      <w:r w:rsidR="00000000" w:rsidRPr="00033231">
        <w:t>humilité</w:t>
      </w:r>
      <w:r>
        <w:t xml:space="preserve">, </w:t>
      </w:r>
      <w:r w:rsidR="00000000" w:rsidRPr="00033231">
        <w:t>moi comme vous</w:t>
      </w:r>
      <w:r>
        <w:t xml:space="preserve">, </w:t>
      </w:r>
      <w:r w:rsidR="00000000" w:rsidRPr="00033231">
        <w:t>mes jeunes amies</w:t>
      </w:r>
      <w:r>
        <w:t xml:space="preserve"> ; </w:t>
      </w:r>
      <w:r w:rsidR="00000000" w:rsidRPr="00033231">
        <w:t>et nous pouvons bien être humbles</w:t>
      </w:r>
      <w:r>
        <w:t xml:space="preserve">, </w:t>
      </w:r>
      <w:r w:rsidR="00000000" w:rsidRPr="00033231">
        <w:t>quand nous regardons dans notre cœur et que nous y voyons des tentations</w:t>
      </w:r>
      <w:r>
        <w:t xml:space="preserve">, </w:t>
      </w:r>
      <w:r w:rsidR="00000000" w:rsidRPr="00033231">
        <w:t>des inconséquences</w:t>
      </w:r>
      <w:r>
        <w:t xml:space="preserve">, </w:t>
      </w:r>
      <w:r w:rsidR="00000000" w:rsidRPr="00033231">
        <w:t>des propensions qui nous font rougir</w:t>
      </w:r>
      <w:r>
        <w:t xml:space="preserve">. </w:t>
      </w:r>
      <w:r w:rsidR="00000000" w:rsidRPr="00033231">
        <w:t>Et ce n</w:t>
      </w:r>
      <w:r>
        <w:t>’</w:t>
      </w:r>
      <w:r w:rsidR="00000000" w:rsidRPr="00033231">
        <w:t>est pas la jeunesse</w:t>
      </w:r>
      <w:r>
        <w:t xml:space="preserve">, </w:t>
      </w:r>
      <w:r w:rsidR="00000000" w:rsidRPr="00033231">
        <w:t>la bonne mine</w:t>
      </w:r>
      <w:r>
        <w:t xml:space="preserve">, </w:t>
      </w:r>
      <w:r w:rsidR="00000000" w:rsidRPr="00033231">
        <w:t>la grâce</w:t>
      </w:r>
      <w:r>
        <w:t xml:space="preserve">, </w:t>
      </w:r>
      <w:r w:rsidR="00000000" w:rsidRPr="00033231">
        <w:t>ni aucun charme extérieur</w:t>
      </w:r>
      <w:r>
        <w:t xml:space="preserve">, </w:t>
      </w:r>
      <w:r w:rsidR="00000000" w:rsidRPr="00033231">
        <w:t>qui constituent la beauté aux yeux de Dieu</w:t>
      </w:r>
      <w:r>
        <w:t xml:space="preserve">. </w:t>
      </w:r>
      <w:r w:rsidR="00000000" w:rsidRPr="00033231">
        <w:t>Jeunes ladies</w:t>
      </w:r>
      <w:r>
        <w:t xml:space="preserve">, </w:t>
      </w:r>
      <w:r w:rsidR="00000000" w:rsidRPr="00033231">
        <w:t>lorsque votre miroir ou la langue des hommes vous flattent</w:t>
      </w:r>
      <w:r>
        <w:t xml:space="preserve">, </w:t>
      </w:r>
      <w:r w:rsidR="00000000" w:rsidRPr="00033231">
        <w:t>souvenez-vous qu</w:t>
      </w:r>
      <w:r>
        <w:t>’</w:t>
      </w:r>
      <w:r w:rsidR="00000000" w:rsidRPr="00033231">
        <w:t xml:space="preserve">aux yeux du créateur Marie-Anne </w:t>
      </w:r>
      <w:proofErr w:type="spellStart"/>
      <w:r w:rsidR="00000000" w:rsidRPr="00033231">
        <w:t>Ainley</w:t>
      </w:r>
      <w:proofErr w:type="spellEnd"/>
      <w:r>
        <w:t xml:space="preserve">, </w:t>
      </w:r>
      <w:r w:rsidR="00000000" w:rsidRPr="00033231">
        <w:t>une femme dont jamais miroir ni louanges humaines n</w:t>
      </w:r>
      <w:r>
        <w:t>’</w:t>
      </w:r>
      <w:r w:rsidR="00000000" w:rsidRPr="00033231">
        <w:t>ont fait le panégyrique</w:t>
      </w:r>
      <w:r>
        <w:t xml:space="preserve">, </w:t>
      </w:r>
      <w:r w:rsidR="00000000" w:rsidRPr="00033231">
        <w:t>est plus belle et meilleure que vous</w:t>
      </w:r>
      <w:r>
        <w:t xml:space="preserve">. </w:t>
      </w:r>
      <w:r w:rsidR="00000000" w:rsidRPr="00033231">
        <w:t>Oui</w:t>
      </w:r>
      <w:r>
        <w:t xml:space="preserve">, </w:t>
      </w:r>
      <w:r w:rsidR="00000000" w:rsidRPr="00033231">
        <w:t>meilleure que vous</w:t>
      </w:r>
      <w:r>
        <w:t xml:space="preserve">, </w:t>
      </w:r>
      <w:r w:rsidR="00000000" w:rsidRPr="00033231">
        <w:t>répéta-t-il après une pause</w:t>
      </w:r>
      <w:r>
        <w:t xml:space="preserve">. </w:t>
      </w:r>
      <w:r w:rsidR="00000000" w:rsidRPr="00033231">
        <w:t>Vous</w:t>
      </w:r>
      <w:r>
        <w:t xml:space="preserve">, </w:t>
      </w:r>
      <w:r w:rsidR="00000000" w:rsidRPr="00033231">
        <w:t>jeunes personnes tout entières à vous-mêmes et à vos te</w:t>
      </w:r>
      <w:r w:rsidR="00000000" w:rsidRPr="00033231">
        <w:t>r</w:t>
      </w:r>
      <w:r w:rsidR="00000000" w:rsidRPr="00033231">
        <w:t>restres espérances</w:t>
      </w:r>
      <w:r>
        <w:t xml:space="preserve">, </w:t>
      </w:r>
      <w:r w:rsidR="00000000" w:rsidRPr="00033231">
        <w:t>vous ne vivez nullement de la vie du Christ</w:t>
      </w:r>
      <w:r>
        <w:t xml:space="preserve"> ; </w:t>
      </w:r>
      <w:r w:rsidR="00000000" w:rsidRPr="00033231">
        <w:t>peut-être ne le pouvez-vous pas encore</w:t>
      </w:r>
      <w:r>
        <w:t xml:space="preserve"> : </w:t>
      </w:r>
      <w:r w:rsidR="00000000" w:rsidRPr="00033231">
        <w:t>l</w:t>
      </w:r>
      <w:r>
        <w:t>’</w:t>
      </w:r>
      <w:r w:rsidR="00000000" w:rsidRPr="00033231">
        <w:t>existence vous est si douce et la terre si souriante</w:t>
      </w:r>
      <w:r>
        <w:t xml:space="preserve"> ! </w:t>
      </w:r>
      <w:r w:rsidR="00000000" w:rsidRPr="00033231">
        <w:t>Elle</w:t>
      </w:r>
      <w:r>
        <w:t xml:space="preserve">, </w:t>
      </w:r>
      <w:r w:rsidR="00000000" w:rsidRPr="00033231">
        <w:t>avec un cœur humble et une vénération sainte</w:t>
      </w:r>
      <w:r>
        <w:t xml:space="preserve">, </w:t>
      </w:r>
      <w:r w:rsidR="00000000" w:rsidRPr="00033231">
        <w:t>marche de près sur les traces de son rédem</w:t>
      </w:r>
      <w:r w:rsidR="00000000" w:rsidRPr="00033231">
        <w:t>p</w:t>
      </w:r>
      <w:r w:rsidR="00000000" w:rsidRPr="00033231">
        <w:t>teur</w:t>
      </w:r>
      <w:r>
        <w:t>. »</w:t>
      </w:r>
    </w:p>
    <w:p w14:paraId="50BAF945" w14:textId="260D692D" w:rsidR="004F69D6" w:rsidRDefault="00000000" w:rsidP="0021796F">
      <w:r w:rsidRPr="00033231">
        <w:t>En ce moment</w:t>
      </w:r>
      <w:r w:rsidR="004F69D6">
        <w:t xml:space="preserve">, </w:t>
      </w:r>
      <w:r w:rsidRPr="00033231">
        <w:t xml:space="preserve">la voix criarde de Donne couvrit la douce parole de </w:t>
      </w:r>
      <w:r w:rsidR="004F69D6">
        <w:t>M. </w:t>
      </w:r>
      <w:r w:rsidRPr="00033231">
        <w:t>Hall</w:t>
      </w:r>
      <w:r w:rsidR="004F69D6">
        <w:t>.</w:t>
      </w:r>
    </w:p>
    <w:p w14:paraId="16E8AC42" w14:textId="77777777" w:rsidR="004F69D6" w:rsidRDefault="004F69D6" w:rsidP="0021796F">
      <w:r>
        <w:lastRenderedPageBreak/>
        <w:t>« </w:t>
      </w:r>
      <w:r w:rsidR="00000000" w:rsidRPr="00033231">
        <w:t>Hem</w:t>
      </w:r>
      <w:r>
        <w:t xml:space="preserve"> ! </w:t>
      </w:r>
      <w:r w:rsidR="00000000" w:rsidRPr="00033231">
        <w:t>fit-il</w:t>
      </w:r>
      <w:r>
        <w:t xml:space="preserve">, </w:t>
      </w:r>
      <w:r w:rsidR="00000000" w:rsidRPr="00033231">
        <w:t>débarrassant sa gorge évidemment pour un speech de quelque importance</w:t>
      </w:r>
      <w:r>
        <w:t xml:space="preserve">. </w:t>
      </w:r>
      <w:r w:rsidR="00000000" w:rsidRPr="00033231">
        <w:t>Hem</w:t>
      </w:r>
      <w:r>
        <w:t xml:space="preserve"> ! </w:t>
      </w:r>
      <w:r w:rsidR="00000000" w:rsidRPr="00033231">
        <w:t xml:space="preserve">miss </w:t>
      </w:r>
      <w:proofErr w:type="spellStart"/>
      <w:r w:rsidR="00000000" w:rsidRPr="00033231">
        <w:t>Keeldar</w:t>
      </w:r>
      <w:proofErr w:type="spellEnd"/>
      <w:r>
        <w:t xml:space="preserve">, </w:t>
      </w:r>
      <w:r w:rsidR="00000000" w:rsidRPr="00033231">
        <w:t>votre atte</w:t>
      </w:r>
      <w:r w:rsidR="00000000" w:rsidRPr="00033231">
        <w:t>n</w:t>
      </w:r>
      <w:r w:rsidR="00000000" w:rsidRPr="00033231">
        <w:t>tion un instant</w:t>
      </w:r>
      <w:r>
        <w:t xml:space="preserve">, </w:t>
      </w:r>
      <w:r w:rsidR="00000000" w:rsidRPr="00033231">
        <w:t>s</w:t>
      </w:r>
      <w:r>
        <w:t>’</w:t>
      </w:r>
      <w:r w:rsidR="00000000" w:rsidRPr="00033231">
        <w:t>il vous plaît</w:t>
      </w:r>
      <w:r>
        <w:t>.</w:t>
      </w:r>
    </w:p>
    <w:p w14:paraId="66A9E0D1" w14:textId="77777777" w:rsidR="004F69D6" w:rsidRDefault="004F69D6" w:rsidP="0021796F">
      <w:r>
        <w:t>— </w:t>
      </w:r>
      <w:r w:rsidR="00000000" w:rsidRPr="00033231">
        <w:t>Eh bien</w:t>
      </w:r>
      <w:r>
        <w:t xml:space="preserve"> ! </w:t>
      </w:r>
      <w:r w:rsidR="00000000" w:rsidRPr="00033231">
        <w:t>dit nonchalamment Shirley</w:t>
      </w:r>
      <w:r>
        <w:t xml:space="preserve">, </w:t>
      </w:r>
      <w:r w:rsidR="00000000" w:rsidRPr="00033231">
        <w:t>qu</w:t>
      </w:r>
      <w:r>
        <w:t>’</w:t>
      </w:r>
      <w:r w:rsidR="00000000" w:rsidRPr="00033231">
        <w:t>y a-t-il</w:t>
      </w:r>
      <w:r>
        <w:t xml:space="preserve"> ? </w:t>
      </w:r>
      <w:r w:rsidR="00000000" w:rsidRPr="00033231">
        <w:t>j</w:t>
      </w:r>
      <w:r>
        <w:t>’</w:t>
      </w:r>
      <w:r w:rsidR="00000000" w:rsidRPr="00033231">
        <w:t>écoute</w:t>
      </w:r>
      <w:r>
        <w:t xml:space="preserve"> : </w:t>
      </w:r>
      <w:r w:rsidR="00000000" w:rsidRPr="00033231">
        <w:t>tout ce qui en moi n</w:t>
      </w:r>
      <w:r>
        <w:t>’</w:t>
      </w:r>
      <w:r w:rsidR="00000000" w:rsidRPr="00033231">
        <w:t>est pas œil est oreille en ce m</w:t>
      </w:r>
      <w:r w:rsidR="00000000" w:rsidRPr="00033231">
        <w:t>o</w:t>
      </w:r>
      <w:r w:rsidR="00000000" w:rsidRPr="00033231">
        <w:t>ment</w:t>
      </w:r>
      <w:r>
        <w:t>.</w:t>
      </w:r>
    </w:p>
    <w:p w14:paraId="30A3157E" w14:textId="77777777" w:rsidR="004F69D6" w:rsidRDefault="004F69D6" w:rsidP="0021796F">
      <w:r>
        <w:t>— </w:t>
      </w:r>
      <w:r w:rsidR="00000000" w:rsidRPr="00033231">
        <w:t>J</w:t>
      </w:r>
      <w:r>
        <w:t>’</w:t>
      </w:r>
      <w:r w:rsidR="00000000" w:rsidRPr="00033231">
        <w:t>espère qu</w:t>
      </w:r>
      <w:r>
        <w:t>’</w:t>
      </w:r>
      <w:r w:rsidR="00000000" w:rsidRPr="00033231">
        <w:t>une partie de vous-même est main aussi</w:t>
      </w:r>
      <w:r>
        <w:t xml:space="preserve">, </w:t>
      </w:r>
      <w:r w:rsidR="00000000" w:rsidRPr="00033231">
        <w:t>r</w:t>
      </w:r>
      <w:r w:rsidR="00000000" w:rsidRPr="00033231">
        <w:t>e</w:t>
      </w:r>
      <w:r w:rsidR="00000000" w:rsidRPr="00033231">
        <w:t>prit Donne dans le jargon présomptueux et vulgaire qui lui était familier</w:t>
      </w:r>
      <w:r>
        <w:t xml:space="preserve">, </w:t>
      </w:r>
      <w:r w:rsidR="00000000" w:rsidRPr="00033231">
        <w:t>et une autre partie</w:t>
      </w:r>
      <w:r>
        <w:t xml:space="preserve">, </w:t>
      </w:r>
      <w:r w:rsidR="00000000" w:rsidRPr="00033231">
        <w:t>bourse</w:t>
      </w:r>
      <w:r>
        <w:t xml:space="preserve">. </w:t>
      </w:r>
      <w:r w:rsidR="00000000" w:rsidRPr="00033231">
        <w:t>C</w:t>
      </w:r>
      <w:r>
        <w:t>’</w:t>
      </w:r>
      <w:r w:rsidR="00000000" w:rsidRPr="00033231">
        <w:t>est à la main et à la bou</w:t>
      </w:r>
      <w:r w:rsidR="00000000" w:rsidRPr="00033231">
        <w:t>r</w:t>
      </w:r>
      <w:r w:rsidR="00000000" w:rsidRPr="00033231">
        <w:t>se que je me propose de faire appel</w:t>
      </w:r>
      <w:r>
        <w:t xml:space="preserve">. </w:t>
      </w:r>
      <w:r w:rsidR="00000000" w:rsidRPr="00033231">
        <w:t>Je suis venu ce matin dans l</w:t>
      </w:r>
      <w:r>
        <w:t>’</w:t>
      </w:r>
      <w:r w:rsidR="00000000" w:rsidRPr="00033231">
        <w:t>intention de solliciter de vous</w:t>
      </w:r>
      <w:r>
        <w:t>…</w:t>
      </w:r>
    </w:p>
    <w:p w14:paraId="6D66FFCA" w14:textId="77777777" w:rsidR="004F69D6" w:rsidRDefault="004F69D6" w:rsidP="0021796F">
      <w:r>
        <w:t>— </w:t>
      </w:r>
      <w:r w:rsidR="00000000" w:rsidRPr="00033231">
        <w:t xml:space="preserve">Vous auriez dû vous adresser à </w:t>
      </w:r>
      <w:proofErr w:type="spellStart"/>
      <w:r w:rsidR="00000000" w:rsidRPr="00033231">
        <w:t>mistress</w:t>
      </w:r>
      <w:proofErr w:type="spellEnd"/>
      <w:r w:rsidR="00000000" w:rsidRPr="00033231">
        <w:t xml:space="preserve"> Grill</w:t>
      </w:r>
      <w:r>
        <w:t xml:space="preserve"> ; </w:t>
      </w:r>
      <w:r w:rsidR="00000000" w:rsidRPr="00033231">
        <w:t>elle est mon aumônière</w:t>
      </w:r>
      <w:r>
        <w:t>.</w:t>
      </w:r>
    </w:p>
    <w:p w14:paraId="16B09A73" w14:textId="77777777" w:rsidR="004F69D6" w:rsidRDefault="004F69D6" w:rsidP="0021796F">
      <w:r>
        <w:t>— </w:t>
      </w:r>
      <w:r w:rsidR="00000000" w:rsidRPr="00033231">
        <w:t>Pour solliciter de vous une souscription en faveur d</w:t>
      </w:r>
      <w:r>
        <w:t>’</w:t>
      </w:r>
      <w:r w:rsidR="00000000" w:rsidRPr="00033231">
        <w:t>une école</w:t>
      </w:r>
      <w:r>
        <w:t xml:space="preserve">. </w:t>
      </w:r>
      <w:r w:rsidR="00000000" w:rsidRPr="00033231">
        <w:t xml:space="preserve">Moi et le docteur </w:t>
      </w:r>
      <w:proofErr w:type="spellStart"/>
      <w:r w:rsidR="00000000" w:rsidRPr="00033231">
        <w:t>Boultby</w:t>
      </w:r>
      <w:proofErr w:type="spellEnd"/>
      <w:r w:rsidR="00000000" w:rsidRPr="00033231">
        <w:t xml:space="preserve"> avons l</w:t>
      </w:r>
      <w:r>
        <w:t>’</w:t>
      </w:r>
      <w:r w:rsidR="00000000" w:rsidRPr="00033231">
        <w:t>intention d</w:t>
      </w:r>
      <w:r>
        <w:t>’</w:t>
      </w:r>
      <w:r w:rsidR="00000000" w:rsidRPr="00033231">
        <w:t>en ériger une dans le hameau d</w:t>
      </w:r>
      <w:r>
        <w:t>’</w:t>
      </w:r>
      <w:proofErr w:type="spellStart"/>
      <w:r w:rsidR="00000000" w:rsidRPr="00033231">
        <w:t>Ecclefigg</w:t>
      </w:r>
      <w:proofErr w:type="spellEnd"/>
      <w:r>
        <w:t xml:space="preserve">, </w:t>
      </w:r>
      <w:r w:rsidR="00000000" w:rsidRPr="00033231">
        <w:t xml:space="preserve">qui dépend de notre cure de </w:t>
      </w:r>
      <w:proofErr w:type="spellStart"/>
      <w:r w:rsidR="00000000" w:rsidRPr="00033231">
        <w:t>Whinbury</w:t>
      </w:r>
      <w:proofErr w:type="spellEnd"/>
      <w:r>
        <w:t xml:space="preserve">. </w:t>
      </w:r>
      <w:r w:rsidR="00000000" w:rsidRPr="00033231">
        <w:t>Les Baptiste se sont emparés de ce hameau</w:t>
      </w:r>
      <w:r>
        <w:t xml:space="preserve"> ; </w:t>
      </w:r>
      <w:r w:rsidR="00000000" w:rsidRPr="00033231">
        <w:t>ils ont là une chapelle</w:t>
      </w:r>
      <w:r>
        <w:t xml:space="preserve">, </w:t>
      </w:r>
      <w:r w:rsidR="00000000" w:rsidRPr="00033231">
        <w:t>et nous voulons leur disputer le terrain</w:t>
      </w:r>
      <w:r>
        <w:t>.</w:t>
      </w:r>
    </w:p>
    <w:p w14:paraId="00AB56B1" w14:textId="77777777" w:rsidR="004F69D6" w:rsidRDefault="004F69D6" w:rsidP="0021796F">
      <w:r>
        <w:t>— </w:t>
      </w:r>
      <w:r w:rsidR="00000000" w:rsidRPr="00033231">
        <w:t>Mais je n</w:t>
      </w:r>
      <w:r>
        <w:t>’</w:t>
      </w:r>
      <w:r w:rsidR="00000000" w:rsidRPr="00033231">
        <w:t xml:space="preserve">ai rien à faire avec </w:t>
      </w:r>
      <w:proofErr w:type="spellStart"/>
      <w:r w:rsidR="00000000" w:rsidRPr="00033231">
        <w:t>Ecclefigg</w:t>
      </w:r>
      <w:proofErr w:type="spellEnd"/>
      <w:r>
        <w:t xml:space="preserve"> ; </w:t>
      </w:r>
      <w:r w:rsidR="00000000" w:rsidRPr="00033231">
        <w:t>je n</w:t>
      </w:r>
      <w:r>
        <w:t>’</w:t>
      </w:r>
      <w:r w:rsidR="00000000" w:rsidRPr="00033231">
        <w:t>y possède a</w:t>
      </w:r>
      <w:r w:rsidR="00000000" w:rsidRPr="00033231">
        <w:t>u</w:t>
      </w:r>
      <w:r w:rsidR="00000000" w:rsidRPr="00033231">
        <w:t>cune propriété</w:t>
      </w:r>
      <w:r>
        <w:t>.</w:t>
      </w:r>
    </w:p>
    <w:p w14:paraId="7A2CBBBB" w14:textId="77777777" w:rsidR="004F69D6" w:rsidRDefault="004F69D6" w:rsidP="0021796F">
      <w:r>
        <w:t>— </w:t>
      </w:r>
      <w:r w:rsidR="00000000" w:rsidRPr="00033231">
        <w:t>Qu</w:t>
      </w:r>
      <w:r>
        <w:t>’</w:t>
      </w:r>
      <w:r w:rsidR="00000000" w:rsidRPr="00033231">
        <w:t>est-ce que cela signifie</w:t>
      </w:r>
      <w:r>
        <w:t xml:space="preserve"> ? </w:t>
      </w:r>
      <w:r w:rsidR="00000000" w:rsidRPr="00033231">
        <w:t>Vous êtes une femme d</w:t>
      </w:r>
      <w:r w:rsidR="00000000" w:rsidRPr="00033231">
        <w:t>é</w:t>
      </w:r>
      <w:r w:rsidR="00000000" w:rsidRPr="00033231">
        <w:t>vouée à l</w:t>
      </w:r>
      <w:r>
        <w:t>’</w:t>
      </w:r>
      <w:r w:rsidR="00000000" w:rsidRPr="00033231">
        <w:t>Église</w:t>
      </w:r>
      <w:r>
        <w:t xml:space="preserve">, </w:t>
      </w:r>
      <w:r w:rsidR="00000000" w:rsidRPr="00033231">
        <w:t>n</w:t>
      </w:r>
      <w:r>
        <w:t>’</w:t>
      </w:r>
      <w:r w:rsidR="00000000" w:rsidRPr="00033231">
        <w:t>est-ce pas</w:t>
      </w:r>
      <w:r>
        <w:t> ?</w:t>
      </w:r>
    </w:p>
    <w:p w14:paraId="05C0ABD9" w14:textId="77777777" w:rsidR="004F69D6" w:rsidRDefault="004F69D6" w:rsidP="0021796F">
      <w:r>
        <w:t>— </w:t>
      </w:r>
      <w:r w:rsidR="00000000" w:rsidRPr="00033231">
        <w:t>Admirable créature</w:t>
      </w:r>
      <w:r>
        <w:t xml:space="preserve"> ! </w:t>
      </w:r>
      <w:r w:rsidR="00000000" w:rsidRPr="00033231">
        <w:t>murmura intérieurement Shirley</w:t>
      </w:r>
      <w:r>
        <w:t xml:space="preserve">. </w:t>
      </w:r>
      <w:r w:rsidR="00000000" w:rsidRPr="00033231">
        <w:t>Quelle exquise convenance</w:t>
      </w:r>
      <w:r>
        <w:t xml:space="preserve"> ! </w:t>
      </w:r>
      <w:r w:rsidR="00000000" w:rsidRPr="00033231">
        <w:t>quel ton</w:t>
      </w:r>
      <w:r>
        <w:t xml:space="preserve"> ! </w:t>
      </w:r>
      <w:r w:rsidR="00000000" w:rsidRPr="00033231">
        <w:t>quel ravissement il excite en moi</w:t>
      </w:r>
      <w:r>
        <w:t> ! »</w:t>
      </w:r>
      <w:r w:rsidR="00000000" w:rsidRPr="00033231">
        <w:t xml:space="preserve"> Puis elle dit à haute voix</w:t>
      </w:r>
      <w:r>
        <w:t> : « </w:t>
      </w:r>
      <w:r w:rsidR="00000000" w:rsidRPr="00033231">
        <w:t>Certainement</w:t>
      </w:r>
      <w:r>
        <w:t xml:space="preserve">, </w:t>
      </w:r>
      <w:r w:rsidR="00000000" w:rsidRPr="00033231">
        <w:t>je suis d</w:t>
      </w:r>
      <w:r w:rsidR="00000000" w:rsidRPr="00033231">
        <w:t>é</w:t>
      </w:r>
      <w:r w:rsidR="00000000" w:rsidRPr="00033231">
        <w:t>vouée à l</w:t>
      </w:r>
      <w:r>
        <w:t>’</w:t>
      </w:r>
      <w:r w:rsidR="00000000" w:rsidRPr="00033231">
        <w:t>Église</w:t>
      </w:r>
      <w:r>
        <w:t>.</w:t>
      </w:r>
    </w:p>
    <w:p w14:paraId="08D6DDD0" w14:textId="77777777" w:rsidR="004F69D6" w:rsidRDefault="004F69D6" w:rsidP="0021796F">
      <w:r>
        <w:lastRenderedPageBreak/>
        <w:t>— </w:t>
      </w:r>
      <w:r w:rsidR="00000000" w:rsidRPr="00033231">
        <w:t>Alors vous ne pouvez refuser votre souscription en cette circonstance</w:t>
      </w:r>
      <w:r>
        <w:t xml:space="preserve">. </w:t>
      </w:r>
      <w:r w:rsidR="00000000" w:rsidRPr="00033231">
        <w:t>La population d</w:t>
      </w:r>
      <w:r>
        <w:t>’</w:t>
      </w:r>
      <w:proofErr w:type="spellStart"/>
      <w:r w:rsidR="00000000" w:rsidRPr="00033231">
        <w:t>Ecclefigg</w:t>
      </w:r>
      <w:proofErr w:type="spellEnd"/>
      <w:r w:rsidR="00000000" w:rsidRPr="00033231">
        <w:t xml:space="preserve"> est un tas de brutes</w:t>
      </w:r>
      <w:r>
        <w:t xml:space="preserve"> ; </w:t>
      </w:r>
      <w:r w:rsidR="00000000" w:rsidRPr="00033231">
        <w:t>nous voulons les civiliser</w:t>
      </w:r>
      <w:r>
        <w:t>.</w:t>
      </w:r>
    </w:p>
    <w:p w14:paraId="741420DC" w14:textId="77777777" w:rsidR="004F69D6" w:rsidRDefault="004F69D6" w:rsidP="0021796F">
      <w:r>
        <w:t>— </w:t>
      </w:r>
      <w:r w:rsidR="00000000" w:rsidRPr="00033231">
        <w:t>Qui sera le missionnaire</w:t>
      </w:r>
      <w:r>
        <w:t> ?</w:t>
      </w:r>
    </w:p>
    <w:p w14:paraId="2B330A45" w14:textId="77777777" w:rsidR="004F69D6" w:rsidRDefault="004F69D6" w:rsidP="0021796F">
      <w:r>
        <w:t>— </w:t>
      </w:r>
      <w:r w:rsidR="00000000" w:rsidRPr="00033231">
        <w:t>Moi probablement</w:t>
      </w:r>
      <w:r>
        <w:t>.</w:t>
      </w:r>
    </w:p>
    <w:p w14:paraId="7128975C" w14:textId="77777777" w:rsidR="004F69D6" w:rsidRDefault="004F69D6" w:rsidP="0021796F">
      <w:r>
        <w:t>— </w:t>
      </w:r>
      <w:r w:rsidR="00000000" w:rsidRPr="00033231">
        <w:t>Vous ne craignez pas d</w:t>
      </w:r>
      <w:r>
        <w:t>’</w:t>
      </w:r>
      <w:r w:rsidR="00000000" w:rsidRPr="00033231">
        <w:t>échouer par le manque de symp</w:t>
      </w:r>
      <w:r w:rsidR="00000000" w:rsidRPr="00033231">
        <w:t>a</w:t>
      </w:r>
      <w:r w:rsidR="00000000" w:rsidRPr="00033231">
        <w:t>thie de votre troupeau</w:t>
      </w:r>
      <w:r>
        <w:t> ?</w:t>
      </w:r>
    </w:p>
    <w:p w14:paraId="4C3FEB51" w14:textId="601DC557" w:rsidR="00000000" w:rsidRPr="00033231" w:rsidRDefault="004F69D6" w:rsidP="0021796F">
      <w:r>
        <w:t>— </w:t>
      </w:r>
      <w:r w:rsidR="00000000" w:rsidRPr="00033231">
        <w:t>J</w:t>
      </w:r>
      <w:r>
        <w:t>’</w:t>
      </w:r>
      <w:r w:rsidR="00000000" w:rsidRPr="00033231">
        <w:t>espère que non</w:t>
      </w:r>
      <w:r>
        <w:t xml:space="preserve">, </w:t>
      </w:r>
      <w:r w:rsidR="00000000" w:rsidRPr="00033231">
        <w:t>j</w:t>
      </w:r>
      <w:r>
        <w:t>’</w:t>
      </w:r>
      <w:r w:rsidR="00000000" w:rsidRPr="00033231">
        <w:t>attends le succès</w:t>
      </w:r>
      <w:r>
        <w:t xml:space="preserve"> ; </w:t>
      </w:r>
      <w:r w:rsidR="00000000" w:rsidRPr="00033231">
        <w:t>mais il nous faut de l</w:t>
      </w:r>
      <w:r>
        <w:t>’</w:t>
      </w:r>
      <w:r w:rsidR="00000000" w:rsidRPr="00033231">
        <w:t>argent</w:t>
      </w:r>
      <w:r>
        <w:t xml:space="preserve">. </w:t>
      </w:r>
      <w:r w:rsidR="00000000" w:rsidRPr="00033231">
        <w:t>Voilà le papier</w:t>
      </w:r>
      <w:r>
        <w:t xml:space="preserve"> ; </w:t>
      </w:r>
      <w:r w:rsidR="00000000" w:rsidRPr="00033231">
        <w:t>je vous en prie</w:t>
      </w:r>
      <w:r>
        <w:t xml:space="preserve">, </w:t>
      </w:r>
      <w:r w:rsidR="00000000" w:rsidRPr="00033231">
        <w:t>inscrivez une belle somme</w:t>
      </w:r>
      <w:r>
        <w:t>. »</w:t>
      </w:r>
    </w:p>
    <w:p w14:paraId="63CAE56E" w14:textId="77777777" w:rsidR="004F69D6" w:rsidRDefault="00000000" w:rsidP="0021796F">
      <w:r w:rsidRPr="00033231">
        <w:t>Rarement Shirley refusait une demande d</w:t>
      </w:r>
      <w:r w:rsidR="004F69D6">
        <w:t>’</w:t>
      </w:r>
      <w:r w:rsidRPr="00033231">
        <w:t>argent</w:t>
      </w:r>
      <w:r w:rsidR="004F69D6">
        <w:t xml:space="preserve">. </w:t>
      </w:r>
      <w:r w:rsidRPr="00033231">
        <w:t>Elle in</w:t>
      </w:r>
      <w:r w:rsidRPr="00033231">
        <w:t>s</w:t>
      </w:r>
      <w:r w:rsidRPr="00033231">
        <w:t>crivit son nom pour cinq guinées</w:t>
      </w:r>
      <w:r w:rsidR="004F69D6">
        <w:t xml:space="preserve"> : </w:t>
      </w:r>
      <w:r w:rsidRPr="00033231">
        <w:t>après les trois cents qu</w:t>
      </w:r>
      <w:r w:rsidR="004F69D6">
        <w:t>’</w:t>
      </w:r>
      <w:r w:rsidRPr="00033231">
        <w:t>elle venait de donner</w:t>
      </w:r>
      <w:r w:rsidR="004F69D6">
        <w:t xml:space="preserve">, </w:t>
      </w:r>
      <w:r w:rsidRPr="00033231">
        <w:t>et les petites sommes qu</w:t>
      </w:r>
      <w:r w:rsidR="004F69D6">
        <w:t>’</w:t>
      </w:r>
      <w:r w:rsidRPr="00033231">
        <w:t>elle donnait chaque jour</w:t>
      </w:r>
      <w:r w:rsidR="004F69D6">
        <w:t xml:space="preserve">, </w:t>
      </w:r>
      <w:r w:rsidRPr="00033231">
        <w:t>c</w:t>
      </w:r>
      <w:r w:rsidR="004F69D6">
        <w:t>’</w:t>
      </w:r>
      <w:r w:rsidRPr="00033231">
        <w:t>était tout ce qu</w:t>
      </w:r>
      <w:r w:rsidR="004F69D6">
        <w:t>’</w:t>
      </w:r>
      <w:r w:rsidRPr="00033231">
        <w:t>elle pouvait alors accorder</w:t>
      </w:r>
      <w:r w:rsidR="004F69D6">
        <w:t xml:space="preserve">. </w:t>
      </w:r>
      <w:r w:rsidRPr="00033231">
        <w:t xml:space="preserve">Donne déclara la souscription </w:t>
      </w:r>
      <w:r w:rsidR="004F69D6">
        <w:t>« </w:t>
      </w:r>
      <w:r w:rsidRPr="00033231">
        <w:t>méprisable</w:t>
      </w:r>
      <w:r w:rsidR="004F69D6">
        <w:t> »</w:t>
      </w:r>
      <w:r w:rsidRPr="00033231">
        <w:t xml:space="preserve"> et demanda brusquement dava</w:t>
      </w:r>
      <w:r w:rsidRPr="00033231">
        <w:t>n</w:t>
      </w:r>
      <w:r w:rsidRPr="00033231">
        <w:t>tage</w:t>
      </w:r>
      <w:r w:rsidR="004F69D6">
        <w:t xml:space="preserve">. </w:t>
      </w:r>
      <w:r w:rsidRPr="00033231">
        <w:t xml:space="preserve">Miss </w:t>
      </w:r>
      <w:proofErr w:type="spellStart"/>
      <w:r w:rsidRPr="00033231">
        <w:t>Keeldar</w:t>
      </w:r>
      <w:proofErr w:type="spellEnd"/>
      <w:r w:rsidRPr="00033231">
        <w:t xml:space="preserve"> rougit d</w:t>
      </w:r>
      <w:r w:rsidR="004F69D6">
        <w:t>’</w:t>
      </w:r>
      <w:r w:rsidRPr="00033231">
        <w:t>indignation et plus encore d</w:t>
      </w:r>
      <w:r w:rsidR="004F69D6">
        <w:t>’</w:t>
      </w:r>
      <w:r w:rsidRPr="00033231">
        <w:t>étonnement</w:t>
      </w:r>
      <w:r w:rsidR="004F69D6">
        <w:t>.</w:t>
      </w:r>
    </w:p>
    <w:p w14:paraId="513D47B8" w14:textId="77777777" w:rsidR="004F69D6" w:rsidRDefault="004F69D6" w:rsidP="0021796F">
      <w:r>
        <w:t>« </w:t>
      </w:r>
      <w:r w:rsidR="00000000" w:rsidRPr="00033231">
        <w:t>En ce moment</w:t>
      </w:r>
      <w:r>
        <w:t xml:space="preserve">, </w:t>
      </w:r>
      <w:r w:rsidR="00000000" w:rsidRPr="00033231">
        <w:t>je ne donnerai rien de plus</w:t>
      </w:r>
      <w:r>
        <w:t xml:space="preserve">, </w:t>
      </w:r>
      <w:r w:rsidR="00000000" w:rsidRPr="00033231">
        <w:t>dit-elle</w:t>
      </w:r>
      <w:r>
        <w:t>.</w:t>
      </w:r>
    </w:p>
    <w:p w14:paraId="710F4BDB" w14:textId="79D09050" w:rsidR="00000000" w:rsidRPr="00033231" w:rsidRDefault="004F69D6" w:rsidP="0021796F">
      <w:r>
        <w:t>— </w:t>
      </w:r>
      <w:r w:rsidR="00000000" w:rsidRPr="00033231">
        <w:t>Vous ne me donnerez rien de plus</w:t>
      </w:r>
      <w:r>
        <w:t xml:space="preserve"> ? </w:t>
      </w:r>
      <w:r w:rsidR="00000000" w:rsidRPr="00033231">
        <w:t>moi qui m</w:t>
      </w:r>
      <w:r>
        <w:t>’</w:t>
      </w:r>
      <w:r w:rsidR="00000000" w:rsidRPr="00033231">
        <w:t>attendais à vous voir vous inscrire en tête de la liste pour une centaine de guinées</w:t>
      </w:r>
      <w:r>
        <w:t xml:space="preserve"> ! </w:t>
      </w:r>
      <w:r w:rsidR="00000000" w:rsidRPr="00033231">
        <w:t>Avec votre fortune</w:t>
      </w:r>
      <w:r>
        <w:t xml:space="preserve">, </w:t>
      </w:r>
      <w:r w:rsidR="00000000" w:rsidRPr="00033231">
        <w:t>vous ne devriez jamais mettre v</w:t>
      </w:r>
      <w:r w:rsidR="00000000" w:rsidRPr="00033231">
        <w:t>o</w:t>
      </w:r>
      <w:r w:rsidR="00000000" w:rsidRPr="00033231">
        <w:t>tre signature pour une moindre somme</w:t>
      </w:r>
      <w:r>
        <w:t>. »</w:t>
      </w:r>
    </w:p>
    <w:p w14:paraId="7A65AF39" w14:textId="77777777" w:rsidR="004F69D6" w:rsidRDefault="00000000" w:rsidP="0021796F">
      <w:r w:rsidRPr="00033231">
        <w:t>Shirley garda le silence</w:t>
      </w:r>
      <w:r w:rsidR="004F69D6">
        <w:t>.</w:t>
      </w:r>
    </w:p>
    <w:p w14:paraId="4BB4807B" w14:textId="36F54505" w:rsidR="00000000" w:rsidRPr="00033231" w:rsidRDefault="004F69D6" w:rsidP="0021796F">
      <w:r>
        <w:t>» </w:t>
      </w:r>
      <w:r w:rsidR="00000000" w:rsidRPr="00033231">
        <w:t>En vérité</w:t>
      </w:r>
      <w:r>
        <w:t xml:space="preserve">, </w:t>
      </w:r>
      <w:r w:rsidR="00000000" w:rsidRPr="00033231">
        <w:t>continua Donne</w:t>
      </w:r>
      <w:r>
        <w:t xml:space="preserve">, </w:t>
      </w:r>
      <w:r w:rsidR="00000000" w:rsidRPr="00033231">
        <w:t>une lady qui a mille livres sterling de revenu devrait avoir honte de donner cinq guinées pour une œuvre de bienfaisance</w:t>
      </w:r>
      <w:r>
        <w:t>. »</w:t>
      </w:r>
    </w:p>
    <w:p w14:paraId="60C4CE2F" w14:textId="77777777" w:rsidR="004F69D6" w:rsidRDefault="00000000" w:rsidP="0021796F">
      <w:r w:rsidRPr="00033231">
        <w:lastRenderedPageBreak/>
        <w:t>Shirley</w:t>
      </w:r>
      <w:r w:rsidR="004F69D6">
        <w:t xml:space="preserve">, </w:t>
      </w:r>
      <w:r w:rsidRPr="00033231">
        <w:t>si rarement hautaine</w:t>
      </w:r>
      <w:r w:rsidR="004F69D6">
        <w:t xml:space="preserve">, </w:t>
      </w:r>
      <w:r w:rsidRPr="00033231">
        <w:t>le paraissait en ce moment</w:t>
      </w:r>
      <w:r w:rsidR="004F69D6">
        <w:t xml:space="preserve">. </w:t>
      </w:r>
      <w:r w:rsidRPr="00033231">
        <w:t>Ses traits distingués prirent tout à coup une expression de d</w:t>
      </w:r>
      <w:r w:rsidRPr="00033231">
        <w:t>é</w:t>
      </w:r>
      <w:r w:rsidRPr="00033231">
        <w:t>dain méprisant</w:t>
      </w:r>
      <w:r w:rsidR="004F69D6">
        <w:t>.</w:t>
      </w:r>
    </w:p>
    <w:p w14:paraId="6097F540" w14:textId="77777777" w:rsidR="004F69D6" w:rsidRDefault="004F69D6" w:rsidP="0021796F">
      <w:r>
        <w:t>« </w:t>
      </w:r>
      <w:r w:rsidR="00000000" w:rsidRPr="00033231">
        <w:t>Étranges remarques</w:t>
      </w:r>
      <w:r>
        <w:t xml:space="preserve"> ! </w:t>
      </w:r>
      <w:r w:rsidR="00000000" w:rsidRPr="00033231">
        <w:t>dit-elle</w:t>
      </w:r>
      <w:r>
        <w:t xml:space="preserve">, </w:t>
      </w:r>
      <w:r w:rsidR="00000000" w:rsidRPr="00033231">
        <w:t>et des plus inconsidérées</w:t>
      </w:r>
      <w:r>
        <w:t xml:space="preserve"> ! </w:t>
      </w:r>
      <w:r w:rsidR="00000000" w:rsidRPr="00033231">
        <w:t>Un reproche comme remercîment d</w:t>
      </w:r>
      <w:r>
        <w:t>’</w:t>
      </w:r>
      <w:r w:rsidR="00000000" w:rsidRPr="00033231">
        <w:t>une libéralité est chose tout à fait déplacée</w:t>
      </w:r>
      <w:r>
        <w:t> !</w:t>
      </w:r>
    </w:p>
    <w:p w14:paraId="1E46B351" w14:textId="77777777" w:rsidR="004F69D6" w:rsidRDefault="004F69D6" w:rsidP="0021796F">
      <w:r>
        <w:t>— </w:t>
      </w:r>
      <w:r w:rsidR="00000000" w:rsidRPr="00033231">
        <w:t>Une libéralité</w:t>
      </w:r>
      <w:r>
        <w:t xml:space="preserve"> ! </w:t>
      </w:r>
      <w:r w:rsidR="00000000" w:rsidRPr="00033231">
        <w:t>Appelez-vous cinq guinées une libéralité</w:t>
      </w:r>
      <w:r>
        <w:t> ?</w:t>
      </w:r>
    </w:p>
    <w:p w14:paraId="075EE9B0" w14:textId="40A8941B" w:rsidR="00000000" w:rsidRPr="00033231" w:rsidRDefault="004F69D6" w:rsidP="0021796F">
      <w:r>
        <w:t>— </w:t>
      </w:r>
      <w:r w:rsidR="00000000" w:rsidRPr="00033231">
        <w:t>Oui</w:t>
      </w:r>
      <w:r>
        <w:t xml:space="preserve"> ; </w:t>
      </w:r>
      <w:r w:rsidR="00000000" w:rsidRPr="00033231">
        <w:t>et cette libéralité</w:t>
      </w:r>
      <w:r>
        <w:t xml:space="preserve">, </w:t>
      </w:r>
      <w:r w:rsidR="00000000" w:rsidRPr="00033231">
        <w:t>si je ne l</w:t>
      </w:r>
      <w:r>
        <w:t>’</w:t>
      </w:r>
      <w:r w:rsidR="00000000" w:rsidRPr="00033231">
        <w:t>avais faite à l</w:t>
      </w:r>
      <w:r>
        <w:t>’</w:t>
      </w:r>
      <w:r w:rsidR="00000000" w:rsidRPr="00033231">
        <w:t>école proj</w:t>
      </w:r>
      <w:r w:rsidR="00000000" w:rsidRPr="00033231">
        <w:t>e</w:t>
      </w:r>
      <w:r w:rsidR="00000000" w:rsidRPr="00033231">
        <w:t xml:space="preserve">tée du docteur </w:t>
      </w:r>
      <w:proofErr w:type="spellStart"/>
      <w:r w:rsidR="00000000" w:rsidRPr="00033231">
        <w:t>Boultby</w:t>
      </w:r>
      <w:proofErr w:type="spellEnd"/>
      <w:r>
        <w:t xml:space="preserve">, </w:t>
      </w:r>
      <w:r w:rsidR="00000000" w:rsidRPr="00033231">
        <w:t>école dont j</w:t>
      </w:r>
      <w:r>
        <w:t>’</w:t>
      </w:r>
      <w:r w:rsidR="00000000" w:rsidRPr="00033231">
        <w:t>approuve l</w:t>
      </w:r>
      <w:r>
        <w:t>’</w:t>
      </w:r>
      <w:r w:rsidR="00000000" w:rsidRPr="00033231">
        <w:t>érection</w:t>
      </w:r>
      <w:r>
        <w:t xml:space="preserve">, </w:t>
      </w:r>
      <w:r w:rsidR="00000000" w:rsidRPr="00033231">
        <w:t>et nu</w:t>
      </w:r>
      <w:r w:rsidR="00000000" w:rsidRPr="00033231">
        <w:t>l</w:t>
      </w:r>
      <w:r w:rsidR="00000000" w:rsidRPr="00033231">
        <w:t>lement à son vicaire</w:t>
      </w:r>
      <w:r>
        <w:t xml:space="preserve">, </w:t>
      </w:r>
      <w:r w:rsidR="00000000" w:rsidRPr="00033231">
        <w:t>qui me paraît fort malavisé dans sa m</w:t>
      </w:r>
      <w:r w:rsidR="00000000" w:rsidRPr="00033231">
        <w:t>a</w:t>
      </w:r>
      <w:r w:rsidR="00000000" w:rsidRPr="00033231">
        <w:t>ni</w:t>
      </w:r>
      <w:r w:rsidR="00000000" w:rsidRPr="00033231">
        <w:t>è</w:t>
      </w:r>
      <w:r w:rsidR="00000000" w:rsidRPr="00033231">
        <w:t>re de solliciter et d</w:t>
      </w:r>
      <w:r>
        <w:t>’</w:t>
      </w:r>
      <w:r w:rsidR="00000000" w:rsidRPr="00033231">
        <w:t>extorquer des souscriptions</w:t>
      </w:r>
      <w:r>
        <w:t xml:space="preserve">, </w:t>
      </w:r>
      <w:r w:rsidR="00000000" w:rsidRPr="00033231">
        <w:t>sans cette considération</w:t>
      </w:r>
      <w:r>
        <w:t xml:space="preserve">, </w:t>
      </w:r>
      <w:r w:rsidR="00000000" w:rsidRPr="00033231">
        <w:t>cette libéralité</w:t>
      </w:r>
      <w:r>
        <w:t xml:space="preserve">, </w:t>
      </w:r>
      <w:r w:rsidR="00000000" w:rsidRPr="00033231">
        <w:t>je le répète</w:t>
      </w:r>
      <w:r>
        <w:t xml:space="preserve">, </w:t>
      </w:r>
      <w:r w:rsidR="00000000" w:rsidRPr="00033231">
        <w:t>je la retirerais à l</w:t>
      </w:r>
      <w:r>
        <w:t>’</w:t>
      </w:r>
      <w:r w:rsidR="00000000" w:rsidRPr="00033231">
        <w:t>instant</w:t>
      </w:r>
      <w:r>
        <w:t>. »</w:t>
      </w:r>
    </w:p>
    <w:p w14:paraId="28E4AA1B" w14:textId="77777777" w:rsidR="004F69D6" w:rsidRDefault="00000000" w:rsidP="0021796F">
      <w:r w:rsidRPr="00033231">
        <w:t>Donne avait l</w:t>
      </w:r>
      <w:r w:rsidR="004F69D6">
        <w:t>’</w:t>
      </w:r>
      <w:r w:rsidRPr="00033231">
        <w:t>épiderme épais</w:t>
      </w:r>
      <w:r w:rsidR="004F69D6">
        <w:t xml:space="preserve"> : </w:t>
      </w:r>
      <w:r w:rsidRPr="00033231">
        <w:t>il ne sentit pas la moitié de ce que le ton</w:t>
      </w:r>
      <w:r w:rsidR="004F69D6">
        <w:t xml:space="preserve">, </w:t>
      </w:r>
      <w:r w:rsidRPr="00033231">
        <w:t>le regard de son interlocutrice voulaient dire</w:t>
      </w:r>
      <w:r w:rsidR="004F69D6">
        <w:t xml:space="preserve"> ; </w:t>
      </w:r>
      <w:r w:rsidRPr="00033231">
        <w:t>il ne savait sur quel terrain il se trouvait</w:t>
      </w:r>
      <w:r w:rsidR="004F69D6">
        <w:t>.</w:t>
      </w:r>
    </w:p>
    <w:p w14:paraId="76A21813" w14:textId="1959E64C" w:rsidR="00000000" w:rsidRPr="00033231" w:rsidRDefault="004F69D6" w:rsidP="0021796F">
      <w:r>
        <w:t>« </w:t>
      </w:r>
      <w:r w:rsidR="00000000" w:rsidRPr="00033231">
        <w:t>Quel misérable pays que ce Yorkshire</w:t>
      </w:r>
      <w:r>
        <w:t xml:space="preserve"> ! </w:t>
      </w:r>
      <w:r w:rsidR="00000000" w:rsidRPr="00033231">
        <w:t>continua-t-il</w:t>
      </w:r>
      <w:r>
        <w:t xml:space="preserve">. </w:t>
      </w:r>
      <w:r w:rsidR="00000000" w:rsidRPr="00033231">
        <w:t>Je n</w:t>
      </w:r>
      <w:r>
        <w:t>’</w:t>
      </w:r>
      <w:r w:rsidR="00000000" w:rsidRPr="00033231">
        <w:t>eusse jamais pu m</w:t>
      </w:r>
      <w:r>
        <w:t>’</w:t>
      </w:r>
      <w:r w:rsidR="00000000" w:rsidRPr="00033231">
        <w:t>en former une idée si je ne l</w:t>
      </w:r>
      <w:r>
        <w:t>’</w:t>
      </w:r>
      <w:r w:rsidR="00000000" w:rsidRPr="00033231">
        <w:t>avais vu</w:t>
      </w:r>
      <w:r>
        <w:t xml:space="preserve">. </w:t>
      </w:r>
      <w:r w:rsidR="00000000" w:rsidRPr="00033231">
        <w:t>Et quel peuple</w:t>
      </w:r>
      <w:r>
        <w:t xml:space="preserve">, </w:t>
      </w:r>
      <w:r w:rsidR="00000000" w:rsidRPr="00033231">
        <w:t>riches et pauvres</w:t>
      </w:r>
      <w:r>
        <w:t xml:space="preserve"> ! </w:t>
      </w:r>
      <w:r w:rsidR="00000000" w:rsidRPr="00033231">
        <w:t>Comme ils sont grossiers et i</w:t>
      </w:r>
      <w:r w:rsidR="00000000" w:rsidRPr="00033231">
        <w:t>n</w:t>
      </w:r>
      <w:r w:rsidR="00000000" w:rsidRPr="00033231">
        <w:t>cultes</w:t>
      </w:r>
      <w:r>
        <w:t xml:space="preserve"> ! </w:t>
      </w:r>
      <w:r w:rsidR="00000000" w:rsidRPr="00033231">
        <w:t>Comme ils seraient traités dans le Sud</w:t>
      </w:r>
      <w:r>
        <w:t> ! »</w:t>
      </w:r>
    </w:p>
    <w:p w14:paraId="35131FD3" w14:textId="77777777" w:rsidR="004F69D6" w:rsidRDefault="00000000" w:rsidP="0021796F">
      <w:r w:rsidRPr="00033231">
        <w:t>Shirley était appuyée en avant sur la table</w:t>
      </w:r>
      <w:r w:rsidR="004F69D6">
        <w:t xml:space="preserve"> ; </w:t>
      </w:r>
      <w:r w:rsidRPr="00033231">
        <w:t>ses narines se dilataient légèrement</w:t>
      </w:r>
      <w:r w:rsidR="004F69D6">
        <w:t xml:space="preserve">, </w:t>
      </w:r>
      <w:r w:rsidRPr="00033231">
        <w:t>et ses doigts effilés s</w:t>
      </w:r>
      <w:r w:rsidR="004F69D6">
        <w:t>’</w:t>
      </w:r>
      <w:r w:rsidRPr="00033231">
        <w:t>entrelaçaient et se comprimaient avec force</w:t>
      </w:r>
      <w:r w:rsidR="004F69D6">
        <w:t>.</w:t>
      </w:r>
    </w:p>
    <w:p w14:paraId="7B434D61" w14:textId="77777777" w:rsidR="004F69D6" w:rsidRDefault="004F69D6" w:rsidP="0021796F">
      <w:r>
        <w:t>« </w:t>
      </w:r>
      <w:r w:rsidR="00000000" w:rsidRPr="00033231">
        <w:t>Les riches</w:t>
      </w:r>
      <w:r>
        <w:t xml:space="preserve">, </w:t>
      </w:r>
      <w:r w:rsidR="00000000" w:rsidRPr="00033231">
        <w:t>poursuivit l</w:t>
      </w:r>
      <w:r>
        <w:t>’</w:t>
      </w:r>
      <w:r w:rsidR="00000000" w:rsidRPr="00033231">
        <w:t>infatué et aveugle Donne</w:t>
      </w:r>
      <w:r>
        <w:t xml:space="preserve">, </w:t>
      </w:r>
      <w:r w:rsidR="00000000" w:rsidRPr="00033231">
        <w:t>sont un tas d</w:t>
      </w:r>
      <w:r>
        <w:t>’</w:t>
      </w:r>
      <w:r w:rsidR="00000000" w:rsidRPr="00033231">
        <w:t>avares</w:t>
      </w:r>
      <w:r>
        <w:t xml:space="preserve">, </w:t>
      </w:r>
      <w:r w:rsidR="00000000" w:rsidRPr="00033231">
        <w:t>ne vivant jamais comme ils devraient le faire avec leur fortune</w:t>
      </w:r>
      <w:r>
        <w:t xml:space="preserve"> ; </w:t>
      </w:r>
      <w:r w:rsidR="00000000" w:rsidRPr="00033231">
        <w:t>c</w:t>
      </w:r>
      <w:r>
        <w:t>’</w:t>
      </w:r>
      <w:r w:rsidR="00000000" w:rsidRPr="00033231">
        <w:t>est à peine si l</w:t>
      </w:r>
      <w:r>
        <w:t>’</w:t>
      </w:r>
      <w:r w:rsidR="00000000" w:rsidRPr="00033231">
        <w:t>on trouve une famille qui ait une voiture convenable et un sommelier</w:t>
      </w:r>
      <w:r>
        <w:t xml:space="preserve">. </w:t>
      </w:r>
      <w:r w:rsidR="00000000" w:rsidRPr="00033231">
        <w:t>Quant aux pauvres</w:t>
      </w:r>
      <w:r>
        <w:t xml:space="preserve">, </w:t>
      </w:r>
      <w:r w:rsidR="00000000" w:rsidRPr="00033231">
        <w:t>voyez-les se presser en foule aux portes de l</w:t>
      </w:r>
      <w:r>
        <w:t>’</w:t>
      </w:r>
      <w:r w:rsidR="00000000" w:rsidRPr="00033231">
        <w:t xml:space="preserve">église </w:t>
      </w:r>
      <w:r w:rsidR="00000000" w:rsidRPr="00033231">
        <w:lastRenderedPageBreak/>
        <w:t>les jours de mariage et d</w:t>
      </w:r>
      <w:r>
        <w:t>’</w:t>
      </w:r>
      <w:r w:rsidR="00000000" w:rsidRPr="00033231">
        <w:t>enterrement</w:t>
      </w:r>
      <w:r>
        <w:t xml:space="preserve">, </w:t>
      </w:r>
      <w:r w:rsidR="00000000" w:rsidRPr="00033231">
        <w:t>piétinant en sabots</w:t>
      </w:r>
      <w:r>
        <w:t xml:space="preserve"> ; </w:t>
      </w:r>
      <w:r w:rsidR="00000000" w:rsidRPr="00033231">
        <w:t>les hommes en manches de chemises et avec leurs tabliers de cardeurs de laine</w:t>
      </w:r>
      <w:r>
        <w:t xml:space="preserve">, </w:t>
      </w:r>
      <w:r w:rsidR="00000000" w:rsidRPr="00033231">
        <w:t>les fe</w:t>
      </w:r>
      <w:r w:rsidR="00000000" w:rsidRPr="00033231">
        <w:t>m</w:t>
      </w:r>
      <w:r w:rsidR="00000000" w:rsidRPr="00033231">
        <w:t>mes en bonnet et en robe de nuit</w:t>
      </w:r>
      <w:r>
        <w:t xml:space="preserve">. </w:t>
      </w:r>
      <w:r w:rsidR="00000000" w:rsidRPr="00033231">
        <w:t>Ils mériteraient positivement qu</w:t>
      </w:r>
      <w:r>
        <w:t>’</w:t>
      </w:r>
      <w:r w:rsidR="00000000" w:rsidRPr="00033231">
        <w:t>on lançât au milieu d</w:t>
      </w:r>
      <w:r>
        <w:t>’</w:t>
      </w:r>
      <w:r w:rsidR="00000000" w:rsidRPr="00033231">
        <w:t>eux une vache furieuse pour les mettre en déroute</w:t>
      </w:r>
      <w:r>
        <w:t xml:space="preserve">. </w:t>
      </w:r>
      <w:r w:rsidR="00000000" w:rsidRPr="00033231">
        <w:t>Hi</w:t>
      </w:r>
      <w:r>
        <w:t xml:space="preserve"> ! </w:t>
      </w:r>
      <w:r w:rsidR="00000000" w:rsidRPr="00033231">
        <w:t>hi</w:t>
      </w:r>
      <w:r>
        <w:t xml:space="preserve"> ! </w:t>
      </w:r>
      <w:r w:rsidR="00000000" w:rsidRPr="00033231">
        <w:t>comme ce serait drôle</w:t>
      </w:r>
      <w:r>
        <w:t> !</w:t>
      </w:r>
    </w:p>
    <w:p w14:paraId="1879FD2A" w14:textId="39B8A29E" w:rsidR="00000000" w:rsidRPr="00033231" w:rsidRDefault="004F69D6" w:rsidP="0021796F">
      <w:r>
        <w:t>— </w:t>
      </w:r>
      <w:r w:rsidR="00000000" w:rsidRPr="00033231">
        <w:t>Là</w:t>
      </w:r>
      <w:r>
        <w:t xml:space="preserve">, </w:t>
      </w:r>
      <w:r w:rsidR="00000000" w:rsidRPr="00033231">
        <w:t>vous avez atteint la limite</w:t>
      </w:r>
      <w:r>
        <w:t xml:space="preserve">, </w:t>
      </w:r>
      <w:r w:rsidR="00000000" w:rsidRPr="00033231">
        <w:t>dit Shirley avec calme</w:t>
      </w:r>
      <w:r>
        <w:t xml:space="preserve">. </w:t>
      </w:r>
      <w:r w:rsidR="00000000" w:rsidRPr="00033231">
        <w:t>Vous avez atteint la limite</w:t>
      </w:r>
      <w:r>
        <w:t xml:space="preserve">, </w:t>
      </w:r>
      <w:r w:rsidR="00000000" w:rsidRPr="00033231">
        <w:t>répéta-t-elle en lui lançant son r</w:t>
      </w:r>
      <w:r w:rsidR="00000000" w:rsidRPr="00033231">
        <w:t>e</w:t>
      </w:r>
      <w:r w:rsidR="00000000" w:rsidRPr="00033231">
        <w:t>gard étincelant</w:t>
      </w:r>
      <w:r>
        <w:t xml:space="preserve">. </w:t>
      </w:r>
      <w:r w:rsidR="00000000" w:rsidRPr="00033231">
        <w:t>Vous ne pouvez la dépasser</w:t>
      </w:r>
      <w:r>
        <w:t xml:space="preserve">, </w:t>
      </w:r>
      <w:r w:rsidR="00000000" w:rsidRPr="00033231">
        <w:t>et</w:t>
      </w:r>
      <w:r>
        <w:t xml:space="preserve">, </w:t>
      </w:r>
      <w:r w:rsidR="00000000" w:rsidRPr="00033231">
        <w:t>ajouta-t-elle en appuyant sur les mots</w:t>
      </w:r>
      <w:r>
        <w:t xml:space="preserve">, </w:t>
      </w:r>
      <w:r w:rsidR="00000000" w:rsidRPr="00033231">
        <w:t>vous ne la dépasserez pas dans la ma</w:t>
      </w:r>
      <w:r w:rsidR="00000000" w:rsidRPr="00033231">
        <w:t>i</w:t>
      </w:r>
      <w:r w:rsidR="00000000" w:rsidRPr="00033231">
        <w:t>son</w:t>
      </w:r>
      <w:r>
        <w:t>. »</w:t>
      </w:r>
    </w:p>
    <w:p w14:paraId="732551D1" w14:textId="77777777" w:rsidR="004F69D6" w:rsidRDefault="00000000" w:rsidP="0021796F">
      <w:r w:rsidRPr="00033231">
        <w:t>Elle se leva</w:t>
      </w:r>
      <w:r w:rsidR="004F69D6">
        <w:t xml:space="preserve"> : </w:t>
      </w:r>
      <w:r w:rsidRPr="00033231">
        <w:t>personne n</w:t>
      </w:r>
      <w:r w:rsidR="004F69D6">
        <w:t>’</w:t>
      </w:r>
      <w:r w:rsidRPr="00033231">
        <w:t>eût pu l</w:t>
      </w:r>
      <w:r w:rsidR="004F69D6">
        <w:t>’</w:t>
      </w:r>
      <w:r w:rsidRPr="00033231">
        <w:t>arrêter alors</w:t>
      </w:r>
      <w:r w:rsidR="004F69D6">
        <w:t xml:space="preserve">, </w:t>
      </w:r>
      <w:r w:rsidRPr="00033231">
        <w:t>car elle était exaspérée</w:t>
      </w:r>
      <w:r w:rsidR="004F69D6">
        <w:t xml:space="preserve"> ; </w:t>
      </w:r>
      <w:r w:rsidRPr="00033231">
        <w:t>elle marcha droit aux portes du jardin</w:t>
      </w:r>
      <w:r w:rsidR="004F69D6">
        <w:t xml:space="preserve">, </w:t>
      </w:r>
      <w:r w:rsidRPr="00033231">
        <w:t>qu</w:t>
      </w:r>
      <w:r w:rsidR="004F69D6">
        <w:t>’</w:t>
      </w:r>
      <w:r w:rsidRPr="00033231">
        <w:t>elle ouvrit toutes grandes</w:t>
      </w:r>
      <w:r w:rsidR="004F69D6">
        <w:t>.</w:t>
      </w:r>
    </w:p>
    <w:p w14:paraId="4D038398" w14:textId="5FFC751A" w:rsidR="00000000" w:rsidRPr="00033231" w:rsidRDefault="004F69D6" w:rsidP="0021796F">
      <w:r>
        <w:t>« </w:t>
      </w:r>
      <w:r w:rsidR="00000000" w:rsidRPr="00033231">
        <w:t>Sortez</w:t>
      </w:r>
      <w:r>
        <w:t xml:space="preserve"> ! </w:t>
      </w:r>
      <w:r w:rsidR="00000000" w:rsidRPr="00033231">
        <w:t>dit-elle</w:t>
      </w:r>
      <w:r>
        <w:t xml:space="preserve">, </w:t>
      </w:r>
      <w:r w:rsidR="00000000" w:rsidRPr="00033231">
        <w:t>et vivement</w:t>
      </w:r>
      <w:r>
        <w:t xml:space="preserve">, </w:t>
      </w:r>
      <w:r w:rsidR="00000000" w:rsidRPr="00033231">
        <w:t>et ne remettez jamais les pieds dans cette maison</w:t>
      </w:r>
      <w:r>
        <w:t>. »</w:t>
      </w:r>
    </w:p>
    <w:p w14:paraId="1ADC2ED8" w14:textId="606B4D8E" w:rsidR="00000000" w:rsidRPr="00033231" w:rsidRDefault="00000000" w:rsidP="0021796F">
      <w:r w:rsidRPr="00033231">
        <w:t>Donne était abasourdi</w:t>
      </w:r>
      <w:r w:rsidR="004F69D6">
        <w:t xml:space="preserve">. </w:t>
      </w:r>
      <w:r w:rsidRPr="00033231">
        <w:t>Pendant tout le temps</w:t>
      </w:r>
      <w:r w:rsidR="004F69D6">
        <w:t xml:space="preserve">, </w:t>
      </w:r>
      <w:r w:rsidRPr="00033231">
        <w:t xml:space="preserve">il avait cru se montrer à son grand avantage et comme une personne du premier </w:t>
      </w:r>
      <w:r w:rsidRPr="00033231">
        <w:rPr>
          <w:i/>
          <w:iCs/>
        </w:rPr>
        <w:t>ton</w:t>
      </w:r>
      <w:r w:rsidR="004F69D6">
        <w:rPr>
          <w:i/>
          <w:iCs/>
        </w:rPr>
        <w:t xml:space="preserve">. </w:t>
      </w:r>
      <w:r w:rsidRPr="00033231">
        <w:t>Il s</w:t>
      </w:r>
      <w:r w:rsidR="004F69D6">
        <w:t>’</w:t>
      </w:r>
      <w:r w:rsidRPr="00033231">
        <w:t>imaginait produire une impression étourdi</w:t>
      </w:r>
      <w:r w:rsidRPr="00033231">
        <w:t>s</w:t>
      </w:r>
      <w:r w:rsidRPr="00033231">
        <w:t>sante</w:t>
      </w:r>
      <w:r w:rsidR="004F69D6">
        <w:t xml:space="preserve">. </w:t>
      </w:r>
      <w:r w:rsidRPr="00033231">
        <w:t>N</w:t>
      </w:r>
      <w:r w:rsidR="004F69D6">
        <w:t>’</w:t>
      </w:r>
      <w:r w:rsidRPr="00033231">
        <w:t>avait-il pas exprimé son dédain pour tout ce qui tenait au Yorkshire</w:t>
      </w:r>
      <w:r w:rsidR="004F69D6">
        <w:t xml:space="preserve"> ? </w:t>
      </w:r>
      <w:r w:rsidRPr="00033231">
        <w:t>Quelle preuve plus concluante pouvait-il donner de sa supériorité sur les habitants de ce comté</w:t>
      </w:r>
      <w:r w:rsidR="004F69D6">
        <w:t xml:space="preserve"> ? </w:t>
      </w:r>
      <w:r w:rsidRPr="00033231">
        <w:t>Et</w:t>
      </w:r>
      <w:r w:rsidR="004F69D6">
        <w:t xml:space="preserve">, </w:t>
      </w:r>
      <w:r w:rsidRPr="00033231">
        <w:t>malgré cela</w:t>
      </w:r>
      <w:r w:rsidR="004F69D6">
        <w:t xml:space="preserve">, </w:t>
      </w:r>
      <w:r w:rsidRPr="00033231">
        <w:t>il allait se voir jeté comme un chien à la porte d</w:t>
      </w:r>
      <w:r w:rsidR="004F69D6">
        <w:t>’</w:t>
      </w:r>
      <w:r w:rsidRPr="00033231">
        <w:t>un jardin du Yorkshire</w:t>
      </w:r>
      <w:r w:rsidR="004F69D6">
        <w:t xml:space="preserve">. </w:t>
      </w:r>
      <w:r w:rsidRPr="00033231">
        <w:t>Dans de telles circonstances</w:t>
      </w:r>
      <w:r w:rsidR="004F69D6">
        <w:t xml:space="preserve">, </w:t>
      </w:r>
      <w:r w:rsidRPr="00033231">
        <w:t xml:space="preserve">où était </w:t>
      </w:r>
      <w:r w:rsidR="004F69D6">
        <w:t>« </w:t>
      </w:r>
      <w:r w:rsidRPr="00033231">
        <w:t>l</w:t>
      </w:r>
      <w:r w:rsidR="004F69D6">
        <w:t>’</w:t>
      </w:r>
      <w:r w:rsidRPr="00033231">
        <w:t>enchaînement mutuel des causes</w:t>
      </w:r>
      <w:r w:rsidR="004F69D6">
        <w:t> ? »</w:t>
      </w:r>
    </w:p>
    <w:p w14:paraId="6E5DB59A" w14:textId="77777777" w:rsidR="004F69D6" w:rsidRDefault="004F69D6" w:rsidP="0021796F">
      <w:r>
        <w:t>« </w:t>
      </w:r>
      <w:r w:rsidR="00000000" w:rsidRPr="00033231">
        <w:t>Débarrassez-moi de votre présence à l</w:t>
      </w:r>
      <w:r>
        <w:t>’</w:t>
      </w:r>
      <w:r w:rsidR="00000000" w:rsidRPr="00033231">
        <w:t>instant</w:t>
      </w:r>
      <w:r>
        <w:t xml:space="preserve">, </w:t>
      </w:r>
      <w:r w:rsidR="00000000" w:rsidRPr="00033231">
        <w:t>à l</w:t>
      </w:r>
      <w:r>
        <w:t>’</w:t>
      </w:r>
      <w:r w:rsidR="00000000" w:rsidRPr="00033231">
        <w:t>instant</w:t>
      </w:r>
      <w:r>
        <w:t xml:space="preserve"> ! </w:t>
      </w:r>
      <w:r w:rsidR="00000000" w:rsidRPr="00033231">
        <w:t>réitéra Shirley en le voyant hésiter</w:t>
      </w:r>
      <w:r>
        <w:t>.</w:t>
      </w:r>
    </w:p>
    <w:p w14:paraId="3342E596" w14:textId="77777777" w:rsidR="004F69D6" w:rsidRDefault="004F69D6" w:rsidP="0021796F">
      <w:pPr>
        <w:rPr>
          <w:lang w:val="en-US"/>
        </w:rPr>
      </w:pPr>
      <w:r>
        <w:t>— </w:t>
      </w:r>
      <w:r w:rsidR="00000000" w:rsidRPr="00033231">
        <w:t>Madame</w:t>
      </w:r>
      <w:r>
        <w:t xml:space="preserve">, </w:t>
      </w:r>
      <w:r w:rsidR="00000000" w:rsidRPr="00033231">
        <w:t>un ecclésiastique</w:t>
      </w:r>
      <w:r>
        <w:t xml:space="preserve"> ! </w:t>
      </w:r>
      <w:r w:rsidR="00000000" w:rsidRPr="00033231">
        <w:t>chasser un ecclésiastique</w:t>
      </w:r>
      <w:r>
        <w:rPr>
          <w:lang w:val="en-US"/>
        </w:rPr>
        <w:t> !</w:t>
      </w:r>
    </w:p>
    <w:p w14:paraId="3AF882F4" w14:textId="1C0CD48D" w:rsidR="00000000" w:rsidRPr="00033231" w:rsidRDefault="004F69D6" w:rsidP="0021796F">
      <w:r>
        <w:rPr>
          <w:lang w:val="en-US"/>
        </w:rPr>
        <w:lastRenderedPageBreak/>
        <w:t>— </w:t>
      </w:r>
      <w:r w:rsidR="00000000" w:rsidRPr="00033231">
        <w:t>Fussiez-vous un archevêque</w:t>
      </w:r>
      <w:r>
        <w:t xml:space="preserve">, </w:t>
      </w:r>
      <w:r w:rsidR="00000000" w:rsidRPr="00033231">
        <w:t>vous venez de me prouver que vous n</w:t>
      </w:r>
      <w:r>
        <w:t>’</w:t>
      </w:r>
      <w:r w:rsidR="00000000" w:rsidRPr="00033231">
        <w:t>êtes pas un gentleman</w:t>
      </w:r>
      <w:r>
        <w:t xml:space="preserve">. </w:t>
      </w:r>
      <w:r w:rsidR="00000000" w:rsidRPr="00033231">
        <w:t>Vous allez sortir</w:t>
      </w:r>
      <w:r>
        <w:t xml:space="preserve">, </w:t>
      </w:r>
      <w:r w:rsidR="00000000" w:rsidRPr="00033231">
        <w:t>et prom</w:t>
      </w:r>
      <w:r w:rsidR="00000000" w:rsidRPr="00033231">
        <w:t>p</w:t>
      </w:r>
      <w:r w:rsidR="00000000" w:rsidRPr="00033231">
        <w:t>tement</w:t>
      </w:r>
      <w:r>
        <w:t>. »</w:t>
      </w:r>
    </w:p>
    <w:p w14:paraId="3328FD9D" w14:textId="77777777" w:rsidR="004F69D6" w:rsidRDefault="00000000" w:rsidP="0021796F">
      <w:r w:rsidRPr="00033231">
        <w:t>Sa résolution était inébranlable</w:t>
      </w:r>
      <w:r w:rsidR="004F69D6">
        <w:t xml:space="preserve"> ; </w:t>
      </w:r>
      <w:r w:rsidRPr="00033231">
        <w:t>ce n</w:t>
      </w:r>
      <w:r w:rsidR="004F69D6">
        <w:t>’</w:t>
      </w:r>
      <w:r w:rsidRPr="00033231">
        <w:t>était pas un jeu</w:t>
      </w:r>
      <w:r w:rsidR="004F69D6">
        <w:t xml:space="preserve">. </w:t>
      </w:r>
      <w:r w:rsidRPr="00033231">
        <w:t>D</w:t>
      </w:r>
      <w:r w:rsidR="004F69D6">
        <w:t>’</w:t>
      </w:r>
      <w:r w:rsidRPr="00033231">
        <w:t>ailleurs Tartare se levait</w:t>
      </w:r>
      <w:r w:rsidR="004F69D6">
        <w:t xml:space="preserve"> ; </w:t>
      </w:r>
      <w:r w:rsidRPr="00033231">
        <w:t>il apercevait les symptômes d</w:t>
      </w:r>
      <w:r w:rsidR="004F69D6">
        <w:t>’</w:t>
      </w:r>
      <w:r w:rsidRPr="00033231">
        <w:t>une commotion et manifestait l</w:t>
      </w:r>
      <w:r w:rsidR="004F69D6">
        <w:t>’</w:t>
      </w:r>
      <w:r w:rsidRPr="00033231">
        <w:t>intention d</w:t>
      </w:r>
      <w:r w:rsidR="004F69D6">
        <w:t>’</w:t>
      </w:r>
      <w:r w:rsidRPr="00033231">
        <w:t>y jouer son rôle</w:t>
      </w:r>
      <w:r w:rsidR="004F69D6">
        <w:t xml:space="preserve">. </w:t>
      </w:r>
      <w:r w:rsidRPr="00033231">
        <w:t>Il n</w:t>
      </w:r>
      <w:r w:rsidR="004F69D6">
        <w:t>’</w:t>
      </w:r>
      <w:r w:rsidRPr="00033231">
        <w:t>y avait évidemment pas d</w:t>
      </w:r>
      <w:r w:rsidR="004F69D6">
        <w:t>’</w:t>
      </w:r>
      <w:r w:rsidRPr="00033231">
        <w:t>autre parti à prendre</w:t>
      </w:r>
      <w:r w:rsidR="004F69D6">
        <w:t xml:space="preserve">, </w:t>
      </w:r>
      <w:r w:rsidRPr="00033231">
        <w:t>et Donne opéra son exode</w:t>
      </w:r>
      <w:r w:rsidR="004F69D6">
        <w:t xml:space="preserve"> : </w:t>
      </w:r>
      <w:r w:rsidRPr="00033231">
        <w:t>l</w:t>
      </w:r>
      <w:r w:rsidR="004F69D6">
        <w:t>’</w:t>
      </w:r>
      <w:r w:rsidRPr="00033231">
        <w:t>héritière lui envoya une profonde révérence en fermant la porte sur lui</w:t>
      </w:r>
      <w:r w:rsidR="004F69D6">
        <w:t>.</w:t>
      </w:r>
    </w:p>
    <w:p w14:paraId="0B07F14E" w14:textId="77777777" w:rsidR="004F69D6" w:rsidRDefault="004F69D6" w:rsidP="0021796F">
      <w:r>
        <w:t>« </w:t>
      </w:r>
      <w:r w:rsidR="00000000" w:rsidRPr="00033231">
        <w:t>Comment ce prêtre pompeux ose-t-il traiter ainsi ses p</w:t>
      </w:r>
      <w:r w:rsidR="00000000" w:rsidRPr="00033231">
        <w:t>a</w:t>
      </w:r>
      <w:r w:rsidR="00000000" w:rsidRPr="00033231">
        <w:t>roissiens</w:t>
      </w:r>
      <w:r>
        <w:t xml:space="preserve"> ? </w:t>
      </w:r>
      <w:r w:rsidR="00000000" w:rsidRPr="00033231">
        <w:t>Comment cet infatué cockney ose-t-il mépriser le Yorkshire</w:t>
      </w:r>
      <w:r>
        <w:t> »</w:t>
      </w:r>
      <w:r w:rsidR="00000000" w:rsidRPr="00033231">
        <w:t xml:space="preserve"> fut la seule observation de Shirley en revenant prendre sa place à table</w:t>
      </w:r>
      <w:r>
        <w:t>.</w:t>
      </w:r>
    </w:p>
    <w:p w14:paraId="685BBC4A" w14:textId="77777777" w:rsidR="004F69D6" w:rsidRDefault="00000000" w:rsidP="0021796F">
      <w:r w:rsidRPr="00033231">
        <w:t>Bientôt la réunion se sépara</w:t>
      </w:r>
      <w:r w:rsidR="004F69D6">
        <w:t xml:space="preserve">. </w:t>
      </w:r>
      <w:r w:rsidRPr="00033231">
        <w:t>Le front assombri</w:t>
      </w:r>
      <w:r w:rsidR="004F69D6">
        <w:t xml:space="preserve">, </w:t>
      </w:r>
      <w:r w:rsidRPr="00033231">
        <w:t>la lèvre contractée</w:t>
      </w:r>
      <w:r w:rsidR="004F69D6">
        <w:t xml:space="preserve">, </w:t>
      </w:r>
      <w:r w:rsidRPr="00033231">
        <w:t>l</w:t>
      </w:r>
      <w:r w:rsidR="004F69D6">
        <w:t>’</w:t>
      </w:r>
      <w:r w:rsidRPr="00033231">
        <w:t>œil en feu</w:t>
      </w:r>
      <w:r w:rsidR="004F69D6">
        <w:t xml:space="preserve">, </w:t>
      </w:r>
      <w:r w:rsidRPr="00033231">
        <w:t>Shirley ne paraissait nullement disposée à prendre sa part de joyeux amusements</w:t>
      </w:r>
      <w:r w:rsidR="004F69D6">
        <w:t>.</w:t>
      </w:r>
    </w:p>
    <w:p w14:paraId="1407A089" w14:textId="1D06BFB3" w:rsidR="004F69D6" w:rsidRDefault="00000000" w:rsidP="004F69D6">
      <w:pPr>
        <w:pStyle w:val="Titre2"/>
        <w:rPr>
          <w:szCs w:val="44"/>
        </w:rPr>
      </w:pPr>
      <w:bookmarkStart w:id="15" w:name="_Toc199956096"/>
      <w:r w:rsidRPr="00AF30F4">
        <w:rPr>
          <w:szCs w:val="44"/>
        </w:rPr>
        <w:lastRenderedPageBreak/>
        <w:t>CHAPITRE XV</w:t>
      </w:r>
      <w:r w:rsidR="004F69D6">
        <w:rPr>
          <w:szCs w:val="44"/>
        </w:rPr>
        <w:t>.</w:t>
      </w:r>
      <w:r w:rsidR="004F69D6">
        <w:rPr>
          <w:szCs w:val="44"/>
        </w:rPr>
        <w:br/>
      </w:r>
      <w:r w:rsidRPr="00AF30F4">
        <w:rPr>
          <w:szCs w:val="44"/>
        </w:rPr>
        <w:br/>
        <w:t>La Pentecôte</w:t>
      </w:r>
      <w:r w:rsidR="004F69D6">
        <w:rPr>
          <w:szCs w:val="44"/>
        </w:rPr>
        <w:t>.</w:t>
      </w:r>
      <w:bookmarkEnd w:id="15"/>
    </w:p>
    <w:p w14:paraId="2303EF29" w14:textId="77777777" w:rsidR="004F69D6" w:rsidRDefault="00000000" w:rsidP="0021796F">
      <w:r w:rsidRPr="00033231">
        <w:t>Le fonds prospéra</w:t>
      </w:r>
      <w:r w:rsidR="004F69D6">
        <w:t xml:space="preserve">. </w:t>
      </w:r>
      <w:r w:rsidRPr="00033231">
        <w:t>L</w:t>
      </w:r>
      <w:r w:rsidR="004F69D6">
        <w:t>’</w:t>
      </w:r>
      <w:r w:rsidRPr="00033231">
        <w:t>exemple de Shirley</w:t>
      </w:r>
      <w:r w:rsidR="004F69D6">
        <w:t xml:space="preserve">, </w:t>
      </w:r>
      <w:r w:rsidRPr="00033231">
        <w:t>les vigoureux e</w:t>
      </w:r>
      <w:r w:rsidRPr="00033231">
        <w:t>f</w:t>
      </w:r>
      <w:r w:rsidRPr="00033231">
        <w:t>forts des trois recteurs et l</w:t>
      </w:r>
      <w:r w:rsidR="004F69D6">
        <w:t>’</w:t>
      </w:r>
      <w:r w:rsidRPr="00033231">
        <w:t>aide efficace</w:t>
      </w:r>
      <w:r w:rsidR="004F69D6">
        <w:t xml:space="preserve">, </w:t>
      </w:r>
      <w:r w:rsidRPr="00033231">
        <w:t>quoique peu remuante</w:t>
      </w:r>
      <w:r w:rsidR="004F69D6">
        <w:t xml:space="preserve">, </w:t>
      </w:r>
      <w:r w:rsidRPr="00033231">
        <w:t>de leurs lieutenants à lunettes</w:t>
      </w:r>
      <w:r w:rsidR="004F69D6">
        <w:t xml:space="preserve">, </w:t>
      </w:r>
      <w:r w:rsidRPr="00033231">
        <w:t xml:space="preserve">Marie-Anne </w:t>
      </w:r>
      <w:proofErr w:type="spellStart"/>
      <w:r w:rsidRPr="00033231">
        <w:t>Ainley</w:t>
      </w:r>
      <w:proofErr w:type="spellEnd"/>
      <w:r w:rsidRPr="00033231">
        <w:t xml:space="preserve"> et Marguerite Hall</w:t>
      </w:r>
      <w:r w:rsidR="004F69D6">
        <w:t xml:space="preserve">, </w:t>
      </w:r>
      <w:r w:rsidRPr="00033231">
        <w:t>produisirent une somme importante qui</w:t>
      </w:r>
      <w:r w:rsidR="004F69D6">
        <w:t xml:space="preserve">, </w:t>
      </w:r>
      <w:r w:rsidRPr="00033231">
        <w:t>judicieusement employée</w:t>
      </w:r>
      <w:r w:rsidR="004F69D6">
        <w:t xml:space="preserve">, </w:t>
      </w:r>
      <w:r w:rsidRPr="00033231">
        <w:t>servit à alléger grandement la détresse des pauvres sans travail</w:t>
      </w:r>
      <w:r w:rsidR="004F69D6">
        <w:t xml:space="preserve">. </w:t>
      </w:r>
      <w:r w:rsidRPr="00033231">
        <w:t>Le voisinage semblait devenir plus calme</w:t>
      </w:r>
      <w:r w:rsidR="004F69D6">
        <w:t xml:space="preserve"> : </w:t>
      </w:r>
      <w:r w:rsidRPr="00033231">
        <w:t>depuis quinze jours</w:t>
      </w:r>
      <w:r w:rsidR="004F69D6">
        <w:t xml:space="preserve">, </w:t>
      </w:r>
      <w:r w:rsidRPr="00033231">
        <w:t>on n</w:t>
      </w:r>
      <w:r w:rsidR="004F69D6">
        <w:t>’</w:t>
      </w:r>
      <w:r w:rsidRPr="00033231">
        <w:t>avait pas détruit de drap</w:t>
      </w:r>
      <w:r w:rsidR="004F69D6">
        <w:t xml:space="preserve"> ; </w:t>
      </w:r>
      <w:r w:rsidRPr="00033231">
        <w:t>aucun attentat contre les fabriques ou contre les demeures des drapiers n</w:t>
      </w:r>
      <w:r w:rsidR="004F69D6">
        <w:t>’</w:t>
      </w:r>
      <w:r w:rsidRPr="00033231">
        <w:t>avait été commis dans les trois paroisses</w:t>
      </w:r>
      <w:r w:rsidR="004F69D6">
        <w:t xml:space="preserve">. </w:t>
      </w:r>
      <w:r w:rsidRPr="00033231">
        <w:t>Shirley espérait presque avoir échappé au danger qu</w:t>
      </w:r>
      <w:r w:rsidR="004F69D6">
        <w:t>’</w:t>
      </w:r>
      <w:r w:rsidRPr="00033231">
        <w:t>elle avait eu l</w:t>
      </w:r>
      <w:r w:rsidR="004F69D6">
        <w:t>’</w:t>
      </w:r>
      <w:r w:rsidRPr="00033231">
        <w:t>intention de conjurer</w:t>
      </w:r>
      <w:r w:rsidR="004F69D6">
        <w:t xml:space="preserve">, </w:t>
      </w:r>
      <w:r w:rsidRPr="00033231">
        <w:t>et que l</w:t>
      </w:r>
      <w:r w:rsidR="004F69D6">
        <w:t>’</w:t>
      </w:r>
      <w:r w:rsidRPr="00033231">
        <w:t>orage n</w:t>
      </w:r>
      <w:r w:rsidR="004F69D6">
        <w:t>’</w:t>
      </w:r>
      <w:r w:rsidRPr="00033231">
        <w:t>éclaterait pas</w:t>
      </w:r>
      <w:r w:rsidR="004F69D6">
        <w:t xml:space="preserve"> : </w:t>
      </w:r>
      <w:r w:rsidRPr="00033231">
        <w:t>avec l</w:t>
      </w:r>
      <w:r w:rsidR="004F69D6">
        <w:t>’</w:t>
      </w:r>
      <w:r w:rsidRPr="00033231">
        <w:t>approche de l</w:t>
      </w:r>
      <w:r w:rsidR="004F69D6">
        <w:t>’</w:t>
      </w:r>
      <w:r w:rsidRPr="00033231">
        <w:t>été</w:t>
      </w:r>
      <w:r w:rsidR="004F69D6">
        <w:t xml:space="preserve">, </w:t>
      </w:r>
      <w:r w:rsidRPr="00033231">
        <w:t>elle était certaine que le commerce s</w:t>
      </w:r>
      <w:r w:rsidR="004F69D6">
        <w:t>’</w:t>
      </w:r>
      <w:r w:rsidRPr="00033231">
        <w:t>améliorerait</w:t>
      </w:r>
      <w:r w:rsidR="004F69D6">
        <w:t xml:space="preserve">, </w:t>
      </w:r>
      <w:r w:rsidRPr="00033231">
        <w:t>ainsi que cela avait toujours lieu</w:t>
      </w:r>
      <w:r w:rsidR="004F69D6">
        <w:t xml:space="preserve">. </w:t>
      </w:r>
      <w:r w:rsidRPr="00033231">
        <w:t>D</w:t>
      </w:r>
      <w:r w:rsidR="004F69D6">
        <w:t>’</w:t>
      </w:r>
      <w:r w:rsidRPr="00033231">
        <w:t>ailleurs</w:t>
      </w:r>
      <w:r w:rsidR="004F69D6">
        <w:t xml:space="preserve">, </w:t>
      </w:r>
      <w:r w:rsidRPr="00033231">
        <w:t>la guerre fatale ne pouvait toujours d</w:t>
      </w:r>
      <w:r w:rsidRPr="00033231">
        <w:t>u</w:t>
      </w:r>
      <w:r w:rsidRPr="00033231">
        <w:t>rer</w:t>
      </w:r>
      <w:r w:rsidR="004F69D6">
        <w:t xml:space="preserve"> ; </w:t>
      </w:r>
      <w:r w:rsidRPr="00033231">
        <w:t>la paix se ferait un jour</w:t>
      </w:r>
      <w:r w:rsidR="004F69D6">
        <w:t xml:space="preserve">, </w:t>
      </w:r>
      <w:r w:rsidRPr="00033231">
        <w:t>et avec la paix</w:t>
      </w:r>
      <w:r w:rsidR="004F69D6">
        <w:t xml:space="preserve">, </w:t>
      </w:r>
      <w:r w:rsidRPr="00033231">
        <w:t>quelle impulsion s</w:t>
      </w:r>
      <w:r w:rsidRPr="00033231">
        <w:t>e</w:t>
      </w:r>
      <w:r w:rsidRPr="00033231">
        <w:t>rait donnée au commerce</w:t>
      </w:r>
      <w:r w:rsidR="004F69D6">
        <w:t> !</w:t>
      </w:r>
    </w:p>
    <w:p w14:paraId="75EE91C3" w14:textId="77777777" w:rsidR="004F69D6" w:rsidRDefault="00000000" w:rsidP="0021796F">
      <w:r w:rsidRPr="00033231">
        <w:t>Tel était le texte des observations qu</w:t>
      </w:r>
      <w:r w:rsidR="004F69D6">
        <w:t>’</w:t>
      </w:r>
      <w:r w:rsidRPr="00033231">
        <w:t>elle adressait à son t</w:t>
      </w:r>
      <w:r w:rsidRPr="00033231">
        <w:t>e</w:t>
      </w:r>
      <w:r w:rsidRPr="00033231">
        <w:t>nancier Gérard Moore</w:t>
      </w:r>
      <w:r w:rsidR="004F69D6">
        <w:t xml:space="preserve">, </w:t>
      </w:r>
      <w:r w:rsidRPr="00033231">
        <w:t>toutes les fois qu</w:t>
      </w:r>
      <w:r w:rsidR="004F69D6">
        <w:t>’</w:t>
      </w:r>
      <w:r w:rsidRPr="00033231">
        <w:t>elle le rencontrait en un lieu où la conversation était possible</w:t>
      </w:r>
      <w:r w:rsidR="004F69D6">
        <w:t xml:space="preserve"> ; </w:t>
      </w:r>
      <w:r w:rsidRPr="00033231">
        <w:t>observations qu</w:t>
      </w:r>
      <w:r w:rsidR="004F69D6">
        <w:t>’</w:t>
      </w:r>
      <w:r w:rsidRPr="00033231">
        <w:t>il écoutait fort tranquillement</w:t>
      </w:r>
      <w:r w:rsidR="004F69D6">
        <w:t xml:space="preserve">, </w:t>
      </w:r>
      <w:r w:rsidRPr="00033231">
        <w:t>trop tranquillement pour qu</w:t>
      </w:r>
      <w:r w:rsidR="004F69D6">
        <w:t>’</w:t>
      </w:r>
      <w:r w:rsidRPr="00033231">
        <w:t>elle en fût satisfaite</w:t>
      </w:r>
      <w:r w:rsidR="004F69D6">
        <w:t xml:space="preserve">. </w:t>
      </w:r>
      <w:r w:rsidRPr="00033231">
        <w:t>Par son regard impatient elle s</w:t>
      </w:r>
      <w:r w:rsidR="004F69D6">
        <w:t>’</w:t>
      </w:r>
      <w:r w:rsidRPr="00033231">
        <w:t>efforçait alors de t</w:t>
      </w:r>
      <w:r w:rsidRPr="00033231">
        <w:t>i</w:t>
      </w:r>
      <w:r w:rsidRPr="00033231">
        <w:t>rer autre chose de lui</w:t>
      </w:r>
      <w:r w:rsidR="004F69D6">
        <w:t xml:space="preserve">, </w:t>
      </w:r>
      <w:r w:rsidRPr="00033231">
        <w:t>quelque explication</w:t>
      </w:r>
      <w:r w:rsidR="004F69D6">
        <w:t xml:space="preserve">, </w:t>
      </w:r>
      <w:r w:rsidRPr="00033231">
        <w:t>ou au moins quelque remarque additionnelle</w:t>
      </w:r>
      <w:r w:rsidR="004F69D6">
        <w:t xml:space="preserve">. </w:t>
      </w:r>
      <w:r w:rsidRPr="00033231">
        <w:t>Souriant à sa façon</w:t>
      </w:r>
      <w:r w:rsidR="004F69D6">
        <w:t xml:space="preserve">, </w:t>
      </w:r>
      <w:r w:rsidRPr="00033231">
        <w:t>avec cette expre</w:t>
      </w:r>
      <w:r w:rsidRPr="00033231">
        <w:t>s</w:t>
      </w:r>
      <w:r w:rsidRPr="00033231">
        <w:t>sion qui donnait à sa bouche un si remarquable type de do</w:t>
      </w:r>
      <w:r w:rsidRPr="00033231">
        <w:t>u</w:t>
      </w:r>
      <w:r w:rsidRPr="00033231">
        <w:t>ceur</w:t>
      </w:r>
      <w:r w:rsidR="004F69D6">
        <w:t xml:space="preserve">, </w:t>
      </w:r>
      <w:r w:rsidRPr="00033231">
        <w:t>pendant que son front demeurait grave</w:t>
      </w:r>
      <w:r w:rsidR="004F69D6">
        <w:t xml:space="preserve">, </w:t>
      </w:r>
      <w:r w:rsidRPr="00033231">
        <w:t>il répondait que lui-même croyait à la fin de la guerre</w:t>
      </w:r>
      <w:r w:rsidR="004F69D6">
        <w:t xml:space="preserve"> ; </w:t>
      </w:r>
      <w:r w:rsidRPr="00033231">
        <w:t xml:space="preserve">que </w:t>
      </w:r>
      <w:r w:rsidRPr="00033231">
        <w:lastRenderedPageBreak/>
        <w:t>c</w:t>
      </w:r>
      <w:r w:rsidR="004F69D6">
        <w:t>’</w:t>
      </w:r>
      <w:r w:rsidRPr="00033231">
        <w:t>était sur ce fond qu</w:t>
      </w:r>
      <w:r w:rsidR="004F69D6">
        <w:t>’</w:t>
      </w:r>
      <w:r w:rsidRPr="00033231">
        <w:t>il avait jeté l</w:t>
      </w:r>
      <w:r w:rsidR="004F69D6">
        <w:t>’</w:t>
      </w:r>
      <w:r w:rsidRPr="00033231">
        <w:t>ancre de ses espérances et basé ses spéculations</w:t>
      </w:r>
      <w:r w:rsidR="004F69D6">
        <w:t>.</w:t>
      </w:r>
    </w:p>
    <w:p w14:paraId="27743785" w14:textId="77777777" w:rsidR="004F69D6" w:rsidRDefault="004F69D6" w:rsidP="0021796F">
      <w:r>
        <w:t>« </w:t>
      </w:r>
      <w:r w:rsidR="00000000" w:rsidRPr="00033231">
        <w:t>Car vous savez</w:t>
      </w:r>
      <w:r>
        <w:t xml:space="preserve">, </w:t>
      </w:r>
      <w:r w:rsidR="00000000" w:rsidRPr="00033231">
        <w:t>continuait-il</w:t>
      </w:r>
      <w:r>
        <w:t xml:space="preserve">, </w:t>
      </w:r>
      <w:r w:rsidR="00000000" w:rsidRPr="00033231">
        <w:t xml:space="preserve">que la fabrique de </w:t>
      </w:r>
      <w:proofErr w:type="spellStart"/>
      <w:r w:rsidR="00000000" w:rsidRPr="00033231">
        <w:t>Hollow</w:t>
      </w:r>
      <w:proofErr w:type="spellEnd"/>
      <w:r w:rsidR="00000000" w:rsidRPr="00033231">
        <w:t xml:space="preserve"> fonctionne en ce moment entièrement en vue de l</w:t>
      </w:r>
      <w:r>
        <w:t>’</w:t>
      </w:r>
      <w:r w:rsidR="00000000" w:rsidRPr="00033231">
        <w:t>avenir</w:t>
      </w:r>
      <w:r>
        <w:t xml:space="preserve"> : </w:t>
      </w:r>
      <w:r w:rsidR="00000000" w:rsidRPr="00033231">
        <w:t>je ne vends rien</w:t>
      </w:r>
      <w:r>
        <w:t xml:space="preserve"> ; </w:t>
      </w:r>
      <w:r w:rsidR="00000000" w:rsidRPr="00033231">
        <w:t>il n</w:t>
      </w:r>
      <w:r>
        <w:t>’</w:t>
      </w:r>
      <w:r w:rsidR="00000000" w:rsidRPr="00033231">
        <w:t>est pas de marché pour mes produits</w:t>
      </w:r>
      <w:r>
        <w:t xml:space="preserve">. </w:t>
      </w:r>
      <w:r w:rsidR="00000000" w:rsidRPr="00033231">
        <w:t>Je me tiens prêt à profiter de la première issue qui s</w:t>
      </w:r>
      <w:r>
        <w:t>’</w:t>
      </w:r>
      <w:r w:rsidR="00000000" w:rsidRPr="00033231">
        <w:t>offrira</w:t>
      </w:r>
      <w:r>
        <w:t xml:space="preserve">. </w:t>
      </w:r>
      <w:r w:rsidR="00000000" w:rsidRPr="00033231">
        <w:t>Il n</w:t>
      </w:r>
      <w:r>
        <w:t>’</w:t>
      </w:r>
      <w:r w:rsidR="00000000" w:rsidRPr="00033231">
        <w:t>y a que trois mois</w:t>
      </w:r>
      <w:r>
        <w:t xml:space="preserve">, </w:t>
      </w:r>
      <w:r w:rsidR="00000000" w:rsidRPr="00033231">
        <w:t>cela m</w:t>
      </w:r>
      <w:r>
        <w:t>’</w:t>
      </w:r>
      <w:r w:rsidR="00000000" w:rsidRPr="00033231">
        <w:t>était impossible</w:t>
      </w:r>
      <w:r>
        <w:t xml:space="preserve">. </w:t>
      </w:r>
      <w:r w:rsidR="00000000" w:rsidRPr="00033231">
        <w:t>J</w:t>
      </w:r>
      <w:r>
        <w:t>’</w:t>
      </w:r>
      <w:r w:rsidR="00000000" w:rsidRPr="00033231">
        <w:t>avais épuisé mon crédit et mon capital</w:t>
      </w:r>
      <w:r>
        <w:t xml:space="preserve">. </w:t>
      </w:r>
      <w:r w:rsidR="00000000" w:rsidRPr="00033231">
        <w:t>Vous savez bien qui est venu à mon secours</w:t>
      </w:r>
      <w:r>
        <w:t xml:space="preserve">, </w:t>
      </w:r>
      <w:r w:rsidR="00000000" w:rsidRPr="00033231">
        <w:t>de quelle main j</w:t>
      </w:r>
      <w:r>
        <w:t>’</w:t>
      </w:r>
      <w:r w:rsidR="00000000" w:rsidRPr="00033231">
        <w:t>ai reçu le prêt qui m</w:t>
      </w:r>
      <w:r>
        <w:t>’</w:t>
      </w:r>
      <w:r w:rsidR="00000000" w:rsidRPr="00033231">
        <w:t>a sauvé</w:t>
      </w:r>
      <w:r>
        <w:t xml:space="preserve">. </w:t>
      </w:r>
      <w:r w:rsidR="00000000" w:rsidRPr="00033231">
        <w:t>C</w:t>
      </w:r>
      <w:r>
        <w:t>’</w:t>
      </w:r>
      <w:r w:rsidR="00000000" w:rsidRPr="00033231">
        <w:t>est ce prêt qui m</w:t>
      </w:r>
      <w:r>
        <w:t>’</w:t>
      </w:r>
      <w:r w:rsidR="00000000" w:rsidRPr="00033231">
        <w:t>a mis à même de continuer le jeu hardi que je craignais de ne plus pouvoir jouer</w:t>
      </w:r>
      <w:r>
        <w:t xml:space="preserve">. </w:t>
      </w:r>
      <w:r w:rsidR="00000000" w:rsidRPr="00033231">
        <w:t>Une ruine totale</w:t>
      </w:r>
      <w:r>
        <w:t xml:space="preserve">, </w:t>
      </w:r>
      <w:r w:rsidR="00000000" w:rsidRPr="00033231">
        <w:t>je le sais</w:t>
      </w:r>
      <w:r>
        <w:t xml:space="preserve">, </w:t>
      </w:r>
      <w:r w:rsidR="00000000" w:rsidRPr="00033231">
        <w:t>suivrait la perte</w:t>
      </w:r>
      <w:r>
        <w:t xml:space="preserve">, </w:t>
      </w:r>
      <w:r w:rsidR="00000000" w:rsidRPr="00033231">
        <w:t>et le gain est douteux</w:t>
      </w:r>
      <w:r>
        <w:t xml:space="preserve"> ; </w:t>
      </w:r>
      <w:r w:rsidR="00000000" w:rsidRPr="00033231">
        <w:t>mais je suis rempli de confiance</w:t>
      </w:r>
      <w:r>
        <w:t xml:space="preserve"> : </w:t>
      </w:r>
      <w:r w:rsidR="00000000" w:rsidRPr="00033231">
        <w:t>aussi lon</w:t>
      </w:r>
      <w:r w:rsidR="00000000" w:rsidRPr="00033231">
        <w:t>g</w:t>
      </w:r>
      <w:r w:rsidR="00000000" w:rsidRPr="00033231">
        <w:t>temps que je peux être actif</w:t>
      </w:r>
      <w:r>
        <w:t xml:space="preserve">, </w:t>
      </w:r>
      <w:r w:rsidR="00000000" w:rsidRPr="00033231">
        <w:t>que je peux lutter</w:t>
      </w:r>
      <w:r>
        <w:t xml:space="preserve">, </w:t>
      </w:r>
      <w:r w:rsidR="00000000" w:rsidRPr="00033231">
        <w:t>aussi longtemps enfin que mes mains ne sont pas liées</w:t>
      </w:r>
      <w:r>
        <w:t xml:space="preserve">, </w:t>
      </w:r>
      <w:r w:rsidR="00000000" w:rsidRPr="00033231">
        <w:t>il m</w:t>
      </w:r>
      <w:r>
        <w:t>’</w:t>
      </w:r>
      <w:r w:rsidR="00000000" w:rsidRPr="00033231">
        <w:t>est impossible de me laisser abattre</w:t>
      </w:r>
      <w:r>
        <w:t xml:space="preserve">. </w:t>
      </w:r>
      <w:r w:rsidR="00000000" w:rsidRPr="00033231">
        <w:t>Une année</w:t>
      </w:r>
      <w:r>
        <w:t xml:space="preserve">, </w:t>
      </w:r>
      <w:r w:rsidR="00000000" w:rsidRPr="00033231">
        <w:t>non</w:t>
      </w:r>
      <w:r>
        <w:t xml:space="preserve">, </w:t>
      </w:r>
      <w:r w:rsidR="00000000" w:rsidRPr="00033231">
        <w:t>six mois seulement du règne de l</w:t>
      </w:r>
      <w:r>
        <w:t>’</w:t>
      </w:r>
      <w:r w:rsidR="00000000" w:rsidRPr="00033231">
        <w:t>olivier</w:t>
      </w:r>
      <w:r>
        <w:t xml:space="preserve">, </w:t>
      </w:r>
      <w:r w:rsidR="00000000" w:rsidRPr="00033231">
        <w:t>et je suis sauvé</w:t>
      </w:r>
      <w:r>
        <w:t xml:space="preserve"> : </w:t>
      </w:r>
      <w:r w:rsidR="00000000" w:rsidRPr="00033231">
        <w:t>car</w:t>
      </w:r>
      <w:r>
        <w:t xml:space="preserve">, </w:t>
      </w:r>
      <w:r w:rsidR="00000000" w:rsidRPr="00033231">
        <w:t>ainsi que vous le dites</w:t>
      </w:r>
      <w:r>
        <w:t xml:space="preserve">, </w:t>
      </w:r>
      <w:r w:rsidR="00000000" w:rsidRPr="00033231">
        <w:t>la paix donnera une impulsion au commerce</w:t>
      </w:r>
      <w:r>
        <w:t xml:space="preserve">. </w:t>
      </w:r>
      <w:r w:rsidR="00000000" w:rsidRPr="00033231">
        <w:t>En cela vous avez raison</w:t>
      </w:r>
      <w:r>
        <w:t xml:space="preserve"> ; </w:t>
      </w:r>
      <w:r w:rsidR="00000000" w:rsidRPr="00033231">
        <w:t>mais pour ce qui concerne le rétablissement de la tranquillité dans le voisinage</w:t>
      </w:r>
      <w:r>
        <w:t xml:space="preserve">, </w:t>
      </w:r>
      <w:r w:rsidR="00000000" w:rsidRPr="00033231">
        <w:t>et l</w:t>
      </w:r>
      <w:r>
        <w:t>’</w:t>
      </w:r>
      <w:r w:rsidR="00000000" w:rsidRPr="00033231">
        <w:t>effet permanent de votre fonds de bienfa</w:t>
      </w:r>
      <w:r w:rsidR="00000000" w:rsidRPr="00033231">
        <w:t>i</w:t>
      </w:r>
      <w:r w:rsidR="00000000" w:rsidRPr="00033231">
        <w:t>sance</w:t>
      </w:r>
      <w:r>
        <w:t xml:space="preserve">, </w:t>
      </w:r>
      <w:r w:rsidR="00000000" w:rsidRPr="00033231">
        <w:t>je doute</w:t>
      </w:r>
      <w:r>
        <w:t xml:space="preserve">. </w:t>
      </w:r>
      <w:r w:rsidR="00000000" w:rsidRPr="00033231">
        <w:t>L</w:t>
      </w:r>
      <w:r>
        <w:t>’</w:t>
      </w:r>
      <w:r w:rsidR="00000000" w:rsidRPr="00033231">
        <w:t>aumône</w:t>
      </w:r>
      <w:r>
        <w:t xml:space="preserve">, </w:t>
      </w:r>
      <w:r w:rsidR="00000000" w:rsidRPr="00033231">
        <w:t>jusqu</w:t>
      </w:r>
      <w:r>
        <w:t>’</w:t>
      </w:r>
      <w:r w:rsidR="00000000" w:rsidRPr="00033231">
        <w:t>ici</w:t>
      </w:r>
      <w:r>
        <w:t xml:space="preserve">, </w:t>
      </w:r>
      <w:r w:rsidR="00000000" w:rsidRPr="00033231">
        <w:t>n</w:t>
      </w:r>
      <w:r>
        <w:t>’</w:t>
      </w:r>
      <w:r w:rsidR="00000000" w:rsidRPr="00033231">
        <w:t>a jamais tranquillisé les classes ouvrières</w:t>
      </w:r>
      <w:r>
        <w:t xml:space="preserve">, </w:t>
      </w:r>
      <w:r w:rsidR="00000000" w:rsidRPr="00033231">
        <w:t>elle ne leur a jamais inspiré de reconnai</w:t>
      </w:r>
      <w:r w:rsidR="00000000" w:rsidRPr="00033231">
        <w:t>s</w:t>
      </w:r>
      <w:r w:rsidR="00000000" w:rsidRPr="00033231">
        <w:t>sa</w:t>
      </w:r>
      <w:r w:rsidR="00000000" w:rsidRPr="00033231">
        <w:t>n</w:t>
      </w:r>
      <w:r w:rsidR="00000000" w:rsidRPr="00033231">
        <w:t>ce</w:t>
      </w:r>
      <w:r>
        <w:t xml:space="preserve"> ; </w:t>
      </w:r>
      <w:r w:rsidR="00000000" w:rsidRPr="00033231">
        <w:t>la nature humaine est ainsi faite</w:t>
      </w:r>
      <w:r>
        <w:t xml:space="preserve">, </w:t>
      </w:r>
      <w:r w:rsidR="00000000" w:rsidRPr="00033231">
        <w:t>et on ne peut la cha</w:t>
      </w:r>
      <w:r w:rsidR="00000000" w:rsidRPr="00033231">
        <w:t>n</w:t>
      </w:r>
      <w:r w:rsidR="00000000" w:rsidRPr="00033231">
        <w:t>ger</w:t>
      </w:r>
      <w:r>
        <w:t xml:space="preserve">. </w:t>
      </w:r>
      <w:r w:rsidR="00000000" w:rsidRPr="00033231">
        <w:t>Si les choses étaient ordonnées comme elles devraient l</w:t>
      </w:r>
      <w:r>
        <w:t>’</w:t>
      </w:r>
      <w:r w:rsidR="00000000" w:rsidRPr="00033231">
        <w:t>être</w:t>
      </w:r>
      <w:r>
        <w:t xml:space="preserve">, </w:t>
      </w:r>
      <w:r w:rsidR="00000000" w:rsidRPr="00033231">
        <w:t>je suppose</w:t>
      </w:r>
      <w:r>
        <w:t xml:space="preserve">, </w:t>
      </w:r>
      <w:r w:rsidR="00000000" w:rsidRPr="00033231">
        <w:t>ces classes ne seraient pas dans la position d</w:t>
      </w:r>
      <w:r>
        <w:t>’</w:t>
      </w:r>
      <w:r w:rsidR="00000000" w:rsidRPr="00033231">
        <w:t>avoir b</w:t>
      </w:r>
      <w:r w:rsidR="00000000" w:rsidRPr="00033231">
        <w:t>e</w:t>
      </w:r>
      <w:r w:rsidR="00000000" w:rsidRPr="00033231">
        <w:t>soin de ce secours humiliant</w:t>
      </w:r>
      <w:r>
        <w:t xml:space="preserve">, </w:t>
      </w:r>
      <w:r w:rsidR="00000000" w:rsidRPr="00033231">
        <w:t>et elles sentent cela</w:t>
      </w:r>
      <w:r>
        <w:t xml:space="preserve"> : </w:t>
      </w:r>
      <w:r w:rsidR="00000000" w:rsidRPr="00033231">
        <w:t>nous le sent</w:t>
      </w:r>
      <w:r w:rsidR="00000000" w:rsidRPr="00033231">
        <w:t>i</w:t>
      </w:r>
      <w:r w:rsidR="00000000" w:rsidRPr="00033231">
        <w:t>rions si nous étions dans la même position</w:t>
      </w:r>
      <w:r>
        <w:t xml:space="preserve">. </w:t>
      </w:r>
      <w:r w:rsidR="00000000" w:rsidRPr="00033231">
        <w:t>D</w:t>
      </w:r>
      <w:r>
        <w:t>’</w:t>
      </w:r>
      <w:r w:rsidR="00000000" w:rsidRPr="00033231">
        <w:t>ailleurs</w:t>
      </w:r>
      <w:r>
        <w:t xml:space="preserve">, </w:t>
      </w:r>
      <w:r w:rsidR="00000000" w:rsidRPr="00033231">
        <w:t>pour qui auraient-elles de la reconnaissance</w:t>
      </w:r>
      <w:r>
        <w:t xml:space="preserve"> ? </w:t>
      </w:r>
      <w:r w:rsidR="00000000" w:rsidRPr="00033231">
        <w:t>Pour vous</w:t>
      </w:r>
      <w:r>
        <w:t xml:space="preserve">, </w:t>
      </w:r>
      <w:r w:rsidR="00000000" w:rsidRPr="00033231">
        <w:t>pour le clergé peut-être</w:t>
      </w:r>
      <w:r>
        <w:t xml:space="preserve">, </w:t>
      </w:r>
      <w:r w:rsidR="00000000" w:rsidRPr="00033231">
        <w:t>mais non pour nous propriétaires de fabriques</w:t>
      </w:r>
      <w:r>
        <w:t xml:space="preserve">. </w:t>
      </w:r>
      <w:r w:rsidR="00000000" w:rsidRPr="00033231">
        <w:t>Elles nous détestent plus que jamais</w:t>
      </w:r>
      <w:r>
        <w:t xml:space="preserve">. </w:t>
      </w:r>
      <w:r w:rsidR="00000000" w:rsidRPr="00033231">
        <w:t>La désaffe</w:t>
      </w:r>
      <w:r w:rsidR="00000000" w:rsidRPr="00033231">
        <w:t>c</w:t>
      </w:r>
      <w:r w:rsidR="00000000" w:rsidRPr="00033231">
        <w:t xml:space="preserve">tion </w:t>
      </w:r>
      <w:proofErr w:type="gramStart"/>
      <w:r w:rsidR="00000000" w:rsidRPr="00033231">
        <w:t>fait partout des progrès</w:t>
      </w:r>
      <w:proofErr w:type="gramEnd"/>
      <w:r>
        <w:t xml:space="preserve">. </w:t>
      </w:r>
      <w:r w:rsidR="00000000" w:rsidRPr="00033231">
        <w:t>Nottingham est un de leurs qua</w:t>
      </w:r>
      <w:r w:rsidR="00000000" w:rsidRPr="00033231">
        <w:t>r</w:t>
      </w:r>
      <w:r w:rsidR="00000000" w:rsidRPr="00033231">
        <w:t>tiers généraux</w:t>
      </w:r>
      <w:r>
        <w:t xml:space="preserve">, </w:t>
      </w:r>
      <w:r w:rsidR="00000000" w:rsidRPr="00033231">
        <w:t>Ma</w:t>
      </w:r>
      <w:r w:rsidR="00000000" w:rsidRPr="00033231">
        <w:t>n</w:t>
      </w:r>
      <w:r w:rsidR="00000000" w:rsidRPr="00033231">
        <w:t>chester un autre</w:t>
      </w:r>
      <w:r>
        <w:t xml:space="preserve">, </w:t>
      </w:r>
      <w:r w:rsidR="00000000" w:rsidRPr="00033231">
        <w:t>Birmingham un troisième</w:t>
      </w:r>
      <w:r>
        <w:t xml:space="preserve">. </w:t>
      </w:r>
      <w:r w:rsidR="00000000" w:rsidRPr="00033231">
        <w:t>Les subalternes r</w:t>
      </w:r>
      <w:r w:rsidR="00000000" w:rsidRPr="00033231">
        <w:t>e</w:t>
      </w:r>
      <w:r w:rsidR="00000000" w:rsidRPr="00033231">
        <w:t>çoivent les ordres de leurs chefs</w:t>
      </w:r>
      <w:r>
        <w:t xml:space="preserve"> ; </w:t>
      </w:r>
      <w:r w:rsidR="00000000" w:rsidRPr="00033231">
        <w:t xml:space="preserve">ils sont </w:t>
      </w:r>
      <w:r w:rsidR="00000000" w:rsidRPr="00033231">
        <w:lastRenderedPageBreak/>
        <w:t>pa</w:t>
      </w:r>
      <w:r w:rsidR="00000000" w:rsidRPr="00033231">
        <w:t>r</w:t>
      </w:r>
      <w:r w:rsidR="00000000" w:rsidRPr="00033231">
        <w:t>faitement discipl</w:t>
      </w:r>
      <w:r w:rsidR="00000000" w:rsidRPr="00033231">
        <w:t>i</w:t>
      </w:r>
      <w:r w:rsidR="00000000" w:rsidRPr="00033231">
        <w:t>nés</w:t>
      </w:r>
      <w:r>
        <w:t xml:space="preserve"> ; </w:t>
      </w:r>
      <w:r w:rsidR="00000000" w:rsidRPr="00033231">
        <w:t>aucun coup n</w:t>
      </w:r>
      <w:r>
        <w:t>’</w:t>
      </w:r>
      <w:r w:rsidR="00000000" w:rsidRPr="00033231">
        <w:t>est frappé sans mûre dél</w:t>
      </w:r>
      <w:r w:rsidR="00000000" w:rsidRPr="00033231">
        <w:t>i</w:t>
      </w:r>
      <w:r w:rsidR="00000000" w:rsidRPr="00033231">
        <w:t>bération</w:t>
      </w:r>
      <w:r>
        <w:t xml:space="preserve">. </w:t>
      </w:r>
      <w:r w:rsidR="00000000" w:rsidRPr="00033231">
        <w:t>Dans les jours de grande chaleur</w:t>
      </w:r>
      <w:r>
        <w:t xml:space="preserve">, </w:t>
      </w:r>
      <w:r w:rsidR="00000000" w:rsidRPr="00033231">
        <w:t>vous avez pu voir le ciel menacer de l</w:t>
      </w:r>
      <w:r>
        <w:t>’</w:t>
      </w:r>
      <w:r w:rsidR="00000000" w:rsidRPr="00033231">
        <w:t>orage jour par jour</w:t>
      </w:r>
      <w:r>
        <w:t xml:space="preserve">, </w:t>
      </w:r>
      <w:r w:rsidR="00000000" w:rsidRPr="00033231">
        <w:t>et cependant les nuages se dissipaient le soir et le soleil se couchait dans le calme</w:t>
      </w:r>
      <w:r>
        <w:t xml:space="preserve"> ; </w:t>
      </w:r>
      <w:r w:rsidR="00000000" w:rsidRPr="00033231">
        <w:t>mais le danger n</w:t>
      </w:r>
      <w:r>
        <w:t>’</w:t>
      </w:r>
      <w:r w:rsidR="00000000" w:rsidRPr="00033231">
        <w:t>était pas passé</w:t>
      </w:r>
      <w:r>
        <w:t xml:space="preserve">, </w:t>
      </w:r>
      <w:r w:rsidR="00000000" w:rsidRPr="00033231">
        <w:t>il était seulement différé</w:t>
      </w:r>
      <w:r>
        <w:t xml:space="preserve"> : </w:t>
      </w:r>
      <w:r w:rsidR="00000000" w:rsidRPr="00033231">
        <w:t>l</w:t>
      </w:r>
      <w:r>
        <w:t>’</w:t>
      </w:r>
      <w:r w:rsidR="00000000" w:rsidRPr="00033231">
        <w:t>orage qui a menacé lon</w:t>
      </w:r>
      <w:r w:rsidR="00000000" w:rsidRPr="00033231">
        <w:t>g</w:t>
      </w:r>
      <w:r w:rsidR="00000000" w:rsidRPr="00033231">
        <w:t>temps éclatera sûrement à la fin</w:t>
      </w:r>
      <w:r>
        <w:t xml:space="preserve">. </w:t>
      </w:r>
      <w:r w:rsidR="00000000" w:rsidRPr="00033231">
        <w:t>Il y a de l</w:t>
      </w:r>
      <w:r>
        <w:t>’</w:t>
      </w:r>
      <w:r w:rsidR="00000000" w:rsidRPr="00033231">
        <w:t>analogie entre l</w:t>
      </w:r>
      <w:r>
        <w:t>’</w:t>
      </w:r>
      <w:r w:rsidR="00000000" w:rsidRPr="00033231">
        <w:t>atmosphère physique et l</w:t>
      </w:r>
      <w:r>
        <w:t>’</w:t>
      </w:r>
      <w:r w:rsidR="00000000" w:rsidRPr="00033231">
        <w:t>atmosphère morale</w:t>
      </w:r>
      <w:r>
        <w:t>.</w:t>
      </w:r>
    </w:p>
    <w:p w14:paraId="1FCE3203" w14:textId="77777777" w:rsidR="004F69D6" w:rsidRDefault="004F69D6" w:rsidP="0021796F">
      <w:r>
        <w:t>— </w:t>
      </w:r>
      <w:r w:rsidR="00000000" w:rsidRPr="00033231">
        <w:t>Eh bien</w:t>
      </w:r>
      <w:r>
        <w:t xml:space="preserve"> ! </w:t>
      </w:r>
      <w:r w:rsidR="00000000" w:rsidRPr="00033231">
        <w:t>monsieur Moore</w:t>
      </w:r>
      <w:r>
        <w:t xml:space="preserve"> (</w:t>
      </w:r>
      <w:r w:rsidR="00000000" w:rsidRPr="00033231">
        <w:t>c</w:t>
      </w:r>
      <w:r>
        <w:t>’</w:t>
      </w:r>
      <w:r w:rsidR="00000000" w:rsidRPr="00033231">
        <w:t>est ainsi que se terminaient toutes ces conférences</w:t>
      </w:r>
      <w:r>
        <w:t xml:space="preserve">), </w:t>
      </w:r>
      <w:r w:rsidR="00000000" w:rsidRPr="00033231">
        <w:t>veillez sur vous</w:t>
      </w:r>
      <w:r>
        <w:t xml:space="preserve">. </w:t>
      </w:r>
      <w:r w:rsidR="00000000" w:rsidRPr="00033231">
        <w:t>Si vous pensez que je vous aie jamais fait quelque bien</w:t>
      </w:r>
      <w:r>
        <w:t xml:space="preserve">, </w:t>
      </w:r>
      <w:r w:rsidR="00000000" w:rsidRPr="00033231">
        <w:t>récompensez-moi en me pr</w:t>
      </w:r>
      <w:r w:rsidR="00000000" w:rsidRPr="00033231">
        <w:t>o</w:t>
      </w:r>
      <w:r w:rsidR="00000000" w:rsidRPr="00033231">
        <w:t>mettant de veiller sur vous</w:t>
      </w:r>
      <w:r>
        <w:t>.</w:t>
      </w:r>
    </w:p>
    <w:p w14:paraId="677E9843" w14:textId="77777777" w:rsidR="004F69D6" w:rsidRDefault="004F69D6" w:rsidP="0021796F">
      <w:r>
        <w:t>— </w:t>
      </w:r>
      <w:r w:rsidR="00000000" w:rsidRPr="00033231">
        <w:t>Je vous le promets</w:t>
      </w:r>
      <w:r>
        <w:t xml:space="preserve">. </w:t>
      </w:r>
      <w:r w:rsidR="00000000" w:rsidRPr="00033231">
        <w:t>Je prendrai de moi un soin strict et vigilant</w:t>
      </w:r>
      <w:r>
        <w:t xml:space="preserve">. </w:t>
      </w:r>
      <w:r w:rsidR="00000000" w:rsidRPr="00033231">
        <w:t>Je désire vivre</w:t>
      </w:r>
      <w:r>
        <w:t xml:space="preserve">, </w:t>
      </w:r>
      <w:r w:rsidR="00000000" w:rsidRPr="00033231">
        <w:t>et non mourir</w:t>
      </w:r>
      <w:r>
        <w:t xml:space="preserve">. </w:t>
      </w:r>
      <w:r w:rsidR="00000000" w:rsidRPr="00033231">
        <w:t>L</w:t>
      </w:r>
      <w:r>
        <w:t>’</w:t>
      </w:r>
      <w:r w:rsidR="00000000" w:rsidRPr="00033231">
        <w:t>avenir se montre à moi comme un Éden</w:t>
      </w:r>
      <w:r>
        <w:t xml:space="preserve"> ; </w:t>
      </w:r>
      <w:r w:rsidR="00000000" w:rsidRPr="00033231">
        <w:t>et</w:t>
      </w:r>
      <w:r>
        <w:t xml:space="preserve">, </w:t>
      </w:r>
      <w:r w:rsidR="00000000" w:rsidRPr="00033231">
        <w:t>lorsque je plonge mes regards dans les profondeurs de mon paradis</w:t>
      </w:r>
      <w:r>
        <w:t xml:space="preserve">, </w:t>
      </w:r>
      <w:r w:rsidR="00000000" w:rsidRPr="00033231">
        <w:t>j</w:t>
      </w:r>
      <w:r>
        <w:t>’</w:t>
      </w:r>
      <w:r w:rsidR="00000000" w:rsidRPr="00033231">
        <w:t>aperçois une vision</w:t>
      </w:r>
      <w:r>
        <w:t xml:space="preserve">, </w:t>
      </w:r>
      <w:r w:rsidR="00000000" w:rsidRPr="00033231">
        <w:t>que je pr</w:t>
      </w:r>
      <w:r w:rsidR="00000000" w:rsidRPr="00033231">
        <w:t>é</w:t>
      </w:r>
      <w:r w:rsidR="00000000" w:rsidRPr="00033231">
        <w:t>f</w:t>
      </w:r>
      <w:r w:rsidR="00000000" w:rsidRPr="00033231">
        <w:t>è</w:t>
      </w:r>
      <w:r w:rsidR="00000000" w:rsidRPr="00033231">
        <w:t>re à celle des séraphins ou des chérubins</w:t>
      </w:r>
      <w:r>
        <w:t xml:space="preserve">, </w:t>
      </w:r>
      <w:r w:rsidR="00000000" w:rsidRPr="00033231">
        <w:t>glisser à travers les perspectives lointaines</w:t>
      </w:r>
      <w:r>
        <w:t>.</w:t>
      </w:r>
    </w:p>
    <w:p w14:paraId="7EB37F00" w14:textId="77777777" w:rsidR="004F69D6" w:rsidRDefault="004F69D6" w:rsidP="0021796F">
      <w:r>
        <w:t>— </w:t>
      </w:r>
      <w:r w:rsidR="00000000" w:rsidRPr="00033231">
        <w:t>Vraiment</w:t>
      </w:r>
      <w:r>
        <w:t xml:space="preserve"> ? </w:t>
      </w:r>
      <w:r w:rsidR="00000000" w:rsidRPr="00033231">
        <w:t>quelle vision</w:t>
      </w:r>
      <w:r>
        <w:t xml:space="preserve">, </w:t>
      </w:r>
      <w:r w:rsidR="00000000" w:rsidRPr="00033231">
        <w:t>je vous prie</w:t>
      </w:r>
      <w:r>
        <w:t> ?</w:t>
      </w:r>
    </w:p>
    <w:p w14:paraId="04FDD8D9" w14:textId="7EA44337" w:rsidR="00000000" w:rsidRPr="00033231" w:rsidRDefault="004F69D6" w:rsidP="0021796F">
      <w:r>
        <w:t>— </w:t>
      </w:r>
      <w:r w:rsidR="00000000" w:rsidRPr="00033231">
        <w:t>Je vois</w:t>
      </w:r>
      <w:r>
        <w:t>… »</w:t>
      </w:r>
    </w:p>
    <w:p w14:paraId="1DA1D217" w14:textId="77777777" w:rsidR="004F69D6" w:rsidRDefault="00000000" w:rsidP="0021796F">
      <w:r w:rsidRPr="00033231">
        <w:t>En ce moment la domestique entra brusquement</w:t>
      </w:r>
      <w:r w:rsidR="004F69D6">
        <w:t xml:space="preserve">, </w:t>
      </w:r>
      <w:r w:rsidRPr="00033231">
        <w:t>appo</w:t>
      </w:r>
      <w:r w:rsidRPr="00033231">
        <w:t>r</w:t>
      </w:r>
      <w:r w:rsidRPr="00033231">
        <w:t>tant le thé</w:t>
      </w:r>
      <w:r w:rsidR="004F69D6">
        <w:t>.</w:t>
      </w:r>
    </w:p>
    <w:p w14:paraId="3EF0B7F1" w14:textId="77777777" w:rsidR="004F69D6" w:rsidRDefault="00000000" w:rsidP="0021796F">
      <w:r w:rsidRPr="00033231">
        <w:t>La première partie du mois de mai</w:t>
      </w:r>
      <w:r w:rsidR="004F69D6">
        <w:t xml:space="preserve">, </w:t>
      </w:r>
      <w:r w:rsidRPr="00033231">
        <w:t>comme on l</w:t>
      </w:r>
      <w:r w:rsidR="004F69D6">
        <w:t>’</w:t>
      </w:r>
      <w:r w:rsidRPr="00033231">
        <w:t>a vu</w:t>
      </w:r>
      <w:r w:rsidR="004F69D6">
        <w:t xml:space="preserve">, </w:t>
      </w:r>
      <w:r w:rsidRPr="00033231">
        <w:t>avait été belle</w:t>
      </w:r>
      <w:r w:rsidR="004F69D6">
        <w:t xml:space="preserve"> ; </w:t>
      </w:r>
      <w:r w:rsidRPr="00033231">
        <w:t>le milieu avait été pluvieux</w:t>
      </w:r>
      <w:r w:rsidR="004F69D6">
        <w:t xml:space="preserve"> ; </w:t>
      </w:r>
      <w:r w:rsidRPr="00033231">
        <w:t>mais la dernière semaine</w:t>
      </w:r>
      <w:r w:rsidR="004F69D6">
        <w:t xml:space="preserve">, </w:t>
      </w:r>
      <w:r w:rsidRPr="00033231">
        <w:t>au changement de lune</w:t>
      </w:r>
      <w:r w:rsidR="004F69D6">
        <w:t xml:space="preserve">, </w:t>
      </w:r>
      <w:r w:rsidRPr="00033231">
        <w:t>le temps s</w:t>
      </w:r>
      <w:r w:rsidR="004F69D6">
        <w:t>’</w:t>
      </w:r>
      <w:r w:rsidRPr="00033231">
        <w:t>éclairait de nouveau</w:t>
      </w:r>
      <w:r w:rsidR="004F69D6">
        <w:t xml:space="preserve">. </w:t>
      </w:r>
      <w:r w:rsidRPr="00033231">
        <w:t>Un vent frais balaya les nuages argentés</w:t>
      </w:r>
      <w:r w:rsidR="004F69D6">
        <w:t xml:space="preserve">, </w:t>
      </w:r>
      <w:r w:rsidRPr="00033231">
        <w:t>les chassant vers l</w:t>
      </w:r>
      <w:r w:rsidR="004F69D6">
        <w:t>’</w:t>
      </w:r>
      <w:r w:rsidRPr="00033231">
        <w:t>horizon oriental où ils se dissipèrent et disparurent</w:t>
      </w:r>
      <w:r w:rsidR="004F69D6">
        <w:t xml:space="preserve">, </w:t>
      </w:r>
      <w:r w:rsidRPr="00033231">
        <w:t>laissant l</w:t>
      </w:r>
      <w:r w:rsidR="004F69D6">
        <w:t>’</w:t>
      </w:r>
      <w:r w:rsidRPr="00033231">
        <w:t>immense voûte derrière eux pure</w:t>
      </w:r>
      <w:r w:rsidR="004F69D6">
        <w:t xml:space="preserve">, </w:t>
      </w:r>
      <w:r w:rsidRPr="00033231">
        <w:t>azurée</w:t>
      </w:r>
      <w:r w:rsidR="004F69D6">
        <w:t xml:space="preserve">, </w:t>
      </w:r>
      <w:r w:rsidRPr="00033231">
        <w:t>et prête pour le règne du soleil d</w:t>
      </w:r>
      <w:r w:rsidR="004F69D6">
        <w:t>’</w:t>
      </w:r>
      <w:r w:rsidRPr="00033231">
        <w:t>été</w:t>
      </w:r>
      <w:r w:rsidR="004F69D6">
        <w:t xml:space="preserve">. </w:t>
      </w:r>
      <w:r w:rsidRPr="00033231">
        <w:t xml:space="preserve">Ce soleil se leva radieux le matin de </w:t>
      </w:r>
      <w:r w:rsidRPr="00033231">
        <w:lastRenderedPageBreak/>
        <w:t>la Pentecôte</w:t>
      </w:r>
      <w:r w:rsidR="004F69D6">
        <w:t xml:space="preserve">. </w:t>
      </w:r>
      <w:r w:rsidRPr="00033231">
        <w:t>Le ra</w:t>
      </w:r>
      <w:r w:rsidRPr="00033231">
        <w:t>s</w:t>
      </w:r>
      <w:r w:rsidRPr="00033231">
        <w:t>semblement des écoles fut signalé par un temps splendide</w:t>
      </w:r>
      <w:r w:rsidR="004F69D6">
        <w:t>.</w:t>
      </w:r>
    </w:p>
    <w:p w14:paraId="6906B664" w14:textId="7342807C" w:rsidR="004F69D6" w:rsidRDefault="00000000" w:rsidP="0021796F">
      <w:r w:rsidRPr="00033231">
        <w:t>Le mardi de la Pentecôte était le grand jour pour lequel les deux immenses salles d</w:t>
      </w:r>
      <w:r w:rsidR="004F69D6">
        <w:t>’</w:t>
      </w:r>
      <w:r w:rsidRPr="00033231">
        <w:t xml:space="preserve">école de </w:t>
      </w:r>
      <w:proofErr w:type="spellStart"/>
      <w:r w:rsidRPr="00033231">
        <w:t>Briarfield</w:t>
      </w:r>
      <w:proofErr w:type="spellEnd"/>
      <w:r w:rsidR="004F69D6">
        <w:t xml:space="preserve">, </w:t>
      </w:r>
      <w:r w:rsidRPr="00033231">
        <w:t>bâties par le recteur actuel</w:t>
      </w:r>
      <w:r w:rsidR="004F69D6">
        <w:t xml:space="preserve">, </w:t>
      </w:r>
      <w:r w:rsidRPr="00033231">
        <w:t>à peu près entièrement à ses frais</w:t>
      </w:r>
      <w:r w:rsidR="004F69D6">
        <w:t xml:space="preserve">, </w:t>
      </w:r>
      <w:r w:rsidRPr="00033231">
        <w:t>furent nettoyées</w:t>
      </w:r>
      <w:r w:rsidR="004F69D6">
        <w:t xml:space="preserve">, </w:t>
      </w:r>
      <w:r w:rsidRPr="00033231">
        <w:t>l</w:t>
      </w:r>
      <w:r w:rsidRPr="00033231">
        <w:t>a</w:t>
      </w:r>
      <w:r w:rsidRPr="00033231">
        <w:t>vées</w:t>
      </w:r>
      <w:r w:rsidR="004F69D6">
        <w:t xml:space="preserve">, </w:t>
      </w:r>
      <w:r w:rsidRPr="00033231">
        <w:t>repeintes</w:t>
      </w:r>
      <w:r w:rsidR="004F69D6">
        <w:t xml:space="preserve">, </w:t>
      </w:r>
      <w:r w:rsidRPr="00033231">
        <w:t>et décorées avec des fleurs et des arbres to</w:t>
      </w:r>
      <w:r w:rsidRPr="00033231">
        <w:t>u</w:t>
      </w:r>
      <w:r w:rsidRPr="00033231">
        <w:t>jours verts</w:t>
      </w:r>
      <w:r w:rsidR="004F69D6">
        <w:t xml:space="preserve">, </w:t>
      </w:r>
      <w:r w:rsidRPr="00033231">
        <w:t>fournis partie par le jardin du recteur</w:t>
      </w:r>
      <w:r w:rsidR="004F69D6">
        <w:t xml:space="preserve">, </w:t>
      </w:r>
      <w:r w:rsidRPr="00033231">
        <w:t>par le d</w:t>
      </w:r>
      <w:r w:rsidRPr="00033231">
        <w:t>o</w:t>
      </w:r>
      <w:r w:rsidRPr="00033231">
        <w:t>ma</w:t>
      </w:r>
      <w:r w:rsidRPr="00033231">
        <w:t>i</w:t>
      </w:r>
      <w:r w:rsidRPr="00033231">
        <w:t xml:space="preserve">ne de </w:t>
      </w:r>
      <w:proofErr w:type="spellStart"/>
      <w:r w:rsidRPr="00033231">
        <w:t>Fieldhead</w:t>
      </w:r>
      <w:proofErr w:type="spellEnd"/>
      <w:r w:rsidR="004F69D6">
        <w:t xml:space="preserve">, </w:t>
      </w:r>
      <w:r w:rsidRPr="00033231">
        <w:t>qui en avait envoyé deux voitures</w:t>
      </w:r>
      <w:r w:rsidR="004F69D6">
        <w:t xml:space="preserve">, </w:t>
      </w:r>
      <w:r w:rsidRPr="00033231">
        <w:t xml:space="preserve">partie par le domaine </w:t>
      </w:r>
      <w:r>
        <w:t xml:space="preserve">de </w:t>
      </w:r>
      <w:r w:rsidRPr="00033231">
        <w:t>de Walden</w:t>
      </w:r>
      <w:r w:rsidR="004F69D6">
        <w:t xml:space="preserve">, </w:t>
      </w:r>
      <w:r w:rsidRPr="00033231">
        <w:t>qui</w:t>
      </w:r>
      <w:r w:rsidR="004F69D6">
        <w:t xml:space="preserve">, </w:t>
      </w:r>
      <w:r w:rsidRPr="00033231">
        <w:t>plus ladre</w:t>
      </w:r>
      <w:r w:rsidR="004F69D6">
        <w:t xml:space="preserve">, </w:t>
      </w:r>
      <w:r w:rsidRPr="00033231">
        <w:t>n</w:t>
      </w:r>
      <w:r w:rsidR="004F69D6">
        <w:t>’</w:t>
      </w:r>
      <w:r w:rsidRPr="00033231">
        <w:t>en avait fourni qu</w:t>
      </w:r>
      <w:r w:rsidR="004F69D6">
        <w:t>’</w:t>
      </w:r>
      <w:r w:rsidRPr="00033231">
        <w:t>une brouette</w:t>
      </w:r>
      <w:r w:rsidR="004F69D6">
        <w:t xml:space="preserve">. </w:t>
      </w:r>
      <w:r w:rsidRPr="00033231">
        <w:t>Dans ces deux salles</w:t>
      </w:r>
      <w:r w:rsidR="004F69D6">
        <w:t xml:space="preserve">, </w:t>
      </w:r>
      <w:r w:rsidRPr="00033231">
        <w:t>vingt tables</w:t>
      </w:r>
      <w:r w:rsidR="004F69D6">
        <w:t xml:space="preserve">, </w:t>
      </w:r>
      <w:r w:rsidRPr="00033231">
        <w:t>pouvant r</w:t>
      </w:r>
      <w:r w:rsidRPr="00033231">
        <w:t>e</w:t>
      </w:r>
      <w:r w:rsidRPr="00033231">
        <w:t>cevoir chacune vingt convives</w:t>
      </w:r>
      <w:r w:rsidR="004F69D6">
        <w:t xml:space="preserve">, </w:t>
      </w:r>
      <w:r w:rsidRPr="00033231">
        <w:t>furent dressées</w:t>
      </w:r>
      <w:r w:rsidR="004F69D6">
        <w:t xml:space="preserve">, </w:t>
      </w:r>
      <w:r w:rsidRPr="00033231">
        <w:t>entourées de bancs et couvertes de nappes blanches</w:t>
      </w:r>
      <w:r w:rsidR="004F69D6">
        <w:t xml:space="preserve">. </w:t>
      </w:r>
      <w:r w:rsidRPr="00033231">
        <w:t>Au-dessus de ces tables furent suspendues au moins vingt cages contenant le même nombre de canaris</w:t>
      </w:r>
      <w:r w:rsidR="004F69D6">
        <w:t xml:space="preserve">, </w:t>
      </w:r>
      <w:r w:rsidRPr="00033231">
        <w:t>suivant une habitude du district particuli</w:t>
      </w:r>
      <w:r w:rsidRPr="00033231">
        <w:t>è</w:t>
      </w:r>
      <w:r w:rsidRPr="00033231">
        <w:t>rement ch</w:t>
      </w:r>
      <w:r w:rsidRPr="00033231">
        <w:t>é</w:t>
      </w:r>
      <w:r w:rsidRPr="00033231">
        <w:t xml:space="preserve">rie du clerc de </w:t>
      </w:r>
      <w:r w:rsidR="004F69D6">
        <w:t>M. </w:t>
      </w:r>
      <w:proofErr w:type="spellStart"/>
      <w:r w:rsidRPr="00033231">
        <w:t>Helstone</w:t>
      </w:r>
      <w:proofErr w:type="spellEnd"/>
      <w:r w:rsidR="004F69D6">
        <w:t xml:space="preserve">, </w:t>
      </w:r>
      <w:r w:rsidRPr="00033231">
        <w:t>qui affectionnait bea</w:t>
      </w:r>
      <w:r w:rsidRPr="00033231">
        <w:t>u</w:t>
      </w:r>
      <w:r w:rsidRPr="00033231">
        <w:t>coup les chansons perçantes de ces oiseaux</w:t>
      </w:r>
      <w:r w:rsidR="004F69D6">
        <w:t xml:space="preserve">, </w:t>
      </w:r>
      <w:r w:rsidRPr="00033231">
        <w:t>dont le chant n</w:t>
      </w:r>
      <w:r w:rsidR="004F69D6">
        <w:t>’</w:t>
      </w:r>
      <w:r w:rsidRPr="00033231">
        <w:t>était jamais plus bruyant qu</w:t>
      </w:r>
      <w:r w:rsidR="004F69D6">
        <w:t>’</w:t>
      </w:r>
      <w:r w:rsidRPr="00033231">
        <w:t>au milieu de la confusion des langues</w:t>
      </w:r>
      <w:r w:rsidR="004F69D6">
        <w:t xml:space="preserve">. </w:t>
      </w:r>
      <w:r w:rsidRPr="00033231">
        <w:t>Ces t</w:t>
      </w:r>
      <w:r w:rsidRPr="00033231">
        <w:t>a</w:t>
      </w:r>
      <w:r w:rsidRPr="00033231">
        <w:t>bles</w:t>
      </w:r>
      <w:r w:rsidR="004F69D6">
        <w:t xml:space="preserve">, </w:t>
      </w:r>
      <w:r w:rsidRPr="00033231">
        <w:t>il faut le dire</w:t>
      </w:r>
      <w:r w:rsidR="004F69D6">
        <w:t xml:space="preserve">, </w:t>
      </w:r>
      <w:r w:rsidRPr="00033231">
        <w:t>n</w:t>
      </w:r>
      <w:r w:rsidR="004F69D6">
        <w:t>’</w:t>
      </w:r>
      <w:r w:rsidRPr="00033231">
        <w:t>étaient point dressées pour les douze cents élèves qui devaient s</w:t>
      </w:r>
      <w:r w:rsidR="004F69D6">
        <w:t>’</w:t>
      </w:r>
      <w:r w:rsidRPr="00033231">
        <w:t>assembler des trois paroisses</w:t>
      </w:r>
      <w:r w:rsidR="004F69D6">
        <w:t xml:space="preserve">, </w:t>
      </w:r>
      <w:r w:rsidRPr="00033231">
        <w:t>mais seul</w:t>
      </w:r>
      <w:r w:rsidRPr="00033231">
        <w:t>e</w:t>
      </w:r>
      <w:r w:rsidRPr="00033231">
        <w:t>ment pour les patrons et les maîtres des écoles</w:t>
      </w:r>
      <w:r w:rsidR="004F69D6">
        <w:t xml:space="preserve"> : </w:t>
      </w:r>
      <w:r w:rsidRPr="00033231">
        <w:t>le repas des e</w:t>
      </w:r>
      <w:r w:rsidRPr="00033231">
        <w:t>n</w:t>
      </w:r>
      <w:r w:rsidRPr="00033231">
        <w:t>fants devait avoir lieu en plein air</w:t>
      </w:r>
      <w:r w:rsidR="004F69D6">
        <w:t xml:space="preserve">. </w:t>
      </w:r>
      <w:r w:rsidRPr="00033231">
        <w:t>À une heure</w:t>
      </w:r>
      <w:r w:rsidR="004F69D6">
        <w:t xml:space="preserve">, </w:t>
      </w:r>
      <w:r w:rsidRPr="00033231">
        <w:t>les tro</w:t>
      </w:r>
      <w:r w:rsidRPr="00033231">
        <w:t>u</w:t>
      </w:r>
      <w:r w:rsidRPr="00033231">
        <w:t>pes d</w:t>
      </w:r>
      <w:r w:rsidRPr="00033231">
        <w:t>e</w:t>
      </w:r>
      <w:r w:rsidRPr="00033231">
        <w:t>vaient arriver</w:t>
      </w:r>
      <w:r w:rsidR="004F69D6">
        <w:t xml:space="preserve"> ; </w:t>
      </w:r>
      <w:r w:rsidRPr="00033231">
        <w:t>à deux heures</w:t>
      </w:r>
      <w:r w:rsidR="004F69D6">
        <w:t xml:space="preserve">, </w:t>
      </w:r>
      <w:r w:rsidRPr="00033231">
        <w:t>elles devaient être passées en r</w:t>
      </w:r>
      <w:r w:rsidRPr="00033231">
        <w:t>e</w:t>
      </w:r>
      <w:r w:rsidRPr="00033231">
        <w:t>vue</w:t>
      </w:r>
      <w:r w:rsidR="004F69D6">
        <w:t xml:space="preserve"> ; </w:t>
      </w:r>
      <w:r w:rsidRPr="00033231">
        <w:t>jusqu</w:t>
      </w:r>
      <w:r w:rsidR="004F69D6">
        <w:t>’</w:t>
      </w:r>
      <w:r w:rsidRPr="00033231">
        <w:t>à quatre heures elles devaient parader dans la p</w:t>
      </w:r>
      <w:r w:rsidRPr="00033231">
        <w:t>a</w:t>
      </w:r>
      <w:r w:rsidRPr="00033231">
        <w:t>roisse</w:t>
      </w:r>
      <w:r w:rsidR="004F69D6">
        <w:t xml:space="preserve"> ; </w:t>
      </w:r>
      <w:r w:rsidRPr="00033231">
        <w:t>puis venait le festin</w:t>
      </w:r>
      <w:r w:rsidR="004F69D6">
        <w:t xml:space="preserve">, </w:t>
      </w:r>
      <w:r w:rsidRPr="00033231">
        <w:t xml:space="preserve">et ensuite </w:t>
      </w:r>
      <w:proofErr w:type="gramStart"/>
      <w:r w:rsidRPr="00033231">
        <w:t>le meeting</w:t>
      </w:r>
      <w:proofErr w:type="gramEnd"/>
      <w:r w:rsidR="004F69D6">
        <w:t xml:space="preserve">, </w:t>
      </w:r>
      <w:r w:rsidRPr="00033231">
        <w:t>avec la m</w:t>
      </w:r>
      <w:r w:rsidRPr="00033231">
        <w:t>u</w:t>
      </w:r>
      <w:r w:rsidRPr="00033231">
        <w:t>s</w:t>
      </w:r>
      <w:r w:rsidRPr="00033231">
        <w:t>i</w:t>
      </w:r>
      <w:r w:rsidRPr="00033231">
        <w:t>que et les discours prononcés dans l</w:t>
      </w:r>
      <w:r w:rsidR="004F69D6">
        <w:t>’</w:t>
      </w:r>
      <w:r w:rsidRPr="00033231">
        <w:t>église</w:t>
      </w:r>
      <w:r w:rsidR="004F69D6">
        <w:t>.</w:t>
      </w:r>
    </w:p>
    <w:p w14:paraId="4BECF7E7" w14:textId="044D3B6E" w:rsidR="004F69D6" w:rsidRDefault="00000000" w:rsidP="0021796F">
      <w:r w:rsidRPr="00033231">
        <w:t xml:space="preserve">Il faut expliquer pourquoi </w:t>
      </w:r>
      <w:proofErr w:type="spellStart"/>
      <w:r w:rsidRPr="00033231">
        <w:t>Briarfield</w:t>
      </w:r>
      <w:proofErr w:type="spellEnd"/>
      <w:r w:rsidRPr="00033231">
        <w:t xml:space="preserve"> était choisi comme point de rendez-vous et scène de la fête</w:t>
      </w:r>
      <w:r w:rsidR="004F69D6">
        <w:t xml:space="preserve">. </w:t>
      </w:r>
      <w:r w:rsidRPr="00033231">
        <w:t>Ce n</w:t>
      </w:r>
      <w:r w:rsidR="004F69D6">
        <w:t>’</w:t>
      </w:r>
      <w:r w:rsidRPr="00033231">
        <w:t>était point parce que la paroisse était la plus grande et la plus populeuse</w:t>
      </w:r>
      <w:r w:rsidR="004F69D6">
        <w:t xml:space="preserve"> : </w:t>
      </w:r>
      <w:proofErr w:type="spellStart"/>
      <w:r w:rsidRPr="00033231">
        <w:t>Whi</w:t>
      </w:r>
      <w:r w:rsidRPr="00033231">
        <w:t>n</w:t>
      </w:r>
      <w:r w:rsidRPr="00033231">
        <w:t>bury</w:t>
      </w:r>
      <w:proofErr w:type="spellEnd"/>
      <w:r w:rsidRPr="00033231">
        <w:t xml:space="preserve"> l</w:t>
      </w:r>
      <w:r w:rsidR="004F69D6">
        <w:t>’</w:t>
      </w:r>
      <w:r w:rsidRPr="00033231">
        <w:t>emportait de beaucoup sous ce rapport</w:t>
      </w:r>
      <w:r w:rsidR="004F69D6">
        <w:t xml:space="preserve"> ; </w:t>
      </w:r>
      <w:r w:rsidRPr="00033231">
        <w:t>ni parce qu</w:t>
      </w:r>
      <w:r w:rsidR="004F69D6">
        <w:t>’</w:t>
      </w:r>
      <w:r w:rsidRPr="00033231">
        <w:t>elle était la plus ancienne</w:t>
      </w:r>
      <w:r w:rsidR="004F69D6">
        <w:t xml:space="preserve"> : </w:t>
      </w:r>
      <w:r w:rsidRPr="00033231">
        <w:t>car</w:t>
      </w:r>
      <w:r w:rsidR="004F69D6">
        <w:t xml:space="preserve">, </w:t>
      </w:r>
      <w:r w:rsidRPr="00033231">
        <w:t xml:space="preserve">si antiques que fussent sa sombre église et sa </w:t>
      </w:r>
      <w:proofErr w:type="spellStart"/>
      <w:r w:rsidRPr="00033231">
        <w:t>rectorerie</w:t>
      </w:r>
      <w:proofErr w:type="spellEnd"/>
      <w:r w:rsidR="004F69D6">
        <w:t xml:space="preserve">, </w:t>
      </w:r>
      <w:r w:rsidRPr="00033231">
        <w:t xml:space="preserve">le temple à basse toiture et le </w:t>
      </w:r>
      <w:r w:rsidRPr="00033231">
        <w:lastRenderedPageBreak/>
        <w:t xml:space="preserve">presbytère moussu de </w:t>
      </w:r>
      <w:proofErr w:type="spellStart"/>
      <w:r w:rsidRPr="00033231">
        <w:t>Nunnely</w:t>
      </w:r>
      <w:proofErr w:type="spellEnd"/>
      <w:r w:rsidR="004F69D6">
        <w:t xml:space="preserve">, </w:t>
      </w:r>
      <w:r w:rsidRPr="00033231">
        <w:t>cachés tous deux sous des chênes sécula</w:t>
      </w:r>
      <w:r w:rsidRPr="00033231">
        <w:t>i</w:t>
      </w:r>
      <w:r w:rsidRPr="00033231">
        <w:t>res</w:t>
      </w:r>
      <w:r w:rsidR="004F69D6">
        <w:t xml:space="preserve">, </w:t>
      </w:r>
      <w:r w:rsidRPr="00033231">
        <w:t>étaient encore plus âgés</w:t>
      </w:r>
      <w:r w:rsidR="004F69D6">
        <w:t xml:space="preserve">. </w:t>
      </w:r>
      <w:r w:rsidRPr="00033231">
        <w:t>C</w:t>
      </w:r>
      <w:r w:rsidR="004F69D6">
        <w:t>’</w:t>
      </w:r>
      <w:r w:rsidRPr="00033231">
        <w:t xml:space="preserve">était simplement parce que </w:t>
      </w:r>
      <w:r w:rsidR="004F69D6">
        <w:t>M. </w:t>
      </w:r>
      <w:proofErr w:type="spellStart"/>
      <w:r w:rsidRPr="00033231">
        <w:t>Helstone</w:t>
      </w:r>
      <w:proofErr w:type="spellEnd"/>
      <w:r w:rsidRPr="00033231">
        <w:t xml:space="preserve"> le voulait ainsi</w:t>
      </w:r>
      <w:r w:rsidR="004F69D6">
        <w:t xml:space="preserve">, </w:t>
      </w:r>
      <w:r w:rsidRPr="00033231">
        <w:t xml:space="preserve">et que la volonté de </w:t>
      </w:r>
      <w:r w:rsidR="004F69D6">
        <w:t>M. </w:t>
      </w:r>
      <w:proofErr w:type="spellStart"/>
      <w:r w:rsidRPr="00033231">
        <w:t>Helstone</w:t>
      </w:r>
      <w:proofErr w:type="spellEnd"/>
      <w:r w:rsidRPr="00033231">
        <w:t xml:space="preserve"> était plus puissante que celle de </w:t>
      </w:r>
      <w:proofErr w:type="spellStart"/>
      <w:r w:rsidRPr="00033231">
        <w:t>Boultby</w:t>
      </w:r>
      <w:proofErr w:type="spellEnd"/>
      <w:r w:rsidRPr="00033231">
        <w:t xml:space="preserve"> ou de Hall</w:t>
      </w:r>
      <w:r w:rsidR="004F69D6">
        <w:t xml:space="preserve"> ; </w:t>
      </w:r>
      <w:r w:rsidRPr="00033231">
        <w:t xml:space="preserve">le premier ne </w:t>
      </w:r>
      <w:r w:rsidRPr="00033231">
        <w:rPr>
          <w:i/>
          <w:iCs/>
        </w:rPr>
        <w:t xml:space="preserve">pouvait </w:t>
      </w:r>
      <w:r w:rsidRPr="00033231">
        <w:t>pas</w:t>
      </w:r>
      <w:r w:rsidR="004F69D6">
        <w:t xml:space="preserve">, </w:t>
      </w:r>
      <w:r w:rsidRPr="00033231">
        <w:t xml:space="preserve">le second ne </w:t>
      </w:r>
      <w:r w:rsidRPr="00033231">
        <w:rPr>
          <w:i/>
          <w:iCs/>
        </w:rPr>
        <w:t xml:space="preserve">voulait </w:t>
      </w:r>
      <w:r w:rsidRPr="00033231">
        <w:t>pas disputer une question de préséance avec leur frère impérieux et résolu</w:t>
      </w:r>
      <w:r w:rsidR="004F69D6">
        <w:t xml:space="preserve">, </w:t>
      </w:r>
      <w:r w:rsidRPr="00033231">
        <w:t>et ils le lai</w:t>
      </w:r>
      <w:r w:rsidRPr="00033231">
        <w:t>s</w:t>
      </w:r>
      <w:r w:rsidRPr="00033231">
        <w:t>saient conduire et gouverner</w:t>
      </w:r>
      <w:r w:rsidR="004F69D6">
        <w:t>.</w:t>
      </w:r>
    </w:p>
    <w:p w14:paraId="60A8E091" w14:textId="35C40AC3" w:rsidR="004F69D6" w:rsidRDefault="00000000" w:rsidP="0021796F">
      <w:r w:rsidRPr="00033231">
        <w:t>Ce notable anniversaire avait toujours été un jour d</w:t>
      </w:r>
      <w:r w:rsidR="004F69D6">
        <w:t>’</w:t>
      </w:r>
      <w:r w:rsidRPr="00033231">
        <w:t>épreuve pour Caroline</w:t>
      </w:r>
      <w:r w:rsidR="004F69D6">
        <w:t xml:space="preserve">, </w:t>
      </w:r>
      <w:r w:rsidRPr="00033231">
        <w:t>parce qu</w:t>
      </w:r>
      <w:r w:rsidR="004F69D6">
        <w:t>’</w:t>
      </w:r>
      <w:r w:rsidRPr="00033231">
        <w:t>elle était forcée alors de se produire en public</w:t>
      </w:r>
      <w:r w:rsidR="004F69D6">
        <w:t xml:space="preserve">, </w:t>
      </w:r>
      <w:r w:rsidRPr="00033231">
        <w:t>et de se trouver en face de tout ce qu</w:t>
      </w:r>
      <w:r w:rsidR="004F69D6">
        <w:t>’</w:t>
      </w:r>
      <w:r w:rsidRPr="00033231">
        <w:t>il y avait de riche</w:t>
      </w:r>
      <w:r w:rsidR="004F69D6">
        <w:t xml:space="preserve">, </w:t>
      </w:r>
      <w:r w:rsidRPr="00033231">
        <w:t>de respectable</w:t>
      </w:r>
      <w:r w:rsidR="004F69D6">
        <w:t xml:space="preserve">, </w:t>
      </w:r>
      <w:r w:rsidRPr="00033231">
        <w:t>d</w:t>
      </w:r>
      <w:r w:rsidR="004F69D6">
        <w:t>’</w:t>
      </w:r>
      <w:r w:rsidRPr="00033231">
        <w:t>influent dans le voisinage</w:t>
      </w:r>
      <w:r w:rsidR="004F69D6">
        <w:t xml:space="preserve">, </w:t>
      </w:r>
      <w:r w:rsidRPr="00033231">
        <w:t>sans autre appui que celui que voulait bien lui accorder l</w:t>
      </w:r>
      <w:r w:rsidR="004F69D6">
        <w:t>’</w:t>
      </w:r>
      <w:r w:rsidRPr="00033231">
        <w:t xml:space="preserve">aimable bienveillance de </w:t>
      </w:r>
      <w:r w:rsidR="004F69D6">
        <w:t>M. </w:t>
      </w:r>
      <w:r w:rsidRPr="00033231">
        <w:t>Hall</w:t>
      </w:r>
      <w:r w:rsidR="004F69D6">
        <w:t xml:space="preserve">. </w:t>
      </w:r>
      <w:r w:rsidRPr="00033231">
        <w:t>Obligée d</w:t>
      </w:r>
      <w:r w:rsidR="004F69D6">
        <w:t>’</w:t>
      </w:r>
      <w:r w:rsidRPr="00033231">
        <w:t>être en évidence</w:t>
      </w:r>
      <w:r w:rsidR="004F69D6">
        <w:t xml:space="preserve">, </w:t>
      </w:r>
      <w:r w:rsidRPr="00033231">
        <w:t>de ma</w:t>
      </w:r>
      <w:r w:rsidRPr="00033231">
        <w:t>r</w:t>
      </w:r>
      <w:r w:rsidRPr="00033231">
        <w:t>cher</w:t>
      </w:r>
      <w:r w:rsidR="004F69D6">
        <w:t xml:space="preserve">, </w:t>
      </w:r>
      <w:r w:rsidRPr="00033231">
        <w:t>en tête de son régiment</w:t>
      </w:r>
      <w:r w:rsidR="004F69D6">
        <w:t xml:space="preserve">, </w:t>
      </w:r>
      <w:r w:rsidRPr="00033231">
        <w:t>en qualité de nièce du recteur et de première maîtresse de sa classe</w:t>
      </w:r>
      <w:r w:rsidR="004F69D6">
        <w:t xml:space="preserve"> ; </w:t>
      </w:r>
      <w:r w:rsidRPr="00033231">
        <w:t>obligée de préparer le thé à la première table pour une multitude mêlée de gentlemen et de ladies</w:t>
      </w:r>
      <w:r w:rsidR="004F69D6">
        <w:t xml:space="preserve"> ; </w:t>
      </w:r>
      <w:r w:rsidRPr="00033231">
        <w:t>et tout cela sans l</w:t>
      </w:r>
      <w:r w:rsidR="004F69D6">
        <w:t>’</w:t>
      </w:r>
      <w:r w:rsidRPr="00033231">
        <w:t>appui d</w:t>
      </w:r>
      <w:r w:rsidR="004F69D6">
        <w:t>’</w:t>
      </w:r>
      <w:r w:rsidRPr="00033231">
        <w:t>une mère</w:t>
      </w:r>
      <w:r w:rsidR="004F69D6">
        <w:t xml:space="preserve">, </w:t>
      </w:r>
      <w:r w:rsidRPr="00033231">
        <w:t>d</w:t>
      </w:r>
      <w:r w:rsidR="004F69D6">
        <w:t>’</w:t>
      </w:r>
      <w:r w:rsidRPr="00033231">
        <w:t>une tante</w:t>
      </w:r>
      <w:r w:rsidR="004F69D6">
        <w:t xml:space="preserve">, </w:t>
      </w:r>
      <w:r w:rsidRPr="00033231">
        <w:t>ou d</w:t>
      </w:r>
      <w:r w:rsidR="004F69D6">
        <w:t>’</w:t>
      </w:r>
      <w:r w:rsidRPr="00033231">
        <w:t>un autre chaperon</w:t>
      </w:r>
      <w:r w:rsidR="004F69D6">
        <w:t xml:space="preserve">, </w:t>
      </w:r>
      <w:r w:rsidRPr="00033231">
        <w:t>elle qui était naturellement timide et redoutait la publicité</w:t>
      </w:r>
      <w:r w:rsidR="004F69D6">
        <w:t xml:space="preserve">, </w:t>
      </w:r>
      <w:r w:rsidRPr="00033231">
        <w:t>on comprendra facilement qu</w:t>
      </w:r>
      <w:r w:rsidR="004F69D6">
        <w:t>’</w:t>
      </w:r>
      <w:r w:rsidRPr="00033231">
        <w:t>elle dût trembler à l</w:t>
      </w:r>
      <w:r w:rsidR="004F69D6">
        <w:t>’</w:t>
      </w:r>
      <w:r w:rsidRPr="00033231">
        <w:t>approche de la Pentecôte</w:t>
      </w:r>
      <w:r w:rsidR="004F69D6">
        <w:t>.</w:t>
      </w:r>
    </w:p>
    <w:p w14:paraId="4EB3AEAE" w14:textId="77777777" w:rsidR="004F69D6" w:rsidRDefault="00000000" w:rsidP="0021796F">
      <w:r w:rsidRPr="00033231">
        <w:t>Mais cette année Shirley serait avec elle</w:t>
      </w:r>
      <w:r w:rsidR="004F69D6">
        <w:t xml:space="preserve">, </w:t>
      </w:r>
      <w:r w:rsidRPr="00033231">
        <w:t>et cela changeait singulièrement l</w:t>
      </w:r>
      <w:r w:rsidR="004F69D6">
        <w:t>’</w:t>
      </w:r>
      <w:r w:rsidRPr="00033231">
        <w:t>aspect de l</w:t>
      </w:r>
      <w:r w:rsidR="004F69D6">
        <w:t>’</w:t>
      </w:r>
      <w:r w:rsidRPr="00033231">
        <w:t>épreuve</w:t>
      </w:r>
      <w:r w:rsidR="004F69D6">
        <w:t xml:space="preserve"> ; </w:t>
      </w:r>
      <w:r w:rsidRPr="00033231">
        <w:t>cela le changeait même t</w:t>
      </w:r>
      <w:r w:rsidRPr="00033231">
        <w:t>o</w:t>
      </w:r>
      <w:r w:rsidRPr="00033231">
        <w:t>talement</w:t>
      </w:r>
      <w:r w:rsidR="004F69D6">
        <w:t xml:space="preserve"> : </w:t>
      </w:r>
      <w:r w:rsidRPr="00033231">
        <w:t>ce n</w:t>
      </w:r>
      <w:r w:rsidR="004F69D6">
        <w:t>’</w:t>
      </w:r>
      <w:r w:rsidRPr="00033231">
        <w:t>était plus une épreuve</w:t>
      </w:r>
      <w:r w:rsidR="004F69D6">
        <w:t xml:space="preserve">, </w:t>
      </w:r>
      <w:r w:rsidRPr="00033231">
        <w:t>c</w:t>
      </w:r>
      <w:r w:rsidR="004F69D6">
        <w:t>’</w:t>
      </w:r>
      <w:r w:rsidRPr="00033231">
        <w:t>était un plaisir</w:t>
      </w:r>
      <w:r w:rsidR="004F69D6">
        <w:t xml:space="preserve">. </w:t>
      </w:r>
      <w:r w:rsidRPr="00033231">
        <w:t xml:space="preserve">Miss </w:t>
      </w:r>
      <w:proofErr w:type="spellStart"/>
      <w:r w:rsidRPr="00033231">
        <w:t>Keeldar</w:t>
      </w:r>
      <w:proofErr w:type="spellEnd"/>
      <w:r w:rsidRPr="00033231">
        <w:t xml:space="preserve"> valait mieux à elle seule qu</w:t>
      </w:r>
      <w:r w:rsidR="004F69D6">
        <w:t>’</w:t>
      </w:r>
      <w:r w:rsidRPr="00033231">
        <w:t>une légion d</w:t>
      </w:r>
      <w:r w:rsidR="004F69D6">
        <w:t>’</w:t>
      </w:r>
      <w:r w:rsidRPr="00033231">
        <w:t>amis ordina</w:t>
      </w:r>
      <w:r w:rsidRPr="00033231">
        <w:t>i</w:t>
      </w:r>
      <w:r w:rsidRPr="00033231">
        <w:t>res</w:t>
      </w:r>
      <w:r w:rsidR="004F69D6">
        <w:t xml:space="preserve">. </w:t>
      </w:r>
      <w:r w:rsidRPr="00033231">
        <w:t>Entièrement maîtresse d</w:t>
      </w:r>
      <w:r w:rsidR="004F69D6">
        <w:t>’</w:t>
      </w:r>
      <w:r w:rsidRPr="00033231">
        <w:t>elle-même</w:t>
      </w:r>
      <w:r w:rsidR="004F69D6">
        <w:t xml:space="preserve">, </w:t>
      </w:r>
      <w:r w:rsidRPr="00033231">
        <w:t>remplie de vivacité et d</w:t>
      </w:r>
      <w:r w:rsidR="004F69D6">
        <w:t>’</w:t>
      </w:r>
      <w:r w:rsidRPr="00033231">
        <w:t>aisance</w:t>
      </w:r>
      <w:r w:rsidR="004F69D6">
        <w:t xml:space="preserve">, </w:t>
      </w:r>
      <w:r w:rsidRPr="00033231">
        <w:t>ayant conscience de son importance sociale et n</w:t>
      </w:r>
      <w:r w:rsidR="004F69D6">
        <w:t>’</w:t>
      </w:r>
      <w:r w:rsidRPr="00033231">
        <w:t>en t</w:t>
      </w:r>
      <w:r w:rsidRPr="00033231">
        <w:t>i</w:t>
      </w:r>
      <w:r w:rsidRPr="00033231">
        <w:t>rant pas vanité</w:t>
      </w:r>
      <w:r w:rsidR="004F69D6">
        <w:t xml:space="preserve">, </w:t>
      </w:r>
      <w:r w:rsidRPr="00033231">
        <w:t>il suffisait de la regarder pour prendre courage</w:t>
      </w:r>
      <w:r w:rsidR="004F69D6">
        <w:t xml:space="preserve">. </w:t>
      </w:r>
      <w:r w:rsidRPr="00033231">
        <w:t>La seule crainte de Caroline était que Shirley ne fût pas pon</w:t>
      </w:r>
      <w:r w:rsidRPr="00033231">
        <w:t>c</w:t>
      </w:r>
      <w:r w:rsidRPr="00033231">
        <w:t>tuelle</w:t>
      </w:r>
      <w:r w:rsidR="004F69D6">
        <w:t xml:space="preserve">. </w:t>
      </w:r>
      <w:r w:rsidRPr="00033231">
        <w:t>Elle avait souvent l</w:t>
      </w:r>
      <w:r w:rsidR="004F69D6">
        <w:t>’</w:t>
      </w:r>
      <w:r w:rsidRPr="00033231">
        <w:t>habitude de se faire attendre</w:t>
      </w:r>
      <w:r w:rsidR="004F69D6">
        <w:t xml:space="preserve">, </w:t>
      </w:r>
      <w:r w:rsidRPr="00033231">
        <w:t>et Car</w:t>
      </w:r>
      <w:r w:rsidRPr="00033231">
        <w:t>o</w:t>
      </w:r>
      <w:r w:rsidRPr="00033231">
        <w:t>line savait que son oncle n</w:t>
      </w:r>
      <w:r w:rsidR="004F69D6">
        <w:t>’</w:t>
      </w:r>
      <w:r w:rsidRPr="00033231">
        <w:t>attendrait pas une seconde pour qui que ce fût</w:t>
      </w:r>
      <w:r w:rsidR="004F69D6">
        <w:t xml:space="preserve"> ; </w:t>
      </w:r>
      <w:r w:rsidRPr="00033231">
        <w:t>qu</w:t>
      </w:r>
      <w:r w:rsidR="004F69D6">
        <w:t>’</w:t>
      </w:r>
      <w:r w:rsidRPr="00033231">
        <w:t>au moment même où l</w:t>
      </w:r>
      <w:r w:rsidR="004F69D6">
        <w:t>’</w:t>
      </w:r>
      <w:r w:rsidRPr="00033231">
        <w:t>horloge sonnerait deux heures</w:t>
      </w:r>
      <w:r w:rsidR="004F69D6">
        <w:t xml:space="preserve">, </w:t>
      </w:r>
      <w:r w:rsidRPr="00033231">
        <w:t xml:space="preserve">les cloches se feraient </w:t>
      </w:r>
      <w:r w:rsidRPr="00033231">
        <w:lastRenderedPageBreak/>
        <w:t>entendre et la marche commenc</w:t>
      </w:r>
      <w:r w:rsidRPr="00033231">
        <w:t>e</w:t>
      </w:r>
      <w:r w:rsidRPr="00033231">
        <w:t>rait</w:t>
      </w:r>
      <w:r w:rsidR="004F69D6">
        <w:t xml:space="preserve">. </w:t>
      </w:r>
      <w:r w:rsidRPr="00033231">
        <w:t>Il fallait qu</w:t>
      </w:r>
      <w:r w:rsidR="004F69D6">
        <w:t>’</w:t>
      </w:r>
      <w:r w:rsidRPr="00033231">
        <w:t>elle s</w:t>
      </w:r>
      <w:r w:rsidR="004F69D6">
        <w:t>’</w:t>
      </w:r>
      <w:r w:rsidRPr="00033231">
        <w:t>assurât donc de l</w:t>
      </w:r>
      <w:r w:rsidR="004F69D6">
        <w:t>’</w:t>
      </w:r>
      <w:r w:rsidRPr="00033231">
        <w:t>exactitude de Shirley</w:t>
      </w:r>
      <w:r w:rsidR="004F69D6">
        <w:t xml:space="preserve">, </w:t>
      </w:r>
      <w:r w:rsidRPr="00033231">
        <w:t>afin que sa compagne attendue ne lui f</w:t>
      </w:r>
      <w:r>
        <w:t>î</w:t>
      </w:r>
      <w:r w:rsidRPr="00033231">
        <w:t>t pas défaut</w:t>
      </w:r>
      <w:r w:rsidR="004F69D6">
        <w:t>.</w:t>
      </w:r>
    </w:p>
    <w:p w14:paraId="03E1DBC9" w14:textId="77777777" w:rsidR="004F69D6" w:rsidRDefault="00000000" w:rsidP="0021796F">
      <w:r w:rsidRPr="00033231">
        <w:t>Le mardi de la Pentecôte vit Caroline levée presque avec le soleil</w:t>
      </w:r>
      <w:r w:rsidR="004F69D6">
        <w:t xml:space="preserve">. </w:t>
      </w:r>
      <w:r w:rsidRPr="00033231">
        <w:t>Elle</w:t>
      </w:r>
      <w:r w:rsidR="004F69D6">
        <w:t xml:space="preserve">, </w:t>
      </w:r>
      <w:r w:rsidRPr="00033231">
        <w:t>Fanny et Élisa</w:t>
      </w:r>
      <w:r w:rsidR="004F69D6">
        <w:t xml:space="preserve">, </w:t>
      </w:r>
      <w:r w:rsidRPr="00033231">
        <w:t>furent occupées tout le matin à pr</w:t>
      </w:r>
      <w:r w:rsidRPr="00033231">
        <w:t>é</w:t>
      </w:r>
      <w:r w:rsidRPr="00033231">
        <w:t xml:space="preserve">parer les chambres de la </w:t>
      </w:r>
      <w:proofErr w:type="spellStart"/>
      <w:r w:rsidRPr="00033231">
        <w:t>rectorerie</w:t>
      </w:r>
      <w:proofErr w:type="spellEnd"/>
      <w:r w:rsidRPr="00033231">
        <w:t xml:space="preserve"> pour recevoir une comp</w:t>
      </w:r>
      <w:r w:rsidRPr="00033231">
        <w:t>a</w:t>
      </w:r>
      <w:r w:rsidRPr="00033231">
        <w:t>gnie choisie</w:t>
      </w:r>
      <w:r w:rsidR="004F69D6">
        <w:t xml:space="preserve">, </w:t>
      </w:r>
      <w:r w:rsidRPr="00033231">
        <w:t>et à disposer une collation et des rafraîchiss</w:t>
      </w:r>
      <w:r w:rsidRPr="00033231">
        <w:t>e</w:t>
      </w:r>
      <w:r w:rsidRPr="00033231">
        <w:t>ments</w:t>
      </w:r>
      <w:r w:rsidR="004F69D6">
        <w:t xml:space="preserve">, </w:t>
      </w:r>
      <w:r w:rsidRPr="00033231">
        <w:t>du vin</w:t>
      </w:r>
      <w:r w:rsidR="004F69D6">
        <w:t xml:space="preserve">, </w:t>
      </w:r>
      <w:r w:rsidRPr="00033231">
        <w:t>des fruits</w:t>
      </w:r>
      <w:r w:rsidR="004F69D6">
        <w:t xml:space="preserve">, </w:t>
      </w:r>
      <w:r w:rsidRPr="00033231">
        <w:t>des gâteaux</w:t>
      </w:r>
      <w:r w:rsidR="004F69D6">
        <w:t xml:space="preserve">, </w:t>
      </w:r>
      <w:r w:rsidRPr="00033231">
        <w:t>sur la crédence de la salle à manger</w:t>
      </w:r>
      <w:r w:rsidR="004F69D6">
        <w:t xml:space="preserve">. </w:t>
      </w:r>
      <w:r w:rsidRPr="00033231">
        <w:t>Puis elle dut revêtir sa plus belle robe de mousseline blanche</w:t>
      </w:r>
      <w:r w:rsidR="004F69D6">
        <w:t xml:space="preserve">. </w:t>
      </w:r>
      <w:r w:rsidRPr="00033231">
        <w:t>La parfaite beauté du temps et la solennité de l</w:t>
      </w:r>
      <w:r w:rsidR="004F69D6">
        <w:t>’</w:t>
      </w:r>
      <w:r w:rsidRPr="00033231">
        <w:t>occasion nécessitaient ce costume</w:t>
      </w:r>
      <w:r w:rsidR="004F69D6">
        <w:t xml:space="preserve">. </w:t>
      </w:r>
      <w:r w:rsidRPr="00033231">
        <w:t>Sa nouvelle robe</w:t>
      </w:r>
      <w:r w:rsidR="004F69D6">
        <w:t xml:space="preserve">, </w:t>
      </w:r>
      <w:r w:rsidRPr="00033231">
        <w:t>un pr</w:t>
      </w:r>
      <w:r w:rsidRPr="00033231">
        <w:t>é</w:t>
      </w:r>
      <w:r w:rsidRPr="00033231">
        <w:t>sent que lui avait fait Marguerite Hall le jour de sa fête</w:t>
      </w:r>
      <w:r w:rsidR="004F69D6">
        <w:t xml:space="preserve">, </w:t>
      </w:r>
      <w:r w:rsidRPr="00033231">
        <w:t>et qu</w:t>
      </w:r>
      <w:r w:rsidR="004F69D6">
        <w:t>’</w:t>
      </w:r>
      <w:r w:rsidRPr="00033231">
        <w:t>elle avait toute raison de croire achetée par Cyrille lui-même</w:t>
      </w:r>
      <w:r w:rsidR="004F69D6">
        <w:t xml:space="preserve">, </w:t>
      </w:r>
      <w:r w:rsidRPr="00033231">
        <w:t>et en retour de laquelle elle lui avait donné une paire de collets en batiste dans une belle boîte</w:t>
      </w:r>
      <w:r w:rsidR="004F69D6">
        <w:t xml:space="preserve">, </w:t>
      </w:r>
      <w:r w:rsidRPr="00033231">
        <w:t>fut attachée par les doigts hab</w:t>
      </w:r>
      <w:r w:rsidRPr="00033231">
        <w:t>i</w:t>
      </w:r>
      <w:r w:rsidRPr="00033231">
        <w:t>les de Fanny</w:t>
      </w:r>
      <w:r w:rsidR="004F69D6">
        <w:t xml:space="preserve">, </w:t>
      </w:r>
      <w:r w:rsidRPr="00033231">
        <w:t>qui prit un grand plaisir à parer sa jolie maîtresse pour cette occasion</w:t>
      </w:r>
      <w:r w:rsidR="004F69D6">
        <w:t xml:space="preserve">. </w:t>
      </w:r>
      <w:r w:rsidRPr="00033231">
        <w:t>Son simple bonnet avait été fait pour aller avec la robe</w:t>
      </w:r>
      <w:r w:rsidR="004F69D6">
        <w:t xml:space="preserve">. </w:t>
      </w:r>
      <w:r w:rsidRPr="00033231">
        <w:t>Sa jolie et peu coûteuse écharpe de crêpe blanc s</w:t>
      </w:r>
      <w:r w:rsidR="004F69D6">
        <w:t>’</w:t>
      </w:r>
      <w:r w:rsidRPr="00033231">
        <w:t>harmonisait parfaitement avec le reste de la toilette</w:t>
      </w:r>
      <w:r w:rsidR="004F69D6">
        <w:t xml:space="preserve">. </w:t>
      </w:r>
      <w:r w:rsidRPr="00033231">
        <w:t>Lor</w:t>
      </w:r>
      <w:r w:rsidRPr="00033231">
        <w:t>s</w:t>
      </w:r>
      <w:r w:rsidRPr="00033231">
        <w:t>qu</w:t>
      </w:r>
      <w:r w:rsidR="004F69D6">
        <w:t>’</w:t>
      </w:r>
      <w:r w:rsidRPr="00033231">
        <w:t>elle fut prête</w:t>
      </w:r>
      <w:r w:rsidR="004F69D6">
        <w:t xml:space="preserve">, </w:t>
      </w:r>
      <w:r w:rsidRPr="00033231">
        <w:t>elle offrit un tableau qui n</w:t>
      </w:r>
      <w:r w:rsidR="004F69D6">
        <w:t>’</w:t>
      </w:r>
      <w:r w:rsidRPr="00033231">
        <w:t>était pas assez bri</w:t>
      </w:r>
      <w:r w:rsidRPr="00033231">
        <w:t>l</w:t>
      </w:r>
      <w:r w:rsidRPr="00033231">
        <w:t>lant pour éblouir</w:t>
      </w:r>
      <w:r w:rsidR="004F69D6">
        <w:t xml:space="preserve">, </w:t>
      </w:r>
      <w:r w:rsidRPr="00033231">
        <w:t>mais qui était assez joli pour intéresser</w:t>
      </w:r>
      <w:r w:rsidR="004F69D6">
        <w:t xml:space="preserve"> ; </w:t>
      </w:r>
      <w:r w:rsidRPr="00033231">
        <w:t>qui ne frappait point par son éclat</w:t>
      </w:r>
      <w:r w:rsidR="004F69D6">
        <w:t xml:space="preserve">, </w:t>
      </w:r>
      <w:r w:rsidRPr="00033231">
        <w:t>mais qui plaisait par sa délic</w:t>
      </w:r>
      <w:r w:rsidRPr="00033231">
        <w:t>a</w:t>
      </w:r>
      <w:r w:rsidRPr="00033231">
        <w:t>tesse</w:t>
      </w:r>
      <w:r w:rsidR="004F69D6">
        <w:t xml:space="preserve"> : </w:t>
      </w:r>
      <w:r w:rsidRPr="00033231">
        <w:t>un tableau dans lequel la douceur du ton</w:t>
      </w:r>
      <w:r w:rsidR="004F69D6">
        <w:t xml:space="preserve">, </w:t>
      </w:r>
      <w:r w:rsidRPr="00033231">
        <w:t>le pittoresque et la grâce de la mine</w:t>
      </w:r>
      <w:r w:rsidR="004F69D6">
        <w:t xml:space="preserve">, </w:t>
      </w:r>
      <w:r w:rsidRPr="00033231">
        <w:t>compensaient l</w:t>
      </w:r>
      <w:r w:rsidR="004F69D6">
        <w:t>’</w:t>
      </w:r>
      <w:r w:rsidRPr="00033231">
        <w:t>absence de riche couleur et de magnifique contour</w:t>
      </w:r>
      <w:r w:rsidR="004F69D6">
        <w:t xml:space="preserve">. </w:t>
      </w:r>
      <w:r w:rsidRPr="00033231">
        <w:t>Ce que son œil brun et son front s</w:t>
      </w:r>
      <w:r w:rsidRPr="00033231">
        <w:t>e</w:t>
      </w:r>
      <w:r w:rsidRPr="00033231">
        <w:t>rein montraient de son âme était en rapport avec son vêtement et avec son visage modeste</w:t>
      </w:r>
      <w:r w:rsidR="004F69D6">
        <w:t xml:space="preserve">, </w:t>
      </w:r>
      <w:r w:rsidRPr="00033231">
        <w:t>doux</w:t>
      </w:r>
      <w:r w:rsidR="004F69D6">
        <w:t xml:space="preserve">, </w:t>
      </w:r>
      <w:r w:rsidRPr="00033231">
        <w:t>et</w:t>
      </w:r>
      <w:r w:rsidR="004F69D6">
        <w:t xml:space="preserve">, </w:t>
      </w:r>
      <w:r w:rsidRPr="00033231">
        <w:t>quoique rêveur</w:t>
      </w:r>
      <w:r w:rsidR="004F69D6">
        <w:t xml:space="preserve">, </w:t>
      </w:r>
      <w:r w:rsidRPr="00033231">
        <w:t>harm</w:t>
      </w:r>
      <w:r w:rsidRPr="00033231">
        <w:t>o</w:t>
      </w:r>
      <w:r w:rsidRPr="00033231">
        <w:t>nieux</w:t>
      </w:r>
      <w:r w:rsidR="004F69D6">
        <w:t xml:space="preserve">. </w:t>
      </w:r>
      <w:r w:rsidRPr="00033231">
        <w:t>Ni l</w:t>
      </w:r>
      <w:r w:rsidR="004F69D6">
        <w:t>’</w:t>
      </w:r>
      <w:r w:rsidRPr="00033231">
        <w:t>agneau ni la colombe ne la devaient redouter</w:t>
      </w:r>
      <w:r w:rsidR="004F69D6">
        <w:t xml:space="preserve"> ; </w:t>
      </w:r>
      <w:r w:rsidRPr="00033231">
        <w:t>ils pouvaient saluer au contraire dans son air de simplicité et de douceur une conformité avec leur propre nature</w:t>
      </w:r>
      <w:r w:rsidR="004F69D6">
        <w:t xml:space="preserve">, </w:t>
      </w:r>
      <w:r w:rsidRPr="00033231">
        <w:t>ou avec la n</w:t>
      </w:r>
      <w:r w:rsidRPr="00033231">
        <w:t>a</w:t>
      </w:r>
      <w:r w:rsidRPr="00033231">
        <w:t>ture que nous leur attribuons</w:t>
      </w:r>
      <w:r w:rsidR="004F69D6">
        <w:t>.</w:t>
      </w:r>
    </w:p>
    <w:p w14:paraId="06A72240" w14:textId="77777777" w:rsidR="004F69D6" w:rsidRDefault="00000000" w:rsidP="0021796F">
      <w:r w:rsidRPr="00033231">
        <w:lastRenderedPageBreak/>
        <w:t>Après tout</w:t>
      </w:r>
      <w:r w:rsidR="004F69D6">
        <w:t xml:space="preserve">, </w:t>
      </w:r>
      <w:r w:rsidRPr="00033231">
        <w:t>c</w:t>
      </w:r>
      <w:r w:rsidR="004F69D6">
        <w:t>’</w:t>
      </w:r>
      <w:r w:rsidRPr="00033231">
        <w:t>était une imparfaite et défectueuse créature humaine</w:t>
      </w:r>
      <w:r w:rsidR="004F69D6">
        <w:t xml:space="preserve"> : </w:t>
      </w:r>
      <w:r w:rsidRPr="00033231">
        <w:t>assez belle de forme</w:t>
      </w:r>
      <w:r w:rsidR="004F69D6">
        <w:t xml:space="preserve">, </w:t>
      </w:r>
      <w:r w:rsidRPr="00033231">
        <w:t>de teint et d</w:t>
      </w:r>
      <w:r w:rsidR="004F69D6">
        <w:t>’</w:t>
      </w:r>
      <w:r w:rsidRPr="00033231">
        <w:t>accoutrement</w:t>
      </w:r>
      <w:r w:rsidR="004F69D6">
        <w:t xml:space="preserve"> ; </w:t>
      </w:r>
      <w:r w:rsidRPr="00033231">
        <w:t>mais</w:t>
      </w:r>
      <w:r w:rsidR="004F69D6">
        <w:t xml:space="preserve">, </w:t>
      </w:r>
      <w:r w:rsidRPr="00033231">
        <w:t>comme le disait Cyrille Hall</w:t>
      </w:r>
      <w:r w:rsidR="004F69D6">
        <w:t xml:space="preserve">, </w:t>
      </w:r>
      <w:r w:rsidRPr="00033231">
        <w:t>elle n</w:t>
      </w:r>
      <w:r w:rsidR="004F69D6">
        <w:t>’</w:t>
      </w:r>
      <w:r w:rsidRPr="00033231">
        <w:t xml:space="preserve">était ni si bonne ni si grande que la vieille et sèche miss </w:t>
      </w:r>
      <w:proofErr w:type="spellStart"/>
      <w:r w:rsidRPr="00033231">
        <w:t>Ainley</w:t>
      </w:r>
      <w:proofErr w:type="spellEnd"/>
      <w:r w:rsidR="004F69D6">
        <w:t xml:space="preserve">, </w:t>
      </w:r>
      <w:r w:rsidRPr="00033231">
        <w:t>qui en ce moment mettait sa meilleure robe noire</w:t>
      </w:r>
      <w:r w:rsidR="004F69D6">
        <w:t xml:space="preserve">, </w:t>
      </w:r>
      <w:r w:rsidRPr="00033231">
        <w:t>son châle de quakeresse et son chapeau</w:t>
      </w:r>
      <w:r w:rsidR="004F69D6">
        <w:t xml:space="preserve">, </w:t>
      </w:r>
      <w:r w:rsidRPr="00033231">
        <w:t>dans la chambre étroite de son cottage</w:t>
      </w:r>
      <w:r w:rsidR="004F69D6">
        <w:t>.</w:t>
      </w:r>
    </w:p>
    <w:p w14:paraId="3C0A2B52" w14:textId="77777777" w:rsidR="004F69D6" w:rsidRDefault="00000000" w:rsidP="0021796F">
      <w:r w:rsidRPr="00033231">
        <w:t>Caroline se dirigea</w:t>
      </w:r>
      <w:r w:rsidR="004F69D6">
        <w:t xml:space="preserve">, </w:t>
      </w:r>
      <w:r w:rsidRPr="00033231">
        <w:t>en traversant les champs les plus éca</w:t>
      </w:r>
      <w:r w:rsidRPr="00033231">
        <w:t>r</w:t>
      </w:r>
      <w:r w:rsidRPr="00033231">
        <w:t>tés et les pelouses les plus cachées</w:t>
      </w:r>
      <w:r w:rsidR="004F69D6">
        <w:t xml:space="preserve">, </w:t>
      </w:r>
      <w:r w:rsidRPr="00033231">
        <w:t xml:space="preserve">du côté de </w:t>
      </w:r>
      <w:proofErr w:type="spellStart"/>
      <w:r w:rsidRPr="00033231">
        <w:t>Fieldhead</w:t>
      </w:r>
      <w:proofErr w:type="spellEnd"/>
      <w:r w:rsidR="004F69D6">
        <w:t xml:space="preserve">. </w:t>
      </w:r>
      <w:r w:rsidRPr="00033231">
        <w:t>Elle glissait rapidement sous les haies vertes</w:t>
      </w:r>
      <w:r w:rsidR="004F69D6">
        <w:t xml:space="preserve">, </w:t>
      </w:r>
      <w:r w:rsidRPr="00033231">
        <w:t>et à travers les prairies plus vertes encore</w:t>
      </w:r>
      <w:r w:rsidR="004F69D6">
        <w:t xml:space="preserve">. </w:t>
      </w:r>
      <w:r w:rsidRPr="00033231">
        <w:t>Il n</w:t>
      </w:r>
      <w:r w:rsidR="004F69D6">
        <w:t>’</w:t>
      </w:r>
      <w:r w:rsidRPr="00033231">
        <w:t>y avait ni poussière ni humidité pour souiller l</w:t>
      </w:r>
      <w:r w:rsidR="004F69D6">
        <w:t>’</w:t>
      </w:r>
      <w:r w:rsidRPr="00033231">
        <w:t>ourlet de sa robe blanche ou mouiller sa légère chau</w:t>
      </w:r>
      <w:r w:rsidRPr="00033231">
        <w:t>s</w:t>
      </w:r>
      <w:r w:rsidRPr="00033231">
        <w:t>sure</w:t>
      </w:r>
      <w:r w:rsidR="004F69D6">
        <w:t xml:space="preserve">. </w:t>
      </w:r>
      <w:r w:rsidRPr="00033231">
        <w:t>Les dernières pluies avaient tout lavé</w:t>
      </w:r>
      <w:r w:rsidR="004F69D6">
        <w:t xml:space="preserve"> ; </w:t>
      </w:r>
      <w:r w:rsidRPr="00033231">
        <w:t>le soleil qui brillait alors avait tout séché</w:t>
      </w:r>
      <w:r w:rsidR="004F69D6">
        <w:t xml:space="preserve">. </w:t>
      </w:r>
      <w:r w:rsidRPr="00033231">
        <w:t>Elle marchait sans crainte sur les pâqu</w:t>
      </w:r>
      <w:r w:rsidRPr="00033231">
        <w:t>e</w:t>
      </w:r>
      <w:r w:rsidRPr="00033231">
        <w:t>rettes et sur le gazon et à travers les épaisses plantations</w:t>
      </w:r>
      <w:r w:rsidR="004F69D6">
        <w:t xml:space="preserve"> ; </w:t>
      </w:r>
      <w:r w:rsidRPr="00033231">
        <w:t xml:space="preserve">elle arriva à </w:t>
      </w:r>
      <w:proofErr w:type="spellStart"/>
      <w:r w:rsidRPr="00033231">
        <w:t>Fieldhead</w:t>
      </w:r>
      <w:proofErr w:type="spellEnd"/>
      <w:r w:rsidRPr="00033231">
        <w:t xml:space="preserve"> et pénétra dans la chambre de toilette de miss </w:t>
      </w:r>
      <w:proofErr w:type="spellStart"/>
      <w:r w:rsidRPr="00033231">
        <w:t>Keeldar</w:t>
      </w:r>
      <w:proofErr w:type="spellEnd"/>
      <w:r w:rsidR="004F69D6">
        <w:t xml:space="preserve">. </w:t>
      </w:r>
      <w:r w:rsidRPr="00033231">
        <w:t>Elle avait bien fait de venir</w:t>
      </w:r>
      <w:r w:rsidR="004F69D6">
        <w:t xml:space="preserve">, </w:t>
      </w:r>
      <w:r w:rsidRPr="00033231">
        <w:t>ou Shirley fût arrivée trop tard</w:t>
      </w:r>
      <w:r w:rsidR="004F69D6">
        <w:t xml:space="preserve">. </w:t>
      </w:r>
      <w:r w:rsidRPr="00033231">
        <w:t>Au lieu de s</w:t>
      </w:r>
      <w:r w:rsidR="004F69D6">
        <w:t>’</w:t>
      </w:r>
      <w:r w:rsidRPr="00033231">
        <w:t>apprêter en toute hâte</w:t>
      </w:r>
      <w:r w:rsidR="004F69D6">
        <w:t xml:space="preserve">, </w:t>
      </w:r>
      <w:r w:rsidRPr="00033231">
        <w:t>elle était étendue sur un lit de repos</w:t>
      </w:r>
      <w:r w:rsidR="004F69D6">
        <w:t xml:space="preserve">, </w:t>
      </w:r>
      <w:r w:rsidRPr="00033231">
        <w:t>occupée à lire</w:t>
      </w:r>
      <w:r w:rsidR="004F69D6">
        <w:t xml:space="preserve">. </w:t>
      </w:r>
      <w:proofErr w:type="spellStart"/>
      <w:r w:rsidRPr="00033231">
        <w:t>Mistress</w:t>
      </w:r>
      <w:proofErr w:type="spellEnd"/>
      <w:r w:rsidRPr="00033231">
        <w:t xml:space="preserve"> </w:t>
      </w:r>
      <w:proofErr w:type="spellStart"/>
      <w:r w:rsidRPr="00033231">
        <w:t>Pryor</w:t>
      </w:r>
      <w:proofErr w:type="spellEnd"/>
      <w:r w:rsidR="004F69D6">
        <w:t xml:space="preserve">, </w:t>
      </w:r>
      <w:r w:rsidRPr="00033231">
        <w:t>debout à côté d</w:t>
      </w:r>
      <w:r w:rsidR="004F69D6">
        <w:t>’</w:t>
      </w:r>
      <w:r w:rsidRPr="00033231">
        <w:t>elle</w:t>
      </w:r>
      <w:r w:rsidR="004F69D6">
        <w:t xml:space="preserve">, </w:t>
      </w:r>
      <w:r w:rsidRPr="00033231">
        <w:t>la pressait vainement de se lever et de s</w:t>
      </w:r>
      <w:r w:rsidR="004F69D6">
        <w:t>’</w:t>
      </w:r>
      <w:r w:rsidRPr="00033231">
        <w:t>habiller</w:t>
      </w:r>
      <w:r w:rsidR="004F69D6">
        <w:t xml:space="preserve">. </w:t>
      </w:r>
      <w:r w:rsidRPr="00033231">
        <w:t>Caroline ne perdit pas de temps en paroles</w:t>
      </w:r>
      <w:r w:rsidR="004F69D6">
        <w:t xml:space="preserve"> : </w:t>
      </w:r>
      <w:r w:rsidRPr="00033231">
        <w:t>elle s</w:t>
      </w:r>
      <w:r w:rsidR="004F69D6">
        <w:t>’</w:t>
      </w:r>
      <w:r w:rsidRPr="00033231">
        <w:t>empara du livre</w:t>
      </w:r>
      <w:r w:rsidR="004F69D6">
        <w:t xml:space="preserve">, </w:t>
      </w:r>
      <w:r w:rsidRPr="00033231">
        <w:t>et</w:t>
      </w:r>
      <w:r w:rsidR="004F69D6">
        <w:t xml:space="preserve">, </w:t>
      </w:r>
      <w:r w:rsidRPr="00033231">
        <w:t>de ses propres mains</w:t>
      </w:r>
      <w:r w:rsidR="004F69D6">
        <w:t xml:space="preserve">, </w:t>
      </w:r>
      <w:r w:rsidRPr="00033231">
        <w:t>commença l</w:t>
      </w:r>
      <w:r w:rsidR="004F69D6">
        <w:t>’</w:t>
      </w:r>
      <w:r w:rsidRPr="00033231">
        <w:t>opération de la toilette</w:t>
      </w:r>
      <w:r w:rsidR="004F69D6">
        <w:t xml:space="preserve">. </w:t>
      </w:r>
      <w:r w:rsidRPr="00033231">
        <w:t>Shirley</w:t>
      </w:r>
      <w:r w:rsidR="004F69D6">
        <w:t xml:space="preserve">, </w:t>
      </w:r>
      <w:r w:rsidRPr="00033231">
        <w:t>que la chaleur rendait encore plus indolente</w:t>
      </w:r>
      <w:r w:rsidR="004F69D6">
        <w:t xml:space="preserve">, </w:t>
      </w:r>
      <w:r w:rsidRPr="00033231">
        <w:t>et gaie de sa jeune et joyeuse nature</w:t>
      </w:r>
      <w:r w:rsidR="004F69D6">
        <w:t xml:space="preserve">, </w:t>
      </w:r>
      <w:r w:rsidRPr="00033231">
        <w:t>voulait parler</w:t>
      </w:r>
      <w:r w:rsidR="004F69D6">
        <w:t xml:space="preserve">, </w:t>
      </w:r>
      <w:r w:rsidRPr="00033231">
        <w:t>rire et s</w:t>
      </w:r>
      <w:r w:rsidR="004F69D6">
        <w:t>’</w:t>
      </w:r>
      <w:r w:rsidRPr="00033231">
        <w:t>amuser</w:t>
      </w:r>
      <w:r w:rsidR="004F69D6">
        <w:t xml:space="preserve"> ; </w:t>
      </w:r>
      <w:r w:rsidRPr="00033231">
        <w:t>mais Car</w:t>
      </w:r>
      <w:r w:rsidRPr="00033231">
        <w:t>o</w:t>
      </w:r>
      <w:r w:rsidRPr="00033231">
        <w:t>l</w:t>
      </w:r>
      <w:r w:rsidRPr="00033231">
        <w:t>i</w:t>
      </w:r>
      <w:r w:rsidRPr="00033231">
        <w:t>ne</w:t>
      </w:r>
      <w:r w:rsidR="004F69D6">
        <w:t xml:space="preserve">, </w:t>
      </w:r>
      <w:r w:rsidRPr="00033231">
        <w:t>qui voulait arriver à l</w:t>
      </w:r>
      <w:r w:rsidR="004F69D6">
        <w:t>’</w:t>
      </w:r>
      <w:r w:rsidRPr="00033231">
        <w:t>heure</w:t>
      </w:r>
      <w:r w:rsidR="004F69D6">
        <w:t xml:space="preserve">, </w:t>
      </w:r>
      <w:r w:rsidRPr="00033231">
        <w:t>persévéra à l</w:t>
      </w:r>
      <w:r w:rsidR="004F69D6">
        <w:t>’</w:t>
      </w:r>
      <w:r w:rsidRPr="00033231">
        <w:t>habiller aussi vite que ses doigts pouvaient attacher des cordons ou piquer des épingles</w:t>
      </w:r>
      <w:r w:rsidR="004F69D6">
        <w:t xml:space="preserve">. </w:t>
      </w:r>
      <w:r w:rsidRPr="00033231">
        <w:t>À la fin</w:t>
      </w:r>
      <w:r w:rsidR="004F69D6">
        <w:t xml:space="preserve">, </w:t>
      </w:r>
      <w:r w:rsidRPr="00033231">
        <w:t>comme elle achevait de réunir une rangée d</w:t>
      </w:r>
      <w:r w:rsidR="004F69D6">
        <w:t>’</w:t>
      </w:r>
      <w:r w:rsidRPr="00033231">
        <w:t>agrafes et d</w:t>
      </w:r>
      <w:r w:rsidR="004F69D6">
        <w:t>’</w:t>
      </w:r>
      <w:r w:rsidRPr="00033231">
        <w:t>œillets</w:t>
      </w:r>
      <w:r w:rsidR="004F69D6">
        <w:t xml:space="preserve">, </w:t>
      </w:r>
      <w:r w:rsidRPr="00033231">
        <w:t>elle trouva le loisir de la gronder</w:t>
      </w:r>
      <w:r w:rsidR="004F69D6">
        <w:t xml:space="preserve">, </w:t>
      </w:r>
      <w:r w:rsidRPr="00033231">
        <w:t>lui d</w:t>
      </w:r>
      <w:r w:rsidRPr="00033231">
        <w:t>i</w:t>
      </w:r>
      <w:r w:rsidRPr="00033231">
        <w:t>sant que c</w:t>
      </w:r>
      <w:r w:rsidR="004F69D6">
        <w:t>’</w:t>
      </w:r>
      <w:r w:rsidRPr="00033231">
        <w:t>était fort mal à elle d</w:t>
      </w:r>
      <w:r w:rsidR="004F69D6">
        <w:t>’</w:t>
      </w:r>
      <w:r w:rsidRPr="00033231">
        <w:t>avoir si peu d</w:t>
      </w:r>
      <w:r w:rsidR="004F69D6">
        <w:t>’</w:t>
      </w:r>
      <w:r w:rsidRPr="00033231">
        <w:t>exactitude</w:t>
      </w:r>
      <w:r w:rsidR="004F69D6">
        <w:t xml:space="preserve"> ; </w:t>
      </w:r>
      <w:r w:rsidRPr="00033231">
        <w:t>qu</w:t>
      </w:r>
      <w:r w:rsidR="004F69D6">
        <w:t>’</w:t>
      </w:r>
      <w:r w:rsidRPr="00033231">
        <w:t>elle ressemblait en ce moment même à l</w:t>
      </w:r>
      <w:r w:rsidR="004F69D6">
        <w:t>’</w:t>
      </w:r>
      <w:r w:rsidRPr="00033231">
        <w:t>image de la Nonchalance</w:t>
      </w:r>
      <w:r w:rsidR="004F69D6">
        <w:t xml:space="preserve"> : </w:t>
      </w:r>
      <w:r w:rsidRPr="00033231">
        <w:t>ce qui était vrai</w:t>
      </w:r>
      <w:r w:rsidR="004F69D6">
        <w:t xml:space="preserve">, </w:t>
      </w:r>
      <w:r w:rsidRPr="00033231">
        <w:t>mais c</w:t>
      </w:r>
      <w:r w:rsidR="004F69D6">
        <w:t>’</w:t>
      </w:r>
      <w:r w:rsidRPr="00033231">
        <w:t>était au moins une fort aimable figure de cette élégante déité</w:t>
      </w:r>
      <w:r w:rsidR="004F69D6">
        <w:t xml:space="preserve">, </w:t>
      </w:r>
      <w:r w:rsidRPr="00033231">
        <w:t>née de la richesse et du loisir</w:t>
      </w:r>
      <w:r w:rsidR="004F69D6">
        <w:t>.</w:t>
      </w:r>
    </w:p>
    <w:p w14:paraId="696A09B3" w14:textId="77777777" w:rsidR="004F69D6" w:rsidRDefault="00000000" w:rsidP="0021796F">
      <w:r w:rsidRPr="00033231">
        <w:lastRenderedPageBreak/>
        <w:t>Shirley offrait un frappant contraste avec Caroline</w:t>
      </w:r>
      <w:r w:rsidR="004F69D6">
        <w:t xml:space="preserve"> : </w:t>
      </w:r>
      <w:r w:rsidRPr="00033231">
        <w:t>il y avait du style dans chaque pli de ses vêtements</w:t>
      </w:r>
      <w:r w:rsidR="004F69D6">
        <w:t xml:space="preserve">, </w:t>
      </w:r>
      <w:r w:rsidRPr="00033231">
        <w:t>dans chaque l</w:t>
      </w:r>
      <w:r w:rsidRPr="00033231">
        <w:t>i</w:t>
      </w:r>
      <w:r w:rsidRPr="00033231">
        <w:t>gne de son visage</w:t>
      </w:r>
      <w:r w:rsidR="004F69D6">
        <w:t xml:space="preserve"> : </w:t>
      </w:r>
      <w:r w:rsidRPr="00033231">
        <w:t>la riche étoffe de soie l</w:t>
      </w:r>
      <w:r w:rsidR="004F69D6">
        <w:t>’</w:t>
      </w:r>
      <w:r w:rsidRPr="00033231">
        <w:t>habillait mieux qu</w:t>
      </w:r>
      <w:r w:rsidR="004F69D6">
        <w:t>’</w:t>
      </w:r>
      <w:r w:rsidRPr="00033231">
        <w:t>un costume plus simple</w:t>
      </w:r>
      <w:r w:rsidR="004F69D6">
        <w:t xml:space="preserve"> ; </w:t>
      </w:r>
      <w:r w:rsidRPr="00033231">
        <w:t>l</w:t>
      </w:r>
      <w:r w:rsidR="004F69D6">
        <w:t>’</w:t>
      </w:r>
      <w:r w:rsidRPr="00033231">
        <w:t>écharpe richement brodée lui allait à merveille</w:t>
      </w:r>
      <w:r w:rsidR="004F69D6">
        <w:t xml:space="preserve"> ; </w:t>
      </w:r>
      <w:r w:rsidRPr="00033231">
        <w:t>elle la portait négligemment</w:t>
      </w:r>
      <w:r w:rsidR="004F69D6">
        <w:t xml:space="preserve">, </w:t>
      </w:r>
      <w:r w:rsidRPr="00033231">
        <w:t>mais avec grâce</w:t>
      </w:r>
      <w:r w:rsidR="004F69D6">
        <w:t xml:space="preserve"> ; </w:t>
      </w:r>
      <w:r w:rsidRPr="00033231">
        <w:t>la guirlande qui ornait son chapeau faisait un excellent effet</w:t>
      </w:r>
      <w:r w:rsidR="004F69D6">
        <w:t xml:space="preserve"> ; </w:t>
      </w:r>
      <w:r w:rsidRPr="00033231">
        <w:t>ch</w:t>
      </w:r>
      <w:r w:rsidRPr="00033231">
        <w:t>a</w:t>
      </w:r>
      <w:r w:rsidRPr="00033231">
        <w:t>que ornement était à la place que le goût et la mode lui ass</w:t>
      </w:r>
      <w:r w:rsidRPr="00033231">
        <w:t>i</w:t>
      </w:r>
      <w:r w:rsidRPr="00033231">
        <w:t>gnaient</w:t>
      </w:r>
      <w:r w:rsidR="004F69D6">
        <w:t xml:space="preserve">. </w:t>
      </w:r>
      <w:r w:rsidRPr="00033231">
        <w:t>L</w:t>
      </w:r>
      <w:r w:rsidR="004F69D6">
        <w:t>’</w:t>
      </w:r>
      <w:r w:rsidRPr="00033231">
        <w:t>ensemble de la mise était en harmonie parfaite avec le franc éclat de ses yeux</w:t>
      </w:r>
      <w:r w:rsidR="004F69D6">
        <w:t xml:space="preserve">, </w:t>
      </w:r>
      <w:r w:rsidRPr="00033231">
        <w:t>le sourire un peu satirique qui se jouait sur ses lèvres</w:t>
      </w:r>
      <w:r w:rsidR="004F69D6">
        <w:t xml:space="preserve">, </w:t>
      </w:r>
      <w:r w:rsidRPr="00033231">
        <w:t>son port droit et ferme et son pas léger</w:t>
      </w:r>
      <w:r w:rsidR="004F69D6">
        <w:t xml:space="preserve">. </w:t>
      </w:r>
      <w:r w:rsidRPr="00033231">
        <w:t>C</w:t>
      </w:r>
      <w:r w:rsidRPr="00033231">
        <w:t>a</w:t>
      </w:r>
      <w:r w:rsidRPr="00033231">
        <w:t>roline lui prit la main lorsqu</w:t>
      </w:r>
      <w:r w:rsidR="004F69D6">
        <w:t>’</w:t>
      </w:r>
      <w:r w:rsidRPr="00033231">
        <w:t>elle fut habillée</w:t>
      </w:r>
      <w:r w:rsidR="004F69D6">
        <w:t xml:space="preserve">, </w:t>
      </w:r>
      <w:r w:rsidRPr="00033231">
        <w:t>la fit descendre rapidement</w:t>
      </w:r>
      <w:r w:rsidR="004F69D6">
        <w:t xml:space="preserve">, </w:t>
      </w:r>
      <w:r w:rsidRPr="00033231">
        <w:t>et elles se mirent à courir en riant à travers les champs</w:t>
      </w:r>
      <w:r w:rsidR="004F69D6">
        <w:t xml:space="preserve">, </w:t>
      </w:r>
      <w:r w:rsidRPr="00033231">
        <w:t>semblables à une blanche colombe et à un oiseau de paradis aux vives et brillantes couleurs</w:t>
      </w:r>
      <w:r w:rsidR="004F69D6">
        <w:t xml:space="preserve">, </w:t>
      </w:r>
      <w:r w:rsidRPr="00033231">
        <w:t>associés dans leur volée commune</w:t>
      </w:r>
      <w:r w:rsidR="004F69D6">
        <w:t>.</w:t>
      </w:r>
    </w:p>
    <w:p w14:paraId="257AA478" w14:textId="77777777" w:rsidR="004F69D6" w:rsidRDefault="00000000" w:rsidP="0021796F">
      <w:r w:rsidRPr="00033231">
        <w:t xml:space="preserve">Grâce à la promptitude de miss </w:t>
      </w:r>
      <w:proofErr w:type="spellStart"/>
      <w:r w:rsidRPr="00033231">
        <w:t>Helstone</w:t>
      </w:r>
      <w:proofErr w:type="spellEnd"/>
      <w:r w:rsidR="004F69D6">
        <w:t xml:space="preserve">, </w:t>
      </w:r>
      <w:r w:rsidRPr="00033231">
        <w:t>elles arrivèrent en temps opportun</w:t>
      </w:r>
      <w:r w:rsidR="004F69D6">
        <w:t xml:space="preserve">. </w:t>
      </w:r>
      <w:r w:rsidRPr="00033231">
        <w:t>Pendant que les arbres leur dérobaient e</w:t>
      </w:r>
      <w:r w:rsidRPr="00033231">
        <w:t>n</w:t>
      </w:r>
      <w:r w:rsidRPr="00033231">
        <w:t>core l</w:t>
      </w:r>
      <w:r w:rsidR="004F69D6">
        <w:t>’</w:t>
      </w:r>
      <w:r w:rsidRPr="00033231">
        <w:t>église</w:t>
      </w:r>
      <w:r w:rsidR="004F69D6">
        <w:t xml:space="preserve">, </w:t>
      </w:r>
      <w:r w:rsidRPr="00033231">
        <w:t>elles entendirent les cloches sonner un appel mes</w:t>
      </w:r>
      <w:r w:rsidRPr="00033231">
        <w:t>u</w:t>
      </w:r>
      <w:r w:rsidRPr="00033231">
        <w:t>ré</w:t>
      </w:r>
      <w:r w:rsidR="004F69D6">
        <w:t xml:space="preserve">, </w:t>
      </w:r>
      <w:r w:rsidRPr="00033231">
        <w:t>mais pressant</w:t>
      </w:r>
      <w:r w:rsidR="004F69D6">
        <w:t xml:space="preserve">. </w:t>
      </w:r>
      <w:r w:rsidRPr="00033231">
        <w:t>On entendait déjà distinctement le bruit des pas</w:t>
      </w:r>
      <w:r w:rsidR="004F69D6">
        <w:t xml:space="preserve">, </w:t>
      </w:r>
      <w:r w:rsidRPr="00033231">
        <w:t>le murmure des voix</w:t>
      </w:r>
      <w:r w:rsidR="004F69D6">
        <w:t xml:space="preserve">. </w:t>
      </w:r>
      <w:r w:rsidRPr="00033231">
        <w:t>D</w:t>
      </w:r>
      <w:r w:rsidR="004F69D6">
        <w:t>’</w:t>
      </w:r>
      <w:r w:rsidRPr="00033231">
        <w:t>un tertre élevé</w:t>
      </w:r>
      <w:r w:rsidR="004F69D6">
        <w:t xml:space="preserve">, </w:t>
      </w:r>
      <w:r w:rsidRPr="00033231">
        <w:t>elles apercevaient</w:t>
      </w:r>
      <w:r w:rsidR="004F69D6">
        <w:t xml:space="preserve">, </w:t>
      </w:r>
      <w:r w:rsidRPr="00033231">
        <w:t xml:space="preserve">sur la route de </w:t>
      </w:r>
      <w:proofErr w:type="spellStart"/>
      <w:r w:rsidRPr="00033231">
        <w:t>Whinbury</w:t>
      </w:r>
      <w:proofErr w:type="spellEnd"/>
      <w:r w:rsidR="004F69D6">
        <w:t xml:space="preserve">, </w:t>
      </w:r>
      <w:r w:rsidRPr="00033231">
        <w:t>l</w:t>
      </w:r>
      <w:r w:rsidR="004F69D6">
        <w:t>’</w:t>
      </w:r>
      <w:r w:rsidRPr="00033231">
        <w:t xml:space="preserve">école de </w:t>
      </w:r>
      <w:proofErr w:type="spellStart"/>
      <w:r w:rsidRPr="00033231">
        <w:t>Whinbury</w:t>
      </w:r>
      <w:proofErr w:type="spellEnd"/>
      <w:r w:rsidRPr="00033231">
        <w:t xml:space="preserve"> qui approchait</w:t>
      </w:r>
      <w:r w:rsidR="004F69D6">
        <w:t xml:space="preserve"> : </w:t>
      </w:r>
      <w:r w:rsidRPr="00033231">
        <w:t>elle se composait de cinq cents âmes</w:t>
      </w:r>
      <w:r w:rsidR="004F69D6">
        <w:t xml:space="preserve">. </w:t>
      </w:r>
      <w:r w:rsidRPr="00033231">
        <w:t>Le recteur et le vicaire</w:t>
      </w:r>
      <w:r w:rsidR="004F69D6">
        <w:t xml:space="preserve">, </w:t>
      </w:r>
      <w:proofErr w:type="spellStart"/>
      <w:r w:rsidRPr="00033231">
        <w:t>Boultby</w:t>
      </w:r>
      <w:proofErr w:type="spellEnd"/>
      <w:r w:rsidRPr="00033231">
        <w:t xml:space="preserve"> et </w:t>
      </w:r>
      <w:proofErr w:type="spellStart"/>
      <w:r w:rsidRPr="00033231">
        <w:t>Wine</w:t>
      </w:r>
      <w:proofErr w:type="spellEnd"/>
      <w:r w:rsidR="004F69D6">
        <w:t xml:space="preserve">, </w:t>
      </w:r>
      <w:r w:rsidRPr="00033231">
        <w:t>étaient en tête</w:t>
      </w:r>
      <w:r w:rsidR="004F69D6">
        <w:t xml:space="preserve"> : </w:t>
      </w:r>
      <w:r w:rsidRPr="00033231">
        <w:t>le premier marchant</w:t>
      </w:r>
      <w:r w:rsidR="004F69D6">
        <w:t xml:space="preserve">, </w:t>
      </w:r>
      <w:r w:rsidRPr="00033231">
        <w:t>comme il convient à un prêtre bénéficiaire</w:t>
      </w:r>
      <w:r w:rsidR="004F69D6">
        <w:t xml:space="preserve">, </w:t>
      </w:r>
      <w:r w:rsidRPr="00033231">
        <w:t>sous le dais d</w:t>
      </w:r>
      <w:r w:rsidR="004F69D6">
        <w:t>’</w:t>
      </w:r>
      <w:r w:rsidRPr="00033231">
        <w:t>un large ch</w:t>
      </w:r>
      <w:r w:rsidRPr="00033231">
        <w:t>a</w:t>
      </w:r>
      <w:r w:rsidRPr="00033231">
        <w:t>peau</w:t>
      </w:r>
      <w:r w:rsidR="004F69D6">
        <w:t xml:space="preserve">, </w:t>
      </w:r>
      <w:r w:rsidRPr="00033231">
        <w:t>avec la dignité d</w:t>
      </w:r>
      <w:r w:rsidR="004F69D6">
        <w:t>’</w:t>
      </w:r>
      <w:r w:rsidRPr="00033231">
        <w:t>une ample corpulence</w:t>
      </w:r>
      <w:r w:rsidR="004F69D6">
        <w:t xml:space="preserve">, </w:t>
      </w:r>
      <w:r w:rsidRPr="00033231">
        <w:t xml:space="preserve">embelli par </w:t>
      </w:r>
      <w:proofErr w:type="gramStart"/>
      <w:r w:rsidRPr="00033231">
        <w:t>le plus carré</w:t>
      </w:r>
      <w:proofErr w:type="gramEnd"/>
      <w:r w:rsidRPr="00033231">
        <w:t xml:space="preserve"> et le plus vaste des habits noirs</w:t>
      </w:r>
      <w:r w:rsidR="004F69D6">
        <w:t xml:space="preserve">, </w:t>
      </w:r>
      <w:r w:rsidRPr="00033231">
        <w:t>et s</w:t>
      </w:r>
      <w:r w:rsidR="004F69D6">
        <w:t>’</w:t>
      </w:r>
      <w:r w:rsidRPr="00033231">
        <w:t>appuyant sur la plus solide des cannes à pomme d</w:t>
      </w:r>
      <w:r w:rsidR="004F69D6">
        <w:t>’</w:t>
      </w:r>
      <w:r w:rsidRPr="00033231">
        <w:t>or</w:t>
      </w:r>
      <w:r w:rsidR="004F69D6">
        <w:t xml:space="preserve">. </w:t>
      </w:r>
      <w:r w:rsidRPr="00033231">
        <w:t>En marchant</w:t>
      </w:r>
      <w:r w:rsidR="004F69D6">
        <w:t xml:space="preserve">, </w:t>
      </w:r>
      <w:r w:rsidRPr="00033231">
        <w:t>le docteur bra</w:t>
      </w:r>
      <w:r w:rsidRPr="00033231">
        <w:t>n</w:t>
      </w:r>
      <w:r w:rsidRPr="00033231">
        <w:t>dissait de temps à autre légèrement sa canne et inclinait son large chapeau d</w:t>
      </w:r>
      <w:r w:rsidR="004F69D6">
        <w:t>’</w:t>
      </w:r>
      <w:r w:rsidRPr="00033231">
        <w:t>une leçon dogmatique vers son aide de camp</w:t>
      </w:r>
      <w:r w:rsidR="004F69D6">
        <w:t xml:space="preserve">. </w:t>
      </w:r>
      <w:r w:rsidRPr="00033231">
        <w:t>Cet aide de camp</w:t>
      </w:r>
      <w:r w:rsidR="004F69D6">
        <w:t xml:space="preserve">, </w:t>
      </w:r>
      <w:r w:rsidRPr="00033231">
        <w:t>c</w:t>
      </w:r>
      <w:r w:rsidR="004F69D6">
        <w:t>’</w:t>
      </w:r>
      <w:r w:rsidRPr="00033231">
        <w:t>est-à-dire Donne</w:t>
      </w:r>
      <w:r w:rsidR="004F69D6">
        <w:t xml:space="preserve">, </w:t>
      </w:r>
      <w:r w:rsidRPr="00033231">
        <w:t>étroit si l</w:t>
      </w:r>
      <w:r w:rsidR="004F69D6">
        <w:t>’</w:t>
      </w:r>
      <w:r w:rsidRPr="00033231">
        <w:t>on comparait sa stature avec la large corpulence de son principal</w:t>
      </w:r>
      <w:r w:rsidR="004F69D6">
        <w:t xml:space="preserve">, </w:t>
      </w:r>
      <w:r w:rsidRPr="00033231">
        <w:t>s</w:t>
      </w:r>
      <w:r w:rsidR="004F69D6">
        <w:t>’</w:t>
      </w:r>
      <w:r w:rsidRPr="00033231">
        <w:t>efforçait néanmoins de paraître tout à fait un vicaire</w:t>
      </w:r>
      <w:r w:rsidR="004F69D6">
        <w:t xml:space="preserve"> : </w:t>
      </w:r>
      <w:r w:rsidRPr="00033231">
        <w:t>tout chez lui dén</w:t>
      </w:r>
      <w:r w:rsidRPr="00033231">
        <w:t>o</w:t>
      </w:r>
      <w:r w:rsidRPr="00033231">
        <w:t>tait l</w:t>
      </w:r>
      <w:r w:rsidR="004F69D6">
        <w:t>’</w:t>
      </w:r>
      <w:r w:rsidRPr="00033231">
        <w:t xml:space="preserve">impertinence et </w:t>
      </w:r>
      <w:r w:rsidRPr="00033231">
        <w:lastRenderedPageBreak/>
        <w:t>la bonne opinion de lui-même</w:t>
      </w:r>
      <w:r w:rsidR="004F69D6">
        <w:t xml:space="preserve">, </w:t>
      </w:r>
      <w:r w:rsidRPr="00033231">
        <w:t>depuis son nez en trompette et son menton relevé jusqu</w:t>
      </w:r>
      <w:r w:rsidR="004F69D6">
        <w:t>’</w:t>
      </w:r>
      <w:r w:rsidRPr="00033231">
        <w:t>à ses cléricales guêtres noires</w:t>
      </w:r>
      <w:r w:rsidR="004F69D6">
        <w:t xml:space="preserve">, </w:t>
      </w:r>
      <w:r w:rsidRPr="00033231">
        <w:t>ses culottes sans bretelles et ses souliers à pointe carrée</w:t>
      </w:r>
      <w:r w:rsidR="004F69D6">
        <w:t>.</w:t>
      </w:r>
    </w:p>
    <w:p w14:paraId="5C0BA77B" w14:textId="77777777" w:rsidR="004F69D6" w:rsidRDefault="00000000" w:rsidP="0021796F">
      <w:r w:rsidRPr="00033231">
        <w:t>Allez</w:t>
      </w:r>
      <w:r w:rsidR="004F69D6">
        <w:t xml:space="preserve">, </w:t>
      </w:r>
      <w:r w:rsidRPr="00033231">
        <w:t>monsieur Donne</w:t>
      </w:r>
      <w:r w:rsidR="004F69D6">
        <w:t xml:space="preserve"> ! </w:t>
      </w:r>
      <w:r w:rsidRPr="00033231">
        <w:t>vous venez de subir un minutieux examen</w:t>
      </w:r>
      <w:r w:rsidR="004F69D6">
        <w:t xml:space="preserve">. </w:t>
      </w:r>
      <w:r w:rsidRPr="00033231">
        <w:t>Vous avez une excellente opinion de vous-même</w:t>
      </w:r>
      <w:r w:rsidR="004F69D6">
        <w:t xml:space="preserve"> ; </w:t>
      </w:r>
      <w:r w:rsidRPr="00033231">
        <w:t>mais que les deux figures blanches et roses qui vous surveillent du haut de la colline là-bas pensent comme vous</w:t>
      </w:r>
      <w:r w:rsidR="004F69D6">
        <w:t xml:space="preserve">, </w:t>
      </w:r>
      <w:r w:rsidRPr="00033231">
        <w:t>c</w:t>
      </w:r>
      <w:r w:rsidR="004F69D6">
        <w:t>’</w:t>
      </w:r>
      <w:r w:rsidRPr="00033231">
        <w:t>est une autre question</w:t>
      </w:r>
      <w:r w:rsidR="004F69D6">
        <w:t>.</w:t>
      </w:r>
    </w:p>
    <w:p w14:paraId="12C1ABCD" w14:textId="77777777" w:rsidR="004F69D6" w:rsidRDefault="00000000" w:rsidP="0021796F">
      <w:r w:rsidRPr="00033231">
        <w:t>Ces deux figures descendant en courant</w:t>
      </w:r>
      <w:r w:rsidR="004F69D6">
        <w:t xml:space="preserve">, </w:t>
      </w:r>
      <w:r w:rsidRPr="00033231">
        <w:t>aussitôt que le r</w:t>
      </w:r>
      <w:r w:rsidRPr="00033231">
        <w:t>é</w:t>
      </w:r>
      <w:r w:rsidRPr="00033231">
        <w:t>giment a passé</w:t>
      </w:r>
      <w:r w:rsidR="004F69D6">
        <w:t xml:space="preserve"> : </w:t>
      </w:r>
      <w:r w:rsidRPr="00033231">
        <w:t>le cimetière est rempli d</w:t>
      </w:r>
      <w:r w:rsidR="004F69D6">
        <w:t>’</w:t>
      </w:r>
      <w:r w:rsidRPr="00033231">
        <w:t>élèves et de maîtres</w:t>
      </w:r>
      <w:r w:rsidR="004F69D6">
        <w:t xml:space="preserve">, </w:t>
      </w:r>
      <w:r w:rsidRPr="00033231">
        <w:t>tous dans leurs plus beaux habits des dimanches</w:t>
      </w:r>
      <w:r w:rsidR="004F69D6">
        <w:t xml:space="preserve"> ; </w:t>
      </w:r>
      <w:r w:rsidRPr="00033231">
        <w:t>et dans un district si malheureux</w:t>
      </w:r>
      <w:r w:rsidR="004F69D6">
        <w:t xml:space="preserve">, </w:t>
      </w:r>
      <w:r w:rsidRPr="00033231">
        <w:t>dans des temps si mauvais</w:t>
      </w:r>
      <w:r w:rsidR="004F69D6">
        <w:t xml:space="preserve">, </w:t>
      </w:r>
      <w:r w:rsidRPr="00033231">
        <w:t>il est éto</w:t>
      </w:r>
      <w:r w:rsidRPr="00033231">
        <w:t>n</w:t>
      </w:r>
      <w:r w:rsidRPr="00033231">
        <w:t>nant qu</w:t>
      </w:r>
      <w:r w:rsidR="004F69D6">
        <w:t>’</w:t>
      </w:r>
      <w:r w:rsidRPr="00033231">
        <w:t>ils soient parvenus à s</w:t>
      </w:r>
      <w:r w:rsidR="004F69D6">
        <w:t>’</w:t>
      </w:r>
      <w:r w:rsidRPr="00033231">
        <w:t>habiller d</w:t>
      </w:r>
      <w:r w:rsidR="004F69D6">
        <w:t>’</w:t>
      </w:r>
      <w:r w:rsidRPr="00033231">
        <w:t>une façon si décente</w:t>
      </w:r>
      <w:r w:rsidR="004F69D6">
        <w:t xml:space="preserve">, </w:t>
      </w:r>
      <w:r w:rsidRPr="00033231">
        <w:t>si élégante même</w:t>
      </w:r>
      <w:r w:rsidR="004F69D6">
        <w:t xml:space="preserve">. </w:t>
      </w:r>
      <w:r w:rsidRPr="00033231">
        <w:t>Cet amour de la décence chez les Anglais peut produire des miracles</w:t>
      </w:r>
      <w:r w:rsidR="004F69D6">
        <w:t xml:space="preserve"> : </w:t>
      </w:r>
      <w:r w:rsidRPr="00033231">
        <w:t>la pauvreté qui réduit une fille irlandaise aux haillons est impuissante à dépouiller la fille anglaise de la garde-robe qu</w:t>
      </w:r>
      <w:r w:rsidR="004F69D6">
        <w:t>’</w:t>
      </w:r>
      <w:r w:rsidRPr="00033231">
        <w:t>elle sait être indispensable à sa dignité</w:t>
      </w:r>
      <w:r w:rsidR="004F69D6">
        <w:t xml:space="preserve">. </w:t>
      </w:r>
      <w:r w:rsidRPr="00033231">
        <w:t>En outre la dame du manoir</w:t>
      </w:r>
      <w:r w:rsidR="004F69D6">
        <w:t xml:space="preserve">, </w:t>
      </w:r>
      <w:r w:rsidRPr="00033231">
        <w:t>cette Shirley qui regarde avec plaisir cette foule bien habillée et heureuse</w:t>
      </w:r>
      <w:r w:rsidR="004F69D6">
        <w:t xml:space="preserve">, </w:t>
      </w:r>
      <w:r w:rsidRPr="00033231">
        <w:t>n</w:t>
      </w:r>
      <w:r w:rsidR="004F69D6">
        <w:t>’</w:t>
      </w:r>
      <w:r w:rsidRPr="00033231">
        <w:t>est pas étrangère à ce bien-être</w:t>
      </w:r>
      <w:r w:rsidR="004F69D6">
        <w:t xml:space="preserve">. </w:t>
      </w:r>
      <w:r w:rsidRPr="00033231">
        <w:t>Sa libéralité opportune a consolé plus d</w:t>
      </w:r>
      <w:r w:rsidR="004F69D6">
        <w:t>’</w:t>
      </w:r>
      <w:r w:rsidRPr="00033231">
        <w:t>une pauvre famille qui voyait avec terreur s</w:t>
      </w:r>
      <w:r w:rsidR="004F69D6">
        <w:t>’</w:t>
      </w:r>
      <w:r w:rsidRPr="00033231">
        <w:t>approcher les jours de fête</w:t>
      </w:r>
      <w:r w:rsidR="004F69D6">
        <w:t xml:space="preserve">, </w:t>
      </w:r>
      <w:r w:rsidRPr="00033231">
        <w:t>et fourni à plus d</w:t>
      </w:r>
      <w:r w:rsidR="004F69D6">
        <w:t>’</w:t>
      </w:r>
      <w:r w:rsidRPr="00033231">
        <w:t>un enfant un habit et un chapeau pour la circonstance</w:t>
      </w:r>
      <w:r w:rsidR="004F69D6">
        <w:t xml:space="preserve"> ; </w:t>
      </w:r>
      <w:r w:rsidRPr="00033231">
        <w:t>elle le sait</w:t>
      </w:r>
      <w:r w:rsidR="004F69D6">
        <w:t xml:space="preserve">, </w:t>
      </w:r>
      <w:r w:rsidRPr="00033231">
        <w:t>et elle s</w:t>
      </w:r>
      <w:r w:rsidR="004F69D6">
        <w:t>’</w:t>
      </w:r>
      <w:r w:rsidRPr="00033231">
        <w:t>en réjouit</w:t>
      </w:r>
      <w:r w:rsidR="004F69D6">
        <w:t xml:space="preserve"> ; </w:t>
      </w:r>
      <w:r w:rsidRPr="00033231">
        <w:t>elle est satisfaite que son argent</w:t>
      </w:r>
      <w:r w:rsidR="004F69D6">
        <w:t xml:space="preserve">, </w:t>
      </w:r>
      <w:r w:rsidRPr="00033231">
        <w:t>son exemple</w:t>
      </w:r>
      <w:r w:rsidR="004F69D6">
        <w:t xml:space="preserve">, </w:t>
      </w:r>
      <w:r w:rsidRPr="00033231">
        <w:t>son influence</w:t>
      </w:r>
      <w:r w:rsidR="004F69D6">
        <w:t xml:space="preserve">, </w:t>
      </w:r>
      <w:r w:rsidRPr="00033231">
        <w:t>aient été réellement de quelque ut</w:t>
      </w:r>
      <w:r w:rsidRPr="00033231">
        <w:t>i</w:t>
      </w:r>
      <w:r w:rsidRPr="00033231">
        <w:t>lité à</w:t>
      </w:r>
      <w:r w:rsidRPr="00033231">
        <w:rPr>
          <w:i/>
          <w:iCs/>
        </w:rPr>
        <w:t xml:space="preserve"> </w:t>
      </w:r>
      <w:r w:rsidRPr="00033231">
        <w:t>ses semblables</w:t>
      </w:r>
      <w:r w:rsidR="004F69D6">
        <w:t xml:space="preserve">. </w:t>
      </w:r>
      <w:r w:rsidRPr="00033231">
        <w:t xml:space="preserve">Elle ne peut être charitable à la manière de miss </w:t>
      </w:r>
      <w:proofErr w:type="spellStart"/>
      <w:r w:rsidRPr="00033231">
        <w:t>Ainley</w:t>
      </w:r>
      <w:proofErr w:type="spellEnd"/>
      <w:r w:rsidR="004F69D6">
        <w:t xml:space="preserve">, </w:t>
      </w:r>
      <w:r w:rsidRPr="00033231">
        <w:t>cela n</w:t>
      </w:r>
      <w:r w:rsidR="004F69D6">
        <w:t>’</w:t>
      </w:r>
      <w:r w:rsidRPr="00033231">
        <w:t>est pas dans sa nature</w:t>
      </w:r>
      <w:r w:rsidR="004F69D6">
        <w:t xml:space="preserve"> ; </w:t>
      </w:r>
      <w:r w:rsidRPr="00033231">
        <w:t>elle est heureuse de voir qu</w:t>
      </w:r>
      <w:r w:rsidR="004F69D6">
        <w:t>’</w:t>
      </w:r>
      <w:r w:rsidRPr="00033231">
        <w:t>il y a une autre manière d</w:t>
      </w:r>
      <w:r w:rsidR="004F69D6">
        <w:t>’</w:t>
      </w:r>
      <w:r w:rsidRPr="00033231">
        <w:t>exercer la charité</w:t>
      </w:r>
      <w:r w:rsidR="004F69D6">
        <w:t xml:space="preserve">, </w:t>
      </w:r>
      <w:r w:rsidRPr="00033231">
        <w:t>praticable pour d</w:t>
      </w:r>
      <w:r w:rsidR="004F69D6">
        <w:t>’</w:t>
      </w:r>
      <w:r w:rsidRPr="00033231">
        <w:t>autres caractères et dans d</w:t>
      </w:r>
      <w:r w:rsidR="004F69D6">
        <w:t>’</w:t>
      </w:r>
      <w:r w:rsidRPr="00033231">
        <w:t>autres circonstances</w:t>
      </w:r>
      <w:r w:rsidR="004F69D6">
        <w:t>.</w:t>
      </w:r>
    </w:p>
    <w:p w14:paraId="3A2C6FA7" w14:textId="77777777" w:rsidR="004F69D6" w:rsidRDefault="00000000" w:rsidP="0021796F">
      <w:r w:rsidRPr="00033231">
        <w:t>Caroline aussi est satisfaite</w:t>
      </w:r>
      <w:r w:rsidR="004F69D6">
        <w:t xml:space="preserve"> ; </w:t>
      </w:r>
      <w:r w:rsidRPr="00033231">
        <w:t>car elle aussi a fait du bien dans le mesure de ses moyens</w:t>
      </w:r>
      <w:r w:rsidR="004F69D6">
        <w:t xml:space="preserve"> : </w:t>
      </w:r>
      <w:r w:rsidRPr="00033231">
        <w:t>elle s</w:t>
      </w:r>
      <w:r w:rsidR="004F69D6">
        <w:t>’</w:t>
      </w:r>
      <w:r w:rsidRPr="00033231">
        <w:t xml:space="preserve">est dépouillée de plus </w:t>
      </w:r>
      <w:r w:rsidRPr="00033231">
        <w:lastRenderedPageBreak/>
        <w:t>d</w:t>
      </w:r>
      <w:r w:rsidR="004F69D6">
        <w:t>’</w:t>
      </w:r>
      <w:r w:rsidRPr="00033231">
        <w:t>un vêtement</w:t>
      </w:r>
      <w:r w:rsidR="004F69D6">
        <w:t xml:space="preserve">, </w:t>
      </w:r>
      <w:r w:rsidRPr="00033231">
        <w:t>d</w:t>
      </w:r>
      <w:r w:rsidR="004F69D6">
        <w:t>’</w:t>
      </w:r>
      <w:r w:rsidRPr="00033231">
        <w:t>un ruban ou d</w:t>
      </w:r>
      <w:r w:rsidR="004F69D6">
        <w:t>’</w:t>
      </w:r>
      <w:r w:rsidRPr="00033231">
        <w:t>un collet dont elle pouvait difficil</w:t>
      </w:r>
      <w:r w:rsidRPr="00033231">
        <w:t>e</w:t>
      </w:r>
      <w:r w:rsidRPr="00033231">
        <w:t>ment se passer</w:t>
      </w:r>
      <w:r w:rsidR="004F69D6">
        <w:t xml:space="preserve">, </w:t>
      </w:r>
      <w:r w:rsidRPr="00033231">
        <w:t>pour subvenir à l</w:t>
      </w:r>
      <w:r w:rsidR="004F69D6">
        <w:t>’</w:t>
      </w:r>
      <w:r w:rsidRPr="00033231">
        <w:t>habillement des élèves de sa classe</w:t>
      </w:r>
      <w:r w:rsidR="004F69D6">
        <w:t xml:space="preserve"> ; </w:t>
      </w:r>
      <w:r w:rsidRPr="00033231">
        <w:t>et</w:t>
      </w:r>
      <w:r w:rsidR="004F69D6">
        <w:t xml:space="preserve">, </w:t>
      </w:r>
      <w:r w:rsidRPr="00033231">
        <w:t>comme elle n</w:t>
      </w:r>
      <w:r w:rsidR="004F69D6">
        <w:t>’</w:t>
      </w:r>
      <w:r w:rsidRPr="00033231">
        <w:t>avait point d</w:t>
      </w:r>
      <w:r w:rsidR="004F69D6">
        <w:t>’</w:t>
      </w:r>
      <w:r w:rsidRPr="00033231">
        <w:t>argent à donner</w:t>
      </w:r>
      <w:r w:rsidR="004F69D6">
        <w:t xml:space="preserve">, </w:t>
      </w:r>
      <w:r w:rsidRPr="00033231">
        <w:t>elle a suivi l</w:t>
      </w:r>
      <w:r w:rsidR="004F69D6">
        <w:t>’</w:t>
      </w:r>
      <w:r w:rsidRPr="00033231">
        <w:t xml:space="preserve">exemple de miss </w:t>
      </w:r>
      <w:proofErr w:type="spellStart"/>
      <w:r w:rsidRPr="00033231">
        <w:t>Ainley</w:t>
      </w:r>
      <w:proofErr w:type="spellEnd"/>
      <w:r w:rsidR="004F69D6">
        <w:t xml:space="preserve">, </w:t>
      </w:r>
      <w:r w:rsidRPr="00033231">
        <w:t>en donnant son temps et son i</w:t>
      </w:r>
      <w:r w:rsidRPr="00033231">
        <w:t>n</w:t>
      </w:r>
      <w:r w:rsidRPr="00033231">
        <w:t>dustrie et en cousant pour les enfants</w:t>
      </w:r>
      <w:r w:rsidR="004F69D6">
        <w:t>.</w:t>
      </w:r>
    </w:p>
    <w:p w14:paraId="6046F2EF" w14:textId="77777777" w:rsidR="004F69D6" w:rsidRDefault="00000000" w:rsidP="0021796F">
      <w:r w:rsidRPr="00033231">
        <w:t>Non-seulement le cimetière est rempli</w:t>
      </w:r>
      <w:r w:rsidR="004F69D6">
        <w:t xml:space="preserve">, </w:t>
      </w:r>
      <w:r w:rsidRPr="00033231">
        <w:t>mais le jardin du recteur est couvert aussi d</w:t>
      </w:r>
      <w:r w:rsidR="004F69D6">
        <w:t>’</w:t>
      </w:r>
      <w:r w:rsidRPr="00033231">
        <w:t>une foule compacte</w:t>
      </w:r>
      <w:r w:rsidR="004F69D6">
        <w:t xml:space="preserve"> : </w:t>
      </w:r>
      <w:r w:rsidRPr="00033231">
        <w:t>des couples et des compagnies de ladies et de gentlemen se promènent au m</w:t>
      </w:r>
      <w:r w:rsidRPr="00033231">
        <w:t>i</w:t>
      </w:r>
      <w:r w:rsidRPr="00033231">
        <w:t>lieu des lilas et des laburnes</w:t>
      </w:r>
      <w:r w:rsidR="004F69D6">
        <w:t xml:space="preserve">. </w:t>
      </w:r>
      <w:r w:rsidRPr="00033231">
        <w:t>La maison aussi est occupée</w:t>
      </w:r>
      <w:r w:rsidR="004F69D6">
        <w:t xml:space="preserve"> ; </w:t>
      </w:r>
      <w:r w:rsidRPr="00033231">
        <w:t>aux fenêtres ouvertes se tiennent des groupes joyeux</w:t>
      </w:r>
      <w:r w:rsidR="004F69D6">
        <w:t xml:space="preserve">. </w:t>
      </w:r>
      <w:r w:rsidRPr="00033231">
        <w:t>Ce sont tous les patrons et les maîtres qui doivent grossir la procession</w:t>
      </w:r>
      <w:r w:rsidR="004F69D6">
        <w:t xml:space="preserve">. </w:t>
      </w:r>
      <w:r w:rsidRPr="00033231">
        <w:t xml:space="preserve">Dans le petit enclos de la paroisse derrière la </w:t>
      </w:r>
      <w:proofErr w:type="spellStart"/>
      <w:r w:rsidRPr="00033231">
        <w:t>rectorerie</w:t>
      </w:r>
      <w:proofErr w:type="spellEnd"/>
      <w:r w:rsidRPr="00033231">
        <w:t xml:space="preserve"> sont les mus</w:t>
      </w:r>
      <w:r w:rsidRPr="00033231">
        <w:t>i</w:t>
      </w:r>
      <w:r w:rsidRPr="00033231">
        <w:t>ciens des trois paroisses</w:t>
      </w:r>
      <w:r w:rsidR="004F69D6">
        <w:t xml:space="preserve">, </w:t>
      </w:r>
      <w:r w:rsidRPr="00033231">
        <w:t>avec leurs instruments</w:t>
      </w:r>
      <w:r w:rsidR="004F69D6">
        <w:t xml:space="preserve">. </w:t>
      </w:r>
      <w:r w:rsidRPr="00033231">
        <w:t>Fanny et Élisa</w:t>
      </w:r>
      <w:r w:rsidR="004F69D6">
        <w:t xml:space="preserve">, </w:t>
      </w:r>
      <w:r w:rsidRPr="00033231">
        <w:t>vêtues de la plus piquante façon</w:t>
      </w:r>
      <w:r w:rsidR="004F69D6">
        <w:t xml:space="preserve">, </w:t>
      </w:r>
      <w:r w:rsidRPr="00033231">
        <w:t>et avec des tabliers d</w:t>
      </w:r>
      <w:r w:rsidR="004F69D6">
        <w:t>’</w:t>
      </w:r>
      <w:r w:rsidRPr="00033231">
        <w:t>une bla</w:t>
      </w:r>
      <w:r w:rsidRPr="00033231">
        <w:t>n</w:t>
      </w:r>
      <w:r w:rsidRPr="00033231">
        <w:t>cheur éblouissante</w:t>
      </w:r>
      <w:r w:rsidR="004F69D6">
        <w:t xml:space="preserve">, </w:t>
      </w:r>
      <w:r w:rsidRPr="00033231">
        <w:t>parcourent leurs rangs</w:t>
      </w:r>
      <w:r w:rsidR="004F69D6">
        <w:t xml:space="preserve">, </w:t>
      </w:r>
      <w:r w:rsidRPr="00033231">
        <w:t>leur servant des quarts d</w:t>
      </w:r>
      <w:r w:rsidR="004F69D6">
        <w:t>’</w:t>
      </w:r>
      <w:r w:rsidRPr="00033231">
        <w:t>ale</w:t>
      </w:r>
      <w:r w:rsidR="004F69D6">
        <w:t xml:space="preserve">, </w:t>
      </w:r>
      <w:r w:rsidRPr="00033231">
        <w:t>dont une provision a été brassée dans les meille</w:t>
      </w:r>
      <w:r w:rsidRPr="00033231">
        <w:t>u</w:t>
      </w:r>
      <w:r w:rsidRPr="00033231">
        <w:t>res conditions</w:t>
      </w:r>
      <w:r w:rsidR="004F69D6">
        <w:t xml:space="preserve">, </w:t>
      </w:r>
      <w:r w:rsidRPr="00033231">
        <w:t>d</w:t>
      </w:r>
      <w:r w:rsidR="004F69D6">
        <w:t>’</w:t>
      </w:r>
      <w:r w:rsidRPr="00033231">
        <w:t>après les ordres du recteur et sous sa survei</w:t>
      </w:r>
      <w:r w:rsidRPr="00033231">
        <w:t>l</w:t>
      </w:r>
      <w:r w:rsidRPr="00033231">
        <w:t>lance spéciale</w:t>
      </w:r>
      <w:r w:rsidR="004F69D6">
        <w:t xml:space="preserve">. </w:t>
      </w:r>
      <w:r w:rsidRPr="00033231">
        <w:t>Toutes les fois qu</w:t>
      </w:r>
      <w:r w:rsidR="004F69D6">
        <w:t>’</w:t>
      </w:r>
      <w:r w:rsidRPr="00033231">
        <w:t>il mettait la main à quelque a</w:t>
      </w:r>
      <w:r w:rsidRPr="00033231">
        <w:t>f</w:t>
      </w:r>
      <w:r w:rsidRPr="00033231">
        <w:t>faire</w:t>
      </w:r>
      <w:r w:rsidR="004F69D6">
        <w:t xml:space="preserve">, </w:t>
      </w:r>
      <w:r w:rsidRPr="00033231">
        <w:t>elle devait être dirigée parfaitement</w:t>
      </w:r>
      <w:r w:rsidR="004F69D6">
        <w:t xml:space="preserve">. </w:t>
      </w:r>
      <w:r w:rsidRPr="00033231">
        <w:t>Il ne sanctionnait a</w:t>
      </w:r>
      <w:r w:rsidRPr="00033231">
        <w:t>u</w:t>
      </w:r>
      <w:r w:rsidRPr="00033231">
        <w:t>cune dépense inutile ou inefficace</w:t>
      </w:r>
      <w:r w:rsidR="004F69D6">
        <w:t xml:space="preserve"> ; </w:t>
      </w:r>
      <w:r w:rsidRPr="00033231">
        <w:t>depuis l</w:t>
      </w:r>
      <w:r w:rsidR="004F69D6">
        <w:t>’</w:t>
      </w:r>
      <w:r w:rsidRPr="00033231">
        <w:t>érection d</w:t>
      </w:r>
      <w:r w:rsidR="004F69D6">
        <w:t>’</w:t>
      </w:r>
      <w:r w:rsidRPr="00033231">
        <w:t>un bât</w:t>
      </w:r>
      <w:r w:rsidRPr="00033231">
        <w:t>i</w:t>
      </w:r>
      <w:r w:rsidRPr="00033231">
        <w:t>ment public</w:t>
      </w:r>
      <w:r w:rsidR="004F69D6">
        <w:t xml:space="preserve">, </w:t>
      </w:r>
      <w:r w:rsidRPr="00033231">
        <w:t>d</w:t>
      </w:r>
      <w:r w:rsidR="004F69D6">
        <w:t>’</w:t>
      </w:r>
      <w:r w:rsidRPr="00033231">
        <w:t>une église</w:t>
      </w:r>
      <w:r w:rsidR="004F69D6">
        <w:t xml:space="preserve">, </w:t>
      </w:r>
      <w:r w:rsidRPr="00033231">
        <w:t>d</w:t>
      </w:r>
      <w:r w:rsidR="004F69D6">
        <w:t>’</w:t>
      </w:r>
      <w:r w:rsidRPr="00033231">
        <w:t>une école</w:t>
      </w:r>
      <w:r w:rsidR="004F69D6">
        <w:t xml:space="preserve">, </w:t>
      </w:r>
      <w:r w:rsidRPr="00033231">
        <w:t>ou d</w:t>
      </w:r>
      <w:r w:rsidR="004F69D6">
        <w:t>’</w:t>
      </w:r>
      <w:r w:rsidRPr="00033231">
        <w:t>une maison de ju</w:t>
      </w:r>
      <w:r w:rsidRPr="00033231">
        <w:t>s</w:t>
      </w:r>
      <w:r w:rsidRPr="00033231">
        <w:t>t</w:t>
      </w:r>
      <w:r w:rsidRPr="00033231">
        <w:t>i</w:t>
      </w:r>
      <w:r w:rsidRPr="00033231">
        <w:t>ce</w:t>
      </w:r>
      <w:r w:rsidR="004F69D6">
        <w:t xml:space="preserve">, </w:t>
      </w:r>
      <w:r w:rsidRPr="00033231">
        <w:t>jusqu</w:t>
      </w:r>
      <w:r w:rsidR="004F69D6">
        <w:t>’</w:t>
      </w:r>
      <w:r w:rsidRPr="00033231">
        <w:t>à la cuisson d</w:t>
      </w:r>
      <w:r w:rsidR="004F69D6">
        <w:t>’</w:t>
      </w:r>
      <w:r w:rsidRPr="00033231">
        <w:t>un dîner</w:t>
      </w:r>
      <w:r w:rsidR="004F69D6">
        <w:t xml:space="preserve">, </w:t>
      </w:r>
      <w:r w:rsidRPr="00033231">
        <w:t>il était le partisan des choses libéralement et princièrement faites</w:t>
      </w:r>
      <w:r w:rsidR="004F69D6">
        <w:t xml:space="preserve">. </w:t>
      </w:r>
      <w:r w:rsidRPr="00033231">
        <w:t xml:space="preserve">Miss </w:t>
      </w:r>
      <w:proofErr w:type="spellStart"/>
      <w:r w:rsidRPr="00033231">
        <w:t>Keeldar</w:t>
      </w:r>
      <w:proofErr w:type="spellEnd"/>
      <w:r w:rsidRPr="00033231">
        <w:t xml:space="preserve"> lui resse</w:t>
      </w:r>
      <w:r w:rsidRPr="00033231">
        <w:t>m</w:t>
      </w:r>
      <w:r w:rsidRPr="00033231">
        <w:t>blait en cela</w:t>
      </w:r>
      <w:r w:rsidR="004F69D6">
        <w:t xml:space="preserve">, </w:t>
      </w:r>
      <w:r w:rsidRPr="00033231">
        <w:t>et ils s</w:t>
      </w:r>
      <w:r w:rsidR="004F69D6">
        <w:t>’</w:t>
      </w:r>
      <w:r w:rsidRPr="00033231">
        <w:t>approuvaient mutuellement</w:t>
      </w:r>
      <w:r w:rsidR="004F69D6">
        <w:t>.</w:t>
      </w:r>
    </w:p>
    <w:p w14:paraId="3FDA9C7A" w14:textId="77777777" w:rsidR="004F69D6" w:rsidRDefault="00000000" w:rsidP="0021796F">
      <w:r w:rsidRPr="00033231">
        <w:t>Caroline et Shirley ne tardèrent pas à se mêler à la société</w:t>
      </w:r>
      <w:r w:rsidR="004F69D6">
        <w:t xml:space="preserve">. </w:t>
      </w:r>
      <w:r w:rsidRPr="00033231">
        <w:t>La première montra une aisance qu</w:t>
      </w:r>
      <w:r w:rsidR="004F69D6">
        <w:t>’</w:t>
      </w:r>
      <w:r w:rsidRPr="00033231">
        <w:t>elle n</w:t>
      </w:r>
      <w:r w:rsidR="004F69D6">
        <w:t>’</w:t>
      </w:r>
      <w:r w:rsidRPr="00033231">
        <w:t>avait pas d</w:t>
      </w:r>
      <w:r w:rsidR="004F69D6">
        <w:t>’</w:t>
      </w:r>
      <w:r w:rsidRPr="00033231">
        <w:t>habitude</w:t>
      </w:r>
      <w:r w:rsidR="004F69D6">
        <w:t xml:space="preserve"> ; </w:t>
      </w:r>
      <w:r w:rsidRPr="00033231">
        <w:t>au lieu de s</w:t>
      </w:r>
      <w:r w:rsidR="004F69D6">
        <w:t>’</w:t>
      </w:r>
      <w:r w:rsidRPr="00033231">
        <w:t>asseoir dans un coin</w:t>
      </w:r>
      <w:r w:rsidR="004F69D6">
        <w:t xml:space="preserve">, </w:t>
      </w:r>
      <w:r w:rsidRPr="00033231">
        <w:t>ou de se retirer dans sa cha</w:t>
      </w:r>
      <w:r w:rsidRPr="00033231">
        <w:t>m</w:t>
      </w:r>
      <w:r w:rsidRPr="00033231">
        <w:t>bre jusqu</w:t>
      </w:r>
      <w:r w:rsidR="004F69D6">
        <w:t>’</w:t>
      </w:r>
      <w:r w:rsidRPr="00033231">
        <w:t>à ce que la procession fût passée en revue</w:t>
      </w:r>
      <w:r w:rsidR="004F69D6">
        <w:t xml:space="preserve">, </w:t>
      </w:r>
      <w:r w:rsidRPr="00033231">
        <w:t>comme elle avait coutume de faire</w:t>
      </w:r>
      <w:r w:rsidR="004F69D6">
        <w:t xml:space="preserve">, </w:t>
      </w:r>
      <w:r w:rsidRPr="00033231">
        <w:t>elle se mit à parcourir les salles</w:t>
      </w:r>
      <w:r w:rsidR="004F69D6">
        <w:t xml:space="preserve">, </w:t>
      </w:r>
      <w:r w:rsidRPr="00033231">
        <w:t>souriant et adressant la parole à l</w:t>
      </w:r>
      <w:r w:rsidR="004F69D6">
        <w:t>’</w:t>
      </w:r>
      <w:r w:rsidRPr="00033231">
        <w:t>un et à l</w:t>
      </w:r>
      <w:r w:rsidR="004F69D6">
        <w:t>’</w:t>
      </w:r>
      <w:r w:rsidRPr="00033231">
        <w:t>autre</w:t>
      </w:r>
      <w:r w:rsidR="004F69D6">
        <w:t xml:space="preserve">, </w:t>
      </w:r>
      <w:r w:rsidRPr="00033231">
        <w:t>et se montrant une tout autre créature</w:t>
      </w:r>
      <w:r w:rsidR="004F69D6">
        <w:t xml:space="preserve">. </w:t>
      </w:r>
      <w:r w:rsidRPr="00033231">
        <w:t>C</w:t>
      </w:r>
      <w:r w:rsidR="004F69D6">
        <w:t>’</w:t>
      </w:r>
      <w:r w:rsidRPr="00033231">
        <w:t xml:space="preserve">était à la </w:t>
      </w:r>
      <w:r w:rsidRPr="00033231">
        <w:lastRenderedPageBreak/>
        <w:t>présence de Shirley qu</w:t>
      </w:r>
      <w:r w:rsidR="004F69D6">
        <w:t>’</w:t>
      </w:r>
      <w:r w:rsidRPr="00033231">
        <w:t>elle était red</w:t>
      </w:r>
      <w:r w:rsidRPr="00033231">
        <w:t>e</w:t>
      </w:r>
      <w:r w:rsidRPr="00033231">
        <w:t>vable de cette transformation</w:t>
      </w:r>
      <w:r w:rsidR="004F69D6">
        <w:t xml:space="preserve"> : </w:t>
      </w:r>
      <w:r w:rsidRPr="00033231">
        <w:t>la vue de l</w:t>
      </w:r>
      <w:r w:rsidR="004F69D6">
        <w:t>’</w:t>
      </w:r>
      <w:r w:rsidRPr="00033231">
        <w:t xml:space="preserve">air et des manières de miss </w:t>
      </w:r>
      <w:proofErr w:type="spellStart"/>
      <w:r w:rsidRPr="00033231">
        <w:t>Keeldar</w:t>
      </w:r>
      <w:proofErr w:type="spellEnd"/>
      <w:r w:rsidRPr="00033231">
        <w:t xml:space="preserve"> lui avait fait un bien immense</w:t>
      </w:r>
      <w:r w:rsidR="004F69D6">
        <w:t xml:space="preserve">. </w:t>
      </w:r>
      <w:r w:rsidRPr="00033231">
        <w:t>Shirley n</w:t>
      </w:r>
      <w:r w:rsidR="004F69D6">
        <w:t>’</w:t>
      </w:r>
      <w:r w:rsidRPr="00033231">
        <w:t>avait a</w:t>
      </w:r>
      <w:r w:rsidRPr="00033231">
        <w:t>u</w:t>
      </w:r>
      <w:r w:rsidRPr="00033231">
        <w:t>cune crainte de ses semblables</w:t>
      </w:r>
      <w:r w:rsidR="004F69D6">
        <w:t xml:space="preserve">, </w:t>
      </w:r>
      <w:r w:rsidRPr="00033231">
        <w:t>aucune tendance à s</w:t>
      </w:r>
      <w:r w:rsidR="004F69D6">
        <w:t>’</w:t>
      </w:r>
      <w:r w:rsidRPr="00033231">
        <w:t>éloigner d</w:t>
      </w:r>
      <w:r w:rsidR="004F69D6">
        <w:t>’</w:t>
      </w:r>
      <w:r w:rsidRPr="00033231">
        <w:t>eux et à les éviter</w:t>
      </w:r>
      <w:r w:rsidR="004F69D6">
        <w:t xml:space="preserve">. </w:t>
      </w:r>
      <w:r w:rsidRPr="00033231">
        <w:t>Tous êtres humains</w:t>
      </w:r>
      <w:r w:rsidR="004F69D6">
        <w:t xml:space="preserve">, </w:t>
      </w:r>
      <w:r w:rsidRPr="00033231">
        <w:t>hommes</w:t>
      </w:r>
      <w:r w:rsidR="004F69D6">
        <w:t xml:space="preserve">, </w:t>
      </w:r>
      <w:r w:rsidRPr="00033231">
        <w:t>femmes</w:t>
      </w:r>
      <w:r w:rsidR="004F69D6">
        <w:t xml:space="preserve">, </w:t>
      </w:r>
      <w:r w:rsidRPr="00033231">
        <w:t>e</w:t>
      </w:r>
      <w:r w:rsidRPr="00033231">
        <w:t>n</w:t>
      </w:r>
      <w:r w:rsidRPr="00033231">
        <w:t>fants</w:t>
      </w:r>
      <w:r w:rsidR="004F69D6">
        <w:t xml:space="preserve">, </w:t>
      </w:r>
      <w:r w:rsidRPr="00033231">
        <w:t>que leur manque d</w:t>
      </w:r>
      <w:r w:rsidR="004F69D6">
        <w:t>’</w:t>
      </w:r>
      <w:r w:rsidRPr="00033231">
        <w:t>éducation ou leur présomption gro</w:t>
      </w:r>
      <w:r w:rsidRPr="00033231">
        <w:t>s</w:t>
      </w:r>
      <w:r w:rsidRPr="00033231">
        <w:t>sière ne rendait pas positivement insupportables</w:t>
      </w:r>
      <w:r w:rsidR="004F69D6">
        <w:t xml:space="preserve">, </w:t>
      </w:r>
      <w:r w:rsidRPr="00033231">
        <w:t>étaient ég</w:t>
      </w:r>
      <w:r w:rsidRPr="00033231">
        <w:t>a</w:t>
      </w:r>
      <w:r w:rsidRPr="00033231">
        <w:t>lement les bienvenus auprès d</w:t>
      </w:r>
      <w:r w:rsidR="004F69D6">
        <w:t>’</w:t>
      </w:r>
      <w:r w:rsidRPr="00033231">
        <w:t>elle</w:t>
      </w:r>
      <w:r w:rsidR="004F69D6">
        <w:t xml:space="preserve">. </w:t>
      </w:r>
      <w:r w:rsidRPr="00033231">
        <w:t>Cette disposition la faisait aimer de tout le monde</w:t>
      </w:r>
      <w:r w:rsidR="004F69D6">
        <w:t xml:space="preserve">, </w:t>
      </w:r>
      <w:r w:rsidRPr="00033231">
        <w:t>car elle dépouillait sa raillerie même de son aiguillon et donnait à sa conversation sérieuse ou enjouée un charme tout particulier</w:t>
      </w:r>
      <w:r w:rsidR="004F69D6">
        <w:t xml:space="preserve"> : </w:t>
      </w:r>
      <w:r w:rsidRPr="00033231">
        <w:t>elle ne diminuait toutefois en rien la valeur de son amitié intime</w:t>
      </w:r>
      <w:r w:rsidR="004F69D6">
        <w:t xml:space="preserve">, </w:t>
      </w:r>
      <w:r w:rsidRPr="00033231">
        <w:t>qui était chose tout à fait di</w:t>
      </w:r>
      <w:r w:rsidRPr="00033231">
        <w:t>s</w:t>
      </w:r>
      <w:r w:rsidRPr="00033231">
        <w:t>tin</w:t>
      </w:r>
      <w:r w:rsidRPr="00033231">
        <w:t>c</w:t>
      </w:r>
      <w:r w:rsidRPr="00033231">
        <w:t>te de sa bienveillance sociale</w:t>
      </w:r>
      <w:r w:rsidR="004F69D6">
        <w:t xml:space="preserve">, </w:t>
      </w:r>
      <w:r w:rsidRPr="00033231">
        <w:t>et dépendait d</w:t>
      </w:r>
      <w:r w:rsidR="004F69D6">
        <w:t>’</w:t>
      </w:r>
      <w:r w:rsidRPr="00033231">
        <w:t>une tout autre pa</w:t>
      </w:r>
      <w:r w:rsidRPr="00033231">
        <w:t>r</w:t>
      </w:r>
      <w:r w:rsidRPr="00033231">
        <w:t>tie de son caractère</w:t>
      </w:r>
      <w:r w:rsidR="004F69D6">
        <w:t xml:space="preserve">. </w:t>
      </w:r>
      <w:r w:rsidRPr="00033231">
        <w:t xml:space="preserve">Miss </w:t>
      </w:r>
      <w:proofErr w:type="spellStart"/>
      <w:r w:rsidRPr="00033231">
        <w:t>Helstone</w:t>
      </w:r>
      <w:proofErr w:type="spellEnd"/>
      <w:r w:rsidRPr="00033231">
        <w:t xml:space="preserve"> était le choix de son a</w:t>
      </w:r>
      <w:r w:rsidRPr="00033231">
        <w:t>f</w:t>
      </w:r>
      <w:r w:rsidRPr="00033231">
        <w:t>fe</w:t>
      </w:r>
      <w:r w:rsidRPr="00033231">
        <w:t>c</w:t>
      </w:r>
      <w:r w:rsidRPr="00033231">
        <w:t>tion et de son intelligence</w:t>
      </w:r>
      <w:r w:rsidR="004F69D6">
        <w:t xml:space="preserve"> ; </w:t>
      </w:r>
      <w:r w:rsidRPr="00033231">
        <w:t>les misses Pearson</w:t>
      </w:r>
      <w:r w:rsidR="004F69D6">
        <w:t xml:space="preserve">, </w:t>
      </w:r>
      <w:r w:rsidRPr="00033231">
        <w:t>Sykes et Wynne</w:t>
      </w:r>
      <w:r w:rsidR="004F69D6">
        <w:t xml:space="preserve">, </w:t>
      </w:r>
      <w:r w:rsidRPr="00033231">
        <w:t>ne faisaient que profiter de sa bonne nature et de sa v</w:t>
      </w:r>
      <w:r w:rsidRPr="00033231">
        <w:t>i</w:t>
      </w:r>
      <w:r w:rsidRPr="00033231">
        <w:t>vacité</w:t>
      </w:r>
      <w:r w:rsidR="004F69D6">
        <w:t>.</w:t>
      </w:r>
    </w:p>
    <w:p w14:paraId="7E5062CF" w14:textId="77777777" w:rsidR="004F69D6" w:rsidRDefault="00000000" w:rsidP="0021796F">
      <w:r w:rsidRPr="00033231">
        <w:t>Donne vint par hasard dans le salon</w:t>
      </w:r>
      <w:r w:rsidR="004F69D6">
        <w:t xml:space="preserve">, </w:t>
      </w:r>
      <w:r w:rsidRPr="00033231">
        <w:t>pendant que Shirley</w:t>
      </w:r>
      <w:r w:rsidR="004F69D6">
        <w:t xml:space="preserve">, </w:t>
      </w:r>
      <w:r w:rsidRPr="00033231">
        <w:t>assise sur le sofa</w:t>
      </w:r>
      <w:r w:rsidR="004F69D6">
        <w:t xml:space="preserve">, </w:t>
      </w:r>
      <w:r w:rsidRPr="00033231">
        <w:t>formait le centre d</w:t>
      </w:r>
      <w:r w:rsidR="004F69D6">
        <w:t>’</w:t>
      </w:r>
      <w:r w:rsidRPr="00033231">
        <w:t>un groupe assez important</w:t>
      </w:r>
      <w:r w:rsidR="004F69D6">
        <w:t xml:space="preserve">. </w:t>
      </w:r>
      <w:r w:rsidRPr="00033231">
        <w:t>Elle avait déjà oublié l</w:t>
      </w:r>
      <w:r w:rsidR="004F69D6">
        <w:t>’</w:t>
      </w:r>
      <w:r w:rsidRPr="00033231">
        <w:t>exaspération à laquelle elle s</w:t>
      </w:r>
      <w:r w:rsidR="004F69D6">
        <w:t>’</w:t>
      </w:r>
      <w:r w:rsidRPr="00033231">
        <w:t>était laissée aller contre lui</w:t>
      </w:r>
      <w:r w:rsidR="004F69D6">
        <w:t xml:space="preserve"> ; </w:t>
      </w:r>
      <w:r w:rsidRPr="00033231">
        <w:t>elle le salua et lui sourit gracieusement</w:t>
      </w:r>
      <w:r w:rsidR="004F69D6">
        <w:t xml:space="preserve">. </w:t>
      </w:r>
      <w:r w:rsidRPr="00033231">
        <w:t>Le c</w:t>
      </w:r>
      <w:r w:rsidRPr="00033231">
        <w:t>a</w:t>
      </w:r>
      <w:r w:rsidRPr="00033231">
        <w:t>ractère de l</w:t>
      </w:r>
      <w:r w:rsidR="004F69D6">
        <w:t>’</w:t>
      </w:r>
      <w:r w:rsidRPr="00033231">
        <w:t>homme apparut alors clairement</w:t>
      </w:r>
      <w:r w:rsidR="004F69D6">
        <w:t xml:space="preserve">. </w:t>
      </w:r>
      <w:r w:rsidRPr="00033231">
        <w:t>Il ne sut point d</w:t>
      </w:r>
      <w:r w:rsidRPr="00033231">
        <w:t>é</w:t>
      </w:r>
      <w:r w:rsidRPr="00033231">
        <w:t>cliner l</w:t>
      </w:r>
      <w:r w:rsidR="004F69D6">
        <w:t>’</w:t>
      </w:r>
      <w:r w:rsidRPr="00033231">
        <w:t>avance avec dignité</w:t>
      </w:r>
      <w:r w:rsidR="004F69D6">
        <w:t xml:space="preserve">, </w:t>
      </w:r>
      <w:r w:rsidRPr="00033231">
        <w:t>comme quelqu</w:t>
      </w:r>
      <w:r w:rsidR="004F69D6">
        <w:t>’</w:t>
      </w:r>
      <w:r w:rsidRPr="00033231">
        <w:t>un dont la juste su</w:t>
      </w:r>
      <w:r w:rsidRPr="00033231">
        <w:t>s</w:t>
      </w:r>
      <w:r w:rsidRPr="00033231">
        <w:t>ceptibilité a été blessée</w:t>
      </w:r>
      <w:r w:rsidR="004F69D6">
        <w:t xml:space="preserve">, </w:t>
      </w:r>
      <w:r w:rsidRPr="00033231">
        <w:t>ni l</w:t>
      </w:r>
      <w:r w:rsidR="004F69D6">
        <w:t>’</w:t>
      </w:r>
      <w:r w:rsidRPr="00033231">
        <w:t>accepter avec franchise</w:t>
      </w:r>
      <w:r w:rsidR="004F69D6">
        <w:t xml:space="preserve">, </w:t>
      </w:r>
      <w:r w:rsidRPr="00033231">
        <w:t>comme quelqu</w:t>
      </w:r>
      <w:r w:rsidR="004F69D6">
        <w:t>’</w:t>
      </w:r>
      <w:r w:rsidRPr="00033231">
        <w:t>un qui est content d</w:t>
      </w:r>
      <w:r w:rsidR="004F69D6">
        <w:t>’</w:t>
      </w:r>
      <w:r w:rsidRPr="00033231">
        <w:t>oublier et de pardonner</w:t>
      </w:r>
      <w:r w:rsidR="004F69D6">
        <w:t xml:space="preserve"> ; </w:t>
      </w:r>
      <w:r w:rsidRPr="00033231">
        <w:t>sa pun</w:t>
      </w:r>
      <w:r w:rsidRPr="00033231">
        <w:t>i</w:t>
      </w:r>
      <w:r w:rsidRPr="00033231">
        <w:t>tion ne lui avait infligé aucun sentiment de honte</w:t>
      </w:r>
      <w:r w:rsidR="004F69D6">
        <w:t xml:space="preserve">, </w:t>
      </w:r>
      <w:r w:rsidRPr="00033231">
        <w:t>et il n</w:t>
      </w:r>
      <w:r w:rsidR="004F69D6">
        <w:t>’</w:t>
      </w:r>
      <w:r w:rsidRPr="00033231">
        <w:t>était pas assez vigoureux dans le mal pour que sa méchanceté prit un caractère actif</w:t>
      </w:r>
      <w:r w:rsidR="004F69D6">
        <w:t xml:space="preserve"> : </w:t>
      </w:r>
      <w:r w:rsidRPr="00033231">
        <w:t>il passa simplement avec un air pusillanime et renfrogné</w:t>
      </w:r>
      <w:r w:rsidR="004F69D6">
        <w:t xml:space="preserve">. </w:t>
      </w:r>
      <w:r w:rsidRPr="00033231">
        <w:t>Rien ne put dans la suite le réconcilier avec son e</w:t>
      </w:r>
      <w:r w:rsidRPr="00033231">
        <w:t>n</w:t>
      </w:r>
      <w:r w:rsidRPr="00033231">
        <w:t>nemie</w:t>
      </w:r>
      <w:r w:rsidR="004F69D6">
        <w:t xml:space="preserve">, </w:t>
      </w:r>
      <w:r w:rsidRPr="00033231">
        <w:t>et des mortifications plus dures et plus ignominieuses furent impuissantes à éveiller la passion du ressentiment dans sa lymphatique nature</w:t>
      </w:r>
      <w:r w:rsidR="004F69D6">
        <w:t>.</w:t>
      </w:r>
    </w:p>
    <w:p w14:paraId="618297A2" w14:textId="40B1C146" w:rsidR="00000000" w:rsidRPr="00033231" w:rsidRDefault="004F69D6" w:rsidP="0021796F">
      <w:r>
        <w:lastRenderedPageBreak/>
        <w:t>« </w:t>
      </w:r>
      <w:r w:rsidR="00000000" w:rsidRPr="00033231">
        <w:t>Il ne valait pas que je lui fisse une scène</w:t>
      </w:r>
      <w:r>
        <w:t xml:space="preserve"> ! </w:t>
      </w:r>
      <w:r w:rsidR="00000000" w:rsidRPr="00033231">
        <w:t>dit Shirley à C</w:t>
      </w:r>
      <w:r w:rsidR="00000000" w:rsidRPr="00033231">
        <w:t>a</w:t>
      </w:r>
      <w:r w:rsidR="00000000" w:rsidRPr="00033231">
        <w:t>roline</w:t>
      </w:r>
      <w:r>
        <w:t xml:space="preserve">. </w:t>
      </w:r>
      <w:r w:rsidR="00000000" w:rsidRPr="00033231">
        <w:t>Combien j</w:t>
      </w:r>
      <w:r>
        <w:t>’</w:t>
      </w:r>
      <w:r w:rsidR="00000000" w:rsidRPr="00033231">
        <w:t>ai été folle</w:t>
      </w:r>
      <w:r>
        <w:t xml:space="preserve"> ! </w:t>
      </w:r>
      <w:r w:rsidR="00000000" w:rsidRPr="00033231">
        <w:t>Punir le pauvre Donne pour son stupide mépris du Yorkshire</w:t>
      </w:r>
      <w:r>
        <w:t xml:space="preserve">, </w:t>
      </w:r>
      <w:r w:rsidR="00000000" w:rsidRPr="00033231">
        <w:t>autant eût valu écraser un mo</w:t>
      </w:r>
      <w:r w:rsidR="00000000" w:rsidRPr="00033231">
        <w:t>u</w:t>
      </w:r>
      <w:r w:rsidR="00000000" w:rsidRPr="00033231">
        <w:t>cheron s</w:t>
      </w:r>
      <w:r>
        <w:t>’</w:t>
      </w:r>
      <w:r w:rsidR="00000000" w:rsidRPr="00033231">
        <w:t>attaquant à la peau d</w:t>
      </w:r>
      <w:r>
        <w:t>’</w:t>
      </w:r>
      <w:r w:rsidR="00000000" w:rsidRPr="00033231">
        <w:t>un rhinocéros</w:t>
      </w:r>
      <w:r>
        <w:t xml:space="preserve">. </w:t>
      </w:r>
      <w:r w:rsidR="00000000" w:rsidRPr="00033231">
        <w:t>Si j</w:t>
      </w:r>
      <w:r>
        <w:t>’</w:t>
      </w:r>
      <w:r w:rsidR="00000000" w:rsidRPr="00033231">
        <w:t>avais été un homme</w:t>
      </w:r>
      <w:r>
        <w:t xml:space="preserve">, </w:t>
      </w:r>
      <w:r w:rsidR="00000000" w:rsidRPr="00033231">
        <w:t>je crois que je l</w:t>
      </w:r>
      <w:r>
        <w:t>’</w:t>
      </w:r>
      <w:r w:rsidR="00000000" w:rsidRPr="00033231">
        <w:t>aurais jeté de vive force à la porte</w:t>
      </w:r>
      <w:r>
        <w:t xml:space="preserve"> : </w:t>
      </w:r>
      <w:r w:rsidR="00000000" w:rsidRPr="00033231">
        <w:t>je suis contente de ne m</w:t>
      </w:r>
      <w:r>
        <w:t>’</w:t>
      </w:r>
      <w:r w:rsidR="00000000" w:rsidRPr="00033231">
        <w:t>être servie que de la force morale</w:t>
      </w:r>
      <w:r>
        <w:t xml:space="preserve">. </w:t>
      </w:r>
      <w:r w:rsidR="00000000" w:rsidRPr="00033231">
        <w:t>Mais qu</w:t>
      </w:r>
      <w:r>
        <w:t>’</w:t>
      </w:r>
      <w:r w:rsidR="00000000" w:rsidRPr="00033231">
        <w:t>il ne m</w:t>
      </w:r>
      <w:r>
        <w:t>’</w:t>
      </w:r>
      <w:r w:rsidR="00000000" w:rsidRPr="00033231">
        <w:t>approche plus</w:t>
      </w:r>
      <w:r>
        <w:t xml:space="preserve"> : </w:t>
      </w:r>
      <w:r w:rsidR="00000000" w:rsidRPr="00033231">
        <w:t>je ne l</w:t>
      </w:r>
      <w:r>
        <w:t>’</w:t>
      </w:r>
      <w:r w:rsidR="00000000" w:rsidRPr="00033231">
        <w:t>aime pas</w:t>
      </w:r>
      <w:r>
        <w:t xml:space="preserve"> ; </w:t>
      </w:r>
      <w:r w:rsidR="00000000" w:rsidRPr="00033231">
        <w:t>il m</w:t>
      </w:r>
      <w:r>
        <w:t>’</w:t>
      </w:r>
      <w:r w:rsidR="00000000" w:rsidRPr="00033231">
        <w:t>irrite</w:t>
      </w:r>
      <w:r>
        <w:t xml:space="preserve">. </w:t>
      </w:r>
      <w:r w:rsidR="00000000" w:rsidRPr="00033231">
        <w:t>Il n</w:t>
      </w:r>
      <w:r>
        <w:t>’</w:t>
      </w:r>
      <w:r w:rsidR="00000000" w:rsidRPr="00033231">
        <w:t>y a pas même d</w:t>
      </w:r>
      <w:r>
        <w:t>’</w:t>
      </w:r>
      <w:r w:rsidR="00000000" w:rsidRPr="00033231">
        <w:t>amusement à tirer de lui</w:t>
      </w:r>
      <w:r>
        <w:t xml:space="preserve">. </w:t>
      </w:r>
      <w:r w:rsidR="00000000" w:rsidRPr="00033231">
        <w:t>Sous ce dernier rapport</w:t>
      </w:r>
      <w:r>
        <w:t xml:space="preserve">, </w:t>
      </w:r>
      <w:r w:rsidR="00000000" w:rsidRPr="00033231">
        <w:t>je préfère Malone</w:t>
      </w:r>
      <w:r>
        <w:t>. »</w:t>
      </w:r>
    </w:p>
    <w:p w14:paraId="233B679A" w14:textId="77777777" w:rsidR="004F69D6" w:rsidRDefault="00000000" w:rsidP="0021796F">
      <w:r w:rsidRPr="00033231">
        <w:t>Il sembla que Malone voulût justifier la préférence</w:t>
      </w:r>
      <w:r w:rsidR="004F69D6">
        <w:t xml:space="preserve">, </w:t>
      </w:r>
      <w:r w:rsidRPr="00033231">
        <w:t>car ces paroles étaient à peine prononcées</w:t>
      </w:r>
      <w:r w:rsidR="004F69D6">
        <w:t xml:space="preserve">, </w:t>
      </w:r>
      <w:r w:rsidRPr="00033231">
        <w:t>que Pierre-Auguste arriva en grande tenue</w:t>
      </w:r>
      <w:r w:rsidR="004F69D6">
        <w:t xml:space="preserve">, </w:t>
      </w:r>
      <w:r w:rsidRPr="00033231">
        <w:t>ganté et parfumé</w:t>
      </w:r>
      <w:r w:rsidR="004F69D6">
        <w:t xml:space="preserve">, </w:t>
      </w:r>
      <w:r w:rsidRPr="00033231">
        <w:t>avec ses cheveux huilés et brossés à la perfection</w:t>
      </w:r>
      <w:r w:rsidR="004F69D6">
        <w:t xml:space="preserve">, </w:t>
      </w:r>
      <w:r w:rsidRPr="00033231">
        <w:t>et portant à la main un énorme bouquet de roses qu</w:t>
      </w:r>
      <w:r w:rsidR="004F69D6">
        <w:t>’</w:t>
      </w:r>
      <w:r w:rsidRPr="00033231">
        <w:t>il présenta à l</w:t>
      </w:r>
      <w:r w:rsidR="004F69D6">
        <w:t>’</w:t>
      </w:r>
      <w:r w:rsidRPr="00033231">
        <w:t>héritière avec une grâce qui eût défié le plus habile crayon</w:t>
      </w:r>
      <w:r w:rsidR="004F69D6">
        <w:t xml:space="preserve">. </w:t>
      </w:r>
      <w:r w:rsidRPr="00033231">
        <w:t>Et qui eût osé</w:t>
      </w:r>
      <w:r w:rsidR="004F69D6">
        <w:t xml:space="preserve">, </w:t>
      </w:r>
      <w:r w:rsidRPr="00033231">
        <w:t>après cela</w:t>
      </w:r>
      <w:r w:rsidR="004F69D6">
        <w:t xml:space="preserve">, </w:t>
      </w:r>
      <w:r w:rsidRPr="00033231">
        <w:t>dire que Pierre n</w:t>
      </w:r>
      <w:r w:rsidR="004F69D6">
        <w:t>’</w:t>
      </w:r>
      <w:r w:rsidRPr="00033231">
        <w:t>était pas galant pour les dames</w:t>
      </w:r>
      <w:r w:rsidR="004F69D6">
        <w:t xml:space="preserve"> ? </w:t>
      </w:r>
      <w:r w:rsidRPr="00033231">
        <w:t>Il avait cueilli et offert des fleurs</w:t>
      </w:r>
      <w:r w:rsidR="004F69D6">
        <w:t xml:space="preserve"> : </w:t>
      </w:r>
      <w:r w:rsidRPr="00033231">
        <w:t>il avait déposé un sentimental et poétique tribut sur l</w:t>
      </w:r>
      <w:r w:rsidR="004F69D6">
        <w:t>’</w:t>
      </w:r>
      <w:r w:rsidRPr="00033231">
        <w:t>autel de l</w:t>
      </w:r>
      <w:r w:rsidR="004F69D6">
        <w:t>’</w:t>
      </w:r>
      <w:r w:rsidRPr="00033231">
        <w:t>Amour</w:t>
      </w:r>
      <w:r w:rsidR="004F69D6">
        <w:t xml:space="preserve">… </w:t>
      </w:r>
      <w:r w:rsidRPr="00033231">
        <w:t>ou de Mammon</w:t>
      </w:r>
      <w:r w:rsidR="004F69D6">
        <w:t xml:space="preserve">. </w:t>
      </w:r>
      <w:r w:rsidRPr="00033231">
        <w:t>Hercule tenant la qu</w:t>
      </w:r>
      <w:r w:rsidRPr="00033231">
        <w:t>e</w:t>
      </w:r>
      <w:r w:rsidRPr="00033231">
        <w:t>nouille ne représentait que faiblement Pierre offrant des roses</w:t>
      </w:r>
      <w:r w:rsidR="004F69D6">
        <w:t xml:space="preserve">. </w:t>
      </w:r>
      <w:r w:rsidRPr="00033231">
        <w:t>C</w:t>
      </w:r>
      <w:r w:rsidR="004F69D6">
        <w:t>’</w:t>
      </w:r>
      <w:r w:rsidRPr="00033231">
        <w:t>est ce qu</w:t>
      </w:r>
      <w:r w:rsidR="004F69D6">
        <w:t>’</w:t>
      </w:r>
      <w:r w:rsidRPr="00033231">
        <w:t>il pensa sans doute lui-même</w:t>
      </w:r>
      <w:r w:rsidR="004F69D6">
        <w:t xml:space="preserve">, </w:t>
      </w:r>
      <w:r w:rsidRPr="00033231">
        <w:t>car il demeura étonné de ce qu</w:t>
      </w:r>
      <w:r w:rsidR="004F69D6">
        <w:t>’</w:t>
      </w:r>
      <w:r w:rsidRPr="00033231">
        <w:t>il venait de faire</w:t>
      </w:r>
      <w:r w:rsidR="004F69D6">
        <w:t xml:space="preserve">. </w:t>
      </w:r>
      <w:r w:rsidRPr="00033231">
        <w:t>Il se retira sans prononcer un mot</w:t>
      </w:r>
      <w:r w:rsidR="004F69D6">
        <w:t xml:space="preserve">. </w:t>
      </w:r>
      <w:r w:rsidRPr="00033231">
        <w:t>Il s</w:t>
      </w:r>
      <w:r w:rsidR="004F69D6">
        <w:t>’</w:t>
      </w:r>
      <w:r w:rsidRPr="00033231">
        <w:t>en allait en se félicitant intérieurement</w:t>
      </w:r>
      <w:r w:rsidR="004F69D6">
        <w:t xml:space="preserve">, </w:t>
      </w:r>
      <w:r w:rsidRPr="00033231">
        <w:t>lorsqu</w:t>
      </w:r>
      <w:r w:rsidR="004F69D6">
        <w:t>’</w:t>
      </w:r>
      <w:r w:rsidRPr="00033231">
        <w:t>il lui vint à l</w:t>
      </w:r>
      <w:r w:rsidR="004F69D6">
        <w:t>’</w:t>
      </w:r>
      <w:r w:rsidRPr="00033231">
        <w:t>idée de se retourner pour s</w:t>
      </w:r>
      <w:r w:rsidR="004F69D6">
        <w:t>’</w:t>
      </w:r>
      <w:r w:rsidRPr="00033231">
        <w:t>assurer s</w:t>
      </w:r>
      <w:r w:rsidR="004F69D6">
        <w:t>’</w:t>
      </w:r>
      <w:r w:rsidRPr="00033231">
        <w:t>il avait bien réellement présenté le bouquet</w:t>
      </w:r>
      <w:r w:rsidR="004F69D6">
        <w:t xml:space="preserve"> : </w:t>
      </w:r>
      <w:r w:rsidRPr="00033231">
        <w:t>oui</w:t>
      </w:r>
      <w:r w:rsidR="004F69D6">
        <w:t xml:space="preserve">, </w:t>
      </w:r>
      <w:r w:rsidRPr="00033231">
        <w:t>les six roses étaient bien là sur le t</w:t>
      </w:r>
      <w:r w:rsidRPr="00033231">
        <w:t>a</w:t>
      </w:r>
      <w:r w:rsidRPr="00033231">
        <w:t>blier de satin pourpre</w:t>
      </w:r>
      <w:r w:rsidR="004F69D6">
        <w:t xml:space="preserve">, </w:t>
      </w:r>
      <w:r w:rsidRPr="00033231">
        <w:t>tenues par une main blanche dont les doigts effilés étaient ornés d</w:t>
      </w:r>
      <w:r w:rsidR="004F69D6">
        <w:t>’</w:t>
      </w:r>
      <w:r w:rsidRPr="00033231">
        <w:t>anneaux d</w:t>
      </w:r>
      <w:r w:rsidR="004F69D6">
        <w:t>’</w:t>
      </w:r>
      <w:r w:rsidRPr="00033231">
        <w:t>or</w:t>
      </w:r>
      <w:r w:rsidR="004F69D6">
        <w:t xml:space="preserve"> ; </w:t>
      </w:r>
      <w:r w:rsidRPr="00033231">
        <w:t>sur elles flottaient des boucles de cheveux cachant à moitié une figure riante</w:t>
      </w:r>
      <w:r w:rsidR="004F69D6">
        <w:t xml:space="preserve"> : </w:t>
      </w:r>
      <w:r w:rsidRPr="00033231">
        <w:t>se</w:t>
      </w:r>
      <w:r w:rsidRPr="00033231">
        <w:t>u</w:t>
      </w:r>
      <w:r w:rsidRPr="00033231">
        <w:t xml:space="preserve">lement cachant </w:t>
      </w:r>
      <w:r w:rsidRPr="00033231">
        <w:rPr>
          <w:i/>
          <w:iCs/>
        </w:rPr>
        <w:t>à moitié</w:t>
      </w:r>
      <w:r w:rsidR="004F69D6">
        <w:rPr>
          <w:i/>
          <w:iCs/>
        </w:rPr>
        <w:t xml:space="preserve"> ; </w:t>
      </w:r>
      <w:r w:rsidRPr="00033231">
        <w:t>Pierre vit le rire</w:t>
      </w:r>
      <w:r w:rsidR="004F69D6">
        <w:t xml:space="preserve"> ; </w:t>
      </w:r>
      <w:r w:rsidRPr="00033231">
        <w:t>il n</w:t>
      </w:r>
      <w:r w:rsidR="004F69D6">
        <w:t>’</w:t>
      </w:r>
      <w:r w:rsidRPr="00033231">
        <w:t>y avait pas à s</w:t>
      </w:r>
      <w:r w:rsidR="004F69D6">
        <w:t>’</w:t>
      </w:r>
      <w:r w:rsidRPr="00033231">
        <w:t>y tromper</w:t>
      </w:r>
      <w:r w:rsidR="004F69D6">
        <w:t xml:space="preserve">, </w:t>
      </w:r>
      <w:r w:rsidRPr="00033231">
        <w:t>on riait de sa galanterie</w:t>
      </w:r>
      <w:r w:rsidR="004F69D6">
        <w:t xml:space="preserve"> ; </w:t>
      </w:r>
      <w:r w:rsidRPr="00033231">
        <w:t>sa conduite chevaleresque était un sujet de plaisanterie pour un jupon</w:t>
      </w:r>
      <w:r w:rsidR="004F69D6">
        <w:t xml:space="preserve">, </w:t>
      </w:r>
      <w:r w:rsidRPr="00033231">
        <w:t>pour deux jupons</w:t>
      </w:r>
      <w:r w:rsidR="004F69D6">
        <w:t xml:space="preserve"> ! </w:t>
      </w:r>
      <w:r w:rsidRPr="00033231">
        <w:t xml:space="preserve">car miss </w:t>
      </w:r>
      <w:proofErr w:type="spellStart"/>
      <w:r w:rsidRPr="00033231">
        <w:t>Helstone</w:t>
      </w:r>
      <w:proofErr w:type="spellEnd"/>
      <w:r w:rsidRPr="00033231">
        <w:t xml:space="preserve"> riait aussi</w:t>
      </w:r>
      <w:r w:rsidR="004F69D6">
        <w:t xml:space="preserve">. </w:t>
      </w:r>
      <w:r w:rsidRPr="00033231">
        <w:t>Pierre devint sombre comme le nuage qui recèle la foudre</w:t>
      </w:r>
      <w:r w:rsidR="004F69D6">
        <w:t xml:space="preserve">. </w:t>
      </w:r>
      <w:r w:rsidRPr="00033231">
        <w:t>Lorsque Shirley leva la tête</w:t>
      </w:r>
      <w:r w:rsidR="004F69D6">
        <w:t xml:space="preserve">, </w:t>
      </w:r>
      <w:r w:rsidRPr="00033231">
        <w:t xml:space="preserve">un œil farouche </w:t>
      </w:r>
      <w:r w:rsidRPr="00033231">
        <w:lastRenderedPageBreak/>
        <w:t>était attaché sur elle</w:t>
      </w:r>
      <w:r w:rsidR="004F69D6">
        <w:t xml:space="preserve"> : </w:t>
      </w:r>
      <w:r w:rsidRPr="00033231">
        <w:t>Malone</w:t>
      </w:r>
      <w:r w:rsidR="004F69D6">
        <w:t xml:space="preserve">, </w:t>
      </w:r>
      <w:r w:rsidRPr="00033231">
        <w:t>du moins</w:t>
      </w:r>
      <w:r w:rsidR="004F69D6">
        <w:t xml:space="preserve">, </w:t>
      </w:r>
      <w:r w:rsidRPr="00033231">
        <w:t>avait assez d</w:t>
      </w:r>
      <w:r w:rsidR="004F69D6">
        <w:t>’</w:t>
      </w:r>
      <w:r w:rsidRPr="00033231">
        <w:t>énergie pour haïr</w:t>
      </w:r>
      <w:r w:rsidR="004F69D6">
        <w:t xml:space="preserve"> ; </w:t>
      </w:r>
      <w:r w:rsidRPr="00033231">
        <w:t>elle put s</w:t>
      </w:r>
      <w:r w:rsidR="004F69D6">
        <w:t>’</w:t>
      </w:r>
      <w:r w:rsidRPr="00033231">
        <w:t>en convaincre à son regard</w:t>
      </w:r>
      <w:r w:rsidR="004F69D6">
        <w:t>.</w:t>
      </w:r>
    </w:p>
    <w:p w14:paraId="27D042D1" w14:textId="77777777" w:rsidR="004F69D6" w:rsidRDefault="004F69D6" w:rsidP="0021796F">
      <w:r>
        <w:t>« </w:t>
      </w:r>
      <w:r w:rsidR="00000000" w:rsidRPr="00033231">
        <w:t>Pierre veut une scène</w:t>
      </w:r>
      <w:r>
        <w:t xml:space="preserve">, </w:t>
      </w:r>
      <w:r w:rsidR="00000000" w:rsidRPr="00033231">
        <w:t>et il l</w:t>
      </w:r>
      <w:r>
        <w:t>’</w:t>
      </w:r>
      <w:r w:rsidR="00000000" w:rsidRPr="00033231">
        <w:t>aura un jour s</w:t>
      </w:r>
      <w:r>
        <w:t>’</w:t>
      </w:r>
      <w:r w:rsidR="00000000" w:rsidRPr="00033231">
        <w:t>il la cherche</w:t>
      </w:r>
      <w:r>
        <w:t>, »</w:t>
      </w:r>
      <w:r w:rsidR="00000000" w:rsidRPr="00033231">
        <w:t xml:space="preserve"> murmura-t-elle à l</w:t>
      </w:r>
      <w:r>
        <w:t>’</w:t>
      </w:r>
      <w:r w:rsidR="00000000" w:rsidRPr="00033231">
        <w:t>oreille de son amie</w:t>
      </w:r>
      <w:r>
        <w:t>.</w:t>
      </w:r>
    </w:p>
    <w:p w14:paraId="4809B691" w14:textId="77777777" w:rsidR="004F69D6" w:rsidRDefault="00000000" w:rsidP="0021796F">
      <w:r w:rsidRPr="00033231">
        <w:t>En ce moment</w:t>
      </w:r>
      <w:r w:rsidR="004F69D6">
        <w:t xml:space="preserve">, </w:t>
      </w:r>
      <w:r w:rsidRPr="00033231">
        <w:t>plus solennels et plus sombres par la co</w:t>
      </w:r>
      <w:r w:rsidRPr="00033231">
        <w:t>u</w:t>
      </w:r>
      <w:r w:rsidRPr="00033231">
        <w:t>leur de leurs vêtements que par leur visage</w:t>
      </w:r>
      <w:r w:rsidR="004F69D6">
        <w:t xml:space="preserve">, </w:t>
      </w:r>
      <w:r w:rsidRPr="00033231">
        <w:t>les trois recteurs apparurent sur la porte de la salle à manger</w:t>
      </w:r>
      <w:r w:rsidR="004F69D6">
        <w:t xml:space="preserve"> : </w:t>
      </w:r>
      <w:r w:rsidRPr="00033231">
        <w:t>jusqu</w:t>
      </w:r>
      <w:r w:rsidR="004F69D6">
        <w:t>’</w:t>
      </w:r>
      <w:r w:rsidRPr="00033231">
        <w:t>alors ils avaient été occupés à l</w:t>
      </w:r>
      <w:r w:rsidR="004F69D6">
        <w:t>’</w:t>
      </w:r>
      <w:r w:rsidRPr="00033231">
        <w:t>église</w:t>
      </w:r>
      <w:r w:rsidR="004F69D6">
        <w:t xml:space="preserve">, </w:t>
      </w:r>
      <w:r w:rsidRPr="00033231">
        <w:t>et ils venaient prendre quelque r</w:t>
      </w:r>
      <w:r w:rsidRPr="00033231">
        <w:t>a</w:t>
      </w:r>
      <w:r w:rsidRPr="00033231">
        <w:t>fraîchissement avant que la marche commençât</w:t>
      </w:r>
      <w:r w:rsidR="004F69D6">
        <w:t xml:space="preserve">. </w:t>
      </w:r>
      <w:r w:rsidRPr="00033231">
        <w:t xml:space="preserve">La large chaise couverte de maroquin avait été laissée vacante pour le docteur </w:t>
      </w:r>
      <w:proofErr w:type="spellStart"/>
      <w:r w:rsidRPr="00033231">
        <w:t>Boultby</w:t>
      </w:r>
      <w:proofErr w:type="spellEnd"/>
      <w:r w:rsidR="004F69D6">
        <w:t xml:space="preserve"> ; </w:t>
      </w:r>
      <w:r w:rsidRPr="00033231">
        <w:t>il s</w:t>
      </w:r>
      <w:r w:rsidR="004F69D6">
        <w:t>’</w:t>
      </w:r>
      <w:r w:rsidRPr="00033231">
        <w:t>y assit</w:t>
      </w:r>
      <w:r w:rsidR="004F69D6">
        <w:t xml:space="preserve">, </w:t>
      </w:r>
      <w:r w:rsidRPr="00033231">
        <w:t>et Caroline</w:t>
      </w:r>
      <w:r w:rsidR="004F69D6">
        <w:t xml:space="preserve">, </w:t>
      </w:r>
      <w:r w:rsidRPr="00033231">
        <w:t>suivant les instructions de Shi</w:t>
      </w:r>
      <w:r w:rsidRPr="00033231">
        <w:t>r</w:t>
      </w:r>
      <w:r w:rsidRPr="00033231">
        <w:t>ley</w:t>
      </w:r>
      <w:r w:rsidR="004F69D6">
        <w:t xml:space="preserve">, </w:t>
      </w:r>
      <w:r w:rsidRPr="00033231">
        <w:t>qui lui dit que le temps était venu de jouer son rôle d</w:t>
      </w:r>
      <w:r w:rsidR="004F69D6">
        <w:t>’</w:t>
      </w:r>
      <w:r w:rsidRPr="00033231">
        <w:t>hôtesse</w:t>
      </w:r>
      <w:r w:rsidR="004F69D6">
        <w:t xml:space="preserve">, </w:t>
      </w:r>
      <w:r w:rsidRPr="00033231">
        <w:t>s</w:t>
      </w:r>
      <w:r w:rsidR="004F69D6">
        <w:t>’</w:t>
      </w:r>
      <w:r w:rsidRPr="00033231">
        <w:t>empressa d</w:t>
      </w:r>
      <w:r w:rsidR="004F69D6">
        <w:t>’</w:t>
      </w:r>
      <w:r w:rsidRPr="00033231">
        <w:t>offrir au vaste</w:t>
      </w:r>
      <w:r w:rsidR="004F69D6">
        <w:t xml:space="preserve">, </w:t>
      </w:r>
      <w:r w:rsidRPr="00033231">
        <w:t>révéré et surtout très-digne ami de son oncle</w:t>
      </w:r>
      <w:r w:rsidR="004F69D6">
        <w:t xml:space="preserve">, </w:t>
      </w:r>
      <w:r w:rsidRPr="00033231">
        <w:t>un verre de vin et une assiette de mac</w:t>
      </w:r>
      <w:r w:rsidRPr="00033231">
        <w:t>a</w:t>
      </w:r>
      <w:r w:rsidRPr="00033231">
        <w:t>rons</w:t>
      </w:r>
      <w:r w:rsidR="004F69D6">
        <w:t xml:space="preserve">. </w:t>
      </w:r>
      <w:r w:rsidRPr="00033231">
        <w:t xml:space="preserve">Les sacristains de </w:t>
      </w:r>
      <w:proofErr w:type="spellStart"/>
      <w:r w:rsidRPr="00033231">
        <w:t>Boultby</w:t>
      </w:r>
      <w:proofErr w:type="spellEnd"/>
      <w:r w:rsidR="004F69D6">
        <w:t xml:space="preserve">, </w:t>
      </w:r>
      <w:r w:rsidRPr="00033231">
        <w:t>tous deux patrons de l</w:t>
      </w:r>
      <w:r w:rsidR="004F69D6">
        <w:t>’</w:t>
      </w:r>
      <w:r w:rsidRPr="00033231">
        <w:t>École du dimanche</w:t>
      </w:r>
      <w:r w:rsidR="004F69D6">
        <w:t xml:space="preserve">, </w:t>
      </w:r>
      <w:r w:rsidRPr="00033231">
        <w:t>étaient déjà à côté de lui</w:t>
      </w:r>
      <w:r w:rsidR="004F69D6">
        <w:t xml:space="preserve"> ; </w:t>
      </w:r>
      <w:proofErr w:type="spellStart"/>
      <w:r w:rsidRPr="00033231">
        <w:t>mistress</w:t>
      </w:r>
      <w:proofErr w:type="spellEnd"/>
      <w:r w:rsidRPr="00033231">
        <w:t xml:space="preserve"> Sykes et les autres ladies de sa congrégation se tenaient à sa droite et à sa gauche</w:t>
      </w:r>
      <w:r w:rsidR="004F69D6">
        <w:t xml:space="preserve">, </w:t>
      </w:r>
      <w:r w:rsidRPr="00033231">
        <w:t>lui exprimant leurs espérances qu</w:t>
      </w:r>
      <w:r w:rsidR="004F69D6">
        <w:t>’</w:t>
      </w:r>
      <w:r w:rsidRPr="00033231">
        <w:t>il n</w:t>
      </w:r>
      <w:r w:rsidR="004F69D6">
        <w:t>’</w:t>
      </w:r>
      <w:r w:rsidRPr="00033231">
        <w:t>était pas trop fatigué</w:t>
      </w:r>
      <w:r w:rsidR="004F69D6">
        <w:t xml:space="preserve">, </w:t>
      </w:r>
      <w:r w:rsidRPr="00033231">
        <w:t>leurs craintes que la chaleur du jour ne fût trop grande pour lui</w:t>
      </w:r>
      <w:r w:rsidR="004F69D6">
        <w:t xml:space="preserve">. </w:t>
      </w:r>
      <w:proofErr w:type="spellStart"/>
      <w:r w:rsidRPr="00033231">
        <w:t>Mistress</w:t>
      </w:r>
      <w:proofErr w:type="spellEnd"/>
      <w:r w:rsidRPr="00033231">
        <w:t xml:space="preserve"> </w:t>
      </w:r>
      <w:proofErr w:type="spellStart"/>
      <w:r w:rsidRPr="00033231">
        <w:t>Boultby</w:t>
      </w:r>
      <w:proofErr w:type="spellEnd"/>
      <w:r w:rsidR="004F69D6">
        <w:t xml:space="preserve">, </w:t>
      </w:r>
      <w:r w:rsidRPr="00033231">
        <w:t>qui avait coutume de dire que</w:t>
      </w:r>
      <w:r w:rsidR="004F69D6">
        <w:t xml:space="preserve">, </w:t>
      </w:r>
      <w:r w:rsidRPr="00033231">
        <w:t>lorsque son époux et seigneur s</w:t>
      </w:r>
      <w:r w:rsidR="004F69D6">
        <w:t>’</w:t>
      </w:r>
      <w:r w:rsidRPr="00033231">
        <w:t>endormait après un bon dîner</w:t>
      </w:r>
      <w:r w:rsidR="004F69D6">
        <w:t xml:space="preserve">, </w:t>
      </w:r>
      <w:r w:rsidRPr="00033231">
        <w:t>son visage ressemblait à celui d</w:t>
      </w:r>
      <w:r w:rsidR="004F69D6">
        <w:t>’</w:t>
      </w:r>
      <w:r w:rsidRPr="00033231">
        <w:t>un ange</w:t>
      </w:r>
      <w:r w:rsidR="004F69D6">
        <w:t xml:space="preserve">, </w:t>
      </w:r>
      <w:r w:rsidRPr="00033231">
        <w:t>était là penchée sur lui</w:t>
      </w:r>
      <w:r w:rsidR="004F69D6">
        <w:t xml:space="preserve">, </w:t>
      </w:r>
      <w:r w:rsidRPr="00033231">
        <w:t>essuyant tendrement sur son front une sueur réelle ou imaginaire</w:t>
      </w:r>
      <w:r w:rsidR="004F69D6">
        <w:t xml:space="preserve"> : </w:t>
      </w:r>
      <w:proofErr w:type="spellStart"/>
      <w:r w:rsidRPr="00033231">
        <w:t>Boultby</w:t>
      </w:r>
      <w:proofErr w:type="spellEnd"/>
      <w:r w:rsidR="004F69D6">
        <w:t xml:space="preserve">, </w:t>
      </w:r>
      <w:r w:rsidRPr="00033231">
        <w:t>enfin</w:t>
      </w:r>
      <w:r w:rsidR="004F69D6">
        <w:t xml:space="preserve">, </w:t>
      </w:r>
      <w:r w:rsidRPr="00033231">
        <w:t>était dans sa gloire</w:t>
      </w:r>
      <w:r w:rsidR="004F69D6">
        <w:t xml:space="preserve">, </w:t>
      </w:r>
      <w:r w:rsidRPr="00033231">
        <w:t>et</w:t>
      </w:r>
      <w:r w:rsidR="004F69D6">
        <w:t xml:space="preserve">, </w:t>
      </w:r>
      <w:r w:rsidRPr="00033231">
        <w:t>d</w:t>
      </w:r>
      <w:r w:rsidR="004F69D6">
        <w:t>’</w:t>
      </w:r>
      <w:r w:rsidRPr="00033231">
        <w:t>une pleine voix de po</w:t>
      </w:r>
      <w:r w:rsidRPr="00033231">
        <w:t>i</w:t>
      </w:r>
      <w:r w:rsidRPr="00033231">
        <w:t>trine</w:t>
      </w:r>
      <w:r w:rsidR="004F69D6">
        <w:t xml:space="preserve">, </w:t>
      </w:r>
      <w:r w:rsidRPr="00033231">
        <w:t>distribuait autour de lui des remercîments pour les atte</w:t>
      </w:r>
      <w:r w:rsidRPr="00033231">
        <w:t>n</w:t>
      </w:r>
      <w:r w:rsidRPr="00033231">
        <w:t>tions dont il était l</w:t>
      </w:r>
      <w:r w:rsidR="004F69D6">
        <w:t>’</w:t>
      </w:r>
      <w:r w:rsidRPr="00033231">
        <w:t>objet</w:t>
      </w:r>
      <w:r w:rsidR="004F69D6">
        <w:t xml:space="preserve">, </w:t>
      </w:r>
      <w:r w:rsidRPr="00033231">
        <w:t>et des assurances sur l</w:t>
      </w:r>
      <w:r w:rsidR="004F69D6">
        <w:t>’</w:t>
      </w:r>
      <w:r w:rsidRPr="00033231">
        <w:t>état tolérable de sa santé</w:t>
      </w:r>
      <w:r w:rsidR="004F69D6">
        <w:t xml:space="preserve">. </w:t>
      </w:r>
      <w:r w:rsidRPr="00033231">
        <w:t>Il ne fit aucune attention à Caroline lorsqu</w:t>
      </w:r>
      <w:r w:rsidR="004F69D6">
        <w:t>’</w:t>
      </w:r>
      <w:r w:rsidRPr="00033231">
        <w:t>elle s</w:t>
      </w:r>
      <w:r w:rsidR="004F69D6">
        <w:t>’</w:t>
      </w:r>
      <w:r w:rsidRPr="00033231">
        <w:t>approcha de lui</w:t>
      </w:r>
      <w:r w:rsidR="004F69D6">
        <w:t xml:space="preserve">, </w:t>
      </w:r>
      <w:r w:rsidRPr="00033231">
        <w:t>excepté pour prendre ce qu</w:t>
      </w:r>
      <w:r w:rsidR="004F69D6">
        <w:t>’</w:t>
      </w:r>
      <w:r w:rsidRPr="00033231">
        <w:t>elle lui offrait</w:t>
      </w:r>
      <w:r w:rsidR="004F69D6">
        <w:t xml:space="preserve"> ; </w:t>
      </w:r>
      <w:r w:rsidRPr="00033231">
        <w:t>il ne la vit pas</w:t>
      </w:r>
      <w:r w:rsidR="004F69D6">
        <w:t xml:space="preserve">, </w:t>
      </w:r>
      <w:r w:rsidRPr="00033231">
        <w:t>il ne la voyait jamais</w:t>
      </w:r>
      <w:r w:rsidR="004F69D6">
        <w:t xml:space="preserve"> ; </w:t>
      </w:r>
      <w:r w:rsidRPr="00033231">
        <w:t>il savait à peine qu</w:t>
      </w:r>
      <w:r w:rsidR="004F69D6">
        <w:t>’</w:t>
      </w:r>
      <w:r w:rsidRPr="00033231">
        <w:t>une telle personne existât</w:t>
      </w:r>
      <w:r w:rsidR="004F69D6">
        <w:t xml:space="preserve">. </w:t>
      </w:r>
      <w:r w:rsidRPr="00033231">
        <w:t>Il vit les macarons</w:t>
      </w:r>
      <w:r w:rsidR="004F69D6">
        <w:t xml:space="preserve">, </w:t>
      </w:r>
      <w:r w:rsidRPr="00033231">
        <w:t>néanmoins</w:t>
      </w:r>
      <w:r w:rsidR="004F69D6">
        <w:t xml:space="preserve">, </w:t>
      </w:r>
      <w:r w:rsidRPr="00033231">
        <w:t>et</w:t>
      </w:r>
      <w:r w:rsidR="004F69D6">
        <w:t xml:space="preserve">, </w:t>
      </w:r>
      <w:r w:rsidRPr="00033231">
        <w:t>comme il aimait fort les sucreries</w:t>
      </w:r>
      <w:r w:rsidR="004F69D6">
        <w:t xml:space="preserve">, </w:t>
      </w:r>
      <w:r w:rsidRPr="00033231">
        <w:t>il en prit une légère poignée</w:t>
      </w:r>
      <w:r w:rsidR="004F69D6">
        <w:t xml:space="preserve">. </w:t>
      </w:r>
      <w:r w:rsidRPr="00033231">
        <w:t>Quant au vin</w:t>
      </w:r>
      <w:r w:rsidR="004F69D6">
        <w:t xml:space="preserve">, </w:t>
      </w:r>
      <w:proofErr w:type="spellStart"/>
      <w:r w:rsidRPr="00033231">
        <w:lastRenderedPageBreak/>
        <w:t>mistress</w:t>
      </w:r>
      <w:proofErr w:type="spellEnd"/>
      <w:r w:rsidRPr="00033231">
        <w:t xml:space="preserve"> </w:t>
      </w:r>
      <w:proofErr w:type="spellStart"/>
      <w:r w:rsidRPr="00033231">
        <w:t>Boultby</w:t>
      </w:r>
      <w:proofErr w:type="spellEnd"/>
      <w:r w:rsidRPr="00033231">
        <w:t xml:space="preserve"> voulut absolument y ajouter de l</w:t>
      </w:r>
      <w:r w:rsidR="004F69D6">
        <w:t>’</w:t>
      </w:r>
      <w:r w:rsidRPr="00033231">
        <w:t>eau chaude</w:t>
      </w:r>
      <w:r w:rsidR="004F69D6">
        <w:t xml:space="preserve">, </w:t>
      </w:r>
      <w:r w:rsidRPr="00033231">
        <w:t>du sucre et de la muscade</w:t>
      </w:r>
      <w:r w:rsidR="004F69D6">
        <w:t>.</w:t>
      </w:r>
    </w:p>
    <w:p w14:paraId="1EAEB7BB" w14:textId="20B125A7" w:rsidR="004F69D6" w:rsidRDefault="004F69D6" w:rsidP="0021796F">
      <w:r>
        <w:t>M. </w:t>
      </w:r>
      <w:r w:rsidR="00000000" w:rsidRPr="00033231">
        <w:t>Hall se tenait debout près d</w:t>
      </w:r>
      <w:r>
        <w:t>’</w:t>
      </w:r>
      <w:r w:rsidR="00000000" w:rsidRPr="00033231">
        <w:t>une fenêtre ouverte</w:t>
      </w:r>
      <w:r>
        <w:t xml:space="preserve">, </w:t>
      </w:r>
      <w:r w:rsidR="00000000" w:rsidRPr="00033231">
        <w:t>resp</w:t>
      </w:r>
      <w:r w:rsidR="00000000" w:rsidRPr="00033231">
        <w:t>i</w:t>
      </w:r>
      <w:r w:rsidR="00000000" w:rsidRPr="00033231">
        <w:t>rant l</w:t>
      </w:r>
      <w:r>
        <w:t>’</w:t>
      </w:r>
      <w:r w:rsidR="00000000" w:rsidRPr="00033231">
        <w:t>air et le parfum des fleurs</w:t>
      </w:r>
      <w:r>
        <w:t xml:space="preserve">, </w:t>
      </w:r>
      <w:r w:rsidR="00000000" w:rsidRPr="00033231">
        <w:t xml:space="preserve">et causant comme un frère avec miss </w:t>
      </w:r>
      <w:proofErr w:type="spellStart"/>
      <w:r w:rsidR="00000000" w:rsidRPr="00033231">
        <w:t>Ainley</w:t>
      </w:r>
      <w:proofErr w:type="spellEnd"/>
      <w:r>
        <w:t xml:space="preserve">. </w:t>
      </w:r>
      <w:r w:rsidR="00000000" w:rsidRPr="00033231">
        <w:t>Caroline tourna vers lui ses attentions avec plaisir</w:t>
      </w:r>
      <w:r>
        <w:t xml:space="preserve">. </w:t>
      </w:r>
      <w:r w:rsidR="00000000" w:rsidRPr="00033231">
        <w:t>Que lui apporterait-elle</w:t>
      </w:r>
      <w:r>
        <w:t xml:space="preserve"> ? </w:t>
      </w:r>
      <w:r w:rsidR="00000000" w:rsidRPr="00033231">
        <w:t>Il ne voulut point se servir lui-même</w:t>
      </w:r>
      <w:r>
        <w:t xml:space="preserve">, </w:t>
      </w:r>
      <w:r w:rsidR="00000000" w:rsidRPr="00033231">
        <w:t>mais être servi par elle</w:t>
      </w:r>
      <w:r>
        <w:t xml:space="preserve">, </w:t>
      </w:r>
      <w:r w:rsidR="00000000" w:rsidRPr="00033231">
        <w:t>et elle se pourvut d</w:t>
      </w:r>
      <w:r>
        <w:t>’</w:t>
      </w:r>
      <w:r w:rsidR="00000000" w:rsidRPr="00033231">
        <w:t>un petit plateau</w:t>
      </w:r>
      <w:r>
        <w:t xml:space="preserve">, </w:t>
      </w:r>
      <w:r w:rsidR="00000000" w:rsidRPr="00033231">
        <w:t>afin de lui pouvoir offrir de la variété</w:t>
      </w:r>
      <w:r>
        <w:t xml:space="preserve">, </w:t>
      </w:r>
      <w:r w:rsidR="00000000" w:rsidRPr="00033231">
        <w:t>Marguerite Hall les joignit</w:t>
      </w:r>
      <w:r>
        <w:t xml:space="preserve">, </w:t>
      </w:r>
      <w:r w:rsidR="00000000" w:rsidRPr="00033231">
        <w:t xml:space="preserve">puis miss </w:t>
      </w:r>
      <w:proofErr w:type="spellStart"/>
      <w:r w:rsidR="00000000" w:rsidRPr="00033231">
        <w:t>Keeldar</w:t>
      </w:r>
      <w:proofErr w:type="spellEnd"/>
      <w:r>
        <w:t xml:space="preserve"> ; </w:t>
      </w:r>
      <w:r w:rsidR="00000000" w:rsidRPr="00033231">
        <w:t>les quatre ladies entouraient leur pasteur f</w:t>
      </w:r>
      <w:r w:rsidR="00000000" w:rsidRPr="00033231">
        <w:t>a</w:t>
      </w:r>
      <w:r w:rsidR="00000000" w:rsidRPr="00033231">
        <w:t>vori</w:t>
      </w:r>
      <w:r>
        <w:t xml:space="preserve"> ; </w:t>
      </w:r>
      <w:r w:rsidR="00000000" w:rsidRPr="00033231">
        <w:t>elles aussi s</w:t>
      </w:r>
      <w:r>
        <w:t>’</w:t>
      </w:r>
      <w:r w:rsidR="00000000" w:rsidRPr="00033231">
        <w:t>imaginaient regarder le visage d</w:t>
      </w:r>
      <w:r>
        <w:t>’</w:t>
      </w:r>
      <w:r w:rsidR="00000000" w:rsidRPr="00033231">
        <w:t>un ange te</w:t>
      </w:r>
      <w:r w:rsidR="00000000" w:rsidRPr="00033231">
        <w:t>r</w:t>
      </w:r>
      <w:r w:rsidR="00000000" w:rsidRPr="00033231">
        <w:t>restre</w:t>
      </w:r>
      <w:r>
        <w:t xml:space="preserve"> : </w:t>
      </w:r>
      <w:r w:rsidR="00000000" w:rsidRPr="00033231">
        <w:t>Cyrille Hall était leur pape</w:t>
      </w:r>
      <w:r>
        <w:t xml:space="preserve">, </w:t>
      </w:r>
      <w:r w:rsidR="00000000" w:rsidRPr="00033231">
        <w:t xml:space="preserve">pour elles aussi infaillible que le docteur Thomas </w:t>
      </w:r>
      <w:proofErr w:type="spellStart"/>
      <w:r w:rsidR="00000000" w:rsidRPr="00033231">
        <w:t>Boultby</w:t>
      </w:r>
      <w:proofErr w:type="spellEnd"/>
      <w:r w:rsidR="00000000" w:rsidRPr="00033231">
        <w:t xml:space="preserve"> l</w:t>
      </w:r>
      <w:r>
        <w:t>’</w:t>
      </w:r>
      <w:r w:rsidR="00000000" w:rsidRPr="00033231">
        <w:t>était pour ses admirateurs</w:t>
      </w:r>
      <w:r>
        <w:t xml:space="preserve">. </w:t>
      </w:r>
      <w:r w:rsidR="00000000" w:rsidRPr="00033231">
        <w:t xml:space="preserve">Une foule aussi environnait le recteur de </w:t>
      </w:r>
      <w:proofErr w:type="spellStart"/>
      <w:r w:rsidR="00000000" w:rsidRPr="00033231">
        <w:t>Briarfield</w:t>
      </w:r>
      <w:proofErr w:type="spellEnd"/>
      <w:r>
        <w:t xml:space="preserve"> : </w:t>
      </w:r>
      <w:r w:rsidR="00000000" w:rsidRPr="00033231">
        <w:t>plus de vingt personnes se pressaient autour de lui</w:t>
      </w:r>
      <w:r>
        <w:t xml:space="preserve">, </w:t>
      </w:r>
      <w:r w:rsidR="00000000" w:rsidRPr="00033231">
        <w:t>et jamais curé n</w:t>
      </w:r>
      <w:r>
        <w:t>’</w:t>
      </w:r>
      <w:r w:rsidR="00000000" w:rsidRPr="00033231">
        <w:t xml:space="preserve">avait été plus puissant dans un cercle que le vieux </w:t>
      </w:r>
      <w:proofErr w:type="spellStart"/>
      <w:r w:rsidR="00000000" w:rsidRPr="00033231">
        <w:t>Helstone</w:t>
      </w:r>
      <w:proofErr w:type="spellEnd"/>
      <w:r>
        <w:t xml:space="preserve">. </w:t>
      </w:r>
      <w:r w:rsidR="00000000" w:rsidRPr="00033231">
        <w:t>Les vicaires</w:t>
      </w:r>
      <w:r>
        <w:t xml:space="preserve">, </w:t>
      </w:r>
      <w:r w:rsidR="00000000" w:rsidRPr="00033231">
        <w:t>attroupés à leur manière</w:t>
      </w:r>
      <w:r>
        <w:t xml:space="preserve">, </w:t>
      </w:r>
      <w:r w:rsidR="00000000" w:rsidRPr="00033231">
        <w:t>formaient une constell</w:t>
      </w:r>
      <w:r w:rsidR="00000000" w:rsidRPr="00033231">
        <w:t>a</w:t>
      </w:r>
      <w:r w:rsidR="00000000" w:rsidRPr="00033231">
        <w:t>tion de trois planètes inférieures</w:t>
      </w:r>
      <w:r>
        <w:t xml:space="preserve">. </w:t>
      </w:r>
      <w:r w:rsidR="00000000" w:rsidRPr="00033231">
        <w:t>Quelques jeunes ladies les r</w:t>
      </w:r>
      <w:r w:rsidR="00000000" w:rsidRPr="00033231">
        <w:t>e</w:t>
      </w:r>
      <w:r w:rsidR="00000000" w:rsidRPr="00033231">
        <w:t>gardaient de loin</w:t>
      </w:r>
      <w:r>
        <w:t xml:space="preserve">, </w:t>
      </w:r>
      <w:r w:rsidR="00000000" w:rsidRPr="00033231">
        <w:t>mais ne s</w:t>
      </w:r>
      <w:r>
        <w:t>’</w:t>
      </w:r>
      <w:r w:rsidR="00000000" w:rsidRPr="00033231">
        <w:t>aventuraient pas à les approcher</w:t>
      </w:r>
      <w:r>
        <w:t>.</w:t>
      </w:r>
    </w:p>
    <w:p w14:paraId="2241AAD6" w14:textId="21878812" w:rsidR="004F69D6" w:rsidRDefault="004F69D6" w:rsidP="0021796F">
      <w:r>
        <w:t>M. </w:t>
      </w:r>
      <w:proofErr w:type="spellStart"/>
      <w:r w:rsidR="00000000" w:rsidRPr="00033231">
        <w:t>Helstone</w:t>
      </w:r>
      <w:proofErr w:type="spellEnd"/>
      <w:r w:rsidR="00000000" w:rsidRPr="00033231">
        <w:t xml:space="preserve"> tira sa montre et annonça à haute voix</w:t>
      </w:r>
      <w:r>
        <w:t> : « </w:t>
      </w:r>
      <w:r w:rsidR="00000000" w:rsidRPr="00033231">
        <w:t>Deux heures moins dix minutes</w:t>
      </w:r>
      <w:r>
        <w:t xml:space="preserve"> ; </w:t>
      </w:r>
      <w:r w:rsidR="00000000" w:rsidRPr="00033231">
        <w:t>c</w:t>
      </w:r>
      <w:r>
        <w:t>’</w:t>
      </w:r>
      <w:r w:rsidR="00000000" w:rsidRPr="00033231">
        <w:t>est l</w:t>
      </w:r>
      <w:r>
        <w:t>’</w:t>
      </w:r>
      <w:r w:rsidR="00000000" w:rsidRPr="00033231">
        <w:t>heure pour tout le monde de se mettre en ligne</w:t>
      </w:r>
      <w:r>
        <w:t xml:space="preserve">. </w:t>
      </w:r>
      <w:r w:rsidR="00000000" w:rsidRPr="00033231">
        <w:t>Allons</w:t>
      </w:r>
      <w:r>
        <w:t> ! »</w:t>
      </w:r>
      <w:r w:rsidR="00000000" w:rsidRPr="00033231">
        <w:t xml:space="preserve"> Il saisit son large ch</w:t>
      </w:r>
      <w:r w:rsidR="00000000" w:rsidRPr="00033231">
        <w:t>a</w:t>
      </w:r>
      <w:r w:rsidR="00000000" w:rsidRPr="00033231">
        <w:t>peau et sortit</w:t>
      </w:r>
      <w:r>
        <w:t xml:space="preserve">. </w:t>
      </w:r>
      <w:r w:rsidR="00000000" w:rsidRPr="00033231">
        <w:t>Tous se levèrent et suivirent en masse</w:t>
      </w:r>
      <w:r>
        <w:t>.</w:t>
      </w:r>
    </w:p>
    <w:p w14:paraId="56BB3499" w14:textId="77777777" w:rsidR="004F69D6" w:rsidRDefault="00000000" w:rsidP="0021796F">
      <w:r w:rsidRPr="00033231">
        <w:t>Les douze cents enfants furent divisés en trois corps de quatre cents chacun</w:t>
      </w:r>
      <w:r w:rsidR="004F69D6">
        <w:t xml:space="preserve"> : </w:t>
      </w:r>
      <w:r w:rsidRPr="00033231">
        <w:t>à l</w:t>
      </w:r>
      <w:r w:rsidR="004F69D6">
        <w:t>’</w:t>
      </w:r>
      <w:r w:rsidRPr="00033231">
        <w:t>arrière-garde de chaque régiment st</w:t>
      </w:r>
      <w:r w:rsidRPr="00033231">
        <w:t>a</w:t>
      </w:r>
      <w:r w:rsidRPr="00033231">
        <w:t>tionnait une bande de musiciens</w:t>
      </w:r>
      <w:r w:rsidR="004F69D6">
        <w:t xml:space="preserve"> ; </w:t>
      </w:r>
      <w:r w:rsidRPr="00033231">
        <w:t xml:space="preserve">entre chaque vingtaine était un intervalle dans lequel </w:t>
      </w:r>
      <w:proofErr w:type="spellStart"/>
      <w:r w:rsidRPr="00033231">
        <w:t>Helstone</w:t>
      </w:r>
      <w:proofErr w:type="spellEnd"/>
      <w:r w:rsidRPr="00033231">
        <w:t xml:space="preserve"> plaça les maîtres deux à deux</w:t>
      </w:r>
      <w:r w:rsidR="004F69D6">
        <w:t xml:space="preserve">. </w:t>
      </w:r>
      <w:r w:rsidRPr="00033231">
        <w:t>L</w:t>
      </w:r>
      <w:r w:rsidR="004F69D6">
        <w:t>’</w:t>
      </w:r>
      <w:r w:rsidRPr="00033231">
        <w:t>avant-garde des trois armées fut ainsi composée</w:t>
      </w:r>
      <w:r w:rsidR="004F69D6">
        <w:t> :</w:t>
      </w:r>
    </w:p>
    <w:p w14:paraId="64E8B328" w14:textId="77777777" w:rsidR="004F69D6" w:rsidRDefault="00000000" w:rsidP="0021796F">
      <w:r w:rsidRPr="00033231">
        <w:t xml:space="preserve">Grâce </w:t>
      </w:r>
      <w:proofErr w:type="spellStart"/>
      <w:r w:rsidRPr="00033231">
        <w:t>Boultby</w:t>
      </w:r>
      <w:proofErr w:type="spellEnd"/>
      <w:r w:rsidRPr="00033231">
        <w:t xml:space="preserve"> et Marie Sykes</w:t>
      </w:r>
      <w:r w:rsidR="004F69D6">
        <w:t xml:space="preserve">, </w:t>
      </w:r>
      <w:r w:rsidRPr="00033231">
        <w:t xml:space="preserve">pour </w:t>
      </w:r>
      <w:proofErr w:type="spellStart"/>
      <w:r w:rsidRPr="00033231">
        <w:t>Whinbury</w:t>
      </w:r>
      <w:proofErr w:type="spellEnd"/>
      <w:r w:rsidR="004F69D6">
        <w:t> ;</w:t>
      </w:r>
    </w:p>
    <w:p w14:paraId="55965ADE" w14:textId="77777777" w:rsidR="004F69D6" w:rsidRDefault="00000000" w:rsidP="0021796F">
      <w:r w:rsidRPr="00033231">
        <w:t xml:space="preserve">Marguerite Hall et Marie-Anne </w:t>
      </w:r>
      <w:proofErr w:type="spellStart"/>
      <w:r w:rsidRPr="00033231">
        <w:t>Ainley</w:t>
      </w:r>
      <w:proofErr w:type="spellEnd"/>
      <w:r w:rsidR="004F69D6">
        <w:t xml:space="preserve">, </w:t>
      </w:r>
      <w:r w:rsidRPr="00033231">
        <w:t xml:space="preserve">pour </w:t>
      </w:r>
      <w:proofErr w:type="spellStart"/>
      <w:r w:rsidRPr="00033231">
        <w:t>Nunnely</w:t>
      </w:r>
      <w:proofErr w:type="spellEnd"/>
      <w:r w:rsidR="004F69D6">
        <w:t> ;</w:t>
      </w:r>
    </w:p>
    <w:p w14:paraId="2C15659E" w14:textId="77777777" w:rsidR="004F69D6" w:rsidRDefault="00000000" w:rsidP="0021796F">
      <w:r w:rsidRPr="00033231">
        <w:lastRenderedPageBreak/>
        <w:t xml:space="preserve">Caroline </w:t>
      </w:r>
      <w:proofErr w:type="spellStart"/>
      <w:r w:rsidRPr="00033231">
        <w:t>Helstone</w:t>
      </w:r>
      <w:proofErr w:type="spellEnd"/>
      <w:r w:rsidRPr="00033231">
        <w:t xml:space="preserve"> et Shirley </w:t>
      </w:r>
      <w:proofErr w:type="spellStart"/>
      <w:r w:rsidRPr="00033231">
        <w:t>Keeldar</w:t>
      </w:r>
      <w:proofErr w:type="spellEnd"/>
      <w:r w:rsidR="004F69D6">
        <w:t xml:space="preserve">, </w:t>
      </w:r>
      <w:r w:rsidRPr="00033231">
        <w:t xml:space="preserve">pour </w:t>
      </w:r>
      <w:proofErr w:type="spellStart"/>
      <w:r w:rsidRPr="00033231">
        <w:t>Briarfield</w:t>
      </w:r>
      <w:proofErr w:type="spellEnd"/>
      <w:r w:rsidR="004F69D6">
        <w:t>.</w:t>
      </w:r>
    </w:p>
    <w:p w14:paraId="273548A9" w14:textId="6B432B6E" w:rsidR="004F69D6" w:rsidRDefault="00000000" w:rsidP="0021796F">
      <w:r w:rsidRPr="00033231">
        <w:t xml:space="preserve">Puis </w:t>
      </w:r>
      <w:r w:rsidR="004F69D6">
        <w:t>M. </w:t>
      </w:r>
      <w:proofErr w:type="spellStart"/>
      <w:r w:rsidRPr="00033231">
        <w:t>Helstone</w:t>
      </w:r>
      <w:proofErr w:type="spellEnd"/>
      <w:r w:rsidRPr="00033231">
        <w:t xml:space="preserve"> commanda</w:t>
      </w:r>
      <w:r w:rsidR="004F69D6">
        <w:t> : M. </w:t>
      </w:r>
      <w:r w:rsidRPr="00033231">
        <w:t xml:space="preserve">Donne à </w:t>
      </w:r>
      <w:proofErr w:type="spellStart"/>
      <w:r w:rsidRPr="00033231">
        <w:t>Whinbury</w:t>
      </w:r>
      <w:proofErr w:type="spellEnd"/>
      <w:r w:rsidR="004F69D6">
        <w:t> ; M. </w:t>
      </w:r>
      <w:proofErr w:type="spellStart"/>
      <w:r w:rsidRPr="00033231">
        <w:t>Sweeting</w:t>
      </w:r>
      <w:proofErr w:type="spellEnd"/>
      <w:r w:rsidRPr="00033231">
        <w:t xml:space="preserve"> à </w:t>
      </w:r>
      <w:proofErr w:type="spellStart"/>
      <w:r w:rsidRPr="00033231">
        <w:t>Nunnely</w:t>
      </w:r>
      <w:proofErr w:type="spellEnd"/>
      <w:r w:rsidR="004F69D6">
        <w:t> ; M. </w:t>
      </w:r>
      <w:r w:rsidRPr="00033231">
        <w:t xml:space="preserve">Malone à </w:t>
      </w:r>
      <w:proofErr w:type="spellStart"/>
      <w:r w:rsidRPr="00033231">
        <w:t>Briarfield</w:t>
      </w:r>
      <w:proofErr w:type="spellEnd"/>
      <w:r w:rsidR="004F69D6">
        <w:t>.</w:t>
      </w:r>
    </w:p>
    <w:p w14:paraId="77D984E6" w14:textId="77777777" w:rsidR="004F69D6" w:rsidRDefault="00000000" w:rsidP="0021796F">
      <w:r w:rsidRPr="00033231">
        <w:t>Et les trois vicaires s</w:t>
      </w:r>
      <w:r w:rsidR="004F69D6">
        <w:t>’</w:t>
      </w:r>
      <w:r w:rsidRPr="00033231">
        <w:t>avancèrent devant les généraux en j</w:t>
      </w:r>
      <w:r w:rsidRPr="00033231">
        <w:t>u</w:t>
      </w:r>
      <w:r w:rsidRPr="00033231">
        <w:t>pons</w:t>
      </w:r>
      <w:r w:rsidR="004F69D6">
        <w:t>.</w:t>
      </w:r>
    </w:p>
    <w:p w14:paraId="331545D0" w14:textId="77777777" w:rsidR="004F69D6" w:rsidRDefault="00000000" w:rsidP="0021796F">
      <w:r w:rsidRPr="00033231">
        <w:t>Les recteurs se placèrent à l</w:t>
      </w:r>
      <w:r w:rsidR="004F69D6">
        <w:t>’</w:t>
      </w:r>
      <w:r w:rsidRPr="00033231">
        <w:t>extrême avant-garde</w:t>
      </w:r>
      <w:r w:rsidR="004F69D6">
        <w:t xml:space="preserve">, </w:t>
      </w:r>
      <w:r w:rsidRPr="00033231">
        <w:t>les clercs de la paroisse à l</w:t>
      </w:r>
      <w:r w:rsidR="004F69D6">
        <w:t>’</w:t>
      </w:r>
      <w:r w:rsidRPr="00033231">
        <w:t>extrême arrière-garde</w:t>
      </w:r>
      <w:r w:rsidR="004F69D6">
        <w:t xml:space="preserve">. </w:t>
      </w:r>
      <w:proofErr w:type="spellStart"/>
      <w:r w:rsidRPr="00033231">
        <w:t>Helstone</w:t>
      </w:r>
      <w:proofErr w:type="spellEnd"/>
      <w:r w:rsidRPr="00033231">
        <w:t xml:space="preserve"> agita son ch</w:t>
      </w:r>
      <w:r w:rsidRPr="00033231">
        <w:t>a</w:t>
      </w:r>
      <w:r w:rsidRPr="00033231">
        <w:t>peau</w:t>
      </w:r>
      <w:r w:rsidR="004F69D6">
        <w:t xml:space="preserve"> : </w:t>
      </w:r>
      <w:r w:rsidRPr="00033231">
        <w:t>en un instant s</w:t>
      </w:r>
      <w:r w:rsidR="004F69D6">
        <w:t>’</w:t>
      </w:r>
      <w:r w:rsidRPr="00033231">
        <w:t>ébranlèrent les huit cloches de la tour</w:t>
      </w:r>
      <w:r w:rsidR="004F69D6">
        <w:t xml:space="preserve"> ; </w:t>
      </w:r>
      <w:r w:rsidRPr="00033231">
        <w:t>les orchestres retentirent</w:t>
      </w:r>
      <w:r w:rsidR="004F69D6">
        <w:t xml:space="preserve">, </w:t>
      </w:r>
      <w:r w:rsidRPr="00033231">
        <w:t>le clairon répondit à la flûte</w:t>
      </w:r>
      <w:r w:rsidR="004F69D6">
        <w:t xml:space="preserve">, </w:t>
      </w:r>
      <w:r w:rsidRPr="00033231">
        <w:t>les ta</w:t>
      </w:r>
      <w:r w:rsidRPr="00033231">
        <w:t>m</w:t>
      </w:r>
      <w:r w:rsidRPr="00033231">
        <w:t>bours firent entendre leur roulement</w:t>
      </w:r>
      <w:r w:rsidR="004F69D6">
        <w:t xml:space="preserve">, </w:t>
      </w:r>
      <w:r w:rsidRPr="00033231">
        <w:t>et les armées se mirent en marche</w:t>
      </w:r>
      <w:r w:rsidR="004F69D6">
        <w:t>.</w:t>
      </w:r>
    </w:p>
    <w:p w14:paraId="4993EC18" w14:textId="77777777" w:rsidR="004F69D6" w:rsidRDefault="00000000" w:rsidP="0021796F">
      <w:r w:rsidRPr="00033231">
        <w:t>La route déroulait sa large voie blanche devant la longue procession</w:t>
      </w:r>
      <w:r w:rsidR="004F69D6">
        <w:t xml:space="preserve"> ; </w:t>
      </w:r>
      <w:r w:rsidRPr="00033231">
        <w:t>le soleil brillait dans un ciel sans nuages</w:t>
      </w:r>
      <w:r w:rsidR="004F69D6">
        <w:t xml:space="preserve"> ; </w:t>
      </w:r>
      <w:r w:rsidRPr="00033231">
        <w:t>le vent agitait doucement les feuilles des arbres</w:t>
      </w:r>
      <w:r w:rsidR="004F69D6">
        <w:t xml:space="preserve">. </w:t>
      </w:r>
      <w:r w:rsidRPr="00033231">
        <w:t>Les douze cents e</w:t>
      </w:r>
      <w:r w:rsidRPr="00033231">
        <w:t>n</w:t>
      </w:r>
      <w:r w:rsidRPr="00033231">
        <w:t>fants et les cent cinquante adultes qui composaient les trois a</w:t>
      </w:r>
      <w:r w:rsidRPr="00033231">
        <w:t>r</w:t>
      </w:r>
      <w:r w:rsidRPr="00033231">
        <w:t>mées marchaient au pas et au son de la musique</w:t>
      </w:r>
      <w:r w:rsidR="004F69D6">
        <w:t xml:space="preserve">, </w:t>
      </w:r>
      <w:r w:rsidRPr="00033231">
        <w:t>le visage joyeux et le cœur content</w:t>
      </w:r>
      <w:r w:rsidR="004F69D6">
        <w:t xml:space="preserve">. </w:t>
      </w:r>
      <w:r w:rsidRPr="00033231">
        <w:t>C</w:t>
      </w:r>
      <w:r w:rsidR="004F69D6">
        <w:t>’</w:t>
      </w:r>
      <w:r w:rsidRPr="00033231">
        <w:t>était une belle scène et qui faisait plaisir à voir</w:t>
      </w:r>
      <w:r w:rsidR="004F69D6">
        <w:t xml:space="preserve"> : </w:t>
      </w:r>
      <w:r w:rsidRPr="00033231">
        <w:t>c</w:t>
      </w:r>
      <w:r w:rsidR="004F69D6">
        <w:t>’</w:t>
      </w:r>
      <w:r w:rsidRPr="00033231">
        <w:t>était un jour de bonheur pour le riche et pour le pauvre</w:t>
      </w:r>
      <w:r w:rsidR="004F69D6">
        <w:t xml:space="preserve"> ; </w:t>
      </w:r>
      <w:r w:rsidRPr="00033231">
        <w:t>l</w:t>
      </w:r>
      <w:r w:rsidR="004F69D6">
        <w:t>’</w:t>
      </w:r>
      <w:r w:rsidRPr="00033231">
        <w:t>œuvre de Dieu d</w:t>
      </w:r>
      <w:r w:rsidR="004F69D6">
        <w:t>’</w:t>
      </w:r>
      <w:r w:rsidRPr="00033231">
        <w:t>abord</w:t>
      </w:r>
      <w:r w:rsidR="004F69D6">
        <w:t xml:space="preserve">, </w:t>
      </w:r>
      <w:r w:rsidRPr="00033231">
        <w:t>puis celle du clergé</w:t>
      </w:r>
      <w:r w:rsidR="004F69D6">
        <w:t xml:space="preserve">. </w:t>
      </w:r>
      <w:r w:rsidRPr="00033231">
        <w:t>Rendons justice aux prêtres d</w:t>
      </w:r>
      <w:r w:rsidR="004F69D6">
        <w:t>’</w:t>
      </w:r>
      <w:r w:rsidRPr="00033231">
        <w:t>Angleterre</w:t>
      </w:r>
      <w:r w:rsidR="004F69D6">
        <w:t xml:space="preserve">. </w:t>
      </w:r>
      <w:r w:rsidRPr="00033231">
        <w:t>C</w:t>
      </w:r>
      <w:r w:rsidR="004F69D6">
        <w:t>’</w:t>
      </w:r>
      <w:r w:rsidRPr="00033231">
        <w:t>est une corporation qui laisse à désirer sous quelques rapports</w:t>
      </w:r>
      <w:r w:rsidR="004F69D6">
        <w:t xml:space="preserve"> : </w:t>
      </w:r>
      <w:r w:rsidRPr="00033231">
        <w:t>ils sont de chair et de sang comme nous</w:t>
      </w:r>
      <w:r w:rsidR="004F69D6">
        <w:t xml:space="preserve"> ; </w:t>
      </w:r>
      <w:r w:rsidRPr="00033231">
        <w:t>mais le pays serait dans un triste état sans eux</w:t>
      </w:r>
      <w:r w:rsidR="004F69D6">
        <w:t xml:space="preserve">. </w:t>
      </w:r>
      <w:r w:rsidRPr="00033231">
        <w:t>La Grande-Bretagne regretterait son Église</w:t>
      </w:r>
      <w:r w:rsidR="004F69D6">
        <w:t xml:space="preserve">, </w:t>
      </w:r>
      <w:r w:rsidRPr="00033231">
        <w:t>si cette Église venait à tomber</w:t>
      </w:r>
      <w:r w:rsidR="004F69D6">
        <w:t xml:space="preserve">. </w:t>
      </w:r>
      <w:r w:rsidRPr="00033231">
        <w:t>Que Dieu la conserve</w:t>
      </w:r>
      <w:r w:rsidR="004F69D6">
        <w:t xml:space="preserve"> ! </w:t>
      </w:r>
      <w:r w:rsidRPr="00033231">
        <w:t>que Dieu aussi la réforme</w:t>
      </w:r>
      <w:r w:rsidR="004F69D6">
        <w:t> !</w:t>
      </w:r>
    </w:p>
    <w:p w14:paraId="6ADD926C" w14:textId="77B83140" w:rsidR="004F69D6" w:rsidRDefault="00000000" w:rsidP="004F69D6">
      <w:pPr>
        <w:pStyle w:val="Titre2"/>
        <w:rPr>
          <w:szCs w:val="44"/>
        </w:rPr>
      </w:pPr>
      <w:bookmarkStart w:id="16" w:name="_Toc199956097"/>
      <w:r w:rsidRPr="00AF30F4">
        <w:rPr>
          <w:szCs w:val="44"/>
        </w:rPr>
        <w:lastRenderedPageBreak/>
        <w:t>CHAPITRE XVI</w:t>
      </w:r>
      <w:r w:rsidR="004F69D6">
        <w:rPr>
          <w:szCs w:val="44"/>
        </w:rPr>
        <w:t>.</w:t>
      </w:r>
      <w:r w:rsidR="004F69D6">
        <w:rPr>
          <w:szCs w:val="44"/>
        </w:rPr>
        <w:br/>
      </w:r>
      <w:r w:rsidRPr="00AF30F4">
        <w:rPr>
          <w:szCs w:val="44"/>
        </w:rPr>
        <w:br/>
        <w:t>Le festin des écoles</w:t>
      </w:r>
      <w:r w:rsidR="004F69D6">
        <w:rPr>
          <w:szCs w:val="44"/>
        </w:rPr>
        <w:t>.</w:t>
      </w:r>
      <w:bookmarkEnd w:id="16"/>
    </w:p>
    <w:p w14:paraId="3176B1D6" w14:textId="77777777" w:rsidR="004F69D6" w:rsidRDefault="00000000" w:rsidP="0021796F">
      <w:r w:rsidRPr="00033231">
        <w:t>Elle n</w:t>
      </w:r>
      <w:r w:rsidR="004F69D6">
        <w:t>’</w:t>
      </w:r>
      <w:r w:rsidRPr="00033231">
        <w:t>allait pas au combat</w:t>
      </w:r>
      <w:r w:rsidR="004F69D6">
        <w:t xml:space="preserve">, </w:t>
      </w:r>
      <w:r w:rsidRPr="00033231">
        <w:t>elle ne marchait pas à la re</w:t>
      </w:r>
      <w:r w:rsidRPr="00033231">
        <w:t>n</w:t>
      </w:r>
      <w:r w:rsidRPr="00033231">
        <w:t>contre de l</w:t>
      </w:r>
      <w:r w:rsidR="004F69D6">
        <w:t>’</w:t>
      </w:r>
      <w:r w:rsidRPr="00033231">
        <w:t>ennemi</w:t>
      </w:r>
      <w:r w:rsidR="004F69D6">
        <w:t xml:space="preserve">, </w:t>
      </w:r>
      <w:r w:rsidRPr="00033231">
        <w:t>cette armée commandée par des prêtres et par des femmes</w:t>
      </w:r>
      <w:r w:rsidR="004F69D6">
        <w:t xml:space="preserve"> ; </w:t>
      </w:r>
      <w:r w:rsidRPr="00033231">
        <w:t>et cependant sa musique jouait des airs gue</w:t>
      </w:r>
      <w:r w:rsidRPr="00033231">
        <w:t>r</w:t>
      </w:r>
      <w:r w:rsidRPr="00033231">
        <w:t>riers</w:t>
      </w:r>
      <w:r w:rsidR="004F69D6">
        <w:t xml:space="preserve">, </w:t>
      </w:r>
      <w:r w:rsidRPr="00033231">
        <w:t>et</w:t>
      </w:r>
      <w:r w:rsidR="004F69D6">
        <w:t xml:space="preserve">, </w:t>
      </w:r>
      <w:r w:rsidRPr="00033231">
        <w:t>à en juger par les yeux et l</w:t>
      </w:r>
      <w:r w:rsidR="004F69D6">
        <w:t>’</w:t>
      </w:r>
      <w:r w:rsidRPr="00033231">
        <w:t>attitude de quelques-uns</w:t>
      </w:r>
      <w:r w:rsidR="004F69D6">
        <w:t xml:space="preserve">, </w:t>
      </w:r>
      <w:r w:rsidRPr="00033231">
        <w:t xml:space="preserve">de miss </w:t>
      </w:r>
      <w:proofErr w:type="spellStart"/>
      <w:r w:rsidRPr="00033231">
        <w:t>Keeldar</w:t>
      </w:r>
      <w:proofErr w:type="spellEnd"/>
      <w:r w:rsidR="004F69D6">
        <w:t xml:space="preserve">, </w:t>
      </w:r>
      <w:r w:rsidRPr="00033231">
        <w:t>par exemple</w:t>
      </w:r>
      <w:r w:rsidR="004F69D6">
        <w:t xml:space="preserve">, </w:t>
      </w:r>
      <w:r w:rsidRPr="00033231">
        <w:t>ces airs éveillaient un esprit sinon martial</w:t>
      </w:r>
      <w:r w:rsidR="004F69D6">
        <w:t xml:space="preserve">, </w:t>
      </w:r>
      <w:r w:rsidRPr="00033231">
        <w:t>du moins plein d</w:t>
      </w:r>
      <w:r w:rsidR="004F69D6">
        <w:t>’</w:t>
      </w:r>
      <w:r w:rsidRPr="00033231">
        <w:t>ardeur</w:t>
      </w:r>
      <w:r w:rsidR="004F69D6">
        <w:t xml:space="preserve">. </w:t>
      </w:r>
      <w:r w:rsidRPr="00033231">
        <w:t xml:space="preserve">Le vieux </w:t>
      </w:r>
      <w:proofErr w:type="spellStart"/>
      <w:r w:rsidRPr="00033231">
        <w:t>Helstone</w:t>
      </w:r>
      <w:proofErr w:type="spellEnd"/>
      <w:r w:rsidR="004F69D6">
        <w:t xml:space="preserve">, </w:t>
      </w:r>
      <w:r w:rsidRPr="00033231">
        <w:t>se retou</w:t>
      </w:r>
      <w:r w:rsidRPr="00033231">
        <w:t>r</w:t>
      </w:r>
      <w:r w:rsidRPr="00033231">
        <w:t>nant par hasard</w:t>
      </w:r>
      <w:r w:rsidR="004F69D6">
        <w:t xml:space="preserve">, </w:t>
      </w:r>
      <w:r w:rsidRPr="00033231">
        <w:t>aperçut le visage de Shirley</w:t>
      </w:r>
      <w:r w:rsidR="004F69D6">
        <w:t xml:space="preserve">, </w:t>
      </w:r>
      <w:r w:rsidRPr="00033231">
        <w:t>et ne put retenir un rire qu</w:t>
      </w:r>
      <w:r w:rsidR="004F69D6">
        <w:t>’</w:t>
      </w:r>
      <w:r w:rsidRPr="00033231">
        <w:t>elle comprit et qu</w:t>
      </w:r>
      <w:r w:rsidR="004F69D6">
        <w:t>’</w:t>
      </w:r>
      <w:r w:rsidRPr="00033231">
        <w:t>elle partagea</w:t>
      </w:r>
      <w:r w:rsidR="004F69D6">
        <w:t>.</w:t>
      </w:r>
    </w:p>
    <w:p w14:paraId="29BBEEBE" w14:textId="77777777" w:rsidR="004F69D6" w:rsidRDefault="004F69D6" w:rsidP="0021796F">
      <w:r>
        <w:t>« </w:t>
      </w:r>
      <w:r w:rsidR="00000000" w:rsidRPr="00033231">
        <w:t>Il n</w:t>
      </w:r>
      <w:r>
        <w:t>’</w:t>
      </w:r>
      <w:r w:rsidR="00000000" w:rsidRPr="00033231">
        <w:t>y a aucune bataille en perspective</w:t>
      </w:r>
      <w:r>
        <w:t xml:space="preserve">, </w:t>
      </w:r>
      <w:r w:rsidR="00000000" w:rsidRPr="00033231">
        <w:t>dit-il</w:t>
      </w:r>
      <w:r>
        <w:t xml:space="preserve"> ; </w:t>
      </w:r>
      <w:r w:rsidR="00000000" w:rsidRPr="00033231">
        <w:t>notre pays n</w:t>
      </w:r>
      <w:r>
        <w:t>’</w:t>
      </w:r>
      <w:r w:rsidR="00000000" w:rsidRPr="00033231">
        <w:t>a pas besoin que nous combattions pour lui</w:t>
      </w:r>
      <w:r>
        <w:t xml:space="preserve"> : </w:t>
      </w:r>
      <w:r w:rsidR="00000000" w:rsidRPr="00033231">
        <w:t>aucun ennemi ou tyran ne met en question ou ne menace notre liberté</w:t>
      </w:r>
      <w:r>
        <w:t xml:space="preserve"> ; </w:t>
      </w:r>
      <w:r w:rsidR="00000000" w:rsidRPr="00033231">
        <w:t>il n</w:t>
      </w:r>
      <w:r>
        <w:t>’</w:t>
      </w:r>
      <w:r w:rsidR="00000000" w:rsidRPr="00033231">
        <w:t>y a rien à faire</w:t>
      </w:r>
      <w:r>
        <w:t xml:space="preserve">, </w:t>
      </w:r>
      <w:r w:rsidR="00000000" w:rsidRPr="00033231">
        <w:t>nous exécutons seulement une promenade</w:t>
      </w:r>
      <w:r>
        <w:t xml:space="preserve">. </w:t>
      </w:r>
      <w:r w:rsidR="00000000" w:rsidRPr="00033231">
        <w:t>Serrez les rênes</w:t>
      </w:r>
      <w:r>
        <w:t xml:space="preserve">, </w:t>
      </w:r>
      <w:r w:rsidR="00000000" w:rsidRPr="00033231">
        <w:t>capitaine</w:t>
      </w:r>
      <w:r>
        <w:t xml:space="preserve">, </w:t>
      </w:r>
      <w:r w:rsidR="00000000" w:rsidRPr="00033231">
        <w:t>et comprimez le feu de cette ardeur</w:t>
      </w:r>
      <w:r>
        <w:t xml:space="preserve"> : </w:t>
      </w:r>
      <w:r w:rsidR="00000000" w:rsidRPr="00033231">
        <w:t>nous n</w:t>
      </w:r>
      <w:r>
        <w:t>’</w:t>
      </w:r>
      <w:r w:rsidR="00000000" w:rsidRPr="00033231">
        <w:t>en avons pas besoin</w:t>
      </w:r>
      <w:r>
        <w:rPr>
          <w:rFonts w:eastAsia="Georgia"/>
        </w:rPr>
        <w:t xml:space="preserve">… </w:t>
      </w:r>
      <w:r w:rsidR="00000000" w:rsidRPr="00033231">
        <w:t>et c</w:t>
      </w:r>
      <w:r>
        <w:t>’</w:t>
      </w:r>
      <w:r w:rsidR="00000000" w:rsidRPr="00033231">
        <w:t>est tant pis</w:t>
      </w:r>
      <w:r>
        <w:t> !</w:t>
      </w:r>
    </w:p>
    <w:p w14:paraId="30F9B3F3" w14:textId="77777777" w:rsidR="004F69D6" w:rsidRDefault="004F69D6" w:rsidP="0021796F">
      <w:r>
        <w:t>— </w:t>
      </w:r>
      <w:r w:rsidR="00000000" w:rsidRPr="00033231">
        <w:t>Gardez votre avis</w:t>
      </w:r>
      <w:r>
        <w:t xml:space="preserve">, </w:t>
      </w:r>
      <w:r w:rsidR="00000000" w:rsidRPr="00033231">
        <w:t>docteur</w:t>
      </w:r>
      <w:r>
        <w:t xml:space="preserve">, </w:t>
      </w:r>
      <w:r w:rsidR="00000000" w:rsidRPr="00033231">
        <w:t>répondit Shirley</w:t>
      </w:r>
      <w:r>
        <w:t>. »</w:t>
      </w:r>
      <w:r w:rsidR="00000000" w:rsidRPr="00033231">
        <w:t xml:space="preserve"> Puis elle murmura à Caroline</w:t>
      </w:r>
      <w:r>
        <w:t> : « </w:t>
      </w:r>
      <w:r w:rsidR="00000000" w:rsidRPr="00033231">
        <w:t>Je veux emprunter à l</w:t>
      </w:r>
      <w:r>
        <w:t>’</w:t>
      </w:r>
      <w:r w:rsidR="00000000" w:rsidRPr="00033231">
        <w:t>imagination ce que la réalité ne me donnera pas</w:t>
      </w:r>
      <w:r>
        <w:t xml:space="preserve">. </w:t>
      </w:r>
      <w:r w:rsidR="00000000" w:rsidRPr="00033231">
        <w:t>Nous ne sommes pas des so</w:t>
      </w:r>
      <w:r w:rsidR="00000000" w:rsidRPr="00033231">
        <w:t>l</w:t>
      </w:r>
      <w:r w:rsidR="00000000" w:rsidRPr="00033231">
        <w:t>dats</w:t>
      </w:r>
      <w:r>
        <w:t xml:space="preserve">, </w:t>
      </w:r>
      <w:r w:rsidR="00000000" w:rsidRPr="00033231">
        <w:t>le carnage n</w:t>
      </w:r>
      <w:r>
        <w:t>’</w:t>
      </w:r>
      <w:r w:rsidR="00000000" w:rsidRPr="00033231">
        <w:t>est point mon désir</w:t>
      </w:r>
      <w:r>
        <w:t xml:space="preserve"> : </w:t>
      </w:r>
      <w:r w:rsidR="00000000" w:rsidRPr="00033231">
        <w:t>ou</w:t>
      </w:r>
      <w:r>
        <w:t xml:space="preserve">, </w:t>
      </w:r>
      <w:r w:rsidR="00000000" w:rsidRPr="00033231">
        <w:t>si nous en sommes</w:t>
      </w:r>
      <w:r>
        <w:t xml:space="preserve">, </w:t>
      </w:r>
      <w:r w:rsidR="00000000" w:rsidRPr="00033231">
        <w:t>nous sommes soldats de la croix</w:t>
      </w:r>
      <w:r>
        <w:t xml:space="preserve">. </w:t>
      </w:r>
      <w:r w:rsidR="00000000" w:rsidRPr="00033231">
        <w:t>Je veux m</w:t>
      </w:r>
      <w:r>
        <w:t>’</w:t>
      </w:r>
      <w:r w:rsidR="00000000" w:rsidRPr="00033231">
        <w:t>imaginer que le temps a remonté de quelques siècles en arrière</w:t>
      </w:r>
      <w:r>
        <w:t xml:space="preserve">, </w:t>
      </w:r>
      <w:r w:rsidR="00000000" w:rsidRPr="00033231">
        <w:t>et que nous a</w:t>
      </w:r>
      <w:r w:rsidR="00000000" w:rsidRPr="00033231">
        <w:t>c</w:t>
      </w:r>
      <w:r w:rsidR="00000000" w:rsidRPr="00033231">
        <w:t>complissons un pèlerinage en Palestine</w:t>
      </w:r>
      <w:r>
        <w:t xml:space="preserve">. </w:t>
      </w:r>
      <w:r w:rsidR="00000000" w:rsidRPr="00033231">
        <w:t>Mais non</w:t>
      </w:r>
      <w:r>
        <w:t xml:space="preserve">, </w:t>
      </w:r>
      <w:r w:rsidR="00000000" w:rsidRPr="00033231">
        <w:t>cela n</w:t>
      </w:r>
      <w:r>
        <w:t>’</w:t>
      </w:r>
      <w:r w:rsidR="00000000" w:rsidRPr="00033231">
        <w:t>est pas suffisant</w:t>
      </w:r>
      <w:r>
        <w:t xml:space="preserve">. </w:t>
      </w:r>
      <w:r w:rsidR="00000000" w:rsidRPr="00033231">
        <w:t>J</w:t>
      </w:r>
      <w:r>
        <w:t>’</w:t>
      </w:r>
      <w:r w:rsidR="00000000" w:rsidRPr="00033231">
        <w:t>ai besoin d</w:t>
      </w:r>
      <w:r>
        <w:t>’</w:t>
      </w:r>
      <w:r w:rsidR="00000000" w:rsidRPr="00033231">
        <w:t>un rêve plus sombre</w:t>
      </w:r>
      <w:r>
        <w:t xml:space="preserve"> : </w:t>
      </w:r>
      <w:r w:rsidR="00000000" w:rsidRPr="00033231">
        <w:t xml:space="preserve">nous sommes des </w:t>
      </w:r>
      <w:proofErr w:type="spellStart"/>
      <w:r w:rsidR="00000000" w:rsidRPr="00033231">
        <w:t>Lowlanders</w:t>
      </w:r>
      <w:proofErr w:type="spellEnd"/>
      <w:r w:rsidR="00000000" w:rsidRPr="00033231">
        <w:t xml:space="preserve"> d</w:t>
      </w:r>
      <w:r>
        <w:t>’</w:t>
      </w:r>
      <w:r w:rsidR="00000000" w:rsidRPr="00033231">
        <w:t>Écosse</w:t>
      </w:r>
      <w:r>
        <w:t xml:space="preserve">, </w:t>
      </w:r>
      <w:r w:rsidR="00000000" w:rsidRPr="00033231">
        <w:t>suivant un capitaine du Covenant en haut des montagnes</w:t>
      </w:r>
      <w:r>
        <w:t xml:space="preserve">, </w:t>
      </w:r>
      <w:r w:rsidR="00000000" w:rsidRPr="00033231">
        <w:t xml:space="preserve">pour tenir </w:t>
      </w:r>
      <w:proofErr w:type="gramStart"/>
      <w:r w:rsidR="00000000" w:rsidRPr="00033231">
        <w:t>un meeting</w:t>
      </w:r>
      <w:proofErr w:type="gramEnd"/>
      <w:r w:rsidR="00000000" w:rsidRPr="00033231">
        <w:t xml:space="preserve"> hors de l</w:t>
      </w:r>
      <w:r>
        <w:t>’</w:t>
      </w:r>
      <w:r w:rsidR="00000000" w:rsidRPr="00033231">
        <w:t>atteinte des so</w:t>
      </w:r>
      <w:r w:rsidR="00000000" w:rsidRPr="00033231">
        <w:t>l</w:t>
      </w:r>
      <w:r w:rsidR="00000000" w:rsidRPr="00033231">
        <w:t>dats des persécuteurs</w:t>
      </w:r>
      <w:r>
        <w:t xml:space="preserve">. </w:t>
      </w:r>
      <w:r w:rsidR="00000000" w:rsidRPr="00033231">
        <w:t>Nous savons que la bataille peut suivre la prière</w:t>
      </w:r>
      <w:r>
        <w:t xml:space="preserve"> ; </w:t>
      </w:r>
      <w:r w:rsidR="00000000" w:rsidRPr="00033231">
        <w:t>et comme nous croyons que</w:t>
      </w:r>
      <w:r>
        <w:t xml:space="preserve">, </w:t>
      </w:r>
      <w:r w:rsidR="00000000" w:rsidRPr="00033231">
        <w:t>dans la plus fâcheuse issue du combat</w:t>
      </w:r>
      <w:r>
        <w:t xml:space="preserve">, </w:t>
      </w:r>
      <w:r w:rsidR="00000000" w:rsidRPr="00033231">
        <w:t xml:space="preserve">le ciel </w:t>
      </w:r>
      <w:r w:rsidR="00000000" w:rsidRPr="00033231">
        <w:lastRenderedPageBreak/>
        <w:t>doit être notre récompense</w:t>
      </w:r>
      <w:r>
        <w:t xml:space="preserve">, </w:t>
      </w:r>
      <w:r w:rsidR="00000000" w:rsidRPr="00033231">
        <w:t>nous sommes prêts à rougir volontiers le sol de notre sang</w:t>
      </w:r>
      <w:r>
        <w:t xml:space="preserve">. </w:t>
      </w:r>
      <w:r w:rsidR="00000000" w:rsidRPr="00033231">
        <w:t>Cette musique r</w:t>
      </w:r>
      <w:r w:rsidR="00000000" w:rsidRPr="00033231">
        <w:t>e</w:t>
      </w:r>
      <w:r w:rsidR="00000000" w:rsidRPr="00033231">
        <w:t>mue mon âme</w:t>
      </w:r>
      <w:r>
        <w:t xml:space="preserve"> ; </w:t>
      </w:r>
      <w:r w:rsidR="00000000" w:rsidRPr="00033231">
        <w:t>elle éveille toute ma vie</w:t>
      </w:r>
      <w:r>
        <w:t xml:space="preserve"> ; </w:t>
      </w:r>
      <w:r w:rsidR="00000000" w:rsidRPr="00033231">
        <w:t>elle fait battre mon cœur</w:t>
      </w:r>
      <w:r>
        <w:t xml:space="preserve">, </w:t>
      </w:r>
      <w:r w:rsidR="00000000" w:rsidRPr="00033231">
        <w:t>non avec son pouls tempéré de chaque jour</w:t>
      </w:r>
      <w:r>
        <w:t xml:space="preserve">, </w:t>
      </w:r>
      <w:r w:rsidR="00000000" w:rsidRPr="00033231">
        <w:t>mais avec une nouvelle et pénétrante vigueur</w:t>
      </w:r>
      <w:r>
        <w:t xml:space="preserve">. </w:t>
      </w:r>
      <w:r w:rsidR="00000000" w:rsidRPr="00033231">
        <w:t>Je désire presque avoir un danger à affronter</w:t>
      </w:r>
      <w:r>
        <w:t xml:space="preserve"> ; </w:t>
      </w:r>
      <w:r w:rsidR="00000000" w:rsidRPr="00033231">
        <w:t>une foi</w:t>
      </w:r>
      <w:r>
        <w:t xml:space="preserve">, </w:t>
      </w:r>
      <w:r w:rsidR="00000000" w:rsidRPr="00033231">
        <w:t>une patrie</w:t>
      </w:r>
      <w:r>
        <w:t xml:space="preserve">, </w:t>
      </w:r>
      <w:r w:rsidR="00000000" w:rsidRPr="00033231">
        <w:t>ou au moins un bien-aimé à défendre</w:t>
      </w:r>
      <w:r>
        <w:t>.</w:t>
      </w:r>
    </w:p>
    <w:p w14:paraId="5AFA0966" w14:textId="29C2CB30" w:rsidR="00000000" w:rsidRPr="00033231" w:rsidRDefault="004F69D6" w:rsidP="0021796F">
      <w:r>
        <w:t>— </w:t>
      </w:r>
      <w:r w:rsidR="00000000" w:rsidRPr="00033231">
        <w:t>Regardez</w:t>
      </w:r>
      <w:r>
        <w:t xml:space="preserve">, </w:t>
      </w:r>
      <w:r w:rsidR="00000000" w:rsidRPr="00033231">
        <w:t>Shirley</w:t>
      </w:r>
      <w:r>
        <w:t xml:space="preserve"> ! </w:t>
      </w:r>
      <w:r w:rsidR="00000000" w:rsidRPr="00033231">
        <w:t>interrompit Caroline</w:t>
      </w:r>
      <w:r>
        <w:t xml:space="preserve">. </w:t>
      </w:r>
      <w:r w:rsidR="00000000" w:rsidRPr="00033231">
        <w:t xml:space="preserve">Quelle est cette </w:t>
      </w:r>
      <w:proofErr w:type="spellStart"/>
      <w:r w:rsidR="00000000" w:rsidRPr="00033231">
        <w:t>tache</w:t>
      </w:r>
      <w:proofErr w:type="spellEnd"/>
      <w:r w:rsidR="00000000" w:rsidRPr="00033231">
        <w:t xml:space="preserve"> que l</w:t>
      </w:r>
      <w:r>
        <w:t>’</w:t>
      </w:r>
      <w:r w:rsidR="00000000" w:rsidRPr="00033231">
        <w:t xml:space="preserve">on aperçoit au sommet de la hauteur de </w:t>
      </w:r>
      <w:proofErr w:type="spellStart"/>
      <w:r w:rsidR="00000000" w:rsidRPr="00033231">
        <w:t>Stilbro</w:t>
      </w:r>
      <w:proofErr w:type="spellEnd"/>
      <w:r>
        <w:t xml:space="preserve">’ ? </w:t>
      </w:r>
      <w:r w:rsidR="00000000" w:rsidRPr="00033231">
        <w:t>Vous avez meilleure vue que moi</w:t>
      </w:r>
      <w:r>
        <w:t xml:space="preserve"> : </w:t>
      </w:r>
      <w:r w:rsidR="00000000" w:rsidRPr="00033231">
        <w:t>tournez donc de ce côté votre œil d</w:t>
      </w:r>
      <w:r>
        <w:t>’</w:t>
      </w:r>
      <w:r w:rsidR="00000000" w:rsidRPr="00033231">
        <w:t>aigle</w:t>
      </w:r>
      <w:r>
        <w:t>. »</w:t>
      </w:r>
    </w:p>
    <w:p w14:paraId="244C8634" w14:textId="77777777" w:rsidR="004F69D6" w:rsidRDefault="00000000" w:rsidP="0021796F">
      <w:r w:rsidRPr="00033231">
        <w:t xml:space="preserve">Miss </w:t>
      </w:r>
      <w:proofErr w:type="spellStart"/>
      <w:r w:rsidRPr="00033231">
        <w:t>Keeldar</w:t>
      </w:r>
      <w:proofErr w:type="spellEnd"/>
      <w:r w:rsidRPr="00033231">
        <w:t xml:space="preserve"> regarda</w:t>
      </w:r>
      <w:r w:rsidR="004F69D6">
        <w:t>. « </w:t>
      </w:r>
      <w:r w:rsidRPr="00033231">
        <w:t>Je vois</w:t>
      </w:r>
      <w:r w:rsidR="004F69D6">
        <w:t>, »</w:t>
      </w:r>
      <w:r w:rsidRPr="00033231">
        <w:t xml:space="preserve"> dit-elle</w:t>
      </w:r>
      <w:r w:rsidR="004F69D6">
        <w:t xml:space="preserve"> ; </w:t>
      </w:r>
      <w:r w:rsidRPr="00033231">
        <w:t>puis elle ajouta aussitôt</w:t>
      </w:r>
      <w:r w:rsidR="004F69D6">
        <w:t> : « </w:t>
      </w:r>
      <w:r w:rsidRPr="00033231">
        <w:t>Il y a une ligne rouge</w:t>
      </w:r>
      <w:r w:rsidR="004F69D6">
        <w:t xml:space="preserve">. </w:t>
      </w:r>
      <w:r w:rsidRPr="00033231">
        <w:t>Ce sont des soldats</w:t>
      </w:r>
      <w:r w:rsidR="004F69D6">
        <w:t xml:space="preserve">, </w:t>
      </w:r>
      <w:r w:rsidRPr="00033231">
        <w:t>des cav</w:t>
      </w:r>
      <w:r w:rsidRPr="00033231">
        <w:t>a</w:t>
      </w:r>
      <w:r w:rsidRPr="00033231">
        <w:t>liers</w:t>
      </w:r>
      <w:r w:rsidR="004F69D6">
        <w:t xml:space="preserve">, </w:t>
      </w:r>
      <w:r w:rsidRPr="00033231">
        <w:t>dit-elle vivement</w:t>
      </w:r>
      <w:r w:rsidR="004F69D6">
        <w:t xml:space="preserve"> ; </w:t>
      </w:r>
      <w:r w:rsidRPr="00033231">
        <w:t>ils vont au galop</w:t>
      </w:r>
      <w:r w:rsidR="004F69D6">
        <w:t xml:space="preserve">, </w:t>
      </w:r>
      <w:r w:rsidRPr="00033231">
        <w:t>ils sont six</w:t>
      </w:r>
      <w:r w:rsidR="004F69D6">
        <w:t xml:space="preserve">, </w:t>
      </w:r>
      <w:r w:rsidRPr="00033231">
        <w:t>ils vont passer près de nous</w:t>
      </w:r>
      <w:r w:rsidR="004F69D6">
        <w:t xml:space="preserve">… </w:t>
      </w:r>
      <w:r w:rsidRPr="00033231">
        <w:t>Non</w:t>
      </w:r>
      <w:r w:rsidR="004F69D6">
        <w:t xml:space="preserve">, </w:t>
      </w:r>
      <w:r w:rsidRPr="00033231">
        <w:t>ils ont tourné à droite</w:t>
      </w:r>
      <w:r w:rsidR="004F69D6">
        <w:t xml:space="preserve"> ; </w:t>
      </w:r>
      <w:r w:rsidRPr="00033231">
        <w:t>ils ont vu la procession</w:t>
      </w:r>
      <w:r w:rsidR="004F69D6">
        <w:t xml:space="preserve">, </w:t>
      </w:r>
      <w:r w:rsidRPr="00033231">
        <w:t>et ils l</w:t>
      </w:r>
      <w:r w:rsidR="004F69D6">
        <w:t>’</w:t>
      </w:r>
      <w:r w:rsidRPr="00033231">
        <w:t>évitent en faisant un détour</w:t>
      </w:r>
      <w:r w:rsidR="004F69D6">
        <w:t xml:space="preserve">. </w:t>
      </w:r>
      <w:r w:rsidRPr="00033231">
        <w:t>Où vont-ils</w:t>
      </w:r>
      <w:r w:rsidR="004F69D6">
        <w:t> ?</w:t>
      </w:r>
    </w:p>
    <w:p w14:paraId="79CD2F92" w14:textId="77777777" w:rsidR="004F69D6" w:rsidRDefault="004F69D6" w:rsidP="0021796F">
      <w:r>
        <w:t>— </w:t>
      </w:r>
      <w:r w:rsidR="00000000" w:rsidRPr="00033231">
        <w:t>Peut-être ne font-ils qu</w:t>
      </w:r>
      <w:r>
        <w:t>’</w:t>
      </w:r>
      <w:r w:rsidR="00000000" w:rsidRPr="00033231">
        <w:t>exercer leurs chevaux</w:t>
      </w:r>
      <w:r>
        <w:t>.</w:t>
      </w:r>
    </w:p>
    <w:p w14:paraId="70DEA04F" w14:textId="26C54AA4" w:rsidR="00000000" w:rsidRPr="00033231" w:rsidRDefault="004F69D6" w:rsidP="0021796F">
      <w:r>
        <w:t>— </w:t>
      </w:r>
      <w:r w:rsidR="00000000" w:rsidRPr="00033231">
        <w:t>Peut-être bien</w:t>
      </w:r>
      <w:r>
        <w:t xml:space="preserve">. </w:t>
      </w:r>
      <w:r w:rsidR="00000000" w:rsidRPr="00033231">
        <w:t>Nous ne les voyons plus maintenant</w:t>
      </w:r>
      <w:r>
        <w:t>. »</w:t>
      </w:r>
    </w:p>
    <w:p w14:paraId="50991B6E" w14:textId="34997AE0" w:rsidR="004F69D6" w:rsidRDefault="00000000" w:rsidP="0021796F">
      <w:r w:rsidRPr="00033231">
        <w:t xml:space="preserve">Ici </w:t>
      </w:r>
      <w:r w:rsidR="004F69D6">
        <w:t>M. </w:t>
      </w:r>
      <w:proofErr w:type="spellStart"/>
      <w:r w:rsidRPr="00033231">
        <w:t>Helstone</w:t>
      </w:r>
      <w:proofErr w:type="spellEnd"/>
      <w:r w:rsidRPr="00033231">
        <w:t xml:space="preserve"> éleva la voix</w:t>
      </w:r>
      <w:r w:rsidR="004F69D6">
        <w:t>.</w:t>
      </w:r>
    </w:p>
    <w:p w14:paraId="4407101F" w14:textId="77777777" w:rsidR="004F69D6" w:rsidRDefault="004F69D6" w:rsidP="0021796F">
      <w:r>
        <w:t>« </w:t>
      </w:r>
      <w:r w:rsidR="00000000" w:rsidRPr="00033231">
        <w:t xml:space="preserve">Nous allons passer à travers </w:t>
      </w:r>
      <w:proofErr w:type="spellStart"/>
      <w:r w:rsidR="00000000" w:rsidRPr="00033231">
        <w:t>Royd</w:t>
      </w:r>
      <w:proofErr w:type="spellEnd"/>
      <w:r w:rsidR="00000000" w:rsidRPr="00033231">
        <w:t>-Lane</w:t>
      </w:r>
      <w:r>
        <w:t xml:space="preserve">, </w:t>
      </w:r>
      <w:r w:rsidR="00000000" w:rsidRPr="00033231">
        <w:t>afin d</w:t>
      </w:r>
      <w:r>
        <w:t>’</w:t>
      </w:r>
      <w:r w:rsidR="00000000" w:rsidRPr="00033231">
        <w:t xml:space="preserve">arriver plus tôt à </w:t>
      </w:r>
      <w:proofErr w:type="spellStart"/>
      <w:r w:rsidR="00000000" w:rsidRPr="00033231">
        <w:t>Nunnely</w:t>
      </w:r>
      <w:proofErr w:type="spellEnd"/>
      <w:r w:rsidR="00000000" w:rsidRPr="00033231">
        <w:t xml:space="preserve"> par la traverse</w:t>
      </w:r>
      <w:r>
        <w:t>, »</w:t>
      </w:r>
      <w:r w:rsidR="00000000" w:rsidRPr="00033231">
        <w:t xml:space="preserve"> dit-il</w:t>
      </w:r>
      <w:r>
        <w:t>.</w:t>
      </w:r>
    </w:p>
    <w:p w14:paraId="192B8F6C" w14:textId="004CD9D2" w:rsidR="004F69D6" w:rsidRDefault="00000000" w:rsidP="0021796F">
      <w:r w:rsidRPr="00033231">
        <w:t>Et</w:t>
      </w:r>
      <w:r w:rsidR="004F69D6">
        <w:t xml:space="preserve">, </w:t>
      </w:r>
      <w:r w:rsidRPr="00033231">
        <w:t>en conséquence</w:t>
      </w:r>
      <w:r w:rsidR="004F69D6">
        <w:t xml:space="preserve">, </w:t>
      </w:r>
      <w:r w:rsidRPr="00033231">
        <w:t>l</w:t>
      </w:r>
      <w:r w:rsidR="004F69D6">
        <w:t>’</w:t>
      </w:r>
      <w:r w:rsidRPr="00033231">
        <w:t>armée s</w:t>
      </w:r>
      <w:r w:rsidR="004F69D6">
        <w:t>’</w:t>
      </w:r>
      <w:r w:rsidRPr="00033231">
        <w:t xml:space="preserve">engagea dans le défilé de </w:t>
      </w:r>
      <w:proofErr w:type="spellStart"/>
      <w:r w:rsidRPr="00033231">
        <w:t>Royd</w:t>
      </w:r>
      <w:proofErr w:type="spellEnd"/>
      <w:r w:rsidRPr="00033231">
        <w:t>-Lane</w:t>
      </w:r>
      <w:r w:rsidR="004F69D6">
        <w:t xml:space="preserve">. </w:t>
      </w:r>
      <w:r w:rsidRPr="00033231">
        <w:t>Ce défilé était fort étroit</w:t>
      </w:r>
      <w:r w:rsidR="004F69D6">
        <w:t xml:space="preserve">, </w:t>
      </w:r>
      <w:r w:rsidRPr="00033231">
        <w:t>si étroit que deux seul</w:t>
      </w:r>
      <w:r w:rsidRPr="00033231">
        <w:t>e</w:t>
      </w:r>
      <w:r w:rsidRPr="00033231">
        <w:t>ment pouvaient passer de front sans tomber dans le fossé qui le bordait de chaque côté</w:t>
      </w:r>
      <w:r w:rsidR="004F69D6">
        <w:t xml:space="preserve">. </w:t>
      </w:r>
      <w:r w:rsidRPr="00033231">
        <w:t>On était arrivé au milieu</w:t>
      </w:r>
      <w:r w:rsidR="004F69D6">
        <w:t xml:space="preserve">, </w:t>
      </w:r>
      <w:r w:rsidRPr="00033231">
        <w:t>quand un mouvement d</w:t>
      </w:r>
      <w:r w:rsidR="004F69D6">
        <w:t>’</w:t>
      </w:r>
      <w:r w:rsidRPr="00033231">
        <w:t>excitation se manifesta parmi les commandants</w:t>
      </w:r>
      <w:r w:rsidR="004F69D6">
        <w:t xml:space="preserve">. </w:t>
      </w:r>
      <w:r w:rsidRPr="00033231">
        <w:t xml:space="preserve">Les lunettes de </w:t>
      </w:r>
      <w:proofErr w:type="spellStart"/>
      <w:r w:rsidRPr="00033231">
        <w:t>Boultby</w:t>
      </w:r>
      <w:proofErr w:type="spellEnd"/>
      <w:r w:rsidRPr="00033231">
        <w:t xml:space="preserve"> et le large chapeau d</w:t>
      </w:r>
      <w:r w:rsidR="004F69D6">
        <w:t>’</w:t>
      </w:r>
      <w:proofErr w:type="spellStart"/>
      <w:r w:rsidRPr="00033231">
        <w:t>Helstone</w:t>
      </w:r>
      <w:proofErr w:type="spellEnd"/>
      <w:r w:rsidRPr="00033231">
        <w:t xml:space="preserve"> </w:t>
      </w:r>
      <w:r w:rsidRPr="00033231">
        <w:lastRenderedPageBreak/>
        <w:t>s</w:t>
      </w:r>
      <w:r w:rsidR="004F69D6">
        <w:t>’</w:t>
      </w:r>
      <w:r w:rsidRPr="00033231">
        <w:t>agitèrent</w:t>
      </w:r>
      <w:r w:rsidR="004F69D6">
        <w:t xml:space="preserve">, </w:t>
      </w:r>
      <w:r w:rsidRPr="00033231">
        <w:t>et les vicaires se firent des signes</w:t>
      </w:r>
      <w:r w:rsidR="004F69D6">
        <w:t>. M. </w:t>
      </w:r>
      <w:r w:rsidRPr="00033231">
        <w:t>Hall se tourna en souriant vers les ladies</w:t>
      </w:r>
      <w:r w:rsidR="004F69D6">
        <w:t>.</w:t>
      </w:r>
    </w:p>
    <w:p w14:paraId="5D3A3ECB" w14:textId="77777777" w:rsidR="004F69D6" w:rsidRDefault="004F69D6" w:rsidP="0021796F">
      <w:r>
        <w:t>« </w:t>
      </w:r>
      <w:r w:rsidR="00000000" w:rsidRPr="00033231">
        <w:t>Qu</w:t>
      </w:r>
      <w:r>
        <w:t>’</w:t>
      </w:r>
      <w:r w:rsidR="00000000" w:rsidRPr="00033231">
        <w:t>y a-t-il donc</w:t>
      </w:r>
      <w:r>
        <w:t> ? »</w:t>
      </w:r>
      <w:r w:rsidR="00000000" w:rsidRPr="00033231">
        <w:t xml:space="preserve"> lui </w:t>
      </w:r>
      <w:proofErr w:type="spellStart"/>
      <w:r w:rsidR="00000000" w:rsidRPr="00033231">
        <w:t>fut-il</w:t>
      </w:r>
      <w:proofErr w:type="spellEnd"/>
      <w:r w:rsidR="00000000" w:rsidRPr="00033231">
        <w:t xml:space="preserve"> demandé</w:t>
      </w:r>
      <w:r>
        <w:t>.</w:t>
      </w:r>
    </w:p>
    <w:p w14:paraId="5CE190E9" w14:textId="77777777" w:rsidR="004F69D6" w:rsidRDefault="00000000" w:rsidP="0021796F">
      <w:r w:rsidRPr="00033231">
        <w:t>Il étendit son bâton vers l</w:t>
      </w:r>
      <w:r w:rsidR="004F69D6">
        <w:t>’</w:t>
      </w:r>
      <w:r w:rsidRPr="00033231">
        <w:t>extrémité du défilé devant eux</w:t>
      </w:r>
      <w:r w:rsidR="004F69D6">
        <w:t xml:space="preserve">. </w:t>
      </w:r>
      <w:r w:rsidRPr="00033231">
        <w:t>Une seconde procession</w:t>
      </w:r>
      <w:r w:rsidR="004F69D6">
        <w:t xml:space="preserve">, </w:t>
      </w:r>
      <w:r w:rsidRPr="00033231">
        <w:t>une procession d</w:t>
      </w:r>
      <w:r w:rsidR="004F69D6">
        <w:t>’</w:t>
      </w:r>
      <w:r w:rsidRPr="00033231">
        <w:t>un autre genre</w:t>
      </w:r>
      <w:r w:rsidR="004F69D6">
        <w:t xml:space="preserve">, </w:t>
      </w:r>
      <w:r w:rsidRPr="00033231">
        <w:t>s</w:t>
      </w:r>
      <w:r w:rsidR="004F69D6">
        <w:t>’</w:t>
      </w:r>
      <w:r w:rsidRPr="00033231">
        <w:t>engageait aussi dans le défilé</w:t>
      </w:r>
      <w:r w:rsidR="004F69D6">
        <w:t xml:space="preserve">, </w:t>
      </w:r>
      <w:r w:rsidRPr="00033231">
        <w:t>conduite également par des hommes vêtus de noir</w:t>
      </w:r>
      <w:r w:rsidR="004F69D6">
        <w:t xml:space="preserve">, </w:t>
      </w:r>
      <w:r w:rsidRPr="00033231">
        <w:t>et suivie</w:t>
      </w:r>
      <w:r w:rsidR="004F69D6">
        <w:t xml:space="preserve">, </w:t>
      </w:r>
      <w:r w:rsidRPr="00033231">
        <w:t>ainsi qu</w:t>
      </w:r>
      <w:r w:rsidR="004F69D6">
        <w:t>’</w:t>
      </w:r>
      <w:r w:rsidRPr="00033231">
        <w:t>on pouvait l</w:t>
      </w:r>
      <w:r w:rsidR="004F69D6">
        <w:t>’</w:t>
      </w:r>
      <w:r w:rsidRPr="00033231">
        <w:t>entendre</w:t>
      </w:r>
      <w:r w:rsidR="004F69D6">
        <w:t xml:space="preserve">, </w:t>
      </w:r>
      <w:r w:rsidRPr="00033231">
        <w:t>par de la musique</w:t>
      </w:r>
      <w:r w:rsidR="004F69D6">
        <w:t>.</w:t>
      </w:r>
    </w:p>
    <w:p w14:paraId="7806FEB0" w14:textId="77777777" w:rsidR="004F69D6" w:rsidRDefault="004F69D6" w:rsidP="0021796F">
      <w:r>
        <w:t>« </w:t>
      </w:r>
      <w:r w:rsidR="00000000" w:rsidRPr="00033231">
        <w:t>Est-ce que ce serait l</w:t>
      </w:r>
      <w:r>
        <w:t>’</w:t>
      </w:r>
      <w:r w:rsidR="00000000" w:rsidRPr="00033231">
        <w:t>ombre de la nôtre</w:t>
      </w:r>
      <w:r>
        <w:t xml:space="preserve"> ? </w:t>
      </w:r>
      <w:r w:rsidR="00000000" w:rsidRPr="00033231">
        <w:t>demanda Shi</w:t>
      </w:r>
      <w:r w:rsidR="00000000" w:rsidRPr="00033231">
        <w:t>r</w:t>
      </w:r>
      <w:r w:rsidR="00000000" w:rsidRPr="00033231">
        <w:t>ley</w:t>
      </w:r>
      <w:r>
        <w:t>.</w:t>
      </w:r>
    </w:p>
    <w:p w14:paraId="39A0A508" w14:textId="77777777" w:rsidR="004F69D6" w:rsidRDefault="004F69D6" w:rsidP="0021796F">
      <w:r>
        <w:t>— </w:t>
      </w:r>
      <w:r w:rsidR="00000000" w:rsidRPr="00033231">
        <w:t>Si vous désiriez une bataille</w:t>
      </w:r>
      <w:r>
        <w:t xml:space="preserve">, </w:t>
      </w:r>
      <w:r w:rsidR="00000000" w:rsidRPr="00033231">
        <w:t>vous êtes à peu près certaine de l</w:t>
      </w:r>
      <w:r>
        <w:t>’</w:t>
      </w:r>
      <w:r w:rsidR="00000000" w:rsidRPr="00033231">
        <w:t>avoir</w:t>
      </w:r>
      <w:r>
        <w:t xml:space="preserve">, </w:t>
      </w:r>
      <w:r w:rsidR="00000000" w:rsidRPr="00033231">
        <w:t>au moins une bataille de regards</w:t>
      </w:r>
      <w:r>
        <w:t xml:space="preserve">, </w:t>
      </w:r>
      <w:r w:rsidR="00000000" w:rsidRPr="00033231">
        <w:t>murmura en riant Caroline</w:t>
      </w:r>
      <w:r>
        <w:t>.</w:t>
      </w:r>
    </w:p>
    <w:p w14:paraId="75E21DE1" w14:textId="77777777" w:rsidR="004F69D6" w:rsidRDefault="004F69D6" w:rsidP="0021796F">
      <w:r>
        <w:t>— </w:t>
      </w:r>
      <w:r w:rsidR="00000000" w:rsidRPr="00033231">
        <w:t>Ils ne passeront pas</w:t>
      </w:r>
      <w:r>
        <w:t xml:space="preserve"> ! </w:t>
      </w:r>
      <w:r w:rsidR="00000000" w:rsidRPr="00033231">
        <w:t>s</w:t>
      </w:r>
      <w:r>
        <w:t>’</w:t>
      </w:r>
      <w:r w:rsidR="00000000" w:rsidRPr="00033231">
        <w:t>écrièrent unanimement les vica</w:t>
      </w:r>
      <w:r w:rsidR="00000000" w:rsidRPr="00033231">
        <w:t>i</w:t>
      </w:r>
      <w:r w:rsidR="00000000" w:rsidRPr="00033231">
        <w:t>res</w:t>
      </w:r>
      <w:r>
        <w:t xml:space="preserve"> ; </w:t>
      </w:r>
      <w:r w:rsidR="00000000" w:rsidRPr="00033231">
        <w:t>nous ne céderons pas</w:t>
      </w:r>
      <w:r>
        <w:t>.</w:t>
      </w:r>
    </w:p>
    <w:p w14:paraId="09CCA02B" w14:textId="77777777" w:rsidR="004F69D6" w:rsidRDefault="004F69D6" w:rsidP="0021796F">
      <w:r>
        <w:t>— </w:t>
      </w:r>
      <w:r w:rsidR="00000000" w:rsidRPr="00033231">
        <w:t>Céder</w:t>
      </w:r>
      <w:r>
        <w:t xml:space="preserve"> ! </w:t>
      </w:r>
      <w:r w:rsidR="00000000" w:rsidRPr="00033231">
        <w:t xml:space="preserve">répondit </w:t>
      </w:r>
      <w:proofErr w:type="spellStart"/>
      <w:r w:rsidR="00000000" w:rsidRPr="00033231">
        <w:t>Helstone</w:t>
      </w:r>
      <w:proofErr w:type="spellEnd"/>
      <w:r w:rsidR="00000000" w:rsidRPr="00033231">
        <w:t xml:space="preserve"> sévèrement</w:t>
      </w:r>
      <w:r>
        <w:t xml:space="preserve">, </w:t>
      </w:r>
      <w:r w:rsidR="00000000" w:rsidRPr="00033231">
        <w:t>se tournant vers eux</w:t>
      </w:r>
      <w:r>
        <w:t xml:space="preserve"> ; </w:t>
      </w:r>
      <w:r w:rsidR="00000000" w:rsidRPr="00033231">
        <w:t>qui parle de céder</w:t>
      </w:r>
      <w:r>
        <w:t xml:space="preserve"> ? </w:t>
      </w:r>
      <w:r w:rsidR="00000000" w:rsidRPr="00033231">
        <w:t>Vous</w:t>
      </w:r>
      <w:r>
        <w:t xml:space="preserve">, </w:t>
      </w:r>
      <w:r w:rsidR="00000000" w:rsidRPr="00033231">
        <w:t>garçons</w:t>
      </w:r>
      <w:r>
        <w:t xml:space="preserve">, </w:t>
      </w:r>
      <w:r w:rsidR="00000000" w:rsidRPr="00033231">
        <w:t>pensez à ce que vous avez à faire</w:t>
      </w:r>
      <w:r>
        <w:t xml:space="preserve"> : </w:t>
      </w:r>
      <w:r w:rsidR="00000000" w:rsidRPr="00033231">
        <w:t>les ladies</w:t>
      </w:r>
      <w:r>
        <w:t xml:space="preserve">, </w:t>
      </w:r>
      <w:r w:rsidR="00000000" w:rsidRPr="00033231">
        <w:t>je le sais</w:t>
      </w:r>
      <w:r>
        <w:t xml:space="preserve">, </w:t>
      </w:r>
      <w:r w:rsidR="00000000" w:rsidRPr="00033231">
        <w:t>seront fermes</w:t>
      </w:r>
      <w:r>
        <w:t xml:space="preserve"> ; </w:t>
      </w:r>
      <w:r w:rsidR="00000000" w:rsidRPr="00033231">
        <w:t>je peux com</w:t>
      </w:r>
      <w:r w:rsidR="00000000" w:rsidRPr="00033231">
        <w:t>p</w:t>
      </w:r>
      <w:r w:rsidR="00000000" w:rsidRPr="00033231">
        <w:t>ter sur elles</w:t>
      </w:r>
      <w:r>
        <w:t xml:space="preserve">. </w:t>
      </w:r>
      <w:r w:rsidR="00000000" w:rsidRPr="00033231">
        <w:t>Il n</w:t>
      </w:r>
      <w:r>
        <w:t>’</w:t>
      </w:r>
      <w:r w:rsidR="00000000" w:rsidRPr="00033231">
        <w:t>y a pas ici une femme dévouée à l</w:t>
      </w:r>
      <w:r>
        <w:t>’</w:t>
      </w:r>
      <w:r w:rsidR="00000000" w:rsidRPr="00033231">
        <w:t>Église qui ne soit disposée à soutenir la lutte contre ces gaillards-là</w:t>
      </w:r>
      <w:r>
        <w:t xml:space="preserve">, </w:t>
      </w:r>
      <w:r w:rsidR="00000000" w:rsidRPr="00033231">
        <w:t>pour l</w:t>
      </w:r>
      <w:r>
        <w:t>’</w:t>
      </w:r>
      <w:r w:rsidR="00000000" w:rsidRPr="00033231">
        <w:t>honneur de l</w:t>
      </w:r>
      <w:r>
        <w:t>’</w:t>
      </w:r>
      <w:r w:rsidR="00000000" w:rsidRPr="00033231">
        <w:t>établissement</w:t>
      </w:r>
      <w:r>
        <w:t xml:space="preserve">. </w:t>
      </w:r>
      <w:r w:rsidR="00000000" w:rsidRPr="00033231">
        <w:t>Qu</w:t>
      </w:r>
      <w:r>
        <w:t>’</w:t>
      </w:r>
      <w:r w:rsidR="00000000" w:rsidRPr="00033231">
        <w:t xml:space="preserve">en dit miss </w:t>
      </w:r>
      <w:proofErr w:type="spellStart"/>
      <w:r w:rsidR="00000000" w:rsidRPr="00033231">
        <w:t>Keeldar</w:t>
      </w:r>
      <w:proofErr w:type="spellEnd"/>
      <w:r>
        <w:t> ?</w:t>
      </w:r>
    </w:p>
    <w:p w14:paraId="6CA89D9D" w14:textId="77777777" w:rsidR="004F69D6" w:rsidRDefault="004F69D6" w:rsidP="0021796F">
      <w:r>
        <w:t>— </w:t>
      </w:r>
      <w:r w:rsidR="00000000" w:rsidRPr="00033231">
        <w:t>Elle demande ce que c</w:t>
      </w:r>
      <w:r>
        <w:t>’</w:t>
      </w:r>
      <w:r w:rsidR="00000000" w:rsidRPr="00033231">
        <w:t>est</w:t>
      </w:r>
      <w:r>
        <w:t>.</w:t>
      </w:r>
    </w:p>
    <w:p w14:paraId="501C23A7" w14:textId="77777777" w:rsidR="004F69D6" w:rsidRDefault="004F69D6" w:rsidP="0021796F">
      <w:r>
        <w:t>— </w:t>
      </w:r>
      <w:r w:rsidR="00000000" w:rsidRPr="00033231">
        <w:t>Les écoles des Dissidents et des Méthodistes</w:t>
      </w:r>
      <w:r>
        <w:t xml:space="preserve">, </w:t>
      </w:r>
      <w:r w:rsidR="00000000" w:rsidRPr="00033231">
        <w:t>les Bapti</w:t>
      </w:r>
      <w:r w:rsidR="00000000" w:rsidRPr="00033231">
        <w:t>s</w:t>
      </w:r>
      <w:r w:rsidR="00000000" w:rsidRPr="00033231">
        <w:t>tes</w:t>
      </w:r>
      <w:r>
        <w:t xml:space="preserve">, </w:t>
      </w:r>
      <w:r w:rsidR="00000000" w:rsidRPr="00033231">
        <w:t>les Indépendants</w:t>
      </w:r>
      <w:r>
        <w:t xml:space="preserve">, </w:t>
      </w:r>
      <w:r w:rsidR="00000000" w:rsidRPr="00033231">
        <w:t>les Wesleyens</w:t>
      </w:r>
      <w:r>
        <w:t xml:space="preserve">, </w:t>
      </w:r>
      <w:r w:rsidR="00000000" w:rsidRPr="00033231">
        <w:t>réunis dans une alliance impie</w:t>
      </w:r>
      <w:r>
        <w:t xml:space="preserve">, </w:t>
      </w:r>
      <w:r w:rsidR="00000000" w:rsidRPr="00033231">
        <w:t>et s</w:t>
      </w:r>
      <w:r>
        <w:t>’</w:t>
      </w:r>
      <w:r w:rsidR="00000000" w:rsidRPr="00033231">
        <w:t>engageant à dessein dans le défilé pour obstruer n</w:t>
      </w:r>
      <w:r w:rsidR="00000000" w:rsidRPr="00033231">
        <w:t>o</w:t>
      </w:r>
      <w:r w:rsidR="00000000" w:rsidRPr="00033231">
        <w:t>tre marche et nous faire reculer</w:t>
      </w:r>
      <w:r>
        <w:t>.</w:t>
      </w:r>
    </w:p>
    <w:p w14:paraId="5F5C100B" w14:textId="77777777" w:rsidR="004F69D6" w:rsidRDefault="004F69D6" w:rsidP="0021796F">
      <w:r>
        <w:t>— </w:t>
      </w:r>
      <w:r w:rsidR="00000000" w:rsidRPr="00033231">
        <w:t>Mauvais procédés</w:t>
      </w:r>
      <w:r>
        <w:t xml:space="preserve"> ! </w:t>
      </w:r>
      <w:r w:rsidR="00000000" w:rsidRPr="00033231">
        <w:t>dit Shirley</w:t>
      </w:r>
      <w:r>
        <w:t xml:space="preserve">, </w:t>
      </w:r>
      <w:r w:rsidR="00000000" w:rsidRPr="00033231">
        <w:t>et je hais les mauvais pr</w:t>
      </w:r>
      <w:r w:rsidR="00000000" w:rsidRPr="00033231">
        <w:t>o</w:t>
      </w:r>
      <w:r w:rsidR="00000000" w:rsidRPr="00033231">
        <w:t>cédés</w:t>
      </w:r>
      <w:r>
        <w:t xml:space="preserve">. </w:t>
      </w:r>
      <w:r w:rsidR="00000000" w:rsidRPr="00033231">
        <w:t>Ils méritent assurément une leçon</w:t>
      </w:r>
      <w:r>
        <w:t>.</w:t>
      </w:r>
    </w:p>
    <w:p w14:paraId="61BC045D" w14:textId="67E3F3B8" w:rsidR="004F69D6" w:rsidRDefault="004F69D6" w:rsidP="0021796F">
      <w:r>
        <w:lastRenderedPageBreak/>
        <w:t>— </w:t>
      </w:r>
      <w:r w:rsidR="00000000" w:rsidRPr="00033231">
        <w:t>Une leçon de politesse</w:t>
      </w:r>
      <w:r>
        <w:t>, »</w:t>
      </w:r>
      <w:r w:rsidR="00000000" w:rsidRPr="00033231">
        <w:t xml:space="preserve"> suggéra </w:t>
      </w:r>
      <w:r>
        <w:t>M. </w:t>
      </w:r>
      <w:r w:rsidR="00000000" w:rsidRPr="00033231">
        <w:t>Hall</w:t>
      </w:r>
      <w:r>
        <w:t xml:space="preserve">, </w:t>
      </w:r>
      <w:r w:rsidR="00000000" w:rsidRPr="00033231">
        <w:t>qui était to</w:t>
      </w:r>
      <w:r w:rsidR="00000000" w:rsidRPr="00033231">
        <w:t>u</w:t>
      </w:r>
      <w:r w:rsidR="00000000" w:rsidRPr="00033231">
        <w:t>jours pour la paix</w:t>
      </w:r>
      <w:r>
        <w:t xml:space="preserve">, </w:t>
      </w:r>
      <w:r w:rsidR="00000000" w:rsidRPr="00033231">
        <w:t>non un exemple de violence</w:t>
      </w:r>
      <w:r>
        <w:t>.</w:t>
      </w:r>
    </w:p>
    <w:p w14:paraId="77AD393F" w14:textId="77777777" w:rsidR="004F69D6" w:rsidRDefault="00000000" w:rsidP="0021796F">
      <w:r w:rsidRPr="00033231">
        <w:t xml:space="preserve">Le vieux </w:t>
      </w:r>
      <w:proofErr w:type="spellStart"/>
      <w:r w:rsidRPr="00033231">
        <w:t>Helstone</w:t>
      </w:r>
      <w:proofErr w:type="spellEnd"/>
      <w:r w:rsidRPr="00033231">
        <w:t xml:space="preserve"> se mit en marche</w:t>
      </w:r>
      <w:r w:rsidR="004F69D6">
        <w:t xml:space="preserve">, </w:t>
      </w:r>
      <w:r w:rsidRPr="00033231">
        <w:t>hâtant le pas</w:t>
      </w:r>
      <w:r w:rsidR="004F69D6">
        <w:t xml:space="preserve"> ; </w:t>
      </w:r>
      <w:r w:rsidRPr="00033231">
        <w:t>il ma</w:t>
      </w:r>
      <w:r w:rsidRPr="00033231">
        <w:t>r</w:t>
      </w:r>
      <w:r w:rsidRPr="00033231">
        <w:t>cha un peu en avant de sa compagnie</w:t>
      </w:r>
      <w:r w:rsidR="004F69D6">
        <w:t xml:space="preserve">. </w:t>
      </w:r>
      <w:r w:rsidRPr="00033231">
        <w:t>Il avait presque joint les autres chefs noirs</w:t>
      </w:r>
      <w:r w:rsidR="004F69D6">
        <w:t xml:space="preserve">, </w:t>
      </w:r>
      <w:r w:rsidRPr="00033231">
        <w:t>quand celui qui paraissait agir comme le commandant en chef de l</w:t>
      </w:r>
      <w:r w:rsidR="004F69D6">
        <w:t>’</w:t>
      </w:r>
      <w:r w:rsidRPr="00033231">
        <w:t>armée hostile</w:t>
      </w:r>
      <w:r w:rsidR="004F69D6">
        <w:t xml:space="preserve">, </w:t>
      </w:r>
      <w:r w:rsidRPr="00033231">
        <w:t>un gros et gras perso</w:t>
      </w:r>
      <w:r w:rsidRPr="00033231">
        <w:t>n</w:t>
      </w:r>
      <w:r w:rsidRPr="00033231">
        <w:t>nage à cheveux noirs lissés sur le front</w:t>
      </w:r>
      <w:r w:rsidR="004F69D6">
        <w:t xml:space="preserve">, </w:t>
      </w:r>
      <w:r w:rsidRPr="00033231">
        <w:t>commanda une halte</w:t>
      </w:r>
      <w:r w:rsidR="004F69D6">
        <w:t xml:space="preserve">. </w:t>
      </w:r>
      <w:r w:rsidRPr="00033231">
        <w:t>La procession s</w:t>
      </w:r>
      <w:r w:rsidR="004F69D6">
        <w:t>’</w:t>
      </w:r>
      <w:r w:rsidRPr="00033231">
        <w:t>arrêta</w:t>
      </w:r>
      <w:r w:rsidR="004F69D6">
        <w:t xml:space="preserve"> : </w:t>
      </w:r>
      <w:r w:rsidRPr="00033231">
        <w:t>il tira un livre d</w:t>
      </w:r>
      <w:r w:rsidR="004F69D6">
        <w:t>’</w:t>
      </w:r>
      <w:r w:rsidRPr="00033231">
        <w:t>hymnes</w:t>
      </w:r>
      <w:r w:rsidR="004F69D6">
        <w:t xml:space="preserve">, </w:t>
      </w:r>
      <w:r w:rsidRPr="00033231">
        <w:t>désigna le verset</w:t>
      </w:r>
      <w:r w:rsidR="004F69D6">
        <w:t xml:space="preserve">, </w:t>
      </w:r>
      <w:r w:rsidRPr="00033231">
        <w:t>donna le ton</w:t>
      </w:r>
      <w:r w:rsidR="004F69D6">
        <w:t xml:space="preserve">, </w:t>
      </w:r>
      <w:r w:rsidRPr="00033231">
        <w:t>et tous entonnèrent avec ensemble le plus doulo</w:t>
      </w:r>
      <w:r w:rsidRPr="00033231">
        <w:t>u</w:t>
      </w:r>
      <w:r w:rsidRPr="00033231">
        <w:t>reux des cantiques</w:t>
      </w:r>
      <w:r w:rsidR="004F69D6">
        <w:t>.</w:t>
      </w:r>
    </w:p>
    <w:p w14:paraId="28B22B11" w14:textId="77777777" w:rsidR="004F69D6" w:rsidRDefault="00000000" w:rsidP="0021796F">
      <w:proofErr w:type="spellStart"/>
      <w:r w:rsidRPr="00033231">
        <w:t>Helstone</w:t>
      </w:r>
      <w:proofErr w:type="spellEnd"/>
      <w:r w:rsidRPr="00033231">
        <w:t xml:space="preserve"> fit signe à ses musiciens</w:t>
      </w:r>
      <w:r w:rsidR="004F69D6">
        <w:t xml:space="preserve">. </w:t>
      </w:r>
      <w:r w:rsidRPr="00033231">
        <w:t>Ils éclatèrent avec toute la puissance des cuivres</w:t>
      </w:r>
      <w:r w:rsidR="004F69D6">
        <w:t xml:space="preserve">. </w:t>
      </w:r>
      <w:r w:rsidRPr="00033231">
        <w:t xml:space="preserve">Il leur commanda de jouer le </w:t>
      </w:r>
      <w:r>
        <w:rPr>
          <w:i/>
          <w:iCs/>
        </w:rPr>
        <w:t>Rule Br</w:t>
      </w:r>
      <w:r>
        <w:rPr>
          <w:i/>
          <w:iCs/>
        </w:rPr>
        <w:t>i</w:t>
      </w:r>
      <w:r w:rsidRPr="00033231">
        <w:rPr>
          <w:i/>
          <w:iCs/>
        </w:rPr>
        <w:t>tannia</w:t>
      </w:r>
      <w:r w:rsidR="004F69D6">
        <w:rPr>
          <w:i/>
          <w:iCs/>
        </w:rPr>
        <w:t xml:space="preserve">, </w:t>
      </w:r>
      <w:r w:rsidRPr="00033231">
        <w:t>et ordonna aux enfants d</w:t>
      </w:r>
      <w:r w:rsidR="004F69D6">
        <w:t>’</w:t>
      </w:r>
      <w:r w:rsidRPr="00033231">
        <w:t>accompagner vocalement</w:t>
      </w:r>
      <w:r w:rsidR="004F69D6">
        <w:t xml:space="preserve">, </w:t>
      </w:r>
      <w:r w:rsidRPr="00033231">
        <w:t>ce qu</w:t>
      </w:r>
      <w:r w:rsidR="004F69D6">
        <w:t>’</w:t>
      </w:r>
      <w:r w:rsidRPr="00033231">
        <w:t>ils firent avec une ardeur enthousiaste</w:t>
      </w:r>
      <w:r w:rsidR="004F69D6">
        <w:t xml:space="preserve">. </w:t>
      </w:r>
      <w:r w:rsidRPr="00033231">
        <w:t>L</w:t>
      </w:r>
      <w:r w:rsidR="004F69D6">
        <w:t>’</w:t>
      </w:r>
      <w:r w:rsidRPr="00033231">
        <w:t>ennemi fut fo</w:t>
      </w:r>
      <w:r w:rsidRPr="00033231">
        <w:t>u</w:t>
      </w:r>
      <w:r w:rsidRPr="00033231">
        <w:t>droyé</w:t>
      </w:r>
      <w:r w:rsidR="004F69D6">
        <w:t xml:space="preserve">, </w:t>
      </w:r>
      <w:r w:rsidRPr="00033231">
        <w:t>son psaume interrompu</w:t>
      </w:r>
      <w:r w:rsidR="004F69D6">
        <w:t xml:space="preserve">. </w:t>
      </w:r>
      <w:r w:rsidRPr="00033231">
        <w:t>Sous le rapport du bruit</w:t>
      </w:r>
      <w:r w:rsidR="004F69D6">
        <w:t xml:space="preserve">, </w:t>
      </w:r>
      <w:r w:rsidRPr="00033231">
        <w:t>il était terrassé</w:t>
      </w:r>
      <w:r w:rsidR="004F69D6">
        <w:t>.</w:t>
      </w:r>
    </w:p>
    <w:p w14:paraId="7A5A6C14" w14:textId="4B7A2A36" w:rsidR="00000000" w:rsidRPr="00033231" w:rsidRDefault="004F69D6" w:rsidP="0021796F">
      <w:r>
        <w:t>« </w:t>
      </w:r>
      <w:r w:rsidR="00000000" w:rsidRPr="00033231">
        <w:t>Maintenant</w:t>
      </w:r>
      <w:r>
        <w:t xml:space="preserve">, </w:t>
      </w:r>
      <w:r w:rsidR="00000000" w:rsidRPr="00033231">
        <w:t>suivez-moi</w:t>
      </w:r>
      <w:r>
        <w:t xml:space="preserve"> ! </w:t>
      </w:r>
      <w:r w:rsidR="00000000" w:rsidRPr="00033231">
        <w:t>s</w:t>
      </w:r>
      <w:r>
        <w:t>’</w:t>
      </w:r>
      <w:r w:rsidR="00000000" w:rsidRPr="00033231">
        <w:t xml:space="preserve">écria </w:t>
      </w:r>
      <w:proofErr w:type="spellStart"/>
      <w:r w:rsidR="00000000" w:rsidRPr="00033231">
        <w:t>Helstone</w:t>
      </w:r>
      <w:proofErr w:type="spellEnd"/>
      <w:r>
        <w:t xml:space="preserve">, </w:t>
      </w:r>
      <w:r w:rsidR="00000000" w:rsidRPr="00033231">
        <w:t>non à la cou</w:t>
      </w:r>
      <w:r w:rsidR="00000000" w:rsidRPr="00033231">
        <w:t>r</w:t>
      </w:r>
      <w:r w:rsidR="00000000" w:rsidRPr="00033231">
        <w:t>se</w:t>
      </w:r>
      <w:r>
        <w:t xml:space="preserve">, </w:t>
      </w:r>
      <w:r w:rsidR="00000000" w:rsidRPr="00033231">
        <w:t>mais d</w:t>
      </w:r>
      <w:r>
        <w:t>’</w:t>
      </w:r>
      <w:r w:rsidR="00000000" w:rsidRPr="00033231">
        <w:t>un pas ferme et vif</w:t>
      </w:r>
      <w:r>
        <w:t xml:space="preserve">. </w:t>
      </w:r>
      <w:r w:rsidR="00000000" w:rsidRPr="00033231">
        <w:t>Soyez fermes</w:t>
      </w:r>
      <w:r>
        <w:t xml:space="preserve">, </w:t>
      </w:r>
      <w:r w:rsidR="00000000" w:rsidRPr="00033231">
        <w:t>enfants et femmes</w:t>
      </w:r>
      <w:r>
        <w:t xml:space="preserve">, </w:t>
      </w:r>
      <w:r w:rsidR="00000000" w:rsidRPr="00033231">
        <w:t>soutenez-vous les uns les autres</w:t>
      </w:r>
      <w:r>
        <w:t xml:space="preserve"> ; </w:t>
      </w:r>
      <w:r w:rsidR="00000000" w:rsidRPr="00033231">
        <w:t>tenez-vous par les pans de vos vêtements</w:t>
      </w:r>
      <w:r>
        <w:t xml:space="preserve">, </w:t>
      </w:r>
      <w:r w:rsidR="00000000" w:rsidRPr="00033231">
        <w:t>si c</w:t>
      </w:r>
      <w:r>
        <w:t>’</w:t>
      </w:r>
      <w:r w:rsidR="00000000" w:rsidRPr="00033231">
        <w:t>est nécessaire</w:t>
      </w:r>
      <w:r>
        <w:t>. »</w:t>
      </w:r>
    </w:p>
    <w:p w14:paraId="483900FC" w14:textId="77777777" w:rsidR="004F69D6" w:rsidRDefault="00000000" w:rsidP="0021796F">
      <w:r w:rsidRPr="00033231">
        <w:t>Et il marcha en avant d</w:t>
      </w:r>
      <w:r w:rsidR="004F69D6">
        <w:t>’</w:t>
      </w:r>
      <w:r w:rsidRPr="00033231">
        <w:t>un pas si roide et si déterminé</w:t>
      </w:r>
      <w:r w:rsidR="004F69D6">
        <w:t xml:space="preserve">, </w:t>
      </w:r>
      <w:r w:rsidRPr="00033231">
        <w:t>et il fut en outre si bien secondé par les écoliers et leurs maîtres</w:t>
      </w:r>
      <w:r w:rsidR="004F69D6">
        <w:t xml:space="preserve">, </w:t>
      </w:r>
      <w:r w:rsidRPr="00033231">
        <w:t>qui firent exactement ce qu</w:t>
      </w:r>
      <w:r w:rsidR="004F69D6">
        <w:t>’</w:t>
      </w:r>
      <w:r w:rsidRPr="00033231">
        <w:t>il leur avait dit et marchèrent avec une ferme et solide impétuosité</w:t>
      </w:r>
      <w:r w:rsidR="004F69D6">
        <w:t xml:space="preserve"> ; </w:t>
      </w:r>
      <w:r w:rsidRPr="00033231">
        <w:t>par les vicaires aussi</w:t>
      </w:r>
      <w:r w:rsidR="004F69D6">
        <w:t xml:space="preserve">, </w:t>
      </w:r>
      <w:r w:rsidRPr="00033231">
        <w:t>forcés de fa</w:t>
      </w:r>
      <w:r w:rsidRPr="00033231">
        <w:t>i</w:t>
      </w:r>
      <w:r w:rsidRPr="00033231">
        <w:t>re de même</w:t>
      </w:r>
      <w:r w:rsidR="004F69D6">
        <w:t xml:space="preserve">, </w:t>
      </w:r>
      <w:r w:rsidRPr="00033231">
        <w:t>placés qu</w:t>
      </w:r>
      <w:r w:rsidR="004F69D6">
        <w:t>’</w:t>
      </w:r>
      <w:r w:rsidRPr="00033231">
        <w:t>ils étaient entre deux feux</w:t>
      </w:r>
      <w:r w:rsidR="004F69D6">
        <w:t xml:space="preserve">, </w:t>
      </w:r>
      <w:proofErr w:type="spellStart"/>
      <w:r w:rsidRPr="00033231">
        <w:t>Helstone</w:t>
      </w:r>
      <w:proofErr w:type="spellEnd"/>
      <w:r w:rsidRPr="00033231">
        <w:t xml:space="preserve"> et miss </w:t>
      </w:r>
      <w:proofErr w:type="spellStart"/>
      <w:r w:rsidRPr="00033231">
        <w:t>Keeldar</w:t>
      </w:r>
      <w:proofErr w:type="spellEnd"/>
      <w:r w:rsidR="004F69D6">
        <w:t xml:space="preserve">, </w:t>
      </w:r>
      <w:r w:rsidRPr="00033231">
        <w:t>qui tous deux surveillaient toute déviation avec une vigilance de lynx</w:t>
      </w:r>
      <w:r w:rsidR="004F69D6">
        <w:t xml:space="preserve">, </w:t>
      </w:r>
      <w:r w:rsidRPr="00033231">
        <w:t>et étaient prêts</w:t>
      </w:r>
      <w:r w:rsidR="004F69D6">
        <w:t xml:space="preserve">, </w:t>
      </w:r>
      <w:r w:rsidRPr="00033231">
        <w:t>l</w:t>
      </w:r>
      <w:r w:rsidR="004F69D6">
        <w:t>’</w:t>
      </w:r>
      <w:r w:rsidRPr="00033231">
        <w:t>un avec sa canne</w:t>
      </w:r>
      <w:r w:rsidR="004F69D6">
        <w:t xml:space="preserve">, </w:t>
      </w:r>
      <w:r w:rsidRPr="00033231">
        <w:t>l</w:t>
      </w:r>
      <w:r w:rsidR="004F69D6">
        <w:t>’</w:t>
      </w:r>
      <w:r w:rsidRPr="00033231">
        <w:t>autre avec son parasol</w:t>
      </w:r>
      <w:r w:rsidR="004F69D6">
        <w:t xml:space="preserve">, </w:t>
      </w:r>
      <w:r w:rsidRPr="00033231">
        <w:t>à réprimer la plus légère infraction aux ordres</w:t>
      </w:r>
      <w:r w:rsidR="004F69D6">
        <w:t xml:space="preserve">, </w:t>
      </w:r>
      <w:r w:rsidRPr="00033231">
        <w:t>que les dissidents furent d</w:t>
      </w:r>
      <w:r w:rsidR="004F69D6">
        <w:t>’</w:t>
      </w:r>
      <w:r w:rsidRPr="00033231">
        <w:t>abord étonnés</w:t>
      </w:r>
      <w:r w:rsidR="004F69D6">
        <w:t xml:space="preserve">, </w:t>
      </w:r>
      <w:r w:rsidRPr="00033231">
        <w:t>puis alarmés</w:t>
      </w:r>
      <w:r w:rsidR="004F69D6">
        <w:t xml:space="preserve"> ; </w:t>
      </w:r>
      <w:r w:rsidRPr="00033231">
        <w:t>ils r</w:t>
      </w:r>
      <w:r w:rsidRPr="00033231">
        <w:t>e</w:t>
      </w:r>
      <w:r w:rsidRPr="00033231">
        <w:t>culèrent et se pressèrent en arrière</w:t>
      </w:r>
      <w:r w:rsidR="004F69D6">
        <w:t xml:space="preserve">, </w:t>
      </w:r>
      <w:r w:rsidRPr="00033231">
        <w:t>et</w:t>
      </w:r>
      <w:r w:rsidR="004F69D6">
        <w:t xml:space="preserve">, </w:t>
      </w:r>
      <w:r w:rsidRPr="00033231">
        <w:t>à la fin</w:t>
      </w:r>
      <w:r w:rsidR="004F69D6">
        <w:t xml:space="preserve">, </w:t>
      </w:r>
      <w:r w:rsidRPr="00033231">
        <w:t xml:space="preserve">ils furent forcés de tourner les talons et de laisser libre le </w:t>
      </w:r>
      <w:r w:rsidRPr="00033231">
        <w:lastRenderedPageBreak/>
        <w:t xml:space="preserve">défilé de </w:t>
      </w:r>
      <w:proofErr w:type="spellStart"/>
      <w:r w:rsidRPr="00033231">
        <w:t>Royd</w:t>
      </w:r>
      <w:proofErr w:type="spellEnd"/>
      <w:r w:rsidRPr="00033231">
        <w:t>-Lane</w:t>
      </w:r>
      <w:r w:rsidR="004F69D6">
        <w:t xml:space="preserve">. </w:t>
      </w:r>
      <w:proofErr w:type="spellStart"/>
      <w:r w:rsidRPr="00033231">
        <w:t>Boultby</w:t>
      </w:r>
      <w:proofErr w:type="spellEnd"/>
      <w:r w:rsidRPr="00033231">
        <w:t xml:space="preserve"> souffrit un peu dans la mêlée</w:t>
      </w:r>
      <w:r w:rsidR="004F69D6">
        <w:t xml:space="preserve"> ; </w:t>
      </w:r>
      <w:r w:rsidRPr="00033231">
        <w:t xml:space="preserve">mais </w:t>
      </w:r>
      <w:proofErr w:type="spellStart"/>
      <w:r w:rsidRPr="00033231">
        <w:t>Helstone</w:t>
      </w:r>
      <w:proofErr w:type="spellEnd"/>
      <w:r w:rsidRPr="00033231">
        <w:t xml:space="preserve"> et Malone le soutinrent entre eux</w:t>
      </w:r>
      <w:r w:rsidR="004F69D6">
        <w:t xml:space="preserve">, </w:t>
      </w:r>
      <w:r w:rsidRPr="00033231">
        <w:t>et il sortit de la bagarre avec tous ses membres</w:t>
      </w:r>
      <w:r w:rsidR="004F69D6">
        <w:t xml:space="preserve">, </w:t>
      </w:r>
      <w:r w:rsidRPr="00033231">
        <w:t>mais avec une respiration quelque peu gênée</w:t>
      </w:r>
      <w:r w:rsidR="004F69D6">
        <w:t>.</w:t>
      </w:r>
    </w:p>
    <w:p w14:paraId="47462AE4" w14:textId="4DD70B49" w:rsidR="004F69D6" w:rsidRDefault="00000000" w:rsidP="0021796F">
      <w:r w:rsidRPr="00033231">
        <w:t>Le gras dissident qui avait entonné l</w:t>
      </w:r>
      <w:r w:rsidR="004F69D6">
        <w:t>’</w:t>
      </w:r>
      <w:r w:rsidRPr="00033231">
        <w:t>hymne fut laissé assis dans le fossé</w:t>
      </w:r>
      <w:r w:rsidR="004F69D6">
        <w:t xml:space="preserve">. </w:t>
      </w:r>
      <w:r w:rsidRPr="00033231">
        <w:t>C</w:t>
      </w:r>
      <w:r w:rsidR="004F69D6">
        <w:t>’</w:t>
      </w:r>
      <w:r w:rsidRPr="00033231">
        <w:t>était un marchand de spiritueux</w:t>
      </w:r>
      <w:r w:rsidR="004F69D6">
        <w:t xml:space="preserve">, </w:t>
      </w:r>
      <w:r w:rsidRPr="00033231">
        <w:t>un chef de non-conformistes</w:t>
      </w:r>
      <w:r w:rsidR="004F69D6">
        <w:t xml:space="preserve">, </w:t>
      </w:r>
      <w:r w:rsidRPr="00033231">
        <w:t>et l</w:t>
      </w:r>
      <w:r w:rsidR="004F69D6">
        <w:t>’</w:t>
      </w:r>
      <w:r w:rsidRPr="00033231">
        <w:t>ont dit qu</w:t>
      </w:r>
      <w:r w:rsidR="004F69D6">
        <w:t>’</w:t>
      </w:r>
      <w:r w:rsidRPr="00033231">
        <w:t>il but plus d</w:t>
      </w:r>
      <w:r w:rsidR="004F69D6">
        <w:t>’</w:t>
      </w:r>
      <w:r w:rsidRPr="00033231">
        <w:t>eau dans cette après-midi qu</w:t>
      </w:r>
      <w:r w:rsidR="004F69D6">
        <w:t>’</w:t>
      </w:r>
      <w:r w:rsidRPr="00033231">
        <w:t>il n</w:t>
      </w:r>
      <w:r w:rsidR="004F69D6">
        <w:t>’</w:t>
      </w:r>
      <w:r w:rsidRPr="00033231">
        <w:t>en avait avalé pendant les douze mois préc</w:t>
      </w:r>
      <w:r w:rsidRPr="00033231">
        <w:t>é</w:t>
      </w:r>
      <w:r w:rsidRPr="00033231">
        <w:t>dents</w:t>
      </w:r>
      <w:r w:rsidR="004F69D6">
        <w:t>. M. </w:t>
      </w:r>
      <w:r w:rsidRPr="00033231">
        <w:t>Hall avait pris soin de Caroline</w:t>
      </w:r>
      <w:r w:rsidR="004F69D6">
        <w:t xml:space="preserve">, </w:t>
      </w:r>
      <w:r w:rsidRPr="00033231">
        <w:t>et Caroline de lui</w:t>
      </w:r>
      <w:r w:rsidR="004F69D6">
        <w:t xml:space="preserve">. </w:t>
      </w:r>
      <w:r w:rsidRPr="00033231">
        <w:t xml:space="preserve">Miss </w:t>
      </w:r>
      <w:proofErr w:type="spellStart"/>
      <w:r w:rsidRPr="00033231">
        <w:t>Keeldar</w:t>
      </w:r>
      <w:proofErr w:type="spellEnd"/>
      <w:r w:rsidRPr="00033231">
        <w:t xml:space="preserve"> et </w:t>
      </w:r>
      <w:r w:rsidR="004F69D6">
        <w:t>M. </w:t>
      </w:r>
      <w:proofErr w:type="spellStart"/>
      <w:r w:rsidRPr="00033231">
        <w:t>Helstone</w:t>
      </w:r>
      <w:proofErr w:type="spellEnd"/>
      <w:r w:rsidRPr="00033231">
        <w:t xml:space="preserve"> se pressèrent cordialement les mains lorsqu</w:t>
      </w:r>
      <w:r w:rsidR="004F69D6">
        <w:t>’</w:t>
      </w:r>
      <w:r w:rsidRPr="00033231">
        <w:t>ils eurent glorieusement fait passer toute l</w:t>
      </w:r>
      <w:r w:rsidR="004F69D6">
        <w:t>’</w:t>
      </w:r>
      <w:r w:rsidRPr="00033231">
        <w:t>armée à travers le défilé</w:t>
      </w:r>
      <w:r w:rsidR="004F69D6">
        <w:t xml:space="preserve">. </w:t>
      </w:r>
      <w:r w:rsidRPr="00033231">
        <w:t>Les vicaires commençaient à triompher</w:t>
      </w:r>
      <w:r w:rsidR="004F69D6">
        <w:t xml:space="preserve"> ; </w:t>
      </w:r>
      <w:r w:rsidRPr="00033231">
        <w:t xml:space="preserve">mais </w:t>
      </w:r>
      <w:r w:rsidR="004F69D6">
        <w:t>M. </w:t>
      </w:r>
      <w:proofErr w:type="spellStart"/>
      <w:r w:rsidRPr="00033231">
        <w:t>Helstone</w:t>
      </w:r>
      <w:proofErr w:type="spellEnd"/>
      <w:r w:rsidRPr="00033231">
        <w:t xml:space="preserve"> mit un frein à leur innocente ardeur</w:t>
      </w:r>
      <w:r w:rsidR="004F69D6">
        <w:t xml:space="preserve"> ; </w:t>
      </w:r>
      <w:r w:rsidRPr="00033231">
        <w:t>il leur fit o</w:t>
      </w:r>
      <w:r w:rsidRPr="00033231">
        <w:t>b</w:t>
      </w:r>
      <w:r w:rsidRPr="00033231">
        <w:t>server qu</w:t>
      </w:r>
      <w:r w:rsidR="004F69D6">
        <w:t>’</w:t>
      </w:r>
      <w:r w:rsidRPr="00033231">
        <w:t>ils n</w:t>
      </w:r>
      <w:r w:rsidR="004F69D6">
        <w:t>’</w:t>
      </w:r>
      <w:r w:rsidRPr="00033231">
        <w:t>avaient jamais eu le bon sens de savoir ce qu</w:t>
      </w:r>
      <w:r w:rsidR="004F69D6">
        <w:t>’</w:t>
      </w:r>
      <w:r w:rsidRPr="00033231">
        <w:t>ils devaient dire</w:t>
      </w:r>
      <w:r w:rsidR="004F69D6">
        <w:t xml:space="preserve">, </w:t>
      </w:r>
      <w:r w:rsidRPr="00033231">
        <w:t>et qu</w:t>
      </w:r>
      <w:r w:rsidR="004F69D6">
        <w:t>’</w:t>
      </w:r>
      <w:r w:rsidRPr="00033231">
        <w:t>ils feraient mieux de retenir leur langue</w:t>
      </w:r>
      <w:r w:rsidR="004F69D6">
        <w:t xml:space="preserve"> ; </w:t>
      </w:r>
      <w:r w:rsidRPr="00033231">
        <w:t>il leur rappela qu</w:t>
      </w:r>
      <w:r w:rsidR="004F69D6">
        <w:t>’</w:t>
      </w:r>
      <w:r w:rsidRPr="00033231">
        <w:t>ils n</w:t>
      </w:r>
      <w:r w:rsidR="004F69D6">
        <w:t>’</w:t>
      </w:r>
      <w:r w:rsidRPr="00033231">
        <w:t>avaient été pour rien dans la conduite de l</w:t>
      </w:r>
      <w:r w:rsidR="004F69D6">
        <w:t>’</w:t>
      </w:r>
      <w:r w:rsidRPr="00033231">
        <w:t>affaire</w:t>
      </w:r>
      <w:r w:rsidR="004F69D6">
        <w:t>.</w:t>
      </w:r>
    </w:p>
    <w:p w14:paraId="0DBE0D60" w14:textId="13BC9D0D" w:rsidR="004F69D6" w:rsidRDefault="00000000" w:rsidP="0021796F">
      <w:r w:rsidRPr="00033231">
        <w:t>Vers trois heures et demie</w:t>
      </w:r>
      <w:r w:rsidR="004F69D6">
        <w:t xml:space="preserve">, </w:t>
      </w:r>
      <w:r w:rsidRPr="00033231">
        <w:t>la procession se retourna</w:t>
      </w:r>
      <w:r w:rsidR="004F69D6">
        <w:t xml:space="preserve">, </w:t>
      </w:r>
      <w:r w:rsidRPr="00033231">
        <w:t>et à quatre heures elle était arrivée à son point de départ</w:t>
      </w:r>
      <w:r w:rsidR="004F69D6">
        <w:t xml:space="preserve">. </w:t>
      </w:r>
      <w:r w:rsidRPr="00033231">
        <w:t>De lo</w:t>
      </w:r>
      <w:r w:rsidRPr="00033231">
        <w:t>n</w:t>
      </w:r>
      <w:r w:rsidRPr="00033231">
        <w:t>gues lignes de bancs furent placés dans les champs récemment fauchés autour de l</w:t>
      </w:r>
      <w:r w:rsidR="004F69D6">
        <w:t>’</w:t>
      </w:r>
      <w:r w:rsidRPr="00033231">
        <w:t>école</w:t>
      </w:r>
      <w:r w:rsidR="004F69D6">
        <w:t xml:space="preserve">. </w:t>
      </w:r>
      <w:r w:rsidRPr="00033231">
        <w:t>Les enfants s</w:t>
      </w:r>
      <w:r w:rsidR="004F69D6">
        <w:t>’</w:t>
      </w:r>
      <w:r w:rsidRPr="00033231">
        <w:t>y assirent</w:t>
      </w:r>
      <w:r w:rsidR="004F69D6">
        <w:t xml:space="preserve">, </w:t>
      </w:r>
      <w:r w:rsidRPr="00033231">
        <w:t>et d</w:t>
      </w:r>
      <w:r w:rsidR="004F69D6">
        <w:t>’</w:t>
      </w:r>
      <w:r w:rsidRPr="00033231">
        <w:t>énormes paniers couverts de linges blancs et de vases d</w:t>
      </w:r>
      <w:r w:rsidR="004F69D6">
        <w:t>’</w:t>
      </w:r>
      <w:r w:rsidRPr="00033231">
        <w:t>étain fumants f</w:t>
      </w:r>
      <w:r w:rsidRPr="00033231">
        <w:t>u</w:t>
      </w:r>
      <w:r w:rsidRPr="00033231">
        <w:t>rent apportés</w:t>
      </w:r>
      <w:r w:rsidR="004F69D6">
        <w:t xml:space="preserve">. </w:t>
      </w:r>
      <w:r w:rsidRPr="00033231">
        <w:t>Avant la distribution des mets</w:t>
      </w:r>
      <w:r w:rsidR="004F69D6">
        <w:t xml:space="preserve">, </w:t>
      </w:r>
      <w:r w:rsidRPr="00033231">
        <w:t>un court bénédic</w:t>
      </w:r>
      <w:r w:rsidRPr="00033231">
        <w:t>i</w:t>
      </w:r>
      <w:r w:rsidRPr="00033231">
        <w:t xml:space="preserve">té fut prononcé par </w:t>
      </w:r>
      <w:r w:rsidR="004F69D6">
        <w:t>M. </w:t>
      </w:r>
      <w:r w:rsidRPr="00033231">
        <w:t>Hall et chanté par les enfants</w:t>
      </w:r>
      <w:r w:rsidR="004F69D6">
        <w:t xml:space="preserve"> : </w:t>
      </w:r>
      <w:r w:rsidRPr="00033231">
        <w:t>ces jeunes voix retentissant ainsi en plein air étaient mélodieuses et même touchantes</w:t>
      </w:r>
      <w:r w:rsidR="004F69D6">
        <w:t xml:space="preserve">. </w:t>
      </w:r>
      <w:r w:rsidRPr="00033231">
        <w:t>De larges gâteaux et du thé chaud et bien sucré f</w:t>
      </w:r>
      <w:r w:rsidRPr="00033231">
        <w:t>u</w:t>
      </w:r>
      <w:r w:rsidRPr="00033231">
        <w:t>rent distribués avec la plus grande libéralité</w:t>
      </w:r>
      <w:r w:rsidR="004F69D6">
        <w:t xml:space="preserve"> ; </w:t>
      </w:r>
      <w:r w:rsidRPr="00033231">
        <w:t>aucune limite n</w:t>
      </w:r>
      <w:r w:rsidR="004F69D6">
        <w:t>’</w:t>
      </w:r>
      <w:r w:rsidRPr="00033231">
        <w:t>était pesée</w:t>
      </w:r>
      <w:r w:rsidR="004F69D6">
        <w:t xml:space="preserve">, </w:t>
      </w:r>
      <w:r w:rsidRPr="00033231">
        <w:t>pour ce jour du moins</w:t>
      </w:r>
      <w:r w:rsidR="004F69D6">
        <w:t xml:space="preserve"> ; </w:t>
      </w:r>
      <w:r w:rsidRPr="00033231">
        <w:t>la règle était que chaque enfant reçût au moins deux fois autant qu</w:t>
      </w:r>
      <w:r w:rsidR="004F69D6">
        <w:t>’</w:t>
      </w:r>
      <w:r w:rsidRPr="00033231">
        <w:t>il pouvait manger</w:t>
      </w:r>
      <w:r w:rsidR="004F69D6">
        <w:t xml:space="preserve">, </w:t>
      </w:r>
      <w:r w:rsidRPr="00033231">
        <w:t>afin qu</w:t>
      </w:r>
      <w:r w:rsidR="004F69D6">
        <w:t>’</w:t>
      </w:r>
      <w:r w:rsidRPr="00033231">
        <w:t>il lui restât une réserve qu</w:t>
      </w:r>
      <w:r w:rsidR="004F69D6">
        <w:t>’</w:t>
      </w:r>
      <w:r w:rsidRPr="00033231">
        <w:t>il pût emporter à la maison pour ceux auxquels l</w:t>
      </w:r>
      <w:r w:rsidR="004F69D6">
        <w:t>’</w:t>
      </w:r>
      <w:r w:rsidRPr="00033231">
        <w:t>âge</w:t>
      </w:r>
      <w:r w:rsidR="004F69D6">
        <w:t xml:space="preserve">, </w:t>
      </w:r>
      <w:r w:rsidRPr="00033231">
        <w:t>la maladie ou d</w:t>
      </w:r>
      <w:r w:rsidR="004F69D6">
        <w:t>’</w:t>
      </w:r>
      <w:r w:rsidRPr="00033231">
        <w:t>autres empêchements</w:t>
      </w:r>
      <w:r w:rsidR="004F69D6">
        <w:t xml:space="preserve">, </w:t>
      </w:r>
      <w:r w:rsidRPr="00033231">
        <w:t>n</w:t>
      </w:r>
      <w:r w:rsidR="004F69D6">
        <w:t>’</w:t>
      </w:r>
      <w:r w:rsidRPr="00033231">
        <w:t xml:space="preserve">avaient pas permis </w:t>
      </w:r>
      <w:r w:rsidRPr="00033231">
        <w:lastRenderedPageBreak/>
        <w:t>de venir au festin</w:t>
      </w:r>
      <w:r w:rsidR="004F69D6">
        <w:t xml:space="preserve">. </w:t>
      </w:r>
      <w:r w:rsidRPr="00033231">
        <w:t>Des gâteaux et de la bi</w:t>
      </w:r>
      <w:r w:rsidRPr="00033231">
        <w:t>è</w:t>
      </w:r>
      <w:r w:rsidRPr="00033231">
        <w:t>re circulaient aussi parmi les musiciens et les chantres d</w:t>
      </w:r>
      <w:r w:rsidR="004F69D6">
        <w:t>’</w:t>
      </w:r>
      <w:r w:rsidRPr="00033231">
        <w:t>église</w:t>
      </w:r>
      <w:r w:rsidR="004F69D6">
        <w:t xml:space="preserve"> ; </w:t>
      </w:r>
      <w:r w:rsidRPr="00033231">
        <w:t>plus tard</w:t>
      </w:r>
      <w:r w:rsidR="004F69D6">
        <w:t xml:space="preserve">, </w:t>
      </w:r>
      <w:r w:rsidRPr="00033231">
        <w:t>les bancs furent enlevés</w:t>
      </w:r>
      <w:r w:rsidR="004F69D6">
        <w:t xml:space="preserve">, </w:t>
      </w:r>
      <w:r w:rsidRPr="00033231">
        <w:t>et tous purent se l</w:t>
      </w:r>
      <w:r w:rsidRPr="00033231">
        <w:t>i</w:t>
      </w:r>
      <w:r w:rsidRPr="00033231">
        <w:t>vrer sans contrainte à leurs jeux</w:t>
      </w:r>
      <w:r w:rsidR="004F69D6">
        <w:t>.</w:t>
      </w:r>
    </w:p>
    <w:p w14:paraId="47904FA6" w14:textId="77777777" w:rsidR="004F69D6" w:rsidRDefault="00000000" w:rsidP="0021796F">
      <w:r w:rsidRPr="00033231">
        <w:t>Une cloche appela les maîtres</w:t>
      </w:r>
      <w:r w:rsidR="004F69D6">
        <w:t xml:space="preserve">, </w:t>
      </w:r>
      <w:r w:rsidRPr="00033231">
        <w:t>les patrons et les patronne</w:t>
      </w:r>
      <w:r w:rsidRPr="00033231">
        <w:t>s</w:t>
      </w:r>
      <w:r w:rsidRPr="00033231">
        <w:t>ses</w:t>
      </w:r>
      <w:r w:rsidR="004F69D6">
        <w:t xml:space="preserve">, </w:t>
      </w:r>
      <w:r w:rsidRPr="00033231">
        <w:t>dans la salle d</w:t>
      </w:r>
      <w:r w:rsidR="004F69D6">
        <w:t>’</w:t>
      </w:r>
      <w:r w:rsidRPr="00033231">
        <w:t>école</w:t>
      </w:r>
      <w:r w:rsidR="004F69D6">
        <w:t xml:space="preserve"> ; </w:t>
      </w:r>
      <w:r w:rsidRPr="00033231">
        <w:t xml:space="preserve">miss </w:t>
      </w:r>
      <w:proofErr w:type="spellStart"/>
      <w:r w:rsidRPr="00033231">
        <w:t>Keeldar</w:t>
      </w:r>
      <w:proofErr w:type="spellEnd"/>
      <w:r w:rsidR="004F69D6">
        <w:t xml:space="preserve">, </w:t>
      </w:r>
      <w:r w:rsidRPr="00033231">
        <w:t xml:space="preserve">miss </w:t>
      </w:r>
      <w:proofErr w:type="spellStart"/>
      <w:r w:rsidRPr="00033231">
        <w:t>Helstone</w:t>
      </w:r>
      <w:proofErr w:type="spellEnd"/>
      <w:r w:rsidRPr="00033231">
        <w:t xml:space="preserve"> et pl</w:t>
      </w:r>
      <w:r w:rsidRPr="00033231">
        <w:t>u</w:t>
      </w:r>
      <w:r w:rsidRPr="00033231">
        <w:t>sieurs autres ladies étaient déjà là</w:t>
      </w:r>
      <w:r w:rsidR="004F69D6">
        <w:t xml:space="preserve">, </w:t>
      </w:r>
      <w:r w:rsidRPr="00033231">
        <w:t>examinant l</w:t>
      </w:r>
      <w:r w:rsidR="004F69D6">
        <w:t>’</w:t>
      </w:r>
      <w:r w:rsidRPr="00033231">
        <w:t>arrangement de leurs différents services et de leurs tables</w:t>
      </w:r>
      <w:r w:rsidR="004F69D6">
        <w:t xml:space="preserve">. </w:t>
      </w:r>
      <w:r w:rsidRPr="00033231">
        <w:t>Une grande partie des domestiques femelles du voisinage</w:t>
      </w:r>
      <w:r w:rsidR="004F69D6">
        <w:t xml:space="preserve">, </w:t>
      </w:r>
      <w:r w:rsidRPr="00033231">
        <w:t>avec les femmes des cha</w:t>
      </w:r>
      <w:r w:rsidRPr="00033231">
        <w:t>n</w:t>
      </w:r>
      <w:r w:rsidRPr="00033231">
        <w:t>tres</w:t>
      </w:r>
      <w:r w:rsidR="004F69D6">
        <w:t xml:space="preserve">, </w:t>
      </w:r>
      <w:r w:rsidRPr="00033231">
        <w:t>des clercs et des musiciens</w:t>
      </w:r>
      <w:r w:rsidR="004F69D6">
        <w:t xml:space="preserve">, </w:t>
      </w:r>
      <w:r w:rsidRPr="00033231">
        <w:t>avaient été mises en réquisition pour le service de ce jour</w:t>
      </w:r>
      <w:r w:rsidR="004F69D6">
        <w:t xml:space="preserve"> ; </w:t>
      </w:r>
      <w:r w:rsidRPr="00033231">
        <w:t>toutes avaient mis leurs plus frais atours</w:t>
      </w:r>
      <w:r w:rsidR="004F69D6">
        <w:t xml:space="preserve">, </w:t>
      </w:r>
      <w:r w:rsidRPr="00033231">
        <w:t>et</w:t>
      </w:r>
      <w:r w:rsidR="004F69D6">
        <w:t xml:space="preserve">, </w:t>
      </w:r>
      <w:r w:rsidRPr="00033231">
        <w:t>parmi les plus jeunes</w:t>
      </w:r>
      <w:r w:rsidR="004F69D6">
        <w:t xml:space="preserve">, </w:t>
      </w:r>
      <w:r w:rsidRPr="00033231">
        <w:t>il y en avait de fort jolies</w:t>
      </w:r>
      <w:r w:rsidR="004F69D6">
        <w:t xml:space="preserve"> ; </w:t>
      </w:r>
      <w:r w:rsidRPr="00033231">
        <w:t>une dizaine étaient occupées à couper le pain et le beurre</w:t>
      </w:r>
      <w:r w:rsidR="004F69D6">
        <w:t xml:space="preserve">, </w:t>
      </w:r>
      <w:r w:rsidRPr="00033231">
        <w:t>une autre dizaine à apporter l</w:t>
      </w:r>
      <w:r w:rsidR="004F69D6">
        <w:t>’</w:t>
      </w:r>
      <w:r w:rsidRPr="00033231">
        <w:t>eau prise aux chaudières de la cuisine du recteur</w:t>
      </w:r>
      <w:r w:rsidR="004F69D6">
        <w:t xml:space="preserve">. </w:t>
      </w:r>
      <w:r w:rsidRPr="00033231">
        <w:t>La profusion des fleurs et de la verdure qui décoraient les murs</w:t>
      </w:r>
      <w:r w:rsidR="004F69D6">
        <w:t xml:space="preserve">, </w:t>
      </w:r>
      <w:r w:rsidRPr="00033231">
        <w:t>l</w:t>
      </w:r>
      <w:r w:rsidR="004F69D6">
        <w:t>’</w:t>
      </w:r>
      <w:r w:rsidRPr="00033231">
        <w:t>éclat des théières d</w:t>
      </w:r>
      <w:r w:rsidR="004F69D6">
        <w:t>’</w:t>
      </w:r>
      <w:r w:rsidRPr="00033231">
        <w:t>argent et de la porcelaine qui couvraient les tables</w:t>
      </w:r>
      <w:r w:rsidR="004F69D6">
        <w:t xml:space="preserve">, </w:t>
      </w:r>
      <w:r w:rsidRPr="00033231">
        <w:t>l</w:t>
      </w:r>
      <w:r w:rsidR="004F69D6">
        <w:t>’</w:t>
      </w:r>
      <w:r w:rsidRPr="00033231">
        <w:t>activité qui régnait de toutes parts</w:t>
      </w:r>
      <w:r w:rsidR="004F69D6">
        <w:t xml:space="preserve">, </w:t>
      </w:r>
      <w:r w:rsidRPr="00033231">
        <w:t>les v</w:t>
      </w:r>
      <w:r w:rsidRPr="00033231">
        <w:t>i</w:t>
      </w:r>
      <w:r w:rsidRPr="00033231">
        <w:t>sages joyeux</w:t>
      </w:r>
      <w:r w:rsidR="004F69D6">
        <w:t xml:space="preserve">, </w:t>
      </w:r>
      <w:r w:rsidRPr="00033231">
        <w:t>les toilettes brillantes</w:t>
      </w:r>
      <w:r w:rsidR="004F69D6">
        <w:t xml:space="preserve">, </w:t>
      </w:r>
      <w:r w:rsidRPr="00033231">
        <w:t>tout cela formait un aim</w:t>
      </w:r>
      <w:r w:rsidRPr="00033231">
        <w:t>a</w:t>
      </w:r>
      <w:r w:rsidRPr="00033231">
        <w:t>ble et réjouissant spectacle</w:t>
      </w:r>
      <w:r w:rsidR="004F69D6">
        <w:t xml:space="preserve">. </w:t>
      </w:r>
      <w:r w:rsidRPr="00033231">
        <w:t>Tout le monde parlait</w:t>
      </w:r>
      <w:r w:rsidR="004F69D6">
        <w:t xml:space="preserve">, </w:t>
      </w:r>
      <w:r w:rsidRPr="00033231">
        <w:t>non très-haut</w:t>
      </w:r>
      <w:r w:rsidR="004F69D6">
        <w:t xml:space="preserve">, </w:t>
      </w:r>
      <w:r w:rsidRPr="00033231">
        <w:t>mais joyeusement</w:t>
      </w:r>
      <w:r w:rsidR="004F69D6">
        <w:t xml:space="preserve">, </w:t>
      </w:r>
      <w:r w:rsidRPr="00033231">
        <w:t>et les canaris faisaient entendre dans leurs cages leurs chants les plus aigus</w:t>
      </w:r>
      <w:r w:rsidR="004F69D6">
        <w:t>.</w:t>
      </w:r>
    </w:p>
    <w:p w14:paraId="3E938423" w14:textId="77777777" w:rsidR="004F69D6" w:rsidRDefault="00000000" w:rsidP="0021796F">
      <w:r w:rsidRPr="00033231">
        <w:t>Caroline</w:t>
      </w:r>
      <w:r w:rsidR="004F69D6">
        <w:t xml:space="preserve">, </w:t>
      </w:r>
      <w:r w:rsidRPr="00033231">
        <w:t>eu qualité de nièce du recteur</w:t>
      </w:r>
      <w:r w:rsidR="004F69D6">
        <w:t xml:space="preserve">, </w:t>
      </w:r>
      <w:r w:rsidRPr="00033231">
        <w:t>prit place à l</w:t>
      </w:r>
      <w:r w:rsidR="004F69D6">
        <w:t>’</w:t>
      </w:r>
      <w:r w:rsidRPr="00033231">
        <w:t>une des trois premières tables</w:t>
      </w:r>
      <w:r w:rsidR="004F69D6">
        <w:t xml:space="preserve">. </w:t>
      </w:r>
      <w:proofErr w:type="spellStart"/>
      <w:r w:rsidRPr="00033231">
        <w:t>Mistress</w:t>
      </w:r>
      <w:proofErr w:type="spellEnd"/>
      <w:r w:rsidRPr="00033231">
        <w:t xml:space="preserve"> </w:t>
      </w:r>
      <w:proofErr w:type="spellStart"/>
      <w:r w:rsidRPr="00033231">
        <w:t>Boultby</w:t>
      </w:r>
      <w:proofErr w:type="spellEnd"/>
      <w:r w:rsidRPr="00033231">
        <w:t xml:space="preserve"> et Marguerite Hall présidaient aux deux autres</w:t>
      </w:r>
      <w:r w:rsidR="004F69D6">
        <w:t xml:space="preserve">. </w:t>
      </w:r>
      <w:r w:rsidRPr="00033231">
        <w:t>C</w:t>
      </w:r>
      <w:r w:rsidR="004F69D6">
        <w:t>’</w:t>
      </w:r>
      <w:r w:rsidRPr="00033231">
        <w:t>est à ces tables que devait se pl</w:t>
      </w:r>
      <w:r w:rsidRPr="00033231">
        <w:t>a</w:t>
      </w:r>
      <w:r w:rsidRPr="00033231">
        <w:t>cer l</w:t>
      </w:r>
      <w:r w:rsidR="004F69D6">
        <w:t>’</w:t>
      </w:r>
      <w:r w:rsidRPr="00033231">
        <w:t>élite de la réunion</w:t>
      </w:r>
      <w:r w:rsidR="004F69D6">
        <w:t xml:space="preserve">, </w:t>
      </w:r>
      <w:r w:rsidRPr="00033231">
        <w:t>les strictes régies de l</w:t>
      </w:r>
      <w:r w:rsidR="004F69D6">
        <w:t>’</w:t>
      </w:r>
      <w:r w:rsidRPr="00033231">
        <w:t>égalité n</w:t>
      </w:r>
      <w:r w:rsidR="004F69D6">
        <w:t>’</w:t>
      </w:r>
      <w:r w:rsidRPr="00033231">
        <w:t xml:space="preserve">étant pas plus pratiquées à </w:t>
      </w:r>
      <w:proofErr w:type="spellStart"/>
      <w:r w:rsidRPr="00033231">
        <w:t>Briarfield</w:t>
      </w:r>
      <w:proofErr w:type="spellEnd"/>
      <w:r w:rsidRPr="00033231">
        <w:t xml:space="preserve"> qu</w:t>
      </w:r>
      <w:r w:rsidR="004F69D6">
        <w:t>’</w:t>
      </w:r>
      <w:r w:rsidRPr="00033231">
        <w:t>ailleurs</w:t>
      </w:r>
      <w:r w:rsidR="004F69D6">
        <w:t xml:space="preserve">. </w:t>
      </w:r>
      <w:r w:rsidRPr="00033231">
        <w:t xml:space="preserve">Miss </w:t>
      </w:r>
      <w:proofErr w:type="spellStart"/>
      <w:r w:rsidRPr="00033231">
        <w:t>Helstone</w:t>
      </w:r>
      <w:proofErr w:type="spellEnd"/>
      <w:r w:rsidRPr="00033231">
        <w:t xml:space="preserve"> se déba</w:t>
      </w:r>
      <w:r w:rsidRPr="00033231">
        <w:t>r</w:t>
      </w:r>
      <w:r w:rsidRPr="00033231">
        <w:t>rassa de son chapeau et de son écharpe</w:t>
      </w:r>
      <w:r w:rsidR="004F69D6">
        <w:t xml:space="preserve">, </w:t>
      </w:r>
      <w:r w:rsidRPr="00033231">
        <w:t>afin d</w:t>
      </w:r>
      <w:r w:rsidR="004F69D6">
        <w:t>’</w:t>
      </w:r>
      <w:r w:rsidRPr="00033231">
        <w:t>être moins i</w:t>
      </w:r>
      <w:r w:rsidRPr="00033231">
        <w:t>n</w:t>
      </w:r>
      <w:r w:rsidRPr="00033231">
        <w:t>commodée par la chaleur</w:t>
      </w:r>
      <w:r w:rsidR="004F69D6">
        <w:t xml:space="preserve"> ; </w:t>
      </w:r>
      <w:r w:rsidRPr="00033231">
        <w:t>les longues boucles de ses cheveux</w:t>
      </w:r>
      <w:r w:rsidR="004F69D6">
        <w:t xml:space="preserve">, </w:t>
      </w:r>
      <w:r w:rsidRPr="00033231">
        <w:t>retombant sur son cou</w:t>
      </w:r>
      <w:r w:rsidR="004F69D6">
        <w:t xml:space="preserve">, </w:t>
      </w:r>
      <w:r w:rsidRPr="00033231">
        <w:t>lui tenaient presque lieu de voile</w:t>
      </w:r>
      <w:r w:rsidR="004F69D6">
        <w:t xml:space="preserve">, </w:t>
      </w:r>
      <w:r w:rsidRPr="00033231">
        <w:t>et sa robe de mousseline</w:t>
      </w:r>
      <w:r w:rsidR="004F69D6">
        <w:t xml:space="preserve">, </w:t>
      </w:r>
      <w:r w:rsidRPr="00033231">
        <w:t>d</w:t>
      </w:r>
      <w:r w:rsidR="004F69D6">
        <w:t>’</w:t>
      </w:r>
      <w:r w:rsidRPr="00033231">
        <w:t xml:space="preserve">une coupe modeste </w:t>
      </w:r>
      <w:r w:rsidRPr="00033231">
        <w:lastRenderedPageBreak/>
        <w:t>et semblable à celle d</w:t>
      </w:r>
      <w:r w:rsidR="004F69D6">
        <w:t>’</w:t>
      </w:r>
      <w:r w:rsidRPr="00033231">
        <w:t>une religieuse</w:t>
      </w:r>
      <w:r w:rsidR="004F69D6">
        <w:t xml:space="preserve">, </w:t>
      </w:r>
      <w:r w:rsidRPr="00033231">
        <w:t>la dispensait de s</w:t>
      </w:r>
      <w:r w:rsidR="004F69D6">
        <w:t>’</w:t>
      </w:r>
      <w:r w:rsidRPr="00033231">
        <w:t>encombrer d</w:t>
      </w:r>
      <w:r w:rsidR="004F69D6">
        <w:t>’</w:t>
      </w:r>
      <w:r w:rsidRPr="00033231">
        <w:t>un châle</w:t>
      </w:r>
      <w:r w:rsidR="004F69D6">
        <w:t>.</w:t>
      </w:r>
    </w:p>
    <w:p w14:paraId="26DED182" w14:textId="7D55F158" w:rsidR="004F69D6" w:rsidRDefault="00000000" w:rsidP="0021796F">
      <w:r w:rsidRPr="00033231">
        <w:t>La salle se remplissait</w:t>
      </w:r>
      <w:r w:rsidR="004F69D6">
        <w:t>. M. </w:t>
      </w:r>
      <w:r w:rsidRPr="00033231">
        <w:t>Hall avait pris son poste à côté de Caroline</w:t>
      </w:r>
      <w:r w:rsidR="004F69D6">
        <w:t xml:space="preserve">, </w:t>
      </w:r>
      <w:r w:rsidRPr="00033231">
        <w:t>qui</w:t>
      </w:r>
      <w:r w:rsidR="004F69D6">
        <w:t xml:space="preserve">, </w:t>
      </w:r>
      <w:r w:rsidRPr="00033231">
        <w:t>tout en terminant l</w:t>
      </w:r>
      <w:r w:rsidR="004F69D6">
        <w:t>’</w:t>
      </w:r>
      <w:r w:rsidRPr="00033231">
        <w:t>arrangement des tasses et des cuillers</w:t>
      </w:r>
      <w:r w:rsidR="004F69D6">
        <w:t xml:space="preserve">, </w:t>
      </w:r>
      <w:r w:rsidRPr="00033231">
        <w:t>lui faisait à voix basse des remarques sur les év</w:t>
      </w:r>
      <w:r w:rsidRPr="00033231">
        <w:t>é</w:t>
      </w:r>
      <w:r w:rsidRPr="00033231">
        <w:t>nements du jour</w:t>
      </w:r>
      <w:r w:rsidR="004F69D6">
        <w:t xml:space="preserve">. </w:t>
      </w:r>
      <w:r w:rsidRPr="00033231">
        <w:t xml:space="preserve">Il paraissait un peu préoccupé de ce qui était arrivé à </w:t>
      </w:r>
      <w:proofErr w:type="spellStart"/>
      <w:r w:rsidRPr="00033231">
        <w:t>Royd</w:t>
      </w:r>
      <w:proofErr w:type="spellEnd"/>
      <w:r w:rsidRPr="00033231">
        <w:t>-Lane</w:t>
      </w:r>
      <w:r w:rsidR="004F69D6">
        <w:t xml:space="preserve">, </w:t>
      </w:r>
      <w:r w:rsidRPr="00033231">
        <w:t>et elle s</w:t>
      </w:r>
      <w:r w:rsidR="004F69D6">
        <w:t>’</w:t>
      </w:r>
      <w:r w:rsidRPr="00033231">
        <w:t>efforçait de le distraire</w:t>
      </w:r>
      <w:r w:rsidR="004F69D6">
        <w:t xml:space="preserve">. </w:t>
      </w:r>
      <w:r w:rsidRPr="00033231">
        <w:t xml:space="preserve">Miss </w:t>
      </w:r>
      <w:proofErr w:type="spellStart"/>
      <w:r w:rsidRPr="00033231">
        <w:t>Kee</w:t>
      </w:r>
      <w:r w:rsidRPr="00033231">
        <w:t>l</w:t>
      </w:r>
      <w:r w:rsidRPr="00033231">
        <w:t>dar</w:t>
      </w:r>
      <w:proofErr w:type="spellEnd"/>
      <w:r w:rsidRPr="00033231">
        <w:t xml:space="preserve"> était assise près d</w:t>
      </w:r>
      <w:r w:rsidR="004F69D6">
        <w:t>’</w:t>
      </w:r>
      <w:r w:rsidRPr="00033231">
        <w:t>eux</w:t>
      </w:r>
      <w:r w:rsidR="004F69D6">
        <w:t xml:space="preserve"> ; </w:t>
      </w:r>
      <w:r w:rsidRPr="00033231">
        <w:t>chose étonnante</w:t>
      </w:r>
      <w:r w:rsidR="004F69D6">
        <w:t xml:space="preserve">, </w:t>
      </w:r>
      <w:r w:rsidRPr="00033231">
        <w:t>elle ne parlait ni ne riait</w:t>
      </w:r>
      <w:r w:rsidR="004F69D6">
        <w:t xml:space="preserve"> ; </w:t>
      </w:r>
      <w:r w:rsidRPr="00033231">
        <w:t>au contraire</w:t>
      </w:r>
      <w:r w:rsidR="004F69D6">
        <w:t xml:space="preserve">, </w:t>
      </w:r>
      <w:r w:rsidRPr="00033231">
        <w:t>elle était fort calme</w:t>
      </w:r>
      <w:r w:rsidR="004F69D6">
        <w:t xml:space="preserve">, </w:t>
      </w:r>
      <w:r w:rsidRPr="00033231">
        <w:t>et portait autour d</w:t>
      </w:r>
      <w:r w:rsidR="004F69D6">
        <w:t>’</w:t>
      </w:r>
      <w:r w:rsidRPr="00033231">
        <w:t>elle des regards vigilants</w:t>
      </w:r>
      <w:r w:rsidR="004F69D6">
        <w:t xml:space="preserve"> ; </w:t>
      </w:r>
      <w:r w:rsidRPr="00033231">
        <w:t>elle semblait craindre que quelque intrus ne s</w:t>
      </w:r>
      <w:r w:rsidR="004F69D6">
        <w:t>’</w:t>
      </w:r>
      <w:r w:rsidRPr="00033231">
        <w:t>emparât d</w:t>
      </w:r>
      <w:r w:rsidR="004F69D6">
        <w:t>’</w:t>
      </w:r>
      <w:r w:rsidRPr="00033231">
        <w:t>une place demeurée vide à côté d</w:t>
      </w:r>
      <w:r w:rsidR="004F69D6">
        <w:t>’</w:t>
      </w:r>
      <w:r w:rsidRPr="00033231">
        <w:t>elle</w:t>
      </w:r>
      <w:r w:rsidR="004F69D6">
        <w:t xml:space="preserve">, </w:t>
      </w:r>
      <w:r w:rsidRPr="00033231">
        <w:t>et qu</w:t>
      </w:r>
      <w:r w:rsidR="004F69D6">
        <w:t>’</w:t>
      </w:r>
      <w:r w:rsidRPr="00033231">
        <w:t>elle réservait bien évidemment à quelqu</w:t>
      </w:r>
      <w:r w:rsidR="004F69D6">
        <w:t>’</w:t>
      </w:r>
      <w:r w:rsidRPr="00033231">
        <w:t>un</w:t>
      </w:r>
      <w:r w:rsidR="004F69D6">
        <w:t xml:space="preserve">. </w:t>
      </w:r>
      <w:r w:rsidRPr="00033231">
        <w:t>De temps à autre elle étalait sa robe de satin sur cette place réservée</w:t>
      </w:r>
      <w:r w:rsidR="004F69D6">
        <w:t xml:space="preserve">, </w:t>
      </w:r>
      <w:r w:rsidRPr="00033231">
        <w:t>ou y déposait ses gants ou son mouchoir brodé</w:t>
      </w:r>
      <w:r w:rsidR="004F69D6">
        <w:t xml:space="preserve">. </w:t>
      </w:r>
      <w:r w:rsidRPr="00033231">
        <w:t>Caroline s</w:t>
      </w:r>
      <w:r w:rsidR="004F69D6">
        <w:t>’</w:t>
      </w:r>
      <w:r w:rsidRPr="00033231">
        <w:t>aperçut enfin du m</w:t>
      </w:r>
      <w:r w:rsidRPr="00033231">
        <w:t>a</w:t>
      </w:r>
      <w:r w:rsidRPr="00033231">
        <w:t>nège</w:t>
      </w:r>
      <w:r w:rsidR="004F69D6">
        <w:t xml:space="preserve">, </w:t>
      </w:r>
      <w:r w:rsidRPr="00033231">
        <w:t>et lui demanda quel ami elle attendait</w:t>
      </w:r>
      <w:r w:rsidR="004F69D6">
        <w:t xml:space="preserve">. </w:t>
      </w:r>
      <w:r w:rsidRPr="00033231">
        <w:t>Shirley se pencha vers elle</w:t>
      </w:r>
      <w:r w:rsidR="004F69D6">
        <w:t xml:space="preserve">, </w:t>
      </w:r>
      <w:r w:rsidRPr="00033231">
        <w:t>effleura presque son oreille de ses lèvres roses</w:t>
      </w:r>
      <w:r w:rsidR="004F69D6">
        <w:t xml:space="preserve">, </w:t>
      </w:r>
      <w:r w:rsidRPr="00033231">
        <w:t>et murmura</w:t>
      </w:r>
      <w:r w:rsidR="004F69D6">
        <w:t xml:space="preserve">, </w:t>
      </w:r>
      <w:r w:rsidRPr="00033231">
        <w:t>avec cette douceur que prenait sa voix lorsque ce qu</w:t>
      </w:r>
      <w:r w:rsidR="004F69D6">
        <w:t>’</w:t>
      </w:r>
      <w:r w:rsidRPr="00033231">
        <w:t>elle avait à dire était de nature à éveiller quelque secrète source de plaisir dans son cœur</w:t>
      </w:r>
      <w:r w:rsidR="004F69D6">
        <w:t> :</w:t>
      </w:r>
    </w:p>
    <w:p w14:paraId="5EB25D78" w14:textId="7FB6C2F8" w:rsidR="00000000" w:rsidRPr="00033231" w:rsidRDefault="004F69D6" w:rsidP="0021796F">
      <w:r>
        <w:t>« </w:t>
      </w:r>
      <w:r w:rsidR="00000000" w:rsidRPr="00033231">
        <w:t>J</w:t>
      </w:r>
      <w:r>
        <w:t>’</w:t>
      </w:r>
      <w:r w:rsidR="00000000" w:rsidRPr="00033231">
        <w:t xml:space="preserve">attends </w:t>
      </w:r>
      <w:r>
        <w:t>M. </w:t>
      </w:r>
      <w:r w:rsidR="00000000" w:rsidRPr="00033231">
        <w:t>Moore</w:t>
      </w:r>
      <w:r>
        <w:t xml:space="preserve"> ; </w:t>
      </w:r>
      <w:r w:rsidR="00000000" w:rsidRPr="00033231">
        <w:t>je le vis hier soir</w:t>
      </w:r>
      <w:r>
        <w:t xml:space="preserve">, </w:t>
      </w:r>
      <w:r w:rsidR="00000000" w:rsidRPr="00033231">
        <w:t>et lui fis promettre de venir avec sa sœur et de prendre place à notre table</w:t>
      </w:r>
      <w:r>
        <w:t xml:space="preserve">. </w:t>
      </w:r>
      <w:r w:rsidR="00000000" w:rsidRPr="00033231">
        <w:t>Il ne me manquera pas de parole</w:t>
      </w:r>
      <w:r>
        <w:t xml:space="preserve">, </w:t>
      </w:r>
      <w:r w:rsidR="00000000" w:rsidRPr="00033231">
        <w:t>j</w:t>
      </w:r>
      <w:r>
        <w:t>’</w:t>
      </w:r>
      <w:r w:rsidR="00000000" w:rsidRPr="00033231">
        <w:t>en suis sûre</w:t>
      </w:r>
      <w:r>
        <w:t xml:space="preserve"> ; </w:t>
      </w:r>
      <w:r w:rsidR="00000000" w:rsidRPr="00033231">
        <w:t>mais je crains qu</w:t>
      </w:r>
      <w:r>
        <w:t>’</w:t>
      </w:r>
      <w:r w:rsidR="00000000" w:rsidRPr="00033231">
        <w:t>il n</w:t>
      </w:r>
      <w:r>
        <w:t>’</w:t>
      </w:r>
      <w:r w:rsidR="00000000" w:rsidRPr="00033231">
        <w:t>arrive trop tard et ne soit séparé de nous</w:t>
      </w:r>
      <w:r>
        <w:t xml:space="preserve">. </w:t>
      </w:r>
      <w:r w:rsidR="00000000" w:rsidRPr="00033231">
        <w:t>Voici une nouvelle fournée qui entre</w:t>
      </w:r>
      <w:r>
        <w:t xml:space="preserve">, </w:t>
      </w:r>
      <w:r w:rsidR="00000000" w:rsidRPr="00033231">
        <w:t>toutes les places vont être prises</w:t>
      </w:r>
      <w:r>
        <w:t xml:space="preserve"> : </w:t>
      </w:r>
      <w:r w:rsidR="00000000" w:rsidRPr="00033231">
        <w:t>c</w:t>
      </w:r>
      <w:r>
        <w:t>’</w:t>
      </w:r>
      <w:r w:rsidR="00000000" w:rsidRPr="00033231">
        <w:t>est insu</w:t>
      </w:r>
      <w:r w:rsidR="00000000" w:rsidRPr="00033231">
        <w:t>p</w:t>
      </w:r>
      <w:r w:rsidR="00000000" w:rsidRPr="00033231">
        <w:t>portable</w:t>
      </w:r>
      <w:r>
        <w:t>. »</w:t>
      </w:r>
    </w:p>
    <w:p w14:paraId="35F08041" w14:textId="2DFC2783" w:rsidR="004F69D6" w:rsidRDefault="00000000" w:rsidP="0021796F">
      <w:r w:rsidRPr="00033231">
        <w:t xml:space="preserve">Et en effet </w:t>
      </w:r>
      <w:r w:rsidR="004F69D6">
        <w:t>M. </w:t>
      </w:r>
      <w:r w:rsidRPr="00033231">
        <w:t>Wynne le magistrat</w:t>
      </w:r>
      <w:r w:rsidR="004F69D6">
        <w:t xml:space="preserve">, </w:t>
      </w:r>
      <w:r w:rsidRPr="00033231">
        <w:t>sa femme</w:t>
      </w:r>
      <w:r w:rsidR="004F69D6">
        <w:t xml:space="preserve">, </w:t>
      </w:r>
      <w:r w:rsidRPr="00033231">
        <w:t>son fils et ses deux filles</w:t>
      </w:r>
      <w:r w:rsidR="004F69D6">
        <w:t xml:space="preserve">, </w:t>
      </w:r>
      <w:r w:rsidRPr="00033231">
        <w:t>firent en ce moment leur entrée solennelle</w:t>
      </w:r>
      <w:r w:rsidR="004F69D6">
        <w:t xml:space="preserve">. </w:t>
      </w:r>
      <w:r w:rsidRPr="00033231">
        <w:t>Ils fa</w:t>
      </w:r>
      <w:r w:rsidRPr="00033231">
        <w:t>i</w:t>
      </w:r>
      <w:r w:rsidRPr="00033231">
        <w:t>saient partie de l</w:t>
      </w:r>
      <w:r w:rsidR="004F69D6">
        <w:t>’</w:t>
      </w:r>
      <w:r w:rsidRPr="00033231">
        <w:t xml:space="preserve">aristocratie de </w:t>
      </w:r>
      <w:proofErr w:type="spellStart"/>
      <w:r w:rsidRPr="00033231">
        <w:t>Briarfield</w:t>
      </w:r>
      <w:proofErr w:type="spellEnd"/>
      <w:r w:rsidR="004F69D6">
        <w:t xml:space="preserve"> ; </w:t>
      </w:r>
      <w:r w:rsidRPr="00033231">
        <w:t>leur place était ma</w:t>
      </w:r>
      <w:r w:rsidRPr="00033231">
        <w:t>r</w:t>
      </w:r>
      <w:r w:rsidRPr="00033231">
        <w:t>quée à la première table</w:t>
      </w:r>
      <w:r w:rsidR="004F69D6">
        <w:t xml:space="preserve"> ; </w:t>
      </w:r>
      <w:r w:rsidRPr="00033231">
        <w:t>ils y furent conduits et remplirent tout l</w:t>
      </w:r>
      <w:r w:rsidR="004F69D6">
        <w:t>’</w:t>
      </w:r>
      <w:r w:rsidRPr="00033231">
        <w:t>espace demeuré vacant</w:t>
      </w:r>
      <w:r w:rsidR="004F69D6">
        <w:t xml:space="preserve">. </w:t>
      </w:r>
      <w:r w:rsidRPr="00033231">
        <w:t>Pour l</w:t>
      </w:r>
      <w:r w:rsidR="004F69D6">
        <w:t>’</w:t>
      </w:r>
      <w:r w:rsidRPr="00033231">
        <w:t xml:space="preserve">agrément de miss </w:t>
      </w:r>
      <w:proofErr w:type="spellStart"/>
      <w:r w:rsidRPr="00033231">
        <w:lastRenderedPageBreak/>
        <w:t>Keeldar</w:t>
      </w:r>
      <w:proofErr w:type="spellEnd"/>
      <w:r w:rsidR="004F69D6">
        <w:t>, M. </w:t>
      </w:r>
      <w:r w:rsidRPr="00033231">
        <w:t>Sam Wynne s</w:t>
      </w:r>
      <w:r w:rsidR="004F69D6">
        <w:t>’</w:t>
      </w:r>
      <w:r w:rsidRPr="00033231">
        <w:t xml:space="preserve">empara de la place réservée à </w:t>
      </w:r>
      <w:r w:rsidR="004F69D6">
        <w:t>M. </w:t>
      </w:r>
      <w:r w:rsidRPr="00033231">
        <w:t>Moore</w:t>
      </w:r>
      <w:r w:rsidR="004F69D6">
        <w:t xml:space="preserve">, </w:t>
      </w:r>
      <w:r w:rsidRPr="00033231">
        <w:t>se plantant résolument sur sa robe</w:t>
      </w:r>
      <w:r w:rsidR="004F69D6">
        <w:t xml:space="preserve">, </w:t>
      </w:r>
      <w:r w:rsidRPr="00033231">
        <w:t>sur ses gants et sur son mo</w:t>
      </w:r>
      <w:r w:rsidRPr="00033231">
        <w:t>u</w:t>
      </w:r>
      <w:r w:rsidRPr="00033231">
        <w:t>choir</w:t>
      </w:r>
      <w:r w:rsidR="004F69D6">
        <w:t>. M. </w:t>
      </w:r>
      <w:r w:rsidRPr="00033231">
        <w:t>Sam était l</w:t>
      </w:r>
      <w:r w:rsidR="004F69D6">
        <w:t>’</w:t>
      </w:r>
      <w:r w:rsidRPr="00033231">
        <w:t>un des objets de son aversion</w:t>
      </w:r>
      <w:r w:rsidR="004F69D6">
        <w:t xml:space="preserve">, </w:t>
      </w:r>
      <w:r w:rsidRPr="00033231">
        <w:t>d</w:t>
      </w:r>
      <w:r w:rsidR="004F69D6">
        <w:t>’</w:t>
      </w:r>
      <w:r w:rsidRPr="00033231">
        <w:t>autant plus qu</w:t>
      </w:r>
      <w:r w:rsidR="004F69D6">
        <w:t>’</w:t>
      </w:r>
      <w:r w:rsidRPr="00033231">
        <w:t>il affichait de sérieuses prétentions à sa main</w:t>
      </w:r>
      <w:r w:rsidR="004F69D6">
        <w:t xml:space="preserve">. </w:t>
      </w:r>
      <w:r w:rsidRPr="00033231">
        <w:t>Le vieux ge</w:t>
      </w:r>
      <w:r w:rsidRPr="00033231">
        <w:t>n</w:t>
      </w:r>
      <w:r w:rsidRPr="00033231">
        <w:t xml:space="preserve">tleman aussi avait publiquement déclaré que le domaine de </w:t>
      </w:r>
      <w:proofErr w:type="spellStart"/>
      <w:r w:rsidRPr="00033231">
        <w:t>Fieldhead</w:t>
      </w:r>
      <w:proofErr w:type="spellEnd"/>
      <w:r w:rsidRPr="00033231">
        <w:t xml:space="preserve"> et celui de de Walden étaient </w:t>
      </w:r>
      <w:r w:rsidRPr="00033231">
        <w:rPr>
          <w:i/>
          <w:iCs/>
        </w:rPr>
        <w:t>délicieusement cont</w:t>
      </w:r>
      <w:r w:rsidRPr="00033231">
        <w:rPr>
          <w:i/>
          <w:iCs/>
        </w:rPr>
        <w:t>a</w:t>
      </w:r>
      <w:r w:rsidRPr="00033231">
        <w:rPr>
          <w:i/>
          <w:iCs/>
        </w:rPr>
        <w:t>gieux</w:t>
      </w:r>
      <w:r w:rsidR="004F69D6">
        <w:rPr>
          <w:i/>
          <w:iCs/>
        </w:rPr>
        <w:t xml:space="preserve">, </w:t>
      </w:r>
      <w:r w:rsidRPr="00033231">
        <w:t>ce que la rumeur publique n</w:t>
      </w:r>
      <w:r w:rsidR="004F69D6">
        <w:t>’</w:t>
      </w:r>
      <w:r w:rsidRPr="00033231">
        <w:t>avait pas manqué de répéter à Shirley</w:t>
      </w:r>
      <w:r w:rsidR="004F69D6">
        <w:t>.</w:t>
      </w:r>
    </w:p>
    <w:p w14:paraId="34E670C1" w14:textId="0F896ED7" w:rsidR="004F69D6" w:rsidRDefault="00000000" w:rsidP="0021796F">
      <w:r w:rsidRPr="00033231">
        <w:t>Les oreilles de Caroline tintaient toujours de ce vibrant murmure</w:t>
      </w:r>
      <w:r w:rsidR="004F69D6">
        <w:t> : « </w:t>
      </w:r>
      <w:r w:rsidRPr="00033231">
        <w:t>J</w:t>
      </w:r>
      <w:r w:rsidR="004F69D6">
        <w:t>’</w:t>
      </w:r>
      <w:r w:rsidRPr="00033231">
        <w:t xml:space="preserve">attends </w:t>
      </w:r>
      <w:r w:rsidR="004F69D6">
        <w:t>M. </w:t>
      </w:r>
      <w:r w:rsidRPr="00033231">
        <w:t>Moore</w:t>
      </w:r>
      <w:r w:rsidR="004F69D6">
        <w:t>, »</w:t>
      </w:r>
      <w:r w:rsidRPr="00033231">
        <w:t xml:space="preserve"> qui faisait encore battre son cœur et colorait ses joues</w:t>
      </w:r>
      <w:r w:rsidR="004F69D6">
        <w:t xml:space="preserve">, </w:t>
      </w:r>
      <w:r w:rsidRPr="00033231">
        <w:t>lorsque les notes de l</w:t>
      </w:r>
      <w:r w:rsidR="004F69D6">
        <w:t>’</w:t>
      </w:r>
      <w:r w:rsidRPr="00033231">
        <w:t>orgue éclatèrent sur le bruit confus de l</w:t>
      </w:r>
      <w:r w:rsidR="004F69D6">
        <w:t>’</w:t>
      </w:r>
      <w:r w:rsidRPr="00033231">
        <w:t>assemblée</w:t>
      </w:r>
      <w:r w:rsidR="004F69D6">
        <w:t xml:space="preserve">. </w:t>
      </w:r>
      <w:r w:rsidRPr="00033231">
        <w:t xml:space="preserve">Le docteur </w:t>
      </w:r>
      <w:proofErr w:type="spellStart"/>
      <w:r w:rsidRPr="00033231">
        <w:t>Boultby</w:t>
      </w:r>
      <w:proofErr w:type="spellEnd"/>
      <w:r w:rsidR="004F69D6">
        <w:t>, M. </w:t>
      </w:r>
      <w:proofErr w:type="spellStart"/>
      <w:r w:rsidRPr="00033231">
        <w:t>Helstone</w:t>
      </w:r>
      <w:proofErr w:type="spellEnd"/>
      <w:r w:rsidRPr="00033231">
        <w:t xml:space="preserve"> et </w:t>
      </w:r>
      <w:r w:rsidR="004F69D6">
        <w:t>M. </w:t>
      </w:r>
      <w:r w:rsidRPr="00033231">
        <w:t>Hall se levèrent</w:t>
      </w:r>
      <w:r w:rsidR="004F69D6">
        <w:t xml:space="preserve"> ; </w:t>
      </w:r>
      <w:r w:rsidRPr="00033231">
        <w:t>tout le monde les imita</w:t>
      </w:r>
      <w:r w:rsidR="004F69D6">
        <w:t xml:space="preserve"> ; </w:t>
      </w:r>
      <w:r w:rsidRPr="00033231">
        <w:t>le bénédicité fut chanté avec accompagnement de musique</w:t>
      </w:r>
      <w:r w:rsidR="004F69D6">
        <w:t xml:space="preserve">, </w:t>
      </w:r>
      <w:r w:rsidRPr="00033231">
        <w:t>et le thé commença</w:t>
      </w:r>
      <w:r w:rsidR="004F69D6">
        <w:t xml:space="preserve">. </w:t>
      </w:r>
      <w:r w:rsidRPr="00033231">
        <w:t>Caroline était trop occupée de son office pour avoir le temps de regarder autour d</w:t>
      </w:r>
      <w:r w:rsidR="004F69D6">
        <w:t>’</w:t>
      </w:r>
      <w:r w:rsidRPr="00033231">
        <w:t>elle</w:t>
      </w:r>
      <w:r w:rsidR="004F69D6">
        <w:t xml:space="preserve"> ; </w:t>
      </w:r>
      <w:r w:rsidRPr="00033231">
        <w:t>mais</w:t>
      </w:r>
      <w:r w:rsidR="004F69D6">
        <w:t xml:space="preserve">, </w:t>
      </w:r>
      <w:r w:rsidRPr="00033231">
        <w:t>la dernière tasse remplie</w:t>
      </w:r>
      <w:r w:rsidR="004F69D6">
        <w:t xml:space="preserve">, </w:t>
      </w:r>
      <w:r w:rsidRPr="00033231">
        <w:t>elle jeta un regard inquiet à travers la salle</w:t>
      </w:r>
      <w:r w:rsidR="004F69D6">
        <w:t xml:space="preserve">. </w:t>
      </w:r>
      <w:r w:rsidRPr="00033231">
        <w:t>Plusieurs gentlemen et plusieurs ladies demeuraient encore debout et n</w:t>
      </w:r>
      <w:r w:rsidR="004F69D6">
        <w:t>’</w:t>
      </w:r>
      <w:r w:rsidRPr="00033231">
        <w:t>avaient point de sièges</w:t>
      </w:r>
      <w:r w:rsidR="004F69D6">
        <w:t xml:space="preserve">. </w:t>
      </w:r>
      <w:r w:rsidRPr="00033231">
        <w:t>Au milieu d</w:t>
      </w:r>
      <w:r w:rsidR="004F69D6">
        <w:t>’</w:t>
      </w:r>
      <w:r w:rsidRPr="00033231">
        <w:t>un groupe</w:t>
      </w:r>
      <w:r w:rsidR="004F69D6">
        <w:t xml:space="preserve">, </w:t>
      </w:r>
      <w:r w:rsidRPr="00033231">
        <w:t>elle reconnut sa vieille amie</w:t>
      </w:r>
      <w:r w:rsidR="004F69D6">
        <w:t xml:space="preserve">, </w:t>
      </w:r>
      <w:r w:rsidRPr="00033231">
        <w:t>miss Mann</w:t>
      </w:r>
      <w:r w:rsidR="004F69D6">
        <w:t xml:space="preserve">, </w:t>
      </w:r>
      <w:r w:rsidRPr="00033231">
        <w:t>que le beau temps et quelques soll</w:t>
      </w:r>
      <w:r w:rsidRPr="00033231">
        <w:t>i</w:t>
      </w:r>
      <w:r w:rsidRPr="00033231">
        <w:t>citations avaient déterminée à quitter sa triste solitude pour jouir de quelques heures de plaisir</w:t>
      </w:r>
      <w:r w:rsidR="004F69D6">
        <w:t xml:space="preserve">. </w:t>
      </w:r>
      <w:r w:rsidRPr="00033231">
        <w:t>Miss Mann semblait fat</w:t>
      </w:r>
      <w:r w:rsidRPr="00033231">
        <w:t>i</w:t>
      </w:r>
      <w:r w:rsidRPr="00033231">
        <w:t>guée de se tenir debout</w:t>
      </w:r>
      <w:r w:rsidR="004F69D6">
        <w:t xml:space="preserve"> ; </w:t>
      </w:r>
      <w:r w:rsidRPr="00033231">
        <w:t>une lady en chapeau jaune lui apporta une chaise</w:t>
      </w:r>
      <w:r w:rsidR="004F69D6">
        <w:t xml:space="preserve">. </w:t>
      </w:r>
      <w:r w:rsidRPr="00033231">
        <w:t>Caroline reconnut ce chapeau jaune</w:t>
      </w:r>
      <w:r w:rsidR="004F69D6">
        <w:t xml:space="preserve"> ; </w:t>
      </w:r>
      <w:r w:rsidRPr="00033231">
        <w:t>elle reconnut les cheveux noirs</w:t>
      </w:r>
      <w:r w:rsidR="004F69D6">
        <w:t xml:space="preserve">, </w:t>
      </w:r>
      <w:r w:rsidRPr="00033231">
        <w:t>la figure bienveillante</w:t>
      </w:r>
      <w:r w:rsidR="004F69D6">
        <w:t xml:space="preserve">, </w:t>
      </w:r>
      <w:r w:rsidRPr="00033231">
        <w:t>quoique renfrognée</w:t>
      </w:r>
      <w:r w:rsidR="004F69D6">
        <w:t xml:space="preserve">, </w:t>
      </w:r>
      <w:r w:rsidRPr="00033231">
        <w:t>que surmontait ce chapeau</w:t>
      </w:r>
      <w:r w:rsidR="004F69D6">
        <w:t xml:space="preserve"> ; </w:t>
      </w:r>
      <w:r w:rsidRPr="00033231">
        <w:t>elle reconnut la robe de soie noire et même le châle gris de lin</w:t>
      </w:r>
      <w:r w:rsidR="004F69D6">
        <w:t xml:space="preserve"> ; </w:t>
      </w:r>
      <w:r w:rsidRPr="00033231">
        <w:t>enfin elle reconnut Hortense Mo</w:t>
      </w:r>
      <w:r w:rsidRPr="00033231">
        <w:t>o</w:t>
      </w:r>
      <w:r w:rsidRPr="00033231">
        <w:t>re</w:t>
      </w:r>
      <w:r w:rsidR="004F69D6">
        <w:t xml:space="preserve">, </w:t>
      </w:r>
      <w:r w:rsidRPr="00033231">
        <w:t>et elle eut l</w:t>
      </w:r>
      <w:r w:rsidR="004F69D6">
        <w:t>’</w:t>
      </w:r>
      <w:r w:rsidRPr="00033231">
        <w:t>idée de franchir tous les obstacles</w:t>
      </w:r>
      <w:r w:rsidR="004F69D6">
        <w:t xml:space="preserve">, </w:t>
      </w:r>
      <w:r w:rsidRPr="00033231">
        <w:t>de courir à elle et de l</w:t>
      </w:r>
      <w:r w:rsidR="004F69D6">
        <w:t>’</w:t>
      </w:r>
      <w:r w:rsidRPr="00033231">
        <w:t>embrasser</w:t>
      </w:r>
      <w:r w:rsidR="004F69D6">
        <w:t xml:space="preserve">, </w:t>
      </w:r>
      <w:r w:rsidRPr="00033231">
        <w:t>de lui donner un baiser pour elle et deux pour son frère</w:t>
      </w:r>
      <w:r w:rsidR="004F69D6">
        <w:t xml:space="preserve">. </w:t>
      </w:r>
      <w:r w:rsidRPr="00033231">
        <w:t>Elle se leva même à moitié</w:t>
      </w:r>
      <w:r w:rsidR="004F69D6">
        <w:t xml:space="preserve">, </w:t>
      </w:r>
      <w:r w:rsidRPr="00033231">
        <w:t>avec une exclam</w:t>
      </w:r>
      <w:r w:rsidRPr="00033231">
        <w:t>a</w:t>
      </w:r>
      <w:r w:rsidRPr="00033231">
        <w:t>tion étouffée</w:t>
      </w:r>
      <w:r w:rsidR="004F69D6">
        <w:t xml:space="preserve">, </w:t>
      </w:r>
      <w:r w:rsidRPr="00033231">
        <w:t>et peut-être</w:t>
      </w:r>
      <w:r w:rsidR="004F69D6">
        <w:t xml:space="preserve">, </w:t>
      </w:r>
      <w:r w:rsidRPr="00033231">
        <w:t>car l</w:t>
      </w:r>
      <w:r w:rsidR="004F69D6">
        <w:t>’</w:t>
      </w:r>
      <w:r w:rsidRPr="00033231">
        <w:t>impulsion était violente</w:t>
      </w:r>
      <w:r w:rsidR="004F69D6">
        <w:t xml:space="preserve">, </w:t>
      </w:r>
      <w:r w:rsidRPr="00033231">
        <w:t>se s</w:t>
      </w:r>
      <w:r w:rsidRPr="00033231">
        <w:t>e</w:t>
      </w:r>
      <w:r w:rsidRPr="00033231">
        <w:t xml:space="preserve">rait-elle </w:t>
      </w:r>
      <w:r w:rsidRPr="00033231">
        <w:lastRenderedPageBreak/>
        <w:t>précipitée à travers la chambre</w:t>
      </w:r>
      <w:r w:rsidR="004F69D6">
        <w:t xml:space="preserve">, </w:t>
      </w:r>
      <w:r w:rsidRPr="00033231">
        <w:t>si une main ne l</w:t>
      </w:r>
      <w:r w:rsidR="004F69D6">
        <w:t>’</w:t>
      </w:r>
      <w:r w:rsidRPr="00033231">
        <w:t>eût r</w:t>
      </w:r>
      <w:r w:rsidRPr="00033231">
        <w:t>e</w:t>
      </w:r>
      <w:r w:rsidRPr="00033231">
        <w:t>tenue sur sa chaise</w:t>
      </w:r>
      <w:r w:rsidR="004F69D6">
        <w:t xml:space="preserve">, </w:t>
      </w:r>
      <w:r w:rsidRPr="00033231">
        <w:t>et si une voix derrière elle ne lui eût mu</w:t>
      </w:r>
      <w:r w:rsidRPr="00033231">
        <w:t>r</w:t>
      </w:r>
      <w:r w:rsidRPr="00033231">
        <w:t>muré</w:t>
      </w:r>
      <w:r w:rsidR="004F69D6">
        <w:t> :</w:t>
      </w:r>
    </w:p>
    <w:p w14:paraId="49E5F436" w14:textId="66751654" w:rsidR="00000000" w:rsidRPr="00033231" w:rsidRDefault="004F69D6" w:rsidP="0021796F">
      <w:r>
        <w:t>« </w:t>
      </w:r>
      <w:r w:rsidR="00000000" w:rsidRPr="00033231">
        <w:t>Attendez après le thé</w:t>
      </w:r>
      <w:r>
        <w:t xml:space="preserve">, </w:t>
      </w:r>
      <w:r w:rsidR="00000000" w:rsidRPr="00033231">
        <w:t>Lina</w:t>
      </w:r>
      <w:r>
        <w:t xml:space="preserve">, </w:t>
      </w:r>
      <w:r w:rsidR="00000000" w:rsidRPr="00033231">
        <w:t>et je l</w:t>
      </w:r>
      <w:r>
        <w:t>’</w:t>
      </w:r>
      <w:r w:rsidR="00000000" w:rsidRPr="00033231">
        <w:t>amènerai vers vous</w:t>
      </w:r>
      <w:r>
        <w:t>. »</w:t>
      </w:r>
    </w:p>
    <w:p w14:paraId="63EC9DD3" w14:textId="77777777" w:rsidR="004F69D6" w:rsidRDefault="00000000" w:rsidP="0021796F">
      <w:r w:rsidRPr="00033231">
        <w:t>Et</w:t>
      </w:r>
      <w:r w:rsidR="004F69D6">
        <w:t xml:space="preserve">, </w:t>
      </w:r>
      <w:r w:rsidRPr="00033231">
        <w:t>aussitôt qu</w:t>
      </w:r>
      <w:r w:rsidR="004F69D6">
        <w:t>’</w:t>
      </w:r>
      <w:r w:rsidRPr="00033231">
        <w:t>elle put de nouveau lever les yeux</w:t>
      </w:r>
      <w:r w:rsidR="004F69D6">
        <w:t xml:space="preserve">, </w:t>
      </w:r>
      <w:r w:rsidRPr="00033231">
        <w:t>elle r</w:t>
      </w:r>
      <w:r w:rsidRPr="00033231">
        <w:t>e</w:t>
      </w:r>
      <w:r w:rsidRPr="00033231">
        <w:t>garda</w:t>
      </w:r>
      <w:r w:rsidR="004F69D6">
        <w:t xml:space="preserve"> : </w:t>
      </w:r>
      <w:r w:rsidRPr="00033231">
        <w:t>Robert lui-même était là</w:t>
      </w:r>
      <w:r w:rsidR="004F69D6">
        <w:t xml:space="preserve">, </w:t>
      </w:r>
      <w:r w:rsidRPr="00033231">
        <w:t>non loin d</w:t>
      </w:r>
      <w:r w:rsidR="004F69D6">
        <w:t>’</w:t>
      </w:r>
      <w:r w:rsidRPr="00033231">
        <w:t>elle</w:t>
      </w:r>
      <w:r w:rsidR="004F69D6">
        <w:t xml:space="preserve">, </w:t>
      </w:r>
      <w:r w:rsidRPr="00033231">
        <w:t>qui souriait à son ardeur</w:t>
      </w:r>
      <w:r w:rsidR="004F69D6">
        <w:t xml:space="preserve"> ; </w:t>
      </w:r>
      <w:r w:rsidRPr="00033231">
        <w:t>il lui parut mieux qu</w:t>
      </w:r>
      <w:r w:rsidR="004F69D6">
        <w:t>’</w:t>
      </w:r>
      <w:r w:rsidRPr="00033231">
        <w:t>elle ne l</w:t>
      </w:r>
      <w:r w:rsidR="004F69D6">
        <w:t>’</w:t>
      </w:r>
      <w:r w:rsidRPr="00033231">
        <w:t>avait jamais vu</w:t>
      </w:r>
      <w:r w:rsidR="004F69D6">
        <w:t xml:space="preserve"> ; </w:t>
      </w:r>
      <w:r w:rsidRPr="00033231">
        <w:t>il sembla même si beau à ses yeux fascinés</w:t>
      </w:r>
      <w:r w:rsidR="004F69D6">
        <w:t xml:space="preserve">, </w:t>
      </w:r>
      <w:r w:rsidRPr="00033231">
        <w:t>qu</w:t>
      </w:r>
      <w:r w:rsidR="004F69D6">
        <w:t>’</w:t>
      </w:r>
      <w:r w:rsidRPr="00033231">
        <w:t>elle n</w:t>
      </w:r>
      <w:r w:rsidR="004F69D6">
        <w:t>’</w:t>
      </w:r>
      <w:r w:rsidRPr="00033231">
        <w:t>osa pas h</w:t>
      </w:r>
      <w:r w:rsidRPr="00033231">
        <w:t>a</w:t>
      </w:r>
      <w:r w:rsidRPr="00033231">
        <w:t>sarder un second coup d</w:t>
      </w:r>
      <w:r w:rsidR="004F69D6">
        <w:t>’</w:t>
      </w:r>
      <w:r w:rsidRPr="00033231">
        <w:t>œil</w:t>
      </w:r>
      <w:r w:rsidR="004F69D6">
        <w:t xml:space="preserve"> : </w:t>
      </w:r>
      <w:r w:rsidRPr="00033231">
        <w:t>car cette image éblouit son regard d</w:t>
      </w:r>
      <w:r w:rsidR="004F69D6">
        <w:t>’</w:t>
      </w:r>
      <w:r w:rsidRPr="00033231">
        <w:t>un éclat douloureux</w:t>
      </w:r>
      <w:r w:rsidR="004F69D6">
        <w:t xml:space="preserve">, </w:t>
      </w:r>
      <w:r w:rsidRPr="00033231">
        <w:t>et s</w:t>
      </w:r>
      <w:r w:rsidR="004F69D6">
        <w:t>’</w:t>
      </w:r>
      <w:r w:rsidRPr="00033231">
        <w:t>imprima dans sa mémoire comme si elle y eût été daguerréotypée par un rayon de l</w:t>
      </w:r>
      <w:r w:rsidR="004F69D6">
        <w:t>’</w:t>
      </w:r>
      <w:r w:rsidRPr="00033231">
        <w:t>éclair</w:t>
      </w:r>
      <w:r w:rsidR="004F69D6">
        <w:t>.</w:t>
      </w:r>
    </w:p>
    <w:p w14:paraId="5BD5EFCC" w14:textId="77777777" w:rsidR="004F69D6" w:rsidRDefault="00000000" w:rsidP="0021796F">
      <w:r w:rsidRPr="00033231">
        <w:t>Il s</w:t>
      </w:r>
      <w:r w:rsidR="004F69D6">
        <w:t>’</w:t>
      </w:r>
      <w:r w:rsidRPr="00033231">
        <w:t>avança et parla à Shirley</w:t>
      </w:r>
      <w:r w:rsidR="004F69D6">
        <w:t xml:space="preserve">, </w:t>
      </w:r>
      <w:r w:rsidRPr="00033231">
        <w:t>qui</w:t>
      </w:r>
      <w:r w:rsidR="004F69D6">
        <w:t xml:space="preserve">, </w:t>
      </w:r>
      <w:r w:rsidRPr="00033231">
        <w:t>irritée par quelques a</w:t>
      </w:r>
      <w:r w:rsidRPr="00033231">
        <w:t>t</w:t>
      </w:r>
      <w:r w:rsidRPr="00033231">
        <w:t>tentions importunes de Sara Wynne</w:t>
      </w:r>
      <w:r w:rsidR="004F69D6">
        <w:t xml:space="preserve">, </w:t>
      </w:r>
      <w:r w:rsidRPr="00033231">
        <w:t>et parce que ce gentleman demeurait assis sur ses gants et sur son mouchoir</w:t>
      </w:r>
      <w:r w:rsidR="004F69D6">
        <w:t xml:space="preserve">, </w:t>
      </w:r>
      <w:r w:rsidRPr="00033231">
        <w:t>et probabl</w:t>
      </w:r>
      <w:r w:rsidRPr="00033231">
        <w:t>e</w:t>
      </w:r>
      <w:r w:rsidRPr="00033231">
        <w:t>ment aussi par le manque de ponctualité dont Moore s</w:t>
      </w:r>
      <w:r w:rsidR="004F69D6">
        <w:t>’</w:t>
      </w:r>
      <w:r w:rsidRPr="00033231">
        <w:t>était rendu coupable</w:t>
      </w:r>
      <w:r w:rsidR="004F69D6">
        <w:t xml:space="preserve">, </w:t>
      </w:r>
      <w:r w:rsidRPr="00033231">
        <w:t>n</w:t>
      </w:r>
      <w:r w:rsidR="004F69D6">
        <w:t>’</w:t>
      </w:r>
      <w:r w:rsidRPr="00033231">
        <w:t>était rien moins que de bonne humeur</w:t>
      </w:r>
      <w:r w:rsidR="004F69D6">
        <w:t xml:space="preserve">. </w:t>
      </w:r>
      <w:r w:rsidRPr="00033231">
        <w:t>Elle haussa d</w:t>
      </w:r>
      <w:r w:rsidR="004F69D6">
        <w:t>’</w:t>
      </w:r>
      <w:r w:rsidRPr="00033231">
        <w:t>abord les épaules</w:t>
      </w:r>
      <w:r w:rsidR="004F69D6">
        <w:t xml:space="preserve">, </w:t>
      </w:r>
      <w:r w:rsidRPr="00033231">
        <w:t>puis lui lança un ou deux mots amers sur son insupportable lenteur</w:t>
      </w:r>
      <w:r w:rsidR="004F69D6">
        <w:t xml:space="preserve">. </w:t>
      </w:r>
      <w:r w:rsidRPr="00033231">
        <w:t>Moore ne répliqua ni ne s</w:t>
      </w:r>
      <w:r w:rsidR="004F69D6">
        <w:t>’</w:t>
      </w:r>
      <w:r w:rsidRPr="00033231">
        <w:t>excusa</w:t>
      </w:r>
      <w:r w:rsidR="004F69D6">
        <w:t xml:space="preserve">. </w:t>
      </w:r>
      <w:r w:rsidRPr="00033231">
        <w:t>Il s</w:t>
      </w:r>
      <w:r w:rsidR="004F69D6">
        <w:t>’</w:t>
      </w:r>
      <w:r w:rsidRPr="00033231">
        <w:t>assit tranquillement à côté d</w:t>
      </w:r>
      <w:r w:rsidR="004F69D6">
        <w:t>’</w:t>
      </w:r>
      <w:r w:rsidRPr="00033231">
        <w:t>elle</w:t>
      </w:r>
      <w:r w:rsidR="004F69D6">
        <w:t xml:space="preserve">, </w:t>
      </w:r>
      <w:r w:rsidRPr="00033231">
        <w:t>comme s</w:t>
      </w:r>
      <w:r w:rsidR="004F69D6">
        <w:t>’</w:t>
      </w:r>
      <w:r w:rsidRPr="00033231">
        <w:t>il atte</w:t>
      </w:r>
      <w:r w:rsidRPr="00033231">
        <w:t>n</w:t>
      </w:r>
      <w:r w:rsidRPr="00033231">
        <w:t>dait qu</w:t>
      </w:r>
      <w:r w:rsidR="004F69D6">
        <w:t>’</w:t>
      </w:r>
      <w:r w:rsidRPr="00033231">
        <w:t>elle fût calmée</w:t>
      </w:r>
      <w:r w:rsidR="004F69D6">
        <w:t xml:space="preserve">, </w:t>
      </w:r>
      <w:r w:rsidRPr="00033231">
        <w:t>ce qu</w:t>
      </w:r>
      <w:r w:rsidR="004F69D6">
        <w:t>’</w:t>
      </w:r>
      <w:r w:rsidRPr="00033231">
        <w:t>elle fit en moins de cinq minutes</w:t>
      </w:r>
      <w:r w:rsidR="004F69D6">
        <w:t xml:space="preserve"> ; </w:t>
      </w:r>
      <w:r w:rsidRPr="00033231">
        <w:t>elle lui offrit sa main</w:t>
      </w:r>
      <w:r w:rsidR="004F69D6">
        <w:t xml:space="preserve">, </w:t>
      </w:r>
      <w:r w:rsidRPr="00033231">
        <w:t>qu</w:t>
      </w:r>
      <w:r w:rsidR="004F69D6">
        <w:t>’</w:t>
      </w:r>
      <w:r w:rsidRPr="00033231">
        <w:t>il prit avec un sourire moitié grondeur</w:t>
      </w:r>
      <w:r w:rsidR="004F69D6">
        <w:t xml:space="preserve">, </w:t>
      </w:r>
      <w:r w:rsidRPr="00033231">
        <w:t>moitié reconnaissant</w:t>
      </w:r>
      <w:r w:rsidR="004F69D6">
        <w:t xml:space="preserve"> : </w:t>
      </w:r>
      <w:r w:rsidRPr="00033231">
        <w:t>un imperceptible mouvement de tête marquait distinctement la première qualité de ce sourire</w:t>
      </w:r>
      <w:r w:rsidR="004F69D6">
        <w:t xml:space="preserve"> ; </w:t>
      </w:r>
      <w:r w:rsidRPr="00033231">
        <w:t>il est probable qu</w:t>
      </w:r>
      <w:r w:rsidR="004F69D6">
        <w:t>’</w:t>
      </w:r>
      <w:r w:rsidRPr="00033231">
        <w:t>une aimable pression de main exprima la seconde</w:t>
      </w:r>
      <w:r w:rsidR="004F69D6">
        <w:t>.</w:t>
      </w:r>
    </w:p>
    <w:p w14:paraId="1CCF56F8" w14:textId="633CC2BA" w:rsidR="00000000" w:rsidRPr="00033231" w:rsidRDefault="004F69D6" w:rsidP="0021796F">
      <w:r>
        <w:t>« </w:t>
      </w:r>
      <w:r w:rsidR="00000000" w:rsidRPr="00033231">
        <w:t>Vous allez vous asseoir où vous pourrez maintenant</w:t>
      </w:r>
      <w:r>
        <w:t xml:space="preserve">, </w:t>
      </w:r>
      <w:r w:rsidR="00000000" w:rsidRPr="00033231">
        <w:t>monsieur Moore</w:t>
      </w:r>
      <w:r>
        <w:t xml:space="preserve">, </w:t>
      </w:r>
      <w:r w:rsidR="00000000" w:rsidRPr="00033231">
        <w:t>dit Shirley</w:t>
      </w:r>
      <w:r>
        <w:t xml:space="preserve">, </w:t>
      </w:r>
      <w:r w:rsidR="00000000" w:rsidRPr="00033231">
        <w:t>souriant aussi</w:t>
      </w:r>
      <w:r>
        <w:t xml:space="preserve"> ; </w:t>
      </w:r>
      <w:r w:rsidR="00000000" w:rsidRPr="00033231">
        <w:t>vous voyez qu</w:t>
      </w:r>
      <w:r>
        <w:t>’</w:t>
      </w:r>
      <w:r w:rsidR="00000000" w:rsidRPr="00033231">
        <w:t>il n</w:t>
      </w:r>
      <w:r>
        <w:t>’</w:t>
      </w:r>
      <w:r w:rsidR="00000000" w:rsidRPr="00033231">
        <w:t>y a pas un pouce de place pour vous ici</w:t>
      </w:r>
      <w:r>
        <w:t xml:space="preserve"> ; </w:t>
      </w:r>
      <w:r w:rsidR="00000000" w:rsidRPr="00033231">
        <w:t xml:space="preserve">mais je vois un espace vide à la table de </w:t>
      </w:r>
      <w:r>
        <w:t>M. </w:t>
      </w:r>
      <w:proofErr w:type="spellStart"/>
      <w:r w:rsidR="00000000" w:rsidRPr="00033231">
        <w:t>Boultby</w:t>
      </w:r>
      <w:proofErr w:type="spellEnd"/>
      <w:r>
        <w:t xml:space="preserve">, </w:t>
      </w:r>
      <w:r w:rsidR="00000000" w:rsidRPr="00033231">
        <w:t xml:space="preserve">entre miss </w:t>
      </w:r>
      <w:proofErr w:type="spellStart"/>
      <w:r w:rsidR="00000000" w:rsidRPr="00033231">
        <w:t>Armitage</w:t>
      </w:r>
      <w:proofErr w:type="spellEnd"/>
      <w:r w:rsidR="00000000" w:rsidRPr="00033231">
        <w:t xml:space="preserve"> et miss </w:t>
      </w:r>
      <w:proofErr w:type="spellStart"/>
      <w:r w:rsidR="00000000" w:rsidRPr="00033231">
        <w:t>Bir</w:t>
      </w:r>
      <w:r w:rsidR="00000000" w:rsidRPr="00033231">
        <w:t>t</w:t>
      </w:r>
      <w:r w:rsidR="00000000" w:rsidRPr="00033231">
        <w:t>whistle</w:t>
      </w:r>
      <w:proofErr w:type="spellEnd"/>
      <w:r>
        <w:t xml:space="preserve">. </w:t>
      </w:r>
      <w:r w:rsidR="00000000" w:rsidRPr="00033231">
        <w:t>Allez</w:t>
      </w:r>
      <w:r>
        <w:t xml:space="preserve"> ; </w:t>
      </w:r>
      <w:r w:rsidR="00000000" w:rsidRPr="00033231">
        <w:t>John Sykes sera votre vis-à-vis</w:t>
      </w:r>
      <w:r>
        <w:t xml:space="preserve">, </w:t>
      </w:r>
      <w:r w:rsidR="00000000" w:rsidRPr="00033231">
        <w:t>et vous nous tournerez le dos</w:t>
      </w:r>
      <w:r>
        <w:t>. »</w:t>
      </w:r>
    </w:p>
    <w:p w14:paraId="4BDCC413" w14:textId="77777777" w:rsidR="004F69D6" w:rsidRDefault="00000000" w:rsidP="0021796F">
      <w:r w:rsidRPr="00033231">
        <w:lastRenderedPageBreak/>
        <w:t>Cependant Moore préféra rester où il était</w:t>
      </w:r>
      <w:r w:rsidR="004F69D6">
        <w:t xml:space="preserve"> ; </w:t>
      </w:r>
      <w:r w:rsidRPr="00033231">
        <w:t>de temps à a</w:t>
      </w:r>
      <w:r w:rsidRPr="00033231">
        <w:t>u</w:t>
      </w:r>
      <w:r w:rsidRPr="00033231">
        <w:t>tre il faisait le tour de la grande table</w:t>
      </w:r>
      <w:r w:rsidR="004F69D6">
        <w:t xml:space="preserve">, </w:t>
      </w:r>
      <w:r w:rsidRPr="00033231">
        <w:t>s</w:t>
      </w:r>
      <w:r w:rsidR="004F69D6">
        <w:t>’</w:t>
      </w:r>
      <w:r w:rsidRPr="00033231">
        <w:t>arrêtant pour saluer d</w:t>
      </w:r>
      <w:r w:rsidR="004F69D6">
        <w:t>’</w:t>
      </w:r>
      <w:r w:rsidRPr="00033231">
        <w:t>autres gentlemen qui</w:t>
      </w:r>
      <w:r w:rsidR="004F69D6">
        <w:t xml:space="preserve">, </w:t>
      </w:r>
      <w:r w:rsidRPr="00033231">
        <w:t>comme lui</w:t>
      </w:r>
      <w:r w:rsidR="004F69D6">
        <w:t xml:space="preserve">, </w:t>
      </w:r>
      <w:r w:rsidRPr="00033231">
        <w:t>étaient sans place</w:t>
      </w:r>
      <w:r w:rsidR="004F69D6">
        <w:t xml:space="preserve"> ; </w:t>
      </w:r>
      <w:r w:rsidRPr="00033231">
        <w:t>mais il revenait toujours vers son aimant</w:t>
      </w:r>
      <w:r w:rsidR="004F69D6">
        <w:t xml:space="preserve">, </w:t>
      </w:r>
      <w:r w:rsidRPr="00033231">
        <w:t>Shirley</w:t>
      </w:r>
      <w:r w:rsidR="004F69D6">
        <w:t xml:space="preserve">, </w:t>
      </w:r>
      <w:r w:rsidRPr="00033231">
        <w:t>apportant avec lui des observations qu</w:t>
      </w:r>
      <w:r w:rsidR="004F69D6">
        <w:t>’</w:t>
      </w:r>
      <w:r w:rsidRPr="00033231">
        <w:t>il était nécessaire de lui murmurer à l</w:t>
      </w:r>
      <w:r w:rsidR="004F69D6">
        <w:t>’</w:t>
      </w:r>
      <w:r w:rsidRPr="00033231">
        <w:t>oreille</w:t>
      </w:r>
      <w:r w:rsidR="004F69D6">
        <w:t>.</w:t>
      </w:r>
    </w:p>
    <w:p w14:paraId="0E52AD30" w14:textId="0A4BBDCD" w:rsidR="004F69D6" w:rsidRDefault="00000000" w:rsidP="0021796F">
      <w:r w:rsidRPr="00033231">
        <w:t>Pendant ce temps</w:t>
      </w:r>
      <w:r w:rsidR="004F69D6">
        <w:t xml:space="preserve">, </w:t>
      </w:r>
      <w:r w:rsidRPr="00033231">
        <w:t>le pauvre Sam Wynne semblait loin d</w:t>
      </w:r>
      <w:r w:rsidR="004F69D6">
        <w:t>’</w:t>
      </w:r>
      <w:r w:rsidRPr="00033231">
        <w:t>être à son aise</w:t>
      </w:r>
      <w:r w:rsidR="004F69D6">
        <w:t xml:space="preserve">. </w:t>
      </w:r>
      <w:r w:rsidRPr="00033231">
        <w:t>Sa jolie voisine</w:t>
      </w:r>
      <w:r w:rsidR="004F69D6">
        <w:t xml:space="preserve">, </w:t>
      </w:r>
      <w:r w:rsidRPr="00033231">
        <w:t>à en juger par ses mouv</w:t>
      </w:r>
      <w:r w:rsidRPr="00033231">
        <w:t>e</w:t>
      </w:r>
      <w:r w:rsidRPr="00033231">
        <w:t>ments</w:t>
      </w:r>
      <w:r w:rsidR="004F69D6">
        <w:t xml:space="preserve">, </w:t>
      </w:r>
      <w:r w:rsidRPr="00033231">
        <w:t>paraissait d</w:t>
      </w:r>
      <w:r w:rsidR="004F69D6">
        <w:t>’</w:t>
      </w:r>
      <w:r w:rsidRPr="00033231">
        <w:t>une humeur peu égale et peu accomm</w:t>
      </w:r>
      <w:r w:rsidRPr="00033231">
        <w:t>o</w:t>
      </w:r>
      <w:r w:rsidRPr="00033231">
        <w:t>da</w:t>
      </w:r>
      <w:r w:rsidRPr="00033231">
        <w:t>n</w:t>
      </w:r>
      <w:r w:rsidRPr="00033231">
        <w:t>te</w:t>
      </w:r>
      <w:r w:rsidR="004F69D6">
        <w:t xml:space="preserve"> ; </w:t>
      </w:r>
      <w:r w:rsidRPr="00033231">
        <w:t>elle ne restait pas tranquillement assise pendant deux s</w:t>
      </w:r>
      <w:r w:rsidRPr="00033231">
        <w:t>e</w:t>
      </w:r>
      <w:r w:rsidRPr="00033231">
        <w:t>condes de suite</w:t>
      </w:r>
      <w:r w:rsidR="004F69D6">
        <w:t xml:space="preserve"> ; </w:t>
      </w:r>
      <w:r w:rsidRPr="00033231">
        <w:t>elle avait chaud</w:t>
      </w:r>
      <w:r w:rsidR="004F69D6">
        <w:t xml:space="preserve">, </w:t>
      </w:r>
      <w:r w:rsidRPr="00033231">
        <w:t>elle faisait jouer son éve</w:t>
      </w:r>
      <w:r w:rsidRPr="00033231">
        <w:t>n</w:t>
      </w:r>
      <w:r w:rsidRPr="00033231">
        <w:t>tail</w:t>
      </w:r>
      <w:r w:rsidR="004F69D6">
        <w:t xml:space="preserve">, </w:t>
      </w:r>
      <w:r w:rsidRPr="00033231">
        <w:t>se plaignait du manque d</w:t>
      </w:r>
      <w:r w:rsidR="004F69D6">
        <w:t>’</w:t>
      </w:r>
      <w:r w:rsidRPr="00033231">
        <w:t>air et d</w:t>
      </w:r>
      <w:r w:rsidR="004F69D6">
        <w:t>’</w:t>
      </w:r>
      <w:r w:rsidRPr="00033231">
        <w:t>espace</w:t>
      </w:r>
      <w:r w:rsidR="004F69D6">
        <w:t xml:space="preserve">. </w:t>
      </w:r>
      <w:r w:rsidRPr="00033231">
        <w:t>Elle faisait haut</w:t>
      </w:r>
      <w:r w:rsidRPr="00033231">
        <w:t>e</w:t>
      </w:r>
      <w:r w:rsidRPr="00033231">
        <w:t>ment la remarque que</w:t>
      </w:r>
      <w:r w:rsidR="004F69D6">
        <w:t xml:space="preserve">, </w:t>
      </w:r>
      <w:r w:rsidRPr="00033231">
        <w:t>dans son opinion</w:t>
      </w:r>
      <w:r w:rsidR="004F69D6">
        <w:t xml:space="preserve">, </w:t>
      </w:r>
      <w:r w:rsidRPr="00033231">
        <w:t>lorsque les gens avaient fini de prendre leur thé</w:t>
      </w:r>
      <w:r w:rsidR="004F69D6">
        <w:t xml:space="preserve">, </w:t>
      </w:r>
      <w:r w:rsidRPr="00033231">
        <w:t>ils devaient quitter la table</w:t>
      </w:r>
      <w:r w:rsidR="004F69D6">
        <w:t xml:space="preserve">, </w:t>
      </w:r>
      <w:r w:rsidRPr="00033231">
        <w:t>et annonçait qu</w:t>
      </w:r>
      <w:r w:rsidR="004F69D6">
        <w:t>’</w:t>
      </w:r>
      <w:r w:rsidRPr="00033231">
        <w:t>elle allait se trouver mal</w:t>
      </w:r>
      <w:r w:rsidR="004F69D6">
        <w:t xml:space="preserve">, </w:t>
      </w:r>
      <w:r w:rsidRPr="00033231">
        <w:t>si l</w:t>
      </w:r>
      <w:r w:rsidR="004F69D6">
        <w:t>’</w:t>
      </w:r>
      <w:r w:rsidRPr="00033231">
        <w:t>état des choses cont</w:t>
      </w:r>
      <w:r w:rsidRPr="00033231">
        <w:t>i</w:t>
      </w:r>
      <w:r w:rsidRPr="00033231">
        <w:t>nuait</w:t>
      </w:r>
      <w:r w:rsidR="004F69D6">
        <w:t>. M. </w:t>
      </w:r>
      <w:r w:rsidRPr="00033231">
        <w:t>Sam lui offrit de l</w:t>
      </w:r>
      <w:r w:rsidR="004F69D6">
        <w:t>’</w:t>
      </w:r>
      <w:r w:rsidRPr="00033231">
        <w:t>accompagner dehors</w:t>
      </w:r>
      <w:r w:rsidR="004F69D6">
        <w:t xml:space="preserve">, </w:t>
      </w:r>
      <w:r w:rsidRPr="00033231">
        <w:t>vrai moyen de lui faire prendre un rhume mortel</w:t>
      </w:r>
      <w:r w:rsidR="004F69D6">
        <w:t xml:space="preserve">, </w:t>
      </w:r>
      <w:r w:rsidRPr="00033231">
        <w:t>dit-elle</w:t>
      </w:r>
      <w:r w:rsidR="004F69D6">
        <w:t xml:space="preserve">. </w:t>
      </w:r>
      <w:r w:rsidRPr="00033231">
        <w:t>Bref</w:t>
      </w:r>
      <w:r w:rsidR="004F69D6">
        <w:t xml:space="preserve">, </w:t>
      </w:r>
      <w:r w:rsidRPr="00033231">
        <w:t>son poste n</w:t>
      </w:r>
      <w:r w:rsidR="004F69D6">
        <w:t>’</w:t>
      </w:r>
      <w:r w:rsidRPr="00033231">
        <w:t>était plus tenable</w:t>
      </w:r>
      <w:r w:rsidR="004F69D6">
        <w:t xml:space="preserve"> ; </w:t>
      </w:r>
      <w:r w:rsidRPr="00033231">
        <w:t>et</w:t>
      </w:r>
      <w:r w:rsidR="004F69D6">
        <w:t xml:space="preserve">, </w:t>
      </w:r>
      <w:r w:rsidRPr="00033231">
        <w:t xml:space="preserve">après avoir avalé son </w:t>
      </w:r>
      <w:r w:rsidRPr="00033231">
        <w:rPr>
          <w:i/>
          <w:iCs/>
        </w:rPr>
        <w:t xml:space="preserve">quantum </w:t>
      </w:r>
      <w:r w:rsidRPr="00033231">
        <w:t>de thé</w:t>
      </w:r>
      <w:r w:rsidR="004F69D6">
        <w:t xml:space="preserve">, </w:t>
      </w:r>
      <w:r w:rsidRPr="00033231">
        <w:t>il jugea à propos d</w:t>
      </w:r>
      <w:r w:rsidR="004F69D6">
        <w:t>’</w:t>
      </w:r>
      <w:r w:rsidRPr="00033231">
        <w:t>évacuer la place</w:t>
      </w:r>
      <w:r w:rsidR="004F69D6">
        <w:t>.</w:t>
      </w:r>
    </w:p>
    <w:p w14:paraId="435CEF3A" w14:textId="48402EA2" w:rsidR="004F69D6" w:rsidRDefault="00000000" w:rsidP="0021796F">
      <w:r w:rsidRPr="00033231">
        <w:t>Moore eût dû être prêt à s</w:t>
      </w:r>
      <w:r w:rsidR="004F69D6">
        <w:t>’</w:t>
      </w:r>
      <w:r w:rsidRPr="00033231">
        <w:t>en emparer</w:t>
      </w:r>
      <w:r w:rsidR="004F69D6">
        <w:t xml:space="preserve">, </w:t>
      </w:r>
      <w:r w:rsidRPr="00033231">
        <w:t>tandis qu</w:t>
      </w:r>
      <w:r w:rsidR="004F69D6">
        <w:t>’</w:t>
      </w:r>
      <w:r w:rsidRPr="00033231">
        <w:t>il se tro</w:t>
      </w:r>
      <w:r w:rsidRPr="00033231">
        <w:t>u</w:t>
      </w:r>
      <w:r w:rsidRPr="00033231">
        <w:t>vait à l</w:t>
      </w:r>
      <w:r w:rsidR="004F69D6">
        <w:t>’</w:t>
      </w:r>
      <w:r w:rsidRPr="00033231">
        <w:t>autre bout de la salle</w:t>
      </w:r>
      <w:r w:rsidR="004F69D6">
        <w:t xml:space="preserve">, </w:t>
      </w:r>
      <w:r w:rsidRPr="00033231">
        <w:t>en profonde conférence avec Chri</w:t>
      </w:r>
      <w:r w:rsidRPr="00033231">
        <w:t>s</w:t>
      </w:r>
      <w:r w:rsidRPr="00033231">
        <w:t>tophe Sykes</w:t>
      </w:r>
      <w:r w:rsidR="004F69D6">
        <w:t xml:space="preserve">. </w:t>
      </w:r>
      <w:r w:rsidRPr="00033231">
        <w:t>Un grand marchand de grains</w:t>
      </w:r>
      <w:r w:rsidR="004F69D6">
        <w:t xml:space="preserve">, </w:t>
      </w:r>
      <w:r w:rsidRPr="00033231">
        <w:t>Timothée Ramsden</w:t>
      </w:r>
      <w:r w:rsidR="004F69D6">
        <w:t xml:space="preserve">, </w:t>
      </w:r>
      <w:r w:rsidRPr="00033231">
        <w:t>Esq</w:t>
      </w:r>
      <w:r w:rsidR="004F69D6">
        <w:t xml:space="preserve">., </w:t>
      </w:r>
      <w:r w:rsidRPr="00033231">
        <w:t>qui se trouvait plus rapproché et était fatigué d</w:t>
      </w:r>
      <w:r w:rsidR="004F69D6">
        <w:t>’</w:t>
      </w:r>
      <w:r w:rsidRPr="00033231">
        <w:t>être debout</w:t>
      </w:r>
      <w:r w:rsidR="004F69D6">
        <w:t xml:space="preserve">, </w:t>
      </w:r>
      <w:r w:rsidRPr="00033231">
        <w:t>s</w:t>
      </w:r>
      <w:r w:rsidR="004F69D6">
        <w:t>’</w:t>
      </w:r>
      <w:r w:rsidRPr="00033231">
        <w:t>avança pour s</w:t>
      </w:r>
      <w:r w:rsidR="004F69D6">
        <w:t>’</w:t>
      </w:r>
      <w:r w:rsidRPr="00033231">
        <w:t>emparer de la place vacante</w:t>
      </w:r>
      <w:r w:rsidR="004F69D6">
        <w:t xml:space="preserve">. </w:t>
      </w:r>
      <w:r w:rsidRPr="00033231">
        <w:t>Mais les expédients de Shirley ne lui firent pas défaut</w:t>
      </w:r>
      <w:r w:rsidR="004F69D6">
        <w:t xml:space="preserve"> : </w:t>
      </w:r>
      <w:r w:rsidRPr="00033231">
        <w:t>un mouv</w:t>
      </w:r>
      <w:r w:rsidRPr="00033231">
        <w:t>e</w:t>
      </w:r>
      <w:r w:rsidRPr="00033231">
        <w:t>ment de son écharpe renversa la théière</w:t>
      </w:r>
      <w:r w:rsidR="004F69D6">
        <w:t xml:space="preserve">, </w:t>
      </w:r>
      <w:r w:rsidRPr="00033231">
        <w:t>dont le contenu se r</w:t>
      </w:r>
      <w:r w:rsidRPr="00033231">
        <w:t>é</w:t>
      </w:r>
      <w:r w:rsidRPr="00033231">
        <w:t>pandit partie sur l</w:t>
      </w:r>
      <w:r w:rsidR="004F69D6">
        <w:t>’</w:t>
      </w:r>
      <w:r w:rsidRPr="00033231">
        <w:t>endroit du banc demeuré vacant</w:t>
      </w:r>
      <w:r w:rsidR="004F69D6">
        <w:t xml:space="preserve">, </w:t>
      </w:r>
      <w:r w:rsidRPr="00033231">
        <w:t>et partie sur sa robe de satin</w:t>
      </w:r>
      <w:r w:rsidR="004F69D6">
        <w:t xml:space="preserve"> ; </w:t>
      </w:r>
      <w:r w:rsidRPr="00033231">
        <w:t>il fallut appeler un garçon pour réparer le malheur</w:t>
      </w:r>
      <w:r w:rsidR="004F69D6">
        <w:t>. M. </w:t>
      </w:r>
      <w:r w:rsidRPr="00033231">
        <w:t>Ramsden</w:t>
      </w:r>
      <w:r w:rsidR="004F69D6">
        <w:t xml:space="preserve">, </w:t>
      </w:r>
      <w:r w:rsidRPr="00033231">
        <w:t>gentleman gros et bouffi</w:t>
      </w:r>
      <w:r w:rsidR="004F69D6">
        <w:t xml:space="preserve">, </w:t>
      </w:r>
      <w:r w:rsidRPr="00033231">
        <w:t>dont la pe</w:t>
      </w:r>
      <w:r w:rsidRPr="00033231">
        <w:t>r</w:t>
      </w:r>
      <w:r w:rsidRPr="00033231">
        <w:t>sonne était aussi vaste que la fortune</w:t>
      </w:r>
      <w:r w:rsidR="004F69D6">
        <w:t xml:space="preserve">, </w:t>
      </w:r>
      <w:r w:rsidRPr="00033231">
        <w:t>se retira aussitôt</w:t>
      </w:r>
      <w:r w:rsidR="004F69D6">
        <w:t xml:space="preserve"> ; </w:t>
      </w:r>
      <w:r w:rsidRPr="00033231">
        <w:t>Shirley</w:t>
      </w:r>
      <w:r w:rsidR="004F69D6">
        <w:t xml:space="preserve">, </w:t>
      </w:r>
      <w:r w:rsidRPr="00033231">
        <w:t>ordinairement d</w:t>
      </w:r>
      <w:r w:rsidR="004F69D6">
        <w:t>’</w:t>
      </w:r>
      <w:r w:rsidRPr="00033231">
        <w:t>une indifférence coupable pour les petits acc</w:t>
      </w:r>
      <w:r w:rsidRPr="00033231">
        <w:t>i</w:t>
      </w:r>
      <w:r w:rsidRPr="00033231">
        <w:t>dents affectant la toilette</w:t>
      </w:r>
      <w:r w:rsidR="004F69D6">
        <w:t xml:space="preserve">, </w:t>
      </w:r>
      <w:r w:rsidRPr="00033231">
        <w:t>s</w:t>
      </w:r>
      <w:r w:rsidR="004F69D6">
        <w:t>’</w:t>
      </w:r>
      <w:proofErr w:type="spellStart"/>
      <w:r w:rsidRPr="00033231">
        <w:t>agita</w:t>
      </w:r>
      <w:proofErr w:type="spellEnd"/>
      <w:r w:rsidRPr="00033231">
        <w:t xml:space="preserve"> d</w:t>
      </w:r>
      <w:r w:rsidR="004F69D6">
        <w:t>’</w:t>
      </w:r>
      <w:r w:rsidRPr="00033231">
        <w:t xml:space="preserve">une </w:t>
      </w:r>
      <w:r w:rsidRPr="00033231">
        <w:lastRenderedPageBreak/>
        <w:t>façon qui eût fait ho</w:t>
      </w:r>
      <w:r w:rsidRPr="00033231">
        <w:t>n</w:t>
      </w:r>
      <w:r w:rsidRPr="00033231">
        <w:t>neur à la plus nerveuse lady</w:t>
      </w:r>
      <w:r w:rsidR="004F69D6">
        <w:t> : M. </w:t>
      </w:r>
      <w:r w:rsidRPr="00033231">
        <w:t>Ramsden ouvrit la bouche</w:t>
      </w:r>
      <w:r w:rsidR="004F69D6">
        <w:t xml:space="preserve">, </w:t>
      </w:r>
      <w:r w:rsidRPr="00033231">
        <w:t>se recula lentement</w:t>
      </w:r>
      <w:r w:rsidR="004F69D6">
        <w:t xml:space="preserve">, </w:t>
      </w:r>
      <w:r w:rsidRPr="00033231">
        <w:t>et</w:t>
      </w:r>
      <w:r w:rsidR="004F69D6">
        <w:t xml:space="preserve">, </w:t>
      </w:r>
      <w:r w:rsidRPr="00033231">
        <w:t xml:space="preserve">comme miss </w:t>
      </w:r>
      <w:proofErr w:type="spellStart"/>
      <w:r w:rsidRPr="00033231">
        <w:t>Keeldar</w:t>
      </w:r>
      <w:proofErr w:type="spellEnd"/>
      <w:r w:rsidRPr="00033231">
        <w:t xml:space="preserve"> menaçait de se laisser aller et de tomber en pâmoison à l</w:t>
      </w:r>
      <w:r w:rsidR="004F69D6">
        <w:t>’</w:t>
      </w:r>
      <w:r w:rsidRPr="00033231">
        <w:t>endroit même</w:t>
      </w:r>
      <w:r w:rsidR="004F69D6">
        <w:t xml:space="preserve">, </w:t>
      </w:r>
      <w:r w:rsidRPr="00033231">
        <w:t>il tourna sur ses talons et opéra une lourde retraite</w:t>
      </w:r>
      <w:r w:rsidR="004F69D6">
        <w:t>.</w:t>
      </w:r>
    </w:p>
    <w:p w14:paraId="77F4ADC7" w14:textId="0BE0CAF1" w:rsidR="004F69D6" w:rsidRDefault="00000000" w:rsidP="0021796F">
      <w:r w:rsidRPr="00033231">
        <w:t>Moore revint enfin</w:t>
      </w:r>
      <w:r w:rsidR="004F69D6">
        <w:t xml:space="preserve">. </w:t>
      </w:r>
      <w:r w:rsidRPr="00033231">
        <w:t>Examinant avec calme le brouhaha</w:t>
      </w:r>
      <w:r w:rsidR="004F69D6">
        <w:t xml:space="preserve">, </w:t>
      </w:r>
      <w:r w:rsidRPr="00033231">
        <w:t>et souriant malicieusement de la contenance énigmatique de Shi</w:t>
      </w:r>
      <w:r w:rsidRPr="00033231">
        <w:t>r</w:t>
      </w:r>
      <w:r w:rsidRPr="00033231">
        <w:t>ley</w:t>
      </w:r>
      <w:r w:rsidR="004F69D6">
        <w:t xml:space="preserve">, </w:t>
      </w:r>
      <w:r w:rsidRPr="00033231">
        <w:t>il fit à part soi la remarque que le climat de ce bout de la sa</w:t>
      </w:r>
      <w:r w:rsidRPr="00033231">
        <w:t>l</w:t>
      </w:r>
      <w:r w:rsidRPr="00033231">
        <w:t>le était véritablement le plus chaud</w:t>
      </w:r>
      <w:r w:rsidR="004F69D6">
        <w:t xml:space="preserve">, </w:t>
      </w:r>
      <w:r w:rsidRPr="00033231">
        <w:t>et qu</w:t>
      </w:r>
      <w:r w:rsidR="004F69D6">
        <w:t>’</w:t>
      </w:r>
      <w:r w:rsidRPr="00033231">
        <w:t>il ne pouvait convenir qu</w:t>
      </w:r>
      <w:r w:rsidR="004F69D6">
        <w:t>’</w:t>
      </w:r>
      <w:r w:rsidRPr="00033231">
        <w:t>à des tempéraments froids comme le sien</w:t>
      </w:r>
      <w:r w:rsidR="004F69D6">
        <w:t xml:space="preserve"> ; </w:t>
      </w:r>
      <w:r w:rsidRPr="00033231">
        <w:t>puis</w:t>
      </w:r>
      <w:r w:rsidR="004F69D6">
        <w:t xml:space="preserve">, </w:t>
      </w:r>
      <w:r w:rsidRPr="00033231">
        <w:t>j</w:t>
      </w:r>
      <w:r w:rsidRPr="00033231">
        <w:t>e</w:t>
      </w:r>
      <w:r w:rsidRPr="00033231">
        <w:t>tant de c</w:t>
      </w:r>
      <w:r w:rsidRPr="00033231">
        <w:t>ô</w:t>
      </w:r>
      <w:r w:rsidRPr="00033231">
        <w:t>té garçons</w:t>
      </w:r>
      <w:r w:rsidR="004F69D6">
        <w:t xml:space="preserve">, </w:t>
      </w:r>
      <w:r w:rsidRPr="00033231">
        <w:t>nappes</w:t>
      </w:r>
      <w:r w:rsidR="004F69D6">
        <w:t xml:space="preserve">, </w:t>
      </w:r>
      <w:r w:rsidRPr="00033231">
        <w:t>robe de satin</w:t>
      </w:r>
      <w:r w:rsidR="004F69D6">
        <w:t xml:space="preserve">, </w:t>
      </w:r>
      <w:r w:rsidRPr="00033231">
        <w:t>etc</w:t>
      </w:r>
      <w:r w:rsidR="004F69D6">
        <w:t xml:space="preserve">., </w:t>
      </w:r>
      <w:r w:rsidRPr="00033231">
        <w:t>il s</w:t>
      </w:r>
      <w:r w:rsidR="004F69D6">
        <w:t>’</w:t>
      </w:r>
      <w:r w:rsidRPr="00033231">
        <w:t>installa lui-même à la place qui lui était évidemment marquée par sa dest</w:t>
      </w:r>
      <w:r w:rsidRPr="00033231">
        <w:t>i</w:t>
      </w:r>
      <w:r w:rsidRPr="00033231">
        <w:t>née</w:t>
      </w:r>
      <w:r w:rsidR="004F69D6">
        <w:t xml:space="preserve">. </w:t>
      </w:r>
      <w:r w:rsidRPr="00033231">
        <w:t>Shirley s</w:t>
      </w:r>
      <w:r w:rsidR="004F69D6">
        <w:t>’</w:t>
      </w:r>
      <w:r w:rsidRPr="00033231">
        <w:t>apaisa</w:t>
      </w:r>
      <w:r w:rsidR="004F69D6">
        <w:t xml:space="preserve">, </w:t>
      </w:r>
      <w:r w:rsidRPr="00033231">
        <w:t>ses traits changèrent</w:t>
      </w:r>
      <w:r w:rsidR="004F69D6">
        <w:t xml:space="preserve">, </w:t>
      </w:r>
      <w:r w:rsidRPr="00033231">
        <w:t>son front crispé et l</w:t>
      </w:r>
      <w:r w:rsidR="004F69D6">
        <w:t>’</w:t>
      </w:r>
      <w:r w:rsidRPr="00033231">
        <w:t>inexplicable courbe de sa bouche reprirent leur expression n</w:t>
      </w:r>
      <w:r w:rsidRPr="00033231">
        <w:t>a</w:t>
      </w:r>
      <w:r w:rsidRPr="00033231">
        <w:t>turelle</w:t>
      </w:r>
      <w:r w:rsidR="004F69D6">
        <w:t xml:space="preserve"> ; </w:t>
      </w:r>
      <w:r w:rsidRPr="00033231">
        <w:t>tous les mouvements anguleux à l</w:t>
      </w:r>
      <w:r w:rsidR="004F69D6">
        <w:t>’</w:t>
      </w:r>
      <w:r w:rsidRPr="00033231">
        <w:t>aide desquels elle v</w:t>
      </w:r>
      <w:r w:rsidRPr="00033231">
        <w:t>e</w:t>
      </w:r>
      <w:r w:rsidRPr="00033231">
        <w:t>nait de vexer le pauvre Sam Wynne furent calmés comme par un charme</w:t>
      </w:r>
      <w:r w:rsidR="004F69D6">
        <w:t xml:space="preserve">. </w:t>
      </w:r>
      <w:r w:rsidRPr="00033231">
        <w:t>Et cependant elle ne jeta à Moore aucun regard gr</w:t>
      </w:r>
      <w:r w:rsidRPr="00033231">
        <w:t>a</w:t>
      </w:r>
      <w:r w:rsidRPr="00033231">
        <w:t>cieux</w:t>
      </w:r>
      <w:r w:rsidR="004F69D6">
        <w:t xml:space="preserve"> ; </w:t>
      </w:r>
      <w:r w:rsidRPr="00033231">
        <w:t>au contraire</w:t>
      </w:r>
      <w:r w:rsidR="004F69D6">
        <w:t xml:space="preserve">, </w:t>
      </w:r>
      <w:r w:rsidRPr="00033231">
        <w:t>elle l</w:t>
      </w:r>
      <w:r w:rsidR="004F69D6">
        <w:t>’</w:t>
      </w:r>
      <w:r w:rsidRPr="00033231">
        <w:t>accusa de lui avoir donné un monde de contr</w:t>
      </w:r>
      <w:r w:rsidRPr="00033231">
        <w:t>a</w:t>
      </w:r>
      <w:r w:rsidRPr="00033231">
        <w:t>riétés</w:t>
      </w:r>
      <w:r w:rsidR="004F69D6">
        <w:t xml:space="preserve">, </w:t>
      </w:r>
      <w:r w:rsidRPr="00033231">
        <w:t>et lui reprocha d</w:t>
      </w:r>
      <w:r w:rsidR="004F69D6">
        <w:t>’</w:t>
      </w:r>
      <w:r w:rsidRPr="00033231">
        <w:t>être cause de la perte qu</w:t>
      </w:r>
      <w:r w:rsidR="004F69D6">
        <w:t>’</w:t>
      </w:r>
      <w:r w:rsidRPr="00033231">
        <w:t>elle venait de faire de l</w:t>
      </w:r>
      <w:r w:rsidR="004F69D6">
        <w:t>’</w:t>
      </w:r>
      <w:r w:rsidRPr="00033231">
        <w:t xml:space="preserve">estime de </w:t>
      </w:r>
      <w:r w:rsidR="004F69D6">
        <w:t>M. </w:t>
      </w:r>
      <w:r w:rsidRPr="00033231">
        <w:t>Ramsden et de l</w:t>
      </w:r>
      <w:r w:rsidR="004F69D6">
        <w:t>’</w:t>
      </w:r>
      <w:r w:rsidRPr="00033231">
        <w:t xml:space="preserve">inappréciable amitié de </w:t>
      </w:r>
      <w:r w:rsidR="004F69D6">
        <w:t>M. </w:t>
      </w:r>
      <w:r w:rsidRPr="00033231">
        <w:t>Samuel Wynne</w:t>
      </w:r>
      <w:r w:rsidR="004F69D6">
        <w:t>.</w:t>
      </w:r>
    </w:p>
    <w:p w14:paraId="37731E21" w14:textId="39454728" w:rsidR="004F69D6" w:rsidRDefault="004F69D6" w:rsidP="0021796F">
      <w:r>
        <w:t>« </w:t>
      </w:r>
      <w:r w:rsidR="00000000" w:rsidRPr="00033231">
        <w:t xml:space="preserve">Je voudrais pour </w:t>
      </w:r>
      <w:proofErr w:type="spellStart"/>
      <w:r w:rsidR="00000000" w:rsidRPr="00033231">
        <w:t>tout</w:t>
      </w:r>
      <w:proofErr w:type="spellEnd"/>
      <w:r w:rsidR="00000000" w:rsidRPr="00033231">
        <w:t xml:space="preserve"> au monde n</w:t>
      </w:r>
      <w:r>
        <w:t>’</w:t>
      </w:r>
      <w:r w:rsidR="00000000" w:rsidRPr="00033231">
        <w:t>avoir offensé ni l</w:t>
      </w:r>
      <w:r>
        <w:t>’</w:t>
      </w:r>
      <w:r w:rsidR="00000000" w:rsidRPr="00033231">
        <w:t>un ni l</w:t>
      </w:r>
      <w:r>
        <w:t>’</w:t>
      </w:r>
      <w:r w:rsidR="00000000" w:rsidRPr="00033231">
        <w:t>autre de ces gentlemen</w:t>
      </w:r>
      <w:r>
        <w:t xml:space="preserve">, </w:t>
      </w:r>
      <w:r w:rsidR="00000000" w:rsidRPr="00033231">
        <w:t>dit-elle</w:t>
      </w:r>
      <w:r>
        <w:t xml:space="preserve">. </w:t>
      </w:r>
      <w:r w:rsidR="00000000" w:rsidRPr="00033231">
        <w:t>J</w:t>
      </w:r>
      <w:r>
        <w:t>’</w:t>
      </w:r>
      <w:r w:rsidR="00000000" w:rsidRPr="00033231">
        <w:t>ai toujours eu coutume de les traiter tous deux avec la plus parfaite considération</w:t>
      </w:r>
      <w:r>
        <w:t xml:space="preserve">, </w:t>
      </w:r>
      <w:r w:rsidR="00000000" w:rsidRPr="00033231">
        <w:t>et a</w:t>
      </w:r>
      <w:r w:rsidR="00000000" w:rsidRPr="00033231">
        <w:t>u</w:t>
      </w:r>
      <w:r w:rsidR="00000000" w:rsidRPr="00033231">
        <w:t>jourd</w:t>
      </w:r>
      <w:r>
        <w:t>’</w:t>
      </w:r>
      <w:r w:rsidR="00000000" w:rsidRPr="00033231">
        <w:t>hui</w:t>
      </w:r>
      <w:r>
        <w:t xml:space="preserve">, </w:t>
      </w:r>
      <w:r w:rsidR="00000000" w:rsidRPr="00033231">
        <w:t>grâce à vous</w:t>
      </w:r>
      <w:r>
        <w:t xml:space="preserve">, </w:t>
      </w:r>
      <w:r w:rsidR="00000000" w:rsidRPr="00033231">
        <w:t>comment ont-ils été reçus</w:t>
      </w:r>
      <w:r>
        <w:t xml:space="preserve"> ? </w:t>
      </w:r>
      <w:r w:rsidR="00000000" w:rsidRPr="00033231">
        <w:t>Je ne serai pas tranquille que je n</w:t>
      </w:r>
      <w:r>
        <w:t>’</w:t>
      </w:r>
      <w:r w:rsidR="00000000" w:rsidRPr="00033231">
        <w:t>aie réparé cette sottise</w:t>
      </w:r>
      <w:r>
        <w:t xml:space="preserve">. </w:t>
      </w:r>
      <w:r w:rsidR="00000000" w:rsidRPr="00033231">
        <w:t>Je ne puis être heureuse sans l</w:t>
      </w:r>
      <w:r>
        <w:t>’</w:t>
      </w:r>
      <w:r w:rsidR="00000000" w:rsidRPr="00033231">
        <w:t>amitié de mes voisins</w:t>
      </w:r>
      <w:r>
        <w:t xml:space="preserve"> ; </w:t>
      </w:r>
      <w:r w:rsidR="00000000" w:rsidRPr="00033231">
        <w:t>ainsi</w:t>
      </w:r>
      <w:r>
        <w:t xml:space="preserve">, </w:t>
      </w:r>
      <w:r w:rsidR="00000000" w:rsidRPr="00033231">
        <w:t>demain il me fa</w:t>
      </w:r>
      <w:r w:rsidR="00000000" w:rsidRPr="00033231">
        <w:t>u</w:t>
      </w:r>
      <w:r w:rsidR="00000000" w:rsidRPr="00033231">
        <w:t xml:space="preserve">dra faire un pèlerinage au moulin de </w:t>
      </w:r>
      <w:proofErr w:type="spellStart"/>
      <w:r w:rsidR="00000000" w:rsidRPr="00033231">
        <w:t>Royd</w:t>
      </w:r>
      <w:proofErr w:type="spellEnd"/>
      <w:r>
        <w:t xml:space="preserve">, </w:t>
      </w:r>
      <w:r w:rsidR="00000000" w:rsidRPr="00033231">
        <w:t>caresser le meunier</w:t>
      </w:r>
      <w:r>
        <w:t xml:space="preserve">, </w:t>
      </w:r>
      <w:r w:rsidR="00000000" w:rsidRPr="00033231">
        <w:t>louer le grain</w:t>
      </w:r>
      <w:r>
        <w:t xml:space="preserve"> ; </w:t>
      </w:r>
      <w:r w:rsidR="00000000" w:rsidRPr="00033231">
        <w:t>et le lendemain je devrai aller à de Walden</w:t>
      </w:r>
      <w:r>
        <w:t xml:space="preserve">, </w:t>
      </w:r>
      <w:r w:rsidR="00000000" w:rsidRPr="00033231">
        <w:t>où je déteste d</w:t>
      </w:r>
      <w:r>
        <w:t>’</w:t>
      </w:r>
      <w:r w:rsidR="00000000" w:rsidRPr="00033231">
        <w:t>aller</w:t>
      </w:r>
      <w:r>
        <w:t xml:space="preserve">, </w:t>
      </w:r>
      <w:r w:rsidR="00000000" w:rsidRPr="00033231">
        <w:t>et porter dans mon ridicule la moitié d</w:t>
      </w:r>
      <w:r>
        <w:t>’</w:t>
      </w:r>
      <w:r w:rsidR="00000000" w:rsidRPr="00033231">
        <w:t>un gâteau d</w:t>
      </w:r>
      <w:r>
        <w:t>’</w:t>
      </w:r>
      <w:r w:rsidR="00000000" w:rsidRPr="00033231">
        <w:t>avoine pour les chiens d</w:t>
      </w:r>
      <w:r>
        <w:t>’</w:t>
      </w:r>
      <w:r w:rsidR="00000000" w:rsidRPr="00033231">
        <w:t xml:space="preserve">arrêt favoris de </w:t>
      </w:r>
      <w:r>
        <w:t>M. </w:t>
      </w:r>
      <w:r w:rsidR="00000000" w:rsidRPr="00033231">
        <w:t>Sam</w:t>
      </w:r>
      <w:r>
        <w:t>.</w:t>
      </w:r>
    </w:p>
    <w:p w14:paraId="7DEC0809" w14:textId="77777777" w:rsidR="004F69D6" w:rsidRDefault="004F69D6" w:rsidP="0021796F">
      <w:r>
        <w:lastRenderedPageBreak/>
        <w:t>— </w:t>
      </w:r>
      <w:r w:rsidR="00000000" w:rsidRPr="00033231">
        <w:t>Vous connaissez le plus sûr chemin du cœur de chacun d</w:t>
      </w:r>
      <w:r>
        <w:t>’</w:t>
      </w:r>
      <w:r w:rsidR="00000000" w:rsidRPr="00033231">
        <w:t>eux</w:t>
      </w:r>
      <w:r>
        <w:t xml:space="preserve">, </w:t>
      </w:r>
      <w:r w:rsidR="00000000" w:rsidRPr="00033231">
        <w:t>je n</w:t>
      </w:r>
      <w:r>
        <w:t>’</w:t>
      </w:r>
      <w:r w:rsidR="00000000" w:rsidRPr="00033231">
        <w:t>en doute pas</w:t>
      </w:r>
      <w:r>
        <w:t>, »</w:t>
      </w:r>
      <w:r w:rsidR="00000000" w:rsidRPr="00033231">
        <w:t xml:space="preserve"> dit tranquillement Moore</w:t>
      </w:r>
      <w:r>
        <w:t>.</w:t>
      </w:r>
    </w:p>
    <w:p w14:paraId="2807D93E" w14:textId="77777777" w:rsidR="004F69D6" w:rsidRDefault="00000000" w:rsidP="0021796F">
      <w:r w:rsidRPr="00033231">
        <w:t>Il paraissait très-content d</w:t>
      </w:r>
      <w:r w:rsidR="004F69D6">
        <w:t>’</w:t>
      </w:r>
      <w:r w:rsidRPr="00033231">
        <w:t>avoir enfin trouvé sa place</w:t>
      </w:r>
      <w:r w:rsidR="004F69D6">
        <w:t xml:space="preserve"> ; </w:t>
      </w:r>
      <w:r w:rsidRPr="00033231">
        <w:t>mais il ne fit aucune belle phrase pour exprimer sa reconnai</w:t>
      </w:r>
      <w:r w:rsidRPr="00033231">
        <w:t>s</w:t>
      </w:r>
      <w:r w:rsidRPr="00033231">
        <w:t>sance</w:t>
      </w:r>
      <w:r w:rsidR="004F69D6">
        <w:t xml:space="preserve">, </w:t>
      </w:r>
      <w:r w:rsidRPr="00033231">
        <w:t>et n</w:t>
      </w:r>
      <w:r w:rsidR="004F69D6">
        <w:t>’</w:t>
      </w:r>
      <w:r w:rsidRPr="00033231">
        <w:t>offrit aucune excuse pour le trouble qu</w:t>
      </w:r>
      <w:r w:rsidR="004F69D6">
        <w:t>’</w:t>
      </w:r>
      <w:r w:rsidRPr="00033231">
        <w:t>il avait causé</w:t>
      </w:r>
      <w:r w:rsidR="004F69D6">
        <w:t xml:space="preserve">. </w:t>
      </w:r>
      <w:r w:rsidRPr="00033231">
        <w:t>Son flegme lui allait d</w:t>
      </w:r>
      <w:r w:rsidR="004F69D6">
        <w:t>’</w:t>
      </w:r>
      <w:r w:rsidRPr="00033231">
        <w:t>ailleurs merveilleusement</w:t>
      </w:r>
      <w:r w:rsidR="004F69D6">
        <w:t xml:space="preserve"> : </w:t>
      </w:r>
      <w:r w:rsidRPr="00033231">
        <w:t>il était si s</w:t>
      </w:r>
      <w:r w:rsidRPr="00033231">
        <w:t>é</w:t>
      </w:r>
      <w:r w:rsidRPr="00033231">
        <w:t>rieux</w:t>
      </w:r>
      <w:r w:rsidR="004F69D6">
        <w:t xml:space="preserve">, </w:t>
      </w:r>
      <w:r w:rsidRPr="00033231">
        <w:t>si posé</w:t>
      </w:r>
      <w:r w:rsidR="004F69D6">
        <w:t xml:space="preserve">, </w:t>
      </w:r>
      <w:r w:rsidRPr="00033231">
        <w:t>qu</w:t>
      </w:r>
      <w:r w:rsidR="004F69D6">
        <w:t>’</w:t>
      </w:r>
      <w:r w:rsidRPr="00033231">
        <w:t>il en paraissait encore plus beau</w:t>
      </w:r>
      <w:r w:rsidR="004F69D6">
        <w:t xml:space="preserve">. </w:t>
      </w:r>
      <w:r w:rsidRPr="00033231">
        <w:t>On aimait à se trouver dans son voisinage</w:t>
      </w:r>
      <w:r w:rsidR="004F69D6">
        <w:t xml:space="preserve">, </w:t>
      </w:r>
      <w:r w:rsidRPr="00033231">
        <w:t>tant le calme de sa personne était communicatif</w:t>
      </w:r>
      <w:r w:rsidR="004F69D6">
        <w:t xml:space="preserve">. </w:t>
      </w:r>
      <w:r w:rsidRPr="00033231">
        <w:t>On n</w:t>
      </w:r>
      <w:r w:rsidR="004F69D6">
        <w:t>’</w:t>
      </w:r>
      <w:r w:rsidRPr="00033231">
        <w:t>eût pas pensé</w:t>
      </w:r>
      <w:r w:rsidR="004F69D6">
        <w:t xml:space="preserve">, </w:t>
      </w:r>
      <w:r w:rsidRPr="00033231">
        <w:t>en le voyant là</w:t>
      </w:r>
      <w:r w:rsidR="004F69D6">
        <w:t xml:space="preserve">, </w:t>
      </w:r>
      <w:r w:rsidRPr="00033231">
        <w:t>qu</w:t>
      </w:r>
      <w:r w:rsidR="004F69D6">
        <w:t>’</w:t>
      </w:r>
      <w:r w:rsidRPr="00033231">
        <w:t>il était un pauvre homme luttant contre la ruine</w:t>
      </w:r>
      <w:r w:rsidR="004F69D6">
        <w:t xml:space="preserve">, </w:t>
      </w:r>
      <w:r w:rsidRPr="00033231">
        <w:t>assis à côté d</w:t>
      </w:r>
      <w:r w:rsidR="004F69D6">
        <w:t>’</w:t>
      </w:r>
      <w:r w:rsidRPr="00033231">
        <w:t>une riche lady</w:t>
      </w:r>
      <w:r w:rsidR="004F69D6">
        <w:t xml:space="preserve">. </w:t>
      </w:r>
      <w:r w:rsidRPr="00033231">
        <w:t>Le calme de l</w:t>
      </w:r>
      <w:r w:rsidR="004F69D6">
        <w:t>’</w:t>
      </w:r>
      <w:r w:rsidRPr="00033231">
        <w:t>égalité se peignait sur son visage</w:t>
      </w:r>
      <w:r w:rsidR="004F69D6">
        <w:t xml:space="preserve"> ; </w:t>
      </w:r>
      <w:r w:rsidRPr="00033231">
        <w:t>peut-être régnait-il aussi dans son cœur</w:t>
      </w:r>
      <w:r w:rsidR="004F69D6">
        <w:t xml:space="preserve">. </w:t>
      </w:r>
      <w:r w:rsidRPr="00033231">
        <w:t>De temps à autre</w:t>
      </w:r>
      <w:r w:rsidR="004F69D6">
        <w:t xml:space="preserve">, </w:t>
      </w:r>
      <w:r w:rsidRPr="00033231">
        <w:t xml:space="preserve">à la manière dont il baissait son regard sur miss </w:t>
      </w:r>
      <w:proofErr w:type="spellStart"/>
      <w:r w:rsidRPr="00033231">
        <w:t>Keeldar</w:t>
      </w:r>
      <w:proofErr w:type="spellEnd"/>
      <w:r w:rsidRPr="00033231">
        <w:t xml:space="preserve"> en lui parlant</w:t>
      </w:r>
      <w:r w:rsidR="004F69D6">
        <w:t xml:space="preserve">, </w:t>
      </w:r>
      <w:r w:rsidRPr="00033231">
        <w:t>vous eussiez pu croire qu</w:t>
      </w:r>
      <w:r w:rsidR="004F69D6">
        <w:t>’</w:t>
      </w:r>
      <w:r w:rsidRPr="00033231">
        <w:t>il la dominait par sa position autant que par sa taille</w:t>
      </w:r>
      <w:r w:rsidR="004F69D6">
        <w:t xml:space="preserve">. </w:t>
      </w:r>
      <w:r w:rsidRPr="00033231">
        <w:t>Des éclairs presque austères sillonnaient son front et brillaient dans ses yeux</w:t>
      </w:r>
      <w:r w:rsidR="004F69D6">
        <w:t xml:space="preserve"> : </w:t>
      </w:r>
      <w:r w:rsidRPr="00033231">
        <w:t>leur conversation était devenue an</w:t>
      </w:r>
      <w:r w:rsidRPr="00033231">
        <w:t>i</w:t>
      </w:r>
      <w:r w:rsidRPr="00033231">
        <w:t>mée</w:t>
      </w:r>
      <w:r w:rsidR="004F69D6">
        <w:t xml:space="preserve">, </w:t>
      </w:r>
      <w:r w:rsidRPr="00033231">
        <w:t>quoiqu</w:t>
      </w:r>
      <w:r w:rsidR="004F69D6">
        <w:t>’</w:t>
      </w:r>
      <w:r w:rsidRPr="00033231">
        <w:t>elle fût contenue dans un diapason inférieur</w:t>
      </w:r>
      <w:r w:rsidR="004F69D6">
        <w:t xml:space="preserve">. </w:t>
      </w:r>
      <w:r w:rsidRPr="00033231">
        <w:t>Elle le pressait de questions</w:t>
      </w:r>
      <w:r w:rsidR="004F69D6">
        <w:t xml:space="preserve"> ; </w:t>
      </w:r>
      <w:r w:rsidRPr="00033231">
        <w:t>évidemment il refusait de donner s</w:t>
      </w:r>
      <w:r w:rsidRPr="00033231">
        <w:t>a</w:t>
      </w:r>
      <w:r w:rsidRPr="00033231">
        <w:t>tisfaction à sa curiosité</w:t>
      </w:r>
      <w:r w:rsidR="004F69D6">
        <w:t xml:space="preserve">. </w:t>
      </w:r>
      <w:r w:rsidRPr="00033231">
        <w:t>Elle chercha une fois son œil avec les siens</w:t>
      </w:r>
      <w:r w:rsidR="004F69D6">
        <w:t xml:space="preserve"> : </w:t>
      </w:r>
      <w:r w:rsidRPr="00033231">
        <w:t>on lisait dans leur douce mais ardente expression qu</w:t>
      </w:r>
      <w:r w:rsidR="004F69D6">
        <w:t>’</w:t>
      </w:r>
      <w:r w:rsidRPr="00033231">
        <w:t>elle sollicitait des réponses plus catégoriques</w:t>
      </w:r>
      <w:r w:rsidR="004F69D6">
        <w:t xml:space="preserve">. </w:t>
      </w:r>
      <w:r w:rsidRPr="00033231">
        <w:t>Moore sourit agré</w:t>
      </w:r>
      <w:r w:rsidRPr="00033231">
        <w:t>a</w:t>
      </w:r>
      <w:r w:rsidRPr="00033231">
        <w:t>blement</w:t>
      </w:r>
      <w:r w:rsidR="004F69D6">
        <w:t xml:space="preserve">, </w:t>
      </w:r>
      <w:r w:rsidRPr="00033231">
        <w:t>mais ses lèvres ne se desserrèrent pas</w:t>
      </w:r>
      <w:r w:rsidR="004F69D6">
        <w:t xml:space="preserve">. </w:t>
      </w:r>
      <w:r w:rsidRPr="00033231">
        <w:t>Alors elle parut piquée et lui tourna le dos</w:t>
      </w:r>
      <w:r w:rsidR="004F69D6">
        <w:t xml:space="preserve"> ; </w:t>
      </w:r>
      <w:r w:rsidRPr="00033231">
        <w:t>mais en deux minutes il rappela son attention</w:t>
      </w:r>
      <w:r w:rsidR="004F69D6">
        <w:t xml:space="preserve"> : </w:t>
      </w:r>
      <w:r w:rsidRPr="00033231">
        <w:t>il semblait lui faire des promesses</w:t>
      </w:r>
      <w:r w:rsidR="004F69D6">
        <w:t xml:space="preserve">, </w:t>
      </w:r>
      <w:r w:rsidRPr="00033231">
        <w:t>qu</w:t>
      </w:r>
      <w:r w:rsidR="004F69D6">
        <w:t>’</w:t>
      </w:r>
      <w:r w:rsidRPr="00033231">
        <w:t>elle avait l</w:t>
      </w:r>
      <w:r w:rsidR="004F69D6">
        <w:t>’</w:t>
      </w:r>
      <w:r w:rsidRPr="00033231">
        <w:t>air d</w:t>
      </w:r>
      <w:r w:rsidR="004F69D6">
        <w:t>’</w:t>
      </w:r>
      <w:r w:rsidRPr="00033231">
        <w:t>accepter comme des confidences</w:t>
      </w:r>
      <w:r w:rsidR="004F69D6">
        <w:t>.</w:t>
      </w:r>
    </w:p>
    <w:p w14:paraId="579AC778" w14:textId="77777777" w:rsidR="004F69D6" w:rsidRDefault="00000000" w:rsidP="0021796F">
      <w:r w:rsidRPr="00033231">
        <w:t xml:space="preserve">Il paraît que la chaleur de la salle ne convenait point à miss </w:t>
      </w:r>
      <w:proofErr w:type="spellStart"/>
      <w:r w:rsidRPr="00033231">
        <w:t>Helstone</w:t>
      </w:r>
      <w:proofErr w:type="spellEnd"/>
      <w:r w:rsidR="004F69D6">
        <w:t xml:space="preserve"> : </w:t>
      </w:r>
      <w:r w:rsidRPr="00033231">
        <w:t>elle devint de plus en plus pâle à mesure que le thé s</w:t>
      </w:r>
      <w:r w:rsidR="004F69D6">
        <w:t>’</w:t>
      </w:r>
      <w:r w:rsidRPr="00033231">
        <w:t>avançait</w:t>
      </w:r>
      <w:r w:rsidR="004F69D6">
        <w:t xml:space="preserve">. </w:t>
      </w:r>
      <w:r w:rsidRPr="00033231">
        <w:t>Aussitôt que les grâces eurent été récitées</w:t>
      </w:r>
      <w:r w:rsidR="004F69D6">
        <w:t xml:space="preserve">, </w:t>
      </w:r>
      <w:r w:rsidRPr="00033231">
        <w:t>elle quitta la table et se hâta de suivre sa cousine Hortense</w:t>
      </w:r>
      <w:r w:rsidR="004F69D6">
        <w:t xml:space="preserve">, </w:t>
      </w:r>
      <w:r w:rsidRPr="00033231">
        <w:t>qui</w:t>
      </w:r>
      <w:r w:rsidR="004F69D6">
        <w:t xml:space="preserve">, </w:t>
      </w:r>
      <w:r w:rsidRPr="00033231">
        <w:t>avec miss Mann</w:t>
      </w:r>
      <w:r w:rsidR="004F69D6">
        <w:t xml:space="preserve">, </w:t>
      </w:r>
      <w:r w:rsidRPr="00033231">
        <w:t>avait déjà cherché le grand air</w:t>
      </w:r>
      <w:r w:rsidR="004F69D6">
        <w:t xml:space="preserve">. </w:t>
      </w:r>
      <w:r w:rsidRPr="00033231">
        <w:t>Robert Moore s</w:t>
      </w:r>
      <w:r w:rsidR="004F69D6">
        <w:t>’</w:t>
      </w:r>
      <w:r w:rsidRPr="00033231">
        <w:t>était levé en même temps qu</w:t>
      </w:r>
      <w:r w:rsidR="004F69D6">
        <w:t>’</w:t>
      </w:r>
      <w:r w:rsidRPr="00033231">
        <w:t>elle</w:t>
      </w:r>
      <w:r w:rsidR="004F69D6">
        <w:t xml:space="preserve">, </w:t>
      </w:r>
      <w:r w:rsidRPr="00033231">
        <w:t xml:space="preserve">peut-être avec </w:t>
      </w:r>
      <w:r w:rsidRPr="00033231">
        <w:lastRenderedPageBreak/>
        <w:t>l</w:t>
      </w:r>
      <w:r w:rsidR="004F69D6">
        <w:t>’</w:t>
      </w:r>
      <w:r w:rsidRPr="00033231">
        <w:t>intention de lui parler</w:t>
      </w:r>
      <w:r w:rsidR="004F69D6">
        <w:t xml:space="preserve"> ; </w:t>
      </w:r>
      <w:r w:rsidRPr="00033231">
        <w:t>mais il fallait échanger le mot d</w:t>
      </w:r>
      <w:r w:rsidR="004F69D6">
        <w:t>’</w:t>
      </w:r>
      <w:r w:rsidRPr="00033231">
        <w:t xml:space="preserve">adieu avec miss </w:t>
      </w:r>
      <w:proofErr w:type="spellStart"/>
      <w:r w:rsidRPr="00033231">
        <w:t>Keeldar</w:t>
      </w:r>
      <w:proofErr w:type="spellEnd"/>
      <w:r w:rsidRPr="00033231">
        <w:t xml:space="preserve"> en la quittant</w:t>
      </w:r>
      <w:r w:rsidR="004F69D6">
        <w:t xml:space="preserve">, </w:t>
      </w:r>
      <w:r w:rsidRPr="00033231">
        <w:t>et pendant ce temps Caroline avait disparu</w:t>
      </w:r>
      <w:r w:rsidR="004F69D6">
        <w:t>.</w:t>
      </w:r>
    </w:p>
    <w:p w14:paraId="13680592" w14:textId="5085FFB2" w:rsidR="004F69D6" w:rsidRDefault="00000000" w:rsidP="0021796F">
      <w:r w:rsidRPr="00033231">
        <w:t>Hortense accueillit son ancienne pupille avec plus de dign</w:t>
      </w:r>
      <w:r w:rsidRPr="00033231">
        <w:t>i</w:t>
      </w:r>
      <w:r w:rsidRPr="00033231">
        <w:t>té que de chaleur</w:t>
      </w:r>
      <w:r w:rsidR="004F69D6">
        <w:t xml:space="preserve"> : </w:t>
      </w:r>
      <w:r w:rsidRPr="00033231">
        <w:t xml:space="preserve">elle avait été sérieusement offensée de la conduite de </w:t>
      </w:r>
      <w:r w:rsidR="004F69D6">
        <w:t>M. </w:t>
      </w:r>
      <w:proofErr w:type="spellStart"/>
      <w:r w:rsidRPr="00033231">
        <w:t>Helstone</w:t>
      </w:r>
      <w:proofErr w:type="spellEnd"/>
      <w:r w:rsidR="004F69D6">
        <w:t xml:space="preserve">, </w:t>
      </w:r>
      <w:r w:rsidRPr="00033231">
        <w:t>et avait toujours blâmé Caroline d</w:t>
      </w:r>
      <w:r w:rsidR="004F69D6">
        <w:t>’</w:t>
      </w:r>
      <w:r w:rsidRPr="00033231">
        <w:t>obéir trop littéralement à son oncle</w:t>
      </w:r>
      <w:r w:rsidR="004F69D6">
        <w:t>.</w:t>
      </w:r>
    </w:p>
    <w:p w14:paraId="5E750E8F" w14:textId="77777777" w:rsidR="004F69D6" w:rsidRDefault="004F69D6" w:rsidP="0021796F">
      <w:r>
        <w:t>« </w:t>
      </w:r>
      <w:r w:rsidR="00000000" w:rsidRPr="00033231">
        <w:t>Vous êtes tout à fait une étrangère</w:t>
      </w:r>
      <w:r>
        <w:t>, »</w:t>
      </w:r>
      <w:r w:rsidR="00000000" w:rsidRPr="00033231">
        <w:t xml:space="preserve"> dit-elle pendant que son élève lui prenait les mains qu</w:t>
      </w:r>
      <w:r>
        <w:t>’</w:t>
      </w:r>
      <w:r w:rsidR="00000000" w:rsidRPr="00033231">
        <w:t>elle serrait dans les siennes</w:t>
      </w:r>
      <w:r>
        <w:t>.</w:t>
      </w:r>
    </w:p>
    <w:p w14:paraId="184C532E" w14:textId="77777777" w:rsidR="004F69D6" w:rsidRDefault="00000000" w:rsidP="0021796F">
      <w:r w:rsidRPr="00033231">
        <w:t>Caroline la connaissait trop bien pour se plaindre de sa froideur</w:t>
      </w:r>
      <w:r w:rsidR="004F69D6">
        <w:t xml:space="preserve"> ; </w:t>
      </w:r>
      <w:r w:rsidRPr="00033231">
        <w:t>elle laissa passer ce petit accès de délicatesse outrée</w:t>
      </w:r>
      <w:r w:rsidR="004F69D6">
        <w:t xml:space="preserve">, </w:t>
      </w:r>
      <w:r w:rsidRPr="00033231">
        <w:t>bien sûre que sa bonté naturelle ne tarderait pas à prendre le dessus</w:t>
      </w:r>
      <w:r w:rsidR="004F69D6">
        <w:t xml:space="preserve">. </w:t>
      </w:r>
      <w:r w:rsidRPr="00033231">
        <w:t>En effet</w:t>
      </w:r>
      <w:r w:rsidR="004F69D6">
        <w:t xml:space="preserve">, </w:t>
      </w:r>
      <w:r w:rsidRPr="00033231">
        <w:t>Hortense n</w:t>
      </w:r>
      <w:r w:rsidR="004F69D6">
        <w:t>’</w:t>
      </w:r>
      <w:r w:rsidRPr="00033231">
        <w:t>eut pas plus tôt remarqué le visage et les traits amaigris de sa cousine</w:t>
      </w:r>
      <w:r w:rsidR="004F69D6">
        <w:t xml:space="preserve">, </w:t>
      </w:r>
      <w:r w:rsidRPr="00033231">
        <w:t>que son air s</w:t>
      </w:r>
      <w:r w:rsidR="004F69D6">
        <w:t>’</w:t>
      </w:r>
      <w:r w:rsidRPr="00033231">
        <w:t>adoucit</w:t>
      </w:r>
      <w:r w:rsidR="004F69D6">
        <w:t xml:space="preserve">. </w:t>
      </w:r>
      <w:r w:rsidRPr="00033231">
        <w:t>L</w:t>
      </w:r>
      <w:r w:rsidR="004F69D6">
        <w:t>’</w:t>
      </w:r>
      <w:r w:rsidRPr="00033231">
        <w:t xml:space="preserve">embrassant sur les deux </w:t>
      </w:r>
      <w:proofErr w:type="spellStart"/>
      <w:r w:rsidRPr="00033231">
        <w:t>joues</w:t>
      </w:r>
      <w:proofErr w:type="spellEnd"/>
      <w:r w:rsidR="004F69D6">
        <w:t xml:space="preserve">, </w:t>
      </w:r>
      <w:r w:rsidRPr="00033231">
        <w:t>Lina lui demanda anxieus</w:t>
      </w:r>
      <w:r w:rsidRPr="00033231">
        <w:t>e</w:t>
      </w:r>
      <w:r w:rsidRPr="00033231">
        <w:t>ment des nouvelles de sa santé</w:t>
      </w:r>
      <w:r w:rsidR="004F69D6">
        <w:t xml:space="preserve"> : </w:t>
      </w:r>
      <w:r w:rsidRPr="00033231">
        <w:t>elle eût probablement été fo</w:t>
      </w:r>
      <w:r w:rsidRPr="00033231">
        <w:t>r</w:t>
      </w:r>
      <w:r w:rsidRPr="00033231">
        <w:t>cée de subir un long interrogatoire</w:t>
      </w:r>
      <w:r w:rsidR="004F69D6">
        <w:t xml:space="preserve">, </w:t>
      </w:r>
      <w:r w:rsidRPr="00033231">
        <w:t>suivi d</w:t>
      </w:r>
      <w:r w:rsidR="004F69D6">
        <w:t>’</w:t>
      </w:r>
      <w:r w:rsidRPr="00033231">
        <w:t>une plus longue me</w:t>
      </w:r>
      <w:r w:rsidRPr="00033231">
        <w:t>r</w:t>
      </w:r>
      <w:r w:rsidRPr="00033231">
        <w:t>curiale sur ce chapitre</w:t>
      </w:r>
      <w:r w:rsidR="004F69D6">
        <w:t xml:space="preserve">, </w:t>
      </w:r>
      <w:r w:rsidRPr="00033231">
        <w:t>si miss Mann n</w:t>
      </w:r>
      <w:r w:rsidR="004F69D6">
        <w:t>’</w:t>
      </w:r>
      <w:r w:rsidRPr="00033231">
        <w:t>eût détourné l</w:t>
      </w:r>
      <w:r w:rsidR="004F69D6">
        <w:t>’</w:t>
      </w:r>
      <w:r w:rsidRPr="00033231">
        <w:t>attention de la questionneuse en la priant de la reconduire à la maison</w:t>
      </w:r>
      <w:r w:rsidR="004F69D6">
        <w:t xml:space="preserve">. </w:t>
      </w:r>
      <w:r w:rsidRPr="00033231">
        <w:t>La pauvre invalide était déjà fatiguée</w:t>
      </w:r>
      <w:r w:rsidR="004F69D6">
        <w:t xml:space="preserve"> : </w:t>
      </w:r>
      <w:r w:rsidRPr="00033231">
        <w:t>sa lassitude la rendait mau</w:t>
      </w:r>
      <w:r w:rsidRPr="00033231">
        <w:t>s</w:t>
      </w:r>
      <w:r w:rsidRPr="00033231">
        <w:t>sade</w:t>
      </w:r>
      <w:r w:rsidR="004F69D6">
        <w:t xml:space="preserve">, </w:t>
      </w:r>
      <w:r w:rsidRPr="00033231">
        <w:t>trop maussade presque pour parler à Caroline</w:t>
      </w:r>
      <w:r w:rsidR="004F69D6">
        <w:t xml:space="preserve"> ; </w:t>
      </w:r>
      <w:r w:rsidRPr="00033231">
        <w:t>de plus</w:t>
      </w:r>
      <w:r w:rsidR="004F69D6">
        <w:t xml:space="preserve">, </w:t>
      </w:r>
      <w:r w:rsidRPr="00033231">
        <w:t>les vêtements blancs et l</w:t>
      </w:r>
      <w:r w:rsidR="004F69D6">
        <w:t>’</w:t>
      </w:r>
      <w:r w:rsidRPr="00033231">
        <w:t>air joyeux de cette jeune personne d</w:t>
      </w:r>
      <w:r w:rsidRPr="00033231">
        <w:t>é</w:t>
      </w:r>
      <w:r w:rsidRPr="00033231">
        <w:t>plaisaient à miss Mann</w:t>
      </w:r>
      <w:r w:rsidR="004F69D6">
        <w:t xml:space="preserve">. </w:t>
      </w:r>
      <w:r w:rsidRPr="00033231">
        <w:t>Sa robe d</w:t>
      </w:r>
      <w:r w:rsidR="004F69D6">
        <w:t>’</w:t>
      </w:r>
      <w:r w:rsidRPr="00033231">
        <w:t xml:space="preserve">étoffé brune ou de </w:t>
      </w:r>
      <w:proofErr w:type="spellStart"/>
      <w:r w:rsidRPr="00033231">
        <w:t>guingamp</w:t>
      </w:r>
      <w:proofErr w:type="spellEnd"/>
      <w:r w:rsidRPr="00033231">
        <w:t xml:space="preserve"> gris de tous les jours</w:t>
      </w:r>
      <w:r w:rsidR="004F69D6">
        <w:t xml:space="preserve">, </w:t>
      </w:r>
      <w:r w:rsidRPr="00033231">
        <w:t>et son air mélancolique habituel</w:t>
      </w:r>
      <w:r w:rsidR="004F69D6">
        <w:t xml:space="preserve">, </w:t>
      </w:r>
      <w:r w:rsidRPr="00033231">
        <w:t>conv</w:t>
      </w:r>
      <w:r w:rsidRPr="00033231">
        <w:t>e</w:t>
      </w:r>
      <w:r w:rsidRPr="00033231">
        <w:t>naient plus à la solitaire vieille fille</w:t>
      </w:r>
      <w:r w:rsidR="004F69D6">
        <w:t xml:space="preserve"> : </w:t>
      </w:r>
      <w:r w:rsidRPr="00033231">
        <w:t>elle voulut à peine reco</w:t>
      </w:r>
      <w:r w:rsidRPr="00033231">
        <w:t>n</w:t>
      </w:r>
      <w:r w:rsidRPr="00033231">
        <w:t>naître ce soir-là sa jeune amie</w:t>
      </w:r>
      <w:r w:rsidR="004F69D6">
        <w:t xml:space="preserve">, </w:t>
      </w:r>
      <w:r w:rsidRPr="00033231">
        <w:t>et la quitta avec un froid salut</w:t>
      </w:r>
      <w:r w:rsidR="004F69D6">
        <w:t xml:space="preserve">. </w:t>
      </w:r>
      <w:r w:rsidRPr="00033231">
        <w:t>Hortense ayant promis de la reconduire chez elle</w:t>
      </w:r>
      <w:r w:rsidR="004F69D6">
        <w:t xml:space="preserve">, </w:t>
      </w:r>
      <w:r w:rsidRPr="00033231">
        <w:t>elles partirent ensemble</w:t>
      </w:r>
      <w:r w:rsidR="004F69D6">
        <w:t>.</w:t>
      </w:r>
    </w:p>
    <w:p w14:paraId="380F96E8" w14:textId="77777777" w:rsidR="004F69D6" w:rsidRDefault="00000000" w:rsidP="0021796F">
      <w:r w:rsidRPr="00033231">
        <w:t>Caroline chercha alors Shirley</w:t>
      </w:r>
      <w:r w:rsidR="004F69D6">
        <w:t xml:space="preserve">. </w:t>
      </w:r>
      <w:r w:rsidRPr="00033231">
        <w:t>Elle aperçut son écharpe aux couleurs de l</w:t>
      </w:r>
      <w:r w:rsidR="004F69D6">
        <w:t>’</w:t>
      </w:r>
      <w:r w:rsidRPr="00033231">
        <w:t>arc-en-ciel et sa robe pourpre</w:t>
      </w:r>
      <w:r w:rsidR="004F69D6">
        <w:t xml:space="preserve">, </w:t>
      </w:r>
      <w:r w:rsidRPr="00033231">
        <w:t xml:space="preserve">dans le centre </w:t>
      </w:r>
      <w:r w:rsidRPr="00033231">
        <w:lastRenderedPageBreak/>
        <w:t>d</w:t>
      </w:r>
      <w:r w:rsidR="004F69D6">
        <w:t>’</w:t>
      </w:r>
      <w:r w:rsidRPr="00033231">
        <w:t>une réunion de ladies</w:t>
      </w:r>
      <w:r w:rsidR="004F69D6">
        <w:t xml:space="preserve">, </w:t>
      </w:r>
      <w:r w:rsidRPr="00033231">
        <w:t>toutes d</w:t>
      </w:r>
      <w:r w:rsidR="004F69D6">
        <w:t>’</w:t>
      </w:r>
      <w:r w:rsidRPr="00033231">
        <w:t>elle bien connues</w:t>
      </w:r>
      <w:r w:rsidR="004F69D6">
        <w:t xml:space="preserve">, </w:t>
      </w:r>
      <w:r w:rsidRPr="00033231">
        <w:t>mais qu</w:t>
      </w:r>
      <w:r w:rsidR="004F69D6">
        <w:t>’</w:t>
      </w:r>
      <w:r w:rsidRPr="00033231">
        <w:t>elle avait l</w:t>
      </w:r>
      <w:r w:rsidR="004F69D6">
        <w:t>’</w:t>
      </w:r>
      <w:r w:rsidRPr="00033231">
        <w:t>habitude d</w:t>
      </w:r>
      <w:r w:rsidR="004F69D6">
        <w:t>’</w:t>
      </w:r>
      <w:r w:rsidRPr="00033231">
        <w:t>éviter systématiquement toutes les fois qu</w:t>
      </w:r>
      <w:r w:rsidR="004F69D6">
        <w:t>’</w:t>
      </w:r>
      <w:r w:rsidRPr="00033231">
        <w:t>elle le pouvait</w:t>
      </w:r>
      <w:r w:rsidR="004F69D6">
        <w:t xml:space="preserve">. </w:t>
      </w:r>
      <w:r w:rsidRPr="00033231">
        <w:t>Plus timide en certains moments que dans d</w:t>
      </w:r>
      <w:r w:rsidR="004F69D6">
        <w:t>’</w:t>
      </w:r>
      <w:r w:rsidRPr="00033231">
        <w:t>autres</w:t>
      </w:r>
      <w:r w:rsidR="004F69D6">
        <w:t xml:space="preserve">, </w:t>
      </w:r>
      <w:r w:rsidRPr="00033231">
        <w:t>elle ne se sentait précisément alors nul courage de se joindre à cette compagnie</w:t>
      </w:r>
      <w:r w:rsidR="004F69D6">
        <w:t xml:space="preserve"> ; </w:t>
      </w:r>
      <w:r w:rsidRPr="00033231">
        <w:t>elle ne pouvait cependant pas demeurer seule quand tous les autres se réunissaient par paire ou par groupes</w:t>
      </w:r>
      <w:r w:rsidR="004F69D6">
        <w:t xml:space="preserve"> ; </w:t>
      </w:r>
      <w:r w:rsidRPr="00033231">
        <w:t>elle s</w:t>
      </w:r>
      <w:r w:rsidR="004F69D6">
        <w:t>’</w:t>
      </w:r>
      <w:r w:rsidRPr="00033231">
        <w:t>approcha donc d</w:t>
      </w:r>
      <w:r w:rsidR="004F69D6">
        <w:t>’</w:t>
      </w:r>
      <w:r w:rsidRPr="00033231">
        <w:t>une réunion de ses propres écolières</w:t>
      </w:r>
      <w:r w:rsidR="004F69D6">
        <w:t xml:space="preserve">, </w:t>
      </w:r>
      <w:r w:rsidRPr="00033231">
        <w:t>grandes filles</w:t>
      </w:r>
      <w:r w:rsidR="004F69D6">
        <w:t xml:space="preserve">, </w:t>
      </w:r>
      <w:r w:rsidRPr="00033231">
        <w:t>ou plutôt jeunes femmes</w:t>
      </w:r>
      <w:r w:rsidR="004F69D6">
        <w:t xml:space="preserve">, </w:t>
      </w:r>
      <w:r w:rsidRPr="00033231">
        <w:t>qui regardaient que</w:t>
      </w:r>
      <w:r w:rsidRPr="00033231">
        <w:t>l</w:t>
      </w:r>
      <w:r w:rsidRPr="00033231">
        <w:t>ques centaines de plus jeunes enfants jouer au colin-maillard</w:t>
      </w:r>
      <w:r w:rsidR="004F69D6">
        <w:t>.</w:t>
      </w:r>
    </w:p>
    <w:p w14:paraId="7B87D18B" w14:textId="77777777" w:rsidR="004F69D6" w:rsidRDefault="00000000" w:rsidP="0021796F">
      <w:r w:rsidRPr="00033231">
        <w:t xml:space="preserve">Miss </w:t>
      </w:r>
      <w:proofErr w:type="spellStart"/>
      <w:r w:rsidRPr="00033231">
        <w:t>Helstone</w:t>
      </w:r>
      <w:proofErr w:type="spellEnd"/>
      <w:r w:rsidRPr="00033231">
        <w:t xml:space="preserve"> savait que ces jeunes filles l</w:t>
      </w:r>
      <w:r w:rsidR="004F69D6">
        <w:t>’</w:t>
      </w:r>
      <w:r w:rsidRPr="00033231">
        <w:t>aimaient</w:t>
      </w:r>
      <w:r w:rsidR="004F69D6">
        <w:t xml:space="preserve">, </w:t>
      </w:r>
      <w:r w:rsidRPr="00033231">
        <w:t>et c</w:t>
      </w:r>
      <w:r w:rsidRPr="00033231">
        <w:t>e</w:t>
      </w:r>
      <w:r w:rsidRPr="00033231">
        <w:t>pendant elle était timide même avec elles en dehors de l</w:t>
      </w:r>
      <w:r w:rsidR="004F69D6">
        <w:t>’</w:t>
      </w:r>
      <w:r w:rsidRPr="00033231">
        <w:t>école</w:t>
      </w:r>
      <w:r w:rsidR="004F69D6">
        <w:t xml:space="preserve"> ; </w:t>
      </w:r>
      <w:r w:rsidRPr="00033231">
        <w:t>elle ne leur inspirait pas plus de crainte qu</w:t>
      </w:r>
      <w:r w:rsidR="004F69D6">
        <w:t>’</w:t>
      </w:r>
      <w:r w:rsidRPr="00033231">
        <w:t>elle n</w:t>
      </w:r>
      <w:r w:rsidR="004F69D6">
        <w:t>’</w:t>
      </w:r>
      <w:r w:rsidRPr="00033231">
        <w:t>en ressentait elle-même pour elles</w:t>
      </w:r>
      <w:r w:rsidR="004F69D6">
        <w:t xml:space="preserve"> ; </w:t>
      </w:r>
      <w:r w:rsidRPr="00033231">
        <w:t>si elle s</w:t>
      </w:r>
      <w:r w:rsidR="004F69D6">
        <w:t>’</w:t>
      </w:r>
      <w:r w:rsidRPr="00033231">
        <w:t>approchait de leur groupe en ce moment</w:t>
      </w:r>
      <w:r w:rsidR="004F69D6">
        <w:t xml:space="preserve">, </w:t>
      </w:r>
      <w:r w:rsidRPr="00033231">
        <w:t>c</w:t>
      </w:r>
      <w:r w:rsidR="004F69D6">
        <w:t>’</w:t>
      </w:r>
      <w:r w:rsidRPr="00033231">
        <w:t>était plutôt pour trouver protection en leur comp</w:t>
      </w:r>
      <w:r w:rsidRPr="00033231">
        <w:t>a</w:t>
      </w:r>
      <w:r w:rsidRPr="00033231">
        <w:t>gnie que pour les patronner par sa présence</w:t>
      </w:r>
      <w:r w:rsidR="004F69D6">
        <w:t xml:space="preserve">. </w:t>
      </w:r>
      <w:r w:rsidRPr="00033231">
        <w:t>Par instinct elles sentirent sa faiblesse</w:t>
      </w:r>
      <w:r w:rsidR="004F69D6">
        <w:t xml:space="preserve">, </w:t>
      </w:r>
      <w:r w:rsidRPr="00033231">
        <w:t>et leur civilité naturelle la leur fit respe</w:t>
      </w:r>
      <w:r w:rsidRPr="00033231">
        <w:t>c</w:t>
      </w:r>
      <w:r w:rsidRPr="00033231">
        <w:t>ter</w:t>
      </w:r>
      <w:r w:rsidR="004F69D6">
        <w:t xml:space="preserve">. </w:t>
      </w:r>
      <w:r w:rsidRPr="00033231">
        <w:t>Son instruction commandait leur estime lorsqu</w:t>
      </w:r>
      <w:r w:rsidR="004F69D6">
        <w:t>’</w:t>
      </w:r>
      <w:r w:rsidRPr="00033231">
        <w:t>elle les e</w:t>
      </w:r>
      <w:r w:rsidRPr="00033231">
        <w:t>n</w:t>
      </w:r>
      <w:r w:rsidRPr="00033231">
        <w:t>seignait</w:t>
      </w:r>
      <w:r w:rsidR="004F69D6">
        <w:t xml:space="preserve"> ; </w:t>
      </w:r>
      <w:r w:rsidRPr="00033231">
        <w:t>sa gentillesse attirait leurs regards</w:t>
      </w:r>
      <w:r w:rsidR="004F69D6">
        <w:t xml:space="preserve"> ; </w:t>
      </w:r>
      <w:r w:rsidRPr="00033231">
        <w:t>et</w:t>
      </w:r>
      <w:r w:rsidR="004F69D6">
        <w:t xml:space="preserve">, </w:t>
      </w:r>
      <w:r w:rsidRPr="00033231">
        <w:t>parce qu</w:t>
      </w:r>
      <w:r w:rsidR="004F69D6">
        <w:t>’</w:t>
      </w:r>
      <w:r w:rsidRPr="00033231">
        <w:t>elle était considérée comme douce et bonne dans l</w:t>
      </w:r>
      <w:r w:rsidR="004F69D6">
        <w:t>’</w:t>
      </w:r>
      <w:r w:rsidRPr="00033231">
        <w:t>exercice de ses fonctions</w:t>
      </w:r>
      <w:r w:rsidR="004F69D6">
        <w:t xml:space="preserve">, </w:t>
      </w:r>
      <w:r w:rsidRPr="00033231">
        <w:t>elles oublièrent généreusement son évidente timidité en ce moment et n</w:t>
      </w:r>
      <w:r w:rsidR="004F69D6">
        <w:t>’</w:t>
      </w:r>
      <w:r w:rsidRPr="00033231">
        <w:t>en tirèrent aucun avantage</w:t>
      </w:r>
      <w:r w:rsidR="004F69D6">
        <w:t xml:space="preserve">. </w:t>
      </w:r>
      <w:r w:rsidRPr="00033231">
        <w:t>Toutes paysa</w:t>
      </w:r>
      <w:r w:rsidRPr="00033231">
        <w:t>n</w:t>
      </w:r>
      <w:r w:rsidRPr="00033231">
        <w:t>nes qu</w:t>
      </w:r>
      <w:r w:rsidR="004F69D6">
        <w:t>’</w:t>
      </w:r>
      <w:r w:rsidRPr="00033231">
        <w:t>elles fussent</w:t>
      </w:r>
      <w:r w:rsidR="004F69D6">
        <w:t xml:space="preserve">, </w:t>
      </w:r>
      <w:r w:rsidRPr="00033231">
        <w:t>elles avaient trop de sa propre sensibilité anglaise pour se rendre coupables de cette grossière erreur</w:t>
      </w:r>
      <w:r w:rsidR="004F69D6">
        <w:t xml:space="preserve">. </w:t>
      </w:r>
      <w:r w:rsidRPr="00033231">
        <w:t>E</w:t>
      </w:r>
      <w:r w:rsidRPr="00033231">
        <w:t>l</w:t>
      </w:r>
      <w:r w:rsidRPr="00033231">
        <w:t>les l</w:t>
      </w:r>
      <w:r w:rsidR="004F69D6">
        <w:t>’</w:t>
      </w:r>
      <w:r w:rsidRPr="00033231">
        <w:t>entourèrent poliment et affectueusement</w:t>
      </w:r>
      <w:r w:rsidR="004F69D6">
        <w:t xml:space="preserve">, </w:t>
      </w:r>
      <w:r w:rsidRPr="00033231">
        <w:t>accueillant ses légers sourires et ses efforts pour engager la conversation avec une bienveillance et une civilité qui la mirent aussitôt à son aise</w:t>
      </w:r>
      <w:r w:rsidR="004F69D6">
        <w:t>.</w:t>
      </w:r>
    </w:p>
    <w:p w14:paraId="2E94994B" w14:textId="3DE66AE4" w:rsidR="004F69D6" w:rsidRDefault="004F69D6" w:rsidP="0021796F">
      <w:r>
        <w:t>M. </w:t>
      </w:r>
      <w:r w:rsidR="00000000" w:rsidRPr="00033231">
        <w:t>Sam Wynne arrivant en grande hâte pour insister afin que les grandes filles se mêlassent aux jeux aussi bien que les jeunes</w:t>
      </w:r>
      <w:r>
        <w:t xml:space="preserve">, </w:t>
      </w:r>
      <w:r w:rsidR="00000000" w:rsidRPr="00033231">
        <w:t>Caroline demeura encore une fois seule</w:t>
      </w:r>
      <w:r>
        <w:t xml:space="preserve">. </w:t>
      </w:r>
      <w:r w:rsidR="00000000" w:rsidRPr="00033231">
        <w:t xml:space="preserve">Elle méditait </w:t>
      </w:r>
      <w:r w:rsidR="00000000" w:rsidRPr="00033231">
        <w:lastRenderedPageBreak/>
        <w:t>une tranquille retraite à la maison</w:t>
      </w:r>
      <w:r>
        <w:t xml:space="preserve">, </w:t>
      </w:r>
      <w:r w:rsidR="00000000" w:rsidRPr="00033231">
        <w:t>lorsque Shirley</w:t>
      </w:r>
      <w:r>
        <w:t xml:space="preserve">, </w:t>
      </w:r>
      <w:r w:rsidR="00000000" w:rsidRPr="00033231">
        <w:t>remarquant de loin son isolement</w:t>
      </w:r>
      <w:r>
        <w:t xml:space="preserve">, </w:t>
      </w:r>
      <w:r w:rsidR="00000000" w:rsidRPr="00033231">
        <w:t>s</w:t>
      </w:r>
      <w:r>
        <w:t>’</w:t>
      </w:r>
      <w:r w:rsidR="00000000" w:rsidRPr="00033231">
        <w:t>empressa de la rejoindre</w:t>
      </w:r>
      <w:r>
        <w:t>.</w:t>
      </w:r>
    </w:p>
    <w:p w14:paraId="74E43946" w14:textId="77777777" w:rsidR="004F69D6" w:rsidRDefault="004F69D6" w:rsidP="0021796F">
      <w:r>
        <w:t>« </w:t>
      </w:r>
      <w:r w:rsidR="00000000" w:rsidRPr="00033231">
        <w:t>Montons en haut des champs</w:t>
      </w:r>
      <w:r>
        <w:t xml:space="preserve">, </w:t>
      </w:r>
      <w:r w:rsidR="00000000" w:rsidRPr="00033231">
        <w:t>lui dit-elle</w:t>
      </w:r>
      <w:r>
        <w:t xml:space="preserve"> ; </w:t>
      </w:r>
      <w:r w:rsidR="00000000" w:rsidRPr="00033231">
        <w:t>je sais que vous n</w:t>
      </w:r>
      <w:r>
        <w:t>’</w:t>
      </w:r>
      <w:r w:rsidR="00000000" w:rsidRPr="00033231">
        <w:t>aimez pas les foules</w:t>
      </w:r>
      <w:r>
        <w:t xml:space="preserve">, </w:t>
      </w:r>
      <w:r w:rsidR="00000000" w:rsidRPr="00033231">
        <w:t>Caroline</w:t>
      </w:r>
      <w:r>
        <w:t>.</w:t>
      </w:r>
    </w:p>
    <w:p w14:paraId="3995B8A4" w14:textId="77777777" w:rsidR="004F69D6" w:rsidRDefault="004F69D6" w:rsidP="0021796F">
      <w:r>
        <w:t>— </w:t>
      </w:r>
      <w:r w:rsidR="00000000" w:rsidRPr="00033231">
        <w:t>Mais ce sera vous priver d</w:t>
      </w:r>
      <w:r>
        <w:t>’</w:t>
      </w:r>
      <w:r w:rsidR="00000000" w:rsidRPr="00033231">
        <w:t>un plaisir</w:t>
      </w:r>
      <w:r>
        <w:t xml:space="preserve">, </w:t>
      </w:r>
      <w:r w:rsidR="00000000" w:rsidRPr="00033231">
        <w:t>Shirley</w:t>
      </w:r>
      <w:r>
        <w:t xml:space="preserve">, </w:t>
      </w:r>
      <w:r w:rsidR="00000000" w:rsidRPr="00033231">
        <w:t>que de vous enlever à ce beau monde qui vous courtise si assidûment</w:t>
      </w:r>
      <w:r>
        <w:t xml:space="preserve">, </w:t>
      </w:r>
      <w:r w:rsidR="00000000" w:rsidRPr="00033231">
        <w:t>et a</w:t>
      </w:r>
      <w:r w:rsidR="00000000" w:rsidRPr="00033231">
        <w:t>u</w:t>
      </w:r>
      <w:r w:rsidR="00000000" w:rsidRPr="00033231">
        <w:t>quel vous pouvez</w:t>
      </w:r>
      <w:r>
        <w:t xml:space="preserve">, </w:t>
      </w:r>
      <w:r w:rsidR="00000000" w:rsidRPr="00033231">
        <w:t>sans art ni effort</w:t>
      </w:r>
      <w:r>
        <w:t xml:space="preserve">, </w:t>
      </w:r>
      <w:r w:rsidR="00000000" w:rsidRPr="00033231">
        <w:t>vous rendre si agréable</w:t>
      </w:r>
      <w:r>
        <w:t>.</w:t>
      </w:r>
    </w:p>
    <w:p w14:paraId="099A15F7" w14:textId="77777777" w:rsidR="004F69D6" w:rsidRDefault="004F69D6" w:rsidP="0021796F">
      <w:r>
        <w:t>— </w:t>
      </w:r>
      <w:r w:rsidR="00000000" w:rsidRPr="00033231">
        <w:t>Non pas tout à fait sans efforts</w:t>
      </w:r>
      <w:r>
        <w:t xml:space="preserve"> ; </w:t>
      </w:r>
      <w:r w:rsidR="00000000" w:rsidRPr="00033231">
        <w:t>je suis déjà fatiguée de la tâche</w:t>
      </w:r>
      <w:r>
        <w:t xml:space="preserve"> ; </w:t>
      </w:r>
      <w:r w:rsidR="00000000" w:rsidRPr="00033231">
        <w:t>c</w:t>
      </w:r>
      <w:r>
        <w:t>’</w:t>
      </w:r>
      <w:r w:rsidR="00000000" w:rsidRPr="00033231">
        <w:t>est un insipide et ingrat exercice que de causer et de r</w:t>
      </w:r>
      <w:r w:rsidR="00000000" w:rsidRPr="00033231">
        <w:t>i</w:t>
      </w:r>
      <w:r w:rsidR="00000000" w:rsidRPr="00033231">
        <w:t xml:space="preserve">re avec ces bonnes gens de </w:t>
      </w:r>
      <w:proofErr w:type="spellStart"/>
      <w:r w:rsidR="00000000" w:rsidRPr="00033231">
        <w:t>Briarfield</w:t>
      </w:r>
      <w:proofErr w:type="spellEnd"/>
      <w:r>
        <w:t xml:space="preserve">. </w:t>
      </w:r>
      <w:r w:rsidR="00000000" w:rsidRPr="00033231">
        <w:t>Depuis dix minutes je cherche à découvrir votre blanc costume</w:t>
      </w:r>
      <w:r>
        <w:t xml:space="preserve">. </w:t>
      </w:r>
      <w:r w:rsidR="00000000" w:rsidRPr="00033231">
        <w:t>J</w:t>
      </w:r>
      <w:r>
        <w:t>’</w:t>
      </w:r>
      <w:r w:rsidR="00000000" w:rsidRPr="00033231">
        <w:t>ai plaisir à observer ceux que j</w:t>
      </w:r>
      <w:r>
        <w:t>’</w:t>
      </w:r>
      <w:r w:rsidR="00000000" w:rsidRPr="00033231">
        <w:t>aime au milieu de la foule et à les comparer avec les autres</w:t>
      </w:r>
      <w:r>
        <w:t xml:space="preserve"> ; </w:t>
      </w:r>
      <w:r w:rsidR="00000000" w:rsidRPr="00033231">
        <w:t>je vous ai comparée</w:t>
      </w:r>
      <w:r>
        <w:t xml:space="preserve">, </w:t>
      </w:r>
      <w:r w:rsidR="00000000" w:rsidRPr="00033231">
        <w:t>vous ne ressemblez à aucune de celles qui sont ici</w:t>
      </w:r>
      <w:r>
        <w:t xml:space="preserve">, </w:t>
      </w:r>
      <w:r w:rsidR="00000000" w:rsidRPr="00033231">
        <w:t>Lina</w:t>
      </w:r>
      <w:r>
        <w:t xml:space="preserve"> : </w:t>
      </w:r>
      <w:r w:rsidR="00000000" w:rsidRPr="00033231">
        <w:t>il y a ici de plus jolis visages que le v</w:t>
      </w:r>
      <w:r w:rsidR="00000000" w:rsidRPr="00033231">
        <w:t>ô</w:t>
      </w:r>
      <w:r w:rsidR="00000000" w:rsidRPr="00033231">
        <w:t>tre</w:t>
      </w:r>
      <w:r>
        <w:t xml:space="preserve"> ; </w:t>
      </w:r>
      <w:r w:rsidR="00000000" w:rsidRPr="00033231">
        <w:t>vous n</w:t>
      </w:r>
      <w:r>
        <w:t>’</w:t>
      </w:r>
      <w:r w:rsidR="00000000" w:rsidRPr="00033231">
        <w:t>êtes pas</w:t>
      </w:r>
      <w:r>
        <w:t xml:space="preserve">, </w:t>
      </w:r>
      <w:r w:rsidR="00000000" w:rsidRPr="00033231">
        <w:t>par exemple</w:t>
      </w:r>
      <w:r>
        <w:t xml:space="preserve">, </w:t>
      </w:r>
      <w:r w:rsidR="00000000" w:rsidRPr="00033231">
        <w:t>une beauté comme Harriet Sykes</w:t>
      </w:r>
      <w:r>
        <w:t xml:space="preserve"> ; </w:t>
      </w:r>
      <w:r w:rsidR="00000000" w:rsidRPr="00033231">
        <w:t>à côté d</w:t>
      </w:r>
      <w:r>
        <w:t>’</w:t>
      </w:r>
      <w:r w:rsidR="00000000" w:rsidRPr="00033231">
        <w:t>elle</w:t>
      </w:r>
      <w:r>
        <w:t xml:space="preserve">, </w:t>
      </w:r>
      <w:r w:rsidR="00000000" w:rsidRPr="00033231">
        <w:t>votre personne paraît presque insign</w:t>
      </w:r>
      <w:r w:rsidR="00000000" w:rsidRPr="00033231">
        <w:t>i</w:t>
      </w:r>
      <w:r w:rsidR="00000000" w:rsidRPr="00033231">
        <w:t>fia</w:t>
      </w:r>
      <w:r w:rsidR="00000000" w:rsidRPr="00033231">
        <w:t>n</w:t>
      </w:r>
      <w:r w:rsidR="00000000" w:rsidRPr="00033231">
        <w:t>te</w:t>
      </w:r>
      <w:r>
        <w:t xml:space="preserve"> ; </w:t>
      </w:r>
      <w:r w:rsidR="00000000" w:rsidRPr="00033231">
        <w:t>mais vous avez l</w:t>
      </w:r>
      <w:r>
        <w:t>’</w:t>
      </w:r>
      <w:r w:rsidR="00000000" w:rsidRPr="00033231">
        <w:t>air agréable</w:t>
      </w:r>
      <w:r>
        <w:t xml:space="preserve">, </w:t>
      </w:r>
      <w:r w:rsidR="00000000" w:rsidRPr="00033231">
        <w:t>vous avez l</w:t>
      </w:r>
      <w:r>
        <w:t>’</w:t>
      </w:r>
      <w:r w:rsidR="00000000" w:rsidRPr="00033231">
        <w:t>air réfléchi</w:t>
      </w:r>
      <w:r>
        <w:t xml:space="preserve">, </w:t>
      </w:r>
      <w:r w:rsidR="00000000" w:rsidRPr="00033231">
        <w:t>ce que j</w:t>
      </w:r>
      <w:r>
        <w:t>’</w:t>
      </w:r>
      <w:r w:rsidR="00000000" w:rsidRPr="00033231">
        <w:t>appelle intéressant</w:t>
      </w:r>
      <w:r>
        <w:t>.</w:t>
      </w:r>
    </w:p>
    <w:p w14:paraId="55116C2E" w14:textId="77777777" w:rsidR="004F69D6" w:rsidRDefault="004F69D6" w:rsidP="0021796F">
      <w:r>
        <w:t>— </w:t>
      </w:r>
      <w:r w:rsidR="00000000" w:rsidRPr="00033231">
        <w:t>Ah</w:t>
      </w:r>
      <w:r>
        <w:t xml:space="preserve"> ! </w:t>
      </w:r>
      <w:r w:rsidR="00000000" w:rsidRPr="00033231">
        <w:t>Shirley</w:t>
      </w:r>
      <w:r>
        <w:t xml:space="preserve"> ! </w:t>
      </w:r>
      <w:r w:rsidR="00000000" w:rsidRPr="00033231">
        <w:t>vous me flattez</w:t>
      </w:r>
      <w:r>
        <w:t>.</w:t>
      </w:r>
    </w:p>
    <w:p w14:paraId="1F3013C1" w14:textId="77777777" w:rsidR="004F69D6" w:rsidRDefault="004F69D6" w:rsidP="0021796F">
      <w:r>
        <w:t>— </w:t>
      </w:r>
      <w:r w:rsidR="00000000" w:rsidRPr="00033231">
        <w:t>Je ne m</w:t>
      </w:r>
      <w:r>
        <w:t>’</w:t>
      </w:r>
      <w:r w:rsidR="00000000" w:rsidRPr="00033231">
        <w:t>étonne pas que vos écolières vous aiment</w:t>
      </w:r>
      <w:r>
        <w:t>.</w:t>
      </w:r>
    </w:p>
    <w:p w14:paraId="4F995568" w14:textId="77777777" w:rsidR="004F69D6" w:rsidRDefault="004F69D6" w:rsidP="0021796F">
      <w:r>
        <w:t>— </w:t>
      </w:r>
      <w:r w:rsidR="00000000" w:rsidRPr="00033231">
        <w:t>Vous plaisantez</w:t>
      </w:r>
      <w:r>
        <w:t xml:space="preserve">, </w:t>
      </w:r>
      <w:r w:rsidR="00000000" w:rsidRPr="00033231">
        <w:t>Shirley</w:t>
      </w:r>
      <w:r>
        <w:t xml:space="preserve">, </w:t>
      </w:r>
      <w:r w:rsidR="00000000" w:rsidRPr="00033231">
        <w:t>parlons d</w:t>
      </w:r>
      <w:r>
        <w:t>’</w:t>
      </w:r>
      <w:r w:rsidR="00000000" w:rsidRPr="00033231">
        <w:t>autre chose</w:t>
      </w:r>
      <w:r>
        <w:t>.</w:t>
      </w:r>
    </w:p>
    <w:p w14:paraId="49A7C5FD" w14:textId="77777777" w:rsidR="004F69D6" w:rsidRDefault="004F69D6" w:rsidP="0021796F">
      <w:r>
        <w:t>— </w:t>
      </w:r>
      <w:r w:rsidR="00000000" w:rsidRPr="00033231">
        <w:t>Nous allons parler de Moore</w:t>
      </w:r>
      <w:r>
        <w:t xml:space="preserve">, </w:t>
      </w:r>
      <w:r w:rsidR="00000000" w:rsidRPr="00033231">
        <w:t>alors</w:t>
      </w:r>
      <w:r>
        <w:t xml:space="preserve">, </w:t>
      </w:r>
      <w:r w:rsidR="00000000" w:rsidRPr="00033231">
        <w:t>et nous allons le su</w:t>
      </w:r>
      <w:r w:rsidR="00000000" w:rsidRPr="00033231">
        <w:t>r</w:t>
      </w:r>
      <w:r w:rsidR="00000000" w:rsidRPr="00033231">
        <w:t>veiller</w:t>
      </w:r>
      <w:r>
        <w:t xml:space="preserve"> ; </w:t>
      </w:r>
      <w:r w:rsidR="00000000" w:rsidRPr="00033231">
        <w:t>je le vois en ce moment</w:t>
      </w:r>
      <w:r>
        <w:t>.</w:t>
      </w:r>
    </w:p>
    <w:p w14:paraId="466C6C25" w14:textId="486E4707" w:rsidR="00000000" w:rsidRPr="00033231" w:rsidRDefault="004F69D6" w:rsidP="0021796F">
      <w:r>
        <w:t>— </w:t>
      </w:r>
      <w:r w:rsidR="00000000" w:rsidRPr="00033231">
        <w:t>Où</w:t>
      </w:r>
      <w:r>
        <w:t> ? »</w:t>
      </w:r>
    </w:p>
    <w:p w14:paraId="3035ECC1" w14:textId="77777777" w:rsidR="004F69D6" w:rsidRDefault="00000000" w:rsidP="0021796F">
      <w:r w:rsidRPr="00033231">
        <w:t>Et</w:t>
      </w:r>
      <w:r w:rsidR="004F69D6">
        <w:t xml:space="preserve">, </w:t>
      </w:r>
      <w:r w:rsidRPr="00033231">
        <w:t>en faisant cette question</w:t>
      </w:r>
      <w:r w:rsidR="004F69D6">
        <w:t xml:space="preserve">, </w:t>
      </w:r>
      <w:r w:rsidRPr="00033231">
        <w:t>Caroline ne regardait point à travers les champs</w:t>
      </w:r>
      <w:r w:rsidR="004F69D6">
        <w:t xml:space="preserve">, </w:t>
      </w:r>
      <w:r w:rsidRPr="00033231">
        <w:t xml:space="preserve">mais dans les yeux de miss </w:t>
      </w:r>
      <w:proofErr w:type="spellStart"/>
      <w:r w:rsidRPr="00033231">
        <w:t>Keeldar</w:t>
      </w:r>
      <w:proofErr w:type="spellEnd"/>
      <w:r w:rsidR="004F69D6">
        <w:t xml:space="preserve">, </w:t>
      </w:r>
      <w:r w:rsidRPr="00033231">
        <w:t>comme elle avait l</w:t>
      </w:r>
      <w:r w:rsidR="004F69D6">
        <w:t>’</w:t>
      </w:r>
      <w:r w:rsidRPr="00033231">
        <w:t xml:space="preserve">habitude de faire toutes les fois que Shirley </w:t>
      </w:r>
      <w:r w:rsidRPr="00033231">
        <w:lastRenderedPageBreak/>
        <w:t>mentio</w:t>
      </w:r>
      <w:r w:rsidRPr="00033231">
        <w:t>n</w:t>
      </w:r>
      <w:r w:rsidRPr="00033231">
        <w:t>nait un objet qu</w:t>
      </w:r>
      <w:r w:rsidR="004F69D6">
        <w:t>’</w:t>
      </w:r>
      <w:r w:rsidRPr="00033231">
        <w:t>elle découvrait au loin</w:t>
      </w:r>
      <w:r w:rsidR="004F69D6">
        <w:t xml:space="preserve">. </w:t>
      </w:r>
      <w:r w:rsidRPr="00033231">
        <w:t>Son amie avait meilleure vue qu</w:t>
      </w:r>
      <w:r w:rsidR="004F69D6">
        <w:t>’</w:t>
      </w:r>
      <w:r w:rsidRPr="00033231">
        <w:t>elle</w:t>
      </w:r>
      <w:r w:rsidR="004F69D6">
        <w:t xml:space="preserve">, </w:t>
      </w:r>
      <w:r w:rsidRPr="00033231">
        <w:t>et Caroline semblait penser que le secret de la subt</w:t>
      </w:r>
      <w:r w:rsidRPr="00033231">
        <w:t>i</w:t>
      </w:r>
      <w:r w:rsidRPr="00033231">
        <w:t>lité d</w:t>
      </w:r>
      <w:r w:rsidR="004F69D6">
        <w:t>’</w:t>
      </w:r>
      <w:r w:rsidRPr="00033231">
        <w:t>aigle de son regard pouvait se lire dans l</w:t>
      </w:r>
      <w:r w:rsidR="004F69D6">
        <w:t>’</w:t>
      </w:r>
      <w:r w:rsidRPr="00033231">
        <w:t>iris gris sombre de son œil</w:t>
      </w:r>
      <w:r w:rsidR="004F69D6">
        <w:t xml:space="preserve"> ; </w:t>
      </w:r>
      <w:r w:rsidRPr="00033231">
        <w:t>ou plutôt</w:t>
      </w:r>
      <w:r w:rsidR="004F69D6">
        <w:t xml:space="preserve">, </w:t>
      </w:r>
      <w:r w:rsidRPr="00033231">
        <w:t>peut-être cherchait-elle à se guider par la direction de ces deux vifs et brillants petits globes</w:t>
      </w:r>
      <w:r w:rsidR="004F69D6">
        <w:t>.</w:t>
      </w:r>
    </w:p>
    <w:p w14:paraId="66A1E82D" w14:textId="77777777" w:rsidR="004F69D6" w:rsidRDefault="004F69D6" w:rsidP="0021796F">
      <w:r>
        <w:t>« </w:t>
      </w:r>
      <w:r w:rsidR="00000000" w:rsidRPr="00033231">
        <w:t>Voilà Moore</w:t>
      </w:r>
      <w:r>
        <w:t xml:space="preserve">, </w:t>
      </w:r>
      <w:r w:rsidR="00000000" w:rsidRPr="00033231">
        <w:t>dit Shirley</w:t>
      </w:r>
      <w:r>
        <w:t xml:space="preserve">, </w:t>
      </w:r>
      <w:r w:rsidR="00000000" w:rsidRPr="00033231">
        <w:t>indiquant un point à travers le vaste champ où un millier d</w:t>
      </w:r>
      <w:r>
        <w:t>’</w:t>
      </w:r>
      <w:r w:rsidR="00000000" w:rsidRPr="00033231">
        <w:t>enfants jouaient</w:t>
      </w:r>
      <w:r>
        <w:t xml:space="preserve">, </w:t>
      </w:r>
      <w:r w:rsidR="00000000" w:rsidRPr="00033231">
        <w:t>et où un nombre égal de spectateurs adultes se promenaient çà et là</w:t>
      </w:r>
      <w:r>
        <w:t xml:space="preserve">. </w:t>
      </w:r>
      <w:r w:rsidR="00000000" w:rsidRPr="00033231">
        <w:t>Là-bas</w:t>
      </w:r>
      <w:r>
        <w:t xml:space="preserve">, </w:t>
      </w:r>
      <w:r w:rsidR="00000000" w:rsidRPr="00033231">
        <w:t>pouvez-vous ne pas distinguer sa haute stature et son port droit</w:t>
      </w:r>
      <w:r>
        <w:t xml:space="preserve"> ? </w:t>
      </w:r>
      <w:r w:rsidR="00000000" w:rsidRPr="00033231">
        <w:t>Il ressemble</w:t>
      </w:r>
      <w:r>
        <w:t xml:space="preserve">, </w:t>
      </w:r>
      <w:r w:rsidR="00000000" w:rsidRPr="00033231">
        <w:t>au milieu de la foule qui l</w:t>
      </w:r>
      <w:r>
        <w:t>’</w:t>
      </w:r>
      <w:r w:rsidR="00000000" w:rsidRPr="00033231">
        <w:t>environne</w:t>
      </w:r>
      <w:r>
        <w:t xml:space="preserve">, </w:t>
      </w:r>
      <w:r w:rsidR="00000000" w:rsidRPr="00033231">
        <w:t xml:space="preserve">à </w:t>
      </w:r>
      <w:proofErr w:type="spellStart"/>
      <w:r w:rsidR="00000000" w:rsidRPr="00033231">
        <w:t>Éliab</w:t>
      </w:r>
      <w:proofErr w:type="spellEnd"/>
      <w:r w:rsidR="00000000" w:rsidRPr="00033231">
        <w:t xml:space="preserve"> parmi les plus humbles bergers</w:t>
      </w:r>
      <w:r>
        <w:t xml:space="preserve">, </w:t>
      </w:r>
      <w:r w:rsidR="00000000" w:rsidRPr="00033231">
        <w:t>à Saül au milieu d</w:t>
      </w:r>
      <w:r>
        <w:t>’</w:t>
      </w:r>
      <w:r w:rsidR="00000000" w:rsidRPr="00033231">
        <w:t>un conseil de guerre</w:t>
      </w:r>
      <w:r>
        <w:t xml:space="preserve"> ; </w:t>
      </w:r>
      <w:r w:rsidR="00000000" w:rsidRPr="00033231">
        <w:t>et c</w:t>
      </w:r>
      <w:r>
        <w:t>’</w:t>
      </w:r>
      <w:r w:rsidR="00000000" w:rsidRPr="00033231">
        <w:t>est bien en effet</w:t>
      </w:r>
      <w:r>
        <w:t xml:space="preserve">, </w:t>
      </w:r>
      <w:r w:rsidR="00000000" w:rsidRPr="00033231">
        <w:t>si je ne me trompe</w:t>
      </w:r>
      <w:r>
        <w:t xml:space="preserve">, </w:t>
      </w:r>
      <w:r w:rsidR="00000000" w:rsidRPr="00033231">
        <w:t>un conseil de guerre</w:t>
      </w:r>
      <w:r>
        <w:t>.</w:t>
      </w:r>
    </w:p>
    <w:p w14:paraId="1487654B" w14:textId="77777777" w:rsidR="004F69D6" w:rsidRDefault="004F69D6" w:rsidP="0021796F">
      <w:r>
        <w:t>— </w:t>
      </w:r>
      <w:r w:rsidR="00000000" w:rsidRPr="00033231">
        <w:t>Et pourquoi cela</w:t>
      </w:r>
      <w:r>
        <w:t xml:space="preserve">, </w:t>
      </w:r>
      <w:r w:rsidR="00000000" w:rsidRPr="00033231">
        <w:t>Shirley</w:t>
      </w:r>
      <w:r>
        <w:t xml:space="preserve"> ? </w:t>
      </w:r>
      <w:r w:rsidR="00000000" w:rsidRPr="00033231">
        <w:t>demanda Caroline</w:t>
      </w:r>
      <w:r>
        <w:t xml:space="preserve">, </w:t>
      </w:r>
      <w:r w:rsidR="00000000" w:rsidRPr="00033231">
        <w:t>dont l</w:t>
      </w:r>
      <w:r>
        <w:t>’</w:t>
      </w:r>
      <w:r w:rsidR="00000000" w:rsidRPr="00033231">
        <w:t>œil avait à la fin saisi l</w:t>
      </w:r>
      <w:r>
        <w:t>’</w:t>
      </w:r>
      <w:r w:rsidR="00000000" w:rsidRPr="00033231">
        <w:t>objet cherché</w:t>
      </w:r>
      <w:r>
        <w:t xml:space="preserve">. </w:t>
      </w:r>
      <w:r w:rsidR="00000000" w:rsidRPr="00033231">
        <w:t>Robert parle en ce moment à mon oncle</w:t>
      </w:r>
      <w:r>
        <w:t xml:space="preserve">, </w:t>
      </w:r>
      <w:r w:rsidR="00000000" w:rsidRPr="00033231">
        <w:t>et ils se donnent une poignée de main</w:t>
      </w:r>
      <w:r>
        <w:t xml:space="preserve"> : </w:t>
      </w:r>
      <w:r w:rsidR="00000000" w:rsidRPr="00033231">
        <w:t>ils sont donc réconciliés</w:t>
      </w:r>
      <w:r>
        <w:t>.</w:t>
      </w:r>
    </w:p>
    <w:p w14:paraId="062D0743" w14:textId="016B653A" w:rsidR="00000000" w:rsidRPr="00033231" w:rsidRDefault="004F69D6" w:rsidP="0021796F">
      <w:r>
        <w:t>— </w:t>
      </w:r>
      <w:r w:rsidR="00000000" w:rsidRPr="00033231">
        <w:t>Et non sans de bonnes raisons</w:t>
      </w:r>
      <w:r>
        <w:t xml:space="preserve">, </w:t>
      </w:r>
      <w:r w:rsidR="00000000" w:rsidRPr="00033231">
        <w:t>soyez-en sûre</w:t>
      </w:r>
      <w:r>
        <w:t xml:space="preserve"> : </w:t>
      </w:r>
      <w:r w:rsidR="00000000" w:rsidRPr="00033231">
        <w:t>ils font cause commune contre l</w:t>
      </w:r>
      <w:r>
        <w:t>’</w:t>
      </w:r>
      <w:r w:rsidR="00000000" w:rsidRPr="00033231">
        <w:t>ennemi commun</w:t>
      </w:r>
      <w:r>
        <w:t xml:space="preserve">. </w:t>
      </w:r>
      <w:r w:rsidR="00000000" w:rsidRPr="00033231">
        <w:t xml:space="preserve">Et pourquoi pensez-vous que </w:t>
      </w:r>
      <w:r>
        <w:t>MM. </w:t>
      </w:r>
      <w:r w:rsidR="00000000" w:rsidRPr="00033231">
        <w:t>Wynne</w:t>
      </w:r>
      <w:r>
        <w:t xml:space="preserve">, </w:t>
      </w:r>
      <w:r w:rsidR="00000000" w:rsidRPr="00033231">
        <w:t>Sykes</w:t>
      </w:r>
      <w:r>
        <w:t xml:space="preserve">, </w:t>
      </w:r>
      <w:proofErr w:type="spellStart"/>
      <w:r w:rsidR="00000000" w:rsidRPr="00033231">
        <w:t>Armitage</w:t>
      </w:r>
      <w:proofErr w:type="spellEnd"/>
      <w:r w:rsidR="00000000" w:rsidRPr="00033231">
        <w:t xml:space="preserve"> et Ramsden se pressent en cercle autour d</w:t>
      </w:r>
      <w:r>
        <w:t>’</w:t>
      </w:r>
      <w:r w:rsidR="00000000" w:rsidRPr="00033231">
        <w:t>eux</w:t>
      </w:r>
      <w:r>
        <w:t xml:space="preserve"> ? </w:t>
      </w:r>
      <w:r w:rsidR="00000000" w:rsidRPr="00033231">
        <w:t>Et pourquoi font-ils signe à Malone de les joindre</w:t>
      </w:r>
      <w:r>
        <w:t xml:space="preserve"> ? </w:t>
      </w:r>
      <w:r w:rsidR="00000000" w:rsidRPr="00033231">
        <w:t>Quand on appelle celui-là</w:t>
      </w:r>
      <w:r>
        <w:t xml:space="preserve">, </w:t>
      </w:r>
      <w:r w:rsidR="00000000" w:rsidRPr="00033231">
        <w:t>croyez-le</w:t>
      </w:r>
      <w:r>
        <w:t xml:space="preserve">, </w:t>
      </w:r>
      <w:r w:rsidR="00000000" w:rsidRPr="00033231">
        <w:t>c</w:t>
      </w:r>
      <w:r>
        <w:t>’</w:t>
      </w:r>
      <w:r w:rsidR="00000000" w:rsidRPr="00033231">
        <w:t>est qu</w:t>
      </w:r>
      <w:r>
        <w:t>’</w:t>
      </w:r>
      <w:r w:rsidR="00000000" w:rsidRPr="00033231">
        <w:t>on a besoin d</w:t>
      </w:r>
      <w:r>
        <w:t>’</w:t>
      </w:r>
      <w:r w:rsidR="00000000" w:rsidRPr="00033231">
        <w:t>un bras vigoureux</w:t>
      </w:r>
      <w:r>
        <w:t>. »</w:t>
      </w:r>
    </w:p>
    <w:p w14:paraId="7308DD75" w14:textId="77777777" w:rsidR="004F69D6" w:rsidRDefault="00000000" w:rsidP="0021796F">
      <w:r w:rsidRPr="00033231">
        <w:t>Shirley</w:t>
      </w:r>
      <w:r w:rsidR="004F69D6">
        <w:t xml:space="preserve">, </w:t>
      </w:r>
      <w:r w:rsidRPr="00033231">
        <w:t>en regardant</w:t>
      </w:r>
      <w:r w:rsidR="004F69D6">
        <w:t xml:space="preserve">, </w:t>
      </w:r>
      <w:r w:rsidRPr="00033231">
        <w:t>devint agitée</w:t>
      </w:r>
      <w:r w:rsidR="004F69D6">
        <w:t xml:space="preserve"> : </w:t>
      </w:r>
      <w:r w:rsidRPr="00033231">
        <w:t>son œil lançait des éclairs</w:t>
      </w:r>
      <w:r w:rsidR="004F69D6">
        <w:t>.</w:t>
      </w:r>
    </w:p>
    <w:p w14:paraId="3C23AECC" w14:textId="77777777" w:rsidR="004F69D6" w:rsidRDefault="004F69D6" w:rsidP="0021796F">
      <w:r>
        <w:t>« </w:t>
      </w:r>
      <w:r w:rsidR="00000000" w:rsidRPr="00033231">
        <w:t>Ils n</w:t>
      </w:r>
      <w:r>
        <w:t>’</w:t>
      </w:r>
      <w:r w:rsidR="00000000" w:rsidRPr="00033231">
        <w:t>ont pas voulu se fier à moi</w:t>
      </w:r>
      <w:r>
        <w:t xml:space="preserve">, </w:t>
      </w:r>
      <w:r w:rsidR="00000000" w:rsidRPr="00033231">
        <w:t>dit-elle</w:t>
      </w:r>
      <w:r>
        <w:t xml:space="preserve"> ; </w:t>
      </w:r>
      <w:r w:rsidR="00000000" w:rsidRPr="00033231">
        <w:t>c</w:t>
      </w:r>
      <w:r>
        <w:t>’</w:t>
      </w:r>
      <w:r w:rsidR="00000000" w:rsidRPr="00033231">
        <w:t>est toujours ainsi</w:t>
      </w:r>
      <w:r>
        <w:t xml:space="preserve">, </w:t>
      </w:r>
      <w:r w:rsidR="00000000" w:rsidRPr="00033231">
        <w:t>lorsqu</w:t>
      </w:r>
      <w:r>
        <w:t>’</w:t>
      </w:r>
      <w:r w:rsidR="00000000" w:rsidRPr="00033231">
        <w:t>arrive le moment</w:t>
      </w:r>
      <w:r>
        <w:t> !</w:t>
      </w:r>
    </w:p>
    <w:p w14:paraId="4BA0AC7A" w14:textId="77777777" w:rsidR="004F69D6" w:rsidRDefault="004F69D6" w:rsidP="0021796F">
      <w:r>
        <w:t>— </w:t>
      </w:r>
      <w:r w:rsidR="00000000" w:rsidRPr="00033231">
        <w:t>De quoi s</w:t>
      </w:r>
      <w:r>
        <w:t>’</w:t>
      </w:r>
      <w:r w:rsidR="00000000" w:rsidRPr="00033231">
        <w:t>agit-il donc</w:t>
      </w:r>
      <w:r>
        <w:t> ?</w:t>
      </w:r>
    </w:p>
    <w:p w14:paraId="69C4EEBA" w14:textId="77777777" w:rsidR="004F69D6" w:rsidRDefault="004F69D6" w:rsidP="0021796F">
      <w:r>
        <w:lastRenderedPageBreak/>
        <w:t>— </w:t>
      </w:r>
      <w:r w:rsidR="00000000" w:rsidRPr="00033231">
        <w:t>Eh</w:t>
      </w:r>
      <w:r>
        <w:t xml:space="preserve"> ! </w:t>
      </w:r>
      <w:r w:rsidR="00000000" w:rsidRPr="00033231">
        <w:t>ne le sentez-vous pas</w:t>
      </w:r>
      <w:r>
        <w:t xml:space="preserve"> ? </w:t>
      </w:r>
      <w:r w:rsidR="00000000" w:rsidRPr="00033231">
        <w:t>il y a quelque mystère en jeu</w:t>
      </w:r>
      <w:r>
        <w:t xml:space="preserve"> ; </w:t>
      </w:r>
      <w:r w:rsidR="00000000" w:rsidRPr="00033231">
        <w:t>on attend quelque événement</w:t>
      </w:r>
      <w:r>
        <w:t xml:space="preserve">. </w:t>
      </w:r>
      <w:r w:rsidR="00000000" w:rsidRPr="00033231">
        <w:t>Des préparatifs se font</w:t>
      </w:r>
      <w:r>
        <w:t xml:space="preserve">, </w:t>
      </w:r>
      <w:r w:rsidR="00000000" w:rsidRPr="00033231">
        <w:t>j</w:t>
      </w:r>
      <w:r>
        <w:t>’</w:t>
      </w:r>
      <w:r w:rsidR="00000000" w:rsidRPr="00033231">
        <w:t>en suis certaine</w:t>
      </w:r>
      <w:r>
        <w:t xml:space="preserve">. </w:t>
      </w:r>
      <w:r w:rsidR="00000000" w:rsidRPr="00033231">
        <w:t>Je l</w:t>
      </w:r>
      <w:r>
        <w:t>’</w:t>
      </w:r>
      <w:r w:rsidR="00000000" w:rsidRPr="00033231">
        <w:t>ai vu dans la contenance de Moore ce soir</w:t>
      </w:r>
      <w:r>
        <w:t xml:space="preserve"> ; </w:t>
      </w:r>
      <w:r w:rsidR="00000000" w:rsidRPr="00033231">
        <w:t>il était animé et cependant dur</w:t>
      </w:r>
      <w:r>
        <w:t>.</w:t>
      </w:r>
    </w:p>
    <w:p w14:paraId="088CBFF9" w14:textId="77777777" w:rsidR="004F69D6" w:rsidRDefault="004F69D6" w:rsidP="0021796F">
      <w:r>
        <w:t>— </w:t>
      </w:r>
      <w:r w:rsidR="00000000" w:rsidRPr="00033231">
        <w:t xml:space="preserve">Dur pour </w:t>
      </w:r>
      <w:r w:rsidR="00000000" w:rsidRPr="00033231">
        <w:rPr>
          <w:i/>
          <w:iCs/>
        </w:rPr>
        <w:t>vous</w:t>
      </w:r>
      <w:r>
        <w:rPr>
          <w:i/>
          <w:iCs/>
        </w:rPr>
        <w:t xml:space="preserve">, </w:t>
      </w:r>
      <w:r w:rsidR="00000000" w:rsidRPr="00033231">
        <w:t>Shirley</w:t>
      </w:r>
      <w:r>
        <w:t> !</w:t>
      </w:r>
    </w:p>
    <w:p w14:paraId="079DC428" w14:textId="77777777" w:rsidR="004F69D6" w:rsidRDefault="004F69D6" w:rsidP="0021796F">
      <w:r>
        <w:t>— </w:t>
      </w:r>
      <w:r w:rsidR="00000000" w:rsidRPr="00033231">
        <w:t>Oui</w:t>
      </w:r>
      <w:r>
        <w:t xml:space="preserve">, </w:t>
      </w:r>
      <w:r w:rsidR="00000000" w:rsidRPr="00033231">
        <w:t xml:space="preserve">pour </w:t>
      </w:r>
      <w:r w:rsidR="00000000" w:rsidRPr="00033231">
        <w:rPr>
          <w:i/>
          <w:iCs/>
        </w:rPr>
        <w:t>moi</w:t>
      </w:r>
      <w:r>
        <w:rPr>
          <w:i/>
          <w:iCs/>
        </w:rPr>
        <w:t xml:space="preserve">. </w:t>
      </w:r>
      <w:r w:rsidR="00000000" w:rsidRPr="00033231">
        <w:t>Il est souvent dur pour moi</w:t>
      </w:r>
      <w:r>
        <w:t xml:space="preserve">. </w:t>
      </w:r>
      <w:r w:rsidR="00000000" w:rsidRPr="00033231">
        <w:t>Il nous a</w:t>
      </w:r>
      <w:r w:rsidR="00000000" w:rsidRPr="00033231">
        <w:t>r</w:t>
      </w:r>
      <w:r w:rsidR="00000000" w:rsidRPr="00033231">
        <w:t>rive rarement de converser tête à tête</w:t>
      </w:r>
      <w:r>
        <w:t xml:space="preserve"> ; </w:t>
      </w:r>
      <w:r w:rsidR="00000000" w:rsidRPr="00033231">
        <w:t>mais il m</w:t>
      </w:r>
      <w:r>
        <w:t>’</w:t>
      </w:r>
      <w:r w:rsidR="00000000" w:rsidRPr="00033231">
        <w:t>a fait souvent sentir que le fond de son caractère n</w:t>
      </w:r>
      <w:r>
        <w:t>’</w:t>
      </w:r>
      <w:r w:rsidR="00000000" w:rsidRPr="00033231">
        <w:t>est pas d</w:t>
      </w:r>
      <w:r>
        <w:t>’</w:t>
      </w:r>
      <w:r w:rsidR="00000000" w:rsidRPr="00033231">
        <w:t>édredon</w:t>
      </w:r>
      <w:r>
        <w:t>.</w:t>
      </w:r>
    </w:p>
    <w:p w14:paraId="69A85772" w14:textId="77777777" w:rsidR="004F69D6" w:rsidRDefault="004F69D6" w:rsidP="0021796F">
      <w:r>
        <w:t>— </w:t>
      </w:r>
      <w:r w:rsidR="00000000" w:rsidRPr="00033231">
        <w:t>Cependant il paraissait vous parler avec douceur</w:t>
      </w:r>
      <w:r>
        <w:t>.</w:t>
      </w:r>
    </w:p>
    <w:p w14:paraId="10360A7E" w14:textId="77777777" w:rsidR="004F69D6" w:rsidRDefault="004F69D6" w:rsidP="0021796F">
      <w:r>
        <w:t>— </w:t>
      </w:r>
      <w:r w:rsidR="00000000" w:rsidRPr="00033231">
        <w:t>Assurément</w:t>
      </w:r>
      <w:r>
        <w:t xml:space="preserve"> ; </w:t>
      </w:r>
      <w:r w:rsidR="00000000" w:rsidRPr="00033231">
        <w:t>ton très-aimable et manières charmantes</w:t>
      </w:r>
      <w:r>
        <w:t xml:space="preserve"> ; </w:t>
      </w:r>
      <w:r w:rsidR="00000000" w:rsidRPr="00033231">
        <w:t>et cependant l</w:t>
      </w:r>
      <w:r>
        <w:t>’</w:t>
      </w:r>
      <w:r w:rsidR="00000000" w:rsidRPr="00033231">
        <w:t>homme est péremptoire et réservé</w:t>
      </w:r>
      <w:r>
        <w:t xml:space="preserve"> : </w:t>
      </w:r>
      <w:r w:rsidR="00000000" w:rsidRPr="00033231">
        <w:t>sa réserve m</w:t>
      </w:r>
      <w:r>
        <w:t>’</w:t>
      </w:r>
      <w:r w:rsidR="00000000" w:rsidRPr="00033231">
        <w:t>agace</w:t>
      </w:r>
      <w:r>
        <w:t>.</w:t>
      </w:r>
    </w:p>
    <w:p w14:paraId="3A247371" w14:textId="77777777" w:rsidR="004F69D6" w:rsidRDefault="004F69D6" w:rsidP="0021796F">
      <w:r>
        <w:t>— </w:t>
      </w:r>
      <w:r w:rsidR="00000000" w:rsidRPr="00033231">
        <w:t>Oui</w:t>
      </w:r>
      <w:r>
        <w:t xml:space="preserve">, </w:t>
      </w:r>
      <w:r w:rsidR="00000000" w:rsidRPr="00033231">
        <w:t>Robert est réservé</w:t>
      </w:r>
      <w:r>
        <w:t>.</w:t>
      </w:r>
    </w:p>
    <w:p w14:paraId="3C83B785" w14:textId="77777777" w:rsidR="004F69D6" w:rsidRDefault="004F69D6" w:rsidP="0021796F">
      <w:r>
        <w:t>— </w:t>
      </w:r>
      <w:r w:rsidR="00000000" w:rsidRPr="00033231">
        <w:t>Et il a à peine le droit de l</w:t>
      </w:r>
      <w:r>
        <w:t>’</w:t>
      </w:r>
      <w:r w:rsidR="00000000" w:rsidRPr="00033231">
        <w:t>être avec moi</w:t>
      </w:r>
      <w:r>
        <w:t xml:space="preserve">, </w:t>
      </w:r>
      <w:r w:rsidR="00000000" w:rsidRPr="00033231">
        <w:t>d</w:t>
      </w:r>
      <w:r>
        <w:t>’</w:t>
      </w:r>
      <w:r w:rsidR="00000000" w:rsidRPr="00033231">
        <w:t>autant moins qu</w:t>
      </w:r>
      <w:r>
        <w:t>’</w:t>
      </w:r>
      <w:r w:rsidR="00000000" w:rsidRPr="00033231">
        <w:t>il a commencé par me donner sa confiance</w:t>
      </w:r>
      <w:r>
        <w:t xml:space="preserve">. </w:t>
      </w:r>
      <w:r w:rsidR="00000000" w:rsidRPr="00033231">
        <w:t>N</w:t>
      </w:r>
      <w:r>
        <w:t>’</w:t>
      </w:r>
      <w:r w:rsidR="00000000" w:rsidRPr="00033231">
        <w:t>ayant rien fait pour perdre cette confiance</w:t>
      </w:r>
      <w:r>
        <w:t xml:space="preserve">, </w:t>
      </w:r>
      <w:r w:rsidR="00000000" w:rsidRPr="00033231">
        <w:t>elle ne devrait pas m</w:t>
      </w:r>
      <w:r>
        <w:t>’</w:t>
      </w:r>
      <w:r w:rsidR="00000000" w:rsidRPr="00033231">
        <w:t>être retirée</w:t>
      </w:r>
      <w:r>
        <w:t xml:space="preserve"> ; </w:t>
      </w:r>
      <w:r w:rsidR="00000000" w:rsidRPr="00033231">
        <w:t>il pense sans doute</w:t>
      </w:r>
      <w:r>
        <w:t xml:space="preserve">, </w:t>
      </w:r>
      <w:r w:rsidR="00000000" w:rsidRPr="00033231">
        <w:t>je suppose</w:t>
      </w:r>
      <w:r>
        <w:t xml:space="preserve">, </w:t>
      </w:r>
      <w:r w:rsidR="00000000" w:rsidRPr="00033231">
        <w:t>que je n</w:t>
      </w:r>
      <w:r>
        <w:t>’</w:t>
      </w:r>
      <w:r w:rsidR="00000000" w:rsidRPr="00033231">
        <w:t>ai pas l</w:t>
      </w:r>
      <w:r>
        <w:t>’</w:t>
      </w:r>
      <w:r w:rsidR="00000000" w:rsidRPr="00033231">
        <w:t>âme assez vigo</w:t>
      </w:r>
      <w:r w:rsidR="00000000" w:rsidRPr="00033231">
        <w:t>u</w:t>
      </w:r>
      <w:r w:rsidR="00000000" w:rsidRPr="00033231">
        <w:t>reuse pour qu</w:t>
      </w:r>
      <w:r>
        <w:t>’</w:t>
      </w:r>
      <w:r w:rsidR="00000000" w:rsidRPr="00033231">
        <w:t>il puisse se fier à moi dans une crise</w:t>
      </w:r>
      <w:r>
        <w:t>.</w:t>
      </w:r>
    </w:p>
    <w:p w14:paraId="1C2BBE7C" w14:textId="77777777" w:rsidR="004F69D6" w:rsidRDefault="004F69D6" w:rsidP="0021796F">
      <w:r>
        <w:t>— </w:t>
      </w:r>
      <w:r w:rsidR="00000000" w:rsidRPr="00033231">
        <w:t>Il craint probablement de vous causer de l</w:t>
      </w:r>
      <w:r>
        <w:t>’</w:t>
      </w:r>
      <w:r w:rsidR="00000000" w:rsidRPr="00033231">
        <w:t>inquiétude</w:t>
      </w:r>
      <w:r>
        <w:t>.</w:t>
      </w:r>
    </w:p>
    <w:p w14:paraId="47A966E2" w14:textId="77777777" w:rsidR="004F69D6" w:rsidRDefault="004F69D6" w:rsidP="0021796F">
      <w:r>
        <w:t>— </w:t>
      </w:r>
      <w:r w:rsidR="00000000" w:rsidRPr="00033231">
        <w:t>Précaution inutile</w:t>
      </w:r>
      <w:r>
        <w:t xml:space="preserve"> : </w:t>
      </w:r>
      <w:r w:rsidR="00000000" w:rsidRPr="00033231">
        <w:t>ma nature est élastique et ne se laisse pas facilement déprimer</w:t>
      </w:r>
      <w:r>
        <w:t xml:space="preserve"> ; </w:t>
      </w:r>
      <w:r w:rsidR="00000000" w:rsidRPr="00033231">
        <w:t>il devrait savoir cela</w:t>
      </w:r>
      <w:r>
        <w:t xml:space="preserve"> ; </w:t>
      </w:r>
      <w:r w:rsidR="00000000" w:rsidRPr="00033231">
        <w:t>mais cet ho</w:t>
      </w:r>
      <w:r w:rsidR="00000000" w:rsidRPr="00033231">
        <w:t>m</w:t>
      </w:r>
      <w:r w:rsidR="00000000" w:rsidRPr="00033231">
        <w:t>me est fier</w:t>
      </w:r>
      <w:r>
        <w:t xml:space="preserve"> : </w:t>
      </w:r>
      <w:r w:rsidR="00000000" w:rsidRPr="00033231">
        <w:t>il a ses défauts</w:t>
      </w:r>
      <w:r>
        <w:t xml:space="preserve">, </w:t>
      </w:r>
      <w:r w:rsidR="00000000" w:rsidRPr="00033231">
        <w:t>quoi que vous puissiez dire</w:t>
      </w:r>
      <w:r>
        <w:t xml:space="preserve">, </w:t>
      </w:r>
      <w:r w:rsidR="00000000" w:rsidRPr="00033231">
        <w:t>L</w:t>
      </w:r>
      <w:r w:rsidR="00000000" w:rsidRPr="00033231">
        <w:t>i</w:t>
      </w:r>
      <w:r w:rsidR="00000000" w:rsidRPr="00033231">
        <w:t>na</w:t>
      </w:r>
      <w:r>
        <w:t xml:space="preserve">. </w:t>
      </w:r>
      <w:r w:rsidR="00000000" w:rsidRPr="00033231">
        <w:t>Remarquez combien ce groupe est animé</w:t>
      </w:r>
      <w:r>
        <w:t xml:space="preserve"> ; </w:t>
      </w:r>
      <w:r w:rsidR="00000000" w:rsidRPr="00033231">
        <w:t>ils ne se doutent pas que nous les observons</w:t>
      </w:r>
      <w:r>
        <w:t>.</w:t>
      </w:r>
    </w:p>
    <w:p w14:paraId="598875E0" w14:textId="77777777" w:rsidR="004F69D6" w:rsidRDefault="004F69D6" w:rsidP="0021796F">
      <w:r>
        <w:t>— </w:t>
      </w:r>
      <w:r w:rsidR="00000000" w:rsidRPr="00033231">
        <w:t>Avec de la vigilance</w:t>
      </w:r>
      <w:r>
        <w:t xml:space="preserve">, </w:t>
      </w:r>
      <w:r w:rsidR="00000000" w:rsidRPr="00033231">
        <w:t>Shirley</w:t>
      </w:r>
      <w:r>
        <w:t xml:space="preserve">, </w:t>
      </w:r>
      <w:r w:rsidR="00000000" w:rsidRPr="00033231">
        <w:t>nous pourrons peut-être trouver le fil de leur secret</w:t>
      </w:r>
      <w:r>
        <w:t>.</w:t>
      </w:r>
    </w:p>
    <w:p w14:paraId="369D7188" w14:textId="77777777" w:rsidR="004F69D6" w:rsidRDefault="004F69D6" w:rsidP="0021796F">
      <w:r>
        <w:lastRenderedPageBreak/>
        <w:t>— </w:t>
      </w:r>
      <w:r w:rsidR="00000000" w:rsidRPr="00033231">
        <w:t>Il y aura quelques mouvements inaccoutumés avant peu</w:t>
      </w:r>
      <w:r>
        <w:t xml:space="preserve">, </w:t>
      </w:r>
      <w:r w:rsidR="00000000" w:rsidRPr="00033231">
        <w:t>demain</w:t>
      </w:r>
      <w:r>
        <w:t xml:space="preserve">, </w:t>
      </w:r>
      <w:r w:rsidR="00000000" w:rsidRPr="00033231">
        <w:t>cette nuit peut-être</w:t>
      </w:r>
      <w:r>
        <w:t xml:space="preserve">. </w:t>
      </w:r>
      <w:r w:rsidR="00000000" w:rsidRPr="00033231">
        <w:t>Mais mes yeux et mes oreilles sont grands ouverts</w:t>
      </w:r>
      <w:r>
        <w:t xml:space="preserve">. </w:t>
      </w:r>
      <w:r w:rsidR="00000000" w:rsidRPr="00033231">
        <w:t>Monsieur Moore</w:t>
      </w:r>
      <w:r>
        <w:t xml:space="preserve">, </w:t>
      </w:r>
      <w:r w:rsidR="00000000" w:rsidRPr="00033231">
        <w:t>vous serez sous ma survei</w:t>
      </w:r>
      <w:r w:rsidR="00000000" w:rsidRPr="00033231">
        <w:t>l</w:t>
      </w:r>
      <w:r w:rsidR="00000000" w:rsidRPr="00033231">
        <w:t>lance</w:t>
      </w:r>
      <w:r>
        <w:t xml:space="preserve">. </w:t>
      </w:r>
      <w:r w:rsidR="00000000" w:rsidRPr="00033231">
        <w:t>Vous aussi</w:t>
      </w:r>
      <w:r>
        <w:t xml:space="preserve">, </w:t>
      </w:r>
      <w:r w:rsidR="00000000" w:rsidRPr="00033231">
        <w:t>soyez vigilante</w:t>
      </w:r>
      <w:r>
        <w:t xml:space="preserve">, </w:t>
      </w:r>
      <w:r w:rsidR="00000000" w:rsidRPr="00033231">
        <w:t>Lina</w:t>
      </w:r>
      <w:r>
        <w:t>.</w:t>
      </w:r>
    </w:p>
    <w:p w14:paraId="4DDF19A2" w14:textId="77777777" w:rsidR="004F69D6" w:rsidRDefault="004F69D6" w:rsidP="0021796F">
      <w:r>
        <w:t>— </w:t>
      </w:r>
      <w:r w:rsidR="00000000" w:rsidRPr="00033231">
        <w:t>Je le serai</w:t>
      </w:r>
      <w:r>
        <w:t xml:space="preserve"> : </w:t>
      </w:r>
      <w:r w:rsidR="00000000" w:rsidRPr="00033231">
        <w:t>Robert part</w:t>
      </w:r>
      <w:r>
        <w:t xml:space="preserve">, </w:t>
      </w:r>
      <w:r w:rsidR="00000000" w:rsidRPr="00033231">
        <w:t>je l</w:t>
      </w:r>
      <w:r>
        <w:t>’</w:t>
      </w:r>
      <w:r w:rsidR="00000000" w:rsidRPr="00033231">
        <w:t>ai vu se retourner</w:t>
      </w:r>
      <w:r>
        <w:t xml:space="preserve">, </w:t>
      </w:r>
      <w:r w:rsidR="00000000" w:rsidRPr="00033231">
        <w:t>je crois qu</w:t>
      </w:r>
      <w:r>
        <w:t>’</w:t>
      </w:r>
      <w:r w:rsidR="00000000" w:rsidRPr="00033231">
        <w:t>il nous a aperçues</w:t>
      </w:r>
      <w:r>
        <w:t xml:space="preserve">… </w:t>
      </w:r>
      <w:r w:rsidR="00000000" w:rsidRPr="00033231">
        <w:t>Les voilà qui se donnent des poignées de main</w:t>
      </w:r>
      <w:r>
        <w:t>.</w:t>
      </w:r>
    </w:p>
    <w:p w14:paraId="7B87D305" w14:textId="77777777" w:rsidR="004F69D6" w:rsidRDefault="004F69D6" w:rsidP="0021796F">
      <w:r>
        <w:t>— </w:t>
      </w:r>
      <w:r w:rsidR="00000000" w:rsidRPr="00033231">
        <w:t>Oui</w:t>
      </w:r>
      <w:r>
        <w:t xml:space="preserve">, </w:t>
      </w:r>
      <w:r w:rsidR="00000000" w:rsidRPr="00033231">
        <w:t>ils se pressent les mains avec chaleur</w:t>
      </w:r>
      <w:r>
        <w:t>, »</w:t>
      </w:r>
      <w:r w:rsidR="00000000" w:rsidRPr="00033231">
        <w:t xml:space="preserve"> ajouta Shi</w:t>
      </w:r>
      <w:r w:rsidR="00000000" w:rsidRPr="00033231">
        <w:t>r</w:t>
      </w:r>
      <w:r w:rsidR="00000000" w:rsidRPr="00033231">
        <w:t>ley</w:t>
      </w:r>
      <w:r>
        <w:t xml:space="preserve">, </w:t>
      </w:r>
      <w:r w:rsidR="00000000" w:rsidRPr="00033231">
        <w:t>comme pour ratifier quelque ligue solennelle</w:t>
      </w:r>
      <w:r>
        <w:t>.</w:t>
      </w:r>
    </w:p>
    <w:p w14:paraId="2B3D1064" w14:textId="77777777" w:rsidR="004F69D6" w:rsidRDefault="00000000" w:rsidP="0021796F">
      <w:r w:rsidRPr="00033231">
        <w:t>Elles virent Robert quitter le groupe</w:t>
      </w:r>
      <w:r w:rsidR="004F69D6">
        <w:t xml:space="preserve">, </w:t>
      </w:r>
      <w:r w:rsidRPr="00033231">
        <w:t>passer à travers une porte et disparaître</w:t>
      </w:r>
      <w:r w:rsidR="004F69D6">
        <w:t>.</w:t>
      </w:r>
    </w:p>
    <w:p w14:paraId="08F5A800" w14:textId="77777777" w:rsidR="004F69D6" w:rsidRDefault="004F69D6" w:rsidP="0021796F">
      <w:r>
        <w:t>« </w:t>
      </w:r>
      <w:r w:rsidR="00000000" w:rsidRPr="00033231">
        <w:t>Et il ne nous a pas dit au revoir</w:t>
      </w:r>
      <w:r>
        <w:t>, »</w:t>
      </w:r>
      <w:r w:rsidR="00000000" w:rsidRPr="00033231">
        <w:t xml:space="preserve"> murmura Caroline</w:t>
      </w:r>
      <w:r>
        <w:t>.</w:t>
      </w:r>
    </w:p>
    <w:p w14:paraId="11AC8CAC" w14:textId="77777777" w:rsidR="004F69D6" w:rsidRDefault="00000000" w:rsidP="0021796F">
      <w:r w:rsidRPr="00033231">
        <w:t>À peine ces mots se furent-ils échappés de ses lèvres</w:t>
      </w:r>
      <w:r w:rsidR="004F69D6">
        <w:t xml:space="preserve">, </w:t>
      </w:r>
      <w:r w:rsidRPr="00033231">
        <w:t>qu</w:t>
      </w:r>
      <w:r w:rsidR="004F69D6">
        <w:t>’</w:t>
      </w:r>
      <w:r w:rsidRPr="00033231">
        <w:t>elle essaya par un sourire de cacher le désappointement qu</w:t>
      </w:r>
      <w:r w:rsidR="004F69D6">
        <w:t>’</w:t>
      </w:r>
      <w:r w:rsidRPr="00033231">
        <w:t>ils semblaient trahir</w:t>
      </w:r>
      <w:r w:rsidR="004F69D6">
        <w:t xml:space="preserve">. </w:t>
      </w:r>
      <w:r w:rsidRPr="00033231">
        <w:t>Des larmes involontaires vinrent un moment humecter et illuminer ses yeux</w:t>
      </w:r>
      <w:r w:rsidR="004F69D6">
        <w:t>.</w:t>
      </w:r>
    </w:p>
    <w:p w14:paraId="68A0D163" w14:textId="77777777" w:rsidR="004F69D6" w:rsidRDefault="004F69D6" w:rsidP="0021796F">
      <w:r>
        <w:t>« </w:t>
      </w:r>
      <w:r w:rsidR="00000000" w:rsidRPr="00033231">
        <w:t>Oh</w:t>
      </w:r>
      <w:r>
        <w:t xml:space="preserve"> ! </w:t>
      </w:r>
      <w:r w:rsidR="00000000" w:rsidRPr="00033231">
        <w:t>nous y aurons bientôt remédié</w:t>
      </w:r>
      <w:r>
        <w:t xml:space="preserve">, </w:t>
      </w:r>
      <w:r w:rsidR="00000000" w:rsidRPr="00033231">
        <w:t>s</w:t>
      </w:r>
      <w:r>
        <w:t>’</w:t>
      </w:r>
      <w:r w:rsidR="00000000" w:rsidRPr="00033231">
        <w:t>écria Shirley</w:t>
      </w:r>
      <w:r>
        <w:t xml:space="preserve"> ; </w:t>
      </w:r>
      <w:r w:rsidR="00000000" w:rsidRPr="00033231">
        <w:t>nous le forcerons de nous dire adieu</w:t>
      </w:r>
      <w:r>
        <w:t>.</w:t>
      </w:r>
    </w:p>
    <w:p w14:paraId="62D05975" w14:textId="77777777" w:rsidR="004F69D6" w:rsidRDefault="004F69D6" w:rsidP="0021796F">
      <w:r>
        <w:t>— </w:t>
      </w:r>
      <w:r w:rsidR="00000000" w:rsidRPr="00033231">
        <w:t xml:space="preserve">Le </w:t>
      </w:r>
      <w:r w:rsidR="00000000" w:rsidRPr="00033231">
        <w:rPr>
          <w:i/>
          <w:iCs/>
        </w:rPr>
        <w:t>forcer</w:t>
      </w:r>
      <w:r>
        <w:rPr>
          <w:i/>
          <w:iCs/>
        </w:rPr>
        <w:t xml:space="preserve"> ! </w:t>
      </w:r>
      <w:r w:rsidR="00000000" w:rsidRPr="00033231">
        <w:t>cela n</w:t>
      </w:r>
      <w:r>
        <w:t>’</w:t>
      </w:r>
      <w:r w:rsidR="00000000" w:rsidRPr="00033231">
        <w:t>est pas la même chose</w:t>
      </w:r>
      <w:r>
        <w:t xml:space="preserve">, </w:t>
      </w:r>
      <w:r w:rsidR="00000000" w:rsidRPr="00033231">
        <w:t>répondit Car</w:t>
      </w:r>
      <w:r w:rsidR="00000000" w:rsidRPr="00033231">
        <w:t>o</w:t>
      </w:r>
      <w:r w:rsidR="00000000" w:rsidRPr="00033231">
        <w:t>l</w:t>
      </w:r>
      <w:r w:rsidR="00000000" w:rsidRPr="00033231">
        <w:t>i</w:t>
      </w:r>
      <w:r w:rsidR="00000000" w:rsidRPr="00033231">
        <w:t>ne</w:t>
      </w:r>
      <w:r>
        <w:t>.</w:t>
      </w:r>
    </w:p>
    <w:p w14:paraId="4B080272" w14:textId="77777777" w:rsidR="004F69D6" w:rsidRDefault="004F69D6" w:rsidP="0021796F">
      <w:r>
        <w:t>— </w:t>
      </w:r>
      <w:r w:rsidR="00000000" w:rsidRPr="00033231">
        <w:t xml:space="preserve">Ce </w:t>
      </w:r>
      <w:r w:rsidR="00000000" w:rsidRPr="00033231">
        <w:rPr>
          <w:i/>
          <w:iCs/>
        </w:rPr>
        <w:t xml:space="preserve">sera </w:t>
      </w:r>
      <w:r w:rsidR="00000000" w:rsidRPr="00033231">
        <w:t>la même chose</w:t>
      </w:r>
      <w:r>
        <w:t>.</w:t>
      </w:r>
    </w:p>
    <w:p w14:paraId="352E8B91" w14:textId="77777777" w:rsidR="004F69D6" w:rsidRDefault="004F69D6" w:rsidP="0021796F">
      <w:r>
        <w:t>— </w:t>
      </w:r>
      <w:r w:rsidR="00000000" w:rsidRPr="00033231">
        <w:t>Mais il est parti</w:t>
      </w:r>
      <w:r>
        <w:t xml:space="preserve"> ; </w:t>
      </w:r>
      <w:r w:rsidR="00000000" w:rsidRPr="00033231">
        <w:t>vous ne pourrez le rejoindre</w:t>
      </w:r>
      <w:r>
        <w:t>.</w:t>
      </w:r>
    </w:p>
    <w:p w14:paraId="67EFED5F" w14:textId="77777777" w:rsidR="004F69D6" w:rsidRDefault="004F69D6" w:rsidP="0021796F">
      <w:r>
        <w:t>— </w:t>
      </w:r>
      <w:r w:rsidR="00000000" w:rsidRPr="00033231">
        <w:t>Je connais un chemin plus court que celui qu</w:t>
      </w:r>
      <w:r>
        <w:t>’</w:t>
      </w:r>
      <w:r w:rsidR="00000000" w:rsidRPr="00033231">
        <w:t>il a pris</w:t>
      </w:r>
      <w:r>
        <w:t xml:space="preserve"> ; </w:t>
      </w:r>
      <w:r w:rsidR="00000000" w:rsidRPr="00033231">
        <w:t>nous lui intercepterons le passage</w:t>
      </w:r>
      <w:r>
        <w:t>.</w:t>
      </w:r>
    </w:p>
    <w:p w14:paraId="0A755706" w14:textId="77777777" w:rsidR="004F69D6" w:rsidRDefault="004F69D6" w:rsidP="0021796F">
      <w:r>
        <w:t>— </w:t>
      </w:r>
      <w:r w:rsidR="00000000" w:rsidRPr="00033231">
        <w:t>Mais</w:t>
      </w:r>
      <w:r>
        <w:t xml:space="preserve">, </w:t>
      </w:r>
      <w:r w:rsidR="00000000" w:rsidRPr="00033231">
        <w:t>Shirley</w:t>
      </w:r>
      <w:r>
        <w:t xml:space="preserve">, </w:t>
      </w:r>
      <w:r w:rsidR="00000000" w:rsidRPr="00033231">
        <w:t>j</w:t>
      </w:r>
      <w:r>
        <w:t>’</w:t>
      </w:r>
      <w:r w:rsidR="00000000" w:rsidRPr="00033231">
        <w:t>aimerais mieux ne pas y aller</w:t>
      </w:r>
      <w:r>
        <w:t>.</w:t>
      </w:r>
    </w:p>
    <w:p w14:paraId="36734852" w14:textId="77777777" w:rsidR="004F69D6" w:rsidRDefault="00000000" w:rsidP="0021796F">
      <w:r w:rsidRPr="00033231">
        <w:lastRenderedPageBreak/>
        <w:t xml:space="preserve">Caroline dit cela comme miss </w:t>
      </w:r>
      <w:proofErr w:type="spellStart"/>
      <w:r w:rsidRPr="00033231">
        <w:t>Keeldar</w:t>
      </w:r>
      <w:proofErr w:type="spellEnd"/>
      <w:r w:rsidRPr="00033231">
        <w:t xml:space="preserve"> lui saisissait le bras et l</w:t>
      </w:r>
      <w:r w:rsidR="004F69D6">
        <w:t>’</w:t>
      </w:r>
      <w:r w:rsidRPr="00033231">
        <w:t>entraînait en bas des champs</w:t>
      </w:r>
      <w:r w:rsidR="004F69D6">
        <w:t xml:space="preserve">. </w:t>
      </w:r>
      <w:r w:rsidRPr="00033231">
        <w:t>Il était inutile de résister</w:t>
      </w:r>
      <w:r w:rsidR="004F69D6">
        <w:t xml:space="preserve"> : </w:t>
      </w:r>
      <w:r w:rsidRPr="00033231">
        <w:t>rien n</w:t>
      </w:r>
      <w:r w:rsidR="004F69D6">
        <w:t>’</w:t>
      </w:r>
      <w:r w:rsidRPr="00033231">
        <w:t>égalait l</w:t>
      </w:r>
      <w:r w:rsidR="004F69D6">
        <w:t>’</w:t>
      </w:r>
      <w:r w:rsidRPr="00033231">
        <w:t>obstination de Shirley lorsqu</w:t>
      </w:r>
      <w:r w:rsidR="004F69D6">
        <w:t>’</w:t>
      </w:r>
      <w:r w:rsidRPr="00033231">
        <w:t>elle avait un caprice en tête</w:t>
      </w:r>
      <w:r w:rsidR="004F69D6">
        <w:t xml:space="preserve">. </w:t>
      </w:r>
      <w:r w:rsidRPr="00033231">
        <w:t>Caroline se trouva hors de la vue de la foule presque avant qu</w:t>
      </w:r>
      <w:r w:rsidR="004F69D6">
        <w:t>’</w:t>
      </w:r>
      <w:r w:rsidRPr="00033231">
        <w:t>elle pût se rendre compte de ce qu</w:t>
      </w:r>
      <w:r w:rsidR="004F69D6">
        <w:t>’</w:t>
      </w:r>
      <w:r w:rsidRPr="00033231">
        <w:t>elle faisait</w:t>
      </w:r>
      <w:r w:rsidR="004F69D6">
        <w:t xml:space="preserve">, </w:t>
      </w:r>
      <w:r w:rsidRPr="00033231">
        <w:t>et fut entraînée dans un passage étroit et ombreux</w:t>
      </w:r>
      <w:r w:rsidR="004F69D6">
        <w:t xml:space="preserve">, </w:t>
      </w:r>
      <w:r w:rsidRPr="00033231">
        <w:t>dont la voûte était formée de hautes épines et le tapis de marguerites</w:t>
      </w:r>
      <w:r w:rsidR="004F69D6">
        <w:t xml:space="preserve">. </w:t>
      </w:r>
      <w:r w:rsidRPr="00033231">
        <w:t>Elle ne fit nulle atte</w:t>
      </w:r>
      <w:r w:rsidRPr="00033231">
        <w:t>n</w:t>
      </w:r>
      <w:r w:rsidRPr="00033231">
        <w:t>tion au soleil du soir qui traçait une marqueterie sur le gazon</w:t>
      </w:r>
      <w:r w:rsidR="004F69D6">
        <w:t xml:space="preserve">, </w:t>
      </w:r>
      <w:r w:rsidRPr="00033231">
        <w:t>ni au pur encens qui s</w:t>
      </w:r>
      <w:r w:rsidR="004F69D6">
        <w:t>’</w:t>
      </w:r>
      <w:r w:rsidRPr="00033231">
        <w:t>exhalait en ce moment des plantes et des arbres</w:t>
      </w:r>
      <w:r w:rsidR="004F69D6">
        <w:t xml:space="preserve"> ; </w:t>
      </w:r>
      <w:r w:rsidRPr="00033231">
        <w:t>elle entendit seulement le guichet qui s</w:t>
      </w:r>
      <w:r w:rsidR="004F69D6">
        <w:t>’</w:t>
      </w:r>
      <w:r w:rsidRPr="00033231">
        <w:t>ouvrait à une extrémité du passage</w:t>
      </w:r>
      <w:r w:rsidR="004F69D6">
        <w:t xml:space="preserve">, </w:t>
      </w:r>
      <w:r w:rsidRPr="00033231">
        <w:t>et comprit que Robert approchait</w:t>
      </w:r>
      <w:r w:rsidR="004F69D6">
        <w:t xml:space="preserve">. </w:t>
      </w:r>
      <w:r w:rsidRPr="00033231">
        <w:t>Les longues branches d</w:t>
      </w:r>
      <w:r w:rsidR="004F69D6">
        <w:t>’</w:t>
      </w:r>
      <w:r w:rsidRPr="00033231">
        <w:t>épine qui se dressaient devant elles fo</w:t>
      </w:r>
      <w:r w:rsidRPr="00033231">
        <w:t>r</w:t>
      </w:r>
      <w:r w:rsidRPr="00033231">
        <w:t>maient une espèce d</w:t>
      </w:r>
      <w:r w:rsidR="004F69D6">
        <w:t>’</w:t>
      </w:r>
      <w:r w:rsidRPr="00033231">
        <w:t>écran</w:t>
      </w:r>
      <w:r w:rsidR="004F69D6">
        <w:t xml:space="preserve"> : </w:t>
      </w:r>
      <w:r w:rsidRPr="00033231">
        <w:t>elles le virent avant qu</w:t>
      </w:r>
      <w:r w:rsidR="004F69D6">
        <w:t>’</w:t>
      </w:r>
      <w:r w:rsidRPr="00033231">
        <w:t>il ne pût les apercevoir</w:t>
      </w:r>
      <w:r w:rsidR="004F69D6">
        <w:t xml:space="preserve">. </w:t>
      </w:r>
      <w:r w:rsidRPr="00033231">
        <w:t>D</w:t>
      </w:r>
      <w:r w:rsidR="004F69D6">
        <w:t>’</w:t>
      </w:r>
      <w:r w:rsidRPr="00033231">
        <w:t>un coup d</w:t>
      </w:r>
      <w:r w:rsidR="004F69D6">
        <w:t>’</w:t>
      </w:r>
      <w:r w:rsidRPr="00033231">
        <w:t>œil</w:t>
      </w:r>
      <w:r w:rsidR="004F69D6">
        <w:t xml:space="preserve">, </w:t>
      </w:r>
      <w:r w:rsidRPr="00033231">
        <w:t>Caroline vit que sa joyeuse hilarité était passée</w:t>
      </w:r>
      <w:r w:rsidR="004F69D6">
        <w:t xml:space="preserve"> : </w:t>
      </w:r>
      <w:r w:rsidRPr="00033231">
        <w:t>il l</w:t>
      </w:r>
      <w:r w:rsidR="004F69D6">
        <w:t>’</w:t>
      </w:r>
      <w:r w:rsidRPr="00033231">
        <w:t>avait laissée derrière lui dans les champs où les écoliers prenaient leurs ébats</w:t>
      </w:r>
      <w:r w:rsidR="004F69D6">
        <w:t xml:space="preserve"> ; </w:t>
      </w:r>
      <w:r w:rsidRPr="00033231">
        <w:t>il ne lui restait plus que son air sombre</w:t>
      </w:r>
      <w:r w:rsidR="004F69D6">
        <w:t xml:space="preserve">, </w:t>
      </w:r>
      <w:r w:rsidRPr="00033231">
        <w:t>calme et préoccupé</w:t>
      </w:r>
      <w:r w:rsidR="004F69D6">
        <w:t xml:space="preserve">. </w:t>
      </w:r>
      <w:r w:rsidRPr="00033231">
        <w:t>Ainsi que l</w:t>
      </w:r>
      <w:r w:rsidR="004F69D6">
        <w:t>’</w:t>
      </w:r>
      <w:r w:rsidRPr="00033231">
        <w:t>avait dit Shirley</w:t>
      </w:r>
      <w:r w:rsidR="004F69D6">
        <w:t xml:space="preserve">, </w:t>
      </w:r>
      <w:r w:rsidRPr="00033231">
        <w:t>une certaine rudesse caractérisait son expression</w:t>
      </w:r>
      <w:r w:rsidR="004F69D6">
        <w:t xml:space="preserve">, </w:t>
      </w:r>
      <w:r w:rsidRPr="00033231">
        <w:t>tandis que son œil était animé</w:t>
      </w:r>
      <w:r w:rsidR="004F69D6">
        <w:t xml:space="preserve">, </w:t>
      </w:r>
      <w:r w:rsidRPr="00033231">
        <w:t>mais austère</w:t>
      </w:r>
      <w:r w:rsidR="004F69D6">
        <w:t xml:space="preserve">. </w:t>
      </w:r>
      <w:r w:rsidRPr="00033231">
        <w:t>La fantaisie de Shirley était donc pa</w:t>
      </w:r>
      <w:r w:rsidRPr="00033231">
        <w:t>r</w:t>
      </w:r>
      <w:r w:rsidRPr="00033231">
        <w:t>faitement hors de saison</w:t>
      </w:r>
      <w:r w:rsidR="004F69D6">
        <w:t xml:space="preserve"> ; </w:t>
      </w:r>
      <w:r w:rsidRPr="00033231">
        <w:t>s</w:t>
      </w:r>
      <w:r w:rsidR="004F69D6">
        <w:t>’</w:t>
      </w:r>
      <w:r w:rsidRPr="00033231">
        <w:t>il avait paru bien disposé</w:t>
      </w:r>
      <w:r w:rsidR="004F69D6">
        <w:t xml:space="preserve">, </w:t>
      </w:r>
      <w:r w:rsidRPr="00033231">
        <w:t>passe e</w:t>
      </w:r>
      <w:r w:rsidRPr="00033231">
        <w:t>n</w:t>
      </w:r>
      <w:r w:rsidRPr="00033231">
        <w:t>core</w:t>
      </w:r>
      <w:r w:rsidR="004F69D6">
        <w:t xml:space="preserve">, </w:t>
      </w:r>
      <w:r w:rsidRPr="00033231">
        <w:t>mais en ce moment</w:t>
      </w:r>
      <w:r w:rsidR="004F69D6">
        <w:t>…</w:t>
      </w:r>
    </w:p>
    <w:p w14:paraId="43916C3F" w14:textId="77777777" w:rsidR="004F69D6" w:rsidRDefault="004F69D6" w:rsidP="0021796F">
      <w:r>
        <w:t>« </w:t>
      </w:r>
      <w:r w:rsidR="00000000" w:rsidRPr="00033231">
        <w:t>Je vous avais dit de ne pas venir</w:t>
      </w:r>
      <w:r>
        <w:t>, »</w:t>
      </w:r>
      <w:r w:rsidR="00000000" w:rsidRPr="00033231">
        <w:t xml:space="preserve"> dit Caroline</w:t>
      </w:r>
      <w:r>
        <w:t xml:space="preserve">, </w:t>
      </w:r>
      <w:r w:rsidR="00000000" w:rsidRPr="00033231">
        <w:t>avec une certaine amertume</w:t>
      </w:r>
      <w:r>
        <w:t xml:space="preserve">, </w:t>
      </w:r>
      <w:r w:rsidR="00000000" w:rsidRPr="00033231">
        <w:t>à son amie</w:t>
      </w:r>
      <w:r>
        <w:t>.</w:t>
      </w:r>
    </w:p>
    <w:p w14:paraId="3E9D6573" w14:textId="77777777" w:rsidR="004F69D6" w:rsidRDefault="00000000" w:rsidP="0021796F">
      <w:r w:rsidRPr="00033231">
        <w:t>Elle paraissait réellement troublée</w:t>
      </w:r>
      <w:r w:rsidR="004F69D6">
        <w:t xml:space="preserve"> : </w:t>
      </w:r>
      <w:r w:rsidRPr="00033231">
        <w:t>être ainsi jetée sur le passage de Robert</w:t>
      </w:r>
      <w:r w:rsidR="004F69D6">
        <w:t xml:space="preserve">, </w:t>
      </w:r>
      <w:r w:rsidRPr="00033231">
        <w:t>malgré elle</w:t>
      </w:r>
      <w:r w:rsidR="004F69D6">
        <w:t xml:space="preserve">, </w:t>
      </w:r>
      <w:r w:rsidRPr="00033231">
        <w:t>lorsqu</w:t>
      </w:r>
      <w:r w:rsidR="004F69D6">
        <w:t>’</w:t>
      </w:r>
      <w:r w:rsidRPr="00033231">
        <w:t>il ne s</w:t>
      </w:r>
      <w:r w:rsidR="004F69D6">
        <w:t>’</w:t>
      </w:r>
      <w:r w:rsidRPr="00033231">
        <w:t>y attendait pas et qu</w:t>
      </w:r>
      <w:r w:rsidR="004F69D6">
        <w:t>’</w:t>
      </w:r>
      <w:r w:rsidRPr="00033231">
        <w:t>évidemment il ne tenait pas à être retardé</w:t>
      </w:r>
      <w:r w:rsidR="004F69D6">
        <w:t xml:space="preserve">, </w:t>
      </w:r>
      <w:r w:rsidRPr="00033231">
        <w:t>la contrariait très-vivement</w:t>
      </w:r>
      <w:r w:rsidR="004F69D6">
        <w:t xml:space="preserve">. </w:t>
      </w:r>
      <w:r w:rsidRPr="00033231">
        <w:t>Cela n</w:t>
      </w:r>
      <w:r w:rsidR="004F69D6">
        <w:t>’</w:t>
      </w:r>
      <w:r w:rsidRPr="00033231">
        <w:t>ennuyait pas le moins du monde Shirley</w:t>
      </w:r>
      <w:r w:rsidR="004F69D6">
        <w:t xml:space="preserve"> : </w:t>
      </w:r>
      <w:r w:rsidRPr="00033231">
        <w:t>elle s</w:t>
      </w:r>
      <w:r w:rsidR="004F69D6">
        <w:t>’</w:t>
      </w:r>
      <w:r w:rsidRPr="00033231">
        <w:t>élança au-devant de son tenancier</w:t>
      </w:r>
      <w:r w:rsidR="004F69D6">
        <w:t xml:space="preserve">, </w:t>
      </w:r>
      <w:r w:rsidRPr="00033231">
        <w:t>et lui barrant le chemin</w:t>
      </w:r>
      <w:r w:rsidR="004F69D6">
        <w:t> :</w:t>
      </w:r>
    </w:p>
    <w:p w14:paraId="252A2381" w14:textId="77777777" w:rsidR="004F69D6" w:rsidRDefault="004F69D6" w:rsidP="0021796F">
      <w:r>
        <w:t>« </w:t>
      </w:r>
      <w:r w:rsidR="00000000" w:rsidRPr="00033231">
        <w:t>Vous avez oublié de nous dire adieu</w:t>
      </w:r>
      <w:r>
        <w:t xml:space="preserve">, </w:t>
      </w:r>
      <w:r w:rsidR="00000000" w:rsidRPr="00033231">
        <w:t>dit-elle</w:t>
      </w:r>
      <w:r>
        <w:t>.</w:t>
      </w:r>
    </w:p>
    <w:p w14:paraId="1E12BBB1" w14:textId="77777777" w:rsidR="004F69D6" w:rsidRDefault="004F69D6" w:rsidP="0021796F">
      <w:r>
        <w:lastRenderedPageBreak/>
        <w:t>— </w:t>
      </w:r>
      <w:r w:rsidR="00000000" w:rsidRPr="00033231">
        <w:t>J</w:t>
      </w:r>
      <w:r>
        <w:t>’</w:t>
      </w:r>
      <w:r w:rsidR="00000000" w:rsidRPr="00033231">
        <w:t>ai oublié de vous dire adieu</w:t>
      </w:r>
      <w:r>
        <w:t xml:space="preserve"> ! </w:t>
      </w:r>
      <w:r w:rsidR="00000000" w:rsidRPr="00033231">
        <w:t>Et d</w:t>
      </w:r>
      <w:r>
        <w:t>’</w:t>
      </w:r>
      <w:r w:rsidR="00000000" w:rsidRPr="00033231">
        <w:t>où sortez-vous donc</w:t>
      </w:r>
      <w:r>
        <w:t xml:space="preserve"> ? </w:t>
      </w:r>
      <w:r w:rsidR="00000000" w:rsidRPr="00033231">
        <w:t>Êtes-vous des fées</w:t>
      </w:r>
      <w:r>
        <w:t xml:space="preserve"> ? </w:t>
      </w:r>
      <w:r w:rsidR="00000000" w:rsidRPr="00033231">
        <w:t>J</w:t>
      </w:r>
      <w:r>
        <w:t>’</w:t>
      </w:r>
      <w:r w:rsidR="00000000" w:rsidRPr="00033231">
        <w:t>en ai laissé deux semblables à vous</w:t>
      </w:r>
      <w:r>
        <w:t xml:space="preserve">, </w:t>
      </w:r>
      <w:r w:rsidR="00000000" w:rsidRPr="00033231">
        <w:t>l</w:t>
      </w:r>
      <w:r>
        <w:t>’</w:t>
      </w:r>
      <w:r w:rsidR="00000000" w:rsidRPr="00033231">
        <w:t>une vêtue de pourpre et l</w:t>
      </w:r>
      <w:r>
        <w:t>’</w:t>
      </w:r>
      <w:r w:rsidR="00000000" w:rsidRPr="00033231">
        <w:t>autre de blanc</w:t>
      </w:r>
      <w:r>
        <w:t xml:space="preserve">, </w:t>
      </w:r>
      <w:r w:rsidR="00000000" w:rsidRPr="00033231">
        <w:t>debout sur le haut d</w:t>
      </w:r>
      <w:r>
        <w:t>’</w:t>
      </w:r>
      <w:r w:rsidR="00000000" w:rsidRPr="00033231">
        <w:t>un t</w:t>
      </w:r>
      <w:r w:rsidR="00000000" w:rsidRPr="00033231">
        <w:t>a</w:t>
      </w:r>
      <w:r w:rsidR="00000000" w:rsidRPr="00033231">
        <w:t>lus</w:t>
      </w:r>
      <w:r>
        <w:t xml:space="preserve">, </w:t>
      </w:r>
      <w:r w:rsidR="00000000" w:rsidRPr="00033231">
        <w:t>quatre champs plus loin</w:t>
      </w:r>
      <w:r>
        <w:t xml:space="preserve">, </w:t>
      </w:r>
      <w:r w:rsidR="00000000" w:rsidRPr="00033231">
        <w:t>il n</w:t>
      </w:r>
      <w:r>
        <w:t>’</w:t>
      </w:r>
      <w:r w:rsidR="00000000" w:rsidRPr="00033231">
        <w:t>y a qu</w:t>
      </w:r>
      <w:r>
        <w:t>’</w:t>
      </w:r>
      <w:r w:rsidR="00000000" w:rsidRPr="00033231">
        <w:t>une minute</w:t>
      </w:r>
      <w:r>
        <w:t>.</w:t>
      </w:r>
    </w:p>
    <w:p w14:paraId="53061C4A" w14:textId="5CA0C0D6" w:rsidR="00000000" w:rsidRPr="00033231" w:rsidRDefault="004F69D6" w:rsidP="0021796F">
      <w:r>
        <w:t>— </w:t>
      </w:r>
      <w:r w:rsidR="00000000" w:rsidRPr="00033231">
        <w:t>Vous nous avez laissées là et vous nous retrouvez ici</w:t>
      </w:r>
      <w:r>
        <w:t xml:space="preserve">. </w:t>
      </w:r>
      <w:r w:rsidR="00000000" w:rsidRPr="00033231">
        <w:t>Nous vous avons surveillé</w:t>
      </w:r>
      <w:r>
        <w:t xml:space="preserve">, </w:t>
      </w:r>
      <w:r w:rsidR="00000000" w:rsidRPr="00033231">
        <w:t>et nous vous surveillerons encore</w:t>
      </w:r>
      <w:r>
        <w:t xml:space="preserve"> : </w:t>
      </w:r>
      <w:r w:rsidR="00000000" w:rsidRPr="00033231">
        <w:t>vous serez un jour questionné</w:t>
      </w:r>
      <w:r>
        <w:t xml:space="preserve">, </w:t>
      </w:r>
      <w:r w:rsidR="00000000" w:rsidRPr="00033231">
        <w:t>mais pas aujourd</w:t>
      </w:r>
      <w:r>
        <w:t>’</w:t>
      </w:r>
      <w:r w:rsidR="00000000" w:rsidRPr="00033231">
        <w:t>hui</w:t>
      </w:r>
      <w:r>
        <w:t xml:space="preserve">. </w:t>
      </w:r>
      <w:r w:rsidR="00000000" w:rsidRPr="00033231">
        <w:t>À présent</w:t>
      </w:r>
      <w:r>
        <w:t xml:space="preserve">, </w:t>
      </w:r>
      <w:r w:rsidR="00000000" w:rsidRPr="00033231">
        <w:t>tout ce que vous avez à faire est de nous dire bonsoir et de pa</w:t>
      </w:r>
      <w:r w:rsidR="00000000" w:rsidRPr="00033231">
        <w:t>s</w:t>
      </w:r>
      <w:r w:rsidR="00000000" w:rsidRPr="00033231">
        <w:t>ser</w:t>
      </w:r>
      <w:r>
        <w:t>. »</w:t>
      </w:r>
    </w:p>
    <w:p w14:paraId="4578345B" w14:textId="77777777" w:rsidR="004F69D6" w:rsidRDefault="00000000" w:rsidP="0021796F">
      <w:r w:rsidRPr="00033231">
        <w:t>Moore regarda de l</w:t>
      </w:r>
      <w:r w:rsidR="004F69D6">
        <w:t>’</w:t>
      </w:r>
      <w:r w:rsidRPr="00033231">
        <w:t>une à l</w:t>
      </w:r>
      <w:r w:rsidR="004F69D6">
        <w:t>’</w:t>
      </w:r>
      <w:r w:rsidRPr="00033231">
        <w:t>autre sans changer de cont</w:t>
      </w:r>
      <w:r w:rsidRPr="00033231">
        <w:t>e</w:t>
      </w:r>
      <w:r w:rsidRPr="00033231">
        <w:t>na</w:t>
      </w:r>
      <w:r w:rsidRPr="00033231">
        <w:t>n</w:t>
      </w:r>
      <w:r w:rsidRPr="00033231">
        <w:t>ce</w:t>
      </w:r>
      <w:r w:rsidR="004F69D6">
        <w:t> :</w:t>
      </w:r>
    </w:p>
    <w:p w14:paraId="76D036AC" w14:textId="77777777" w:rsidR="004F69D6" w:rsidRDefault="004F69D6" w:rsidP="0021796F">
      <w:r>
        <w:t>« </w:t>
      </w:r>
      <w:r w:rsidR="00000000" w:rsidRPr="00033231">
        <w:t>Les jours de fête ont leurs privilèges</w:t>
      </w:r>
      <w:r>
        <w:t xml:space="preserve">, </w:t>
      </w:r>
      <w:r w:rsidR="00000000" w:rsidRPr="00033231">
        <w:t>ainsi que les jours de péril</w:t>
      </w:r>
      <w:r>
        <w:t xml:space="preserve">, </w:t>
      </w:r>
      <w:r w:rsidR="00000000" w:rsidRPr="00033231">
        <w:t>dit-il gravement</w:t>
      </w:r>
      <w:r>
        <w:t>.</w:t>
      </w:r>
    </w:p>
    <w:p w14:paraId="05E53B15" w14:textId="77777777" w:rsidR="004F69D6" w:rsidRDefault="004F69D6" w:rsidP="0021796F">
      <w:r>
        <w:t>— </w:t>
      </w:r>
      <w:r w:rsidR="00000000" w:rsidRPr="00033231">
        <w:t>Allons</w:t>
      </w:r>
      <w:r>
        <w:t xml:space="preserve">, </w:t>
      </w:r>
      <w:r w:rsidR="00000000" w:rsidRPr="00033231">
        <w:t>ne moralisez pas</w:t>
      </w:r>
      <w:r>
        <w:t xml:space="preserve"> : </w:t>
      </w:r>
      <w:r w:rsidR="00000000" w:rsidRPr="00033231">
        <w:t>dites bonsoir et passez</w:t>
      </w:r>
      <w:r>
        <w:t xml:space="preserve">, </w:t>
      </w:r>
      <w:r w:rsidR="00000000" w:rsidRPr="00033231">
        <w:t>répo</w:t>
      </w:r>
      <w:r w:rsidR="00000000" w:rsidRPr="00033231">
        <w:t>n</w:t>
      </w:r>
      <w:r w:rsidR="00000000" w:rsidRPr="00033231">
        <w:t>dit Shirley</w:t>
      </w:r>
      <w:r>
        <w:t>.</w:t>
      </w:r>
    </w:p>
    <w:p w14:paraId="2EA6CD8E" w14:textId="77777777" w:rsidR="004F69D6" w:rsidRDefault="004F69D6" w:rsidP="0021796F">
      <w:r>
        <w:t>— </w:t>
      </w:r>
      <w:r w:rsidR="00000000" w:rsidRPr="00033231">
        <w:t>Dois-je vous dire bonsoir</w:t>
      </w:r>
      <w:r>
        <w:t xml:space="preserve">, </w:t>
      </w:r>
      <w:r w:rsidR="00000000" w:rsidRPr="00033231">
        <w:t xml:space="preserve">miss </w:t>
      </w:r>
      <w:proofErr w:type="spellStart"/>
      <w:r w:rsidR="00000000" w:rsidRPr="00033231">
        <w:t>Keeldar</w:t>
      </w:r>
      <w:proofErr w:type="spellEnd"/>
      <w:r>
        <w:t> ?</w:t>
      </w:r>
    </w:p>
    <w:p w14:paraId="53FAA266" w14:textId="461855F7" w:rsidR="00000000" w:rsidRPr="00033231" w:rsidRDefault="004F69D6" w:rsidP="0021796F">
      <w:r>
        <w:t>— </w:t>
      </w:r>
      <w:r w:rsidR="00000000" w:rsidRPr="00033231">
        <w:t>Oui</w:t>
      </w:r>
      <w:r>
        <w:t xml:space="preserve">, </w:t>
      </w:r>
      <w:r w:rsidR="00000000" w:rsidRPr="00033231">
        <w:t>et à Caroline aussi</w:t>
      </w:r>
      <w:r>
        <w:t xml:space="preserve">. </w:t>
      </w:r>
      <w:r w:rsidR="00000000" w:rsidRPr="00033231">
        <w:t>Il n</w:t>
      </w:r>
      <w:r>
        <w:t>’</w:t>
      </w:r>
      <w:r w:rsidR="00000000" w:rsidRPr="00033231">
        <w:t>y a rien là de nouveau</w:t>
      </w:r>
      <w:r>
        <w:t xml:space="preserve">, </w:t>
      </w:r>
      <w:r w:rsidR="00000000" w:rsidRPr="00033231">
        <w:t>j</w:t>
      </w:r>
      <w:r>
        <w:t>’</w:t>
      </w:r>
      <w:r w:rsidR="00000000" w:rsidRPr="00033231">
        <w:t>espère</w:t>
      </w:r>
      <w:r>
        <w:t xml:space="preserve">. </w:t>
      </w:r>
      <w:r w:rsidR="00000000" w:rsidRPr="00033231">
        <w:t>Il vous est arrivé déjà de nous dire bonsoir à toutes deux</w:t>
      </w:r>
      <w:r>
        <w:t>. »</w:t>
      </w:r>
    </w:p>
    <w:p w14:paraId="4162B1A4" w14:textId="77777777" w:rsidR="004F69D6" w:rsidRDefault="00000000" w:rsidP="0021796F">
      <w:r w:rsidRPr="00033231">
        <w:t>Il prit sa main</w:t>
      </w:r>
      <w:r w:rsidR="004F69D6">
        <w:t xml:space="preserve">, </w:t>
      </w:r>
      <w:r w:rsidRPr="00033231">
        <w:t>la tint dans l</w:t>
      </w:r>
      <w:r w:rsidR="004F69D6">
        <w:t>’</w:t>
      </w:r>
      <w:r w:rsidRPr="00033231">
        <w:t>une des siennes et la couvrit avec l</w:t>
      </w:r>
      <w:r w:rsidR="004F69D6">
        <w:t>’</w:t>
      </w:r>
      <w:r w:rsidRPr="00033231">
        <w:t>autre</w:t>
      </w:r>
      <w:r w:rsidR="004F69D6">
        <w:t xml:space="preserve"> ; </w:t>
      </w:r>
      <w:r w:rsidRPr="00033231">
        <w:t>il abaissa son regard sur elle gravement</w:t>
      </w:r>
      <w:r w:rsidR="004F69D6">
        <w:t xml:space="preserve">, </w:t>
      </w:r>
      <w:r w:rsidRPr="00033231">
        <w:t>avec bie</w:t>
      </w:r>
      <w:r w:rsidRPr="00033231">
        <w:t>n</w:t>
      </w:r>
      <w:r w:rsidRPr="00033231">
        <w:t>veillance</w:t>
      </w:r>
      <w:r w:rsidR="004F69D6">
        <w:t xml:space="preserve">, </w:t>
      </w:r>
      <w:r w:rsidRPr="00033231">
        <w:t>mais avec autorité</w:t>
      </w:r>
      <w:r w:rsidR="004F69D6">
        <w:t xml:space="preserve">. </w:t>
      </w:r>
      <w:r w:rsidRPr="00033231">
        <w:t>L</w:t>
      </w:r>
      <w:r w:rsidR="004F69D6">
        <w:t>’</w:t>
      </w:r>
      <w:r w:rsidRPr="00033231">
        <w:t>héritière ne pouvait faire de cet homme son sujet</w:t>
      </w:r>
      <w:r w:rsidR="004F69D6">
        <w:t xml:space="preserve"> ; </w:t>
      </w:r>
      <w:r w:rsidRPr="00033231">
        <w:t>dans la manière dont il regardait ce cha</w:t>
      </w:r>
      <w:r w:rsidRPr="00033231">
        <w:t>r</w:t>
      </w:r>
      <w:r w:rsidRPr="00033231">
        <w:t>mant visage</w:t>
      </w:r>
      <w:r w:rsidR="004F69D6">
        <w:t xml:space="preserve">, </w:t>
      </w:r>
      <w:r w:rsidRPr="00033231">
        <w:t>il n</w:t>
      </w:r>
      <w:r w:rsidR="004F69D6">
        <w:t>’</w:t>
      </w:r>
      <w:r w:rsidRPr="00033231">
        <w:t>y avait aucune servilité</w:t>
      </w:r>
      <w:r w:rsidR="004F69D6">
        <w:t xml:space="preserve">, </w:t>
      </w:r>
      <w:r w:rsidRPr="00033231">
        <w:t>à peine de l</w:t>
      </w:r>
      <w:r w:rsidR="004F69D6">
        <w:t>’</w:t>
      </w:r>
      <w:r w:rsidRPr="00033231">
        <w:t>hommage</w:t>
      </w:r>
      <w:r w:rsidR="004F69D6">
        <w:t xml:space="preserve"> ; </w:t>
      </w:r>
      <w:r w:rsidRPr="00033231">
        <w:t>mais il y avait de l</w:t>
      </w:r>
      <w:r w:rsidR="004F69D6">
        <w:t>’</w:t>
      </w:r>
      <w:r w:rsidRPr="00033231">
        <w:t>intérêt</w:t>
      </w:r>
      <w:r w:rsidR="004F69D6">
        <w:t xml:space="preserve">, </w:t>
      </w:r>
      <w:r w:rsidRPr="00033231">
        <w:t>de l</w:t>
      </w:r>
      <w:r w:rsidR="004F69D6">
        <w:t>’</w:t>
      </w:r>
      <w:r w:rsidRPr="00033231">
        <w:t>affection</w:t>
      </w:r>
      <w:r w:rsidR="004F69D6">
        <w:t xml:space="preserve">, </w:t>
      </w:r>
      <w:r w:rsidRPr="00033231">
        <w:t>rehaussés par un autre sentiment</w:t>
      </w:r>
      <w:r w:rsidR="004F69D6">
        <w:t xml:space="preserve"> : </w:t>
      </w:r>
      <w:r w:rsidRPr="00033231">
        <w:t>quelque chose dans le ton dont il lui parlait</w:t>
      </w:r>
      <w:r w:rsidR="004F69D6">
        <w:t xml:space="preserve">, </w:t>
      </w:r>
      <w:r w:rsidRPr="00033231">
        <w:t>aussi bien que dans les expressions dont il se servait</w:t>
      </w:r>
      <w:r w:rsidR="004F69D6">
        <w:t xml:space="preserve">, </w:t>
      </w:r>
      <w:r w:rsidRPr="00033231">
        <w:t>disait que ce sentiment était la gratitude</w:t>
      </w:r>
      <w:r w:rsidR="004F69D6">
        <w:t>.</w:t>
      </w:r>
    </w:p>
    <w:p w14:paraId="460AE3B1" w14:textId="77777777" w:rsidR="004F69D6" w:rsidRDefault="004F69D6" w:rsidP="0021796F">
      <w:r>
        <w:lastRenderedPageBreak/>
        <w:t>« </w:t>
      </w:r>
      <w:r w:rsidR="00000000" w:rsidRPr="00033231">
        <w:t>Votre débiteur vous souhaite une bonne nuit</w:t>
      </w:r>
      <w:r>
        <w:t xml:space="preserve">. </w:t>
      </w:r>
      <w:r w:rsidR="00000000" w:rsidRPr="00033231">
        <w:t>Puissiez-vous reposer tranquillement et sûrement jusqu</w:t>
      </w:r>
      <w:r>
        <w:t>’</w:t>
      </w:r>
      <w:r w:rsidR="00000000" w:rsidRPr="00033231">
        <w:t>au matin</w:t>
      </w:r>
      <w:r>
        <w:t> !</w:t>
      </w:r>
    </w:p>
    <w:p w14:paraId="37027A66" w14:textId="77777777" w:rsidR="004F69D6" w:rsidRDefault="004F69D6" w:rsidP="0021796F">
      <w:r>
        <w:t>— </w:t>
      </w:r>
      <w:r w:rsidR="00000000" w:rsidRPr="00033231">
        <w:t>Et vous</w:t>
      </w:r>
      <w:r>
        <w:t xml:space="preserve">, </w:t>
      </w:r>
      <w:r w:rsidR="00000000" w:rsidRPr="00033231">
        <w:t>monsieur Moore</w:t>
      </w:r>
      <w:r>
        <w:t xml:space="preserve">, </w:t>
      </w:r>
      <w:r w:rsidR="00000000" w:rsidRPr="00033231">
        <w:t>qu</w:t>
      </w:r>
      <w:r>
        <w:t>’</w:t>
      </w:r>
      <w:r w:rsidR="00000000" w:rsidRPr="00033231">
        <w:t>allez-vous faire</w:t>
      </w:r>
      <w:r>
        <w:t xml:space="preserve"> ? </w:t>
      </w:r>
      <w:r w:rsidR="00000000" w:rsidRPr="00033231">
        <w:t>Que d</w:t>
      </w:r>
      <w:r w:rsidR="00000000" w:rsidRPr="00033231">
        <w:t>i</w:t>
      </w:r>
      <w:r w:rsidR="00000000" w:rsidRPr="00033231">
        <w:t xml:space="preserve">siez-vous à </w:t>
      </w:r>
      <w:proofErr w:type="spellStart"/>
      <w:r w:rsidR="00000000" w:rsidRPr="00033231">
        <w:t>Helstone</w:t>
      </w:r>
      <w:proofErr w:type="spellEnd"/>
      <w:r>
        <w:t xml:space="preserve">, </w:t>
      </w:r>
      <w:r w:rsidR="00000000" w:rsidRPr="00033231">
        <w:t>avec lequel je vous ai vu échanger des po</w:t>
      </w:r>
      <w:r w:rsidR="00000000" w:rsidRPr="00033231">
        <w:t>i</w:t>
      </w:r>
      <w:r w:rsidR="00000000" w:rsidRPr="00033231">
        <w:t>gnées de main</w:t>
      </w:r>
      <w:r>
        <w:t xml:space="preserve"> ? </w:t>
      </w:r>
      <w:r w:rsidR="00000000" w:rsidRPr="00033231">
        <w:t xml:space="preserve">Que faisaient </w:t>
      </w:r>
      <w:r w:rsidR="00000000">
        <w:t>t</w:t>
      </w:r>
      <w:r w:rsidR="00000000" w:rsidRPr="00033231">
        <w:t>ous ces gentlemen autour de vous</w:t>
      </w:r>
      <w:r>
        <w:t xml:space="preserve"> ? </w:t>
      </w:r>
      <w:r w:rsidR="00000000" w:rsidRPr="00033231">
        <w:t>Mettez pour une fois de côté la réserve</w:t>
      </w:r>
      <w:r>
        <w:t xml:space="preserve">. </w:t>
      </w:r>
      <w:r w:rsidR="00000000" w:rsidRPr="00033231">
        <w:t>Soyez franc avec moi</w:t>
      </w:r>
      <w:r>
        <w:t>.</w:t>
      </w:r>
    </w:p>
    <w:p w14:paraId="2B7A523F" w14:textId="77777777" w:rsidR="004F69D6" w:rsidRDefault="004F69D6" w:rsidP="0021796F">
      <w:r>
        <w:t>— </w:t>
      </w:r>
      <w:r w:rsidR="00000000" w:rsidRPr="00033231">
        <w:t>Qui pourrait vous résister</w:t>
      </w:r>
      <w:r>
        <w:t xml:space="preserve"> ? </w:t>
      </w:r>
      <w:r w:rsidR="00000000" w:rsidRPr="00033231">
        <w:t>Je serai franc</w:t>
      </w:r>
      <w:r>
        <w:t xml:space="preserve"> : </w:t>
      </w:r>
      <w:r w:rsidR="00000000" w:rsidRPr="00033231">
        <w:t>demain</w:t>
      </w:r>
      <w:r>
        <w:t xml:space="preserve">, </w:t>
      </w:r>
      <w:r w:rsidR="00000000" w:rsidRPr="00033231">
        <w:t>s</w:t>
      </w:r>
      <w:r>
        <w:t>’</w:t>
      </w:r>
      <w:r w:rsidR="00000000" w:rsidRPr="00033231">
        <w:t>il y a quelque chose à relater</w:t>
      </w:r>
      <w:r>
        <w:t xml:space="preserve">, </w:t>
      </w:r>
      <w:r w:rsidR="00000000" w:rsidRPr="00033231">
        <w:t>vous l</w:t>
      </w:r>
      <w:r>
        <w:t>’</w:t>
      </w:r>
      <w:r w:rsidR="00000000" w:rsidRPr="00033231">
        <w:t>entendrez</w:t>
      </w:r>
      <w:r>
        <w:t>.</w:t>
      </w:r>
    </w:p>
    <w:p w14:paraId="5DA199F8" w14:textId="77777777" w:rsidR="004F69D6" w:rsidRDefault="004F69D6" w:rsidP="0021796F">
      <w:r>
        <w:t>— </w:t>
      </w:r>
      <w:r w:rsidR="00000000" w:rsidRPr="00033231">
        <w:t>Parlez maintenant</w:t>
      </w:r>
      <w:r>
        <w:t xml:space="preserve">, </w:t>
      </w:r>
      <w:r w:rsidR="00000000" w:rsidRPr="00033231">
        <w:t>insista Shirley</w:t>
      </w:r>
      <w:r>
        <w:t xml:space="preserve"> ; </w:t>
      </w:r>
      <w:r w:rsidR="00000000" w:rsidRPr="00033231">
        <w:t>ne remettez pas à demain</w:t>
      </w:r>
      <w:r>
        <w:t>.</w:t>
      </w:r>
    </w:p>
    <w:p w14:paraId="647DF9A5" w14:textId="77777777" w:rsidR="004F69D6" w:rsidRDefault="004F69D6" w:rsidP="0021796F">
      <w:r>
        <w:t>— </w:t>
      </w:r>
      <w:r w:rsidR="00000000" w:rsidRPr="00033231">
        <w:t>Mais je ne pourrais vous dire que la moitié d</w:t>
      </w:r>
      <w:r>
        <w:t>’</w:t>
      </w:r>
      <w:r w:rsidR="00000000" w:rsidRPr="00033231">
        <w:t>une histoire</w:t>
      </w:r>
      <w:r>
        <w:t xml:space="preserve">, </w:t>
      </w:r>
      <w:r w:rsidR="00000000" w:rsidRPr="00033231">
        <w:t>et mon temps est limité</w:t>
      </w:r>
      <w:r>
        <w:t xml:space="preserve">, </w:t>
      </w:r>
      <w:r w:rsidR="00000000" w:rsidRPr="00033231">
        <w:t>je n</w:t>
      </w:r>
      <w:r>
        <w:t>’</w:t>
      </w:r>
      <w:r w:rsidR="00000000" w:rsidRPr="00033231">
        <w:t>ai pas un moment à perdre</w:t>
      </w:r>
      <w:r>
        <w:t xml:space="preserve">. </w:t>
      </w:r>
      <w:r w:rsidR="00000000" w:rsidRPr="00033231">
        <w:t>Plus tard</w:t>
      </w:r>
      <w:r>
        <w:t xml:space="preserve">, </w:t>
      </w:r>
      <w:r w:rsidR="00000000" w:rsidRPr="00033231">
        <w:t>je ferai amende honorable de ce délai par ma franchise</w:t>
      </w:r>
      <w:r>
        <w:t>.</w:t>
      </w:r>
    </w:p>
    <w:p w14:paraId="3E6B83C5" w14:textId="77777777" w:rsidR="004F69D6" w:rsidRDefault="004F69D6" w:rsidP="0021796F">
      <w:r>
        <w:t>— </w:t>
      </w:r>
      <w:r w:rsidR="00000000" w:rsidRPr="00033231">
        <w:t xml:space="preserve">Mais vous rentrez à </w:t>
      </w:r>
      <w:proofErr w:type="spellStart"/>
      <w:r w:rsidR="00000000" w:rsidRPr="00033231">
        <w:t>Hollow</w:t>
      </w:r>
      <w:proofErr w:type="spellEnd"/>
      <w:r>
        <w:t> ?</w:t>
      </w:r>
    </w:p>
    <w:p w14:paraId="648D7080" w14:textId="77777777" w:rsidR="004F69D6" w:rsidRDefault="004F69D6" w:rsidP="0021796F">
      <w:r>
        <w:t>— </w:t>
      </w:r>
      <w:r w:rsidR="00000000" w:rsidRPr="00033231">
        <w:t>Oui</w:t>
      </w:r>
      <w:r>
        <w:t>.</w:t>
      </w:r>
    </w:p>
    <w:p w14:paraId="29080C7B" w14:textId="77777777" w:rsidR="004F69D6" w:rsidRDefault="004F69D6" w:rsidP="0021796F">
      <w:r>
        <w:t>— </w:t>
      </w:r>
      <w:r w:rsidR="00000000" w:rsidRPr="00033231">
        <w:t>Pour n</w:t>
      </w:r>
      <w:r>
        <w:t>’</w:t>
      </w:r>
      <w:r w:rsidR="00000000" w:rsidRPr="00033231">
        <w:t>en plus sortir cette nuit</w:t>
      </w:r>
      <w:r>
        <w:t> ?</w:t>
      </w:r>
    </w:p>
    <w:p w14:paraId="79ECA032" w14:textId="2121CED2" w:rsidR="00000000" w:rsidRPr="00033231" w:rsidRDefault="004F69D6" w:rsidP="0021796F">
      <w:r>
        <w:t>— </w:t>
      </w:r>
      <w:r w:rsidR="00000000" w:rsidRPr="00033231">
        <w:t>Certainement</w:t>
      </w:r>
      <w:r>
        <w:t xml:space="preserve">. </w:t>
      </w:r>
      <w:r w:rsidR="00000000" w:rsidRPr="00033231">
        <w:t>À présent</w:t>
      </w:r>
      <w:r>
        <w:t xml:space="preserve">, </w:t>
      </w:r>
      <w:r w:rsidR="00000000" w:rsidRPr="00033231">
        <w:t>adieu à toutes deux</w:t>
      </w:r>
      <w:r>
        <w:t>. »</w:t>
      </w:r>
    </w:p>
    <w:p w14:paraId="34FCCA21" w14:textId="77777777" w:rsidR="004F69D6" w:rsidRDefault="00000000" w:rsidP="0021796F">
      <w:r w:rsidRPr="00033231">
        <w:t>Il eût certainement voulu prendre la main de Caroline pour la joindre dans les siennes à celle de Shirley</w:t>
      </w:r>
      <w:r w:rsidR="004F69D6">
        <w:t xml:space="preserve">, </w:t>
      </w:r>
      <w:r w:rsidRPr="00033231">
        <w:t>mais elle ne se trouvait point à sa portée</w:t>
      </w:r>
      <w:r w:rsidR="004F69D6">
        <w:t xml:space="preserve"> ; </w:t>
      </w:r>
      <w:r w:rsidRPr="00033231">
        <w:t>Caroline s</w:t>
      </w:r>
      <w:r w:rsidR="004F69D6">
        <w:t>’</w:t>
      </w:r>
      <w:r w:rsidRPr="00033231">
        <w:t>était éloignée de quelques pas</w:t>
      </w:r>
      <w:r w:rsidR="004F69D6">
        <w:t xml:space="preserve"> : </w:t>
      </w:r>
      <w:r w:rsidRPr="00033231">
        <w:t>sa réponse à l</w:t>
      </w:r>
      <w:r w:rsidR="004F69D6">
        <w:t>’</w:t>
      </w:r>
      <w:r w:rsidRPr="00033231">
        <w:t>adieu de Moore fut seulement une légère i</w:t>
      </w:r>
      <w:r w:rsidRPr="00033231">
        <w:t>n</w:t>
      </w:r>
      <w:r w:rsidRPr="00033231">
        <w:t>clinaison de tête</w:t>
      </w:r>
      <w:r w:rsidR="004F69D6">
        <w:t xml:space="preserve">, </w:t>
      </w:r>
      <w:r w:rsidRPr="00033231">
        <w:t>et un tendre et sérieux sourire</w:t>
      </w:r>
      <w:r w:rsidR="004F69D6">
        <w:t xml:space="preserve">. </w:t>
      </w:r>
      <w:r w:rsidRPr="00033231">
        <w:t>Il ne chercha pas de plus cordial témoignage</w:t>
      </w:r>
      <w:r w:rsidR="004F69D6">
        <w:t xml:space="preserve"> : </w:t>
      </w:r>
      <w:r w:rsidRPr="00033231">
        <w:t>il répéta de nouveau adieu</w:t>
      </w:r>
      <w:r w:rsidR="004F69D6">
        <w:t xml:space="preserve">, </w:t>
      </w:r>
      <w:r w:rsidRPr="00033231">
        <w:t>et les quitta</w:t>
      </w:r>
      <w:r w:rsidR="004F69D6">
        <w:t>.</w:t>
      </w:r>
    </w:p>
    <w:p w14:paraId="06EBE97C" w14:textId="77777777" w:rsidR="004F69D6" w:rsidRDefault="004F69D6" w:rsidP="0021796F">
      <w:r>
        <w:lastRenderedPageBreak/>
        <w:t>« </w:t>
      </w:r>
      <w:r w:rsidR="00000000" w:rsidRPr="00033231">
        <w:t>Voilà</w:t>
      </w:r>
      <w:r>
        <w:t xml:space="preserve">, </w:t>
      </w:r>
      <w:r w:rsidR="00000000" w:rsidRPr="00033231">
        <w:t>c</w:t>
      </w:r>
      <w:r>
        <w:t>’</w:t>
      </w:r>
      <w:r w:rsidR="00000000" w:rsidRPr="00033231">
        <w:t>est fini</w:t>
      </w:r>
      <w:r>
        <w:t xml:space="preserve"> ! </w:t>
      </w:r>
      <w:r w:rsidR="00000000" w:rsidRPr="00033231">
        <w:t>dit Shirley lorsqu</w:t>
      </w:r>
      <w:r>
        <w:t>’</w:t>
      </w:r>
      <w:r w:rsidR="00000000" w:rsidRPr="00033231">
        <w:t>il fut parti</w:t>
      </w:r>
      <w:r>
        <w:t xml:space="preserve">. </w:t>
      </w:r>
      <w:r w:rsidR="00000000" w:rsidRPr="00033231">
        <w:t>Nous l</w:t>
      </w:r>
      <w:r>
        <w:t>’</w:t>
      </w:r>
      <w:r w:rsidR="00000000" w:rsidRPr="00033231">
        <w:t>avons obligé de nous dire bonsoir</w:t>
      </w:r>
      <w:r>
        <w:t xml:space="preserve">, </w:t>
      </w:r>
      <w:r w:rsidR="00000000" w:rsidRPr="00033231">
        <w:t>et n</w:t>
      </w:r>
      <w:r>
        <w:t>’</w:t>
      </w:r>
      <w:r w:rsidR="00000000" w:rsidRPr="00033231">
        <w:t>avons rien perdu dans son estime</w:t>
      </w:r>
      <w:r>
        <w:t xml:space="preserve">, </w:t>
      </w:r>
      <w:r w:rsidR="00000000" w:rsidRPr="00033231">
        <w:t>je pense</w:t>
      </w:r>
      <w:r>
        <w:t xml:space="preserve">, </w:t>
      </w:r>
      <w:r w:rsidR="00000000" w:rsidRPr="00033231">
        <w:t>Cary</w:t>
      </w:r>
      <w:r>
        <w:t>.</w:t>
      </w:r>
    </w:p>
    <w:p w14:paraId="0A75CA7A" w14:textId="77777777" w:rsidR="004F69D6" w:rsidRDefault="004F69D6" w:rsidP="0021796F">
      <w:r>
        <w:t>— </w:t>
      </w:r>
      <w:r w:rsidR="00000000" w:rsidRPr="00033231">
        <w:t>Je l</w:t>
      </w:r>
      <w:r>
        <w:t>’</w:t>
      </w:r>
      <w:r w:rsidR="00000000" w:rsidRPr="00033231">
        <w:t>espère</w:t>
      </w:r>
      <w:r>
        <w:t xml:space="preserve">, </w:t>
      </w:r>
      <w:r w:rsidR="00000000" w:rsidRPr="00033231">
        <w:t>répondit brièvement Caroline</w:t>
      </w:r>
      <w:r>
        <w:t>.</w:t>
      </w:r>
    </w:p>
    <w:p w14:paraId="72999DC7" w14:textId="77777777" w:rsidR="004F69D6" w:rsidRDefault="004F69D6" w:rsidP="0021796F">
      <w:r>
        <w:t>— </w:t>
      </w:r>
      <w:r w:rsidR="00000000" w:rsidRPr="00033231">
        <w:t>Vous me paraissez bien timide et bien peu démonstr</w:t>
      </w:r>
      <w:r w:rsidR="00000000" w:rsidRPr="00033231">
        <w:t>a</w:t>
      </w:r>
      <w:r w:rsidR="00000000" w:rsidRPr="00033231">
        <w:t>t</w:t>
      </w:r>
      <w:r w:rsidR="00000000" w:rsidRPr="00033231">
        <w:t>i</w:t>
      </w:r>
      <w:r w:rsidR="00000000" w:rsidRPr="00033231">
        <w:t>ve</w:t>
      </w:r>
      <w:r>
        <w:t xml:space="preserve">, </w:t>
      </w:r>
      <w:r w:rsidR="00000000" w:rsidRPr="00033231">
        <w:t xml:space="preserve">dit miss </w:t>
      </w:r>
      <w:proofErr w:type="spellStart"/>
      <w:r w:rsidR="00000000" w:rsidRPr="00033231">
        <w:t>Keeldar</w:t>
      </w:r>
      <w:proofErr w:type="spellEnd"/>
      <w:r>
        <w:t xml:space="preserve">. </w:t>
      </w:r>
      <w:r w:rsidR="00000000" w:rsidRPr="00033231">
        <w:t>Pourquoi n</w:t>
      </w:r>
      <w:r>
        <w:t>’</w:t>
      </w:r>
      <w:r w:rsidR="00000000" w:rsidRPr="00033231">
        <w:t>avez-vous pas donné votre main à Moore</w:t>
      </w:r>
      <w:r>
        <w:t xml:space="preserve">, </w:t>
      </w:r>
      <w:r w:rsidR="00000000" w:rsidRPr="00033231">
        <w:t>lorsqu</w:t>
      </w:r>
      <w:r>
        <w:t>’</w:t>
      </w:r>
      <w:r w:rsidR="00000000" w:rsidRPr="00033231">
        <w:t>il vous a offert la sienne</w:t>
      </w:r>
      <w:r>
        <w:t xml:space="preserve"> ? </w:t>
      </w:r>
      <w:r w:rsidR="00000000" w:rsidRPr="00033231">
        <w:t>Il est votre co</w:t>
      </w:r>
      <w:r w:rsidR="00000000" w:rsidRPr="00033231">
        <w:t>u</w:t>
      </w:r>
      <w:r w:rsidR="00000000" w:rsidRPr="00033231">
        <w:t>sin</w:t>
      </w:r>
      <w:r>
        <w:t xml:space="preserve">, </w:t>
      </w:r>
      <w:r w:rsidR="00000000" w:rsidRPr="00033231">
        <w:t>vous l</w:t>
      </w:r>
      <w:r>
        <w:t>’</w:t>
      </w:r>
      <w:r w:rsidR="00000000" w:rsidRPr="00033231">
        <w:t>aimez</w:t>
      </w:r>
      <w:r>
        <w:t xml:space="preserve">. </w:t>
      </w:r>
      <w:r w:rsidR="00000000" w:rsidRPr="00033231">
        <w:t>Avez-vous honte de lui laisser apercevoir votre affection</w:t>
      </w:r>
      <w:r>
        <w:t> ?</w:t>
      </w:r>
    </w:p>
    <w:p w14:paraId="58A7C82E" w14:textId="77777777" w:rsidR="004F69D6" w:rsidRDefault="004F69D6" w:rsidP="0021796F">
      <w:r>
        <w:t>— </w:t>
      </w:r>
      <w:r w:rsidR="00000000" w:rsidRPr="00033231">
        <w:t>Il en aperçoit tout ce qui peut l</w:t>
      </w:r>
      <w:r>
        <w:t>’</w:t>
      </w:r>
      <w:r w:rsidR="00000000" w:rsidRPr="00033231">
        <w:t>intéresser</w:t>
      </w:r>
      <w:r>
        <w:t xml:space="preserve"> : </w:t>
      </w:r>
      <w:r w:rsidR="00000000" w:rsidRPr="00033231">
        <w:t>il est inutile de faire étalage de sentiment</w:t>
      </w:r>
      <w:r>
        <w:t>.</w:t>
      </w:r>
    </w:p>
    <w:p w14:paraId="12DA55E8" w14:textId="77777777" w:rsidR="004F69D6" w:rsidRDefault="004F69D6" w:rsidP="0021796F">
      <w:r>
        <w:t>— </w:t>
      </w:r>
      <w:r w:rsidR="00000000" w:rsidRPr="00033231">
        <w:t>Vous êtes laconique</w:t>
      </w:r>
      <w:r>
        <w:t xml:space="preserve"> : </w:t>
      </w:r>
      <w:r w:rsidR="00000000" w:rsidRPr="00033231">
        <w:t>vous seriez stoïque si vous le po</w:t>
      </w:r>
      <w:r w:rsidR="00000000" w:rsidRPr="00033231">
        <w:t>u</w:t>
      </w:r>
      <w:r w:rsidR="00000000" w:rsidRPr="00033231">
        <w:t>viez</w:t>
      </w:r>
      <w:r>
        <w:t xml:space="preserve">. </w:t>
      </w:r>
      <w:r w:rsidR="00000000" w:rsidRPr="00033231">
        <w:t>Est-ce qu</w:t>
      </w:r>
      <w:r>
        <w:t>’</w:t>
      </w:r>
      <w:r w:rsidR="00000000" w:rsidRPr="00033231">
        <w:t>à vos yeux l</w:t>
      </w:r>
      <w:r>
        <w:t>’</w:t>
      </w:r>
      <w:r w:rsidR="00000000" w:rsidRPr="00033231">
        <w:t xml:space="preserve">amour </w:t>
      </w:r>
      <w:proofErr w:type="gramStart"/>
      <w:r w:rsidR="00000000" w:rsidRPr="00033231">
        <w:t>serait</w:t>
      </w:r>
      <w:proofErr w:type="gramEnd"/>
      <w:r w:rsidR="00000000" w:rsidRPr="00033231">
        <w:t xml:space="preserve"> un crime</w:t>
      </w:r>
      <w:r>
        <w:t xml:space="preserve">, </w:t>
      </w:r>
      <w:r w:rsidR="00000000" w:rsidRPr="00033231">
        <w:t>Caroline</w:t>
      </w:r>
      <w:r>
        <w:t> ?</w:t>
      </w:r>
    </w:p>
    <w:p w14:paraId="6F6E0596" w14:textId="77777777" w:rsidR="004F69D6" w:rsidRDefault="004F69D6" w:rsidP="0021796F">
      <w:r>
        <w:t>— </w:t>
      </w:r>
      <w:r w:rsidR="00000000" w:rsidRPr="00033231">
        <w:t>L</w:t>
      </w:r>
      <w:r>
        <w:t>’</w:t>
      </w:r>
      <w:r w:rsidR="00000000" w:rsidRPr="00033231">
        <w:t>amour un crime</w:t>
      </w:r>
      <w:r>
        <w:t xml:space="preserve"> ! </w:t>
      </w:r>
      <w:r w:rsidR="00000000" w:rsidRPr="00033231">
        <w:t>Non</w:t>
      </w:r>
      <w:r>
        <w:t xml:space="preserve">, </w:t>
      </w:r>
      <w:r w:rsidR="00000000" w:rsidRPr="00033231">
        <w:t>Shirley</w:t>
      </w:r>
      <w:r>
        <w:t xml:space="preserve"> : </w:t>
      </w:r>
      <w:r w:rsidR="00000000" w:rsidRPr="00033231">
        <w:t>l</w:t>
      </w:r>
      <w:r>
        <w:t>’</w:t>
      </w:r>
      <w:r w:rsidR="00000000" w:rsidRPr="00033231">
        <w:t>amour est une vertu divine</w:t>
      </w:r>
      <w:r>
        <w:t xml:space="preserve"> ; </w:t>
      </w:r>
      <w:r w:rsidR="00000000" w:rsidRPr="00033231">
        <w:t>mais pourquoi amener de force ce mot dans la conve</w:t>
      </w:r>
      <w:r w:rsidR="00000000" w:rsidRPr="00033231">
        <w:t>r</w:t>
      </w:r>
      <w:r w:rsidR="00000000" w:rsidRPr="00033231">
        <w:t>sation</w:t>
      </w:r>
      <w:r>
        <w:t xml:space="preserve"> ? </w:t>
      </w:r>
      <w:r w:rsidR="00000000" w:rsidRPr="00033231">
        <w:t>il est singulièrement déplacé</w:t>
      </w:r>
      <w:r>
        <w:t>.</w:t>
      </w:r>
    </w:p>
    <w:p w14:paraId="2C3FA897" w14:textId="77777777" w:rsidR="004F69D6" w:rsidRDefault="004F69D6" w:rsidP="0021796F">
      <w:r>
        <w:t>— </w:t>
      </w:r>
      <w:r w:rsidR="00000000" w:rsidRPr="00033231">
        <w:t>Bien</w:t>
      </w:r>
      <w:r>
        <w:t> ! »</w:t>
      </w:r>
      <w:r w:rsidR="00000000" w:rsidRPr="00033231">
        <w:t xml:space="preserve"> dit Shirley</w:t>
      </w:r>
      <w:r>
        <w:t>.</w:t>
      </w:r>
    </w:p>
    <w:p w14:paraId="4C58644E" w14:textId="77777777" w:rsidR="004F69D6" w:rsidRDefault="00000000" w:rsidP="0021796F">
      <w:r w:rsidRPr="00033231">
        <w:t>Les deux jeunes filles parcoururent le verdoyant passage en silence</w:t>
      </w:r>
      <w:r w:rsidR="004F69D6">
        <w:t xml:space="preserve">. </w:t>
      </w:r>
      <w:r w:rsidRPr="00033231">
        <w:t>Caroline la première reprit</w:t>
      </w:r>
      <w:r w:rsidR="004F69D6">
        <w:t> :</w:t>
      </w:r>
    </w:p>
    <w:p w14:paraId="69A55422" w14:textId="77777777" w:rsidR="004F69D6" w:rsidRDefault="004F69D6" w:rsidP="0021796F">
      <w:r>
        <w:t>« </w:t>
      </w:r>
      <w:r w:rsidR="00000000" w:rsidRPr="00033231">
        <w:t>Chercher les attentions d</w:t>
      </w:r>
      <w:r>
        <w:t>’</w:t>
      </w:r>
      <w:r w:rsidR="00000000" w:rsidRPr="00033231">
        <w:t>un homme</w:t>
      </w:r>
      <w:r>
        <w:t xml:space="preserve">, </w:t>
      </w:r>
      <w:r w:rsidR="00000000" w:rsidRPr="00033231">
        <w:t>lui faire des avances est un crime</w:t>
      </w:r>
      <w:r>
        <w:t xml:space="preserve"> ; </w:t>
      </w:r>
      <w:r w:rsidR="00000000" w:rsidRPr="00033231">
        <w:t>mais l</w:t>
      </w:r>
      <w:r>
        <w:t>’</w:t>
      </w:r>
      <w:r w:rsidR="00000000" w:rsidRPr="00033231">
        <w:t>amour</w:t>
      </w:r>
      <w:r>
        <w:t xml:space="preserve"> ! </w:t>
      </w:r>
      <w:r w:rsidR="00000000" w:rsidRPr="00033231">
        <w:t>l</w:t>
      </w:r>
      <w:r>
        <w:t>’</w:t>
      </w:r>
      <w:r w:rsidR="00000000" w:rsidRPr="00033231">
        <w:t>ange le plus pur ne devrait point en rougir</w:t>
      </w:r>
      <w:r>
        <w:t xml:space="preserve">. </w:t>
      </w:r>
      <w:r w:rsidR="00000000" w:rsidRPr="00033231">
        <w:t>Et lorsque je vois ou que j</w:t>
      </w:r>
      <w:r>
        <w:t>’</w:t>
      </w:r>
      <w:r w:rsidR="00000000" w:rsidRPr="00033231">
        <w:t>entends homme ou femme associer une idée de honte à l</w:t>
      </w:r>
      <w:r>
        <w:t>’</w:t>
      </w:r>
      <w:r w:rsidR="00000000" w:rsidRPr="00033231">
        <w:t>amour</w:t>
      </w:r>
      <w:r>
        <w:t xml:space="preserve">, </w:t>
      </w:r>
      <w:r w:rsidR="00000000" w:rsidRPr="00033231">
        <w:t>je déclare leur intelligence grossière</w:t>
      </w:r>
      <w:r>
        <w:t xml:space="preserve">, </w:t>
      </w:r>
      <w:r w:rsidR="00000000" w:rsidRPr="00033231">
        <w:t>leur association dégradée</w:t>
      </w:r>
      <w:r>
        <w:t xml:space="preserve">. </w:t>
      </w:r>
      <w:r w:rsidR="00000000" w:rsidRPr="00033231">
        <w:t>Nombre de ladies et de gentlemen qui se croient raffinés</w:t>
      </w:r>
      <w:r>
        <w:t xml:space="preserve">, </w:t>
      </w:r>
      <w:r w:rsidR="00000000" w:rsidRPr="00033231">
        <w:t>et aux lèvres desquels est continuellement suspendu le mot vulgarité</w:t>
      </w:r>
      <w:r>
        <w:t xml:space="preserve">, </w:t>
      </w:r>
      <w:r w:rsidR="00000000" w:rsidRPr="00033231">
        <w:t>ne peuvent me</w:t>
      </w:r>
      <w:r w:rsidR="00000000" w:rsidRPr="00033231">
        <w:t>n</w:t>
      </w:r>
      <w:r w:rsidR="00000000" w:rsidRPr="00033231">
        <w:t>tionner l</w:t>
      </w:r>
      <w:r>
        <w:t>’</w:t>
      </w:r>
      <w:r w:rsidR="00000000" w:rsidRPr="00033231">
        <w:t xml:space="preserve">amour sans trahir leur </w:t>
      </w:r>
      <w:r w:rsidR="00000000" w:rsidRPr="00033231">
        <w:lastRenderedPageBreak/>
        <w:t>naturelle et imbécile dégrad</w:t>
      </w:r>
      <w:r w:rsidR="00000000" w:rsidRPr="00033231">
        <w:t>a</w:t>
      </w:r>
      <w:r w:rsidR="00000000" w:rsidRPr="00033231">
        <w:t>tion</w:t>
      </w:r>
      <w:r>
        <w:t xml:space="preserve"> : </w:t>
      </w:r>
      <w:r w:rsidR="00000000" w:rsidRPr="00033231">
        <w:t>dans leur esprit</w:t>
      </w:r>
      <w:r>
        <w:t xml:space="preserve">, </w:t>
      </w:r>
      <w:r w:rsidR="00000000" w:rsidRPr="00033231">
        <w:t>c</w:t>
      </w:r>
      <w:r>
        <w:t>’</w:t>
      </w:r>
      <w:r w:rsidR="00000000" w:rsidRPr="00033231">
        <w:t>est un sentiment bas qu</w:t>
      </w:r>
      <w:r>
        <w:t>’</w:t>
      </w:r>
      <w:r w:rsidR="00000000" w:rsidRPr="00033231">
        <w:t>ils ne ratt</w:t>
      </w:r>
      <w:r w:rsidR="00000000" w:rsidRPr="00033231">
        <w:t>a</w:t>
      </w:r>
      <w:r w:rsidR="00000000" w:rsidRPr="00033231">
        <w:t>chent qu</w:t>
      </w:r>
      <w:r>
        <w:t>’</w:t>
      </w:r>
      <w:r w:rsidR="00000000" w:rsidRPr="00033231">
        <w:t>à des idées d</w:t>
      </w:r>
      <w:r>
        <w:t>’</w:t>
      </w:r>
      <w:r w:rsidR="00000000" w:rsidRPr="00033231">
        <w:t>abjection</w:t>
      </w:r>
      <w:r>
        <w:t>.</w:t>
      </w:r>
    </w:p>
    <w:p w14:paraId="4D31CF9A" w14:textId="77777777" w:rsidR="004F69D6" w:rsidRDefault="004F69D6" w:rsidP="0021796F">
      <w:r>
        <w:t>— </w:t>
      </w:r>
      <w:r w:rsidR="00000000" w:rsidRPr="00033231">
        <w:t>Vous décrivez ainsi les trois quarts du monde</w:t>
      </w:r>
      <w:r>
        <w:t xml:space="preserve">, </w:t>
      </w:r>
      <w:r w:rsidR="00000000" w:rsidRPr="00033231">
        <w:t>Caroline</w:t>
      </w:r>
      <w:r>
        <w:t>.</w:t>
      </w:r>
    </w:p>
    <w:p w14:paraId="22AD2A28" w14:textId="77777777" w:rsidR="004F69D6" w:rsidRDefault="004F69D6" w:rsidP="0021796F">
      <w:r>
        <w:t>— </w:t>
      </w:r>
      <w:r w:rsidR="00000000" w:rsidRPr="00033231">
        <w:t>Ils sont froids</w:t>
      </w:r>
      <w:r>
        <w:t xml:space="preserve">, </w:t>
      </w:r>
      <w:r w:rsidR="00000000" w:rsidRPr="00033231">
        <w:t>ils sont lâches</w:t>
      </w:r>
      <w:r>
        <w:t xml:space="preserve">, </w:t>
      </w:r>
      <w:r w:rsidR="00000000" w:rsidRPr="00033231">
        <w:t>ils s</w:t>
      </w:r>
      <w:r w:rsidR="00000000">
        <w:t>o</w:t>
      </w:r>
      <w:r w:rsidR="00000000" w:rsidRPr="00033231">
        <w:t>nt stupides sur ce s</w:t>
      </w:r>
      <w:r w:rsidR="00000000" w:rsidRPr="00033231">
        <w:t>u</w:t>
      </w:r>
      <w:r w:rsidR="00000000" w:rsidRPr="00033231">
        <w:t>jet</w:t>
      </w:r>
      <w:r>
        <w:t xml:space="preserve">, </w:t>
      </w:r>
      <w:r w:rsidR="00000000" w:rsidRPr="00033231">
        <w:t>Shirley</w:t>
      </w:r>
      <w:r>
        <w:t xml:space="preserve"> ! </w:t>
      </w:r>
      <w:r w:rsidR="00000000" w:rsidRPr="00033231">
        <w:t>Ils n</w:t>
      </w:r>
      <w:r>
        <w:t>’</w:t>
      </w:r>
      <w:r w:rsidR="00000000" w:rsidRPr="00033231">
        <w:t>ont jamais aimé</w:t>
      </w:r>
      <w:r>
        <w:t xml:space="preserve"> : </w:t>
      </w:r>
      <w:r w:rsidR="00000000" w:rsidRPr="00033231">
        <w:t>ils n</w:t>
      </w:r>
      <w:r>
        <w:t>’</w:t>
      </w:r>
      <w:r w:rsidR="00000000" w:rsidRPr="00033231">
        <w:t>ont jamais été aimés</w:t>
      </w:r>
      <w:r>
        <w:t> !</w:t>
      </w:r>
    </w:p>
    <w:p w14:paraId="1F1943F4" w14:textId="77777777" w:rsidR="004F69D6" w:rsidRDefault="004F69D6" w:rsidP="0021796F">
      <w:r>
        <w:t>— </w:t>
      </w:r>
      <w:r w:rsidR="00000000" w:rsidRPr="00033231">
        <w:t>Vous avez raison</w:t>
      </w:r>
      <w:r>
        <w:t xml:space="preserve">, </w:t>
      </w:r>
      <w:r w:rsidR="00000000" w:rsidRPr="00033231">
        <w:t>Lina</w:t>
      </w:r>
      <w:r>
        <w:t xml:space="preserve"> ! </w:t>
      </w:r>
      <w:r w:rsidR="00000000" w:rsidRPr="00033231">
        <w:t>Et dans leur profonde ignorance ils blasphèment contre ce feu divin</w:t>
      </w:r>
      <w:r>
        <w:t xml:space="preserve">, </w:t>
      </w:r>
      <w:r w:rsidR="00000000" w:rsidRPr="00033231">
        <w:t>ravi par un séraphin à un divin autel</w:t>
      </w:r>
      <w:r>
        <w:t>.</w:t>
      </w:r>
    </w:p>
    <w:p w14:paraId="39178503" w14:textId="6836F31B" w:rsidR="00000000" w:rsidRPr="00033231" w:rsidRDefault="004F69D6" w:rsidP="0021796F">
      <w:r>
        <w:t>— </w:t>
      </w:r>
      <w:r w:rsidR="00000000" w:rsidRPr="00033231">
        <w:t>Ils le confondent avec l</w:t>
      </w:r>
      <w:r>
        <w:t>’</w:t>
      </w:r>
      <w:r w:rsidR="00000000" w:rsidRPr="00033231">
        <w:t>étincelle qui monte de l</w:t>
      </w:r>
      <w:r>
        <w:t>’</w:t>
      </w:r>
      <w:r w:rsidR="00000000" w:rsidRPr="00033231">
        <w:t>enfer</w:t>
      </w:r>
      <w:r>
        <w:t> ! »</w:t>
      </w:r>
    </w:p>
    <w:p w14:paraId="5BF3CD34" w14:textId="77777777" w:rsidR="004F69D6" w:rsidRDefault="00000000" w:rsidP="0021796F">
      <w:r w:rsidRPr="00033231">
        <w:t>Le soudain et joyeux carillon des cloches mit fin eu dial</w:t>
      </w:r>
      <w:r w:rsidRPr="00033231">
        <w:t>o</w:t>
      </w:r>
      <w:r w:rsidRPr="00033231">
        <w:t>gue en rappelant tout le monde à l</w:t>
      </w:r>
      <w:r w:rsidR="004F69D6">
        <w:t>’</w:t>
      </w:r>
      <w:r w:rsidRPr="00033231">
        <w:t>église</w:t>
      </w:r>
      <w:r w:rsidR="004F69D6">
        <w:t>.</w:t>
      </w:r>
    </w:p>
    <w:p w14:paraId="44D3241C" w14:textId="5E7F8F1C" w:rsidR="004F69D6" w:rsidRDefault="00000000" w:rsidP="004F69D6">
      <w:pPr>
        <w:pStyle w:val="Titre2"/>
        <w:rPr>
          <w:szCs w:val="44"/>
        </w:rPr>
      </w:pPr>
      <w:bookmarkStart w:id="17" w:name="_Toc199956098"/>
      <w:r w:rsidRPr="00AF30F4">
        <w:rPr>
          <w:szCs w:val="44"/>
        </w:rPr>
        <w:lastRenderedPageBreak/>
        <w:t>CHAPITRE XVII</w:t>
      </w:r>
      <w:r w:rsidR="004F69D6">
        <w:rPr>
          <w:szCs w:val="44"/>
        </w:rPr>
        <w:t>.</w:t>
      </w:r>
      <w:r w:rsidR="004F69D6">
        <w:rPr>
          <w:szCs w:val="44"/>
        </w:rPr>
        <w:br/>
      </w:r>
      <w:r w:rsidRPr="00AF30F4">
        <w:rPr>
          <w:szCs w:val="44"/>
        </w:rPr>
        <w:br/>
        <w:t>Que le bienveillant lecteur est prié de passer</w:t>
      </w:r>
      <w:r w:rsidR="004F69D6">
        <w:rPr>
          <w:szCs w:val="44"/>
        </w:rPr>
        <w:t xml:space="preserve">, </w:t>
      </w:r>
      <w:r w:rsidRPr="00AF30F4">
        <w:rPr>
          <w:szCs w:val="44"/>
        </w:rPr>
        <w:t>comme servant d</w:t>
      </w:r>
      <w:r w:rsidR="004F69D6">
        <w:rPr>
          <w:szCs w:val="44"/>
        </w:rPr>
        <w:t>’</w:t>
      </w:r>
      <w:r w:rsidRPr="00AF30F4">
        <w:rPr>
          <w:szCs w:val="44"/>
        </w:rPr>
        <w:t>introduction à des personnages peu importants</w:t>
      </w:r>
      <w:r w:rsidR="004F69D6">
        <w:rPr>
          <w:szCs w:val="44"/>
        </w:rPr>
        <w:t>.</w:t>
      </w:r>
      <w:bookmarkEnd w:id="17"/>
    </w:p>
    <w:p w14:paraId="3D931995" w14:textId="77777777" w:rsidR="004F69D6" w:rsidRDefault="00000000" w:rsidP="0021796F">
      <w:r w:rsidRPr="00033231">
        <w:t>La soirée était calme et chaude</w:t>
      </w:r>
      <w:r w:rsidR="004F69D6">
        <w:t xml:space="preserve"> ; </w:t>
      </w:r>
      <w:r w:rsidRPr="00033231">
        <w:t>elle promettait de devenir lourde et accablante</w:t>
      </w:r>
      <w:r w:rsidR="004F69D6">
        <w:t xml:space="preserve">. </w:t>
      </w:r>
      <w:r w:rsidRPr="00033231">
        <w:t>Autour du soleil qui allait se coucher bri</w:t>
      </w:r>
      <w:r w:rsidRPr="00033231">
        <w:t>l</w:t>
      </w:r>
      <w:r w:rsidRPr="00033231">
        <w:t>laient des nuages pourpres</w:t>
      </w:r>
      <w:r w:rsidR="004F69D6">
        <w:t xml:space="preserve">. </w:t>
      </w:r>
      <w:r w:rsidRPr="00033231">
        <w:t>De chaudes couleurs</w:t>
      </w:r>
      <w:r w:rsidR="004F69D6">
        <w:t xml:space="preserve">, </w:t>
      </w:r>
      <w:r w:rsidRPr="00033231">
        <w:t>plus ordina</w:t>
      </w:r>
      <w:r w:rsidRPr="00033231">
        <w:t>i</w:t>
      </w:r>
      <w:r w:rsidRPr="00033231">
        <w:t>res au ciel de l</w:t>
      </w:r>
      <w:r w:rsidR="004F69D6">
        <w:t>’</w:t>
      </w:r>
      <w:r w:rsidRPr="00033231">
        <w:t>Inde qu</w:t>
      </w:r>
      <w:r w:rsidR="004F69D6">
        <w:t>’</w:t>
      </w:r>
      <w:r w:rsidRPr="00033231">
        <w:t>à celui de l</w:t>
      </w:r>
      <w:r w:rsidR="004F69D6">
        <w:t>’</w:t>
      </w:r>
      <w:r w:rsidRPr="00033231">
        <w:t>Angleterre</w:t>
      </w:r>
      <w:r w:rsidR="004F69D6">
        <w:t xml:space="preserve">, </w:t>
      </w:r>
      <w:r w:rsidRPr="00033231">
        <w:t>teignaient l</w:t>
      </w:r>
      <w:r w:rsidR="004F69D6">
        <w:t>’</w:t>
      </w:r>
      <w:r w:rsidRPr="00033231">
        <w:t>horizon</w:t>
      </w:r>
      <w:r w:rsidR="004F69D6">
        <w:t xml:space="preserve">, </w:t>
      </w:r>
      <w:r w:rsidRPr="00033231">
        <w:t>et projetaient leurs reflets roses sur le flanc de la co</w:t>
      </w:r>
      <w:r w:rsidRPr="00033231">
        <w:t>l</w:t>
      </w:r>
      <w:r w:rsidRPr="00033231">
        <w:t>line</w:t>
      </w:r>
      <w:r w:rsidR="004F69D6">
        <w:t xml:space="preserve">, </w:t>
      </w:r>
      <w:r w:rsidRPr="00033231">
        <w:t>sur la façade des maisons</w:t>
      </w:r>
      <w:r w:rsidR="004F69D6">
        <w:t xml:space="preserve">, </w:t>
      </w:r>
      <w:r w:rsidRPr="00033231">
        <w:t>sur les groupes d</w:t>
      </w:r>
      <w:r w:rsidR="004F69D6">
        <w:t>’</w:t>
      </w:r>
      <w:r w:rsidRPr="00033231">
        <w:t>arbres</w:t>
      </w:r>
      <w:r w:rsidR="004F69D6">
        <w:t xml:space="preserve">, </w:t>
      </w:r>
      <w:r w:rsidRPr="00033231">
        <w:t>sur la route qui se déroulait en serpentant et sur les ondoyants pât</w:t>
      </w:r>
      <w:r w:rsidRPr="00033231">
        <w:t>u</w:t>
      </w:r>
      <w:r w:rsidRPr="00033231">
        <w:t>rages</w:t>
      </w:r>
      <w:r w:rsidR="004F69D6">
        <w:t xml:space="preserve">. </w:t>
      </w:r>
      <w:r w:rsidRPr="00033231">
        <w:t>Les deux jeunes filles descendirent lentement les champs</w:t>
      </w:r>
      <w:r w:rsidR="004F69D6">
        <w:t xml:space="preserve"> : </w:t>
      </w:r>
      <w:r w:rsidRPr="00033231">
        <w:t>Elles arrivèrent auprès de l</w:t>
      </w:r>
      <w:r w:rsidR="004F69D6">
        <w:t>’</w:t>
      </w:r>
      <w:r w:rsidRPr="00033231">
        <w:t>église</w:t>
      </w:r>
      <w:r w:rsidR="004F69D6">
        <w:t xml:space="preserve">, </w:t>
      </w:r>
      <w:r w:rsidRPr="00033231">
        <w:t>les cloches étaient muettes</w:t>
      </w:r>
      <w:r w:rsidR="004F69D6">
        <w:t xml:space="preserve"> ; </w:t>
      </w:r>
      <w:r w:rsidRPr="00033231">
        <w:t>la foule était réunie dans le temple</w:t>
      </w:r>
      <w:r w:rsidR="004F69D6">
        <w:t xml:space="preserve"> : </w:t>
      </w:r>
      <w:r w:rsidRPr="00033231">
        <w:t>la scène</w:t>
      </w:r>
      <w:r w:rsidR="004F69D6">
        <w:t xml:space="preserve">, </w:t>
      </w:r>
      <w:r w:rsidRPr="00033231">
        <w:t>tout à l</w:t>
      </w:r>
      <w:r w:rsidR="004F69D6">
        <w:t>’</w:t>
      </w:r>
      <w:r w:rsidRPr="00033231">
        <w:t>heure si animée</w:t>
      </w:r>
      <w:r w:rsidR="004F69D6">
        <w:t xml:space="preserve">, </w:t>
      </w:r>
      <w:r w:rsidRPr="00033231">
        <w:t>était solitaire</w:t>
      </w:r>
      <w:r w:rsidR="004F69D6">
        <w:t>.</w:t>
      </w:r>
    </w:p>
    <w:p w14:paraId="4A3EA2E2" w14:textId="77777777" w:rsidR="004F69D6" w:rsidRDefault="004F69D6" w:rsidP="0021796F">
      <w:r>
        <w:t>« </w:t>
      </w:r>
      <w:r w:rsidR="00000000" w:rsidRPr="00033231">
        <w:t>Quel calme doux et agréable</w:t>
      </w:r>
      <w:r>
        <w:t xml:space="preserve"> ! </w:t>
      </w:r>
      <w:r w:rsidR="00000000" w:rsidRPr="00033231">
        <w:t>dit Caroline</w:t>
      </w:r>
      <w:r>
        <w:t>.</w:t>
      </w:r>
    </w:p>
    <w:p w14:paraId="52DB080C" w14:textId="77777777" w:rsidR="004F69D6" w:rsidRDefault="004F69D6" w:rsidP="0021796F">
      <w:r>
        <w:t>— </w:t>
      </w:r>
      <w:r w:rsidR="00000000" w:rsidRPr="00033231">
        <w:t>Et qu</w:t>
      </w:r>
      <w:r>
        <w:t>’</w:t>
      </w:r>
      <w:r w:rsidR="00000000" w:rsidRPr="00033231">
        <w:t>il doit faire chaud dans l</w:t>
      </w:r>
      <w:r>
        <w:t>’</w:t>
      </w:r>
      <w:r w:rsidR="00000000" w:rsidRPr="00033231">
        <w:t>église</w:t>
      </w:r>
      <w:r>
        <w:t xml:space="preserve"> ! </w:t>
      </w:r>
      <w:r w:rsidR="00000000" w:rsidRPr="00033231">
        <w:t>répondit Shirley</w:t>
      </w:r>
      <w:r>
        <w:t xml:space="preserve"> ; </w:t>
      </w:r>
      <w:r w:rsidR="00000000" w:rsidRPr="00033231">
        <w:t xml:space="preserve">et quel long et ennuyeux sermon va faire le docteur </w:t>
      </w:r>
      <w:proofErr w:type="spellStart"/>
      <w:r w:rsidR="00000000" w:rsidRPr="00033231">
        <w:t>Boultby</w:t>
      </w:r>
      <w:proofErr w:type="spellEnd"/>
      <w:r>
        <w:t xml:space="preserve"> ! </w:t>
      </w:r>
      <w:r w:rsidR="00000000" w:rsidRPr="00033231">
        <w:t>et comme les vicaires vont marteler leurs discours apprêtés</w:t>
      </w:r>
      <w:r>
        <w:t xml:space="preserve"> ! </w:t>
      </w:r>
      <w:r w:rsidR="00000000" w:rsidRPr="00033231">
        <w:t>Pour ma part</w:t>
      </w:r>
      <w:r>
        <w:t xml:space="preserve">, </w:t>
      </w:r>
      <w:r w:rsidR="00000000" w:rsidRPr="00033231">
        <w:t>je préférerais ne pas entrer</w:t>
      </w:r>
      <w:r>
        <w:t>.</w:t>
      </w:r>
    </w:p>
    <w:p w14:paraId="583F3CF0" w14:textId="77777777" w:rsidR="004F69D6" w:rsidRDefault="004F69D6" w:rsidP="0021796F">
      <w:r>
        <w:t>— </w:t>
      </w:r>
      <w:r w:rsidR="00000000" w:rsidRPr="00033231">
        <w:t>Mais mon oncle sera fâché</w:t>
      </w:r>
      <w:r>
        <w:t xml:space="preserve">, </w:t>
      </w:r>
      <w:r w:rsidR="00000000" w:rsidRPr="00033231">
        <w:t>s</w:t>
      </w:r>
      <w:r>
        <w:t>’</w:t>
      </w:r>
      <w:r w:rsidR="00000000" w:rsidRPr="00033231">
        <w:t>il remarque notre absence</w:t>
      </w:r>
      <w:r>
        <w:t>.</w:t>
      </w:r>
    </w:p>
    <w:p w14:paraId="798DD285" w14:textId="55AD6BF6" w:rsidR="004F69D6" w:rsidRDefault="004F69D6" w:rsidP="0021796F">
      <w:r>
        <w:t>— </w:t>
      </w:r>
      <w:r w:rsidR="00000000" w:rsidRPr="00033231">
        <w:t>Je soutiendrai le choc de sa colère</w:t>
      </w:r>
      <w:r>
        <w:t xml:space="preserve"> : </w:t>
      </w:r>
      <w:r w:rsidR="00000000" w:rsidRPr="00033231">
        <w:t>il ne me dévorera pas</w:t>
      </w:r>
      <w:r>
        <w:t xml:space="preserve">. </w:t>
      </w:r>
      <w:r w:rsidR="00000000" w:rsidRPr="00033231">
        <w:t>Je suis fâchée de perdre son piquant discours</w:t>
      </w:r>
      <w:r>
        <w:t xml:space="preserve">. </w:t>
      </w:r>
      <w:r w:rsidR="00000000" w:rsidRPr="00033231">
        <w:t>Je sais qu</w:t>
      </w:r>
      <w:r>
        <w:t>’</w:t>
      </w:r>
      <w:r w:rsidR="00000000" w:rsidRPr="00033231">
        <w:t>il sera plein de sens pour l</w:t>
      </w:r>
      <w:r>
        <w:t>’</w:t>
      </w:r>
      <w:r w:rsidR="00000000" w:rsidRPr="00033231">
        <w:t>Église et de causticité pour le schisme</w:t>
      </w:r>
      <w:r>
        <w:t xml:space="preserve"> : </w:t>
      </w:r>
      <w:r w:rsidR="00000000" w:rsidRPr="00033231">
        <w:t>il n</w:t>
      </w:r>
      <w:r>
        <w:t>’</w:t>
      </w:r>
      <w:r w:rsidR="00000000" w:rsidRPr="00033231">
        <w:t xml:space="preserve">oubliera pas la bataille de </w:t>
      </w:r>
      <w:proofErr w:type="spellStart"/>
      <w:r w:rsidR="00000000" w:rsidRPr="00033231">
        <w:t>Royd</w:t>
      </w:r>
      <w:proofErr w:type="spellEnd"/>
      <w:r w:rsidR="00000000" w:rsidRPr="00033231">
        <w:t>-Lane</w:t>
      </w:r>
      <w:r>
        <w:t xml:space="preserve">. </w:t>
      </w:r>
      <w:r w:rsidR="00000000" w:rsidRPr="00033231">
        <w:t xml:space="preserve">Je suis fâchée de vous priver de la sincère et évangélique homélie de </w:t>
      </w:r>
      <w:r>
        <w:lastRenderedPageBreak/>
        <w:t>M. </w:t>
      </w:r>
      <w:r w:rsidR="00000000" w:rsidRPr="00033231">
        <w:t>Hall</w:t>
      </w:r>
      <w:r>
        <w:t xml:space="preserve">, </w:t>
      </w:r>
      <w:r w:rsidR="00000000" w:rsidRPr="00033231">
        <w:t xml:space="preserve">avec tous ses purs </w:t>
      </w:r>
      <w:proofErr w:type="spellStart"/>
      <w:r w:rsidR="00000000" w:rsidRPr="00033231">
        <w:t>yorkshirismes</w:t>
      </w:r>
      <w:proofErr w:type="spellEnd"/>
      <w:r>
        <w:t xml:space="preserve"> ; </w:t>
      </w:r>
      <w:r w:rsidR="00000000" w:rsidRPr="00033231">
        <w:t>mais je veux rester ici</w:t>
      </w:r>
      <w:r>
        <w:t xml:space="preserve">. </w:t>
      </w:r>
      <w:r w:rsidR="00000000" w:rsidRPr="00033231">
        <w:t>L</w:t>
      </w:r>
      <w:r>
        <w:t>’</w:t>
      </w:r>
      <w:r w:rsidR="00000000" w:rsidRPr="00033231">
        <w:t>église grise et les tombes plus grises ont un aspect divin avec ces reflets d</w:t>
      </w:r>
      <w:r>
        <w:t>’</w:t>
      </w:r>
      <w:r w:rsidR="00000000" w:rsidRPr="00033231">
        <w:t>or</w:t>
      </w:r>
      <w:r>
        <w:t xml:space="preserve">. </w:t>
      </w:r>
      <w:r w:rsidR="00000000" w:rsidRPr="00033231">
        <w:t>La nature est maintenant à ses prières du soir</w:t>
      </w:r>
      <w:r>
        <w:t xml:space="preserve"> : </w:t>
      </w:r>
      <w:r w:rsidR="00000000" w:rsidRPr="00033231">
        <w:t>elle s</w:t>
      </w:r>
      <w:r>
        <w:t>’</w:t>
      </w:r>
      <w:r w:rsidR="00000000" w:rsidRPr="00033231">
        <w:t>agenouille devant ses montagnes de feu</w:t>
      </w:r>
      <w:r>
        <w:t xml:space="preserve">. </w:t>
      </w:r>
      <w:r w:rsidR="00000000" w:rsidRPr="00033231">
        <w:t>Je la vois prosternée sur les grands degrés de son autel</w:t>
      </w:r>
      <w:r>
        <w:t xml:space="preserve">, </w:t>
      </w:r>
      <w:r w:rsidR="00000000" w:rsidRPr="00033231">
        <w:t>demandant une bonne nuit pour les marins en mer</w:t>
      </w:r>
      <w:r>
        <w:t xml:space="preserve">, </w:t>
      </w:r>
      <w:r w:rsidR="00000000" w:rsidRPr="00033231">
        <w:t>pour les voyageurs dans le désert</w:t>
      </w:r>
      <w:r>
        <w:t xml:space="preserve">, </w:t>
      </w:r>
      <w:r w:rsidR="00000000" w:rsidRPr="00033231">
        <w:t>pour les br</w:t>
      </w:r>
      <w:r w:rsidR="00000000" w:rsidRPr="00033231">
        <w:t>e</w:t>
      </w:r>
      <w:r w:rsidR="00000000" w:rsidRPr="00033231">
        <w:t>bis sur la lande et pour les jeunes oiseaux dans les bois</w:t>
      </w:r>
      <w:r>
        <w:t xml:space="preserve">. </w:t>
      </w:r>
      <w:r w:rsidR="00000000" w:rsidRPr="00033231">
        <w:t>Car</w:t>
      </w:r>
      <w:r w:rsidR="00000000" w:rsidRPr="00033231">
        <w:t>o</w:t>
      </w:r>
      <w:r w:rsidR="00000000" w:rsidRPr="00033231">
        <w:t>l</w:t>
      </w:r>
      <w:r w:rsidR="00000000" w:rsidRPr="00033231">
        <w:t>i</w:t>
      </w:r>
      <w:r w:rsidR="00000000" w:rsidRPr="00033231">
        <w:t>ne</w:t>
      </w:r>
      <w:r>
        <w:t xml:space="preserve">, </w:t>
      </w:r>
      <w:r w:rsidR="00000000" w:rsidRPr="00033231">
        <w:t>je la vois</w:t>
      </w:r>
      <w:r>
        <w:t xml:space="preserve"> ! </w:t>
      </w:r>
      <w:r w:rsidR="00000000" w:rsidRPr="00033231">
        <w:t>Et je veux vous dire à qui elle ressemble</w:t>
      </w:r>
      <w:r>
        <w:t xml:space="preserve"> : </w:t>
      </w:r>
      <w:r w:rsidR="00000000" w:rsidRPr="00033231">
        <w:t>elle re</w:t>
      </w:r>
      <w:r w:rsidR="00000000" w:rsidRPr="00033231">
        <w:t>s</w:t>
      </w:r>
      <w:r w:rsidR="00000000" w:rsidRPr="00033231">
        <w:t>semble à Ève</w:t>
      </w:r>
      <w:r>
        <w:t xml:space="preserve">, </w:t>
      </w:r>
      <w:r w:rsidR="00000000" w:rsidRPr="00033231">
        <w:t>lorsqu</w:t>
      </w:r>
      <w:r>
        <w:t>’</w:t>
      </w:r>
      <w:r w:rsidR="00000000" w:rsidRPr="00033231">
        <w:t>elle et Adam étaient seuls sur la terre</w:t>
      </w:r>
      <w:r>
        <w:t>.</w:t>
      </w:r>
    </w:p>
    <w:p w14:paraId="2AA9E542" w14:textId="77777777" w:rsidR="004F69D6" w:rsidRDefault="004F69D6" w:rsidP="0021796F">
      <w:r>
        <w:t>— </w:t>
      </w:r>
      <w:r w:rsidR="00000000" w:rsidRPr="00033231">
        <w:t>Et ce n</w:t>
      </w:r>
      <w:r>
        <w:t>’</w:t>
      </w:r>
      <w:r w:rsidR="00000000" w:rsidRPr="00033231">
        <w:t>est pas l</w:t>
      </w:r>
      <w:r>
        <w:t>’</w:t>
      </w:r>
      <w:r w:rsidR="00000000" w:rsidRPr="00033231">
        <w:t>Ève de Milton</w:t>
      </w:r>
      <w:r>
        <w:t xml:space="preserve">, </w:t>
      </w:r>
      <w:r w:rsidR="00000000" w:rsidRPr="00033231">
        <w:t>Shirley</w:t>
      </w:r>
      <w:r>
        <w:t> ?</w:t>
      </w:r>
    </w:p>
    <w:p w14:paraId="15EDB369" w14:textId="77777777" w:rsidR="004F69D6" w:rsidRDefault="004F69D6" w:rsidP="0021796F">
      <w:r>
        <w:t>— </w:t>
      </w:r>
      <w:r w:rsidR="00000000" w:rsidRPr="00033231">
        <w:t>L</w:t>
      </w:r>
      <w:r>
        <w:t>’</w:t>
      </w:r>
      <w:r w:rsidR="00000000" w:rsidRPr="00033231">
        <w:t>Ève de Milton</w:t>
      </w:r>
      <w:r>
        <w:t xml:space="preserve"> ! </w:t>
      </w:r>
      <w:r w:rsidR="00000000" w:rsidRPr="00033231">
        <w:t>l</w:t>
      </w:r>
      <w:r>
        <w:t>’</w:t>
      </w:r>
      <w:r w:rsidR="00000000" w:rsidRPr="00033231">
        <w:t>Ève de Milton</w:t>
      </w:r>
      <w:r>
        <w:t xml:space="preserve"> ! </w:t>
      </w:r>
      <w:r w:rsidR="00000000" w:rsidRPr="00033231">
        <w:t>je répète</w:t>
      </w:r>
      <w:r>
        <w:t xml:space="preserve">. </w:t>
      </w:r>
      <w:r w:rsidR="00000000" w:rsidRPr="00033231">
        <w:t>Non</w:t>
      </w:r>
      <w:r>
        <w:t xml:space="preserve">, </w:t>
      </w:r>
      <w:r w:rsidR="00000000" w:rsidRPr="00033231">
        <w:t>par la pure mère de Dieu</w:t>
      </w:r>
      <w:r>
        <w:t xml:space="preserve">, </w:t>
      </w:r>
      <w:r w:rsidR="00000000" w:rsidRPr="00033231">
        <w:t>ce n</w:t>
      </w:r>
      <w:r>
        <w:t>’</w:t>
      </w:r>
      <w:r w:rsidR="00000000" w:rsidRPr="00033231">
        <w:t>est pas elle</w:t>
      </w:r>
      <w:r>
        <w:t xml:space="preserve">. </w:t>
      </w:r>
      <w:r w:rsidR="00000000" w:rsidRPr="00033231">
        <w:t>Cary</w:t>
      </w:r>
      <w:r>
        <w:t xml:space="preserve">, </w:t>
      </w:r>
      <w:r w:rsidR="00000000" w:rsidRPr="00033231">
        <w:t>nous sommes seules</w:t>
      </w:r>
      <w:r>
        <w:t xml:space="preserve"> : </w:t>
      </w:r>
      <w:r w:rsidR="00000000" w:rsidRPr="00033231">
        <w:t>nous pouvons dire ce que nous pensons</w:t>
      </w:r>
      <w:r>
        <w:t xml:space="preserve">. </w:t>
      </w:r>
      <w:r w:rsidR="00000000" w:rsidRPr="00033231">
        <w:t>Milton était grand</w:t>
      </w:r>
      <w:r>
        <w:t xml:space="preserve"> ; </w:t>
      </w:r>
      <w:r w:rsidR="00000000" w:rsidRPr="00033231">
        <w:t>mais était-il bon</w:t>
      </w:r>
      <w:r>
        <w:t xml:space="preserve"> ? </w:t>
      </w:r>
      <w:r w:rsidR="00000000" w:rsidRPr="00033231">
        <w:t>Son cerveau était sain</w:t>
      </w:r>
      <w:r>
        <w:t xml:space="preserve"> ; </w:t>
      </w:r>
      <w:r w:rsidR="00000000" w:rsidRPr="00033231">
        <w:t>mais qu</w:t>
      </w:r>
      <w:r>
        <w:t>’</w:t>
      </w:r>
      <w:r w:rsidR="00000000" w:rsidRPr="00033231">
        <w:t>était son cœur</w:t>
      </w:r>
      <w:r>
        <w:t xml:space="preserve"> ? </w:t>
      </w:r>
      <w:r w:rsidR="00000000" w:rsidRPr="00033231">
        <w:t>Il vit le ciel</w:t>
      </w:r>
      <w:r>
        <w:t xml:space="preserve"> ; </w:t>
      </w:r>
      <w:r w:rsidR="00000000" w:rsidRPr="00033231">
        <w:t>il plongea ses regards dans les profondeurs de l</w:t>
      </w:r>
      <w:r>
        <w:t>’</w:t>
      </w:r>
      <w:r w:rsidR="00000000" w:rsidRPr="00033231">
        <w:t>enfer</w:t>
      </w:r>
      <w:r>
        <w:t xml:space="preserve">. </w:t>
      </w:r>
      <w:r w:rsidR="00000000" w:rsidRPr="00033231">
        <w:t>Il vit Satan</w:t>
      </w:r>
      <w:r>
        <w:t xml:space="preserve">, </w:t>
      </w:r>
      <w:r w:rsidR="00000000" w:rsidRPr="00033231">
        <w:t>la Faute</w:t>
      </w:r>
      <w:r>
        <w:t xml:space="preserve">, </w:t>
      </w:r>
      <w:r w:rsidR="00000000" w:rsidRPr="00033231">
        <w:t>sa fille</w:t>
      </w:r>
      <w:r>
        <w:t xml:space="preserve">, </w:t>
      </w:r>
      <w:r w:rsidR="00000000" w:rsidRPr="00033231">
        <w:t>et la Mort</w:t>
      </w:r>
      <w:r>
        <w:t xml:space="preserve">, </w:t>
      </w:r>
      <w:r w:rsidR="00000000" w:rsidRPr="00033231">
        <w:t>leur terrible progéniture</w:t>
      </w:r>
      <w:r>
        <w:t xml:space="preserve"> : </w:t>
      </w:r>
      <w:r w:rsidR="00000000" w:rsidRPr="00033231">
        <w:t>les anges serrèrent devant lui leurs bataillons</w:t>
      </w:r>
      <w:r>
        <w:t xml:space="preserve"> ; </w:t>
      </w:r>
      <w:r w:rsidR="00000000" w:rsidRPr="00033231">
        <w:t>les longues lignes de leurs boucliers de diamants reflétèrent sur ses yeux éteints les inénarrables splendeurs du ciel</w:t>
      </w:r>
      <w:r>
        <w:t xml:space="preserve">. </w:t>
      </w:r>
      <w:r w:rsidR="00000000" w:rsidRPr="00033231">
        <w:t>Les démons r</w:t>
      </w:r>
      <w:r w:rsidR="00000000" w:rsidRPr="00033231">
        <w:t>é</w:t>
      </w:r>
      <w:r w:rsidR="00000000" w:rsidRPr="00033231">
        <w:t>unirent leurs légions à sa vue</w:t>
      </w:r>
      <w:r>
        <w:t xml:space="preserve"> : </w:t>
      </w:r>
      <w:r w:rsidR="00000000" w:rsidRPr="00033231">
        <w:t>leurs armées sombres</w:t>
      </w:r>
      <w:r>
        <w:t xml:space="preserve">, </w:t>
      </w:r>
      <w:r w:rsidR="00000000" w:rsidRPr="00033231">
        <w:t>noires et découronnées</w:t>
      </w:r>
      <w:r>
        <w:t xml:space="preserve">, </w:t>
      </w:r>
      <w:r w:rsidR="00000000" w:rsidRPr="00033231">
        <w:t>défilèrent devant lui</w:t>
      </w:r>
      <w:r>
        <w:t xml:space="preserve">. </w:t>
      </w:r>
      <w:r w:rsidR="00000000" w:rsidRPr="00033231">
        <w:t>Milton essaya de voir la première femme</w:t>
      </w:r>
      <w:r>
        <w:t xml:space="preserve"> ; </w:t>
      </w:r>
      <w:r w:rsidR="00000000" w:rsidRPr="00033231">
        <w:t>mais</w:t>
      </w:r>
      <w:r>
        <w:t xml:space="preserve">, </w:t>
      </w:r>
      <w:r w:rsidR="00000000" w:rsidRPr="00033231">
        <w:t>Cary</w:t>
      </w:r>
      <w:r>
        <w:t xml:space="preserve">, </w:t>
      </w:r>
      <w:r w:rsidR="00000000" w:rsidRPr="00033231">
        <w:t>il ne la vit point</w:t>
      </w:r>
      <w:r>
        <w:t>.</w:t>
      </w:r>
    </w:p>
    <w:p w14:paraId="6EC4230B" w14:textId="77777777" w:rsidR="004F69D6" w:rsidRDefault="004F69D6" w:rsidP="0021796F">
      <w:r>
        <w:t>— </w:t>
      </w:r>
      <w:r w:rsidR="00000000" w:rsidRPr="00033231">
        <w:t>Vous êtes hardie de parler ainsi</w:t>
      </w:r>
      <w:r>
        <w:t xml:space="preserve">, </w:t>
      </w:r>
      <w:r w:rsidR="00000000" w:rsidRPr="00033231">
        <w:t>Shirley</w:t>
      </w:r>
      <w:r>
        <w:t>.</w:t>
      </w:r>
    </w:p>
    <w:p w14:paraId="7CF5B54F" w14:textId="77777777" w:rsidR="004F69D6" w:rsidRDefault="004F69D6" w:rsidP="0021796F">
      <w:r>
        <w:t>— </w:t>
      </w:r>
      <w:r w:rsidR="00000000" w:rsidRPr="00033231">
        <w:t>Pas plus hardie que sincère</w:t>
      </w:r>
      <w:r>
        <w:t xml:space="preserve">. </w:t>
      </w:r>
      <w:r w:rsidR="00000000" w:rsidRPr="00033231">
        <w:t>C</w:t>
      </w:r>
      <w:r>
        <w:t>’</w:t>
      </w:r>
      <w:r w:rsidR="00000000" w:rsidRPr="00033231">
        <w:t>est sa cuisinière qu</w:t>
      </w:r>
      <w:r>
        <w:t>’</w:t>
      </w:r>
      <w:r w:rsidR="00000000" w:rsidRPr="00033231">
        <w:t>il vit</w:t>
      </w:r>
      <w:r>
        <w:t xml:space="preserve"> ; </w:t>
      </w:r>
      <w:r w:rsidR="00000000" w:rsidRPr="00033231">
        <w:t xml:space="preserve">ou ce fut </w:t>
      </w:r>
      <w:proofErr w:type="spellStart"/>
      <w:r w:rsidR="00000000" w:rsidRPr="00033231">
        <w:t>mistress</w:t>
      </w:r>
      <w:proofErr w:type="spellEnd"/>
      <w:r w:rsidR="00000000" w:rsidRPr="00033231">
        <w:t xml:space="preserve"> Gill</w:t>
      </w:r>
      <w:r>
        <w:t xml:space="preserve">, </w:t>
      </w:r>
      <w:r w:rsidR="00000000" w:rsidRPr="00033231">
        <w:t>comme je l</w:t>
      </w:r>
      <w:r>
        <w:t>’</w:t>
      </w:r>
      <w:r w:rsidR="00000000" w:rsidRPr="00033231">
        <w:t>ai vue</w:t>
      </w:r>
      <w:r>
        <w:t xml:space="preserve">, </w:t>
      </w:r>
      <w:r w:rsidR="00000000" w:rsidRPr="00033231">
        <w:t>faisant du flan</w:t>
      </w:r>
      <w:r>
        <w:t xml:space="preserve">, </w:t>
      </w:r>
      <w:r w:rsidR="00000000" w:rsidRPr="00033231">
        <w:t>pe</w:t>
      </w:r>
      <w:r w:rsidR="00000000" w:rsidRPr="00033231">
        <w:t>n</w:t>
      </w:r>
      <w:r w:rsidR="00000000" w:rsidRPr="00033231">
        <w:t>dant la chaleur de l</w:t>
      </w:r>
      <w:r>
        <w:t>’</w:t>
      </w:r>
      <w:r w:rsidR="00000000" w:rsidRPr="00033231">
        <w:t>été</w:t>
      </w:r>
      <w:r>
        <w:t xml:space="preserve">, </w:t>
      </w:r>
      <w:r w:rsidR="00000000" w:rsidRPr="00033231">
        <w:t>dans la fraîche laiterie</w:t>
      </w:r>
      <w:r>
        <w:t xml:space="preserve">, </w:t>
      </w:r>
      <w:r w:rsidR="00000000" w:rsidRPr="00033231">
        <w:t>à la fenêtre o</w:t>
      </w:r>
      <w:r w:rsidR="00000000" w:rsidRPr="00033231">
        <w:t>m</w:t>
      </w:r>
      <w:r w:rsidR="00000000" w:rsidRPr="00033231">
        <w:t>bragée de roses-arbustes et de grimpantes capucines</w:t>
      </w:r>
      <w:r>
        <w:t xml:space="preserve">, </w:t>
      </w:r>
      <w:r w:rsidR="00000000" w:rsidRPr="00033231">
        <w:t>préparant une collation froide pour les recteurs</w:t>
      </w:r>
      <w:r>
        <w:t xml:space="preserve">, </w:t>
      </w:r>
      <w:r w:rsidR="00000000" w:rsidRPr="00033231">
        <w:t>des conserves et de do</w:t>
      </w:r>
      <w:r w:rsidR="00000000" w:rsidRPr="00033231">
        <w:t>u</w:t>
      </w:r>
      <w:r w:rsidR="00000000" w:rsidRPr="00033231">
        <w:t>ces crèmes</w:t>
      </w:r>
      <w:r>
        <w:t xml:space="preserve">, </w:t>
      </w:r>
      <w:r w:rsidR="00000000" w:rsidRPr="00033231">
        <w:t xml:space="preserve">embarrassée de choisir ce qui convenait le </w:t>
      </w:r>
      <w:r w:rsidR="00000000" w:rsidRPr="00033231">
        <w:lastRenderedPageBreak/>
        <w:t>mieux à leurs palais délicats</w:t>
      </w:r>
      <w:r>
        <w:t xml:space="preserve"> ; </w:t>
      </w:r>
      <w:r w:rsidR="00000000" w:rsidRPr="00033231">
        <w:t>ne sachant quel ordre imaginer pour ne pas confondre les goûts</w:t>
      </w:r>
      <w:r>
        <w:t xml:space="preserve">, </w:t>
      </w:r>
      <w:r w:rsidR="00000000" w:rsidRPr="00033231">
        <w:t>et pour apporter dans les diverses pa</w:t>
      </w:r>
      <w:r w:rsidR="00000000" w:rsidRPr="00033231">
        <w:t>r</w:t>
      </w:r>
      <w:r w:rsidR="00000000" w:rsidRPr="00033231">
        <w:t>ties du service une bienfaisante et apéritive gradation</w:t>
      </w:r>
      <w:r>
        <w:t>.</w:t>
      </w:r>
    </w:p>
    <w:p w14:paraId="339632DF" w14:textId="77777777" w:rsidR="004F69D6" w:rsidRDefault="004F69D6" w:rsidP="0021796F">
      <w:r>
        <w:t>— </w:t>
      </w:r>
      <w:r w:rsidR="00000000" w:rsidRPr="00033231">
        <w:t>Voilà qui est très bien aussi</w:t>
      </w:r>
      <w:r>
        <w:t xml:space="preserve">, </w:t>
      </w:r>
      <w:r w:rsidR="00000000" w:rsidRPr="00033231">
        <w:t>Shirley</w:t>
      </w:r>
      <w:r>
        <w:t>.</w:t>
      </w:r>
    </w:p>
    <w:p w14:paraId="07819A30" w14:textId="77777777" w:rsidR="004F69D6" w:rsidRDefault="004F69D6" w:rsidP="0021796F">
      <w:r>
        <w:t>— </w:t>
      </w:r>
      <w:r w:rsidR="00000000" w:rsidRPr="00033231">
        <w:t>Je demanderais la permission de lui rappeler que les premiers hommes de la terre furent les Titans et qu</w:t>
      </w:r>
      <w:r>
        <w:t>’</w:t>
      </w:r>
      <w:r w:rsidR="00000000" w:rsidRPr="00033231">
        <w:t>Ève était leur mère</w:t>
      </w:r>
      <w:r>
        <w:t xml:space="preserve"> ; </w:t>
      </w:r>
      <w:r w:rsidR="00000000" w:rsidRPr="00033231">
        <w:t>d</w:t>
      </w:r>
      <w:r>
        <w:t>’</w:t>
      </w:r>
      <w:r w:rsidR="00000000" w:rsidRPr="00033231">
        <w:t>elle naquirent Saturne</w:t>
      </w:r>
      <w:r>
        <w:t xml:space="preserve">, </w:t>
      </w:r>
      <w:r w:rsidR="00000000" w:rsidRPr="00033231">
        <w:t>Hypérion</w:t>
      </w:r>
      <w:r>
        <w:t xml:space="preserve">, </w:t>
      </w:r>
      <w:proofErr w:type="spellStart"/>
      <w:r w:rsidR="00000000" w:rsidRPr="00033231">
        <w:t>Océanus</w:t>
      </w:r>
      <w:proofErr w:type="spellEnd"/>
      <w:r>
        <w:t xml:space="preserve"> ; </w:t>
      </w:r>
      <w:r w:rsidR="00000000" w:rsidRPr="00033231">
        <w:t>elle enfanta Prométhée</w:t>
      </w:r>
      <w:r>
        <w:t>.</w:t>
      </w:r>
    </w:p>
    <w:p w14:paraId="5CAA7837" w14:textId="77777777" w:rsidR="004F69D6" w:rsidRDefault="004F69D6" w:rsidP="0021796F">
      <w:r>
        <w:t>— </w:t>
      </w:r>
      <w:r w:rsidR="00000000" w:rsidRPr="00033231">
        <w:t>Païenne que vous êtes</w:t>
      </w:r>
      <w:r>
        <w:t xml:space="preserve"> ! </w:t>
      </w:r>
      <w:r w:rsidR="00000000" w:rsidRPr="00033231">
        <w:t>que signifie tout cela</w:t>
      </w:r>
      <w:r>
        <w:t> ?</w:t>
      </w:r>
    </w:p>
    <w:p w14:paraId="3AC93945" w14:textId="77777777" w:rsidR="004F69D6" w:rsidRDefault="004F69D6" w:rsidP="0021796F">
      <w:r>
        <w:t>— </w:t>
      </w:r>
      <w:r w:rsidR="00000000" w:rsidRPr="00033231">
        <w:t>Je dis qu</w:t>
      </w:r>
      <w:r>
        <w:t>’</w:t>
      </w:r>
      <w:r w:rsidR="00000000" w:rsidRPr="00033231">
        <w:t>il y avait en ce temps-là des géants sur la terre</w:t>
      </w:r>
      <w:r>
        <w:t xml:space="preserve"> : </w:t>
      </w:r>
      <w:r w:rsidR="00000000" w:rsidRPr="00033231">
        <w:t>des géants qui tentèrent d</w:t>
      </w:r>
      <w:r>
        <w:t>’</w:t>
      </w:r>
      <w:r w:rsidR="00000000" w:rsidRPr="00033231">
        <w:t>escalader le ciel</w:t>
      </w:r>
      <w:r>
        <w:t xml:space="preserve">. </w:t>
      </w:r>
      <w:r w:rsidR="00000000" w:rsidRPr="00033231">
        <w:t>La première poitrine de femme qui a respiré sur cette terre a enfanté l</w:t>
      </w:r>
      <w:r>
        <w:t>’</w:t>
      </w:r>
      <w:r w:rsidR="00000000" w:rsidRPr="00033231">
        <w:t>audace qui a pu lutter contre l</w:t>
      </w:r>
      <w:r>
        <w:t>’</w:t>
      </w:r>
      <w:r w:rsidR="00000000" w:rsidRPr="00033231">
        <w:t>Omnipotence</w:t>
      </w:r>
      <w:r>
        <w:t xml:space="preserve">, </w:t>
      </w:r>
      <w:r w:rsidR="00000000" w:rsidRPr="00033231">
        <w:t>la force qui a pu supporter dix siècles de servage</w:t>
      </w:r>
      <w:r>
        <w:t xml:space="preserve">, </w:t>
      </w:r>
      <w:r w:rsidR="00000000" w:rsidRPr="00033231">
        <w:t>la vitalité qui a pu nourrir ce vautour de la mort pendant des âges innombrables</w:t>
      </w:r>
      <w:r>
        <w:t xml:space="preserve">, </w:t>
      </w:r>
      <w:r w:rsidR="00000000" w:rsidRPr="00033231">
        <w:t>la vie inépuisable et l</w:t>
      </w:r>
      <w:r>
        <w:t>’</w:t>
      </w:r>
      <w:r w:rsidR="00000000" w:rsidRPr="00033231">
        <w:t>excellence incorruptible qui</w:t>
      </w:r>
      <w:r>
        <w:t xml:space="preserve">, </w:t>
      </w:r>
      <w:r w:rsidR="00000000" w:rsidRPr="00033231">
        <w:t>après des milléniums de crimes</w:t>
      </w:r>
      <w:r>
        <w:t xml:space="preserve">, </w:t>
      </w:r>
      <w:r w:rsidR="00000000" w:rsidRPr="00033231">
        <w:t>de luttes</w:t>
      </w:r>
      <w:r>
        <w:t xml:space="preserve">, </w:t>
      </w:r>
      <w:r w:rsidR="00000000" w:rsidRPr="00033231">
        <w:t>de misères</w:t>
      </w:r>
      <w:r>
        <w:t xml:space="preserve">, </w:t>
      </w:r>
      <w:r w:rsidR="00000000" w:rsidRPr="00033231">
        <w:t>ont pu concevoir et enfanter un Messie</w:t>
      </w:r>
      <w:r>
        <w:t xml:space="preserve">. </w:t>
      </w:r>
      <w:r w:rsidR="00000000" w:rsidRPr="00033231">
        <w:t>La première femme était fille du ciel</w:t>
      </w:r>
      <w:r>
        <w:t xml:space="preserve"> : </w:t>
      </w:r>
      <w:r w:rsidR="00000000" w:rsidRPr="00033231">
        <w:t>vaste était le cœur d</w:t>
      </w:r>
      <w:r>
        <w:t>’</w:t>
      </w:r>
      <w:r w:rsidR="00000000" w:rsidRPr="00033231">
        <w:t>où s</w:t>
      </w:r>
      <w:r>
        <w:t>’</w:t>
      </w:r>
      <w:r w:rsidR="00000000" w:rsidRPr="00033231">
        <w:t>est échappée la source du sang humain</w:t>
      </w:r>
      <w:r>
        <w:t xml:space="preserve">, </w:t>
      </w:r>
      <w:r w:rsidR="00000000" w:rsidRPr="00033231">
        <w:t>et grande la tête sur l</w:t>
      </w:r>
      <w:r w:rsidR="00000000" w:rsidRPr="00033231">
        <w:t>a</w:t>
      </w:r>
      <w:r w:rsidR="00000000" w:rsidRPr="00033231">
        <w:t>que</w:t>
      </w:r>
      <w:r w:rsidR="00000000" w:rsidRPr="00033231">
        <w:t>l</w:t>
      </w:r>
      <w:r w:rsidR="00000000" w:rsidRPr="00033231">
        <w:t>le a reposé la moitié de la couronne de la création</w:t>
      </w:r>
      <w:r>
        <w:t>.</w:t>
      </w:r>
    </w:p>
    <w:p w14:paraId="1E0332AB" w14:textId="77777777" w:rsidR="004F69D6" w:rsidRDefault="004F69D6" w:rsidP="0021796F">
      <w:r>
        <w:t>— </w:t>
      </w:r>
      <w:r w:rsidR="00000000" w:rsidRPr="00033231">
        <w:t>Elle convoita une pomme et fut jouée par un serpent</w:t>
      </w:r>
      <w:r>
        <w:t xml:space="preserve"> : </w:t>
      </w:r>
      <w:r w:rsidR="00000000" w:rsidRPr="00033231">
        <w:t>mais vous avez un tel gâchis d</w:t>
      </w:r>
      <w:r>
        <w:t>’</w:t>
      </w:r>
      <w:r w:rsidR="00000000" w:rsidRPr="00033231">
        <w:t>Écritures et de mythologie dans la tête</w:t>
      </w:r>
      <w:r>
        <w:t xml:space="preserve">, </w:t>
      </w:r>
      <w:r w:rsidR="00000000" w:rsidRPr="00033231">
        <w:t>qu</w:t>
      </w:r>
      <w:r>
        <w:t>’</w:t>
      </w:r>
      <w:r w:rsidR="00000000" w:rsidRPr="00033231">
        <w:t>il n</w:t>
      </w:r>
      <w:r>
        <w:t>’</w:t>
      </w:r>
      <w:r w:rsidR="00000000" w:rsidRPr="00033231">
        <w:t>y a rien déraisonnable à tirer de vous</w:t>
      </w:r>
      <w:r>
        <w:t xml:space="preserve">. </w:t>
      </w:r>
      <w:r w:rsidR="00000000" w:rsidRPr="00033231">
        <w:t>Vous ne m</w:t>
      </w:r>
      <w:r>
        <w:t>’</w:t>
      </w:r>
      <w:r w:rsidR="00000000" w:rsidRPr="00033231">
        <w:t>avez pas encore dit qui vous voyiez agenouillé sur ces mont</w:t>
      </w:r>
      <w:r w:rsidR="00000000" w:rsidRPr="00033231">
        <w:t>a</w:t>
      </w:r>
      <w:r w:rsidR="00000000" w:rsidRPr="00033231">
        <w:t>gnes</w:t>
      </w:r>
      <w:r>
        <w:t>.</w:t>
      </w:r>
    </w:p>
    <w:p w14:paraId="64831498" w14:textId="77777777" w:rsidR="004F69D6" w:rsidRDefault="004F69D6" w:rsidP="0021796F">
      <w:r>
        <w:t>— </w:t>
      </w:r>
      <w:r w:rsidR="00000000" w:rsidRPr="00033231">
        <w:t>J</w:t>
      </w:r>
      <w:r>
        <w:t>’</w:t>
      </w:r>
      <w:r w:rsidR="00000000" w:rsidRPr="00033231">
        <w:t>ai vu</w:t>
      </w:r>
      <w:r>
        <w:t xml:space="preserve">, </w:t>
      </w:r>
      <w:r w:rsidR="00000000" w:rsidRPr="00033231">
        <w:t>je vois une femme titanique</w:t>
      </w:r>
      <w:r>
        <w:t xml:space="preserve"> : </w:t>
      </w:r>
      <w:r w:rsidR="00000000" w:rsidRPr="00033231">
        <w:t>sa robe bleu d</w:t>
      </w:r>
      <w:r>
        <w:t>’</w:t>
      </w:r>
      <w:r w:rsidR="00000000" w:rsidRPr="00033231">
        <w:t>azur s</w:t>
      </w:r>
      <w:r>
        <w:t>’</w:t>
      </w:r>
      <w:r w:rsidR="00000000" w:rsidRPr="00033231">
        <w:t>étend jusqu</w:t>
      </w:r>
      <w:r>
        <w:t>’</w:t>
      </w:r>
      <w:r w:rsidR="00000000" w:rsidRPr="00033231">
        <w:t>aux confins de la bruyère</w:t>
      </w:r>
      <w:r>
        <w:t xml:space="preserve">, </w:t>
      </w:r>
      <w:r w:rsidR="00000000" w:rsidRPr="00033231">
        <w:t>là où paît un troupeau</w:t>
      </w:r>
      <w:r>
        <w:t xml:space="preserve"> ; </w:t>
      </w:r>
      <w:r w:rsidR="00000000" w:rsidRPr="00033231">
        <w:t>un voile blanc comme une avalanche</w:t>
      </w:r>
      <w:r>
        <w:t xml:space="preserve">, </w:t>
      </w:r>
      <w:r w:rsidR="00000000" w:rsidRPr="00033231">
        <w:t xml:space="preserve">et dont les </w:t>
      </w:r>
      <w:r w:rsidR="00000000" w:rsidRPr="00033231">
        <w:lastRenderedPageBreak/>
        <w:t>bords sont des arabesques d</w:t>
      </w:r>
      <w:r>
        <w:t>’</w:t>
      </w:r>
      <w:r w:rsidR="00000000" w:rsidRPr="00033231">
        <w:t>éclairs</w:t>
      </w:r>
      <w:r>
        <w:t xml:space="preserve">, </w:t>
      </w:r>
      <w:r w:rsidR="00000000" w:rsidRPr="00033231">
        <w:t>l</w:t>
      </w:r>
      <w:r>
        <w:t>’</w:t>
      </w:r>
      <w:r w:rsidR="00000000" w:rsidRPr="00033231">
        <w:t>enveloppe de la tête aux pieds</w:t>
      </w:r>
      <w:r>
        <w:t xml:space="preserve">. </w:t>
      </w:r>
      <w:r w:rsidR="00000000" w:rsidRPr="00033231">
        <w:t>Sous son sein j</w:t>
      </w:r>
      <w:r>
        <w:t>’</w:t>
      </w:r>
      <w:r w:rsidR="00000000" w:rsidRPr="00033231">
        <w:t>aperçois sa ceinture</w:t>
      </w:r>
      <w:r>
        <w:t xml:space="preserve">, </w:t>
      </w:r>
      <w:r w:rsidR="00000000" w:rsidRPr="00033231">
        <w:t>pourpre comme cet horizon</w:t>
      </w:r>
      <w:r>
        <w:t xml:space="preserve"> ; </w:t>
      </w:r>
      <w:r w:rsidR="00000000" w:rsidRPr="00033231">
        <w:t>à tr</w:t>
      </w:r>
      <w:r w:rsidR="00000000" w:rsidRPr="00033231">
        <w:t>a</w:t>
      </w:r>
      <w:r w:rsidR="00000000" w:rsidRPr="00033231">
        <w:t>vers sa rougeur brille l</w:t>
      </w:r>
      <w:r>
        <w:t>’</w:t>
      </w:r>
      <w:r w:rsidR="00000000" w:rsidRPr="00033231">
        <w:t>étoile du soir</w:t>
      </w:r>
      <w:r>
        <w:t xml:space="preserve">. </w:t>
      </w:r>
      <w:r w:rsidR="00000000" w:rsidRPr="00033231">
        <w:t>Je ne puis peindre ses yeux fixes</w:t>
      </w:r>
      <w:r>
        <w:t xml:space="preserve"> : </w:t>
      </w:r>
      <w:r w:rsidR="00000000" w:rsidRPr="00033231">
        <w:t>ils sont clairs</w:t>
      </w:r>
      <w:r>
        <w:t xml:space="preserve">, </w:t>
      </w:r>
      <w:r w:rsidR="00000000" w:rsidRPr="00033231">
        <w:t>ils sont profonds comme des lacs</w:t>
      </w:r>
      <w:r>
        <w:t xml:space="preserve">, </w:t>
      </w:r>
      <w:r w:rsidR="00000000" w:rsidRPr="00033231">
        <w:t>ils sont levés et pleins de vénération</w:t>
      </w:r>
      <w:r>
        <w:t xml:space="preserve">, </w:t>
      </w:r>
      <w:r w:rsidR="00000000" w:rsidRPr="00033231">
        <w:t>ils tremblent avec la douceur de l</w:t>
      </w:r>
      <w:r>
        <w:t>’</w:t>
      </w:r>
      <w:r w:rsidR="00000000" w:rsidRPr="00033231">
        <w:t>amour et le rayonnement de la prière</w:t>
      </w:r>
      <w:r>
        <w:t xml:space="preserve">. </w:t>
      </w:r>
      <w:r w:rsidR="00000000" w:rsidRPr="00033231">
        <w:t>Son front a l</w:t>
      </w:r>
      <w:r>
        <w:t>’</w:t>
      </w:r>
      <w:r w:rsidR="00000000" w:rsidRPr="00033231">
        <w:t>expansion d</w:t>
      </w:r>
      <w:r>
        <w:t>’</w:t>
      </w:r>
      <w:r w:rsidR="00000000" w:rsidRPr="00033231">
        <w:t>un nuage</w:t>
      </w:r>
      <w:r>
        <w:t xml:space="preserve">, </w:t>
      </w:r>
      <w:r w:rsidR="00000000" w:rsidRPr="00033231">
        <w:t>et est plus pâle que la nouvelle lune qui se montre avant la venue des ténèbres</w:t>
      </w:r>
      <w:r>
        <w:t xml:space="preserve"> ; </w:t>
      </w:r>
      <w:r w:rsidR="00000000" w:rsidRPr="00033231">
        <w:t>elle repose son sein</w:t>
      </w:r>
      <w:r>
        <w:t xml:space="preserve">, </w:t>
      </w:r>
      <w:r w:rsidR="00000000" w:rsidRPr="00033231">
        <w:t>au-dessous duquel sont jointes ses puissantes mains</w:t>
      </w:r>
      <w:r>
        <w:t xml:space="preserve">, </w:t>
      </w:r>
      <w:r w:rsidR="00000000" w:rsidRPr="00033231">
        <w:t xml:space="preserve">sur le bord du marais de </w:t>
      </w:r>
      <w:proofErr w:type="spellStart"/>
      <w:r w:rsidR="00000000" w:rsidRPr="00033231">
        <w:t>Stilbro</w:t>
      </w:r>
      <w:proofErr w:type="spellEnd"/>
      <w:r>
        <w:t xml:space="preserve">’. </w:t>
      </w:r>
      <w:r w:rsidR="00000000" w:rsidRPr="00033231">
        <w:t>Ainsi agenouillée</w:t>
      </w:r>
      <w:r>
        <w:t xml:space="preserve">, </w:t>
      </w:r>
      <w:r w:rsidR="00000000" w:rsidRPr="00033231">
        <w:t>elle parle à Dieu face à face</w:t>
      </w:r>
      <w:r>
        <w:t xml:space="preserve">. </w:t>
      </w:r>
      <w:r w:rsidR="00000000" w:rsidRPr="00033231">
        <w:t>Cette Ève est la fille de Jéhovah</w:t>
      </w:r>
      <w:r>
        <w:t xml:space="preserve">, </w:t>
      </w:r>
      <w:r w:rsidR="00000000" w:rsidRPr="00033231">
        <w:t>comme Adam était son fils</w:t>
      </w:r>
      <w:r>
        <w:t>.</w:t>
      </w:r>
    </w:p>
    <w:p w14:paraId="61669626" w14:textId="77777777" w:rsidR="004F69D6" w:rsidRDefault="004F69D6" w:rsidP="0021796F">
      <w:r>
        <w:t>— </w:t>
      </w:r>
      <w:r w:rsidR="00000000" w:rsidRPr="00033231">
        <w:t>Elle divague et a des visions</w:t>
      </w:r>
      <w:r>
        <w:t xml:space="preserve"> ! </w:t>
      </w:r>
      <w:r w:rsidR="00000000" w:rsidRPr="00033231">
        <w:t>Allons</w:t>
      </w:r>
      <w:r>
        <w:t xml:space="preserve">, </w:t>
      </w:r>
      <w:r w:rsidR="00000000" w:rsidRPr="00033231">
        <w:t>Shirley</w:t>
      </w:r>
      <w:r>
        <w:t xml:space="preserve">, </w:t>
      </w:r>
      <w:r w:rsidR="00000000" w:rsidRPr="00033231">
        <w:t>il faut que nous entrions dans l</w:t>
      </w:r>
      <w:r>
        <w:t>’</w:t>
      </w:r>
      <w:r w:rsidR="00000000" w:rsidRPr="00033231">
        <w:t>église</w:t>
      </w:r>
      <w:r>
        <w:t>.</w:t>
      </w:r>
    </w:p>
    <w:p w14:paraId="5479F1D5" w14:textId="77777777" w:rsidR="004F69D6" w:rsidRDefault="004F69D6" w:rsidP="0021796F">
      <w:r>
        <w:t>— </w:t>
      </w:r>
      <w:r w:rsidR="00000000" w:rsidRPr="00033231">
        <w:t>Caroline</w:t>
      </w:r>
      <w:r>
        <w:t xml:space="preserve">, </w:t>
      </w:r>
      <w:r w:rsidR="00000000" w:rsidRPr="00033231">
        <w:t>je n</w:t>
      </w:r>
      <w:r>
        <w:t>’</w:t>
      </w:r>
      <w:r w:rsidR="00000000" w:rsidRPr="00033231">
        <w:t>y entrerai pas</w:t>
      </w:r>
      <w:r>
        <w:t xml:space="preserve">. </w:t>
      </w:r>
      <w:r w:rsidR="00000000" w:rsidRPr="00033231">
        <w:t>Je veux demeurer ici avec ma mère Ève</w:t>
      </w:r>
      <w:r>
        <w:t xml:space="preserve">, </w:t>
      </w:r>
      <w:r w:rsidR="00000000" w:rsidRPr="00033231">
        <w:t>dans le souvenir de ces jours de la nature</w:t>
      </w:r>
      <w:r>
        <w:t xml:space="preserve">. </w:t>
      </w:r>
      <w:r w:rsidR="00000000" w:rsidRPr="00033231">
        <w:t>Je l</w:t>
      </w:r>
      <w:r>
        <w:t>’</w:t>
      </w:r>
      <w:r w:rsidR="00000000" w:rsidRPr="00033231">
        <w:t>aime</w:t>
      </w:r>
      <w:r>
        <w:t xml:space="preserve">, </w:t>
      </w:r>
      <w:r w:rsidR="00000000" w:rsidRPr="00033231">
        <w:t>cette femme immortelle et puissante</w:t>
      </w:r>
      <w:r>
        <w:t xml:space="preserve"> ! </w:t>
      </w:r>
      <w:r w:rsidR="00000000" w:rsidRPr="00033231">
        <w:t>Le ciel peut s</w:t>
      </w:r>
      <w:r>
        <w:t>’</w:t>
      </w:r>
      <w:r w:rsidR="00000000" w:rsidRPr="00033231">
        <w:t>être éclipsé de son front depuis sa chute dans le paradis</w:t>
      </w:r>
      <w:r>
        <w:t xml:space="preserve"> ; </w:t>
      </w:r>
      <w:r w:rsidR="00000000" w:rsidRPr="00033231">
        <w:t>mais tout ce qui sur la terre est glorieux y brille encore</w:t>
      </w:r>
      <w:r>
        <w:t xml:space="preserve">. </w:t>
      </w:r>
      <w:r w:rsidR="00000000" w:rsidRPr="00033231">
        <w:t>Elle me prend sur sa poitrine et me découvre son cœur</w:t>
      </w:r>
      <w:r>
        <w:t xml:space="preserve"> ! </w:t>
      </w:r>
      <w:r w:rsidR="00000000" w:rsidRPr="00033231">
        <w:t>Chut</w:t>
      </w:r>
      <w:r>
        <w:t xml:space="preserve"> ! </w:t>
      </w:r>
      <w:r w:rsidR="00000000" w:rsidRPr="00033231">
        <w:t>Caroline</w:t>
      </w:r>
      <w:r>
        <w:t xml:space="preserve"> ! </w:t>
      </w:r>
      <w:r w:rsidR="00000000" w:rsidRPr="00033231">
        <w:t>vous la verrez et ressentirez ce que j</w:t>
      </w:r>
      <w:r>
        <w:t>’</w:t>
      </w:r>
      <w:r w:rsidR="00000000" w:rsidRPr="00033231">
        <w:t>éprouve</w:t>
      </w:r>
      <w:r>
        <w:t xml:space="preserve">, </w:t>
      </w:r>
      <w:r w:rsidR="00000000" w:rsidRPr="00033231">
        <w:t>si nous gardons toutes deux le silence</w:t>
      </w:r>
      <w:r>
        <w:t>.</w:t>
      </w:r>
    </w:p>
    <w:p w14:paraId="3B5639F3" w14:textId="379B1B7A" w:rsidR="00000000" w:rsidRPr="00033231" w:rsidRDefault="004F69D6" w:rsidP="0021796F">
      <w:r>
        <w:t>— </w:t>
      </w:r>
      <w:r w:rsidR="00000000" w:rsidRPr="00033231">
        <w:t>Je veux bien me prêter à votre caprice</w:t>
      </w:r>
      <w:r>
        <w:t xml:space="preserve"> ; </w:t>
      </w:r>
      <w:r w:rsidR="00000000" w:rsidRPr="00033231">
        <w:t>mais vous allez recommencer à parler avant qu</w:t>
      </w:r>
      <w:r>
        <w:t>’</w:t>
      </w:r>
      <w:r w:rsidR="00000000" w:rsidRPr="00033231">
        <w:t>il soit dix minutes</w:t>
      </w:r>
      <w:r>
        <w:t>. »</w:t>
      </w:r>
    </w:p>
    <w:p w14:paraId="4BAEE415" w14:textId="77777777" w:rsidR="004F69D6" w:rsidRDefault="00000000" w:rsidP="0021796F">
      <w:r w:rsidRPr="00033231">
        <w:t xml:space="preserve">Miss </w:t>
      </w:r>
      <w:proofErr w:type="spellStart"/>
      <w:r w:rsidRPr="00033231">
        <w:t>Keeldar</w:t>
      </w:r>
      <w:proofErr w:type="spellEnd"/>
      <w:r w:rsidR="004F69D6">
        <w:t xml:space="preserve">, </w:t>
      </w:r>
      <w:r w:rsidRPr="00033231">
        <w:t>sur laquelle la douce excitation d</w:t>
      </w:r>
      <w:r w:rsidR="004F69D6">
        <w:t>’</w:t>
      </w:r>
      <w:r w:rsidRPr="00033231">
        <w:t>une chaude soirée d</w:t>
      </w:r>
      <w:r w:rsidR="004F69D6">
        <w:t>’</w:t>
      </w:r>
      <w:r w:rsidRPr="00033231">
        <w:t>été paraissait agir avec une force inaccoutumée</w:t>
      </w:r>
      <w:r w:rsidR="004F69D6">
        <w:t xml:space="preserve">, </w:t>
      </w:r>
      <w:r w:rsidRPr="00033231">
        <w:t>s</w:t>
      </w:r>
      <w:r w:rsidR="004F69D6">
        <w:t>’</w:t>
      </w:r>
      <w:r w:rsidRPr="00033231">
        <w:t>appuya contre une pierre tumulaire élevée</w:t>
      </w:r>
      <w:r w:rsidR="004F69D6">
        <w:t xml:space="preserve"> ; </w:t>
      </w:r>
      <w:r w:rsidRPr="00033231">
        <w:t>elle fixa ses yeux sur le couchant enflammé et tomba dans une douce extase</w:t>
      </w:r>
      <w:r w:rsidR="004F69D6">
        <w:t xml:space="preserve">. </w:t>
      </w:r>
      <w:r w:rsidRPr="00033231">
        <w:t>C</w:t>
      </w:r>
      <w:r w:rsidRPr="00033231">
        <w:t>a</w:t>
      </w:r>
      <w:r w:rsidRPr="00033231">
        <w:t>roline</w:t>
      </w:r>
      <w:r w:rsidR="004F69D6">
        <w:t xml:space="preserve">, </w:t>
      </w:r>
      <w:r w:rsidRPr="00033231">
        <w:t>s</w:t>
      </w:r>
      <w:r w:rsidR="004F69D6">
        <w:t>’</w:t>
      </w:r>
      <w:r w:rsidRPr="00033231">
        <w:t>éloignant un peu</w:t>
      </w:r>
      <w:r w:rsidR="004F69D6">
        <w:t xml:space="preserve">, </w:t>
      </w:r>
      <w:r w:rsidRPr="00033231">
        <w:t>se promena çà et là</w:t>
      </w:r>
      <w:r w:rsidR="004F69D6">
        <w:t xml:space="preserve">, </w:t>
      </w:r>
      <w:r w:rsidRPr="00033231">
        <w:t xml:space="preserve">au-dessus des murs de la </w:t>
      </w:r>
      <w:proofErr w:type="spellStart"/>
      <w:r w:rsidRPr="00033231">
        <w:t>rectorerie</w:t>
      </w:r>
      <w:proofErr w:type="spellEnd"/>
      <w:r w:rsidR="004F69D6">
        <w:t xml:space="preserve">, </w:t>
      </w:r>
      <w:r w:rsidRPr="00033231">
        <w:t>rêvant aussi à sa manière</w:t>
      </w:r>
      <w:r w:rsidR="004F69D6">
        <w:t xml:space="preserve">. </w:t>
      </w:r>
      <w:r w:rsidRPr="00033231">
        <w:t>Shirley avait prononcé le mot mère</w:t>
      </w:r>
      <w:r w:rsidR="004F69D6">
        <w:t xml:space="preserve"> : </w:t>
      </w:r>
      <w:r w:rsidRPr="00033231">
        <w:t xml:space="preserve">ce mot ne suggérait point </w:t>
      </w:r>
      <w:r w:rsidRPr="00033231">
        <w:lastRenderedPageBreak/>
        <w:t>à Caroline la mystique et puissante mère des visions de Shirley</w:t>
      </w:r>
      <w:r w:rsidR="004F69D6">
        <w:t xml:space="preserve">, </w:t>
      </w:r>
      <w:r w:rsidRPr="00033231">
        <w:t>mais une douce forme humaine</w:t>
      </w:r>
      <w:r w:rsidR="004F69D6">
        <w:t xml:space="preserve">, </w:t>
      </w:r>
      <w:r w:rsidRPr="00033231">
        <w:t>la forme qu</w:t>
      </w:r>
      <w:r w:rsidR="004F69D6">
        <w:t>’</w:t>
      </w:r>
      <w:r w:rsidRPr="00033231">
        <w:t>elle attribuait à sa propre mère</w:t>
      </w:r>
      <w:r w:rsidR="004F69D6">
        <w:t xml:space="preserve">, </w:t>
      </w:r>
      <w:r w:rsidRPr="00033231">
        <w:t>inconnue</w:t>
      </w:r>
      <w:r w:rsidR="004F69D6">
        <w:t xml:space="preserve">, </w:t>
      </w:r>
      <w:r w:rsidRPr="00033231">
        <w:t>non encore aimée</w:t>
      </w:r>
      <w:r w:rsidR="004F69D6">
        <w:t xml:space="preserve">, </w:t>
      </w:r>
      <w:r w:rsidRPr="00033231">
        <w:t>mais ardemment désirée</w:t>
      </w:r>
      <w:r w:rsidR="004F69D6">
        <w:t>.</w:t>
      </w:r>
    </w:p>
    <w:p w14:paraId="10C2D1FD" w14:textId="653F6267" w:rsidR="00000000" w:rsidRPr="00033231" w:rsidRDefault="004F69D6" w:rsidP="0021796F">
      <w:r>
        <w:t>« </w:t>
      </w:r>
      <w:r w:rsidR="00000000" w:rsidRPr="00033231">
        <w:t>Oh</w:t>
      </w:r>
      <w:r>
        <w:t xml:space="preserve"> ! </w:t>
      </w:r>
      <w:r w:rsidR="00000000" w:rsidRPr="00033231">
        <w:t>puisse venir le jour où elle se souviendra de son e</w:t>
      </w:r>
      <w:r w:rsidR="00000000" w:rsidRPr="00033231">
        <w:t>n</w:t>
      </w:r>
      <w:r w:rsidR="00000000" w:rsidRPr="00033231">
        <w:t>fant</w:t>
      </w:r>
      <w:r>
        <w:t xml:space="preserve"> ! </w:t>
      </w:r>
      <w:r w:rsidR="00000000" w:rsidRPr="00033231">
        <w:t>Oh</w:t>
      </w:r>
      <w:r>
        <w:t xml:space="preserve"> ! </w:t>
      </w:r>
      <w:r w:rsidR="00000000" w:rsidRPr="00033231">
        <w:t>que je puisse enfin la connaître pour l</w:t>
      </w:r>
      <w:r>
        <w:t>’</w:t>
      </w:r>
      <w:r w:rsidR="00000000" w:rsidRPr="00033231">
        <w:t>aimer</w:t>
      </w:r>
      <w:r>
        <w:t> ! »</w:t>
      </w:r>
    </w:p>
    <w:p w14:paraId="7531427D" w14:textId="77777777" w:rsidR="004F69D6" w:rsidRDefault="00000000" w:rsidP="0021796F">
      <w:r w:rsidRPr="00033231">
        <w:t>Telles étaient ses aspirations</w:t>
      </w:r>
      <w:r w:rsidR="004F69D6">
        <w:t>.</w:t>
      </w:r>
    </w:p>
    <w:p w14:paraId="49B4A6B7" w14:textId="77777777" w:rsidR="004F69D6" w:rsidRDefault="00000000" w:rsidP="0021796F">
      <w:r w:rsidRPr="00033231">
        <w:t>Les pensées de son enfance vinrent de nouveau remplir son âme</w:t>
      </w:r>
      <w:r w:rsidR="004F69D6">
        <w:t xml:space="preserve">. </w:t>
      </w:r>
      <w:r w:rsidRPr="00033231">
        <w:t>Ce désir qui plus d</w:t>
      </w:r>
      <w:r w:rsidR="004F69D6">
        <w:t>’</w:t>
      </w:r>
      <w:r w:rsidRPr="00033231">
        <w:t>une nuit l</w:t>
      </w:r>
      <w:r w:rsidR="004F69D6">
        <w:t>’</w:t>
      </w:r>
      <w:r w:rsidRPr="00033231">
        <w:t>avait tenue éveillée sur sa couche</w:t>
      </w:r>
      <w:r w:rsidR="004F69D6">
        <w:t xml:space="preserve">, </w:t>
      </w:r>
      <w:r w:rsidRPr="00033231">
        <w:t>et que la crainte de la déception avait presque éteint pendant ces dernières années</w:t>
      </w:r>
      <w:r w:rsidR="004F69D6">
        <w:t xml:space="preserve">, </w:t>
      </w:r>
      <w:r w:rsidRPr="00033231">
        <w:t>se ralluma soudain et échauffa son cœur</w:t>
      </w:r>
      <w:r w:rsidR="004F69D6">
        <w:t xml:space="preserve">. </w:t>
      </w:r>
      <w:r w:rsidRPr="00033231">
        <w:t>Que sa mère puisse quelque heureux jour se prése</w:t>
      </w:r>
      <w:r w:rsidRPr="00033231">
        <w:t>n</w:t>
      </w:r>
      <w:r w:rsidRPr="00033231">
        <w:t>ter à elle</w:t>
      </w:r>
      <w:r w:rsidR="004F69D6">
        <w:t xml:space="preserve">, </w:t>
      </w:r>
      <w:r w:rsidRPr="00033231">
        <w:t>et</w:t>
      </w:r>
      <w:r w:rsidR="004F69D6">
        <w:t xml:space="preserve">, </w:t>
      </w:r>
      <w:r w:rsidRPr="00033231">
        <w:t>la regardant tendrement avec des yeux pleins d</w:t>
      </w:r>
      <w:r w:rsidR="004F69D6">
        <w:t>’</w:t>
      </w:r>
      <w:r w:rsidRPr="00033231">
        <w:t>amour</w:t>
      </w:r>
      <w:r w:rsidR="004F69D6">
        <w:t xml:space="preserve">, </w:t>
      </w:r>
      <w:r w:rsidRPr="00033231">
        <w:t>lui dire d</w:t>
      </w:r>
      <w:r w:rsidR="004F69D6">
        <w:t>’</w:t>
      </w:r>
      <w:r w:rsidRPr="00033231">
        <w:t>une voix douce</w:t>
      </w:r>
      <w:r w:rsidR="004F69D6">
        <w:t> :</w:t>
      </w:r>
    </w:p>
    <w:p w14:paraId="679FD28C" w14:textId="7DD0AE1E" w:rsidR="00000000" w:rsidRPr="00033231" w:rsidRDefault="004F69D6" w:rsidP="0021796F">
      <w:r>
        <w:t>« </w:t>
      </w:r>
      <w:r w:rsidR="00000000" w:rsidRPr="00033231">
        <w:t>Caroline</w:t>
      </w:r>
      <w:r>
        <w:t xml:space="preserve">, </w:t>
      </w:r>
      <w:r w:rsidR="00000000" w:rsidRPr="00033231">
        <w:t>mon enfant</w:t>
      </w:r>
      <w:r>
        <w:t xml:space="preserve">, </w:t>
      </w:r>
      <w:r w:rsidR="00000000" w:rsidRPr="00033231">
        <w:t>j</w:t>
      </w:r>
      <w:r>
        <w:t>’</w:t>
      </w:r>
      <w:r w:rsidR="00000000" w:rsidRPr="00033231">
        <w:t>ai une maison pour vous</w:t>
      </w:r>
      <w:r>
        <w:t xml:space="preserve"> : </w:t>
      </w:r>
      <w:r w:rsidR="00000000" w:rsidRPr="00033231">
        <w:t>vous vivrez désormais avec moi</w:t>
      </w:r>
      <w:r>
        <w:t xml:space="preserve">. </w:t>
      </w:r>
      <w:r w:rsidR="00000000" w:rsidRPr="00033231">
        <w:t>Tout l</w:t>
      </w:r>
      <w:r>
        <w:t>’</w:t>
      </w:r>
      <w:r w:rsidR="00000000" w:rsidRPr="00033231">
        <w:t>amour dont vous aviez besoin et que vous n</w:t>
      </w:r>
      <w:r>
        <w:t>’</w:t>
      </w:r>
      <w:r w:rsidR="00000000" w:rsidRPr="00033231">
        <w:t>avez pas goûté depuis l</w:t>
      </w:r>
      <w:r>
        <w:t>’</w:t>
      </w:r>
      <w:r w:rsidR="00000000" w:rsidRPr="00033231">
        <w:t>enfance</w:t>
      </w:r>
      <w:r>
        <w:t xml:space="preserve">, </w:t>
      </w:r>
      <w:r w:rsidR="00000000" w:rsidRPr="00033231">
        <w:t>je l</w:t>
      </w:r>
      <w:r>
        <w:t>’</w:t>
      </w:r>
      <w:r w:rsidR="00000000" w:rsidRPr="00033231">
        <w:t>ai soigneus</w:t>
      </w:r>
      <w:r w:rsidR="00000000" w:rsidRPr="00033231">
        <w:t>e</w:t>
      </w:r>
      <w:r w:rsidR="00000000" w:rsidRPr="00033231">
        <w:t>ment ménagé pour vous</w:t>
      </w:r>
      <w:r>
        <w:t xml:space="preserve">. </w:t>
      </w:r>
      <w:r w:rsidR="00000000" w:rsidRPr="00033231">
        <w:t>Venez</w:t>
      </w:r>
      <w:r>
        <w:t xml:space="preserve"> ; </w:t>
      </w:r>
      <w:r w:rsidR="00000000" w:rsidRPr="00033231">
        <w:t>le moment est venu pour vous d</w:t>
      </w:r>
      <w:r>
        <w:t>’</w:t>
      </w:r>
      <w:r w:rsidR="00000000" w:rsidRPr="00033231">
        <w:t>être chérie</w:t>
      </w:r>
      <w:r>
        <w:t>. »</w:t>
      </w:r>
    </w:p>
    <w:p w14:paraId="0A046528" w14:textId="77777777" w:rsidR="004F69D6" w:rsidRDefault="00000000" w:rsidP="0021796F">
      <w:r w:rsidRPr="00033231">
        <w:t>Un bruit sur la route arracha Caroline à ses espérances f</w:t>
      </w:r>
      <w:r w:rsidRPr="00033231">
        <w:t>i</w:t>
      </w:r>
      <w:r w:rsidRPr="00033231">
        <w:t>liales</w:t>
      </w:r>
      <w:r w:rsidR="004F69D6">
        <w:t xml:space="preserve">, </w:t>
      </w:r>
      <w:r w:rsidRPr="00033231">
        <w:t>et Shirley à ses visions titaniques</w:t>
      </w:r>
      <w:r w:rsidR="004F69D6">
        <w:t xml:space="preserve">. </w:t>
      </w:r>
      <w:r w:rsidRPr="00033231">
        <w:t>Elles prêtèrent l</w:t>
      </w:r>
      <w:r w:rsidR="004F69D6">
        <w:t>’</w:t>
      </w:r>
      <w:r w:rsidRPr="00033231">
        <w:t>oreille et entendirent les pas de chevaux</w:t>
      </w:r>
      <w:r w:rsidR="004F69D6">
        <w:t xml:space="preserve"> ; </w:t>
      </w:r>
      <w:r w:rsidRPr="00033231">
        <w:t>elles regardèrent et virent à travers les arbres les vêtements écarlates des militaires</w:t>
      </w:r>
      <w:r w:rsidR="004F69D6">
        <w:t xml:space="preserve"> : </w:t>
      </w:r>
      <w:r w:rsidRPr="00033231">
        <w:t>le ca</w:t>
      </w:r>
      <w:r w:rsidRPr="00033231">
        <w:t>s</w:t>
      </w:r>
      <w:r w:rsidRPr="00033231">
        <w:t>que brillait</w:t>
      </w:r>
      <w:r w:rsidR="004F69D6">
        <w:t xml:space="preserve">, </w:t>
      </w:r>
      <w:r w:rsidRPr="00033231">
        <w:t>le plumet ondulait</w:t>
      </w:r>
      <w:r w:rsidR="004F69D6">
        <w:t xml:space="preserve"> ; </w:t>
      </w:r>
      <w:r w:rsidRPr="00033231">
        <w:t>six soldats</w:t>
      </w:r>
      <w:r w:rsidR="004F69D6">
        <w:t xml:space="preserve">, </w:t>
      </w:r>
      <w:r w:rsidRPr="00033231">
        <w:t>en ordre et en s</w:t>
      </w:r>
      <w:r w:rsidRPr="00033231">
        <w:t>i</w:t>
      </w:r>
      <w:r w:rsidRPr="00033231">
        <w:t>le</w:t>
      </w:r>
      <w:r w:rsidRPr="00033231">
        <w:t>n</w:t>
      </w:r>
      <w:r w:rsidRPr="00033231">
        <w:t>ce</w:t>
      </w:r>
      <w:r w:rsidR="004F69D6">
        <w:t xml:space="preserve">, </w:t>
      </w:r>
      <w:r w:rsidRPr="00033231">
        <w:t>s</w:t>
      </w:r>
      <w:r w:rsidR="004F69D6">
        <w:t>’</w:t>
      </w:r>
      <w:r w:rsidRPr="00033231">
        <w:t>avançaient lentement sur la route</w:t>
      </w:r>
      <w:r w:rsidR="004F69D6">
        <w:t>.</w:t>
      </w:r>
    </w:p>
    <w:p w14:paraId="05B73BF6" w14:textId="326C9106" w:rsidR="00000000" w:rsidRPr="00033231" w:rsidRDefault="004F69D6" w:rsidP="0021796F">
      <w:r>
        <w:t>« </w:t>
      </w:r>
      <w:r w:rsidR="00000000" w:rsidRPr="00033231">
        <w:t>Les mêmes que nous avons vus cette après-midi</w:t>
      </w:r>
      <w:r>
        <w:t xml:space="preserve">, </w:t>
      </w:r>
      <w:r w:rsidR="00000000" w:rsidRPr="00033231">
        <w:t>murm</w:t>
      </w:r>
      <w:r w:rsidR="00000000" w:rsidRPr="00033231">
        <w:t>u</w:t>
      </w:r>
      <w:r w:rsidR="00000000" w:rsidRPr="00033231">
        <w:t>ra Shirley</w:t>
      </w:r>
      <w:r>
        <w:t xml:space="preserve"> ; </w:t>
      </w:r>
      <w:r w:rsidR="00000000" w:rsidRPr="00033231">
        <w:t>ils ont fait halte quelque part jusqu</w:t>
      </w:r>
      <w:r>
        <w:t>’</w:t>
      </w:r>
      <w:r w:rsidR="00000000" w:rsidRPr="00033231">
        <w:t>à présent</w:t>
      </w:r>
      <w:r>
        <w:t xml:space="preserve"> ; </w:t>
      </w:r>
      <w:r w:rsidR="00000000" w:rsidRPr="00033231">
        <w:t>ils tiennent à être remarqués le moins possible</w:t>
      </w:r>
      <w:r>
        <w:t xml:space="preserve">, </w:t>
      </w:r>
      <w:r w:rsidR="00000000" w:rsidRPr="00033231">
        <w:t xml:space="preserve">et se dirigent vers leur lieu de rendez-vous à cette heure paisible et pendant </w:t>
      </w:r>
      <w:r w:rsidR="00000000" w:rsidRPr="00033231">
        <w:lastRenderedPageBreak/>
        <w:t>que tout le monde est à l</w:t>
      </w:r>
      <w:r>
        <w:t>’</w:t>
      </w:r>
      <w:r w:rsidR="00000000" w:rsidRPr="00033231">
        <w:t>église</w:t>
      </w:r>
      <w:r>
        <w:t xml:space="preserve">. </w:t>
      </w:r>
      <w:r w:rsidR="00000000" w:rsidRPr="00033231">
        <w:t>Ne vous ai-je pas dit qu</w:t>
      </w:r>
      <w:r>
        <w:t>’</w:t>
      </w:r>
      <w:r w:rsidR="00000000" w:rsidRPr="00033231">
        <w:t>il se pass</w:t>
      </w:r>
      <w:r w:rsidR="00000000" w:rsidRPr="00033231">
        <w:t>e</w:t>
      </w:r>
      <w:r w:rsidR="00000000" w:rsidRPr="00033231">
        <w:t>rait des choses extraordinaires avant peu</w:t>
      </w:r>
      <w:r>
        <w:t> ? »</w:t>
      </w:r>
    </w:p>
    <w:p w14:paraId="2CA46848" w14:textId="77777777" w:rsidR="004F69D6" w:rsidRDefault="00000000" w:rsidP="0021796F">
      <w:r w:rsidRPr="00033231">
        <w:t>À peine avait-on cessé de voir et d</w:t>
      </w:r>
      <w:r w:rsidR="004F69D6">
        <w:t>’</w:t>
      </w:r>
      <w:r w:rsidRPr="00033231">
        <w:t>entendre les soldats</w:t>
      </w:r>
      <w:r w:rsidR="004F69D6">
        <w:t xml:space="preserve">, </w:t>
      </w:r>
      <w:r w:rsidRPr="00033231">
        <w:t>qu</w:t>
      </w:r>
      <w:r w:rsidR="004F69D6">
        <w:t>’</w:t>
      </w:r>
      <w:r w:rsidRPr="00033231">
        <w:t>un bruit tout différent vint rompre le calme de la nuit</w:t>
      </w:r>
      <w:r w:rsidR="004F69D6">
        <w:t xml:space="preserve">, </w:t>
      </w:r>
      <w:r w:rsidRPr="00033231">
        <w:t>les cris d</w:t>
      </w:r>
      <w:r w:rsidR="004F69D6">
        <w:t>’</w:t>
      </w:r>
      <w:r w:rsidRPr="00033231">
        <w:t>un enfant impatient</w:t>
      </w:r>
      <w:r w:rsidR="004F69D6">
        <w:t xml:space="preserve">. </w:t>
      </w:r>
      <w:r w:rsidRPr="00033231">
        <w:t>Elles regardèrent</w:t>
      </w:r>
      <w:r w:rsidR="004F69D6">
        <w:t xml:space="preserve"> : </w:t>
      </w:r>
      <w:r w:rsidRPr="00033231">
        <w:t>un homme sortait de l</w:t>
      </w:r>
      <w:r w:rsidR="004F69D6">
        <w:t>’</w:t>
      </w:r>
      <w:r w:rsidRPr="00033231">
        <w:t>église</w:t>
      </w:r>
      <w:r w:rsidR="004F69D6">
        <w:t xml:space="preserve">, </w:t>
      </w:r>
      <w:r w:rsidRPr="00033231">
        <w:t>portant dans ses bras un enfant</w:t>
      </w:r>
      <w:r w:rsidR="004F69D6">
        <w:t xml:space="preserve">, </w:t>
      </w:r>
      <w:r w:rsidRPr="00033231">
        <w:t>un robuste petit ga</w:t>
      </w:r>
      <w:r w:rsidRPr="00033231">
        <w:t>r</w:t>
      </w:r>
      <w:r w:rsidRPr="00033231">
        <w:t>çon âgé d</w:t>
      </w:r>
      <w:r w:rsidR="004F69D6">
        <w:t>’</w:t>
      </w:r>
      <w:r w:rsidRPr="00033231">
        <w:t>environ deux ans</w:t>
      </w:r>
      <w:r w:rsidR="004F69D6">
        <w:t xml:space="preserve">, </w:t>
      </w:r>
      <w:r w:rsidRPr="00033231">
        <w:t>criant de toute la force de ses po</w:t>
      </w:r>
      <w:r w:rsidRPr="00033231">
        <w:t>u</w:t>
      </w:r>
      <w:r w:rsidRPr="00033231">
        <w:t>mons</w:t>
      </w:r>
      <w:r w:rsidR="004F69D6">
        <w:t xml:space="preserve"> ; </w:t>
      </w:r>
      <w:r w:rsidRPr="00033231">
        <w:t>il venait probablement de s</w:t>
      </w:r>
      <w:r w:rsidR="004F69D6">
        <w:t>’</w:t>
      </w:r>
      <w:r w:rsidRPr="00033231">
        <w:t>éveiller d</w:t>
      </w:r>
      <w:r w:rsidR="004F69D6">
        <w:t>’</w:t>
      </w:r>
      <w:r w:rsidRPr="00033231">
        <w:t>un long sommeil</w:t>
      </w:r>
      <w:r w:rsidR="004F69D6">
        <w:t xml:space="preserve">. </w:t>
      </w:r>
      <w:r w:rsidRPr="00033231">
        <w:t>Deux petites filles de neuf et dix ans suivaient</w:t>
      </w:r>
      <w:r w:rsidR="004F69D6">
        <w:t xml:space="preserve">. </w:t>
      </w:r>
      <w:r w:rsidRPr="00033231">
        <w:t>L</w:t>
      </w:r>
      <w:r w:rsidR="004F69D6">
        <w:t>’</w:t>
      </w:r>
      <w:r w:rsidRPr="00033231">
        <w:t>influence de l</w:t>
      </w:r>
      <w:r w:rsidR="004F69D6">
        <w:t>’</w:t>
      </w:r>
      <w:r w:rsidRPr="00033231">
        <w:t>air vif et l</w:t>
      </w:r>
      <w:r w:rsidR="004F69D6">
        <w:t>’</w:t>
      </w:r>
      <w:r w:rsidRPr="00033231">
        <w:t>attraction de quelques fleurs cueillies sur une tombe apaisèrent bientôt l</w:t>
      </w:r>
      <w:r w:rsidR="004F69D6">
        <w:t>’</w:t>
      </w:r>
      <w:r w:rsidRPr="00033231">
        <w:t>enfant</w:t>
      </w:r>
      <w:r w:rsidR="004F69D6">
        <w:t xml:space="preserve"> ; </w:t>
      </w:r>
      <w:r w:rsidRPr="00033231">
        <w:t>l</w:t>
      </w:r>
      <w:r w:rsidR="004F69D6">
        <w:t>’</w:t>
      </w:r>
      <w:r w:rsidRPr="00033231">
        <w:t>homme s</w:t>
      </w:r>
      <w:r w:rsidR="004F69D6">
        <w:t>’</w:t>
      </w:r>
      <w:r w:rsidRPr="00033231">
        <w:t>assit à terre</w:t>
      </w:r>
      <w:r w:rsidR="004F69D6">
        <w:t xml:space="preserve">, </w:t>
      </w:r>
      <w:r w:rsidRPr="00033231">
        <w:t>le berçant sur ses genoux aussi tendrement qu</w:t>
      </w:r>
      <w:r w:rsidR="004F69D6">
        <w:t>’</w:t>
      </w:r>
      <w:r w:rsidRPr="00033231">
        <w:t>eût pu le faire une mère</w:t>
      </w:r>
      <w:r w:rsidR="004F69D6">
        <w:t xml:space="preserve"> ; </w:t>
      </w:r>
      <w:r w:rsidRPr="00033231">
        <w:t>les deux petites filles s</w:t>
      </w:r>
      <w:r w:rsidR="004F69D6">
        <w:t>’</w:t>
      </w:r>
      <w:r w:rsidRPr="00033231">
        <w:t>assirent de chaque côté</w:t>
      </w:r>
      <w:r w:rsidR="004F69D6">
        <w:t>.</w:t>
      </w:r>
    </w:p>
    <w:p w14:paraId="78F5FD08" w14:textId="77777777" w:rsidR="004F69D6" w:rsidRDefault="004F69D6" w:rsidP="0021796F">
      <w:r>
        <w:t>« </w:t>
      </w:r>
      <w:r w:rsidR="00000000" w:rsidRPr="00033231">
        <w:t>Bonsoir</w:t>
      </w:r>
      <w:r>
        <w:t xml:space="preserve">, </w:t>
      </w:r>
      <w:r w:rsidR="00000000" w:rsidRPr="00033231">
        <w:t>William</w:t>
      </w:r>
      <w:r>
        <w:t>, »</w:t>
      </w:r>
      <w:r w:rsidR="00000000" w:rsidRPr="00033231">
        <w:t xml:space="preserve"> dit Shirley</w:t>
      </w:r>
      <w:r>
        <w:t xml:space="preserve">, </w:t>
      </w:r>
      <w:r w:rsidR="00000000" w:rsidRPr="00033231">
        <w:t>après avoir attentivement examiné cet homme</w:t>
      </w:r>
      <w:r>
        <w:t>.</w:t>
      </w:r>
    </w:p>
    <w:p w14:paraId="62EBED97" w14:textId="77777777" w:rsidR="004F69D6" w:rsidRDefault="00000000" w:rsidP="0021796F">
      <w:r w:rsidRPr="00033231">
        <w:t>Il l</w:t>
      </w:r>
      <w:r w:rsidR="004F69D6">
        <w:t>’</w:t>
      </w:r>
      <w:r w:rsidRPr="00033231">
        <w:t>avait vue auparavant</w:t>
      </w:r>
      <w:r w:rsidR="004F69D6">
        <w:t xml:space="preserve">, </w:t>
      </w:r>
      <w:r w:rsidRPr="00033231">
        <w:t>et probablement attendait qu</w:t>
      </w:r>
      <w:r w:rsidR="004F69D6">
        <w:t>’</w:t>
      </w:r>
      <w:r w:rsidRPr="00033231">
        <w:t>on l</w:t>
      </w:r>
      <w:r w:rsidR="004F69D6">
        <w:t>’</w:t>
      </w:r>
      <w:r w:rsidRPr="00033231">
        <w:t>eût reconnu</w:t>
      </w:r>
      <w:r w:rsidR="004F69D6">
        <w:t xml:space="preserve"> ; </w:t>
      </w:r>
      <w:r w:rsidRPr="00033231">
        <w:t>il ôta alors son chapeau et grimaça un sourire de satisfaction</w:t>
      </w:r>
      <w:r w:rsidR="004F69D6">
        <w:t xml:space="preserve">. </w:t>
      </w:r>
      <w:r w:rsidRPr="00033231">
        <w:t>C</w:t>
      </w:r>
      <w:r w:rsidR="004F69D6">
        <w:t>’</w:t>
      </w:r>
      <w:r w:rsidRPr="00033231">
        <w:t>était un personnage à la tête rude</w:t>
      </w:r>
      <w:r w:rsidR="004F69D6">
        <w:t xml:space="preserve">, </w:t>
      </w:r>
      <w:r w:rsidRPr="00033231">
        <w:t>aux traits durs et fatigués</w:t>
      </w:r>
      <w:r w:rsidR="004F69D6">
        <w:t xml:space="preserve">, </w:t>
      </w:r>
      <w:r w:rsidRPr="00033231">
        <w:t>quoique d</w:t>
      </w:r>
      <w:r w:rsidR="004F69D6">
        <w:t>’</w:t>
      </w:r>
      <w:r w:rsidRPr="00033231">
        <w:t>un âge peu avancé</w:t>
      </w:r>
      <w:r w:rsidR="004F69D6">
        <w:t xml:space="preserve"> ; </w:t>
      </w:r>
      <w:r w:rsidRPr="00033231">
        <w:t>ses vêtements étaient décents et propres</w:t>
      </w:r>
      <w:r w:rsidR="004F69D6">
        <w:t xml:space="preserve">, </w:t>
      </w:r>
      <w:r w:rsidRPr="00033231">
        <w:t>et ceux de ses enfants d</w:t>
      </w:r>
      <w:r w:rsidR="004F69D6">
        <w:t>’</w:t>
      </w:r>
      <w:r w:rsidRPr="00033231">
        <w:t>une singulière él</w:t>
      </w:r>
      <w:r w:rsidRPr="00033231">
        <w:t>é</w:t>
      </w:r>
      <w:r w:rsidRPr="00033231">
        <w:t>gance</w:t>
      </w:r>
      <w:r w:rsidR="004F69D6">
        <w:t xml:space="preserve"> : </w:t>
      </w:r>
      <w:r w:rsidRPr="00033231">
        <w:t>c</w:t>
      </w:r>
      <w:r w:rsidR="004F69D6">
        <w:t>’</w:t>
      </w:r>
      <w:r w:rsidRPr="00033231">
        <w:t xml:space="preserve">était notre vieil ami </w:t>
      </w:r>
      <w:proofErr w:type="spellStart"/>
      <w:r w:rsidRPr="00033231">
        <w:t>Farren</w:t>
      </w:r>
      <w:proofErr w:type="spellEnd"/>
      <w:r w:rsidR="004F69D6">
        <w:t xml:space="preserve">. </w:t>
      </w:r>
      <w:r w:rsidRPr="00033231">
        <w:t>Les jeunes ladies s</w:t>
      </w:r>
      <w:r w:rsidR="004F69D6">
        <w:t>’</w:t>
      </w:r>
      <w:r w:rsidRPr="00033231">
        <w:t>approchèrent de lui</w:t>
      </w:r>
      <w:r w:rsidR="004F69D6">
        <w:t>.</w:t>
      </w:r>
    </w:p>
    <w:p w14:paraId="68B8B5AF" w14:textId="77777777" w:rsidR="004F69D6" w:rsidRDefault="004F69D6" w:rsidP="0021796F">
      <w:r>
        <w:t>« </w:t>
      </w:r>
      <w:r w:rsidR="00000000" w:rsidRPr="00033231">
        <w:t>Vous n</w:t>
      </w:r>
      <w:r>
        <w:t>’</w:t>
      </w:r>
      <w:proofErr w:type="spellStart"/>
      <w:r w:rsidR="00000000" w:rsidRPr="00033231">
        <w:t>entrez</w:t>
      </w:r>
      <w:proofErr w:type="spellEnd"/>
      <w:r w:rsidR="00000000" w:rsidRPr="00033231">
        <w:t xml:space="preserve"> pas dans l</w:t>
      </w:r>
      <w:r>
        <w:t>’</w:t>
      </w:r>
      <w:r w:rsidR="00000000" w:rsidRPr="00033231">
        <w:t>église</w:t>
      </w:r>
      <w:r>
        <w:t> ? »</w:t>
      </w:r>
      <w:r w:rsidR="00000000" w:rsidRPr="00033231">
        <w:t xml:space="preserve"> leur demandait-il</w:t>
      </w:r>
      <w:r>
        <w:t xml:space="preserve">, </w:t>
      </w:r>
      <w:r w:rsidR="00000000" w:rsidRPr="00033231">
        <w:t>en jetant sur elles un regard affable</w:t>
      </w:r>
      <w:r>
        <w:t xml:space="preserve">, </w:t>
      </w:r>
      <w:r w:rsidR="00000000" w:rsidRPr="00033231">
        <w:t>quoique empreint d</w:t>
      </w:r>
      <w:r>
        <w:t>’</w:t>
      </w:r>
      <w:r w:rsidR="00000000" w:rsidRPr="00033231">
        <w:t>une tim</w:t>
      </w:r>
      <w:r w:rsidR="00000000" w:rsidRPr="00033231">
        <w:t>i</w:t>
      </w:r>
      <w:r w:rsidR="00000000" w:rsidRPr="00033231">
        <w:t>dité que lui inspirait</w:t>
      </w:r>
      <w:r>
        <w:t xml:space="preserve">, </w:t>
      </w:r>
      <w:r w:rsidR="00000000" w:rsidRPr="00033231">
        <w:t>non la supériorité de leur position</w:t>
      </w:r>
      <w:r>
        <w:t xml:space="preserve">, </w:t>
      </w:r>
      <w:r w:rsidR="00000000" w:rsidRPr="00033231">
        <w:t>mais leur élégance et leur jeunesse</w:t>
      </w:r>
      <w:r>
        <w:t>.</w:t>
      </w:r>
    </w:p>
    <w:p w14:paraId="6C79169C" w14:textId="01EBC49C" w:rsidR="004F69D6" w:rsidRDefault="00000000" w:rsidP="0021796F">
      <w:r w:rsidRPr="00033231">
        <w:t>Devant des gentlemen</w:t>
      </w:r>
      <w:r w:rsidR="004F69D6">
        <w:t xml:space="preserve">, </w:t>
      </w:r>
      <w:r w:rsidRPr="00033231">
        <w:t xml:space="preserve">tels que Moore ou </w:t>
      </w:r>
      <w:proofErr w:type="spellStart"/>
      <w:r w:rsidRPr="00033231">
        <w:t>Helstone</w:t>
      </w:r>
      <w:proofErr w:type="spellEnd"/>
      <w:r w:rsidR="004F69D6">
        <w:t xml:space="preserve">, </w:t>
      </w:r>
      <w:r w:rsidRPr="00033231">
        <w:t>par exemple</w:t>
      </w:r>
      <w:r w:rsidR="004F69D6">
        <w:t xml:space="preserve">, </w:t>
      </w:r>
      <w:r w:rsidRPr="00033231">
        <w:t>William était souvent un peu bourru</w:t>
      </w:r>
      <w:r w:rsidR="004F69D6">
        <w:t xml:space="preserve"> ; </w:t>
      </w:r>
      <w:r w:rsidRPr="00033231">
        <w:t>avec de fières et insolentes ladies</w:t>
      </w:r>
      <w:r w:rsidR="004F69D6">
        <w:t xml:space="preserve">, </w:t>
      </w:r>
      <w:r w:rsidRPr="00033231">
        <w:t>il était tout à fait intraitable</w:t>
      </w:r>
      <w:r w:rsidR="004F69D6">
        <w:t xml:space="preserve"> ; </w:t>
      </w:r>
      <w:r w:rsidRPr="00033231">
        <w:t xml:space="preserve">mais il était </w:t>
      </w:r>
      <w:r w:rsidRPr="00033231">
        <w:lastRenderedPageBreak/>
        <w:t>très-sensible à la bonne humeur et à la civilité</w:t>
      </w:r>
      <w:r w:rsidR="004F69D6">
        <w:t xml:space="preserve">. </w:t>
      </w:r>
      <w:r w:rsidRPr="00033231">
        <w:t>Sa nature obstinée ne pouvait fléchir devant l</w:t>
      </w:r>
      <w:r w:rsidR="004F69D6">
        <w:t>’</w:t>
      </w:r>
      <w:r w:rsidRPr="00033231">
        <w:t>inflexibilité d</w:t>
      </w:r>
      <w:r w:rsidR="004F69D6">
        <w:t>’</w:t>
      </w:r>
      <w:r w:rsidRPr="00033231">
        <w:t>autres natures</w:t>
      </w:r>
      <w:r w:rsidR="004F69D6">
        <w:t xml:space="preserve"> ; </w:t>
      </w:r>
      <w:r w:rsidRPr="00033231">
        <w:t>c</w:t>
      </w:r>
      <w:r w:rsidR="004F69D6">
        <w:t>’</w:t>
      </w:r>
      <w:r w:rsidRPr="00033231">
        <w:t>est pourquoi il n</w:t>
      </w:r>
      <w:r w:rsidR="004F69D6">
        <w:t>’</w:t>
      </w:r>
      <w:r w:rsidRPr="00033231">
        <w:t>avait jamais pu aimer son maître précédent</w:t>
      </w:r>
      <w:r w:rsidR="004F69D6">
        <w:t xml:space="preserve">, </w:t>
      </w:r>
      <w:r w:rsidRPr="00033231">
        <w:t>Mo</w:t>
      </w:r>
      <w:r w:rsidRPr="00033231">
        <w:t>o</w:t>
      </w:r>
      <w:r w:rsidRPr="00033231">
        <w:t>re</w:t>
      </w:r>
      <w:r w:rsidR="004F69D6">
        <w:t xml:space="preserve">, </w:t>
      </w:r>
      <w:r w:rsidRPr="00033231">
        <w:t>et</w:t>
      </w:r>
      <w:r w:rsidR="004F69D6">
        <w:t xml:space="preserve">, </w:t>
      </w:r>
      <w:r w:rsidRPr="00033231">
        <w:t>ignorant la bonne opinion que ce dernier avait de lui et le service qu</w:t>
      </w:r>
      <w:r w:rsidR="004F69D6">
        <w:t>’</w:t>
      </w:r>
      <w:r w:rsidRPr="00033231">
        <w:t>il lui avait rendu en le recommandant comme jard</w:t>
      </w:r>
      <w:r w:rsidRPr="00033231">
        <w:t>i</w:t>
      </w:r>
      <w:r w:rsidRPr="00033231">
        <w:t xml:space="preserve">nier à </w:t>
      </w:r>
      <w:r w:rsidR="004F69D6">
        <w:t>M. </w:t>
      </w:r>
      <w:r w:rsidRPr="00033231">
        <w:t>Yorke</w:t>
      </w:r>
      <w:r w:rsidR="004F69D6">
        <w:t xml:space="preserve">, </w:t>
      </w:r>
      <w:r w:rsidRPr="00033231">
        <w:t>et par là aux autres familles du voisinage</w:t>
      </w:r>
      <w:r w:rsidR="004F69D6">
        <w:t xml:space="preserve">, </w:t>
      </w:r>
      <w:r w:rsidRPr="00033231">
        <w:t>il continuait à garder en son cœur un vif ressentiment contre son austérité</w:t>
      </w:r>
      <w:r w:rsidR="004F69D6">
        <w:t xml:space="preserve">. </w:t>
      </w:r>
      <w:r w:rsidRPr="00033231">
        <w:t>Dans ces derniers temps</w:t>
      </w:r>
      <w:r w:rsidR="004F69D6">
        <w:t xml:space="preserve">, </w:t>
      </w:r>
      <w:r w:rsidRPr="00033231">
        <w:t xml:space="preserve">il avait souvent travaillé à </w:t>
      </w:r>
      <w:proofErr w:type="spellStart"/>
      <w:r w:rsidRPr="00033231">
        <w:t>Fieldhead</w:t>
      </w:r>
      <w:proofErr w:type="spellEnd"/>
      <w:r w:rsidR="004F69D6">
        <w:t xml:space="preserve"> ; </w:t>
      </w:r>
      <w:r w:rsidRPr="00033231">
        <w:t xml:space="preserve">les manières franches et hospitalières de miss </w:t>
      </w:r>
      <w:proofErr w:type="spellStart"/>
      <w:r w:rsidRPr="00033231">
        <w:t>Kee</w:t>
      </w:r>
      <w:r w:rsidRPr="00033231">
        <w:t>l</w:t>
      </w:r>
      <w:r w:rsidRPr="00033231">
        <w:t>dar</w:t>
      </w:r>
      <w:proofErr w:type="spellEnd"/>
      <w:r w:rsidRPr="00033231">
        <w:t xml:space="preserve"> l</w:t>
      </w:r>
      <w:r w:rsidR="004F69D6">
        <w:t>’</w:t>
      </w:r>
      <w:r w:rsidRPr="00033231">
        <w:t>avaient charmé</w:t>
      </w:r>
      <w:r w:rsidR="004F69D6">
        <w:t xml:space="preserve">. </w:t>
      </w:r>
      <w:r w:rsidRPr="00033231">
        <w:t>Il avait connu Caroline depuis son e</w:t>
      </w:r>
      <w:r w:rsidRPr="00033231">
        <w:t>n</w:t>
      </w:r>
      <w:r w:rsidRPr="00033231">
        <w:t>fa</w:t>
      </w:r>
      <w:r w:rsidRPr="00033231">
        <w:t>n</w:t>
      </w:r>
      <w:r w:rsidRPr="00033231">
        <w:t>ce</w:t>
      </w:r>
      <w:r w:rsidR="004F69D6">
        <w:t xml:space="preserve"> ; </w:t>
      </w:r>
      <w:r w:rsidRPr="00033231">
        <w:t>elle était pour lui l</w:t>
      </w:r>
      <w:r w:rsidR="004F69D6">
        <w:t>’</w:t>
      </w:r>
      <w:r w:rsidRPr="00033231">
        <w:t>idéal de la lady</w:t>
      </w:r>
      <w:r w:rsidR="004F69D6">
        <w:t xml:space="preserve"> ; </w:t>
      </w:r>
      <w:r w:rsidRPr="00033231">
        <w:t>son gentil visage</w:t>
      </w:r>
      <w:r w:rsidR="004F69D6">
        <w:t xml:space="preserve">, </w:t>
      </w:r>
      <w:r w:rsidRPr="00033231">
        <w:t>sa d</w:t>
      </w:r>
      <w:r w:rsidRPr="00033231">
        <w:t>é</w:t>
      </w:r>
      <w:r w:rsidRPr="00033231">
        <w:t>marche</w:t>
      </w:r>
      <w:r w:rsidR="004F69D6">
        <w:t xml:space="preserve">, </w:t>
      </w:r>
      <w:r w:rsidRPr="00033231">
        <w:t>ses gestes</w:t>
      </w:r>
      <w:r w:rsidR="004F69D6">
        <w:t xml:space="preserve">, </w:t>
      </w:r>
      <w:r w:rsidRPr="00033231">
        <w:t>la grâce de sa personne et de sa mise</w:t>
      </w:r>
      <w:r w:rsidR="004F69D6">
        <w:t xml:space="preserve">, </w:t>
      </w:r>
      <w:r w:rsidRPr="00033231">
        <w:t>r</w:t>
      </w:r>
      <w:r w:rsidRPr="00033231">
        <w:t>e</w:t>
      </w:r>
      <w:r w:rsidRPr="00033231">
        <w:t>muaient une fibre artistique dans ce cœur rustique</w:t>
      </w:r>
      <w:r w:rsidR="004F69D6">
        <w:t xml:space="preserve"> : </w:t>
      </w:r>
      <w:r w:rsidRPr="00033231">
        <w:t>il éprouvait du plaisir à la voir</w:t>
      </w:r>
      <w:r w:rsidR="004F69D6">
        <w:t xml:space="preserve">, </w:t>
      </w:r>
      <w:r w:rsidRPr="00033231">
        <w:t>comme il en éprouvait en examinant quelque fleur rare ou en regardant quelque gracieux paysage</w:t>
      </w:r>
      <w:r w:rsidR="004F69D6">
        <w:t xml:space="preserve">. </w:t>
      </w:r>
      <w:r w:rsidRPr="00033231">
        <w:t>Toutes deux aimaient William</w:t>
      </w:r>
      <w:r w:rsidR="004F69D6">
        <w:t xml:space="preserve"> : </w:t>
      </w:r>
      <w:r w:rsidRPr="00033231">
        <w:t>elles prenaient plaisir à lui prêter des livres</w:t>
      </w:r>
      <w:r w:rsidR="004F69D6">
        <w:t xml:space="preserve">, </w:t>
      </w:r>
      <w:r w:rsidRPr="00033231">
        <w:t>à lui donner des plantes</w:t>
      </w:r>
      <w:r w:rsidR="004F69D6">
        <w:t xml:space="preserve">, </w:t>
      </w:r>
      <w:r w:rsidRPr="00033231">
        <w:t>et elles préféraient de beaucoup sa conversation à celle de gens grossiers et prétentieux</w:t>
      </w:r>
      <w:r w:rsidR="004F69D6">
        <w:t xml:space="preserve">, </w:t>
      </w:r>
      <w:r w:rsidRPr="00033231">
        <w:t>d</w:t>
      </w:r>
      <w:r w:rsidR="004F69D6">
        <w:t>’</w:t>
      </w:r>
      <w:r w:rsidRPr="00033231">
        <w:t>une condition infiniment plus élevée que la sienne</w:t>
      </w:r>
      <w:r w:rsidR="004F69D6">
        <w:t>.</w:t>
      </w:r>
    </w:p>
    <w:p w14:paraId="553B0879" w14:textId="77777777" w:rsidR="004F69D6" w:rsidRDefault="004F69D6" w:rsidP="0021796F">
      <w:r>
        <w:t>« </w:t>
      </w:r>
      <w:r w:rsidR="00000000" w:rsidRPr="00033231">
        <w:t>Qui parlait lorsque vous êtes sorti</w:t>
      </w:r>
      <w:r>
        <w:t xml:space="preserve">, </w:t>
      </w:r>
      <w:r w:rsidR="00000000" w:rsidRPr="00033231">
        <w:t>William</w:t>
      </w:r>
      <w:r>
        <w:t xml:space="preserve"> ? </w:t>
      </w:r>
      <w:r w:rsidR="00000000" w:rsidRPr="00033231">
        <w:t>demanda Shirley</w:t>
      </w:r>
      <w:r>
        <w:t>.</w:t>
      </w:r>
    </w:p>
    <w:p w14:paraId="0779D494" w14:textId="1CE30EEB" w:rsidR="004F69D6" w:rsidRDefault="004F69D6" w:rsidP="0021796F">
      <w:r>
        <w:t>— </w:t>
      </w:r>
      <w:r w:rsidR="00000000" w:rsidRPr="00033231">
        <w:t>Un gentleman pour lequel vous ne professez pas une grande affection</w:t>
      </w:r>
      <w:r>
        <w:t xml:space="preserve">, </w:t>
      </w:r>
      <w:r w:rsidR="00000000" w:rsidRPr="00033231">
        <w:t>miss Shirley</w:t>
      </w:r>
      <w:r>
        <w:t>, M. </w:t>
      </w:r>
      <w:r w:rsidR="00000000" w:rsidRPr="00033231">
        <w:t>Donne</w:t>
      </w:r>
      <w:r>
        <w:t>.</w:t>
      </w:r>
    </w:p>
    <w:p w14:paraId="1F5C1852" w14:textId="5A0CF514" w:rsidR="004F69D6" w:rsidRDefault="004F69D6" w:rsidP="0021796F">
      <w:r>
        <w:t>— </w:t>
      </w:r>
      <w:r w:rsidR="00000000" w:rsidRPr="00033231">
        <w:t>Et comment avez-vous découvert mes sentiments à l</w:t>
      </w:r>
      <w:r>
        <w:t>’</w:t>
      </w:r>
      <w:r w:rsidR="00000000" w:rsidRPr="00033231">
        <w:t xml:space="preserve">égard de </w:t>
      </w:r>
      <w:r>
        <w:t>M. </w:t>
      </w:r>
      <w:r w:rsidR="00000000" w:rsidRPr="00033231">
        <w:t>Donne</w:t>
      </w:r>
      <w:r>
        <w:t xml:space="preserve">, </w:t>
      </w:r>
      <w:r w:rsidR="00000000" w:rsidRPr="00033231">
        <w:t>William</w:t>
      </w:r>
      <w:r>
        <w:t> ?</w:t>
      </w:r>
    </w:p>
    <w:p w14:paraId="2F0D3460" w14:textId="5EB93A11" w:rsidR="004F69D6" w:rsidRDefault="004F69D6" w:rsidP="0021796F">
      <w:r>
        <w:t>— </w:t>
      </w:r>
      <w:r w:rsidR="00000000" w:rsidRPr="00033231">
        <w:t>Ah</w:t>
      </w:r>
      <w:r>
        <w:t xml:space="preserve"> ! </w:t>
      </w:r>
      <w:r w:rsidR="00000000" w:rsidRPr="00033231">
        <w:t>miss Shirley</w:t>
      </w:r>
      <w:r>
        <w:t xml:space="preserve">, </w:t>
      </w:r>
      <w:r w:rsidR="00000000" w:rsidRPr="00033231">
        <w:t>il y a quelquefois dans vos yeux une expression qui vous trahit</w:t>
      </w:r>
      <w:r>
        <w:t xml:space="preserve"> ; </w:t>
      </w:r>
      <w:r w:rsidR="00000000" w:rsidRPr="00033231">
        <w:t xml:space="preserve">lorsque </w:t>
      </w:r>
      <w:r>
        <w:t>M. </w:t>
      </w:r>
      <w:r w:rsidR="00000000" w:rsidRPr="00033231">
        <w:t>Donne est présent</w:t>
      </w:r>
      <w:r>
        <w:t xml:space="preserve">, </w:t>
      </w:r>
      <w:r w:rsidR="00000000" w:rsidRPr="00033231">
        <w:t>cette expression est quelquefois celle du plus profond mépris</w:t>
      </w:r>
      <w:r>
        <w:t>.</w:t>
      </w:r>
    </w:p>
    <w:p w14:paraId="78FF3D72" w14:textId="77777777" w:rsidR="004F69D6" w:rsidRDefault="004F69D6" w:rsidP="0021796F">
      <w:r>
        <w:t>— </w:t>
      </w:r>
      <w:r w:rsidR="00000000" w:rsidRPr="00033231">
        <w:t>Et vous</w:t>
      </w:r>
      <w:r>
        <w:t xml:space="preserve">, </w:t>
      </w:r>
      <w:r w:rsidR="00000000" w:rsidRPr="00033231">
        <w:t>William</w:t>
      </w:r>
      <w:r>
        <w:t xml:space="preserve">, </w:t>
      </w:r>
      <w:r w:rsidR="00000000" w:rsidRPr="00033231">
        <w:t>l</w:t>
      </w:r>
      <w:r>
        <w:t>’</w:t>
      </w:r>
      <w:r w:rsidR="00000000" w:rsidRPr="00033231">
        <w:t>aimez-vous</w:t>
      </w:r>
      <w:r>
        <w:t> ?</w:t>
      </w:r>
    </w:p>
    <w:p w14:paraId="5F89062E" w14:textId="77777777" w:rsidR="004F69D6" w:rsidRDefault="004F69D6" w:rsidP="0021796F">
      <w:r>
        <w:lastRenderedPageBreak/>
        <w:t>— </w:t>
      </w:r>
      <w:r w:rsidR="00000000" w:rsidRPr="00033231">
        <w:t>Moi</w:t>
      </w:r>
      <w:r>
        <w:t xml:space="preserve"> ! </w:t>
      </w:r>
      <w:r w:rsidR="00000000" w:rsidRPr="00033231">
        <w:t>Je ne puis sentir les vicaires</w:t>
      </w:r>
      <w:r>
        <w:t xml:space="preserve">, </w:t>
      </w:r>
      <w:r w:rsidR="00000000" w:rsidRPr="00033231">
        <w:t>et ma femme est comme moi</w:t>
      </w:r>
      <w:r>
        <w:t xml:space="preserve">. </w:t>
      </w:r>
      <w:r w:rsidR="00000000" w:rsidRPr="00033231">
        <w:t>Ils n</w:t>
      </w:r>
      <w:r>
        <w:t>’</w:t>
      </w:r>
      <w:r w:rsidR="00000000" w:rsidRPr="00033231">
        <w:t>ont pas de savoir-vivre</w:t>
      </w:r>
      <w:r>
        <w:t xml:space="preserve"> ; </w:t>
      </w:r>
      <w:r w:rsidR="00000000" w:rsidRPr="00033231">
        <w:t>ils parlent avec fierté aux pauvres gens</w:t>
      </w:r>
      <w:r>
        <w:t xml:space="preserve">, </w:t>
      </w:r>
      <w:r w:rsidR="00000000" w:rsidRPr="00033231">
        <w:t>comme s</w:t>
      </w:r>
      <w:r>
        <w:t>’</w:t>
      </w:r>
      <w:r w:rsidR="00000000" w:rsidRPr="00033231">
        <w:t>ils les croyaient au-dessous deux</w:t>
      </w:r>
      <w:r>
        <w:t xml:space="preserve">. </w:t>
      </w:r>
      <w:r w:rsidR="00000000" w:rsidRPr="00033231">
        <w:t>Ils sont toujours à se vanter de leur office</w:t>
      </w:r>
      <w:r>
        <w:t xml:space="preserve"> ; </w:t>
      </w:r>
      <w:r w:rsidR="00000000" w:rsidRPr="00033231">
        <w:t>c</w:t>
      </w:r>
      <w:r>
        <w:t>’</w:t>
      </w:r>
      <w:r w:rsidR="00000000" w:rsidRPr="00033231">
        <w:t>est pitié</w:t>
      </w:r>
      <w:r>
        <w:t xml:space="preserve">, </w:t>
      </w:r>
      <w:r w:rsidR="00000000" w:rsidRPr="00033231">
        <w:t>car leur office n</w:t>
      </w:r>
      <w:r>
        <w:t>’</w:t>
      </w:r>
      <w:r w:rsidR="00000000" w:rsidRPr="00033231">
        <w:t>a pas à se vanter d</w:t>
      </w:r>
      <w:r>
        <w:t>’</w:t>
      </w:r>
      <w:r w:rsidR="00000000" w:rsidRPr="00033231">
        <w:t>eux</w:t>
      </w:r>
      <w:r>
        <w:t xml:space="preserve">. </w:t>
      </w:r>
      <w:r w:rsidR="00000000" w:rsidRPr="00033231">
        <w:t>Je déteste l</w:t>
      </w:r>
      <w:r>
        <w:t>’</w:t>
      </w:r>
      <w:r w:rsidR="00000000" w:rsidRPr="00033231">
        <w:t>orgueil</w:t>
      </w:r>
      <w:r>
        <w:t>.</w:t>
      </w:r>
    </w:p>
    <w:p w14:paraId="05B3ACD4" w14:textId="77777777" w:rsidR="004F69D6" w:rsidRDefault="004F69D6" w:rsidP="0021796F">
      <w:r>
        <w:t>— </w:t>
      </w:r>
      <w:r w:rsidR="00000000" w:rsidRPr="00033231">
        <w:t>Mais vous êtes fier vous-même à votre façon</w:t>
      </w:r>
      <w:r>
        <w:t xml:space="preserve">, </w:t>
      </w:r>
      <w:r w:rsidR="00000000" w:rsidRPr="00033231">
        <w:t>dit Car</w:t>
      </w:r>
      <w:r w:rsidR="00000000" w:rsidRPr="00033231">
        <w:t>o</w:t>
      </w:r>
      <w:r w:rsidR="00000000" w:rsidRPr="00033231">
        <w:t>l</w:t>
      </w:r>
      <w:r w:rsidR="00000000" w:rsidRPr="00033231">
        <w:t>i</w:t>
      </w:r>
      <w:r w:rsidR="00000000" w:rsidRPr="00033231">
        <w:t>ne</w:t>
      </w:r>
      <w:r>
        <w:t xml:space="preserve"> : </w:t>
      </w:r>
      <w:r w:rsidR="00000000" w:rsidRPr="00033231">
        <w:t>vous avez ce que vous appelez la fierté domestique</w:t>
      </w:r>
      <w:r>
        <w:t xml:space="preserve"> ; </w:t>
      </w:r>
      <w:r w:rsidR="00000000" w:rsidRPr="00033231">
        <w:t>vous aimez que tout autour de vous soit beau</w:t>
      </w:r>
      <w:r>
        <w:t xml:space="preserve"> : </w:t>
      </w:r>
      <w:r w:rsidR="00000000" w:rsidRPr="00033231">
        <w:t>quelquefois vous p</w:t>
      </w:r>
      <w:r w:rsidR="00000000" w:rsidRPr="00033231">
        <w:t>a</w:t>
      </w:r>
      <w:r w:rsidR="00000000" w:rsidRPr="00033231">
        <w:t>raissez même accepter vos gages avec répugnance</w:t>
      </w:r>
      <w:r>
        <w:t xml:space="preserve">. </w:t>
      </w:r>
      <w:r w:rsidR="00000000" w:rsidRPr="00033231">
        <w:t>Lorsque vous étiez sans ouvrage</w:t>
      </w:r>
      <w:r>
        <w:t xml:space="preserve">, </w:t>
      </w:r>
      <w:r w:rsidR="00000000" w:rsidRPr="00033231">
        <w:t>vous étiez trop fier pour acheter à crédit</w:t>
      </w:r>
      <w:r>
        <w:t xml:space="preserve"> ; </w:t>
      </w:r>
      <w:r w:rsidR="00000000" w:rsidRPr="00033231">
        <w:t>si ce n</w:t>
      </w:r>
      <w:r>
        <w:t>’</w:t>
      </w:r>
      <w:r w:rsidR="00000000" w:rsidRPr="00033231">
        <w:t>eût été pour vos enfants</w:t>
      </w:r>
      <w:r>
        <w:t xml:space="preserve">, </w:t>
      </w:r>
      <w:r w:rsidR="00000000" w:rsidRPr="00033231">
        <w:t>je crois que vous vous seriez laissé mourir de faim plutôt que d</w:t>
      </w:r>
      <w:r>
        <w:t>’</w:t>
      </w:r>
      <w:r w:rsidR="00000000" w:rsidRPr="00033231">
        <w:t>entrer sans argent dans une bout</w:t>
      </w:r>
      <w:r w:rsidR="00000000" w:rsidRPr="00033231">
        <w:t>i</w:t>
      </w:r>
      <w:r w:rsidR="00000000" w:rsidRPr="00033231">
        <w:t>que</w:t>
      </w:r>
      <w:r>
        <w:t xml:space="preserve"> ; </w:t>
      </w:r>
      <w:r w:rsidR="00000000" w:rsidRPr="00033231">
        <w:t>et</w:t>
      </w:r>
      <w:r>
        <w:t xml:space="preserve">, </w:t>
      </w:r>
      <w:r w:rsidR="00000000" w:rsidRPr="00033231">
        <w:t>lorsque je désirais vous donner quelque chose</w:t>
      </w:r>
      <w:r>
        <w:t xml:space="preserve">, </w:t>
      </w:r>
      <w:r w:rsidR="00000000" w:rsidRPr="00033231">
        <w:t>quelle difficulté n</w:t>
      </w:r>
      <w:r>
        <w:t>’</w:t>
      </w:r>
      <w:r w:rsidR="00000000" w:rsidRPr="00033231">
        <w:t>avais-je pas à vous le faire accepter</w:t>
      </w:r>
      <w:r>
        <w:t> !</w:t>
      </w:r>
    </w:p>
    <w:p w14:paraId="09B2059A" w14:textId="77777777" w:rsidR="004F69D6" w:rsidRDefault="004F69D6" w:rsidP="0021796F">
      <w:r>
        <w:t>— </w:t>
      </w:r>
      <w:r w:rsidR="00000000" w:rsidRPr="00033231">
        <w:t>Cela est vrai en partie</w:t>
      </w:r>
      <w:r>
        <w:t xml:space="preserve">, </w:t>
      </w:r>
      <w:r w:rsidR="00000000" w:rsidRPr="00033231">
        <w:t>miss Caroline</w:t>
      </w:r>
      <w:r>
        <w:t xml:space="preserve"> ; </w:t>
      </w:r>
      <w:r w:rsidR="00000000" w:rsidRPr="00033231">
        <w:t>quelquefois j</w:t>
      </w:r>
      <w:r>
        <w:t>’</w:t>
      </w:r>
      <w:r w:rsidR="00000000" w:rsidRPr="00033231">
        <w:t>aimerais mieux donner que recevoir</w:t>
      </w:r>
      <w:r>
        <w:t xml:space="preserve">, </w:t>
      </w:r>
      <w:r w:rsidR="00000000" w:rsidRPr="00033231">
        <w:t>et surtout de personnes telles que vous</w:t>
      </w:r>
      <w:r>
        <w:t xml:space="preserve">. </w:t>
      </w:r>
      <w:r w:rsidR="00000000" w:rsidRPr="00033231">
        <w:t>Voyez la différence qui existe entre nous deux</w:t>
      </w:r>
      <w:r>
        <w:t xml:space="preserve"> : </w:t>
      </w:r>
      <w:r w:rsidR="00000000" w:rsidRPr="00033231">
        <w:t>vous êtes une petite fille jeune et frêle</w:t>
      </w:r>
      <w:r>
        <w:t xml:space="preserve"> ; </w:t>
      </w:r>
      <w:r w:rsidR="00000000" w:rsidRPr="00033231">
        <w:t>moi je suis un homme grand et fort</w:t>
      </w:r>
      <w:r>
        <w:t xml:space="preserve"> ; </w:t>
      </w:r>
      <w:r w:rsidR="00000000" w:rsidRPr="00033231">
        <w:t>j</w:t>
      </w:r>
      <w:r>
        <w:t>’</w:t>
      </w:r>
      <w:r w:rsidR="00000000" w:rsidRPr="00033231">
        <w:t>ai plus du double de votre âge</w:t>
      </w:r>
      <w:r>
        <w:t xml:space="preserve">. </w:t>
      </w:r>
      <w:r w:rsidR="00000000" w:rsidRPr="00033231">
        <w:t>Ce n</w:t>
      </w:r>
      <w:r>
        <w:t>’</w:t>
      </w:r>
      <w:r w:rsidR="00000000" w:rsidRPr="00033231">
        <w:t>est donc pas à moi</w:t>
      </w:r>
      <w:r>
        <w:t xml:space="preserve">, </w:t>
      </w:r>
      <w:r w:rsidR="00000000" w:rsidRPr="00033231">
        <w:t>je pense</w:t>
      </w:r>
      <w:r>
        <w:t xml:space="preserve">, </w:t>
      </w:r>
      <w:r w:rsidR="00000000" w:rsidRPr="00033231">
        <w:t>d</w:t>
      </w:r>
      <w:r>
        <w:t>’</w:t>
      </w:r>
      <w:r w:rsidR="00000000" w:rsidRPr="00033231">
        <w:t>accepter de vous</w:t>
      </w:r>
      <w:r>
        <w:t xml:space="preserve">, </w:t>
      </w:r>
      <w:r w:rsidR="00000000" w:rsidRPr="00033231">
        <w:t>de vous avoir de l</w:t>
      </w:r>
      <w:r>
        <w:t>’</w:t>
      </w:r>
      <w:r w:rsidR="00000000" w:rsidRPr="00033231">
        <w:t>obligation</w:t>
      </w:r>
      <w:r>
        <w:t xml:space="preserve">, </w:t>
      </w:r>
      <w:r w:rsidR="00000000" w:rsidRPr="00033231">
        <w:t>comme ils disent</w:t>
      </w:r>
      <w:r>
        <w:t xml:space="preserve"> ; </w:t>
      </w:r>
      <w:r w:rsidR="00000000" w:rsidRPr="00033231">
        <w:t>et le jour où vous êtes venue à la maison</w:t>
      </w:r>
      <w:r>
        <w:t xml:space="preserve">, </w:t>
      </w:r>
      <w:r w:rsidR="00000000" w:rsidRPr="00033231">
        <w:t>et où</w:t>
      </w:r>
      <w:r>
        <w:t xml:space="preserve">, </w:t>
      </w:r>
      <w:r w:rsidR="00000000" w:rsidRPr="00033231">
        <w:t>m</w:t>
      </w:r>
      <w:r>
        <w:t>’</w:t>
      </w:r>
      <w:r w:rsidR="00000000" w:rsidRPr="00033231">
        <w:t>appelant sur la porte</w:t>
      </w:r>
      <w:r>
        <w:t xml:space="preserve">, </w:t>
      </w:r>
      <w:r w:rsidR="00000000" w:rsidRPr="00033231">
        <w:t>vous m</w:t>
      </w:r>
      <w:r>
        <w:t>’</w:t>
      </w:r>
      <w:r w:rsidR="00000000" w:rsidRPr="00033231">
        <w:t>avez offert cinq shillings</w:t>
      </w:r>
      <w:r>
        <w:t xml:space="preserve">, </w:t>
      </w:r>
      <w:r w:rsidR="00000000" w:rsidRPr="00033231">
        <w:t>dont je doutais que vous pussiez aisément disposer</w:t>
      </w:r>
      <w:r>
        <w:t xml:space="preserve">, </w:t>
      </w:r>
      <w:r w:rsidR="00000000" w:rsidRPr="00033231">
        <w:t>car je sais que vous n</w:t>
      </w:r>
      <w:r>
        <w:t>’</w:t>
      </w:r>
      <w:r w:rsidR="00000000" w:rsidRPr="00033231">
        <w:t>avez pas de fortune</w:t>
      </w:r>
      <w:r>
        <w:t xml:space="preserve">, </w:t>
      </w:r>
      <w:r w:rsidR="00000000" w:rsidRPr="00033231">
        <w:t>ce jour-là j</w:t>
      </w:r>
      <w:r>
        <w:t>’</w:t>
      </w:r>
      <w:r w:rsidR="00000000" w:rsidRPr="00033231">
        <w:t>étais vraiment un r</w:t>
      </w:r>
      <w:r w:rsidR="00000000" w:rsidRPr="00033231">
        <w:t>e</w:t>
      </w:r>
      <w:r w:rsidR="00000000" w:rsidRPr="00033231">
        <w:t>belle</w:t>
      </w:r>
      <w:r>
        <w:t xml:space="preserve">, </w:t>
      </w:r>
      <w:r w:rsidR="00000000" w:rsidRPr="00033231">
        <w:t>un radical</w:t>
      </w:r>
      <w:r>
        <w:t xml:space="preserve">, </w:t>
      </w:r>
      <w:r w:rsidR="00000000" w:rsidRPr="00033231">
        <w:t xml:space="preserve">un </w:t>
      </w:r>
      <w:proofErr w:type="spellStart"/>
      <w:r w:rsidR="00000000" w:rsidRPr="00033231">
        <w:t>insurrectionniste</w:t>
      </w:r>
      <w:proofErr w:type="spellEnd"/>
      <w:r>
        <w:t xml:space="preserve"> ; </w:t>
      </w:r>
      <w:r w:rsidR="00000000" w:rsidRPr="00033231">
        <w:t>et c</w:t>
      </w:r>
      <w:r>
        <w:t>’</w:t>
      </w:r>
      <w:r w:rsidR="00000000" w:rsidRPr="00033231">
        <w:t>est vous qui me re</w:t>
      </w:r>
      <w:r w:rsidR="00000000" w:rsidRPr="00033231">
        <w:t>n</w:t>
      </w:r>
      <w:r w:rsidR="00000000" w:rsidRPr="00033231">
        <w:t>dîtes ainsi</w:t>
      </w:r>
      <w:r>
        <w:t xml:space="preserve">. </w:t>
      </w:r>
      <w:r w:rsidR="00000000" w:rsidRPr="00033231">
        <w:t>Je pensais qu</w:t>
      </w:r>
      <w:r>
        <w:t>’</w:t>
      </w:r>
      <w:r w:rsidR="00000000" w:rsidRPr="00033231">
        <w:t>il était honteux que</w:t>
      </w:r>
      <w:r>
        <w:t xml:space="preserve">, </w:t>
      </w:r>
      <w:r w:rsidR="00000000" w:rsidRPr="00033231">
        <w:t>plein de force et disposé à travailler comme je l</w:t>
      </w:r>
      <w:r>
        <w:t>’</w:t>
      </w:r>
      <w:r w:rsidR="00000000" w:rsidRPr="00033231">
        <w:t>étais</w:t>
      </w:r>
      <w:r>
        <w:t xml:space="preserve">, </w:t>
      </w:r>
      <w:r w:rsidR="00000000" w:rsidRPr="00033231">
        <w:t>je fusse réduit à une cond</w:t>
      </w:r>
      <w:r w:rsidR="00000000" w:rsidRPr="00033231">
        <w:t>i</w:t>
      </w:r>
      <w:r w:rsidR="00000000" w:rsidRPr="00033231">
        <w:t>tion telle</w:t>
      </w:r>
      <w:r>
        <w:t xml:space="preserve">, </w:t>
      </w:r>
      <w:r w:rsidR="00000000" w:rsidRPr="00033231">
        <w:t>qu</w:t>
      </w:r>
      <w:r>
        <w:t>’</w:t>
      </w:r>
      <w:r w:rsidR="00000000" w:rsidRPr="00033231">
        <w:t>une jeune créature</w:t>
      </w:r>
      <w:r>
        <w:t xml:space="preserve">, </w:t>
      </w:r>
      <w:r w:rsidR="00000000" w:rsidRPr="00033231">
        <w:t>de l</w:t>
      </w:r>
      <w:r>
        <w:t>’</w:t>
      </w:r>
      <w:r w:rsidR="00000000" w:rsidRPr="00033231">
        <w:t>âge à peu près de mon a</w:t>
      </w:r>
      <w:r w:rsidR="00000000" w:rsidRPr="00033231">
        <w:t>î</w:t>
      </w:r>
      <w:r w:rsidR="00000000" w:rsidRPr="00033231">
        <w:t>née</w:t>
      </w:r>
      <w:r>
        <w:t xml:space="preserve">, </w:t>
      </w:r>
      <w:r w:rsidR="00000000" w:rsidRPr="00033231">
        <w:t>crût nécessaire de venir à moi et de m</w:t>
      </w:r>
      <w:r>
        <w:t>’</w:t>
      </w:r>
      <w:r w:rsidR="00000000" w:rsidRPr="00033231">
        <w:t>offrir son morceau de cuivre</w:t>
      </w:r>
      <w:r>
        <w:t>.</w:t>
      </w:r>
    </w:p>
    <w:p w14:paraId="0D0EAE0C" w14:textId="77777777" w:rsidR="004F69D6" w:rsidRDefault="004F69D6" w:rsidP="0021796F">
      <w:r>
        <w:lastRenderedPageBreak/>
        <w:t>— </w:t>
      </w:r>
      <w:r w:rsidR="00000000" w:rsidRPr="00033231">
        <w:t>Je suppose que vous fûtes fâché contre moi</w:t>
      </w:r>
      <w:r>
        <w:t xml:space="preserve">, </w:t>
      </w:r>
      <w:r w:rsidR="00000000" w:rsidRPr="00033231">
        <w:t>William</w:t>
      </w:r>
      <w:r>
        <w:t> ?</w:t>
      </w:r>
    </w:p>
    <w:p w14:paraId="7F13E6BD" w14:textId="621FBB5D" w:rsidR="004F69D6" w:rsidRDefault="004F69D6" w:rsidP="0021796F">
      <w:r>
        <w:t>— </w:t>
      </w:r>
      <w:r w:rsidR="00000000" w:rsidRPr="00033231">
        <w:t>Je l</w:t>
      </w:r>
      <w:r>
        <w:t>’</w:t>
      </w:r>
      <w:r w:rsidR="00000000" w:rsidRPr="00033231">
        <w:t>étais presque</w:t>
      </w:r>
      <w:r>
        <w:t xml:space="preserve">, </w:t>
      </w:r>
      <w:r w:rsidR="00000000" w:rsidRPr="00033231">
        <w:t>d</w:t>
      </w:r>
      <w:r>
        <w:t>’</w:t>
      </w:r>
      <w:r w:rsidR="00000000" w:rsidRPr="00033231">
        <w:t>une façon</w:t>
      </w:r>
      <w:r>
        <w:t xml:space="preserve">. </w:t>
      </w:r>
      <w:r w:rsidR="00000000" w:rsidRPr="00033231">
        <w:t>Mais je vous pardonnai bientôt</w:t>
      </w:r>
      <w:r>
        <w:t xml:space="preserve"> : </w:t>
      </w:r>
      <w:r w:rsidR="00000000" w:rsidRPr="00033231">
        <w:t>votre intention était bonne</w:t>
      </w:r>
      <w:r>
        <w:t xml:space="preserve">. </w:t>
      </w:r>
      <w:r w:rsidR="00000000" w:rsidRPr="00033231">
        <w:t>Oui</w:t>
      </w:r>
      <w:r>
        <w:t xml:space="preserve">, </w:t>
      </w:r>
      <w:r w:rsidR="00000000" w:rsidRPr="00033231">
        <w:t>je suis fier et vous êtes fière aussi</w:t>
      </w:r>
      <w:r>
        <w:t xml:space="preserve"> ; </w:t>
      </w:r>
      <w:r w:rsidR="00000000" w:rsidRPr="00033231">
        <w:t>mais votre orgueil et le mien sont de bon aloi</w:t>
      </w:r>
      <w:r>
        <w:t xml:space="preserve">, </w:t>
      </w:r>
      <w:r w:rsidR="00000000" w:rsidRPr="00033231">
        <w:t xml:space="preserve">ce que nous appelons dans le Yorkshire </w:t>
      </w:r>
      <w:r>
        <w:t>« </w:t>
      </w:r>
      <w:r w:rsidR="00000000" w:rsidRPr="00033231">
        <w:t xml:space="preserve">orgueil </w:t>
      </w:r>
      <w:r w:rsidR="00000000" w:rsidRPr="00033231">
        <w:rPr>
          <w:i/>
          <w:iCs/>
        </w:rPr>
        <w:t>propre</w:t>
      </w:r>
      <w:r>
        <w:rPr>
          <w:i/>
          <w:iCs/>
        </w:rPr>
        <w:t>, »</w:t>
      </w:r>
      <w:r w:rsidR="00000000" w:rsidRPr="00033231">
        <w:t xml:space="preserve"> auquel </w:t>
      </w:r>
      <w:r>
        <w:t>M. </w:t>
      </w:r>
      <w:r w:rsidR="00000000" w:rsidRPr="00033231">
        <w:t xml:space="preserve">Malone et </w:t>
      </w:r>
      <w:r>
        <w:t>M. </w:t>
      </w:r>
      <w:r w:rsidR="00000000" w:rsidRPr="00033231">
        <w:t>Donne ne comprennent rien</w:t>
      </w:r>
      <w:r>
        <w:t xml:space="preserve">. </w:t>
      </w:r>
      <w:r w:rsidR="00000000" w:rsidRPr="00033231">
        <w:t>Le leur est un o</w:t>
      </w:r>
      <w:r w:rsidR="00000000" w:rsidRPr="00033231">
        <w:t>r</w:t>
      </w:r>
      <w:r w:rsidR="00000000" w:rsidRPr="00033231">
        <w:t>gueil sale</w:t>
      </w:r>
      <w:r>
        <w:t xml:space="preserve">. </w:t>
      </w:r>
      <w:r w:rsidR="00000000" w:rsidRPr="00033231">
        <w:t>J</w:t>
      </w:r>
      <w:r>
        <w:t>’</w:t>
      </w:r>
      <w:r w:rsidR="00000000" w:rsidRPr="00033231">
        <w:t>élèverai mes filles à être aussi fières que miss Shi</w:t>
      </w:r>
      <w:r w:rsidR="00000000" w:rsidRPr="00033231">
        <w:t>r</w:t>
      </w:r>
      <w:r w:rsidR="00000000" w:rsidRPr="00033231">
        <w:t>ley que voilà</w:t>
      </w:r>
      <w:r>
        <w:t xml:space="preserve">, </w:t>
      </w:r>
      <w:r w:rsidR="00000000" w:rsidRPr="00033231">
        <w:t>et mes garçons à être aussi fiers que moi</w:t>
      </w:r>
      <w:r>
        <w:t xml:space="preserve"> ; </w:t>
      </w:r>
      <w:r w:rsidR="00000000" w:rsidRPr="00033231">
        <w:t>mais j</w:t>
      </w:r>
      <w:r>
        <w:t>’</w:t>
      </w:r>
      <w:r w:rsidR="00000000" w:rsidRPr="00033231">
        <w:t>ose dire qu</w:t>
      </w:r>
      <w:r>
        <w:t>’</w:t>
      </w:r>
      <w:r w:rsidR="00000000" w:rsidRPr="00033231">
        <w:t>aucun d</w:t>
      </w:r>
      <w:r>
        <w:t>’</w:t>
      </w:r>
      <w:r w:rsidR="00000000" w:rsidRPr="00033231">
        <w:t>eux ne ressemblera aux vicaires</w:t>
      </w:r>
      <w:r>
        <w:t xml:space="preserve"> : </w:t>
      </w:r>
      <w:r w:rsidR="00000000" w:rsidRPr="00033231">
        <w:t>je corr</w:t>
      </w:r>
      <w:r w:rsidR="00000000" w:rsidRPr="00033231">
        <w:t>i</w:t>
      </w:r>
      <w:r w:rsidR="00000000" w:rsidRPr="00033231">
        <w:t>gerais le petit Michael</w:t>
      </w:r>
      <w:r>
        <w:t xml:space="preserve">, </w:t>
      </w:r>
      <w:r w:rsidR="00000000" w:rsidRPr="00033231">
        <w:t>si jamais il montrait quelques signes de cette disposition</w:t>
      </w:r>
      <w:r>
        <w:t>.</w:t>
      </w:r>
    </w:p>
    <w:p w14:paraId="2C575535" w14:textId="77777777" w:rsidR="004F69D6" w:rsidRDefault="004F69D6" w:rsidP="0021796F">
      <w:r>
        <w:t>— </w:t>
      </w:r>
      <w:r w:rsidR="00000000" w:rsidRPr="00033231">
        <w:t>Quelle est la différence</w:t>
      </w:r>
      <w:r>
        <w:t xml:space="preserve">, </w:t>
      </w:r>
      <w:r w:rsidR="00000000" w:rsidRPr="00033231">
        <w:t>William</w:t>
      </w:r>
      <w:r>
        <w:t> ?</w:t>
      </w:r>
    </w:p>
    <w:p w14:paraId="3A0229B2" w14:textId="002562B6" w:rsidR="004F69D6" w:rsidRDefault="004F69D6" w:rsidP="0021796F">
      <w:r>
        <w:t>— </w:t>
      </w:r>
      <w:r w:rsidR="00000000" w:rsidRPr="00033231">
        <w:t>La différence</w:t>
      </w:r>
      <w:r>
        <w:t xml:space="preserve">, </w:t>
      </w:r>
      <w:r w:rsidR="00000000" w:rsidRPr="00033231">
        <w:t>vous la connaissez bien</w:t>
      </w:r>
      <w:r>
        <w:t xml:space="preserve">, </w:t>
      </w:r>
      <w:r w:rsidR="00000000" w:rsidRPr="00033231">
        <w:t>mais vous voulez me faire parler</w:t>
      </w:r>
      <w:r>
        <w:t>. M. </w:t>
      </w:r>
      <w:r w:rsidR="00000000" w:rsidRPr="00033231">
        <w:t xml:space="preserve">Malone et </w:t>
      </w:r>
      <w:r>
        <w:t>M. </w:t>
      </w:r>
      <w:r w:rsidR="00000000" w:rsidRPr="00033231">
        <w:t>Donne sont trop fiers pour rien faire par eux-mêmes</w:t>
      </w:r>
      <w:r>
        <w:t xml:space="preserve"> ; </w:t>
      </w:r>
      <w:r w:rsidR="00000000" w:rsidRPr="00033231">
        <w:t>nous sommes trop fiers pour permettre à personne de faire quelque chose pour nous</w:t>
      </w:r>
      <w:r>
        <w:t xml:space="preserve">. </w:t>
      </w:r>
      <w:r w:rsidR="00000000" w:rsidRPr="00033231">
        <w:t>Les vicaires peuvent à peine se décider à adresser un mot poli à ceux qu</w:t>
      </w:r>
      <w:r>
        <w:t>’</w:t>
      </w:r>
      <w:r w:rsidR="00000000" w:rsidRPr="00033231">
        <w:t>ils croient au-dessous d</w:t>
      </w:r>
      <w:r>
        <w:t>’</w:t>
      </w:r>
      <w:r w:rsidR="00000000" w:rsidRPr="00033231">
        <w:t>eux</w:t>
      </w:r>
      <w:r>
        <w:t xml:space="preserve"> ; </w:t>
      </w:r>
      <w:r w:rsidR="00000000" w:rsidRPr="00033231">
        <w:t>nous ne pouvons accepter un mot impoli de la part de ceux qui se croient au-dessus de nous</w:t>
      </w:r>
      <w:r>
        <w:t>.</w:t>
      </w:r>
    </w:p>
    <w:p w14:paraId="1325D0B7" w14:textId="77777777" w:rsidR="004F69D6" w:rsidRDefault="004F69D6" w:rsidP="0021796F">
      <w:r>
        <w:t>— </w:t>
      </w:r>
      <w:r w:rsidR="00000000" w:rsidRPr="00033231">
        <w:t>Maintenant</w:t>
      </w:r>
      <w:r>
        <w:t xml:space="preserve">, </w:t>
      </w:r>
      <w:r w:rsidR="00000000" w:rsidRPr="00033231">
        <w:t>William</w:t>
      </w:r>
      <w:r>
        <w:t xml:space="preserve">, </w:t>
      </w:r>
      <w:r w:rsidR="00000000" w:rsidRPr="00033231">
        <w:t>soyez assez humble pour me dire véritablement comment vont vos affaires</w:t>
      </w:r>
      <w:r>
        <w:t xml:space="preserve">. </w:t>
      </w:r>
      <w:r w:rsidR="00000000" w:rsidRPr="00033231">
        <w:t>Êtes-vous content de votre position</w:t>
      </w:r>
      <w:r>
        <w:t> ?</w:t>
      </w:r>
    </w:p>
    <w:p w14:paraId="149B9B6C" w14:textId="77597E44" w:rsidR="004F69D6" w:rsidRDefault="004F69D6" w:rsidP="0021796F">
      <w:r>
        <w:t>— </w:t>
      </w:r>
      <w:r w:rsidR="00000000" w:rsidRPr="00033231">
        <w:t>Miss Shirley</w:t>
      </w:r>
      <w:r>
        <w:t xml:space="preserve">, </w:t>
      </w:r>
      <w:r w:rsidR="00000000" w:rsidRPr="00033231">
        <w:t>je suis très-content</w:t>
      </w:r>
      <w:r>
        <w:t xml:space="preserve">. </w:t>
      </w:r>
      <w:r w:rsidR="00000000" w:rsidRPr="00033231">
        <w:t>Depuis que je me suis mis au jardinage</w:t>
      </w:r>
      <w:r>
        <w:t xml:space="preserve">, </w:t>
      </w:r>
      <w:r w:rsidR="00000000" w:rsidRPr="00033231">
        <w:t>avec l</w:t>
      </w:r>
      <w:r>
        <w:t>’</w:t>
      </w:r>
      <w:r w:rsidR="00000000" w:rsidRPr="00033231">
        <w:t xml:space="preserve">aide de </w:t>
      </w:r>
      <w:r>
        <w:t>M. </w:t>
      </w:r>
      <w:r w:rsidR="00000000" w:rsidRPr="00033231">
        <w:t>Yorke</w:t>
      </w:r>
      <w:r>
        <w:t xml:space="preserve">, </w:t>
      </w:r>
      <w:r w:rsidR="00000000" w:rsidRPr="00033231">
        <w:t xml:space="preserve">et depuis que </w:t>
      </w:r>
      <w:r>
        <w:t>M. </w:t>
      </w:r>
      <w:r w:rsidR="00000000" w:rsidRPr="00033231">
        <w:t>Hall</w:t>
      </w:r>
      <w:r>
        <w:t xml:space="preserve"> (</w:t>
      </w:r>
      <w:r w:rsidR="00000000" w:rsidRPr="00033231">
        <w:t>un autre gentleman de la bonne sorte</w:t>
      </w:r>
      <w:r>
        <w:t xml:space="preserve">) </w:t>
      </w:r>
      <w:r w:rsidR="00000000" w:rsidRPr="00033231">
        <w:t>a aidé ma femme à ét</w:t>
      </w:r>
      <w:r w:rsidR="00000000" w:rsidRPr="00033231">
        <w:t>a</w:t>
      </w:r>
      <w:r w:rsidR="00000000" w:rsidRPr="00033231">
        <w:t>blir une espèce de boutique</w:t>
      </w:r>
      <w:r>
        <w:t xml:space="preserve">, </w:t>
      </w:r>
      <w:r w:rsidR="00000000" w:rsidRPr="00033231">
        <w:t>je n</w:t>
      </w:r>
      <w:r>
        <w:t>’</w:t>
      </w:r>
      <w:r w:rsidR="00000000" w:rsidRPr="00033231">
        <w:t>ai pas à me plaindre</w:t>
      </w:r>
      <w:r>
        <w:t xml:space="preserve">. </w:t>
      </w:r>
      <w:r w:rsidR="00000000" w:rsidRPr="00033231">
        <w:t>Ma f</w:t>
      </w:r>
      <w:r w:rsidR="00000000" w:rsidRPr="00033231">
        <w:t>a</w:t>
      </w:r>
      <w:r w:rsidR="00000000" w:rsidRPr="00033231">
        <w:t>mi</w:t>
      </w:r>
      <w:r w:rsidR="00000000" w:rsidRPr="00033231">
        <w:t>l</w:t>
      </w:r>
      <w:r w:rsidR="00000000" w:rsidRPr="00033231">
        <w:t>le a en abondance la nourriture et les vêtements</w:t>
      </w:r>
      <w:r>
        <w:t xml:space="preserve"> ; </w:t>
      </w:r>
      <w:r w:rsidR="00000000" w:rsidRPr="00033231">
        <w:t>ma fierté me fait trouver le moyen de mettre de côté</w:t>
      </w:r>
      <w:r>
        <w:t xml:space="preserve">, </w:t>
      </w:r>
      <w:r w:rsidR="00000000" w:rsidRPr="00033231">
        <w:t>de temps à autre</w:t>
      </w:r>
      <w:r>
        <w:t xml:space="preserve">, </w:t>
      </w:r>
      <w:r w:rsidR="00000000" w:rsidRPr="00033231">
        <w:t>que</w:t>
      </w:r>
      <w:r w:rsidR="00000000" w:rsidRPr="00033231">
        <w:t>l</w:t>
      </w:r>
      <w:r w:rsidR="00000000" w:rsidRPr="00033231">
        <w:t>ques guinées pour les mauvais jours</w:t>
      </w:r>
      <w:r>
        <w:t xml:space="preserve"> : </w:t>
      </w:r>
      <w:r w:rsidR="00000000" w:rsidRPr="00033231">
        <w:lastRenderedPageBreak/>
        <w:t>car je crois que je me ve</w:t>
      </w:r>
      <w:r w:rsidR="00000000" w:rsidRPr="00033231">
        <w:t>r</w:t>
      </w:r>
      <w:r w:rsidR="00000000" w:rsidRPr="00033231">
        <w:t>rais mourir plutôt que de solliciter les secours de la paroisse</w:t>
      </w:r>
      <w:r>
        <w:t xml:space="preserve">. </w:t>
      </w:r>
      <w:r w:rsidR="00000000" w:rsidRPr="00033231">
        <w:t>Moi et les miens sommes contents</w:t>
      </w:r>
      <w:r>
        <w:t xml:space="preserve"> ; </w:t>
      </w:r>
      <w:r w:rsidR="00000000" w:rsidRPr="00033231">
        <w:t>mais les voisins sont to</w:t>
      </w:r>
      <w:r w:rsidR="00000000" w:rsidRPr="00033231">
        <w:t>u</w:t>
      </w:r>
      <w:r w:rsidR="00000000" w:rsidRPr="00033231">
        <w:t>jours pauvres</w:t>
      </w:r>
      <w:r>
        <w:t xml:space="preserve"> ; </w:t>
      </w:r>
      <w:r w:rsidR="00000000" w:rsidRPr="00033231">
        <w:t>je vois beaucoup de misère</w:t>
      </w:r>
      <w:r>
        <w:t>.</w:t>
      </w:r>
    </w:p>
    <w:p w14:paraId="76DE75F8" w14:textId="77777777" w:rsidR="004F69D6" w:rsidRDefault="004F69D6" w:rsidP="0021796F">
      <w:r>
        <w:t>— </w:t>
      </w:r>
      <w:r w:rsidR="00000000" w:rsidRPr="00033231">
        <w:t>Et conséquemment</w:t>
      </w:r>
      <w:r>
        <w:t xml:space="preserve">, </w:t>
      </w:r>
      <w:r w:rsidR="00000000" w:rsidRPr="00033231">
        <w:t>il y a beaucoup de mécontentement</w:t>
      </w:r>
      <w:r>
        <w:t xml:space="preserve">, </w:t>
      </w:r>
      <w:r w:rsidR="00000000" w:rsidRPr="00033231">
        <w:t>je suppose</w:t>
      </w:r>
      <w:r>
        <w:t xml:space="preserve">, </w:t>
      </w:r>
      <w:r w:rsidR="00000000" w:rsidRPr="00033231">
        <w:t xml:space="preserve">demanda miss </w:t>
      </w:r>
      <w:proofErr w:type="spellStart"/>
      <w:r w:rsidR="00000000" w:rsidRPr="00033231">
        <w:t>Keeldar</w:t>
      </w:r>
      <w:proofErr w:type="spellEnd"/>
      <w:r>
        <w:t>.</w:t>
      </w:r>
    </w:p>
    <w:p w14:paraId="4B2DCDA1" w14:textId="77777777" w:rsidR="004F69D6" w:rsidRDefault="004F69D6" w:rsidP="0021796F">
      <w:r>
        <w:t>— </w:t>
      </w:r>
      <w:r w:rsidR="00000000" w:rsidRPr="00033231">
        <w:rPr>
          <w:i/>
          <w:iCs/>
        </w:rPr>
        <w:t>Conséquemment</w:t>
      </w:r>
      <w:r>
        <w:rPr>
          <w:i/>
          <w:iCs/>
        </w:rPr>
        <w:t xml:space="preserve">, </w:t>
      </w:r>
      <w:r w:rsidR="00000000" w:rsidRPr="00033231">
        <w:t>vous dites vrai</w:t>
      </w:r>
      <w:r>
        <w:t xml:space="preserve">, </w:t>
      </w:r>
      <w:r w:rsidR="00000000" w:rsidRPr="00033231">
        <w:t>conséquemment</w:t>
      </w:r>
      <w:r>
        <w:t xml:space="preserve">. </w:t>
      </w:r>
      <w:r w:rsidR="00000000" w:rsidRPr="00033231">
        <w:t>Ass</w:t>
      </w:r>
      <w:r w:rsidR="00000000" w:rsidRPr="00033231">
        <w:t>u</w:t>
      </w:r>
      <w:r w:rsidR="00000000" w:rsidRPr="00033231">
        <w:t>rément</w:t>
      </w:r>
      <w:r>
        <w:t xml:space="preserve">, </w:t>
      </w:r>
      <w:r w:rsidR="00000000" w:rsidRPr="00033231">
        <w:t>des gens qui meurent de faim ne peuvent être ni contents ni paisibles</w:t>
      </w:r>
      <w:r>
        <w:t xml:space="preserve">. </w:t>
      </w:r>
      <w:r w:rsidR="00000000" w:rsidRPr="00033231">
        <w:t>Le pays n</w:t>
      </w:r>
      <w:r>
        <w:t>’</w:t>
      </w:r>
      <w:r w:rsidR="00000000" w:rsidRPr="00033231">
        <w:t>est pas dans une condition de parfaite sécurité</w:t>
      </w:r>
      <w:r>
        <w:t xml:space="preserve">, </w:t>
      </w:r>
      <w:r w:rsidR="00000000" w:rsidRPr="00033231">
        <w:t>je ne crains pas de le dire</w:t>
      </w:r>
      <w:r>
        <w:t>.</w:t>
      </w:r>
    </w:p>
    <w:p w14:paraId="424EA885" w14:textId="77777777" w:rsidR="004F69D6" w:rsidRDefault="004F69D6" w:rsidP="0021796F">
      <w:r>
        <w:t>— </w:t>
      </w:r>
      <w:r w:rsidR="00000000" w:rsidRPr="00033231">
        <w:t>Mais qu</w:t>
      </w:r>
      <w:r>
        <w:t>’</w:t>
      </w:r>
      <w:r w:rsidR="00000000" w:rsidRPr="00033231">
        <w:t>y faire</w:t>
      </w:r>
      <w:r>
        <w:t xml:space="preserve"> ? </w:t>
      </w:r>
      <w:r w:rsidR="00000000" w:rsidRPr="00033231">
        <w:t>Que puis-je faire de plus</w:t>
      </w:r>
      <w:r>
        <w:t xml:space="preserve">, </w:t>
      </w:r>
      <w:r w:rsidR="00000000" w:rsidRPr="00033231">
        <w:t>moi</w:t>
      </w:r>
      <w:r>
        <w:t xml:space="preserve">, </w:t>
      </w:r>
      <w:r w:rsidR="00000000" w:rsidRPr="00033231">
        <w:t>par exemple</w:t>
      </w:r>
      <w:r>
        <w:t> ?</w:t>
      </w:r>
    </w:p>
    <w:p w14:paraId="4CB4C8DE" w14:textId="2B42A869" w:rsidR="004F69D6" w:rsidRDefault="004F69D6" w:rsidP="0021796F">
      <w:r>
        <w:t>— </w:t>
      </w:r>
      <w:r w:rsidR="00000000" w:rsidRPr="00033231">
        <w:t>Vous</w:t>
      </w:r>
      <w:r>
        <w:t xml:space="preserve"> ! </w:t>
      </w:r>
      <w:r w:rsidR="00000000" w:rsidRPr="00033231">
        <w:t>vous ne pouvez rien faire de plus</w:t>
      </w:r>
      <w:r>
        <w:t xml:space="preserve">, </w:t>
      </w:r>
      <w:r w:rsidR="00000000" w:rsidRPr="00033231">
        <w:t>pauvre jeune fi</w:t>
      </w:r>
      <w:r w:rsidR="00000000" w:rsidRPr="00033231">
        <w:t>l</w:t>
      </w:r>
      <w:r w:rsidR="00000000" w:rsidRPr="00033231">
        <w:t>le</w:t>
      </w:r>
      <w:r>
        <w:t xml:space="preserve">. </w:t>
      </w:r>
      <w:r w:rsidR="00000000" w:rsidRPr="00033231">
        <w:t>Vous avez donné votre argent</w:t>
      </w:r>
      <w:r>
        <w:t xml:space="preserve">, </w:t>
      </w:r>
      <w:r w:rsidR="00000000" w:rsidRPr="00033231">
        <w:t>vous avez bien fait</w:t>
      </w:r>
      <w:r>
        <w:t xml:space="preserve">. </w:t>
      </w:r>
      <w:r w:rsidR="00000000" w:rsidRPr="00033231">
        <w:t>Si vous pouviez faire transporter votre tenancier</w:t>
      </w:r>
      <w:r>
        <w:t>, M. </w:t>
      </w:r>
      <w:r w:rsidR="00000000" w:rsidRPr="00033231">
        <w:t>Moore</w:t>
      </w:r>
      <w:r>
        <w:t xml:space="preserve">, </w:t>
      </w:r>
      <w:r w:rsidR="00000000" w:rsidRPr="00033231">
        <w:t>vous feriez peut-être mieux</w:t>
      </w:r>
      <w:r>
        <w:t xml:space="preserve">, </w:t>
      </w:r>
      <w:r w:rsidR="00000000" w:rsidRPr="00033231">
        <w:t>encore</w:t>
      </w:r>
      <w:r>
        <w:t xml:space="preserve">. </w:t>
      </w:r>
      <w:r w:rsidR="00000000" w:rsidRPr="00033231">
        <w:t>Le peuple le hait</w:t>
      </w:r>
      <w:r>
        <w:t>.</w:t>
      </w:r>
    </w:p>
    <w:p w14:paraId="3DFE8ECC" w14:textId="338FF214" w:rsidR="004F69D6" w:rsidRDefault="004F69D6" w:rsidP="0021796F">
      <w:r>
        <w:t>— </w:t>
      </w:r>
      <w:r w:rsidR="00000000" w:rsidRPr="00033231">
        <w:t>Fi</w:t>
      </w:r>
      <w:r>
        <w:t xml:space="preserve"> ! </w:t>
      </w:r>
      <w:r w:rsidR="00000000" w:rsidRPr="00033231">
        <w:t>William</w:t>
      </w:r>
      <w:r>
        <w:t xml:space="preserve">, </w:t>
      </w:r>
      <w:r w:rsidR="00000000" w:rsidRPr="00033231">
        <w:t>s</w:t>
      </w:r>
      <w:r>
        <w:t>’</w:t>
      </w:r>
      <w:r w:rsidR="00000000" w:rsidRPr="00033231">
        <w:t>écria chaleureusement Caroline</w:t>
      </w:r>
      <w:r>
        <w:t xml:space="preserve">. </w:t>
      </w:r>
      <w:r w:rsidR="00000000" w:rsidRPr="00033231">
        <w:t>S</w:t>
      </w:r>
      <w:r>
        <w:t>’</w:t>
      </w:r>
      <w:r w:rsidR="00000000" w:rsidRPr="00033231">
        <w:t>il y en a qui le détestent</w:t>
      </w:r>
      <w:r>
        <w:t xml:space="preserve">, </w:t>
      </w:r>
      <w:r w:rsidR="00000000" w:rsidRPr="00033231">
        <w:t>c</w:t>
      </w:r>
      <w:r>
        <w:t>’</w:t>
      </w:r>
      <w:r w:rsidR="00000000" w:rsidRPr="00033231">
        <w:t>est à leur honte et non à la sienne</w:t>
      </w:r>
      <w:r>
        <w:t>. M. </w:t>
      </w:r>
      <w:r w:rsidR="00000000" w:rsidRPr="00033231">
        <w:t>Moore</w:t>
      </w:r>
      <w:r>
        <w:t xml:space="preserve">, </w:t>
      </w:r>
      <w:r w:rsidR="00000000" w:rsidRPr="00033231">
        <w:t>lui</w:t>
      </w:r>
      <w:r>
        <w:t xml:space="preserve">, </w:t>
      </w:r>
      <w:r w:rsidR="00000000" w:rsidRPr="00033231">
        <w:t>ne hait personne</w:t>
      </w:r>
      <w:r>
        <w:t xml:space="preserve">. </w:t>
      </w:r>
      <w:r w:rsidR="00000000" w:rsidRPr="00033231">
        <w:t>Il fait seulement son devoir et maintient ses droits</w:t>
      </w:r>
      <w:r>
        <w:t xml:space="preserve">. </w:t>
      </w:r>
      <w:r w:rsidR="00000000" w:rsidRPr="00033231">
        <w:t>Vous avez tort de parler ainsi</w:t>
      </w:r>
      <w:r>
        <w:t>.</w:t>
      </w:r>
    </w:p>
    <w:p w14:paraId="784D874D" w14:textId="77777777" w:rsidR="004F69D6" w:rsidRDefault="004F69D6" w:rsidP="0021796F">
      <w:r>
        <w:t>— </w:t>
      </w:r>
      <w:r w:rsidR="00000000" w:rsidRPr="00033231">
        <w:t>Je parle comme je pense</w:t>
      </w:r>
      <w:r>
        <w:t xml:space="preserve">. </w:t>
      </w:r>
      <w:r w:rsidR="00000000" w:rsidRPr="00033231">
        <w:t>Ce Moore a un cœur froid et dur</w:t>
      </w:r>
      <w:r>
        <w:t>.</w:t>
      </w:r>
    </w:p>
    <w:p w14:paraId="018256FE" w14:textId="77777777" w:rsidR="004F69D6" w:rsidRDefault="004F69D6" w:rsidP="0021796F">
      <w:r>
        <w:t>— </w:t>
      </w:r>
      <w:r w:rsidR="00000000" w:rsidRPr="00033231">
        <w:t>Mais</w:t>
      </w:r>
      <w:r>
        <w:t xml:space="preserve">, </w:t>
      </w:r>
      <w:r w:rsidR="00000000" w:rsidRPr="00033231">
        <w:t>dit Shirley</w:t>
      </w:r>
      <w:r>
        <w:t xml:space="preserve">, </w:t>
      </w:r>
      <w:r w:rsidR="00000000" w:rsidRPr="00033231">
        <w:t>à supposer que Moore fût chassé du pays et sa fabrique détruite</w:t>
      </w:r>
      <w:r>
        <w:t xml:space="preserve">, </w:t>
      </w:r>
      <w:r w:rsidR="00000000" w:rsidRPr="00033231">
        <w:t>les ouvriers auraient-ils pour cela plus d</w:t>
      </w:r>
      <w:r>
        <w:t>’</w:t>
      </w:r>
      <w:r w:rsidR="00000000" w:rsidRPr="00033231">
        <w:t>ouvrage</w:t>
      </w:r>
      <w:r>
        <w:t> ?</w:t>
      </w:r>
    </w:p>
    <w:p w14:paraId="19710824" w14:textId="77777777" w:rsidR="004F69D6" w:rsidRDefault="004F69D6" w:rsidP="0021796F">
      <w:r>
        <w:t>— </w:t>
      </w:r>
      <w:r w:rsidR="00000000" w:rsidRPr="00033231">
        <w:t>Ils en auraient moins</w:t>
      </w:r>
      <w:r>
        <w:t xml:space="preserve">. </w:t>
      </w:r>
      <w:r w:rsidR="00000000" w:rsidRPr="00033231">
        <w:t>Je sais cela</w:t>
      </w:r>
      <w:r>
        <w:t xml:space="preserve">, </w:t>
      </w:r>
      <w:r w:rsidR="00000000" w:rsidRPr="00033231">
        <w:t>et ils le savent aussi</w:t>
      </w:r>
      <w:r>
        <w:t xml:space="preserve"> ; </w:t>
      </w:r>
      <w:r w:rsidR="00000000" w:rsidRPr="00033231">
        <w:t>et il y a plus d</w:t>
      </w:r>
      <w:r>
        <w:t>’</w:t>
      </w:r>
      <w:r w:rsidR="00000000" w:rsidRPr="00033231">
        <w:t>un honnête garçon réduit au désespoir par la ce</w:t>
      </w:r>
      <w:r w:rsidR="00000000" w:rsidRPr="00033231">
        <w:t>r</w:t>
      </w:r>
      <w:r w:rsidR="00000000" w:rsidRPr="00033231">
        <w:t>titude que</w:t>
      </w:r>
      <w:r>
        <w:t xml:space="preserve">, </w:t>
      </w:r>
      <w:r w:rsidR="00000000" w:rsidRPr="00033231">
        <w:t>de quelque côté qu</w:t>
      </w:r>
      <w:r>
        <w:t>’</w:t>
      </w:r>
      <w:r w:rsidR="00000000" w:rsidRPr="00033231">
        <w:t>il se tourne</w:t>
      </w:r>
      <w:r>
        <w:t xml:space="preserve">, </w:t>
      </w:r>
      <w:r w:rsidR="00000000" w:rsidRPr="00033231">
        <w:t>il ne peut améliorer sa position</w:t>
      </w:r>
      <w:r>
        <w:t xml:space="preserve">, </w:t>
      </w:r>
      <w:r w:rsidR="00000000" w:rsidRPr="00033231">
        <w:t xml:space="preserve">et il ne manque pas de malhonnêtes </w:t>
      </w:r>
      <w:r w:rsidR="00000000" w:rsidRPr="00033231">
        <w:lastRenderedPageBreak/>
        <w:t>gens pour les conduire au démon</w:t>
      </w:r>
      <w:r>
        <w:t xml:space="preserve"> ; </w:t>
      </w:r>
      <w:r w:rsidR="00000000" w:rsidRPr="00033231">
        <w:t>des misérables qui se disent amis du pe</w:t>
      </w:r>
      <w:r w:rsidR="00000000" w:rsidRPr="00033231">
        <w:t>u</w:t>
      </w:r>
      <w:r w:rsidR="00000000" w:rsidRPr="00033231">
        <w:t>ple</w:t>
      </w:r>
      <w:r>
        <w:t xml:space="preserve">, </w:t>
      </w:r>
      <w:r w:rsidR="00000000" w:rsidRPr="00033231">
        <w:t>mais ne savent rien du peuple</w:t>
      </w:r>
      <w:r>
        <w:t xml:space="preserve">, </w:t>
      </w:r>
      <w:r w:rsidR="00000000" w:rsidRPr="00033231">
        <w:t>et sont aussi faux que Luc</w:t>
      </w:r>
      <w:r w:rsidR="00000000" w:rsidRPr="00033231">
        <w:t>i</w:t>
      </w:r>
      <w:r w:rsidR="00000000" w:rsidRPr="00033231">
        <w:t>fer</w:t>
      </w:r>
      <w:r>
        <w:t xml:space="preserve">. </w:t>
      </w:r>
      <w:r w:rsidR="00000000" w:rsidRPr="00033231">
        <w:t>J</w:t>
      </w:r>
      <w:r>
        <w:t>’</w:t>
      </w:r>
      <w:r w:rsidR="00000000" w:rsidRPr="00033231">
        <w:t>ai vécu environ quarante ans dans le peuple</w:t>
      </w:r>
      <w:r>
        <w:t xml:space="preserve">, </w:t>
      </w:r>
      <w:r w:rsidR="00000000" w:rsidRPr="00033231">
        <w:t>et je suis pe</w:t>
      </w:r>
      <w:r w:rsidR="00000000" w:rsidRPr="00033231">
        <w:t>r</w:t>
      </w:r>
      <w:r w:rsidR="00000000" w:rsidRPr="00033231">
        <w:t>suadé qu</w:t>
      </w:r>
      <w:r>
        <w:t>’</w:t>
      </w:r>
      <w:r w:rsidR="00000000" w:rsidRPr="00033231">
        <w:t>il n</w:t>
      </w:r>
      <w:r>
        <w:t>’</w:t>
      </w:r>
      <w:r w:rsidR="00000000" w:rsidRPr="00033231">
        <w:t>aura jamais de sincères amis que lui-même</w:t>
      </w:r>
      <w:r>
        <w:t xml:space="preserve">, </w:t>
      </w:r>
      <w:r w:rsidR="00000000" w:rsidRPr="00033231">
        <w:t>et ces quelques hommes qui</w:t>
      </w:r>
      <w:r>
        <w:t xml:space="preserve">, </w:t>
      </w:r>
      <w:r w:rsidR="00000000" w:rsidRPr="00033231">
        <w:t>dans des positions différentes</w:t>
      </w:r>
      <w:r>
        <w:t xml:space="preserve">, </w:t>
      </w:r>
      <w:r w:rsidR="00000000" w:rsidRPr="00033231">
        <w:t>sont les amis de l</w:t>
      </w:r>
      <w:r>
        <w:t>’</w:t>
      </w:r>
      <w:r w:rsidR="00000000" w:rsidRPr="00033231">
        <w:t>humanité en général</w:t>
      </w:r>
      <w:r>
        <w:t xml:space="preserve">. </w:t>
      </w:r>
      <w:r w:rsidR="00000000" w:rsidRPr="00033231">
        <w:t>La nature humaine</w:t>
      </w:r>
      <w:r>
        <w:t xml:space="preserve">, </w:t>
      </w:r>
      <w:r w:rsidR="00000000" w:rsidRPr="00033231">
        <w:t>prise en masse</w:t>
      </w:r>
      <w:r>
        <w:t xml:space="preserve">, </w:t>
      </w:r>
      <w:r w:rsidR="00000000" w:rsidRPr="00033231">
        <w:t>n</w:t>
      </w:r>
      <w:r>
        <w:t>’</w:t>
      </w:r>
      <w:r w:rsidR="00000000" w:rsidRPr="00033231">
        <w:t>est qu</w:t>
      </w:r>
      <w:r>
        <w:t>’</w:t>
      </w:r>
      <w:r w:rsidR="00000000" w:rsidRPr="00033231">
        <w:t>égoïsme</w:t>
      </w:r>
      <w:r>
        <w:t xml:space="preserve"> ; </w:t>
      </w:r>
      <w:r w:rsidR="00000000" w:rsidRPr="00033231">
        <w:t>il n</w:t>
      </w:r>
      <w:r>
        <w:t>’</w:t>
      </w:r>
      <w:r w:rsidR="00000000" w:rsidRPr="00033231">
        <w:t>y a que peu d</w:t>
      </w:r>
      <w:r>
        <w:t>’</w:t>
      </w:r>
      <w:r w:rsidR="00000000" w:rsidRPr="00033231">
        <w:t>exceptions de temps à autre et par-ci par-là</w:t>
      </w:r>
      <w:r>
        <w:t xml:space="preserve">, </w:t>
      </w:r>
      <w:r w:rsidR="00000000" w:rsidRPr="00033231">
        <w:t>telles que vous deux et moi</w:t>
      </w:r>
      <w:r>
        <w:t xml:space="preserve">, </w:t>
      </w:r>
      <w:r w:rsidR="00000000" w:rsidRPr="00033231">
        <w:t>qui</w:t>
      </w:r>
      <w:r>
        <w:t xml:space="preserve">, </w:t>
      </w:r>
      <w:r w:rsidR="00000000" w:rsidRPr="00033231">
        <w:t>étant d</w:t>
      </w:r>
      <w:r>
        <w:t>’</w:t>
      </w:r>
      <w:r w:rsidR="00000000" w:rsidRPr="00033231">
        <w:t>une sphère différente</w:t>
      </w:r>
      <w:r>
        <w:t xml:space="preserve">, </w:t>
      </w:r>
      <w:proofErr w:type="spellStart"/>
      <w:r w:rsidR="00000000" w:rsidRPr="00033231">
        <w:t>pouvons nous</w:t>
      </w:r>
      <w:proofErr w:type="spellEnd"/>
      <w:r w:rsidR="00000000" w:rsidRPr="00033231">
        <w:t xml:space="preserve"> comprendre les uns les autres et être amis</w:t>
      </w:r>
      <w:r>
        <w:t xml:space="preserve">, </w:t>
      </w:r>
      <w:r w:rsidR="00000000" w:rsidRPr="00033231">
        <w:t>sans esclavage d</w:t>
      </w:r>
      <w:r>
        <w:t>’</w:t>
      </w:r>
      <w:r w:rsidR="00000000" w:rsidRPr="00033231">
        <w:t>un côté et sans orgueil de l</w:t>
      </w:r>
      <w:r>
        <w:t>’</w:t>
      </w:r>
      <w:r w:rsidR="00000000" w:rsidRPr="00033231">
        <w:t>autre</w:t>
      </w:r>
      <w:r>
        <w:t xml:space="preserve">. </w:t>
      </w:r>
      <w:r w:rsidR="00000000" w:rsidRPr="00033231">
        <w:t>On ne doit jamais se fier à ceux qui se disent les amis des classes inférieures à la leur par des motifs politiques</w:t>
      </w:r>
      <w:r>
        <w:t xml:space="preserve">. </w:t>
      </w:r>
      <w:r w:rsidR="00000000" w:rsidRPr="00033231">
        <w:t>Ils cherchent toujours à se créer des instruments</w:t>
      </w:r>
      <w:r>
        <w:t xml:space="preserve">. </w:t>
      </w:r>
      <w:r w:rsidR="00000000" w:rsidRPr="00033231">
        <w:t>Pour ma part</w:t>
      </w:r>
      <w:r>
        <w:t xml:space="preserve">, </w:t>
      </w:r>
      <w:r w:rsidR="00000000" w:rsidRPr="00033231">
        <w:t>je ne veux être patronné ni trompé pour le plaisir d</w:t>
      </w:r>
      <w:r>
        <w:t>’</w:t>
      </w:r>
      <w:r w:rsidR="00000000" w:rsidRPr="00033231">
        <w:t>aucun homme</w:t>
      </w:r>
      <w:r>
        <w:t xml:space="preserve">. </w:t>
      </w:r>
      <w:r w:rsidR="00000000" w:rsidRPr="00033231">
        <w:t>Des ouvertures que je reconnaissais perfides m</w:t>
      </w:r>
      <w:r>
        <w:t>’</w:t>
      </w:r>
      <w:r w:rsidR="00000000" w:rsidRPr="00033231">
        <w:t>ont été faites r</w:t>
      </w:r>
      <w:r w:rsidR="00000000" w:rsidRPr="00033231">
        <w:t>é</w:t>
      </w:r>
      <w:r w:rsidR="00000000" w:rsidRPr="00033231">
        <w:t>cemment</w:t>
      </w:r>
      <w:r>
        <w:t xml:space="preserve">, </w:t>
      </w:r>
      <w:r w:rsidR="00000000" w:rsidRPr="00033231">
        <w:t>et je les ai rejetées à la face de ceux qui me les prop</w:t>
      </w:r>
      <w:r w:rsidR="00000000" w:rsidRPr="00033231">
        <w:t>o</w:t>
      </w:r>
      <w:r w:rsidR="00000000" w:rsidRPr="00033231">
        <w:t>saient</w:t>
      </w:r>
      <w:r>
        <w:t>.</w:t>
      </w:r>
    </w:p>
    <w:p w14:paraId="05662FA6" w14:textId="77777777" w:rsidR="004F69D6" w:rsidRDefault="004F69D6" w:rsidP="0021796F">
      <w:r>
        <w:t>— </w:t>
      </w:r>
      <w:r w:rsidR="00000000" w:rsidRPr="00033231">
        <w:t>Vous ne voudriez pas nous dire quelles ouvertures</w:t>
      </w:r>
      <w:r>
        <w:t> ?</w:t>
      </w:r>
    </w:p>
    <w:p w14:paraId="48916F59" w14:textId="77777777" w:rsidR="004F69D6" w:rsidRDefault="004F69D6" w:rsidP="0021796F">
      <w:r>
        <w:t>— </w:t>
      </w:r>
      <w:r w:rsidR="00000000" w:rsidRPr="00033231">
        <w:t>Non</w:t>
      </w:r>
      <w:r>
        <w:t xml:space="preserve">, </w:t>
      </w:r>
      <w:r w:rsidR="00000000" w:rsidRPr="00033231">
        <w:t>cela ne servirait à rien</w:t>
      </w:r>
      <w:r>
        <w:t xml:space="preserve"> ; </w:t>
      </w:r>
      <w:r w:rsidR="00000000" w:rsidRPr="00033231">
        <w:t>ceux qu</w:t>
      </w:r>
      <w:r>
        <w:t>’</w:t>
      </w:r>
      <w:r w:rsidR="00000000" w:rsidRPr="00033231">
        <w:t>elles concernent peuvent veiller sur eux-mêmes</w:t>
      </w:r>
      <w:r>
        <w:t>.</w:t>
      </w:r>
    </w:p>
    <w:p w14:paraId="017AF96B" w14:textId="77777777" w:rsidR="004F69D6" w:rsidRDefault="004F69D6" w:rsidP="0021796F">
      <w:r>
        <w:t>— </w:t>
      </w:r>
      <w:r w:rsidR="00000000" w:rsidRPr="00033231">
        <w:t>Oui</w:t>
      </w:r>
      <w:r>
        <w:t xml:space="preserve">, </w:t>
      </w:r>
      <w:r w:rsidR="00000000" w:rsidRPr="00033231">
        <w:t>nous devons veiller sur nous-mêmes</w:t>
      </w:r>
      <w:r>
        <w:t>, »</w:t>
      </w:r>
      <w:r w:rsidR="00000000" w:rsidRPr="00033231">
        <w:t xml:space="preserve"> dit une autre voix</w:t>
      </w:r>
      <w:r>
        <w:t>.</w:t>
      </w:r>
    </w:p>
    <w:p w14:paraId="72ACB6D0" w14:textId="300D8B6B" w:rsidR="004F69D6" w:rsidRDefault="004F69D6" w:rsidP="0021796F">
      <w:r>
        <w:t>Joe</w:t>
      </w:r>
      <w:r w:rsidR="00000000" w:rsidRPr="00033231">
        <w:t xml:space="preserve"> Scott s</w:t>
      </w:r>
      <w:r>
        <w:t>’</w:t>
      </w:r>
      <w:r w:rsidR="00000000" w:rsidRPr="00033231">
        <w:t>était échappé de l</w:t>
      </w:r>
      <w:r>
        <w:t>’</w:t>
      </w:r>
      <w:r w:rsidR="00000000" w:rsidRPr="00033231">
        <w:t>église pour respirer un peu d</w:t>
      </w:r>
      <w:r>
        <w:t>’</w:t>
      </w:r>
      <w:r w:rsidR="00000000" w:rsidRPr="00033231">
        <w:t>air frais</w:t>
      </w:r>
      <w:r>
        <w:t xml:space="preserve">, </w:t>
      </w:r>
      <w:r w:rsidR="00000000" w:rsidRPr="00033231">
        <w:t>et il se tenait là debout</w:t>
      </w:r>
      <w:r>
        <w:t>.</w:t>
      </w:r>
    </w:p>
    <w:p w14:paraId="5D5D23B6" w14:textId="77777777" w:rsidR="004F69D6" w:rsidRDefault="004F69D6" w:rsidP="0021796F">
      <w:r>
        <w:t>« </w:t>
      </w:r>
      <w:r w:rsidR="00000000" w:rsidRPr="00033231">
        <w:t>C</w:t>
      </w:r>
      <w:r>
        <w:t>’</w:t>
      </w:r>
      <w:r w:rsidR="00000000" w:rsidRPr="00033231">
        <w:t>est l</w:t>
      </w:r>
      <w:r>
        <w:t>’</w:t>
      </w:r>
      <w:r w:rsidR="00000000" w:rsidRPr="00033231">
        <w:t>avis que je vous donne</w:t>
      </w:r>
      <w:r>
        <w:t xml:space="preserve">, </w:t>
      </w:r>
      <w:r w:rsidR="00000000" w:rsidRPr="00033231">
        <w:t>dit William en souriant</w:t>
      </w:r>
      <w:r>
        <w:t>.</w:t>
      </w:r>
    </w:p>
    <w:p w14:paraId="1E1C46BC" w14:textId="2E480B38" w:rsidR="004F69D6" w:rsidRDefault="004F69D6" w:rsidP="0021796F">
      <w:r>
        <w:t>— </w:t>
      </w:r>
      <w:r w:rsidR="00000000" w:rsidRPr="00033231">
        <w:t>Et c</w:t>
      </w:r>
      <w:r>
        <w:t>’</w:t>
      </w:r>
      <w:r w:rsidR="00000000" w:rsidRPr="00033231">
        <w:t>est celui que je donnerai à mon maître</w:t>
      </w:r>
      <w:r>
        <w:t xml:space="preserve">, </w:t>
      </w:r>
      <w:r w:rsidR="00000000" w:rsidRPr="00033231">
        <w:t xml:space="preserve">lui </w:t>
      </w:r>
      <w:proofErr w:type="spellStart"/>
      <w:r w:rsidR="00000000" w:rsidRPr="00033231">
        <w:t>fut-il</w:t>
      </w:r>
      <w:proofErr w:type="spellEnd"/>
      <w:r w:rsidR="00000000" w:rsidRPr="00033231">
        <w:t xml:space="preserve"> r</w:t>
      </w:r>
      <w:r w:rsidR="00000000" w:rsidRPr="00033231">
        <w:t>é</w:t>
      </w:r>
      <w:r w:rsidR="00000000" w:rsidRPr="00033231">
        <w:t>pondu</w:t>
      </w:r>
      <w:r>
        <w:t xml:space="preserve">. </w:t>
      </w:r>
      <w:r w:rsidR="00000000" w:rsidRPr="00033231">
        <w:t>Jeunes ladies</w:t>
      </w:r>
      <w:r>
        <w:t xml:space="preserve">, </w:t>
      </w:r>
      <w:r w:rsidR="00000000" w:rsidRPr="00033231">
        <w:t xml:space="preserve">continua </w:t>
      </w:r>
      <w:r>
        <w:t>Joe</w:t>
      </w:r>
      <w:r w:rsidR="00000000" w:rsidRPr="00033231">
        <w:t xml:space="preserve"> en prenant un air d</w:t>
      </w:r>
      <w:r>
        <w:t>’</w:t>
      </w:r>
      <w:r w:rsidR="00000000" w:rsidRPr="00033231">
        <w:t>importance</w:t>
      </w:r>
      <w:r>
        <w:t xml:space="preserve">, </w:t>
      </w:r>
      <w:r w:rsidR="00000000" w:rsidRPr="00033231">
        <w:t>vous feriez mieux de rentrer à la maison</w:t>
      </w:r>
      <w:r>
        <w:t>.</w:t>
      </w:r>
    </w:p>
    <w:p w14:paraId="4A9C3878" w14:textId="54E88329" w:rsidR="004F69D6" w:rsidRDefault="004F69D6" w:rsidP="0021796F">
      <w:r>
        <w:lastRenderedPageBreak/>
        <w:t>— </w:t>
      </w:r>
      <w:r w:rsidR="00000000" w:rsidRPr="00033231">
        <w:t>Je voudrais savoir pourquoi</w:t>
      </w:r>
      <w:r>
        <w:t xml:space="preserve">, </w:t>
      </w:r>
      <w:r w:rsidR="00000000" w:rsidRPr="00033231">
        <w:t>demanda Shirley</w:t>
      </w:r>
      <w:r>
        <w:t xml:space="preserve">, </w:t>
      </w:r>
      <w:r w:rsidR="00000000" w:rsidRPr="00033231">
        <w:t>à laquelle les façons quelque peu impertinentes du contre-maître étaient familières</w:t>
      </w:r>
      <w:r>
        <w:t xml:space="preserve">, </w:t>
      </w:r>
      <w:r w:rsidR="00000000" w:rsidRPr="00033231">
        <w:t>et qui était souvent en guerre avec lui</w:t>
      </w:r>
      <w:r>
        <w:t xml:space="preserve"> ; </w:t>
      </w:r>
      <w:r w:rsidR="00000000" w:rsidRPr="00033231">
        <w:t xml:space="preserve">car </w:t>
      </w:r>
      <w:r>
        <w:t xml:space="preserve">Joe, </w:t>
      </w:r>
      <w:r w:rsidR="00000000" w:rsidRPr="00033231">
        <w:t>ayant des théories despotiques sur les femmes en général</w:t>
      </w:r>
      <w:r>
        <w:t xml:space="preserve">, </w:t>
      </w:r>
      <w:r w:rsidR="00000000" w:rsidRPr="00033231">
        <w:t>déplorait secrètement que son maître et sa fabrique fussent en quelque sorte sous le gouvernement des jupons</w:t>
      </w:r>
      <w:r>
        <w:t xml:space="preserve">, </w:t>
      </w:r>
      <w:r w:rsidR="00000000" w:rsidRPr="00033231">
        <w:t>et avait trouvé l</w:t>
      </w:r>
      <w:r>
        <w:t>’</w:t>
      </w:r>
      <w:r w:rsidR="00000000" w:rsidRPr="00033231">
        <w:t>amertume de l</w:t>
      </w:r>
      <w:r>
        <w:t>’</w:t>
      </w:r>
      <w:r w:rsidR="00000000" w:rsidRPr="00033231">
        <w:t>absinthe et du fiel à certaines visites d</w:t>
      </w:r>
      <w:r>
        <w:t>’</w:t>
      </w:r>
      <w:r w:rsidR="00000000" w:rsidRPr="00033231">
        <w:t>affaires que l</w:t>
      </w:r>
      <w:r>
        <w:t>’</w:t>
      </w:r>
      <w:r w:rsidR="00000000" w:rsidRPr="00033231">
        <w:t xml:space="preserve">héritière avait faites au comptoir de </w:t>
      </w:r>
      <w:proofErr w:type="spellStart"/>
      <w:r w:rsidR="00000000" w:rsidRPr="00033231">
        <w:t>Hollow</w:t>
      </w:r>
      <w:proofErr w:type="spellEnd"/>
      <w:r>
        <w:t>.</w:t>
      </w:r>
    </w:p>
    <w:p w14:paraId="3AB26FB6" w14:textId="77777777" w:rsidR="004F69D6" w:rsidRDefault="004F69D6" w:rsidP="0021796F">
      <w:r>
        <w:t>— </w:t>
      </w:r>
      <w:r w:rsidR="00000000" w:rsidRPr="00033231">
        <w:t>Parce qu</w:t>
      </w:r>
      <w:r>
        <w:t>’</w:t>
      </w:r>
      <w:r w:rsidR="00000000" w:rsidRPr="00033231">
        <w:t>il n</w:t>
      </w:r>
      <w:r>
        <w:t>’</w:t>
      </w:r>
      <w:r w:rsidR="00000000" w:rsidRPr="00033231">
        <w:t>y a rien ici qui concerne les femmes</w:t>
      </w:r>
      <w:r>
        <w:t>.</w:t>
      </w:r>
    </w:p>
    <w:p w14:paraId="11D24283" w14:textId="77777777" w:rsidR="004F69D6" w:rsidRDefault="004F69D6" w:rsidP="0021796F">
      <w:r>
        <w:t>— </w:t>
      </w:r>
      <w:r w:rsidR="00000000" w:rsidRPr="00033231">
        <w:t>Vraiment</w:t>
      </w:r>
      <w:r>
        <w:t xml:space="preserve"> ! </w:t>
      </w:r>
      <w:r w:rsidR="00000000" w:rsidRPr="00033231">
        <w:t>Mais on prie et on prêche dans cette église</w:t>
      </w:r>
      <w:r>
        <w:t xml:space="preserve"> ; </w:t>
      </w:r>
      <w:r w:rsidR="00000000" w:rsidRPr="00033231">
        <w:t>est-ce que cela ne nous concerne pas</w:t>
      </w:r>
      <w:r>
        <w:t> ?</w:t>
      </w:r>
    </w:p>
    <w:p w14:paraId="3C750BBB" w14:textId="77777777" w:rsidR="004F69D6" w:rsidRDefault="004F69D6" w:rsidP="0021796F">
      <w:r>
        <w:t>— </w:t>
      </w:r>
      <w:r w:rsidR="00000000" w:rsidRPr="00033231">
        <w:t>Vous n</w:t>
      </w:r>
      <w:r>
        <w:t>’</w:t>
      </w:r>
      <w:r w:rsidR="00000000" w:rsidRPr="00033231">
        <w:t>avez été présente ni à la prière ni au prêche</w:t>
      </w:r>
      <w:r>
        <w:t xml:space="preserve">, </w:t>
      </w:r>
      <w:r w:rsidR="00000000" w:rsidRPr="00033231">
        <w:t>m</w:t>
      </w:r>
      <w:r w:rsidR="00000000" w:rsidRPr="00033231">
        <w:t>a</w:t>
      </w:r>
      <w:r w:rsidR="00000000" w:rsidRPr="00033231">
        <w:t>dame</w:t>
      </w:r>
      <w:r>
        <w:t xml:space="preserve">, </w:t>
      </w:r>
      <w:r w:rsidR="00000000" w:rsidRPr="00033231">
        <w:t>si j</w:t>
      </w:r>
      <w:r>
        <w:t>’</w:t>
      </w:r>
      <w:r w:rsidR="00000000" w:rsidRPr="00033231">
        <w:t>ai bien observé</w:t>
      </w:r>
      <w:r>
        <w:t xml:space="preserve">. </w:t>
      </w:r>
      <w:r w:rsidR="00000000" w:rsidRPr="00033231">
        <w:t>C</w:t>
      </w:r>
      <w:r>
        <w:t>’</w:t>
      </w:r>
      <w:r w:rsidR="00000000" w:rsidRPr="00033231">
        <w:t>est à la politique que j</w:t>
      </w:r>
      <w:r>
        <w:t>’</w:t>
      </w:r>
      <w:r w:rsidR="00000000" w:rsidRPr="00033231">
        <w:t>ai voulu faire allusion</w:t>
      </w:r>
      <w:r>
        <w:t xml:space="preserve">. </w:t>
      </w:r>
      <w:r w:rsidR="00000000" w:rsidRPr="00033231">
        <w:t xml:space="preserve">William </w:t>
      </w:r>
      <w:proofErr w:type="spellStart"/>
      <w:r w:rsidR="00000000" w:rsidRPr="00033231">
        <w:t>Farren</w:t>
      </w:r>
      <w:proofErr w:type="spellEnd"/>
      <w:r w:rsidR="00000000" w:rsidRPr="00033231">
        <w:t xml:space="preserve"> touchait tout à l</w:t>
      </w:r>
      <w:r>
        <w:t>’</w:t>
      </w:r>
      <w:r w:rsidR="00000000" w:rsidRPr="00033231">
        <w:t>heure à ce sujet</w:t>
      </w:r>
      <w:r>
        <w:t xml:space="preserve">, </w:t>
      </w:r>
      <w:r w:rsidR="00000000" w:rsidRPr="00033231">
        <w:t>si je ne me trompe</w:t>
      </w:r>
      <w:r>
        <w:t>.</w:t>
      </w:r>
    </w:p>
    <w:p w14:paraId="210AF921" w14:textId="521D6993" w:rsidR="004F69D6" w:rsidRDefault="004F69D6" w:rsidP="0021796F">
      <w:r>
        <w:t>— </w:t>
      </w:r>
      <w:r w:rsidR="00000000" w:rsidRPr="00033231">
        <w:t>Eh bien</w:t>
      </w:r>
      <w:r>
        <w:t xml:space="preserve">, </w:t>
      </w:r>
      <w:r w:rsidR="00000000" w:rsidRPr="00033231">
        <w:t>alors</w:t>
      </w:r>
      <w:r>
        <w:t xml:space="preserve"> ? </w:t>
      </w:r>
      <w:r w:rsidR="00000000" w:rsidRPr="00033231">
        <w:t>La politique est notre étude habituelle</w:t>
      </w:r>
      <w:r>
        <w:t xml:space="preserve">, Joe. </w:t>
      </w:r>
      <w:r w:rsidR="00000000" w:rsidRPr="00033231">
        <w:t>Ne savez-vous pas que je vois un journal tous les jours</w:t>
      </w:r>
      <w:r>
        <w:t xml:space="preserve">, </w:t>
      </w:r>
      <w:r w:rsidR="00000000" w:rsidRPr="00033231">
        <w:t>et deux le dimanche</w:t>
      </w:r>
      <w:r>
        <w:t> ?</w:t>
      </w:r>
    </w:p>
    <w:p w14:paraId="632185C3" w14:textId="77777777" w:rsidR="004F69D6" w:rsidRDefault="004F69D6" w:rsidP="0021796F">
      <w:r>
        <w:t>— </w:t>
      </w:r>
      <w:r w:rsidR="00000000" w:rsidRPr="00033231">
        <w:t>Je croirais volontiers que vous lisez les mariages</w:t>
      </w:r>
      <w:r>
        <w:t xml:space="preserve">, </w:t>
      </w:r>
      <w:r w:rsidR="00000000" w:rsidRPr="00033231">
        <w:t>prob</w:t>
      </w:r>
      <w:r w:rsidR="00000000" w:rsidRPr="00033231">
        <w:t>a</w:t>
      </w:r>
      <w:r w:rsidR="00000000" w:rsidRPr="00033231">
        <w:t>blement</w:t>
      </w:r>
      <w:r>
        <w:t xml:space="preserve">, </w:t>
      </w:r>
      <w:r w:rsidR="00000000" w:rsidRPr="00033231">
        <w:t>miss</w:t>
      </w:r>
      <w:r>
        <w:t xml:space="preserve">, </w:t>
      </w:r>
      <w:r w:rsidR="00000000" w:rsidRPr="00033231">
        <w:t>et les meurtres</w:t>
      </w:r>
      <w:r>
        <w:t xml:space="preserve">, </w:t>
      </w:r>
      <w:r w:rsidR="00000000" w:rsidRPr="00033231">
        <w:t>et les accidents</w:t>
      </w:r>
      <w:r>
        <w:t xml:space="preserve">, </w:t>
      </w:r>
      <w:r w:rsidR="00000000" w:rsidRPr="00033231">
        <w:t>et autres choses semblables</w:t>
      </w:r>
      <w:r>
        <w:t>.</w:t>
      </w:r>
    </w:p>
    <w:p w14:paraId="546102FF" w14:textId="299957A6" w:rsidR="00000000" w:rsidRPr="00033231" w:rsidRDefault="004F69D6" w:rsidP="0021796F">
      <w:r>
        <w:t>— </w:t>
      </w:r>
      <w:r w:rsidR="00000000" w:rsidRPr="00033231">
        <w:t>Je lis les articles de fond</w:t>
      </w:r>
      <w:r>
        <w:t xml:space="preserve">, Joe, </w:t>
      </w:r>
      <w:r w:rsidR="00000000" w:rsidRPr="00033231">
        <w:t>et les nouvelles étrangères</w:t>
      </w:r>
      <w:r>
        <w:t xml:space="preserve">, </w:t>
      </w:r>
      <w:r w:rsidR="00000000" w:rsidRPr="00033231">
        <w:t>et je jette un coup d</w:t>
      </w:r>
      <w:r>
        <w:t>’</w:t>
      </w:r>
      <w:r w:rsidR="00000000" w:rsidRPr="00033231">
        <w:t>œil sur les prix des marchés</w:t>
      </w:r>
      <w:r>
        <w:t xml:space="preserve"> ; </w:t>
      </w:r>
      <w:r w:rsidR="00000000" w:rsidRPr="00033231">
        <w:t>enfin</w:t>
      </w:r>
      <w:r>
        <w:t xml:space="preserve">, </w:t>
      </w:r>
      <w:r w:rsidR="00000000" w:rsidRPr="00033231">
        <w:t>je lis ce que lisent les gentlemen</w:t>
      </w:r>
      <w:r>
        <w:t>. »</w:t>
      </w:r>
    </w:p>
    <w:p w14:paraId="082215F0" w14:textId="542F35B9" w:rsidR="004F69D6" w:rsidRDefault="004F69D6" w:rsidP="0021796F">
      <w:r>
        <w:t>Joe</w:t>
      </w:r>
      <w:r w:rsidR="00000000" w:rsidRPr="00033231">
        <w:t xml:space="preserve"> parut prendre cette causerie pour le bavardage d</w:t>
      </w:r>
      <w:r>
        <w:t>’</w:t>
      </w:r>
      <w:r w:rsidR="00000000" w:rsidRPr="00033231">
        <w:t>une pie</w:t>
      </w:r>
      <w:r>
        <w:t xml:space="preserve">, </w:t>
      </w:r>
      <w:r w:rsidR="00000000" w:rsidRPr="00033231">
        <w:t>et il y répondit par le plus dédaigneux silence</w:t>
      </w:r>
      <w:r>
        <w:t>.</w:t>
      </w:r>
    </w:p>
    <w:p w14:paraId="6C988753" w14:textId="7DD81621" w:rsidR="004F69D6" w:rsidRDefault="004F69D6" w:rsidP="0021796F">
      <w:r>
        <w:lastRenderedPageBreak/>
        <w:t xml:space="preserve">« Joe, </w:t>
      </w:r>
      <w:r w:rsidR="00000000" w:rsidRPr="00033231">
        <w:t xml:space="preserve">continua miss </w:t>
      </w:r>
      <w:proofErr w:type="spellStart"/>
      <w:r w:rsidR="00000000" w:rsidRPr="00033231">
        <w:t>Keeldar</w:t>
      </w:r>
      <w:proofErr w:type="spellEnd"/>
      <w:r>
        <w:t xml:space="preserve">, </w:t>
      </w:r>
      <w:r w:rsidR="00000000" w:rsidRPr="00033231">
        <w:t>je n</w:t>
      </w:r>
      <w:r>
        <w:t>’</w:t>
      </w:r>
      <w:r w:rsidR="00000000" w:rsidRPr="00033231">
        <w:t>ai jamais pu m</w:t>
      </w:r>
      <w:r>
        <w:t>’</w:t>
      </w:r>
      <w:r w:rsidR="00000000" w:rsidRPr="00033231">
        <w:t>assurer convenablement si vous étiez whig ou tory</w:t>
      </w:r>
      <w:r>
        <w:t xml:space="preserve"> ; </w:t>
      </w:r>
      <w:r w:rsidR="00000000" w:rsidRPr="00033231">
        <w:t>je vous en prie</w:t>
      </w:r>
      <w:r>
        <w:t xml:space="preserve">, </w:t>
      </w:r>
      <w:r w:rsidR="00000000" w:rsidRPr="00033231">
        <w:t>d</w:t>
      </w:r>
      <w:r w:rsidR="00000000" w:rsidRPr="00033231">
        <w:t>i</w:t>
      </w:r>
      <w:r w:rsidR="00000000" w:rsidRPr="00033231">
        <w:t>tes-moi quel parti a l</w:t>
      </w:r>
      <w:r>
        <w:t>’</w:t>
      </w:r>
      <w:r w:rsidR="00000000" w:rsidRPr="00033231">
        <w:t>honneur de votre alliance</w:t>
      </w:r>
      <w:r>
        <w:t>.</w:t>
      </w:r>
    </w:p>
    <w:p w14:paraId="4F010ADC" w14:textId="5C079290" w:rsidR="004F69D6" w:rsidRDefault="004F69D6" w:rsidP="0021796F">
      <w:r>
        <w:t>— </w:t>
      </w:r>
      <w:r w:rsidR="00000000" w:rsidRPr="00033231">
        <w:t>Il est assez difficile de s</w:t>
      </w:r>
      <w:r>
        <w:t>’</w:t>
      </w:r>
      <w:r w:rsidR="00000000" w:rsidRPr="00033231">
        <w:t>expliquer lorsqu</w:t>
      </w:r>
      <w:r>
        <w:t>’</w:t>
      </w:r>
      <w:r w:rsidR="00000000" w:rsidRPr="00033231">
        <w:t>on n</w:t>
      </w:r>
      <w:r>
        <w:t>’</w:t>
      </w:r>
      <w:r w:rsidR="00000000" w:rsidRPr="00033231">
        <w:t>est pas sûr d</w:t>
      </w:r>
      <w:r>
        <w:t>’</w:t>
      </w:r>
      <w:r w:rsidR="00000000" w:rsidRPr="00033231">
        <w:t>être compris</w:t>
      </w:r>
      <w:r>
        <w:t xml:space="preserve">, </w:t>
      </w:r>
      <w:r w:rsidR="00000000" w:rsidRPr="00033231">
        <w:t xml:space="preserve">répondit </w:t>
      </w:r>
      <w:r>
        <w:t>Joe</w:t>
      </w:r>
      <w:r w:rsidR="00000000" w:rsidRPr="00033231">
        <w:t xml:space="preserve"> avec hauteur</w:t>
      </w:r>
      <w:r>
        <w:t xml:space="preserve">. </w:t>
      </w:r>
      <w:r w:rsidR="00000000" w:rsidRPr="00033231">
        <w:t>Mais</w:t>
      </w:r>
      <w:r>
        <w:t xml:space="preserve">, </w:t>
      </w:r>
      <w:r w:rsidR="00000000" w:rsidRPr="00033231">
        <w:t>quant à être t</w:t>
      </w:r>
      <w:r w:rsidR="00000000" w:rsidRPr="00033231">
        <w:t>o</w:t>
      </w:r>
      <w:r w:rsidR="00000000" w:rsidRPr="00033231">
        <w:t>ry</w:t>
      </w:r>
      <w:r>
        <w:t xml:space="preserve">, </w:t>
      </w:r>
      <w:r w:rsidR="00000000" w:rsidRPr="00033231">
        <w:t xml:space="preserve">je </w:t>
      </w:r>
      <w:proofErr w:type="gramStart"/>
      <w:r w:rsidR="00000000" w:rsidRPr="00033231">
        <w:t>préférerais plutôt</w:t>
      </w:r>
      <w:proofErr w:type="gramEnd"/>
      <w:r w:rsidR="00000000" w:rsidRPr="00033231">
        <w:t xml:space="preserve"> être une vieille femme</w:t>
      </w:r>
      <w:r>
        <w:t xml:space="preserve">, </w:t>
      </w:r>
      <w:r w:rsidR="00000000" w:rsidRPr="00033231">
        <w:t>ou une jeune</w:t>
      </w:r>
      <w:r>
        <w:t xml:space="preserve">, </w:t>
      </w:r>
      <w:r w:rsidR="00000000" w:rsidRPr="00033231">
        <w:t>ce qui est un article plus frivole encore</w:t>
      </w:r>
      <w:r>
        <w:t xml:space="preserve">. </w:t>
      </w:r>
      <w:r w:rsidR="00000000" w:rsidRPr="00033231">
        <w:t>Ce sont les tories qui font la guerre et ruinent le commerce</w:t>
      </w:r>
      <w:r>
        <w:t xml:space="preserve"> ; </w:t>
      </w:r>
      <w:r w:rsidR="00000000" w:rsidRPr="00033231">
        <w:t>et</w:t>
      </w:r>
      <w:r>
        <w:t xml:space="preserve">, </w:t>
      </w:r>
      <w:r w:rsidR="00000000" w:rsidRPr="00033231">
        <w:t>si je suis d</w:t>
      </w:r>
      <w:r>
        <w:t>’</w:t>
      </w:r>
      <w:r w:rsidR="00000000" w:rsidRPr="00033231">
        <w:t>un parti</w:t>
      </w:r>
      <w:r>
        <w:t xml:space="preserve"> (</w:t>
      </w:r>
      <w:r w:rsidR="00000000" w:rsidRPr="00033231">
        <w:t>quo</w:t>
      </w:r>
      <w:r w:rsidR="00000000" w:rsidRPr="00033231">
        <w:t>i</w:t>
      </w:r>
      <w:r w:rsidR="00000000" w:rsidRPr="00033231">
        <w:t>que les partis politiques soient absurdes</w:t>
      </w:r>
      <w:r>
        <w:t xml:space="preserve">), </w:t>
      </w:r>
      <w:r w:rsidR="00000000" w:rsidRPr="00033231">
        <w:t>je suis de celui qui est le plus favorable à la paix</w:t>
      </w:r>
      <w:r>
        <w:t xml:space="preserve">, </w:t>
      </w:r>
      <w:r w:rsidR="00000000" w:rsidRPr="00033231">
        <w:t>et par conséquent aux intérêts me</w:t>
      </w:r>
      <w:r w:rsidR="00000000" w:rsidRPr="00033231">
        <w:t>r</w:t>
      </w:r>
      <w:r w:rsidR="00000000" w:rsidRPr="00033231">
        <w:t>cantiles du pays</w:t>
      </w:r>
      <w:r>
        <w:t>.</w:t>
      </w:r>
    </w:p>
    <w:p w14:paraId="0D8B8909" w14:textId="3F5042AF" w:rsidR="004F69D6" w:rsidRDefault="004F69D6" w:rsidP="0021796F">
      <w:r>
        <w:t>— </w:t>
      </w:r>
      <w:r w:rsidR="00000000" w:rsidRPr="00033231">
        <w:t>Eh bien</w:t>
      </w:r>
      <w:r>
        <w:t xml:space="preserve"> ! </w:t>
      </w:r>
      <w:r w:rsidR="00000000" w:rsidRPr="00033231">
        <w:t>moi aussi</w:t>
      </w:r>
      <w:r>
        <w:t xml:space="preserve">, Joe, </w:t>
      </w:r>
      <w:r w:rsidR="00000000" w:rsidRPr="00033231">
        <w:t>partiellement du moins</w:t>
      </w:r>
      <w:r>
        <w:t xml:space="preserve">, </w:t>
      </w:r>
      <w:r w:rsidR="00000000" w:rsidRPr="00033231">
        <w:t>répo</w:t>
      </w:r>
      <w:r w:rsidR="00000000" w:rsidRPr="00033231">
        <w:t>n</w:t>
      </w:r>
      <w:r w:rsidR="00000000" w:rsidRPr="00033231">
        <w:t>dit Shirley</w:t>
      </w:r>
      <w:r>
        <w:t xml:space="preserve">, </w:t>
      </w:r>
      <w:r w:rsidR="00000000" w:rsidRPr="00033231">
        <w:t>qui prenait plaisir à faire enrager le contre-maître en persistant à parler de sujets auxquels</w:t>
      </w:r>
      <w:r>
        <w:t xml:space="preserve">, </w:t>
      </w:r>
      <w:r w:rsidR="00000000" w:rsidRPr="00033231">
        <w:t>dans son opinion</w:t>
      </w:r>
      <w:r>
        <w:t xml:space="preserve">, </w:t>
      </w:r>
      <w:r w:rsidR="00000000" w:rsidRPr="00033231">
        <w:t>comme femme</w:t>
      </w:r>
      <w:r>
        <w:t xml:space="preserve">, </w:t>
      </w:r>
      <w:r w:rsidR="00000000" w:rsidRPr="00033231">
        <w:t>elle devait être tout à fait étrangère</w:t>
      </w:r>
      <w:r>
        <w:t xml:space="preserve">. </w:t>
      </w:r>
      <w:r w:rsidR="00000000" w:rsidRPr="00033231">
        <w:t>J</w:t>
      </w:r>
      <w:r>
        <w:t>’</w:t>
      </w:r>
      <w:r w:rsidR="00000000" w:rsidRPr="00033231">
        <w:t>ai aussi partic</w:t>
      </w:r>
      <w:r w:rsidR="00000000" w:rsidRPr="00033231">
        <w:t>u</w:t>
      </w:r>
      <w:r w:rsidR="00000000" w:rsidRPr="00033231">
        <w:t>lièrement à cœur l</w:t>
      </w:r>
      <w:r>
        <w:t>’</w:t>
      </w:r>
      <w:r w:rsidR="00000000" w:rsidRPr="00033231">
        <w:t>intérêt de l</w:t>
      </w:r>
      <w:r>
        <w:t>’</w:t>
      </w:r>
      <w:r w:rsidR="00000000" w:rsidRPr="00033231">
        <w:t>agriculture</w:t>
      </w:r>
      <w:r>
        <w:t xml:space="preserve"> ; </w:t>
      </w:r>
      <w:r w:rsidR="00000000" w:rsidRPr="00033231">
        <w:t>la raison en est que je ne veux pas voir l</w:t>
      </w:r>
      <w:r>
        <w:t>’</w:t>
      </w:r>
      <w:r w:rsidR="00000000" w:rsidRPr="00033231">
        <w:t>Angleterre sous les pieds de la France</w:t>
      </w:r>
      <w:r>
        <w:t xml:space="preserve">, </w:t>
      </w:r>
      <w:r w:rsidR="00000000" w:rsidRPr="00033231">
        <w:t>et que</w:t>
      </w:r>
      <w:r>
        <w:t xml:space="preserve">, </w:t>
      </w:r>
      <w:r w:rsidR="00000000" w:rsidRPr="00033231">
        <w:t xml:space="preserve">si une partie de mon revenu me vient de la fabrique de </w:t>
      </w:r>
      <w:proofErr w:type="spellStart"/>
      <w:r w:rsidR="00000000" w:rsidRPr="00033231">
        <w:t>Ho</w:t>
      </w:r>
      <w:r w:rsidR="00000000" w:rsidRPr="00033231">
        <w:t>l</w:t>
      </w:r>
      <w:r w:rsidR="00000000" w:rsidRPr="00033231">
        <w:t>low</w:t>
      </w:r>
      <w:proofErr w:type="spellEnd"/>
      <w:r>
        <w:t xml:space="preserve">, </w:t>
      </w:r>
      <w:r w:rsidR="00000000" w:rsidRPr="00033231">
        <w:t>une plus grande partie me vient des terres qui l</w:t>
      </w:r>
      <w:r>
        <w:t>’</w:t>
      </w:r>
      <w:r w:rsidR="00000000" w:rsidRPr="00033231">
        <w:t>environnent</w:t>
      </w:r>
      <w:r>
        <w:t xml:space="preserve">. </w:t>
      </w:r>
      <w:r w:rsidR="00000000" w:rsidRPr="00033231">
        <w:t>Il ne serait pas juste</w:t>
      </w:r>
      <w:r>
        <w:t xml:space="preserve">, </w:t>
      </w:r>
      <w:r w:rsidR="00000000" w:rsidRPr="00033231">
        <w:t>je pense</w:t>
      </w:r>
      <w:r>
        <w:t xml:space="preserve">, Joe, </w:t>
      </w:r>
      <w:r w:rsidR="00000000" w:rsidRPr="00033231">
        <w:t>de prendre des mesures nuisibles aux fermiers</w:t>
      </w:r>
      <w:r>
        <w:t>.</w:t>
      </w:r>
    </w:p>
    <w:p w14:paraId="64DBC5BE" w14:textId="7B821A4B" w:rsidR="004F69D6" w:rsidRDefault="004F69D6" w:rsidP="0021796F">
      <w:r>
        <w:t>— </w:t>
      </w:r>
      <w:r w:rsidR="00000000" w:rsidRPr="00033231">
        <w:t>La rosée</w:t>
      </w:r>
      <w:r>
        <w:t xml:space="preserve">, </w:t>
      </w:r>
      <w:r w:rsidR="00000000" w:rsidRPr="00033231">
        <w:t>à cette heure-ci</w:t>
      </w:r>
      <w:r>
        <w:t xml:space="preserve">, </w:t>
      </w:r>
      <w:r w:rsidR="00000000" w:rsidRPr="00033231">
        <w:t>est dangereuse pour les fe</w:t>
      </w:r>
      <w:r w:rsidR="00000000" w:rsidRPr="00033231">
        <w:t>m</w:t>
      </w:r>
      <w:r w:rsidR="00000000" w:rsidRPr="00033231">
        <w:t>mes</w:t>
      </w:r>
      <w:r>
        <w:t xml:space="preserve">, </w:t>
      </w:r>
      <w:r w:rsidR="00000000" w:rsidRPr="00033231">
        <w:t xml:space="preserve">fit observer </w:t>
      </w:r>
      <w:r>
        <w:t>Joe.</w:t>
      </w:r>
    </w:p>
    <w:p w14:paraId="21CD390D" w14:textId="7A130C59" w:rsidR="00000000" w:rsidRPr="00033231" w:rsidRDefault="004F69D6" w:rsidP="0021796F">
      <w:r>
        <w:t>— </w:t>
      </w:r>
      <w:r w:rsidR="00000000" w:rsidRPr="00033231">
        <w:t>Si vous faites cette remarque par intérêt pour moi</w:t>
      </w:r>
      <w:r>
        <w:t xml:space="preserve">, </w:t>
      </w:r>
      <w:r w:rsidR="00000000" w:rsidRPr="00033231">
        <w:t>je dois vous avertir simplement que je suis insensible au froid</w:t>
      </w:r>
      <w:r>
        <w:t xml:space="preserve">. </w:t>
      </w:r>
      <w:r w:rsidR="00000000" w:rsidRPr="00033231">
        <w:t>Je ne craindrais pas de garder la fabrique</w:t>
      </w:r>
      <w:r>
        <w:t xml:space="preserve">, </w:t>
      </w:r>
      <w:r w:rsidR="00000000" w:rsidRPr="00033231">
        <w:t>pendant une de ces nuits d</w:t>
      </w:r>
      <w:r>
        <w:t>’</w:t>
      </w:r>
      <w:r w:rsidR="00000000" w:rsidRPr="00033231">
        <w:t>été</w:t>
      </w:r>
      <w:r>
        <w:t xml:space="preserve">, </w:t>
      </w:r>
      <w:r w:rsidR="00000000" w:rsidRPr="00033231">
        <w:t>armée de votre mousquet</w:t>
      </w:r>
      <w:r>
        <w:t>, Joe. »</w:t>
      </w:r>
    </w:p>
    <w:p w14:paraId="0BEA7274" w14:textId="35E5CA85" w:rsidR="004F69D6" w:rsidRDefault="00000000" w:rsidP="0021796F">
      <w:r w:rsidRPr="00033231">
        <w:t xml:space="preserve">Le menton de </w:t>
      </w:r>
      <w:r w:rsidR="004F69D6">
        <w:t>Joe</w:t>
      </w:r>
      <w:r w:rsidRPr="00033231">
        <w:t xml:space="preserve"> était des plus proéminents</w:t>
      </w:r>
      <w:r w:rsidR="004F69D6">
        <w:t xml:space="preserve"> ; </w:t>
      </w:r>
      <w:r w:rsidRPr="00033231">
        <w:t>il s</w:t>
      </w:r>
      <w:r w:rsidR="004F69D6">
        <w:t>’</w:t>
      </w:r>
      <w:r w:rsidRPr="00033231">
        <w:t>allongea à ces mots de quelques pouces de plus encore</w:t>
      </w:r>
      <w:r w:rsidR="004F69D6">
        <w:t>.</w:t>
      </w:r>
    </w:p>
    <w:p w14:paraId="6D95893D" w14:textId="7F6A4705" w:rsidR="004F69D6" w:rsidRDefault="004F69D6" w:rsidP="0021796F">
      <w:r>
        <w:lastRenderedPageBreak/>
        <w:t>« </w:t>
      </w:r>
      <w:r w:rsidR="00000000" w:rsidRPr="00033231">
        <w:t>Mais pour en revenir à mes moutons</w:t>
      </w:r>
      <w:r>
        <w:t xml:space="preserve">, </w:t>
      </w:r>
      <w:r w:rsidR="00000000" w:rsidRPr="00033231">
        <w:t>continua-t-elle</w:t>
      </w:r>
      <w:r>
        <w:t xml:space="preserve">, </w:t>
      </w:r>
      <w:r w:rsidR="00000000" w:rsidRPr="00033231">
        <w:t>f</w:t>
      </w:r>
      <w:r w:rsidR="00000000" w:rsidRPr="00033231">
        <w:t>a</w:t>
      </w:r>
      <w:r w:rsidR="00000000" w:rsidRPr="00033231">
        <w:t>bricante de drap et propriétaire de moulin et de ferme</w:t>
      </w:r>
      <w:r>
        <w:t xml:space="preserve">, </w:t>
      </w:r>
      <w:r w:rsidR="00000000" w:rsidRPr="00033231">
        <w:t>comme je le suis</w:t>
      </w:r>
      <w:r>
        <w:t xml:space="preserve">, </w:t>
      </w:r>
      <w:r w:rsidR="00000000" w:rsidRPr="00033231">
        <w:t>je ne puis m</w:t>
      </w:r>
      <w:r>
        <w:t>’</w:t>
      </w:r>
      <w:r w:rsidR="00000000" w:rsidRPr="00033231">
        <w:t>ôter de la tête certaine idée que nous a</w:t>
      </w:r>
      <w:r w:rsidR="00000000" w:rsidRPr="00033231">
        <w:t>u</w:t>
      </w:r>
      <w:r w:rsidR="00000000" w:rsidRPr="00033231">
        <w:t>tres manufacturiers et gens d</w:t>
      </w:r>
      <w:r>
        <w:t>’</w:t>
      </w:r>
      <w:r w:rsidR="00000000" w:rsidRPr="00033231">
        <w:t>affaires sommes quelquefois un peu</w:t>
      </w:r>
      <w:r>
        <w:t xml:space="preserve">, </w:t>
      </w:r>
      <w:r w:rsidR="00000000" w:rsidRPr="00033231">
        <w:rPr>
          <w:i/>
          <w:iCs/>
        </w:rPr>
        <w:t>très-peu</w:t>
      </w:r>
      <w:r>
        <w:rPr>
          <w:i/>
          <w:iCs/>
        </w:rPr>
        <w:t xml:space="preserve">, </w:t>
      </w:r>
      <w:r w:rsidR="00000000" w:rsidRPr="00033231">
        <w:t>égoïstes et bornés dans nos vues</w:t>
      </w:r>
      <w:r>
        <w:t xml:space="preserve">, </w:t>
      </w:r>
      <w:r w:rsidR="00000000" w:rsidRPr="00033231">
        <w:t>et aussi quelque peu insensibles et durs aux souffrances humaines dans notre poursuite du lucre</w:t>
      </w:r>
      <w:r>
        <w:t xml:space="preserve"> ; </w:t>
      </w:r>
      <w:r w:rsidR="00000000" w:rsidRPr="00033231">
        <w:t>n</w:t>
      </w:r>
      <w:r>
        <w:t>’</w:t>
      </w:r>
      <w:r w:rsidR="00000000" w:rsidRPr="00033231">
        <w:t>êtes-vous pas de mon avis</w:t>
      </w:r>
      <w:r>
        <w:t>, Joe ?</w:t>
      </w:r>
    </w:p>
    <w:p w14:paraId="5F6250B1" w14:textId="77777777" w:rsidR="004F69D6" w:rsidRDefault="004F69D6" w:rsidP="0021796F">
      <w:r>
        <w:t>— </w:t>
      </w:r>
      <w:r w:rsidR="00000000" w:rsidRPr="00033231">
        <w:t>Je ne puis discuter lorsque je ne puis être compris</w:t>
      </w:r>
      <w:r>
        <w:t xml:space="preserve">, </w:t>
      </w:r>
      <w:r w:rsidR="00000000" w:rsidRPr="00033231">
        <w:t>fut encore la réponse</w:t>
      </w:r>
      <w:r>
        <w:t>.</w:t>
      </w:r>
    </w:p>
    <w:p w14:paraId="7AF7BA34" w14:textId="7509DDBC" w:rsidR="004F69D6" w:rsidRDefault="004F69D6" w:rsidP="0021796F">
      <w:r>
        <w:t>— </w:t>
      </w:r>
      <w:r w:rsidR="00000000" w:rsidRPr="00033231">
        <w:t>Homme de mystère</w:t>
      </w:r>
      <w:r>
        <w:t xml:space="preserve"> ! </w:t>
      </w:r>
      <w:r w:rsidR="00000000" w:rsidRPr="00033231">
        <w:t>votre maître consent bien à discuter quelquefois avec moi</w:t>
      </w:r>
      <w:r>
        <w:t xml:space="preserve">, Joe : </w:t>
      </w:r>
      <w:r w:rsidR="00000000" w:rsidRPr="00033231">
        <w:t>il n</w:t>
      </w:r>
      <w:r>
        <w:t>’</w:t>
      </w:r>
      <w:r w:rsidR="00000000" w:rsidRPr="00033231">
        <w:t>est pas aussi roide que vous</w:t>
      </w:r>
      <w:r>
        <w:t>.</w:t>
      </w:r>
    </w:p>
    <w:p w14:paraId="3C17F01F" w14:textId="77777777" w:rsidR="004F69D6" w:rsidRDefault="004F69D6" w:rsidP="0021796F">
      <w:r>
        <w:t>— </w:t>
      </w:r>
      <w:r w:rsidR="00000000" w:rsidRPr="00033231">
        <w:t>C</w:t>
      </w:r>
      <w:r>
        <w:t>’</w:t>
      </w:r>
      <w:r w:rsidR="00000000" w:rsidRPr="00033231">
        <w:t>est possible</w:t>
      </w:r>
      <w:r>
        <w:t xml:space="preserve"> ; </w:t>
      </w:r>
      <w:r w:rsidR="00000000" w:rsidRPr="00033231">
        <w:t>nous avons chacun nos habitudes</w:t>
      </w:r>
      <w:r>
        <w:t>.</w:t>
      </w:r>
    </w:p>
    <w:p w14:paraId="74C86409" w14:textId="22234840" w:rsidR="004F69D6" w:rsidRDefault="004F69D6" w:rsidP="0021796F">
      <w:r>
        <w:t xml:space="preserve">— Joe, </w:t>
      </w:r>
      <w:r w:rsidR="00000000" w:rsidRPr="00033231">
        <w:t>pensez-vous sérieusement que toute la sagesse h</w:t>
      </w:r>
      <w:r w:rsidR="00000000" w:rsidRPr="00033231">
        <w:t>u</w:t>
      </w:r>
      <w:r w:rsidR="00000000" w:rsidRPr="00033231">
        <w:t>maine soit logée dans les crânes mâles</w:t>
      </w:r>
      <w:r>
        <w:t> ?</w:t>
      </w:r>
    </w:p>
    <w:p w14:paraId="4F5F9095" w14:textId="77777777" w:rsidR="004F69D6" w:rsidRDefault="004F69D6" w:rsidP="0021796F">
      <w:r>
        <w:t>— </w:t>
      </w:r>
      <w:r w:rsidR="00000000" w:rsidRPr="00033231">
        <w:t>Je pense que les femmes sont une frivole et perverse g</w:t>
      </w:r>
      <w:r w:rsidR="00000000" w:rsidRPr="00033231">
        <w:t>é</w:t>
      </w:r>
      <w:r w:rsidR="00000000" w:rsidRPr="00033231">
        <w:t>nération</w:t>
      </w:r>
      <w:r>
        <w:t xml:space="preserve">, </w:t>
      </w:r>
      <w:r w:rsidR="00000000" w:rsidRPr="00033231">
        <w:t>et j</w:t>
      </w:r>
      <w:r>
        <w:t>’</w:t>
      </w:r>
      <w:r w:rsidR="00000000" w:rsidRPr="00033231">
        <w:t>ai un grand respect pour les doctrines émises dans le second chapitre de la première épître de saint Paul à Tim</w:t>
      </w:r>
      <w:r w:rsidR="00000000" w:rsidRPr="00033231">
        <w:t>o</w:t>
      </w:r>
      <w:r w:rsidR="00000000" w:rsidRPr="00033231">
        <w:t>thée</w:t>
      </w:r>
      <w:r>
        <w:t>.</w:t>
      </w:r>
    </w:p>
    <w:p w14:paraId="01412AC6" w14:textId="570A0DD9" w:rsidR="004F69D6" w:rsidRDefault="004F69D6" w:rsidP="0021796F">
      <w:r>
        <w:t>— </w:t>
      </w:r>
      <w:r w:rsidR="00000000" w:rsidRPr="00033231">
        <w:t>Quelles doctrines</w:t>
      </w:r>
      <w:r>
        <w:t>, Joe ?</w:t>
      </w:r>
    </w:p>
    <w:p w14:paraId="5390D74B" w14:textId="203A8D08" w:rsidR="004F69D6" w:rsidRDefault="004F69D6" w:rsidP="0021796F">
      <w:r>
        <w:t>— « </w:t>
      </w:r>
      <w:r w:rsidR="00000000" w:rsidRPr="00033231">
        <w:t>Que la femme s</w:t>
      </w:r>
      <w:r>
        <w:t>’</w:t>
      </w:r>
      <w:r w:rsidR="00000000" w:rsidRPr="00033231">
        <w:t>instruise dans le silence et la soumi</w:t>
      </w:r>
      <w:r w:rsidR="00000000" w:rsidRPr="00033231">
        <w:t>s</w:t>
      </w:r>
      <w:r w:rsidR="00000000" w:rsidRPr="00033231">
        <w:t>sion</w:t>
      </w:r>
      <w:r>
        <w:t xml:space="preserve">. </w:t>
      </w:r>
      <w:r w:rsidR="00000000" w:rsidRPr="00033231">
        <w:t>Je ne peux souffrir qu</w:t>
      </w:r>
      <w:r>
        <w:t>’</w:t>
      </w:r>
      <w:r w:rsidR="00000000" w:rsidRPr="00033231">
        <w:t>une femme enseigne et usurpe une autorité sur l</w:t>
      </w:r>
      <w:r>
        <w:t>’</w:t>
      </w:r>
      <w:r w:rsidR="00000000" w:rsidRPr="00033231">
        <w:t>homme</w:t>
      </w:r>
      <w:r>
        <w:t xml:space="preserve"> ; </w:t>
      </w:r>
      <w:r w:rsidR="00000000" w:rsidRPr="00033231">
        <w:t>mais elle doit garder le silence</w:t>
      </w:r>
      <w:r>
        <w:t xml:space="preserve">. </w:t>
      </w:r>
      <w:r w:rsidR="00000000" w:rsidRPr="00033231">
        <w:t>Car Adam a été créé le premier</w:t>
      </w:r>
      <w:r>
        <w:t xml:space="preserve">, </w:t>
      </w:r>
      <w:r w:rsidR="00000000" w:rsidRPr="00033231">
        <w:t>puis Ève</w:t>
      </w:r>
      <w:r>
        <w:t>. »</w:t>
      </w:r>
    </w:p>
    <w:p w14:paraId="340E6A34" w14:textId="1A169037" w:rsidR="004F69D6" w:rsidRDefault="004F69D6" w:rsidP="0021796F">
      <w:r>
        <w:t>— </w:t>
      </w:r>
      <w:r w:rsidR="00000000" w:rsidRPr="00033231">
        <w:t>Et quel rapport cela a-t-il avec les affaires</w:t>
      </w:r>
      <w:r>
        <w:t xml:space="preserve"> ? </w:t>
      </w:r>
      <w:r w:rsidR="00000000" w:rsidRPr="00033231">
        <w:t>s</w:t>
      </w:r>
      <w:r>
        <w:t>’</w:t>
      </w:r>
      <w:r w:rsidR="00000000" w:rsidRPr="00033231">
        <w:t>écria Shi</w:t>
      </w:r>
      <w:r w:rsidR="00000000" w:rsidRPr="00033231">
        <w:t>r</w:t>
      </w:r>
      <w:r w:rsidR="00000000" w:rsidRPr="00033231">
        <w:t>ley</w:t>
      </w:r>
      <w:r>
        <w:t xml:space="preserve">. </w:t>
      </w:r>
      <w:r w:rsidR="00000000" w:rsidRPr="00033231">
        <w:t>Cela consacre les droits de primogéniture</w:t>
      </w:r>
      <w:r>
        <w:t xml:space="preserve">. </w:t>
      </w:r>
      <w:r w:rsidR="00000000" w:rsidRPr="00033231">
        <w:t>Je l</w:t>
      </w:r>
      <w:r>
        <w:t>’</w:t>
      </w:r>
      <w:r w:rsidR="00000000" w:rsidRPr="00033231">
        <w:t xml:space="preserve">opposerai à </w:t>
      </w:r>
      <w:r>
        <w:t>M. </w:t>
      </w:r>
      <w:r w:rsidR="00000000" w:rsidRPr="00033231">
        <w:t>Yorke la première fois qu</w:t>
      </w:r>
      <w:r>
        <w:t>’</w:t>
      </w:r>
      <w:r w:rsidR="00000000" w:rsidRPr="00033231">
        <w:t>il lui arrivera de s</w:t>
      </w:r>
      <w:r>
        <w:t>’</w:t>
      </w:r>
      <w:r w:rsidR="00000000" w:rsidRPr="00033231">
        <w:t>insurger contre ces droits</w:t>
      </w:r>
      <w:r>
        <w:t>.</w:t>
      </w:r>
    </w:p>
    <w:p w14:paraId="18970802" w14:textId="2DB3C068" w:rsidR="004F69D6" w:rsidRDefault="004F69D6" w:rsidP="0021796F">
      <w:r>
        <w:lastRenderedPageBreak/>
        <w:t>— </w:t>
      </w:r>
      <w:r w:rsidR="00000000" w:rsidRPr="00033231">
        <w:t>Et</w:t>
      </w:r>
      <w:r>
        <w:t xml:space="preserve">, </w:t>
      </w:r>
      <w:r w:rsidR="00000000" w:rsidRPr="00033231">
        <w:t xml:space="preserve">ajouta </w:t>
      </w:r>
      <w:r>
        <w:t>Joe</w:t>
      </w:r>
      <w:r w:rsidR="00000000" w:rsidRPr="00033231">
        <w:t xml:space="preserve"> Scott</w:t>
      </w:r>
      <w:r>
        <w:t xml:space="preserve">, </w:t>
      </w:r>
      <w:r w:rsidR="00000000" w:rsidRPr="00033231">
        <w:t>Adam ne fut point trompé</w:t>
      </w:r>
      <w:r>
        <w:t xml:space="preserve"> ; </w:t>
      </w:r>
      <w:r w:rsidR="00000000" w:rsidRPr="00033231">
        <w:t>mais la femme</w:t>
      </w:r>
      <w:r>
        <w:t xml:space="preserve">, </w:t>
      </w:r>
      <w:r w:rsidR="00000000" w:rsidRPr="00033231">
        <w:t>s</w:t>
      </w:r>
      <w:r>
        <w:t>’</w:t>
      </w:r>
      <w:r w:rsidR="00000000" w:rsidRPr="00033231">
        <w:t>étant laissé tromper</w:t>
      </w:r>
      <w:r>
        <w:t xml:space="preserve">, </w:t>
      </w:r>
      <w:r w:rsidR="00000000" w:rsidRPr="00033231">
        <w:t>tomba dans le péché</w:t>
      </w:r>
      <w:r>
        <w:t>.</w:t>
      </w:r>
    </w:p>
    <w:p w14:paraId="2786BF52" w14:textId="00737F5D" w:rsidR="004F69D6" w:rsidRDefault="004F69D6" w:rsidP="0021796F">
      <w:r>
        <w:t>— </w:t>
      </w:r>
      <w:r w:rsidR="00000000" w:rsidRPr="00033231">
        <w:t>Adam n</w:t>
      </w:r>
      <w:r>
        <w:t>’</w:t>
      </w:r>
      <w:r w:rsidR="00000000" w:rsidRPr="00033231">
        <w:t>en fut que plus coupable de pécher les yeux o</w:t>
      </w:r>
      <w:r w:rsidR="00000000" w:rsidRPr="00033231">
        <w:t>u</w:t>
      </w:r>
      <w:r w:rsidR="00000000" w:rsidRPr="00033231">
        <w:t>verts</w:t>
      </w:r>
      <w:r>
        <w:t xml:space="preserve">, </w:t>
      </w:r>
      <w:r w:rsidR="00000000" w:rsidRPr="00033231">
        <w:t>s</w:t>
      </w:r>
      <w:r>
        <w:t>’</w:t>
      </w:r>
      <w:r w:rsidR="00000000" w:rsidRPr="00033231">
        <w:t xml:space="preserve">écria miss </w:t>
      </w:r>
      <w:proofErr w:type="spellStart"/>
      <w:r w:rsidR="00000000" w:rsidRPr="00033231">
        <w:t>Keeldar</w:t>
      </w:r>
      <w:proofErr w:type="spellEnd"/>
      <w:r>
        <w:t xml:space="preserve">. </w:t>
      </w:r>
      <w:r w:rsidR="00000000" w:rsidRPr="00033231">
        <w:t>Pour vous parler franchement</w:t>
      </w:r>
      <w:r>
        <w:t xml:space="preserve">, Joe, </w:t>
      </w:r>
      <w:r w:rsidR="00000000" w:rsidRPr="00033231">
        <w:t>je n</w:t>
      </w:r>
      <w:r>
        <w:t>’</w:t>
      </w:r>
      <w:r w:rsidR="00000000" w:rsidRPr="00033231">
        <w:t>ai jamais pu comprendre ce chapitre</w:t>
      </w:r>
      <w:r>
        <w:t xml:space="preserve"> : </w:t>
      </w:r>
      <w:r w:rsidR="00000000" w:rsidRPr="00033231">
        <w:t>il est au-dessus de mon intelligence</w:t>
      </w:r>
      <w:r>
        <w:t>.</w:t>
      </w:r>
    </w:p>
    <w:p w14:paraId="2DD85EC1" w14:textId="77777777" w:rsidR="004F69D6" w:rsidRDefault="004F69D6" w:rsidP="0021796F">
      <w:r>
        <w:t>— </w:t>
      </w:r>
      <w:r w:rsidR="00000000" w:rsidRPr="00033231">
        <w:t>Il est très-clair</w:t>
      </w:r>
      <w:r>
        <w:t xml:space="preserve">, </w:t>
      </w:r>
      <w:r w:rsidR="00000000" w:rsidRPr="00033231">
        <w:t>miss</w:t>
      </w:r>
      <w:r>
        <w:t xml:space="preserve"> ; </w:t>
      </w:r>
      <w:r w:rsidR="00000000" w:rsidRPr="00033231">
        <w:t>l</w:t>
      </w:r>
      <w:r>
        <w:t>’</w:t>
      </w:r>
      <w:r w:rsidR="00000000" w:rsidRPr="00033231">
        <w:t>enfant qui commence à courir peut le lire</w:t>
      </w:r>
      <w:r>
        <w:t>.</w:t>
      </w:r>
    </w:p>
    <w:p w14:paraId="0ACCC25A" w14:textId="4A4214AC" w:rsidR="004F69D6" w:rsidRDefault="004F69D6" w:rsidP="0021796F">
      <w:r>
        <w:t>— </w:t>
      </w:r>
      <w:r w:rsidR="00000000" w:rsidRPr="00033231">
        <w:t>Oui</w:t>
      </w:r>
      <w:r>
        <w:t xml:space="preserve">, </w:t>
      </w:r>
      <w:r w:rsidR="00000000" w:rsidRPr="00033231">
        <w:t>le lire à sa façon</w:t>
      </w:r>
      <w:r>
        <w:t xml:space="preserve">, </w:t>
      </w:r>
      <w:r w:rsidR="00000000" w:rsidRPr="00033231">
        <w:t>interrompit Caroline</w:t>
      </w:r>
      <w:r>
        <w:t xml:space="preserve">, </w:t>
      </w:r>
      <w:r w:rsidR="00000000" w:rsidRPr="00033231">
        <w:t>qui</w:t>
      </w:r>
      <w:r>
        <w:t xml:space="preserve">, </w:t>
      </w:r>
      <w:r w:rsidR="00000000" w:rsidRPr="00033231">
        <w:t>pour la première fois</w:t>
      </w:r>
      <w:r>
        <w:t xml:space="preserve">, </w:t>
      </w:r>
      <w:r w:rsidR="00000000" w:rsidRPr="00033231">
        <w:t>prenait part à la conversation</w:t>
      </w:r>
      <w:r>
        <w:t xml:space="preserve">. </w:t>
      </w:r>
      <w:r w:rsidR="00000000" w:rsidRPr="00033231">
        <w:t>Vous admettez le droit de jugement personnel</w:t>
      </w:r>
      <w:r>
        <w:t xml:space="preserve">, </w:t>
      </w:r>
      <w:r w:rsidR="00000000" w:rsidRPr="00033231">
        <w:t>je suppose</w:t>
      </w:r>
      <w:r>
        <w:t>, Joe ?</w:t>
      </w:r>
    </w:p>
    <w:p w14:paraId="39D4F5BF" w14:textId="77777777" w:rsidR="004F69D6" w:rsidRDefault="004F69D6" w:rsidP="0021796F">
      <w:r>
        <w:t>— </w:t>
      </w:r>
      <w:r w:rsidR="00000000" w:rsidRPr="00033231">
        <w:t>Certainement que je l</w:t>
      </w:r>
      <w:r>
        <w:t>’</w:t>
      </w:r>
      <w:r w:rsidR="00000000" w:rsidRPr="00033231">
        <w:t>admets</w:t>
      </w:r>
      <w:r>
        <w:t xml:space="preserve"> ! </w:t>
      </w:r>
      <w:r w:rsidR="00000000" w:rsidRPr="00033231">
        <w:t>Je l</w:t>
      </w:r>
      <w:r>
        <w:t>’</w:t>
      </w:r>
      <w:r w:rsidR="00000000" w:rsidRPr="00033231">
        <w:t>accorde et le réclame pour chaque ligne du saint livre</w:t>
      </w:r>
      <w:r>
        <w:t>.</w:t>
      </w:r>
    </w:p>
    <w:p w14:paraId="098E7EA6" w14:textId="77777777" w:rsidR="004F69D6" w:rsidRDefault="004F69D6" w:rsidP="0021796F">
      <w:r>
        <w:t>— </w:t>
      </w:r>
      <w:r w:rsidR="00000000" w:rsidRPr="00033231">
        <w:t>Et les femmes le peuvent exercer aussi bien que les hommes</w:t>
      </w:r>
      <w:r>
        <w:t> ?</w:t>
      </w:r>
    </w:p>
    <w:p w14:paraId="40596D09" w14:textId="77777777" w:rsidR="004F69D6" w:rsidRDefault="004F69D6" w:rsidP="0021796F">
      <w:r>
        <w:t>— </w:t>
      </w:r>
      <w:r w:rsidR="00000000" w:rsidRPr="00033231">
        <w:t>Non</w:t>
      </w:r>
      <w:r>
        <w:t xml:space="preserve"> ; </w:t>
      </w:r>
      <w:r w:rsidR="00000000" w:rsidRPr="00033231">
        <w:t>les femmes doivent avoir l</w:t>
      </w:r>
      <w:r>
        <w:t>’</w:t>
      </w:r>
      <w:r w:rsidR="00000000" w:rsidRPr="00033231">
        <w:t>opinion de leur mari</w:t>
      </w:r>
      <w:r>
        <w:t xml:space="preserve">, </w:t>
      </w:r>
      <w:r w:rsidR="00000000" w:rsidRPr="00033231">
        <w:t>en politique et en religion</w:t>
      </w:r>
      <w:r>
        <w:t xml:space="preserve"> ; </w:t>
      </w:r>
      <w:r w:rsidR="00000000" w:rsidRPr="00033231">
        <w:t>cela est plus salutaire pour elles</w:t>
      </w:r>
      <w:r>
        <w:t>.</w:t>
      </w:r>
    </w:p>
    <w:p w14:paraId="6BA30703" w14:textId="77777777" w:rsidR="004F69D6" w:rsidRDefault="004F69D6" w:rsidP="0021796F">
      <w:r>
        <w:t>— </w:t>
      </w:r>
      <w:r w:rsidR="00000000" w:rsidRPr="00033231">
        <w:t>Oh</w:t>
      </w:r>
      <w:r>
        <w:t xml:space="preserve"> ! </w:t>
      </w:r>
      <w:r w:rsidR="00000000" w:rsidRPr="00033231">
        <w:t>oh</w:t>
      </w:r>
      <w:r>
        <w:t xml:space="preserve"> ! </w:t>
      </w:r>
      <w:r w:rsidR="00000000" w:rsidRPr="00033231">
        <w:t>s</w:t>
      </w:r>
      <w:r>
        <w:t>’</w:t>
      </w:r>
      <w:r w:rsidR="00000000" w:rsidRPr="00033231">
        <w:t>écrièrent à la fois Shirley et Caroline</w:t>
      </w:r>
      <w:r>
        <w:t>.</w:t>
      </w:r>
    </w:p>
    <w:p w14:paraId="028F3F28" w14:textId="77777777" w:rsidR="004F69D6" w:rsidRDefault="004F69D6" w:rsidP="0021796F">
      <w:r>
        <w:t>— </w:t>
      </w:r>
      <w:r w:rsidR="00000000" w:rsidRPr="00033231">
        <w:t>Assurément</w:t>
      </w:r>
      <w:r>
        <w:t xml:space="preserve">, </w:t>
      </w:r>
      <w:r w:rsidR="00000000" w:rsidRPr="00033231">
        <w:t>cela ne fait pas de doute</w:t>
      </w:r>
      <w:r>
        <w:t xml:space="preserve">, </w:t>
      </w:r>
      <w:r w:rsidR="00000000" w:rsidRPr="00033231">
        <w:t>persista l</w:t>
      </w:r>
      <w:r>
        <w:t>’</w:t>
      </w:r>
      <w:r w:rsidR="00000000" w:rsidRPr="00033231">
        <w:t>entêté contre-maître</w:t>
      </w:r>
      <w:r>
        <w:t>.</w:t>
      </w:r>
    </w:p>
    <w:p w14:paraId="7D5612DA" w14:textId="77777777" w:rsidR="004F69D6" w:rsidRDefault="004F69D6" w:rsidP="0021796F">
      <w:r>
        <w:t>— </w:t>
      </w:r>
      <w:r w:rsidR="00000000" w:rsidRPr="00033231">
        <w:t>Considérez-vous alors comme honni pour une aussi st</w:t>
      </w:r>
      <w:r w:rsidR="00000000" w:rsidRPr="00033231">
        <w:t>u</w:t>
      </w:r>
      <w:r w:rsidR="00000000" w:rsidRPr="00033231">
        <w:t>pide observation</w:t>
      </w:r>
      <w:r>
        <w:t xml:space="preserve">, </w:t>
      </w:r>
      <w:r w:rsidR="00000000" w:rsidRPr="00033231">
        <w:t xml:space="preserve">dit miss </w:t>
      </w:r>
      <w:proofErr w:type="spellStart"/>
      <w:r w:rsidR="00000000" w:rsidRPr="00033231">
        <w:t>Keeldar</w:t>
      </w:r>
      <w:proofErr w:type="spellEnd"/>
      <w:r>
        <w:t xml:space="preserve"> ; </w:t>
      </w:r>
      <w:r w:rsidR="00000000" w:rsidRPr="00033231">
        <w:t>vous pourriez tout aussi bien dire que les hommes doivent prendre l</w:t>
      </w:r>
      <w:r>
        <w:t>’</w:t>
      </w:r>
      <w:r w:rsidR="00000000" w:rsidRPr="00033231">
        <w:t>opinion de leurs prêtres sans examen</w:t>
      </w:r>
      <w:r>
        <w:t xml:space="preserve">. </w:t>
      </w:r>
      <w:r w:rsidR="00000000" w:rsidRPr="00033231">
        <w:t>De quelle valeur serait une religion ainsi adoptée</w:t>
      </w:r>
      <w:r>
        <w:t xml:space="preserve"> ? </w:t>
      </w:r>
      <w:r w:rsidR="00000000" w:rsidRPr="00033231">
        <w:t>Ce ne serait qu</w:t>
      </w:r>
      <w:r>
        <w:t>’</w:t>
      </w:r>
      <w:r w:rsidR="00000000" w:rsidRPr="00033231">
        <w:t>une aveugle et stupide superstition</w:t>
      </w:r>
      <w:r>
        <w:t>.</w:t>
      </w:r>
    </w:p>
    <w:p w14:paraId="24EA90AE" w14:textId="77777777" w:rsidR="004F69D6" w:rsidRDefault="004F69D6" w:rsidP="0021796F">
      <w:r>
        <w:lastRenderedPageBreak/>
        <w:t>— </w:t>
      </w:r>
      <w:r w:rsidR="00000000" w:rsidRPr="00033231">
        <w:t>Et quelle est votre interprétation de ces paroles de saint Paul</w:t>
      </w:r>
      <w:r>
        <w:t xml:space="preserve">, </w:t>
      </w:r>
      <w:r w:rsidR="00000000" w:rsidRPr="00033231">
        <w:t xml:space="preserve">miss </w:t>
      </w:r>
      <w:proofErr w:type="spellStart"/>
      <w:r w:rsidR="00000000" w:rsidRPr="00033231">
        <w:t>Helstone</w:t>
      </w:r>
      <w:proofErr w:type="spellEnd"/>
      <w:r>
        <w:t> ?</w:t>
      </w:r>
    </w:p>
    <w:p w14:paraId="577751EB" w14:textId="77777777" w:rsidR="004F69D6" w:rsidRDefault="004F69D6" w:rsidP="0021796F">
      <w:r>
        <w:t>— </w:t>
      </w:r>
      <w:r w:rsidR="00000000" w:rsidRPr="00033231">
        <w:t>Je les explique ainsi</w:t>
      </w:r>
      <w:r>
        <w:t xml:space="preserve"> : </w:t>
      </w:r>
      <w:r w:rsidR="00000000" w:rsidRPr="00033231">
        <w:t>Saint Paul écrivit ce chapitre pour une congrégation particulière de chrétiens</w:t>
      </w:r>
      <w:r>
        <w:t xml:space="preserve">, </w:t>
      </w:r>
      <w:r w:rsidR="00000000" w:rsidRPr="00033231">
        <w:t>et dans des circon</w:t>
      </w:r>
      <w:r w:rsidR="00000000" w:rsidRPr="00033231">
        <w:t>s</w:t>
      </w:r>
      <w:r w:rsidR="00000000" w:rsidRPr="00033231">
        <w:t>tances spéciales</w:t>
      </w:r>
      <w:r>
        <w:t xml:space="preserve"> ; </w:t>
      </w:r>
      <w:r w:rsidR="00000000" w:rsidRPr="00033231">
        <w:t>et de plus</w:t>
      </w:r>
      <w:r>
        <w:t xml:space="preserve">, </w:t>
      </w:r>
      <w:r w:rsidR="00000000" w:rsidRPr="00033231">
        <w:t>j</w:t>
      </w:r>
      <w:r>
        <w:t>’</w:t>
      </w:r>
      <w:r w:rsidR="00000000" w:rsidRPr="00033231">
        <w:t>ose dire que</w:t>
      </w:r>
      <w:r>
        <w:t xml:space="preserve">, </w:t>
      </w:r>
      <w:r w:rsidR="00000000" w:rsidRPr="00033231">
        <w:t>si je pouvais lire l</w:t>
      </w:r>
      <w:r>
        <w:t>’</w:t>
      </w:r>
      <w:r w:rsidR="00000000" w:rsidRPr="00033231">
        <w:t>original grec</w:t>
      </w:r>
      <w:r>
        <w:t xml:space="preserve">, </w:t>
      </w:r>
      <w:r w:rsidR="00000000" w:rsidRPr="00033231">
        <w:t>je trouverais qu</w:t>
      </w:r>
      <w:r>
        <w:t>’</w:t>
      </w:r>
      <w:r w:rsidR="00000000" w:rsidRPr="00033231">
        <w:t>un grand nombre de mots ont été mal traduits</w:t>
      </w:r>
      <w:r>
        <w:t xml:space="preserve">, </w:t>
      </w:r>
      <w:r w:rsidR="00000000" w:rsidRPr="00033231">
        <w:t>peut-être entièrement dénaturés</w:t>
      </w:r>
      <w:r>
        <w:t xml:space="preserve">. </w:t>
      </w:r>
      <w:r w:rsidR="00000000" w:rsidRPr="00033231">
        <w:t>Il serait po</w:t>
      </w:r>
      <w:r w:rsidR="00000000" w:rsidRPr="00033231">
        <w:t>s</w:t>
      </w:r>
      <w:r w:rsidR="00000000" w:rsidRPr="00033231">
        <w:t>sible</w:t>
      </w:r>
      <w:r>
        <w:t xml:space="preserve">, </w:t>
      </w:r>
      <w:r w:rsidR="00000000" w:rsidRPr="00033231">
        <w:t>je n</w:t>
      </w:r>
      <w:r>
        <w:t>’</w:t>
      </w:r>
      <w:r w:rsidR="00000000" w:rsidRPr="00033231">
        <w:t>en doute pas</w:t>
      </w:r>
      <w:r>
        <w:t xml:space="preserve">, </w:t>
      </w:r>
      <w:r w:rsidR="00000000" w:rsidRPr="00033231">
        <w:t>avec un peu d</w:t>
      </w:r>
      <w:r>
        <w:t>’</w:t>
      </w:r>
      <w:r w:rsidR="00000000" w:rsidRPr="00033231">
        <w:t>habileté</w:t>
      </w:r>
      <w:r>
        <w:t xml:space="preserve">, </w:t>
      </w:r>
      <w:r w:rsidR="00000000" w:rsidRPr="00033231">
        <w:t>de donner à ce passage un tout autre sens</w:t>
      </w:r>
      <w:r>
        <w:t xml:space="preserve"> ; </w:t>
      </w:r>
      <w:r w:rsidR="00000000" w:rsidRPr="00033231">
        <w:t>de lui faire dire</w:t>
      </w:r>
      <w:r>
        <w:t xml:space="preserve"> : </w:t>
      </w:r>
      <w:r w:rsidR="00000000" w:rsidRPr="00033231">
        <w:t>Que la femme pa</w:t>
      </w:r>
      <w:r w:rsidR="00000000" w:rsidRPr="00033231">
        <w:t>r</w:t>
      </w:r>
      <w:r w:rsidR="00000000" w:rsidRPr="00033231">
        <w:t>le toutes les fois qu</w:t>
      </w:r>
      <w:r>
        <w:t>’</w:t>
      </w:r>
      <w:r w:rsidR="00000000" w:rsidRPr="00033231">
        <w:t>elle jugera convenable de faire une obje</w:t>
      </w:r>
      <w:r w:rsidR="00000000" w:rsidRPr="00033231">
        <w:t>c</w:t>
      </w:r>
      <w:r w:rsidR="00000000" w:rsidRPr="00033231">
        <w:t>tion</w:t>
      </w:r>
      <w:r>
        <w:t xml:space="preserve"> : </w:t>
      </w:r>
      <w:r w:rsidR="00000000" w:rsidRPr="00033231">
        <w:t>il est permis à la femme d</w:t>
      </w:r>
      <w:r>
        <w:t>’</w:t>
      </w:r>
      <w:r w:rsidR="00000000" w:rsidRPr="00033231">
        <w:t>enseigner et d</w:t>
      </w:r>
      <w:r>
        <w:t>’</w:t>
      </w:r>
      <w:r w:rsidR="00000000" w:rsidRPr="00033231">
        <w:t>exercer l</w:t>
      </w:r>
      <w:r>
        <w:t>’</w:t>
      </w:r>
      <w:r w:rsidR="00000000" w:rsidRPr="00033231">
        <w:t>autorité autant que cela se peut</w:t>
      </w:r>
      <w:r>
        <w:t xml:space="preserve"> ; </w:t>
      </w:r>
      <w:r w:rsidR="00000000" w:rsidRPr="00033231">
        <w:t>l</w:t>
      </w:r>
      <w:r>
        <w:t>’</w:t>
      </w:r>
      <w:r w:rsidR="00000000" w:rsidRPr="00033231">
        <w:t>homme</w:t>
      </w:r>
      <w:r>
        <w:t xml:space="preserve">, </w:t>
      </w:r>
      <w:r w:rsidR="00000000" w:rsidRPr="00033231">
        <w:t>en conséquence</w:t>
      </w:r>
      <w:r>
        <w:t xml:space="preserve">, </w:t>
      </w:r>
      <w:r w:rsidR="00000000" w:rsidRPr="00033231">
        <w:t>n</w:t>
      </w:r>
      <w:r>
        <w:t>’</w:t>
      </w:r>
      <w:r w:rsidR="00000000" w:rsidRPr="00033231">
        <w:t>a rien à faire de mieux que de rester en paix</w:t>
      </w:r>
      <w:r>
        <w:t xml:space="preserve">, </w:t>
      </w:r>
      <w:r w:rsidR="00000000" w:rsidRPr="00033231">
        <w:t>etc</w:t>
      </w:r>
      <w:r>
        <w:t xml:space="preserve">., </w:t>
      </w:r>
      <w:r w:rsidR="00000000" w:rsidRPr="00033231">
        <w:t>etc</w:t>
      </w:r>
      <w:r>
        <w:t>.</w:t>
      </w:r>
    </w:p>
    <w:p w14:paraId="54D99DC2" w14:textId="77777777" w:rsidR="004F69D6" w:rsidRDefault="004F69D6" w:rsidP="0021796F">
      <w:r>
        <w:t>— </w:t>
      </w:r>
      <w:r w:rsidR="00000000" w:rsidRPr="00033231">
        <w:t>Cela ne se pourrait pas</w:t>
      </w:r>
      <w:r>
        <w:t xml:space="preserve">, </w:t>
      </w:r>
      <w:r w:rsidR="00000000" w:rsidRPr="00033231">
        <w:t>miss</w:t>
      </w:r>
      <w:r>
        <w:t>.</w:t>
      </w:r>
    </w:p>
    <w:p w14:paraId="1C3DE051" w14:textId="39C2F094" w:rsidR="004F69D6" w:rsidRDefault="004F69D6" w:rsidP="0021796F">
      <w:r>
        <w:t>— </w:t>
      </w:r>
      <w:r w:rsidR="00000000" w:rsidRPr="00033231">
        <w:t>Je suis sûre que cela se pourrait</w:t>
      </w:r>
      <w:r>
        <w:t xml:space="preserve">. </w:t>
      </w:r>
      <w:r w:rsidR="00000000" w:rsidRPr="00033231">
        <w:t>Mes connaissances sont teintes de plus solides couleurs que les vôtres</w:t>
      </w:r>
      <w:r>
        <w:t xml:space="preserve">, Joe. </w:t>
      </w:r>
      <w:r w:rsidR="00000000" w:rsidRPr="00033231">
        <w:t>Monsieur Scott</w:t>
      </w:r>
      <w:r>
        <w:t xml:space="preserve">, </w:t>
      </w:r>
      <w:r w:rsidR="00000000" w:rsidRPr="00033231">
        <w:t>vous êtes profondément dogmatique et l</w:t>
      </w:r>
      <w:r>
        <w:t>’</w:t>
      </w:r>
      <w:r w:rsidR="00000000" w:rsidRPr="00033231">
        <w:t>avez toujours été</w:t>
      </w:r>
      <w:r>
        <w:t xml:space="preserve"> : </w:t>
      </w:r>
      <w:r w:rsidR="00000000" w:rsidRPr="00033231">
        <w:t>j</w:t>
      </w:r>
      <w:r>
        <w:t>’</w:t>
      </w:r>
      <w:r w:rsidR="00000000" w:rsidRPr="00033231">
        <w:t>aime mieux William que vous</w:t>
      </w:r>
      <w:r>
        <w:t>.</w:t>
      </w:r>
    </w:p>
    <w:p w14:paraId="20A88E2A" w14:textId="7F70C39D" w:rsidR="004F69D6" w:rsidRDefault="004F69D6" w:rsidP="0021796F">
      <w:r>
        <w:t>— Joe</w:t>
      </w:r>
      <w:r w:rsidR="00000000" w:rsidRPr="00033231">
        <w:t xml:space="preserve"> est assez bien dans sa propre maison</w:t>
      </w:r>
      <w:r>
        <w:t xml:space="preserve">, </w:t>
      </w:r>
      <w:r w:rsidR="00000000" w:rsidRPr="00033231">
        <w:t>dit Shirley</w:t>
      </w:r>
      <w:r>
        <w:t xml:space="preserve">. </w:t>
      </w:r>
      <w:r w:rsidR="00000000" w:rsidRPr="00033231">
        <w:t>Je l</w:t>
      </w:r>
      <w:r>
        <w:t>’</w:t>
      </w:r>
      <w:r w:rsidR="00000000" w:rsidRPr="00033231">
        <w:t>ai vu chez lui aussi calme qu</w:t>
      </w:r>
      <w:r>
        <w:t>’</w:t>
      </w:r>
      <w:r w:rsidR="00000000" w:rsidRPr="00033231">
        <w:t>un agneau</w:t>
      </w:r>
      <w:r>
        <w:t xml:space="preserve">, </w:t>
      </w:r>
      <w:r w:rsidR="00000000" w:rsidRPr="00033231">
        <w:t>il n</w:t>
      </w:r>
      <w:r>
        <w:t>’</w:t>
      </w:r>
      <w:r w:rsidR="00000000" w:rsidRPr="00033231">
        <w:t>y a pas un plus tendre</w:t>
      </w:r>
      <w:r>
        <w:t xml:space="preserve">, </w:t>
      </w:r>
      <w:r w:rsidR="00000000" w:rsidRPr="00033231">
        <w:t xml:space="preserve">un meilleur mari dans </w:t>
      </w:r>
      <w:proofErr w:type="spellStart"/>
      <w:r w:rsidR="00000000" w:rsidRPr="00033231">
        <w:t>Briarfield</w:t>
      </w:r>
      <w:proofErr w:type="spellEnd"/>
      <w:r>
        <w:t xml:space="preserve">. </w:t>
      </w:r>
      <w:r w:rsidR="00000000" w:rsidRPr="00033231">
        <w:t>Il ne dogmatise pas avec sa femme</w:t>
      </w:r>
      <w:r>
        <w:t>.</w:t>
      </w:r>
    </w:p>
    <w:p w14:paraId="4F06E762" w14:textId="241379D2" w:rsidR="004F69D6" w:rsidRDefault="004F69D6" w:rsidP="0021796F">
      <w:r>
        <w:t>— </w:t>
      </w:r>
      <w:r w:rsidR="00000000" w:rsidRPr="00033231">
        <w:t>Ma femme est une honnête et rude travailleuse</w:t>
      </w:r>
      <w:r>
        <w:t xml:space="preserve"> : </w:t>
      </w:r>
      <w:r w:rsidR="00000000" w:rsidRPr="00033231">
        <w:t>les a</w:t>
      </w:r>
      <w:r w:rsidR="00000000" w:rsidRPr="00033231">
        <w:t>n</w:t>
      </w:r>
      <w:r w:rsidR="00000000" w:rsidRPr="00033231">
        <w:t>nées et la fatigue lui ont ôté toutes prétentions</w:t>
      </w:r>
      <w:r>
        <w:t xml:space="preserve"> ; </w:t>
      </w:r>
      <w:r w:rsidR="00000000" w:rsidRPr="00033231">
        <w:t>mais il n</w:t>
      </w:r>
      <w:r>
        <w:t>’</w:t>
      </w:r>
      <w:r w:rsidR="00000000" w:rsidRPr="00033231">
        <w:t>en est pas de même avec vous</w:t>
      </w:r>
      <w:r>
        <w:t xml:space="preserve">, </w:t>
      </w:r>
      <w:r w:rsidR="00000000" w:rsidRPr="00033231">
        <w:t>jeunes misses</w:t>
      </w:r>
      <w:r>
        <w:t xml:space="preserve">. </w:t>
      </w:r>
      <w:r w:rsidR="00000000" w:rsidRPr="00033231">
        <w:t>Vous vous croyez cepe</w:t>
      </w:r>
      <w:r w:rsidR="00000000" w:rsidRPr="00033231">
        <w:t>n</w:t>
      </w:r>
      <w:r w:rsidR="00000000" w:rsidRPr="00033231">
        <w:t>dant la science même</w:t>
      </w:r>
      <w:r>
        <w:t xml:space="preserve">, </w:t>
      </w:r>
      <w:r w:rsidR="00000000" w:rsidRPr="00033231">
        <w:t>et moi je pense que vous ne possédez qu</w:t>
      </w:r>
      <w:r>
        <w:t>’</w:t>
      </w:r>
      <w:r w:rsidR="00000000" w:rsidRPr="00033231">
        <w:t>une sorte de vanité superficielle</w:t>
      </w:r>
      <w:r>
        <w:t xml:space="preserve">. </w:t>
      </w:r>
      <w:r w:rsidR="00000000" w:rsidRPr="00033231">
        <w:t>Je puis le dire</w:t>
      </w:r>
      <w:r>
        <w:t xml:space="preserve">, </w:t>
      </w:r>
      <w:r w:rsidR="00000000" w:rsidRPr="00033231">
        <w:t>il y a à peu près un an</w:t>
      </w:r>
      <w:r>
        <w:t xml:space="preserve">, </w:t>
      </w:r>
      <w:r w:rsidR="00000000" w:rsidRPr="00033231">
        <w:t>un jour miss Caroline vint dans le comptoir pendant que j</w:t>
      </w:r>
      <w:r>
        <w:t>’</w:t>
      </w:r>
      <w:r w:rsidR="00000000" w:rsidRPr="00033231">
        <w:t xml:space="preserve">étais occupé à emballer quelque chose derrière </w:t>
      </w:r>
      <w:r w:rsidR="00000000" w:rsidRPr="00033231">
        <w:lastRenderedPageBreak/>
        <w:t>le grand bureau</w:t>
      </w:r>
      <w:r>
        <w:t xml:space="preserve"> ; </w:t>
      </w:r>
      <w:r w:rsidR="00000000" w:rsidRPr="00033231">
        <w:t>elle ne me vit point</w:t>
      </w:r>
      <w:r>
        <w:t xml:space="preserve"> ; </w:t>
      </w:r>
      <w:r w:rsidR="00000000" w:rsidRPr="00033231">
        <w:t>elle apportait au maître une a</w:t>
      </w:r>
      <w:r w:rsidR="00000000" w:rsidRPr="00033231">
        <w:t>r</w:t>
      </w:r>
      <w:r w:rsidR="00000000" w:rsidRPr="00033231">
        <w:t>do</w:t>
      </w:r>
      <w:r w:rsidR="00000000" w:rsidRPr="00033231">
        <w:t>i</w:t>
      </w:r>
      <w:r w:rsidR="00000000" w:rsidRPr="00033231">
        <w:t>se avec une addition dessus</w:t>
      </w:r>
      <w:r>
        <w:t xml:space="preserve"> : </w:t>
      </w:r>
      <w:r w:rsidR="00000000" w:rsidRPr="00033231">
        <w:t>ce n</w:t>
      </w:r>
      <w:r>
        <w:t>’</w:t>
      </w:r>
      <w:r w:rsidR="00000000" w:rsidRPr="00033231">
        <w:t>était qu</w:t>
      </w:r>
      <w:r>
        <w:t>’</w:t>
      </w:r>
      <w:r w:rsidR="00000000" w:rsidRPr="00033231">
        <w:t>un bout d</w:t>
      </w:r>
      <w:r>
        <w:t>’</w:t>
      </w:r>
      <w:r w:rsidR="00000000" w:rsidRPr="00033231">
        <w:t>addition que notre Harry eut faite en deux minutes</w:t>
      </w:r>
      <w:r>
        <w:t xml:space="preserve">. </w:t>
      </w:r>
      <w:r w:rsidR="00000000" w:rsidRPr="00033231">
        <w:t>Elle n</w:t>
      </w:r>
      <w:r>
        <w:t>’</w:t>
      </w:r>
      <w:r w:rsidR="00000000" w:rsidRPr="00033231">
        <w:t>en pouvait v</w:t>
      </w:r>
      <w:r w:rsidR="00000000" w:rsidRPr="00033231">
        <w:t>e</w:t>
      </w:r>
      <w:r w:rsidR="00000000" w:rsidRPr="00033231">
        <w:t>nir à bout</w:t>
      </w:r>
      <w:r>
        <w:t> ; M. </w:t>
      </w:r>
      <w:r w:rsidR="00000000" w:rsidRPr="00033231">
        <w:t>Moore fut obligé de lui montrer comment il fa</w:t>
      </w:r>
      <w:r w:rsidR="00000000" w:rsidRPr="00033231">
        <w:t>l</w:t>
      </w:r>
      <w:r w:rsidR="00000000" w:rsidRPr="00033231">
        <w:t>lait faire</w:t>
      </w:r>
      <w:r>
        <w:t xml:space="preserve">, </w:t>
      </w:r>
      <w:r w:rsidR="00000000" w:rsidRPr="00033231">
        <w:t>et</w:t>
      </w:r>
      <w:r>
        <w:t xml:space="preserve">, </w:t>
      </w:r>
      <w:r w:rsidR="00000000" w:rsidRPr="00033231">
        <w:t>lorsqu</w:t>
      </w:r>
      <w:r>
        <w:t>’</w:t>
      </w:r>
      <w:r w:rsidR="00000000" w:rsidRPr="00033231">
        <w:t>il le lui eut montré</w:t>
      </w:r>
      <w:r>
        <w:t xml:space="preserve">, </w:t>
      </w:r>
      <w:r w:rsidR="00000000" w:rsidRPr="00033231">
        <w:t>elle ne le comprenait pas</w:t>
      </w:r>
      <w:r>
        <w:t>.</w:t>
      </w:r>
    </w:p>
    <w:p w14:paraId="0A4DCF00" w14:textId="31048EFA" w:rsidR="004F69D6" w:rsidRDefault="004F69D6" w:rsidP="0021796F">
      <w:r>
        <w:t>— </w:t>
      </w:r>
      <w:r w:rsidR="00000000" w:rsidRPr="00033231">
        <w:t>Cela est absurde</w:t>
      </w:r>
      <w:r>
        <w:t>, Joe.</w:t>
      </w:r>
    </w:p>
    <w:p w14:paraId="4AE26BDF" w14:textId="06B1E8CA" w:rsidR="004F69D6" w:rsidRDefault="004F69D6" w:rsidP="0021796F">
      <w:r>
        <w:t>— </w:t>
      </w:r>
      <w:r w:rsidR="00000000" w:rsidRPr="00033231">
        <w:t>Non</w:t>
      </w:r>
      <w:r>
        <w:t xml:space="preserve">, </w:t>
      </w:r>
      <w:r w:rsidR="00000000" w:rsidRPr="00033231">
        <w:t>cela n</w:t>
      </w:r>
      <w:r>
        <w:t>’</w:t>
      </w:r>
      <w:r w:rsidR="00000000" w:rsidRPr="00033231">
        <w:t>est point absurde</w:t>
      </w:r>
      <w:r>
        <w:t xml:space="preserve"> : </w:t>
      </w:r>
      <w:r w:rsidR="00000000" w:rsidRPr="00033231">
        <w:t>et miss Shirley que voilà</w:t>
      </w:r>
      <w:r>
        <w:t xml:space="preserve">, </w:t>
      </w:r>
      <w:r w:rsidR="00000000" w:rsidRPr="00033231">
        <w:t>lorsque le maître parle de commerce</w:t>
      </w:r>
      <w:r>
        <w:t xml:space="preserve">, </w:t>
      </w:r>
      <w:r w:rsidR="00000000" w:rsidRPr="00033231">
        <w:t>a l</w:t>
      </w:r>
      <w:r>
        <w:t>’</w:t>
      </w:r>
      <w:r w:rsidR="00000000" w:rsidRPr="00033231">
        <w:t>air de l</w:t>
      </w:r>
      <w:r>
        <w:t>’</w:t>
      </w:r>
      <w:r w:rsidR="00000000" w:rsidRPr="00033231">
        <w:t>écouter avec beaucoup d</w:t>
      </w:r>
      <w:r>
        <w:t>’</w:t>
      </w:r>
      <w:r w:rsidR="00000000" w:rsidRPr="00033231">
        <w:t>attention</w:t>
      </w:r>
      <w:r>
        <w:t xml:space="preserve">, </w:t>
      </w:r>
      <w:r w:rsidR="00000000" w:rsidRPr="00033231">
        <w:t>de suivre son raisonnement mot pour mot</w:t>
      </w:r>
      <w:r>
        <w:t xml:space="preserve">, </w:t>
      </w:r>
      <w:r w:rsidR="00000000" w:rsidRPr="00033231">
        <w:t>comme si cela était aussi clair pour son intelligence que l</w:t>
      </w:r>
      <w:r>
        <w:t>’</w:t>
      </w:r>
      <w:r w:rsidR="00000000" w:rsidRPr="00033231">
        <w:t>est son miroir pour ses yeux</w:t>
      </w:r>
      <w:r>
        <w:t xml:space="preserve"> ; </w:t>
      </w:r>
      <w:r w:rsidR="00000000" w:rsidRPr="00033231">
        <w:t>mais</w:t>
      </w:r>
      <w:r>
        <w:t xml:space="preserve">, </w:t>
      </w:r>
      <w:r w:rsidR="00000000" w:rsidRPr="00033231">
        <w:t>pendant tout ce temps</w:t>
      </w:r>
      <w:r>
        <w:t xml:space="preserve">, </w:t>
      </w:r>
      <w:r w:rsidR="00000000" w:rsidRPr="00033231">
        <w:t>elle regarde par la fenêtre pour s</w:t>
      </w:r>
      <w:r>
        <w:t>’</w:t>
      </w:r>
      <w:r w:rsidR="00000000" w:rsidRPr="00033231">
        <w:t>assurer si la jument reste tra</w:t>
      </w:r>
      <w:r w:rsidR="00000000" w:rsidRPr="00033231">
        <w:t>n</w:t>
      </w:r>
      <w:r w:rsidR="00000000" w:rsidRPr="00033231">
        <w:t>qui</w:t>
      </w:r>
      <w:r w:rsidR="00000000" w:rsidRPr="00033231">
        <w:t>l</w:t>
      </w:r>
      <w:r w:rsidR="00000000" w:rsidRPr="00033231">
        <w:t>le</w:t>
      </w:r>
      <w:r>
        <w:t xml:space="preserve"> ; </w:t>
      </w:r>
      <w:r w:rsidR="00000000" w:rsidRPr="00033231">
        <w:t>puis elle jette les yeux sur une éclaboussure qu</w:t>
      </w:r>
      <w:r>
        <w:t>’</w:t>
      </w:r>
      <w:r w:rsidR="00000000" w:rsidRPr="00033231">
        <w:t>a reçue la j</w:t>
      </w:r>
      <w:r w:rsidR="00000000" w:rsidRPr="00033231">
        <w:t>u</w:t>
      </w:r>
      <w:r w:rsidR="00000000" w:rsidRPr="00033231">
        <w:t>pe de son amazone</w:t>
      </w:r>
      <w:r>
        <w:t xml:space="preserve"> ; </w:t>
      </w:r>
      <w:r w:rsidR="00000000" w:rsidRPr="00033231">
        <w:t>ensuite elle passe en revue les toiles d</w:t>
      </w:r>
      <w:r>
        <w:t>’</w:t>
      </w:r>
      <w:r w:rsidR="00000000" w:rsidRPr="00033231">
        <w:t>araignée et la poussière de nos magasins</w:t>
      </w:r>
      <w:r>
        <w:t xml:space="preserve">, </w:t>
      </w:r>
      <w:r w:rsidR="00000000" w:rsidRPr="00033231">
        <w:t>pensant à notre malpropreté et à la magnifique promenade à cheval qu</w:t>
      </w:r>
      <w:r>
        <w:t>’</w:t>
      </w:r>
      <w:r w:rsidR="00000000" w:rsidRPr="00033231">
        <w:t xml:space="preserve">elle va faire sur le territoire de </w:t>
      </w:r>
      <w:proofErr w:type="spellStart"/>
      <w:r w:rsidR="00000000" w:rsidRPr="00033231">
        <w:t>Nunnely</w:t>
      </w:r>
      <w:proofErr w:type="spellEnd"/>
      <w:r>
        <w:t xml:space="preserve">. </w:t>
      </w:r>
      <w:r w:rsidR="00000000" w:rsidRPr="00033231">
        <w:t>Elle n</w:t>
      </w:r>
      <w:r>
        <w:t>’</w:t>
      </w:r>
      <w:r w:rsidR="00000000" w:rsidRPr="00033231">
        <w:t>écoute pas plus les di</w:t>
      </w:r>
      <w:r w:rsidR="00000000" w:rsidRPr="00033231">
        <w:t>s</w:t>
      </w:r>
      <w:r w:rsidR="00000000" w:rsidRPr="00033231">
        <w:t xml:space="preserve">cours de </w:t>
      </w:r>
      <w:r>
        <w:t>M. </w:t>
      </w:r>
      <w:r w:rsidR="00000000" w:rsidRPr="00033231">
        <w:t>Moore que s</w:t>
      </w:r>
      <w:r>
        <w:t>’</w:t>
      </w:r>
      <w:r w:rsidR="00000000" w:rsidRPr="00033231">
        <w:t>il parlait hébreu</w:t>
      </w:r>
      <w:r>
        <w:t>.</w:t>
      </w:r>
    </w:p>
    <w:p w14:paraId="6B5AC3F9" w14:textId="3C6C78F6" w:rsidR="00000000" w:rsidRPr="00033231" w:rsidRDefault="004F69D6" w:rsidP="0021796F">
      <w:r>
        <w:t xml:space="preserve">— Joe, </w:t>
      </w:r>
      <w:r w:rsidR="00000000" w:rsidRPr="00033231">
        <w:t>vous êtes une mauvaise langue</w:t>
      </w:r>
      <w:r>
        <w:t xml:space="preserve">. </w:t>
      </w:r>
      <w:r w:rsidR="00000000" w:rsidRPr="00033231">
        <w:t>Je vous répondrais</w:t>
      </w:r>
      <w:r>
        <w:t xml:space="preserve">, </w:t>
      </w:r>
      <w:r w:rsidR="00000000" w:rsidRPr="00033231">
        <w:t>si on ne sortait en ce moment de l</w:t>
      </w:r>
      <w:r>
        <w:t>’</w:t>
      </w:r>
      <w:r w:rsidR="00000000" w:rsidRPr="00033231">
        <w:t>église</w:t>
      </w:r>
      <w:r>
        <w:t xml:space="preserve"> ; </w:t>
      </w:r>
      <w:r w:rsidR="00000000" w:rsidRPr="00033231">
        <w:t>nous sommes obligées de vous quitter</w:t>
      </w:r>
      <w:r>
        <w:t xml:space="preserve">. </w:t>
      </w:r>
      <w:r w:rsidR="00000000" w:rsidRPr="00033231">
        <w:t>Homme à préjugés</w:t>
      </w:r>
      <w:r>
        <w:t xml:space="preserve">, </w:t>
      </w:r>
      <w:r w:rsidR="00000000" w:rsidRPr="00033231">
        <w:t>au revoir</w:t>
      </w:r>
      <w:r>
        <w:t xml:space="preserve"> ; </w:t>
      </w:r>
      <w:r w:rsidR="00000000" w:rsidRPr="00033231">
        <w:t>William</w:t>
      </w:r>
      <w:r>
        <w:t xml:space="preserve">, </w:t>
      </w:r>
      <w:r w:rsidR="00000000" w:rsidRPr="00033231">
        <w:t>au r</w:t>
      </w:r>
      <w:r w:rsidR="00000000" w:rsidRPr="00033231">
        <w:t>e</w:t>
      </w:r>
      <w:r w:rsidR="00000000" w:rsidRPr="00033231">
        <w:t>voir</w:t>
      </w:r>
      <w:r>
        <w:t xml:space="preserve">. </w:t>
      </w:r>
      <w:r w:rsidR="00000000" w:rsidRPr="00033231">
        <w:t>Enfants</w:t>
      </w:r>
      <w:r>
        <w:t xml:space="preserve">, </w:t>
      </w:r>
      <w:r w:rsidR="00000000" w:rsidRPr="00033231">
        <w:t xml:space="preserve">venez à </w:t>
      </w:r>
      <w:proofErr w:type="spellStart"/>
      <w:r w:rsidR="00000000" w:rsidRPr="00033231">
        <w:t>Fieldhead</w:t>
      </w:r>
      <w:proofErr w:type="spellEnd"/>
      <w:r w:rsidR="00000000" w:rsidRPr="00033231">
        <w:t xml:space="preserve"> demain</w:t>
      </w:r>
      <w:r>
        <w:t xml:space="preserve">, </w:t>
      </w:r>
      <w:r w:rsidR="00000000" w:rsidRPr="00033231">
        <w:t xml:space="preserve">et vous choisirez ce qui vous conviendra le mieux dans la chambre aux provisions de </w:t>
      </w:r>
      <w:proofErr w:type="spellStart"/>
      <w:r w:rsidR="00000000" w:rsidRPr="00033231">
        <w:t>mistress</w:t>
      </w:r>
      <w:proofErr w:type="spellEnd"/>
      <w:r w:rsidR="00000000" w:rsidRPr="00033231">
        <w:t xml:space="preserve"> Gill</w:t>
      </w:r>
      <w:r>
        <w:t>. »</w:t>
      </w:r>
    </w:p>
    <w:p w14:paraId="240FA5E7" w14:textId="170220B7" w:rsidR="004F69D6" w:rsidRDefault="00000000" w:rsidP="004F69D6">
      <w:pPr>
        <w:pStyle w:val="Titre2"/>
        <w:rPr>
          <w:szCs w:val="44"/>
        </w:rPr>
      </w:pPr>
      <w:bookmarkStart w:id="18" w:name="_Toc199956099"/>
      <w:r w:rsidRPr="00AF30F4">
        <w:rPr>
          <w:szCs w:val="44"/>
        </w:rPr>
        <w:lastRenderedPageBreak/>
        <w:t>CHAPITRE XVIII</w:t>
      </w:r>
      <w:r w:rsidR="004F69D6">
        <w:rPr>
          <w:szCs w:val="44"/>
        </w:rPr>
        <w:t>.</w:t>
      </w:r>
      <w:r w:rsidR="004F69D6">
        <w:rPr>
          <w:szCs w:val="44"/>
        </w:rPr>
        <w:br/>
      </w:r>
      <w:r w:rsidRPr="00AF30F4">
        <w:rPr>
          <w:szCs w:val="44"/>
        </w:rPr>
        <w:br/>
        <w:t>Une nuit d</w:t>
      </w:r>
      <w:r w:rsidR="004F69D6">
        <w:rPr>
          <w:szCs w:val="44"/>
        </w:rPr>
        <w:t>’</w:t>
      </w:r>
      <w:r w:rsidRPr="00AF30F4">
        <w:rPr>
          <w:szCs w:val="44"/>
        </w:rPr>
        <w:t>été</w:t>
      </w:r>
      <w:r w:rsidR="004F69D6">
        <w:rPr>
          <w:szCs w:val="44"/>
        </w:rPr>
        <w:t>.</w:t>
      </w:r>
      <w:bookmarkEnd w:id="18"/>
    </w:p>
    <w:p w14:paraId="7BAAD47F" w14:textId="77777777" w:rsidR="004F69D6" w:rsidRDefault="00000000" w:rsidP="0021796F">
      <w:r w:rsidRPr="00033231">
        <w:t>La nuit était venue</w:t>
      </w:r>
      <w:r w:rsidR="004F69D6">
        <w:t xml:space="preserve">. </w:t>
      </w:r>
      <w:r w:rsidRPr="00033231">
        <w:t>Un air serein favorisait l</w:t>
      </w:r>
      <w:r w:rsidR="004F69D6">
        <w:t>’</w:t>
      </w:r>
      <w:r w:rsidRPr="00033231">
        <w:t>illumination des étoiles</w:t>
      </w:r>
      <w:r w:rsidR="004F69D6">
        <w:t>.</w:t>
      </w:r>
    </w:p>
    <w:p w14:paraId="17B71834" w14:textId="77777777" w:rsidR="004F69D6" w:rsidRDefault="004F69D6" w:rsidP="0021796F">
      <w:r>
        <w:t>« </w:t>
      </w:r>
      <w:r w:rsidR="00000000" w:rsidRPr="00033231">
        <w:t>Il fera juste assez clair pour que je voie mon chemin d</w:t>
      </w:r>
      <w:r>
        <w:t>’</w:t>
      </w:r>
      <w:r w:rsidR="00000000" w:rsidRPr="00033231">
        <w:t>ici à la maison</w:t>
      </w:r>
      <w:r>
        <w:t xml:space="preserve">, </w:t>
      </w:r>
      <w:r w:rsidR="00000000" w:rsidRPr="00033231">
        <w:t xml:space="preserve">dit miss </w:t>
      </w:r>
      <w:proofErr w:type="spellStart"/>
      <w:r w:rsidR="00000000" w:rsidRPr="00033231">
        <w:t>Keeldar</w:t>
      </w:r>
      <w:proofErr w:type="spellEnd"/>
      <w:r>
        <w:t xml:space="preserve">, </w:t>
      </w:r>
      <w:r w:rsidR="00000000" w:rsidRPr="00033231">
        <w:t xml:space="preserve">comme elle se préparait à prendre congé de Caroline à la porte du jardin de la </w:t>
      </w:r>
      <w:proofErr w:type="spellStart"/>
      <w:r w:rsidR="00000000" w:rsidRPr="00033231">
        <w:t>rectorerie</w:t>
      </w:r>
      <w:proofErr w:type="spellEnd"/>
      <w:r>
        <w:t>.</w:t>
      </w:r>
    </w:p>
    <w:p w14:paraId="325847B0" w14:textId="77777777" w:rsidR="004F69D6" w:rsidRDefault="004F69D6" w:rsidP="0021796F">
      <w:r>
        <w:t>— </w:t>
      </w:r>
      <w:r w:rsidR="00000000" w:rsidRPr="00033231">
        <w:t>Vous ne devez pas vous en aller seule</w:t>
      </w:r>
      <w:r>
        <w:t xml:space="preserve">, </w:t>
      </w:r>
      <w:r w:rsidR="00000000" w:rsidRPr="00033231">
        <w:t>Shirley</w:t>
      </w:r>
      <w:r>
        <w:t xml:space="preserve">. </w:t>
      </w:r>
      <w:r w:rsidR="00000000" w:rsidRPr="00033231">
        <w:t>Fanny vous accompagnera</w:t>
      </w:r>
      <w:r>
        <w:t>.</w:t>
      </w:r>
    </w:p>
    <w:p w14:paraId="775EBAAD" w14:textId="77777777" w:rsidR="004F69D6" w:rsidRDefault="004F69D6" w:rsidP="0021796F">
      <w:r>
        <w:t>— </w:t>
      </w:r>
      <w:r w:rsidR="00000000" w:rsidRPr="00033231">
        <w:t>C</w:t>
      </w:r>
      <w:r>
        <w:t>’</w:t>
      </w:r>
      <w:r w:rsidR="00000000" w:rsidRPr="00033231">
        <w:t>est inutile</w:t>
      </w:r>
      <w:r>
        <w:t xml:space="preserve">. </w:t>
      </w:r>
      <w:r w:rsidR="00000000" w:rsidRPr="00033231">
        <w:t>De quoi pourrais-je m</w:t>
      </w:r>
      <w:r>
        <w:t>’</w:t>
      </w:r>
      <w:r w:rsidR="00000000" w:rsidRPr="00033231">
        <w:t>effrayer sur ma pr</w:t>
      </w:r>
      <w:r w:rsidR="00000000" w:rsidRPr="00033231">
        <w:t>o</w:t>
      </w:r>
      <w:r w:rsidR="00000000" w:rsidRPr="00033231">
        <w:t>pre paroisse</w:t>
      </w:r>
      <w:r>
        <w:t xml:space="preserve"> ? </w:t>
      </w:r>
      <w:r w:rsidR="00000000" w:rsidRPr="00033231">
        <w:t xml:space="preserve">Je ferais volontiers le trajet de </w:t>
      </w:r>
      <w:proofErr w:type="spellStart"/>
      <w:r w:rsidR="00000000" w:rsidRPr="00033231">
        <w:t>Fieldhead</w:t>
      </w:r>
      <w:proofErr w:type="spellEnd"/>
      <w:r w:rsidR="00000000" w:rsidRPr="00033231">
        <w:t xml:space="preserve"> à l</w:t>
      </w:r>
      <w:r>
        <w:t>’</w:t>
      </w:r>
      <w:r w:rsidR="00000000" w:rsidRPr="00033231">
        <w:t>église par une belle nuit d</w:t>
      </w:r>
      <w:r>
        <w:t>’</w:t>
      </w:r>
      <w:r w:rsidR="00000000" w:rsidRPr="00033231">
        <w:t>été</w:t>
      </w:r>
      <w:r>
        <w:t xml:space="preserve">, </w:t>
      </w:r>
      <w:r w:rsidR="00000000" w:rsidRPr="00033231">
        <w:t>trois heures plus tard qu</w:t>
      </w:r>
      <w:r>
        <w:t>’</w:t>
      </w:r>
      <w:r w:rsidR="00000000" w:rsidRPr="00033231">
        <w:t>en ce moment</w:t>
      </w:r>
      <w:r>
        <w:t xml:space="preserve">, </w:t>
      </w:r>
      <w:r w:rsidR="00000000" w:rsidRPr="00033231">
        <w:t>pour le seul plaisir d</w:t>
      </w:r>
      <w:r>
        <w:t>’</w:t>
      </w:r>
      <w:r w:rsidR="00000000" w:rsidRPr="00033231">
        <w:t>admirer les étoiles et la chance de re</w:t>
      </w:r>
      <w:r w:rsidR="00000000" w:rsidRPr="00033231">
        <w:t>n</w:t>
      </w:r>
      <w:r w:rsidR="00000000" w:rsidRPr="00033231">
        <w:t>contrer une fée</w:t>
      </w:r>
      <w:r>
        <w:t>.</w:t>
      </w:r>
    </w:p>
    <w:p w14:paraId="2F7D172D" w14:textId="77777777" w:rsidR="004F69D6" w:rsidRDefault="004F69D6" w:rsidP="0021796F">
      <w:r>
        <w:t>— </w:t>
      </w:r>
      <w:r w:rsidR="00000000" w:rsidRPr="00033231">
        <w:t>Mais attendez au moins que la foule se soit dissipée</w:t>
      </w:r>
      <w:r>
        <w:t>.</w:t>
      </w:r>
    </w:p>
    <w:p w14:paraId="582676F3" w14:textId="0AC51E4A" w:rsidR="00000000" w:rsidRPr="00033231" w:rsidRDefault="004F69D6" w:rsidP="0021796F">
      <w:r>
        <w:t>— </w:t>
      </w:r>
      <w:r w:rsidR="00000000" w:rsidRPr="00033231">
        <w:t>D</w:t>
      </w:r>
      <w:r>
        <w:t>’</w:t>
      </w:r>
      <w:r w:rsidR="00000000" w:rsidRPr="00033231">
        <w:t>accord</w:t>
      </w:r>
      <w:r>
        <w:t xml:space="preserve">. </w:t>
      </w:r>
      <w:r w:rsidR="00000000" w:rsidRPr="00033231">
        <w:t xml:space="preserve">Voilà les cinq misses </w:t>
      </w:r>
      <w:proofErr w:type="spellStart"/>
      <w:r w:rsidR="00000000" w:rsidRPr="00033231">
        <w:t>Armitage</w:t>
      </w:r>
      <w:proofErr w:type="spellEnd"/>
      <w:r w:rsidR="00000000" w:rsidRPr="00033231">
        <w:t xml:space="preserve"> qui sortent</w:t>
      </w:r>
      <w:r>
        <w:t xml:space="preserve">. </w:t>
      </w:r>
      <w:r w:rsidR="00000000" w:rsidRPr="00033231">
        <w:t xml:space="preserve">Voici le phaéton de </w:t>
      </w:r>
      <w:proofErr w:type="spellStart"/>
      <w:r w:rsidR="00000000" w:rsidRPr="00033231">
        <w:t>mistress</w:t>
      </w:r>
      <w:proofErr w:type="spellEnd"/>
      <w:r w:rsidR="00000000" w:rsidRPr="00033231">
        <w:t xml:space="preserve"> Sykes</w:t>
      </w:r>
      <w:r>
        <w:t xml:space="preserve">, </w:t>
      </w:r>
      <w:r w:rsidR="00000000" w:rsidRPr="00033231">
        <w:t xml:space="preserve">la voiture de </w:t>
      </w:r>
      <w:r>
        <w:t>M. </w:t>
      </w:r>
      <w:r w:rsidR="00000000" w:rsidRPr="00033231">
        <w:t>Wynne</w:t>
      </w:r>
      <w:r>
        <w:t xml:space="preserve">, </w:t>
      </w:r>
      <w:r w:rsidR="00000000" w:rsidRPr="00033231">
        <w:t xml:space="preserve">la charrette de </w:t>
      </w:r>
      <w:proofErr w:type="spellStart"/>
      <w:r w:rsidR="00000000" w:rsidRPr="00033231">
        <w:t>mistress</w:t>
      </w:r>
      <w:proofErr w:type="spellEnd"/>
      <w:r w:rsidR="00000000" w:rsidRPr="00033231">
        <w:t xml:space="preserve"> </w:t>
      </w:r>
      <w:proofErr w:type="spellStart"/>
      <w:r w:rsidR="00000000" w:rsidRPr="00033231">
        <w:t>Birthwistle</w:t>
      </w:r>
      <w:proofErr w:type="spellEnd"/>
      <w:r>
        <w:t xml:space="preserve"> ; </w:t>
      </w:r>
      <w:r w:rsidR="00000000" w:rsidRPr="00033231">
        <w:t>comme je ne me soucie pas de la corvée de dire adieu à tout ce monde</w:t>
      </w:r>
      <w:r>
        <w:t xml:space="preserve">, </w:t>
      </w:r>
      <w:r w:rsidR="00000000" w:rsidRPr="00033231">
        <w:t>nous allons rentrer dans le jardin et nous abriter un instant parmi les laburnes</w:t>
      </w:r>
      <w:r>
        <w:t>. »</w:t>
      </w:r>
    </w:p>
    <w:p w14:paraId="23DAC24C" w14:textId="59ADFF32" w:rsidR="004F69D6" w:rsidRDefault="00000000" w:rsidP="0021796F">
      <w:r w:rsidRPr="00033231">
        <w:t>Les recteurs</w:t>
      </w:r>
      <w:r w:rsidR="004F69D6">
        <w:t xml:space="preserve">, </w:t>
      </w:r>
      <w:r w:rsidRPr="00033231">
        <w:t>les vicaires et leurs sacristains sortaient en ce moment du porche de l</w:t>
      </w:r>
      <w:r w:rsidR="004F69D6">
        <w:t>’</w:t>
      </w:r>
      <w:r w:rsidRPr="00033231">
        <w:t>église</w:t>
      </w:r>
      <w:r w:rsidR="004F69D6">
        <w:t xml:space="preserve">. </w:t>
      </w:r>
      <w:r w:rsidRPr="00033231">
        <w:t>Il y eut force serrements de mains</w:t>
      </w:r>
      <w:r w:rsidR="004F69D6">
        <w:t xml:space="preserve">, </w:t>
      </w:r>
      <w:r w:rsidRPr="00033231">
        <w:t>compliments sur les discours</w:t>
      </w:r>
      <w:r w:rsidR="004F69D6">
        <w:t xml:space="preserve">, </w:t>
      </w:r>
      <w:r w:rsidRPr="00033231">
        <w:t>recommandations de prendre garde à l</w:t>
      </w:r>
      <w:r w:rsidR="004F69D6">
        <w:t>’</w:t>
      </w:r>
      <w:r w:rsidRPr="00033231">
        <w:t>air de la nuit</w:t>
      </w:r>
      <w:r w:rsidR="004F69D6">
        <w:t xml:space="preserve">, </w:t>
      </w:r>
      <w:r w:rsidRPr="00033231">
        <w:t>etc</w:t>
      </w:r>
      <w:r w:rsidR="004F69D6">
        <w:t xml:space="preserve">., </w:t>
      </w:r>
      <w:r w:rsidRPr="00033231">
        <w:t>etc</w:t>
      </w:r>
      <w:r w:rsidR="004F69D6">
        <w:t xml:space="preserve">. </w:t>
      </w:r>
      <w:r w:rsidRPr="00033231">
        <w:t>Peu à peu la foule se dispersa</w:t>
      </w:r>
      <w:r w:rsidR="004F69D6">
        <w:t xml:space="preserve">, </w:t>
      </w:r>
      <w:r w:rsidRPr="00033231">
        <w:t>les voitures s</w:t>
      </w:r>
      <w:r w:rsidR="004F69D6">
        <w:t>’</w:t>
      </w:r>
      <w:r w:rsidRPr="00033231">
        <w:t>ébranlèrent</w:t>
      </w:r>
      <w:r w:rsidR="004F69D6">
        <w:t xml:space="preserve">. </w:t>
      </w:r>
      <w:r w:rsidRPr="00033231">
        <w:t xml:space="preserve">Miss </w:t>
      </w:r>
      <w:proofErr w:type="spellStart"/>
      <w:r w:rsidRPr="00033231">
        <w:t>Keeldar</w:t>
      </w:r>
      <w:proofErr w:type="spellEnd"/>
      <w:r w:rsidRPr="00033231">
        <w:t xml:space="preserve"> venait de </w:t>
      </w:r>
      <w:r w:rsidRPr="00033231">
        <w:lastRenderedPageBreak/>
        <w:t>qui</w:t>
      </w:r>
      <w:r w:rsidRPr="00033231">
        <w:t>t</w:t>
      </w:r>
      <w:r w:rsidRPr="00033231">
        <w:t>ter son refuge fleuri</w:t>
      </w:r>
      <w:r w:rsidR="004F69D6">
        <w:t xml:space="preserve">, </w:t>
      </w:r>
      <w:r w:rsidRPr="00033231">
        <w:t xml:space="preserve">lorsque </w:t>
      </w:r>
      <w:r w:rsidR="004F69D6">
        <w:t>M. </w:t>
      </w:r>
      <w:proofErr w:type="spellStart"/>
      <w:r w:rsidRPr="00033231">
        <w:t>Helstone</w:t>
      </w:r>
      <w:proofErr w:type="spellEnd"/>
      <w:r w:rsidRPr="00033231">
        <w:t xml:space="preserve"> entra dans le jardin et la rencontra</w:t>
      </w:r>
      <w:r w:rsidR="004F69D6">
        <w:t>.</w:t>
      </w:r>
    </w:p>
    <w:p w14:paraId="70F27DDE" w14:textId="6CEEE52C" w:rsidR="00000000" w:rsidRPr="00033231" w:rsidRDefault="004F69D6" w:rsidP="0021796F">
      <w:r>
        <w:t>« </w:t>
      </w:r>
      <w:r w:rsidR="00000000" w:rsidRPr="00033231">
        <w:t>Oh</w:t>
      </w:r>
      <w:r>
        <w:t xml:space="preserve"> ! </w:t>
      </w:r>
      <w:r w:rsidR="00000000" w:rsidRPr="00033231">
        <w:t>je vous cherchais</w:t>
      </w:r>
      <w:r>
        <w:t xml:space="preserve">, </w:t>
      </w:r>
      <w:r w:rsidR="00000000" w:rsidRPr="00033231">
        <w:t>dit-il</w:t>
      </w:r>
      <w:r>
        <w:t xml:space="preserve">. </w:t>
      </w:r>
      <w:r w:rsidR="00000000" w:rsidRPr="00033231">
        <w:t>Je craignais que vous ne fussiez déjà partie</w:t>
      </w:r>
      <w:r>
        <w:t xml:space="preserve">. </w:t>
      </w:r>
      <w:r w:rsidR="00000000" w:rsidRPr="00033231">
        <w:t>Caroline</w:t>
      </w:r>
      <w:r>
        <w:t xml:space="preserve">, </w:t>
      </w:r>
      <w:r w:rsidR="00000000" w:rsidRPr="00033231">
        <w:t>venez ici</w:t>
      </w:r>
      <w:r>
        <w:t>. »</w:t>
      </w:r>
    </w:p>
    <w:p w14:paraId="6CA9C57D" w14:textId="77777777" w:rsidR="004F69D6" w:rsidRDefault="00000000" w:rsidP="0021796F">
      <w:r w:rsidRPr="00033231">
        <w:t>Caroline s</w:t>
      </w:r>
      <w:r w:rsidR="004F69D6">
        <w:t>’</w:t>
      </w:r>
      <w:r w:rsidRPr="00033231">
        <w:t>approcha</w:t>
      </w:r>
      <w:r w:rsidR="004F69D6">
        <w:t xml:space="preserve">, </w:t>
      </w:r>
      <w:r w:rsidRPr="00033231">
        <w:t>s</w:t>
      </w:r>
      <w:r w:rsidR="004F69D6">
        <w:t>’</w:t>
      </w:r>
      <w:r w:rsidRPr="00033231">
        <w:t>attendant</w:t>
      </w:r>
      <w:r w:rsidR="004F69D6">
        <w:t xml:space="preserve">, </w:t>
      </w:r>
      <w:r w:rsidRPr="00033231">
        <w:t>comme Shirley</w:t>
      </w:r>
      <w:r w:rsidR="004F69D6">
        <w:t xml:space="preserve">, </w:t>
      </w:r>
      <w:r w:rsidRPr="00033231">
        <w:t>à une semonce</w:t>
      </w:r>
      <w:r w:rsidR="004F69D6">
        <w:t xml:space="preserve">, </w:t>
      </w:r>
      <w:r w:rsidRPr="00033231">
        <w:t>pour n</w:t>
      </w:r>
      <w:r w:rsidR="004F69D6">
        <w:t>’</w:t>
      </w:r>
      <w:r w:rsidRPr="00033231">
        <w:t>avoir point fait acte de présence à l</w:t>
      </w:r>
      <w:r w:rsidR="004F69D6">
        <w:t>’</w:t>
      </w:r>
      <w:r w:rsidRPr="00033231">
        <w:t>église</w:t>
      </w:r>
      <w:r w:rsidR="004F69D6">
        <w:t xml:space="preserve">. </w:t>
      </w:r>
      <w:r w:rsidRPr="00033231">
        <w:t>D</w:t>
      </w:r>
      <w:r w:rsidR="004F69D6">
        <w:t>’</w:t>
      </w:r>
      <w:r w:rsidRPr="00033231">
        <w:t>autres sujets cependant occupaient l</w:t>
      </w:r>
      <w:r w:rsidR="004F69D6">
        <w:t>’</w:t>
      </w:r>
      <w:r w:rsidRPr="00033231">
        <w:t>esprit du recteur</w:t>
      </w:r>
      <w:r w:rsidR="004F69D6">
        <w:t>.</w:t>
      </w:r>
    </w:p>
    <w:p w14:paraId="4C63C937" w14:textId="77777777" w:rsidR="004F69D6" w:rsidRDefault="004F69D6" w:rsidP="0021796F">
      <w:r>
        <w:t>« </w:t>
      </w:r>
      <w:r w:rsidR="00000000" w:rsidRPr="00033231">
        <w:t>Je ne coucherai pas à la maison cette nuit</w:t>
      </w:r>
      <w:r>
        <w:t xml:space="preserve">, </w:t>
      </w:r>
      <w:r w:rsidR="00000000" w:rsidRPr="00033231">
        <w:t>continua-t-il</w:t>
      </w:r>
      <w:r>
        <w:t xml:space="preserve">. </w:t>
      </w:r>
      <w:r w:rsidR="00000000" w:rsidRPr="00033231">
        <w:t>Je viens de rencontrer un vieil ami</w:t>
      </w:r>
      <w:r>
        <w:t xml:space="preserve">, </w:t>
      </w:r>
      <w:r w:rsidR="00000000" w:rsidRPr="00033231">
        <w:t>et j</w:t>
      </w:r>
      <w:r>
        <w:t>’</w:t>
      </w:r>
      <w:r w:rsidR="00000000" w:rsidRPr="00033231">
        <w:t>ai promis de l</w:t>
      </w:r>
      <w:r>
        <w:t>’</w:t>
      </w:r>
      <w:r w:rsidR="00000000" w:rsidRPr="00033231">
        <w:t>accompagner</w:t>
      </w:r>
      <w:r>
        <w:t xml:space="preserve">. </w:t>
      </w:r>
      <w:r w:rsidR="00000000" w:rsidRPr="00033231">
        <w:t>Je serai probablement de retour demain vers midi</w:t>
      </w:r>
      <w:r>
        <w:t xml:space="preserve">. </w:t>
      </w:r>
      <w:r w:rsidR="00000000" w:rsidRPr="00033231">
        <w:t>Thomas</w:t>
      </w:r>
      <w:r>
        <w:t xml:space="preserve">, </w:t>
      </w:r>
      <w:r w:rsidR="00000000" w:rsidRPr="00033231">
        <w:t>le clerc</w:t>
      </w:r>
      <w:r>
        <w:t xml:space="preserve">, </w:t>
      </w:r>
      <w:r w:rsidR="00000000" w:rsidRPr="00033231">
        <w:t>est engagé</w:t>
      </w:r>
      <w:r>
        <w:t xml:space="preserve">, </w:t>
      </w:r>
      <w:r w:rsidR="00000000" w:rsidRPr="00033231">
        <w:t>et je ne puis l</w:t>
      </w:r>
      <w:r>
        <w:t>’</w:t>
      </w:r>
      <w:r w:rsidR="00000000" w:rsidRPr="00033231">
        <w:t>avoir pour co</w:t>
      </w:r>
      <w:r w:rsidR="00000000" w:rsidRPr="00033231">
        <w:t>u</w:t>
      </w:r>
      <w:r w:rsidR="00000000" w:rsidRPr="00033231">
        <w:t>cher à la maison</w:t>
      </w:r>
      <w:r>
        <w:t xml:space="preserve">, </w:t>
      </w:r>
      <w:r w:rsidR="00000000" w:rsidRPr="00033231">
        <w:t>comme il fait d</w:t>
      </w:r>
      <w:r>
        <w:t>’</w:t>
      </w:r>
      <w:r w:rsidR="00000000" w:rsidRPr="00033231">
        <w:t>habitude lorsque je m</w:t>
      </w:r>
      <w:r>
        <w:t>’</w:t>
      </w:r>
      <w:r w:rsidR="00000000" w:rsidRPr="00033231">
        <w:t>absente pour la nuit</w:t>
      </w:r>
      <w:r>
        <w:t xml:space="preserve"> ; </w:t>
      </w:r>
      <w:r w:rsidR="00000000" w:rsidRPr="00033231">
        <w:t>en conséquence</w:t>
      </w:r>
      <w:r>
        <w:t>…</w:t>
      </w:r>
    </w:p>
    <w:p w14:paraId="30CF4C85" w14:textId="77777777" w:rsidR="004F69D6" w:rsidRDefault="004F69D6" w:rsidP="0021796F">
      <w:r>
        <w:t>— </w:t>
      </w:r>
      <w:r w:rsidR="00000000" w:rsidRPr="00033231">
        <w:t>En conséquence</w:t>
      </w:r>
      <w:r>
        <w:t xml:space="preserve">, </w:t>
      </w:r>
      <w:r w:rsidR="00000000" w:rsidRPr="00033231">
        <w:t>interrompit Shirley</w:t>
      </w:r>
      <w:r>
        <w:t xml:space="preserve">, </w:t>
      </w:r>
      <w:r w:rsidR="00000000" w:rsidRPr="00033231">
        <w:t>vous avez besoin de moi comme gentleman</w:t>
      </w:r>
      <w:r>
        <w:t xml:space="preserve">, </w:t>
      </w:r>
      <w:r w:rsidR="00000000" w:rsidRPr="00033231">
        <w:t xml:space="preserve">le premier gentleman de </w:t>
      </w:r>
      <w:proofErr w:type="spellStart"/>
      <w:r w:rsidR="00000000" w:rsidRPr="00033231">
        <w:t>Briarfield</w:t>
      </w:r>
      <w:proofErr w:type="spellEnd"/>
      <w:r>
        <w:t xml:space="preserve">, </w:t>
      </w:r>
      <w:r w:rsidR="00000000" w:rsidRPr="00033231">
        <w:t>e</w:t>
      </w:r>
      <w:r w:rsidR="00000000" w:rsidRPr="00033231">
        <w:t>n</w:t>
      </w:r>
      <w:r w:rsidR="00000000" w:rsidRPr="00033231">
        <w:t>fin</w:t>
      </w:r>
      <w:r>
        <w:t xml:space="preserve">, </w:t>
      </w:r>
      <w:r w:rsidR="00000000" w:rsidRPr="00033231">
        <w:t>pour prendre votre place</w:t>
      </w:r>
      <w:r>
        <w:t xml:space="preserve">, </w:t>
      </w:r>
      <w:r w:rsidR="00000000" w:rsidRPr="00033231">
        <w:t xml:space="preserve">être le maître de la </w:t>
      </w:r>
      <w:proofErr w:type="spellStart"/>
      <w:r w:rsidR="00000000" w:rsidRPr="00033231">
        <w:t>rectorerie</w:t>
      </w:r>
      <w:proofErr w:type="spellEnd"/>
      <w:r w:rsidR="00000000" w:rsidRPr="00033231">
        <w:t xml:space="preserve"> et le gardien de votre nièce et de vos servantes pendant votre a</w:t>
      </w:r>
      <w:r w:rsidR="00000000" w:rsidRPr="00033231">
        <w:t>b</w:t>
      </w:r>
      <w:r w:rsidR="00000000" w:rsidRPr="00033231">
        <w:t>se</w:t>
      </w:r>
      <w:r w:rsidR="00000000" w:rsidRPr="00033231">
        <w:t>n</w:t>
      </w:r>
      <w:r w:rsidR="00000000" w:rsidRPr="00033231">
        <w:t>ce</w:t>
      </w:r>
      <w:r>
        <w:t> ?</w:t>
      </w:r>
    </w:p>
    <w:p w14:paraId="6661BA80" w14:textId="77777777" w:rsidR="004F69D6" w:rsidRDefault="004F69D6" w:rsidP="0021796F">
      <w:r>
        <w:t>— </w:t>
      </w:r>
      <w:r w:rsidR="00000000" w:rsidRPr="00033231">
        <w:t>Précisément</w:t>
      </w:r>
      <w:r>
        <w:t xml:space="preserve">, </w:t>
      </w:r>
      <w:r w:rsidR="00000000" w:rsidRPr="00033231">
        <w:t>capitaine</w:t>
      </w:r>
      <w:r>
        <w:t xml:space="preserve"> ; </w:t>
      </w:r>
      <w:r w:rsidR="00000000" w:rsidRPr="00033231">
        <w:t>j</w:t>
      </w:r>
      <w:r>
        <w:t>’</w:t>
      </w:r>
      <w:r w:rsidR="00000000" w:rsidRPr="00033231">
        <w:t>ai pensé que le poste vous conviendrait</w:t>
      </w:r>
      <w:r>
        <w:t xml:space="preserve">. </w:t>
      </w:r>
      <w:r w:rsidR="00000000" w:rsidRPr="00033231">
        <w:t>Voulez-vous faire à Caroline la faveur d</w:t>
      </w:r>
      <w:r>
        <w:t>’</w:t>
      </w:r>
      <w:r w:rsidR="00000000" w:rsidRPr="00033231">
        <w:t>être son hôte pour une nuit</w:t>
      </w:r>
      <w:r>
        <w:t xml:space="preserve"> ? </w:t>
      </w:r>
      <w:r w:rsidR="00000000" w:rsidRPr="00033231">
        <w:t xml:space="preserve">Voulez-vous rester ici au lieu de retourner à </w:t>
      </w:r>
      <w:proofErr w:type="spellStart"/>
      <w:r w:rsidR="00000000" w:rsidRPr="00033231">
        <w:t>Fieldhead</w:t>
      </w:r>
      <w:proofErr w:type="spellEnd"/>
      <w:r>
        <w:t> ?</w:t>
      </w:r>
    </w:p>
    <w:p w14:paraId="0B54EF98" w14:textId="77777777" w:rsidR="004F69D6" w:rsidRDefault="004F69D6" w:rsidP="0021796F">
      <w:r>
        <w:t>— </w:t>
      </w:r>
      <w:r w:rsidR="00000000" w:rsidRPr="00033231">
        <w:t xml:space="preserve">Et que fera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 </w:t>
      </w:r>
      <w:r w:rsidR="00000000" w:rsidRPr="00033231">
        <w:t>elle m</w:t>
      </w:r>
      <w:r>
        <w:t>’</w:t>
      </w:r>
      <w:r w:rsidR="00000000" w:rsidRPr="00033231">
        <w:t>attend à la maison</w:t>
      </w:r>
      <w:r>
        <w:t>.</w:t>
      </w:r>
    </w:p>
    <w:p w14:paraId="24D6A805" w14:textId="77777777" w:rsidR="004F69D6" w:rsidRDefault="004F69D6" w:rsidP="0021796F">
      <w:r>
        <w:t>— </w:t>
      </w:r>
      <w:r w:rsidR="00000000" w:rsidRPr="00033231">
        <w:t>Je lui enverrai un mot</w:t>
      </w:r>
      <w:r>
        <w:t xml:space="preserve">. </w:t>
      </w:r>
      <w:r w:rsidR="00000000" w:rsidRPr="00033231">
        <w:t>Allons</w:t>
      </w:r>
      <w:r>
        <w:t xml:space="preserve">, </w:t>
      </w:r>
      <w:r w:rsidR="00000000" w:rsidRPr="00033231">
        <w:t>décidez-vous à rester</w:t>
      </w:r>
      <w:r>
        <w:t xml:space="preserve">. </w:t>
      </w:r>
      <w:r w:rsidR="00000000" w:rsidRPr="00033231">
        <w:t>Il se fait tard</w:t>
      </w:r>
      <w:r>
        <w:t xml:space="preserve">, </w:t>
      </w:r>
      <w:r w:rsidR="00000000" w:rsidRPr="00033231">
        <w:t>la rosée tombe abondamment</w:t>
      </w:r>
      <w:r>
        <w:t xml:space="preserve"> ; </w:t>
      </w:r>
      <w:r w:rsidR="00000000" w:rsidRPr="00033231">
        <w:t>vous et Caroline serez</w:t>
      </w:r>
      <w:r>
        <w:t xml:space="preserve">, </w:t>
      </w:r>
      <w:r w:rsidR="00000000" w:rsidRPr="00033231">
        <w:t>je n</w:t>
      </w:r>
      <w:r>
        <w:t>’</w:t>
      </w:r>
      <w:r w:rsidR="00000000" w:rsidRPr="00033231">
        <w:t>en doute pas</w:t>
      </w:r>
      <w:r>
        <w:t xml:space="preserve">, </w:t>
      </w:r>
      <w:r w:rsidR="00000000" w:rsidRPr="00033231">
        <w:t>enchantées de passer la nuit ensemble</w:t>
      </w:r>
      <w:r>
        <w:t>.</w:t>
      </w:r>
    </w:p>
    <w:p w14:paraId="317B65EC" w14:textId="77777777" w:rsidR="004F69D6" w:rsidRDefault="004F69D6" w:rsidP="0021796F">
      <w:r>
        <w:t>— </w:t>
      </w:r>
      <w:r w:rsidR="00000000" w:rsidRPr="00033231">
        <w:t>Je vous promets donc de demeurer avec Caroline</w:t>
      </w:r>
      <w:r>
        <w:t xml:space="preserve">, </w:t>
      </w:r>
      <w:r w:rsidR="00000000" w:rsidRPr="00033231">
        <w:t>répo</w:t>
      </w:r>
      <w:r w:rsidR="00000000" w:rsidRPr="00033231">
        <w:t>n</w:t>
      </w:r>
      <w:r w:rsidR="00000000" w:rsidRPr="00033231">
        <w:t>dit Shirley</w:t>
      </w:r>
      <w:r>
        <w:t xml:space="preserve">. </w:t>
      </w:r>
      <w:r w:rsidR="00000000" w:rsidRPr="00033231">
        <w:t>Comment vous le dites</w:t>
      </w:r>
      <w:r>
        <w:t xml:space="preserve">, </w:t>
      </w:r>
      <w:r w:rsidR="00000000" w:rsidRPr="00033231">
        <w:t xml:space="preserve">nous jouirons du </w:t>
      </w:r>
      <w:r w:rsidR="00000000" w:rsidRPr="00033231">
        <w:lastRenderedPageBreak/>
        <w:t>plaisir d</w:t>
      </w:r>
      <w:r>
        <w:t>’</w:t>
      </w:r>
      <w:r w:rsidR="00000000" w:rsidRPr="00033231">
        <w:t>être ensemble</w:t>
      </w:r>
      <w:r>
        <w:t xml:space="preserve"> ; </w:t>
      </w:r>
      <w:r w:rsidR="00000000" w:rsidRPr="00033231">
        <w:t>nous ne nous séparerons pas de la nuit</w:t>
      </w:r>
      <w:r>
        <w:t xml:space="preserve">. </w:t>
      </w:r>
      <w:r w:rsidR="00000000" w:rsidRPr="00033231">
        <w:t>Mai</w:t>
      </w:r>
      <w:r w:rsidR="00000000" w:rsidRPr="00033231">
        <w:t>n</w:t>
      </w:r>
      <w:r w:rsidR="00000000" w:rsidRPr="00033231">
        <w:t>tenant</w:t>
      </w:r>
      <w:r>
        <w:t xml:space="preserve">, </w:t>
      </w:r>
      <w:r w:rsidR="00000000" w:rsidRPr="00033231">
        <w:t>allez rejoindre votre vieil ami</w:t>
      </w:r>
      <w:r>
        <w:t xml:space="preserve">, </w:t>
      </w:r>
      <w:r w:rsidR="00000000" w:rsidRPr="00033231">
        <w:t>et ne craignez rien pour nous</w:t>
      </w:r>
      <w:r>
        <w:t>.</w:t>
      </w:r>
    </w:p>
    <w:p w14:paraId="6F3EE3DC" w14:textId="77777777" w:rsidR="004F69D6" w:rsidRDefault="004F69D6" w:rsidP="0021796F">
      <w:r>
        <w:t>— </w:t>
      </w:r>
      <w:r w:rsidR="00000000" w:rsidRPr="00033231">
        <w:t>S</w:t>
      </w:r>
      <w:r>
        <w:t>’</w:t>
      </w:r>
      <w:r w:rsidR="00000000" w:rsidRPr="00033231">
        <w:t>il arrivait quelque trouble dans la nuit</w:t>
      </w:r>
      <w:r>
        <w:t xml:space="preserve">, </w:t>
      </w:r>
      <w:r w:rsidR="00000000" w:rsidRPr="00033231">
        <w:t>capitaine</w:t>
      </w:r>
      <w:r>
        <w:t xml:space="preserve">, </w:t>
      </w:r>
      <w:r w:rsidR="00000000" w:rsidRPr="00033231">
        <w:t>si vous entendiez crocheter une serrure</w:t>
      </w:r>
      <w:r>
        <w:t xml:space="preserve">, </w:t>
      </w:r>
      <w:r w:rsidR="00000000" w:rsidRPr="00033231">
        <w:t>couper une vitre</w:t>
      </w:r>
      <w:r>
        <w:t xml:space="preserve">, </w:t>
      </w:r>
      <w:r w:rsidR="00000000" w:rsidRPr="00033231">
        <w:t>ou des pas furtifs se glisser en quelque endroit de la maison</w:t>
      </w:r>
      <w:r>
        <w:t xml:space="preserve"> (</w:t>
      </w:r>
      <w:r w:rsidR="00000000" w:rsidRPr="00033231">
        <w:t>et je n</w:t>
      </w:r>
      <w:r>
        <w:t>’</w:t>
      </w:r>
      <w:r w:rsidR="00000000" w:rsidRPr="00033231">
        <w:t>ai aucune crainte de vous dire</w:t>
      </w:r>
      <w:r>
        <w:t xml:space="preserve">, </w:t>
      </w:r>
      <w:r w:rsidR="00000000" w:rsidRPr="00033231">
        <w:t>à vous qui portez un cœur fort et bien trempé sous votre corsage de satin</w:t>
      </w:r>
      <w:r>
        <w:t xml:space="preserve">, </w:t>
      </w:r>
      <w:r w:rsidR="00000000" w:rsidRPr="00033231">
        <w:t>que ces petits incidents sont fort possibles dans les temps actuels</w:t>
      </w:r>
      <w:r>
        <w:t xml:space="preserve">), </w:t>
      </w:r>
      <w:r w:rsidR="00000000" w:rsidRPr="00033231">
        <w:t>que pourriez-vous faire</w:t>
      </w:r>
      <w:r>
        <w:t> ?</w:t>
      </w:r>
    </w:p>
    <w:p w14:paraId="6FE257ED" w14:textId="77777777" w:rsidR="004F69D6" w:rsidRDefault="004F69D6" w:rsidP="0021796F">
      <w:r>
        <w:t>— </w:t>
      </w:r>
      <w:r w:rsidR="00000000" w:rsidRPr="00033231">
        <w:t>Je n</w:t>
      </w:r>
      <w:r>
        <w:t>’</w:t>
      </w:r>
      <w:r w:rsidR="00000000" w:rsidRPr="00033231">
        <w:t>en sais rien</w:t>
      </w:r>
      <w:r>
        <w:t xml:space="preserve">, </w:t>
      </w:r>
      <w:r w:rsidR="00000000" w:rsidRPr="00033231">
        <w:t>peut-être m</w:t>
      </w:r>
      <w:r>
        <w:t>’</w:t>
      </w:r>
      <w:r w:rsidR="00000000" w:rsidRPr="00033231">
        <w:t>évanouir</w:t>
      </w:r>
      <w:r>
        <w:t xml:space="preserve">, </w:t>
      </w:r>
      <w:r w:rsidR="00000000" w:rsidRPr="00033231">
        <w:t>tomber</w:t>
      </w:r>
      <w:r>
        <w:t xml:space="preserve">, </w:t>
      </w:r>
      <w:r w:rsidR="00000000" w:rsidRPr="00033231">
        <w:t>pour me relever ensuite</w:t>
      </w:r>
      <w:r>
        <w:t xml:space="preserve">. </w:t>
      </w:r>
      <w:r w:rsidR="00000000" w:rsidRPr="00033231">
        <w:t>Mais</w:t>
      </w:r>
      <w:r>
        <w:t xml:space="preserve">, </w:t>
      </w:r>
      <w:r w:rsidR="00000000" w:rsidRPr="00033231">
        <w:t>docteur</w:t>
      </w:r>
      <w:r>
        <w:t xml:space="preserve">, </w:t>
      </w:r>
      <w:r w:rsidR="00000000" w:rsidRPr="00033231">
        <w:t>si vous m</w:t>
      </w:r>
      <w:r>
        <w:t>’</w:t>
      </w:r>
      <w:r w:rsidR="00000000" w:rsidRPr="00033231">
        <w:t>assignez le poste d</w:t>
      </w:r>
      <w:r>
        <w:t>’</w:t>
      </w:r>
      <w:r w:rsidR="00000000" w:rsidRPr="00033231">
        <w:t>honneur</w:t>
      </w:r>
      <w:r>
        <w:t xml:space="preserve">, </w:t>
      </w:r>
      <w:r w:rsidR="00000000" w:rsidRPr="00033231">
        <w:t>vous devez me donner des armes</w:t>
      </w:r>
      <w:r>
        <w:t xml:space="preserve">. </w:t>
      </w:r>
      <w:r w:rsidR="00000000" w:rsidRPr="00033231">
        <w:t>Quelles armes renferme votre forteresse</w:t>
      </w:r>
      <w:r>
        <w:t> ?</w:t>
      </w:r>
    </w:p>
    <w:p w14:paraId="0761EB6A" w14:textId="77777777" w:rsidR="004F69D6" w:rsidRDefault="004F69D6" w:rsidP="0021796F">
      <w:r>
        <w:t>— </w:t>
      </w:r>
      <w:r w:rsidR="00000000" w:rsidRPr="00033231">
        <w:t>Vous ne pourriez manier une épée</w:t>
      </w:r>
      <w:r>
        <w:t> ?</w:t>
      </w:r>
    </w:p>
    <w:p w14:paraId="2071BDEF" w14:textId="77777777" w:rsidR="004F69D6" w:rsidRDefault="004F69D6" w:rsidP="0021796F">
      <w:r>
        <w:t>— </w:t>
      </w:r>
      <w:r w:rsidR="00000000" w:rsidRPr="00033231">
        <w:t>Non</w:t>
      </w:r>
      <w:r>
        <w:t xml:space="preserve"> ; </w:t>
      </w:r>
      <w:r w:rsidR="00000000" w:rsidRPr="00033231">
        <w:t>je me servirais mieux du couteau à découper</w:t>
      </w:r>
      <w:r>
        <w:t>.</w:t>
      </w:r>
    </w:p>
    <w:p w14:paraId="2600FF4F" w14:textId="77777777" w:rsidR="004F69D6" w:rsidRDefault="004F69D6" w:rsidP="0021796F">
      <w:r>
        <w:t>— </w:t>
      </w:r>
      <w:r w:rsidR="00000000" w:rsidRPr="00033231">
        <w:t>Vous en trouverez un excellent dans le buffet de la salle à manger</w:t>
      </w:r>
      <w:r>
        <w:t xml:space="preserve"> ; </w:t>
      </w:r>
      <w:r w:rsidR="00000000" w:rsidRPr="00033231">
        <w:t>un couteau de lady</w:t>
      </w:r>
      <w:r>
        <w:t xml:space="preserve">, </w:t>
      </w:r>
      <w:r w:rsidR="00000000" w:rsidRPr="00033231">
        <w:t>léger à manier</w:t>
      </w:r>
      <w:r>
        <w:t xml:space="preserve">, </w:t>
      </w:r>
      <w:r w:rsidR="00000000" w:rsidRPr="00033231">
        <w:t>et dont la pointe vaut celle d</w:t>
      </w:r>
      <w:r>
        <w:t>’</w:t>
      </w:r>
      <w:r w:rsidR="00000000" w:rsidRPr="00033231">
        <w:t>un poignard</w:t>
      </w:r>
      <w:r>
        <w:t>.</w:t>
      </w:r>
    </w:p>
    <w:p w14:paraId="6D08F78F" w14:textId="77777777" w:rsidR="004F69D6" w:rsidRDefault="004F69D6" w:rsidP="0021796F">
      <w:r>
        <w:t>— </w:t>
      </w:r>
      <w:r w:rsidR="00000000" w:rsidRPr="00033231">
        <w:t>Ce sera l</w:t>
      </w:r>
      <w:r>
        <w:t>’</w:t>
      </w:r>
      <w:r w:rsidR="00000000" w:rsidRPr="00033231">
        <w:t>affaire de Caroline</w:t>
      </w:r>
      <w:r>
        <w:t xml:space="preserve"> ; </w:t>
      </w:r>
      <w:r w:rsidR="00000000" w:rsidRPr="00033231">
        <w:t>mais vous me donnerez une paire de pistolets</w:t>
      </w:r>
      <w:r>
        <w:t xml:space="preserve"> : </w:t>
      </w:r>
      <w:r w:rsidR="00000000" w:rsidRPr="00033231">
        <w:t>je sais que vous avez des pistolets</w:t>
      </w:r>
      <w:r>
        <w:t>.</w:t>
      </w:r>
    </w:p>
    <w:p w14:paraId="135990DB" w14:textId="77777777" w:rsidR="004F69D6" w:rsidRDefault="004F69D6" w:rsidP="0021796F">
      <w:r>
        <w:t>— </w:t>
      </w:r>
      <w:r w:rsidR="00000000" w:rsidRPr="00033231">
        <w:t>J</w:t>
      </w:r>
      <w:r>
        <w:t>’</w:t>
      </w:r>
      <w:r w:rsidR="00000000" w:rsidRPr="00033231">
        <w:t>en ai deux paires</w:t>
      </w:r>
      <w:r>
        <w:t xml:space="preserve">, </w:t>
      </w:r>
      <w:r w:rsidR="00000000" w:rsidRPr="00033231">
        <w:t>et j</w:t>
      </w:r>
      <w:r>
        <w:t>’</w:t>
      </w:r>
      <w:r w:rsidR="00000000" w:rsidRPr="00033231">
        <w:t>en laisse une à votre disposition</w:t>
      </w:r>
      <w:r>
        <w:t xml:space="preserve">. </w:t>
      </w:r>
      <w:r w:rsidR="00000000" w:rsidRPr="00033231">
        <w:t>Vous les trouverez suspendus dans leur étui en cuir au-dessus du manteau de la cheminée de mon cabinet d</w:t>
      </w:r>
      <w:r>
        <w:t>’</w:t>
      </w:r>
      <w:r w:rsidR="00000000" w:rsidRPr="00033231">
        <w:t>étude</w:t>
      </w:r>
      <w:r>
        <w:t>.</w:t>
      </w:r>
    </w:p>
    <w:p w14:paraId="7E591C08" w14:textId="77777777" w:rsidR="004F69D6" w:rsidRDefault="004F69D6" w:rsidP="0021796F">
      <w:r>
        <w:t>— </w:t>
      </w:r>
      <w:r w:rsidR="00000000" w:rsidRPr="00033231">
        <w:t>Chargés</w:t>
      </w:r>
      <w:r>
        <w:t> ?</w:t>
      </w:r>
    </w:p>
    <w:p w14:paraId="6B26D5A9" w14:textId="77777777" w:rsidR="004F69D6" w:rsidRDefault="004F69D6" w:rsidP="0021796F">
      <w:r>
        <w:t>— </w:t>
      </w:r>
      <w:r w:rsidR="00000000" w:rsidRPr="00033231">
        <w:t>Oui</w:t>
      </w:r>
      <w:r>
        <w:t xml:space="preserve">, </w:t>
      </w:r>
      <w:r w:rsidR="00000000" w:rsidRPr="00033231">
        <w:t>mais non amorcés</w:t>
      </w:r>
      <w:r>
        <w:t xml:space="preserve"> ; </w:t>
      </w:r>
      <w:r w:rsidR="00000000" w:rsidRPr="00033231">
        <w:t>amorcez-les avant de vous me</w:t>
      </w:r>
      <w:r w:rsidR="00000000" w:rsidRPr="00033231">
        <w:t>t</w:t>
      </w:r>
      <w:r w:rsidR="00000000" w:rsidRPr="00033231">
        <w:t>tre au lit</w:t>
      </w:r>
      <w:r>
        <w:t xml:space="preserve">. </w:t>
      </w:r>
      <w:r w:rsidR="00000000" w:rsidRPr="00033231">
        <w:t>C</w:t>
      </w:r>
      <w:r>
        <w:t>’</w:t>
      </w:r>
      <w:r w:rsidR="00000000" w:rsidRPr="00033231">
        <w:t>est vous faire un grand honneur que de vous les confier</w:t>
      </w:r>
      <w:r>
        <w:t xml:space="preserve">, </w:t>
      </w:r>
      <w:r w:rsidR="00000000" w:rsidRPr="00033231">
        <w:t>capitaine</w:t>
      </w:r>
      <w:r>
        <w:t>.</w:t>
      </w:r>
    </w:p>
    <w:p w14:paraId="65C8BDC6" w14:textId="16FC600E" w:rsidR="00000000" w:rsidRPr="00033231" w:rsidRDefault="004F69D6" w:rsidP="0021796F">
      <w:r>
        <w:lastRenderedPageBreak/>
        <w:t>— </w:t>
      </w:r>
      <w:r w:rsidR="00000000" w:rsidRPr="00033231">
        <w:t>J</w:t>
      </w:r>
      <w:r>
        <w:t>’</w:t>
      </w:r>
      <w:r w:rsidR="00000000" w:rsidRPr="00033231">
        <w:t>en aurai soin</w:t>
      </w:r>
      <w:r>
        <w:t xml:space="preserve">. </w:t>
      </w:r>
      <w:r w:rsidR="00000000" w:rsidRPr="00033231">
        <w:t>Vous pouvez aller maintenant</w:t>
      </w:r>
      <w:r>
        <w:t xml:space="preserve">, </w:t>
      </w:r>
      <w:r w:rsidR="00000000" w:rsidRPr="00033231">
        <w:t xml:space="preserve">monsieur </w:t>
      </w:r>
      <w:proofErr w:type="spellStart"/>
      <w:r w:rsidR="00000000" w:rsidRPr="00033231">
        <w:t>Helstone</w:t>
      </w:r>
      <w:proofErr w:type="spellEnd"/>
      <w:r>
        <w:t xml:space="preserve">… </w:t>
      </w:r>
      <w:r w:rsidR="00000000" w:rsidRPr="00033231">
        <w:t>Il a été fort gracieux pour moi de me prêter ses pi</w:t>
      </w:r>
      <w:r w:rsidR="00000000" w:rsidRPr="00033231">
        <w:t>s</w:t>
      </w:r>
      <w:r w:rsidR="00000000" w:rsidRPr="00033231">
        <w:t>tolets</w:t>
      </w:r>
      <w:r>
        <w:t xml:space="preserve">, </w:t>
      </w:r>
      <w:r w:rsidR="00000000" w:rsidRPr="00033231">
        <w:t>dit-elle</w:t>
      </w:r>
      <w:r>
        <w:t xml:space="preserve">, </w:t>
      </w:r>
      <w:r w:rsidR="00000000" w:rsidRPr="00033231">
        <w:t>comme le recteur passait la porte du jardin</w:t>
      </w:r>
      <w:r>
        <w:t xml:space="preserve">. </w:t>
      </w:r>
      <w:r w:rsidR="00000000" w:rsidRPr="00033231">
        <w:t>Mais venez</w:t>
      </w:r>
      <w:r>
        <w:t xml:space="preserve">, </w:t>
      </w:r>
      <w:r w:rsidR="00000000" w:rsidRPr="00033231">
        <w:t>Lina</w:t>
      </w:r>
      <w:r>
        <w:t xml:space="preserve">, </w:t>
      </w:r>
      <w:r w:rsidR="00000000" w:rsidRPr="00033231">
        <w:t>continua-t-elle</w:t>
      </w:r>
      <w:r>
        <w:t xml:space="preserve"> ; </w:t>
      </w:r>
      <w:r w:rsidR="00000000" w:rsidRPr="00033231">
        <w:t>entrons</w:t>
      </w:r>
      <w:r>
        <w:t xml:space="preserve">, </w:t>
      </w:r>
      <w:r w:rsidR="00000000" w:rsidRPr="00033231">
        <w:t>et tâchons d</w:t>
      </w:r>
      <w:r>
        <w:t>’</w:t>
      </w:r>
      <w:r w:rsidR="00000000" w:rsidRPr="00033231">
        <w:t>avoir à so</w:t>
      </w:r>
      <w:r w:rsidR="00000000" w:rsidRPr="00033231">
        <w:t>u</w:t>
      </w:r>
      <w:r w:rsidR="00000000" w:rsidRPr="00033231">
        <w:t>per</w:t>
      </w:r>
      <w:r>
        <w:t xml:space="preserve"> ; </w:t>
      </w:r>
      <w:r w:rsidR="00000000" w:rsidRPr="00033231">
        <w:t>j</w:t>
      </w:r>
      <w:r>
        <w:t>’</w:t>
      </w:r>
      <w:r w:rsidR="00000000" w:rsidRPr="00033231">
        <w:t xml:space="preserve">étais trop vexée pendant le thé par le voisinage de </w:t>
      </w:r>
      <w:r>
        <w:t>M. </w:t>
      </w:r>
      <w:r w:rsidR="00000000" w:rsidRPr="00033231">
        <w:t>Sam Wynne pour pouvoir manger</w:t>
      </w:r>
      <w:r>
        <w:t xml:space="preserve">, </w:t>
      </w:r>
      <w:r w:rsidR="00000000" w:rsidRPr="00033231">
        <w:t>et maintenant j</w:t>
      </w:r>
      <w:r>
        <w:t>’</w:t>
      </w:r>
      <w:r w:rsidR="00000000" w:rsidRPr="00033231">
        <w:t>ai réellement faim</w:t>
      </w:r>
      <w:r>
        <w:t>. »</w:t>
      </w:r>
    </w:p>
    <w:p w14:paraId="5CC4A9EC" w14:textId="77777777" w:rsidR="004F69D6" w:rsidRDefault="00000000" w:rsidP="0021796F">
      <w:r w:rsidRPr="00033231">
        <w:t>Entrant dans la maison</w:t>
      </w:r>
      <w:r w:rsidR="004F69D6">
        <w:t xml:space="preserve">, </w:t>
      </w:r>
      <w:r w:rsidRPr="00033231">
        <w:t>elles se dirigèrent vers l</w:t>
      </w:r>
      <w:r w:rsidR="004F69D6">
        <w:t>’</w:t>
      </w:r>
      <w:r w:rsidRPr="00033231">
        <w:t>obscure salle à manger</w:t>
      </w:r>
      <w:r w:rsidR="004F69D6">
        <w:t xml:space="preserve">, </w:t>
      </w:r>
      <w:r w:rsidRPr="00033231">
        <w:t>à travers les fenêtres ouvertes de laquelle entrait l</w:t>
      </w:r>
      <w:r w:rsidR="004F69D6">
        <w:t>’</w:t>
      </w:r>
      <w:r w:rsidRPr="00033231">
        <w:t>air du soir apportant les parfums embaumés des fleurs du ja</w:t>
      </w:r>
      <w:r w:rsidRPr="00033231">
        <w:t>r</w:t>
      </w:r>
      <w:r w:rsidRPr="00033231">
        <w:t>din</w:t>
      </w:r>
      <w:r w:rsidR="004F69D6">
        <w:t xml:space="preserve">, </w:t>
      </w:r>
      <w:r w:rsidRPr="00033231">
        <w:t>le son lointain des pas qui s</w:t>
      </w:r>
      <w:r w:rsidR="004F69D6">
        <w:t>’</w:t>
      </w:r>
      <w:r w:rsidRPr="00033231">
        <w:t>éloignaient sur la route</w:t>
      </w:r>
      <w:r w:rsidR="004F69D6">
        <w:t xml:space="preserve">, </w:t>
      </w:r>
      <w:r w:rsidRPr="00033231">
        <w:t>et un doux et vague murmure dont Caroline expliqua l</w:t>
      </w:r>
      <w:r w:rsidR="004F69D6">
        <w:t>’</w:t>
      </w:r>
      <w:r w:rsidRPr="00033231">
        <w:t>origine par ce</w:t>
      </w:r>
      <w:r w:rsidRPr="00033231">
        <w:t>t</w:t>
      </w:r>
      <w:r w:rsidRPr="00033231">
        <w:t>te remarque faite pendant qu</w:t>
      </w:r>
      <w:r w:rsidR="004F69D6">
        <w:t>’</w:t>
      </w:r>
      <w:r w:rsidRPr="00033231">
        <w:t>elle écoutait à la fenêtre</w:t>
      </w:r>
      <w:r w:rsidR="004F69D6">
        <w:t> :</w:t>
      </w:r>
    </w:p>
    <w:p w14:paraId="6AF8C7CE" w14:textId="4BDF9E31" w:rsidR="00000000" w:rsidRPr="00033231" w:rsidRDefault="004F69D6" w:rsidP="0021796F">
      <w:r>
        <w:t>« </w:t>
      </w:r>
      <w:r w:rsidR="00000000" w:rsidRPr="00033231">
        <w:t>Shirley</w:t>
      </w:r>
      <w:r>
        <w:t xml:space="preserve">, </w:t>
      </w:r>
      <w:r w:rsidR="00000000" w:rsidRPr="00033231">
        <w:t>j</w:t>
      </w:r>
      <w:r>
        <w:t>’</w:t>
      </w:r>
      <w:r w:rsidR="00000000" w:rsidRPr="00033231">
        <w:t xml:space="preserve">entends le ruisseau de </w:t>
      </w:r>
      <w:proofErr w:type="spellStart"/>
      <w:r w:rsidR="00000000" w:rsidRPr="00033231">
        <w:t>Hollow</w:t>
      </w:r>
      <w:proofErr w:type="spellEnd"/>
      <w:r>
        <w:t>. »</w:t>
      </w:r>
    </w:p>
    <w:p w14:paraId="429C9DF6" w14:textId="77777777" w:rsidR="004F69D6" w:rsidRDefault="00000000" w:rsidP="0021796F">
      <w:r w:rsidRPr="00033231">
        <w:t>Ensuite elle agita la sonnette</w:t>
      </w:r>
      <w:r w:rsidR="004F69D6">
        <w:t xml:space="preserve">, </w:t>
      </w:r>
      <w:r w:rsidRPr="00033231">
        <w:t>demanda de la lumière</w:t>
      </w:r>
      <w:r w:rsidR="004F69D6">
        <w:t xml:space="preserve">, </w:t>
      </w:r>
      <w:r w:rsidRPr="00033231">
        <w:t>et du pain et du lait</w:t>
      </w:r>
      <w:r w:rsidR="004F69D6">
        <w:t xml:space="preserve">, </w:t>
      </w:r>
      <w:r w:rsidRPr="00033231">
        <w:t>le souper</w:t>
      </w:r>
      <w:r w:rsidR="004F69D6">
        <w:t xml:space="preserve">, </w:t>
      </w:r>
      <w:r w:rsidRPr="00033231">
        <w:t xml:space="preserve">habituel de miss </w:t>
      </w:r>
      <w:proofErr w:type="spellStart"/>
      <w:r w:rsidRPr="00033231">
        <w:t>Keeldar</w:t>
      </w:r>
      <w:proofErr w:type="spellEnd"/>
      <w:r w:rsidRPr="00033231">
        <w:t xml:space="preserve"> et le sien</w:t>
      </w:r>
      <w:r w:rsidR="004F69D6">
        <w:t xml:space="preserve">. </w:t>
      </w:r>
      <w:r w:rsidRPr="00033231">
        <w:t>Fanny</w:t>
      </w:r>
      <w:r w:rsidR="004F69D6">
        <w:t xml:space="preserve">, </w:t>
      </w:r>
      <w:r w:rsidRPr="00033231">
        <w:t>lorsqu</w:t>
      </w:r>
      <w:r w:rsidR="004F69D6">
        <w:t>’</w:t>
      </w:r>
      <w:r w:rsidRPr="00033231">
        <w:t>elle les eut servies</w:t>
      </w:r>
      <w:r w:rsidR="004F69D6">
        <w:t xml:space="preserve">, </w:t>
      </w:r>
      <w:r w:rsidRPr="00033231">
        <w:t>se disposait à fermer les fen</w:t>
      </w:r>
      <w:r w:rsidRPr="00033231">
        <w:t>ê</w:t>
      </w:r>
      <w:r w:rsidRPr="00033231">
        <w:t>tres et les volets</w:t>
      </w:r>
      <w:r w:rsidR="004F69D6">
        <w:t xml:space="preserve"> ; </w:t>
      </w:r>
      <w:r w:rsidRPr="00033231">
        <w:t>mais elle fut priée de n</w:t>
      </w:r>
      <w:r w:rsidR="004F69D6">
        <w:t>’</w:t>
      </w:r>
      <w:r w:rsidRPr="00033231">
        <w:t>en rien faire pour le moment</w:t>
      </w:r>
      <w:r w:rsidR="004F69D6">
        <w:t xml:space="preserve"> : </w:t>
      </w:r>
      <w:r w:rsidRPr="00033231">
        <w:t>le crépuscule était trop calme</w:t>
      </w:r>
      <w:r w:rsidR="004F69D6">
        <w:t xml:space="preserve">, </w:t>
      </w:r>
      <w:r w:rsidRPr="00033231">
        <w:t>l</w:t>
      </w:r>
      <w:r w:rsidR="004F69D6">
        <w:t>’</w:t>
      </w:r>
      <w:r w:rsidRPr="00033231">
        <w:t>air trop embaumé pour qu</w:t>
      </w:r>
      <w:r w:rsidR="004F69D6">
        <w:t>’</w:t>
      </w:r>
      <w:r w:rsidRPr="00033231">
        <w:t>on y renonçât déjà</w:t>
      </w:r>
      <w:r w:rsidR="004F69D6">
        <w:t xml:space="preserve">. </w:t>
      </w:r>
      <w:r w:rsidRPr="00033231">
        <w:t>Elles prirent leur repas en silence</w:t>
      </w:r>
      <w:r w:rsidR="004F69D6">
        <w:t xml:space="preserve"> : </w:t>
      </w:r>
      <w:r w:rsidRPr="00033231">
        <w:t>Caroline se leva une fois pour déposer sur la fenêtre un vase de fleurs qui était sur le buffet</w:t>
      </w:r>
      <w:r w:rsidR="004F69D6">
        <w:t xml:space="preserve">, </w:t>
      </w:r>
      <w:r w:rsidRPr="00033231">
        <w:t>et dont le parfum était trop fort pour cette chambre chaude</w:t>
      </w:r>
      <w:r w:rsidR="004F69D6">
        <w:t xml:space="preserve">. </w:t>
      </w:r>
      <w:r w:rsidRPr="00033231">
        <w:t>En revenant</w:t>
      </w:r>
      <w:r w:rsidR="004F69D6">
        <w:t xml:space="preserve">, </w:t>
      </w:r>
      <w:r w:rsidRPr="00033231">
        <w:t>elle ouvrit à demi un tiroir et y prit quelque chose qui brilla dans sa main</w:t>
      </w:r>
      <w:r w:rsidR="004F69D6">
        <w:t>.</w:t>
      </w:r>
    </w:p>
    <w:p w14:paraId="6DA73D7E" w14:textId="77777777" w:rsidR="004F69D6" w:rsidRDefault="004F69D6" w:rsidP="0021796F">
      <w:r>
        <w:t>« </w:t>
      </w:r>
      <w:r w:rsidR="00000000" w:rsidRPr="00033231">
        <w:t>Vous m</w:t>
      </w:r>
      <w:r>
        <w:t>’</w:t>
      </w:r>
      <w:r w:rsidR="00000000" w:rsidRPr="00033231">
        <w:t>avez assigné ceci</w:t>
      </w:r>
      <w:r>
        <w:t xml:space="preserve">, </w:t>
      </w:r>
      <w:r w:rsidR="00000000" w:rsidRPr="00033231">
        <w:t>Shirley</w:t>
      </w:r>
      <w:r>
        <w:t xml:space="preserve">, </w:t>
      </w:r>
      <w:r w:rsidR="00000000" w:rsidRPr="00033231">
        <w:t>n</w:t>
      </w:r>
      <w:r>
        <w:t>’</w:t>
      </w:r>
      <w:r w:rsidR="00000000" w:rsidRPr="00033231">
        <w:t>est-ce pas</w:t>
      </w:r>
      <w:r>
        <w:t xml:space="preserve"> ? </w:t>
      </w:r>
      <w:r w:rsidR="00000000" w:rsidRPr="00033231">
        <w:t>C</w:t>
      </w:r>
      <w:r>
        <w:t>’</w:t>
      </w:r>
      <w:r w:rsidR="00000000" w:rsidRPr="00033231">
        <w:t>est une arme brillante</w:t>
      </w:r>
      <w:r>
        <w:t xml:space="preserve">, </w:t>
      </w:r>
      <w:r w:rsidR="00000000" w:rsidRPr="00033231">
        <w:t>admirablement affilée</w:t>
      </w:r>
      <w:r>
        <w:t xml:space="preserve">, </w:t>
      </w:r>
      <w:r w:rsidR="00000000" w:rsidRPr="00033231">
        <w:t>et dont la vue fait frémir</w:t>
      </w:r>
      <w:r>
        <w:t xml:space="preserve">. </w:t>
      </w:r>
      <w:r w:rsidR="00000000" w:rsidRPr="00033231">
        <w:t>Je n</w:t>
      </w:r>
      <w:r>
        <w:t>’</w:t>
      </w:r>
      <w:r w:rsidR="00000000" w:rsidRPr="00033231">
        <w:t>ai jamais ressenti l</w:t>
      </w:r>
      <w:r>
        <w:t>’</w:t>
      </w:r>
      <w:r w:rsidR="00000000" w:rsidRPr="00033231">
        <w:t>impulsion qui pourrait me porter à la diriger contre mon semblable</w:t>
      </w:r>
      <w:r>
        <w:t xml:space="preserve">. </w:t>
      </w:r>
      <w:r w:rsidR="00000000" w:rsidRPr="00033231">
        <w:t>Il est difficile d</w:t>
      </w:r>
      <w:r>
        <w:t>’</w:t>
      </w:r>
      <w:r w:rsidR="00000000" w:rsidRPr="00033231">
        <w:t>imaginer quelle circonstance pourrait donner à mon bras la force de frapper avec ce long couteau</w:t>
      </w:r>
      <w:r>
        <w:t>.</w:t>
      </w:r>
    </w:p>
    <w:p w14:paraId="2F06F5E6" w14:textId="0D64C35B" w:rsidR="00000000" w:rsidRPr="00033231" w:rsidRDefault="004F69D6" w:rsidP="0021796F">
      <w:r>
        <w:lastRenderedPageBreak/>
        <w:t>— </w:t>
      </w:r>
      <w:r w:rsidR="00000000" w:rsidRPr="00033231">
        <w:t>Cela me répugnerait fortement</w:t>
      </w:r>
      <w:r>
        <w:t xml:space="preserve">, </w:t>
      </w:r>
      <w:r w:rsidR="00000000" w:rsidRPr="00033231">
        <w:t>reprit Shirley</w:t>
      </w:r>
      <w:r>
        <w:t xml:space="preserve"> ; </w:t>
      </w:r>
      <w:r w:rsidR="00000000" w:rsidRPr="00033231">
        <w:t>mais je crois que je le pourrais</w:t>
      </w:r>
      <w:r>
        <w:t xml:space="preserve">, </w:t>
      </w:r>
      <w:r w:rsidR="00000000" w:rsidRPr="00033231">
        <w:t>si j</w:t>
      </w:r>
      <w:r>
        <w:t>’</w:t>
      </w:r>
      <w:r w:rsidR="00000000" w:rsidRPr="00033231">
        <w:t>y étais contrainte par certaines ci</w:t>
      </w:r>
      <w:r w:rsidR="00000000" w:rsidRPr="00033231">
        <w:t>r</w:t>
      </w:r>
      <w:r w:rsidR="00000000" w:rsidRPr="00033231">
        <w:t>constances que je puis imaginer</w:t>
      </w:r>
      <w:r>
        <w:t>. »</w:t>
      </w:r>
    </w:p>
    <w:p w14:paraId="41828D3A" w14:textId="77777777" w:rsidR="004F69D6" w:rsidRDefault="00000000" w:rsidP="0021796F">
      <w:r w:rsidRPr="00033231">
        <w:t xml:space="preserve">Et miss </w:t>
      </w:r>
      <w:proofErr w:type="spellStart"/>
      <w:r w:rsidRPr="00033231">
        <w:t>Keeldar</w:t>
      </w:r>
      <w:proofErr w:type="spellEnd"/>
      <w:r w:rsidRPr="00033231">
        <w:t xml:space="preserve"> but tranquillement et à petits traits sa ta</w:t>
      </w:r>
      <w:r w:rsidRPr="00033231">
        <w:t>s</w:t>
      </w:r>
      <w:r w:rsidRPr="00033231">
        <w:t>se de lait frais</w:t>
      </w:r>
      <w:r w:rsidR="004F69D6">
        <w:t xml:space="preserve"> ; </w:t>
      </w:r>
      <w:r w:rsidRPr="00033231">
        <w:t>elle paraissait quelque peu pensive et était l</w:t>
      </w:r>
      <w:r w:rsidRPr="00033231">
        <w:t>é</w:t>
      </w:r>
      <w:r w:rsidRPr="00033231">
        <w:t>g</w:t>
      </w:r>
      <w:r w:rsidRPr="00033231">
        <w:t>è</w:t>
      </w:r>
      <w:r w:rsidRPr="00033231">
        <w:t>rement pâle</w:t>
      </w:r>
      <w:r w:rsidR="004F69D6">
        <w:t xml:space="preserve">. </w:t>
      </w:r>
      <w:r w:rsidRPr="00033231">
        <w:t>Mais n</w:t>
      </w:r>
      <w:r w:rsidR="004F69D6">
        <w:t>’</w:t>
      </w:r>
      <w:r w:rsidRPr="00033231">
        <w:t>était-elle pas toujours pâle</w:t>
      </w:r>
      <w:r w:rsidR="004F69D6">
        <w:t xml:space="preserve"> ? </w:t>
      </w:r>
      <w:r w:rsidRPr="00033231">
        <w:t>jamais elle n</w:t>
      </w:r>
      <w:r w:rsidR="004F69D6">
        <w:t>’</w:t>
      </w:r>
      <w:r w:rsidRPr="00033231">
        <w:t>avait eu le teint animé</w:t>
      </w:r>
      <w:r w:rsidR="004F69D6">
        <w:t>.</w:t>
      </w:r>
    </w:p>
    <w:p w14:paraId="28DC3609" w14:textId="77777777" w:rsidR="004F69D6" w:rsidRDefault="00000000" w:rsidP="0021796F">
      <w:r w:rsidRPr="00033231">
        <w:t>Le souper fini</w:t>
      </w:r>
      <w:r w:rsidR="004F69D6">
        <w:t xml:space="preserve">, </w:t>
      </w:r>
      <w:r w:rsidRPr="00033231">
        <w:t>Fanny fut appelée de nouveau</w:t>
      </w:r>
      <w:r w:rsidR="004F69D6">
        <w:t xml:space="preserve"> : </w:t>
      </w:r>
      <w:r w:rsidRPr="00033231">
        <w:t>ou lui conseilla</w:t>
      </w:r>
      <w:r w:rsidR="004F69D6">
        <w:t xml:space="preserve">, </w:t>
      </w:r>
      <w:r w:rsidRPr="00033231">
        <w:t>ainsi qu</w:t>
      </w:r>
      <w:r w:rsidR="004F69D6">
        <w:t>’</w:t>
      </w:r>
      <w:r w:rsidRPr="00033231">
        <w:t>à Élisa</w:t>
      </w:r>
      <w:r w:rsidR="004F69D6">
        <w:t xml:space="preserve">, </w:t>
      </w:r>
      <w:r w:rsidRPr="00033231">
        <w:t>d</w:t>
      </w:r>
      <w:r w:rsidR="004F69D6">
        <w:t>’</w:t>
      </w:r>
      <w:r w:rsidRPr="00033231">
        <w:t>aller se coucher</w:t>
      </w:r>
      <w:r w:rsidR="004F69D6">
        <w:t xml:space="preserve">, </w:t>
      </w:r>
      <w:r w:rsidRPr="00033231">
        <w:t>ce qu</w:t>
      </w:r>
      <w:r w:rsidR="004F69D6">
        <w:t>’</w:t>
      </w:r>
      <w:r w:rsidRPr="00033231">
        <w:t>elles firent volontiers</w:t>
      </w:r>
      <w:r w:rsidR="004F69D6">
        <w:t xml:space="preserve">, </w:t>
      </w:r>
      <w:r w:rsidRPr="00033231">
        <w:t>car le service de la journée avait été très-rude pour elles</w:t>
      </w:r>
      <w:r w:rsidR="004F69D6">
        <w:t xml:space="preserve">. </w:t>
      </w:r>
      <w:r w:rsidRPr="00033231">
        <w:t>Bientôt on entendit se fermer la porte de leur chambre</w:t>
      </w:r>
      <w:r w:rsidR="004F69D6">
        <w:t xml:space="preserve">. </w:t>
      </w:r>
      <w:r w:rsidRPr="00033231">
        <w:t>Caroline prit la lumière et visita en détail toute la maison</w:t>
      </w:r>
      <w:r w:rsidR="004F69D6">
        <w:t xml:space="preserve">, </w:t>
      </w:r>
      <w:r w:rsidRPr="00033231">
        <w:t>s</w:t>
      </w:r>
      <w:r w:rsidR="004F69D6">
        <w:t>’</w:t>
      </w:r>
      <w:r w:rsidRPr="00033231">
        <w:t>assurant que chaque fenêtre était fermée</w:t>
      </w:r>
      <w:r w:rsidR="004F69D6">
        <w:t xml:space="preserve">, </w:t>
      </w:r>
      <w:r w:rsidRPr="00033231">
        <w:t>et chaque porte ve</w:t>
      </w:r>
      <w:r w:rsidRPr="00033231">
        <w:t>r</w:t>
      </w:r>
      <w:r w:rsidRPr="00033231">
        <w:t>rouillée</w:t>
      </w:r>
      <w:r w:rsidR="004F69D6">
        <w:t xml:space="preserve">. </w:t>
      </w:r>
      <w:r w:rsidRPr="00033231">
        <w:t>Elle n</w:t>
      </w:r>
      <w:r w:rsidR="004F69D6">
        <w:t>’</w:t>
      </w:r>
      <w:r w:rsidRPr="00033231">
        <w:t>évita pas même l</w:t>
      </w:r>
      <w:r w:rsidR="004F69D6">
        <w:t>’</w:t>
      </w:r>
      <w:r w:rsidRPr="00033231">
        <w:t>arrière-cuisine près du cim</w:t>
      </w:r>
      <w:r w:rsidRPr="00033231">
        <w:t>e</w:t>
      </w:r>
      <w:r w:rsidRPr="00033231">
        <w:t>ti</w:t>
      </w:r>
      <w:r w:rsidRPr="00033231">
        <w:t>è</w:t>
      </w:r>
      <w:r w:rsidRPr="00033231">
        <w:t>re</w:t>
      </w:r>
      <w:r w:rsidR="004F69D6">
        <w:t xml:space="preserve">, </w:t>
      </w:r>
      <w:r w:rsidRPr="00033231">
        <w:t>ni la cave voûtée</w:t>
      </w:r>
      <w:r w:rsidR="004F69D6">
        <w:t xml:space="preserve">. </w:t>
      </w:r>
      <w:r w:rsidRPr="00033231">
        <w:t>Après cette minutieuse visite</w:t>
      </w:r>
      <w:r w:rsidR="004F69D6">
        <w:t xml:space="preserve">, </w:t>
      </w:r>
      <w:r w:rsidRPr="00033231">
        <w:t>elle revint</w:t>
      </w:r>
      <w:r w:rsidR="004F69D6">
        <w:t>.</w:t>
      </w:r>
    </w:p>
    <w:p w14:paraId="121F04B5" w14:textId="4870C256" w:rsidR="00000000" w:rsidRPr="00033231" w:rsidRDefault="004F69D6" w:rsidP="0021796F">
      <w:r>
        <w:t>« </w:t>
      </w:r>
      <w:r w:rsidR="00000000" w:rsidRPr="00033231">
        <w:t>Il n</w:t>
      </w:r>
      <w:r>
        <w:t>’</w:t>
      </w:r>
      <w:r w:rsidR="00000000" w:rsidRPr="00033231">
        <w:t>y a en ce moment à la maison ni esprit ni chair qui ne devraient pas y être</w:t>
      </w:r>
      <w:r>
        <w:t xml:space="preserve">, </w:t>
      </w:r>
      <w:r w:rsidR="00000000" w:rsidRPr="00033231">
        <w:t>dit-elle</w:t>
      </w:r>
      <w:r>
        <w:t xml:space="preserve">. </w:t>
      </w:r>
      <w:r w:rsidR="00000000" w:rsidRPr="00033231">
        <w:t>Il est près d</w:t>
      </w:r>
      <w:r>
        <w:t>’</w:t>
      </w:r>
      <w:r w:rsidR="00000000" w:rsidRPr="00033231">
        <w:t>onze heures et grand temps de se coucher</w:t>
      </w:r>
      <w:r>
        <w:t xml:space="preserve">, </w:t>
      </w:r>
      <w:r w:rsidR="00000000" w:rsidRPr="00033231">
        <w:t>et cependant j</w:t>
      </w:r>
      <w:r>
        <w:t>’</w:t>
      </w:r>
      <w:r w:rsidR="00000000" w:rsidRPr="00033231">
        <w:t>aimerais à veiller encore un peu</w:t>
      </w:r>
      <w:r>
        <w:t xml:space="preserve">, </w:t>
      </w:r>
      <w:r w:rsidR="00000000" w:rsidRPr="00033231">
        <w:t>Shirley</w:t>
      </w:r>
      <w:r>
        <w:t xml:space="preserve">, </w:t>
      </w:r>
      <w:r w:rsidR="00000000" w:rsidRPr="00033231">
        <w:t>si vous n</w:t>
      </w:r>
      <w:r>
        <w:t>’</w:t>
      </w:r>
      <w:r w:rsidR="00000000" w:rsidRPr="00033231">
        <w:t>y voyez pas d</w:t>
      </w:r>
      <w:r>
        <w:t>’</w:t>
      </w:r>
      <w:r w:rsidR="00000000" w:rsidRPr="00033231">
        <w:t>objection</w:t>
      </w:r>
      <w:r>
        <w:t xml:space="preserve">. </w:t>
      </w:r>
      <w:r w:rsidR="00000000" w:rsidRPr="00033231">
        <w:t>Voici les pistolets que j</w:t>
      </w:r>
      <w:r>
        <w:t>’</w:t>
      </w:r>
      <w:r w:rsidR="00000000" w:rsidRPr="00033231">
        <w:t>ai apportés du cabinet de mon oncle</w:t>
      </w:r>
      <w:r>
        <w:t xml:space="preserve"> ; </w:t>
      </w:r>
      <w:r w:rsidR="00000000" w:rsidRPr="00033231">
        <w:t>vous pouvez les examiner à loisir</w:t>
      </w:r>
      <w:r>
        <w:t>. »</w:t>
      </w:r>
    </w:p>
    <w:p w14:paraId="793782E4" w14:textId="77777777" w:rsidR="004F69D6" w:rsidRDefault="00000000" w:rsidP="0021796F">
      <w:r w:rsidRPr="00033231">
        <w:t>Elle les plaça sur la table devant son amie</w:t>
      </w:r>
      <w:r w:rsidR="004F69D6">
        <w:t>.</w:t>
      </w:r>
    </w:p>
    <w:p w14:paraId="1E9AF2D4" w14:textId="77777777" w:rsidR="004F69D6" w:rsidRDefault="004F69D6" w:rsidP="0021796F">
      <w:r>
        <w:t>« </w:t>
      </w:r>
      <w:r w:rsidR="00000000" w:rsidRPr="00033231">
        <w:t>Pourquoi désirez-vous veiller plus longtemps</w:t>
      </w:r>
      <w:r>
        <w:t xml:space="preserve"> ? </w:t>
      </w:r>
      <w:r w:rsidR="00000000" w:rsidRPr="00033231">
        <w:t xml:space="preserve">demanda miss </w:t>
      </w:r>
      <w:proofErr w:type="spellStart"/>
      <w:r w:rsidR="00000000" w:rsidRPr="00033231">
        <w:t>Keeldar</w:t>
      </w:r>
      <w:proofErr w:type="spellEnd"/>
      <w:r>
        <w:t xml:space="preserve">, </w:t>
      </w:r>
      <w:r w:rsidR="00000000" w:rsidRPr="00033231">
        <w:t>prenant les pistolets</w:t>
      </w:r>
      <w:r>
        <w:t xml:space="preserve">, </w:t>
      </w:r>
      <w:r w:rsidR="00000000" w:rsidRPr="00033231">
        <w:t>les examinant</w:t>
      </w:r>
      <w:r>
        <w:t xml:space="preserve">, </w:t>
      </w:r>
      <w:r w:rsidR="00000000" w:rsidRPr="00033231">
        <w:t>puis les r</w:t>
      </w:r>
      <w:r w:rsidR="00000000" w:rsidRPr="00033231">
        <w:t>e</w:t>
      </w:r>
      <w:r w:rsidR="00000000" w:rsidRPr="00033231">
        <w:t>plaçant sur la table</w:t>
      </w:r>
      <w:r>
        <w:t>.</w:t>
      </w:r>
    </w:p>
    <w:p w14:paraId="1168CAEB" w14:textId="77777777" w:rsidR="004F69D6" w:rsidRDefault="004F69D6" w:rsidP="0021796F">
      <w:r>
        <w:t>— </w:t>
      </w:r>
      <w:r w:rsidR="00000000" w:rsidRPr="00033231">
        <w:t>Parce que je me sens excitée et en proie à une singulière agitation</w:t>
      </w:r>
      <w:r>
        <w:t>.</w:t>
      </w:r>
    </w:p>
    <w:p w14:paraId="587D3E33" w14:textId="77777777" w:rsidR="004F69D6" w:rsidRDefault="004F69D6" w:rsidP="0021796F">
      <w:r>
        <w:t>— </w:t>
      </w:r>
      <w:r w:rsidR="00000000" w:rsidRPr="00033231">
        <w:t>Et moi aussi</w:t>
      </w:r>
      <w:r>
        <w:t>.</w:t>
      </w:r>
    </w:p>
    <w:p w14:paraId="3014538B" w14:textId="77777777" w:rsidR="004F69D6" w:rsidRDefault="004F69D6" w:rsidP="0021796F">
      <w:r>
        <w:lastRenderedPageBreak/>
        <w:t>— </w:t>
      </w:r>
      <w:r w:rsidR="00000000" w:rsidRPr="00033231">
        <w:t>Je me demande si cet état d</w:t>
      </w:r>
      <w:r>
        <w:t>’</w:t>
      </w:r>
      <w:r w:rsidR="00000000" w:rsidRPr="00033231">
        <w:t>insomnie et d</w:t>
      </w:r>
      <w:r>
        <w:t>’</w:t>
      </w:r>
      <w:r w:rsidR="00000000" w:rsidRPr="00033231">
        <w:t>excitation est produit par quelque chose d</w:t>
      </w:r>
      <w:r>
        <w:t>’</w:t>
      </w:r>
      <w:r w:rsidR="00000000" w:rsidRPr="00033231">
        <w:t>électrique dans l</w:t>
      </w:r>
      <w:r>
        <w:t>’</w:t>
      </w:r>
      <w:r w:rsidR="00000000" w:rsidRPr="00033231">
        <w:t>air</w:t>
      </w:r>
      <w:r>
        <w:t>.</w:t>
      </w:r>
    </w:p>
    <w:p w14:paraId="250CCE6A" w14:textId="77777777" w:rsidR="004F69D6" w:rsidRDefault="004F69D6" w:rsidP="0021796F">
      <w:r>
        <w:t>— </w:t>
      </w:r>
      <w:r w:rsidR="00000000" w:rsidRPr="00033231">
        <w:t>Non</w:t>
      </w:r>
      <w:r>
        <w:t xml:space="preserve"> ; </w:t>
      </w:r>
      <w:r w:rsidR="00000000" w:rsidRPr="00033231">
        <w:t>le ciel est pur</w:t>
      </w:r>
      <w:r>
        <w:t xml:space="preserve">, </w:t>
      </w:r>
      <w:r w:rsidR="00000000" w:rsidRPr="00033231">
        <w:t>les étoiles innombrables</w:t>
      </w:r>
      <w:r>
        <w:t xml:space="preserve"> ; </w:t>
      </w:r>
      <w:r w:rsidR="00000000" w:rsidRPr="00033231">
        <w:t>la nuit est magnifique</w:t>
      </w:r>
      <w:r>
        <w:t>.</w:t>
      </w:r>
    </w:p>
    <w:p w14:paraId="7431C20A" w14:textId="77777777" w:rsidR="004F69D6" w:rsidRDefault="004F69D6" w:rsidP="0021796F">
      <w:r>
        <w:t>— </w:t>
      </w:r>
      <w:r w:rsidR="00000000" w:rsidRPr="00033231">
        <w:t>Mais très-calme</w:t>
      </w:r>
      <w:r>
        <w:t xml:space="preserve">. </w:t>
      </w:r>
      <w:r w:rsidR="00000000" w:rsidRPr="00033231">
        <w:t>J</w:t>
      </w:r>
      <w:r>
        <w:t>’</w:t>
      </w:r>
      <w:r w:rsidR="00000000" w:rsidRPr="00033231">
        <w:t>entends l</w:t>
      </w:r>
      <w:r>
        <w:t>’</w:t>
      </w:r>
      <w:r w:rsidR="00000000" w:rsidRPr="00033231">
        <w:t xml:space="preserve">eau du ruisseau de </w:t>
      </w:r>
      <w:proofErr w:type="spellStart"/>
      <w:r w:rsidR="00000000" w:rsidRPr="00033231">
        <w:t>Hollow</w:t>
      </w:r>
      <w:proofErr w:type="spellEnd"/>
      <w:r w:rsidR="00000000" w:rsidRPr="00033231">
        <w:t xml:space="preserve"> rouler sur son lit de cailloux</w:t>
      </w:r>
      <w:r>
        <w:t xml:space="preserve">, </w:t>
      </w:r>
      <w:r w:rsidR="00000000" w:rsidRPr="00033231">
        <w:t>aussi distinctement que si elle co</w:t>
      </w:r>
      <w:r w:rsidR="00000000" w:rsidRPr="00033231">
        <w:t>u</w:t>
      </w:r>
      <w:r w:rsidR="00000000" w:rsidRPr="00033231">
        <w:t>lait sous le mur du cimetière</w:t>
      </w:r>
      <w:r>
        <w:t>.</w:t>
      </w:r>
    </w:p>
    <w:p w14:paraId="47A28603" w14:textId="77777777" w:rsidR="004F69D6" w:rsidRDefault="004F69D6" w:rsidP="0021796F">
      <w:r>
        <w:t>— </w:t>
      </w:r>
      <w:r w:rsidR="00000000" w:rsidRPr="00033231">
        <w:t>Je suis contente que la nuit soit si calme</w:t>
      </w:r>
      <w:r>
        <w:t xml:space="preserve"> ; </w:t>
      </w:r>
      <w:r w:rsidR="00000000" w:rsidRPr="00033231">
        <w:t>un vent plaintif et une pluie battante me vexeraient en ce moment à me donner la fièvre</w:t>
      </w:r>
      <w:r>
        <w:t>.</w:t>
      </w:r>
    </w:p>
    <w:p w14:paraId="1DBC6F4D" w14:textId="77777777" w:rsidR="004F69D6" w:rsidRDefault="004F69D6" w:rsidP="0021796F">
      <w:r>
        <w:t>— </w:t>
      </w:r>
      <w:r w:rsidR="00000000" w:rsidRPr="00033231">
        <w:t>Pourquoi Shirley</w:t>
      </w:r>
      <w:r>
        <w:t> ?</w:t>
      </w:r>
    </w:p>
    <w:p w14:paraId="539E406C" w14:textId="77777777" w:rsidR="004F69D6" w:rsidRDefault="004F69D6" w:rsidP="0021796F">
      <w:r>
        <w:t>— </w:t>
      </w:r>
      <w:r w:rsidR="00000000" w:rsidRPr="00033231">
        <w:t>Parce qu</w:t>
      </w:r>
      <w:r>
        <w:t>’</w:t>
      </w:r>
      <w:r w:rsidR="00000000" w:rsidRPr="00033231">
        <w:t>ils rendraient inutiles tous mes efforts pour écouter</w:t>
      </w:r>
      <w:r>
        <w:t>.</w:t>
      </w:r>
    </w:p>
    <w:p w14:paraId="0315B130" w14:textId="77777777" w:rsidR="004F69D6" w:rsidRDefault="004F69D6" w:rsidP="0021796F">
      <w:r>
        <w:t>— </w:t>
      </w:r>
      <w:r w:rsidR="00000000" w:rsidRPr="00033231">
        <w:t xml:space="preserve">Est-ce que vous écoutez du côté de </w:t>
      </w:r>
      <w:proofErr w:type="spellStart"/>
      <w:r w:rsidR="00000000" w:rsidRPr="00033231">
        <w:t>Hollow</w:t>
      </w:r>
      <w:proofErr w:type="spellEnd"/>
      <w:r>
        <w:t> ?</w:t>
      </w:r>
    </w:p>
    <w:p w14:paraId="6281007E" w14:textId="77777777" w:rsidR="004F69D6" w:rsidRDefault="004F69D6" w:rsidP="0021796F">
      <w:r>
        <w:t>— </w:t>
      </w:r>
      <w:r w:rsidR="00000000" w:rsidRPr="00033231">
        <w:t>Oui</w:t>
      </w:r>
      <w:r>
        <w:t xml:space="preserve">, </w:t>
      </w:r>
      <w:r w:rsidR="00000000" w:rsidRPr="00033231">
        <w:t>c</w:t>
      </w:r>
      <w:r>
        <w:t>’</w:t>
      </w:r>
      <w:r w:rsidR="00000000" w:rsidRPr="00033231">
        <w:t>est le seul point d</w:t>
      </w:r>
      <w:r>
        <w:t>’</w:t>
      </w:r>
      <w:r w:rsidR="00000000" w:rsidRPr="00033231">
        <w:t>où nous puissions entendre un son en ce moment</w:t>
      </w:r>
      <w:r>
        <w:t>.</w:t>
      </w:r>
    </w:p>
    <w:p w14:paraId="46923796" w14:textId="723B282B" w:rsidR="00000000" w:rsidRPr="00033231" w:rsidRDefault="004F69D6" w:rsidP="0021796F">
      <w:r>
        <w:t>— </w:t>
      </w:r>
      <w:r w:rsidR="00000000" w:rsidRPr="00033231">
        <w:t>Le seul</w:t>
      </w:r>
      <w:r>
        <w:t xml:space="preserve">, </w:t>
      </w:r>
      <w:r w:rsidR="00000000" w:rsidRPr="00033231">
        <w:t>Shirley</w:t>
      </w:r>
      <w:r>
        <w:t> ? »</w:t>
      </w:r>
    </w:p>
    <w:p w14:paraId="42E6A2FB" w14:textId="77777777" w:rsidR="004F69D6" w:rsidRDefault="00000000" w:rsidP="0021796F">
      <w:r w:rsidRPr="00033231">
        <w:t>Toutes deux s</w:t>
      </w:r>
      <w:r w:rsidR="004F69D6">
        <w:t>’</w:t>
      </w:r>
      <w:r w:rsidRPr="00033231">
        <w:t>assirent auprès de la fenêtre</w:t>
      </w:r>
      <w:r w:rsidR="004F69D6">
        <w:t xml:space="preserve">, </w:t>
      </w:r>
      <w:r w:rsidRPr="00033231">
        <w:t>appuyèrent leurs bras sur l</w:t>
      </w:r>
      <w:r w:rsidR="004F69D6">
        <w:t>’</w:t>
      </w:r>
      <w:r w:rsidRPr="00033231">
        <w:t>appui</w:t>
      </w:r>
      <w:r w:rsidR="004F69D6">
        <w:t xml:space="preserve">, </w:t>
      </w:r>
      <w:r w:rsidRPr="00033231">
        <w:t>et inclinèrent leurs têtes vers la jalousie ouverte</w:t>
      </w:r>
      <w:r w:rsidR="004F69D6">
        <w:t xml:space="preserve">. </w:t>
      </w:r>
      <w:r w:rsidRPr="00033231">
        <w:t>Elles virent réciproquement leurs jeunes visages à la clarté des étoiles et de ce crépuscule de juin qui ne disparaît du couchant que lorsque l</w:t>
      </w:r>
      <w:r w:rsidR="004F69D6">
        <w:t>’</w:t>
      </w:r>
      <w:r w:rsidRPr="00033231">
        <w:t>aurore commence à poindre au levant</w:t>
      </w:r>
      <w:r w:rsidR="004F69D6">
        <w:t>.</w:t>
      </w:r>
    </w:p>
    <w:p w14:paraId="21BF8741" w14:textId="21E5EC93" w:rsidR="004F69D6" w:rsidRDefault="004F69D6" w:rsidP="0021796F">
      <w:r>
        <w:t>« M. </w:t>
      </w:r>
      <w:proofErr w:type="spellStart"/>
      <w:r w:rsidR="00000000" w:rsidRPr="00033231">
        <w:t>Helstone</w:t>
      </w:r>
      <w:proofErr w:type="spellEnd"/>
      <w:r w:rsidR="00000000" w:rsidRPr="00033231">
        <w:t xml:space="preserve"> pense que nous n</w:t>
      </w:r>
      <w:r>
        <w:t>’</w:t>
      </w:r>
      <w:r w:rsidR="00000000" w:rsidRPr="00033231">
        <w:t>avons aucune idée de l</w:t>
      </w:r>
      <w:r>
        <w:t>’</w:t>
      </w:r>
      <w:r w:rsidR="00000000" w:rsidRPr="00033231">
        <w:t>endroit où il est allé</w:t>
      </w:r>
      <w:r>
        <w:t xml:space="preserve">, </w:t>
      </w:r>
      <w:r w:rsidR="00000000" w:rsidRPr="00033231">
        <w:t xml:space="preserve">murmura miss </w:t>
      </w:r>
      <w:proofErr w:type="spellStart"/>
      <w:r w:rsidR="00000000" w:rsidRPr="00033231">
        <w:t>Keeldar</w:t>
      </w:r>
      <w:proofErr w:type="spellEnd"/>
      <w:r>
        <w:t xml:space="preserve">, </w:t>
      </w:r>
      <w:r w:rsidR="00000000" w:rsidRPr="00033231">
        <w:t>ni de son but</w:t>
      </w:r>
      <w:r>
        <w:t xml:space="preserve">, </w:t>
      </w:r>
      <w:r w:rsidR="00000000" w:rsidRPr="00033231">
        <w:t>ni de son attente</w:t>
      </w:r>
      <w:r>
        <w:t xml:space="preserve">, </w:t>
      </w:r>
      <w:r w:rsidR="00000000" w:rsidRPr="00033231">
        <w:t>ni de ses préparatifs</w:t>
      </w:r>
      <w:r>
        <w:t xml:space="preserve"> ; </w:t>
      </w:r>
      <w:r w:rsidR="00000000" w:rsidRPr="00033231">
        <w:t>mais je devine bien des choses</w:t>
      </w:r>
      <w:r>
        <w:t xml:space="preserve">, </w:t>
      </w:r>
      <w:r w:rsidR="00000000" w:rsidRPr="00033231">
        <w:t>et vous</w:t>
      </w:r>
      <w:r>
        <w:t> ?</w:t>
      </w:r>
    </w:p>
    <w:p w14:paraId="69452AC7" w14:textId="77777777" w:rsidR="004F69D6" w:rsidRDefault="004F69D6" w:rsidP="0021796F">
      <w:r>
        <w:lastRenderedPageBreak/>
        <w:t>— </w:t>
      </w:r>
      <w:r w:rsidR="00000000" w:rsidRPr="00033231">
        <w:t>Je soupçonne quelque chose</w:t>
      </w:r>
      <w:r>
        <w:t>.</w:t>
      </w:r>
    </w:p>
    <w:p w14:paraId="6274DA72" w14:textId="77777777" w:rsidR="004F69D6" w:rsidRDefault="004F69D6" w:rsidP="0021796F">
      <w:r>
        <w:t>— </w:t>
      </w:r>
      <w:r w:rsidR="00000000" w:rsidRPr="00033231">
        <w:t>Tous ces gentlemen</w:t>
      </w:r>
      <w:r>
        <w:t xml:space="preserve">, </w:t>
      </w:r>
      <w:r w:rsidR="00000000" w:rsidRPr="00033231">
        <w:t>votre cousin Moore compris</w:t>
      </w:r>
      <w:r>
        <w:t xml:space="preserve">, </w:t>
      </w:r>
      <w:r w:rsidR="00000000" w:rsidRPr="00033231">
        <w:t>pe</w:t>
      </w:r>
      <w:r w:rsidR="00000000" w:rsidRPr="00033231">
        <w:t>n</w:t>
      </w:r>
      <w:r w:rsidR="00000000" w:rsidRPr="00033231">
        <w:t>sent que nous sommes tranquillement à dormir dans nos lits</w:t>
      </w:r>
      <w:r>
        <w:t xml:space="preserve">, </w:t>
      </w:r>
      <w:r w:rsidR="00000000" w:rsidRPr="00033231">
        <w:t>sans nous douter de rien</w:t>
      </w:r>
      <w:r>
        <w:t>.</w:t>
      </w:r>
    </w:p>
    <w:p w14:paraId="2040FF5B" w14:textId="77777777" w:rsidR="004F69D6" w:rsidRDefault="004F69D6" w:rsidP="0021796F">
      <w:r>
        <w:t>— </w:t>
      </w:r>
      <w:r w:rsidR="00000000" w:rsidRPr="00033231">
        <w:t>Sana nous occuper d</w:t>
      </w:r>
      <w:r>
        <w:t>’</w:t>
      </w:r>
      <w:r w:rsidR="00000000" w:rsidRPr="00033231">
        <w:t>eux</w:t>
      </w:r>
      <w:r>
        <w:t xml:space="preserve">, </w:t>
      </w:r>
      <w:r w:rsidR="00000000" w:rsidRPr="00033231">
        <w:t>sans crainte et sans espérance pour eux</w:t>
      </w:r>
      <w:r>
        <w:t>, »</w:t>
      </w:r>
      <w:r w:rsidR="00000000" w:rsidRPr="00033231">
        <w:t xml:space="preserve"> ajouta Caroline</w:t>
      </w:r>
      <w:r>
        <w:t>.</w:t>
      </w:r>
    </w:p>
    <w:p w14:paraId="6E2BFE25" w14:textId="77777777" w:rsidR="004F69D6" w:rsidRDefault="00000000" w:rsidP="0021796F">
      <w:r w:rsidRPr="00033231">
        <w:t>Toutes</w:t>
      </w:r>
      <w:r w:rsidR="004F69D6">
        <w:t xml:space="preserve">, </w:t>
      </w:r>
      <w:r w:rsidRPr="00033231">
        <w:t>deux demeurèrent silencieuses pendant une demi-heure</w:t>
      </w:r>
      <w:r w:rsidR="004F69D6">
        <w:t xml:space="preserve">. </w:t>
      </w:r>
      <w:r w:rsidRPr="00033231">
        <w:t>Le silence de la nuit aussi était complet</w:t>
      </w:r>
      <w:r w:rsidR="004F69D6">
        <w:t xml:space="preserve">, </w:t>
      </w:r>
      <w:r w:rsidRPr="00033231">
        <w:t>et n</w:t>
      </w:r>
      <w:r w:rsidR="004F69D6">
        <w:t>’</w:t>
      </w:r>
      <w:r w:rsidRPr="00033231">
        <w:t>était inte</w:t>
      </w:r>
      <w:r w:rsidRPr="00033231">
        <w:t>r</w:t>
      </w:r>
      <w:r w:rsidRPr="00033231">
        <w:t>rompu que par l</w:t>
      </w:r>
      <w:r w:rsidR="004F69D6">
        <w:t>’</w:t>
      </w:r>
      <w:r w:rsidRPr="00033231">
        <w:t>horloge de l</w:t>
      </w:r>
      <w:r w:rsidR="004F69D6">
        <w:t>’</w:t>
      </w:r>
      <w:r w:rsidRPr="00033231">
        <w:t>église qui mesurait son cours par quarts d</w:t>
      </w:r>
      <w:r w:rsidR="004F69D6">
        <w:t>’</w:t>
      </w:r>
      <w:r w:rsidRPr="00033231">
        <w:t>heure</w:t>
      </w:r>
      <w:r w:rsidR="004F69D6">
        <w:t xml:space="preserve">. </w:t>
      </w:r>
      <w:r w:rsidRPr="00033231">
        <w:t>Elles échangèrent quelques mots sur la fraîcheur de l</w:t>
      </w:r>
      <w:r w:rsidR="004F69D6">
        <w:t>’</w:t>
      </w:r>
      <w:r w:rsidRPr="00033231">
        <w:t>air</w:t>
      </w:r>
      <w:r w:rsidR="004F69D6">
        <w:t xml:space="preserve"> ; </w:t>
      </w:r>
      <w:r w:rsidRPr="00033231">
        <w:t>elles s</w:t>
      </w:r>
      <w:r w:rsidR="004F69D6">
        <w:t>’</w:t>
      </w:r>
      <w:r w:rsidRPr="00033231">
        <w:t>enveloppèrent plus étroitement de leurs écha</w:t>
      </w:r>
      <w:r w:rsidRPr="00033231">
        <w:t>r</w:t>
      </w:r>
      <w:r w:rsidRPr="00033231">
        <w:t>pes</w:t>
      </w:r>
      <w:r w:rsidR="004F69D6">
        <w:t xml:space="preserve">, </w:t>
      </w:r>
      <w:r w:rsidRPr="00033231">
        <w:t>reprirent leurs chapeaux qu</w:t>
      </w:r>
      <w:r w:rsidR="004F69D6">
        <w:t>’</w:t>
      </w:r>
      <w:r w:rsidRPr="00033231">
        <w:t>elles avaient quittés</w:t>
      </w:r>
      <w:r w:rsidR="004F69D6">
        <w:t xml:space="preserve">, </w:t>
      </w:r>
      <w:r w:rsidRPr="00033231">
        <w:t>et cont</w:t>
      </w:r>
      <w:r w:rsidRPr="00033231">
        <w:t>i</w:t>
      </w:r>
      <w:r w:rsidRPr="00033231">
        <w:t>nuèrent à veiller</w:t>
      </w:r>
      <w:r w:rsidR="004F69D6">
        <w:t>.</w:t>
      </w:r>
    </w:p>
    <w:p w14:paraId="2B6F9CE7" w14:textId="77777777" w:rsidR="004F69D6" w:rsidRDefault="00000000" w:rsidP="0021796F">
      <w:r w:rsidRPr="00033231">
        <w:t>Vers minuit</w:t>
      </w:r>
      <w:r w:rsidR="004F69D6">
        <w:t xml:space="preserve">, </w:t>
      </w:r>
      <w:r w:rsidRPr="00033231">
        <w:t>l</w:t>
      </w:r>
      <w:r w:rsidR="004F69D6">
        <w:t>’</w:t>
      </w:r>
      <w:r w:rsidRPr="00033231">
        <w:t>agaçant et monotone aboiement du chien de la maison troubla le calme de leur veille</w:t>
      </w:r>
      <w:r w:rsidR="004F69D6">
        <w:t xml:space="preserve">. </w:t>
      </w:r>
      <w:r w:rsidRPr="00033231">
        <w:t>Caroline se leva et se dirigea sans bruit à travers l</w:t>
      </w:r>
      <w:r w:rsidR="004F69D6">
        <w:t>’</w:t>
      </w:r>
      <w:r w:rsidRPr="00033231">
        <w:t>obscur passage vers la cuisine</w:t>
      </w:r>
      <w:r w:rsidR="004F69D6">
        <w:t xml:space="preserve">, </w:t>
      </w:r>
      <w:r w:rsidRPr="00033231">
        <w:t>dans l</w:t>
      </w:r>
      <w:r w:rsidR="004F69D6">
        <w:t>’</w:t>
      </w:r>
      <w:r w:rsidRPr="00033231">
        <w:t>intention de l</w:t>
      </w:r>
      <w:r w:rsidR="004F69D6">
        <w:t>’</w:t>
      </w:r>
      <w:r w:rsidRPr="00033231">
        <w:t>apaiser avec un morceau de pain</w:t>
      </w:r>
      <w:r w:rsidR="004F69D6">
        <w:t xml:space="preserve"> ; </w:t>
      </w:r>
      <w:r w:rsidRPr="00033231">
        <w:t>elle y réussit</w:t>
      </w:r>
      <w:r w:rsidR="004F69D6">
        <w:t xml:space="preserve">. </w:t>
      </w:r>
      <w:r w:rsidRPr="00033231">
        <w:t>En revenant dans la salle à manger</w:t>
      </w:r>
      <w:r w:rsidR="004F69D6">
        <w:t xml:space="preserve">, </w:t>
      </w:r>
      <w:r w:rsidRPr="00033231">
        <w:t>elle trouva une obscurité complète</w:t>
      </w:r>
      <w:r w:rsidR="004F69D6">
        <w:t xml:space="preserve">, </w:t>
      </w:r>
      <w:r w:rsidRPr="00033231">
        <w:t xml:space="preserve">miss </w:t>
      </w:r>
      <w:proofErr w:type="spellStart"/>
      <w:r w:rsidRPr="00033231">
        <w:t>Keeldar</w:t>
      </w:r>
      <w:proofErr w:type="spellEnd"/>
      <w:r w:rsidRPr="00033231">
        <w:t xml:space="preserve"> ayant éteint la chandelle</w:t>
      </w:r>
      <w:r w:rsidR="004F69D6">
        <w:t xml:space="preserve"> : </w:t>
      </w:r>
      <w:r w:rsidRPr="00033231">
        <w:t>les contours de sa personne se voyaient encore auprès de la fenêtre ouverte</w:t>
      </w:r>
      <w:r w:rsidR="004F69D6">
        <w:t xml:space="preserve"> ; </w:t>
      </w:r>
      <w:r w:rsidRPr="00033231">
        <w:t xml:space="preserve">miss </w:t>
      </w:r>
      <w:proofErr w:type="spellStart"/>
      <w:r w:rsidRPr="00033231">
        <w:t>Helstone</w:t>
      </w:r>
      <w:proofErr w:type="spellEnd"/>
      <w:r w:rsidRPr="00033231">
        <w:t xml:space="preserve"> ne fit aucune question</w:t>
      </w:r>
      <w:r w:rsidR="004F69D6">
        <w:t xml:space="preserve"> ; </w:t>
      </w:r>
      <w:r w:rsidRPr="00033231">
        <w:t>elle se glissa à son côté</w:t>
      </w:r>
      <w:r w:rsidR="004F69D6">
        <w:t xml:space="preserve">. </w:t>
      </w:r>
      <w:r w:rsidRPr="00033231">
        <w:t>Le chien recommença à aboyer avec fureur</w:t>
      </w:r>
      <w:r w:rsidR="004F69D6">
        <w:t xml:space="preserve">. </w:t>
      </w:r>
      <w:r w:rsidRPr="00033231">
        <w:t>Tout à coup il se tut et sembla écouter</w:t>
      </w:r>
      <w:r w:rsidR="004F69D6">
        <w:t xml:space="preserve">. </w:t>
      </w:r>
      <w:r w:rsidRPr="00033231">
        <w:t>Les hôtes de la salle à manger écoutèrent aussi</w:t>
      </w:r>
      <w:r w:rsidR="004F69D6">
        <w:t xml:space="preserve">, </w:t>
      </w:r>
      <w:r w:rsidRPr="00033231">
        <w:t>et ce n</w:t>
      </w:r>
      <w:r w:rsidR="004F69D6">
        <w:t>’</w:t>
      </w:r>
      <w:r w:rsidRPr="00033231">
        <w:t>était plus cette fois le bruit du cours d</w:t>
      </w:r>
      <w:r w:rsidR="004F69D6">
        <w:t>’</w:t>
      </w:r>
      <w:r w:rsidRPr="00033231">
        <w:t>eau du mo</w:t>
      </w:r>
      <w:r w:rsidRPr="00033231">
        <w:t>u</w:t>
      </w:r>
      <w:r w:rsidRPr="00033231">
        <w:t xml:space="preserve">lin de </w:t>
      </w:r>
      <w:proofErr w:type="spellStart"/>
      <w:r w:rsidRPr="00033231">
        <w:t>Hollow</w:t>
      </w:r>
      <w:proofErr w:type="spellEnd"/>
      <w:r w:rsidR="004F69D6">
        <w:t xml:space="preserve"> ; </w:t>
      </w:r>
      <w:r w:rsidRPr="00033231">
        <w:t>on entendait un bruit plus proche</w:t>
      </w:r>
      <w:r w:rsidR="004F69D6">
        <w:t xml:space="preserve">, </w:t>
      </w:r>
      <w:r w:rsidRPr="00033231">
        <w:t>un bruit sourd sur la route au-dessous du cimetière</w:t>
      </w:r>
      <w:r w:rsidR="004F69D6">
        <w:t xml:space="preserve"> ; </w:t>
      </w:r>
      <w:r w:rsidRPr="00033231">
        <w:t>un son cadencé</w:t>
      </w:r>
      <w:r w:rsidR="004F69D6">
        <w:t xml:space="preserve">, </w:t>
      </w:r>
      <w:r w:rsidRPr="00033231">
        <w:t>mesuré</w:t>
      </w:r>
      <w:r w:rsidR="004F69D6">
        <w:t xml:space="preserve">, </w:t>
      </w:r>
      <w:r w:rsidRPr="00033231">
        <w:t>approchant</w:t>
      </w:r>
      <w:r w:rsidR="004F69D6">
        <w:t xml:space="preserve">, </w:t>
      </w:r>
      <w:r w:rsidRPr="00033231">
        <w:t>produit par les pas d</w:t>
      </w:r>
      <w:r w:rsidR="004F69D6">
        <w:t>’</w:t>
      </w:r>
      <w:r w:rsidRPr="00033231">
        <w:t>une multitude en marche</w:t>
      </w:r>
      <w:r w:rsidR="004F69D6">
        <w:t>.</w:t>
      </w:r>
    </w:p>
    <w:p w14:paraId="678CECF0" w14:textId="77777777" w:rsidR="004F69D6" w:rsidRDefault="00000000" w:rsidP="0021796F">
      <w:r w:rsidRPr="00033231">
        <w:t>Le bruit devint plus distinct</w:t>
      </w:r>
      <w:r w:rsidR="004F69D6">
        <w:t xml:space="preserve">. </w:t>
      </w:r>
      <w:r w:rsidRPr="00033231">
        <w:t>Celles qui écoutaient se rend</w:t>
      </w:r>
      <w:r w:rsidRPr="00033231">
        <w:t>i</w:t>
      </w:r>
      <w:r w:rsidRPr="00033231">
        <w:t>rent compte par degrés de son importance</w:t>
      </w:r>
      <w:r w:rsidR="004F69D6">
        <w:t xml:space="preserve"> ; </w:t>
      </w:r>
      <w:r w:rsidRPr="00033231">
        <w:t>ce n</w:t>
      </w:r>
      <w:r w:rsidR="004F69D6">
        <w:t>’</w:t>
      </w:r>
      <w:r w:rsidRPr="00033231">
        <w:t xml:space="preserve">étaient pas </w:t>
      </w:r>
      <w:r w:rsidRPr="00033231">
        <w:lastRenderedPageBreak/>
        <w:t>les pas de deux</w:t>
      </w:r>
      <w:r w:rsidR="004F69D6">
        <w:t xml:space="preserve">, </w:t>
      </w:r>
      <w:r w:rsidRPr="00033231">
        <w:t>d</w:t>
      </w:r>
      <w:r w:rsidR="004F69D6">
        <w:t>’</w:t>
      </w:r>
      <w:r w:rsidRPr="00033231">
        <w:t>une douzaine</w:t>
      </w:r>
      <w:r w:rsidR="004F69D6">
        <w:t xml:space="preserve">, </w:t>
      </w:r>
      <w:r w:rsidRPr="00033231">
        <w:t>ni d</w:t>
      </w:r>
      <w:r w:rsidR="004F69D6">
        <w:t>’</w:t>
      </w:r>
      <w:r w:rsidRPr="00033231">
        <w:t>une vingtaine d</w:t>
      </w:r>
      <w:r w:rsidR="004F69D6">
        <w:t>’</w:t>
      </w:r>
      <w:r w:rsidRPr="00033231">
        <w:t>hommes</w:t>
      </w:r>
      <w:r w:rsidR="004F69D6">
        <w:t xml:space="preserve"> ; </w:t>
      </w:r>
      <w:r w:rsidRPr="00033231">
        <w:t>c</w:t>
      </w:r>
      <w:r w:rsidR="004F69D6">
        <w:t>’</w:t>
      </w:r>
      <w:r w:rsidRPr="00033231">
        <w:t>étaient les pas de plusieurs centaines</w:t>
      </w:r>
      <w:r w:rsidR="004F69D6">
        <w:t xml:space="preserve">. </w:t>
      </w:r>
      <w:r w:rsidRPr="00033231">
        <w:t>Elles ne pouvaient rien voir</w:t>
      </w:r>
      <w:r w:rsidR="004F69D6">
        <w:t xml:space="preserve"> : </w:t>
      </w:r>
      <w:r w:rsidRPr="00033231">
        <w:t>les arbustes élevés du jardin formaient un rideau de feui</w:t>
      </w:r>
      <w:r w:rsidRPr="00033231">
        <w:t>l</w:t>
      </w:r>
      <w:r w:rsidRPr="00033231">
        <w:t>lage entre elles et la route</w:t>
      </w:r>
      <w:r w:rsidR="004F69D6">
        <w:t xml:space="preserve">. </w:t>
      </w:r>
      <w:r w:rsidRPr="00033231">
        <w:t>Ce n</w:t>
      </w:r>
      <w:r w:rsidR="004F69D6">
        <w:t>’</w:t>
      </w:r>
      <w:r w:rsidRPr="00033231">
        <w:t>était point cependant assez d</w:t>
      </w:r>
      <w:r w:rsidR="004F69D6">
        <w:t>’</w:t>
      </w:r>
      <w:r w:rsidRPr="00033231">
        <w:t>entendre</w:t>
      </w:r>
      <w:r w:rsidR="004F69D6">
        <w:t xml:space="preserve"> ; </w:t>
      </w:r>
      <w:r w:rsidRPr="00033231">
        <w:t>c</w:t>
      </w:r>
      <w:r w:rsidR="004F69D6">
        <w:t>’</w:t>
      </w:r>
      <w:r w:rsidRPr="00033231">
        <w:t>est ce qu</w:t>
      </w:r>
      <w:r w:rsidR="004F69D6">
        <w:t>’</w:t>
      </w:r>
      <w:r w:rsidRPr="00033231">
        <w:t>elles éprouvèrent</w:t>
      </w:r>
      <w:r w:rsidR="004F69D6">
        <w:t xml:space="preserve">, </w:t>
      </w:r>
      <w:r w:rsidRPr="00033231">
        <w:t>lorsque la troupe s</w:t>
      </w:r>
      <w:r w:rsidR="004F69D6">
        <w:t>’</w:t>
      </w:r>
      <w:r w:rsidRPr="00033231">
        <w:t xml:space="preserve">avança et sembla passer en ce moment auprès de la </w:t>
      </w:r>
      <w:proofErr w:type="spellStart"/>
      <w:r w:rsidRPr="00033231">
        <w:t>rectorerie</w:t>
      </w:r>
      <w:proofErr w:type="spellEnd"/>
      <w:r w:rsidR="004F69D6">
        <w:t xml:space="preserve">. </w:t>
      </w:r>
      <w:r w:rsidRPr="00033231">
        <w:t>Elles l</w:t>
      </w:r>
      <w:r w:rsidR="004F69D6">
        <w:t>’</w:t>
      </w:r>
      <w:r w:rsidRPr="00033231">
        <w:t>éprouvèrent davantage encore lorsqu</w:t>
      </w:r>
      <w:r w:rsidR="004F69D6">
        <w:t>’</w:t>
      </w:r>
      <w:r w:rsidRPr="00033231">
        <w:t>une voix humaine</w:t>
      </w:r>
      <w:r w:rsidR="004F69D6">
        <w:t xml:space="preserve">, </w:t>
      </w:r>
      <w:r w:rsidRPr="00033231">
        <w:t>quoique cette voix ne prononçât qu</w:t>
      </w:r>
      <w:r w:rsidR="004F69D6">
        <w:t>’</w:t>
      </w:r>
      <w:r w:rsidRPr="00033231">
        <w:t>un seul mot</w:t>
      </w:r>
      <w:r w:rsidR="004F69D6">
        <w:t xml:space="preserve">, </w:t>
      </w:r>
      <w:r w:rsidRPr="00033231">
        <w:t>rompit le s</w:t>
      </w:r>
      <w:r w:rsidRPr="00033231">
        <w:t>i</w:t>
      </w:r>
      <w:r w:rsidRPr="00033231">
        <w:t>le</w:t>
      </w:r>
      <w:r w:rsidRPr="00033231">
        <w:t>n</w:t>
      </w:r>
      <w:r w:rsidRPr="00033231">
        <w:t>ce de la nuit en criant</w:t>
      </w:r>
      <w:r w:rsidR="004F69D6">
        <w:t> :</w:t>
      </w:r>
    </w:p>
    <w:p w14:paraId="4329F3D8" w14:textId="73E306E8" w:rsidR="00000000" w:rsidRPr="00033231" w:rsidRDefault="004F69D6" w:rsidP="0021796F">
      <w:r>
        <w:t>« </w:t>
      </w:r>
      <w:r w:rsidR="00000000" w:rsidRPr="00033231">
        <w:t>Halte</w:t>
      </w:r>
      <w:r>
        <w:t> ! »</w:t>
      </w:r>
    </w:p>
    <w:p w14:paraId="28B0C032" w14:textId="77777777" w:rsidR="004F69D6" w:rsidRDefault="00000000" w:rsidP="0021796F">
      <w:r w:rsidRPr="00033231">
        <w:t>La marche fut interrompue</w:t>
      </w:r>
      <w:r w:rsidR="004F69D6">
        <w:t xml:space="preserve">. </w:t>
      </w:r>
      <w:r w:rsidRPr="00033231">
        <w:t>Puis eut lieu une conférence à voix basse</w:t>
      </w:r>
      <w:r w:rsidR="004F69D6">
        <w:t xml:space="preserve">, </w:t>
      </w:r>
      <w:r w:rsidRPr="00033231">
        <w:t>dont aucun mot ne pouvait être entendu de la salle à manger</w:t>
      </w:r>
      <w:r w:rsidR="004F69D6">
        <w:t>.</w:t>
      </w:r>
    </w:p>
    <w:p w14:paraId="264438D5" w14:textId="77777777" w:rsidR="004F69D6" w:rsidRDefault="004F69D6" w:rsidP="0021796F">
      <w:r>
        <w:t>« </w:t>
      </w:r>
      <w:r w:rsidR="00000000" w:rsidRPr="00033231">
        <w:t>Il faut que nous entendions cela</w:t>
      </w:r>
      <w:r>
        <w:t>, »</w:t>
      </w:r>
      <w:r w:rsidR="00000000" w:rsidRPr="00033231">
        <w:t xml:space="preserve"> dit Shirley</w:t>
      </w:r>
      <w:r>
        <w:t>.</w:t>
      </w:r>
    </w:p>
    <w:p w14:paraId="4C6E2DD5" w14:textId="77777777" w:rsidR="004F69D6" w:rsidRDefault="00000000" w:rsidP="0021796F">
      <w:r w:rsidRPr="00033231">
        <w:t>Elle se retourna</w:t>
      </w:r>
      <w:r w:rsidR="004F69D6">
        <w:t xml:space="preserve">, </w:t>
      </w:r>
      <w:r w:rsidRPr="00033231">
        <w:t>prit ses pistolets sur la table</w:t>
      </w:r>
      <w:r w:rsidR="004F69D6">
        <w:t xml:space="preserve">, </w:t>
      </w:r>
      <w:r w:rsidRPr="00033231">
        <w:t>passa sans bruit par la fenêtre du milieu de la salle à manger</w:t>
      </w:r>
      <w:r w:rsidR="004F69D6">
        <w:t xml:space="preserve">, </w:t>
      </w:r>
      <w:r w:rsidRPr="00033231">
        <w:t>qui était une porte vitrée</w:t>
      </w:r>
      <w:r w:rsidR="004F69D6">
        <w:t xml:space="preserve">, </w:t>
      </w:r>
      <w:r w:rsidRPr="00033231">
        <w:t>et descendit l</w:t>
      </w:r>
      <w:r w:rsidR="004F69D6">
        <w:t>’</w:t>
      </w:r>
      <w:r w:rsidRPr="00033231">
        <w:t>avenue jusqu</w:t>
      </w:r>
      <w:r w:rsidR="004F69D6">
        <w:t>’</w:t>
      </w:r>
      <w:r w:rsidRPr="00033231">
        <w:t>auprès du mur du ja</w:t>
      </w:r>
      <w:r w:rsidRPr="00033231">
        <w:t>r</w:t>
      </w:r>
      <w:r w:rsidRPr="00033231">
        <w:t>din</w:t>
      </w:r>
      <w:r w:rsidR="004F69D6">
        <w:t xml:space="preserve">, </w:t>
      </w:r>
      <w:r w:rsidRPr="00033231">
        <w:t>où elle s</w:t>
      </w:r>
      <w:r w:rsidR="004F69D6">
        <w:t>’</w:t>
      </w:r>
      <w:r w:rsidRPr="00033231">
        <w:t>arrêta sous les lilas pour écouter</w:t>
      </w:r>
      <w:r w:rsidR="004F69D6">
        <w:t xml:space="preserve">. </w:t>
      </w:r>
      <w:r w:rsidRPr="00033231">
        <w:t>Caroline n</w:t>
      </w:r>
      <w:r w:rsidR="004F69D6">
        <w:t>’</w:t>
      </w:r>
      <w:r w:rsidRPr="00033231">
        <w:t>eût pas voulu quitter la maison si elle avait été seule</w:t>
      </w:r>
      <w:r w:rsidR="004F69D6">
        <w:t xml:space="preserve"> ; </w:t>
      </w:r>
      <w:r w:rsidRPr="00033231">
        <w:t>mais où Shi</w:t>
      </w:r>
      <w:r w:rsidRPr="00033231">
        <w:t>r</w:t>
      </w:r>
      <w:r w:rsidRPr="00033231">
        <w:t>ley allait</w:t>
      </w:r>
      <w:r w:rsidR="004F69D6">
        <w:t xml:space="preserve">, </w:t>
      </w:r>
      <w:r w:rsidRPr="00033231">
        <w:t>elle ne craignait point d</w:t>
      </w:r>
      <w:r w:rsidR="004F69D6">
        <w:t>’</w:t>
      </w:r>
      <w:r w:rsidRPr="00033231">
        <w:t>aller</w:t>
      </w:r>
      <w:r w:rsidR="004F69D6">
        <w:t xml:space="preserve">. </w:t>
      </w:r>
      <w:r w:rsidRPr="00033231">
        <w:t>Elle jeta les yeux sur l</w:t>
      </w:r>
      <w:r w:rsidR="004F69D6">
        <w:t>’</w:t>
      </w:r>
      <w:r w:rsidRPr="00033231">
        <w:t>arme déposée sur le buffet</w:t>
      </w:r>
      <w:r w:rsidR="004F69D6">
        <w:t xml:space="preserve">, </w:t>
      </w:r>
      <w:r w:rsidRPr="00033231">
        <w:t>mais elle la laissa derrière elle et vint se placer à côté de son amie</w:t>
      </w:r>
      <w:r w:rsidR="004F69D6">
        <w:t xml:space="preserve">. </w:t>
      </w:r>
      <w:r w:rsidRPr="00033231">
        <w:t>Elles n</w:t>
      </w:r>
      <w:r w:rsidR="004F69D6">
        <w:t>’</w:t>
      </w:r>
      <w:r w:rsidRPr="00033231">
        <w:t>osaient point regarder par-dessus le mur</w:t>
      </w:r>
      <w:r w:rsidR="004F69D6">
        <w:t xml:space="preserve">, </w:t>
      </w:r>
      <w:r w:rsidRPr="00033231">
        <w:t>de peur d</w:t>
      </w:r>
      <w:r w:rsidR="004F69D6">
        <w:t>’</w:t>
      </w:r>
      <w:r w:rsidRPr="00033231">
        <w:t>être aperçues</w:t>
      </w:r>
      <w:r w:rsidR="004F69D6">
        <w:t xml:space="preserve"> ; </w:t>
      </w:r>
      <w:r w:rsidRPr="00033231">
        <w:t>elles furent obligées de s</w:t>
      </w:r>
      <w:r w:rsidR="004F69D6">
        <w:t>’</w:t>
      </w:r>
      <w:r w:rsidRPr="00033231">
        <w:t>accroupir derrière</w:t>
      </w:r>
      <w:r w:rsidR="004F69D6">
        <w:t xml:space="preserve">, </w:t>
      </w:r>
      <w:r w:rsidRPr="00033231">
        <w:t>et elles entendirent les paroles suiva</w:t>
      </w:r>
      <w:r w:rsidRPr="00033231">
        <w:t>n</w:t>
      </w:r>
      <w:r w:rsidRPr="00033231">
        <w:t>tes</w:t>
      </w:r>
      <w:r w:rsidR="004F69D6">
        <w:t> :</w:t>
      </w:r>
    </w:p>
    <w:p w14:paraId="0B99244C" w14:textId="77777777" w:rsidR="004F69D6" w:rsidRDefault="004F69D6" w:rsidP="0021796F">
      <w:r>
        <w:t>« </w:t>
      </w:r>
      <w:r w:rsidR="00000000" w:rsidRPr="00033231">
        <w:t>Cela a l</w:t>
      </w:r>
      <w:r>
        <w:t>’</w:t>
      </w:r>
      <w:r w:rsidR="00000000" w:rsidRPr="00033231">
        <w:t>air d</w:t>
      </w:r>
      <w:r>
        <w:t>’</w:t>
      </w:r>
      <w:r w:rsidR="00000000" w:rsidRPr="00033231">
        <w:t>un vieux bâtiment isolé</w:t>
      </w:r>
      <w:r>
        <w:t xml:space="preserve">. </w:t>
      </w:r>
      <w:r w:rsidR="00000000" w:rsidRPr="00033231">
        <w:t>Qui l</w:t>
      </w:r>
      <w:r>
        <w:t>’</w:t>
      </w:r>
      <w:r w:rsidR="00000000" w:rsidRPr="00033231">
        <w:t>habite avec le satané recteur</w:t>
      </w:r>
      <w:r>
        <w:t> ?</w:t>
      </w:r>
    </w:p>
    <w:p w14:paraId="0C4285B8" w14:textId="77777777" w:rsidR="004F69D6" w:rsidRDefault="004F69D6" w:rsidP="0021796F">
      <w:r>
        <w:t>— </w:t>
      </w:r>
      <w:r w:rsidR="00000000" w:rsidRPr="00033231">
        <w:t>Seulement trois femmes</w:t>
      </w:r>
      <w:r>
        <w:t xml:space="preserve"> : </w:t>
      </w:r>
      <w:r w:rsidR="00000000" w:rsidRPr="00033231">
        <w:t>sa nièce et deux servantes</w:t>
      </w:r>
      <w:r>
        <w:t>.</w:t>
      </w:r>
    </w:p>
    <w:p w14:paraId="6D7554D5" w14:textId="77777777" w:rsidR="004F69D6" w:rsidRDefault="004F69D6" w:rsidP="0021796F">
      <w:r>
        <w:t>— </w:t>
      </w:r>
      <w:r w:rsidR="00000000" w:rsidRPr="00033231">
        <w:t>Savez-vous où elles couchent</w:t>
      </w:r>
      <w:r>
        <w:t> ?</w:t>
      </w:r>
    </w:p>
    <w:p w14:paraId="61D574BC" w14:textId="77777777" w:rsidR="004F69D6" w:rsidRDefault="004F69D6" w:rsidP="0021796F">
      <w:r>
        <w:lastRenderedPageBreak/>
        <w:t>— </w:t>
      </w:r>
      <w:r w:rsidR="00000000" w:rsidRPr="00033231">
        <w:t>Les filles derrière</w:t>
      </w:r>
      <w:r>
        <w:t xml:space="preserve"> ; </w:t>
      </w:r>
      <w:r w:rsidR="00000000" w:rsidRPr="00033231">
        <w:t>la nièce dans une chambre sur le d</w:t>
      </w:r>
      <w:r w:rsidR="00000000" w:rsidRPr="00033231">
        <w:t>e</w:t>
      </w:r>
      <w:r w:rsidR="00000000" w:rsidRPr="00033231">
        <w:t>vant</w:t>
      </w:r>
      <w:r>
        <w:t>.</w:t>
      </w:r>
    </w:p>
    <w:p w14:paraId="074F41E5" w14:textId="77777777" w:rsidR="004F69D6" w:rsidRDefault="004F69D6" w:rsidP="0021796F">
      <w:r>
        <w:t>— </w:t>
      </w:r>
      <w:r w:rsidR="00000000" w:rsidRPr="00033231">
        <w:t xml:space="preserve">Et </w:t>
      </w:r>
      <w:proofErr w:type="spellStart"/>
      <w:r w:rsidR="00000000" w:rsidRPr="00033231">
        <w:t>Helstone</w:t>
      </w:r>
      <w:proofErr w:type="spellEnd"/>
      <w:r>
        <w:t> ?</w:t>
      </w:r>
    </w:p>
    <w:p w14:paraId="3357E252" w14:textId="77777777" w:rsidR="004F69D6" w:rsidRDefault="004F69D6" w:rsidP="0021796F">
      <w:r>
        <w:t>— </w:t>
      </w:r>
      <w:r w:rsidR="00000000" w:rsidRPr="00033231">
        <w:t>Voilà sa chambre là-bas</w:t>
      </w:r>
      <w:r>
        <w:t xml:space="preserve">. </w:t>
      </w:r>
      <w:r w:rsidR="00000000" w:rsidRPr="00033231">
        <w:t>Il a l</w:t>
      </w:r>
      <w:r>
        <w:t>’</w:t>
      </w:r>
      <w:r w:rsidR="00000000" w:rsidRPr="00033231">
        <w:t>habitude d</w:t>
      </w:r>
      <w:r>
        <w:t>’</w:t>
      </w:r>
      <w:r w:rsidR="00000000" w:rsidRPr="00033231">
        <w:t>avoir de la l</w:t>
      </w:r>
      <w:r w:rsidR="00000000" w:rsidRPr="00033231">
        <w:t>u</w:t>
      </w:r>
      <w:r w:rsidR="00000000" w:rsidRPr="00033231">
        <w:t>mière toute la nuit</w:t>
      </w:r>
      <w:r>
        <w:t xml:space="preserve">, </w:t>
      </w:r>
      <w:r w:rsidR="00000000" w:rsidRPr="00033231">
        <w:t>mais je n</w:t>
      </w:r>
      <w:r>
        <w:t>’</w:t>
      </w:r>
      <w:r w:rsidR="00000000" w:rsidRPr="00033231">
        <w:t>en vois pas en ce moment</w:t>
      </w:r>
      <w:r>
        <w:t>.</w:t>
      </w:r>
    </w:p>
    <w:p w14:paraId="7F86AD52" w14:textId="77777777" w:rsidR="004F69D6" w:rsidRDefault="004F69D6" w:rsidP="0021796F">
      <w:r>
        <w:t>— </w:t>
      </w:r>
      <w:r w:rsidR="00000000" w:rsidRPr="00033231">
        <w:t>Par où entreriez-vous</w:t>
      </w:r>
      <w:r>
        <w:t> ?</w:t>
      </w:r>
    </w:p>
    <w:p w14:paraId="52C6BD71" w14:textId="77777777" w:rsidR="004F69D6" w:rsidRDefault="004F69D6" w:rsidP="0021796F">
      <w:r>
        <w:t>— </w:t>
      </w:r>
      <w:r w:rsidR="00000000" w:rsidRPr="00033231">
        <w:t>Si l</w:t>
      </w:r>
      <w:r>
        <w:t>’</w:t>
      </w:r>
      <w:r w:rsidR="00000000" w:rsidRPr="00033231">
        <w:t>on m</w:t>
      </w:r>
      <w:r>
        <w:t>’</w:t>
      </w:r>
      <w:r w:rsidR="00000000" w:rsidRPr="00033231">
        <w:t>ordonnait de lui faire son affaire</w:t>
      </w:r>
      <w:r>
        <w:t xml:space="preserve">, </w:t>
      </w:r>
      <w:r w:rsidR="00000000" w:rsidRPr="00033231">
        <w:t>et il le mérite</w:t>
      </w:r>
      <w:r>
        <w:t xml:space="preserve">, </w:t>
      </w:r>
      <w:r w:rsidR="00000000" w:rsidRPr="00033231">
        <w:t>j</w:t>
      </w:r>
      <w:r>
        <w:t>’</w:t>
      </w:r>
      <w:r w:rsidR="00000000" w:rsidRPr="00033231">
        <w:t>essayerais d</w:t>
      </w:r>
      <w:r>
        <w:t>’</w:t>
      </w:r>
      <w:r w:rsidR="00000000" w:rsidRPr="00033231">
        <w:t>entrer par la longue fenêtre là-bas</w:t>
      </w:r>
      <w:r>
        <w:t xml:space="preserve"> : </w:t>
      </w:r>
      <w:r w:rsidR="00000000" w:rsidRPr="00033231">
        <w:t>elle ouvre sur la salle à manger</w:t>
      </w:r>
      <w:r>
        <w:t xml:space="preserve"> ; </w:t>
      </w:r>
      <w:r w:rsidR="00000000" w:rsidRPr="00033231">
        <w:t>je pourrais trouver mon chemin à tâtons vers l</w:t>
      </w:r>
      <w:r>
        <w:t>’</w:t>
      </w:r>
      <w:r w:rsidR="00000000" w:rsidRPr="00033231">
        <w:t>étage supérieur</w:t>
      </w:r>
      <w:r>
        <w:t xml:space="preserve">, </w:t>
      </w:r>
      <w:r w:rsidR="00000000" w:rsidRPr="00033231">
        <w:t>et je connais sa chambre</w:t>
      </w:r>
      <w:r>
        <w:t>.</w:t>
      </w:r>
    </w:p>
    <w:p w14:paraId="1A3015EB" w14:textId="77777777" w:rsidR="004F69D6" w:rsidRDefault="004F69D6" w:rsidP="0021796F">
      <w:r>
        <w:t>— </w:t>
      </w:r>
      <w:r w:rsidR="00000000" w:rsidRPr="00033231">
        <w:t>Et que feriez-vous des trois femmes</w:t>
      </w:r>
      <w:r>
        <w:t> ?</w:t>
      </w:r>
    </w:p>
    <w:p w14:paraId="544D8196" w14:textId="77777777" w:rsidR="004F69D6" w:rsidRDefault="004F69D6" w:rsidP="0021796F">
      <w:r>
        <w:t>— </w:t>
      </w:r>
      <w:r w:rsidR="00000000" w:rsidRPr="00033231">
        <w:t>Je les laisserais tranquilles</w:t>
      </w:r>
      <w:r>
        <w:t xml:space="preserve">, </w:t>
      </w:r>
      <w:r w:rsidR="00000000" w:rsidRPr="00033231">
        <w:t>à moins qu</w:t>
      </w:r>
      <w:r>
        <w:t>’</w:t>
      </w:r>
      <w:r w:rsidR="00000000" w:rsidRPr="00033231">
        <w:t>elles ne voulu</w:t>
      </w:r>
      <w:r w:rsidR="00000000" w:rsidRPr="00033231">
        <w:t>s</w:t>
      </w:r>
      <w:r w:rsidR="00000000" w:rsidRPr="00033231">
        <w:t>sent crier</w:t>
      </w:r>
      <w:r>
        <w:t xml:space="preserve"> ; </w:t>
      </w:r>
      <w:r w:rsidR="00000000" w:rsidRPr="00033231">
        <w:t>dans ce cas</w:t>
      </w:r>
      <w:r>
        <w:t xml:space="preserve">, </w:t>
      </w:r>
      <w:r w:rsidR="00000000" w:rsidRPr="00033231">
        <w:t>je les aurais bientôt apaisées</w:t>
      </w:r>
      <w:r>
        <w:t xml:space="preserve">. </w:t>
      </w:r>
      <w:r w:rsidR="00000000" w:rsidRPr="00033231">
        <w:t>J</w:t>
      </w:r>
      <w:r>
        <w:t>’</w:t>
      </w:r>
      <w:r w:rsidR="00000000" w:rsidRPr="00033231">
        <w:t>aimerais à surprendre le vieux diable endormi</w:t>
      </w:r>
      <w:r>
        <w:t xml:space="preserve">. </w:t>
      </w:r>
      <w:r w:rsidR="00000000" w:rsidRPr="00033231">
        <w:t>S</w:t>
      </w:r>
      <w:r>
        <w:t>’</w:t>
      </w:r>
      <w:r w:rsidR="00000000" w:rsidRPr="00033231">
        <w:t>il s</w:t>
      </w:r>
      <w:r>
        <w:t>’</w:t>
      </w:r>
      <w:r w:rsidR="00000000" w:rsidRPr="00033231">
        <w:t>éveillait</w:t>
      </w:r>
      <w:r>
        <w:t xml:space="preserve">, </w:t>
      </w:r>
      <w:r w:rsidR="00000000" w:rsidRPr="00033231">
        <w:t>il serait dangereux</w:t>
      </w:r>
      <w:r>
        <w:t>.</w:t>
      </w:r>
    </w:p>
    <w:p w14:paraId="600DBE10" w14:textId="77777777" w:rsidR="004F69D6" w:rsidRDefault="004F69D6" w:rsidP="0021796F">
      <w:r>
        <w:t>— </w:t>
      </w:r>
      <w:r w:rsidR="00000000" w:rsidRPr="00033231">
        <w:t>A-t-il des armes</w:t>
      </w:r>
      <w:r>
        <w:t> ?</w:t>
      </w:r>
    </w:p>
    <w:p w14:paraId="07F4087F" w14:textId="77777777" w:rsidR="004F69D6" w:rsidRDefault="004F69D6" w:rsidP="0021796F">
      <w:r>
        <w:t>— </w:t>
      </w:r>
      <w:r w:rsidR="00000000" w:rsidRPr="00033231">
        <w:t>Des armes à feu toujours</w:t>
      </w:r>
      <w:r>
        <w:t xml:space="preserve">, </w:t>
      </w:r>
      <w:r w:rsidR="00000000" w:rsidRPr="00033231">
        <w:t>et toujours chargées</w:t>
      </w:r>
      <w:r>
        <w:t>.</w:t>
      </w:r>
    </w:p>
    <w:p w14:paraId="0A3AA35E" w14:textId="77777777" w:rsidR="004F69D6" w:rsidRDefault="004F69D6" w:rsidP="0021796F">
      <w:r>
        <w:t>— </w:t>
      </w:r>
      <w:r w:rsidR="00000000" w:rsidRPr="00033231">
        <w:t>Alors vous êtes fou de nous arrêter ici</w:t>
      </w:r>
      <w:r>
        <w:t xml:space="preserve">. </w:t>
      </w:r>
      <w:r w:rsidR="00000000" w:rsidRPr="00033231">
        <w:t>Un coup de feu donnerait l</w:t>
      </w:r>
      <w:r>
        <w:t>’</w:t>
      </w:r>
      <w:r w:rsidR="00000000" w:rsidRPr="00033231">
        <w:t>alarme</w:t>
      </w:r>
      <w:r>
        <w:t xml:space="preserve"> : </w:t>
      </w:r>
      <w:r w:rsidR="00000000" w:rsidRPr="00033231">
        <w:t>Moore serait sur nous avant que nous ayons pu le surprendre</w:t>
      </w:r>
      <w:r>
        <w:t xml:space="preserve">. </w:t>
      </w:r>
      <w:r w:rsidR="00000000" w:rsidRPr="00033231">
        <w:t>Nous manquerions notre principal but</w:t>
      </w:r>
      <w:r>
        <w:t>.</w:t>
      </w:r>
    </w:p>
    <w:p w14:paraId="17F6DD80" w14:textId="37F69839" w:rsidR="00000000" w:rsidRPr="00033231" w:rsidRDefault="004F69D6" w:rsidP="0021796F">
      <w:r>
        <w:t>— </w:t>
      </w:r>
      <w:r w:rsidR="00000000" w:rsidRPr="00033231">
        <w:t>Vous pouvez aller en avant</w:t>
      </w:r>
      <w:r>
        <w:t xml:space="preserve">, </w:t>
      </w:r>
      <w:r w:rsidR="00000000" w:rsidRPr="00033231">
        <w:t>je vous dis</w:t>
      </w:r>
      <w:r>
        <w:t xml:space="preserve"> : </w:t>
      </w:r>
      <w:r w:rsidR="00000000" w:rsidRPr="00033231">
        <w:t>je me chargerais seul d</w:t>
      </w:r>
      <w:r>
        <w:t>’</w:t>
      </w:r>
      <w:proofErr w:type="spellStart"/>
      <w:r w:rsidR="00000000" w:rsidRPr="00033231">
        <w:t>Helstone</w:t>
      </w:r>
      <w:proofErr w:type="spellEnd"/>
      <w:r>
        <w:t>. »</w:t>
      </w:r>
    </w:p>
    <w:p w14:paraId="5EE876D8" w14:textId="77777777" w:rsidR="004F69D6" w:rsidRDefault="00000000" w:rsidP="0021796F">
      <w:r w:rsidRPr="00033231">
        <w:t>Une pause suivit</w:t>
      </w:r>
      <w:r w:rsidR="004F69D6">
        <w:t xml:space="preserve">. </w:t>
      </w:r>
      <w:r w:rsidRPr="00033231">
        <w:t>Un homme de la troupe laissa tomber une arme qui résonna sur le pavé</w:t>
      </w:r>
      <w:r w:rsidR="004F69D6">
        <w:t xml:space="preserve"> ; </w:t>
      </w:r>
      <w:r w:rsidRPr="00033231">
        <w:t>à ce bruit</w:t>
      </w:r>
      <w:r w:rsidR="004F69D6">
        <w:t xml:space="preserve">, </w:t>
      </w:r>
      <w:r w:rsidRPr="00033231">
        <w:t xml:space="preserve">le chien de la </w:t>
      </w:r>
      <w:proofErr w:type="spellStart"/>
      <w:r w:rsidRPr="00033231">
        <w:t>re</w:t>
      </w:r>
      <w:r w:rsidRPr="00033231">
        <w:t>c</w:t>
      </w:r>
      <w:r w:rsidRPr="00033231">
        <w:t>torerie</w:t>
      </w:r>
      <w:proofErr w:type="spellEnd"/>
      <w:r w:rsidRPr="00033231">
        <w:t xml:space="preserve"> se mit à aboyer de nouveau avec fureur</w:t>
      </w:r>
      <w:r w:rsidR="004F69D6">
        <w:t>.</w:t>
      </w:r>
    </w:p>
    <w:p w14:paraId="270120CB" w14:textId="069A0CC4" w:rsidR="00000000" w:rsidRPr="00033231" w:rsidRDefault="004F69D6" w:rsidP="0021796F">
      <w:r>
        <w:rPr>
          <w:i/>
          <w:iCs/>
        </w:rPr>
        <w:lastRenderedPageBreak/>
        <w:t>« </w:t>
      </w:r>
      <w:r w:rsidR="00000000" w:rsidRPr="00033231">
        <w:t>Voilà qui gâte tout</w:t>
      </w:r>
      <w:r>
        <w:t xml:space="preserve">, </w:t>
      </w:r>
      <w:r w:rsidR="00000000" w:rsidRPr="00033231">
        <w:t>dit la voix</w:t>
      </w:r>
      <w:r>
        <w:t xml:space="preserve">. </w:t>
      </w:r>
      <w:r w:rsidR="00000000" w:rsidRPr="00033231">
        <w:t>Il va s</w:t>
      </w:r>
      <w:r>
        <w:t>’</w:t>
      </w:r>
      <w:r w:rsidR="00000000" w:rsidRPr="00033231">
        <w:t>éveiller</w:t>
      </w:r>
      <w:r>
        <w:t xml:space="preserve"> ; </w:t>
      </w:r>
      <w:r w:rsidR="00000000" w:rsidRPr="00033231">
        <w:t>un bruit pareil est capable de réveiller un mort</w:t>
      </w:r>
      <w:r>
        <w:t xml:space="preserve">. </w:t>
      </w:r>
      <w:r w:rsidR="00000000" w:rsidRPr="00033231">
        <w:t>Vous ne nous aviez pas dit qu</w:t>
      </w:r>
      <w:r>
        <w:t>’</w:t>
      </w:r>
      <w:r w:rsidR="00000000" w:rsidRPr="00033231">
        <w:t>il y avait un chien</w:t>
      </w:r>
      <w:r>
        <w:t xml:space="preserve">. </w:t>
      </w:r>
      <w:r w:rsidR="00000000" w:rsidRPr="00033231">
        <w:t>Que le diable vous emporte</w:t>
      </w:r>
      <w:r>
        <w:t xml:space="preserve"> ! </w:t>
      </w:r>
      <w:r w:rsidR="00000000" w:rsidRPr="00033231">
        <w:t>En avant</w:t>
      </w:r>
      <w:r>
        <w:t> ! »</w:t>
      </w:r>
    </w:p>
    <w:p w14:paraId="61D6FF92" w14:textId="77777777" w:rsidR="004F69D6" w:rsidRDefault="00000000" w:rsidP="0021796F">
      <w:r w:rsidRPr="00033231">
        <w:t>Et la troupe se mit en marche</w:t>
      </w:r>
      <w:r w:rsidR="004F69D6">
        <w:t xml:space="preserve"> ; </w:t>
      </w:r>
      <w:r w:rsidRPr="00033231">
        <w:t>les longues files se déploy</w:t>
      </w:r>
      <w:r w:rsidRPr="00033231">
        <w:t>è</w:t>
      </w:r>
      <w:r w:rsidRPr="00033231">
        <w:t>rent lentement sur la route</w:t>
      </w:r>
      <w:r w:rsidR="004F69D6">
        <w:t xml:space="preserve">, </w:t>
      </w:r>
      <w:r w:rsidRPr="00033231">
        <w:t>qu</w:t>
      </w:r>
      <w:r w:rsidR="004F69D6">
        <w:t>’</w:t>
      </w:r>
      <w:r w:rsidRPr="00033231">
        <w:t>elles firent résonner de leur pas mesuré</w:t>
      </w:r>
      <w:r w:rsidR="004F69D6">
        <w:t>.</w:t>
      </w:r>
    </w:p>
    <w:p w14:paraId="6FDA5FF8" w14:textId="77777777" w:rsidR="004F69D6" w:rsidRDefault="00000000" w:rsidP="0021796F">
      <w:r w:rsidRPr="00033231">
        <w:t>Shirley se dressa contre le mur et regarda sur la route</w:t>
      </w:r>
      <w:r w:rsidR="004F69D6">
        <w:t>.</w:t>
      </w:r>
    </w:p>
    <w:p w14:paraId="5AAF0826" w14:textId="77777777" w:rsidR="004F69D6" w:rsidRDefault="004F69D6" w:rsidP="0021796F">
      <w:r>
        <w:t>« </w:t>
      </w:r>
      <w:r w:rsidR="00000000" w:rsidRPr="00033231">
        <w:t>Il ne reste pas une âme</w:t>
      </w:r>
      <w:r>
        <w:t>, »</w:t>
      </w:r>
      <w:r w:rsidR="00000000" w:rsidRPr="00033231">
        <w:t xml:space="preserve"> dit-elle</w:t>
      </w:r>
      <w:r>
        <w:t xml:space="preserve">. </w:t>
      </w:r>
      <w:r w:rsidR="00000000" w:rsidRPr="00033231">
        <w:t>Elle demeura un in</w:t>
      </w:r>
      <w:r w:rsidR="00000000" w:rsidRPr="00033231">
        <w:t>s</w:t>
      </w:r>
      <w:r w:rsidR="00000000" w:rsidRPr="00033231">
        <w:t>tant pensive</w:t>
      </w:r>
      <w:r>
        <w:t>, « </w:t>
      </w:r>
      <w:r w:rsidR="00000000" w:rsidRPr="00033231">
        <w:t>Dieu merci</w:t>
      </w:r>
      <w:r>
        <w:t> ! »</w:t>
      </w:r>
      <w:r w:rsidR="00000000" w:rsidRPr="00033231">
        <w:t xml:space="preserve"> s</w:t>
      </w:r>
      <w:r>
        <w:t>’</w:t>
      </w:r>
      <w:r w:rsidR="00000000" w:rsidRPr="00033231">
        <w:t>écria-t-elle enfin</w:t>
      </w:r>
      <w:r>
        <w:t>.</w:t>
      </w:r>
    </w:p>
    <w:p w14:paraId="15ED71B6" w14:textId="77777777" w:rsidR="004F69D6" w:rsidRDefault="00000000" w:rsidP="0021796F">
      <w:r w:rsidRPr="00033231">
        <w:t>Caroline répéta l</w:t>
      </w:r>
      <w:r w:rsidR="004F69D6">
        <w:t>’</w:t>
      </w:r>
      <w:r w:rsidRPr="00033231">
        <w:t>exclamation</w:t>
      </w:r>
      <w:r w:rsidR="004F69D6">
        <w:t xml:space="preserve">, </w:t>
      </w:r>
      <w:r w:rsidRPr="00033231">
        <w:t>non d</w:t>
      </w:r>
      <w:r w:rsidR="004F69D6">
        <w:t>’</w:t>
      </w:r>
      <w:r w:rsidRPr="00033231">
        <w:t>une voix aussi ferme</w:t>
      </w:r>
      <w:r w:rsidR="004F69D6">
        <w:t xml:space="preserve"> : </w:t>
      </w:r>
      <w:r w:rsidRPr="00033231">
        <w:t>elle était toute tremblante</w:t>
      </w:r>
      <w:r w:rsidR="004F69D6">
        <w:t xml:space="preserve"> ; </w:t>
      </w:r>
      <w:r w:rsidRPr="00033231">
        <w:t>son cœur battait vite et fort</w:t>
      </w:r>
      <w:r w:rsidR="004F69D6">
        <w:t xml:space="preserve"> ; </w:t>
      </w:r>
      <w:r w:rsidRPr="00033231">
        <w:t>son v</w:t>
      </w:r>
      <w:r w:rsidRPr="00033231">
        <w:t>i</w:t>
      </w:r>
      <w:r w:rsidRPr="00033231">
        <w:t>sage était froid</w:t>
      </w:r>
      <w:r w:rsidR="004F69D6">
        <w:t xml:space="preserve"> ; </w:t>
      </w:r>
      <w:r w:rsidRPr="00033231">
        <w:t>une sueur glacée perlait sur son front</w:t>
      </w:r>
      <w:r w:rsidR="004F69D6">
        <w:t>.</w:t>
      </w:r>
    </w:p>
    <w:p w14:paraId="3BD5973E" w14:textId="77777777" w:rsidR="004F69D6" w:rsidRDefault="004F69D6" w:rsidP="0021796F">
      <w:r>
        <w:t>« </w:t>
      </w:r>
      <w:r w:rsidR="00000000" w:rsidRPr="00033231">
        <w:t>Dieu merci pour nous</w:t>
      </w:r>
      <w:r>
        <w:t xml:space="preserve"> ! </w:t>
      </w:r>
      <w:r w:rsidR="00000000" w:rsidRPr="00033231">
        <w:t>répéta-t-elle</w:t>
      </w:r>
      <w:r>
        <w:t xml:space="preserve"> ; </w:t>
      </w:r>
      <w:r w:rsidR="00000000" w:rsidRPr="00033231">
        <w:t>mais que va-t-il se passer ailleurs</w:t>
      </w:r>
      <w:r>
        <w:t xml:space="preserve"> ? </w:t>
      </w:r>
      <w:r w:rsidR="00000000" w:rsidRPr="00033231">
        <w:t>Ils ne nous ont laissées qu</w:t>
      </w:r>
      <w:r>
        <w:t>’</w:t>
      </w:r>
      <w:r w:rsidR="00000000" w:rsidRPr="00033231">
        <w:t>afin de mieux su</w:t>
      </w:r>
      <w:r w:rsidR="00000000" w:rsidRPr="00033231">
        <w:t>r</w:t>
      </w:r>
      <w:r w:rsidR="00000000" w:rsidRPr="00033231">
        <w:t>prendre les autres</w:t>
      </w:r>
      <w:r>
        <w:t>.</w:t>
      </w:r>
    </w:p>
    <w:p w14:paraId="6900C60D" w14:textId="51300FA9" w:rsidR="00000000" w:rsidRPr="00033231" w:rsidRDefault="004F69D6" w:rsidP="0021796F">
      <w:r>
        <w:t>— </w:t>
      </w:r>
      <w:r w:rsidR="00000000" w:rsidRPr="00033231">
        <w:t>Ils ont bien fait</w:t>
      </w:r>
      <w:r>
        <w:t xml:space="preserve">, </w:t>
      </w:r>
      <w:r w:rsidR="00000000" w:rsidRPr="00033231">
        <w:t>répondit Shirley avec assurance</w:t>
      </w:r>
      <w:r>
        <w:t xml:space="preserve"> : </w:t>
      </w:r>
      <w:r w:rsidR="00000000" w:rsidRPr="00033231">
        <w:t>les a</w:t>
      </w:r>
      <w:r w:rsidR="00000000" w:rsidRPr="00033231">
        <w:t>u</w:t>
      </w:r>
      <w:r w:rsidR="00000000" w:rsidRPr="00033231">
        <w:t>tres se défendront</w:t>
      </w:r>
      <w:r>
        <w:t xml:space="preserve">, </w:t>
      </w:r>
      <w:r w:rsidR="00000000" w:rsidRPr="00033231">
        <w:t>ils le peuvent</w:t>
      </w:r>
      <w:r>
        <w:t xml:space="preserve">, </w:t>
      </w:r>
      <w:r w:rsidR="00000000" w:rsidRPr="00033231">
        <w:t>ils sont préparés pour cela</w:t>
      </w:r>
      <w:r>
        <w:t xml:space="preserve"> ; </w:t>
      </w:r>
      <w:r w:rsidR="00000000" w:rsidRPr="00033231">
        <w:t>quant à nous</w:t>
      </w:r>
      <w:r>
        <w:t xml:space="preserve">, </w:t>
      </w:r>
      <w:r w:rsidR="00000000" w:rsidRPr="00033231">
        <w:t>il en est autrement</w:t>
      </w:r>
      <w:r>
        <w:t xml:space="preserve">. </w:t>
      </w:r>
      <w:r w:rsidR="00000000" w:rsidRPr="00033231">
        <w:t>Mon doigt était sur la détente de ce pistolet</w:t>
      </w:r>
      <w:r>
        <w:t xml:space="preserve">. </w:t>
      </w:r>
      <w:r w:rsidR="00000000" w:rsidRPr="00033231">
        <w:t>J</w:t>
      </w:r>
      <w:r>
        <w:t>’</w:t>
      </w:r>
      <w:r w:rsidR="00000000" w:rsidRPr="00033231">
        <w:t>étais toute prête à donner à cet homme</w:t>
      </w:r>
      <w:r>
        <w:t xml:space="preserve">, </w:t>
      </w:r>
      <w:r w:rsidR="00000000" w:rsidRPr="00033231">
        <w:t>s</w:t>
      </w:r>
      <w:r>
        <w:t>’</w:t>
      </w:r>
      <w:r w:rsidR="00000000" w:rsidRPr="00033231">
        <w:t>il e</w:t>
      </w:r>
      <w:r w:rsidR="00000000" w:rsidRPr="00033231">
        <w:t>n</w:t>
      </w:r>
      <w:r w:rsidR="00000000" w:rsidRPr="00033231">
        <w:t>trait</w:t>
      </w:r>
      <w:r>
        <w:t xml:space="preserve">, </w:t>
      </w:r>
      <w:r w:rsidR="00000000" w:rsidRPr="00033231">
        <w:t>un salut sur lequel il ne comptait guère</w:t>
      </w:r>
      <w:r>
        <w:t xml:space="preserve"> ; </w:t>
      </w:r>
      <w:r w:rsidR="00000000" w:rsidRPr="00033231">
        <w:t>mais derrière lui il y en avait trois cents autres</w:t>
      </w:r>
      <w:r>
        <w:t xml:space="preserve"> ; </w:t>
      </w:r>
      <w:r w:rsidR="00000000" w:rsidRPr="00033231">
        <w:t>je n</w:t>
      </w:r>
      <w:r>
        <w:t>’</w:t>
      </w:r>
      <w:r w:rsidR="00000000" w:rsidRPr="00033231">
        <w:t>eusse pu efficacement vous protéger</w:t>
      </w:r>
      <w:r>
        <w:t xml:space="preserve">, </w:t>
      </w:r>
      <w:r w:rsidR="00000000" w:rsidRPr="00033231">
        <w:t>ni moi</w:t>
      </w:r>
      <w:r>
        <w:t xml:space="preserve">, </w:t>
      </w:r>
      <w:r w:rsidR="00000000" w:rsidRPr="00033231">
        <w:t>ni ces deux pauvres femmes qui dorment là sous ce toit</w:t>
      </w:r>
      <w:r>
        <w:t xml:space="preserve">. </w:t>
      </w:r>
      <w:r w:rsidR="00000000" w:rsidRPr="00033231">
        <w:t>C</w:t>
      </w:r>
      <w:r>
        <w:t>’</w:t>
      </w:r>
      <w:r w:rsidR="00000000" w:rsidRPr="00033231">
        <w:t>est pourquoi je remercie de nouveau vivement Dieu de nous avoir tirées de ce péril</w:t>
      </w:r>
      <w:r>
        <w:t>. »</w:t>
      </w:r>
    </w:p>
    <w:p w14:paraId="0F9E051B" w14:textId="77777777" w:rsidR="004F69D6" w:rsidRDefault="00000000" w:rsidP="0021796F">
      <w:r w:rsidRPr="00033231">
        <w:t>Après une seconde pause elle continua</w:t>
      </w:r>
      <w:r w:rsidR="004F69D6">
        <w:t> : « </w:t>
      </w:r>
      <w:r w:rsidRPr="00033231">
        <w:t>Quel est maint</w:t>
      </w:r>
      <w:r w:rsidRPr="00033231">
        <w:t>e</w:t>
      </w:r>
      <w:r w:rsidRPr="00033231">
        <w:t>nant mon devoir et le parti le plus sage</w:t>
      </w:r>
      <w:r w:rsidR="004F69D6">
        <w:t xml:space="preserve"> ? </w:t>
      </w:r>
      <w:r w:rsidRPr="00033231">
        <w:t xml:space="preserve">non pas de </w:t>
      </w:r>
      <w:r w:rsidRPr="00033231">
        <w:lastRenderedPageBreak/>
        <w:t>demeurer ici inactive</w:t>
      </w:r>
      <w:r w:rsidR="004F69D6">
        <w:t xml:space="preserve">, </w:t>
      </w:r>
      <w:r w:rsidRPr="00033231">
        <w:t>assurément</w:t>
      </w:r>
      <w:r w:rsidR="004F69D6">
        <w:t xml:space="preserve">, </w:t>
      </w:r>
      <w:r w:rsidRPr="00033231">
        <w:t>mais bien certainement d</w:t>
      </w:r>
      <w:r w:rsidR="004F69D6">
        <w:t>’</w:t>
      </w:r>
      <w:r w:rsidRPr="00033231">
        <w:t xml:space="preserve">aller à </w:t>
      </w:r>
      <w:proofErr w:type="spellStart"/>
      <w:r w:rsidRPr="00033231">
        <w:t>Ho</w:t>
      </w:r>
      <w:r w:rsidRPr="00033231">
        <w:t>l</w:t>
      </w:r>
      <w:r w:rsidRPr="00033231">
        <w:t>low</w:t>
      </w:r>
      <w:proofErr w:type="spellEnd"/>
      <w:r w:rsidR="004F69D6">
        <w:t>.</w:t>
      </w:r>
    </w:p>
    <w:p w14:paraId="174F4F68" w14:textId="77777777" w:rsidR="004F69D6" w:rsidRDefault="004F69D6" w:rsidP="0021796F">
      <w:r>
        <w:t>— </w:t>
      </w:r>
      <w:r w:rsidR="00000000" w:rsidRPr="00033231">
        <w:t xml:space="preserve">À </w:t>
      </w:r>
      <w:proofErr w:type="spellStart"/>
      <w:r w:rsidR="00000000" w:rsidRPr="00033231">
        <w:t>Hollow</w:t>
      </w:r>
      <w:proofErr w:type="spellEnd"/>
      <w:r>
        <w:t xml:space="preserve">, </w:t>
      </w:r>
      <w:r w:rsidR="00000000" w:rsidRPr="00033231">
        <w:t>Shirley</w:t>
      </w:r>
      <w:r>
        <w:t> ?</w:t>
      </w:r>
    </w:p>
    <w:p w14:paraId="73525B91" w14:textId="77777777" w:rsidR="004F69D6" w:rsidRDefault="004F69D6" w:rsidP="0021796F">
      <w:r>
        <w:t>— </w:t>
      </w:r>
      <w:r w:rsidR="00000000" w:rsidRPr="00033231">
        <w:t>Oui</w:t>
      </w:r>
      <w:r>
        <w:t xml:space="preserve">, </w:t>
      </w:r>
      <w:r w:rsidR="00000000" w:rsidRPr="00033231">
        <w:t xml:space="preserve">à </w:t>
      </w:r>
      <w:proofErr w:type="spellStart"/>
      <w:r w:rsidR="00000000" w:rsidRPr="00033231">
        <w:t>Hollow</w:t>
      </w:r>
      <w:proofErr w:type="spellEnd"/>
      <w:r>
        <w:t xml:space="preserve">. </w:t>
      </w:r>
      <w:r w:rsidR="00000000" w:rsidRPr="00033231">
        <w:t>Voulez-vous m</w:t>
      </w:r>
      <w:r>
        <w:t>’</w:t>
      </w:r>
      <w:r w:rsidR="00000000" w:rsidRPr="00033231">
        <w:t>y accompagner</w:t>
      </w:r>
      <w:r>
        <w:t> ?</w:t>
      </w:r>
    </w:p>
    <w:p w14:paraId="5BE7726B" w14:textId="77777777" w:rsidR="004F69D6" w:rsidRDefault="004F69D6" w:rsidP="0021796F">
      <w:r>
        <w:t>— </w:t>
      </w:r>
      <w:r w:rsidR="00000000" w:rsidRPr="00033231">
        <w:t>Où ces hommes sont allés</w:t>
      </w:r>
      <w:r>
        <w:t> ?</w:t>
      </w:r>
    </w:p>
    <w:p w14:paraId="55E93EB5" w14:textId="77777777" w:rsidR="004F69D6" w:rsidRDefault="004F69D6" w:rsidP="0021796F">
      <w:r>
        <w:t>— </w:t>
      </w:r>
      <w:r w:rsidR="00000000" w:rsidRPr="00033231">
        <w:t>Ils ont pris la grande route</w:t>
      </w:r>
      <w:r>
        <w:t xml:space="preserve"> ; </w:t>
      </w:r>
      <w:r w:rsidR="00000000" w:rsidRPr="00033231">
        <w:t>nous ne pouvons les re</w:t>
      </w:r>
      <w:r w:rsidR="00000000" w:rsidRPr="00033231">
        <w:t>n</w:t>
      </w:r>
      <w:r w:rsidR="00000000" w:rsidRPr="00033231">
        <w:t>contrer</w:t>
      </w:r>
      <w:r>
        <w:t xml:space="preserve">. </w:t>
      </w:r>
      <w:r w:rsidR="00000000" w:rsidRPr="00033231">
        <w:t>La route par les champs est aussi sûre</w:t>
      </w:r>
      <w:r>
        <w:t xml:space="preserve">, </w:t>
      </w:r>
      <w:r w:rsidR="00000000" w:rsidRPr="00033231">
        <w:t>aussi paisible</w:t>
      </w:r>
      <w:r>
        <w:t xml:space="preserve">, </w:t>
      </w:r>
      <w:r w:rsidR="00000000" w:rsidRPr="00033231">
        <w:t>aussi solitaire que le pourrait être un chemin à travers les airs</w:t>
      </w:r>
      <w:r>
        <w:t xml:space="preserve">. </w:t>
      </w:r>
      <w:r w:rsidR="00000000" w:rsidRPr="00033231">
        <w:t>Voulez-vous venir</w:t>
      </w:r>
      <w:r>
        <w:t> ?</w:t>
      </w:r>
    </w:p>
    <w:p w14:paraId="5346FC34" w14:textId="77777777" w:rsidR="004F69D6" w:rsidRDefault="004F69D6" w:rsidP="0021796F">
      <w:r>
        <w:t>— </w:t>
      </w:r>
      <w:r w:rsidR="00000000" w:rsidRPr="00033231">
        <w:t>Oui</w:t>
      </w:r>
      <w:r>
        <w:t xml:space="preserve">, </w:t>
      </w:r>
      <w:r w:rsidR="00000000" w:rsidRPr="00033231">
        <w:t>répondit Caroline</w:t>
      </w:r>
      <w:r>
        <w:t xml:space="preserve">, </w:t>
      </w:r>
      <w:r w:rsidR="00000000" w:rsidRPr="00033231">
        <w:t>machinalement</w:t>
      </w:r>
      <w:r>
        <w:t xml:space="preserve">, </w:t>
      </w:r>
      <w:r w:rsidR="00000000" w:rsidRPr="00033231">
        <w:t xml:space="preserve">non parce que son amie était décidée à aller à </w:t>
      </w:r>
      <w:proofErr w:type="spellStart"/>
      <w:r w:rsidR="00000000" w:rsidRPr="00033231">
        <w:t>Hollow</w:t>
      </w:r>
      <w:proofErr w:type="spellEnd"/>
      <w:r>
        <w:t xml:space="preserve">, </w:t>
      </w:r>
      <w:r w:rsidR="00000000" w:rsidRPr="00033231">
        <w:t>ni parce qu</w:t>
      </w:r>
      <w:r>
        <w:t>’</w:t>
      </w:r>
      <w:r w:rsidR="00000000" w:rsidRPr="00033231">
        <w:t>elle-même éprouvait autre chose que de l</w:t>
      </w:r>
      <w:r>
        <w:t>’</w:t>
      </w:r>
      <w:r w:rsidR="00000000" w:rsidRPr="00033231">
        <w:t>effroi à l</w:t>
      </w:r>
      <w:r>
        <w:t>’</w:t>
      </w:r>
      <w:r w:rsidR="00000000" w:rsidRPr="00033231">
        <w:t>idée de l</w:t>
      </w:r>
      <w:r>
        <w:t>’</w:t>
      </w:r>
      <w:r w:rsidR="00000000" w:rsidRPr="00033231">
        <w:t>accompagner</w:t>
      </w:r>
      <w:r>
        <w:t xml:space="preserve">, </w:t>
      </w:r>
      <w:r w:rsidR="00000000" w:rsidRPr="00033231">
        <w:t>mais parce qu</w:t>
      </w:r>
      <w:r>
        <w:t>’</w:t>
      </w:r>
      <w:r w:rsidR="00000000" w:rsidRPr="00033231">
        <w:t>elle sentait qu</w:t>
      </w:r>
      <w:r>
        <w:t>’</w:t>
      </w:r>
      <w:r w:rsidR="00000000" w:rsidRPr="00033231">
        <w:t>elle ne pouvait abandonner Shi</w:t>
      </w:r>
      <w:r w:rsidR="00000000" w:rsidRPr="00033231">
        <w:t>r</w:t>
      </w:r>
      <w:r w:rsidR="00000000" w:rsidRPr="00033231">
        <w:t>ley</w:t>
      </w:r>
      <w:r>
        <w:t>.</w:t>
      </w:r>
    </w:p>
    <w:p w14:paraId="54A51B1E" w14:textId="77777777" w:rsidR="004F69D6" w:rsidRDefault="004F69D6" w:rsidP="0021796F">
      <w:r>
        <w:t>— </w:t>
      </w:r>
      <w:r w:rsidR="00000000" w:rsidRPr="00033231">
        <w:t>Alors nous devons fermer solidement ces fenêtres</w:t>
      </w:r>
      <w:r>
        <w:t xml:space="preserve">, </w:t>
      </w:r>
      <w:r w:rsidR="00000000" w:rsidRPr="00033231">
        <w:t>et laisser tout derrière nous dans la plus grande sécurité possible</w:t>
      </w:r>
      <w:r>
        <w:t xml:space="preserve">. </w:t>
      </w:r>
      <w:r w:rsidR="00000000" w:rsidRPr="00033231">
        <w:t>Savez-vous ce que nous allons faire</w:t>
      </w:r>
      <w:r>
        <w:t xml:space="preserve">, </w:t>
      </w:r>
      <w:r w:rsidR="00000000" w:rsidRPr="00033231">
        <w:t>Cary</w:t>
      </w:r>
      <w:r>
        <w:t> ?</w:t>
      </w:r>
    </w:p>
    <w:p w14:paraId="034B0D02" w14:textId="77777777" w:rsidR="004F69D6" w:rsidRDefault="004F69D6" w:rsidP="0021796F">
      <w:r>
        <w:t>— </w:t>
      </w:r>
      <w:r w:rsidR="00000000" w:rsidRPr="00033231">
        <w:t>Oui</w:t>
      </w:r>
      <w:r>
        <w:t xml:space="preserve">… </w:t>
      </w:r>
      <w:r w:rsidR="00000000" w:rsidRPr="00033231">
        <w:t>non</w:t>
      </w:r>
      <w:r>
        <w:t xml:space="preserve">… </w:t>
      </w:r>
      <w:r w:rsidR="00000000" w:rsidRPr="00033231">
        <w:t xml:space="preserve">nous allons à </w:t>
      </w:r>
      <w:proofErr w:type="spellStart"/>
      <w:r w:rsidR="00000000" w:rsidRPr="00033231">
        <w:t>Hollow</w:t>
      </w:r>
      <w:proofErr w:type="spellEnd"/>
      <w:r w:rsidR="00000000" w:rsidRPr="00033231">
        <w:t xml:space="preserve"> parce que vous le vo</w:t>
      </w:r>
      <w:r w:rsidR="00000000" w:rsidRPr="00033231">
        <w:t>u</w:t>
      </w:r>
      <w:r w:rsidR="00000000" w:rsidRPr="00033231">
        <w:t>lez</w:t>
      </w:r>
      <w:r>
        <w:t>.</w:t>
      </w:r>
    </w:p>
    <w:p w14:paraId="0EA44DF2" w14:textId="77777777" w:rsidR="004F69D6" w:rsidRDefault="004F69D6" w:rsidP="0021796F">
      <w:r>
        <w:t>— </w:t>
      </w:r>
      <w:r w:rsidR="00000000" w:rsidRPr="00033231">
        <w:t>Est-ce là tout</w:t>
      </w:r>
      <w:r>
        <w:t xml:space="preserve"> ? </w:t>
      </w:r>
      <w:r w:rsidR="00000000" w:rsidRPr="00033231">
        <w:t>Et êtes-vous si obéissante à un simple c</w:t>
      </w:r>
      <w:r w:rsidR="00000000" w:rsidRPr="00033231">
        <w:t>a</w:t>
      </w:r>
      <w:r w:rsidR="00000000" w:rsidRPr="00033231">
        <w:t>price de ma part</w:t>
      </w:r>
      <w:r>
        <w:t xml:space="preserve"> ? </w:t>
      </w:r>
      <w:r w:rsidR="00000000" w:rsidRPr="00033231">
        <w:t>Quelle docile épouse vous seriez pour un homme sévère</w:t>
      </w:r>
      <w:r>
        <w:t xml:space="preserve"> ! </w:t>
      </w:r>
      <w:r w:rsidR="00000000" w:rsidRPr="00033231">
        <w:t>La face de la lune n</w:t>
      </w:r>
      <w:r>
        <w:t>’</w:t>
      </w:r>
      <w:r w:rsidR="00000000" w:rsidRPr="00033231">
        <w:t>est pas plus blanche que la vôtre maintenant</w:t>
      </w:r>
      <w:r>
        <w:t xml:space="preserve">, </w:t>
      </w:r>
      <w:r w:rsidR="00000000" w:rsidRPr="00033231">
        <w:t>et les feuilles du tremble qui est près de la porte ne sont pas plus agitées que vos doigts en ce moment</w:t>
      </w:r>
      <w:r>
        <w:t xml:space="preserve">. </w:t>
      </w:r>
      <w:r w:rsidR="00000000" w:rsidRPr="00033231">
        <w:t>Et cependant</w:t>
      </w:r>
      <w:r>
        <w:t xml:space="preserve">, </w:t>
      </w:r>
      <w:r w:rsidR="00000000" w:rsidRPr="00033231">
        <w:t>émue et frappée de terreur</w:t>
      </w:r>
      <w:r>
        <w:t xml:space="preserve">, </w:t>
      </w:r>
      <w:r w:rsidR="00000000" w:rsidRPr="00033231">
        <w:t>effrayée et dévouée</w:t>
      </w:r>
      <w:r>
        <w:t xml:space="preserve">, </w:t>
      </w:r>
      <w:r w:rsidR="00000000" w:rsidRPr="00033231">
        <w:t>vous me suivriez dans les plus profonds dangers</w:t>
      </w:r>
      <w:r>
        <w:t xml:space="preserve">. </w:t>
      </w:r>
      <w:r w:rsidR="00000000" w:rsidRPr="00033231">
        <w:t>Cary</w:t>
      </w:r>
      <w:r>
        <w:t xml:space="preserve">, </w:t>
      </w:r>
      <w:r w:rsidR="00000000" w:rsidRPr="00033231">
        <w:t>laissez-moi donner un motif à votre fidélité</w:t>
      </w:r>
      <w:r>
        <w:t xml:space="preserve"> : </w:t>
      </w:r>
      <w:r w:rsidR="00000000" w:rsidRPr="00033231">
        <w:t xml:space="preserve">nous allons à </w:t>
      </w:r>
      <w:proofErr w:type="spellStart"/>
      <w:r w:rsidR="00000000" w:rsidRPr="00033231">
        <w:t>Hollow</w:t>
      </w:r>
      <w:proofErr w:type="spellEnd"/>
      <w:r w:rsidR="00000000" w:rsidRPr="00033231">
        <w:t xml:space="preserve"> à cause de Moore</w:t>
      </w:r>
      <w:r>
        <w:t xml:space="preserve">, </w:t>
      </w:r>
      <w:r w:rsidR="00000000" w:rsidRPr="00033231">
        <w:t>pour voir si nous pouvons lui être utiles</w:t>
      </w:r>
      <w:r>
        <w:t xml:space="preserve"> ; </w:t>
      </w:r>
      <w:r w:rsidR="00000000" w:rsidRPr="00033231">
        <w:t>nous allons tâcher de l</w:t>
      </w:r>
      <w:r>
        <w:t>’</w:t>
      </w:r>
      <w:r w:rsidR="00000000" w:rsidRPr="00033231">
        <w:t>avertir du péril qui le menace</w:t>
      </w:r>
      <w:r>
        <w:t>.</w:t>
      </w:r>
    </w:p>
    <w:p w14:paraId="02C19777" w14:textId="77777777" w:rsidR="004F69D6" w:rsidRDefault="004F69D6" w:rsidP="0021796F">
      <w:r>
        <w:lastRenderedPageBreak/>
        <w:t>— </w:t>
      </w:r>
      <w:r w:rsidR="00000000" w:rsidRPr="00033231">
        <w:t>Certainement</w:t>
      </w:r>
      <w:r>
        <w:t xml:space="preserve">, </w:t>
      </w:r>
      <w:r w:rsidR="00000000" w:rsidRPr="00033231">
        <w:t>Shirley</w:t>
      </w:r>
      <w:r>
        <w:t xml:space="preserve">, </w:t>
      </w:r>
      <w:r w:rsidR="00000000" w:rsidRPr="00033231">
        <w:t>je suis une folle et une faible cré</w:t>
      </w:r>
      <w:r w:rsidR="00000000" w:rsidRPr="00033231">
        <w:t>a</w:t>
      </w:r>
      <w:r w:rsidR="00000000" w:rsidRPr="00033231">
        <w:t>ture</w:t>
      </w:r>
      <w:r>
        <w:t xml:space="preserve">, </w:t>
      </w:r>
      <w:r w:rsidR="00000000" w:rsidRPr="00033231">
        <w:t>et vous êtes une sage et prudente femme</w:t>
      </w:r>
      <w:r>
        <w:t xml:space="preserve">. </w:t>
      </w:r>
      <w:r w:rsidR="00000000" w:rsidRPr="00033231">
        <w:t>Je veux aller avec vous</w:t>
      </w:r>
      <w:r>
        <w:t xml:space="preserve">. </w:t>
      </w:r>
      <w:r w:rsidR="00000000" w:rsidRPr="00033231">
        <w:t>Je suis heureuse de vous accompagner</w:t>
      </w:r>
      <w:r>
        <w:t>.</w:t>
      </w:r>
    </w:p>
    <w:p w14:paraId="4FDDFDBF" w14:textId="504F06B8" w:rsidR="00000000" w:rsidRPr="00033231" w:rsidRDefault="004F69D6" w:rsidP="0021796F">
      <w:r>
        <w:t>— </w:t>
      </w:r>
      <w:r w:rsidR="00000000" w:rsidRPr="00033231">
        <w:t>Je n</w:t>
      </w:r>
      <w:r>
        <w:t>’</w:t>
      </w:r>
      <w:r w:rsidR="00000000" w:rsidRPr="00033231">
        <w:t>en doute pas</w:t>
      </w:r>
      <w:r>
        <w:t xml:space="preserve">. </w:t>
      </w:r>
      <w:r w:rsidR="00000000" w:rsidRPr="00033231">
        <w:t>Vous mourriez aveuglément et avec résignation pour moi</w:t>
      </w:r>
      <w:r>
        <w:t xml:space="preserve">, </w:t>
      </w:r>
      <w:r w:rsidR="00000000" w:rsidRPr="00033231">
        <w:t>et vous mourriez intelligemment et avec joie pour Moore</w:t>
      </w:r>
      <w:r>
        <w:t xml:space="preserve"> ; </w:t>
      </w:r>
      <w:r w:rsidR="00000000" w:rsidRPr="00033231">
        <w:t>mais il n</w:t>
      </w:r>
      <w:r>
        <w:t>’</w:t>
      </w:r>
      <w:r w:rsidR="00000000" w:rsidRPr="00033231">
        <w:t>est pas question de mort pour ce soir</w:t>
      </w:r>
      <w:r>
        <w:t xml:space="preserve">, </w:t>
      </w:r>
      <w:r w:rsidR="00000000" w:rsidRPr="00033231">
        <w:t>nous ne courons aucun risque</w:t>
      </w:r>
      <w:r>
        <w:t>. »</w:t>
      </w:r>
    </w:p>
    <w:p w14:paraId="3CC769FB" w14:textId="77777777" w:rsidR="004F69D6" w:rsidRDefault="00000000" w:rsidP="0021796F">
      <w:r w:rsidRPr="00033231">
        <w:t>Caroline ferma promptement les fenêtres et les volets</w:t>
      </w:r>
      <w:r w:rsidR="004F69D6">
        <w:t>.</w:t>
      </w:r>
    </w:p>
    <w:p w14:paraId="416E4C00" w14:textId="77777777" w:rsidR="004F69D6" w:rsidRDefault="004F69D6" w:rsidP="0021796F">
      <w:r>
        <w:t>« </w:t>
      </w:r>
      <w:r w:rsidR="00000000" w:rsidRPr="00033231">
        <w:t>Ne craignez pas</w:t>
      </w:r>
      <w:r>
        <w:t xml:space="preserve">, </w:t>
      </w:r>
      <w:r w:rsidR="00000000" w:rsidRPr="00033231">
        <w:t>Shirley</w:t>
      </w:r>
      <w:r>
        <w:t xml:space="preserve">, </w:t>
      </w:r>
      <w:r w:rsidR="00000000" w:rsidRPr="00033231">
        <w:t>que ma respiration m</w:t>
      </w:r>
      <w:r>
        <w:t>’</w:t>
      </w:r>
      <w:r w:rsidR="00000000" w:rsidRPr="00033231">
        <w:t>empêche de vous suivre</w:t>
      </w:r>
      <w:r>
        <w:t xml:space="preserve">, </w:t>
      </w:r>
      <w:r w:rsidR="00000000" w:rsidRPr="00033231">
        <w:t>si rapide que puisse être votre course</w:t>
      </w:r>
      <w:r>
        <w:t xml:space="preserve">, </w:t>
      </w:r>
      <w:r w:rsidR="00000000" w:rsidRPr="00033231">
        <w:t>dit-elle</w:t>
      </w:r>
      <w:r>
        <w:t xml:space="preserve">. </w:t>
      </w:r>
      <w:r w:rsidR="00000000" w:rsidRPr="00033231">
        <w:t>Prenez ma main</w:t>
      </w:r>
      <w:r>
        <w:t xml:space="preserve"> ; </w:t>
      </w:r>
      <w:r w:rsidR="00000000" w:rsidRPr="00033231">
        <w:t>traversons les champs en droite ligne</w:t>
      </w:r>
      <w:r>
        <w:t>.</w:t>
      </w:r>
    </w:p>
    <w:p w14:paraId="575C3AF1" w14:textId="77777777" w:rsidR="004F69D6" w:rsidRDefault="004F69D6" w:rsidP="0021796F">
      <w:r>
        <w:t>— </w:t>
      </w:r>
      <w:r w:rsidR="00000000" w:rsidRPr="00033231">
        <w:t>Mais vous ne pourrez escalader les murs</w:t>
      </w:r>
      <w:r>
        <w:t> ?</w:t>
      </w:r>
    </w:p>
    <w:p w14:paraId="372F5774" w14:textId="77777777" w:rsidR="004F69D6" w:rsidRDefault="004F69D6" w:rsidP="0021796F">
      <w:r>
        <w:t>— </w:t>
      </w:r>
      <w:r w:rsidR="00000000" w:rsidRPr="00033231">
        <w:t>Cette nuit je le puis</w:t>
      </w:r>
      <w:r>
        <w:t>.</w:t>
      </w:r>
    </w:p>
    <w:p w14:paraId="22F445BF" w14:textId="77777777" w:rsidR="004F69D6" w:rsidRDefault="004F69D6" w:rsidP="0021796F">
      <w:r>
        <w:t>— </w:t>
      </w:r>
      <w:r w:rsidR="00000000" w:rsidRPr="00033231">
        <w:t xml:space="preserve">Vous </w:t>
      </w:r>
      <w:proofErr w:type="gramStart"/>
      <w:r w:rsidR="00000000" w:rsidRPr="00033231">
        <w:t>avez peur des</w:t>
      </w:r>
      <w:proofErr w:type="gramEnd"/>
      <w:r w:rsidR="00000000" w:rsidRPr="00033231">
        <w:t xml:space="preserve"> haies</w:t>
      </w:r>
      <w:r>
        <w:t xml:space="preserve"> ; </w:t>
      </w:r>
      <w:r w:rsidR="00000000" w:rsidRPr="00033231">
        <w:t>et le ruisseau qu</w:t>
      </w:r>
      <w:r>
        <w:t>’</w:t>
      </w:r>
      <w:r w:rsidR="00000000" w:rsidRPr="00033231">
        <w:t>il nous faudra passer</w:t>
      </w:r>
      <w:r>
        <w:t> ?</w:t>
      </w:r>
    </w:p>
    <w:p w14:paraId="47CCE032" w14:textId="2E3ADB1A" w:rsidR="00000000" w:rsidRPr="00033231" w:rsidRDefault="004F69D6" w:rsidP="0021796F">
      <w:r>
        <w:t>— </w:t>
      </w:r>
      <w:r w:rsidR="00000000" w:rsidRPr="00033231">
        <w:t>Je le passerai</w:t>
      </w:r>
      <w:r>
        <w:t>. »</w:t>
      </w:r>
    </w:p>
    <w:p w14:paraId="5F8DC1A7" w14:textId="77777777" w:rsidR="004F69D6" w:rsidRDefault="00000000" w:rsidP="0021796F">
      <w:r w:rsidRPr="00033231">
        <w:t>Elles partirent</w:t>
      </w:r>
      <w:r w:rsidR="004F69D6">
        <w:t xml:space="preserve"> : </w:t>
      </w:r>
      <w:r w:rsidRPr="00033231">
        <w:t>elles coururent</w:t>
      </w:r>
      <w:r w:rsidR="004F69D6">
        <w:t xml:space="preserve">. </w:t>
      </w:r>
      <w:r w:rsidRPr="00033231">
        <w:t>Plus d</w:t>
      </w:r>
      <w:r w:rsidR="004F69D6">
        <w:t>’</w:t>
      </w:r>
      <w:r w:rsidRPr="00033231">
        <w:t>un mur les retarda</w:t>
      </w:r>
      <w:r w:rsidR="004F69D6">
        <w:t xml:space="preserve">, </w:t>
      </w:r>
      <w:r w:rsidRPr="00033231">
        <w:t>mais ne les put arrêter</w:t>
      </w:r>
      <w:r w:rsidR="004F69D6">
        <w:t xml:space="preserve">. </w:t>
      </w:r>
      <w:r w:rsidRPr="00033231">
        <w:t>Shirley avait le pied sûr et agile</w:t>
      </w:r>
      <w:r w:rsidR="004F69D6">
        <w:t xml:space="preserve"> ; </w:t>
      </w:r>
      <w:r w:rsidRPr="00033231">
        <w:t>Car</w:t>
      </w:r>
      <w:r w:rsidRPr="00033231">
        <w:t>o</w:t>
      </w:r>
      <w:r w:rsidRPr="00033231">
        <w:t>l</w:t>
      </w:r>
      <w:r w:rsidRPr="00033231">
        <w:t>i</w:t>
      </w:r>
      <w:r w:rsidRPr="00033231">
        <w:t>ne</w:t>
      </w:r>
      <w:r w:rsidR="004F69D6">
        <w:t xml:space="preserve">, </w:t>
      </w:r>
      <w:r w:rsidRPr="00033231">
        <w:t>plus timide et moins adroite</w:t>
      </w:r>
      <w:r w:rsidR="004F69D6">
        <w:t xml:space="preserve">, </w:t>
      </w:r>
      <w:r w:rsidRPr="00033231">
        <w:t>tomba une ou deux fois vi</w:t>
      </w:r>
      <w:r w:rsidRPr="00033231">
        <w:t>o</w:t>
      </w:r>
      <w:r w:rsidRPr="00033231">
        <w:t>lemment meurtrie</w:t>
      </w:r>
      <w:r w:rsidR="004F69D6">
        <w:t xml:space="preserve"> ; </w:t>
      </w:r>
      <w:r w:rsidRPr="00033231">
        <w:t>mais elle se relevait aussitôt</w:t>
      </w:r>
      <w:r w:rsidR="004F69D6">
        <w:t xml:space="preserve">, </w:t>
      </w:r>
      <w:r w:rsidRPr="00033231">
        <w:t>disant qu</w:t>
      </w:r>
      <w:r w:rsidR="004F69D6">
        <w:t>’</w:t>
      </w:r>
      <w:r w:rsidRPr="00033231">
        <w:t>elle ne s</w:t>
      </w:r>
      <w:r w:rsidR="004F69D6">
        <w:t>’</w:t>
      </w:r>
      <w:r w:rsidRPr="00033231">
        <w:t>était point blessée</w:t>
      </w:r>
      <w:r w:rsidR="004F69D6">
        <w:t xml:space="preserve">. </w:t>
      </w:r>
      <w:r w:rsidRPr="00033231">
        <w:t>Une haie très-épaisse bordait le dernier champ</w:t>
      </w:r>
      <w:r w:rsidR="004F69D6">
        <w:t xml:space="preserve"> ; </w:t>
      </w:r>
      <w:r w:rsidRPr="00033231">
        <w:t>elles perdirent du temps en cherchant un passage</w:t>
      </w:r>
      <w:r w:rsidR="004F69D6">
        <w:t xml:space="preserve"> : </w:t>
      </w:r>
      <w:r w:rsidRPr="00033231">
        <w:t>l</w:t>
      </w:r>
      <w:r w:rsidR="004F69D6">
        <w:t>’</w:t>
      </w:r>
      <w:r w:rsidRPr="00033231">
        <w:t>ouverture qu</w:t>
      </w:r>
      <w:r w:rsidR="004F69D6">
        <w:t>’</w:t>
      </w:r>
      <w:r w:rsidRPr="00033231">
        <w:t>elles trouvèrent était étroite</w:t>
      </w:r>
      <w:r w:rsidR="004F69D6">
        <w:t xml:space="preserve">, </w:t>
      </w:r>
      <w:r w:rsidRPr="00033231">
        <w:t>mais elles n</w:t>
      </w:r>
      <w:r w:rsidR="004F69D6">
        <w:t>’</w:t>
      </w:r>
      <w:r w:rsidRPr="00033231">
        <w:t>hésitèrent pas à s</w:t>
      </w:r>
      <w:r w:rsidR="004F69D6">
        <w:t>’</w:t>
      </w:r>
      <w:r w:rsidRPr="00033231">
        <w:t>y engager</w:t>
      </w:r>
      <w:r w:rsidR="004F69D6">
        <w:t xml:space="preserve"> ; </w:t>
      </w:r>
      <w:r w:rsidRPr="00033231">
        <w:t>les longs cheveux</w:t>
      </w:r>
      <w:r w:rsidR="004F69D6">
        <w:t xml:space="preserve">, </w:t>
      </w:r>
      <w:r w:rsidRPr="00033231">
        <w:t>la peau douce</w:t>
      </w:r>
      <w:r w:rsidR="004F69D6">
        <w:t xml:space="preserve">, </w:t>
      </w:r>
      <w:r w:rsidRPr="00033231">
        <w:t>la soie et la mousseline souffrirent</w:t>
      </w:r>
      <w:r w:rsidR="004F69D6">
        <w:t xml:space="preserve"> ; </w:t>
      </w:r>
      <w:r w:rsidRPr="00033231">
        <w:t>mais ce qui fut le plus à d</w:t>
      </w:r>
      <w:r w:rsidRPr="00033231">
        <w:t>é</w:t>
      </w:r>
      <w:r w:rsidRPr="00033231">
        <w:t>plorer</w:t>
      </w:r>
      <w:r w:rsidR="004F69D6">
        <w:t xml:space="preserve">, </w:t>
      </w:r>
      <w:r w:rsidRPr="00033231">
        <w:t>ce fut le retard que cet obstacle avait apporté à leur cou</w:t>
      </w:r>
      <w:r w:rsidRPr="00033231">
        <w:t>r</w:t>
      </w:r>
      <w:r w:rsidRPr="00033231">
        <w:t>se</w:t>
      </w:r>
      <w:r w:rsidR="004F69D6">
        <w:t xml:space="preserve">. </w:t>
      </w:r>
      <w:r w:rsidRPr="00033231">
        <w:t>De l</w:t>
      </w:r>
      <w:r w:rsidR="004F69D6">
        <w:t>’</w:t>
      </w:r>
      <w:r w:rsidRPr="00033231">
        <w:t>autre côté</w:t>
      </w:r>
      <w:r w:rsidR="004F69D6">
        <w:t xml:space="preserve">, </w:t>
      </w:r>
      <w:r w:rsidRPr="00033231">
        <w:t>elles trouvèrent le ruisseau</w:t>
      </w:r>
      <w:r w:rsidR="004F69D6">
        <w:t xml:space="preserve">, </w:t>
      </w:r>
      <w:r w:rsidRPr="00033231">
        <w:t>qui coulait dans un lit profond</w:t>
      </w:r>
      <w:r w:rsidR="004F69D6">
        <w:t xml:space="preserve">. </w:t>
      </w:r>
      <w:r w:rsidRPr="00033231">
        <w:t>En cet endroit</w:t>
      </w:r>
      <w:r w:rsidR="004F69D6">
        <w:t xml:space="preserve">, </w:t>
      </w:r>
      <w:r w:rsidRPr="00033231">
        <w:t xml:space="preserve">une </w:t>
      </w:r>
      <w:r w:rsidRPr="00033231">
        <w:lastRenderedPageBreak/>
        <w:t>planche étroite était le seul point qui permît de le traverser</w:t>
      </w:r>
      <w:r w:rsidR="004F69D6">
        <w:t xml:space="preserve">. </w:t>
      </w:r>
      <w:r w:rsidRPr="00033231">
        <w:t>Shirley avait passé sur cette planche plusieurs fois déjà</w:t>
      </w:r>
      <w:r w:rsidR="004F69D6">
        <w:t xml:space="preserve">, </w:t>
      </w:r>
      <w:r w:rsidRPr="00033231">
        <w:t>sans accident et sans crainte</w:t>
      </w:r>
      <w:r w:rsidR="004F69D6">
        <w:t xml:space="preserve"> : </w:t>
      </w:r>
      <w:r w:rsidRPr="00033231">
        <w:t>Car</w:t>
      </w:r>
      <w:r w:rsidRPr="00033231">
        <w:t>o</w:t>
      </w:r>
      <w:r w:rsidRPr="00033231">
        <w:t>line n</w:t>
      </w:r>
      <w:r w:rsidR="004F69D6">
        <w:t>’</w:t>
      </w:r>
      <w:r w:rsidRPr="00033231">
        <w:t>avait jamais osé s</w:t>
      </w:r>
      <w:r w:rsidR="004F69D6">
        <w:t>’</w:t>
      </w:r>
      <w:r w:rsidRPr="00033231">
        <w:t>y engager</w:t>
      </w:r>
      <w:r w:rsidR="004F69D6">
        <w:t>.</w:t>
      </w:r>
    </w:p>
    <w:p w14:paraId="4747AF3B" w14:textId="77777777" w:rsidR="004F69D6" w:rsidRDefault="004F69D6" w:rsidP="0021796F">
      <w:r>
        <w:t>« </w:t>
      </w:r>
      <w:r w:rsidR="00000000" w:rsidRPr="00033231">
        <w:t>Je vous porterai de l</w:t>
      </w:r>
      <w:r>
        <w:t>’</w:t>
      </w:r>
      <w:r w:rsidR="00000000" w:rsidRPr="00033231">
        <w:t>autre côté</w:t>
      </w:r>
      <w:r>
        <w:t xml:space="preserve">, </w:t>
      </w:r>
      <w:r w:rsidR="00000000" w:rsidRPr="00033231">
        <w:t xml:space="preserve">dit miss </w:t>
      </w:r>
      <w:proofErr w:type="spellStart"/>
      <w:r w:rsidR="00000000" w:rsidRPr="00033231">
        <w:t>Keeldar</w:t>
      </w:r>
      <w:proofErr w:type="spellEnd"/>
      <w:r>
        <w:t xml:space="preserve">. </w:t>
      </w:r>
      <w:r w:rsidR="00000000" w:rsidRPr="00033231">
        <w:t>Vous êtes légère et je ne suis point faible</w:t>
      </w:r>
      <w:r>
        <w:t xml:space="preserve">. </w:t>
      </w:r>
      <w:r w:rsidR="00000000" w:rsidRPr="00033231">
        <w:t>Laissez-moi essayer</w:t>
      </w:r>
      <w:r>
        <w:t>.</w:t>
      </w:r>
    </w:p>
    <w:p w14:paraId="1DF96BC5" w14:textId="77777777" w:rsidR="004F69D6" w:rsidRDefault="004F69D6" w:rsidP="0021796F">
      <w:r>
        <w:t>— </w:t>
      </w:r>
      <w:r w:rsidR="00000000" w:rsidRPr="00033231">
        <w:t>Si je tombe dans l</w:t>
      </w:r>
      <w:r>
        <w:t>’</w:t>
      </w:r>
      <w:r w:rsidR="00000000" w:rsidRPr="00033231">
        <w:t>eau</w:t>
      </w:r>
      <w:r>
        <w:t xml:space="preserve">, </w:t>
      </w:r>
      <w:r w:rsidR="00000000" w:rsidRPr="00033231">
        <w:t>vous me repêcherez</w:t>
      </w:r>
      <w:r>
        <w:t>, »</w:t>
      </w:r>
      <w:r w:rsidR="00000000" w:rsidRPr="00033231">
        <w:t xml:space="preserve"> dit Car</w:t>
      </w:r>
      <w:r w:rsidR="00000000" w:rsidRPr="00033231">
        <w:t>o</w:t>
      </w:r>
      <w:r w:rsidR="00000000" w:rsidRPr="00033231">
        <w:t>l</w:t>
      </w:r>
      <w:r w:rsidR="00000000" w:rsidRPr="00033231">
        <w:t>i</w:t>
      </w:r>
      <w:r w:rsidR="00000000" w:rsidRPr="00033231">
        <w:t>ne</w:t>
      </w:r>
      <w:r>
        <w:t xml:space="preserve">, </w:t>
      </w:r>
      <w:r w:rsidR="00000000" w:rsidRPr="00033231">
        <w:t>avec une douce pression de main</w:t>
      </w:r>
      <w:r>
        <w:t>.</w:t>
      </w:r>
    </w:p>
    <w:p w14:paraId="40C04362" w14:textId="77777777" w:rsidR="004F69D6" w:rsidRDefault="00000000" w:rsidP="0021796F">
      <w:r w:rsidRPr="00033231">
        <w:t>Et sans hésitation elle s</w:t>
      </w:r>
      <w:r w:rsidR="004F69D6">
        <w:t>’</w:t>
      </w:r>
      <w:r w:rsidRPr="00033231">
        <w:t>engagea sur la planche vacillante</w:t>
      </w:r>
      <w:r w:rsidR="004F69D6">
        <w:t xml:space="preserve">, </w:t>
      </w:r>
      <w:r w:rsidRPr="00033231">
        <w:t>comme si elle eût été la continuation du ferme gazon</w:t>
      </w:r>
      <w:r w:rsidR="004F69D6">
        <w:t xml:space="preserve">. </w:t>
      </w:r>
      <w:r w:rsidRPr="00033231">
        <w:t>Shirley</w:t>
      </w:r>
      <w:r w:rsidR="004F69D6">
        <w:t xml:space="preserve">, </w:t>
      </w:r>
      <w:r w:rsidRPr="00033231">
        <w:t>qui la suivit</w:t>
      </w:r>
      <w:r w:rsidR="004F69D6">
        <w:t xml:space="preserve">, </w:t>
      </w:r>
      <w:r w:rsidRPr="00033231">
        <w:t>ne traversa pas avec plus de résolution et de sécur</w:t>
      </w:r>
      <w:r w:rsidRPr="00033231">
        <w:t>i</w:t>
      </w:r>
      <w:r w:rsidRPr="00033231">
        <w:t>té</w:t>
      </w:r>
      <w:r w:rsidR="004F69D6">
        <w:t xml:space="preserve">. </w:t>
      </w:r>
      <w:r w:rsidRPr="00033231">
        <w:t>Dans l</w:t>
      </w:r>
      <w:r w:rsidR="004F69D6">
        <w:t>’</w:t>
      </w:r>
      <w:r w:rsidRPr="00033231">
        <w:t>état de leurs esprits</w:t>
      </w:r>
      <w:r w:rsidR="004F69D6">
        <w:t xml:space="preserve">, </w:t>
      </w:r>
      <w:r w:rsidRPr="00033231">
        <w:t>avec le but qu</w:t>
      </w:r>
      <w:r w:rsidR="004F69D6">
        <w:t>’</w:t>
      </w:r>
      <w:r w:rsidRPr="00033231">
        <w:t>elles poursu</w:t>
      </w:r>
      <w:r w:rsidRPr="00033231">
        <w:t>i</w:t>
      </w:r>
      <w:r w:rsidRPr="00033231">
        <w:t>vaient</w:t>
      </w:r>
      <w:r w:rsidR="004F69D6">
        <w:t xml:space="preserve">, </w:t>
      </w:r>
      <w:r w:rsidRPr="00033231">
        <w:t>un torrent écumant et impétueux ne les eût point d</w:t>
      </w:r>
      <w:r w:rsidRPr="00033231">
        <w:t>é</w:t>
      </w:r>
      <w:r w:rsidRPr="00033231">
        <w:t>tournées</w:t>
      </w:r>
      <w:r w:rsidR="004F69D6">
        <w:t xml:space="preserve">. </w:t>
      </w:r>
      <w:r w:rsidRPr="00033231">
        <w:t>Cependant un bruit les arrêta</w:t>
      </w:r>
      <w:r w:rsidR="004F69D6">
        <w:t xml:space="preserve">. </w:t>
      </w:r>
      <w:r w:rsidRPr="00033231">
        <w:t>À peine avaient-elles le pied sur la rive opposée</w:t>
      </w:r>
      <w:r w:rsidR="004F69D6">
        <w:t xml:space="preserve">, </w:t>
      </w:r>
      <w:r w:rsidRPr="00033231">
        <w:t>qu</w:t>
      </w:r>
      <w:r w:rsidR="004F69D6">
        <w:t>’</w:t>
      </w:r>
      <w:r w:rsidRPr="00033231">
        <w:t>un coup de feu fendit l</w:t>
      </w:r>
      <w:r w:rsidR="004F69D6">
        <w:t>’</w:t>
      </w:r>
      <w:r w:rsidRPr="00033231">
        <w:t>air du côté du nord</w:t>
      </w:r>
      <w:r w:rsidR="004F69D6">
        <w:t xml:space="preserve">. </w:t>
      </w:r>
      <w:r w:rsidRPr="00033231">
        <w:t>Une seconde s</w:t>
      </w:r>
      <w:r w:rsidR="004F69D6">
        <w:t>’</w:t>
      </w:r>
      <w:r w:rsidRPr="00033231">
        <w:t>écoula</w:t>
      </w:r>
      <w:r w:rsidR="004F69D6">
        <w:t xml:space="preserve">, </w:t>
      </w:r>
      <w:r w:rsidRPr="00033231">
        <w:t>puis la même note éclata au sud</w:t>
      </w:r>
      <w:r w:rsidR="004F69D6">
        <w:t xml:space="preserve">. </w:t>
      </w:r>
      <w:r w:rsidRPr="00033231">
        <w:t>Dans l</w:t>
      </w:r>
      <w:r w:rsidR="004F69D6">
        <w:t>’</w:t>
      </w:r>
      <w:r w:rsidRPr="00033231">
        <w:t>espace de trois minutes</w:t>
      </w:r>
      <w:r w:rsidR="004F69D6">
        <w:t xml:space="preserve">, </w:t>
      </w:r>
      <w:r w:rsidRPr="00033231">
        <w:t>des signaux semblables éclat</w:t>
      </w:r>
      <w:r w:rsidRPr="00033231">
        <w:t>è</w:t>
      </w:r>
      <w:r w:rsidRPr="00033231">
        <w:t>rent à l</w:t>
      </w:r>
      <w:r w:rsidR="004F69D6">
        <w:t>’</w:t>
      </w:r>
      <w:r w:rsidRPr="00033231">
        <w:t>est et à l</w:t>
      </w:r>
      <w:r w:rsidR="004F69D6">
        <w:t>’</w:t>
      </w:r>
      <w:r w:rsidRPr="00033231">
        <w:t>ouest</w:t>
      </w:r>
      <w:r w:rsidR="004F69D6">
        <w:t>.</w:t>
      </w:r>
    </w:p>
    <w:p w14:paraId="0AFE1AE4" w14:textId="04A81F2A" w:rsidR="00000000" w:rsidRPr="00033231" w:rsidRDefault="004F69D6" w:rsidP="0021796F">
      <w:r>
        <w:t>« </w:t>
      </w:r>
      <w:r w:rsidR="00000000" w:rsidRPr="00033231">
        <w:t>J</w:t>
      </w:r>
      <w:r>
        <w:t>’</w:t>
      </w:r>
      <w:r w:rsidR="00000000" w:rsidRPr="00033231">
        <w:t>ai cru que nous étions mortes à la première explosion</w:t>
      </w:r>
      <w:r>
        <w:t xml:space="preserve">, </w:t>
      </w:r>
      <w:r w:rsidR="00000000" w:rsidRPr="00033231">
        <w:t>dit Shirley en respirant longuement</w:t>
      </w:r>
      <w:r>
        <w:t xml:space="preserve">. </w:t>
      </w:r>
      <w:r w:rsidR="00000000" w:rsidRPr="00033231">
        <w:t>Je me suis sentie frappée aux tempes</w:t>
      </w:r>
      <w:r>
        <w:t xml:space="preserve">, </w:t>
      </w:r>
      <w:r w:rsidR="00000000" w:rsidRPr="00033231">
        <w:t>et j</w:t>
      </w:r>
      <w:r>
        <w:t>’</w:t>
      </w:r>
      <w:r w:rsidR="00000000" w:rsidRPr="00033231">
        <w:t>ai cru que le coup nous avait traversé le cœur</w:t>
      </w:r>
      <w:r>
        <w:t xml:space="preserve"> ; </w:t>
      </w:r>
      <w:r w:rsidR="00000000" w:rsidRPr="00033231">
        <w:t>mais le bruit réitéré m</w:t>
      </w:r>
      <w:r>
        <w:t>’</w:t>
      </w:r>
      <w:r w:rsidR="00000000" w:rsidRPr="00033231">
        <w:t>a servi d</w:t>
      </w:r>
      <w:r>
        <w:t>’</w:t>
      </w:r>
      <w:r w:rsidR="00000000" w:rsidRPr="00033231">
        <w:t>explication</w:t>
      </w:r>
      <w:r>
        <w:t xml:space="preserve"> : </w:t>
      </w:r>
      <w:r w:rsidR="00000000" w:rsidRPr="00033231">
        <w:t>ce sont des signaux</w:t>
      </w:r>
      <w:r>
        <w:t xml:space="preserve">, </w:t>
      </w:r>
      <w:r w:rsidR="00000000" w:rsidRPr="00033231">
        <w:t>c</w:t>
      </w:r>
      <w:r>
        <w:t>’</w:t>
      </w:r>
      <w:r w:rsidR="00000000" w:rsidRPr="00033231">
        <w:t>est leur manière d</w:t>
      </w:r>
      <w:r>
        <w:t>’</w:t>
      </w:r>
      <w:r w:rsidR="00000000" w:rsidRPr="00033231">
        <w:t>agir</w:t>
      </w:r>
      <w:r>
        <w:t xml:space="preserve"> : </w:t>
      </w:r>
      <w:r w:rsidR="00000000" w:rsidRPr="00033231">
        <w:t>l</w:t>
      </w:r>
      <w:r>
        <w:t>’</w:t>
      </w:r>
      <w:r w:rsidR="00000000" w:rsidRPr="00033231">
        <w:t>attaque ne se fera pas attendre</w:t>
      </w:r>
      <w:r>
        <w:t xml:space="preserve">. </w:t>
      </w:r>
      <w:r w:rsidR="00000000" w:rsidRPr="00033231">
        <w:t>Il a</w:t>
      </w:r>
      <w:r w:rsidR="00000000" w:rsidRPr="00033231">
        <w:t>u</w:t>
      </w:r>
      <w:r w:rsidR="00000000" w:rsidRPr="00033231">
        <w:t>rait fallu que nous eussions des ailes</w:t>
      </w:r>
      <w:r>
        <w:t xml:space="preserve"> ; </w:t>
      </w:r>
      <w:r w:rsidR="00000000" w:rsidRPr="00033231">
        <w:t>nos pieds ne nous ont pas portées assez rapidement</w:t>
      </w:r>
      <w:r>
        <w:t>. »</w:t>
      </w:r>
    </w:p>
    <w:p w14:paraId="4EA10F14" w14:textId="77777777" w:rsidR="004F69D6" w:rsidRDefault="00000000" w:rsidP="0021796F">
      <w:r w:rsidRPr="00033231">
        <w:t>Il fallait alors traverser une portion du taillis</w:t>
      </w:r>
      <w:r w:rsidR="004F69D6">
        <w:t xml:space="preserve"> : </w:t>
      </w:r>
      <w:r w:rsidRPr="00033231">
        <w:t>lorsqu</w:t>
      </w:r>
      <w:r w:rsidR="004F69D6">
        <w:t>’</w:t>
      </w:r>
      <w:r w:rsidRPr="00033231">
        <w:t>elles en sortirent</w:t>
      </w:r>
      <w:r w:rsidR="004F69D6">
        <w:t xml:space="preserve">, </w:t>
      </w:r>
      <w:r w:rsidRPr="00033231">
        <w:t>la fabrique se trouvait juste au-dessous d</w:t>
      </w:r>
      <w:r w:rsidR="004F69D6">
        <w:t>’</w:t>
      </w:r>
      <w:r w:rsidRPr="00033231">
        <w:t>elles</w:t>
      </w:r>
      <w:r w:rsidR="004F69D6">
        <w:t xml:space="preserve"> : </w:t>
      </w:r>
      <w:r w:rsidRPr="00033231">
        <w:t>e</w:t>
      </w:r>
      <w:r w:rsidRPr="00033231">
        <w:t>l</w:t>
      </w:r>
      <w:r w:rsidRPr="00033231">
        <w:t>les pouvaient voir les bâtiments</w:t>
      </w:r>
      <w:r w:rsidR="004F69D6">
        <w:t xml:space="preserve">, </w:t>
      </w:r>
      <w:r w:rsidRPr="00033231">
        <w:t>la cour</w:t>
      </w:r>
      <w:r w:rsidR="004F69D6">
        <w:t xml:space="preserve"> ; </w:t>
      </w:r>
      <w:r w:rsidRPr="00033231">
        <w:t xml:space="preserve">elles découvraient la route </w:t>
      </w:r>
      <w:proofErr w:type="spellStart"/>
      <w:r w:rsidRPr="00033231">
        <w:t>au delà</w:t>
      </w:r>
      <w:proofErr w:type="spellEnd"/>
      <w:r w:rsidR="004F69D6">
        <w:t xml:space="preserve">. </w:t>
      </w:r>
      <w:r w:rsidRPr="00033231">
        <w:t>En jetant les yeux dans cette direction</w:t>
      </w:r>
      <w:r w:rsidR="004F69D6">
        <w:t xml:space="preserve">, </w:t>
      </w:r>
      <w:r w:rsidRPr="00033231">
        <w:t>Shirley put se convaincre qu</w:t>
      </w:r>
      <w:r w:rsidR="004F69D6">
        <w:t>’</w:t>
      </w:r>
      <w:r w:rsidRPr="00033231">
        <w:t>elle avait conjecturé juste</w:t>
      </w:r>
      <w:r w:rsidR="004F69D6">
        <w:t xml:space="preserve"> : </w:t>
      </w:r>
      <w:r w:rsidRPr="00033231">
        <w:t xml:space="preserve">elles </w:t>
      </w:r>
      <w:r w:rsidRPr="00033231">
        <w:lastRenderedPageBreak/>
        <w:t>arrivaient trop tard pour donner un avertissement</w:t>
      </w:r>
      <w:r w:rsidR="004F69D6">
        <w:t xml:space="preserve">. </w:t>
      </w:r>
      <w:r w:rsidRPr="00033231">
        <w:t>Elles avaient mis plus de temps qu</w:t>
      </w:r>
      <w:r w:rsidR="004F69D6">
        <w:t>’</w:t>
      </w:r>
      <w:r w:rsidRPr="00033231">
        <w:t>elles ne s</w:t>
      </w:r>
      <w:r w:rsidR="004F69D6">
        <w:t>’</w:t>
      </w:r>
      <w:r w:rsidRPr="00033231">
        <w:t>y attendaient à surmonter les divers obst</w:t>
      </w:r>
      <w:r w:rsidRPr="00033231">
        <w:t>a</w:t>
      </w:r>
      <w:r w:rsidRPr="00033231">
        <w:t>cles qui s</w:t>
      </w:r>
      <w:r w:rsidR="004F69D6">
        <w:t>’</w:t>
      </w:r>
      <w:r w:rsidRPr="00033231">
        <w:t>étaient dressés sur leur chemin à travers champs</w:t>
      </w:r>
      <w:r w:rsidR="004F69D6">
        <w:t>.</w:t>
      </w:r>
    </w:p>
    <w:p w14:paraId="1F0F1F4D" w14:textId="77777777" w:rsidR="004F69D6" w:rsidRDefault="00000000" w:rsidP="0021796F">
      <w:r w:rsidRPr="00033231">
        <w:t>La route</w:t>
      </w:r>
      <w:r w:rsidR="004F69D6">
        <w:t xml:space="preserve">, </w:t>
      </w:r>
      <w:r w:rsidRPr="00033231">
        <w:t>qui eût dû leur apparaître blanche</w:t>
      </w:r>
      <w:r w:rsidR="004F69D6">
        <w:t xml:space="preserve">, </w:t>
      </w:r>
      <w:r w:rsidRPr="00033231">
        <w:t>était noire et couverte d</w:t>
      </w:r>
      <w:r w:rsidR="004F69D6">
        <w:t>’</w:t>
      </w:r>
      <w:r w:rsidRPr="00033231">
        <w:t>une masse mouvante</w:t>
      </w:r>
      <w:r w:rsidR="004F69D6">
        <w:t xml:space="preserve">. </w:t>
      </w:r>
      <w:r w:rsidRPr="00033231">
        <w:t>Les émeutiers étaient asse</w:t>
      </w:r>
      <w:r w:rsidRPr="00033231">
        <w:t>m</w:t>
      </w:r>
      <w:r w:rsidRPr="00033231">
        <w:t>blés en face des portes fermées de la cour</w:t>
      </w:r>
      <w:r w:rsidR="004F69D6">
        <w:t xml:space="preserve">, </w:t>
      </w:r>
      <w:r w:rsidRPr="00033231">
        <w:t>et une seule figure apparaissait à l</w:t>
      </w:r>
      <w:r w:rsidR="004F69D6">
        <w:t>’</w:t>
      </w:r>
      <w:r w:rsidRPr="00033231">
        <w:t>intérieur</w:t>
      </w:r>
      <w:r w:rsidR="004F69D6">
        <w:t xml:space="preserve">, </w:t>
      </w:r>
      <w:r w:rsidRPr="00033231">
        <w:t>s</w:t>
      </w:r>
      <w:r w:rsidR="004F69D6">
        <w:t>’</w:t>
      </w:r>
      <w:r w:rsidRPr="00033231">
        <w:t>adressant apparemment à eux</w:t>
      </w:r>
      <w:r w:rsidR="004F69D6">
        <w:t xml:space="preserve"> : </w:t>
      </w:r>
      <w:r w:rsidRPr="00033231">
        <w:t>la fabrique elle-même était parfaitement noire et tranquille</w:t>
      </w:r>
      <w:r w:rsidR="004F69D6">
        <w:t xml:space="preserve"> ; </w:t>
      </w:r>
      <w:r w:rsidRPr="00033231">
        <w:t>il n</w:t>
      </w:r>
      <w:r w:rsidR="004F69D6">
        <w:t>’</w:t>
      </w:r>
      <w:r w:rsidRPr="00033231">
        <w:t>y avait ni vie</w:t>
      </w:r>
      <w:r w:rsidR="004F69D6">
        <w:t xml:space="preserve">, </w:t>
      </w:r>
      <w:r w:rsidRPr="00033231">
        <w:t>ni lumière</w:t>
      </w:r>
      <w:r w:rsidR="004F69D6">
        <w:t xml:space="preserve">, </w:t>
      </w:r>
      <w:r w:rsidRPr="00033231">
        <w:t>ni mouvement</w:t>
      </w:r>
      <w:r w:rsidR="004F69D6">
        <w:t>.</w:t>
      </w:r>
    </w:p>
    <w:p w14:paraId="3E76B701" w14:textId="77777777" w:rsidR="004F69D6" w:rsidRDefault="004F69D6" w:rsidP="0021796F">
      <w:r>
        <w:t>« </w:t>
      </w:r>
      <w:r w:rsidR="00000000" w:rsidRPr="00033231">
        <w:t>Assurément il est sur ses gardes</w:t>
      </w:r>
      <w:r>
        <w:t xml:space="preserve"> ; </w:t>
      </w:r>
      <w:r w:rsidR="00000000" w:rsidRPr="00033231">
        <w:t>ce ne peut être là Mo</w:t>
      </w:r>
      <w:r w:rsidR="00000000" w:rsidRPr="00033231">
        <w:t>o</w:t>
      </w:r>
      <w:r w:rsidR="00000000" w:rsidRPr="00033231">
        <w:t>re</w:t>
      </w:r>
      <w:r>
        <w:t xml:space="preserve">, </w:t>
      </w:r>
      <w:r w:rsidR="00000000" w:rsidRPr="00033231">
        <w:t>les attendant seul</w:t>
      </w:r>
      <w:r>
        <w:t xml:space="preserve"> ! </w:t>
      </w:r>
      <w:r w:rsidR="00000000" w:rsidRPr="00033231">
        <w:t>murmura Shirley</w:t>
      </w:r>
      <w:r>
        <w:t>.</w:t>
      </w:r>
    </w:p>
    <w:p w14:paraId="14C27B37" w14:textId="77777777" w:rsidR="004F69D6" w:rsidRDefault="004F69D6" w:rsidP="0021796F">
      <w:r>
        <w:t>— </w:t>
      </w:r>
      <w:r w:rsidR="00000000" w:rsidRPr="00033231">
        <w:t>C</w:t>
      </w:r>
      <w:r>
        <w:t>’</w:t>
      </w:r>
      <w:r w:rsidR="00000000" w:rsidRPr="00033231">
        <w:t>est lui</w:t>
      </w:r>
      <w:r>
        <w:t xml:space="preserve"> ; </w:t>
      </w:r>
      <w:r w:rsidR="00000000" w:rsidRPr="00033231">
        <w:t>nous devons aller à lui</w:t>
      </w:r>
      <w:r>
        <w:t xml:space="preserve">. </w:t>
      </w:r>
      <w:r w:rsidR="00000000" w:rsidRPr="00033231">
        <w:t>Je veux aller vers lui</w:t>
      </w:r>
      <w:r>
        <w:t>.</w:t>
      </w:r>
    </w:p>
    <w:p w14:paraId="33F03AF4" w14:textId="77777777" w:rsidR="004F69D6" w:rsidRDefault="004F69D6" w:rsidP="0021796F">
      <w:r>
        <w:t>— </w:t>
      </w:r>
      <w:r w:rsidR="00000000" w:rsidRPr="00033231">
        <w:t>Non</w:t>
      </w:r>
      <w:r>
        <w:t xml:space="preserve">, </w:t>
      </w:r>
      <w:r w:rsidR="00000000" w:rsidRPr="00033231">
        <w:t>Caroline</w:t>
      </w:r>
      <w:r>
        <w:t>.</w:t>
      </w:r>
    </w:p>
    <w:p w14:paraId="3821E4AB" w14:textId="77777777" w:rsidR="004F69D6" w:rsidRDefault="004F69D6" w:rsidP="0021796F">
      <w:r>
        <w:t>— </w:t>
      </w:r>
      <w:r w:rsidR="00000000" w:rsidRPr="00033231">
        <w:t>Et pourquoi suis-je venue</w:t>
      </w:r>
      <w:r>
        <w:t xml:space="preserve">, </w:t>
      </w:r>
      <w:r w:rsidR="00000000" w:rsidRPr="00033231">
        <w:t>alors</w:t>
      </w:r>
      <w:r>
        <w:t xml:space="preserve"> ? </w:t>
      </w:r>
      <w:r w:rsidR="00000000" w:rsidRPr="00033231">
        <w:t>Je suis venue à cause de lui</w:t>
      </w:r>
      <w:r>
        <w:t xml:space="preserve">. </w:t>
      </w:r>
      <w:r w:rsidR="00000000" w:rsidRPr="00033231">
        <w:t>Il faut que je le joigne</w:t>
      </w:r>
      <w:r>
        <w:t>.</w:t>
      </w:r>
    </w:p>
    <w:p w14:paraId="631FDBE1" w14:textId="77777777" w:rsidR="004F69D6" w:rsidRDefault="004F69D6" w:rsidP="0021796F">
      <w:r>
        <w:t>— </w:t>
      </w:r>
      <w:r w:rsidR="00000000" w:rsidRPr="00033231">
        <w:t>Heureusement cela est au-dessus de votre pouvoir</w:t>
      </w:r>
      <w:r>
        <w:t xml:space="preserve"> : </w:t>
      </w:r>
      <w:r w:rsidR="00000000" w:rsidRPr="00033231">
        <w:t>il n</w:t>
      </w:r>
      <w:r>
        <w:t>’</w:t>
      </w:r>
      <w:r w:rsidR="00000000" w:rsidRPr="00033231">
        <w:t>y a aucune entrée qui conduise dans la cour</w:t>
      </w:r>
      <w:r>
        <w:t>.</w:t>
      </w:r>
    </w:p>
    <w:p w14:paraId="27646477" w14:textId="77777777" w:rsidR="004F69D6" w:rsidRDefault="004F69D6" w:rsidP="0021796F">
      <w:r>
        <w:t>— </w:t>
      </w:r>
      <w:r w:rsidR="00000000" w:rsidRPr="00033231">
        <w:t>Il y a une petite entrée derrière</w:t>
      </w:r>
      <w:r>
        <w:t xml:space="preserve">, </w:t>
      </w:r>
      <w:r w:rsidR="00000000" w:rsidRPr="00033231">
        <w:t>outre la porte de la f</w:t>
      </w:r>
      <w:r w:rsidR="00000000" w:rsidRPr="00033231">
        <w:t>a</w:t>
      </w:r>
      <w:r w:rsidR="00000000" w:rsidRPr="00033231">
        <w:t>ç</w:t>
      </w:r>
      <w:r w:rsidR="00000000" w:rsidRPr="00033231">
        <w:t>a</w:t>
      </w:r>
      <w:r w:rsidR="00000000" w:rsidRPr="00033231">
        <w:t>de</w:t>
      </w:r>
      <w:r>
        <w:t xml:space="preserve"> ; </w:t>
      </w:r>
      <w:r w:rsidR="00000000" w:rsidRPr="00033231">
        <w:t>elle s</w:t>
      </w:r>
      <w:r>
        <w:t>’</w:t>
      </w:r>
      <w:r w:rsidR="00000000" w:rsidRPr="00033231">
        <w:t>ouvre par un secret que je connais</w:t>
      </w:r>
      <w:r>
        <w:t xml:space="preserve">. </w:t>
      </w:r>
      <w:r w:rsidR="00000000" w:rsidRPr="00033231">
        <w:t>Je veux essayer d</w:t>
      </w:r>
      <w:r>
        <w:t>’</w:t>
      </w:r>
      <w:r w:rsidR="00000000" w:rsidRPr="00033231">
        <w:t>entrer par là</w:t>
      </w:r>
      <w:r>
        <w:t>.</w:t>
      </w:r>
    </w:p>
    <w:p w14:paraId="515B9ED6" w14:textId="584342BE" w:rsidR="00000000" w:rsidRPr="00033231" w:rsidRDefault="004F69D6" w:rsidP="0021796F">
      <w:r>
        <w:t>— </w:t>
      </w:r>
      <w:r w:rsidR="00000000" w:rsidRPr="00033231">
        <w:t>Non pas avec ma permission</w:t>
      </w:r>
      <w:r>
        <w:t>. »</w:t>
      </w:r>
    </w:p>
    <w:p w14:paraId="2ADB5AF4" w14:textId="77777777" w:rsidR="004F69D6" w:rsidRDefault="00000000" w:rsidP="0021796F">
      <w:r w:rsidRPr="00033231">
        <w:t xml:space="preserve">Miss </w:t>
      </w:r>
      <w:proofErr w:type="spellStart"/>
      <w:r w:rsidRPr="00033231">
        <w:t>Keeldar</w:t>
      </w:r>
      <w:proofErr w:type="spellEnd"/>
      <w:r w:rsidRPr="00033231">
        <w:t xml:space="preserve"> lui entoura la taille de ses deux bras et la r</w:t>
      </w:r>
      <w:r w:rsidRPr="00033231">
        <w:t>e</w:t>
      </w:r>
      <w:r w:rsidRPr="00033231">
        <w:t>tint en arrière</w:t>
      </w:r>
      <w:r w:rsidR="004F69D6">
        <w:t>.</w:t>
      </w:r>
    </w:p>
    <w:p w14:paraId="0E2CFB5C" w14:textId="77777777" w:rsidR="004F69D6" w:rsidRDefault="004F69D6" w:rsidP="0021796F">
      <w:r>
        <w:t>« </w:t>
      </w:r>
      <w:r w:rsidR="00000000" w:rsidRPr="00033231">
        <w:t>Vous ne ferez pas un pas</w:t>
      </w:r>
      <w:r>
        <w:t xml:space="preserve">, </w:t>
      </w:r>
      <w:r w:rsidR="00000000" w:rsidRPr="00033231">
        <w:t>lui dit-elle avec autorité</w:t>
      </w:r>
      <w:r>
        <w:t xml:space="preserve">. </w:t>
      </w:r>
      <w:r w:rsidR="00000000" w:rsidRPr="00033231">
        <w:t>En ce moment</w:t>
      </w:r>
      <w:r>
        <w:t xml:space="preserve">, </w:t>
      </w:r>
      <w:r w:rsidR="00000000" w:rsidRPr="00033231">
        <w:t xml:space="preserve">Moore serait à la fois choqué et embarrassé de </w:t>
      </w:r>
      <w:r w:rsidR="00000000" w:rsidRPr="00033231">
        <w:lastRenderedPageBreak/>
        <w:t>nous voir l</w:t>
      </w:r>
      <w:r>
        <w:t>’</w:t>
      </w:r>
      <w:r w:rsidR="00000000" w:rsidRPr="00033231">
        <w:t>une ou l</w:t>
      </w:r>
      <w:r>
        <w:t>’</w:t>
      </w:r>
      <w:r w:rsidR="00000000" w:rsidRPr="00033231">
        <w:t>autre</w:t>
      </w:r>
      <w:r>
        <w:t xml:space="preserve">. </w:t>
      </w:r>
      <w:r w:rsidR="00000000" w:rsidRPr="00033231">
        <w:t>Les hommes n</w:t>
      </w:r>
      <w:r>
        <w:t>’</w:t>
      </w:r>
      <w:r w:rsidR="00000000" w:rsidRPr="00033231">
        <w:t>aiment pas à voir des fe</w:t>
      </w:r>
      <w:r w:rsidR="00000000" w:rsidRPr="00033231">
        <w:t>m</w:t>
      </w:r>
      <w:r w:rsidR="00000000" w:rsidRPr="00033231">
        <w:t>mes auprès d</w:t>
      </w:r>
      <w:r>
        <w:t>’</w:t>
      </w:r>
      <w:r w:rsidR="00000000" w:rsidRPr="00033231">
        <w:t>eux dans les moments de danger réel</w:t>
      </w:r>
      <w:r>
        <w:t>.</w:t>
      </w:r>
    </w:p>
    <w:p w14:paraId="006B8A7C" w14:textId="77777777" w:rsidR="004F69D6" w:rsidRDefault="004F69D6" w:rsidP="0021796F">
      <w:r>
        <w:t>— </w:t>
      </w:r>
      <w:r w:rsidR="00000000" w:rsidRPr="00033231">
        <w:t>Je ne l</w:t>
      </w:r>
      <w:r>
        <w:t>’</w:t>
      </w:r>
      <w:r w:rsidR="00000000" w:rsidRPr="00033231">
        <w:t>embarrasserais pas</w:t>
      </w:r>
      <w:r>
        <w:t xml:space="preserve">, </w:t>
      </w:r>
      <w:r w:rsidR="00000000" w:rsidRPr="00033231">
        <w:t>je l</w:t>
      </w:r>
      <w:r>
        <w:t>’</w:t>
      </w:r>
      <w:r w:rsidR="00000000" w:rsidRPr="00033231">
        <w:t>aiderais</w:t>
      </w:r>
      <w:r>
        <w:t xml:space="preserve">, </w:t>
      </w:r>
      <w:r w:rsidR="00000000" w:rsidRPr="00033231">
        <w:t>répondit Car</w:t>
      </w:r>
      <w:r w:rsidR="00000000" w:rsidRPr="00033231">
        <w:t>o</w:t>
      </w:r>
      <w:r w:rsidR="00000000" w:rsidRPr="00033231">
        <w:t>l</w:t>
      </w:r>
      <w:r w:rsidR="00000000" w:rsidRPr="00033231">
        <w:t>i</w:t>
      </w:r>
      <w:r w:rsidR="00000000" w:rsidRPr="00033231">
        <w:t>ne</w:t>
      </w:r>
      <w:r>
        <w:t>.</w:t>
      </w:r>
    </w:p>
    <w:p w14:paraId="4B1D55BB" w14:textId="7552210C" w:rsidR="004F69D6" w:rsidRDefault="004F69D6" w:rsidP="0021796F">
      <w:r>
        <w:t>— </w:t>
      </w:r>
      <w:r w:rsidR="00000000" w:rsidRPr="00033231">
        <w:t>Et comment</w:t>
      </w:r>
      <w:r>
        <w:t xml:space="preserve"> ? </w:t>
      </w:r>
      <w:r w:rsidR="00000000" w:rsidRPr="00033231">
        <w:t>En lui inspirant de l</w:t>
      </w:r>
      <w:r>
        <w:t>’</w:t>
      </w:r>
      <w:r w:rsidR="00000000" w:rsidRPr="00033231">
        <w:t>héroïsme</w:t>
      </w:r>
      <w:r>
        <w:t xml:space="preserve"> ? </w:t>
      </w:r>
      <w:r w:rsidR="00000000" w:rsidRPr="00033231">
        <w:t>Peuh</w:t>
      </w:r>
      <w:r>
        <w:t xml:space="preserve"> ! </w:t>
      </w:r>
      <w:r w:rsidR="00000000" w:rsidRPr="00033231">
        <w:t>nous ne sommes pas aux temps de la chevalerie</w:t>
      </w:r>
      <w:r>
        <w:t xml:space="preserve">. </w:t>
      </w:r>
      <w:r w:rsidR="00000000" w:rsidRPr="00033231">
        <w:t>Ce n</w:t>
      </w:r>
      <w:r>
        <w:t>’</w:t>
      </w:r>
      <w:r w:rsidR="00000000" w:rsidRPr="00033231">
        <w:t xml:space="preserve">est point à une joute dans un </w:t>
      </w:r>
      <w:r w:rsidR="00000000" w:rsidRPr="00033231">
        <w:t>tournoi</w:t>
      </w:r>
      <w:r w:rsidR="00000000" w:rsidRPr="00033231">
        <w:t xml:space="preserve"> que nous allons assister</w:t>
      </w:r>
      <w:r>
        <w:t xml:space="preserve">, </w:t>
      </w:r>
      <w:r w:rsidR="00000000" w:rsidRPr="00033231">
        <w:t>mais à un combat pour l</w:t>
      </w:r>
      <w:r>
        <w:t>’</w:t>
      </w:r>
      <w:r w:rsidR="00000000" w:rsidRPr="00033231">
        <w:t>argent</w:t>
      </w:r>
      <w:r>
        <w:t xml:space="preserve">, </w:t>
      </w:r>
      <w:r w:rsidR="00000000" w:rsidRPr="00033231">
        <w:t>la subsistance et la vie</w:t>
      </w:r>
      <w:r>
        <w:t>.</w:t>
      </w:r>
    </w:p>
    <w:p w14:paraId="15DAE9A2" w14:textId="77777777" w:rsidR="004F69D6" w:rsidRDefault="004F69D6" w:rsidP="0021796F">
      <w:r>
        <w:t>— </w:t>
      </w:r>
      <w:r w:rsidR="00000000" w:rsidRPr="00033231">
        <w:t>Il est naturel que je sois à ses côtés</w:t>
      </w:r>
      <w:r>
        <w:t>.</w:t>
      </w:r>
    </w:p>
    <w:p w14:paraId="126A8C9D" w14:textId="77777777" w:rsidR="004F69D6" w:rsidRDefault="004F69D6" w:rsidP="0021796F">
      <w:r>
        <w:t>— </w:t>
      </w:r>
      <w:r w:rsidR="00000000" w:rsidRPr="00033231">
        <w:t>Comme reine de son cœur</w:t>
      </w:r>
      <w:r>
        <w:t xml:space="preserve"> ? </w:t>
      </w:r>
      <w:r w:rsidR="00000000" w:rsidRPr="00033231">
        <w:t>Sa fabrique est la dame de ses pensées</w:t>
      </w:r>
      <w:r>
        <w:t xml:space="preserve">, </w:t>
      </w:r>
      <w:r w:rsidR="00000000" w:rsidRPr="00033231">
        <w:t>Cary</w:t>
      </w:r>
      <w:r>
        <w:t xml:space="preserve"> ! </w:t>
      </w:r>
      <w:r w:rsidR="00000000" w:rsidRPr="00033231">
        <w:t>Ayant derrière lui ses métiers et ses mach</w:t>
      </w:r>
      <w:r w:rsidR="00000000" w:rsidRPr="00033231">
        <w:t>i</w:t>
      </w:r>
      <w:r w:rsidR="00000000" w:rsidRPr="00033231">
        <w:t>nes</w:t>
      </w:r>
      <w:r>
        <w:t xml:space="preserve">, </w:t>
      </w:r>
      <w:r w:rsidR="00000000" w:rsidRPr="00033231">
        <w:t>il a tout l</w:t>
      </w:r>
      <w:r>
        <w:t>’</w:t>
      </w:r>
      <w:r w:rsidR="00000000" w:rsidRPr="00033231">
        <w:t>encouragement qu</w:t>
      </w:r>
      <w:r>
        <w:t>’</w:t>
      </w:r>
      <w:r w:rsidR="00000000" w:rsidRPr="00033231">
        <w:t>il lui faut et qu</w:t>
      </w:r>
      <w:r>
        <w:t>’</w:t>
      </w:r>
      <w:r w:rsidR="00000000" w:rsidRPr="00033231">
        <w:t>il peut co</w:t>
      </w:r>
      <w:r w:rsidR="00000000" w:rsidRPr="00033231">
        <w:t>m</w:t>
      </w:r>
      <w:r w:rsidR="00000000" w:rsidRPr="00033231">
        <w:t>prendre</w:t>
      </w:r>
      <w:r>
        <w:t xml:space="preserve">. </w:t>
      </w:r>
      <w:r w:rsidR="00000000" w:rsidRPr="00033231">
        <w:t>Ce n</w:t>
      </w:r>
      <w:r>
        <w:t>’</w:t>
      </w:r>
      <w:r w:rsidR="00000000" w:rsidRPr="00033231">
        <w:t>est point pour l</w:t>
      </w:r>
      <w:r>
        <w:t>’</w:t>
      </w:r>
      <w:r w:rsidR="00000000" w:rsidRPr="00033231">
        <w:t>amour ou la beauté</w:t>
      </w:r>
      <w:r>
        <w:t xml:space="preserve">, </w:t>
      </w:r>
      <w:r w:rsidR="00000000" w:rsidRPr="00033231">
        <w:t>mais pour son grand livre et ses draps</w:t>
      </w:r>
      <w:r>
        <w:t xml:space="preserve">, </w:t>
      </w:r>
      <w:r w:rsidR="00000000" w:rsidRPr="00033231">
        <w:t>qu</w:t>
      </w:r>
      <w:r>
        <w:t>’</w:t>
      </w:r>
      <w:r w:rsidR="00000000" w:rsidRPr="00033231">
        <w:t>il va rompre une lance</w:t>
      </w:r>
      <w:r>
        <w:t xml:space="preserve">. </w:t>
      </w:r>
      <w:r w:rsidR="00000000" w:rsidRPr="00033231">
        <w:t>Ne soyez pas sentimentale</w:t>
      </w:r>
      <w:r>
        <w:t xml:space="preserve"> ; </w:t>
      </w:r>
      <w:r w:rsidR="00000000" w:rsidRPr="00033231">
        <w:t>Robert ne l</w:t>
      </w:r>
      <w:r>
        <w:t>’</w:t>
      </w:r>
      <w:r w:rsidR="00000000" w:rsidRPr="00033231">
        <w:t>est pas</w:t>
      </w:r>
      <w:r>
        <w:t>.</w:t>
      </w:r>
    </w:p>
    <w:p w14:paraId="6BE38602" w14:textId="77777777" w:rsidR="004F69D6" w:rsidRDefault="004F69D6" w:rsidP="0021796F">
      <w:r>
        <w:t>— </w:t>
      </w:r>
      <w:r w:rsidR="00000000" w:rsidRPr="00033231">
        <w:t>Je pourrais lui être utile</w:t>
      </w:r>
      <w:r>
        <w:t xml:space="preserve"> ; </w:t>
      </w:r>
      <w:r w:rsidR="00000000" w:rsidRPr="00033231">
        <w:t>je veux le chercher</w:t>
      </w:r>
      <w:r>
        <w:t>.</w:t>
      </w:r>
    </w:p>
    <w:p w14:paraId="5677AA3E" w14:textId="1CA11D08" w:rsidR="00000000" w:rsidRPr="00033231" w:rsidRDefault="004F69D6" w:rsidP="0021796F">
      <w:r>
        <w:t>— </w:t>
      </w:r>
      <w:r w:rsidR="00000000" w:rsidRPr="00033231">
        <w:t>Allons</w:t>
      </w:r>
      <w:r>
        <w:t xml:space="preserve">, </w:t>
      </w:r>
      <w:r w:rsidR="00000000" w:rsidRPr="00033231">
        <w:t>je vous le permets</w:t>
      </w:r>
      <w:r>
        <w:t xml:space="preserve"> ; </w:t>
      </w:r>
      <w:r w:rsidR="00000000" w:rsidRPr="00033231">
        <w:t>allez chercher Moore</w:t>
      </w:r>
      <w:r>
        <w:t xml:space="preserve"> : </w:t>
      </w:r>
      <w:r w:rsidR="00000000" w:rsidRPr="00033231">
        <w:t>vous ne le trouverez pas</w:t>
      </w:r>
      <w:r>
        <w:t>. »</w:t>
      </w:r>
    </w:p>
    <w:p w14:paraId="0FD145CD" w14:textId="77777777" w:rsidR="004F69D6" w:rsidRDefault="00000000" w:rsidP="0021796F">
      <w:r w:rsidRPr="00033231">
        <w:t>Elle la laissa libre</w:t>
      </w:r>
      <w:r w:rsidR="004F69D6">
        <w:t xml:space="preserve"> : </w:t>
      </w:r>
      <w:r w:rsidRPr="00033231">
        <w:t>Caroline partit comme une flèche qui s</w:t>
      </w:r>
      <w:r w:rsidR="004F69D6">
        <w:t>’</w:t>
      </w:r>
      <w:r w:rsidRPr="00033231">
        <w:t>échappe de l</w:t>
      </w:r>
      <w:r w:rsidR="004F69D6">
        <w:t>’</w:t>
      </w:r>
      <w:r w:rsidRPr="00033231">
        <w:t>arc tendu</w:t>
      </w:r>
      <w:r w:rsidR="004F69D6">
        <w:t xml:space="preserve">. </w:t>
      </w:r>
      <w:r w:rsidRPr="00033231">
        <w:t>Elle fut suivie d</w:t>
      </w:r>
      <w:r w:rsidR="004F69D6">
        <w:t>’</w:t>
      </w:r>
      <w:r w:rsidRPr="00033231">
        <w:t>un brillant éclat de r</w:t>
      </w:r>
      <w:r w:rsidRPr="00033231">
        <w:t>i</w:t>
      </w:r>
      <w:r w:rsidRPr="00033231">
        <w:t>re</w:t>
      </w:r>
      <w:r w:rsidR="004F69D6">
        <w:t>. « </w:t>
      </w:r>
      <w:r w:rsidRPr="00033231">
        <w:t>Regardez bien</w:t>
      </w:r>
      <w:r w:rsidR="004F69D6">
        <w:t xml:space="preserve"> ! </w:t>
      </w:r>
      <w:r w:rsidRPr="00033231">
        <w:t>ne faites pas de méprise</w:t>
      </w:r>
      <w:r w:rsidR="004F69D6">
        <w:t> ! »</w:t>
      </w:r>
      <w:r w:rsidRPr="00033231">
        <w:t xml:space="preserve"> lui criait Shi</w:t>
      </w:r>
      <w:r w:rsidRPr="00033231">
        <w:t>r</w:t>
      </w:r>
      <w:r w:rsidRPr="00033231">
        <w:t>ley</w:t>
      </w:r>
      <w:r w:rsidR="004F69D6">
        <w:t>.</w:t>
      </w:r>
    </w:p>
    <w:p w14:paraId="55D0BD24" w14:textId="77777777" w:rsidR="004F69D6" w:rsidRDefault="00000000" w:rsidP="0021796F">
      <w:r w:rsidRPr="00033231">
        <w:t>Mais il y avait méprise</w:t>
      </w:r>
      <w:r w:rsidR="004F69D6">
        <w:t xml:space="preserve">. </w:t>
      </w:r>
      <w:r w:rsidRPr="00033231">
        <w:t xml:space="preserve">Miss </w:t>
      </w:r>
      <w:proofErr w:type="spellStart"/>
      <w:r w:rsidRPr="00033231">
        <w:t>Helstone</w:t>
      </w:r>
      <w:proofErr w:type="spellEnd"/>
      <w:r w:rsidRPr="00033231">
        <w:t xml:space="preserve"> s</w:t>
      </w:r>
      <w:r w:rsidR="004F69D6">
        <w:t>’</w:t>
      </w:r>
      <w:r w:rsidRPr="00033231">
        <w:t>arrêta</w:t>
      </w:r>
      <w:r w:rsidR="004F69D6">
        <w:t xml:space="preserve">, </w:t>
      </w:r>
      <w:r w:rsidRPr="00033231">
        <w:t>hésita</w:t>
      </w:r>
      <w:r w:rsidR="004F69D6">
        <w:t xml:space="preserve">, </w:t>
      </w:r>
      <w:r w:rsidRPr="00033231">
        <w:t>r</w:t>
      </w:r>
      <w:r w:rsidRPr="00033231">
        <w:t>e</w:t>
      </w:r>
      <w:r w:rsidRPr="00033231">
        <w:t>garda</w:t>
      </w:r>
      <w:r w:rsidR="004F69D6">
        <w:t xml:space="preserve">. </w:t>
      </w:r>
      <w:r w:rsidRPr="00033231">
        <w:t>La figure s</w:t>
      </w:r>
      <w:r w:rsidR="004F69D6">
        <w:t>’</w:t>
      </w:r>
      <w:r w:rsidRPr="00033231">
        <w:t>était tout à coup éloignée de la porte</w:t>
      </w:r>
      <w:r w:rsidR="004F69D6">
        <w:t xml:space="preserve">, </w:t>
      </w:r>
      <w:r w:rsidRPr="00033231">
        <w:t>et co</w:t>
      </w:r>
      <w:r w:rsidRPr="00033231">
        <w:t>u</w:t>
      </w:r>
      <w:r w:rsidRPr="00033231">
        <w:t>rait de toutes ses forces vers la fabrique</w:t>
      </w:r>
      <w:r w:rsidR="004F69D6">
        <w:t>.</w:t>
      </w:r>
    </w:p>
    <w:p w14:paraId="0307E2D3" w14:textId="6A6F95BF" w:rsidR="00000000" w:rsidRPr="00033231" w:rsidRDefault="004F69D6" w:rsidP="0021796F">
      <w:r>
        <w:t>« </w:t>
      </w:r>
      <w:r w:rsidR="00000000" w:rsidRPr="00033231">
        <w:t>Hâtez-vous</w:t>
      </w:r>
      <w:r>
        <w:t xml:space="preserve">, </w:t>
      </w:r>
      <w:r w:rsidR="00000000" w:rsidRPr="00033231">
        <w:t>Lina</w:t>
      </w:r>
      <w:r>
        <w:t xml:space="preserve">, </w:t>
      </w:r>
      <w:r w:rsidR="00000000" w:rsidRPr="00033231">
        <w:t>criait Shirley</w:t>
      </w:r>
      <w:r>
        <w:t xml:space="preserve"> : </w:t>
      </w:r>
      <w:r w:rsidR="00000000" w:rsidRPr="00033231">
        <w:t>tâchez de le joindre avant qu</w:t>
      </w:r>
      <w:r>
        <w:t>’</w:t>
      </w:r>
      <w:r w:rsidR="00000000" w:rsidRPr="00033231">
        <w:t>il n</w:t>
      </w:r>
      <w:r>
        <w:t>’</w:t>
      </w:r>
      <w:r w:rsidR="00000000" w:rsidRPr="00033231">
        <w:t>entre</w:t>
      </w:r>
      <w:r>
        <w:t>. »</w:t>
      </w:r>
    </w:p>
    <w:p w14:paraId="27ED3777" w14:textId="77777777" w:rsidR="004F69D6" w:rsidRDefault="00000000" w:rsidP="0021796F">
      <w:r w:rsidRPr="00033231">
        <w:lastRenderedPageBreak/>
        <w:t>Caroline revint lentement sur ses pas</w:t>
      </w:r>
      <w:r w:rsidR="004F69D6">
        <w:t xml:space="preserve">. </w:t>
      </w:r>
      <w:r w:rsidRPr="00033231">
        <w:t>Ce n</w:t>
      </w:r>
      <w:r w:rsidR="004F69D6">
        <w:t>’</w:t>
      </w:r>
      <w:r w:rsidRPr="00033231">
        <w:t>est point R</w:t>
      </w:r>
      <w:r w:rsidRPr="00033231">
        <w:t>o</w:t>
      </w:r>
      <w:r w:rsidRPr="00033231">
        <w:t>bert</w:t>
      </w:r>
      <w:r w:rsidR="004F69D6">
        <w:t xml:space="preserve">, </w:t>
      </w:r>
      <w:r w:rsidRPr="00033231">
        <w:t>dit-elle</w:t>
      </w:r>
      <w:r w:rsidR="004F69D6">
        <w:t xml:space="preserve"> ; </w:t>
      </w:r>
      <w:r w:rsidRPr="00033231">
        <w:t>il n</w:t>
      </w:r>
      <w:r w:rsidR="004F69D6">
        <w:t>’</w:t>
      </w:r>
      <w:r w:rsidRPr="00033231">
        <w:t>a ni sa taille</w:t>
      </w:r>
      <w:r w:rsidR="004F69D6">
        <w:t xml:space="preserve">, </w:t>
      </w:r>
      <w:r w:rsidRPr="00033231">
        <w:t>ni son extérieur</w:t>
      </w:r>
      <w:r w:rsidR="004F69D6">
        <w:t xml:space="preserve">, </w:t>
      </w:r>
      <w:r w:rsidRPr="00033231">
        <w:t>ni sa démarche</w:t>
      </w:r>
      <w:r w:rsidR="004F69D6">
        <w:t>.</w:t>
      </w:r>
    </w:p>
    <w:p w14:paraId="02B79801" w14:textId="5E4F684D" w:rsidR="004F69D6" w:rsidRDefault="004F69D6" w:rsidP="0021796F">
      <w:r>
        <w:t>« </w:t>
      </w:r>
      <w:r w:rsidR="00000000" w:rsidRPr="00033231">
        <w:t>Je voyais bien que ce n</w:t>
      </w:r>
      <w:r>
        <w:t>’</w:t>
      </w:r>
      <w:r w:rsidR="00000000" w:rsidRPr="00033231">
        <w:t>était pas Robert lorsque je vous ai laissée aller</w:t>
      </w:r>
      <w:r>
        <w:t xml:space="preserve">. </w:t>
      </w:r>
      <w:r w:rsidR="00000000" w:rsidRPr="00033231">
        <w:t xml:space="preserve">Comment </w:t>
      </w:r>
      <w:proofErr w:type="spellStart"/>
      <w:r w:rsidR="00000000" w:rsidRPr="00033231">
        <w:t>pouviez-vous</w:t>
      </w:r>
      <w:proofErr w:type="spellEnd"/>
      <w:r w:rsidR="00000000" w:rsidRPr="00033231">
        <w:t xml:space="preserve"> vous y tromper</w:t>
      </w:r>
      <w:r>
        <w:t xml:space="preserve"> ? </w:t>
      </w:r>
      <w:r w:rsidR="00000000" w:rsidRPr="00033231">
        <w:t>C</w:t>
      </w:r>
      <w:r>
        <w:t>’</w:t>
      </w:r>
      <w:r w:rsidR="00000000" w:rsidRPr="00033231">
        <w:t>est la tournure vulgaire d</w:t>
      </w:r>
      <w:r>
        <w:t>’</w:t>
      </w:r>
      <w:r w:rsidR="00000000" w:rsidRPr="00033231">
        <w:t>un simple soldat</w:t>
      </w:r>
      <w:r>
        <w:t xml:space="preserve"> ; </w:t>
      </w:r>
      <w:r w:rsidR="00000000" w:rsidRPr="00033231">
        <w:t>ils l</w:t>
      </w:r>
      <w:r>
        <w:t>’</w:t>
      </w:r>
      <w:r w:rsidR="00000000" w:rsidRPr="00033231">
        <w:t>avaient posté là comme sentinelle</w:t>
      </w:r>
      <w:r>
        <w:t xml:space="preserve">. </w:t>
      </w:r>
      <w:r w:rsidR="00000000" w:rsidRPr="00033231">
        <w:t>Le voilà en sûreté dans la fabrique maint</w:t>
      </w:r>
      <w:r w:rsidR="00000000" w:rsidRPr="00033231">
        <w:t>e</w:t>
      </w:r>
      <w:r w:rsidR="00000000" w:rsidRPr="00033231">
        <w:t>nant</w:t>
      </w:r>
      <w:r>
        <w:t xml:space="preserve">. </w:t>
      </w:r>
      <w:r w:rsidR="00000000" w:rsidRPr="00033231">
        <w:t>J</w:t>
      </w:r>
      <w:r>
        <w:t>’</w:t>
      </w:r>
      <w:r w:rsidR="00000000" w:rsidRPr="00033231">
        <w:t>ai vu la porte s</w:t>
      </w:r>
      <w:r>
        <w:t>’</w:t>
      </w:r>
      <w:r w:rsidR="00000000" w:rsidRPr="00033231">
        <w:t>ouvrir pour le laisser entrer</w:t>
      </w:r>
      <w:r>
        <w:t xml:space="preserve">. </w:t>
      </w:r>
      <w:r w:rsidR="00000000" w:rsidRPr="00033231">
        <w:t>Je co</w:t>
      </w:r>
      <w:r w:rsidR="00000000" w:rsidRPr="00033231">
        <w:t>m</w:t>
      </w:r>
      <w:r w:rsidR="00000000" w:rsidRPr="00033231">
        <w:t>me</w:t>
      </w:r>
      <w:r w:rsidR="00000000" w:rsidRPr="00033231">
        <w:t>n</w:t>
      </w:r>
      <w:r w:rsidR="00000000" w:rsidRPr="00033231">
        <w:t>ce à être plus à mon aise</w:t>
      </w:r>
      <w:r>
        <w:t xml:space="preserve"> ; </w:t>
      </w:r>
      <w:r w:rsidR="00000000" w:rsidRPr="00033231">
        <w:t>Robert est préparé</w:t>
      </w:r>
      <w:r>
        <w:t xml:space="preserve"> ; </w:t>
      </w:r>
      <w:r w:rsidR="00000000" w:rsidRPr="00033231">
        <w:t>notre ave</w:t>
      </w:r>
      <w:r w:rsidR="00000000" w:rsidRPr="00033231">
        <w:t>r</w:t>
      </w:r>
      <w:r w:rsidR="00000000" w:rsidRPr="00033231">
        <w:t>tiss</w:t>
      </w:r>
      <w:r w:rsidR="00000000" w:rsidRPr="00033231">
        <w:t>e</w:t>
      </w:r>
      <w:r w:rsidR="00000000" w:rsidRPr="00033231">
        <w:t>ment eût été superflu</w:t>
      </w:r>
      <w:r>
        <w:t xml:space="preserve">, </w:t>
      </w:r>
      <w:r w:rsidR="00000000" w:rsidRPr="00033231">
        <w:t>et maintenant je suis bien aise que nous soyons arrivées trop tard pour le lui donner</w:t>
      </w:r>
      <w:r>
        <w:t xml:space="preserve"> : </w:t>
      </w:r>
      <w:r w:rsidR="00000000" w:rsidRPr="00033231">
        <w:t>cela nous a épa</w:t>
      </w:r>
      <w:r w:rsidR="00000000" w:rsidRPr="00033231">
        <w:t>r</w:t>
      </w:r>
      <w:r w:rsidR="00000000" w:rsidRPr="00033231">
        <w:t>gné le trouble d</w:t>
      </w:r>
      <w:r>
        <w:t>’</w:t>
      </w:r>
      <w:r w:rsidR="00000000" w:rsidRPr="00033231">
        <w:t>une scène</w:t>
      </w:r>
      <w:r>
        <w:t xml:space="preserve">. </w:t>
      </w:r>
      <w:r w:rsidR="00000000" w:rsidRPr="00033231">
        <w:t>Qu</w:t>
      </w:r>
      <w:r>
        <w:t>’</w:t>
      </w:r>
      <w:r w:rsidR="00000000" w:rsidRPr="00033231">
        <w:t>il eût été beau d</w:t>
      </w:r>
      <w:r>
        <w:t>’</w:t>
      </w:r>
      <w:r w:rsidR="00000000" w:rsidRPr="00033231">
        <w:t>entrer dans le magasin tout éperdues</w:t>
      </w:r>
      <w:r>
        <w:t xml:space="preserve">, </w:t>
      </w:r>
      <w:r w:rsidR="00000000" w:rsidRPr="00033231">
        <w:t xml:space="preserve">et de se trouver en présence de </w:t>
      </w:r>
      <w:r>
        <w:t>MM. </w:t>
      </w:r>
      <w:proofErr w:type="spellStart"/>
      <w:r w:rsidR="00000000" w:rsidRPr="00033231">
        <w:t>Armitage</w:t>
      </w:r>
      <w:proofErr w:type="spellEnd"/>
      <w:r w:rsidR="00000000" w:rsidRPr="00033231">
        <w:t xml:space="preserve"> et Ramsden fumant</w:t>
      </w:r>
      <w:r>
        <w:t xml:space="preserve">, </w:t>
      </w:r>
      <w:r w:rsidR="00000000" w:rsidRPr="00033231">
        <w:t>de Malone faisant le fanf</w:t>
      </w:r>
      <w:r w:rsidR="00000000" w:rsidRPr="00033231">
        <w:t>a</w:t>
      </w:r>
      <w:r w:rsidR="00000000" w:rsidRPr="00033231">
        <w:t>ron</w:t>
      </w:r>
      <w:r>
        <w:t xml:space="preserve">, </w:t>
      </w:r>
      <w:r w:rsidR="00000000" w:rsidRPr="00033231">
        <w:t>de votre oncle ricanant</w:t>
      </w:r>
      <w:r>
        <w:t xml:space="preserve">, </w:t>
      </w:r>
      <w:r w:rsidR="00000000" w:rsidRPr="00033231">
        <w:t xml:space="preserve">de </w:t>
      </w:r>
      <w:r>
        <w:t>M. </w:t>
      </w:r>
      <w:r w:rsidR="00000000" w:rsidRPr="00033231">
        <w:t>Sykes sirotant un cordial</w:t>
      </w:r>
      <w:r>
        <w:t xml:space="preserve">, </w:t>
      </w:r>
      <w:r w:rsidR="00000000" w:rsidRPr="00033231">
        <w:t>et de Moore lui-même dans sa froide veine d</w:t>
      </w:r>
      <w:r>
        <w:t>’</w:t>
      </w:r>
      <w:r w:rsidR="00000000" w:rsidRPr="00033231">
        <w:t>homme de négoce</w:t>
      </w:r>
      <w:r>
        <w:t xml:space="preserve"> ! </w:t>
      </w:r>
      <w:r w:rsidR="00000000" w:rsidRPr="00033231">
        <w:t>Je suis heureuse que nous ayons échappé à cela</w:t>
      </w:r>
      <w:r>
        <w:t>.</w:t>
      </w:r>
    </w:p>
    <w:p w14:paraId="6E68FFE3" w14:textId="77777777" w:rsidR="004F69D6" w:rsidRDefault="004F69D6" w:rsidP="0021796F">
      <w:r>
        <w:t>— </w:t>
      </w:r>
      <w:r w:rsidR="00000000" w:rsidRPr="00033231">
        <w:t>Je voudrais savoir s</w:t>
      </w:r>
      <w:r>
        <w:t>’</w:t>
      </w:r>
      <w:r w:rsidR="00000000" w:rsidRPr="00033231">
        <w:t>ils sont beaucoup dans la fabrique</w:t>
      </w:r>
      <w:r>
        <w:t xml:space="preserve">, </w:t>
      </w:r>
      <w:r w:rsidR="00000000" w:rsidRPr="00033231">
        <w:t>Shirley</w:t>
      </w:r>
      <w:r>
        <w:t>.</w:t>
      </w:r>
    </w:p>
    <w:p w14:paraId="6913790F" w14:textId="77777777" w:rsidR="004F69D6" w:rsidRDefault="004F69D6" w:rsidP="0021796F">
      <w:r>
        <w:t>— </w:t>
      </w:r>
      <w:r w:rsidR="00000000" w:rsidRPr="00033231">
        <w:t>Assez pour la défendre</w:t>
      </w:r>
      <w:r>
        <w:t xml:space="preserve">. </w:t>
      </w:r>
      <w:r w:rsidR="00000000" w:rsidRPr="00033231">
        <w:t>Les soldats que nous avons ape</w:t>
      </w:r>
      <w:r w:rsidR="00000000" w:rsidRPr="00033231">
        <w:t>r</w:t>
      </w:r>
      <w:r w:rsidR="00000000" w:rsidRPr="00033231">
        <w:t>çus deux fois aujourd</w:t>
      </w:r>
      <w:r>
        <w:t>’</w:t>
      </w:r>
      <w:r w:rsidR="00000000" w:rsidRPr="00033231">
        <w:t>hui s</w:t>
      </w:r>
      <w:r>
        <w:t>’</w:t>
      </w:r>
      <w:r w:rsidR="00000000" w:rsidRPr="00033231">
        <w:t>y rendaient sans doute</w:t>
      </w:r>
      <w:r>
        <w:t xml:space="preserve">, </w:t>
      </w:r>
      <w:r w:rsidR="00000000" w:rsidRPr="00033231">
        <w:t>et le groupe que nous avons vu entourer votre cousin dans les champs est certainement avec lui</w:t>
      </w:r>
      <w:r>
        <w:t>.</w:t>
      </w:r>
    </w:p>
    <w:p w14:paraId="584A37A0" w14:textId="77777777" w:rsidR="004F69D6" w:rsidRDefault="004F69D6" w:rsidP="0021796F">
      <w:r>
        <w:t>— </w:t>
      </w:r>
      <w:r w:rsidR="00000000" w:rsidRPr="00033231">
        <w:t>Qu</w:t>
      </w:r>
      <w:r>
        <w:t>’</w:t>
      </w:r>
      <w:r w:rsidR="00000000" w:rsidRPr="00033231">
        <w:t>est-ce qu</w:t>
      </w:r>
      <w:r>
        <w:t>’</w:t>
      </w:r>
      <w:r w:rsidR="00000000" w:rsidRPr="00033231">
        <w:t>ils font donc maintenant</w:t>
      </w:r>
      <w:r>
        <w:t xml:space="preserve">, </w:t>
      </w:r>
      <w:r w:rsidR="00000000" w:rsidRPr="00033231">
        <w:t>Shirley</w:t>
      </w:r>
      <w:r>
        <w:t xml:space="preserve"> ? </w:t>
      </w:r>
      <w:r w:rsidR="00000000" w:rsidRPr="00033231">
        <w:t>Quel est ce bruit</w:t>
      </w:r>
      <w:r>
        <w:t> ?</w:t>
      </w:r>
    </w:p>
    <w:p w14:paraId="1887A015" w14:textId="77777777" w:rsidR="004F69D6" w:rsidRDefault="004F69D6" w:rsidP="0021796F">
      <w:r>
        <w:t>— </w:t>
      </w:r>
      <w:r w:rsidR="00000000" w:rsidRPr="00033231">
        <w:t>C</w:t>
      </w:r>
      <w:r>
        <w:t>’</w:t>
      </w:r>
      <w:r w:rsidR="00000000" w:rsidRPr="00033231">
        <w:t>est le bruit des haches et des barres de fer contre les portes</w:t>
      </w:r>
      <w:r>
        <w:t xml:space="preserve"> : </w:t>
      </w:r>
      <w:r w:rsidR="00000000" w:rsidRPr="00033231">
        <w:t>ils sont en train de les forcer</w:t>
      </w:r>
      <w:r>
        <w:t xml:space="preserve">. </w:t>
      </w:r>
      <w:r w:rsidR="00000000" w:rsidRPr="00033231">
        <w:t>Avez-vous peur</w:t>
      </w:r>
      <w:r>
        <w:t> ?</w:t>
      </w:r>
    </w:p>
    <w:p w14:paraId="0DA8325B" w14:textId="77777777" w:rsidR="004F69D6" w:rsidRDefault="004F69D6" w:rsidP="0021796F">
      <w:r>
        <w:t>— </w:t>
      </w:r>
      <w:r w:rsidR="00000000" w:rsidRPr="00033231">
        <w:t>Non</w:t>
      </w:r>
      <w:r>
        <w:t xml:space="preserve">, </w:t>
      </w:r>
      <w:r w:rsidR="00000000" w:rsidRPr="00033231">
        <w:t>mais mon cœur bat très-fort</w:t>
      </w:r>
      <w:r>
        <w:t xml:space="preserve"> ; </w:t>
      </w:r>
      <w:r w:rsidR="00000000" w:rsidRPr="00033231">
        <w:t>je peux à peine me tenir sur mes jambes</w:t>
      </w:r>
      <w:r>
        <w:t xml:space="preserve"> ; </w:t>
      </w:r>
      <w:r w:rsidR="00000000" w:rsidRPr="00033231">
        <w:t>je vais m</w:t>
      </w:r>
      <w:r>
        <w:t>’</w:t>
      </w:r>
      <w:r w:rsidR="00000000" w:rsidRPr="00033231">
        <w:t>asseoir</w:t>
      </w:r>
      <w:r>
        <w:t xml:space="preserve">. </w:t>
      </w:r>
      <w:r w:rsidR="00000000" w:rsidRPr="00033231">
        <w:t>Est-ce que vous n</w:t>
      </w:r>
      <w:r>
        <w:t>’</w:t>
      </w:r>
      <w:r w:rsidR="00000000" w:rsidRPr="00033231">
        <w:t>êtes pas émue</w:t>
      </w:r>
      <w:r>
        <w:t> ?</w:t>
      </w:r>
    </w:p>
    <w:p w14:paraId="0FC08155" w14:textId="77777777" w:rsidR="004F69D6" w:rsidRDefault="004F69D6" w:rsidP="0021796F">
      <w:r>
        <w:lastRenderedPageBreak/>
        <w:t>— </w:t>
      </w:r>
      <w:r w:rsidR="00000000" w:rsidRPr="00033231">
        <w:t>À peine</w:t>
      </w:r>
      <w:r>
        <w:t xml:space="preserve"> ; </w:t>
      </w:r>
      <w:r w:rsidR="00000000" w:rsidRPr="00033231">
        <w:t>mais je suis bien aise d</w:t>
      </w:r>
      <w:r>
        <w:t>’</w:t>
      </w:r>
      <w:r w:rsidR="00000000" w:rsidRPr="00033231">
        <w:t>être venue</w:t>
      </w:r>
      <w:r>
        <w:t xml:space="preserve"> ! </w:t>
      </w:r>
      <w:r w:rsidR="00000000" w:rsidRPr="00033231">
        <w:t>nous ve</w:t>
      </w:r>
      <w:r w:rsidR="00000000" w:rsidRPr="00033231">
        <w:t>r</w:t>
      </w:r>
      <w:r w:rsidR="00000000" w:rsidRPr="00033231">
        <w:t>rons de nos propres yeux</w:t>
      </w:r>
      <w:r>
        <w:t xml:space="preserve">. </w:t>
      </w:r>
      <w:r w:rsidR="00000000" w:rsidRPr="00033231">
        <w:t>Nous sommes ici sur les lieux</w:t>
      </w:r>
      <w:r>
        <w:t xml:space="preserve">, </w:t>
      </w:r>
      <w:r w:rsidR="00000000" w:rsidRPr="00033231">
        <w:t>et pe</w:t>
      </w:r>
      <w:r w:rsidR="00000000" w:rsidRPr="00033231">
        <w:t>r</w:t>
      </w:r>
      <w:r w:rsidR="00000000" w:rsidRPr="00033231">
        <w:t>sonne n</w:t>
      </w:r>
      <w:r>
        <w:t>’</w:t>
      </w:r>
      <w:r w:rsidR="00000000" w:rsidRPr="00033231">
        <w:t>en sait rien</w:t>
      </w:r>
      <w:r>
        <w:t xml:space="preserve">. </w:t>
      </w:r>
      <w:r w:rsidR="00000000" w:rsidRPr="00033231">
        <w:t>Au lieu d</w:t>
      </w:r>
      <w:r>
        <w:t>’</w:t>
      </w:r>
      <w:r w:rsidR="00000000" w:rsidRPr="00033231">
        <w:t>étonner le vicaire</w:t>
      </w:r>
      <w:r>
        <w:t xml:space="preserve">, </w:t>
      </w:r>
      <w:r w:rsidR="00000000" w:rsidRPr="00033231">
        <w:t>le drapier et le marchand de grains par notre romanesque arrivée sur la scène</w:t>
      </w:r>
      <w:r>
        <w:t xml:space="preserve">, </w:t>
      </w:r>
      <w:r w:rsidR="00000000" w:rsidRPr="00033231">
        <w:t>nous sommes ici seules</w:t>
      </w:r>
      <w:r>
        <w:t xml:space="preserve">, </w:t>
      </w:r>
      <w:r w:rsidR="00000000" w:rsidRPr="00033231">
        <w:t>avec la nuit amicale</w:t>
      </w:r>
      <w:r>
        <w:t xml:space="preserve">, </w:t>
      </w:r>
      <w:r w:rsidR="00000000" w:rsidRPr="00033231">
        <w:t>ses étoiles mue</w:t>
      </w:r>
      <w:r w:rsidR="00000000" w:rsidRPr="00033231">
        <w:t>t</w:t>
      </w:r>
      <w:r w:rsidR="00000000" w:rsidRPr="00033231">
        <w:t>tes</w:t>
      </w:r>
      <w:r>
        <w:t xml:space="preserve">, </w:t>
      </w:r>
      <w:r w:rsidR="00000000" w:rsidRPr="00033231">
        <w:t>et ces arbres qui murmurent et dont nos amis ne viendront pas recueillir le récit</w:t>
      </w:r>
      <w:r>
        <w:t>.</w:t>
      </w:r>
    </w:p>
    <w:p w14:paraId="7976A9E7" w14:textId="77777777" w:rsidR="004F69D6" w:rsidRDefault="004F69D6" w:rsidP="0021796F">
      <w:r>
        <w:t>— </w:t>
      </w:r>
      <w:r w:rsidR="00000000" w:rsidRPr="00033231">
        <w:t>Shirley</w:t>
      </w:r>
      <w:r>
        <w:t xml:space="preserve"> ! </w:t>
      </w:r>
      <w:r w:rsidR="00000000" w:rsidRPr="00033231">
        <w:t>Shirley</w:t>
      </w:r>
      <w:r>
        <w:t xml:space="preserve"> ! </w:t>
      </w:r>
      <w:r w:rsidR="00000000" w:rsidRPr="00033231">
        <w:t>les portes sont enfoncées</w:t>
      </w:r>
      <w:r>
        <w:t xml:space="preserve"> ! </w:t>
      </w:r>
      <w:r w:rsidR="00000000" w:rsidRPr="00033231">
        <w:t>leur chute a été semblable à la chute de grands arbres</w:t>
      </w:r>
      <w:r>
        <w:t xml:space="preserve">. </w:t>
      </w:r>
      <w:r w:rsidR="00000000" w:rsidRPr="00033231">
        <w:t>Les voilà qui se préc</w:t>
      </w:r>
      <w:r w:rsidR="00000000" w:rsidRPr="00033231">
        <w:t>i</w:t>
      </w:r>
      <w:r w:rsidR="00000000" w:rsidRPr="00033231">
        <w:t>pitent par l</w:t>
      </w:r>
      <w:r>
        <w:t>’</w:t>
      </w:r>
      <w:r w:rsidR="00000000" w:rsidRPr="00033231">
        <w:t>ouverture</w:t>
      </w:r>
      <w:r>
        <w:t xml:space="preserve">. </w:t>
      </w:r>
      <w:r w:rsidR="00000000" w:rsidRPr="00033231">
        <w:t>Ils vont briser les portes du moulin comme ils ont brisé celles de la cour</w:t>
      </w:r>
      <w:r>
        <w:t xml:space="preserve">. </w:t>
      </w:r>
      <w:r w:rsidR="00000000" w:rsidRPr="00033231">
        <w:t>Que va faire Robert contre une pareille multitude</w:t>
      </w:r>
      <w:r>
        <w:t xml:space="preserve"> ? </w:t>
      </w:r>
      <w:r w:rsidR="00000000" w:rsidRPr="00033231">
        <w:t>Plût à Dieu que je fusse un peu plus près de lui</w:t>
      </w:r>
      <w:r>
        <w:t xml:space="preserve">, </w:t>
      </w:r>
      <w:r w:rsidR="00000000" w:rsidRPr="00033231">
        <w:t>que je pusse l</w:t>
      </w:r>
      <w:r>
        <w:t>’</w:t>
      </w:r>
      <w:r w:rsidR="00000000" w:rsidRPr="00033231">
        <w:t>entendre et lui parler</w:t>
      </w:r>
      <w:r>
        <w:t xml:space="preserve"> ! </w:t>
      </w:r>
      <w:r w:rsidR="00000000" w:rsidRPr="00033231">
        <w:t>Avec ma volo</w:t>
      </w:r>
      <w:r w:rsidR="00000000" w:rsidRPr="00033231">
        <w:t>n</w:t>
      </w:r>
      <w:r w:rsidR="00000000" w:rsidRPr="00033231">
        <w:t>té</w:t>
      </w:r>
      <w:r>
        <w:t xml:space="preserve">, </w:t>
      </w:r>
      <w:r w:rsidR="00000000" w:rsidRPr="00033231">
        <w:t>mon ardent désir de le servir</w:t>
      </w:r>
      <w:r>
        <w:t xml:space="preserve">, </w:t>
      </w:r>
      <w:r w:rsidR="00000000" w:rsidRPr="00033231">
        <w:t>je ne pourrais lui être un in</w:t>
      </w:r>
      <w:r w:rsidR="00000000" w:rsidRPr="00033231">
        <w:t>u</w:t>
      </w:r>
      <w:r w:rsidR="00000000" w:rsidRPr="00033231">
        <w:t>t</w:t>
      </w:r>
      <w:r w:rsidR="00000000" w:rsidRPr="00033231">
        <w:t>i</w:t>
      </w:r>
      <w:r w:rsidR="00000000" w:rsidRPr="00033231">
        <w:t>le fardeau</w:t>
      </w:r>
      <w:r>
        <w:t xml:space="preserve">. </w:t>
      </w:r>
      <w:r w:rsidR="00000000" w:rsidRPr="00033231">
        <w:t>Je pourrais être bonne à quelque chose</w:t>
      </w:r>
      <w:r>
        <w:t>.</w:t>
      </w:r>
    </w:p>
    <w:p w14:paraId="1E179EB2" w14:textId="77777777" w:rsidR="004F69D6" w:rsidRDefault="004F69D6" w:rsidP="0021796F">
      <w:r>
        <w:t>— </w:t>
      </w:r>
      <w:r w:rsidR="00000000" w:rsidRPr="00033231">
        <w:t>Ils s</w:t>
      </w:r>
      <w:r>
        <w:t>’</w:t>
      </w:r>
      <w:r w:rsidR="00000000" w:rsidRPr="00033231">
        <w:t>avancent</w:t>
      </w:r>
      <w:r>
        <w:t xml:space="preserve"> ! </w:t>
      </w:r>
      <w:r w:rsidR="00000000" w:rsidRPr="00033231">
        <w:t>s</w:t>
      </w:r>
      <w:r>
        <w:t>’</w:t>
      </w:r>
      <w:r w:rsidR="00000000" w:rsidRPr="00033231">
        <w:t>écria Shirley</w:t>
      </w:r>
      <w:r>
        <w:t xml:space="preserve">. </w:t>
      </w:r>
      <w:r w:rsidR="00000000" w:rsidRPr="00033231">
        <w:t>Comme leur marche est ferme</w:t>
      </w:r>
      <w:r>
        <w:t xml:space="preserve"> ! </w:t>
      </w:r>
      <w:r w:rsidR="00000000" w:rsidRPr="00033231">
        <w:t>Il y a de la discipline dans leurs rangs</w:t>
      </w:r>
      <w:r>
        <w:t xml:space="preserve">, </w:t>
      </w:r>
      <w:r w:rsidR="00000000" w:rsidRPr="00033231">
        <w:t>je ne dirai pas du courage</w:t>
      </w:r>
      <w:r>
        <w:t xml:space="preserve"> ; </w:t>
      </w:r>
      <w:r w:rsidR="00000000" w:rsidRPr="00033231">
        <w:t>marcher cent contre dix</w:t>
      </w:r>
      <w:r>
        <w:t xml:space="preserve">, </w:t>
      </w:r>
      <w:r w:rsidR="00000000" w:rsidRPr="00033231">
        <w:t>ce n</w:t>
      </w:r>
      <w:r>
        <w:t>’</w:t>
      </w:r>
      <w:r w:rsidR="00000000" w:rsidRPr="00033231">
        <w:t>est point faire preuve de cette qualité</w:t>
      </w:r>
      <w:r>
        <w:t xml:space="preserve"> ; </w:t>
      </w:r>
      <w:r w:rsidR="00000000" w:rsidRPr="00033231">
        <w:t>mais</w:t>
      </w:r>
      <w:r>
        <w:t xml:space="preserve"> (</w:t>
      </w:r>
      <w:r w:rsidR="00000000" w:rsidRPr="00033231">
        <w:t>baissant la voix</w:t>
      </w:r>
      <w:r>
        <w:t xml:space="preserve">) </w:t>
      </w:r>
      <w:r w:rsidR="00000000" w:rsidRPr="00033231">
        <w:t>il y a assez de souffrance et de désespoir parmi eux</w:t>
      </w:r>
      <w:r>
        <w:t xml:space="preserve"> : </w:t>
      </w:r>
      <w:r w:rsidR="00000000" w:rsidRPr="00033231">
        <w:t>ces aiguillons les pousseront en avant</w:t>
      </w:r>
      <w:r>
        <w:t>.</w:t>
      </w:r>
    </w:p>
    <w:p w14:paraId="46159F1E" w14:textId="77777777" w:rsidR="004F69D6" w:rsidRDefault="004F69D6" w:rsidP="0021796F">
      <w:r>
        <w:t>— </w:t>
      </w:r>
      <w:r w:rsidR="00000000" w:rsidRPr="00033231">
        <w:t>En avant contre Robert</w:t>
      </w:r>
      <w:r>
        <w:t xml:space="preserve">, </w:t>
      </w:r>
      <w:r w:rsidR="00000000" w:rsidRPr="00033231">
        <w:t>et ils le haïssent</w:t>
      </w:r>
      <w:r>
        <w:t xml:space="preserve">, </w:t>
      </w:r>
      <w:r w:rsidR="00000000" w:rsidRPr="00033231">
        <w:t>Shirley</w:t>
      </w:r>
      <w:r>
        <w:t xml:space="preserve"> ; </w:t>
      </w:r>
      <w:r w:rsidR="00000000" w:rsidRPr="00033231">
        <w:t>y a-t-il beaucoup de danger qu</w:t>
      </w:r>
      <w:r>
        <w:t>’</w:t>
      </w:r>
      <w:r w:rsidR="00000000" w:rsidRPr="00033231">
        <w:t>ils ne soient les plus forts</w:t>
      </w:r>
      <w:r>
        <w:t> ?</w:t>
      </w:r>
    </w:p>
    <w:p w14:paraId="12477A6E" w14:textId="0B2FDBF3" w:rsidR="00000000" w:rsidRPr="00033231" w:rsidRDefault="004F69D6" w:rsidP="0021796F">
      <w:r>
        <w:t>— </w:t>
      </w:r>
      <w:r w:rsidR="00000000" w:rsidRPr="00033231">
        <w:t>Nous verrons</w:t>
      </w:r>
      <w:r>
        <w:t xml:space="preserve">. </w:t>
      </w:r>
      <w:r w:rsidR="00000000" w:rsidRPr="00033231">
        <w:t xml:space="preserve">Moore et </w:t>
      </w:r>
      <w:proofErr w:type="spellStart"/>
      <w:r w:rsidR="00000000" w:rsidRPr="00033231">
        <w:t>Helstone</w:t>
      </w:r>
      <w:proofErr w:type="spellEnd"/>
      <w:r w:rsidR="00000000" w:rsidRPr="00033231">
        <w:t xml:space="preserve"> ont dans leurs veines le premier sang de la terre</w:t>
      </w:r>
      <w:r>
        <w:t xml:space="preserve">, </w:t>
      </w:r>
      <w:r w:rsidR="00000000" w:rsidRPr="00033231">
        <w:t>et ils ne sont ni maladroits ni po</w:t>
      </w:r>
      <w:r w:rsidR="00000000" w:rsidRPr="00033231">
        <w:t>l</w:t>
      </w:r>
      <w:r w:rsidR="00000000" w:rsidRPr="00033231">
        <w:t>trons</w:t>
      </w:r>
      <w:r>
        <w:t>. »</w:t>
      </w:r>
    </w:p>
    <w:p w14:paraId="20536550" w14:textId="77777777" w:rsidR="004F69D6" w:rsidRDefault="00000000" w:rsidP="0021796F">
      <w:r w:rsidRPr="00033231">
        <w:t>Un fracas</w:t>
      </w:r>
      <w:r w:rsidR="004F69D6">
        <w:t xml:space="preserve">, </w:t>
      </w:r>
      <w:r w:rsidRPr="00033231">
        <w:t>un bruit de fenêtres brisées</w:t>
      </w:r>
      <w:r w:rsidR="004F69D6">
        <w:t xml:space="preserve">, </w:t>
      </w:r>
      <w:r w:rsidRPr="00033231">
        <w:t>mit fin à leurs ch</w:t>
      </w:r>
      <w:r w:rsidRPr="00033231">
        <w:t>u</w:t>
      </w:r>
      <w:r w:rsidRPr="00033231">
        <w:t>chotements</w:t>
      </w:r>
      <w:r w:rsidR="004F69D6">
        <w:t xml:space="preserve">. </w:t>
      </w:r>
      <w:r w:rsidRPr="00033231">
        <w:t>Une volée de pierres avait assailli simultanément la façade du moulin</w:t>
      </w:r>
      <w:r w:rsidR="004F69D6">
        <w:t xml:space="preserve">, </w:t>
      </w:r>
      <w:r w:rsidRPr="00033231">
        <w:t>et toutes les vitres des fenêtres étaient rédu</w:t>
      </w:r>
      <w:r w:rsidRPr="00033231">
        <w:t>i</w:t>
      </w:r>
      <w:r w:rsidRPr="00033231">
        <w:t>tes en éclats</w:t>
      </w:r>
      <w:r w:rsidR="004F69D6">
        <w:t xml:space="preserve">. </w:t>
      </w:r>
      <w:r w:rsidRPr="00033231">
        <w:t>Un hurlement suivit cette démonstration</w:t>
      </w:r>
      <w:r w:rsidR="004F69D6">
        <w:t xml:space="preserve">, </w:t>
      </w:r>
      <w:r w:rsidRPr="00033231">
        <w:lastRenderedPageBreak/>
        <w:t>un hu</w:t>
      </w:r>
      <w:r w:rsidRPr="00033231">
        <w:t>r</w:t>
      </w:r>
      <w:r w:rsidRPr="00033231">
        <w:t>lement d</w:t>
      </w:r>
      <w:r w:rsidR="004F69D6">
        <w:t>’</w:t>
      </w:r>
      <w:r w:rsidRPr="00033231">
        <w:t>émeutiers</w:t>
      </w:r>
      <w:r w:rsidR="004F69D6">
        <w:t xml:space="preserve">, </w:t>
      </w:r>
      <w:r w:rsidRPr="00033231">
        <w:t>et d</w:t>
      </w:r>
      <w:r w:rsidR="004F69D6">
        <w:t>’</w:t>
      </w:r>
      <w:r w:rsidRPr="00033231">
        <w:t>émeutiers du Yorkshire</w:t>
      </w:r>
      <w:r w:rsidR="004F69D6">
        <w:t xml:space="preserve">. </w:t>
      </w:r>
      <w:r w:rsidRPr="00033231">
        <w:t>Vous n</w:t>
      </w:r>
      <w:r w:rsidR="004F69D6">
        <w:t>’</w:t>
      </w:r>
      <w:r w:rsidRPr="00033231">
        <w:t>avez peut-être jamais entendu ce hurlement</w:t>
      </w:r>
      <w:r w:rsidR="004F69D6">
        <w:t xml:space="preserve">, </w:t>
      </w:r>
      <w:r w:rsidRPr="00033231">
        <w:t>ami lecteur</w:t>
      </w:r>
      <w:r w:rsidR="004F69D6">
        <w:t xml:space="preserve"> ; </w:t>
      </w:r>
      <w:r w:rsidRPr="00033231">
        <w:t>tant mieux pour vos oreilles</w:t>
      </w:r>
      <w:r w:rsidR="004F69D6">
        <w:t xml:space="preserve">, </w:t>
      </w:r>
      <w:r w:rsidRPr="00033231">
        <w:t>peut-être pour votre cœur</w:t>
      </w:r>
      <w:r w:rsidR="004F69D6">
        <w:t xml:space="preserve"> : </w:t>
      </w:r>
      <w:r w:rsidRPr="00033231">
        <w:t>car</w:t>
      </w:r>
      <w:r w:rsidR="004F69D6">
        <w:t xml:space="preserve">, </w:t>
      </w:r>
      <w:r w:rsidRPr="00033231">
        <w:t>s</w:t>
      </w:r>
      <w:r w:rsidR="004F69D6">
        <w:t>’</w:t>
      </w:r>
      <w:r w:rsidRPr="00033231">
        <w:t>il déchire l</w:t>
      </w:r>
      <w:r w:rsidR="004F69D6">
        <w:t>’</w:t>
      </w:r>
      <w:r w:rsidRPr="00033231">
        <w:t>air en haine de vous ou des hommes</w:t>
      </w:r>
      <w:r w:rsidR="004F69D6">
        <w:t xml:space="preserve">, </w:t>
      </w:r>
      <w:r w:rsidRPr="00033231">
        <w:t>des principes</w:t>
      </w:r>
      <w:r w:rsidR="004F69D6">
        <w:t xml:space="preserve">, </w:t>
      </w:r>
      <w:r w:rsidRPr="00033231">
        <w:t>des int</w:t>
      </w:r>
      <w:r w:rsidRPr="00033231">
        <w:t>é</w:t>
      </w:r>
      <w:r w:rsidRPr="00033231">
        <w:t>rêts qui ont votre sympathie</w:t>
      </w:r>
      <w:r w:rsidR="004F69D6">
        <w:t xml:space="preserve">, </w:t>
      </w:r>
      <w:r w:rsidRPr="00033231">
        <w:t>la colère se réveille au cri de la haine</w:t>
      </w:r>
      <w:r w:rsidR="004F69D6">
        <w:t xml:space="preserve">. </w:t>
      </w:r>
      <w:r w:rsidRPr="00033231">
        <w:t>Le lion secoue sa crinière et se lève au hurlement de la hyène</w:t>
      </w:r>
      <w:r w:rsidR="004F69D6">
        <w:t xml:space="preserve">. </w:t>
      </w:r>
      <w:r w:rsidRPr="00033231">
        <w:t>La caste se dresse pleine de ressentiment contre la caste</w:t>
      </w:r>
      <w:r w:rsidR="004F69D6">
        <w:t xml:space="preserve"> ; </w:t>
      </w:r>
      <w:r w:rsidRPr="00033231">
        <w:t>et la classe moyenne</w:t>
      </w:r>
      <w:r w:rsidR="004F69D6">
        <w:t xml:space="preserve">, </w:t>
      </w:r>
      <w:r w:rsidRPr="00033231">
        <w:t>exaspérée</w:t>
      </w:r>
      <w:r w:rsidR="004F69D6">
        <w:t xml:space="preserve">, </w:t>
      </w:r>
      <w:r w:rsidRPr="00033231">
        <w:t>écrase sans pitié les masses f</w:t>
      </w:r>
      <w:r w:rsidRPr="00033231">
        <w:t>u</w:t>
      </w:r>
      <w:r w:rsidRPr="00033231">
        <w:t>rieuses et affamées de la classe ouvrière</w:t>
      </w:r>
      <w:r w:rsidR="004F69D6">
        <w:t xml:space="preserve">. </w:t>
      </w:r>
      <w:r w:rsidRPr="00033231">
        <w:t>Il est difficile d</w:t>
      </w:r>
      <w:r w:rsidR="004F69D6">
        <w:t>’</w:t>
      </w:r>
      <w:r w:rsidRPr="00033231">
        <w:t>être t</w:t>
      </w:r>
      <w:r w:rsidRPr="00033231">
        <w:t>o</w:t>
      </w:r>
      <w:r w:rsidRPr="00033231">
        <w:t>lérant</w:t>
      </w:r>
      <w:r w:rsidR="004F69D6">
        <w:t xml:space="preserve">, </w:t>
      </w:r>
      <w:r w:rsidRPr="00033231">
        <w:t>il est difficile d</w:t>
      </w:r>
      <w:r w:rsidR="004F69D6">
        <w:t>’</w:t>
      </w:r>
      <w:r w:rsidRPr="00033231">
        <w:t>être juste dans de semblables moments</w:t>
      </w:r>
      <w:r w:rsidR="004F69D6">
        <w:t>.</w:t>
      </w:r>
    </w:p>
    <w:p w14:paraId="6ACEE21B" w14:textId="77777777" w:rsidR="004F69D6" w:rsidRDefault="00000000" w:rsidP="0021796F">
      <w:r w:rsidRPr="00033231">
        <w:t>Caroline se leva</w:t>
      </w:r>
      <w:r w:rsidR="004F69D6">
        <w:t xml:space="preserve"> ; </w:t>
      </w:r>
      <w:r w:rsidRPr="00033231">
        <w:t>Shirley l</w:t>
      </w:r>
      <w:r w:rsidR="004F69D6">
        <w:t>’</w:t>
      </w:r>
      <w:r w:rsidRPr="00033231">
        <w:t>entoura de son bras</w:t>
      </w:r>
      <w:r w:rsidR="004F69D6">
        <w:t xml:space="preserve"> : </w:t>
      </w:r>
      <w:r w:rsidRPr="00033231">
        <w:t>elles se ti</w:t>
      </w:r>
      <w:r w:rsidRPr="00033231">
        <w:t>n</w:t>
      </w:r>
      <w:r w:rsidRPr="00033231">
        <w:t>rent debout</w:t>
      </w:r>
      <w:r w:rsidR="004F69D6">
        <w:t xml:space="preserve">, </w:t>
      </w:r>
      <w:r w:rsidRPr="00033231">
        <w:t>aussi immobiles que les tiges de deux arbres</w:t>
      </w:r>
      <w:r w:rsidR="004F69D6">
        <w:t xml:space="preserve">. </w:t>
      </w:r>
      <w:r w:rsidRPr="00033231">
        <w:t>Le hurlement fut long</w:t>
      </w:r>
      <w:r w:rsidR="004F69D6">
        <w:t xml:space="preserve">, </w:t>
      </w:r>
      <w:r w:rsidRPr="00033231">
        <w:t>et</w:t>
      </w:r>
      <w:r w:rsidR="004F69D6">
        <w:t xml:space="preserve">, </w:t>
      </w:r>
      <w:r w:rsidRPr="00033231">
        <w:t>lorsqu</w:t>
      </w:r>
      <w:r w:rsidR="004F69D6">
        <w:t>’</w:t>
      </w:r>
      <w:r w:rsidRPr="00033231">
        <w:t>il cessa</w:t>
      </w:r>
      <w:r w:rsidR="004F69D6">
        <w:t xml:space="preserve">, </w:t>
      </w:r>
      <w:r w:rsidRPr="00033231">
        <w:t>le silence de la nuit cont</w:t>
      </w:r>
      <w:r w:rsidRPr="00033231">
        <w:t>i</w:t>
      </w:r>
      <w:r w:rsidRPr="00033231">
        <w:t>nua à être troublé par les mouvements et les murmures de la foule</w:t>
      </w:r>
      <w:r w:rsidR="004F69D6">
        <w:t>.</w:t>
      </w:r>
    </w:p>
    <w:p w14:paraId="2BD21AFC" w14:textId="77777777" w:rsidR="004F69D6" w:rsidRDefault="004F69D6" w:rsidP="0021796F">
      <w:r>
        <w:t>« </w:t>
      </w:r>
      <w:r w:rsidR="00000000" w:rsidRPr="00033231">
        <w:t>Que va-t-il arriver</w:t>
      </w:r>
      <w:r>
        <w:t> ? »</w:t>
      </w:r>
      <w:r w:rsidR="00000000" w:rsidRPr="00033231">
        <w:t xml:space="preserve"> fut la question que s</w:t>
      </w:r>
      <w:r>
        <w:t>’</w:t>
      </w:r>
      <w:r w:rsidR="00000000" w:rsidRPr="00033231">
        <w:t>adressèrent les deux jeunes filles</w:t>
      </w:r>
      <w:r>
        <w:t xml:space="preserve">. </w:t>
      </w:r>
      <w:r w:rsidR="00000000" w:rsidRPr="00033231">
        <w:t>Rien encore ne s</w:t>
      </w:r>
      <w:r>
        <w:t>’</w:t>
      </w:r>
      <w:r w:rsidR="00000000" w:rsidRPr="00033231">
        <w:t>agitait à la fabrique</w:t>
      </w:r>
      <w:r>
        <w:t xml:space="preserve">, </w:t>
      </w:r>
      <w:r w:rsidR="00000000" w:rsidRPr="00033231">
        <w:t>qui re</w:t>
      </w:r>
      <w:r w:rsidR="00000000" w:rsidRPr="00033231">
        <w:t>s</w:t>
      </w:r>
      <w:r w:rsidR="00000000" w:rsidRPr="00033231">
        <w:t>tait muette comme un mausolée</w:t>
      </w:r>
      <w:r>
        <w:t>.</w:t>
      </w:r>
    </w:p>
    <w:p w14:paraId="677CE299" w14:textId="77777777" w:rsidR="004F69D6" w:rsidRDefault="004F69D6" w:rsidP="0021796F">
      <w:r>
        <w:t>« </w:t>
      </w:r>
      <w:r w:rsidR="00000000" w:rsidRPr="00033231">
        <w:t>Il ne peut être seul</w:t>
      </w:r>
      <w:r>
        <w:t xml:space="preserve">, </w:t>
      </w:r>
      <w:r w:rsidR="00000000" w:rsidRPr="00033231">
        <w:t>murmura Caroline</w:t>
      </w:r>
      <w:r>
        <w:t>.</w:t>
      </w:r>
    </w:p>
    <w:p w14:paraId="599911E1" w14:textId="77777777" w:rsidR="004F69D6" w:rsidRDefault="004F69D6" w:rsidP="0021796F">
      <w:r>
        <w:t>— </w:t>
      </w:r>
      <w:r w:rsidR="00000000" w:rsidRPr="00033231">
        <w:t>Je parierais tout ce que je possède qu</w:t>
      </w:r>
      <w:r>
        <w:t>’</w:t>
      </w:r>
      <w:r w:rsidR="00000000" w:rsidRPr="00033231">
        <w:t>il est aussi peu seul qu</w:t>
      </w:r>
      <w:r>
        <w:t>’</w:t>
      </w:r>
      <w:r w:rsidR="00000000" w:rsidRPr="00033231">
        <w:t>il est peu alarmé</w:t>
      </w:r>
      <w:r>
        <w:t>, »</w:t>
      </w:r>
      <w:r w:rsidR="00000000" w:rsidRPr="00033231">
        <w:t xml:space="preserve"> répondit Shirley</w:t>
      </w:r>
      <w:r>
        <w:t>.</w:t>
      </w:r>
    </w:p>
    <w:p w14:paraId="6E4C2590" w14:textId="77777777" w:rsidR="004F69D6" w:rsidRDefault="00000000" w:rsidP="0021796F">
      <w:r w:rsidRPr="00033231">
        <w:t>Des coups de feu furent tirés par les émeutiers</w:t>
      </w:r>
      <w:r w:rsidR="004F69D6">
        <w:t xml:space="preserve">. </w:t>
      </w:r>
      <w:r w:rsidRPr="00033231">
        <w:t>Les défe</w:t>
      </w:r>
      <w:r w:rsidRPr="00033231">
        <w:t>n</w:t>
      </w:r>
      <w:r w:rsidRPr="00033231">
        <w:t>seurs avaient-ils attendu ce signal</w:t>
      </w:r>
      <w:r w:rsidR="004F69D6">
        <w:t xml:space="preserve"> ? </w:t>
      </w:r>
      <w:r w:rsidRPr="00033231">
        <w:t>C</w:t>
      </w:r>
      <w:r w:rsidR="004F69D6">
        <w:t>’</w:t>
      </w:r>
      <w:r w:rsidRPr="00033231">
        <w:t>est ce qui parut probable</w:t>
      </w:r>
      <w:r w:rsidR="004F69D6">
        <w:t xml:space="preserve">. </w:t>
      </w:r>
      <w:r w:rsidRPr="00033231">
        <w:t>Le moulin</w:t>
      </w:r>
      <w:r w:rsidR="004F69D6">
        <w:t xml:space="preserve">, </w:t>
      </w:r>
      <w:r w:rsidRPr="00033231">
        <w:t>qui était tout à l</w:t>
      </w:r>
      <w:r w:rsidR="004F69D6">
        <w:t>’</w:t>
      </w:r>
      <w:r w:rsidRPr="00033231">
        <w:t>heure inerte et passif</w:t>
      </w:r>
      <w:r w:rsidR="004F69D6">
        <w:t xml:space="preserve">, </w:t>
      </w:r>
      <w:r w:rsidRPr="00033231">
        <w:t>s</w:t>
      </w:r>
      <w:r w:rsidR="004F69D6">
        <w:t>’</w:t>
      </w:r>
      <w:r w:rsidRPr="00033231">
        <w:t>éveilla</w:t>
      </w:r>
      <w:r w:rsidR="004F69D6">
        <w:t xml:space="preserve">, </w:t>
      </w:r>
      <w:r w:rsidRPr="00033231">
        <w:t>le feu brilla à travers les baies ouvertes de ses fenêtres</w:t>
      </w:r>
      <w:r w:rsidR="004F69D6">
        <w:t xml:space="preserve"> ; </w:t>
      </w:r>
      <w:r w:rsidRPr="00033231">
        <w:t>une d</w:t>
      </w:r>
      <w:r w:rsidRPr="00033231">
        <w:t>é</w:t>
      </w:r>
      <w:r w:rsidRPr="00033231">
        <w:t xml:space="preserve">charge de mousqueterie fit retentir la vallée de </w:t>
      </w:r>
      <w:proofErr w:type="spellStart"/>
      <w:r w:rsidRPr="00033231">
        <w:t>Hollow</w:t>
      </w:r>
      <w:proofErr w:type="spellEnd"/>
      <w:r w:rsidR="004F69D6">
        <w:t>.</w:t>
      </w:r>
    </w:p>
    <w:p w14:paraId="054F444B" w14:textId="77777777" w:rsidR="004F69D6" w:rsidRDefault="004F69D6" w:rsidP="0021796F">
      <w:r>
        <w:t>« </w:t>
      </w:r>
      <w:r w:rsidR="00000000" w:rsidRPr="00033231">
        <w:t>Moore parle enfin</w:t>
      </w:r>
      <w:r>
        <w:t xml:space="preserve">, </w:t>
      </w:r>
      <w:r w:rsidR="00000000" w:rsidRPr="00033231">
        <w:t>dit Shirley</w:t>
      </w:r>
      <w:r>
        <w:t xml:space="preserve">, </w:t>
      </w:r>
      <w:r w:rsidR="00000000" w:rsidRPr="00033231">
        <w:t>et il semble posséder le don des langues</w:t>
      </w:r>
      <w:r>
        <w:t xml:space="preserve"> ; </w:t>
      </w:r>
      <w:r w:rsidR="00000000" w:rsidRPr="00033231">
        <w:t>ce n</w:t>
      </w:r>
      <w:r>
        <w:t>’</w:t>
      </w:r>
      <w:r w:rsidR="00000000" w:rsidRPr="00033231">
        <w:t>est pas là une seule voix</w:t>
      </w:r>
      <w:r>
        <w:t>.</w:t>
      </w:r>
    </w:p>
    <w:p w14:paraId="0145C0FB" w14:textId="7A4A092F" w:rsidR="00000000" w:rsidRPr="00033231" w:rsidRDefault="004F69D6" w:rsidP="0021796F">
      <w:r>
        <w:lastRenderedPageBreak/>
        <w:t>— </w:t>
      </w:r>
      <w:r w:rsidR="00000000" w:rsidRPr="00033231">
        <w:t>Il a été endurant</w:t>
      </w:r>
      <w:r>
        <w:t xml:space="preserve"> ; </w:t>
      </w:r>
      <w:r w:rsidR="00000000" w:rsidRPr="00033231">
        <w:t>nul ne peut l</w:t>
      </w:r>
      <w:r>
        <w:t>’</w:t>
      </w:r>
      <w:r w:rsidR="00000000" w:rsidRPr="00033231">
        <w:t>accuser de précipitation</w:t>
      </w:r>
      <w:r>
        <w:t xml:space="preserve">, </w:t>
      </w:r>
      <w:r w:rsidR="00000000" w:rsidRPr="00033231">
        <w:t>dit Caroline</w:t>
      </w:r>
      <w:r>
        <w:t xml:space="preserve"> ; </w:t>
      </w:r>
      <w:r w:rsidR="00000000" w:rsidRPr="00033231">
        <w:t>leur décharge a précédé la sienne</w:t>
      </w:r>
      <w:r>
        <w:t xml:space="preserve"> ; </w:t>
      </w:r>
      <w:r w:rsidR="00000000" w:rsidRPr="00033231">
        <w:t>ils ont brisé ses portes et ses fenêtres</w:t>
      </w:r>
      <w:r>
        <w:t xml:space="preserve"> ; </w:t>
      </w:r>
      <w:r w:rsidR="00000000" w:rsidRPr="00033231">
        <w:t>ils ont fait feu sur sa garnison avant qu</w:t>
      </w:r>
      <w:r>
        <w:t>’</w:t>
      </w:r>
      <w:r w:rsidR="00000000" w:rsidRPr="00033231">
        <w:t>il les repoussât</w:t>
      </w:r>
      <w:r>
        <w:t>. »</w:t>
      </w:r>
    </w:p>
    <w:p w14:paraId="6C08FEAD" w14:textId="7D9B7BFB" w:rsidR="00000000" w:rsidRPr="00033231" w:rsidRDefault="00000000" w:rsidP="0021796F">
      <w:r w:rsidRPr="00033231">
        <w:t>Que se passa-t-il alors</w:t>
      </w:r>
      <w:r w:rsidR="004F69D6">
        <w:t xml:space="preserve"> ? </w:t>
      </w:r>
      <w:r w:rsidRPr="00033231">
        <w:t>Il semblait difficile</w:t>
      </w:r>
      <w:r w:rsidR="004F69D6">
        <w:t xml:space="preserve">, </w:t>
      </w:r>
      <w:r w:rsidRPr="00033231">
        <w:t>dans les tén</w:t>
      </w:r>
      <w:r w:rsidRPr="00033231">
        <w:t>è</w:t>
      </w:r>
      <w:r w:rsidRPr="00033231">
        <w:t>bres</w:t>
      </w:r>
      <w:r w:rsidR="004F69D6">
        <w:t xml:space="preserve">, </w:t>
      </w:r>
      <w:r w:rsidRPr="00033231">
        <w:t>de le distinguer</w:t>
      </w:r>
      <w:r w:rsidR="004F69D6">
        <w:t xml:space="preserve"> ; </w:t>
      </w:r>
      <w:r w:rsidRPr="00033231">
        <w:t>mais quelque chose de terrible</w:t>
      </w:r>
      <w:r w:rsidR="004F69D6">
        <w:t xml:space="preserve">, </w:t>
      </w:r>
      <w:r w:rsidRPr="00033231">
        <w:t>un t</w:t>
      </w:r>
      <w:r w:rsidRPr="00033231">
        <w:t>u</w:t>
      </w:r>
      <w:r w:rsidRPr="00033231">
        <w:t>multe incessant</w:t>
      </w:r>
      <w:r w:rsidR="004F69D6">
        <w:t xml:space="preserve">, </w:t>
      </w:r>
      <w:r w:rsidRPr="00033231">
        <w:t>avait lieu évidemment</w:t>
      </w:r>
      <w:r w:rsidR="004F69D6">
        <w:t xml:space="preserve"> : </w:t>
      </w:r>
      <w:r w:rsidRPr="00033231">
        <w:t>de furieuses attaques</w:t>
      </w:r>
      <w:r w:rsidR="004F69D6">
        <w:t xml:space="preserve">, </w:t>
      </w:r>
      <w:r w:rsidRPr="00033231">
        <w:t>des résistances désespérées</w:t>
      </w:r>
      <w:r w:rsidR="004F69D6">
        <w:t xml:space="preserve"> ; </w:t>
      </w:r>
      <w:r w:rsidRPr="00033231">
        <w:t>dans la cour de la fabrique</w:t>
      </w:r>
      <w:r w:rsidR="004F69D6">
        <w:t xml:space="preserve">, </w:t>
      </w:r>
      <w:r w:rsidRPr="00033231">
        <w:t>dans la fabrique elle-même</w:t>
      </w:r>
      <w:r w:rsidR="004F69D6">
        <w:t xml:space="preserve">, </w:t>
      </w:r>
      <w:r w:rsidRPr="00033231">
        <w:t>le combat faisait rage</w:t>
      </w:r>
      <w:r w:rsidR="004F69D6">
        <w:t xml:space="preserve">. </w:t>
      </w:r>
      <w:r w:rsidRPr="00033231">
        <w:t>Les coups de feu se succédaient sans interruption</w:t>
      </w:r>
      <w:r w:rsidR="004F69D6">
        <w:t xml:space="preserve">, </w:t>
      </w:r>
      <w:r w:rsidRPr="00033231">
        <w:t>entremêlés de courses</w:t>
      </w:r>
      <w:r w:rsidR="004F69D6">
        <w:t xml:space="preserve">, </w:t>
      </w:r>
      <w:r w:rsidRPr="00033231">
        <w:t>de luttes et de cris</w:t>
      </w:r>
      <w:r w:rsidR="004F69D6">
        <w:t xml:space="preserve">. </w:t>
      </w:r>
      <w:r w:rsidRPr="00033231">
        <w:t>Le but des assaillants semblait être de pénétrer dans la fabrique</w:t>
      </w:r>
      <w:r w:rsidR="004F69D6">
        <w:t xml:space="preserve"> ; </w:t>
      </w:r>
      <w:r w:rsidRPr="00033231">
        <w:t>celui des défenseurs de les en empêcher</w:t>
      </w:r>
      <w:r w:rsidR="004F69D6">
        <w:t xml:space="preserve">. </w:t>
      </w:r>
      <w:r w:rsidRPr="00033231">
        <w:t>Elles e</w:t>
      </w:r>
      <w:r w:rsidRPr="00033231">
        <w:t>n</w:t>
      </w:r>
      <w:r w:rsidRPr="00033231">
        <w:t>tendirent le chef des rebelles crier</w:t>
      </w:r>
      <w:r w:rsidR="004F69D6">
        <w:t> : « </w:t>
      </w:r>
      <w:r w:rsidRPr="00033231">
        <w:t>Par derrière</w:t>
      </w:r>
      <w:r w:rsidR="004F69D6">
        <w:t xml:space="preserve">, </w:t>
      </w:r>
      <w:r w:rsidRPr="00033231">
        <w:t>camar</w:t>
      </w:r>
      <w:r w:rsidRPr="00033231">
        <w:t>a</w:t>
      </w:r>
      <w:r w:rsidRPr="00033231">
        <w:t>des</w:t>
      </w:r>
      <w:r w:rsidR="004F69D6">
        <w:t> ! »</w:t>
      </w:r>
      <w:r w:rsidRPr="00033231">
        <w:t xml:space="preserve"> Elles entendirent une voix riposter</w:t>
      </w:r>
      <w:r w:rsidR="004F69D6">
        <w:t> : « </w:t>
      </w:r>
      <w:r w:rsidRPr="00033231">
        <w:t>Allez</w:t>
      </w:r>
      <w:r w:rsidR="004F69D6">
        <w:t xml:space="preserve">, </w:t>
      </w:r>
      <w:r w:rsidRPr="00033231">
        <w:t>vous nous trouverez là</w:t>
      </w:r>
      <w:r w:rsidR="004F69D6">
        <w:t>. »</w:t>
      </w:r>
    </w:p>
    <w:p w14:paraId="6B58B0FB" w14:textId="77777777" w:rsidR="004F69D6" w:rsidRDefault="004F69D6" w:rsidP="0021796F">
      <w:r>
        <w:t>« </w:t>
      </w:r>
      <w:r w:rsidR="00000000" w:rsidRPr="00033231">
        <w:t>Au comptoir</w:t>
      </w:r>
      <w:r>
        <w:t xml:space="preserve"> ! </w:t>
      </w:r>
      <w:r w:rsidR="00000000" w:rsidRPr="00033231">
        <w:t>cria ensuite le chef</w:t>
      </w:r>
      <w:r>
        <w:t>.</w:t>
      </w:r>
    </w:p>
    <w:p w14:paraId="12871EE7" w14:textId="77777777" w:rsidR="004F69D6" w:rsidRDefault="004F69D6" w:rsidP="0021796F">
      <w:r>
        <w:t>— </w:t>
      </w:r>
      <w:r w:rsidR="00000000" w:rsidRPr="00033231">
        <w:t>Vous serez les bienvenus</w:t>
      </w:r>
      <w:r>
        <w:t xml:space="preserve"> ! </w:t>
      </w:r>
      <w:r w:rsidR="00000000" w:rsidRPr="00033231">
        <w:t>Vous nous trouverez là</w:t>
      </w:r>
      <w:r>
        <w:t> ! »</w:t>
      </w:r>
      <w:r w:rsidR="00000000" w:rsidRPr="00033231">
        <w:t xml:space="preserve"> lui </w:t>
      </w:r>
      <w:proofErr w:type="spellStart"/>
      <w:r w:rsidR="00000000" w:rsidRPr="00033231">
        <w:t>fut-il</w:t>
      </w:r>
      <w:proofErr w:type="spellEnd"/>
      <w:r w:rsidR="00000000" w:rsidRPr="00033231">
        <w:t xml:space="preserve"> répondu</w:t>
      </w:r>
      <w:r>
        <w:t xml:space="preserve">. </w:t>
      </w:r>
      <w:r w:rsidR="00000000" w:rsidRPr="00033231">
        <w:t>Et bientôt la plus vive lumière qui eût encore brillé</w:t>
      </w:r>
      <w:r>
        <w:t xml:space="preserve">, </w:t>
      </w:r>
      <w:r w:rsidR="00000000" w:rsidRPr="00033231">
        <w:t>le plus grand bruit qui se fût fait entendre</w:t>
      </w:r>
      <w:r>
        <w:t xml:space="preserve">, </w:t>
      </w:r>
      <w:r w:rsidR="00000000" w:rsidRPr="00033231">
        <w:t>éclatèrent dans le magasin</w:t>
      </w:r>
      <w:r>
        <w:t xml:space="preserve">, </w:t>
      </w:r>
      <w:r w:rsidR="00000000" w:rsidRPr="00033231">
        <w:t>où la masse des émeutiers se précipita</w:t>
      </w:r>
      <w:r>
        <w:t>.</w:t>
      </w:r>
    </w:p>
    <w:p w14:paraId="34632344" w14:textId="77777777" w:rsidR="004F69D6" w:rsidRDefault="00000000" w:rsidP="0021796F">
      <w:r w:rsidRPr="00033231">
        <w:t>La voix qui s</w:t>
      </w:r>
      <w:r w:rsidR="004F69D6">
        <w:t>’</w:t>
      </w:r>
      <w:r w:rsidRPr="00033231">
        <w:t>était fait entendre était celle de Moore</w:t>
      </w:r>
      <w:r w:rsidR="004F69D6">
        <w:t xml:space="preserve">. </w:t>
      </w:r>
      <w:r w:rsidRPr="00033231">
        <w:t>Par le ton de cette voix</w:t>
      </w:r>
      <w:r w:rsidR="004F69D6">
        <w:t xml:space="preserve">, </w:t>
      </w:r>
      <w:r w:rsidRPr="00033231">
        <w:t>elles purent juger de l</w:t>
      </w:r>
      <w:r w:rsidR="004F69D6">
        <w:t>’</w:t>
      </w:r>
      <w:r w:rsidRPr="00033231">
        <w:t>excitation à laquelle il était arrivé</w:t>
      </w:r>
      <w:r w:rsidR="004F69D6">
        <w:t xml:space="preserve"> ; </w:t>
      </w:r>
      <w:r w:rsidRPr="00033231">
        <w:t>elles purent se convaincre que l</w:t>
      </w:r>
      <w:r w:rsidR="004F69D6">
        <w:t>’</w:t>
      </w:r>
      <w:r w:rsidRPr="00033231">
        <w:t>instinct brutal de la lutte dominait chacun de ces hommes combattant les uns contre les autres</w:t>
      </w:r>
      <w:r w:rsidR="004F69D6">
        <w:t xml:space="preserve">, </w:t>
      </w:r>
      <w:r w:rsidRPr="00033231">
        <w:t>et l</w:t>
      </w:r>
      <w:r w:rsidR="004F69D6">
        <w:t>’</w:t>
      </w:r>
      <w:r w:rsidRPr="00033231">
        <w:t>emportait en ce moment sur les sentiments h</w:t>
      </w:r>
      <w:r w:rsidRPr="00033231">
        <w:t>u</w:t>
      </w:r>
      <w:r w:rsidRPr="00033231">
        <w:t>mains et raisonnables</w:t>
      </w:r>
      <w:r w:rsidR="004F69D6">
        <w:t xml:space="preserve">. </w:t>
      </w:r>
      <w:r w:rsidRPr="00033231">
        <w:t>Toutes deux sentirent leur visage s</w:t>
      </w:r>
      <w:r w:rsidR="004F69D6">
        <w:t>’</w:t>
      </w:r>
      <w:r w:rsidRPr="00033231">
        <w:t>échauffer et leur pouls s</w:t>
      </w:r>
      <w:r w:rsidR="004F69D6">
        <w:t>’</w:t>
      </w:r>
      <w:r w:rsidRPr="00033231">
        <w:t>accélérer</w:t>
      </w:r>
      <w:r w:rsidR="004F69D6">
        <w:t xml:space="preserve">. </w:t>
      </w:r>
      <w:r w:rsidRPr="00033231">
        <w:t>Toutes deux savaient qu</w:t>
      </w:r>
      <w:r w:rsidR="004F69D6">
        <w:t>’</w:t>
      </w:r>
      <w:r w:rsidRPr="00033231">
        <w:t>elles ne produiraient aucun bien en se jetant dans la mêlée</w:t>
      </w:r>
      <w:r w:rsidR="004F69D6">
        <w:t xml:space="preserve"> : </w:t>
      </w:r>
      <w:r w:rsidRPr="00033231">
        <w:t>elles ne désiraient ni porter ni recevoir des coups</w:t>
      </w:r>
      <w:r w:rsidR="004F69D6">
        <w:t xml:space="preserve"> ; </w:t>
      </w:r>
      <w:r w:rsidRPr="00033231">
        <w:t>mais pour rien au monde elles n</w:t>
      </w:r>
      <w:r w:rsidR="004F69D6">
        <w:t>’</w:t>
      </w:r>
      <w:r w:rsidRPr="00033231">
        <w:t>eussent voulu fuir</w:t>
      </w:r>
      <w:r w:rsidR="004F69D6">
        <w:t xml:space="preserve"> ; </w:t>
      </w:r>
      <w:r w:rsidRPr="00033231">
        <w:t>pour rien au monde elles n</w:t>
      </w:r>
      <w:r w:rsidR="004F69D6">
        <w:t>’</w:t>
      </w:r>
      <w:r w:rsidRPr="00033231">
        <w:t xml:space="preserve">eussent détourné leurs yeux de cette sombre </w:t>
      </w:r>
      <w:r w:rsidRPr="00033231">
        <w:lastRenderedPageBreak/>
        <w:t>et terrible scène</w:t>
      </w:r>
      <w:r w:rsidR="004F69D6">
        <w:t xml:space="preserve">, </w:t>
      </w:r>
      <w:r w:rsidRPr="00033231">
        <w:t>de cette masse de nuages</w:t>
      </w:r>
      <w:r w:rsidR="004F69D6">
        <w:t xml:space="preserve">, </w:t>
      </w:r>
      <w:r w:rsidRPr="00033231">
        <w:t>de fumée de détonations p</w:t>
      </w:r>
      <w:r w:rsidRPr="00033231">
        <w:t>a</w:t>
      </w:r>
      <w:r w:rsidRPr="00033231">
        <w:t>reilles à la foudre</w:t>
      </w:r>
      <w:r w:rsidR="004F69D6">
        <w:t>.</w:t>
      </w:r>
    </w:p>
    <w:p w14:paraId="49F80DB7" w14:textId="77777777" w:rsidR="004F69D6" w:rsidRDefault="004F69D6" w:rsidP="0021796F">
      <w:r>
        <w:t>« </w:t>
      </w:r>
      <w:r w:rsidR="00000000" w:rsidRPr="00033231">
        <w:t>Comment et quand cela finira-t-il</w:t>
      </w:r>
      <w:r>
        <w:t> ? »</w:t>
      </w:r>
      <w:r w:rsidR="00000000" w:rsidRPr="00033231">
        <w:t xml:space="preserve"> Telle était la d</w:t>
      </w:r>
      <w:r w:rsidR="00000000" w:rsidRPr="00033231">
        <w:t>e</w:t>
      </w:r>
      <w:r w:rsidR="00000000" w:rsidRPr="00033231">
        <w:t>mande que s</w:t>
      </w:r>
      <w:r>
        <w:t>’</w:t>
      </w:r>
      <w:r w:rsidR="00000000" w:rsidRPr="00033231">
        <w:t>adressait leur esprit agité</w:t>
      </w:r>
      <w:r>
        <w:t xml:space="preserve">. </w:t>
      </w:r>
      <w:r w:rsidR="00000000" w:rsidRPr="00033231">
        <w:t>Arriverait-il un moment où elles pourraient être utiles</w:t>
      </w:r>
      <w:r>
        <w:t> ? »</w:t>
      </w:r>
      <w:r w:rsidR="00000000" w:rsidRPr="00033231">
        <w:t xml:space="preserve"> C</w:t>
      </w:r>
      <w:r>
        <w:t>’</w:t>
      </w:r>
      <w:r w:rsidR="00000000" w:rsidRPr="00033231">
        <w:t>est ce qu</w:t>
      </w:r>
      <w:r>
        <w:t>’</w:t>
      </w:r>
      <w:r w:rsidR="00000000" w:rsidRPr="00033231">
        <w:t>elles attendaient</w:t>
      </w:r>
      <w:r>
        <w:t xml:space="preserve"> : </w:t>
      </w:r>
      <w:r w:rsidR="00000000" w:rsidRPr="00033231">
        <w:t>car</w:t>
      </w:r>
      <w:r>
        <w:t xml:space="preserve">, </w:t>
      </w:r>
      <w:r w:rsidR="00000000" w:rsidRPr="00033231">
        <w:t>bien que Shirley parlât en riant de leur arrivée trop tardive et se montrât toujours prête à satiriser son propre enthousiasme et celui des autres</w:t>
      </w:r>
      <w:r>
        <w:t xml:space="preserve">, </w:t>
      </w:r>
      <w:r w:rsidR="00000000" w:rsidRPr="00033231">
        <w:t>elle n</w:t>
      </w:r>
      <w:r>
        <w:t>’</w:t>
      </w:r>
      <w:r w:rsidR="00000000" w:rsidRPr="00033231">
        <w:t>eût pas hésité à donner une de ses meilleures fermes pour avoir la chance de se rendre utile</w:t>
      </w:r>
      <w:r>
        <w:t>.</w:t>
      </w:r>
    </w:p>
    <w:p w14:paraId="5D5F889A" w14:textId="77777777" w:rsidR="004F69D6" w:rsidRDefault="00000000" w:rsidP="0021796F">
      <w:r w:rsidRPr="00033231">
        <w:t>Cette chance ne leur fut pas accordée</w:t>
      </w:r>
      <w:r w:rsidR="004F69D6">
        <w:t xml:space="preserve"> : </w:t>
      </w:r>
      <w:r w:rsidRPr="00033231">
        <w:t>elles attendaient une circonstance qui ne se produirait probablement point</w:t>
      </w:r>
      <w:r w:rsidR="004F69D6">
        <w:t xml:space="preserve">. </w:t>
      </w:r>
      <w:r w:rsidRPr="00033231">
        <w:t>Mo</w:t>
      </w:r>
      <w:r w:rsidRPr="00033231">
        <w:t>o</w:t>
      </w:r>
      <w:r w:rsidRPr="00033231">
        <w:t>re avait prévu cette attaque</w:t>
      </w:r>
      <w:r w:rsidR="004F69D6">
        <w:t xml:space="preserve">. </w:t>
      </w:r>
      <w:r w:rsidRPr="00033231">
        <w:t>Il était sur ses gardes et prép</w:t>
      </w:r>
      <w:r w:rsidRPr="00033231">
        <w:t>a</w:t>
      </w:r>
      <w:r w:rsidRPr="00033231">
        <w:t>ré sur chaque point</w:t>
      </w:r>
      <w:r w:rsidR="004F69D6">
        <w:t xml:space="preserve">. </w:t>
      </w:r>
      <w:r w:rsidRPr="00033231">
        <w:t>Il avait fortifié sa fabrique</w:t>
      </w:r>
      <w:r w:rsidR="004F69D6">
        <w:t xml:space="preserve">, </w:t>
      </w:r>
      <w:r w:rsidRPr="00033231">
        <w:t>qui était en elle-même un très-fort bâtiment</w:t>
      </w:r>
      <w:r w:rsidR="004F69D6">
        <w:t xml:space="preserve">, </w:t>
      </w:r>
      <w:r w:rsidRPr="00033231">
        <w:t>et y avait mis garnison</w:t>
      </w:r>
      <w:r w:rsidR="004F69D6">
        <w:t xml:space="preserve">. </w:t>
      </w:r>
      <w:r w:rsidRPr="00033231">
        <w:t>C</w:t>
      </w:r>
      <w:r w:rsidR="004F69D6">
        <w:t>’</w:t>
      </w:r>
      <w:r w:rsidRPr="00033231">
        <w:t>était un homme froid et brave qui se défendait avec une inébranlable fermeté</w:t>
      </w:r>
      <w:r w:rsidR="004F69D6">
        <w:t xml:space="preserve"> ; </w:t>
      </w:r>
      <w:r w:rsidRPr="00033231">
        <w:t>ceux qui étaient avec lui s</w:t>
      </w:r>
      <w:r w:rsidR="004F69D6">
        <w:t>’</w:t>
      </w:r>
      <w:r w:rsidRPr="00033231">
        <w:t>inspiraient de son esprit et imitaient sa contenance</w:t>
      </w:r>
      <w:r w:rsidR="004F69D6">
        <w:t xml:space="preserve">. </w:t>
      </w:r>
      <w:r w:rsidRPr="00033231">
        <w:t>Les émeutiers n</w:t>
      </w:r>
      <w:r w:rsidR="004F69D6">
        <w:t>’</w:t>
      </w:r>
      <w:r w:rsidRPr="00033231">
        <w:t>avaient pas encore été reçus ai</w:t>
      </w:r>
      <w:r w:rsidRPr="00033231">
        <w:t>n</w:t>
      </w:r>
      <w:r w:rsidRPr="00033231">
        <w:t>si</w:t>
      </w:r>
      <w:r w:rsidR="004F69D6">
        <w:t xml:space="preserve"> : </w:t>
      </w:r>
      <w:r w:rsidRPr="00033231">
        <w:t>dans les quatre fabriques qu</w:t>
      </w:r>
      <w:r w:rsidR="004F69D6">
        <w:t>’</w:t>
      </w:r>
      <w:r w:rsidRPr="00033231">
        <w:t>ils avaient attaquées</w:t>
      </w:r>
      <w:r w:rsidR="004F69D6">
        <w:t xml:space="preserve">, </w:t>
      </w:r>
      <w:r w:rsidRPr="00033231">
        <w:t>ils n</w:t>
      </w:r>
      <w:r w:rsidR="004F69D6">
        <w:t>’</w:t>
      </w:r>
      <w:r w:rsidRPr="00033231">
        <w:t>avaient rencontré aucune résistance</w:t>
      </w:r>
      <w:r w:rsidR="004F69D6">
        <w:t xml:space="preserve"> ; </w:t>
      </w:r>
      <w:r w:rsidRPr="00033231">
        <w:t>une défense résolue et organisée était chose à laquelle ils n</w:t>
      </w:r>
      <w:r w:rsidR="004F69D6">
        <w:t>’</w:t>
      </w:r>
      <w:r w:rsidRPr="00033231">
        <w:t>avaient point songé</w:t>
      </w:r>
      <w:r w:rsidR="004F69D6">
        <w:t xml:space="preserve">. </w:t>
      </w:r>
      <w:r w:rsidRPr="00033231">
        <w:t>Quand leurs chefs virent le feu soutenu du bâtiment attaqué et la ferme détermination de son propriétaire</w:t>
      </w:r>
      <w:r w:rsidR="004F69D6">
        <w:t xml:space="preserve"> ; </w:t>
      </w:r>
      <w:r w:rsidRPr="00033231">
        <w:t>lorsqu</w:t>
      </w:r>
      <w:r w:rsidR="004F69D6">
        <w:t>’</w:t>
      </w:r>
      <w:r w:rsidRPr="00033231">
        <w:t>ils se virent froid</w:t>
      </w:r>
      <w:r w:rsidRPr="00033231">
        <w:t>e</w:t>
      </w:r>
      <w:r w:rsidRPr="00033231">
        <w:t>ment défiés et invités à la mort</w:t>
      </w:r>
      <w:r w:rsidR="004F69D6">
        <w:t xml:space="preserve"> ; </w:t>
      </w:r>
      <w:r w:rsidRPr="00033231">
        <w:t>lorsqu</w:t>
      </w:r>
      <w:r w:rsidR="004F69D6">
        <w:t>’</w:t>
      </w:r>
      <w:r w:rsidRPr="00033231">
        <w:t>ils virent tomber leurs hommes autour d</w:t>
      </w:r>
      <w:r w:rsidR="004F69D6">
        <w:t>’</w:t>
      </w:r>
      <w:r w:rsidRPr="00033231">
        <w:t>eux</w:t>
      </w:r>
      <w:r w:rsidR="004F69D6">
        <w:t xml:space="preserve">, </w:t>
      </w:r>
      <w:r w:rsidRPr="00033231">
        <w:t>ils comprirent qu</w:t>
      </w:r>
      <w:r w:rsidR="004F69D6">
        <w:t>’</w:t>
      </w:r>
      <w:r w:rsidRPr="00033231">
        <w:t>il n</w:t>
      </w:r>
      <w:r w:rsidR="004F69D6">
        <w:t>’</w:t>
      </w:r>
      <w:r w:rsidRPr="00033231">
        <w:t>y avait là rien à fa</w:t>
      </w:r>
      <w:r w:rsidRPr="00033231">
        <w:t>i</w:t>
      </w:r>
      <w:r w:rsidRPr="00033231">
        <w:t>re</w:t>
      </w:r>
      <w:r w:rsidR="004F69D6">
        <w:t xml:space="preserve">. </w:t>
      </w:r>
      <w:r w:rsidRPr="00033231">
        <w:t>Ils rassemblèrent en hâte leurs forces</w:t>
      </w:r>
      <w:r w:rsidR="004F69D6">
        <w:t xml:space="preserve">, </w:t>
      </w:r>
      <w:r w:rsidRPr="00033231">
        <w:t>les éloignèrent de la fabrique</w:t>
      </w:r>
      <w:r w:rsidR="004F69D6">
        <w:t xml:space="preserve">, </w:t>
      </w:r>
      <w:r w:rsidRPr="00033231">
        <w:t>firent un appel auquel les hommes répondirent à un numéro au lieu de répondre à un nom</w:t>
      </w:r>
      <w:r w:rsidR="004F69D6">
        <w:t xml:space="preserve"> ; </w:t>
      </w:r>
      <w:r w:rsidRPr="00033231">
        <w:t>puis ils se dispersèrent dans la campagne</w:t>
      </w:r>
      <w:r w:rsidR="004F69D6">
        <w:t xml:space="preserve">, </w:t>
      </w:r>
      <w:r w:rsidRPr="00033231">
        <w:t>laissant derrière eux le silence et la ruine</w:t>
      </w:r>
      <w:r w:rsidR="004F69D6">
        <w:t xml:space="preserve">. </w:t>
      </w:r>
      <w:r w:rsidRPr="00033231">
        <w:t>L</w:t>
      </w:r>
      <w:r w:rsidR="004F69D6">
        <w:t>’</w:t>
      </w:r>
      <w:r w:rsidRPr="00033231">
        <w:t>attaque avait duré une heure</w:t>
      </w:r>
      <w:r w:rsidR="004F69D6">
        <w:t>.</w:t>
      </w:r>
    </w:p>
    <w:p w14:paraId="209B3A79" w14:textId="77777777" w:rsidR="004F69D6" w:rsidRDefault="00000000" w:rsidP="0021796F">
      <w:r w:rsidRPr="00033231">
        <w:lastRenderedPageBreak/>
        <w:t>En ce moment le jour approchait</w:t>
      </w:r>
      <w:r w:rsidR="004F69D6">
        <w:t xml:space="preserve"> : </w:t>
      </w:r>
      <w:r w:rsidRPr="00033231">
        <w:t>l</w:t>
      </w:r>
      <w:r w:rsidR="004F69D6">
        <w:t>’</w:t>
      </w:r>
      <w:r w:rsidRPr="00033231">
        <w:t>obscurité régnait au couchant</w:t>
      </w:r>
      <w:r w:rsidR="004F69D6">
        <w:t xml:space="preserve">, </w:t>
      </w:r>
      <w:r w:rsidRPr="00033231">
        <w:t>mais le levant commençait à s</w:t>
      </w:r>
      <w:r w:rsidR="004F69D6">
        <w:t>’</w:t>
      </w:r>
      <w:r w:rsidRPr="00033231">
        <w:t>éclairer</w:t>
      </w:r>
      <w:r w:rsidR="004F69D6">
        <w:t xml:space="preserve">. </w:t>
      </w:r>
      <w:r w:rsidRPr="00033231">
        <w:t>On eût pu croire que les jeunes filles qui venaient d</w:t>
      </w:r>
      <w:r w:rsidR="004F69D6">
        <w:t>’</w:t>
      </w:r>
      <w:r w:rsidRPr="00033231">
        <w:t>assister à la lutte a</w:t>
      </w:r>
      <w:r w:rsidRPr="00033231">
        <w:t>l</w:t>
      </w:r>
      <w:r w:rsidRPr="00033231">
        <w:t>laient se précipiter vers les vainqueurs auxquels elles portaient un si vif intérêt</w:t>
      </w:r>
      <w:r w:rsidR="004F69D6">
        <w:t xml:space="preserve"> ; </w:t>
      </w:r>
      <w:r w:rsidRPr="00033231">
        <w:t>mais au contraire elles s</w:t>
      </w:r>
      <w:r w:rsidR="004F69D6">
        <w:t>’</w:t>
      </w:r>
      <w:r w:rsidRPr="00033231">
        <w:t>approchèrent pr</w:t>
      </w:r>
      <w:r w:rsidRPr="00033231">
        <w:t>u</w:t>
      </w:r>
      <w:r w:rsidRPr="00033231">
        <w:t>demment du bâtiment qui venait de soutenir l</w:t>
      </w:r>
      <w:r w:rsidR="004F69D6">
        <w:t>’</w:t>
      </w:r>
      <w:r w:rsidRPr="00033231">
        <w:t>assaut</w:t>
      </w:r>
      <w:r w:rsidR="004F69D6">
        <w:t xml:space="preserve">, </w:t>
      </w:r>
      <w:r w:rsidRPr="00033231">
        <w:t>et</w:t>
      </w:r>
      <w:r w:rsidR="004F69D6">
        <w:t xml:space="preserve">, </w:t>
      </w:r>
      <w:r w:rsidRPr="00033231">
        <w:t>lor</w:t>
      </w:r>
      <w:r w:rsidRPr="00033231">
        <w:t>s</w:t>
      </w:r>
      <w:r w:rsidRPr="00033231">
        <w:t>que tout à coup une foule de soldats et de gentlemen apparut à la grande porte ouvrant sur la cour</w:t>
      </w:r>
      <w:r w:rsidR="004F69D6">
        <w:t xml:space="preserve">, </w:t>
      </w:r>
      <w:r w:rsidRPr="00033231">
        <w:t>elles se réfugièrent à la hâte sous un hangar servant de dépôt au vieux fer et au bois de con</w:t>
      </w:r>
      <w:r w:rsidRPr="00033231">
        <w:t>s</w:t>
      </w:r>
      <w:r w:rsidRPr="00033231">
        <w:t>truction</w:t>
      </w:r>
      <w:r w:rsidR="004F69D6">
        <w:t xml:space="preserve">, </w:t>
      </w:r>
      <w:r w:rsidRPr="00033231">
        <w:t>d</w:t>
      </w:r>
      <w:r w:rsidR="004F69D6">
        <w:t>’</w:t>
      </w:r>
      <w:r w:rsidRPr="00033231">
        <w:t>où elles pouvaient observer sans être vues</w:t>
      </w:r>
      <w:r w:rsidR="004F69D6">
        <w:t>.</w:t>
      </w:r>
    </w:p>
    <w:p w14:paraId="0350B71C" w14:textId="77777777" w:rsidR="004F69D6" w:rsidRDefault="00000000" w:rsidP="0021796F">
      <w:r w:rsidRPr="00033231">
        <w:t>C</w:t>
      </w:r>
      <w:r w:rsidR="004F69D6">
        <w:t>’</w:t>
      </w:r>
      <w:r w:rsidRPr="00033231">
        <w:t>était un triste spectacle</w:t>
      </w:r>
      <w:r w:rsidR="004F69D6">
        <w:t xml:space="preserve"> : </w:t>
      </w:r>
      <w:r w:rsidRPr="00033231">
        <w:t>cette cour et ses abords étaient une tache de désolation dans la fraîche aurore d</w:t>
      </w:r>
      <w:r w:rsidR="004F69D6">
        <w:t>’</w:t>
      </w:r>
      <w:r w:rsidRPr="00033231">
        <w:t>un jour d</w:t>
      </w:r>
      <w:r w:rsidR="004F69D6">
        <w:t>’</w:t>
      </w:r>
      <w:r w:rsidRPr="00033231">
        <w:t>été</w:t>
      </w:r>
      <w:r w:rsidR="004F69D6">
        <w:t>.</w:t>
      </w:r>
    </w:p>
    <w:p w14:paraId="2F457503" w14:textId="77777777" w:rsidR="004F69D6" w:rsidRDefault="00000000" w:rsidP="0021796F">
      <w:r w:rsidRPr="00033231">
        <w:t xml:space="preserve">Le taillis de </w:t>
      </w:r>
      <w:proofErr w:type="spellStart"/>
      <w:r w:rsidRPr="00033231">
        <w:t>Hollow</w:t>
      </w:r>
      <w:proofErr w:type="spellEnd"/>
      <w:r w:rsidRPr="00033231">
        <w:t xml:space="preserve"> était ombreux et humide de rosée</w:t>
      </w:r>
      <w:r w:rsidR="004F69D6">
        <w:t xml:space="preserve">, </w:t>
      </w:r>
      <w:r w:rsidRPr="00033231">
        <w:t>le haut de la colline était verdoyant</w:t>
      </w:r>
      <w:r w:rsidR="004F69D6">
        <w:t xml:space="preserve"> ; </w:t>
      </w:r>
      <w:r w:rsidRPr="00033231">
        <w:t>mais là</w:t>
      </w:r>
      <w:r w:rsidR="004F69D6">
        <w:t xml:space="preserve">, </w:t>
      </w:r>
      <w:r w:rsidRPr="00033231">
        <w:t>dans le centre de la douce vallée</w:t>
      </w:r>
      <w:r w:rsidR="004F69D6">
        <w:t xml:space="preserve">, </w:t>
      </w:r>
      <w:r w:rsidRPr="00033231">
        <w:t>la discorde avait laissé l</w:t>
      </w:r>
      <w:r w:rsidR="004F69D6">
        <w:t>’</w:t>
      </w:r>
      <w:r w:rsidRPr="00033231">
        <w:t>empreinte de son pa</w:t>
      </w:r>
      <w:r w:rsidRPr="00033231">
        <w:t>s</w:t>
      </w:r>
      <w:r w:rsidRPr="00033231">
        <w:t>s</w:t>
      </w:r>
      <w:r w:rsidRPr="00033231">
        <w:t>a</w:t>
      </w:r>
      <w:r w:rsidRPr="00033231">
        <w:t>ge</w:t>
      </w:r>
      <w:r w:rsidR="004F69D6">
        <w:t xml:space="preserve"> : </w:t>
      </w:r>
      <w:r w:rsidRPr="00033231">
        <w:t>les fenêtres du bâtiment étaient toutes brisées</w:t>
      </w:r>
      <w:r w:rsidR="004F69D6">
        <w:t xml:space="preserve"> ; </w:t>
      </w:r>
      <w:r w:rsidRPr="00033231">
        <w:t>çà et là g</w:t>
      </w:r>
      <w:r w:rsidRPr="00033231">
        <w:t>i</w:t>
      </w:r>
      <w:r w:rsidRPr="00033231">
        <w:t>saient des mousquets et autres armes</w:t>
      </w:r>
      <w:r w:rsidR="004F69D6">
        <w:t xml:space="preserve"> ; </w:t>
      </w:r>
      <w:r w:rsidRPr="00033231">
        <w:t>plus d</w:t>
      </w:r>
      <w:r w:rsidR="004F69D6">
        <w:t>’</w:t>
      </w:r>
      <w:r w:rsidRPr="00033231">
        <w:t>une large tache rouge se voyait sur le gravier</w:t>
      </w:r>
      <w:r w:rsidR="004F69D6">
        <w:t xml:space="preserve"> ; </w:t>
      </w:r>
      <w:r w:rsidRPr="00033231">
        <w:t>un cadavre couché la face contre terre était étendu près de la porte extérieure</w:t>
      </w:r>
      <w:r w:rsidR="004F69D6">
        <w:t xml:space="preserve">, </w:t>
      </w:r>
      <w:r w:rsidRPr="00033231">
        <w:t xml:space="preserve">et cinq </w:t>
      </w:r>
      <w:proofErr w:type="spellStart"/>
      <w:r w:rsidRPr="00033231">
        <w:t>on</w:t>
      </w:r>
      <w:proofErr w:type="spellEnd"/>
      <w:r w:rsidRPr="00033231">
        <w:t xml:space="preserve"> six ble</w:t>
      </w:r>
      <w:r w:rsidRPr="00033231">
        <w:t>s</w:t>
      </w:r>
      <w:r w:rsidRPr="00033231">
        <w:t>sés se tordaient et gémissaient dans la poussière ensanglantée</w:t>
      </w:r>
      <w:r w:rsidR="004F69D6">
        <w:t>.</w:t>
      </w:r>
    </w:p>
    <w:p w14:paraId="157C7490" w14:textId="77777777" w:rsidR="004F69D6" w:rsidRDefault="00000000" w:rsidP="0021796F">
      <w:r w:rsidRPr="00033231">
        <w:t xml:space="preserve">La contenance de miss </w:t>
      </w:r>
      <w:proofErr w:type="spellStart"/>
      <w:r w:rsidRPr="00033231">
        <w:t>Keeldar</w:t>
      </w:r>
      <w:proofErr w:type="spellEnd"/>
      <w:r w:rsidRPr="00033231">
        <w:t xml:space="preserve"> changea à cet aspect</w:t>
      </w:r>
      <w:r w:rsidR="004F69D6">
        <w:t xml:space="preserve">. </w:t>
      </w:r>
      <w:r w:rsidRPr="00033231">
        <w:t>C</w:t>
      </w:r>
      <w:r w:rsidR="004F69D6">
        <w:t>’</w:t>
      </w:r>
      <w:r w:rsidRPr="00033231">
        <w:t>était le déboire de la bataille</w:t>
      </w:r>
      <w:r w:rsidR="004F69D6">
        <w:t xml:space="preserve">, </w:t>
      </w:r>
      <w:r w:rsidRPr="00033231">
        <w:t>la mort et la douleur remplaçant le mouvement et l</w:t>
      </w:r>
      <w:r w:rsidR="004F69D6">
        <w:t>’</w:t>
      </w:r>
      <w:r w:rsidRPr="00033231">
        <w:t>excitation</w:t>
      </w:r>
      <w:r w:rsidR="004F69D6">
        <w:t xml:space="preserve"> ; </w:t>
      </w:r>
      <w:r w:rsidRPr="00033231">
        <w:t>c</w:t>
      </w:r>
      <w:r w:rsidR="004F69D6">
        <w:t>’</w:t>
      </w:r>
      <w:r w:rsidRPr="00033231">
        <w:t>était la cendre noire que laisse un feu brillant lorsque sa flamme s</w:t>
      </w:r>
      <w:r w:rsidR="004F69D6">
        <w:t>’</w:t>
      </w:r>
      <w:r w:rsidRPr="00033231">
        <w:t>est éteinte et sa chaleur év</w:t>
      </w:r>
      <w:r w:rsidRPr="00033231">
        <w:t>a</w:t>
      </w:r>
      <w:r w:rsidRPr="00033231">
        <w:t>nouie</w:t>
      </w:r>
      <w:r w:rsidR="004F69D6">
        <w:t>.</w:t>
      </w:r>
    </w:p>
    <w:p w14:paraId="5A0B0FFA" w14:textId="77777777" w:rsidR="004F69D6" w:rsidRDefault="004F69D6" w:rsidP="0021796F">
      <w:r>
        <w:t>« </w:t>
      </w:r>
      <w:r w:rsidR="00000000" w:rsidRPr="00033231">
        <w:t>Voilà ce que je voulais prévenir</w:t>
      </w:r>
      <w:r>
        <w:t xml:space="preserve">, </w:t>
      </w:r>
      <w:r w:rsidR="00000000" w:rsidRPr="00033231">
        <w:t>dit-elle d</w:t>
      </w:r>
      <w:r>
        <w:t>’</w:t>
      </w:r>
      <w:r w:rsidR="00000000" w:rsidRPr="00033231">
        <w:t>une voix qui trahissait l</w:t>
      </w:r>
      <w:r>
        <w:t>’</w:t>
      </w:r>
      <w:r w:rsidR="00000000" w:rsidRPr="00033231">
        <w:t>émotion de son cœur</w:t>
      </w:r>
      <w:r>
        <w:t>.</w:t>
      </w:r>
    </w:p>
    <w:p w14:paraId="01B5E014" w14:textId="77777777" w:rsidR="004F69D6" w:rsidRDefault="004F69D6" w:rsidP="0021796F">
      <w:r>
        <w:lastRenderedPageBreak/>
        <w:t>— </w:t>
      </w:r>
      <w:r w:rsidR="00000000" w:rsidRPr="00033231">
        <w:t>Mais vous ne pouviez le prévenir</w:t>
      </w:r>
      <w:r>
        <w:t xml:space="preserve">, </w:t>
      </w:r>
      <w:r w:rsidR="00000000" w:rsidRPr="00033231">
        <w:t>vous avez fait en vain tout ce que vous pouviez faire</w:t>
      </w:r>
      <w:r>
        <w:t xml:space="preserve">, </w:t>
      </w:r>
      <w:r w:rsidR="00000000" w:rsidRPr="00033231">
        <w:t>lui dit Caroline</w:t>
      </w:r>
      <w:r>
        <w:t xml:space="preserve"> ; </w:t>
      </w:r>
      <w:r w:rsidR="00000000" w:rsidRPr="00033231">
        <w:t>ne vous attristez pas</w:t>
      </w:r>
      <w:r>
        <w:t xml:space="preserve">, </w:t>
      </w:r>
      <w:r w:rsidR="00000000" w:rsidRPr="00033231">
        <w:t>Shirley</w:t>
      </w:r>
      <w:r>
        <w:t>.</w:t>
      </w:r>
    </w:p>
    <w:p w14:paraId="044D3F7E" w14:textId="77777777" w:rsidR="004F69D6" w:rsidRDefault="004F69D6" w:rsidP="0021796F">
      <w:r>
        <w:t>— </w:t>
      </w:r>
      <w:r w:rsidR="00000000" w:rsidRPr="00033231">
        <w:t>Le sort de ces pauvres gens m</w:t>
      </w:r>
      <w:r>
        <w:t>’</w:t>
      </w:r>
      <w:r w:rsidR="00000000" w:rsidRPr="00033231">
        <w:t>afflige</w:t>
      </w:r>
      <w:r>
        <w:t xml:space="preserve">, </w:t>
      </w:r>
      <w:r w:rsidR="00000000" w:rsidRPr="00033231">
        <w:t>répondit-elle pe</w:t>
      </w:r>
      <w:r w:rsidR="00000000" w:rsidRPr="00033231">
        <w:t>n</w:t>
      </w:r>
      <w:r w:rsidR="00000000" w:rsidRPr="00033231">
        <w:t>dant que ses yeux s</w:t>
      </w:r>
      <w:r>
        <w:t>’</w:t>
      </w:r>
      <w:r w:rsidR="00000000" w:rsidRPr="00033231">
        <w:t>humectaient de larmes</w:t>
      </w:r>
      <w:r>
        <w:t xml:space="preserve">. </w:t>
      </w:r>
      <w:r w:rsidR="00000000" w:rsidRPr="00033231">
        <w:t>N</w:t>
      </w:r>
      <w:r>
        <w:t>’</w:t>
      </w:r>
      <w:r w:rsidR="00000000" w:rsidRPr="00033231">
        <w:t>y a-t-il personne de blessé dans la fabrique</w:t>
      </w:r>
      <w:r>
        <w:t xml:space="preserve"> ? </w:t>
      </w:r>
      <w:r w:rsidR="00000000" w:rsidRPr="00033231">
        <w:t>Est-ce que c</w:t>
      </w:r>
      <w:r>
        <w:t>’</w:t>
      </w:r>
      <w:r w:rsidR="00000000" w:rsidRPr="00033231">
        <w:t>est là votre oncle</w:t>
      </w:r>
      <w:r>
        <w:t> ?</w:t>
      </w:r>
    </w:p>
    <w:p w14:paraId="0EABE2DD" w14:textId="49295029" w:rsidR="004F69D6" w:rsidRDefault="004F69D6" w:rsidP="0021796F">
      <w:r>
        <w:t>— </w:t>
      </w:r>
      <w:r w:rsidR="00000000" w:rsidRPr="00033231">
        <w:t>C</w:t>
      </w:r>
      <w:r>
        <w:t>’</w:t>
      </w:r>
      <w:r w:rsidR="00000000" w:rsidRPr="00033231">
        <w:t>est lui</w:t>
      </w:r>
      <w:r>
        <w:t xml:space="preserve">, </w:t>
      </w:r>
      <w:r w:rsidR="00000000" w:rsidRPr="00033231">
        <w:t xml:space="preserve">et voilà </w:t>
      </w:r>
      <w:r>
        <w:t>M. </w:t>
      </w:r>
      <w:r w:rsidR="00000000" w:rsidRPr="00033231">
        <w:t>Malone</w:t>
      </w:r>
      <w:r>
        <w:t xml:space="preserve"> ; </w:t>
      </w:r>
      <w:r w:rsidR="00000000" w:rsidRPr="00033231">
        <w:t>oh</w:t>
      </w:r>
      <w:r>
        <w:t xml:space="preserve"> ! </w:t>
      </w:r>
      <w:r w:rsidR="00000000" w:rsidRPr="00033231">
        <w:t>Shirley</w:t>
      </w:r>
      <w:r>
        <w:t xml:space="preserve">, </w:t>
      </w:r>
      <w:r w:rsidR="00000000" w:rsidRPr="00033231">
        <w:t>voilà Robert</w:t>
      </w:r>
      <w:r>
        <w:t> !</w:t>
      </w:r>
    </w:p>
    <w:p w14:paraId="5415E1CF" w14:textId="77777777" w:rsidR="004F69D6" w:rsidRDefault="004F69D6" w:rsidP="0021796F">
      <w:r>
        <w:t>— </w:t>
      </w:r>
      <w:r w:rsidR="00000000" w:rsidRPr="00033231">
        <w:t>Eh bien</w:t>
      </w:r>
      <w:r>
        <w:t> ! (</w:t>
      </w:r>
      <w:r w:rsidR="00000000" w:rsidRPr="00033231">
        <w:t>reprenant son ton habituel</w:t>
      </w:r>
      <w:r>
        <w:t xml:space="preserve">) </w:t>
      </w:r>
      <w:r w:rsidR="00000000" w:rsidRPr="00033231">
        <w:t>ne m</w:t>
      </w:r>
      <w:r>
        <w:t>’</w:t>
      </w:r>
      <w:r w:rsidR="00000000" w:rsidRPr="00033231">
        <w:t>enfoncez pas ainsi vos doigts dans la main</w:t>
      </w:r>
      <w:r>
        <w:t xml:space="preserve"> ; </w:t>
      </w:r>
      <w:r w:rsidR="00000000" w:rsidRPr="00033231">
        <w:t>je le vois</w:t>
      </w:r>
      <w:r>
        <w:t xml:space="preserve"> ; </w:t>
      </w:r>
      <w:r w:rsidR="00000000" w:rsidRPr="00033231">
        <w:t>il n</w:t>
      </w:r>
      <w:r>
        <w:t>’</w:t>
      </w:r>
      <w:r w:rsidR="00000000" w:rsidRPr="00033231">
        <w:t>y a rien là d</w:t>
      </w:r>
      <w:r>
        <w:t>’</w:t>
      </w:r>
      <w:r w:rsidR="00000000" w:rsidRPr="00033231">
        <w:t>étonnant</w:t>
      </w:r>
      <w:r>
        <w:t xml:space="preserve"> ; </w:t>
      </w:r>
      <w:r w:rsidR="00000000" w:rsidRPr="00033231">
        <w:t>nous savions qu</w:t>
      </w:r>
      <w:r>
        <w:t>’</w:t>
      </w:r>
      <w:r w:rsidR="00000000" w:rsidRPr="00033231">
        <w:t>il était là</w:t>
      </w:r>
      <w:r>
        <w:t>.</w:t>
      </w:r>
    </w:p>
    <w:p w14:paraId="08743C88" w14:textId="77777777" w:rsidR="004F69D6" w:rsidRDefault="004F69D6" w:rsidP="0021796F">
      <w:r>
        <w:t>— </w:t>
      </w:r>
      <w:r w:rsidR="00000000" w:rsidRPr="00033231">
        <w:t>Le voilà qui s</w:t>
      </w:r>
      <w:r>
        <w:t>’</w:t>
      </w:r>
      <w:r w:rsidR="00000000" w:rsidRPr="00033231">
        <w:t>approche de nous</w:t>
      </w:r>
      <w:r>
        <w:t xml:space="preserve">, </w:t>
      </w:r>
      <w:r w:rsidR="00000000" w:rsidRPr="00033231">
        <w:t>Shirley</w:t>
      </w:r>
      <w:r>
        <w:t> !</w:t>
      </w:r>
    </w:p>
    <w:p w14:paraId="18B3F904" w14:textId="77777777" w:rsidR="004F69D6" w:rsidRDefault="004F69D6" w:rsidP="0021796F">
      <w:r>
        <w:t>— </w:t>
      </w:r>
      <w:r w:rsidR="00000000" w:rsidRPr="00033231">
        <w:t>C</w:t>
      </w:r>
      <w:r>
        <w:t>’</w:t>
      </w:r>
      <w:r w:rsidR="00000000" w:rsidRPr="00033231">
        <w:t>est-à-dire de la pompe</w:t>
      </w:r>
      <w:r>
        <w:t xml:space="preserve">, </w:t>
      </w:r>
      <w:r w:rsidR="00000000" w:rsidRPr="00033231">
        <w:t>pour se laver les mains et le v</w:t>
      </w:r>
      <w:r w:rsidR="00000000" w:rsidRPr="00033231">
        <w:t>i</w:t>
      </w:r>
      <w:r w:rsidR="00000000" w:rsidRPr="00033231">
        <w:t>sage</w:t>
      </w:r>
      <w:r>
        <w:t xml:space="preserve">, </w:t>
      </w:r>
      <w:r w:rsidR="00000000" w:rsidRPr="00033231">
        <w:t>qui a reçu une égratignure</w:t>
      </w:r>
      <w:r>
        <w:t xml:space="preserve">, </w:t>
      </w:r>
      <w:r w:rsidR="00000000" w:rsidRPr="00033231">
        <w:t>si je ne me trompe</w:t>
      </w:r>
      <w:r>
        <w:t>.</w:t>
      </w:r>
    </w:p>
    <w:p w14:paraId="73EF1371" w14:textId="77777777" w:rsidR="004F69D6" w:rsidRDefault="004F69D6" w:rsidP="0021796F">
      <w:r>
        <w:t>— </w:t>
      </w:r>
      <w:r w:rsidR="00000000" w:rsidRPr="00033231">
        <w:t>Il saigne</w:t>
      </w:r>
      <w:r>
        <w:t xml:space="preserve">, </w:t>
      </w:r>
      <w:r w:rsidR="00000000" w:rsidRPr="00033231">
        <w:t>Shirley</w:t>
      </w:r>
      <w:r>
        <w:t xml:space="preserve"> : </w:t>
      </w:r>
      <w:r w:rsidR="00000000" w:rsidRPr="00033231">
        <w:t>ne me retenez pas</w:t>
      </w:r>
      <w:r>
        <w:t xml:space="preserve">, </w:t>
      </w:r>
      <w:r w:rsidR="00000000" w:rsidRPr="00033231">
        <w:t>je veux y aller</w:t>
      </w:r>
      <w:r>
        <w:t>.</w:t>
      </w:r>
    </w:p>
    <w:p w14:paraId="16EEBE40" w14:textId="77777777" w:rsidR="004F69D6" w:rsidRDefault="004F69D6" w:rsidP="0021796F">
      <w:r>
        <w:t>— </w:t>
      </w:r>
      <w:r w:rsidR="00000000" w:rsidRPr="00033231">
        <w:t>Vous ne ferez pas un pas</w:t>
      </w:r>
      <w:r>
        <w:t> !</w:t>
      </w:r>
    </w:p>
    <w:p w14:paraId="45AC301D" w14:textId="77777777" w:rsidR="004F69D6" w:rsidRDefault="004F69D6" w:rsidP="0021796F">
      <w:r>
        <w:t>— </w:t>
      </w:r>
      <w:r w:rsidR="00000000" w:rsidRPr="00033231">
        <w:t>Il est blessé</w:t>
      </w:r>
      <w:r>
        <w:t xml:space="preserve">, </w:t>
      </w:r>
      <w:r w:rsidR="00000000" w:rsidRPr="00033231">
        <w:t>Shirley</w:t>
      </w:r>
      <w:r>
        <w:t>.</w:t>
      </w:r>
    </w:p>
    <w:p w14:paraId="235F17EB" w14:textId="77777777" w:rsidR="004F69D6" w:rsidRDefault="004F69D6" w:rsidP="0021796F">
      <w:r>
        <w:t>— </w:t>
      </w:r>
      <w:r w:rsidR="00000000" w:rsidRPr="00033231">
        <w:t>Bagatelle</w:t>
      </w:r>
      <w:r>
        <w:t> !</w:t>
      </w:r>
    </w:p>
    <w:p w14:paraId="3C0F1AD5" w14:textId="77777777" w:rsidR="004F69D6" w:rsidRDefault="004F69D6" w:rsidP="0021796F">
      <w:r>
        <w:t>— </w:t>
      </w:r>
      <w:r w:rsidR="00000000" w:rsidRPr="00033231">
        <w:t>Mais il faut que j</w:t>
      </w:r>
      <w:r>
        <w:t>’</w:t>
      </w:r>
      <w:r w:rsidR="00000000" w:rsidRPr="00033231">
        <w:t>aille près de lui</w:t>
      </w:r>
      <w:r>
        <w:t xml:space="preserve"> ; </w:t>
      </w:r>
      <w:r w:rsidR="00000000" w:rsidRPr="00033231">
        <w:t>je ne puis résister à mon désir</w:t>
      </w:r>
      <w:r>
        <w:t xml:space="preserve"> ; </w:t>
      </w:r>
      <w:r w:rsidR="00000000" w:rsidRPr="00033231">
        <w:t>je ne puis souffrir d</w:t>
      </w:r>
      <w:r>
        <w:t>’</w:t>
      </w:r>
      <w:r w:rsidR="00000000" w:rsidRPr="00033231">
        <w:t>être ainsi retenue</w:t>
      </w:r>
      <w:r>
        <w:t>.</w:t>
      </w:r>
    </w:p>
    <w:p w14:paraId="508AD4B5" w14:textId="77777777" w:rsidR="004F69D6" w:rsidRDefault="004F69D6" w:rsidP="0021796F">
      <w:r>
        <w:t>— </w:t>
      </w:r>
      <w:r w:rsidR="00000000" w:rsidRPr="00033231">
        <w:t>Et pour quoi faire</w:t>
      </w:r>
      <w:r>
        <w:t> ?</w:t>
      </w:r>
    </w:p>
    <w:p w14:paraId="52CC97BB" w14:textId="77777777" w:rsidR="004F69D6" w:rsidRDefault="004F69D6" w:rsidP="0021796F">
      <w:r>
        <w:t>— </w:t>
      </w:r>
      <w:r w:rsidR="00000000" w:rsidRPr="00033231">
        <w:t>Pour lui parler</w:t>
      </w:r>
      <w:r>
        <w:t xml:space="preserve">, </w:t>
      </w:r>
      <w:r w:rsidR="00000000" w:rsidRPr="00033231">
        <w:t>pour lui demander comment il se trouve et ce que je puis faire pour lui</w:t>
      </w:r>
      <w:r>
        <w:t>.</w:t>
      </w:r>
    </w:p>
    <w:p w14:paraId="410D11AC" w14:textId="6585057B" w:rsidR="004F69D6" w:rsidRDefault="004F69D6" w:rsidP="0021796F">
      <w:r>
        <w:t>— </w:t>
      </w:r>
      <w:r w:rsidR="00000000" w:rsidRPr="00033231">
        <w:t>Pour le vexer et l</w:t>
      </w:r>
      <w:r>
        <w:t>’</w:t>
      </w:r>
      <w:r w:rsidR="00000000" w:rsidRPr="00033231">
        <w:t>ennuyer</w:t>
      </w:r>
      <w:r>
        <w:t xml:space="preserve"> ; </w:t>
      </w:r>
      <w:r w:rsidR="00000000" w:rsidRPr="00033231">
        <w:t>pour vous donner avec lui en spectacle à tous ces soldats</w:t>
      </w:r>
      <w:r>
        <w:t xml:space="preserve">, </w:t>
      </w:r>
      <w:r w:rsidR="00000000" w:rsidRPr="00033231">
        <w:t xml:space="preserve">à </w:t>
      </w:r>
      <w:r>
        <w:t>M. </w:t>
      </w:r>
      <w:r w:rsidR="00000000" w:rsidRPr="00033231">
        <w:t>Malone</w:t>
      </w:r>
      <w:r>
        <w:t xml:space="preserve">, </w:t>
      </w:r>
      <w:r w:rsidR="00000000" w:rsidRPr="00033231">
        <w:t>à votre oncle</w:t>
      </w:r>
      <w:r>
        <w:t xml:space="preserve">, </w:t>
      </w:r>
      <w:r w:rsidR="00000000" w:rsidRPr="00033231">
        <w:rPr>
          <w:i/>
          <w:iCs/>
        </w:rPr>
        <w:t xml:space="preserve">et </w:t>
      </w:r>
      <w:r w:rsidR="00000000" w:rsidRPr="00033231">
        <w:rPr>
          <w:i/>
          <w:iCs/>
        </w:rPr>
        <w:lastRenderedPageBreak/>
        <w:t>cæt</w:t>
      </w:r>
      <w:r w:rsidR="00000000" w:rsidRPr="00033231">
        <w:rPr>
          <w:i/>
          <w:iCs/>
        </w:rPr>
        <w:t>e</w:t>
      </w:r>
      <w:r w:rsidR="00000000" w:rsidRPr="00033231">
        <w:rPr>
          <w:i/>
          <w:iCs/>
        </w:rPr>
        <w:t>ra</w:t>
      </w:r>
      <w:r>
        <w:rPr>
          <w:i/>
          <w:iCs/>
        </w:rPr>
        <w:t xml:space="preserve">. </w:t>
      </w:r>
      <w:r w:rsidR="00000000" w:rsidRPr="00033231">
        <w:t>Pensez-vous que cela lui fasse plaisir</w:t>
      </w:r>
      <w:r>
        <w:t xml:space="preserve"> ? </w:t>
      </w:r>
      <w:r w:rsidR="00000000" w:rsidRPr="00033231">
        <w:t>Aimeriez-vous à vous rappeler cela dans quelques jours</w:t>
      </w:r>
      <w:r>
        <w:t> ?</w:t>
      </w:r>
    </w:p>
    <w:p w14:paraId="1A018E3A" w14:textId="77777777" w:rsidR="004F69D6" w:rsidRDefault="004F69D6" w:rsidP="0021796F">
      <w:r>
        <w:t>— </w:t>
      </w:r>
      <w:r w:rsidR="00000000" w:rsidRPr="00033231">
        <w:t>Suis-je donc destinée à être toujours dominée et contrainte</w:t>
      </w:r>
      <w:r>
        <w:t xml:space="preserve"> ? </w:t>
      </w:r>
      <w:r w:rsidR="00000000" w:rsidRPr="00033231">
        <w:t>demanda un peu passionnément Caroline</w:t>
      </w:r>
      <w:r>
        <w:t>.</w:t>
      </w:r>
    </w:p>
    <w:p w14:paraId="226317CF" w14:textId="77777777" w:rsidR="004F69D6" w:rsidRDefault="004F69D6" w:rsidP="0021796F">
      <w:r>
        <w:t>— </w:t>
      </w:r>
      <w:r w:rsidR="00000000" w:rsidRPr="00033231">
        <w:t>Dans son intérêt</w:t>
      </w:r>
      <w:r>
        <w:t xml:space="preserve">, </w:t>
      </w:r>
      <w:r w:rsidR="00000000" w:rsidRPr="00033231">
        <w:t>oui</w:t>
      </w:r>
      <w:r>
        <w:t xml:space="preserve">, </w:t>
      </w:r>
      <w:r w:rsidR="00000000" w:rsidRPr="00033231">
        <w:t>et plus encore dans le vôtre</w:t>
      </w:r>
      <w:r>
        <w:t xml:space="preserve">. </w:t>
      </w:r>
      <w:r w:rsidR="00000000" w:rsidRPr="00033231">
        <w:t>Je vous le dis</w:t>
      </w:r>
      <w:r>
        <w:t xml:space="preserve">, </w:t>
      </w:r>
      <w:r w:rsidR="00000000" w:rsidRPr="00033231">
        <w:t>si vous vous montriez à lui en ce moment</w:t>
      </w:r>
      <w:r>
        <w:t xml:space="preserve">, </w:t>
      </w:r>
      <w:r w:rsidR="00000000" w:rsidRPr="00033231">
        <w:t>vous vous en repentiriez dans une heure</w:t>
      </w:r>
      <w:r>
        <w:t xml:space="preserve">, </w:t>
      </w:r>
      <w:r w:rsidR="00000000" w:rsidRPr="00033231">
        <w:t>et Robert aussi</w:t>
      </w:r>
      <w:r>
        <w:t>.</w:t>
      </w:r>
    </w:p>
    <w:p w14:paraId="4A70CAE1" w14:textId="77777777" w:rsidR="004F69D6" w:rsidRDefault="004F69D6" w:rsidP="0021796F">
      <w:r>
        <w:t>— </w:t>
      </w:r>
      <w:r w:rsidR="00000000" w:rsidRPr="00033231">
        <w:t>Vous pensez que cela ne lui ferait pas plaisir</w:t>
      </w:r>
      <w:r>
        <w:t xml:space="preserve">, </w:t>
      </w:r>
      <w:r w:rsidR="00000000" w:rsidRPr="00033231">
        <w:t>Shirley</w:t>
      </w:r>
      <w:r>
        <w:t> ?</w:t>
      </w:r>
    </w:p>
    <w:p w14:paraId="51754FC0" w14:textId="77777777" w:rsidR="004F69D6" w:rsidRDefault="004F69D6" w:rsidP="0021796F">
      <w:r>
        <w:t>— </w:t>
      </w:r>
      <w:r w:rsidR="00000000" w:rsidRPr="00033231">
        <w:t>Beaucoup moins que lorsque nous l</w:t>
      </w:r>
      <w:r>
        <w:t>’</w:t>
      </w:r>
      <w:r w:rsidR="00000000" w:rsidRPr="00033231">
        <w:t>avons arrêté pour nous dire bonsoir</w:t>
      </w:r>
      <w:r>
        <w:t xml:space="preserve">, </w:t>
      </w:r>
      <w:r w:rsidR="00000000" w:rsidRPr="00033231">
        <w:t>ce qui vous contrariait si fort</w:t>
      </w:r>
      <w:r>
        <w:t>.</w:t>
      </w:r>
    </w:p>
    <w:p w14:paraId="26B20EE5" w14:textId="77777777" w:rsidR="004F69D6" w:rsidRDefault="004F69D6" w:rsidP="0021796F">
      <w:r>
        <w:t>— </w:t>
      </w:r>
      <w:r w:rsidR="00000000" w:rsidRPr="00033231">
        <w:t>Mais ce n</w:t>
      </w:r>
      <w:r>
        <w:t>’</w:t>
      </w:r>
      <w:r w:rsidR="00000000" w:rsidRPr="00033231">
        <w:t>était qu</w:t>
      </w:r>
      <w:r>
        <w:t>’</w:t>
      </w:r>
      <w:r w:rsidR="00000000" w:rsidRPr="00033231">
        <w:t>un jeu</w:t>
      </w:r>
      <w:r>
        <w:t xml:space="preserve"> ; </w:t>
      </w:r>
      <w:r w:rsidR="00000000" w:rsidRPr="00033231">
        <w:t>il n</w:t>
      </w:r>
      <w:r>
        <w:t>’</w:t>
      </w:r>
      <w:r w:rsidR="00000000" w:rsidRPr="00033231">
        <w:t>y avait aucun danger</w:t>
      </w:r>
      <w:r>
        <w:t>.</w:t>
      </w:r>
    </w:p>
    <w:p w14:paraId="3F5A53C2" w14:textId="77777777" w:rsidR="004F69D6" w:rsidRDefault="004F69D6" w:rsidP="0021796F">
      <w:r>
        <w:t>— </w:t>
      </w:r>
      <w:r w:rsidR="00000000" w:rsidRPr="00033231">
        <w:t>Et ceci est chose sérieuse</w:t>
      </w:r>
      <w:r>
        <w:t xml:space="preserve"> : </w:t>
      </w:r>
      <w:r w:rsidR="00000000" w:rsidRPr="00033231">
        <w:t>il ne faut pas le déranger</w:t>
      </w:r>
      <w:r>
        <w:t>.</w:t>
      </w:r>
    </w:p>
    <w:p w14:paraId="0AA53216" w14:textId="77777777" w:rsidR="004F69D6" w:rsidRDefault="004F69D6" w:rsidP="0021796F">
      <w:r>
        <w:t>— </w:t>
      </w:r>
      <w:r w:rsidR="00000000" w:rsidRPr="00033231">
        <w:t>Je voulais seulement aller auprès de lui parce qu</w:t>
      </w:r>
      <w:r>
        <w:t>’</w:t>
      </w:r>
      <w:r w:rsidR="00000000" w:rsidRPr="00033231">
        <w:t>il est mon cousin</w:t>
      </w:r>
      <w:r>
        <w:t xml:space="preserve">, </w:t>
      </w:r>
      <w:r w:rsidR="00000000" w:rsidRPr="00033231">
        <w:t>vous comprenez</w:t>
      </w:r>
      <w:r>
        <w:t> ?</w:t>
      </w:r>
    </w:p>
    <w:p w14:paraId="62E1D481" w14:textId="074C0695" w:rsidR="00000000" w:rsidRPr="00033231" w:rsidRDefault="004F69D6" w:rsidP="0021796F">
      <w:r>
        <w:t>— </w:t>
      </w:r>
      <w:r w:rsidR="00000000" w:rsidRPr="00033231">
        <w:t>Je comprends très-bien</w:t>
      </w:r>
      <w:r>
        <w:t xml:space="preserve">. </w:t>
      </w:r>
      <w:r w:rsidR="00000000" w:rsidRPr="00033231">
        <w:t>Mais regardez-le</w:t>
      </w:r>
      <w:r>
        <w:t xml:space="preserve">. </w:t>
      </w:r>
      <w:r w:rsidR="00000000" w:rsidRPr="00033231">
        <w:t>Il a baigné son front</w:t>
      </w:r>
      <w:r>
        <w:t xml:space="preserve">, </w:t>
      </w:r>
      <w:r w:rsidR="00000000" w:rsidRPr="00033231">
        <w:t>et le sang a cessé de couler</w:t>
      </w:r>
      <w:r>
        <w:t xml:space="preserve">. </w:t>
      </w:r>
      <w:r w:rsidR="00000000" w:rsidRPr="00033231">
        <w:t>Sa blessure n</w:t>
      </w:r>
      <w:r>
        <w:t>’</w:t>
      </w:r>
      <w:r w:rsidR="00000000" w:rsidRPr="00033231">
        <w:t>est en réalité qu</w:t>
      </w:r>
      <w:r>
        <w:t>’</w:t>
      </w:r>
      <w:r w:rsidR="00000000" w:rsidRPr="00033231">
        <w:t>une écorchure</w:t>
      </w:r>
      <w:r>
        <w:t xml:space="preserve"> ; </w:t>
      </w:r>
      <w:r w:rsidR="00000000" w:rsidRPr="00033231">
        <w:t>je le vois d</w:t>
      </w:r>
      <w:r>
        <w:t>’</w:t>
      </w:r>
      <w:r w:rsidR="00000000" w:rsidRPr="00033231">
        <w:t>ici</w:t>
      </w:r>
      <w:r>
        <w:t xml:space="preserve"> : </w:t>
      </w:r>
      <w:r w:rsidR="00000000" w:rsidRPr="00033231">
        <w:t>le voilà qui va examiner les blessés</w:t>
      </w:r>
      <w:r>
        <w:t>. »</w:t>
      </w:r>
    </w:p>
    <w:p w14:paraId="70D6A1B6" w14:textId="6E720E36" w:rsidR="004F69D6" w:rsidRDefault="004F69D6" w:rsidP="0021796F">
      <w:r>
        <w:t>M. </w:t>
      </w:r>
      <w:r w:rsidR="00000000" w:rsidRPr="00033231">
        <w:t xml:space="preserve">Moore et </w:t>
      </w:r>
      <w:r>
        <w:t>M. </w:t>
      </w:r>
      <w:proofErr w:type="spellStart"/>
      <w:r w:rsidR="00000000" w:rsidRPr="00033231">
        <w:t>Helstone</w:t>
      </w:r>
      <w:proofErr w:type="spellEnd"/>
      <w:r w:rsidR="00000000" w:rsidRPr="00033231">
        <w:t xml:space="preserve"> firent le tour de la cour</w:t>
      </w:r>
      <w:r>
        <w:t xml:space="preserve">, </w:t>
      </w:r>
      <w:r w:rsidR="00000000" w:rsidRPr="00033231">
        <w:t>exam</w:t>
      </w:r>
      <w:r w:rsidR="00000000" w:rsidRPr="00033231">
        <w:t>i</w:t>
      </w:r>
      <w:r w:rsidR="00000000" w:rsidRPr="00033231">
        <w:t>nant l</w:t>
      </w:r>
      <w:r>
        <w:t>’</w:t>
      </w:r>
      <w:r w:rsidR="00000000" w:rsidRPr="00033231">
        <w:t>un après l</w:t>
      </w:r>
      <w:r>
        <w:t>’</w:t>
      </w:r>
      <w:r w:rsidR="00000000" w:rsidRPr="00033231">
        <w:t>autre les hommes qui gisaient à terre</w:t>
      </w:r>
      <w:r>
        <w:t xml:space="preserve">. </w:t>
      </w:r>
      <w:r w:rsidR="00000000" w:rsidRPr="00033231">
        <w:t>Ils o</w:t>
      </w:r>
      <w:r w:rsidR="00000000" w:rsidRPr="00033231">
        <w:t>r</w:t>
      </w:r>
      <w:r w:rsidR="00000000" w:rsidRPr="00033231">
        <w:t>donnèrent que les blessés fussent enlevés et transportés dans la maison</w:t>
      </w:r>
      <w:r>
        <w:t xml:space="preserve">. </w:t>
      </w:r>
      <w:r w:rsidR="00000000" w:rsidRPr="00033231">
        <w:t xml:space="preserve">Ensuite </w:t>
      </w:r>
      <w:r>
        <w:t>Joe</w:t>
      </w:r>
      <w:r w:rsidR="00000000" w:rsidRPr="00033231">
        <w:t xml:space="preserve"> reçut l</w:t>
      </w:r>
      <w:r>
        <w:t>’</w:t>
      </w:r>
      <w:r w:rsidR="00000000" w:rsidRPr="00033231">
        <w:t>ordre de seller le cheval de son ma</w:t>
      </w:r>
      <w:r w:rsidR="00000000" w:rsidRPr="00033231">
        <w:t>î</w:t>
      </w:r>
      <w:r w:rsidR="00000000" w:rsidRPr="00033231">
        <w:t xml:space="preserve">tre et le poney de </w:t>
      </w:r>
      <w:r>
        <w:t>M. </w:t>
      </w:r>
      <w:proofErr w:type="spellStart"/>
      <w:r w:rsidR="00000000" w:rsidRPr="00033231">
        <w:t>Helstone</w:t>
      </w:r>
      <w:proofErr w:type="spellEnd"/>
      <w:r>
        <w:t xml:space="preserve">, </w:t>
      </w:r>
      <w:r w:rsidR="00000000" w:rsidRPr="00033231">
        <w:t>et les deux gentlemen s</w:t>
      </w:r>
      <w:r>
        <w:t>’</w:t>
      </w:r>
      <w:r w:rsidR="00000000" w:rsidRPr="00033231">
        <w:t>éloignèrent au galop pour aller chercher des secours chirurg</w:t>
      </w:r>
      <w:r w:rsidR="00000000" w:rsidRPr="00033231">
        <w:t>i</w:t>
      </w:r>
      <w:r w:rsidR="00000000" w:rsidRPr="00033231">
        <w:t>caux en différentes directions</w:t>
      </w:r>
      <w:r>
        <w:t>.</w:t>
      </w:r>
    </w:p>
    <w:p w14:paraId="1B24A4B8" w14:textId="77777777" w:rsidR="004F69D6" w:rsidRDefault="00000000" w:rsidP="0021796F">
      <w:r w:rsidRPr="00033231">
        <w:t>Caroline n</w:t>
      </w:r>
      <w:r w:rsidR="004F69D6">
        <w:t>’</w:t>
      </w:r>
      <w:r w:rsidRPr="00033231">
        <w:t>était pas encore apaisée</w:t>
      </w:r>
      <w:r w:rsidR="004F69D6">
        <w:t>.</w:t>
      </w:r>
    </w:p>
    <w:p w14:paraId="2B1CD74B" w14:textId="77777777" w:rsidR="004F69D6" w:rsidRDefault="004F69D6" w:rsidP="0021796F">
      <w:r>
        <w:lastRenderedPageBreak/>
        <w:t>« </w:t>
      </w:r>
      <w:r w:rsidR="00000000" w:rsidRPr="00033231">
        <w:t>Shirley</w:t>
      </w:r>
      <w:r>
        <w:t xml:space="preserve">, </w:t>
      </w:r>
      <w:r w:rsidR="00000000" w:rsidRPr="00033231">
        <w:t>Shirley</w:t>
      </w:r>
      <w:r>
        <w:t xml:space="preserve">, </w:t>
      </w:r>
      <w:r w:rsidR="00000000" w:rsidRPr="00033231">
        <w:t>j</w:t>
      </w:r>
      <w:r>
        <w:t>’</w:t>
      </w:r>
      <w:r w:rsidR="00000000" w:rsidRPr="00033231">
        <w:t>aurais bien voulu lui dire un mot avant son départ</w:t>
      </w:r>
      <w:r>
        <w:t xml:space="preserve">, </w:t>
      </w:r>
      <w:r w:rsidR="00000000" w:rsidRPr="00033231">
        <w:t>murmurait-elle</w:t>
      </w:r>
      <w:r>
        <w:t xml:space="preserve">, </w:t>
      </w:r>
      <w:r w:rsidR="00000000" w:rsidRPr="00033231">
        <w:t>tandis que des larmes brillaient dans ses yeux</w:t>
      </w:r>
      <w:r>
        <w:t>.</w:t>
      </w:r>
    </w:p>
    <w:p w14:paraId="0EBABFCB" w14:textId="77777777" w:rsidR="004F69D6" w:rsidRDefault="004F69D6" w:rsidP="0021796F">
      <w:r>
        <w:t>— </w:t>
      </w:r>
      <w:r w:rsidR="00000000" w:rsidRPr="00033231">
        <w:t>Pourquoi pleurez-vous</w:t>
      </w:r>
      <w:r>
        <w:t xml:space="preserve">, </w:t>
      </w:r>
      <w:r w:rsidR="00000000" w:rsidRPr="00033231">
        <w:t>Lina</w:t>
      </w:r>
      <w:r>
        <w:t xml:space="preserve"> ? </w:t>
      </w:r>
      <w:r w:rsidR="00000000" w:rsidRPr="00033231">
        <w:t xml:space="preserve">lui demanda miss </w:t>
      </w:r>
      <w:proofErr w:type="spellStart"/>
      <w:r w:rsidR="00000000" w:rsidRPr="00033231">
        <w:t>Keeldar</w:t>
      </w:r>
      <w:proofErr w:type="spellEnd"/>
      <w:r w:rsidR="00000000" w:rsidRPr="00033231">
        <w:t xml:space="preserve"> d</w:t>
      </w:r>
      <w:r>
        <w:t>’</w:t>
      </w:r>
      <w:r w:rsidR="00000000" w:rsidRPr="00033231">
        <w:t>un ton sérieux</w:t>
      </w:r>
      <w:r>
        <w:t xml:space="preserve">. </w:t>
      </w:r>
      <w:r w:rsidR="00000000" w:rsidRPr="00033231">
        <w:t>Vous devriez vous réjouir au lieu de vous a</w:t>
      </w:r>
      <w:r w:rsidR="00000000" w:rsidRPr="00033231">
        <w:t>t</w:t>
      </w:r>
      <w:r w:rsidR="00000000" w:rsidRPr="00033231">
        <w:t>trister</w:t>
      </w:r>
      <w:r>
        <w:t xml:space="preserve">. </w:t>
      </w:r>
      <w:r w:rsidR="00000000" w:rsidRPr="00033231">
        <w:t>Robert a échappé au danger</w:t>
      </w:r>
      <w:r>
        <w:t xml:space="preserve"> ; </w:t>
      </w:r>
      <w:r w:rsidR="00000000" w:rsidRPr="00033231">
        <w:t>il est victorieux</w:t>
      </w:r>
      <w:r>
        <w:t xml:space="preserve"> ; </w:t>
      </w:r>
      <w:r w:rsidR="00000000" w:rsidRPr="00033231">
        <w:t>il a été froid et brave dans le combat</w:t>
      </w:r>
      <w:r>
        <w:t xml:space="preserve"> ; </w:t>
      </w:r>
      <w:r w:rsidR="00000000" w:rsidRPr="00033231">
        <w:t>il est maintenant modéré dans le triomphe</w:t>
      </w:r>
      <w:r>
        <w:t xml:space="preserve"> : </w:t>
      </w:r>
      <w:r w:rsidR="00000000" w:rsidRPr="00033231">
        <w:t>est-ce le moment de pleurer</w:t>
      </w:r>
      <w:r>
        <w:t> ?</w:t>
      </w:r>
    </w:p>
    <w:p w14:paraId="0181AAFC" w14:textId="0C7C1192" w:rsidR="00000000" w:rsidRPr="00033231" w:rsidRDefault="004F69D6" w:rsidP="0021796F">
      <w:r>
        <w:t>— </w:t>
      </w:r>
      <w:r w:rsidR="00000000" w:rsidRPr="00033231">
        <w:t>Vous ne savez pas ce que j</w:t>
      </w:r>
      <w:r>
        <w:t>’</w:t>
      </w:r>
      <w:r w:rsidR="00000000" w:rsidRPr="00033231">
        <w:t>ai dans le cœur</w:t>
      </w:r>
      <w:r>
        <w:t xml:space="preserve">, </w:t>
      </w:r>
      <w:r w:rsidR="00000000" w:rsidRPr="00033231">
        <w:t>quelle peine</w:t>
      </w:r>
      <w:r>
        <w:t xml:space="preserve">, </w:t>
      </w:r>
      <w:r w:rsidR="00000000" w:rsidRPr="00033231">
        <w:t>quel trouble</w:t>
      </w:r>
      <w:r>
        <w:t xml:space="preserve">, </w:t>
      </w:r>
      <w:r w:rsidR="00000000" w:rsidRPr="00033231">
        <w:t>ni d</w:t>
      </w:r>
      <w:r>
        <w:t>’</w:t>
      </w:r>
      <w:r w:rsidR="00000000" w:rsidRPr="00033231">
        <w:t>où ils viennent</w:t>
      </w:r>
      <w:r>
        <w:t xml:space="preserve">, </w:t>
      </w:r>
      <w:r w:rsidR="00000000" w:rsidRPr="00033231">
        <w:t>répondit Caroline</w:t>
      </w:r>
      <w:r>
        <w:t xml:space="preserve">. </w:t>
      </w:r>
      <w:r w:rsidR="00000000" w:rsidRPr="00033231">
        <w:t>Je co</w:t>
      </w:r>
      <w:r w:rsidR="00000000" w:rsidRPr="00033231">
        <w:t>m</w:t>
      </w:r>
      <w:r w:rsidR="00000000" w:rsidRPr="00033231">
        <w:t>prends que vous vous réjouissiez de la grandeur d</w:t>
      </w:r>
      <w:r>
        <w:t>’</w:t>
      </w:r>
      <w:r w:rsidR="00000000" w:rsidRPr="00033231">
        <w:t>âme et de la bonté de Robert</w:t>
      </w:r>
      <w:r>
        <w:t xml:space="preserve"> ; </w:t>
      </w:r>
      <w:r w:rsidR="00000000" w:rsidRPr="00033231">
        <w:t>moi aussi je m</w:t>
      </w:r>
      <w:r>
        <w:t>’</w:t>
      </w:r>
      <w:r w:rsidR="00000000" w:rsidRPr="00033231">
        <w:t>en réjouis</w:t>
      </w:r>
      <w:r>
        <w:t xml:space="preserve">, </w:t>
      </w:r>
      <w:r w:rsidR="00000000" w:rsidRPr="00033231">
        <w:t>dans un sens</w:t>
      </w:r>
      <w:r>
        <w:t xml:space="preserve">, </w:t>
      </w:r>
      <w:r w:rsidR="00000000" w:rsidRPr="00033231">
        <w:t>mais</w:t>
      </w:r>
      <w:r>
        <w:t xml:space="preserve">, </w:t>
      </w:r>
      <w:r w:rsidR="00000000" w:rsidRPr="00033231">
        <w:t>dans un autre</w:t>
      </w:r>
      <w:r>
        <w:t xml:space="preserve">, </w:t>
      </w:r>
      <w:r w:rsidR="00000000" w:rsidRPr="00033231">
        <w:t>je suis si malheureuse</w:t>
      </w:r>
      <w:r>
        <w:t xml:space="preserve">. </w:t>
      </w:r>
      <w:r w:rsidR="00000000" w:rsidRPr="00033231">
        <w:t>Je suis trop éloignée de lui</w:t>
      </w:r>
      <w:r>
        <w:t xml:space="preserve"> : </w:t>
      </w:r>
      <w:r w:rsidR="00000000" w:rsidRPr="00033231">
        <w:t>j</w:t>
      </w:r>
      <w:r>
        <w:t>’</w:t>
      </w:r>
      <w:r w:rsidR="00000000" w:rsidRPr="00033231">
        <w:t>avais l</w:t>
      </w:r>
      <w:r>
        <w:t>’</w:t>
      </w:r>
      <w:r w:rsidR="00000000" w:rsidRPr="00033231">
        <w:t>habitude d</w:t>
      </w:r>
      <w:r>
        <w:t>’</w:t>
      </w:r>
      <w:r w:rsidR="00000000" w:rsidRPr="00033231">
        <w:t>être plus proche</w:t>
      </w:r>
      <w:r>
        <w:t xml:space="preserve">. </w:t>
      </w:r>
      <w:r w:rsidR="00000000" w:rsidRPr="00033231">
        <w:t>Laissez-moi seule</w:t>
      </w:r>
      <w:r>
        <w:t xml:space="preserve">, </w:t>
      </w:r>
      <w:r w:rsidR="00000000" w:rsidRPr="00033231">
        <w:t>Shirley</w:t>
      </w:r>
      <w:r>
        <w:t xml:space="preserve"> ; </w:t>
      </w:r>
      <w:r w:rsidR="00000000" w:rsidRPr="00033231">
        <w:t>laissez-moi pleurer pendant quelques minutes</w:t>
      </w:r>
      <w:r>
        <w:t xml:space="preserve">, </w:t>
      </w:r>
      <w:r w:rsidR="00000000" w:rsidRPr="00033231">
        <w:t>cela me soulage</w:t>
      </w:r>
      <w:r>
        <w:t>. »</w:t>
      </w:r>
    </w:p>
    <w:p w14:paraId="547D6E07" w14:textId="77777777" w:rsidR="004F69D6" w:rsidRDefault="00000000" w:rsidP="0021796F">
      <w:r w:rsidRPr="00033231">
        <w:t xml:space="preserve">Miss </w:t>
      </w:r>
      <w:proofErr w:type="spellStart"/>
      <w:r w:rsidRPr="00033231">
        <w:t>Keeldar</w:t>
      </w:r>
      <w:proofErr w:type="spellEnd"/>
      <w:r w:rsidR="004F69D6">
        <w:t xml:space="preserve">, </w:t>
      </w:r>
      <w:r w:rsidRPr="00033231">
        <w:t>la voyant trembler de tous ses membres</w:t>
      </w:r>
      <w:r w:rsidR="004F69D6">
        <w:t xml:space="preserve">, </w:t>
      </w:r>
      <w:r w:rsidRPr="00033231">
        <w:t>ce</w:t>
      </w:r>
      <w:r w:rsidRPr="00033231">
        <w:t>s</w:t>
      </w:r>
      <w:r w:rsidRPr="00033231">
        <w:t>sa de la contraindre</w:t>
      </w:r>
      <w:r w:rsidR="004F69D6">
        <w:t xml:space="preserve">. </w:t>
      </w:r>
      <w:r w:rsidRPr="00033231">
        <w:t>Elle sortit du hangar et la laissa pleurer en paix</w:t>
      </w:r>
      <w:r w:rsidR="004F69D6">
        <w:t xml:space="preserve">. </w:t>
      </w:r>
      <w:r w:rsidRPr="00033231">
        <w:t>C</w:t>
      </w:r>
      <w:r w:rsidR="004F69D6">
        <w:t>’</w:t>
      </w:r>
      <w:r w:rsidRPr="00033231">
        <w:t>était le parti le plus sage</w:t>
      </w:r>
      <w:r w:rsidR="004F69D6">
        <w:t xml:space="preserve"> : </w:t>
      </w:r>
      <w:r w:rsidRPr="00033231">
        <w:t>au bout de quelques minutes</w:t>
      </w:r>
      <w:r w:rsidR="004F69D6">
        <w:t xml:space="preserve">, </w:t>
      </w:r>
      <w:r w:rsidRPr="00033231">
        <w:t>Caroline la rejoignit</w:t>
      </w:r>
      <w:r w:rsidR="004F69D6">
        <w:t xml:space="preserve">, </w:t>
      </w:r>
      <w:r w:rsidRPr="00033231">
        <w:t>beaucoup plus calme</w:t>
      </w:r>
      <w:r w:rsidR="004F69D6">
        <w:t xml:space="preserve">. </w:t>
      </w:r>
      <w:r w:rsidRPr="00033231">
        <w:t>Elle lui dit de sa voix naturelle</w:t>
      </w:r>
      <w:r w:rsidR="004F69D6">
        <w:t xml:space="preserve">, </w:t>
      </w:r>
      <w:r w:rsidRPr="00033231">
        <w:t>douce et aimable</w:t>
      </w:r>
      <w:r w:rsidR="004F69D6">
        <w:t> :</w:t>
      </w:r>
    </w:p>
    <w:p w14:paraId="04B50DFB" w14:textId="77777777" w:rsidR="004F69D6" w:rsidRDefault="004F69D6" w:rsidP="0021796F">
      <w:r>
        <w:t>« </w:t>
      </w:r>
      <w:r w:rsidR="00000000" w:rsidRPr="00033231">
        <w:t>Venez</w:t>
      </w:r>
      <w:r>
        <w:t xml:space="preserve">, </w:t>
      </w:r>
      <w:r w:rsidR="00000000" w:rsidRPr="00033231">
        <w:t>Shirley</w:t>
      </w:r>
      <w:r>
        <w:t xml:space="preserve">, </w:t>
      </w:r>
      <w:r w:rsidR="00000000" w:rsidRPr="00033231">
        <w:t>nous allons retourner maintenant à la maison</w:t>
      </w:r>
      <w:r>
        <w:t xml:space="preserve">. </w:t>
      </w:r>
      <w:r w:rsidR="00000000" w:rsidRPr="00033231">
        <w:t>Je vous promets de ne point chercher à voir Robert avant qu</w:t>
      </w:r>
      <w:r>
        <w:t>’</w:t>
      </w:r>
      <w:r w:rsidR="00000000" w:rsidRPr="00033231">
        <w:t>il me fasse demander</w:t>
      </w:r>
      <w:r>
        <w:t xml:space="preserve">. </w:t>
      </w:r>
      <w:r w:rsidR="00000000" w:rsidRPr="00033231">
        <w:t>Je n</w:t>
      </w:r>
      <w:r>
        <w:t>’</w:t>
      </w:r>
      <w:r w:rsidR="00000000" w:rsidRPr="00033231">
        <w:t>essayerai jamais de me pousser sur son chemin</w:t>
      </w:r>
      <w:r>
        <w:t xml:space="preserve">. </w:t>
      </w:r>
      <w:r w:rsidR="00000000" w:rsidRPr="00033231">
        <w:t>Je vous remercie de m</w:t>
      </w:r>
      <w:r>
        <w:t>’</w:t>
      </w:r>
      <w:r w:rsidR="00000000" w:rsidRPr="00033231">
        <w:t xml:space="preserve">en avoir </w:t>
      </w:r>
      <w:proofErr w:type="gramStart"/>
      <w:r w:rsidR="00000000" w:rsidRPr="00033231">
        <w:t>emp</w:t>
      </w:r>
      <w:r w:rsidR="00000000" w:rsidRPr="00033231">
        <w:t>ê</w:t>
      </w:r>
      <w:r w:rsidR="00000000" w:rsidRPr="00033231">
        <w:t>chée tout à</w:t>
      </w:r>
      <w:proofErr w:type="gramEnd"/>
      <w:r w:rsidR="00000000" w:rsidRPr="00033231">
        <w:t xml:space="preserve"> l</w:t>
      </w:r>
      <w:r>
        <w:t>’</w:t>
      </w:r>
      <w:r w:rsidR="00000000" w:rsidRPr="00033231">
        <w:t>heure</w:t>
      </w:r>
      <w:r>
        <w:t>.</w:t>
      </w:r>
    </w:p>
    <w:p w14:paraId="0401EA96" w14:textId="77777777" w:rsidR="004F69D6" w:rsidRDefault="004F69D6" w:rsidP="0021796F">
      <w:r>
        <w:t>— </w:t>
      </w:r>
      <w:r w:rsidR="00000000" w:rsidRPr="00033231">
        <w:t>Je l</w:t>
      </w:r>
      <w:r>
        <w:t>’</w:t>
      </w:r>
      <w:r w:rsidR="00000000" w:rsidRPr="00033231">
        <w:t>ai fait avec une bonne intention</w:t>
      </w:r>
      <w:r>
        <w:t xml:space="preserve">, </w:t>
      </w:r>
      <w:r w:rsidR="00000000" w:rsidRPr="00033231">
        <w:t xml:space="preserve">répondit miss </w:t>
      </w:r>
      <w:proofErr w:type="spellStart"/>
      <w:r w:rsidR="00000000" w:rsidRPr="00033231">
        <w:t>Kee</w:t>
      </w:r>
      <w:r w:rsidR="00000000" w:rsidRPr="00033231">
        <w:t>l</w:t>
      </w:r>
      <w:r w:rsidR="00000000" w:rsidRPr="00033231">
        <w:t>dar</w:t>
      </w:r>
      <w:proofErr w:type="spellEnd"/>
      <w:r>
        <w:t xml:space="preserve">. </w:t>
      </w:r>
      <w:r w:rsidR="00000000" w:rsidRPr="00033231">
        <w:t>Maintenant</w:t>
      </w:r>
      <w:r>
        <w:t xml:space="preserve">, </w:t>
      </w:r>
      <w:r w:rsidR="00000000" w:rsidRPr="00033231">
        <w:t>chère Lina</w:t>
      </w:r>
      <w:r>
        <w:t xml:space="preserve">, </w:t>
      </w:r>
      <w:r w:rsidR="00000000" w:rsidRPr="00033231">
        <w:t>continua-t-elle</w:t>
      </w:r>
      <w:r>
        <w:t xml:space="preserve">, </w:t>
      </w:r>
      <w:r w:rsidR="00000000" w:rsidRPr="00033231">
        <w:t xml:space="preserve">tournons le visage à la fraîche brise du matin et regagnons tranquillement la </w:t>
      </w:r>
      <w:proofErr w:type="spellStart"/>
      <w:r w:rsidR="00000000" w:rsidRPr="00033231">
        <w:t>rect</w:t>
      </w:r>
      <w:r w:rsidR="00000000" w:rsidRPr="00033231">
        <w:t>o</w:t>
      </w:r>
      <w:r w:rsidR="00000000" w:rsidRPr="00033231">
        <w:t>rerie</w:t>
      </w:r>
      <w:proofErr w:type="spellEnd"/>
      <w:r>
        <w:t xml:space="preserve">. </w:t>
      </w:r>
      <w:r w:rsidR="00000000" w:rsidRPr="00033231">
        <w:t>Nous y rentrerons sans bruit</w:t>
      </w:r>
      <w:r>
        <w:t xml:space="preserve">, </w:t>
      </w:r>
      <w:r w:rsidR="00000000" w:rsidRPr="00033231">
        <w:t xml:space="preserve">comme nous en </w:t>
      </w:r>
      <w:r w:rsidR="00000000" w:rsidRPr="00033231">
        <w:lastRenderedPageBreak/>
        <w:t>sommes sorties</w:t>
      </w:r>
      <w:r>
        <w:t xml:space="preserve"> : </w:t>
      </w:r>
      <w:r w:rsidR="00000000" w:rsidRPr="00033231">
        <w:t xml:space="preserve">nul ne saura où nous </w:t>
      </w:r>
      <w:proofErr w:type="gramStart"/>
      <w:r w:rsidR="00000000" w:rsidRPr="00033231">
        <w:t>avons été</w:t>
      </w:r>
      <w:proofErr w:type="gramEnd"/>
      <w:r w:rsidR="00000000" w:rsidRPr="00033231">
        <w:t xml:space="preserve"> ni ce que nous avons vu cette nuit</w:t>
      </w:r>
      <w:r>
        <w:t xml:space="preserve"> ; </w:t>
      </w:r>
      <w:r w:rsidR="00000000" w:rsidRPr="00033231">
        <w:t>aucune raillerie</w:t>
      </w:r>
      <w:r>
        <w:t xml:space="preserve">, </w:t>
      </w:r>
      <w:r w:rsidR="00000000" w:rsidRPr="00033231">
        <w:t>aucune mauvaise interprétation ne peut par conséquent nous molester</w:t>
      </w:r>
      <w:r>
        <w:t xml:space="preserve">. </w:t>
      </w:r>
      <w:r w:rsidR="00000000" w:rsidRPr="00033231">
        <w:t>Demain nous verrons R</w:t>
      </w:r>
      <w:r w:rsidR="00000000" w:rsidRPr="00033231">
        <w:t>o</w:t>
      </w:r>
      <w:r w:rsidR="00000000" w:rsidRPr="00033231">
        <w:t>bert</w:t>
      </w:r>
      <w:r>
        <w:t xml:space="preserve">, </w:t>
      </w:r>
      <w:r w:rsidR="00000000" w:rsidRPr="00033231">
        <w:t>et nous nous montrerons de belle humeur</w:t>
      </w:r>
      <w:r>
        <w:t xml:space="preserve">. </w:t>
      </w:r>
      <w:r w:rsidR="00000000" w:rsidRPr="00033231">
        <w:t>Mais je n</w:t>
      </w:r>
      <w:r>
        <w:t>’</w:t>
      </w:r>
      <w:r w:rsidR="00000000" w:rsidRPr="00033231">
        <w:t>en d</w:t>
      </w:r>
      <w:r w:rsidR="00000000" w:rsidRPr="00033231">
        <w:t>i</w:t>
      </w:r>
      <w:r w:rsidR="00000000" w:rsidRPr="00033231">
        <w:t>rai pas davantage</w:t>
      </w:r>
      <w:r>
        <w:t xml:space="preserve">, </w:t>
      </w:r>
      <w:proofErr w:type="gramStart"/>
      <w:r w:rsidR="00000000" w:rsidRPr="00033231">
        <w:t>j</w:t>
      </w:r>
      <w:r>
        <w:t>’</w:t>
      </w:r>
      <w:r w:rsidR="00000000" w:rsidRPr="00033231">
        <w:t>aurais peur</w:t>
      </w:r>
      <w:proofErr w:type="gramEnd"/>
      <w:r w:rsidR="00000000" w:rsidRPr="00033231">
        <w:t xml:space="preserve"> de pleurer aussi</w:t>
      </w:r>
      <w:r>
        <w:t xml:space="preserve">. </w:t>
      </w:r>
      <w:r w:rsidR="00000000" w:rsidRPr="00033231">
        <w:t>Je parais dure pour vous</w:t>
      </w:r>
      <w:r>
        <w:t xml:space="preserve">, </w:t>
      </w:r>
      <w:r w:rsidR="00000000" w:rsidRPr="00033231">
        <w:t>mais je ne le suis pas</w:t>
      </w:r>
      <w:r>
        <w:t>.</w:t>
      </w:r>
    </w:p>
    <w:p w14:paraId="1E9D4922" w14:textId="27CA8B7C" w:rsidR="004F69D6" w:rsidRDefault="00000000" w:rsidP="004F69D6">
      <w:pPr>
        <w:pStyle w:val="Titre2"/>
        <w:rPr>
          <w:szCs w:val="44"/>
        </w:rPr>
      </w:pPr>
      <w:bookmarkStart w:id="19" w:name="_Toc199956100"/>
      <w:r w:rsidRPr="00AF30F4">
        <w:rPr>
          <w:szCs w:val="44"/>
        </w:rPr>
        <w:lastRenderedPageBreak/>
        <w:t>CHAPITRE XIX</w:t>
      </w:r>
      <w:r w:rsidR="004F69D6">
        <w:rPr>
          <w:szCs w:val="44"/>
        </w:rPr>
        <w:t>.</w:t>
      </w:r>
      <w:r w:rsidR="004F69D6">
        <w:rPr>
          <w:szCs w:val="44"/>
        </w:rPr>
        <w:br/>
      </w:r>
      <w:r w:rsidRPr="00AF30F4">
        <w:rPr>
          <w:szCs w:val="44"/>
        </w:rPr>
        <w:br/>
        <w:t>Le lendemain</w:t>
      </w:r>
      <w:r w:rsidR="004F69D6">
        <w:rPr>
          <w:szCs w:val="44"/>
        </w:rPr>
        <w:t>.</w:t>
      </w:r>
      <w:bookmarkEnd w:id="19"/>
    </w:p>
    <w:p w14:paraId="382AD885" w14:textId="77777777" w:rsidR="004F69D6" w:rsidRDefault="00000000" w:rsidP="0021796F">
      <w:r w:rsidRPr="00033231">
        <w:t xml:space="preserve">Les deux jeunes filles ne rencontrèrent âme qui vive dans leur retour à la </w:t>
      </w:r>
      <w:proofErr w:type="spellStart"/>
      <w:r w:rsidRPr="00033231">
        <w:t>rectorerie</w:t>
      </w:r>
      <w:proofErr w:type="spellEnd"/>
      <w:r w:rsidR="004F69D6">
        <w:t xml:space="preserve">. </w:t>
      </w:r>
      <w:r w:rsidRPr="00033231">
        <w:t>Elles rentrèrent sans bruit</w:t>
      </w:r>
      <w:r w:rsidR="004F69D6">
        <w:t xml:space="preserve"> ; </w:t>
      </w:r>
      <w:r w:rsidRPr="00033231">
        <w:t>elles se glissèrent à l</w:t>
      </w:r>
      <w:r w:rsidR="004F69D6">
        <w:t>’</w:t>
      </w:r>
      <w:r w:rsidRPr="00033231">
        <w:t>étage supérieur sans être entendues</w:t>
      </w:r>
      <w:r w:rsidR="004F69D6">
        <w:t xml:space="preserve"> : </w:t>
      </w:r>
      <w:r w:rsidRPr="00033231">
        <w:t>le jour nai</w:t>
      </w:r>
      <w:r w:rsidRPr="00033231">
        <w:t>s</w:t>
      </w:r>
      <w:r w:rsidRPr="00033231">
        <w:t>sant les éclairait suffisamment de ses premiers rayons</w:t>
      </w:r>
      <w:r w:rsidR="004F69D6">
        <w:t xml:space="preserve">. </w:t>
      </w:r>
      <w:r w:rsidRPr="00033231">
        <w:t>Shirley se dirigea immédiatement vers sa couche</w:t>
      </w:r>
      <w:r w:rsidR="004F69D6">
        <w:t xml:space="preserve"> ; </w:t>
      </w:r>
      <w:r w:rsidRPr="00033231">
        <w:t>et</w:t>
      </w:r>
      <w:r w:rsidR="004F69D6">
        <w:t xml:space="preserve">, </w:t>
      </w:r>
      <w:r w:rsidRPr="00033231">
        <w:t>quoique le lieu lui parût étrange</w:t>
      </w:r>
      <w:r w:rsidR="004F69D6">
        <w:t xml:space="preserve">, </w:t>
      </w:r>
      <w:r w:rsidRPr="00033231">
        <w:t>car elle n</w:t>
      </w:r>
      <w:r w:rsidR="004F69D6">
        <w:t>’</w:t>
      </w:r>
      <w:r w:rsidRPr="00033231">
        <w:t xml:space="preserve">avait jamais couché à la </w:t>
      </w:r>
      <w:proofErr w:type="spellStart"/>
      <w:r w:rsidRPr="00033231">
        <w:t>rectorerie</w:t>
      </w:r>
      <w:proofErr w:type="spellEnd"/>
      <w:r w:rsidR="004F69D6">
        <w:t xml:space="preserve">, </w:t>
      </w:r>
      <w:r w:rsidRPr="00033231">
        <w:t>ma</w:t>
      </w:r>
      <w:r w:rsidRPr="00033231">
        <w:t>l</w:t>
      </w:r>
      <w:r w:rsidRPr="00033231">
        <w:t>gré la scène de terreur et d</w:t>
      </w:r>
      <w:r w:rsidR="004F69D6">
        <w:t>’</w:t>
      </w:r>
      <w:r w:rsidRPr="00033231">
        <w:t>excitation à laquelle elle venait d</w:t>
      </w:r>
      <w:r w:rsidR="004F69D6">
        <w:t>’</w:t>
      </w:r>
      <w:r w:rsidRPr="00033231">
        <w:t>assister</w:t>
      </w:r>
      <w:r w:rsidR="004F69D6">
        <w:t xml:space="preserve">, </w:t>
      </w:r>
      <w:r w:rsidRPr="00033231">
        <w:t>elle eut à peine posé sa tête sur l</w:t>
      </w:r>
      <w:r w:rsidR="004F69D6">
        <w:t>’</w:t>
      </w:r>
      <w:r w:rsidRPr="00033231">
        <w:t>oreiller</w:t>
      </w:r>
      <w:r w:rsidR="004F69D6">
        <w:t xml:space="preserve">, </w:t>
      </w:r>
      <w:r w:rsidRPr="00033231">
        <w:t>qu</w:t>
      </w:r>
      <w:r w:rsidR="004F69D6">
        <w:t>’</w:t>
      </w:r>
      <w:r w:rsidRPr="00033231">
        <w:t>un r</w:t>
      </w:r>
      <w:r w:rsidRPr="00033231">
        <w:t>a</w:t>
      </w:r>
      <w:r w:rsidRPr="00033231">
        <w:t>fraîchissant sommeil vint fermer ses yeux et calmer ses sens</w:t>
      </w:r>
      <w:r w:rsidR="004F69D6">
        <w:t>.</w:t>
      </w:r>
    </w:p>
    <w:p w14:paraId="34B34821" w14:textId="77777777" w:rsidR="004F69D6" w:rsidRDefault="00000000" w:rsidP="0021796F">
      <w:r w:rsidRPr="00033231">
        <w:t>Une santé parfaite était un des bienfaits dont jouissait Shi</w:t>
      </w:r>
      <w:r w:rsidRPr="00033231">
        <w:t>r</w:t>
      </w:r>
      <w:r w:rsidRPr="00033231">
        <w:t>ley</w:t>
      </w:r>
      <w:r w:rsidR="004F69D6">
        <w:t xml:space="preserve"> ; </w:t>
      </w:r>
      <w:r w:rsidRPr="00033231">
        <w:t>elle avait le cœur chaud et sympathique</w:t>
      </w:r>
      <w:r w:rsidR="004F69D6">
        <w:t xml:space="preserve">, </w:t>
      </w:r>
      <w:r w:rsidRPr="00033231">
        <w:t>mais n</w:t>
      </w:r>
      <w:r w:rsidR="004F69D6">
        <w:t>’</w:t>
      </w:r>
      <w:r w:rsidRPr="00033231">
        <w:t>était point nerveuse</w:t>
      </w:r>
      <w:r w:rsidR="004F69D6">
        <w:t xml:space="preserve">. </w:t>
      </w:r>
      <w:r w:rsidRPr="00033231">
        <w:t>De puissantes émotions pouvaient l</w:t>
      </w:r>
      <w:r w:rsidR="004F69D6">
        <w:t>’</w:t>
      </w:r>
      <w:r w:rsidRPr="00033231">
        <w:t>exciter et la dominer sans l</w:t>
      </w:r>
      <w:r w:rsidR="004F69D6">
        <w:t>’</w:t>
      </w:r>
      <w:r w:rsidRPr="00033231">
        <w:t>abattre</w:t>
      </w:r>
      <w:r w:rsidR="004F69D6">
        <w:t xml:space="preserve"> : </w:t>
      </w:r>
      <w:r w:rsidRPr="00033231">
        <w:t>secouée et agitée pendant la tempête</w:t>
      </w:r>
      <w:r w:rsidR="004F69D6">
        <w:t xml:space="preserve">, </w:t>
      </w:r>
      <w:r w:rsidRPr="00033231">
        <w:t>elle retrouvait après l</w:t>
      </w:r>
      <w:r w:rsidR="004F69D6">
        <w:t>’</w:t>
      </w:r>
      <w:r w:rsidRPr="00033231">
        <w:t>orage toute sa fraîcheur et son élasticité habituelles</w:t>
      </w:r>
      <w:r w:rsidR="004F69D6">
        <w:t xml:space="preserve">. </w:t>
      </w:r>
      <w:r w:rsidRPr="00033231">
        <w:t>De même que chaque jour lui apportait ses stim</w:t>
      </w:r>
      <w:r w:rsidRPr="00033231">
        <w:t>u</w:t>
      </w:r>
      <w:r w:rsidRPr="00033231">
        <w:t>lantes émotions</w:t>
      </w:r>
      <w:r w:rsidR="004F69D6">
        <w:t xml:space="preserve">, </w:t>
      </w:r>
      <w:r w:rsidRPr="00033231">
        <w:t>chaque nuit lui procurait un repos réparateur</w:t>
      </w:r>
      <w:r w:rsidR="004F69D6">
        <w:t xml:space="preserve">. </w:t>
      </w:r>
      <w:r w:rsidRPr="00033231">
        <w:t>Caroline la regardait en ce moment dormir</w:t>
      </w:r>
      <w:r w:rsidR="004F69D6">
        <w:t xml:space="preserve">, </w:t>
      </w:r>
      <w:r w:rsidRPr="00033231">
        <w:t>et lisait la sérénité de son âme dans la beauté et le calme heureux de son visage</w:t>
      </w:r>
      <w:r w:rsidR="004F69D6">
        <w:t>.</w:t>
      </w:r>
    </w:p>
    <w:p w14:paraId="08E4C6E0" w14:textId="77777777" w:rsidR="004F69D6" w:rsidRDefault="00000000" w:rsidP="0021796F">
      <w:r w:rsidRPr="00033231">
        <w:t>Quant à elle</w:t>
      </w:r>
      <w:r w:rsidR="004F69D6">
        <w:t xml:space="preserve">, </w:t>
      </w:r>
      <w:r w:rsidRPr="00033231">
        <w:t>étant d</w:t>
      </w:r>
      <w:r w:rsidR="004F69D6">
        <w:t>’</w:t>
      </w:r>
      <w:r w:rsidRPr="00033231">
        <w:t>un tempérament tout opposé</w:t>
      </w:r>
      <w:r w:rsidR="004F69D6">
        <w:t xml:space="preserve">, </w:t>
      </w:r>
      <w:r w:rsidRPr="00033231">
        <w:t>elle ne pouvait dormir</w:t>
      </w:r>
      <w:r w:rsidR="004F69D6">
        <w:t xml:space="preserve">. </w:t>
      </w:r>
      <w:r w:rsidRPr="00033231">
        <w:t>La vulgaire excitation du thé et de l</w:t>
      </w:r>
      <w:r w:rsidR="004F69D6">
        <w:t>’</w:t>
      </w:r>
      <w:r w:rsidRPr="00033231">
        <w:t>assemblée des écoles eût suffi seule pour la tenir éveillée toute la nuit</w:t>
      </w:r>
      <w:r w:rsidR="004F69D6">
        <w:t xml:space="preserve"> : </w:t>
      </w:r>
      <w:r w:rsidRPr="00033231">
        <w:t>le souvenir du drame terrible qui venait de se jouer sous ses yeux n</w:t>
      </w:r>
      <w:r w:rsidR="004F69D6">
        <w:t>’</w:t>
      </w:r>
      <w:r w:rsidRPr="00033231">
        <w:t>était pas de nature à laisser longtemps son esprit en repos</w:t>
      </w:r>
      <w:r w:rsidR="004F69D6">
        <w:t xml:space="preserve">. </w:t>
      </w:r>
      <w:r w:rsidRPr="00033231">
        <w:t>Ce fut en vain qu</w:t>
      </w:r>
      <w:r w:rsidR="004F69D6">
        <w:t>’</w:t>
      </w:r>
      <w:r w:rsidRPr="00033231">
        <w:t>elle s</w:t>
      </w:r>
      <w:r w:rsidR="004F69D6">
        <w:t>’</w:t>
      </w:r>
      <w:r w:rsidRPr="00033231">
        <w:t>efforça de rester couchée</w:t>
      </w:r>
      <w:r w:rsidR="004F69D6">
        <w:t xml:space="preserve"> : </w:t>
      </w:r>
      <w:r w:rsidRPr="00033231">
        <w:t>elle se releva bientôt et demeura assise à côté de Shirley</w:t>
      </w:r>
      <w:r w:rsidR="004F69D6">
        <w:t xml:space="preserve">, </w:t>
      </w:r>
      <w:r w:rsidRPr="00033231">
        <w:lastRenderedPageBreak/>
        <w:t>comptant les min</w:t>
      </w:r>
      <w:r w:rsidRPr="00033231">
        <w:t>u</w:t>
      </w:r>
      <w:r w:rsidRPr="00033231">
        <w:t>tes et regardant le soleil de juin montant à l</w:t>
      </w:r>
      <w:r w:rsidR="004F69D6">
        <w:t>’</w:t>
      </w:r>
      <w:r w:rsidRPr="00033231">
        <w:t>horizon</w:t>
      </w:r>
      <w:r w:rsidR="004F69D6">
        <w:t>.</w:t>
      </w:r>
    </w:p>
    <w:p w14:paraId="72AB6057" w14:textId="77777777" w:rsidR="004F69D6" w:rsidRDefault="00000000" w:rsidP="0021796F">
      <w:r w:rsidRPr="00033231">
        <w:t>La vie s</w:t>
      </w:r>
      <w:r w:rsidR="004F69D6">
        <w:t>’</w:t>
      </w:r>
      <w:r w:rsidRPr="00033231">
        <w:t>épuise vite dans des veilles semblables à celles auxquelles Caroline était trop souvent soumise depuis quelque temps</w:t>
      </w:r>
      <w:r w:rsidR="004F69D6">
        <w:t xml:space="preserve">, </w:t>
      </w:r>
      <w:r w:rsidRPr="00033231">
        <w:t>veilles durant lesquelles l</w:t>
      </w:r>
      <w:r w:rsidR="004F69D6">
        <w:t>’</w:t>
      </w:r>
      <w:r w:rsidRPr="00033231">
        <w:t>esprit</w:t>
      </w:r>
      <w:r w:rsidR="004F69D6">
        <w:t xml:space="preserve">, </w:t>
      </w:r>
      <w:r w:rsidRPr="00033231">
        <w:t>n</w:t>
      </w:r>
      <w:r w:rsidR="004F69D6">
        <w:t>’</w:t>
      </w:r>
      <w:r w:rsidRPr="00033231">
        <w:t>ayant aucune nourr</w:t>
      </w:r>
      <w:r w:rsidRPr="00033231">
        <w:t>i</w:t>
      </w:r>
      <w:r w:rsidRPr="00033231">
        <w:t>ture agréable pour se repaître</w:t>
      </w:r>
      <w:r w:rsidR="004F69D6">
        <w:t xml:space="preserve">, </w:t>
      </w:r>
      <w:r w:rsidRPr="00033231">
        <w:t>aucune manne d</w:t>
      </w:r>
      <w:r w:rsidR="004F69D6">
        <w:t>’</w:t>
      </w:r>
      <w:r w:rsidRPr="00033231">
        <w:t>espérance</w:t>
      </w:r>
      <w:r w:rsidR="004F69D6">
        <w:t xml:space="preserve">, </w:t>
      </w:r>
      <w:r w:rsidRPr="00033231">
        <w:t>a</w:t>
      </w:r>
      <w:r w:rsidRPr="00033231">
        <w:t>u</w:t>
      </w:r>
      <w:r w:rsidRPr="00033231">
        <w:t>cun rayon de miel de joyeux souvenirs</w:t>
      </w:r>
      <w:r w:rsidR="004F69D6">
        <w:t xml:space="preserve">, </w:t>
      </w:r>
      <w:r w:rsidRPr="00033231">
        <w:t>s</w:t>
      </w:r>
      <w:r w:rsidR="004F69D6">
        <w:t>’</w:t>
      </w:r>
      <w:r w:rsidRPr="00033231">
        <w:t>efforce de vivre avec la maigre chère des désirs</w:t>
      </w:r>
      <w:r w:rsidR="004F69D6">
        <w:t xml:space="preserve"> ; </w:t>
      </w:r>
      <w:r w:rsidRPr="00033231">
        <w:t>puis</w:t>
      </w:r>
      <w:r w:rsidR="004F69D6">
        <w:t xml:space="preserve">, </w:t>
      </w:r>
      <w:r w:rsidRPr="00033231">
        <w:t>ne tirant de là ni plaisir ni so</w:t>
      </w:r>
      <w:r w:rsidRPr="00033231">
        <w:t>u</w:t>
      </w:r>
      <w:r w:rsidRPr="00033231">
        <w:t>tien</w:t>
      </w:r>
      <w:r w:rsidR="004F69D6">
        <w:t xml:space="preserve">, </w:t>
      </w:r>
      <w:r w:rsidRPr="00033231">
        <w:t>et se sentant près de périr de besoin</w:t>
      </w:r>
      <w:r w:rsidR="004F69D6">
        <w:t xml:space="preserve">, </w:t>
      </w:r>
      <w:r w:rsidRPr="00033231">
        <w:t>se tourne vers la ph</w:t>
      </w:r>
      <w:r w:rsidRPr="00033231">
        <w:t>i</w:t>
      </w:r>
      <w:r w:rsidRPr="00033231">
        <w:t>losophie</w:t>
      </w:r>
      <w:r w:rsidR="004F69D6">
        <w:t xml:space="preserve">, </w:t>
      </w:r>
      <w:r w:rsidRPr="00033231">
        <w:t>la résolution</w:t>
      </w:r>
      <w:r w:rsidR="004F69D6">
        <w:t xml:space="preserve">, </w:t>
      </w:r>
      <w:r w:rsidRPr="00033231">
        <w:t>la résignation</w:t>
      </w:r>
      <w:r w:rsidR="004F69D6">
        <w:t xml:space="preserve">, </w:t>
      </w:r>
      <w:r w:rsidRPr="00033231">
        <w:t>implore de tous ses dieux l</w:t>
      </w:r>
      <w:r w:rsidR="004F69D6">
        <w:t>’</w:t>
      </w:r>
      <w:r w:rsidRPr="00033231">
        <w:t>assistance</w:t>
      </w:r>
      <w:r w:rsidR="004F69D6">
        <w:t xml:space="preserve">, </w:t>
      </w:r>
      <w:r w:rsidRPr="00033231">
        <w:t>mais l</w:t>
      </w:r>
      <w:r w:rsidR="004F69D6">
        <w:t>’</w:t>
      </w:r>
      <w:r w:rsidRPr="00033231">
        <w:t>implore vainement</w:t>
      </w:r>
      <w:r w:rsidR="004F69D6">
        <w:t xml:space="preserve">, </w:t>
      </w:r>
      <w:r w:rsidRPr="00033231">
        <w:t>et languit sans secours</w:t>
      </w:r>
      <w:r w:rsidR="004F69D6">
        <w:t>.</w:t>
      </w:r>
    </w:p>
    <w:p w14:paraId="0042D1EB" w14:textId="77777777" w:rsidR="004F69D6" w:rsidRDefault="00000000" w:rsidP="0021796F">
      <w:r w:rsidRPr="00033231">
        <w:t>Caroline était chrétienne</w:t>
      </w:r>
      <w:r w:rsidR="004F69D6">
        <w:t xml:space="preserve"> ; </w:t>
      </w:r>
      <w:r w:rsidRPr="00033231">
        <w:t>dans les moments d</w:t>
      </w:r>
      <w:r w:rsidR="004F69D6">
        <w:t>’</w:t>
      </w:r>
      <w:r w:rsidRPr="00033231">
        <w:t>affliction</w:t>
      </w:r>
      <w:r w:rsidR="004F69D6">
        <w:t xml:space="preserve">, </w:t>
      </w:r>
      <w:r w:rsidRPr="00033231">
        <w:t>elle formulait de nombreuses prières d</w:t>
      </w:r>
      <w:r w:rsidR="004F69D6">
        <w:t>’</w:t>
      </w:r>
      <w:r w:rsidRPr="00033231">
        <w:t>après la croyance chr</w:t>
      </w:r>
      <w:r w:rsidRPr="00033231">
        <w:t>é</w:t>
      </w:r>
      <w:r w:rsidRPr="00033231">
        <w:t>tienne</w:t>
      </w:r>
      <w:r w:rsidR="004F69D6">
        <w:t xml:space="preserve">, </w:t>
      </w:r>
      <w:r w:rsidRPr="00033231">
        <w:t>les proférait avec une fervente ardeur</w:t>
      </w:r>
      <w:r w:rsidR="004F69D6">
        <w:t xml:space="preserve">, </w:t>
      </w:r>
      <w:r w:rsidRPr="00033231">
        <w:t>implorait la p</w:t>
      </w:r>
      <w:r w:rsidRPr="00033231">
        <w:t>a</w:t>
      </w:r>
      <w:r w:rsidRPr="00033231">
        <w:t>tience</w:t>
      </w:r>
      <w:r w:rsidR="004F69D6">
        <w:t xml:space="preserve">, </w:t>
      </w:r>
      <w:r w:rsidRPr="00033231">
        <w:t>la force</w:t>
      </w:r>
      <w:r w:rsidR="004F69D6">
        <w:t xml:space="preserve">, </w:t>
      </w:r>
      <w:r w:rsidRPr="00033231">
        <w:t>le secours</w:t>
      </w:r>
      <w:r w:rsidR="004F69D6">
        <w:t xml:space="preserve">. </w:t>
      </w:r>
      <w:r w:rsidRPr="00033231">
        <w:t>Mais ce monde</w:t>
      </w:r>
      <w:r w:rsidR="004F69D6">
        <w:t xml:space="preserve">, </w:t>
      </w:r>
      <w:r w:rsidRPr="00033231">
        <w:t>nous le savons tous</w:t>
      </w:r>
      <w:r w:rsidR="004F69D6">
        <w:t xml:space="preserve">, </w:t>
      </w:r>
      <w:r w:rsidRPr="00033231">
        <w:t>est un lieu de souffrances et d</w:t>
      </w:r>
      <w:r w:rsidR="004F69D6">
        <w:t>’</w:t>
      </w:r>
      <w:r w:rsidRPr="00033231">
        <w:t>épreuves</w:t>
      </w:r>
      <w:r w:rsidR="004F69D6">
        <w:t xml:space="preserve"> ; </w:t>
      </w:r>
      <w:r w:rsidRPr="00033231">
        <w:t>et par le résultat de ses prières il lui semblait qu</w:t>
      </w:r>
      <w:r w:rsidR="004F69D6">
        <w:t>’</w:t>
      </w:r>
      <w:r w:rsidRPr="00033231">
        <w:t>elles n</w:t>
      </w:r>
      <w:r w:rsidR="004F69D6">
        <w:t>’</w:t>
      </w:r>
      <w:r w:rsidRPr="00033231">
        <w:t>étaient point entendues</w:t>
      </w:r>
      <w:r w:rsidR="004F69D6">
        <w:t xml:space="preserve">. </w:t>
      </w:r>
      <w:r w:rsidRPr="00033231">
        <w:t>Elle croyait quelquefois que Dieu avait détourné d</w:t>
      </w:r>
      <w:r w:rsidR="004F69D6">
        <w:t>’</w:t>
      </w:r>
      <w:r w:rsidRPr="00033231">
        <w:t>elle son visage</w:t>
      </w:r>
      <w:r w:rsidR="004F69D6">
        <w:t xml:space="preserve">. </w:t>
      </w:r>
      <w:r w:rsidRPr="00033231">
        <w:t>En certains moments elle était calviniste</w:t>
      </w:r>
      <w:r w:rsidR="004F69D6">
        <w:t xml:space="preserve">, </w:t>
      </w:r>
      <w:r w:rsidRPr="00033231">
        <w:t>et</w:t>
      </w:r>
      <w:r w:rsidR="004F69D6">
        <w:t xml:space="preserve">, </w:t>
      </w:r>
      <w:r w:rsidRPr="00033231">
        <w:t>tombant dans le gou</w:t>
      </w:r>
      <w:r w:rsidRPr="00033231">
        <w:t>f</w:t>
      </w:r>
      <w:r w:rsidRPr="00033231">
        <w:t>fre du désespoir religieux</w:t>
      </w:r>
      <w:r w:rsidR="004F69D6">
        <w:t xml:space="preserve">, </w:t>
      </w:r>
      <w:r w:rsidRPr="00033231">
        <w:t>elle croyait voir planer sur elle le sceau de la réprobation</w:t>
      </w:r>
      <w:r w:rsidR="004F69D6">
        <w:t>.</w:t>
      </w:r>
    </w:p>
    <w:p w14:paraId="0E73A443" w14:textId="77777777" w:rsidR="004F69D6" w:rsidRDefault="00000000" w:rsidP="0021796F">
      <w:r w:rsidRPr="00033231">
        <w:t>Combien ont eu ainsi dans leur vie une période où ils ont pu se croire abandonnés</w:t>
      </w:r>
      <w:r w:rsidR="004F69D6">
        <w:t xml:space="preserve"> ; </w:t>
      </w:r>
      <w:r w:rsidRPr="00033231">
        <w:t>où</w:t>
      </w:r>
      <w:r w:rsidR="004F69D6">
        <w:t xml:space="preserve">, </w:t>
      </w:r>
      <w:r w:rsidRPr="00033231">
        <w:t>ayant longtemps espéré contre l</w:t>
      </w:r>
      <w:r w:rsidR="004F69D6">
        <w:t>’</w:t>
      </w:r>
      <w:r w:rsidRPr="00033231">
        <w:t>espérance</w:t>
      </w:r>
      <w:r w:rsidR="004F69D6">
        <w:t xml:space="preserve">, </w:t>
      </w:r>
      <w:r w:rsidRPr="00033231">
        <w:t>et ne voyant jamais se réaliser leurs désirs</w:t>
      </w:r>
      <w:r w:rsidR="004F69D6">
        <w:t xml:space="preserve">, </w:t>
      </w:r>
      <w:r w:rsidRPr="00033231">
        <w:t>ils ont senti leur cœur languir et se dessécher dans leur poitrine</w:t>
      </w:r>
      <w:r w:rsidR="004F69D6">
        <w:t xml:space="preserve"> ! </w:t>
      </w:r>
      <w:r w:rsidRPr="00033231">
        <w:t>C</w:t>
      </w:r>
      <w:r w:rsidR="004F69D6">
        <w:t>’</w:t>
      </w:r>
      <w:r w:rsidRPr="00033231">
        <w:t>est une heure terrible</w:t>
      </w:r>
      <w:r w:rsidR="004F69D6">
        <w:t xml:space="preserve">, </w:t>
      </w:r>
      <w:r w:rsidRPr="00033231">
        <w:t>mais c</w:t>
      </w:r>
      <w:r w:rsidR="004F69D6">
        <w:t>’</w:t>
      </w:r>
      <w:r w:rsidRPr="00033231">
        <w:t>est souvent le moment obscur qui précède le lever du jour</w:t>
      </w:r>
      <w:r w:rsidR="004F69D6">
        <w:t xml:space="preserve"> ; </w:t>
      </w:r>
      <w:r w:rsidRPr="00033231">
        <w:t>cette période de l</w:t>
      </w:r>
      <w:r w:rsidR="004F69D6">
        <w:t>’</w:t>
      </w:r>
      <w:r w:rsidRPr="00033231">
        <w:t>année où le vent gl</w:t>
      </w:r>
      <w:r w:rsidRPr="00033231">
        <w:t>a</w:t>
      </w:r>
      <w:r w:rsidRPr="00033231">
        <w:t>cé de janvier sonne à la fois le glas de l</w:t>
      </w:r>
      <w:r w:rsidR="004F69D6">
        <w:t>’</w:t>
      </w:r>
      <w:r w:rsidRPr="00033231">
        <w:t>hiver qui expire et l</w:t>
      </w:r>
      <w:r w:rsidR="004F69D6">
        <w:t>’</w:t>
      </w:r>
      <w:r w:rsidRPr="00033231">
        <w:t>avènement du printemps qui commence</w:t>
      </w:r>
      <w:r w:rsidR="004F69D6">
        <w:t xml:space="preserve"> ; </w:t>
      </w:r>
      <w:r w:rsidRPr="00033231">
        <w:t>mais</w:t>
      </w:r>
      <w:r w:rsidR="004F69D6">
        <w:t xml:space="preserve">, </w:t>
      </w:r>
      <w:r w:rsidRPr="00033231">
        <w:t>comme les o</w:t>
      </w:r>
      <w:r w:rsidRPr="00033231">
        <w:t>i</w:t>
      </w:r>
      <w:r w:rsidRPr="00033231">
        <w:t xml:space="preserve">seaux qui périssent ne peuvent comprendre que </w:t>
      </w:r>
      <w:r w:rsidRPr="00033231">
        <w:lastRenderedPageBreak/>
        <w:t>ce vent qui les tue est l</w:t>
      </w:r>
      <w:r w:rsidR="004F69D6">
        <w:t>’</w:t>
      </w:r>
      <w:r w:rsidRPr="00033231">
        <w:t>avant-coureur des beaux jours</w:t>
      </w:r>
      <w:r w:rsidR="004F69D6">
        <w:t xml:space="preserve">, </w:t>
      </w:r>
      <w:r w:rsidRPr="00033231">
        <w:t>de même l</w:t>
      </w:r>
      <w:r w:rsidR="004F69D6">
        <w:t>’</w:t>
      </w:r>
      <w:r w:rsidRPr="00033231">
        <w:t>âme qui sou</w:t>
      </w:r>
      <w:r w:rsidRPr="00033231">
        <w:t>f</w:t>
      </w:r>
      <w:r w:rsidRPr="00033231">
        <w:t>fre ne peut reconnaître dans l</w:t>
      </w:r>
      <w:r w:rsidR="004F69D6">
        <w:t>’</w:t>
      </w:r>
      <w:r w:rsidRPr="00033231">
        <w:t>excès de son affliction l</w:t>
      </w:r>
      <w:r w:rsidR="004F69D6">
        <w:t>’</w:t>
      </w:r>
      <w:r w:rsidRPr="00033231">
        <w:t>aurore de sa délivrance</w:t>
      </w:r>
      <w:r w:rsidR="004F69D6">
        <w:t xml:space="preserve">. </w:t>
      </w:r>
      <w:r w:rsidRPr="00033231">
        <w:t>Que quiconque souffre s</w:t>
      </w:r>
      <w:r w:rsidR="004F69D6">
        <w:t>’</w:t>
      </w:r>
      <w:r w:rsidRPr="00033231">
        <w:t>attache cependant fe</w:t>
      </w:r>
      <w:r w:rsidRPr="00033231">
        <w:t>r</w:t>
      </w:r>
      <w:r w:rsidRPr="00033231">
        <w:t>mement à l</w:t>
      </w:r>
      <w:r w:rsidR="004F69D6">
        <w:t>’</w:t>
      </w:r>
      <w:r w:rsidRPr="00033231">
        <w:t>amour de Dieu et à la foi</w:t>
      </w:r>
      <w:r w:rsidR="004F69D6">
        <w:t xml:space="preserve">. </w:t>
      </w:r>
      <w:r w:rsidRPr="00033231">
        <w:t>Dieu ne le trompera ni ne l</w:t>
      </w:r>
      <w:r w:rsidR="004F69D6">
        <w:t>’</w:t>
      </w:r>
      <w:r w:rsidRPr="00033231">
        <w:t>abandonnera jamais</w:t>
      </w:r>
      <w:r w:rsidR="004F69D6">
        <w:t>. « </w:t>
      </w:r>
      <w:r w:rsidRPr="00033231">
        <w:t>Il châtie celui qu</w:t>
      </w:r>
      <w:r w:rsidR="004F69D6">
        <w:t>’</w:t>
      </w:r>
      <w:r w:rsidRPr="00033231">
        <w:t>il aime</w:t>
      </w:r>
      <w:r w:rsidR="004F69D6">
        <w:t>. »</w:t>
      </w:r>
      <w:r w:rsidRPr="00033231">
        <w:t xml:space="preserve"> Ces mots sont vrais</w:t>
      </w:r>
      <w:r w:rsidR="004F69D6">
        <w:t xml:space="preserve"> ; </w:t>
      </w:r>
      <w:r w:rsidRPr="00033231">
        <w:t>on ne doit pas les oublier</w:t>
      </w:r>
      <w:r w:rsidR="004F69D6">
        <w:t>.</w:t>
      </w:r>
    </w:p>
    <w:p w14:paraId="6703749B" w14:textId="77777777" w:rsidR="004F69D6" w:rsidRDefault="00000000" w:rsidP="0021796F">
      <w:r w:rsidRPr="00033231">
        <w:t>La maison s</w:t>
      </w:r>
      <w:r w:rsidR="004F69D6">
        <w:t>’</w:t>
      </w:r>
      <w:r w:rsidRPr="00033231">
        <w:t>anima enfin</w:t>
      </w:r>
      <w:r w:rsidR="004F69D6">
        <w:t xml:space="preserve"> ; </w:t>
      </w:r>
      <w:r w:rsidRPr="00033231">
        <w:t>les servantes se levèrent</w:t>
      </w:r>
      <w:r w:rsidR="004F69D6">
        <w:t xml:space="preserve"> ; </w:t>
      </w:r>
      <w:r w:rsidRPr="00033231">
        <w:t>les v</w:t>
      </w:r>
      <w:r w:rsidRPr="00033231">
        <w:t>o</w:t>
      </w:r>
      <w:r w:rsidRPr="00033231">
        <w:t>lets du rez-de-chaussée furent ouverts</w:t>
      </w:r>
      <w:r w:rsidR="004F69D6">
        <w:t xml:space="preserve">. </w:t>
      </w:r>
      <w:r w:rsidRPr="00033231">
        <w:t>Caroline</w:t>
      </w:r>
      <w:r w:rsidR="004F69D6">
        <w:t xml:space="preserve">, </w:t>
      </w:r>
      <w:r w:rsidRPr="00033231">
        <w:t>en quittant le lit qui avait été pour elle une couche d</w:t>
      </w:r>
      <w:r w:rsidR="004F69D6">
        <w:t>’</w:t>
      </w:r>
      <w:r w:rsidRPr="00033231">
        <w:t>épines</w:t>
      </w:r>
      <w:r w:rsidR="004F69D6">
        <w:t xml:space="preserve">, </w:t>
      </w:r>
      <w:r w:rsidRPr="00033231">
        <w:t>sentit revivre ce</w:t>
      </w:r>
      <w:r w:rsidRPr="00033231">
        <w:t>t</w:t>
      </w:r>
      <w:r w:rsidRPr="00033231">
        <w:t>te vigueur que ramène toujours le retour du jour et l</w:t>
      </w:r>
      <w:r w:rsidR="004F69D6">
        <w:t>’</w:t>
      </w:r>
      <w:r w:rsidRPr="00033231">
        <w:t>action chez ceux que le désespoir et la souffrance n</w:t>
      </w:r>
      <w:r w:rsidR="004F69D6">
        <w:t>’</w:t>
      </w:r>
      <w:r w:rsidRPr="00033231">
        <w:t>ont pas tués enti</w:t>
      </w:r>
      <w:r w:rsidRPr="00033231">
        <w:t>è</w:t>
      </w:r>
      <w:r w:rsidRPr="00033231">
        <w:t>r</w:t>
      </w:r>
      <w:r w:rsidRPr="00033231">
        <w:t>e</w:t>
      </w:r>
      <w:r w:rsidRPr="00033231">
        <w:t>ment</w:t>
      </w:r>
      <w:r w:rsidR="004F69D6">
        <w:t xml:space="preserve"> : </w:t>
      </w:r>
      <w:r w:rsidRPr="00033231">
        <w:t>elle s</w:t>
      </w:r>
      <w:r w:rsidR="004F69D6">
        <w:t>’</w:t>
      </w:r>
      <w:r w:rsidRPr="00033231">
        <w:t>habilla</w:t>
      </w:r>
      <w:r w:rsidR="004F69D6">
        <w:t xml:space="preserve">, </w:t>
      </w:r>
      <w:r w:rsidRPr="00033231">
        <w:t>comme d</w:t>
      </w:r>
      <w:r w:rsidR="004F69D6">
        <w:t>’</w:t>
      </w:r>
      <w:r w:rsidRPr="00033231">
        <w:t>habitude</w:t>
      </w:r>
      <w:r w:rsidR="004F69D6">
        <w:t xml:space="preserve">, </w:t>
      </w:r>
      <w:r w:rsidRPr="00033231">
        <w:t>avec soin</w:t>
      </w:r>
      <w:r w:rsidR="004F69D6">
        <w:t xml:space="preserve">, </w:t>
      </w:r>
      <w:r w:rsidRPr="00033231">
        <w:t>et fit tous ses efforts pour que rien dans son extérieur ne trahît l</w:t>
      </w:r>
      <w:r w:rsidR="004F69D6">
        <w:t>’</w:t>
      </w:r>
      <w:r w:rsidRPr="00033231">
        <w:t>affliction de son cœur</w:t>
      </w:r>
      <w:r w:rsidR="004F69D6">
        <w:t xml:space="preserve">. </w:t>
      </w:r>
      <w:r w:rsidRPr="00033231">
        <w:t>Elle parut aussi fraîche que Shirley</w:t>
      </w:r>
      <w:r w:rsidR="004F69D6">
        <w:t xml:space="preserve">, </w:t>
      </w:r>
      <w:r w:rsidRPr="00033231">
        <w:t>lorsque toutes deux furent habillées</w:t>
      </w:r>
      <w:r w:rsidR="004F69D6">
        <w:t xml:space="preserve">, </w:t>
      </w:r>
      <w:r w:rsidRPr="00033231">
        <w:t xml:space="preserve">avec cette différence toutefois que les yeux de miss </w:t>
      </w:r>
      <w:proofErr w:type="spellStart"/>
      <w:r w:rsidRPr="00033231">
        <w:t>Keeldar</w:t>
      </w:r>
      <w:proofErr w:type="spellEnd"/>
      <w:r w:rsidRPr="00033231">
        <w:t xml:space="preserve"> étaient animés</w:t>
      </w:r>
      <w:r w:rsidR="004F69D6">
        <w:t xml:space="preserve">, </w:t>
      </w:r>
      <w:r w:rsidRPr="00033231">
        <w:t>et que ceux de Caroline avaient une expression de langueur</w:t>
      </w:r>
      <w:r w:rsidR="004F69D6">
        <w:t>.</w:t>
      </w:r>
    </w:p>
    <w:p w14:paraId="608ED4EF" w14:textId="05714F7F" w:rsidR="00000000" w:rsidRPr="00033231" w:rsidRDefault="004F69D6" w:rsidP="0021796F">
      <w:r>
        <w:t>« </w:t>
      </w:r>
      <w:r w:rsidR="00000000" w:rsidRPr="00033231">
        <w:t>Aujourd</w:t>
      </w:r>
      <w:r>
        <w:t>’</w:t>
      </w:r>
      <w:r w:rsidR="00000000" w:rsidRPr="00033231">
        <w:t>hui j</w:t>
      </w:r>
      <w:r>
        <w:t>’</w:t>
      </w:r>
      <w:r w:rsidR="00000000" w:rsidRPr="00033231">
        <w:t>aurai beaucoup de choses à dire à Moore</w:t>
      </w:r>
      <w:r>
        <w:t xml:space="preserve">, </w:t>
      </w:r>
      <w:r w:rsidR="00000000" w:rsidRPr="00033231">
        <w:t>telles furent les premiers mots de Shirley</w:t>
      </w:r>
      <w:r>
        <w:t xml:space="preserve">, </w:t>
      </w:r>
      <w:r w:rsidR="00000000" w:rsidRPr="00033231">
        <w:t>et l</w:t>
      </w:r>
      <w:r>
        <w:t>’</w:t>
      </w:r>
      <w:r w:rsidR="00000000" w:rsidRPr="00033231">
        <w:t>on pouvait lire sur son visage que la vie était pour elle pleine d</w:t>
      </w:r>
      <w:r>
        <w:t>’</w:t>
      </w:r>
      <w:r w:rsidR="00000000" w:rsidRPr="00033231">
        <w:t>intérêt</w:t>
      </w:r>
      <w:r>
        <w:t xml:space="preserve">, </w:t>
      </w:r>
      <w:r w:rsidR="00000000" w:rsidRPr="00033231">
        <w:t>d</w:t>
      </w:r>
      <w:r>
        <w:t>’</w:t>
      </w:r>
      <w:r w:rsidR="00000000" w:rsidRPr="00033231">
        <w:t>espérance et d</w:t>
      </w:r>
      <w:r>
        <w:t>’</w:t>
      </w:r>
      <w:r w:rsidR="00000000" w:rsidRPr="00033231">
        <w:t>occupation</w:t>
      </w:r>
      <w:r>
        <w:t xml:space="preserve">. </w:t>
      </w:r>
      <w:r w:rsidR="00000000" w:rsidRPr="00033231">
        <w:t>Il aura à soutenir un interrogatoire</w:t>
      </w:r>
      <w:r>
        <w:t xml:space="preserve">, </w:t>
      </w:r>
      <w:r w:rsidR="00000000" w:rsidRPr="00033231">
        <w:t>ajouta-t-elle</w:t>
      </w:r>
      <w:r>
        <w:t xml:space="preserve">. </w:t>
      </w:r>
      <w:r w:rsidR="00000000" w:rsidRPr="00033231">
        <w:t>Je suis sûre qu</w:t>
      </w:r>
      <w:r>
        <w:t>’</w:t>
      </w:r>
      <w:r w:rsidR="00000000" w:rsidRPr="00033231">
        <w:t>il s</w:t>
      </w:r>
      <w:r>
        <w:t>’</w:t>
      </w:r>
      <w:r w:rsidR="00000000" w:rsidRPr="00033231">
        <w:t>imagine m</w:t>
      </w:r>
      <w:r>
        <w:t>’</w:t>
      </w:r>
      <w:r w:rsidR="00000000" w:rsidRPr="00033231">
        <w:t>avoir très-habilement dupée</w:t>
      </w:r>
      <w:r>
        <w:t xml:space="preserve">. </w:t>
      </w:r>
      <w:r w:rsidR="00000000" w:rsidRPr="00033231">
        <w:t>Et c</w:t>
      </w:r>
      <w:r>
        <w:t>’</w:t>
      </w:r>
      <w:r w:rsidR="00000000" w:rsidRPr="00033231">
        <w:t>est ainsi qu</w:t>
      </w:r>
      <w:r>
        <w:t>’</w:t>
      </w:r>
      <w:r w:rsidR="00000000" w:rsidRPr="00033231">
        <w:t>agissent les hommes vis à vis des femmes</w:t>
      </w:r>
      <w:r>
        <w:t xml:space="preserve">, </w:t>
      </w:r>
      <w:r w:rsidR="00000000" w:rsidRPr="00033231">
        <w:t>leur cachant toujours le danger</w:t>
      </w:r>
      <w:r>
        <w:t xml:space="preserve">, </w:t>
      </w:r>
      <w:r w:rsidR="00000000" w:rsidRPr="00033231">
        <w:t>s</w:t>
      </w:r>
      <w:r>
        <w:t>’</w:t>
      </w:r>
      <w:r w:rsidR="00000000" w:rsidRPr="00033231">
        <w:t>imaginant</w:t>
      </w:r>
      <w:r>
        <w:t xml:space="preserve">, </w:t>
      </w:r>
      <w:r w:rsidR="00000000" w:rsidRPr="00033231">
        <w:t>je suppose</w:t>
      </w:r>
      <w:r>
        <w:t xml:space="preserve">, </w:t>
      </w:r>
      <w:r w:rsidR="00000000" w:rsidRPr="00033231">
        <w:t>leur épa</w:t>
      </w:r>
      <w:r w:rsidR="00000000" w:rsidRPr="00033231">
        <w:t>r</w:t>
      </w:r>
      <w:r w:rsidR="00000000" w:rsidRPr="00033231">
        <w:t xml:space="preserve">gner </w:t>
      </w:r>
      <w:proofErr w:type="spellStart"/>
      <w:r w:rsidR="00000000" w:rsidRPr="00033231">
        <w:t>par là</w:t>
      </w:r>
      <w:proofErr w:type="spellEnd"/>
      <w:r w:rsidR="00000000" w:rsidRPr="00033231">
        <w:t xml:space="preserve"> de la peine</w:t>
      </w:r>
      <w:r>
        <w:t xml:space="preserve">. </w:t>
      </w:r>
      <w:r w:rsidR="00000000" w:rsidRPr="00033231">
        <w:t>Ils ne se doutaient guère que nous s</w:t>
      </w:r>
      <w:r w:rsidR="00000000" w:rsidRPr="00033231">
        <w:t>a</w:t>
      </w:r>
      <w:r w:rsidR="00000000" w:rsidRPr="00033231">
        <w:t>vions où ils étaient cette nuit</w:t>
      </w:r>
      <w:r>
        <w:t xml:space="preserve"> ; </w:t>
      </w:r>
      <w:r w:rsidR="00000000" w:rsidRPr="00033231">
        <w:t>nous savons qu</w:t>
      </w:r>
      <w:r>
        <w:t>’</w:t>
      </w:r>
      <w:r w:rsidR="00000000" w:rsidRPr="00033231">
        <w:t>ils étaient loin de conjecturer où nous étions nous-mêmes</w:t>
      </w:r>
      <w:r>
        <w:t xml:space="preserve">. </w:t>
      </w:r>
      <w:r w:rsidR="00000000" w:rsidRPr="00033231">
        <w:t>Les hommes</w:t>
      </w:r>
      <w:r>
        <w:t xml:space="preserve">, </w:t>
      </w:r>
      <w:r w:rsidR="00000000" w:rsidRPr="00033231">
        <w:t>je crois</w:t>
      </w:r>
      <w:r>
        <w:t xml:space="preserve">, </w:t>
      </w:r>
      <w:r w:rsidR="00000000" w:rsidRPr="00033231">
        <w:t>s</w:t>
      </w:r>
      <w:r>
        <w:t>’</w:t>
      </w:r>
      <w:r w:rsidR="00000000" w:rsidRPr="00033231">
        <w:t>imaginent que l</w:t>
      </w:r>
      <w:r>
        <w:t>’</w:t>
      </w:r>
      <w:r w:rsidR="00000000" w:rsidRPr="00033231">
        <w:t>esprit des femmes ressemble un peu à celui des enfants</w:t>
      </w:r>
      <w:r>
        <w:t xml:space="preserve">. </w:t>
      </w:r>
      <w:r w:rsidR="00000000" w:rsidRPr="00033231">
        <w:t>Eh bien</w:t>
      </w:r>
      <w:r>
        <w:t xml:space="preserve"> ! </w:t>
      </w:r>
      <w:r w:rsidR="00000000" w:rsidRPr="00033231">
        <w:t>c</w:t>
      </w:r>
      <w:r>
        <w:t>’</w:t>
      </w:r>
      <w:r w:rsidR="00000000" w:rsidRPr="00033231">
        <w:t>est une erreur</w:t>
      </w:r>
      <w:r>
        <w:t>. »</w:t>
      </w:r>
    </w:p>
    <w:p w14:paraId="4E546665" w14:textId="77777777" w:rsidR="004F69D6" w:rsidRDefault="00000000" w:rsidP="0021796F">
      <w:r w:rsidRPr="00033231">
        <w:lastRenderedPageBreak/>
        <w:t>Cela fut dit tandis que</w:t>
      </w:r>
      <w:r w:rsidR="004F69D6">
        <w:t xml:space="preserve">, </w:t>
      </w:r>
      <w:r w:rsidRPr="00033231">
        <w:t>debout devant la glace</w:t>
      </w:r>
      <w:r w:rsidR="004F69D6">
        <w:t xml:space="preserve">, </w:t>
      </w:r>
      <w:r w:rsidRPr="00033231">
        <w:t>elle arra</w:t>
      </w:r>
      <w:r w:rsidRPr="00033231">
        <w:t>n</w:t>
      </w:r>
      <w:r w:rsidRPr="00033231">
        <w:t>geait en boucles</w:t>
      </w:r>
      <w:r w:rsidR="004F69D6">
        <w:t xml:space="preserve">, </w:t>
      </w:r>
      <w:r w:rsidRPr="00033231">
        <w:t>en les enroulant sur ses doigts</w:t>
      </w:r>
      <w:r w:rsidR="004F69D6">
        <w:t xml:space="preserve">, </w:t>
      </w:r>
      <w:r w:rsidRPr="00033231">
        <w:t>ses cheveux n</w:t>
      </w:r>
      <w:r w:rsidRPr="00033231">
        <w:t>a</w:t>
      </w:r>
      <w:r w:rsidRPr="00033231">
        <w:t>turellement flottants</w:t>
      </w:r>
      <w:r w:rsidR="004F69D6">
        <w:t xml:space="preserve"> ; </w:t>
      </w:r>
      <w:r w:rsidRPr="00033231">
        <w:t>elle poursuivit ce thème encore cinq m</w:t>
      </w:r>
      <w:r w:rsidRPr="00033231">
        <w:t>i</w:t>
      </w:r>
      <w:r w:rsidRPr="00033231">
        <w:t>nutes</w:t>
      </w:r>
      <w:r w:rsidR="004F69D6">
        <w:t xml:space="preserve">, </w:t>
      </w:r>
      <w:r w:rsidRPr="00033231">
        <w:t>pendant que Caroline lui attachait sa robe et bouclait sa ceinture</w:t>
      </w:r>
      <w:r w:rsidR="004F69D6">
        <w:t>.</w:t>
      </w:r>
    </w:p>
    <w:p w14:paraId="08061566" w14:textId="77777777" w:rsidR="004F69D6" w:rsidRDefault="004F69D6" w:rsidP="0021796F">
      <w:r>
        <w:t>« </w:t>
      </w:r>
      <w:r w:rsidR="00000000" w:rsidRPr="00033231">
        <w:t>Si les hommes pouvaient nous voir telles que nous so</w:t>
      </w:r>
      <w:r w:rsidR="00000000" w:rsidRPr="00033231">
        <w:t>m</w:t>
      </w:r>
      <w:r w:rsidR="00000000" w:rsidRPr="00033231">
        <w:t>mes réellement</w:t>
      </w:r>
      <w:r>
        <w:t xml:space="preserve">, </w:t>
      </w:r>
      <w:r w:rsidR="00000000" w:rsidRPr="00033231">
        <w:t>ils en seraient un peu étonnés</w:t>
      </w:r>
      <w:r>
        <w:t xml:space="preserve"> ; </w:t>
      </w:r>
      <w:r w:rsidR="00000000" w:rsidRPr="00033231">
        <w:t>mais les plus remarquables</w:t>
      </w:r>
      <w:r>
        <w:t xml:space="preserve">, </w:t>
      </w:r>
      <w:r w:rsidR="00000000" w:rsidRPr="00033231">
        <w:t>les plus sensés</w:t>
      </w:r>
      <w:r>
        <w:t xml:space="preserve">, </w:t>
      </w:r>
      <w:r w:rsidR="00000000" w:rsidRPr="00033231">
        <w:t>se font souvent illusion en ce qui concerne les femmes</w:t>
      </w:r>
      <w:r>
        <w:t xml:space="preserve"> : </w:t>
      </w:r>
      <w:r w:rsidR="00000000" w:rsidRPr="00033231">
        <w:t>ils ne les comprennent ni sous le rapport du bien ni sous celui du mal</w:t>
      </w:r>
      <w:r>
        <w:t xml:space="preserve">. </w:t>
      </w:r>
      <w:r w:rsidR="00000000" w:rsidRPr="00033231">
        <w:t>Leur bonne femme est un être fa</w:t>
      </w:r>
      <w:r w:rsidR="00000000" w:rsidRPr="00033231">
        <w:t>n</w:t>
      </w:r>
      <w:r w:rsidR="00000000" w:rsidRPr="00033231">
        <w:t>tastique</w:t>
      </w:r>
      <w:r>
        <w:t xml:space="preserve">, </w:t>
      </w:r>
      <w:r w:rsidR="00000000" w:rsidRPr="00033231">
        <w:t>moitié poupée</w:t>
      </w:r>
      <w:r>
        <w:t xml:space="preserve">, </w:t>
      </w:r>
      <w:r w:rsidR="00000000" w:rsidRPr="00033231">
        <w:t>moitié ange</w:t>
      </w:r>
      <w:r>
        <w:t xml:space="preserve"> ; </w:t>
      </w:r>
      <w:r w:rsidR="00000000" w:rsidRPr="00033231">
        <w:t>leur méchante femme est presque toujours un démon</w:t>
      </w:r>
      <w:r>
        <w:t xml:space="preserve">. </w:t>
      </w:r>
      <w:r w:rsidR="00000000" w:rsidRPr="00033231">
        <w:t>Il faut les entendre s</w:t>
      </w:r>
      <w:r>
        <w:t>’</w:t>
      </w:r>
      <w:r w:rsidR="00000000" w:rsidRPr="00033231">
        <w:t>extasier sur les créations imaginaires</w:t>
      </w:r>
      <w:r>
        <w:t xml:space="preserve">, </w:t>
      </w:r>
      <w:r w:rsidR="00000000" w:rsidRPr="00033231">
        <w:t>adorant l</w:t>
      </w:r>
      <w:r>
        <w:t>’</w:t>
      </w:r>
      <w:r w:rsidR="00000000" w:rsidRPr="00033231">
        <w:t xml:space="preserve">héroïne de tel </w:t>
      </w:r>
      <w:proofErr w:type="spellStart"/>
      <w:r w:rsidR="00000000" w:rsidRPr="00033231">
        <w:t>poëme</w:t>
      </w:r>
      <w:proofErr w:type="spellEnd"/>
      <w:r>
        <w:t xml:space="preserve">, </w:t>
      </w:r>
      <w:r w:rsidR="00000000" w:rsidRPr="00033231">
        <w:t>de tel roman</w:t>
      </w:r>
      <w:r>
        <w:t xml:space="preserve">, </w:t>
      </w:r>
      <w:r w:rsidR="00000000" w:rsidRPr="00033231">
        <w:t>de tel drame</w:t>
      </w:r>
      <w:r>
        <w:t xml:space="preserve">, </w:t>
      </w:r>
      <w:r w:rsidR="00000000" w:rsidRPr="00033231">
        <w:t>qu</w:t>
      </w:r>
      <w:r>
        <w:t>’</w:t>
      </w:r>
      <w:r w:rsidR="00000000" w:rsidRPr="00033231">
        <w:t>ils trouvent ravissante</w:t>
      </w:r>
      <w:r>
        <w:t xml:space="preserve">, </w:t>
      </w:r>
      <w:r w:rsidR="00000000" w:rsidRPr="00033231">
        <w:t>divine</w:t>
      </w:r>
      <w:r>
        <w:t xml:space="preserve"> ! </w:t>
      </w:r>
      <w:r w:rsidR="00000000" w:rsidRPr="00033231">
        <w:t>Ravi</w:t>
      </w:r>
      <w:r w:rsidR="00000000" w:rsidRPr="00033231">
        <w:t>s</w:t>
      </w:r>
      <w:r w:rsidR="00000000" w:rsidRPr="00033231">
        <w:t>sante et divine peut-être</w:t>
      </w:r>
      <w:r>
        <w:t xml:space="preserve">, </w:t>
      </w:r>
      <w:r w:rsidR="00000000" w:rsidRPr="00033231">
        <w:t>mais souvent aussi artificielle</w:t>
      </w:r>
      <w:r>
        <w:t xml:space="preserve">, </w:t>
      </w:r>
      <w:r w:rsidR="00000000" w:rsidRPr="00033231">
        <w:t>aussi fausse que la rose de mon chapeau</w:t>
      </w:r>
      <w:r>
        <w:t xml:space="preserve">. </w:t>
      </w:r>
      <w:r w:rsidR="00000000" w:rsidRPr="00033231">
        <w:t>Mais si j</w:t>
      </w:r>
      <w:r>
        <w:t>’</w:t>
      </w:r>
      <w:r w:rsidR="00000000" w:rsidRPr="00033231">
        <w:t>exprimais toute ma pensée sur ce point</w:t>
      </w:r>
      <w:r>
        <w:t xml:space="preserve">, </w:t>
      </w:r>
      <w:r w:rsidR="00000000" w:rsidRPr="00033231">
        <w:t>si je donnais mon opinion sur les princ</w:t>
      </w:r>
      <w:r w:rsidR="00000000" w:rsidRPr="00033231">
        <w:t>i</w:t>
      </w:r>
      <w:r w:rsidR="00000000" w:rsidRPr="00033231">
        <w:t>paux caractères féminins de certains ouvrages de premier ordre</w:t>
      </w:r>
      <w:r>
        <w:t xml:space="preserve">, </w:t>
      </w:r>
      <w:r w:rsidR="00000000" w:rsidRPr="00033231">
        <w:t>qu</w:t>
      </w:r>
      <w:r>
        <w:t>’</w:t>
      </w:r>
      <w:r w:rsidR="00000000" w:rsidRPr="00033231">
        <w:t>adviendrait-il de moi</w:t>
      </w:r>
      <w:r>
        <w:t xml:space="preserve"> ? </w:t>
      </w:r>
      <w:r w:rsidR="00000000" w:rsidRPr="00033231">
        <w:t>Je serais ensevelie sous une avala</w:t>
      </w:r>
      <w:r w:rsidR="00000000" w:rsidRPr="00033231">
        <w:t>n</w:t>
      </w:r>
      <w:r w:rsidR="00000000" w:rsidRPr="00033231">
        <w:t>che de pierres vengeresses avant une demi-heure</w:t>
      </w:r>
      <w:r>
        <w:t>.</w:t>
      </w:r>
    </w:p>
    <w:p w14:paraId="0F1571F0" w14:textId="77777777" w:rsidR="004F69D6" w:rsidRDefault="004F69D6" w:rsidP="0021796F">
      <w:r>
        <w:t>— </w:t>
      </w:r>
      <w:r w:rsidR="00000000" w:rsidRPr="00033231">
        <w:t>Shirley</w:t>
      </w:r>
      <w:r>
        <w:t xml:space="preserve">, </w:t>
      </w:r>
      <w:r w:rsidR="00000000" w:rsidRPr="00033231">
        <w:t>vous babillez tellement que je ne puis finir de vous lacer</w:t>
      </w:r>
      <w:r>
        <w:t xml:space="preserve"> : </w:t>
      </w:r>
      <w:r w:rsidR="00000000" w:rsidRPr="00033231">
        <w:t>restez donc tranquille</w:t>
      </w:r>
      <w:r>
        <w:t xml:space="preserve">. </w:t>
      </w:r>
      <w:r w:rsidR="00000000" w:rsidRPr="00033231">
        <w:t>Et</w:t>
      </w:r>
      <w:r>
        <w:t xml:space="preserve">, </w:t>
      </w:r>
      <w:r w:rsidR="00000000" w:rsidRPr="00033231">
        <w:t>après tout</w:t>
      </w:r>
      <w:r>
        <w:t xml:space="preserve">, </w:t>
      </w:r>
      <w:r w:rsidR="00000000" w:rsidRPr="00033231">
        <w:t>les héroïnes de nos auteurs valent bien les héros de nos bas-bleus</w:t>
      </w:r>
      <w:r>
        <w:t>.</w:t>
      </w:r>
    </w:p>
    <w:p w14:paraId="31277CDC" w14:textId="77777777" w:rsidR="004F69D6" w:rsidRDefault="004F69D6" w:rsidP="0021796F">
      <w:r>
        <w:t>— </w:t>
      </w:r>
      <w:r w:rsidR="00000000" w:rsidRPr="00033231">
        <w:t>Vous vous trompez</w:t>
      </w:r>
      <w:r>
        <w:t xml:space="preserve"> : </w:t>
      </w:r>
      <w:r w:rsidR="00000000" w:rsidRPr="00033231">
        <w:t>les femmes tracent le caractère des hommes avec plus de vérité que les hommes celui des femmes</w:t>
      </w:r>
      <w:r>
        <w:t xml:space="preserve">. </w:t>
      </w:r>
      <w:r w:rsidR="00000000" w:rsidRPr="00033231">
        <w:t>C</w:t>
      </w:r>
      <w:r>
        <w:t>’</w:t>
      </w:r>
      <w:r w:rsidR="00000000" w:rsidRPr="00033231">
        <w:t xml:space="preserve">est ce que je prouverai dans quelque </w:t>
      </w:r>
      <w:r w:rsidR="00000000" w:rsidRPr="00033231">
        <w:rPr>
          <w:i/>
          <w:iCs/>
        </w:rPr>
        <w:t>Magazine</w:t>
      </w:r>
      <w:r>
        <w:rPr>
          <w:i/>
          <w:iCs/>
        </w:rPr>
        <w:t xml:space="preserve">, </w:t>
      </w:r>
      <w:r w:rsidR="00000000" w:rsidRPr="00033231">
        <w:t>un jour où j</w:t>
      </w:r>
      <w:r>
        <w:t>’</w:t>
      </w:r>
      <w:r w:rsidR="00000000" w:rsidRPr="00033231">
        <w:t>aurai le temps</w:t>
      </w:r>
      <w:r>
        <w:t xml:space="preserve"> ; </w:t>
      </w:r>
      <w:r w:rsidR="00000000" w:rsidRPr="00033231">
        <w:t>seulement</w:t>
      </w:r>
      <w:r>
        <w:t xml:space="preserve">, </w:t>
      </w:r>
      <w:r w:rsidR="00000000" w:rsidRPr="00033231">
        <w:t>mon travail ne sera jamais inséré</w:t>
      </w:r>
      <w:r>
        <w:t xml:space="preserve"> ; </w:t>
      </w:r>
      <w:r w:rsidR="00000000" w:rsidRPr="00033231">
        <w:t>il sera refusé avec des compliments et tenu à ma disposition dans les bureaux</w:t>
      </w:r>
      <w:r>
        <w:t>.</w:t>
      </w:r>
    </w:p>
    <w:p w14:paraId="0A9AD0EE" w14:textId="77777777" w:rsidR="004F69D6" w:rsidRDefault="004F69D6" w:rsidP="0021796F">
      <w:r>
        <w:lastRenderedPageBreak/>
        <w:t>— </w:t>
      </w:r>
      <w:r w:rsidR="00000000" w:rsidRPr="00033231">
        <w:t>Assurément</w:t>
      </w:r>
      <w:r>
        <w:t xml:space="preserve"> : </w:t>
      </w:r>
      <w:r w:rsidR="00000000" w:rsidRPr="00033231">
        <w:t>vous ne pourriez écrire assez bien</w:t>
      </w:r>
      <w:r>
        <w:t xml:space="preserve"> ; </w:t>
      </w:r>
      <w:r w:rsidR="00000000" w:rsidRPr="00033231">
        <w:t>vous ne savez pas assez</w:t>
      </w:r>
      <w:r>
        <w:t xml:space="preserve"> ; </w:t>
      </w:r>
      <w:r w:rsidR="00000000" w:rsidRPr="00033231">
        <w:t>vous manquez d</w:t>
      </w:r>
      <w:r>
        <w:t>’</w:t>
      </w:r>
      <w:r w:rsidR="00000000" w:rsidRPr="00033231">
        <w:t>érudition</w:t>
      </w:r>
      <w:r>
        <w:t xml:space="preserve">, </w:t>
      </w:r>
      <w:r w:rsidR="00000000" w:rsidRPr="00033231">
        <w:t>Shirley</w:t>
      </w:r>
      <w:r>
        <w:t>.</w:t>
      </w:r>
    </w:p>
    <w:p w14:paraId="4DF33128" w14:textId="52EDDF42" w:rsidR="00000000" w:rsidRPr="00033231" w:rsidRDefault="004F69D6" w:rsidP="0021796F">
      <w:r>
        <w:t>— </w:t>
      </w:r>
      <w:r w:rsidR="00000000" w:rsidRPr="00033231">
        <w:t>Dieu sait que je ne vous contredirai pas</w:t>
      </w:r>
      <w:r>
        <w:t xml:space="preserve">, </w:t>
      </w:r>
      <w:r w:rsidR="00000000" w:rsidRPr="00033231">
        <w:t>Cary</w:t>
      </w:r>
      <w:r>
        <w:t xml:space="preserve">. </w:t>
      </w:r>
      <w:r w:rsidR="00000000" w:rsidRPr="00033231">
        <w:t>Je suis ignorante comme une borne</w:t>
      </w:r>
      <w:r>
        <w:t xml:space="preserve">. </w:t>
      </w:r>
      <w:r w:rsidR="00000000" w:rsidRPr="00033231">
        <w:t>Une chose me console cependant</w:t>
      </w:r>
      <w:r>
        <w:t xml:space="preserve">, </w:t>
      </w:r>
      <w:r w:rsidR="00000000" w:rsidRPr="00033231">
        <w:t>c</w:t>
      </w:r>
      <w:r>
        <w:t>’</w:t>
      </w:r>
      <w:r w:rsidR="00000000" w:rsidRPr="00033231">
        <w:t>est que vous n</w:t>
      </w:r>
      <w:r>
        <w:t>’</w:t>
      </w:r>
      <w:r w:rsidR="00000000" w:rsidRPr="00033231">
        <w:t>êtes guère plus instruite que moi</w:t>
      </w:r>
      <w:r>
        <w:t>. »</w:t>
      </w:r>
    </w:p>
    <w:p w14:paraId="77C22C76" w14:textId="77777777" w:rsidR="004F69D6" w:rsidRDefault="00000000" w:rsidP="0021796F">
      <w:r w:rsidRPr="00033231">
        <w:t>Elles descendirent pour le déjeuner</w:t>
      </w:r>
      <w:r w:rsidR="004F69D6">
        <w:t>.</w:t>
      </w:r>
    </w:p>
    <w:p w14:paraId="37F4B0BD" w14:textId="77777777" w:rsidR="004F69D6" w:rsidRDefault="004F69D6" w:rsidP="0021796F">
      <w:r>
        <w:t>« </w:t>
      </w:r>
      <w:r w:rsidR="00000000" w:rsidRPr="00033231">
        <w:t xml:space="preserve">Je voudrais bien savoir comment </w:t>
      </w:r>
      <w:proofErr w:type="spellStart"/>
      <w:r w:rsidR="00000000" w:rsidRPr="00033231">
        <w:t>mistress</w:t>
      </w:r>
      <w:proofErr w:type="spellEnd"/>
      <w:r w:rsidR="00000000" w:rsidRPr="00033231">
        <w:t xml:space="preserve"> </w:t>
      </w:r>
      <w:proofErr w:type="spellStart"/>
      <w:r w:rsidR="00000000" w:rsidRPr="00033231">
        <w:t>Pryor</w:t>
      </w:r>
      <w:proofErr w:type="spellEnd"/>
      <w:r w:rsidR="00000000" w:rsidRPr="00033231">
        <w:t xml:space="preserve"> et Ho</w:t>
      </w:r>
      <w:r w:rsidR="00000000" w:rsidRPr="00033231">
        <w:t>r</w:t>
      </w:r>
      <w:r w:rsidR="00000000" w:rsidRPr="00033231">
        <w:t>tense Moore ont passé la nuit</w:t>
      </w:r>
      <w:r>
        <w:t xml:space="preserve">, </w:t>
      </w:r>
      <w:r w:rsidR="00000000" w:rsidRPr="00033231">
        <w:t>dit Caroline en faisant le café</w:t>
      </w:r>
      <w:r>
        <w:t xml:space="preserve">. </w:t>
      </w:r>
      <w:r w:rsidR="00000000" w:rsidRPr="00033231">
        <w:t>Égoïste que je suis</w:t>
      </w:r>
      <w:r>
        <w:t xml:space="preserve"> ! </w:t>
      </w:r>
      <w:r w:rsidR="00000000" w:rsidRPr="00033231">
        <w:t>Je n</w:t>
      </w:r>
      <w:r>
        <w:t>’</w:t>
      </w:r>
      <w:r w:rsidR="00000000" w:rsidRPr="00033231">
        <w:t>ai pas songé à elles jusqu</w:t>
      </w:r>
      <w:r>
        <w:t>’</w:t>
      </w:r>
      <w:r w:rsidR="00000000" w:rsidRPr="00033231">
        <w:t>à ce moment</w:t>
      </w:r>
      <w:r>
        <w:t xml:space="preserve">. </w:t>
      </w:r>
      <w:r w:rsidR="00000000" w:rsidRPr="00033231">
        <w:t>Elles auront entendu tout le tumulte</w:t>
      </w:r>
      <w:r>
        <w:t xml:space="preserve"> ; </w:t>
      </w:r>
      <w:proofErr w:type="spellStart"/>
      <w:r w:rsidR="00000000" w:rsidRPr="00033231">
        <w:t>Fieldhead</w:t>
      </w:r>
      <w:proofErr w:type="spellEnd"/>
      <w:r w:rsidR="00000000" w:rsidRPr="00033231">
        <w:t xml:space="preserve"> et le cottage sont si proches</w:t>
      </w:r>
      <w:r>
        <w:t xml:space="preserve"> ; </w:t>
      </w:r>
      <w:r w:rsidR="00000000" w:rsidRPr="00033231">
        <w:t>et Hortense est très-peureuse pour ces sortes de choses</w:t>
      </w:r>
      <w:r>
        <w:t xml:space="preserve">. </w:t>
      </w:r>
      <w:r w:rsidR="00000000" w:rsidRPr="00033231">
        <w:t xml:space="preserve">Il en est sans doute ainsi de </w:t>
      </w:r>
      <w:proofErr w:type="spellStart"/>
      <w:r w:rsidR="00000000" w:rsidRPr="00033231">
        <w:t>mistress</w:t>
      </w:r>
      <w:proofErr w:type="spellEnd"/>
      <w:r w:rsidR="00000000" w:rsidRPr="00033231">
        <w:t xml:space="preserve"> </w:t>
      </w:r>
      <w:proofErr w:type="spellStart"/>
      <w:r w:rsidR="00000000" w:rsidRPr="00033231">
        <w:t>Pryor</w:t>
      </w:r>
      <w:proofErr w:type="spellEnd"/>
      <w:r>
        <w:t>.</w:t>
      </w:r>
    </w:p>
    <w:p w14:paraId="38598AFA" w14:textId="6F30A346" w:rsidR="00000000" w:rsidRPr="00033231" w:rsidRDefault="004F69D6" w:rsidP="0021796F">
      <w:r>
        <w:t>— </w:t>
      </w:r>
      <w:r w:rsidR="00000000" w:rsidRPr="00033231">
        <w:t>Vous pouvez m</w:t>
      </w:r>
      <w:r>
        <w:t>’</w:t>
      </w:r>
      <w:r w:rsidR="00000000" w:rsidRPr="00033231">
        <w:t>en croire</w:t>
      </w:r>
      <w:r>
        <w:t xml:space="preserve">, </w:t>
      </w:r>
      <w:r w:rsidR="00000000" w:rsidRPr="00033231">
        <w:t>Lina</w:t>
      </w:r>
      <w:r>
        <w:t xml:space="preserve">, </w:t>
      </w:r>
      <w:r w:rsidR="00000000" w:rsidRPr="00033231">
        <w:t>Moore a eu soin d</w:t>
      </w:r>
      <w:r>
        <w:t>’</w:t>
      </w:r>
      <w:r w:rsidR="00000000" w:rsidRPr="00033231">
        <w:t>éloigner sa sœur</w:t>
      </w:r>
      <w:r>
        <w:t xml:space="preserve"> ; </w:t>
      </w:r>
      <w:r w:rsidR="00000000" w:rsidRPr="00033231">
        <w:t>elle s</w:t>
      </w:r>
      <w:r>
        <w:t>’</w:t>
      </w:r>
      <w:r w:rsidR="00000000" w:rsidRPr="00033231">
        <w:t>en retourna hier avec miss Mann</w:t>
      </w:r>
      <w:r>
        <w:t xml:space="preserve"> ; </w:t>
      </w:r>
      <w:r w:rsidR="00000000" w:rsidRPr="00033231">
        <w:t>il l</w:t>
      </w:r>
      <w:r>
        <w:t>’</w:t>
      </w:r>
      <w:r w:rsidR="00000000" w:rsidRPr="00033231">
        <w:t>a bien certainement fait rester là pour la nuit</w:t>
      </w:r>
      <w:r>
        <w:t xml:space="preserve">. </w:t>
      </w:r>
      <w:r w:rsidR="00000000" w:rsidRPr="00033231">
        <w:t xml:space="preserve">Quant à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j</w:t>
      </w:r>
      <w:r>
        <w:t>’</w:t>
      </w:r>
      <w:r w:rsidR="00000000" w:rsidRPr="00033231">
        <w:t>avoue que j</w:t>
      </w:r>
      <w:r>
        <w:t>’</w:t>
      </w:r>
      <w:r w:rsidR="00000000" w:rsidRPr="00033231">
        <w:t>ai quelque inquiétude de ce côté</w:t>
      </w:r>
      <w:r>
        <w:t xml:space="preserve"> ; </w:t>
      </w:r>
      <w:r w:rsidR="00000000" w:rsidRPr="00033231">
        <w:t>mais avant une demi-heure nous serons auprès d</w:t>
      </w:r>
      <w:r>
        <w:t>’</w:t>
      </w:r>
      <w:r w:rsidR="00000000" w:rsidRPr="00033231">
        <w:t>elle</w:t>
      </w:r>
      <w:r>
        <w:t>. »</w:t>
      </w:r>
    </w:p>
    <w:p w14:paraId="76E5579F" w14:textId="1E5BD91D" w:rsidR="004F69D6" w:rsidRDefault="00000000" w:rsidP="0021796F">
      <w:r w:rsidRPr="00033231">
        <w:t>Pendant ce temps</w:t>
      </w:r>
      <w:r w:rsidR="004F69D6">
        <w:t xml:space="preserve">, </w:t>
      </w:r>
      <w:r w:rsidRPr="00033231">
        <w:t>la nouvelle de ce qui s</w:t>
      </w:r>
      <w:r w:rsidR="004F69D6">
        <w:t>’</w:t>
      </w:r>
      <w:r w:rsidRPr="00033231">
        <w:t xml:space="preserve">était passé à </w:t>
      </w:r>
      <w:proofErr w:type="spellStart"/>
      <w:r w:rsidRPr="00033231">
        <w:t>Ho</w:t>
      </w:r>
      <w:r w:rsidRPr="00033231">
        <w:t>l</w:t>
      </w:r>
      <w:r w:rsidRPr="00033231">
        <w:t>low</w:t>
      </w:r>
      <w:proofErr w:type="spellEnd"/>
      <w:r w:rsidRPr="00033231">
        <w:t xml:space="preserve"> se répandait dans le voisinage</w:t>
      </w:r>
      <w:r w:rsidR="004F69D6">
        <w:t xml:space="preserve">. </w:t>
      </w:r>
      <w:r w:rsidRPr="00033231">
        <w:t>Fanny</w:t>
      </w:r>
      <w:r w:rsidR="004F69D6">
        <w:t xml:space="preserve">, </w:t>
      </w:r>
      <w:r w:rsidRPr="00033231">
        <w:t xml:space="preserve">qui était allée à </w:t>
      </w:r>
      <w:proofErr w:type="spellStart"/>
      <w:r w:rsidRPr="00033231">
        <w:t>Fieldhead</w:t>
      </w:r>
      <w:proofErr w:type="spellEnd"/>
      <w:r w:rsidRPr="00033231">
        <w:t xml:space="preserve"> chercher le lait</w:t>
      </w:r>
      <w:r w:rsidR="004F69D6">
        <w:t xml:space="preserve">, </w:t>
      </w:r>
      <w:r w:rsidRPr="00033231">
        <w:t>revint en hâte annoncer qu</w:t>
      </w:r>
      <w:r w:rsidR="004F69D6">
        <w:t>’</w:t>
      </w:r>
      <w:r w:rsidRPr="00033231">
        <w:t xml:space="preserve">il y avait eu un combat à </w:t>
      </w:r>
      <w:proofErr w:type="spellStart"/>
      <w:r w:rsidRPr="00033231">
        <w:t>Hollow</w:t>
      </w:r>
      <w:proofErr w:type="spellEnd"/>
      <w:r w:rsidR="004F69D6">
        <w:t xml:space="preserve">, </w:t>
      </w:r>
      <w:r w:rsidRPr="00033231">
        <w:t xml:space="preserve">dans la fabrique de </w:t>
      </w:r>
      <w:r w:rsidR="004F69D6">
        <w:t>M. </w:t>
      </w:r>
      <w:r w:rsidRPr="00033231">
        <w:t>Moore</w:t>
      </w:r>
      <w:r w:rsidR="004F69D6">
        <w:t xml:space="preserve">, </w:t>
      </w:r>
      <w:r w:rsidRPr="00033231">
        <w:t>et que l</w:t>
      </w:r>
      <w:r w:rsidR="004F69D6">
        <w:t>’</w:t>
      </w:r>
      <w:r w:rsidRPr="00033231">
        <w:t>on disait qu</w:t>
      </w:r>
      <w:r w:rsidR="004F69D6">
        <w:t>’</w:t>
      </w:r>
      <w:r w:rsidRPr="00033231">
        <w:t>une vingtaine d</w:t>
      </w:r>
      <w:r w:rsidR="004F69D6">
        <w:t>’</w:t>
      </w:r>
      <w:r w:rsidRPr="00033231">
        <w:t>hommes avaient été tués</w:t>
      </w:r>
      <w:r w:rsidR="004F69D6">
        <w:t xml:space="preserve">. </w:t>
      </w:r>
      <w:r w:rsidRPr="00033231">
        <w:t>Élisa</w:t>
      </w:r>
      <w:r w:rsidR="004F69D6">
        <w:t xml:space="preserve">, </w:t>
      </w:r>
      <w:r w:rsidRPr="00033231">
        <w:t>pendant l</w:t>
      </w:r>
      <w:r w:rsidR="004F69D6">
        <w:t>’</w:t>
      </w:r>
      <w:r w:rsidRPr="00033231">
        <w:t>absence de Fanny</w:t>
      </w:r>
      <w:r w:rsidR="004F69D6">
        <w:t xml:space="preserve">, </w:t>
      </w:r>
      <w:r w:rsidRPr="00033231">
        <w:t>avait appris par le garçon du bo</w:t>
      </w:r>
      <w:r w:rsidRPr="00033231">
        <w:t>u</w:t>
      </w:r>
      <w:r w:rsidRPr="00033231">
        <w:t>cher que le moulin était brûlé</w:t>
      </w:r>
      <w:r w:rsidR="004F69D6">
        <w:t xml:space="preserve">. </w:t>
      </w:r>
      <w:r w:rsidRPr="00033231">
        <w:t>Toutes deux se précipitèrent dans le parloir pour annoncer la terrible nouvelle aux jeunes filles</w:t>
      </w:r>
      <w:r w:rsidR="004F69D6">
        <w:t xml:space="preserve">, </w:t>
      </w:r>
      <w:r w:rsidRPr="00033231">
        <w:t>terminant leur claire et fidèle narration par l</w:t>
      </w:r>
      <w:r w:rsidR="004F69D6">
        <w:t>’</w:t>
      </w:r>
      <w:r w:rsidRPr="00033231">
        <w:t>assertion qu</w:t>
      </w:r>
      <w:r w:rsidR="004F69D6">
        <w:t>’</w:t>
      </w:r>
      <w:r w:rsidRPr="00033231">
        <w:t>elles étaient sûres que leur maître avait été présent à tout cela</w:t>
      </w:r>
      <w:r w:rsidR="004F69D6">
        <w:t xml:space="preserve"> ; </w:t>
      </w:r>
      <w:r w:rsidRPr="00033231">
        <w:t>que la veille</w:t>
      </w:r>
      <w:r w:rsidR="004F69D6">
        <w:t xml:space="preserve">, </w:t>
      </w:r>
      <w:r w:rsidRPr="00033231">
        <w:t>avec Thomas</w:t>
      </w:r>
      <w:r w:rsidR="004F69D6">
        <w:t xml:space="preserve">, </w:t>
      </w:r>
      <w:r w:rsidRPr="00033231">
        <w:t>le clerc</w:t>
      </w:r>
      <w:r w:rsidR="004F69D6">
        <w:t xml:space="preserve">, </w:t>
      </w:r>
      <w:r w:rsidRPr="00033231">
        <w:t>il était allé rejoindre Malone et les soldats</w:t>
      </w:r>
      <w:r w:rsidR="004F69D6">
        <w:t>. M. </w:t>
      </w:r>
      <w:r w:rsidRPr="00033231">
        <w:t>Malone aussi n</w:t>
      </w:r>
      <w:r w:rsidR="004F69D6">
        <w:t>’</w:t>
      </w:r>
      <w:r w:rsidRPr="00033231">
        <w:t xml:space="preserve">avait point </w:t>
      </w:r>
      <w:r w:rsidRPr="00033231">
        <w:lastRenderedPageBreak/>
        <w:t>reparu à son logement depuis la veille dans l</w:t>
      </w:r>
      <w:r w:rsidR="004F69D6">
        <w:t>’</w:t>
      </w:r>
      <w:r w:rsidRPr="00033231">
        <w:t>après-midi</w:t>
      </w:r>
      <w:r w:rsidR="004F69D6">
        <w:t xml:space="preserve">, </w:t>
      </w:r>
      <w:r w:rsidRPr="00033231">
        <w:t xml:space="preserve">et la femme et la famille de </w:t>
      </w:r>
      <w:r w:rsidR="004F69D6">
        <w:t>Joe</w:t>
      </w:r>
      <w:r w:rsidRPr="00033231">
        <w:t xml:space="preserve"> Scott étaient dans la plus grande désolation</w:t>
      </w:r>
      <w:r w:rsidR="004F69D6">
        <w:t xml:space="preserve">, </w:t>
      </w:r>
      <w:r w:rsidRPr="00033231">
        <w:t>ne sachant ce qui était advenu de leur chef</w:t>
      </w:r>
      <w:r w:rsidR="004F69D6">
        <w:t>.</w:t>
      </w:r>
    </w:p>
    <w:p w14:paraId="03A9860D" w14:textId="77777777" w:rsidR="004F69D6" w:rsidRDefault="00000000" w:rsidP="0021796F">
      <w:r w:rsidRPr="00033231">
        <w:t>Ces nouvelles étaient à peine données</w:t>
      </w:r>
      <w:r w:rsidR="004F69D6">
        <w:t xml:space="preserve">, </w:t>
      </w:r>
      <w:r w:rsidRPr="00033231">
        <w:t>qu</w:t>
      </w:r>
      <w:r w:rsidR="004F69D6">
        <w:t>’</w:t>
      </w:r>
      <w:r w:rsidRPr="00033231">
        <w:t xml:space="preserve">un coup frappé à la porte de la cuisine annonça le domestique de </w:t>
      </w:r>
      <w:proofErr w:type="spellStart"/>
      <w:r w:rsidRPr="00033231">
        <w:t>Fieldhead</w:t>
      </w:r>
      <w:proofErr w:type="spellEnd"/>
      <w:r w:rsidR="004F69D6">
        <w:t xml:space="preserve">, </w:t>
      </w:r>
      <w:r w:rsidRPr="00033231">
        <w:t>arr</w:t>
      </w:r>
      <w:r w:rsidRPr="00033231">
        <w:t>i</w:t>
      </w:r>
      <w:r w:rsidRPr="00033231">
        <w:t>vé en toute hâte porteur d</w:t>
      </w:r>
      <w:r w:rsidR="004F69D6">
        <w:t>’</w:t>
      </w:r>
      <w:r w:rsidRPr="00033231">
        <w:t xml:space="preserve">un billet de </w:t>
      </w:r>
      <w:proofErr w:type="spellStart"/>
      <w:r w:rsidRPr="00033231">
        <w:t>mistress</w:t>
      </w:r>
      <w:proofErr w:type="spellEnd"/>
      <w:r w:rsidRPr="00033231">
        <w:t xml:space="preserve"> </w:t>
      </w:r>
      <w:proofErr w:type="spellStart"/>
      <w:r w:rsidRPr="00033231">
        <w:t>Pryor</w:t>
      </w:r>
      <w:proofErr w:type="spellEnd"/>
      <w:r w:rsidR="004F69D6">
        <w:t xml:space="preserve">. </w:t>
      </w:r>
      <w:r w:rsidRPr="00033231">
        <w:t>Ce billet était écrit avec précipitation</w:t>
      </w:r>
      <w:r w:rsidR="004F69D6">
        <w:t xml:space="preserve">, </w:t>
      </w:r>
      <w:r w:rsidRPr="00033231">
        <w:t xml:space="preserve">et il pressait miss </w:t>
      </w:r>
      <w:proofErr w:type="spellStart"/>
      <w:r w:rsidRPr="00033231">
        <w:t>Keeldar</w:t>
      </w:r>
      <w:proofErr w:type="spellEnd"/>
      <w:r w:rsidRPr="00033231">
        <w:t xml:space="preserve"> de r</w:t>
      </w:r>
      <w:r w:rsidRPr="00033231">
        <w:t>e</w:t>
      </w:r>
      <w:r w:rsidRPr="00033231">
        <w:t>tourner immédiatement</w:t>
      </w:r>
      <w:r w:rsidR="004F69D6">
        <w:t xml:space="preserve">, </w:t>
      </w:r>
      <w:r w:rsidRPr="00033231">
        <w:t>attendu que le voisinage et la maison étaient menacés d</w:t>
      </w:r>
      <w:r w:rsidR="004F69D6">
        <w:t>’</w:t>
      </w:r>
      <w:r w:rsidRPr="00033231">
        <w:t>être dans la confusion</w:t>
      </w:r>
      <w:r w:rsidR="004F69D6">
        <w:t xml:space="preserve">, </w:t>
      </w:r>
      <w:r w:rsidRPr="00033231">
        <w:t>et qu</w:t>
      </w:r>
      <w:r w:rsidR="004F69D6">
        <w:t>’</w:t>
      </w:r>
      <w:r w:rsidRPr="00033231">
        <w:t>il y aurait certa</w:t>
      </w:r>
      <w:r w:rsidRPr="00033231">
        <w:t>i</w:t>
      </w:r>
      <w:r w:rsidRPr="00033231">
        <w:t>nement des ordres à donner qui ne pouvaient l</w:t>
      </w:r>
      <w:r w:rsidR="004F69D6">
        <w:t>’</w:t>
      </w:r>
      <w:r w:rsidRPr="00033231">
        <w:t>être que par la maîtresse du manoir</w:t>
      </w:r>
      <w:r w:rsidR="004F69D6">
        <w:t xml:space="preserve">. </w:t>
      </w:r>
      <w:r w:rsidRPr="00033231">
        <w:t>Dans un post-scriptum</w:t>
      </w:r>
      <w:r w:rsidR="004F69D6">
        <w:t xml:space="preserve">, </w:t>
      </w:r>
      <w:proofErr w:type="spellStart"/>
      <w:r w:rsidRPr="00033231">
        <w:t>mistress</w:t>
      </w:r>
      <w:proofErr w:type="spellEnd"/>
      <w:r w:rsidRPr="00033231">
        <w:t xml:space="preserve"> </w:t>
      </w:r>
      <w:proofErr w:type="spellStart"/>
      <w:r w:rsidRPr="00033231">
        <w:t>Pryor</w:t>
      </w:r>
      <w:proofErr w:type="spellEnd"/>
      <w:r w:rsidRPr="00033231">
        <w:t xml:space="preserve"> d</w:t>
      </w:r>
      <w:r w:rsidRPr="00033231">
        <w:t>i</w:t>
      </w:r>
      <w:r w:rsidRPr="00033231">
        <w:t xml:space="preserve">sait que Caroline ne pouvait rester à la </w:t>
      </w:r>
      <w:proofErr w:type="spellStart"/>
      <w:r w:rsidRPr="00033231">
        <w:t>rectorerie</w:t>
      </w:r>
      <w:proofErr w:type="spellEnd"/>
      <w:r w:rsidR="004F69D6">
        <w:t xml:space="preserve">, </w:t>
      </w:r>
      <w:r w:rsidRPr="00033231">
        <w:t>et qu</w:t>
      </w:r>
      <w:r w:rsidR="004F69D6">
        <w:t>’</w:t>
      </w:r>
      <w:r w:rsidRPr="00033231">
        <w:t>elle f</w:t>
      </w:r>
      <w:r w:rsidRPr="00033231">
        <w:t>e</w:t>
      </w:r>
      <w:r w:rsidRPr="00033231">
        <w:t>rait bien d</w:t>
      </w:r>
      <w:r w:rsidR="004F69D6">
        <w:t>’</w:t>
      </w:r>
      <w:r w:rsidRPr="00033231">
        <w:t xml:space="preserve">accompagner miss </w:t>
      </w:r>
      <w:proofErr w:type="spellStart"/>
      <w:r w:rsidRPr="00033231">
        <w:t>Keeldar</w:t>
      </w:r>
      <w:proofErr w:type="spellEnd"/>
      <w:r w:rsidR="004F69D6">
        <w:t>.</w:t>
      </w:r>
    </w:p>
    <w:p w14:paraId="1C1BF0D5" w14:textId="77777777" w:rsidR="004F69D6" w:rsidRDefault="004F69D6" w:rsidP="0021796F">
      <w:r>
        <w:t>« </w:t>
      </w:r>
      <w:r w:rsidR="00000000" w:rsidRPr="00033231">
        <w:t>Il n</w:t>
      </w:r>
      <w:r>
        <w:t>’</w:t>
      </w:r>
      <w:r w:rsidR="00000000" w:rsidRPr="00033231">
        <w:t>y a là-dessus qu</w:t>
      </w:r>
      <w:r>
        <w:t>’</w:t>
      </w:r>
      <w:r w:rsidR="00000000" w:rsidRPr="00033231">
        <w:t>une opinion</w:t>
      </w:r>
      <w:r>
        <w:t xml:space="preserve">, </w:t>
      </w:r>
      <w:r w:rsidR="00000000" w:rsidRPr="00033231">
        <w:t>dit Shirley en attachant son chapeau</w:t>
      </w:r>
      <w:r>
        <w:t xml:space="preserve">, </w:t>
      </w:r>
      <w:r w:rsidR="00000000" w:rsidRPr="00033231">
        <w:t>et elle courut chercher celui de Caroline</w:t>
      </w:r>
      <w:r>
        <w:t>.</w:t>
      </w:r>
    </w:p>
    <w:p w14:paraId="607CE51C" w14:textId="77777777" w:rsidR="004F69D6" w:rsidRDefault="004F69D6" w:rsidP="0021796F">
      <w:r>
        <w:t>— </w:t>
      </w:r>
      <w:r w:rsidR="00000000" w:rsidRPr="00033231">
        <w:t>Mais que feront Fanny et Élisa</w:t>
      </w:r>
      <w:r>
        <w:t xml:space="preserve"> ? </w:t>
      </w:r>
      <w:r w:rsidR="00000000" w:rsidRPr="00033231">
        <w:t>Et si mon oncle arr</w:t>
      </w:r>
      <w:r w:rsidR="00000000" w:rsidRPr="00033231">
        <w:t>i</w:t>
      </w:r>
      <w:r w:rsidR="00000000" w:rsidRPr="00033231">
        <w:t>vait</w:t>
      </w:r>
      <w:r>
        <w:t> ?</w:t>
      </w:r>
    </w:p>
    <w:p w14:paraId="4E2C7F76" w14:textId="223435AC" w:rsidR="004F69D6" w:rsidRDefault="004F69D6" w:rsidP="0021796F">
      <w:r>
        <w:t>— </w:t>
      </w:r>
      <w:r w:rsidR="00000000" w:rsidRPr="00033231">
        <w:t>Votre oncle ne reviendra pas encore</w:t>
      </w:r>
      <w:r>
        <w:t xml:space="preserve"> ; </w:t>
      </w:r>
      <w:r w:rsidR="00000000" w:rsidRPr="00033231">
        <w:t>il a d</w:t>
      </w:r>
      <w:r>
        <w:t>’</w:t>
      </w:r>
      <w:r w:rsidR="00000000" w:rsidRPr="00033231">
        <w:t>autre poisson à frire</w:t>
      </w:r>
      <w:r>
        <w:t xml:space="preserve"> : </w:t>
      </w:r>
      <w:r w:rsidR="00000000" w:rsidRPr="00033231">
        <w:t xml:space="preserve">il va être occupé à galoper de </w:t>
      </w:r>
      <w:proofErr w:type="spellStart"/>
      <w:r w:rsidR="00000000" w:rsidRPr="00033231">
        <w:t>Briarfield</w:t>
      </w:r>
      <w:proofErr w:type="spellEnd"/>
      <w:r w:rsidR="00000000" w:rsidRPr="00033231">
        <w:t xml:space="preserve"> à </w:t>
      </w:r>
      <w:proofErr w:type="spellStart"/>
      <w:r w:rsidR="00000000" w:rsidRPr="00033231">
        <w:t>Stilbro</w:t>
      </w:r>
      <w:proofErr w:type="spellEnd"/>
      <w:r>
        <w:t>’</w:t>
      </w:r>
      <w:r w:rsidR="00000000" w:rsidRPr="00033231">
        <w:t xml:space="preserve"> et de </w:t>
      </w:r>
      <w:proofErr w:type="spellStart"/>
      <w:r w:rsidR="00000000" w:rsidRPr="00033231">
        <w:t>Stilbro</w:t>
      </w:r>
      <w:proofErr w:type="spellEnd"/>
      <w:r>
        <w:t>’</w:t>
      </w:r>
      <w:r w:rsidR="00000000" w:rsidRPr="00033231">
        <w:t xml:space="preserve"> à </w:t>
      </w:r>
      <w:proofErr w:type="spellStart"/>
      <w:r w:rsidR="00000000" w:rsidRPr="00033231">
        <w:t>Briarfield</w:t>
      </w:r>
      <w:proofErr w:type="spellEnd"/>
      <w:r>
        <w:t xml:space="preserve">, </w:t>
      </w:r>
      <w:r w:rsidR="00000000" w:rsidRPr="00033231">
        <w:t>éveillant les magistrats du tribunal et les o</w:t>
      </w:r>
      <w:r w:rsidR="00000000" w:rsidRPr="00033231">
        <w:t>f</w:t>
      </w:r>
      <w:r w:rsidR="00000000" w:rsidRPr="00033231">
        <w:t>ficiers de la caserne</w:t>
      </w:r>
      <w:r>
        <w:t xml:space="preserve">. </w:t>
      </w:r>
      <w:r w:rsidR="00000000" w:rsidRPr="00033231">
        <w:t xml:space="preserve">Fanny et Élisa pourront avoir la femme de </w:t>
      </w:r>
      <w:r>
        <w:t>Joe</w:t>
      </w:r>
      <w:r w:rsidR="00000000" w:rsidRPr="00033231">
        <w:t xml:space="preserve"> et celle du clerc pour leur tenir compagnie</w:t>
      </w:r>
      <w:r>
        <w:t xml:space="preserve">. </w:t>
      </w:r>
      <w:r w:rsidR="00000000" w:rsidRPr="00033231">
        <w:t>D</w:t>
      </w:r>
      <w:r>
        <w:t>’</w:t>
      </w:r>
      <w:r w:rsidR="00000000" w:rsidRPr="00033231">
        <w:t>ailleurs</w:t>
      </w:r>
      <w:r>
        <w:t xml:space="preserve">, </w:t>
      </w:r>
      <w:r w:rsidR="00000000" w:rsidRPr="00033231">
        <w:t>il n</w:t>
      </w:r>
      <w:r>
        <w:t>’</w:t>
      </w:r>
      <w:r w:rsidR="00000000" w:rsidRPr="00033231">
        <w:t>y a aucun danger à craindre maintenant</w:t>
      </w:r>
      <w:r>
        <w:t xml:space="preserve"> ; </w:t>
      </w:r>
      <w:r w:rsidR="00000000" w:rsidRPr="00033231">
        <w:t>des semaines se pass</w:t>
      </w:r>
      <w:r w:rsidR="00000000" w:rsidRPr="00033231">
        <w:t>e</w:t>
      </w:r>
      <w:r w:rsidR="00000000" w:rsidRPr="00033231">
        <w:t>ront avant que les émeutiers puissent se rallier ou concerter une autre attaque</w:t>
      </w:r>
      <w:r>
        <w:t xml:space="preserve">, </w:t>
      </w:r>
      <w:r w:rsidR="00000000" w:rsidRPr="00033231">
        <w:t xml:space="preserve">et je serai bien trompée si Moore et </w:t>
      </w:r>
      <w:proofErr w:type="spellStart"/>
      <w:r w:rsidR="00000000" w:rsidRPr="00033231">
        <w:t>Helstone</w:t>
      </w:r>
      <w:proofErr w:type="spellEnd"/>
      <w:r w:rsidR="00000000" w:rsidRPr="00033231">
        <w:t xml:space="preserve"> ne profitent pas de l</w:t>
      </w:r>
      <w:r>
        <w:t>’</w:t>
      </w:r>
      <w:r w:rsidR="00000000" w:rsidRPr="00033231">
        <w:t>attaque de la nuit dernière pour les anéantir tout à fait</w:t>
      </w:r>
      <w:r>
        <w:t xml:space="preserve"> : </w:t>
      </w:r>
      <w:r w:rsidR="00000000" w:rsidRPr="00033231">
        <w:t xml:space="preserve">ils vont entraîner les autorités de </w:t>
      </w:r>
      <w:proofErr w:type="spellStart"/>
      <w:r w:rsidR="00000000" w:rsidRPr="00033231">
        <w:t>Stilbro</w:t>
      </w:r>
      <w:proofErr w:type="spellEnd"/>
      <w:r>
        <w:t>’</w:t>
      </w:r>
      <w:r w:rsidR="00000000" w:rsidRPr="00033231">
        <w:t xml:space="preserve"> dans d</w:t>
      </w:r>
      <w:r>
        <w:t>’</w:t>
      </w:r>
      <w:r w:rsidR="00000000" w:rsidRPr="00033231">
        <w:t>énergiques mesures</w:t>
      </w:r>
      <w:r>
        <w:t xml:space="preserve">. </w:t>
      </w:r>
      <w:r w:rsidR="00000000" w:rsidRPr="00033231">
        <w:t>J</w:t>
      </w:r>
      <w:r>
        <w:t>’</w:t>
      </w:r>
      <w:r w:rsidR="00000000" w:rsidRPr="00033231">
        <w:t>espère seulement qu</w:t>
      </w:r>
      <w:r>
        <w:t>’</w:t>
      </w:r>
      <w:r w:rsidR="00000000" w:rsidRPr="00033231">
        <w:t>ils ne seront pas trop sévères</w:t>
      </w:r>
      <w:r>
        <w:t xml:space="preserve">, </w:t>
      </w:r>
      <w:r w:rsidR="00000000" w:rsidRPr="00033231">
        <w:t>qu</w:t>
      </w:r>
      <w:r>
        <w:t>’</w:t>
      </w:r>
      <w:r w:rsidR="00000000" w:rsidRPr="00033231">
        <w:t>ils ne poursuivront pas trop implacablement les vaincus</w:t>
      </w:r>
      <w:r>
        <w:t>.</w:t>
      </w:r>
    </w:p>
    <w:p w14:paraId="7C2FED3F" w14:textId="77777777" w:rsidR="004F69D6" w:rsidRDefault="004F69D6" w:rsidP="0021796F">
      <w:r>
        <w:lastRenderedPageBreak/>
        <w:t>— </w:t>
      </w:r>
      <w:r w:rsidR="00000000" w:rsidRPr="00033231">
        <w:t>Robert ne sera point cruel</w:t>
      </w:r>
      <w:r>
        <w:t xml:space="preserve"> ; </w:t>
      </w:r>
      <w:r w:rsidR="00000000" w:rsidRPr="00033231">
        <w:t>nous avons pu le voir la nuit dernière</w:t>
      </w:r>
      <w:r>
        <w:t>.</w:t>
      </w:r>
    </w:p>
    <w:p w14:paraId="0D217701" w14:textId="1C22C017" w:rsidR="00000000" w:rsidRPr="00033231" w:rsidRDefault="004F69D6" w:rsidP="0021796F">
      <w:r>
        <w:t>— </w:t>
      </w:r>
      <w:r w:rsidR="00000000" w:rsidRPr="00033231">
        <w:t>Mais il sera sévère</w:t>
      </w:r>
      <w:r>
        <w:t xml:space="preserve">, </w:t>
      </w:r>
      <w:r w:rsidR="00000000" w:rsidRPr="00033231">
        <w:t>répondit Shirley</w:t>
      </w:r>
      <w:r>
        <w:t xml:space="preserve">, </w:t>
      </w:r>
      <w:r w:rsidR="00000000" w:rsidRPr="00033231">
        <w:t>et il en sera de m</w:t>
      </w:r>
      <w:r w:rsidR="00000000" w:rsidRPr="00033231">
        <w:t>ê</w:t>
      </w:r>
      <w:r w:rsidR="00000000" w:rsidRPr="00033231">
        <w:t>me de votre oncle</w:t>
      </w:r>
      <w:r>
        <w:t>. »</w:t>
      </w:r>
    </w:p>
    <w:p w14:paraId="7C44355C" w14:textId="77777777" w:rsidR="004F69D6" w:rsidRDefault="00000000" w:rsidP="0021796F">
      <w:r w:rsidRPr="00033231">
        <w:t xml:space="preserve">Comment elles se dirigeaient rapidement par la pelouse et le sentier de la plantation vers </w:t>
      </w:r>
      <w:proofErr w:type="spellStart"/>
      <w:r w:rsidRPr="00033231">
        <w:t>Fieldhead</w:t>
      </w:r>
      <w:proofErr w:type="spellEnd"/>
      <w:r w:rsidR="004F69D6">
        <w:t xml:space="preserve">, </w:t>
      </w:r>
      <w:r w:rsidRPr="00033231">
        <w:t>elles aperçurent la route au loin déjà couverte de cavaliers et de piétons se dir</w:t>
      </w:r>
      <w:r w:rsidRPr="00033231">
        <w:t>i</w:t>
      </w:r>
      <w:r w:rsidRPr="00033231">
        <w:t xml:space="preserve">geant vers </w:t>
      </w:r>
      <w:proofErr w:type="spellStart"/>
      <w:r w:rsidRPr="00033231">
        <w:t>Hollow</w:t>
      </w:r>
      <w:proofErr w:type="spellEnd"/>
      <w:r w:rsidR="004F69D6">
        <w:t xml:space="preserve">. </w:t>
      </w:r>
      <w:r w:rsidRPr="00033231">
        <w:t>En arrivant au manoir</w:t>
      </w:r>
      <w:r w:rsidR="004F69D6">
        <w:t xml:space="preserve">, </w:t>
      </w:r>
      <w:r w:rsidRPr="00033231">
        <w:t>elles trouvèrent les portes de la cour de derrière ouvertes</w:t>
      </w:r>
      <w:r w:rsidR="004F69D6">
        <w:t xml:space="preserve">, </w:t>
      </w:r>
      <w:r w:rsidRPr="00033231">
        <w:t>et la cour et la cuisine semblaient remplies d</w:t>
      </w:r>
      <w:r w:rsidR="004F69D6">
        <w:t>’</w:t>
      </w:r>
      <w:r w:rsidRPr="00033231">
        <w:t>hommes</w:t>
      </w:r>
      <w:r w:rsidR="004F69D6">
        <w:t xml:space="preserve">, </w:t>
      </w:r>
      <w:r w:rsidRPr="00033231">
        <w:t>de femmes et d</w:t>
      </w:r>
      <w:r w:rsidR="004F69D6">
        <w:t>’</w:t>
      </w:r>
      <w:r w:rsidRPr="00033231">
        <w:t>enfants qui v</w:t>
      </w:r>
      <w:r w:rsidRPr="00033231">
        <w:t>e</w:t>
      </w:r>
      <w:r w:rsidRPr="00033231">
        <w:t>naient chercher le lait</w:t>
      </w:r>
      <w:r w:rsidR="004F69D6">
        <w:t xml:space="preserve">, </w:t>
      </w:r>
      <w:r w:rsidRPr="00033231">
        <w:t xml:space="preserve">et auxquels </w:t>
      </w:r>
      <w:proofErr w:type="spellStart"/>
      <w:r w:rsidRPr="00033231">
        <w:t>mistress</w:t>
      </w:r>
      <w:proofErr w:type="spellEnd"/>
      <w:r w:rsidRPr="00033231">
        <w:t xml:space="preserve"> Grill</w:t>
      </w:r>
      <w:r w:rsidR="004F69D6">
        <w:t xml:space="preserve">, </w:t>
      </w:r>
      <w:r w:rsidRPr="00033231">
        <w:t>la femme de charge</w:t>
      </w:r>
      <w:r w:rsidR="004F69D6">
        <w:t xml:space="preserve">, </w:t>
      </w:r>
      <w:r w:rsidRPr="00033231">
        <w:t>cherchait en vain à persuader de prendre leur seau de lait et de partir</w:t>
      </w:r>
      <w:r w:rsidR="004F69D6">
        <w:t>. (</w:t>
      </w:r>
      <w:r w:rsidRPr="00033231">
        <w:t xml:space="preserve">Il </w:t>
      </w:r>
      <w:r w:rsidRPr="00033231">
        <w:rPr>
          <w:i/>
          <w:iCs/>
        </w:rPr>
        <w:t>est</w:t>
      </w:r>
      <w:r w:rsidR="004F69D6">
        <w:rPr>
          <w:i/>
          <w:iCs/>
        </w:rPr>
        <w:t xml:space="preserve">, </w:t>
      </w:r>
      <w:proofErr w:type="spellStart"/>
      <w:r w:rsidRPr="00033231">
        <w:t>ou</w:t>
      </w:r>
      <w:proofErr w:type="spellEnd"/>
      <w:r w:rsidRPr="00033231">
        <w:t xml:space="preserve"> il </w:t>
      </w:r>
      <w:r w:rsidRPr="00033231">
        <w:rPr>
          <w:i/>
          <w:iCs/>
        </w:rPr>
        <w:t xml:space="preserve">était </w:t>
      </w:r>
      <w:r w:rsidRPr="00033231">
        <w:t>d</w:t>
      </w:r>
      <w:r w:rsidR="004F69D6">
        <w:t>’</w:t>
      </w:r>
      <w:r w:rsidRPr="00033231">
        <w:t>usage dans le nord de l</w:t>
      </w:r>
      <w:r w:rsidR="004F69D6">
        <w:t>’</w:t>
      </w:r>
      <w:r w:rsidRPr="00033231">
        <w:t>Angleterre que les paysans qui habitaient des cottages sur le domaine d</w:t>
      </w:r>
      <w:r w:rsidR="004F69D6">
        <w:t>’</w:t>
      </w:r>
      <w:r w:rsidRPr="00033231">
        <w:t>un squire de campagne reçussent leur provision de lait et de beurre du manoir</w:t>
      </w:r>
      <w:r w:rsidR="004F69D6">
        <w:t xml:space="preserve">, </w:t>
      </w:r>
      <w:r w:rsidRPr="00033231">
        <w:t>sur les pâturages duquel un tro</w:t>
      </w:r>
      <w:r w:rsidRPr="00033231">
        <w:t>u</w:t>
      </w:r>
      <w:r w:rsidRPr="00033231">
        <w:t>peau de vaches à lait était ordinairement nourri pour l</w:t>
      </w:r>
      <w:r w:rsidR="004F69D6">
        <w:t>’</w:t>
      </w:r>
      <w:r w:rsidRPr="00033231">
        <w:t>alimentation du voisinage</w:t>
      </w:r>
      <w:r w:rsidR="004F69D6">
        <w:t xml:space="preserve">. </w:t>
      </w:r>
      <w:r w:rsidRPr="00033231">
        <w:t xml:space="preserve">Miss </w:t>
      </w:r>
      <w:proofErr w:type="spellStart"/>
      <w:r w:rsidRPr="00033231">
        <w:t>Keeldar</w:t>
      </w:r>
      <w:proofErr w:type="spellEnd"/>
      <w:r w:rsidRPr="00033231">
        <w:t xml:space="preserve"> possédait un sembl</w:t>
      </w:r>
      <w:r w:rsidRPr="00033231">
        <w:t>a</w:t>
      </w:r>
      <w:r w:rsidRPr="00033231">
        <w:t>ble troupeau</w:t>
      </w:r>
      <w:r w:rsidR="004F69D6">
        <w:t xml:space="preserve">, </w:t>
      </w:r>
      <w:r w:rsidRPr="00033231">
        <w:t>entièrement composé de ces belles vaches au f</w:t>
      </w:r>
      <w:r w:rsidRPr="00033231">
        <w:t>a</w:t>
      </w:r>
      <w:r w:rsidRPr="00033231">
        <w:t>non pendant</w:t>
      </w:r>
      <w:r w:rsidR="004F69D6">
        <w:t xml:space="preserve">, </w:t>
      </w:r>
      <w:r w:rsidRPr="00033231">
        <w:t>élevées au milieu des tendres herbages et des eaux limpides de la jolie Airedale</w:t>
      </w:r>
      <w:r w:rsidR="004F69D6">
        <w:t xml:space="preserve"> ; </w:t>
      </w:r>
      <w:r w:rsidRPr="00033231">
        <w:t>et elle était fière de leur bonne a</w:t>
      </w:r>
      <w:r w:rsidRPr="00033231">
        <w:t>p</w:t>
      </w:r>
      <w:r w:rsidRPr="00033231">
        <w:t>parence et de leur parfaite condition</w:t>
      </w:r>
      <w:r w:rsidR="004F69D6">
        <w:t xml:space="preserve">). </w:t>
      </w:r>
      <w:r w:rsidRPr="00033231">
        <w:t>Voyant l</w:t>
      </w:r>
      <w:r w:rsidR="004F69D6">
        <w:t>’</w:t>
      </w:r>
      <w:r w:rsidRPr="00033231">
        <w:t>état des choses et la nécessité de débarrasser la place</w:t>
      </w:r>
      <w:r w:rsidR="004F69D6">
        <w:t xml:space="preserve">, </w:t>
      </w:r>
      <w:r w:rsidRPr="00033231">
        <w:t>Shirley s</w:t>
      </w:r>
      <w:r w:rsidR="004F69D6">
        <w:t>’</w:t>
      </w:r>
      <w:r w:rsidRPr="00033231">
        <w:t>avança au m</w:t>
      </w:r>
      <w:r w:rsidRPr="00033231">
        <w:t>i</w:t>
      </w:r>
      <w:r w:rsidRPr="00033231">
        <w:t>lieu des groupes dont la conversation était des plus animées</w:t>
      </w:r>
      <w:r w:rsidR="004F69D6">
        <w:t xml:space="preserve">. </w:t>
      </w:r>
      <w:r w:rsidRPr="00033231">
        <w:t>E</w:t>
      </w:r>
      <w:r w:rsidRPr="00033231">
        <w:t>l</w:t>
      </w:r>
      <w:r w:rsidRPr="00033231">
        <w:t>le leur dit bonjour avec l</w:t>
      </w:r>
      <w:r w:rsidR="004F69D6">
        <w:t>’</w:t>
      </w:r>
      <w:r w:rsidRPr="00033231">
        <w:t>aisance franche et calme qui lui était naturelle lorsqu</w:t>
      </w:r>
      <w:r w:rsidR="004F69D6">
        <w:t>’</w:t>
      </w:r>
      <w:r w:rsidRPr="00033231">
        <w:t>elle parlait aux masses</w:t>
      </w:r>
      <w:r w:rsidR="004F69D6">
        <w:t xml:space="preserve">, </w:t>
      </w:r>
      <w:r w:rsidRPr="00033231">
        <w:t>surtout lorsque ces masses appartenaient à la classe ouvrière</w:t>
      </w:r>
      <w:r w:rsidR="004F69D6">
        <w:t xml:space="preserve"> : </w:t>
      </w:r>
      <w:r w:rsidRPr="00033231">
        <w:t>elle était plus froide avec ses égaux</w:t>
      </w:r>
      <w:r w:rsidR="004F69D6">
        <w:t xml:space="preserve">, </w:t>
      </w:r>
      <w:r w:rsidRPr="00033231">
        <w:t>et même fière avec ceux qui étaient au-dessus d</w:t>
      </w:r>
      <w:r w:rsidR="004F69D6">
        <w:t>’</w:t>
      </w:r>
      <w:r w:rsidRPr="00033231">
        <w:t>elle</w:t>
      </w:r>
      <w:r w:rsidR="004F69D6">
        <w:t xml:space="preserve">. </w:t>
      </w:r>
      <w:r w:rsidRPr="00033231">
        <w:t>Elle leur demanda alors si leur lait était mesuré</w:t>
      </w:r>
      <w:r w:rsidR="004F69D6">
        <w:t xml:space="preserve">, </w:t>
      </w:r>
      <w:r w:rsidRPr="00033231">
        <w:t>et</w:t>
      </w:r>
      <w:r w:rsidR="004F69D6">
        <w:t xml:space="preserve">, </w:t>
      </w:r>
      <w:r w:rsidRPr="00033231">
        <w:t>sur leur réponse affirmative</w:t>
      </w:r>
      <w:r w:rsidR="004F69D6">
        <w:t xml:space="preserve">, </w:t>
      </w:r>
      <w:r w:rsidRPr="00033231">
        <w:t>elle voulut savoir ce qu</w:t>
      </w:r>
      <w:r w:rsidR="004F69D6">
        <w:t>’</w:t>
      </w:r>
      <w:r w:rsidRPr="00033231">
        <w:t>ils attendaient</w:t>
      </w:r>
      <w:r w:rsidR="004F69D6">
        <w:t>.</w:t>
      </w:r>
    </w:p>
    <w:p w14:paraId="64815803" w14:textId="77777777" w:rsidR="004F69D6" w:rsidRDefault="004F69D6" w:rsidP="0021796F">
      <w:r>
        <w:lastRenderedPageBreak/>
        <w:t>« </w:t>
      </w:r>
      <w:r w:rsidR="00000000" w:rsidRPr="00033231">
        <w:t>Nous causions un peu de la bataille qui vient d</w:t>
      </w:r>
      <w:r>
        <w:t>’</w:t>
      </w:r>
      <w:r w:rsidR="00000000" w:rsidRPr="00033231">
        <w:t>avoir lieu à votre moulin</w:t>
      </w:r>
      <w:r>
        <w:t xml:space="preserve">, </w:t>
      </w:r>
      <w:r w:rsidR="00000000" w:rsidRPr="00033231">
        <w:t>maîtresse</w:t>
      </w:r>
      <w:r>
        <w:t xml:space="preserve">, </w:t>
      </w:r>
      <w:r w:rsidR="00000000" w:rsidRPr="00033231">
        <w:t>répondit un homme</w:t>
      </w:r>
      <w:r>
        <w:t>.</w:t>
      </w:r>
    </w:p>
    <w:p w14:paraId="7D38A264" w14:textId="5FC004B4" w:rsidR="00000000" w:rsidRPr="00033231" w:rsidRDefault="004F69D6" w:rsidP="0021796F">
      <w:r>
        <w:t>— </w:t>
      </w:r>
      <w:r w:rsidR="00000000" w:rsidRPr="00033231">
        <w:t>Vous causiez un peu</w:t>
      </w:r>
      <w:r>
        <w:t xml:space="preserve"> ! </w:t>
      </w:r>
      <w:r w:rsidR="00000000" w:rsidRPr="00033231">
        <w:t>dit Shirley</w:t>
      </w:r>
      <w:r>
        <w:t xml:space="preserve">. </w:t>
      </w:r>
      <w:r w:rsidR="00000000" w:rsidRPr="00033231">
        <w:t>C</w:t>
      </w:r>
      <w:r>
        <w:t>’</w:t>
      </w:r>
      <w:r w:rsidR="00000000" w:rsidRPr="00033231">
        <w:t xml:space="preserve">est une chose étrange que le monde soit si porté à </w:t>
      </w:r>
      <w:r w:rsidR="00000000" w:rsidRPr="00033231">
        <w:rPr>
          <w:i/>
          <w:iCs/>
        </w:rPr>
        <w:t xml:space="preserve">causer </w:t>
      </w:r>
      <w:r w:rsidR="00000000" w:rsidRPr="00033231">
        <w:t>sur les événements</w:t>
      </w:r>
      <w:r>
        <w:t xml:space="preserve"> : </w:t>
      </w:r>
      <w:r w:rsidR="00000000" w:rsidRPr="00033231">
        <w:t xml:space="preserve">vous </w:t>
      </w:r>
      <w:r w:rsidR="00000000" w:rsidRPr="00033231">
        <w:rPr>
          <w:i/>
          <w:iCs/>
        </w:rPr>
        <w:t xml:space="preserve">causez </w:t>
      </w:r>
      <w:r w:rsidR="00000000" w:rsidRPr="00033231">
        <w:t>si quelqu</w:t>
      </w:r>
      <w:r>
        <w:t>’</w:t>
      </w:r>
      <w:r w:rsidR="00000000" w:rsidRPr="00033231">
        <w:t>un meurt subitement</w:t>
      </w:r>
      <w:r>
        <w:t xml:space="preserve"> ; </w:t>
      </w:r>
      <w:r w:rsidR="00000000" w:rsidRPr="00033231">
        <w:t xml:space="preserve">vous </w:t>
      </w:r>
      <w:r w:rsidR="00000000" w:rsidRPr="00033231">
        <w:rPr>
          <w:i/>
          <w:iCs/>
        </w:rPr>
        <w:t xml:space="preserve">causez </w:t>
      </w:r>
      <w:r w:rsidR="00000000" w:rsidRPr="00033231">
        <w:t>si un i</w:t>
      </w:r>
      <w:r w:rsidR="00000000" w:rsidRPr="00033231">
        <w:t>n</w:t>
      </w:r>
      <w:r w:rsidR="00000000" w:rsidRPr="00033231">
        <w:t>cendie éclate</w:t>
      </w:r>
      <w:r>
        <w:t xml:space="preserve"> ; </w:t>
      </w:r>
      <w:r w:rsidR="00000000" w:rsidRPr="00033231">
        <w:t xml:space="preserve">vous </w:t>
      </w:r>
      <w:r w:rsidR="00000000" w:rsidRPr="00033231">
        <w:rPr>
          <w:i/>
          <w:iCs/>
        </w:rPr>
        <w:t>causez</w:t>
      </w:r>
      <w:r w:rsidR="00000000" w:rsidRPr="00033231">
        <w:t xml:space="preserve"> si un fabricant fait banqueroute</w:t>
      </w:r>
      <w:r>
        <w:t xml:space="preserve"> ; </w:t>
      </w:r>
      <w:r w:rsidR="00000000" w:rsidRPr="00033231">
        <w:t xml:space="preserve">vous </w:t>
      </w:r>
      <w:r w:rsidR="00000000" w:rsidRPr="00033231">
        <w:rPr>
          <w:i/>
          <w:iCs/>
        </w:rPr>
        <w:t xml:space="preserve">causez </w:t>
      </w:r>
      <w:r w:rsidR="00000000" w:rsidRPr="00033231">
        <w:t>s</w:t>
      </w:r>
      <w:r>
        <w:t>’</w:t>
      </w:r>
      <w:r w:rsidR="00000000" w:rsidRPr="00033231">
        <w:t>il est assassiné</w:t>
      </w:r>
      <w:r>
        <w:t xml:space="preserve">. </w:t>
      </w:r>
      <w:r w:rsidR="00000000" w:rsidRPr="00033231">
        <w:t>Quel bien peuvent faire vos caus</w:t>
      </w:r>
      <w:r w:rsidR="00000000" w:rsidRPr="00033231">
        <w:t>e</w:t>
      </w:r>
      <w:r w:rsidR="00000000" w:rsidRPr="00033231">
        <w:t>ries</w:t>
      </w:r>
      <w:r>
        <w:t> ? »</w:t>
      </w:r>
    </w:p>
    <w:p w14:paraId="7A8DB0B4" w14:textId="77777777" w:rsidR="004F69D6" w:rsidRDefault="00000000" w:rsidP="0021796F">
      <w:r w:rsidRPr="00033231">
        <w:t>Il n</w:t>
      </w:r>
      <w:r w:rsidR="004F69D6">
        <w:t>’</w:t>
      </w:r>
      <w:r w:rsidRPr="00033231">
        <w:t>y a rien qui plaise tant aux classes inférieures que d</w:t>
      </w:r>
      <w:r w:rsidR="004F69D6">
        <w:t>’</w:t>
      </w:r>
      <w:r w:rsidRPr="00033231">
        <w:t>être traitées un peu librement et sans façon</w:t>
      </w:r>
      <w:r w:rsidR="004F69D6">
        <w:t xml:space="preserve">. </w:t>
      </w:r>
      <w:r w:rsidRPr="00033231">
        <w:t>Ils méprisent la flatterie autant qu</w:t>
      </w:r>
      <w:r w:rsidR="004F69D6">
        <w:t>’</w:t>
      </w:r>
      <w:r w:rsidRPr="00033231">
        <w:t>ils aiment une honnête et franche répr</w:t>
      </w:r>
      <w:r w:rsidRPr="00033231">
        <w:t>i</w:t>
      </w:r>
      <w:r w:rsidRPr="00033231">
        <w:t>ma</w:t>
      </w:r>
      <w:r w:rsidRPr="00033231">
        <w:t>n</w:t>
      </w:r>
      <w:r w:rsidRPr="00033231">
        <w:t>de</w:t>
      </w:r>
      <w:r w:rsidR="004F69D6">
        <w:t xml:space="preserve">. </w:t>
      </w:r>
      <w:r w:rsidRPr="00033231">
        <w:t>Ils appellent cela parler clairement</w:t>
      </w:r>
      <w:r w:rsidR="004F69D6">
        <w:t xml:space="preserve">, </w:t>
      </w:r>
      <w:r w:rsidRPr="00033231">
        <w:t>et prennent un si</w:t>
      </w:r>
      <w:r w:rsidRPr="00033231">
        <w:t>n</w:t>
      </w:r>
      <w:r w:rsidRPr="00033231">
        <w:t>gulier plaisir à être l</w:t>
      </w:r>
      <w:r w:rsidR="004F69D6">
        <w:t>’</w:t>
      </w:r>
      <w:r w:rsidRPr="00033231">
        <w:t>objet de la mercuriale</w:t>
      </w:r>
      <w:r w:rsidR="004F69D6">
        <w:t xml:space="preserve">. </w:t>
      </w:r>
      <w:r w:rsidRPr="00033231">
        <w:t>La franchise un peu bru</w:t>
      </w:r>
      <w:r w:rsidRPr="00033231">
        <w:t>s</w:t>
      </w:r>
      <w:r w:rsidRPr="00033231">
        <w:t xml:space="preserve">que de miss </w:t>
      </w:r>
      <w:proofErr w:type="spellStart"/>
      <w:r w:rsidRPr="00033231">
        <w:t>Keeldar</w:t>
      </w:r>
      <w:proofErr w:type="spellEnd"/>
      <w:r w:rsidRPr="00033231">
        <w:t xml:space="preserve"> lui gagna l</w:t>
      </w:r>
      <w:r w:rsidR="004F69D6">
        <w:t>’</w:t>
      </w:r>
      <w:r w:rsidRPr="00033231">
        <w:t>oreille de la foule en une s</w:t>
      </w:r>
      <w:r w:rsidRPr="00033231">
        <w:t>e</w:t>
      </w:r>
      <w:r w:rsidRPr="00033231">
        <w:t>conde</w:t>
      </w:r>
      <w:r w:rsidR="004F69D6">
        <w:t>.</w:t>
      </w:r>
    </w:p>
    <w:p w14:paraId="0B24A586" w14:textId="77777777" w:rsidR="004F69D6" w:rsidRDefault="004F69D6" w:rsidP="0021796F">
      <w:r>
        <w:t>« </w:t>
      </w:r>
      <w:r w:rsidR="00000000" w:rsidRPr="00033231">
        <w:t>Nous ne sommes pas plus coupables sous ce rapport que d</w:t>
      </w:r>
      <w:r>
        <w:t>’</w:t>
      </w:r>
      <w:r w:rsidR="00000000" w:rsidRPr="00033231">
        <w:t>autres qui sont au-dessus de nous</w:t>
      </w:r>
      <w:r>
        <w:t xml:space="preserve">, </w:t>
      </w:r>
      <w:r w:rsidR="00000000" w:rsidRPr="00033231">
        <w:t>n</w:t>
      </w:r>
      <w:r>
        <w:t>’</w:t>
      </w:r>
      <w:r w:rsidR="00000000" w:rsidRPr="00033231">
        <w:t>est-ce pas</w:t>
      </w:r>
      <w:r>
        <w:t xml:space="preserve"> ? </w:t>
      </w:r>
      <w:r w:rsidR="00000000" w:rsidRPr="00033231">
        <w:t>lui demanda en souriant un de ces hommes</w:t>
      </w:r>
      <w:r>
        <w:t>.</w:t>
      </w:r>
    </w:p>
    <w:p w14:paraId="3E220F9B" w14:textId="77777777" w:rsidR="004F69D6" w:rsidRDefault="004F69D6" w:rsidP="0021796F">
      <w:r>
        <w:t>— </w:t>
      </w:r>
      <w:r w:rsidR="00000000" w:rsidRPr="00033231">
        <w:t>Ce n</w:t>
      </w:r>
      <w:r>
        <w:t>’</w:t>
      </w:r>
      <w:r w:rsidR="00000000" w:rsidRPr="00033231">
        <w:t>est pas une excuse</w:t>
      </w:r>
      <w:r>
        <w:t xml:space="preserve"> : </w:t>
      </w:r>
      <w:r w:rsidR="00000000" w:rsidRPr="00033231">
        <w:t>vous qui devriez être des mod</w:t>
      </w:r>
      <w:r w:rsidR="00000000" w:rsidRPr="00033231">
        <w:t>è</w:t>
      </w:r>
      <w:r w:rsidR="00000000" w:rsidRPr="00033231">
        <w:t>les d</w:t>
      </w:r>
      <w:r>
        <w:t>’</w:t>
      </w:r>
      <w:r w:rsidR="00000000" w:rsidRPr="00033231">
        <w:t>activité</w:t>
      </w:r>
      <w:r>
        <w:t xml:space="preserve">, </w:t>
      </w:r>
      <w:r w:rsidR="00000000" w:rsidRPr="00033231">
        <w:t>aimez autant le bavardage que les fainéants</w:t>
      </w:r>
      <w:r>
        <w:t xml:space="preserve">. </w:t>
      </w:r>
      <w:r w:rsidR="00000000" w:rsidRPr="00033231">
        <w:t>À la rigueur on comprendrait que des gens riches et qui n</w:t>
      </w:r>
      <w:r>
        <w:t>’</w:t>
      </w:r>
      <w:r w:rsidR="00000000" w:rsidRPr="00033231">
        <w:t>ont rien à faire perdissent ainsi leur temps</w:t>
      </w:r>
      <w:r>
        <w:t xml:space="preserve"> : </w:t>
      </w:r>
      <w:r w:rsidR="00000000" w:rsidRPr="00033231">
        <w:t>mais vous qui avez à gagner votre pain à la sueur de votre front</w:t>
      </w:r>
      <w:r>
        <w:t xml:space="preserve">, </w:t>
      </w:r>
      <w:proofErr w:type="spellStart"/>
      <w:r w:rsidR="00000000" w:rsidRPr="00033231">
        <w:t>voue</w:t>
      </w:r>
      <w:proofErr w:type="spellEnd"/>
      <w:r w:rsidR="00000000" w:rsidRPr="00033231">
        <w:t xml:space="preserve"> êtes tout à fait inexc</w:t>
      </w:r>
      <w:r w:rsidR="00000000" w:rsidRPr="00033231">
        <w:t>u</w:t>
      </w:r>
      <w:r w:rsidR="00000000" w:rsidRPr="00033231">
        <w:t>sables</w:t>
      </w:r>
      <w:r>
        <w:t>.</w:t>
      </w:r>
    </w:p>
    <w:p w14:paraId="713E6B3E" w14:textId="77777777" w:rsidR="004F69D6" w:rsidRDefault="004F69D6" w:rsidP="0021796F">
      <w:r>
        <w:t>— </w:t>
      </w:r>
      <w:r w:rsidR="00000000" w:rsidRPr="00033231">
        <w:t>Voilà qui est singulier</w:t>
      </w:r>
      <w:r>
        <w:t xml:space="preserve">, </w:t>
      </w:r>
      <w:r w:rsidR="00000000" w:rsidRPr="00033231">
        <w:t>maîtresse</w:t>
      </w:r>
      <w:r>
        <w:t xml:space="preserve"> ; </w:t>
      </w:r>
      <w:r w:rsidR="00000000" w:rsidRPr="00033231">
        <w:t>n</w:t>
      </w:r>
      <w:r>
        <w:t>’</w:t>
      </w:r>
      <w:r w:rsidR="00000000" w:rsidRPr="00033231">
        <w:t>aurons-nous jamais un jour de congé parce que nous travaillons rudement</w:t>
      </w:r>
      <w:r>
        <w:t> ?</w:t>
      </w:r>
    </w:p>
    <w:p w14:paraId="4991AB2A" w14:textId="3BBD8905" w:rsidR="00000000" w:rsidRPr="00033231" w:rsidRDefault="004F69D6" w:rsidP="0021796F">
      <w:r>
        <w:t>— </w:t>
      </w:r>
      <w:r w:rsidR="00000000" w:rsidRPr="00033231">
        <w:rPr>
          <w:i/>
          <w:iCs/>
        </w:rPr>
        <w:t>Jamais</w:t>
      </w:r>
      <w:r>
        <w:rPr>
          <w:i/>
          <w:iCs/>
        </w:rPr>
        <w:t xml:space="preserve">, </w:t>
      </w:r>
      <w:r w:rsidR="00000000" w:rsidRPr="00033231">
        <w:t>répondit promptement Shirley</w:t>
      </w:r>
      <w:r>
        <w:t xml:space="preserve"> ; </w:t>
      </w:r>
      <w:r w:rsidR="00000000" w:rsidRPr="00033231">
        <w:t>à moins que</w:t>
      </w:r>
      <w:r>
        <w:t xml:space="preserve">, </w:t>
      </w:r>
      <w:r w:rsidR="00000000" w:rsidRPr="00033231">
        <w:t>ajouta-t-elle avec un sourire qui enlevait une partie de la sévér</w:t>
      </w:r>
      <w:r w:rsidR="00000000" w:rsidRPr="00033231">
        <w:t>i</w:t>
      </w:r>
      <w:r w:rsidR="00000000" w:rsidRPr="00033231">
        <w:t>té de ses paroles</w:t>
      </w:r>
      <w:r>
        <w:t xml:space="preserve">, </w:t>
      </w:r>
      <w:r w:rsidR="00000000" w:rsidRPr="00033231">
        <w:t>à moins que vous n</w:t>
      </w:r>
      <w:r>
        <w:t>’</w:t>
      </w:r>
      <w:r w:rsidR="00000000" w:rsidRPr="00033231">
        <w:t>en sachiez faire un mei</w:t>
      </w:r>
      <w:r w:rsidR="00000000" w:rsidRPr="00033231">
        <w:t>l</w:t>
      </w:r>
      <w:r w:rsidR="00000000" w:rsidRPr="00033231">
        <w:t xml:space="preserve">leur usage que de vous réunir pour boire le rhum et le thé </w:t>
      </w:r>
      <w:r w:rsidR="00000000" w:rsidRPr="00033231">
        <w:lastRenderedPageBreak/>
        <w:t>si vous êtes femmes</w:t>
      </w:r>
      <w:r>
        <w:t xml:space="preserve">, </w:t>
      </w:r>
      <w:r w:rsidR="00000000" w:rsidRPr="00033231">
        <w:t>ou pour fumer et boire la bière si vous êtes hommes</w:t>
      </w:r>
      <w:r>
        <w:t xml:space="preserve">, </w:t>
      </w:r>
      <w:r w:rsidR="00000000" w:rsidRPr="00033231">
        <w:t>puis médire de votre prochain</w:t>
      </w:r>
      <w:r>
        <w:t xml:space="preserve">. </w:t>
      </w:r>
      <w:r w:rsidR="00000000" w:rsidRPr="00033231">
        <w:t>Allons</w:t>
      </w:r>
      <w:r>
        <w:t xml:space="preserve">, </w:t>
      </w:r>
      <w:r w:rsidR="00000000" w:rsidRPr="00033231">
        <w:t>amis</w:t>
      </w:r>
      <w:r>
        <w:t xml:space="preserve">, </w:t>
      </w:r>
      <w:r w:rsidR="00000000" w:rsidRPr="00033231">
        <w:t>ajouta-t-elle en passant de la brusquerie à la politesse</w:t>
      </w:r>
      <w:r>
        <w:t xml:space="preserve">, </w:t>
      </w:r>
      <w:r w:rsidR="00000000" w:rsidRPr="00033231">
        <w:t>obligez-moi de prendre vos seaux et de retourner chez vous</w:t>
      </w:r>
      <w:r>
        <w:t xml:space="preserve">. </w:t>
      </w:r>
      <w:r w:rsidR="00000000" w:rsidRPr="00033231">
        <w:t>J</w:t>
      </w:r>
      <w:r>
        <w:t>’</w:t>
      </w:r>
      <w:r w:rsidR="00000000" w:rsidRPr="00033231">
        <w:t>attends a</w:t>
      </w:r>
      <w:r w:rsidR="00000000" w:rsidRPr="00033231">
        <w:t>u</w:t>
      </w:r>
      <w:r w:rsidR="00000000" w:rsidRPr="00033231">
        <w:t>jourd</w:t>
      </w:r>
      <w:r>
        <w:t>’</w:t>
      </w:r>
      <w:r w:rsidR="00000000" w:rsidRPr="00033231">
        <w:t>hui plusieurs personnes</w:t>
      </w:r>
      <w:r>
        <w:t xml:space="preserve">, </w:t>
      </w:r>
      <w:r w:rsidR="00000000" w:rsidRPr="00033231">
        <w:t>et il ne conviendrait pas que l</w:t>
      </w:r>
      <w:r>
        <w:t>’</w:t>
      </w:r>
      <w:r w:rsidR="00000000" w:rsidRPr="00033231">
        <w:t>entrée de la maison fût encombrée</w:t>
      </w:r>
      <w:r>
        <w:t>. »</w:t>
      </w:r>
    </w:p>
    <w:p w14:paraId="113C6491" w14:textId="77777777" w:rsidR="004F69D6" w:rsidRDefault="00000000" w:rsidP="0021796F">
      <w:r w:rsidRPr="00033231">
        <w:t>Le peuple du Yorkshire est aussi obéissant à la persuasion qu</w:t>
      </w:r>
      <w:r w:rsidR="004F69D6">
        <w:t>’</w:t>
      </w:r>
      <w:r w:rsidRPr="00033231">
        <w:t>entêté à la compression</w:t>
      </w:r>
      <w:r w:rsidR="004F69D6">
        <w:t xml:space="preserve"> : </w:t>
      </w:r>
      <w:r w:rsidRPr="00033231">
        <w:t>en cinq minutes la cour fut déba</w:t>
      </w:r>
      <w:r w:rsidRPr="00033231">
        <w:t>r</w:t>
      </w:r>
      <w:r w:rsidRPr="00033231">
        <w:t>rassée</w:t>
      </w:r>
      <w:r w:rsidR="004F69D6">
        <w:t>.</w:t>
      </w:r>
    </w:p>
    <w:p w14:paraId="4B6F6EA1" w14:textId="77777777" w:rsidR="004F69D6" w:rsidRDefault="004F69D6" w:rsidP="0021796F">
      <w:r>
        <w:t>« </w:t>
      </w:r>
      <w:r w:rsidR="00000000" w:rsidRPr="00033231">
        <w:t>Merci</w:t>
      </w:r>
      <w:r>
        <w:t xml:space="preserve">, </w:t>
      </w:r>
      <w:r w:rsidR="00000000" w:rsidRPr="00033231">
        <w:t>et au revoir</w:t>
      </w:r>
      <w:r>
        <w:t xml:space="preserve">, </w:t>
      </w:r>
      <w:r w:rsidR="00000000" w:rsidRPr="00033231">
        <w:t>mes amis</w:t>
      </w:r>
      <w:r>
        <w:t> ! »</w:t>
      </w:r>
      <w:r w:rsidR="00000000" w:rsidRPr="00033231">
        <w:t xml:space="preserve"> dit Shirley en fermant les portes sur eux</w:t>
      </w:r>
      <w:r>
        <w:t>.</w:t>
      </w:r>
    </w:p>
    <w:p w14:paraId="066B8BC7" w14:textId="77777777" w:rsidR="004F69D6" w:rsidRDefault="00000000" w:rsidP="0021796F">
      <w:r w:rsidRPr="00033231">
        <w:t>Que les plus raffinés cockneys viennent critiquer les mœurs et les habitudes du Yorkshire</w:t>
      </w:r>
      <w:r w:rsidR="004F69D6">
        <w:t xml:space="preserve">. </w:t>
      </w:r>
      <w:r w:rsidRPr="00033231">
        <w:t>Pris comme ils doivent l</w:t>
      </w:r>
      <w:r w:rsidR="004F69D6">
        <w:t>’</w:t>
      </w:r>
      <w:r w:rsidRPr="00033231">
        <w:t>être</w:t>
      </w:r>
      <w:r w:rsidR="004F69D6">
        <w:t xml:space="preserve">, </w:t>
      </w:r>
      <w:r w:rsidRPr="00033231">
        <w:t>la majorité des garçons et des filles de l</w:t>
      </w:r>
      <w:r w:rsidR="004F69D6">
        <w:t>’</w:t>
      </w:r>
      <w:r w:rsidRPr="00033231">
        <w:t>Ouest sont d</w:t>
      </w:r>
      <w:r w:rsidR="004F69D6">
        <w:t>’</w:t>
      </w:r>
      <w:r w:rsidRPr="00033231">
        <w:t>une conv</w:t>
      </w:r>
      <w:r w:rsidRPr="00033231">
        <w:t>e</w:t>
      </w:r>
      <w:r w:rsidRPr="00033231">
        <w:t>nance parfaite</w:t>
      </w:r>
      <w:r w:rsidR="004F69D6">
        <w:t xml:space="preserve"> ; </w:t>
      </w:r>
      <w:r w:rsidRPr="00033231">
        <w:t>ce n</w:t>
      </w:r>
      <w:r w:rsidR="004F69D6">
        <w:t>’</w:t>
      </w:r>
      <w:r w:rsidRPr="00033231">
        <w:t>est que contre la sotte affectation et la fut</w:t>
      </w:r>
      <w:r w:rsidRPr="00033231">
        <w:t>i</w:t>
      </w:r>
      <w:r w:rsidRPr="00033231">
        <w:t>lité pompeuse d</w:t>
      </w:r>
      <w:r w:rsidR="004F69D6">
        <w:t>’</w:t>
      </w:r>
      <w:r w:rsidRPr="00033231">
        <w:t>un soi-disant aristocrate qu</w:t>
      </w:r>
      <w:r w:rsidR="004F69D6">
        <w:t>’</w:t>
      </w:r>
      <w:r w:rsidRPr="00033231">
        <w:t>ils se révoltent</w:t>
      </w:r>
      <w:r w:rsidR="004F69D6">
        <w:t>.</w:t>
      </w:r>
    </w:p>
    <w:p w14:paraId="6C8CA0B4" w14:textId="77777777" w:rsidR="004F69D6" w:rsidRDefault="00000000" w:rsidP="0021796F">
      <w:r w:rsidRPr="00033231">
        <w:t>Entrant par derrière</w:t>
      </w:r>
      <w:r w:rsidR="004F69D6">
        <w:t xml:space="preserve">, </w:t>
      </w:r>
      <w:r w:rsidRPr="00033231">
        <w:t>les jeunes ladies se dirigèrent à tr</w:t>
      </w:r>
      <w:r w:rsidRPr="00033231">
        <w:t>a</w:t>
      </w:r>
      <w:r w:rsidRPr="00033231">
        <w:t>vers la cuisine vers la salle de réception</w:t>
      </w:r>
      <w:r w:rsidR="004F69D6">
        <w:t xml:space="preserve">. </w:t>
      </w:r>
      <w:proofErr w:type="spellStart"/>
      <w:r w:rsidRPr="00033231">
        <w:t>Mistress</w:t>
      </w:r>
      <w:proofErr w:type="spellEnd"/>
      <w:r w:rsidRPr="00033231">
        <w:t xml:space="preserve"> </w:t>
      </w:r>
      <w:proofErr w:type="spellStart"/>
      <w:r w:rsidRPr="00033231">
        <w:t>Pryor</w:t>
      </w:r>
      <w:proofErr w:type="spellEnd"/>
      <w:r w:rsidRPr="00033231">
        <w:t xml:space="preserve"> desce</w:t>
      </w:r>
      <w:r w:rsidRPr="00033231">
        <w:t>n</w:t>
      </w:r>
      <w:r w:rsidRPr="00033231">
        <w:t>dit en courant l</w:t>
      </w:r>
      <w:r w:rsidR="004F69D6">
        <w:t>’</w:t>
      </w:r>
      <w:r w:rsidRPr="00033231">
        <w:t>escalier de chêne pour venir à leur rencontre</w:t>
      </w:r>
      <w:r w:rsidR="004F69D6">
        <w:t xml:space="preserve">. </w:t>
      </w:r>
      <w:r w:rsidRPr="00033231">
        <w:t>Elle était pleine d</w:t>
      </w:r>
      <w:r w:rsidR="004F69D6">
        <w:t>’</w:t>
      </w:r>
      <w:r w:rsidRPr="00033231">
        <w:t>effroi</w:t>
      </w:r>
      <w:r w:rsidR="004F69D6">
        <w:t xml:space="preserve">. </w:t>
      </w:r>
      <w:r w:rsidRPr="00033231">
        <w:t>Sa complexion ordinairement sanguine était pâle</w:t>
      </w:r>
      <w:r w:rsidR="004F69D6">
        <w:t xml:space="preserve"> ; </w:t>
      </w:r>
      <w:r w:rsidRPr="00033231">
        <w:t>son œil bleu</w:t>
      </w:r>
      <w:r w:rsidR="004F69D6">
        <w:t xml:space="preserve">, </w:t>
      </w:r>
      <w:r w:rsidRPr="00033231">
        <w:t>ordinairement calme</w:t>
      </w:r>
      <w:r w:rsidR="004F69D6">
        <w:t xml:space="preserve">, </w:t>
      </w:r>
      <w:r w:rsidRPr="00033231">
        <w:t>était errant</w:t>
      </w:r>
      <w:r w:rsidR="004F69D6">
        <w:t xml:space="preserve">, </w:t>
      </w:r>
      <w:r w:rsidRPr="00033231">
        <w:t>m</w:t>
      </w:r>
      <w:r w:rsidRPr="00033231">
        <w:t>o</w:t>
      </w:r>
      <w:r w:rsidRPr="00033231">
        <w:t>bile</w:t>
      </w:r>
      <w:r w:rsidR="004F69D6">
        <w:t xml:space="preserve">, </w:t>
      </w:r>
      <w:r w:rsidRPr="00033231">
        <w:t>alarmé</w:t>
      </w:r>
      <w:r w:rsidR="004F69D6">
        <w:t xml:space="preserve">. </w:t>
      </w:r>
      <w:r w:rsidRPr="00033231">
        <w:t>Elle ne se perdit point cependant dans des excl</w:t>
      </w:r>
      <w:r w:rsidRPr="00033231">
        <w:t>a</w:t>
      </w:r>
      <w:r w:rsidRPr="00033231">
        <w:t>mations</w:t>
      </w:r>
      <w:r w:rsidR="004F69D6">
        <w:t xml:space="preserve">, </w:t>
      </w:r>
      <w:r w:rsidRPr="00033231">
        <w:t>ou dans un récit précipité de ce qui était arrivé</w:t>
      </w:r>
      <w:r w:rsidR="004F69D6">
        <w:t xml:space="preserve">. </w:t>
      </w:r>
      <w:r w:rsidRPr="00033231">
        <w:t>Son sentiment prédominant avait été</w:t>
      </w:r>
      <w:r w:rsidR="004F69D6">
        <w:t xml:space="preserve">, </w:t>
      </w:r>
      <w:r w:rsidRPr="00033231">
        <w:t>dans le cours de la nuit</w:t>
      </w:r>
      <w:r w:rsidR="004F69D6">
        <w:t xml:space="preserve">, </w:t>
      </w:r>
      <w:r w:rsidRPr="00033231">
        <w:t>et était encore alors</w:t>
      </w:r>
      <w:r w:rsidR="004F69D6">
        <w:t xml:space="preserve">, </w:t>
      </w:r>
      <w:r w:rsidRPr="00033231">
        <w:t>un vif mécontentement d</w:t>
      </w:r>
      <w:r w:rsidR="004F69D6">
        <w:t>’</w:t>
      </w:r>
      <w:r w:rsidRPr="00033231">
        <w:t>elle-même de ne pouvoir se montrer plus ferme</w:t>
      </w:r>
      <w:r w:rsidR="004F69D6">
        <w:t xml:space="preserve">, </w:t>
      </w:r>
      <w:r w:rsidRPr="00033231">
        <w:t>plus froide</w:t>
      </w:r>
      <w:r w:rsidR="004F69D6">
        <w:t xml:space="preserve">, </w:t>
      </w:r>
      <w:r w:rsidRPr="00033231">
        <w:t>plus à la hauteur des circonstances</w:t>
      </w:r>
      <w:r w:rsidR="004F69D6">
        <w:t>.</w:t>
      </w:r>
    </w:p>
    <w:p w14:paraId="532039DD" w14:textId="23DA3979" w:rsidR="004F69D6" w:rsidRDefault="004F69D6" w:rsidP="0021796F">
      <w:r>
        <w:t>« </w:t>
      </w:r>
      <w:r w:rsidR="00000000" w:rsidRPr="00033231">
        <w:t>Vous savez</w:t>
      </w:r>
      <w:r>
        <w:t xml:space="preserve">, </w:t>
      </w:r>
      <w:r w:rsidR="00000000" w:rsidRPr="00033231">
        <w:t>commença-t-elle d</w:t>
      </w:r>
      <w:r>
        <w:t>’</w:t>
      </w:r>
      <w:r w:rsidR="00000000" w:rsidRPr="00033231">
        <w:t>une voix tremblante et avec le plus grand désir d</w:t>
      </w:r>
      <w:r>
        <w:t>’</w:t>
      </w:r>
      <w:r w:rsidR="00000000" w:rsidRPr="00033231">
        <w:t>éviter l</w:t>
      </w:r>
      <w:r>
        <w:t>’</w:t>
      </w:r>
      <w:r w:rsidR="00000000" w:rsidRPr="00033231">
        <w:t>exagération dans ce qu</w:t>
      </w:r>
      <w:r>
        <w:t>’</w:t>
      </w:r>
      <w:r w:rsidR="00000000" w:rsidRPr="00033231">
        <w:t xml:space="preserve">elle </w:t>
      </w:r>
      <w:r w:rsidR="00000000" w:rsidRPr="00033231">
        <w:lastRenderedPageBreak/>
        <w:t>était sur le point de dire</w:t>
      </w:r>
      <w:r>
        <w:t xml:space="preserve"> ; </w:t>
      </w:r>
      <w:r w:rsidR="00000000" w:rsidRPr="00033231">
        <w:t>vous savez qu</w:t>
      </w:r>
      <w:r>
        <w:t>’</w:t>
      </w:r>
      <w:r w:rsidR="00000000" w:rsidRPr="00033231">
        <w:t>une bande d</w:t>
      </w:r>
      <w:r>
        <w:t>’</w:t>
      </w:r>
      <w:r w:rsidR="00000000" w:rsidRPr="00033231">
        <w:t xml:space="preserve">émeutiers a attaqué cette nuit la fabrique de </w:t>
      </w:r>
      <w:r>
        <w:t>M. </w:t>
      </w:r>
      <w:r w:rsidR="00000000" w:rsidRPr="00033231">
        <w:t>Moore</w:t>
      </w:r>
      <w:r>
        <w:t xml:space="preserve">. </w:t>
      </w:r>
      <w:r w:rsidR="00000000" w:rsidRPr="00033231">
        <w:t>Nous avons entendu très-distinctement d</w:t>
      </w:r>
      <w:r>
        <w:t>’</w:t>
      </w:r>
      <w:r w:rsidR="00000000" w:rsidRPr="00033231">
        <w:t>ici la fusillade et le tumulte</w:t>
      </w:r>
      <w:r>
        <w:t xml:space="preserve"> ; </w:t>
      </w:r>
      <w:r w:rsidR="00000000" w:rsidRPr="00033231">
        <w:t>personne de nous n</w:t>
      </w:r>
      <w:r>
        <w:t>’</w:t>
      </w:r>
      <w:r w:rsidR="00000000" w:rsidRPr="00033231">
        <w:t>a dormi</w:t>
      </w:r>
      <w:r>
        <w:t xml:space="preserve"> : </w:t>
      </w:r>
      <w:r w:rsidR="00000000" w:rsidRPr="00033231">
        <w:t>ç</w:t>
      </w:r>
      <w:r>
        <w:t>’</w:t>
      </w:r>
      <w:r w:rsidR="00000000" w:rsidRPr="00033231">
        <w:t>a été une triste nuit</w:t>
      </w:r>
      <w:r>
        <w:t xml:space="preserve">. </w:t>
      </w:r>
      <w:r w:rsidR="00000000" w:rsidRPr="00033231">
        <w:t>La maison a été dans une grande agitation toute la matinée à cause des gens qui allaient et venaient</w:t>
      </w:r>
      <w:r>
        <w:t xml:space="preserve"> : </w:t>
      </w:r>
      <w:r w:rsidR="00000000" w:rsidRPr="00033231">
        <w:t>les domestiques se sont adressés à moi pour des in</w:t>
      </w:r>
      <w:r w:rsidR="00000000" w:rsidRPr="00033231">
        <w:t>s</w:t>
      </w:r>
      <w:r w:rsidR="00000000" w:rsidRPr="00033231">
        <w:t>tructions et des ordres que je ne me croyais réellement pas fo</w:t>
      </w:r>
      <w:r w:rsidR="00000000" w:rsidRPr="00033231">
        <w:t>n</w:t>
      </w:r>
      <w:r w:rsidR="00000000" w:rsidRPr="00033231">
        <w:t xml:space="preserve">dée </w:t>
      </w:r>
      <w:r w:rsidR="00000000">
        <w:t>à</w:t>
      </w:r>
      <w:r w:rsidR="00000000" w:rsidRPr="00033231">
        <w:t xml:space="preserve"> leur donner</w:t>
      </w:r>
      <w:r>
        <w:t>. M. </w:t>
      </w:r>
      <w:r w:rsidR="00000000" w:rsidRPr="00033231">
        <w:t>Moore a</w:t>
      </w:r>
      <w:r>
        <w:t xml:space="preserve">, </w:t>
      </w:r>
      <w:r w:rsidR="00000000" w:rsidRPr="00033231">
        <w:t>je crois</w:t>
      </w:r>
      <w:r>
        <w:t xml:space="preserve">, </w:t>
      </w:r>
      <w:r w:rsidR="00000000" w:rsidRPr="00033231">
        <w:t>envoyé chercher des r</w:t>
      </w:r>
      <w:r w:rsidR="00000000" w:rsidRPr="00033231">
        <w:t>a</w:t>
      </w:r>
      <w:r w:rsidR="00000000" w:rsidRPr="00033231">
        <w:t>fraîchissements pour les soldats et les autres personnes eng</w:t>
      </w:r>
      <w:r w:rsidR="00000000" w:rsidRPr="00033231">
        <w:t>a</w:t>
      </w:r>
      <w:r w:rsidR="00000000" w:rsidRPr="00033231">
        <w:t>gées dans la défense et aussi quelques objets nécessaires aux blessés</w:t>
      </w:r>
      <w:r>
        <w:t xml:space="preserve">. </w:t>
      </w:r>
      <w:r w:rsidR="00000000" w:rsidRPr="00033231">
        <w:t>Je ne pouvais prendre sur moi la responsabilité de do</w:t>
      </w:r>
      <w:r w:rsidR="00000000" w:rsidRPr="00033231">
        <w:t>n</w:t>
      </w:r>
      <w:r w:rsidR="00000000" w:rsidRPr="00033231">
        <w:t>ner des ordres ou de prendre des mesures</w:t>
      </w:r>
      <w:r>
        <w:t xml:space="preserve">. </w:t>
      </w:r>
      <w:r w:rsidR="00000000" w:rsidRPr="00033231">
        <w:t>Je crains que le r</w:t>
      </w:r>
      <w:r w:rsidR="00000000" w:rsidRPr="00033231">
        <w:t>e</w:t>
      </w:r>
      <w:r w:rsidR="00000000" w:rsidRPr="00033231">
        <w:t>tard n</w:t>
      </w:r>
      <w:r>
        <w:t>’</w:t>
      </w:r>
      <w:r w:rsidR="00000000" w:rsidRPr="00033231">
        <w:t>ait été funeste en quelques cas</w:t>
      </w:r>
      <w:r>
        <w:t xml:space="preserve"> ; </w:t>
      </w:r>
      <w:r w:rsidR="00000000" w:rsidRPr="00033231">
        <w:t>mais cette maison n</w:t>
      </w:r>
      <w:r>
        <w:t>’</w:t>
      </w:r>
      <w:r w:rsidR="00000000" w:rsidRPr="00033231">
        <w:t>est point la mienne</w:t>
      </w:r>
      <w:r>
        <w:t xml:space="preserve"> ; </w:t>
      </w:r>
      <w:r w:rsidR="00000000" w:rsidRPr="00033231">
        <w:t>vous étiez absente</w:t>
      </w:r>
      <w:r>
        <w:t xml:space="preserve">, </w:t>
      </w:r>
      <w:r w:rsidR="00000000" w:rsidRPr="00033231">
        <w:t xml:space="preserve">ma chère miss </w:t>
      </w:r>
      <w:proofErr w:type="spellStart"/>
      <w:r w:rsidR="00000000" w:rsidRPr="00033231">
        <w:t>Keeldar</w:t>
      </w:r>
      <w:proofErr w:type="spellEnd"/>
      <w:r>
        <w:t xml:space="preserve"> ; </w:t>
      </w:r>
      <w:r w:rsidR="00000000" w:rsidRPr="00033231">
        <w:t>que pouvais-je faire</w:t>
      </w:r>
      <w:r>
        <w:t> ?</w:t>
      </w:r>
    </w:p>
    <w:p w14:paraId="634412CE" w14:textId="77777777" w:rsidR="004F69D6" w:rsidRDefault="004F69D6" w:rsidP="0021796F">
      <w:r>
        <w:t>— </w:t>
      </w:r>
      <w:r w:rsidR="00000000" w:rsidRPr="00033231">
        <w:t>Est-ce que l</w:t>
      </w:r>
      <w:r>
        <w:t>’</w:t>
      </w:r>
      <w:r w:rsidR="00000000" w:rsidRPr="00033231">
        <w:t>on n</w:t>
      </w:r>
      <w:r>
        <w:t>’</w:t>
      </w:r>
      <w:r w:rsidR="00000000" w:rsidRPr="00033231">
        <w:t>a pas envoyé de rafraîchissements</w:t>
      </w:r>
      <w:r>
        <w:t xml:space="preserve"> ? </w:t>
      </w:r>
      <w:r w:rsidR="00000000" w:rsidRPr="00033231">
        <w:t>demanda Shirley</w:t>
      </w:r>
      <w:r>
        <w:t xml:space="preserve">, </w:t>
      </w:r>
      <w:r w:rsidR="00000000" w:rsidRPr="00033231">
        <w:t>dont la contenance</w:t>
      </w:r>
      <w:r>
        <w:t xml:space="preserve">, </w:t>
      </w:r>
      <w:r w:rsidR="00000000" w:rsidRPr="00033231">
        <w:t>tout à l</w:t>
      </w:r>
      <w:r>
        <w:t>’</w:t>
      </w:r>
      <w:r w:rsidR="00000000" w:rsidRPr="00033231">
        <w:t>heure si calme</w:t>
      </w:r>
      <w:r>
        <w:t xml:space="preserve">, </w:t>
      </w:r>
      <w:r w:rsidR="00000000" w:rsidRPr="00033231">
        <w:t>si bienveillante</w:t>
      </w:r>
      <w:r>
        <w:t xml:space="preserve">, </w:t>
      </w:r>
      <w:r w:rsidR="00000000" w:rsidRPr="00033231">
        <w:t>si ouverte</w:t>
      </w:r>
      <w:r>
        <w:t xml:space="preserve">, </w:t>
      </w:r>
      <w:r w:rsidR="00000000" w:rsidRPr="00033231">
        <w:t>même pendant qu</w:t>
      </w:r>
      <w:r>
        <w:t>’</w:t>
      </w:r>
      <w:r w:rsidR="00000000" w:rsidRPr="00033231">
        <w:t>elle réprimandait les paysans</w:t>
      </w:r>
      <w:r>
        <w:t xml:space="preserve">, </w:t>
      </w:r>
      <w:r w:rsidR="00000000" w:rsidRPr="00033231">
        <w:t>devint tout à coup sombre et animée</w:t>
      </w:r>
      <w:r>
        <w:t>.</w:t>
      </w:r>
    </w:p>
    <w:p w14:paraId="179612B4" w14:textId="77777777" w:rsidR="004F69D6" w:rsidRDefault="004F69D6" w:rsidP="0021796F">
      <w:r>
        <w:t>— </w:t>
      </w:r>
      <w:r w:rsidR="00000000" w:rsidRPr="00033231">
        <w:t>Je ne crois pas</w:t>
      </w:r>
      <w:r>
        <w:t xml:space="preserve">, </w:t>
      </w:r>
      <w:r w:rsidR="00000000" w:rsidRPr="00033231">
        <w:t>ma chère</w:t>
      </w:r>
      <w:r>
        <w:t>.</w:t>
      </w:r>
    </w:p>
    <w:p w14:paraId="1B20CA1B" w14:textId="77777777" w:rsidR="004F69D6" w:rsidRDefault="004F69D6" w:rsidP="0021796F">
      <w:r>
        <w:t>— </w:t>
      </w:r>
      <w:r w:rsidR="00000000" w:rsidRPr="00033231">
        <w:t>Et rien pour les blessés</w:t>
      </w:r>
      <w:r>
        <w:t xml:space="preserve"> ? </w:t>
      </w:r>
      <w:r w:rsidR="00000000" w:rsidRPr="00033231">
        <w:t>ni linge</w:t>
      </w:r>
      <w:r>
        <w:t xml:space="preserve">, </w:t>
      </w:r>
      <w:r w:rsidR="00000000" w:rsidRPr="00033231">
        <w:t>ni vin</w:t>
      </w:r>
      <w:r>
        <w:t xml:space="preserve">, </w:t>
      </w:r>
      <w:r w:rsidR="00000000" w:rsidRPr="00033231">
        <w:t>ni literie</w:t>
      </w:r>
      <w:r>
        <w:t> ?</w:t>
      </w:r>
    </w:p>
    <w:p w14:paraId="274D5DD4" w14:textId="77777777" w:rsidR="004F69D6" w:rsidRDefault="004F69D6" w:rsidP="0021796F">
      <w:r>
        <w:t>— </w:t>
      </w:r>
      <w:r w:rsidR="00000000" w:rsidRPr="00033231">
        <w:t>Je ne crois pas</w:t>
      </w:r>
      <w:r>
        <w:t xml:space="preserve">. </w:t>
      </w:r>
      <w:r w:rsidR="00000000" w:rsidRPr="00033231">
        <w:t>Je ne puis dire ce qu</w:t>
      </w:r>
      <w:r>
        <w:t>’</w:t>
      </w:r>
      <w:r w:rsidR="00000000" w:rsidRPr="00033231">
        <w:t xml:space="preserve">a fait </w:t>
      </w:r>
      <w:proofErr w:type="spellStart"/>
      <w:r w:rsidR="00000000" w:rsidRPr="00033231">
        <w:t>mistress</w:t>
      </w:r>
      <w:proofErr w:type="spellEnd"/>
      <w:r w:rsidR="00000000" w:rsidRPr="00033231">
        <w:t xml:space="preserve"> Gill</w:t>
      </w:r>
      <w:r>
        <w:t xml:space="preserve"> ; </w:t>
      </w:r>
      <w:r w:rsidR="00000000" w:rsidRPr="00033231">
        <w:t>mais il me semblait impossible en ce moment de disposer de v</w:t>
      </w:r>
      <w:r w:rsidR="00000000" w:rsidRPr="00033231">
        <w:t>o</w:t>
      </w:r>
      <w:r w:rsidR="00000000" w:rsidRPr="00033231">
        <w:t>tre propriété en envoyant des vivres aux soldats</w:t>
      </w:r>
      <w:r>
        <w:t xml:space="preserve"> : </w:t>
      </w:r>
      <w:r w:rsidR="00000000" w:rsidRPr="00033231">
        <w:t>des provisions pour une compagnie</w:t>
      </w:r>
      <w:r>
        <w:t xml:space="preserve">, </w:t>
      </w:r>
      <w:r w:rsidR="00000000" w:rsidRPr="00033231">
        <w:t>c</w:t>
      </w:r>
      <w:r>
        <w:t>’</w:t>
      </w:r>
      <w:r w:rsidR="00000000" w:rsidRPr="00033231">
        <w:t>est formidable</w:t>
      </w:r>
      <w:r>
        <w:t xml:space="preserve">. </w:t>
      </w:r>
      <w:r w:rsidR="00000000" w:rsidRPr="00033231">
        <w:t>Je n</w:t>
      </w:r>
      <w:r>
        <w:t>’</w:t>
      </w:r>
      <w:r w:rsidR="00000000" w:rsidRPr="00033231">
        <w:t>ai pas demandé combien ils étaient</w:t>
      </w:r>
      <w:r>
        <w:t xml:space="preserve"> ; </w:t>
      </w:r>
      <w:r w:rsidR="00000000" w:rsidRPr="00033231">
        <w:t>mais je ne pouvais consentir à leur laisser mettre la maison au pillage</w:t>
      </w:r>
      <w:r>
        <w:t xml:space="preserve">. </w:t>
      </w:r>
      <w:r w:rsidR="00000000" w:rsidRPr="00033231">
        <w:t>J</w:t>
      </w:r>
      <w:r>
        <w:t>’</w:t>
      </w:r>
      <w:r w:rsidR="00000000" w:rsidRPr="00033231">
        <w:t>avais l</w:t>
      </w:r>
      <w:r>
        <w:t>’</w:t>
      </w:r>
      <w:r w:rsidR="00000000" w:rsidRPr="00033231">
        <w:t>intention d</w:t>
      </w:r>
      <w:r>
        <w:t>’</w:t>
      </w:r>
      <w:r w:rsidR="00000000" w:rsidRPr="00033231">
        <w:t>agir pour le bien</w:t>
      </w:r>
      <w:r>
        <w:t xml:space="preserve"> ; </w:t>
      </w:r>
      <w:r w:rsidR="00000000" w:rsidRPr="00033231">
        <w:t>cependant</w:t>
      </w:r>
      <w:r>
        <w:t xml:space="preserve">, </w:t>
      </w:r>
      <w:r w:rsidR="00000000" w:rsidRPr="00033231">
        <w:t>je l</w:t>
      </w:r>
      <w:r>
        <w:t>’</w:t>
      </w:r>
      <w:r w:rsidR="00000000" w:rsidRPr="00033231">
        <w:t>avoue</w:t>
      </w:r>
      <w:r>
        <w:t xml:space="preserve">, </w:t>
      </w:r>
      <w:r w:rsidR="00000000" w:rsidRPr="00033231">
        <w:t>je ne vois pas encore bien clair</w:t>
      </w:r>
      <w:r w:rsidR="00000000" w:rsidRPr="00033231">
        <w:t>e</w:t>
      </w:r>
      <w:r w:rsidR="00000000" w:rsidRPr="00033231">
        <w:t>ment cette affaire</w:t>
      </w:r>
      <w:r>
        <w:t>.</w:t>
      </w:r>
    </w:p>
    <w:p w14:paraId="61B48B65" w14:textId="53F6349D" w:rsidR="00000000" w:rsidRPr="00033231" w:rsidRDefault="004F69D6" w:rsidP="0021796F">
      <w:r>
        <w:lastRenderedPageBreak/>
        <w:t>— </w:t>
      </w:r>
      <w:r w:rsidR="00000000" w:rsidRPr="00033231">
        <w:t>Elle tient dans une coquille de noix</w:t>
      </w:r>
      <w:r>
        <w:t xml:space="preserve">, </w:t>
      </w:r>
      <w:r w:rsidR="00000000" w:rsidRPr="00033231">
        <w:t>pourtant</w:t>
      </w:r>
      <w:r>
        <w:t xml:space="preserve">. </w:t>
      </w:r>
      <w:r w:rsidR="00000000" w:rsidRPr="00033231">
        <w:t>Ces soldats ont risqué leur vie pour la défense de ma propriété</w:t>
      </w:r>
      <w:r>
        <w:t xml:space="preserve"> ; </w:t>
      </w:r>
      <w:r w:rsidR="00000000" w:rsidRPr="00033231">
        <w:t>il semble qu</w:t>
      </w:r>
      <w:r>
        <w:t>’</w:t>
      </w:r>
      <w:r w:rsidR="00000000" w:rsidRPr="00033231">
        <w:t>ils ont quelque droit à ma gratitude</w:t>
      </w:r>
      <w:r>
        <w:t xml:space="preserve">. </w:t>
      </w:r>
      <w:r w:rsidR="00000000" w:rsidRPr="00033231">
        <w:t>Les blessés sont nos semblables</w:t>
      </w:r>
      <w:r>
        <w:t xml:space="preserve"> : </w:t>
      </w:r>
      <w:r w:rsidR="00000000" w:rsidRPr="00033231">
        <w:t>il me semble que nous leur devons des secours</w:t>
      </w:r>
      <w:r>
        <w:t xml:space="preserve">. </w:t>
      </w:r>
      <w:proofErr w:type="spellStart"/>
      <w:r w:rsidR="00000000" w:rsidRPr="00033231">
        <w:t>Mistress</w:t>
      </w:r>
      <w:proofErr w:type="spellEnd"/>
      <w:r w:rsidR="00000000" w:rsidRPr="00033231">
        <w:t xml:space="preserve"> Gill</w:t>
      </w:r>
      <w:r>
        <w:t> ! »</w:t>
      </w:r>
    </w:p>
    <w:p w14:paraId="7210BE56" w14:textId="77777777" w:rsidR="004F69D6" w:rsidRDefault="00000000" w:rsidP="0021796F">
      <w:r w:rsidRPr="00033231">
        <w:t>Elle se retourna</w:t>
      </w:r>
      <w:r w:rsidR="004F69D6">
        <w:t xml:space="preserve">, </w:t>
      </w:r>
      <w:r w:rsidRPr="00033231">
        <w:t>et appela d</w:t>
      </w:r>
      <w:r w:rsidR="004F69D6">
        <w:t>’</w:t>
      </w:r>
      <w:r w:rsidRPr="00033231">
        <w:t>une voix plus claire que douce</w:t>
      </w:r>
      <w:r w:rsidR="004F69D6">
        <w:t xml:space="preserve">, </w:t>
      </w:r>
      <w:r w:rsidRPr="00033231">
        <w:t>qui traversa les massives portes de chêne de la salle et de la cu</w:t>
      </w:r>
      <w:r w:rsidRPr="00033231">
        <w:t>i</w:t>
      </w:r>
      <w:r w:rsidRPr="00033231">
        <w:t>sine mieux que ne l</w:t>
      </w:r>
      <w:r w:rsidR="004F69D6">
        <w:t>’</w:t>
      </w:r>
      <w:r w:rsidRPr="00033231">
        <w:t>eût fait le bruit d</w:t>
      </w:r>
      <w:r w:rsidR="004F69D6">
        <w:t>’</w:t>
      </w:r>
      <w:r w:rsidRPr="00033231">
        <w:t>une sonnette</w:t>
      </w:r>
      <w:r w:rsidR="004F69D6">
        <w:t xml:space="preserve">. </w:t>
      </w:r>
      <w:proofErr w:type="spellStart"/>
      <w:r w:rsidRPr="00033231">
        <w:t>Mistress</w:t>
      </w:r>
      <w:proofErr w:type="spellEnd"/>
      <w:r w:rsidRPr="00033231">
        <w:t xml:space="preserve"> Gill</w:t>
      </w:r>
      <w:r w:rsidR="004F69D6">
        <w:t xml:space="preserve">, </w:t>
      </w:r>
      <w:r w:rsidRPr="00033231">
        <w:t>qui se trouvait occupée à pétrir</w:t>
      </w:r>
      <w:r w:rsidR="004F69D6">
        <w:t xml:space="preserve">, </w:t>
      </w:r>
      <w:r w:rsidRPr="00033231">
        <w:t>arriva avec des mains et un tablier qui témoignaient de son occupation</w:t>
      </w:r>
      <w:r w:rsidR="004F69D6">
        <w:t xml:space="preserve"> : </w:t>
      </w:r>
      <w:r w:rsidRPr="00033231">
        <w:t>elle n</w:t>
      </w:r>
      <w:r w:rsidR="004F69D6">
        <w:t>’</w:t>
      </w:r>
      <w:r w:rsidRPr="00033231">
        <w:t>avait pas osé s</w:t>
      </w:r>
      <w:r w:rsidR="004F69D6">
        <w:t>’</w:t>
      </w:r>
      <w:r w:rsidRPr="00033231">
        <w:t>arrêter un instant pour ôter la pâte attachée aux unes et s</w:t>
      </w:r>
      <w:r w:rsidRPr="00033231">
        <w:t>e</w:t>
      </w:r>
      <w:r w:rsidRPr="00033231">
        <w:t>couer la farine qui blanchissait l</w:t>
      </w:r>
      <w:r w:rsidR="004F69D6">
        <w:t>’</w:t>
      </w:r>
      <w:r w:rsidRPr="00033231">
        <w:t>autre</w:t>
      </w:r>
      <w:r w:rsidR="004F69D6">
        <w:t xml:space="preserve">. </w:t>
      </w:r>
      <w:r w:rsidRPr="00033231">
        <w:t>Jamais sa maîtresse n</w:t>
      </w:r>
      <w:r w:rsidR="004F69D6">
        <w:t>’</w:t>
      </w:r>
      <w:r w:rsidRPr="00033231">
        <w:t>avait appelé un domestique de cette voix</w:t>
      </w:r>
      <w:r w:rsidR="004F69D6">
        <w:t xml:space="preserve">, </w:t>
      </w:r>
      <w:r w:rsidRPr="00033231">
        <w:t>excepté une seule fois</w:t>
      </w:r>
      <w:r w:rsidR="004F69D6">
        <w:t xml:space="preserve">, </w:t>
      </w:r>
      <w:r w:rsidRPr="00033231">
        <w:t>lorsqu</w:t>
      </w:r>
      <w:r w:rsidR="004F69D6">
        <w:t>’</w:t>
      </w:r>
      <w:r w:rsidRPr="00033231">
        <w:t>elle vit d</w:t>
      </w:r>
      <w:r w:rsidR="004F69D6">
        <w:t>’</w:t>
      </w:r>
      <w:r w:rsidRPr="00033231">
        <w:t>une fenêtre Tartare engagé dans un combat avec deux chiens de charretier dont chacun l</w:t>
      </w:r>
      <w:r w:rsidR="004F69D6">
        <w:t>’</w:t>
      </w:r>
      <w:r w:rsidRPr="00033231">
        <w:t>égalait au moins en volume</w:t>
      </w:r>
      <w:r w:rsidR="004F69D6">
        <w:t xml:space="preserve">, </w:t>
      </w:r>
      <w:r w:rsidRPr="00033231">
        <w:t>sinon en courage</w:t>
      </w:r>
      <w:r w:rsidR="004F69D6">
        <w:t xml:space="preserve">, </w:t>
      </w:r>
      <w:r w:rsidRPr="00033231">
        <w:t>et qui avaient de plus les encourag</w:t>
      </w:r>
      <w:r w:rsidRPr="00033231">
        <w:t>e</w:t>
      </w:r>
      <w:r w:rsidRPr="00033231">
        <w:t>ments de leurs maîtres</w:t>
      </w:r>
      <w:r w:rsidR="004F69D6">
        <w:t xml:space="preserve">, </w:t>
      </w:r>
      <w:r w:rsidRPr="00033231">
        <w:t>tandis que Tartare n</w:t>
      </w:r>
      <w:r w:rsidR="004F69D6">
        <w:t>’</w:t>
      </w:r>
      <w:r w:rsidRPr="00033231">
        <w:t>avait personne pour le soutenir</w:t>
      </w:r>
      <w:r w:rsidR="004F69D6">
        <w:t xml:space="preserve">. </w:t>
      </w:r>
      <w:r w:rsidRPr="00033231">
        <w:t>Alors elle avait appelé John d</w:t>
      </w:r>
      <w:r w:rsidR="004F69D6">
        <w:t>’</w:t>
      </w:r>
      <w:r w:rsidRPr="00033231">
        <w:t>une voix qu</w:t>
      </w:r>
      <w:r w:rsidR="004F69D6">
        <w:t>’</w:t>
      </w:r>
      <w:r w:rsidRPr="00033231">
        <w:t>on eût pu prendre pour la trompette du jugement dernier</w:t>
      </w:r>
      <w:r w:rsidR="004F69D6">
        <w:t xml:space="preserve"> ; </w:t>
      </w:r>
      <w:r w:rsidRPr="00033231">
        <w:t>et elle n</w:t>
      </w:r>
      <w:r w:rsidR="004F69D6">
        <w:t>’</w:t>
      </w:r>
      <w:r w:rsidRPr="00033231">
        <w:t>avait pas attendu qu</w:t>
      </w:r>
      <w:r w:rsidR="004F69D6">
        <w:t>’</w:t>
      </w:r>
      <w:r w:rsidRPr="00033231">
        <w:t>il vînt</w:t>
      </w:r>
      <w:r w:rsidR="004F69D6">
        <w:t xml:space="preserve">, </w:t>
      </w:r>
      <w:r w:rsidRPr="00033231">
        <w:t>mais s</w:t>
      </w:r>
      <w:r w:rsidR="004F69D6">
        <w:t>’</w:t>
      </w:r>
      <w:r w:rsidRPr="00033231">
        <w:t>était élancée dehors sans chapeau</w:t>
      </w:r>
      <w:r w:rsidR="004F69D6">
        <w:t xml:space="preserve">, </w:t>
      </w:r>
      <w:r w:rsidRPr="00033231">
        <w:t>et après avoir dit aux deux charretiers qu</w:t>
      </w:r>
      <w:r w:rsidR="004F69D6">
        <w:t>’</w:t>
      </w:r>
      <w:r w:rsidRPr="00033231">
        <w:t>ils resse</w:t>
      </w:r>
      <w:r w:rsidRPr="00033231">
        <w:t>m</w:t>
      </w:r>
      <w:r w:rsidRPr="00033231">
        <w:t>blaient moins à des hommes que les trois brutes qui se roulaient là devant eux dans la poussière</w:t>
      </w:r>
      <w:r w:rsidR="004F69D6">
        <w:t xml:space="preserve">, </w:t>
      </w:r>
      <w:r w:rsidRPr="00033231">
        <w:t>elle avait saisi de ses mains d</w:t>
      </w:r>
      <w:r w:rsidRPr="00033231">
        <w:t>é</w:t>
      </w:r>
      <w:r w:rsidRPr="00033231">
        <w:t>licates le cou du plus gros des chiens et l</w:t>
      </w:r>
      <w:r w:rsidR="004F69D6">
        <w:t>’</w:t>
      </w:r>
      <w:r w:rsidRPr="00033231">
        <w:t>avait étreint de toutes ses forces</w:t>
      </w:r>
      <w:r w:rsidR="004F69D6">
        <w:t xml:space="preserve">, </w:t>
      </w:r>
      <w:r w:rsidRPr="00033231">
        <w:t>afin de lui faire lâcher l</w:t>
      </w:r>
      <w:r w:rsidR="004F69D6">
        <w:t>’</w:t>
      </w:r>
      <w:r w:rsidRPr="00033231">
        <w:t>œil sanglant et déchiré de Tartare</w:t>
      </w:r>
      <w:r w:rsidR="004F69D6">
        <w:t xml:space="preserve">, </w:t>
      </w:r>
      <w:r w:rsidRPr="00033231">
        <w:t>au-dessus et au-dessous duquel il avait inséré ses terr</w:t>
      </w:r>
      <w:r w:rsidRPr="00033231">
        <w:t>i</w:t>
      </w:r>
      <w:r w:rsidRPr="00033231">
        <w:t>bles crocs</w:t>
      </w:r>
      <w:r w:rsidR="004F69D6">
        <w:t xml:space="preserve">. </w:t>
      </w:r>
      <w:r w:rsidRPr="00033231">
        <w:t>Cinq ou six hommes se trouvèrent à l</w:t>
      </w:r>
      <w:r w:rsidR="004F69D6">
        <w:t>’</w:t>
      </w:r>
      <w:r w:rsidRPr="00033231">
        <w:t>instant sur les lieux pour lui prêter assistance</w:t>
      </w:r>
      <w:r w:rsidR="004F69D6">
        <w:t xml:space="preserve">, </w:t>
      </w:r>
      <w:r w:rsidRPr="00033231">
        <w:t>mais elle ne les remercia même pas</w:t>
      </w:r>
      <w:r w:rsidR="004F69D6">
        <w:t>. « </w:t>
      </w:r>
      <w:r w:rsidRPr="00033231">
        <w:t>Ils eussent pu venir plus tôt</w:t>
      </w:r>
      <w:r w:rsidR="004F69D6">
        <w:t xml:space="preserve">, </w:t>
      </w:r>
      <w:r w:rsidRPr="00033231">
        <w:t>si leur volonté était bonne</w:t>
      </w:r>
      <w:r w:rsidR="004F69D6">
        <w:t>, »</w:t>
      </w:r>
      <w:r w:rsidRPr="00033231">
        <w:t xml:space="preserve"> dit-elle</w:t>
      </w:r>
      <w:r w:rsidR="004F69D6">
        <w:t xml:space="preserve">. </w:t>
      </w:r>
      <w:r w:rsidRPr="00033231">
        <w:t>Elle n</w:t>
      </w:r>
      <w:r w:rsidR="004F69D6">
        <w:t>’</w:t>
      </w:r>
      <w:r w:rsidRPr="00033231">
        <w:t>adressa la parole à personne pendant le reste du jour</w:t>
      </w:r>
      <w:r w:rsidR="004F69D6">
        <w:t xml:space="preserve"> ; </w:t>
      </w:r>
      <w:r w:rsidRPr="00033231">
        <w:t>mais elle resta assise auprès du feu de la salle</w:t>
      </w:r>
      <w:r w:rsidR="004F69D6">
        <w:t xml:space="preserve">, </w:t>
      </w:r>
      <w:r w:rsidRPr="00033231">
        <w:t>surveillant et soignant Tartare</w:t>
      </w:r>
      <w:r w:rsidR="004F69D6">
        <w:t xml:space="preserve">, </w:t>
      </w:r>
      <w:r w:rsidRPr="00033231">
        <w:t xml:space="preserve">qui était étendu saignant et meurtri sur une </w:t>
      </w:r>
      <w:r w:rsidRPr="00033231">
        <w:lastRenderedPageBreak/>
        <w:t>couverture à ses pieds</w:t>
      </w:r>
      <w:r w:rsidR="004F69D6">
        <w:t xml:space="preserve">. </w:t>
      </w:r>
      <w:r w:rsidRPr="00033231">
        <w:t>Elle essuyait de temps en temps une larme furtive en lui adressant quelques mots de pitié et de sy</w:t>
      </w:r>
      <w:r w:rsidRPr="00033231">
        <w:t>m</w:t>
      </w:r>
      <w:r w:rsidRPr="00033231">
        <w:t>pathie</w:t>
      </w:r>
      <w:r w:rsidR="004F69D6">
        <w:t xml:space="preserve">, </w:t>
      </w:r>
      <w:r w:rsidRPr="00033231">
        <w:t>dont le vieux chien se montrait reconnaissant à sa façon en lui léchant les mains</w:t>
      </w:r>
      <w:r w:rsidR="004F69D6">
        <w:t xml:space="preserve">, </w:t>
      </w:r>
      <w:r w:rsidRPr="00033231">
        <w:t>alternativement avec ses propres ble</w:t>
      </w:r>
      <w:r w:rsidRPr="00033231">
        <w:t>s</w:t>
      </w:r>
      <w:r w:rsidRPr="00033231">
        <w:t>sures</w:t>
      </w:r>
      <w:r w:rsidR="004F69D6">
        <w:t xml:space="preserve">. </w:t>
      </w:r>
      <w:r w:rsidRPr="00033231">
        <w:t>Quant à John</w:t>
      </w:r>
      <w:r w:rsidR="004F69D6">
        <w:t xml:space="preserve">, </w:t>
      </w:r>
      <w:r w:rsidRPr="00033231">
        <w:t>Shirley fut pour lui</w:t>
      </w:r>
      <w:r w:rsidR="004F69D6">
        <w:t xml:space="preserve">, </w:t>
      </w:r>
      <w:r w:rsidRPr="00033231">
        <w:t>pendant une semaine</w:t>
      </w:r>
      <w:r w:rsidR="004F69D6">
        <w:t xml:space="preserve">, </w:t>
      </w:r>
      <w:r w:rsidRPr="00033231">
        <w:t>d</w:t>
      </w:r>
      <w:r w:rsidR="004F69D6">
        <w:t>’</w:t>
      </w:r>
      <w:r w:rsidRPr="00033231">
        <w:t>une froideur significative</w:t>
      </w:r>
      <w:r w:rsidR="004F69D6">
        <w:t>.</w:t>
      </w:r>
    </w:p>
    <w:p w14:paraId="7857CF85" w14:textId="77777777" w:rsidR="004F69D6" w:rsidRDefault="00000000" w:rsidP="0021796F">
      <w:proofErr w:type="spellStart"/>
      <w:r w:rsidRPr="00033231">
        <w:t>Mistress</w:t>
      </w:r>
      <w:proofErr w:type="spellEnd"/>
      <w:r w:rsidRPr="00033231">
        <w:t xml:space="preserve"> Gill</w:t>
      </w:r>
      <w:r w:rsidR="004F69D6">
        <w:t xml:space="preserve">, </w:t>
      </w:r>
      <w:r w:rsidRPr="00033231">
        <w:t>se rappelant cet épisode</w:t>
      </w:r>
      <w:r w:rsidR="004F69D6">
        <w:t xml:space="preserve">, </w:t>
      </w:r>
      <w:r w:rsidRPr="00033231">
        <w:t>arriva tremblante comme la feuille</w:t>
      </w:r>
      <w:r w:rsidR="004F69D6">
        <w:t xml:space="preserve">, </w:t>
      </w:r>
      <w:r w:rsidRPr="00033231">
        <w:t>selon son expression</w:t>
      </w:r>
      <w:r w:rsidR="004F69D6">
        <w:t xml:space="preserve">. </w:t>
      </w:r>
      <w:r w:rsidRPr="00033231">
        <w:t>D</w:t>
      </w:r>
      <w:r w:rsidR="004F69D6">
        <w:t>’</w:t>
      </w:r>
      <w:r w:rsidRPr="00033231">
        <w:t>une voix ferme et br</w:t>
      </w:r>
      <w:r w:rsidRPr="00033231">
        <w:t>è</w:t>
      </w:r>
      <w:r w:rsidRPr="00033231">
        <w:t>ve</w:t>
      </w:r>
      <w:r w:rsidR="004F69D6">
        <w:t xml:space="preserve">, </w:t>
      </w:r>
      <w:r w:rsidRPr="00033231">
        <w:t>Shirley se mit à poser des questions et à donner des o</w:t>
      </w:r>
      <w:r w:rsidRPr="00033231">
        <w:t>r</w:t>
      </w:r>
      <w:r w:rsidRPr="00033231">
        <w:t>dres</w:t>
      </w:r>
      <w:r w:rsidR="004F69D6">
        <w:t xml:space="preserve">. </w:t>
      </w:r>
      <w:r w:rsidRPr="00033231">
        <w:t>Son esprit altier était piqué au vif de ce qu</w:t>
      </w:r>
      <w:r w:rsidR="004F69D6">
        <w:t>’</w:t>
      </w:r>
      <w:r w:rsidRPr="00033231">
        <w:t>en un sembl</w:t>
      </w:r>
      <w:r w:rsidRPr="00033231">
        <w:t>a</w:t>
      </w:r>
      <w:r w:rsidRPr="00033231">
        <w:t xml:space="preserve">ble moment </w:t>
      </w:r>
      <w:proofErr w:type="spellStart"/>
      <w:r w:rsidRPr="00033231">
        <w:t>Fieldhead</w:t>
      </w:r>
      <w:proofErr w:type="spellEnd"/>
      <w:r w:rsidRPr="00033231">
        <w:t xml:space="preserve"> eût montré l</w:t>
      </w:r>
      <w:r w:rsidR="004F69D6">
        <w:t>’</w:t>
      </w:r>
      <w:r w:rsidRPr="00033231">
        <w:t>inhospitalité de la cabane d</w:t>
      </w:r>
      <w:r w:rsidR="004F69D6">
        <w:t>’</w:t>
      </w:r>
      <w:r w:rsidRPr="00033231">
        <w:t>un avare</w:t>
      </w:r>
      <w:r w:rsidR="004F69D6">
        <w:t xml:space="preserve"> ; </w:t>
      </w:r>
      <w:r w:rsidRPr="00033231">
        <w:t>la révolte de son orgueil se lisait aux mouvements de son cœur</w:t>
      </w:r>
      <w:r w:rsidR="004F69D6">
        <w:t xml:space="preserve">, </w:t>
      </w:r>
      <w:r w:rsidRPr="00033231">
        <w:t>qui gonflait sa poitrine et agitait violemment la dentelle et la soie sous lesquelles cette poitrine était empriso</w:t>
      </w:r>
      <w:r w:rsidRPr="00033231">
        <w:t>n</w:t>
      </w:r>
      <w:r w:rsidRPr="00033231">
        <w:t>née</w:t>
      </w:r>
      <w:r w:rsidR="004F69D6">
        <w:t>.</w:t>
      </w:r>
    </w:p>
    <w:p w14:paraId="1AF91F73" w14:textId="77777777" w:rsidR="004F69D6" w:rsidRDefault="004F69D6" w:rsidP="0021796F">
      <w:r>
        <w:t>« </w:t>
      </w:r>
      <w:r w:rsidR="00000000" w:rsidRPr="00033231">
        <w:t>Depuis combien de temps ce message est-il arrivé du moulin</w:t>
      </w:r>
      <w:r>
        <w:t> ?</w:t>
      </w:r>
    </w:p>
    <w:p w14:paraId="2117D759" w14:textId="77777777" w:rsidR="004F69D6" w:rsidRDefault="004F69D6" w:rsidP="0021796F">
      <w:r>
        <w:t>— </w:t>
      </w:r>
      <w:r w:rsidR="00000000" w:rsidRPr="00033231">
        <w:t>Depuis moins d</w:t>
      </w:r>
      <w:r>
        <w:t>’</w:t>
      </w:r>
      <w:r w:rsidR="00000000" w:rsidRPr="00033231">
        <w:t>une heure</w:t>
      </w:r>
      <w:r>
        <w:t xml:space="preserve">, </w:t>
      </w:r>
      <w:r w:rsidR="00000000" w:rsidRPr="00033231">
        <w:t>répondit la femme de charge d</w:t>
      </w:r>
      <w:r>
        <w:t>’</w:t>
      </w:r>
      <w:r w:rsidR="00000000" w:rsidRPr="00033231">
        <w:t>un ton doucereux</w:t>
      </w:r>
      <w:r>
        <w:t>.</w:t>
      </w:r>
    </w:p>
    <w:p w14:paraId="0540B0DD" w14:textId="05A54359" w:rsidR="00000000" w:rsidRPr="00033231" w:rsidRDefault="004F69D6" w:rsidP="0021796F">
      <w:r>
        <w:t>— </w:t>
      </w:r>
      <w:r w:rsidR="00000000" w:rsidRPr="00033231">
        <w:t>Depuis moins d</w:t>
      </w:r>
      <w:r>
        <w:t>’</w:t>
      </w:r>
      <w:r w:rsidR="00000000" w:rsidRPr="00033231">
        <w:t>une heure</w:t>
      </w:r>
      <w:r>
        <w:t xml:space="preserve"> ! </w:t>
      </w:r>
      <w:r w:rsidR="00000000" w:rsidRPr="00033231">
        <w:t>Vous dites cela comme vous diriez depuis moins d</w:t>
      </w:r>
      <w:r>
        <w:t>’</w:t>
      </w:r>
      <w:r w:rsidR="00000000" w:rsidRPr="00033231">
        <w:t>un jour</w:t>
      </w:r>
      <w:r>
        <w:t xml:space="preserve"> ! </w:t>
      </w:r>
      <w:r w:rsidR="00000000" w:rsidRPr="00033231">
        <w:t>Ils auront eu le temps de s</w:t>
      </w:r>
      <w:r>
        <w:t>’</w:t>
      </w:r>
      <w:r w:rsidR="00000000" w:rsidRPr="00033231">
        <w:t>adresser ailleurs</w:t>
      </w:r>
      <w:r>
        <w:t xml:space="preserve">. </w:t>
      </w:r>
      <w:r w:rsidR="00000000" w:rsidRPr="00033231">
        <w:t>Envoyez immédiatement un homme leur d</w:t>
      </w:r>
      <w:r w:rsidR="00000000" w:rsidRPr="00033231">
        <w:t>i</w:t>
      </w:r>
      <w:r w:rsidR="00000000" w:rsidRPr="00033231">
        <w:t xml:space="preserve">re que tout ce que cette maison contient est au service de </w:t>
      </w:r>
      <w:r>
        <w:t>M. </w:t>
      </w:r>
      <w:r w:rsidR="00000000" w:rsidRPr="00033231">
        <w:t>Moore</w:t>
      </w:r>
      <w:r>
        <w:t xml:space="preserve">, </w:t>
      </w:r>
      <w:r w:rsidR="00000000" w:rsidRPr="00033231">
        <w:t xml:space="preserve">de </w:t>
      </w:r>
      <w:r>
        <w:t>M. </w:t>
      </w:r>
      <w:proofErr w:type="spellStart"/>
      <w:r w:rsidR="00000000" w:rsidRPr="00033231">
        <w:t>Helstone</w:t>
      </w:r>
      <w:proofErr w:type="spellEnd"/>
      <w:r w:rsidR="00000000" w:rsidRPr="00033231">
        <w:t xml:space="preserve"> et des soldats</w:t>
      </w:r>
      <w:r>
        <w:t xml:space="preserve">. </w:t>
      </w:r>
      <w:r w:rsidR="00000000" w:rsidRPr="00033231">
        <w:t>Faites cela d</w:t>
      </w:r>
      <w:r>
        <w:t>’</w:t>
      </w:r>
      <w:r w:rsidR="00000000" w:rsidRPr="00033231">
        <w:t>abord</w:t>
      </w:r>
      <w:r>
        <w:t>. »</w:t>
      </w:r>
    </w:p>
    <w:p w14:paraId="5194B1E9" w14:textId="77777777" w:rsidR="004F69D6" w:rsidRDefault="00000000" w:rsidP="0021796F">
      <w:r w:rsidRPr="00033231">
        <w:t>Pendant que l</w:t>
      </w:r>
      <w:r w:rsidR="004F69D6">
        <w:t>’</w:t>
      </w:r>
      <w:r w:rsidRPr="00033231">
        <w:t>on exécutait cet ordre</w:t>
      </w:r>
      <w:r w:rsidR="004F69D6">
        <w:t xml:space="preserve">, </w:t>
      </w:r>
      <w:r w:rsidRPr="00033231">
        <w:t>Shirley s</w:t>
      </w:r>
      <w:r w:rsidR="004F69D6">
        <w:t>’</w:t>
      </w:r>
      <w:r w:rsidRPr="00033231">
        <w:t>éloigna de ses amies et demeura debout en silence à la fenêtre de la salle</w:t>
      </w:r>
      <w:r w:rsidR="004F69D6">
        <w:t xml:space="preserve">. </w:t>
      </w:r>
      <w:r w:rsidRPr="00033231">
        <w:t xml:space="preserve">Lorsque </w:t>
      </w:r>
      <w:proofErr w:type="spellStart"/>
      <w:r w:rsidRPr="00033231">
        <w:t>mistress</w:t>
      </w:r>
      <w:proofErr w:type="spellEnd"/>
      <w:r w:rsidRPr="00033231">
        <w:t xml:space="preserve"> Gill revint</w:t>
      </w:r>
      <w:r w:rsidR="004F69D6">
        <w:t xml:space="preserve">, </w:t>
      </w:r>
      <w:r w:rsidRPr="00033231">
        <w:t>elle se détourna</w:t>
      </w:r>
      <w:r w:rsidR="004F69D6">
        <w:t xml:space="preserve"> : </w:t>
      </w:r>
      <w:r w:rsidRPr="00033231">
        <w:t>la couleur pou</w:t>
      </w:r>
      <w:r w:rsidRPr="00033231">
        <w:t>r</w:t>
      </w:r>
      <w:r w:rsidRPr="00033231">
        <w:t>pre qu</w:t>
      </w:r>
      <w:r w:rsidR="004F69D6">
        <w:t>’</w:t>
      </w:r>
      <w:r w:rsidRPr="00033231">
        <w:t xml:space="preserve">une pénible excitation produit sur des joues pâles </w:t>
      </w:r>
      <w:r w:rsidRPr="00033231">
        <w:lastRenderedPageBreak/>
        <w:t>an</w:t>
      </w:r>
      <w:r w:rsidRPr="00033231">
        <w:t>i</w:t>
      </w:r>
      <w:r w:rsidRPr="00033231">
        <w:t>mait alors les siennes</w:t>
      </w:r>
      <w:r w:rsidR="004F69D6">
        <w:t xml:space="preserve"> ; </w:t>
      </w:r>
      <w:r w:rsidRPr="00033231">
        <w:t>l</w:t>
      </w:r>
      <w:r w:rsidR="004F69D6">
        <w:t>’</w:t>
      </w:r>
      <w:r w:rsidRPr="00033231">
        <w:t>étincelle que le mécontentement allume dans un œil noir illuminait son regard</w:t>
      </w:r>
      <w:r w:rsidR="004F69D6">
        <w:t>.</w:t>
      </w:r>
    </w:p>
    <w:p w14:paraId="7A979B9C" w14:textId="2AAD3345" w:rsidR="00000000" w:rsidRPr="00033231" w:rsidRDefault="004F69D6" w:rsidP="0021796F">
      <w:r>
        <w:t>« </w:t>
      </w:r>
      <w:r w:rsidR="00000000" w:rsidRPr="00033231">
        <w:t>Que tout ce qui se trouve dans l</w:t>
      </w:r>
      <w:r>
        <w:t>’</w:t>
      </w:r>
      <w:r w:rsidR="00000000" w:rsidRPr="00033231">
        <w:t>office et le cellier soit à l</w:t>
      </w:r>
      <w:r>
        <w:t>’</w:t>
      </w:r>
      <w:r w:rsidR="00000000" w:rsidRPr="00033231">
        <w:t xml:space="preserve">instant chargé sur des voitures et conduit à </w:t>
      </w:r>
      <w:proofErr w:type="spellStart"/>
      <w:r w:rsidR="00000000" w:rsidRPr="00033231">
        <w:t>Hollow</w:t>
      </w:r>
      <w:proofErr w:type="spellEnd"/>
      <w:r>
        <w:t xml:space="preserve">. </w:t>
      </w:r>
      <w:r w:rsidR="00000000" w:rsidRPr="00033231">
        <w:t>S</w:t>
      </w:r>
      <w:r>
        <w:t>’</w:t>
      </w:r>
      <w:r w:rsidR="00000000" w:rsidRPr="00033231">
        <w:t>il n</w:t>
      </w:r>
      <w:r>
        <w:t>’</w:t>
      </w:r>
      <w:r w:rsidR="00000000" w:rsidRPr="00033231">
        <w:t>y a que peu de pain et de viande à la maison</w:t>
      </w:r>
      <w:r>
        <w:t xml:space="preserve">, </w:t>
      </w:r>
      <w:r w:rsidR="00000000" w:rsidRPr="00033231">
        <w:t>allez chez le boulanger et le boucher</w:t>
      </w:r>
      <w:r>
        <w:t xml:space="preserve">, </w:t>
      </w:r>
      <w:r w:rsidR="00000000" w:rsidRPr="00033231">
        <w:t>et dites-leur d</w:t>
      </w:r>
      <w:r>
        <w:t>’</w:t>
      </w:r>
      <w:r w:rsidR="00000000" w:rsidRPr="00033231">
        <w:t>envoyer tout ce qu</w:t>
      </w:r>
      <w:r>
        <w:t>’</w:t>
      </w:r>
      <w:r w:rsidR="00000000" w:rsidRPr="00033231">
        <w:t>ils pourront</w:t>
      </w:r>
      <w:r>
        <w:t xml:space="preserve">. </w:t>
      </w:r>
      <w:r w:rsidR="00000000" w:rsidRPr="00033231">
        <w:t>Mais il faut que j</w:t>
      </w:r>
      <w:r>
        <w:t>’</w:t>
      </w:r>
      <w:r w:rsidR="00000000" w:rsidRPr="00033231">
        <w:t>y aille moi-même</w:t>
      </w:r>
      <w:r>
        <w:t>. »</w:t>
      </w:r>
    </w:p>
    <w:p w14:paraId="777622C6" w14:textId="77777777" w:rsidR="004F69D6" w:rsidRDefault="00000000" w:rsidP="0021796F">
      <w:r w:rsidRPr="00033231">
        <w:t>Elle sortit</w:t>
      </w:r>
      <w:r w:rsidR="004F69D6">
        <w:t>.</w:t>
      </w:r>
    </w:p>
    <w:p w14:paraId="31B82F24" w14:textId="507A1B4C" w:rsidR="00000000" w:rsidRPr="00033231" w:rsidRDefault="004F69D6" w:rsidP="0021796F">
      <w:r>
        <w:t>« </w:t>
      </w:r>
      <w:r w:rsidR="00000000" w:rsidRPr="00033231">
        <w:t>Cet accès sera bientôt passé</w:t>
      </w:r>
      <w:r>
        <w:t xml:space="preserve"> : </w:t>
      </w:r>
      <w:r w:rsidR="00000000" w:rsidRPr="00033231">
        <w:t>dans une heure</w:t>
      </w:r>
      <w:r>
        <w:t xml:space="preserve">, </w:t>
      </w:r>
      <w:r w:rsidR="00000000" w:rsidRPr="00033231">
        <w:t>elle n</w:t>
      </w:r>
      <w:r>
        <w:t>’</w:t>
      </w:r>
      <w:r w:rsidR="00000000" w:rsidRPr="00033231">
        <w:t>y pensera plus</w:t>
      </w:r>
      <w:r>
        <w:t xml:space="preserve">, </w:t>
      </w:r>
      <w:r w:rsidR="00000000" w:rsidRPr="00033231">
        <w:t xml:space="preserve">murmura Caroline à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Montez à v</w:t>
      </w:r>
      <w:r w:rsidR="00000000" w:rsidRPr="00033231">
        <w:t>o</w:t>
      </w:r>
      <w:r w:rsidR="00000000" w:rsidRPr="00033231">
        <w:t>tre chambre</w:t>
      </w:r>
      <w:r>
        <w:t xml:space="preserve">, </w:t>
      </w:r>
      <w:r w:rsidR="00000000" w:rsidRPr="00033231">
        <w:t>chère madame</w:t>
      </w:r>
      <w:r>
        <w:t xml:space="preserve">, </w:t>
      </w:r>
      <w:r w:rsidR="00000000" w:rsidRPr="00033231">
        <w:t>ajouta-t-elle affectueusement</w:t>
      </w:r>
      <w:r>
        <w:t xml:space="preserve">, </w:t>
      </w:r>
      <w:r w:rsidR="00000000" w:rsidRPr="00033231">
        <w:t>et tâchez de vous calmer et de vous remettre autant que vous le pourrez</w:t>
      </w:r>
      <w:r>
        <w:t xml:space="preserve">. </w:t>
      </w:r>
      <w:r w:rsidR="00000000" w:rsidRPr="00033231">
        <w:t>Soyez sûre qu</w:t>
      </w:r>
      <w:r>
        <w:t>’</w:t>
      </w:r>
      <w:r w:rsidR="00000000" w:rsidRPr="00033231">
        <w:t>avant la fin du jour Shirley se blâmera e</w:t>
      </w:r>
      <w:r w:rsidR="00000000" w:rsidRPr="00033231">
        <w:t>l</w:t>
      </w:r>
      <w:r w:rsidR="00000000" w:rsidRPr="00033231">
        <w:t>le-même plus qu</w:t>
      </w:r>
      <w:r>
        <w:t>’</w:t>
      </w:r>
      <w:r w:rsidR="00000000" w:rsidRPr="00033231">
        <w:t>elle ne vous a blâmée</w:t>
      </w:r>
      <w:r>
        <w:t>. »</w:t>
      </w:r>
    </w:p>
    <w:p w14:paraId="2F797D96" w14:textId="77777777" w:rsidR="004F69D6" w:rsidRDefault="00000000" w:rsidP="0021796F">
      <w:r w:rsidRPr="00033231">
        <w:t xml:space="preserve">Miss </w:t>
      </w:r>
      <w:proofErr w:type="spellStart"/>
      <w:r w:rsidRPr="00033231">
        <w:t>Helstone</w:t>
      </w:r>
      <w:proofErr w:type="spellEnd"/>
      <w:r w:rsidRPr="00033231">
        <w:t xml:space="preserve"> parvint ainsi à calmer l</w:t>
      </w:r>
      <w:r w:rsidR="004F69D6">
        <w:t>’</w:t>
      </w:r>
      <w:r w:rsidRPr="00033231">
        <w:t>agitation de la pa</w:t>
      </w:r>
      <w:r w:rsidRPr="00033231">
        <w:t>u</w:t>
      </w:r>
      <w:r w:rsidRPr="00033231">
        <w:t>vre dame</w:t>
      </w:r>
      <w:r w:rsidR="004F69D6">
        <w:t xml:space="preserve">. </w:t>
      </w:r>
      <w:r w:rsidRPr="00033231">
        <w:t>Après l</w:t>
      </w:r>
      <w:r w:rsidR="004F69D6">
        <w:t>’</w:t>
      </w:r>
      <w:r w:rsidRPr="00033231">
        <w:t>avoir conduite à son appartement et avoir promis de la venir rejoindre aussitôt que tout serait arrangé</w:t>
      </w:r>
      <w:r w:rsidR="004F69D6">
        <w:t xml:space="preserve">, </w:t>
      </w:r>
      <w:r w:rsidRPr="00033231">
        <w:t>C</w:t>
      </w:r>
      <w:r w:rsidRPr="00033231">
        <w:t>a</w:t>
      </w:r>
      <w:r w:rsidRPr="00033231">
        <w:t>roline se demanda si elle ne pourrait pas se rendre utile</w:t>
      </w:r>
      <w:r w:rsidR="004F69D6">
        <w:t xml:space="preserve">. </w:t>
      </w:r>
      <w:r w:rsidRPr="00033231">
        <w:t>Elle trouva qu</w:t>
      </w:r>
      <w:r w:rsidR="004F69D6">
        <w:t>’</w:t>
      </w:r>
      <w:r w:rsidRPr="00033231">
        <w:t>elle pouvait être en ce moment très-utile</w:t>
      </w:r>
      <w:r w:rsidR="004F69D6">
        <w:t xml:space="preserve">, </w:t>
      </w:r>
      <w:r w:rsidRPr="00033231">
        <w:t>car les d</w:t>
      </w:r>
      <w:r w:rsidRPr="00033231">
        <w:t>o</w:t>
      </w:r>
      <w:r w:rsidRPr="00033231">
        <w:t>mestiques n</w:t>
      </w:r>
      <w:r w:rsidR="004F69D6">
        <w:t>’</w:t>
      </w:r>
      <w:r w:rsidRPr="00033231">
        <w:t xml:space="preserve">étaient rien moins que nombreux à </w:t>
      </w:r>
      <w:proofErr w:type="spellStart"/>
      <w:r w:rsidRPr="00033231">
        <w:t>Fieldhead</w:t>
      </w:r>
      <w:proofErr w:type="spellEnd"/>
      <w:r w:rsidR="004F69D6">
        <w:t xml:space="preserve">, </w:t>
      </w:r>
      <w:r w:rsidRPr="00033231">
        <w:t>et leur maîtresse avait alors de la besogne pour occuper tous les bras dont elle pouvait disposer</w:t>
      </w:r>
      <w:r w:rsidR="004F69D6">
        <w:t xml:space="preserve">. </w:t>
      </w:r>
      <w:r w:rsidRPr="00033231">
        <w:t>Caroline</w:t>
      </w:r>
      <w:r w:rsidR="004F69D6">
        <w:t xml:space="preserve">, </w:t>
      </w:r>
      <w:r w:rsidRPr="00033231">
        <w:t>par la bonne humeur et l</w:t>
      </w:r>
      <w:r w:rsidR="004F69D6">
        <w:t>’</w:t>
      </w:r>
      <w:r w:rsidRPr="00033231">
        <w:t>activité avec lesquelles elle vint en aide à la femme de charge et aux autres servantes</w:t>
      </w:r>
      <w:r w:rsidR="004F69D6">
        <w:t xml:space="preserve">, </w:t>
      </w:r>
      <w:r w:rsidRPr="00033231">
        <w:t>quelque peu effrayées de la sévérité inaccoutumée de leur maîtresse</w:t>
      </w:r>
      <w:r w:rsidR="004F69D6">
        <w:t xml:space="preserve">, </w:t>
      </w:r>
      <w:r w:rsidRPr="00033231">
        <w:t>produisit un grand bien</w:t>
      </w:r>
      <w:r w:rsidR="004F69D6">
        <w:t xml:space="preserve"> : </w:t>
      </w:r>
      <w:r w:rsidRPr="00033231">
        <w:t>elle leur apporta une assistance efficace et apaisa leur directrice</w:t>
      </w:r>
      <w:r w:rsidR="004F69D6">
        <w:t xml:space="preserve">. </w:t>
      </w:r>
      <w:r w:rsidRPr="00033231">
        <w:t>Un regard et un sourire de Caroline provoquèrent bientôt un so</w:t>
      </w:r>
      <w:r w:rsidRPr="00033231">
        <w:t>u</w:t>
      </w:r>
      <w:r w:rsidRPr="00033231">
        <w:t>r</w:t>
      </w:r>
      <w:r w:rsidRPr="00033231">
        <w:t>i</w:t>
      </w:r>
      <w:r w:rsidRPr="00033231">
        <w:t>re de Shirley</w:t>
      </w:r>
      <w:r w:rsidR="004F69D6">
        <w:t xml:space="preserve">. </w:t>
      </w:r>
      <w:r w:rsidRPr="00033231">
        <w:t>La première montait l</w:t>
      </w:r>
      <w:r w:rsidR="004F69D6">
        <w:t>’</w:t>
      </w:r>
      <w:r w:rsidRPr="00033231">
        <w:t>escalier de la cave avec un lourd panier</w:t>
      </w:r>
      <w:r w:rsidR="004F69D6">
        <w:t>.</w:t>
      </w:r>
    </w:p>
    <w:p w14:paraId="37B3FFD1" w14:textId="0A2102EA" w:rsidR="00000000" w:rsidRPr="00033231" w:rsidRDefault="004F69D6" w:rsidP="0021796F">
      <w:r>
        <w:lastRenderedPageBreak/>
        <w:t>« </w:t>
      </w:r>
      <w:r w:rsidR="00000000" w:rsidRPr="00033231">
        <w:t>C</w:t>
      </w:r>
      <w:r>
        <w:t>’</w:t>
      </w:r>
      <w:r w:rsidR="00000000" w:rsidRPr="00033231">
        <w:t>est une honte</w:t>
      </w:r>
      <w:r>
        <w:t xml:space="preserve"> ! </w:t>
      </w:r>
      <w:r w:rsidR="00000000" w:rsidRPr="00033231">
        <w:t>s</w:t>
      </w:r>
      <w:r>
        <w:t>’</w:t>
      </w:r>
      <w:r w:rsidR="00000000" w:rsidRPr="00033231">
        <w:t>écria Shirley en se précipitant au-devant d</w:t>
      </w:r>
      <w:r>
        <w:t>’</w:t>
      </w:r>
      <w:r w:rsidR="00000000" w:rsidRPr="00033231">
        <w:t>elle</w:t>
      </w:r>
      <w:r>
        <w:t xml:space="preserve"> ; </w:t>
      </w:r>
      <w:r w:rsidR="00000000" w:rsidRPr="00033231">
        <w:t>vous allez vous meurtrir les bras</w:t>
      </w:r>
      <w:r>
        <w:t> ! »</w:t>
      </w:r>
    </w:p>
    <w:p w14:paraId="6DD1718B" w14:textId="77777777" w:rsidR="004F69D6" w:rsidRDefault="00000000" w:rsidP="0021796F">
      <w:r w:rsidRPr="00033231">
        <w:t>Elle s</w:t>
      </w:r>
      <w:r w:rsidR="004F69D6">
        <w:t>’</w:t>
      </w:r>
      <w:r w:rsidRPr="00033231">
        <w:t>empara du panier et le porta elle-même au milieu de la cour</w:t>
      </w:r>
      <w:r w:rsidR="004F69D6">
        <w:t xml:space="preserve">. </w:t>
      </w:r>
      <w:r w:rsidRPr="00033231">
        <w:t>L</w:t>
      </w:r>
      <w:r w:rsidR="004F69D6">
        <w:t>’</w:t>
      </w:r>
      <w:r w:rsidRPr="00033231">
        <w:t>orage était passé lorsqu</w:t>
      </w:r>
      <w:r w:rsidR="004F69D6">
        <w:t>’</w:t>
      </w:r>
      <w:r w:rsidRPr="00033231">
        <w:t>elle revint</w:t>
      </w:r>
      <w:r w:rsidR="004F69D6">
        <w:t xml:space="preserve"> ; </w:t>
      </w:r>
      <w:r w:rsidRPr="00033231">
        <w:t>l</w:t>
      </w:r>
      <w:r w:rsidR="004F69D6">
        <w:t>’</w:t>
      </w:r>
      <w:r w:rsidRPr="00033231">
        <w:t>éclair avait di</w:t>
      </w:r>
      <w:r w:rsidRPr="00033231">
        <w:t>s</w:t>
      </w:r>
      <w:r w:rsidRPr="00033231">
        <w:t>paru de ses yeux</w:t>
      </w:r>
      <w:r w:rsidR="004F69D6">
        <w:t xml:space="preserve"> ; </w:t>
      </w:r>
      <w:r w:rsidRPr="00033231">
        <w:t>le nuage qui assombrissait son front s</w:t>
      </w:r>
      <w:r w:rsidR="004F69D6">
        <w:t>’</w:t>
      </w:r>
      <w:r w:rsidRPr="00033231">
        <w:t>était évanoui</w:t>
      </w:r>
      <w:r w:rsidR="004F69D6">
        <w:t xml:space="preserve"> ; </w:t>
      </w:r>
      <w:r w:rsidRPr="00033231">
        <w:t>elle reprit ses manières cordiales et enjouées</w:t>
      </w:r>
      <w:r w:rsidR="004F69D6">
        <w:t xml:space="preserve">, </w:t>
      </w:r>
      <w:r w:rsidRPr="00033231">
        <w:t>temp</w:t>
      </w:r>
      <w:r w:rsidRPr="00033231">
        <w:t>é</w:t>
      </w:r>
      <w:r w:rsidRPr="00033231">
        <w:t>rées par un léger remords que lui causait l</w:t>
      </w:r>
      <w:r w:rsidR="004F69D6">
        <w:t>’</w:t>
      </w:r>
      <w:r w:rsidRPr="00033231">
        <w:t>injuste accès de c</w:t>
      </w:r>
      <w:r w:rsidRPr="00033231">
        <w:t>o</w:t>
      </w:r>
      <w:r w:rsidRPr="00033231">
        <w:t>l</w:t>
      </w:r>
      <w:r w:rsidRPr="00033231">
        <w:t>è</w:t>
      </w:r>
      <w:r w:rsidRPr="00033231">
        <w:t>re auquel elle venait de se laisser entraîner</w:t>
      </w:r>
      <w:r w:rsidR="004F69D6">
        <w:t>.</w:t>
      </w:r>
    </w:p>
    <w:p w14:paraId="225E5D82" w14:textId="77777777" w:rsidR="004F69D6" w:rsidRDefault="00000000" w:rsidP="0021796F">
      <w:r w:rsidRPr="00033231">
        <w:t>Elle présidait encore au chargement d</w:t>
      </w:r>
      <w:r w:rsidR="004F69D6">
        <w:t>’</w:t>
      </w:r>
      <w:r w:rsidRPr="00033231">
        <w:t>un chariot</w:t>
      </w:r>
      <w:r w:rsidR="004F69D6">
        <w:t xml:space="preserve">, </w:t>
      </w:r>
      <w:r w:rsidRPr="00033231">
        <w:t>lorsqu</w:t>
      </w:r>
      <w:r w:rsidR="004F69D6">
        <w:t>’</w:t>
      </w:r>
      <w:r w:rsidRPr="00033231">
        <w:t>un gentleman entra dans la cour et s</w:t>
      </w:r>
      <w:r w:rsidR="004F69D6">
        <w:t>’</w:t>
      </w:r>
      <w:r w:rsidRPr="00033231">
        <w:t>approcha d</w:t>
      </w:r>
      <w:r w:rsidR="004F69D6">
        <w:t>’</w:t>
      </w:r>
      <w:r w:rsidRPr="00033231">
        <w:t>elle sans qu</w:t>
      </w:r>
      <w:r w:rsidR="004F69D6">
        <w:t>’</w:t>
      </w:r>
      <w:r w:rsidRPr="00033231">
        <w:t>elle s</w:t>
      </w:r>
      <w:r w:rsidR="004F69D6">
        <w:t>’</w:t>
      </w:r>
      <w:r w:rsidRPr="00033231">
        <w:t>aperçût de sa présence</w:t>
      </w:r>
      <w:r w:rsidR="004F69D6">
        <w:t>.</w:t>
      </w:r>
    </w:p>
    <w:p w14:paraId="46E82080" w14:textId="77777777" w:rsidR="004F69D6" w:rsidRDefault="004F69D6" w:rsidP="0021796F">
      <w:r>
        <w:t>« </w:t>
      </w:r>
      <w:r w:rsidR="00000000" w:rsidRPr="00033231">
        <w:t>J</w:t>
      </w:r>
      <w:r>
        <w:t>’</w:t>
      </w:r>
      <w:r w:rsidR="00000000" w:rsidRPr="00033231">
        <w:t xml:space="preserve">espère que miss </w:t>
      </w:r>
      <w:proofErr w:type="spellStart"/>
      <w:r w:rsidR="00000000" w:rsidRPr="00033231">
        <w:t>Keeldar</w:t>
      </w:r>
      <w:proofErr w:type="spellEnd"/>
      <w:r w:rsidR="00000000" w:rsidRPr="00033231">
        <w:t xml:space="preserve"> va bien ce matin</w:t>
      </w:r>
      <w:r>
        <w:t> »</w:t>
      </w:r>
      <w:r w:rsidR="00000000" w:rsidRPr="00033231">
        <w:t xml:space="preserve"> dit-il en j</w:t>
      </w:r>
      <w:r w:rsidR="00000000" w:rsidRPr="00033231">
        <w:t>e</w:t>
      </w:r>
      <w:r w:rsidR="00000000" w:rsidRPr="00033231">
        <w:t>tant un regard scrutateur sur son visage un peu animé encore</w:t>
      </w:r>
      <w:r>
        <w:t>.</w:t>
      </w:r>
    </w:p>
    <w:p w14:paraId="24ED2AD6" w14:textId="77777777" w:rsidR="004F69D6" w:rsidRDefault="00000000" w:rsidP="0021796F">
      <w:r w:rsidRPr="00033231">
        <w:t>Elle le regarda</w:t>
      </w:r>
      <w:r w:rsidR="004F69D6">
        <w:t xml:space="preserve">, </w:t>
      </w:r>
      <w:r w:rsidRPr="00033231">
        <w:t>puis se mit à continuer son travail sans lui répondre</w:t>
      </w:r>
      <w:r w:rsidR="004F69D6">
        <w:t xml:space="preserve">. </w:t>
      </w:r>
      <w:r w:rsidRPr="00033231">
        <w:t>Un sourire de plaisir se jouait sur ses lèvres</w:t>
      </w:r>
      <w:r w:rsidR="004F69D6">
        <w:t xml:space="preserve">, </w:t>
      </w:r>
      <w:r w:rsidRPr="00033231">
        <w:t>mais elle ne le laissa pas voir</w:t>
      </w:r>
      <w:r w:rsidR="004F69D6">
        <w:t xml:space="preserve">. </w:t>
      </w:r>
      <w:r w:rsidRPr="00033231">
        <w:t>Le gentleman répéta sa salutation</w:t>
      </w:r>
      <w:r w:rsidR="004F69D6">
        <w:t xml:space="preserve">, </w:t>
      </w:r>
      <w:r w:rsidRPr="00033231">
        <w:t>se pe</w:t>
      </w:r>
      <w:r w:rsidRPr="00033231">
        <w:t>n</w:t>
      </w:r>
      <w:r w:rsidRPr="00033231">
        <w:t>chant afin que ses paroles pussent arriver plus facilement aux oreilles de Shirley</w:t>
      </w:r>
      <w:r w:rsidR="004F69D6">
        <w:t>.</w:t>
      </w:r>
    </w:p>
    <w:p w14:paraId="0FBFB3A0" w14:textId="400A2D0B" w:rsidR="004F69D6" w:rsidRDefault="004F69D6" w:rsidP="0021796F">
      <w:r>
        <w:t>« </w:t>
      </w:r>
      <w:r w:rsidR="00000000" w:rsidRPr="00033231">
        <w:t>Assez bien</w:t>
      </w:r>
      <w:r>
        <w:t xml:space="preserve">, </w:t>
      </w:r>
      <w:r w:rsidR="00000000" w:rsidRPr="00033231">
        <w:t>répondit-elle</w:t>
      </w:r>
      <w:r>
        <w:t xml:space="preserve"> ; </w:t>
      </w:r>
      <w:r w:rsidR="00000000" w:rsidRPr="00033231">
        <w:t xml:space="preserve">et </w:t>
      </w:r>
      <w:r>
        <w:t>M. </w:t>
      </w:r>
      <w:r w:rsidR="00000000" w:rsidRPr="00033231">
        <w:t>Moore aussi</w:t>
      </w:r>
      <w:r>
        <w:t xml:space="preserve">, </w:t>
      </w:r>
      <w:r w:rsidR="00000000" w:rsidRPr="00033231">
        <w:t>il me se</w:t>
      </w:r>
      <w:r w:rsidR="00000000" w:rsidRPr="00033231">
        <w:t>m</w:t>
      </w:r>
      <w:r w:rsidR="00000000" w:rsidRPr="00033231">
        <w:t>ble</w:t>
      </w:r>
      <w:r>
        <w:t xml:space="preserve">. </w:t>
      </w:r>
      <w:r w:rsidR="00000000" w:rsidRPr="00033231">
        <w:t>À dire vrai</w:t>
      </w:r>
      <w:r>
        <w:t xml:space="preserve">, </w:t>
      </w:r>
      <w:r w:rsidR="00000000" w:rsidRPr="00033231">
        <w:t>je n</w:t>
      </w:r>
      <w:r>
        <w:t>’</w:t>
      </w:r>
      <w:r w:rsidR="00000000" w:rsidRPr="00033231">
        <w:t>étais pas fort en peine de lui</w:t>
      </w:r>
      <w:r>
        <w:t xml:space="preserve"> ; </w:t>
      </w:r>
      <w:r w:rsidR="00000000" w:rsidRPr="00033231">
        <w:t>s</w:t>
      </w:r>
      <w:r>
        <w:t>’</w:t>
      </w:r>
      <w:r w:rsidR="00000000" w:rsidRPr="00033231">
        <w:t>il lui était arrivé quelque petit malheur</w:t>
      </w:r>
      <w:r>
        <w:t xml:space="preserve">, </w:t>
      </w:r>
      <w:r w:rsidR="00000000" w:rsidRPr="00033231">
        <w:t>il n</w:t>
      </w:r>
      <w:r>
        <w:t>’</w:t>
      </w:r>
      <w:r w:rsidR="00000000" w:rsidRPr="00033231">
        <w:t>eût eu que ce qu</w:t>
      </w:r>
      <w:r>
        <w:t>’</w:t>
      </w:r>
      <w:r w:rsidR="00000000" w:rsidRPr="00033231">
        <w:t>il mérite</w:t>
      </w:r>
      <w:r>
        <w:t xml:space="preserve"> ; </w:t>
      </w:r>
      <w:r w:rsidR="00000000" w:rsidRPr="00033231">
        <w:t>sa conduite a été</w:t>
      </w:r>
      <w:r>
        <w:t xml:space="preserve">, </w:t>
      </w:r>
      <w:r w:rsidR="00000000" w:rsidRPr="00033231">
        <w:t xml:space="preserve">nous dirons </w:t>
      </w:r>
      <w:r w:rsidR="00000000" w:rsidRPr="00033231">
        <w:rPr>
          <w:i/>
          <w:iCs/>
        </w:rPr>
        <w:t xml:space="preserve">étrange </w:t>
      </w:r>
      <w:r w:rsidR="00000000" w:rsidRPr="00033231">
        <w:t>quant à présent</w:t>
      </w:r>
      <w:r>
        <w:t xml:space="preserve">, </w:t>
      </w:r>
      <w:r w:rsidR="00000000" w:rsidRPr="00033231">
        <w:t>en atte</w:t>
      </w:r>
      <w:r w:rsidR="00000000" w:rsidRPr="00033231">
        <w:t>n</w:t>
      </w:r>
      <w:r w:rsidR="00000000" w:rsidRPr="00033231">
        <w:t>dant que nous trouvions le temps de la caractériser par une ép</w:t>
      </w:r>
      <w:r w:rsidR="00000000" w:rsidRPr="00033231">
        <w:t>i</w:t>
      </w:r>
      <w:r w:rsidR="00000000" w:rsidRPr="00033231">
        <w:t>thète plus exacte</w:t>
      </w:r>
      <w:r>
        <w:t xml:space="preserve">. </w:t>
      </w:r>
      <w:r w:rsidR="00000000" w:rsidRPr="00033231">
        <w:t>Cependant</w:t>
      </w:r>
      <w:r>
        <w:t xml:space="preserve">, </w:t>
      </w:r>
      <w:r w:rsidR="00000000" w:rsidRPr="00033231">
        <w:t>puis-je lui demander ce qui l</w:t>
      </w:r>
      <w:r>
        <w:t>’</w:t>
      </w:r>
      <w:r w:rsidR="00000000" w:rsidRPr="00033231">
        <w:t>amène ici</w:t>
      </w:r>
      <w:r>
        <w:t> ?</w:t>
      </w:r>
    </w:p>
    <w:p w14:paraId="0DF282CE" w14:textId="737EA70D" w:rsidR="00000000" w:rsidRPr="00033231" w:rsidRDefault="004F69D6" w:rsidP="0021796F">
      <w:r>
        <w:t>— M. </w:t>
      </w:r>
      <w:proofErr w:type="spellStart"/>
      <w:r w:rsidR="00000000" w:rsidRPr="00033231">
        <w:t>Helstone</w:t>
      </w:r>
      <w:proofErr w:type="spellEnd"/>
      <w:r w:rsidR="00000000" w:rsidRPr="00033231">
        <w:t xml:space="preserve"> et moi venons de recevoir à l</w:t>
      </w:r>
      <w:r>
        <w:t>’</w:t>
      </w:r>
      <w:r w:rsidR="00000000" w:rsidRPr="00033231">
        <w:t>instant le me</w:t>
      </w:r>
      <w:r w:rsidR="00000000" w:rsidRPr="00033231">
        <w:t>s</w:t>
      </w:r>
      <w:r w:rsidR="00000000" w:rsidRPr="00033231">
        <w:t xml:space="preserve">sage par lequel vous nous informiez que tout ce qui est à </w:t>
      </w:r>
      <w:proofErr w:type="spellStart"/>
      <w:r w:rsidR="00000000" w:rsidRPr="00033231">
        <w:t>Fiel</w:t>
      </w:r>
      <w:r w:rsidR="00000000" w:rsidRPr="00033231">
        <w:t>d</w:t>
      </w:r>
      <w:r w:rsidR="00000000" w:rsidRPr="00033231">
        <w:t>head</w:t>
      </w:r>
      <w:proofErr w:type="spellEnd"/>
      <w:r w:rsidR="00000000" w:rsidRPr="00033231">
        <w:t xml:space="preserve"> est à notre service</w:t>
      </w:r>
      <w:r>
        <w:t xml:space="preserve">. </w:t>
      </w:r>
      <w:r w:rsidR="00000000" w:rsidRPr="00033231">
        <w:t>Nous avons pensé</w:t>
      </w:r>
      <w:r>
        <w:t xml:space="preserve">, </w:t>
      </w:r>
      <w:r w:rsidR="00000000" w:rsidRPr="00033231">
        <w:t>d</w:t>
      </w:r>
      <w:r>
        <w:t>’</w:t>
      </w:r>
      <w:r w:rsidR="00000000" w:rsidRPr="00033231">
        <w:t>après la formule de votre offre</w:t>
      </w:r>
      <w:r>
        <w:t xml:space="preserve">, </w:t>
      </w:r>
      <w:r w:rsidR="00000000" w:rsidRPr="00033231">
        <w:t xml:space="preserve">que vous alliez vous donner beaucoup </w:t>
      </w:r>
      <w:r w:rsidR="00000000" w:rsidRPr="00033231">
        <w:lastRenderedPageBreak/>
        <w:t>trop de mal</w:t>
      </w:r>
      <w:r>
        <w:t xml:space="preserve"> : </w:t>
      </w:r>
      <w:r w:rsidR="00000000" w:rsidRPr="00033231">
        <w:t>je vois que nous avions conjecturé juste</w:t>
      </w:r>
      <w:r>
        <w:t xml:space="preserve">. </w:t>
      </w:r>
      <w:r w:rsidR="00000000" w:rsidRPr="00033231">
        <w:t>Nous ne sommes pas un régiment</w:t>
      </w:r>
      <w:r>
        <w:t xml:space="preserve"> : </w:t>
      </w:r>
      <w:r w:rsidR="00000000" w:rsidRPr="00033231">
        <w:t>une demi-douzaine de soldats</w:t>
      </w:r>
      <w:r>
        <w:t xml:space="preserve">, </w:t>
      </w:r>
      <w:r w:rsidR="00000000" w:rsidRPr="00033231">
        <w:t>et autant de c</w:t>
      </w:r>
      <w:r w:rsidR="00000000" w:rsidRPr="00033231">
        <w:t>i</w:t>
      </w:r>
      <w:r w:rsidR="00000000" w:rsidRPr="00033231">
        <w:t>vils</w:t>
      </w:r>
      <w:r>
        <w:t xml:space="preserve">, </w:t>
      </w:r>
      <w:r w:rsidR="00000000" w:rsidRPr="00033231">
        <w:t>pas davantage</w:t>
      </w:r>
      <w:r>
        <w:t xml:space="preserve">. </w:t>
      </w:r>
      <w:r w:rsidR="00000000" w:rsidRPr="00033231">
        <w:t>Permettez-moi donc de retrancher quelque chose de ce trop abondant approvisionnement</w:t>
      </w:r>
      <w:r>
        <w:t>. »</w:t>
      </w:r>
    </w:p>
    <w:p w14:paraId="5C7016DD" w14:textId="77777777" w:rsidR="004F69D6" w:rsidRDefault="00000000" w:rsidP="0021796F">
      <w:r w:rsidRPr="00033231">
        <w:t xml:space="preserve">Miss </w:t>
      </w:r>
      <w:proofErr w:type="spellStart"/>
      <w:r w:rsidRPr="00033231">
        <w:t>Keeldar</w:t>
      </w:r>
      <w:proofErr w:type="spellEnd"/>
      <w:r w:rsidRPr="00033231">
        <w:t xml:space="preserve"> rougit</w:t>
      </w:r>
      <w:r w:rsidR="004F69D6">
        <w:t xml:space="preserve">, </w:t>
      </w:r>
      <w:r w:rsidRPr="00033231">
        <w:t>et rit en même temps de sa générosité outrée</w:t>
      </w:r>
      <w:r w:rsidR="004F69D6">
        <w:t xml:space="preserve">, </w:t>
      </w:r>
      <w:r w:rsidRPr="00033231">
        <w:t>de ses calculs disproportionnés</w:t>
      </w:r>
      <w:r w:rsidR="004F69D6">
        <w:t xml:space="preserve">. </w:t>
      </w:r>
      <w:r w:rsidRPr="00033231">
        <w:t>Moore rit aussi</w:t>
      </w:r>
      <w:r w:rsidR="004F69D6">
        <w:t xml:space="preserve">, </w:t>
      </w:r>
      <w:r w:rsidRPr="00033231">
        <w:t>mais d</w:t>
      </w:r>
      <w:r w:rsidR="004F69D6">
        <w:t>’</w:t>
      </w:r>
      <w:r w:rsidRPr="00033231">
        <w:t>une manière très-calme</w:t>
      </w:r>
      <w:r w:rsidR="004F69D6">
        <w:t xml:space="preserve"> ; </w:t>
      </w:r>
      <w:r w:rsidRPr="00033231">
        <w:t>puis</w:t>
      </w:r>
      <w:r w:rsidR="004F69D6">
        <w:t xml:space="preserve">, </w:t>
      </w:r>
      <w:r w:rsidRPr="00033231">
        <w:t>d</w:t>
      </w:r>
      <w:r w:rsidR="004F69D6">
        <w:t>’</w:t>
      </w:r>
      <w:r w:rsidRPr="00033231">
        <w:t>une manière très-calme au</w:t>
      </w:r>
      <w:r w:rsidRPr="00033231">
        <w:t>s</w:t>
      </w:r>
      <w:r w:rsidRPr="00033231">
        <w:t>si</w:t>
      </w:r>
      <w:r w:rsidR="004F69D6">
        <w:t xml:space="preserve">, </w:t>
      </w:r>
      <w:r w:rsidRPr="00033231">
        <w:t>il fit retirer du chariot panier sur panier</w:t>
      </w:r>
      <w:r w:rsidR="004F69D6">
        <w:t xml:space="preserve">, </w:t>
      </w:r>
      <w:r w:rsidRPr="00033231">
        <w:t>et renvoya au cellier vase sur vase</w:t>
      </w:r>
      <w:r w:rsidR="004F69D6">
        <w:t>.</w:t>
      </w:r>
    </w:p>
    <w:p w14:paraId="317C8B53" w14:textId="485ABF77" w:rsidR="004F69D6" w:rsidRDefault="004F69D6" w:rsidP="0021796F">
      <w:r>
        <w:t>« </w:t>
      </w:r>
      <w:r w:rsidR="00000000" w:rsidRPr="00033231">
        <w:t>Le recteur apprendra cela</w:t>
      </w:r>
      <w:r>
        <w:t xml:space="preserve">, </w:t>
      </w:r>
      <w:r w:rsidR="00000000" w:rsidRPr="00033231">
        <w:t>dit-il</w:t>
      </w:r>
      <w:r>
        <w:t xml:space="preserve"> ; </w:t>
      </w:r>
      <w:r w:rsidR="00000000" w:rsidRPr="00033231">
        <w:t>quelle jolie histoire il en fera</w:t>
      </w:r>
      <w:r>
        <w:t xml:space="preserve"> ! </w:t>
      </w:r>
      <w:r w:rsidR="00000000" w:rsidRPr="00033231">
        <w:t xml:space="preserve">Quel excellent fournisseur des armées eût fait miss </w:t>
      </w:r>
      <w:proofErr w:type="spellStart"/>
      <w:r w:rsidR="00000000" w:rsidRPr="00033231">
        <w:t>Kee</w:t>
      </w:r>
      <w:r w:rsidR="00000000" w:rsidRPr="00033231">
        <w:t>l</w:t>
      </w:r>
      <w:r w:rsidR="00000000" w:rsidRPr="00033231">
        <w:t>dar</w:t>
      </w:r>
      <w:proofErr w:type="spellEnd"/>
      <w:r>
        <w:t> ! »</w:t>
      </w:r>
      <w:r w:rsidR="00000000" w:rsidRPr="00033231">
        <w:t xml:space="preserve"> Puis</w:t>
      </w:r>
      <w:r>
        <w:t xml:space="preserve">, </w:t>
      </w:r>
      <w:r w:rsidR="00000000" w:rsidRPr="00033231">
        <w:t>riant de nouveau il ajouta</w:t>
      </w:r>
      <w:r>
        <w:t> : « </w:t>
      </w:r>
      <w:r w:rsidR="00000000" w:rsidRPr="00033231">
        <w:t>C</w:t>
      </w:r>
      <w:r>
        <w:t>’</w:t>
      </w:r>
      <w:r w:rsidR="00000000" w:rsidRPr="00033231">
        <w:t>est précisément ce que j</w:t>
      </w:r>
      <w:r>
        <w:t>’</w:t>
      </w:r>
      <w:r w:rsidR="00000000" w:rsidRPr="00033231">
        <w:t>avais pensé</w:t>
      </w:r>
      <w:r>
        <w:t>. »</w:t>
      </w:r>
    </w:p>
    <w:p w14:paraId="0E328003" w14:textId="77777777" w:rsidR="004F69D6" w:rsidRDefault="004F69D6" w:rsidP="0021796F">
      <w:r>
        <w:t>— </w:t>
      </w:r>
      <w:r w:rsidR="00000000" w:rsidRPr="00033231">
        <w:t>Vous devriez me remercier</w:t>
      </w:r>
      <w:r>
        <w:t xml:space="preserve">, </w:t>
      </w:r>
      <w:r w:rsidR="00000000" w:rsidRPr="00033231">
        <w:t>dit Shirley</w:t>
      </w:r>
      <w:r>
        <w:t xml:space="preserve">, </w:t>
      </w:r>
      <w:r w:rsidR="00000000" w:rsidRPr="00033231">
        <w:t>et non vous m</w:t>
      </w:r>
      <w:r w:rsidR="00000000" w:rsidRPr="00033231">
        <w:t>o</w:t>
      </w:r>
      <w:r w:rsidR="00000000" w:rsidRPr="00033231">
        <w:t>quer de moi</w:t>
      </w:r>
      <w:r>
        <w:t xml:space="preserve">. </w:t>
      </w:r>
      <w:r w:rsidR="00000000" w:rsidRPr="00033231">
        <w:t>Que pouvais-je faire</w:t>
      </w:r>
      <w:r>
        <w:t xml:space="preserve"> : </w:t>
      </w:r>
      <w:r w:rsidR="00000000" w:rsidRPr="00033231">
        <w:t>pouvais-je jauger vos app</w:t>
      </w:r>
      <w:r w:rsidR="00000000" w:rsidRPr="00033231">
        <w:t>é</w:t>
      </w:r>
      <w:r w:rsidR="00000000" w:rsidRPr="00033231">
        <w:t>tits ou deviner le nombre de vos hommes</w:t>
      </w:r>
      <w:r>
        <w:t xml:space="preserve"> ? </w:t>
      </w:r>
      <w:r w:rsidR="00000000" w:rsidRPr="00033231">
        <w:t>D</w:t>
      </w:r>
      <w:r>
        <w:t>’</w:t>
      </w:r>
      <w:r w:rsidR="00000000" w:rsidRPr="00033231">
        <w:t>après ce que je s</w:t>
      </w:r>
      <w:r w:rsidR="00000000" w:rsidRPr="00033231">
        <w:t>a</w:t>
      </w:r>
      <w:r w:rsidR="00000000" w:rsidRPr="00033231">
        <w:t>vais</w:t>
      </w:r>
      <w:r>
        <w:t xml:space="preserve">, </w:t>
      </w:r>
      <w:r w:rsidR="00000000" w:rsidRPr="00033231">
        <w:t>je pouvais croire qu</w:t>
      </w:r>
      <w:r>
        <w:t>’</w:t>
      </w:r>
      <w:r w:rsidR="00000000" w:rsidRPr="00033231">
        <w:t>il y avait au moins cinquante bouches à nourrir</w:t>
      </w:r>
      <w:r>
        <w:t xml:space="preserve">. </w:t>
      </w:r>
      <w:r w:rsidR="00000000" w:rsidRPr="00033231">
        <w:t>Vous ne m</w:t>
      </w:r>
      <w:r>
        <w:t>’</w:t>
      </w:r>
      <w:r w:rsidR="00000000" w:rsidRPr="00033231">
        <w:t>avez rien dit</w:t>
      </w:r>
      <w:r>
        <w:t xml:space="preserve"> ; </w:t>
      </w:r>
      <w:r w:rsidR="00000000" w:rsidRPr="00033231">
        <w:t>et puis une demande de prov</w:t>
      </w:r>
      <w:r w:rsidR="00000000" w:rsidRPr="00033231">
        <w:t>i</w:t>
      </w:r>
      <w:r w:rsidR="00000000" w:rsidRPr="00033231">
        <w:t>sions pour des soldats suggère naturellement de vastes idées</w:t>
      </w:r>
      <w:r>
        <w:t>.</w:t>
      </w:r>
    </w:p>
    <w:p w14:paraId="4B24A5D9" w14:textId="532A05EF" w:rsidR="00000000" w:rsidRPr="00033231" w:rsidRDefault="004F69D6" w:rsidP="0021796F">
      <w:r>
        <w:t>— </w:t>
      </w:r>
      <w:r w:rsidR="00000000" w:rsidRPr="00033231">
        <w:t>Il y parait</w:t>
      </w:r>
      <w:r>
        <w:t xml:space="preserve">, </w:t>
      </w:r>
      <w:r w:rsidR="00000000" w:rsidRPr="00033231">
        <w:t>dit Moore</w:t>
      </w:r>
      <w:r>
        <w:t xml:space="preserve">, </w:t>
      </w:r>
      <w:r w:rsidR="00000000" w:rsidRPr="00033231">
        <w:t>dirigeant de nouveau son regard perçant sur la jeune fille déconcertée</w:t>
      </w:r>
      <w:r>
        <w:t xml:space="preserve">. </w:t>
      </w:r>
      <w:r w:rsidR="00000000" w:rsidRPr="00033231">
        <w:t>Maintenant</w:t>
      </w:r>
      <w:r>
        <w:t xml:space="preserve">, </w:t>
      </w:r>
      <w:r w:rsidR="00000000" w:rsidRPr="00033231">
        <w:t>continuait-il en s</w:t>
      </w:r>
      <w:r>
        <w:t>’</w:t>
      </w:r>
      <w:r w:rsidR="00000000" w:rsidRPr="00033231">
        <w:t>adressant au charretier</w:t>
      </w:r>
      <w:r>
        <w:t xml:space="preserve">, </w:t>
      </w:r>
      <w:r w:rsidR="00000000" w:rsidRPr="00033231">
        <w:t xml:space="preserve">vous pouvez conduire ce qui reste à </w:t>
      </w:r>
      <w:proofErr w:type="spellStart"/>
      <w:r w:rsidR="00000000" w:rsidRPr="00033231">
        <w:t>Hollow</w:t>
      </w:r>
      <w:proofErr w:type="spellEnd"/>
      <w:r>
        <w:t xml:space="preserve">. </w:t>
      </w:r>
      <w:r w:rsidR="00000000" w:rsidRPr="00033231">
        <w:t xml:space="preserve">Votre charge sera un peu plus légère que celle que miss </w:t>
      </w:r>
      <w:proofErr w:type="spellStart"/>
      <w:r w:rsidR="00000000" w:rsidRPr="00033231">
        <w:t>Keeldar</w:t>
      </w:r>
      <w:proofErr w:type="spellEnd"/>
      <w:r w:rsidR="00000000" w:rsidRPr="00033231">
        <w:t xml:space="preserve"> avait préparée</w:t>
      </w:r>
      <w:r>
        <w:t>. »</w:t>
      </w:r>
    </w:p>
    <w:p w14:paraId="528E2502" w14:textId="77777777" w:rsidR="004F69D6" w:rsidRDefault="00000000" w:rsidP="0021796F">
      <w:r w:rsidRPr="00033231">
        <w:t>Comme le véhicule sortait de la cour</w:t>
      </w:r>
      <w:r w:rsidR="004F69D6">
        <w:t xml:space="preserve">, </w:t>
      </w:r>
      <w:r w:rsidRPr="00033231">
        <w:t>Shirley</w:t>
      </w:r>
      <w:r w:rsidR="004F69D6">
        <w:t xml:space="preserve">, </w:t>
      </w:r>
      <w:r w:rsidRPr="00033231">
        <w:t>rassemblant ses esprits</w:t>
      </w:r>
      <w:r w:rsidR="004F69D6">
        <w:t xml:space="preserve">, </w:t>
      </w:r>
      <w:r w:rsidRPr="00033231">
        <w:t>demanda ce qu</w:t>
      </w:r>
      <w:r w:rsidR="004F69D6">
        <w:t>’</w:t>
      </w:r>
      <w:r w:rsidRPr="00033231">
        <w:t>étaient devenus les blessés</w:t>
      </w:r>
      <w:r w:rsidR="004F69D6">
        <w:t>.</w:t>
      </w:r>
    </w:p>
    <w:p w14:paraId="41FD75E4" w14:textId="77777777" w:rsidR="004F69D6" w:rsidRDefault="004F69D6" w:rsidP="0021796F">
      <w:r>
        <w:t>« </w:t>
      </w:r>
      <w:r w:rsidR="00000000" w:rsidRPr="00033231">
        <w:t>Il n</w:t>
      </w:r>
      <w:r>
        <w:t>’</w:t>
      </w:r>
      <w:r w:rsidR="00000000" w:rsidRPr="00033231">
        <w:t>y a eu qu</w:t>
      </w:r>
      <w:r>
        <w:t>’</w:t>
      </w:r>
      <w:r w:rsidR="00000000" w:rsidRPr="00033231">
        <w:t>un seul blessé de notre côté</w:t>
      </w:r>
      <w:r>
        <w:t xml:space="preserve">, </w:t>
      </w:r>
      <w:r w:rsidR="00000000" w:rsidRPr="00033231">
        <w:t xml:space="preserve">lui </w:t>
      </w:r>
      <w:proofErr w:type="spellStart"/>
      <w:r w:rsidR="00000000" w:rsidRPr="00033231">
        <w:t>fut-il</w:t>
      </w:r>
      <w:proofErr w:type="spellEnd"/>
      <w:r w:rsidR="00000000" w:rsidRPr="00033231">
        <w:t xml:space="preserve"> r</w:t>
      </w:r>
      <w:r w:rsidR="00000000" w:rsidRPr="00033231">
        <w:t>é</w:t>
      </w:r>
      <w:r w:rsidR="00000000" w:rsidRPr="00033231">
        <w:t>pondu</w:t>
      </w:r>
      <w:r>
        <w:t>.</w:t>
      </w:r>
    </w:p>
    <w:p w14:paraId="2D40C4CF" w14:textId="77777777" w:rsidR="004F69D6" w:rsidRDefault="004F69D6" w:rsidP="0021796F">
      <w:r>
        <w:lastRenderedPageBreak/>
        <w:t>— </w:t>
      </w:r>
      <w:r w:rsidR="00000000" w:rsidRPr="00033231">
        <w:t>Vous avez été blessé vous-même à la tempe</w:t>
      </w:r>
      <w:r>
        <w:t xml:space="preserve">, </w:t>
      </w:r>
      <w:r w:rsidR="00000000" w:rsidRPr="00033231">
        <w:t>dit une voix douce</w:t>
      </w:r>
      <w:r>
        <w:t xml:space="preserve">, </w:t>
      </w:r>
      <w:r w:rsidR="00000000" w:rsidRPr="00033231">
        <w:t>celle de Caroline</w:t>
      </w:r>
      <w:r>
        <w:t xml:space="preserve">, </w:t>
      </w:r>
      <w:r w:rsidR="00000000" w:rsidRPr="00033231">
        <w:t>qui</w:t>
      </w:r>
      <w:r>
        <w:t xml:space="preserve">, </w:t>
      </w:r>
      <w:r w:rsidR="00000000" w:rsidRPr="00033231">
        <w:t>dans l</w:t>
      </w:r>
      <w:r>
        <w:t>’</w:t>
      </w:r>
      <w:r w:rsidR="00000000" w:rsidRPr="00033231">
        <w:t>ombre de la porte</w:t>
      </w:r>
      <w:r>
        <w:t xml:space="preserve">, </w:t>
      </w:r>
      <w:r w:rsidR="00000000" w:rsidRPr="00033231">
        <w:t xml:space="preserve">et cachée derrière la large corpulence de </w:t>
      </w:r>
      <w:proofErr w:type="spellStart"/>
      <w:r w:rsidR="00000000" w:rsidRPr="00033231">
        <w:t>mistress</w:t>
      </w:r>
      <w:proofErr w:type="spellEnd"/>
      <w:r w:rsidR="00000000" w:rsidRPr="00033231">
        <w:t xml:space="preserve"> Gill</w:t>
      </w:r>
      <w:r>
        <w:t xml:space="preserve">, </w:t>
      </w:r>
      <w:r w:rsidR="00000000" w:rsidRPr="00033231">
        <w:t>n</w:t>
      </w:r>
      <w:r>
        <w:t>’</w:t>
      </w:r>
      <w:r w:rsidR="00000000" w:rsidRPr="00033231">
        <w:t>avait pas été ju</w:t>
      </w:r>
      <w:r w:rsidR="00000000" w:rsidRPr="00033231">
        <w:t>s</w:t>
      </w:r>
      <w:r w:rsidR="00000000" w:rsidRPr="00033231">
        <w:t>que-là aperçue de Moore</w:t>
      </w:r>
      <w:r>
        <w:t xml:space="preserve">. </w:t>
      </w:r>
      <w:r w:rsidR="00000000" w:rsidRPr="00033231">
        <w:t>Lorsqu</w:t>
      </w:r>
      <w:r>
        <w:t>’</w:t>
      </w:r>
      <w:r w:rsidR="00000000" w:rsidRPr="00033231">
        <w:t>elle parla</w:t>
      </w:r>
      <w:r>
        <w:t xml:space="preserve">, </w:t>
      </w:r>
      <w:r w:rsidR="00000000" w:rsidRPr="00033231">
        <w:t>il chercha à pén</w:t>
      </w:r>
      <w:r w:rsidR="00000000" w:rsidRPr="00033231">
        <w:t>é</w:t>
      </w:r>
      <w:r w:rsidR="00000000" w:rsidRPr="00033231">
        <w:t>trer l</w:t>
      </w:r>
      <w:r>
        <w:t>’</w:t>
      </w:r>
      <w:r w:rsidR="00000000" w:rsidRPr="00033231">
        <w:t>obscurité de sa retraite</w:t>
      </w:r>
      <w:r>
        <w:t>.</w:t>
      </w:r>
    </w:p>
    <w:p w14:paraId="0D480A9E" w14:textId="77777777" w:rsidR="004F69D6" w:rsidRDefault="004F69D6" w:rsidP="0021796F">
      <w:r>
        <w:t>« </w:t>
      </w:r>
      <w:r w:rsidR="00000000" w:rsidRPr="00033231">
        <w:t>Êtes-vous grièvement blessé</w:t>
      </w:r>
      <w:r>
        <w:t xml:space="preserve"> ? </w:t>
      </w:r>
      <w:r w:rsidR="00000000" w:rsidRPr="00033231">
        <w:t>demanda-t-elle</w:t>
      </w:r>
      <w:r>
        <w:t>.</w:t>
      </w:r>
    </w:p>
    <w:p w14:paraId="6F4C8BEB" w14:textId="77777777" w:rsidR="004F69D6" w:rsidRDefault="004F69D6" w:rsidP="0021796F">
      <w:r>
        <w:t>— </w:t>
      </w:r>
      <w:r w:rsidR="00000000" w:rsidRPr="00033231">
        <w:t>Une égratignure</w:t>
      </w:r>
      <w:r>
        <w:t xml:space="preserve">, </w:t>
      </w:r>
      <w:r w:rsidR="00000000" w:rsidRPr="00033231">
        <w:t>comme vous pourriez vous en faire une au doigt avec une aiguille en cousant</w:t>
      </w:r>
      <w:r>
        <w:t>.</w:t>
      </w:r>
    </w:p>
    <w:p w14:paraId="0C8A107D" w14:textId="1FCBFA42" w:rsidR="00000000" w:rsidRPr="00033231" w:rsidRDefault="004F69D6" w:rsidP="0021796F">
      <w:r>
        <w:t>— </w:t>
      </w:r>
      <w:r w:rsidR="00000000" w:rsidRPr="00033231">
        <w:t>Soulevez vos cheveux</w:t>
      </w:r>
      <w:r>
        <w:t xml:space="preserve">, </w:t>
      </w:r>
      <w:r w:rsidR="00000000" w:rsidRPr="00033231">
        <w:t>que nous puissions voir</w:t>
      </w:r>
      <w:r>
        <w:t>. »</w:t>
      </w:r>
    </w:p>
    <w:p w14:paraId="3AC042CF" w14:textId="77777777" w:rsidR="004F69D6" w:rsidRDefault="00000000" w:rsidP="0021796F">
      <w:r w:rsidRPr="00033231">
        <w:t>Il ôta son chapeau et fit ce qu</w:t>
      </w:r>
      <w:r w:rsidR="004F69D6">
        <w:t>’</w:t>
      </w:r>
      <w:r w:rsidRPr="00033231">
        <w:t>on lui commandait</w:t>
      </w:r>
      <w:r w:rsidR="004F69D6">
        <w:t xml:space="preserve">, </w:t>
      </w:r>
      <w:r w:rsidRPr="00033231">
        <w:t>déco</w:t>
      </w:r>
      <w:r w:rsidRPr="00033231">
        <w:t>u</w:t>
      </w:r>
      <w:r w:rsidRPr="00033231">
        <w:t>vrant seulement une légère bande de taffetas</w:t>
      </w:r>
      <w:r w:rsidR="004F69D6">
        <w:t xml:space="preserve">, </w:t>
      </w:r>
      <w:r w:rsidRPr="00033231">
        <w:t>Caroline fit voir par un léger mouvement de tête qu</w:t>
      </w:r>
      <w:r w:rsidR="004F69D6">
        <w:t>’</w:t>
      </w:r>
      <w:r w:rsidRPr="00033231">
        <w:t>elle était satisfaite</w:t>
      </w:r>
      <w:r w:rsidR="004F69D6">
        <w:t xml:space="preserve">, </w:t>
      </w:r>
      <w:r w:rsidRPr="00033231">
        <w:t>et disp</w:t>
      </w:r>
      <w:r w:rsidRPr="00033231">
        <w:t>a</w:t>
      </w:r>
      <w:r w:rsidRPr="00033231">
        <w:t>rut dans le clair-obscur de l</w:t>
      </w:r>
      <w:r w:rsidR="004F69D6">
        <w:t>’</w:t>
      </w:r>
      <w:r w:rsidRPr="00033231">
        <w:t>appartement</w:t>
      </w:r>
      <w:r w:rsidR="004F69D6">
        <w:t>.</w:t>
      </w:r>
    </w:p>
    <w:p w14:paraId="4A33E3EC" w14:textId="77777777" w:rsidR="004F69D6" w:rsidRDefault="004F69D6" w:rsidP="0021796F">
      <w:r>
        <w:t>« </w:t>
      </w:r>
      <w:r w:rsidR="00000000" w:rsidRPr="00033231">
        <w:t>Comment a-t-elle su que j</w:t>
      </w:r>
      <w:r>
        <w:t>’</w:t>
      </w:r>
      <w:r w:rsidR="00000000" w:rsidRPr="00033231">
        <w:t>étais blessé</w:t>
      </w:r>
      <w:r>
        <w:t xml:space="preserve"> ? </w:t>
      </w:r>
      <w:r w:rsidR="00000000" w:rsidRPr="00033231">
        <w:t>demanda Moore</w:t>
      </w:r>
      <w:r>
        <w:t>.</w:t>
      </w:r>
    </w:p>
    <w:p w14:paraId="0FC96A3C" w14:textId="77777777" w:rsidR="004F69D6" w:rsidRDefault="004F69D6" w:rsidP="0021796F">
      <w:r>
        <w:t>— </w:t>
      </w:r>
      <w:r w:rsidR="00000000" w:rsidRPr="00033231">
        <w:t>Elle l</w:t>
      </w:r>
      <w:r>
        <w:t>’</w:t>
      </w:r>
      <w:r w:rsidR="00000000" w:rsidRPr="00033231">
        <w:t>aura entendu dire</w:t>
      </w:r>
      <w:r>
        <w:t xml:space="preserve">, </w:t>
      </w:r>
      <w:r w:rsidR="00000000" w:rsidRPr="00033231">
        <w:t>sans doute</w:t>
      </w:r>
      <w:r>
        <w:t xml:space="preserve">. </w:t>
      </w:r>
      <w:r w:rsidR="00000000" w:rsidRPr="00033231">
        <w:t>Mais c</w:t>
      </w:r>
      <w:r>
        <w:t>’</w:t>
      </w:r>
      <w:r w:rsidR="00000000" w:rsidRPr="00033231">
        <w:t>est trop de bonté de sa part de se donner tant de peine pour vous</w:t>
      </w:r>
      <w:r>
        <w:t xml:space="preserve">. </w:t>
      </w:r>
      <w:r w:rsidR="00000000" w:rsidRPr="00033231">
        <w:t>Pour moi</w:t>
      </w:r>
      <w:r>
        <w:t xml:space="preserve">, </w:t>
      </w:r>
      <w:r w:rsidR="00000000" w:rsidRPr="00033231">
        <w:t>c</w:t>
      </w:r>
      <w:r>
        <w:t>’</w:t>
      </w:r>
      <w:r w:rsidR="00000000" w:rsidRPr="00033231">
        <w:t>est à vos victimes que je pensais lorsque je demandais des nouvelles des blessés</w:t>
      </w:r>
      <w:r>
        <w:t xml:space="preserve">. </w:t>
      </w:r>
      <w:r w:rsidR="00000000" w:rsidRPr="00033231">
        <w:t xml:space="preserve">Quelle perte ont </w:t>
      </w:r>
      <w:proofErr w:type="spellStart"/>
      <w:r w:rsidR="00000000" w:rsidRPr="00033231">
        <w:t>éprouvée</w:t>
      </w:r>
      <w:proofErr w:type="spellEnd"/>
      <w:r w:rsidR="00000000" w:rsidRPr="00033231">
        <w:t xml:space="preserve"> vos opp</w:t>
      </w:r>
      <w:r w:rsidR="00000000" w:rsidRPr="00033231">
        <w:t>o</w:t>
      </w:r>
      <w:r w:rsidR="00000000" w:rsidRPr="00033231">
        <w:t>sants</w:t>
      </w:r>
      <w:r>
        <w:t> ?</w:t>
      </w:r>
    </w:p>
    <w:p w14:paraId="5BC9B1E4" w14:textId="77777777" w:rsidR="004F69D6" w:rsidRDefault="004F69D6" w:rsidP="0021796F">
      <w:r>
        <w:t>— </w:t>
      </w:r>
      <w:r w:rsidR="00000000" w:rsidRPr="00033231">
        <w:t>Un des émeutiers ou des victimes</w:t>
      </w:r>
      <w:r>
        <w:t xml:space="preserve">, </w:t>
      </w:r>
      <w:r w:rsidR="00000000" w:rsidRPr="00033231">
        <w:t>comme vous les app</w:t>
      </w:r>
      <w:r w:rsidR="00000000" w:rsidRPr="00033231">
        <w:t>e</w:t>
      </w:r>
      <w:r w:rsidR="00000000" w:rsidRPr="00033231">
        <w:t>lez</w:t>
      </w:r>
      <w:r>
        <w:t xml:space="preserve">, </w:t>
      </w:r>
      <w:r w:rsidR="00000000" w:rsidRPr="00033231">
        <w:t>a été tué</w:t>
      </w:r>
      <w:r>
        <w:t xml:space="preserve">, </w:t>
      </w:r>
      <w:r w:rsidR="00000000" w:rsidRPr="00033231">
        <w:t>et six sont blessés</w:t>
      </w:r>
      <w:r>
        <w:t>.</w:t>
      </w:r>
    </w:p>
    <w:p w14:paraId="7D57A4BD" w14:textId="77777777" w:rsidR="004F69D6" w:rsidRDefault="004F69D6" w:rsidP="0021796F">
      <w:r>
        <w:t>— </w:t>
      </w:r>
      <w:r w:rsidR="00000000" w:rsidRPr="00033231">
        <w:t>Et qu</w:t>
      </w:r>
      <w:r>
        <w:t>’</w:t>
      </w:r>
      <w:r w:rsidR="00000000" w:rsidRPr="00033231">
        <w:t>avez-vous fait de ces hommes</w:t>
      </w:r>
      <w:r>
        <w:t> ?</w:t>
      </w:r>
    </w:p>
    <w:p w14:paraId="14D902B1" w14:textId="77777777" w:rsidR="004F69D6" w:rsidRDefault="004F69D6" w:rsidP="0021796F">
      <w:r>
        <w:t>— </w:t>
      </w:r>
      <w:r w:rsidR="00000000" w:rsidRPr="00033231">
        <w:t>Ce que vous approuverez certainement</w:t>
      </w:r>
      <w:r>
        <w:t xml:space="preserve">. </w:t>
      </w:r>
      <w:r w:rsidR="00000000" w:rsidRPr="00033231">
        <w:t>Le secours des médecins leur a été procuré immédiatement</w:t>
      </w:r>
      <w:r>
        <w:t xml:space="preserve">, </w:t>
      </w:r>
      <w:r w:rsidR="00000000" w:rsidRPr="00033231">
        <w:t>et</w:t>
      </w:r>
      <w:r>
        <w:t xml:space="preserve">, </w:t>
      </w:r>
      <w:r w:rsidR="00000000" w:rsidRPr="00033231">
        <w:t>aussitôt que nous pourrons nous procurer deux voitures couvertes et de la paille propre</w:t>
      </w:r>
      <w:r>
        <w:t xml:space="preserve">, </w:t>
      </w:r>
      <w:r w:rsidR="00000000" w:rsidRPr="00033231">
        <w:t xml:space="preserve">ils seront transportés à </w:t>
      </w:r>
      <w:proofErr w:type="spellStart"/>
      <w:r w:rsidR="00000000" w:rsidRPr="00033231">
        <w:t>Stilbro</w:t>
      </w:r>
      <w:proofErr w:type="spellEnd"/>
      <w:r>
        <w:t>’.</w:t>
      </w:r>
    </w:p>
    <w:p w14:paraId="5DF38882" w14:textId="6E4C759A" w:rsidR="004F69D6" w:rsidRDefault="004F69D6" w:rsidP="0021796F">
      <w:r>
        <w:lastRenderedPageBreak/>
        <w:t>— </w:t>
      </w:r>
      <w:r w:rsidR="00000000" w:rsidRPr="00033231">
        <w:t>De la paille</w:t>
      </w:r>
      <w:r>
        <w:t xml:space="preserve"> ! </w:t>
      </w:r>
      <w:r w:rsidR="00000000" w:rsidRPr="00033231">
        <w:t>Ce sont des lits et des matelas qu</w:t>
      </w:r>
      <w:r>
        <w:t>’</w:t>
      </w:r>
      <w:r w:rsidR="00000000" w:rsidRPr="00033231">
        <w:t>il faut</w:t>
      </w:r>
      <w:r>
        <w:t xml:space="preserve">. </w:t>
      </w:r>
      <w:r w:rsidR="00000000" w:rsidRPr="00033231">
        <w:t>Je vais envoyer à l</w:t>
      </w:r>
      <w:r>
        <w:t>’</w:t>
      </w:r>
      <w:r w:rsidR="00000000" w:rsidRPr="00033231">
        <w:t>instant ma voiture</w:t>
      </w:r>
      <w:r>
        <w:t xml:space="preserve">, </w:t>
      </w:r>
      <w:r w:rsidR="00000000" w:rsidRPr="00033231">
        <w:t>convenablement garnie</w:t>
      </w:r>
      <w:r>
        <w:t xml:space="preserve"> ; </w:t>
      </w:r>
      <w:r w:rsidR="00000000" w:rsidRPr="00033231">
        <w:t xml:space="preserve">et </w:t>
      </w:r>
      <w:r>
        <w:t>M. </w:t>
      </w:r>
      <w:r w:rsidR="00000000" w:rsidRPr="00033231">
        <w:t>Yorke</w:t>
      </w:r>
      <w:r>
        <w:t xml:space="preserve">, </w:t>
      </w:r>
      <w:r w:rsidR="00000000" w:rsidRPr="00033231">
        <w:t>j</w:t>
      </w:r>
      <w:r>
        <w:t>’</w:t>
      </w:r>
      <w:r w:rsidR="00000000" w:rsidRPr="00033231">
        <w:t>en suis sûre</w:t>
      </w:r>
      <w:r>
        <w:t xml:space="preserve">, </w:t>
      </w:r>
      <w:r w:rsidR="00000000" w:rsidRPr="00033231">
        <w:t>enverra aussi la sienne</w:t>
      </w:r>
      <w:r>
        <w:t>.</w:t>
      </w:r>
    </w:p>
    <w:p w14:paraId="49BC6A57" w14:textId="3D9CE108" w:rsidR="004F69D6" w:rsidRDefault="004F69D6" w:rsidP="0021796F">
      <w:r>
        <w:t>— </w:t>
      </w:r>
      <w:r w:rsidR="00000000" w:rsidRPr="00033231">
        <w:t>Vous devinez juste</w:t>
      </w:r>
      <w:r>
        <w:t xml:space="preserve"> ; </w:t>
      </w:r>
      <w:r w:rsidR="00000000" w:rsidRPr="00033231">
        <w:t>il s</w:t>
      </w:r>
      <w:r>
        <w:t>’</w:t>
      </w:r>
      <w:r w:rsidR="00000000" w:rsidRPr="00033231">
        <w:t>est offert déjà</w:t>
      </w:r>
      <w:r>
        <w:t xml:space="preserve"> ; </w:t>
      </w:r>
      <w:r w:rsidR="00000000" w:rsidRPr="00033231">
        <w:t xml:space="preserve">et </w:t>
      </w:r>
      <w:proofErr w:type="spellStart"/>
      <w:r w:rsidR="00000000" w:rsidRPr="00033231">
        <w:t>mistress</w:t>
      </w:r>
      <w:proofErr w:type="spellEnd"/>
      <w:r w:rsidR="00000000" w:rsidRPr="00033231">
        <w:t xml:space="preserve"> Yorke</w:t>
      </w:r>
      <w:r>
        <w:t xml:space="preserve">, </w:t>
      </w:r>
      <w:r w:rsidR="00000000" w:rsidRPr="00033231">
        <w:t>qui</w:t>
      </w:r>
      <w:r>
        <w:t xml:space="preserve">, </w:t>
      </w:r>
      <w:r w:rsidR="00000000" w:rsidRPr="00033231">
        <w:t>comme vous</w:t>
      </w:r>
      <w:r>
        <w:t xml:space="preserve">, </w:t>
      </w:r>
      <w:r w:rsidR="00000000" w:rsidRPr="00033231">
        <w:t>semble disposée à regarder les émeutiers comme des martyrs</w:t>
      </w:r>
      <w:r>
        <w:t xml:space="preserve">, </w:t>
      </w:r>
      <w:r w:rsidR="00000000" w:rsidRPr="00033231">
        <w:t xml:space="preserve">et </w:t>
      </w:r>
      <w:r>
        <w:t>M. </w:t>
      </w:r>
      <w:proofErr w:type="spellStart"/>
      <w:r w:rsidR="00000000" w:rsidRPr="00033231">
        <w:t>Helstone</w:t>
      </w:r>
      <w:proofErr w:type="spellEnd"/>
      <w:r w:rsidR="00000000" w:rsidRPr="00033231">
        <w:t xml:space="preserve"> et moi comme des meu</w:t>
      </w:r>
      <w:r w:rsidR="00000000" w:rsidRPr="00033231">
        <w:t>r</w:t>
      </w:r>
      <w:r w:rsidR="00000000" w:rsidRPr="00033231">
        <w:t>triers</w:t>
      </w:r>
      <w:r>
        <w:t xml:space="preserve">, </w:t>
      </w:r>
      <w:r w:rsidR="00000000" w:rsidRPr="00033231">
        <w:t>est en ce moment</w:t>
      </w:r>
      <w:r>
        <w:t xml:space="preserve">, </w:t>
      </w:r>
      <w:r w:rsidR="00000000" w:rsidRPr="00033231">
        <w:t>je crois</w:t>
      </w:r>
      <w:r>
        <w:t xml:space="preserve">, </w:t>
      </w:r>
      <w:r w:rsidR="00000000" w:rsidRPr="00033231">
        <w:t>très-assidûment occupée à les accommoder de lits de plume</w:t>
      </w:r>
      <w:r>
        <w:t xml:space="preserve">, </w:t>
      </w:r>
      <w:r w:rsidR="00000000" w:rsidRPr="00033231">
        <w:t>de traversins</w:t>
      </w:r>
      <w:r>
        <w:t xml:space="preserve">, </w:t>
      </w:r>
      <w:r w:rsidR="00000000" w:rsidRPr="00033231">
        <w:t>de voitures</w:t>
      </w:r>
      <w:r>
        <w:t xml:space="preserve">, </w:t>
      </w:r>
      <w:r w:rsidR="00000000" w:rsidRPr="00033231">
        <w:t>etc</w:t>
      </w:r>
      <w:r>
        <w:t xml:space="preserve">. </w:t>
      </w:r>
      <w:r w:rsidR="00000000" w:rsidRPr="00033231">
        <w:t xml:space="preserve">Les </w:t>
      </w:r>
      <w:r w:rsidR="00000000" w:rsidRPr="00033231">
        <w:rPr>
          <w:i/>
          <w:iCs/>
        </w:rPr>
        <w:t xml:space="preserve">victimes </w:t>
      </w:r>
      <w:r w:rsidR="00000000" w:rsidRPr="00033231">
        <w:t>ne manquent de rien</w:t>
      </w:r>
      <w:r>
        <w:t xml:space="preserve">, </w:t>
      </w:r>
      <w:r w:rsidR="00000000" w:rsidRPr="00033231">
        <w:t>je vous le promets</w:t>
      </w:r>
      <w:r>
        <w:t>. M. </w:t>
      </w:r>
      <w:r w:rsidR="00000000" w:rsidRPr="00033231">
        <w:t>Hall</w:t>
      </w:r>
      <w:r>
        <w:t xml:space="preserve">, </w:t>
      </w:r>
      <w:r w:rsidR="00000000" w:rsidRPr="00033231">
        <w:t>votre curé favori</w:t>
      </w:r>
      <w:r>
        <w:t xml:space="preserve">, </w:t>
      </w:r>
      <w:r w:rsidR="00000000" w:rsidRPr="00033231">
        <w:t>est avec eux depuis les six heures</w:t>
      </w:r>
      <w:r>
        <w:t xml:space="preserve">, </w:t>
      </w:r>
      <w:r w:rsidR="00000000" w:rsidRPr="00033231">
        <w:t>les exho</w:t>
      </w:r>
      <w:r w:rsidR="00000000" w:rsidRPr="00033231">
        <w:t>r</w:t>
      </w:r>
      <w:r w:rsidR="00000000" w:rsidRPr="00033231">
        <w:t>tant</w:t>
      </w:r>
      <w:r>
        <w:t xml:space="preserve">, </w:t>
      </w:r>
      <w:r w:rsidR="00000000" w:rsidRPr="00033231">
        <w:t>priant avec eux</w:t>
      </w:r>
      <w:r>
        <w:t xml:space="preserve">, </w:t>
      </w:r>
      <w:r w:rsidR="00000000" w:rsidRPr="00033231">
        <w:t>et même les soignant comme pourrait le faire une garde-malade</w:t>
      </w:r>
      <w:r>
        <w:t xml:space="preserve"> ; </w:t>
      </w:r>
      <w:r w:rsidR="00000000" w:rsidRPr="00033231">
        <w:t>et la bonne amie de Caroline</w:t>
      </w:r>
      <w:r>
        <w:t xml:space="preserve">, </w:t>
      </w:r>
      <w:r w:rsidR="00000000" w:rsidRPr="00033231">
        <w:t xml:space="preserve">miss </w:t>
      </w:r>
      <w:proofErr w:type="spellStart"/>
      <w:r w:rsidR="00000000" w:rsidRPr="00033231">
        <w:t>Ai</w:t>
      </w:r>
      <w:r w:rsidR="00000000" w:rsidRPr="00033231">
        <w:t>n</w:t>
      </w:r>
      <w:r w:rsidR="00000000" w:rsidRPr="00033231">
        <w:t>ley</w:t>
      </w:r>
      <w:proofErr w:type="spellEnd"/>
      <w:r>
        <w:t xml:space="preserve">, </w:t>
      </w:r>
      <w:r w:rsidR="00000000" w:rsidRPr="00033231">
        <w:t xml:space="preserve">cette vieille fille si </w:t>
      </w:r>
      <w:proofErr w:type="spellStart"/>
      <w:r w:rsidR="00000000" w:rsidRPr="00033231">
        <w:t>laide</w:t>
      </w:r>
      <w:proofErr w:type="spellEnd"/>
      <w:r>
        <w:t xml:space="preserve">, </w:t>
      </w:r>
      <w:r w:rsidR="00000000" w:rsidRPr="00033231">
        <w:t>a envoyé une provision de charpie et de linge</w:t>
      </w:r>
      <w:r>
        <w:t xml:space="preserve">, </w:t>
      </w:r>
      <w:r w:rsidR="00000000" w:rsidRPr="00033231">
        <w:t>quelque chose d</w:t>
      </w:r>
      <w:r>
        <w:t>’</w:t>
      </w:r>
      <w:r w:rsidR="00000000" w:rsidRPr="00033231">
        <w:t>à peu près semblable pour la qua</w:t>
      </w:r>
      <w:r w:rsidR="00000000" w:rsidRPr="00033231">
        <w:t>n</w:t>
      </w:r>
      <w:r w:rsidR="00000000" w:rsidRPr="00033231">
        <w:t>tité à la provision de bœuf et de vin d</w:t>
      </w:r>
      <w:r>
        <w:t>’</w:t>
      </w:r>
      <w:r w:rsidR="00000000" w:rsidRPr="00033231">
        <w:t>une autre lady</w:t>
      </w:r>
      <w:r>
        <w:t>.</w:t>
      </w:r>
    </w:p>
    <w:p w14:paraId="5FC4BF75" w14:textId="77777777" w:rsidR="004F69D6" w:rsidRDefault="004F69D6" w:rsidP="0021796F">
      <w:r>
        <w:t>— </w:t>
      </w:r>
      <w:r w:rsidR="00000000" w:rsidRPr="00033231">
        <w:t>C</w:t>
      </w:r>
      <w:r>
        <w:t>’</w:t>
      </w:r>
      <w:r w:rsidR="00000000" w:rsidRPr="00033231">
        <w:t>est bien</w:t>
      </w:r>
      <w:r>
        <w:t xml:space="preserve">. </w:t>
      </w:r>
      <w:r w:rsidR="00000000" w:rsidRPr="00033231">
        <w:t>Où est votre sœur</w:t>
      </w:r>
      <w:r>
        <w:t> ?</w:t>
      </w:r>
    </w:p>
    <w:p w14:paraId="6BD06B44" w14:textId="77777777" w:rsidR="004F69D6" w:rsidRDefault="004F69D6" w:rsidP="0021796F">
      <w:r>
        <w:t>— </w:t>
      </w:r>
      <w:r w:rsidR="00000000" w:rsidRPr="00033231">
        <w:t>En sûreté</w:t>
      </w:r>
      <w:r>
        <w:t xml:space="preserve">. </w:t>
      </w:r>
      <w:r w:rsidR="00000000" w:rsidRPr="00033231">
        <w:t>Je l</w:t>
      </w:r>
      <w:r>
        <w:t>’</w:t>
      </w:r>
      <w:r w:rsidR="00000000" w:rsidRPr="00033231">
        <w:t>ai placée chez miss Mann</w:t>
      </w:r>
      <w:r>
        <w:t xml:space="preserve">. </w:t>
      </w:r>
      <w:r w:rsidR="00000000" w:rsidRPr="00033231">
        <w:t>Ce matin m</w:t>
      </w:r>
      <w:r w:rsidR="00000000" w:rsidRPr="00033231">
        <w:t>ê</w:t>
      </w:r>
      <w:r w:rsidR="00000000" w:rsidRPr="00033231">
        <w:t>me</w:t>
      </w:r>
      <w:r>
        <w:t xml:space="preserve">, </w:t>
      </w:r>
      <w:r w:rsidR="00000000" w:rsidRPr="00033231">
        <w:t xml:space="preserve">toutes deux partent pour les eaux de </w:t>
      </w:r>
      <w:proofErr w:type="spellStart"/>
      <w:r w:rsidR="00000000" w:rsidRPr="00033231">
        <w:t>Wormwood-Well</w:t>
      </w:r>
      <w:proofErr w:type="spellEnd"/>
      <w:r>
        <w:t xml:space="preserve">, </w:t>
      </w:r>
      <w:r w:rsidR="00000000" w:rsidRPr="00033231">
        <w:t>où elles séjourneront quelques semaines</w:t>
      </w:r>
      <w:r>
        <w:t>.</w:t>
      </w:r>
    </w:p>
    <w:p w14:paraId="337770A0" w14:textId="16BFD147" w:rsidR="00000000" w:rsidRPr="00033231" w:rsidRDefault="004F69D6" w:rsidP="0021796F">
      <w:r>
        <w:t>— </w:t>
      </w:r>
      <w:r w:rsidR="00000000" w:rsidRPr="00033231">
        <w:t>C</w:t>
      </w:r>
      <w:r>
        <w:t>’</w:t>
      </w:r>
      <w:r w:rsidR="00000000" w:rsidRPr="00033231">
        <w:t xml:space="preserve">est ainsi que </w:t>
      </w:r>
      <w:r>
        <w:t>M. </w:t>
      </w:r>
      <w:proofErr w:type="spellStart"/>
      <w:r w:rsidR="00000000" w:rsidRPr="00033231">
        <w:t>Helstone</w:t>
      </w:r>
      <w:proofErr w:type="spellEnd"/>
      <w:r w:rsidR="00000000" w:rsidRPr="00033231">
        <w:t xml:space="preserve"> m</w:t>
      </w:r>
      <w:r>
        <w:t>’</w:t>
      </w:r>
      <w:r w:rsidR="00000000" w:rsidRPr="00033231">
        <w:t xml:space="preserve">a logée à la </w:t>
      </w:r>
      <w:proofErr w:type="spellStart"/>
      <w:r w:rsidR="00000000" w:rsidRPr="00033231">
        <w:t>rectorerie</w:t>
      </w:r>
      <w:proofErr w:type="spellEnd"/>
      <w:r>
        <w:t xml:space="preserve">. </w:t>
      </w:r>
      <w:r w:rsidR="00000000" w:rsidRPr="00033231">
        <w:t>Vous vous croyez</w:t>
      </w:r>
      <w:r>
        <w:t xml:space="preserve">, </w:t>
      </w:r>
      <w:r w:rsidR="00000000" w:rsidRPr="00033231">
        <w:t>vous autres gentlemen</w:t>
      </w:r>
      <w:r>
        <w:t xml:space="preserve">, </w:t>
      </w:r>
      <w:r w:rsidR="00000000" w:rsidRPr="00033231">
        <w:t>d</w:t>
      </w:r>
      <w:r>
        <w:t>’</w:t>
      </w:r>
      <w:r w:rsidR="00000000" w:rsidRPr="00033231">
        <w:t>une habileté rema</w:t>
      </w:r>
      <w:r w:rsidR="00000000" w:rsidRPr="00033231">
        <w:t>r</w:t>
      </w:r>
      <w:r w:rsidR="00000000" w:rsidRPr="00033231">
        <w:t>quable</w:t>
      </w:r>
      <w:r>
        <w:t xml:space="preserve"> ! </w:t>
      </w:r>
      <w:r w:rsidR="00000000" w:rsidRPr="00033231">
        <w:t>Je vous félicite cordialement de cette idée</w:t>
      </w:r>
      <w:r>
        <w:t xml:space="preserve">, </w:t>
      </w:r>
      <w:r w:rsidR="00000000" w:rsidRPr="00033231">
        <w:t>dont j</w:t>
      </w:r>
      <w:r>
        <w:t>’</w:t>
      </w:r>
      <w:r w:rsidR="00000000" w:rsidRPr="00033231">
        <w:t>espère que la saveur</w:t>
      </w:r>
      <w:r>
        <w:t xml:space="preserve">, </w:t>
      </w:r>
      <w:r w:rsidR="00000000" w:rsidRPr="00033231">
        <w:t>lorsque vous la méditez</w:t>
      </w:r>
      <w:r>
        <w:t xml:space="preserve">, </w:t>
      </w:r>
      <w:r w:rsidR="00000000" w:rsidRPr="00033231">
        <w:t>vous cause un vif plaisir</w:t>
      </w:r>
      <w:r>
        <w:t xml:space="preserve">. </w:t>
      </w:r>
      <w:r w:rsidR="00000000" w:rsidRPr="00033231">
        <w:t>Fins et astucieux comme vous l</w:t>
      </w:r>
      <w:r>
        <w:t>’</w:t>
      </w:r>
      <w:r w:rsidR="00000000" w:rsidRPr="00033231">
        <w:t>êtes</w:t>
      </w:r>
      <w:r>
        <w:t xml:space="preserve">, </w:t>
      </w:r>
      <w:r w:rsidR="00000000" w:rsidRPr="00033231">
        <w:t>que n</w:t>
      </w:r>
      <w:r>
        <w:t>’</w:t>
      </w:r>
      <w:r w:rsidR="00000000" w:rsidRPr="00033231">
        <w:t>avez-vous aussi la science universelle</w:t>
      </w:r>
      <w:r>
        <w:t xml:space="preserve"> ? </w:t>
      </w:r>
      <w:r w:rsidR="00000000" w:rsidRPr="00033231">
        <w:t>Comment se fait-il que les événements transpirent sous votre nez même</w:t>
      </w:r>
      <w:r>
        <w:t xml:space="preserve">, </w:t>
      </w:r>
      <w:r w:rsidR="00000000" w:rsidRPr="00033231">
        <w:t>sans que vous en ayez le moindre soupçon</w:t>
      </w:r>
      <w:r>
        <w:t xml:space="preserve"> ? </w:t>
      </w:r>
      <w:r w:rsidR="00000000" w:rsidRPr="00033231">
        <w:t>Il faut que cela soit ainsi</w:t>
      </w:r>
      <w:r>
        <w:t xml:space="preserve"> ; </w:t>
      </w:r>
      <w:r w:rsidR="00000000" w:rsidRPr="00033231">
        <w:t>autrement</w:t>
      </w:r>
      <w:r>
        <w:t xml:space="preserve">, </w:t>
      </w:r>
      <w:r w:rsidR="00000000" w:rsidRPr="00033231">
        <w:t>le plaisir exquis de vous mener par le nez nous serait inconnu</w:t>
      </w:r>
      <w:r>
        <w:t xml:space="preserve">. </w:t>
      </w:r>
      <w:r w:rsidR="00000000" w:rsidRPr="00033231">
        <w:t>Ah</w:t>
      </w:r>
      <w:r>
        <w:t xml:space="preserve"> ! </w:t>
      </w:r>
      <w:r w:rsidR="00000000" w:rsidRPr="00033231">
        <w:t>ami</w:t>
      </w:r>
      <w:r>
        <w:t xml:space="preserve">, </w:t>
      </w:r>
      <w:r w:rsidR="00000000" w:rsidRPr="00033231">
        <w:t>vous avez beau scruter ma contenance</w:t>
      </w:r>
      <w:r>
        <w:t xml:space="preserve">, </w:t>
      </w:r>
      <w:r w:rsidR="00000000" w:rsidRPr="00033231">
        <w:t>jamais vous ne la pourrez lire</w:t>
      </w:r>
      <w:r>
        <w:t>. »</w:t>
      </w:r>
    </w:p>
    <w:p w14:paraId="3D98B207" w14:textId="77777777" w:rsidR="004F69D6" w:rsidRDefault="00000000" w:rsidP="0021796F">
      <w:r w:rsidRPr="00033231">
        <w:lastRenderedPageBreak/>
        <w:t>L</w:t>
      </w:r>
      <w:r w:rsidR="004F69D6">
        <w:t>’</w:t>
      </w:r>
      <w:r w:rsidRPr="00033231">
        <w:t>attitude de Moore semblait donner raison à Shirley</w:t>
      </w:r>
      <w:r w:rsidR="004F69D6">
        <w:t>.</w:t>
      </w:r>
    </w:p>
    <w:p w14:paraId="643E00EC" w14:textId="77777777" w:rsidR="004F69D6" w:rsidRDefault="004F69D6" w:rsidP="0021796F">
      <w:r>
        <w:t>« </w:t>
      </w:r>
      <w:r w:rsidR="00000000" w:rsidRPr="00033231">
        <w:t>Vous me regardez comme un dangereux spécimen de mon sexe</w:t>
      </w:r>
      <w:r>
        <w:t xml:space="preserve">, </w:t>
      </w:r>
      <w:r w:rsidR="00000000" w:rsidRPr="00033231">
        <w:t>n</w:t>
      </w:r>
      <w:r>
        <w:t>’</w:t>
      </w:r>
      <w:r w:rsidR="00000000" w:rsidRPr="00033231">
        <w:t>est-ce pas</w:t>
      </w:r>
      <w:r>
        <w:t xml:space="preserve"> ? </w:t>
      </w:r>
      <w:r w:rsidR="00000000" w:rsidRPr="00033231">
        <w:t>continua-t-elle</w:t>
      </w:r>
      <w:r>
        <w:t>.</w:t>
      </w:r>
    </w:p>
    <w:p w14:paraId="1E6AB4FB" w14:textId="77777777" w:rsidR="004F69D6" w:rsidRDefault="004F69D6" w:rsidP="0021796F">
      <w:r>
        <w:t>— </w:t>
      </w:r>
      <w:r w:rsidR="00000000" w:rsidRPr="00033231">
        <w:t>Un spécimen singulier au moins</w:t>
      </w:r>
      <w:r>
        <w:t>.</w:t>
      </w:r>
    </w:p>
    <w:p w14:paraId="6D39F80D" w14:textId="77777777" w:rsidR="004F69D6" w:rsidRDefault="004F69D6" w:rsidP="0021796F">
      <w:r>
        <w:t>— </w:t>
      </w:r>
      <w:r w:rsidR="00000000" w:rsidRPr="00033231">
        <w:t>Mais Caroline est-elle singulière</w:t>
      </w:r>
      <w:r>
        <w:t xml:space="preserve">, </w:t>
      </w:r>
      <w:r w:rsidR="00000000" w:rsidRPr="00033231">
        <w:t>elle</w:t>
      </w:r>
      <w:r>
        <w:t> ?</w:t>
      </w:r>
    </w:p>
    <w:p w14:paraId="39FE67B2" w14:textId="77777777" w:rsidR="004F69D6" w:rsidRDefault="004F69D6" w:rsidP="0021796F">
      <w:r>
        <w:t>— </w:t>
      </w:r>
      <w:r w:rsidR="00000000" w:rsidRPr="00033231">
        <w:t>À sa façon</w:t>
      </w:r>
      <w:r>
        <w:t xml:space="preserve">, </w:t>
      </w:r>
      <w:r w:rsidR="00000000" w:rsidRPr="00033231">
        <w:t>oui</w:t>
      </w:r>
      <w:r>
        <w:t>.</w:t>
      </w:r>
    </w:p>
    <w:p w14:paraId="09AE191A" w14:textId="77777777" w:rsidR="004F69D6" w:rsidRDefault="004F69D6" w:rsidP="0021796F">
      <w:r>
        <w:t>— </w:t>
      </w:r>
      <w:r w:rsidR="00000000" w:rsidRPr="00033231">
        <w:t>Sa façon</w:t>
      </w:r>
      <w:r>
        <w:t xml:space="preserve"> ? </w:t>
      </w:r>
      <w:r w:rsidR="00000000" w:rsidRPr="00033231">
        <w:t>Quelle est sa façon</w:t>
      </w:r>
      <w:r>
        <w:t> ?</w:t>
      </w:r>
    </w:p>
    <w:p w14:paraId="2DAF2246" w14:textId="77777777" w:rsidR="004F69D6" w:rsidRDefault="004F69D6" w:rsidP="0021796F">
      <w:r>
        <w:t>— </w:t>
      </w:r>
      <w:r w:rsidR="00000000" w:rsidRPr="00033231">
        <w:t>Vous la connaissez aussi bien que moi</w:t>
      </w:r>
      <w:r>
        <w:t>.</w:t>
      </w:r>
    </w:p>
    <w:p w14:paraId="6F151865" w14:textId="77777777" w:rsidR="004F69D6" w:rsidRDefault="004F69D6" w:rsidP="0021796F">
      <w:r>
        <w:t>— </w:t>
      </w:r>
      <w:r w:rsidR="00000000" w:rsidRPr="00033231">
        <w:t>Et la connaissant j</w:t>
      </w:r>
      <w:r>
        <w:t>’</w:t>
      </w:r>
      <w:r w:rsidR="00000000" w:rsidRPr="00033231">
        <w:t>affirme qu</w:t>
      </w:r>
      <w:r>
        <w:t>’</w:t>
      </w:r>
      <w:r w:rsidR="00000000" w:rsidRPr="00033231">
        <w:t>elle n</w:t>
      </w:r>
      <w:r>
        <w:t>’</w:t>
      </w:r>
      <w:r w:rsidR="00000000" w:rsidRPr="00033231">
        <w:t>est ni excentrique ni difficile à conduire</w:t>
      </w:r>
      <w:r>
        <w:t xml:space="preserve">. </w:t>
      </w:r>
      <w:r w:rsidR="00000000" w:rsidRPr="00033231">
        <w:t>N</w:t>
      </w:r>
      <w:r>
        <w:t>’</w:t>
      </w:r>
      <w:r w:rsidR="00000000" w:rsidRPr="00033231">
        <w:t>est-ce pas vrai</w:t>
      </w:r>
      <w:r>
        <w:t> ?</w:t>
      </w:r>
    </w:p>
    <w:p w14:paraId="5273A3AE" w14:textId="77777777" w:rsidR="004F69D6" w:rsidRDefault="004F69D6" w:rsidP="0021796F">
      <w:r>
        <w:t>— </w:t>
      </w:r>
      <w:r w:rsidR="00000000" w:rsidRPr="00033231">
        <w:t>Cela dépend</w:t>
      </w:r>
      <w:r>
        <w:t>…</w:t>
      </w:r>
    </w:p>
    <w:p w14:paraId="7AE71CD8" w14:textId="77777777" w:rsidR="004F69D6" w:rsidRDefault="004F69D6" w:rsidP="0021796F">
      <w:r>
        <w:t>— </w:t>
      </w:r>
      <w:r w:rsidR="00000000" w:rsidRPr="00033231">
        <w:t>Cependant il n</w:t>
      </w:r>
      <w:r>
        <w:t>’</w:t>
      </w:r>
      <w:r w:rsidR="00000000" w:rsidRPr="00033231">
        <w:t xml:space="preserve">y a rien chez </w:t>
      </w:r>
      <w:r w:rsidR="00000000" w:rsidRPr="00033231">
        <w:rPr>
          <w:i/>
          <w:iCs/>
        </w:rPr>
        <w:t xml:space="preserve">elle </w:t>
      </w:r>
      <w:r w:rsidR="00000000" w:rsidRPr="00033231">
        <w:t>de masculin</w:t>
      </w:r>
      <w:r>
        <w:t>.</w:t>
      </w:r>
    </w:p>
    <w:p w14:paraId="3A54D332" w14:textId="77777777" w:rsidR="004F69D6" w:rsidRDefault="004F69D6" w:rsidP="0021796F">
      <w:r>
        <w:t>— </w:t>
      </w:r>
      <w:r w:rsidR="00000000" w:rsidRPr="00033231">
        <w:t xml:space="preserve">Pourquoi appuyez-vous si fortement sur le mot </w:t>
      </w:r>
      <w:r w:rsidR="00000000" w:rsidRPr="00033231">
        <w:rPr>
          <w:i/>
          <w:iCs/>
        </w:rPr>
        <w:t>elle</w:t>
      </w:r>
      <w:r>
        <w:rPr>
          <w:i/>
          <w:iCs/>
        </w:rPr>
        <w:t xml:space="preserve"> ? </w:t>
      </w:r>
      <w:r w:rsidR="00000000" w:rsidRPr="00033231">
        <w:t>Est-ce que</w:t>
      </w:r>
      <w:r>
        <w:t xml:space="preserve">, </w:t>
      </w:r>
      <w:r w:rsidR="00000000" w:rsidRPr="00033231">
        <w:t>sous ce rapport</w:t>
      </w:r>
      <w:r>
        <w:t xml:space="preserve">, </w:t>
      </w:r>
      <w:r w:rsidR="00000000" w:rsidRPr="00033231">
        <w:t>vous la considérez comme faisant contraste avec vous-même</w:t>
      </w:r>
      <w:r>
        <w:t> ?</w:t>
      </w:r>
    </w:p>
    <w:p w14:paraId="4CAE5FE4" w14:textId="77777777" w:rsidR="004F69D6" w:rsidRDefault="004F69D6" w:rsidP="0021796F">
      <w:r>
        <w:t>— </w:t>
      </w:r>
      <w:r w:rsidR="00000000" w:rsidRPr="00033231">
        <w:t>C</w:t>
      </w:r>
      <w:r>
        <w:t>’</w:t>
      </w:r>
      <w:r w:rsidR="00000000" w:rsidRPr="00033231">
        <w:t>est ce que vous faites sans doute</w:t>
      </w:r>
      <w:r>
        <w:t xml:space="preserve">, </w:t>
      </w:r>
      <w:r w:rsidR="00000000" w:rsidRPr="00033231">
        <w:t>vous</w:t>
      </w:r>
      <w:r>
        <w:t xml:space="preserve"> ? </w:t>
      </w:r>
      <w:r w:rsidR="00000000" w:rsidRPr="00033231">
        <w:t>mais cela ne signifie rien</w:t>
      </w:r>
      <w:r>
        <w:t xml:space="preserve">. </w:t>
      </w:r>
      <w:r w:rsidR="00000000" w:rsidRPr="00033231">
        <w:t>Caroline n</w:t>
      </w:r>
      <w:r>
        <w:t>’</w:t>
      </w:r>
      <w:r w:rsidR="00000000" w:rsidRPr="00033231">
        <w:t>est ni masculine</w:t>
      </w:r>
      <w:r>
        <w:t xml:space="preserve">, </w:t>
      </w:r>
      <w:r w:rsidR="00000000" w:rsidRPr="00033231">
        <w:t>ni ce que l</w:t>
      </w:r>
      <w:r>
        <w:t>’</w:t>
      </w:r>
      <w:r w:rsidR="00000000" w:rsidRPr="00033231">
        <w:t>on est convenu d</w:t>
      </w:r>
      <w:r>
        <w:t>’</w:t>
      </w:r>
      <w:r w:rsidR="00000000" w:rsidRPr="00033231">
        <w:t>appeler une femme ardente</w:t>
      </w:r>
      <w:r>
        <w:t>.</w:t>
      </w:r>
    </w:p>
    <w:p w14:paraId="4B56B4D5" w14:textId="77777777" w:rsidR="004F69D6" w:rsidRDefault="004F69D6" w:rsidP="0021796F">
      <w:r>
        <w:t>— </w:t>
      </w:r>
      <w:r w:rsidR="00000000" w:rsidRPr="00033231">
        <w:t>Je l</w:t>
      </w:r>
      <w:r>
        <w:t>’</w:t>
      </w:r>
      <w:r w:rsidR="00000000" w:rsidRPr="00033231">
        <w:t>ai vue s</w:t>
      </w:r>
      <w:r>
        <w:t>’</w:t>
      </w:r>
      <w:r w:rsidR="00000000" w:rsidRPr="00033231">
        <w:t>enflammer</w:t>
      </w:r>
      <w:r>
        <w:t xml:space="preserve">, </w:t>
      </w:r>
      <w:r w:rsidR="00000000" w:rsidRPr="00033231">
        <w:t>cependant</w:t>
      </w:r>
      <w:r>
        <w:t>.</w:t>
      </w:r>
    </w:p>
    <w:p w14:paraId="14604899" w14:textId="77777777" w:rsidR="004F69D6" w:rsidRDefault="004F69D6" w:rsidP="0021796F">
      <w:r>
        <w:t>— </w:t>
      </w:r>
      <w:r w:rsidR="00000000" w:rsidRPr="00033231">
        <w:t>Moi aussi</w:t>
      </w:r>
      <w:r>
        <w:t xml:space="preserve">, </w:t>
      </w:r>
      <w:r w:rsidR="00000000" w:rsidRPr="00033231">
        <w:t>mais non d</w:t>
      </w:r>
      <w:r>
        <w:t>’</w:t>
      </w:r>
      <w:r w:rsidR="00000000" w:rsidRPr="00033231">
        <w:t>un feu viril</w:t>
      </w:r>
      <w:r>
        <w:t xml:space="preserve">. </w:t>
      </w:r>
      <w:r w:rsidR="00000000" w:rsidRPr="00033231">
        <w:t>C</w:t>
      </w:r>
      <w:r>
        <w:t>’</w:t>
      </w:r>
      <w:r w:rsidR="00000000" w:rsidRPr="00033231">
        <w:t>était une brève et vacillante lueur</w:t>
      </w:r>
      <w:r>
        <w:t xml:space="preserve">, </w:t>
      </w:r>
      <w:r w:rsidR="00000000" w:rsidRPr="00033231">
        <w:t>qui parut</w:t>
      </w:r>
      <w:r>
        <w:t xml:space="preserve">, </w:t>
      </w:r>
      <w:r w:rsidR="00000000" w:rsidRPr="00033231">
        <w:t>brilla et s</w:t>
      </w:r>
      <w:r>
        <w:t>’</w:t>
      </w:r>
      <w:r w:rsidR="00000000" w:rsidRPr="00033231">
        <w:t>évanouit</w:t>
      </w:r>
      <w:r>
        <w:t>.</w:t>
      </w:r>
    </w:p>
    <w:p w14:paraId="0F30E468" w14:textId="77777777" w:rsidR="004F69D6" w:rsidRDefault="004F69D6" w:rsidP="0021796F">
      <w:r>
        <w:t>— </w:t>
      </w:r>
      <w:r w:rsidR="00000000" w:rsidRPr="00033231">
        <w:t>Et la laissa effrayée de son audace</w:t>
      </w:r>
      <w:r>
        <w:t xml:space="preserve">. </w:t>
      </w:r>
      <w:r w:rsidR="00000000" w:rsidRPr="00033231">
        <w:t>Vous pouvez appl</w:t>
      </w:r>
      <w:r w:rsidR="00000000" w:rsidRPr="00033231">
        <w:t>i</w:t>
      </w:r>
      <w:r w:rsidR="00000000" w:rsidRPr="00033231">
        <w:t>quer votre description à d</w:t>
      </w:r>
      <w:r>
        <w:t>’</w:t>
      </w:r>
      <w:r w:rsidR="00000000" w:rsidRPr="00033231">
        <w:t>autres qu</w:t>
      </w:r>
      <w:r>
        <w:t>’</w:t>
      </w:r>
      <w:r w:rsidR="00000000" w:rsidRPr="00033231">
        <w:t>à Caroline</w:t>
      </w:r>
      <w:r>
        <w:t>.</w:t>
      </w:r>
    </w:p>
    <w:p w14:paraId="4A79CCAC" w14:textId="5277FBD5" w:rsidR="004F69D6" w:rsidRDefault="004F69D6" w:rsidP="0021796F">
      <w:r>
        <w:t>— </w:t>
      </w:r>
      <w:r w:rsidR="00000000" w:rsidRPr="00033231">
        <w:t>Le point que je tiens à établir</w:t>
      </w:r>
      <w:r>
        <w:t xml:space="preserve">, </w:t>
      </w:r>
      <w:r w:rsidR="00000000" w:rsidRPr="00033231">
        <w:t>c</w:t>
      </w:r>
      <w:r>
        <w:t>’</w:t>
      </w:r>
      <w:r w:rsidR="00000000" w:rsidRPr="00033231">
        <w:t xml:space="preserve">est que miss </w:t>
      </w:r>
      <w:proofErr w:type="spellStart"/>
      <w:r w:rsidR="00000000" w:rsidRPr="00033231">
        <w:t>Helstone</w:t>
      </w:r>
      <w:proofErr w:type="spellEnd"/>
      <w:r>
        <w:t xml:space="preserve">, </w:t>
      </w:r>
      <w:r w:rsidR="00000000" w:rsidRPr="00033231">
        <w:t>quoique douce</w:t>
      </w:r>
      <w:r>
        <w:t xml:space="preserve">, </w:t>
      </w:r>
      <w:r w:rsidR="00000000" w:rsidRPr="00033231">
        <w:t>traitable et assez candide</w:t>
      </w:r>
      <w:r>
        <w:t xml:space="preserve">, </w:t>
      </w:r>
      <w:r w:rsidR="00000000" w:rsidRPr="00033231">
        <w:t xml:space="preserve">est cependant </w:t>
      </w:r>
      <w:r w:rsidR="00000000" w:rsidRPr="00033231">
        <w:lastRenderedPageBreak/>
        <w:t>parfa</w:t>
      </w:r>
      <w:r w:rsidR="00000000" w:rsidRPr="00033231">
        <w:t>i</w:t>
      </w:r>
      <w:r w:rsidR="00000000" w:rsidRPr="00033231">
        <w:t xml:space="preserve">tement capable de défier même la pénétration de </w:t>
      </w:r>
      <w:r>
        <w:t>M. </w:t>
      </w:r>
      <w:r w:rsidR="00000000" w:rsidRPr="00033231">
        <w:t>Moore</w:t>
      </w:r>
      <w:r>
        <w:t>.</w:t>
      </w:r>
    </w:p>
    <w:p w14:paraId="4D71EA13" w14:textId="77777777" w:rsidR="004F69D6" w:rsidRDefault="004F69D6" w:rsidP="0021796F">
      <w:r>
        <w:t>— </w:t>
      </w:r>
      <w:r w:rsidR="00000000" w:rsidRPr="00033231">
        <w:t>Qu</w:t>
      </w:r>
      <w:r>
        <w:t>’</w:t>
      </w:r>
      <w:r w:rsidR="00000000" w:rsidRPr="00033231">
        <w:t>avez-vous donc fait</w:t>
      </w:r>
      <w:r>
        <w:t xml:space="preserve">, </w:t>
      </w:r>
      <w:r w:rsidR="00000000" w:rsidRPr="00033231">
        <w:t>vous et elle</w:t>
      </w:r>
      <w:r>
        <w:t xml:space="preserve"> ? </w:t>
      </w:r>
      <w:r w:rsidR="00000000" w:rsidRPr="00033231">
        <w:t>demanda Moore tout à coup</w:t>
      </w:r>
      <w:r>
        <w:t>.</w:t>
      </w:r>
    </w:p>
    <w:p w14:paraId="41C0D71A" w14:textId="77777777" w:rsidR="004F69D6" w:rsidRDefault="004F69D6" w:rsidP="0021796F">
      <w:r>
        <w:t>— </w:t>
      </w:r>
      <w:r w:rsidR="00000000" w:rsidRPr="00033231">
        <w:t>Avez-vous déjeuné</w:t>
      </w:r>
      <w:r>
        <w:t xml:space="preserve"> ? </w:t>
      </w:r>
      <w:r w:rsidR="00000000" w:rsidRPr="00033231">
        <w:t>monsieur Moore</w:t>
      </w:r>
      <w:r>
        <w:t>.</w:t>
      </w:r>
    </w:p>
    <w:p w14:paraId="547FD621" w14:textId="77777777" w:rsidR="004F69D6" w:rsidRDefault="004F69D6" w:rsidP="0021796F">
      <w:r>
        <w:t>— </w:t>
      </w:r>
      <w:r w:rsidR="00000000" w:rsidRPr="00033231">
        <w:t>Quel est donc votre mystère mutuel</w:t>
      </w:r>
      <w:r>
        <w:t> ?</w:t>
      </w:r>
    </w:p>
    <w:p w14:paraId="7B94D3FB" w14:textId="77777777" w:rsidR="004F69D6" w:rsidRDefault="004F69D6" w:rsidP="0021796F">
      <w:r>
        <w:t>— </w:t>
      </w:r>
      <w:r w:rsidR="00000000" w:rsidRPr="00033231">
        <w:t>Si vous avez faim</w:t>
      </w:r>
      <w:r>
        <w:t xml:space="preserve">, </w:t>
      </w:r>
      <w:proofErr w:type="spellStart"/>
      <w:r w:rsidR="00000000" w:rsidRPr="00033231">
        <w:t>mistress</w:t>
      </w:r>
      <w:proofErr w:type="spellEnd"/>
      <w:r w:rsidR="00000000" w:rsidRPr="00033231">
        <w:t xml:space="preserve"> Gill va vous servir quelque chose à manger</w:t>
      </w:r>
      <w:r>
        <w:t xml:space="preserve">. </w:t>
      </w:r>
      <w:r w:rsidR="00000000" w:rsidRPr="00033231">
        <w:t>Entrez dans le parloir aux boiseries de chêne et agitez la sonnette</w:t>
      </w:r>
      <w:r>
        <w:t xml:space="preserve">. </w:t>
      </w:r>
      <w:r w:rsidR="00000000" w:rsidRPr="00033231">
        <w:t>Vous serez servi comme dans une auberge</w:t>
      </w:r>
      <w:r>
        <w:t xml:space="preserve"> ; </w:t>
      </w:r>
      <w:r w:rsidR="00000000" w:rsidRPr="00033231">
        <w:t>ou</w:t>
      </w:r>
      <w:r>
        <w:t xml:space="preserve">, </w:t>
      </w:r>
      <w:r w:rsidR="00000000" w:rsidRPr="00033231">
        <w:t>si vous le préférez</w:t>
      </w:r>
      <w:r>
        <w:t xml:space="preserve">, </w:t>
      </w:r>
      <w:r w:rsidR="00000000" w:rsidRPr="00033231">
        <w:t xml:space="preserve">retournez à </w:t>
      </w:r>
      <w:proofErr w:type="spellStart"/>
      <w:r w:rsidR="00000000" w:rsidRPr="00033231">
        <w:t>Hollow</w:t>
      </w:r>
      <w:proofErr w:type="spellEnd"/>
      <w:r>
        <w:t>.</w:t>
      </w:r>
    </w:p>
    <w:p w14:paraId="5C16DA73" w14:textId="4746A0D5" w:rsidR="00000000" w:rsidRPr="00033231" w:rsidRDefault="004F69D6" w:rsidP="0021796F">
      <w:r>
        <w:t>— </w:t>
      </w:r>
      <w:r w:rsidR="00000000" w:rsidRPr="00033231">
        <w:t>Je n</w:t>
      </w:r>
      <w:r>
        <w:t>’</w:t>
      </w:r>
      <w:r w:rsidR="00000000" w:rsidRPr="00033231">
        <w:t>ai pas le choix de l</w:t>
      </w:r>
      <w:r>
        <w:t>’</w:t>
      </w:r>
      <w:r w:rsidR="00000000" w:rsidRPr="00033231">
        <w:t>alternative</w:t>
      </w:r>
      <w:r>
        <w:t xml:space="preserve">. </w:t>
      </w:r>
      <w:r w:rsidR="00000000" w:rsidRPr="00033231">
        <w:t>Il faut que je m</w:t>
      </w:r>
      <w:r>
        <w:t>’</w:t>
      </w:r>
      <w:r w:rsidR="00000000" w:rsidRPr="00033231">
        <w:t>en r</w:t>
      </w:r>
      <w:r w:rsidR="00000000" w:rsidRPr="00033231">
        <w:t>e</w:t>
      </w:r>
      <w:r w:rsidR="00000000" w:rsidRPr="00033231">
        <w:t>tourne</w:t>
      </w:r>
      <w:r>
        <w:t xml:space="preserve">. </w:t>
      </w:r>
      <w:r w:rsidR="00000000" w:rsidRPr="00033231">
        <w:t>Au revoir</w:t>
      </w:r>
      <w:r>
        <w:t xml:space="preserve"> : </w:t>
      </w:r>
      <w:r w:rsidR="00000000" w:rsidRPr="00033231">
        <w:t>je vous reverrai au premier instant de loisir qui me sera laissé</w:t>
      </w:r>
      <w:r>
        <w:t>. »</w:t>
      </w:r>
    </w:p>
    <w:p w14:paraId="547BBAFD" w14:textId="5E77FD6E" w:rsidR="004F69D6" w:rsidRDefault="00000000" w:rsidP="004F69D6">
      <w:pPr>
        <w:pStyle w:val="Titre2"/>
        <w:rPr>
          <w:szCs w:val="44"/>
        </w:rPr>
      </w:pPr>
      <w:bookmarkStart w:id="20" w:name="_Toc199956101"/>
      <w:r w:rsidRPr="00AF30F4">
        <w:rPr>
          <w:szCs w:val="44"/>
        </w:rPr>
        <w:lastRenderedPageBreak/>
        <w:t>CHAPITRE XX</w:t>
      </w:r>
      <w:r w:rsidR="004F69D6">
        <w:rPr>
          <w:szCs w:val="44"/>
        </w:rPr>
        <w:t>.</w:t>
      </w:r>
      <w:r w:rsidR="004F69D6">
        <w:rPr>
          <w:szCs w:val="44"/>
        </w:rPr>
        <w:br/>
      </w:r>
      <w:r w:rsidRPr="00AF30F4">
        <w:rPr>
          <w:szCs w:val="44"/>
        </w:rPr>
        <w:br/>
      </w:r>
      <w:proofErr w:type="spellStart"/>
      <w:r w:rsidRPr="00AF30F4">
        <w:rPr>
          <w:szCs w:val="44"/>
        </w:rPr>
        <w:t>Mistress</w:t>
      </w:r>
      <w:proofErr w:type="spellEnd"/>
      <w:r w:rsidRPr="00AF30F4">
        <w:rPr>
          <w:szCs w:val="44"/>
        </w:rPr>
        <w:t xml:space="preserve"> </w:t>
      </w:r>
      <w:proofErr w:type="spellStart"/>
      <w:r w:rsidRPr="00AF30F4">
        <w:rPr>
          <w:szCs w:val="44"/>
        </w:rPr>
        <w:t>Pryor</w:t>
      </w:r>
      <w:proofErr w:type="spellEnd"/>
      <w:r w:rsidR="004F69D6">
        <w:rPr>
          <w:szCs w:val="44"/>
        </w:rPr>
        <w:t>.</w:t>
      </w:r>
      <w:bookmarkEnd w:id="20"/>
    </w:p>
    <w:p w14:paraId="7B9B7A8B" w14:textId="3A75AA5E" w:rsidR="004F69D6" w:rsidRDefault="00000000" w:rsidP="0021796F">
      <w:r w:rsidRPr="00033231">
        <w:t xml:space="preserve">Pendant que Shirley causait avec </w:t>
      </w:r>
      <w:r w:rsidR="004F69D6">
        <w:t>M. </w:t>
      </w:r>
      <w:r w:rsidRPr="00033231">
        <w:t>Moore</w:t>
      </w:r>
      <w:r w:rsidR="004F69D6">
        <w:t xml:space="preserve">, </w:t>
      </w:r>
      <w:r w:rsidRPr="00033231">
        <w:t>Caroline rejo</w:t>
      </w:r>
      <w:r w:rsidRPr="00033231">
        <w:t>i</w:t>
      </w:r>
      <w:r w:rsidRPr="00033231">
        <w:t xml:space="preserve">gnait </w:t>
      </w:r>
      <w:proofErr w:type="spellStart"/>
      <w:r w:rsidRPr="00033231">
        <w:t>mistress</w:t>
      </w:r>
      <w:proofErr w:type="spellEnd"/>
      <w:r w:rsidRPr="00033231">
        <w:t xml:space="preserve"> </w:t>
      </w:r>
      <w:proofErr w:type="spellStart"/>
      <w:r w:rsidRPr="00033231">
        <w:t>Pryor</w:t>
      </w:r>
      <w:proofErr w:type="spellEnd"/>
      <w:r w:rsidRPr="00033231">
        <w:t xml:space="preserve"> à l</w:t>
      </w:r>
      <w:r w:rsidR="004F69D6">
        <w:t>’</w:t>
      </w:r>
      <w:r w:rsidRPr="00033231">
        <w:t>étage supérieur</w:t>
      </w:r>
      <w:r w:rsidR="004F69D6">
        <w:t xml:space="preserve">. </w:t>
      </w:r>
      <w:r w:rsidRPr="00033231">
        <w:t>Elle trouva cette dame profondément abattue</w:t>
      </w:r>
      <w:r w:rsidR="004F69D6">
        <w:t xml:space="preserve">. </w:t>
      </w:r>
      <w:r w:rsidRPr="00033231">
        <w:t>Elle ne voulut pas avouer que l</w:t>
      </w:r>
      <w:r w:rsidR="004F69D6">
        <w:t>’</w:t>
      </w:r>
      <w:r w:rsidRPr="00033231">
        <w:t xml:space="preserve">emportement de miss </w:t>
      </w:r>
      <w:proofErr w:type="spellStart"/>
      <w:r w:rsidRPr="00033231">
        <w:t>Keeldar</w:t>
      </w:r>
      <w:proofErr w:type="spellEnd"/>
      <w:r w:rsidRPr="00033231">
        <w:t xml:space="preserve"> avait froissé ses sentiments</w:t>
      </w:r>
      <w:r w:rsidR="004F69D6">
        <w:t xml:space="preserve"> ; </w:t>
      </w:r>
      <w:r w:rsidRPr="00033231">
        <w:t>mais il était évident qu</w:t>
      </w:r>
      <w:r w:rsidR="004F69D6">
        <w:t>’</w:t>
      </w:r>
      <w:r w:rsidRPr="00033231">
        <w:t>une blessure intime la torturait</w:t>
      </w:r>
      <w:r w:rsidR="004F69D6">
        <w:t xml:space="preserve">. </w:t>
      </w:r>
      <w:r w:rsidRPr="00033231">
        <w:t>Elle p</w:t>
      </w:r>
      <w:r w:rsidRPr="00033231">
        <w:t>a</w:t>
      </w:r>
      <w:r w:rsidRPr="00033231">
        <w:t>raissait peu sensible aux tendres et délicates attentions par le</w:t>
      </w:r>
      <w:r w:rsidRPr="00033231">
        <w:t>s</w:t>
      </w:r>
      <w:r w:rsidRPr="00033231">
        <w:t xml:space="preserve">quelles miss </w:t>
      </w:r>
      <w:proofErr w:type="spellStart"/>
      <w:r w:rsidRPr="00033231">
        <w:t>Helstone</w:t>
      </w:r>
      <w:proofErr w:type="spellEnd"/>
      <w:r w:rsidRPr="00033231">
        <w:t xml:space="preserve"> cherchait à la consoler</w:t>
      </w:r>
      <w:r w:rsidR="004F69D6">
        <w:t xml:space="preserve"> ; </w:t>
      </w:r>
      <w:r w:rsidRPr="00033231">
        <w:t>mais Caroline s</w:t>
      </w:r>
      <w:r w:rsidRPr="00033231">
        <w:t>a</w:t>
      </w:r>
      <w:r w:rsidRPr="00033231">
        <w:t>vait qu</w:t>
      </w:r>
      <w:r w:rsidR="004F69D6">
        <w:t>’</w:t>
      </w:r>
      <w:r w:rsidRPr="00033231">
        <w:t>elle remarquait et appréciait ces attentions</w:t>
      </w:r>
      <w:r w:rsidR="004F69D6">
        <w:t xml:space="preserve">, </w:t>
      </w:r>
      <w:r w:rsidRPr="00033231">
        <w:t>qui lui a</w:t>
      </w:r>
      <w:r w:rsidRPr="00033231">
        <w:t>p</w:t>
      </w:r>
      <w:r w:rsidRPr="00033231">
        <w:t>portaient un soulagement réel</w:t>
      </w:r>
      <w:r w:rsidR="004F69D6">
        <w:t>.</w:t>
      </w:r>
    </w:p>
    <w:p w14:paraId="28775217" w14:textId="29C1670F" w:rsidR="00000000" w:rsidRPr="00033231" w:rsidRDefault="004F69D6" w:rsidP="0021796F">
      <w:r>
        <w:t>« </w:t>
      </w:r>
      <w:r w:rsidR="00000000" w:rsidRPr="00033231">
        <w:t>Je manque de confiance en moi-même et de décision</w:t>
      </w:r>
      <w:r>
        <w:t xml:space="preserve">, </w:t>
      </w:r>
      <w:r w:rsidR="00000000" w:rsidRPr="00033231">
        <w:t>dit-elle enfin</w:t>
      </w:r>
      <w:r>
        <w:t xml:space="preserve">. </w:t>
      </w:r>
      <w:r w:rsidR="00000000" w:rsidRPr="00033231">
        <w:t>Je n</w:t>
      </w:r>
      <w:r>
        <w:t>’</w:t>
      </w:r>
      <w:r w:rsidR="00000000" w:rsidRPr="00033231">
        <w:t>ai jamais possédé ces qualités</w:t>
      </w:r>
      <w:r>
        <w:t xml:space="preserve"> ; </w:t>
      </w:r>
      <w:r w:rsidR="00000000" w:rsidRPr="00033231">
        <w:t xml:space="preserve">cependant je pensais que miss </w:t>
      </w:r>
      <w:proofErr w:type="spellStart"/>
      <w:r w:rsidR="00000000" w:rsidRPr="00033231">
        <w:t>Keeldar</w:t>
      </w:r>
      <w:proofErr w:type="spellEnd"/>
      <w:r w:rsidR="00000000" w:rsidRPr="00033231">
        <w:t xml:space="preserve"> eût dû assez bien connaître mon c</w:t>
      </w:r>
      <w:r w:rsidR="00000000" w:rsidRPr="00033231">
        <w:t>a</w:t>
      </w:r>
      <w:r w:rsidR="00000000" w:rsidRPr="00033231">
        <w:t>ractère pour savoir que j</w:t>
      </w:r>
      <w:r>
        <w:t>’</w:t>
      </w:r>
      <w:r w:rsidR="00000000" w:rsidRPr="00033231">
        <w:t>éprouve toujours une sollicitude pr</w:t>
      </w:r>
      <w:r w:rsidR="00000000" w:rsidRPr="00033231">
        <w:t>o</w:t>
      </w:r>
      <w:r w:rsidR="00000000" w:rsidRPr="00033231">
        <w:t>fonde à bien faire</w:t>
      </w:r>
      <w:r>
        <w:t xml:space="preserve">, </w:t>
      </w:r>
      <w:r w:rsidR="00000000" w:rsidRPr="00033231">
        <w:t>à agir pour le mieux</w:t>
      </w:r>
      <w:r>
        <w:t xml:space="preserve">. </w:t>
      </w:r>
      <w:r w:rsidR="00000000" w:rsidRPr="00033231">
        <w:t>La nature inaccoutumée de la demande m</w:t>
      </w:r>
      <w:r>
        <w:t>’</w:t>
      </w:r>
      <w:r w:rsidR="00000000" w:rsidRPr="00033231">
        <w:t>a effrayée</w:t>
      </w:r>
      <w:r>
        <w:t xml:space="preserve">, </w:t>
      </w:r>
      <w:r w:rsidR="00000000" w:rsidRPr="00033231">
        <w:t>surtout venant après l</w:t>
      </w:r>
      <w:r>
        <w:t>’</w:t>
      </w:r>
      <w:r w:rsidR="00000000" w:rsidRPr="00033231">
        <w:t>alarme de la nuit</w:t>
      </w:r>
      <w:r>
        <w:t xml:space="preserve">. </w:t>
      </w:r>
      <w:r w:rsidR="00000000" w:rsidRPr="00033231">
        <w:t>Je ne pouvais prendre sur moi d</w:t>
      </w:r>
      <w:r>
        <w:t>’</w:t>
      </w:r>
      <w:r w:rsidR="00000000" w:rsidRPr="00033231">
        <w:t>agir précipitamment pour une autre</w:t>
      </w:r>
      <w:r>
        <w:t xml:space="preserve"> ; </w:t>
      </w:r>
      <w:r w:rsidR="00000000" w:rsidRPr="00033231">
        <w:t>mais j</w:t>
      </w:r>
      <w:r>
        <w:t>’</w:t>
      </w:r>
      <w:r w:rsidR="00000000" w:rsidRPr="00033231">
        <w:t>espère qu</w:t>
      </w:r>
      <w:r>
        <w:t>’</w:t>
      </w:r>
      <w:r w:rsidR="00000000" w:rsidRPr="00033231">
        <w:t>aucun mal sérieux ne sera arrivé par le fait de mon manque de fermeté</w:t>
      </w:r>
      <w:r>
        <w:t>. »</w:t>
      </w:r>
    </w:p>
    <w:p w14:paraId="590E4730" w14:textId="77777777" w:rsidR="004F69D6" w:rsidRDefault="00000000" w:rsidP="0021796F">
      <w:r w:rsidRPr="00033231">
        <w:t>Un léger coup fut en ce moment frappé à la porte</w:t>
      </w:r>
      <w:r w:rsidR="004F69D6">
        <w:t xml:space="preserve">, </w:t>
      </w:r>
      <w:r w:rsidRPr="00033231">
        <w:t>qui s</w:t>
      </w:r>
      <w:r w:rsidR="004F69D6">
        <w:t>’</w:t>
      </w:r>
      <w:r w:rsidRPr="00033231">
        <w:t>entr</w:t>
      </w:r>
      <w:r w:rsidR="004F69D6">
        <w:t>’</w:t>
      </w:r>
      <w:r w:rsidRPr="00033231">
        <w:t>ouvrit</w:t>
      </w:r>
      <w:r w:rsidR="004F69D6">
        <w:t>.</w:t>
      </w:r>
    </w:p>
    <w:p w14:paraId="63FA8AEF" w14:textId="16B92D5F" w:rsidR="00000000" w:rsidRPr="00033231" w:rsidRDefault="004F69D6" w:rsidP="0021796F">
      <w:r>
        <w:t>« </w:t>
      </w:r>
      <w:r w:rsidR="00000000" w:rsidRPr="00033231">
        <w:t>Venez ici</w:t>
      </w:r>
      <w:r>
        <w:t xml:space="preserve">, </w:t>
      </w:r>
      <w:r w:rsidR="00000000" w:rsidRPr="00033231">
        <w:t>Caroline</w:t>
      </w:r>
      <w:r>
        <w:t xml:space="preserve">, </w:t>
      </w:r>
      <w:r w:rsidR="00000000" w:rsidRPr="00033231">
        <w:t>dit une voix basse</w:t>
      </w:r>
      <w:r>
        <w:t>. »</w:t>
      </w:r>
    </w:p>
    <w:p w14:paraId="5D17B724" w14:textId="77777777" w:rsidR="004F69D6" w:rsidRDefault="00000000" w:rsidP="0021796F">
      <w:r w:rsidRPr="00033231">
        <w:t xml:space="preserve">Miss </w:t>
      </w:r>
      <w:proofErr w:type="spellStart"/>
      <w:r w:rsidRPr="00033231">
        <w:t>Helstone</w:t>
      </w:r>
      <w:proofErr w:type="spellEnd"/>
      <w:r w:rsidRPr="00033231">
        <w:t xml:space="preserve"> sortit</w:t>
      </w:r>
      <w:r w:rsidR="004F69D6">
        <w:t xml:space="preserve"> : </w:t>
      </w:r>
      <w:r w:rsidRPr="00033231">
        <w:t>dans la galerie</w:t>
      </w:r>
      <w:r w:rsidR="004F69D6">
        <w:t xml:space="preserve">, </w:t>
      </w:r>
      <w:r w:rsidRPr="00033231">
        <w:t>elle trouva Shirley contrite</w:t>
      </w:r>
      <w:r w:rsidR="004F69D6">
        <w:t xml:space="preserve">, </w:t>
      </w:r>
      <w:r w:rsidRPr="00033231">
        <w:t>honteuse</w:t>
      </w:r>
      <w:r w:rsidR="004F69D6">
        <w:t xml:space="preserve">, </w:t>
      </w:r>
      <w:r w:rsidRPr="00033231">
        <w:t>affligée comme une enfant repentante</w:t>
      </w:r>
      <w:r w:rsidR="004F69D6">
        <w:t>.</w:t>
      </w:r>
    </w:p>
    <w:p w14:paraId="4B677F64" w14:textId="77777777" w:rsidR="004F69D6" w:rsidRDefault="004F69D6" w:rsidP="0021796F">
      <w:r>
        <w:t>« </w:t>
      </w:r>
      <w:r w:rsidR="00000000" w:rsidRPr="00033231">
        <w:t xml:space="preserve">Comment se trouve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 </w:t>
      </w:r>
      <w:r w:rsidR="00000000" w:rsidRPr="00033231">
        <w:t>demanda-t-elle</w:t>
      </w:r>
      <w:r>
        <w:t>.</w:t>
      </w:r>
    </w:p>
    <w:p w14:paraId="7707951D" w14:textId="77777777" w:rsidR="004F69D6" w:rsidRDefault="004F69D6" w:rsidP="0021796F">
      <w:r>
        <w:lastRenderedPageBreak/>
        <w:t>— </w:t>
      </w:r>
      <w:r w:rsidR="00000000" w:rsidRPr="00033231">
        <w:t>Très abattue</w:t>
      </w:r>
      <w:r>
        <w:t xml:space="preserve">, </w:t>
      </w:r>
      <w:r w:rsidR="00000000" w:rsidRPr="00033231">
        <w:t>dit Caroline</w:t>
      </w:r>
      <w:r>
        <w:t>.</w:t>
      </w:r>
    </w:p>
    <w:p w14:paraId="3DC96B58" w14:textId="5C8F0D8C" w:rsidR="00000000" w:rsidRPr="00033231" w:rsidRDefault="004F69D6" w:rsidP="0021796F">
      <w:r>
        <w:t>— </w:t>
      </w:r>
      <w:r w:rsidR="00000000" w:rsidRPr="00033231">
        <w:t>J</w:t>
      </w:r>
      <w:r>
        <w:t>’</w:t>
      </w:r>
      <w:r w:rsidR="00000000" w:rsidRPr="00033231">
        <w:t>ai agi honteusement</w:t>
      </w:r>
      <w:r>
        <w:t xml:space="preserve">, </w:t>
      </w:r>
      <w:r w:rsidR="00000000" w:rsidRPr="00033231">
        <w:t>sans générosité et d</w:t>
      </w:r>
      <w:r>
        <w:t>’</w:t>
      </w:r>
      <w:r w:rsidR="00000000" w:rsidRPr="00033231">
        <w:t>une façon i</w:t>
      </w:r>
      <w:r w:rsidR="00000000" w:rsidRPr="00033231">
        <w:t>n</w:t>
      </w:r>
      <w:r w:rsidR="00000000" w:rsidRPr="00033231">
        <w:t>grate envers elle</w:t>
      </w:r>
      <w:r>
        <w:t xml:space="preserve">, </w:t>
      </w:r>
      <w:r w:rsidR="00000000" w:rsidRPr="00033231">
        <w:t>dit Shirley</w:t>
      </w:r>
      <w:r>
        <w:t xml:space="preserve">. </w:t>
      </w:r>
      <w:r w:rsidR="00000000" w:rsidRPr="00033231">
        <w:t>Quelle insolence de ma part de l</w:t>
      </w:r>
      <w:r>
        <w:t>’</w:t>
      </w:r>
      <w:r w:rsidR="00000000" w:rsidRPr="00033231">
        <w:t>avoir traitée ainsi</w:t>
      </w:r>
      <w:r>
        <w:t xml:space="preserve">, </w:t>
      </w:r>
      <w:r w:rsidR="00000000" w:rsidRPr="00033231">
        <w:t>lorsqu</w:t>
      </w:r>
      <w:r>
        <w:t>’</w:t>
      </w:r>
      <w:r w:rsidR="00000000" w:rsidRPr="00033231">
        <w:t>elle n</w:t>
      </w:r>
      <w:r>
        <w:t>’</w:t>
      </w:r>
      <w:r w:rsidR="00000000" w:rsidRPr="00033231">
        <w:t>était coupable d</w:t>
      </w:r>
      <w:r>
        <w:t>’</w:t>
      </w:r>
      <w:r w:rsidR="00000000" w:rsidRPr="00033231">
        <w:t>aucune faute</w:t>
      </w:r>
      <w:r>
        <w:t xml:space="preserve">, </w:t>
      </w:r>
      <w:r w:rsidR="00000000" w:rsidRPr="00033231">
        <w:t>et qu</w:t>
      </w:r>
      <w:r>
        <w:t>’</w:t>
      </w:r>
      <w:r w:rsidR="00000000" w:rsidRPr="00033231">
        <w:t>elle avait obéi à un excès de délicatesse</w:t>
      </w:r>
      <w:r>
        <w:t xml:space="preserve"> ! </w:t>
      </w:r>
      <w:r w:rsidR="00000000" w:rsidRPr="00033231">
        <w:t>Mais je regrette bien sincèrement mon erreur</w:t>
      </w:r>
      <w:r>
        <w:t xml:space="preserve">. </w:t>
      </w:r>
      <w:r w:rsidR="00000000" w:rsidRPr="00033231">
        <w:t>Dites-le-lui</w:t>
      </w:r>
      <w:r>
        <w:t xml:space="preserve">, </w:t>
      </w:r>
      <w:r w:rsidR="00000000" w:rsidRPr="00033231">
        <w:t>et demandez-lui si elle voudra me pardonner</w:t>
      </w:r>
      <w:r>
        <w:t>. »</w:t>
      </w:r>
    </w:p>
    <w:p w14:paraId="3B27E8AB" w14:textId="77777777" w:rsidR="004F69D6" w:rsidRDefault="00000000" w:rsidP="0021796F">
      <w:r w:rsidRPr="00033231">
        <w:t>Caroline s</w:t>
      </w:r>
      <w:r w:rsidR="004F69D6">
        <w:t>’</w:t>
      </w:r>
      <w:r w:rsidRPr="00033231">
        <w:t>acquitta de la commission avec un vif plaisir</w:t>
      </w:r>
      <w:r w:rsidR="004F69D6">
        <w:t xml:space="preserve">. </w:t>
      </w:r>
      <w:proofErr w:type="spellStart"/>
      <w:r w:rsidRPr="00033231">
        <w:t>Mistress</w:t>
      </w:r>
      <w:proofErr w:type="spellEnd"/>
      <w:r w:rsidRPr="00033231">
        <w:t xml:space="preserve"> </w:t>
      </w:r>
      <w:proofErr w:type="spellStart"/>
      <w:r w:rsidRPr="00033231">
        <w:t>Pryor</w:t>
      </w:r>
      <w:proofErr w:type="spellEnd"/>
      <w:r w:rsidRPr="00033231">
        <w:t xml:space="preserve"> se leva et vint à la porte</w:t>
      </w:r>
      <w:r w:rsidR="004F69D6">
        <w:t xml:space="preserve"> : </w:t>
      </w:r>
      <w:r w:rsidRPr="00033231">
        <w:t>elle n</w:t>
      </w:r>
      <w:r w:rsidR="004F69D6">
        <w:t>’</w:t>
      </w:r>
      <w:r w:rsidRPr="00033231">
        <w:t>aimait pas les scènes</w:t>
      </w:r>
      <w:r w:rsidR="004F69D6">
        <w:t xml:space="preserve"> ; </w:t>
      </w:r>
      <w:r w:rsidRPr="00033231">
        <w:t>elle les redoutait</w:t>
      </w:r>
      <w:r w:rsidR="004F69D6">
        <w:t xml:space="preserve">, </w:t>
      </w:r>
      <w:r w:rsidRPr="00033231">
        <w:t>comme tous les gens timides</w:t>
      </w:r>
      <w:r w:rsidR="004F69D6">
        <w:t xml:space="preserve"> ; </w:t>
      </w:r>
      <w:r w:rsidRPr="00033231">
        <w:t>elle dit d</w:t>
      </w:r>
      <w:r w:rsidR="004F69D6">
        <w:t>’</w:t>
      </w:r>
      <w:r w:rsidRPr="00033231">
        <w:t>une voix émue</w:t>
      </w:r>
      <w:r w:rsidR="004F69D6">
        <w:t> :</w:t>
      </w:r>
    </w:p>
    <w:p w14:paraId="5E3D71CF" w14:textId="78F070E5" w:rsidR="00000000" w:rsidRPr="00033231" w:rsidRDefault="004F69D6" w:rsidP="0021796F">
      <w:r>
        <w:t>« </w:t>
      </w:r>
      <w:r w:rsidR="00000000" w:rsidRPr="00033231">
        <w:t>Entrez</w:t>
      </w:r>
      <w:r>
        <w:t xml:space="preserve">, </w:t>
      </w:r>
      <w:r w:rsidR="00000000" w:rsidRPr="00033231">
        <w:t>ma chère</w:t>
      </w:r>
      <w:r>
        <w:t>. »</w:t>
      </w:r>
    </w:p>
    <w:p w14:paraId="2DDE9621" w14:textId="77777777" w:rsidR="004F69D6" w:rsidRDefault="00000000" w:rsidP="0021796F">
      <w:r w:rsidRPr="00033231">
        <w:t>Shirley entra avec quelque impétuosité</w:t>
      </w:r>
      <w:r w:rsidR="004F69D6">
        <w:t xml:space="preserve"> : </w:t>
      </w:r>
      <w:r w:rsidRPr="00033231">
        <w:t>elle se jeta au cou de sa gouvernante</w:t>
      </w:r>
      <w:r w:rsidR="004F69D6">
        <w:t xml:space="preserve">, </w:t>
      </w:r>
      <w:r w:rsidRPr="00033231">
        <w:t>et</w:t>
      </w:r>
      <w:r w:rsidR="004F69D6">
        <w:t xml:space="preserve">, </w:t>
      </w:r>
      <w:r w:rsidRPr="00033231">
        <w:t>l</w:t>
      </w:r>
      <w:r w:rsidR="004F69D6">
        <w:t>’</w:t>
      </w:r>
      <w:r w:rsidRPr="00033231">
        <w:t>embrassant avec effusion</w:t>
      </w:r>
      <w:r w:rsidR="004F69D6">
        <w:t xml:space="preserve">, </w:t>
      </w:r>
      <w:r w:rsidRPr="00033231">
        <w:t>elle lui dit</w:t>
      </w:r>
      <w:r w:rsidR="004F69D6">
        <w:t> :</w:t>
      </w:r>
    </w:p>
    <w:p w14:paraId="53A3C597" w14:textId="77777777" w:rsidR="004F69D6" w:rsidRDefault="004F69D6" w:rsidP="0021796F">
      <w:r>
        <w:t>« </w:t>
      </w:r>
      <w:r w:rsidR="00000000" w:rsidRPr="00033231">
        <w:t>Vous savez qu</w:t>
      </w:r>
      <w:r>
        <w:t>’</w:t>
      </w:r>
      <w:r w:rsidR="00000000" w:rsidRPr="00033231">
        <w:t>il faut me pardonner</w:t>
      </w:r>
      <w:r>
        <w:t xml:space="preserve">,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Je ne pourrais vivre si la mésintelligence existait entre vous et moi</w:t>
      </w:r>
      <w:r>
        <w:t>.</w:t>
      </w:r>
    </w:p>
    <w:p w14:paraId="27B00B01" w14:textId="4F32318D" w:rsidR="00000000" w:rsidRPr="00033231" w:rsidRDefault="004F69D6" w:rsidP="0021796F">
      <w:r>
        <w:t>— </w:t>
      </w:r>
      <w:r w:rsidR="00000000" w:rsidRPr="00033231">
        <w:t>Je n</w:t>
      </w:r>
      <w:r>
        <w:t>’</w:t>
      </w:r>
      <w:r w:rsidR="00000000" w:rsidRPr="00033231">
        <w:t>ai rien à vous pardonner</w:t>
      </w:r>
      <w:r>
        <w:t xml:space="preserve">, </w:t>
      </w:r>
      <w:r w:rsidR="00000000" w:rsidRPr="00033231">
        <w:t xml:space="preserve">répondit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Ne pensons donc plus à cet incident</w:t>
      </w:r>
      <w:r>
        <w:t xml:space="preserve">, </w:t>
      </w:r>
      <w:r w:rsidR="00000000" w:rsidRPr="00033231">
        <w:t>dont le résultat final me prouve plus clairement que jamais combien je suis peu capable de faire face à certaines crises</w:t>
      </w:r>
      <w:r>
        <w:t>. »</w:t>
      </w:r>
    </w:p>
    <w:p w14:paraId="48FCCB0B" w14:textId="77777777" w:rsidR="004F69D6" w:rsidRDefault="00000000" w:rsidP="0021796F">
      <w:r w:rsidRPr="00033231">
        <w:t>Et c</w:t>
      </w:r>
      <w:r w:rsidR="004F69D6">
        <w:t>’</w:t>
      </w:r>
      <w:r w:rsidRPr="00033231">
        <w:t>était là le pénible sentiment qui dominait l</w:t>
      </w:r>
      <w:r w:rsidR="004F69D6">
        <w:t>’</w:t>
      </w:r>
      <w:r w:rsidRPr="00033231">
        <w:t xml:space="preserve">esprit de </w:t>
      </w:r>
      <w:proofErr w:type="spellStart"/>
      <w:r w:rsidRPr="00033231">
        <w:t>mistress</w:t>
      </w:r>
      <w:proofErr w:type="spellEnd"/>
      <w:r w:rsidRPr="00033231">
        <w:t xml:space="preserve"> </w:t>
      </w:r>
      <w:proofErr w:type="spellStart"/>
      <w:r w:rsidRPr="00033231">
        <w:t>Pryor</w:t>
      </w:r>
      <w:proofErr w:type="spellEnd"/>
      <w:r w:rsidR="004F69D6">
        <w:t xml:space="preserve"> : </w:t>
      </w:r>
      <w:r w:rsidRPr="00033231">
        <w:t>aucun effort de Shirley ni de Caroline ne l</w:t>
      </w:r>
      <w:r w:rsidR="004F69D6">
        <w:t>’</w:t>
      </w:r>
      <w:r w:rsidRPr="00033231">
        <w:t>en pouvait chasser</w:t>
      </w:r>
      <w:r w:rsidR="004F69D6">
        <w:t xml:space="preserve"> ; </w:t>
      </w:r>
      <w:r w:rsidRPr="00033231">
        <w:t>elle pouvait bien pardonner à sa pupille co</w:t>
      </w:r>
      <w:r w:rsidRPr="00033231">
        <w:t>u</w:t>
      </w:r>
      <w:r w:rsidRPr="00033231">
        <w:t>pable</w:t>
      </w:r>
      <w:r w:rsidR="004F69D6">
        <w:t xml:space="preserve">, </w:t>
      </w:r>
      <w:r w:rsidRPr="00033231">
        <w:t>elle ne pouvait se pardonner à elle-même</w:t>
      </w:r>
      <w:r w:rsidR="004F69D6">
        <w:t xml:space="preserve">, </w:t>
      </w:r>
      <w:r w:rsidRPr="00033231">
        <w:t>innocente</w:t>
      </w:r>
      <w:r w:rsidR="004F69D6">
        <w:t xml:space="preserve">, </w:t>
      </w:r>
      <w:r w:rsidRPr="00033231">
        <w:t>son excès de timidité</w:t>
      </w:r>
      <w:r w:rsidR="004F69D6">
        <w:t>.</w:t>
      </w:r>
    </w:p>
    <w:p w14:paraId="7DCD5094" w14:textId="77777777" w:rsidR="004F69D6" w:rsidRDefault="00000000" w:rsidP="0021796F">
      <w:r w:rsidRPr="00033231">
        <w:t xml:space="preserve">Miss </w:t>
      </w:r>
      <w:proofErr w:type="spellStart"/>
      <w:r w:rsidRPr="00033231">
        <w:t>Keeldar</w:t>
      </w:r>
      <w:proofErr w:type="spellEnd"/>
      <w:r w:rsidR="004F69D6">
        <w:t xml:space="preserve">, </w:t>
      </w:r>
      <w:r w:rsidRPr="00033231">
        <w:t>condamnée à être dérangée toute la matinée par des visites</w:t>
      </w:r>
      <w:r w:rsidR="004F69D6">
        <w:t xml:space="preserve">, </w:t>
      </w:r>
      <w:r w:rsidRPr="00033231">
        <w:t>fut appelée en ce moment</w:t>
      </w:r>
      <w:r w:rsidR="004F69D6">
        <w:t xml:space="preserve"> : </w:t>
      </w:r>
      <w:r w:rsidRPr="00033231">
        <w:t>c</w:t>
      </w:r>
      <w:r w:rsidR="004F69D6">
        <w:t>’</w:t>
      </w:r>
      <w:r w:rsidRPr="00033231">
        <w:t xml:space="preserve">était le </w:t>
      </w:r>
      <w:r w:rsidRPr="00033231">
        <w:lastRenderedPageBreak/>
        <w:t>recteur qui venait d</w:t>
      </w:r>
      <w:r w:rsidR="004F69D6">
        <w:t>’</w:t>
      </w:r>
      <w:r w:rsidRPr="00033231">
        <w:t>arriver</w:t>
      </w:r>
      <w:r w:rsidR="004F69D6">
        <w:t xml:space="preserve">. </w:t>
      </w:r>
      <w:r w:rsidRPr="00033231">
        <w:t>Un vif accueil et une réprimande plus vive e</w:t>
      </w:r>
      <w:r w:rsidRPr="00033231">
        <w:t>n</w:t>
      </w:r>
      <w:r w:rsidRPr="00033231">
        <w:t>core étaient à son service</w:t>
      </w:r>
      <w:r w:rsidR="004F69D6">
        <w:t xml:space="preserve"> ; </w:t>
      </w:r>
      <w:r w:rsidRPr="00033231">
        <w:t>il s</w:t>
      </w:r>
      <w:r w:rsidR="004F69D6">
        <w:t>’</w:t>
      </w:r>
      <w:r w:rsidRPr="00033231">
        <w:t>attendait à tous les deux</w:t>
      </w:r>
      <w:r w:rsidR="004F69D6">
        <w:t xml:space="preserve">, </w:t>
      </w:r>
      <w:r w:rsidRPr="00033231">
        <w:t>et</w:t>
      </w:r>
      <w:r w:rsidR="004F69D6">
        <w:t xml:space="preserve">, </w:t>
      </w:r>
      <w:r w:rsidRPr="00033231">
        <w:t>étant dans une excellente disposition d</w:t>
      </w:r>
      <w:r w:rsidR="004F69D6">
        <w:t>’</w:t>
      </w:r>
      <w:r w:rsidRPr="00033231">
        <w:t>esprit</w:t>
      </w:r>
      <w:r w:rsidR="004F69D6">
        <w:t xml:space="preserve">, </w:t>
      </w:r>
      <w:r w:rsidRPr="00033231">
        <w:t>il les prit l</w:t>
      </w:r>
      <w:r w:rsidR="004F69D6">
        <w:t>’</w:t>
      </w:r>
      <w:r w:rsidRPr="00033231">
        <w:t>un et l</w:t>
      </w:r>
      <w:r w:rsidR="004F69D6">
        <w:t>’</w:t>
      </w:r>
      <w:r w:rsidRPr="00033231">
        <w:t>autre en bonne part</w:t>
      </w:r>
      <w:r w:rsidR="004F69D6">
        <w:t>.</w:t>
      </w:r>
    </w:p>
    <w:p w14:paraId="3C01CCC9" w14:textId="77777777" w:rsidR="004F69D6" w:rsidRDefault="00000000" w:rsidP="0021796F">
      <w:r w:rsidRPr="00033231">
        <w:t>Dans le cours de sa brève visite</w:t>
      </w:r>
      <w:r w:rsidR="004F69D6">
        <w:t xml:space="preserve">, </w:t>
      </w:r>
      <w:r w:rsidRPr="00033231">
        <w:t>il oublia tout à fait de d</w:t>
      </w:r>
      <w:r w:rsidRPr="00033231">
        <w:t>e</w:t>
      </w:r>
      <w:r w:rsidRPr="00033231">
        <w:t>mander des nouvelles de sa nièce</w:t>
      </w:r>
      <w:r w:rsidR="004F69D6">
        <w:t xml:space="preserve"> : </w:t>
      </w:r>
      <w:r w:rsidRPr="00033231">
        <w:t>l</w:t>
      </w:r>
      <w:r w:rsidR="004F69D6">
        <w:t>’</w:t>
      </w:r>
      <w:r w:rsidRPr="00033231">
        <w:t>émeute</w:t>
      </w:r>
      <w:r w:rsidR="004F69D6">
        <w:t xml:space="preserve">, </w:t>
      </w:r>
      <w:r w:rsidRPr="00033231">
        <w:t>les émeutiers</w:t>
      </w:r>
      <w:r w:rsidR="004F69D6">
        <w:t xml:space="preserve">, </w:t>
      </w:r>
      <w:r w:rsidRPr="00033231">
        <w:t>le moulin</w:t>
      </w:r>
      <w:r w:rsidR="004F69D6">
        <w:t xml:space="preserve">, </w:t>
      </w:r>
      <w:r w:rsidRPr="00033231">
        <w:t>les magistrats</w:t>
      </w:r>
      <w:r w:rsidR="004F69D6">
        <w:t xml:space="preserve">, </w:t>
      </w:r>
      <w:r w:rsidRPr="00033231">
        <w:t>l</w:t>
      </w:r>
      <w:r w:rsidR="004F69D6">
        <w:t>’</w:t>
      </w:r>
      <w:r w:rsidRPr="00033231">
        <w:t>héritière</w:t>
      </w:r>
      <w:r w:rsidR="004F69D6">
        <w:t xml:space="preserve">, </w:t>
      </w:r>
      <w:r w:rsidRPr="00033231">
        <w:t>absorbaient toutes ses pe</w:t>
      </w:r>
      <w:r w:rsidRPr="00033231">
        <w:t>n</w:t>
      </w:r>
      <w:r w:rsidRPr="00033231">
        <w:t>sées</w:t>
      </w:r>
      <w:r w:rsidR="004F69D6">
        <w:t xml:space="preserve">, </w:t>
      </w:r>
      <w:r w:rsidRPr="00033231">
        <w:t>à la complète exclusion des liens de famille</w:t>
      </w:r>
      <w:r w:rsidR="004F69D6">
        <w:t xml:space="preserve">. </w:t>
      </w:r>
      <w:r w:rsidRPr="00033231">
        <w:t xml:space="preserve">Il fit allusion à la part que lui et les vicaires avaient prise à la défense de </w:t>
      </w:r>
      <w:proofErr w:type="spellStart"/>
      <w:r w:rsidRPr="00033231">
        <w:t>Ho</w:t>
      </w:r>
      <w:r w:rsidRPr="00033231">
        <w:t>l</w:t>
      </w:r>
      <w:r w:rsidRPr="00033231">
        <w:t>low</w:t>
      </w:r>
      <w:proofErr w:type="spellEnd"/>
      <w:r w:rsidR="004F69D6">
        <w:t>.</w:t>
      </w:r>
    </w:p>
    <w:p w14:paraId="2C86EF15" w14:textId="48994BE8" w:rsidR="00000000" w:rsidRPr="00033231" w:rsidRDefault="004F69D6" w:rsidP="0021796F">
      <w:r>
        <w:t>« </w:t>
      </w:r>
      <w:r w:rsidR="00000000" w:rsidRPr="00033231">
        <w:t>La fiole de la colère pharisaïque va être vidée sur nos t</w:t>
      </w:r>
      <w:r w:rsidR="00000000" w:rsidRPr="00033231">
        <w:t>ê</w:t>
      </w:r>
      <w:r w:rsidR="00000000" w:rsidRPr="00033231">
        <w:t>tes pour la part que nous avons prise à cette affaire</w:t>
      </w:r>
      <w:r>
        <w:t xml:space="preserve">, </w:t>
      </w:r>
      <w:r w:rsidR="00000000" w:rsidRPr="00033231">
        <w:t>dit-il</w:t>
      </w:r>
      <w:r>
        <w:t xml:space="preserve"> ; </w:t>
      </w:r>
      <w:r w:rsidR="00000000" w:rsidRPr="00033231">
        <w:t>mais je défie tous les calomniateurs</w:t>
      </w:r>
      <w:r>
        <w:t xml:space="preserve">. </w:t>
      </w:r>
      <w:r w:rsidR="00000000" w:rsidRPr="00033231">
        <w:t>J</w:t>
      </w:r>
      <w:r>
        <w:t>’</w:t>
      </w:r>
      <w:r w:rsidR="00000000" w:rsidRPr="00033231">
        <w:t>étais là uniquement pour do</w:t>
      </w:r>
      <w:r w:rsidR="00000000" w:rsidRPr="00033231">
        <w:t>n</w:t>
      </w:r>
      <w:r w:rsidR="00000000" w:rsidRPr="00033231">
        <w:t>ner force à la loi</w:t>
      </w:r>
      <w:r>
        <w:t xml:space="preserve">, </w:t>
      </w:r>
      <w:r w:rsidR="00000000" w:rsidRPr="00033231">
        <w:t>pour remplir mes devoirs d</w:t>
      </w:r>
      <w:r>
        <w:t>’</w:t>
      </w:r>
      <w:r w:rsidR="00000000" w:rsidRPr="00033231">
        <w:t>homme et d</w:t>
      </w:r>
      <w:r>
        <w:t>’</w:t>
      </w:r>
      <w:r w:rsidR="00000000" w:rsidRPr="00033231">
        <w:t>Anglais</w:t>
      </w:r>
      <w:r>
        <w:t xml:space="preserve">, </w:t>
      </w:r>
      <w:r w:rsidR="00000000" w:rsidRPr="00033231">
        <w:t>que je regarde comme parfaitement compatibles avec ceux de prêtre et de lévite</w:t>
      </w:r>
      <w:r>
        <w:t xml:space="preserve">. </w:t>
      </w:r>
      <w:r w:rsidR="00000000" w:rsidRPr="00033231">
        <w:t>Votre tenancier Moore</w:t>
      </w:r>
      <w:r>
        <w:t xml:space="preserve">, </w:t>
      </w:r>
      <w:r w:rsidR="00000000" w:rsidRPr="00033231">
        <w:t>continua-t-il</w:t>
      </w:r>
      <w:r>
        <w:t xml:space="preserve">, </w:t>
      </w:r>
      <w:r w:rsidR="00000000" w:rsidRPr="00033231">
        <w:t>a gagné mon approbation</w:t>
      </w:r>
      <w:r>
        <w:t xml:space="preserve">. </w:t>
      </w:r>
      <w:r w:rsidR="00000000" w:rsidRPr="00033231">
        <w:t>Je n</w:t>
      </w:r>
      <w:r>
        <w:t>’</w:t>
      </w:r>
      <w:r w:rsidR="00000000" w:rsidRPr="00033231">
        <w:t>ai jamais vu de commandant plus froid ni plus déterminé</w:t>
      </w:r>
      <w:r>
        <w:t xml:space="preserve">. </w:t>
      </w:r>
      <w:r w:rsidR="00000000" w:rsidRPr="00033231">
        <w:t>De plus</w:t>
      </w:r>
      <w:r>
        <w:t xml:space="preserve">, </w:t>
      </w:r>
      <w:r w:rsidR="00000000" w:rsidRPr="00033231">
        <w:t>cet homme a fait preuve de jugement et de bon sens</w:t>
      </w:r>
      <w:r>
        <w:t xml:space="preserve"> ; </w:t>
      </w:r>
      <w:r w:rsidR="00000000" w:rsidRPr="00033231">
        <w:t>d</w:t>
      </w:r>
      <w:r>
        <w:t>’</w:t>
      </w:r>
      <w:r w:rsidR="00000000" w:rsidRPr="00033231">
        <w:t>abord en se préparant parfait</w:t>
      </w:r>
      <w:r w:rsidR="00000000" w:rsidRPr="00033231">
        <w:t>e</w:t>
      </w:r>
      <w:r w:rsidR="00000000" w:rsidRPr="00033231">
        <w:t>ment pour l</w:t>
      </w:r>
      <w:r>
        <w:t>’</w:t>
      </w:r>
      <w:r w:rsidR="00000000" w:rsidRPr="00033231">
        <w:t>événement qui a eu lieu</w:t>
      </w:r>
      <w:r>
        <w:t xml:space="preserve">, </w:t>
      </w:r>
      <w:r w:rsidR="00000000" w:rsidRPr="00033231">
        <w:t>et ensuite</w:t>
      </w:r>
      <w:r>
        <w:t xml:space="preserve">, </w:t>
      </w:r>
      <w:r w:rsidR="00000000" w:rsidRPr="00033231">
        <w:t>lorsque ses plans bien concertés lui ont eu assuré le succès</w:t>
      </w:r>
      <w:r>
        <w:t xml:space="preserve">, </w:t>
      </w:r>
      <w:r w:rsidR="00000000" w:rsidRPr="00033231">
        <w:t>en n</w:t>
      </w:r>
      <w:r>
        <w:t>’</w:t>
      </w:r>
      <w:r w:rsidR="00000000" w:rsidRPr="00033231">
        <w:t>abusant point de sa victoire</w:t>
      </w:r>
      <w:r>
        <w:t xml:space="preserve">. </w:t>
      </w:r>
      <w:r w:rsidR="00000000" w:rsidRPr="00033231">
        <w:t>Quelques-uns des magistrats sont en ce moment très-effrayés</w:t>
      </w:r>
      <w:r>
        <w:t xml:space="preserve">, </w:t>
      </w:r>
      <w:r w:rsidR="00000000" w:rsidRPr="00033231">
        <w:t>et</w:t>
      </w:r>
      <w:r>
        <w:t xml:space="preserve">, </w:t>
      </w:r>
      <w:r w:rsidR="00000000" w:rsidRPr="00033231">
        <w:t>comme tous les lâches</w:t>
      </w:r>
      <w:r>
        <w:t xml:space="preserve">, </w:t>
      </w:r>
      <w:r w:rsidR="00000000" w:rsidRPr="00033231">
        <w:t>ont une te</w:t>
      </w:r>
      <w:r w:rsidR="00000000" w:rsidRPr="00033231">
        <w:t>n</w:t>
      </w:r>
      <w:r w:rsidR="00000000" w:rsidRPr="00033231">
        <w:t>dance à se montrer cruels</w:t>
      </w:r>
      <w:r>
        <w:t xml:space="preserve"> : </w:t>
      </w:r>
      <w:r w:rsidR="00000000" w:rsidRPr="00033231">
        <w:t>Moore les arrête avec une admirable prudence</w:t>
      </w:r>
      <w:r>
        <w:t xml:space="preserve">. </w:t>
      </w:r>
      <w:r w:rsidR="00000000" w:rsidRPr="00033231">
        <w:t>Il a jusqu</w:t>
      </w:r>
      <w:r>
        <w:t>’</w:t>
      </w:r>
      <w:r w:rsidR="00000000" w:rsidRPr="00033231">
        <w:t>ici été très-impopulaire dans le pays</w:t>
      </w:r>
      <w:r>
        <w:t xml:space="preserve"> ; </w:t>
      </w:r>
      <w:r w:rsidR="00000000" w:rsidRPr="00033231">
        <w:t>mais</w:t>
      </w:r>
      <w:r>
        <w:t xml:space="preserve">, </w:t>
      </w:r>
      <w:r w:rsidR="00000000" w:rsidRPr="00033231">
        <w:t>croyez-moi</w:t>
      </w:r>
      <w:r>
        <w:t xml:space="preserve">, </w:t>
      </w:r>
      <w:r w:rsidR="00000000" w:rsidRPr="00033231">
        <w:t>le courant de l</w:t>
      </w:r>
      <w:r>
        <w:t>’</w:t>
      </w:r>
      <w:r w:rsidR="00000000" w:rsidRPr="00033231">
        <w:t>opinion va lui revenir</w:t>
      </w:r>
      <w:r>
        <w:t xml:space="preserve"> : </w:t>
      </w:r>
      <w:r w:rsidR="00000000" w:rsidRPr="00033231">
        <w:t>le peuple s</w:t>
      </w:r>
      <w:r>
        <w:t>’</w:t>
      </w:r>
      <w:r w:rsidR="00000000" w:rsidRPr="00033231">
        <w:t>apercevra qu</w:t>
      </w:r>
      <w:r>
        <w:t>’</w:t>
      </w:r>
      <w:r w:rsidR="00000000" w:rsidRPr="00033231">
        <w:t>il n</w:t>
      </w:r>
      <w:r>
        <w:t>’</w:t>
      </w:r>
      <w:r w:rsidR="00000000" w:rsidRPr="00033231">
        <w:t>a pas su l</w:t>
      </w:r>
      <w:r>
        <w:t>’</w:t>
      </w:r>
      <w:r w:rsidR="00000000" w:rsidRPr="00033231">
        <w:t>apprécier</w:t>
      </w:r>
      <w:r>
        <w:t xml:space="preserve">, </w:t>
      </w:r>
      <w:r w:rsidR="00000000" w:rsidRPr="00033231">
        <w:t>et il se hâtera de réparer son erreur</w:t>
      </w:r>
      <w:r>
        <w:t xml:space="preserve"> ; </w:t>
      </w:r>
      <w:r w:rsidR="00000000" w:rsidRPr="00033231">
        <w:t>et lui</w:t>
      </w:r>
      <w:r>
        <w:t xml:space="preserve">, </w:t>
      </w:r>
      <w:r w:rsidR="00000000" w:rsidRPr="00033231">
        <w:t>quand il verra le public disposé à lui rendre justice</w:t>
      </w:r>
      <w:r>
        <w:t xml:space="preserve">, </w:t>
      </w:r>
      <w:r w:rsidR="00000000" w:rsidRPr="00033231">
        <w:t>il nous montrera une plus gracieuse figure que celle qu</w:t>
      </w:r>
      <w:r>
        <w:t>’</w:t>
      </w:r>
      <w:r w:rsidR="00000000" w:rsidRPr="00033231">
        <w:t>il nous a montrée jusqu</w:t>
      </w:r>
      <w:r>
        <w:t>’</w:t>
      </w:r>
      <w:r w:rsidR="00000000" w:rsidRPr="00033231">
        <w:t>à ce jour</w:t>
      </w:r>
      <w:r>
        <w:t>. »</w:t>
      </w:r>
    </w:p>
    <w:p w14:paraId="00B5E10E" w14:textId="53B0CC87" w:rsidR="004F69D6" w:rsidRDefault="004F69D6" w:rsidP="0021796F">
      <w:r>
        <w:lastRenderedPageBreak/>
        <w:t>M. </w:t>
      </w:r>
      <w:proofErr w:type="spellStart"/>
      <w:r w:rsidR="00000000" w:rsidRPr="00033231">
        <w:t>Helstone</w:t>
      </w:r>
      <w:proofErr w:type="spellEnd"/>
      <w:r w:rsidR="00000000" w:rsidRPr="00033231">
        <w:t xml:space="preserve"> allait ajouter à ce discours quelques averti</w:t>
      </w:r>
      <w:r w:rsidR="00000000" w:rsidRPr="00033231">
        <w:t>s</w:t>
      </w:r>
      <w:r w:rsidR="00000000" w:rsidRPr="00033231">
        <w:t xml:space="preserve">sements moitié plaisants moitié sérieux à miss </w:t>
      </w:r>
      <w:proofErr w:type="spellStart"/>
      <w:r w:rsidR="00000000" w:rsidRPr="00033231">
        <w:t>Keeldar</w:t>
      </w:r>
      <w:proofErr w:type="spellEnd"/>
      <w:r>
        <w:t xml:space="preserve">, </w:t>
      </w:r>
      <w:r w:rsidR="00000000" w:rsidRPr="00033231">
        <w:t>au sujet de la partialité dont elle était accusée pour son tenancier</w:t>
      </w:r>
      <w:r>
        <w:t xml:space="preserve">, </w:t>
      </w:r>
      <w:r w:rsidR="00000000" w:rsidRPr="00033231">
        <w:t>lor</w:t>
      </w:r>
      <w:r w:rsidR="00000000" w:rsidRPr="00033231">
        <w:t>s</w:t>
      </w:r>
      <w:r w:rsidR="00000000" w:rsidRPr="00033231">
        <w:t>qu</w:t>
      </w:r>
      <w:r>
        <w:t>’</w:t>
      </w:r>
      <w:r w:rsidR="00000000" w:rsidRPr="00033231">
        <w:t>un coup de sonnette annonçant un autre visiteur arrêta sa raillerie sur ses lèvres</w:t>
      </w:r>
      <w:r>
        <w:t xml:space="preserve"> ; </w:t>
      </w:r>
      <w:r w:rsidR="00000000" w:rsidRPr="00033231">
        <w:t>et</w:t>
      </w:r>
      <w:r>
        <w:t xml:space="preserve">, </w:t>
      </w:r>
      <w:r w:rsidR="00000000" w:rsidRPr="00033231">
        <w:t>comme cet autre visiteur apparut sous la forme d</w:t>
      </w:r>
      <w:r>
        <w:t>’</w:t>
      </w:r>
      <w:r w:rsidR="00000000" w:rsidRPr="00033231">
        <w:t>un vieux gentleman à cheveux blancs</w:t>
      </w:r>
      <w:r>
        <w:t xml:space="preserve">, </w:t>
      </w:r>
      <w:r w:rsidR="00000000" w:rsidRPr="00033231">
        <w:t>à la mine farouche</w:t>
      </w:r>
      <w:r>
        <w:t xml:space="preserve">, </w:t>
      </w:r>
      <w:r w:rsidR="00000000" w:rsidRPr="00033231">
        <w:t>à l</w:t>
      </w:r>
      <w:r>
        <w:t>’</w:t>
      </w:r>
      <w:r w:rsidR="00000000" w:rsidRPr="00033231">
        <w:t>œil dédaigneux</w:t>
      </w:r>
      <w:r>
        <w:t xml:space="preserve">, </w:t>
      </w:r>
      <w:r w:rsidR="00000000" w:rsidRPr="00033231">
        <w:t>notre vieille connaissance et le vieil ennemi du recteur</w:t>
      </w:r>
      <w:r>
        <w:t>, M. </w:t>
      </w:r>
      <w:r w:rsidR="00000000" w:rsidRPr="00033231">
        <w:t>Yorke enfin</w:t>
      </w:r>
      <w:r>
        <w:t xml:space="preserve">, </w:t>
      </w:r>
      <w:r w:rsidR="00000000" w:rsidRPr="00033231">
        <w:t>le prêtre et lévite</w:t>
      </w:r>
      <w:r>
        <w:t xml:space="preserve">, </w:t>
      </w:r>
      <w:r w:rsidR="00000000" w:rsidRPr="00033231">
        <w:t>saisit son chapeau</w:t>
      </w:r>
      <w:r>
        <w:t xml:space="preserve">, </w:t>
      </w:r>
      <w:r w:rsidR="00000000" w:rsidRPr="00033231">
        <w:t xml:space="preserve">et avec les plus brefs adieux à miss </w:t>
      </w:r>
      <w:proofErr w:type="spellStart"/>
      <w:r w:rsidR="00000000" w:rsidRPr="00033231">
        <w:t>Keeldar</w:t>
      </w:r>
      <w:proofErr w:type="spellEnd"/>
      <w:r w:rsidR="00000000" w:rsidRPr="00033231">
        <w:t xml:space="preserve"> et le plus sévère regard au nouveau venu</w:t>
      </w:r>
      <w:r>
        <w:t xml:space="preserve">, </w:t>
      </w:r>
      <w:r w:rsidR="00000000" w:rsidRPr="00033231">
        <w:t>il prit brusquement congé</w:t>
      </w:r>
      <w:r>
        <w:t>.</w:t>
      </w:r>
    </w:p>
    <w:p w14:paraId="5439E791" w14:textId="501E39B2" w:rsidR="004F69D6" w:rsidRDefault="004F69D6" w:rsidP="0021796F">
      <w:r>
        <w:t>M. </w:t>
      </w:r>
      <w:r w:rsidR="00000000" w:rsidRPr="00033231">
        <w:t>Yorke n</w:t>
      </w:r>
      <w:r>
        <w:t>’</w:t>
      </w:r>
      <w:r w:rsidR="00000000" w:rsidRPr="00033231">
        <w:t>était pas de bonne humeur</w:t>
      </w:r>
      <w:r>
        <w:t xml:space="preserve">, </w:t>
      </w:r>
      <w:r w:rsidR="00000000" w:rsidRPr="00033231">
        <w:t>et il exprima son opinion sur l</w:t>
      </w:r>
      <w:r>
        <w:t>’</w:t>
      </w:r>
      <w:r w:rsidR="00000000" w:rsidRPr="00033231">
        <w:t>événement de la nuit en termes peu mesurés</w:t>
      </w:r>
      <w:r>
        <w:t xml:space="preserve"> : </w:t>
      </w:r>
      <w:r w:rsidR="00000000" w:rsidRPr="00033231">
        <w:t>Moore</w:t>
      </w:r>
      <w:r>
        <w:t xml:space="preserve">, </w:t>
      </w:r>
      <w:r w:rsidR="00000000" w:rsidRPr="00033231">
        <w:t>les magistrats</w:t>
      </w:r>
      <w:r>
        <w:t xml:space="preserve">, </w:t>
      </w:r>
      <w:r w:rsidR="00000000" w:rsidRPr="00033231">
        <w:t>les soldats</w:t>
      </w:r>
      <w:r>
        <w:t xml:space="preserve">, </w:t>
      </w:r>
      <w:r w:rsidR="00000000" w:rsidRPr="00033231">
        <w:t>les chefs de la populace</w:t>
      </w:r>
      <w:r>
        <w:t xml:space="preserve">, </w:t>
      </w:r>
      <w:r w:rsidR="00000000" w:rsidRPr="00033231">
        <w:t>tous eurent leur part de ses invectives</w:t>
      </w:r>
      <w:r>
        <w:t xml:space="preserve"> ; </w:t>
      </w:r>
      <w:r w:rsidR="00000000" w:rsidRPr="00033231">
        <w:t>mais il réserva ses plus v</w:t>
      </w:r>
      <w:r w:rsidR="00000000" w:rsidRPr="00033231">
        <w:t>i</w:t>
      </w:r>
      <w:r w:rsidR="00000000" w:rsidRPr="00033231">
        <w:t>goureuses épithètes</w:t>
      </w:r>
      <w:r>
        <w:t xml:space="preserve">, </w:t>
      </w:r>
      <w:r w:rsidR="00000000" w:rsidRPr="00033231">
        <w:t xml:space="preserve">ses adjectifs les plus </w:t>
      </w:r>
      <w:proofErr w:type="spellStart"/>
      <w:r w:rsidR="00000000" w:rsidRPr="00033231">
        <w:t>yorkshiriens</w:t>
      </w:r>
      <w:proofErr w:type="spellEnd"/>
      <w:r w:rsidR="00000000" w:rsidRPr="00033231">
        <w:t xml:space="preserve"> pour les prêtres batailleurs</w:t>
      </w:r>
      <w:r>
        <w:t xml:space="preserve">, </w:t>
      </w:r>
      <w:r w:rsidR="00000000" w:rsidRPr="00033231">
        <w:t>les sanguinaires et démoniaques recteurs et vicaires</w:t>
      </w:r>
      <w:r>
        <w:t xml:space="preserve">. </w:t>
      </w:r>
      <w:r w:rsidR="00000000" w:rsidRPr="00033231">
        <w:t>À l</w:t>
      </w:r>
      <w:r>
        <w:t>’</w:t>
      </w:r>
      <w:r w:rsidR="00000000" w:rsidRPr="00033231">
        <w:t>entendre</w:t>
      </w:r>
      <w:r>
        <w:t xml:space="preserve">, </w:t>
      </w:r>
      <w:r w:rsidR="00000000" w:rsidRPr="00033231">
        <w:t>la coupe de l</w:t>
      </w:r>
      <w:r>
        <w:t>’</w:t>
      </w:r>
      <w:r w:rsidR="00000000" w:rsidRPr="00033231">
        <w:t>iniquité ecclésiastique d</w:t>
      </w:r>
      <w:r w:rsidR="00000000" w:rsidRPr="00033231">
        <w:t>é</w:t>
      </w:r>
      <w:r w:rsidR="00000000" w:rsidRPr="00033231">
        <w:t>bordait</w:t>
      </w:r>
      <w:r>
        <w:t>.</w:t>
      </w:r>
    </w:p>
    <w:p w14:paraId="52D1FAD0" w14:textId="77777777" w:rsidR="004F69D6" w:rsidRDefault="004F69D6" w:rsidP="0021796F">
      <w:r>
        <w:t>« </w:t>
      </w:r>
      <w:r w:rsidR="00000000" w:rsidRPr="00033231">
        <w:t>L</w:t>
      </w:r>
      <w:r>
        <w:t>’</w:t>
      </w:r>
      <w:r w:rsidR="00000000" w:rsidRPr="00033231">
        <w:t>Église</w:t>
      </w:r>
      <w:r>
        <w:t xml:space="preserve">, </w:t>
      </w:r>
      <w:r w:rsidR="00000000" w:rsidRPr="00033231">
        <w:t>dit-il</w:t>
      </w:r>
      <w:r>
        <w:t xml:space="preserve">, </w:t>
      </w:r>
      <w:r w:rsidR="00000000" w:rsidRPr="00033231">
        <w:t>est dans un joli état</w:t>
      </w:r>
      <w:r>
        <w:t xml:space="preserve"> : </w:t>
      </w:r>
      <w:r w:rsidR="00000000" w:rsidRPr="00033231">
        <w:t>il ne manquait plus que de voir les curés se mettre dans les rangs des soldats</w:t>
      </w:r>
      <w:r>
        <w:t xml:space="preserve">, </w:t>
      </w:r>
      <w:r w:rsidR="00000000" w:rsidRPr="00033231">
        <w:t>m</w:t>
      </w:r>
      <w:r w:rsidR="00000000" w:rsidRPr="00033231">
        <w:t>a</w:t>
      </w:r>
      <w:r w:rsidR="00000000" w:rsidRPr="00033231">
        <w:t>nier le mousquet et la poudre</w:t>
      </w:r>
      <w:r>
        <w:t xml:space="preserve">, </w:t>
      </w:r>
      <w:r w:rsidR="00000000" w:rsidRPr="00033231">
        <w:t>et prendre la vie de gens bea</w:t>
      </w:r>
      <w:r w:rsidR="00000000" w:rsidRPr="00033231">
        <w:t>u</w:t>
      </w:r>
      <w:r w:rsidR="00000000" w:rsidRPr="00033231">
        <w:t>coup plus honnêtes qu</w:t>
      </w:r>
      <w:r>
        <w:t>’</w:t>
      </w:r>
      <w:r w:rsidR="00000000" w:rsidRPr="00033231">
        <w:t>eux</w:t>
      </w:r>
      <w:r>
        <w:t>.</w:t>
      </w:r>
    </w:p>
    <w:p w14:paraId="18103C05" w14:textId="77777777" w:rsidR="004F69D6" w:rsidRDefault="004F69D6" w:rsidP="0021796F">
      <w:r>
        <w:t>— </w:t>
      </w:r>
      <w:r w:rsidR="00000000" w:rsidRPr="00033231">
        <w:t>Et qu</w:t>
      </w:r>
      <w:r>
        <w:t>’</w:t>
      </w:r>
      <w:r w:rsidR="00000000" w:rsidRPr="00033231">
        <w:t>eût fait Moore</w:t>
      </w:r>
      <w:r>
        <w:t xml:space="preserve">, </w:t>
      </w:r>
      <w:r w:rsidR="00000000" w:rsidRPr="00033231">
        <w:t>si personne ne lui avait prêté s</w:t>
      </w:r>
      <w:r w:rsidR="00000000" w:rsidRPr="00033231">
        <w:t>e</w:t>
      </w:r>
      <w:r w:rsidR="00000000" w:rsidRPr="00033231">
        <w:t>cours</w:t>
      </w:r>
      <w:r>
        <w:t xml:space="preserve"> ? </w:t>
      </w:r>
      <w:r w:rsidR="00000000" w:rsidRPr="00033231">
        <w:t>demanda Shirley</w:t>
      </w:r>
      <w:r>
        <w:t>.</w:t>
      </w:r>
    </w:p>
    <w:p w14:paraId="15179AE7" w14:textId="77777777" w:rsidR="004F69D6" w:rsidRDefault="004F69D6" w:rsidP="0021796F">
      <w:r>
        <w:t>— </w:t>
      </w:r>
      <w:r w:rsidR="00000000" w:rsidRPr="00033231">
        <w:t>Il eût bu la bière qu</w:t>
      </w:r>
      <w:r>
        <w:t>’</w:t>
      </w:r>
      <w:r w:rsidR="00000000" w:rsidRPr="00033231">
        <w:t>il a brassée</w:t>
      </w:r>
      <w:r>
        <w:t xml:space="preserve">, </w:t>
      </w:r>
      <w:r w:rsidR="00000000" w:rsidRPr="00033231">
        <w:t>mangé le pain qu</w:t>
      </w:r>
      <w:r>
        <w:t>’</w:t>
      </w:r>
      <w:r w:rsidR="00000000" w:rsidRPr="00033231">
        <w:t>il a cuit</w:t>
      </w:r>
      <w:r>
        <w:t>.</w:t>
      </w:r>
    </w:p>
    <w:p w14:paraId="62C8D428" w14:textId="77777777" w:rsidR="004F69D6" w:rsidRDefault="004F69D6" w:rsidP="0021796F">
      <w:r>
        <w:t>— </w:t>
      </w:r>
      <w:r w:rsidR="00000000" w:rsidRPr="00033231">
        <w:t>Ce qui signifie que vous l</w:t>
      </w:r>
      <w:r>
        <w:t>’</w:t>
      </w:r>
      <w:r w:rsidR="00000000" w:rsidRPr="00033231">
        <w:t>auriez laissé seul faire face à cette populace</w:t>
      </w:r>
      <w:r>
        <w:t xml:space="preserve">. </w:t>
      </w:r>
      <w:r w:rsidR="00000000" w:rsidRPr="00033231">
        <w:t>Il est plein de courage</w:t>
      </w:r>
      <w:r>
        <w:t xml:space="preserve">, </w:t>
      </w:r>
      <w:r w:rsidR="00000000" w:rsidRPr="00033231">
        <w:t xml:space="preserve">mais la plus grande somme de bravoure que puisse renfermer une poitrine </w:t>
      </w:r>
      <w:r w:rsidR="00000000" w:rsidRPr="00033231">
        <w:lastRenderedPageBreak/>
        <w:t xml:space="preserve">humaine ne peut servir à </w:t>
      </w:r>
      <w:proofErr w:type="spellStart"/>
      <w:r w:rsidR="00000000" w:rsidRPr="00033231">
        <w:t>grand</w:t>
      </w:r>
      <w:r>
        <w:t>’</w:t>
      </w:r>
      <w:r w:rsidR="00000000" w:rsidRPr="00033231">
        <w:t>chose</w:t>
      </w:r>
      <w:proofErr w:type="spellEnd"/>
      <w:r w:rsidR="00000000" w:rsidRPr="00033231">
        <w:t xml:space="preserve"> en face de deux cents ennemis</w:t>
      </w:r>
      <w:r>
        <w:t>.</w:t>
      </w:r>
    </w:p>
    <w:p w14:paraId="3EE526C9" w14:textId="77777777" w:rsidR="004F69D6" w:rsidRDefault="004F69D6" w:rsidP="0021796F">
      <w:r>
        <w:t>— </w:t>
      </w:r>
      <w:r w:rsidR="00000000" w:rsidRPr="00033231">
        <w:t>Il avait les soldats</w:t>
      </w:r>
      <w:r>
        <w:t xml:space="preserve"> ; </w:t>
      </w:r>
      <w:r w:rsidR="00000000" w:rsidRPr="00033231">
        <w:t>ces pauvres diables qui vendent leur sang et versent celui des autres pour de l</w:t>
      </w:r>
      <w:r>
        <w:t>’</w:t>
      </w:r>
      <w:r w:rsidR="00000000" w:rsidRPr="00033231">
        <w:t>argent</w:t>
      </w:r>
      <w:r>
        <w:t>.</w:t>
      </w:r>
    </w:p>
    <w:p w14:paraId="42DABFDF" w14:textId="72B876D5" w:rsidR="004F69D6" w:rsidRDefault="004F69D6" w:rsidP="0021796F">
      <w:r>
        <w:t>— </w:t>
      </w:r>
      <w:r w:rsidR="00000000" w:rsidRPr="00033231">
        <w:t>Vous traitez les soldats avec autant d</w:t>
      </w:r>
      <w:r>
        <w:t>’</w:t>
      </w:r>
      <w:r w:rsidR="00000000" w:rsidRPr="00033231">
        <w:t>injustice que le clergé</w:t>
      </w:r>
      <w:r>
        <w:t xml:space="preserve">. </w:t>
      </w:r>
      <w:r w:rsidR="00000000" w:rsidRPr="00033231">
        <w:t>Pour vous</w:t>
      </w:r>
      <w:r>
        <w:t xml:space="preserve">, </w:t>
      </w:r>
      <w:r w:rsidR="00000000" w:rsidRPr="00033231">
        <w:t>tout ce qui porte un habit rouge est le rebut de la nation</w:t>
      </w:r>
      <w:r>
        <w:t xml:space="preserve">, </w:t>
      </w:r>
      <w:r w:rsidR="00000000" w:rsidRPr="00033231">
        <w:t>tout ce qui porte un habit noir est un fripon</w:t>
      </w:r>
      <w:r>
        <w:t xml:space="preserve">. </w:t>
      </w:r>
      <w:r w:rsidR="00000000" w:rsidRPr="00033231">
        <w:t>Selon vous</w:t>
      </w:r>
      <w:r>
        <w:t>, M. </w:t>
      </w:r>
      <w:r w:rsidR="00000000" w:rsidRPr="00033231">
        <w:t>Moore a mal fait de requérir la force armée</w:t>
      </w:r>
      <w:r>
        <w:t xml:space="preserve">, </w:t>
      </w:r>
      <w:r w:rsidR="00000000" w:rsidRPr="00033231">
        <w:t>et il a fait pis encore en demandant une autre assistance</w:t>
      </w:r>
      <w:r>
        <w:t xml:space="preserve">. </w:t>
      </w:r>
      <w:r w:rsidR="00000000" w:rsidRPr="00033231">
        <w:t>Votre manière de voir se résume en ceci Moore eût dû livrer son moulin et sa vie à la rage d</w:t>
      </w:r>
      <w:r>
        <w:t>’</w:t>
      </w:r>
      <w:r w:rsidR="00000000" w:rsidRPr="00033231">
        <w:t>une bande de furieux abusés</w:t>
      </w:r>
      <w:r>
        <w:t xml:space="preserve">, </w:t>
      </w:r>
      <w:r w:rsidR="00000000" w:rsidRPr="00033231">
        <w:t xml:space="preserve">et </w:t>
      </w:r>
      <w:r>
        <w:t>M. </w:t>
      </w:r>
      <w:proofErr w:type="spellStart"/>
      <w:r w:rsidR="00000000" w:rsidRPr="00033231">
        <w:t>Helstone</w:t>
      </w:r>
      <w:proofErr w:type="spellEnd"/>
      <w:r w:rsidR="00000000" w:rsidRPr="00033231">
        <w:t xml:space="preserve"> et tout autre gentleman de la paroisse eussent dû se borner au rôle de simples spectateurs</w:t>
      </w:r>
      <w:r>
        <w:t xml:space="preserve">, </w:t>
      </w:r>
      <w:r w:rsidR="00000000" w:rsidRPr="00033231">
        <w:t>voir le bâtiment rasé et son propriétaire massacré</w:t>
      </w:r>
      <w:r>
        <w:t xml:space="preserve">, </w:t>
      </w:r>
      <w:r w:rsidR="00000000" w:rsidRPr="00033231">
        <w:t>sans remuer un doigt pour sauver l</w:t>
      </w:r>
      <w:r>
        <w:t>’</w:t>
      </w:r>
      <w:r w:rsidR="00000000" w:rsidRPr="00033231">
        <w:t>un ou l</w:t>
      </w:r>
      <w:r>
        <w:t>’</w:t>
      </w:r>
      <w:r w:rsidR="00000000" w:rsidRPr="00033231">
        <w:t>autre</w:t>
      </w:r>
      <w:r>
        <w:t>.</w:t>
      </w:r>
    </w:p>
    <w:p w14:paraId="5613B0A9" w14:textId="77777777" w:rsidR="004F69D6" w:rsidRDefault="004F69D6" w:rsidP="0021796F">
      <w:r>
        <w:t>— </w:t>
      </w:r>
      <w:r w:rsidR="00000000" w:rsidRPr="00033231">
        <w:t>Si Moore avait agi avec ses hommes depuis le comme</w:t>
      </w:r>
      <w:r w:rsidR="00000000" w:rsidRPr="00033231">
        <w:t>n</w:t>
      </w:r>
      <w:r w:rsidR="00000000" w:rsidRPr="00033231">
        <w:t>cement comme il eût dû le faire</w:t>
      </w:r>
      <w:r>
        <w:t xml:space="preserve">, </w:t>
      </w:r>
      <w:r w:rsidR="00000000" w:rsidRPr="00033231">
        <w:t>jamais ils n</w:t>
      </w:r>
      <w:r>
        <w:t>’</w:t>
      </w:r>
      <w:r w:rsidR="00000000" w:rsidRPr="00033231">
        <w:t>auraient eu pour lui les sentiments qu</w:t>
      </w:r>
      <w:r>
        <w:t>’</w:t>
      </w:r>
      <w:r w:rsidR="00000000" w:rsidRPr="00033231">
        <w:t xml:space="preserve">ils ont </w:t>
      </w:r>
      <w:r w:rsidR="00000000">
        <w:t>à</w:t>
      </w:r>
      <w:r w:rsidR="00000000" w:rsidRPr="00033231">
        <w:t xml:space="preserve"> présent</w:t>
      </w:r>
      <w:r>
        <w:t>.</w:t>
      </w:r>
    </w:p>
    <w:p w14:paraId="12B68513" w14:textId="7A1B53D8" w:rsidR="004F69D6" w:rsidRDefault="004F69D6" w:rsidP="0021796F">
      <w:r>
        <w:t>— </w:t>
      </w:r>
      <w:r w:rsidR="00000000" w:rsidRPr="00033231">
        <w:t>Cela vous est aisé à dire</w:t>
      </w:r>
      <w:r>
        <w:t xml:space="preserve">, </w:t>
      </w:r>
      <w:r w:rsidR="00000000" w:rsidRPr="00033231">
        <w:t>s</w:t>
      </w:r>
      <w:r>
        <w:t>’</w:t>
      </w:r>
      <w:r w:rsidR="00000000" w:rsidRPr="00033231">
        <w:t xml:space="preserve">écria miss </w:t>
      </w:r>
      <w:proofErr w:type="spellStart"/>
      <w:r w:rsidR="00000000" w:rsidRPr="00033231">
        <w:t>Keeldar</w:t>
      </w:r>
      <w:proofErr w:type="spellEnd"/>
      <w:r w:rsidR="00000000" w:rsidRPr="00033231">
        <w:t xml:space="preserve"> qui co</w:t>
      </w:r>
      <w:r w:rsidR="00000000" w:rsidRPr="00033231">
        <w:t>m</w:t>
      </w:r>
      <w:r w:rsidR="00000000" w:rsidRPr="00033231">
        <w:t>mençait à s</w:t>
      </w:r>
      <w:r>
        <w:t>’</w:t>
      </w:r>
      <w:r w:rsidR="00000000" w:rsidRPr="00033231">
        <w:t>échauffer</w:t>
      </w:r>
      <w:r>
        <w:t xml:space="preserve">, </w:t>
      </w:r>
      <w:r w:rsidR="00000000" w:rsidRPr="00033231">
        <w:t xml:space="preserve">à vous dont la famille a habité </w:t>
      </w:r>
      <w:proofErr w:type="spellStart"/>
      <w:r w:rsidR="00000000" w:rsidRPr="00033231">
        <w:t>Briarmains</w:t>
      </w:r>
      <w:proofErr w:type="spellEnd"/>
      <w:r w:rsidR="00000000" w:rsidRPr="00033231">
        <w:t xml:space="preserve"> pendant six générations</w:t>
      </w:r>
      <w:r>
        <w:t xml:space="preserve">, </w:t>
      </w:r>
      <w:r w:rsidR="00000000" w:rsidRPr="00033231">
        <w:t>à vous à qui le peuple est accoutumé depuis cinquante ans</w:t>
      </w:r>
      <w:r>
        <w:t xml:space="preserve">, </w:t>
      </w:r>
      <w:r w:rsidR="00000000" w:rsidRPr="00033231">
        <w:t>et qui connaissez leurs habitudes</w:t>
      </w:r>
      <w:r>
        <w:t xml:space="preserve">, </w:t>
      </w:r>
      <w:r w:rsidR="00000000" w:rsidRPr="00033231">
        <w:t>leurs préférences</w:t>
      </w:r>
      <w:r>
        <w:t xml:space="preserve">. </w:t>
      </w:r>
      <w:r w:rsidR="00000000" w:rsidRPr="00033231">
        <w:t>Il vous est vraiment aisé d</w:t>
      </w:r>
      <w:r>
        <w:t>’</w:t>
      </w:r>
      <w:r w:rsidR="00000000" w:rsidRPr="00033231">
        <w:t>éviter de les offenser</w:t>
      </w:r>
      <w:r>
        <w:t xml:space="preserve">. </w:t>
      </w:r>
      <w:r w:rsidR="00000000" w:rsidRPr="00033231">
        <w:t xml:space="preserve">Mais </w:t>
      </w:r>
      <w:r>
        <w:t>M. </w:t>
      </w:r>
      <w:r w:rsidR="00000000" w:rsidRPr="00033231">
        <w:t>Moore est arrivé étranger dans ce district</w:t>
      </w:r>
      <w:r>
        <w:t xml:space="preserve">, </w:t>
      </w:r>
      <w:r w:rsidR="00000000" w:rsidRPr="00033231">
        <w:t>il y est venu pauvre et sans amis</w:t>
      </w:r>
      <w:r>
        <w:t xml:space="preserve">, </w:t>
      </w:r>
      <w:r w:rsidR="00000000" w:rsidRPr="00033231">
        <w:t>n</w:t>
      </w:r>
      <w:r>
        <w:t>’</w:t>
      </w:r>
      <w:r w:rsidR="00000000" w:rsidRPr="00033231">
        <w:t>ayant que son énergie pour le protéger</w:t>
      </w:r>
      <w:r>
        <w:t xml:space="preserve">, </w:t>
      </w:r>
      <w:r w:rsidR="00000000" w:rsidRPr="00033231">
        <w:t>n</w:t>
      </w:r>
      <w:r>
        <w:t>’</w:t>
      </w:r>
      <w:r w:rsidR="00000000" w:rsidRPr="00033231">
        <w:t>ayant que son honneur</w:t>
      </w:r>
      <w:r>
        <w:t xml:space="preserve">, </w:t>
      </w:r>
      <w:r w:rsidR="00000000" w:rsidRPr="00033231">
        <w:t>ses talents</w:t>
      </w:r>
      <w:r>
        <w:t xml:space="preserve">, </w:t>
      </w:r>
      <w:r w:rsidR="00000000" w:rsidRPr="00033231">
        <w:t>son industrie</w:t>
      </w:r>
      <w:r>
        <w:t xml:space="preserve">, </w:t>
      </w:r>
      <w:r w:rsidR="00000000" w:rsidRPr="00033231">
        <w:t>pour se frayer un chemin</w:t>
      </w:r>
      <w:r>
        <w:t xml:space="preserve">. </w:t>
      </w:r>
      <w:r w:rsidR="00000000" w:rsidRPr="00033231">
        <w:t>N</w:t>
      </w:r>
      <w:r>
        <w:t>’</w:t>
      </w:r>
      <w:r w:rsidR="00000000" w:rsidRPr="00033231">
        <w:t>est-ce pas vraiment un crime monstrueux que</w:t>
      </w:r>
      <w:r>
        <w:t xml:space="preserve">, </w:t>
      </w:r>
      <w:r w:rsidR="00000000" w:rsidRPr="00033231">
        <w:t>dans de semblables circonstances</w:t>
      </w:r>
      <w:r>
        <w:t xml:space="preserve">, </w:t>
      </w:r>
      <w:r w:rsidR="00000000" w:rsidRPr="00033231">
        <w:t>il n</w:t>
      </w:r>
      <w:r>
        <w:t>’</w:t>
      </w:r>
      <w:r w:rsidR="00000000" w:rsidRPr="00033231">
        <w:t>ait pu tout d</w:t>
      </w:r>
      <w:r>
        <w:t>’</w:t>
      </w:r>
      <w:r w:rsidR="00000000" w:rsidRPr="00033231">
        <w:t>un coup rendre populaires ses manières calmes et graves</w:t>
      </w:r>
      <w:r>
        <w:t xml:space="preserve"> ; </w:t>
      </w:r>
      <w:r w:rsidR="00000000" w:rsidRPr="00033231">
        <w:t>qu</w:t>
      </w:r>
      <w:r>
        <w:t>’</w:t>
      </w:r>
      <w:r w:rsidR="00000000" w:rsidRPr="00033231">
        <w:t>il n</w:t>
      </w:r>
      <w:r>
        <w:t>’</w:t>
      </w:r>
      <w:r w:rsidR="00000000" w:rsidRPr="00033231">
        <w:t>ait pu se montrer plaisant</w:t>
      </w:r>
      <w:r>
        <w:t xml:space="preserve">, </w:t>
      </w:r>
      <w:r w:rsidR="00000000" w:rsidRPr="00033231">
        <w:t>libre</w:t>
      </w:r>
      <w:r>
        <w:t xml:space="preserve">, </w:t>
      </w:r>
      <w:r w:rsidR="00000000" w:rsidRPr="00033231">
        <w:t>cordial avec ces singuliers paysans</w:t>
      </w:r>
      <w:r>
        <w:t xml:space="preserve">, </w:t>
      </w:r>
      <w:r w:rsidR="00000000" w:rsidRPr="00033231">
        <w:t>comme vous l</w:t>
      </w:r>
      <w:r>
        <w:t>’</w:t>
      </w:r>
      <w:r w:rsidR="00000000" w:rsidRPr="00033231">
        <w:t xml:space="preserve">êtes avec vos </w:t>
      </w:r>
      <w:r w:rsidR="00000000" w:rsidRPr="00033231">
        <w:lastRenderedPageBreak/>
        <w:t>semblables de la ville</w:t>
      </w:r>
      <w:r>
        <w:t xml:space="preserve"> ? </w:t>
      </w:r>
      <w:r w:rsidR="00000000" w:rsidRPr="00033231">
        <w:t>N</w:t>
      </w:r>
      <w:r>
        <w:t>’</w:t>
      </w:r>
      <w:r w:rsidR="00000000" w:rsidRPr="00033231">
        <w:t>est-ce pas une impardonnable faute qu</w:t>
      </w:r>
      <w:r>
        <w:t>’</w:t>
      </w:r>
      <w:r w:rsidR="00000000" w:rsidRPr="00033231">
        <w:t>il n</w:t>
      </w:r>
      <w:r>
        <w:t>’</w:t>
      </w:r>
      <w:r w:rsidR="00000000" w:rsidRPr="00033231">
        <w:t>ait peut-être pas gradué ses changements avec autant de délicatesse qu</w:t>
      </w:r>
      <w:r>
        <w:t>’</w:t>
      </w:r>
      <w:r w:rsidR="00000000" w:rsidRPr="00033231">
        <w:t>eussent pu le faire de riches capitalistes</w:t>
      </w:r>
      <w:r>
        <w:t xml:space="preserve"> ? </w:t>
      </w:r>
      <w:r w:rsidR="00000000" w:rsidRPr="00033231">
        <w:t>Et</w:t>
      </w:r>
      <w:r>
        <w:t xml:space="preserve">, </w:t>
      </w:r>
      <w:r w:rsidR="00000000" w:rsidRPr="00033231">
        <w:t>pour des erreurs de cette sorte</w:t>
      </w:r>
      <w:r>
        <w:t xml:space="preserve">, </w:t>
      </w:r>
      <w:r w:rsidR="00000000" w:rsidRPr="00033231">
        <w:t>faut-il qu</w:t>
      </w:r>
      <w:r>
        <w:t>’</w:t>
      </w:r>
      <w:r w:rsidR="00000000" w:rsidRPr="00033231">
        <w:t>il soit victime de la rage de la foule</w:t>
      </w:r>
      <w:r>
        <w:t xml:space="preserve"> ? </w:t>
      </w:r>
      <w:r w:rsidR="00000000" w:rsidRPr="00033231">
        <w:t>Lui refusera-t-on ju</w:t>
      </w:r>
      <w:r w:rsidR="00000000" w:rsidRPr="00033231">
        <w:t>s</w:t>
      </w:r>
      <w:r w:rsidR="00000000" w:rsidRPr="00033231">
        <w:t>qu</w:t>
      </w:r>
      <w:r>
        <w:t>’</w:t>
      </w:r>
      <w:r w:rsidR="00000000" w:rsidRPr="00033231">
        <w:t>au droit de se défendre lui-même</w:t>
      </w:r>
      <w:r>
        <w:t xml:space="preserve"> ? </w:t>
      </w:r>
      <w:r w:rsidR="00000000" w:rsidRPr="00033231">
        <w:t>Et ceux qui ont un cœur d</w:t>
      </w:r>
      <w:r>
        <w:t>’</w:t>
      </w:r>
      <w:r w:rsidR="00000000" w:rsidRPr="00033231">
        <w:t>homme dans leur poitrine</w:t>
      </w:r>
      <w:r>
        <w:t xml:space="preserve"> (</w:t>
      </w:r>
      <w:r w:rsidR="00000000" w:rsidRPr="00033231">
        <w:t xml:space="preserve">et </w:t>
      </w:r>
      <w:r>
        <w:t>M. </w:t>
      </w:r>
      <w:proofErr w:type="spellStart"/>
      <w:r w:rsidR="00000000" w:rsidRPr="00033231">
        <w:t>Helstone</w:t>
      </w:r>
      <w:proofErr w:type="spellEnd"/>
      <w:r>
        <w:t xml:space="preserve">, </w:t>
      </w:r>
      <w:r w:rsidR="00000000" w:rsidRPr="00033231">
        <w:t>dites de lui tout ce que vous voudrez</w:t>
      </w:r>
      <w:r>
        <w:t xml:space="preserve">, </w:t>
      </w:r>
      <w:r w:rsidR="00000000" w:rsidRPr="00033231">
        <w:t>est un de ces hommes</w:t>
      </w:r>
      <w:r>
        <w:t xml:space="preserve">) </w:t>
      </w:r>
      <w:proofErr w:type="spellStart"/>
      <w:r w:rsidR="00000000" w:rsidRPr="00033231">
        <w:t>seront-ils</w:t>
      </w:r>
      <w:proofErr w:type="spellEnd"/>
      <w:r w:rsidR="00000000" w:rsidRPr="00033231">
        <w:t xml:space="preserve"> traités de malfaiteurs</w:t>
      </w:r>
      <w:r>
        <w:t xml:space="preserve">, </w:t>
      </w:r>
      <w:r w:rsidR="00000000" w:rsidRPr="00033231">
        <w:t>parce qu</w:t>
      </w:r>
      <w:r>
        <w:t>’</w:t>
      </w:r>
      <w:r w:rsidR="00000000" w:rsidRPr="00033231">
        <w:t>ils se sont placés à ses côtés</w:t>
      </w:r>
      <w:r>
        <w:t xml:space="preserve">, </w:t>
      </w:r>
      <w:r w:rsidR="00000000" w:rsidRPr="00033231">
        <w:t>parce qu</w:t>
      </w:r>
      <w:r>
        <w:t>’</w:t>
      </w:r>
      <w:r w:rsidR="00000000" w:rsidRPr="00033231">
        <w:t>ils ont épousé la cause d</w:t>
      </w:r>
      <w:r>
        <w:t>’</w:t>
      </w:r>
      <w:r w:rsidR="00000000" w:rsidRPr="00033231">
        <w:t>un seul contre deux cents</w:t>
      </w:r>
      <w:r>
        <w:t> ?</w:t>
      </w:r>
    </w:p>
    <w:p w14:paraId="6A50AC2F" w14:textId="2C852982" w:rsidR="004F69D6" w:rsidRDefault="004F69D6" w:rsidP="0021796F">
      <w:r>
        <w:t>— </w:t>
      </w:r>
      <w:r w:rsidR="00000000" w:rsidRPr="00033231">
        <w:t>Allons</w:t>
      </w:r>
      <w:r>
        <w:t xml:space="preserve">, </w:t>
      </w:r>
      <w:r w:rsidR="00000000" w:rsidRPr="00033231">
        <w:t>allons</w:t>
      </w:r>
      <w:r>
        <w:t xml:space="preserve">, </w:t>
      </w:r>
      <w:r w:rsidR="00000000" w:rsidRPr="00033231">
        <w:t>calmez-vous</w:t>
      </w:r>
      <w:r>
        <w:t xml:space="preserve">, </w:t>
      </w:r>
      <w:r w:rsidR="00000000" w:rsidRPr="00033231">
        <w:t xml:space="preserve">dit </w:t>
      </w:r>
      <w:r>
        <w:t>M. </w:t>
      </w:r>
      <w:r w:rsidR="00000000" w:rsidRPr="00033231">
        <w:t>Yorke</w:t>
      </w:r>
      <w:r>
        <w:t xml:space="preserve">, </w:t>
      </w:r>
      <w:r w:rsidR="00000000" w:rsidRPr="00033231">
        <w:t>souriant à l</w:t>
      </w:r>
      <w:r>
        <w:t>’</w:t>
      </w:r>
      <w:r w:rsidR="00000000" w:rsidRPr="00033231">
        <w:t>ardeur avec laquelle Shirley multipliait ses rapides questions</w:t>
      </w:r>
      <w:r>
        <w:t>.</w:t>
      </w:r>
    </w:p>
    <w:p w14:paraId="525B23EE" w14:textId="3DB0A046" w:rsidR="00000000" w:rsidRPr="00033231" w:rsidRDefault="004F69D6" w:rsidP="0021796F">
      <w:r>
        <w:t>— </w:t>
      </w:r>
      <w:r w:rsidR="00000000" w:rsidRPr="00033231">
        <w:t>Me calmer</w:t>
      </w:r>
      <w:r>
        <w:t xml:space="preserve"> ! </w:t>
      </w:r>
      <w:r w:rsidR="00000000" w:rsidRPr="00033231">
        <w:t>Faut-il que j</w:t>
      </w:r>
      <w:r>
        <w:t>’</w:t>
      </w:r>
      <w:r w:rsidR="00000000" w:rsidRPr="00033231">
        <w:t>écoute froidement des absurd</w:t>
      </w:r>
      <w:r w:rsidR="00000000" w:rsidRPr="00033231">
        <w:t>i</w:t>
      </w:r>
      <w:r w:rsidR="00000000" w:rsidRPr="00033231">
        <w:t>tés</w:t>
      </w:r>
      <w:r>
        <w:t xml:space="preserve">, </w:t>
      </w:r>
      <w:r w:rsidR="00000000" w:rsidRPr="00033231">
        <w:t>de dangereuses absurdités</w:t>
      </w:r>
      <w:r>
        <w:t xml:space="preserve"> ? </w:t>
      </w:r>
      <w:r w:rsidR="00000000" w:rsidRPr="00033231">
        <w:t>Non</w:t>
      </w:r>
      <w:r>
        <w:t xml:space="preserve">. </w:t>
      </w:r>
      <w:r w:rsidR="00000000" w:rsidRPr="00033231">
        <w:t>Je vous aime beaucoup</w:t>
      </w:r>
      <w:r>
        <w:t xml:space="preserve">, </w:t>
      </w:r>
      <w:r w:rsidR="00000000" w:rsidRPr="00033231">
        <w:t>monsieur Yorke</w:t>
      </w:r>
      <w:r>
        <w:t xml:space="preserve">, </w:t>
      </w:r>
      <w:r w:rsidR="00000000" w:rsidRPr="00033231">
        <w:t>vous le savez</w:t>
      </w:r>
      <w:r>
        <w:t xml:space="preserve"> ; </w:t>
      </w:r>
      <w:r w:rsidR="00000000" w:rsidRPr="00033231">
        <w:t>mais je déteste tout à fait que</w:t>
      </w:r>
      <w:r w:rsidR="00000000" w:rsidRPr="00033231">
        <w:t>l</w:t>
      </w:r>
      <w:r w:rsidR="00000000" w:rsidRPr="00033231">
        <w:t>ques-uns de vos principes</w:t>
      </w:r>
      <w:r>
        <w:t xml:space="preserve">. </w:t>
      </w:r>
      <w:r w:rsidR="00000000" w:rsidRPr="00033231">
        <w:t>Tout ce jargon</w:t>
      </w:r>
      <w:r>
        <w:t xml:space="preserve">, </w:t>
      </w:r>
      <w:r w:rsidR="00000000" w:rsidRPr="00033231">
        <w:t>excusez-moi</w:t>
      </w:r>
      <w:r>
        <w:t xml:space="preserve">, </w:t>
      </w:r>
      <w:r w:rsidR="00000000" w:rsidRPr="00033231">
        <w:t>mais je répète le mot</w:t>
      </w:r>
      <w:r>
        <w:t xml:space="preserve">, </w:t>
      </w:r>
      <w:r w:rsidR="00000000" w:rsidRPr="00033231">
        <w:t xml:space="preserve">tout ce </w:t>
      </w:r>
      <w:r w:rsidR="00000000" w:rsidRPr="00033231">
        <w:rPr>
          <w:i/>
          <w:iCs/>
        </w:rPr>
        <w:t xml:space="preserve">jargon </w:t>
      </w:r>
      <w:r w:rsidR="00000000" w:rsidRPr="00033231">
        <w:t>sur les curés et les vicaires offense vivement mon oreille</w:t>
      </w:r>
      <w:r>
        <w:t xml:space="preserve">. </w:t>
      </w:r>
      <w:r w:rsidR="00000000" w:rsidRPr="00033231">
        <w:t>Toute ridicule et irrationnelle clameur d</w:t>
      </w:r>
      <w:r>
        <w:t>’</w:t>
      </w:r>
      <w:r w:rsidR="00000000" w:rsidRPr="00033231">
        <w:t>une classe</w:t>
      </w:r>
      <w:r>
        <w:t xml:space="preserve">, </w:t>
      </w:r>
      <w:r w:rsidR="00000000" w:rsidRPr="00033231">
        <w:t>qu</w:t>
      </w:r>
      <w:r>
        <w:t>’</w:t>
      </w:r>
      <w:r w:rsidR="00000000" w:rsidRPr="00033231">
        <w:t>elle soit aristocrate ou démocrate</w:t>
      </w:r>
      <w:r>
        <w:t xml:space="preserve"> ; </w:t>
      </w:r>
      <w:r w:rsidR="00000000" w:rsidRPr="00033231">
        <w:t>toute cl</w:t>
      </w:r>
      <w:r w:rsidR="00000000" w:rsidRPr="00033231">
        <w:t>a</w:t>
      </w:r>
      <w:r w:rsidR="00000000" w:rsidRPr="00033231">
        <w:t>bauderie d</w:t>
      </w:r>
      <w:r>
        <w:t>’</w:t>
      </w:r>
      <w:r w:rsidR="00000000" w:rsidRPr="00033231">
        <w:t>une caste</w:t>
      </w:r>
      <w:r>
        <w:t xml:space="preserve">, </w:t>
      </w:r>
      <w:r w:rsidR="00000000" w:rsidRPr="00033231">
        <w:t>soit cléricale</w:t>
      </w:r>
      <w:r>
        <w:t xml:space="preserve">, </w:t>
      </w:r>
      <w:r w:rsidR="00000000" w:rsidRPr="00033231">
        <w:t>soit militaire</w:t>
      </w:r>
      <w:r>
        <w:t xml:space="preserve"> ; </w:t>
      </w:r>
      <w:r w:rsidR="00000000" w:rsidRPr="00033231">
        <w:t>toute injustice criante contre les individus</w:t>
      </w:r>
      <w:r>
        <w:t xml:space="preserve">, </w:t>
      </w:r>
      <w:r w:rsidR="00000000" w:rsidRPr="00033231">
        <w:t>qu</w:t>
      </w:r>
      <w:r>
        <w:t>’</w:t>
      </w:r>
      <w:r w:rsidR="00000000" w:rsidRPr="00033231">
        <w:t>elle vienne du monarque ou du mendiant</w:t>
      </w:r>
      <w:r>
        <w:t xml:space="preserve">, </w:t>
      </w:r>
      <w:r w:rsidR="00000000" w:rsidRPr="00033231">
        <w:t>m</w:t>
      </w:r>
      <w:r>
        <w:t>’</w:t>
      </w:r>
      <w:r w:rsidR="00000000" w:rsidRPr="00033231">
        <w:t>afflige cruellement</w:t>
      </w:r>
      <w:r>
        <w:t xml:space="preserve">. </w:t>
      </w:r>
      <w:r w:rsidR="00000000" w:rsidRPr="00033231">
        <w:t>Toutes ces excitations des uns contre les autres</w:t>
      </w:r>
      <w:r>
        <w:t xml:space="preserve">, </w:t>
      </w:r>
      <w:r w:rsidR="00000000" w:rsidRPr="00033231">
        <w:t>toutes ces haines de partis</w:t>
      </w:r>
      <w:r>
        <w:t xml:space="preserve">, </w:t>
      </w:r>
      <w:r w:rsidR="00000000" w:rsidRPr="00033231">
        <w:t>toutes ces tyra</w:t>
      </w:r>
      <w:r w:rsidR="00000000" w:rsidRPr="00033231">
        <w:t>n</w:t>
      </w:r>
      <w:r w:rsidR="00000000" w:rsidRPr="00033231">
        <w:t>nies déguisées en libertés</w:t>
      </w:r>
      <w:r>
        <w:t xml:space="preserve">, </w:t>
      </w:r>
      <w:r w:rsidR="00000000" w:rsidRPr="00033231">
        <w:t>je les rejette et m</w:t>
      </w:r>
      <w:r>
        <w:t>’</w:t>
      </w:r>
      <w:r w:rsidR="00000000" w:rsidRPr="00033231">
        <w:t>en lave les mains</w:t>
      </w:r>
      <w:r>
        <w:t xml:space="preserve">. </w:t>
      </w:r>
      <w:r w:rsidR="00000000" w:rsidRPr="00033231">
        <w:t>Vous vous croyez un philanthrope</w:t>
      </w:r>
      <w:r>
        <w:t xml:space="preserve"> ; </w:t>
      </w:r>
      <w:r w:rsidR="00000000" w:rsidRPr="00033231">
        <w:t>vous vous regardez comme un avocat de la liberté</w:t>
      </w:r>
      <w:r>
        <w:t xml:space="preserve"> ; </w:t>
      </w:r>
      <w:r w:rsidR="00000000" w:rsidRPr="00033231">
        <w:t>mais je vous dirai ceci</w:t>
      </w:r>
      <w:r>
        <w:t> ! M. </w:t>
      </w:r>
      <w:r w:rsidR="00000000" w:rsidRPr="00033231">
        <w:t>Hall</w:t>
      </w:r>
      <w:r>
        <w:t xml:space="preserve">, </w:t>
      </w:r>
      <w:r w:rsidR="00000000" w:rsidRPr="00033231">
        <w:t xml:space="preserve">le curé de </w:t>
      </w:r>
      <w:proofErr w:type="spellStart"/>
      <w:r w:rsidR="00000000" w:rsidRPr="00033231">
        <w:t>Nunnely</w:t>
      </w:r>
      <w:proofErr w:type="spellEnd"/>
      <w:r>
        <w:t xml:space="preserve">, </w:t>
      </w:r>
      <w:r w:rsidR="00000000" w:rsidRPr="00033231">
        <w:t>est un meilleur ami de l</w:t>
      </w:r>
      <w:r>
        <w:t>’</w:t>
      </w:r>
      <w:r w:rsidR="00000000" w:rsidRPr="00033231">
        <w:t xml:space="preserve">humanité et de la liberté que </w:t>
      </w:r>
      <w:r>
        <w:t>M. </w:t>
      </w:r>
      <w:r w:rsidR="00000000" w:rsidRPr="00033231">
        <w:t>Hiram Yorke</w:t>
      </w:r>
      <w:r>
        <w:t xml:space="preserve">, </w:t>
      </w:r>
      <w:r w:rsidR="00000000" w:rsidRPr="00033231">
        <w:t xml:space="preserve">le réformiste de </w:t>
      </w:r>
      <w:proofErr w:type="spellStart"/>
      <w:r w:rsidR="00000000" w:rsidRPr="00033231">
        <w:t>Briarfield</w:t>
      </w:r>
      <w:proofErr w:type="spellEnd"/>
      <w:r>
        <w:t>. »</w:t>
      </w:r>
    </w:p>
    <w:p w14:paraId="46910942" w14:textId="1F0466D8" w:rsidR="004F69D6" w:rsidRDefault="00000000" w:rsidP="0021796F">
      <w:r w:rsidRPr="00033231">
        <w:lastRenderedPageBreak/>
        <w:t>De la part d</w:t>
      </w:r>
      <w:r w:rsidR="004F69D6">
        <w:t>’</w:t>
      </w:r>
      <w:r w:rsidRPr="00033231">
        <w:t>un homme</w:t>
      </w:r>
      <w:r w:rsidR="004F69D6">
        <w:t>, M. </w:t>
      </w:r>
      <w:r w:rsidRPr="00033231">
        <w:t>Yorke n</w:t>
      </w:r>
      <w:r w:rsidR="004F69D6">
        <w:t>’</w:t>
      </w:r>
      <w:r w:rsidRPr="00033231">
        <w:t>eût pas souffert très-patiemment ce langage</w:t>
      </w:r>
      <w:r w:rsidR="004F69D6">
        <w:t xml:space="preserve">, </w:t>
      </w:r>
      <w:r w:rsidRPr="00033231">
        <w:t>et il ne l</w:t>
      </w:r>
      <w:r w:rsidR="004F69D6">
        <w:t>’</w:t>
      </w:r>
      <w:r w:rsidRPr="00033231">
        <w:t>eût pas enduré de la part de toutes les femmes</w:t>
      </w:r>
      <w:r w:rsidR="004F69D6">
        <w:t xml:space="preserve">. </w:t>
      </w:r>
      <w:r w:rsidRPr="00033231">
        <w:t>Mais il trouvait Shirley à la fois bonne et j</w:t>
      </w:r>
      <w:r w:rsidRPr="00033231">
        <w:t>o</w:t>
      </w:r>
      <w:r w:rsidRPr="00033231">
        <w:t>lie</w:t>
      </w:r>
      <w:r w:rsidR="004F69D6">
        <w:t xml:space="preserve">, </w:t>
      </w:r>
      <w:r w:rsidRPr="00033231">
        <w:t>et sa colère librement exprimée l</w:t>
      </w:r>
      <w:r w:rsidR="004F69D6">
        <w:t>’</w:t>
      </w:r>
      <w:r w:rsidRPr="00033231">
        <w:t>amusait</w:t>
      </w:r>
      <w:r w:rsidR="004F69D6">
        <w:t xml:space="preserve">. </w:t>
      </w:r>
      <w:r w:rsidRPr="00033231">
        <w:t>De plus</w:t>
      </w:r>
      <w:r w:rsidR="004F69D6">
        <w:t xml:space="preserve">, </w:t>
      </w:r>
      <w:r w:rsidRPr="00033231">
        <w:t>il prenait un secret plaisir à l</w:t>
      </w:r>
      <w:r w:rsidR="004F69D6">
        <w:t>’</w:t>
      </w:r>
      <w:r w:rsidRPr="00033231">
        <w:t>entendre prendre la défense de son tena</w:t>
      </w:r>
      <w:r w:rsidRPr="00033231">
        <w:t>n</w:t>
      </w:r>
      <w:r w:rsidRPr="00033231">
        <w:t>cier</w:t>
      </w:r>
      <w:r w:rsidR="004F69D6">
        <w:t xml:space="preserve">, </w:t>
      </w:r>
      <w:r w:rsidRPr="00033231">
        <w:t>car nous avons laissé déjà entrevoir qu</w:t>
      </w:r>
      <w:r w:rsidR="004F69D6">
        <w:t>’</w:t>
      </w:r>
      <w:r w:rsidRPr="00033231">
        <w:t>il avait fort à cœur les intérêts de Robert Moore</w:t>
      </w:r>
      <w:r w:rsidR="004F69D6">
        <w:t xml:space="preserve"> ; </w:t>
      </w:r>
      <w:r w:rsidRPr="00033231">
        <w:t>d</w:t>
      </w:r>
      <w:r w:rsidR="004F69D6">
        <w:t>’</w:t>
      </w:r>
      <w:r w:rsidRPr="00033231">
        <w:t>ailleurs</w:t>
      </w:r>
      <w:r w:rsidR="004F69D6">
        <w:t xml:space="preserve">, </w:t>
      </w:r>
      <w:r w:rsidRPr="00033231">
        <w:t>s</w:t>
      </w:r>
      <w:r w:rsidR="004F69D6">
        <w:t>’</w:t>
      </w:r>
      <w:r w:rsidRPr="00033231">
        <w:t>il voulait tirer ve</w:t>
      </w:r>
      <w:r w:rsidRPr="00033231">
        <w:t>n</w:t>
      </w:r>
      <w:r w:rsidRPr="00033231">
        <w:t>geance de la sévérité de Shirley</w:t>
      </w:r>
      <w:r w:rsidR="004F69D6">
        <w:t xml:space="preserve">, </w:t>
      </w:r>
      <w:r w:rsidRPr="00033231">
        <w:t>il savait que le moyen était en son pouvoir</w:t>
      </w:r>
      <w:r w:rsidR="004F69D6">
        <w:t xml:space="preserve"> : </w:t>
      </w:r>
      <w:r w:rsidRPr="00033231">
        <w:t>un mot</w:t>
      </w:r>
      <w:r w:rsidR="004F69D6">
        <w:t xml:space="preserve">, </w:t>
      </w:r>
      <w:r w:rsidRPr="00033231">
        <w:t>croyait-il</w:t>
      </w:r>
      <w:r w:rsidR="004F69D6">
        <w:t xml:space="preserve">, </w:t>
      </w:r>
      <w:r w:rsidRPr="00033231">
        <w:t>suffirait pour la dompter et la réduire au silence</w:t>
      </w:r>
      <w:r w:rsidR="004F69D6">
        <w:t xml:space="preserve">, </w:t>
      </w:r>
      <w:r w:rsidRPr="00033231">
        <w:t>pour couvrir ce front fier de l</w:t>
      </w:r>
      <w:r w:rsidR="004F69D6">
        <w:t>’</w:t>
      </w:r>
      <w:r w:rsidRPr="00033231">
        <w:t>ombre rosée de la honte</w:t>
      </w:r>
      <w:r w:rsidR="004F69D6">
        <w:t xml:space="preserve">, </w:t>
      </w:r>
      <w:r w:rsidRPr="00033231">
        <w:t>pour voiler l</w:t>
      </w:r>
      <w:r w:rsidR="004F69D6">
        <w:t>’</w:t>
      </w:r>
      <w:r w:rsidRPr="00033231">
        <w:t>éclair de cet œil sous les cils et les paupi</w:t>
      </w:r>
      <w:r w:rsidRPr="00033231">
        <w:t>è</w:t>
      </w:r>
      <w:r w:rsidRPr="00033231">
        <w:t>res baissées</w:t>
      </w:r>
      <w:r w:rsidR="004F69D6">
        <w:t>.</w:t>
      </w:r>
    </w:p>
    <w:p w14:paraId="06B10A34" w14:textId="77777777" w:rsidR="004F69D6" w:rsidRDefault="004F69D6" w:rsidP="0021796F">
      <w:r>
        <w:t>« </w:t>
      </w:r>
      <w:r w:rsidR="00000000" w:rsidRPr="00033231">
        <w:t>Qu</w:t>
      </w:r>
      <w:r>
        <w:t>’</w:t>
      </w:r>
      <w:r w:rsidR="00000000" w:rsidRPr="00033231">
        <w:t>as-tu de plus à dire</w:t>
      </w:r>
      <w:r>
        <w:t xml:space="preserve"> ? </w:t>
      </w:r>
      <w:r w:rsidR="00000000" w:rsidRPr="00033231">
        <w:t>demanda-t-il</w:t>
      </w:r>
      <w:r>
        <w:t xml:space="preserve">, </w:t>
      </w:r>
      <w:r w:rsidR="00000000" w:rsidRPr="00033231">
        <w:t>comme elle ga</w:t>
      </w:r>
      <w:r w:rsidR="00000000" w:rsidRPr="00033231">
        <w:t>r</w:t>
      </w:r>
      <w:r w:rsidR="00000000" w:rsidRPr="00033231">
        <w:t>dait le silence</w:t>
      </w:r>
      <w:r>
        <w:t xml:space="preserve">, </w:t>
      </w:r>
      <w:r w:rsidR="00000000" w:rsidRPr="00033231">
        <w:t>plutôt pour reprendre haleine que parce que le sujet de son zèle était épuisé</w:t>
      </w:r>
      <w:r>
        <w:t>.</w:t>
      </w:r>
    </w:p>
    <w:p w14:paraId="66EB9018" w14:textId="58DE6979" w:rsidR="004F69D6" w:rsidRDefault="004F69D6" w:rsidP="0021796F">
      <w:r>
        <w:t>— </w:t>
      </w:r>
      <w:r w:rsidR="00000000" w:rsidRPr="00033231">
        <w:t>Ce que j</w:t>
      </w:r>
      <w:r>
        <w:t>’</w:t>
      </w:r>
      <w:r w:rsidR="00000000" w:rsidRPr="00033231">
        <w:t>ai à dire</w:t>
      </w:r>
      <w:r>
        <w:t xml:space="preserve">, </w:t>
      </w:r>
      <w:r w:rsidR="00000000" w:rsidRPr="00033231">
        <w:t>monsieur Yorke</w:t>
      </w:r>
      <w:r>
        <w:t xml:space="preserve"> ? </w:t>
      </w:r>
      <w:r w:rsidR="00000000" w:rsidRPr="00033231">
        <w:t>répondit-elle en pa</w:t>
      </w:r>
      <w:r w:rsidR="00000000" w:rsidRPr="00033231">
        <w:t>r</w:t>
      </w:r>
      <w:r w:rsidR="00000000" w:rsidRPr="00033231">
        <w:t>courant le parloir d</w:t>
      </w:r>
      <w:r>
        <w:t>’</w:t>
      </w:r>
      <w:r w:rsidR="00000000" w:rsidRPr="00033231">
        <w:t>un mur à l</w:t>
      </w:r>
      <w:r>
        <w:t>’</w:t>
      </w:r>
      <w:r w:rsidR="00000000" w:rsidRPr="00033231">
        <w:t>autre</w:t>
      </w:r>
      <w:r>
        <w:t xml:space="preserve">. </w:t>
      </w:r>
      <w:r w:rsidR="00000000" w:rsidRPr="00033231">
        <w:t>Ce que j</w:t>
      </w:r>
      <w:r>
        <w:t>’</w:t>
      </w:r>
      <w:r w:rsidR="00000000" w:rsidRPr="00033231">
        <w:t>ai à dire</w:t>
      </w:r>
      <w:r>
        <w:t xml:space="preserve"> ? </w:t>
      </w:r>
      <w:r w:rsidR="00000000" w:rsidRPr="00033231">
        <w:t>J</w:t>
      </w:r>
      <w:r>
        <w:t>’</w:t>
      </w:r>
      <w:r w:rsidR="00000000" w:rsidRPr="00033231">
        <w:t>ai beaucoup de choses à dire</w:t>
      </w:r>
      <w:r>
        <w:t xml:space="preserve">, </w:t>
      </w:r>
      <w:r w:rsidR="00000000" w:rsidRPr="00033231">
        <w:t>si je pouvais parvenir à les exprimer dans un ordre lucide</w:t>
      </w:r>
      <w:r>
        <w:t xml:space="preserve">, </w:t>
      </w:r>
      <w:r w:rsidR="00000000" w:rsidRPr="00033231">
        <w:t>ce qui m</w:t>
      </w:r>
      <w:r>
        <w:t>’</w:t>
      </w:r>
      <w:r w:rsidR="00000000" w:rsidRPr="00033231">
        <w:t>est impossible</w:t>
      </w:r>
      <w:r>
        <w:t xml:space="preserve">. </w:t>
      </w:r>
      <w:r w:rsidR="00000000" w:rsidRPr="00033231">
        <w:t>J</w:t>
      </w:r>
      <w:r>
        <w:t>’</w:t>
      </w:r>
      <w:r w:rsidR="00000000" w:rsidRPr="00033231">
        <w:t>ai à dire que vos idées et celles des politiques les plus avancés ne peuvent être soutenues que par des hommes dans une position irrespons</w:t>
      </w:r>
      <w:r w:rsidR="00000000" w:rsidRPr="00033231">
        <w:t>a</w:t>
      </w:r>
      <w:r w:rsidR="00000000" w:rsidRPr="00033231">
        <w:t>ble</w:t>
      </w:r>
      <w:r>
        <w:t xml:space="preserve"> ; </w:t>
      </w:r>
      <w:r w:rsidR="00000000" w:rsidRPr="00033231">
        <w:t>que ce sont purement des idées d</w:t>
      </w:r>
      <w:r>
        <w:t>’</w:t>
      </w:r>
      <w:r w:rsidR="00000000" w:rsidRPr="00033231">
        <w:t>opposition</w:t>
      </w:r>
      <w:r>
        <w:t xml:space="preserve">, </w:t>
      </w:r>
      <w:r w:rsidR="00000000" w:rsidRPr="00033231">
        <w:t>dont on parle très-haut</w:t>
      </w:r>
      <w:r>
        <w:t xml:space="preserve">, </w:t>
      </w:r>
      <w:r w:rsidR="00000000" w:rsidRPr="00033231">
        <w:t>mais que l</w:t>
      </w:r>
      <w:r>
        <w:t>’</w:t>
      </w:r>
      <w:r w:rsidR="00000000" w:rsidRPr="00033231">
        <w:t>on ne met jamais en pratique</w:t>
      </w:r>
      <w:r>
        <w:t xml:space="preserve">. </w:t>
      </w:r>
      <w:r w:rsidR="00000000" w:rsidRPr="00033231">
        <w:t>Que vous soyez fait demain premier ministre d</w:t>
      </w:r>
      <w:r>
        <w:t>’</w:t>
      </w:r>
      <w:r w:rsidR="00000000" w:rsidRPr="00033231">
        <w:t>Angleterre</w:t>
      </w:r>
      <w:r>
        <w:t xml:space="preserve">, </w:t>
      </w:r>
      <w:r w:rsidR="00000000" w:rsidRPr="00033231">
        <w:t>et vous serez forcé de les abandonner</w:t>
      </w:r>
      <w:r>
        <w:t xml:space="preserve">. </w:t>
      </w:r>
      <w:r w:rsidR="00000000" w:rsidRPr="00033231">
        <w:t>Vous blâmez violemment Moore d</w:t>
      </w:r>
      <w:r>
        <w:t>’</w:t>
      </w:r>
      <w:r w:rsidR="00000000" w:rsidRPr="00033231">
        <w:t>avoir défendu sa fabrique</w:t>
      </w:r>
      <w:r>
        <w:t xml:space="preserve"> ; </w:t>
      </w:r>
      <w:r w:rsidR="00000000" w:rsidRPr="00033231">
        <w:t>si vous aviez été à sa place</w:t>
      </w:r>
      <w:r>
        <w:t xml:space="preserve">, </w:t>
      </w:r>
      <w:r w:rsidR="00000000" w:rsidRPr="00033231">
        <w:t>votre honneur et votre bon sens ne vous eussent point permis d</w:t>
      </w:r>
      <w:r>
        <w:t>’</w:t>
      </w:r>
      <w:r w:rsidR="00000000" w:rsidRPr="00033231">
        <w:t>agir autrement que lui</w:t>
      </w:r>
      <w:r>
        <w:t xml:space="preserve">. </w:t>
      </w:r>
      <w:r w:rsidR="00000000" w:rsidRPr="00033231">
        <w:t xml:space="preserve">Vous vilipendez </w:t>
      </w:r>
      <w:r>
        <w:t>M. </w:t>
      </w:r>
      <w:proofErr w:type="spellStart"/>
      <w:r w:rsidR="00000000" w:rsidRPr="00033231">
        <w:t>Helstone</w:t>
      </w:r>
      <w:proofErr w:type="spellEnd"/>
      <w:r w:rsidR="00000000" w:rsidRPr="00033231">
        <w:t xml:space="preserve"> pour tout ce qu</w:t>
      </w:r>
      <w:r>
        <w:t>’</w:t>
      </w:r>
      <w:r w:rsidR="00000000" w:rsidRPr="00033231">
        <w:t>il fait</w:t>
      </w:r>
      <w:r>
        <w:t> : M. </w:t>
      </w:r>
      <w:proofErr w:type="spellStart"/>
      <w:r w:rsidR="00000000" w:rsidRPr="00033231">
        <w:t>Helstone</w:t>
      </w:r>
      <w:proofErr w:type="spellEnd"/>
      <w:r w:rsidR="00000000" w:rsidRPr="00033231">
        <w:t xml:space="preserve"> a ses défauts</w:t>
      </w:r>
      <w:r>
        <w:t xml:space="preserve"> ; </w:t>
      </w:r>
      <w:r w:rsidR="00000000" w:rsidRPr="00033231">
        <w:t>quelquefois il fait mal</w:t>
      </w:r>
      <w:r>
        <w:t xml:space="preserve">, </w:t>
      </w:r>
      <w:r w:rsidR="00000000" w:rsidRPr="00033231">
        <w:t>mais le plus souvent il agit bien</w:t>
      </w:r>
      <w:r>
        <w:t xml:space="preserve">. </w:t>
      </w:r>
      <w:r w:rsidR="00000000" w:rsidRPr="00033231">
        <w:t>Si l</w:t>
      </w:r>
      <w:r>
        <w:t>’</w:t>
      </w:r>
      <w:r w:rsidR="00000000" w:rsidRPr="00033231">
        <w:t xml:space="preserve">on vous ordonnait curé de </w:t>
      </w:r>
      <w:proofErr w:type="spellStart"/>
      <w:r w:rsidR="00000000" w:rsidRPr="00033231">
        <w:t>Briarfield</w:t>
      </w:r>
      <w:proofErr w:type="spellEnd"/>
      <w:r>
        <w:t xml:space="preserve">, </w:t>
      </w:r>
      <w:r w:rsidR="00000000" w:rsidRPr="00033231">
        <w:t>vous verriez si ce serait tâche facile de mettre à ex</w:t>
      </w:r>
      <w:r w:rsidR="00000000" w:rsidRPr="00033231">
        <w:t>é</w:t>
      </w:r>
      <w:r w:rsidR="00000000" w:rsidRPr="00033231">
        <w:t xml:space="preserve">cution tout ce que votre </w:t>
      </w:r>
      <w:r w:rsidR="00000000" w:rsidRPr="00033231">
        <w:lastRenderedPageBreak/>
        <w:t>prédécesseur a imaginé et accompli pour le bien de la paroisse</w:t>
      </w:r>
      <w:r>
        <w:t xml:space="preserve">. </w:t>
      </w:r>
      <w:r w:rsidR="00000000" w:rsidRPr="00033231">
        <w:t>Je m</w:t>
      </w:r>
      <w:r>
        <w:t>’</w:t>
      </w:r>
      <w:r w:rsidR="00000000" w:rsidRPr="00033231">
        <w:t>étonne que l</w:t>
      </w:r>
      <w:r>
        <w:t>’</w:t>
      </w:r>
      <w:r w:rsidR="00000000" w:rsidRPr="00033231">
        <w:t>on ne puisse re</w:t>
      </w:r>
      <w:r w:rsidR="00000000" w:rsidRPr="00033231">
        <w:t>n</w:t>
      </w:r>
      <w:r w:rsidR="00000000" w:rsidRPr="00033231">
        <w:t>dre plus loyalement justice aux autres et à soi-même</w:t>
      </w:r>
      <w:r>
        <w:t xml:space="preserve">. </w:t>
      </w:r>
      <w:r w:rsidR="00000000" w:rsidRPr="00033231">
        <w:t>Lorsque j</w:t>
      </w:r>
      <w:r>
        <w:t>’</w:t>
      </w:r>
      <w:r w:rsidR="00000000" w:rsidRPr="00033231">
        <w:t xml:space="preserve">entends </w:t>
      </w:r>
      <w:r>
        <w:t>MM. </w:t>
      </w:r>
      <w:r w:rsidR="00000000" w:rsidRPr="00033231">
        <w:t>Malone et Donne bavarder sur l</w:t>
      </w:r>
      <w:r>
        <w:t>’</w:t>
      </w:r>
      <w:r w:rsidR="00000000" w:rsidRPr="00033231">
        <w:t>autorité de l</w:t>
      </w:r>
      <w:r>
        <w:t>’</w:t>
      </w:r>
      <w:r w:rsidR="00000000" w:rsidRPr="00033231">
        <w:t>Église</w:t>
      </w:r>
      <w:r>
        <w:t xml:space="preserve">, </w:t>
      </w:r>
      <w:r w:rsidR="00000000" w:rsidRPr="00033231">
        <w:t>sur la dignité et les droits de la prêtrise</w:t>
      </w:r>
      <w:r>
        <w:t xml:space="preserve">, </w:t>
      </w:r>
      <w:r w:rsidR="00000000" w:rsidRPr="00033231">
        <w:t>sur la déférence qui leur est due comme membres du clergé</w:t>
      </w:r>
      <w:r>
        <w:t xml:space="preserve"> ; </w:t>
      </w:r>
      <w:r w:rsidR="00000000" w:rsidRPr="00033231">
        <w:t>quand j</w:t>
      </w:r>
      <w:r>
        <w:t>’</w:t>
      </w:r>
      <w:r w:rsidR="00000000" w:rsidRPr="00033231">
        <w:t>entends l</w:t>
      </w:r>
      <w:r>
        <w:t>’</w:t>
      </w:r>
      <w:r w:rsidR="00000000" w:rsidRPr="00033231">
        <w:t>explosion de leur petit dépit contre les dissidents</w:t>
      </w:r>
      <w:r>
        <w:t xml:space="preserve"> ; </w:t>
      </w:r>
      <w:r w:rsidR="00000000" w:rsidRPr="00033231">
        <w:t>quand je suis témoin de leurs étroites jalousies et de leurs présomptions</w:t>
      </w:r>
      <w:r>
        <w:t xml:space="preserve"> ; </w:t>
      </w:r>
      <w:r w:rsidR="00000000" w:rsidRPr="00033231">
        <w:t>quand ils me rebattent les oreilles de leurs conversations sur les formalités</w:t>
      </w:r>
      <w:r>
        <w:t xml:space="preserve">, </w:t>
      </w:r>
      <w:r w:rsidR="00000000" w:rsidRPr="00033231">
        <w:t>les traditions</w:t>
      </w:r>
      <w:r>
        <w:t xml:space="preserve">, </w:t>
      </w:r>
      <w:r w:rsidR="00000000" w:rsidRPr="00033231">
        <w:t>les superstitions</w:t>
      </w:r>
      <w:r>
        <w:t xml:space="preserve"> ; </w:t>
      </w:r>
      <w:r w:rsidR="00000000" w:rsidRPr="00033231">
        <w:t>quand je vois leur insolence envers les pauvres</w:t>
      </w:r>
      <w:r>
        <w:t xml:space="preserve">, </w:t>
      </w:r>
      <w:r w:rsidR="00000000" w:rsidRPr="00033231">
        <w:t>leur basse servilité envers les r</w:t>
      </w:r>
      <w:r w:rsidR="00000000" w:rsidRPr="00033231">
        <w:t>i</w:t>
      </w:r>
      <w:r w:rsidR="00000000" w:rsidRPr="00033231">
        <w:t>ches</w:t>
      </w:r>
      <w:r>
        <w:t xml:space="preserve">, </w:t>
      </w:r>
      <w:r w:rsidR="00000000" w:rsidRPr="00033231">
        <w:t>il me semble</w:t>
      </w:r>
      <w:r>
        <w:t xml:space="preserve">, </w:t>
      </w:r>
      <w:r w:rsidR="00000000" w:rsidRPr="00033231">
        <w:t>en vérité</w:t>
      </w:r>
      <w:r>
        <w:t xml:space="preserve">, </w:t>
      </w:r>
      <w:r w:rsidR="00000000" w:rsidRPr="00033231">
        <w:t>que l</w:t>
      </w:r>
      <w:r>
        <w:t>’</w:t>
      </w:r>
      <w:r w:rsidR="00000000" w:rsidRPr="00033231">
        <w:t>établissement est dans une pauvre voie</w:t>
      </w:r>
      <w:r>
        <w:t xml:space="preserve">, </w:t>
      </w:r>
      <w:r w:rsidR="00000000" w:rsidRPr="00033231">
        <w:t>et qu</w:t>
      </w:r>
      <w:r>
        <w:t>’</w:t>
      </w:r>
      <w:r w:rsidR="00000000" w:rsidRPr="00033231">
        <w:t>il a</w:t>
      </w:r>
      <w:r>
        <w:t xml:space="preserve">, </w:t>
      </w:r>
      <w:r w:rsidR="00000000" w:rsidRPr="00033231">
        <w:t>ainsi que ses enfants</w:t>
      </w:r>
      <w:r>
        <w:t xml:space="preserve">, </w:t>
      </w:r>
      <w:r w:rsidR="00000000" w:rsidRPr="00033231">
        <w:t>le plus grand besoin d</w:t>
      </w:r>
      <w:r>
        <w:t>’</w:t>
      </w:r>
      <w:r w:rsidR="00000000" w:rsidRPr="00033231">
        <w:t>une réforme</w:t>
      </w:r>
      <w:r>
        <w:t xml:space="preserve">. </w:t>
      </w:r>
      <w:r w:rsidR="00000000" w:rsidRPr="00033231">
        <w:t>Détournant mes regards désespérés de la tour de la cathédrale et de l</w:t>
      </w:r>
      <w:r>
        <w:t>’</w:t>
      </w:r>
      <w:r w:rsidR="00000000" w:rsidRPr="00033231">
        <w:t>humble clocher du village</w:t>
      </w:r>
      <w:r>
        <w:t xml:space="preserve">, </w:t>
      </w:r>
      <w:r w:rsidR="00000000" w:rsidRPr="00033231">
        <w:t>oui</w:t>
      </w:r>
      <w:r>
        <w:t xml:space="preserve">, </w:t>
      </w:r>
      <w:r w:rsidR="00000000" w:rsidRPr="00033231">
        <w:t>aussi dése</w:t>
      </w:r>
      <w:r w:rsidR="00000000" w:rsidRPr="00033231">
        <w:t>s</w:t>
      </w:r>
      <w:r w:rsidR="00000000" w:rsidRPr="00033231">
        <w:t>pérée que le sacristain qui sent le besoin de faire blanchir l</w:t>
      </w:r>
      <w:r>
        <w:t>’</w:t>
      </w:r>
      <w:r w:rsidR="00000000" w:rsidRPr="00033231">
        <w:t>église et n</w:t>
      </w:r>
      <w:r>
        <w:t>’</w:t>
      </w:r>
      <w:r w:rsidR="00000000" w:rsidRPr="00033231">
        <w:t>a pas de quoi acheter de la chaux</w:t>
      </w:r>
      <w:r>
        <w:t xml:space="preserve">, </w:t>
      </w:r>
      <w:r w:rsidR="00000000" w:rsidRPr="00033231">
        <w:t>je me souviens de vos sarcasmes insensés sur les gras évêques</w:t>
      </w:r>
      <w:r>
        <w:t xml:space="preserve">, </w:t>
      </w:r>
      <w:r w:rsidR="00000000" w:rsidRPr="00033231">
        <w:t>les curés bien nourris</w:t>
      </w:r>
      <w:r>
        <w:t xml:space="preserve">, </w:t>
      </w:r>
      <w:r w:rsidR="00000000" w:rsidRPr="00033231">
        <w:t>la vieille mère Église</w:t>
      </w:r>
      <w:r>
        <w:t xml:space="preserve">, </w:t>
      </w:r>
      <w:r w:rsidR="00000000" w:rsidRPr="00033231">
        <w:t>etc</w:t>
      </w:r>
      <w:r>
        <w:t xml:space="preserve">. </w:t>
      </w:r>
      <w:r w:rsidR="00000000" w:rsidRPr="00033231">
        <w:t>Je me souviens des traits que vous décochez à tous ceux qui ne pensent pas comme vous</w:t>
      </w:r>
      <w:r>
        <w:t xml:space="preserve">, </w:t>
      </w:r>
      <w:r w:rsidR="00000000" w:rsidRPr="00033231">
        <w:t>de l</w:t>
      </w:r>
      <w:r>
        <w:t>’</w:t>
      </w:r>
      <w:r w:rsidR="00000000" w:rsidRPr="00033231">
        <w:t>impitoyable condamnation à laquelle vous soumettez les cla</w:t>
      </w:r>
      <w:r w:rsidR="00000000" w:rsidRPr="00033231">
        <w:t>s</w:t>
      </w:r>
      <w:r w:rsidR="00000000" w:rsidRPr="00033231">
        <w:t>ses et les individus</w:t>
      </w:r>
      <w:r>
        <w:t xml:space="preserve">, </w:t>
      </w:r>
      <w:r w:rsidR="00000000" w:rsidRPr="00033231">
        <w:t>sans avoir le moindre égard aux circonsta</w:t>
      </w:r>
      <w:r w:rsidR="00000000" w:rsidRPr="00033231">
        <w:t>n</w:t>
      </w:r>
      <w:r w:rsidR="00000000" w:rsidRPr="00033231">
        <w:t>ces et aux tentations</w:t>
      </w:r>
      <w:r>
        <w:t xml:space="preserve"> : </w:t>
      </w:r>
      <w:r w:rsidR="00000000" w:rsidRPr="00033231">
        <w:t>et alors monsieur Yorke</w:t>
      </w:r>
      <w:r>
        <w:t xml:space="preserve">, </w:t>
      </w:r>
      <w:r w:rsidR="00000000" w:rsidRPr="00033231">
        <w:t>le doute étreint mon âme</w:t>
      </w:r>
      <w:r>
        <w:t xml:space="preserve">, </w:t>
      </w:r>
      <w:r w:rsidR="00000000" w:rsidRPr="00033231">
        <w:t>et je me demande s</w:t>
      </w:r>
      <w:r>
        <w:t>’</w:t>
      </w:r>
      <w:r w:rsidR="00000000" w:rsidRPr="00033231">
        <w:t>il existe des hommes assez cl</w:t>
      </w:r>
      <w:r w:rsidR="00000000" w:rsidRPr="00033231">
        <w:t>é</w:t>
      </w:r>
      <w:r w:rsidR="00000000" w:rsidRPr="00033231">
        <w:t>ments</w:t>
      </w:r>
      <w:r>
        <w:t xml:space="preserve">, </w:t>
      </w:r>
      <w:r w:rsidR="00000000" w:rsidRPr="00033231">
        <w:t>assez raisonnables</w:t>
      </w:r>
      <w:r>
        <w:t xml:space="preserve">, </w:t>
      </w:r>
      <w:r w:rsidR="00000000" w:rsidRPr="00033231">
        <w:t>assez justes</w:t>
      </w:r>
      <w:r>
        <w:t xml:space="preserve">, </w:t>
      </w:r>
      <w:r w:rsidR="00000000" w:rsidRPr="00033231">
        <w:t>pour entreprendre la t</w:t>
      </w:r>
      <w:r w:rsidR="00000000" w:rsidRPr="00033231">
        <w:t>â</w:t>
      </w:r>
      <w:r w:rsidR="00000000" w:rsidRPr="00033231">
        <w:t>che d</w:t>
      </w:r>
      <w:r>
        <w:t>’</w:t>
      </w:r>
      <w:r w:rsidR="00000000" w:rsidRPr="00033231">
        <w:t>une réforme</w:t>
      </w:r>
      <w:r>
        <w:t xml:space="preserve">. </w:t>
      </w:r>
      <w:r w:rsidR="00000000" w:rsidRPr="00033231">
        <w:t>Je ne crois pas que vous soyez de ce nombre</w:t>
      </w:r>
      <w:r>
        <w:t>.</w:t>
      </w:r>
    </w:p>
    <w:p w14:paraId="0E424076" w14:textId="77777777" w:rsidR="004F69D6" w:rsidRDefault="004F69D6" w:rsidP="0021796F">
      <w:r>
        <w:t>— </w:t>
      </w:r>
      <w:r w:rsidR="00000000" w:rsidRPr="00033231">
        <w:t>Vous avez de moi une mauvaise opinion</w:t>
      </w:r>
      <w:r>
        <w:t xml:space="preserve">, </w:t>
      </w:r>
      <w:r w:rsidR="00000000" w:rsidRPr="00033231">
        <w:t>miss Shirley</w:t>
      </w:r>
      <w:r>
        <w:t xml:space="preserve">. </w:t>
      </w:r>
      <w:r w:rsidR="00000000" w:rsidRPr="00033231">
        <w:t>Vous ne m</w:t>
      </w:r>
      <w:r>
        <w:t>’</w:t>
      </w:r>
      <w:r w:rsidR="00000000" w:rsidRPr="00033231">
        <w:t>avez jamais jusqu</w:t>
      </w:r>
      <w:r>
        <w:t>’</w:t>
      </w:r>
      <w:r w:rsidR="00000000" w:rsidRPr="00033231">
        <w:t>ici autant montré vos sentiments</w:t>
      </w:r>
      <w:r>
        <w:t>.</w:t>
      </w:r>
    </w:p>
    <w:p w14:paraId="55DF3A04" w14:textId="77777777" w:rsidR="004F69D6" w:rsidRDefault="004F69D6" w:rsidP="0021796F">
      <w:r>
        <w:t>— </w:t>
      </w:r>
      <w:r w:rsidR="00000000" w:rsidRPr="00033231">
        <w:t>Je n</w:t>
      </w:r>
      <w:r>
        <w:t>’</w:t>
      </w:r>
      <w:r w:rsidR="00000000" w:rsidRPr="00033231">
        <w:t>en avais jamais eu l</w:t>
      </w:r>
      <w:r>
        <w:t>’</w:t>
      </w:r>
      <w:r w:rsidR="00000000" w:rsidRPr="00033231">
        <w:t>occasion</w:t>
      </w:r>
      <w:r>
        <w:t xml:space="preserve"> ; </w:t>
      </w:r>
      <w:r w:rsidR="00000000" w:rsidRPr="00033231">
        <w:t>mais je suis restée a</w:t>
      </w:r>
      <w:r w:rsidR="00000000" w:rsidRPr="00033231">
        <w:t>s</w:t>
      </w:r>
      <w:r w:rsidR="00000000" w:rsidRPr="00033231">
        <w:t>sise sur le tabouret de Jessy</w:t>
      </w:r>
      <w:r>
        <w:t xml:space="preserve">, </w:t>
      </w:r>
      <w:r w:rsidR="00000000" w:rsidRPr="00033231">
        <w:t>à côté de votre chaise</w:t>
      </w:r>
      <w:r>
        <w:t xml:space="preserve">, </w:t>
      </w:r>
      <w:r w:rsidR="00000000" w:rsidRPr="00033231">
        <w:t xml:space="preserve">dans le </w:t>
      </w:r>
      <w:r w:rsidR="00000000" w:rsidRPr="00033231">
        <w:lastRenderedPageBreak/>
        <w:t>pa</w:t>
      </w:r>
      <w:r w:rsidR="00000000" w:rsidRPr="00033231">
        <w:t>r</w:t>
      </w:r>
      <w:r w:rsidR="00000000" w:rsidRPr="00033231">
        <w:t xml:space="preserve">loir de </w:t>
      </w:r>
      <w:proofErr w:type="spellStart"/>
      <w:r w:rsidR="00000000" w:rsidRPr="00033231">
        <w:t>Briarmains</w:t>
      </w:r>
      <w:proofErr w:type="spellEnd"/>
      <w:r>
        <w:t xml:space="preserve">, </w:t>
      </w:r>
      <w:r w:rsidR="00000000" w:rsidRPr="00033231">
        <w:t>pendant des soirées entières</w:t>
      </w:r>
      <w:r>
        <w:t xml:space="preserve">, </w:t>
      </w:r>
      <w:r w:rsidR="00000000" w:rsidRPr="00033231">
        <w:t>écoutant av</w:t>
      </w:r>
      <w:r w:rsidR="00000000" w:rsidRPr="00033231">
        <w:t>i</w:t>
      </w:r>
      <w:r w:rsidR="00000000" w:rsidRPr="00033231">
        <w:t>dement votre causerie</w:t>
      </w:r>
      <w:r>
        <w:t xml:space="preserve">, </w:t>
      </w:r>
      <w:r w:rsidR="00000000" w:rsidRPr="00033231">
        <w:t>tantôt admirant</w:t>
      </w:r>
      <w:r>
        <w:t xml:space="preserve">, </w:t>
      </w:r>
      <w:r w:rsidR="00000000" w:rsidRPr="00033231">
        <w:t>tantôt m</w:t>
      </w:r>
      <w:r>
        <w:t>’</w:t>
      </w:r>
      <w:r w:rsidR="00000000" w:rsidRPr="00033231">
        <w:t>insurgeant contre vos paroles</w:t>
      </w:r>
      <w:r>
        <w:t xml:space="preserve">. </w:t>
      </w:r>
      <w:r w:rsidR="00000000" w:rsidRPr="00033231">
        <w:t xml:space="preserve">Je vous regarde comme un beau vieillard </w:t>
      </w:r>
      <w:proofErr w:type="spellStart"/>
      <w:r w:rsidR="00000000" w:rsidRPr="00033231">
        <w:t>yorkshirien</w:t>
      </w:r>
      <w:proofErr w:type="spellEnd"/>
      <w:r>
        <w:t xml:space="preserve">, </w:t>
      </w:r>
      <w:r w:rsidR="00000000" w:rsidRPr="00033231">
        <w:t>monsieur</w:t>
      </w:r>
      <w:r>
        <w:t xml:space="preserve"> ; </w:t>
      </w:r>
      <w:r w:rsidR="00000000" w:rsidRPr="00033231">
        <w:t>je suis fière d</w:t>
      </w:r>
      <w:r>
        <w:t>’</w:t>
      </w:r>
      <w:r w:rsidR="00000000" w:rsidRPr="00033231">
        <w:t>être née dans le même pays et la même paroisse que vous</w:t>
      </w:r>
      <w:r>
        <w:t xml:space="preserve"> : </w:t>
      </w:r>
      <w:r w:rsidR="00000000" w:rsidRPr="00033231">
        <w:t>vous êtes loyal</w:t>
      </w:r>
      <w:r>
        <w:t xml:space="preserve">, </w:t>
      </w:r>
      <w:r w:rsidR="00000000" w:rsidRPr="00033231">
        <w:t>honnête</w:t>
      </w:r>
      <w:r>
        <w:t xml:space="preserve">, </w:t>
      </w:r>
      <w:r w:rsidR="00000000" w:rsidRPr="00033231">
        <w:t>indépendant comme le roc qui a sa base au fond de la mer</w:t>
      </w:r>
      <w:r>
        <w:t xml:space="preserve"> ; </w:t>
      </w:r>
      <w:r w:rsidR="00000000" w:rsidRPr="00033231">
        <w:t>mais enfin vous êtes dur</w:t>
      </w:r>
      <w:r>
        <w:t xml:space="preserve">, </w:t>
      </w:r>
      <w:r w:rsidR="00000000" w:rsidRPr="00033231">
        <w:t>roide</w:t>
      </w:r>
      <w:r>
        <w:t xml:space="preserve">, </w:t>
      </w:r>
      <w:r w:rsidR="00000000" w:rsidRPr="00033231">
        <w:t>étroit et sans pitié</w:t>
      </w:r>
      <w:r>
        <w:t>.</w:t>
      </w:r>
    </w:p>
    <w:p w14:paraId="6E799C09" w14:textId="77777777" w:rsidR="004F69D6" w:rsidRDefault="004F69D6" w:rsidP="0021796F">
      <w:r>
        <w:t>— </w:t>
      </w:r>
      <w:r w:rsidR="00000000" w:rsidRPr="00033231">
        <w:t>Non pour les pauvres</w:t>
      </w:r>
      <w:r>
        <w:t xml:space="preserve">, </w:t>
      </w:r>
      <w:r w:rsidR="00000000" w:rsidRPr="00033231">
        <w:t>ma fille</w:t>
      </w:r>
      <w:r>
        <w:t xml:space="preserve">, </w:t>
      </w:r>
      <w:r w:rsidR="00000000" w:rsidRPr="00033231">
        <w:t>non pour les humbles de la terre</w:t>
      </w:r>
      <w:r>
        <w:t xml:space="preserve">, </w:t>
      </w:r>
      <w:r w:rsidR="00000000" w:rsidRPr="00033231">
        <w:t>seulement pour les orgueilleux et les superbes</w:t>
      </w:r>
      <w:r>
        <w:t>.</w:t>
      </w:r>
    </w:p>
    <w:p w14:paraId="78D9D438" w14:textId="6DC25DF4" w:rsidR="004F69D6" w:rsidRDefault="004F69D6" w:rsidP="0021796F">
      <w:r>
        <w:t>— </w:t>
      </w:r>
      <w:r w:rsidR="00000000" w:rsidRPr="00033231">
        <w:t>Et quel droit avez-vous</w:t>
      </w:r>
      <w:r>
        <w:t xml:space="preserve">, </w:t>
      </w:r>
      <w:r w:rsidR="00000000" w:rsidRPr="00033231">
        <w:t>monsieur</w:t>
      </w:r>
      <w:r>
        <w:t xml:space="preserve">, </w:t>
      </w:r>
      <w:r w:rsidR="00000000" w:rsidRPr="00033231">
        <w:t>de faire une semblable distinction</w:t>
      </w:r>
      <w:r>
        <w:t xml:space="preserve"> ? </w:t>
      </w:r>
      <w:r w:rsidR="00000000" w:rsidRPr="00033231">
        <w:t>Il n</w:t>
      </w:r>
      <w:r>
        <w:t>’</w:t>
      </w:r>
      <w:r w:rsidR="00000000" w:rsidRPr="00033231">
        <w:t>existe pas d</w:t>
      </w:r>
      <w:r>
        <w:t>’</w:t>
      </w:r>
      <w:r w:rsidR="00000000" w:rsidRPr="00033231">
        <w:t>homme plus fier et plus hautain que vous</w:t>
      </w:r>
      <w:r>
        <w:t xml:space="preserve">. </w:t>
      </w:r>
      <w:r w:rsidR="00000000" w:rsidRPr="00033231">
        <w:t>Vous trouvez aisé de parler d</w:t>
      </w:r>
      <w:r>
        <w:t>’</w:t>
      </w:r>
      <w:r w:rsidR="00000000" w:rsidRPr="00033231">
        <w:t>un ton protecteur à vos inférieurs</w:t>
      </w:r>
      <w:r>
        <w:t xml:space="preserve"> ; </w:t>
      </w:r>
      <w:r w:rsidR="00000000" w:rsidRPr="00033231">
        <w:t>vous êtes trop orgueilleux</w:t>
      </w:r>
      <w:r>
        <w:t xml:space="preserve">, </w:t>
      </w:r>
      <w:r w:rsidR="00000000" w:rsidRPr="00033231">
        <w:t>trop ambitieux</w:t>
      </w:r>
      <w:r>
        <w:t xml:space="preserve">, </w:t>
      </w:r>
      <w:r w:rsidR="00000000" w:rsidRPr="00033231">
        <w:t>trop j</w:t>
      </w:r>
      <w:r w:rsidR="00000000" w:rsidRPr="00033231">
        <w:t>a</w:t>
      </w:r>
      <w:r w:rsidR="00000000" w:rsidRPr="00033231">
        <w:t>loux</w:t>
      </w:r>
      <w:r>
        <w:t xml:space="preserve">, </w:t>
      </w:r>
      <w:r w:rsidR="00000000" w:rsidRPr="00033231">
        <w:t>pour être civil avec ceux qui sont au-dessus de vous</w:t>
      </w:r>
      <w:r>
        <w:t xml:space="preserve">. </w:t>
      </w:r>
      <w:r w:rsidR="00000000" w:rsidRPr="00033231">
        <w:t>Mais vous êtes tous les mêmes</w:t>
      </w:r>
      <w:r>
        <w:t xml:space="preserve">. </w:t>
      </w:r>
      <w:proofErr w:type="spellStart"/>
      <w:r w:rsidR="00000000" w:rsidRPr="00033231">
        <w:t>Helstone</w:t>
      </w:r>
      <w:proofErr w:type="spellEnd"/>
      <w:r w:rsidR="00000000" w:rsidRPr="00033231">
        <w:t xml:space="preserve"> aussi est fier et rempli de préjugés</w:t>
      </w:r>
      <w:r>
        <w:t xml:space="preserve">. </w:t>
      </w:r>
      <w:r w:rsidR="00000000" w:rsidRPr="00033231">
        <w:t>Moore</w:t>
      </w:r>
      <w:r>
        <w:t xml:space="preserve">, </w:t>
      </w:r>
      <w:r w:rsidR="00000000" w:rsidRPr="00033231">
        <w:t>quoique plus juste et plus sensé que vous et le recteur</w:t>
      </w:r>
      <w:r>
        <w:t xml:space="preserve">, </w:t>
      </w:r>
      <w:r w:rsidR="00000000" w:rsidRPr="00033231">
        <w:t>est cependant hautain</w:t>
      </w:r>
      <w:r>
        <w:t xml:space="preserve">, </w:t>
      </w:r>
      <w:r w:rsidR="00000000" w:rsidRPr="00033231">
        <w:t>sévère et généralement égoïste</w:t>
      </w:r>
      <w:r>
        <w:t xml:space="preserve">. </w:t>
      </w:r>
      <w:r w:rsidR="00000000" w:rsidRPr="00033231">
        <w:t>C</w:t>
      </w:r>
      <w:r>
        <w:t>’</w:t>
      </w:r>
      <w:r w:rsidR="00000000" w:rsidRPr="00033231">
        <w:t>est heureux qu</w:t>
      </w:r>
      <w:r>
        <w:t>’</w:t>
      </w:r>
      <w:r w:rsidR="00000000" w:rsidRPr="00033231">
        <w:t xml:space="preserve">il se rencontre accidentellement des hommes comme </w:t>
      </w:r>
      <w:r>
        <w:t>M. </w:t>
      </w:r>
      <w:r w:rsidR="00000000" w:rsidRPr="00033231">
        <w:t>Hall</w:t>
      </w:r>
      <w:r>
        <w:t xml:space="preserve">, </w:t>
      </w:r>
      <w:r w:rsidR="00000000" w:rsidRPr="00033231">
        <w:t>des hommes au cœur grand et généreux</w:t>
      </w:r>
      <w:r>
        <w:t xml:space="preserve">, </w:t>
      </w:r>
      <w:r w:rsidR="00000000" w:rsidRPr="00033231">
        <w:t>qui peuvent pardonner aux autres d</w:t>
      </w:r>
      <w:r>
        <w:t>’</w:t>
      </w:r>
      <w:r w:rsidR="00000000" w:rsidRPr="00033231">
        <w:t>être plus riches</w:t>
      </w:r>
      <w:r>
        <w:t xml:space="preserve">, </w:t>
      </w:r>
      <w:r w:rsidR="00000000" w:rsidRPr="00033231">
        <w:t>plus prospères ou plus puissants qu</w:t>
      </w:r>
      <w:r>
        <w:t>’</w:t>
      </w:r>
      <w:r w:rsidR="00000000" w:rsidRPr="00033231">
        <w:t>eux</w:t>
      </w:r>
      <w:r>
        <w:t xml:space="preserve">. </w:t>
      </w:r>
      <w:r w:rsidR="00000000" w:rsidRPr="00033231">
        <w:t>De tels hommes peuvent avoir moins d</w:t>
      </w:r>
      <w:r>
        <w:t>’</w:t>
      </w:r>
      <w:r w:rsidR="00000000" w:rsidRPr="00033231">
        <w:t>originalité et moins de force de caractère que vous</w:t>
      </w:r>
      <w:r>
        <w:t xml:space="preserve">, </w:t>
      </w:r>
      <w:r w:rsidR="00000000" w:rsidRPr="00033231">
        <w:t>mais ce sont de plus vrais amis de l</w:t>
      </w:r>
      <w:r>
        <w:t>’</w:t>
      </w:r>
      <w:r w:rsidR="00000000" w:rsidRPr="00033231">
        <w:t>humanité</w:t>
      </w:r>
      <w:r>
        <w:t>.</w:t>
      </w:r>
    </w:p>
    <w:p w14:paraId="7FA3B0AB" w14:textId="6750FF86" w:rsidR="004F69D6" w:rsidRDefault="004F69D6" w:rsidP="0021796F">
      <w:r>
        <w:t>— </w:t>
      </w:r>
      <w:r w:rsidR="00000000" w:rsidRPr="00033231">
        <w:t>Et quand cela aura-t-il lieu</w:t>
      </w:r>
      <w:r>
        <w:t xml:space="preserve"> ? </w:t>
      </w:r>
      <w:r w:rsidR="00000000" w:rsidRPr="00033231">
        <w:t xml:space="preserve">dit </w:t>
      </w:r>
      <w:r>
        <w:t>M. </w:t>
      </w:r>
      <w:r w:rsidR="00000000" w:rsidRPr="00033231">
        <w:t>Yorke en se levant</w:t>
      </w:r>
      <w:r>
        <w:t>.</w:t>
      </w:r>
    </w:p>
    <w:p w14:paraId="1476308E" w14:textId="77777777" w:rsidR="004F69D6" w:rsidRDefault="004F69D6" w:rsidP="0021796F">
      <w:r>
        <w:t>— </w:t>
      </w:r>
      <w:r w:rsidR="00000000" w:rsidRPr="00033231">
        <w:t>Quoi</w:t>
      </w:r>
      <w:r>
        <w:t> ?</w:t>
      </w:r>
    </w:p>
    <w:p w14:paraId="24DF2B3C" w14:textId="77777777" w:rsidR="004F69D6" w:rsidRDefault="004F69D6" w:rsidP="0021796F">
      <w:r>
        <w:t>— </w:t>
      </w:r>
      <w:r w:rsidR="00000000" w:rsidRPr="00033231">
        <w:t>La noce</w:t>
      </w:r>
      <w:r>
        <w:t>.</w:t>
      </w:r>
    </w:p>
    <w:p w14:paraId="78E8148D" w14:textId="77777777" w:rsidR="004F69D6" w:rsidRDefault="004F69D6" w:rsidP="0021796F">
      <w:r>
        <w:t>— </w:t>
      </w:r>
      <w:r w:rsidR="00000000" w:rsidRPr="00033231">
        <w:t>Quelle noce</w:t>
      </w:r>
      <w:r>
        <w:t> ?</w:t>
      </w:r>
    </w:p>
    <w:p w14:paraId="20F75685" w14:textId="208A68ED" w:rsidR="00000000" w:rsidRPr="00033231" w:rsidRDefault="004F69D6" w:rsidP="0021796F">
      <w:r>
        <w:lastRenderedPageBreak/>
        <w:t>— </w:t>
      </w:r>
      <w:r w:rsidR="00000000" w:rsidRPr="00033231">
        <w:t>Celle de Robert Gérard Moore</w:t>
      </w:r>
      <w:r>
        <w:t xml:space="preserve">, </w:t>
      </w:r>
      <w:r w:rsidR="00000000" w:rsidRPr="00033231">
        <w:t>Esq</w:t>
      </w:r>
      <w:r>
        <w:t xml:space="preserve">., </w:t>
      </w:r>
      <w:r w:rsidR="00000000" w:rsidRPr="00033231">
        <w:t xml:space="preserve">de </w:t>
      </w:r>
      <w:proofErr w:type="spellStart"/>
      <w:r w:rsidR="00000000" w:rsidRPr="00033231">
        <w:t>Hollow</w:t>
      </w:r>
      <w:proofErr w:type="spellEnd"/>
      <w:r>
        <w:t xml:space="preserve">, </w:t>
      </w:r>
      <w:r w:rsidR="00000000" w:rsidRPr="00033231">
        <w:t xml:space="preserve">avec miss </w:t>
      </w:r>
      <w:proofErr w:type="spellStart"/>
      <w:r w:rsidR="00000000" w:rsidRPr="00033231">
        <w:t>Keeldar</w:t>
      </w:r>
      <w:proofErr w:type="spellEnd"/>
      <w:r>
        <w:t xml:space="preserve">, </w:t>
      </w:r>
      <w:r w:rsidR="00000000" w:rsidRPr="00033231">
        <w:t xml:space="preserve">fille et héritière de feu Cave </w:t>
      </w:r>
      <w:proofErr w:type="spellStart"/>
      <w:r w:rsidR="00000000" w:rsidRPr="00033231">
        <w:t>Keeldar</w:t>
      </w:r>
      <w:proofErr w:type="spellEnd"/>
      <w:r>
        <w:t xml:space="preserve">, </w:t>
      </w:r>
      <w:r w:rsidR="00000000" w:rsidRPr="00033231">
        <w:t xml:space="preserve">de </w:t>
      </w:r>
      <w:proofErr w:type="spellStart"/>
      <w:r w:rsidR="00000000" w:rsidRPr="00033231">
        <w:t>Fiel</w:t>
      </w:r>
      <w:r w:rsidR="00000000" w:rsidRPr="00033231">
        <w:t>d</w:t>
      </w:r>
      <w:r w:rsidR="00000000" w:rsidRPr="00033231">
        <w:t>head</w:t>
      </w:r>
      <w:proofErr w:type="spellEnd"/>
      <w:r>
        <w:t> ? »</w:t>
      </w:r>
    </w:p>
    <w:p w14:paraId="365C8FD4" w14:textId="77777777" w:rsidR="004F69D6" w:rsidRDefault="00000000" w:rsidP="0021796F">
      <w:r w:rsidRPr="00033231">
        <w:t>Shirley regarda celui qui lui adressait cette question en rougissant</w:t>
      </w:r>
      <w:r w:rsidR="004F69D6">
        <w:t xml:space="preserve"> ; </w:t>
      </w:r>
      <w:r w:rsidRPr="00033231">
        <w:t>mais son œil ne faiblissait pas</w:t>
      </w:r>
      <w:r w:rsidR="004F69D6">
        <w:t xml:space="preserve"> : </w:t>
      </w:r>
      <w:r w:rsidRPr="00033231">
        <w:t>il brillait d</w:t>
      </w:r>
      <w:r w:rsidR="004F69D6">
        <w:t>’</w:t>
      </w:r>
      <w:r w:rsidRPr="00033231">
        <w:t>un éclat ferme</w:t>
      </w:r>
      <w:r w:rsidR="004F69D6">
        <w:t xml:space="preserve">, </w:t>
      </w:r>
      <w:r w:rsidRPr="00033231">
        <w:t>il brûlait d</w:t>
      </w:r>
      <w:r w:rsidR="004F69D6">
        <w:t>’</w:t>
      </w:r>
      <w:r w:rsidRPr="00033231">
        <w:t>un feu sombre</w:t>
      </w:r>
      <w:r w:rsidR="004F69D6">
        <w:t>.</w:t>
      </w:r>
    </w:p>
    <w:p w14:paraId="4DEB5DAE" w14:textId="77777777" w:rsidR="004F69D6" w:rsidRDefault="004F69D6" w:rsidP="0021796F">
      <w:r>
        <w:t>« </w:t>
      </w:r>
      <w:r w:rsidR="00000000" w:rsidRPr="00033231">
        <w:t>Voilà votre vengeance</w:t>
      </w:r>
      <w:r>
        <w:t>, »</w:t>
      </w:r>
      <w:r w:rsidR="00000000" w:rsidRPr="00033231">
        <w:t xml:space="preserve"> dit-elle lentement</w:t>
      </w:r>
      <w:r>
        <w:t xml:space="preserve">. </w:t>
      </w:r>
      <w:r w:rsidR="00000000" w:rsidRPr="00033231">
        <w:t>Puis elle ajouta</w:t>
      </w:r>
      <w:r>
        <w:t> : « </w:t>
      </w:r>
      <w:r w:rsidR="00000000" w:rsidRPr="00033231">
        <w:t xml:space="preserve">Est-ce que ce serait un mariage indigne de celle qui représente feu Charles Cave </w:t>
      </w:r>
      <w:proofErr w:type="spellStart"/>
      <w:r w:rsidR="00000000" w:rsidRPr="00033231">
        <w:t>Keeldar</w:t>
      </w:r>
      <w:proofErr w:type="spellEnd"/>
      <w:r>
        <w:t> ?</w:t>
      </w:r>
    </w:p>
    <w:p w14:paraId="14C197CB" w14:textId="77777777" w:rsidR="004F69D6" w:rsidRDefault="004F69D6" w:rsidP="0021796F">
      <w:r>
        <w:t>— </w:t>
      </w:r>
      <w:r w:rsidR="00000000" w:rsidRPr="00033231">
        <w:t>Ma fille</w:t>
      </w:r>
      <w:r>
        <w:t xml:space="preserve">, </w:t>
      </w:r>
      <w:r w:rsidR="00000000" w:rsidRPr="00033231">
        <w:t>Moore est un gentleman</w:t>
      </w:r>
      <w:r>
        <w:t xml:space="preserve"> : </w:t>
      </w:r>
      <w:r w:rsidR="00000000" w:rsidRPr="00033231">
        <w:t>son sang est pur et ancien comme le mien ou le tien</w:t>
      </w:r>
      <w:r>
        <w:t>.</w:t>
      </w:r>
    </w:p>
    <w:p w14:paraId="7BADDB31" w14:textId="5975BC31" w:rsidR="00000000" w:rsidRPr="00033231" w:rsidRDefault="004F69D6" w:rsidP="0021796F">
      <w:r>
        <w:t>— </w:t>
      </w:r>
      <w:r w:rsidR="00000000" w:rsidRPr="00033231">
        <w:t>Et tous deux nous tirons vanité de notre origine</w:t>
      </w:r>
      <w:r>
        <w:t xml:space="preserve">. </w:t>
      </w:r>
      <w:r w:rsidR="00000000" w:rsidRPr="00033231">
        <w:t>Nous avons notre orgueil de famille</w:t>
      </w:r>
      <w:r>
        <w:t xml:space="preserve">, </w:t>
      </w:r>
      <w:r w:rsidR="00000000" w:rsidRPr="00033231">
        <w:t>bien que l</w:t>
      </w:r>
      <w:r>
        <w:t>’</w:t>
      </w:r>
      <w:r w:rsidR="00000000" w:rsidRPr="00033231">
        <w:t>un de nous soit un r</w:t>
      </w:r>
      <w:r w:rsidR="00000000" w:rsidRPr="00033231">
        <w:t>é</w:t>
      </w:r>
      <w:r w:rsidR="00000000" w:rsidRPr="00033231">
        <w:t>publicain</w:t>
      </w:r>
      <w:r>
        <w:t>. »</w:t>
      </w:r>
    </w:p>
    <w:p w14:paraId="42DCA27B" w14:textId="77777777" w:rsidR="004F69D6" w:rsidRDefault="00000000" w:rsidP="0021796F">
      <w:r w:rsidRPr="00033231">
        <w:t>Yorke</w:t>
      </w:r>
      <w:r w:rsidR="004F69D6">
        <w:t xml:space="preserve">, </w:t>
      </w:r>
      <w:r w:rsidRPr="00033231">
        <w:t>qui se tenait debout devant elle</w:t>
      </w:r>
      <w:r w:rsidR="004F69D6">
        <w:t xml:space="preserve">, </w:t>
      </w:r>
      <w:r w:rsidRPr="00033231">
        <w:t>s</w:t>
      </w:r>
      <w:r w:rsidR="004F69D6">
        <w:t>’</w:t>
      </w:r>
      <w:r w:rsidRPr="00033231">
        <w:t>inclina</w:t>
      </w:r>
      <w:r w:rsidR="004F69D6">
        <w:t xml:space="preserve">. </w:t>
      </w:r>
      <w:r w:rsidRPr="00033231">
        <w:t>Ses lèvres étaient muettes</w:t>
      </w:r>
      <w:r w:rsidR="004F69D6">
        <w:t xml:space="preserve">, </w:t>
      </w:r>
      <w:r w:rsidRPr="00033231">
        <w:t>mais son œil confessait la vérité de l</w:t>
      </w:r>
      <w:r w:rsidR="004F69D6">
        <w:t>’</w:t>
      </w:r>
      <w:r w:rsidRPr="00033231">
        <w:t>accusation</w:t>
      </w:r>
      <w:r w:rsidR="004F69D6">
        <w:t xml:space="preserve">. </w:t>
      </w:r>
      <w:r w:rsidRPr="00033231">
        <w:t>Oui</w:t>
      </w:r>
      <w:r w:rsidR="004F69D6">
        <w:t xml:space="preserve">, </w:t>
      </w:r>
      <w:r w:rsidRPr="00033231">
        <w:t>il avait un orgueil de famille</w:t>
      </w:r>
      <w:r w:rsidR="004F69D6">
        <w:t xml:space="preserve">, </w:t>
      </w:r>
      <w:r w:rsidRPr="00033231">
        <w:t>on le voyait dans toute son a</w:t>
      </w:r>
      <w:r w:rsidRPr="00033231">
        <w:t>t</w:t>
      </w:r>
      <w:r w:rsidRPr="00033231">
        <w:t>titude</w:t>
      </w:r>
      <w:r w:rsidR="004F69D6">
        <w:t>.</w:t>
      </w:r>
    </w:p>
    <w:p w14:paraId="5B9E795E" w14:textId="77777777" w:rsidR="004F69D6" w:rsidRDefault="004F69D6" w:rsidP="0021796F">
      <w:r>
        <w:t>« </w:t>
      </w:r>
      <w:r w:rsidR="00000000" w:rsidRPr="00033231">
        <w:t>Moore est un gentleman</w:t>
      </w:r>
      <w:r>
        <w:t>, »</w:t>
      </w:r>
      <w:r w:rsidR="00000000" w:rsidRPr="00033231">
        <w:t xml:space="preserve"> répéta Shirley</w:t>
      </w:r>
      <w:r>
        <w:t xml:space="preserve">, </w:t>
      </w:r>
      <w:r w:rsidR="00000000" w:rsidRPr="00033231">
        <w:t>redressant sa tête avec une grâce joyeuse</w:t>
      </w:r>
      <w:r>
        <w:t>.</w:t>
      </w:r>
    </w:p>
    <w:p w14:paraId="2A4B832B" w14:textId="07D2EFA3" w:rsidR="004F69D6" w:rsidRDefault="00000000" w:rsidP="0021796F">
      <w:r w:rsidRPr="00033231">
        <w:t>Elle se contraignit cependant</w:t>
      </w:r>
      <w:r w:rsidR="004F69D6">
        <w:t xml:space="preserve"> : </w:t>
      </w:r>
      <w:r w:rsidRPr="00033231">
        <w:t>les mots qu</w:t>
      </w:r>
      <w:r w:rsidR="004F69D6">
        <w:t>’</w:t>
      </w:r>
      <w:r w:rsidRPr="00033231">
        <w:t>elle ne voulait pas prononcer semblaient se presser sur sa langue</w:t>
      </w:r>
      <w:r w:rsidR="004F69D6">
        <w:t xml:space="preserve"> ; </w:t>
      </w:r>
      <w:r w:rsidRPr="00033231">
        <w:t>mais son regard parlait assez en ce moment</w:t>
      </w:r>
      <w:r w:rsidR="004F69D6">
        <w:t xml:space="preserve">. </w:t>
      </w:r>
      <w:r w:rsidRPr="00033231">
        <w:t>Yorke essaya de lire ce la</w:t>
      </w:r>
      <w:r w:rsidRPr="00033231">
        <w:t>n</w:t>
      </w:r>
      <w:r w:rsidRPr="00033231">
        <w:t>gage des yeux</w:t>
      </w:r>
      <w:r w:rsidR="004F69D6">
        <w:t xml:space="preserve">, </w:t>
      </w:r>
      <w:r w:rsidRPr="00033231">
        <w:t>visible</w:t>
      </w:r>
      <w:r w:rsidR="004F69D6">
        <w:t xml:space="preserve">, </w:t>
      </w:r>
      <w:r w:rsidRPr="00033231">
        <w:t>mais intraduisible</w:t>
      </w:r>
      <w:r w:rsidR="004F69D6">
        <w:t xml:space="preserve">, </w:t>
      </w:r>
      <w:r w:rsidRPr="00033231">
        <w:t xml:space="preserve">un </w:t>
      </w:r>
      <w:proofErr w:type="spellStart"/>
      <w:r w:rsidRPr="00033231">
        <w:t>poëme</w:t>
      </w:r>
      <w:proofErr w:type="spellEnd"/>
      <w:r w:rsidRPr="00033231">
        <w:t xml:space="preserve"> plein d</w:t>
      </w:r>
      <w:r w:rsidR="004F69D6">
        <w:t>’</w:t>
      </w:r>
      <w:r w:rsidRPr="00033231">
        <w:t>ardent lyrisme en une langue inconnue</w:t>
      </w:r>
      <w:r w:rsidR="004F69D6">
        <w:t xml:space="preserve">. </w:t>
      </w:r>
      <w:r w:rsidRPr="00033231">
        <w:t>Ce n</w:t>
      </w:r>
      <w:r w:rsidR="004F69D6">
        <w:t>’</w:t>
      </w:r>
      <w:r w:rsidRPr="00033231">
        <w:t>était point c</w:t>
      </w:r>
      <w:r w:rsidRPr="00033231">
        <w:t>e</w:t>
      </w:r>
      <w:r w:rsidRPr="00033231">
        <w:t>pendant une vulgaire histoire</w:t>
      </w:r>
      <w:r w:rsidR="004F69D6">
        <w:t xml:space="preserve">, </w:t>
      </w:r>
      <w:r w:rsidRPr="00033231">
        <w:t>une simple bouffée de sentiment</w:t>
      </w:r>
      <w:r w:rsidR="004F69D6">
        <w:t xml:space="preserve">, </w:t>
      </w:r>
      <w:r w:rsidRPr="00033231">
        <w:t>une ordinaire confession d</w:t>
      </w:r>
      <w:r w:rsidR="004F69D6">
        <w:t>’</w:t>
      </w:r>
      <w:r w:rsidRPr="00033231">
        <w:t>amour</w:t>
      </w:r>
      <w:r w:rsidR="004F69D6">
        <w:t xml:space="preserve">, </w:t>
      </w:r>
      <w:r w:rsidRPr="00033231">
        <w:t>qu</w:t>
      </w:r>
      <w:r w:rsidR="004F69D6">
        <w:t>’</w:t>
      </w:r>
      <w:r w:rsidRPr="00033231">
        <w:t>exprimait ce regard</w:t>
      </w:r>
      <w:r w:rsidR="004F69D6">
        <w:t xml:space="preserve">. </w:t>
      </w:r>
      <w:r w:rsidRPr="00033231">
        <w:t>C</w:t>
      </w:r>
      <w:r w:rsidR="004F69D6">
        <w:t>’</w:t>
      </w:r>
      <w:r w:rsidRPr="00033231">
        <w:t>était quelque chose de plus profond</w:t>
      </w:r>
      <w:r w:rsidR="004F69D6">
        <w:t xml:space="preserve">, </w:t>
      </w:r>
      <w:r w:rsidRPr="00033231">
        <w:t>de plus obscur que ce qu</w:t>
      </w:r>
      <w:r w:rsidR="004F69D6">
        <w:t>’</w:t>
      </w:r>
      <w:r w:rsidRPr="00033231">
        <w:t xml:space="preserve">y croyait lire </w:t>
      </w:r>
      <w:r w:rsidR="004F69D6">
        <w:t>M. </w:t>
      </w:r>
      <w:r w:rsidRPr="00033231">
        <w:t>Yorke</w:t>
      </w:r>
      <w:r w:rsidR="004F69D6">
        <w:t xml:space="preserve">. </w:t>
      </w:r>
      <w:r w:rsidRPr="00033231">
        <w:t xml:space="preserve">Il sentit que sa vengeance </w:t>
      </w:r>
      <w:r w:rsidRPr="00033231">
        <w:lastRenderedPageBreak/>
        <w:t>venait de frapper à faux et que Shirley triomphait</w:t>
      </w:r>
      <w:r w:rsidR="004F69D6">
        <w:t xml:space="preserve"> ; </w:t>
      </w:r>
      <w:r w:rsidRPr="00033231">
        <w:t>il se sentit en défaut</w:t>
      </w:r>
      <w:r w:rsidR="004F69D6">
        <w:t xml:space="preserve">, </w:t>
      </w:r>
      <w:r w:rsidRPr="00033231">
        <w:t>joué</w:t>
      </w:r>
      <w:r w:rsidR="004F69D6">
        <w:t xml:space="preserve">, </w:t>
      </w:r>
      <w:r w:rsidRPr="00033231">
        <w:t>déconcerté</w:t>
      </w:r>
      <w:r w:rsidR="004F69D6">
        <w:t>.</w:t>
      </w:r>
    </w:p>
    <w:p w14:paraId="7E667001" w14:textId="77777777" w:rsidR="004F69D6" w:rsidRDefault="004F69D6" w:rsidP="0021796F">
      <w:r>
        <w:t>« </w:t>
      </w:r>
      <w:r w:rsidR="00000000" w:rsidRPr="00033231">
        <w:t>Et</w:t>
      </w:r>
      <w:r>
        <w:t xml:space="preserve">, </w:t>
      </w:r>
      <w:r w:rsidR="00000000" w:rsidRPr="00033231">
        <w:t>si Moore est un gentleman</w:t>
      </w:r>
      <w:r>
        <w:t xml:space="preserve">, </w:t>
      </w:r>
      <w:r w:rsidR="00000000" w:rsidRPr="00033231">
        <w:t>vous pouvez être seul</w:t>
      </w:r>
      <w:r w:rsidR="00000000" w:rsidRPr="00033231">
        <w:t>e</w:t>
      </w:r>
      <w:r w:rsidR="00000000" w:rsidRPr="00033231">
        <w:t>ment une lady</w:t>
      </w:r>
      <w:r>
        <w:t xml:space="preserve"> ; </w:t>
      </w:r>
      <w:r w:rsidR="00000000" w:rsidRPr="00033231">
        <w:t>donc</w:t>
      </w:r>
      <w:r>
        <w:t>…</w:t>
      </w:r>
    </w:p>
    <w:p w14:paraId="50A2D652" w14:textId="77777777" w:rsidR="004F69D6" w:rsidRDefault="004F69D6" w:rsidP="0021796F">
      <w:r>
        <w:t>— </w:t>
      </w:r>
      <w:r w:rsidR="00000000" w:rsidRPr="00033231">
        <w:t>Donc il n</w:t>
      </w:r>
      <w:r>
        <w:t>’</w:t>
      </w:r>
      <w:r w:rsidR="00000000" w:rsidRPr="00033231">
        <w:t>y aurait aucune inégalité dans notre union</w:t>
      </w:r>
      <w:r>
        <w:t> ?</w:t>
      </w:r>
    </w:p>
    <w:p w14:paraId="609E4BAB" w14:textId="77777777" w:rsidR="004F69D6" w:rsidRDefault="004F69D6" w:rsidP="0021796F">
      <w:r>
        <w:t>— </w:t>
      </w:r>
      <w:r w:rsidR="00000000" w:rsidRPr="00033231">
        <w:t>Aucune</w:t>
      </w:r>
      <w:r>
        <w:t>.</w:t>
      </w:r>
    </w:p>
    <w:p w14:paraId="050FFC41" w14:textId="1204E3A7" w:rsidR="00000000" w:rsidRPr="00033231" w:rsidRDefault="004F69D6" w:rsidP="0021796F">
      <w:r>
        <w:t>— </w:t>
      </w:r>
      <w:r w:rsidR="00000000" w:rsidRPr="00033231">
        <w:t>Merci de votre approbation</w:t>
      </w:r>
      <w:r>
        <w:t xml:space="preserve">. </w:t>
      </w:r>
      <w:r w:rsidR="00000000" w:rsidRPr="00033231">
        <w:t>M</w:t>
      </w:r>
      <w:r>
        <w:t>’</w:t>
      </w:r>
      <w:r w:rsidR="00000000" w:rsidRPr="00033231">
        <w:t>abandonnerez-vous lor</w:t>
      </w:r>
      <w:r w:rsidR="00000000" w:rsidRPr="00033231">
        <w:t>s</w:t>
      </w:r>
      <w:r w:rsidR="00000000" w:rsidRPr="00033231">
        <w:t xml:space="preserve">que je quitterai le nom de </w:t>
      </w:r>
      <w:proofErr w:type="spellStart"/>
      <w:r w:rsidR="00000000" w:rsidRPr="00033231">
        <w:t>Keeldar</w:t>
      </w:r>
      <w:proofErr w:type="spellEnd"/>
      <w:r w:rsidR="00000000" w:rsidRPr="00033231">
        <w:t xml:space="preserve"> pour celui de Moore</w:t>
      </w:r>
      <w:r>
        <w:t> ? »</w:t>
      </w:r>
    </w:p>
    <w:p w14:paraId="5D4AE138" w14:textId="282D193A" w:rsidR="004F69D6" w:rsidRDefault="004F69D6" w:rsidP="0021796F">
      <w:r>
        <w:t>M. </w:t>
      </w:r>
      <w:r w:rsidR="00000000" w:rsidRPr="00033231">
        <w:t>Yorke</w:t>
      </w:r>
      <w:r>
        <w:t xml:space="preserve">, </w:t>
      </w:r>
      <w:r w:rsidR="00000000" w:rsidRPr="00033231">
        <w:t>au lieu de répondre</w:t>
      </w:r>
      <w:r>
        <w:t xml:space="preserve">, </w:t>
      </w:r>
      <w:r w:rsidR="00000000" w:rsidRPr="00033231">
        <w:t>la regardait avec le plus pr</w:t>
      </w:r>
      <w:r w:rsidR="00000000" w:rsidRPr="00033231">
        <w:t>o</w:t>
      </w:r>
      <w:r w:rsidR="00000000" w:rsidRPr="00033231">
        <w:t>fond embarras</w:t>
      </w:r>
      <w:r>
        <w:t xml:space="preserve">. </w:t>
      </w:r>
      <w:r w:rsidR="00000000" w:rsidRPr="00033231">
        <w:t>Il ne pouvait deviner ce que signifiait son r</w:t>
      </w:r>
      <w:r w:rsidR="00000000" w:rsidRPr="00033231">
        <w:t>e</w:t>
      </w:r>
      <w:r w:rsidR="00000000" w:rsidRPr="00033231">
        <w:t>gard</w:t>
      </w:r>
      <w:r>
        <w:t xml:space="preserve">, </w:t>
      </w:r>
      <w:r w:rsidR="00000000" w:rsidRPr="00033231">
        <w:t>si elle parlait sérieusement ou si elle plaisantait</w:t>
      </w:r>
      <w:r>
        <w:t xml:space="preserve"> : </w:t>
      </w:r>
      <w:r w:rsidR="00000000" w:rsidRPr="00033231">
        <w:t>il y avait à la fois de la résolution et du sentiment</w:t>
      </w:r>
      <w:r>
        <w:t xml:space="preserve">, </w:t>
      </w:r>
      <w:r w:rsidR="00000000" w:rsidRPr="00033231">
        <w:t>de la raillerie et du sarcasme</w:t>
      </w:r>
      <w:r>
        <w:t xml:space="preserve">, </w:t>
      </w:r>
      <w:r w:rsidR="00000000" w:rsidRPr="00033231">
        <w:t>dans l</w:t>
      </w:r>
      <w:r>
        <w:t>’</w:t>
      </w:r>
      <w:r w:rsidR="00000000" w:rsidRPr="00033231">
        <w:t>expression de ces traits mobiles</w:t>
      </w:r>
      <w:r>
        <w:t>.</w:t>
      </w:r>
    </w:p>
    <w:p w14:paraId="00CA2189" w14:textId="77777777" w:rsidR="004F69D6" w:rsidRDefault="004F69D6" w:rsidP="0021796F">
      <w:r>
        <w:t>« </w:t>
      </w:r>
      <w:r w:rsidR="00000000" w:rsidRPr="00033231">
        <w:t>Je ne te comprends pas</w:t>
      </w:r>
      <w:r>
        <w:t xml:space="preserve">, </w:t>
      </w:r>
      <w:r w:rsidR="00000000" w:rsidRPr="00033231">
        <w:t>dit-il en se détournant</w:t>
      </w:r>
      <w:r>
        <w:t>.</w:t>
      </w:r>
    </w:p>
    <w:p w14:paraId="5A1E9B89" w14:textId="77777777" w:rsidR="004F69D6" w:rsidRDefault="004F69D6" w:rsidP="0021796F">
      <w:r>
        <w:t>— </w:t>
      </w:r>
      <w:r w:rsidR="00000000" w:rsidRPr="00033231">
        <w:t>Elle rit</w:t>
      </w:r>
      <w:r>
        <w:t xml:space="preserve"> : </w:t>
      </w:r>
      <w:r w:rsidR="00000000" w:rsidRPr="00033231">
        <w:t>prenez courage</w:t>
      </w:r>
      <w:r>
        <w:t xml:space="preserve">, </w:t>
      </w:r>
      <w:r w:rsidR="00000000" w:rsidRPr="00033231">
        <w:t>monsieur</w:t>
      </w:r>
      <w:r>
        <w:t xml:space="preserve">, </w:t>
      </w:r>
      <w:r w:rsidR="00000000" w:rsidRPr="00033231">
        <w:t>vous n</w:t>
      </w:r>
      <w:r>
        <w:t>’</w:t>
      </w:r>
      <w:r w:rsidR="00000000" w:rsidRPr="00033231">
        <w:t>êtes pas seul dans votre ignorance</w:t>
      </w:r>
      <w:r>
        <w:t xml:space="preserve"> ; </w:t>
      </w:r>
      <w:r w:rsidR="00000000" w:rsidRPr="00033231">
        <w:t>mais je suppose que</w:t>
      </w:r>
      <w:r>
        <w:t xml:space="preserve">, </w:t>
      </w:r>
      <w:r w:rsidR="00000000" w:rsidRPr="00033231">
        <w:t>si Moore me co</w:t>
      </w:r>
      <w:r w:rsidR="00000000" w:rsidRPr="00033231">
        <w:t>m</w:t>
      </w:r>
      <w:r w:rsidR="00000000" w:rsidRPr="00033231">
        <w:t>prend</w:t>
      </w:r>
      <w:r>
        <w:t xml:space="preserve">, </w:t>
      </w:r>
      <w:r w:rsidR="00000000" w:rsidRPr="00033231">
        <w:t>cela ira</w:t>
      </w:r>
      <w:r>
        <w:t xml:space="preserve">, </w:t>
      </w:r>
      <w:r w:rsidR="00000000" w:rsidRPr="00033231">
        <w:t>n</w:t>
      </w:r>
      <w:r>
        <w:t>’</w:t>
      </w:r>
      <w:r w:rsidR="00000000" w:rsidRPr="00033231">
        <w:t>est-ce pas</w:t>
      </w:r>
      <w:r>
        <w:t> ?</w:t>
      </w:r>
    </w:p>
    <w:p w14:paraId="35D7FC89" w14:textId="65752523" w:rsidR="00000000" w:rsidRPr="00033231" w:rsidRDefault="004F69D6" w:rsidP="0021796F">
      <w:r>
        <w:t>— </w:t>
      </w:r>
      <w:r w:rsidR="00000000" w:rsidRPr="00033231">
        <w:t>Moore peut faire ses affaires lui-même dorénavant</w:t>
      </w:r>
      <w:r>
        <w:t xml:space="preserve"> ; </w:t>
      </w:r>
      <w:r w:rsidR="00000000" w:rsidRPr="00033231">
        <w:t>je ne veux pas m</w:t>
      </w:r>
      <w:r>
        <w:t>’</w:t>
      </w:r>
      <w:r w:rsidR="00000000" w:rsidRPr="00033231">
        <w:t>en occuper davantage</w:t>
      </w:r>
      <w:r>
        <w:t>. »</w:t>
      </w:r>
    </w:p>
    <w:p w14:paraId="6E097556" w14:textId="77777777" w:rsidR="004F69D6" w:rsidRDefault="00000000" w:rsidP="0021796F">
      <w:r w:rsidRPr="00033231">
        <w:t>Une pensée nouvelle traversa le cerveau de Shirley</w:t>
      </w:r>
      <w:r w:rsidR="004F69D6">
        <w:t xml:space="preserve"> ; </w:t>
      </w:r>
      <w:r w:rsidRPr="00033231">
        <w:t>sa contenance changea comme par enchantement</w:t>
      </w:r>
      <w:r w:rsidR="004F69D6">
        <w:t xml:space="preserve"> ; </w:t>
      </w:r>
      <w:r w:rsidRPr="00033231">
        <w:t>avec un regard plus sombre et une expression de visage plus austère elle d</w:t>
      </w:r>
      <w:r w:rsidRPr="00033231">
        <w:t>e</w:t>
      </w:r>
      <w:r w:rsidRPr="00033231">
        <w:t>manda</w:t>
      </w:r>
      <w:r w:rsidR="004F69D6">
        <w:t> :</w:t>
      </w:r>
    </w:p>
    <w:p w14:paraId="74C09548" w14:textId="77777777" w:rsidR="004F69D6" w:rsidRDefault="004F69D6" w:rsidP="0021796F">
      <w:r>
        <w:t>« </w:t>
      </w:r>
      <w:r w:rsidR="00000000" w:rsidRPr="00033231">
        <w:t>Avez-vous été prié d</w:t>
      </w:r>
      <w:r>
        <w:t>’</w:t>
      </w:r>
      <w:r w:rsidR="00000000" w:rsidRPr="00033231">
        <w:t>intervenir</w:t>
      </w:r>
      <w:r>
        <w:t xml:space="preserve"> ? </w:t>
      </w:r>
      <w:r w:rsidR="00000000" w:rsidRPr="00033231">
        <w:t>Est-ce que vous me questionnez</w:t>
      </w:r>
      <w:r>
        <w:t xml:space="preserve">, </w:t>
      </w:r>
      <w:r w:rsidR="00000000" w:rsidRPr="00033231">
        <w:t>comme le chargé de pouvoirs d</w:t>
      </w:r>
      <w:r>
        <w:t>’</w:t>
      </w:r>
      <w:r w:rsidR="00000000" w:rsidRPr="00033231">
        <w:t>un autre</w:t>
      </w:r>
      <w:r>
        <w:t> ?</w:t>
      </w:r>
    </w:p>
    <w:p w14:paraId="4985E901" w14:textId="7BE7554E" w:rsidR="00000000" w:rsidRPr="00033231" w:rsidRDefault="004F69D6" w:rsidP="0021796F">
      <w:r>
        <w:t>— </w:t>
      </w:r>
      <w:r w:rsidR="00000000" w:rsidRPr="00033231">
        <w:t>Que le Seigneur nous protège</w:t>
      </w:r>
      <w:r>
        <w:t xml:space="preserve"> ! </w:t>
      </w:r>
      <w:r w:rsidR="00000000" w:rsidRPr="00033231">
        <w:t>Quiconque t</w:t>
      </w:r>
      <w:r>
        <w:t>’</w:t>
      </w:r>
      <w:r w:rsidR="00000000" w:rsidRPr="00033231">
        <w:t>épousera doit faire attention à lui</w:t>
      </w:r>
      <w:r>
        <w:t xml:space="preserve"> ! </w:t>
      </w:r>
      <w:r w:rsidR="00000000" w:rsidRPr="00033231">
        <w:t xml:space="preserve">Garde toutes tes questions pour </w:t>
      </w:r>
      <w:r w:rsidR="00000000" w:rsidRPr="00033231">
        <w:lastRenderedPageBreak/>
        <w:t>R</w:t>
      </w:r>
      <w:r w:rsidR="00000000" w:rsidRPr="00033231">
        <w:t>o</w:t>
      </w:r>
      <w:r w:rsidR="00000000" w:rsidRPr="00033231">
        <w:t>bert</w:t>
      </w:r>
      <w:r>
        <w:t xml:space="preserve"> ; </w:t>
      </w:r>
      <w:r w:rsidR="00000000" w:rsidRPr="00033231">
        <w:t>je ne répondrai pas davantage à aucune</w:t>
      </w:r>
      <w:r>
        <w:t xml:space="preserve">. </w:t>
      </w:r>
      <w:r w:rsidR="00000000" w:rsidRPr="00033231">
        <w:t>Au revoir</w:t>
      </w:r>
      <w:r>
        <w:t xml:space="preserve">, </w:t>
      </w:r>
      <w:r w:rsidR="00000000" w:rsidRPr="00033231">
        <w:t>ma fi</w:t>
      </w:r>
      <w:r w:rsidR="00000000" w:rsidRPr="00033231">
        <w:t>l</w:t>
      </w:r>
      <w:r w:rsidR="00000000" w:rsidRPr="00033231">
        <w:t>le</w:t>
      </w:r>
      <w:r>
        <w:t>. »</w:t>
      </w:r>
    </w:p>
    <w:p w14:paraId="7E3342B3" w14:textId="77777777" w:rsidR="004F69D6" w:rsidRDefault="00000000" w:rsidP="0021796F">
      <w:r w:rsidRPr="00033231">
        <w:t>Le temps était beau</w:t>
      </w:r>
      <w:r w:rsidR="004F69D6">
        <w:t xml:space="preserve">, </w:t>
      </w:r>
      <w:r w:rsidRPr="00033231">
        <w:t>ou du moins passable</w:t>
      </w:r>
      <w:r w:rsidR="004F69D6">
        <w:t xml:space="preserve">, </w:t>
      </w:r>
      <w:r w:rsidRPr="00033231">
        <w:t>car de légers nuages voilaient le soleil</w:t>
      </w:r>
      <w:r w:rsidR="004F69D6">
        <w:t xml:space="preserve">, </w:t>
      </w:r>
      <w:r w:rsidRPr="00033231">
        <w:t>et une brume épaisse</w:t>
      </w:r>
      <w:r w:rsidR="004F69D6">
        <w:t xml:space="preserve">, </w:t>
      </w:r>
      <w:r w:rsidRPr="00033231">
        <w:t>qui n</w:t>
      </w:r>
      <w:r w:rsidR="004F69D6">
        <w:t>’</w:t>
      </w:r>
      <w:r w:rsidRPr="00033231">
        <w:t>était c</w:t>
      </w:r>
      <w:r w:rsidRPr="00033231">
        <w:t>e</w:t>
      </w:r>
      <w:r w:rsidRPr="00033231">
        <w:t>pendant ni froide ni humide</w:t>
      </w:r>
      <w:r w:rsidR="004F69D6">
        <w:t xml:space="preserve">, </w:t>
      </w:r>
      <w:r w:rsidRPr="00033231">
        <w:t>couvrait les montagnes</w:t>
      </w:r>
      <w:r w:rsidR="004F69D6">
        <w:t xml:space="preserve">. </w:t>
      </w:r>
      <w:r w:rsidRPr="00033231">
        <w:t>Caroline</w:t>
      </w:r>
      <w:r w:rsidR="004F69D6">
        <w:t xml:space="preserve">, </w:t>
      </w:r>
      <w:r w:rsidRPr="00033231">
        <w:t>pendant que Shirley était occupée avec ses visiteurs</w:t>
      </w:r>
      <w:r w:rsidR="004F69D6">
        <w:t xml:space="preserve">, </w:t>
      </w:r>
      <w:r w:rsidRPr="00033231">
        <w:t>avait pe</w:t>
      </w:r>
      <w:r w:rsidRPr="00033231">
        <w:t>r</w:t>
      </w:r>
      <w:r w:rsidRPr="00033231">
        <w:t xml:space="preserve">suadé à </w:t>
      </w:r>
      <w:proofErr w:type="spellStart"/>
      <w:r w:rsidRPr="00033231">
        <w:t>mistress</w:t>
      </w:r>
      <w:proofErr w:type="spellEnd"/>
      <w:r w:rsidRPr="00033231">
        <w:t xml:space="preserve"> </w:t>
      </w:r>
      <w:proofErr w:type="spellStart"/>
      <w:r w:rsidRPr="00033231">
        <w:t>Pryor</w:t>
      </w:r>
      <w:proofErr w:type="spellEnd"/>
      <w:r w:rsidRPr="00033231">
        <w:t xml:space="preserve"> de mettre son chapeau et son châle d</w:t>
      </w:r>
      <w:r w:rsidR="004F69D6">
        <w:t>’</w:t>
      </w:r>
      <w:r w:rsidRPr="00033231">
        <w:t>été</w:t>
      </w:r>
      <w:r w:rsidR="004F69D6">
        <w:t xml:space="preserve">, </w:t>
      </w:r>
      <w:r w:rsidRPr="00033231">
        <w:t>et de faire avec elle une promenade vers l</w:t>
      </w:r>
      <w:r w:rsidR="004F69D6">
        <w:t>’</w:t>
      </w:r>
      <w:r w:rsidRPr="00033231">
        <w:t>extrémité la plus re</w:t>
      </w:r>
      <w:r w:rsidRPr="00033231">
        <w:t>s</w:t>
      </w:r>
      <w:r w:rsidRPr="00033231">
        <w:t xml:space="preserve">serrée de la vallée de </w:t>
      </w:r>
      <w:proofErr w:type="spellStart"/>
      <w:r w:rsidRPr="00033231">
        <w:t>Hollow</w:t>
      </w:r>
      <w:proofErr w:type="spellEnd"/>
      <w:r w:rsidR="004F69D6">
        <w:t>.</w:t>
      </w:r>
    </w:p>
    <w:p w14:paraId="0F5670E9" w14:textId="77777777" w:rsidR="004F69D6" w:rsidRDefault="00000000" w:rsidP="0021796F">
      <w:r w:rsidRPr="00033231">
        <w:t>Là les versants opposés de la gorge se rapprochaient l</w:t>
      </w:r>
      <w:r w:rsidR="004F69D6">
        <w:t>’</w:t>
      </w:r>
      <w:r w:rsidRPr="00033231">
        <w:t>un de l</w:t>
      </w:r>
      <w:r w:rsidR="004F69D6">
        <w:t>’</w:t>
      </w:r>
      <w:r w:rsidRPr="00033231">
        <w:t>autre et</w:t>
      </w:r>
      <w:r w:rsidR="004F69D6">
        <w:t xml:space="preserve">, </w:t>
      </w:r>
      <w:r w:rsidRPr="00033231">
        <w:t>se couvrant de broussailles et de chênes rabougris</w:t>
      </w:r>
      <w:r w:rsidR="004F69D6">
        <w:t xml:space="preserve">, </w:t>
      </w:r>
      <w:r w:rsidRPr="00033231">
        <w:t>formaient une ravine boisée</w:t>
      </w:r>
      <w:r w:rsidR="004F69D6">
        <w:t xml:space="preserve">, </w:t>
      </w:r>
      <w:r w:rsidRPr="00033231">
        <w:t>au fond de laquelle courait le rui</w:t>
      </w:r>
      <w:r w:rsidRPr="00033231">
        <w:t>s</w:t>
      </w:r>
      <w:r w:rsidRPr="00033231">
        <w:t>seau au moulin</w:t>
      </w:r>
      <w:r w:rsidR="004F69D6">
        <w:t xml:space="preserve">, </w:t>
      </w:r>
      <w:r w:rsidRPr="00033231">
        <w:t>luttant contre de nombreuses pierres</w:t>
      </w:r>
      <w:r w:rsidR="004F69D6">
        <w:t xml:space="preserve">, </w:t>
      </w:r>
      <w:r w:rsidRPr="00033231">
        <w:t>se ruant contre des rives rugueuses et hérissées de racines et de troncs d</w:t>
      </w:r>
      <w:r w:rsidR="004F69D6">
        <w:t>’</w:t>
      </w:r>
      <w:r w:rsidRPr="00033231">
        <w:t>arbres noueux</w:t>
      </w:r>
      <w:r w:rsidR="004F69D6">
        <w:t xml:space="preserve">, </w:t>
      </w:r>
      <w:r w:rsidRPr="00033231">
        <w:t>écumant</w:t>
      </w:r>
      <w:r w:rsidR="004F69D6">
        <w:t xml:space="preserve">, </w:t>
      </w:r>
      <w:r w:rsidRPr="00033231">
        <w:t>bouillonnant dans sa course</w:t>
      </w:r>
      <w:r w:rsidR="004F69D6">
        <w:t xml:space="preserve">. </w:t>
      </w:r>
      <w:r w:rsidRPr="00033231">
        <w:t>Là</w:t>
      </w:r>
      <w:r w:rsidR="004F69D6">
        <w:t xml:space="preserve">, </w:t>
      </w:r>
      <w:r w:rsidRPr="00033231">
        <w:t>quand vous vous étiez éloigné d</w:t>
      </w:r>
      <w:r w:rsidR="004F69D6">
        <w:t>’</w:t>
      </w:r>
      <w:r w:rsidRPr="00033231">
        <w:t xml:space="preserve">un </w:t>
      </w:r>
      <w:proofErr w:type="spellStart"/>
      <w:r w:rsidRPr="00033231">
        <w:t>demi-mille</w:t>
      </w:r>
      <w:proofErr w:type="spellEnd"/>
      <w:r w:rsidRPr="00033231">
        <w:t xml:space="preserve"> du moulin</w:t>
      </w:r>
      <w:r w:rsidR="004F69D6">
        <w:t xml:space="preserve">, </w:t>
      </w:r>
      <w:r w:rsidRPr="00033231">
        <w:t>vous vous trouviez dans une profonde solitude</w:t>
      </w:r>
      <w:r w:rsidR="004F69D6">
        <w:t xml:space="preserve">, </w:t>
      </w:r>
      <w:r w:rsidRPr="00033231">
        <w:t>à l</w:t>
      </w:r>
      <w:r w:rsidR="004F69D6">
        <w:t>’</w:t>
      </w:r>
      <w:r w:rsidRPr="00033231">
        <w:t>ombre d</w:t>
      </w:r>
      <w:r w:rsidR="004F69D6">
        <w:t>’</w:t>
      </w:r>
      <w:r w:rsidRPr="00033231">
        <w:t>arbres que la cognée avait toujours respectés</w:t>
      </w:r>
      <w:r w:rsidR="004F69D6">
        <w:t xml:space="preserve">, </w:t>
      </w:r>
      <w:r w:rsidRPr="00033231">
        <w:t>et formait une sûre r</w:t>
      </w:r>
      <w:r w:rsidRPr="00033231">
        <w:t>e</w:t>
      </w:r>
      <w:r w:rsidRPr="00033231">
        <w:t>traite pour les oiseaux qui la faisaient retentir de leurs chants</w:t>
      </w:r>
      <w:r w:rsidR="004F69D6">
        <w:t xml:space="preserve">. </w:t>
      </w:r>
      <w:r w:rsidRPr="00033231">
        <w:t>Ce lieu n</w:t>
      </w:r>
      <w:r w:rsidR="004F69D6">
        <w:t>’</w:t>
      </w:r>
      <w:r w:rsidRPr="00033231">
        <w:t>était guère fréquenté</w:t>
      </w:r>
      <w:r w:rsidR="004F69D6">
        <w:t xml:space="preserve"> ; </w:t>
      </w:r>
      <w:r w:rsidRPr="00033231">
        <w:t>la fraîcheur des fleurs qui co</w:t>
      </w:r>
      <w:r w:rsidRPr="00033231">
        <w:t>u</w:t>
      </w:r>
      <w:r w:rsidRPr="00033231">
        <w:t>vraient le sol attestait qu</w:t>
      </w:r>
      <w:r w:rsidR="004F69D6">
        <w:t>’</w:t>
      </w:r>
      <w:r w:rsidRPr="00033231">
        <w:t>elles n</w:t>
      </w:r>
      <w:r w:rsidR="004F69D6">
        <w:t>’</w:t>
      </w:r>
      <w:r w:rsidRPr="00033231">
        <w:t>étaient pas foulées souvent par le pied de l</w:t>
      </w:r>
      <w:r w:rsidR="004F69D6">
        <w:t>’</w:t>
      </w:r>
      <w:r w:rsidRPr="00033231">
        <w:t>homme</w:t>
      </w:r>
      <w:r w:rsidR="004F69D6">
        <w:t xml:space="preserve">. </w:t>
      </w:r>
      <w:r w:rsidRPr="00033231">
        <w:t>Les abondantes roses sauvages semblaient éclore</w:t>
      </w:r>
      <w:r w:rsidR="004F69D6">
        <w:t xml:space="preserve">, </w:t>
      </w:r>
      <w:r w:rsidRPr="00033231">
        <w:t>briller et se flétrir sous la garde de la solitude</w:t>
      </w:r>
      <w:r w:rsidR="004F69D6">
        <w:t xml:space="preserve">, </w:t>
      </w:r>
      <w:r w:rsidRPr="00033231">
        <w:t>comme dans le harem d</w:t>
      </w:r>
      <w:r w:rsidR="004F69D6">
        <w:t>’</w:t>
      </w:r>
      <w:r w:rsidRPr="00033231">
        <w:t>un sultan</w:t>
      </w:r>
      <w:r w:rsidR="004F69D6">
        <w:t xml:space="preserve">. </w:t>
      </w:r>
      <w:r w:rsidRPr="00033231">
        <w:t>Là</w:t>
      </w:r>
      <w:r w:rsidR="004F69D6">
        <w:t xml:space="preserve">, </w:t>
      </w:r>
      <w:r w:rsidRPr="00033231">
        <w:t>vous voyiez le doux azur des cl</w:t>
      </w:r>
      <w:r w:rsidRPr="00033231">
        <w:t>o</w:t>
      </w:r>
      <w:r w:rsidRPr="00033231">
        <w:t>chettes de la campanule</w:t>
      </w:r>
      <w:r w:rsidR="004F69D6">
        <w:t xml:space="preserve">, </w:t>
      </w:r>
      <w:r w:rsidRPr="00033231">
        <w:t>et reconnaissiez dans les fleurs d</w:t>
      </w:r>
      <w:r w:rsidR="004F69D6">
        <w:t>’</w:t>
      </w:r>
      <w:r w:rsidRPr="00033231">
        <w:t>un blanc de perle qui émaillaient l</w:t>
      </w:r>
      <w:r w:rsidR="004F69D6">
        <w:t>’</w:t>
      </w:r>
      <w:r w:rsidRPr="00033231">
        <w:t>herbe</w:t>
      </w:r>
      <w:r w:rsidR="004F69D6">
        <w:t xml:space="preserve">, </w:t>
      </w:r>
      <w:r w:rsidRPr="00033231">
        <w:t>l</w:t>
      </w:r>
      <w:r w:rsidR="004F69D6">
        <w:t>’</w:t>
      </w:r>
      <w:r w:rsidRPr="00033231">
        <w:t>humble type de quelques groupes étoilés qui constellent le firmament</w:t>
      </w:r>
      <w:r w:rsidR="004F69D6">
        <w:t>.</w:t>
      </w:r>
    </w:p>
    <w:p w14:paraId="76A800B8" w14:textId="77777777" w:rsidR="004F69D6" w:rsidRDefault="00000000" w:rsidP="0021796F">
      <w:proofErr w:type="spellStart"/>
      <w:r w:rsidRPr="00033231">
        <w:t>Mistress</w:t>
      </w:r>
      <w:proofErr w:type="spellEnd"/>
      <w:r w:rsidRPr="00033231">
        <w:t xml:space="preserve"> </w:t>
      </w:r>
      <w:proofErr w:type="spellStart"/>
      <w:r w:rsidRPr="00033231">
        <w:t>Pryor</w:t>
      </w:r>
      <w:proofErr w:type="spellEnd"/>
      <w:r w:rsidRPr="00033231">
        <w:t xml:space="preserve"> aimait une tranquille promenade</w:t>
      </w:r>
      <w:r w:rsidR="004F69D6">
        <w:t xml:space="preserve"> : </w:t>
      </w:r>
      <w:r w:rsidRPr="00033231">
        <w:t>elle év</w:t>
      </w:r>
      <w:r w:rsidRPr="00033231">
        <w:t>i</w:t>
      </w:r>
      <w:r w:rsidRPr="00033231">
        <w:t>tait les grands chemins et recherchait les sentiers écartés</w:t>
      </w:r>
      <w:r w:rsidR="004F69D6">
        <w:t xml:space="preserve">, </w:t>
      </w:r>
      <w:r w:rsidRPr="00033231">
        <w:t>les passages solitaires</w:t>
      </w:r>
      <w:r w:rsidR="004F69D6">
        <w:t xml:space="preserve"> ; </w:t>
      </w:r>
      <w:r w:rsidRPr="00033231">
        <w:t>elle préférait une compagne à l</w:t>
      </w:r>
      <w:r w:rsidR="004F69D6">
        <w:t>’</w:t>
      </w:r>
      <w:r w:rsidRPr="00033231">
        <w:t xml:space="preserve">isolement </w:t>
      </w:r>
      <w:r w:rsidRPr="00033231">
        <w:lastRenderedPageBreak/>
        <w:t>absolu</w:t>
      </w:r>
      <w:r w:rsidR="004F69D6">
        <w:t xml:space="preserve">, </w:t>
      </w:r>
      <w:r w:rsidRPr="00033231">
        <w:t>car dans la solitude elle était peureuse</w:t>
      </w:r>
      <w:r w:rsidR="004F69D6">
        <w:t xml:space="preserve">. </w:t>
      </w:r>
      <w:r w:rsidRPr="00033231">
        <w:t>Une vague crai</w:t>
      </w:r>
      <w:r w:rsidRPr="00033231">
        <w:t>n</w:t>
      </w:r>
      <w:r w:rsidRPr="00033231">
        <w:t>te de rencontres fâcheuses lui enlevait le plaisir de ses courses solitaires</w:t>
      </w:r>
      <w:r w:rsidR="004F69D6">
        <w:t xml:space="preserve">, </w:t>
      </w:r>
      <w:r w:rsidRPr="00033231">
        <w:t>mais elle ne craignait rien avec Caroline</w:t>
      </w:r>
      <w:r w:rsidR="004F69D6">
        <w:t xml:space="preserve">. </w:t>
      </w:r>
      <w:r w:rsidRPr="00033231">
        <w:t>Lorsqu</w:t>
      </w:r>
      <w:r w:rsidR="004F69D6">
        <w:t>’</w:t>
      </w:r>
      <w:r w:rsidRPr="00033231">
        <w:t>elle avait une fois quitté les habitations humaines et mis le pied sur le domaine de la nature</w:t>
      </w:r>
      <w:r w:rsidR="004F69D6">
        <w:t xml:space="preserve">, </w:t>
      </w:r>
      <w:r w:rsidRPr="00033231">
        <w:t>accompagnée par sa jeune amie</w:t>
      </w:r>
      <w:r w:rsidR="004F69D6">
        <w:t xml:space="preserve">, </w:t>
      </w:r>
      <w:r w:rsidRPr="00033231">
        <w:t>un heureux changement semblait se faire dans son esprit et rayo</w:t>
      </w:r>
      <w:r w:rsidRPr="00033231">
        <w:t>n</w:t>
      </w:r>
      <w:r w:rsidRPr="00033231">
        <w:t>nait sur son visage</w:t>
      </w:r>
      <w:r w:rsidR="004F69D6">
        <w:t xml:space="preserve">. </w:t>
      </w:r>
      <w:r w:rsidRPr="00033231">
        <w:t>Lorsqu</w:t>
      </w:r>
      <w:r w:rsidR="004F69D6">
        <w:t>’</w:t>
      </w:r>
      <w:r w:rsidRPr="00033231">
        <w:t>elle était avec Caroline</w:t>
      </w:r>
      <w:r w:rsidR="004F69D6">
        <w:t xml:space="preserve">, </w:t>
      </w:r>
      <w:r w:rsidRPr="00033231">
        <w:t>et avec Car</w:t>
      </w:r>
      <w:r w:rsidRPr="00033231">
        <w:t>o</w:t>
      </w:r>
      <w:r w:rsidRPr="00033231">
        <w:t>line seule</w:t>
      </w:r>
      <w:r w:rsidR="004F69D6">
        <w:t xml:space="preserve">, </w:t>
      </w:r>
      <w:r w:rsidRPr="00033231">
        <w:t>on eût dit que son cœur avait secoué le fa</w:t>
      </w:r>
      <w:r w:rsidRPr="00033231">
        <w:t>r</w:t>
      </w:r>
      <w:r w:rsidRPr="00033231">
        <w:t>deau qui l</w:t>
      </w:r>
      <w:r w:rsidR="004F69D6">
        <w:t>’</w:t>
      </w:r>
      <w:r w:rsidRPr="00033231">
        <w:t>oppressait</w:t>
      </w:r>
      <w:r w:rsidR="004F69D6">
        <w:t xml:space="preserve">, </w:t>
      </w:r>
      <w:r w:rsidRPr="00033231">
        <w:t>que son front s</w:t>
      </w:r>
      <w:r w:rsidR="004F69D6">
        <w:t>’</w:t>
      </w:r>
      <w:r w:rsidRPr="00033231">
        <w:t>était débarrassé d</w:t>
      </w:r>
      <w:r w:rsidR="004F69D6">
        <w:t>’</w:t>
      </w:r>
      <w:r w:rsidRPr="00033231">
        <w:t>un voile</w:t>
      </w:r>
      <w:r w:rsidR="004F69D6">
        <w:t xml:space="preserve">, </w:t>
      </w:r>
      <w:r w:rsidRPr="00033231">
        <w:t>que ses facultés s</w:t>
      </w:r>
      <w:r w:rsidR="004F69D6">
        <w:t>’</w:t>
      </w:r>
      <w:r w:rsidRPr="00033231">
        <w:t>étaient dégagées d</w:t>
      </w:r>
      <w:r w:rsidR="004F69D6">
        <w:t>’</w:t>
      </w:r>
      <w:r w:rsidRPr="00033231">
        <w:t>une entrave</w:t>
      </w:r>
      <w:r w:rsidR="004F69D6">
        <w:t xml:space="preserve">. </w:t>
      </w:r>
      <w:r w:rsidRPr="00033231">
        <w:t>Avec elle</w:t>
      </w:r>
      <w:r w:rsidR="004F69D6">
        <w:t xml:space="preserve">, </w:t>
      </w:r>
      <w:r w:rsidRPr="00033231">
        <w:t>elle était joyeuse</w:t>
      </w:r>
      <w:r w:rsidR="004F69D6">
        <w:t xml:space="preserve">, </w:t>
      </w:r>
      <w:r w:rsidRPr="00033231">
        <w:t>quelquefois tendre</w:t>
      </w:r>
      <w:r w:rsidR="004F69D6">
        <w:t xml:space="preserve">. </w:t>
      </w:r>
      <w:r w:rsidRPr="00033231">
        <w:t>Elle se montrait disposée à lui communiquer les trésors de son instruction et de son exp</w:t>
      </w:r>
      <w:r w:rsidRPr="00033231">
        <w:t>é</w:t>
      </w:r>
      <w:r w:rsidRPr="00033231">
        <w:t>rie</w:t>
      </w:r>
      <w:r w:rsidRPr="00033231">
        <w:t>n</w:t>
      </w:r>
      <w:r w:rsidRPr="00033231">
        <w:t>ce</w:t>
      </w:r>
      <w:r w:rsidR="004F69D6">
        <w:t xml:space="preserve">, </w:t>
      </w:r>
      <w:r w:rsidRPr="00033231">
        <w:t>à lui laisser deviner quelle avait été sa vie</w:t>
      </w:r>
      <w:r w:rsidR="004F69D6">
        <w:t xml:space="preserve">, </w:t>
      </w:r>
      <w:r w:rsidRPr="00033231">
        <w:t>quelle culture avait reçu son esprit</w:t>
      </w:r>
      <w:r w:rsidR="004F69D6">
        <w:t xml:space="preserve">, </w:t>
      </w:r>
      <w:r w:rsidRPr="00033231">
        <w:t>quelle était l</w:t>
      </w:r>
      <w:r w:rsidR="004F69D6">
        <w:t>’</w:t>
      </w:r>
      <w:r w:rsidRPr="00033231">
        <w:t>étendue de son intelligence</w:t>
      </w:r>
      <w:r w:rsidR="004F69D6">
        <w:t xml:space="preserve">, </w:t>
      </w:r>
      <w:r w:rsidRPr="00033231">
        <w:t>en quels moments et sur quels points ses sentiments étaient vulnérables</w:t>
      </w:r>
      <w:r w:rsidR="004F69D6">
        <w:t>.</w:t>
      </w:r>
    </w:p>
    <w:p w14:paraId="2D362243" w14:textId="77777777" w:rsidR="004F69D6" w:rsidRDefault="00000000" w:rsidP="0021796F">
      <w:r w:rsidRPr="00033231">
        <w:t>Ce jour-là</w:t>
      </w:r>
      <w:r w:rsidR="004F69D6">
        <w:t xml:space="preserve">, </w:t>
      </w:r>
      <w:r w:rsidRPr="00033231">
        <w:t>par exemple</w:t>
      </w:r>
      <w:r w:rsidR="004F69D6">
        <w:t xml:space="preserve">, </w:t>
      </w:r>
      <w:r w:rsidRPr="00033231">
        <w:t>pendant leur promenade</w:t>
      </w:r>
      <w:r w:rsidR="004F69D6">
        <w:t xml:space="preserve">, </w:t>
      </w:r>
      <w:proofErr w:type="spellStart"/>
      <w:r w:rsidRPr="00033231">
        <w:t>mistress</w:t>
      </w:r>
      <w:proofErr w:type="spellEnd"/>
      <w:r w:rsidRPr="00033231">
        <w:t xml:space="preserve"> </w:t>
      </w:r>
      <w:proofErr w:type="spellStart"/>
      <w:r w:rsidRPr="00033231">
        <w:t>Pryor</w:t>
      </w:r>
      <w:proofErr w:type="spellEnd"/>
      <w:r w:rsidRPr="00033231">
        <w:t xml:space="preserve"> parla à sa compagne des nombreuses variétés d</w:t>
      </w:r>
      <w:r w:rsidR="004F69D6">
        <w:t>’</w:t>
      </w:r>
      <w:r w:rsidRPr="00033231">
        <w:t>oiseaux qui chantaient dans les arbres</w:t>
      </w:r>
      <w:r w:rsidR="004F69D6">
        <w:t xml:space="preserve"> ; </w:t>
      </w:r>
      <w:r w:rsidRPr="00033231">
        <w:t>elle décrivit leurs différentes e</w:t>
      </w:r>
      <w:r w:rsidRPr="00033231">
        <w:t>s</w:t>
      </w:r>
      <w:r w:rsidRPr="00033231">
        <w:t>pèces</w:t>
      </w:r>
      <w:r w:rsidR="004F69D6">
        <w:t xml:space="preserve">, </w:t>
      </w:r>
      <w:r w:rsidRPr="00033231">
        <w:t>ainsi que leurs habitudes et leurs particularités</w:t>
      </w:r>
      <w:r w:rsidR="004F69D6">
        <w:t xml:space="preserve">. </w:t>
      </w:r>
      <w:r w:rsidRPr="00033231">
        <w:t>L</w:t>
      </w:r>
      <w:r w:rsidR="004F69D6">
        <w:t>’</w:t>
      </w:r>
      <w:r w:rsidRPr="00033231">
        <w:t>histoire naturelle de l</w:t>
      </w:r>
      <w:r w:rsidR="004F69D6">
        <w:t>’</w:t>
      </w:r>
      <w:r w:rsidRPr="00033231">
        <w:t>Angleterre paraissait lui être familière</w:t>
      </w:r>
      <w:r w:rsidR="004F69D6">
        <w:t xml:space="preserve">. </w:t>
      </w:r>
      <w:r w:rsidRPr="00033231">
        <w:t>Elle connaissait toutes les fleurs sauvages qui bordaient le sentier</w:t>
      </w:r>
      <w:r w:rsidR="004F69D6">
        <w:t xml:space="preserve">. </w:t>
      </w:r>
      <w:r w:rsidRPr="00033231">
        <w:t>À toutes les chétives plantes qui poussaient auprès des pierres ou dans les crevasses de vieux murs</w:t>
      </w:r>
      <w:r w:rsidR="004F69D6">
        <w:t xml:space="preserve">, </w:t>
      </w:r>
      <w:r w:rsidRPr="00033231">
        <w:t>plantes que Caroline n</w:t>
      </w:r>
      <w:r w:rsidR="004F69D6">
        <w:t>’</w:t>
      </w:r>
      <w:r w:rsidRPr="00033231">
        <w:t>avait jamais remarquées</w:t>
      </w:r>
      <w:r w:rsidR="004F69D6">
        <w:t xml:space="preserve">, </w:t>
      </w:r>
      <w:r w:rsidRPr="00033231">
        <w:t>elle donnait leur nom en indiquant leurs propriétés</w:t>
      </w:r>
      <w:r w:rsidR="004F69D6">
        <w:t xml:space="preserve"> : </w:t>
      </w:r>
      <w:r w:rsidRPr="00033231">
        <w:t>elle semblait avoir fait une étude minutieuse de la botanique des champs et des bois de l</w:t>
      </w:r>
      <w:r w:rsidR="004F69D6">
        <w:t>’</w:t>
      </w:r>
      <w:r w:rsidRPr="00033231">
        <w:t>Angleterre</w:t>
      </w:r>
      <w:r w:rsidR="004F69D6">
        <w:t xml:space="preserve">. </w:t>
      </w:r>
      <w:r w:rsidRPr="00033231">
        <w:t>Ayant atteint le haut du ravin</w:t>
      </w:r>
      <w:r w:rsidR="004F69D6">
        <w:t xml:space="preserve">, </w:t>
      </w:r>
      <w:r w:rsidRPr="00033231">
        <w:t>elles s</w:t>
      </w:r>
      <w:r w:rsidR="004F69D6">
        <w:t>’</w:t>
      </w:r>
      <w:r w:rsidRPr="00033231">
        <w:t>assirent sur un banc de roc gris et mou</w:t>
      </w:r>
      <w:r w:rsidRPr="00033231">
        <w:t>s</w:t>
      </w:r>
      <w:r w:rsidRPr="00033231">
        <w:t>su qui faisait saillie à la base d</w:t>
      </w:r>
      <w:r w:rsidR="004F69D6">
        <w:t>’</w:t>
      </w:r>
      <w:r w:rsidRPr="00033231">
        <w:t>une hauteur verdoyante et esca</w:t>
      </w:r>
      <w:r w:rsidRPr="00033231">
        <w:t>r</w:t>
      </w:r>
      <w:r w:rsidRPr="00033231">
        <w:t>pée s</w:t>
      </w:r>
      <w:r w:rsidR="004F69D6">
        <w:t>’</w:t>
      </w:r>
      <w:r w:rsidRPr="00033231">
        <w:t>élevant au-dessus d</w:t>
      </w:r>
      <w:r w:rsidR="004F69D6">
        <w:t>’</w:t>
      </w:r>
      <w:r w:rsidRPr="00033231">
        <w:t>elles</w:t>
      </w:r>
      <w:r w:rsidR="004F69D6">
        <w:t xml:space="preserve"> : </w:t>
      </w:r>
      <w:proofErr w:type="spellStart"/>
      <w:r w:rsidRPr="00033231">
        <w:t>mistress</w:t>
      </w:r>
      <w:proofErr w:type="spellEnd"/>
      <w:r w:rsidRPr="00033231">
        <w:t xml:space="preserve"> </w:t>
      </w:r>
      <w:proofErr w:type="spellStart"/>
      <w:r w:rsidRPr="00033231">
        <w:t>Pryor</w:t>
      </w:r>
      <w:proofErr w:type="spellEnd"/>
      <w:r w:rsidRPr="00033231">
        <w:t xml:space="preserve"> regarda autour d</w:t>
      </w:r>
      <w:r w:rsidR="004F69D6">
        <w:t>’</w:t>
      </w:r>
      <w:r w:rsidRPr="00033231">
        <w:t>elle</w:t>
      </w:r>
      <w:r w:rsidR="004F69D6">
        <w:t xml:space="preserve">, </w:t>
      </w:r>
      <w:r w:rsidRPr="00033231">
        <w:t>et parla des environs comme si elle les avait vus déjà</w:t>
      </w:r>
      <w:r w:rsidR="004F69D6">
        <w:t xml:space="preserve">, </w:t>
      </w:r>
      <w:r w:rsidRPr="00033231">
        <w:t>dans un temps éloigné</w:t>
      </w:r>
      <w:r w:rsidR="004F69D6">
        <w:t xml:space="preserve"> ; </w:t>
      </w:r>
      <w:r w:rsidRPr="00033231">
        <w:t>elle fit remarquer les changements qui s</w:t>
      </w:r>
      <w:r w:rsidR="004F69D6">
        <w:t>’</w:t>
      </w:r>
      <w:r w:rsidRPr="00033231">
        <w:t xml:space="preserve">étaient opérés </w:t>
      </w:r>
      <w:r w:rsidRPr="00033231">
        <w:lastRenderedPageBreak/>
        <w:t>dans ces lieux</w:t>
      </w:r>
      <w:r w:rsidR="004F69D6">
        <w:t xml:space="preserve"> ; </w:t>
      </w:r>
      <w:r w:rsidRPr="00033231">
        <w:t>elle compara leur aspect avec celui d</w:t>
      </w:r>
      <w:r w:rsidR="004F69D6">
        <w:t>’</w:t>
      </w:r>
      <w:r w:rsidRPr="00033231">
        <w:t>autres parties de l</w:t>
      </w:r>
      <w:r w:rsidR="004F69D6">
        <w:t>’</w:t>
      </w:r>
      <w:r w:rsidRPr="00033231">
        <w:t>Angleterre</w:t>
      </w:r>
      <w:r w:rsidR="004F69D6">
        <w:t xml:space="preserve">, </w:t>
      </w:r>
      <w:r w:rsidRPr="00033231">
        <w:t>révélant dans ses descri</w:t>
      </w:r>
      <w:r w:rsidRPr="00033231">
        <w:t>p</w:t>
      </w:r>
      <w:r w:rsidRPr="00033231">
        <w:t>tions un sentiment du pittoresque</w:t>
      </w:r>
      <w:r w:rsidR="004F69D6">
        <w:t xml:space="preserve">, </w:t>
      </w:r>
      <w:r w:rsidRPr="00033231">
        <w:t>une appréciation du beau et du vulgaire</w:t>
      </w:r>
      <w:r w:rsidR="004F69D6">
        <w:t xml:space="preserve">, </w:t>
      </w:r>
      <w:r w:rsidRPr="00033231">
        <w:t>une puissance de comparaison qui donnaient à ses discours sans prétention un charme tout particulier</w:t>
      </w:r>
      <w:r w:rsidR="004F69D6">
        <w:t>.</w:t>
      </w:r>
    </w:p>
    <w:p w14:paraId="2AAC7558" w14:textId="77777777" w:rsidR="004F69D6" w:rsidRDefault="00000000" w:rsidP="0021796F">
      <w:r w:rsidRPr="00033231">
        <w:t>L</w:t>
      </w:r>
      <w:r w:rsidR="004F69D6">
        <w:t>’</w:t>
      </w:r>
      <w:r w:rsidRPr="00033231">
        <w:t>espèce de plaisir respectueux avec lequel écoutait Car</w:t>
      </w:r>
      <w:r w:rsidRPr="00033231">
        <w:t>o</w:t>
      </w:r>
      <w:r w:rsidRPr="00033231">
        <w:t>l</w:t>
      </w:r>
      <w:r w:rsidRPr="00033231">
        <w:t>i</w:t>
      </w:r>
      <w:r w:rsidRPr="00033231">
        <w:t>ne</w:t>
      </w:r>
      <w:r w:rsidR="004F69D6">
        <w:t xml:space="preserve">, </w:t>
      </w:r>
      <w:r w:rsidRPr="00033231">
        <w:t>plaisir si sincère</w:t>
      </w:r>
      <w:r w:rsidR="004F69D6">
        <w:t xml:space="preserve">, </w:t>
      </w:r>
      <w:r w:rsidRPr="00033231">
        <w:t>si calme</w:t>
      </w:r>
      <w:r w:rsidR="004F69D6">
        <w:t xml:space="preserve">, </w:t>
      </w:r>
      <w:r w:rsidRPr="00033231">
        <w:t>et cependant si évident</w:t>
      </w:r>
      <w:r w:rsidR="004F69D6">
        <w:t xml:space="preserve">, </w:t>
      </w:r>
      <w:r w:rsidRPr="00033231">
        <w:t>excita les facultés de la dame</w:t>
      </w:r>
      <w:r w:rsidR="004F69D6">
        <w:t xml:space="preserve">, </w:t>
      </w:r>
      <w:r w:rsidRPr="00033231">
        <w:t>qui se laissa entraîner dans une douce an</w:t>
      </w:r>
      <w:r w:rsidRPr="00033231">
        <w:t>i</w:t>
      </w:r>
      <w:r w:rsidRPr="00033231">
        <w:t>mation</w:t>
      </w:r>
      <w:r w:rsidR="004F69D6">
        <w:t xml:space="preserve">. </w:t>
      </w:r>
      <w:r w:rsidRPr="00033231">
        <w:t>Rarement peut-être</w:t>
      </w:r>
      <w:r w:rsidR="004F69D6">
        <w:t xml:space="preserve">, </w:t>
      </w:r>
      <w:r w:rsidRPr="00033231">
        <w:t>avec son extérieur froid</w:t>
      </w:r>
      <w:r w:rsidR="004F69D6">
        <w:t xml:space="preserve">, </w:t>
      </w:r>
      <w:r w:rsidRPr="00033231">
        <w:t>son air timide et ses façons peu communicatives</w:t>
      </w:r>
      <w:r w:rsidR="004F69D6">
        <w:t xml:space="preserve">, </w:t>
      </w:r>
      <w:r w:rsidRPr="00033231">
        <w:t>avait-elle connu ce que c</w:t>
      </w:r>
      <w:r w:rsidR="004F69D6">
        <w:t>’</w:t>
      </w:r>
      <w:r w:rsidRPr="00033231">
        <w:t>était que d</w:t>
      </w:r>
      <w:r w:rsidR="004F69D6">
        <w:t>’</w:t>
      </w:r>
      <w:r w:rsidRPr="00033231">
        <w:t>exciter chez une personne qu</w:t>
      </w:r>
      <w:r w:rsidR="004F69D6">
        <w:t>’</w:t>
      </w:r>
      <w:r w:rsidRPr="00033231">
        <w:t>elle pouvait aimer des sentiments de vive affection et d</w:t>
      </w:r>
      <w:r w:rsidR="004F69D6">
        <w:t>’</w:t>
      </w:r>
      <w:r w:rsidRPr="00033231">
        <w:t>estime admiratrice</w:t>
      </w:r>
      <w:r w:rsidR="004F69D6">
        <w:t xml:space="preserve">. </w:t>
      </w:r>
      <w:r w:rsidRPr="00033231">
        <w:t xml:space="preserve">Quelle joie ne </w:t>
      </w:r>
      <w:proofErr w:type="spellStart"/>
      <w:r w:rsidRPr="00033231">
        <w:t>dut-elle</w:t>
      </w:r>
      <w:proofErr w:type="spellEnd"/>
      <w:r w:rsidRPr="00033231">
        <w:t xml:space="preserve"> pas éprouver en voyant cette jeune fille</w:t>
      </w:r>
      <w:r w:rsidR="004F69D6">
        <w:t xml:space="preserve">, </w:t>
      </w:r>
      <w:r w:rsidRPr="00033231">
        <w:t>vers l</w:t>
      </w:r>
      <w:r w:rsidRPr="00033231">
        <w:t>a</w:t>
      </w:r>
      <w:r w:rsidRPr="00033231">
        <w:t>quelle</w:t>
      </w:r>
      <w:r w:rsidR="004F69D6">
        <w:t xml:space="preserve">, </w:t>
      </w:r>
      <w:r w:rsidRPr="00033231">
        <w:t>à en juger par l</w:t>
      </w:r>
      <w:r w:rsidR="004F69D6">
        <w:t>’</w:t>
      </w:r>
      <w:r w:rsidRPr="00033231">
        <w:t>expression émue de ses yeux et de ses traits</w:t>
      </w:r>
      <w:r w:rsidR="004F69D6">
        <w:t xml:space="preserve">, </w:t>
      </w:r>
      <w:r w:rsidRPr="00033231">
        <w:t>elle sentait son cœur entraîné par une irrésistible impu</w:t>
      </w:r>
      <w:r w:rsidRPr="00033231">
        <w:t>l</w:t>
      </w:r>
      <w:r w:rsidRPr="00033231">
        <w:t>sion</w:t>
      </w:r>
      <w:r w:rsidR="004F69D6">
        <w:t xml:space="preserve">, </w:t>
      </w:r>
      <w:r w:rsidRPr="00033231">
        <w:t>la regarder comme une institutrice et s</w:t>
      </w:r>
      <w:r w:rsidR="004F69D6">
        <w:t>’</w:t>
      </w:r>
      <w:r w:rsidRPr="00033231">
        <w:t>attacher à elle comme à une amie</w:t>
      </w:r>
      <w:r w:rsidR="004F69D6">
        <w:t xml:space="preserve"> ! </w:t>
      </w:r>
      <w:r w:rsidRPr="00033231">
        <w:t>Avec un accent d</w:t>
      </w:r>
      <w:r w:rsidR="004F69D6">
        <w:t>’</w:t>
      </w:r>
      <w:r w:rsidRPr="00033231">
        <w:t>intérêt un peu plus ma</w:t>
      </w:r>
      <w:r w:rsidRPr="00033231">
        <w:t>r</w:t>
      </w:r>
      <w:r w:rsidRPr="00033231">
        <w:t>qué que d</w:t>
      </w:r>
      <w:r w:rsidR="004F69D6">
        <w:t>’</w:t>
      </w:r>
      <w:r w:rsidRPr="00033231">
        <w:t>habitude</w:t>
      </w:r>
      <w:r w:rsidR="004F69D6">
        <w:t xml:space="preserve">, </w:t>
      </w:r>
      <w:r w:rsidRPr="00033231">
        <w:t>elle dit en se penchant vers sa jeune co</w:t>
      </w:r>
      <w:r w:rsidRPr="00033231">
        <w:t>m</w:t>
      </w:r>
      <w:r w:rsidRPr="00033231">
        <w:t>pagne et en écartant du front pâle de celle-ci une boucle de ch</w:t>
      </w:r>
      <w:r w:rsidRPr="00033231">
        <w:t>e</w:t>
      </w:r>
      <w:r w:rsidRPr="00033231">
        <w:t>veux bruns qui s</w:t>
      </w:r>
      <w:r w:rsidR="004F69D6">
        <w:t>’</w:t>
      </w:r>
      <w:r w:rsidRPr="00033231">
        <w:t>était échappée du peigne qui la retenait</w:t>
      </w:r>
      <w:r w:rsidR="004F69D6">
        <w:t> :</w:t>
      </w:r>
    </w:p>
    <w:p w14:paraId="6E24EB5D" w14:textId="77777777" w:rsidR="004F69D6" w:rsidRDefault="004F69D6" w:rsidP="0021796F">
      <w:r>
        <w:t>« </w:t>
      </w:r>
      <w:r w:rsidR="00000000" w:rsidRPr="00033231">
        <w:t>J</w:t>
      </w:r>
      <w:r>
        <w:t>’</w:t>
      </w:r>
      <w:r w:rsidR="00000000" w:rsidRPr="00033231">
        <w:t>espère que l</w:t>
      </w:r>
      <w:r>
        <w:t>’</w:t>
      </w:r>
      <w:r w:rsidR="00000000" w:rsidRPr="00033231">
        <w:t>air vif qui souffle de cette montagne vous fera du bien</w:t>
      </w:r>
      <w:r>
        <w:t xml:space="preserve">, </w:t>
      </w:r>
      <w:r w:rsidR="00000000" w:rsidRPr="00033231">
        <w:t>ma chère Caroline</w:t>
      </w:r>
      <w:r>
        <w:t xml:space="preserve"> : </w:t>
      </w:r>
      <w:r w:rsidR="00000000" w:rsidRPr="00033231">
        <w:t>j</w:t>
      </w:r>
      <w:r>
        <w:t>’</w:t>
      </w:r>
      <w:r w:rsidR="00000000" w:rsidRPr="00033231">
        <w:t>aimerais à voir un peu plus de couleurs à ces joues</w:t>
      </w:r>
      <w:r>
        <w:t xml:space="preserve"> ; </w:t>
      </w:r>
      <w:r w:rsidR="00000000" w:rsidRPr="00033231">
        <w:t>mais peut-être n</w:t>
      </w:r>
      <w:r>
        <w:t>’</w:t>
      </w:r>
      <w:r w:rsidR="00000000" w:rsidRPr="00033231">
        <w:t>avez-vous jamais eu le teint fleuri</w:t>
      </w:r>
      <w:r>
        <w:t> ?</w:t>
      </w:r>
    </w:p>
    <w:p w14:paraId="0133DCCD" w14:textId="77777777" w:rsidR="004F69D6" w:rsidRDefault="004F69D6" w:rsidP="0021796F">
      <w:r>
        <w:t>— </w:t>
      </w:r>
      <w:r w:rsidR="00000000" w:rsidRPr="00033231">
        <w:t>J</w:t>
      </w:r>
      <w:r>
        <w:t>’</w:t>
      </w:r>
      <w:r w:rsidR="00000000" w:rsidRPr="00033231">
        <w:t>avais autrefois des joues roses</w:t>
      </w:r>
      <w:r>
        <w:t xml:space="preserve">, </w:t>
      </w:r>
      <w:r w:rsidR="00000000" w:rsidRPr="00033231">
        <w:t xml:space="preserve">répondit miss </w:t>
      </w:r>
      <w:proofErr w:type="spellStart"/>
      <w:r w:rsidR="00000000" w:rsidRPr="00033231">
        <w:t>Helstone</w:t>
      </w:r>
      <w:proofErr w:type="spellEnd"/>
      <w:r w:rsidR="00000000" w:rsidRPr="00033231">
        <w:t xml:space="preserve"> en souriant</w:t>
      </w:r>
      <w:r>
        <w:t xml:space="preserve">. </w:t>
      </w:r>
      <w:r w:rsidR="00000000" w:rsidRPr="00033231">
        <w:t>Je me rappelle qu</w:t>
      </w:r>
      <w:r>
        <w:t>’</w:t>
      </w:r>
      <w:r w:rsidR="00000000" w:rsidRPr="00033231">
        <w:t>il y a un an ou deux</w:t>
      </w:r>
      <w:r>
        <w:t xml:space="preserve">, </w:t>
      </w:r>
      <w:r w:rsidR="00000000" w:rsidRPr="00033231">
        <w:t>lorsqu</w:t>
      </w:r>
      <w:r>
        <w:t>’</w:t>
      </w:r>
      <w:r w:rsidR="00000000" w:rsidRPr="00033231">
        <w:t>il m</w:t>
      </w:r>
      <w:r>
        <w:t>’</w:t>
      </w:r>
      <w:r w:rsidR="00000000" w:rsidRPr="00033231">
        <w:t>arrivait de me regarder dans la glace</w:t>
      </w:r>
      <w:r>
        <w:t xml:space="preserve">, </w:t>
      </w:r>
      <w:r w:rsidR="00000000" w:rsidRPr="00033231">
        <w:t>j</w:t>
      </w:r>
      <w:r>
        <w:t>’</w:t>
      </w:r>
      <w:r w:rsidR="00000000" w:rsidRPr="00033231">
        <w:t>y voyais un visage di</w:t>
      </w:r>
      <w:r w:rsidR="00000000" w:rsidRPr="00033231">
        <w:t>f</w:t>
      </w:r>
      <w:r w:rsidR="00000000" w:rsidRPr="00033231">
        <w:t>férent de celui que j</w:t>
      </w:r>
      <w:r>
        <w:t>’</w:t>
      </w:r>
      <w:r w:rsidR="00000000" w:rsidRPr="00033231">
        <w:t>y vois maintenant</w:t>
      </w:r>
      <w:r>
        <w:t xml:space="preserve">, </w:t>
      </w:r>
      <w:r w:rsidR="00000000" w:rsidRPr="00033231">
        <w:t>plus rond et plus rose</w:t>
      </w:r>
      <w:r>
        <w:t xml:space="preserve">. </w:t>
      </w:r>
      <w:r w:rsidR="00000000" w:rsidRPr="00033231">
        <w:t>Mais quand nous sommes jeunes</w:t>
      </w:r>
      <w:r>
        <w:t xml:space="preserve">, </w:t>
      </w:r>
      <w:r w:rsidR="00000000" w:rsidRPr="00033231">
        <w:t xml:space="preserve">ajouta la jeune </w:t>
      </w:r>
      <w:r w:rsidR="00000000" w:rsidRPr="00033231">
        <w:lastRenderedPageBreak/>
        <w:t>fille de dix-huit ans</w:t>
      </w:r>
      <w:r>
        <w:t xml:space="preserve">, </w:t>
      </w:r>
      <w:r w:rsidR="00000000" w:rsidRPr="00033231">
        <w:t>notre esprit est insouciant et notre vie tranquille</w:t>
      </w:r>
      <w:r>
        <w:t>.</w:t>
      </w:r>
    </w:p>
    <w:p w14:paraId="4BB1EECD" w14:textId="77777777" w:rsidR="004F69D6" w:rsidRDefault="004F69D6" w:rsidP="0021796F">
      <w:r>
        <w:t>— </w:t>
      </w:r>
      <w:r w:rsidR="00000000" w:rsidRPr="00033231">
        <w:t>Est-ce qu</w:t>
      </w:r>
      <w:r>
        <w:t>’</w:t>
      </w:r>
      <w:r w:rsidR="00000000" w:rsidRPr="00033231">
        <w:t>à votre âge</w:t>
      </w:r>
      <w:r>
        <w:t xml:space="preserve">, </w:t>
      </w:r>
      <w:r w:rsidR="00000000" w:rsidRPr="00033231">
        <w:t xml:space="preserve">continua </w:t>
      </w:r>
      <w:proofErr w:type="spellStart"/>
      <w:r w:rsidR="00000000" w:rsidRPr="00033231">
        <w:t>mistress</w:t>
      </w:r>
      <w:proofErr w:type="spellEnd"/>
      <w:r w:rsidR="00000000" w:rsidRPr="00033231">
        <w:t xml:space="preserve"> </w:t>
      </w:r>
      <w:proofErr w:type="spellStart"/>
      <w:r w:rsidR="00000000" w:rsidRPr="00033231">
        <w:t>Pryor</w:t>
      </w:r>
      <w:proofErr w:type="spellEnd"/>
      <w:r w:rsidR="00000000" w:rsidRPr="00033231">
        <w:t xml:space="preserve"> en faisant violence à cette timidité qui</w:t>
      </w:r>
      <w:r>
        <w:t xml:space="preserve">, </w:t>
      </w:r>
      <w:r w:rsidR="00000000" w:rsidRPr="00033231">
        <w:t>même dans la circonstance pr</w:t>
      </w:r>
      <w:r w:rsidR="00000000" w:rsidRPr="00033231">
        <w:t>é</w:t>
      </w:r>
      <w:r w:rsidR="00000000" w:rsidRPr="00033231">
        <w:t>se</w:t>
      </w:r>
      <w:r w:rsidR="00000000" w:rsidRPr="00033231">
        <w:t>n</w:t>
      </w:r>
      <w:r w:rsidR="00000000" w:rsidRPr="00033231">
        <w:t>te</w:t>
      </w:r>
      <w:r>
        <w:t xml:space="preserve">, </w:t>
      </w:r>
      <w:r w:rsidR="00000000" w:rsidRPr="00033231">
        <w:t>lui rendait difficile la tâche de scruter le cœur d</w:t>
      </w:r>
      <w:r>
        <w:t>’</w:t>
      </w:r>
      <w:r w:rsidR="00000000" w:rsidRPr="00033231">
        <w:t>une autre</w:t>
      </w:r>
      <w:r>
        <w:t xml:space="preserve">, </w:t>
      </w:r>
      <w:r w:rsidR="00000000" w:rsidRPr="00033231">
        <w:t>est-ce qu</w:t>
      </w:r>
      <w:r>
        <w:t>’</w:t>
      </w:r>
      <w:r w:rsidR="00000000" w:rsidRPr="00033231">
        <w:t>à votre âge vous vous tourmenteriez des soucis de l</w:t>
      </w:r>
      <w:r>
        <w:t>’</w:t>
      </w:r>
      <w:r w:rsidR="00000000" w:rsidRPr="00033231">
        <w:t>avenir</w:t>
      </w:r>
      <w:r>
        <w:t xml:space="preserve"> ? </w:t>
      </w:r>
      <w:r w:rsidR="00000000" w:rsidRPr="00033231">
        <w:t>Croyez-moi</w:t>
      </w:r>
      <w:r>
        <w:t xml:space="preserve">, </w:t>
      </w:r>
      <w:r w:rsidR="00000000" w:rsidRPr="00033231">
        <w:t>vous auriez tort</w:t>
      </w:r>
      <w:r>
        <w:t xml:space="preserve">. </w:t>
      </w:r>
      <w:r w:rsidR="00000000" w:rsidRPr="00033231">
        <w:t>Laissez le lendemain pourvoir au lendemain</w:t>
      </w:r>
      <w:r>
        <w:t>.</w:t>
      </w:r>
    </w:p>
    <w:p w14:paraId="51FF5455" w14:textId="77777777" w:rsidR="004F69D6" w:rsidRDefault="004F69D6" w:rsidP="0021796F">
      <w:r>
        <w:t>— </w:t>
      </w:r>
      <w:r w:rsidR="00000000" w:rsidRPr="00033231">
        <w:t>Mais</w:t>
      </w:r>
      <w:r>
        <w:t xml:space="preserve">, </w:t>
      </w:r>
      <w:r w:rsidR="00000000" w:rsidRPr="00033231">
        <w:t>chère madame</w:t>
      </w:r>
      <w:r>
        <w:t xml:space="preserve">, </w:t>
      </w:r>
      <w:r w:rsidR="00000000" w:rsidRPr="00033231">
        <w:t>ce n</w:t>
      </w:r>
      <w:r>
        <w:t>’</w:t>
      </w:r>
      <w:r w:rsidR="00000000" w:rsidRPr="00033231">
        <w:t>est pas ce qui me tourmente</w:t>
      </w:r>
      <w:r>
        <w:t xml:space="preserve"> : </w:t>
      </w:r>
      <w:r w:rsidR="00000000" w:rsidRPr="00033231">
        <w:t>le mal du présent est quelquefois accablant</w:t>
      </w:r>
      <w:r>
        <w:t xml:space="preserve">, </w:t>
      </w:r>
      <w:r w:rsidR="00000000" w:rsidRPr="00033231">
        <w:t>trop accablant</w:t>
      </w:r>
      <w:r>
        <w:t xml:space="preserve">, </w:t>
      </w:r>
      <w:r w:rsidR="00000000" w:rsidRPr="00033231">
        <w:t>et je désire ardemment me soustraire à son étreinte</w:t>
      </w:r>
      <w:r>
        <w:t>.</w:t>
      </w:r>
    </w:p>
    <w:p w14:paraId="66DF94D2" w14:textId="04231C3F" w:rsidR="00000000" w:rsidRPr="00033231" w:rsidRDefault="004F69D6" w:rsidP="0021796F">
      <w:r>
        <w:t>— </w:t>
      </w:r>
      <w:r w:rsidR="00000000" w:rsidRPr="00033231">
        <w:t>Le mal du présent</w:t>
      </w:r>
      <w:r>
        <w:t xml:space="preserve">… </w:t>
      </w:r>
      <w:r w:rsidR="00000000" w:rsidRPr="00033231">
        <w:t>c</w:t>
      </w:r>
      <w:r>
        <w:t>’</w:t>
      </w:r>
      <w:r w:rsidR="00000000" w:rsidRPr="00033231">
        <w:t>est</w:t>
      </w:r>
      <w:r>
        <w:t xml:space="preserve">… </w:t>
      </w:r>
      <w:r w:rsidR="00000000" w:rsidRPr="00033231">
        <w:t>votre oncle n</w:t>
      </w:r>
      <w:r>
        <w:t>’</w:t>
      </w:r>
      <w:r w:rsidR="00000000" w:rsidRPr="00033231">
        <w:t>est peut-être pas</w:t>
      </w:r>
      <w:r>
        <w:t xml:space="preserve">… </w:t>
      </w:r>
      <w:r w:rsidR="00000000" w:rsidRPr="00033231">
        <w:t>vous avez de la peine à me comprendre</w:t>
      </w:r>
      <w:r>
        <w:t xml:space="preserve">… </w:t>
      </w:r>
      <w:r w:rsidR="00000000" w:rsidRPr="00033231">
        <w:t>il ne sait pas a</w:t>
      </w:r>
      <w:r w:rsidR="00000000" w:rsidRPr="00033231">
        <w:t>p</w:t>
      </w:r>
      <w:r w:rsidR="00000000" w:rsidRPr="00033231">
        <w:t>précier</w:t>
      </w:r>
      <w:r>
        <w:t>… »</w:t>
      </w:r>
    </w:p>
    <w:p w14:paraId="50963B19" w14:textId="212EACE6" w:rsidR="004F69D6" w:rsidRDefault="00000000" w:rsidP="0021796F">
      <w:proofErr w:type="spellStart"/>
      <w:r w:rsidRPr="00033231">
        <w:t>Mistress</w:t>
      </w:r>
      <w:proofErr w:type="spellEnd"/>
      <w:r w:rsidRPr="00033231">
        <w:t xml:space="preserve"> </w:t>
      </w:r>
      <w:proofErr w:type="spellStart"/>
      <w:r w:rsidRPr="00033231">
        <w:t>Pryor</w:t>
      </w:r>
      <w:proofErr w:type="spellEnd"/>
      <w:r w:rsidRPr="00033231">
        <w:t xml:space="preserve"> ne put compléter ses phrases brisées</w:t>
      </w:r>
      <w:r w:rsidR="004F69D6">
        <w:t xml:space="preserve"> ; </w:t>
      </w:r>
      <w:r w:rsidRPr="00033231">
        <w:t>elle ne put venir à bout de poser cette question</w:t>
      </w:r>
      <w:r w:rsidR="004F69D6">
        <w:t xml:space="preserve"> : </w:t>
      </w:r>
      <w:r w:rsidRPr="00033231">
        <w:t xml:space="preserve">si </w:t>
      </w:r>
      <w:r w:rsidR="004F69D6">
        <w:t>M. </w:t>
      </w:r>
      <w:proofErr w:type="spellStart"/>
      <w:r w:rsidRPr="00033231">
        <w:t>Helstone</w:t>
      </w:r>
      <w:proofErr w:type="spellEnd"/>
      <w:r w:rsidRPr="00033231">
        <w:t xml:space="preserve"> était trop dur pour sa nièce</w:t>
      </w:r>
      <w:r w:rsidR="004F69D6">
        <w:t xml:space="preserve"> ? </w:t>
      </w:r>
      <w:r w:rsidRPr="00033231">
        <w:t>Mais Caroline comprit</w:t>
      </w:r>
      <w:r w:rsidR="004F69D6">
        <w:t>.</w:t>
      </w:r>
    </w:p>
    <w:p w14:paraId="50859D64" w14:textId="4B532A9A" w:rsidR="00000000" w:rsidRPr="00033231" w:rsidRDefault="004F69D6" w:rsidP="0021796F">
      <w:r>
        <w:t>« </w:t>
      </w:r>
      <w:r w:rsidR="00000000" w:rsidRPr="00033231">
        <w:t>Oh</w:t>
      </w:r>
      <w:r>
        <w:t xml:space="preserve"> ! </w:t>
      </w:r>
      <w:r w:rsidR="00000000" w:rsidRPr="00033231">
        <w:t>ce n</w:t>
      </w:r>
      <w:r>
        <w:t>’</w:t>
      </w:r>
      <w:r w:rsidR="00000000" w:rsidRPr="00033231">
        <w:t>est pas cela</w:t>
      </w:r>
      <w:r>
        <w:t xml:space="preserve">, </w:t>
      </w:r>
      <w:r w:rsidR="00000000" w:rsidRPr="00033231">
        <w:t>répliqua-t-elle</w:t>
      </w:r>
      <w:r>
        <w:t xml:space="preserve"> ; </w:t>
      </w:r>
      <w:r w:rsidR="00000000" w:rsidRPr="00033231">
        <w:t>mon oncle et moi nous entendons très-bien</w:t>
      </w:r>
      <w:r>
        <w:t xml:space="preserve"> : </w:t>
      </w:r>
      <w:r w:rsidR="00000000" w:rsidRPr="00033231">
        <w:t>nous ne nous querellons jamais</w:t>
      </w:r>
      <w:r>
        <w:t xml:space="preserve">, </w:t>
      </w:r>
      <w:r w:rsidR="00000000" w:rsidRPr="00033231">
        <w:t>je ne l</w:t>
      </w:r>
      <w:r>
        <w:t>’</w:t>
      </w:r>
      <w:r w:rsidR="00000000" w:rsidRPr="00033231">
        <w:t>accuse jamais de dureté</w:t>
      </w:r>
      <w:r>
        <w:t xml:space="preserve">, </w:t>
      </w:r>
      <w:r w:rsidR="00000000" w:rsidRPr="00033231">
        <w:t>il ne me réprimande jamais</w:t>
      </w:r>
      <w:r>
        <w:t xml:space="preserve">. </w:t>
      </w:r>
      <w:r w:rsidR="00000000" w:rsidRPr="00033231">
        <w:t>Que</w:t>
      </w:r>
      <w:r w:rsidR="00000000" w:rsidRPr="00033231">
        <w:t>l</w:t>
      </w:r>
      <w:r w:rsidR="00000000" w:rsidRPr="00033231">
        <w:t>quefois je me prends à désirer que quelqu</w:t>
      </w:r>
      <w:r>
        <w:t>’</w:t>
      </w:r>
      <w:r w:rsidR="00000000" w:rsidRPr="00033231">
        <w:t>un au monde m</w:t>
      </w:r>
      <w:r>
        <w:t>’</w:t>
      </w:r>
      <w:r w:rsidR="00000000" w:rsidRPr="00033231">
        <w:t>aime</w:t>
      </w:r>
      <w:r>
        <w:t xml:space="preserve"> ; </w:t>
      </w:r>
      <w:r w:rsidR="00000000" w:rsidRPr="00033231">
        <w:t>mais je ne puis dire que je désire particulièrement qu</w:t>
      </w:r>
      <w:r>
        <w:t>’</w:t>
      </w:r>
      <w:r w:rsidR="00000000" w:rsidRPr="00033231">
        <w:t>il ait pour moi plus d</w:t>
      </w:r>
      <w:r>
        <w:t>’</w:t>
      </w:r>
      <w:r w:rsidR="00000000" w:rsidRPr="00033231">
        <w:t>affection qu</w:t>
      </w:r>
      <w:r>
        <w:t>’</w:t>
      </w:r>
      <w:r w:rsidR="00000000" w:rsidRPr="00033231">
        <w:t>il n</w:t>
      </w:r>
      <w:r>
        <w:t>’</w:t>
      </w:r>
      <w:r w:rsidR="00000000" w:rsidRPr="00033231">
        <w:t>en a</w:t>
      </w:r>
      <w:r>
        <w:t xml:space="preserve">. </w:t>
      </w:r>
      <w:r w:rsidR="00000000" w:rsidRPr="00033231">
        <w:t>Comme enfant</w:t>
      </w:r>
      <w:r>
        <w:t xml:space="preserve">, </w:t>
      </w:r>
      <w:r w:rsidR="00000000" w:rsidRPr="00033231">
        <w:t>j</w:t>
      </w:r>
      <w:r>
        <w:t>’</w:t>
      </w:r>
      <w:r w:rsidR="00000000" w:rsidRPr="00033231">
        <w:t>ai peut-être ressenti le manque d</w:t>
      </w:r>
      <w:r>
        <w:t>’</w:t>
      </w:r>
      <w:r w:rsidR="00000000" w:rsidRPr="00033231">
        <w:t>attention</w:t>
      </w:r>
      <w:r>
        <w:t xml:space="preserve"> ; </w:t>
      </w:r>
      <w:r w:rsidR="00000000" w:rsidRPr="00033231">
        <w:t>mais les domestiques ont été très-aimables pour moi</w:t>
      </w:r>
      <w:r>
        <w:t xml:space="preserve"> : </w:t>
      </w:r>
      <w:r w:rsidR="00000000" w:rsidRPr="00033231">
        <w:t>seulement</w:t>
      </w:r>
      <w:r>
        <w:t xml:space="preserve">, </w:t>
      </w:r>
      <w:r w:rsidR="00000000" w:rsidRPr="00033231">
        <w:t>quand les gens se montrent longtemps indifférents pour nous</w:t>
      </w:r>
      <w:r>
        <w:t xml:space="preserve">, </w:t>
      </w:r>
      <w:r w:rsidR="00000000" w:rsidRPr="00033231">
        <w:t>nous devenons i</w:t>
      </w:r>
      <w:r w:rsidR="00000000" w:rsidRPr="00033231">
        <w:t>n</w:t>
      </w:r>
      <w:r w:rsidR="00000000" w:rsidRPr="00033231">
        <w:t>différents pour leur indifférence</w:t>
      </w:r>
      <w:r>
        <w:t xml:space="preserve">. </w:t>
      </w:r>
      <w:r w:rsidR="00000000" w:rsidRPr="00033231">
        <w:t>C</w:t>
      </w:r>
      <w:r>
        <w:t>’</w:t>
      </w:r>
      <w:r w:rsidR="00000000" w:rsidRPr="00033231">
        <w:t>est l</w:t>
      </w:r>
      <w:r>
        <w:t>’</w:t>
      </w:r>
      <w:r w:rsidR="00000000" w:rsidRPr="00033231">
        <w:t>habitude de mon oncle de ne faire nulle attention aux femmes et aux jeunes filles</w:t>
      </w:r>
      <w:r>
        <w:t xml:space="preserve">, </w:t>
      </w:r>
      <w:r w:rsidR="00000000" w:rsidRPr="00033231">
        <w:t>e</w:t>
      </w:r>
      <w:r w:rsidR="00000000" w:rsidRPr="00033231">
        <w:t>x</w:t>
      </w:r>
      <w:r w:rsidR="00000000" w:rsidRPr="00033231">
        <w:t>cepté aux ladies qu</w:t>
      </w:r>
      <w:r>
        <w:t>’</w:t>
      </w:r>
      <w:r w:rsidR="00000000" w:rsidRPr="00033231">
        <w:t>il rencontre en société</w:t>
      </w:r>
      <w:r>
        <w:t xml:space="preserve"> : </w:t>
      </w:r>
      <w:r w:rsidR="00000000" w:rsidRPr="00033231">
        <w:t>il ne pourrait point la changer</w:t>
      </w:r>
      <w:r>
        <w:t xml:space="preserve">, </w:t>
      </w:r>
      <w:r w:rsidR="00000000" w:rsidRPr="00033231">
        <w:t>et je n</w:t>
      </w:r>
      <w:r>
        <w:t>’</w:t>
      </w:r>
      <w:r w:rsidR="00000000" w:rsidRPr="00033231">
        <w:t xml:space="preserve">ai nulle envie de la lui voir </w:t>
      </w:r>
      <w:r w:rsidR="00000000" w:rsidRPr="00033231">
        <w:lastRenderedPageBreak/>
        <w:t>changer pour ce qui me concerne</w:t>
      </w:r>
      <w:r>
        <w:t xml:space="preserve">. </w:t>
      </w:r>
      <w:r w:rsidR="00000000" w:rsidRPr="00033231">
        <w:t>Je crois qu</w:t>
      </w:r>
      <w:r>
        <w:t>’</w:t>
      </w:r>
      <w:r w:rsidR="00000000" w:rsidRPr="00033231">
        <w:t>il ne me causerait que de l</w:t>
      </w:r>
      <w:r>
        <w:t>’</w:t>
      </w:r>
      <w:r w:rsidR="00000000" w:rsidRPr="00033231">
        <w:t>ennui et de l</w:t>
      </w:r>
      <w:r>
        <w:t>’</w:t>
      </w:r>
      <w:r w:rsidR="00000000" w:rsidRPr="00033231">
        <w:t>effroi s</w:t>
      </w:r>
      <w:r>
        <w:t>’</w:t>
      </w:r>
      <w:r w:rsidR="00000000" w:rsidRPr="00033231">
        <w:t>il voulait se montrer affectionné maintenant</w:t>
      </w:r>
      <w:r>
        <w:t xml:space="preserve">. </w:t>
      </w:r>
      <w:r w:rsidR="00000000" w:rsidRPr="00033231">
        <w:t>Mais vous le savez</w:t>
      </w:r>
      <w:r>
        <w:t xml:space="preserve">,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c</w:t>
      </w:r>
      <w:r>
        <w:t>’</w:t>
      </w:r>
      <w:r w:rsidR="00000000" w:rsidRPr="00033231">
        <w:t xml:space="preserve">est à peine </w:t>
      </w:r>
      <w:r w:rsidR="00000000" w:rsidRPr="00033231">
        <w:rPr>
          <w:i/>
          <w:iCs/>
        </w:rPr>
        <w:t xml:space="preserve">vivre </w:t>
      </w:r>
      <w:r w:rsidR="00000000" w:rsidRPr="00033231">
        <w:t xml:space="preserve">que de mesurer le temps comme je le fais à la </w:t>
      </w:r>
      <w:proofErr w:type="spellStart"/>
      <w:r w:rsidR="00000000" w:rsidRPr="00033231">
        <w:t>rectorerie</w:t>
      </w:r>
      <w:proofErr w:type="spellEnd"/>
      <w:r>
        <w:t xml:space="preserve">. </w:t>
      </w:r>
      <w:r w:rsidR="00000000" w:rsidRPr="00033231">
        <w:t>Les heures passent</w:t>
      </w:r>
      <w:r>
        <w:t xml:space="preserve">, </w:t>
      </w:r>
      <w:r w:rsidR="00000000" w:rsidRPr="00033231">
        <w:t>et je les occupe de façon ou d</w:t>
      </w:r>
      <w:r>
        <w:t>’</w:t>
      </w:r>
      <w:r w:rsidR="00000000" w:rsidRPr="00033231">
        <w:t>autre</w:t>
      </w:r>
      <w:r>
        <w:t xml:space="preserve">, </w:t>
      </w:r>
      <w:r w:rsidR="00000000" w:rsidRPr="00033231">
        <w:t xml:space="preserve">mais je ne </w:t>
      </w:r>
      <w:r w:rsidR="00000000" w:rsidRPr="00033231">
        <w:rPr>
          <w:i/>
          <w:iCs/>
        </w:rPr>
        <w:t xml:space="preserve">vis </w:t>
      </w:r>
      <w:r w:rsidR="00000000" w:rsidRPr="00033231">
        <w:t>pas</w:t>
      </w:r>
      <w:r>
        <w:t xml:space="preserve">. </w:t>
      </w:r>
      <w:r w:rsidR="00000000" w:rsidRPr="00033231">
        <w:t>Je supporte l</w:t>
      </w:r>
      <w:r>
        <w:t>’</w:t>
      </w:r>
      <w:r w:rsidR="00000000" w:rsidRPr="00033231">
        <w:t>existence</w:t>
      </w:r>
      <w:r>
        <w:t xml:space="preserve"> ; </w:t>
      </w:r>
      <w:r w:rsidR="00000000" w:rsidRPr="00033231">
        <w:t>je n</w:t>
      </w:r>
      <w:r>
        <w:t>’</w:t>
      </w:r>
      <w:r w:rsidR="00000000" w:rsidRPr="00033231">
        <w:t>en jouis pas</w:t>
      </w:r>
      <w:r>
        <w:t xml:space="preserve">. </w:t>
      </w:r>
      <w:r w:rsidR="00000000" w:rsidRPr="00033231">
        <w:t xml:space="preserve">Depuis que miss </w:t>
      </w:r>
      <w:proofErr w:type="spellStart"/>
      <w:r w:rsidR="00000000" w:rsidRPr="00033231">
        <w:t>Keeldar</w:t>
      </w:r>
      <w:proofErr w:type="spellEnd"/>
      <w:r w:rsidR="00000000" w:rsidRPr="00033231">
        <w:t xml:space="preserve"> et vous êtes arrivées ici</w:t>
      </w:r>
      <w:r>
        <w:t xml:space="preserve">, </w:t>
      </w:r>
      <w:r w:rsidR="00000000" w:rsidRPr="00033231">
        <w:t>j</w:t>
      </w:r>
      <w:r>
        <w:t>’</w:t>
      </w:r>
      <w:r w:rsidR="00000000" w:rsidRPr="00033231">
        <w:t>ai été</w:t>
      </w:r>
      <w:r>
        <w:t xml:space="preserve">, </w:t>
      </w:r>
      <w:r w:rsidR="00000000" w:rsidRPr="00033231">
        <w:t>j</w:t>
      </w:r>
      <w:r>
        <w:t>’</w:t>
      </w:r>
      <w:r w:rsidR="00000000" w:rsidRPr="00033231">
        <w:t>allais dire plus heureuse</w:t>
      </w:r>
      <w:r>
        <w:t xml:space="preserve">, </w:t>
      </w:r>
      <w:r w:rsidR="00000000" w:rsidRPr="00033231">
        <w:t>mais ce ne serait pas vrai</w:t>
      </w:r>
      <w:r>
        <w:t>… »</w:t>
      </w:r>
    </w:p>
    <w:p w14:paraId="1C86EC2F" w14:textId="77777777" w:rsidR="004F69D6" w:rsidRDefault="00000000" w:rsidP="0021796F">
      <w:r w:rsidRPr="00033231">
        <w:t>Elle s</w:t>
      </w:r>
      <w:r w:rsidR="004F69D6">
        <w:t>’</w:t>
      </w:r>
      <w:r w:rsidRPr="00033231">
        <w:t>interrompit</w:t>
      </w:r>
      <w:r w:rsidR="004F69D6">
        <w:t>.</w:t>
      </w:r>
    </w:p>
    <w:p w14:paraId="76AA3983" w14:textId="77777777" w:rsidR="004F69D6" w:rsidRDefault="004F69D6" w:rsidP="0021796F">
      <w:r>
        <w:t>« </w:t>
      </w:r>
      <w:r w:rsidR="00000000" w:rsidRPr="00033231">
        <w:t>Comment</w:t>
      </w:r>
      <w:r>
        <w:t xml:space="preserve"> ! </w:t>
      </w:r>
      <w:r w:rsidR="00000000" w:rsidRPr="00033231">
        <w:t>ce ne serait pas vrai</w:t>
      </w:r>
      <w:r>
        <w:t xml:space="preserve"> ? </w:t>
      </w:r>
      <w:r w:rsidR="00000000" w:rsidRPr="00033231">
        <w:t xml:space="preserve">Vous aimez miss </w:t>
      </w:r>
      <w:proofErr w:type="spellStart"/>
      <w:r w:rsidR="00000000" w:rsidRPr="00033231">
        <w:t>Kee</w:t>
      </w:r>
      <w:r w:rsidR="00000000" w:rsidRPr="00033231">
        <w:t>l</w:t>
      </w:r>
      <w:r w:rsidR="00000000" w:rsidRPr="00033231">
        <w:t>dar</w:t>
      </w:r>
      <w:proofErr w:type="spellEnd"/>
      <w:r>
        <w:t xml:space="preserve">, </w:t>
      </w:r>
      <w:r w:rsidR="00000000" w:rsidRPr="00033231">
        <w:t>n</w:t>
      </w:r>
      <w:r>
        <w:t>’</w:t>
      </w:r>
      <w:r w:rsidR="00000000" w:rsidRPr="00033231">
        <w:t>est-ce pas</w:t>
      </w:r>
      <w:r>
        <w:t xml:space="preserve">, </w:t>
      </w:r>
      <w:r w:rsidR="00000000" w:rsidRPr="00033231">
        <w:t>ma chère</w:t>
      </w:r>
      <w:r>
        <w:t> ?</w:t>
      </w:r>
    </w:p>
    <w:p w14:paraId="2A011A04" w14:textId="77777777" w:rsidR="004F69D6" w:rsidRDefault="004F69D6" w:rsidP="0021796F">
      <w:r>
        <w:t>— </w:t>
      </w:r>
      <w:r w:rsidR="00000000" w:rsidRPr="00033231">
        <w:t>J</w:t>
      </w:r>
      <w:r>
        <w:t>’</w:t>
      </w:r>
      <w:r w:rsidR="00000000" w:rsidRPr="00033231">
        <w:t>aime beaucoup Shirley</w:t>
      </w:r>
      <w:r>
        <w:t xml:space="preserve"> ; </w:t>
      </w:r>
      <w:r w:rsidR="00000000" w:rsidRPr="00033231">
        <w:t>je l</w:t>
      </w:r>
      <w:r>
        <w:t>’</w:t>
      </w:r>
      <w:r w:rsidR="00000000" w:rsidRPr="00033231">
        <w:t>aime et je l</w:t>
      </w:r>
      <w:r>
        <w:t>’</w:t>
      </w:r>
      <w:r w:rsidR="00000000" w:rsidRPr="00033231">
        <w:t>admire</w:t>
      </w:r>
      <w:r>
        <w:t xml:space="preserve"> ; </w:t>
      </w:r>
      <w:r w:rsidR="00000000" w:rsidRPr="00033231">
        <w:t>mais je suis dans une pénible position</w:t>
      </w:r>
      <w:r>
        <w:t xml:space="preserve"> : </w:t>
      </w:r>
      <w:r w:rsidR="00000000" w:rsidRPr="00033231">
        <w:t>pour une raison que je ne puis expliquer</w:t>
      </w:r>
      <w:r>
        <w:t xml:space="preserve">, </w:t>
      </w:r>
      <w:r w:rsidR="00000000" w:rsidRPr="00033231">
        <w:t>j</w:t>
      </w:r>
      <w:r>
        <w:t>’</w:t>
      </w:r>
      <w:r w:rsidR="00000000" w:rsidRPr="00033231">
        <w:t>ai besoin de m</w:t>
      </w:r>
      <w:r>
        <w:t>’</w:t>
      </w:r>
      <w:r w:rsidR="00000000" w:rsidRPr="00033231">
        <w:t>éloigner de ces lieux</w:t>
      </w:r>
      <w:r>
        <w:t xml:space="preserve">, </w:t>
      </w:r>
      <w:r w:rsidR="00000000" w:rsidRPr="00033231">
        <w:t>de les oublier</w:t>
      </w:r>
      <w:r>
        <w:t>.</w:t>
      </w:r>
    </w:p>
    <w:p w14:paraId="1C5EDF7A" w14:textId="77777777" w:rsidR="004F69D6" w:rsidRDefault="004F69D6" w:rsidP="0021796F">
      <w:r>
        <w:t>— </w:t>
      </w:r>
      <w:r w:rsidR="00000000" w:rsidRPr="00033231">
        <w:t>Vous m</w:t>
      </w:r>
      <w:r>
        <w:t>’</w:t>
      </w:r>
      <w:r w:rsidR="00000000" w:rsidRPr="00033231">
        <w:t>avez dit déjà que vous désiriez être gouvernante</w:t>
      </w:r>
      <w:r>
        <w:t xml:space="preserve"> ; </w:t>
      </w:r>
      <w:r w:rsidR="00000000" w:rsidRPr="00033231">
        <w:t>mais</w:t>
      </w:r>
      <w:r>
        <w:t xml:space="preserve">, </w:t>
      </w:r>
      <w:r w:rsidR="00000000" w:rsidRPr="00033231">
        <w:t>ma chère</w:t>
      </w:r>
      <w:r>
        <w:t xml:space="preserve">, </w:t>
      </w:r>
      <w:r w:rsidR="00000000" w:rsidRPr="00033231">
        <w:t>s</w:t>
      </w:r>
      <w:r>
        <w:t>’</w:t>
      </w:r>
      <w:r w:rsidR="00000000" w:rsidRPr="00033231">
        <w:t>il vous en souvient</w:t>
      </w:r>
      <w:r>
        <w:t xml:space="preserve">, </w:t>
      </w:r>
      <w:r w:rsidR="00000000" w:rsidRPr="00033231">
        <w:t>je n</w:t>
      </w:r>
      <w:r>
        <w:t>’</w:t>
      </w:r>
      <w:r w:rsidR="00000000" w:rsidRPr="00033231">
        <w:t>encourageai pas cette idée</w:t>
      </w:r>
      <w:r>
        <w:t xml:space="preserve">. </w:t>
      </w:r>
      <w:r w:rsidR="00000000" w:rsidRPr="00033231">
        <w:t>J</w:t>
      </w:r>
      <w:r>
        <w:t>’</w:t>
      </w:r>
      <w:r w:rsidR="00000000" w:rsidRPr="00033231">
        <w:t>ai été gouvernante une grande partie de ma vie</w:t>
      </w:r>
      <w:r>
        <w:t xml:space="preserve">. </w:t>
      </w:r>
      <w:r w:rsidR="00000000" w:rsidRPr="00033231">
        <w:t>Je m</w:t>
      </w:r>
      <w:r>
        <w:t>’</w:t>
      </w:r>
      <w:r w:rsidR="00000000" w:rsidRPr="00033231">
        <w:t>estime fort heureuse d</w:t>
      </w:r>
      <w:r>
        <w:t>’</w:t>
      </w:r>
      <w:r w:rsidR="00000000" w:rsidRPr="00033231">
        <w:t xml:space="preserve">avoir fait la connaissance de miss </w:t>
      </w:r>
      <w:proofErr w:type="spellStart"/>
      <w:r w:rsidR="00000000" w:rsidRPr="00033231">
        <w:t>Keeldar</w:t>
      </w:r>
      <w:proofErr w:type="spellEnd"/>
      <w:r>
        <w:t xml:space="preserve"> ; </w:t>
      </w:r>
      <w:r w:rsidR="00000000" w:rsidRPr="00033231">
        <w:t>ses talents et ses dispositions ont rendu ma tâche a</w:t>
      </w:r>
      <w:r w:rsidR="00000000" w:rsidRPr="00033231">
        <w:t>i</w:t>
      </w:r>
      <w:r w:rsidR="00000000" w:rsidRPr="00033231">
        <w:t>sée</w:t>
      </w:r>
      <w:r>
        <w:t xml:space="preserve"> ; </w:t>
      </w:r>
      <w:r w:rsidR="00000000" w:rsidRPr="00033231">
        <w:t>mais lorsque j</w:t>
      </w:r>
      <w:r>
        <w:t>’</w:t>
      </w:r>
      <w:r w:rsidR="00000000" w:rsidRPr="00033231">
        <w:t>étais jeune</w:t>
      </w:r>
      <w:r>
        <w:t xml:space="preserve">, </w:t>
      </w:r>
      <w:r w:rsidR="00000000" w:rsidRPr="00033231">
        <w:t>avant que je fusse mariée</w:t>
      </w:r>
      <w:r>
        <w:t xml:space="preserve">, </w:t>
      </w:r>
      <w:r w:rsidR="00000000" w:rsidRPr="00033231">
        <w:t>mes épreuves ont été rudes</w:t>
      </w:r>
      <w:r>
        <w:t xml:space="preserve">, </w:t>
      </w:r>
      <w:r w:rsidR="00000000" w:rsidRPr="00033231">
        <w:t>poignantes</w:t>
      </w:r>
      <w:r>
        <w:t xml:space="preserve">. </w:t>
      </w:r>
      <w:r w:rsidR="00000000" w:rsidRPr="00033231">
        <w:t>Je ne voudrais pas vous en voir endurer de semblables</w:t>
      </w:r>
      <w:r>
        <w:t xml:space="preserve">. </w:t>
      </w:r>
      <w:r w:rsidR="00000000" w:rsidRPr="00033231">
        <w:t>Ce fut mon sort d</w:t>
      </w:r>
      <w:r>
        <w:t>’</w:t>
      </w:r>
      <w:r w:rsidR="00000000" w:rsidRPr="00033231">
        <w:t>entrer dans une famille qui avait de grandes prétentions à la naissance et à la supériorité intellectuelle</w:t>
      </w:r>
      <w:r>
        <w:t xml:space="preserve">, </w:t>
      </w:r>
      <w:r w:rsidR="00000000" w:rsidRPr="00033231">
        <w:t xml:space="preserve">dont tous les membres croyaient être </w:t>
      </w:r>
      <w:r>
        <w:t>« </w:t>
      </w:r>
      <w:r w:rsidR="00000000" w:rsidRPr="00033231">
        <w:t>tout particulièrement doués des grâces chrétiennes</w:t>
      </w:r>
      <w:r>
        <w:t> ; »</w:t>
      </w:r>
      <w:r w:rsidR="00000000" w:rsidRPr="00033231">
        <w:t xml:space="preserve"> que leurs cœurs étaient régénérés</w:t>
      </w:r>
      <w:r>
        <w:t xml:space="preserve">, </w:t>
      </w:r>
      <w:r w:rsidR="00000000" w:rsidRPr="00033231">
        <w:t>et leurs esprits dans un état pa</w:t>
      </w:r>
      <w:r w:rsidR="00000000" w:rsidRPr="00033231">
        <w:t>r</w:t>
      </w:r>
      <w:r w:rsidR="00000000" w:rsidRPr="00033231">
        <w:t>ticulier de discipline</w:t>
      </w:r>
      <w:r>
        <w:t xml:space="preserve">. </w:t>
      </w:r>
      <w:r w:rsidR="00000000" w:rsidRPr="00033231">
        <w:t>Il me fut bientôt donné à entendre que</w:t>
      </w:r>
      <w:r>
        <w:t xml:space="preserve">, </w:t>
      </w:r>
      <w:r w:rsidR="00000000" w:rsidRPr="00033231">
        <w:t>comme je n</w:t>
      </w:r>
      <w:r>
        <w:t>’</w:t>
      </w:r>
      <w:r w:rsidR="00000000" w:rsidRPr="00033231">
        <w:t>étais pas leur égale</w:t>
      </w:r>
      <w:r>
        <w:t xml:space="preserve">, </w:t>
      </w:r>
      <w:r w:rsidR="00000000" w:rsidRPr="00033231">
        <w:t>je ne pouvais attendre leur sympathie</w:t>
      </w:r>
      <w:r>
        <w:t xml:space="preserve">. </w:t>
      </w:r>
      <w:r w:rsidR="00000000" w:rsidRPr="00033231">
        <w:t xml:space="preserve">On ne me </w:t>
      </w:r>
      <w:r w:rsidR="00000000" w:rsidRPr="00033231">
        <w:lastRenderedPageBreak/>
        <w:t>cachait nullement que j</w:t>
      </w:r>
      <w:r>
        <w:t>’</w:t>
      </w:r>
      <w:r w:rsidR="00000000" w:rsidRPr="00033231">
        <w:t>étais un fardeau et un embarras pour la société</w:t>
      </w:r>
      <w:r>
        <w:t xml:space="preserve">. </w:t>
      </w:r>
      <w:r w:rsidR="00000000" w:rsidRPr="00033231">
        <w:t>Les gentlemen me regardaient comme une femme à laquelle il leur était interdit d</w:t>
      </w:r>
      <w:r>
        <w:t>’</w:t>
      </w:r>
      <w:r w:rsidR="00000000" w:rsidRPr="00033231">
        <w:t>accorder les privilèges du sexe</w:t>
      </w:r>
      <w:r>
        <w:t xml:space="preserve">. </w:t>
      </w:r>
      <w:r w:rsidR="00000000" w:rsidRPr="00033231">
        <w:t>Les ladies me firent clairement comprendre que j</w:t>
      </w:r>
      <w:r>
        <w:t>’</w:t>
      </w:r>
      <w:r w:rsidR="00000000" w:rsidRPr="00033231">
        <w:t>étais pour elles un ennui</w:t>
      </w:r>
      <w:r>
        <w:t xml:space="preserve">. </w:t>
      </w:r>
      <w:r w:rsidR="00000000" w:rsidRPr="00033231">
        <w:t>Les domestiques même me d</w:t>
      </w:r>
      <w:r w:rsidR="00000000" w:rsidRPr="00033231">
        <w:t>é</w:t>
      </w:r>
      <w:r w:rsidR="00000000" w:rsidRPr="00033231">
        <w:t>testaient</w:t>
      </w:r>
      <w:r>
        <w:t xml:space="preserve"> ; </w:t>
      </w:r>
      <w:r w:rsidR="00000000" w:rsidRPr="00033231">
        <w:t>pourquoi</w:t>
      </w:r>
      <w:r>
        <w:t xml:space="preserve"> ? </w:t>
      </w:r>
      <w:r w:rsidR="00000000" w:rsidRPr="00033231">
        <w:t>c</w:t>
      </w:r>
      <w:r>
        <w:t>’</w:t>
      </w:r>
      <w:r w:rsidR="00000000" w:rsidRPr="00033231">
        <w:t>est ce que je n</w:t>
      </w:r>
      <w:r>
        <w:t>’</w:t>
      </w:r>
      <w:r w:rsidR="00000000" w:rsidRPr="00033231">
        <w:t>ai jamais pu comprendre</w:t>
      </w:r>
      <w:r>
        <w:t xml:space="preserve">. </w:t>
      </w:r>
      <w:r w:rsidR="00000000" w:rsidRPr="00033231">
        <w:t>Mes élèves</w:t>
      </w:r>
      <w:r>
        <w:t xml:space="preserve">, </w:t>
      </w:r>
      <w:r w:rsidR="00000000" w:rsidRPr="00033231">
        <w:t>me dit-on</w:t>
      </w:r>
      <w:r>
        <w:t xml:space="preserve">, </w:t>
      </w:r>
      <w:r w:rsidR="00000000" w:rsidRPr="00033231">
        <w:t>quelque amitié qu</w:t>
      </w:r>
      <w:r>
        <w:t>’</w:t>
      </w:r>
      <w:r w:rsidR="00000000" w:rsidRPr="00033231">
        <w:t>ils eussent pour moi</w:t>
      </w:r>
      <w:r>
        <w:t xml:space="preserve">, </w:t>
      </w:r>
      <w:r w:rsidR="00000000" w:rsidRPr="00033231">
        <w:t>et quelque profond que fût l</w:t>
      </w:r>
      <w:r>
        <w:t>’</w:t>
      </w:r>
      <w:r w:rsidR="00000000" w:rsidRPr="00033231">
        <w:t>intérêt qu</w:t>
      </w:r>
      <w:r>
        <w:t>’</w:t>
      </w:r>
      <w:r w:rsidR="00000000" w:rsidRPr="00033231">
        <w:t>ils m</w:t>
      </w:r>
      <w:r>
        <w:t>’</w:t>
      </w:r>
      <w:r w:rsidR="00000000" w:rsidRPr="00033231">
        <w:t>inspiraient</w:t>
      </w:r>
      <w:r>
        <w:t xml:space="preserve">, </w:t>
      </w:r>
      <w:r w:rsidR="00000000" w:rsidRPr="00033231">
        <w:t>ne po</w:t>
      </w:r>
      <w:r w:rsidR="00000000" w:rsidRPr="00033231">
        <w:t>u</w:t>
      </w:r>
      <w:r w:rsidR="00000000" w:rsidRPr="00033231">
        <w:t>vaient jamais devenir mes amies</w:t>
      </w:r>
      <w:r>
        <w:t xml:space="preserve">. </w:t>
      </w:r>
      <w:r w:rsidR="00000000" w:rsidRPr="00033231">
        <w:t>Il me fut intimé que je devais vivre dans l</w:t>
      </w:r>
      <w:r>
        <w:t>’</w:t>
      </w:r>
      <w:r w:rsidR="00000000" w:rsidRPr="00033231">
        <w:t>isolement</w:t>
      </w:r>
      <w:r>
        <w:t xml:space="preserve">, </w:t>
      </w:r>
      <w:r w:rsidR="00000000" w:rsidRPr="00033231">
        <w:t>et ne jamais franchir la ligne invisible</w:t>
      </w:r>
      <w:r>
        <w:t xml:space="preserve">, </w:t>
      </w:r>
      <w:r w:rsidR="00000000" w:rsidRPr="00033231">
        <w:t>mais rigide</w:t>
      </w:r>
      <w:r>
        <w:t xml:space="preserve">, </w:t>
      </w:r>
      <w:r w:rsidR="00000000" w:rsidRPr="00033231">
        <w:t>qui marquait la différence qui existait entre moi et ceux qui m</w:t>
      </w:r>
      <w:r>
        <w:t>’</w:t>
      </w:r>
      <w:r w:rsidR="00000000" w:rsidRPr="00033231">
        <w:t>employaient</w:t>
      </w:r>
      <w:r>
        <w:t xml:space="preserve">. </w:t>
      </w:r>
      <w:r w:rsidR="00000000" w:rsidRPr="00033231">
        <w:t>Ma vie</w:t>
      </w:r>
      <w:r>
        <w:t xml:space="preserve">, </w:t>
      </w:r>
      <w:r w:rsidR="00000000" w:rsidRPr="00033231">
        <w:t>dans cette maison</w:t>
      </w:r>
      <w:r>
        <w:t xml:space="preserve">, </w:t>
      </w:r>
      <w:r w:rsidR="00000000" w:rsidRPr="00033231">
        <w:t>fut séde</w:t>
      </w:r>
      <w:r w:rsidR="00000000" w:rsidRPr="00033231">
        <w:t>n</w:t>
      </w:r>
      <w:r w:rsidR="00000000" w:rsidRPr="00033231">
        <w:t>taire</w:t>
      </w:r>
      <w:r>
        <w:t xml:space="preserve">, </w:t>
      </w:r>
      <w:r w:rsidR="00000000" w:rsidRPr="00033231">
        <w:t>isolée</w:t>
      </w:r>
      <w:r>
        <w:t xml:space="preserve">, </w:t>
      </w:r>
      <w:r w:rsidR="00000000" w:rsidRPr="00033231">
        <w:t>contrainte</w:t>
      </w:r>
      <w:r>
        <w:t xml:space="preserve">, </w:t>
      </w:r>
      <w:r w:rsidR="00000000" w:rsidRPr="00033231">
        <w:t>sans joie</w:t>
      </w:r>
      <w:r>
        <w:t xml:space="preserve">, </w:t>
      </w:r>
      <w:r w:rsidR="00000000" w:rsidRPr="00033231">
        <w:t>laborieuse</w:t>
      </w:r>
      <w:r>
        <w:t xml:space="preserve"> ; </w:t>
      </w:r>
      <w:r w:rsidR="00000000" w:rsidRPr="00033231">
        <w:t>mais ma constit</w:t>
      </w:r>
      <w:r w:rsidR="00000000" w:rsidRPr="00033231">
        <w:t>u</w:t>
      </w:r>
      <w:r w:rsidR="00000000" w:rsidRPr="00033231">
        <w:t>tion ne tarda pas à souffrir de ce genre de vie</w:t>
      </w:r>
      <w:r>
        <w:t xml:space="preserve"> : </w:t>
      </w:r>
      <w:r w:rsidR="00000000" w:rsidRPr="00033231">
        <w:t>je tombai m</w:t>
      </w:r>
      <w:r w:rsidR="00000000" w:rsidRPr="00033231">
        <w:t>a</w:t>
      </w:r>
      <w:r w:rsidR="00000000" w:rsidRPr="00033231">
        <w:t>l</w:t>
      </w:r>
      <w:r w:rsidR="00000000" w:rsidRPr="00033231">
        <w:t>a</w:t>
      </w:r>
      <w:r w:rsidR="00000000" w:rsidRPr="00033231">
        <w:t>de</w:t>
      </w:r>
      <w:r>
        <w:t xml:space="preserve">. </w:t>
      </w:r>
      <w:r w:rsidR="00000000" w:rsidRPr="00033231">
        <w:t>La dame de la maison me dit froidement que j</w:t>
      </w:r>
      <w:r>
        <w:t>’</w:t>
      </w:r>
      <w:r w:rsidR="00000000" w:rsidRPr="00033231">
        <w:t>étais la vi</w:t>
      </w:r>
      <w:r w:rsidR="00000000" w:rsidRPr="00033231">
        <w:t>c</w:t>
      </w:r>
      <w:r w:rsidR="00000000" w:rsidRPr="00033231">
        <w:t>t</w:t>
      </w:r>
      <w:r w:rsidR="00000000" w:rsidRPr="00033231">
        <w:t>i</w:t>
      </w:r>
      <w:r w:rsidR="00000000" w:rsidRPr="00033231">
        <w:t>me de la vanité blessée</w:t>
      </w:r>
      <w:r>
        <w:t xml:space="preserve">. </w:t>
      </w:r>
      <w:r w:rsidR="00000000" w:rsidRPr="00033231">
        <w:t>Elle me donna à entendre que</w:t>
      </w:r>
      <w:r>
        <w:t xml:space="preserve">, </w:t>
      </w:r>
      <w:r w:rsidR="00000000" w:rsidRPr="00033231">
        <w:t>si je ne faisais pas on effort pour réprimer mon mécontentement impie et pour cesser de murmurer contre la position que Dieu m</w:t>
      </w:r>
      <w:r>
        <w:t>’</w:t>
      </w:r>
      <w:r w:rsidR="00000000" w:rsidRPr="00033231">
        <w:t>avait faite</w:t>
      </w:r>
      <w:r>
        <w:t xml:space="preserve">, </w:t>
      </w:r>
      <w:r w:rsidR="00000000" w:rsidRPr="00033231">
        <w:t>mon intelligence se briserait probablement en morceaux sur le roc où nombre de mes sœurs avaient fait naufrage</w:t>
      </w:r>
      <w:r>
        <w:t xml:space="preserve">, </w:t>
      </w:r>
      <w:r w:rsidR="00000000" w:rsidRPr="00033231">
        <w:t>la morbide estime de soi-même</w:t>
      </w:r>
      <w:r>
        <w:t xml:space="preserve">, </w:t>
      </w:r>
      <w:r w:rsidR="00000000" w:rsidRPr="00033231">
        <w:t>et que je mourrais dans une ma</w:t>
      </w:r>
      <w:r w:rsidR="00000000" w:rsidRPr="00033231">
        <w:t>i</w:t>
      </w:r>
      <w:r w:rsidR="00000000" w:rsidRPr="00033231">
        <w:t>son d</w:t>
      </w:r>
      <w:r>
        <w:t>’</w:t>
      </w:r>
      <w:r w:rsidR="00000000" w:rsidRPr="00033231">
        <w:t>aliénées</w:t>
      </w:r>
      <w:r>
        <w:t>.</w:t>
      </w:r>
    </w:p>
    <w:p w14:paraId="41F3DC97" w14:textId="77777777" w:rsidR="004F69D6" w:rsidRDefault="004F69D6" w:rsidP="0021796F">
      <w:r>
        <w:t>« </w:t>
      </w:r>
      <w:r w:rsidR="00000000" w:rsidRPr="00033231">
        <w:t xml:space="preserve">Je ne répondis rien à </w:t>
      </w:r>
      <w:proofErr w:type="spellStart"/>
      <w:r w:rsidR="00000000" w:rsidRPr="00033231">
        <w:t>mistress</w:t>
      </w:r>
      <w:proofErr w:type="spellEnd"/>
      <w:r w:rsidR="00000000" w:rsidRPr="00033231">
        <w:t xml:space="preserve"> </w:t>
      </w:r>
      <w:proofErr w:type="spellStart"/>
      <w:r w:rsidR="00000000" w:rsidRPr="00033231">
        <w:t>Hardman</w:t>
      </w:r>
      <w:proofErr w:type="spellEnd"/>
      <w:r>
        <w:t xml:space="preserve"> ; </w:t>
      </w:r>
      <w:r w:rsidR="00000000" w:rsidRPr="00033231">
        <w:t>c</w:t>
      </w:r>
      <w:r>
        <w:t>’</w:t>
      </w:r>
      <w:r w:rsidR="00000000" w:rsidRPr="00033231">
        <w:t>eût été in</w:t>
      </w:r>
      <w:r w:rsidR="00000000" w:rsidRPr="00033231">
        <w:t>u</w:t>
      </w:r>
      <w:r w:rsidR="00000000" w:rsidRPr="00033231">
        <w:t>t</w:t>
      </w:r>
      <w:r w:rsidR="00000000" w:rsidRPr="00033231">
        <w:t>i</w:t>
      </w:r>
      <w:r w:rsidR="00000000" w:rsidRPr="00033231">
        <w:t>le</w:t>
      </w:r>
      <w:r>
        <w:t xml:space="preserve">, </w:t>
      </w:r>
      <w:r w:rsidR="00000000" w:rsidRPr="00033231">
        <w:t>mais à sa fille aînée</w:t>
      </w:r>
      <w:r>
        <w:t xml:space="preserve">, </w:t>
      </w:r>
      <w:r w:rsidR="00000000" w:rsidRPr="00033231">
        <w:t>je laissai tomber un jour quelques o</w:t>
      </w:r>
      <w:r w:rsidR="00000000" w:rsidRPr="00033231">
        <w:t>b</w:t>
      </w:r>
      <w:r w:rsidR="00000000" w:rsidRPr="00033231">
        <w:t>servations auxquelles elle répondit ainsi</w:t>
      </w:r>
      <w:r>
        <w:t> :</w:t>
      </w:r>
    </w:p>
    <w:p w14:paraId="31388A45" w14:textId="77777777" w:rsidR="004F69D6" w:rsidRDefault="004F69D6" w:rsidP="0021796F">
      <w:r>
        <w:t>« </w:t>
      </w:r>
      <w:r w:rsidR="00000000" w:rsidRPr="00033231">
        <w:t>Il y avait des peines</w:t>
      </w:r>
      <w:r>
        <w:t xml:space="preserve">, </w:t>
      </w:r>
      <w:r w:rsidR="00000000" w:rsidRPr="00033231">
        <w:t>elle en convenait</w:t>
      </w:r>
      <w:r>
        <w:t xml:space="preserve">, </w:t>
      </w:r>
      <w:r w:rsidR="00000000" w:rsidRPr="00033231">
        <w:t>dans la position d</w:t>
      </w:r>
      <w:r>
        <w:t>’</w:t>
      </w:r>
      <w:r w:rsidR="00000000" w:rsidRPr="00033231">
        <w:t>une gouvernante</w:t>
      </w:r>
      <w:r>
        <w:t xml:space="preserve"> ; </w:t>
      </w:r>
      <w:r w:rsidR="00000000" w:rsidRPr="00033231">
        <w:t>sans doute elle avait ses épreuves</w:t>
      </w:r>
      <w:r>
        <w:t xml:space="preserve"> ; </w:t>
      </w:r>
      <w:r w:rsidR="00000000" w:rsidRPr="00033231">
        <w:t>mais</w:t>
      </w:r>
      <w:r>
        <w:t xml:space="preserve">, </w:t>
      </w:r>
      <w:r w:rsidR="00000000" w:rsidRPr="00033231">
        <w:t>dit-elle d</w:t>
      </w:r>
      <w:r>
        <w:t>’</w:t>
      </w:r>
      <w:r w:rsidR="00000000" w:rsidRPr="00033231">
        <w:t>une façon qui me fait sourire lorsque j</w:t>
      </w:r>
      <w:r>
        <w:t>’</w:t>
      </w:r>
      <w:r w:rsidR="00000000" w:rsidRPr="00033231">
        <w:t>y pense</w:t>
      </w:r>
      <w:r>
        <w:t xml:space="preserve">, </w:t>
      </w:r>
      <w:r w:rsidR="00000000" w:rsidRPr="00033231">
        <w:t>mais cela devait être ainsi</w:t>
      </w:r>
      <w:r>
        <w:t xml:space="preserve">. </w:t>
      </w:r>
      <w:r w:rsidR="00000000" w:rsidRPr="00033231">
        <w:t>Elle n</w:t>
      </w:r>
      <w:r>
        <w:t>’</w:t>
      </w:r>
      <w:r w:rsidR="00000000" w:rsidRPr="00033231">
        <w:t>avait ni le dessein</w:t>
      </w:r>
      <w:r>
        <w:t xml:space="preserve">, </w:t>
      </w:r>
      <w:r w:rsidR="00000000" w:rsidRPr="00033231">
        <w:t>ni l</w:t>
      </w:r>
      <w:r>
        <w:t>’</w:t>
      </w:r>
      <w:r w:rsidR="00000000" w:rsidRPr="00033231">
        <w:t>espoir</w:t>
      </w:r>
      <w:r>
        <w:t xml:space="preserve">, </w:t>
      </w:r>
      <w:r w:rsidR="00000000" w:rsidRPr="00033231">
        <w:t>ni le désir de voir apporter un remède à cet état de choses</w:t>
      </w:r>
      <w:r>
        <w:t xml:space="preserve"> : </w:t>
      </w:r>
      <w:r w:rsidR="00000000" w:rsidRPr="00033231">
        <w:t>car</w:t>
      </w:r>
      <w:r>
        <w:t xml:space="preserve">, </w:t>
      </w:r>
      <w:r w:rsidR="00000000" w:rsidRPr="00033231">
        <w:t>dans la constitution des habitudes anglaises</w:t>
      </w:r>
      <w:r>
        <w:t xml:space="preserve">, </w:t>
      </w:r>
      <w:r w:rsidR="00000000" w:rsidRPr="00033231">
        <w:t>des sentiments</w:t>
      </w:r>
      <w:r>
        <w:t xml:space="preserve">, </w:t>
      </w:r>
      <w:r w:rsidR="00000000" w:rsidRPr="00033231">
        <w:t>des pr</w:t>
      </w:r>
      <w:r w:rsidR="00000000" w:rsidRPr="00033231">
        <w:t>é</w:t>
      </w:r>
      <w:r w:rsidR="00000000" w:rsidRPr="00033231">
        <w:t>jugés</w:t>
      </w:r>
      <w:r>
        <w:t xml:space="preserve">, </w:t>
      </w:r>
      <w:r w:rsidR="00000000" w:rsidRPr="00033231">
        <w:t>un remède était impossible</w:t>
      </w:r>
      <w:r>
        <w:t xml:space="preserve">. </w:t>
      </w:r>
      <w:r w:rsidR="00000000" w:rsidRPr="00033231">
        <w:t>Les gouvernantes</w:t>
      </w:r>
      <w:r>
        <w:t xml:space="preserve">, </w:t>
      </w:r>
      <w:r w:rsidR="00000000" w:rsidRPr="00033231">
        <w:lastRenderedPageBreak/>
        <w:t>fit-elle o</w:t>
      </w:r>
      <w:r w:rsidR="00000000" w:rsidRPr="00033231">
        <w:t>b</w:t>
      </w:r>
      <w:r w:rsidR="00000000" w:rsidRPr="00033231">
        <w:t>server</w:t>
      </w:r>
      <w:r>
        <w:t xml:space="preserve">, </w:t>
      </w:r>
      <w:r w:rsidR="00000000" w:rsidRPr="00033231">
        <w:t>doivent être continuellement dans une espèce d</w:t>
      </w:r>
      <w:r>
        <w:t>’</w:t>
      </w:r>
      <w:r w:rsidR="00000000" w:rsidRPr="00033231">
        <w:t>isolement</w:t>
      </w:r>
      <w:r>
        <w:t xml:space="preserve"> : </w:t>
      </w:r>
      <w:r w:rsidR="00000000" w:rsidRPr="00033231">
        <w:t>c</w:t>
      </w:r>
      <w:r>
        <w:t>’</w:t>
      </w:r>
      <w:r w:rsidR="00000000" w:rsidRPr="00033231">
        <w:t>est le seul moyen de maintenir la distance que demandent la réserve des mœurs anglaises</w:t>
      </w:r>
      <w:r>
        <w:t xml:space="preserve">, </w:t>
      </w:r>
      <w:r w:rsidR="00000000" w:rsidRPr="00033231">
        <w:t>le décorum des f</w:t>
      </w:r>
      <w:r w:rsidR="00000000" w:rsidRPr="00033231">
        <w:t>a</w:t>
      </w:r>
      <w:r w:rsidR="00000000" w:rsidRPr="00033231">
        <w:t>milles</w:t>
      </w:r>
      <w:r>
        <w:t>.</w:t>
      </w:r>
    </w:p>
    <w:p w14:paraId="38CF5052" w14:textId="77777777" w:rsidR="004F69D6" w:rsidRDefault="004F69D6" w:rsidP="0021796F">
      <w:r>
        <w:t>« </w:t>
      </w:r>
      <w:r w:rsidR="00000000" w:rsidRPr="00033231">
        <w:t xml:space="preserve">Je me souviens que je poussai un soupir lorsque miss </w:t>
      </w:r>
      <w:proofErr w:type="spellStart"/>
      <w:r w:rsidR="00000000" w:rsidRPr="00033231">
        <w:t>Hardman</w:t>
      </w:r>
      <w:proofErr w:type="spellEnd"/>
      <w:r w:rsidR="00000000" w:rsidRPr="00033231">
        <w:t xml:space="preserve"> quitta mon lit</w:t>
      </w:r>
      <w:r>
        <w:t xml:space="preserve"> ; </w:t>
      </w:r>
      <w:r w:rsidR="00000000" w:rsidRPr="00033231">
        <w:t>elle l</w:t>
      </w:r>
      <w:r>
        <w:t>’</w:t>
      </w:r>
      <w:r w:rsidR="00000000" w:rsidRPr="00033231">
        <w:t>entendit</w:t>
      </w:r>
      <w:r>
        <w:t xml:space="preserve">, </w:t>
      </w:r>
      <w:r w:rsidR="00000000" w:rsidRPr="00033231">
        <w:t>et se retournant</w:t>
      </w:r>
      <w:r>
        <w:t xml:space="preserve">, </w:t>
      </w:r>
      <w:r w:rsidR="00000000" w:rsidRPr="00033231">
        <w:t>me dit avec sévérité</w:t>
      </w:r>
      <w:r>
        <w:t> :</w:t>
      </w:r>
    </w:p>
    <w:p w14:paraId="2A8266AF" w14:textId="611D36E1" w:rsidR="00000000" w:rsidRPr="00033231" w:rsidRDefault="004F69D6" w:rsidP="0021796F">
      <w:r>
        <w:t>« </w:t>
      </w:r>
      <w:r w:rsidR="00000000" w:rsidRPr="00033231">
        <w:t>Je crains</w:t>
      </w:r>
      <w:r>
        <w:t xml:space="preserve">, </w:t>
      </w:r>
      <w:r w:rsidR="00000000" w:rsidRPr="00033231">
        <w:t>miss Grey</w:t>
      </w:r>
      <w:r>
        <w:t xml:space="preserve">, </w:t>
      </w:r>
      <w:r w:rsidR="00000000" w:rsidRPr="00033231">
        <w:t>que vous n</w:t>
      </w:r>
      <w:r>
        <w:t>’</w:t>
      </w:r>
      <w:r w:rsidR="00000000" w:rsidRPr="00033231">
        <w:t>ayez hérité dans la plus ample mesure du péché le plus grand de notre nature tombée</w:t>
      </w:r>
      <w:r>
        <w:t xml:space="preserve">, </w:t>
      </w:r>
      <w:r w:rsidR="00000000" w:rsidRPr="00033231">
        <w:t>le péché de l</w:t>
      </w:r>
      <w:r>
        <w:t>’</w:t>
      </w:r>
      <w:r w:rsidR="00000000" w:rsidRPr="00033231">
        <w:t>orgueil</w:t>
      </w:r>
      <w:r>
        <w:t xml:space="preserve">. </w:t>
      </w:r>
      <w:r w:rsidR="00000000" w:rsidRPr="00033231">
        <w:t>Vous êtes orgueilleuse</w:t>
      </w:r>
      <w:r>
        <w:t xml:space="preserve">, </w:t>
      </w:r>
      <w:r w:rsidR="00000000" w:rsidRPr="00033231">
        <w:t>et par conséquent vous êtes ingrate aussi</w:t>
      </w:r>
      <w:r>
        <w:t xml:space="preserve">. </w:t>
      </w:r>
      <w:r w:rsidR="00000000" w:rsidRPr="00033231">
        <w:t>Maman vous paye un joli salaire</w:t>
      </w:r>
      <w:r>
        <w:t xml:space="preserve">, </w:t>
      </w:r>
      <w:r w:rsidR="00000000" w:rsidRPr="00033231">
        <w:t>et</w:t>
      </w:r>
      <w:r>
        <w:t xml:space="preserve">, </w:t>
      </w:r>
      <w:r w:rsidR="00000000" w:rsidRPr="00033231">
        <w:t>si vous aviez le sens commun</w:t>
      </w:r>
      <w:r>
        <w:t xml:space="preserve">, </w:t>
      </w:r>
      <w:r w:rsidR="00000000" w:rsidRPr="00033231">
        <w:t>vous vous accommoderiez patie</w:t>
      </w:r>
      <w:r w:rsidR="00000000" w:rsidRPr="00033231">
        <w:t>m</w:t>
      </w:r>
      <w:r w:rsidR="00000000" w:rsidRPr="00033231">
        <w:t>ment de ce que votre état a de fatigant et d</w:t>
      </w:r>
      <w:r>
        <w:t>’</w:t>
      </w:r>
      <w:r w:rsidR="00000000" w:rsidRPr="00033231">
        <w:t>ennuyeux</w:t>
      </w:r>
      <w:r>
        <w:t xml:space="preserve">, </w:t>
      </w:r>
      <w:r w:rsidR="00000000" w:rsidRPr="00033231">
        <w:t>puisque vous en êtes si bien rétribuée</w:t>
      </w:r>
      <w:r>
        <w:t>. »</w:t>
      </w:r>
    </w:p>
    <w:p w14:paraId="083FEE4D" w14:textId="77777777" w:rsidR="004F69D6" w:rsidRDefault="004F69D6" w:rsidP="0021796F">
      <w:r>
        <w:t>« </w:t>
      </w:r>
      <w:r w:rsidR="00000000" w:rsidRPr="00033231">
        <w:t xml:space="preserve">Miss </w:t>
      </w:r>
      <w:proofErr w:type="spellStart"/>
      <w:r w:rsidR="00000000" w:rsidRPr="00033231">
        <w:t>Hardman</w:t>
      </w:r>
      <w:proofErr w:type="spellEnd"/>
      <w:r>
        <w:t xml:space="preserve">, </w:t>
      </w:r>
      <w:r w:rsidR="00000000" w:rsidRPr="00033231">
        <w:t>ma chérie</w:t>
      </w:r>
      <w:r>
        <w:t xml:space="preserve">, </w:t>
      </w:r>
      <w:r w:rsidR="00000000" w:rsidRPr="00033231">
        <w:t>était une lady à l</w:t>
      </w:r>
      <w:r>
        <w:t>’</w:t>
      </w:r>
      <w:r w:rsidR="00000000" w:rsidRPr="00033231">
        <w:t>esprit très-fort</w:t>
      </w:r>
      <w:r>
        <w:t xml:space="preserve">, </w:t>
      </w:r>
      <w:r w:rsidR="00000000" w:rsidRPr="00033231">
        <w:t>et possédait des talents très-distingués</w:t>
      </w:r>
      <w:r>
        <w:t xml:space="preserve"> : </w:t>
      </w:r>
      <w:r w:rsidR="00000000" w:rsidRPr="00033231">
        <w:t>l</w:t>
      </w:r>
      <w:r>
        <w:t>’</w:t>
      </w:r>
      <w:r w:rsidR="00000000" w:rsidRPr="00033231">
        <w:t>aristocratie est décidément une classe fort supérieure</w:t>
      </w:r>
      <w:r>
        <w:t xml:space="preserve">, </w:t>
      </w:r>
      <w:r w:rsidR="00000000" w:rsidRPr="00033231">
        <w:t>vous le savez</w:t>
      </w:r>
      <w:r>
        <w:t xml:space="preserve">, </w:t>
      </w:r>
      <w:r w:rsidR="00000000" w:rsidRPr="00033231">
        <w:t>physiqu</w:t>
      </w:r>
      <w:r w:rsidR="00000000" w:rsidRPr="00033231">
        <w:t>e</w:t>
      </w:r>
      <w:r w:rsidR="00000000" w:rsidRPr="00033231">
        <w:t>ment</w:t>
      </w:r>
      <w:r>
        <w:t xml:space="preserve">, </w:t>
      </w:r>
      <w:r w:rsidR="00000000" w:rsidRPr="00033231">
        <w:t>moralement et mentalement</w:t>
      </w:r>
      <w:r>
        <w:t xml:space="preserve">. </w:t>
      </w:r>
      <w:r w:rsidR="00000000" w:rsidRPr="00033231">
        <w:t>En qualité de tory avancée je reconnais cela</w:t>
      </w:r>
      <w:r>
        <w:t xml:space="preserve">. </w:t>
      </w:r>
      <w:r w:rsidR="00000000" w:rsidRPr="00033231">
        <w:t>Je ne pourrais décrire la dignité de sa voix et de son air pendant qu</w:t>
      </w:r>
      <w:r>
        <w:t>’</w:t>
      </w:r>
      <w:r w:rsidR="00000000" w:rsidRPr="00033231">
        <w:t>elle me parlait ainsi</w:t>
      </w:r>
      <w:r>
        <w:t xml:space="preserve">, </w:t>
      </w:r>
      <w:r w:rsidR="00000000" w:rsidRPr="00033231">
        <w:t>et cependant je crains qu</w:t>
      </w:r>
      <w:r>
        <w:t>’</w:t>
      </w:r>
      <w:r w:rsidR="00000000" w:rsidRPr="00033231">
        <w:t>elle n</w:t>
      </w:r>
      <w:r>
        <w:t>’</w:t>
      </w:r>
      <w:r w:rsidR="00000000" w:rsidRPr="00033231">
        <w:t>ait été égoïste</w:t>
      </w:r>
      <w:r>
        <w:t xml:space="preserve">, </w:t>
      </w:r>
      <w:r w:rsidR="00000000" w:rsidRPr="00033231">
        <w:t>ma chère</w:t>
      </w:r>
      <w:r>
        <w:t xml:space="preserve">. </w:t>
      </w:r>
      <w:r w:rsidR="00000000" w:rsidRPr="00033231">
        <w:t>Je ne voudrais pas mal parler de mes supérieurs en rang</w:t>
      </w:r>
      <w:r>
        <w:t xml:space="preserve">, </w:t>
      </w:r>
      <w:r w:rsidR="00000000" w:rsidRPr="00033231">
        <w:t>mais je pense qu</w:t>
      </w:r>
      <w:r>
        <w:t>’</w:t>
      </w:r>
      <w:r w:rsidR="00000000" w:rsidRPr="00033231">
        <w:t>elle était un peu égoïste</w:t>
      </w:r>
      <w:r>
        <w:t>.</w:t>
      </w:r>
    </w:p>
    <w:p w14:paraId="4736FA0A" w14:textId="044939ED" w:rsidR="004F69D6" w:rsidRDefault="004F69D6" w:rsidP="0021796F">
      <w:r>
        <w:t>« </w:t>
      </w:r>
      <w:r w:rsidR="00000000" w:rsidRPr="00033231">
        <w:t>Je me souviens</w:t>
      </w:r>
      <w:r>
        <w:t xml:space="preserve">, </w:t>
      </w:r>
      <w:r w:rsidR="00000000" w:rsidRPr="00033231">
        <w:t xml:space="preserve">continua </w:t>
      </w:r>
      <w:proofErr w:type="spellStart"/>
      <w:r w:rsidR="00000000" w:rsidRPr="00033231">
        <w:t>mistress</w:t>
      </w:r>
      <w:proofErr w:type="spellEnd"/>
      <w:r w:rsidR="00000000" w:rsidRPr="00033231">
        <w:t xml:space="preserve"> </w:t>
      </w:r>
      <w:proofErr w:type="spellStart"/>
      <w:r w:rsidR="00000000" w:rsidRPr="00033231">
        <w:t>Pryor</w:t>
      </w:r>
      <w:proofErr w:type="spellEnd"/>
      <w:r w:rsidR="00000000" w:rsidRPr="00033231">
        <w:t xml:space="preserve"> après une pause</w:t>
      </w:r>
      <w:r>
        <w:t xml:space="preserve">, </w:t>
      </w:r>
      <w:r w:rsidR="00000000" w:rsidRPr="00033231">
        <w:t>d</w:t>
      </w:r>
      <w:r>
        <w:t>’</w:t>
      </w:r>
      <w:r w:rsidR="00000000" w:rsidRPr="00033231">
        <w:t xml:space="preserve">une autre observation de miss </w:t>
      </w:r>
      <w:proofErr w:type="spellStart"/>
      <w:r w:rsidR="00000000" w:rsidRPr="00033231">
        <w:t>Hardman</w:t>
      </w:r>
      <w:proofErr w:type="spellEnd"/>
      <w:r>
        <w:t xml:space="preserve">, </w:t>
      </w:r>
      <w:r w:rsidR="00000000" w:rsidRPr="00033231">
        <w:t>qu</w:t>
      </w:r>
      <w:r>
        <w:t>’</w:t>
      </w:r>
      <w:r w:rsidR="00000000" w:rsidRPr="00033231">
        <w:t>elle débitait avec un très-grand air</w:t>
      </w:r>
      <w:r>
        <w:t>. « </w:t>
      </w:r>
      <w:r w:rsidR="00000000" w:rsidRPr="00033231">
        <w:t>Nous avons besoin</w:t>
      </w:r>
      <w:r>
        <w:t xml:space="preserve">, </w:t>
      </w:r>
      <w:r w:rsidR="00000000" w:rsidRPr="00033231">
        <w:t>disait-elle</w:t>
      </w:r>
      <w:r>
        <w:t xml:space="preserve">, </w:t>
      </w:r>
      <w:r w:rsidR="00000000" w:rsidRPr="00033231">
        <w:t>des impr</w:t>
      </w:r>
      <w:r w:rsidR="00000000" w:rsidRPr="00033231">
        <w:t>u</w:t>
      </w:r>
      <w:r w:rsidR="00000000" w:rsidRPr="00033231">
        <w:t>dences</w:t>
      </w:r>
      <w:r>
        <w:t xml:space="preserve">, </w:t>
      </w:r>
      <w:r w:rsidR="00000000" w:rsidRPr="00033231">
        <w:t>des extravagances</w:t>
      </w:r>
      <w:r>
        <w:t xml:space="preserve">, </w:t>
      </w:r>
      <w:r w:rsidR="00000000" w:rsidRPr="00033231">
        <w:t>des erreurs</w:t>
      </w:r>
      <w:r>
        <w:t xml:space="preserve">, </w:t>
      </w:r>
      <w:r w:rsidR="00000000" w:rsidRPr="00033231">
        <w:t>des crimes d</w:t>
      </w:r>
      <w:r>
        <w:t>’</w:t>
      </w:r>
      <w:r w:rsidR="00000000" w:rsidRPr="00033231">
        <w:t>un certain nombre de pères</w:t>
      </w:r>
      <w:r>
        <w:t xml:space="preserve">, </w:t>
      </w:r>
      <w:r w:rsidR="00000000" w:rsidRPr="00033231">
        <w:t>pour répandre la semence qui produit la moisson de gouvernantes</w:t>
      </w:r>
      <w:r>
        <w:t xml:space="preserve">. </w:t>
      </w:r>
      <w:r w:rsidR="00000000" w:rsidRPr="00033231">
        <w:t>Les filles de commerçants</w:t>
      </w:r>
      <w:r>
        <w:t xml:space="preserve">, </w:t>
      </w:r>
      <w:r w:rsidR="00000000" w:rsidRPr="00033231">
        <w:t>quoique bien élevées</w:t>
      </w:r>
      <w:r>
        <w:t xml:space="preserve">, </w:t>
      </w:r>
      <w:r w:rsidR="00000000" w:rsidRPr="00033231">
        <w:t>manquent de distinction</w:t>
      </w:r>
      <w:r>
        <w:t xml:space="preserve">, </w:t>
      </w:r>
      <w:r w:rsidR="00000000" w:rsidRPr="00033231">
        <w:t>et nous n</w:t>
      </w:r>
      <w:r>
        <w:t>’</w:t>
      </w:r>
      <w:r w:rsidR="00000000" w:rsidRPr="00033231">
        <w:t>en pouvons fa</w:t>
      </w:r>
      <w:r w:rsidR="00000000" w:rsidRPr="00033231">
        <w:t>i</w:t>
      </w:r>
      <w:r w:rsidR="00000000" w:rsidRPr="00033231">
        <w:t xml:space="preserve">re les hôtes de nos demeures et les </w:t>
      </w:r>
      <w:r w:rsidR="00000000" w:rsidRPr="00033231">
        <w:lastRenderedPageBreak/>
        <w:t>gardiennes de la personne et de l</w:t>
      </w:r>
      <w:r>
        <w:t>’</w:t>
      </w:r>
      <w:r w:rsidR="00000000" w:rsidRPr="00033231">
        <w:t>intelligence de nos enfants</w:t>
      </w:r>
      <w:r>
        <w:t xml:space="preserve">. </w:t>
      </w:r>
      <w:r w:rsidR="00000000" w:rsidRPr="00033231">
        <w:t>Nous préférons toujours pl</w:t>
      </w:r>
      <w:r w:rsidR="00000000" w:rsidRPr="00033231">
        <w:t>a</w:t>
      </w:r>
      <w:r w:rsidR="00000000" w:rsidRPr="00033231">
        <w:t>cer auprès de nos enfants ceux qui sont nés dans notre cond</w:t>
      </w:r>
      <w:r w:rsidR="00000000" w:rsidRPr="00033231">
        <w:t>i</w:t>
      </w:r>
      <w:r w:rsidR="00000000" w:rsidRPr="00033231">
        <w:t>tion</w:t>
      </w:r>
      <w:r>
        <w:t xml:space="preserve">, </w:t>
      </w:r>
      <w:r w:rsidR="00000000" w:rsidRPr="00033231">
        <w:t>et ont été élevés avec les mêmes raffinements que nous</w:t>
      </w:r>
      <w:r>
        <w:t>. »</w:t>
      </w:r>
    </w:p>
    <w:p w14:paraId="4AAE56C7" w14:textId="77777777" w:rsidR="004F69D6" w:rsidRDefault="004F69D6" w:rsidP="0021796F">
      <w:r>
        <w:t>— </w:t>
      </w:r>
      <w:r w:rsidR="00000000" w:rsidRPr="00033231">
        <w:t xml:space="preserve">Miss </w:t>
      </w:r>
      <w:proofErr w:type="spellStart"/>
      <w:r w:rsidR="00000000" w:rsidRPr="00033231">
        <w:t>Hardman</w:t>
      </w:r>
      <w:proofErr w:type="spellEnd"/>
      <w:r w:rsidR="00000000" w:rsidRPr="00033231">
        <w:t xml:space="preserve"> devrait se croire quelque chose de mieux que ses semblables</w:t>
      </w:r>
      <w:r>
        <w:t xml:space="preserve">, </w:t>
      </w:r>
      <w:r w:rsidR="00000000" w:rsidRPr="00033231">
        <w:t>madame</w:t>
      </w:r>
      <w:r>
        <w:t xml:space="preserve">, </w:t>
      </w:r>
      <w:r w:rsidR="00000000" w:rsidRPr="00033231">
        <w:t>puisqu</w:t>
      </w:r>
      <w:r>
        <w:t>’</w:t>
      </w:r>
      <w:r w:rsidR="00000000" w:rsidRPr="00033231">
        <w:t>elle soutenait que leurs malheurs et même leurs crimes étaient nécessaires pour servir à sa commodité</w:t>
      </w:r>
      <w:r>
        <w:t xml:space="preserve">. </w:t>
      </w:r>
      <w:r w:rsidR="00000000" w:rsidRPr="00033231">
        <w:t>Vous dites qu</w:t>
      </w:r>
      <w:r>
        <w:t>’</w:t>
      </w:r>
      <w:r w:rsidR="00000000" w:rsidRPr="00033231">
        <w:t>elle était religieuse</w:t>
      </w:r>
      <w:r>
        <w:t xml:space="preserve"> : </w:t>
      </w:r>
      <w:r w:rsidR="00000000" w:rsidRPr="00033231">
        <w:t>sa religion d</w:t>
      </w:r>
      <w:r w:rsidR="00000000" w:rsidRPr="00033231">
        <w:t>e</w:t>
      </w:r>
      <w:r w:rsidR="00000000" w:rsidRPr="00033231">
        <w:t>vait être celle du pharisien</w:t>
      </w:r>
      <w:r>
        <w:t xml:space="preserve">, </w:t>
      </w:r>
      <w:r w:rsidR="00000000" w:rsidRPr="00033231">
        <w:t>qui remerciait Dieu de ce qu</w:t>
      </w:r>
      <w:r>
        <w:t>’</w:t>
      </w:r>
      <w:r w:rsidR="00000000" w:rsidRPr="00033231">
        <w:t>il n</w:t>
      </w:r>
      <w:r>
        <w:t>’</w:t>
      </w:r>
      <w:r w:rsidR="00000000" w:rsidRPr="00033231">
        <w:t>était pas semblable aux autres hommes</w:t>
      </w:r>
      <w:r>
        <w:t xml:space="preserve">, </w:t>
      </w:r>
      <w:r w:rsidR="00000000" w:rsidRPr="00033231">
        <w:t>ni même au publ</w:t>
      </w:r>
      <w:r w:rsidR="00000000" w:rsidRPr="00033231">
        <w:t>i</w:t>
      </w:r>
      <w:r w:rsidR="00000000" w:rsidRPr="00033231">
        <w:t>cain</w:t>
      </w:r>
      <w:r>
        <w:t>.</w:t>
      </w:r>
    </w:p>
    <w:p w14:paraId="5FC51D82" w14:textId="17A5B21A" w:rsidR="00000000" w:rsidRPr="00033231" w:rsidRDefault="004F69D6" w:rsidP="0021796F">
      <w:r>
        <w:t>— </w:t>
      </w:r>
      <w:r w:rsidR="00000000" w:rsidRPr="00033231">
        <w:t>Ma chère</w:t>
      </w:r>
      <w:r>
        <w:t xml:space="preserve">, </w:t>
      </w:r>
      <w:r w:rsidR="00000000" w:rsidRPr="00033231">
        <w:t>nous ne discuterons pas ce point</w:t>
      </w:r>
      <w:r>
        <w:t xml:space="preserve">. </w:t>
      </w:r>
      <w:r w:rsidR="00000000" w:rsidRPr="00033231">
        <w:t>Je serais la dernière à vouloir insinuer dans votre esprit aucun sentiment de mécontentement contre votre lot dans la vie</w:t>
      </w:r>
      <w:r>
        <w:t xml:space="preserve">, </w:t>
      </w:r>
      <w:r w:rsidR="00000000" w:rsidRPr="00033231">
        <w:t>ou aucun sent</w:t>
      </w:r>
      <w:r w:rsidR="00000000" w:rsidRPr="00033231">
        <w:t>i</w:t>
      </w:r>
      <w:r w:rsidR="00000000" w:rsidRPr="00033231">
        <w:t>ment d</w:t>
      </w:r>
      <w:r>
        <w:t>’</w:t>
      </w:r>
      <w:r w:rsidR="00000000" w:rsidRPr="00033231">
        <w:t>envie ou d</w:t>
      </w:r>
      <w:r>
        <w:t>’</w:t>
      </w:r>
      <w:r w:rsidR="00000000" w:rsidRPr="00033231">
        <w:t>insubordination envers vos supérieurs</w:t>
      </w:r>
      <w:r>
        <w:t xml:space="preserve">. </w:t>
      </w:r>
      <w:r w:rsidR="00000000" w:rsidRPr="00033231">
        <w:t>Une soumission entière aux autorités</w:t>
      </w:r>
      <w:r>
        <w:t xml:space="preserve">, </w:t>
      </w:r>
      <w:r w:rsidR="00000000" w:rsidRPr="00033231">
        <w:t>une scrupuleuse déférence pour ceux qui sont meilleurs que nous</w:t>
      </w:r>
      <w:r>
        <w:t xml:space="preserve"> (</w:t>
      </w:r>
      <w:r w:rsidR="00000000" w:rsidRPr="00033231">
        <w:t>et dans cette catégorie je place les hautes classes de la société</w:t>
      </w:r>
      <w:r>
        <w:t xml:space="preserve">), </w:t>
      </w:r>
      <w:r w:rsidR="00000000" w:rsidRPr="00033231">
        <w:t>sont</w:t>
      </w:r>
      <w:r>
        <w:t xml:space="preserve">, </w:t>
      </w:r>
      <w:r w:rsidR="00000000" w:rsidRPr="00033231">
        <w:t>dans mon opinion</w:t>
      </w:r>
      <w:r>
        <w:t xml:space="preserve">, </w:t>
      </w:r>
      <w:r w:rsidR="00000000" w:rsidRPr="00033231">
        <w:t>indispensables au bien de toute communauté</w:t>
      </w:r>
      <w:r>
        <w:t xml:space="preserve">. </w:t>
      </w:r>
      <w:r w:rsidR="00000000" w:rsidRPr="00033231">
        <w:t>Tout ce que je veux dire</w:t>
      </w:r>
      <w:r>
        <w:t xml:space="preserve">, </w:t>
      </w:r>
      <w:r w:rsidR="00000000" w:rsidRPr="00033231">
        <w:t>ma chère</w:t>
      </w:r>
      <w:r>
        <w:t xml:space="preserve">, </w:t>
      </w:r>
      <w:r w:rsidR="00000000" w:rsidRPr="00033231">
        <w:t>est que vous feriez mieux de renoncer à vous faire gouvernante</w:t>
      </w:r>
      <w:r>
        <w:t xml:space="preserve">, </w:t>
      </w:r>
      <w:r w:rsidR="00000000" w:rsidRPr="00033231">
        <w:t>parce que les devoirs de cette fonction seraient trop pénibles pour votre constitution</w:t>
      </w:r>
      <w:r>
        <w:t xml:space="preserve">. </w:t>
      </w:r>
      <w:r w:rsidR="00000000" w:rsidRPr="00033231">
        <w:t xml:space="preserve">Je ne voudrais pas prononcer un mot irrespectueux envers </w:t>
      </w:r>
      <w:proofErr w:type="spellStart"/>
      <w:r w:rsidR="00000000" w:rsidRPr="00033231">
        <w:t>mistress</w:t>
      </w:r>
      <w:proofErr w:type="spellEnd"/>
      <w:r w:rsidR="00000000" w:rsidRPr="00033231">
        <w:t xml:space="preserve"> ou miss </w:t>
      </w:r>
      <w:proofErr w:type="spellStart"/>
      <w:r w:rsidR="00000000" w:rsidRPr="00033231">
        <w:t>Hardman</w:t>
      </w:r>
      <w:proofErr w:type="spellEnd"/>
      <w:r>
        <w:t xml:space="preserve"> ; </w:t>
      </w:r>
      <w:r w:rsidR="00000000" w:rsidRPr="00033231">
        <w:t>seulement</w:t>
      </w:r>
      <w:r>
        <w:t xml:space="preserve">, </w:t>
      </w:r>
      <w:r w:rsidR="00000000" w:rsidRPr="00033231">
        <w:t>me rappelant ma propre expérience</w:t>
      </w:r>
      <w:r>
        <w:t xml:space="preserve">, </w:t>
      </w:r>
      <w:r w:rsidR="00000000" w:rsidRPr="00033231">
        <w:t>je ne puis m</w:t>
      </w:r>
      <w:r>
        <w:t>’</w:t>
      </w:r>
      <w:r w:rsidR="00000000" w:rsidRPr="00033231">
        <w:t>empêcher de penser que</w:t>
      </w:r>
      <w:r>
        <w:t xml:space="preserve">, </w:t>
      </w:r>
      <w:r w:rsidR="00000000" w:rsidRPr="00033231">
        <w:t>si vous tombiez dans une famille semblable</w:t>
      </w:r>
      <w:r>
        <w:t xml:space="preserve">, </w:t>
      </w:r>
      <w:r w:rsidR="00000000" w:rsidRPr="00033231">
        <w:t>vous lutteriez d</w:t>
      </w:r>
      <w:r>
        <w:t>’</w:t>
      </w:r>
      <w:r w:rsidR="00000000" w:rsidRPr="00033231">
        <w:t>abord courageusement contre votre destin</w:t>
      </w:r>
      <w:r>
        <w:t xml:space="preserve">, </w:t>
      </w:r>
      <w:r w:rsidR="00000000" w:rsidRPr="00033231">
        <w:t>puis vous dépéririez et deviendriez trop fa</w:t>
      </w:r>
      <w:r w:rsidR="00000000" w:rsidRPr="00033231">
        <w:t>i</w:t>
      </w:r>
      <w:r w:rsidR="00000000" w:rsidRPr="00033231">
        <w:t>ble pour votre tâche</w:t>
      </w:r>
      <w:r>
        <w:t xml:space="preserve"> ; </w:t>
      </w:r>
      <w:r w:rsidR="00000000" w:rsidRPr="00033231">
        <w:t>vous reviendriez brisée à la maison</w:t>
      </w:r>
      <w:r>
        <w:t xml:space="preserve">, </w:t>
      </w:r>
      <w:r w:rsidR="00000000" w:rsidRPr="00033231">
        <w:t xml:space="preserve">si vous </w:t>
      </w:r>
      <w:proofErr w:type="gramStart"/>
      <w:r w:rsidR="00000000" w:rsidRPr="00033231">
        <w:t>aviez</w:t>
      </w:r>
      <w:proofErr w:type="gramEnd"/>
      <w:r w:rsidR="00000000" w:rsidRPr="00033231">
        <w:t xml:space="preserve"> encore une maison</w:t>
      </w:r>
      <w:r>
        <w:t xml:space="preserve">. </w:t>
      </w:r>
      <w:r w:rsidR="00000000" w:rsidRPr="00033231">
        <w:t>Puis suivraient ces années de langueur</w:t>
      </w:r>
      <w:r>
        <w:t xml:space="preserve">, </w:t>
      </w:r>
      <w:r w:rsidR="00000000" w:rsidRPr="00033231">
        <w:t>dont la personne qui souffre et ses plus proches amies connaissent seules le fardeau</w:t>
      </w:r>
      <w:r>
        <w:t xml:space="preserve">. </w:t>
      </w:r>
      <w:r w:rsidR="00000000" w:rsidRPr="00033231">
        <w:t>La consomption clorait le chap</w:t>
      </w:r>
      <w:r w:rsidR="00000000" w:rsidRPr="00033231">
        <w:t>i</w:t>
      </w:r>
      <w:r w:rsidR="00000000" w:rsidRPr="00033231">
        <w:t>tre</w:t>
      </w:r>
      <w:r>
        <w:t xml:space="preserve">. </w:t>
      </w:r>
      <w:r w:rsidR="00000000" w:rsidRPr="00033231">
        <w:t>Telle est l</w:t>
      </w:r>
      <w:r>
        <w:t>’</w:t>
      </w:r>
      <w:r w:rsidR="00000000" w:rsidRPr="00033231">
        <w:t xml:space="preserve">histoire </w:t>
      </w:r>
      <w:r w:rsidR="00000000" w:rsidRPr="00033231">
        <w:lastRenderedPageBreak/>
        <w:t>d</w:t>
      </w:r>
      <w:r>
        <w:t>’</w:t>
      </w:r>
      <w:r w:rsidR="00000000" w:rsidRPr="00033231">
        <w:t>un grand nombre d</w:t>
      </w:r>
      <w:r>
        <w:t>’</w:t>
      </w:r>
      <w:r w:rsidR="00000000" w:rsidRPr="00033231">
        <w:t>existences</w:t>
      </w:r>
      <w:r>
        <w:t xml:space="preserve"> : </w:t>
      </w:r>
      <w:r w:rsidR="00000000" w:rsidRPr="00033231">
        <w:t>je ne voudrais pas que ce fût la vôtre</w:t>
      </w:r>
      <w:r>
        <w:t xml:space="preserve">. </w:t>
      </w:r>
      <w:r w:rsidR="00000000" w:rsidRPr="00033231">
        <w:t>Ma chère</w:t>
      </w:r>
      <w:r>
        <w:t xml:space="preserve">, </w:t>
      </w:r>
      <w:r w:rsidR="00000000" w:rsidRPr="00033231">
        <w:t>nous allons marcher un peu</w:t>
      </w:r>
      <w:r>
        <w:t xml:space="preserve">, </w:t>
      </w:r>
      <w:r w:rsidR="00000000" w:rsidRPr="00033231">
        <w:t>si vous voulez</w:t>
      </w:r>
      <w:r>
        <w:t>. »</w:t>
      </w:r>
    </w:p>
    <w:p w14:paraId="5106F132" w14:textId="77777777" w:rsidR="004F69D6" w:rsidRDefault="00000000" w:rsidP="0021796F">
      <w:r w:rsidRPr="00033231">
        <w:t>Toutes deux se levèrent et parcoururent une terrasse nat</w:t>
      </w:r>
      <w:r w:rsidRPr="00033231">
        <w:t>u</w:t>
      </w:r>
      <w:r w:rsidRPr="00033231">
        <w:t>relle et verdoyante qui bordait le lit profond du ruisseau</w:t>
      </w:r>
      <w:r w:rsidR="004F69D6">
        <w:t>.</w:t>
      </w:r>
    </w:p>
    <w:p w14:paraId="20B81FE6" w14:textId="1D43E723" w:rsidR="00000000" w:rsidRPr="00033231" w:rsidRDefault="004F69D6" w:rsidP="0021796F">
      <w:r>
        <w:t>« </w:t>
      </w:r>
      <w:r w:rsidR="00000000" w:rsidRPr="00033231">
        <w:t>Ma chère</w:t>
      </w:r>
      <w:r>
        <w:t xml:space="preserve">, </w:t>
      </w:r>
      <w:r w:rsidR="00000000" w:rsidRPr="00033231">
        <w:t xml:space="preserve">dit bientôt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d</w:t>
      </w:r>
      <w:r>
        <w:t>’</w:t>
      </w:r>
      <w:r w:rsidR="00000000" w:rsidRPr="00033231">
        <w:t>un ton timide et embarrassé</w:t>
      </w:r>
      <w:r>
        <w:t xml:space="preserve">, </w:t>
      </w:r>
      <w:r w:rsidR="00000000" w:rsidRPr="00033231">
        <w:t>les jeunes filles</w:t>
      </w:r>
      <w:r>
        <w:t xml:space="preserve">, </w:t>
      </w:r>
      <w:r w:rsidR="00000000" w:rsidRPr="00033231">
        <w:t>principalement celles que la nature a favorisées</w:t>
      </w:r>
      <w:r>
        <w:t xml:space="preserve">, </w:t>
      </w:r>
      <w:r w:rsidR="00000000" w:rsidRPr="00033231">
        <w:t>souvent</w:t>
      </w:r>
      <w:r>
        <w:t xml:space="preserve">… </w:t>
      </w:r>
      <w:r w:rsidR="00000000" w:rsidRPr="00033231">
        <w:t>fréquemment</w:t>
      </w:r>
      <w:r>
        <w:t xml:space="preserve">… </w:t>
      </w:r>
      <w:r w:rsidR="00000000" w:rsidRPr="00033231">
        <w:t>anticipent</w:t>
      </w:r>
      <w:r>
        <w:t xml:space="preserve">… </w:t>
      </w:r>
      <w:r w:rsidR="00000000" w:rsidRPr="00033231">
        <w:t>pensent au</w:t>
      </w:r>
      <w:r>
        <w:t xml:space="preserve">… </w:t>
      </w:r>
      <w:r w:rsidR="00000000" w:rsidRPr="00033231">
        <w:t>au mariage comme au but</w:t>
      </w:r>
      <w:r>
        <w:t xml:space="preserve">, </w:t>
      </w:r>
      <w:r w:rsidR="00000000" w:rsidRPr="00033231">
        <w:t>à la réalisation de leurs esp</w:t>
      </w:r>
      <w:r w:rsidR="00000000" w:rsidRPr="00033231">
        <w:t>é</w:t>
      </w:r>
      <w:r w:rsidR="00000000" w:rsidRPr="00033231">
        <w:t>rances</w:t>
      </w:r>
      <w:r>
        <w:t>. »</w:t>
      </w:r>
    </w:p>
    <w:p w14:paraId="0584D628" w14:textId="77777777" w:rsidR="004F69D6" w:rsidRDefault="00000000" w:rsidP="0021796F">
      <w:r w:rsidRPr="00033231">
        <w:t>Elle s</w:t>
      </w:r>
      <w:r w:rsidR="004F69D6">
        <w:t>’</w:t>
      </w:r>
      <w:r w:rsidRPr="00033231">
        <w:t>arrêta</w:t>
      </w:r>
      <w:r w:rsidR="004F69D6">
        <w:t xml:space="preserve"> ; </w:t>
      </w:r>
      <w:r w:rsidRPr="00033231">
        <w:t>Caroline vint à son aide avec promptitude</w:t>
      </w:r>
      <w:r w:rsidR="004F69D6">
        <w:t xml:space="preserve">, </w:t>
      </w:r>
      <w:r w:rsidRPr="00033231">
        <w:t>montrant une bien plus grande somme de courage et de posse</w:t>
      </w:r>
      <w:r w:rsidRPr="00033231">
        <w:t>s</w:t>
      </w:r>
      <w:r w:rsidRPr="00033231">
        <w:t>sion d</w:t>
      </w:r>
      <w:r w:rsidR="004F69D6">
        <w:t>’</w:t>
      </w:r>
      <w:r w:rsidRPr="00033231">
        <w:t xml:space="preserve">elle-même que </w:t>
      </w:r>
      <w:proofErr w:type="spellStart"/>
      <w:r w:rsidRPr="00033231">
        <w:t>mistress</w:t>
      </w:r>
      <w:proofErr w:type="spellEnd"/>
      <w:r w:rsidRPr="00033231">
        <w:t xml:space="preserve"> </w:t>
      </w:r>
      <w:proofErr w:type="spellStart"/>
      <w:r w:rsidRPr="00033231">
        <w:t>Pryor</w:t>
      </w:r>
      <w:proofErr w:type="spellEnd"/>
      <w:r w:rsidR="004F69D6">
        <w:t xml:space="preserve">, </w:t>
      </w:r>
      <w:r w:rsidRPr="00033231">
        <w:t>en face du redoutable s</w:t>
      </w:r>
      <w:r w:rsidRPr="00033231">
        <w:t>u</w:t>
      </w:r>
      <w:r w:rsidRPr="00033231">
        <w:t>jet qui venait d</w:t>
      </w:r>
      <w:r w:rsidR="004F69D6">
        <w:t>’</w:t>
      </w:r>
      <w:r w:rsidRPr="00033231">
        <w:t>être entamé</w:t>
      </w:r>
      <w:r w:rsidR="004F69D6">
        <w:t>.</w:t>
      </w:r>
    </w:p>
    <w:p w14:paraId="4A4E3A39" w14:textId="77777777" w:rsidR="004F69D6" w:rsidRDefault="004F69D6" w:rsidP="0021796F">
      <w:r>
        <w:t>« </w:t>
      </w:r>
      <w:r w:rsidR="00000000" w:rsidRPr="00033231">
        <w:t>Elles y pensent</w:t>
      </w:r>
      <w:r>
        <w:t xml:space="preserve">, </w:t>
      </w:r>
      <w:r w:rsidR="00000000" w:rsidRPr="00033231">
        <w:t>et c</w:t>
      </w:r>
      <w:r>
        <w:t>’</w:t>
      </w:r>
      <w:r w:rsidR="00000000" w:rsidRPr="00033231">
        <w:t>est tout naturel</w:t>
      </w:r>
      <w:r>
        <w:t xml:space="preserve">, </w:t>
      </w:r>
      <w:r w:rsidR="00000000" w:rsidRPr="00033231">
        <w:t xml:space="preserve">répondit-elle avec une calme fermeté qui fit tressaillir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Elles rega</w:t>
      </w:r>
      <w:r w:rsidR="00000000" w:rsidRPr="00033231">
        <w:t>r</w:t>
      </w:r>
      <w:r w:rsidR="00000000" w:rsidRPr="00033231">
        <w:t>dent le mariage avec quelqu</w:t>
      </w:r>
      <w:r>
        <w:t>’</w:t>
      </w:r>
      <w:r w:rsidR="00000000" w:rsidRPr="00033231">
        <w:t>un qu</w:t>
      </w:r>
      <w:r>
        <w:t>’</w:t>
      </w:r>
      <w:r w:rsidR="00000000" w:rsidRPr="00033231">
        <w:t>elles aiment comme la plus brillante</w:t>
      </w:r>
      <w:r>
        <w:t xml:space="preserve">, </w:t>
      </w:r>
      <w:r w:rsidR="00000000" w:rsidRPr="00033231">
        <w:t>la seule brillante destinée qui puisse leur être réservée</w:t>
      </w:r>
      <w:r>
        <w:t xml:space="preserve">. </w:t>
      </w:r>
      <w:r w:rsidR="00000000" w:rsidRPr="00033231">
        <w:t>Ont-elles tort</w:t>
      </w:r>
      <w:r>
        <w:t> ?</w:t>
      </w:r>
    </w:p>
    <w:p w14:paraId="7E4FDB44" w14:textId="77777777" w:rsidR="004F69D6" w:rsidRDefault="004F69D6" w:rsidP="0021796F">
      <w:r>
        <w:t>— </w:t>
      </w:r>
      <w:r w:rsidR="00000000" w:rsidRPr="00033231">
        <w:t>Oh</w:t>
      </w:r>
      <w:r>
        <w:t xml:space="preserve"> ! </w:t>
      </w:r>
      <w:r w:rsidR="00000000" w:rsidRPr="00033231">
        <w:t>ma chère</w:t>
      </w:r>
      <w:r>
        <w:t xml:space="preserve"> ! », </w:t>
      </w:r>
      <w:r w:rsidR="00000000" w:rsidRPr="00033231">
        <w:t>s</w:t>
      </w:r>
      <w:r>
        <w:t>’</w:t>
      </w:r>
      <w:r w:rsidR="00000000" w:rsidRPr="00033231">
        <w:t xml:space="preserve">écria </w:t>
      </w:r>
      <w:proofErr w:type="spellStart"/>
      <w:r w:rsidR="00000000" w:rsidRPr="00033231">
        <w:t>mistress</w:t>
      </w:r>
      <w:proofErr w:type="spellEnd"/>
      <w:r w:rsidR="00000000" w:rsidRPr="00033231">
        <w:t xml:space="preserve"> </w:t>
      </w:r>
      <w:proofErr w:type="spellStart"/>
      <w:r w:rsidR="00000000" w:rsidRPr="00033231">
        <w:t>Pryor</w:t>
      </w:r>
      <w:proofErr w:type="spellEnd"/>
      <w:r w:rsidR="00000000" w:rsidRPr="00033231">
        <w:t xml:space="preserve"> en joignant les mains</w:t>
      </w:r>
      <w:r>
        <w:t xml:space="preserve">. </w:t>
      </w:r>
      <w:r w:rsidR="00000000" w:rsidRPr="00033231">
        <w:t>Elle se tut</w:t>
      </w:r>
      <w:r>
        <w:t xml:space="preserve">. </w:t>
      </w:r>
      <w:r w:rsidR="00000000" w:rsidRPr="00033231">
        <w:t>Caroline tourna un œil ardent et scrutateur sur le visage de son amie</w:t>
      </w:r>
      <w:r>
        <w:t xml:space="preserve"> : </w:t>
      </w:r>
      <w:r w:rsidR="00000000" w:rsidRPr="00033231">
        <w:t>ce visage était fort agité</w:t>
      </w:r>
      <w:r>
        <w:t>. « </w:t>
      </w:r>
      <w:r w:rsidR="00000000" w:rsidRPr="00033231">
        <w:t>Ma chère</w:t>
      </w:r>
      <w:r>
        <w:t xml:space="preserve">, </w:t>
      </w:r>
      <w:r w:rsidR="00000000" w:rsidRPr="00033231">
        <w:t>murmura-t-elle enfin</w:t>
      </w:r>
      <w:r>
        <w:t xml:space="preserve">, </w:t>
      </w:r>
      <w:r w:rsidR="00000000" w:rsidRPr="00033231">
        <w:t>la vie est une illusion</w:t>
      </w:r>
      <w:r>
        <w:t> !</w:t>
      </w:r>
    </w:p>
    <w:p w14:paraId="6BE9E455" w14:textId="77777777" w:rsidR="004F69D6" w:rsidRDefault="004F69D6" w:rsidP="0021796F">
      <w:r>
        <w:t>— </w:t>
      </w:r>
      <w:r w:rsidR="00000000" w:rsidRPr="00033231">
        <w:t>Mais non pas l</w:t>
      </w:r>
      <w:r>
        <w:t>’</w:t>
      </w:r>
      <w:r w:rsidR="00000000" w:rsidRPr="00033231">
        <w:t>amour</w:t>
      </w:r>
      <w:r>
        <w:t xml:space="preserve"> ! </w:t>
      </w:r>
      <w:r w:rsidR="00000000" w:rsidRPr="00033231">
        <w:t>l</w:t>
      </w:r>
      <w:r>
        <w:t>’</w:t>
      </w:r>
      <w:r w:rsidR="00000000" w:rsidRPr="00033231">
        <w:t>amour est la chose la plus réelle</w:t>
      </w:r>
      <w:r>
        <w:t xml:space="preserve">, </w:t>
      </w:r>
      <w:r w:rsidR="00000000" w:rsidRPr="00033231">
        <w:t>la plus durable</w:t>
      </w:r>
      <w:r>
        <w:t xml:space="preserve">, </w:t>
      </w:r>
      <w:r w:rsidR="00000000" w:rsidRPr="00033231">
        <w:t>la plus douce</w:t>
      </w:r>
      <w:r>
        <w:t xml:space="preserve">, </w:t>
      </w:r>
      <w:r w:rsidR="00000000" w:rsidRPr="00033231">
        <w:t>et cependant la plus amère que nous connaissions</w:t>
      </w:r>
      <w:r>
        <w:t>.</w:t>
      </w:r>
    </w:p>
    <w:p w14:paraId="4955C59D" w14:textId="77777777" w:rsidR="004F69D6" w:rsidRDefault="004F69D6" w:rsidP="0021796F">
      <w:r>
        <w:t>— </w:t>
      </w:r>
      <w:r w:rsidR="00000000" w:rsidRPr="00033231">
        <w:t>Ma chère</w:t>
      </w:r>
      <w:r>
        <w:t xml:space="preserve">, </w:t>
      </w:r>
      <w:r w:rsidR="00000000" w:rsidRPr="00033231">
        <w:t>il est très-amer</w:t>
      </w:r>
      <w:r>
        <w:t xml:space="preserve">. </w:t>
      </w:r>
      <w:r w:rsidR="00000000" w:rsidRPr="00033231">
        <w:t>On dit qu</w:t>
      </w:r>
      <w:r>
        <w:t>’</w:t>
      </w:r>
      <w:r w:rsidR="00000000" w:rsidRPr="00033231">
        <w:t>il est puissant</w:t>
      </w:r>
      <w:r>
        <w:t xml:space="preserve">, </w:t>
      </w:r>
      <w:r w:rsidR="00000000" w:rsidRPr="00033231">
        <w:t>pui</w:t>
      </w:r>
      <w:r w:rsidR="00000000" w:rsidRPr="00033231">
        <w:t>s</w:t>
      </w:r>
      <w:r w:rsidR="00000000" w:rsidRPr="00033231">
        <w:t>sant comme la mort</w:t>
      </w:r>
      <w:r>
        <w:t xml:space="preserve">. </w:t>
      </w:r>
      <w:r w:rsidR="00000000" w:rsidRPr="00033231">
        <w:t>Beaucoup de déceptions de la vie sont puissantes aussi</w:t>
      </w:r>
      <w:r>
        <w:t xml:space="preserve">. </w:t>
      </w:r>
      <w:r w:rsidR="00000000" w:rsidRPr="00033231">
        <w:t>Quant à sa douceur</w:t>
      </w:r>
      <w:r>
        <w:t xml:space="preserve">, </w:t>
      </w:r>
      <w:r w:rsidR="00000000" w:rsidRPr="00033231">
        <w:t>rien n</w:t>
      </w:r>
      <w:r>
        <w:t>’</w:t>
      </w:r>
      <w:r w:rsidR="00000000" w:rsidRPr="00033231">
        <w:t xml:space="preserve">est plus </w:t>
      </w:r>
      <w:r w:rsidR="00000000" w:rsidRPr="00033231">
        <w:lastRenderedPageBreak/>
        <w:t>fugitif</w:t>
      </w:r>
      <w:r>
        <w:t xml:space="preserve"> : </w:t>
      </w:r>
      <w:r w:rsidR="00000000" w:rsidRPr="00033231">
        <w:t>sa durée est d</w:t>
      </w:r>
      <w:r>
        <w:t>’</w:t>
      </w:r>
      <w:r w:rsidR="00000000" w:rsidRPr="00033231">
        <w:t>un moment</w:t>
      </w:r>
      <w:r>
        <w:t xml:space="preserve">, </w:t>
      </w:r>
      <w:r w:rsidR="00000000" w:rsidRPr="00033231">
        <w:t>d</w:t>
      </w:r>
      <w:r>
        <w:t>’</w:t>
      </w:r>
      <w:r w:rsidR="00000000" w:rsidRPr="00033231">
        <w:t>un clin d</w:t>
      </w:r>
      <w:r>
        <w:t>’</w:t>
      </w:r>
      <w:r w:rsidR="00000000" w:rsidRPr="00033231">
        <w:t>œil</w:t>
      </w:r>
      <w:r>
        <w:t xml:space="preserve">. </w:t>
      </w:r>
      <w:r w:rsidR="00000000" w:rsidRPr="00033231">
        <w:t>Son aiguillon reste pour toujours</w:t>
      </w:r>
      <w:r>
        <w:t xml:space="preserve"> : </w:t>
      </w:r>
      <w:r w:rsidR="00000000" w:rsidRPr="00033231">
        <w:t>il peut périr aux portes de l</w:t>
      </w:r>
      <w:r>
        <w:t>’</w:t>
      </w:r>
      <w:r w:rsidR="00000000" w:rsidRPr="00033231">
        <w:t>éternité</w:t>
      </w:r>
      <w:r>
        <w:t xml:space="preserve">, </w:t>
      </w:r>
      <w:r w:rsidR="00000000" w:rsidRPr="00033231">
        <w:t>mais il torture cruellement pendant le temps</w:t>
      </w:r>
      <w:r>
        <w:t>.</w:t>
      </w:r>
    </w:p>
    <w:p w14:paraId="41427AF8" w14:textId="77777777" w:rsidR="004F69D6" w:rsidRDefault="004F69D6" w:rsidP="0021796F">
      <w:r>
        <w:t>— </w:t>
      </w:r>
      <w:r w:rsidR="00000000" w:rsidRPr="00033231">
        <w:t>Oui</w:t>
      </w:r>
      <w:r>
        <w:t xml:space="preserve">, </w:t>
      </w:r>
      <w:r w:rsidR="00000000" w:rsidRPr="00033231">
        <w:t>il torture pendant le temps</w:t>
      </w:r>
      <w:r>
        <w:t xml:space="preserve">, </w:t>
      </w:r>
      <w:r w:rsidR="00000000" w:rsidRPr="00033231">
        <w:t>dit Caroline</w:t>
      </w:r>
      <w:r>
        <w:t xml:space="preserve">, </w:t>
      </w:r>
      <w:r w:rsidR="00000000" w:rsidRPr="00033231">
        <w:t>excepté lorsque c</w:t>
      </w:r>
      <w:r>
        <w:t>’</w:t>
      </w:r>
      <w:r w:rsidR="00000000" w:rsidRPr="00033231">
        <w:t>est un amour réciproque</w:t>
      </w:r>
      <w:r>
        <w:t>.</w:t>
      </w:r>
    </w:p>
    <w:p w14:paraId="3D14E5E6" w14:textId="77777777" w:rsidR="004F69D6" w:rsidRDefault="004F69D6" w:rsidP="0021796F">
      <w:r>
        <w:t>— </w:t>
      </w:r>
      <w:r w:rsidR="00000000" w:rsidRPr="00033231">
        <w:t>Amour réciproque</w:t>
      </w:r>
      <w:r>
        <w:t xml:space="preserve"> ! </w:t>
      </w:r>
      <w:r w:rsidR="00000000" w:rsidRPr="00033231">
        <w:t>ma chère</w:t>
      </w:r>
      <w:r>
        <w:t xml:space="preserve">, </w:t>
      </w:r>
      <w:r w:rsidR="00000000" w:rsidRPr="00033231">
        <w:t>les romans sont pern</w:t>
      </w:r>
      <w:r w:rsidR="00000000" w:rsidRPr="00033231">
        <w:t>i</w:t>
      </w:r>
      <w:r w:rsidR="00000000" w:rsidRPr="00033231">
        <w:t>cieux</w:t>
      </w:r>
      <w:r>
        <w:t xml:space="preserve">. </w:t>
      </w:r>
      <w:r w:rsidR="00000000" w:rsidRPr="00033231">
        <w:t>Vous n</w:t>
      </w:r>
      <w:r>
        <w:t>’</w:t>
      </w:r>
      <w:r w:rsidR="00000000" w:rsidRPr="00033231">
        <w:t>en lisez pas</w:t>
      </w:r>
      <w:r>
        <w:t xml:space="preserve">, </w:t>
      </w:r>
      <w:r w:rsidR="00000000" w:rsidRPr="00033231">
        <w:t>j</w:t>
      </w:r>
      <w:r>
        <w:t>’</w:t>
      </w:r>
      <w:r w:rsidR="00000000" w:rsidRPr="00033231">
        <w:t>espère</w:t>
      </w:r>
      <w:r>
        <w:t> ?</w:t>
      </w:r>
    </w:p>
    <w:p w14:paraId="3C474B55" w14:textId="77777777" w:rsidR="004F69D6" w:rsidRDefault="004F69D6" w:rsidP="0021796F">
      <w:r>
        <w:t>— </w:t>
      </w:r>
      <w:r w:rsidR="00000000" w:rsidRPr="00033231">
        <w:t>Quelquefois</w:t>
      </w:r>
      <w:r>
        <w:t xml:space="preserve">, </w:t>
      </w:r>
      <w:r w:rsidR="00000000" w:rsidRPr="00033231">
        <w:t>toutes les fois que je puis m</w:t>
      </w:r>
      <w:r>
        <w:t>’</w:t>
      </w:r>
      <w:r w:rsidR="00000000" w:rsidRPr="00033231">
        <w:t>en procurer</w:t>
      </w:r>
      <w:r>
        <w:t xml:space="preserve">. </w:t>
      </w:r>
      <w:r w:rsidR="00000000" w:rsidRPr="00033231">
        <w:t>Mais les romanciers ne doivent rien savoir de l</w:t>
      </w:r>
      <w:r>
        <w:t>’</w:t>
      </w:r>
      <w:r w:rsidR="00000000" w:rsidRPr="00033231">
        <w:t>amour</w:t>
      </w:r>
      <w:r>
        <w:t xml:space="preserve">, </w:t>
      </w:r>
      <w:r w:rsidR="00000000" w:rsidRPr="00033231">
        <w:t>à en j</w:t>
      </w:r>
      <w:r w:rsidR="00000000" w:rsidRPr="00033231">
        <w:t>u</w:t>
      </w:r>
      <w:r w:rsidR="00000000" w:rsidRPr="00033231">
        <w:t>ger par la façon dont ils en traitent</w:t>
      </w:r>
      <w:r>
        <w:t>.</w:t>
      </w:r>
    </w:p>
    <w:p w14:paraId="2B5B8228" w14:textId="77777777" w:rsidR="004F69D6" w:rsidRDefault="004F69D6" w:rsidP="0021796F">
      <w:r>
        <w:t>— </w:t>
      </w:r>
      <w:r w:rsidR="00000000" w:rsidRPr="00033231">
        <w:t>Rien absolument</w:t>
      </w:r>
      <w:r>
        <w:t xml:space="preserve">, </w:t>
      </w:r>
      <w:r w:rsidR="00000000" w:rsidRPr="00033231">
        <w:t>ma chère</w:t>
      </w:r>
      <w:r>
        <w:t xml:space="preserve">, </w:t>
      </w:r>
      <w:r w:rsidR="00000000" w:rsidRPr="00033231">
        <w:t xml:space="preserve">répondit vivement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pas plus que du mariage</w:t>
      </w:r>
      <w:r>
        <w:t xml:space="preserve">. </w:t>
      </w:r>
      <w:r w:rsidR="00000000" w:rsidRPr="00033231">
        <w:t>Et toutes les fausses peintures qu</w:t>
      </w:r>
      <w:r>
        <w:t>’</w:t>
      </w:r>
      <w:r w:rsidR="00000000" w:rsidRPr="00033231">
        <w:t>ils font de ces sujets ne peuvent être trop fortement conda</w:t>
      </w:r>
      <w:r w:rsidR="00000000" w:rsidRPr="00033231">
        <w:t>m</w:t>
      </w:r>
      <w:r w:rsidR="00000000" w:rsidRPr="00033231">
        <w:t>nées</w:t>
      </w:r>
      <w:r>
        <w:t xml:space="preserve">. </w:t>
      </w:r>
      <w:r w:rsidR="00000000" w:rsidRPr="00033231">
        <w:t>Elles ne ressemblent pas à la réalité</w:t>
      </w:r>
      <w:r>
        <w:t xml:space="preserve"> : </w:t>
      </w:r>
      <w:r w:rsidR="00000000" w:rsidRPr="00033231">
        <w:t>elles vous montrent seulement la surface verdoyante et tentatrice du marais</w:t>
      </w:r>
      <w:r>
        <w:t xml:space="preserve">, </w:t>
      </w:r>
      <w:r w:rsidR="00000000" w:rsidRPr="00033231">
        <w:t>et ne vous donnent pas une idée fidèle et vraie du bourbier qu</w:t>
      </w:r>
      <w:r>
        <w:t>’</w:t>
      </w:r>
      <w:r w:rsidR="00000000" w:rsidRPr="00033231">
        <w:t>elle r</w:t>
      </w:r>
      <w:r w:rsidR="00000000" w:rsidRPr="00033231">
        <w:t>e</w:t>
      </w:r>
      <w:r w:rsidR="00000000" w:rsidRPr="00033231">
        <w:t>couvre</w:t>
      </w:r>
      <w:r>
        <w:t>.</w:t>
      </w:r>
    </w:p>
    <w:p w14:paraId="50364D77" w14:textId="77777777" w:rsidR="004F69D6" w:rsidRDefault="004F69D6" w:rsidP="0021796F">
      <w:r>
        <w:t>— </w:t>
      </w:r>
      <w:r w:rsidR="00000000" w:rsidRPr="00033231">
        <w:t>Mais le bourbier n</w:t>
      </w:r>
      <w:r>
        <w:t>’</w:t>
      </w:r>
      <w:r w:rsidR="00000000" w:rsidRPr="00033231">
        <w:t>existe pas toujours</w:t>
      </w:r>
      <w:r>
        <w:t xml:space="preserve">, </w:t>
      </w:r>
      <w:r w:rsidR="00000000" w:rsidRPr="00033231">
        <w:t>objecta Caroline</w:t>
      </w:r>
      <w:r>
        <w:t xml:space="preserve"> : </w:t>
      </w:r>
      <w:r w:rsidR="00000000" w:rsidRPr="00033231">
        <w:t>il y a des mariages heureux</w:t>
      </w:r>
      <w:r>
        <w:t xml:space="preserve">. </w:t>
      </w:r>
      <w:r w:rsidR="00000000" w:rsidRPr="00033231">
        <w:t>Là où l</w:t>
      </w:r>
      <w:r>
        <w:t>’</w:t>
      </w:r>
      <w:r w:rsidR="00000000" w:rsidRPr="00033231">
        <w:t>affection est réciproque et sincère et les intelligences en harmonie</w:t>
      </w:r>
      <w:r>
        <w:t xml:space="preserve">, </w:t>
      </w:r>
      <w:r w:rsidR="00000000" w:rsidRPr="00033231">
        <w:t>le mariage doit être heureux</w:t>
      </w:r>
      <w:r>
        <w:t>.</w:t>
      </w:r>
    </w:p>
    <w:p w14:paraId="091A7BA9" w14:textId="77777777" w:rsidR="004F69D6" w:rsidRDefault="004F69D6" w:rsidP="0021796F">
      <w:r>
        <w:t>— </w:t>
      </w:r>
      <w:r w:rsidR="00000000" w:rsidRPr="00033231">
        <w:t>Il ne l</w:t>
      </w:r>
      <w:r>
        <w:t>’</w:t>
      </w:r>
      <w:r w:rsidR="00000000" w:rsidRPr="00033231">
        <w:t>est jamais complètement</w:t>
      </w:r>
      <w:r>
        <w:t xml:space="preserve">. </w:t>
      </w:r>
      <w:r w:rsidR="00000000" w:rsidRPr="00033231">
        <w:t>Deux personnes ne pe</w:t>
      </w:r>
      <w:r w:rsidR="00000000" w:rsidRPr="00033231">
        <w:t>u</w:t>
      </w:r>
      <w:r w:rsidR="00000000" w:rsidRPr="00033231">
        <w:t>vent être littéralement comme une seule</w:t>
      </w:r>
      <w:r>
        <w:t xml:space="preserve"> : </w:t>
      </w:r>
      <w:r w:rsidR="00000000" w:rsidRPr="00033231">
        <w:t>il y a peut-être un contentement possible</w:t>
      </w:r>
      <w:r>
        <w:t xml:space="preserve">, </w:t>
      </w:r>
      <w:r w:rsidR="00000000" w:rsidRPr="00033231">
        <w:t>dans des circonstances particulières et qui se rencontrent rarement</w:t>
      </w:r>
      <w:r>
        <w:t xml:space="preserve"> ; </w:t>
      </w:r>
      <w:r w:rsidR="00000000" w:rsidRPr="00033231">
        <w:t>mais il est aussi bien de n</w:t>
      </w:r>
      <w:r>
        <w:t>’</w:t>
      </w:r>
      <w:r w:rsidR="00000000" w:rsidRPr="00033231">
        <w:t>en pas courir le risque</w:t>
      </w:r>
      <w:r>
        <w:t xml:space="preserve"> : </w:t>
      </w:r>
      <w:r w:rsidR="00000000" w:rsidRPr="00033231">
        <w:t>vous pouvez commettre une fatale erreur</w:t>
      </w:r>
      <w:r>
        <w:t xml:space="preserve">. </w:t>
      </w:r>
      <w:r w:rsidR="00000000" w:rsidRPr="00033231">
        <w:t>Soyez satisfaite</w:t>
      </w:r>
      <w:r>
        <w:t xml:space="preserve">, </w:t>
      </w:r>
      <w:r w:rsidR="00000000" w:rsidRPr="00033231">
        <w:t>ma chère</w:t>
      </w:r>
      <w:r>
        <w:t xml:space="preserve">, </w:t>
      </w:r>
      <w:r w:rsidR="00000000" w:rsidRPr="00033231">
        <w:t>et que toutes les personnes célibata</w:t>
      </w:r>
      <w:r w:rsidR="00000000" w:rsidRPr="00033231">
        <w:t>i</w:t>
      </w:r>
      <w:r w:rsidR="00000000" w:rsidRPr="00033231">
        <w:t>res soient satisfaites de leur liberté</w:t>
      </w:r>
      <w:r>
        <w:t>.</w:t>
      </w:r>
    </w:p>
    <w:p w14:paraId="15DAADE9" w14:textId="77777777" w:rsidR="004F69D6" w:rsidRDefault="004F69D6" w:rsidP="0021796F">
      <w:r>
        <w:lastRenderedPageBreak/>
        <w:t>— </w:t>
      </w:r>
      <w:r w:rsidR="00000000" w:rsidRPr="00033231">
        <w:t>C</w:t>
      </w:r>
      <w:r>
        <w:t>’</w:t>
      </w:r>
      <w:r w:rsidR="00000000" w:rsidRPr="00033231">
        <w:t>est l</w:t>
      </w:r>
      <w:r>
        <w:t>’</w:t>
      </w:r>
      <w:r w:rsidR="00000000" w:rsidRPr="00033231">
        <w:t>écho des paroles de mon oncle</w:t>
      </w:r>
      <w:r>
        <w:t xml:space="preserve"> ! </w:t>
      </w:r>
      <w:r w:rsidR="00000000" w:rsidRPr="00033231">
        <w:t>s</w:t>
      </w:r>
      <w:r>
        <w:t>’</w:t>
      </w:r>
      <w:r w:rsidR="00000000" w:rsidRPr="00033231">
        <w:t>écria Caroline d</w:t>
      </w:r>
      <w:r>
        <w:t>’</w:t>
      </w:r>
      <w:r w:rsidR="00000000" w:rsidRPr="00033231">
        <w:t>un ton qui indiquait l</w:t>
      </w:r>
      <w:r>
        <w:t>’</w:t>
      </w:r>
      <w:r w:rsidR="00000000" w:rsidRPr="00033231">
        <w:t>étonnement</w:t>
      </w:r>
      <w:r>
        <w:t xml:space="preserve">. </w:t>
      </w:r>
      <w:r w:rsidR="00000000" w:rsidRPr="00033231">
        <w:t xml:space="preserve">Vous parlez comme </w:t>
      </w:r>
      <w:proofErr w:type="spellStart"/>
      <w:r w:rsidR="00000000" w:rsidRPr="00033231">
        <w:t>mi</w:t>
      </w:r>
      <w:r w:rsidR="00000000" w:rsidRPr="00033231">
        <w:t>s</w:t>
      </w:r>
      <w:r w:rsidR="00000000" w:rsidRPr="00033231">
        <w:t>tress</w:t>
      </w:r>
      <w:proofErr w:type="spellEnd"/>
      <w:r w:rsidR="00000000" w:rsidRPr="00033231">
        <w:t xml:space="preserve"> Yorke</w:t>
      </w:r>
      <w:r>
        <w:t xml:space="preserve">, </w:t>
      </w:r>
      <w:r w:rsidR="00000000" w:rsidRPr="00033231">
        <w:t>dans ses moments de plus sombre humeur</w:t>
      </w:r>
      <w:r>
        <w:t xml:space="preserve">, </w:t>
      </w:r>
      <w:r w:rsidR="00000000" w:rsidRPr="00033231">
        <w:t>comme miss Mann</w:t>
      </w:r>
      <w:r>
        <w:t xml:space="preserve">, </w:t>
      </w:r>
      <w:r w:rsidR="00000000" w:rsidRPr="00033231">
        <w:t>quand elle est le plus portée à l</w:t>
      </w:r>
      <w:r>
        <w:t>’</w:t>
      </w:r>
      <w:r w:rsidR="00000000" w:rsidRPr="00033231">
        <w:t>aigreur et à l</w:t>
      </w:r>
      <w:r>
        <w:t>’</w:t>
      </w:r>
      <w:r w:rsidR="00000000" w:rsidRPr="00033231">
        <w:t>hypocondrie</w:t>
      </w:r>
      <w:r>
        <w:t xml:space="preserve">. </w:t>
      </w:r>
      <w:r w:rsidR="00000000" w:rsidRPr="00033231">
        <w:t>Cela est terrible</w:t>
      </w:r>
      <w:r>
        <w:t> !</w:t>
      </w:r>
    </w:p>
    <w:p w14:paraId="399039B2" w14:textId="53BD7DDC" w:rsidR="004F69D6" w:rsidRDefault="004F69D6" w:rsidP="0021796F">
      <w:r>
        <w:t>— </w:t>
      </w:r>
      <w:r w:rsidR="00000000" w:rsidRPr="00033231">
        <w:t>Non</w:t>
      </w:r>
      <w:r>
        <w:t xml:space="preserve">, </w:t>
      </w:r>
      <w:r w:rsidR="00000000" w:rsidRPr="00033231">
        <w:t>c</w:t>
      </w:r>
      <w:r>
        <w:t>’</w:t>
      </w:r>
      <w:r w:rsidR="00000000" w:rsidRPr="00033231">
        <w:t>est simplement vrai</w:t>
      </w:r>
      <w:r>
        <w:t xml:space="preserve">. </w:t>
      </w:r>
      <w:r w:rsidR="00000000" w:rsidRPr="00033231">
        <w:t>Oh</w:t>
      </w:r>
      <w:r>
        <w:t xml:space="preserve"> ! </w:t>
      </w:r>
      <w:r w:rsidR="00000000" w:rsidRPr="00033231">
        <w:t>enfant</w:t>
      </w:r>
      <w:r>
        <w:t xml:space="preserve">, </w:t>
      </w:r>
      <w:r w:rsidR="00000000" w:rsidRPr="00033231">
        <w:t>vous avez vécu seulement l</w:t>
      </w:r>
      <w:r>
        <w:t>’</w:t>
      </w:r>
      <w:r w:rsidR="00000000" w:rsidRPr="00033231">
        <w:t>agréable matin de la vie</w:t>
      </w:r>
      <w:r>
        <w:t xml:space="preserve">. </w:t>
      </w:r>
      <w:r w:rsidR="00000000" w:rsidRPr="00033231">
        <w:t>Le milieu du jour aride et brûlant</w:t>
      </w:r>
      <w:r>
        <w:t xml:space="preserve">, </w:t>
      </w:r>
      <w:r w:rsidR="00000000" w:rsidRPr="00033231">
        <w:t>le soir plein de tristesse</w:t>
      </w:r>
      <w:r>
        <w:t xml:space="preserve">, </w:t>
      </w:r>
      <w:r w:rsidR="00000000" w:rsidRPr="00033231">
        <w:t>la nuit obscure</w:t>
      </w:r>
      <w:r>
        <w:t xml:space="preserve">, </w:t>
      </w:r>
      <w:r w:rsidR="00000000" w:rsidRPr="00033231">
        <w:t>sont encore à venir</w:t>
      </w:r>
      <w:r>
        <w:t> ! M. </w:t>
      </w:r>
      <w:proofErr w:type="spellStart"/>
      <w:r w:rsidR="00000000" w:rsidRPr="00033231">
        <w:t>Helstone</w:t>
      </w:r>
      <w:proofErr w:type="spellEnd"/>
      <w:r>
        <w:t xml:space="preserve">, </w:t>
      </w:r>
      <w:r w:rsidR="00000000" w:rsidRPr="00033231">
        <w:t>dites-vous</w:t>
      </w:r>
      <w:r>
        <w:t xml:space="preserve">, </w:t>
      </w:r>
      <w:r w:rsidR="00000000" w:rsidRPr="00033231">
        <w:t>parle comme moi</w:t>
      </w:r>
      <w:r>
        <w:t xml:space="preserve"> ; </w:t>
      </w:r>
      <w:r w:rsidR="00000000" w:rsidRPr="00033231">
        <w:t>et je vo</w:t>
      </w:r>
      <w:r w:rsidR="00000000" w:rsidRPr="00033231">
        <w:t>u</w:t>
      </w:r>
      <w:r w:rsidR="00000000" w:rsidRPr="00033231">
        <w:t xml:space="preserve">drais bien savoir comment eût parlé </w:t>
      </w:r>
      <w:proofErr w:type="spellStart"/>
      <w:r w:rsidR="00000000" w:rsidRPr="00033231">
        <w:t>mistress</w:t>
      </w:r>
      <w:proofErr w:type="spellEnd"/>
      <w:r w:rsidR="00000000" w:rsidRPr="00033231">
        <w:t xml:space="preserve"> </w:t>
      </w:r>
      <w:proofErr w:type="spellStart"/>
      <w:r w:rsidR="00000000" w:rsidRPr="00033231">
        <w:t>Matthewson</w:t>
      </w:r>
      <w:proofErr w:type="spellEnd"/>
      <w:r w:rsidR="00000000" w:rsidRPr="00033231">
        <w:t xml:space="preserve"> </w:t>
      </w:r>
      <w:proofErr w:type="spellStart"/>
      <w:r w:rsidR="00000000" w:rsidRPr="00033231">
        <w:t>Hel</w:t>
      </w:r>
      <w:r w:rsidR="00000000" w:rsidRPr="00033231">
        <w:t>s</w:t>
      </w:r>
      <w:r w:rsidR="00000000" w:rsidRPr="00033231">
        <w:t>tone</w:t>
      </w:r>
      <w:proofErr w:type="spellEnd"/>
      <w:r w:rsidR="00000000" w:rsidRPr="00033231">
        <w:t xml:space="preserve"> si elle avait vécu</w:t>
      </w:r>
      <w:r>
        <w:t xml:space="preserve">. </w:t>
      </w:r>
      <w:r w:rsidR="00000000" w:rsidRPr="00033231">
        <w:t>Elle mourut</w:t>
      </w:r>
      <w:r>
        <w:t xml:space="preserve"> ! </w:t>
      </w:r>
      <w:r w:rsidR="00000000" w:rsidRPr="00033231">
        <w:t>elle mourut</w:t>
      </w:r>
      <w:r>
        <w:t> !…</w:t>
      </w:r>
    </w:p>
    <w:p w14:paraId="06700682" w14:textId="77777777" w:rsidR="004F69D6" w:rsidRDefault="004F69D6" w:rsidP="0021796F">
      <w:r>
        <w:t>— </w:t>
      </w:r>
      <w:r w:rsidR="00000000" w:rsidRPr="00033231">
        <w:t>Hélas</w:t>
      </w:r>
      <w:r>
        <w:t xml:space="preserve"> ! </w:t>
      </w:r>
      <w:r w:rsidR="00000000" w:rsidRPr="00033231">
        <w:t>et ma propre mère</w:t>
      </w:r>
      <w:r>
        <w:t xml:space="preserve">, </w:t>
      </w:r>
      <w:r w:rsidR="00000000" w:rsidRPr="00033231">
        <w:t>et mon père</w:t>
      </w:r>
      <w:r>
        <w:t xml:space="preserve"> !… </w:t>
      </w:r>
      <w:r w:rsidR="00000000" w:rsidRPr="00033231">
        <w:t>s</w:t>
      </w:r>
      <w:r>
        <w:t>’</w:t>
      </w:r>
      <w:r w:rsidR="00000000" w:rsidRPr="00033231">
        <w:t>écria Car</w:t>
      </w:r>
      <w:r w:rsidR="00000000" w:rsidRPr="00033231">
        <w:t>o</w:t>
      </w:r>
      <w:r w:rsidR="00000000" w:rsidRPr="00033231">
        <w:t>l</w:t>
      </w:r>
      <w:r w:rsidR="00000000" w:rsidRPr="00033231">
        <w:t>i</w:t>
      </w:r>
      <w:r w:rsidR="00000000" w:rsidRPr="00033231">
        <w:t>ne</w:t>
      </w:r>
      <w:r>
        <w:t>.</w:t>
      </w:r>
    </w:p>
    <w:p w14:paraId="78AD7B75" w14:textId="77777777" w:rsidR="004F69D6" w:rsidRDefault="004F69D6" w:rsidP="0021796F">
      <w:r>
        <w:t>— </w:t>
      </w:r>
      <w:r w:rsidR="00000000" w:rsidRPr="00033231">
        <w:t>Eh bien</w:t>
      </w:r>
      <w:r>
        <w:t> ?</w:t>
      </w:r>
    </w:p>
    <w:p w14:paraId="1463044D" w14:textId="77777777" w:rsidR="004F69D6" w:rsidRDefault="004F69D6" w:rsidP="0021796F">
      <w:r>
        <w:t>— </w:t>
      </w:r>
      <w:r w:rsidR="00000000" w:rsidRPr="00033231">
        <w:t>Ne vous ai-je jamais dit qu</w:t>
      </w:r>
      <w:r>
        <w:t>’</w:t>
      </w:r>
      <w:r w:rsidR="00000000" w:rsidRPr="00033231">
        <w:t>ils étaient séparés</w:t>
      </w:r>
      <w:r>
        <w:t> ?</w:t>
      </w:r>
    </w:p>
    <w:p w14:paraId="234D7EB8" w14:textId="77777777" w:rsidR="004F69D6" w:rsidRDefault="004F69D6" w:rsidP="0021796F">
      <w:r>
        <w:t>— </w:t>
      </w:r>
      <w:r w:rsidR="00000000" w:rsidRPr="00033231">
        <w:t>J</w:t>
      </w:r>
      <w:r>
        <w:t>’</w:t>
      </w:r>
      <w:r w:rsidR="00000000" w:rsidRPr="00033231">
        <w:t>en ai entendu parler</w:t>
      </w:r>
      <w:r>
        <w:t>.</w:t>
      </w:r>
    </w:p>
    <w:p w14:paraId="660D3427" w14:textId="77777777" w:rsidR="004F69D6" w:rsidRDefault="004F69D6" w:rsidP="0021796F">
      <w:r>
        <w:t>— </w:t>
      </w:r>
      <w:r w:rsidR="00000000" w:rsidRPr="00033231">
        <w:t>Ils doivent donc avoir été bien malheureux</w:t>
      </w:r>
      <w:r>
        <w:t>.</w:t>
      </w:r>
    </w:p>
    <w:p w14:paraId="66D6F06D" w14:textId="77777777" w:rsidR="004F69D6" w:rsidRDefault="004F69D6" w:rsidP="0021796F">
      <w:r>
        <w:t>— </w:t>
      </w:r>
      <w:r w:rsidR="00000000" w:rsidRPr="00033231">
        <w:t>Vous voyez que tous les faits prouvent la vérité de ce que je vous dis</w:t>
      </w:r>
      <w:r>
        <w:t>.</w:t>
      </w:r>
    </w:p>
    <w:p w14:paraId="4A503E94" w14:textId="77777777" w:rsidR="004F69D6" w:rsidRDefault="004F69D6" w:rsidP="0021796F">
      <w:r>
        <w:t>— </w:t>
      </w:r>
      <w:r w:rsidR="00000000" w:rsidRPr="00033231">
        <w:t>Dans ce cas</w:t>
      </w:r>
      <w:r>
        <w:t xml:space="preserve">, </w:t>
      </w:r>
      <w:r w:rsidR="00000000" w:rsidRPr="00033231">
        <w:t>le mariage ne devrait pas exister</w:t>
      </w:r>
      <w:r>
        <w:t>.</w:t>
      </w:r>
    </w:p>
    <w:p w14:paraId="051B290D" w14:textId="77777777" w:rsidR="004F69D6" w:rsidRDefault="004F69D6" w:rsidP="0021796F">
      <w:r>
        <w:t>— </w:t>
      </w:r>
      <w:r w:rsidR="00000000" w:rsidRPr="00033231">
        <w:t>Vous avez raison</w:t>
      </w:r>
      <w:r>
        <w:t xml:space="preserve">, </w:t>
      </w:r>
      <w:r w:rsidR="00000000" w:rsidRPr="00033231">
        <w:t>ma chère</w:t>
      </w:r>
      <w:r>
        <w:t xml:space="preserve">, </w:t>
      </w:r>
      <w:r w:rsidR="00000000" w:rsidRPr="00033231">
        <w:t>si ce n</w:t>
      </w:r>
      <w:r>
        <w:t>’</w:t>
      </w:r>
      <w:r w:rsidR="00000000" w:rsidRPr="00033231">
        <w:t>était pour prouver que cette vie n</w:t>
      </w:r>
      <w:r>
        <w:t>’</w:t>
      </w:r>
      <w:r w:rsidR="00000000" w:rsidRPr="00033231">
        <w:t>est qu</w:t>
      </w:r>
      <w:r>
        <w:t>’</w:t>
      </w:r>
      <w:r w:rsidR="00000000" w:rsidRPr="00033231">
        <w:t>une longue épreuve dans laquelle nous ne d</w:t>
      </w:r>
      <w:r w:rsidR="00000000" w:rsidRPr="00033231">
        <w:t>e</w:t>
      </w:r>
      <w:r w:rsidR="00000000" w:rsidRPr="00033231">
        <w:t>vons attendre ni repos ni récompense</w:t>
      </w:r>
      <w:r>
        <w:t>.</w:t>
      </w:r>
    </w:p>
    <w:p w14:paraId="44D6194C" w14:textId="037D9DCB" w:rsidR="00000000" w:rsidRPr="00033231" w:rsidRDefault="004F69D6" w:rsidP="0021796F">
      <w:r>
        <w:t>— </w:t>
      </w:r>
      <w:r w:rsidR="00000000" w:rsidRPr="00033231">
        <w:t>Mais votre propre mariage</w:t>
      </w:r>
      <w:r>
        <w:t xml:space="preserve">, </w:t>
      </w:r>
      <w:proofErr w:type="spellStart"/>
      <w:r w:rsidR="00000000" w:rsidRPr="00033231">
        <w:t>mistress</w:t>
      </w:r>
      <w:proofErr w:type="spellEnd"/>
      <w:r w:rsidR="00000000" w:rsidRPr="00033231">
        <w:t xml:space="preserve"> </w:t>
      </w:r>
      <w:proofErr w:type="spellStart"/>
      <w:r w:rsidR="00000000" w:rsidRPr="00033231">
        <w:t>Pryor</w:t>
      </w:r>
      <w:proofErr w:type="spellEnd"/>
      <w:r>
        <w:t> ! »</w:t>
      </w:r>
    </w:p>
    <w:p w14:paraId="4166C36D" w14:textId="77777777" w:rsidR="004F69D6" w:rsidRDefault="00000000" w:rsidP="0021796F">
      <w:proofErr w:type="spellStart"/>
      <w:r w:rsidRPr="00033231">
        <w:lastRenderedPageBreak/>
        <w:t>Mistress</w:t>
      </w:r>
      <w:proofErr w:type="spellEnd"/>
      <w:r w:rsidRPr="00033231">
        <w:t xml:space="preserve"> </w:t>
      </w:r>
      <w:proofErr w:type="spellStart"/>
      <w:r w:rsidRPr="00033231">
        <w:t>Pryor</w:t>
      </w:r>
      <w:proofErr w:type="spellEnd"/>
      <w:r w:rsidRPr="00033231">
        <w:t xml:space="preserve"> frémit et frissonna comme si un doigt rude eût pressé sur un nerf à nu</w:t>
      </w:r>
      <w:r w:rsidR="004F69D6">
        <w:t xml:space="preserve">. </w:t>
      </w:r>
      <w:r w:rsidRPr="00033231">
        <w:t>Caroline comprit qu</w:t>
      </w:r>
      <w:r w:rsidR="004F69D6">
        <w:t>’</w:t>
      </w:r>
      <w:r w:rsidRPr="00033231">
        <w:t>elle avait to</w:t>
      </w:r>
      <w:r w:rsidRPr="00033231">
        <w:t>u</w:t>
      </w:r>
      <w:r w:rsidRPr="00033231">
        <w:t>ché le point douloureux</w:t>
      </w:r>
      <w:r w:rsidR="004F69D6">
        <w:t>.</w:t>
      </w:r>
    </w:p>
    <w:p w14:paraId="7D38554A" w14:textId="77777777" w:rsidR="004F69D6" w:rsidRDefault="004F69D6" w:rsidP="0021796F">
      <w:r>
        <w:t>« </w:t>
      </w:r>
      <w:r w:rsidR="00000000" w:rsidRPr="00033231">
        <w:t>Mon mariage a été malheureux</w:t>
      </w:r>
      <w:r>
        <w:t xml:space="preserve">, </w:t>
      </w:r>
      <w:r w:rsidR="00000000" w:rsidRPr="00033231">
        <w:t>dit la dame</w:t>
      </w:r>
      <w:r>
        <w:t xml:space="preserve">, </w:t>
      </w:r>
      <w:r w:rsidR="00000000" w:rsidRPr="00033231">
        <w:t>réunissant tout son courage</w:t>
      </w:r>
      <w:r>
        <w:t xml:space="preserve"> ; </w:t>
      </w:r>
      <w:proofErr w:type="gramStart"/>
      <w:r w:rsidR="00000000" w:rsidRPr="00033231">
        <w:t>mais cependant</w:t>
      </w:r>
      <w:proofErr w:type="gramEnd"/>
      <w:r>
        <w:t xml:space="preserve">… </w:t>
      </w:r>
      <w:r w:rsidR="00000000" w:rsidRPr="00033231">
        <w:t>Elle hésita</w:t>
      </w:r>
      <w:r>
        <w:t>.</w:t>
      </w:r>
    </w:p>
    <w:p w14:paraId="57A98796" w14:textId="77777777" w:rsidR="004F69D6" w:rsidRDefault="004F69D6" w:rsidP="0021796F">
      <w:r>
        <w:t>— </w:t>
      </w:r>
      <w:proofErr w:type="gramStart"/>
      <w:r w:rsidR="00000000" w:rsidRPr="00033231">
        <w:t>Mais cependant</w:t>
      </w:r>
      <w:proofErr w:type="gramEnd"/>
      <w:r>
        <w:t xml:space="preserve">, </w:t>
      </w:r>
      <w:r w:rsidR="00000000" w:rsidRPr="00033231">
        <w:t>demanda Caroline</w:t>
      </w:r>
      <w:r>
        <w:t xml:space="preserve">, </w:t>
      </w:r>
      <w:r w:rsidR="00000000" w:rsidRPr="00033231">
        <w:t>pas entièrement m</w:t>
      </w:r>
      <w:r w:rsidR="00000000" w:rsidRPr="00033231">
        <w:t>i</w:t>
      </w:r>
      <w:r w:rsidR="00000000" w:rsidRPr="00033231">
        <w:t>sérable</w:t>
      </w:r>
      <w:r>
        <w:t> ?</w:t>
      </w:r>
    </w:p>
    <w:p w14:paraId="1FF31459" w14:textId="752CEDBE" w:rsidR="00000000" w:rsidRPr="00033231" w:rsidRDefault="004F69D6" w:rsidP="0021796F">
      <w:r>
        <w:t>— </w:t>
      </w:r>
      <w:r w:rsidR="00000000" w:rsidRPr="00033231">
        <w:t>Non</w:t>
      </w:r>
      <w:r>
        <w:t xml:space="preserve">, </w:t>
      </w:r>
      <w:r w:rsidR="00000000" w:rsidRPr="00033231">
        <w:t>pas dans ses résultats</w:t>
      </w:r>
      <w:r>
        <w:t xml:space="preserve">, </w:t>
      </w:r>
      <w:r w:rsidR="00000000" w:rsidRPr="00033231">
        <w:t>au moins</w:t>
      </w:r>
      <w:r>
        <w:t xml:space="preserve"> ; </w:t>
      </w:r>
      <w:r w:rsidR="00000000" w:rsidRPr="00033231">
        <w:t>non</w:t>
      </w:r>
      <w:r>
        <w:t xml:space="preserve">, </w:t>
      </w:r>
      <w:r w:rsidR="00000000" w:rsidRPr="00033231">
        <w:t>ajouta-t-elle d</w:t>
      </w:r>
      <w:r>
        <w:t>’</w:t>
      </w:r>
      <w:r w:rsidR="00000000" w:rsidRPr="00033231">
        <w:t>un ton plus doux</w:t>
      </w:r>
      <w:r>
        <w:t xml:space="preserve">. </w:t>
      </w:r>
      <w:r w:rsidR="00000000" w:rsidRPr="00033231">
        <w:t>Dieu mêle quelquefois un peu du baume de sa miséricorde dans la fiole des plus corrosifs malheurs</w:t>
      </w:r>
      <w:r>
        <w:t xml:space="preserve">. </w:t>
      </w:r>
      <w:r w:rsidR="00000000" w:rsidRPr="00033231">
        <w:t>Il peut à son gré diriger les événements</w:t>
      </w:r>
      <w:r>
        <w:t xml:space="preserve">, </w:t>
      </w:r>
      <w:r w:rsidR="00000000" w:rsidRPr="00033231">
        <w:t>et</w:t>
      </w:r>
      <w:r>
        <w:t xml:space="preserve">, </w:t>
      </w:r>
      <w:r w:rsidR="00000000" w:rsidRPr="00033231">
        <w:t>de l</w:t>
      </w:r>
      <w:r>
        <w:t>’</w:t>
      </w:r>
      <w:r w:rsidR="00000000" w:rsidRPr="00033231">
        <w:t>aveugle et folle action d</w:t>
      </w:r>
      <w:r>
        <w:t>’</w:t>
      </w:r>
      <w:r w:rsidR="00000000" w:rsidRPr="00033231">
        <w:t>où est sortie la malédiction de la moitié de notre vie</w:t>
      </w:r>
      <w:r>
        <w:t xml:space="preserve">, </w:t>
      </w:r>
      <w:r w:rsidR="00000000" w:rsidRPr="00033231">
        <w:t>faire co</w:t>
      </w:r>
      <w:r w:rsidR="00000000" w:rsidRPr="00033231">
        <w:t>u</w:t>
      </w:r>
      <w:r w:rsidR="00000000" w:rsidRPr="00033231">
        <w:t>ler la bénédiction de notre vieillesse</w:t>
      </w:r>
      <w:r>
        <w:t xml:space="preserve">. </w:t>
      </w:r>
      <w:r w:rsidR="00000000" w:rsidRPr="00033231">
        <w:t>D</w:t>
      </w:r>
      <w:r>
        <w:t>’</w:t>
      </w:r>
      <w:r w:rsidR="00000000" w:rsidRPr="00033231">
        <w:t>ailleurs</w:t>
      </w:r>
      <w:r>
        <w:t xml:space="preserve">, </w:t>
      </w:r>
      <w:r w:rsidR="00000000" w:rsidRPr="00033231">
        <w:t>je suis d</w:t>
      </w:r>
      <w:r>
        <w:t>’</w:t>
      </w:r>
      <w:r w:rsidR="00000000" w:rsidRPr="00033231">
        <w:t>une n</w:t>
      </w:r>
      <w:r w:rsidR="00000000" w:rsidRPr="00033231">
        <w:t>a</w:t>
      </w:r>
      <w:r w:rsidR="00000000" w:rsidRPr="00033231">
        <w:t>ture exceptionnelle</w:t>
      </w:r>
      <w:r>
        <w:t xml:space="preserve">, </w:t>
      </w:r>
      <w:r w:rsidR="00000000" w:rsidRPr="00033231">
        <w:t>j</w:t>
      </w:r>
      <w:r>
        <w:t>’</w:t>
      </w:r>
      <w:r w:rsidR="00000000" w:rsidRPr="00033231">
        <w:t>en conviens</w:t>
      </w:r>
      <w:r>
        <w:t xml:space="preserve"> : </w:t>
      </w:r>
      <w:r w:rsidR="00000000" w:rsidRPr="00033231">
        <w:t>d</w:t>
      </w:r>
      <w:r>
        <w:t>’</w:t>
      </w:r>
      <w:r w:rsidR="00000000" w:rsidRPr="00033231">
        <w:t>humeur peu facile</w:t>
      </w:r>
      <w:r>
        <w:t xml:space="preserve">, </w:t>
      </w:r>
      <w:r w:rsidR="00000000" w:rsidRPr="00033231">
        <w:t>sans adresse</w:t>
      </w:r>
      <w:r>
        <w:t xml:space="preserve">, </w:t>
      </w:r>
      <w:r w:rsidR="00000000" w:rsidRPr="00033231">
        <w:t>et excentrique en quelques points</w:t>
      </w:r>
      <w:r>
        <w:t xml:space="preserve">, </w:t>
      </w:r>
      <w:r w:rsidR="00000000" w:rsidRPr="00033231">
        <w:t>je n</w:t>
      </w:r>
      <w:r>
        <w:t>’</w:t>
      </w:r>
      <w:r w:rsidR="00000000" w:rsidRPr="00033231">
        <w:t>eusse jamais dû me marier</w:t>
      </w:r>
      <w:r>
        <w:t xml:space="preserve"> ; </w:t>
      </w:r>
      <w:r w:rsidR="00000000" w:rsidRPr="00033231">
        <w:t>mon caractère n</w:t>
      </w:r>
      <w:r>
        <w:t>’</w:t>
      </w:r>
      <w:r w:rsidR="00000000" w:rsidRPr="00033231">
        <w:t>est pas de ceux qui trouvent fac</w:t>
      </w:r>
      <w:r w:rsidR="00000000" w:rsidRPr="00033231">
        <w:t>i</w:t>
      </w:r>
      <w:r w:rsidR="00000000" w:rsidRPr="00033231">
        <w:t>lement leur pareil</w:t>
      </w:r>
      <w:r>
        <w:t xml:space="preserve">, </w:t>
      </w:r>
      <w:r w:rsidR="00000000" w:rsidRPr="00033231">
        <w:t>ni qui puissent s</w:t>
      </w:r>
      <w:r>
        <w:t>’</w:t>
      </w:r>
      <w:r w:rsidR="00000000" w:rsidRPr="00033231">
        <w:t>assimiler avec leur contra</w:t>
      </w:r>
      <w:r w:rsidR="00000000" w:rsidRPr="00033231">
        <w:t>s</w:t>
      </w:r>
      <w:r w:rsidR="00000000" w:rsidRPr="00033231">
        <w:t>te</w:t>
      </w:r>
      <w:r>
        <w:t xml:space="preserve">. </w:t>
      </w:r>
      <w:r w:rsidR="00000000" w:rsidRPr="00033231">
        <w:t>Je connaissais parfaitement ma propre inaptitude pour la vie commune</w:t>
      </w:r>
      <w:r>
        <w:t xml:space="preserve">, </w:t>
      </w:r>
      <w:r w:rsidR="00000000" w:rsidRPr="00033231">
        <w:t>et</w:t>
      </w:r>
      <w:r>
        <w:t xml:space="preserve">, </w:t>
      </w:r>
      <w:r w:rsidR="00000000" w:rsidRPr="00033231">
        <w:t>si je n</w:t>
      </w:r>
      <w:r>
        <w:t>’</w:t>
      </w:r>
      <w:r w:rsidR="00000000" w:rsidRPr="00033231">
        <w:t>avais pas été si malheureuse comme go</w:t>
      </w:r>
      <w:r w:rsidR="00000000" w:rsidRPr="00033231">
        <w:t>u</w:t>
      </w:r>
      <w:r w:rsidR="00000000" w:rsidRPr="00033231">
        <w:t>vernante</w:t>
      </w:r>
      <w:r>
        <w:t xml:space="preserve">, </w:t>
      </w:r>
      <w:r w:rsidR="00000000" w:rsidRPr="00033231">
        <w:t>je ne me serais jamais mariée</w:t>
      </w:r>
      <w:r>
        <w:t xml:space="preserve">. </w:t>
      </w:r>
      <w:r w:rsidR="00000000" w:rsidRPr="00033231">
        <w:t>Et puis</w:t>
      </w:r>
      <w:r>
        <w:t>… »</w:t>
      </w:r>
    </w:p>
    <w:p w14:paraId="6B2751CF" w14:textId="77777777" w:rsidR="004F69D6" w:rsidRDefault="00000000" w:rsidP="0021796F">
      <w:r w:rsidRPr="00033231">
        <w:t>Les regards de Caroline la priaient de continuer</w:t>
      </w:r>
      <w:r w:rsidR="004F69D6">
        <w:t xml:space="preserve"> : </w:t>
      </w:r>
      <w:r w:rsidRPr="00033231">
        <w:t>ils la pressaient de déchirer ce nuage de désespoir que ses précéde</w:t>
      </w:r>
      <w:r w:rsidRPr="00033231">
        <w:t>n</w:t>
      </w:r>
      <w:r w:rsidRPr="00033231">
        <w:t>tes paroles avaient semblé jeter sur son existence</w:t>
      </w:r>
      <w:r w:rsidR="004F69D6">
        <w:t>.</w:t>
      </w:r>
    </w:p>
    <w:p w14:paraId="15EEDFEF" w14:textId="77777777" w:rsidR="004F69D6" w:rsidRDefault="004F69D6" w:rsidP="0021796F">
      <w:r>
        <w:t>« </w:t>
      </w:r>
      <w:r w:rsidR="00000000" w:rsidRPr="00033231">
        <w:t>Et puis</w:t>
      </w:r>
      <w:r>
        <w:t xml:space="preserve">, </w:t>
      </w:r>
      <w:r w:rsidR="00000000" w:rsidRPr="00033231">
        <w:t>ma chère</w:t>
      </w:r>
      <w:r>
        <w:t xml:space="preserve">, </w:t>
      </w:r>
      <w:r w:rsidR="00000000" w:rsidRPr="00033231">
        <w:t>M</w:t>
      </w:r>
      <w:r>
        <w:t xml:space="preserve">…, </w:t>
      </w:r>
      <w:r w:rsidR="00000000" w:rsidRPr="00033231">
        <w:t>c</w:t>
      </w:r>
      <w:r>
        <w:t>’</w:t>
      </w:r>
      <w:r w:rsidR="00000000" w:rsidRPr="00033231">
        <w:t>est-à-dire le gentleman que j</w:t>
      </w:r>
      <w:r>
        <w:t>’</w:t>
      </w:r>
      <w:r w:rsidR="00000000" w:rsidRPr="00033231">
        <w:t>épousai</w:t>
      </w:r>
      <w:r>
        <w:t xml:space="preserve">, </w:t>
      </w:r>
      <w:r w:rsidR="00000000" w:rsidRPr="00033231">
        <w:t>était peut-être d</w:t>
      </w:r>
      <w:r>
        <w:t>’</w:t>
      </w:r>
      <w:r w:rsidR="00000000" w:rsidRPr="00033231">
        <w:t>un caractère plus exceptionnel que commun</w:t>
      </w:r>
      <w:r>
        <w:t xml:space="preserve">. </w:t>
      </w:r>
      <w:r w:rsidR="00000000" w:rsidRPr="00033231">
        <w:t>J</w:t>
      </w:r>
      <w:r>
        <w:t>’</w:t>
      </w:r>
      <w:r w:rsidR="00000000" w:rsidRPr="00033231">
        <w:t>espère du moins que peu de femmes ont eu des épreuves semblables à la mienne</w:t>
      </w:r>
      <w:r>
        <w:t xml:space="preserve">, </w:t>
      </w:r>
      <w:r w:rsidR="00000000" w:rsidRPr="00033231">
        <w:t>que peu ont ressenti leurs souffrances comme j</w:t>
      </w:r>
      <w:r>
        <w:t>’</w:t>
      </w:r>
      <w:r w:rsidR="00000000" w:rsidRPr="00033231">
        <w:t>ai ressenti les miennes</w:t>
      </w:r>
      <w:r>
        <w:t xml:space="preserve"> : </w:t>
      </w:r>
      <w:r w:rsidR="00000000" w:rsidRPr="00033231">
        <w:t>elles furent bien près d</w:t>
      </w:r>
      <w:r>
        <w:t>’</w:t>
      </w:r>
      <w:r w:rsidR="00000000" w:rsidRPr="00033231">
        <w:t>ébranler ma raison</w:t>
      </w:r>
      <w:r>
        <w:t xml:space="preserve"> ; </w:t>
      </w:r>
      <w:r w:rsidR="00000000" w:rsidRPr="00033231">
        <w:t>ma situation était si désespérée</w:t>
      </w:r>
      <w:r>
        <w:t xml:space="preserve"> ! </w:t>
      </w:r>
      <w:r w:rsidR="00000000" w:rsidRPr="00033231">
        <w:lastRenderedPageBreak/>
        <w:t>le remède était si impossible</w:t>
      </w:r>
      <w:r>
        <w:t xml:space="preserve"> ! </w:t>
      </w:r>
      <w:r w:rsidR="00000000" w:rsidRPr="00033231">
        <w:t>Mais</w:t>
      </w:r>
      <w:r>
        <w:t xml:space="preserve">, </w:t>
      </w:r>
      <w:r w:rsidR="00000000" w:rsidRPr="00033231">
        <w:t>ma chère</w:t>
      </w:r>
      <w:r>
        <w:t xml:space="preserve">, </w:t>
      </w:r>
      <w:r w:rsidR="00000000" w:rsidRPr="00033231">
        <w:t>je n</w:t>
      </w:r>
      <w:r>
        <w:t>’</w:t>
      </w:r>
      <w:r w:rsidR="00000000" w:rsidRPr="00033231">
        <w:t>ai pas l</w:t>
      </w:r>
      <w:r>
        <w:t>’</w:t>
      </w:r>
      <w:r w:rsidR="00000000" w:rsidRPr="00033231">
        <w:t>intention de vous décourager</w:t>
      </w:r>
      <w:r>
        <w:t xml:space="preserve"> ; </w:t>
      </w:r>
      <w:r w:rsidR="00000000" w:rsidRPr="00033231">
        <w:t>je désire seulement vous do</w:t>
      </w:r>
      <w:r w:rsidR="00000000" w:rsidRPr="00033231">
        <w:t>n</w:t>
      </w:r>
      <w:r w:rsidR="00000000" w:rsidRPr="00033231">
        <w:t>ner un avertissement</w:t>
      </w:r>
      <w:r>
        <w:t xml:space="preserve">, </w:t>
      </w:r>
      <w:r w:rsidR="00000000" w:rsidRPr="00033231">
        <w:t>et vous prouver que les célibataires ne doivent pas trop anxieusement désirer de changer leur position</w:t>
      </w:r>
      <w:r>
        <w:t xml:space="preserve">, </w:t>
      </w:r>
      <w:r w:rsidR="00000000" w:rsidRPr="00033231">
        <w:t>souvent pour une plus mauvaise</w:t>
      </w:r>
      <w:r>
        <w:t>.</w:t>
      </w:r>
    </w:p>
    <w:p w14:paraId="237D86C7" w14:textId="77777777" w:rsidR="004F69D6" w:rsidRDefault="004F69D6" w:rsidP="0021796F">
      <w:r>
        <w:t>— </w:t>
      </w:r>
      <w:r w:rsidR="00000000" w:rsidRPr="00033231">
        <w:t>Merci</w:t>
      </w:r>
      <w:r>
        <w:t xml:space="preserve">, </w:t>
      </w:r>
      <w:r w:rsidR="00000000" w:rsidRPr="00033231">
        <w:t>chère madame</w:t>
      </w:r>
      <w:r>
        <w:t xml:space="preserve">. </w:t>
      </w:r>
      <w:r w:rsidR="00000000" w:rsidRPr="00033231">
        <w:t>Je comprends parfaitement vos bonnes intentions</w:t>
      </w:r>
      <w:r>
        <w:t xml:space="preserve"> ; </w:t>
      </w:r>
      <w:r w:rsidR="00000000" w:rsidRPr="00033231">
        <w:t>mais il n</w:t>
      </w:r>
      <w:r>
        <w:t>’</w:t>
      </w:r>
      <w:r w:rsidR="00000000" w:rsidRPr="00033231">
        <w:t>y a aucune crainte que je tombe dans l</w:t>
      </w:r>
      <w:r>
        <w:t>’</w:t>
      </w:r>
      <w:r w:rsidR="00000000" w:rsidRPr="00033231">
        <w:t>erreur que vous me signalez</w:t>
      </w:r>
      <w:r>
        <w:t xml:space="preserve">. </w:t>
      </w:r>
      <w:r w:rsidR="00000000" w:rsidRPr="00033231">
        <w:t>Je n</w:t>
      </w:r>
      <w:r>
        <w:t>’</w:t>
      </w:r>
      <w:r w:rsidR="00000000" w:rsidRPr="00033231">
        <w:t>ai</w:t>
      </w:r>
      <w:r>
        <w:t xml:space="preserve">, </w:t>
      </w:r>
      <w:r w:rsidR="00000000" w:rsidRPr="00033231">
        <w:t>du moins</w:t>
      </w:r>
      <w:r>
        <w:t xml:space="preserve">, </w:t>
      </w:r>
      <w:r w:rsidR="00000000" w:rsidRPr="00033231">
        <w:t>aucune pensée de mariage</w:t>
      </w:r>
      <w:r>
        <w:t xml:space="preserve">, </w:t>
      </w:r>
      <w:r w:rsidR="00000000" w:rsidRPr="00033231">
        <w:t>et</w:t>
      </w:r>
      <w:r>
        <w:t xml:space="preserve">, </w:t>
      </w:r>
      <w:r w:rsidR="00000000" w:rsidRPr="00033231">
        <w:t>pour cette raison</w:t>
      </w:r>
      <w:r>
        <w:t xml:space="preserve">, </w:t>
      </w:r>
      <w:r w:rsidR="00000000" w:rsidRPr="00033231">
        <w:t>j</w:t>
      </w:r>
      <w:r>
        <w:t>’</w:t>
      </w:r>
      <w:r w:rsidR="00000000" w:rsidRPr="00033231">
        <w:t>ai besoin de me créer une position par quelque autre moyen</w:t>
      </w:r>
      <w:r>
        <w:t>.</w:t>
      </w:r>
    </w:p>
    <w:p w14:paraId="1A270400" w14:textId="0811873B" w:rsidR="00000000" w:rsidRPr="00033231" w:rsidRDefault="004F69D6" w:rsidP="0021796F">
      <w:r>
        <w:t>— </w:t>
      </w:r>
      <w:r w:rsidR="00000000" w:rsidRPr="00033231">
        <w:t>Ma chère</w:t>
      </w:r>
      <w:r>
        <w:t xml:space="preserve">, </w:t>
      </w:r>
      <w:r w:rsidR="00000000" w:rsidRPr="00033231">
        <w:t>écoutez-moi</w:t>
      </w:r>
      <w:r>
        <w:t xml:space="preserve">. </w:t>
      </w:r>
      <w:r w:rsidR="00000000" w:rsidRPr="00033231">
        <w:t>J</w:t>
      </w:r>
      <w:r>
        <w:t>’</w:t>
      </w:r>
      <w:r w:rsidR="00000000" w:rsidRPr="00033231">
        <w:t>ai réfléchi profondément sur ce que je vais vous dire</w:t>
      </w:r>
      <w:r>
        <w:t xml:space="preserve">, </w:t>
      </w:r>
      <w:r w:rsidR="00000000" w:rsidRPr="00033231">
        <w:t>depuis que je vous ai entendue manifester le désir d</w:t>
      </w:r>
      <w:r>
        <w:t>’</w:t>
      </w:r>
      <w:r w:rsidR="00000000" w:rsidRPr="00033231">
        <w:t>obtenir une position</w:t>
      </w:r>
      <w:r>
        <w:t xml:space="preserve">. </w:t>
      </w:r>
      <w:r w:rsidR="00000000" w:rsidRPr="00033231">
        <w:t xml:space="preserve">Vous savez que je demeure en ce moment avec miss </w:t>
      </w:r>
      <w:proofErr w:type="spellStart"/>
      <w:r w:rsidR="00000000" w:rsidRPr="00033231">
        <w:t>Keeldar</w:t>
      </w:r>
      <w:proofErr w:type="spellEnd"/>
      <w:r w:rsidR="00000000" w:rsidRPr="00033231">
        <w:t xml:space="preserve"> en qualité de compagne</w:t>
      </w:r>
      <w:r>
        <w:t xml:space="preserve">. </w:t>
      </w:r>
      <w:r w:rsidR="00000000" w:rsidRPr="00033231">
        <w:t>Qu</w:t>
      </w:r>
      <w:r>
        <w:t>’</w:t>
      </w:r>
      <w:r w:rsidR="00000000" w:rsidRPr="00033231">
        <w:t>elle vienne à se marier</w:t>
      </w:r>
      <w:r>
        <w:t xml:space="preserve"> (</w:t>
      </w:r>
      <w:r w:rsidR="00000000" w:rsidRPr="00033231">
        <w:t>et beaucoup de circonstances m</w:t>
      </w:r>
      <w:r>
        <w:t>’</w:t>
      </w:r>
      <w:r w:rsidR="00000000" w:rsidRPr="00033231">
        <w:t>induisent à penser que ce sera avant peu</w:t>
      </w:r>
      <w:r>
        <w:t xml:space="preserve">), </w:t>
      </w:r>
      <w:r w:rsidR="00000000" w:rsidRPr="00033231">
        <w:t>et je cesse de lui être utile en ce</w:t>
      </w:r>
      <w:r w:rsidR="00000000" w:rsidRPr="00033231">
        <w:t>t</w:t>
      </w:r>
      <w:r w:rsidR="00000000" w:rsidRPr="00033231">
        <w:t>te qualité</w:t>
      </w:r>
      <w:r>
        <w:t xml:space="preserve">. </w:t>
      </w:r>
      <w:r w:rsidR="00000000" w:rsidRPr="00033231">
        <w:t>Je dois vous dire que je possède une petite fortune</w:t>
      </w:r>
      <w:r>
        <w:t xml:space="preserve">, </w:t>
      </w:r>
      <w:r w:rsidR="00000000" w:rsidRPr="00033231">
        <w:t>provenant partie de mes propres économies</w:t>
      </w:r>
      <w:r>
        <w:t xml:space="preserve">, </w:t>
      </w:r>
      <w:r w:rsidR="00000000" w:rsidRPr="00033231">
        <w:t>et partie d</w:t>
      </w:r>
      <w:r>
        <w:t>’</w:t>
      </w:r>
      <w:r w:rsidR="00000000" w:rsidRPr="00033231">
        <w:t>un legs qui m</w:t>
      </w:r>
      <w:r>
        <w:t>’</w:t>
      </w:r>
      <w:r w:rsidR="00000000" w:rsidRPr="00033231">
        <w:t>a été fait il y a quelques années</w:t>
      </w:r>
      <w:r>
        <w:t xml:space="preserve"> ; </w:t>
      </w:r>
      <w:r w:rsidR="00000000" w:rsidRPr="00033231">
        <w:t xml:space="preserve">quand je quitterai </w:t>
      </w:r>
      <w:proofErr w:type="spellStart"/>
      <w:r w:rsidR="00000000" w:rsidRPr="00033231">
        <w:t>Fiel</w:t>
      </w:r>
      <w:r w:rsidR="00000000" w:rsidRPr="00033231">
        <w:t>d</w:t>
      </w:r>
      <w:r w:rsidR="00000000" w:rsidRPr="00033231">
        <w:t>head</w:t>
      </w:r>
      <w:proofErr w:type="spellEnd"/>
      <w:r>
        <w:t xml:space="preserve">, </w:t>
      </w:r>
      <w:proofErr w:type="gramStart"/>
      <w:r w:rsidR="00000000" w:rsidRPr="00033231">
        <w:t>j</w:t>
      </w:r>
      <w:r>
        <w:t>’</w:t>
      </w:r>
      <w:r w:rsidR="00000000" w:rsidRPr="00033231">
        <w:t>aurai</w:t>
      </w:r>
      <w:proofErr w:type="gramEnd"/>
      <w:r w:rsidR="00000000" w:rsidRPr="00033231">
        <w:t xml:space="preserve"> une maison à moi</w:t>
      </w:r>
      <w:r>
        <w:t xml:space="preserve">. </w:t>
      </w:r>
      <w:r w:rsidR="00000000" w:rsidRPr="00033231">
        <w:t>Je ne pourrais vivre dans la sol</w:t>
      </w:r>
      <w:r w:rsidR="00000000" w:rsidRPr="00033231">
        <w:t>i</w:t>
      </w:r>
      <w:r w:rsidR="00000000" w:rsidRPr="00033231">
        <w:t>tude</w:t>
      </w:r>
      <w:r>
        <w:t xml:space="preserve">, </w:t>
      </w:r>
      <w:r w:rsidR="00000000" w:rsidRPr="00033231">
        <w:t>et je n</w:t>
      </w:r>
      <w:r>
        <w:t>’</w:t>
      </w:r>
      <w:r w:rsidR="00000000" w:rsidRPr="00033231">
        <w:t>ai aucuns parents que je désire inviter à une étroite intimité</w:t>
      </w:r>
      <w:r>
        <w:t xml:space="preserve"> : </w:t>
      </w:r>
      <w:r w:rsidR="00000000" w:rsidRPr="00033231">
        <w:t>car</w:t>
      </w:r>
      <w:r>
        <w:t xml:space="preserve">, </w:t>
      </w:r>
      <w:r w:rsidR="00000000" w:rsidRPr="00033231">
        <w:t>comme vous avez pu déjà l</w:t>
      </w:r>
      <w:r>
        <w:t>’</w:t>
      </w:r>
      <w:r w:rsidR="00000000" w:rsidRPr="00033231">
        <w:t>observer et comme je vous l</w:t>
      </w:r>
      <w:r>
        <w:t>’</w:t>
      </w:r>
      <w:r w:rsidR="00000000" w:rsidRPr="00033231">
        <w:t>ai avoué</w:t>
      </w:r>
      <w:r>
        <w:t xml:space="preserve">, </w:t>
      </w:r>
      <w:r w:rsidR="00000000" w:rsidRPr="00033231">
        <w:t>mes habitudes et mes goûts ont leurs singular</w:t>
      </w:r>
      <w:r w:rsidR="00000000" w:rsidRPr="00033231">
        <w:t>i</w:t>
      </w:r>
      <w:r w:rsidR="00000000" w:rsidRPr="00033231">
        <w:t>tés</w:t>
      </w:r>
      <w:r>
        <w:t xml:space="preserve">. </w:t>
      </w:r>
      <w:r w:rsidR="00000000" w:rsidRPr="00033231">
        <w:t>Je n</w:t>
      </w:r>
      <w:r>
        <w:t>’</w:t>
      </w:r>
      <w:r w:rsidR="00000000" w:rsidRPr="00033231">
        <w:t>ai pas besoin de vous dire que je vous suis attachée</w:t>
      </w:r>
      <w:r>
        <w:t xml:space="preserve"> ; </w:t>
      </w:r>
      <w:r w:rsidR="00000000" w:rsidRPr="00033231">
        <w:t>avec vous je suis plus heureuse que je ne l</w:t>
      </w:r>
      <w:r>
        <w:t>’</w:t>
      </w:r>
      <w:r w:rsidR="00000000" w:rsidRPr="00033231">
        <w:t>ai jamais été avec pe</w:t>
      </w:r>
      <w:r w:rsidR="00000000" w:rsidRPr="00033231">
        <w:t>r</w:t>
      </w:r>
      <w:r w:rsidR="00000000" w:rsidRPr="00033231">
        <w:t>sonne</w:t>
      </w:r>
      <w:r>
        <w:t xml:space="preserve">. </w:t>
      </w:r>
      <w:r w:rsidR="00000000" w:rsidRPr="00033231">
        <w:t>J</w:t>
      </w:r>
      <w:r>
        <w:t>’</w:t>
      </w:r>
      <w:r w:rsidR="00000000" w:rsidRPr="00033231">
        <w:t>estimerais votre société comme un précieux privilège</w:t>
      </w:r>
      <w:r>
        <w:t xml:space="preserve">, </w:t>
      </w:r>
      <w:r w:rsidR="00000000" w:rsidRPr="00033231">
        <w:t>une consolation</w:t>
      </w:r>
      <w:r>
        <w:t xml:space="preserve">, </w:t>
      </w:r>
      <w:r w:rsidR="00000000" w:rsidRPr="00033231">
        <w:t>un bienfait</w:t>
      </w:r>
      <w:r>
        <w:t xml:space="preserve">. </w:t>
      </w:r>
      <w:r w:rsidR="00000000" w:rsidRPr="00033231">
        <w:t>Vous viendrez alors demeurer avec moi</w:t>
      </w:r>
      <w:r>
        <w:t xml:space="preserve"> ; </w:t>
      </w:r>
      <w:r w:rsidR="00000000" w:rsidRPr="00033231">
        <w:t>Caroline</w:t>
      </w:r>
      <w:r>
        <w:t xml:space="preserve">, </w:t>
      </w:r>
      <w:r w:rsidR="00000000" w:rsidRPr="00033231">
        <w:t>me refusez-vous</w:t>
      </w:r>
      <w:r>
        <w:t xml:space="preserve"> ? </w:t>
      </w:r>
      <w:r w:rsidR="00000000" w:rsidRPr="00033231">
        <w:t>J</w:t>
      </w:r>
      <w:r>
        <w:t>’</w:t>
      </w:r>
      <w:r w:rsidR="00000000" w:rsidRPr="00033231">
        <w:t>espère que vous pouvez m</w:t>
      </w:r>
      <w:r>
        <w:t>’</w:t>
      </w:r>
      <w:r w:rsidR="00000000" w:rsidRPr="00033231">
        <w:t>aimer</w:t>
      </w:r>
      <w:r>
        <w:t>. »</w:t>
      </w:r>
    </w:p>
    <w:p w14:paraId="4D63B7E7" w14:textId="77777777" w:rsidR="004F69D6" w:rsidRDefault="00000000" w:rsidP="0021796F">
      <w:r w:rsidRPr="00033231">
        <w:t>Après ces deux abruptes questions</w:t>
      </w:r>
      <w:r w:rsidR="004F69D6">
        <w:t xml:space="preserve">, </w:t>
      </w:r>
      <w:r w:rsidRPr="00033231">
        <w:t>elle se tut</w:t>
      </w:r>
      <w:r w:rsidR="004F69D6">
        <w:t>.</w:t>
      </w:r>
    </w:p>
    <w:p w14:paraId="6FE28061" w14:textId="77777777" w:rsidR="004F69D6" w:rsidRDefault="004F69D6" w:rsidP="0021796F">
      <w:r>
        <w:lastRenderedPageBreak/>
        <w:t>« </w:t>
      </w:r>
      <w:r w:rsidR="00000000" w:rsidRPr="00033231">
        <w:t>Certainement</w:t>
      </w:r>
      <w:r>
        <w:t xml:space="preserve">, </w:t>
      </w:r>
      <w:r w:rsidR="00000000" w:rsidRPr="00033231">
        <w:t>je vous aime</w:t>
      </w:r>
      <w:r>
        <w:t xml:space="preserve">, </w:t>
      </w:r>
      <w:r w:rsidR="00000000" w:rsidRPr="00033231">
        <w:t>répondit Caroline</w:t>
      </w:r>
      <w:r>
        <w:t xml:space="preserve">. </w:t>
      </w:r>
      <w:r w:rsidR="00000000" w:rsidRPr="00033231">
        <w:t>J</w:t>
      </w:r>
      <w:r>
        <w:t>’</w:t>
      </w:r>
      <w:r w:rsidR="00000000" w:rsidRPr="00033231">
        <w:t>aimerais à vivre avec vous</w:t>
      </w:r>
      <w:r>
        <w:t xml:space="preserve"> ; </w:t>
      </w:r>
      <w:r w:rsidR="00000000" w:rsidRPr="00033231">
        <w:t>mais vous êtes trop bonne</w:t>
      </w:r>
      <w:r>
        <w:t>.</w:t>
      </w:r>
    </w:p>
    <w:p w14:paraId="1C915CCD" w14:textId="77777777" w:rsidR="004F69D6" w:rsidRDefault="004F69D6" w:rsidP="0021796F">
      <w:r>
        <w:t>— </w:t>
      </w:r>
      <w:r w:rsidR="00000000" w:rsidRPr="00033231">
        <w:t>Tout ce que j</w:t>
      </w:r>
      <w:r>
        <w:t>’</w:t>
      </w:r>
      <w:r w:rsidR="00000000" w:rsidRPr="00033231">
        <w:t>ai</w:t>
      </w:r>
      <w:r>
        <w:t xml:space="preserve">, </w:t>
      </w:r>
      <w:r w:rsidR="00000000" w:rsidRPr="00033231">
        <w:t xml:space="preserve">ajouta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je vous le laiss</w:t>
      </w:r>
      <w:r w:rsidR="00000000" w:rsidRPr="00033231">
        <w:t>e</w:t>
      </w:r>
      <w:r w:rsidR="00000000" w:rsidRPr="00033231">
        <w:t>rais</w:t>
      </w:r>
      <w:r>
        <w:t xml:space="preserve"> ; </w:t>
      </w:r>
      <w:r w:rsidR="00000000" w:rsidRPr="00033231">
        <w:t>vous seriez pourvue contre les nécessités de la vie</w:t>
      </w:r>
      <w:r>
        <w:t xml:space="preserve">, </w:t>
      </w:r>
      <w:r w:rsidR="00000000" w:rsidRPr="00033231">
        <w:t>mais ne me dites jamais que je suis trop bonne</w:t>
      </w:r>
      <w:r>
        <w:t xml:space="preserve">. </w:t>
      </w:r>
      <w:r w:rsidR="00000000" w:rsidRPr="00033231">
        <w:t>Vous me percez le cœur</w:t>
      </w:r>
      <w:r>
        <w:t xml:space="preserve">, </w:t>
      </w:r>
      <w:r w:rsidR="00000000" w:rsidRPr="00033231">
        <w:t>enfant</w:t>
      </w:r>
      <w:r>
        <w:t>.</w:t>
      </w:r>
    </w:p>
    <w:p w14:paraId="523650CC" w14:textId="77777777" w:rsidR="004F69D6" w:rsidRDefault="004F69D6" w:rsidP="0021796F">
      <w:pPr>
        <w:rPr>
          <w:rFonts w:eastAsia="Georgia"/>
        </w:rPr>
      </w:pPr>
      <w:r>
        <w:t>— </w:t>
      </w:r>
      <w:r w:rsidR="00000000" w:rsidRPr="00033231">
        <w:t>Mais</w:t>
      </w:r>
      <w:r>
        <w:t xml:space="preserve">, </w:t>
      </w:r>
      <w:r w:rsidR="00000000" w:rsidRPr="00033231">
        <w:t>ma chère madame</w:t>
      </w:r>
      <w:r>
        <w:t xml:space="preserve">, </w:t>
      </w:r>
      <w:r w:rsidR="00000000" w:rsidRPr="00033231">
        <w:t>cette générosité</w:t>
      </w:r>
      <w:r>
        <w:t xml:space="preserve">… </w:t>
      </w:r>
      <w:r w:rsidR="00000000" w:rsidRPr="00033231">
        <w:t>je n</w:t>
      </w:r>
      <w:r>
        <w:t>’</w:t>
      </w:r>
      <w:r w:rsidR="00000000" w:rsidRPr="00033231">
        <w:t>ai aucun droit</w:t>
      </w:r>
      <w:r>
        <w:rPr>
          <w:rFonts w:eastAsia="Georgia"/>
        </w:rPr>
        <w:t>…</w:t>
      </w:r>
    </w:p>
    <w:p w14:paraId="098BA04A" w14:textId="0FA1EE0E" w:rsidR="00000000" w:rsidRPr="00033231" w:rsidRDefault="004F69D6" w:rsidP="0021796F">
      <w:r>
        <w:rPr>
          <w:rFonts w:eastAsia="Georgia"/>
        </w:rPr>
        <w:t>— </w:t>
      </w:r>
      <w:r w:rsidR="00000000" w:rsidRPr="00033231">
        <w:t>Paix</w:t>
      </w:r>
      <w:r>
        <w:t xml:space="preserve"> ! </w:t>
      </w:r>
      <w:r w:rsidR="00000000" w:rsidRPr="00033231">
        <w:t>vous ne devez pas parler de cela</w:t>
      </w:r>
      <w:r>
        <w:t xml:space="preserve"> : </w:t>
      </w:r>
      <w:r w:rsidR="00000000" w:rsidRPr="00033231">
        <w:t>il y a des choses dont nous ne pouvons entendre parler</w:t>
      </w:r>
      <w:r>
        <w:t xml:space="preserve">. </w:t>
      </w:r>
      <w:r w:rsidR="00000000" w:rsidRPr="00033231">
        <w:t>Oh</w:t>
      </w:r>
      <w:r>
        <w:t xml:space="preserve"> ! </w:t>
      </w:r>
      <w:r w:rsidR="00000000" w:rsidRPr="00033231">
        <w:t>il est tard pour commencer</w:t>
      </w:r>
      <w:r>
        <w:t xml:space="preserve">, </w:t>
      </w:r>
      <w:r w:rsidR="00000000" w:rsidRPr="00033231">
        <w:t>mais je peux encore peut-être vivre quelques a</w:t>
      </w:r>
      <w:r w:rsidR="00000000" w:rsidRPr="00033231">
        <w:t>n</w:t>
      </w:r>
      <w:r w:rsidR="00000000" w:rsidRPr="00033231">
        <w:t>nées</w:t>
      </w:r>
      <w:r>
        <w:t xml:space="preserve"> : </w:t>
      </w:r>
      <w:r w:rsidR="00000000" w:rsidRPr="00033231">
        <w:t>je ne puis effacer tout à fait le passé</w:t>
      </w:r>
      <w:r>
        <w:t xml:space="preserve"> ; </w:t>
      </w:r>
      <w:r w:rsidR="00000000" w:rsidRPr="00033231">
        <w:t>mais peut-être un bref espace de l</w:t>
      </w:r>
      <w:r>
        <w:t>’</w:t>
      </w:r>
      <w:r w:rsidR="00000000" w:rsidRPr="00033231">
        <w:t>avenir m</w:t>
      </w:r>
      <w:r>
        <w:t>’</w:t>
      </w:r>
      <w:r w:rsidR="00000000" w:rsidRPr="00033231">
        <w:t>appartient</w:t>
      </w:r>
      <w:r>
        <w:t>. »</w:t>
      </w:r>
    </w:p>
    <w:p w14:paraId="4345B72A" w14:textId="77777777" w:rsidR="004F69D6" w:rsidRDefault="00000000" w:rsidP="0021796F">
      <w:proofErr w:type="spellStart"/>
      <w:r w:rsidRPr="00033231">
        <w:t>Mistress</w:t>
      </w:r>
      <w:proofErr w:type="spellEnd"/>
      <w:r w:rsidRPr="00033231">
        <w:t xml:space="preserve"> </w:t>
      </w:r>
      <w:proofErr w:type="spellStart"/>
      <w:r w:rsidRPr="00033231">
        <w:t>Pryor</w:t>
      </w:r>
      <w:proofErr w:type="spellEnd"/>
      <w:r w:rsidRPr="00033231">
        <w:t xml:space="preserve"> semblait profondément agitée</w:t>
      </w:r>
      <w:r w:rsidR="004F69D6">
        <w:t xml:space="preserve"> : </w:t>
      </w:r>
      <w:r w:rsidRPr="00033231">
        <w:t>de grosses larmes roulaient dans ses yeux et coulaient le long de ses joues</w:t>
      </w:r>
      <w:r w:rsidR="004F69D6">
        <w:t xml:space="preserve">. </w:t>
      </w:r>
      <w:r w:rsidRPr="00033231">
        <w:t>Caroline l</w:t>
      </w:r>
      <w:r w:rsidR="004F69D6">
        <w:t>’</w:t>
      </w:r>
      <w:r w:rsidRPr="00033231">
        <w:t>embrassa de sa façon aimable et caressante</w:t>
      </w:r>
      <w:r w:rsidR="004F69D6">
        <w:t xml:space="preserve">, </w:t>
      </w:r>
      <w:r w:rsidRPr="00033231">
        <w:t>lui disant avec douceur</w:t>
      </w:r>
      <w:r w:rsidR="004F69D6">
        <w:t> :</w:t>
      </w:r>
    </w:p>
    <w:p w14:paraId="70222A15" w14:textId="08C6876B" w:rsidR="00000000" w:rsidRPr="00033231" w:rsidRDefault="004F69D6" w:rsidP="0021796F">
      <w:r>
        <w:t>« </w:t>
      </w:r>
      <w:r w:rsidR="00000000" w:rsidRPr="00033231">
        <w:t>Je vous aime tendrement</w:t>
      </w:r>
      <w:r>
        <w:t xml:space="preserve">. </w:t>
      </w:r>
      <w:r w:rsidR="00000000" w:rsidRPr="00033231">
        <w:t>Ne pleurez pas</w:t>
      </w:r>
      <w:r>
        <w:t>. »</w:t>
      </w:r>
    </w:p>
    <w:p w14:paraId="18C86E5F" w14:textId="77777777" w:rsidR="004F69D6" w:rsidRDefault="00000000" w:rsidP="0021796F">
      <w:r w:rsidRPr="00033231">
        <w:t>Mais toute l</w:t>
      </w:r>
      <w:r w:rsidR="004F69D6">
        <w:t>’</w:t>
      </w:r>
      <w:r w:rsidRPr="00033231">
        <w:t>économie de la pauvre dame semblait ébra</w:t>
      </w:r>
      <w:r w:rsidRPr="00033231">
        <w:t>n</w:t>
      </w:r>
      <w:r w:rsidRPr="00033231">
        <w:t>lée</w:t>
      </w:r>
      <w:r w:rsidR="004F69D6">
        <w:t xml:space="preserve"> : </w:t>
      </w:r>
      <w:r w:rsidRPr="00033231">
        <w:t>elle s</w:t>
      </w:r>
      <w:r w:rsidR="004F69D6">
        <w:t>’</w:t>
      </w:r>
      <w:r w:rsidRPr="00033231">
        <w:t>assit</w:t>
      </w:r>
      <w:r w:rsidR="004F69D6">
        <w:t xml:space="preserve">, </w:t>
      </w:r>
      <w:r w:rsidRPr="00033231">
        <w:t>inclina sa tête sur ses genoux</w:t>
      </w:r>
      <w:r w:rsidR="004F69D6">
        <w:t xml:space="preserve">, </w:t>
      </w:r>
      <w:r w:rsidRPr="00033231">
        <w:t>et pleura à cha</w:t>
      </w:r>
      <w:r w:rsidRPr="00033231">
        <w:t>u</w:t>
      </w:r>
      <w:r w:rsidRPr="00033231">
        <w:t>des larmes</w:t>
      </w:r>
      <w:r w:rsidR="004F69D6">
        <w:t xml:space="preserve">. </w:t>
      </w:r>
      <w:r w:rsidRPr="00033231">
        <w:t>Rien ne put la consoler avant que l</w:t>
      </w:r>
      <w:r w:rsidR="004F69D6">
        <w:t>’</w:t>
      </w:r>
      <w:r w:rsidRPr="00033231">
        <w:t>orage intérieur eût eu son cours</w:t>
      </w:r>
      <w:r w:rsidR="004F69D6">
        <w:t xml:space="preserve">. </w:t>
      </w:r>
      <w:r w:rsidRPr="00033231">
        <w:t>À la fin sa douleur se calma d</w:t>
      </w:r>
      <w:r w:rsidR="004F69D6">
        <w:t>’</w:t>
      </w:r>
      <w:r w:rsidRPr="00033231">
        <w:t>elle-même</w:t>
      </w:r>
      <w:r w:rsidR="004F69D6">
        <w:t>.</w:t>
      </w:r>
    </w:p>
    <w:p w14:paraId="6ABFBD34" w14:textId="64908EF0" w:rsidR="00000000" w:rsidRPr="00033231" w:rsidRDefault="004F69D6" w:rsidP="0021796F">
      <w:r>
        <w:t>« </w:t>
      </w:r>
      <w:r w:rsidR="00000000" w:rsidRPr="00033231">
        <w:t>Pauvre enfant</w:t>
      </w:r>
      <w:r>
        <w:t xml:space="preserve"> ! </w:t>
      </w:r>
      <w:r w:rsidR="00000000" w:rsidRPr="00033231">
        <w:t>murmurait-elle en rendant le baiser de Caroline</w:t>
      </w:r>
      <w:r>
        <w:t xml:space="preserve"> ; </w:t>
      </w:r>
      <w:r w:rsidR="00000000" w:rsidRPr="00033231">
        <w:t>pauvre agneau solitaire</w:t>
      </w:r>
      <w:r>
        <w:t xml:space="preserve"> ! </w:t>
      </w:r>
      <w:r w:rsidR="00000000" w:rsidRPr="00033231">
        <w:t>Mais venez</w:t>
      </w:r>
      <w:r>
        <w:t xml:space="preserve">, </w:t>
      </w:r>
      <w:r w:rsidR="00000000" w:rsidRPr="00033231">
        <w:t>ajouta-t-elle tout à coup</w:t>
      </w:r>
      <w:r>
        <w:t xml:space="preserve"> ; </w:t>
      </w:r>
      <w:r w:rsidR="00000000" w:rsidRPr="00033231">
        <w:t>venez</w:t>
      </w:r>
      <w:r>
        <w:t xml:space="preserve">, </w:t>
      </w:r>
      <w:r w:rsidR="00000000" w:rsidRPr="00033231">
        <w:t xml:space="preserve">il faut que nous retournions </w:t>
      </w:r>
      <w:r w:rsidR="00000000">
        <w:t>à</w:t>
      </w:r>
      <w:r w:rsidR="00000000" w:rsidRPr="00033231">
        <w:t xml:space="preserve"> la maison</w:t>
      </w:r>
      <w:r>
        <w:t>. »</w:t>
      </w:r>
    </w:p>
    <w:p w14:paraId="776B25A7" w14:textId="77777777" w:rsidR="004F69D6" w:rsidRDefault="00000000" w:rsidP="0021796F">
      <w:r w:rsidRPr="00033231">
        <w:t>Pendant un certain temps</w:t>
      </w:r>
      <w:r w:rsidR="004F69D6">
        <w:t xml:space="preserve">, </w:t>
      </w:r>
      <w:proofErr w:type="spellStart"/>
      <w:r w:rsidRPr="00033231">
        <w:t>mistress</w:t>
      </w:r>
      <w:proofErr w:type="spellEnd"/>
      <w:r w:rsidRPr="00033231">
        <w:t xml:space="preserve"> </w:t>
      </w:r>
      <w:proofErr w:type="spellStart"/>
      <w:r w:rsidRPr="00033231">
        <w:t>Pryor</w:t>
      </w:r>
      <w:proofErr w:type="spellEnd"/>
      <w:r w:rsidRPr="00033231">
        <w:t xml:space="preserve"> marcha très-vite</w:t>
      </w:r>
      <w:r w:rsidR="004F69D6">
        <w:t xml:space="preserve"> ; </w:t>
      </w:r>
      <w:r w:rsidRPr="00033231">
        <w:t>par degrés cependant elle se calma et revint à son pas o</w:t>
      </w:r>
      <w:r w:rsidRPr="00033231">
        <w:t>r</w:t>
      </w:r>
      <w:r w:rsidRPr="00033231">
        <w:t>dinaire</w:t>
      </w:r>
      <w:r w:rsidR="004F69D6">
        <w:t xml:space="preserve">, </w:t>
      </w:r>
      <w:r w:rsidRPr="00033231">
        <w:t>particulier comme tous ses mouvements</w:t>
      </w:r>
      <w:r w:rsidR="004F69D6">
        <w:t xml:space="preserve">, </w:t>
      </w:r>
      <w:r w:rsidRPr="00033231">
        <w:t>et</w:t>
      </w:r>
      <w:r w:rsidR="004F69D6">
        <w:t xml:space="preserve">, </w:t>
      </w:r>
      <w:r w:rsidRPr="00033231">
        <w:lastRenderedPageBreak/>
        <w:t>lorsqu</w:t>
      </w:r>
      <w:r w:rsidR="004F69D6">
        <w:t>’</w:t>
      </w:r>
      <w:r w:rsidRPr="00033231">
        <w:t xml:space="preserve">elles atteignirent </w:t>
      </w:r>
      <w:proofErr w:type="spellStart"/>
      <w:r w:rsidRPr="00033231">
        <w:t>Fieldhead</w:t>
      </w:r>
      <w:proofErr w:type="spellEnd"/>
      <w:r w:rsidR="004F69D6">
        <w:t xml:space="preserve">, </w:t>
      </w:r>
      <w:r w:rsidRPr="00033231">
        <w:t>elle était tout à fait redevenue elle-même</w:t>
      </w:r>
      <w:r w:rsidR="004F69D6">
        <w:t xml:space="preserve"> : </w:t>
      </w:r>
      <w:r w:rsidRPr="00033231">
        <w:t>son extérieur avait repris son aspect calme et timide</w:t>
      </w:r>
      <w:r w:rsidR="004F69D6">
        <w:t>.</w:t>
      </w:r>
    </w:p>
    <w:p w14:paraId="1F449CED" w14:textId="1E94BA0F" w:rsidR="004F69D6" w:rsidRDefault="00000000" w:rsidP="004F69D6">
      <w:pPr>
        <w:pStyle w:val="Titre2"/>
        <w:rPr>
          <w:szCs w:val="44"/>
        </w:rPr>
      </w:pPr>
      <w:bookmarkStart w:id="21" w:name="_Toc199956102"/>
      <w:r w:rsidRPr="00AF30F4">
        <w:rPr>
          <w:szCs w:val="44"/>
        </w:rPr>
        <w:lastRenderedPageBreak/>
        <w:t>CHAPITRE XXI</w:t>
      </w:r>
      <w:r w:rsidR="004F69D6">
        <w:rPr>
          <w:szCs w:val="44"/>
        </w:rPr>
        <w:t>.</w:t>
      </w:r>
      <w:r w:rsidR="004F69D6">
        <w:rPr>
          <w:szCs w:val="44"/>
        </w:rPr>
        <w:br/>
      </w:r>
      <w:r w:rsidRPr="00AF30F4">
        <w:rPr>
          <w:szCs w:val="44"/>
        </w:rPr>
        <w:br/>
        <w:t>Deux vies</w:t>
      </w:r>
      <w:r w:rsidR="004F69D6">
        <w:rPr>
          <w:szCs w:val="44"/>
        </w:rPr>
        <w:t>.</w:t>
      </w:r>
      <w:bookmarkEnd w:id="21"/>
    </w:p>
    <w:p w14:paraId="3FE90FC6" w14:textId="77777777" w:rsidR="004F69D6" w:rsidRDefault="00000000" w:rsidP="0021796F">
      <w:r w:rsidRPr="00033231">
        <w:t>Moore n</w:t>
      </w:r>
      <w:r w:rsidR="004F69D6">
        <w:t>’</w:t>
      </w:r>
      <w:r w:rsidRPr="00033231">
        <w:t>avait montré que la moitié de sa résolution et de son activité dans la défense de sa fabrique</w:t>
      </w:r>
      <w:r w:rsidR="004F69D6">
        <w:t xml:space="preserve"> : </w:t>
      </w:r>
      <w:r w:rsidRPr="00033231">
        <w:t>il montra l</w:t>
      </w:r>
      <w:r w:rsidR="004F69D6">
        <w:t>’</w:t>
      </w:r>
      <w:r w:rsidRPr="00033231">
        <w:t>autre moitié</w:t>
      </w:r>
      <w:r w:rsidR="004F69D6">
        <w:t xml:space="preserve"> (</w:t>
      </w:r>
      <w:r w:rsidRPr="00033231">
        <w:t>et c</w:t>
      </w:r>
      <w:r w:rsidR="004F69D6">
        <w:t>’</w:t>
      </w:r>
      <w:r w:rsidRPr="00033231">
        <w:t>était la plus terrible</w:t>
      </w:r>
      <w:r w:rsidR="004F69D6">
        <w:t xml:space="preserve">) </w:t>
      </w:r>
      <w:r w:rsidRPr="00033231">
        <w:t>dans l</w:t>
      </w:r>
      <w:r w:rsidR="004F69D6">
        <w:t>’</w:t>
      </w:r>
      <w:r w:rsidRPr="00033231">
        <w:t>infatigable et impitoy</w:t>
      </w:r>
      <w:r w:rsidRPr="00033231">
        <w:t>a</w:t>
      </w:r>
      <w:r w:rsidRPr="00033231">
        <w:t>ble ardeur avec laquelle il poursuivit les meneurs de l</w:t>
      </w:r>
      <w:r w:rsidR="004F69D6">
        <w:t>’</w:t>
      </w:r>
      <w:r w:rsidRPr="00033231">
        <w:t>émeute</w:t>
      </w:r>
      <w:r w:rsidR="004F69D6">
        <w:t xml:space="preserve">. </w:t>
      </w:r>
      <w:r w:rsidRPr="00033231">
        <w:t>Il laissa la foule tranquille</w:t>
      </w:r>
      <w:r w:rsidR="004F69D6">
        <w:t xml:space="preserve"> : </w:t>
      </w:r>
      <w:r w:rsidRPr="00033231">
        <w:t>peut-être un sentiment inné de justice lui disait-il que des hommes égarés par de mauvais conseils et poussés par les privations n</w:t>
      </w:r>
      <w:r w:rsidR="004F69D6">
        <w:t>’</w:t>
      </w:r>
      <w:r w:rsidRPr="00033231">
        <w:t>étaient pas dignes de sa vengeance</w:t>
      </w:r>
      <w:r w:rsidR="004F69D6">
        <w:t xml:space="preserve">, </w:t>
      </w:r>
      <w:r w:rsidRPr="00033231">
        <w:t>et que celui qui fait tomber sa colère sur un homme courbé sous la souffrance est un tyran et non un juge</w:t>
      </w:r>
      <w:r w:rsidR="004F69D6">
        <w:t xml:space="preserve">. </w:t>
      </w:r>
      <w:r w:rsidRPr="00033231">
        <w:t>Dans tous les cas</w:t>
      </w:r>
      <w:r w:rsidR="004F69D6">
        <w:t xml:space="preserve">, </w:t>
      </w:r>
      <w:r w:rsidRPr="00033231">
        <w:t>bien qu</w:t>
      </w:r>
      <w:r w:rsidR="004F69D6">
        <w:t>’</w:t>
      </w:r>
      <w:r w:rsidRPr="00033231">
        <w:t>il en connût un grand nombre</w:t>
      </w:r>
      <w:r w:rsidR="004F69D6">
        <w:t xml:space="preserve">, </w:t>
      </w:r>
      <w:r w:rsidRPr="00033231">
        <w:t>les ayant parfaitement r</w:t>
      </w:r>
      <w:r w:rsidRPr="00033231">
        <w:t>e</w:t>
      </w:r>
      <w:r w:rsidRPr="00033231">
        <w:t>marqués dans la dernière partie de l</w:t>
      </w:r>
      <w:r w:rsidR="004F69D6">
        <w:t>’</w:t>
      </w:r>
      <w:r w:rsidRPr="00033231">
        <w:t>attaque</w:t>
      </w:r>
      <w:r w:rsidR="004F69D6">
        <w:t xml:space="preserve">, </w:t>
      </w:r>
      <w:r w:rsidRPr="00033231">
        <w:t>quand le jour commençait à poindre</w:t>
      </w:r>
      <w:r w:rsidR="004F69D6">
        <w:t xml:space="preserve">, </w:t>
      </w:r>
      <w:r w:rsidRPr="00033231">
        <w:t>il les laissait passer chaque jour à côté de lui</w:t>
      </w:r>
      <w:r w:rsidR="004F69D6">
        <w:t xml:space="preserve">, </w:t>
      </w:r>
      <w:r w:rsidRPr="00033231">
        <w:t>sans leur adresser aucune parole ni aucune menace</w:t>
      </w:r>
      <w:r w:rsidR="004F69D6">
        <w:t>.</w:t>
      </w:r>
    </w:p>
    <w:p w14:paraId="38E609AE" w14:textId="77777777" w:rsidR="004F69D6" w:rsidRDefault="00000000" w:rsidP="0021796F">
      <w:r w:rsidRPr="00033231">
        <w:t>Il ne connaissait pas les chefs</w:t>
      </w:r>
      <w:r w:rsidR="004F69D6">
        <w:t xml:space="preserve">. </w:t>
      </w:r>
      <w:r w:rsidRPr="00033231">
        <w:t>C</w:t>
      </w:r>
      <w:r w:rsidR="004F69D6">
        <w:t>’</w:t>
      </w:r>
      <w:r w:rsidRPr="00033231">
        <w:t>étaient des étrangers</w:t>
      </w:r>
      <w:r w:rsidR="004F69D6">
        <w:t xml:space="preserve">, </w:t>
      </w:r>
      <w:r w:rsidRPr="00033231">
        <w:t>des émissaires des grandes villes</w:t>
      </w:r>
      <w:r w:rsidR="004F69D6">
        <w:t xml:space="preserve">. </w:t>
      </w:r>
      <w:r w:rsidRPr="00033231">
        <w:t>Beaucoup n</w:t>
      </w:r>
      <w:r w:rsidR="004F69D6">
        <w:t>’</w:t>
      </w:r>
      <w:r w:rsidRPr="00033231">
        <w:t>étaient pas des me</w:t>
      </w:r>
      <w:r w:rsidRPr="00033231">
        <w:t>m</w:t>
      </w:r>
      <w:r w:rsidRPr="00033231">
        <w:t>bres de la classe ouvrière</w:t>
      </w:r>
      <w:r w:rsidR="004F69D6">
        <w:t xml:space="preserve"> ; </w:t>
      </w:r>
      <w:r w:rsidRPr="00033231">
        <w:t>c</w:t>
      </w:r>
      <w:r w:rsidR="004F69D6">
        <w:t>’</w:t>
      </w:r>
      <w:r w:rsidRPr="00033231">
        <w:t>étaient des débauchés</w:t>
      </w:r>
      <w:r w:rsidR="004F69D6">
        <w:t xml:space="preserve">, </w:t>
      </w:r>
      <w:r w:rsidRPr="00033231">
        <w:t>des banqu</w:t>
      </w:r>
      <w:r w:rsidRPr="00033231">
        <w:t>e</w:t>
      </w:r>
      <w:r w:rsidRPr="00033231">
        <w:t>routiers</w:t>
      </w:r>
      <w:r w:rsidR="004F69D6">
        <w:t xml:space="preserve">, </w:t>
      </w:r>
      <w:r w:rsidRPr="00033231">
        <w:t>des hommes toujours dans les dettes et souvent dans la boisson</w:t>
      </w:r>
      <w:r w:rsidR="004F69D6">
        <w:t xml:space="preserve">, </w:t>
      </w:r>
      <w:r w:rsidRPr="00033231">
        <w:t>des hommes qui n</w:t>
      </w:r>
      <w:r w:rsidR="004F69D6">
        <w:t>’</w:t>
      </w:r>
      <w:r w:rsidRPr="00033231">
        <w:t>avaient rien à perdre et avaient beaucoup à gagner sous le rapport de l</w:t>
      </w:r>
      <w:r w:rsidR="004F69D6">
        <w:t>’</w:t>
      </w:r>
      <w:r w:rsidRPr="00033231">
        <w:t>argent et de la propreté</w:t>
      </w:r>
      <w:r w:rsidR="004F69D6">
        <w:t xml:space="preserve">. </w:t>
      </w:r>
      <w:r w:rsidRPr="00033231">
        <w:t>Ces hommes</w:t>
      </w:r>
      <w:r w:rsidR="004F69D6">
        <w:t xml:space="preserve">, </w:t>
      </w:r>
      <w:r w:rsidRPr="00033231">
        <w:t>Moore les chassait</w:t>
      </w:r>
      <w:r w:rsidR="004F69D6">
        <w:t xml:space="preserve">, </w:t>
      </w:r>
      <w:r w:rsidRPr="00033231">
        <w:t>comme un chien chasse le g</w:t>
      </w:r>
      <w:r w:rsidRPr="00033231">
        <w:t>i</w:t>
      </w:r>
      <w:r w:rsidRPr="00033231">
        <w:t>bier</w:t>
      </w:r>
      <w:r w:rsidR="004F69D6">
        <w:t xml:space="preserve"> ; </w:t>
      </w:r>
      <w:r w:rsidRPr="00033231">
        <w:t>et cette occupation lui convenait</w:t>
      </w:r>
      <w:r w:rsidR="004F69D6">
        <w:t xml:space="preserve"> : </w:t>
      </w:r>
      <w:r w:rsidRPr="00033231">
        <w:t>son excitation plaisait à sa nature</w:t>
      </w:r>
      <w:r w:rsidR="004F69D6">
        <w:t xml:space="preserve"> ; </w:t>
      </w:r>
      <w:r w:rsidRPr="00033231">
        <w:t>il l</w:t>
      </w:r>
      <w:r w:rsidR="004F69D6">
        <w:t>’</w:t>
      </w:r>
      <w:r w:rsidRPr="00033231">
        <w:t>aimait mieux que de faire du drap</w:t>
      </w:r>
      <w:r w:rsidR="004F69D6">
        <w:t xml:space="preserve">. </w:t>
      </w:r>
      <w:r w:rsidRPr="00033231">
        <w:t>Son cheval d</w:t>
      </w:r>
      <w:r w:rsidRPr="00033231">
        <w:t>e</w:t>
      </w:r>
      <w:r w:rsidRPr="00033231">
        <w:t>vait haïr ce temps-là</w:t>
      </w:r>
      <w:r w:rsidR="004F69D6">
        <w:t xml:space="preserve">, </w:t>
      </w:r>
      <w:r w:rsidRPr="00033231">
        <w:t>car il était monté rudement et souvent</w:t>
      </w:r>
      <w:r w:rsidR="004F69D6">
        <w:t xml:space="preserve"> : </w:t>
      </w:r>
      <w:r w:rsidRPr="00033231">
        <w:t>Moore vivait presque sur les routes</w:t>
      </w:r>
      <w:r w:rsidR="004F69D6">
        <w:t xml:space="preserve">, </w:t>
      </w:r>
      <w:r w:rsidRPr="00033231">
        <w:t>et l</w:t>
      </w:r>
      <w:r w:rsidR="004F69D6">
        <w:t>’</w:t>
      </w:r>
      <w:r w:rsidRPr="00033231">
        <w:t>air frais était aussi bie</w:t>
      </w:r>
      <w:r w:rsidRPr="00033231">
        <w:t>n</w:t>
      </w:r>
      <w:r w:rsidRPr="00033231">
        <w:t>venu à ses poumons</w:t>
      </w:r>
      <w:r w:rsidR="004F69D6">
        <w:t xml:space="preserve">, </w:t>
      </w:r>
      <w:r w:rsidRPr="00033231">
        <w:t>que la visite du policeman à son humeur</w:t>
      </w:r>
      <w:r w:rsidR="004F69D6">
        <w:t xml:space="preserve"> : </w:t>
      </w:r>
      <w:r w:rsidRPr="00033231">
        <w:t xml:space="preserve">il le préférait à la vapeur des </w:t>
      </w:r>
      <w:r w:rsidRPr="00033231">
        <w:lastRenderedPageBreak/>
        <w:t>teintureries</w:t>
      </w:r>
      <w:r w:rsidR="004F69D6">
        <w:t xml:space="preserve"> ; </w:t>
      </w:r>
      <w:r w:rsidRPr="00033231">
        <w:t>les magistrats du di</w:t>
      </w:r>
      <w:r w:rsidRPr="00033231">
        <w:t>s</w:t>
      </w:r>
      <w:r w:rsidRPr="00033231">
        <w:t>trict devaient le craindre</w:t>
      </w:r>
      <w:r w:rsidR="004F69D6">
        <w:t xml:space="preserve"> ; </w:t>
      </w:r>
      <w:r w:rsidRPr="00033231">
        <w:t>c</w:t>
      </w:r>
      <w:r w:rsidR="004F69D6">
        <w:t>’</w:t>
      </w:r>
      <w:r w:rsidRPr="00033231">
        <w:t>étaient des hommes lents et tim</w:t>
      </w:r>
      <w:r w:rsidRPr="00033231">
        <w:t>i</w:t>
      </w:r>
      <w:r w:rsidRPr="00033231">
        <w:t>des</w:t>
      </w:r>
      <w:r w:rsidR="004F69D6">
        <w:t xml:space="preserve">. </w:t>
      </w:r>
      <w:r w:rsidRPr="00033231">
        <w:t>Il aimait à les forcer de trahir une certaine crainte qui les faisait vaciller dans leur résolution et reculer devant l</w:t>
      </w:r>
      <w:r w:rsidR="004F69D6">
        <w:t>’</w:t>
      </w:r>
      <w:r w:rsidRPr="00033231">
        <w:t>action</w:t>
      </w:r>
      <w:r w:rsidR="004F69D6">
        <w:t xml:space="preserve">, </w:t>
      </w:r>
      <w:r w:rsidRPr="00033231">
        <w:t>la crainte de l</w:t>
      </w:r>
      <w:r w:rsidR="004F69D6">
        <w:t>’</w:t>
      </w:r>
      <w:r w:rsidRPr="00033231">
        <w:t>assassinat</w:t>
      </w:r>
      <w:r w:rsidR="004F69D6">
        <w:t xml:space="preserve">. </w:t>
      </w:r>
      <w:r w:rsidRPr="00033231">
        <w:t>C</w:t>
      </w:r>
      <w:r w:rsidR="004F69D6">
        <w:t>’</w:t>
      </w:r>
      <w:r w:rsidRPr="00033231">
        <w:t>était cette crainte qui avait enchaîné tout manufacturier et presque tout homme public dans le di</w:t>
      </w:r>
      <w:r w:rsidRPr="00033231">
        <w:t>s</w:t>
      </w:r>
      <w:r w:rsidRPr="00033231">
        <w:t>trict</w:t>
      </w:r>
      <w:r w:rsidR="004F69D6">
        <w:t xml:space="preserve"> ; </w:t>
      </w:r>
      <w:proofErr w:type="spellStart"/>
      <w:r w:rsidRPr="00033231">
        <w:t>Helstone</w:t>
      </w:r>
      <w:proofErr w:type="spellEnd"/>
      <w:r w:rsidRPr="00033231">
        <w:t xml:space="preserve"> seul l</w:t>
      </w:r>
      <w:r w:rsidR="004F69D6">
        <w:t>’</w:t>
      </w:r>
      <w:r w:rsidRPr="00033231">
        <w:t>avait toujours repoussée</w:t>
      </w:r>
      <w:r w:rsidR="004F69D6">
        <w:t xml:space="preserve">. </w:t>
      </w:r>
      <w:r w:rsidRPr="00033231">
        <w:t>Le vieux Cosaque savait qu</w:t>
      </w:r>
      <w:r w:rsidR="004F69D6">
        <w:t>’</w:t>
      </w:r>
      <w:r w:rsidRPr="00033231">
        <w:t>il pouvait recevoir une balle</w:t>
      </w:r>
      <w:r w:rsidR="004F69D6">
        <w:t xml:space="preserve"> ; </w:t>
      </w:r>
      <w:r w:rsidRPr="00033231">
        <w:t>il connaissait le danger</w:t>
      </w:r>
      <w:r w:rsidR="004F69D6">
        <w:t xml:space="preserve"> : </w:t>
      </w:r>
      <w:r w:rsidRPr="00033231">
        <w:t>mais une semblable mort ne l</w:t>
      </w:r>
      <w:r w:rsidR="004F69D6">
        <w:t>’</w:t>
      </w:r>
      <w:r w:rsidRPr="00033231">
        <w:t>effrayait pas</w:t>
      </w:r>
      <w:r w:rsidR="004F69D6">
        <w:t xml:space="preserve"> ; </w:t>
      </w:r>
      <w:r w:rsidRPr="00033231">
        <w:t>c</w:t>
      </w:r>
      <w:r w:rsidR="004F69D6">
        <w:t>’</w:t>
      </w:r>
      <w:r w:rsidRPr="00033231">
        <w:t>est celle qu</w:t>
      </w:r>
      <w:r w:rsidR="004F69D6">
        <w:t>’</w:t>
      </w:r>
      <w:r w:rsidRPr="00033231">
        <w:t>il eût choisie</w:t>
      </w:r>
      <w:r w:rsidR="004F69D6">
        <w:t xml:space="preserve">, </w:t>
      </w:r>
      <w:r w:rsidRPr="00033231">
        <w:t>s</w:t>
      </w:r>
      <w:r w:rsidR="004F69D6">
        <w:t>’</w:t>
      </w:r>
      <w:r w:rsidRPr="00033231">
        <w:t>il avait eu un choix à faire</w:t>
      </w:r>
      <w:r w:rsidR="004F69D6">
        <w:t>.</w:t>
      </w:r>
    </w:p>
    <w:p w14:paraId="74055809" w14:textId="77777777" w:rsidR="004F69D6" w:rsidRDefault="00000000" w:rsidP="0021796F">
      <w:r w:rsidRPr="00033231">
        <w:t>Moore aussi connaissait le danger et le méprisait</w:t>
      </w:r>
      <w:r w:rsidR="004F69D6">
        <w:t xml:space="preserve">. </w:t>
      </w:r>
      <w:r w:rsidRPr="00033231">
        <w:t>La pe</w:t>
      </w:r>
      <w:r w:rsidRPr="00033231">
        <w:t>n</w:t>
      </w:r>
      <w:r w:rsidRPr="00033231">
        <w:t>sée qu</w:t>
      </w:r>
      <w:r w:rsidR="004F69D6">
        <w:t>’</w:t>
      </w:r>
      <w:r w:rsidRPr="00033231">
        <w:t>il chassait des assassins était l</w:t>
      </w:r>
      <w:r w:rsidR="004F69D6">
        <w:t>’</w:t>
      </w:r>
      <w:r w:rsidRPr="00033231">
        <w:t>aiguillon de son ardente nature</w:t>
      </w:r>
      <w:r w:rsidR="004F69D6">
        <w:t xml:space="preserve">. </w:t>
      </w:r>
      <w:r w:rsidRPr="00033231">
        <w:t>Quant à la crainte</w:t>
      </w:r>
      <w:r w:rsidR="004F69D6">
        <w:t xml:space="preserve">, </w:t>
      </w:r>
      <w:r w:rsidRPr="00033231">
        <w:t>c</w:t>
      </w:r>
      <w:r w:rsidR="004F69D6">
        <w:t>’</w:t>
      </w:r>
      <w:r w:rsidRPr="00033231">
        <w:t>était un homme trop fier</w:t>
      </w:r>
      <w:r w:rsidR="004F69D6">
        <w:t xml:space="preserve">, </w:t>
      </w:r>
      <w:r w:rsidRPr="00033231">
        <w:t>trop r</w:t>
      </w:r>
      <w:r w:rsidRPr="00033231">
        <w:t>u</w:t>
      </w:r>
      <w:r w:rsidRPr="00033231">
        <w:t>dement élevé</w:t>
      </w:r>
      <w:r w:rsidR="004F69D6">
        <w:t xml:space="preserve">, </w:t>
      </w:r>
      <w:r w:rsidRPr="00033231">
        <w:t xml:space="preserve">trop </w:t>
      </w:r>
      <w:proofErr w:type="spellStart"/>
      <w:r w:rsidRPr="00033231">
        <w:t>phlegmatique</w:t>
      </w:r>
      <w:proofErr w:type="spellEnd"/>
      <w:r w:rsidRPr="00033231">
        <w:t xml:space="preserve"> pour craindre</w:t>
      </w:r>
      <w:r w:rsidR="004F69D6">
        <w:t xml:space="preserve">. </w:t>
      </w:r>
      <w:r w:rsidRPr="00033231">
        <w:t>Souvent il lui arrivait de parcourir les marais à cheval</w:t>
      </w:r>
      <w:r w:rsidR="004F69D6">
        <w:t xml:space="preserve">, </w:t>
      </w:r>
      <w:r w:rsidRPr="00033231">
        <w:t>la nuit</w:t>
      </w:r>
      <w:r w:rsidR="004F69D6">
        <w:t xml:space="preserve">, </w:t>
      </w:r>
      <w:r w:rsidRPr="00033231">
        <w:t>au clair de lune</w:t>
      </w:r>
      <w:r w:rsidR="004F69D6">
        <w:t xml:space="preserve">, </w:t>
      </w:r>
      <w:r w:rsidRPr="00033231">
        <w:t>ou sans clair de lune</w:t>
      </w:r>
      <w:r w:rsidR="004F69D6">
        <w:t xml:space="preserve">, </w:t>
      </w:r>
      <w:r w:rsidRPr="00033231">
        <w:t>dans une disposition d</w:t>
      </w:r>
      <w:r w:rsidR="004F69D6">
        <w:t>’</w:t>
      </w:r>
      <w:r w:rsidRPr="00033231">
        <w:t>esprit plus vigo</w:t>
      </w:r>
      <w:r w:rsidRPr="00033231">
        <w:t>u</w:t>
      </w:r>
      <w:r w:rsidRPr="00033231">
        <w:t>reuse</w:t>
      </w:r>
      <w:r w:rsidR="004F69D6">
        <w:t xml:space="preserve">, </w:t>
      </w:r>
      <w:r w:rsidRPr="00033231">
        <w:t>avec des facultés plus fraîches que lorsque la sécurité et le calme l</w:t>
      </w:r>
      <w:r w:rsidR="004F69D6">
        <w:t>’</w:t>
      </w:r>
      <w:r w:rsidRPr="00033231">
        <w:t>environnaient dans son comptoir</w:t>
      </w:r>
      <w:r w:rsidR="004F69D6">
        <w:t xml:space="preserve">. </w:t>
      </w:r>
      <w:r w:rsidRPr="00033231">
        <w:t>Les meneurs dont il voulait s</w:t>
      </w:r>
      <w:r w:rsidR="004F69D6">
        <w:t>’</w:t>
      </w:r>
      <w:r w:rsidRPr="00033231">
        <w:t>assurer étaient au nombre de quatre</w:t>
      </w:r>
      <w:r w:rsidR="004F69D6">
        <w:t xml:space="preserve"> : </w:t>
      </w:r>
      <w:r w:rsidRPr="00033231">
        <w:t>deux dans l</w:t>
      </w:r>
      <w:r w:rsidR="004F69D6">
        <w:t>’</w:t>
      </w:r>
      <w:r w:rsidRPr="00033231">
        <w:t xml:space="preserve">espace de quinze jours furent arrêtés près de </w:t>
      </w:r>
      <w:proofErr w:type="spellStart"/>
      <w:r w:rsidRPr="00033231">
        <w:t>Stilbro</w:t>
      </w:r>
      <w:proofErr w:type="spellEnd"/>
      <w:r w:rsidR="004F69D6">
        <w:t xml:space="preserve">’ ; </w:t>
      </w:r>
      <w:r w:rsidRPr="00033231">
        <w:t>pour les deux autres</w:t>
      </w:r>
      <w:r w:rsidR="004F69D6">
        <w:t xml:space="preserve">, </w:t>
      </w:r>
      <w:r w:rsidRPr="00033231">
        <w:t>il fallait les chercher plus loin</w:t>
      </w:r>
      <w:r w:rsidR="004F69D6">
        <w:t xml:space="preserve"> : </w:t>
      </w:r>
      <w:r w:rsidRPr="00033231">
        <w:t>leur retraite était supposée dans les environs de Birmingham</w:t>
      </w:r>
      <w:r w:rsidR="004F69D6">
        <w:t>.</w:t>
      </w:r>
    </w:p>
    <w:p w14:paraId="40487CA3" w14:textId="77777777" w:rsidR="004F69D6" w:rsidRDefault="00000000" w:rsidP="0021796F">
      <w:r w:rsidRPr="00033231">
        <w:t>En même temps</w:t>
      </w:r>
      <w:r w:rsidR="004F69D6">
        <w:t xml:space="preserve">, </w:t>
      </w:r>
      <w:r w:rsidRPr="00033231">
        <w:t>le manufacturier ne négligeait pas sa f</w:t>
      </w:r>
      <w:r w:rsidRPr="00033231">
        <w:t>a</w:t>
      </w:r>
      <w:r w:rsidRPr="00033231">
        <w:t>brique battue en brèche</w:t>
      </w:r>
      <w:r w:rsidR="004F69D6">
        <w:t xml:space="preserve"> : </w:t>
      </w:r>
      <w:r w:rsidRPr="00033231">
        <w:t>les réparations n</w:t>
      </w:r>
      <w:r w:rsidR="004F69D6">
        <w:t>’</w:t>
      </w:r>
      <w:r w:rsidRPr="00033231">
        <w:t>étaient pas difficiles</w:t>
      </w:r>
      <w:r w:rsidR="004F69D6">
        <w:t xml:space="preserve"> ; </w:t>
      </w:r>
      <w:r w:rsidRPr="00033231">
        <w:t>le charpentier et le vitrier seuls suffisaient</w:t>
      </w:r>
      <w:r w:rsidR="004F69D6">
        <w:t xml:space="preserve">. </w:t>
      </w:r>
      <w:r w:rsidRPr="00033231">
        <w:t>Les émeutiers n</w:t>
      </w:r>
      <w:r w:rsidR="004F69D6">
        <w:t>’</w:t>
      </w:r>
      <w:r w:rsidRPr="00033231">
        <w:t>étant pas parvenus à entrer dans la place</w:t>
      </w:r>
      <w:r w:rsidR="004F69D6">
        <w:t xml:space="preserve">, </w:t>
      </w:r>
      <w:r w:rsidRPr="00033231">
        <w:t>ses chères machines n</w:t>
      </w:r>
      <w:r w:rsidR="004F69D6">
        <w:t>’</w:t>
      </w:r>
      <w:r w:rsidRPr="00033231">
        <w:t>avaient reçu aucun dommage</w:t>
      </w:r>
      <w:r w:rsidR="004F69D6">
        <w:t>.</w:t>
      </w:r>
    </w:p>
    <w:p w14:paraId="02BE1910" w14:textId="77777777" w:rsidR="004F69D6" w:rsidRDefault="00000000" w:rsidP="0021796F">
      <w:r w:rsidRPr="00033231">
        <w:t>Pendant cette vie occupée</w:t>
      </w:r>
      <w:r w:rsidR="004F69D6">
        <w:t xml:space="preserve">, </w:t>
      </w:r>
      <w:r w:rsidRPr="00033231">
        <w:t>pendant que la sévère justice et les affaires demandaient toute son énergie et harassaient ses pensées</w:t>
      </w:r>
      <w:r w:rsidR="004F69D6">
        <w:t xml:space="preserve">, </w:t>
      </w:r>
      <w:r w:rsidRPr="00033231">
        <w:t>donnait-il un moment</w:t>
      </w:r>
      <w:r w:rsidR="004F69D6">
        <w:t xml:space="preserve">, </w:t>
      </w:r>
      <w:r w:rsidRPr="00033231">
        <w:t>consacrait-il un effort pour t</w:t>
      </w:r>
      <w:r w:rsidRPr="00033231">
        <w:t>e</w:t>
      </w:r>
      <w:r w:rsidRPr="00033231">
        <w:t xml:space="preserve">nir allumé un feu plus doux que ceux qui brûlent dans </w:t>
      </w:r>
      <w:r w:rsidRPr="00033231">
        <w:lastRenderedPageBreak/>
        <w:t>le temple de Némésis</w:t>
      </w:r>
      <w:r w:rsidR="004F69D6">
        <w:t xml:space="preserve"> ? </w:t>
      </w:r>
      <w:r w:rsidRPr="00033231">
        <w:t>C</w:t>
      </w:r>
      <w:r w:rsidR="004F69D6">
        <w:t>’</w:t>
      </w:r>
      <w:r w:rsidRPr="00033231">
        <w:t>est ce qu</w:t>
      </w:r>
      <w:r w:rsidR="004F69D6">
        <w:t>’</w:t>
      </w:r>
      <w:r w:rsidRPr="00033231">
        <w:t>il était difficile de découvrir</w:t>
      </w:r>
      <w:r w:rsidR="004F69D6">
        <w:t xml:space="preserve">. </w:t>
      </w:r>
      <w:r w:rsidRPr="00033231">
        <w:t>Il allait r</w:t>
      </w:r>
      <w:r w:rsidRPr="00033231">
        <w:t>a</w:t>
      </w:r>
      <w:r w:rsidRPr="00033231">
        <w:t xml:space="preserve">rement du côté de </w:t>
      </w:r>
      <w:proofErr w:type="spellStart"/>
      <w:r w:rsidRPr="00033231">
        <w:t>Fieldhead</w:t>
      </w:r>
      <w:proofErr w:type="spellEnd"/>
      <w:r w:rsidR="004F69D6">
        <w:t xml:space="preserve"> ; </w:t>
      </w:r>
      <w:r w:rsidRPr="00033231">
        <w:t>s</w:t>
      </w:r>
      <w:r w:rsidR="004F69D6">
        <w:t>’</w:t>
      </w:r>
      <w:r w:rsidRPr="00033231">
        <w:t>il y allait</w:t>
      </w:r>
      <w:r w:rsidR="004F69D6">
        <w:t xml:space="preserve">, </w:t>
      </w:r>
      <w:r w:rsidRPr="00033231">
        <w:t>ses visites étaient br</w:t>
      </w:r>
      <w:r w:rsidRPr="00033231">
        <w:t>è</w:t>
      </w:r>
      <w:r w:rsidRPr="00033231">
        <w:t>ves</w:t>
      </w:r>
      <w:r w:rsidR="004F69D6">
        <w:t xml:space="preserve"> ; </w:t>
      </w:r>
      <w:r w:rsidRPr="00033231">
        <w:t>s</w:t>
      </w:r>
      <w:r w:rsidR="004F69D6">
        <w:t>’</w:t>
      </w:r>
      <w:r w:rsidRPr="00033231">
        <w:t xml:space="preserve">il allait à la </w:t>
      </w:r>
      <w:proofErr w:type="spellStart"/>
      <w:r w:rsidRPr="00033231">
        <w:t>rectorerie</w:t>
      </w:r>
      <w:proofErr w:type="spellEnd"/>
      <w:r w:rsidR="004F69D6">
        <w:t xml:space="preserve">, </w:t>
      </w:r>
      <w:r w:rsidRPr="00033231">
        <w:t>c</w:t>
      </w:r>
      <w:r w:rsidR="004F69D6">
        <w:t>’</w:t>
      </w:r>
      <w:r w:rsidRPr="00033231">
        <w:t>était seulement pour demeurer en conférence avec le recteur dans son cabinet</w:t>
      </w:r>
      <w:r w:rsidR="004F69D6">
        <w:t xml:space="preserve">. </w:t>
      </w:r>
      <w:r w:rsidRPr="00033231">
        <w:t>Pendant ce temps</w:t>
      </w:r>
      <w:r w:rsidR="004F69D6">
        <w:t xml:space="preserve">, </w:t>
      </w:r>
      <w:r w:rsidRPr="00033231">
        <w:t>l</w:t>
      </w:r>
      <w:r w:rsidR="004F69D6">
        <w:t>’</w:t>
      </w:r>
      <w:r w:rsidRPr="00033231">
        <w:t>histoire de l</w:t>
      </w:r>
      <w:r w:rsidR="004F69D6">
        <w:t>’</w:t>
      </w:r>
      <w:r w:rsidRPr="00033231">
        <w:t>année continuait à être troublée</w:t>
      </w:r>
      <w:r w:rsidR="004F69D6">
        <w:t xml:space="preserve"> ; </w:t>
      </w:r>
      <w:r w:rsidRPr="00033231">
        <w:t>il n</w:t>
      </w:r>
      <w:r w:rsidR="004F69D6">
        <w:t>’</w:t>
      </w:r>
      <w:r w:rsidRPr="00033231">
        <w:t>y avait aucun calme dans la tempête de la guerre</w:t>
      </w:r>
      <w:r w:rsidR="004F69D6">
        <w:t xml:space="preserve">. </w:t>
      </w:r>
      <w:r w:rsidRPr="00033231">
        <w:t>Son long our</w:t>
      </w:r>
      <w:r w:rsidRPr="00033231">
        <w:t>a</w:t>
      </w:r>
      <w:r w:rsidRPr="00033231">
        <w:t>gan continuait à balayer le continent</w:t>
      </w:r>
      <w:r w:rsidR="004F69D6">
        <w:t xml:space="preserve">. </w:t>
      </w:r>
      <w:r w:rsidRPr="00033231">
        <w:t>Il n</w:t>
      </w:r>
      <w:r w:rsidR="004F69D6">
        <w:t>’</w:t>
      </w:r>
      <w:r w:rsidRPr="00033231">
        <w:t>y avait pas le plus l</w:t>
      </w:r>
      <w:r w:rsidRPr="00033231">
        <w:t>é</w:t>
      </w:r>
      <w:r w:rsidRPr="00033231">
        <w:t>ger signe de temps serein</w:t>
      </w:r>
      <w:r w:rsidR="004F69D6">
        <w:t xml:space="preserve">, </w:t>
      </w:r>
      <w:r w:rsidRPr="00033231">
        <w:t>aucune éclaircie à travers les nuages de la poussière et de la fumée des batailles</w:t>
      </w:r>
      <w:r w:rsidR="004F69D6">
        <w:t xml:space="preserve"> ; </w:t>
      </w:r>
      <w:r w:rsidRPr="00033231">
        <w:t>aucune rosée bie</w:t>
      </w:r>
      <w:r w:rsidRPr="00033231">
        <w:t>n</w:t>
      </w:r>
      <w:r w:rsidRPr="00033231">
        <w:t>faisante ne tombait sur l</w:t>
      </w:r>
      <w:r w:rsidR="004F69D6">
        <w:t>’</w:t>
      </w:r>
      <w:r w:rsidRPr="00033231">
        <w:t>olivier</w:t>
      </w:r>
      <w:r w:rsidR="004F69D6">
        <w:t xml:space="preserve"> ; </w:t>
      </w:r>
      <w:r w:rsidRPr="00033231">
        <w:t>aucune cessation de la pluie rouge qui nourrissait l</w:t>
      </w:r>
      <w:r w:rsidR="004F69D6">
        <w:t>’</w:t>
      </w:r>
      <w:r w:rsidRPr="00033231">
        <w:t>inutile et glorieux laurier</w:t>
      </w:r>
      <w:r w:rsidR="004F69D6">
        <w:t xml:space="preserve">. </w:t>
      </w:r>
      <w:r w:rsidRPr="00033231">
        <w:t>Pendant ce temps</w:t>
      </w:r>
      <w:r w:rsidR="004F69D6">
        <w:t xml:space="preserve">, </w:t>
      </w:r>
      <w:r w:rsidRPr="00033231">
        <w:t>la ruine avait ses sapeurs et ses mineurs et l</w:t>
      </w:r>
      <w:r w:rsidR="004F69D6">
        <w:t>’</w:t>
      </w:r>
      <w:r w:rsidRPr="00033231">
        <w:t>œuvre sous les pas de Moore</w:t>
      </w:r>
      <w:r w:rsidR="004F69D6">
        <w:t xml:space="preserve">, </w:t>
      </w:r>
      <w:r w:rsidRPr="00033231">
        <w:t>et</w:t>
      </w:r>
      <w:r w:rsidR="004F69D6">
        <w:t xml:space="preserve">, </w:t>
      </w:r>
      <w:r w:rsidRPr="00033231">
        <w:t>soit qu</w:t>
      </w:r>
      <w:r w:rsidR="004F69D6">
        <w:t>’</w:t>
      </w:r>
      <w:r w:rsidRPr="00033231">
        <w:t>il fût à cheval ou à pied</w:t>
      </w:r>
      <w:r w:rsidR="004F69D6">
        <w:t xml:space="preserve">, </w:t>
      </w:r>
      <w:r w:rsidRPr="00033231">
        <w:t>soit qu</w:t>
      </w:r>
      <w:r w:rsidR="004F69D6">
        <w:t>’</w:t>
      </w:r>
      <w:r w:rsidRPr="00033231">
        <w:t>il traversât seulement son comptoir ou qu</w:t>
      </w:r>
      <w:r w:rsidR="004F69D6">
        <w:t>’</w:t>
      </w:r>
      <w:r w:rsidRPr="00033231">
        <w:t xml:space="preserve">il galopât sur le triste marais de </w:t>
      </w:r>
      <w:proofErr w:type="spellStart"/>
      <w:r w:rsidRPr="00033231">
        <w:t>Rushedge</w:t>
      </w:r>
      <w:proofErr w:type="spellEnd"/>
      <w:r w:rsidR="004F69D6">
        <w:t xml:space="preserve">, </w:t>
      </w:r>
      <w:r w:rsidRPr="00033231">
        <w:t>il entendait un creux écho et sentait la te</w:t>
      </w:r>
      <w:r w:rsidRPr="00033231">
        <w:t>r</w:t>
      </w:r>
      <w:r w:rsidRPr="00033231">
        <w:t>re trembler sous ses pas</w:t>
      </w:r>
      <w:r w:rsidR="004F69D6">
        <w:t>.</w:t>
      </w:r>
    </w:p>
    <w:p w14:paraId="50F5A19B" w14:textId="77777777" w:rsidR="004F69D6" w:rsidRDefault="00000000" w:rsidP="0021796F">
      <w:r w:rsidRPr="00033231">
        <w:t>Tandis que l</w:t>
      </w:r>
      <w:r w:rsidR="004F69D6">
        <w:t>’</w:t>
      </w:r>
      <w:r w:rsidRPr="00033231">
        <w:t>été se passait ainsi pour Moore</w:t>
      </w:r>
      <w:r w:rsidR="004F69D6">
        <w:t xml:space="preserve">, </w:t>
      </w:r>
      <w:r w:rsidRPr="00033231">
        <w:t>comment s</w:t>
      </w:r>
      <w:r w:rsidR="004F69D6">
        <w:t>’</w:t>
      </w:r>
      <w:r w:rsidRPr="00033231">
        <w:t>écoulait-il pour Shirley et Caroline</w:t>
      </w:r>
      <w:r w:rsidR="004F69D6">
        <w:t xml:space="preserve"> ? </w:t>
      </w:r>
      <w:r w:rsidRPr="00033231">
        <w:t>Visitons d</w:t>
      </w:r>
      <w:r w:rsidR="004F69D6">
        <w:t>’</w:t>
      </w:r>
      <w:r w:rsidRPr="00033231">
        <w:t>abord l</w:t>
      </w:r>
      <w:r w:rsidR="004F69D6">
        <w:t>’</w:t>
      </w:r>
      <w:r w:rsidRPr="00033231">
        <w:t>héritière</w:t>
      </w:r>
      <w:r w:rsidR="004F69D6">
        <w:t xml:space="preserve">. </w:t>
      </w:r>
      <w:r w:rsidRPr="00033231">
        <w:t>À qui ressemble-t-elle</w:t>
      </w:r>
      <w:r w:rsidR="004F69D6">
        <w:t xml:space="preserve"> ? </w:t>
      </w:r>
      <w:r w:rsidRPr="00033231">
        <w:t>À une fille abandonnée</w:t>
      </w:r>
      <w:r w:rsidR="004F69D6">
        <w:t xml:space="preserve">, </w:t>
      </w:r>
      <w:r w:rsidRPr="00033231">
        <w:t>pâle et se desséchant pour un infidèle amoureux</w:t>
      </w:r>
      <w:r w:rsidR="004F69D6">
        <w:t xml:space="preserve">. </w:t>
      </w:r>
      <w:r w:rsidRPr="00033231">
        <w:t>Demeure-t-elle tout le jour assise et courbée sur quelque tâche sédentaire</w:t>
      </w:r>
      <w:r w:rsidR="004F69D6">
        <w:t xml:space="preserve"> ? </w:t>
      </w:r>
      <w:r w:rsidRPr="00033231">
        <w:t>A-t-elle continuellement un livre à la main ou un travail de couture sur son genou</w:t>
      </w:r>
      <w:r w:rsidR="004F69D6">
        <w:t xml:space="preserve">, </w:t>
      </w:r>
      <w:r w:rsidRPr="00033231">
        <w:t>des yeux seulement pour cela</w:t>
      </w:r>
      <w:r w:rsidR="004F69D6">
        <w:t xml:space="preserve">, </w:t>
      </w:r>
      <w:r w:rsidRPr="00033231">
        <w:t>des mots pour rien</w:t>
      </w:r>
      <w:r w:rsidR="004F69D6">
        <w:t xml:space="preserve">, </w:t>
      </w:r>
      <w:r w:rsidRPr="00033231">
        <w:t>et des pensées qu</w:t>
      </w:r>
      <w:r w:rsidR="004F69D6">
        <w:t>’</w:t>
      </w:r>
      <w:r w:rsidRPr="00033231">
        <w:t>elle n</w:t>
      </w:r>
      <w:r w:rsidR="004F69D6">
        <w:t>’</w:t>
      </w:r>
      <w:r w:rsidRPr="00033231">
        <w:t>exprime pas</w:t>
      </w:r>
      <w:r w:rsidR="004F69D6">
        <w:t> ?</w:t>
      </w:r>
    </w:p>
    <w:p w14:paraId="58238464" w14:textId="77777777" w:rsidR="004F69D6" w:rsidRDefault="00000000" w:rsidP="0021796F">
      <w:r w:rsidRPr="00033231">
        <w:t>En aucune façon</w:t>
      </w:r>
      <w:r w:rsidR="004F69D6">
        <w:t xml:space="preserve">. </w:t>
      </w:r>
      <w:r w:rsidRPr="00033231">
        <w:t>Shirley est parfaitement bien</w:t>
      </w:r>
      <w:r w:rsidR="004F69D6">
        <w:t xml:space="preserve">. </w:t>
      </w:r>
      <w:r w:rsidRPr="00033231">
        <w:t>Elle n</w:t>
      </w:r>
      <w:r w:rsidR="004F69D6">
        <w:t>’</w:t>
      </w:r>
      <w:r w:rsidRPr="00033231">
        <w:t>a perdu ni l</w:t>
      </w:r>
      <w:r w:rsidR="004F69D6">
        <w:t>’</w:t>
      </w:r>
      <w:r w:rsidRPr="00033231">
        <w:t>air pensif de sa physionomie ni son nonchalant so</w:t>
      </w:r>
      <w:r w:rsidRPr="00033231">
        <w:t>u</w:t>
      </w:r>
      <w:r w:rsidRPr="00033231">
        <w:t>r</w:t>
      </w:r>
      <w:r w:rsidRPr="00033231">
        <w:t>i</w:t>
      </w:r>
      <w:r w:rsidRPr="00033231">
        <w:t>re</w:t>
      </w:r>
      <w:r w:rsidR="004F69D6">
        <w:t xml:space="preserve">. </w:t>
      </w:r>
      <w:r w:rsidRPr="00033231">
        <w:t>Elle égaye le vieux et sombre manoir par sa présence</w:t>
      </w:r>
      <w:r w:rsidR="004F69D6">
        <w:t xml:space="preserve">. </w:t>
      </w:r>
      <w:r w:rsidRPr="00033231">
        <w:t>La g</w:t>
      </w:r>
      <w:r w:rsidRPr="00033231">
        <w:t>a</w:t>
      </w:r>
      <w:r w:rsidRPr="00033231">
        <w:t>lerie et les chambres qui y aboutissent ont souvent retenti des joyeux échos de sa voix</w:t>
      </w:r>
      <w:r w:rsidR="004F69D6">
        <w:t xml:space="preserve">. </w:t>
      </w:r>
      <w:r w:rsidRPr="00033231">
        <w:t>Elle a accoutumé au frôlement de sa r</w:t>
      </w:r>
      <w:r w:rsidRPr="00033231">
        <w:t>o</w:t>
      </w:r>
      <w:r w:rsidRPr="00033231">
        <w:t>be de soie le corridor sombre à une seule fenêtre</w:t>
      </w:r>
      <w:r w:rsidR="004F69D6">
        <w:t xml:space="preserve">, </w:t>
      </w:r>
      <w:r w:rsidRPr="00033231">
        <w:t>qu</w:t>
      </w:r>
      <w:r w:rsidR="004F69D6">
        <w:t>’</w:t>
      </w:r>
      <w:r w:rsidRPr="00033231">
        <w:t>elle tr</w:t>
      </w:r>
      <w:r w:rsidRPr="00033231">
        <w:t>a</w:t>
      </w:r>
      <w:r w:rsidRPr="00033231">
        <w:t>ve</w:t>
      </w:r>
      <w:r w:rsidRPr="00033231">
        <w:t>r</w:t>
      </w:r>
      <w:r w:rsidRPr="00033231">
        <w:t>se à chaque instant d</w:t>
      </w:r>
      <w:r w:rsidR="004F69D6">
        <w:t>’</w:t>
      </w:r>
      <w:r w:rsidRPr="00033231">
        <w:t>une chambre à l</w:t>
      </w:r>
      <w:r w:rsidR="004F69D6">
        <w:t>’</w:t>
      </w:r>
      <w:r w:rsidRPr="00033231">
        <w:t>autre</w:t>
      </w:r>
      <w:r w:rsidR="004F69D6">
        <w:t xml:space="preserve">, </w:t>
      </w:r>
      <w:r w:rsidRPr="00033231">
        <w:lastRenderedPageBreak/>
        <w:t>tantôt portant des fleurs dans le barbare salon fleur de pêcher</w:t>
      </w:r>
      <w:r w:rsidR="004F69D6">
        <w:t xml:space="preserve">, </w:t>
      </w:r>
      <w:r w:rsidRPr="00033231">
        <w:t>tantôt entrant dans la salle à manger pour en ouvrir les fenêtres afin d</w:t>
      </w:r>
      <w:r w:rsidR="004F69D6">
        <w:t>’</w:t>
      </w:r>
      <w:r w:rsidRPr="00033231">
        <w:t>y laisser p</w:t>
      </w:r>
      <w:r w:rsidRPr="00033231">
        <w:t>é</w:t>
      </w:r>
      <w:r w:rsidRPr="00033231">
        <w:t>nétrer les senteurs de la mignonnette et de l</w:t>
      </w:r>
      <w:r w:rsidR="004F69D6">
        <w:t>’</w:t>
      </w:r>
      <w:r w:rsidRPr="00033231">
        <w:t>églantier</w:t>
      </w:r>
      <w:r w:rsidR="004F69D6">
        <w:t xml:space="preserve">, </w:t>
      </w:r>
      <w:r w:rsidRPr="00033231">
        <w:t>d</w:t>
      </w:r>
      <w:r w:rsidR="004F69D6">
        <w:t>’</w:t>
      </w:r>
      <w:r w:rsidRPr="00033231">
        <w:t>autres fois portant au soleil</w:t>
      </w:r>
      <w:r w:rsidR="004F69D6">
        <w:t xml:space="preserve">, </w:t>
      </w:r>
      <w:r w:rsidRPr="00033231">
        <w:t>à la porte du porche</w:t>
      </w:r>
      <w:r w:rsidR="004F69D6">
        <w:t xml:space="preserve">, </w:t>
      </w:r>
      <w:r w:rsidRPr="00033231">
        <w:t>les plantes qui étaient sur la fenêtre de l</w:t>
      </w:r>
      <w:r w:rsidR="004F69D6">
        <w:t>’</w:t>
      </w:r>
      <w:r w:rsidRPr="00033231">
        <w:t>escalier</w:t>
      </w:r>
      <w:r w:rsidR="004F69D6">
        <w:t>.</w:t>
      </w:r>
    </w:p>
    <w:p w14:paraId="0158821F" w14:textId="77777777" w:rsidR="004F69D6" w:rsidRDefault="00000000" w:rsidP="0021796F">
      <w:r w:rsidRPr="00033231">
        <w:t>De temps à autre elle prend son travail d</w:t>
      </w:r>
      <w:r w:rsidR="004F69D6">
        <w:t>’</w:t>
      </w:r>
      <w:r w:rsidRPr="00033231">
        <w:t>aiguille</w:t>
      </w:r>
      <w:r w:rsidR="004F69D6">
        <w:t xml:space="preserve"> ; </w:t>
      </w:r>
      <w:r w:rsidRPr="00033231">
        <w:t>mais</w:t>
      </w:r>
      <w:r w:rsidR="004F69D6">
        <w:t xml:space="preserve">, </w:t>
      </w:r>
      <w:r w:rsidRPr="00033231">
        <w:t>par quelque fatalité</w:t>
      </w:r>
      <w:r w:rsidR="004F69D6">
        <w:t xml:space="preserve">, </w:t>
      </w:r>
      <w:r w:rsidRPr="00033231">
        <w:t>il ne lui arrive jamais d</w:t>
      </w:r>
      <w:r w:rsidR="004F69D6">
        <w:t>’</w:t>
      </w:r>
      <w:r w:rsidRPr="00033231">
        <w:t>y travailler pendant plus de cinq minutes de suite</w:t>
      </w:r>
      <w:r w:rsidR="004F69D6">
        <w:t xml:space="preserve">. </w:t>
      </w:r>
      <w:r w:rsidRPr="00033231">
        <w:t>À peine a-t-elle apprêté son dé et enfilé son aiguille</w:t>
      </w:r>
      <w:r w:rsidR="004F69D6">
        <w:t xml:space="preserve">, </w:t>
      </w:r>
      <w:r w:rsidRPr="00033231">
        <w:t>qu</w:t>
      </w:r>
      <w:r w:rsidR="004F69D6">
        <w:t>’</w:t>
      </w:r>
      <w:r w:rsidRPr="00033231">
        <w:t>une pensée soudaine l</w:t>
      </w:r>
      <w:r w:rsidR="004F69D6">
        <w:t>’</w:t>
      </w:r>
      <w:r w:rsidRPr="00033231">
        <w:t>appelle à l</w:t>
      </w:r>
      <w:r w:rsidR="004F69D6">
        <w:t>’</w:t>
      </w:r>
      <w:r w:rsidRPr="00033231">
        <w:t>étage supérieur</w:t>
      </w:r>
      <w:r w:rsidR="004F69D6">
        <w:t xml:space="preserve"> ; </w:t>
      </w:r>
      <w:r w:rsidRPr="00033231">
        <w:t>peut-être pour chercher quelque étui à aiguilles en ivoire dont elle vient de se souvenir</w:t>
      </w:r>
      <w:r w:rsidR="004F69D6">
        <w:t xml:space="preserve">, </w:t>
      </w:r>
      <w:r w:rsidRPr="00033231">
        <w:t>ou une vieille boîte à o</w:t>
      </w:r>
      <w:r w:rsidRPr="00033231">
        <w:t>u</w:t>
      </w:r>
      <w:r w:rsidRPr="00033231">
        <w:t>vrage dont elle n</w:t>
      </w:r>
      <w:r w:rsidR="004F69D6">
        <w:t>’</w:t>
      </w:r>
      <w:r w:rsidRPr="00033231">
        <w:t>a aucun besoin</w:t>
      </w:r>
      <w:r w:rsidR="004F69D6">
        <w:t xml:space="preserve">, </w:t>
      </w:r>
      <w:r w:rsidRPr="00033231">
        <w:t>mais qui lui semble pour le moment indispensable</w:t>
      </w:r>
      <w:r w:rsidR="004F69D6">
        <w:t xml:space="preserve"> ; </w:t>
      </w:r>
      <w:r w:rsidRPr="00033231">
        <w:t>peut-être pour arranger ses cheveux</w:t>
      </w:r>
      <w:r w:rsidR="004F69D6">
        <w:t xml:space="preserve">, </w:t>
      </w:r>
      <w:r w:rsidRPr="00033231">
        <w:t>ou remettre de l</w:t>
      </w:r>
      <w:r w:rsidR="004F69D6">
        <w:t>’</w:t>
      </w:r>
      <w:r w:rsidRPr="00033231">
        <w:t>ordre dans un tiroir qu</w:t>
      </w:r>
      <w:r w:rsidR="004F69D6">
        <w:t>’</w:t>
      </w:r>
      <w:r w:rsidRPr="00033231">
        <w:t>elle se rappelle avoir laissé le matin dans un curieux état de confusion</w:t>
      </w:r>
      <w:r w:rsidR="004F69D6">
        <w:t xml:space="preserve"> ; </w:t>
      </w:r>
      <w:r w:rsidRPr="00033231">
        <w:t>peut-être seulement pour regarder certaines vues</w:t>
      </w:r>
      <w:r w:rsidR="004F69D6">
        <w:t xml:space="preserve">, </w:t>
      </w:r>
      <w:r w:rsidRPr="00033231">
        <w:t>d</w:t>
      </w:r>
      <w:r w:rsidR="004F69D6">
        <w:t>’</w:t>
      </w:r>
      <w:r w:rsidRPr="00033231">
        <w:t>une certaine fenêtre d</w:t>
      </w:r>
      <w:r w:rsidR="004F69D6">
        <w:t>’</w:t>
      </w:r>
      <w:r w:rsidRPr="00033231">
        <w:t>où l</w:t>
      </w:r>
      <w:r w:rsidR="004F69D6">
        <w:t>’</w:t>
      </w:r>
      <w:r w:rsidRPr="00033231">
        <w:t>on découvre l</w:t>
      </w:r>
      <w:r w:rsidR="004F69D6">
        <w:t>’</w:t>
      </w:r>
      <w:r w:rsidRPr="00033231">
        <w:t xml:space="preserve">église et la </w:t>
      </w:r>
      <w:proofErr w:type="spellStart"/>
      <w:r w:rsidRPr="00033231">
        <w:t>rectorerie</w:t>
      </w:r>
      <w:proofErr w:type="spellEnd"/>
      <w:r w:rsidRPr="00033231">
        <w:t xml:space="preserve"> de </w:t>
      </w:r>
      <w:proofErr w:type="spellStart"/>
      <w:r w:rsidRPr="00033231">
        <w:t>Briarfield</w:t>
      </w:r>
      <w:proofErr w:type="spellEnd"/>
      <w:r w:rsidR="004F69D6">
        <w:t xml:space="preserve">, </w:t>
      </w:r>
      <w:r w:rsidRPr="00033231">
        <w:t>agré</w:t>
      </w:r>
      <w:r w:rsidRPr="00033231">
        <w:t>a</w:t>
      </w:r>
      <w:r w:rsidRPr="00033231">
        <w:t>blement ensevelies sous les arbres</w:t>
      </w:r>
      <w:r w:rsidR="004F69D6">
        <w:t xml:space="preserve">. </w:t>
      </w:r>
      <w:r w:rsidRPr="00033231">
        <w:t>À peine est-elle revenue et a-t-elle repris sa bande de batiste ou son canevas</w:t>
      </w:r>
      <w:r w:rsidR="004F69D6">
        <w:t xml:space="preserve">, </w:t>
      </w:r>
      <w:r w:rsidRPr="00033231">
        <w:t>que le gratt</w:t>
      </w:r>
      <w:r w:rsidRPr="00033231">
        <w:t>e</w:t>
      </w:r>
      <w:r w:rsidRPr="00033231">
        <w:t>ment violent et le sifflement étranglé de Tartare se font ente</w:t>
      </w:r>
      <w:r w:rsidRPr="00033231">
        <w:t>n</w:t>
      </w:r>
      <w:r w:rsidRPr="00033231">
        <w:t>dre à la porte du porche</w:t>
      </w:r>
      <w:r w:rsidR="004F69D6">
        <w:t xml:space="preserve">, </w:t>
      </w:r>
      <w:r w:rsidRPr="00033231">
        <w:t>et il faut qu</w:t>
      </w:r>
      <w:r w:rsidR="004F69D6">
        <w:t>’</w:t>
      </w:r>
      <w:r w:rsidRPr="00033231">
        <w:t>elle coure lui ouvrir</w:t>
      </w:r>
      <w:r w:rsidR="004F69D6">
        <w:t xml:space="preserve">. </w:t>
      </w:r>
      <w:r w:rsidRPr="00033231">
        <w:t>Il fait très-chaud</w:t>
      </w:r>
      <w:r w:rsidR="004F69D6">
        <w:t xml:space="preserve"> ; </w:t>
      </w:r>
      <w:r w:rsidRPr="00033231">
        <w:t>il revient pantelant</w:t>
      </w:r>
      <w:r w:rsidR="004F69D6">
        <w:t xml:space="preserve"> ; </w:t>
      </w:r>
      <w:r w:rsidRPr="00033231">
        <w:t>il faut qu</w:t>
      </w:r>
      <w:r w:rsidR="004F69D6">
        <w:t>’</w:t>
      </w:r>
      <w:r w:rsidRPr="00033231">
        <w:t>elle le conduise à la cuisine</w:t>
      </w:r>
      <w:r w:rsidR="004F69D6">
        <w:t xml:space="preserve">, </w:t>
      </w:r>
      <w:r w:rsidRPr="00033231">
        <w:t>et qu</w:t>
      </w:r>
      <w:r w:rsidR="004F69D6">
        <w:t>’</w:t>
      </w:r>
      <w:r w:rsidRPr="00033231">
        <w:t>elle s</w:t>
      </w:r>
      <w:r w:rsidR="004F69D6">
        <w:t>’</w:t>
      </w:r>
      <w:r w:rsidRPr="00033231">
        <w:t>assure de ses propres yeux si sa cruche d</w:t>
      </w:r>
      <w:r w:rsidR="004F69D6">
        <w:t>’</w:t>
      </w:r>
      <w:r w:rsidRPr="00033231">
        <w:t>eau est remplie</w:t>
      </w:r>
      <w:r w:rsidR="004F69D6">
        <w:t xml:space="preserve">. </w:t>
      </w:r>
      <w:r w:rsidRPr="00033231">
        <w:t>À travers la porte ouverte de la cuisine on aperçoit la cour</w:t>
      </w:r>
      <w:r w:rsidR="004F69D6">
        <w:t xml:space="preserve">, </w:t>
      </w:r>
      <w:r w:rsidRPr="00033231">
        <w:t>toute peuplée de coqs d</w:t>
      </w:r>
      <w:r w:rsidR="004F69D6">
        <w:t>’</w:t>
      </w:r>
      <w:r w:rsidRPr="00033231">
        <w:t>Inde et de leurs dindonneaux</w:t>
      </w:r>
      <w:r w:rsidR="004F69D6">
        <w:t xml:space="preserve">, </w:t>
      </w:r>
      <w:r w:rsidRPr="00033231">
        <w:t>de poules et de leurs poussins</w:t>
      </w:r>
      <w:r w:rsidR="004F69D6">
        <w:t xml:space="preserve">, </w:t>
      </w:r>
      <w:r w:rsidRPr="00033231">
        <w:t>d</w:t>
      </w:r>
      <w:r w:rsidR="004F69D6">
        <w:t>’</w:t>
      </w:r>
      <w:r w:rsidRPr="00033231">
        <w:t>oiseaux de Guinée au brillant plumage</w:t>
      </w:r>
      <w:r w:rsidR="004F69D6">
        <w:t xml:space="preserve">, </w:t>
      </w:r>
      <w:r w:rsidRPr="00033231">
        <w:t>et d</w:t>
      </w:r>
      <w:r w:rsidR="004F69D6">
        <w:t>’</w:t>
      </w:r>
      <w:r w:rsidRPr="00033231">
        <w:t>une riche variété de pigeons</w:t>
      </w:r>
      <w:r w:rsidR="004F69D6">
        <w:t xml:space="preserve">, </w:t>
      </w:r>
      <w:r w:rsidRPr="00033231">
        <w:t>les uns blancs</w:t>
      </w:r>
      <w:r w:rsidR="004F69D6">
        <w:t xml:space="preserve">, </w:t>
      </w:r>
      <w:r w:rsidRPr="00033231">
        <w:t>d</w:t>
      </w:r>
      <w:r w:rsidR="004F69D6">
        <w:t>’</w:t>
      </w:r>
      <w:r w:rsidRPr="00033231">
        <w:t>autres au col pourpré</w:t>
      </w:r>
      <w:r w:rsidR="004F69D6">
        <w:t xml:space="preserve">, </w:t>
      </w:r>
      <w:r w:rsidRPr="00033231">
        <w:t>d</w:t>
      </w:r>
      <w:r w:rsidR="004F69D6">
        <w:t>’</w:t>
      </w:r>
      <w:r w:rsidRPr="00033231">
        <w:t>autres bleus et couleur de cannelle</w:t>
      </w:r>
      <w:r w:rsidR="004F69D6">
        <w:t xml:space="preserve">. </w:t>
      </w:r>
      <w:r w:rsidRPr="00033231">
        <w:t>Spectacle irrésistible pour Shirley</w:t>
      </w:r>
      <w:r w:rsidR="004F69D6">
        <w:t xml:space="preserve"> ! </w:t>
      </w:r>
      <w:r w:rsidRPr="00033231">
        <w:t>Elle court à la paneterie prendre un petit pain qu</w:t>
      </w:r>
      <w:r w:rsidR="004F69D6">
        <w:t>’</w:t>
      </w:r>
      <w:r w:rsidRPr="00033231">
        <w:t>elle vient leur émietter sur les marches de l</w:t>
      </w:r>
      <w:r w:rsidR="004F69D6">
        <w:t>’</w:t>
      </w:r>
      <w:r w:rsidRPr="00033231">
        <w:t>escalier</w:t>
      </w:r>
      <w:r w:rsidR="004F69D6">
        <w:t xml:space="preserve"> : </w:t>
      </w:r>
      <w:r w:rsidRPr="00033231">
        <w:t>autour d</w:t>
      </w:r>
      <w:r w:rsidR="004F69D6">
        <w:t>’</w:t>
      </w:r>
      <w:r w:rsidRPr="00033231">
        <w:t>elle se pressent ardents et heureux ses sujets emplumés</w:t>
      </w:r>
      <w:r w:rsidR="004F69D6">
        <w:t xml:space="preserve">. </w:t>
      </w:r>
      <w:r w:rsidRPr="00033231">
        <w:t>John est à l</w:t>
      </w:r>
      <w:r w:rsidR="004F69D6">
        <w:t>’</w:t>
      </w:r>
      <w:r w:rsidRPr="00033231">
        <w:t>étable</w:t>
      </w:r>
      <w:r w:rsidR="004F69D6">
        <w:t xml:space="preserve"> ; </w:t>
      </w:r>
      <w:r w:rsidRPr="00033231">
        <w:t>il faut qu</w:t>
      </w:r>
      <w:r w:rsidR="004F69D6">
        <w:t>’</w:t>
      </w:r>
      <w:r w:rsidRPr="00033231">
        <w:t>elle parle à John et qu</w:t>
      </w:r>
      <w:r w:rsidR="004F69D6">
        <w:t>’</w:t>
      </w:r>
      <w:r w:rsidRPr="00033231">
        <w:t xml:space="preserve">elle </w:t>
      </w:r>
      <w:r w:rsidRPr="00033231">
        <w:lastRenderedPageBreak/>
        <w:t>donne un coup d</w:t>
      </w:r>
      <w:r w:rsidR="004F69D6">
        <w:t>’</w:t>
      </w:r>
      <w:r w:rsidRPr="00033231">
        <w:t>œil à la jument</w:t>
      </w:r>
      <w:r w:rsidR="004F69D6">
        <w:t xml:space="preserve">. </w:t>
      </w:r>
      <w:r w:rsidRPr="00033231">
        <w:t>Elle est en train de la caresser lorsque l</w:t>
      </w:r>
      <w:r w:rsidR="004F69D6">
        <w:t>’</w:t>
      </w:r>
      <w:r w:rsidRPr="00033231">
        <w:t>on amène la vache pour la traire</w:t>
      </w:r>
      <w:r w:rsidR="004F69D6">
        <w:t xml:space="preserve"> : </w:t>
      </w:r>
      <w:r w:rsidRPr="00033231">
        <w:t>cela est i</w:t>
      </w:r>
      <w:r w:rsidRPr="00033231">
        <w:t>m</w:t>
      </w:r>
      <w:r w:rsidRPr="00033231">
        <w:t>portant</w:t>
      </w:r>
      <w:r w:rsidR="004F69D6">
        <w:t xml:space="preserve"> ; </w:t>
      </w:r>
      <w:r w:rsidRPr="00033231">
        <w:t>il faut que Shirley reste et surveille toute chose</w:t>
      </w:r>
      <w:r w:rsidR="004F69D6">
        <w:t xml:space="preserve">. </w:t>
      </w:r>
      <w:r w:rsidRPr="00033231">
        <w:t>Il y a peut-être quelques petits veaux ou quelques petits agneaux</w:t>
      </w:r>
      <w:r w:rsidR="004F69D6">
        <w:t xml:space="preserve">, </w:t>
      </w:r>
      <w:r w:rsidRPr="00033231">
        <w:t>des jumeaux peut-être</w:t>
      </w:r>
      <w:r w:rsidR="004F69D6">
        <w:t xml:space="preserve">, </w:t>
      </w:r>
      <w:r w:rsidRPr="00033231">
        <w:t>que leurs mères rejettent</w:t>
      </w:r>
      <w:r w:rsidR="004F69D6">
        <w:t xml:space="preserve"> ; </w:t>
      </w:r>
      <w:r w:rsidRPr="00033231">
        <w:t>Shirley se fait conduire auprès d</w:t>
      </w:r>
      <w:r w:rsidR="004F69D6">
        <w:t>’</w:t>
      </w:r>
      <w:r w:rsidRPr="00033231">
        <w:t>eux</w:t>
      </w:r>
      <w:r w:rsidR="004F69D6">
        <w:t xml:space="preserve">, </w:t>
      </w:r>
      <w:r w:rsidRPr="00033231">
        <w:t>et se permet le plaisir de leur donner la nourriture de ses propres mains</w:t>
      </w:r>
      <w:r w:rsidR="004F69D6">
        <w:t xml:space="preserve">, </w:t>
      </w:r>
      <w:r w:rsidRPr="00033231">
        <w:t>sous la direction du soigneux John</w:t>
      </w:r>
      <w:r w:rsidR="004F69D6">
        <w:t xml:space="preserve">. </w:t>
      </w:r>
      <w:r w:rsidRPr="00033231">
        <w:t>Pendant cette opération</w:t>
      </w:r>
      <w:r w:rsidR="004F69D6">
        <w:t xml:space="preserve">, </w:t>
      </w:r>
      <w:r w:rsidRPr="00033231">
        <w:t>John émet ses doutes touchant certaines questions d</w:t>
      </w:r>
      <w:r w:rsidR="004F69D6">
        <w:t>’</w:t>
      </w:r>
      <w:r w:rsidRPr="00033231">
        <w:t>agriculture</w:t>
      </w:r>
      <w:r w:rsidR="004F69D6">
        <w:t xml:space="preserve">, </w:t>
      </w:r>
      <w:r w:rsidRPr="00033231">
        <w:t>et sa maîtresse est obligée d</w:t>
      </w:r>
      <w:r w:rsidR="004F69D6">
        <w:t>’</w:t>
      </w:r>
      <w:r w:rsidRPr="00033231">
        <w:t>aller chercher son chapeau de paille et de l</w:t>
      </w:r>
      <w:r w:rsidR="004F69D6">
        <w:t>’</w:t>
      </w:r>
      <w:r w:rsidRPr="00033231">
        <w:t>accompagner en franchissant les barrières et longeant les haies</w:t>
      </w:r>
      <w:r w:rsidR="004F69D6">
        <w:t xml:space="preserve">, </w:t>
      </w:r>
      <w:r w:rsidRPr="00033231">
        <w:t>pour entendre sur place la conclusion de toute cette matière agriculturale</w:t>
      </w:r>
      <w:r w:rsidR="004F69D6">
        <w:t xml:space="preserve">. </w:t>
      </w:r>
      <w:r w:rsidRPr="00033231">
        <w:t>La brillante après-midi se change ainsi en douce soirée</w:t>
      </w:r>
      <w:r w:rsidR="004F69D6">
        <w:t xml:space="preserve"> ; </w:t>
      </w:r>
      <w:r w:rsidRPr="00033231">
        <w:t>Shirley r</w:t>
      </w:r>
      <w:r w:rsidRPr="00033231">
        <w:t>e</w:t>
      </w:r>
      <w:r w:rsidRPr="00033231">
        <w:t>vient à la maison un peu tard prendre le thé</w:t>
      </w:r>
      <w:r w:rsidR="004F69D6">
        <w:t xml:space="preserve">, </w:t>
      </w:r>
      <w:r w:rsidRPr="00033231">
        <w:t>et après le thé elle ne coud jamais</w:t>
      </w:r>
      <w:r w:rsidR="004F69D6">
        <w:t>.</w:t>
      </w:r>
    </w:p>
    <w:p w14:paraId="66AAFD97" w14:textId="77777777" w:rsidR="004F69D6" w:rsidRDefault="00000000" w:rsidP="0021796F">
      <w:r w:rsidRPr="00033231">
        <w:t>Après le thé Shirley lit</w:t>
      </w:r>
      <w:r w:rsidR="004F69D6">
        <w:t xml:space="preserve">, </w:t>
      </w:r>
      <w:r w:rsidRPr="00033231">
        <w:t>et elle est aussi tenace pour son l</w:t>
      </w:r>
      <w:r w:rsidRPr="00033231">
        <w:t>i</w:t>
      </w:r>
      <w:r w:rsidRPr="00033231">
        <w:t>vre qu</w:t>
      </w:r>
      <w:r w:rsidR="004F69D6">
        <w:t>’</w:t>
      </w:r>
      <w:r w:rsidRPr="00033231">
        <w:t>elle l</w:t>
      </w:r>
      <w:r w:rsidR="004F69D6">
        <w:t>’</w:t>
      </w:r>
      <w:r w:rsidRPr="00033231">
        <w:t>est peu pour son aiguille</w:t>
      </w:r>
      <w:r w:rsidR="004F69D6">
        <w:t xml:space="preserve">. </w:t>
      </w:r>
      <w:r w:rsidRPr="00033231">
        <w:t>Son cabinet d</w:t>
      </w:r>
      <w:r w:rsidR="004F69D6">
        <w:t>’</w:t>
      </w:r>
      <w:r w:rsidRPr="00033231">
        <w:t>étude est le devant de la cheminée</w:t>
      </w:r>
      <w:r w:rsidR="004F69D6">
        <w:t xml:space="preserve">, </w:t>
      </w:r>
      <w:r w:rsidRPr="00033231">
        <w:t>son siège un tabouret</w:t>
      </w:r>
      <w:r w:rsidR="004F69D6">
        <w:t xml:space="preserve">, </w:t>
      </w:r>
      <w:r w:rsidRPr="00033231">
        <w:t>ou peut-être se</w:t>
      </w:r>
      <w:r w:rsidRPr="00033231">
        <w:t>u</w:t>
      </w:r>
      <w:r w:rsidRPr="00033231">
        <w:t>lement le tapis</w:t>
      </w:r>
      <w:r w:rsidR="004F69D6">
        <w:t xml:space="preserve">, </w:t>
      </w:r>
      <w:r w:rsidRPr="00033231">
        <w:t xml:space="preserve">aux pieds de </w:t>
      </w:r>
      <w:proofErr w:type="spellStart"/>
      <w:r w:rsidRPr="00033231">
        <w:t>mistress</w:t>
      </w:r>
      <w:proofErr w:type="spellEnd"/>
      <w:r w:rsidRPr="00033231">
        <w:t xml:space="preserve"> </w:t>
      </w:r>
      <w:proofErr w:type="spellStart"/>
      <w:r w:rsidRPr="00033231">
        <w:t>Pryor</w:t>
      </w:r>
      <w:proofErr w:type="spellEnd"/>
      <w:r w:rsidR="004F69D6">
        <w:t xml:space="preserve"> ; </w:t>
      </w:r>
      <w:r w:rsidRPr="00033231">
        <w:t>là</w:t>
      </w:r>
      <w:r w:rsidR="004F69D6">
        <w:t xml:space="preserve">, </w:t>
      </w:r>
      <w:r w:rsidRPr="00033231">
        <w:t>elle avait co</w:t>
      </w:r>
      <w:r w:rsidRPr="00033231">
        <w:t>u</w:t>
      </w:r>
      <w:r w:rsidRPr="00033231">
        <w:t>tume d</w:t>
      </w:r>
      <w:r w:rsidR="004F69D6">
        <w:t>’</w:t>
      </w:r>
      <w:r w:rsidRPr="00033231">
        <w:t>apprendre ses leçons lorsqu</w:t>
      </w:r>
      <w:r w:rsidR="004F69D6">
        <w:t>’</w:t>
      </w:r>
      <w:r w:rsidRPr="00033231">
        <w:t>elle était enfant</w:t>
      </w:r>
      <w:r w:rsidR="004F69D6">
        <w:t xml:space="preserve">, </w:t>
      </w:r>
      <w:r w:rsidRPr="00033231">
        <w:t>et les viei</w:t>
      </w:r>
      <w:r w:rsidRPr="00033231">
        <w:t>l</w:t>
      </w:r>
      <w:r w:rsidRPr="00033231">
        <w:t>les habitudes ont conservé sur elle une grande puissance</w:t>
      </w:r>
      <w:r w:rsidR="004F69D6">
        <w:t xml:space="preserve">. </w:t>
      </w:r>
      <w:r w:rsidRPr="00033231">
        <w:t>Ta</w:t>
      </w:r>
      <w:r w:rsidRPr="00033231">
        <w:t>r</w:t>
      </w:r>
      <w:r w:rsidRPr="00033231">
        <w:t>t</w:t>
      </w:r>
      <w:r w:rsidRPr="00033231">
        <w:t>a</w:t>
      </w:r>
      <w:r w:rsidRPr="00033231">
        <w:t>re est toujours étendu à côté d</w:t>
      </w:r>
      <w:r w:rsidR="004F69D6">
        <w:t>’</w:t>
      </w:r>
      <w:r w:rsidRPr="00033231">
        <w:t>elle</w:t>
      </w:r>
      <w:r w:rsidR="004F69D6">
        <w:t xml:space="preserve">, </w:t>
      </w:r>
      <w:r w:rsidRPr="00033231">
        <w:t>son museau noir allongé sur ses pattes de devant</w:t>
      </w:r>
      <w:r w:rsidR="004F69D6">
        <w:t xml:space="preserve">, </w:t>
      </w:r>
      <w:r w:rsidRPr="00033231">
        <w:t>droites</w:t>
      </w:r>
      <w:r w:rsidR="004F69D6">
        <w:t xml:space="preserve">, </w:t>
      </w:r>
      <w:r w:rsidRPr="00033231">
        <w:t>fortes et aussi grosses que ce</w:t>
      </w:r>
      <w:r w:rsidRPr="00033231">
        <w:t>l</w:t>
      </w:r>
      <w:r w:rsidRPr="00033231">
        <w:t>les d</w:t>
      </w:r>
      <w:r w:rsidR="004F69D6">
        <w:t>’</w:t>
      </w:r>
      <w:r w:rsidRPr="00033231">
        <w:t>un loup des Alpes</w:t>
      </w:r>
      <w:r w:rsidR="004F69D6">
        <w:t xml:space="preserve">. </w:t>
      </w:r>
      <w:r w:rsidRPr="00033231">
        <w:t>Une main de la maîtresse repose gén</w:t>
      </w:r>
      <w:r w:rsidRPr="00033231">
        <w:t>é</w:t>
      </w:r>
      <w:r w:rsidRPr="00033231">
        <w:t>ral</w:t>
      </w:r>
      <w:r w:rsidRPr="00033231">
        <w:t>e</w:t>
      </w:r>
      <w:r w:rsidRPr="00033231">
        <w:t>ment sur la rude tête du serf fidèle</w:t>
      </w:r>
      <w:r w:rsidR="004F69D6">
        <w:t xml:space="preserve">, </w:t>
      </w:r>
      <w:r w:rsidRPr="00033231">
        <w:t>qui se montre m</w:t>
      </w:r>
      <w:r w:rsidRPr="00033231">
        <w:t>é</w:t>
      </w:r>
      <w:r w:rsidRPr="00033231">
        <w:t>content et gronde lorsqu</w:t>
      </w:r>
      <w:r w:rsidR="004F69D6">
        <w:t>’</w:t>
      </w:r>
      <w:r w:rsidRPr="00033231">
        <w:t>elle la retire</w:t>
      </w:r>
      <w:r w:rsidR="004F69D6">
        <w:t xml:space="preserve">. </w:t>
      </w:r>
      <w:r w:rsidRPr="00033231">
        <w:t>L</w:t>
      </w:r>
      <w:r w:rsidR="004F69D6">
        <w:t>’</w:t>
      </w:r>
      <w:r w:rsidRPr="00033231">
        <w:t>esprit de Shirley est tout à son l</w:t>
      </w:r>
      <w:r w:rsidRPr="00033231">
        <w:t>i</w:t>
      </w:r>
      <w:r w:rsidRPr="00033231">
        <w:t>vre</w:t>
      </w:r>
      <w:r w:rsidR="004F69D6">
        <w:t xml:space="preserve"> ; </w:t>
      </w:r>
      <w:r w:rsidRPr="00033231">
        <w:t>elle ne lève pas les yeux</w:t>
      </w:r>
      <w:r w:rsidR="004F69D6">
        <w:t xml:space="preserve"> ; </w:t>
      </w:r>
      <w:r w:rsidRPr="00033231">
        <w:t>elle ne bouge ni ne parle</w:t>
      </w:r>
      <w:r w:rsidR="004F69D6">
        <w:t xml:space="preserve">, </w:t>
      </w:r>
      <w:r w:rsidRPr="00033231">
        <w:t>si ce n</w:t>
      </w:r>
      <w:r w:rsidR="004F69D6">
        <w:t>’</w:t>
      </w:r>
      <w:r w:rsidRPr="00033231">
        <w:t xml:space="preserve">est pour répondre brièvement et respectueusement à </w:t>
      </w:r>
      <w:proofErr w:type="spellStart"/>
      <w:r w:rsidRPr="00033231">
        <w:t>mistress</w:t>
      </w:r>
      <w:proofErr w:type="spellEnd"/>
      <w:r w:rsidRPr="00033231">
        <w:t xml:space="preserve"> </w:t>
      </w:r>
      <w:proofErr w:type="spellStart"/>
      <w:r w:rsidRPr="00033231">
        <w:t>Pryor</w:t>
      </w:r>
      <w:proofErr w:type="spellEnd"/>
      <w:r w:rsidR="004F69D6">
        <w:t xml:space="preserve">, </w:t>
      </w:r>
      <w:r w:rsidRPr="00033231">
        <w:t>qui de temps à autre lui adresse des conseils sous forme de prières</w:t>
      </w:r>
      <w:r w:rsidR="004F69D6">
        <w:t>.</w:t>
      </w:r>
    </w:p>
    <w:p w14:paraId="5CB99594" w14:textId="77777777" w:rsidR="004F69D6" w:rsidRDefault="004F69D6" w:rsidP="0021796F">
      <w:r>
        <w:t>« </w:t>
      </w:r>
      <w:r w:rsidR="00000000" w:rsidRPr="00033231">
        <w:t>Ma chère</w:t>
      </w:r>
      <w:r>
        <w:t xml:space="preserve">, </w:t>
      </w:r>
      <w:r w:rsidR="00000000" w:rsidRPr="00033231">
        <w:t>vous feriez mieux de ne pas avoir ce grand chien si près de vous</w:t>
      </w:r>
      <w:r>
        <w:t xml:space="preserve"> ; </w:t>
      </w:r>
      <w:r w:rsidR="00000000" w:rsidRPr="00033231">
        <w:t>il froisse tout le bord de votre robe</w:t>
      </w:r>
      <w:r>
        <w:t>.</w:t>
      </w:r>
    </w:p>
    <w:p w14:paraId="25C9B20B" w14:textId="77777777" w:rsidR="004F69D6" w:rsidRDefault="004F69D6" w:rsidP="0021796F">
      <w:r>
        <w:lastRenderedPageBreak/>
        <w:t>— </w:t>
      </w:r>
      <w:r w:rsidR="00000000" w:rsidRPr="00033231">
        <w:t>Oh</w:t>
      </w:r>
      <w:r>
        <w:t xml:space="preserve"> ! </w:t>
      </w:r>
      <w:r w:rsidR="00000000" w:rsidRPr="00033231">
        <w:t>ce n</w:t>
      </w:r>
      <w:r>
        <w:t>’</w:t>
      </w:r>
      <w:r w:rsidR="00000000" w:rsidRPr="00033231">
        <w:t>est que de la mousseline</w:t>
      </w:r>
      <w:r>
        <w:t xml:space="preserve">, </w:t>
      </w:r>
      <w:r w:rsidR="00000000" w:rsidRPr="00033231">
        <w:t>j</w:t>
      </w:r>
      <w:r>
        <w:t>’</w:t>
      </w:r>
      <w:r w:rsidR="00000000" w:rsidRPr="00033231">
        <w:t>en puis mettre une blanche demain</w:t>
      </w:r>
      <w:r>
        <w:t>.</w:t>
      </w:r>
    </w:p>
    <w:p w14:paraId="747CD1AB" w14:textId="77777777" w:rsidR="004F69D6" w:rsidRDefault="004F69D6" w:rsidP="0021796F">
      <w:r>
        <w:t>— </w:t>
      </w:r>
      <w:r w:rsidR="00000000" w:rsidRPr="00033231">
        <w:t>Ma chère</w:t>
      </w:r>
      <w:r>
        <w:t xml:space="preserve">, </w:t>
      </w:r>
      <w:r w:rsidR="00000000" w:rsidRPr="00033231">
        <w:t>je voudrais vous voir prendre l</w:t>
      </w:r>
      <w:r>
        <w:t>’</w:t>
      </w:r>
      <w:r w:rsidR="00000000" w:rsidRPr="00033231">
        <w:t>habitude de vous asseoir à une table lorsque vous lisez</w:t>
      </w:r>
      <w:r>
        <w:t>.</w:t>
      </w:r>
    </w:p>
    <w:p w14:paraId="3AE74C3F" w14:textId="77777777" w:rsidR="004F69D6" w:rsidRDefault="004F69D6" w:rsidP="0021796F">
      <w:r>
        <w:t>— </w:t>
      </w:r>
      <w:r w:rsidR="00000000" w:rsidRPr="00033231">
        <w:t>J</w:t>
      </w:r>
      <w:r>
        <w:t>’</w:t>
      </w:r>
      <w:r w:rsidR="00000000" w:rsidRPr="00033231">
        <w:t>essayerai quelque jour</w:t>
      </w:r>
      <w:r>
        <w:t xml:space="preserve">, </w:t>
      </w:r>
      <w:r w:rsidR="00000000" w:rsidRPr="00033231">
        <w:t>madame</w:t>
      </w:r>
      <w:r>
        <w:t xml:space="preserve"> : </w:t>
      </w:r>
      <w:r w:rsidR="00000000" w:rsidRPr="00033231">
        <w:t>mais il est si bon de faire comme l</w:t>
      </w:r>
      <w:r>
        <w:t>’</w:t>
      </w:r>
      <w:r w:rsidR="00000000" w:rsidRPr="00033231">
        <w:t>on a toujours fait</w:t>
      </w:r>
      <w:r>
        <w:t> !</w:t>
      </w:r>
    </w:p>
    <w:p w14:paraId="79922C9E" w14:textId="77777777" w:rsidR="004F69D6" w:rsidRDefault="004F69D6" w:rsidP="0021796F">
      <w:r>
        <w:t>— </w:t>
      </w:r>
      <w:r w:rsidR="00000000" w:rsidRPr="00033231">
        <w:t>Ma chère</w:t>
      </w:r>
      <w:r>
        <w:t xml:space="preserve">, </w:t>
      </w:r>
      <w:r w:rsidR="00000000" w:rsidRPr="00033231">
        <w:t>laissez-moi vous prier de quitter ce livre</w:t>
      </w:r>
      <w:r>
        <w:t xml:space="preserve"> ; </w:t>
      </w:r>
      <w:r w:rsidR="00000000" w:rsidRPr="00033231">
        <w:t>vous vous abîmez les yeux à la clarté douteuse de ce feu</w:t>
      </w:r>
      <w:r>
        <w:t>.</w:t>
      </w:r>
    </w:p>
    <w:p w14:paraId="3176FCDA" w14:textId="5664F184" w:rsidR="00000000" w:rsidRPr="00033231" w:rsidRDefault="004F69D6" w:rsidP="0021796F">
      <w:r>
        <w:t>— </w:t>
      </w:r>
      <w:r w:rsidR="00000000" w:rsidRPr="00033231">
        <w:t>Pas le moins du monde</w:t>
      </w:r>
      <w:r>
        <w:t xml:space="preserve">, </w:t>
      </w:r>
      <w:r w:rsidR="00000000" w:rsidRPr="00033231">
        <w:t>madame</w:t>
      </w:r>
      <w:r>
        <w:t xml:space="preserve">, </w:t>
      </w:r>
      <w:r w:rsidR="00000000" w:rsidRPr="00033231">
        <w:t>mes yeux ne sont j</w:t>
      </w:r>
      <w:r w:rsidR="00000000" w:rsidRPr="00033231">
        <w:t>a</w:t>
      </w:r>
      <w:r w:rsidR="00000000" w:rsidRPr="00033231">
        <w:t>mais fatigués</w:t>
      </w:r>
      <w:r>
        <w:t>. »</w:t>
      </w:r>
    </w:p>
    <w:p w14:paraId="18A22A82" w14:textId="77777777" w:rsidR="004F69D6" w:rsidRDefault="00000000" w:rsidP="0021796F">
      <w:r w:rsidRPr="00033231">
        <w:t>À la fin</w:t>
      </w:r>
      <w:r w:rsidR="004F69D6">
        <w:t xml:space="preserve">, </w:t>
      </w:r>
      <w:r w:rsidRPr="00033231">
        <w:t>cependant</w:t>
      </w:r>
      <w:r w:rsidR="004F69D6">
        <w:t xml:space="preserve">, </w:t>
      </w:r>
      <w:r w:rsidRPr="00033231">
        <w:t>une pâle lumière venant de la fenêtre tombe sur la page</w:t>
      </w:r>
      <w:r w:rsidR="004F69D6">
        <w:t xml:space="preserve"> ; </w:t>
      </w:r>
      <w:r w:rsidRPr="00033231">
        <w:t>Shirley regarde</w:t>
      </w:r>
      <w:r w:rsidR="004F69D6">
        <w:t xml:space="preserve">, </w:t>
      </w:r>
      <w:r w:rsidRPr="00033231">
        <w:t>la lune est levée</w:t>
      </w:r>
      <w:r w:rsidR="004F69D6">
        <w:t xml:space="preserve"> ; </w:t>
      </w:r>
      <w:r w:rsidRPr="00033231">
        <w:t>elle ferme le livre</w:t>
      </w:r>
      <w:r w:rsidR="004F69D6">
        <w:t xml:space="preserve">, </w:t>
      </w:r>
      <w:r w:rsidRPr="00033231">
        <w:t>se lève et parcourt la chambre</w:t>
      </w:r>
      <w:r w:rsidR="004F69D6">
        <w:t xml:space="preserve">. </w:t>
      </w:r>
      <w:r w:rsidRPr="00033231">
        <w:t>Son livre était peut-être bon</w:t>
      </w:r>
      <w:r w:rsidR="004F69D6">
        <w:t xml:space="preserve"> ; </w:t>
      </w:r>
      <w:r w:rsidRPr="00033231">
        <w:t>il a rafraîchi</w:t>
      </w:r>
      <w:r w:rsidR="004F69D6">
        <w:t xml:space="preserve">, </w:t>
      </w:r>
      <w:r w:rsidRPr="00033231">
        <w:t>rempli</w:t>
      </w:r>
      <w:r w:rsidR="004F69D6">
        <w:t xml:space="preserve">, </w:t>
      </w:r>
      <w:r w:rsidRPr="00033231">
        <w:t>réchauffé son cœur</w:t>
      </w:r>
      <w:r w:rsidR="004F69D6">
        <w:t xml:space="preserve">. </w:t>
      </w:r>
      <w:r w:rsidRPr="00033231">
        <w:t>Le tranquille parloir</w:t>
      </w:r>
      <w:r w:rsidR="004F69D6">
        <w:t xml:space="preserve">, </w:t>
      </w:r>
      <w:r w:rsidRPr="00033231">
        <w:t>le foyer propre</w:t>
      </w:r>
      <w:r w:rsidR="004F69D6">
        <w:t xml:space="preserve">, </w:t>
      </w:r>
      <w:r w:rsidRPr="00033231">
        <w:t>la fenêtre par laquelle on découvre la douce reine des nuits radieuse sur son nouveau trône</w:t>
      </w:r>
      <w:r w:rsidR="004F69D6">
        <w:t xml:space="preserve">, </w:t>
      </w:r>
      <w:r w:rsidRPr="00033231">
        <w:t>suffisent pour faire de la terre un Éden</w:t>
      </w:r>
      <w:r w:rsidR="004F69D6">
        <w:t xml:space="preserve">, </w:t>
      </w:r>
      <w:r w:rsidRPr="00033231">
        <w:t xml:space="preserve">de la vie un </w:t>
      </w:r>
      <w:proofErr w:type="spellStart"/>
      <w:r w:rsidRPr="00033231">
        <w:t>poëme</w:t>
      </w:r>
      <w:proofErr w:type="spellEnd"/>
      <w:r w:rsidRPr="00033231">
        <w:t xml:space="preserve"> pour Shirley</w:t>
      </w:r>
      <w:r w:rsidR="004F69D6">
        <w:t xml:space="preserve">. </w:t>
      </w:r>
      <w:r w:rsidRPr="00033231">
        <w:t>Un calme et profond délice enflamme ses jeunes veines</w:t>
      </w:r>
      <w:r w:rsidR="004F69D6">
        <w:t xml:space="preserve">, </w:t>
      </w:r>
      <w:r w:rsidRPr="00033231">
        <w:t>délice sans trouble et sans mélange</w:t>
      </w:r>
      <w:r w:rsidR="004F69D6">
        <w:t xml:space="preserve">, </w:t>
      </w:r>
      <w:r w:rsidRPr="00033231">
        <w:t>qu</w:t>
      </w:r>
      <w:r w:rsidR="004F69D6">
        <w:t>’</w:t>
      </w:r>
      <w:r w:rsidRPr="00033231">
        <w:t>aucun pouvoir humain ne peut lui ravir</w:t>
      </w:r>
      <w:r w:rsidR="004F69D6">
        <w:t xml:space="preserve">, </w:t>
      </w:r>
      <w:r w:rsidRPr="00033231">
        <w:t>parce qu</w:t>
      </w:r>
      <w:r w:rsidR="004F69D6">
        <w:t>’</w:t>
      </w:r>
      <w:r w:rsidRPr="00033231">
        <w:t>aucun pouvoir humain ne le lui a accordé</w:t>
      </w:r>
      <w:r w:rsidR="004F69D6">
        <w:t xml:space="preserve"> ; </w:t>
      </w:r>
      <w:r w:rsidRPr="00033231">
        <w:t>le pur don de Dieu à sa créature</w:t>
      </w:r>
      <w:r w:rsidR="004F69D6">
        <w:t xml:space="preserve">, </w:t>
      </w:r>
      <w:r w:rsidRPr="00033231">
        <w:t>le libre présent de la nature à son enfant</w:t>
      </w:r>
      <w:r w:rsidR="004F69D6">
        <w:t xml:space="preserve">. </w:t>
      </w:r>
      <w:r w:rsidRPr="00033231">
        <w:t>Cette joie lui donne un avant-goût de la vie des anges</w:t>
      </w:r>
      <w:r w:rsidR="004F69D6">
        <w:t xml:space="preserve">. </w:t>
      </w:r>
      <w:r w:rsidRPr="00033231">
        <w:t>Prenant son essor par des chemins verdoyants</w:t>
      </w:r>
      <w:r w:rsidR="004F69D6">
        <w:t xml:space="preserve">, </w:t>
      </w:r>
      <w:r w:rsidRPr="00033231">
        <w:t>par de joyeuses collines toutes de verdure et de lumière</w:t>
      </w:r>
      <w:r w:rsidR="004F69D6">
        <w:t xml:space="preserve">, </w:t>
      </w:r>
      <w:r w:rsidRPr="00033231">
        <w:t>elle atteint un point presque aussi élevé que celui d</w:t>
      </w:r>
      <w:r w:rsidR="004F69D6">
        <w:t>’</w:t>
      </w:r>
      <w:r w:rsidRPr="00033231">
        <w:t>où les anges regardaient le r</w:t>
      </w:r>
      <w:r w:rsidRPr="00033231">
        <w:t>ê</w:t>
      </w:r>
      <w:r w:rsidRPr="00033231">
        <w:t>veur de Béthel</w:t>
      </w:r>
      <w:r w:rsidR="004F69D6">
        <w:t xml:space="preserve">, </w:t>
      </w:r>
      <w:r w:rsidRPr="00033231">
        <w:t>et son œil scrute</w:t>
      </w:r>
      <w:r w:rsidR="004F69D6">
        <w:t xml:space="preserve">, </w:t>
      </w:r>
      <w:r w:rsidRPr="00033231">
        <w:t>son âme possède la vision de la vie telle qu</w:t>
      </w:r>
      <w:r w:rsidR="004F69D6">
        <w:t>’</w:t>
      </w:r>
      <w:r w:rsidRPr="00033231">
        <w:t>elle la désire</w:t>
      </w:r>
      <w:r w:rsidR="004F69D6">
        <w:t xml:space="preserve">. </w:t>
      </w:r>
      <w:r w:rsidRPr="00033231">
        <w:t>Non</w:t>
      </w:r>
      <w:r w:rsidR="004F69D6">
        <w:t xml:space="preserve">, </w:t>
      </w:r>
      <w:r w:rsidRPr="00033231">
        <w:t>pas telle qu</w:t>
      </w:r>
      <w:r w:rsidR="004F69D6">
        <w:t>’</w:t>
      </w:r>
      <w:r w:rsidRPr="00033231">
        <w:t>elle la désire</w:t>
      </w:r>
      <w:r w:rsidR="004F69D6">
        <w:t xml:space="preserve">, </w:t>
      </w:r>
      <w:r w:rsidRPr="00033231">
        <w:t>elle n</w:t>
      </w:r>
      <w:r w:rsidR="004F69D6">
        <w:t>’</w:t>
      </w:r>
      <w:r w:rsidRPr="00033231">
        <w:t>a pas le temps de désirer</w:t>
      </w:r>
      <w:r w:rsidR="004F69D6">
        <w:t xml:space="preserve"> ; </w:t>
      </w:r>
      <w:r w:rsidRPr="00033231">
        <w:t>la gloire multiplie ses splendeurs plus rapidement que la pensée ne peut effectuer ses combinaisons</w:t>
      </w:r>
      <w:r w:rsidR="004F69D6">
        <w:t xml:space="preserve">, </w:t>
      </w:r>
      <w:r w:rsidRPr="00033231">
        <w:t xml:space="preserve">que </w:t>
      </w:r>
      <w:r w:rsidRPr="00033231">
        <w:lastRenderedPageBreak/>
        <w:t>l</w:t>
      </w:r>
      <w:r w:rsidR="004F69D6">
        <w:t>’</w:t>
      </w:r>
      <w:r w:rsidRPr="00033231">
        <w:t>aspiration ne peut formuler ses désirs</w:t>
      </w:r>
      <w:r w:rsidR="004F69D6">
        <w:t xml:space="preserve">. </w:t>
      </w:r>
      <w:r w:rsidRPr="00033231">
        <w:t>Shirley ne dit rien pendant cette extase</w:t>
      </w:r>
      <w:r w:rsidR="004F69D6">
        <w:t xml:space="preserve">, </w:t>
      </w:r>
      <w:r w:rsidRPr="00033231">
        <w:t>elle est tout à fait muette</w:t>
      </w:r>
      <w:r w:rsidR="004F69D6">
        <w:t xml:space="preserve"> ; </w:t>
      </w:r>
      <w:r w:rsidRPr="00033231">
        <w:t>mais</w:t>
      </w:r>
      <w:r w:rsidR="004F69D6">
        <w:t xml:space="preserve">, </w:t>
      </w:r>
      <w:r w:rsidRPr="00033231">
        <w:t xml:space="preserve">si </w:t>
      </w:r>
      <w:proofErr w:type="spellStart"/>
      <w:r w:rsidRPr="00033231">
        <w:t>mi</w:t>
      </w:r>
      <w:r w:rsidRPr="00033231">
        <w:t>s</w:t>
      </w:r>
      <w:r w:rsidRPr="00033231">
        <w:t>tress</w:t>
      </w:r>
      <w:proofErr w:type="spellEnd"/>
      <w:r w:rsidRPr="00033231">
        <w:t xml:space="preserve"> </w:t>
      </w:r>
      <w:proofErr w:type="spellStart"/>
      <w:r w:rsidRPr="00033231">
        <w:t>Pryor</w:t>
      </w:r>
      <w:proofErr w:type="spellEnd"/>
      <w:r w:rsidRPr="00033231">
        <w:t xml:space="preserve"> lui adresse la parole</w:t>
      </w:r>
      <w:r w:rsidR="004F69D6">
        <w:t xml:space="preserve">, </w:t>
      </w:r>
      <w:r w:rsidRPr="00033231">
        <w:t>elle sort tranquillement et va continuer sa promenade dans l</w:t>
      </w:r>
      <w:r w:rsidR="004F69D6">
        <w:t>’</w:t>
      </w:r>
      <w:r w:rsidRPr="00033231">
        <w:t>obscure galerie de l</w:t>
      </w:r>
      <w:r w:rsidR="004F69D6">
        <w:t>’</w:t>
      </w:r>
      <w:r w:rsidRPr="00033231">
        <w:t>étage sup</w:t>
      </w:r>
      <w:r w:rsidRPr="00033231">
        <w:t>é</w:t>
      </w:r>
      <w:r w:rsidRPr="00033231">
        <w:t>rieur</w:t>
      </w:r>
      <w:r w:rsidR="004F69D6">
        <w:t>.</w:t>
      </w:r>
    </w:p>
    <w:p w14:paraId="2671137E" w14:textId="77777777" w:rsidR="004F69D6" w:rsidRDefault="00000000" w:rsidP="0021796F">
      <w:r w:rsidRPr="00033231">
        <w:t>Si Shirley n</w:t>
      </w:r>
      <w:r w:rsidR="004F69D6">
        <w:t>’</w:t>
      </w:r>
      <w:r w:rsidRPr="00033231">
        <w:t>était une indolente</w:t>
      </w:r>
      <w:r w:rsidR="004F69D6">
        <w:t xml:space="preserve">, </w:t>
      </w:r>
      <w:r w:rsidRPr="00033231">
        <w:t>une insouciante</w:t>
      </w:r>
      <w:r w:rsidR="004F69D6">
        <w:t xml:space="preserve">, </w:t>
      </w:r>
      <w:r w:rsidRPr="00033231">
        <w:t>une ign</w:t>
      </w:r>
      <w:r w:rsidRPr="00033231">
        <w:t>o</w:t>
      </w:r>
      <w:r w:rsidRPr="00033231">
        <w:t>rante créature</w:t>
      </w:r>
      <w:r w:rsidR="004F69D6">
        <w:t xml:space="preserve">, </w:t>
      </w:r>
      <w:r w:rsidRPr="00033231">
        <w:t>elle prendrait la plume en de tels moments</w:t>
      </w:r>
      <w:r w:rsidR="004F69D6">
        <w:t xml:space="preserve">, </w:t>
      </w:r>
      <w:r w:rsidRPr="00033231">
        <w:t>ou du moins pendant que leur souvenir est frais dans son esprit</w:t>
      </w:r>
      <w:r w:rsidR="004F69D6">
        <w:t xml:space="preserve"> ; </w:t>
      </w:r>
      <w:r w:rsidRPr="00033231">
        <w:t>elle saisirait</w:t>
      </w:r>
      <w:r w:rsidR="004F69D6">
        <w:t xml:space="preserve">, </w:t>
      </w:r>
      <w:r w:rsidRPr="00033231">
        <w:t>elle fixerait l</w:t>
      </w:r>
      <w:r w:rsidR="004F69D6">
        <w:t>’</w:t>
      </w:r>
      <w:r w:rsidRPr="00033231">
        <w:t>apparition</w:t>
      </w:r>
      <w:r w:rsidR="004F69D6">
        <w:t xml:space="preserve">, </w:t>
      </w:r>
      <w:r w:rsidRPr="00033231">
        <w:t>elle raconterait la vision révélée</w:t>
      </w:r>
      <w:r w:rsidR="004F69D6">
        <w:t xml:space="preserve">. </w:t>
      </w:r>
      <w:r w:rsidRPr="00033231">
        <w:t>Si elle avait dans la tête l</w:t>
      </w:r>
      <w:r w:rsidR="004F69D6">
        <w:t>’</w:t>
      </w:r>
      <w:r w:rsidRPr="00033231">
        <w:t>organe de l</w:t>
      </w:r>
      <w:r w:rsidR="004F69D6">
        <w:t>’</w:t>
      </w:r>
      <w:proofErr w:type="spellStart"/>
      <w:r w:rsidRPr="00033231">
        <w:t>acquisitivité</w:t>
      </w:r>
      <w:proofErr w:type="spellEnd"/>
      <w:r w:rsidRPr="00033231">
        <w:t xml:space="preserve"> un peu plus développé</w:t>
      </w:r>
      <w:r w:rsidR="004F69D6">
        <w:t xml:space="preserve">, </w:t>
      </w:r>
      <w:r w:rsidRPr="00033231">
        <w:t>un peu plus de l</w:t>
      </w:r>
      <w:r w:rsidR="004F69D6">
        <w:t>’</w:t>
      </w:r>
      <w:r w:rsidRPr="00033231">
        <w:t>amour de la propriété dans sa nature</w:t>
      </w:r>
      <w:r w:rsidR="004F69D6">
        <w:t xml:space="preserve">, </w:t>
      </w:r>
      <w:r w:rsidRPr="00033231">
        <w:t>elle prendrait une large feuille de papier et écrirait simplement</w:t>
      </w:r>
      <w:r w:rsidR="004F69D6">
        <w:t xml:space="preserve">, </w:t>
      </w:r>
      <w:r w:rsidRPr="00033231">
        <w:t>de son écriture singulière</w:t>
      </w:r>
      <w:r w:rsidR="004F69D6">
        <w:t xml:space="preserve">, </w:t>
      </w:r>
      <w:r w:rsidRPr="00033231">
        <w:t>mais claire et lisible</w:t>
      </w:r>
      <w:r w:rsidR="004F69D6">
        <w:t xml:space="preserve">, </w:t>
      </w:r>
      <w:r w:rsidRPr="00033231">
        <w:t>l</w:t>
      </w:r>
      <w:r w:rsidR="004F69D6">
        <w:t>’</w:t>
      </w:r>
      <w:r w:rsidRPr="00033231">
        <w:t>histoire qui lui a été racontée</w:t>
      </w:r>
      <w:r w:rsidR="004F69D6">
        <w:t xml:space="preserve">, </w:t>
      </w:r>
      <w:r w:rsidRPr="00033231">
        <w:t>le chant qui a retenti à son orei</w:t>
      </w:r>
      <w:r w:rsidRPr="00033231">
        <w:t>l</w:t>
      </w:r>
      <w:r w:rsidRPr="00033231">
        <w:t>le</w:t>
      </w:r>
      <w:r w:rsidR="004F69D6">
        <w:t xml:space="preserve">, </w:t>
      </w:r>
      <w:r w:rsidRPr="00033231">
        <w:t>et elle posséderait ainsi ce que son imagination a été c</w:t>
      </w:r>
      <w:r w:rsidRPr="00033231">
        <w:t>a</w:t>
      </w:r>
      <w:r w:rsidRPr="00033231">
        <w:t>pable de créer</w:t>
      </w:r>
      <w:r w:rsidR="004F69D6">
        <w:t xml:space="preserve">. </w:t>
      </w:r>
      <w:r w:rsidRPr="00033231">
        <w:t>Mais elle est paresseuse</w:t>
      </w:r>
      <w:r w:rsidR="004F69D6">
        <w:t xml:space="preserve">, </w:t>
      </w:r>
      <w:r w:rsidRPr="00033231">
        <w:t>elle est insouciante et fort ignorante</w:t>
      </w:r>
      <w:r w:rsidR="004F69D6">
        <w:t xml:space="preserve">, </w:t>
      </w:r>
      <w:r w:rsidRPr="00033231">
        <w:t>car elle ne sait pas que ses rêves sont rares</w:t>
      </w:r>
      <w:r w:rsidR="004F69D6">
        <w:t xml:space="preserve">, </w:t>
      </w:r>
      <w:r w:rsidRPr="00033231">
        <w:t>ses sens</w:t>
      </w:r>
      <w:r w:rsidRPr="00033231">
        <w:t>a</w:t>
      </w:r>
      <w:r w:rsidRPr="00033231">
        <w:t>tions toutes particulières</w:t>
      </w:r>
      <w:r w:rsidR="004F69D6">
        <w:t xml:space="preserve"> : </w:t>
      </w:r>
      <w:r w:rsidRPr="00033231">
        <w:t>elle ne connaît pas</w:t>
      </w:r>
      <w:r w:rsidR="004F69D6">
        <w:t xml:space="preserve">, </w:t>
      </w:r>
      <w:r w:rsidRPr="00033231">
        <w:t>elle n</w:t>
      </w:r>
      <w:r w:rsidR="004F69D6">
        <w:t>’</w:t>
      </w:r>
      <w:r w:rsidRPr="00033231">
        <w:t>a j</w:t>
      </w:r>
      <w:r w:rsidRPr="00033231">
        <w:t>a</w:t>
      </w:r>
      <w:r w:rsidRPr="00033231">
        <w:t>mais connu et elle mourra sans connaître toute la valeur de cette pr</w:t>
      </w:r>
      <w:r w:rsidRPr="00033231">
        <w:t>é</w:t>
      </w:r>
      <w:r w:rsidRPr="00033231">
        <w:t>cieuse source</w:t>
      </w:r>
      <w:r w:rsidR="004F69D6">
        <w:t xml:space="preserve">, </w:t>
      </w:r>
      <w:r w:rsidRPr="00033231">
        <w:t>dont le brillant et frais bouillonnement entretient dans son cœur une éternelle verdure</w:t>
      </w:r>
      <w:r w:rsidR="004F69D6">
        <w:t>.</w:t>
      </w:r>
    </w:p>
    <w:p w14:paraId="7D28ED29" w14:textId="77777777" w:rsidR="004F69D6" w:rsidRDefault="00000000" w:rsidP="0021796F">
      <w:r w:rsidRPr="00033231">
        <w:t>Shirley prend aisément la vie</w:t>
      </w:r>
      <w:r w:rsidR="004F69D6">
        <w:t xml:space="preserve"> : </w:t>
      </w:r>
      <w:r w:rsidRPr="00033231">
        <w:t>ce fait n</w:t>
      </w:r>
      <w:r w:rsidR="004F69D6">
        <w:t>’</w:t>
      </w:r>
      <w:r w:rsidRPr="00033231">
        <w:t>est-il pas écrit dans son œil</w:t>
      </w:r>
      <w:r w:rsidR="004F69D6">
        <w:t xml:space="preserve"> ? </w:t>
      </w:r>
      <w:r w:rsidRPr="00033231">
        <w:t>Dans ses moments de bonne humeur</w:t>
      </w:r>
      <w:r w:rsidR="004F69D6">
        <w:t xml:space="preserve">, </w:t>
      </w:r>
      <w:r w:rsidRPr="00033231">
        <w:t>cet œil n</w:t>
      </w:r>
      <w:r w:rsidR="004F69D6">
        <w:t>’</w:t>
      </w:r>
      <w:r w:rsidRPr="00033231">
        <w:t>est-il pas aussi rempli de paresseuse douceur</w:t>
      </w:r>
      <w:r w:rsidR="004F69D6">
        <w:t xml:space="preserve">, </w:t>
      </w:r>
      <w:r w:rsidRPr="00033231">
        <w:t>que dans ses courts a</w:t>
      </w:r>
      <w:r w:rsidRPr="00033231">
        <w:t>c</w:t>
      </w:r>
      <w:r w:rsidRPr="00033231">
        <w:t>cès de colère il est rempli de feu</w:t>
      </w:r>
      <w:r w:rsidR="004F69D6">
        <w:t xml:space="preserve"> ? </w:t>
      </w:r>
      <w:r w:rsidRPr="00033231">
        <w:t>Sa nature est dans son œil</w:t>
      </w:r>
      <w:r w:rsidR="004F69D6">
        <w:t xml:space="preserve"> : </w:t>
      </w:r>
      <w:r w:rsidRPr="00033231">
        <w:t>lorsqu</w:t>
      </w:r>
      <w:r w:rsidR="004F69D6">
        <w:t>’</w:t>
      </w:r>
      <w:r w:rsidRPr="00033231">
        <w:t>elle est calme</w:t>
      </w:r>
      <w:r w:rsidR="004F69D6">
        <w:t xml:space="preserve">, </w:t>
      </w:r>
      <w:r w:rsidRPr="00033231">
        <w:t>l</w:t>
      </w:r>
      <w:r w:rsidR="004F69D6">
        <w:t>’</w:t>
      </w:r>
      <w:r w:rsidRPr="00033231">
        <w:t>indolence</w:t>
      </w:r>
      <w:r w:rsidR="004F69D6">
        <w:t xml:space="preserve">, </w:t>
      </w:r>
      <w:r w:rsidRPr="00033231">
        <w:t>l</w:t>
      </w:r>
      <w:r w:rsidR="004F69D6">
        <w:t>’</w:t>
      </w:r>
      <w:r w:rsidRPr="00033231">
        <w:t>indulgence</w:t>
      </w:r>
      <w:r w:rsidR="004F69D6">
        <w:t xml:space="preserve">, </w:t>
      </w:r>
      <w:r w:rsidRPr="00033231">
        <w:t>la gaieté et la tendresse</w:t>
      </w:r>
      <w:r w:rsidR="004F69D6">
        <w:t xml:space="preserve">, </w:t>
      </w:r>
      <w:r w:rsidRPr="00033231">
        <w:t>se lisent dans ce large globe gris</w:t>
      </w:r>
      <w:r w:rsidR="004F69D6">
        <w:t xml:space="preserve"> ; </w:t>
      </w:r>
      <w:r w:rsidRPr="00033231">
        <w:t>qu</w:t>
      </w:r>
      <w:r w:rsidR="004F69D6">
        <w:t>’</w:t>
      </w:r>
      <w:r w:rsidRPr="00033231">
        <w:t>elle s</w:t>
      </w:r>
      <w:r w:rsidR="004F69D6">
        <w:t>’</w:t>
      </w:r>
      <w:r w:rsidRPr="00033231">
        <w:t>anime</w:t>
      </w:r>
      <w:r w:rsidR="004F69D6">
        <w:t xml:space="preserve">, </w:t>
      </w:r>
      <w:r w:rsidRPr="00033231">
        <w:t>un rouge éclair perce la rosée</w:t>
      </w:r>
      <w:r w:rsidR="004F69D6">
        <w:t xml:space="preserve">, </w:t>
      </w:r>
      <w:r w:rsidRPr="00033231">
        <w:t>il jette des flammes</w:t>
      </w:r>
      <w:r w:rsidR="004F69D6">
        <w:t>.</w:t>
      </w:r>
    </w:p>
    <w:p w14:paraId="14FD7518" w14:textId="77777777" w:rsidR="004F69D6" w:rsidRDefault="00000000" w:rsidP="0021796F">
      <w:r w:rsidRPr="00033231">
        <w:lastRenderedPageBreak/>
        <w:t>Avant que le mois de juillet fût passé</w:t>
      </w:r>
      <w:r w:rsidR="004F69D6">
        <w:t xml:space="preserve">, </w:t>
      </w:r>
      <w:r w:rsidRPr="00033231">
        <w:t xml:space="preserve">miss </w:t>
      </w:r>
      <w:proofErr w:type="spellStart"/>
      <w:r w:rsidRPr="00033231">
        <w:t>Keeldar</w:t>
      </w:r>
      <w:proofErr w:type="spellEnd"/>
      <w:r w:rsidRPr="00033231">
        <w:t xml:space="preserve"> serait probablement partie avec Caroline pour le tour qu</w:t>
      </w:r>
      <w:r w:rsidR="004F69D6">
        <w:t>’</w:t>
      </w:r>
      <w:r w:rsidRPr="00033231">
        <w:t>elles avaient projeté</w:t>
      </w:r>
      <w:r w:rsidR="004F69D6">
        <w:t xml:space="preserve"> ; </w:t>
      </w:r>
      <w:r w:rsidRPr="00033231">
        <w:t>mais</w:t>
      </w:r>
      <w:r w:rsidR="004F69D6">
        <w:t xml:space="preserve">, </w:t>
      </w:r>
      <w:r w:rsidRPr="00033231">
        <w:t>précisément à cette époque</w:t>
      </w:r>
      <w:r w:rsidR="004F69D6">
        <w:t xml:space="preserve">, </w:t>
      </w:r>
      <w:r w:rsidRPr="00033231">
        <w:t xml:space="preserve">une invasion tomba sur </w:t>
      </w:r>
      <w:proofErr w:type="spellStart"/>
      <w:r w:rsidRPr="00033231">
        <w:t>Fieldhead</w:t>
      </w:r>
      <w:proofErr w:type="spellEnd"/>
      <w:r w:rsidR="004F69D6">
        <w:t xml:space="preserve"> : </w:t>
      </w:r>
      <w:r w:rsidRPr="00033231">
        <w:t>une armée de touristes assiégea Shirley dans son château et la força de se rendre à discrétion</w:t>
      </w:r>
      <w:r w:rsidR="004F69D6">
        <w:t xml:space="preserve">. </w:t>
      </w:r>
      <w:r w:rsidRPr="00033231">
        <w:t>Un oncle</w:t>
      </w:r>
      <w:r w:rsidR="004F69D6">
        <w:t xml:space="preserve">, </w:t>
      </w:r>
      <w:r w:rsidRPr="00033231">
        <w:t>une tante et deux cousines du Midi</w:t>
      </w:r>
      <w:r w:rsidR="004F69D6">
        <w:t xml:space="preserve">, </w:t>
      </w:r>
      <w:r w:rsidRPr="00033231">
        <w:t>M</w:t>
      </w:r>
      <w:r w:rsidR="004F69D6">
        <w:t xml:space="preserve">…, </w:t>
      </w:r>
      <w:proofErr w:type="spellStart"/>
      <w:r w:rsidRPr="00033231">
        <w:t>mistress</w:t>
      </w:r>
      <w:proofErr w:type="spellEnd"/>
      <w:r w:rsidRPr="00033231">
        <w:t xml:space="preserve"> et les deux misses </w:t>
      </w:r>
      <w:proofErr w:type="spellStart"/>
      <w:r w:rsidRPr="00033231">
        <w:t>Sympson</w:t>
      </w:r>
      <w:proofErr w:type="spellEnd"/>
      <w:r w:rsidR="004F69D6">
        <w:t xml:space="preserve">, </w:t>
      </w:r>
      <w:r w:rsidRPr="00033231">
        <w:t xml:space="preserve">de </w:t>
      </w:r>
      <w:proofErr w:type="spellStart"/>
      <w:r w:rsidRPr="00033231">
        <w:t>Sympson</w:t>
      </w:r>
      <w:proofErr w:type="spellEnd"/>
      <w:r w:rsidRPr="00033231">
        <w:t>-Grove</w:t>
      </w:r>
      <w:r w:rsidR="004F69D6">
        <w:t xml:space="preserve">, </w:t>
      </w:r>
      <w:r w:rsidRPr="00033231">
        <w:t>vinrent lui rendre visite</w:t>
      </w:r>
      <w:r w:rsidR="004F69D6">
        <w:t xml:space="preserve">. </w:t>
      </w:r>
      <w:r w:rsidRPr="00033231">
        <w:t>Les lois de l</w:t>
      </w:r>
      <w:r w:rsidR="004F69D6">
        <w:t>’</w:t>
      </w:r>
      <w:r w:rsidRPr="00033231">
        <w:t>hospitalité lui firent un devoir de renoncer à son projet</w:t>
      </w:r>
      <w:r w:rsidR="004F69D6">
        <w:t xml:space="preserve">, </w:t>
      </w:r>
      <w:r w:rsidRPr="00033231">
        <w:t>ce qu</w:t>
      </w:r>
      <w:r w:rsidR="004F69D6">
        <w:t>’</w:t>
      </w:r>
      <w:r w:rsidRPr="00033231">
        <w:t>elle fit avec une facilité un peu surprenante pour Caroline</w:t>
      </w:r>
      <w:r w:rsidR="004F69D6">
        <w:t xml:space="preserve">, </w:t>
      </w:r>
      <w:r w:rsidRPr="00033231">
        <w:t>qui savait combien elle était prompte à agir et fertile en exp</w:t>
      </w:r>
      <w:r w:rsidRPr="00033231">
        <w:t>é</w:t>
      </w:r>
      <w:r w:rsidRPr="00033231">
        <w:t>dients</w:t>
      </w:r>
      <w:r w:rsidR="004F69D6">
        <w:t xml:space="preserve">, </w:t>
      </w:r>
      <w:r w:rsidRPr="00033231">
        <w:t>lorsqu</w:t>
      </w:r>
      <w:r w:rsidR="004F69D6">
        <w:t>’</w:t>
      </w:r>
      <w:r w:rsidRPr="00033231">
        <w:t>il s</w:t>
      </w:r>
      <w:r w:rsidR="004F69D6">
        <w:t>’</w:t>
      </w:r>
      <w:r w:rsidRPr="00033231">
        <w:t>agissait de faire triompher sa volonté</w:t>
      </w:r>
      <w:r w:rsidR="004F69D6">
        <w:t xml:space="preserve">. </w:t>
      </w:r>
      <w:r w:rsidRPr="00033231">
        <w:t xml:space="preserve">Miss </w:t>
      </w:r>
      <w:proofErr w:type="spellStart"/>
      <w:r w:rsidRPr="00033231">
        <w:t>Helstone</w:t>
      </w:r>
      <w:proofErr w:type="spellEnd"/>
      <w:r w:rsidRPr="00033231">
        <w:t xml:space="preserve"> lui exprima même son étonnement de la voir se so</w:t>
      </w:r>
      <w:r w:rsidRPr="00033231">
        <w:t>u</w:t>
      </w:r>
      <w:r w:rsidRPr="00033231">
        <w:t>mettre si facilement</w:t>
      </w:r>
      <w:r w:rsidR="004F69D6">
        <w:t xml:space="preserve">. </w:t>
      </w:r>
      <w:r w:rsidRPr="00033231">
        <w:t>Elle répondit que de vieux sentiments avaient leur pouvoir</w:t>
      </w:r>
      <w:r w:rsidR="004F69D6">
        <w:t xml:space="preserve"> : </w:t>
      </w:r>
      <w:r w:rsidRPr="00033231">
        <w:t>elle avait passé deux années de sa pr</w:t>
      </w:r>
      <w:r w:rsidRPr="00033231">
        <w:t>e</w:t>
      </w:r>
      <w:r w:rsidRPr="00033231">
        <w:t>mi</w:t>
      </w:r>
      <w:r w:rsidRPr="00033231">
        <w:t>è</w:t>
      </w:r>
      <w:r w:rsidRPr="00033231">
        <w:t xml:space="preserve">re jeunesse à </w:t>
      </w:r>
      <w:proofErr w:type="spellStart"/>
      <w:r w:rsidRPr="00033231">
        <w:t>Sympson</w:t>
      </w:r>
      <w:proofErr w:type="spellEnd"/>
      <w:r w:rsidRPr="00033231">
        <w:t>-Grove</w:t>
      </w:r>
      <w:r w:rsidR="004F69D6">
        <w:t>.</w:t>
      </w:r>
    </w:p>
    <w:p w14:paraId="426D1488" w14:textId="77777777" w:rsidR="004F69D6" w:rsidRDefault="00000000" w:rsidP="0021796F">
      <w:r w:rsidRPr="00033231">
        <w:t xml:space="preserve">Miss </w:t>
      </w:r>
      <w:proofErr w:type="spellStart"/>
      <w:r w:rsidRPr="00033231">
        <w:t>Helstone</w:t>
      </w:r>
      <w:proofErr w:type="spellEnd"/>
      <w:r w:rsidRPr="00033231">
        <w:t xml:space="preserve"> lui demanda quelle était son affection pour ces parents</w:t>
      </w:r>
      <w:r w:rsidR="004F69D6">
        <w:t>.</w:t>
      </w:r>
    </w:p>
    <w:p w14:paraId="01087D6A" w14:textId="77777777" w:rsidR="004F69D6" w:rsidRDefault="00000000" w:rsidP="0021796F">
      <w:r w:rsidRPr="00033231">
        <w:t>Elle n</w:t>
      </w:r>
      <w:r w:rsidR="004F69D6">
        <w:t>’</w:t>
      </w:r>
      <w:r w:rsidRPr="00033231">
        <w:t>avait rien de commun avec eux</w:t>
      </w:r>
      <w:r w:rsidR="004F69D6">
        <w:t xml:space="preserve">, </w:t>
      </w:r>
      <w:r w:rsidRPr="00033231">
        <w:t>répliqua-t-elle</w:t>
      </w:r>
      <w:r w:rsidR="004F69D6">
        <w:t xml:space="preserve"> ; </w:t>
      </w:r>
      <w:r w:rsidRPr="00033231">
        <w:t xml:space="preserve">le petit </w:t>
      </w:r>
      <w:r w:rsidRPr="00033231">
        <w:t xml:space="preserve">Henry </w:t>
      </w:r>
      <w:proofErr w:type="spellStart"/>
      <w:r w:rsidRPr="00033231">
        <w:t>Sympson</w:t>
      </w:r>
      <w:proofErr w:type="spellEnd"/>
      <w:r w:rsidR="004F69D6">
        <w:t xml:space="preserve">, </w:t>
      </w:r>
      <w:r w:rsidRPr="00033231">
        <w:t>il est vrai</w:t>
      </w:r>
      <w:r w:rsidR="004F69D6">
        <w:t xml:space="preserve">, </w:t>
      </w:r>
      <w:r w:rsidRPr="00033231">
        <w:t>ne ressemblait nullement à ses sœurs</w:t>
      </w:r>
      <w:r w:rsidR="004F69D6">
        <w:t xml:space="preserve">, </w:t>
      </w:r>
      <w:r w:rsidRPr="00033231">
        <w:t>et elle avait eu autrefois une grande amitié pour lui</w:t>
      </w:r>
      <w:r w:rsidR="004F69D6">
        <w:t xml:space="preserve"> ; </w:t>
      </w:r>
      <w:r w:rsidRPr="00033231">
        <w:t>mais il ne venait pas dans le Yorkshire</w:t>
      </w:r>
      <w:r w:rsidR="004F69D6">
        <w:t xml:space="preserve">, </w:t>
      </w:r>
      <w:r w:rsidRPr="00033231">
        <w:t>du moins pas encore</w:t>
      </w:r>
      <w:r w:rsidR="004F69D6">
        <w:t>.</w:t>
      </w:r>
    </w:p>
    <w:p w14:paraId="0AED8C7B" w14:textId="77777777" w:rsidR="004F69D6" w:rsidRDefault="00000000" w:rsidP="0021796F">
      <w:r w:rsidRPr="00033231">
        <w:t>Le dimanche suivant</w:t>
      </w:r>
      <w:r w:rsidR="004F69D6">
        <w:t xml:space="preserve">, </w:t>
      </w:r>
      <w:r w:rsidRPr="00033231">
        <w:t>le banc d</w:t>
      </w:r>
      <w:r w:rsidR="004F69D6">
        <w:t>’</w:t>
      </w:r>
      <w:r w:rsidRPr="00033231">
        <w:t>honneur de l</w:t>
      </w:r>
      <w:r w:rsidR="004F69D6">
        <w:t>’</w:t>
      </w:r>
      <w:r w:rsidRPr="00033231">
        <w:t xml:space="preserve">église de </w:t>
      </w:r>
      <w:proofErr w:type="spellStart"/>
      <w:r w:rsidRPr="00033231">
        <w:t>Briarfield</w:t>
      </w:r>
      <w:proofErr w:type="spellEnd"/>
      <w:r w:rsidRPr="00033231">
        <w:t xml:space="preserve"> était occupé par un vieux gentleman</w:t>
      </w:r>
      <w:r w:rsidR="004F69D6">
        <w:t xml:space="preserve">, </w:t>
      </w:r>
      <w:r w:rsidRPr="00033231">
        <w:t>précieux et tiré à quatre épingles</w:t>
      </w:r>
      <w:r w:rsidR="004F69D6">
        <w:t xml:space="preserve">, </w:t>
      </w:r>
      <w:r w:rsidRPr="00033231">
        <w:t>qui rajustait ses lunettes et changeait de pos</w:t>
      </w:r>
      <w:r w:rsidRPr="00033231">
        <w:t>i</w:t>
      </w:r>
      <w:r w:rsidRPr="00033231">
        <w:t>tion toutes les trois minutes</w:t>
      </w:r>
      <w:r w:rsidR="004F69D6">
        <w:t xml:space="preserve"> ; </w:t>
      </w:r>
      <w:r w:rsidRPr="00033231">
        <w:t>une vieille lady à l</w:t>
      </w:r>
      <w:r w:rsidR="004F69D6">
        <w:t>’</w:t>
      </w:r>
      <w:r w:rsidRPr="00033231">
        <w:t>air calme et placide</w:t>
      </w:r>
      <w:r w:rsidR="004F69D6">
        <w:t xml:space="preserve">, </w:t>
      </w:r>
      <w:r w:rsidRPr="00033231">
        <w:t>habillée de satin brun</w:t>
      </w:r>
      <w:r w:rsidR="004F69D6">
        <w:t xml:space="preserve">, </w:t>
      </w:r>
      <w:r w:rsidRPr="00033231">
        <w:t>et deux jeunes ladies modèles</w:t>
      </w:r>
      <w:r w:rsidR="004F69D6">
        <w:t xml:space="preserve">, </w:t>
      </w:r>
      <w:r w:rsidRPr="00033231">
        <w:t>dans une toilette modèle et une attitude modèle</w:t>
      </w:r>
      <w:r w:rsidR="004F69D6">
        <w:t xml:space="preserve">. </w:t>
      </w:r>
      <w:r w:rsidRPr="00033231">
        <w:t>Shirley avait l</w:t>
      </w:r>
      <w:r w:rsidR="004F69D6">
        <w:t>’</w:t>
      </w:r>
      <w:r w:rsidRPr="00033231">
        <w:t>air d</w:t>
      </w:r>
      <w:r w:rsidR="004F69D6">
        <w:t>’</w:t>
      </w:r>
      <w:r w:rsidRPr="00033231">
        <w:t>un cygne noir ou d</w:t>
      </w:r>
      <w:r w:rsidR="004F69D6">
        <w:t>’</w:t>
      </w:r>
      <w:r w:rsidRPr="00033231">
        <w:t>une corneille blanche au milieu de ce</w:t>
      </w:r>
      <w:r w:rsidRPr="00033231">
        <w:t>t</w:t>
      </w:r>
      <w:r w:rsidRPr="00033231">
        <w:t>te compagnie</w:t>
      </w:r>
      <w:r w:rsidR="004F69D6">
        <w:t xml:space="preserve"> ; </w:t>
      </w:r>
      <w:r w:rsidRPr="00033231">
        <w:t xml:space="preserve">elle paraissait tout à fait </w:t>
      </w:r>
      <w:r w:rsidRPr="00033231">
        <w:lastRenderedPageBreak/>
        <w:t>déconcertée</w:t>
      </w:r>
      <w:r w:rsidR="004F69D6">
        <w:t xml:space="preserve">. </w:t>
      </w:r>
      <w:r w:rsidRPr="00033231">
        <w:t>Nous a</w:t>
      </w:r>
      <w:r w:rsidRPr="00033231">
        <w:t>l</w:t>
      </w:r>
      <w:r w:rsidRPr="00033231">
        <w:t xml:space="preserve">lons la laisser dans cette respectable société pour nous occuper de miss </w:t>
      </w:r>
      <w:proofErr w:type="spellStart"/>
      <w:r w:rsidRPr="00033231">
        <w:t>Helstone</w:t>
      </w:r>
      <w:proofErr w:type="spellEnd"/>
      <w:r w:rsidR="004F69D6">
        <w:t>.</w:t>
      </w:r>
    </w:p>
    <w:p w14:paraId="7D8999D9" w14:textId="77777777" w:rsidR="004F69D6" w:rsidRDefault="00000000" w:rsidP="0021796F">
      <w:r w:rsidRPr="00033231">
        <w:t xml:space="preserve">Séparée de miss </w:t>
      </w:r>
      <w:proofErr w:type="spellStart"/>
      <w:r w:rsidRPr="00033231">
        <w:t>Keeldar</w:t>
      </w:r>
      <w:proofErr w:type="spellEnd"/>
      <w:r w:rsidRPr="00033231">
        <w:t xml:space="preserve"> pour le présent</w:t>
      </w:r>
      <w:r w:rsidR="004F69D6">
        <w:t xml:space="preserve">, </w:t>
      </w:r>
      <w:r w:rsidRPr="00033231">
        <w:t>car elle ne pouvait aller la chercher au milieu de ses parents</w:t>
      </w:r>
      <w:r w:rsidR="004F69D6">
        <w:t xml:space="preserve"> ; </w:t>
      </w:r>
      <w:r w:rsidRPr="00033231">
        <w:t xml:space="preserve">éloignée de </w:t>
      </w:r>
      <w:proofErr w:type="spellStart"/>
      <w:r w:rsidRPr="00033231">
        <w:t>Fieldhead</w:t>
      </w:r>
      <w:proofErr w:type="spellEnd"/>
      <w:r w:rsidRPr="00033231">
        <w:t xml:space="preserve"> par la commotion qu</w:t>
      </w:r>
      <w:r w:rsidR="004F69D6">
        <w:t>’</w:t>
      </w:r>
      <w:r w:rsidRPr="00033231">
        <w:t>avaient produite les nouveaux arrivés</w:t>
      </w:r>
      <w:r w:rsidR="004F69D6">
        <w:t xml:space="preserve">, </w:t>
      </w:r>
      <w:r w:rsidRPr="00033231">
        <w:t>C</w:t>
      </w:r>
      <w:r w:rsidRPr="00033231">
        <w:t>a</w:t>
      </w:r>
      <w:r w:rsidRPr="00033231">
        <w:t xml:space="preserve">roline se trouva de nouveau confinée à la sombre </w:t>
      </w:r>
      <w:proofErr w:type="spellStart"/>
      <w:r w:rsidRPr="00033231">
        <w:t>rectorerie</w:t>
      </w:r>
      <w:proofErr w:type="spellEnd"/>
      <w:r w:rsidR="004F69D6">
        <w:t xml:space="preserve">, </w:t>
      </w:r>
      <w:r w:rsidRPr="00033231">
        <w:t>aux promenades solitaires dans les sentiers écartés</w:t>
      </w:r>
      <w:r w:rsidR="004F69D6">
        <w:t xml:space="preserve">. </w:t>
      </w:r>
      <w:r w:rsidRPr="00033231">
        <w:t>Elle passait ses longues et tristes après-midi</w:t>
      </w:r>
      <w:r w:rsidR="004F69D6">
        <w:t xml:space="preserve">, </w:t>
      </w:r>
      <w:r w:rsidRPr="00033231">
        <w:t>tantôt assise dans le tranquille parloir que le soleil quittait vers le milieu du jour</w:t>
      </w:r>
      <w:r w:rsidR="004F69D6">
        <w:t xml:space="preserve">, </w:t>
      </w:r>
      <w:r w:rsidRPr="00033231">
        <w:t>tantôt</w:t>
      </w:r>
      <w:r w:rsidR="004F69D6">
        <w:t xml:space="preserve">, </w:t>
      </w:r>
      <w:r w:rsidRPr="00033231">
        <w:t>i</w:t>
      </w:r>
      <w:r w:rsidRPr="00033231">
        <w:t>m</w:t>
      </w:r>
      <w:r w:rsidRPr="00033231">
        <w:t>mobile comme une statue</w:t>
      </w:r>
      <w:r w:rsidR="004F69D6">
        <w:t xml:space="preserve">, </w:t>
      </w:r>
      <w:r w:rsidRPr="00033231">
        <w:t>dans le bosquet du jardin où ses rayons brillants</w:t>
      </w:r>
      <w:r w:rsidR="004F69D6">
        <w:t xml:space="preserve">, </w:t>
      </w:r>
      <w:r w:rsidRPr="00033231">
        <w:t>quoique tristes</w:t>
      </w:r>
      <w:r w:rsidR="004F69D6">
        <w:t xml:space="preserve">, </w:t>
      </w:r>
      <w:r w:rsidRPr="00033231">
        <w:t>passant à travers les grosei</w:t>
      </w:r>
      <w:r w:rsidRPr="00033231">
        <w:t>l</w:t>
      </w:r>
      <w:r w:rsidRPr="00033231">
        <w:t>liers</w:t>
      </w:r>
      <w:r w:rsidR="004F69D6">
        <w:t xml:space="preserve">, </w:t>
      </w:r>
      <w:r w:rsidRPr="00033231">
        <w:t>venaient dessiner des carrés et des losanges sur sa blanche robe d</w:t>
      </w:r>
      <w:r w:rsidR="004F69D6">
        <w:t>’</w:t>
      </w:r>
      <w:r w:rsidRPr="00033231">
        <w:t>été</w:t>
      </w:r>
      <w:r w:rsidR="004F69D6">
        <w:t xml:space="preserve">. </w:t>
      </w:r>
      <w:r w:rsidRPr="00033231">
        <w:t>Là</w:t>
      </w:r>
      <w:r w:rsidR="004F69D6">
        <w:t xml:space="preserve">, </w:t>
      </w:r>
      <w:r w:rsidRPr="00033231">
        <w:t>elle lisait de vieux livres pris dans la bibliothèque de son oncle</w:t>
      </w:r>
      <w:r w:rsidR="004F69D6">
        <w:t xml:space="preserve"> : </w:t>
      </w:r>
      <w:r w:rsidRPr="00033231">
        <w:t>les livres grecs et latins n</w:t>
      </w:r>
      <w:r w:rsidR="004F69D6">
        <w:t>’</w:t>
      </w:r>
      <w:r w:rsidRPr="00033231">
        <w:t>étaient d</w:t>
      </w:r>
      <w:r w:rsidR="004F69D6">
        <w:t>’</w:t>
      </w:r>
      <w:r w:rsidRPr="00033231">
        <w:t>aucun usage pour elle</w:t>
      </w:r>
      <w:r w:rsidR="004F69D6">
        <w:t xml:space="preserve">, </w:t>
      </w:r>
      <w:r w:rsidRPr="00033231">
        <w:t>et la collection de littérature légère qui avait appart</w:t>
      </w:r>
      <w:r w:rsidRPr="00033231">
        <w:t>e</w:t>
      </w:r>
      <w:r w:rsidRPr="00033231">
        <w:t>nu à sa tante Mary n</w:t>
      </w:r>
      <w:r w:rsidR="004F69D6">
        <w:t>’</w:t>
      </w:r>
      <w:r w:rsidRPr="00033231">
        <w:t>avait rien de bien attrayant</w:t>
      </w:r>
      <w:r w:rsidR="004F69D6">
        <w:t xml:space="preserve">. </w:t>
      </w:r>
      <w:r w:rsidRPr="00033231">
        <w:t>Quelques v</w:t>
      </w:r>
      <w:r w:rsidRPr="00033231">
        <w:t>é</w:t>
      </w:r>
      <w:r w:rsidRPr="00033231">
        <w:t xml:space="preserve">nérables </w:t>
      </w:r>
      <w:r w:rsidRPr="00033231">
        <w:rPr>
          <w:i/>
          <w:iCs/>
        </w:rPr>
        <w:t>Magazines</w:t>
      </w:r>
      <w:r w:rsidRPr="00033231">
        <w:t xml:space="preserve"> pour les dames</w:t>
      </w:r>
      <w:r w:rsidR="004F69D6">
        <w:t xml:space="preserve">, </w:t>
      </w:r>
      <w:r w:rsidRPr="00033231">
        <w:t>qui avaient autrefois a</w:t>
      </w:r>
      <w:r w:rsidRPr="00033231">
        <w:t>c</w:t>
      </w:r>
      <w:r w:rsidRPr="00033231">
        <w:t>compli un voyage en mer avec leur maîtresse et avaient essuyé une tempête</w:t>
      </w:r>
      <w:r w:rsidR="004F69D6">
        <w:t xml:space="preserve">, </w:t>
      </w:r>
      <w:r w:rsidRPr="00033231">
        <w:t>et dont les pages étaient salies d</w:t>
      </w:r>
      <w:r w:rsidR="004F69D6">
        <w:t>’</w:t>
      </w:r>
      <w:r w:rsidRPr="00033231">
        <w:t>eau salée</w:t>
      </w:r>
      <w:r w:rsidR="004F69D6">
        <w:t xml:space="preserve"> ; </w:t>
      </w:r>
      <w:r w:rsidRPr="00033231">
        <w:t>que</w:t>
      </w:r>
      <w:r w:rsidRPr="00033231">
        <w:t>l</w:t>
      </w:r>
      <w:r w:rsidRPr="00033231">
        <w:t xml:space="preserve">ques absurdes </w:t>
      </w:r>
      <w:r w:rsidRPr="00033231">
        <w:rPr>
          <w:i/>
          <w:iCs/>
        </w:rPr>
        <w:t xml:space="preserve">Magazines </w:t>
      </w:r>
      <w:r w:rsidRPr="00033231">
        <w:t>méthodistes pleins de miracles</w:t>
      </w:r>
      <w:r w:rsidR="004F69D6">
        <w:t xml:space="preserve">, </w:t>
      </w:r>
      <w:r w:rsidRPr="00033231">
        <w:t>d</w:t>
      </w:r>
      <w:r w:rsidR="004F69D6">
        <w:t>’</w:t>
      </w:r>
      <w:r w:rsidRPr="00033231">
        <w:t>apparitions</w:t>
      </w:r>
      <w:r w:rsidR="004F69D6">
        <w:t xml:space="preserve">, </w:t>
      </w:r>
      <w:r w:rsidRPr="00033231">
        <w:t>d</w:t>
      </w:r>
      <w:r w:rsidR="004F69D6">
        <w:t>’</w:t>
      </w:r>
      <w:r w:rsidRPr="00033231">
        <w:t>avertissements surnaturels</w:t>
      </w:r>
      <w:r w:rsidR="004F69D6">
        <w:t xml:space="preserve">, </w:t>
      </w:r>
      <w:r w:rsidRPr="00033231">
        <w:t>de songes sinistres</w:t>
      </w:r>
      <w:r w:rsidR="004F69D6">
        <w:t xml:space="preserve">, </w:t>
      </w:r>
      <w:r w:rsidRPr="00033231">
        <w:t>et de fanatisme furieux</w:t>
      </w:r>
      <w:r w:rsidR="004F69D6">
        <w:t xml:space="preserve"> ; </w:t>
      </w:r>
      <w:r w:rsidRPr="00033231">
        <w:t xml:space="preserve">les non moins folles </w:t>
      </w:r>
      <w:r w:rsidRPr="00033231">
        <w:rPr>
          <w:i/>
          <w:iCs/>
        </w:rPr>
        <w:t>Lettres des Morts aux Vivants</w:t>
      </w:r>
      <w:r w:rsidR="004F69D6">
        <w:rPr>
          <w:i/>
          <w:iCs/>
        </w:rPr>
        <w:t xml:space="preserve">, </w:t>
      </w:r>
      <w:r w:rsidRPr="00033231">
        <w:t xml:space="preserve">de </w:t>
      </w:r>
      <w:proofErr w:type="spellStart"/>
      <w:r w:rsidRPr="00033231">
        <w:t>mistress</w:t>
      </w:r>
      <w:proofErr w:type="spellEnd"/>
      <w:r w:rsidRPr="00033231">
        <w:t xml:space="preserve"> Élisabeth Rowe</w:t>
      </w:r>
      <w:r w:rsidR="004F69D6">
        <w:t xml:space="preserve"> ; </w:t>
      </w:r>
      <w:r w:rsidRPr="00033231">
        <w:t>quelques vieux cla</w:t>
      </w:r>
      <w:r w:rsidRPr="00033231">
        <w:t>s</w:t>
      </w:r>
      <w:r w:rsidRPr="00033231">
        <w:t>siques anglais</w:t>
      </w:r>
      <w:r w:rsidR="004F69D6">
        <w:t xml:space="preserve"> : </w:t>
      </w:r>
      <w:r w:rsidRPr="00033231">
        <w:t>de ces fleurs flétries Caroline avait dans son e</w:t>
      </w:r>
      <w:r w:rsidRPr="00033231">
        <w:t>n</w:t>
      </w:r>
      <w:r w:rsidRPr="00033231">
        <w:t>fance extrait tout le miel</w:t>
      </w:r>
      <w:r w:rsidR="004F69D6">
        <w:t xml:space="preserve">, </w:t>
      </w:r>
      <w:r w:rsidRPr="00033231">
        <w:t>et elles étaient maintenant sans saveur pour elle</w:t>
      </w:r>
      <w:r w:rsidR="004F69D6">
        <w:t xml:space="preserve">. </w:t>
      </w:r>
      <w:r w:rsidRPr="00033231">
        <w:t>En manière de changement</w:t>
      </w:r>
      <w:r w:rsidR="004F69D6">
        <w:t xml:space="preserve">, </w:t>
      </w:r>
      <w:r w:rsidRPr="00033231">
        <w:t>et aussi pour faire le bien</w:t>
      </w:r>
      <w:r w:rsidR="004F69D6">
        <w:t xml:space="preserve">, </w:t>
      </w:r>
      <w:r w:rsidRPr="00033231">
        <w:t>elle se mettait à coudre</w:t>
      </w:r>
      <w:r w:rsidR="004F69D6">
        <w:t xml:space="preserve">, </w:t>
      </w:r>
      <w:r w:rsidRPr="00033231">
        <w:t xml:space="preserve">à confectionner des vêtements pour les pauvres sous la direction de miss </w:t>
      </w:r>
      <w:proofErr w:type="spellStart"/>
      <w:r w:rsidRPr="00033231">
        <w:t>Ainley</w:t>
      </w:r>
      <w:proofErr w:type="spellEnd"/>
      <w:r w:rsidR="004F69D6">
        <w:t xml:space="preserve">. </w:t>
      </w:r>
      <w:r w:rsidRPr="00033231">
        <w:t>Quelquefois</w:t>
      </w:r>
      <w:r w:rsidR="004F69D6">
        <w:t xml:space="preserve">, </w:t>
      </w:r>
      <w:r w:rsidRPr="00033231">
        <w:t>lor</w:t>
      </w:r>
      <w:r w:rsidRPr="00033231">
        <w:t>s</w:t>
      </w:r>
      <w:r w:rsidRPr="00033231">
        <w:t>qu</w:t>
      </w:r>
      <w:r w:rsidR="004F69D6">
        <w:t>’</w:t>
      </w:r>
      <w:r w:rsidRPr="00033231">
        <w:t>elle sentait les larmes lui venir dans les yeux et qu</w:t>
      </w:r>
      <w:r w:rsidR="004F69D6">
        <w:t>’</w:t>
      </w:r>
      <w:r w:rsidRPr="00033231">
        <w:t>elle les voyait lentement tomber sur son ouvrage</w:t>
      </w:r>
      <w:r w:rsidR="004F69D6">
        <w:t xml:space="preserve">, </w:t>
      </w:r>
      <w:r w:rsidRPr="00033231">
        <w:t>elle se demandait comment l</w:t>
      </w:r>
      <w:r w:rsidR="004F69D6">
        <w:t>’</w:t>
      </w:r>
      <w:r w:rsidRPr="00033231">
        <w:t xml:space="preserve">excellente femme qui avait </w:t>
      </w:r>
      <w:r w:rsidRPr="00033231">
        <w:lastRenderedPageBreak/>
        <w:t>coupé et disposé cet o</w:t>
      </w:r>
      <w:r w:rsidRPr="00033231">
        <w:t>u</w:t>
      </w:r>
      <w:r w:rsidRPr="00033231">
        <w:t>vrage pouvait garder une sérénité si égale dans sa solitude</w:t>
      </w:r>
      <w:r w:rsidR="004F69D6">
        <w:t>.</w:t>
      </w:r>
    </w:p>
    <w:p w14:paraId="08C9CED0" w14:textId="77777777" w:rsidR="004F69D6" w:rsidRDefault="004F69D6" w:rsidP="0021796F">
      <w:r>
        <w:t>« </w:t>
      </w:r>
      <w:r w:rsidR="00000000" w:rsidRPr="00033231">
        <w:t xml:space="preserve">Jamais je ne trouve miss </w:t>
      </w:r>
      <w:proofErr w:type="spellStart"/>
      <w:r w:rsidR="00000000" w:rsidRPr="00033231">
        <w:t>Ainley</w:t>
      </w:r>
      <w:proofErr w:type="spellEnd"/>
      <w:r w:rsidR="00000000" w:rsidRPr="00033231">
        <w:t xml:space="preserve"> opprimée par le dése</w:t>
      </w:r>
      <w:r w:rsidR="00000000" w:rsidRPr="00033231">
        <w:t>s</w:t>
      </w:r>
      <w:r w:rsidR="00000000" w:rsidRPr="00033231">
        <w:t>poir ou abattue par le chagrin</w:t>
      </w:r>
      <w:r>
        <w:t xml:space="preserve">, </w:t>
      </w:r>
      <w:r w:rsidR="00000000" w:rsidRPr="00033231">
        <w:t>pensait-elle</w:t>
      </w:r>
      <w:r>
        <w:t xml:space="preserve"> ; </w:t>
      </w:r>
      <w:r w:rsidR="00000000" w:rsidRPr="00033231">
        <w:t>et cependant son petit cottage est un triste endroit</w:t>
      </w:r>
      <w:r>
        <w:t xml:space="preserve">, </w:t>
      </w:r>
      <w:r w:rsidR="00000000" w:rsidRPr="00033231">
        <w:t>et elle n</w:t>
      </w:r>
      <w:r>
        <w:t>’</w:t>
      </w:r>
      <w:r w:rsidR="00000000" w:rsidRPr="00033231">
        <w:t>a ni brillante esp</w:t>
      </w:r>
      <w:r w:rsidR="00000000" w:rsidRPr="00033231">
        <w:t>é</w:t>
      </w:r>
      <w:r w:rsidR="00000000" w:rsidRPr="00033231">
        <w:t>rance</w:t>
      </w:r>
      <w:r>
        <w:t xml:space="preserve">, </w:t>
      </w:r>
      <w:r w:rsidR="00000000" w:rsidRPr="00033231">
        <w:t>ni ami dans le monde</w:t>
      </w:r>
      <w:r>
        <w:t xml:space="preserve">. </w:t>
      </w:r>
      <w:r w:rsidR="00000000" w:rsidRPr="00033231">
        <w:t>Je me rappelle néanmoins qu</w:t>
      </w:r>
      <w:r>
        <w:t>’</w:t>
      </w:r>
      <w:r w:rsidR="00000000" w:rsidRPr="00033231">
        <w:t>elle m</w:t>
      </w:r>
      <w:r>
        <w:t>’</w:t>
      </w:r>
      <w:r w:rsidR="00000000" w:rsidRPr="00033231">
        <w:t>a dit une fois avoir accoutumé ses pensées à tendre toujours vers le ciel</w:t>
      </w:r>
      <w:r>
        <w:t xml:space="preserve">. </w:t>
      </w:r>
      <w:r w:rsidR="00000000" w:rsidRPr="00033231">
        <w:t>Elle convenait qu</w:t>
      </w:r>
      <w:r>
        <w:t>’</w:t>
      </w:r>
      <w:r w:rsidR="00000000" w:rsidRPr="00033231">
        <w:t>il n</w:t>
      </w:r>
      <w:r>
        <w:t>’</w:t>
      </w:r>
      <w:r w:rsidR="00000000" w:rsidRPr="00033231">
        <w:t>y avait</w:t>
      </w:r>
      <w:r>
        <w:t xml:space="preserve">, </w:t>
      </w:r>
      <w:r w:rsidR="00000000" w:rsidRPr="00033231">
        <w:t>et qu</w:t>
      </w:r>
      <w:r>
        <w:t>’</w:t>
      </w:r>
      <w:r w:rsidR="00000000" w:rsidRPr="00033231">
        <w:t>il n</w:t>
      </w:r>
      <w:r>
        <w:t>’</w:t>
      </w:r>
      <w:r w:rsidR="00000000" w:rsidRPr="00033231">
        <w:t>y avait jamais eu que peu de jouissances en ce monde pour elle</w:t>
      </w:r>
      <w:r>
        <w:t xml:space="preserve"> ; </w:t>
      </w:r>
      <w:r w:rsidR="00000000" w:rsidRPr="00033231">
        <w:t>et je suppose qu</w:t>
      </w:r>
      <w:r>
        <w:t>’</w:t>
      </w:r>
      <w:r w:rsidR="00000000" w:rsidRPr="00033231">
        <w:t>elle a dirigé ses espérances vers le bonheur de la vie future</w:t>
      </w:r>
      <w:r>
        <w:t xml:space="preserve">. </w:t>
      </w:r>
      <w:r w:rsidR="00000000" w:rsidRPr="00033231">
        <w:t>Ainsi font les religieuses</w:t>
      </w:r>
      <w:r>
        <w:t xml:space="preserve">, </w:t>
      </w:r>
      <w:r w:rsidR="00000000" w:rsidRPr="00033231">
        <w:t>dans leur cellule fermée</w:t>
      </w:r>
      <w:r>
        <w:t xml:space="preserve">, </w:t>
      </w:r>
      <w:r w:rsidR="00000000" w:rsidRPr="00033231">
        <w:t>avec leur lampe de fer</w:t>
      </w:r>
      <w:r>
        <w:t xml:space="preserve">, </w:t>
      </w:r>
      <w:r w:rsidR="00000000" w:rsidRPr="00033231">
        <w:t>leur robe collante comme un suaire</w:t>
      </w:r>
      <w:r>
        <w:t xml:space="preserve">, </w:t>
      </w:r>
      <w:r w:rsidR="00000000" w:rsidRPr="00033231">
        <w:t>leur lit étroit comme un cercueil</w:t>
      </w:r>
      <w:r>
        <w:t xml:space="preserve">. </w:t>
      </w:r>
      <w:r w:rsidR="00000000" w:rsidRPr="00033231">
        <w:t>Elle dit souvent qu</w:t>
      </w:r>
      <w:r>
        <w:t>’</w:t>
      </w:r>
      <w:r w:rsidR="00000000" w:rsidRPr="00033231">
        <w:t>elle n</w:t>
      </w:r>
      <w:r>
        <w:t>’</w:t>
      </w:r>
      <w:r w:rsidR="00000000" w:rsidRPr="00033231">
        <w:t>a aucune crainte de la mort</w:t>
      </w:r>
      <w:r>
        <w:t xml:space="preserve">, </w:t>
      </w:r>
      <w:r w:rsidR="00000000" w:rsidRPr="00033231">
        <w:t>aucune terreur de la tombe</w:t>
      </w:r>
      <w:r>
        <w:t xml:space="preserve"> ; </w:t>
      </w:r>
      <w:r w:rsidR="00000000" w:rsidRPr="00033231">
        <w:t>pas plus sans doute que saint Siméon Stylite en haut de sa terrible colonne</w:t>
      </w:r>
      <w:r>
        <w:t xml:space="preserve">, </w:t>
      </w:r>
      <w:r w:rsidR="00000000" w:rsidRPr="00033231">
        <w:t>au milieu de la solitude sauvage</w:t>
      </w:r>
      <w:r>
        <w:t xml:space="preserve">, </w:t>
      </w:r>
      <w:r w:rsidR="00000000" w:rsidRPr="00033231">
        <w:t>pas plus que l</w:t>
      </w:r>
      <w:r>
        <w:t>’</w:t>
      </w:r>
      <w:r w:rsidR="00000000" w:rsidRPr="00033231">
        <w:t>Hindou fanatique étendu sur sa couche de pointes de fer</w:t>
      </w:r>
      <w:r>
        <w:t xml:space="preserve">. </w:t>
      </w:r>
      <w:r w:rsidR="00000000" w:rsidRPr="00033231">
        <w:t>Mais ceux-là</w:t>
      </w:r>
      <w:r>
        <w:t xml:space="preserve">, </w:t>
      </w:r>
      <w:r w:rsidR="00000000" w:rsidRPr="00033231">
        <w:t>ayant violé les lois de la nature</w:t>
      </w:r>
      <w:r>
        <w:t xml:space="preserve">, </w:t>
      </w:r>
      <w:r w:rsidR="00000000" w:rsidRPr="00033231">
        <w:t>avaient leurs sympathies et leurs antipathies nature</w:t>
      </w:r>
      <w:r w:rsidR="00000000" w:rsidRPr="00033231">
        <w:t>l</w:t>
      </w:r>
      <w:r w:rsidR="00000000" w:rsidRPr="00033231">
        <w:t>les renversées</w:t>
      </w:r>
      <w:r>
        <w:t xml:space="preserve">. </w:t>
      </w:r>
      <w:r w:rsidR="00000000" w:rsidRPr="00033231">
        <w:t>Ils étaient arrivés à un état morbide</w:t>
      </w:r>
      <w:r>
        <w:t xml:space="preserve">. </w:t>
      </w:r>
      <w:r w:rsidR="00000000" w:rsidRPr="00033231">
        <w:t>Je crains encore la mort</w:t>
      </w:r>
      <w:r>
        <w:t xml:space="preserve">, </w:t>
      </w:r>
      <w:r w:rsidR="00000000" w:rsidRPr="00033231">
        <w:t>mais je crois que c</w:t>
      </w:r>
      <w:r>
        <w:t>’</w:t>
      </w:r>
      <w:r w:rsidR="00000000" w:rsidRPr="00033231">
        <w:t>est parce que je suis jeune</w:t>
      </w:r>
      <w:r>
        <w:t xml:space="preserve"> : </w:t>
      </w:r>
      <w:r w:rsidR="00000000" w:rsidRPr="00033231">
        <w:t xml:space="preserve">la pauvre miss </w:t>
      </w:r>
      <w:proofErr w:type="spellStart"/>
      <w:r w:rsidR="00000000" w:rsidRPr="00033231">
        <w:t>Ainley</w:t>
      </w:r>
      <w:proofErr w:type="spellEnd"/>
      <w:r w:rsidR="00000000" w:rsidRPr="00033231">
        <w:t xml:space="preserve"> s</w:t>
      </w:r>
      <w:r>
        <w:t>’</w:t>
      </w:r>
      <w:r w:rsidR="00000000" w:rsidRPr="00033231">
        <w:t>attacherait davantage à la vie</w:t>
      </w:r>
      <w:r>
        <w:t xml:space="preserve">, </w:t>
      </w:r>
      <w:r w:rsidR="00000000" w:rsidRPr="00033231">
        <w:t>si la vie avait plus de charme pour elle</w:t>
      </w:r>
      <w:r>
        <w:t xml:space="preserve">. </w:t>
      </w:r>
      <w:r w:rsidR="00000000" w:rsidRPr="00033231">
        <w:t>Dieu ne nous a certainement pas créés et ne nous fait pas vivre pour que nous désirions continuell</w:t>
      </w:r>
      <w:r w:rsidR="00000000" w:rsidRPr="00033231">
        <w:t>e</w:t>
      </w:r>
      <w:r w:rsidR="00000000" w:rsidRPr="00033231">
        <w:t>ment la mort</w:t>
      </w:r>
      <w:r>
        <w:t xml:space="preserve">. </w:t>
      </w:r>
      <w:r w:rsidR="00000000" w:rsidRPr="00033231">
        <w:t>Je crois intimement que nous avons été destinés à aimer la vie et à en jouir aussi longtemps qu</w:t>
      </w:r>
      <w:r>
        <w:t>’</w:t>
      </w:r>
      <w:r w:rsidR="00000000" w:rsidRPr="00033231">
        <w:t>elle nous est do</w:t>
      </w:r>
      <w:r w:rsidR="00000000" w:rsidRPr="00033231">
        <w:t>n</w:t>
      </w:r>
      <w:r w:rsidR="00000000" w:rsidRPr="00033231">
        <w:t>née</w:t>
      </w:r>
      <w:r>
        <w:t xml:space="preserve">. </w:t>
      </w:r>
      <w:r w:rsidR="00000000" w:rsidRPr="00033231">
        <w:t>Dieu</w:t>
      </w:r>
      <w:r>
        <w:t xml:space="preserve">, </w:t>
      </w:r>
      <w:r w:rsidR="00000000" w:rsidRPr="00033231">
        <w:t>en nous donnant l</w:t>
      </w:r>
      <w:r>
        <w:t>’</w:t>
      </w:r>
      <w:r w:rsidR="00000000" w:rsidRPr="00033231">
        <w:t>existence</w:t>
      </w:r>
      <w:r>
        <w:t xml:space="preserve">, </w:t>
      </w:r>
      <w:r w:rsidR="00000000" w:rsidRPr="00033231">
        <w:t>n</w:t>
      </w:r>
      <w:r>
        <w:t>’</w:t>
      </w:r>
      <w:r w:rsidR="00000000" w:rsidRPr="00033231">
        <w:t>a jamais entendu qu</w:t>
      </w:r>
      <w:r>
        <w:t>’</w:t>
      </w:r>
      <w:r w:rsidR="00000000" w:rsidRPr="00033231">
        <w:t>elle soit cette chose pâle</w:t>
      </w:r>
      <w:r>
        <w:t xml:space="preserve">, </w:t>
      </w:r>
      <w:r w:rsidR="00000000" w:rsidRPr="00033231">
        <w:t>inutile et languissante</w:t>
      </w:r>
      <w:r>
        <w:t xml:space="preserve">, </w:t>
      </w:r>
      <w:r w:rsidR="00000000" w:rsidRPr="00033231">
        <w:t>qu</w:t>
      </w:r>
      <w:r>
        <w:t>’</w:t>
      </w:r>
      <w:r w:rsidR="00000000" w:rsidRPr="00033231">
        <w:t>elle d</w:t>
      </w:r>
      <w:r w:rsidR="00000000" w:rsidRPr="00033231">
        <w:t>e</w:t>
      </w:r>
      <w:r w:rsidR="00000000" w:rsidRPr="00033231">
        <w:t>vient pour beaucoup</w:t>
      </w:r>
      <w:r>
        <w:t xml:space="preserve">, </w:t>
      </w:r>
      <w:r w:rsidR="00000000" w:rsidRPr="00033231">
        <w:t>et pour moi en particulier</w:t>
      </w:r>
      <w:r>
        <w:t>.</w:t>
      </w:r>
    </w:p>
    <w:p w14:paraId="1305ADC8" w14:textId="37194598" w:rsidR="004F69D6" w:rsidRDefault="004F69D6" w:rsidP="0021796F">
      <w:r>
        <w:t>« </w:t>
      </w:r>
      <w:r w:rsidR="00000000" w:rsidRPr="00033231">
        <w:t>Personne</w:t>
      </w:r>
      <w:r>
        <w:t xml:space="preserve">, </w:t>
      </w:r>
      <w:r w:rsidR="00000000" w:rsidRPr="00033231">
        <w:t>continua-t-elle</w:t>
      </w:r>
      <w:r>
        <w:t xml:space="preserve">, </w:t>
      </w:r>
      <w:r w:rsidR="00000000" w:rsidRPr="00033231">
        <w:t>personne n</w:t>
      </w:r>
      <w:r>
        <w:t>’</w:t>
      </w:r>
      <w:r w:rsidR="00000000" w:rsidRPr="00033231">
        <w:t>est à blâmer pour l</w:t>
      </w:r>
      <w:r>
        <w:t>’</w:t>
      </w:r>
      <w:r w:rsidR="00000000" w:rsidRPr="00033231">
        <w:t>état dans lequel se trouvent les choses</w:t>
      </w:r>
      <w:r>
        <w:t xml:space="preserve">, </w:t>
      </w:r>
      <w:r w:rsidR="00000000" w:rsidRPr="00033231">
        <w:t>autant du moins que je puis le voir</w:t>
      </w:r>
      <w:r>
        <w:t xml:space="preserve">, </w:t>
      </w:r>
      <w:r w:rsidR="00000000" w:rsidRPr="00033231">
        <w:t>et je ne pourrais dire</w:t>
      </w:r>
      <w:r>
        <w:t xml:space="preserve">, </w:t>
      </w:r>
      <w:r w:rsidR="00000000" w:rsidRPr="00033231">
        <w:t xml:space="preserve">après y avoir beaucoup </w:t>
      </w:r>
      <w:r w:rsidR="00000000" w:rsidRPr="00033231">
        <w:lastRenderedPageBreak/>
        <w:t>réfl</w:t>
      </w:r>
      <w:r w:rsidR="00000000" w:rsidRPr="00033231">
        <w:t>é</w:t>
      </w:r>
      <w:r w:rsidR="00000000" w:rsidRPr="00033231">
        <w:t>chi cependant</w:t>
      </w:r>
      <w:r>
        <w:t xml:space="preserve">, </w:t>
      </w:r>
      <w:r w:rsidR="00000000" w:rsidRPr="00033231">
        <w:t>comment elles pourraient être améliorées</w:t>
      </w:r>
      <w:r>
        <w:t xml:space="preserve"> ; </w:t>
      </w:r>
      <w:r w:rsidR="00000000" w:rsidRPr="00033231">
        <w:t>mais je sens qu</w:t>
      </w:r>
      <w:r>
        <w:t>’</w:t>
      </w:r>
      <w:r w:rsidR="00000000" w:rsidRPr="00033231">
        <w:t>il y a quelque chose de mal quelque part</w:t>
      </w:r>
      <w:r>
        <w:t xml:space="preserve">. </w:t>
      </w:r>
      <w:r w:rsidR="00000000" w:rsidRPr="00033231">
        <w:t>Je crois que les femmes non mariées devraient avoir plus à faire</w:t>
      </w:r>
      <w:r>
        <w:t xml:space="preserve">, </w:t>
      </w:r>
      <w:r w:rsidR="00000000" w:rsidRPr="00033231">
        <w:t>de plus i</w:t>
      </w:r>
      <w:r w:rsidR="00000000" w:rsidRPr="00033231">
        <w:t>n</w:t>
      </w:r>
      <w:r w:rsidR="00000000" w:rsidRPr="00033231">
        <w:t>téressantes et surtout plus profitables occupations</w:t>
      </w:r>
      <w:r>
        <w:t xml:space="preserve">, </w:t>
      </w:r>
      <w:r w:rsidR="00000000" w:rsidRPr="00033231">
        <w:t>qu</w:t>
      </w:r>
      <w:r>
        <w:t>’</w:t>
      </w:r>
      <w:r w:rsidR="00000000" w:rsidRPr="00033231">
        <w:t>elles n</w:t>
      </w:r>
      <w:r>
        <w:t>’</w:t>
      </w:r>
      <w:r w:rsidR="00000000" w:rsidRPr="00033231">
        <w:t>en possèdent maintenant</w:t>
      </w:r>
      <w:r>
        <w:t xml:space="preserve">. </w:t>
      </w:r>
      <w:r w:rsidR="00000000" w:rsidRPr="00033231">
        <w:t>Et</w:t>
      </w:r>
      <w:r>
        <w:t xml:space="preserve">, </w:t>
      </w:r>
      <w:r w:rsidR="00000000" w:rsidRPr="00033231">
        <w:t>lorsque je parle ainsi</w:t>
      </w:r>
      <w:r>
        <w:t xml:space="preserve">, </w:t>
      </w:r>
      <w:r w:rsidR="00000000" w:rsidRPr="00033231">
        <w:t>je ne crois nu</w:t>
      </w:r>
      <w:r w:rsidR="00000000" w:rsidRPr="00033231">
        <w:t>l</w:t>
      </w:r>
      <w:r w:rsidR="00000000" w:rsidRPr="00033231">
        <w:t>lement offenser Dieu par mes paroles</w:t>
      </w:r>
      <w:r>
        <w:t xml:space="preserve"> ; </w:t>
      </w:r>
      <w:r w:rsidR="00000000" w:rsidRPr="00033231">
        <w:t>je ne crois pas être impie ou impatiente</w:t>
      </w:r>
      <w:r>
        <w:t xml:space="preserve">, </w:t>
      </w:r>
      <w:r w:rsidR="00000000" w:rsidRPr="00033231">
        <w:t>irréligieuse ou sacrilège</w:t>
      </w:r>
      <w:r>
        <w:t xml:space="preserve">. </w:t>
      </w:r>
      <w:r w:rsidR="00000000" w:rsidRPr="00033231">
        <w:t>Ce qui me console</w:t>
      </w:r>
      <w:r>
        <w:t xml:space="preserve">, </w:t>
      </w:r>
      <w:r w:rsidR="00000000" w:rsidRPr="00033231">
        <w:t>du reste</w:t>
      </w:r>
      <w:r>
        <w:t xml:space="preserve">, </w:t>
      </w:r>
      <w:r w:rsidR="00000000" w:rsidRPr="00033231">
        <w:t>c</w:t>
      </w:r>
      <w:r>
        <w:t>’</w:t>
      </w:r>
      <w:r w:rsidR="00000000" w:rsidRPr="00033231">
        <w:t>est de penser que Dieu a compassion de bien des do</w:t>
      </w:r>
      <w:r w:rsidR="00000000" w:rsidRPr="00033231">
        <w:t>u</w:t>
      </w:r>
      <w:r w:rsidR="00000000" w:rsidRPr="00033231">
        <w:t>leurs et entend bien des soupirs</w:t>
      </w:r>
      <w:r>
        <w:t xml:space="preserve">, </w:t>
      </w:r>
      <w:r w:rsidR="00000000" w:rsidRPr="00033231">
        <w:t>auxquels les hommes ferment leurs oreilles ou qu</w:t>
      </w:r>
      <w:r>
        <w:t>’</w:t>
      </w:r>
      <w:r w:rsidR="00000000" w:rsidRPr="00033231">
        <w:t>ils regardent avec un air de mépris impui</w:t>
      </w:r>
      <w:r w:rsidR="00000000" w:rsidRPr="00033231">
        <w:t>s</w:t>
      </w:r>
      <w:r w:rsidR="00000000" w:rsidRPr="00033231">
        <w:t>sant</w:t>
      </w:r>
      <w:r>
        <w:t xml:space="preserve">. </w:t>
      </w:r>
      <w:r w:rsidR="00000000" w:rsidRPr="00033231">
        <w:t xml:space="preserve">Je dis </w:t>
      </w:r>
      <w:r w:rsidR="00000000" w:rsidRPr="00033231">
        <w:rPr>
          <w:i/>
          <w:iCs/>
        </w:rPr>
        <w:t>impuissant</w:t>
      </w:r>
      <w:r>
        <w:rPr>
          <w:i/>
          <w:iCs/>
        </w:rPr>
        <w:t xml:space="preserve">, </w:t>
      </w:r>
      <w:r w:rsidR="00000000" w:rsidRPr="00033231">
        <w:t>car je vois qu</w:t>
      </w:r>
      <w:r>
        <w:t>’</w:t>
      </w:r>
      <w:r w:rsidR="00000000" w:rsidRPr="00033231">
        <w:t>aux peines que la société ne peut guérir</w:t>
      </w:r>
      <w:r>
        <w:t xml:space="preserve">, </w:t>
      </w:r>
      <w:r w:rsidR="00000000" w:rsidRPr="00033231">
        <w:t>elle défend ordinairement de s</w:t>
      </w:r>
      <w:r>
        <w:t>’</w:t>
      </w:r>
      <w:r w:rsidR="00000000" w:rsidRPr="00033231">
        <w:t>exprimer</w:t>
      </w:r>
      <w:r>
        <w:t xml:space="preserve">, </w:t>
      </w:r>
      <w:r w:rsidR="00000000" w:rsidRPr="00033231">
        <w:t>sous peine de son mépris</w:t>
      </w:r>
      <w:r>
        <w:t xml:space="preserve"> : </w:t>
      </w:r>
      <w:r w:rsidR="00000000" w:rsidRPr="00033231">
        <w:t>ce mépris est une espèce de manteau de clinquant qui recouvre sa faiblesse difforme</w:t>
      </w:r>
      <w:r>
        <w:t xml:space="preserve">. </w:t>
      </w:r>
      <w:r w:rsidR="00000000" w:rsidRPr="00033231">
        <w:t>Les gens n</w:t>
      </w:r>
      <w:r>
        <w:t>’</w:t>
      </w:r>
      <w:r w:rsidR="00000000" w:rsidRPr="00033231">
        <w:t>aiment pas qu</w:t>
      </w:r>
      <w:r>
        <w:t>’</w:t>
      </w:r>
      <w:r w:rsidR="00000000" w:rsidRPr="00033231">
        <w:t>on leur rappelle des maux qu</w:t>
      </w:r>
      <w:r>
        <w:t>’</w:t>
      </w:r>
      <w:r w:rsidR="00000000" w:rsidRPr="00033231">
        <w:t>ils ne peuvent ou ne ve</w:t>
      </w:r>
      <w:r w:rsidR="00000000" w:rsidRPr="00033231">
        <w:t>u</w:t>
      </w:r>
      <w:r w:rsidR="00000000" w:rsidRPr="00033231">
        <w:t>lent guérir</w:t>
      </w:r>
      <w:r>
        <w:t xml:space="preserve"> ; </w:t>
      </w:r>
      <w:r w:rsidR="00000000" w:rsidRPr="00033231">
        <w:t>car le sentiment de leur propre incapacité</w:t>
      </w:r>
      <w:r>
        <w:t xml:space="preserve">, </w:t>
      </w:r>
      <w:r w:rsidR="00000000" w:rsidRPr="00033231">
        <w:t>ou de l</w:t>
      </w:r>
      <w:r>
        <w:t>’</w:t>
      </w:r>
      <w:r w:rsidR="00000000" w:rsidRPr="00033231">
        <w:t xml:space="preserve">obligation où ils sont de </w:t>
      </w:r>
      <w:proofErr w:type="gramStart"/>
      <w:r w:rsidR="00000000" w:rsidRPr="00033231">
        <w:t>faire</w:t>
      </w:r>
      <w:proofErr w:type="gramEnd"/>
      <w:r w:rsidR="00000000" w:rsidRPr="00033231">
        <w:t xml:space="preserve"> des efforts qui ne leur plaisent pas</w:t>
      </w:r>
      <w:r>
        <w:t xml:space="preserve">, </w:t>
      </w:r>
      <w:r w:rsidR="00000000" w:rsidRPr="00033231">
        <w:t>trouble leur quiétude et leur satisfaction d</w:t>
      </w:r>
      <w:r>
        <w:t>’</w:t>
      </w:r>
      <w:r w:rsidR="00000000" w:rsidRPr="00033231">
        <w:t>eux-mêmes</w:t>
      </w:r>
      <w:r>
        <w:t xml:space="preserve">. </w:t>
      </w:r>
      <w:r w:rsidR="00000000" w:rsidRPr="00033231">
        <w:t>Les vieilles filles</w:t>
      </w:r>
      <w:r>
        <w:t xml:space="preserve">, </w:t>
      </w:r>
      <w:r w:rsidR="00000000" w:rsidRPr="00033231">
        <w:t>comme les pauvres sans asile et sans travail</w:t>
      </w:r>
      <w:r>
        <w:t xml:space="preserve">, </w:t>
      </w:r>
      <w:r w:rsidR="00000000" w:rsidRPr="00033231">
        <w:t>ne doivent demander ni une place ni une occupation dans la soci</w:t>
      </w:r>
      <w:r w:rsidR="00000000" w:rsidRPr="00033231">
        <w:t>é</w:t>
      </w:r>
      <w:r w:rsidR="00000000" w:rsidRPr="00033231">
        <w:t>té</w:t>
      </w:r>
      <w:r>
        <w:t xml:space="preserve"> : </w:t>
      </w:r>
      <w:r w:rsidR="00000000" w:rsidRPr="00033231">
        <w:t>cela trouble les heureux et les riches</w:t>
      </w:r>
      <w:r>
        <w:t xml:space="preserve"> ; </w:t>
      </w:r>
      <w:r w:rsidR="00000000" w:rsidRPr="00033231">
        <w:t>cela trouble les p</w:t>
      </w:r>
      <w:r w:rsidR="00000000" w:rsidRPr="00033231">
        <w:t>a</w:t>
      </w:r>
      <w:r w:rsidR="00000000" w:rsidRPr="00033231">
        <w:t>rents</w:t>
      </w:r>
      <w:r>
        <w:t xml:space="preserve">. </w:t>
      </w:r>
      <w:r w:rsidR="00000000" w:rsidRPr="00033231">
        <w:t>Voyez les nombreuses familles de filles du voisinage</w:t>
      </w:r>
      <w:r>
        <w:t xml:space="preserve"> : </w:t>
      </w:r>
      <w:r w:rsidR="00000000" w:rsidRPr="00033231">
        <w:t xml:space="preserve">les </w:t>
      </w:r>
      <w:proofErr w:type="spellStart"/>
      <w:r w:rsidR="00000000" w:rsidRPr="00033231">
        <w:t>Armitage</w:t>
      </w:r>
      <w:proofErr w:type="spellEnd"/>
      <w:r>
        <w:t xml:space="preserve">, </w:t>
      </w:r>
      <w:r w:rsidR="00000000" w:rsidRPr="00033231">
        <w:t xml:space="preserve">les </w:t>
      </w:r>
      <w:proofErr w:type="spellStart"/>
      <w:r w:rsidR="00000000" w:rsidRPr="00033231">
        <w:t>Birtwhistle</w:t>
      </w:r>
      <w:proofErr w:type="spellEnd"/>
      <w:r>
        <w:t xml:space="preserve">, </w:t>
      </w:r>
      <w:r w:rsidR="00000000" w:rsidRPr="00033231">
        <w:t>les Sykes</w:t>
      </w:r>
      <w:r>
        <w:t xml:space="preserve">. </w:t>
      </w:r>
      <w:r w:rsidR="00000000" w:rsidRPr="00033231">
        <w:t>Les frères de ces filles ont tous un commerce ou une profession</w:t>
      </w:r>
      <w:r>
        <w:t xml:space="preserve"> ; </w:t>
      </w:r>
      <w:r w:rsidR="00000000" w:rsidRPr="00033231">
        <w:t>ils ont quelque chose à faire</w:t>
      </w:r>
      <w:r>
        <w:t xml:space="preserve">. </w:t>
      </w:r>
      <w:r w:rsidR="00000000" w:rsidRPr="00033231">
        <w:t>Leurs sœurs n</w:t>
      </w:r>
      <w:r>
        <w:t>’</w:t>
      </w:r>
      <w:r w:rsidR="00000000" w:rsidRPr="00033231">
        <w:t>ont aucun emploi terrestre</w:t>
      </w:r>
      <w:r>
        <w:t xml:space="preserve">, </w:t>
      </w:r>
      <w:r w:rsidR="00000000" w:rsidRPr="00033231">
        <w:t>si ce n</w:t>
      </w:r>
      <w:r>
        <w:t>’</w:t>
      </w:r>
      <w:r w:rsidR="00000000" w:rsidRPr="00033231">
        <w:t>est le soin de la maison et la couture</w:t>
      </w:r>
      <w:r>
        <w:t xml:space="preserve"> ; </w:t>
      </w:r>
      <w:r w:rsidR="00000000" w:rsidRPr="00033231">
        <w:t>aucun plaisir terrestre</w:t>
      </w:r>
      <w:r>
        <w:t xml:space="preserve">, </w:t>
      </w:r>
      <w:r w:rsidR="00000000" w:rsidRPr="00033231">
        <w:t>si ce n</w:t>
      </w:r>
      <w:r>
        <w:t>’</w:t>
      </w:r>
      <w:r w:rsidR="00000000" w:rsidRPr="00033231">
        <w:t>est d</w:t>
      </w:r>
      <w:r>
        <w:t>’</w:t>
      </w:r>
      <w:r w:rsidR="00000000" w:rsidRPr="00033231">
        <w:t>improfitables visites</w:t>
      </w:r>
      <w:r>
        <w:t xml:space="preserve"> ; </w:t>
      </w:r>
      <w:r w:rsidR="00000000" w:rsidRPr="00033231">
        <w:t>aucune espérance</w:t>
      </w:r>
      <w:r>
        <w:t xml:space="preserve">, </w:t>
      </w:r>
      <w:r w:rsidR="00000000" w:rsidRPr="00033231">
        <w:t>dans toute leur vie à venir</w:t>
      </w:r>
      <w:r>
        <w:t xml:space="preserve">, </w:t>
      </w:r>
      <w:r w:rsidR="00000000" w:rsidRPr="00033231">
        <w:t>de rien de meilleur</w:t>
      </w:r>
      <w:r>
        <w:t xml:space="preserve">. </w:t>
      </w:r>
      <w:r w:rsidR="00000000" w:rsidRPr="00033231">
        <w:t>Cet état de stagnation fait décl</w:t>
      </w:r>
      <w:r w:rsidR="00000000" w:rsidRPr="00033231">
        <w:t>i</w:t>
      </w:r>
      <w:r w:rsidR="00000000" w:rsidRPr="00033231">
        <w:t>ner rapidement leur santé</w:t>
      </w:r>
      <w:r>
        <w:t xml:space="preserve"> ; </w:t>
      </w:r>
      <w:r w:rsidR="00000000" w:rsidRPr="00033231">
        <w:t>elles ne sont jamais bien portantes</w:t>
      </w:r>
      <w:r>
        <w:t xml:space="preserve">, </w:t>
      </w:r>
      <w:r w:rsidR="00000000" w:rsidRPr="00033231">
        <w:t>et leur esprit et leurs idées se rétrécissent prodigieusement</w:t>
      </w:r>
      <w:r>
        <w:t xml:space="preserve">. </w:t>
      </w:r>
      <w:r w:rsidR="00000000" w:rsidRPr="00033231">
        <w:t>Le grand désir</w:t>
      </w:r>
      <w:r>
        <w:t xml:space="preserve">, </w:t>
      </w:r>
      <w:r w:rsidR="00000000" w:rsidRPr="00033231">
        <w:t>le seul but de chacune d</w:t>
      </w:r>
      <w:r>
        <w:t>’</w:t>
      </w:r>
      <w:r w:rsidR="00000000" w:rsidRPr="00033231">
        <w:t>elles</w:t>
      </w:r>
      <w:r>
        <w:t xml:space="preserve">, </w:t>
      </w:r>
      <w:r w:rsidR="00000000" w:rsidRPr="00033231">
        <w:t>est d</w:t>
      </w:r>
      <w:r>
        <w:t>’</w:t>
      </w:r>
      <w:r w:rsidR="00000000" w:rsidRPr="00033231">
        <w:t>être mariée</w:t>
      </w:r>
      <w:r>
        <w:t xml:space="preserve">, </w:t>
      </w:r>
      <w:r w:rsidR="00000000" w:rsidRPr="00033231">
        <w:t>mais le plus grand nombre ne le seront jamais</w:t>
      </w:r>
      <w:r>
        <w:t xml:space="preserve">. </w:t>
      </w:r>
      <w:r w:rsidR="00000000" w:rsidRPr="00033231">
        <w:t xml:space="preserve">Elles </w:t>
      </w:r>
      <w:r w:rsidR="00000000" w:rsidRPr="00033231">
        <w:lastRenderedPageBreak/>
        <w:t>mourront comme elles vivent maintenant</w:t>
      </w:r>
      <w:r>
        <w:t xml:space="preserve">. </w:t>
      </w:r>
      <w:r w:rsidR="00000000" w:rsidRPr="00033231">
        <w:t>Elles passent leur vie à dresser des plans et à tendre des pièges pour attraper des maris</w:t>
      </w:r>
      <w:r>
        <w:t xml:space="preserve">. </w:t>
      </w:r>
      <w:r w:rsidR="00000000" w:rsidRPr="00033231">
        <w:t>Les gentlemen les tournent en ridicule</w:t>
      </w:r>
      <w:r>
        <w:t xml:space="preserve"> ; </w:t>
      </w:r>
      <w:r w:rsidR="00000000" w:rsidRPr="00033231">
        <w:t>ils n</w:t>
      </w:r>
      <w:r>
        <w:t>’</w:t>
      </w:r>
      <w:r w:rsidR="00000000" w:rsidRPr="00033231">
        <w:t>ont pas besoin d</w:t>
      </w:r>
      <w:r>
        <w:t>’</w:t>
      </w:r>
      <w:r w:rsidR="00000000" w:rsidRPr="00033231">
        <w:t>elles et ne font d</w:t>
      </w:r>
      <w:r>
        <w:t>’</w:t>
      </w:r>
      <w:r w:rsidR="00000000" w:rsidRPr="00033231">
        <w:t>elles aucun cas</w:t>
      </w:r>
      <w:r>
        <w:t xml:space="preserve"> : </w:t>
      </w:r>
      <w:r w:rsidR="00000000" w:rsidRPr="00033231">
        <w:t>ils disent</w:t>
      </w:r>
      <w:r>
        <w:t xml:space="preserve">, </w:t>
      </w:r>
      <w:r w:rsidR="00000000" w:rsidRPr="00033231">
        <w:t>je les ai entendus pl</w:t>
      </w:r>
      <w:r w:rsidR="00000000" w:rsidRPr="00033231">
        <w:t>u</w:t>
      </w:r>
      <w:r w:rsidR="00000000" w:rsidRPr="00033231">
        <w:t>sieurs fois le dire avec un rire moqueur</w:t>
      </w:r>
      <w:r>
        <w:t xml:space="preserve">, </w:t>
      </w:r>
      <w:r w:rsidR="00000000" w:rsidRPr="00033231">
        <w:t>que le marché matr</w:t>
      </w:r>
      <w:r w:rsidR="00000000" w:rsidRPr="00033231">
        <w:t>i</w:t>
      </w:r>
      <w:r w:rsidR="00000000" w:rsidRPr="00033231">
        <w:t>monial est encombré</w:t>
      </w:r>
      <w:r>
        <w:t xml:space="preserve">. </w:t>
      </w:r>
      <w:r w:rsidR="00000000" w:rsidRPr="00033231">
        <w:t>Les pères disent la même chose et se me</w:t>
      </w:r>
      <w:r w:rsidR="00000000" w:rsidRPr="00033231">
        <w:t>t</w:t>
      </w:r>
      <w:r w:rsidR="00000000" w:rsidRPr="00033231">
        <w:t>tent en colère lorsqu</w:t>
      </w:r>
      <w:r>
        <w:t>’</w:t>
      </w:r>
      <w:r w:rsidR="00000000" w:rsidRPr="00033231">
        <w:t>ils remarquent les manœuvres de leurs fi</w:t>
      </w:r>
      <w:r w:rsidR="00000000" w:rsidRPr="00033231">
        <w:t>l</w:t>
      </w:r>
      <w:r w:rsidR="00000000" w:rsidRPr="00033231">
        <w:t>les</w:t>
      </w:r>
      <w:r>
        <w:t xml:space="preserve"> : </w:t>
      </w:r>
      <w:r w:rsidR="00000000" w:rsidRPr="00033231">
        <w:t>ils leur ordonnent de demeurer à la maison</w:t>
      </w:r>
      <w:r>
        <w:t xml:space="preserve">. </w:t>
      </w:r>
      <w:r w:rsidR="00000000" w:rsidRPr="00033231">
        <w:t>Que veulent-ils qu</w:t>
      </w:r>
      <w:r>
        <w:t>’</w:t>
      </w:r>
      <w:r w:rsidR="00000000" w:rsidRPr="00033231">
        <w:t>elles fassent à la maison</w:t>
      </w:r>
      <w:r>
        <w:t xml:space="preserve"> ? </w:t>
      </w:r>
      <w:r w:rsidR="00000000" w:rsidRPr="00033231">
        <w:t>Si vous le demandez</w:t>
      </w:r>
      <w:r>
        <w:rPr>
          <w:i/>
          <w:iCs/>
        </w:rPr>
        <w:t xml:space="preserve">, </w:t>
      </w:r>
      <w:r w:rsidR="00000000" w:rsidRPr="00033231">
        <w:t>ils répo</w:t>
      </w:r>
      <w:r w:rsidR="00000000" w:rsidRPr="00033231">
        <w:t>n</w:t>
      </w:r>
      <w:r w:rsidR="00000000" w:rsidRPr="00033231">
        <w:t>dent</w:t>
      </w:r>
      <w:r>
        <w:t xml:space="preserve"> : </w:t>
      </w:r>
      <w:r w:rsidR="00000000" w:rsidRPr="00033231">
        <w:t xml:space="preserve">coudre et </w:t>
      </w:r>
      <w:proofErr w:type="gramStart"/>
      <w:r w:rsidR="00000000" w:rsidRPr="00033231">
        <w:t>faire la cuisine</w:t>
      </w:r>
      <w:proofErr w:type="gramEnd"/>
      <w:r>
        <w:t xml:space="preserve"> : </w:t>
      </w:r>
      <w:r w:rsidR="00000000" w:rsidRPr="00033231">
        <w:t>ils attendent qu</w:t>
      </w:r>
      <w:r>
        <w:t>’</w:t>
      </w:r>
      <w:r w:rsidR="00000000" w:rsidRPr="00033231">
        <w:t>elles fassent c</w:t>
      </w:r>
      <w:r w:rsidR="00000000" w:rsidRPr="00033231">
        <w:t>e</w:t>
      </w:r>
      <w:r w:rsidR="00000000" w:rsidRPr="00033231">
        <w:t>la</w:t>
      </w:r>
      <w:r>
        <w:t xml:space="preserve">, </w:t>
      </w:r>
      <w:r w:rsidR="00000000" w:rsidRPr="00033231">
        <w:t>et cela seulement</w:t>
      </w:r>
      <w:r>
        <w:t xml:space="preserve">, </w:t>
      </w:r>
      <w:r w:rsidR="00000000" w:rsidRPr="00033231">
        <w:t>de bon cœur</w:t>
      </w:r>
      <w:r>
        <w:t xml:space="preserve">, </w:t>
      </w:r>
      <w:r w:rsidR="00000000" w:rsidRPr="00033231">
        <w:t>régulièrement</w:t>
      </w:r>
      <w:r>
        <w:t xml:space="preserve">, </w:t>
      </w:r>
      <w:r w:rsidR="00000000" w:rsidRPr="00033231">
        <w:t>sans aucune plainte</w:t>
      </w:r>
      <w:r>
        <w:t xml:space="preserve">, </w:t>
      </w:r>
      <w:r w:rsidR="00000000" w:rsidRPr="00033231">
        <w:t>pendant toute leur vie</w:t>
      </w:r>
      <w:r>
        <w:t xml:space="preserve">, </w:t>
      </w:r>
      <w:r w:rsidR="00000000" w:rsidRPr="00033231">
        <w:t>comme si elles n</w:t>
      </w:r>
      <w:r>
        <w:t>’</w:t>
      </w:r>
      <w:r w:rsidR="00000000" w:rsidRPr="00033231">
        <w:t>avaient aucun germe de facultés pour rien autre chose</w:t>
      </w:r>
      <w:r>
        <w:t xml:space="preserve"> ; </w:t>
      </w:r>
      <w:r w:rsidR="00000000" w:rsidRPr="00033231">
        <w:t>doctrine aussi raiso</w:t>
      </w:r>
      <w:r w:rsidR="00000000" w:rsidRPr="00033231">
        <w:t>n</w:t>
      </w:r>
      <w:r w:rsidR="00000000" w:rsidRPr="00033231">
        <w:t>nable à soutenir que celle qui prétendrait que les pères n</w:t>
      </w:r>
      <w:r>
        <w:t>’</w:t>
      </w:r>
      <w:r w:rsidR="00000000" w:rsidRPr="00033231">
        <w:t xml:space="preserve">ont </w:t>
      </w:r>
      <w:proofErr w:type="spellStart"/>
      <w:r w:rsidR="00000000" w:rsidRPr="00033231">
        <w:t>a</w:t>
      </w:r>
      <w:r w:rsidR="00000000" w:rsidRPr="00033231">
        <w:t>u</w:t>
      </w:r>
      <w:r w:rsidR="00000000" w:rsidRPr="00033231">
        <w:t>cunes</w:t>
      </w:r>
      <w:proofErr w:type="spellEnd"/>
      <w:r w:rsidR="00000000" w:rsidRPr="00033231">
        <w:t xml:space="preserve"> facultés pour manger la cuisine que font leurs filles ou porter les vêtements qu</w:t>
      </w:r>
      <w:r>
        <w:t>’</w:t>
      </w:r>
      <w:r w:rsidR="00000000" w:rsidRPr="00033231">
        <w:t>elles cousent</w:t>
      </w:r>
      <w:r>
        <w:t xml:space="preserve">. </w:t>
      </w:r>
      <w:r w:rsidR="00000000" w:rsidRPr="00033231">
        <w:t>Est-ce que les hommes pourraient vivre ainsi eux-mêmes</w:t>
      </w:r>
      <w:r>
        <w:t xml:space="preserve"> ? </w:t>
      </w:r>
      <w:r w:rsidR="00000000" w:rsidRPr="00033231">
        <w:t>Ne seraient-ils pas bientôt fatigués</w:t>
      </w:r>
      <w:r>
        <w:t xml:space="preserve"> ? </w:t>
      </w:r>
      <w:r w:rsidR="00000000" w:rsidRPr="00033231">
        <w:t>Et</w:t>
      </w:r>
      <w:r>
        <w:t xml:space="preserve">, </w:t>
      </w:r>
      <w:r w:rsidR="00000000" w:rsidRPr="00033231">
        <w:t>lorsqu</w:t>
      </w:r>
      <w:r>
        <w:t>’</w:t>
      </w:r>
      <w:r w:rsidR="00000000" w:rsidRPr="00033231">
        <w:t>ils ne recevraient aucun soulagement dans leur fatigue</w:t>
      </w:r>
      <w:r>
        <w:t xml:space="preserve">, </w:t>
      </w:r>
      <w:r w:rsidR="00000000" w:rsidRPr="00033231">
        <w:t>mais seulement des reproches à sa moindre man</w:t>
      </w:r>
      <w:r w:rsidR="00000000" w:rsidRPr="00033231">
        <w:t>i</w:t>
      </w:r>
      <w:r w:rsidR="00000000" w:rsidRPr="00033231">
        <w:t>festation</w:t>
      </w:r>
      <w:r>
        <w:t xml:space="preserve">, </w:t>
      </w:r>
      <w:r w:rsidR="00000000" w:rsidRPr="00033231">
        <w:t>est-ce que leur fatigue ne finirait pas par se changer avec le temps en frénésie</w:t>
      </w:r>
      <w:r>
        <w:t xml:space="preserve"> ? </w:t>
      </w:r>
      <w:r w:rsidR="00000000" w:rsidRPr="00033231">
        <w:t>Lucrèce</w:t>
      </w:r>
      <w:r>
        <w:t xml:space="preserve">, </w:t>
      </w:r>
      <w:r w:rsidR="00000000" w:rsidRPr="00033231">
        <w:t>filant à minuit au milieu de ses suivantes</w:t>
      </w:r>
      <w:r>
        <w:t xml:space="preserve">, </w:t>
      </w:r>
      <w:r w:rsidR="00000000" w:rsidRPr="00033231">
        <w:t>et la femme vertueuse de Salomon</w:t>
      </w:r>
      <w:r>
        <w:t xml:space="preserve">, </w:t>
      </w:r>
      <w:r w:rsidR="00000000" w:rsidRPr="00033231">
        <w:t>sont souvent citées comme les modèles de ce que le sexe</w:t>
      </w:r>
      <w:r>
        <w:t xml:space="preserve"> (</w:t>
      </w:r>
      <w:r w:rsidR="00000000" w:rsidRPr="00033231">
        <w:t>comme ils disent</w:t>
      </w:r>
      <w:r>
        <w:t xml:space="preserve">) </w:t>
      </w:r>
      <w:r w:rsidR="00000000" w:rsidRPr="00033231">
        <w:t>devrait être</w:t>
      </w:r>
      <w:r>
        <w:t xml:space="preserve">. </w:t>
      </w:r>
      <w:r w:rsidR="00000000" w:rsidRPr="00033231">
        <w:t>Je n</w:t>
      </w:r>
      <w:r>
        <w:t>’</w:t>
      </w:r>
      <w:r w:rsidR="00000000" w:rsidRPr="00033231">
        <w:t>en sais rien</w:t>
      </w:r>
      <w:r>
        <w:t xml:space="preserve"> ; </w:t>
      </w:r>
      <w:r w:rsidR="00000000" w:rsidRPr="00033231">
        <w:t>Lucrèce</w:t>
      </w:r>
      <w:r>
        <w:t xml:space="preserve">, </w:t>
      </w:r>
      <w:r w:rsidR="00000000" w:rsidRPr="00033231">
        <w:t>j</w:t>
      </w:r>
      <w:r>
        <w:t>’</w:t>
      </w:r>
      <w:r w:rsidR="00000000" w:rsidRPr="00033231">
        <w:t>ose le dire</w:t>
      </w:r>
      <w:r>
        <w:t xml:space="preserve">, </w:t>
      </w:r>
      <w:r w:rsidR="00000000" w:rsidRPr="00033231">
        <w:t>était une fort digne sorte de personne</w:t>
      </w:r>
      <w:r>
        <w:t xml:space="preserve">, </w:t>
      </w:r>
      <w:r w:rsidR="00000000" w:rsidRPr="00033231">
        <w:t>ressemblant beaucoup à ma co</w:t>
      </w:r>
      <w:r w:rsidR="00000000" w:rsidRPr="00033231">
        <w:t>u</w:t>
      </w:r>
      <w:r w:rsidR="00000000" w:rsidRPr="00033231">
        <w:t>s</w:t>
      </w:r>
      <w:r w:rsidR="00000000" w:rsidRPr="00033231">
        <w:t>i</w:t>
      </w:r>
      <w:r w:rsidR="00000000" w:rsidRPr="00033231">
        <w:t>ne Hortense Moore</w:t>
      </w:r>
      <w:r>
        <w:t xml:space="preserve"> ; </w:t>
      </w:r>
      <w:r w:rsidR="00000000" w:rsidRPr="00033231">
        <w:t>mais elle faisait veiller ses servantes fort tard</w:t>
      </w:r>
      <w:r>
        <w:t xml:space="preserve">. </w:t>
      </w:r>
      <w:r w:rsidR="00000000" w:rsidRPr="00033231">
        <w:t>Je n</w:t>
      </w:r>
      <w:r>
        <w:t>’</w:t>
      </w:r>
      <w:r w:rsidR="00000000" w:rsidRPr="00033231">
        <w:t>aurais pas aimé être au nombre de ses filles</w:t>
      </w:r>
      <w:r>
        <w:t xml:space="preserve">. </w:t>
      </w:r>
      <w:r w:rsidR="00000000" w:rsidRPr="00033231">
        <w:t>Hortense se conduirait absolument de même envers moi et Sarah</w:t>
      </w:r>
      <w:r>
        <w:t xml:space="preserve">, </w:t>
      </w:r>
      <w:r w:rsidR="00000000" w:rsidRPr="00033231">
        <w:t>si elle le pouvait</w:t>
      </w:r>
      <w:r>
        <w:t xml:space="preserve">, </w:t>
      </w:r>
      <w:r w:rsidR="00000000" w:rsidRPr="00033231">
        <w:t>et nous ne pourrions le souffrir ni l</w:t>
      </w:r>
      <w:r>
        <w:t>’</w:t>
      </w:r>
      <w:r w:rsidR="00000000" w:rsidRPr="00033231">
        <w:t>une ni l</w:t>
      </w:r>
      <w:r>
        <w:t>’</w:t>
      </w:r>
      <w:r w:rsidR="00000000" w:rsidRPr="00033231">
        <w:t>autre</w:t>
      </w:r>
      <w:r>
        <w:t xml:space="preserve">. </w:t>
      </w:r>
      <w:r w:rsidR="00000000" w:rsidRPr="00033231">
        <w:t xml:space="preserve">La </w:t>
      </w:r>
      <w:r>
        <w:t>« </w:t>
      </w:r>
      <w:r w:rsidR="00000000" w:rsidRPr="00033231">
        <w:t>femme vertueuse</w:t>
      </w:r>
      <w:r>
        <w:t> »</w:t>
      </w:r>
      <w:r w:rsidR="00000000" w:rsidRPr="00033231">
        <w:t xml:space="preserve"> avait toute sa maison sur pied à minuit</w:t>
      </w:r>
      <w:r>
        <w:t xml:space="preserve"> ; </w:t>
      </w:r>
      <w:r w:rsidR="00000000" w:rsidRPr="00033231">
        <w:t>elle servait le déjeuner avant une heure du matin</w:t>
      </w:r>
      <w:r>
        <w:t xml:space="preserve"> ; </w:t>
      </w:r>
      <w:r w:rsidR="00000000" w:rsidRPr="00033231">
        <w:t xml:space="preserve">mais elle avait autre chose à faire que de filer et de </w:t>
      </w:r>
      <w:r w:rsidR="00000000" w:rsidRPr="00033231">
        <w:lastRenderedPageBreak/>
        <w:t>distribuer des po</w:t>
      </w:r>
      <w:r w:rsidR="00000000" w:rsidRPr="00033231">
        <w:t>r</w:t>
      </w:r>
      <w:r w:rsidR="00000000" w:rsidRPr="00033231">
        <w:t>tions</w:t>
      </w:r>
      <w:r>
        <w:t xml:space="preserve"> : </w:t>
      </w:r>
      <w:r w:rsidR="00000000" w:rsidRPr="00033231">
        <w:t>elle était manufacturière</w:t>
      </w:r>
      <w:r>
        <w:t xml:space="preserve">, </w:t>
      </w:r>
      <w:r w:rsidR="00000000" w:rsidRPr="00033231">
        <w:t>elle fabriquait de la toile et la vendait</w:t>
      </w:r>
      <w:r>
        <w:t xml:space="preserve"> ; </w:t>
      </w:r>
      <w:r w:rsidR="00000000" w:rsidRPr="00033231">
        <w:t>elle s</w:t>
      </w:r>
      <w:r>
        <w:t>’</w:t>
      </w:r>
      <w:r w:rsidR="00000000" w:rsidRPr="00033231">
        <w:t>occupait d</w:t>
      </w:r>
      <w:r>
        <w:t>’</w:t>
      </w:r>
      <w:r w:rsidR="00000000" w:rsidRPr="00033231">
        <w:t>agriculture</w:t>
      </w:r>
      <w:r>
        <w:t xml:space="preserve">, </w:t>
      </w:r>
      <w:r w:rsidR="00000000" w:rsidRPr="00033231">
        <w:t>elle achetait des domaines et plantait des vignes</w:t>
      </w:r>
      <w:r>
        <w:t xml:space="preserve">. </w:t>
      </w:r>
      <w:r w:rsidR="00000000" w:rsidRPr="00033231">
        <w:t>Cette femme était une ménagère</w:t>
      </w:r>
      <w:r>
        <w:t xml:space="preserve"> : </w:t>
      </w:r>
      <w:r w:rsidR="00000000" w:rsidRPr="00033231">
        <w:t>c</w:t>
      </w:r>
      <w:r>
        <w:t>’</w:t>
      </w:r>
      <w:r w:rsidR="00000000" w:rsidRPr="00033231">
        <w:t>était ce que nos matrones appellent une femme habile</w:t>
      </w:r>
      <w:r>
        <w:t xml:space="preserve">. </w:t>
      </w:r>
      <w:r w:rsidR="00000000" w:rsidRPr="00033231">
        <w:t>En somme</w:t>
      </w:r>
      <w:r>
        <w:t xml:space="preserve">, </w:t>
      </w:r>
      <w:r w:rsidR="00000000" w:rsidRPr="00033231">
        <w:t>je la préfère de beaucoup à Lucrèce</w:t>
      </w:r>
      <w:r>
        <w:t xml:space="preserve"> ; </w:t>
      </w:r>
      <w:r w:rsidR="00000000" w:rsidRPr="00033231">
        <w:t xml:space="preserve">mais je crois que ni </w:t>
      </w:r>
      <w:r>
        <w:t>M. </w:t>
      </w:r>
      <w:proofErr w:type="spellStart"/>
      <w:r w:rsidR="00000000" w:rsidRPr="00033231">
        <w:t>Armitage</w:t>
      </w:r>
      <w:proofErr w:type="spellEnd"/>
      <w:r w:rsidR="00000000" w:rsidRPr="00033231">
        <w:t xml:space="preserve"> ni </w:t>
      </w:r>
      <w:r>
        <w:t>M. </w:t>
      </w:r>
      <w:r w:rsidR="00000000" w:rsidRPr="00033231">
        <w:t>Sykes n</w:t>
      </w:r>
      <w:r>
        <w:t>’</w:t>
      </w:r>
      <w:r w:rsidR="00000000" w:rsidRPr="00033231">
        <w:t>eussent eu l</w:t>
      </w:r>
      <w:r>
        <w:t>’</w:t>
      </w:r>
      <w:r w:rsidR="00000000" w:rsidRPr="00033231">
        <w:t>avantage sur elle dans un marché</w:t>
      </w:r>
      <w:r>
        <w:t xml:space="preserve"> ; </w:t>
      </w:r>
      <w:r w:rsidR="00000000" w:rsidRPr="00033231">
        <w:t>cependant je l</w:t>
      </w:r>
      <w:r>
        <w:t>’</w:t>
      </w:r>
      <w:r w:rsidR="00000000" w:rsidRPr="00033231">
        <w:t>aime</w:t>
      </w:r>
      <w:r>
        <w:t>. « </w:t>
      </w:r>
      <w:r w:rsidR="00000000" w:rsidRPr="00033231">
        <w:t>La force et l</w:t>
      </w:r>
      <w:r>
        <w:t>’</w:t>
      </w:r>
      <w:r w:rsidR="00000000" w:rsidRPr="00033231">
        <w:t>honneur étaient ses vêtements</w:t>
      </w:r>
      <w:r>
        <w:t xml:space="preserve"> ; </w:t>
      </w:r>
      <w:r w:rsidR="00000000" w:rsidRPr="00033231">
        <w:t>elle possédait la confiance de son époux</w:t>
      </w:r>
      <w:r>
        <w:t xml:space="preserve">. </w:t>
      </w:r>
      <w:r w:rsidR="00000000" w:rsidRPr="00033231">
        <w:t>La s</w:t>
      </w:r>
      <w:r w:rsidR="00000000" w:rsidRPr="00033231">
        <w:t>a</w:t>
      </w:r>
      <w:r w:rsidR="00000000" w:rsidRPr="00033231">
        <w:t>gesse parlait par sa bouche</w:t>
      </w:r>
      <w:r>
        <w:t xml:space="preserve"> ; </w:t>
      </w:r>
      <w:r w:rsidR="00000000" w:rsidRPr="00033231">
        <w:t>sur sa langue était la loi de do</w:t>
      </w:r>
      <w:r w:rsidR="00000000" w:rsidRPr="00033231">
        <w:t>u</w:t>
      </w:r>
      <w:r w:rsidR="00000000" w:rsidRPr="00033231">
        <w:t>ceur</w:t>
      </w:r>
      <w:r>
        <w:t xml:space="preserve"> : </w:t>
      </w:r>
      <w:r w:rsidR="00000000" w:rsidRPr="00033231">
        <w:t>ses enfants croissaient en la bénissant</w:t>
      </w:r>
      <w:r>
        <w:t xml:space="preserve"> ; </w:t>
      </w:r>
      <w:r w:rsidR="00000000" w:rsidRPr="00033231">
        <w:t>son mari aussi chantait ses louanges</w:t>
      </w:r>
      <w:r>
        <w:t>. »</w:t>
      </w:r>
      <w:r w:rsidR="00000000" w:rsidRPr="00033231">
        <w:t xml:space="preserve"> Roi d</w:t>
      </w:r>
      <w:r>
        <w:t>’</w:t>
      </w:r>
      <w:r w:rsidR="00000000" w:rsidRPr="00033231">
        <w:t>Israël</w:t>
      </w:r>
      <w:r>
        <w:t xml:space="preserve">, </w:t>
      </w:r>
      <w:r w:rsidR="00000000" w:rsidRPr="00033231">
        <w:t>votre modèle de la femme est un admirable modèle</w:t>
      </w:r>
      <w:r>
        <w:t xml:space="preserve"> ! </w:t>
      </w:r>
      <w:r w:rsidR="00000000" w:rsidRPr="00033231">
        <w:t>mais sommes-nous</w:t>
      </w:r>
      <w:r>
        <w:t xml:space="preserve">, </w:t>
      </w:r>
      <w:r w:rsidR="00000000" w:rsidRPr="00033231">
        <w:t>de nos jours</w:t>
      </w:r>
      <w:r>
        <w:t xml:space="preserve">, </w:t>
      </w:r>
      <w:r w:rsidR="00000000" w:rsidRPr="00033231">
        <w:t>él</w:t>
      </w:r>
      <w:r w:rsidR="00000000" w:rsidRPr="00033231">
        <w:t>e</w:t>
      </w:r>
      <w:r w:rsidR="00000000" w:rsidRPr="00033231">
        <w:t>vées pour lui ressembler</w:t>
      </w:r>
      <w:r>
        <w:t xml:space="preserve"> ? </w:t>
      </w:r>
      <w:r w:rsidR="00000000" w:rsidRPr="00033231">
        <w:t>Hommes du Yorkshire</w:t>
      </w:r>
      <w:r>
        <w:t xml:space="preserve"> ! </w:t>
      </w:r>
      <w:r w:rsidR="00000000" w:rsidRPr="00033231">
        <w:t>vos filles a</w:t>
      </w:r>
      <w:r w:rsidR="00000000" w:rsidRPr="00033231">
        <w:t>t</w:t>
      </w:r>
      <w:r w:rsidR="00000000" w:rsidRPr="00033231">
        <w:t>teignent-elles à ce royal modèle</w:t>
      </w:r>
      <w:r>
        <w:t xml:space="preserve"> ? </w:t>
      </w:r>
      <w:r w:rsidR="00000000" w:rsidRPr="00033231">
        <w:t>Pouvez-vous leur donner un champ dans lequel leurs facultés puissent s</w:t>
      </w:r>
      <w:r>
        <w:t>’</w:t>
      </w:r>
      <w:r w:rsidR="00000000" w:rsidRPr="00033231">
        <w:t>exercer et se dév</w:t>
      </w:r>
      <w:r w:rsidR="00000000" w:rsidRPr="00033231">
        <w:t>e</w:t>
      </w:r>
      <w:r w:rsidR="00000000" w:rsidRPr="00033231">
        <w:t>lopper</w:t>
      </w:r>
      <w:r>
        <w:t xml:space="preserve"> ? </w:t>
      </w:r>
      <w:r w:rsidR="00000000" w:rsidRPr="00033231">
        <w:t>Hommes d</w:t>
      </w:r>
      <w:r>
        <w:t>’</w:t>
      </w:r>
      <w:r w:rsidR="00000000" w:rsidRPr="00033231">
        <w:t>Angleterre</w:t>
      </w:r>
      <w:r>
        <w:t xml:space="preserve"> ! </w:t>
      </w:r>
      <w:r w:rsidR="00000000" w:rsidRPr="00033231">
        <w:t>regardez vos pauvres filles</w:t>
      </w:r>
      <w:r>
        <w:t xml:space="preserve">, </w:t>
      </w:r>
      <w:r w:rsidR="00000000" w:rsidRPr="00033231">
        <w:t>dont beaucoup s</w:t>
      </w:r>
      <w:r>
        <w:t>’</w:t>
      </w:r>
      <w:r w:rsidR="00000000" w:rsidRPr="00033231">
        <w:t>étiolent autour de vous</w:t>
      </w:r>
      <w:r>
        <w:t xml:space="preserve">, </w:t>
      </w:r>
      <w:r w:rsidR="00000000" w:rsidRPr="00033231">
        <w:t>dévorées par la consomption</w:t>
      </w:r>
      <w:r>
        <w:t xml:space="preserve">, </w:t>
      </w:r>
      <w:r w:rsidR="00000000" w:rsidRPr="00033231">
        <w:t>ou</w:t>
      </w:r>
      <w:r>
        <w:t xml:space="preserve">, </w:t>
      </w:r>
      <w:r w:rsidR="00000000" w:rsidRPr="00033231">
        <w:t>ce qui est pire</w:t>
      </w:r>
      <w:r>
        <w:t xml:space="preserve">, </w:t>
      </w:r>
      <w:r w:rsidR="00000000" w:rsidRPr="00033231">
        <w:t>dégénérant en aigres vieilles filles</w:t>
      </w:r>
      <w:r>
        <w:t xml:space="preserve">, </w:t>
      </w:r>
      <w:r w:rsidR="00000000" w:rsidRPr="00033231">
        <w:t>envieuses</w:t>
      </w:r>
      <w:r>
        <w:t xml:space="preserve">, </w:t>
      </w:r>
      <w:r w:rsidR="00000000" w:rsidRPr="00033231">
        <w:t>médisantes</w:t>
      </w:r>
      <w:r>
        <w:t xml:space="preserve">, </w:t>
      </w:r>
      <w:r w:rsidR="00000000" w:rsidRPr="00033231">
        <w:t>misérables</w:t>
      </w:r>
      <w:r>
        <w:t xml:space="preserve">, </w:t>
      </w:r>
      <w:r w:rsidR="00000000" w:rsidRPr="00033231">
        <w:t>parce que la vie est pour elles un désert</w:t>
      </w:r>
      <w:r>
        <w:t xml:space="preserve">, </w:t>
      </w:r>
      <w:r w:rsidR="00000000" w:rsidRPr="00033231">
        <w:t>ou</w:t>
      </w:r>
      <w:r>
        <w:t xml:space="preserve">, </w:t>
      </w:r>
      <w:r w:rsidR="00000000" w:rsidRPr="00033231">
        <w:t>ce qui est le pire de tout</w:t>
      </w:r>
      <w:r>
        <w:t xml:space="preserve">, </w:t>
      </w:r>
      <w:r w:rsidR="00000000" w:rsidRPr="00033231">
        <w:t>réduites à chercher par la coquetterie et de méprisables artifices à gagner par le mariage cette position que l</w:t>
      </w:r>
      <w:r>
        <w:t>’</w:t>
      </w:r>
      <w:r w:rsidR="00000000" w:rsidRPr="00033231">
        <w:t>on refuse au célibat</w:t>
      </w:r>
      <w:r>
        <w:t xml:space="preserve">. </w:t>
      </w:r>
      <w:r w:rsidR="00000000" w:rsidRPr="00033231">
        <w:t>Pères de famille</w:t>
      </w:r>
      <w:r>
        <w:t xml:space="preserve">, </w:t>
      </w:r>
      <w:r w:rsidR="00000000" w:rsidRPr="00033231">
        <w:t>ne pouvez-vous changer cet état de choses</w:t>
      </w:r>
      <w:r>
        <w:t xml:space="preserve"> ? </w:t>
      </w:r>
      <w:r w:rsidR="00000000" w:rsidRPr="00033231">
        <w:t>Non peut être tout à coup</w:t>
      </w:r>
      <w:r>
        <w:t xml:space="preserve"> ; </w:t>
      </w:r>
      <w:r w:rsidR="00000000" w:rsidRPr="00033231">
        <w:t>mais examinez sérieusement ce sujet lorsqu</w:t>
      </w:r>
      <w:r>
        <w:t>’</w:t>
      </w:r>
      <w:r w:rsidR="00000000" w:rsidRPr="00033231">
        <w:t>il vous sera soumis</w:t>
      </w:r>
      <w:r>
        <w:t xml:space="preserve"> ; </w:t>
      </w:r>
      <w:r w:rsidR="00000000" w:rsidRPr="00033231">
        <w:t>recevez-le comme un thème digne de cons</w:t>
      </w:r>
      <w:r w:rsidR="00000000" w:rsidRPr="00033231">
        <w:t>i</w:t>
      </w:r>
      <w:r w:rsidR="00000000" w:rsidRPr="00033231">
        <w:t>dération</w:t>
      </w:r>
      <w:r>
        <w:t xml:space="preserve"> ; </w:t>
      </w:r>
      <w:r w:rsidR="00000000" w:rsidRPr="00033231">
        <w:t>ne le rejetez pas avec une sotte plaisanterie ou une i</w:t>
      </w:r>
      <w:r w:rsidR="00000000" w:rsidRPr="00033231">
        <w:t>n</w:t>
      </w:r>
      <w:r w:rsidR="00000000" w:rsidRPr="00033231">
        <w:t>sulte indigne d</w:t>
      </w:r>
      <w:r>
        <w:t>’</w:t>
      </w:r>
      <w:r w:rsidR="00000000" w:rsidRPr="00033231">
        <w:t>un homme</w:t>
      </w:r>
      <w:r>
        <w:t xml:space="preserve">. </w:t>
      </w:r>
      <w:r w:rsidR="00000000" w:rsidRPr="00033231">
        <w:t>Vous voudriez être fiers de vos filles et non rougir d</w:t>
      </w:r>
      <w:r>
        <w:t>’</w:t>
      </w:r>
      <w:r w:rsidR="00000000" w:rsidRPr="00033231">
        <w:t>elles</w:t>
      </w:r>
      <w:r>
        <w:t xml:space="preserve"> ; </w:t>
      </w:r>
      <w:r w:rsidR="00000000" w:rsidRPr="00033231">
        <w:t>cherchez-leur alors une occupation et un intérêt qui en puissent faire autre chose que des coquettes et des médisantes</w:t>
      </w:r>
      <w:r>
        <w:t xml:space="preserve">. </w:t>
      </w:r>
      <w:r w:rsidR="00000000" w:rsidRPr="00033231">
        <w:t>Tenez enchaînée l</w:t>
      </w:r>
      <w:r>
        <w:t>’</w:t>
      </w:r>
      <w:r w:rsidR="00000000" w:rsidRPr="00033231">
        <w:t>intelligence de vos filles</w:t>
      </w:r>
      <w:r>
        <w:t xml:space="preserve">, </w:t>
      </w:r>
      <w:r w:rsidR="00000000" w:rsidRPr="00033231">
        <w:t>elles s</w:t>
      </w:r>
      <w:r w:rsidR="00000000" w:rsidRPr="00033231">
        <w:t>e</w:t>
      </w:r>
      <w:r w:rsidR="00000000" w:rsidRPr="00033231">
        <w:t>ront pour vous une plaie</w:t>
      </w:r>
      <w:r>
        <w:t xml:space="preserve">, </w:t>
      </w:r>
      <w:r w:rsidR="00000000" w:rsidRPr="00033231">
        <w:t>un souci</w:t>
      </w:r>
      <w:r>
        <w:t xml:space="preserve">, </w:t>
      </w:r>
      <w:r w:rsidR="00000000" w:rsidRPr="00033231">
        <w:t>un opprobre</w:t>
      </w:r>
      <w:r>
        <w:t xml:space="preserve"> ; </w:t>
      </w:r>
      <w:r w:rsidR="00000000" w:rsidRPr="00033231">
        <w:t>cultivez-la</w:t>
      </w:r>
      <w:r>
        <w:t xml:space="preserve">, </w:t>
      </w:r>
      <w:r w:rsidR="00000000" w:rsidRPr="00033231">
        <w:t xml:space="preserve">donnez-leur un but et une </w:t>
      </w:r>
      <w:r w:rsidR="00000000" w:rsidRPr="00033231">
        <w:lastRenderedPageBreak/>
        <w:t>occupation</w:t>
      </w:r>
      <w:r>
        <w:t xml:space="preserve">, </w:t>
      </w:r>
      <w:r w:rsidR="00000000" w:rsidRPr="00033231">
        <w:t>elles seront vos gaies compagnes dans la santé</w:t>
      </w:r>
      <w:r>
        <w:t xml:space="preserve">, </w:t>
      </w:r>
      <w:r w:rsidR="00000000" w:rsidRPr="00033231">
        <w:t>vos plus tendres gardes dans la mal</w:t>
      </w:r>
      <w:r w:rsidR="00000000" w:rsidRPr="00033231">
        <w:t>a</w:t>
      </w:r>
      <w:r w:rsidR="00000000" w:rsidRPr="00033231">
        <w:t>die</w:t>
      </w:r>
      <w:r>
        <w:t xml:space="preserve">, </w:t>
      </w:r>
      <w:r w:rsidR="00000000" w:rsidRPr="00033231">
        <w:t>vos plus fidèles soutiens dans la vieillesse</w:t>
      </w:r>
      <w:r>
        <w:t>.</w:t>
      </w:r>
    </w:p>
    <w:p w14:paraId="237C1BA1" w14:textId="256ECEB6" w:rsidR="004F69D6" w:rsidRDefault="00000000" w:rsidP="004F69D6">
      <w:pPr>
        <w:pStyle w:val="Titre2"/>
        <w:rPr>
          <w:szCs w:val="44"/>
        </w:rPr>
      </w:pPr>
      <w:bookmarkStart w:id="22" w:name="_Toc199956103"/>
      <w:r w:rsidRPr="00AF30F4">
        <w:rPr>
          <w:szCs w:val="44"/>
        </w:rPr>
        <w:lastRenderedPageBreak/>
        <w:t>CHAPITRE XXII</w:t>
      </w:r>
      <w:r w:rsidR="004F69D6">
        <w:rPr>
          <w:szCs w:val="44"/>
        </w:rPr>
        <w:t>.</w:t>
      </w:r>
      <w:r w:rsidR="004F69D6">
        <w:rPr>
          <w:szCs w:val="44"/>
        </w:rPr>
        <w:br/>
      </w:r>
      <w:r w:rsidRPr="00AF30F4">
        <w:rPr>
          <w:szCs w:val="44"/>
        </w:rPr>
        <w:br/>
        <w:t>Une soirée dehors</w:t>
      </w:r>
      <w:r w:rsidR="004F69D6">
        <w:rPr>
          <w:szCs w:val="44"/>
        </w:rPr>
        <w:t>.</w:t>
      </w:r>
      <w:bookmarkEnd w:id="22"/>
    </w:p>
    <w:p w14:paraId="3CF533D9" w14:textId="1EA10CFD" w:rsidR="00000000" w:rsidRPr="00033231" w:rsidRDefault="00000000" w:rsidP="0021796F">
      <w:r w:rsidRPr="00033231">
        <w:t>Par un beau jour d</w:t>
      </w:r>
      <w:r w:rsidR="004F69D6">
        <w:t>’</w:t>
      </w:r>
      <w:r w:rsidRPr="00033231">
        <w:t>été que Caroline avait passé entièr</w:t>
      </w:r>
      <w:r w:rsidRPr="00033231">
        <w:t>e</w:t>
      </w:r>
      <w:r w:rsidRPr="00033231">
        <w:t>ment seule</w:t>
      </w:r>
      <w:r w:rsidR="004F69D6">
        <w:t xml:space="preserve"> (</w:t>
      </w:r>
      <w:r w:rsidRPr="00033231">
        <w:t xml:space="preserve">son oncle étant à </w:t>
      </w:r>
      <w:proofErr w:type="spellStart"/>
      <w:r w:rsidRPr="00033231">
        <w:t>Whinbury</w:t>
      </w:r>
      <w:proofErr w:type="spellEnd"/>
      <w:r w:rsidR="004F69D6">
        <w:t xml:space="preserve">), </w:t>
      </w:r>
      <w:r w:rsidRPr="00033231">
        <w:t>et dont les longues heures</w:t>
      </w:r>
      <w:r w:rsidR="004F69D6">
        <w:t xml:space="preserve">, </w:t>
      </w:r>
      <w:r w:rsidRPr="00033231">
        <w:t>brillantes</w:t>
      </w:r>
      <w:r w:rsidR="004F69D6">
        <w:t xml:space="preserve">, </w:t>
      </w:r>
      <w:r w:rsidRPr="00033231">
        <w:t>calmes et sans nuage</w:t>
      </w:r>
      <w:r w:rsidR="004F69D6">
        <w:t xml:space="preserve">, </w:t>
      </w:r>
      <w:r w:rsidRPr="00033231">
        <w:t>avaient été pour elle aussi désolées que si elles eussent passé sur sa tête dans les sol</w:t>
      </w:r>
      <w:r w:rsidRPr="00033231">
        <w:t>i</w:t>
      </w:r>
      <w:r w:rsidRPr="00033231">
        <w:t>tudes sans traces et sans ombre du Sahara</w:t>
      </w:r>
      <w:r w:rsidR="004F69D6">
        <w:t xml:space="preserve">, </w:t>
      </w:r>
      <w:r w:rsidRPr="00033231">
        <w:t>au lieu de s</w:t>
      </w:r>
      <w:r w:rsidR="004F69D6">
        <w:t>’</w:t>
      </w:r>
      <w:r w:rsidRPr="00033231">
        <w:t>écouler dans le jardin fleuri d</w:t>
      </w:r>
      <w:r w:rsidR="004F69D6">
        <w:t>’</w:t>
      </w:r>
      <w:r w:rsidRPr="00033231">
        <w:t>une maison anglaise</w:t>
      </w:r>
      <w:r w:rsidR="004F69D6">
        <w:t xml:space="preserve">, </w:t>
      </w:r>
      <w:r w:rsidRPr="00033231">
        <w:t>elle était assise dans l</w:t>
      </w:r>
      <w:r w:rsidR="004F69D6">
        <w:t>’</w:t>
      </w:r>
      <w:r w:rsidRPr="00033231">
        <w:t>alcôve</w:t>
      </w:r>
      <w:r w:rsidR="004F69D6">
        <w:t xml:space="preserve">, </w:t>
      </w:r>
      <w:r w:rsidRPr="00033231">
        <w:t>son travail sur ses genoux</w:t>
      </w:r>
      <w:r w:rsidR="004F69D6">
        <w:t xml:space="preserve">, </w:t>
      </w:r>
      <w:r w:rsidRPr="00033231">
        <w:t>ses doigts poussant assid</w:t>
      </w:r>
      <w:r w:rsidRPr="00033231">
        <w:t>û</w:t>
      </w:r>
      <w:r w:rsidRPr="00033231">
        <w:t>ment l</w:t>
      </w:r>
      <w:r w:rsidR="004F69D6">
        <w:t>’</w:t>
      </w:r>
      <w:r w:rsidRPr="00033231">
        <w:t>aiguille</w:t>
      </w:r>
      <w:r w:rsidR="004F69D6">
        <w:t xml:space="preserve">, </w:t>
      </w:r>
      <w:r w:rsidRPr="00033231">
        <w:t>ses yeux suivant et réglant leurs mouvements</w:t>
      </w:r>
      <w:r w:rsidR="004F69D6">
        <w:t xml:space="preserve">, </w:t>
      </w:r>
      <w:r w:rsidRPr="00033231">
        <w:t>et son cerveau travaillant sans relâche</w:t>
      </w:r>
      <w:r w:rsidR="004F69D6">
        <w:t xml:space="preserve">, </w:t>
      </w:r>
      <w:r w:rsidRPr="00033231">
        <w:t>quand Fanny vint à la po</w:t>
      </w:r>
      <w:r w:rsidRPr="00033231">
        <w:t>r</w:t>
      </w:r>
      <w:r w:rsidRPr="00033231">
        <w:t>te</w:t>
      </w:r>
      <w:r w:rsidR="004F69D6">
        <w:t xml:space="preserve">, </w:t>
      </w:r>
      <w:r w:rsidRPr="00033231">
        <w:t>regarda autour d</w:t>
      </w:r>
      <w:r w:rsidR="004F69D6">
        <w:t>’</w:t>
      </w:r>
      <w:r w:rsidRPr="00033231">
        <w:t>elle</w:t>
      </w:r>
      <w:r w:rsidR="004F69D6">
        <w:t xml:space="preserve">, </w:t>
      </w:r>
      <w:r w:rsidRPr="00033231">
        <w:t>sur la pelouse et sur les plates-bandes</w:t>
      </w:r>
      <w:r w:rsidR="004F69D6">
        <w:t xml:space="preserve">, </w:t>
      </w:r>
      <w:r w:rsidRPr="00033231">
        <w:t>et</w:t>
      </w:r>
      <w:r w:rsidR="004F69D6">
        <w:t xml:space="preserve">, </w:t>
      </w:r>
      <w:r w:rsidRPr="00033231">
        <w:t>n</w:t>
      </w:r>
      <w:r w:rsidR="004F69D6">
        <w:t>’</w:t>
      </w:r>
      <w:r w:rsidRPr="00033231">
        <w:t>apercevant pas celle qu</w:t>
      </w:r>
      <w:r w:rsidR="004F69D6">
        <w:t>’</w:t>
      </w:r>
      <w:r w:rsidRPr="00033231">
        <w:t>elle cherchait</w:t>
      </w:r>
      <w:r w:rsidR="004F69D6">
        <w:t xml:space="preserve">, </w:t>
      </w:r>
      <w:r w:rsidRPr="00033231">
        <w:t>appela à haute voix</w:t>
      </w:r>
      <w:r w:rsidR="004F69D6">
        <w:t> : « </w:t>
      </w:r>
      <w:r w:rsidRPr="00033231">
        <w:t>Miss Caroline</w:t>
      </w:r>
      <w:r w:rsidR="004F69D6">
        <w:t> ! »</w:t>
      </w:r>
    </w:p>
    <w:p w14:paraId="14D97AA4" w14:textId="77777777" w:rsidR="004F69D6" w:rsidRDefault="00000000" w:rsidP="0021796F">
      <w:r w:rsidRPr="00033231">
        <w:t>Une voix faible répondit</w:t>
      </w:r>
      <w:r w:rsidR="004F69D6">
        <w:t> : « </w:t>
      </w:r>
      <w:r w:rsidRPr="00033231">
        <w:t>Fanny</w:t>
      </w:r>
      <w:r w:rsidR="004F69D6">
        <w:t> ! »</w:t>
      </w:r>
      <w:r w:rsidRPr="00033231">
        <w:t xml:space="preserve"> Cette voix venait de l</w:t>
      </w:r>
      <w:r w:rsidR="004F69D6">
        <w:t>’</w:t>
      </w:r>
      <w:r w:rsidRPr="00033231">
        <w:t>alcôve</w:t>
      </w:r>
      <w:r w:rsidR="004F69D6">
        <w:t xml:space="preserve">, </w:t>
      </w:r>
      <w:r w:rsidRPr="00033231">
        <w:t>et Fanny se dirigea à la hâte de ce côté</w:t>
      </w:r>
      <w:r w:rsidR="004F69D6">
        <w:t xml:space="preserve">, </w:t>
      </w:r>
      <w:r w:rsidRPr="00033231">
        <w:t>tenant à la main un billet qu</w:t>
      </w:r>
      <w:r w:rsidR="004F69D6">
        <w:t>’</w:t>
      </w:r>
      <w:r w:rsidRPr="00033231">
        <w:t>elle remit entre des doigts qui semblaient avoir à peine la force de le tenir</w:t>
      </w:r>
      <w:r w:rsidR="004F69D6">
        <w:t xml:space="preserve">. </w:t>
      </w:r>
      <w:r w:rsidRPr="00033231">
        <w:t xml:space="preserve">Miss </w:t>
      </w:r>
      <w:proofErr w:type="spellStart"/>
      <w:r w:rsidRPr="00033231">
        <w:t>Helstone</w:t>
      </w:r>
      <w:proofErr w:type="spellEnd"/>
      <w:r w:rsidRPr="00033231">
        <w:t xml:space="preserve"> ne demanda point d</w:t>
      </w:r>
      <w:r w:rsidR="004F69D6">
        <w:t>’</w:t>
      </w:r>
      <w:r w:rsidRPr="00033231">
        <w:t>où venait ce billet</w:t>
      </w:r>
      <w:r w:rsidR="004F69D6">
        <w:t xml:space="preserve">, </w:t>
      </w:r>
      <w:r w:rsidRPr="00033231">
        <w:t>et ne le regarda même pas</w:t>
      </w:r>
      <w:r w:rsidR="004F69D6">
        <w:t xml:space="preserve"> : </w:t>
      </w:r>
      <w:r w:rsidRPr="00033231">
        <w:t>elle le laissa tomber au milieu des plis de son travail</w:t>
      </w:r>
      <w:r w:rsidR="004F69D6">
        <w:t>.</w:t>
      </w:r>
    </w:p>
    <w:p w14:paraId="74E7F4E4" w14:textId="22FA961B" w:rsidR="004F69D6" w:rsidRDefault="004F69D6" w:rsidP="0021796F">
      <w:r>
        <w:t>« </w:t>
      </w:r>
      <w:r w:rsidR="00000000" w:rsidRPr="00033231">
        <w:t>C</w:t>
      </w:r>
      <w:r>
        <w:t>’</w:t>
      </w:r>
      <w:r w:rsidR="00000000" w:rsidRPr="00033231">
        <w:t>est Harry</w:t>
      </w:r>
      <w:r>
        <w:t xml:space="preserve">, </w:t>
      </w:r>
      <w:r w:rsidR="00000000" w:rsidRPr="00033231">
        <w:t xml:space="preserve">le fils de </w:t>
      </w:r>
      <w:r>
        <w:t>Joe</w:t>
      </w:r>
      <w:r w:rsidR="00000000" w:rsidRPr="00033231">
        <w:t xml:space="preserve"> Scott</w:t>
      </w:r>
      <w:r>
        <w:t xml:space="preserve">, </w:t>
      </w:r>
      <w:r w:rsidR="00000000" w:rsidRPr="00033231">
        <w:t>qui l</w:t>
      </w:r>
      <w:r>
        <w:t>’</w:t>
      </w:r>
      <w:r w:rsidR="00000000" w:rsidRPr="00033231">
        <w:t>a apporté</w:t>
      </w:r>
      <w:r>
        <w:t>, »</w:t>
      </w:r>
      <w:r w:rsidR="00000000" w:rsidRPr="00033231">
        <w:t xml:space="preserve"> dit Fa</w:t>
      </w:r>
      <w:r w:rsidR="00000000" w:rsidRPr="00033231">
        <w:t>n</w:t>
      </w:r>
      <w:r w:rsidR="00000000" w:rsidRPr="00033231">
        <w:t>ny</w:t>
      </w:r>
      <w:r>
        <w:t>.</w:t>
      </w:r>
    </w:p>
    <w:p w14:paraId="10A739BA" w14:textId="77777777" w:rsidR="004F69D6" w:rsidRDefault="00000000" w:rsidP="0021796F">
      <w:r w:rsidRPr="00033231">
        <w:t>Cette fille n</w:t>
      </w:r>
      <w:r w:rsidR="004F69D6">
        <w:t>’</w:t>
      </w:r>
      <w:r w:rsidRPr="00033231">
        <w:t>était pas une enchanteresse et ne connaissait aucune parole magique</w:t>
      </w:r>
      <w:r w:rsidR="004F69D6">
        <w:t xml:space="preserve">, </w:t>
      </w:r>
      <w:r w:rsidRPr="00033231">
        <w:t>et cependant ce qu</w:t>
      </w:r>
      <w:r w:rsidR="004F69D6">
        <w:t>’</w:t>
      </w:r>
      <w:r w:rsidRPr="00033231">
        <w:t>elle venait de dire eut un effet presque magique sur sa jeune maîtresse</w:t>
      </w:r>
      <w:r w:rsidR="004F69D6">
        <w:t xml:space="preserve">. </w:t>
      </w:r>
      <w:r w:rsidRPr="00033231">
        <w:t>Elle leva la tête avec le rapide mouvement d</w:t>
      </w:r>
      <w:r w:rsidR="004F69D6">
        <w:t>’</w:t>
      </w:r>
      <w:r w:rsidRPr="00033231">
        <w:t>une sensation qui se réveille</w:t>
      </w:r>
      <w:r w:rsidR="004F69D6">
        <w:t xml:space="preserve"> ; </w:t>
      </w:r>
      <w:r w:rsidRPr="00033231">
        <w:t>elle lança à Fanny un regard non languissant</w:t>
      </w:r>
      <w:r w:rsidR="004F69D6">
        <w:t xml:space="preserve">, </w:t>
      </w:r>
      <w:r w:rsidRPr="00033231">
        <w:t>mais animé et i</w:t>
      </w:r>
      <w:r w:rsidRPr="00033231">
        <w:t>n</w:t>
      </w:r>
      <w:r w:rsidRPr="00033231">
        <w:t>terrogateur</w:t>
      </w:r>
      <w:r w:rsidR="004F69D6">
        <w:t>.</w:t>
      </w:r>
    </w:p>
    <w:p w14:paraId="0D5B0469" w14:textId="77777777" w:rsidR="004F69D6" w:rsidRDefault="004F69D6" w:rsidP="0021796F">
      <w:r>
        <w:lastRenderedPageBreak/>
        <w:t>« </w:t>
      </w:r>
      <w:r w:rsidR="00000000" w:rsidRPr="00033231">
        <w:t>Harry Scott</w:t>
      </w:r>
      <w:r>
        <w:t xml:space="preserve"> ! </w:t>
      </w:r>
      <w:r w:rsidR="00000000" w:rsidRPr="00033231">
        <w:t>Qui l</w:t>
      </w:r>
      <w:r>
        <w:t>’</w:t>
      </w:r>
      <w:r w:rsidR="00000000" w:rsidRPr="00033231">
        <w:t>a envoyé</w:t>
      </w:r>
      <w:r>
        <w:t> ?</w:t>
      </w:r>
    </w:p>
    <w:p w14:paraId="5BAB9453" w14:textId="7A5E43C6" w:rsidR="00000000" w:rsidRPr="00033231" w:rsidRDefault="004F69D6" w:rsidP="0021796F">
      <w:r>
        <w:t>— </w:t>
      </w:r>
      <w:r w:rsidR="00000000" w:rsidRPr="00033231">
        <w:t xml:space="preserve">Il est venu de </w:t>
      </w:r>
      <w:proofErr w:type="spellStart"/>
      <w:r w:rsidR="00000000" w:rsidRPr="00033231">
        <w:t>Hollow</w:t>
      </w:r>
      <w:proofErr w:type="spellEnd"/>
      <w:r>
        <w:t>. »</w:t>
      </w:r>
    </w:p>
    <w:p w14:paraId="56A524B6" w14:textId="25F3E387" w:rsidR="004F69D6" w:rsidRDefault="00000000" w:rsidP="0021796F">
      <w:r w:rsidRPr="00033231">
        <w:t>Le billet qu</w:t>
      </w:r>
      <w:r w:rsidR="004F69D6">
        <w:t>’</w:t>
      </w:r>
      <w:r w:rsidRPr="00033231">
        <w:t>elle avait laissé tomber fut ramassé avidement</w:t>
      </w:r>
      <w:r w:rsidR="004F69D6">
        <w:t xml:space="preserve">, </w:t>
      </w:r>
      <w:r w:rsidRPr="00033231">
        <w:t>le cachet fut brisé</w:t>
      </w:r>
      <w:r w:rsidR="004F69D6">
        <w:t xml:space="preserve">. </w:t>
      </w:r>
      <w:r w:rsidRPr="00033231">
        <w:t>Il fut lu en deux secondes</w:t>
      </w:r>
      <w:r w:rsidR="004F69D6">
        <w:t xml:space="preserve">. </w:t>
      </w:r>
      <w:r w:rsidRPr="00033231">
        <w:t>C</w:t>
      </w:r>
      <w:r w:rsidR="004F69D6">
        <w:t>’</w:t>
      </w:r>
      <w:r w:rsidRPr="00033231">
        <w:t>était un mot a</w:t>
      </w:r>
      <w:r w:rsidRPr="00033231">
        <w:t>f</w:t>
      </w:r>
      <w:r w:rsidRPr="00033231">
        <w:t>fectueux d</w:t>
      </w:r>
      <w:r w:rsidR="004F69D6">
        <w:t>’</w:t>
      </w:r>
      <w:r w:rsidRPr="00033231">
        <w:t>Hortense</w:t>
      </w:r>
      <w:r w:rsidR="004F69D6">
        <w:t xml:space="preserve">, </w:t>
      </w:r>
      <w:r w:rsidRPr="00033231">
        <w:t>qui informait sa cousine qu</w:t>
      </w:r>
      <w:r w:rsidR="004F69D6">
        <w:t>’</w:t>
      </w:r>
      <w:r w:rsidRPr="00033231">
        <w:t>elle était de r</w:t>
      </w:r>
      <w:r w:rsidRPr="00033231">
        <w:t>e</w:t>
      </w:r>
      <w:r w:rsidRPr="00033231">
        <w:t xml:space="preserve">tour de </w:t>
      </w:r>
      <w:proofErr w:type="spellStart"/>
      <w:r w:rsidRPr="00033231">
        <w:t>Wormwood</w:t>
      </w:r>
      <w:proofErr w:type="spellEnd"/>
      <w:r w:rsidRPr="00033231">
        <w:t>-Wells</w:t>
      </w:r>
      <w:r w:rsidR="004F69D6">
        <w:t xml:space="preserve"> ; </w:t>
      </w:r>
      <w:r w:rsidRPr="00033231">
        <w:t>qu</w:t>
      </w:r>
      <w:r w:rsidR="004F69D6">
        <w:t>’</w:t>
      </w:r>
      <w:r w:rsidRPr="00033231">
        <w:t>elle était toute seule ce jour-là</w:t>
      </w:r>
      <w:r w:rsidR="004F69D6">
        <w:t xml:space="preserve">, </w:t>
      </w:r>
      <w:r w:rsidRPr="00033231">
        <w:t xml:space="preserve">Robert étant allé au marché de </w:t>
      </w:r>
      <w:proofErr w:type="spellStart"/>
      <w:r w:rsidRPr="00033231">
        <w:t>Whinbury</w:t>
      </w:r>
      <w:proofErr w:type="spellEnd"/>
      <w:r w:rsidR="004F69D6">
        <w:t xml:space="preserve"> ; </w:t>
      </w:r>
      <w:r w:rsidRPr="00033231">
        <w:t>que rien ne lui pou</w:t>
      </w:r>
      <w:r w:rsidRPr="00033231">
        <w:t>r</w:t>
      </w:r>
      <w:r w:rsidRPr="00033231">
        <w:t>rait donner un plus grand plaisir que de prendre le thé en co</w:t>
      </w:r>
      <w:r w:rsidRPr="00033231">
        <w:t>m</w:t>
      </w:r>
      <w:r w:rsidRPr="00033231">
        <w:t>pagnie de Caroline</w:t>
      </w:r>
      <w:r w:rsidR="004F69D6">
        <w:t xml:space="preserve"> ; </w:t>
      </w:r>
      <w:r w:rsidRPr="00033231">
        <w:t>et</w:t>
      </w:r>
      <w:r w:rsidR="004F69D6">
        <w:t xml:space="preserve">, </w:t>
      </w:r>
      <w:r w:rsidRPr="00033231">
        <w:t>ajoutait la bonne dame</w:t>
      </w:r>
      <w:r w:rsidR="004F69D6">
        <w:t xml:space="preserve">, </w:t>
      </w:r>
      <w:r w:rsidRPr="00033231">
        <w:t>elle était sûre que ce changement ne pouvait qu</w:t>
      </w:r>
      <w:r w:rsidR="004F69D6">
        <w:t>’</w:t>
      </w:r>
      <w:r w:rsidRPr="00033231">
        <w:t>être agréable et avantageux à Caroline</w:t>
      </w:r>
      <w:r w:rsidR="004F69D6">
        <w:t xml:space="preserve">, </w:t>
      </w:r>
      <w:r w:rsidRPr="00033231">
        <w:t>qui devait tristement sentir le besoin d</w:t>
      </w:r>
      <w:r w:rsidR="004F69D6">
        <w:t>’</w:t>
      </w:r>
      <w:r w:rsidRPr="00033231">
        <w:t>un guide sûr et d</w:t>
      </w:r>
      <w:r w:rsidR="004F69D6">
        <w:t>’</w:t>
      </w:r>
      <w:r w:rsidRPr="00033231">
        <w:t>une société utile à son éducation</w:t>
      </w:r>
      <w:r w:rsidR="004F69D6">
        <w:t xml:space="preserve">, </w:t>
      </w:r>
      <w:r w:rsidRPr="00033231">
        <w:t>depuis</w:t>
      </w:r>
      <w:r w:rsidR="004F69D6">
        <w:t xml:space="preserve">, </w:t>
      </w:r>
      <w:r w:rsidRPr="00033231">
        <w:t>que la mésintell</w:t>
      </w:r>
      <w:r w:rsidRPr="00033231">
        <w:t>i</w:t>
      </w:r>
      <w:r w:rsidRPr="00033231">
        <w:t xml:space="preserve">gence survenue entre Robert et </w:t>
      </w:r>
      <w:r w:rsidR="004F69D6">
        <w:t>M. </w:t>
      </w:r>
      <w:proofErr w:type="spellStart"/>
      <w:r w:rsidRPr="00033231">
        <w:t>Helstone</w:t>
      </w:r>
      <w:proofErr w:type="spellEnd"/>
      <w:r w:rsidRPr="00033231">
        <w:t xml:space="preserve"> l</w:t>
      </w:r>
      <w:r w:rsidR="004F69D6">
        <w:t>’</w:t>
      </w:r>
      <w:r w:rsidRPr="00033231">
        <w:t xml:space="preserve">avait séparée de sa </w:t>
      </w:r>
      <w:r w:rsidR="004F69D6">
        <w:t>« </w:t>
      </w:r>
      <w:r w:rsidRPr="00033231">
        <w:t>meilleure amie</w:t>
      </w:r>
      <w:r w:rsidR="004F69D6">
        <w:t>, »</w:t>
      </w:r>
      <w:r w:rsidRPr="00033231">
        <w:t xml:space="preserve"> Hortense Gérard Moore</w:t>
      </w:r>
      <w:r w:rsidR="004F69D6">
        <w:t xml:space="preserve">. </w:t>
      </w:r>
      <w:r w:rsidRPr="00033231">
        <w:t>Dans un post-scriptum</w:t>
      </w:r>
      <w:r w:rsidR="004F69D6">
        <w:t xml:space="preserve">, </w:t>
      </w:r>
      <w:r w:rsidRPr="00033231">
        <w:t>elle lui commandait de mettre son chapeau et d</w:t>
      </w:r>
      <w:r w:rsidR="004F69D6">
        <w:t>’</w:t>
      </w:r>
      <w:r w:rsidRPr="00033231">
        <w:t>accourir auprès d</w:t>
      </w:r>
      <w:r w:rsidR="004F69D6">
        <w:t>’</w:t>
      </w:r>
      <w:r w:rsidRPr="00033231">
        <w:t>elle</w:t>
      </w:r>
      <w:r w:rsidR="004F69D6">
        <w:t>.</w:t>
      </w:r>
    </w:p>
    <w:p w14:paraId="3BD89878" w14:textId="77777777" w:rsidR="004F69D6" w:rsidRDefault="00000000" w:rsidP="0021796F">
      <w:r w:rsidRPr="00033231">
        <w:t>Caroline n</w:t>
      </w:r>
      <w:r w:rsidR="004F69D6">
        <w:t>’</w:t>
      </w:r>
      <w:r w:rsidRPr="00033231">
        <w:t>avait pas besoin de l</w:t>
      </w:r>
      <w:r w:rsidR="004F69D6">
        <w:t>’</w:t>
      </w:r>
      <w:r w:rsidRPr="00033231">
        <w:t>injonction</w:t>
      </w:r>
      <w:r w:rsidR="004F69D6">
        <w:t xml:space="preserve"> ; </w:t>
      </w:r>
      <w:r w:rsidRPr="00033231">
        <w:t>ce fut avec pla</w:t>
      </w:r>
      <w:r w:rsidRPr="00033231">
        <w:t>i</w:t>
      </w:r>
      <w:r w:rsidRPr="00033231">
        <w:t>sir qu</w:t>
      </w:r>
      <w:r w:rsidR="004F69D6">
        <w:t>’</w:t>
      </w:r>
      <w:r w:rsidRPr="00033231">
        <w:t>elle mit de côté le vêtement d</w:t>
      </w:r>
      <w:r w:rsidR="004F69D6">
        <w:t>’</w:t>
      </w:r>
      <w:r w:rsidRPr="00033231">
        <w:t>enfant qu</w:t>
      </w:r>
      <w:r w:rsidR="004F69D6">
        <w:t>’</w:t>
      </w:r>
      <w:r w:rsidRPr="00033231">
        <w:t>elle confectio</w:t>
      </w:r>
      <w:r w:rsidRPr="00033231">
        <w:t>n</w:t>
      </w:r>
      <w:r w:rsidRPr="00033231">
        <w:t>nait pour la corbeille des Juifs</w:t>
      </w:r>
      <w:r w:rsidR="004F69D6">
        <w:t xml:space="preserve">, </w:t>
      </w:r>
      <w:r w:rsidRPr="00033231">
        <w:t>et qu</w:t>
      </w:r>
      <w:r w:rsidR="004F69D6">
        <w:t>’</w:t>
      </w:r>
      <w:r w:rsidRPr="00033231">
        <w:t>elle se hâta de monter à sa chambre pour couvrir ses cheveux bouclés d</w:t>
      </w:r>
      <w:r w:rsidR="004F69D6">
        <w:t>’</w:t>
      </w:r>
      <w:r w:rsidRPr="00033231">
        <w:t>un chapeau de pai</w:t>
      </w:r>
      <w:r w:rsidRPr="00033231">
        <w:t>l</w:t>
      </w:r>
      <w:r w:rsidRPr="00033231">
        <w:t>le</w:t>
      </w:r>
      <w:r w:rsidR="004F69D6">
        <w:t xml:space="preserve">, </w:t>
      </w:r>
      <w:r w:rsidRPr="00033231">
        <w:t>et jeter autour de ses épaules la légère écharpe de soie noire dont la simple draperie faisait ressortir l</w:t>
      </w:r>
      <w:r w:rsidR="004F69D6">
        <w:t>’</w:t>
      </w:r>
      <w:r w:rsidRPr="00033231">
        <w:t>élégance de sa taille</w:t>
      </w:r>
      <w:r w:rsidR="004F69D6">
        <w:t xml:space="preserve">, </w:t>
      </w:r>
      <w:r w:rsidRPr="00033231">
        <w:t>de même que sa sombre couleur s</w:t>
      </w:r>
      <w:r w:rsidR="004F69D6">
        <w:t>’</w:t>
      </w:r>
      <w:r w:rsidRPr="00033231">
        <w:t>harmonisait avec la simplicité de ses vêtements et avec la gentillesse de son visage</w:t>
      </w:r>
      <w:r w:rsidR="004F69D6">
        <w:t xml:space="preserve">. </w:t>
      </w:r>
      <w:r w:rsidRPr="00033231">
        <w:t>Elle était contente de se soustraire pour quelques heures à la s</w:t>
      </w:r>
      <w:r w:rsidRPr="00033231">
        <w:t>o</w:t>
      </w:r>
      <w:r w:rsidRPr="00033231">
        <w:t>litude</w:t>
      </w:r>
      <w:r w:rsidR="004F69D6">
        <w:t xml:space="preserve">, </w:t>
      </w:r>
      <w:r w:rsidRPr="00033231">
        <w:t>à la tristesse</w:t>
      </w:r>
      <w:r w:rsidR="004F69D6">
        <w:t xml:space="preserve">, </w:t>
      </w:r>
      <w:r w:rsidRPr="00033231">
        <w:t>au cauchemar de sa vie</w:t>
      </w:r>
      <w:r w:rsidR="004F69D6">
        <w:t xml:space="preserve"> ; </w:t>
      </w:r>
      <w:r w:rsidRPr="00033231">
        <w:t xml:space="preserve">de descendre en courant la pente verdoyante qui conduisait à </w:t>
      </w:r>
      <w:proofErr w:type="spellStart"/>
      <w:r w:rsidRPr="00033231">
        <w:t>Hollow</w:t>
      </w:r>
      <w:proofErr w:type="spellEnd"/>
      <w:r w:rsidR="004F69D6">
        <w:t xml:space="preserve">, </w:t>
      </w:r>
      <w:r w:rsidRPr="00033231">
        <w:t>de respirer le parfum des fleurs des haies</w:t>
      </w:r>
      <w:r w:rsidR="004F69D6">
        <w:t xml:space="preserve">, </w:t>
      </w:r>
      <w:r w:rsidRPr="00033231">
        <w:t>plus suave que celui du lis ou de la rose moussue</w:t>
      </w:r>
      <w:r w:rsidR="004F69D6">
        <w:t xml:space="preserve">. </w:t>
      </w:r>
      <w:r w:rsidRPr="00033231">
        <w:t>À la vérité</w:t>
      </w:r>
      <w:r w:rsidR="004F69D6">
        <w:t xml:space="preserve">, </w:t>
      </w:r>
      <w:r w:rsidRPr="00033231">
        <w:t>elle savait que Robert n</w:t>
      </w:r>
      <w:r w:rsidR="004F69D6">
        <w:t>’</w:t>
      </w:r>
      <w:r w:rsidRPr="00033231">
        <w:t>était point au co</w:t>
      </w:r>
      <w:r w:rsidRPr="00033231">
        <w:t>t</w:t>
      </w:r>
      <w:r w:rsidRPr="00033231">
        <w:t>tage</w:t>
      </w:r>
      <w:r w:rsidR="004F69D6">
        <w:t xml:space="preserve">, </w:t>
      </w:r>
      <w:r w:rsidRPr="00033231">
        <w:t>mais c</w:t>
      </w:r>
      <w:r w:rsidR="004F69D6">
        <w:t>’</w:t>
      </w:r>
      <w:r w:rsidRPr="00033231">
        <w:t>était un plaisir pour elle d</w:t>
      </w:r>
      <w:r w:rsidR="004F69D6">
        <w:t>’</w:t>
      </w:r>
      <w:r w:rsidRPr="00033231">
        <w:t xml:space="preserve">aller où il </w:t>
      </w:r>
      <w:proofErr w:type="gramStart"/>
      <w:r w:rsidRPr="00033231">
        <w:t>avait r</w:t>
      </w:r>
      <w:r w:rsidRPr="00033231">
        <w:t>é</w:t>
      </w:r>
      <w:r w:rsidRPr="00033231">
        <w:t>ce</w:t>
      </w:r>
      <w:r w:rsidRPr="00033231">
        <w:t>m</w:t>
      </w:r>
      <w:r w:rsidRPr="00033231">
        <w:t>ment été</w:t>
      </w:r>
      <w:proofErr w:type="gramEnd"/>
      <w:r w:rsidR="004F69D6">
        <w:t xml:space="preserve"> ; </w:t>
      </w:r>
      <w:r w:rsidRPr="00033231">
        <w:t xml:space="preserve">après avoir </w:t>
      </w:r>
      <w:r w:rsidRPr="00033231">
        <w:lastRenderedPageBreak/>
        <w:t>été séparée de lui pendant si lon</w:t>
      </w:r>
      <w:r w:rsidRPr="00033231">
        <w:t>g</w:t>
      </w:r>
      <w:r w:rsidRPr="00033231">
        <w:t>temps</w:t>
      </w:r>
      <w:r w:rsidR="004F69D6">
        <w:t xml:space="preserve">, </w:t>
      </w:r>
      <w:r w:rsidRPr="00033231">
        <w:t>voir seulement sa maison</w:t>
      </w:r>
      <w:r w:rsidR="004F69D6">
        <w:t xml:space="preserve">, </w:t>
      </w:r>
      <w:r w:rsidRPr="00033231">
        <w:t>entrer dans la chambre qu</w:t>
      </w:r>
      <w:r w:rsidR="004F69D6">
        <w:t>’</w:t>
      </w:r>
      <w:r w:rsidRPr="00033231">
        <w:t xml:space="preserve">il avait </w:t>
      </w:r>
      <w:proofErr w:type="spellStart"/>
      <w:r w:rsidRPr="00033231">
        <w:t>quittée</w:t>
      </w:r>
      <w:proofErr w:type="spellEnd"/>
      <w:r w:rsidRPr="00033231">
        <w:t xml:space="preserve"> le matin</w:t>
      </w:r>
      <w:r w:rsidR="004F69D6">
        <w:t xml:space="preserve">, </w:t>
      </w:r>
      <w:r w:rsidRPr="00033231">
        <w:t>même</w:t>
      </w:r>
      <w:r w:rsidR="004F69D6">
        <w:t xml:space="preserve">, </w:t>
      </w:r>
      <w:r w:rsidRPr="00033231">
        <w:t>lui paraissait presque une r</w:t>
      </w:r>
      <w:r w:rsidRPr="00033231">
        <w:t>é</w:t>
      </w:r>
      <w:r w:rsidRPr="00033231">
        <w:t>union</w:t>
      </w:r>
      <w:r w:rsidR="004F69D6">
        <w:t xml:space="preserve">. </w:t>
      </w:r>
      <w:r w:rsidRPr="00033231">
        <w:t>Ce</w:t>
      </w:r>
      <w:r w:rsidRPr="00033231">
        <w:t>t</w:t>
      </w:r>
      <w:r w:rsidRPr="00033231">
        <w:t>te illusion la faisait revivre</w:t>
      </w:r>
      <w:r w:rsidR="004F69D6">
        <w:t xml:space="preserve">, </w:t>
      </w:r>
      <w:r w:rsidRPr="00033231">
        <w:t>elle sentait battre son cœur</w:t>
      </w:r>
      <w:r w:rsidR="004F69D6">
        <w:t xml:space="preserve">, </w:t>
      </w:r>
      <w:r w:rsidRPr="00033231">
        <w:t>et la brise qui soufflait doucement sous ce bleu ciel d</w:t>
      </w:r>
      <w:r w:rsidR="004F69D6">
        <w:t>’</w:t>
      </w:r>
      <w:r w:rsidRPr="00033231">
        <w:t>été semblait lui murmurer à l</w:t>
      </w:r>
      <w:r w:rsidR="004F69D6">
        <w:t>’</w:t>
      </w:r>
      <w:r w:rsidRPr="00033231">
        <w:t>oreille</w:t>
      </w:r>
      <w:r w:rsidR="004F69D6">
        <w:t> : « </w:t>
      </w:r>
      <w:r w:rsidRPr="00033231">
        <w:t>Robert peut rentrer pe</w:t>
      </w:r>
      <w:r w:rsidRPr="00033231">
        <w:t>n</w:t>
      </w:r>
      <w:r w:rsidRPr="00033231">
        <w:t>dant que vous serez encore chez lui</w:t>
      </w:r>
      <w:r w:rsidR="004F69D6">
        <w:t xml:space="preserve"> ; </w:t>
      </w:r>
      <w:r w:rsidRPr="00033231">
        <w:t>et alors vous pourrez lui donner votre main</w:t>
      </w:r>
      <w:r w:rsidR="004F69D6">
        <w:t xml:space="preserve"> : </w:t>
      </w:r>
      <w:r w:rsidRPr="00033231">
        <w:t>peut-être pendant une minute vous pourrez vous asseoir à son côté</w:t>
      </w:r>
      <w:r w:rsidR="004F69D6">
        <w:t>.</w:t>
      </w:r>
    </w:p>
    <w:p w14:paraId="57E55999" w14:textId="77777777" w:rsidR="004F69D6" w:rsidRDefault="004F69D6" w:rsidP="0021796F">
      <w:r>
        <w:t>— </w:t>
      </w:r>
      <w:r w:rsidR="00000000" w:rsidRPr="00033231">
        <w:t>Silence</w:t>
      </w:r>
      <w:r>
        <w:t> ! »</w:t>
      </w:r>
      <w:r w:rsidR="00000000" w:rsidRPr="00033231">
        <w:t xml:space="preserve"> dit-elle sévèrement à son imagination</w:t>
      </w:r>
      <w:r>
        <w:t xml:space="preserve"> ; </w:t>
      </w:r>
      <w:r w:rsidR="00000000" w:rsidRPr="00033231">
        <w:t>mais elle aimait la consolatrice et la consolation</w:t>
      </w:r>
      <w:r>
        <w:t>.</w:t>
      </w:r>
    </w:p>
    <w:p w14:paraId="02B63530" w14:textId="77777777" w:rsidR="004F69D6" w:rsidRDefault="00000000" w:rsidP="0021796F">
      <w:r w:rsidRPr="00033231">
        <w:t>Miss Moore aperçut probablement de la fenêtre</w:t>
      </w:r>
      <w:r w:rsidR="004F69D6">
        <w:t xml:space="preserve">, </w:t>
      </w:r>
      <w:r w:rsidRPr="00033231">
        <w:t>à travers les buissons touffus du jardin</w:t>
      </w:r>
      <w:r w:rsidR="004F69D6">
        <w:t xml:space="preserve">, </w:t>
      </w:r>
      <w:r w:rsidRPr="00033231">
        <w:t>la robe blanche de Caroline</w:t>
      </w:r>
      <w:r w:rsidR="004F69D6">
        <w:t xml:space="preserve">, </w:t>
      </w:r>
      <w:r w:rsidRPr="00033231">
        <w:t>car elle alla au-devant d</w:t>
      </w:r>
      <w:r w:rsidR="004F69D6">
        <w:t>’</w:t>
      </w:r>
      <w:r w:rsidRPr="00033231">
        <w:t>elle jusqu</w:t>
      </w:r>
      <w:r w:rsidR="004F69D6">
        <w:t>’</w:t>
      </w:r>
      <w:r w:rsidRPr="00033231">
        <w:t>à la porte extérieure du cottage</w:t>
      </w:r>
      <w:r w:rsidR="004F69D6">
        <w:t xml:space="preserve">. </w:t>
      </w:r>
      <w:r w:rsidRPr="00033231">
        <w:t>Elle se tenait droite</w:t>
      </w:r>
      <w:r w:rsidR="004F69D6">
        <w:t xml:space="preserve">, </w:t>
      </w:r>
      <w:r w:rsidRPr="00033231">
        <w:t>roide et flegmatique comme de coutume</w:t>
      </w:r>
      <w:r w:rsidR="004F69D6">
        <w:t xml:space="preserve"> ; </w:t>
      </w:r>
      <w:r w:rsidRPr="00033231">
        <w:t>elle ne se permit aucun empressement</w:t>
      </w:r>
      <w:r w:rsidR="004F69D6">
        <w:t xml:space="preserve">, </w:t>
      </w:r>
      <w:r w:rsidRPr="00033231">
        <w:t>aucune vive démonstr</w:t>
      </w:r>
      <w:r w:rsidRPr="00033231">
        <w:t>a</w:t>
      </w:r>
      <w:r w:rsidRPr="00033231">
        <w:t>tion de joie qui pût compromettre la dignité de sa démarche</w:t>
      </w:r>
      <w:r w:rsidR="004F69D6">
        <w:t xml:space="preserve"> ; </w:t>
      </w:r>
      <w:r w:rsidRPr="00033231">
        <w:t>mais elle sourit en voyant le plaisir qu</w:t>
      </w:r>
      <w:r w:rsidR="004F69D6">
        <w:t>’</w:t>
      </w:r>
      <w:r w:rsidRPr="00033231">
        <w:t>éprouvait son élève</w:t>
      </w:r>
      <w:r w:rsidR="004F69D6">
        <w:t xml:space="preserve">, </w:t>
      </w:r>
      <w:r w:rsidRPr="00033231">
        <w:t>en recevant ses embrassements chaleureux et tendres</w:t>
      </w:r>
      <w:r w:rsidR="004F69D6">
        <w:t xml:space="preserve">. </w:t>
      </w:r>
      <w:r w:rsidRPr="00033231">
        <w:t>Elle la conduisit affectueusement à l</w:t>
      </w:r>
      <w:r w:rsidR="004F69D6">
        <w:t>’</w:t>
      </w:r>
      <w:r w:rsidRPr="00033231">
        <w:t>intérieur</w:t>
      </w:r>
      <w:r w:rsidR="004F69D6">
        <w:t xml:space="preserve">, </w:t>
      </w:r>
      <w:r w:rsidRPr="00033231">
        <w:t>à moitié trompée</w:t>
      </w:r>
      <w:r w:rsidR="004F69D6">
        <w:t xml:space="preserve">, </w:t>
      </w:r>
      <w:r w:rsidRPr="00033231">
        <w:t>et tout à fait flattée</w:t>
      </w:r>
      <w:r w:rsidR="004F69D6">
        <w:t xml:space="preserve">. </w:t>
      </w:r>
      <w:r w:rsidRPr="00033231">
        <w:t>À moitié trompée</w:t>
      </w:r>
      <w:r w:rsidR="004F69D6">
        <w:t xml:space="preserve">, </w:t>
      </w:r>
      <w:r w:rsidRPr="00033231">
        <w:t>car</w:t>
      </w:r>
      <w:r w:rsidR="004F69D6">
        <w:t xml:space="preserve">, </w:t>
      </w:r>
      <w:r w:rsidRPr="00033231">
        <w:t>s</w:t>
      </w:r>
      <w:r w:rsidR="004F69D6">
        <w:t>’</w:t>
      </w:r>
      <w:r w:rsidRPr="00033231">
        <w:t>il n</w:t>
      </w:r>
      <w:r w:rsidR="004F69D6">
        <w:t>’</w:t>
      </w:r>
      <w:r w:rsidRPr="00033231">
        <w:t>en eût pas été ai</w:t>
      </w:r>
      <w:r w:rsidRPr="00033231">
        <w:t>n</w:t>
      </w:r>
      <w:r w:rsidRPr="00033231">
        <w:t>si</w:t>
      </w:r>
      <w:r w:rsidR="004F69D6">
        <w:t xml:space="preserve">, </w:t>
      </w:r>
      <w:r w:rsidRPr="00033231">
        <w:t>elle l</w:t>
      </w:r>
      <w:r w:rsidR="004F69D6">
        <w:t>’</w:t>
      </w:r>
      <w:r w:rsidRPr="00033231">
        <w:t>aurait probablement poussée dehors au lieu de la faire entrer</w:t>
      </w:r>
      <w:r w:rsidR="004F69D6">
        <w:t xml:space="preserve">. </w:t>
      </w:r>
      <w:r w:rsidRPr="00033231">
        <w:t>Si elle avait su pour qui était la plus forte part de la joie enfantine que montrait Caroline</w:t>
      </w:r>
      <w:r w:rsidR="004F69D6">
        <w:t xml:space="preserve">, </w:t>
      </w:r>
      <w:r w:rsidRPr="00033231">
        <w:t>Hortense eût été très-probablement choquée et irritée</w:t>
      </w:r>
      <w:r w:rsidR="004F69D6">
        <w:t xml:space="preserve">. </w:t>
      </w:r>
      <w:r w:rsidRPr="00033231">
        <w:t>Les sœurs n</w:t>
      </w:r>
      <w:r w:rsidR="004F69D6">
        <w:t>’</w:t>
      </w:r>
      <w:r w:rsidRPr="00033231">
        <w:t>aiment pas que de jeunes filles soient amoureuses de leurs frères</w:t>
      </w:r>
      <w:r w:rsidR="004F69D6">
        <w:t xml:space="preserve">. </w:t>
      </w:r>
      <w:r w:rsidRPr="00033231">
        <w:t>Quelle que soit l</w:t>
      </w:r>
      <w:r w:rsidR="004F69D6">
        <w:t>’</w:t>
      </w:r>
      <w:r w:rsidRPr="00033231">
        <w:t>affection fraternelle qu</w:t>
      </w:r>
      <w:r w:rsidR="004F69D6">
        <w:t>’</w:t>
      </w:r>
      <w:r w:rsidRPr="00033231">
        <w:t>elles ont pour eux</w:t>
      </w:r>
      <w:r w:rsidR="004F69D6">
        <w:t xml:space="preserve">, </w:t>
      </w:r>
      <w:r w:rsidRPr="00033231">
        <w:t>elles ne peuvent les aimer d</w:t>
      </w:r>
      <w:r w:rsidR="004F69D6">
        <w:t>’</w:t>
      </w:r>
      <w:r w:rsidRPr="00033231">
        <w:t>amour</w:t>
      </w:r>
      <w:r w:rsidR="004F69D6">
        <w:t xml:space="preserve">, </w:t>
      </w:r>
      <w:r w:rsidRPr="00033231">
        <w:t>et elles éprouvent un pénible sentiment à la pensée que d</w:t>
      </w:r>
      <w:r w:rsidR="004F69D6">
        <w:t>’</w:t>
      </w:r>
      <w:r w:rsidRPr="00033231">
        <w:t>autres les aiment</w:t>
      </w:r>
      <w:r w:rsidR="004F69D6">
        <w:t xml:space="preserve">. </w:t>
      </w:r>
      <w:r w:rsidRPr="00033231">
        <w:t>Le premier mouvement qu</w:t>
      </w:r>
      <w:r w:rsidR="004F69D6">
        <w:t>’</w:t>
      </w:r>
      <w:r w:rsidRPr="00033231">
        <w:t>excite chez elles une pareille découverte</w:t>
      </w:r>
      <w:r w:rsidR="004F69D6">
        <w:t xml:space="preserve"> (</w:t>
      </w:r>
      <w:r w:rsidRPr="00033231">
        <w:t>comme chez bea</w:t>
      </w:r>
      <w:r w:rsidRPr="00033231">
        <w:t>u</w:t>
      </w:r>
      <w:r w:rsidRPr="00033231">
        <w:t>coup de parents lorsqu</w:t>
      </w:r>
      <w:r w:rsidR="004F69D6">
        <w:t>’</w:t>
      </w:r>
      <w:r w:rsidRPr="00033231">
        <w:t>ils s</w:t>
      </w:r>
      <w:r w:rsidR="004F69D6">
        <w:t>’</w:t>
      </w:r>
      <w:r w:rsidRPr="00033231">
        <w:t>aperçoivent que leurs enfants a</w:t>
      </w:r>
      <w:r w:rsidRPr="00033231">
        <w:t>i</w:t>
      </w:r>
      <w:r w:rsidRPr="00033231">
        <w:t>ment</w:t>
      </w:r>
      <w:r w:rsidR="004F69D6">
        <w:t xml:space="preserve">) </w:t>
      </w:r>
      <w:r w:rsidRPr="00033231">
        <w:t>est un sentiment d</w:t>
      </w:r>
      <w:r w:rsidR="004F69D6">
        <w:t>’</w:t>
      </w:r>
      <w:r w:rsidRPr="00033231">
        <w:t xml:space="preserve">impatience et de </w:t>
      </w:r>
      <w:r w:rsidRPr="00033231">
        <w:lastRenderedPageBreak/>
        <w:t>mépris</w:t>
      </w:r>
      <w:r w:rsidR="004F69D6">
        <w:t xml:space="preserve">. </w:t>
      </w:r>
      <w:r w:rsidRPr="00033231">
        <w:t>La raison</w:t>
      </w:r>
      <w:r w:rsidR="004F69D6">
        <w:t xml:space="preserve">, </w:t>
      </w:r>
      <w:r w:rsidRPr="00033231">
        <w:t>s</w:t>
      </w:r>
      <w:r w:rsidR="004F69D6">
        <w:t>’</w:t>
      </w:r>
      <w:r w:rsidRPr="00033231">
        <w:t>ils sont raisonnables</w:t>
      </w:r>
      <w:r w:rsidR="004F69D6">
        <w:t xml:space="preserve">, </w:t>
      </w:r>
      <w:r w:rsidRPr="00033231">
        <w:t>corrige avec le temps cette fausse i</w:t>
      </w:r>
      <w:r w:rsidRPr="00033231">
        <w:t>m</w:t>
      </w:r>
      <w:r w:rsidRPr="00033231">
        <w:t>pression</w:t>
      </w:r>
      <w:r w:rsidR="004F69D6">
        <w:t xml:space="preserve"> ; </w:t>
      </w:r>
      <w:r w:rsidRPr="00033231">
        <w:t>mais s</w:t>
      </w:r>
      <w:r w:rsidR="004F69D6">
        <w:t>’</w:t>
      </w:r>
      <w:r w:rsidRPr="00033231">
        <w:t>ils ne le sont pas</w:t>
      </w:r>
      <w:r w:rsidR="004F69D6">
        <w:t xml:space="preserve">, </w:t>
      </w:r>
      <w:r w:rsidRPr="00033231">
        <w:t>elle subsiste toujours</w:t>
      </w:r>
      <w:r w:rsidR="004F69D6">
        <w:t xml:space="preserve">, </w:t>
      </w:r>
      <w:r w:rsidRPr="00033231">
        <w:t>et la fille ou la belle-sœur demeure jusqu</w:t>
      </w:r>
      <w:r w:rsidR="004F69D6">
        <w:t>’</w:t>
      </w:r>
      <w:r w:rsidRPr="00033231">
        <w:t>à la fin l</w:t>
      </w:r>
      <w:r w:rsidR="004F69D6">
        <w:t>’</w:t>
      </w:r>
      <w:r w:rsidRPr="00033231">
        <w:t>objet de leur ave</w:t>
      </w:r>
      <w:r w:rsidRPr="00033231">
        <w:t>r</w:t>
      </w:r>
      <w:r w:rsidRPr="00033231">
        <w:t>sion</w:t>
      </w:r>
      <w:r w:rsidR="004F69D6">
        <w:t>.</w:t>
      </w:r>
    </w:p>
    <w:p w14:paraId="0D8FD65E" w14:textId="14AB17A1" w:rsidR="00000000" w:rsidRPr="00033231" w:rsidRDefault="004F69D6" w:rsidP="0021796F">
      <w:r>
        <w:t>« </w:t>
      </w:r>
      <w:r w:rsidR="00000000" w:rsidRPr="00033231">
        <w:t>Vous avez dû vous attendre à me trouver seule</w:t>
      </w:r>
      <w:r>
        <w:t xml:space="preserve">, </w:t>
      </w:r>
      <w:r w:rsidR="00000000" w:rsidRPr="00033231">
        <w:t>d</w:t>
      </w:r>
      <w:r>
        <w:t>’</w:t>
      </w:r>
      <w:r w:rsidR="00000000" w:rsidRPr="00033231">
        <w:t>après le contenu de ma lettre</w:t>
      </w:r>
      <w:r>
        <w:t xml:space="preserve">, </w:t>
      </w:r>
      <w:r w:rsidR="00000000" w:rsidRPr="00033231">
        <w:t>dit miss Moore en conduisant Caroline au parloir</w:t>
      </w:r>
      <w:r>
        <w:t xml:space="preserve"> ; </w:t>
      </w:r>
      <w:r w:rsidR="00000000" w:rsidRPr="00033231">
        <w:t>mais je l</w:t>
      </w:r>
      <w:r>
        <w:t>’</w:t>
      </w:r>
      <w:r w:rsidR="00000000" w:rsidRPr="00033231">
        <w:t>ai écrite ce matin</w:t>
      </w:r>
      <w:r>
        <w:t xml:space="preserve"> ; </w:t>
      </w:r>
      <w:r w:rsidR="00000000" w:rsidRPr="00033231">
        <w:t>depuis le dîner il m</w:t>
      </w:r>
      <w:r>
        <w:t>’</w:t>
      </w:r>
      <w:r w:rsidR="00000000" w:rsidRPr="00033231">
        <w:t>est arr</w:t>
      </w:r>
      <w:r w:rsidR="00000000" w:rsidRPr="00033231">
        <w:t>i</w:t>
      </w:r>
      <w:r w:rsidR="00000000" w:rsidRPr="00033231">
        <w:t>vé de la compagnie</w:t>
      </w:r>
      <w:r>
        <w:t>. »</w:t>
      </w:r>
    </w:p>
    <w:p w14:paraId="15A91CBD" w14:textId="77777777" w:rsidR="004F69D6" w:rsidRDefault="00000000" w:rsidP="0021796F">
      <w:r w:rsidRPr="00033231">
        <w:t>Et</w:t>
      </w:r>
      <w:r w:rsidR="004F69D6">
        <w:t xml:space="preserve">, </w:t>
      </w:r>
      <w:r w:rsidRPr="00033231">
        <w:t>ouvrant la porte</w:t>
      </w:r>
      <w:r w:rsidR="004F69D6">
        <w:t xml:space="preserve">, </w:t>
      </w:r>
      <w:r w:rsidRPr="00033231">
        <w:t>elle permit d</w:t>
      </w:r>
      <w:r w:rsidR="004F69D6">
        <w:t>’</w:t>
      </w:r>
      <w:r w:rsidRPr="00033231">
        <w:t>apercevoir une ample étendue de jupes cramoisies couvrant entièrement la chaise à bras placée au coin du feu</w:t>
      </w:r>
      <w:r w:rsidR="004F69D6">
        <w:t xml:space="preserve">, </w:t>
      </w:r>
      <w:r w:rsidRPr="00033231">
        <w:t>et au-dessus de ces jupes</w:t>
      </w:r>
      <w:r w:rsidR="004F69D6">
        <w:t xml:space="preserve">, </w:t>
      </w:r>
      <w:r w:rsidRPr="00033231">
        <w:t>présidant avec dignité</w:t>
      </w:r>
      <w:r w:rsidR="004F69D6">
        <w:t xml:space="preserve">, </w:t>
      </w:r>
      <w:r w:rsidRPr="00033231">
        <w:t>un bonnet plus imposant qu</w:t>
      </w:r>
      <w:r w:rsidR="004F69D6">
        <w:t>’</w:t>
      </w:r>
      <w:r w:rsidRPr="00033231">
        <w:t>une couronne</w:t>
      </w:r>
      <w:r w:rsidR="004F69D6">
        <w:t xml:space="preserve">. </w:t>
      </w:r>
      <w:r w:rsidRPr="00033231">
        <w:t>Ce bonnet n</w:t>
      </w:r>
      <w:r w:rsidR="004F69D6">
        <w:t>’</w:t>
      </w:r>
      <w:r w:rsidRPr="00033231">
        <w:t>était jamais arrivé au cottage sous un chapeau</w:t>
      </w:r>
      <w:r w:rsidR="004F69D6">
        <w:t xml:space="preserve"> ; </w:t>
      </w:r>
      <w:r w:rsidRPr="00033231">
        <w:t>non</w:t>
      </w:r>
      <w:r w:rsidR="004F69D6">
        <w:t xml:space="preserve">, </w:t>
      </w:r>
      <w:r w:rsidRPr="00033231">
        <w:t>il avait été apporté dans un vaste sac</w:t>
      </w:r>
      <w:r w:rsidR="004F69D6">
        <w:t xml:space="preserve">, </w:t>
      </w:r>
      <w:r w:rsidRPr="00033231">
        <w:t>ou plutôt un ballon de soie noire de moyenne grandeur tendu avec des baleines</w:t>
      </w:r>
      <w:r w:rsidR="004F69D6">
        <w:t xml:space="preserve">. </w:t>
      </w:r>
      <w:r w:rsidRPr="00033231">
        <w:t>La garn</w:t>
      </w:r>
      <w:r w:rsidRPr="00033231">
        <w:t>i</w:t>
      </w:r>
      <w:r w:rsidRPr="00033231">
        <w:t>t</w:t>
      </w:r>
      <w:r w:rsidRPr="00033231">
        <w:t>u</w:t>
      </w:r>
      <w:r w:rsidRPr="00033231">
        <w:t>re du bonnet se développait sur une largeur d</w:t>
      </w:r>
      <w:r w:rsidR="004F69D6">
        <w:t>’</w:t>
      </w:r>
      <w:r w:rsidRPr="00033231">
        <w:t>un quart d</w:t>
      </w:r>
      <w:r w:rsidR="004F69D6">
        <w:t>’</w:t>
      </w:r>
      <w:r w:rsidRPr="00033231">
        <w:t>aune autour de la tête qui le portait</w:t>
      </w:r>
      <w:r w:rsidR="004F69D6">
        <w:t xml:space="preserve"> ; </w:t>
      </w:r>
      <w:r w:rsidRPr="00033231">
        <w:t>le ruban</w:t>
      </w:r>
      <w:r w:rsidR="004F69D6">
        <w:t xml:space="preserve">, </w:t>
      </w:r>
      <w:r w:rsidRPr="00033231">
        <w:t>qui s</w:t>
      </w:r>
      <w:r w:rsidR="004F69D6">
        <w:t>’</w:t>
      </w:r>
      <w:r w:rsidRPr="00033231">
        <w:t>étalait en nœuds et en étoffes autour de la tête</w:t>
      </w:r>
      <w:r w:rsidR="004F69D6">
        <w:t xml:space="preserve">, </w:t>
      </w:r>
      <w:r w:rsidRPr="00033231">
        <w:t>était ce que l</w:t>
      </w:r>
      <w:r w:rsidR="004F69D6">
        <w:t>’</w:t>
      </w:r>
      <w:r w:rsidRPr="00033231">
        <w:t>on appelait alors du ruban d</w:t>
      </w:r>
      <w:r w:rsidR="004F69D6">
        <w:t>’</w:t>
      </w:r>
      <w:r w:rsidRPr="00033231">
        <w:t>amour</w:t>
      </w:r>
      <w:r w:rsidR="004F69D6">
        <w:t xml:space="preserve"> ; </w:t>
      </w:r>
      <w:r w:rsidRPr="00033231">
        <w:t>il y en avait une grande quantité</w:t>
      </w:r>
      <w:r w:rsidR="004F69D6">
        <w:t xml:space="preserve">, </w:t>
      </w:r>
      <w:r w:rsidRPr="00033231">
        <w:t>je puis dire une très-grande quantité</w:t>
      </w:r>
      <w:r w:rsidR="004F69D6">
        <w:t xml:space="preserve"> : </w:t>
      </w:r>
      <w:r w:rsidRPr="00033231">
        <w:t xml:space="preserve">le bonnet et la robe étaient portés par </w:t>
      </w:r>
      <w:proofErr w:type="spellStart"/>
      <w:r w:rsidRPr="00033231">
        <w:t>mistress</w:t>
      </w:r>
      <w:proofErr w:type="spellEnd"/>
      <w:r w:rsidRPr="00033231">
        <w:t xml:space="preserve"> Yorke</w:t>
      </w:r>
      <w:r w:rsidR="004F69D6">
        <w:t xml:space="preserve">, </w:t>
      </w:r>
      <w:r w:rsidRPr="00033231">
        <w:t>et tous deux lui convenaient parfaitement</w:t>
      </w:r>
      <w:r w:rsidR="004F69D6">
        <w:t>.</w:t>
      </w:r>
    </w:p>
    <w:p w14:paraId="4FEE5346" w14:textId="77777777" w:rsidR="004F69D6" w:rsidRDefault="00000000" w:rsidP="0021796F">
      <w:r w:rsidRPr="00033231">
        <w:t>La noble lady était venue amicalement prendre le thé avec miss Moore</w:t>
      </w:r>
      <w:r w:rsidR="004F69D6">
        <w:t xml:space="preserve">. </w:t>
      </w:r>
      <w:r w:rsidRPr="00033231">
        <w:t>C</w:t>
      </w:r>
      <w:r w:rsidR="004F69D6">
        <w:t>’</w:t>
      </w:r>
      <w:r w:rsidRPr="00033231">
        <w:t>était presque une faveur aussi grande et aussi r</w:t>
      </w:r>
      <w:r w:rsidRPr="00033231">
        <w:t>a</w:t>
      </w:r>
      <w:r w:rsidRPr="00033231">
        <w:t>re que si la reine allait</w:t>
      </w:r>
      <w:r w:rsidR="004F69D6">
        <w:t xml:space="preserve">, </w:t>
      </w:r>
      <w:r w:rsidRPr="00033231">
        <w:t>sans y être invitée</w:t>
      </w:r>
      <w:r w:rsidR="004F69D6">
        <w:t xml:space="preserve">, </w:t>
      </w:r>
      <w:r w:rsidRPr="00033231">
        <w:t>dîner à la fortune du pot avec un de ses sujets</w:t>
      </w:r>
      <w:r w:rsidR="004F69D6">
        <w:t xml:space="preserve"> : </w:t>
      </w:r>
      <w:proofErr w:type="spellStart"/>
      <w:r w:rsidRPr="00033231">
        <w:t>mistress</w:t>
      </w:r>
      <w:proofErr w:type="spellEnd"/>
      <w:r w:rsidRPr="00033231">
        <w:t xml:space="preserve"> Yorke ne pouvait donner à miss Moore une plus haute marque de distinction</w:t>
      </w:r>
      <w:r w:rsidR="004F69D6">
        <w:t xml:space="preserve">, </w:t>
      </w:r>
      <w:r w:rsidRPr="00033231">
        <w:t>elle qui</w:t>
      </w:r>
      <w:r w:rsidR="004F69D6">
        <w:t xml:space="preserve">, </w:t>
      </w:r>
      <w:r w:rsidRPr="00033231">
        <w:t>en général</w:t>
      </w:r>
      <w:r w:rsidR="004F69D6">
        <w:t xml:space="preserve">, </w:t>
      </w:r>
      <w:r w:rsidRPr="00033231">
        <w:t>méprisait les visites et les thés</w:t>
      </w:r>
      <w:r w:rsidR="004F69D6">
        <w:t xml:space="preserve">, </w:t>
      </w:r>
      <w:r w:rsidRPr="00033231">
        <w:t>et stigmatisait de l</w:t>
      </w:r>
      <w:r w:rsidR="004F69D6">
        <w:t>’</w:t>
      </w:r>
      <w:r w:rsidRPr="00033231">
        <w:t xml:space="preserve">épithète de </w:t>
      </w:r>
      <w:r w:rsidR="004F69D6">
        <w:t>« </w:t>
      </w:r>
      <w:r w:rsidRPr="00033231">
        <w:t>commères</w:t>
      </w:r>
      <w:r w:rsidR="004F69D6">
        <w:t> »</w:t>
      </w:r>
      <w:r w:rsidRPr="00033231">
        <w:t xml:space="preserve"> toutes les filles et les matrones du voisinage</w:t>
      </w:r>
      <w:r w:rsidR="004F69D6">
        <w:t>.</w:t>
      </w:r>
    </w:p>
    <w:p w14:paraId="0C57C970" w14:textId="77777777" w:rsidR="004F69D6" w:rsidRDefault="00000000" w:rsidP="0021796F">
      <w:r w:rsidRPr="00033231">
        <w:lastRenderedPageBreak/>
        <w:t>Il n</w:t>
      </w:r>
      <w:r w:rsidR="004F69D6">
        <w:t>’</w:t>
      </w:r>
      <w:r w:rsidRPr="00033231">
        <w:t>y avait pas à s</w:t>
      </w:r>
      <w:r w:rsidR="004F69D6">
        <w:t>’</w:t>
      </w:r>
      <w:r w:rsidRPr="00033231">
        <w:t>y tromper</w:t>
      </w:r>
      <w:r w:rsidR="004F69D6">
        <w:t xml:space="preserve">, </w:t>
      </w:r>
      <w:r w:rsidRPr="00033231">
        <w:t>cependant</w:t>
      </w:r>
      <w:r w:rsidR="004F69D6">
        <w:t xml:space="preserve"> : </w:t>
      </w:r>
      <w:r w:rsidRPr="00033231">
        <w:t>miss Moore était l</w:t>
      </w:r>
      <w:r w:rsidR="004F69D6">
        <w:t>’</w:t>
      </w:r>
      <w:r w:rsidRPr="00033231">
        <w:t>objet de sa prédilection</w:t>
      </w:r>
      <w:r w:rsidR="004F69D6">
        <w:t xml:space="preserve"> ; </w:t>
      </w:r>
      <w:r w:rsidRPr="00033231">
        <w:t>elle l</w:t>
      </w:r>
      <w:r w:rsidR="004F69D6">
        <w:t>’</w:t>
      </w:r>
      <w:r w:rsidRPr="00033231">
        <w:t>avait fait voir plus d</w:t>
      </w:r>
      <w:r w:rsidR="004F69D6">
        <w:t>’</w:t>
      </w:r>
      <w:r w:rsidRPr="00033231">
        <w:t>une fois</w:t>
      </w:r>
      <w:r w:rsidR="004F69D6">
        <w:t xml:space="preserve">, </w:t>
      </w:r>
      <w:r w:rsidRPr="00033231">
        <w:t>soit en s</w:t>
      </w:r>
      <w:r w:rsidR="004F69D6">
        <w:t>’</w:t>
      </w:r>
      <w:r w:rsidRPr="00033231">
        <w:t>arrêtant pour lui parler le dimanche à l</w:t>
      </w:r>
      <w:r w:rsidR="004F69D6">
        <w:t>’</w:t>
      </w:r>
      <w:r w:rsidRPr="00033231">
        <w:t>église</w:t>
      </w:r>
      <w:r w:rsidR="004F69D6">
        <w:t xml:space="preserve">, </w:t>
      </w:r>
      <w:r w:rsidRPr="00033231">
        <w:t>soit en l</w:t>
      </w:r>
      <w:r w:rsidR="004F69D6">
        <w:t>’</w:t>
      </w:r>
      <w:r w:rsidRPr="00033231">
        <w:t xml:space="preserve">invitant presque cordialement à aller à </w:t>
      </w:r>
      <w:proofErr w:type="spellStart"/>
      <w:r w:rsidRPr="00033231">
        <w:t>Briarmains</w:t>
      </w:r>
      <w:proofErr w:type="spellEnd"/>
      <w:r w:rsidR="004F69D6">
        <w:t xml:space="preserve">, </w:t>
      </w:r>
      <w:r w:rsidRPr="00033231">
        <w:t>et ce jour-là même en poussant la condescendance jusqu</w:t>
      </w:r>
      <w:r w:rsidR="004F69D6">
        <w:t>’</w:t>
      </w:r>
      <w:r w:rsidRPr="00033231">
        <w:t>à lui faire pe</w:t>
      </w:r>
      <w:r w:rsidRPr="00033231">
        <w:t>r</w:t>
      </w:r>
      <w:r w:rsidRPr="00033231">
        <w:t>sonnellement une visite</w:t>
      </w:r>
      <w:r w:rsidR="004F69D6">
        <w:t xml:space="preserve">. </w:t>
      </w:r>
      <w:r w:rsidRPr="00033231">
        <w:t>La raison qu</w:t>
      </w:r>
      <w:r w:rsidR="004F69D6">
        <w:t>’</w:t>
      </w:r>
      <w:r w:rsidRPr="00033231">
        <w:t>elle se donnait à elle-même de cette préférence</w:t>
      </w:r>
      <w:r w:rsidR="004F69D6">
        <w:t xml:space="preserve">, </w:t>
      </w:r>
      <w:r w:rsidRPr="00033231">
        <w:t>était que miss Moore était une fe</w:t>
      </w:r>
      <w:r w:rsidRPr="00033231">
        <w:t>m</w:t>
      </w:r>
      <w:r w:rsidRPr="00033231">
        <w:t>me d</w:t>
      </w:r>
      <w:r w:rsidR="004F69D6">
        <w:t>’</w:t>
      </w:r>
      <w:r w:rsidRPr="00033231">
        <w:t>un caractère ferme et digne</w:t>
      </w:r>
      <w:r w:rsidR="004F69D6">
        <w:t xml:space="preserve">, </w:t>
      </w:r>
      <w:r w:rsidRPr="00033231">
        <w:t>qui ne montrait jamais la moindre légèreté dans sa conversation ni dans sa démarche</w:t>
      </w:r>
      <w:r w:rsidR="004F69D6">
        <w:t xml:space="preserve"> ; </w:t>
      </w:r>
      <w:r w:rsidRPr="00033231">
        <w:t>et aussi</w:t>
      </w:r>
      <w:r w:rsidR="004F69D6">
        <w:t xml:space="preserve">, </w:t>
      </w:r>
      <w:r w:rsidRPr="00033231">
        <w:t>qu</w:t>
      </w:r>
      <w:r w:rsidR="004F69D6">
        <w:t>’</w:t>
      </w:r>
      <w:r w:rsidRPr="00033231">
        <w:t>étant étrangère</w:t>
      </w:r>
      <w:r w:rsidR="004F69D6">
        <w:t xml:space="preserve">, </w:t>
      </w:r>
      <w:r w:rsidRPr="00033231">
        <w:t>elle avait besoin d</w:t>
      </w:r>
      <w:r w:rsidR="004F69D6">
        <w:t>’</w:t>
      </w:r>
      <w:r w:rsidRPr="00033231">
        <w:t>une amie pour la soutenir</w:t>
      </w:r>
      <w:r w:rsidR="004F69D6">
        <w:t xml:space="preserve">. </w:t>
      </w:r>
      <w:r w:rsidRPr="00033231">
        <w:t>Elle aurait pu ajouter que son air simple</w:t>
      </w:r>
      <w:r w:rsidR="004F69D6">
        <w:t xml:space="preserve">, </w:t>
      </w:r>
      <w:r w:rsidRPr="00033231">
        <w:t>ses vêt</w:t>
      </w:r>
      <w:r w:rsidRPr="00033231">
        <w:t>e</w:t>
      </w:r>
      <w:r w:rsidRPr="00033231">
        <w:t>ments sans recherche</w:t>
      </w:r>
      <w:r w:rsidR="004F69D6">
        <w:t xml:space="preserve">, </w:t>
      </w:r>
      <w:r w:rsidRPr="00033231">
        <w:t>ses manières flegmatiques et peu a</w:t>
      </w:r>
      <w:r w:rsidRPr="00033231">
        <w:t>t</w:t>
      </w:r>
      <w:r w:rsidRPr="00033231">
        <w:t>trayantes</w:t>
      </w:r>
      <w:r w:rsidR="004F69D6">
        <w:t xml:space="preserve">, </w:t>
      </w:r>
      <w:r w:rsidRPr="00033231">
        <w:t>étaient pour elle autant de recommandations add</w:t>
      </w:r>
      <w:r w:rsidRPr="00033231">
        <w:t>i</w:t>
      </w:r>
      <w:r w:rsidRPr="00033231">
        <w:t>tionnelles</w:t>
      </w:r>
      <w:r w:rsidR="004F69D6">
        <w:t xml:space="preserve">. </w:t>
      </w:r>
      <w:r w:rsidRPr="00033231">
        <w:t>Il est certain au moins que les ladies remarquables par les qualités opposées</w:t>
      </w:r>
      <w:r w:rsidR="004F69D6">
        <w:t xml:space="preserve">, </w:t>
      </w:r>
      <w:r w:rsidRPr="00033231">
        <w:t>la beauté</w:t>
      </w:r>
      <w:r w:rsidR="004F69D6">
        <w:t xml:space="preserve">, </w:t>
      </w:r>
      <w:r w:rsidRPr="00033231">
        <w:t>l</w:t>
      </w:r>
      <w:r w:rsidR="004F69D6">
        <w:t>’</w:t>
      </w:r>
      <w:r w:rsidRPr="00033231">
        <w:t>air gai</w:t>
      </w:r>
      <w:r w:rsidR="004F69D6">
        <w:t xml:space="preserve">, </w:t>
      </w:r>
      <w:r w:rsidRPr="00033231">
        <w:t>le goût et l</w:t>
      </w:r>
      <w:r w:rsidR="004F69D6">
        <w:t>’</w:t>
      </w:r>
      <w:r w:rsidRPr="00033231">
        <w:t>élégance de leur mise</w:t>
      </w:r>
      <w:r w:rsidR="004F69D6">
        <w:t xml:space="preserve">, </w:t>
      </w:r>
      <w:r w:rsidRPr="00033231">
        <w:t>n</w:t>
      </w:r>
      <w:r w:rsidR="004F69D6">
        <w:t>’</w:t>
      </w:r>
      <w:r w:rsidRPr="00033231">
        <w:t>avaient pas souvent l</w:t>
      </w:r>
      <w:r w:rsidR="004F69D6">
        <w:t>’</w:t>
      </w:r>
      <w:r w:rsidRPr="00033231">
        <w:t xml:space="preserve">approbation de </w:t>
      </w:r>
      <w:proofErr w:type="spellStart"/>
      <w:r w:rsidRPr="00033231">
        <w:t>mistress</w:t>
      </w:r>
      <w:proofErr w:type="spellEnd"/>
      <w:r w:rsidRPr="00033231">
        <w:t xml:space="preserve"> Yorke</w:t>
      </w:r>
      <w:r w:rsidR="004F69D6">
        <w:t xml:space="preserve">. </w:t>
      </w:r>
      <w:r w:rsidRPr="00033231">
        <w:t>Tout ce que les hommes ont coutume d</w:t>
      </w:r>
      <w:r w:rsidR="004F69D6">
        <w:t>’</w:t>
      </w:r>
      <w:r w:rsidRPr="00033231">
        <w:t>admirer chez les femmes</w:t>
      </w:r>
      <w:r w:rsidR="004F69D6">
        <w:t xml:space="preserve">, </w:t>
      </w:r>
      <w:proofErr w:type="spellStart"/>
      <w:r w:rsidRPr="00033231">
        <w:t>mistress</w:t>
      </w:r>
      <w:proofErr w:type="spellEnd"/>
      <w:r w:rsidRPr="00033231">
        <w:t xml:space="preserve"> Yorke le condamnait</w:t>
      </w:r>
      <w:r w:rsidR="004F69D6">
        <w:t xml:space="preserve"> ; </w:t>
      </w:r>
      <w:r w:rsidRPr="00033231">
        <w:t>tout ce qu</w:t>
      </w:r>
      <w:r w:rsidR="004F69D6">
        <w:t>’</w:t>
      </w:r>
      <w:r w:rsidRPr="00033231">
        <w:t>ils méprisent ou dédaignent</w:t>
      </w:r>
      <w:r w:rsidR="004F69D6">
        <w:t xml:space="preserve">, </w:t>
      </w:r>
      <w:r w:rsidRPr="00033231">
        <w:t>elle le patronnait</w:t>
      </w:r>
      <w:r w:rsidR="004F69D6">
        <w:t>.</w:t>
      </w:r>
    </w:p>
    <w:p w14:paraId="4FDE7343" w14:textId="77777777" w:rsidR="004F69D6" w:rsidRDefault="00000000" w:rsidP="0021796F">
      <w:r w:rsidRPr="00033231">
        <w:t>Caroline s</w:t>
      </w:r>
      <w:r w:rsidR="004F69D6">
        <w:t>’</w:t>
      </w:r>
      <w:r w:rsidRPr="00033231">
        <w:t>avança vers la matrone avec un certain sent</w:t>
      </w:r>
      <w:r w:rsidRPr="00033231">
        <w:t>i</w:t>
      </w:r>
      <w:r w:rsidRPr="00033231">
        <w:t>ment de défiance</w:t>
      </w:r>
      <w:r w:rsidR="004F69D6">
        <w:t xml:space="preserve">. </w:t>
      </w:r>
      <w:r w:rsidRPr="00033231">
        <w:t xml:space="preserve">Elle savait peu de chose de </w:t>
      </w:r>
      <w:proofErr w:type="spellStart"/>
      <w:r w:rsidRPr="00033231">
        <w:t>mistress</w:t>
      </w:r>
      <w:proofErr w:type="spellEnd"/>
      <w:r w:rsidRPr="00033231">
        <w:t xml:space="preserve"> Yorke</w:t>
      </w:r>
      <w:r w:rsidR="004F69D6">
        <w:t xml:space="preserve">, </w:t>
      </w:r>
      <w:r w:rsidRPr="00033231">
        <w:t>et</w:t>
      </w:r>
      <w:r w:rsidR="004F69D6">
        <w:t xml:space="preserve">, </w:t>
      </w:r>
      <w:r w:rsidRPr="00033231">
        <w:t>comme nièce d</w:t>
      </w:r>
      <w:r w:rsidR="004F69D6">
        <w:t>’</w:t>
      </w:r>
      <w:r w:rsidRPr="00033231">
        <w:t>un recteur</w:t>
      </w:r>
      <w:r w:rsidR="004F69D6">
        <w:t xml:space="preserve">, </w:t>
      </w:r>
      <w:r w:rsidRPr="00033231">
        <w:t>elle était inquiète sur l</w:t>
      </w:r>
      <w:r w:rsidR="004F69D6">
        <w:t>’</w:t>
      </w:r>
      <w:r w:rsidRPr="00033231">
        <w:t>accueil qui lui était réservé</w:t>
      </w:r>
      <w:r w:rsidR="004F69D6">
        <w:t xml:space="preserve">. </w:t>
      </w:r>
      <w:r w:rsidRPr="00033231">
        <w:t>Cet accueil fut très-froid</w:t>
      </w:r>
      <w:r w:rsidR="004F69D6">
        <w:t xml:space="preserve">, </w:t>
      </w:r>
      <w:r w:rsidRPr="00033231">
        <w:t>et elle s</w:t>
      </w:r>
      <w:r w:rsidR="004F69D6">
        <w:t>’</w:t>
      </w:r>
      <w:r w:rsidRPr="00033231">
        <w:t>empressa de c</w:t>
      </w:r>
      <w:r w:rsidRPr="00033231">
        <w:t>a</w:t>
      </w:r>
      <w:r w:rsidRPr="00033231">
        <w:t>cher sa déconvenue en se détournant pour ôter son chapeau</w:t>
      </w:r>
      <w:r w:rsidR="004F69D6">
        <w:t xml:space="preserve">. </w:t>
      </w:r>
      <w:r w:rsidRPr="00033231">
        <w:t>Puis</w:t>
      </w:r>
      <w:r w:rsidR="004F69D6">
        <w:t xml:space="preserve">, </w:t>
      </w:r>
      <w:r w:rsidRPr="00033231">
        <w:t>lorsqu</w:t>
      </w:r>
      <w:r w:rsidR="004F69D6">
        <w:t>’</w:t>
      </w:r>
      <w:r w:rsidRPr="00033231">
        <w:t>elle se fut assise</w:t>
      </w:r>
      <w:r w:rsidR="004F69D6">
        <w:t xml:space="preserve">, </w:t>
      </w:r>
      <w:r w:rsidRPr="00033231">
        <w:t>elle ne fut pas fâchée de se voir immédiatement accostée par une petite fille en robe bleue</w:t>
      </w:r>
      <w:r w:rsidR="004F69D6">
        <w:t xml:space="preserve">, </w:t>
      </w:r>
      <w:r w:rsidRPr="00033231">
        <w:t>qui s</w:t>
      </w:r>
      <w:r w:rsidR="004F69D6">
        <w:t>’</w:t>
      </w:r>
      <w:r w:rsidRPr="00033231">
        <w:t>élança comme une petite fée du pied de la chaise de la grande dame</w:t>
      </w:r>
      <w:r w:rsidR="004F69D6">
        <w:t xml:space="preserve">, </w:t>
      </w:r>
      <w:r w:rsidRPr="00033231">
        <w:t>où elle se tenait assise sur un tabouret</w:t>
      </w:r>
      <w:r w:rsidR="004F69D6">
        <w:t xml:space="preserve">, </w:t>
      </w:r>
      <w:r w:rsidRPr="00033231">
        <w:t>dérobée à la vue par les plis de la vaste robe rouge</w:t>
      </w:r>
      <w:r w:rsidR="004F69D6">
        <w:t xml:space="preserve">, </w:t>
      </w:r>
      <w:r w:rsidRPr="00033231">
        <w:t>et</w:t>
      </w:r>
      <w:r w:rsidR="004F69D6">
        <w:t xml:space="preserve">, </w:t>
      </w:r>
      <w:r w:rsidRPr="00033231">
        <w:t xml:space="preserve">courant vers miss </w:t>
      </w:r>
      <w:proofErr w:type="spellStart"/>
      <w:r w:rsidRPr="00033231">
        <w:t>Hel</w:t>
      </w:r>
      <w:r w:rsidRPr="00033231">
        <w:t>s</w:t>
      </w:r>
      <w:r w:rsidRPr="00033231">
        <w:t>t</w:t>
      </w:r>
      <w:r w:rsidRPr="00033231">
        <w:t>o</w:t>
      </w:r>
      <w:r w:rsidRPr="00033231">
        <w:t>ne</w:t>
      </w:r>
      <w:proofErr w:type="spellEnd"/>
      <w:r w:rsidR="004F69D6">
        <w:t xml:space="preserve">, </w:t>
      </w:r>
      <w:r w:rsidRPr="00033231">
        <w:t>lui jeta sans façon ses bras autour du cou et lui demanda un baiser</w:t>
      </w:r>
      <w:r w:rsidR="004F69D6">
        <w:t>.</w:t>
      </w:r>
    </w:p>
    <w:p w14:paraId="150B3E0D" w14:textId="77777777" w:rsidR="004F69D6" w:rsidRDefault="004F69D6" w:rsidP="0021796F">
      <w:r>
        <w:lastRenderedPageBreak/>
        <w:t>« </w:t>
      </w:r>
      <w:r w:rsidR="00000000" w:rsidRPr="00033231">
        <w:t>Ma mère n</w:t>
      </w:r>
      <w:r>
        <w:t>’</w:t>
      </w:r>
      <w:r w:rsidR="00000000" w:rsidRPr="00033231">
        <w:t>a pas été polie pour vous</w:t>
      </w:r>
      <w:r>
        <w:t xml:space="preserve">, </w:t>
      </w:r>
      <w:r w:rsidR="00000000" w:rsidRPr="00033231">
        <w:t>dit-elle en recevant et rendant un souriant salut</w:t>
      </w:r>
      <w:r>
        <w:t xml:space="preserve">, </w:t>
      </w:r>
      <w:r w:rsidR="00000000" w:rsidRPr="00033231">
        <w:t>et Rose</w:t>
      </w:r>
      <w:r>
        <w:t xml:space="preserve">, </w:t>
      </w:r>
      <w:r w:rsidR="00000000" w:rsidRPr="00033231">
        <w:t>que voilà</w:t>
      </w:r>
      <w:r>
        <w:t xml:space="preserve">, </w:t>
      </w:r>
      <w:r w:rsidR="00000000" w:rsidRPr="00033231">
        <w:t>ne fait nulle a</w:t>
      </w:r>
      <w:r w:rsidR="00000000" w:rsidRPr="00033231">
        <w:t>t</w:t>
      </w:r>
      <w:r w:rsidR="00000000" w:rsidRPr="00033231">
        <w:t>tention à vous</w:t>
      </w:r>
      <w:r>
        <w:t xml:space="preserve"> : </w:t>
      </w:r>
      <w:r w:rsidR="00000000" w:rsidRPr="00033231">
        <w:t>c</w:t>
      </w:r>
      <w:r>
        <w:t>’</w:t>
      </w:r>
      <w:r w:rsidR="00000000" w:rsidRPr="00033231">
        <w:t>est leur habitude</w:t>
      </w:r>
      <w:r>
        <w:t xml:space="preserve">. </w:t>
      </w:r>
      <w:r w:rsidR="00000000" w:rsidRPr="00033231">
        <w:t>Si</w:t>
      </w:r>
      <w:r>
        <w:t xml:space="preserve">, </w:t>
      </w:r>
      <w:r w:rsidR="00000000" w:rsidRPr="00033231">
        <w:t>au lieu de vous</w:t>
      </w:r>
      <w:r>
        <w:t xml:space="preserve">, </w:t>
      </w:r>
      <w:r w:rsidR="00000000" w:rsidRPr="00033231">
        <w:t>un ange aux blanches ailes</w:t>
      </w:r>
      <w:r>
        <w:t xml:space="preserve">, </w:t>
      </w:r>
      <w:r w:rsidR="00000000" w:rsidRPr="00033231">
        <w:t>avec une couronne d</w:t>
      </w:r>
      <w:r>
        <w:t>’</w:t>
      </w:r>
      <w:r w:rsidR="00000000" w:rsidRPr="00033231">
        <w:t>étoiles</w:t>
      </w:r>
      <w:r>
        <w:t xml:space="preserve">, </w:t>
      </w:r>
      <w:r w:rsidR="00000000" w:rsidRPr="00033231">
        <w:t>était entré dans cette chambre</w:t>
      </w:r>
      <w:r>
        <w:t xml:space="preserve">, </w:t>
      </w:r>
      <w:r w:rsidR="00000000" w:rsidRPr="00033231">
        <w:t xml:space="preserve">ma mère eût fait un </w:t>
      </w:r>
      <w:proofErr w:type="spellStart"/>
      <w:r w:rsidR="00000000" w:rsidRPr="00033231">
        <w:t>roide</w:t>
      </w:r>
      <w:proofErr w:type="spellEnd"/>
      <w:r w:rsidR="00000000" w:rsidRPr="00033231">
        <w:t xml:space="preserve"> salut</w:t>
      </w:r>
      <w:r>
        <w:t xml:space="preserve">, </w:t>
      </w:r>
      <w:r w:rsidR="00000000" w:rsidRPr="00033231">
        <w:t>et Rose n</w:t>
      </w:r>
      <w:r>
        <w:t>’</w:t>
      </w:r>
      <w:r w:rsidR="00000000" w:rsidRPr="00033231">
        <w:t>eût pas levé du tout la tête</w:t>
      </w:r>
      <w:r>
        <w:t xml:space="preserve"> ; </w:t>
      </w:r>
      <w:r w:rsidR="00000000" w:rsidRPr="00033231">
        <w:t>mais je serai votre amie</w:t>
      </w:r>
      <w:r>
        <w:t xml:space="preserve"> ; </w:t>
      </w:r>
      <w:r w:rsidR="00000000" w:rsidRPr="00033231">
        <w:t>je vous ai toujours aimée</w:t>
      </w:r>
      <w:r>
        <w:t>.</w:t>
      </w:r>
    </w:p>
    <w:p w14:paraId="31B585EA" w14:textId="77777777" w:rsidR="004F69D6" w:rsidRDefault="004F69D6" w:rsidP="0021796F">
      <w:r>
        <w:t>— </w:t>
      </w:r>
      <w:r w:rsidR="00000000" w:rsidRPr="00033231">
        <w:t>Jessie</w:t>
      </w:r>
      <w:r>
        <w:t xml:space="preserve">, </w:t>
      </w:r>
      <w:r w:rsidR="00000000" w:rsidRPr="00033231">
        <w:t>réprimez votre langue</w:t>
      </w:r>
      <w:r>
        <w:t xml:space="preserve">, </w:t>
      </w:r>
      <w:r w:rsidR="00000000" w:rsidRPr="00033231">
        <w:t>et retenez votre familiar</w:t>
      </w:r>
      <w:r w:rsidR="00000000" w:rsidRPr="00033231">
        <w:t>i</w:t>
      </w:r>
      <w:r w:rsidR="00000000" w:rsidRPr="00033231">
        <w:t>té</w:t>
      </w:r>
      <w:r>
        <w:t xml:space="preserve"> ! </w:t>
      </w:r>
      <w:r w:rsidR="00000000" w:rsidRPr="00033231">
        <w:t xml:space="preserve">dit </w:t>
      </w:r>
      <w:proofErr w:type="spellStart"/>
      <w:r w:rsidR="00000000" w:rsidRPr="00033231">
        <w:t>mistress</w:t>
      </w:r>
      <w:proofErr w:type="spellEnd"/>
      <w:r w:rsidR="00000000" w:rsidRPr="00033231">
        <w:t xml:space="preserve"> Yorke</w:t>
      </w:r>
      <w:r>
        <w:t>.</w:t>
      </w:r>
    </w:p>
    <w:p w14:paraId="5CCB93BA" w14:textId="77777777" w:rsidR="004F69D6" w:rsidRDefault="004F69D6" w:rsidP="0021796F">
      <w:r>
        <w:t>— </w:t>
      </w:r>
      <w:r w:rsidR="00000000" w:rsidRPr="00033231">
        <w:t>Mais</w:t>
      </w:r>
      <w:r>
        <w:t xml:space="preserve">, </w:t>
      </w:r>
      <w:r w:rsidR="00000000" w:rsidRPr="00033231">
        <w:t>ma mère</w:t>
      </w:r>
      <w:r>
        <w:t xml:space="preserve">, </w:t>
      </w:r>
      <w:r w:rsidR="00000000" w:rsidRPr="00033231">
        <w:t>vous êtes si froide</w:t>
      </w:r>
      <w:r>
        <w:t> »</w:t>
      </w:r>
      <w:r w:rsidR="00000000" w:rsidRPr="00033231">
        <w:t xml:space="preserve"> s</w:t>
      </w:r>
      <w:r>
        <w:t>’</w:t>
      </w:r>
      <w:r w:rsidR="00000000" w:rsidRPr="00033231">
        <w:t>écria Jessie</w:t>
      </w:r>
      <w:r>
        <w:t xml:space="preserve">. </w:t>
      </w:r>
      <w:r w:rsidR="00000000" w:rsidRPr="00033231">
        <w:t xml:space="preserve">Miss </w:t>
      </w:r>
      <w:proofErr w:type="spellStart"/>
      <w:r w:rsidR="00000000" w:rsidRPr="00033231">
        <w:t>Helstone</w:t>
      </w:r>
      <w:proofErr w:type="spellEnd"/>
      <w:r w:rsidR="00000000" w:rsidRPr="00033231">
        <w:t xml:space="preserve"> ne vous a jamais fait de mal</w:t>
      </w:r>
      <w:r>
        <w:t xml:space="preserve"> ; </w:t>
      </w:r>
      <w:r w:rsidR="00000000" w:rsidRPr="00033231">
        <w:t>pourquoi ne seriez-vous pas aimable pour elle</w:t>
      </w:r>
      <w:r>
        <w:t xml:space="preserve"> ? </w:t>
      </w:r>
      <w:r w:rsidR="00000000" w:rsidRPr="00033231">
        <w:t>Vous êtes si roide</w:t>
      </w:r>
      <w:r>
        <w:t xml:space="preserve">, </w:t>
      </w:r>
      <w:r w:rsidR="00000000" w:rsidRPr="00033231">
        <w:t>votre regard est si froid</w:t>
      </w:r>
      <w:r>
        <w:t xml:space="preserve">, </w:t>
      </w:r>
      <w:r w:rsidR="00000000" w:rsidRPr="00033231">
        <w:t>votre parole si sèche</w:t>
      </w:r>
      <w:r>
        <w:t xml:space="preserve"> ! </w:t>
      </w:r>
      <w:r w:rsidR="00000000" w:rsidRPr="00033231">
        <w:t>Pourquoi</w:t>
      </w:r>
      <w:r>
        <w:t xml:space="preserve"> ? </w:t>
      </w:r>
      <w:r w:rsidR="00000000" w:rsidRPr="00033231">
        <w:t>C</w:t>
      </w:r>
      <w:r>
        <w:t>’</w:t>
      </w:r>
      <w:r w:rsidR="00000000" w:rsidRPr="00033231">
        <w:t>est absolument de ce</w:t>
      </w:r>
      <w:r w:rsidR="00000000" w:rsidRPr="00033231">
        <w:t>t</w:t>
      </w:r>
      <w:r w:rsidR="00000000" w:rsidRPr="00033231">
        <w:t xml:space="preserve">te manière que vous traitez miss Shirley </w:t>
      </w:r>
      <w:proofErr w:type="spellStart"/>
      <w:r w:rsidR="00000000" w:rsidRPr="00033231">
        <w:t>Keeldar</w:t>
      </w:r>
      <w:proofErr w:type="spellEnd"/>
      <w:r w:rsidR="00000000" w:rsidRPr="00033231">
        <w:t xml:space="preserve"> et toutes les jeunes ladies qui viennent dans notre maison</w:t>
      </w:r>
      <w:r>
        <w:t xml:space="preserve">. </w:t>
      </w:r>
      <w:r w:rsidR="00000000" w:rsidRPr="00033231">
        <w:t>Et Rose</w:t>
      </w:r>
      <w:r>
        <w:t xml:space="preserve">, </w:t>
      </w:r>
      <w:r w:rsidR="00000000" w:rsidRPr="00033231">
        <w:t>que vo</w:t>
      </w:r>
      <w:r w:rsidR="00000000" w:rsidRPr="00033231">
        <w:t>i</w:t>
      </w:r>
      <w:r w:rsidR="00000000" w:rsidRPr="00033231">
        <w:t>là</w:t>
      </w:r>
      <w:r>
        <w:t xml:space="preserve">, </w:t>
      </w:r>
      <w:r w:rsidR="00000000" w:rsidRPr="00033231">
        <w:t xml:space="preserve">est une telle </w:t>
      </w:r>
      <w:proofErr w:type="spellStart"/>
      <w:r w:rsidR="00000000" w:rsidRPr="00033231">
        <w:t>aut</w:t>
      </w:r>
      <w:proofErr w:type="spellEnd"/>
      <w:r>
        <w:t xml:space="preserve">… </w:t>
      </w:r>
      <w:proofErr w:type="spellStart"/>
      <w:r w:rsidR="00000000" w:rsidRPr="00033231">
        <w:t>aut</w:t>
      </w:r>
      <w:proofErr w:type="spellEnd"/>
      <w:r>
        <w:t xml:space="preserve">… </w:t>
      </w:r>
      <w:r w:rsidR="00000000" w:rsidRPr="00033231">
        <w:t>j</w:t>
      </w:r>
      <w:r>
        <w:t>’</w:t>
      </w:r>
      <w:r w:rsidR="00000000" w:rsidRPr="00033231">
        <w:t>ai oublié le mot</w:t>
      </w:r>
      <w:r>
        <w:t xml:space="preserve">, </w:t>
      </w:r>
      <w:r w:rsidR="00000000" w:rsidRPr="00033231">
        <w:t>mais il signifie une machine sous la forme d</w:t>
      </w:r>
      <w:r>
        <w:t>’</w:t>
      </w:r>
      <w:r w:rsidR="00000000" w:rsidRPr="00033231">
        <w:t>un être humain</w:t>
      </w:r>
      <w:r>
        <w:t xml:space="preserve">. </w:t>
      </w:r>
      <w:r w:rsidR="00000000" w:rsidRPr="00033231">
        <w:t>À vous deux</w:t>
      </w:r>
      <w:r>
        <w:t xml:space="preserve">, </w:t>
      </w:r>
      <w:r w:rsidR="00000000" w:rsidRPr="00033231">
        <w:t>cepe</w:t>
      </w:r>
      <w:r w:rsidR="00000000" w:rsidRPr="00033231">
        <w:t>n</w:t>
      </w:r>
      <w:r w:rsidR="00000000" w:rsidRPr="00033231">
        <w:t>dant</w:t>
      </w:r>
      <w:r>
        <w:t xml:space="preserve">, </w:t>
      </w:r>
      <w:r w:rsidR="00000000" w:rsidRPr="00033231">
        <w:t xml:space="preserve">vous feriez fuir tout le monde de </w:t>
      </w:r>
      <w:proofErr w:type="spellStart"/>
      <w:r w:rsidR="00000000" w:rsidRPr="00033231">
        <w:t>Briarmains</w:t>
      </w:r>
      <w:proofErr w:type="spellEnd"/>
      <w:r>
        <w:t xml:space="preserve">. </w:t>
      </w:r>
      <w:r w:rsidR="00000000" w:rsidRPr="00033231">
        <w:t>Martin dit souvent cela</w:t>
      </w:r>
      <w:r>
        <w:t>.</w:t>
      </w:r>
    </w:p>
    <w:p w14:paraId="5D5B7888" w14:textId="77777777" w:rsidR="004F69D6" w:rsidRDefault="004F69D6" w:rsidP="0021796F">
      <w:r>
        <w:t>— </w:t>
      </w:r>
      <w:r w:rsidR="00000000" w:rsidRPr="00033231">
        <w:t>Je suis une automate</w:t>
      </w:r>
      <w:r>
        <w:t xml:space="preserve"> ? </w:t>
      </w:r>
      <w:r w:rsidR="00000000" w:rsidRPr="00033231">
        <w:t>Bon</w:t>
      </w:r>
      <w:r>
        <w:t xml:space="preserve"> ! </w:t>
      </w:r>
      <w:r w:rsidR="00000000" w:rsidRPr="00033231">
        <w:t>laissez-moi tranquille</w:t>
      </w:r>
      <w:r>
        <w:t xml:space="preserve">, </w:t>
      </w:r>
      <w:r w:rsidR="00000000" w:rsidRPr="00033231">
        <w:t>alors</w:t>
      </w:r>
      <w:r>
        <w:t xml:space="preserve">, </w:t>
      </w:r>
      <w:r w:rsidR="00000000" w:rsidRPr="00033231">
        <w:t>dit Rose</w:t>
      </w:r>
      <w:r>
        <w:t xml:space="preserve">, </w:t>
      </w:r>
      <w:r w:rsidR="00000000" w:rsidRPr="00033231">
        <w:t>du petit coin où elle était assise sur le tapis</w:t>
      </w:r>
      <w:r>
        <w:t xml:space="preserve">, </w:t>
      </w:r>
      <w:r w:rsidR="00000000" w:rsidRPr="00033231">
        <w:t>au pied d</w:t>
      </w:r>
      <w:r>
        <w:t>’</w:t>
      </w:r>
      <w:r w:rsidR="00000000" w:rsidRPr="00033231">
        <w:t>une petite bibliothèque</w:t>
      </w:r>
      <w:r>
        <w:t xml:space="preserve">, </w:t>
      </w:r>
      <w:r w:rsidR="00000000" w:rsidRPr="00033231">
        <w:t>avec un livre ouvert sur ses genoux</w:t>
      </w:r>
      <w:r>
        <w:t xml:space="preserve">. </w:t>
      </w:r>
      <w:r w:rsidR="00000000" w:rsidRPr="00033231">
        <w:t xml:space="preserve">Miss </w:t>
      </w:r>
      <w:proofErr w:type="spellStart"/>
      <w:r w:rsidR="00000000" w:rsidRPr="00033231">
        <w:t>Helstone</w:t>
      </w:r>
      <w:proofErr w:type="spellEnd"/>
      <w:r>
        <w:t xml:space="preserve">, </w:t>
      </w:r>
      <w:r w:rsidR="00000000" w:rsidRPr="00033231">
        <w:t>comment vous portez-vous</w:t>
      </w:r>
      <w:r>
        <w:t> ? »</w:t>
      </w:r>
      <w:r w:rsidR="00000000" w:rsidRPr="00033231">
        <w:t xml:space="preserve"> </w:t>
      </w:r>
      <w:proofErr w:type="spellStart"/>
      <w:r w:rsidR="00000000" w:rsidRPr="00033231">
        <w:t>ajouta-telle</w:t>
      </w:r>
      <w:proofErr w:type="spellEnd"/>
      <w:r w:rsidR="00000000" w:rsidRPr="00033231">
        <w:t xml:space="preserve"> en dirigeant un instant son regard vers cette dernière</w:t>
      </w:r>
      <w:r>
        <w:t xml:space="preserve">, </w:t>
      </w:r>
      <w:r w:rsidR="00000000" w:rsidRPr="00033231">
        <w:t>puis repo</w:t>
      </w:r>
      <w:r w:rsidR="00000000" w:rsidRPr="00033231">
        <w:t>r</w:t>
      </w:r>
      <w:r w:rsidR="00000000" w:rsidRPr="00033231">
        <w:t>tant ses beaux yeux gris sur le livre qu</w:t>
      </w:r>
      <w:r>
        <w:t>’</w:t>
      </w:r>
      <w:r w:rsidR="00000000" w:rsidRPr="00033231">
        <w:t>elle dévorait</w:t>
      </w:r>
      <w:r>
        <w:t>.</w:t>
      </w:r>
    </w:p>
    <w:p w14:paraId="4586F931" w14:textId="77777777" w:rsidR="004F69D6" w:rsidRDefault="00000000" w:rsidP="0021796F">
      <w:pPr>
        <w:rPr>
          <w:i/>
          <w:iCs/>
        </w:rPr>
      </w:pPr>
      <w:r w:rsidRPr="00033231">
        <w:t>Caroline tourna les yeux vers elle</w:t>
      </w:r>
      <w:r w:rsidR="004F69D6">
        <w:t xml:space="preserve">, </w:t>
      </w:r>
      <w:r w:rsidRPr="00033231">
        <w:t>contemplant sa cont</w:t>
      </w:r>
      <w:r w:rsidRPr="00033231">
        <w:t>e</w:t>
      </w:r>
      <w:r w:rsidRPr="00033231">
        <w:t>nance absorbée</w:t>
      </w:r>
      <w:r w:rsidR="004F69D6">
        <w:t xml:space="preserve">, </w:t>
      </w:r>
      <w:r w:rsidRPr="00033231">
        <w:t>et observant</w:t>
      </w:r>
      <w:r w:rsidR="004F69D6">
        <w:t xml:space="preserve">, </w:t>
      </w:r>
      <w:r w:rsidRPr="00033231">
        <w:t>à mesure qu</w:t>
      </w:r>
      <w:r w:rsidR="004F69D6">
        <w:t>’</w:t>
      </w:r>
      <w:r w:rsidRPr="00033231">
        <w:t>elle lisait</w:t>
      </w:r>
      <w:r w:rsidR="004F69D6">
        <w:t xml:space="preserve">, </w:t>
      </w:r>
      <w:r w:rsidRPr="00033231">
        <w:t>un certain mouvement de sa bouche</w:t>
      </w:r>
      <w:r w:rsidR="004F69D6">
        <w:t xml:space="preserve">, </w:t>
      </w:r>
      <w:r w:rsidRPr="00033231">
        <w:t>mouvement plein de caractère</w:t>
      </w:r>
      <w:r w:rsidR="004F69D6">
        <w:t xml:space="preserve">. </w:t>
      </w:r>
      <w:r w:rsidRPr="00033231">
        <w:t>Car</w:t>
      </w:r>
      <w:r w:rsidRPr="00033231">
        <w:t>o</w:t>
      </w:r>
      <w:r w:rsidRPr="00033231">
        <w:t xml:space="preserve">line avait </w:t>
      </w:r>
      <w:proofErr w:type="spellStart"/>
      <w:r w:rsidRPr="00033231">
        <w:t>du</w:t>
      </w:r>
      <w:proofErr w:type="spellEnd"/>
      <w:r w:rsidRPr="00033231">
        <w:t xml:space="preserve"> tact</w:t>
      </w:r>
      <w:r w:rsidR="004F69D6">
        <w:t xml:space="preserve"> ; </w:t>
      </w:r>
      <w:r w:rsidRPr="00033231">
        <w:t>elle était douée d</w:t>
      </w:r>
      <w:r w:rsidR="004F69D6">
        <w:t>’</w:t>
      </w:r>
      <w:r w:rsidRPr="00033231">
        <w:t>un instinct remarquable</w:t>
      </w:r>
      <w:r w:rsidR="004F69D6">
        <w:t xml:space="preserve">. </w:t>
      </w:r>
      <w:r w:rsidRPr="00033231">
        <w:t>E</w:t>
      </w:r>
      <w:r w:rsidRPr="00033231">
        <w:t>l</w:t>
      </w:r>
      <w:r w:rsidRPr="00033231">
        <w:t xml:space="preserve">le sentait que Rose était une enfant peu </w:t>
      </w:r>
      <w:r w:rsidRPr="00033231">
        <w:lastRenderedPageBreak/>
        <w:t>ordinaire</w:t>
      </w:r>
      <w:r w:rsidR="004F69D6">
        <w:t xml:space="preserve"> : </w:t>
      </w:r>
      <w:r w:rsidRPr="00033231">
        <w:t>elle savait comment la prendre</w:t>
      </w:r>
      <w:r w:rsidR="004F69D6">
        <w:t xml:space="preserve">. </w:t>
      </w:r>
      <w:r w:rsidRPr="00033231">
        <w:t>Rapprochant doucement</w:t>
      </w:r>
      <w:r w:rsidR="004F69D6">
        <w:t xml:space="preserve">, </w:t>
      </w:r>
      <w:r w:rsidRPr="00033231">
        <w:t>elle s</w:t>
      </w:r>
      <w:r w:rsidR="004F69D6">
        <w:t>’</w:t>
      </w:r>
      <w:r w:rsidRPr="00033231">
        <w:t>agenouilla sur le tapis à côté d</w:t>
      </w:r>
      <w:r w:rsidR="004F69D6">
        <w:t>’</w:t>
      </w:r>
      <w:r w:rsidRPr="00033231">
        <w:t>elle</w:t>
      </w:r>
      <w:r w:rsidR="004F69D6">
        <w:t xml:space="preserve">, </w:t>
      </w:r>
      <w:r w:rsidRPr="00033231">
        <w:t>et regarda sur son livre par-dessus sa petite épaule</w:t>
      </w:r>
      <w:r w:rsidR="004F69D6">
        <w:t xml:space="preserve"> : </w:t>
      </w:r>
      <w:r w:rsidRPr="00033231">
        <w:t>c</w:t>
      </w:r>
      <w:r w:rsidR="004F69D6">
        <w:t>’</w:t>
      </w:r>
      <w:r w:rsidRPr="00033231">
        <w:t xml:space="preserve">était un roman de </w:t>
      </w:r>
      <w:proofErr w:type="spellStart"/>
      <w:r w:rsidRPr="00033231">
        <w:t>mistress</w:t>
      </w:r>
      <w:proofErr w:type="spellEnd"/>
      <w:r w:rsidRPr="00033231">
        <w:t xml:space="preserve"> Radcliffe</w:t>
      </w:r>
      <w:r w:rsidR="004F69D6">
        <w:t xml:space="preserve">, </w:t>
      </w:r>
      <w:r w:rsidRPr="00033231">
        <w:rPr>
          <w:i/>
          <w:iCs/>
          <w:lang w:val="en-US"/>
        </w:rPr>
        <w:t>l</w:t>
      </w:r>
      <w:r w:rsidR="004F69D6">
        <w:rPr>
          <w:i/>
          <w:iCs/>
          <w:lang w:val="en-US"/>
        </w:rPr>
        <w:t>’</w:t>
      </w:r>
      <w:r w:rsidRPr="00033231">
        <w:rPr>
          <w:i/>
          <w:iCs/>
        </w:rPr>
        <w:t>Italien</w:t>
      </w:r>
      <w:r w:rsidR="004F69D6">
        <w:rPr>
          <w:i/>
          <w:iCs/>
        </w:rPr>
        <w:t>.</w:t>
      </w:r>
    </w:p>
    <w:p w14:paraId="737BBFAA" w14:textId="77777777" w:rsidR="004F69D6" w:rsidRDefault="00000000" w:rsidP="0021796F">
      <w:r w:rsidRPr="00033231">
        <w:t>Caroline lut avec elle</w:t>
      </w:r>
      <w:r w:rsidR="004F69D6">
        <w:t xml:space="preserve">, </w:t>
      </w:r>
      <w:r w:rsidRPr="00033231">
        <w:t>sans faire aucune remarque</w:t>
      </w:r>
      <w:r w:rsidR="004F69D6">
        <w:t xml:space="preserve"> : </w:t>
      </w:r>
      <w:r w:rsidRPr="00033231">
        <w:t>arrivée au bas de la page</w:t>
      </w:r>
      <w:r w:rsidR="004F69D6">
        <w:t xml:space="preserve">, </w:t>
      </w:r>
      <w:r w:rsidRPr="00033231">
        <w:t>Rose eût l</w:t>
      </w:r>
      <w:r w:rsidR="004F69D6">
        <w:t>’</w:t>
      </w:r>
      <w:r w:rsidRPr="00033231">
        <w:t>attention de lui demander avant de tourner le feuillet</w:t>
      </w:r>
      <w:r w:rsidR="004F69D6">
        <w:t> :</w:t>
      </w:r>
    </w:p>
    <w:p w14:paraId="61D56912" w14:textId="66129F72" w:rsidR="00000000" w:rsidRPr="00033231" w:rsidRDefault="004F69D6" w:rsidP="0021796F">
      <w:r>
        <w:t>« </w:t>
      </w:r>
      <w:r w:rsidR="00000000" w:rsidRPr="00033231">
        <w:t>Êtes-vous prête</w:t>
      </w:r>
      <w:r>
        <w:t> ? »</w:t>
      </w:r>
    </w:p>
    <w:p w14:paraId="3348896A" w14:textId="77777777" w:rsidR="004F69D6" w:rsidRDefault="00000000" w:rsidP="0021796F">
      <w:r w:rsidRPr="00033231">
        <w:t>Caroline fit seulement un signe de tête affirmatif</w:t>
      </w:r>
      <w:r w:rsidR="004F69D6">
        <w:t>.</w:t>
      </w:r>
    </w:p>
    <w:p w14:paraId="3E68DD94" w14:textId="77777777" w:rsidR="004F69D6" w:rsidRDefault="004F69D6" w:rsidP="0021796F">
      <w:r>
        <w:t>« </w:t>
      </w:r>
      <w:r w:rsidR="00000000" w:rsidRPr="00033231">
        <w:t>Aimez-vous ce livre</w:t>
      </w:r>
      <w:r>
        <w:t xml:space="preserve"> ? </w:t>
      </w:r>
      <w:r w:rsidR="00000000" w:rsidRPr="00033231">
        <w:t>demanda Rose un instant après</w:t>
      </w:r>
      <w:r>
        <w:t>.</w:t>
      </w:r>
    </w:p>
    <w:p w14:paraId="74F0CF46" w14:textId="77777777" w:rsidR="004F69D6" w:rsidRDefault="004F69D6" w:rsidP="0021796F">
      <w:r>
        <w:t>— </w:t>
      </w:r>
      <w:r w:rsidR="00000000" w:rsidRPr="00033231">
        <w:t>Il y a longtemps</w:t>
      </w:r>
      <w:r>
        <w:t xml:space="preserve">, </w:t>
      </w:r>
      <w:r w:rsidR="00000000" w:rsidRPr="00033231">
        <w:t>lorsque je le lisais étant enfant</w:t>
      </w:r>
      <w:r>
        <w:t xml:space="preserve">, </w:t>
      </w:r>
      <w:r w:rsidR="00000000" w:rsidRPr="00033231">
        <w:t>il m</w:t>
      </w:r>
      <w:r>
        <w:t>’</w:t>
      </w:r>
      <w:r w:rsidR="00000000" w:rsidRPr="00033231">
        <w:t>intéressait prodigieusement</w:t>
      </w:r>
      <w:r>
        <w:t>.</w:t>
      </w:r>
    </w:p>
    <w:p w14:paraId="795AB198" w14:textId="77777777" w:rsidR="004F69D6" w:rsidRDefault="004F69D6" w:rsidP="0021796F">
      <w:r>
        <w:t>— </w:t>
      </w:r>
      <w:r w:rsidR="00000000" w:rsidRPr="00033231">
        <w:t>Pourquoi</w:t>
      </w:r>
      <w:r>
        <w:t> ?</w:t>
      </w:r>
    </w:p>
    <w:p w14:paraId="112C74B5" w14:textId="77777777" w:rsidR="004F69D6" w:rsidRDefault="004F69D6" w:rsidP="0021796F">
      <w:r>
        <w:t>— </w:t>
      </w:r>
      <w:r w:rsidR="00000000" w:rsidRPr="00033231">
        <w:t>Il semblait m</w:t>
      </w:r>
      <w:r>
        <w:t>’</w:t>
      </w:r>
      <w:r w:rsidR="00000000" w:rsidRPr="00033231">
        <w:t>ouvrir la promesse</w:t>
      </w:r>
      <w:r>
        <w:t xml:space="preserve">, </w:t>
      </w:r>
      <w:r w:rsidR="00000000" w:rsidRPr="00033231">
        <w:t>me donner le presse</w:t>
      </w:r>
      <w:r w:rsidR="00000000" w:rsidRPr="00033231">
        <w:t>n</w:t>
      </w:r>
      <w:r w:rsidR="00000000" w:rsidRPr="00033231">
        <w:t>timent d</w:t>
      </w:r>
      <w:r>
        <w:t>’</w:t>
      </w:r>
      <w:r w:rsidR="00000000" w:rsidRPr="00033231">
        <w:t>un étrange roman à parcourir</w:t>
      </w:r>
      <w:r>
        <w:t>.</w:t>
      </w:r>
    </w:p>
    <w:p w14:paraId="3D6CECF5" w14:textId="77777777" w:rsidR="004F69D6" w:rsidRDefault="004F69D6" w:rsidP="0021796F">
      <w:r>
        <w:t>— </w:t>
      </w:r>
      <w:r w:rsidR="00000000" w:rsidRPr="00033231">
        <w:t>Et en le lisant</w:t>
      </w:r>
      <w:r>
        <w:t xml:space="preserve">, </w:t>
      </w:r>
      <w:r w:rsidR="00000000" w:rsidRPr="00033231">
        <w:t>il vous semble être loin de l</w:t>
      </w:r>
      <w:r>
        <w:t>’</w:t>
      </w:r>
      <w:r w:rsidR="00000000" w:rsidRPr="00033231">
        <w:t>Angleterre</w:t>
      </w:r>
      <w:r>
        <w:t xml:space="preserve">, </w:t>
      </w:r>
      <w:r w:rsidR="00000000" w:rsidRPr="00033231">
        <w:t>sous un autre ciel</w:t>
      </w:r>
      <w:r>
        <w:t xml:space="preserve">, </w:t>
      </w:r>
      <w:r w:rsidR="00000000" w:rsidRPr="00033231">
        <w:t>le ciel d</w:t>
      </w:r>
      <w:r>
        <w:t>’</w:t>
      </w:r>
      <w:r w:rsidR="00000000" w:rsidRPr="00033231">
        <w:t>Italie</w:t>
      </w:r>
      <w:r>
        <w:t xml:space="preserve">, </w:t>
      </w:r>
      <w:r w:rsidR="00000000" w:rsidRPr="00033231">
        <w:t>ce ciel bleu du Midi décrit par les voyageurs</w:t>
      </w:r>
      <w:r>
        <w:t>.</w:t>
      </w:r>
    </w:p>
    <w:p w14:paraId="0EF11BEC" w14:textId="77777777" w:rsidR="004F69D6" w:rsidRDefault="004F69D6" w:rsidP="0021796F">
      <w:r>
        <w:t>— </w:t>
      </w:r>
      <w:r w:rsidR="00000000" w:rsidRPr="00033231">
        <w:t>Cela vous impressionne</w:t>
      </w:r>
      <w:r>
        <w:t xml:space="preserve">, </w:t>
      </w:r>
      <w:r w:rsidR="00000000" w:rsidRPr="00033231">
        <w:t>Rose</w:t>
      </w:r>
      <w:r>
        <w:t> ?</w:t>
      </w:r>
    </w:p>
    <w:p w14:paraId="7FD84314" w14:textId="77777777" w:rsidR="004F69D6" w:rsidRDefault="004F69D6" w:rsidP="0021796F">
      <w:r>
        <w:t>— </w:t>
      </w:r>
      <w:r w:rsidR="00000000" w:rsidRPr="00033231">
        <w:t>Cela me fait soupirer après les voyages</w:t>
      </w:r>
      <w:r>
        <w:t xml:space="preserve">, </w:t>
      </w:r>
      <w:r w:rsidR="00000000" w:rsidRPr="00033231">
        <w:t xml:space="preserve">miss </w:t>
      </w:r>
      <w:proofErr w:type="spellStart"/>
      <w:r w:rsidR="00000000" w:rsidRPr="00033231">
        <w:t>Helstone</w:t>
      </w:r>
      <w:proofErr w:type="spellEnd"/>
      <w:r>
        <w:t>.</w:t>
      </w:r>
    </w:p>
    <w:p w14:paraId="5614D676" w14:textId="77777777" w:rsidR="004F69D6" w:rsidRDefault="004F69D6" w:rsidP="0021796F">
      <w:r>
        <w:t>— </w:t>
      </w:r>
      <w:r w:rsidR="00000000" w:rsidRPr="00033231">
        <w:t>Quand vous serez femme</w:t>
      </w:r>
      <w:r>
        <w:t xml:space="preserve">, </w:t>
      </w:r>
      <w:r w:rsidR="00000000" w:rsidRPr="00033231">
        <w:t>peut-être serez-vous à même de satisfaire votre désir</w:t>
      </w:r>
      <w:r>
        <w:t>.</w:t>
      </w:r>
    </w:p>
    <w:p w14:paraId="22222466" w14:textId="77777777" w:rsidR="004F69D6" w:rsidRDefault="004F69D6" w:rsidP="0021796F">
      <w:r>
        <w:t>— </w:t>
      </w:r>
      <w:r w:rsidR="00000000" w:rsidRPr="00033231">
        <w:t>J</w:t>
      </w:r>
      <w:r>
        <w:t>’</w:t>
      </w:r>
      <w:r w:rsidR="00000000" w:rsidRPr="00033231">
        <w:t>entends bien en trouver le moyen</w:t>
      </w:r>
      <w:r>
        <w:t xml:space="preserve">, </w:t>
      </w:r>
      <w:r w:rsidR="00000000" w:rsidRPr="00033231">
        <w:t>si on ne me le donne pas</w:t>
      </w:r>
      <w:r>
        <w:t xml:space="preserve">. </w:t>
      </w:r>
      <w:r w:rsidR="00000000" w:rsidRPr="00033231">
        <w:t xml:space="preserve">Je ne puis toujours demeurer à </w:t>
      </w:r>
      <w:proofErr w:type="spellStart"/>
      <w:r w:rsidR="00000000" w:rsidRPr="00033231">
        <w:t>Briarfield</w:t>
      </w:r>
      <w:proofErr w:type="spellEnd"/>
      <w:r>
        <w:t xml:space="preserve">. </w:t>
      </w:r>
      <w:r w:rsidR="00000000" w:rsidRPr="00033231">
        <w:t>Le monde entier n</w:t>
      </w:r>
      <w:r>
        <w:t>’</w:t>
      </w:r>
      <w:r w:rsidR="00000000" w:rsidRPr="00033231">
        <w:t>est pas très-grand</w:t>
      </w:r>
      <w:r>
        <w:t xml:space="preserve">, </w:t>
      </w:r>
      <w:r w:rsidR="00000000" w:rsidRPr="00033231">
        <w:t>comparé à l</w:t>
      </w:r>
      <w:r>
        <w:t>’</w:t>
      </w:r>
      <w:r w:rsidR="00000000" w:rsidRPr="00033231">
        <w:t xml:space="preserve">ensemble de </w:t>
      </w:r>
      <w:r w:rsidR="00000000" w:rsidRPr="00033231">
        <w:lastRenderedPageBreak/>
        <w:t>la création</w:t>
      </w:r>
      <w:r>
        <w:t xml:space="preserve"> : </w:t>
      </w:r>
      <w:r w:rsidR="00000000" w:rsidRPr="00033231">
        <w:t>il faut au moins que je voie l</w:t>
      </w:r>
      <w:r>
        <w:t>’</w:t>
      </w:r>
      <w:r w:rsidR="00000000" w:rsidRPr="00033231">
        <w:t>extérieur de notre ronde planète</w:t>
      </w:r>
      <w:r>
        <w:t>.</w:t>
      </w:r>
    </w:p>
    <w:p w14:paraId="7C2F5F61" w14:textId="77777777" w:rsidR="004F69D6" w:rsidRDefault="004F69D6" w:rsidP="0021796F">
      <w:r>
        <w:t>— </w:t>
      </w:r>
      <w:r w:rsidR="00000000" w:rsidRPr="00033231">
        <w:t>Quelle partie</w:t>
      </w:r>
      <w:r>
        <w:t> ?</w:t>
      </w:r>
    </w:p>
    <w:p w14:paraId="67BD464B" w14:textId="77777777" w:rsidR="004F69D6" w:rsidRDefault="004F69D6" w:rsidP="0021796F">
      <w:r>
        <w:t>— </w:t>
      </w:r>
      <w:r w:rsidR="00000000" w:rsidRPr="00033231">
        <w:t>D</w:t>
      </w:r>
      <w:r>
        <w:t>’</w:t>
      </w:r>
      <w:r w:rsidR="00000000" w:rsidRPr="00033231">
        <w:t>abord l</w:t>
      </w:r>
      <w:r>
        <w:t>’</w:t>
      </w:r>
      <w:r w:rsidR="00000000" w:rsidRPr="00033231">
        <w:t>hémisphère dans lequel nous vivons</w:t>
      </w:r>
      <w:r>
        <w:t xml:space="preserve"> ; </w:t>
      </w:r>
      <w:r w:rsidR="00000000" w:rsidRPr="00033231">
        <w:t>puis l</w:t>
      </w:r>
      <w:r>
        <w:t>’</w:t>
      </w:r>
      <w:r w:rsidR="00000000" w:rsidRPr="00033231">
        <w:t>autre</w:t>
      </w:r>
      <w:r>
        <w:t xml:space="preserve">. </w:t>
      </w:r>
      <w:r w:rsidR="00000000" w:rsidRPr="00033231">
        <w:t>Je veux que ma vie soit réellement une vie</w:t>
      </w:r>
      <w:r>
        <w:t xml:space="preserve">, </w:t>
      </w:r>
      <w:r w:rsidR="00000000" w:rsidRPr="00033231">
        <w:t>non une no</w:t>
      </w:r>
      <w:r w:rsidR="00000000" w:rsidRPr="00033231">
        <w:t>i</w:t>
      </w:r>
      <w:r w:rsidR="00000000" w:rsidRPr="00033231">
        <w:t>re extase</w:t>
      </w:r>
      <w:r>
        <w:t xml:space="preserve">, </w:t>
      </w:r>
      <w:r w:rsidR="00000000" w:rsidRPr="00033231">
        <w:t>comme celle du crapaud enterré dans un bloc de pie</w:t>
      </w:r>
      <w:r w:rsidR="00000000" w:rsidRPr="00033231">
        <w:t>r</w:t>
      </w:r>
      <w:r w:rsidR="00000000" w:rsidRPr="00033231">
        <w:t>re</w:t>
      </w:r>
      <w:r>
        <w:t xml:space="preserve"> ; </w:t>
      </w:r>
      <w:r w:rsidR="00000000" w:rsidRPr="00033231">
        <w:t>non une mort lente</w:t>
      </w:r>
      <w:r>
        <w:t xml:space="preserve">, </w:t>
      </w:r>
      <w:r w:rsidR="00000000" w:rsidRPr="00033231">
        <w:t xml:space="preserve">comme la vôtre dans la </w:t>
      </w:r>
      <w:proofErr w:type="spellStart"/>
      <w:r w:rsidR="00000000" w:rsidRPr="00033231">
        <w:t>rectorerie</w:t>
      </w:r>
      <w:proofErr w:type="spellEnd"/>
      <w:r w:rsidR="00000000" w:rsidRPr="00033231">
        <w:t xml:space="preserve"> de </w:t>
      </w:r>
      <w:proofErr w:type="spellStart"/>
      <w:r w:rsidR="00000000" w:rsidRPr="00033231">
        <w:t>Briarfield</w:t>
      </w:r>
      <w:proofErr w:type="spellEnd"/>
      <w:r>
        <w:t>.</w:t>
      </w:r>
    </w:p>
    <w:p w14:paraId="7344AEFA" w14:textId="77777777" w:rsidR="004F69D6" w:rsidRDefault="004F69D6" w:rsidP="0021796F">
      <w:r>
        <w:t>— </w:t>
      </w:r>
      <w:r w:rsidR="00000000" w:rsidRPr="00033231">
        <w:t>Comme la mienne</w:t>
      </w:r>
      <w:r>
        <w:t xml:space="preserve"> ? </w:t>
      </w:r>
      <w:r w:rsidR="00000000" w:rsidRPr="00033231">
        <w:t>Que voulez-vous dire</w:t>
      </w:r>
      <w:r>
        <w:t xml:space="preserve">, </w:t>
      </w:r>
      <w:r w:rsidR="00000000" w:rsidRPr="00033231">
        <w:t>enfant</w:t>
      </w:r>
      <w:r>
        <w:t> ?</w:t>
      </w:r>
    </w:p>
    <w:p w14:paraId="7F89C6DB" w14:textId="77777777" w:rsidR="004F69D6" w:rsidRDefault="004F69D6" w:rsidP="0021796F">
      <w:r>
        <w:t>— </w:t>
      </w:r>
      <w:r w:rsidR="00000000" w:rsidRPr="00033231">
        <w:t>N</w:t>
      </w:r>
      <w:r>
        <w:t>’</w:t>
      </w:r>
      <w:r w:rsidR="00000000" w:rsidRPr="00033231">
        <w:t>est-ce pas une longue et ennuyeuse mort que d</w:t>
      </w:r>
      <w:r>
        <w:t>’</w:t>
      </w:r>
      <w:r w:rsidR="00000000" w:rsidRPr="00033231">
        <w:t>être pour toujours enfermée dans cette triste maison</w:t>
      </w:r>
      <w:r>
        <w:t xml:space="preserve">, </w:t>
      </w:r>
      <w:r w:rsidR="00000000" w:rsidRPr="00033231">
        <w:t>que je prends</w:t>
      </w:r>
      <w:r>
        <w:t xml:space="preserve">, </w:t>
      </w:r>
      <w:r w:rsidR="00000000" w:rsidRPr="00033231">
        <w:t>toutes les fois que je passe auprès</w:t>
      </w:r>
      <w:r>
        <w:t xml:space="preserve">, </w:t>
      </w:r>
      <w:r w:rsidR="00000000" w:rsidRPr="00033231">
        <w:t>pour un tombeau auquel on aurait ouvert des fenêtres</w:t>
      </w:r>
      <w:r>
        <w:t xml:space="preserve"> ? </w:t>
      </w:r>
      <w:r w:rsidR="00000000" w:rsidRPr="00033231">
        <w:t>Je ne vois jamais aucun mouvement autour de la porte</w:t>
      </w:r>
      <w:r>
        <w:t xml:space="preserve"> ; </w:t>
      </w:r>
      <w:r w:rsidR="00000000" w:rsidRPr="00033231">
        <w:t>jamais un bruit ne s</w:t>
      </w:r>
      <w:r>
        <w:t>’</w:t>
      </w:r>
      <w:r w:rsidR="00000000" w:rsidRPr="00033231">
        <w:t>échappe de ces murs</w:t>
      </w:r>
      <w:r>
        <w:t xml:space="preserve">. </w:t>
      </w:r>
      <w:r w:rsidR="00000000" w:rsidRPr="00033231">
        <w:t>Je crois que jamais fumée n</w:t>
      </w:r>
      <w:r>
        <w:t>’</w:t>
      </w:r>
      <w:r w:rsidR="00000000" w:rsidRPr="00033231">
        <w:t>est sortie de ces cheminées</w:t>
      </w:r>
      <w:r>
        <w:t xml:space="preserve">. </w:t>
      </w:r>
      <w:r w:rsidR="00000000" w:rsidRPr="00033231">
        <w:t>Que faites-vous là</w:t>
      </w:r>
      <w:r>
        <w:t> ?</w:t>
      </w:r>
    </w:p>
    <w:p w14:paraId="59582E61" w14:textId="77777777" w:rsidR="004F69D6" w:rsidRDefault="004F69D6" w:rsidP="0021796F">
      <w:r>
        <w:t>— </w:t>
      </w:r>
      <w:r w:rsidR="00000000" w:rsidRPr="00033231">
        <w:t>Je couds</w:t>
      </w:r>
      <w:r>
        <w:t xml:space="preserve">, </w:t>
      </w:r>
      <w:r w:rsidR="00000000" w:rsidRPr="00033231">
        <w:t>je lis</w:t>
      </w:r>
      <w:r>
        <w:t xml:space="preserve">, </w:t>
      </w:r>
      <w:r w:rsidR="00000000" w:rsidRPr="00033231">
        <w:t>j</w:t>
      </w:r>
      <w:r>
        <w:t>’</w:t>
      </w:r>
      <w:r w:rsidR="00000000" w:rsidRPr="00033231">
        <w:t>apprends des leçons</w:t>
      </w:r>
      <w:r>
        <w:t>.</w:t>
      </w:r>
    </w:p>
    <w:p w14:paraId="19F1E2E5" w14:textId="77777777" w:rsidR="004F69D6" w:rsidRDefault="004F69D6" w:rsidP="0021796F">
      <w:r>
        <w:t>— </w:t>
      </w:r>
      <w:r w:rsidR="00000000" w:rsidRPr="00033231">
        <w:t>Êtes-vous heureuse</w:t>
      </w:r>
      <w:r>
        <w:t> ?</w:t>
      </w:r>
    </w:p>
    <w:p w14:paraId="05E23FF2" w14:textId="77777777" w:rsidR="004F69D6" w:rsidRDefault="004F69D6" w:rsidP="0021796F">
      <w:r>
        <w:t>— </w:t>
      </w:r>
      <w:r w:rsidR="00000000" w:rsidRPr="00033231">
        <w:t>Serai-je plus heureuse d</w:t>
      </w:r>
      <w:r>
        <w:t>’</w:t>
      </w:r>
      <w:r w:rsidR="00000000" w:rsidRPr="00033231">
        <w:t>errer seule dans des pays étra</w:t>
      </w:r>
      <w:r w:rsidR="00000000" w:rsidRPr="00033231">
        <w:t>n</w:t>
      </w:r>
      <w:r w:rsidR="00000000" w:rsidRPr="00033231">
        <w:t>gers</w:t>
      </w:r>
      <w:r>
        <w:t xml:space="preserve">, </w:t>
      </w:r>
      <w:r w:rsidR="00000000" w:rsidRPr="00033231">
        <w:t>comme vous voudriez le faire</w:t>
      </w:r>
      <w:r>
        <w:t> ?</w:t>
      </w:r>
    </w:p>
    <w:p w14:paraId="67519009" w14:textId="77777777" w:rsidR="004F69D6" w:rsidRDefault="004F69D6" w:rsidP="0021796F">
      <w:r>
        <w:t>— </w:t>
      </w:r>
      <w:r w:rsidR="00000000" w:rsidRPr="00033231">
        <w:t>Beaucoup plus heureuse</w:t>
      </w:r>
      <w:r>
        <w:t xml:space="preserve">, </w:t>
      </w:r>
      <w:r w:rsidR="00000000" w:rsidRPr="00033231">
        <w:t>même lorsque vous ne feriez autre chose que d</w:t>
      </w:r>
      <w:r>
        <w:t>’</w:t>
      </w:r>
      <w:r w:rsidR="00000000" w:rsidRPr="00033231">
        <w:t>errer</w:t>
      </w:r>
      <w:r>
        <w:t xml:space="preserve">. </w:t>
      </w:r>
      <w:r w:rsidR="00000000" w:rsidRPr="00033231">
        <w:t>Souvenez-vous cependant que j</w:t>
      </w:r>
      <w:r>
        <w:t>’</w:t>
      </w:r>
      <w:r w:rsidR="00000000" w:rsidRPr="00033231">
        <w:t>aurai un objet en vue</w:t>
      </w:r>
      <w:r>
        <w:t xml:space="preserve"> ; </w:t>
      </w:r>
      <w:r w:rsidR="00000000" w:rsidRPr="00033231">
        <w:t>mais ne fissiez-vous que d</w:t>
      </w:r>
      <w:r>
        <w:t>’</w:t>
      </w:r>
      <w:r w:rsidR="00000000" w:rsidRPr="00033231">
        <w:t>aller devant vous</w:t>
      </w:r>
      <w:r>
        <w:t xml:space="preserve">, </w:t>
      </w:r>
      <w:r w:rsidR="00000000" w:rsidRPr="00033231">
        <w:t>et toujours devant vous</w:t>
      </w:r>
      <w:r>
        <w:t xml:space="preserve">, </w:t>
      </w:r>
      <w:r w:rsidR="00000000" w:rsidRPr="00033231">
        <w:t>comme certaine lady enchantée d</w:t>
      </w:r>
      <w:r>
        <w:t>’</w:t>
      </w:r>
      <w:r w:rsidR="00000000" w:rsidRPr="00033231">
        <w:t>un conte de fée</w:t>
      </w:r>
      <w:r>
        <w:t xml:space="preserve">, </w:t>
      </w:r>
      <w:r w:rsidR="00000000" w:rsidRPr="00033231">
        <w:t>vous pourriez être plus heureuse que maintenant</w:t>
      </w:r>
      <w:r>
        <w:t xml:space="preserve">. </w:t>
      </w:r>
      <w:r w:rsidR="00000000" w:rsidRPr="00033231">
        <w:t>Dans votre marche d</w:t>
      </w:r>
      <w:r>
        <w:t>’</w:t>
      </w:r>
      <w:r w:rsidR="00000000" w:rsidRPr="00033231">
        <w:t>un jour vous traverseriez des montagnes</w:t>
      </w:r>
      <w:r>
        <w:t xml:space="preserve">, </w:t>
      </w:r>
      <w:r w:rsidR="00000000" w:rsidRPr="00033231">
        <w:t>des bois</w:t>
      </w:r>
      <w:r>
        <w:t xml:space="preserve">, </w:t>
      </w:r>
      <w:r w:rsidR="00000000" w:rsidRPr="00033231">
        <w:t>des cours d</w:t>
      </w:r>
      <w:r>
        <w:t>’</w:t>
      </w:r>
      <w:r w:rsidR="00000000" w:rsidRPr="00033231">
        <w:t>eau</w:t>
      </w:r>
      <w:r>
        <w:t xml:space="preserve">, </w:t>
      </w:r>
      <w:r w:rsidR="00000000" w:rsidRPr="00033231">
        <w:t>changeant perpétuellement d</w:t>
      </w:r>
      <w:r>
        <w:t>’</w:t>
      </w:r>
      <w:r w:rsidR="00000000" w:rsidRPr="00033231">
        <w:t>aspect</w:t>
      </w:r>
      <w:r>
        <w:t xml:space="preserve">, </w:t>
      </w:r>
      <w:r w:rsidR="00000000" w:rsidRPr="00033231">
        <w:t>soit que le soleil répande ou non sur eux ses rayons</w:t>
      </w:r>
      <w:r>
        <w:t xml:space="preserve">, </w:t>
      </w:r>
      <w:r w:rsidR="00000000" w:rsidRPr="00033231">
        <w:t>soit que le temps soit pluvieux ou beau</w:t>
      </w:r>
      <w:r>
        <w:t xml:space="preserve">, </w:t>
      </w:r>
      <w:r w:rsidR="00000000" w:rsidRPr="00033231">
        <w:t>sombre ou clair</w:t>
      </w:r>
      <w:r>
        <w:t xml:space="preserve">. </w:t>
      </w:r>
      <w:r w:rsidR="00000000" w:rsidRPr="00033231">
        <w:t xml:space="preserve">Rien </w:t>
      </w:r>
      <w:r w:rsidR="00000000" w:rsidRPr="00033231">
        <w:lastRenderedPageBreak/>
        <w:t xml:space="preserve">ne change dans la </w:t>
      </w:r>
      <w:proofErr w:type="spellStart"/>
      <w:r w:rsidR="00000000" w:rsidRPr="00033231">
        <w:t>rectorerie</w:t>
      </w:r>
      <w:proofErr w:type="spellEnd"/>
      <w:r w:rsidR="00000000" w:rsidRPr="00033231">
        <w:t xml:space="preserve"> de </w:t>
      </w:r>
      <w:proofErr w:type="spellStart"/>
      <w:r w:rsidR="00000000" w:rsidRPr="00033231">
        <w:t>Briarfield</w:t>
      </w:r>
      <w:proofErr w:type="spellEnd"/>
      <w:r>
        <w:t xml:space="preserve">. </w:t>
      </w:r>
      <w:r w:rsidR="00000000" w:rsidRPr="00033231">
        <w:t>Le plâtre du plafond de votre parloir</w:t>
      </w:r>
      <w:r>
        <w:t xml:space="preserve">, </w:t>
      </w:r>
      <w:r w:rsidR="00000000" w:rsidRPr="00033231">
        <w:t>le papier des murs</w:t>
      </w:r>
      <w:r>
        <w:t xml:space="preserve">, </w:t>
      </w:r>
      <w:r w:rsidR="00000000" w:rsidRPr="00033231">
        <w:t>les rideaux</w:t>
      </w:r>
      <w:r>
        <w:t xml:space="preserve">, </w:t>
      </w:r>
      <w:r w:rsidR="00000000" w:rsidRPr="00033231">
        <w:t>les tapis</w:t>
      </w:r>
      <w:r>
        <w:t xml:space="preserve">, </w:t>
      </w:r>
      <w:r w:rsidR="00000000" w:rsidRPr="00033231">
        <w:t>les chaises</w:t>
      </w:r>
      <w:r>
        <w:t xml:space="preserve">, </w:t>
      </w:r>
      <w:r w:rsidR="00000000" w:rsidRPr="00033231">
        <w:t>sont toujours les mêmes</w:t>
      </w:r>
      <w:r>
        <w:t>.</w:t>
      </w:r>
    </w:p>
    <w:p w14:paraId="52EBC669" w14:textId="77777777" w:rsidR="004F69D6" w:rsidRDefault="004F69D6" w:rsidP="0021796F">
      <w:r>
        <w:t>— </w:t>
      </w:r>
      <w:r w:rsidR="00000000" w:rsidRPr="00033231">
        <w:t>Est-ce que le changement est nécessaire au bonheur</w:t>
      </w:r>
      <w:r>
        <w:t> ?</w:t>
      </w:r>
    </w:p>
    <w:p w14:paraId="19162B30" w14:textId="77777777" w:rsidR="004F69D6" w:rsidRDefault="004F69D6" w:rsidP="0021796F">
      <w:r>
        <w:t>— </w:t>
      </w:r>
      <w:r w:rsidR="00000000" w:rsidRPr="00033231">
        <w:t>Oui</w:t>
      </w:r>
      <w:r>
        <w:t>.</w:t>
      </w:r>
    </w:p>
    <w:p w14:paraId="0B263126" w14:textId="77777777" w:rsidR="004F69D6" w:rsidRDefault="004F69D6" w:rsidP="0021796F">
      <w:r>
        <w:t>— </w:t>
      </w:r>
      <w:r w:rsidR="00000000" w:rsidRPr="00033231">
        <w:t>Est-ce qu</w:t>
      </w:r>
      <w:r>
        <w:t>’</w:t>
      </w:r>
      <w:r w:rsidR="00000000" w:rsidRPr="00033231">
        <w:t>il lui est synonyme</w:t>
      </w:r>
      <w:r>
        <w:t> ?</w:t>
      </w:r>
    </w:p>
    <w:p w14:paraId="701E90A8" w14:textId="028388DD" w:rsidR="00000000" w:rsidRPr="00033231" w:rsidRDefault="004F69D6" w:rsidP="0021796F">
      <w:r>
        <w:t>— </w:t>
      </w:r>
      <w:r w:rsidR="00000000" w:rsidRPr="00033231">
        <w:t>Je ne sais</w:t>
      </w:r>
      <w:r>
        <w:t xml:space="preserve"> ; </w:t>
      </w:r>
      <w:r w:rsidR="00000000" w:rsidRPr="00033231">
        <w:t>mais pour moi la monotonie et la mort sont presque la même chose</w:t>
      </w:r>
      <w:r>
        <w:t>. »</w:t>
      </w:r>
    </w:p>
    <w:p w14:paraId="2D58638C" w14:textId="77777777" w:rsidR="004F69D6" w:rsidRDefault="00000000" w:rsidP="0021796F">
      <w:r w:rsidRPr="00033231">
        <w:t>Ici</w:t>
      </w:r>
      <w:r w:rsidR="004F69D6">
        <w:t xml:space="preserve">, </w:t>
      </w:r>
      <w:r w:rsidRPr="00033231">
        <w:t>Jessie prit la parole</w:t>
      </w:r>
      <w:r w:rsidR="004F69D6">
        <w:t>.</w:t>
      </w:r>
    </w:p>
    <w:p w14:paraId="340D47B6" w14:textId="77777777" w:rsidR="004F69D6" w:rsidRDefault="004F69D6" w:rsidP="0021796F">
      <w:r>
        <w:t>« </w:t>
      </w:r>
      <w:r w:rsidR="00000000" w:rsidRPr="00033231">
        <w:t>Est-ce qu</w:t>
      </w:r>
      <w:r>
        <w:t>’</w:t>
      </w:r>
      <w:r w:rsidR="00000000" w:rsidRPr="00033231">
        <w:t>elle n</w:t>
      </w:r>
      <w:r>
        <w:t>’</w:t>
      </w:r>
      <w:r w:rsidR="00000000" w:rsidRPr="00033231">
        <w:t>est pas folle</w:t>
      </w:r>
      <w:r>
        <w:t xml:space="preserve"> ? </w:t>
      </w:r>
      <w:r w:rsidR="00000000" w:rsidRPr="00033231">
        <w:t>demanda-t-elle</w:t>
      </w:r>
      <w:r>
        <w:t>.</w:t>
      </w:r>
    </w:p>
    <w:p w14:paraId="0E4B57D0" w14:textId="77777777" w:rsidR="004F69D6" w:rsidRDefault="004F69D6" w:rsidP="0021796F">
      <w:r>
        <w:t>— </w:t>
      </w:r>
      <w:r w:rsidR="00000000" w:rsidRPr="00033231">
        <w:t>Mais</w:t>
      </w:r>
      <w:r>
        <w:t xml:space="preserve">, </w:t>
      </w:r>
      <w:r w:rsidR="00000000" w:rsidRPr="00033231">
        <w:t>Rose</w:t>
      </w:r>
      <w:r>
        <w:t xml:space="preserve">, </w:t>
      </w:r>
      <w:r w:rsidR="00000000" w:rsidRPr="00033231">
        <w:t>continua Caroline</w:t>
      </w:r>
      <w:r>
        <w:t xml:space="preserve">, </w:t>
      </w:r>
      <w:r w:rsidR="00000000" w:rsidRPr="00033231">
        <w:t>je crains que cette vie de courses perpétuelles ne finisse</w:t>
      </w:r>
      <w:r>
        <w:t xml:space="preserve">, </w:t>
      </w:r>
      <w:r w:rsidR="00000000" w:rsidRPr="00033231">
        <w:t>pour moi du moins</w:t>
      </w:r>
      <w:r>
        <w:t xml:space="preserve">, </w:t>
      </w:r>
      <w:r w:rsidR="00000000" w:rsidRPr="00033231">
        <w:t>comme le roman que vous lisez</w:t>
      </w:r>
      <w:r>
        <w:t xml:space="preserve">, </w:t>
      </w:r>
      <w:r w:rsidR="00000000" w:rsidRPr="00033231">
        <w:t>par le désappointement</w:t>
      </w:r>
      <w:r>
        <w:t xml:space="preserve">, </w:t>
      </w:r>
      <w:r w:rsidR="00000000" w:rsidRPr="00033231">
        <w:t>la déception</w:t>
      </w:r>
      <w:r>
        <w:t xml:space="preserve">, </w:t>
      </w:r>
      <w:r w:rsidR="00000000" w:rsidRPr="00033231">
        <w:t>l</w:t>
      </w:r>
      <w:r>
        <w:t>’</w:t>
      </w:r>
      <w:r w:rsidR="00000000" w:rsidRPr="00033231">
        <w:t>irritation d</w:t>
      </w:r>
      <w:r>
        <w:t>’</w:t>
      </w:r>
      <w:r w:rsidR="00000000" w:rsidRPr="00033231">
        <w:t>esprit</w:t>
      </w:r>
      <w:r>
        <w:t>.</w:t>
      </w:r>
    </w:p>
    <w:p w14:paraId="413DC37E" w14:textId="77777777" w:rsidR="004F69D6" w:rsidRDefault="004F69D6" w:rsidP="0021796F">
      <w:r>
        <w:t>— </w:t>
      </w:r>
      <w:r w:rsidR="00000000" w:rsidRPr="00033231">
        <w:t>Est-ce que l</w:t>
      </w:r>
      <w:r>
        <w:t>’</w:t>
      </w:r>
      <w:r w:rsidR="00000000" w:rsidRPr="00033231">
        <w:rPr>
          <w:i/>
          <w:iCs/>
        </w:rPr>
        <w:t xml:space="preserve">Italien </w:t>
      </w:r>
      <w:r w:rsidR="00000000" w:rsidRPr="00033231">
        <w:t>finit ainsi</w:t>
      </w:r>
      <w:r>
        <w:t> ?</w:t>
      </w:r>
    </w:p>
    <w:p w14:paraId="785E7FAC" w14:textId="77777777" w:rsidR="004F69D6" w:rsidRDefault="004F69D6" w:rsidP="0021796F">
      <w:r>
        <w:t>— </w:t>
      </w:r>
      <w:r w:rsidR="00000000" w:rsidRPr="00033231">
        <w:t>C</w:t>
      </w:r>
      <w:r>
        <w:t>’</w:t>
      </w:r>
      <w:r w:rsidR="00000000" w:rsidRPr="00033231">
        <w:t>était ma pensée lorsque je le lus</w:t>
      </w:r>
      <w:r>
        <w:t>.</w:t>
      </w:r>
    </w:p>
    <w:p w14:paraId="40E65310" w14:textId="77777777" w:rsidR="004F69D6" w:rsidRDefault="004F69D6" w:rsidP="0021796F">
      <w:r>
        <w:t>— </w:t>
      </w:r>
      <w:r w:rsidR="00000000" w:rsidRPr="00033231">
        <w:t>Mieux vaut essayer de toutes choses et les trouver vides</w:t>
      </w:r>
      <w:r>
        <w:t xml:space="preserve">, </w:t>
      </w:r>
      <w:r w:rsidR="00000000" w:rsidRPr="00033231">
        <w:t>que de ne rien essayer et mener une vie nulle</w:t>
      </w:r>
      <w:r>
        <w:t xml:space="preserve">. </w:t>
      </w:r>
      <w:r w:rsidR="00000000" w:rsidRPr="00033231">
        <w:t>Agir ainsi</w:t>
      </w:r>
      <w:r>
        <w:t xml:space="preserve">, </w:t>
      </w:r>
      <w:r w:rsidR="00000000" w:rsidRPr="00033231">
        <w:t>c</w:t>
      </w:r>
      <w:r>
        <w:t>’</w:t>
      </w:r>
      <w:r w:rsidR="00000000" w:rsidRPr="00033231">
        <w:t>est commettre le péché de ce serviteur qui</w:t>
      </w:r>
      <w:r>
        <w:t xml:space="preserve">, </w:t>
      </w:r>
      <w:r w:rsidR="00000000" w:rsidRPr="00033231">
        <w:t>méprisable fainéant</w:t>
      </w:r>
      <w:r>
        <w:t xml:space="preserve"> ! </w:t>
      </w:r>
      <w:r w:rsidR="00000000" w:rsidRPr="00033231">
        <w:t>enterra le talent que son maître lui avait confié</w:t>
      </w:r>
      <w:r>
        <w:t>.</w:t>
      </w:r>
    </w:p>
    <w:p w14:paraId="21167B9C" w14:textId="77777777" w:rsidR="004F69D6" w:rsidRDefault="004F69D6" w:rsidP="0021796F">
      <w:r>
        <w:t>— </w:t>
      </w:r>
      <w:r w:rsidR="00000000" w:rsidRPr="00033231">
        <w:t>Rose</w:t>
      </w:r>
      <w:r>
        <w:t xml:space="preserve">, </w:t>
      </w:r>
      <w:r w:rsidR="00000000" w:rsidRPr="00033231">
        <w:t xml:space="preserve">interrompit </w:t>
      </w:r>
      <w:proofErr w:type="spellStart"/>
      <w:r w:rsidR="00000000" w:rsidRPr="00033231">
        <w:t>mistress</w:t>
      </w:r>
      <w:proofErr w:type="spellEnd"/>
      <w:r w:rsidR="00000000" w:rsidRPr="00033231">
        <w:t xml:space="preserve"> Yorke</w:t>
      </w:r>
      <w:r>
        <w:t xml:space="preserve">, </w:t>
      </w:r>
      <w:r w:rsidR="00000000" w:rsidRPr="00033231">
        <w:t>la satisfaction solide ne s</w:t>
      </w:r>
      <w:r>
        <w:t>’</w:t>
      </w:r>
      <w:r w:rsidR="00000000" w:rsidRPr="00033231">
        <w:t>obtient que par l</w:t>
      </w:r>
      <w:r>
        <w:t>’</w:t>
      </w:r>
      <w:r w:rsidR="00000000" w:rsidRPr="00033231">
        <w:t>accomplissement de ses devoirs</w:t>
      </w:r>
      <w:r>
        <w:t>.</w:t>
      </w:r>
    </w:p>
    <w:p w14:paraId="455F4333" w14:textId="5F0D6CDE" w:rsidR="00000000" w:rsidRPr="00033231" w:rsidRDefault="004F69D6" w:rsidP="0021796F">
      <w:r>
        <w:t>— </w:t>
      </w:r>
      <w:r w:rsidR="00000000" w:rsidRPr="00033231">
        <w:t>Très-bien</w:t>
      </w:r>
      <w:r>
        <w:t xml:space="preserve">, </w:t>
      </w:r>
      <w:r w:rsidR="00000000" w:rsidRPr="00033231">
        <w:t>ma mère</w:t>
      </w:r>
      <w:r>
        <w:t xml:space="preserve"> ! </w:t>
      </w:r>
      <w:r w:rsidR="00000000" w:rsidRPr="00033231">
        <w:t>Et</w:t>
      </w:r>
      <w:r>
        <w:t xml:space="preserve">, </w:t>
      </w:r>
      <w:r w:rsidR="00000000" w:rsidRPr="00033231">
        <w:t>si mon maître m</w:t>
      </w:r>
      <w:r>
        <w:t>’</w:t>
      </w:r>
      <w:r w:rsidR="00000000" w:rsidRPr="00033231">
        <w:t>a confié dix t</w:t>
      </w:r>
      <w:r w:rsidR="00000000" w:rsidRPr="00033231">
        <w:t>a</w:t>
      </w:r>
      <w:r w:rsidR="00000000" w:rsidRPr="00033231">
        <w:t>lents</w:t>
      </w:r>
      <w:r>
        <w:t xml:space="preserve">, </w:t>
      </w:r>
      <w:r w:rsidR="00000000" w:rsidRPr="00033231">
        <w:t>mon devoir est de les faire fructifier afin qu</w:t>
      </w:r>
      <w:r>
        <w:t>’</w:t>
      </w:r>
      <w:r w:rsidR="00000000" w:rsidRPr="00033231">
        <w:t>ils en produ</w:t>
      </w:r>
      <w:r w:rsidR="00000000" w:rsidRPr="00033231">
        <w:t>i</w:t>
      </w:r>
      <w:r w:rsidR="00000000" w:rsidRPr="00033231">
        <w:t>sent dix autres</w:t>
      </w:r>
      <w:r>
        <w:t xml:space="preserve">, </w:t>
      </w:r>
      <w:r w:rsidR="00000000" w:rsidRPr="00033231">
        <w:t>et non d</w:t>
      </w:r>
      <w:r>
        <w:t>’</w:t>
      </w:r>
      <w:r w:rsidR="00000000" w:rsidRPr="00033231">
        <w:t>enterrer l</w:t>
      </w:r>
      <w:r>
        <w:t>’</w:t>
      </w:r>
      <w:r w:rsidR="00000000" w:rsidRPr="00033231">
        <w:t>argent dans la poussière de mes tiroirs</w:t>
      </w:r>
      <w:r>
        <w:t xml:space="preserve">. </w:t>
      </w:r>
      <w:r w:rsidR="00000000" w:rsidRPr="00033231">
        <w:t xml:space="preserve">Je ne le déposerai pas dans une théière </w:t>
      </w:r>
      <w:r w:rsidR="00000000" w:rsidRPr="00033231">
        <w:lastRenderedPageBreak/>
        <w:t>ébréchée</w:t>
      </w:r>
      <w:r>
        <w:t xml:space="preserve">, </w:t>
      </w:r>
      <w:r w:rsidR="00000000" w:rsidRPr="00033231">
        <w:t>pour le renfermer au milieu des tasses et des pots dans l</w:t>
      </w:r>
      <w:r>
        <w:t>’</w:t>
      </w:r>
      <w:r w:rsidR="00000000" w:rsidRPr="00033231">
        <w:t>armoire à porcelaine</w:t>
      </w:r>
      <w:r>
        <w:t xml:space="preserve">. </w:t>
      </w:r>
      <w:r w:rsidR="00000000" w:rsidRPr="00033231">
        <w:t>Je ne le confierai pas à votre table à ouvrage pour être étouffé sous une pile de bas de laine</w:t>
      </w:r>
      <w:r>
        <w:t xml:space="preserve">. </w:t>
      </w:r>
      <w:r w:rsidR="00000000" w:rsidRPr="00033231">
        <w:t>Je ne l</w:t>
      </w:r>
      <w:r>
        <w:t>’</w:t>
      </w:r>
      <w:r w:rsidR="00000000" w:rsidRPr="00033231">
        <w:t>emprisonnerai pas dans l</w:t>
      </w:r>
      <w:r>
        <w:t>’</w:t>
      </w:r>
      <w:r w:rsidR="00000000" w:rsidRPr="00033231">
        <w:t>armoire à linge</w:t>
      </w:r>
      <w:r>
        <w:t xml:space="preserve">, </w:t>
      </w:r>
      <w:r w:rsidR="00000000" w:rsidRPr="00033231">
        <w:t>parmi les draps</w:t>
      </w:r>
      <w:r>
        <w:t xml:space="preserve"> ; </w:t>
      </w:r>
      <w:r w:rsidR="00000000" w:rsidRPr="00033231">
        <w:t>et encore bien moins</w:t>
      </w:r>
      <w:r>
        <w:t xml:space="preserve">, </w:t>
      </w:r>
      <w:r w:rsidR="00000000" w:rsidRPr="00033231">
        <w:t>ma mère</w:t>
      </w:r>
      <w:r>
        <w:t xml:space="preserve"> (</w:t>
      </w:r>
      <w:r w:rsidR="00000000" w:rsidRPr="00033231">
        <w:t>elle se leva à ces mots de dessus le plancher</w:t>
      </w:r>
      <w:r>
        <w:t xml:space="preserve">), </w:t>
      </w:r>
      <w:r w:rsidR="00000000" w:rsidRPr="00033231">
        <w:t>encore bien moins le cacherai-je dans une terrine de pommes de terre froides pour être rangé avec le pain</w:t>
      </w:r>
      <w:r>
        <w:t xml:space="preserve">, </w:t>
      </w:r>
      <w:r w:rsidR="00000000" w:rsidRPr="00033231">
        <w:t>le beurre</w:t>
      </w:r>
      <w:r>
        <w:t xml:space="preserve">, </w:t>
      </w:r>
      <w:r w:rsidR="00000000" w:rsidRPr="00033231">
        <w:t>la pâtisserie et le jambon</w:t>
      </w:r>
      <w:r>
        <w:t xml:space="preserve">, </w:t>
      </w:r>
      <w:r w:rsidR="00000000" w:rsidRPr="00033231">
        <w:t>sur les rayons du garde-manger</w:t>
      </w:r>
      <w:r>
        <w:t>. »</w:t>
      </w:r>
    </w:p>
    <w:p w14:paraId="2B05B5B1" w14:textId="77777777" w:rsidR="004F69D6" w:rsidRDefault="00000000" w:rsidP="0021796F">
      <w:r w:rsidRPr="00033231">
        <w:t>Elle s</w:t>
      </w:r>
      <w:r w:rsidR="004F69D6">
        <w:t>’</w:t>
      </w:r>
      <w:r w:rsidRPr="00033231">
        <w:t>interrompit un instant</w:t>
      </w:r>
      <w:r w:rsidR="004F69D6">
        <w:t xml:space="preserve">, </w:t>
      </w:r>
      <w:r w:rsidRPr="00033231">
        <w:t>puis continua</w:t>
      </w:r>
      <w:r w:rsidR="004F69D6">
        <w:t> :</w:t>
      </w:r>
    </w:p>
    <w:p w14:paraId="59D332B7" w14:textId="77777777" w:rsidR="004F69D6" w:rsidRDefault="004F69D6" w:rsidP="0021796F">
      <w:r>
        <w:t>« </w:t>
      </w:r>
      <w:r w:rsidR="00000000" w:rsidRPr="00033231">
        <w:t>Mère</w:t>
      </w:r>
      <w:r>
        <w:t xml:space="preserve">, </w:t>
      </w:r>
      <w:r w:rsidR="00000000" w:rsidRPr="00033231">
        <w:t>le Seigneur qui nous a donné à chacun nos talents reviendra un jour et nous demandera compte à tous de ce que nous en aurons fait</w:t>
      </w:r>
      <w:r>
        <w:t xml:space="preserve">. </w:t>
      </w:r>
      <w:r w:rsidR="00000000" w:rsidRPr="00033231">
        <w:t>La théière ébréchée</w:t>
      </w:r>
      <w:r>
        <w:t xml:space="preserve">, </w:t>
      </w:r>
      <w:r w:rsidR="00000000" w:rsidRPr="00033231">
        <w:t>le vieux bas</w:t>
      </w:r>
      <w:r>
        <w:t xml:space="preserve">, </w:t>
      </w:r>
      <w:r w:rsidR="00000000" w:rsidRPr="00033231">
        <w:t>le la</w:t>
      </w:r>
      <w:r w:rsidR="00000000" w:rsidRPr="00033231">
        <w:t>m</w:t>
      </w:r>
      <w:r w:rsidR="00000000" w:rsidRPr="00033231">
        <w:t>beau de toile</w:t>
      </w:r>
      <w:r>
        <w:t xml:space="preserve">, </w:t>
      </w:r>
      <w:r w:rsidR="00000000" w:rsidRPr="00033231">
        <w:t>la vieille terrine</w:t>
      </w:r>
      <w:r>
        <w:t xml:space="preserve">, </w:t>
      </w:r>
      <w:r w:rsidR="00000000" w:rsidRPr="00033231">
        <w:t>rendront leur stérile dépôt dans beaucoup de maisons</w:t>
      </w:r>
      <w:r>
        <w:t xml:space="preserve">. </w:t>
      </w:r>
      <w:r w:rsidR="00000000" w:rsidRPr="00033231">
        <w:t>Permettez au moins à vos filles de confier leur argent aux banquiers</w:t>
      </w:r>
      <w:r>
        <w:t xml:space="preserve">, </w:t>
      </w:r>
      <w:r w:rsidR="00000000" w:rsidRPr="00033231">
        <w:t>afin qu</w:t>
      </w:r>
      <w:r>
        <w:t>’</w:t>
      </w:r>
      <w:r w:rsidR="00000000" w:rsidRPr="00033231">
        <w:t>à la venue du maître elles puissent le lui rendre avec usure</w:t>
      </w:r>
      <w:r>
        <w:t>.</w:t>
      </w:r>
    </w:p>
    <w:p w14:paraId="349882ED" w14:textId="77777777" w:rsidR="004F69D6" w:rsidRDefault="004F69D6" w:rsidP="0021796F">
      <w:r>
        <w:t>— </w:t>
      </w:r>
      <w:r w:rsidR="00000000" w:rsidRPr="00033231">
        <w:t>Rose</w:t>
      </w:r>
      <w:r>
        <w:t xml:space="preserve">, </w:t>
      </w:r>
      <w:r w:rsidR="00000000" w:rsidRPr="00033231">
        <w:t>avez-vous apporté votre patron à marquer</w:t>
      </w:r>
      <w:r>
        <w:t xml:space="preserve">, </w:t>
      </w:r>
      <w:r w:rsidR="00000000" w:rsidRPr="00033231">
        <w:t>comme je vous l</w:t>
      </w:r>
      <w:r>
        <w:t>’</w:t>
      </w:r>
      <w:r w:rsidR="00000000" w:rsidRPr="00033231">
        <w:t>avais dit</w:t>
      </w:r>
      <w:r>
        <w:t> ?</w:t>
      </w:r>
    </w:p>
    <w:p w14:paraId="0AB32A96" w14:textId="77777777" w:rsidR="004F69D6" w:rsidRDefault="004F69D6" w:rsidP="0021796F">
      <w:r>
        <w:t>— </w:t>
      </w:r>
      <w:r w:rsidR="00000000" w:rsidRPr="00033231">
        <w:t>Oui</w:t>
      </w:r>
      <w:r>
        <w:t xml:space="preserve">, </w:t>
      </w:r>
      <w:r w:rsidR="00000000" w:rsidRPr="00033231">
        <w:t>mère</w:t>
      </w:r>
      <w:r>
        <w:t>.</w:t>
      </w:r>
    </w:p>
    <w:p w14:paraId="755B7714" w14:textId="59E3940A" w:rsidR="00000000" w:rsidRPr="00033231" w:rsidRDefault="004F69D6" w:rsidP="0021796F">
      <w:r>
        <w:t>— </w:t>
      </w:r>
      <w:r w:rsidR="00000000" w:rsidRPr="00033231">
        <w:t>Asseyez-vous et faites une rangée de marques</w:t>
      </w:r>
      <w:r>
        <w:t>. »</w:t>
      </w:r>
    </w:p>
    <w:p w14:paraId="35A268BF" w14:textId="77777777" w:rsidR="004F69D6" w:rsidRDefault="00000000" w:rsidP="0021796F">
      <w:r w:rsidRPr="00033231">
        <w:t>Rose s</w:t>
      </w:r>
      <w:r w:rsidR="004F69D6">
        <w:t>’</w:t>
      </w:r>
      <w:r w:rsidRPr="00033231">
        <w:t>assit immédiatement et fit ce qui lui était ordonné</w:t>
      </w:r>
      <w:r w:rsidR="004F69D6">
        <w:t xml:space="preserve">. </w:t>
      </w:r>
      <w:r w:rsidRPr="00033231">
        <w:t>Après une pause de dix minutes</w:t>
      </w:r>
      <w:r w:rsidR="004F69D6">
        <w:t xml:space="preserve">, </w:t>
      </w:r>
      <w:r w:rsidRPr="00033231">
        <w:t>sa mère lui demanda</w:t>
      </w:r>
      <w:r w:rsidR="004F69D6">
        <w:t> :</w:t>
      </w:r>
    </w:p>
    <w:p w14:paraId="38FE470F" w14:textId="77777777" w:rsidR="004F69D6" w:rsidRDefault="004F69D6" w:rsidP="0021796F">
      <w:r>
        <w:t>« </w:t>
      </w:r>
      <w:r w:rsidR="00000000" w:rsidRPr="00033231">
        <w:t>Est-ce que vous vous trouvez opprimée maintenant</w:t>
      </w:r>
      <w:r>
        <w:t xml:space="preserve"> ? </w:t>
      </w:r>
      <w:r w:rsidR="00000000" w:rsidRPr="00033231">
        <w:t>est-ce que vous vous regardez comme une victime</w:t>
      </w:r>
      <w:r>
        <w:t> ?</w:t>
      </w:r>
    </w:p>
    <w:p w14:paraId="1E4F9418" w14:textId="77777777" w:rsidR="004F69D6" w:rsidRDefault="004F69D6" w:rsidP="0021796F">
      <w:r>
        <w:t>— </w:t>
      </w:r>
      <w:r w:rsidR="00000000" w:rsidRPr="00033231">
        <w:t>Non</w:t>
      </w:r>
      <w:r>
        <w:t xml:space="preserve">, </w:t>
      </w:r>
      <w:r w:rsidR="00000000" w:rsidRPr="00033231">
        <w:t>mère</w:t>
      </w:r>
      <w:r>
        <w:t>.</w:t>
      </w:r>
    </w:p>
    <w:p w14:paraId="57207C24" w14:textId="77777777" w:rsidR="004F69D6" w:rsidRDefault="004F69D6" w:rsidP="0021796F">
      <w:r>
        <w:lastRenderedPageBreak/>
        <w:t>— </w:t>
      </w:r>
      <w:r w:rsidR="00000000" w:rsidRPr="00033231">
        <w:t>Cependant</w:t>
      </w:r>
      <w:r>
        <w:t xml:space="preserve">, </w:t>
      </w:r>
      <w:r w:rsidR="00000000" w:rsidRPr="00033231">
        <w:t>autant que je puis comprendre votre tirade</w:t>
      </w:r>
      <w:r>
        <w:t xml:space="preserve">, </w:t>
      </w:r>
      <w:r w:rsidR="00000000" w:rsidRPr="00033231">
        <w:t>c</w:t>
      </w:r>
      <w:r>
        <w:t>’</w:t>
      </w:r>
      <w:r w:rsidR="00000000" w:rsidRPr="00033231">
        <w:t>est une protestation contre toute occupation féminine et d</w:t>
      </w:r>
      <w:r w:rsidR="00000000" w:rsidRPr="00033231">
        <w:t>o</w:t>
      </w:r>
      <w:r w:rsidR="00000000" w:rsidRPr="00033231">
        <w:t>mestique</w:t>
      </w:r>
      <w:r>
        <w:t>.</w:t>
      </w:r>
    </w:p>
    <w:p w14:paraId="100BD449" w14:textId="77777777" w:rsidR="004F69D6" w:rsidRDefault="004F69D6" w:rsidP="0021796F">
      <w:r>
        <w:t>— </w:t>
      </w:r>
      <w:r w:rsidR="00000000" w:rsidRPr="00033231">
        <w:t>Vous l</w:t>
      </w:r>
      <w:r>
        <w:t>’</w:t>
      </w:r>
      <w:r w:rsidR="00000000" w:rsidRPr="00033231">
        <w:t>avez mal interprétée</w:t>
      </w:r>
      <w:r>
        <w:t xml:space="preserve">, </w:t>
      </w:r>
      <w:r w:rsidR="00000000" w:rsidRPr="00033231">
        <w:t>mère</w:t>
      </w:r>
      <w:r>
        <w:t xml:space="preserve">. </w:t>
      </w:r>
      <w:r w:rsidR="00000000" w:rsidRPr="00033231">
        <w:t>Je serais fâchée de ne pas apprendre à coudre</w:t>
      </w:r>
      <w:r>
        <w:t xml:space="preserve"> : </w:t>
      </w:r>
      <w:r w:rsidR="00000000" w:rsidRPr="00033231">
        <w:t>vous avez raison de m</w:t>
      </w:r>
      <w:r>
        <w:t>’</w:t>
      </w:r>
      <w:r w:rsidR="00000000" w:rsidRPr="00033231">
        <w:t>enseigner la couture et de me faire travailler</w:t>
      </w:r>
      <w:r>
        <w:t>.</w:t>
      </w:r>
    </w:p>
    <w:p w14:paraId="76416DE0" w14:textId="77777777" w:rsidR="004F69D6" w:rsidRDefault="004F69D6" w:rsidP="0021796F">
      <w:r>
        <w:t>— </w:t>
      </w:r>
      <w:r w:rsidR="00000000" w:rsidRPr="00033231">
        <w:t>Même au raccommodage des bas de votre frère et à la confection des draps de lit</w:t>
      </w:r>
      <w:r>
        <w:t> ?</w:t>
      </w:r>
    </w:p>
    <w:p w14:paraId="5B68E42C" w14:textId="77777777" w:rsidR="004F69D6" w:rsidRDefault="004F69D6" w:rsidP="0021796F">
      <w:r>
        <w:t>— </w:t>
      </w:r>
      <w:r w:rsidR="00000000" w:rsidRPr="00033231">
        <w:t>Oui</w:t>
      </w:r>
      <w:r>
        <w:t>.</w:t>
      </w:r>
    </w:p>
    <w:p w14:paraId="2575240B" w14:textId="77777777" w:rsidR="004F69D6" w:rsidRDefault="004F69D6" w:rsidP="0021796F">
      <w:r>
        <w:t>— </w:t>
      </w:r>
      <w:r w:rsidR="00000000" w:rsidRPr="00033231">
        <w:t>Pourquoi crier et vous insurger contre cette occupation</w:t>
      </w:r>
      <w:r>
        <w:t xml:space="preserve">, </w:t>
      </w:r>
      <w:r w:rsidR="00000000" w:rsidRPr="00033231">
        <w:t>alors</w:t>
      </w:r>
      <w:r>
        <w:t> ?</w:t>
      </w:r>
    </w:p>
    <w:p w14:paraId="527FDC76" w14:textId="77777777" w:rsidR="004F69D6" w:rsidRDefault="004F69D6" w:rsidP="0021796F">
      <w:r>
        <w:t>— </w:t>
      </w:r>
      <w:r w:rsidR="00000000" w:rsidRPr="00033231">
        <w:t>Est-ce que je ne dois faire que cela</w:t>
      </w:r>
      <w:r>
        <w:t xml:space="preserve"> ? </w:t>
      </w:r>
      <w:r w:rsidR="00000000" w:rsidRPr="00033231">
        <w:t>Je ferai cela</w:t>
      </w:r>
      <w:r>
        <w:t xml:space="preserve">, </w:t>
      </w:r>
      <w:r w:rsidR="00000000" w:rsidRPr="00033231">
        <w:t>et puis autre chose encore</w:t>
      </w:r>
      <w:r>
        <w:t xml:space="preserve">. </w:t>
      </w:r>
      <w:r w:rsidR="00000000" w:rsidRPr="00033231">
        <w:t>Maintenant</w:t>
      </w:r>
      <w:r>
        <w:t xml:space="preserve">, </w:t>
      </w:r>
      <w:r w:rsidR="00000000" w:rsidRPr="00033231">
        <w:t>mère</w:t>
      </w:r>
      <w:r>
        <w:t xml:space="preserve">, </w:t>
      </w:r>
      <w:r w:rsidR="00000000" w:rsidRPr="00033231">
        <w:t>j</w:t>
      </w:r>
      <w:r>
        <w:t>’</w:t>
      </w:r>
      <w:r w:rsidR="00000000" w:rsidRPr="00033231">
        <w:t>ai dit ce que j</w:t>
      </w:r>
      <w:r>
        <w:t>’</w:t>
      </w:r>
      <w:r w:rsidR="00000000" w:rsidRPr="00033231">
        <w:t>avais à d</w:t>
      </w:r>
      <w:r w:rsidR="00000000" w:rsidRPr="00033231">
        <w:t>i</w:t>
      </w:r>
      <w:r w:rsidR="00000000" w:rsidRPr="00033231">
        <w:t>re</w:t>
      </w:r>
      <w:r>
        <w:t xml:space="preserve">. </w:t>
      </w:r>
      <w:r w:rsidR="00000000" w:rsidRPr="00033231">
        <w:t>J</w:t>
      </w:r>
      <w:r>
        <w:t>’</w:t>
      </w:r>
      <w:r w:rsidR="00000000" w:rsidRPr="00033231">
        <w:t>ai douze ans</w:t>
      </w:r>
      <w:r>
        <w:t xml:space="preserve">, </w:t>
      </w:r>
      <w:r w:rsidR="00000000" w:rsidRPr="00033231">
        <w:t>et</w:t>
      </w:r>
      <w:r>
        <w:t xml:space="preserve">, </w:t>
      </w:r>
      <w:r w:rsidR="00000000" w:rsidRPr="00033231">
        <w:t>jusqu</w:t>
      </w:r>
      <w:r>
        <w:t>’</w:t>
      </w:r>
      <w:r w:rsidR="00000000" w:rsidRPr="00033231">
        <w:t>à ce que j</w:t>
      </w:r>
      <w:r>
        <w:t>’</w:t>
      </w:r>
      <w:r w:rsidR="00000000" w:rsidRPr="00033231">
        <w:t>en aie seize</w:t>
      </w:r>
      <w:r>
        <w:t xml:space="preserve">, </w:t>
      </w:r>
      <w:r w:rsidR="00000000" w:rsidRPr="00033231">
        <w:t>je ne parl</w:t>
      </w:r>
      <w:r w:rsidR="00000000" w:rsidRPr="00033231">
        <w:t>e</w:t>
      </w:r>
      <w:r w:rsidR="00000000" w:rsidRPr="00033231">
        <w:t>rai plus de talents</w:t>
      </w:r>
      <w:r>
        <w:t xml:space="preserve"> : </w:t>
      </w:r>
      <w:r w:rsidR="00000000" w:rsidRPr="00033231">
        <w:t>pour quatre années encore</w:t>
      </w:r>
      <w:r>
        <w:t xml:space="preserve">, </w:t>
      </w:r>
      <w:r w:rsidR="00000000" w:rsidRPr="00033231">
        <w:t>je me fais votre i</w:t>
      </w:r>
      <w:r w:rsidR="00000000" w:rsidRPr="00033231">
        <w:t>n</w:t>
      </w:r>
      <w:r w:rsidR="00000000" w:rsidRPr="00033231">
        <w:t>dustrieuse apprentie dans tout ce que vous voudrez m</w:t>
      </w:r>
      <w:r>
        <w:t>’</w:t>
      </w:r>
      <w:r w:rsidR="00000000" w:rsidRPr="00033231">
        <w:t>enseigner</w:t>
      </w:r>
      <w:r>
        <w:t>.</w:t>
      </w:r>
    </w:p>
    <w:p w14:paraId="0316A05D" w14:textId="19F476D7" w:rsidR="004F69D6" w:rsidRDefault="004F69D6" w:rsidP="0021796F">
      <w:r>
        <w:t>— </w:t>
      </w:r>
      <w:r w:rsidR="00000000" w:rsidRPr="00033231">
        <w:t>Vous voyez ce que sont mes filles</w:t>
      </w:r>
      <w:r>
        <w:t xml:space="preserve">, </w:t>
      </w:r>
      <w:r w:rsidR="00000000" w:rsidRPr="00033231">
        <w:t xml:space="preserve">miss </w:t>
      </w:r>
      <w:proofErr w:type="spellStart"/>
      <w:r w:rsidR="00000000" w:rsidRPr="00033231">
        <w:t>Helstone</w:t>
      </w:r>
      <w:proofErr w:type="spellEnd"/>
      <w:r>
        <w:t xml:space="preserve">, </w:t>
      </w:r>
      <w:r w:rsidR="00000000" w:rsidRPr="00033231">
        <w:t xml:space="preserve">dit </w:t>
      </w:r>
      <w:proofErr w:type="spellStart"/>
      <w:r w:rsidR="00000000" w:rsidRPr="00033231">
        <w:t>mi</w:t>
      </w:r>
      <w:r w:rsidR="00000000" w:rsidRPr="00033231">
        <w:t>s</w:t>
      </w:r>
      <w:r w:rsidR="00000000" w:rsidRPr="00033231">
        <w:t>tress</w:t>
      </w:r>
      <w:proofErr w:type="spellEnd"/>
      <w:r w:rsidR="00000000" w:rsidRPr="00033231">
        <w:t xml:space="preserve"> Yorke</w:t>
      </w:r>
      <w:r>
        <w:t xml:space="preserve"> ; </w:t>
      </w:r>
      <w:r w:rsidR="00000000" w:rsidRPr="00033231">
        <w:t>quelle précoce sagesse dans leur volonté</w:t>
      </w:r>
      <w:r>
        <w:t> ! « </w:t>
      </w:r>
      <w:r w:rsidR="00000000" w:rsidRPr="00033231">
        <w:t>J</w:t>
      </w:r>
      <w:r>
        <w:t>’</w:t>
      </w:r>
      <w:r w:rsidR="00000000" w:rsidRPr="00033231">
        <w:t>aimerais mieux ceci</w:t>
      </w:r>
      <w:r>
        <w:t xml:space="preserve"> ; </w:t>
      </w:r>
      <w:r w:rsidR="00000000" w:rsidRPr="00033231">
        <w:t>je préfère cela</w:t>
      </w:r>
      <w:r>
        <w:t>, »</w:t>
      </w:r>
      <w:r w:rsidR="00000000" w:rsidRPr="00033231">
        <w:t xml:space="preserve"> tel est le refrain de Jessie</w:t>
      </w:r>
      <w:r>
        <w:t xml:space="preserve">, </w:t>
      </w:r>
      <w:r w:rsidR="00000000" w:rsidRPr="00033231">
        <w:t>pendant que Rose</w:t>
      </w:r>
      <w:r>
        <w:t xml:space="preserve">, </w:t>
      </w:r>
      <w:r w:rsidR="00000000" w:rsidRPr="00033231">
        <w:t>d</w:t>
      </w:r>
      <w:r>
        <w:t>’</w:t>
      </w:r>
      <w:r w:rsidR="00000000" w:rsidRPr="00033231">
        <w:t>un ton plus hardi</w:t>
      </w:r>
      <w:r>
        <w:t xml:space="preserve">, </w:t>
      </w:r>
      <w:r w:rsidR="00000000" w:rsidRPr="00033231">
        <w:t>s</w:t>
      </w:r>
      <w:r>
        <w:t>’</w:t>
      </w:r>
      <w:r w:rsidR="00000000" w:rsidRPr="00033231">
        <w:t>écrie</w:t>
      </w:r>
      <w:r>
        <w:t> : « </w:t>
      </w:r>
      <w:r w:rsidR="00000000" w:rsidRPr="00033231">
        <w:t>Je veux</w:t>
      </w:r>
      <w:r>
        <w:t>, »</w:t>
      </w:r>
      <w:r w:rsidR="00000000" w:rsidRPr="00033231">
        <w:t xml:space="preserve"> et</w:t>
      </w:r>
      <w:r>
        <w:t> : « </w:t>
      </w:r>
      <w:r w:rsidR="00000000" w:rsidRPr="00033231">
        <w:t>Je ne veux pas</w:t>
      </w:r>
      <w:r>
        <w:t>. »</w:t>
      </w:r>
    </w:p>
    <w:p w14:paraId="5078104F" w14:textId="77777777" w:rsidR="004F69D6" w:rsidRDefault="004F69D6" w:rsidP="0021796F">
      <w:r>
        <w:t>— </w:t>
      </w:r>
      <w:r w:rsidR="00000000" w:rsidRPr="00033231">
        <w:t>Je donne une raison</w:t>
      </w:r>
      <w:r>
        <w:t xml:space="preserve">, </w:t>
      </w:r>
      <w:r w:rsidR="00000000" w:rsidRPr="00033231">
        <w:t>mère</w:t>
      </w:r>
      <w:r>
        <w:t xml:space="preserve"> ; </w:t>
      </w:r>
      <w:r w:rsidR="00000000" w:rsidRPr="00033231">
        <w:t>de plus</w:t>
      </w:r>
      <w:r>
        <w:t xml:space="preserve">, </w:t>
      </w:r>
      <w:r w:rsidR="00000000" w:rsidRPr="00033231">
        <w:t>si ma parole est hardie</w:t>
      </w:r>
      <w:r>
        <w:t xml:space="preserve">, </w:t>
      </w:r>
      <w:r w:rsidR="00000000" w:rsidRPr="00033231">
        <w:t>je ne la fais entendre qu</w:t>
      </w:r>
      <w:r>
        <w:t>’</w:t>
      </w:r>
      <w:r w:rsidR="00000000" w:rsidRPr="00033231">
        <w:t>une fois par an</w:t>
      </w:r>
      <w:r>
        <w:t xml:space="preserve">. </w:t>
      </w:r>
      <w:r w:rsidR="00000000" w:rsidRPr="00033231">
        <w:t>Vers chaque anniversaire de ma naissance</w:t>
      </w:r>
      <w:r>
        <w:t xml:space="preserve">, </w:t>
      </w:r>
      <w:r w:rsidR="00000000" w:rsidRPr="00033231">
        <w:t>l</w:t>
      </w:r>
      <w:r>
        <w:t>’</w:t>
      </w:r>
      <w:r w:rsidR="00000000" w:rsidRPr="00033231">
        <w:t>esprit me pousse à rendre un oracle touchant mon éducation et la manière de me diriger</w:t>
      </w:r>
      <w:r>
        <w:t xml:space="preserve"> : </w:t>
      </w:r>
      <w:r w:rsidR="00000000" w:rsidRPr="00033231">
        <w:t>je le prononce</w:t>
      </w:r>
      <w:r>
        <w:t xml:space="preserve">, </w:t>
      </w:r>
      <w:r w:rsidR="00000000" w:rsidRPr="00033231">
        <w:t>et ne le répète pas</w:t>
      </w:r>
      <w:r>
        <w:t xml:space="preserve"> ; </w:t>
      </w:r>
      <w:r w:rsidR="00000000" w:rsidRPr="00033231">
        <w:t>c</w:t>
      </w:r>
      <w:r>
        <w:t>’</w:t>
      </w:r>
      <w:r w:rsidR="00000000" w:rsidRPr="00033231">
        <w:t>est à vous</w:t>
      </w:r>
      <w:r>
        <w:t xml:space="preserve">, </w:t>
      </w:r>
      <w:r w:rsidR="00000000" w:rsidRPr="00033231">
        <w:t>mère</w:t>
      </w:r>
      <w:r>
        <w:t xml:space="preserve">, </w:t>
      </w:r>
      <w:r w:rsidR="00000000" w:rsidRPr="00033231">
        <w:t>de l</w:t>
      </w:r>
      <w:r>
        <w:t>’</w:t>
      </w:r>
      <w:r w:rsidR="00000000" w:rsidRPr="00033231">
        <w:t>écouter ou de fermer l</w:t>
      </w:r>
      <w:r>
        <w:t>’</w:t>
      </w:r>
      <w:r w:rsidR="00000000" w:rsidRPr="00033231">
        <w:t>oreille</w:t>
      </w:r>
      <w:r>
        <w:t>.</w:t>
      </w:r>
    </w:p>
    <w:p w14:paraId="6036D554" w14:textId="77777777" w:rsidR="004F69D6" w:rsidRDefault="004F69D6" w:rsidP="0021796F">
      <w:r>
        <w:lastRenderedPageBreak/>
        <w:t>— </w:t>
      </w:r>
      <w:r w:rsidR="00000000" w:rsidRPr="00033231">
        <w:t>Je conseillerais aux jeunes ladies</w:t>
      </w:r>
      <w:r>
        <w:t xml:space="preserve">, </w:t>
      </w:r>
      <w:r w:rsidR="00000000" w:rsidRPr="00033231">
        <w:t xml:space="preserve">poursuivit </w:t>
      </w:r>
      <w:proofErr w:type="spellStart"/>
      <w:r w:rsidR="00000000" w:rsidRPr="00033231">
        <w:t>mistress</w:t>
      </w:r>
      <w:proofErr w:type="spellEnd"/>
      <w:r w:rsidR="00000000" w:rsidRPr="00033231">
        <w:t xml:space="preserve"> Yorke</w:t>
      </w:r>
      <w:r>
        <w:t xml:space="preserve">, </w:t>
      </w:r>
      <w:r w:rsidR="00000000" w:rsidRPr="00033231">
        <w:t>d</w:t>
      </w:r>
      <w:r>
        <w:t>’</w:t>
      </w:r>
      <w:r w:rsidR="00000000" w:rsidRPr="00033231">
        <w:t>étudier le caractère des enfants qu</w:t>
      </w:r>
      <w:r>
        <w:t>’</w:t>
      </w:r>
      <w:r w:rsidR="00000000" w:rsidRPr="00033231">
        <w:t>elles peuvent re</w:t>
      </w:r>
      <w:r w:rsidR="00000000" w:rsidRPr="00033231">
        <w:t>n</w:t>
      </w:r>
      <w:r w:rsidR="00000000" w:rsidRPr="00033231">
        <w:t>contrer</w:t>
      </w:r>
      <w:r>
        <w:t xml:space="preserve">, </w:t>
      </w:r>
      <w:r w:rsidR="00000000" w:rsidRPr="00033231">
        <w:t>avant de se marier</w:t>
      </w:r>
      <w:r>
        <w:t xml:space="preserve">, </w:t>
      </w:r>
      <w:r w:rsidR="00000000" w:rsidRPr="00033231">
        <w:t>et de bien considérer si elles aim</w:t>
      </w:r>
      <w:r w:rsidR="00000000" w:rsidRPr="00033231">
        <w:t>e</w:t>
      </w:r>
      <w:r w:rsidR="00000000" w:rsidRPr="00033231">
        <w:t>raient à se charger de la responsabilité de guider les insouciants</w:t>
      </w:r>
      <w:r>
        <w:t xml:space="preserve">, </w:t>
      </w:r>
      <w:r w:rsidR="00000000" w:rsidRPr="00033231">
        <w:t>du travail de persuader les entêtés</w:t>
      </w:r>
      <w:r>
        <w:t xml:space="preserve">, </w:t>
      </w:r>
      <w:r w:rsidR="00000000" w:rsidRPr="00033231">
        <w:t>et du fardeau continuel de former et d</w:t>
      </w:r>
      <w:r>
        <w:t>’</w:t>
      </w:r>
      <w:r w:rsidR="00000000" w:rsidRPr="00033231">
        <w:t>instruire les meilleurs</w:t>
      </w:r>
      <w:r>
        <w:t>.</w:t>
      </w:r>
    </w:p>
    <w:p w14:paraId="2CECEEB9" w14:textId="77777777" w:rsidR="004F69D6" w:rsidRDefault="004F69D6" w:rsidP="0021796F">
      <w:r>
        <w:t>— </w:t>
      </w:r>
      <w:r w:rsidR="00000000" w:rsidRPr="00033231">
        <w:t>Mais</w:t>
      </w:r>
      <w:r>
        <w:t xml:space="preserve">, </w:t>
      </w:r>
      <w:r w:rsidR="00000000" w:rsidRPr="00033231">
        <w:t>avec l</w:t>
      </w:r>
      <w:r>
        <w:t>’</w:t>
      </w:r>
      <w:r w:rsidR="00000000" w:rsidRPr="00033231">
        <w:t>amour maternel</w:t>
      </w:r>
      <w:r>
        <w:t xml:space="preserve">, </w:t>
      </w:r>
      <w:r w:rsidR="00000000" w:rsidRPr="00033231">
        <w:t>cela ne peut être bien diff</w:t>
      </w:r>
      <w:r w:rsidR="00000000" w:rsidRPr="00033231">
        <w:t>i</w:t>
      </w:r>
      <w:r w:rsidR="00000000" w:rsidRPr="00033231">
        <w:t>cile</w:t>
      </w:r>
      <w:r>
        <w:t xml:space="preserve">, </w:t>
      </w:r>
      <w:r w:rsidR="00000000" w:rsidRPr="00033231">
        <w:t>dit Caroline</w:t>
      </w:r>
      <w:r>
        <w:t xml:space="preserve">. </w:t>
      </w:r>
      <w:r w:rsidR="00000000" w:rsidRPr="00033231">
        <w:t>Les mères aiment leurs enfants plus tendr</w:t>
      </w:r>
      <w:r w:rsidR="00000000" w:rsidRPr="00033231">
        <w:t>e</w:t>
      </w:r>
      <w:r w:rsidR="00000000" w:rsidRPr="00033231">
        <w:t>ment qu</w:t>
      </w:r>
      <w:r>
        <w:t>’</w:t>
      </w:r>
      <w:r w:rsidR="00000000" w:rsidRPr="00033231">
        <w:t>elles-mêmes</w:t>
      </w:r>
      <w:r>
        <w:t>.</w:t>
      </w:r>
    </w:p>
    <w:p w14:paraId="3DBD782F" w14:textId="77777777" w:rsidR="004F69D6" w:rsidRDefault="004F69D6" w:rsidP="0021796F">
      <w:r>
        <w:t>— </w:t>
      </w:r>
      <w:r w:rsidR="00000000" w:rsidRPr="00033231">
        <w:t>Joli langage</w:t>
      </w:r>
      <w:r>
        <w:t xml:space="preserve"> ! </w:t>
      </w:r>
      <w:r w:rsidR="00000000" w:rsidRPr="00033231">
        <w:t>très-sentimental</w:t>
      </w:r>
      <w:r>
        <w:t xml:space="preserve"> ! </w:t>
      </w:r>
      <w:r w:rsidR="00000000" w:rsidRPr="00033231">
        <w:t>La partie rude et prat</w:t>
      </w:r>
      <w:r w:rsidR="00000000" w:rsidRPr="00033231">
        <w:t>i</w:t>
      </w:r>
      <w:r w:rsidR="00000000" w:rsidRPr="00033231">
        <w:t>que de la vie est encore à venir pour vous</w:t>
      </w:r>
      <w:r>
        <w:t xml:space="preserve">, </w:t>
      </w:r>
      <w:r w:rsidR="00000000" w:rsidRPr="00033231">
        <w:t>jeune miss</w:t>
      </w:r>
      <w:r>
        <w:t> !</w:t>
      </w:r>
    </w:p>
    <w:p w14:paraId="4969057F" w14:textId="77777777" w:rsidR="004F69D6" w:rsidRDefault="004F69D6" w:rsidP="0021796F">
      <w:r>
        <w:t>— </w:t>
      </w:r>
      <w:r w:rsidR="00000000" w:rsidRPr="00033231">
        <w:t>Mais</w:t>
      </w:r>
      <w:r>
        <w:t xml:space="preserve">, </w:t>
      </w:r>
      <w:proofErr w:type="spellStart"/>
      <w:r w:rsidR="00000000" w:rsidRPr="00033231">
        <w:t>mistress</w:t>
      </w:r>
      <w:proofErr w:type="spellEnd"/>
      <w:r w:rsidR="00000000" w:rsidRPr="00033231">
        <w:t xml:space="preserve"> Yorke</w:t>
      </w:r>
      <w:r>
        <w:t xml:space="preserve">, </w:t>
      </w:r>
      <w:r w:rsidR="00000000" w:rsidRPr="00033231">
        <w:t>si je prends un petit enfant entre mes bras</w:t>
      </w:r>
      <w:r>
        <w:t xml:space="preserve">, </w:t>
      </w:r>
      <w:r w:rsidR="00000000" w:rsidRPr="00033231">
        <w:t>l</w:t>
      </w:r>
      <w:r>
        <w:t>’</w:t>
      </w:r>
      <w:r w:rsidR="00000000" w:rsidRPr="00033231">
        <w:t>enfant d</w:t>
      </w:r>
      <w:r>
        <w:t>’</w:t>
      </w:r>
      <w:r w:rsidR="00000000" w:rsidRPr="00033231">
        <w:t>une pauvre femme</w:t>
      </w:r>
      <w:r>
        <w:t xml:space="preserve">, </w:t>
      </w:r>
      <w:r w:rsidR="00000000" w:rsidRPr="00033231">
        <w:t>par exemple</w:t>
      </w:r>
      <w:r>
        <w:t xml:space="preserve">, </w:t>
      </w:r>
      <w:r w:rsidR="00000000" w:rsidRPr="00033231">
        <w:t>je sens que j</w:t>
      </w:r>
      <w:r>
        <w:t>’</w:t>
      </w:r>
      <w:r w:rsidR="00000000" w:rsidRPr="00033231">
        <w:t>aime cette pauvre petite créature d</w:t>
      </w:r>
      <w:r>
        <w:t>’</w:t>
      </w:r>
      <w:r w:rsidR="00000000" w:rsidRPr="00033231">
        <w:t>une façon toute partic</w:t>
      </w:r>
      <w:r w:rsidR="00000000" w:rsidRPr="00033231">
        <w:t>u</w:t>
      </w:r>
      <w:r w:rsidR="00000000" w:rsidRPr="00033231">
        <w:t>li</w:t>
      </w:r>
      <w:r w:rsidR="00000000" w:rsidRPr="00033231">
        <w:t>è</w:t>
      </w:r>
      <w:r w:rsidR="00000000" w:rsidRPr="00033231">
        <w:t>re</w:t>
      </w:r>
      <w:r>
        <w:t xml:space="preserve">, </w:t>
      </w:r>
      <w:r w:rsidR="00000000" w:rsidRPr="00033231">
        <w:t>bien que je ne sois pas sa mère</w:t>
      </w:r>
      <w:r>
        <w:t xml:space="preserve">. </w:t>
      </w:r>
      <w:r w:rsidR="00000000" w:rsidRPr="00033231">
        <w:t>Je ferais volontiers tout pour lui</w:t>
      </w:r>
      <w:r>
        <w:t xml:space="preserve">, </w:t>
      </w:r>
      <w:r w:rsidR="00000000" w:rsidRPr="00033231">
        <w:t>s</w:t>
      </w:r>
      <w:r>
        <w:t>’</w:t>
      </w:r>
      <w:r w:rsidR="00000000" w:rsidRPr="00033231">
        <w:t>il était confié entièrement à mes soins</w:t>
      </w:r>
      <w:r>
        <w:t xml:space="preserve">, </w:t>
      </w:r>
      <w:r w:rsidR="00000000" w:rsidRPr="00033231">
        <w:t>s</w:t>
      </w:r>
      <w:r>
        <w:t>’</w:t>
      </w:r>
      <w:r w:rsidR="00000000" w:rsidRPr="00033231">
        <w:t>il dépendait abs</w:t>
      </w:r>
      <w:r w:rsidR="00000000" w:rsidRPr="00033231">
        <w:t>o</w:t>
      </w:r>
      <w:r w:rsidR="00000000" w:rsidRPr="00033231">
        <w:t>lument de moi</w:t>
      </w:r>
      <w:r>
        <w:t>.</w:t>
      </w:r>
    </w:p>
    <w:p w14:paraId="1A66BA92" w14:textId="77777777" w:rsidR="004F69D6" w:rsidRDefault="004F69D6" w:rsidP="0021796F">
      <w:r>
        <w:t>— </w:t>
      </w:r>
      <w:r w:rsidR="00000000" w:rsidRPr="00033231">
        <w:t xml:space="preserve">Vous </w:t>
      </w:r>
      <w:r w:rsidR="00000000" w:rsidRPr="00033231">
        <w:rPr>
          <w:i/>
          <w:iCs/>
        </w:rPr>
        <w:t>sentez</w:t>
      </w:r>
      <w:r>
        <w:rPr>
          <w:i/>
          <w:iCs/>
        </w:rPr>
        <w:t xml:space="preserve"> ! </w:t>
      </w:r>
      <w:r w:rsidR="00000000" w:rsidRPr="00033231">
        <w:t>Oui</w:t>
      </w:r>
      <w:r>
        <w:t xml:space="preserve"> ! </w:t>
      </w:r>
      <w:r w:rsidR="00000000" w:rsidRPr="00033231">
        <w:t>oui</w:t>
      </w:r>
      <w:r>
        <w:t xml:space="preserve"> ! </w:t>
      </w:r>
      <w:r w:rsidR="00000000" w:rsidRPr="00033231">
        <w:t>Je le vois</w:t>
      </w:r>
      <w:r>
        <w:t xml:space="preserve">, </w:t>
      </w:r>
      <w:r w:rsidR="00000000" w:rsidRPr="00033231">
        <w:t xml:space="preserve">vous vous laissez beaucoup conduire par vos </w:t>
      </w:r>
      <w:r w:rsidR="00000000" w:rsidRPr="00033231">
        <w:rPr>
          <w:i/>
          <w:iCs/>
        </w:rPr>
        <w:t>sentiments</w:t>
      </w:r>
      <w:r>
        <w:rPr>
          <w:i/>
          <w:iCs/>
        </w:rPr>
        <w:t xml:space="preserve">, </w:t>
      </w:r>
      <w:r w:rsidR="00000000" w:rsidRPr="00033231">
        <w:t>et vous vous considérez sans doute comme une personne très-impressionnable et très-raffinée</w:t>
      </w:r>
      <w:r>
        <w:t xml:space="preserve">. </w:t>
      </w:r>
      <w:r w:rsidR="00000000" w:rsidRPr="00033231">
        <w:t>Savez-vous qu</w:t>
      </w:r>
      <w:r>
        <w:t>’</w:t>
      </w:r>
      <w:r w:rsidR="00000000" w:rsidRPr="00033231">
        <w:t>avec toutes ces idées romanesques vous êtes arrivée à donner à vos traits une expression rêveuse qui convient mieux à une héroïne de roman qu</w:t>
      </w:r>
      <w:r>
        <w:t>’</w:t>
      </w:r>
      <w:r w:rsidR="00000000" w:rsidRPr="00033231">
        <w:t>à une femme qui doit faire son chemin dans le monde réel</w:t>
      </w:r>
      <w:r>
        <w:t xml:space="preserve">, </w:t>
      </w:r>
      <w:r w:rsidR="00000000" w:rsidRPr="00033231">
        <w:t>par la puissance du sens commun</w:t>
      </w:r>
      <w:r>
        <w:t> ?</w:t>
      </w:r>
    </w:p>
    <w:p w14:paraId="714BFFFE" w14:textId="77777777" w:rsidR="004F69D6" w:rsidRDefault="004F69D6" w:rsidP="0021796F">
      <w:r>
        <w:t>— </w:t>
      </w:r>
      <w:r w:rsidR="00000000" w:rsidRPr="00033231">
        <w:t>Non</w:t>
      </w:r>
      <w:r>
        <w:t xml:space="preserve"> ; </w:t>
      </w:r>
      <w:r w:rsidR="00000000" w:rsidRPr="00033231">
        <w:t>je n</w:t>
      </w:r>
      <w:r>
        <w:t>’</w:t>
      </w:r>
      <w:r w:rsidR="00000000" w:rsidRPr="00033231">
        <w:t>ai aucune idée de cela</w:t>
      </w:r>
      <w:r>
        <w:t xml:space="preserve">, </w:t>
      </w:r>
      <w:proofErr w:type="spellStart"/>
      <w:r w:rsidR="00000000" w:rsidRPr="00033231">
        <w:t>mistress</w:t>
      </w:r>
      <w:proofErr w:type="spellEnd"/>
      <w:r w:rsidR="00000000" w:rsidRPr="00033231">
        <w:t xml:space="preserve"> Yorke</w:t>
      </w:r>
      <w:r>
        <w:t>.</w:t>
      </w:r>
    </w:p>
    <w:p w14:paraId="5FFA7816" w14:textId="77777777" w:rsidR="004F69D6" w:rsidRDefault="004F69D6" w:rsidP="0021796F">
      <w:r>
        <w:t>— </w:t>
      </w:r>
      <w:r w:rsidR="00000000" w:rsidRPr="00033231">
        <w:t>Regardez dans la glace qui se trouve derrière vous</w:t>
      </w:r>
      <w:r>
        <w:t xml:space="preserve">. </w:t>
      </w:r>
      <w:r w:rsidR="00000000" w:rsidRPr="00033231">
        <w:t>Co</w:t>
      </w:r>
      <w:r w:rsidR="00000000" w:rsidRPr="00033231">
        <w:t>m</w:t>
      </w:r>
      <w:r w:rsidR="00000000" w:rsidRPr="00033231">
        <w:t>parez ce visage qui y est reflété avec celui d</w:t>
      </w:r>
      <w:r>
        <w:t>’</w:t>
      </w:r>
      <w:r w:rsidR="00000000" w:rsidRPr="00033231">
        <w:t>une laitière qui se lève de bonne heure et travaille rudement</w:t>
      </w:r>
      <w:r>
        <w:t>.</w:t>
      </w:r>
    </w:p>
    <w:p w14:paraId="2574B2C8" w14:textId="77777777" w:rsidR="004F69D6" w:rsidRDefault="004F69D6" w:rsidP="0021796F">
      <w:r>
        <w:lastRenderedPageBreak/>
        <w:t>— </w:t>
      </w:r>
      <w:r w:rsidR="00000000" w:rsidRPr="00033231">
        <w:t>Mon visage est pâle</w:t>
      </w:r>
      <w:r>
        <w:t xml:space="preserve">, </w:t>
      </w:r>
      <w:r w:rsidR="00000000" w:rsidRPr="00033231">
        <w:t>mais il n</w:t>
      </w:r>
      <w:r>
        <w:t>’</w:t>
      </w:r>
      <w:r w:rsidR="00000000" w:rsidRPr="00033231">
        <w:t>est point sentimental</w:t>
      </w:r>
      <w:r>
        <w:t xml:space="preserve">, </w:t>
      </w:r>
      <w:r w:rsidR="00000000" w:rsidRPr="00033231">
        <w:t>et beaucoup de laitières</w:t>
      </w:r>
      <w:r>
        <w:t xml:space="preserve">, </w:t>
      </w:r>
      <w:r w:rsidR="00000000" w:rsidRPr="00033231">
        <w:t>quelque colorées et robustes qu</w:t>
      </w:r>
      <w:r>
        <w:t>’</w:t>
      </w:r>
      <w:r w:rsidR="00000000" w:rsidRPr="00033231">
        <w:t>elles soient</w:t>
      </w:r>
      <w:r>
        <w:t xml:space="preserve">, </w:t>
      </w:r>
      <w:r w:rsidR="00000000" w:rsidRPr="00033231">
        <w:t>sont moins capables que moi de faire leur chemin dans le monde</w:t>
      </w:r>
      <w:r>
        <w:t xml:space="preserve">. </w:t>
      </w:r>
      <w:r w:rsidR="00000000" w:rsidRPr="00033231">
        <w:t>Je pense davantage et plus correctement que ne le font en général les laitières</w:t>
      </w:r>
      <w:r>
        <w:t xml:space="preserve">. </w:t>
      </w:r>
      <w:r w:rsidR="00000000" w:rsidRPr="00033231">
        <w:t>Donc</w:t>
      </w:r>
      <w:r>
        <w:t xml:space="preserve">, </w:t>
      </w:r>
      <w:r w:rsidR="00000000" w:rsidRPr="00033231">
        <w:t>dans les circonstances où souvent</w:t>
      </w:r>
      <w:r>
        <w:t xml:space="preserve">, </w:t>
      </w:r>
      <w:r w:rsidR="00000000" w:rsidRPr="00033231">
        <w:t>par défaut de réflexion</w:t>
      </w:r>
      <w:r>
        <w:t xml:space="preserve">, </w:t>
      </w:r>
      <w:r w:rsidR="00000000" w:rsidRPr="00033231">
        <w:t>elles agiraient mal</w:t>
      </w:r>
      <w:r>
        <w:t xml:space="preserve">, </w:t>
      </w:r>
      <w:r w:rsidR="00000000" w:rsidRPr="00033231">
        <w:t>moi</w:t>
      </w:r>
      <w:r>
        <w:t xml:space="preserve">, </w:t>
      </w:r>
      <w:r w:rsidR="00000000" w:rsidRPr="00033231">
        <w:t>au moyen de la réflexion</w:t>
      </w:r>
      <w:r>
        <w:t xml:space="preserve">, </w:t>
      </w:r>
      <w:r w:rsidR="00000000" w:rsidRPr="00033231">
        <w:t>j</w:t>
      </w:r>
      <w:r>
        <w:t>’</w:t>
      </w:r>
      <w:r w:rsidR="00000000" w:rsidRPr="00033231">
        <w:t>agirais judicieusement</w:t>
      </w:r>
      <w:r>
        <w:t>.</w:t>
      </w:r>
    </w:p>
    <w:p w14:paraId="32CA06F9" w14:textId="77777777" w:rsidR="004F69D6" w:rsidRDefault="004F69D6" w:rsidP="0021796F">
      <w:r>
        <w:t>— </w:t>
      </w:r>
      <w:r w:rsidR="00000000" w:rsidRPr="00033231">
        <w:t>Oh</w:t>
      </w:r>
      <w:r>
        <w:t xml:space="preserve"> ! </w:t>
      </w:r>
      <w:r w:rsidR="00000000" w:rsidRPr="00033231">
        <w:t>non</w:t>
      </w:r>
      <w:r>
        <w:t xml:space="preserve">, </w:t>
      </w:r>
      <w:r w:rsidR="00000000" w:rsidRPr="00033231">
        <w:t>vous seriez influencée par vos sentiments</w:t>
      </w:r>
      <w:r>
        <w:t xml:space="preserve">. </w:t>
      </w:r>
      <w:r w:rsidR="00000000" w:rsidRPr="00033231">
        <w:t>Vous seriez guidée par leur impulsion</w:t>
      </w:r>
      <w:r>
        <w:t>.</w:t>
      </w:r>
    </w:p>
    <w:p w14:paraId="7E3EEDA5" w14:textId="08FB7BD3" w:rsidR="00000000" w:rsidRPr="00033231" w:rsidRDefault="004F69D6" w:rsidP="0021796F">
      <w:r>
        <w:t>— </w:t>
      </w:r>
      <w:r w:rsidR="00000000" w:rsidRPr="00033231">
        <w:t>Certainement</w:t>
      </w:r>
      <w:r>
        <w:t xml:space="preserve">, </w:t>
      </w:r>
      <w:r w:rsidR="00000000" w:rsidRPr="00033231">
        <w:t>je serais souvent influencée par mes se</w:t>
      </w:r>
      <w:r w:rsidR="00000000" w:rsidRPr="00033231">
        <w:t>n</w:t>
      </w:r>
      <w:r w:rsidR="00000000" w:rsidRPr="00033231">
        <w:t>timents</w:t>
      </w:r>
      <w:r>
        <w:t xml:space="preserve"> ; </w:t>
      </w:r>
      <w:r w:rsidR="00000000" w:rsidRPr="00033231">
        <w:t>ils m</w:t>
      </w:r>
      <w:r>
        <w:t>’</w:t>
      </w:r>
      <w:r w:rsidR="00000000" w:rsidRPr="00033231">
        <w:t>ont été donnés pour cette fin</w:t>
      </w:r>
      <w:r>
        <w:t xml:space="preserve">. </w:t>
      </w:r>
      <w:r w:rsidR="00000000" w:rsidRPr="00033231">
        <w:t>Ceux que mes se</w:t>
      </w:r>
      <w:r w:rsidR="00000000" w:rsidRPr="00033231">
        <w:t>n</w:t>
      </w:r>
      <w:r w:rsidR="00000000" w:rsidRPr="00033231">
        <w:t>timents m</w:t>
      </w:r>
      <w:r>
        <w:t>’</w:t>
      </w:r>
      <w:r w:rsidR="00000000" w:rsidRPr="00033231">
        <w:t>enseignent à aimer</w:t>
      </w:r>
      <w:r>
        <w:t xml:space="preserve">, </w:t>
      </w:r>
      <w:r w:rsidR="00000000" w:rsidRPr="00033231">
        <w:t xml:space="preserve">je </w:t>
      </w:r>
      <w:r w:rsidR="00000000" w:rsidRPr="00033231">
        <w:rPr>
          <w:i/>
          <w:iCs/>
        </w:rPr>
        <w:t xml:space="preserve">dois </w:t>
      </w:r>
      <w:r w:rsidR="00000000" w:rsidRPr="00033231">
        <w:t>les aimer</w:t>
      </w:r>
      <w:r>
        <w:t xml:space="preserve">, </w:t>
      </w:r>
      <w:r w:rsidR="00000000" w:rsidRPr="00033231">
        <w:t>et je les aim</w:t>
      </w:r>
      <w:r w:rsidR="00000000" w:rsidRPr="00033231">
        <w:t>e</w:t>
      </w:r>
      <w:r w:rsidR="00000000" w:rsidRPr="00033231">
        <w:t>rai</w:t>
      </w:r>
      <w:r>
        <w:t xml:space="preserve"> ; </w:t>
      </w:r>
      <w:r w:rsidR="00000000" w:rsidRPr="00033231">
        <w:t>et j</w:t>
      </w:r>
      <w:r>
        <w:t>’</w:t>
      </w:r>
      <w:r w:rsidR="00000000" w:rsidRPr="00033231">
        <w:t>ai l</w:t>
      </w:r>
      <w:r>
        <w:t>’</w:t>
      </w:r>
      <w:r w:rsidR="00000000" w:rsidRPr="00033231">
        <w:t>espoir que</w:t>
      </w:r>
      <w:r>
        <w:t xml:space="preserve">, </w:t>
      </w:r>
      <w:r w:rsidR="00000000" w:rsidRPr="00033231">
        <w:t>si jamais j</w:t>
      </w:r>
      <w:r>
        <w:t>’</w:t>
      </w:r>
      <w:r w:rsidR="00000000" w:rsidRPr="00033231">
        <w:t>ai un époux et des enfants</w:t>
      </w:r>
      <w:r>
        <w:t xml:space="preserve">, </w:t>
      </w:r>
      <w:r w:rsidR="00000000" w:rsidRPr="00033231">
        <w:t>mes sentiments me porteront à les aimer</w:t>
      </w:r>
      <w:r>
        <w:t xml:space="preserve">. </w:t>
      </w:r>
      <w:r w:rsidR="00000000" w:rsidRPr="00033231">
        <w:t>J</w:t>
      </w:r>
      <w:r>
        <w:t>’</w:t>
      </w:r>
      <w:r w:rsidR="00000000" w:rsidRPr="00033231">
        <w:t>espère</w:t>
      </w:r>
      <w:r>
        <w:t xml:space="preserve">, </w:t>
      </w:r>
      <w:r w:rsidR="00000000" w:rsidRPr="00033231">
        <w:t>dans ce cas</w:t>
      </w:r>
      <w:r>
        <w:t xml:space="preserve">, </w:t>
      </w:r>
      <w:r w:rsidR="00000000" w:rsidRPr="00033231">
        <w:t>que leur impulsion me poussera fortement à aimer</w:t>
      </w:r>
      <w:r>
        <w:t>. »</w:t>
      </w:r>
    </w:p>
    <w:p w14:paraId="6F581041" w14:textId="77777777" w:rsidR="004F69D6" w:rsidRDefault="00000000" w:rsidP="0021796F">
      <w:r w:rsidRPr="00033231">
        <w:t>Caroline éprouvait du plaisir à dire cela avec emphase</w:t>
      </w:r>
      <w:r w:rsidR="004F69D6">
        <w:t xml:space="preserve"> ; </w:t>
      </w:r>
      <w:r w:rsidRPr="00033231">
        <w:t xml:space="preserve">elle </w:t>
      </w:r>
      <w:proofErr w:type="gramStart"/>
      <w:r w:rsidRPr="00033231">
        <w:t>avait</w:t>
      </w:r>
      <w:proofErr w:type="gramEnd"/>
      <w:r w:rsidRPr="00033231">
        <w:t xml:space="preserve"> du plaisir à oser le dire en présence de </w:t>
      </w:r>
      <w:proofErr w:type="spellStart"/>
      <w:r w:rsidRPr="00033231">
        <w:t>mistress</w:t>
      </w:r>
      <w:proofErr w:type="spellEnd"/>
      <w:r w:rsidRPr="00033231">
        <w:t xml:space="preserve"> Yorke</w:t>
      </w:r>
      <w:r w:rsidR="004F69D6">
        <w:t xml:space="preserve">. </w:t>
      </w:r>
      <w:r w:rsidRPr="00033231">
        <w:t>Elle se mettait peu en peine de l</w:t>
      </w:r>
      <w:r w:rsidR="004F69D6">
        <w:t>’</w:t>
      </w:r>
      <w:r w:rsidRPr="00033231">
        <w:t>injuste sarcasme qu</w:t>
      </w:r>
      <w:r w:rsidR="004F69D6">
        <w:t>’</w:t>
      </w:r>
      <w:r w:rsidRPr="00033231">
        <w:t>elle pouvait s</w:t>
      </w:r>
      <w:r w:rsidR="004F69D6">
        <w:t>’</w:t>
      </w:r>
      <w:r w:rsidRPr="00033231">
        <w:t>attirer en réponse</w:t>
      </w:r>
      <w:r w:rsidR="004F69D6">
        <w:t xml:space="preserve">. </w:t>
      </w:r>
      <w:r w:rsidRPr="00033231">
        <w:t>Elle rougit</w:t>
      </w:r>
      <w:r w:rsidR="004F69D6">
        <w:t xml:space="preserve">, </w:t>
      </w:r>
      <w:r w:rsidRPr="00033231">
        <w:t>non de colère</w:t>
      </w:r>
      <w:r w:rsidR="004F69D6">
        <w:t xml:space="preserve">, </w:t>
      </w:r>
      <w:r w:rsidRPr="00033231">
        <w:t>mais d</w:t>
      </w:r>
      <w:r w:rsidR="004F69D6">
        <w:t>’</w:t>
      </w:r>
      <w:r w:rsidRPr="00033231">
        <w:t>excitation</w:t>
      </w:r>
      <w:r w:rsidR="004F69D6">
        <w:t xml:space="preserve">, </w:t>
      </w:r>
      <w:r w:rsidRPr="00033231">
        <w:t>quand la matrone répondit froidement</w:t>
      </w:r>
      <w:r w:rsidR="004F69D6">
        <w:t> :</w:t>
      </w:r>
    </w:p>
    <w:p w14:paraId="75D2E612" w14:textId="171410B7" w:rsidR="00000000" w:rsidRPr="00033231" w:rsidRDefault="004F69D6" w:rsidP="0021796F">
      <w:r>
        <w:t>« </w:t>
      </w:r>
      <w:r w:rsidR="00000000" w:rsidRPr="00033231">
        <w:t>Ne gaspillez pas vos effets dramatiques</w:t>
      </w:r>
      <w:r>
        <w:t xml:space="preserve">. </w:t>
      </w:r>
      <w:r w:rsidR="00000000" w:rsidRPr="00033231">
        <w:t>Cela a été très-bien dit</w:t>
      </w:r>
      <w:r>
        <w:t xml:space="preserve">, </w:t>
      </w:r>
      <w:r w:rsidR="00000000" w:rsidRPr="00033231">
        <w:t>et c</w:t>
      </w:r>
      <w:r>
        <w:t>’</w:t>
      </w:r>
      <w:r w:rsidR="00000000" w:rsidRPr="00033231">
        <w:t>est très-beau</w:t>
      </w:r>
      <w:r>
        <w:t xml:space="preserve"> ; </w:t>
      </w:r>
      <w:r w:rsidR="00000000" w:rsidRPr="00033231">
        <w:t>mais c</w:t>
      </w:r>
      <w:r>
        <w:t>’</w:t>
      </w:r>
      <w:r w:rsidR="00000000" w:rsidRPr="00033231">
        <w:t>est le perdre que de le dire devant deux femmes</w:t>
      </w:r>
      <w:r>
        <w:t xml:space="preserve">, </w:t>
      </w:r>
      <w:r w:rsidR="00000000" w:rsidRPr="00033231">
        <w:t>une vieille femme et une vieille fille</w:t>
      </w:r>
      <w:r>
        <w:t xml:space="preserve"> : </w:t>
      </w:r>
      <w:r w:rsidR="00000000" w:rsidRPr="00033231">
        <w:t>il a</w:t>
      </w:r>
      <w:r w:rsidR="00000000" w:rsidRPr="00033231">
        <w:t>u</w:t>
      </w:r>
      <w:r w:rsidR="00000000" w:rsidRPr="00033231">
        <w:t>rait fallu que quelque gentleman à marier fût présent</w:t>
      </w:r>
      <w:r>
        <w:t xml:space="preserve">. </w:t>
      </w:r>
      <w:r w:rsidR="00000000" w:rsidRPr="00033231">
        <w:t xml:space="preserve">Est-ce que </w:t>
      </w:r>
      <w:r>
        <w:t>M. </w:t>
      </w:r>
      <w:r w:rsidR="00000000" w:rsidRPr="00033231">
        <w:t xml:space="preserve">Robert ne serait pas quelque part </w:t>
      </w:r>
      <w:proofErr w:type="spellStart"/>
      <w:r w:rsidR="00000000" w:rsidRPr="00033231">
        <w:t>par là</w:t>
      </w:r>
      <w:proofErr w:type="spellEnd"/>
      <w:r w:rsidR="00000000" w:rsidRPr="00033231">
        <w:t xml:space="preserve"> caché derrière un rideau</w:t>
      </w:r>
      <w:r>
        <w:t xml:space="preserve"> ? </w:t>
      </w:r>
      <w:r w:rsidR="00000000" w:rsidRPr="00033231">
        <w:t>Qu</w:t>
      </w:r>
      <w:r>
        <w:t>’</w:t>
      </w:r>
      <w:r w:rsidR="00000000" w:rsidRPr="00033231">
        <w:t>en pensez-vous</w:t>
      </w:r>
      <w:r>
        <w:t xml:space="preserve">, </w:t>
      </w:r>
      <w:r w:rsidR="00000000" w:rsidRPr="00033231">
        <w:t>miss Moore</w:t>
      </w:r>
      <w:r>
        <w:t> ? »</w:t>
      </w:r>
    </w:p>
    <w:p w14:paraId="2F552092" w14:textId="77777777" w:rsidR="004F69D6" w:rsidRDefault="00000000" w:rsidP="0021796F">
      <w:r w:rsidRPr="00033231">
        <w:t>Hortense</w:t>
      </w:r>
      <w:r w:rsidR="004F69D6">
        <w:t xml:space="preserve">, </w:t>
      </w:r>
      <w:r w:rsidRPr="00033231">
        <w:t>qui</w:t>
      </w:r>
      <w:r w:rsidR="004F69D6">
        <w:t xml:space="preserve">, </w:t>
      </w:r>
      <w:r w:rsidRPr="00033231">
        <w:t>pendant la principale partie de la convers</w:t>
      </w:r>
      <w:r w:rsidRPr="00033231">
        <w:t>a</w:t>
      </w:r>
      <w:r w:rsidRPr="00033231">
        <w:t>tion</w:t>
      </w:r>
      <w:r w:rsidR="004F69D6">
        <w:t xml:space="preserve">, </w:t>
      </w:r>
      <w:r w:rsidRPr="00033231">
        <w:t>était demeurée à la cuisine</w:t>
      </w:r>
      <w:r w:rsidR="004F69D6">
        <w:t xml:space="preserve">, </w:t>
      </w:r>
      <w:r w:rsidRPr="00033231">
        <w:t>surveillant la préparation du thé</w:t>
      </w:r>
      <w:r w:rsidR="004F69D6">
        <w:t xml:space="preserve">, </w:t>
      </w:r>
      <w:r w:rsidRPr="00033231">
        <w:t>n</w:t>
      </w:r>
      <w:r w:rsidR="004F69D6">
        <w:t>’</w:t>
      </w:r>
      <w:r w:rsidRPr="00033231">
        <w:t xml:space="preserve">avait pas encore tout à fait saisi le sens de la </w:t>
      </w:r>
      <w:r w:rsidRPr="00033231">
        <w:lastRenderedPageBreak/>
        <w:t>conversation</w:t>
      </w:r>
      <w:r w:rsidR="004F69D6">
        <w:t xml:space="preserve">. </w:t>
      </w:r>
      <w:r w:rsidRPr="00033231">
        <w:t>Elle répondit d</w:t>
      </w:r>
      <w:r w:rsidR="004F69D6">
        <w:t>’</w:t>
      </w:r>
      <w:r w:rsidRPr="00033231">
        <w:t xml:space="preserve">un air étonné que Robert était à </w:t>
      </w:r>
      <w:proofErr w:type="spellStart"/>
      <w:r w:rsidRPr="00033231">
        <w:t>Whinbury</w:t>
      </w:r>
      <w:proofErr w:type="spellEnd"/>
      <w:r w:rsidR="004F69D6">
        <w:t xml:space="preserve">. </w:t>
      </w:r>
      <w:proofErr w:type="spellStart"/>
      <w:r w:rsidRPr="00033231">
        <w:t>Mi</w:t>
      </w:r>
      <w:r w:rsidRPr="00033231">
        <w:t>s</w:t>
      </w:r>
      <w:r w:rsidRPr="00033231">
        <w:t>tress</w:t>
      </w:r>
      <w:proofErr w:type="spellEnd"/>
      <w:r w:rsidRPr="00033231">
        <w:t xml:space="preserve"> Yorke rit de son rire particulier</w:t>
      </w:r>
      <w:r w:rsidR="004F69D6">
        <w:t>.</w:t>
      </w:r>
    </w:p>
    <w:p w14:paraId="10BC9818" w14:textId="20747910" w:rsidR="00000000" w:rsidRPr="00033231" w:rsidRDefault="004F69D6" w:rsidP="0021796F">
      <w:r>
        <w:t>« </w:t>
      </w:r>
      <w:r w:rsidR="00000000" w:rsidRPr="00033231">
        <w:t>Simple miss Moore</w:t>
      </w:r>
      <w:r>
        <w:t xml:space="preserve"> ! </w:t>
      </w:r>
      <w:r w:rsidR="00000000" w:rsidRPr="00033231">
        <w:t>dit-elle d</w:t>
      </w:r>
      <w:r>
        <w:t>’</w:t>
      </w:r>
      <w:r w:rsidR="00000000" w:rsidRPr="00033231">
        <w:t>un ton protecteur</w:t>
      </w:r>
      <w:r>
        <w:t xml:space="preserve">. </w:t>
      </w:r>
      <w:r w:rsidR="00000000" w:rsidRPr="00033231">
        <w:t>C</w:t>
      </w:r>
      <w:r>
        <w:t>’</w:t>
      </w:r>
      <w:r w:rsidR="00000000" w:rsidRPr="00033231">
        <w:t>est bien digne de vous</w:t>
      </w:r>
      <w:r>
        <w:t xml:space="preserve">, </w:t>
      </w:r>
      <w:r w:rsidR="00000000" w:rsidRPr="00033231">
        <w:t>d</w:t>
      </w:r>
      <w:r>
        <w:t>’</w:t>
      </w:r>
      <w:r w:rsidR="00000000" w:rsidRPr="00033231">
        <w:t>interpréter ma question si littéralement et d</w:t>
      </w:r>
      <w:r>
        <w:t>’</w:t>
      </w:r>
      <w:r w:rsidR="00000000" w:rsidRPr="00033231">
        <w:t>y répondre si simplement</w:t>
      </w:r>
      <w:r>
        <w:t xml:space="preserve">. </w:t>
      </w:r>
      <w:r w:rsidR="00000000" w:rsidRPr="00033231">
        <w:t>Votre esprit ne comprend rien à l</w:t>
      </w:r>
      <w:r>
        <w:t>’</w:t>
      </w:r>
      <w:r w:rsidR="00000000" w:rsidRPr="00033231">
        <w:t>intrigue</w:t>
      </w:r>
      <w:r>
        <w:t xml:space="preserve">. </w:t>
      </w:r>
      <w:r w:rsidR="00000000" w:rsidRPr="00033231">
        <w:t>D</w:t>
      </w:r>
      <w:r>
        <w:t>’</w:t>
      </w:r>
      <w:r w:rsidR="00000000" w:rsidRPr="00033231">
        <w:t>étranges choses peuvent se passer autour de vous sans que vous en soyez plus sage</w:t>
      </w:r>
      <w:r>
        <w:t xml:space="preserve"> ; </w:t>
      </w:r>
      <w:r w:rsidR="00000000" w:rsidRPr="00033231">
        <w:t>vous n</w:t>
      </w:r>
      <w:r>
        <w:t>’</w:t>
      </w:r>
      <w:r w:rsidR="00000000" w:rsidRPr="00033231">
        <w:t>êtes pas de celles que l</w:t>
      </w:r>
      <w:r>
        <w:t>’</w:t>
      </w:r>
      <w:r w:rsidR="00000000" w:rsidRPr="00033231">
        <w:t>on peut appeler clairvoyantes</w:t>
      </w:r>
      <w:r>
        <w:t>. »</w:t>
      </w:r>
    </w:p>
    <w:p w14:paraId="017C544D" w14:textId="77777777" w:rsidR="004F69D6" w:rsidRDefault="00000000" w:rsidP="0021796F">
      <w:r w:rsidRPr="00033231">
        <w:t>Ces compliments équivoques ne semblèrent pas faire pla</w:t>
      </w:r>
      <w:r w:rsidRPr="00033231">
        <w:t>i</w:t>
      </w:r>
      <w:r w:rsidRPr="00033231">
        <w:t>sir à miss Moore</w:t>
      </w:r>
      <w:r w:rsidR="004F69D6">
        <w:t xml:space="preserve">. </w:t>
      </w:r>
      <w:r w:rsidRPr="00033231">
        <w:t>Elle se redressa</w:t>
      </w:r>
      <w:r w:rsidR="004F69D6">
        <w:t xml:space="preserve">, </w:t>
      </w:r>
      <w:r w:rsidRPr="00033231">
        <w:t>fronça ses noirs sourcils</w:t>
      </w:r>
      <w:r w:rsidR="004F69D6">
        <w:t xml:space="preserve">, </w:t>
      </w:r>
      <w:r w:rsidRPr="00033231">
        <w:t>mais parut toujours étonnée</w:t>
      </w:r>
      <w:r w:rsidR="004F69D6">
        <w:t>.</w:t>
      </w:r>
    </w:p>
    <w:p w14:paraId="2D14E505" w14:textId="77777777" w:rsidR="004F69D6" w:rsidRDefault="004F69D6" w:rsidP="0021796F">
      <w:r>
        <w:t>« </w:t>
      </w:r>
      <w:r w:rsidR="00000000" w:rsidRPr="00033231">
        <w:t>J</w:t>
      </w:r>
      <w:r>
        <w:t>’</w:t>
      </w:r>
      <w:r w:rsidR="00000000" w:rsidRPr="00033231">
        <w:t>ai toujours été</w:t>
      </w:r>
      <w:r>
        <w:t xml:space="preserve">, </w:t>
      </w:r>
      <w:r w:rsidR="00000000" w:rsidRPr="00033231">
        <w:t>depuis mon enfance</w:t>
      </w:r>
      <w:r>
        <w:t xml:space="preserve">, </w:t>
      </w:r>
      <w:r w:rsidR="00000000" w:rsidRPr="00033231">
        <w:t>citée pour ma s</w:t>
      </w:r>
      <w:r w:rsidR="00000000" w:rsidRPr="00033231">
        <w:t>a</w:t>
      </w:r>
      <w:r w:rsidR="00000000" w:rsidRPr="00033231">
        <w:t>gacité et mon discernement</w:t>
      </w:r>
      <w:r>
        <w:t xml:space="preserve">, </w:t>
      </w:r>
      <w:r w:rsidR="00000000" w:rsidRPr="00033231">
        <w:t>répondit-elle</w:t>
      </w:r>
      <w:r>
        <w:t xml:space="preserve"> ; </w:t>
      </w:r>
      <w:r w:rsidR="00000000" w:rsidRPr="00033231">
        <w:t>car elle se piquait tout particulièrement de posséder ces qualités</w:t>
      </w:r>
      <w:r>
        <w:t>.</w:t>
      </w:r>
    </w:p>
    <w:p w14:paraId="426F514C" w14:textId="19BAC499" w:rsidR="00000000" w:rsidRPr="00033231" w:rsidRDefault="004F69D6" w:rsidP="0021796F">
      <w:r>
        <w:t>— </w:t>
      </w:r>
      <w:r w:rsidR="00000000" w:rsidRPr="00033231">
        <w:t>Vous n</w:t>
      </w:r>
      <w:r>
        <w:t>’</w:t>
      </w:r>
      <w:r w:rsidR="00000000" w:rsidRPr="00033231">
        <w:t>avez jamais intrigué pour gagner un mari</w:t>
      </w:r>
      <w:r>
        <w:t xml:space="preserve">, </w:t>
      </w:r>
      <w:r w:rsidR="00000000" w:rsidRPr="00033231">
        <w:t>j</w:t>
      </w:r>
      <w:r>
        <w:t>’</w:t>
      </w:r>
      <w:r w:rsidR="00000000" w:rsidRPr="00033231">
        <w:t>en suis sûre</w:t>
      </w:r>
      <w:r>
        <w:t xml:space="preserve">, </w:t>
      </w:r>
      <w:r w:rsidR="00000000" w:rsidRPr="00033231">
        <w:t xml:space="preserve">poursuivit </w:t>
      </w:r>
      <w:proofErr w:type="spellStart"/>
      <w:r w:rsidR="00000000" w:rsidRPr="00033231">
        <w:t>mistress</w:t>
      </w:r>
      <w:proofErr w:type="spellEnd"/>
      <w:r w:rsidR="00000000" w:rsidRPr="00033231">
        <w:t xml:space="preserve"> Yorke</w:t>
      </w:r>
      <w:r>
        <w:t xml:space="preserve">, </w:t>
      </w:r>
      <w:r w:rsidR="00000000" w:rsidRPr="00033231">
        <w:t>et vous n</w:t>
      </w:r>
      <w:r>
        <w:t>’</w:t>
      </w:r>
      <w:r w:rsidR="00000000" w:rsidRPr="00033231">
        <w:t>avez pas le bén</w:t>
      </w:r>
      <w:r w:rsidR="00000000" w:rsidRPr="00033231">
        <w:t>é</w:t>
      </w:r>
      <w:r w:rsidR="00000000" w:rsidRPr="00033231">
        <w:t>fice de l</w:t>
      </w:r>
      <w:r>
        <w:t>’</w:t>
      </w:r>
      <w:r w:rsidR="00000000" w:rsidRPr="00033231">
        <w:t>expérience personnelle pour vous aider à découvrir les intrigues des autres</w:t>
      </w:r>
      <w:r>
        <w:t>. »</w:t>
      </w:r>
    </w:p>
    <w:p w14:paraId="1FFC3F83" w14:textId="77777777" w:rsidR="004F69D6" w:rsidRDefault="00000000" w:rsidP="0021796F">
      <w:r w:rsidRPr="00033231">
        <w:t>Caroline ressentit ce bienveillant langage où la bienvei</w:t>
      </w:r>
      <w:r w:rsidRPr="00033231">
        <w:t>l</w:t>
      </w:r>
      <w:r w:rsidRPr="00033231">
        <w:t>la</w:t>
      </w:r>
      <w:r w:rsidRPr="00033231">
        <w:t>n</w:t>
      </w:r>
      <w:r w:rsidRPr="00033231">
        <w:t xml:space="preserve">te </w:t>
      </w:r>
      <w:proofErr w:type="spellStart"/>
      <w:r w:rsidRPr="00033231">
        <w:t>mistress</w:t>
      </w:r>
      <w:proofErr w:type="spellEnd"/>
      <w:r w:rsidRPr="00033231">
        <w:t xml:space="preserve"> Yorke voulait qu</w:t>
      </w:r>
      <w:r w:rsidR="004F69D6">
        <w:t>’</w:t>
      </w:r>
      <w:r w:rsidRPr="00033231">
        <w:t>elle le ressentît</w:t>
      </w:r>
      <w:r w:rsidR="004F69D6">
        <w:t xml:space="preserve">, </w:t>
      </w:r>
      <w:r w:rsidRPr="00033231">
        <w:t>dans son cœur</w:t>
      </w:r>
      <w:r w:rsidR="004F69D6">
        <w:t xml:space="preserve">. </w:t>
      </w:r>
      <w:r w:rsidRPr="00033231">
        <w:t>Elle ne pouvait même pas parer les flèches</w:t>
      </w:r>
      <w:r w:rsidR="004F69D6">
        <w:t xml:space="preserve"> : </w:t>
      </w:r>
      <w:r w:rsidRPr="00033231">
        <w:t>elle se trouvait sans d</w:t>
      </w:r>
      <w:r w:rsidRPr="00033231">
        <w:t>é</w:t>
      </w:r>
      <w:r w:rsidRPr="00033231">
        <w:t>fense pour le moment</w:t>
      </w:r>
      <w:r w:rsidR="004F69D6">
        <w:t xml:space="preserve">. </w:t>
      </w:r>
      <w:r w:rsidRPr="00033231">
        <w:t>Répondre</w:t>
      </w:r>
      <w:r w:rsidR="004F69D6">
        <w:t xml:space="preserve">, </w:t>
      </w:r>
      <w:r w:rsidRPr="00033231">
        <w:t>c</w:t>
      </w:r>
      <w:r w:rsidR="004F69D6">
        <w:t>’</w:t>
      </w:r>
      <w:r w:rsidRPr="00033231">
        <w:t>eût été avouer que le coup avait porté juste</w:t>
      </w:r>
      <w:r w:rsidR="004F69D6">
        <w:t xml:space="preserve">. </w:t>
      </w:r>
      <w:proofErr w:type="spellStart"/>
      <w:r w:rsidRPr="00033231">
        <w:t>Mistress</w:t>
      </w:r>
      <w:proofErr w:type="spellEnd"/>
      <w:r w:rsidRPr="00033231">
        <w:t xml:space="preserve"> Yorke éprouvait du plaisir à la voir là assise</w:t>
      </w:r>
      <w:r w:rsidR="004F69D6">
        <w:t xml:space="preserve">, </w:t>
      </w:r>
      <w:r w:rsidRPr="00033231">
        <w:t>les yeux baissés</w:t>
      </w:r>
      <w:r w:rsidR="004F69D6">
        <w:t xml:space="preserve">, </w:t>
      </w:r>
      <w:r w:rsidRPr="00033231">
        <w:t>les joues brûlantes</w:t>
      </w:r>
      <w:r w:rsidR="004F69D6">
        <w:t xml:space="preserve">, </w:t>
      </w:r>
      <w:r w:rsidRPr="00033231">
        <w:t>et exprimant par son attitude abattue</w:t>
      </w:r>
      <w:r w:rsidR="004F69D6">
        <w:t xml:space="preserve">, </w:t>
      </w:r>
      <w:r w:rsidRPr="00033231">
        <w:t>et par un tremblement qu</w:t>
      </w:r>
      <w:r w:rsidR="004F69D6">
        <w:t>’</w:t>
      </w:r>
      <w:r w:rsidRPr="00033231">
        <w:t>elle ne pouvait réprimer</w:t>
      </w:r>
      <w:r w:rsidR="004F69D6">
        <w:t xml:space="preserve">, </w:t>
      </w:r>
      <w:r w:rsidRPr="00033231">
        <w:t>toute l</w:t>
      </w:r>
      <w:r w:rsidR="004F69D6">
        <w:t>’</w:t>
      </w:r>
      <w:r w:rsidRPr="00033231">
        <w:t>humiliation et le chagrin qu</w:t>
      </w:r>
      <w:r w:rsidR="004F69D6">
        <w:t>’</w:t>
      </w:r>
      <w:r w:rsidRPr="00033231">
        <w:t>elle éprouvait</w:t>
      </w:r>
      <w:r w:rsidR="004F69D6">
        <w:t xml:space="preserve">. </w:t>
      </w:r>
      <w:r w:rsidRPr="00033231">
        <w:t>Ce</w:t>
      </w:r>
      <w:r w:rsidRPr="00033231">
        <w:t>t</w:t>
      </w:r>
      <w:r w:rsidRPr="00033231">
        <w:t>te étrange femme avait une antipathie naturelle pour les c</w:t>
      </w:r>
      <w:r w:rsidRPr="00033231">
        <w:t>a</w:t>
      </w:r>
      <w:r w:rsidRPr="00033231">
        <w:t>ra</w:t>
      </w:r>
      <w:r w:rsidRPr="00033231">
        <w:t>c</w:t>
      </w:r>
      <w:r w:rsidRPr="00033231">
        <w:t>tères timides et impressionnables</w:t>
      </w:r>
      <w:r w:rsidR="004F69D6">
        <w:t xml:space="preserve">, </w:t>
      </w:r>
      <w:r w:rsidRPr="00033231">
        <w:t>les tempéraments ne</w:t>
      </w:r>
      <w:r w:rsidRPr="00033231">
        <w:t>r</w:t>
      </w:r>
      <w:r w:rsidRPr="00033231">
        <w:t>veux</w:t>
      </w:r>
      <w:r w:rsidR="004F69D6">
        <w:t xml:space="preserve"> ; </w:t>
      </w:r>
      <w:r w:rsidRPr="00033231">
        <w:t>une jolie</w:t>
      </w:r>
      <w:r w:rsidR="004F69D6">
        <w:t xml:space="preserve">, </w:t>
      </w:r>
      <w:r w:rsidRPr="00033231">
        <w:t>délicate et jeune figure</w:t>
      </w:r>
      <w:r w:rsidR="004F69D6">
        <w:t xml:space="preserve">, </w:t>
      </w:r>
      <w:r w:rsidRPr="00033231">
        <w:t>n</w:t>
      </w:r>
      <w:r w:rsidR="004F69D6">
        <w:t>’</w:t>
      </w:r>
      <w:r w:rsidRPr="00033231">
        <w:t>était rien moins qu</w:t>
      </w:r>
      <w:r w:rsidR="004F69D6">
        <w:t>’</w:t>
      </w:r>
      <w:r w:rsidRPr="00033231">
        <w:t xml:space="preserve">un </w:t>
      </w:r>
      <w:proofErr w:type="spellStart"/>
      <w:r w:rsidRPr="00033231">
        <w:t>pa</w:t>
      </w:r>
      <w:r w:rsidRPr="00033231">
        <w:t>s</w:t>
      </w:r>
      <w:r w:rsidRPr="00033231">
        <w:t>se-port</w:t>
      </w:r>
      <w:proofErr w:type="spellEnd"/>
      <w:r w:rsidRPr="00033231">
        <w:t xml:space="preserve"> auprès de son affection</w:t>
      </w:r>
      <w:r w:rsidR="004F69D6">
        <w:t xml:space="preserve">. </w:t>
      </w:r>
      <w:r w:rsidRPr="00033231">
        <w:lastRenderedPageBreak/>
        <w:t>Rarement elle rencontrait ces qualités qu</w:t>
      </w:r>
      <w:r w:rsidR="004F69D6">
        <w:t>’</w:t>
      </w:r>
      <w:r w:rsidRPr="00033231">
        <w:t>elle détestait réunies dans la même personne</w:t>
      </w:r>
      <w:r w:rsidR="004F69D6">
        <w:t xml:space="preserve">. </w:t>
      </w:r>
      <w:r w:rsidRPr="00033231">
        <w:t>Plus rarement encore elle trouvait cette personne à sa merci</w:t>
      </w:r>
      <w:r w:rsidR="004F69D6">
        <w:t xml:space="preserve">, </w:t>
      </w:r>
      <w:r w:rsidRPr="00033231">
        <w:t>et dans des circonstances où elle pouvait l</w:t>
      </w:r>
      <w:r w:rsidR="004F69D6">
        <w:t>’</w:t>
      </w:r>
      <w:r w:rsidRPr="00033231">
        <w:t>écraser sans pitié</w:t>
      </w:r>
      <w:r w:rsidR="004F69D6">
        <w:t xml:space="preserve">. </w:t>
      </w:r>
      <w:r w:rsidRPr="00033231">
        <w:t>Cette après-midi</w:t>
      </w:r>
      <w:r w:rsidR="004F69D6">
        <w:t xml:space="preserve">, </w:t>
      </w:r>
      <w:r w:rsidRPr="00033231">
        <w:t>elle se trouvait tout spécialement bilieuse et m</w:t>
      </w:r>
      <w:r w:rsidRPr="00033231">
        <w:t>o</w:t>
      </w:r>
      <w:r w:rsidRPr="00033231">
        <w:t>r</w:t>
      </w:r>
      <w:r w:rsidRPr="00033231">
        <w:t>o</w:t>
      </w:r>
      <w:r w:rsidRPr="00033231">
        <w:t>se</w:t>
      </w:r>
      <w:r w:rsidR="004F69D6">
        <w:t xml:space="preserve"> ; </w:t>
      </w:r>
      <w:r w:rsidRPr="00033231">
        <w:t>elle fit une nouvelle charge</w:t>
      </w:r>
      <w:r w:rsidR="004F69D6">
        <w:t>.</w:t>
      </w:r>
    </w:p>
    <w:p w14:paraId="1F8491AB" w14:textId="77777777" w:rsidR="004F69D6" w:rsidRDefault="004F69D6" w:rsidP="0021796F">
      <w:r>
        <w:t>« </w:t>
      </w:r>
      <w:r w:rsidR="00000000" w:rsidRPr="00033231">
        <w:t>Votre cousine Hortense est une excellente sœur</w:t>
      </w:r>
      <w:r>
        <w:t xml:space="preserve">, </w:t>
      </w:r>
      <w:r w:rsidR="00000000" w:rsidRPr="00033231">
        <w:t xml:space="preserve">miss </w:t>
      </w:r>
      <w:proofErr w:type="spellStart"/>
      <w:r w:rsidR="00000000" w:rsidRPr="00033231">
        <w:t>Helstone</w:t>
      </w:r>
      <w:proofErr w:type="spellEnd"/>
      <w:r>
        <w:t xml:space="preserve">. </w:t>
      </w:r>
      <w:r w:rsidR="00000000" w:rsidRPr="00033231">
        <w:t xml:space="preserve">Les ladies qui viennent au cottage de </w:t>
      </w:r>
      <w:proofErr w:type="spellStart"/>
      <w:r w:rsidR="00000000" w:rsidRPr="00033231">
        <w:t>Hollow</w:t>
      </w:r>
      <w:proofErr w:type="spellEnd"/>
      <w:r w:rsidR="00000000" w:rsidRPr="00033231">
        <w:t xml:space="preserve"> pour e</w:t>
      </w:r>
      <w:r w:rsidR="00000000" w:rsidRPr="00033231">
        <w:t>s</w:t>
      </w:r>
      <w:r w:rsidR="00000000" w:rsidRPr="00033231">
        <w:t>sayer de la chasse au mari peuvent</w:t>
      </w:r>
      <w:r>
        <w:t xml:space="preserve">, </w:t>
      </w:r>
      <w:r w:rsidR="00000000" w:rsidRPr="00033231">
        <w:t>par un artifice très-peu h</w:t>
      </w:r>
      <w:r w:rsidR="00000000" w:rsidRPr="00033231">
        <w:t>a</w:t>
      </w:r>
      <w:r w:rsidR="00000000" w:rsidRPr="00033231">
        <w:t>bile</w:t>
      </w:r>
      <w:r>
        <w:t xml:space="preserve">, </w:t>
      </w:r>
      <w:r w:rsidR="00000000" w:rsidRPr="00033231">
        <w:t>cajoler la maîtresse de la maison</w:t>
      </w:r>
      <w:r>
        <w:t xml:space="preserve">, </w:t>
      </w:r>
      <w:r w:rsidR="00000000" w:rsidRPr="00033231">
        <w:t>et avoir tout le gibier dans leurs propres mains</w:t>
      </w:r>
      <w:r>
        <w:t xml:space="preserve">. </w:t>
      </w:r>
      <w:r w:rsidR="00000000" w:rsidRPr="00033231">
        <w:t>Vous aimez la société de votre co</w:t>
      </w:r>
      <w:r w:rsidR="00000000" w:rsidRPr="00033231">
        <w:t>u</w:t>
      </w:r>
      <w:r w:rsidR="00000000" w:rsidRPr="00033231">
        <w:t>s</w:t>
      </w:r>
      <w:r w:rsidR="00000000" w:rsidRPr="00033231">
        <w:t>i</w:t>
      </w:r>
      <w:r w:rsidR="00000000" w:rsidRPr="00033231">
        <w:t>ne</w:t>
      </w:r>
      <w:r>
        <w:t xml:space="preserve">, </w:t>
      </w:r>
      <w:r w:rsidR="00000000" w:rsidRPr="00033231">
        <w:t>miss</w:t>
      </w:r>
      <w:r>
        <w:t> ?</w:t>
      </w:r>
    </w:p>
    <w:p w14:paraId="765805BF" w14:textId="77777777" w:rsidR="004F69D6" w:rsidRDefault="004F69D6" w:rsidP="0021796F">
      <w:r>
        <w:t>— </w:t>
      </w:r>
      <w:r w:rsidR="00000000" w:rsidRPr="00033231">
        <w:t>Hortense a toujours été très-aimable pour moi</w:t>
      </w:r>
      <w:r>
        <w:t>.</w:t>
      </w:r>
    </w:p>
    <w:p w14:paraId="46505DB5" w14:textId="77777777" w:rsidR="004F69D6" w:rsidRDefault="004F69D6" w:rsidP="0021796F">
      <w:r>
        <w:t>— </w:t>
      </w:r>
      <w:r w:rsidR="00000000" w:rsidRPr="00033231">
        <w:t>Une sœur qui a un frère célibataire est toujours trouvée aimable par ses amies à marier</w:t>
      </w:r>
      <w:r>
        <w:t>.</w:t>
      </w:r>
    </w:p>
    <w:p w14:paraId="533EBFF4" w14:textId="77777777" w:rsidR="004F69D6" w:rsidRDefault="004F69D6" w:rsidP="0021796F">
      <w:r>
        <w:t>— </w:t>
      </w:r>
      <w:proofErr w:type="spellStart"/>
      <w:r w:rsidR="00000000" w:rsidRPr="00033231">
        <w:t>Mistress</w:t>
      </w:r>
      <w:proofErr w:type="spellEnd"/>
      <w:r w:rsidR="00000000" w:rsidRPr="00033231">
        <w:t xml:space="preserve"> Yorke</w:t>
      </w:r>
      <w:r>
        <w:t xml:space="preserve">, </w:t>
      </w:r>
      <w:r w:rsidR="00000000" w:rsidRPr="00033231">
        <w:t>dit Caroline</w:t>
      </w:r>
      <w:r>
        <w:t xml:space="preserve">, </w:t>
      </w:r>
      <w:r w:rsidR="00000000" w:rsidRPr="00033231">
        <w:t>levant lentement ses yeux dont la prunelle bleue brillait maintenant d</w:t>
      </w:r>
      <w:r>
        <w:t>’</w:t>
      </w:r>
      <w:r w:rsidR="00000000" w:rsidRPr="00033231">
        <w:t>un éclat ferme et vif</w:t>
      </w:r>
      <w:r>
        <w:t xml:space="preserve">, </w:t>
      </w:r>
      <w:r w:rsidR="00000000" w:rsidRPr="00033231">
        <w:t>en même temps que ses joues avaient repris leur pâleur hab</w:t>
      </w:r>
      <w:r w:rsidR="00000000" w:rsidRPr="00033231">
        <w:t>i</w:t>
      </w:r>
      <w:r w:rsidR="00000000" w:rsidRPr="00033231">
        <w:t>tuelle</w:t>
      </w:r>
      <w:r>
        <w:t xml:space="preserve"> ; </w:t>
      </w:r>
      <w:proofErr w:type="spellStart"/>
      <w:r w:rsidR="00000000" w:rsidRPr="00033231">
        <w:t>mistress</w:t>
      </w:r>
      <w:proofErr w:type="spellEnd"/>
      <w:r w:rsidR="00000000" w:rsidRPr="00033231">
        <w:t xml:space="preserve"> Yorke</w:t>
      </w:r>
      <w:r>
        <w:t xml:space="preserve">, </w:t>
      </w:r>
      <w:r w:rsidR="00000000" w:rsidRPr="00033231">
        <w:t>puis-je vous demander ce que vous e</w:t>
      </w:r>
      <w:r w:rsidR="00000000" w:rsidRPr="00033231">
        <w:t>n</w:t>
      </w:r>
      <w:r w:rsidR="00000000" w:rsidRPr="00033231">
        <w:t>tendez par là</w:t>
      </w:r>
      <w:r>
        <w:t> ?</w:t>
      </w:r>
    </w:p>
    <w:p w14:paraId="01272418" w14:textId="77777777" w:rsidR="004F69D6" w:rsidRDefault="004F69D6" w:rsidP="0021796F">
      <w:r>
        <w:t>— </w:t>
      </w:r>
      <w:r w:rsidR="00000000" w:rsidRPr="00033231">
        <w:t>Vous donner une leçon sur la culture de la rectitude</w:t>
      </w:r>
      <w:r>
        <w:t xml:space="preserve"> ; </w:t>
      </w:r>
      <w:r w:rsidR="00000000" w:rsidRPr="00033231">
        <w:t>vous donner le dégoût de l</w:t>
      </w:r>
      <w:r>
        <w:t>’</w:t>
      </w:r>
      <w:r w:rsidR="00000000" w:rsidRPr="00033231">
        <w:t>artifice et du faux sentimentalisme</w:t>
      </w:r>
      <w:r>
        <w:t>.</w:t>
      </w:r>
    </w:p>
    <w:p w14:paraId="040A562E" w14:textId="77777777" w:rsidR="004F69D6" w:rsidRDefault="004F69D6" w:rsidP="0021796F">
      <w:r>
        <w:t>— </w:t>
      </w:r>
      <w:r w:rsidR="00000000" w:rsidRPr="00033231">
        <w:t>Ai-je besoin de cette leçon</w:t>
      </w:r>
      <w:r>
        <w:t> ?</w:t>
      </w:r>
    </w:p>
    <w:p w14:paraId="4EC89EDB" w14:textId="77777777" w:rsidR="004F69D6" w:rsidRDefault="004F69D6" w:rsidP="0021796F">
      <w:r>
        <w:t>— </w:t>
      </w:r>
      <w:r w:rsidR="00000000" w:rsidRPr="00033231">
        <w:t>Un grand nombre de nos jeunes ladies modernes en ont besoin</w:t>
      </w:r>
      <w:r>
        <w:t xml:space="preserve">. </w:t>
      </w:r>
      <w:r w:rsidR="00000000" w:rsidRPr="00033231">
        <w:t>Vous êtes tout à fait une jeune lady moderne</w:t>
      </w:r>
      <w:r>
        <w:t xml:space="preserve">, </w:t>
      </w:r>
      <w:r w:rsidR="00000000" w:rsidRPr="00033231">
        <w:t>maladive</w:t>
      </w:r>
      <w:r>
        <w:t xml:space="preserve">, </w:t>
      </w:r>
      <w:r w:rsidR="00000000" w:rsidRPr="00033231">
        <w:t>délicate</w:t>
      </w:r>
      <w:r>
        <w:t xml:space="preserve">, </w:t>
      </w:r>
      <w:r w:rsidR="00000000" w:rsidRPr="00033231">
        <w:t>professant l</w:t>
      </w:r>
      <w:r>
        <w:t>’</w:t>
      </w:r>
      <w:r w:rsidR="00000000" w:rsidRPr="00033231">
        <w:t>amour de la solitude</w:t>
      </w:r>
      <w:r>
        <w:t xml:space="preserve"> ; </w:t>
      </w:r>
      <w:r w:rsidR="00000000" w:rsidRPr="00033231">
        <w:t>ce qui implique</w:t>
      </w:r>
      <w:r>
        <w:t xml:space="preserve">, </w:t>
      </w:r>
      <w:r w:rsidR="00000000" w:rsidRPr="00033231">
        <w:t>je suppose</w:t>
      </w:r>
      <w:r>
        <w:t xml:space="preserve">, </w:t>
      </w:r>
      <w:r w:rsidR="00000000" w:rsidRPr="00033231">
        <w:t>que vous trouvez peu de choses dignes de vos symp</w:t>
      </w:r>
      <w:r w:rsidR="00000000" w:rsidRPr="00033231">
        <w:t>a</w:t>
      </w:r>
      <w:r w:rsidR="00000000" w:rsidRPr="00033231">
        <w:t>thies dans le monde ordinaire</w:t>
      </w:r>
      <w:r>
        <w:t xml:space="preserve">. </w:t>
      </w:r>
      <w:r w:rsidR="00000000" w:rsidRPr="00033231">
        <w:t>Le monde ordinaire</w:t>
      </w:r>
      <w:r>
        <w:t xml:space="preserve">, </w:t>
      </w:r>
      <w:r w:rsidR="00000000" w:rsidRPr="00033231">
        <w:t>les simples et honnêtes gens</w:t>
      </w:r>
      <w:r>
        <w:t xml:space="preserve">, </w:t>
      </w:r>
      <w:r w:rsidR="00000000" w:rsidRPr="00033231">
        <w:t xml:space="preserve">sont meilleurs que vous ne le </w:t>
      </w:r>
      <w:r w:rsidR="00000000" w:rsidRPr="00033231">
        <w:lastRenderedPageBreak/>
        <w:t>pensez</w:t>
      </w:r>
      <w:r>
        <w:t xml:space="preserve">, </w:t>
      </w:r>
      <w:r w:rsidR="00000000" w:rsidRPr="00033231">
        <w:t>bien meilleurs que n</w:t>
      </w:r>
      <w:r>
        <w:t>’</w:t>
      </w:r>
      <w:r w:rsidR="00000000" w:rsidRPr="00033231">
        <w:t>importe quelle liseuse de livres et faiseuse de romans qui montre à peine son nez sur le mur du jardin de son oncle le recteur</w:t>
      </w:r>
      <w:r>
        <w:t>.</w:t>
      </w:r>
    </w:p>
    <w:p w14:paraId="780E45A2" w14:textId="1B98C4F5" w:rsidR="00000000" w:rsidRPr="00033231" w:rsidRDefault="004F69D6" w:rsidP="0021796F">
      <w:r>
        <w:t>— </w:t>
      </w:r>
      <w:r w:rsidR="00000000" w:rsidRPr="00033231">
        <w:t>Et que</w:t>
      </w:r>
      <w:r>
        <w:t xml:space="preserve">, </w:t>
      </w:r>
      <w:r w:rsidR="00000000" w:rsidRPr="00033231">
        <w:t>par conséquent</w:t>
      </w:r>
      <w:r>
        <w:t xml:space="preserve">, </w:t>
      </w:r>
      <w:r w:rsidR="00000000" w:rsidRPr="00033231">
        <w:t>vous ne connaissez pas</w:t>
      </w:r>
      <w:r>
        <w:t xml:space="preserve">. </w:t>
      </w:r>
      <w:r w:rsidR="00000000" w:rsidRPr="00033231">
        <w:t>Excusez-moi</w:t>
      </w:r>
      <w:r>
        <w:t xml:space="preserve">, </w:t>
      </w:r>
      <w:r w:rsidR="00000000" w:rsidRPr="00033231">
        <w:t>et vraiment</w:t>
      </w:r>
      <w:r>
        <w:t xml:space="preserve">, </w:t>
      </w:r>
      <w:r w:rsidR="00000000" w:rsidRPr="00033231">
        <w:t>il m</w:t>
      </w:r>
      <w:r>
        <w:t>’</w:t>
      </w:r>
      <w:r w:rsidR="00000000" w:rsidRPr="00033231">
        <w:t>importe peu que vous m</w:t>
      </w:r>
      <w:r>
        <w:t>’</w:t>
      </w:r>
      <w:r w:rsidR="00000000" w:rsidRPr="00033231">
        <w:t>excusiez ou non</w:t>
      </w:r>
      <w:r>
        <w:t xml:space="preserve">, </w:t>
      </w:r>
      <w:r w:rsidR="00000000" w:rsidRPr="00033231">
        <w:t>vous m</w:t>
      </w:r>
      <w:r>
        <w:t>’</w:t>
      </w:r>
      <w:r w:rsidR="00000000" w:rsidRPr="00033231">
        <w:t>avez attaquée sans provocation</w:t>
      </w:r>
      <w:r>
        <w:t xml:space="preserve">, </w:t>
      </w:r>
      <w:r w:rsidR="00000000" w:rsidRPr="00033231">
        <w:t>je me défendrai sans apologie</w:t>
      </w:r>
      <w:r>
        <w:t xml:space="preserve">. </w:t>
      </w:r>
      <w:r w:rsidR="00000000" w:rsidRPr="00033231">
        <w:t>Vous ignorez la nature de mes relations avec mon co</w:t>
      </w:r>
      <w:r w:rsidR="00000000" w:rsidRPr="00033231">
        <w:t>u</w:t>
      </w:r>
      <w:r w:rsidR="00000000" w:rsidRPr="00033231">
        <w:t>sin et ma cousine</w:t>
      </w:r>
      <w:r>
        <w:t xml:space="preserve"> ; </w:t>
      </w:r>
      <w:r w:rsidR="00000000" w:rsidRPr="00033231">
        <w:t>dans un accès d</w:t>
      </w:r>
      <w:r>
        <w:t>’</w:t>
      </w:r>
      <w:r w:rsidR="00000000" w:rsidRPr="00033231">
        <w:t>humeur chagrine vous avez essayé de les empoisonner par de gratuites insinuations</w:t>
      </w:r>
      <w:r>
        <w:t xml:space="preserve">, </w:t>
      </w:r>
      <w:r w:rsidR="00000000" w:rsidRPr="00033231">
        <w:t>qui sont plus artificieuses et plus fausses que tout ce dont vous po</w:t>
      </w:r>
      <w:r w:rsidR="00000000" w:rsidRPr="00033231">
        <w:t>u</w:t>
      </w:r>
      <w:r w:rsidR="00000000" w:rsidRPr="00033231">
        <w:t>vez justement m</w:t>
      </w:r>
      <w:r>
        <w:t>’</w:t>
      </w:r>
      <w:r w:rsidR="00000000" w:rsidRPr="00033231">
        <w:t>accuser</w:t>
      </w:r>
      <w:r>
        <w:t xml:space="preserve">. </w:t>
      </w:r>
      <w:r w:rsidR="00000000" w:rsidRPr="00033231">
        <w:t>Que je sois pâle et que je paraisse quelquefois défiante</w:t>
      </w:r>
      <w:r>
        <w:t xml:space="preserve">, </w:t>
      </w:r>
      <w:r w:rsidR="00000000" w:rsidRPr="00033231">
        <w:t>ce n</w:t>
      </w:r>
      <w:r>
        <w:t>’</w:t>
      </w:r>
      <w:r w:rsidR="00000000" w:rsidRPr="00033231">
        <w:t>est pas votre affaire</w:t>
      </w:r>
      <w:r>
        <w:t xml:space="preserve">. </w:t>
      </w:r>
      <w:r w:rsidR="00000000" w:rsidRPr="00033231">
        <w:t>Que j</w:t>
      </w:r>
      <w:r>
        <w:t>’</w:t>
      </w:r>
      <w:r w:rsidR="00000000" w:rsidRPr="00033231">
        <w:t>aime les l</w:t>
      </w:r>
      <w:r w:rsidR="00000000" w:rsidRPr="00033231">
        <w:t>i</w:t>
      </w:r>
      <w:r w:rsidR="00000000" w:rsidRPr="00033231">
        <w:t>vres et que je déteste les vulgaires commérages</w:t>
      </w:r>
      <w:r>
        <w:t xml:space="preserve">, </w:t>
      </w:r>
      <w:r w:rsidR="00000000" w:rsidRPr="00033231">
        <w:t>cela vous r</w:t>
      </w:r>
      <w:r w:rsidR="00000000" w:rsidRPr="00033231">
        <w:t>e</w:t>
      </w:r>
      <w:r w:rsidR="00000000" w:rsidRPr="00033231">
        <w:t>ga</w:t>
      </w:r>
      <w:r w:rsidR="00000000" w:rsidRPr="00033231">
        <w:t>r</w:t>
      </w:r>
      <w:r w:rsidR="00000000" w:rsidRPr="00033231">
        <w:t>de encore moins</w:t>
      </w:r>
      <w:r>
        <w:t xml:space="preserve">. </w:t>
      </w:r>
      <w:r w:rsidR="00000000" w:rsidRPr="00033231">
        <w:t>Pour ce qui est d</w:t>
      </w:r>
      <w:r>
        <w:t>’</w:t>
      </w:r>
      <w:r w:rsidR="00000000" w:rsidRPr="00033231">
        <w:t>être une faiseuse de r</w:t>
      </w:r>
      <w:r w:rsidR="00000000" w:rsidRPr="00033231">
        <w:t>o</w:t>
      </w:r>
      <w:r w:rsidR="00000000" w:rsidRPr="00033231">
        <w:t>mans</w:t>
      </w:r>
      <w:r>
        <w:t xml:space="preserve">, </w:t>
      </w:r>
      <w:r w:rsidR="00000000" w:rsidRPr="00033231">
        <w:t>c</w:t>
      </w:r>
      <w:r>
        <w:t>’</w:t>
      </w:r>
      <w:r w:rsidR="00000000" w:rsidRPr="00033231">
        <w:t>est pure conjecture de votre part</w:t>
      </w:r>
      <w:r>
        <w:t xml:space="preserve">. </w:t>
      </w:r>
      <w:r w:rsidR="00000000" w:rsidRPr="00033231">
        <w:t xml:space="preserve">Ce </w:t>
      </w:r>
      <w:proofErr w:type="gramStart"/>
      <w:r w:rsidR="00000000" w:rsidRPr="00033231">
        <w:t>n</w:t>
      </w:r>
      <w:r>
        <w:t>’</w:t>
      </w:r>
      <w:r w:rsidR="00000000" w:rsidRPr="00033231">
        <w:t>est</w:t>
      </w:r>
      <w:proofErr w:type="gramEnd"/>
      <w:r w:rsidR="00000000" w:rsidRPr="00033231">
        <w:t xml:space="preserve"> pas un crime d</w:t>
      </w:r>
      <w:r>
        <w:t>’</w:t>
      </w:r>
      <w:r w:rsidR="00000000" w:rsidRPr="00033231">
        <w:t>être la nièce d</w:t>
      </w:r>
      <w:r>
        <w:t>’</w:t>
      </w:r>
      <w:r w:rsidR="00000000" w:rsidRPr="00033231">
        <w:t>un recteur</w:t>
      </w:r>
      <w:r>
        <w:t xml:space="preserve">, </w:t>
      </w:r>
      <w:r w:rsidR="00000000" w:rsidRPr="00033231">
        <w:t>quoique vous puissiez avoir l</w:t>
      </w:r>
      <w:r>
        <w:t>’</w:t>
      </w:r>
      <w:r w:rsidR="00000000" w:rsidRPr="00033231">
        <w:t>esprit assez étroit pour le croire</w:t>
      </w:r>
      <w:r>
        <w:t xml:space="preserve">. </w:t>
      </w:r>
      <w:r w:rsidR="00000000" w:rsidRPr="00033231">
        <w:t>Vous ne m</w:t>
      </w:r>
      <w:r>
        <w:t>’</w:t>
      </w:r>
      <w:r w:rsidR="00000000" w:rsidRPr="00033231">
        <w:t>aimez pas</w:t>
      </w:r>
      <w:r>
        <w:t xml:space="preserve"> ; </w:t>
      </w:r>
      <w:r w:rsidR="00000000" w:rsidRPr="00033231">
        <w:t>vous n</w:t>
      </w:r>
      <w:r>
        <w:t>’</w:t>
      </w:r>
      <w:r w:rsidR="00000000" w:rsidRPr="00033231">
        <w:t>avez aucune juste raison de me haïr</w:t>
      </w:r>
      <w:r>
        <w:t xml:space="preserve"> : </w:t>
      </w:r>
      <w:r w:rsidR="00000000" w:rsidRPr="00033231">
        <w:t>en conséquence</w:t>
      </w:r>
      <w:r>
        <w:t xml:space="preserve">, </w:t>
      </w:r>
      <w:r w:rsidR="00000000" w:rsidRPr="00033231">
        <w:t>gardez pour vous l</w:t>
      </w:r>
      <w:r>
        <w:t>’</w:t>
      </w:r>
      <w:r w:rsidR="00000000" w:rsidRPr="00033231">
        <w:t>expression de votre haine</w:t>
      </w:r>
      <w:r>
        <w:t xml:space="preserve">. </w:t>
      </w:r>
      <w:r w:rsidR="00000000" w:rsidRPr="00033231">
        <w:t>Si jamais</w:t>
      </w:r>
      <w:r>
        <w:t xml:space="preserve">, </w:t>
      </w:r>
      <w:r w:rsidR="00000000" w:rsidRPr="00033231">
        <w:t>à l</w:t>
      </w:r>
      <w:r>
        <w:t>’</w:t>
      </w:r>
      <w:r w:rsidR="00000000" w:rsidRPr="00033231">
        <w:t>avenir</w:t>
      </w:r>
      <w:r>
        <w:t xml:space="preserve">, </w:t>
      </w:r>
      <w:r w:rsidR="00000000" w:rsidRPr="00033231">
        <w:t>il vous a</w:t>
      </w:r>
      <w:r w:rsidR="00000000" w:rsidRPr="00033231">
        <w:t>r</w:t>
      </w:r>
      <w:r w:rsidR="00000000" w:rsidRPr="00033231">
        <w:t>rive de la manifester</w:t>
      </w:r>
      <w:r>
        <w:t xml:space="preserve">, </w:t>
      </w:r>
      <w:r w:rsidR="00000000" w:rsidRPr="00033231">
        <w:t>je vous répondrai peut-être avec moins de réserve que je ne viens de le faire</w:t>
      </w:r>
      <w:r>
        <w:t>. »</w:t>
      </w:r>
    </w:p>
    <w:p w14:paraId="1A7EDBE7" w14:textId="77777777" w:rsidR="004F69D6" w:rsidRDefault="00000000" w:rsidP="0021796F">
      <w:r w:rsidRPr="00033231">
        <w:t>Elle se tut et s</w:t>
      </w:r>
      <w:r w:rsidR="004F69D6">
        <w:t>’</w:t>
      </w:r>
      <w:r w:rsidRPr="00033231">
        <w:t>assit</w:t>
      </w:r>
      <w:r w:rsidR="004F69D6">
        <w:t xml:space="preserve">, </w:t>
      </w:r>
      <w:r w:rsidRPr="00033231">
        <w:t>pâle et calme</w:t>
      </w:r>
      <w:r w:rsidR="004F69D6">
        <w:t xml:space="preserve">. </w:t>
      </w:r>
      <w:r w:rsidRPr="00033231">
        <w:t>Elle avait parlé de son ton le plus clair</w:t>
      </w:r>
      <w:r w:rsidR="004F69D6">
        <w:t xml:space="preserve">, </w:t>
      </w:r>
      <w:r w:rsidRPr="00033231">
        <w:t>ni vite</w:t>
      </w:r>
      <w:r w:rsidR="004F69D6">
        <w:t xml:space="preserve">, </w:t>
      </w:r>
      <w:r w:rsidRPr="00033231">
        <w:t>ni haut</w:t>
      </w:r>
      <w:r w:rsidR="004F69D6">
        <w:t xml:space="preserve"> ; </w:t>
      </w:r>
      <w:r w:rsidRPr="00033231">
        <w:t>mais le son argenté de sa voix vibrait aux oreilles</w:t>
      </w:r>
      <w:r w:rsidR="004F69D6">
        <w:t xml:space="preserve">. </w:t>
      </w:r>
      <w:r w:rsidRPr="00033231">
        <w:t>Le courant qui circulait dans ses veines était aussi rapide qu</w:t>
      </w:r>
      <w:r w:rsidR="004F69D6">
        <w:t>’</w:t>
      </w:r>
      <w:r w:rsidRPr="00033231">
        <w:t>il était peu apparent</w:t>
      </w:r>
      <w:r w:rsidR="004F69D6">
        <w:t>.</w:t>
      </w:r>
    </w:p>
    <w:p w14:paraId="5FE56E76" w14:textId="77777777" w:rsidR="004F69D6" w:rsidRDefault="00000000" w:rsidP="0021796F">
      <w:proofErr w:type="spellStart"/>
      <w:r w:rsidRPr="00033231">
        <w:t>Mistress</w:t>
      </w:r>
      <w:proofErr w:type="spellEnd"/>
      <w:r w:rsidRPr="00033231">
        <w:t xml:space="preserve"> Yorke ne s</w:t>
      </w:r>
      <w:r w:rsidR="004F69D6">
        <w:t>’</w:t>
      </w:r>
      <w:r w:rsidRPr="00033231">
        <w:t>irrita pas à ce reproche</w:t>
      </w:r>
      <w:r w:rsidR="004F69D6">
        <w:t xml:space="preserve">, </w:t>
      </w:r>
      <w:r w:rsidRPr="00033231">
        <w:t>formulé avec une sévérité si simple</w:t>
      </w:r>
      <w:r w:rsidR="004F69D6">
        <w:t xml:space="preserve">, </w:t>
      </w:r>
      <w:r w:rsidRPr="00033231">
        <w:t>dicté par une fierté si calme</w:t>
      </w:r>
      <w:r w:rsidR="004F69D6">
        <w:t xml:space="preserve">. </w:t>
      </w:r>
      <w:r w:rsidRPr="00033231">
        <w:t>Se tournant froidement vers miss Moore</w:t>
      </w:r>
      <w:r w:rsidR="004F69D6">
        <w:t xml:space="preserve">, </w:t>
      </w:r>
      <w:r w:rsidRPr="00033231">
        <w:t>elle dit avec un signe de tête a</w:t>
      </w:r>
      <w:r w:rsidRPr="00033231">
        <w:t>p</w:t>
      </w:r>
      <w:r w:rsidRPr="00033231">
        <w:t>probateur</w:t>
      </w:r>
      <w:r w:rsidR="004F69D6">
        <w:t> :</w:t>
      </w:r>
    </w:p>
    <w:p w14:paraId="3EB5B149" w14:textId="77777777" w:rsidR="004F69D6" w:rsidRDefault="004F69D6" w:rsidP="0021796F">
      <w:r>
        <w:lastRenderedPageBreak/>
        <w:t>« </w:t>
      </w:r>
      <w:r w:rsidR="00000000" w:rsidRPr="00033231">
        <w:t>Après tout</w:t>
      </w:r>
      <w:r>
        <w:t xml:space="preserve">, </w:t>
      </w:r>
      <w:r w:rsidR="00000000" w:rsidRPr="00033231">
        <w:t>elle a du cœur</w:t>
      </w:r>
      <w:r>
        <w:t xml:space="preserve">. </w:t>
      </w:r>
      <w:r w:rsidR="00000000" w:rsidRPr="00033231">
        <w:t>Parlez toujours aussi honn</w:t>
      </w:r>
      <w:r w:rsidR="00000000" w:rsidRPr="00033231">
        <w:t>ê</w:t>
      </w:r>
      <w:r w:rsidR="00000000" w:rsidRPr="00033231">
        <w:t>tement que vous venez de le faire</w:t>
      </w:r>
      <w:r>
        <w:t xml:space="preserve">, </w:t>
      </w:r>
      <w:r w:rsidR="00000000" w:rsidRPr="00033231">
        <w:t>continua-t-elle</w:t>
      </w:r>
      <w:r>
        <w:t xml:space="preserve">, </w:t>
      </w:r>
      <w:r w:rsidR="00000000" w:rsidRPr="00033231">
        <w:t>et vous vous en trouverez bien</w:t>
      </w:r>
      <w:r>
        <w:t>.</w:t>
      </w:r>
    </w:p>
    <w:p w14:paraId="68160CDA" w14:textId="77777777" w:rsidR="004F69D6" w:rsidRDefault="004F69D6" w:rsidP="0021796F">
      <w:r>
        <w:t>— </w:t>
      </w:r>
      <w:r w:rsidR="00000000" w:rsidRPr="00033231">
        <w:t>Je repousse une recommandation si offensante</w:t>
      </w:r>
      <w:r>
        <w:t xml:space="preserve">, </w:t>
      </w:r>
      <w:r w:rsidR="00000000" w:rsidRPr="00033231">
        <w:t>répondit Caroline</w:t>
      </w:r>
      <w:r>
        <w:t xml:space="preserve">, </w:t>
      </w:r>
      <w:r w:rsidR="00000000" w:rsidRPr="00033231">
        <w:t>du même ton et avec le même regard que précéde</w:t>
      </w:r>
      <w:r w:rsidR="00000000" w:rsidRPr="00033231">
        <w:t>m</w:t>
      </w:r>
      <w:r w:rsidR="00000000" w:rsidRPr="00033231">
        <w:t>ment</w:t>
      </w:r>
      <w:r>
        <w:t xml:space="preserve">. </w:t>
      </w:r>
      <w:r w:rsidR="00000000" w:rsidRPr="00033231">
        <w:t>Je rejette un conseil empoisonné par l</w:t>
      </w:r>
      <w:r>
        <w:t>’</w:t>
      </w:r>
      <w:r w:rsidR="00000000" w:rsidRPr="00033231">
        <w:t>insinuation</w:t>
      </w:r>
      <w:r>
        <w:t xml:space="preserve">. </w:t>
      </w:r>
      <w:r w:rsidR="00000000" w:rsidRPr="00033231">
        <w:t>C</w:t>
      </w:r>
      <w:r>
        <w:t>’</w:t>
      </w:r>
      <w:r w:rsidR="00000000" w:rsidRPr="00033231">
        <w:t>est mon droit de parler comme je le crois convenable</w:t>
      </w:r>
      <w:r>
        <w:t xml:space="preserve">. </w:t>
      </w:r>
      <w:r w:rsidR="00000000" w:rsidRPr="00033231">
        <w:t>Bien loin de toujours parler comme je viens de le faire</w:t>
      </w:r>
      <w:r>
        <w:t xml:space="preserve">, </w:t>
      </w:r>
      <w:r w:rsidR="00000000" w:rsidRPr="00033231">
        <w:t>je ne me permettrai jamais avec personne un ton si sévère</w:t>
      </w:r>
      <w:r>
        <w:t xml:space="preserve">, </w:t>
      </w:r>
      <w:r w:rsidR="00000000" w:rsidRPr="00033231">
        <w:t>un tel langage</w:t>
      </w:r>
      <w:r>
        <w:t xml:space="preserve">, </w:t>
      </w:r>
      <w:r w:rsidR="00000000" w:rsidRPr="00033231">
        <w:t>sinon pour répondre à une insulte non provoquée</w:t>
      </w:r>
      <w:r>
        <w:t>.</w:t>
      </w:r>
    </w:p>
    <w:p w14:paraId="35A56CB6" w14:textId="77777777" w:rsidR="004F69D6" w:rsidRDefault="004F69D6" w:rsidP="0021796F">
      <w:r>
        <w:t>— </w:t>
      </w:r>
      <w:r w:rsidR="00000000" w:rsidRPr="00033231">
        <w:t>Mère</w:t>
      </w:r>
      <w:r>
        <w:t xml:space="preserve">, </w:t>
      </w:r>
      <w:r w:rsidR="00000000" w:rsidRPr="00033231">
        <w:t>vous avez trouvé votre égale</w:t>
      </w:r>
      <w:r>
        <w:t>, »</w:t>
      </w:r>
      <w:r w:rsidR="00000000" w:rsidRPr="00033231">
        <w:t xml:space="preserve"> dit la petite Jessie</w:t>
      </w:r>
      <w:r>
        <w:t xml:space="preserve">, </w:t>
      </w:r>
      <w:r w:rsidR="00000000" w:rsidRPr="00033231">
        <w:t>que cette scène paraissait grandement édifier</w:t>
      </w:r>
      <w:r>
        <w:t>.</w:t>
      </w:r>
    </w:p>
    <w:p w14:paraId="3FC625A5" w14:textId="77777777" w:rsidR="004F69D6" w:rsidRDefault="00000000" w:rsidP="0021796F">
      <w:r w:rsidRPr="00033231">
        <w:t>Rose avait entendu le tout sans faire paraître la moindre émotion</w:t>
      </w:r>
      <w:r w:rsidR="004F69D6">
        <w:t xml:space="preserve">. </w:t>
      </w:r>
      <w:r w:rsidRPr="00033231">
        <w:t>Elle dit</w:t>
      </w:r>
      <w:r w:rsidR="004F69D6">
        <w:t> :</w:t>
      </w:r>
    </w:p>
    <w:p w14:paraId="0FFB45C2" w14:textId="264853DE" w:rsidR="00000000" w:rsidRPr="00033231" w:rsidRDefault="004F69D6" w:rsidP="0021796F">
      <w:r>
        <w:t>« </w:t>
      </w:r>
      <w:r w:rsidR="00000000" w:rsidRPr="00033231">
        <w:t>Non</w:t>
      </w:r>
      <w:r>
        <w:t xml:space="preserve"> ! </w:t>
      </w:r>
      <w:r w:rsidR="00000000" w:rsidRPr="00033231">
        <w:t xml:space="preserve">miss </w:t>
      </w:r>
      <w:proofErr w:type="spellStart"/>
      <w:r w:rsidR="00000000" w:rsidRPr="00033231">
        <w:t>Helstone</w:t>
      </w:r>
      <w:proofErr w:type="spellEnd"/>
      <w:r w:rsidR="00000000" w:rsidRPr="00033231">
        <w:t xml:space="preserve"> n</w:t>
      </w:r>
      <w:r>
        <w:t>’</w:t>
      </w:r>
      <w:r w:rsidR="00000000" w:rsidRPr="00033231">
        <w:t>est pas l</w:t>
      </w:r>
      <w:r>
        <w:t>’</w:t>
      </w:r>
      <w:r w:rsidR="00000000" w:rsidRPr="00033231">
        <w:t>égale de ma mère</w:t>
      </w:r>
      <w:r>
        <w:t xml:space="preserve">, </w:t>
      </w:r>
      <w:r w:rsidR="00000000" w:rsidRPr="00033231">
        <w:t>car elle se fâche</w:t>
      </w:r>
      <w:r>
        <w:t xml:space="preserve"> ; </w:t>
      </w:r>
      <w:r w:rsidR="00000000" w:rsidRPr="00033231">
        <w:t>ma mère la réduirait en quelques semaines</w:t>
      </w:r>
      <w:r>
        <w:t xml:space="preserve">. </w:t>
      </w:r>
      <w:r w:rsidR="00000000" w:rsidRPr="00033231">
        <w:t xml:space="preserve">Shirley </w:t>
      </w:r>
      <w:proofErr w:type="spellStart"/>
      <w:r w:rsidR="00000000" w:rsidRPr="00033231">
        <w:t>Keeldar</w:t>
      </w:r>
      <w:proofErr w:type="spellEnd"/>
      <w:r w:rsidR="00000000" w:rsidRPr="00033231">
        <w:t xml:space="preserve"> se contient mieux</w:t>
      </w:r>
      <w:r>
        <w:t xml:space="preserve">. </w:t>
      </w:r>
      <w:r w:rsidR="00000000" w:rsidRPr="00033231">
        <w:t>Mère</w:t>
      </w:r>
      <w:r>
        <w:t xml:space="preserve">, </w:t>
      </w:r>
      <w:r w:rsidR="00000000" w:rsidRPr="00033231">
        <w:t>vous n</w:t>
      </w:r>
      <w:r>
        <w:t>’</w:t>
      </w:r>
      <w:r w:rsidR="00000000" w:rsidRPr="00033231">
        <w:t xml:space="preserve">avez jamais pu blesser miss </w:t>
      </w:r>
      <w:proofErr w:type="spellStart"/>
      <w:r w:rsidR="00000000" w:rsidRPr="00033231">
        <w:t>Keeldar</w:t>
      </w:r>
      <w:proofErr w:type="spellEnd"/>
      <w:r>
        <w:t xml:space="preserve">. </w:t>
      </w:r>
      <w:r w:rsidR="00000000" w:rsidRPr="00033231">
        <w:t xml:space="preserve">Sous ses </w:t>
      </w:r>
      <w:proofErr w:type="spellStart"/>
      <w:r w:rsidR="00000000" w:rsidRPr="00033231">
        <w:t>vêtemens</w:t>
      </w:r>
      <w:proofErr w:type="spellEnd"/>
      <w:r w:rsidR="00000000" w:rsidRPr="00033231">
        <w:t xml:space="preserve"> de soie</w:t>
      </w:r>
      <w:r>
        <w:t xml:space="preserve">, </w:t>
      </w:r>
      <w:r w:rsidR="00000000" w:rsidRPr="00033231">
        <w:t>elle porte une armure que vous ne pouvez pénétrer</w:t>
      </w:r>
      <w:r>
        <w:t>. »</w:t>
      </w:r>
    </w:p>
    <w:p w14:paraId="002B997E" w14:textId="77777777" w:rsidR="004F69D6" w:rsidRDefault="00000000" w:rsidP="0021796F">
      <w:proofErr w:type="spellStart"/>
      <w:r w:rsidRPr="00033231">
        <w:t>Mistress</w:t>
      </w:r>
      <w:proofErr w:type="spellEnd"/>
      <w:r w:rsidRPr="00033231">
        <w:t xml:space="preserve"> Yorke se plaignait souvent que ses enfants étaient mutins</w:t>
      </w:r>
      <w:r w:rsidR="004F69D6">
        <w:t xml:space="preserve">. </w:t>
      </w:r>
      <w:r w:rsidRPr="00033231">
        <w:t>Chose étrange</w:t>
      </w:r>
      <w:r w:rsidR="004F69D6">
        <w:t xml:space="preserve">, </w:t>
      </w:r>
      <w:r w:rsidRPr="00033231">
        <w:t>avec toute sa rigueur et sa force de c</w:t>
      </w:r>
      <w:r w:rsidRPr="00033231">
        <w:t>a</w:t>
      </w:r>
      <w:r w:rsidRPr="00033231">
        <w:t>ractère</w:t>
      </w:r>
      <w:r w:rsidR="004F69D6">
        <w:t xml:space="preserve">, </w:t>
      </w:r>
      <w:r w:rsidRPr="00033231">
        <w:t>elle ne pouvait acquérir sur eux aucune autorité</w:t>
      </w:r>
      <w:r w:rsidR="004F69D6">
        <w:t xml:space="preserve"> : </w:t>
      </w:r>
      <w:r w:rsidRPr="00033231">
        <w:t>un r</w:t>
      </w:r>
      <w:r w:rsidRPr="00033231">
        <w:t>e</w:t>
      </w:r>
      <w:r w:rsidRPr="00033231">
        <w:t>gard de leur père avait plus d</w:t>
      </w:r>
      <w:r w:rsidR="004F69D6">
        <w:t>’</w:t>
      </w:r>
      <w:r w:rsidRPr="00033231">
        <w:t>influence sur eux qu</w:t>
      </w:r>
      <w:r w:rsidR="004F69D6">
        <w:t>’</w:t>
      </w:r>
      <w:r w:rsidRPr="00033231">
        <w:t>une répr</w:t>
      </w:r>
      <w:r w:rsidRPr="00033231">
        <w:t>i</w:t>
      </w:r>
      <w:r w:rsidRPr="00033231">
        <w:t>mande de leur mère</w:t>
      </w:r>
      <w:r w:rsidR="004F69D6">
        <w:t>.</w:t>
      </w:r>
    </w:p>
    <w:p w14:paraId="1C42C8EE" w14:textId="77777777" w:rsidR="004F69D6" w:rsidRDefault="00000000" w:rsidP="0021796F">
      <w:r w:rsidRPr="00033231">
        <w:t>Miss Moore</w:t>
      </w:r>
      <w:r w:rsidR="004F69D6">
        <w:t xml:space="preserve">, </w:t>
      </w:r>
      <w:r w:rsidRPr="00033231">
        <w:t>à laquelle la position de témoin dans une a</w:t>
      </w:r>
      <w:r w:rsidRPr="00033231">
        <w:t>l</w:t>
      </w:r>
      <w:r w:rsidRPr="00033231">
        <w:t>tercation où elle ne prenait aucune part déplaisait beaucoup</w:t>
      </w:r>
      <w:r w:rsidR="004F69D6">
        <w:t xml:space="preserve">, </w:t>
      </w:r>
      <w:r w:rsidRPr="00033231">
        <w:t>rassemblant sa dignité</w:t>
      </w:r>
      <w:r w:rsidR="004F69D6">
        <w:t xml:space="preserve">, </w:t>
      </w:r>
      <w:r w:rsidRPr="00033231">
        <w:t>se préparait à prononcer un discours pour prouver à chacune des parties qu</w:t>
      </w:r>
      <w:r w:rsidR="004F69D6">
        <w:t>’</w:t>
      </w:r>
      <w:r w:rsidRPr="00033231">
        <w:t>elle avait tort</w:t>
      </w:r>
      <w:r w:rsidR="004F69D6">
        <w:t xml:space="preserve">, </w:t>
      </w:r>
      <w:r w:rsidRPr="00033231">
        <w:t>qu</w:t>
      </w:r>
      <w:r w:rsidR="004F69D6">
        <w:t>’</w:t>
      </w:r>
      <w:r w:rsidRPr="00033231">
        <w:t>elle d</w:t>
      </w:r>
      <w:r w:rsidRPr="00033231">
        <w:t>e</w:t>
      </w:r>
      <w:r w:rsidRPr="00033231">
        <w:t>vait rougir d</w:t>
      </w:r>
      <w:r w:rsidR="004F69D6">
        <w:t>’</w:t>
      </w:r>
      <w:r w:rsidRPr="00033231">
        <w:t>elle-même et se soumettre humblement au sens supérieur de celle qui s</w:t>
      </w:r>
      <w:r w:rsidR="004F69D6">
        <w:t>’</w:t>
      </w:r>
      <w:r w:rsidRPr="00033231">
        <w:t>adressait alors à elle</w:t>
      </w:r>
      <w:r w:rsidR="004F69D6">
        <w:t xml:space="preserve">. </w:t>
      </w:r>
      <w:r w:rsidRPr="00033231">
        <w:lastRenderedPageBreak/>
        <w:t>Heureusement pour son auditoire</w:t>
      </w:r>
      <w:r w:rsidR="004F69D6">
        <w:t xml:space="preserve">, </w:t>
      </w:r>
      <w:r w:rsidRPr="00033231">
        <w:t>elle n</w:t>
      </w:r>
      <w:r w:rsidR="004F69D6">
        <w:t>’</w:t>
      </w:r>
      <w:r w:rsidRPr="00033231">
        <w:t>avait pas parlé plus de dix minutes</w:t>
      </w:r>
      <w:r w:rsidR="004F69D6">
        <w:t xml:space="preserve">, </w:t>
      </w:r>
      <w:r w:rsidRPr="00033231">
        <w:t>que l</w:t>
      </w:r>
      <w:r w:rsidR="004F69D6">
        <w:t>’</w:t>
      </w:r>
      <w:r w:rsidRPr="00033231">
        <w:t>entrée de Sarah avec le service à thé appela son attention</w:t>
      </w:r>
      <w:r w:rsidR="004F69D6">
        <w:t xml:space="preserve">, </w:t>
      </w:r>
      <w:r w:rsidRPr="00033231">
        <w:t>d</w:t>
      </w:r>
      <w:r w:rsidR="004F69D6">
        <w:t>’</w:t>
      </w:r>
      <w:r w:rsidRPr="00033231">
        <w:t>abord sur le fait que cette demoiselle avait un peigne doré dans ses cheveux et un collier rouge autour du cou</w:t>
      </w:r>
      <w:r w:rsidR="004F69D6">
        <w:t xml:space="preserve">, </w:t>
      </w:r>
      <w:r w:rsidRPr="00033231">
        <w:t>et ensuite sur le devoir de faire le thé</w:t>
      </w:r>
      <w:r w:rsidR="004F69D6">
        <w:t xml:space="preserve">. </w:t>
      </w:r>
      <w:r w:rsidRPr="00033231">
        <w:t>Après le repas</w:t>
      </w:r>
      <w:r w:rsidR="004F69D6">
        <w:t xml:space="preserve">, </w:t>
      </w:r>
      <w:r w:rsidRPr="00033231">
        <w:t>Rose la remit en be</w:t>
      </w:r>
      <w:r w:rsidRPr="00033231">
        <w:t>l</w:t>
      </w:r>
      <w:r w:rsidRPr="00033231">
        <w:t>le humeur en lui demandant une chanson</w:t>
      </w:r>
      <w:r w:rsidR="004F69D6">
        <w:t xml:space="preserve">, </w:t>
      </w:r>
      <w:r w:rsidRPr="00033231">
        <w:t>puis en l</w:t>
      </w:r>
      <w:r w:rsidR="004F69D6">
        <w:t>’</w:t>
      </w:r>
      <w:r w:rsidRPr="00033231">
        <w:t>engageant dans une intelligente et vive conversation sur l</w:t>
      </w:r>
      <w:r w:rsidR="004F69D6">
        <w:t>’</w:t>
      </w:r>
      <w:r w:rsidRPr="00033231">
        <w:t>art de jouer de la guitare et la musique en général</w:t>
      </w:r>
      <w:r w:rsidR="004F69D6">
        <w:t>.</w:t>
      </w:r>
    </w:p>
    <w:p w14:paraId="614B46FA" w14:textId="4F61D3F9" w:rsidR="004F69D6" w:rsidRDefault="00000000" w:rsidP="0021796F">
      <w:r w:rsidRPr="00033231">
        <w:t>Jessie</w:t>
      </w:r>
      <w:r w:rsidR="004F69D6">
        <w:t xml:space="preserve">, </w:t>
      </w:r>
      <w:r w:rsidRPr="00033231">
        <w:t>pendant ce temps</w:t>
      </w:r>
      <w:r w:rsidR="004F69D6">
        <w:t xml:space="preserve">, </w:t>
      </w:r>
      <w:r w:rsidRPr="00033231">
        <w:t>dirigeait ses assiduités vers Car</w:t>
      </w:r>
      <w:r w:rsidRPr="00033231">
        <w:t>o</w:t>
      </w:r>
      <w:r w:rsidRPr="00033231">
        <w:t>line</w:t>
      </w:r>
      <w:r w:rsidR="004F69D6">
        <w:t xml:space="preserve">. </w:t>
      </w:r>
      <w:r w:rsidRPr="00033231">
        <w:t>Assise à ses pieds sur un tabouret</w:t>
      </w:r>
      <w:r w:rsidR="004F69D6">
        <w:t xml:space="preserve">, </w:t>
      </w:r>
      <w:r w:rsidRPr="00033231">
        <w:t>elle lui parla d</w:t>
      </w:r>
      <w:r w:rsidR="004F69D6">
        <w:t>’</w:t>
      </w:r>
      <w:r w:rsidRPr="00033231">
        <w:t>abord r</w:t>
      </w:r>
      <w:r w:rsidRPr="00033231">
        <w:t>e</w:t>
      </w:r>
      <w:r w:rsidRPr="00033231">
        <w:t>ligion</w:t>
      </w:r>
      <w:r w:rsidR="004F69D6">
        <w:t xml:space="preserve">, </w:t>
      </w:r>
      <w:r w:rsidRPr="00033231">
        <w:t>puis politique</w:t>
      </w:r>
      <w:r w:rsidR="004F69D6">
        <w:t xml:space="preserve">. </w:t>
      </w:r>
      <w:r w:rsidRPr="00033231">
        <w:t>Jessie avait coutume à la maison d</w:t>
      </w:r>
      <w:r w:rsidR="004F69D6">
        <w:t>’</w:t>
      </w:r>
      <w:r w:rsidRPr="00033231">
        <w:t>écouter avidement ce que son père disait sur ces sujets</w:t>
      </w:r>
      <w:r w:rsidR="004F69D6">
        <w:t xml:space="preserve">, </w:t>
      </w:r>
      <w:proofErr w:type="gramStart"/>
      <w:r w:rsidRPr="00033231">
        <w:t>puis ensuite</w:t>
      </w:r>
      <w:proofErr w:type="gramEnd"/>
      <w:r w:rsidR="004F69D6">
        <w:t xml:space="preserve">, </w:t>
      </w:r>
      <w:r w:rsidRPr="00033231">
        <w:t>en compagnie</w:t>
      </w:r>
      <w:r w:rsidR="004F69D6">
        <w:t xml:space="preserve">, </w:t>
      </w:r>
      <w:r w:rsidRPr="00033231">
        <w:t>de débiter</w:t>
      </w:r>
      <w:r w:rsidR="004F69D6">
        <w:t xml:space="preserve">, </w:t>
      </w:r>
      <w:r w:rsidRPr="00033231">
        <w:t>avec plus de facilité que de jugement ou de discrétion</w:t>
      </w:r>
      <w:r w:rsidR="004F69D6">
        <w:t xml:space="preserve">, </w:t>
      </w:r>
      <w:r w:rsidRPr="00033231">
        <w:t>ses opinions</w:t>
      </w:r>
      <w:r w:rsidR="004F69D6">
        <w:t xml:space="preserve">, </w:t>
      </w:r>
      <w:r w:rsidRPr="00033231">
        <w:t>ses antipathies ou ses préférences</w:t>
      </w:r>
      <w:r w:rsidR="004F69D6">
        <w:t xml:space="preserve">. </w:t>
      </w:r>
      <w:r w:rsidRPr="00033231">
        <w:t>Elle reprocha vivement à Caroline d</w:t>
      </w:r>
      <w:r w:rsidR="004F69D6">
        <w:t>’</w:t>
      </w:r>
      <w:r w:rsidRPr="00033231">
        <w:t>être membre de l</w:t>
      </w:r>
      <w:r w:rsidR="004F69D6">
        <w:t>’</w:t>
      </w:r>
      <w:r w:rsidRPr="00033231">
        <w:t>Église établie et d</w:t>
      </w:r>
      <w:r w:rsidR="004F69D6">
        <w:t>’</w:t>
      </w:r>
      <w:r w:rsidRPr="00033231">
        <w:t>avoir un oncle ecclésiastique</w:t>
      </w:r>
      <w:r w:rsidR="004F69D6">
        <w:t xml:space="preserve">. </w:t>
      </w:r>
      <w:r w:rsidRPr="00033231">
        <w:t>Elle lui apprit qu</w:t>
      </w:r>
      <w:r w:rsidR="004F69D6">
        <w:t>’</w:t>
      </w:r>
      <w:r w:rsidRPr="00033231">
        <w:t>elle vivait à la charge du pays</w:t>
      </w:r>
      <w:r w:rsidR="004F69D6">
        <w:t xml:space="preserve">, </w:t>
      </w:r>
      <w:r w:rsidRPr="00033231">
        <w:t>et qu</w:t>
      </w:r>
      <w:r w:rsidR="004F69D6">
        <w:t>’</w:t>
      </w:r>
      <w:r w:rsidRPr="00033231">
        <w:t>elle ferait mieux de travailler pour vivre honnêtement que de passer une vie oisive et de ma</w:t>
      </w:r>
      <w:r w:rsidRPr="00033231">
        <w:t>n</w:t>
      </w:r>
      <w:r w:rsidRPr="00033231">
        <w:t>ger le pain de la paresse sous forme de dîmes</w:t>
      </w:r>
      <w:r w:rsidR="004F69D6">
        <w:t xml:space="preserve">. </w:t>
      </w:r>
      <w:r w:rsidRPr="00033231">
        <w:t>Ensuite Jessie passa en revue le ministère alors au pouvoir</w:t>
      </w:r>
      <w:r w:rsidR="004F69D6">
        <w:t xml:space="preserve"> ; </w:t>
      </w:r>
      <w:r w:rsidRPr="00033231">
        <w:t>elle fit une me</w:t>
      </w:r>
      <w:r w:rsidRPr="00033231">
        <w:t>n</w:t>
      </w:r>
      <w:r w:rsidRPr="00033231">
        <w:t xml:space="preserve">tion familière de lord </w:t>
      </w:r>
      <w:proofErr w:type="spellStart"/>
      <w:r w:rsidRPr="00033231">
        <w:t>Castelreagh</w:t>
      </w:r>
      <w:proofErr w:type="spellEnd"/>
      <w:r w:rsidRPr="00033231">
        <w:t xml:space="preserve"> et de </w:t>
      </w:r>
      <w:r w:rsidR="004F69D6">
        <w:t>M. </w:t>
      </w:r>
      <w:r w:rsidRPr="00033231">
        <w:t>Percival</w:t>
      </w:r>
      <w:r w:rsidR="004F69D6">
        <w:t xml:space="preserve">. </w:t>
      </w:r>
      <w:r w:rsidRPr="00033231">
        <w:t>Elle orna chacun d</w:t>
      </w:r>
      <w:r w:rsidR="004F69D6">
        <w:t>’</w:t>
      </w:r>
      <w:r w:rsidRPr="00033231">
        <w:t>un caractère qui eût pu séparément convenir à Moloch et à Bélial</w:t>
      </w:r>
      <w:r w:rsidR="004F69D6">
        <w:t xml:space="preserve">. </w:t>
      </w:r>
      <w:r w:rsidRPr="00033231">
        <w:t>Elle dénonça la guerre comme un meurtre en grand</w:t>
      </w:r>
      <w:r w:rsidR="004F69D6">
        <w:t xml:space="preserve">, </w:t>
      </w:r>
      <w:r w:rsidRPr="00033231">
        <w:t>et lord Wellington comme un boucher mercenaire</w:t>
      </w:r>
      <w:r w:rsidR="004F69D6">
        <w:t>.</w:t>
      </w:r>
    </w:p>
    <w:p w14:paraId="26D596E5" w14:textId="77777777" w:rsidR="004F69D6" w:rsidRDefault="00000000" w:rsidP="0021796F">
      <w:r w:rsidRPr="00033231">
        <w:t>Caroline écoutait avec une édifiante attention</w:t>
      </w:r>
      <w:r w:rsidR="004F69D6">
        <w:t xml:space="preserve">. </w:t>
      </w:r>
      <w:r w:rsidRPr="00033231">
        <w:t>Il était très-comique d</w:t>
      </w:r>
      <w:r w:rsidR="004F69D6">
        <w:t>’</w:t>
      </w:r>
      <w:r w:rsidRPr="00033231">
        <w:t>entendre ce vigoureux petit jacobin enfermé dans une robe de mousseline répéter les récriminations de son père dans son nerveux dialecte dorique</w:t>
      </w:r>
      <w:r w:rsidR="004F69D6">
        <w:t xml:space="preserve">. </w:t>
      </w:r>
      <w:r w:rsidRPr="00033231">
        <w:t>N</w:t>
      </w:r>
      <w:r w:rsidR="004F69D6">
        <w:t>’</w:t>
      </w:r>
      <w:r w:rsidRPr="00033231">
        <w:t>étant pas méchante par sa nature</w:t>
      </w:r>
      <w:r w:rsidR="004F69D6">
        <w:t xml:space="preserve">, </w:t>
      </w:r>
      <w:r w:rsidRPr="00033231">
        <w:t>son langage n</w:t>
      </w:r>
      <w:r w:rsidR="004F69D6">
        <w:t>’</w:t>
      </w:r>
      <w:r w:rsidRPr="00033231">
        <w:t>était pas si amer qu</w:t>
      </w:r>
      <w:r w:rsidR="004F69D6">
        <w:t>’</w:t>
      </w:r>
      <w:r w:rsidRPr="00033231">
        <w:t xml:space="preserve">il était </w:t>
      </w:r>
      <w:r w:rsidRPr="00033231">
        <w:lastRenderedPageBreak/>
        <w:t>fort</w:t>
      </w:r>
      <w:r w:rsidR="004F69D6">
        <w:t xml:space="preserve">, </w:t>
      </w:r>
      <w:r w:rsidRPr="00033231">
        <w:t>et sa p</w:t>
      </w:r>
      <w:r w:rsidRPr="00033231">
        <w:t>e</w:t>
      </w:r>
      <w:r w:rsidRPr="00033231">
        <w:t>t</w:t>
      </w:r>
      <w:r w:rsidRPr="00033231">
        <w:t>i</w:t>
      </w:r>
      <w:r w:rsidRPr="00033231">
        <w:t>te figure expressive donnait à chaque phrase un piquant qui captivait l</w:t>
      </w:r>
      <w:r w:rsidR="004F69D6">
        <w:t>’</w:t>
      </w:r>
      <w:r w:rsidRPr="00033231">
        <w:t>intérêt de celle qui l</w:t>
      </w:r>
      <w:r w:rsidR="004F69D6">
        <w:t>’</w:t>
      </w:r>
      <w:r w:rsidRPr="00033231">
        <w:t>écoutait</w:t>
      </w:r>
      <w:r w:rsidR="004F69D6">
        <w:t>.</w:t>
      </w:r>
    </w:p>
    <w:p w14:paraId="0E96DC89" w14:textId="68346181" w:rsidR="004F69D6" w:rsidRDefault="00000000" w:rsidP="0021796F">
      <w:r w:rsidRPr="00033231">
        <w:t>Caroline la gronda lorsqu</w:t>
      </w:r>
      <w:r w:rsidR="004F69D6">
        <w:t>’</w:t>
      </w:r>
      <w:r w:rsidRPr="00033231">
        <w:t>elle dit du mal de Wellington</w:t>
      </w:r>
      <w:r w:rsidR="004F69D6">
        <w:t xml:space="preserve"> ; </w:t>
      </w:r>
      <w:r w:rsidRPr="00033231">
        <w:t>mais elle écouta avec plaisir la tirade suivante sur le prince r</w:t>
      </w:r>
      <w:r w:rsidRPr="00033231">
        <w:t>é</w:t>
      </w:r>
      <w:r w:rsidRPr="00033231">
        <w:t>gent</w:t>
      </w:r>
      <w:r w:rsidR="004F69D6">
        <w:t xml:space="preserve">. </w:t>
      </w:r>
      <w:r w:rsidRPr="00033231">
        <w:t>Jessie vit bientôt à l</w:t>
      </w:r>
      <w:r w:rsidR="004F69D6">
        <w:t>’</w:t>
      </w:r>
      <w:r w:rsidRPr="00033231">
        <w:t>éclat des yeux de son interlocutrice</w:t>
      </w:r>
      <w:r w:rsidR="004F69D6">
        <w:t xml:space="preserve">, </w:t>
      </w:r>
      <w:r w:rsidRPr="00033231">
        <w:t>au sourire qui se jouait sur ses lèvres</w:t>
      </w:r>
      <w:r w:rsidR="004F69D6">
        <w:t xml:space="preserve">, </w:t>
      </w:r>
      <w:r w:rsidRPr="00033231">
        <w:t>qu</w:t>
      </w:r>
      <w:r w:rsidR="004F69D6">
        <w:t>’</w:t>
      </w:r>
      <w:r w:rsidRPr="00033231">
        <w:t>enfin elle avait abordé un sujet qui lui plaisait</w:t>
      </w:r>
      <w:r w:rsidR="004F69D6">
        <w:t xml:space="preserve">. </w:t>
      </w:r>
      <w:r w:rsidRPr="00033231">
        <w:t>Plus d</w:t>
      </w:r>
      <w:r w:rsidR="004F69D6">
        <w:t>’</w:t>
      </w:r>
      <w:r w:rsidRPr="00033231">
        <w:t>une fois elle avait entendu parler</w:t>
      </w:r>
      <w:r w:rsidR="004F69D6">
        <w:t xml:space="preserve">, </w:t>
      </w:r>
      <w:r w:rsidRPr="00033231">
        <w:t>à la table de son père</w:t>
      </w:r>
      <w:r w:rsidR="004F69D6">
        <w:t xml:space="preserve">, </w:t>
      </w:r>
      <w:r w:rsidRPr="00033231">
        <w:t>du gras Adonis de cinquante ans</w:t>
      </w:r>
      <w:r w:rsidR="004F69D6">
        <w:t xml:space="preserve">, </w:t>
      </w:r>
      <w:r w:rsidRPr="00033231">
        <w:t xml:space="preserve">et elle répétait les commentaires de </w:t>
      </w:r>
      <w:r w:rsidR="004F69D6">
        <w:t>M. </w:t>
      </w:r>
      <w:r w:rsidRPr="00033231">
        <w:t>Yorke sur ce thème aussi bien que ce dernier lui-même eût pu le faire</w:t>
      </w:r>
      <w:r w:rsidR="004F69D6">
        <w:t>.</w:t>
      </w:r>
    </w:p>
    <w:p w14:paraId="5F9558DD" w14:textId="77777777" w:rsidR="004F69D6" w:rsidRDefault="00000000" w:rsidP="0021796F">
      <w:r w:rsidRPr="00033231">
        <w:t>Mais</w:t>
      </w:r>
      <w:r w:rsidR="004F69D6">
        <w:t xml:space="preserve">, </w:t>
      </w:r>
      <w:r w:rsidRPr="00033231">
        <w:t>Jessie</w:t>
      </w:r>
      <w:r w:rsidR="004F69D6">
        <w:t xml:space="preserve">, </w:t>
      </w:r>
      <w:r w:rsidRPr="00033231">
        <w:t>je n</w:t>
      </w:r>
      <w:r w:rsidR="004F69D6">
        <w:t>’</w:t>
      </w:r>
      <w:r w:rsidRPr="00033231">
        <w:t>écrirai pas un mot de plus sur vous</w:t>
      </w:r>
      <w:r w:rsidR="004F69D6">
        <w:t xml:space="preserve">. </w:t>
      </w:r>
      <w:r w:rsidRPr="00033231">
        <w:t>Je trace ces lignes par un soir d</w:t>
      </w:r>
      <w:r w:rsidR="004F69D6">
        <w:t>’</w:t>
      </w:r>
      <w:r w:rsidRPr="00033231">
        <w:t>automne</w:t>
      </w:r>
      <w:r w:rsidR="004F69D6">
        <w:t xml:space="preserve">, </w:t>
      </w:r>
      <w:r w:rsidRPr="00033231">
        <w:t>froid et sombre</w:t>
      </w:r>
      <w:r w:rsidR="004F69D6">
        <w:t xml:space="preserve">. </w:t>
      </w:r>
      <w:r w:rsidRPr="00033231">
        <w:t>Il n</w:t>
      </w:r>
      <w:r w:rsidR="004F69D6">
        <w:t>’</w:t>
      </w:r>
      <w:r w:rsidRPr="00033231">
        <w:t>y a qu</w:t>
      </w:r>
      <w:r w:rsidR="004F69D6">
        <w:t>’</w:t>
      </w:r>
      <w:r w:rsidRPr="00033231">
        <w:t>un nuage au ciel</w:t>
      </w:r>
      <w:r w:rsidR="004F69D6">
        <w:t xml:space="preserve">, </w:t>
      </w:r>
      <w:r w:rsidRPr="00033231">
        <w:t>mais il le voile d</w:t>
      </w:r>
      <w:r w:rsidR="004F69D6">
        <w:t>’</w:t>
      </w:r>
      <w:r w:rsidRPr="00033231">
        <w:t>un pôle à l</w:t>
      </w:r>
      <w:r w:rsidR="004F69D6">
        <w:t>’</w:t>
      </w:r>
      <w:r w:rsidRPr="00033231">
        <w:t>autre</w:t>
      </w:r>
      <w:r w:rsidR="004F69D6">
        <w:t xml:space="preserve">. </w:t>
      </w:r>
      <w:r w:rsidRPr="00033231">
        <w:t>Le vent ne peut s</w:t>
      </w:r>
      <w:r w:rsidR="004F69D6">
        <w:t>’</w:t>
      </w:r>
      <w:r w:rsidRPr="00033231">
        <w:t>apaiser</w:t>
      </w:r>
      <w:r w:rsidR="004F69D6">
        <w:t xml:space="preserve"> : </w:t>
      </w:r>
      <w:r w:rsidRPr="00033231">
        <w:t>il court en gémissant sur ces tristes mont</w:t>
      </w:r>
      <w:r w:rsidRPr="00033231">
        <w:t>a</w:t>
      </w:r>
      <w:r w:rsidRPr="00033231">
        <w:t>gnes</w:t>
      </w:r>
      <w:r w:rsidR="004F69D6">
        <w:t xml:space="preserve">, </w:t>
      </w:r>
      <w:r w:rsidRPr="00033231">
        <w:t>perdues dans la brume du crépuscule et le brouillard</w:t>
      </w:r>
      <w:r w:rsidR="004F69D6">
        <w:t xml:space="preserve">. </w:t>
      </w:r>
      <w:r w:rsidRPr="00033231">
        <w:t>La pluie a battu tout le jour cette tour d</w:t>
      </w:r>
      <w:r w:rsidR="004F69D6">
        <w:t>’</w:t>
      </w:r>
      <w:r w:rsidRPr="00033231">
        <w:t>église</w:t>
      </w:r>
      <w:r w:rsidR="004F69D6">
        <w:t xml:space="preserve"> : </w:t>
      </w:r>
      <w:r w:rsidRPr="00033231">
        <w:t>elle s</w:t>
      </w:r>
      <w:r w:rsidR="004F69D6">
        <w:t>’</w:t>
      </w:r>
      <w:r w:rsidRPr="00033231">
        <w:t>élève sombre au milieu de l</w:t>
      </w:r>
      <w:r w:rsidR="004F69D6">
        <w:t>’</w:t>
      </w:r>
      <w:r w:rsidRPr="00033231">
        <w:t>enceinte de pierre de son cimetière</w:t>
      </w:r>
      <w:r w:rsidR="004F69D6">
        <w:t xml:space="preserve"> ; </w:t>
      </w:r>
      <w:r w:rsidRPr="00033231">
        <w:t>les orties</w:t>
      </w:r>
      <w:r w:rsidR="004F69D6">
        <w:t xml:space="preserve">, </w:t>
      </w:r>
      <w:r w:rsidRPr="00033231">
        <w:t>les longues herbes</w:t>
      </w:r>
      <w:r w:rsidR="004F69D6">
        <w:t xml:space="preserve">, </w:t>
      </w:r>
      <w:r w:rsidRPr="00033231">
        <w:t>les tombes sont baignées dans l</w:t>
      </w:r>
      <w:r w:rsidR="004F69D6">
        <w:t>’</w:t>
      </w:r>
      <w:r w:rsidRPr="00033231">
        <w:t>humidité</w:t>
      </w:r>
      <w:r w:rsidR="004F69D6">
        <w:t xml:space="preserve">. </w:t>
      </w:r>
      <w:r w:rsidRPr="00033231">
        <w:t>Ce soir m</w:t>
      </w:r>
      <w:r w:rsidR="004F69D6">
        <w:t>’</w:t>
      </w:r>
      <w:r w:rsidRPr="00033231">
        <w:t>en rappelle trop vivement un autre</w:t>
      </w:r>
      <w:r w:rsidR="004F69D6">
        <w:t xml:space="preserve"> : </w:t>
      </w:r>
      <w:r w:rsidRPr="00033231">
        <w:t>certains personn</w:t>
      </w:r>
      <w:r w:rsidRPr="00033231">
        <w:t>a</w:t>
      </w:r>
      <w:r w:rsidRPr="00033231">
        <w:t>ges</w:t>
      </w:r>
      <w:r w:rsidR="004F69D6">
        <w:t xml:space="preserve">, </w:t>
      </w:r>
      <w:r w:rsidRPr="00033231">
        <w:t>qui avaient accompli le jour même un pèlerinage à un to</w:t>
      </w:r>
      <w:r w:rsidRPr="00033231">
        <w:t>m</w:t>
      </w:r>
      <w:r w:rsidRPr="00033231">
        <w:t>beau nouvellement creusé dans un cimetière hérétique</w:t>
      </w:r>
      <w:r w:rsidR="004F69D6">
        <w:t xml:space="preserve">, </w:t>
      </w:r>
      <w:r w:rsidRPr="00033231">
        <w:t>étaient assis autour d</w:t>
      </w:r>
      <w:r w:rsidR="004F69D6">
        <w:t>’</w:t>
      </w:r>
      <w:r w:rsidRPr="00033231">
        <w:t>un feu de bois</w:t>
      </w:r>
      <w:r w:rsidR="004F69D6">
        <w:t xml:space="preserve">, </w:t>
      </w:r>
      <w:r w:rsidRPr="00033231">
        <w:t>devant le foyer d</w:t>
      </w:r>
      <w:r w:rsidR="004F69D6">
        <w:t>’</w:t>
      </w:r>
      <w:r w:rsidRPr="00033231">
        <w:t>une maison étrangère</w:t>
      </w:r>
      <w:r w:rsidR="004F69D6">
        <w:t xml:space="preserve">. </w:t>
      </w:r>
      <w:r w:rsidRPr="00033231">
        <w:t>Ils étaient gais et enjoués</w:t>
      </w:r>
      <w:r w:rsidR="004F69D6">
        <w:t xml:space="preserve"> : </w:t>
      </w:r>
      <w:r w:rsidRPr="00033231">
        <w:t>mais chacun d</w:t>
      </w:r>
      <w:r w:rsidR="004F69D6">
        <w:t>’</w:t>
      </w:r>
      <w:r w:rsidRPr="00033231">
        <w:t>eux savait qu</w:t>
      </w:r>
      <w:r w:rsidR="004F69D6">
        <w:t>’</w:t>
      </w:r>
      <w:r w:rsidRPr="00033231">
        <w:t>un vide qui ne serait jamais rempli venait de se faire dans leur cercle</w:t>
      </w:r>
      <w:r w:rsidR="004F69D6">
        <w:t xml:space="preserve">, </w:t>
      </w:r>
      <w:r w:rsidRPr="00033231">
        <w:t>qu</w:t>
      </w:r>
      <w:r w:rsidR="004F69D6">
        <w:t>’</w:t>
      </w:r>
      <w:r w:rsidRPr="00033231">
        <w:t>ils avaient perdu quelqu</w:t>
      </w:r>
      <w:r w:rsidR="004F69D6">
        <w:t>’</w:t>
      </w:r>
      <w:r w:rsidRPr="00033231">
        <w:t>un dont toute leur vie ils déploreraient l</w:t>
      </w:r>
      <w:r w:rsidR="004F69D6">
        <w:t>’</w:t>
      </w:r>
      <w:r w:rsidRPr="00033231">
        <w:t>absence</w:t>
      </w:r>
      <w:r w:rsidR="004F69D6">
        <w:t xml:space="preserve"> ; </w:t>
      </w:r>
      <w:r w:rsidRPr="00033231">
        <w:t>ils savaient que la pluie tombait sur la terre humide qui couvrait leur chère enfant</w:t>
      </w:r>
      <w:r w:rsidR="004F69D6">
        <w:t xml:space="preserve">, </w:t>
      </w:r>
      <w:r w:rsidRPr="00033231">
        <w:t>et que l</w:t>
      </w:r>
      <w:r w:rsidR="004F69D6">
        <w:t>’</w:t>
      </w:r>
      <w:r w:rsidRPr="00033231">
        <w:t>ouragan faisait entendre ses tristes gémissements au-dessus de sa tête ensevelie</w:t>
      </w:r>
      <w:r w:rsidR="004F69D6">
        <w:t xml:space="preserve">. </w:t>
      </w:r>
      <w:r w:rsidRPr="00033231">
        <w:t>Le feu les réchauffait</w:t>
      </w:r>
      <w:r w:rsidR="004F69D6">
        <w:t xml:space="preserve"> ; </w:t>
      </w:r>
      <w:r w:rsidRPr="00033231">
        <w:t>la vie et l</w:t>
      </w:r>
      <w:r w:rsidR="004F69D6">
        <w:t>’</w:t>
      </w:r>
      <w:r w:rsidRPr="00033231">
        <w:t>amitié répandaient encore sur eux leurs bienfaits</w:t>
      </w:r>
      <w:r w:rsidR="004F69D6">
        <w:t xml:space="preserve"> : </w:t>
      </w:r>
      <w:r w:rsidRPr="00033231">
        <w:t>mais Jessie gisait</w:t>
      </w:r>
      <w:r w:rsidR="004F69D6">
        <w:t xml:space="preserve">, </w:t>
      </w:r>
      <w:r w:rsidRPr="00033231">
        <w:t>froide</w:t>
      </w:r>
      <w:r w:rsidR="004F69D6">
        <w:t xml:space="preserve">, </w:t>
      </w:r>
      <w:r w:rsidRPr="00033231">
        <w:t>ensev</w:t>
      </w:r>
      <w:r w:rsidRPr="00033231">
        <w:t>e</w:t>
      </w:r>
      <w:r w:rsidRPr="00033231">
        <w:t>lie</w:t>
      </w:r>
      <w:r w:rsidR="004F69D6">
        <w:t xml:space="preserve">, </w:t>
      </w:r>
      <w:r w:rsidRPr="00033231">
        <w:lastRenderedPageBreak/>
        <w:t>solitaire</w:t>
      </w:r>
      <w:r w:rsidR="004F69D6">
        <w:t xml:space="preserve">, </w:t>
      </w:r>
      <w:r w:rsidRPr="00033231">
        <w:t>n</w:t>
      </w:r>
      <w:r w:rsidR="004F69D6">
        <w:t>’</w:t>
      </w:r>
      <w:r w:rsidRPr="00033231">
        <w:t>ayant contre l</w:t>
      </w:r>
      <w:r w:rsidR="004F69D6">
        <w:t>’</w:t>
      </w:r>
      <w:r w:rsidRPr="00033231">
        <w:t>orage d</w:t>
      </w:r>
      <w:r w:rsidR="004F69D6">
        <w:t>’</w:t>
      </w:r>
      <w:r w:rsidRPr="00033231">
        <w:t>autre protection que la te</w:t>
      </w:r>
      <w:r w:rsidRPr="00033231">
        <w:t>r</w:t>
      </w:r>
      <w:r w:rsidRPr="00033231">
        <w:t>re qui la recouvrait</w:t>
      </w:r>
      <w:r w:rsidR="004F69D6">
        <w:t>.</w:t>
      </w:r>
    </w:p>
    <w:p w14:paraId="0F779FF6" w14:textId="4C97333C" w:rsidR="00000000" w:rsidRPr="00033231" w:rsidRDefault="00000000" w:rsidP="004F69D6">
      <w:pPr>
        <w:pStyle w:val="Centr"/>
      </w:pPr>
      <w:r>
        <w:t>*</w:t>
      </w:r>
    </w:p>
    <w:p w14:paraId="48695846" w14:textId="77777777" w:rsidR="004F69D6" w:rsidRDefault="00000000" w:rsidP="0021796F">
      <w:proofErr w:type="spellStart"/>
      <w:r w:rsidRPr="00033231">
        <w:t>Mistress</w:t>
      </w:r>
      <w:proofErr w:type="spellEnd"/>
      <w:r w:rsidRPr="00033231">
        <w:t xml:space="preserve"> Yorke plia son tricot</w:t>
      </w:r>
      <w:r w:rsidR="004F69D6">
        <w:t xml:space="preserve">, </w:t>
      </w:r>
      <w:r w:rsidRPr="00033231">
        <w:t>coupa court à la leçon de musique et à la discussion politique</w:t>
      </w:r>
      <w:r w:rsidR="004F69D6">
        <w:t xml:space="preserve">, </w:t>
      </w:r>
      <w:r w:rsidRPr="00033231">
        <w:t>et termina sa visite au co</w:t>
      </w:r>
      <w:r w:rsidRPr="00033231">
        <w:t>t</w:t>
      </w:r>
      <w:r w:rsidRPr="00033231">
        <w:t xml:space="preserve">tage assez tôt pour retourner à </w:t>
      </w:r>
      <w:proofErr w:type="spellStart"/>
      <w:r w:rsidRPr="00033231">
        <w:t>Briarmains</w:t>
      </w:r>
      <w:proofErr w:type="spellEnd"/>
      <w:r w:rsidRPr="00033231">
        <w:t xml:space="preserve"> avant que le soleil eût tout à fait quitté l</w:t>
      </w:r>
      <w:r w:rsidR="004F69D6">
        <w:t>’</w:t>
      </w:r>
      <w:r w:rsidRPr="00033231">
        <w:t>horizon</w:t>
      </w:r>
      <w:r w:rsidR="004F69D6">
        <w:t xml:space="preserve">, </w:t>
      </w:r>
      <w:r w:rsidRPr="00033231">
        <w:t>ou que le sentier à travers la campagne fût devenu trop humide par la rosée</w:t>
      </w:r>
      <w:r w:rsidR="004F69D6">
        <w:t>.</w:t>
      </w:r>
    </w:p>
    <w:p w14:paraId="31D95F5C" w14:textId="77777777" w:rsidR="004F69D6" w:rsidRDefault="00000000" w:rsidP="0021796F">
      <w:r w:rsidRPr="00033231">
        <w:t>La lady et ses filles étant parties</w:t>
      </w:r>
      <w:r w:rsidR="004F69D6">
        <w:t xml:space="preserve">, </w:t>
      </w:r>
      <w:r w:rsidRPr="00033231">
        <w:t>Caroline sentit qu</w:t>
      </w:r>
      <w:r w:rsidR="004F69D6">
        <w:t>’</w:t>
      </w:r>
      <w:r w:rsidRPr="00033231">
        <w:t>elle aussi devait prendre son écharpe</w:t>
      </w:r>
      <w:r w:rsidR="004F69D6">
        <w:t xml:space="preserve">, </w:t>
      </w:r>
      <w:r w:rsidRPr="00033231">
        <w:t>embrasser les joues de sa co</w:t>
      </w:r>
      <w:r w:rsidRPr="00033231">
        <w:t>u</w:t>
      </w:r>
      <w:r w:rsidRPr="00033231">
        <w:t xml:space="preserve">sine et se diriger vers la </w:t>
      </w:r>
      <w:proofErr w:type="spellStart"/>
      <w:r w:rsidRPr="00033231">
        <w:t>rectorerie</w:t>
      </w:r>
      <w:proofErr w:type="spellEnd"/>
      <w:r w:rsidR="004F69D6">
        <w:t xml:space="preserve">. </w:t>
      </w:r>
      <w:r w:rsidRPr="00033231">
        <w:t>Si elle restait plus tard</w:t>
      </w:r>
      <w:r w:rsidR="004F69D6">
        <w:t xml:space="preserve">, </w:t>
      </w:r>
      <w:r w:rsidRPr="00033231">
        <w:t>la nuit arriverait</w:t>
      </w:r>
      <w:r w:rsidR="004F69D6">
        <w:t xml:space="preserve">, </w:t>
      </w:r>
      <w:r w:rsidRPr="00033231">
        <w:t>et Fanny aurait la peine de la venir chercher</w:t>
      </w:r>
      <w:r w:rsidR="004F69D6">
        <w:t xml:space="preserve"> ; </w:t>
      </w:r>
      <w:r w:rsidRPr="00033231">
        <w:t>e</w:t>
      </w:r>
      <w:r w:rsidRPr="00033231">
        <w:t>l</w:t>
      </w:r>
      <w:r w:rsidRPr="00033231">
        <w:t xml:space="preserve">le se souvint que ce jour-là on cuisait le pain et on repassait le linge à la </w:t>
      </w:r>
      <w:proofErr w:type="spellStart"/>
      <w:r w:rsidRPr="00033231">
        <w:t>rectorerie</w:t>
      </w:r>
      <w:proofErr w:type="spellEnd"/>
      <w:r w:rsidR="004F69D6">
        <w:t xml:space="preserve">, </w:t>
      </w:r>
      <w:r w:rsidRPr="00033231">
        <w:t>et que Fanny était fort occupée</w:t>
      </w:r>
      <w:r w:rsidR="004F69D6">
        <w:t xml:space="preserve">. </w:t>
      </w:r>
      <w:r w:rsidRPr="00033231">
        <w:t>Et cepe</w:t>
      </w:r>
      <w:r w:rsidRPr="00033231">
        <w:t>n</w:t>
      </w:r>
      <w:r w:rsidRPr="00033231">
        <w:t>dant elle ne pouvait quitter son siège à la fenêtre du petit pa</w:t>
      </w:r>
      <w:r w:rsidRPr="00033231">
        <w:t>r</w:t>
      </w:r>
      <w:r w:rsidRPr="00033231">
        <w:t>loir</w:t>
      </w:r>
      <w:r w:rsidR="004F69D6">
        <w:t xml:space="preserve">. </w:t>
      </w:r>
      <w:r w:rsidRPr="00033231">
        <w:t>D</w:t>
      </w:r>
      <w:r w:rsidR="004F69D6">
        <w:t>’</w:t>
      </w:r>
      <w:r w:rsidRPr="00033231">
        <w:t>aucun point de vue le couchant ne pouvait paraître plus agréable que de cette fenêtre entourée de sa guirlande de ja</w:t>
      </w:r>
      <w:r w:rsidRPr="00033231">
        <w:t>s</w:t>
      </w:r>
      <w:r w:rsidRPr="00033231">
        <w:t>min</w:t>
      </w:r>
      <w:r w:rsidR="004F69D6">
        <w:t xml:space="preserve">, </w:t>
      </w:r>
      <w:r w:rsidRPr="00033231">
        <w:t>dont les étoiles blanches et les feuilles vertes se dét</w:t>
      </w:r>
      <w:r w:rsidRPr="00033231">
        <w:t>a</w:t>
      </w:r>
      <w:r w:rsidRPr="00033231">
        <w:t>chaient en formes gracieuses</w:t>
      </w:r>
      <w:r w:rsidR="004F69D6">
        <w:t xml:space="preserve">, </w:t>
      </w:r>
      <w:r w:rsidRPr="00033231">
        <w:t>mais sans couleur</w:t>
      </w:r>
      <w:r w:rsidR="004F69D6">
        <w:t xml:space="preserve">, </w:t>
      </w:r>
      <w:r w:rsidRPr="00033231">
        <w:t>sur l</w:t>
      </w:r>
      <w:r w:rsidR="004F69D6">
        <w:t>’</w:t>
      </w:r>
      <w:r w:rsidRPr="00033231">
        <w:t>azur doré d</w:t>
      </w:r>
      <w:r w:rsidR="004F69D6">
        <w:t>’</w:t>
      </w:r>
      <w:r w:rsidRPr="00033231">
        <w:t>un ciel d</w:t>
      </w:r>
      <w:r w:rsidR="004F69D6">
        <w:t>’</w:t>
      </w:r>
      <w:r w:rsidRPr="00033231">
        <w:t>août à huit heures du soir</w:t>
      </w:r>
      <w:r w:rsidR="004F69D6">
        <w:t>.</w:t>
      </w:r>
    </w:p>
    <w:p w14:paraId="67BEEA45" w14:textId="4FE215B9" w:rsidR="004F69D6" w:rsidRDefault="00000000" w:rsidP="0021796F">
      <w:r w:rsidRPr="00033231">
        <w:t>Caroline jetait les yeux sur la porte</w:t>
      </w:r>
      <w:r w:rsidR="004F69D6">
        <w:t xml:space="preserve">, </w:t>
      </w:r>
      <w:r w:rsidRPr="00033231">
        <w:t>à côté de laquelle s</w:t>
      </w:r>
      <w:r w:rsidR="004F69D6">
        <w:t>’</w:t>
      </w:r>
      <w:r w:rsidRPr="00033231">
        <w:t>élevaient de grands chênes</w:t>
      </w:r>
      <w:r w:rsidR="004F69D6">
        <w:t xml:space="preserve"> ; </w:t>
      </w:r>
      <w:r w:rsidRPr="00033231">
        <w:t>elle regardait la haie de troènes et de lauriers s</w:t>
      </w:r>
      <w:r w:rsidR="004F69D6">
        <w:t>’</w:t>
      </w:r>
      <w:r w:rsidRPr="00033231">
        <w:t>entrelaçant tout près d</w:t>
      </w:r>
      <w:r w:rsidR="004F69D6">
        <w:t>’</w:t>
      </w:r>
      <w:r w:rsidRPr="00033231">
        <w:t>elle dans le jardin</w:t>
      </w:r>
      <w:r w:rsidR="004F69D6">
        <w:t xml:space="preserve">. </w:t>
      </w:r>
      <w:r w:rsidRPr="00033231">
        <w:t>Ses yeux désiraient voir autre chose que des arbustes</w:t>
      </w:r>
      <w:r w:rsidR="004F69D6">
        <w:t xml:space="preserve">, </w:t>
      </w:r>
      <w:r w:rsidRPr="00033231">
        <w:t>avant de quitter cette perspective limitée</w:t>
      </w:r>
      <w:r w:rsidR="004F69D6">
        <w:t xml:space="preserve"> ; </w:t>
      </w:r>
      <w:r w:rsidRPr="00033231">
        <w:t>ils désiraient voir une figure humaine</w:t>
      </w:r>
      <w:r w:rsidR="004F69D6">
        <w:t xml:space="preserve">, </w:t>
      </w:r>
      <w:r w:rsidRPr="00033231">
        <w:t>d</w:t>
      </w:r>
      <w:r w:rsidR="004F69D6">
        <w:t>’</w:t>
      </w:r>
      <w:r w:rsidRPr="00033231">
        <w:t>une certaine forme et d</w:t>
      </w:r>
      <w:r w:rsidR="004F69D6">
        <w:t>’</w:t>
      </w:r>
      <w:r w:rsidRPr="00033231">
        <w:t>une certaine taille</w:t>
      </w:r>
      <w:r w:rsidR="004F69D6">
        <w:t xml:space="preserve">, </w:t>
      </w:r>
      <w:r w:rsidRPr="00033231">
        <w:t>passer la haie et entrer par la porte</w:t>
      </w:r>
      <w:r w:rsidR="004F69D6">
        <w:t xml:space="preserve">. </w:t>
      </w:r>
      <w:r w:rsidRPr="00033231">
        <w:t>À la fin elle vit une figure humaine</w:t>
      </w:r>
      <w:r w:rsidR="004F69D6">
        <w:t xml:space="preserve">, </w:t>
      </w:r>
      <w:r w:rsidRPr="00033231">
        <w:t>non</w:t>
      </w:r>
      <w:r w:rsidR="004F69D6">
        <w:t xml:space="preserve">, </w:t>
      </w:r>
      <w:r w:rsidRPr="00033231">
        <w:t>elle en vit deux</w:t>
      </w:r>
      <w:r w:rsidR="004F69D6">
        <w:t xml:space="preserve"> : </w:t>
      </w:r>
      <w:r w:rsidRPr="00033231">
        <w:t xml:space="preserve">Frédéric </w:t>
      </w:r>
      <w:proofErr w:type="spellStart"/>
      <w:r w:rsidRPr="00033231">
        <w:t>Murgatroyd</w:t>
      </w:r>
      <w:proofErr w:type="spellEnd"/>
      <w:r w:rsidRPr="00033231">
        <w:t xml:space="preserve"> passa </w:t>
      </w:r>
      <w:proofErr w:type="spellStart"/>
      <w:r w:rsidRPr="00033231">
        <w:t>par là</w:t>
      </w:r>
      <w:proofErr w:type="spellEnd"/>
      <w:r w:rsidR="004F69D6">
        <w:t xml:space="preserve">, </w:t>
      </w:r>
      <w:r w:rsidRPr="00033231">
        <w:t>portant une cr</w:t>
      </w:r>
      <w:r w:rsidRPr="00033231">
        <w:t>u</w:t>
      </w:r>
      <w:r w:rsidRPr="00033231">
        <w:t>che d</w:t>
      </w:r>
      <w:r w:rsidR="004F69D6">
        <w:t>’</w:t>
      </w:r>
      <w:r w:rsidRPr="00033231">
        <w:t>eau</w:t>
      </w:r>
      <w:r w:rsidR="004F69D6">
        <w:t> ; Joe</w:t>
      </w:r>
      <w:r w:rsidRPr="00033231">
        <w:t xml:space="preserve"> Scott le suivit</w:t>
      </w:r>
      <w:r w:rsidR="004F69D6">
        <w:t xml:space="preserve">, </w:t>
      </w:r>
      <w:r w:rsidRPr="00033231">
        <w:t>agitant dans sa main les clefs de la fabrique</w:t>
      </w:r>
      <w:r w:rsidR="004F69D6">
        <w:t xml:space="preserve">. </w:t>
      </w:r>
      <w:r w:rsidRPr="00033231">
        <w:t>Ils allaient fermer les portes de l</w:t>
      </w:r>
      <w:r w:rsidR="004F69D6">
        <w:t>’</w:t>
      </w:r>
      <w:r w:rsidRPr="00033231">
        <w:t>écurie et de la fabr</w:t>
      </w:r>
      <w:r w:rsidRPr="00033231">
        <w:t>i</w:t>
      </w:r>
      <w:r w:rsidRPr="00033231">
        <w:t>que avant de rentrer chez eux</w:t>
      </w:r>
      <w:r w:rsidR="004F69D6">
        <w:t>.</w:t>
      </w:r>
    </w:p>
    <w:p w14:paraId="1B42AC6D" w14:textId="7B2C261C" w:rsidR="00000000" w:rsidRPr="00033231" w:rsidRDefault="004F69D6" w:rsidP="0021796F">
      <w:r>
        <w:lastRenderedPageBreak/>
        <w:t>« </w:t>
      </w:r>
      <w:r w:rsidR="00000000" w:rsidRPr="00033231">
        <w:t>Je dois faire comme eux</w:t>
      </w:r>
      <w:r>
        <w:t xml:space="preserve">, </w:t>
      </w:r>
      <w:r w:rsidR="00000000" w:rsidRPr="00033231">
        <w:t>pensa Caroline</w:t>
      </w:r>
      <w:r>
        <w:t xml:space="preserve">, </w:t>
      </w:r>
      <w:r w:rsidR="00000000" w:rsidRPr="00033231">
        <w:t>se levant à mo</w:t>
      </w:r>
      <w:r w:rsidR="00000000" w:rsidRPr="00033231">
        <w:t>i</w:t>
      </w:r>
      <w:r w:rsidR="00000000" w:rsidRPr="00033231">
        <w:t>tié et soupirant</w:t>
      </w:r>
      <w:r>
        <w:t xml:space="preserve">. </w:t>
      </w:r>
      <w:r w:rsidR="00000000" w:rsidRPr="00033231">
        <w:t>Tout cela n</w:t>
      </w:r>
      <w:r>
        <w:t>’</w:t>
      </w:r>
      <w:r w:rsidR="00000000" w:rsidRPr="00033231">
        <w:t>est que folie</w:t>
      </w:r>
      <w:r>
        <w:t xml:space="preserve">, </w:t>
      </w:r>
      <w:r w:rsidR="00000000" w:rsidRPr="00033231">
        <w:t>folie à briser le cœur</w:t>
      </w:r>
      <w:r>
        <w:t xml:space="preserve">, </w:t>
      </w:r>
      <w:r w:rsidR="00000000" w:rsidRPr="00033231">
        <w:t>ajouta-t-elle</w:t>
      </w:r>
      <w:r>
        <w:t xml:space="preserve">. </w:t>
      </w:r>
      <w:r w:rsidR="00000000" w:rsidRPr="00033231">
        <w:t>En premier lieu</w:t>
      </w:r>
      <w:r>
        <w:t xml:space="preserve">, </w:t>
      </w:r>
      <w:r w:rsidR="00000000" w:rsidRPr="00033231">
        <w:t>je resterais jusqu</w:t>
      </w:r>
      <w:r>
        <w:t>’</w:t>
      </w:r>
      <w:r w:rsidR="00000000" w:rsidRPr="00033231">
        <w:t>à la nuit</w:t>
      </w:r>
      <w:r>
        <w:t xml:space="preserve">, </w:t>
      </w:r>
      <w:r w:rsidR="00000000" w:rsidRPr="00033231">
        <w:t>qu</w:t>
      </w:r>
      <w:r>
        <w:t>’</w:t>
      </w:r>
      <w:r w:rsidR="00000000" w:rsidRPr="00033231">
        <w:t>il ne reviendrait personne</w:t>
      </w:r>
      <w:r>
        <w:t xml:space="preserve"> ; </w:t>
      </w:r>
      <w:r w:rsidR="00000000" w:rsidRPr="00033231">
        <w:t>car</w:t>
      </w:r>
      <w:r>
        <w:t xml:space="preserve">, </w:t>
      </w:r>
      <w:r w:rsidR="00000000" w:rsidRPr="00033231">
        <w:t>je le sens dans mon cœur</w:t>
      </w:r>
      <w:r>
        <w:t xml:space="preserve">, </w:t>
      </w:r>
      <w:r w:rsidR="00000000" w:rsidRPr="00033231">
        <w:t>le De</w:t>
      </w:r>
      <w:r w:rsidR="00000000" w:rsidRPr="00033231">
        <w:t>s</w:t>
      </w:r>
      <w:r w:rsidR="00000000" w:rsidRPr="00033231">
        <w:t>tin l</w:t>
      </w:r>
      <w:r>
        <w:t>’</w:t>
      </w:r>
      <w:r w:rsidR="00000000" w:rsidRPr="00033231">
        <w:t>a écrit dans la page de ce jour de son livre éternel</w:t>
      </w:r>
      <w:r>
        <w:t xml:space="preserve">, </w:t>
      </w:r>
      <w:r w:rsidR="00000000" w:rsidRPr="00033231">
        <w:t>je ne dois pas avoir aujourd</w:t>
      </w:r>
      <w:r>
        <w:t>’</w:t>
      </w:r>
      <w:r w:rsidR="00000000" w:rsidRPr="00033231">
        <w:t>hui le bonheur après lequel je soupire</w:t>
      </w:r>
      <w:r>
        <w:t xml:space="preserve">. </w:t>
      </w:r>
      <w:r w:rsidR="00000000" w:rsidRPr="00033231">
        <w:t>En s</w:t>
      </w:r>
      <w:r w:rsidR="00000000" w:rsidRPr="00033231">
        <w:t>e</w:t>
      </w:r>
      <w:r w:rsidR="00000000" w:rsidRPr="00033231">
        <w:t>cond lieu</w:t>
      </w:r>
      <w:r>
        <w:t xml:space="preserve">, </w:t>
      </w:r>
      <w:r w:rsidR="00000000" w:rsidRPr="00033231">
        <w:t>s</w:t>
      </w:r>
      <w:r>
        <w:t>’</w:t>
      </w:r>
      <w:r w:rsidR="00000000" w:rsidRPr="00033231">
        <w:t>il entrait en ce moment</w:t>
      </w:r>
      <w:r>
        <w:t xml:space="preserve">, </w:t>
      </w:r>
      <w:r w:rsidR="00000000" w:rsidRPr="00033231">
        <w:t>ma présence serait un ch</w:t>
      </w:r>
      <w:r w:rsidR="00000000" w:rsidRPr="00033231">
        <w:t>a</w:t>
      </w:r>
      <w:r w:rsidR="00000000" w:rsidRPr="00033231">
        <w:t>grin pour lui</w:t>
      </w:r>
      <w:r>
        <w:t xml:space="preserve">, </w:t>
      </w:r>
      <w:r w:rsidR="00000000" w:rsidRPr="00033231">
        <w:t>et la conscience qu</w:t>
      </w:r>
      <w:r>
        <w:t>’</w:t>
      </w:r>
      <w:r w:rsidR="00000000" w:rsidRPr="00033231">
        <w:t>il en serait ainsi glacerait mon sang</w:t>
      </w:r>
      <w:r>
        <w:t xml:space="preserve">. </w:t>
      </w:r>
      <w:r w:rsidR="00000000" w:rsidRPr="00033231">
        <w:t>Sa main serait peut-être inerte et froide si je lui donnais la mienne</w:t>
      </w:r>
      <w:r>
        <w:t xml:space="preserve">, </w:t>
      </w:r>
      <w:r w:rsidR="00000000" w:rsidRPr="00033231">
        <w:t>son œil serait peut-être obscurci si je cherchais son éclat</w:t>
      </w:r>
      <w:r>
        <w:t xml:space="preserve">. </w:t>
      </w:r>
      <w:r w:rsidR="00000000" w:rsidRPr="00033231">
        <w:t>Si je cherchais cette animation que j</w:t>
      </w:r>
      <w:r>
        <w:t>’</w:t>
      </w:r>
      <w:r w:rsidR="00000000" w:rsidRPr="00033231">
        <w:t>y ai vue dans les jours passés</w:t>
      </w:r>
      <w:r>
        <w:t xml:space="preserve">, </w:t>
      </w:r>
      <w:r w:rsidR="00000000" w:rsidRPr="00033231">
        <w:t>lorsque mon visage</w:t>
      </w:r>
      <w:r>
        <w:t xml:space="preserve">, </w:t>
      </w:r>
      <w:r w:rsidR="00000000" w:rsidRPr="00033231">
        <w:t>mon langage ou ma dispos</w:t>
      </w:r>
      <w:r w:rsidR="00000000" w:rsidRPr="00033231">
        <w:t>i</w:t>
      </w:r>
      <w:r w:rsidR="00000000" w:rsidRPr="00033231">
        <w:t>tion</w:t>
      </w:r>
      <w:r>
        <w:t xml:space="preserve">, </w:t>
      </w:r>
      <w:r w:rsidR="00000000" w:rsidRPr="00033231">
        <w:t>dans quelque heureux moment</w:t>
      </w:r>
      <w:r>
        <w:t xml:space="preserve">, </w:t>
      </w:r>
      <w:r w:rsidR="00000000" w:rsidRPr="00033231">
        <w:t>avaient eu le bonheur de lui plaire</w:t>
      </w:r>
      <w:r>
        <w:t xml:space="preserve">, </w:t>
      </w:r>
      <w:r w:rsidR="00000000" w:rsidRPr="00033231">
        <w:t>je ne découvrirais qu</w:t>
      </w:r>
      <w:r>
        <w:t>’</w:t>
      </w:r>
      <w:r w:rsidR="00000000" w:rsidRPr="00033231">
        <w:t>obscurité</w:t>
      </w:r>
      <w:r>
        <w:t xml:space="preserve">. </w:t>
      </w:r>
      <w:r w:rsidR="00000000" w:rsidRPr="00033231">
        <w:t>J</w:t>
      </w:r>
      <w:r>
        <w:t>’</w:t>
      </w:r>
      <w:r w:rsidR="00000000" w:rsidRPr="00033231">
        <w:t>aurais mieux fait de rentrer à la maison</w:t>
      </w:r>
      <w:r>
        <w:t>. »</w:t>
      </w:r>
    </w:p>
    <w:p w14:paraId="628EB280" w14:textId="77777777" w:rsidR="004F69D6" w:rsidRDefault="00000000" w:rsidP="0021796F">
      <w:r w:rsidRPr="00033231">
        <w:t>Elle prit son chapeau sur la table où il était placé</w:t>
      </w:r>
      <w:r w:rsidR="004F69D6">
        <w:t xml:space="preserve">, </w:t>
      </w:r>
      <w:r w:rsidRPr="00033231">
        <w:t>et elle en attachait le ruban</w:t>
      </w:r>
      <w:r w:rsidR="004F69D6">
        <w:t xml:space="preserve">, </w:t>
      </w:r>
      <w:r w:rsidRPr="00033231">
        <w:t>lorsque Hortense</w:t>
      </w:r>
      <w:r w:rsidR="004F69D6">
        <w:t xml:space="preserve">, </w:t>
      </w:r>
      <w:r w:rsidRPr="00033231">
        <w:t>dirigeant son attention vers un splendide bouquet de fleurs placé dans un vase sur la même table</w:t>
      </w:r>
      <w:r w:rsidR="004F69D6">
        <w:t xml:space="preserve">, </w:t>
      </w:r>
      <w:r w:rsidRPr="00033231">
        <w:t xml:space="preserve">dit que miss </w:t>
      </w:r>
      <w:proofErr w:type="spellStart"/>
      <w:r w:rsidRPr="00033231">
        <w:t>Keeldar</w:t>
      </w:r>
      <w:proofErr w:type="spellEnd"/>
      <w:r w:rsidRPr="00033231">
        <w:t xml:space="preserve"> l</w:t>
      </w:r>
      <w:r w:rsidR="004F69D6">
        <w:t>’</w:t>
      </w:r>
      <w:r w:rsidRPr="00033231">
        <w:t xml:space="preserve">avait envoyé de </w:t>
      </w:r>
      <w:proofErr w:type="spellStart"/>
      <w:r w:rsidRPr="00033231">
        <w:t>Fieldhead</w:t>
      </w:r>
      <w:proofErr w:type="spellEnd"/>
      <w:r w:rsidRPr="00033231">
        <w:t xml:space="preserve"> le matin même</w:t>
      </w:r>
      <w:r w:rsidR="004F69D6">
        <w:t xml:space="preserve"> ; </w:t>
      </w:r>
      <w:r w:rsidRPr="00033231">
        <w:t>puis elle parla des convives que cette lady avait en ce moment et de la vie affairée qu</w:t>
      </w:r>
      <w:r w:rsidR="004F69D6">
        <w:t>’</w:t>
      </w:r>
      <w:r w:rsidRPr="00033231">
        <w:t>elle avait menée tout réce</w:t>
      </w:r>
      <w:r w:rsidRPr="00033231">
        <w:t>m</w:t>
      </w:r>
      <w:r w:rsidRPr="00033231">
        <w:t>ment</w:t>
      </w:r>
      <w:r w:rsidR="004F69D6">
        <w:t xml:space="preserve">, </w:t>
      </w:r>
      <w:r w:rsidRPr="00033231">
        <w:t>ajoutant qu</w:t>
      </w:r>
      <w:r w:rsidR="004F69D6">
        <w:t>’</w:t>
      </w:r>
      <w:r w:rsidRPr="00033231">
        <w:t>elle ne devait pas beaucoup aimer ce genre de vie</w:t>
      </w:r>
      <w:r w:rsidR="004F69D6">
        <w:t xml:space="preserve">, </w:t>
      </w:r>
      <w:r w:rsidRPr="00033231">
        <w:t>et s</w:t>
      </w:r>
      <w:r w:rsidR="004F69D6">
        <w:t>’</w:t>
      </w:r>
      <w:r w:rsidRPr="00033231">
        <w:t>étonnant qu</w:t>
      </w:r>
      <w:r w:rsidR="004F69D6">
        <w:t>’</w:t>
      </w:r>
      <w:r w:rsidRPr="00033231">
        <w:t>une personne qui aimait autant sa liberté que l</w:t>
      </w:r>
      <w:r w:rsidR="004F69D6">
        <w:t>’</w:t>
      </w:r>
      <w:r w:rsidRPr="00033231">
        <w:t>héritière ne trouvât pas le moyen de se débarrasser plus tôt de ce cortège de parents</w:t>
      </w:r>
      <w:r w:rsidR="004F69D6">
        <w:t>.</w:t>
      </w:r>
    </w:p>
    <w:p w14:paraId="45120F38" w14:textId="1A63934E" w:rsidR="004F69D6" w:rsidRDefault="004F69D6" w:rsidP="0021796F">
      <w:r>
        <w:t>« </w:t>
      </w:r>
      <w:r w:rsidR="00000000" w:rsidRPr="00033231">
        <w:t>Mais on dit qu</w:t>
      </w:r>
      <w:r>
        <w:t>’</w:t>
      </w:r>
      <w:r w:rsidR="00000000" w:rsidRPr="00033231">
        <w:t xml:space="preserve">elle ne veut pas permettre à </w:t>
      </w:r>
      <w:r>
        <w:t>M. </w:t>
      </w:r>
      <w:proofErr w:type="spellStart"/>
      <w:r w:rsidR="00000000" w:rsidRPr="00033231">
        <w:t>Sympson</w:t>
      </w:r>
      <w:proofErr w:type="spellEnd"/>
      <w:r w:rsidR="00000000" w:rsidRPr="00033231">
        <w:t xml:space="preserve"> et à sa famille de partir</w:t>
      </w:r>
      <w:r>
        <w:t xml:space="preserve">, </w:t>
      </w:r>
      <w:r w:rsidR="00000000" w:rsidRPr="00033231">
        <w:t>ajouta-t-elle</w:t>
      </w:r>
      <w:r>
        <w:t xml:space="preserve">. </w:t>
      </w:r>
      <w:r w:rsidR="00000000" w:rsidRPr="00033231">
        <w:t>Ils désiraient beaucoup r</w:t>
      </w:r>
      <w:r w:rsidR="00000000" w:rsidRPr="00033231">
        <w:t>e</w:t>
      </w:r>
      <w:r w:rsidR="00000000" w:rsidRPr="00033231">
        <w:t>tourner dans le Midi la semaine dernière</w:t>
      </w:r>
      <w:r>
        <w:t xml:space="preserve">, </w:t>
      </w:r>
      <w:r w:rsidR="00000000" w:rsidRPr="00033231">
        <w:t>pour recevoir leur fils unique que l</w:t>
      </w:r>
      <w:r>
        <w:t>’</w:t>
      </w:r>
      <w:r w:rsidR="00000000" w:rsidRPr="00033231">
        <w:t>on attend au retour d</w:t>
      </w:r>
      <w:r>
        <w:t>’</w:t>
      </w:r>
      <w:r w:rsidR="00000000" w:rsidRPr="00033231">
        <w:t>un voyage</w:t>
      </w:r>
      <w:r>
        <w:t xml:space="preserve">. </w:t>
      </w:r>
      <w:r w:rsidR="00000000" w:rsidRPr="00033231">
        <w:t>Elle insiste pour que son cousin Henry vienne rejoindre ses amis ici dans le Yorkshire</w:t>
      </w:r>
      <w:r>
        <w:t xml:space="preserve">. </w:t>
      </w:r>
      <w:r w:rsidR="00000000" w:rsidRPr="00033231">
        <w:t>Je suis sûre qu</w:t>
      </w:r>
      <w:r>
        <w:t>’</w:t>
      </w:r>
      <w:r w:rsidR="00000000" w:rsidRPr="00033231">
        <w:t>elle fait cela en partie pour nous obl</w:t>
      </w:r>
      <w:r w:rsidR="00000000" w:rsidRPr="00033231">
        <w:t>i</w:t>
      </w:r>
      <w:r w:rsidR="00000000" w:rsidRPr="00033231">
        <w:t>ger</w:t>
      </w:r>
      <w:r>
        <w:t xml:space="preserve">, </w:t>
      </w:r>
      <w:r w:rsidR="00000000" w:rsidRPr="00033231">
        <w:t>Robert et moi</w:t>
      </w:r>
      <w:r>
        <w:t>.</w:t>
      </w:r>
    </w:p>
    <w:p w14:paraId="5ABEA40E" w14:textId="77777777" w:rsidR="004F69D6" w:rsidRDefault="004F69D6" w:rsidP="0021796F">
      <w:r>
        <w:lastRenderedPageBreak/>
        <w:t>— </w:t>
      </w:r>
      <w:r w:rsidR="00000000" w:rsidRPr="00033231">
        <w:t>Comment</w:t>
      </w:r>
      <w:r>
        <w:t xml:space="preserve">, </w:t>
      </w:r>
      <w:r w:rsidR="00000000" w:rsidRPr="00033231">
        <w:t>pour obliger Robert et vous</w:t>
      </w:r>
      <w:r>
        <w:t xml:space="preserve"> ? </w:t>
      </w:r>
      <w:r w:rsidR="00000000" w:rsidRPr="00033231">
        <w:t>demanda Car</w:t>
      </w:r>
      <w:r w:rsidR="00000000" w:rsidRPr="00033231">
        <w:t>o</w:t>
      </w:r>
      <w:r w:rsidR="00000000" w:rsidRPr="00033231">
        <w:t>line</w:t>
      </w:r>
      <w:r>
        <w:t>.</w:t>
      </w:r>
    </w:p>
    <w:p w14:paraId="03CE3272" w14:textId="77777777" w:rsidR="004F69D6" w:rsidRDefault="004F69D6" w:rsidP="0021796F">
      <w:r>
        <w:t>— </w:t>
      </w:r>
      <w:r w:rsidR="00000000" w:rsidRPr="00033231">
        <w:t>Eh quoi</w:t>
      </w:r>
      <w:r>
        <w:t xml:space="preserve"> ! </w:t>
      </w:r>
      <w:r w:rsidR="00000000" w:rsidRPr="00033231">
        <w:t>mon enfant</w:t>
      </w:r>
      <w:r>
        <w:t xml:space="preserve">, </w:t>
      </w:r>
      <w:r w:rsidR="00000000" w:rsidRPr="00033231">
        <w:t>vous êtes stupide</w:t>
      </w:r>
      <w:r>
        <w:t xml:space="preserve">. </w:t>
      </w:r>
      <w:r w:rsidR="00000000" w:rsidRPr="00033231">
        <w:t>Ne savez-vous pas</w:t>
      </w:r>
      <w:r>
        <w:t xml:space="preserve">… </w:t>
      </w:r>
      <w:r w:rsidR="00000000" w:rsidRPr="00033231">
        <w:t>vous devez souvent avoir entendu dire</w:t>
      </w:r>
      <w:r>
        <w:t>…</w:t>
      </w:r>
    </w:p>
    <w:p w14:paraId="642A0166" w14:textId="77777777" w:rsidR="004F69D6" w:rsidRDefault="004F69D6" w:rsidP="0021796F">
      <w:r>
        <w:t>— </w:t>
      </w:r>
      <w:r w:rsidR="00000000" w:rsidRPr="00033231">
        <w:t>Madame</w:t>
      </w:r>
      <w:r>
        <w:t xml:space="preserve">, </w:t>
      </w:r>
      <w:r w:rsidR="00000000" w:rsidRPr="00033231">
        <w:t>dit Sarah ouvrant la porte</w:t>
      </w:r>
      <w:r>
        <w:t xml:space="preserve">, </w:t>
      </w:r>
      <w:r w:rsidR="00000000" w:rsidRPr="00033231">
        <w:t>les conserves que vous m</w:t>
      </w:r>
      <w:r>
        <w:t>’</w:t>
      </w:r>
      <w:r w:rsidR="00000000" w:rsidRPr="00033231">
        <w:t>aviez dit de faire bouillir</w:t>
      </w:r>
      <w:r>
        <w:t xml:space="preserve">, </w:t>
      </w:r>
      <w:r w:rsidR="00000000" w:rsidRPr="00033231">
        <w:t>les confitures</w:t>
      </w:r>
      <w:r>
        <w:t xml:space="preserve">, </w:t>
      </w:r>
      <w:r w:rsidR="00000000" w:rsidRPr="00033231">
        <w:t>comme vous les appelez</w:t>
      </w:r>
      <w:r>
        <w:t xml:space="preserve">, </w:t>
      </w:r>
      <w:r w:rsidR="00000000" w:rsidRPr="00033231">
        <w:t>sont toutes brûlées au fond du chaudron</w:t>
      </w:r>
      <w:r>
        <w:t>.</w:t>
      </w:r>
    </w:p>
    <w:p w14:paraId="3A2DEF79" w14:textId="1871E34F" w:rsidR="00000000" w:rsidRPr="00033231" w:rsidRDefault="004F69D6" w:rsidP="0021796F">
      <w:r>
        <w:t>— </w:t>
      </w:r>
      <w:r w:rsidR="00000000" w:rsidRPr="00033231">
        <w:t>Les confitures</w:t>
      </w:r>
      <w:r>
        <w:t xml:space="preserve"> ! </w:t>
      </w:r>
      <w:r w:rsidR="00000000" w:rsidRPr="00033231">
        <w:t>elles sont brûlées</w:t>
      </w:r>
      <w:r>
        <w:t xml:space="preserve"> ? </w:t>
      </w:r>
      <w:r w:rsidR="00000000" w:rsidRPr="00033231">
        <w:t>Ah</w:t>
      </w:r>
      <w:r>
        <w:t xml:space="preserve"> ! </w:t>
      </w:r>
      <w:r w:rsidR="00000000" w:rsidRPr="00033231">
        <w:t>quelle négligence coupable</w:t>
      </w:r>
      <w:r>
        <w:t xml:space="preserve"> ! </w:t>
      </w:r>
      <w:r w:rsidR="00000000" w:rsidRPr="00033231">
        <w:t>coquine de cuisinière</w:t>
      </w:r>
      <w:r>
        <w:t xml:space="preserve">, </w:t>
      </w:r>
      <w:r w:rsidR="00000000" w:rsidRPr="00033231">
        <w:t>fille insupportable</w:t>
      </w:r>
      <w:r>
        <w:t> ! »</w:t>
      </w:r>
    </w:p>
    <w:p w14:paraId="0A13EFE2" w14:textId="77777777" w:rsidR="004F69D6" w:rsidRDefault="00000000" w:rsidP="0021796F">
      <w:r w:rsidRPr="00033231">
        <w:t>Et mademoiselle</w:t>
      </w:r>
      <w:r w:rsidR="004F69D6">
        <w:t xml:space="preserve">, </w:t>
      </w:r>
      <w:r w:rsidRPr="00033231">
        <w:t>prenant dans une armoire un grand t</w:t>
      </w:r>
      <w:r w:rsidRPr="00033231">
        <w:t>a</w:t>
      </w:r>
      <w:r w:rsidRPr="00033231">
        <w:t>blier de cuisine et l</w:t>
      </w:r>
      <w:r w:rsidR="004F69D6">
        <w:t>’</w:t>
      </w:r>
      <w:r w:rsidRPr="00033231">
        <w:t>attachant sur son tablier noir</w:t>
      </w:r>
      <w:r w:rsidR="004F69D6">
        <w:t xml:space="preserve">, </w:t>
      </w:r>
      <w:r w:rsidRPr="00033231">
        <w:t>se précipita éperdue dans la cuisine</w:t>
      </w:r>
      <w:r w:rsidR="004F69D6">
        <w:t xml:space="preserve">, </w:t>
      </w:r>
      <w:r w:rsidRPr="00033231">
        <w:t>d</w:t>
      </w:r>
      <w:r w:rsidR="004F69D6">
        <w:t>’</w:t>
      </w:r>
      <w:r w:rsidRPr="00033231">
        <w:t>où</w:t>
      </w:r>
      <w:r w:rsidR="004F69D6">
        <w:t xml:space="preserve">, </w:t>
      </w:r>
      <w:r w:rsidRPr="00033231">
        <w:t>à dire vrai</w:t>
      </w:r>
      <w:r w:rsidR="004F69D6">
        <w:t xml:space="preserve">, </w:t>
      </w:r>
      <w:r w:rsidRPr="00033231">
        <w:t>s</w:t>
      </w:r>
      <w:r w:rsidR="004F69D6">
        <w:t>’</w:t>
      </w:r>
      <w:r w:rsidRPr="00033231">
        <w:t>exhalait une odeur de sucre brûlé plus forte que savoureuse</w:t>
      </w:r>
      <w:r w:rsidR="004F69D6">
        <w:t>.</w:t>
      </w:r>
    </w:p>
    <w:p w14:paraId="551AE58B" w14:textId="77777777" w:rsidR="004F69D6" w:rsidRDefault="00000000" w:rsidP="0021796F">
      <w:r w:rsidRPr="00033231">
        <w:t>La maîtresse et la servante avaient été en querelle ouverte toute la journée au sujet de la conservation de certaines cerises noires</w:t>
      </w:r>
      <w:r w:rsidR="004F69D6">
        <w:t xml:space="preserve">, </w:t>
      </w:r>
      <w:r w:rsidRPr="00033231">
        <w:t>dures comme du marbre</w:t>
      </w:r>
      <w:r w:rsidR="004F69D6">
        <w:t xml:space="preserve">, </w:t>
      </w:r>
      <w:r w:rsidRPr="00033231">
        <w:t>sûres comme des prunelles</w:t>
      </w:r>
      <w:r w:rsidR="004F69D6">
        <w:t xml:space="preserve">. </w:t>
      </w:r>
      <w:r w:rsidRPr="00033231">
        <w:t>Sarah soutenait que le sucre était le seul condiment orthodoxe que l</w:t>
      </w:r>
      <w:r w:rsidR="004F69D6">
        <w:t>’</w:t>
      </w:r>
      <w:r w:rsidRPr="00033231">
        <w:t>on dût employer</w:t>
      </w:r>
      <w:r w:rsidR="004F69D6">
        <w:t xml:space="preserve">. </w:t>
      </w:r>
      <w:r w:rsidRPr="00033231">
        <w:t>Mademoiselle maintenait</w:t>
      </w:r>
      <w:r w:rsidR="004F69D6">
        <w:t xml:space="preserve">, </w:t>
      </w:r>
      <w:r w:rsidRPr="00033231">
        <w:t>et elle a</w:t>
      </w:r>
      <w:r w:rsidRPr="00033231">
        <w:t>p</w:t>
      </w:r>
      <w:r w:rsidRPr="00033231">
        <w:t>puyait son opinion de l</w:t>
      </w:r>
      <w:r w:rsidR="004F69D6">
        <w:t>’</w:t>
      </w:r>
      <w:r w:rsidRPr="00033231">
        <w:t>expérience pratique de sa mère</w:t>
      </w:r>
      <w:r w:rsidR="004F69D6">
        <w:t xml:space="preserve">, </w:t>
      </w:r>
      <w:r w:rsidRPr="00033231">
        <w:t>de sa grand-mère et de sa bisaïeule</w:t>
      </w:r>
      <w:r w:rsidR="004F69D6">
        <w:t xml:space="preserve">, </w:t>
      </w:r>
      <w:r w:rsidRPr="00033231">
        <w:t>que la mélasse était infiniment préférable</w:t>
      </w:r>
      <w:r w:rsidR="004F69D6">
        <w:t xml:space="preserve">. </w:t>
      </w:r>
      <w:r w:rsidRPr="00033231">
        <w:t>Elle avait commis une imprudence en laissant à S</w:t>
      </w:r>
      <w:r w:rsidRPr="00033231">
        <w:t>a</w:t>
      </w:r>
      <w:r w:rsidRPr="00033231">
        <w:t>rah la charge du chaudron de conserves</w:t>
      </w:r>
      <w:r w:rsidR="004F69D6">
        <w:t xml:space="preserve">, </w:t>
      </w:r>
      <w:r w:rsidRPr="00033231">
        <w:t>car son défaut de sy</w:t>
      </w:r>
      <w:r w:rsidRPr="00033231">
        <w:t>m</w:t>
      </w:r>
      <w:r w:rsidRPr="00033231">
        <w:t>pathie pour son contenu avait amené de la négligence dans la surveillance</w:t>
      </w:r>
      <w:r w:rsidR="004F69D6">
        <w:t xml:space="preserve">, </w:t>
      </w:r>
      <w:r w:rsidRPr="00033231">
        <w:t>et le résultat était des cendres noires</w:t>
      </w:r>
      <w:r w:rsidR="004F69D6">
        <w:t xml:space="preserve">. </w:t>
      </w:r>
      <w:r w:rsidRPr="00033231">
        <w:t>Une dispute s</w:t>
      </w:r>
      <w:r w:rsidR="004F69D6">
        <w:t>’</w:t>
      </w:r>
      <w:r w:rsidRPr="00033231">
        <w:t>ensuivit</w:t>
      </w:r>
      <w:r w:rsidR="004F69D6">
        <w:t xml:space="preserve"> ; </w:t>
      </w:r>
      <w:r w:rsidRPr="00033231">
        <w:t>de vifs reproches et des sanglots plutôt bruyants que profonds ou réels</w:t>
      </w:r>
      <w:r w:rsidR="004F69D6">
        <w:t>.</w:t>
      </w:r>
    </w:p>
    <w:p w14:paraId="7E80F61A" w14:textId="4C878EB0" w:rsidR="004F69D6" w:rsidRDefault="00000000" w:rsidP="0021796F">
      <w:r w:rsidRPr="00033231">
        <w:t>Caroline</w:t>
      </w:r>
      <w:r w:rsidR="004F69D6">
        <w:t xml:space="preserve">, </w:t>
      </w:r>
      <w:r w:rsidRPr="00033231">
        <w:t>se tournant de nouveau vers le petit miroir</w:t>
      </w:r>
      <w:r w:rsidR="004F69D6">
        <w:t xml:space="preserve">, </w:t>
      </w:r>
      <w:r w:rsidRPr="00033231">
        <w:t>éca</w:t>
      </w:r>
      <w:r w:rsidRPr="00033231">
        <w:t>r</w:t>
      </w:r>
      <w:r w:rsidRPr="00033231">
        <w:t>tait les boucles de ses joues pour les placer sous son chapeau de campagne</w:t>
      </w:r>
      <w:r w:rsidR="004F69D6">
        <w:t xml:space="preserve">, </w:t>
      </w:r>
      <w:r w:rsidRPr="00033231">
        <w:t>certain qu</w:t>
      </w:r>
      <w:r w:rsidR="004F69D6">
        <w:t>’</w:t>
      </w:r>
      <w:r w:rsidRPr="00033231">
        <w:t>il serait non-seulement inutile</w:t>
      </w:r>
      <w:r w:rsidR="004F69D6">
        <w:t xml:space="preserve">, </w:t>
      </w:r>
      <w:r w:rsidRPr="00033231">
        <w:t>mais d</w:t>
      </w:r>
      <w:r w:rsidRPr="00033231">
        <w:t>é</w:t>
      </w:r>
      <w:r w:rsidRPr="00033231">
        <w:t>sagréable de demeurer plus longtemps</w:t>
      </w:r>
      <w:r w:rsidR="004F69D6">
        <w:t xml:space="preserve">, </w:t>
      </w:r>
      <w:r w:rsidRPr="00033231">
        <w:t xml:space="preserve">quand tout à </w:t>
      </w:r>
      <w:r w:rsidRPr="00033231">
        <w:lastRenderedPageBreak/>
        <w:t>coup la porte de derrière s</w:t>
      </w:r>
      <w:r w:rsidR="004F69D6">
        <w:t>’</w:t>
      </w:r>
      <w:r w:rsidRPr="00033231">
        <w:t>ouvrant</w:t>
      </w:r>
      <w:r w:rsidR="004F69D6">
        <w:t xml:space="preserve">, </w:t>
      </w:r>
      <w:r w:rsidRPr="00033231">
        <w:t>un calme profond régna dans la cu</w:t>
      </w:r>
      <w:r w:rsidRPr="00033231">
        <w:t>i</w:t>
      </w:r>
      <w:r w:rsidRPr="00033231">
        <w:t>sine</w:t>
      </w:r>
      <w:r w:rsidR="004F69D6">
        <w:t xml:space="preserve">. </w:t>
      </w:r>
      <w:r w:rsidRPr="00033231">
        <w:t>Les langues se turent</w:t>
      </w:r>
      <w:r w:rsidR="004F69D6">
        <w:t xml:space="preserve">, </w:t>
      </w:r>
      <w:r w:rsidRPr="00033231">
        <w:t>comme comprimées par le mors et la bride</w:t>
      </w:r>
      <w:r w:rsidR="004F69D6">
        <w:t xml:space="preserve">. </w:t>
      </w:r>
      <w:r w:rsidRPr="00033231">
        <w:t>Était-ce Robert</w:t>
      </w:r>
      <w:r w:rsidR="004F69D6">
        <w:t xml:space="preserve"> ? </w:t>
      </w:r>
      <w:r w:rsidRPr="00033231">
        <w:t>souvent</w:t>
      </w:r>
      <w:r w:rsidR="004F69D6">
        <w:t xml:space="preserve">, </w:t>
      </w:r>
      <w:r w:rsidRPr="00033231">
        <w:t>presque toujours</w:t>
      </w:r>
      <w:r w:rsidR="004F69D6">
        <w:t xml:space="preserve">, </w:t>
      </w:r>
      <w:r w:rsidRPr="00033231">
        <w:t>il entrait par la porte de la cuisine en s</w:t>
      </w:r>
      <w:r w:rsidR="004F69D6">
        <w:t>’</w:t>
      </w:r>
      <w:r w:rsidRPr="00033231">
        <w:t>en revenant du marché</w:t>
      </w:r>
      <w:r w:rsidR="004F69D6">
        <w:t xml:space="preserve">. </w:t>
      </w:r>
      <w:r w:rsidRPr="00033231">
        <w:t>Non</w:t>
      </w:r>
      <w:r w:rsidR="004F69D6">
        <w:t xml:space="preserve"> : </w:t>
      </w:r>
      <w:r w:rsidRPr="00033231">
        <w:t>c</w:t>
      </w:r>
      <w:r w:rsidR="004F69D6">
        <w:t>’</w:t>
      </w:r>
      <w:r w:rsidRPr="00033231">
        <w:t xml:space="preserve">était seulement </w:t>
      </w:r>
      <w:r w:rsidR="004F69D6">
        <w:t>Joe</w:t>
      </w:r>
      <w:r w:rsidRPr="00033231">
        <w:t xml:space="preserve"> Scott</w:t>
      </w:r>
      <w:r w:rsidR="004F69D6">
        <w:t xml:space="preserve">, </w:t>
      </w:r>
      <w:r w:rsidRPr="00033231">
        <w:t>qui</w:t>
      </w:r>
      <w:r w:rsidR="004F69D6">
        <w:t xml:space="preserve">, </w:t>
      </w:r>
      <w:r w:rsidRPr="00033231">
        <w:t>ayant fait trois ou quatre hem significatifs</w:t>
      </w:r>
      <w:r w:rsidR="004F69D6">
        <w:t xml:space="preserve">, </w:t>
      </w:r>
      <w:r w:rsidRPr="00033231">
        <w:t>dit</w:t>
      </w:r>
      <w:r w:rsidR="004F69D6">
        <w:t> :</w:t>
      </w:r>
    </w:p>
    <w:p w14:paraId="4F7BC21A" w14:textId="03E4E063" w:rsidR="00000000" w:rsidRPr="00033231" w:rsidRDefault="004F69D6" w:rsidP="0021796F">
      <w:r>
        <w:t>« </w:t>
      </w:r>
      <w:r w:rsidR="00000000" w:rsidRPr="00033231">
        <w:t>Il me semble que je viens d</w:t>
      </w:r>
      <w:r>
        <w:t>’</w:t>
      </w:r>
      <w:r w:rsidR="00000000" w:rsidRPr="00033231">
        <w:t>entendre frapper</w:t>
      </w:r>
      <w:r>
        <w:t> ! »</w:t>
      </w:r>
    </w:p>
    <w:p w14:paraId="022F2B33" w14:textId="77777777" w:rsidR="004F69D6" w:rsidRDefault="00000000" w:rsidP="0021796F">
      <w:r w:rsidRPr="00033231">
        <w:t>Personne ne répondit</w:t>
      </w:r>
      <w:r w:rsidR="004F69D6">
        <w:t>.</w:t>
      </w:r>
    </w:p>
    <w:p w14:paraId="7333FCEF" w14:textId="08F5E166" w:rsidR="00000000" w:rsidRPr="00033231" w:rsidRDefault="004F69D6" w:rsidP="0021796F">
      <w:r>
        <w:t>« </w:t>
      </w:r>
      <w:r w:rsidR="00000000" w:rsidRPr="00033231">
        <w:t>Et</w:t>
      </w:r>
      <w:r>
        <w:t xml:space="preserve">, </w:t>
      </w:r>
      <w:r w:rsidR="00000000" w:rsidRPr="00033231">
        <w:t>continua-t-il</w:t>
      </w:r>
      <w:r>
        <w:t xml:space="preserve">, </w:t>
      </w:r>
      <w:r w:rsidR="00000000" w:rsidRPr="00033231">
        <w:t>comme le maître est arrivé</w:t>
      </w:r>
      <w:r>
        <w:t xml:space="preserve">, </w:t>
      </w:r>
      <w:r w:rsidR="00000000" w:rsidRPr="00033231">
        <w:t>et qu</w:t>
      </w:r>
      <w:r>
        <w:t>’</w:t>
      </w:r>
      <w:r w:rsidR="00000000" w:rsidRPr="00033231">
        <w:t>il va entrer par cette porte</w:t>
      </w:r>
      <w:r>
        <w:t xml:space="preserve">, </w:t>
      </w:r>
      <w:r w:rsidR="00000000" w:rsidRPr="00033231">
        <w:t>j</w:t>
      </w:r>
      <w:r>
        <w:t>’</w:t>
      </w:r>
      <w:r w:rsidR="00000000" w:rsidRPr="00033231">
        <w:t>ai cru convenable d</w:t>
      </w:r>
      <w:r>
        <w:t>’</w:t>
      </w:r>
      <w:r w:rsidR="00000000" w:rsidRPr="00033231">
        <w:t>entrer vous en pr</w:t>
      </w:r>
      <w:r w:rsidR="00000000" w:rsidRPr="00033231">
        <w:t>é</w:t>
      </w:r>
      <w:r w:rsidR="00000000" w:rsidRPr="00033231">
        <w:t>venir</w:t>
      </w:r>
      <w:r>
        <w:t xml:space="preserve">. </w:t>
      </w:r>
      <w:r w:rsidR="00000000" w:rsidRPr="00033231">
        <w:t>Il ne faut jamais laisser entrer sans avertir</w:t>
      </w:r>
      <w:r>
        <w:t xml:space="preserve">, </w:t>
      </w:r>
      <w:r w:rsidR="00000000" w:rsidRPr="00033231">
        <w:t>dans une ma</w:t>
      </w:r>
      <w:r w:rsidR="00000000" w:rsidRPr="00033231">
        <w:t>i</w:t>
      </w:r>
      <w:r w:rsidR="00000000" w:rsidRPr="00033231">
        <w:t>son pleine de femmes</w:t>
      </w:r>
      <w:r>
        <w:t xml:space="preserve">. </w:t>
      </w:r>
      <w:r w:rsidR="00000000" w:rsidRPr="00033231">
        <w:t>Il est ici</w:t>
      </w:r>
      <w:r>
        <w:t xml:space="preserve"> ; </w:t>
      </w:r>
      <w:r w:rsidR="00000000" w:rsidRPr="00033231">
        <w:t>avancez</w:t>
      </w:r>
      <w:r>
        <w:t xml:space="preserve">, </w:t>
      </w:r>
      <w:r w:rsidR="00000000" w:rsidRPr="00033231">
        <w:t>monsieur</w:t>
      </w:r>
      <w:r>
        <w:t xml:space="preserve">. </w:t>
      </w:r>
      <w:r w:rsidR="00000000" w:rsidRPr="00033231">
        <w:t>Elles jouaient joliment de la langue</w:t>
      </w:r>
      <w:r>
        <w:t xml:space="preserve"> ; </w:t>
      </w:r>
      <w:r w:rsidR="00000000" w:rsidRPr="00033231">
        <w:t xml:space="preserve">mais je pense </w:t>
      </w:r>
      <w:r w:rsidR="00000000" w:rsidRPr="00033231">
        <w:t xml:space="preserve">que </w:t>
      </w:r>
      <w:r w:rsidR="00944F87">
        <w:t xml:space="preserve">je </w:t>
      </w:r>
      <w:r w:rsidR="00000000" w:rsidRPr="00033231">
        <w:t>les ai apa</w:t>
      </w:r>
      <w:r w:rsidR="00000000" w:rsidRPr="00033231">
        <w:t>i</w:t>
      </w:r>
      <w:r w:rsidR="00000000" w:rsidRPr="00033231">
        <w:t>sées</w:t>
      </w:r>
      <w:r>
        <w:t>. »</w:t>
      </w:r>
    </w:p>
    <w:p w14:paraId="1293F235" w14:textId="680DAC7D" w:rsidR="004F69D6" w:rsidRDefault="00000000" w:rsidP="0021796F">
      <w:r w:rsidRPr="00033231">
        <w:t>On entendit entrer une autre personne</w:t>
      </w:r>
      <w:r w:rsidR="004F69D6">
        <w:t>. Joe</w:t>
      </w:r>
      <w:r w:rsidRPr="00033231">
        <w:t xml:space="preserve"> Scott cont</w:t>
      </w:r>
      <w:r w:rsidRPr="00033231">
        <w:t>i</w:t>
      </w:r>
      <w:r w:rsidRPr="00033231">
        <w:t>nua</w:t>
      </w:r>
      <w:r w:rsidR="004F69D6">
        <w:t> :</w:t>
      </w:r>
    </w:p>
    <w:p w14:paraId="14B7FB31" w14:textId="6698E4F1" w:rsidR="00000000" w:rsidRPr="00033231" w:rsidRDefault="004F69D6" w:rsidP="0021796F">
      <w:r>
        <w:t>« </w:t>
      </w:r>
      <w:r w:rsidR="00000000" w:rsidRPr="00033231">
        <w:t>Que signifie cette complète obscurité</w:t>
      </w:r>
      <w:r>
        <w:t xml:space="preserve"> ? </w:t>
      </w:r>
      <w:r w:rsidR="00000000" w:rsidRPr="00033231">
        <w:t>Coquine de Sarah</w:t>
      </w:r>
      <w:r>
        <w:t xml:space="preserve">, </w:t>
      </w:r>
      <w:r w:rsidR="00000000" w:rsidRPr="00033231">
        <w:t>tu ne peux pas allumer une chandelle</w:t>
      </w:r>
      <w:r>
        <w:t xml:space="preserve"> ? </w:t>
      </w:r>
      <w:r w:rsidR="00000000" w:rsidRPr="00033231">
        <w:t>le soleil est couché d</w:t>
      </w:r>
      <w:r w:rsidR="00000000" w:rsidRPr="00033231">
        <w:t>e</w:t>
      </w:r>
      <w:r w:rsidR="00000000" w:rsidRPr="00033231">
        <w:t>puis une heure</w:t>
      </w:r>
      <w:r>
        <w:t xml:space="preserve">. </w:t>
      </w:r>
      <w:r w:rsidR="00000000" w:rsidRPr="00033231">
        <w:t>Il va se rompre le cou contre quelques-uns de vos pots</w:t>
      </w:r>
      <w:r>
        <w:t xml:space="preserve">, </w:t>
      </w:r>
      <w:r w:rsidR="00000000" w:rsidRPr="00033231">
        <w:t>de vos tables</w:t>
      </w:r>
      <w:r>
        <w:t xml:space="preserve">, </w:t>
      </w:r>
      <w:r w:rsidR="00000000" w:rsidRPr="00033231">
        <w:t>de vos drogues</w:t>
      </w:r>
      <w:r>
        <w:t xml:space="preserve"> ; </w:t>
      </w:r>
      <w:r w:rsidR="00000000" w:rsidRPr="00033231">
        <w:t>faites attention à cette marmite</w:t>
      </w:r>
      <w:r>
        <w:t xml:space="preserve">, </w:t>
      </w:r>
      <w:r w:rsidR="00000000" w:rsidRPr="00033231">
        <w:t>monsieur</w:t>
      </w:r>
      <w:r>
        <w:t xml:space="preserve"> ; </w:t>
      </w:r>
      <w:r w:rsidR="00000000" w:rsidRPr="00033231">
        <w:t>elles l</w:t>
      </w:r>
      <w:r>
        <w:t>’</w:t>
      </w:r>
      <w:r w:rsidR="00000000" w:rsidRPr="00033231">
        <w:t>ont placée dans votre chemin</w:t>
      </w:r>
      <w:r>
        <w:t xml:space="preserve">, </w:t>
      </w:r>
      <w:r w:rsidR="00000000" w:rsidRPr="00033231">
        <w:t>on d</w:t>
      </w:r>
      <w:r w:rsidR="00000000" w:rsidRPr="00033231">
        <w:t>i</w:t>
      </w:r>
      <w:r w:rsidR="00000000" w:rsidRPr="00033231">
        <w:t>rait qu</w:t>
      </w:r>
      <w:r>
        <w:t>’</w:t>
      </w:r>
      <w:r w:rsidR="00000000" w:rsidRPr="00033231">
        <w:t>elles l</w:t>
      </w:r>
      <w:r>
        <w:t>’</w:t>
      </w:r>
      <w:r w:rsidR="00000000" w:rsidRPr="00033231">
        <w:t>ont fait par malice</w:t>
      </w:r>
      <w:r>
        <w:t>. »</w:t>
      </w:r>
    </w:p>
    <w:p w14:paraId="6290CE0C" w14:textId="460C22E9" w:rsidR="004F69D6" w:rsidRDefault="00000000" w:rsidP="0021796F">
      <w:r w:rsidRPr="00033231">
        <w:t xml:space="preserve">Une pause confuse succéda aux observations de </w:t>
      </w:r>
      <w:r w:rsidR="004F69D6">
        <w:t xml:space="preserve">Joe. </w:t>
      </w:r>
      <w:r w:rsidRPr="00033231">
        <w:t>Car</w:t>
      </w:r>
      <w:r w:rsidRPr="00033231">
        <w:t>o</w:t>
      </w:r>
      <w:r w:rsidRPr="00033231">
        <w:t>line</w:t>
      </w:r>
      <w:r w:rsidR="004F69D6">
        <w:t xml:space="preserve">, </w:t>
      </w:r>
      <w:r w:rsidRPr="00033231">
        <w:t>bien qu</w:t>
      </w:r>
      <w:r w:rsidR="004F69D6">
        <w:t>’</w:t>
      </w:r>
      <w:r w:rsidRPr="00033231">
        <w:t>elle écoutât avec ses deux oreilles</w:t>
      </w:r>
      <w:r w:rsidR="004F69D6">
        <w:t xml:space="preserve">, </w:t>
      </w:r>
      <w:r w:rsidRPr="00033231">
        <w:t>ne put rien co</w:t>
      </w:r>
      <w:r w:rsidRPr="00033231">
        <w:t>m</w:t>
      </w:r>
      <w:r w:rsidRPr="00033231">
        <w:t>prendre</w:t>
      </w:r>
      <w:r w:rsidR="004F69D6">
        <w:t xml:space="preserve">. </w:t>
      </w:r>
      <w:r w:rsidRPr="00033231">
        <w:t>À la fin un cri se fit entendre</w:t>
      </w:r>
      <w:r w:rsidR="004F69D6">
        <w:t xml:space="preserve">, </w:t>
      </w:r>
      <w:r w:rsidRPr="00033231">
        <w:t>un cri de surprise</w:t>
      </w:r>
      <w:r w:rsidR="004F69D6">
        <w:t xml:space="preserve">, </w:t>
      </w:r>
      <w:r w:rsidRPr="00033231">
        <w:t>suivi du bruit d</w:t>
      </w:r>
      <w:r w:rsidR="004F69D6">
        <w:t>’</w:t>
      </w:r>
      <w:r w:rsidRPr="00033231">
        <w:t>un baiser</w:t>
      </w:r>
      <w:r w:rsidR="004F69D6">
        <w:t xml:space="preserve"> ; </w:t>
      </w:r>
      <w:r w:rsidRPr="00033231">
        <w:t>des exclamations à demi articulées lui su</w:t>
      </w:r>
      <w:r w:rsidRPr="00033231">
        <w:t>c</w:t>
      </w:r>
      <w:r w:rsidRPr="00033231">
        <w:t>cédèrent</w:t>
      </w:r>
      <w:r w:rsidR="004F69D6">
        <w:t>.</w:t>
      </w:r>
    </w:p>
    <w:p w14:paraId="1E4A8EBB" w14:textId="77777777" w:rsidR="004F69D6" w:rsidRDefault="004F69D6" w:rsidP="0021796F">
      <w:r>
        <w:t>« </w:t>
      </w:r>
      <w:r w:rsidR="00000000" w:rsidRPr="00033231">
        <w:t>Mon Dieu</w:t>
      </w:r>
      <w:r>
        <w:t xml:space="preserve"> ! </w:t>
      </w:r>
      <w:r w:rsidR="00000000" w:rsidRPr="00033231">
        <w:t>mon Dieu</w:t>
      </w:r>
      <w:r>
        <w:t xml:space="preserve"> ! </w:t>
      </w:r>
      <w:r w:rsidR="00000000" w:rsidRPr="00033231">
        <w:t>est-ce que je m</w:t>
      </w:r>
      <w:r>
        <w:t>’</w:t>
      </w:r>
      <w:r w:rsidR="00000000" w:rsidRPr="00033231">
        <w:t>y attendais</w:t>
      </w:r>
      <w:r>
        <w:t xml:space="preserve"> ? </w:t>
      </w:r>
      <w:r w:rsidR="00000000" w:rsidRPr="00033231">
        <w:t>étaient les seules paroles que l</w:t>
      </w:r>
      <w:r>
        <w:t>’</w:t>
      </w:r>
      <w:r w:rsidR="00000000" w:rsidRPr="00033231">
        <w:t>on pût distinguer</w:t>
      </w:r>
      <w:r>
        <w:t>.</w:t>
      </w:r>
    </w:p>
    <w:p w14:paraId="4B16314C" w14:textId="77777777" w:rsidR="004F69D6" w:rsidRDefault="004F69D6" w:rsidP="0021796F">
      <w:r>
        <w:lastRenderedPageBreak/>
        <w:t>— </w:t>
      </w:r>
      <w:r w:rsidR="00000000" w:rsidRPr="00033231">
        <w:t>Et tu te portes toujours bien</w:t>
      </w:r>
      <w:r>
        <w:t xml:space="preserve">, </w:t>
      </w:r>
      <w:r w:rsidR="00000000" w:rsidRPr="00033231">
        <w:t>bonne sœur</w:t>
      </w:r>
      <w:r>
        <w:t> ? »</w:t>
      </w:r>
      <w:r w:rsidR="00000000" w:rsidRPr="00033231">
        <w:rPr>
          <w:i/>
          <w:iCs/>
        </w:rPr>
        <w:t xml:space="preserve"> </w:t>
      </w:r>
      <w:r w:rsidR="00000000" w:rsidRPr="00033231">
        <w:t xml:space="preserve">demanda une autre </w:t>
      </w:r>
      <w:proofErr w:type="spellStart"/>
      <w:r w:rsidR="00000000" w:rsidRPr="00033231">
        <w:t>voix</w:t>
      </w:r>
      <w:proofErr w:type="spellEnd"/>
      <w:r>
        <w:t xml:space="preserve">, </w:t>
      </w:r>
      <w:r w:rsidR="00000000" w:rsidRPr="00033231">
        <w:t>celle de Robert</w:t>
      </w:r>
      <w:r>
        <w:t xml:space="preserve">, </w:t>
      </w:r>
      <w:r w:rsidR="00000000" w:rsidRPr="00033231">
        <w:t>certainement</w:t>
      </w:r>
      <w:r>
        <w:t>.</w:t>
      </w:r>
    </w:p>
    <w:p w14:paraId="722368FB" w14:textId="77777777" w:rsidR="004F69D6" w:rsidRDefault="00000000" w:rsidP="0021796F">
      <w:r w:rsidRPr="00033231">
        <w:t>Caroline était dans un grand embarras</w:t>
      </w:r>
      <w:r w:rsidR="004F69D6">
        <w:t xml:space="preserve">. </w:t>
      </w:r>
      <w:r w:rsidRPr="00033231">
        <w:t>Obéissant une i</w:t>
      </w:r>
      <w:r w:rsidRPr="00033231">
        <w:t>m</w:t>
      </w:r>
      <w:r w:rsidRPr="00033231">
        <w:t>pulsion dont elle n</w:t>
      </w:r>
      <w:r w:rsidR="004F69D6">
        <w:t>’</w:t>
      </w:r>
      <w:r w:rsidRPr="00033231">
        <w:t>avait pas le temps de discuter la sagesse</w:t>
      </w:r>
      <w:r w:rsidR="004F69D6">
        <w:t xml:space="preserve">, </w:t>
      </w:r>
      <w:r w:rsidRPr="00033231">
        <w:t>elle s</w:t>
      </w:r>
      <w:r w:rsidR="004F69D6">
        <w:t>’</w:t>
      </w:r>
      <w:r w:rsidRPr="00033231">
        <w:t>échappa du petit parloir</w:t>
      </w:r>
      <w:r w:rsidR="004F69D6">
        <w:t xml:space="preserve">, </w:t>
      </w:r>
      <w:r w:rsidRPr="00033231">
        <w:t>et</w:t>
      </w:r>
      <w:r w:rsidR="004F69D6">
        <w:t xml:space="preserve">, </w:t>
      </w:r>
      <w:r w:rsidRPr="00033231">
        <w:t>courant en haut de l</w:t>
      </w:r>
      <w:r w:rsidR="004F69D6">
        <w:t>’</w:t>
      </w:r>
      <w:r w:rsidRPr="00033231">
        <w:t>escalier</w:t>
      </w:r>
      <w:r w:rsidR="004F69D6">
        <w:t xml:space="preserve">, </w:t>
      </w:r>
      <w:r w:rsidRPr="00033231">
        <w:t>elle prit position de façon à pouvoir faire de nouvelles observations avant de se présenter</w:t>
      </w:r>
      <w:r w:rsidR="004F69D6">
        <w:t xml:space="preserve">. </w:t>
      </w:r>
      <w:r w:rsidRPr="00033231">
        <w:t>Le soleil était couché depuis longtemps déjà</w:t>
      </w:r>
      <w:r w:rsidR="004F69D6">
        <w:t xml:space="preserve"> ; </w:t>
      </w:r>
      <w:r w:rsidRPr="00033231">
        <w:t>le passage était dans l</w:t>
      </w:r>
      <w:r w:rsidR="004F69D6">
        <w:t>’</w:t>
      </w:r>
      <w:r w:rsidRPr="00033231">
        <w:t>obscurité</w:t>
      </w:r>
      <w:r w:rsidR="004F69D6">
        <w:t xml:space="preserve"> ; </w:t>
      </w:r>
      <w:r w:rsidRPr="00033231">
        <w:t>mais il ne faisait pas a</w:t>
      </w:r>
      <w:r w:rsidRPr="00033231">
        <w:t>s</w:t>
      </w:r>
      <w:r w:rsidRPr="00033231">
        <w:t>sez nuit pour qu</w:t>
      </w:r>
      <w:r w:rsidR="004F69D6">
        <w:t>’</w:t>
      </w:r>
      <w:r w:rsidRPr="00033231">
        <w:t xml:space="preserve">elle ne pût voir aussitôt Robert </w:t>
      </w:r>
      <w:r>
        <w:t>e</w:t>
      </w:r>
      <w:r w:rsidRPr="00033231">
        <w:t>t Hortense le traverser</w:t>
      </w:r>
      <w:r w:rsidR="004F69D6">
        <w:t>.</w:t>
      </w:r>
    </w:p>
    <w:p w14:paraId="572DF20F" w14:textId="77777777" w:rsidR="004F69D6" w:rsidRDefault="004F69D6" w:rsidP="0021796F">
      <w:r>
        <w:t>« </w:t>
      </w:r>
      <w:r w:rsidR="00000000" w:rsidRPr="00033231">
        <w:t>Caroline</w:t>
      </w:r>
      <w:r>
        <w:t xml:space="preserve"> ! </w:t>
      </w:r>
      <w:r w:rsidR="00000000" w:rsidRPr="00033231">
        <w:t>Caroline</w:t>
      </w:r>
      <w:r>
        <w:t xml:space="preserve"> ! </w:t>
      </w:r>
      <w:r w:rsidR="00000000" w:rsidRPr="00033231">
        <w:t>s</w:t>
      </w:r>
      <w:r>
        <w:t>’</w:t>
      </w:r>
      <w:r w:rsidR="00000000" w:rsidRPr="00033231">
        <w:t>écria Hortense un moment après</w:t>
      </w:r>
      <w:r>
        <w:t xml:space="preserve"> ; </w:t>
      </w:r>
      <w:r w:rsidR="00000000" w:rsidRPr="00033231">
        <w:t>venez voir mon frère</w:t>
      </w:r>
      <w:r>
        <w:t> !</w:t>
      </w:r>
    </w:p>
    <w:p w14:paraId="7C421A1A" w14:textId="537F56B3" w:rsidR="00000000" w:rsidRPr="00033231" w:rsidRDefault="004F69D6" w:rsidP="0021796F">
      <w:r>
        <w:t>— </w:t>
      </w:r>
      <w:r w:rsidR="00000000" w:rsidRPr="00033231">
        <w:t>C</w:t>
      </w:r>
      <w:r>
        <w:t>’</w:t>
      </w:r>
      <w:r w:rsidR="00000000" w:rsidRPr="00033231">
        <w:t>est étrange</w:t>
      </w:r>
      <w:r>
        <w:t xml:space="preserve"> ! </w:t>
      </w:r>
      <w:r w:rsidR="00000000" w:rsidRPr="00033231">
        <w:t xml:space="preserve">se disait miss </w:t>
      </w:r>
      <w:proofErr w:type="spellStart"/>
      <w:r w:rsidR="00000000" w:rsidRPr="00033231">
        <w:t>Helstone</w:t>
      </w:r>
      <w:proofErr w:type="spellEnd"/>
      <w:r>
        <w:t xml:space="preserve"> ; </w:t>
      </w:r>
      <w:r w:rsidR="00000000" w:rsidRPr="00033231">
        <w:t>c</w:t>
      </w:r>
      <w:r>
        <w:t>’</w:t>
      </w:r>
      <w:r w:rsidR="00000000" w:rsidRPr="00033231">
        <w:t>est plus qu</w:t>
      </w:r>
      <w:r>
        <w:t>’</w:t>
      </w:r>
      <w:r w:rsidR="00000000" w:rsidRPr="00033231">
        <w:t>étrange</w:t>
      </w:r>
      <w:r>
        <w:t xml:space="preserve"> ! </w:t>
      </w:r>
      <w:r w:rsidR="00000000" w:rsidRPr="00033231">
        <w:t>pourquoi cette excitation à propos d</w:t>
      </w:r>
      <w:r>
        <w:t>’</w:t>
      </w:r>
      <w:r w:rsidR="00000000" w:rsidRPr="00033231">
        <w:t>un fait si commun et si simple qu</w:t>
      </w:r>
      <w:r>
        <w:t>’</w:t>
      </w:r>
      <w:r w:rsidR="00000000" w:rsidRPr="00033231">
        <w:t>un retour de marché</w:t>
      </w:r>
      <w:r>
        <w:t xml:space="preserve"> ? </w:t>
      </w:r>
      <w:r w:rsidR="00000000" w:rsidRPr="00033231">
        <w:t>Aurait-elle perdu la tête</w:t>
      </w:r>
      <w:r>
        <w:t xml:space="preserve"> ? </w:t>
      </w:r>
      <w:r w:rsidR="00000000" w:rsidRPr="00033231">
        <w:t>est-ce que les confitures brûlées lui auraient détraqué le cerveau</w:t>
      </w:r>
      <w:r>
        <w:t> ? »</w:t>
      </w:r>
    </w:p>
    <w:p w14:paraId="1B5190AF" w14:textId="77777777" w:rsidR="004F69D6" w:rsidRDefault="00000000" w:rsidP="0021796F">
      <w:r w:rsidRPr="00033231">
        <w:t>Elle descendit légèrement émue</w:t>
      </w:r>
      <w:r w:rsidR="004F69D6">
        <w:t xml:space="preserve"> : </w:t>
      </w:r>
      <w:r w:rsidRPr="00033231">
        <w:t>elle le fut bien davantage encore</w:t>
      </w:r>
      <w:r w:rsidR="004F69D6">
        <w:t xml:space="preserve">, </w:t>
      </w:r>
      <w:r w:rsidRPr="00033231">
        <w:t>lorsque Hortense la saisit par la main à l</w:t>
      </w:r>
      <w:r w:rsidR="004F69D6">
        <w:t>’</w:t>
      </w:r>
      <w:r w:rsidRPr="00033231">
        <w:t>entrée du pa</w:t>
      </w:r>
      <w:r w:rsidRPr="00033231">
        <w:t>r</w:t>
      </w:r>
      <w:r w:rsidRPr="00033231">
        <w:t>loir</w:t>
      </w:r>
      <w:r w:rsidR="004F69D6">
        <w:t xml:space="preserve">, </w:t>
      </w:r>
      <w:r w:rsidRPr="00033231">
        <w:t>et la conduisant à Robert</w:t>
      </w:r>
      <w:r w:rsidR="004F69D6">
        <w:t xml:space="preserve">, </w:t>
      </w:r>
      <w:r w:rsidRPr="00033231">
        <w:t>dont la grande taille se dressait dans le clair-obscur auprès de l</w:t>
      </w:r>
      <w:r w:rsidR="004F69D6">
        <w:t>’</w:t>
      </w:r>
      <w:r w:rsidRPr="00033231">
        <w:t>unique fenêtre</w:t>
      </w:r>
      <w:r w:rsidR="004F69D6">
        <w:t xml:space="preserve">, </w:t>
      </w:r>
      <w:r w:rsidRPr="00033231">
        <w:t>la présenta avec un mélange d</w:t>
      </w:r>
      <w:r w:rsidR="004F69D6">
        <w:t>’</w:t>
      </w:r>
      <w:r w:rsidRPr="00033231">
        <w:t>agitation et de formalité</w:t>
      </w:r>
      <w:r w:rsidR="004F69D6">
        <w:t xml:space="preserve">, </w:t>
      </w:r>
      <w:r w:rsidRPr="00033231">
        <w:t>comme s</w:t>
      </w:r>
      <w:r w:rsidR="004F69D6">
        <w:t>’</w:t>
      </w:r>
      <w:r w:rsidRPr="00033231">
        <w:t>ils eussent été tout à fait étrangers et que ce fût leur première entrevue</w:t>
      </w:r>
      <w:r w:rsidR="004F69D6">
        <w:t>.</w:t>
      </w:r>
    </w:p>
    <w:p w14:paraId="5D61235D" w14:textId="77777777" w:rsidR="004F69D6" w:rsidRDefault="00000000" w:rsidP="0021796F">
      <w:r w:rsidRPr="00033231">
        <w:t>L</w:t>
      </w:r>
      <w:r w:rsidR="004F69D6">
        <w:t>’</w:t>
      </w:r>
      <w:r w:rsidRPr="00033231">
        <w:t>embarras de Caroline allait croissant</w:t>
      </w:r>
      <w:r w:rsidR="004F69D6">
        <w:t xml:space="preserve">. </w:t>
      </w:r>
      <w:r w:rsidRPr="00033231">
        <w:t>Il salua d</w:t>
      </w:r>
      <w:r w:rsidR="004F69D6">
        <w:t>’</w:t>
      </w:r>
      <w:r w:rsidRPr="00033231">
        <w:t>une façon un peu timide</w:t>
      </w:r>
      <w:r w:rsidR="004F69D6">
        <w:t xml:space="preserve">, </w:t>
      </w:r>
      <w:r w:rsidRPr="00033231">
        <w:t>et se détournant d</w:t>
      </w:r>
      <w:r w:rsidR="004F69D6">
        <w:t>’</w:t>
      </w:r>
      <w:r w:rsidRPr="00033231">
        <w:t>elle avec l</w:t>
      </w:r>
      <w:r w:rsidR="004F69D6">
        <w:t>’</w:t>
      </w:r>
      <w:r w:rsidRPr="00033231">
        <w:t>embarras d</w:t>
      </w:r>
      <w:r w:rsidR="004F69D6">
        <w:t>’</w:t>
      </w:r>
      <w:r w:rsidRPr="00033231">
        <w:t>un étranger</w:t>
      </w:r>
      <w:r w:rsidR="004F69D6">
        <w:t xml:space="preserve">, </w:t>
      </w:r>
      <w:r w:rsidRPr="00033231">
        <w:t>son visage fut éclairé par la lumière douteuse de la f</w:t>
      </w:r>
      <w:r w:rsidRPr="00033231">
        <w:t>e</w:t>
      </w:r>
      <w:r w:rsidRPr="00033231">
        <w:t>nêtre</w:t>
      </w:r>
      <w:r w:rsidR="004F69D6">
        <w:t xml:space="preserve"> : </w:t>
      </w:r>
      <w:r w:rsidRPr="00033231">
        <w:t>l</w:t>
      </w:r>
      <w:r w:rsidR="004F69D6">
        <w:t>’</w:t>
      </w:r>
      <w:r w:rsidRPr="00033231">
        <w:t>énigme du rêve</w:t>
      </w:r>
      <w:r w:rsidR="004F69D6">
        <w:t xml:space="preserve"> (</w:t>
      </w:r>
      <w:r w:rsidRPr="00033231">
        <w:t>car tout cela semblait un rêve</w:t>
      </w:r>
      <w:r w:rsidR="004F69D6">
        <w:t xml:space="preserve">) </w:t>
      </w:r>
      <w:r w:rsidRPr="00033231">
        <w:t>fut à son apogée</w:t>
      </w:r>
      <w:r w:rsidR="004F69D6">
        <w:t xml:space="preserve">. </w:t>
      </w:r>
      <w:r w:rsidRPr="00033231">
        <w:t>Caroline vit un visage qui ressemblait à celui de Robert</w:t>
      </w:r>
      <w:r w:rsidR="004F69D6">
        <w:t xml:space="preserve">, </w:t>
      </w:r>
      <w:r w:rsidRPr="00033231">
        <w:t>mais qui cependant n</w:t>
      </w:r>
      <w:r w:rsidR="004F69D6">
        <w:t>’</w:t>
      </w:r>
      <w:r w:rsidRPr="00033231">
        <w:t>était pas le sien</w:t>
      </w:r>
      <w:r w:rsidR="004F69D6">
        <w:t>.</w:t>
      </w:r>
    </w:p>
    <w:p w14:paraId="134166C2" w14:textId="77777777" w:rsidR="004F69D6" w:rsidRDefault="004F69D6" w:rsidP="0021796F">
      <w:r>
        <w:lastRenderedPageBreak/>
        <w:t>« </w:t>
      </w:r>
      <w:r w:rsidR="00000000" w:rsidRPr="00033231">
        <w:t>Qu</w:t>
      </w:r>
      <w:r>
        <w:t>’</w:t>
      </w:r>
      <w:r w:rsidR="00000000" w:rsidRPr="00033231">
        <w:t>est-ce que cela signifie</w:t>
      </w:r>
      <w:r>
        <w:t xml:space="preserve"> ? </w:t>
      </w:r>
      <w:r w:rsidR="00000000" w:rsidRPr="00033231">
        <w:t>dit Caroline</w:t>
      </w:r>
      <w:r>
        <w:t xml:space="preserve">. </w:t>
      </w:r>
      <w:r w:rsidR="00000000" w:rsidRPr="00033231">
        <w:t>Est-ce que mes yeux me trompent</w:t>
      </w:r>
      <w:r>
        <w:t xml:space="preserve"> ? </w:t>
      </w:r>
      <w:r w:rsidR="00000000" w:rsidRPr="00033231">
        <w:t>est-ce là mon cousin</w:t>
      </w:r>
      <w:r>
        <w:t> ?</w:t>
      </w:r>
    </w:p>
    <w:p w14:paraId="2C1DD681" w14:textId="77777777" w:rsidR="004F69D6" w:rsidRDefault="004F69D6" w:rsidP="0021796F">
      <w:r>
        <w:t>— </w:t>
      </w:r>
      <w:r w:rsidR="00000000" w:rsidRPr="00033231">
        <w:t>Certainement</w:t>
      </w:r>
      <w:r>
        <w:t xml:space="preserve">, </w:t>
      </w:r>
      <w:r w:rsidR="00000000" w:rsidRPr="00033231">
        <w:t>c</w:t>
      </w:r>
      <w:r>
        <w:t>’</w:t>
      </w:r>
      <w:r w:rsidR="00000000" w:rsidRPr="00033231">
        <w:t>est votre cousin</w:t>
      </w:r>
      <w:r>
        <w:t>, »</w:t>
      </w:r>
      <w:r w:rsidR="00000000" w:rsidRPr="00033231">
        <w:t xml:space="preserve"> affirma Hortense</w:t>
      </w:r>
      <w:r>
        <w:t>.</w:t>
      </w:r>
    </w:p>
    <w:p w14:paraId="10C70AB0" w14:textId="77777777" w:rsidR="004F69D6" w:rsidRDefault="00000000" w:rsidP="0021796F">
      <w:r w:rsidRPr="00033231">
        <w:t>Alors</w:t>
      </w:r>
      <w:r w:rsidR="004F69D6">
        <w:t xml:space="preserve">, </w:t>
      </w:r>
      <w:r w:rsidRPr="00033231">
        <w:t>quel était celui qui traversait en ce moment le corr</w:t>
      </w:r>
      <w:r w:rsidRPr="00033231">
        <w:t>i</w:t>
      </w:r>
      <w:r w:rsidRPr="00033231">
        <w:t>dor</w:t>
      </w:r>
      <w:r w:rsidR="004F69D6">
        <w:t xml:space="preserve">, </w:t>
      </w:r>
      <w:r w:rsidRPr="00033231">
        <w:t>qui entrait dans la chambre</w:t>
      </w:r>
      <w:r w:rsidR="004F69D6">
        <w:t xml:space="preserve"> ? </w:t>
      </w:r>
      <w:r w:rsidRPr="00033231">
        <w:t>Caroline rencontra en se r</w:t>
      </w:r>
      <w:r w:rsidRPr="00033231">
        <w:t>e</w:t>
      </w:r>
      <w:r w:rsidRPr="00033231">
        <w:t>tournant un nouveau Robert</w:t>
      </w:r>
      <w:r w:rsidR="004F69D6">
        <w:t xml:space="preserve">, </w:t>
      </w:r>
      <w:r w:rsidRPr="00033231">
        <w:t>le vrai Robert</w:t>
      </w:r>
      <w:r w:rsidR="004F69D6">
        <w:t xml:space="preserve">, </w:t>
      </w:r>
      <w:r w:rsidRPr="00033231">
        <w:t>comme elle le se</w:t>
      </w:r>
      <w:r w:rsidRPr="00033231">
        <w:t>n</w:t>
      </w:r>
      <w:r w:rsidRPr="00033231">
        <w:t>tit à l</w:t>
      </w:r>
      <w:r w:rsidR="004F69D6">
        <w:t>’</w:t>
      </w:r>
      <w:r w:rsidRPr="00033231">
        <w:t>instant</w:t>
      </w:r>
      <w:r w:rsidR="004F69D6">
        <w:t>.</w:t>
      </w:r>
    </w:p>
    <w:p w14:paraId="59C3B570" w14:textId="77777777" w:rsidR="004F69D6" w:rsidRDefault="004F69D6" w:rsidP="0021796F">
      <w:r>
        <w:t>« </w:t>
      </w:r>
      <w:r w:rsidR="00000000" w:rsidRPr="00033231">
        <w:t>Eh bien</w:t>
      </w:r>
      <w:r>
        <w:t xml:space="preserve">, </w:t>
      </w:r>
      <w:r w:rsidR="00000000" w:rsidRPr="00033231">
        <w:t>dit-il en souriant à son air étonné et interrog</w:t>
      </w:r>
      <w:r w:rsidR="00000000" w:rsidRPr="00033231">
        <w:t>a</w:t>
      </w:r>
      <w:r w:rsidR="00000000" w:rsidRPr="00033231">
        <w:t>teur</w:t>
      </w:r>
      <w:r>
        <w:t xml:space="preserve">, </w:t>
      </w:r>
      <w:r w:rsidR="00000000" w:rsidRPr="00033231">
        <w:t>lequel est Robert</w:t>
      </w:r>
      <w:r>
        <w:t> ?</w:t>
      </w:r>
    </w:p>
    <w:p w14:paraId="5E65F643" w14:textId="77777777" w:rsidR="004F69D6" w:rsidRDefault="004F69D6" w:rsidP="0021796F">
      <w:r>
        <w:t>— </w:t>
      </w:r>
      <w:r w:rsidR="00000000" w:rsidRPr="00033231">
        <w:t>Ah</w:t>
      </w:r>
      <w:r>
        <w:t xml:space="preserve"> ! </w:t>
      </w:r>
      <w:r w:rsidR="00000000" w:rsidRPr="00033231">
        <w:t>c</w:t>
      </w:r>
      <w:r>
        <w:t>’</w:t>
      </w:r>
      <w:r w:rsidR="00000000" w:rsidRPr="00033231">
        <w:t>est vous</w:t>
      </w:r>
      <w:r>
        <w:t xml:space="preserve">, </w:t>
      </w:r>
      <w:r w:rsidR="00000000" w:rsidRPr="00033231">
        <w:t>répondit-elle</w:t>
      </w:r>
      <w:r>
        <w:t>.</w:t>
      </w:r>
    </w:p>
    <w:p w14:paraId="55E7C6A3" w14:textId="44146B52" w:rsidR="00000000" w:rsidRPr="00033231" w:rsidRDefault="004F69D6" w:rsidP="0021796F">
      <w:r>
        <w:t>— </w:t>
      </w:r>
      <w:r w:rsidR="00000000" w:rsidRPr="00033231">
        <w:t>Je le crois</w:t>
      </w:r>
      <w:r>
        <w:t xml:space="preserve">, </w:t>
      </w:r>
      <w:r w:rsidR="00000000" w:rsidRPr="00033231">
        <w:t>dit-il en riant</w:t>
      </w:r>
      <w:r>
        <w:t xml:space="preserve"> ; </w:t>
      </w:r>
      <w:r w:rsidR="00000000" w:rsidRPr="00033231">
        <w:t>et lui</w:t>
      </w:r>
      <w:r>
        <w:t xml:space="preserve">, </w:t>
      </w:r>
      <w:r w:rsidR="00000000" w:rsidRPr="00033231">
        <w:t>savez-vous qui il est</w:t>
      </w:r>
      <w:r>
        <w:t xml:space="preserve"> ? </w:t>
      </w:r>
      <w:r w:rsidR="00000000" w:rsidRPr="00033231">
        <w:t>vous ne l</w:t>
      </w:r>
      <w:r>
        <w:t>’</w:t>
      </w:r>
      <w:r w:rsidR="00000000" w:rsidRPr="00033231">
        <w:t>avez jamais vu encore</w:t>
      </w:r>
      <w:r>
        <w:t xml:space="preserve">, </w:t>
      </w:r>
      <w:r w:rsidR="00000000" w:rsidRPr="00033231">
        <w:t>mais vous avez entendu parler de lui</w:t>
      </w:r>
      <w:r>
        <w:t>. »</w:t>
      </w:r>
    </w:p>
    <w:p w14:paraId="4B9A3A53" w14:textId="77777777" w:rsidR="004F69D6" w:rsidRDefault="00000000" w:rsidP="0021796F">
      <w:r w:rsidRPr="00033231">
        <w:t>Elle se recueillit un instant</w:t>
      </w:r>
      <w:r w:rsidR="004F69D6">
        <w:t>.</w:t>
      </w:r>
    </w:p>
    <w:p w14:paraId="33A06B42" w14:textId="77777777" w:rsidR="004F69D6" w:rsidRDefault="004F69D6" w:rsidP="0021796F">
      <w:r>
        <w:t>« </w:t>
      </w:r>
      <w:r w:rsidR="00000000" w:rsidRPr="00033231">
        <w:t>Ce ne peut être qu</w:t>
      </w:r>
      <w:r>
        <w:t>’</w:t>
      </w:r>
      <w:r w:rsidR="00000000" w:rsidRPr="00033231">
        <w:t>une seule personne</w:t>
      </w:r>
      <w:r>
        <w:t xml:space="preserve"> : </w:t>
      </w:r>
      <w:r w:rsidR="00000000" w:rsidRPr="00033231">
        <w:t>votre frère</w:t>
      </w:r>
      <w:r>
        <w:t xml:space="preserve">, </w:t>
      </w:r>
      <w:r w:rsidR="00000000" w:rsidRPr="00033231">
        <w:t>pui</w:t>
      </w:r>
      <w:r w:rsidR="00000000" w:rsidRPr="00033231">
        <w:t>s</w:t>
      </w:r>
      <w:r w:rsidR="00000000" w:rsidRPr="00033231">
        <w:t>qu</w:t>
      </w:r>
      <w:r>
        <w:t>’</w:t>
      </w:r>
      <w:r w:rsidR="00000000" w:rsidRPr="00033231">
        <w:t>il vous ressemble si fort</w:t>
      </w:r>
      <w:r>
        <w:t xml:space="preserve">, </w:t>
      </w:r>
      <w:r w:rsidR="00000000" w:rsidRPr="00033231">
        <w:t>mon autre cousin</w:t>
      </w:r>
      <w:r>
        <w:t xml:space="preserve">, </w:t>
      </w:r>
      <w:r w:rsidR="00000000" w:rsidRPr="00033231">
        <w:t>Louis</w:t>
      </w:r>
      <w:r>
        <w:t>.</w:t>
      </w:r>
    </w:p>
    <w:p w14:paraId="1B37003A" w14:textId="77777777" w:rsidR="004F69D6" w:rsidRDefault="004F69D6" w:rsidP="0021796F">
      <w:r>
        <w:t>— </w:t>
      </w:r>
      <w:r w:rsidR="00000000" w:rsidRPr="00033231">
        <w:t>Remarquable petit Œdipe</w:t>
      </w:r>
      <w:r>
        <w:t xml:space="preserve"> ! </w:t>
      </w:r>
      <w:r w:rsidR="00000000" w:rsidRPr="00033231">
        <w:t>vous eussiez vaincu le sphinx</w:t>
      </w:r>
      <w:r>
        <w:t xml:space="preserve"> ! </w:t>
      </w:r>
      <w:r w:rsidR="00000000" w:rsidRPr="00033231">
        <w:t>Mais maintenant</w:t>
      </w:r>
      <w:r>
        <w:t xml:space="preserve">, </w:t>
      </w:r>
      <w:r w:rsidR="00000000" w:rsidRPr="00033231">
        <w:t>voyez-nous ensemble</w:t>
      </w:r>
      <w:r>
        <w:t xml:space="preserve"> ; </w:t>
      </w:r>
      <w:r w:rsidR="00000000" w:rsidRPr="00033231">
        <w:t>change de place</w:t>
      </w:r>
      <w:r>
        <w:t xml:space="preserve">, </w:t>
      </w:r>
      <w:r w:rsidR="00000000" w:rsidRPr="00033231">
        <w:t>Louis</w:t>
      </w:r>
      <w:r>
        <w:t xml:space="preserve">. </w:t>
      </w:r>
      <w:r w:rsidR="00000000" w:rsidRPr="00033231">
        <w:t>Change encore</w:t>
      </w:r>
      <w:r>
        <w:t xml:space="preserve">, </w:t>
      </w:r>
      <w:r w:rsidR="00000000" w:rsidRPr="00033231">
        <w:t>pour l</w:t>
      </w:r>
      <w:r>
        <w:t>’</w:t>
      </w:r>
      <w:r w:rsidR="00000000" w:rsidRPr="00033231">
        <w:t>embarrasser</w:t>
      </w:r>
      <w:r>
        <w:t xml:space="preserve">. </w:t>
      </w:r>
      <w:r w:rsidR="00000000" w:rsidRPr="00033231">
        <w:t>Quel est votre vieil ami</w:t>
      </w:r>
      <w:r>
        <w:t xml:space="preserve">, </w:t>
      </w:r>
      <w:r w:rsidR="00000000" w:rsidRPr="00033231">
        <w:t>maintenant</w:t>
      </w:r>
      <w:r>
        <w:t xml:space="preserve">, </w:t>
      </w:r>
      <w:r w:rsidR="00000000" w:rsidRPr="00033231">
        <w:t>Lina</w:t>
      </w:r>
      <w:r>
        <w:t> ?</w:t>
      </w:r>
    </w:p>
    <w:p w14:paraId="1A1BC772" w14:textId="77777777" w:rsidR="004F69D6" w:rsidRDefault="004F69D6" w:rsidP="0021796F">
      <w:r>
        <w:t>— </w:t>
      </w:r>
      <w:r w:rsidR="00000000" w:rsidRPr="00033231">
        <w:t>Comme s</w:t>
      </w:r>
      <w:r>
        <w:t>’</w:t>
      </w:r>
      <w:r w:rsidR="00000000" w:rsidRPr="00033231">
        <w:t>il était possible de se tromper lorsque vous pa</w:t>
      </w:r>
      <w:r w:rsidR="00000000" w:rsidRPr="00033231">
        <w:t>r</w:t>
      </w:r>
      <w:r w:rsidR="00000000" w:rsidRPr="00033231">
        <w:t>lez</w:t>
      </w:r>
      <w:r>
        <w:t xml:space="preserve"> ! </w:t>
      </w:r>
      <w:r w:rsidR="00000000" w:rsidRPr="00033231">
        <w:t>vous auriez dû me faire adresser la question par Hortense</w:t>
      </w:r>
      <w:r>
        <w:t xml:space="preserve">. </w:t>
      </w:r>
      <w:r w:rsidR="00000000" w:rsidRPr="00033231">
        <w:t>Mais vous n</w:t>
      </w:r>
      <w:r>
        <w:t>’</w:t>
      </w:r>
      <w:r w:rsidR="00000000" w:rsidRPr="00033231">
        <w:t>êtes pas tout à fait ressemblant</w:t>
      </w:r>
      <w:r>
        <w:t xml:space="preserve"> ; </w:t>
      </w:r>
      <w:r w:rsidR="00000000" w:rsidRPr="00033231">
        <w:t>c</w:t>
      </w:r>
      <w:r>
        <w:t>’</w:t>
      </w:r>
      <w:r w:rsidR="00000000" w:rsidRPr="00033231">
        <w:t>est seulement v</w:t>
      </w:r>
      <w:r w:rsidR="00000000" w:rsidRPr="00033231">
        <w:t>o</w:t>
      </w:r>
      <w:r w:rsidR="00000000" w:rsidRPr="00033231">
        <w:t>tre taille</w:t>
      </w:r>
      <w:r>
        <w:t xml:space="preserve">, </w:t>
      </w:r>
      <w:r w:rsidR="00000000" w:rsidRPr="00033231">
        <w:t>votre figure</w:t>
      </w:r>
      <w:r>
        <w:t xml:space="preserve">, </w:t>
      </w:r>
      <w:r w:rsidR="00000000" w:rsidRPr="00033231">
        <w:t>votre teint</w:t>
      </w:r>
      <w:r>
        <w:t xml:space="preserve">, </w:t>
      </w:r>
      <w:r w:rsidR="00000000" w:rsidRPr="00033231">
        <w:t>qui sont semblables</w:t>
      </w:r>
      <w:r>
        <w:t>.</w:t>
      </w:r>
    </w:p>
    <w:p w14:paraId="5C4559AB" w14:textId="77777777" w:rsidR="004F69D6" w:rsidRDefault="004F69D6" w:rsidP="0021796F">
      <w:r>
        <w:lastRenderedPageBreak/>
        <w:t>— </w:t>
      </w:r>
      <w:r w:rsidR="00000000" w:rsidRPr="00033231">
        <w:t>Et je suis Robert</w:t>
      </w:r>
      <w:r>
        <w:t xml:space="preserve">, </w:t>
      </w:r>
      <w:r w:rsidR="00000000" w:rsidRPr="00033231">
        <w:t>n</w:t>
      </w:r>
      <w:r>
        <w:t>’</w:t>
      </w:r>
      <w:r w:rsidR="00000000" w:rsidRPr="00033231">
        <w:t>est-ce pas</w:t>
      </w:r>
      <w:r>
        <w:t> ? »</w:t>
      </w:r>
      <w:r w:rsidR="00000000" w:rsidRPr="00033231">
        <w:t xml:space="preserve"> demanda le nouveau venu</w:t>
      </w:r>
      <w:r>
        <w:t xml:space="preserve">, </w:t>
      </w:r>
      <w:r w:rsidR="00000000" w:rsidRPr="00033231">
        <w:t>faisant un premier effort pour surmonter ce qui semblait sa timidité naturelle</w:t>
      </w:r>
      <w:r>
        <w:t>.</w:t>
      </w:r>
    </w:p>
    <w:p w14:paraId="3F068E77" w14:textId="77777777" w:rsidR="004F69D6" w:rsidRDefault="00000000" w:rsidP="0021796F">
      <w:r w:rsidRPr="00033231">
        <w:t>Caroline secoua glorieusement la tête</w:t>
      </w:r>
      <w:r w:rsidR="004F69D6">
        <w:t xml:space="preserve">. </w:t>
      </w:r>
      <w:r w:rsidRPr="00033231">
        <w:t>Un doux et expressif rayon de ses yeux brillait sur le vrai Robert</w:t>
      </w:r>
      <w:r w:rsidR="004F69D6">
        <w:t xml:space="preserve">. </w:t>
      </w:r>
      <w:r w:rsidRPr="00033231">
        <w:t>Ce regard disait tout</w:t>
      </w:r>
      <w:r w:rsidR="004F69D6">
        <w:t>.</w:t>
      </w:r>
    </w:p>
    <w:p w14:paraId="4630ABF9" w14:textId="7AE819CD" w:rsidR="004F69D6" w:rsidRDefault="00000000" w:rsidP="0021796F">
      <w:r w:rsidRPr="00033231">
        <w:t>Il ne lui fut pas permis de quitter à l</w:t>
      </w:r>
      <w:r w:rsidR="004F69D6">
        <w:t>’</w:t>
      </w:r>
      <w:r w:rsidRPr="00033231">
        <w:t>instant ses cousins</w:t>
      </w:r>
      <w:r w:rsidR="004F69D6">
        <w:t xml:space="preserve">. </w:t>
      </w:r>
      <w:r w:rsidRPr="00033231">
        <w:t>Robert lui-même se montra péremptoire en la forçant à rester</w:t>
      </w:r>
      <w:r w:rsidR="004F69D6">
        <w:t xml:space="preserve">. </w:t>
      </w:r>
      <w:r w:rsidRPr="00033231">
        <w:t>Contente</w:t>
      </w:r>
      <w:r w:rsidR="004F69D6">
        <w:t xml:space="preserve">, </w:t>
      </w:r>
      <w:r w:rsidRPr="00033231">
        <w:t>simple et affable dans ses manières</w:t>
      </w:r>
      <w:r w:rsidR="004F69D6">
        <w:t xml:space="preserve"> (</w:t>
      </w:r>
      <w:r w:rsidRPr="00033231">
        <w:t>contente ce soir-là</w:t>
      </w:r>
      <w:r w:rsidR="004F69D6">
        <w:t xml:space="preserve">, </w:t>
      </w:r>
      <w:r w:rsidRPr="00033231">
        <w:t>du moins</w:t>
      </w:r>
      <w:r w:rsidR="004F69D6">
        <w:t xml:space="preserve">), </w:t>
      </w:r>
      <w:r w:rsidRPr="00033231">
        <w:t>et en joyeuse humeur pour le moment</w:t>
      </w:r>
      <w:r w:rsidR="004F69D6">
        <w:t xml:space="preserve">, </w:t>
      </w:r>
      <w:r w:rsidRPr="00033231">
        <w:t>elle était une trop agréable addition à la réunion du cottage pour qu</w:t>
      </w:r>
      <w:r w:rsidR="004F69D6">
        <w:t>’</w:t>
      </w:r>
      <w:r w:rsidRPr="00033231">
        <w:t>aucun de ses cousins consentit volontiers à son départ</w:t>
      </w:r>
      <w:r w:rsidR="004F69D6">
        <w:t xml:space="preserve">. </w:t>
      </w:r>
      <w:r w:rsidRPr="00033231">
        <w:t>Louis paraissait être un homme grave</w:t>
      </w:r>
      <w:r w:rsidR="004F69D6">
        <w:t xml:space="preserve">, </w:t>
      </w:r>
      <w:r w:rsidRPr="00033231">
        <w:t>posé</w:t>
      </w:r>
      <w:r w:rsidR="004F69D6">
        <w:t xml:space="preserve">, </w:t>
      </w:r>
      <w:r w:rsidRPr="00033231">
        <w:t>aimant la retraite</w:t>
      </w:r>
      <w:r w:rsidR="004F69D6">
        <w:t xml:space="preserve"> ; </w:t>
      </w:r>
      <w:r w:rsidRPr="00033231">
        <w:t>mais la Caroline de ce soir-là</w:t>
      </w:r>
      <w:r w:rsidR="004F69D6">
        <w:t xml:space="preserve">, </w:t>
      </w:r>
      <w:r w:rsidRPr="00033231">
        <w:t>qui n</w:t>
      </w:r>
      <w:r w:rsidR="004F69D6">
        <w:t>’</w:t>
      </w:r>
      <w:r w:rsidRPr="00033231">
        <w:t>était pas</w:t>
      </w:r>
      <w:r w:rsidR="004F69D6">
        <w:t xml:space="preserve">, </w:t>
      </w:r>
      <w:r w:rsidRPr="00033231">
        <w:t>comme vous le savez</w:t>
      </w:r>
      <w:r w:rsidR="004F69D6">
        <w:t xml:space="preserve">, </w:t>
      </w:r>
      <w:r w:rsidRPr="00033231">
        <w:t>lecteur</w:t>
      </w:r>
      <w:r w:rsidR="004F69D6">
        <w:t xml:space="preserve">, </w:t>
      </w:r>
      <w:r w:rsidRPr="00033231">
        <w:t>la Caroline de chaque jour</w:t>
      </w:r>
      <w:r w:rsidR="004F69D6">
        <w:t xml:space="preserve">, </w:t>
      </w:r>
      <w:r w:rsidRPr="00033231">
        <w:t>eut bientôt vaincu sa réserve et égayé sa gravité</w:t>
      </w:r>
      <w:r w:rsidR="004F69D6">
        <w:t xml:space="preserve">. </w:t>
      </w:r>
      <w:r w:rsidRPr="00033231">
        <w:t>Il s</w:t>
      </w:r>
      <w:r w:rsidR="004F69D6">
        <w:t>’</w:t>
      </w:r>
      <w:r w:rsidRPr="00033231">
        <w:t>assit auprès d</w:t>
      </w:r>
      <w:r w:rsidR="004F69D6">
        <w:t>’</w:t>
      </w:r>
      <w:r w:rsidRPr="00033231">
        <w:t>elle et lui parla</w:t>
      </w:r>
      <w:r w:rsidR="004F69D6">
        <w:t xml:space="preserve">. </w:t>
      </w:r>
      <w:r w:rsidRPr="00033231">
        <w:t>Elle savait déjà que sa carrière était l</w:t>
      </w:r>
      <w:r w:rsidR="004F69D6">
        <w:t>’</w:t>
      </w:r>
      <w:r w:rsidRPr="00033231">
        <w:t>enseignement</w:t>
      </w:r>
      <w:r w:rsidR="004F69D6">
        <w:t xml:space="preserve"> ; </w:t>
      </w:r>
      <w:r w:rsidRPr="00033231">
        <w:t xml:space="preserve">elle apprit que depuis quelques années il était le précepteur du fils de </w:t>
      </w:r>
      <w:r w:rsidR="004F69D6">
        <w:t>M. </w:t>
      </w:r>
      <w:proofErr w:type="spellStart"/>
      <w:r w:rsidRPr="00033231">
        <w:t>Sympson</w:t>
      </w:r>
      <w:proofErr w:type="spellEnd"/>
      <w:r w:rsidR="004F69D6">
        <w:t xml:space="preserve">, </w:t>
      </w:r>
      <w:r w:rsidRPr="00033231">
        <w:t>qu</w:t>
      </w:r>
      <w:r w:rsidR="004F69D6">
        <w:t>’</w:t>
      </w:r>
      <w:r w:rsidRPr="00033231">
        <w:t>il avait voyagé avec lui et l</w:t>
      </w:r>
      <w:r w:rsidR="004F69D6">
        <w:t>’</w:t>
      </w:r>
      <w:r w:rsidRPr="00033231">
        <w:t>avait accompagné dans le Nord</w:t>
      </w:r>
      <w:r w:rsidR="004F69D6">
        <w:t xml:space="preserve">. </w:t>
      </w:r>
      <w:r w:rsidRPr="00033231">
        <w:t>Elle lui demanda s</w:t>
      </w:r>
      <w:r w:rsidR="004F69D6">
        <w:t>’</w:t>
      </w:r>
      <w:r w:rsidRPr="00033231">
        <w:t>il aimait son poste</w:t>
      </w:r>
      <w:r w:rsidR="004F69D6">
        <w:t xml:space="preserve">, </w:t>
      </w:r>
      <w:r w:rsidRPr="00033231">
        <w:t>mais il lui fut répondu par un regard qui lui ôta l</w:t>
      </w:r>
      <w:r w:rsidR="004F69D6">
        <w:t>’</w:t>
      </w:r>
      <w:r w:rsidRPr="00033231">
        <w:t>envie d</w:t>
      </w:r>
      <w:r w:rsidR="004F69D6">
        <w:t>’</w:t>
      </w:r>
      <w:r w:rsidRPr="00033231">
        <w:t>une nouvelle question sur ce sujet</w:t>
      </w:r>
      <w:r w:rsidR="004F69D6">
        <w:t xml:space="preserve">. </w:t>
      </w:r>
      <w:r w:rsidRPr="00033231">
        <w:t>Ce regard éveilla la sympathie de Caroline</w:t>
      </w:r>
      <w:r w:rsidR="004F69D6">
        <w:t xml:space="preserve"> : </w:t>
      </w:r>
      <w:r w:rsidRPr="00033231">
        <w:t>elle comprit toute la tristesse de l</w:t>
      </w:r>
      <w:r w:rsidR="004F69D6">
        <w:t>’</w:t>
      </w:r>
      <w:r w:rsidRPr="00033231">
        <w:t>expression qui passa sur la figure intell</w:t>
      </w:r>
      <w:r w:rsidRPr="00033231">
        <w:t>i</w:t>
      </w:r>
      <w:r w:rsidRPr="00033231">
        <w:t>gente de Louis</w:t>
      </w:r>
      <w:r w:rsidR="004F69D6">
        <w:t xml:space="preserve">, </w:t>
      </w:r>
      <w:r w:rsidRPr="00033231">
        <w:t>car elle lui trouvait une figure intelligente</w:t>
      </w:r>
      <w:r w:rsidR="004F69D6">
        <w:t xml:space="preserve">, </w:t>
      </w:r>
      <w:r w:rsidRPr="00033231">
        <w:t>quo</w:t>
      </w:r>
      <w:r w:rsidRPr="00033231">
        <w:t>i</w:t>
      </w:r>
      <w:r w:rsidRPr="00033231">
        <w:t>que</w:t>
      </w:r>
      <w:r w:rsidR="004F69D6">
        <w:t xml:space="preserve">, </w:t>
      </w:r>
      <w:r w:rsidRPr="00033231">
        <w:t>selon elle</w:t>
      </w:r>
      <w:r w:rsidR="004F69D6">
        <w:t xml:space="preserve">, </w:t>
      </w:r>
      <w:r w:rsidRPr="00033231">
        <w:t>bien inférieure en beauté à celle de Robert</w:t>
      </w:r>
      <w:r w:rsidR="004F69D6">
        <w:t xml:space="preserve">. </w:t>
      </w:r>
      <w:r w:rsidRPr="00033231">
        <w:t>Elle se retourna pour faire la comparaison</w:t>
      </w:r>
      <w:r w:rsidR="004F69D6">
        <w:t xml:space="preserve">. </w:t>
      </w:r>
      <w:r w:rsidRPr="00033231">
        <w:t>Robert était appuyé contre le mur</w:t>
      </w:r>
      <w:r w:rsidR="004F69D6">
        <w:t xml:space="preserve">, </w:t>
      </w:r>
      <w:r w:rsidRPr="00033231">
        <w:t>un peu derrière elle</w:t>
      </w:r>
      <w:r w:rsidR="004F69D6">
        <w:t xml:space="preserve">, </w:t>
      </w:r>
      <w:r w:rsidRPr="00033231">
        <w:t>tournant les feuillets d</w:t>
      </w:r>
      <w:r w:rsidR="004F69D6">
        <w:t>’</w:t>
      </w:r>
      <w:r w:rsidRPr="00033231">
        <w:t>un l</w:t>
      </w:r>
      <w:r w:rsidRPr="00033231">
        <w:t>i</w:t>
      </w:r>
      <w:r w:rsidRPr="00033231">
        <w:t>vre de gravures</w:t>
      </w:r>
      <w:r w:rsidR="004F69D6">
        <w:t xml:space="preserve">, </w:t>
      </w:r>
      <w:r w:rsidRPr="00033231">
        <w:t>et probablement écoutant en même temps le dialogue qui s</w:t>
      </w:r>
      <w:r w:rsidR="004F69D6">
        <w:t>’</w:t>
      </w:r>
      <w:r w:rsidRPr="00033231">
        <w:t>était établi entre elle et Louis</w:t>
      </w:r>
      <w:r w:rsidR="004F69D6">
        <w:t>.</w:t>
      </w:r>
    </w:p>
    <w:p w14:paraId="0A5FF8D2" w14:textId="799437E1" w:rsidR="00000000" w:rsidRPr="00033231" w:rsidRDefault="004F69D6" w:rsidP="0021796F">
      <w:r>
        <w:lastRenderedPageBreak/>
        <w:t>« </w:t>
      </w:r>
      <w:r w:rsidR="00000000" w:rsidRPr="00033231">
        <w:t>Comment avais-je pu les trouver ressemblants</w:t>
      </w:r>
      <w:r>
        <w:t xml:space="preserve"> ? </w:t>
      </w:r>
      <w:r w:rsidR="00000000" w:rsidRPr="00033231">
        <w:t>se d</w:t>
      </w:r>
      <w:r w:rsidR="00000000" w:rsidRPr="00033231">
        <w:t>e</w:t>
      </w:r>
      <w:r w:rsidR="00000000" w:rsidRPr="00033231">
        <w:t>manda-t-elle à elle-même</w:t>
      </w:r>
      <w:r>
        <w:t xml:space="preserve">. </w:t>
      </w:r>
      <w:r w:rsidR="00000000" w:rsidRPr="00033231">
        <w:t>Je vois maintenant que c</w:t>
      </w:r>
      <w:r>
        <w:t>’</w:t>
      </w:r>
      <w:r w:rsidR="00000000" w:rsidRPr="00033231">
        <w:t>est à Ho</w:t>
      </w:r>
      <w:r w:rsidR="00000000" w:rsidRPr="00033231">
        <w:t>r</w:t>
      </w:r>
      <w:r w:rsidR="00000000" w:rsidRPr="00033231">
        <w:t>tense que Louis ressemble</w:t>
      </w:r>
      <w:r>
        <w:t xml:space="preserve">, </w:t>
      </w:r>
      <w:r w:rsidR="00000000" w:rsidRPr="00033231">
        <w:t>et non à Robert</w:t>
      </w:r>
      <w:r>
        <w:t>. »</w:t>
      </w:r>
    </w:p>
    <w:p w14:paraId="0D6D4102" w14:textId="77777777" w:rsidR="004F69D6" w:rsidRDefault="00000000" w:rsidP="0021796F">
      <w:r w:rsidRPr="00033231">
        <w:t>Et cela était en partie vrai</w:t>
      </w:r>
      <w:r w:rsidR="004F69D6">
        <w:t xml:space="preserve"> : </w:t>
      </w:r>
      <w:r w:rsidRPr="00033231">
        <w:t>il avait le nez plus long et la l</w:t>
      </w:r>
      <w:r w:rsidRPr="00033231">
        <w:t>è</w:t>
      </w:r>
      <w:r w:rsidRPr="00033231">
        <w:t>vre supérieure avancée de sa sœur</w:t>
      </w:r>
      <w:r w:rsidR="004F69D6">
        <w:t xml:space="preserve">, </w:t>
      </w:r>
      <w:r w:rsidRPr="00033231">
        <w:t>plutôt que les beaux traits de son frère</w:t>
      </w:r>
      <w:r w:rsidR="004F69D6">
        <w:t xml:space="preserve"> ; </w:t>
      </w:r>
      <w:r w:rsidRPr="00033231">
        <w:t>sa bouche et son menton avaient la même forme que ceux de sa sœur</w:t>
      </w:r>
      <w:r w:rsidR="004F69D6">
        <w:t xml:space="preserve">, </w:t>
      </w:r>
      <w:r w:rsidRPr="00033231">
        <w:t>et n</w:t>
      </w:r>
      <w:r w:rsidR="004F69D6">
        <w:t>’</w:t>
      </w:r>
      <w:r w:rsidRPr="00033231">
        <w:t>avaient pas la régularité de ceux du jeune manufacturier</w:t>
      </w:r>
      <w:r w:rsidR="004F69D6">
        <w:t xml:space="preserve">. </w:t>
      </w:r>
      <w:r w:rsidRPr="00033231">
        <w:t>Son air</w:t>
      </w:r>
      <w:r w:rsidR="004F69D6">
        <w:t xml:space="preserve">, </w:t>
      </w:r>
      <w:r w:rsidRPr="00033231">
        <w:t>quoique délibéré et réfléchi</w:t>
      </w:r>
      <w:r w:rsidR="004F69D6">
        <w:t xml:space="preserve">, </w:t>
      </w:r>
      <w:r w:rsidRPr="00033231">
        <w:t>pouvait à peine passer pour prompt et ingénieux</w:t>
      </w:r>
      <w:r w:rsidR="004F69D6">
        <w:t xml:space="preserve">. </w:t>
      </w:r>
      <w:r w:rsidRPr="00033231">
        <w:t>On éprouvait</w:t>
      </w:r>
      <w:r w:rsidR="004F69D6">
        <w:t xml:space="preserve">, </w:t>
      </w:r>
      <w:r w:rsidRPr="00033231">
        <w:t>en le r</w:t>
      </w:r>
      <w:r w:rsidRPr="00033231">
        <w:t>e</w:t>
      </w:r>
      <w:r w:rsidRPr="00033231">
        <w:t>gardant</w:t>
      </w:r>
      <w:r w:rsidR="004F69D6">
        <w:t xml:space="preserve">, </w:t>
      </w:r>
      <w:r w:rsidRPr="00033231">
        <w:t>une impression calme qui faisait croire qu</w:t>
      </w:r>
      <w:r w:rsidR="004F69D6">
        <w:t>’</w:t>
      </w:r>
      <w:r w:rsidRPr="00033231">
        <w:t>il possédait une plus lente</w:t>
      </w:r>
      <w:r w:rsidR="004F69D6">
        <w:t xml:space="preserve">, </w:t>
      </w:r>
      <w:r w:rsidRPr="00033231">
        <w:t>et probablement plus bénigne nature</w:t>
      </w:r>
      <w:r w:rsidR="004F69D6">
        <w:t xml:space="preserve">, </w:t>
      </w:r>
      <w:r w:rsidRPr="00033231">
        <w:t>que son frère aîné</w:t>
      </w:r>
      <w:r w:rsidR="004F69D6">
        <w:t>.</w:t>
      </w:r>
    </w:p>
    <w:p w14:paraId="12DFBF8B" w14:textId="77777777" w:rsidR="004F69D6" w:rsidRDefault="00000000" w:rsidP="0021796F">
      <w:r w:rsidRPr="00033231">
        <w:t>Robert</w:t>
      </w:r>
      <w:r w:rsidR="004F69D6">
        <w:t xml:space="preserve">, </w:t>
      </w:r>
      <w:r w:rsidRPr="00033231">
        <w:t>sachant peut-être que le regard de Caroline s</w:t>
      </w:r>
      <w:r w:rsidR="004F69D6">
        <w:t>’</w:t>
      </w:r>
      <w:r w:rsidRPr="00033231">
        <w:t>était porté sur lui</w:t>
      </w:r>
      <w:r w:rsidR="004F69D6">
        <w:t xml:space="preserve">, </w:t>
      </w:r>
      <w:r w:rsidRPr="00033231">
        <w:t>bien qu</w:t>
      </w:r>
      <w:r w:rsidR="004F69D6">
        <w:t>’</w:t>
      </w:r>
      <w:r w:rsidRPr="00033231">
        <w:t>il ne l</w:t>
      </w:r>
      <w:r w:rsidR="004F69D6">
        <w:t>’</w:t>
      </w:r>
      <w:r w:rsidRPr="00033231">
        <w:t>eût pas rencontré et n</w:t>
      </w:r>
      <w:r w:rsidR="004F69D6">
        <w:t>’</w:t>
      </w:r>
      <w:r w:rsidRPr="00033231">
        <w:t>y eût pas r</w:t>
      </w:r>
      <w:r w:rsidRPr="00033231">
        <w:t>é</w:t>
      </w:r>
      <w:r w:rsidRPr="00033231">
        <w:t>pondu</w:t>
      </w:r>
      <w:r w:rsidR="004F69D6">
        <w:t xml:space="preserve">, </w:t>
      </w:r>
      <w:r w:rsidRPr="00033231">
        <w:t>ferma le livre qu</w:t>
      </w:r>
      <w:r w:rsidR="004F69D6">
        <w:t>’</w:t>
      </w:r>
      <w:r w:rsidRPr="00033231">
        <w:t>il tenait</w:t>
      </w:r>
      <w:r w:rsidR="004F69D6">
        <w:t xml:space="preserve">, </w:t>
      </w:r>
      <w:r w:rsidRPr="00033231">
        <w:t>et s</w:t>
      </w:r>
      <w:r w:rsidR="004F69D6">
        <w:t>’</w:t>
      </w:r>
      <w:r w:rsidRPr="00033231">
        <w:t>approchant</w:t>
      </w:r>
      <w:r w:rsidR="004F69D6">
        <w:t xml:space="preserve">, </w:t>
      </w:r>
      <w:r w:rsidRPr="00033231">
        <w:t>prit un siège à côté d</w:t>
      </w:r>
      <w:r w:rsidR="004F69D6">
        <w:t>’</w:t>
      </w:r>
      <w:r w:rsidRPr="00033231">
        <w:t>elle</w:t>
      </w:r>
      <w:r w:rsidR="004F69D6">
        <w:t xml:space="preserve">. </w:t>
      </w:r>
      <w:r w:rsidRPr="00033231">
        <w:t>Elle reprit sa conversation avec Louis</w:t>
      </w:r>
      <w:r w:rsidR="004F69D6">
        <w:t xml:space="preserve"> : </w:t>
      </w:r>
      <w:r w:rsidRPr="00033231">
        <w:t>mais pendant qu</w:t>
      </w:r>
      <w:r w:rsidR="004F69D6">
        <w:t>’</w:t>
      </w:r>
      <w:r w:rsidRPr="00033231">
        <w:t>elle lui parlait</w:t>
      </w:r>
      <w:r w:rsidR="004F69D6">
        <w:t xml:space="preserve">, </w:t>
      </w:r>
      <w:r w:rsidRPr="00033231">
        <w:t>ses pensées étaient ailleurs</w:t>
      </w:r>
      <w:r w:rsidR="004F69D6">
        <w:t xml:space="preserve"> ; </w:t>
      </w:r>
      <w:r w:rsidRPr="00033231">
        <w:t>son cœur battait du côté dont elle détournait à moitié la tête</w:t>
      </w:r>
      <w:r w:rsidR="004F69D6">
        <w:t xml:space="preserve">. </w:t>
      </w:r>
      <w:r w:rsidRPr="00033231">
        <w:t>Elle reconnaissait en Louis un air ferme</w:t>
      </w:r>
      <w:r w:rsidR="004F69D6">
        <w:t xml:space="preserve">, </w:t>
      </w:r>
      <w:r w:rsidRPr="00033231">
        <w:t>viril et bienveillant</w:t>
      </w:r>
      <w:r w:rsidR="004F69D6">
        <w:t xml:space="preserve">, </w:t>
      </w:r>
      <w:r w:rsidRPr="00033231">
        <w:t>mais elle s</w:t>
      </w:r>
      <w:r w:rsidR="004F69D6">
        <w:t>’</w:t>
      </w:r>
      <w:r w:rsidRPr="00033231">
        <w:t>inclinait devant la puissance secrète de Robert</w:t>
      </w:r>
      <w:r w:rsidR="004F69D6">
        <w:t xml:space="preserve">. </w:t>
      </w:r>
      <w:r w:rsidRPr="00033231">
        <w:t>Sa présence</w:t>
      </w:r>
      <w:r w:rsidR="004F69D6">
        <w:t xml:space="preserve">, </w:t>
      </w:r>
      <w:r w:rsidRPr="00033231">
        <w:t>bien qu</w:t>
      </w:r>
      <w:r w:rsidR="004F69D6">
        <w:t>’</w:t>
      </w:r>
      <w:r w:rsidRPr="00033231">
        <w:t>il gardât le silence</w:t>
      </w:r>
      <w:r w:rsidR="004F69D6">
        <w:t xml:space="preserve">, </w:t>
      </w:r>
      <w:r w:rsidRPr="00033231">
        <w:t>qu</w:t>
      </w:r>
      <w:r w:rsidR="004F69D6">
        <w:t>’</w:t>
      </w:r>
      <w:r w:rsidRPr="00033231">
        <w:t>il ne touchât pas même la frange de son écharpe ou le bord de sa robe blanche</w:t>
      </w:r>
      <w:r w:rsidR="004F69D6">
        <w:t xml:space="preserve">, </w:t>
      </w:r>
      <w:r w:rsidRPr="00033231">
        <w:t>l</w:t>
      </w:r>
      <w:r w:rsidR="004F69D6">
        <w:t>’</w:t>
      </w:r>
      <w:r w:rsidRPr="00033231">
        <w:t>électrisait</w:t>
      </w:r>
      <w:r w:rsidR="004F69D6">
        <w:t xml:space="preserve">. </w:t>
      </w:r>
      <w:r w:rsidRPr="00033231">
        <w:t>Si elle avait été obligée d</w:t>
      </w:r>
      <w:r w:rsidR="004F69D6">
        <w:t>’</w:t>
      </w:r>
      <w:r w:rsidRPr="00033231">
        <w:t>adresser la parole à lui seul</w:t>
      </w:r>
      <w:r w:rsidR="004F69D6">
        <w:t xml:space="preserve">, </w:t>
      </w:r>
      <w:r w:rsidRPr="00033231">
        <w:t>elle eût été embarra</w:t>
      </w:r>
      <w:r w:rsidRPr="00033231">
        <w:t>s</w:t>
      </w:r>
      <w:r w:rsidRPr="00033231">
        <w:t>sée</w:t>
      </w:r>
      <w:r w:rsidR="004F69D6">
        <w:t xml:space="preserve"> ; </w:t>
      </w:r>
      <w:r w:rsidRPr="00033231">
        <w:t>mais</w:t>
      </w:r>
      <w:r w:rsidR="004F69D6">
        <w:t xml:space="preserve">, </w:t>
      </w:r>
      <w:r w:rsidRPr="00033231">
        <w:t>libre de s</w:t>
      </w:r>
      <w:r w:rsidR="004F69D6">
        <w:t>’</w:t>
      </w:r>
      <w:r w:rsidRPr="00033231">
        <w:t>adresser à un autre</w:t>
      </w:r>
      <w:r w:rsidR="004F69D6">
        <w:t xml:space="preserve">, </w:t>
      </w:r>
      <w:r w:rsidRPr="00033231">
        <w:t>la vue de Robert l</w:t>
      </w:r>
      <w:r w:rsidR="004F69D6">
        <w:t>’</w:t>
      </w:r>
      <w:r w:rsidRPr="00033231">
        <w:t>excitait</w:t>
      </w:r>
      <w:r w:rsidR="004F69D6">
        <w:t xml:space="preserve">. </w:t>
      </w:r>
      <w:r w:rsidRPr="00033231">
        <w:t>Sa parole coulait librement</w:t>
      </w:r>
      <w:r w:rsidR="004F69D6">
        <w:t xml:space="preserve"> : </w:t>
      </w:r>
      <w:r w:rsidRPr="00033231">
        <w:t>elle était gaie</w:t>
      </w:r>
      <w:r w:rsidR="004F69D6">
        <w:t xml:space="preserve">, </w:t>
      </w:r>
      <w:r w:rsidRPr="00033231">
        <w:t>joyeuse</w:t>
      </w:r>
      <w:r w:rsidR="004F69D6">
        <w:t xml:space="preserve">, </w:t>
      </w:r>
      <w:r w:rsidRPr="00033231">
        <w:t>éloquente</w:t>
      </w:r>
      <w:r w:rsidR="004F69D6">
        <w:t xml:space="preserve">. </w:t>
      </w:r>
      <w:r w:rsidRPr="00033231">
        <w:t>Le regard indulgent et la contenance placide de son auditeur la mettaient à l</w:t>
      </w:r>
      <w:r w:rsidR="004F69D6">
        <w:t>’</w:t>
      </w:r>
      <w:r w:rsidRPr="00033231">
        <w:t>aise</w:t>
      </w:r>
      <w:r w:rsidR="004F69D6">
        <w:t xml:space="preserve"> ; </w:t>
      </w:r>
      <w:r w:rsidRPr="00033231">
        <w:t>le plaisir sobre exprimé par son sourire l</w:t>
      </w:r>
      <w:r w:rsidR="004F69D6">
        <w:t>’</w:t>
      </w:r>
      <w:r w:rsidRPr="00033231">
        <w:t>engagea à déployer tout ce qu</w:t>
      </w:r>
      <w:r w:rsidR="004F69D6">
        <w:t>’</w:t>
      </w:r>
      <w:r w:rsidRPr="00033231">
        <w:t>il y avait de brillant dans sa nature</w:t>
      </w:r>
      <w:r w:rsidR="004F69D6">
        <w:t xml:space="preserve">. </w:t>
      </w:r>
      <w:r w:rsidRPr="00033231">
        <w:t>Elle sentait que ce soir-là elle paraissait à son ava</w:t>
      </w:r>
      <w:r w:rsidRPr="00033231">
        <w:t>n</w:t>
      </w:r>
      <w:r w:rsidRPr="00033231">
        <w:t>t</w:t>
      </w:r>
      <w:r w:rsidRPr="00033231">
        <w:t>a</w:t>
      </w:r>
      <w:r w:rsidRPr="00033231">
        <w:t>ge</w:t>
      </w:r>
      <w:r w:rsidR="004F69D6">
        <w:t xml:space="preserve">, </w:t>
      </w:r>
      <w:r w:rsidRPr="00033231">
        <w:t>et</w:t>
      </w:r>
      <w:r w:rsidR="004F69D6">
        <w:t xml:space="preserve">, </w:t>
      </w:r>
      <w:r w:rsidRPr="00033231">
        <w:t>comme Robert était spectateur</w:t>
      </w:r>
      <w:r w:rsidR="004F69D6">
        <w:t xml:space="preserve">, </w:t>
      </w:r>
      <w:r w:rsidRPr="00033231">
        <w:t>cette pensée la rempli</w:t>
      </w:r>
      <w:r w:rsidRPr="00033231">
        <w:t>s</w:t>
      </w:r>
      <w:r w:rsidRPr="00033231">
        <w:t>sait de contentement</w:t>
      </w:r>
      <w:r w:rsidR="004F69D6">
        <w:t xml:space="preserve">. </w:t>
      </w:r>
      <w:r w:rsidRPr="00033231">
        <w:t>S</w:t>
      </w:r>
      <w:r w:rsidR="004F69D6">
        <w:t>’</w:t>
      </w:r>
      <w:r w:rsidRPr="00033231">
        <w:t>il se fût éloigné</w:t>
      </w:r>
      <w:r w:rsidR="004F69D6">
        <w:t xml:space="preserve">, </w:t>
      </w:r>
      <w:r w:rsidRPr="00033231">
        <w:t>l</w:t>
      </w:r>
      <w:r w:rsidR="004F69D6">
        <w:t>’</w:t>
      </w:r>
      <w:r w:rsidRPr="00033231">
        <w:t>affaissement eût suivi de près le stimulant</w:t>
      </w:r>
      <w:r w:rsidR="004F69D6">
        <w:t>.</w:t>
      </w:r>
    </w:p>
    <w:p w14:paraId="7570093A" w14:textId="77777777" w:rsidR="004F69D6" w:rsidRDefault="00000000" w:rsidP="0021796F">
      <w:r w:rsidRPr="00033231">
        <w:lastRenderedPageBreak/>
        <w:t>Mais son bonheur ne fut pas longtemps complet</w:t>
      </w:r>
      <w:r w:rsidR="004F69D6">
        <w:t xml:space="preserve"> ; </w:t>
      </w:r>
      <w:r w:rsidRPr="00033231">
        <w:t>un nuage vint bientôt le traverser</w:t>
      </w:r>
      <w:r w:rsidR="004F69D6">
        <w:t>.</w:t>
      </w:r>
    </w:p>
    <w:p w14:paraId="4ACF84B7" w14:textId="77777777" w:rsidR="004F69D6" w:rsidRDefault="00000000" w:rsidP="0021796F">
      <w:r w:rsidRPr="00033231">
        <w:t>Hortense</w:t>
      </w:r>
      <w:r w:rsidR="004F69D6">
        <w:t xml:space="preserve">, </w:t>
      </w:r>
      <w:r w:rsidRPr="00033231">
        <w:t>qui pendant quelque temps avait été occupée d</w:t>
      </w:r>
      <w:r w:rsidR="004F69D6">
        <w:t>’</w:t>
      </w:r>
      <w:r w:rsidRPr="00033231">
        <w:t>ordonner le souper</w:t>
      </w:r>
      <w:r w:rsidR="004F69D6">
        <w:t xml:space="preserve">, </w:t>
      </w:r>
      <w:r w:rsidRPr="00033231">
        <w:t>et qui débarrassait en ce moment la petite table de quelques livres</w:t>
      </w:r>
      <w:r w:rsidR="004F69D6">
        <w:t xml:space="preserve">, </w:t>
      </w:r>
      <w:r w:rsidRPr="00033231">
        <w:t>afin de faire de la place pour le thé</w:t>
      </w:r>
      <w:r w:rsidR="004F69D6">
        <w:t xml:space="preserve">, </w:t>
      </w:r>
      <w:r w:rsidRPr="00033231">
        <w:t>a</w:t>
      </w:r>
      <w:r w:rsidRPr="00033231">
        <w:t>p</w:t>
      </w:r>
      <w:r w:rsidRPr="00033231">
        <w:t>pela l</w:t>
      </w:r>
      <w:r w:rsidR="004F69D6">
        <w:t>’</w:t>
      </w:r>
      <w:r w:rsidRPr="00033231">
        <w:t>attention de Robert sur le vase de fleurs</w:t>
      </w:r>
      <w:r w:rsidR="004F69D6">
        <w:t xml:space="preserve">, </w:t>
      </w:r>
      <w:r w:rsidRPr="00033231">
        <w:t>dont le carmin</w:t>
      </w:r>
      <w:r w:rsidR="004F69D6">
        <w:t xml:space="preserve">, </w:t>
      </w:r>
      <w:r w:rsidRPr="00033231">
        <w:t>la neige et l</w:t>
      </w:r>
      <w:r w:rsidR="004F69D6">
        <w:t>’</w:t>
      </w:r>
      <w:r w:rsidRPr="00033231">
        <w:t>or des pétales brillaient à la lumière d</w:t>
      </w:r>
      <w:r w:rsidR="004F69D6">
        <w:t>’</w:t>
      </w:r>
      <w:r w:rsidRPr="00033231">
        <w:t>un éclat extr</w:t>
      </w:r>
      <w:r w:rsidRPr="00033231">
        <w:t>a</w:t>
      </w:r>
      <w:r w:rsidRPr="00033231">
        <w:t>ordinaire</w:t>
      </w:r>
      <w:r w:rsidR="004F69D6">
        <w:t>.</w:t>
      </w:r>
    </w:p>
    <w:p w14:paraId="0A6B07D0" w14:textId="661EE8A2" w:rsidR="00000000" w:rsidRPr="00033231" w:rsidRDefault="004F69D6" w:rsidP="0021796F">
      <w:r>
        <w:t>« </w:t>
      </w:r>
      <w:r w:rsidR="00000000" w:rsidRPr="00033231">
        <w:t xml:space="preserve">Elles viennent de </w:t>
      </w:r>
      <w:proofErr w:type="spellStart"/>
      <w:r w:rsidR="00000000" w:rsidRPr="00033231">
        <w:t>Fieldhead</w:t>
      </w:r>
      <w:proofErr w:type="spellEnd"/>
      <w:r>
        <w:t xml:space="preserve">, </w:t>
      </w:r>
      <w:r w:rsidR="00000000" w:rsidRPr="00033231">
        <w:t>dit-elle</w:t>
      </w:r>
      <w:r>
        <w:t xml:space="preserve"> ; </w:t>
      </w:r>
      <w:r w:rsidR="00000000" w:rsidRPr="00033231">
        <w:t>on les a envoyées à votre intention</w:t>
      </w:r>
      <w:r>
        <w:t xml:space="preserve">, </w:t>
      </w:r>
      <w:r w:rsidR="00000000" w:rsidRPr="00033231">
        <w:t>sans doute</w:t>
      </w:r>
      <w:r>
        <w:t xml:space="preserve"> : </w:t>
      </w:r>
      <w:r w:rsidR="00000000" w:rsidRPr="00033231">
        <w:t>nous savons qui est là le favori</w:t>
      </w:r>
      <w:r>
        <w:t xml:space="preserve"> ; </w:t>
      </w:r>
      <w:r w:rsidR="00000000" w:rsidRPr="00033231">
        <w:t>pas moi</w:t>
      </w:r>
      <w:r>
        <w:t xml:space="preserve">, </w:t>
      </w:r>
      <w:r w:rsidR="00000000" w:rsidRPr="00033231">
        <w:t>certainement</w:t>
      </w:r>
      <w:r>
        <w:t>. »</w:t>
      </w:r>
    </w:p>
    <w:p w14:paraId="5EE61FF4" w14:textId="77777777" w:rsidR="004F69D6" w:rsidRDefault="00000000" w:rsidP="0021796F">
      <w:r w:rsidRPr="00033231">
        <w:t>C</w:t>
      </w:r>
      <w:r w:rsidR="004F69D6">
        <w:t>’</w:t>
      </w:r>
      <w:r w:rsidRPr="00033231">
        <w:t>était chose étonnante que d</w:t>
      </w:r>
      <w:r w:rsidR="004F69D6">
        <w:t>’</w:t>
      </w:r>
      <w:r w:rsidRPr="00033231">
        <w:t>entendre plaisanter Ho</w:t>
      </w:r>
      <w:r w:rsidRPr="00033231">
        <w:t>r</w:t>
      </w:r>
      <w:r w:rsidRPr="00033231">
        <w:t>te</w:t>
      </w:r>
      <w:r w:rsidRPr="00033231">
        <w:t>n</w:t>
      </w:r>
      <w:r w:rsidRPr="00033231">
        <w:t>se</w:t>
      </w:r>
      <w:r w:rsidR="004F69D6">
        <w:t xml:space="preserve"> : </w:t>
      </w:r>
      <w:r w:rsidRPr="00033231">
        <w:t>il fallait qu</w:t>
      </w:r>
      <w:r w:rsidR="004F69D6">
        <w:t>’</w:t>
      </w:r>
      <w:r w:rsidRPr="00033231">
        <w:t>elle fût ce jour-là dans sa plus belle humeur</w:t>
      </w:r>
      <w:r w:rsidR="004F69D6">
        <w:t>.</w:t>
      </w:r>
    </w:p>
    <w:p w14:paraId="5C62A234" w14:textId="77777777" w:rsidR="004F69D6" w:rsidRDefault="004F69D6" w:rsidP="0021796F">
      <w:r>
        <w:t>« </w:t>
      </w:r>
      <w:r w:rsidR="00000000" w:rsidRPr="00033231">
        <w:t>Cela veut dire que Robert est le favori</w:t>
      </w:r>
      <w:r>
        <w:t xml:space="preserve"> ? </w:t>
      </w:r>
      <w:r w:rsidR="00000000" w:rsidRPr="00033231">
        <w:t>demanda Louis</w:t>
      </w:r>
      <w:r>
        <w:t>.</w:t>
      </w:r>
    </w:p>
    <w:p w14:paraId="3F69CB4C" w14:textId="77777777" w:rsidR="004F69D6" w:rsidRDefault="004F69D6" w:rsidP="0021796F">
      <w:r>
        <w:t>— </w:t>
      </w:r>
      <w:r w:rsidR="00000000" w:rsidRPr="00033231">
        <w:t>Mon cher</w:t>
      </w:r>
      <w:r>
        <w:t xml:space="preserve">, </w:t>
      </w:r>
      <w:r w:rsidR="00000000" w:rsidRPr="00033231">
        <w:t>répliqua Hortense</w:t>
      </w:r>
      <w:r>
        <w:t xml:space="preserve">, </w:t>
      </w:r>
      <w:r w:rsidR="00000000" w:rsidRPr="00033231">
        <w:t>Robert</w:t>
      </w:r>
      <w:r>
        <w:t xml:space="preserve">, </w:t>
      </w:r>
      <w:r w:rsidR="00000000" w:rsidRPr="00033231">
        <w:t>c</w:t>
      </w:r>
      <w:r>
        <w:t>’</w:t>
      </w:r>
      <w:r w:rsidR="00000000" w:rsidRPr="00033231">
        <w:t>est tout ce qu</w:t>
      </w:r>
      <w:r>
        <w:t>’</w:t>
      </w:r>
      <w:r w:rsidR="00000000" w:rsidRPr="00033231">
        <w:t>il y a de plus précieux au monde</w:t>
      </w:r>
      <w:r>
        <w:t xml:space="preserve"> ; </w:t>
      </w:r>
      <w:r w:rsidR="00000000" w:rsidRPr="00033231">
        <w:t>à côté de lui</w:t>
      </w:r>
      <w:r>
        <w:t xml:space="preserve">, </w:t>
      </w:r>
      <w:r w:rsidR="00000000" w:rsidRPr="00033231">
        <w:t>le reste du genre humain n</w:t>
      </w:r>
      <w:r>
        <w:t>’</w:t>
      </w:r>
      <w:r w:rsidR="00000000" w:rsidRPr="00033231">
        <w:t>est que du rebut</w:t>
      </w:r>
      <w:r>
        <w:t xml:space="preserve">. </w:t>
      </w:r>
      <w:r w:rsidR="00000000" w:rsidRPr="00033231">
        <w:t>N</w:t>
      </w:r>
      <w:r>
        <w:t>’</w:t>
      </w:r>
      <w:r w:rsidR="00000000" w:rsidRPr="00033231">
        <w:t>ai-je pas raison</w:t>
      </w:r>
      <w:r>
        <w:t xml:space="preserve">, </w:t>
      </w:r>
      <w:r w:rsidR="00000000" w:rsidRPr="00033231">
        <w:t>mon enfant</w:t>
      </w:r>
      <w:r>
        <w:t> ? »</w:t>
      </w:r>
      <w:r w:rsidR="00000000" w:rsidRPr="00033231">
        <w:t xml:space="preserve"> ajouta-t-elle</w:t>
      </w:r>
      <w:r>
        <w:t xml:space="preserve">, </w:t>
      </w:r>
      <w:r w:rsidR="00000000" w:rsidRPr="00033231">
        <w:t>s</w:t>
      </w:r>
      <w:r>
        <w:t>’</w:t>
      </w:r>
      <w:r w:rsidR="00000000" w:rsidRPr="00033231">
        <w:t>adressant à Caroline</w:t>
      </w:r>
      <w:r>
        <w:t>.</w:t>
      </w:r>
    </w:p>
    <w:p w14:paraId="6711AC20" w14:textId="77777777" w:rsidR="004F69D6" w:rsidRDefault="00000000" w:rsidP="0021796F">
      <w:r w:rsidRPr="00033231">
        <w:t>Caroline fut obligée de répondre oui</w:t>
      </w:r>
      <w:r w:rsidR="004F69D6">
        <w:t xml:space="preserve"> ; </w:t>
      </w:r>
      <w:r w:rsidRPr="00033231">
        <w:t>mais son phare était éteint</w:t>
      </w:r>
      <w:r w:rsidR="004F69D6">
        <w:t xml:space="preserve">, </w:t>
      </w:r>
      <w:r w:rsidRPr="00033231">
        <w:t>son étoile s</w:t>
      </w:r>
      <w:r w:rsidR="004F69D6">
        <w:t>’</w:t>
      </w:r>
      <w:r w:rsidRPr="00033231">
        <w:t>était éclipsée lorsqu</w:t>
      </w:r>
      <w:r w:rsidR="004F69D6">
        <w:t>’</w:t>
      </w:r>
      <w:r w:rsidRPr="00033231">
        <w:t>elle prononça ce mot</w:t>
      </w:r>
      <w:r w:rsidR="004F69D6">
        <w:t>.</w:t>
      </w:r>
    </w:p>
    <w:p w14:paraId="613146BB" w14:textId="77777777" w:rsidR="004F69D6" w:rsidRDefault="004F69D6" w:rsidP="0021796F">
      <w:r>
        <w:t>« </w:t>
      </w:r>
      <w:r w:rsidR="00000000" w:rsidRPr="00033231">
        <w:t>Et toi</w:t>
      </w:r>
      <w:r>
        <w:t xml:space="preserve">, </w:t>
      </w:r>
      <w:r w:rsidR="00000000" w:rsidRPr="00033231">
        <w:t>Robert</w:t>
      </w:r>
      <w:r>
        <w:t xml:space="preserve"> ? </w:t>
      </w:r>
      <w:r w:rsidR="00000000" w:rsidRPr="00033231">
        <w:t>demanda Louis</w:t>
      </w:r>
      <w:r>
        <w:t>.</w:t>
      </w:r>
    </w:p>
    <w:p w14:paraId="75810AD4" w14:textId="77777777" w:rsidR="004F69D6" w:rsidRDefault="004F69D6" w:rsidP="0021796F">
      <w:r>
        <w:t>— </w:t>
      </w:r>
      <w:r w:rsidR="00000000" w:rsidRPr="00033231">
        <w:t>Lorsque vous aurez l</w:t>
      </w:r>
      <w:r>
        <w:t>’</w:t>
      </w:r>
      <w:r w:rsidR="00000000" w:rsidRPr="00033231">
        <w:t>occasion</w:t>
      </w:r>
      <w:r>
        <w:t xml:space="preserve">, </w:t>
      </w:r>
      <w:r w:rsidR="00000000" w:rsidRPr="00033231">
        <w:t>demandez-le-lui à elle-même</w:t>
      </w:r>
      <w:r>
        <w:t>, »</w:t>
      </w:r>
      <w:r w:rsidR="00000000" w:rsidRPr="00033231">
        <w:t xml:space="preserve"> répondit-il tranquillement</w:t>
      </w:r>
      <w:r>
        <w:t xml:space="preserve">. </w:t>
      </w:r>
      <w:r w:rsidR="00000000" w:rsidRPr="00033231">
        <w:t>Soit qu</w:t>
      </w:r>
      <w:r>
        <w:t>’</w:t>
      </w:r>
      <w:r w:rsidR="00000000" w:rsidRPr="00033231">
        <w:t>il eût rougi ou pâli</w:t>
      </w:r>
      <w:r>
        <w:t xml:space="preserve">, </w:t>
      </w:r>
      <w:r w:rsidR="00000000" w:rsidRPr="00033231">
        <w:t>Caroline ne l</w:t>
      </w:r>
      <w:r>
        <w:t>’</w:t>
      </w:r>
      <w:r w:rsidR="00000000" w:rsidRPr="00033231">
        <w:t>examina pas</w:t>
      </w:r>
      <w:r>
        <w:t xml:space="preserve">. </w:t>
      </w:r>
      <w:r w:rsidR="00000000" w:rsidRPr="00033231">
        <w:t>Elle découvrit qu</w:t>
      </w:r>
      <w:r>
        <w:t>’</w:t>
      </w:r>
      <w:r w:rsidR="00000000" w:rsidRPr="00033231">
        <w:t>il était tard et qu</w:t>
      </w:r>
      <w:r>
        <w:t>’</w:t>
      </w:r>
      <w:r w:rsidR="00000000" w:rsidRPr="00033231">
        <w:t>elle devait rentrer à la maison</w:t>
      </w:r>
      <w:r>
        <w:t xml:space="preserve">. </w:t>
      </w:r>
      <w:r w:rsidR="00000000" w:rsidRPr="00033231">
        <w:t>Elle voulut rentrer</w:t>
      </w:r>
      <w:r>
        <w:t xml:space="preserve"> : </w:t>
      </w:r>
      <w:r w:rsidR="00000000" w:rsidRPr="00033231">
        <w:t>Robert lui-même ne l</w:t>
      </w:r>
      <w:r>
        <w:t>’</w:t>
      </w:r>
      <w:r w:rsidR="00000000" w:rsidRPr="00033231">
        <w:t>eût pu retenir</w:t>
      </w:r>
      <w:r>
        <w:t>.</w:t>
      </w:r>
    </w:p>
    <w:p w14:paraId="6ECB3886" w14:textId="39633755" w:rsidR="004F69D6" w:rsidRDefault="00000000" w:rsidP="004F69D6">
      <w:pPr>
        <w:pStyle w:val="Titre2"/>
        <w:rPr>
          <w:szCs w:val="44"/>
        </w:rPr>
      </w:pPr>
      <w:bookmarkStart w:id="23" w:name="_Toc199956104"/>
      <w:r w:rsidRPr="00AF30F4">
        <w:rPr>
          <w:szCs w:val="44"/>
        </w:rPr>
        <w:lastRenderedPageBreak/>
        <w:t>CHAPITRE XXIII</w:t>
      </w:r>
      <w:r w:rsidR="004F69D6">
        <w:rPr>
          <w:szCs w:val="44"/>
        </w:rPr>
        <w:t>.</w:t>
      </w:r>
      <w:r w:rsidR="004F69D6">
        <w:rPr>
          <w:szCs w:val="44"/>
        </w:rPr>
        <w:br/>
      </w:r>
      <w:r w:rsidRPr="00AF30F4">
        <w:rPr>
          <w:szCs w:val="44"/>
        </w:rPr>
        <w:br/>
        <w:t>La vallée de la Mort</w:t>
      </w:r>
      <w:r w:rsidR="004F69D6">
        <w:rPr>
          <w:szCs w:val="44"/>
        </w:rPr>
        <w:t>.</w:t>
      </w:r>
      <w:bookmarkEnd w:id="23"/>
    </w:p>
    <w:p w14:paraId="2DAA44EC" w14:textId="77777777" w:rsidR="004F69D6" w:rsidRDefault="00000000" w:rsidP="0021796F">
      <w:r w:rsidRPr="00033231">
        <w:t>L</w:t>
      </w:r>
      <w:r w:rsidR="004F69D6">
        <w:t>’</w:t>
      </w:r>
      <w:r w:rsidRPr="00033231">
        <w:t>avenir semble quelquefois sangloter un sourd avertiss</w:t>
      </w:r>
      <w:r w:rsidRPr="00033231">
        <w:t>e</w:t>
      </w:r>
      <w:r w:rsidRPr="00033231">
        <w:t>ment des événements qu</w:t>
      </w:r>
      <w:r w:rsidR="004F69D6">
        <w:t>’</w:t>
      </w:r>
      <w:r w:rsidRPr="00033231">
        <w:t>il nous apporte</w:t>
      </w:r>
      <w:r w:rsidR="004F69D6">
        <w:t xml:space="preserve">, </w:t>
      </w:r>
      <w:r w:rsidRPr="00033231">
        <w:t>de même qu</w:t>
      </w:r>
      <w:r w:rsidR="004F69D6">
        <w:t>’</w:t>
      </w:r>
      <w:r w:rsidRPr="00033231">
        <w:t>un orage qui se prépare</w:t>
      </w:r>
      <w:r w:rsidR="004F69D6">
        <w:t xml:space="preserve">, </w:t>
      </w:r>
      <w:r w:rsidRPr="00033231">
        <w:t>et qui</w:t>
      </w:r>
      <w:r w:rsidR="004F69D6">
        <w:t xml:space="preserve">, </w:t>
      </w:r>
      <w:r w:rsidRPr="00033231">
        <w:t>par les gémissements du vent</w:t>
      </w:r>
      <w:r w:rsidR="004F69D6">
        <w:t xml:space="preserve">, </w:t>
      </w:r>
      <w:r w:rsidRPr="00033231">
        <w:t>les co</w:t>
      </w:r>
      <w:r w:rsidRPr="00033231">
        <w:t>m</w:t>
      </w:r>
      <w:r w:rsidRPr="00033231">
        <w:t>bats des nuages au ciel</w:t>
      </w:r>
      <w:r w:rsidR="004F69D6">
        <w:t xml:space="preserve">, </w:t>
      </w:r>
      <w:r w:rsidRPr="00033231">
        <w:t>annonce une tempête assez violente pour couvrir la mer de débris</w:t>
      </w:r>
      <w:r w:rsidR="004F69D6">
        <w:t xml:space="preserve">, </w:t>
      </w:r>
      <w:r w:rsidRPr="00033231">
        <w:t>ou pour apporter dans le broui</w:t>
      </w:r>
      <w:r w:rsidRPr="00033231">
        <w:t>l</w:t>
      </w:r>
      <w:r w:rsidRPr="00033231">
        <w:t>lard sur les îles de l</w:t>
      </w:r>
      <w:r w:rsidR="004F69D6">
        <w:t>’</w:t>
      </w:r>
      <w:r w:rsidRPr="00033231">
        <w:t>Ouest les exhalaisons empoisonnées de l</w:t>
      </w:r>
      <w:r w:rsidR="004F69D6">
        <w:t>’</w:t>
      </w:r>
      <w:r w:rsidRPr="00033231">
        <w:t>Orient</w:t>
      </w:r>
      <w:r w:rsidR="004F69D6">
        <w:t xml:space="preserve">, </w:t>
      </w:r>
      <w:r w:rsidRPr="00033231">
        <w:t>obscurcissant les fenêtres des maisons de l</w:t>
      </w:r>
      <w:r w:rsidR="004F69D6">
        <w:t>’</w:t>
      </w:r>
      <w:r w:rsidRPr="00033231">
        <w:t>Angleterre avec le souffle de la peste indienne</w:t>
      </w:r>
      <w:r w:rsidR="004F69D6">
        <w:t xml:space="preserve">. </w:t>
      </w:r>
      <w:r w:rsidRPr="00033231">
        <w:t>D</w:t>
      </w:r>
      <w:r w:rsidR="004F69D6">
        <w:t>’</w:t>
      </w:r>
      <w:r w:rsidRPr="00033231">
        <w:t>autres fois l</w:t>
      </w:r>
      <w:r w:rsidR="004F69D6">
        <w:t>’</w:t>
      </w:r>
      <w:r w:rsidRPr="00033231">
        <w:t>avenir s</w:t>
      </w:r>
      <w:r w:rsidR="004F69D6">
        <w:t>’</w:t>
      </w:r>
      <w:r w:rsidRPr="00033231">
        <w:t>offre soudainement</w:t>
      </w:r>
      <w:r w:rsidR="004F69D6">
        <w:t xml:space="preserve">, </w:t>
      </w:r>
      <w:r w:rsidRPr="00033231">
        <w:t>comme si un rocher se déchirant découvrait un tombeau d</w:t>
      </w:r>
      <w:r w:rsidR="004F69D6">
        <w:t>’</w:t>
      </w:r>
      <w:r w:rsidRPr="00033231">
        <w:t>où sortirait un corps enseveli</w:t>
      </w:r>
      <w:r w:rsidR="004F69D6">
        <w:t xml:space="preserve">. </w:t>
      </w:r>
      <w:r w:rsidRPr="00033231">
        <w:t>Avant que vous soyez revenu de votre étonnement</w:t>
      </w:r>
      <w:r w:rsidR="004F69D6">
        <w:t xml:space="preserve">, </w:t>
      </w:r>
      <w:r w:rsidRPr="00033231">
        <w:t>vous vous trouvez face à face avec une calamité à laquelle vous ne songiez pas</w:t>
      </w:r>
      <w:r w:rsidR="004F69D6">
        <w:t xml:space="preserve">, </w:t>
      </w:r>
      <w:r w:rsidRPr="00033231">
        <w:t>qui sort de son suaire comme un nouveau Lazare</w:t>
      </w:r>
      <w:r w:rsidR="004F69D6">
        <w:t>.</w:t>
      </w:r>
    </w:p>
    <w:p w14:paraId="6AA686C2" w14:textId="77777777" w:rsidR="004F69D6" w:rsidRDefault="00000000" w:rsidP="0021796F">
      <w:r w:rsidRPr="00033231">
        <w:t xml:space="preserve">Caroline </w:t>
      </w:r>
      <w:proofErr w:type="spellStart"/>
      <w:r w:rsidRPr="00033231">
        <w:t>Helstone</w:t>
      </w:r>
      <w:proofErr w:type="spellEnd"/>
      <w:r w:rsidRPr="00033231">
        <w:t xml:space="preserve"> crut s</w:t>
      </w:r>
      <w:r w:rsidR="004F69D6">
        <w:t>’</w:t>
      </w:r>
      <w:r w:rsidRPr="00033231">
        <w:t xml:space="preserve">en retourner du cottage de </w:t>
      </w:r>
      <w:proofErr w:type="spellStart"/>
      <w:r w:rsidRPr="00033231">
        <w:t>Hollow</w:t>
      </w:r>
      <w:proofErr w:type="spellEnd"/>
      <w:r w:rsidRPr="00033231">
        <w:t xml:space="preserve"> en bonne santé</w:t>
      </w:r>
      <w:r w:rsidR="004F69D6">
        <w:t xml:space="preserve">. </w:t>
      </w:r>
      <w:r w:rsidRPr="00033231">
        <w:t>En s</w:t>
      </w:r>
      <w:r w:rsidR="004F69D6">
        <w:t>’</w:t>
      </w:r>
      <w:r w:rsidRPr="00033231">
        <w:t>éveillant le lendemain matin</w:t>
      </w:r>
      <w:r w:rsidR="004F69D6">
        <w:t xml:space="preserve">, </w:t>
      </w:r>
      <w:r w:rsidRPr="00033231">
        <w:t>elle se sentit oppressée par une langueur inaccoutumée</w:t>
      </w:r>
      <w:r w:rsidR="004F69D6">
        <w:t xml:space="preserve"> : </w:t>
      </w:r>
      <w:r w:rsidRPr="00033231">
        <w:t>à déjeuner et à tous les repas du jour suivant</w:t>
      </w:r>
      <w:r w:rsidR="004F69D6">
        <w:t xml:space="preserve">, </w:t>
      </w:r>
      <w:r w:rsidRPr="00033231">
        <w:t>elle avait perdu tout appétit</w:t>
      </w:r>
      <w:r w:rsidR="004F69D6">
        <w:t xml:space="preserve"> ; </w:t>
      </w:r>
      <w:r w:rsidRPr="00033231">
        <w:t>toute nourriture avait pour elle l</w:t>
      </w:r>
      <w:r w:rsidR="004F69D6">
        <w:t>’</w:t>
      </w:r>
      <w:r w:rsidRPr="00033231">
        <w:t>insipidité de la cendre</w:t>
      </w:r>
      <w:r w:rsidR="004F69D6">
        <w:t>.</w:t>
      </w:r>
    </w:p>
    <w:p w14:paraId="6ED8EE3C" w14:textId="7822D085" w:rsidR="00000000" w:rsidRPr="00033231" w:rsidRDefault="004F69D6" w:rsidP="0021796F">
      <w:r>
        <w:t>« </w:t>
      </w:r>
      <w:r w:rsidR="00000000" w:rsidRPr="00033231">
        <w:t>Suis-je malade</w:t>
      </w:r>
      <w:r>
        <w:t> ? »</w:t>
      </w:r>
      <w:r w:rsidR="00000000" w:rsidRPr="00033231">
        <w:t xml:space="preserve"> se demandait-elle en se regardant dans son miroir</w:t>
      </w:r>
      <w:r>
        <w:t xml:space="preserve">. </w:t>
      </w:r>
      <w:r w:rsidR="00000000" w:rsidRPr="00033231">
        <w:t>Ses yeux étaient plus brillants</w:t>
      </w:r>
      <w:r>
        <w:t xml:space="preserve">, </w:t>
      </w:r>
      <w:r w:rsidR="00000000" w:rsidRPr="00033231">
        <w:t>leur pupille était plus dilatée</w:t>
      </w:r>
      <w:r>
        <w:t xml:space="preserve">, </w:t>
      </w:r>
      <w:r w:rsidR="00000000" w:rsidRPr="00033231">
        <w:t>ses joues semblaient plus roses et plus pleines que de coutume</w:t>
      </w:r>
      <w:r>
        <w:t>, « </w:t>
      </w:r>
      <w:r w:rsidR="00000000" w:rsidRPr="00033231">
        <w:t>J</w:t>
      </w:r>
      <w:r>
        <w:t>’</w:t>
      </w:r>
      <w:r w:rsidR="00000000" w:rsidRPr="00033231">
        <w:t>ai bonne mine</w:t>
      </w:r>
      <w:r>
        <w:t xml:space="preserve">, </w:t>
      </w:r>
      <w:r w:rsidR="00000000" w:rsidRPr="00033231">
        <w:t>disait-elle</w:t>
      </w:r>
      <w:r>
        <w:t xml:space="preserve"> ; </w:t>
      </w:r>
      <w:r w:rsidR="00000000" w:rsidRPr="00033231">
        <w:t>pourquoi ne puis-je pas manger</w:t>
      </w:r>
      <w:r>
        <w:t> ? »</w:t>
      </w:r>
    </w:p>
    <w:p w14:paraId="5E757424" w14:textId="77777777" w:rsidR="004F69D6" w:rsidRDefault="00000000" w:rsidP="0021796F">
      <w:r w:rsidRPr="00033231">
        <w:t>Elle sentait son pouls battre plus fort dans ses tempes</w:t>
      </w:r>
      <w:r w:rsidR="004F69D6">
        <w:t xml:space="preserve"> ; </w:t>
      </w:r>
      <w:r w:rsidRPr="00033231">
        <w:t>elle éprouvait aussi dans son cerveau une étrange activité</w:t>
      </w:r>
      <w:r w:rsidR="004F69D6">
        <w:t xml:space="preserve">. </w:t>
      </w:r>
      <w:r w:rsidRPr="00033231">
        <w:lastRenderedPageBreak/>
        <w:t>Son im</w:t>
      </w:r>
      <w:r w:rsidRPr="00033231">
        <w:t>a</w:t>
      </w:r>
      <w:r w:rsidRPr="00033231">
        <w:t>gination était exaltée</w:t>
      </w:r>
      <w:r w:rsidR="004F69D6">
        <w:t xml:space="preserve"> ; </w:t>
      </w:r>
      <w:r w:rsidRPr="00033231">
        <w:t>mille pensées actives et rompues</w:t>
      </w:r>
      <w:r w:rsidR="004F69D6">
        <w:t xml:space="preserve">, </w:t>
      </w:r>
      <w:r w:rsidRPr="00033231">
        <w:t>mais brillantes</w:t>
      </w:r>
      <w:r w:rsidR="004F69D6">
        <w:t xml:space="preserve">, </w:t>
      </w:r>
      <w:r w:rsidRPr="00033231">
        <w:t>remplissaient son esprit</w:t>
      </w:r>
      <w:r w:rsidR="004F69D6">
        <w:t>.</w:t>
      </w:r>
    </w:p>
    <w:p w14:paraId="16B1F713" w14:textId="77777777" w:rsidR="004F69D6" w:rsidRDefault="00000000" w:rsidP="0021796F">
      <w:r w:rsidRPr="00033231">
        <w:t>Puis vint une nuit brûlante et sans sommeil</w:t>
      </w:r>
      <w:r w:rsidR="004F69D6">
        <w:t xml:space="preserve">. </w:t>
      </w:r>
      <w:r w:rsidRPr="00033231">
        <w:t>Une soif ine</w:t>
      </w:r>
      <w:r w:rsidRPr="00033231">
        <w:t>x</w:t>
      </w:r>
      <w:r w:rsidRPr="00033231">
        <w:t>tinguible la torturait</w:t>
      </w:r>
      <w:r w:rsidR="004F69D6">
        <w:t xml:space="preserve">. </w:t>
      </w:r>
      <w:r w:rsidRPr="00033231">
        <w:t>Vers le matin</w:t>
      </w:r>
      <w:r w:rsidR="004F69D6">
        <w:t xml:space="preserve">, </w:t>
      </w:r>
      <w:r w:rsidRPr="00033231">
        <w:t>un rêve terrible la saisit comme ferait un tigre</w:t>
      </w:r>
      <w:r w:rsidR="004F69D6">
        <w:t xml:space="preserve"> : </w:t>
      </w:r>
      <w:r w:rsidRPr="00033231">
        <w:t>en s</w:t>
      </w:r>
      <w:r w:rsidR="004F69D6">
        <w:t>’</w:t>
      </w:r>
      <w:r w:rsidRPr="00033231">
        <w:t>éveillant</w:t>
      </w:r>
      <w:r w:rsidR="004F69D6">
        <w:t xml:space="preserve">, </w:t>
      </w:r>
      <w:r w:rsidRPr="00033231">
        <w:t>elle sentit et vit qu</w:t>
      </w:r>
      <w:r w:rsidR="004F69D6">
        <w:t>’</w:t>
      </w:r>
      <w:r w:rsidRPr="00033231">
        <w:t>elle était malade</w:t>
      </w:r>
      <w:r w:rsidR="004F69D6">
        <w:t>.</w:t>
      </w:r>
    </w:p>
    <w:p w14:paraId="3F4B4722" w14:textId="77777777" w:rsidR="004F69D6" w:rsidRDefault="00000000" w:rsidP="0021796F">
      <w:r w:rsidRPr="00033231">
        <w:t>Comment elle avait gagné la fièvre</w:t>
      </w:r>
      <w:r w:rsidR="004F69D6">
        <w:t xml:space="preserve"> (</w:t>
      </w:r>
      <w:r w:rsidRPr="00033231">
        <w:t>car c</w:t>
      </w:r>
      <w:r w:rsidR="004F69D6">
        <w:t>’</w:t>
      </w:r>
      <w:r w:rsidRPr="00033231">
        <w:t>était la fièvre</w:t>
      </w:r>
      <w:r w:rsidR="004F69D6">
        <w:t xml:space="preserve">), </w:t>
      </w:r>
      <w:r w:rsidRPr="00033231">
        <w:t>elle ne pouvait le dire</w:t>
      </w:r>
      <w:r w:rsidR="004F69D6">
        <w:t xml:space="preserve">. </w:t>
      </w:r>
      <w:r w:rsidRPr="00033231">
        <w:t>Probablement</w:t>
      </w:r>
      <w:r w:rsidR="004F69D6">
        <w:t xml:space="preserve">, </w:t>
      </w:r>
      <w:r w:rsidRPr="00033231">
        <w:t xml:space="preserve">dans sa dernière promenade du cottage à la </w:t>
      </w:r>
      <w:proofErr w:type="spellStart"/>
      <w:r w:rsidRPr="00033231">
        <w:t>rectorerie</w:t>
      </w:r>
      <w:proofErr w:type="spellEnd"/>
      <w:r w:rsidR="004F69D6">
        <w:t xml:space="preserve">, </w:t>
      </w:r>
      <w:r w:rsidRPr="00033231">
        <w:t>quelque brise empoisonnée et chargée de douce rosée et de miasmes avait passé dans ses poumons et dans ses veines</w:t>
      </w:r>
      <w:r w:rsidR="004F69D6">
        <w:t xml:space="preserve">, </w:t>
      </w:r>
      <w:r w:rsidRPr="00033231">
        <w:t>et</w:t>
      </w:r>
      <w:r w:rsidR="004F69D6">
        <w:t xml:space="preserve">, </w:t>
      </w:r>
      <w:r w:rsidRPr="00033231">
        <w:t>trouvant déjà là une fièvre d</w:t>
      </w:r>
      <w:r w:rsidR="004F69D6">
        <w:t>’</w:t>
      </w:r>
      <w:r w:rsidRPr="00033231">
        <w:t>excitation me</w:t>
      </w:r>
      <w:r w:rsidRPr="00033231">
        <w:t>n</w:t>
      </w:r>
      <w:r w:rsidRPr="00033231">
        <w:t>tale</w:t>
      </w:r>
      <w:r w:rsidR="004F69D6">
        <w:t xml:space="preserve">, </w:t>
      </w:r>
      <w:r w:rsidRPr="00033231">
        <w:t>et une langueur produite par de longs tourments et une habituelle tristesse</w:t>
      </w:r>
      <w:r w:rsidR="004F69D6">
        <w:t xml:space="preserve">, </w:t>
      </w:r>
      <w:r w:rsidRPr="00033231">
        <w:t>avait fait jaillir la flamme de l</w:t>
      </w:r>
      <w:r w:rsidR="004F69D6">
        <w:t>’</w:t>
      </w:r>
      <w:r w:rsidRPr="00033231">
        <w:t>étincelle qui couvait</w:t>
      </w:r>
      <w:r w:rsidR="004F69D6">
        <w:t xml:space="preserve">, </w:t>
      </w:r>
      <w:r w:rsidRPr="00033231">
        <w:t>et avait laissé derrière elle un feu bien allumé</w:t>
      </w:r>
      <w:r w:rsidR="004F69D6">
        <w:t>.</w:t>
      </w:r>
    </w:p>
    <w:p w14:paraId="55B7F8C1" w14:textId="77777777" w:rsidR="004F69D6" w:rsidRDefault="00000000" w:rsidP="0021796F">
      <w:r w:rsidRPr="00033231">
        <w:t>Ce feu cependant paraissait assez bénin</w:t>
      </w:r>
      <w:r w:rsidR="004F69D6">
        <w:t xml:space="preserve"> : </w:t>
      </w:r>
      <w:r w:rsidRPr="00033231">
        <w:t>après deux jours brûlants et deux nuits sans repos</w:t>
      </w:r>
      <w:r w:rsidR="004F69D6">
        <w:t xml:space="preserve">, </w:t>
      </w:r>
      <w:r w:rsidRPr="00033231">
        <w:t>il n</w:t>
      </w:r>
      <w:r w:rsidR="004F69D6">
        <w:t>’</w:t>
      </w:r>
      <w:r w:rsidRPr="00033231">
        <w:t>y eut plus aucune violence dans les symptômes</w:t>
      </w:r>
      <w:r w:rsidR="004F69D6">
        <w:t xml:space="preserve">, </w:t>
      </w:r>
      <w:r w:rsidRPr="00033231">
        <w:t>et ni son oncle</w:t>
      </w:r>
      <w:r w:rsidR="004F69D6">
        <w:t xml:space="preserve">, </w:t>
      </w:r>
      <w:r w:rsidRPr="00033231">
        <w:t>ni Fanny</w:t>
      </w:r>
      <w:r w:rsidR="004F69D6">
        <w:t xml:space="preserve">, </w:t>
      </w:r>
      <w:r w:rsidRPr="00033231">
        <w:t>ni le docteur</w:t>
      </w:r>
      <w:r w:rsidR="004F69D6">
        <w:t xml:space="preserve">, </w:t>
      </w:r>
      <w:r w:rsidRPr="00033231">
        <w:t xml:space="preserve">ni miss </w:t>
      </w:r>
      <w:proofErr w:type="spellStart"/>
      <w:r w:rsidRPr="00033231">
        <w:t>Keeldar</w:t>
      </w:r>
      <w:proofErr w:type="spellEnd"/>
      <w:r w:rsidR="004F69D6">
        <w:t xml:space="preserve">, </w:t>
      </w:r>
      <w:r w:rsidRPr="00033231">
        <w:t>lorsqu</w:t>
      </w:r>
      <w:r w:rsidR="004F69D6">
        <w:t>’</w:t>
      </w:r>
      <w:r w:rsidRPr="00033231">
        <w:t>elle vint lui rendre visite</w:t>
      </w:r>
      <w:r w:rsidR="004F69D6">
        <w:t xml:space="preserve">, </w:t>
      </w:r>
      <w:r w:rsidRPr="00033231">
        <w:t>n</w:t>
      </w:r>
      <w:r w:rsidR="004F69D6">
        <w:t>’</w:t>
      </w:r>
      <w:r w:rsidRPr="00033231">
        <w:t>eurent aucune crainte pour sa vie</w:t>
      </w:r>
      <w:r w:rsidR="004F69D6">
        <w:t xml:space="preserve">. </w:t>
      </w:r>
      <w:r w:rsidRPr="00033231">
        <w:t>Tous croyaient que quelques jours suff</w:t>
      </w:r>
      <w:r w:rsidRPr="00033231">
        <w:t>i</w:t>
      </w:r>
      <w:r w:rsidRPr="00033231">
        <w:t>raient à la rétablir</w:t>
      </w:r>
      <w:r w:rsidR="004F69D6">
        <w:t>.</w:t>
      </w:r>
    </w:p>
    <w:p w14:paraId="52E9798A" w14:textId="7606DA40" w:rsidR="004F69D6" w:rsidRDefault="00000000" w:rsidP="0021796F">
      <w:r w:rsidRPr="00033231">
        <w:t>Les quelques jours se passèrent</w:t>
      </w:r>
      <w:r w:rsidR="004F69D6">
        <w:t xml:space="preserve">, </w:t>
      </w:r>
      <w:r w:rsidRPr="00033231">
        <w:t>et</w:t>
      </w:r>
      <w:r w:rsidR="004F69D6">
        <w:t xml:space="preserve">, </w:t>
      </w:r>
      <w:r w:rsidRPr="00033231">
        <w:t>quoique l</w:t>
      </w:r>
      <w:r w:rsidR="004F69D6">
        <w:t>’</w:t>
      </w:r>
      <w:r w:rsidRPr="00033231">
        <w:t>on crût to</w:t>
      </w:r>
      <w:r w:rsidRPr="00033231">
        <w:t>u</w:t>
      </w:r>
      <w:r w:rsidRPr="00033231">
        <w:t>jours que la guérison ne se ferait pas attendre</w:t>
      </w:r>
      <w:r w:rsidR="004F69D6">
        <w:t xml:space="preserve">, </w:t>
      </w:r>
      <w:r w:rsidRPr="00033231">
        <w:t>la convalescence n</w:t>
      </w:r>
      <w:r w:rsidR="004F69D6">
        <w:t>’</w:t>
      </w:r>
      <w:r w:rsidRPr="00033231">
        <w:t>avait pas commencé</w:t>
      </w:r>
      <w:r w:rsidR="004F69D6">
        <w:t xml:space="preserve">. </w:t>
      </w:r>
      <w:proofErr w:type="spellStart"/>
      <w:r w:rsidRPr="00033231">
        <w:t>Mistress</w:t>
      </w:r>
      <w:proofErr w:type="spellEnd"/>
      <w:r w:rsidRPr="00033231">
        <w:t xml:space="preserve"> </w:t>
      </w:r>
      <w:proofErr w:type="spellStart"/>
      <w:r w:rsidRPr="00033231">
        <w:t>Pryor</w:t>
      </w:r>
      <w:proofErr w:type="spellEnd"/>
      <w:r w:rsidR="004F69D6">
        <w:t xml:space="preserve">, </w:t>
      </w:r>
      <w:r w:rsidRPr="00033231">
        <w:t>qui l</w:t>
      </w:r>
      <w:r w:rsidR="004F69D6">
        <w:t>’</w:t>
      </w:r>
      <w:r w:rsidRPr="00033231">
        <w:t>avait visitée chaque jour</w:t>
      </w:r>
      <w:r w:rsidR="004F69D6">
        <w:t xml:space="preserve">, </w:t>
      </w:r>
      <w:r w:rsidRPr="00033231">
        <w:t>étant dans sa chambre un matin</w:t>
      </w:r>
      <w:r w:rsidR="004F69D6">
        <w:t xml:space="preserve">, </w:t>
      </w:r>
      <w:r w:rsidRPr="00033231">
        <w:t>quinze jours après le d</w:t>
      </w:r>
      <w:r w:rsidRPr="00033231">
        <w:t>é</w:t>
      </w:r>
      <w:r w:rsidRPr="00033231">
        <w:t>but de la maladie</w:t>
      </w:r>
      <w:r w:rsidR="004F69D6">
        <w:t xml:space="preserve">, </w:t>
      </w:r>
      <w:r w:rsidRPr="00033231">
        <w:t>l</w:t>
      </w:r>
      <w:r w:rsidR="004F69D6">
        <w:t>’</w:t>
      </w:r>
      <w:r w:rsidRPr="00033231">
        <w:t>examina attentivement pendant quelques minutes</w:t>
      </w:r>
      <w:r w:rsidR="004F69D6">
        <w:t xml:space="preserve"> : </w:t>
      </w:r>
      <w:r w:rsidRPr="00033231">
        <w:t>elle prit sa main</w:t>
      </w:r>
      <w:r w:rsidR="004F69D6">
        <w:t xml:space="preserve">, </w:t>
      </w:r>
      <w:r w:rsidRPr="00033231">
        <w:t>appuya son doigt sur le poignet</w:t>
      </w:r>
      <w:r w:rsidR="004F69D6">
        <w:t xml:space="preserve"> ; </w:t>
      </w:r>
      <w:r w:rsidRPr="00033231">
        <w:t>puis</w:t>
      </w:r>
      <w:r w:rsidR="004F69D6">
        <w:t xml:space="preserve">, </w:t>
      </w:r>
      <w:r w:rsidRPr="00033231">
        <w:t>quittant tranquillement la chambre</w:t>
      </w:r>
      <w:r w:rsidR="004F69D6">
        <w:t xml:space="preserve">, </w:t>
      </w:r>
      <w:r w:rsidRPr="00033231">
        <w:t>elle alla dans le cab</w:t>
      </w:r>
      <w:r w:rsidRPr="00033231">
        <w:t>i</w:t>
      </w:r>
      <w:r w:rsidRPr="00033231">
        <w:t xml:space="preserve">net de </w:t>
      </w:r>
      <w:r w:rsidR="004F69D6">
        <w:t>M. </w:t>
      </w:r>
      <w:proofErr w:type="spellStart"/>
      <w:r w:rsidRPr="00033231">
        <w:t>Helstone</w:t>
      </w:r>
      <w:proofErr w:type="spellEnd"/>
      <w:r w:rsidR="004F69D6">
        <w:t xml:space="preserve">, </w:t>
      </w:r>
      <w:r w:rsidRPr="00033231">
        <w:t>où elle demeura enfermée avec lui la moitié de la matinée</w:t>
      </w:r>
      <w:r w:rsidR="004F69D6">
        <w:t xml:space="preserve">. </w:t>
      </w:r>
      <w:r w:rsidRPr="00033231">
        <w:t>En revenant auprès de sa jeune malade</w:t>
      </w:r>
      <w:r w:rsidR="004F69D6">
        <w:t xml:space="preserve">, </w:t>
      </w:r>
      <w:r w:rsidRPr="00033231">
        <w:t>elle d</w:t>
      </w:r>
      <w:r w:rsidRPr="00033231">
        <w:t>é</w:t>
      </w:r>
      <w:r w:rsidRPr="00033231">
        <w:t>posa son châle et son chapeau</w:t>
      </w:r>
      <w:r w:rsidR="004F69D6">
        <w:t xml:space="preserve">. </w:t>
      </w:r>
      <w:r w:rsidRPr="00033231">
        <w:t xml:space="preserve">Elle </w:t>
      </w:r>
      <w:r w:rsidRPr="00033231">
        <w:lastRenderedPageBreak/>
        <w:t>s</w:t>
      </w:r>
      <w:r w:rsidR="004F69D6">
        <w:t>’</w:t>
      </w:r>
      <w:r w:rsidRPr="00033231">
        <w:t>assit un instant à</w:t>
      </w:r>
      <w:r w:rsidRPr="00033231">
        <w:rPr>
          <w:i/>
          <w:iCs/>
        </w:rPr>
        <w:t xml:space="preserve"> </w:t>
      </w:r>
      <w:r w:rsidRPr="00033231">
        <w:t>côté du lit</w:t>
      </w:r>
      <w:r w:rsidR="004F69D6">
        <w:t xml:space="preserve">, </w:t>
      </w:r>
      <w:r w:rsidRPr="00033231">
        <w:t>une main placée dans l</w:t>
      </w:r>
      <w:r w:rsidR="004F69D6">
        <w:t>’</w:t>
      </w:r>
      <w:r w:rsidRPr="00033231">
        <w:t>autre</w:t>
      </w:r>
      <w:r w:rsidR="004F69D6">
        <w:t xml:space="preserve">, </w:t>
      </w:r>
      <w:r w:rsidRPr="00033231">
        <w:t>se berçant doucement de côté et d</w:t>
      </w:r>
      <w:r w:rsidR="004F69D6">
        <w:t>’</w:t>
      </w:r>
      <w:r w:rsidRPr="00033231">
        <w:t>autre</w:t>
      </w:r>
      <w:r w:rsidR="004F69D6">
        <w:t xml:space="preserve">, </w:t>
      </w:r>
      <w:r w:rsidRPr="00033231">
        <w:t>dans une attitude et avec un mouvement qui lui étaient habituels</w:t>
      </w:r>
      <w:r w:rsidR="004F69D6">
        <w:t xml:space="preserve">. </w:t>
      </w:r>
      <w:r w:rsidRPr="00033231">
        <w:t>À la fin elle dit</w:t>
      </w:r>
      <w:r w:rsidR="004F69D6">
        <w:t> :</w:t>
      </w:r>
    </w:p>
    <w:p w14:paraId="2DEFBB10" w14:textId="77777777" w:rsidR="004F69D6" w:rsidRDefault="004F69D6" w:rsidP="0021796F">
      <w:r>
        <w:t>« </w:t>
      </w:r>
      <w:r w:rsidR="00000000" w:rsidRPr="00033231">
        <w:t>J</w:t>
      </w:r>
      <w:r>
        <w:t>’</w:t>
      </w:r>
      <w:r w:rsidR="00000000" w:rsidRPr="00033231">
        <w:t xml:space="preserve">ai envoyé Fanny me chercher à </w:t>
      </w:r>
      <w:proofErr w:type="spellStart"/>
      <w:r w:rsidR="00000000" w:rsidRPr="00033231">
        <w:t>Fieldhead</w:t>
      </w:r>
      <w:proofErr w:type="spellEnd"/>
      <w:r w:rsidR="00000000" w:rsidRPr="00033231">
        <w:t xml:space="preserve"> quelques p</w:t>
      </w:r>
      <w:r w:rsidR="00000000" w:rsidRPr="00033231">
        <w:t>e</w:t>
      </w:r>
      <w:r w:rsidR="00000000" w:rsidRPr="00033231">
        <w:t>tites choses dont j</w:t>
      </w:r>
      <w:r>
        <w:t>’</w:t>
      </w:r>
      <w:r w:rsidR="00000000" w:rsidRPr="00033231">
        <w:t>aurai besoin pendant un court séjour ici</w:t>
      </w:r>
      <w:r>
        <w:t xml:space="preserve"> : </w:t>
      </w:r>
      <w:r w:rsidR="00000000" w:rsidRPr="00033231">
        <w:t>je désire demeurer avec vous jusqu</w:t>
      </w:r>
      <w:r>
        <w:t>’</w:t>
      </w:r>
      <w:r w:rsidR="00000000" w:rsidRPr="00033231">
        <w:t>à ce que vous alliez mieux</w:t>
      </w:r>
      <w:r>
        <w:t xml:space="preserve">. </w:t>
      </w:r>
      <w:r w:rsidR="00000000" w:rsidRPr="00033231">
        <w:t>V</w:t>
      </w:r>
      <w:r w:rsidR="00000000" w:rsidRPr="00033231">
        <w:t>o</w:t>
      </w:r>
      <w:r w:rsidR="00000000" w:rsidRPr="00033231">
        <w:t>tre oncle vent bien me permettre de vous donner mes soins</w:t>
      </w:r>
      <w:r>
        <w:t xml:space="preserve">. </w:t>
      </w:r>
      <w:r w:rsidR="00000000" w:rsidRPr="00033231">
        <w:t>Le permettrez-vous aussi</w:t>
      </w:r>
      <w:r>
        <w:t xml:space="preserve">, </w:t>
      </w:r>
      <w:r w:rsidR="00000000" w:rsidRPr="00033231">
        <w:t>Caroline</w:t>
      </w:r>
      <w:r>
        <w:t> ?</w:t>
      </w:r>
    </w:p>
    <w:p w14:paraId="6C12F74D" w14:textId="61E8757A" w:rsidR="00000000" w:rsidRPr="00033231" w:rsidRDefault="004F69D6" w:rsidP="0021796F">
      <w:r>
        <w:t>— </w:t>
      </w:r>
      <w:r w:rsidR="00000000" w:rsidRPr="00033231">
        <w:t>Je suis fâchée que vous preniez une telle peine</w:t>
      </w:r>
      <w:r>
        <w:t xml:space="preserve">. </w:t>
      </w:r>
      <w:r w:rsidR="00000000" w:rsidRPr="00033231">
        <w:t>Je ne me sens pas très-malade</w:t>
      </w:r>
      <w:r>
        <w:t xml:space="preserve">, </w:t>
      </w:r>
      <w:r w:rsidR="00000000" w:rsidRPr="00033231">
        <w:t>mais je ne peux refuser absolument</w:t>
      </w:r>
      <w:r>
        <w:t xml:space="preserve"> : </w:t>
      </w:r>
      <w:r w:rsidR="00000000" w:rsidRPr="00033231">
        <w:t>ce sera une si grande consolation pour moi de savoir que vous êtes dans la maison</w:t>
      </w:r>
      <w:r>
        <w:t xml:space="preserve">, </w:t>
      </w:r>
      <w:r w:rsidR="00000000" w:rsidRPr="00033231">
        <w:t>de vous voir quelquefois dans ma chambre</w:t>
      </w:r>
      <w:r>
        <w:t xml:space="preserve"> ! </w:t>
      </w:r>
      <w:r w:rsidR="00000000" w:rsidRPr="00033231">
        <w:t>mais ne vous séquestrez pas à cause de moi</w:t>
      </w:r>
      <w:r>
        <w:t xml:space="preserve">, </w:t>
      </w:r>
      <w:r w:rsidR="00000000" w:rsidRPr="00033231">
        <w:t xml:space="preserve">chère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Fanny me soigne fort bien</w:t>
      </w:r>
      <w:r>
        <w:t>. »</w:t>
      </w:r>
    </w:p>
    <w:p w14:paraId="44C5E030" w14:textId="77777777" w:rsidR="004F69D6" w:rsidRDefault="00000000" w:rsidP="0021796F">
      <w:proofErr w:type="spellStart"/>
      <w:r w:rsidRPr="00033231">
        <w:t>Mistress</w:t>
      </w:r>
      <w:proofErr w:type="spellEnd"/>
      <w:r w:rsidRPr="00033231">
        <w:t xml:space="preserve"> </w:t>
      </w:r>
      <w:proofErr w:type="spellStart"/>
      <w:r w:rsidRPr="00033231">
        <w:t>Pryor</w:t>
      </w:r>
      <w:proofErr w:type="spellEnd"/>
      <w:r w:rsidR="004F69D6">
        <w:t xml:space="preserve">, </w:t>
      </w:r>
      <w:r w:rsidRPr="00033231">
        <w:t>se penchant sur la pâle petite malade</w:t>
      </w:r>
      <w:r w:rsidR="004F69D6">
        <w:t xml:space="preserve">, </w:t>
      </w:r>
      <w:r w:rsidRPr="00033231">
        <w:t>a</w:t>
      </w:r>
      <w:r w:rsidRPr="00033231">
        <w:t>r</w:t>
      </w:r>
      <w:r w:rsidRPr="00033231">
        <w:t>rangeait ses cheveux sous son bonnet et relevait doucement son oreiller</w:t>
      </w:r>
      <w:r w:rsidR="004F69D6">
        <w:t xml:space="preserve">. </w:t>
      </w:r>
      <w:r w:rsidRPr="00033231">
        <w:t>Pendant qu</w:t>
      </w:r>
      <w:r w:rsidR="004F69D6">
        <w:t>’</w:t>
      </w:r>
      <w:r w:rsidRPr="00033231">
        <w:t>elle accomplissait cet office</w:t>
      </w:r>
      <w:r w:rsidR="004F69D6">
        <w:t xml:space="preserve">, </w:t>
      </w:r>
      <w:r w:rsidRPr="00033231">
        <w:t>Caroline</w:t>
      </w:r>
      <w:r w:rsidR="004F69D6">
        <w:t xml:space="preserve">, </w:t>
      </w:r>
      <w:r w:rsidRPr="00033231">
        <w:t>so</w:t>
      </w:r>
      <w:r w:rsidRPr="00033231">
        <w:t>u</w:t>
      </w:r>
      <w:r w:rsidRPr="00033231">
        <w:t>riant</w:t>
      </w:r>
      <w:r w:rsidR="004F69D6">
        <w:t xml:space="preserve">, </w:t>
      </w:r>
      <w:r w:rsidRPr="00033231">
        <w:t>leva son visage pour l</w:t>
      </w:r>
      <w:r w:rsidR="004F69D6">
        <w:t>’</w:t>
      </w:r>
      <w:r w:rsidRPr="00033231">
        <w:t>embrasser</w:t>
      </w:r>
      <w:r w:rsidR="004F69D6">
        <w:t>.</w:t>
      </w:r>
    </w:p>
    <w:p w14:paraId="1FAA60E2" w14:textId="77777777" w:rsidR="004F69D6" w:rsidRDefault="004F69D6" w:rsidP="0021796F">
      <w:r>
        <w:t>« </w:t>
      </w:r>
      <w:r w:rsidR="00000000" w:rsidRPr="00033231">
        <w:t>Ne souffrez-vous plus</w:t>
      </w:r>
      <w:r>
        <w:t xml:space="preserve"> ? </w:t>
      </w:r>
      <w:r w:rsidR="00000000" w:rsidRPr="00033231">
        <w:t>Êtes-vous bien à votre aise</w:t>
      </w:r>
      <w:r>
        <w:t xml:space="preserve"> ? </w:t>
      </w:r>
      <w:r w:rsidR="00000000" w:rsidRPr="00033231">
        <w:t>d</w:t>
      </w:r>
      <w:r w:rsidR="00000000" w:rsidRPr="00033231">
        <w:t>e</w:t>
      </w:r>
      <w:r w:rsidR="00000000" w:rsidRPr="00033231">
        <w:t>manda d</w:t>
      </w:r>
      <w:r>
        <w:t>’</w:t>
      </w:r>
      <w:r w:rsidR="00000000" w:rsidRPr="00033231">
        <w:t>une voix douce et émue la garde-malade volontaire</w:t>
      </w:r>
      <w:r>
        <w:t xml:space="preserve">, </w:t>
      </w:r>
      <w:r w:rsidR="00000000" w:rsidRPr="00033231">
        <w:t>en se prêtant à la caresse</w:t>
      </w:r>
      <w:r>
        <w:t>.</w:t>
      </w:r>
    </w:p>
    <w:p w14:paraId="2BF97844" w14:textId="77777777" w:rsidR="004F69D6" w:rsidRDefault="004F69D6" w:rsidP="0021796F">
      <w:r>
        <w:t>— </w:t>
      </w:r>
      <w:r w:rsidR="00000000" w:rsidRPr="00033231">
        <w:t>Je crois que je suis presque heureuse</w:t>
      </w:r>
      <w:r>
        <w:t>.</w:t>
      </w:r>
    </w:p>
    <w:p w14:paraId="4549619E" w14:textId="66537D44" w:rsidR="00000000" w:rsidRPr="00033231" w:rsidRDefault="004F69D6" w:rsidP="0021796F">
      <w:r>
        <w:t>— </w:t>
      </w:r>
      <w:r w:rsidR="00000000" w:rsidRPr="00033231">
        <w:t>Vous désirez boire</w:t>
      </w:r>
      <w:r>
        <w:t xml:space="preserve"> ? </w:t>
      </w:r>
      <w:r w:rsidR="00000000" w:rsidRPr="00033231">
        <w:t>Vos lèvres sont desséchées</w:t>
      </w:r>
      <w:r>
        <w:t>. »</w:t>
      </w:r>
    </w:p>
    <w:p w14:paraId="1606F320" w14:textId="77777777" w:rsidR="004F69D6" w:rsidRDefault="00000000" w:rsidP="0021796F">
      <w:r w:rsidRPr="00033231">
        <w:t>Elle lui présenta un verre rempli d</w:t>
      </w:r>
      <w:r w:rsidR="004F69D6">
        <w:t>’</w:t>
      </w:r>
      <w:r w:rsidRPr="00033231">
        <w:t>une boisson rafraîchi</w:t>
      </w:r>
      <w:r w:rsidRPr="00033231">
        <w:t>s</w:t>
      </w:r>
      <w:r w:rsidRPr="00033231">
        <w:t>sante</w:t>
      </w:r>
      <w:r w:rsidR="004F69D6">
        <w:t>.</w:t>
      </w:r>
    </w:p>
    <w:p w14:paraId="44ED906D" w14:textId="77777777" w:rsidR="004F69D6" w:rsidRDefault="004F69D6" w:rsidP="0021796F">
      <w:r>
        <w:t>« </w:t>
      </w:r>
      <w:r w:rsidR="00000000" w:rsidRPr="00033231">
        <w:t>Avez-vous mangé quelque chose aujourd</w:t>
      </w:r>
      <w:r>
        <w:t>’</w:t>
      </w:r>
      <w:r w:rsidR="00000000" w:rsidRPr="00033231">
        <w:t>hui</w:t>
      </w:r>
      <w:r>
        <w:t xml:space="preserve">, </w:t>
      </w:r>
      <w:r w:rsidR="00000000" w:rsidRPr="00033231">
        <w:t>Caroline</w:t>
      </w:r>
      <w:r>
        <w:t> ?</w:t>
      </w:r>
    </w:p>
    <w:p w14:paraId="3A628A8D" w14:textId="77777777" w:rsidR="004F69D6" w:rsidRDefault="004F69D6" w:rsidP="0021796F">
      <w:r>
        <w:t>— </w:t>
      </w:r>
      <w:r w:rsidR="00000000" w:rsidRPr="00033231">
        <w:t>Je ne peux pas manger</w:t>
      </w:r>
      <w:r>
        <w:t>.</w:t>
      </w:r>
    </w:p>
    <w:p w14:paraId="66711FB4" w14:textId="68CA77CB" w:rsidR="00000000" w:rsidRPr="00033231" w:rsidRDefault="004F69D6" w:rsidP="0021796F">
      <w:r>
        <w:lastRenderedPageBreak/>
        <w:t>— </w:t>
      </w:r>
      <w:r w:rsidR="00000000" w:rsidRPr="00033231">
        <w:t>Mais votre appétit reviendra bientôt</w:t>
      </w:r>
      <w:r>
        <w:t xml:space="preserve"> ; </w:t>
      </w:r>
      <w:r w:rsidR="00000000" w:rsidRPr="00033231">
        <w:t>il faut qu</w:t>
      </w:r>
      <w:r>
        <w:t>’</w:t>
      </w:r>
      <w:r w:rsidR="00000000" w:rsidRPr="00033231">
        <w:t>il r</w:t>
      </w:r>
      <w:r w:rsidR="00000000" w:rsidRPr="00033231">
        <w:t>e</w:t>
      </w:r>
      <w:r w:rsidR="00000000" w:rsidRPr="00033231">
        <w:t>vie</w:t>
      </w:r>
      <w:r w:rsidR="00000000" w:rsidRPr="00033231">
        <w:t>n</w:t>
      </w:r>
      <w:r w:rsidR="00000000" w:rsidRPr="00033231">
        <w:t>ne</w:t>
      </w:r>
      <w:r>
        <w:t xml:space="preserve">. </w:t>
      </w:r>
      <w:r w:rsidR="00000000" w:rsidRPr="00033231">
        <w:t>C</w:t>
      </w:r>
      <w:r>
        <w:t>’</w:t>
      </w:r>
      <w:r w:rsidR="00000000" w:rsidRPr="00033231">
        <w:t>est-à-dire</w:t>
      </w:r>
      <w:r>
        <w:t xml:space="preserve">, </w:t>
      </w:r>
      <w:r w:rsidR="00000000" w:rsidRPr="00033231">
        <w:t>je prie Dieu qu</w:t>
      </w:r>
      <w:r>
        <w:t>’</w:t>
      </w:r>
      <w:r w:rsidR="00000000" w:rsidRPr="00033231">
        <w:t>il revienne</w:t>
      </w:r>
      <w:r>
        <w:t>. »</w:t>
      </w:r>
    </w:p>
    <w:p w14:paraId="0E99441C" w14:textId="77777777" w:rsidR="004F69D6" w:rsidRDefault="00000000" w:rsidP="0021796F">
      <w:r w:rsidRPr="00033231">
        <w:t>En la replaçant de nouveau sur sa couche</w:t>
      </w:r>
      <w:r w:rsidR="004F69D6">
        <w:t xml:space="preserve">, </w:t>
      </w:r>
      <w:r w:rsidRPr="00033231">
        <w:t>elle l</w:t>
      </w:r>
      <w:r w:rsidR="004F69D6">
        <w:t>’</w:t>
      </w:r>
      <w:r w:rsidRPr="00033231">
        <w:t>entoura de nouveau de ses bras</w:t>
      </w:r>
      <w:r w:rsidR="004F69D6">
        <w:t xml:space="preserve"> ; </w:t>
      </w:r>
      <w:r w:rsidRPr="00033231">
        <w:t>et</w:t>
      </w:r>
      <w:r w:rsidR="004F69D6">
        <w:t xml:space="preserve">, </w:t>
      </w:r>
      <w:r w:rsidRPr="00033231">
        <w:t>par un mouvement qui semblait à pe</w:t>
      </w:r>
      <w:r w:rsidRPr="00033231">
        <w:t>i</w:t>
      </w:r>
      <w:r w:rsidRPr="00033231">
        <w:t>ne volontaire</w:t>
      </w:r>
      <w:r w:rsidR="004F69D6">
        <w:t xml:space="preserve">, </w:t>
      </w:r>
      <w:r w:rsidRPr="00033231">
        <w:t>elle l</w:t>
      </w:r>
      <w:r w:rsidR="004F69D6">
        <w:t>’</w:t>
      </w:r>
      <w:r w:rsidRPr="00033231">
        <w:t>attira sur son cœur</w:t>
      </w:r>
      <w:r w:rsidR="004F69D6">
        <w:t xml:space="preserve">, </w:t>
      </w:r>
      <w:r w:rsidRPr="00033231">
        <w:t>et l</w:t>
      </w:r>
      <w:r w:rsidR="004F69D6">
        <w:t>’</w:t>
      </w:r>
      <w:r w:rsidRPr="00033231">
        <w:t>y tint pressée un in</w:t>
      </w:r>
      <w:r w:rsidRPr="00033231">
        <w:t>s</w:t>
      </w:r>
      <w:r w:rsidRPr="00033231">
        <w:t>tant</w:t>
      </w:r>
      <w:r w:rsidR="004F69D6">
        <w:t>.</w:t>
      </w:r>
    </w:p>
    <w:p w14:paraId="4BD146FA" w14:textId="77777777" w:rsidR="004F69D6" w:rsidRDefault="004F69D6" w:rsidP="0021796F">
      <w:r>
        <w:t>« </w:t>
      </w:r>
      <w:r w:rsidR="00000000" w:rsidRPr="00033231">
        <w:t>Je désire à peine aller mieux</w:t>
      </w:r>
      <w:r>
        <w:t xml:space="preserve">, </w:t>
      </w:r>
      <w:r w:rsidR="00000000" w:rsidRPr="00033231">
        <w:t>afin de pouvoir vous conserver toujours près de moi</w:t>
      </w:r>
      <w:r>
        <w:t>, »</w:t>
      </w:r>
      <w:r w:rsidR="00000000" w:rsidRPr="00033231">
        <w:t xml:space="preserve"> dit Caroline</w:t>
      </w:r>
      <w:r>
        <w:t>.</w:t>
      </w:r>
    </w:p>
    <w:p w14:paraId="3639EBD8" w14:textId="77777777" w:rsidR="004F69D6" w:rsidRDefault="00000000" w:rsidP="0021796F">
      <w:proofErr w:type="spellStart"/>
      <w:r w:rsidRPr="00033231">
        <w:t>Mistress</w:t>
      </w:r>
      <w:proofErr w:type="spellEnd"/>
      <w:r w:rsidRPr="00033231">
        <w:t xml:space="preserve"> </w:t>
      </w:r>
      <w:proofErr w:type="spellStart"/>
      <w:r w:rsidRPr="00033231">
        <w:t>Pryor</w:t>
      </w:r>
      <w:proofErr w:type="spellEnd"/>
      <w:r w:rsidRPr="00033231">
        <w:t xml:space="preserve"> ne sourit point à cette parole</w:t>
      </w:r>
      <w:r w:rsidR="004F69D6">
        <w:t xml:space="preserve"> : </w:t>
      </w:r>
      <w:r w:rsidRPr="00033231">
        <w:t>elle était en proie à un tremblement que pendant quelques minutes elle s</w:t>
      </w:r>
      <w:r w:rsidR="004F69D6">
        <w:t>’</w:t>
      </w:r>
      <w:r w:rsidRPr="00033231">
        <w:t>efforça de réprimer</w:t>
      </w:r>
      <w:r w:rsidR="004F69D6">
        <w:t>.</w:t>
      </w:r>
    </w:p>
    <w:p w14:paraId="59B21BAF" w14:textId="77777777" w:rsidR="004F69D6" w:rsidRDefault="004F69D6" w:rsidP="0021796F">
      <w:r>
        <w:t>« </w:t>
      </w:r>
      <w:r w:rsidR="00000000" w:rsidRPr="00033231">
        <w:t>Vous êtes plus accoutumée à Fanny qu</w:t>
      </w:r>
      <w:r>
        <w:t>’</w:t>
      </w:r>
      <w:r w:rsidR="00000000" w:rsidRPr="00033231">
        <w:t>à moi</w:t>
      </w:r>
      <w:r>
        <w:t xml:space="preserve">, </w:t>
      </w:r>
      <w:r w:rsidR="00000000" w:rsidRPr="00033231">
        <w:t>dit-elle bientôt</w:t>
      </w:r>
      <w:r>
        <w:t xml:space="preserve"> ; </w:t>
      </w:r>
      <w:r w:rsidR="00000000" w:rsidRPr="00033231">
        <w:t>je suis portée à penser que mon assistance officieuse doit vous paraître étrange</w:t>
      </w:r>
      <w:r>
        <w:t>.</w:t>
      </w:r>
    </w:p>
    <w:p w14:paraId="55F50206" w14:textId="77777777" w:rsidR="004F69D6" w:rsidRDefault="004F69D6" w:rsidP="0021796F">
      <w:r>
        <w:t>— </w:t>
      </w:r>
      <w:r w:rsidR="00000000" w:rsidRPr="00033231">
        <w:t>Non</w:t>
      </w:r>
      <w:r>
        <w:t xml:space="preserve"> : </w:t>
      </w:r>
      <w:r w:rsidR="00000000" w:rsidRPr="00033231">
        <w:t>tout à fait naturelle</w:t>
      </w:r>
      <w:r>
        <w:t xml:space="preserve">, </w:t>
      </w:r>
      <w:r w:rsidR="00000000" w:rsidRPr="00033231">
        <w:t>au contraire</w:t>
      </w:r>
      <w:r>
        <w:t xml:space="preserve">, </w:t>
      </w:r>
      <w:r w:rsidR="00000000" w:rsidRPr="00033231">
        <w:t>et très-agréable</w:t>
      </w:r>
      <w:r>
        <w:t xml:space="preserve">. </w:t>
      </w:r>
      <w:r w:rsidR="00000000" w:rsidRPr="00033231">
        <w:t>Vous devez avoir été habituée à soigner des malades</w:t>
      </w:r>
      <w:r>
        <w:t xml:space="preserve">, </w:t>
      </w:r>
      <w:r w:rsidR="00000000" w:rsidRPr="00033231">
        <w:t>madame</w:t>
      </w:r>
      <w:r>
        <w:t xml:space="preserve">. </w:t>
      </w:r>
      <w:r w:rsidR="00000000" w:rsidRPr="00033231">
        <w:t>Vous marchez si doucement dans la chambre</w:t>
      </w:r>
      <w:r>
        <w:t xml:space="preserve">, </w:t>
      </w:r>
      <w:r w:rsidR="00000000" w:rsidRPr="00033231">
        <w:t>vous parlez si tranquillement et me touchez si gentiment</w:t>
      </w:r>
      <w:r>
        <w:t> !</w:t>
      </w:r>
    </w:p>
    <w:p w14:paraId="50F9505B" w14:textId="20DCE975" w:rsidR="00000000" w:rsidRPr="00033231" w:rsidRDefault="004F69D6" w:rsidP="0021796F">
      <w:r>
        <w:t>— </w:t>
      </w:r>
      <w:r w:rsidR="00000000" w:rsidRPr="00033231">
        <w:t>Je ne suis adroite en rien</w:t>
      </w:r>
      <w:r>
        <w:t xml:space="preserve">, </w:t>
      </w:r>
      <w:r w:rsidR="00000000" w:rsidRPr="00033231">
        <w:t>ma chère</w:t>
      </w:r>
      <w:r>
        <w:t xml:space="preserve">. </w:t>
      </w:r>
      <w:r w:rsidR="00000000" w:rsidRPr="00033231">
        <w:t>Vous me trouverez souvent gauche</w:t>
      </w:r>
      <w:r>
        <w:t xml:space="preserve">, </w:t>
      </w:r>
      <w:r w:rsidR="00000000" w:rsidRPr="00033231">
        <w:t>mais jamais négligente</w:t>
      </w:r>
      <w:r>
        <w:t>. »</w:t>
      </w:r>
    </w:p>
    <w:p w14:paraId="56C3EABB" w14:textId="77777777" w:rsidR="004F69D6" w:rsidRDefault="00000000" w:rsidP="0021796F">
      <w:r w:rsidRPr="00033231">
        <w:t>Et elle n</w:t>
      </w:r>
      <w:r w:rsidR="004F69D6">
        <w:t>’</w:t>
      </w:r>
      <w:r w:rsidRPr="00033231">
        <w:t>était pas négligente en effet</w:t>
      </w:r>
      <w:r w:rsidR="004F69D6">
        <w:t xml:space="preserve">. </w:t>
      </w:r>
      <w:r w:rsidRPr="00033231">
        <w:t>De ce moment</w:t>
      </w:r>
      <w:r w:rsidR="004F69D6">
        <w:t xml:space="preserve">, </w:t>
      </w:r>
      <w:r w:rsidRPr="00033231">
        <w:t>Fanny et Élisa devinrent des zéros dans la chambre de la malade</w:t>
      </w:r>
      <w:r w:rsidR="004F69D6">
        <w:t xml:space="preserve">. </w:t>
      </w:r>
      <w:proofErr w:type="spellStart"/>
      <w:r w:rsidRPr="00033231">
        <w:t>Mi</w:t>
      </w:r>
      <w:r w:rsidRPr="00033231">
        <w:t>s</w:t>
      </w:r>
      <w:r w:rsidRPr="00033231">
        <w:t>tress</w:t>
      </w:r>
      <w:proofErr w:type="spellEnd"/>
      <w:r w:rsidRPr="00033231">
        <w:t xml:space="preserve"> </w:t>
      </w:r>
      <w:proofErr w:type="spellStart"/>
      <w:r w:rsidRPr="00033231">
        <w:t>Pryor</w:t>
      </w:r>
      <w:proofErr w:type="spellEnd"/>
      <w:r w:rsidRPr="00033231">
        <w:t xml:space="preserve"> en fit son domaine</w:t>
      </w:r>
      <w:r w:rsidR="004F69D6">
        <w:t xml:space="preserve"> ; </w:t>
      </w:r>
      <w:r w:rsidRPr="00033231">
        <w:t>elle faisait tout ce qu</w:t>
      </w:r>
      <w:r w:rsidR="004F69D6">
        <w:t>’</w:t>
      </w:r>
      <w:r w:rsidRPr="00033231">
        <w:t>il y avait à faire</w:t>
      </w:r>
      <w:r w:rsidR="004F69D6">
        <w:t xml:space="preserve"> ; </w:t>
      </w:r>
      <w:r w:rsidRPr="00033231">
        <w:t>elle y demeurait le jour et la nuit</w:t>
      </w:r>
      <w:r w:rsidR="004F69D6">
        <w:t xml:space="preserve">. </w:t>
      </w:r>
      <w:r w:rsidRPr="00033231">
        <w:t>La malade s</w:t>
      </w:r>
      <w:r w:rsidR="004F69D6">
        <w:t>’</w:t>
      </w:r>
      <w:r w:rsidRPr="00033231">
        <w:t>y opposa</w:t>
      </w:r>
      <w:r w:rsidR="004F69D6">
        <w:t xml:space="preserve">, </w:t>
      </w:r>
      <w:r w:rsidRPr="00033231">
        <w:t>faiblement</w:t>
      </w:r>
      <w:r w:rsidR="004F69D6">
        <w:t xml:space="preserve">, </w:t>
      </w:r>
      <w:r w:rsidRPr="00033231">
        <w:t>cependant</w:t>
      </w:r>
      <w:r w:rsidR="004F69D6">
        <w:t xml:space="preserve">, </w:t>
      </w:r>
      <w:r w:rsidRPr="00033231">
        <w:t>au commencement</w:t>
      </w:r>
      <w:r w:rsidR="004F69D6">
        <w:t xml:space="preserve">, </w:t>
      </w:r>
      <w:r w:rsidRPr="00033231">
        <w:t>puis plus du tout</w:t>
      </w:r>
      <w:r w:rsidR="004F69D6">
        <w:t xml:space="preserve"> : </w:t>
      </w:r>
      <w:r w:rsidRPr="00033231">
        <w:t>la solitude et la tristesse étaient en ce moment bannies de son ch</w:t>
      </w:r>
      <w:r w:rsidRPr="00033231">
        <w:t>e</w:t>
      </w:r>
      <w:r w:rsidRPr="00033231">
        <w:t>vet</w:t>
      </w:r>
      <w:r w:rsidR="004F69D6">
        <w:t xml:space="preserve">, </w:t>
      </w:r>
      <w:r w:rsidRPr="00033231">
        <w:t>où s</w:t>
      </w:r>
      <w:r w:rsidR="004F69D6">
        <w:t>’</w:t>
      </w:r>
      <w:r w:rsidRPr="00033231">
        <w:t>étaient installées à leur place la protection et la cons</w:t>
      </w:r>
      <w:r w:rsidRPr="00033231">
        <w:t>o</w:t>
      </w:r>
      <w:r w:rsidRPr="00033231">
        <w:t>lation</w:t>
      </w:r>
      <w:r w:rsidR="004F69D6">
        <w:t xml:space="preserve">. </w:t>
      </w:r>
      <w:r w:rsidRPr="00033231">
        <w:t>Elle et sa garde-malade s</w:t>
      </w:r>
      <w:r w:rsidR="004F69D6">
        <w:t>’</w:t>
      </w:r>
      <w:r w:rsidRPr="00033231">
        <w:t>entendaient à merveille</w:t>
      </w:r>
      <w:r w:rsidR="004F69D6">
        <w:t xml:space="preserve">. </w:t>
      </w:r>
      <w:r w:rsidRPr="00033231">
        <w:t>Car</w:t>
      </w:r>
      <w:r w:rsidRPr="00033231">
        <w:t>o</w:t>
      </w:r>
      <w:r w:rsidRPr="00033231">
        <w:t xml:space="preserve">line était ordinairement </w:t>
      </w:r>
      <w:r w:rsidRPr="00033231">
        <w:lastRenderedPageBreak/>
        <w:t>affligée de demander ou de recevoir beaucoup de soins</w:t>
      </w:r>
      <w:r w:rsidR="004F69D6">
        <w:t xml:space="preserve"> ; </w:t>
      </w:r>
      <w:proofErr w:type="spellStart"/>
      <w:r w:rsidRPr="00033231">
        <w:t>mistress</w:t>
      </w:r>
      <w:proofErr w:type="spellEnd"/>
      <w:r w:rsidRPr="00033231">
        <w:t xml:space="preserve"> </w:t>
      </w:r>
      <w:proofErr w:type="spellStart"/>
      <w:r w:rsidRPr="00033231">
        <w:t>Pryor</w:t>
      </w:r>
      <w:proofErr w:type="spellEnd"/>
      <w:r w:rsidR="004F69D6">
        <w:t xml:space="preserve">, </w:t>
      </w:r>
      <w:r w:rsidRPr="00033231">
        <w:t>dans les circonstances ord</w:t>
      </w:r>
      <w:r w:rsidRPr="00033231">
        <w:t>i</w:t>
      </w:r>
      <w:r w:rsidRPr="00033231">
        <w:t>naires</w:t>
      </w:r>
      <w:r w:rsidR="004F69D6">
        <w:t xml:space="preserve">, </w:t>
      </w:r>
      <w:r w:rsidRPr="00033231">
        <w:t>n</w:t>
      </w:r>
      <w:r w:rsidR="004F69D6">
        <w:t>’</w:t>
      </w:r>
      <w:r w:rsidRPr="00033231">
        <w:t>avait ni l</w:t>
      </w:r>
      <w:r w:rsidR="004F69D6">
        <w:t>’</w:t>
      </w:r>
      <w:r w:rsidRPr="00033231">
        <w:t>habitude ni l</w:t>
      </w:r>
      <w:r w:rsidR="004F69D6">
        <w:t>’</w:t>
      </w:r>
      <w:r w:rsidRPr="00033231">
        <w:t>art d</w:t>
      </w:r>
      <w:r w:rsidR="004F69D6">
        <w:t>’</w:t>
      </w:r>
      <w:r w:rsidRPr="00033231">
        <w:t xml:space="preserve">accomplir les </w:t>
      </w:r>
      <w:proofErr w:type="gramStart"/>
      <w:r w:rsidRPr="00033231">
        <w:t>petits détails</w:t>
      </w:r>
      <w:proofErr w:type="gramEnd"/>
      <w:r w:rsidRPr="00033231">
        <w:t xml:space="preserve"> du service</w:t>
      </w:r>
      <w:r w:rsidR="004F69D6">
        <w:t xml:space="preserve"> : </w:t>
      </w:r>
      <w:r w:rsidRPr="00033231">
        <w:t>mais maintenant tout se passait avec tant d</w:t>
      </w:r>
      <w:r w:rsidR="004F69D6">
        <w:t>’</w:t>
      </w:r>
      <w:r w:rsidRPr="00033231">
        <w:t>aisance</w:t>
      </w:r>
      <w:r w:rsidR="004F69D6">
        <w:t xml:space="preserve">, </w:t>
      </w:r>
      <w:r w:rsidRPr="00033231">
        <w:t>si naturellement</w:t>
      </w:r>
      <w:r w:rsidR="004F69D6">
        <w:t xml:space="preserve">, </w:t>
      </w:r>
      <w:r w:rsidRPr="00033231">
        <w:t xml:space="preserve">que la malade </w:t>
      </w:r>
      <w:proofErr w:type="gramStart"/>
      <w:r w:rsidRPr="00033231">
        <w:t>avait</w:t>
      </w:r>
      <w:proofErr w:type="gramEnd"/>
      <w:r w:rsidRPr="00033231">
        <w:t xml:space="preserve"> autant de plaisir à se lai</w:t>
      </w:r>
      <w:r w:rsidRPr="00033231">
        <w:t>s</w:t>
      </w:r>
      <w:r w:rsidRPr="00033231">
        <w:t>ser choyer que la garde avait de propension à la soigner</w:t>
      </w:r>
      <w:r w:rsidR="004F69D6">
        <w:t xml:space="preserve">. </w:t>
      </w:r>
      <w:r w:rsidRPr="00033231">
        <w:t>Aucun signe de fatigue chez la dernière ne venait rappeler à la pr</w:t>
      </w:r>
      <w:r w:rsidRPr="00033231">
        <w:t>e</w:t>
      </w:r>
      <w:r w:rsidRPr="00033231">
        <w:t>mi</w:t>
      </w:r>
      <w:r w:rsidRPr="00033231">
        <w:t>è</w:t>
      </w:r>
      <w:r w:rsidRPr="00033231">
        <w:t>re qu</w:t>
      </w:r>
      <w:r w:rsidR="004F69D6">
        <w:t>’</w:t>
      </w:r>
      <w:r w:rsidRPr="00033231">
        <w:t>elle devait la ménager</w:t>
      </w:r>
      <w:r w:rsidR="004F69D6">
        <w:t xml:space="preserve">. </w:t>
      </w:r>
      <w:r w:rsidRPr="00033231">
        <w:t>Il n</w:t>
      </w:r>
      <w:r w:rsidR="004F69D6">
        <w:t>’</w:t>
      </w:r>
      <w:r w:rsidRPr="00033231">
        <w:t>y avait</w:t>
      </w:r>
      <w:r w:rsidR="004F69D6">
        <w:t xml:space="preserve">, </w:t>
      </w:r>
      <w:r w:rsidRPr="00033231">
        <w:t>en vérité</w:t>
      </w:r>
      <w:r w:rsidR="004F69D6">
        <w:t xml:space="preserve">, </w:t>
      </w:r>
      <w:r w:rsidRPr="00033231">
        <w:t>aucuns d</w:t>
      </w:r>
      <w:r w:rsidRPr="00033231">
        <w:t>e</w:t>
      </w:r>
      <w:r w:rsidRPr="00033231">
        <w:t>voirs bien durs à accomplir</w:t>
      </w:r>
      <w:r w:rsidR="004F69D6">
        <w:t xml:space="preserve"> ; </w:t>
      </w:r>
      <w:r w:rsidRPr="00033231">
        <w:t>mais une mercenaire les eût tro</w:t>
      </w:r>
      <w:r w:rsidRPr="00033231">
        <w:t>u</w:t>
      </w:r>
      <w:r w:rsidRPr="00033231">
        <w:t>vés rudes</w:t>
      </w:r>
      <w:r w:rsidR="004F69D6">
        <w:t>.</w:t>
      </w:r>
    </w:p>
    <w:p w14:paraId="63B7FA57" w14:textId="2CD3DBAE" w:rsidR="004F69D6" w:rsidRDefault="00000000" w:rsidP="0021796F">
      <w:r w:rsidRPr="00033231">
        <w:t>Avec tous ces soins</w:t>
      </w:r>
      <w:r w:rsidR="004F69D6">
        <w:t xml:space="preserve">, </w:t>
      </w:r>
      <w:r w:rsidRPr="00033231">
        <w:t>il semblait étrange que la jeune malade n</w:t>
      </w:r>
      <w:r w:rsidR="004F69D6">
        <w:t>’</w:t>
      </w:r>
      <w:r w:rsidRPr="00033231">
        <w:t>allât pas mieux</w:t>
      </w:r>
      <w:r w:rsidR="004F69D6">
        <w:t xml:space="preserve"> : </w:t>
      </w:r>
      <w:r w:rsidRPr="00033231">
        <w:t>et cependant il en était ainsi</w:t>
      </w:r>
      <w:r w:rsidR="004F69D6">
        <w:t xml:space="preserve">. </w:t>
      </w:r>
      <w:r w:rsidRPr="00033231">
        <w:t>Elle fondait comme une guirlande de neige au dégel</w:t>
      </w:r>
      <w:r w:rsidR="004F69D6">
        <w:t xml:space="preserve"> ; </w:t>
      </w:r>
      <w:r w:rsidRPr="00033231">
        <w:t>elle se fanait comme une fleur dans la sécheresse</w:t>
      </w:r>
      <w:r w:rsidR="004F69D6">
        <w:t xml:space="preserve">. </w:t>
      </w:r>
      <w:r w:rsidRPr="00033231">
        <w:t xml:space="preserve">Miss </w:t>
      </w:r>
      <w:proofErr w:type="spellStart"/>
      <w:r w:rsidRPr="00033231">
        <w:t>Keeldar</w:t>
      </w:r>
      <w:proofErr w:type="spellEnd"/>
      <w:r w:rsidR="004F69D6">
        <w:t xml:space="preserve">, </w:t>
      </w:r>
      <w:r w:rsidRPr="00033231">
        <w:t>dont le danger de la mort occupait rarement les pensées</w:t>
      </w:r>
      <w:r w:rsidR="004F69D6">
        <w:t xml:space="preserve">, </w:t>
      </w:r>
      <w:r w:rsidRPr="00033231">
        <w:t>n</w:t>
      </w:r>
      <w:r w:rsidR="004F69D6">
        <w:t>’</w:t>
      </w:r>
      <w:r w:rsidRPr="00033231">
        <w:t>avait d</w:t>
      </w:r>
      <w:r w:rsidR="004F69D6">
        <w:t>’</w:t>
      </w:r>
      <w:r w:rsidRPr="00033231">
        <w:t>abord éprouvé a</w:t>
      </w:r>
      <w:r w:rsidRPr="00033231">
        <w:t>u</w:t>
      </w:r>
      <w:r w:rsidRPr="00033231">
        <w:t>cune crainte pour son amie</w:t>
      </w:r>
      <w:r w:rsidR="004F69D6">
        <w:t xml:space="preserve"> ; </w:t>
      </w:r>
      <w:r w:rsidRPr="00033231">
        <w:t>mais la voyant changer et dépérir d</w:t>
      </w:r>
      <w:r w:rsidR="004F69D6">
        <w:t>’</w:t>
      </w:r>
      <w:r w:rsidRPr="00033231">
        <w:t>une visite à l</w:t>
      </w:r>
      <w:r w:rsidR="004F69D6">
        <w:t>’</w:t>
      </w:r>
      <w:r w:rsidRPr="00033231">
        <w:t>autre</w:t>
      </w:r>
      <w:r w:rsidR="004F69D6">
        <w:t xml:space="preserve">, </w:t>
      </w:r>
      <w:r w:rsidRPr="00033231">
        <w:t>l</w:t>
      </w:r>
      <w:r w:rsidR="004F69D6">
        <w:t>’</w:t>
      </w:r>
      <w:r w:rsidRPr="00033231">
        <w:t>alarme la saisit au cœur</w:t>
      </w:r>
      <w:r w:rsidR="004F69D6">
        <w:t xml:space="preserve">. </w:t>
      </w:r>
      <w:r w:rsidRPr="00033231">
        <w:t xml:space="preserve">Elle alla trouver </w:t>
      </w:r>
      <w:r w:rsidR="004F69D6">
        <w:t>M. </w:t>
      </w:r>
      <w:proofErr w:type="spellStart"/>
      <w:r w:rsidRPr="00033231">
        <w:t>Helstone</w:t>
      </w:r>
      <w:proofErr w:type="spellEnd"/>
      <w:r w:rsidR="004F69D6">
        <w:t xml:space="preserve">, </w:t>
      </w:r>
      <w:r w:rsidRPr="00033231">
        <w:t>et s</w:t>
      </w:r>
      <w:r w:rsidR="004F69D6">
        <w:t>’</w:t>
      </w:r>
      <w:r w:rsidRPr="00033231">
        <w:t>exprima avec tant d</w:t>
      </w:r>
      <w:r w:rsidR="004F69D6">
        <w:t>’</w:t>
      </w:r>
      <w:r w:rsidRPr="00033231">
        <w:t>énergie</w:t>
      </w:r>
      <w:r w:rsidR="004F69D6">
        <w:t xml:space="preserve">, </w:t>
      </w:r>
      <w:r w:rsidRPr="00033231">
        <w:t>que ce gentleman fut bien obligé</w:t>
      </w:r>
      <w:r w:rsidR="004F69D6">
        <w:t xml:space="preserve">, </w:t>
      </w:r>
      <w:r w:rsidRPr="00033231">
        <w:t>quoique à regret</w:t>
      </w:r>
      <w:r w:rsidR="004F69D6">
        <w:t xml:space="preserve">, </w:t>
      </w:r>
      <w:r w:rsidRPr="00033231">
        <w:t>d</w:t>
      </w:r>
      <w:r w:rsidR="004F69D6">
        <w:t>’</w:t>
      </w:r>
      <w:r w:rsidRPr="00033231">
        <w:t>admettre l</w:t>
      </w:r>
      <w:r w:rsidR="004F69D6">
        <w:t>’</w:t>
      </w:r>
      <w:r w:rsidRPr="00033231">
        <w:t>idée que sa nièce avait quelque chose de plus qu</w:t>
      </w:r>
      <w:r w:rsidR="004F69D6">
        <w:t>’</w:t>
      </w:r>
      <w:r w:rsidRPr="00033231">
        <w:t>une migraine</w:t>
      </w:r>
      <w:r w:rsidR="004F69D6">
        <w:t xml:space="preserve"> ; </w:t>
      </w:r>
      <w:r w:rsidRPr="00033231">
        <w:t>et</w:t>
      </w:r>
      <w:r w:rsidR="004F69D6">
        <w:t xml:space="preserve">, </w:t>
      </w:r>
      <w:r w:rsidRPr="00033231">
        <w:t xml:space="preserve">quand </w:t>
      </w:r>
      <w:proofErr w:type="spellStart"/>
      <w:r w:rsidRPr="00033231">
        <w:t>mi</w:t>
      </w:r>
      <w:r w:rsidRPr="00033231">
        <w:t>s</w:t>
      </w:r>
      <w:r w:rsidRPr="00033231">
        <w:t>tress</w:t>
      </w:r>
      <w:proofErr w:type="spellEnd"/>
      <w:r w:rsidRPr="00033231">
        <w:t xml:space="preserve"> </w:t>
      </w:r>
      <w:proofErr w:type="spellStart"/>
      <w:r w:rsidRPr="00033231">
        <w:t>Pryor</w:t>
      </w:r>
      <w:proofErr w:type="spellEnd"/>
      <w:r w:rsidRPr="00033231">
        <w:t xml:space="preserve"> vint réclamer l</w:t>
      </w:r>
      <w:r w:rsidR="004F69D6">
        <w:t>’</w:t>
      </w:r>
      <w:r w:rsidRPr="00033231">
        <w:t>assistance d</w:t>
      </w:r>
      <w:r w:rsidR="004F69D6">
        <w:t>’</w:t>
      </w:r>
      <w:r w:rsidRPr="00033231">
        <w:t>un médecin</w:t>
      </w:r>
      <w:r w:rsidR="004F69D6">
        <w:t xml:space="preserve">, </w:t>
      </w:r>
      <w:r w:rsidRPr="00033231">
        <w:t>il lui dit qu</w:t>
      </w:r>
      <w:r w:rsidR="004F69D6">
        <w:t>’</w:t>
      </w:r>
      <w:r w:rsidRPr="00033231">
        <w:t>elle en pouvait faire appeler deux si elle le voulait</w:t>
      </w:r>
      <w:r w:rsidR="004F69D6">
        <w:t xml:space="preserve">. </w:t>
      </w:r>
      <w:r w:rsidRPr="00033231">
        <w:t>Il en vint un seul</w:t>
      </w:r>
      <w:r w:rsidR="004F69D6">
        <w:t xml:space="preserve">, </w:t>
      </w:r>
      <w:r w:rsidRPr="00033231">
        <w:t>mais celui-là était un oracle</w:t>
      </w:r>
      <w:r w:rsidR="004F69D6">
        <w:t xml:space="preserve"> : </w:t>
      </w:r>
      <w:r w:rsidRPr="00033231">
        <w:t>il débita un obscur di</w:t>
      </w:r>
      <w:r w:rsidRPr="00033231">
        <w:t>s</w:t>
      </w:r>
      <w:r w:rsidRPr="00033231">
        <w:t>cours dont l</w:t>
      </w:r>
      <w:r w:rsidR="004F69D6">
        <w:t>’</w:t>
      </w:r>
      <w:r w:rsidRPr="00033231">
        <w:t>avenir seul pouvait éclaircir le mystère</w:t>
      </w:r>
      <w:r w:rsidR="004F69D6">
        <w:t xml:space="preserve">, </w:t>
      </w:r>
      <w:r w:rsidRPr="00033231">
        <w:t>écrivit quelques prescriptions</w:t>
      </w:r>
      <w:r w:rsidR="004F69D6">
        <w:t xml:space="preserve">, </w:t>
      </w:r>
      <w:r w:rsidRPr="00033231">
        <w:t>donna quelques avis</w:t>
      </w:r>
      <w:r w:rsidR="004F69D6">
        <w:t xml:space="preserve">, </w:t>
      </w:r>
      <w:r w:rsidRPr="00033231">
        <w:t>le tout avec un air d</w:t>
      </w:r>
      <w:r w:rsidR="004F69D6">
        <w:t>’</w:t>
      </w:r>
      <w:r w:rsidRPr="00033231">
        <w:t>écrasante autorité</w:t>
      </w:r>
      <w:r w:rsidR="004F69D6">
        <w:t xml:space="preserve">, </w:t>
      </w:r>
      <w:r w:rsidRPr="00033231">
        <w:t>empocha les honoraires et partit</w:t>
      </w:r>
      <w:r w:rsidR="004F69D6">
        <w:t xml:space="preserve">. </w:t>
      </w:r>
      <w:r w:rsidRPr="00033231">
        <w:t>Prob</w:t>
      </w:r>
      <w:r w:rsidRPr="00033231">
        <w:t>a</w:t>
      </w:r>
      <w:r w:rsidRPr="00033231">
        <w:t>blement savait-il suffisamment qu</w:t>
      </w:r>
      <w:r w:rsidR="004F69D6">
        <w:t>’</w:t>
      </w:r>
      <w:r w:rsidRPr="00033231">
        <w:t>il ne pouvait faire aucun bien</w:t>
      </w:r>
      <w:r w:rsidR="004F69D6">
        <w:t xml:space="preserve"> ; </w:t>
      </w:r>
      <w:r w:rsidRPr="00033231">
        <w:t>mais il n</w:t>
      </w:r>
      <w:r w:rsidR="004F69D6">
        <w:t>’</w:t>
      </w:r>
      <w:r w:rsidRPr="00033231">
        <w:t>aimait pas l</w:t>
      </w:r>
      <w:r w:rsidR="004F69D6">
        <w:t>’</w:t>
      </w:r>
      <w:r w:rsidRPr="00033231">
        <w:t>avouer</w:t>
      </w:r>
      <w:r w:rsidR="004F69D6">
        <w:t>.</w:t>
      </w:r>
    </w:p>
    <w:p w14:paraId="74AEF4DF" w14:textId="77777777" w:rsidR="004F69D6" w:rsidRDefault="00000000" w:rsidP="0021796F">
      <w:r w:rsidRPr="00033231">
        <w:t>Cependant aucune rumeur de maladie sérieuse ne s</w:t>
      </w:r>
      <w:r w:rsidR="004F69D6">
        <w:t>’</w:t>
      </w:r>
      <w:r w:rsidRPr="00033231">
        <w:t>était répandue dans le voisinage</w:t>
      </w:r>
      <w:r w:rsidR="004F69D6">
        <w:t xml:space="preserve">. </w:t>
      </w:r>
      <w:r w:rsidRPr="00033231">
        <w:t xml:space="preserve">Au cottage de </w:t>
      </w:r>
      <w:proofErr w:type="spellStart"/>
      <w:r w:rsidRPr="00033231">
        <w:t>Hollow</w:t>
      </w:r>
      <w:proofErr w:type="spellEnd"/>
      <w:r w:rsidRPr="00033231">
        <w:t xml:space="preserve"> on pensait que Caroline avait seulement un violent rhume</w:t>
      </w:r>
      <w:r w:rsidR="004F69D6">
        <w:t xml:space="preserve">, </w:t>
      </w:r>
      <w:r w:rsidRPr="00033231">
        <w:t xml:space="preserve">car elle avait </w:t>
      </w:r>
      <w:r w:rsidRPr="00033231">
        <w:lastRenderedPageBreak/>
        <w:t>écrit dans ce sens à Hortense</w:t>
      </w:r>
      <w:r w:rsidR="004F69D6">
        <w:t xml:space="preserve"> ; </w:t>
      </w:r>
      <w:r w:rsidRPr="00033231">
        <w:t>et mademoiselle s</w:t>
      </w:r>
      <w:r w:rsidR="004F69D6">
        <w:t>’</w:t>
      </w:r>
      <w:r w:rsidRPr="00033231">
        <w:t>était contentée de lui envoyer deux pots de conserves de groseille</w:t>
      </w:r>
      <w:r w:rsidR="004F69D6">
        <w:t xml:space="preserve">, </w:t>
      </w:r>
      <w:r w:rsidRPr="00033231">
        <w:t>une recette de tisane</w:t>
      </w:r>
      <w:r w:rsidR="004F69D6">
        <w:t xml:space="preserve">, </w:t>
      </w:r>
      <w:r w:rsidRPr="00033231">
        <w:t>et un avis écrit</w:t>
      </w:r>
      <w:r w:rsidR="004F69D6">
        <w:t>.</w:t>
      </w:r>
    </w:p>
    <w:p w14:paraId="2F2AE733" w14:textId="77777777" w:rsidR="004F69D6" w:rsidRDefault="00000000" w:rsidP="0021796F">
      <w:proofErr w:type="spellStart"/>
      <w:r w:rsidRPr="00033231">
        <w:t>Mistress</w:t>
      </w:r>
      <w:proofErr w:type="spellEnd"/>
      <w:r w:rsidRPr="00033231">
        <w:t xml:space="preserve"> Yorke</w:t>
      </w:r>
      <w:r w:rsidR="004F69D6">
        <w:t xml:space="preserve">, </w:t>
      </w:r>
      <w:r w:rsidRPr="00033231">
        <w:t>ayant appris qu</w:t>
      </w:r>
      <w:r w:rsidR="004F69D6">
        <w:t>’</w:t>
      </w:r>
      <w:r w:rsidRPr="00033231">
        <w:t>un médecin avait été app</w:t>
      </w:r>
      <w:r w:rsidRPr="00033231">
        <w:t>e</w:t>
      </w:r>
      <w:r w:rsidRPr="00033231">
        <w:t>lé</w:t>
      </w:r>
      <w:r w:rsidR="004F69D6">
        <w:t xml:space="preserve">, </w:t>
      </w:r>
      <w:r w:rsidRPr="00033231">
        <w:t>se moqua des fantaisies hypocondriaques du riche et de l</w:t>
      </w:r>
      <w:r w:rsidR="004F69D6">
        <w:t>’</w:t>
      </w:r>
      <w:r w:rsidRPr="00033231">
        <w:t>oisif</w:t>
      </w:r>
      <w:r w:rsidR="004F69D6">
        <w:t xml:space="preserve">, </w:t>
      </w:r>
      <w:r w:rsidRPr="00033231">
        <w:t>qui</w:t>
      </w:r>
      <w:r w:rsidR="004F69D6">
        <w:t xml:space="preserve">, </w:t>
      </w:r>
      <w:r w:rsidRPr="00033231">
        <w:t>n</w:t>
      </w:r>
      <w:r w:rsidR="004F69D6">
        <w:t>’</w:t>
      </w:r>
      <w:r w:rsidRPr="00033231">
        <w:t>ayant autre chose à faire qu</w:t>
      </w:r>
      <w:r w:rsidR="004F69D6">
        <w:t>’</w:t>
      </w:r>
      <w:r w:rsidRPr="00033231">
        <w:t>à s</w:t>
      </w:r>
      <w:r w:rsidR="004F69D6">
        <w:t>’</w:t>
      </w:r>
      <w:r w:rsidRPr="00033231">
        <w:t>occuper de lui-même</w:t>
      </w:r>
      <w:r w:rsidR="004F69D6">
        <w:t xml:space="preserve">, </w:t>
      </w:r>
      <w:r w:rsidRPr="00033231">
        <w:t>fait appeler un docteur pour un petit mal de doigt</w:t>
      </w:r>
      <w:r w:rsidR="004F69D6">
        <w:t>.</w:t>
      </w:r>
    </w:p>
    <w:p w14:paraId="07677042" w14:textId="77777777" w:rsidR="004F69D6" w:rsidRDefault="00000000" w:rsidP="0021796F">
      <w:r w:rsidRPr="00033231">
        <w:t xml:space="preserve">Cependant </w:t>
      </w:r>
      <w:r w:rsidR="004F69D6">
        <w:t>« </w:t>
      </w:r>
      <w:r w:rsidRPr="00033231">
        <w:t>le riche et l</w:t>
      </w:r>
      <w:r w:rsidR="004F69D6">
        <w:t>’</w:t>
      </w:r>
      <w:r w:rsidRPr="00033231">
        <w:t>oisif</w:t>
      </w:r>
      <w:r w:rsidR="004F69D6">
        <w:t>, »</w:t>
      </w:r>
      <w:r w:rsidRPr="00033231">
        <w:t xml:space="preserve"> représenté par Caroline</w:t>
      </w:r>
      <w:r w:rsidR="004F69D6">
        <w:t xml:space="preserve">, </w:t>
      </w:r>
      <w:r w:rsidRPr="00033231">
        <w:t>tombait dans un état de prostration et de débilité qui étonnait tout le monde</w:t>
      </w:r>
      <w:r w:rsidR="004F69D6">
        <w:t xml:space="preserve">, </w:t>
      </w:r>
      <w:r w:rsidRPr="00033231">
        <w:t>excepté une seule personne</w:t>
      </w:r>
      <w:r w:rsidR="004F69D6">
        <w:t xml:space="preserve"> : </w:t>
      </w:r>
      <w:r w:rsidRPr="00033231">
        <w:t>car cette personne réfléchissait combien une constitution minée est sujette à to</w:t>
      </w:r>
      <w:r w:rsidRPr="00033231">
        <w:t>m</w:t>
      </w:r>
      <w:r w:rsidRPr="00033231">
        <w:t>ber tout à coup en ruine</w:t>
      </w:r>
      <w:r w:rsidR="004F69D6">
        <w:t>.</w:t>
      </w:r>
    </w:p>
    <w:p w14:paraId="0D10E2E2" w14:textId="77777777" w:rsidR="004F69D6" w:rsidRDefault="00000000" w:rsidP="0021796F">
      <w:r w:rsidRPr="00033231">
        <w:t>Les gens malades ont souvent des caprices inexplicables pour ceux qui les approchent d</w:t>
      </w:r>
      <w:r w:rsidR="004F69D6">
        <w:t>’</w:t>
      </w:r>
      <w:r w:rsidRPr="00033231">
        <w:t>ordinaire</w:t>
      </w:r>
      <w:r w:rsidR="004F69D6">
        <w:t xml:space="preserve">, </w:t>
      </w:r>
      <w:r w:rsidRPr="00033231">
        <w:t>et Caroline en avait un que même sa tendre garde-malade ne put tout d</w:t>
      </w:r>
      <w:r w:rsidR="004F69D6">
        <w:t>’</w:t>
      </w:r>
      <w:r w:rsidRPr="00033231">
        <w:t>abord s</w:t>
      </w:r>
      <w:r w:rsidR="004F69D6">
        <w:t>’</w:t>
      </w:r>
      <w:r w:rsidRPr="00033231">
        <w:t>expliquer</w:t>
      </w:r>
      <w:r w:rsidR="004F69D6">
        <w:t xml:space="preserve">. </w:t>
      </w:r>
      <w:r w:rsidRPr="00033231">
        <w:t>À un certain jour de la semaine</w:t>
      </w:r>
      <w:r w:rsidR="004F69D6">
        <w:t xml:space="preserve">, </w:t>
      </w:r>
      <w:r w:rsidRPr="00033231">
        <w:t>et à une certaine heure</w:t>
      </w:r>
      <w:r w:rsidR="004F69D6">
        <w:t xml:space="preserve">, </w:t>
      </w:r>
      <w:r w:rsidRPr="00033231">
        <w:t>elle désirait</w:t>
      </w:r>
      <w:r w:rsidR="004F69D6">
        <w:t xml:space="preserve">, </w:t>
      </w:r>
      <w:r w:rsidRPr="00033231">
        <w:t>qu</w:t>
      </w:r>
      <w:r w:rsidR="004F69D6">
        <w:t>’</w:t>
      </w:r>
      <w:r w:rsidRPr="00033231">
        <w:t>elle fût mieux ou plus</w:t>
      </w:r>
      <w:r w:rsidR="004F69D6">
        <w:t xml:space="preserve">, </w:t>
      </w:r>
      <w:r w:rsidRPr="00033231">
        <w:t>mal être levée</w:t>
      </w:r>
      <w:r w:rsidR="004F69D6">
        <w:t xml:space="preserve">, </w:t>
      </w:r>
      <w:r w:rsidRPr="00033231">
        <w:t>h</w:t>
      </w:r>
      <w:r w:rsidRPr="00033231">
        <w:t>a</w:t>
      </w:r>
      <w:r w:rsidRPr="00033231">
        <w:t>billée et assise dans sa chaise près de la fenêtre</w:t>
      </w:r>
      <w:r w:rsidR="004F69D6">
        <w:t xml:space="preserve">. </w:t>
      </w:r>
      <w:r w:rsidRPr="00033231">
        <w:t>Elle demeurait là jusqu</w:t>
      </w:r>
      <w:r w:rsidR="004F69D6">
        <w:t>’</w:t>
      </w:r>
      <w:r w:rsidRPr="00033231">
        <w:t>à ce que midi fût passé</w:t>
      </w:r>
      <w:r w:rsidR="004F69D6">
        <w:t xml:space="preserve">. </w:t>
      </w:r>
      <w:r w:rsidRPr="00033231">
        <w:t>Quel que fût le degré d</w:t>
      </w:r>
      <w:r w:rsidR="004F69D6">
        <w:t>’</w:t>
      </w:r>
      <w:r w:rsidRPr="00033231">
        <w:t>épuisement ou de débilité qui se trahît sur son visage dévasté</w:t>
      </w:r>
      <w:r w:rsidR="004F69D6">
        <w:t xml:space="preserve">, </w:t>
      </w:r>
      <w:r w:rsidRPr="00033231">
        <w:t>elle repoussait doucement toutes les propositions qui lui étaient faites de chercher du repos dans son lit</w:t>
      </w:r>
      <w:r w:rsidR="004F69D6">
        <w:t xml:space="preserve">, </w:t>
      </w:r>
      <w:r w:rsidRPr="00033231">
        <w:t>jusqu</w:t>
      </w:r>
      <w:r w:rsidR="004F69D6">
        <w:t>’</w:t>
      </w:r>
      <w:r w:rsidRPr="00033231">
        <w:t>à ce que la cloche eût sonné le milieu du jour</w:t>
      </w:r>
      <w:r w:rsidR="004F69D6">
        <w:t xml:space="preserve"> : </w:t>
      </w:r>
      <w:r w:rsidRPr="00033231">
        <w:t>les douze heures sonnées</w:t>
      </w:r>
      <w:r w:rsidR="004F69D6">
        <w:t xml:space="preserve">, </w:t>
      </w:r>
      <w:r w:rsidRPr="00033231">
        <w:t>elle d</w:t>
      </w:r>
      <w:r w:rsidRPr="00033231">
        <w:t>e</w:t>
      </w:r>
      <w:r w:rsidRPr="00033231">
        <w:t>venait docile et se laissait faire</w:t>
      </w:r>
      <w:r w:rsidR="004F69D6">
        <w:t xml:space="preserve">. </w:t>
      </w:r>
      <w:r w:rsidRPr="00033231">
        <w:t>Retournée à sa couche</w:t>
      </w:r>
      <w:r w:rsidR="004F69D6">
        <w:t xml:space="preserve">, </w:t>
      </w:r>
      <w:r w:rsidRPr="00033231">
        <w:t>elle e</w:t>
      </w:r>
      <w:r w:rsidRPr="00033231">
        <w:t>n</w:t>
      </w:r>
      <w:r w:rsidRPr="00033231">
        <w:t>fonçait ordinairement sa face profondément dans son oreiller et s</w:t>
      </w:r>
      <w:r w:rsidR="004F69D6">
        <w:t>’</w:t>
      </w:r>
      <w:r w:rsidRPr="00033231">
        <w:t>enveloppait entièrement de ses couvertures</w:t>
      </w:r>
      <w:r w:rsidR="004F69D6">
        <w:t xml:space="preserve">, </w:t>
      </w:r>
      <w:r w:rsidRPr="00033231">
        <w:t>comme pour se séparer du soleil et du monde dont elle était fatiguée</w:t>
      </w:r>
      <w:r w:rsidR="004F69D6">
        <w:t xml:space="preserve"> ; </w:t>
      </w:r>
      <w:r w:rsidRPr="00033231">
        <w:t>plus d</w:t>
      </w:r>
      <w:r w:rsidR="004F69D6">
        <w:t>’</w:t>
      </w:r>
      <w:r w:rsidRPr="00033231">
        <w:t>une fois</w:t>
      </w:r>
      <w:r w:rsidR="004F69D6">
        <w:t xml:space="preserve">, </w:t>
      </w:r>
      <w:r w:rsidRPr="00033231">
        <w:t>lorsqu</w:t>
      </w:r>
      <w:r w:rsidR="004F69D6">
        <w:t>’</w:t>
      </w:r>
      <w:r w:rsidRPr="00033231">
        <w:t>elle était ainsi couchée</w:t>
      </w:r>
      <w:r w:rsidR="004F69D6">
        <w:t xml:space="preserve">, </w:t>
      </w:r>
      <w:r w:rsidRPr="00033231">
        <w:t>une légère convulsion agitait le lit et un faible sanglot rompait le silence</w:t>
      </w:r>
      <w:r w:rsidR="004F69D6">
        <w:t xml:space="preserve">. </w:t>
      </w:r>
      <w:r w:rsidRPr="00033231">
        <w:t>Ces choses n</w:t>
      </w:r>
      <w:r w:rsidR="004F69D6">
        <w:t>’</w:t>
      </w:r>
      <w:r w:rsidRPr="00033231">
        <w:t xml:space="preserve">échappèrent pas à </w:t>
      </w:r>
      <w:proofErr w:type="spellStart"/>
      <w:r w:rsidRPr="00033231">
        <w:t>mistress</w:t>
      </w:r>
      <w:proofErr w:type="spellEnd"/>
      <w:r w:rsidRPr="00033231">
        <w:t xml:space="preserve"> </w:t>
      </w:r>
      <w:proofErr w:type="spellStart"/>
      <w:r w:rsidRPr="00033231">
        <w:t>Pryor</w:t>
      </w:r>
      <w:proofErr w:type="spellEnd"/>
      <w:r w:rsidR="004F69D6">
        <w:t>.</w:t>
      </w:r>
    </w:p>
    <w:p w14:paraId="3A72ECAA" w14:textId="3D27EA43" w:rsidR="004F69D6" w:rsidRDefault="00000000" w:rsidP="0021796F">
      <w:r w:rsidRPr="00033231">
        <w:lastRenderedPageBreak/>
        <w:t>Un mardi matin</w:t>
      </w:r>
      <w:r w:rsidR="004F69D6">
        <w:t xml:space="preserve">, </w:t>
      </w:r>
      <w:r w:rsidRPr="00033231">
        <w:t>comme de coutume</w:t>
      </w:r>
      <w:r w:rsidR="004F69D6">
        <w:t xml:space="preserve">, </w:t>
      </w:r>
      <w:r w:rsidRPr="00033231">
        <w:t>elle avait demandé la permission de se lever</w:t>
      </w:r>
      <w:r w:rsidR="004F69D6">
        <w:t xml:space="preserve">, </w:t>
      </w:r>
      <w:r w:rsidRPr="00033231">
        <w:t>et elle était assise enveloppée dans sa blanche robe de nuit</w:t>
      </w:r>
      <w:r w:rsidR="004F69D6">
        <w:t xml:space="preserve">, </w:t>
      </w:r>
      <w:r w:rsidRPr="00033231">
        <w:t>se penchant sur le devant de sa chaise en regardant fixement et patiemment de la fenêtre</w:t>
      </w:r>
      <w:r w:rsidR="004F69D6">
        <w:t xml:space="preserve">. </w:t>
      </w:r>
      <w:proofErr w:type="spellStart"/>
      <w:r w:rsidRPr="00033231">
        <w:t>Mistress</w:t>
      </w:r>
      <w:proofErr w:type="spellEnd"/>
      <w:r w:rsidRPr="00033231">
        <w:t xml:space="preserve"> </w:t>
      </w:r>
      <w:proofErr w:type="spellStart"/>
      <w:r w:rsidRPr="00033231">
        <w:t>Pryor</w:t>
      </w:r>
      <w:proofErr w:type="spellEnd"/>
      <w:r w:rsidRPr="00033231">
        <w:t xml:space="preserve"> était assise un peu en arrière</w:t>
      </w:r>
      <w:r w:rsidR="004F69D6">
        <w:t xml:space="preserve">, </w:t>
      </w:r>
      <w:r w:rsidRPr="00033231">
        <w:t>faisant semblant de tricoter</w:t>
      </w:r>
      <w:r w:rsidR="004F69D6">
        <w:t xml:space="preserve">, </w:t>
      </w:r>
      <w:r w:rsidRPr="00033231">
        <w:t>mais en réalité observant la jeune malade</w:t>
      </w:r>
      <w:r w:rsidR="004F69D6">
        <w:t xml:space="preserve">. </w:t>
      </w:r>
      <w:r w:rsidRPr="00033231">
        <w:t>Un changement s</w:t>
      </w:r>
      <w:r w:rsidR="004F69D6">
        <w:t>’</w:t>
      </w:r>
      <w:r w:rsidRPr="00033231">
        <w:t>opéra sur son front pâle et triste</w:t>
      </w:r>
      <w:r w:rsidR="004F69D6">
        <w:t xml:space="preserve">, </w:t>
      </w:r>
      <w:r w:rsidRPr="00033231">
        <w:t>qui s</w:t>
      </w:r>
      <w:r w:rsidR="004F69D6">
        <w:t>’</w:t>
      </w:r>
      <w:r w:rsidRPr="00033231">
        <w:t>anima soudain</w:t>
      </w:r>
      <w:r w:rsidR="004F69D6">
        <w:t xml:space="preserve"> ; </w:t>
      </w:r>
      <w:r w:rsidRPr="00033231">
        <w:t>un éclair jaillit de ses yeux languissants</w:t>
      </w:r>
      <w:r w:rsidR="004F69D6">
        <w:t xml:space="preserve">. </w:t>
      </w:r>
      <w:r w:rsidRPr="00033231">
        <w:t>Elle se leva à demi et regarda avid</w:t>
      </w:r>
      <w:r w:rsidRPr="00033231">
        <w:t>e</w:t>
      </w:r>
      <w:r w:rsidRPr="00033231">
        <w:t>ment dehors</w:t>
      </w:r>
      <w:r w:rsidR="004F69D6">
        <w:t xml:space="preserve">. </w:t>
      </w:r>
      <w:proofErr w:type="spellStart"/>
      <w:r w:rsidRPr="00033231">
        <w:t>Mistress</w:t>
      </w:r>
      <w:proofErr w:type="spellEnd"/>
      <w:r w:rsidRPr="00033231">
        <w:t xml:space="preserve"> </w:t>
      </w:r>
      <w:proofErr w:type="spellStart"/>
      <w:r w:rsidRPr="00033231">
        <w:t>Pryor</w:t>
      </w:r>
      <w:proofErr w:type="spellEnd"/>
      <w:r w:rsidR="004F69D6">
        <w:t xml:space="preserve">, </w:t>
      </w:r>
      <w:r w:rsidRPr="00033231">
        <w:t>s</w:t>
      </w:r>
      <w:r w:rsidR="004F69D6">
        <w:t>’</w:t>
      </w:r>
      <w:r w:rsidRPr="00033231">
        <w:t>approchant doucement d</w:t>
      </w:r>
      <w:r w:rsidR="004F69D6">
        <w:t>’</w:t>
      </w:r>
      <w:r w:rsidRPr="00033231">
        <w:t>elle</w:t>
      </w:r>
      <w:r w:rsidR="004F69D6">
        <w:t xml:space="preserve">, </w:t>
      </w:r>
      <w:r w:rsidRPr="00033231">
        <w:t>regarda par-dessus son épaule</w:t>
      </w:r>
      <w:r w:rsidR="004F69D6">
        <w:t xml:space="preserve">. </w:t>
      </w:r>
      <w:r w:rsidRPr="00033231">
        <w:t>De cette fenêtre on apercevait le cimetière</w:t>
      </w:r>
      <w:r w:rsidR="004F69D6">
        <w:t xml:space="preserve">, </w:t>
      </w:r>
      <w:r w:rsidRPr="00033231">
        <w:t xml:space="preserve">et </w:t>
      </w:r>
      <w:proofErr w:type="spellStart"/>
      <w:r w:rsidRPr="00033231">
        <w:t>au delà</w:t>
      </w:r>
      <w:proofErr w:type="spellEnd"/>
      <w:r w:rsidR="004F69D6">
        <w:t xml:space="preserve">, </w:t>
      </w:r>
      <w:r w:rsidRPr="00033231">
        <w:t>la route</w:t>
      </w:r>
      <w:r w:rsidR="004F69D6">
        <w:t xml:space="preserve">, </w:t>
      </w:r>
      <w:r w:rsidRPr="00033231">
        <w:t>sur laquelle apparut</w:t>
      </w:r>
      <w:r w:rsidR="004F69D6">
        <w:t xml:space="preserve">, </w:t>
      </w:r>
      <w:r w:rsidRPr="00033231">
        <w:t>allant à grande vitesse</w:t>
      </w:r>
      <w:r w:rsidR="004F69D6">
        <w:t xml:space="preserve">, </w:t>
      </w:r>
      <w:r w:rsidRPr="00033231">
        <w:t>un cavalier</w:t>
      </w:r>
      <w:r w:rsidR="004F69D6">
        <w:t xml:space="preserve">. </w:t>
      </w:r>
      <w:r w:rsidRPr="00033231">
        <w:t>Il n</w:t>
      </w:r>
      <w:r w:rsidR="004F69D6">
        <w:t>’</w:t>
      </w:r>
      <w:r w:rsidRPr="00033231">
        <w:t>était pas encore fort éloigné</w:t>
      </w:r>
      <w:r w:rsidR="004F69D6">
        <w:t xml:space="preserve"> ; </w:t>
      </w:r>
      <w:proofErr w:type="spellStart"/>
      <w:r w:rsidRPr="00033231">
        <w:t>mistress</w:t>
      </w:r>
      <w:proofErr w:type="spellEnd"/>
      <w:r w:rsidRPr="00033231">
        <w:t xml:space="preserve"> </w:t>
      </w:r>
      <w:proofErr w:type="spellStart"/>
      <w:r w:rsidRPr="00033231">
        <w:t>Pryor</w:t>
      </w:r>
      <w:proofErr w:type="spellEnd"/>
      <w:r w:rsidRPr="00033231">
        <w:t xml:space="preserve"> avait de bons yeux</w:t>
      </w:r>
      <w:r w:rsidR="004F69D6">
        <w:t xml:space="preserve">, </w:t>
      </w:r>
      <w:r w:rsidRPr="00033231">
        <w:t xml:space="preserve">elle reconnut </w:t>
      </w:r>
      <w:r w:rsidR="004F69D6">
        <w:t>M. </w:t>
      </w:r>
      <w:r w:rsidRPr="00033231">
        <w:t>Moore</w:t>
      </w:r>
      <w:r w:rsidR="004F69D6">
        <w:t xml:space="preserve">. </w:t>
      </w:r>
      <w:r w:rsidRPr="00033231">
        <w:t>Au moment même où une légère éminence le dérobait à la vue</w:t>
      </w:r>
      <w:r w:rsidR="004F69D6">
        <w:t xml:space="preserve">, </w:t>
      </w:r>
      <w:r w:rsidRPr="00033231">
        <w:t>l</w:t>
      </w:r>
      <w:r w:rsidR="004F69D6">
        <w:t>’</w:t>
      </w:r>
      <w:r w:rsidRPr="00033231">
        <w:t>horloge sonna midi</w:t>
      </w:r>
      <w:r w:rsidR="004F69D6">
        <w:t>.</w:t>
      </w:r>
    </w:p>
    <w:p w14:paraId="77B9BF2F" w14:textId="77777777" w:rsidR="004F69D6" w:rsidRDefault="004F69D6" w:rsidP="0021796F">
      <w:r>
        <w:t>« </w:t>
      </w:r>
      <w:r w:rsidR="00000000" w:rsidRPr="00033231">
        <w:t>Puis-je retourner au lit</w:t>
      </w:r>
      <w:r>
        <w:t> ? »</w:t>
      </w:r>
      <w:r w:rsidR="00000000" w:rsidRPr="00033231">
        <w:t xml:space="preserve"> demanda aussitôt Caroline</w:t>
      </w:r>
      <w:r>
        <w:t>.</w:t>
      </w:r>
    </w:p>
    <w:p w14:paraId="0D4EBD64" w14:textId="674D274C" w:rsidR="004F69D6" w:rsidRDefault="00000000" w:rsidP="0021796F">
      <w:r w:rsidRPr="00033231">
        <w:t>La garde l</w:t>
      </w:r>
      <w:r w:rsidR="004F69D6">
        <w:t>’</w:t>
      </w:r>
      <w:r w:rsidRPr="00033231">
        <w:t>aida à se recoucher</w:t>
      </w:r>
      <w:r w:rsidR="004F69D6">
        <w:t xml:space="preserve">. </w:t>
      </w:r>
      <w:r w:rsidRPr="00033231">
        <w:t>Après avoir tiré le rideau</w:t>
      </w:r>
      <w:r w:rsidR="004F69D6">
        <w:t xml:space="preserve">, </w:t>
      </w:r>
      <w:r w:rsidRPr="00033231">
        <w:t>e</w:t>
      </w:r>
      <w:r w:rsidRPr="00033231">
        <w:t>l</w:t>
      </w:r>
      <w:r w:rsidRPr="00033231">
        <w:t>le s</w:t>
      </w:r>
      <w:r w:rsidR="004F69D6">
        <w:t>’</w:t>
      </w:r>
      <w:r w:rsidRPr="00033231">
        <w:t>assit à côté du lit et prêta l</w:t>
      </w:r>
      <w:r w:rsidR="004F69D6">
        <w:t>’</w:t>
      </w:r>
      <w:r w:rsidRPr="00033231">
        <w:t>oreille</w:t>
      </w:r>
      <w:r w:rsidR="004F69D6">
        <w:t xml:space="preserve">. </w:t>
      </w:r>
      <w:r w:rsidRPr="00033231">
        <w:t>La petite couche tre</w:t>
      </w:r>
      <w:r w:rsidRPr="00033231">
        <w:t>m</w:t>
      </w:r>
      <w:r w:rsidRPr="00033231">
        <w:t>blait</w:t>
      </w:r>
      <w:r w:rsidR="004F69D6">
        <w:t xml:space="preserve">, </w:t>
      </w:r>
      <w:r w:rsidRPr="00033231">
        <w:t>le sanglot troublait le silence</w:t>
      </w:r>
      <w:r w:rsidR="004F69D6">
        <w:t xml:space="preserve">. </w:t>
      </w:r>
      <w:r w:rsidRPr="00033231">
        <w:t xml:space="preserve">Les traits de </w:t>
      </w:r>
      <w:proofErr w:type="spellStart"/>
      <w:r w:rsidRPr="00033231">
        <w:t>mistress</w:t>
      </w:r>
      <w:proofErr w:type="spellEnd"/>
      <w:r w:rsidRPr="00033231">
        <w:t xml:space="preserve"> </w:t>
      </w:r>
      <w:proofErr w:type="spellStart"/>
      <w:r w:rsidRPr="00033231">
        <w:t>Pryor</w:t>
      </w:r>
      <w:proofErr w:type="spellEnd"/>
      <w:r w:rsidRPr="00033231">
        <w:t xml:space="preserve"> sa contractèrent comme sous une profonde angoisse</w:t>
      </w:r>
      <w:r w:rsidR="004F69D6">
        <w:t xml:space="preserve"> ; </w:t>
      </w:r>
      <w:r w:rsidRPr="00033231">
        <w:t>elle se tordit les mains</w:t>
      </w:r>
      <w:r w:rsidR="004F69D6">
        <w:t xml:space="preserve"> : </w:t>
      </w:r>
      <w:r w:rsidRPr="00033231">
        <w:t>un gémissement étouffé s</w:t>
      </w:r>
      <w:r w:rsidR="004F69D6">
        <w:t>’</w:t>
      </w:r>
      <w:r w:rsidRPr="00033231">
        <w:t>échappa de ses l</w:t>
      </w:r>
      <w:r w:rsidRPr="00033231">
        <w:t>è</w:t>
      </w:r>
      <w:r w:rsidRPr="00033231">
        <w:t>vres</w:t>
      </w:r>
      <w:r w:rsidR="004F69D6">
        <w:t xml:space="preserve">. </w:t>
      </w:r>
      <w:r w:rsidRPr="00033231">
        <w:t xml:space="preserve">Elle se rappelait maintenant que le mardi était jour de marché à </w:t>
      </w:r>
      <w:proofErr w:type="spellStart"/>
      <w:r w:rsidRPr="00033231">
        <w:t>Whinbury</w:t>
      </w:r>
      <w:proofErr w:type="spellEnd"/>
      <w:r w:rsidR="004F69D6">
        <w:t xml:space="preserve"> ; </w:t>
      </w:r>
      <w:r w:rsidRPr="00033231">
        <w:t>ces jours-là</w:t>
      </w:r>
      <w:r w:rsidR="004F69D6">
        <w:t>, M. </w:t>
      </w:r>
      <w:r w:rsidRPr="00033231">
        <w:t>Moore en s</w:t>
      </w:r>
      <w:r w:rsidR="004F69D6">
        <w:t>’</w:t>
      </w:r>
      <w:r w:rsidRPr="00033231">
        <w:t>y rendant d</w:t>
      </w:r>
      <w:r w:rsidRPr="00033231">
        <w:t>e</w:t>
      </w:r>
      <w:r w:rsidRPr="00033231">
        <w:t xml:space="preserve">vait passer avant midi auprès de la </w:t>
      </w:r>
      <w:proofErr w:type="spellStart"/>
      <w:r w:rsidRPr="00033231">
        <w:t>rectorerie</w:t>
      </w:r>
      <w:proofErr w:type="spellEnd"/>
      <w:r w:rsidR="004F69D6">
        <w:t>.</w:t>
      </w:r>
    </w:p>
    <w:p w14:paraId="278708E6" w14:textId="77777777" w:rsidR="004F69D6" w:rsidRDefault="00000000" w:rsidP="0021796F">
      <w:r w:rsidRPr="00033231">
        <w:t>Caroline portait continuellement autour de son cou une mince tresse de soie à laquelle était attaché certain colifichet</w:t>
      </w:r>
      <w:r w:rsidR="004F69D6">
        <w:t xml:space="preserve">. </w:t>
      </w:r>
      <w:proofErr w:type="spellStart"/>
      <w:r w:rsidRPr="00033231">
        <w:t>Mistress</w:t>
      </w:r>
      <w:proofErr w:type="spellEnd"/>
      <w:r w:rsidRPr="00033231">
        <w:t xml:space="preserve"> </w:t>
      </w:r>
      <w:proofErr w:type="spellStart"/>
      <w:r w:rsidRPr="00033231">
        <w:t>Pryor</w:t>
      </w:r>
      <w:proofErr w:type="spellEnd"/>
      <w:r w:rsidRPr="00033231">
        <w:t xml:space="preserve"> avait vu briller l</w:t>
      </w:r>
      <w:r w:rsidR="004F69D6">
        <w:t>’</w:t>
      </w:r>
      <w:r w:rsidRPr="00033231">
        <w:t>or</w:t>
      </w:r>
      <w:r w:rsidR="004F69D6">
        <w:t xml:space="preserve">, </w:t>
      </w:r>
      <w:r w:rsidRPr="00033231">
        <w:t>mais elle n</w:t>
      </w:r>
      <w:r w:rsidR="004F69D6">
        <w:t>’</w:t>
      </w:r>
      <w:r w:rsidRPr="00033231">
        <w:t>avait pu voir e</w:t>
      </w:r>
      <w:r w:rsidRPr="00033231">
        <w:t>n</w:t>
      </w:r>
      <w:r w:rsidRPr="00033231">
        <w:t>core ce qu</w:t>
      </w:r>
      <w:r w:rsidR="004F69D6">
        <w:t>’</w:t>
      </w:r>
      <w:r w:rsidRPr="00033231">
        <w:t>était cet objet</w:t>
      </w:r>
      <w:r w:rsidR="004F69D6">
        <w:t xml:space="preserve">. </w:t>
      </w:r>
      <w:r w:rsidRPr="00033231">
        <w:t>Sa malade ne s</w:t>
      </w:r>
      <w:r w:rsidR="004F69D6">
        <w:t>’</w:t>
      </w:r>
      <w:r w:rsidRPr="00033231">
        <w:t>en séparait jamais</w:t>
      </w:r>
      <w:r w:rsidR="004F69D6">
        <w:t xml:space="preserve">. </w:t>
      </w:r>
      <w:r w:rsidRPr="00033231">
        <w:t>Lorsqu</w:t>
      </w:r>
      <w:r w:rsidR="004F69D6">
        <w:t>’</w:t>
      </w:r>
      <w:r w:rsidRPr="00033231">
        <w:t>elle était habillée</w:t>
      </w:r>
      <w:r w:rsidR="004F69D6">
        <w:t xml:space="preserve">, </w:t>
      </w:r>
      <w:r w:rsidRPr="00033231">
        <w:t>il était caché sur son sein</w:t>
      </w:r>
      <w:r w:rsidR="004F69D6">
        <w:t xml:space="preserve"> ; </w:t>
      </w:r>
      <w:r w:rsidRPr="00033231">
        <w:t>lorsqu</w:t>
      </w:r>
      <w:r w:rsidR="004F69D6">
        <w:t>’</w:t>
      </w:r>
      <w:r w:rsidRPr="00033231">
        <w:t>elle était couchée</w:t>
      </w:r>
      <w:r w:rsidR="004F69D6">
        <w:t xml:space="preserve">, </w:t>
      </w:r>
      <w:r w:rsidRPr="00033231">
        <w:t>elle le tenait dans sa main</w:t>
      </w:r>
      <w:r w:rsidR="004F69D6">
        <w:t xml:space="preserve">. </w:t>
      </w:r>
      <w:r w:rsidRPr="00033231">
        <w:t>L</w:t>
      </w:r>
      <w:r w:rsidR="004F69D6">
        <w:t>’</w:t>
      </w:r>
      <w:r w:rsidRPr="00033231">
        <w:t>après-midi de ce mardi</w:t>
      </w:r>
      <w:r w:rsidR="004F69D6">
        <w:t xml:space="preserve">, </w:t>
      </w:r>
      <w:r w:rsidRPr="00033231">
        <w:t>l</w:t>
      </w:r>
      <w:r w:rsidR="004F69D6">
        <w:t>’</w:t>
      </w:r>
      <w:r w:rsidRPr="00033231">
        <w:t>assoupissement</w:t>
      </w:r>
      <w:r w:rsidR="004F69D6">
        <w:t xml:space="preserve">, </w:t>
      </w:r>
      <w:r w:rsidRPr="00033231">
        <w:t xml:space="preserve">plus semblable à la </w:t>
      </w:r>
      <w:r w:rsidRPr="00033231">
        <w:lastRenderedPageBreak/>
        <w:t>léthargie qu</w:t>
      </w:r>
      <w:r w:rsidR="004F69D6">
        <w:t>’</w:t>
      </w:r>
      <w:r w:rsidRPr="00033231">
        <w:t>au sommeil</w:t>
      </w:r>
      <w:r w:rsidR="004F69D6">
        <w:t xml:space="preserve">, </w:t>
      </w:r>
      <w:r w:rsidRPr="00033231">
        <w:t>qui abrégeait quelquefois les longs jours</w:t>
      </w:r>
      <w:r w:rsidR="004F69D6">
        <w:t xml:space="preserve">, </w:t>
      </w:r>
      <w:r w:rsidRPr="00033231">
        <w:t>s</w:t>
      </w:r>
      <w:r w:rsidR="004F69D6">
        <w:t>’</w:t>
      </w:r>
      <w:r w:rsidRPr="00033231">
        <w:t>était app</w:t>
      </w:r>
      <w:r w:rsidRPr="00033231">
        <w:t>e</w:t>
      </w:r>
      <w:r w:rsidRPr="00033231">
        <w:t>santi sur elle</w:t>
      </w:r>
      <w:r w:rsidR="004F69D6">
        <w:t xml:space="preserve"> : </w:t>
      </w:r>
      <w:r w:rsidRPr="00033231">
        <w:t>il faisait très-chaud</w:t>
      </w:r>
      <w:r w:rsidR="004F69D6">
        <w:t xml:space="preserve"> ; </w:t>
      </w:r>
      <w:r w:rsidRPr="00033231">
        <w:t>en se retournant dans une agitation fébrile</w:t>
      </w:r>
      <w:r w:rsidR="004F69D6">
        <w:t xml:space="preserve">, </w:t>
      </w:r>
      <w:r w:rsidRPr="00033231">
        <w:t>elle avait rejeté ses couvertures</w:t>
      </w:r>
      <w:r w:rsidR="004F69D6">
        <w:t xml:space="preserve"> ; </w:t>
      </w:r>
      <w:proofErr w:type="spellStart"/>
      <w:r w:rsidRPr="00033231">
        <w:t>mistress</w:t>
      </w:r>
      <w:proofErr w:type="spellEnd"/>
      <w:r w:rsidRPr="00033231">
        <w:t xml:space="preserve"> </w:t>
      </w:r>
      <w:proofErr w:type="spellStart"/>
      <w:r w:rsidRPr="00033231">
        <w:t>Pryor</w:t>
      </w:r>
      <w:proofErr w:type="spellEnd"/>
      <w:r w:rsidRPr="00033231">
        <w:t xml:space="preserve"> se pencha pour les replacer</w:t>
      </w:r>
      <w:r w:rsidR="004F69D6">
        <w:t xml:space="preserve"> ; </w:t>
      </w:r>
      <w:r w:rsidRPr="00033231">
        <w:t>la petite main amaigrie et inerte de la jeune fille</w:t>
      </w:r>
      <w:r w:rsidR="004F69D6">
        <w:t xml:space="preserve">, </w:t>
      </w:r>
      <w:r w:rsidRPr="00033231">
        <w:t>étendue sur sa poitrine</w:t>
      </w:r>
      <w:r w:rsidR="004F69D6">
        <w:t xml:space="preserve">, </w:t>
      </w:r>
      <w:r w:rsidRPr="00033231">
        <w:t>tenait comme de coutume son précieux trésor</w:t>
      </w:r>
      <w:r w:rsidR="004F69D6">
        <w:t xml:space="preserve"> : </w:t>
      </w:r>
      <w:r w:rsidRPr="00033231">
        <w:t>ses doigts</w:t>
      </w:r>
      <w:r w:rsidR="004F69D6">
        <w:t xml:space="preserve">, </w:t>
      </w:r>
      <w:r w:rsidRPr="00033231">
        <w:t>dont l</w:t>
      </w:r>
      <w:r w:rsidR="004F69D6">
        <w:t>’</w:t>
      </w:r>
      <w:r w:rsidRPr="00033231">
        <w:t>émaciation fa</w:t>
      </w:r>
      <w:r w:rsidRPr="00033231">
        <w:t>i</w:t>
      </w:r>
      <w:r w:rsidRPr="00033231">
        <w:t>sait peine à voir</w:t>
      </w:r>
      <w:r w:rsidR="004F69D6">
        <w:t xml:space="preserve">, </w:t>
      </w:r>
      <w:r w:rsidRPr="00033231">
        <w:t>étaient en ce moment desserrés pendant le sommeil</w:t>
      </w:r>
      <w:r w:rsidR="004F69D6">
        <w:t xml:space="preserve">. </w:t>
      </w:r>
      <w:proofErr w:type="spellStart"/>
      <w:r w:rsidRPr="00033231">
        <w:t>Mistress</w:t>
      </w:r>
      <w:proofErr w:type="spellEnd"/>
      <w:r w:rsidRPr="00033231">
        <w:t xml:space="preserve"> </w:t>
      </w:r>
      <w:proofErr w:type="spellStart"/>
      <w:r w:rsidRPr="00033231">
        <w:t>Pryor</w:t>
      </w:r>
      <w:proofErr w:type="spellEnd"/>
      <w:r w:rsidRPr="00033231">
        <w:t xml:space="preserve"> enleva doucement la tresse</w:t>
      </w:r>
      <w:r w:rsidR="004F69D6">
        <w:t xml:space="preserve">, </w:t>
      </w:r>
      <w:r w:rsidRPr="00033231">
        <w:t>en pre</w:t>
      </w:r>
      <w:r w:rsidRPr="00033231">
        <w:t>s</w:t>
      </w:r>
      <w:r w:rsidRPr="00033231">
        <w:t>sant sur un petit ressort</w:t>
      </w:r>
      <w:r w:rsidR="004F69D6">
        <w:t xml:space="preserve">. </w:t>
      </w:r>
      <w:r w:rsidRPr="00033231">
        <w:t>C</w:t>
      </w:r>
      <w:r w:rsidR="004F69D6">
        <w:t>’</w:t>
      </w:r>
      <w:r w:rsidRPr="00033231">
        <w:t>était un bien modeste bijou</w:t>
      </w:r>
      <w:r w:rsidR="004F69D6">
        <w:t xml:space="preserve">, </w:t>
      </w:r>
      <w:r w:rsidRPr="00033231">
        <w:t>et pr</w:t>
      </w:r>
      <w:r w:rsidRPr="00033231">
        <w:t>o</w:t>
      </w:r>
      <w:r w:rsidRPr="00033231">
        <w:t>portionné à la petite bourse de celle qui l</w:t>
      </w:r>
      <w:r w:rsidR="004F69D6">
        <w:t>’</w:t>
      </w:r>
      <w:r w:rsidRPr="00033231">
        <w:t>avait acheté</w:t>
      </w:r>
      <w:r w:rsidR="004F69D6">
        <w:t xml:space="preserve"> ; </w:t>
      </w:r>
      <w:r w:rsidRPr="00033231">
        <w:t>sous sa face de cristal paraissait une boucle de cheveux noirs</w:t>
      </w:r>
      <w:r w:rsidR="004F69D6">
        <w:t xml:space="preserve">, </w:t>
      </w:r>
      <w:r w:rsidRPr="00033231">
        <w:t>trop courts et trop frisés pour des cheveux enlevés à la tête d</w:t>
      </w:r>
      <w:r w:rsidR="004F69D6">
        <w:t>’</w:t>
      </w:r>
      <w:r w:rsidRPr="00033231">
        <w:t>une femme</w:t>
      </w:r>
      <w:r w:rsidR="004F69D6">
        <w:t>.</w:t>
      </w:r>
    </w:p>
    <w:p w14:paraId="2F48F704" w14:textId="77777777" w:rsidR="004F69D6" w:rsidRDefault="00000000" w:rsidP="0021796F">
      <w:r w:rsidRPr="00033231">
        <w:t>Un mouvement agité occasionna un tiraillement du cordon de soie</w:t>
      </w:r>
      <w:r w:rsidR="004F69D6">
        <w:t xml:space="preserve"> ; </w:t>
      </w:r>
      <w:r w:rsidRPr="00033231">
        <w:t>la dormeuse tressaillit et s</w:t>
      </w:r>
      <w:r w:rsidR="004F69D6">
        <w:t>’</w:t>
      </w:r>
      <w:r w:rsidRPr="00033231">
        <w:t>éveilla</w:t>
      </w:r>
      <w:r w:rsidR="004F69D6">
        <w:t xml:space="preserve">. </w:t>
      </w:r>
      <w:r w:rsidRPr="00033231">
        <w:t>Ses pensées étaient en ce moment ordinairement flottantes lorsqu</w:t>
      </w:r>
      <w:r w:rsidR="004F69D6">
        <w:t>’</w:t>
      </w:r>
      <w:r w:rsidRPr="00033231">
        <w:t>elle s</w:t>
      </w:r>
      <w:r w:rsidR="004F69D6">
        <w:t>’</w:t>
      </w:r>
      <w:r w:rsidRPr="00033231">
        <w:t>éveillait</w:t>
      </w:r>
      <w:r w:rsidR="004F69D6">
        <w:t xml:space="preserve">, </w:t>
      </w:r>
      <w:r w:rsidRPr="00033231">
        <w:t>ses regards généralement errants</w:t>
      </w:r>
      <w:r w:rsidR="004F69D6">
        <w:t xml:space="preserve">. </w:t>
      </w:r>
      <w:r w:rsidRPr="00033231">
        <w:t>Se levant à moitié comme fra</w:t>
      </w:r>
      <w:r w:rsidRPr="00033231">
        <w:t>p</w:t>
      </w:r>
      <w:r w:rsidRPr="00033231">
        <w:t>pée de terreur</w:t>
      </w:r>
      <w:r w:rsidR="004F69D6">
        <w:t xml:space="preserve">, </w:t>
      </w:r>
      <w:r w:rsidRPr="00033231">
        <w:t>elle s</w:t>
      </w:r>
      <w:r w:rsidR="004F69D6">
        <w:t>’</w:t>
      </w:r>
      <w:r w:rsidRPr="00033231">
        <w:t>écria</w:t>
      </w:r>
      <w:r w:rsidR="004F69D6">
        <w:t> :</w:t>
      </w:r>
    </w:p>
    <w:p w14:paraId="417D4848" w14:textId="026D1EF3" w:rsidR="00000000" w:rsidRPr="00033231" w:rsidRDefault="004F69D6" w:rsidP="0021796F">
      <w:r>
        <w:t>« </w:t>
      </w:r>
      <w:r w:rsidR="00000000" w:rsidRPr="00033231">
        <w:t>Ne me l</w:t>
      </w:r>
      <w:r>
        <w:t>’</w:t>
      </w:r>
      <w:r w:rsidR="00000000" w:rsidRPr="00033231">
        <w:t>enlevez pas</w:t>
      </w:r>
      <w:r>
        <w:t xml:space="preserve">, </w:t>
      </w:r>
      <w:r w:rsidR="00000000" w:rsidRPr="00033231">
        <w:t>Robert</w:t>
      </w:r>
      <w:r>
        <w:t xml:space="preserve">, </w:t>
      </w:r>
      <w:r w:rsidR="00000000" w:rsidRPr="00033231">
        <w:t>ne me l</w:t>
      </w:r>
      <w:r>
        <w:t>’</w:t>
      </w:r>
      <w:r w:rsidR="00000000" w:rsidRPr="00033231">
        <w:t>enlevez pas</w:t>
      </w:r>
      <w:r>
        <w:t xml:space="preserve"> ! </w:t>
      </w:r>
      <w:r w:rsidR="00000000" w:rsidRPr="00033231">
        <w:t>C</w:t>
      </w:r>
      <w:r>
        <w:t>’</w:t>
      </w:r>
      <w:r w:rsidR="00000000" w:rsidRPr="00033231">
        <w:t>est ma dernière consolation</w:t>
      </w:r>
      <w:r>
        <w:t xml:space="preserve">, </w:t>
      </w:r>
      <w:r w:rsidR="00000000" w:rsidRPr="00033231">
        <w:t>laissez-la-moi</w:t>
      </w:r>
      <w:r>
        <w:t xml:space="preserve"> ! </w:t>
      </w:r>
      <w:r w:rsidR="00000000" w:rsidRPr="00033231">
        <w:t>Je n</w:t>
      </w:r>
      <w:r>
        <w:t>’</w:t>
      </w:r>
      <w:r w:rsidR="00000000" w:rsidRPr="00033231">
        <w:t>ai jamais dit à personne de qui sont ces cheveux</w:t>
      </w:r>
      <w:r>
        <w:t xml:space="preserve"> ; </w:t>
      </w:r>
      <w:r w:rsidR="00000000" w:rsidRPr="00033231">
        <w:t>je ne les ai jamais montrés à personne</w:t>
      </w:r>
      <w:r>
        <w:t>. »</w:t>
      </w:r>
    </w:p>
    <w:p w14:paraId="352AC200" w14:textId="77777777" w:rsidR="004F69D6" w:rsidRDefault="00000000" w:rsidP="0021796F">
      <w:proofErr w:type="spellStart"/>
      <w:r w:rsidRPr="00033231">
        <w:t>Mistress</w:t>
      </w:r>
      <w:proofErr w:type="spellEnd"/>
      <w:r w:rsidRPr="00033231">
        <w:t xml:space="preserve"> </w:t>
      </w:r>
      <w:proofErr w:type="spellStart"/>
      <w:r w:rsidRPr="00033231">
        <w:t>Pryor</w:t>
      </w:r>
      <w:proofErr w:type="spellEnd"/>
      <w:r w:rsidRPr="00033231">
        <w:t xml:space="preserve"> avait déjà disparu derrière le rideau</w:t>
      </w:r>
      <w:r w:rsidR="004F69D6">
        <w:t xml:space="preserve"> ; </w:t>
      </w:r>
      <w:r w:rsidRPr="00033231">
        <w:t>a</w:t>
      </w:r>
      <w:r w:rsidRPr="00033231">
        <w:t>p</w:t>
      </w:r>
      <w:r w:rsidRPr="00033231">
        <w:t>puyée très en arrière sur la grande chaise de repos à côté du lit</w:t>
      </w:r>
      <w:r w:rsidR="004F69D6">
        <w:t xml:space="preserve">, </w:t>
      </w:r>
      <w:r w:rsidRPr="00033231">
        <w:t>elle n</w:t>
      </w:r>
      <w:r w:rsidR="004F69D6">
        <w:t>’</w:t>
      </w:r>
      <w:r w:rsidRPr="00033231">
        <w:t>était pas en vue</w:t>
      </w:r>
      <w:r w:rsidR="004F69D6">
        <w:t xml:space="preserve">. </w:t>
      </w:r>
      <w:r w:rsidRPr="00033231">
        <w:t>Caroline regarda à travers la chambre</w:t>
      </w:r>
      <w:r w:rsidR="004F69D6">
        <w:t xml:space="preserve"> ; </w:t>
      </w:r>
      <w:r w:rsidRPr="00033231">
        <w:t>elle la crut vide</w:t>
      </w:r>
      <w:r w:rsidR="004F69D6">
        <w:t xml:space="preserve">. </w:t>
      </w:r>
      <w:r w:rsidRPr="00033231">
        <w:t>Comme ses idées vagabondes revenaient le</w:t>
      </w:r>
      <w:r w:rsidRPr="00033231">
        <w:t>n</w:t>
      </w:r>
      <w:r w:rsidRPr="00033231">
        <w:t>tement</w:t>
      </w:r>
      <w:r w:rsidR="004F69D6">
        <w:t xml:space="preserve">, </w:t>
      </w:r>
      <w:r w:rsidRPr="00033231">
        <w:t>repliant leurs ailes débiles ainsi que des oiseaux épuisés sur une côte aride</w:t>
      </w:r>
      <w:r w:rsidR="004F69D6">
        <w:t xml:space="preserve">, </w:t>
      </w:r>
      <w:r w:rsidRPr="00033231">
        <w:t>apercevant le vide et le silence autour d</w:t>
      </w:r>
      <w:r w:rsidR="004F69D6">
        <w:t>’</w:t>
      </w:r>
      <w:r w:rsidRPr="00033231">
        <w:t>elle</w:t>
      </w:r>
      <w:r w:rsidR="004F69D6">
        <w:t xml:space="preserve">, </w:t>
      </w:r>
      <w:r w:rsidRPr="00033231">
        <w:t>elle se crut seule</w:t>
      </w:r>
      <w:r w:rsidR="004F69D6">
        <w:t xml:space="preserve">. </w:t>
      </w:r>
      <w:r w:rsidRPr="00033231">
        <w:t>Le délire ne l</w:t>
      </w:r>
      <w:r w:rsidR="004F69D6">
        <w:t>’</w:t>
      </w:r>
      <w:r w:rsidRPr="00033231">
        <w:t>avait pas quittée</w:t>
      </w:r>
      <w:r w:rsidR="004F69D6">
        <w:t xml:space="preserve"> ; </w:t>
      </w:r>
      <w:r w:rsidRPr="00033231">
        <w:t>peut-être la saine possession d</w:t>
      </w:r>
      <w:r w:rsidR="004F69D6">
        <w:t>’</w:t>
      </w:r>
      <w:r w:rsidRPr="00033231">
        <w:t>elle-même et la conscience de ses actions l</w:t>
      </w:r>
      <w:r w:rsidR="004F69D6">
        <w:t>’</w:t>
      </w:r>
      <w:r w:rsidRPr="00033231">
        <w:t xml:space="preserve">avaient-elles abandonnée pour </w:t>
      </w:r>
      <w:r w:rsidRPr="00033231">
        <w:lastRenderedPageBreak/>
        <w:t>toujours</w:t>
      </w:r>
      <w:r w:rsidR="004F69D6">
        <w:t xml:space="preserve"> ; </w:t>
      </w:r>
      <w:r w:rsidRPr="00033231">
        <w:t>peut-être ce monde dans lequel vivent les forts et les heureux avait-il déjà roulé sous ses pieds pour la dernière fois</w:t>
      </w:r>
      <w:r w:rsidR="004F69D6">
        <w:t xml:space="preserve">. </w:t>
      </w:r>
      <w:r w:rsidRPr="00033231">
        <w:t>C</w:t>
      </w:r>
      <w:r w:rsidR="004F69D6">
        <w:t>’</w:t>
      </w:r>
      <w:r w:rsidRPr="00033231">
        <w:t>est du moins ce qu</w:t>
      </w:r>
      <w:r w:rsidR="004F69D6">
        <w:t>’</w:t>
      </w:r>
      <w:r w:rsidRPr="00033231">
        <w:t>il semblait souvent</w:t>
      </w:r>
      <w:r w:rsidR="004F69D6">
        <w:t xml:space="preserve">. </w:t>
      </w:r>
      <w:r w:rsidRPr="00033231">
        <w:t>En santé</w:t>
      </w:r>
      <w:r w:rsidR="004F69D6">
        <w:t xml:space="preserve">, </w:t>
      </w:r>
      <w:r w:rsidRPr="00033231">
        <w:t>elle n</w:t>
      </w:r>
      <w:r w:rsidR="004F69D6">
        <w:t>’</w:t>
      </w:r>
      <w:r w:rsidRPr="00033231">
        <w:t>avait jamais eu l</w:t>
      </w:r>
      <w:r w:rsidR="004F69D6">
        <w:t>’</w:t>
      </w:r>
      <w:r w:rsidRPr="00033231">
        <w:t>habitude de penser tout haut</w:t>
      </w:r>
      <w:r w:rsidR="004F69D6">
        <w:t xml:space="preserve"> ; </w:t>
      </w:r>
      <w:r w:rsidRPr="00033231">
        <w:t>mais en ce moment les paroles s</w:t>
      </w:r>
      <w:r w:rsidR="004F69D6">
        <w:t>’</w:t>
      </w:r>
      <w:r w:rsidRPr="00033231">
        <w:t>échappaient de ses lèvres sans qu</w:t>
      </w:r>
      <w:r w:rsidR="004F69D6">
        <w:t>’</w:t>
      </w:r>
      <w:r w:rsidRPr="00033231">
        <w:t>elle y f</w:t>
      </w:r>
      <w:r>
        <w:t>î</w:t>
      </w:r>
      <w:r w:rsidRPr="00033231">
        <w:t>t attention</w:t>
      </w:r>
      <w:r w:rsidR="004F69D6">
        <w:t>.</w:t>
      </w:r>
    </w:p>
    <w:p w14:paraId="63B4FDF7" w14:textId="77777777" w:rsidR="004F69D6" w:rsidRDefault="004F69D6" w:rsidP="0021796F">
      <w:r>
        <w:t>« </w:t>
      </w:r>
      <w:r w:rsidR="00000000" w:rsidRPr="00033231">
        <w:t>Oh</w:t>
      </w:r>
      <w:r>
        <w:t xml:space="preserve"> ! </w:t>
      </w:r>
      <w:r w:rsidR="00000000" w:rsidRPr="00033231">
        <w:t>je voudrais le voir une fois encore avant que tout fût fini</w:t>
      </w:r>
      <w:r>
        <w:t xml:space="preserve"> ! </w:t>
      </w:r>
      <w:r w:rsidR="00000000" w:rsidRPr="00033231">
        <w:t>Le ciel devrait m</w:t>
      </w:r>
      <w:r>
        <w:t>’</w:t>
      </w:r>
      <w:r w:rsidR="00000000" w:rsidRPr="00033231">
        <w:t>accorder cette faveur</w:t>
      </w:r>
      <w:r>
        <w:t xml:space="preserve"> ! </w:t>
      </w:r>
      <w:r w:rsidR="00000000" w:rsidRPr="00033231">
        <w:t>s</w:t>
      </w:r>
      <w:r>
        <w:t>’</w:t>
      </w:r>
      <w:r w:rsidR="00000000" w:rsidRPr="00033231">
        <w:t>écriait-elle</w:t>
      </w:r>
      <w:r>
        <w:t xml:space="preserve">. </w:t>
      </w:r>
      <w:r w:rsidR="00000000" w:rsidRPr="00033231">
        <w:t>Mon Dieu</w:t>
      </w:r>
      <w:r>
        <w:t xml:space="preserve">, </w:t>
      </w:r>
      <w:r w:rsidR="00000000" w:rsidRPr="00033231">
        <w:t>accordez-moi cette consolation avant de quitter cette vie</w:t>
      </w:r>
      <w:r>
        <w:t>.</w:t>
      </w:r>
    </w:p>
    <w:p w14:paraId="1360E21F" w14:textId="77777777" w:rsidR="004F69D6" w:rsidRDefault="004F69D6" w:rsidP="0021796F">
      <w:r>
        <w:t>« </w:t>
      </w:r>
      <w:r w:rsidR="00000000" w:rsidRPr="00033231">
        <w:t>Mais il ne saura pas que je suis malade avant que je ne sois morte</w:t>
      </w:r>
      <w:r>
        <w:t xml:space="preserve"> ; </w:t>
      </w:r>
      <w:r w:rsidR="00000000" w:rsidRPr="00033231">
        <w:t>et il viendra lorsqu</w:t>
      </w:r>
      <w:r>
        <w:t>’</w:t>
      </w:r>
      <w:r w:rsidR="00000000" w:rsidRPr="00033231">
        <w:t>ils m</w:t>
      </w:r>
      <w:r>
        <w:t>’</w:t>
      </w:r>
      <w:r w:rsidR="00000000" w:rsidRPr="00033231">
        <w:t>auront déposée froide et insensible dans le cercueil</w:t>
      </w:r>
      <w:r>
        <w:t>.</w:t>
      </w:r>
    </w:p>
    <w:p w14:paraId="5F6BCE97" w14:textId="77777777" w:rsidR="004F69D6" w:rsidRDefault="004F69D6" w:rsidP="0021796F">
      <w:r>
        <w:t>« </w:t>
      </w:r>
      <w:r w:rsidR="00000000" w:rsidRPr="00033231">
        <w:t>Que pourra ressentir alors mon âme</w:t>
      </w:r>
      <w:r>
        <w:t xml:space="preserve"> ? </w:t>
      </w:r>
      <w:r w:rsidR="00000000" w:rsidRPr="00033231">
        <w:t>Peut-elle voir ou savoir ce qui arrive à la chair</w:t>
      </w:r>
      <w:r>
        <w:t xml:space="preserve"> ? </w:t>
      </w:r>
      <w:r w:rsidR="00000000" w:rsidRPr="00033231">
        <w:t>Les esprits ont-ils quelque moyen de communiquer avec les vivants</w:t>
      </w:r>
      <w:r>
        <w:t xml:space="preserve"> ? </w:t>
      </w:r>
      <w:r w:rsidR="00000000" w:rsidRPr="00033231">
        <w:t>Les morts peuvent-ils visiter ceux qu</w:t>
      </w:r>
      <w:r>
        <w:t>’</w:t>
      </w:r>
      <w:r w:rsidR="00000000" w:rsidRPr="00033231">
        <w:t>ils ont laissés</w:t>
      </w:r>
      <w:r>
        <w:t xml:space="preserve"> ? </w:t>
      </w:r>
      <w:r w:rsidR="00000000" w:rsidRPr="00033231">
        <w:t>Peuvent-ils traverser les él</w:t>
      </w:r>
      <w:r w:rsidR="00000000" w:rsidRPr="00033231">
        <w:t>é</w:t>
      </w:r>
      <w:r w:rsidR="00000000" w:rsidRPr="00033231">
        <w:t>ments</w:t>
      </w:r>
      <w:r>
        <w:t xml:space="preserve"> ? </w:t>
      </w:r>
      <w:r w:rsidR="00000000" w:rsidRPr="00033231">
        <w:t>Le vent</w:t>
      </w:r>
      <w:r>
        <w:t xml:space="preserve">, </w:t>
      </w:r>
      <w:r w:rsidR="00000000" w:rsidRPr="00033231">
        <w:t>l</w:t>
      </w:r>
      <w:r>
        <w:t>’</w:t>
      </w:r>
      <w:r w:rsidR="00000000" w:rsidRPr="00033231">
        <w:t>eau</w:t>
      </w:r>
      <w:r>
        <w:t xml:space="preserve">, </w:t>
      </w:r>
      <w:r w:rsidR="00000000" w:rsidRPr="00033231">
        <w:t>le feu</w:t>
      </w:r>
      <w:r>
        <w:t xml:space="preserve">, </w:t>
      </w:r>
      <w:r w:rsidR="00000000" w:rsidRPr="00033231">
        <w:t>me frayeront-ils un passage pour arriver à Moore</w:t>
      </w:r>
      <w:r>
        <w:t> ?</w:t>
      </w:r>
    </w:p>
    <w:p w14:paraId="710C80E2" w14:textId="77777777" w:rsidR="004F69D6" w:rsidRDefault="004F69D6" w:rsidP="0021796F">
      <w:r>
        <w:t>« </w:t>
      </w:r>
      <w:r w:rsidR="00000000" w:rsidRPr="00033231">
        <w:t>Est-ce pour rien que le vent semble quelquefois soupirer des paroles articulées</w:t>
      </w:r>
      <w:r>
        <w:t xml:space="preserve"> ; </w:t>
      </w:r>
      <w:r w:rsidR="00000000" w:rsidRPr="00033231">
        <w:t>qu</w:t>
      </w:r>
      <w:r>
        <w:t>’</w:t>
      </w:r>
      <w:r w:rsidR="00000000" w:rsidRPr="00033231">
        <w:t>il chante la nuit comme je l</w:t>
      </w:r>
      <w:r>
        <w:t>’</w:t>
      </w:r>
      <w:r w:rsidR="00000000" w:rsidRPr="00033231">
        <w:t>ai ente</w:t>
      </w:r>
      <w:r w:rsidR="00000000" w:rsidRPr="00033231">
        <w:t>n</w:t>
      </w:r>
      <w:r w:rsidR="00000000" w:rsidRPr="00033231">
        <w:t>du récemment</w:t>
      </w:r>
      <w:r>
        <w:t xml:space="preserve">, </w:t>
      </w:r>
      <w:r w:rsidR="00000000" w:rsidRPr="00033231">
        <w:t>ou qu</w:t>
      </w:r>
      <w:r>
        <w:t>’</w:t>
      </w:r>
      <w:r w:rsidR="00000000" w:rsidRPr="00033231">
        <w:t>il traverse les fenêtres en sanglotant</w:t>
      </w:r>
      <w:r>
        <w:t xml:space="preserve">, </w:t>
      </w:r>
      <w:r w:rsidR="00000000" w:rsidRPr="00033231">
        <w:t>comme s</w:t>
      </w:r>
      <w:r>
        <w:t>’</w:t>
      </w:r>
      <w:r w:rsidR="00000000" w:rsidRPr="00033231">
        <w:t>il annonçait des malheurs à venir</w:t>
      </w:r>
      <w:r>
        <w:t xml:space="preserve"> ? </w:t>
      </w:r>
      <w:r w:rsidR="00000000" w:rsidRPr="00033231">
        <w:t>Est-ce que rien ne l</w:t>
      </w:r>
      <w:r>
        <w:t>’</w:t>
      </w:r>
      <w:r w:rsidR="00000000" w:rsidRPr="00033231">
        <w:t>habite</w:t>
      </w:r>
      <w:r>
        <w:t xml:space="preserve">, </w:t>
      </w:r>
      <w:r w:rsidR="00000000" w:rsidRPr="00033231">
        <w:t>rien ne l</w:t>
      </w:r>
      <w:r>
        <w:t>’</w:t>
      </w:r>
      <w:r w:rsidR="00000000" w:rsidRPr="00033231">
        <w:t>inspire</w:t>
      </w:r>
      <w:r>
        <w:t> ?</w:t>
      </w:r>
    </w:p>
    <w:p w14:paraId="6C55743D" w14:textId="77777777" w:rsidR="004F69D6" w:rsidRDefault="004F69D6" w:rsidP="0021796F">
      <w:r>
        <w:t>« </w:t>
      </w:r>
      <w:r w:rsidR="00000000" w:rsidRPr="00033231">
        <w:t>Et pourtant</w:t>
      </w:r>
      <w:r>
        <w:t xml:space="preserve">, </w:t>
      </w:r>
      <w:r w:rsidR="00000000" w:rsidRPr="00033231">
        <w:t>il me fit entendre une nuit certaines par</w:t>
      </w:r>
      <w:r w:rsidR="00000000" w:rsidRPr="00033231">
        <w:t>o</w:t>
      </w:r>
      <w:r w:rsidR="00000000" w:rsidRPr="00033231">
        <w:t>les</w:t>
      </w:r>
      <w:r>
        <w:t xml:space="preserve"> ; </w:t>
      </w:r>
      <w:r w:rsidR="00000000" w:rsidRPr="00033231">
        <w:t>il me dit un chant que j</w:t>
      </w:r>
      <w:r>
        <w:t>’</w:t>
      </w:r>
      <w:r w:rsidR="00000000" w:rsidRPr="00033231">
        <w:t>aurais pu écrire</w:t>
      </w:r>
      <w:r>
        <w:t xml:space="preserve"> : </w:t>
      </w:r>
      <w:r w:rsidR="00000000" w:rsidRPr="00033231">
        <w:t>seulement j</w:t>
      </w:r>
      <w:r>
        <w:t>’</w:t>
      </w:r>
      <w:r w:rsidR="00000000" w:rsidRPr="00033231">
        <w:t>étais effrayée</w:t>
      </w:r>
      <w:r>
        <w:t xml:space="preserve">, </w:t>
      </w:r>
      <w:r w:rsidR="00000000" w:rsidRPr="00033231">
        <w:t>et je n</w:t>
      </w:r>
      <w:r>
        <w:t>’</w:t>
      </w:r>
      <w:r w:rsidR="00000000" w:rsidRPr="00033231">
        <w:t>osai pas me lever pour aller chercher des plumes et du papier à la faible lueur de ma lampe de nuit</w:t>
      </w:r>
      <w:r>
        <w:t>.</w:t>
      </w:r>
    </w:p>
    <w:p w14:paraId="6903F9F4" w14:textId="77777777" w:rsidR="004F69D6" w:rsidRDefault="004F69D6" w:rsidP="0021796F">
      <w:r>
        <w:t>« </w:t>
      </w:r>
      <w:r w:rsidR="00000000" w:rsidRPr="00033231">
        <w:t>Qu</w:t>
      </w:r>
      <w:r>
        <w:t>’</w:t>
      </w:r>
      <w:r w:rsidR="00000000" w:rsidRPr="00033231">
        <w:t>est-ce donc que cette électricité dont ils parlent</w:t>
      </w:r>
      <w:r>
        <w:t xml:space="preserve">, </w:t>
      </w:r>
      <w:r w:rsidR="00000000" w:rsidRPr="00033231">
        <w:t>dont les changements nous apportent la santé ou la maladie</w:t>
      </w:r>
      <w:r>
        <w:t xml:space="preserve">, </w:t>
      </w:r>
      <w:r w:rsidR="00000000" w:rsidRPr="00033231">
        <w:lastRenderedPageBreak/>
        <w:t>dont le manque ou l</w:t>
      </w:r>
      <w:r>
        <w:t>’</w:t>
      </w:r>
      <w:r w:rsidR="00000000" w:rsidRPr="00033231">
        <w:t>excès tue</w:t>
      </w:r>
      <w:r>
        <w:t xml:space="preserve">, </w:t>
      </w:r>
      <w:r w:rsidR="00000000" w:rsidRPr="00033231">
        <w:t>dont l</w:t>
      </w:r>
      <w:r>
        <w:t>’</w:t>
      </w:r>
      <w:r w:rsidR="00000000" w:rsidRPr="00033231">
        <w:t>équilibre lui-même fait revivre</w:t>
      </w:r>
      <w:r>
        <w:t xml:space="preserve"> ? </w:t>
      </w:r>
      <w:r w:rsidR="00000000" w:rsidRPr="00033231">
        <w:t>Que sont donc ces influences répandues dans l</w:t>
      </w:r>
      <w:r>
        <w:t>’</w:t>
      </w:r>
      <w:r w:rsidR="00000000" w:rsidRPr="00033231">
        <w:t>atmosphère a</w:t>
      </w:r>
      <w:r w:rsidR="00000000" w:rsidRPr="00033231">
        <w:t>u</w:t>
      </w:r>
      <w:r w:rsidR="00000000" w:rsidRPr="00033231">
        <w:t>tour de nous</w:t>
      </w:r>
      <w:r>
        <w:t xml:space="preserve">, </w:t>
      </w:r>
      <w:r w:rsidR="00000000" w:rsidRPr="00033231">
        <w:t>qui jouent sur nos nerfs comme des doigts sur un instrument à cordes</w:t>
      </w:r>
      <w:r>
        <w:t xml:space="preserve">, </w:t>
      </w:r>
      <w:r w:rsidR="00000000" w:rsidRPr="00033231">
        <w:t>et en tirent tantôt une douce note</w:t>
      </w:r>
      <w:r>
        <w:t xml:space="preserve">, </w:t>
      </w:r>
      <w:r w:rsidR="00000000" w:rsidRPr="00033231">
        <w:t>tantôt une plainte</w:t>
      </w:r>
      <w:r>
        <w:t xml:space="preserve">, </w:t>
      </w:r>
      <w:r w:rsidR="00000000" w:rsidRPr="00033231">
        <w:t>tantôt la plus douce mélodie</w:t>
      </w:r>
      <w:r>
        <w:t xml:space="preserve">, </w:t>
      </w:r>
      <w:r w:rsidR="00000000" w:rsidRPr="00033231">
        <w:t>tantôt la plus triste cadence</w:t>
      </w:r>
      <w:r>
        <w:t> ?</w:t>
      </w:r>
    </w:p>
    <w:p w14:paraId="4E5F63FE" w14:textId="25592C44" w:rsidR="00000000" w:rsidRPr="00033231" w:rsidRDefault="004F69D6" w:rsidP="0021796F">
      <w:pPr>
        <w:rPr>
          <w:i/>
          <w:iCs/>
        </w:rPr>
      </w:pPr>
      <w:r>
        <w:t>« </w:t>
      </w:r>
      <w:r w:rsidR="00000000" w:rsidRPr="00033231">
        <w:t>Où est l</w:t>
      </w:r>
      <w:r>
        <w:t>’</w:t>
      </w:r>
      <w:r w:rsidR="00000000" w:rsidRPr="00033231">
        <w:t>autre monde</w:t>
      </w:r>
      <w:r>
        <w:t xml:space="preserve"> ? </w:t>
      </w:r>
      <w:r w:rsidR="00000000" w:rsidRPr="00033231">
        <w:t>En quoi l</w:t>
      </w:r>
      <w:r>
        <w:t>’</w:t>
      </w:r>
      <w:r w:rsidR="00000000" w:rsidRPr="00033231">
        <w:t>autre vie consistera-t-elle</w:t>
      </w:r>
      <w:r>
        <w:t xml:space="preserve"> ? </w:t>
      </w:r>
      <w:r w:rsidR="00000000" w:rsidRPr="00033231">
        <w:t>Pourquoi le demandé-je</w:t>
      </w:r>
      <w:r>
        <w:t xml:space="preserve"> ? </w:t>
      </w:r>
      <w:r w:rsidR="00000000" w:rsidRPr="00033231">
        <w:t>n</w:t>
      </w:r>
      <w:r>
        <w:t>’</w:t>
      </w:r>
      <w:r w:rsidR="00000000" w:rsidRPr="00033231">
        <w:t>ai-je pas raison de penser que l</w:t>
      </w:r>
      <w:r>
        <w:t>’</w:t>
      </w:r>
      <w:r w:rsidR="00000000" w:rsidRPr="00033231">
        <w:t>heure s</w:t>
      </w:r>
      <w:r>
        <w:t>’</w:t>
      </w:r>
      <w:r w:rsidR="00000000" w:rsidRPr="00033231">
        <w:t>approche trop vite où le voile se déchirera pour moi</w:t>
      </w:r>
      <w:r>
        <w:t xml:space="preserve"> ? </w:t>
      </w:r>
      <w:r w:rsidR="00000000" w:rsidRPr="00033231">
        <w:t>ne sais-je pas que le grand mystère va probablement se révéler à moi prématurément</w:t>
      </w:r>
      <w:r>
        <w:t xml:space="preserve"> ? </w:t>
      </w:r>
      <w:r w:rsidR="00000000" w:rsidRPr="00033231">
        <w:t>Grand Esprit</w:t>
      </w:r>
      <w:r>
        <w:t xml:space="preserve"> ! </w:t>
      </w:r>
      <w:r w:rsidR="00000000" w:rsidRPr="00033231">
        <w:t>dans la bonté duquel je place ma confiance</w:t>
      </w:r>
      <w:r>
        <w:t xml:space="preserve"> ; </w:t>
      </w:r>
      <w:r w:rsidR="00000000" w:rsidRPr="00033231">
        <w:t>toi que</w:t>
      </w:r>
      <w:r>
        <w:t xml:space="preserve">, </w:t>
      </w:r>
      <w:r w:rsidR="00000000" w:rsidRPr="00033231">
        <w:t>comme mon père</w:t>
      </w:r>
      <w:r>
        <w:t xml:space="preserve">, </w:t>
      </w:r>
      <w:r w:rsidR="00000000" w:rsidRPr="00033231">
        <w:t>j</w:t>
      </w:r>
      <w:r>
        <w:t>’</w:t>
      </w:r>
      <w:r w:rsidR="00000000" w:rsidRPr="00033231">
        <w:t>ai invoqué nuit et jour depuis ma tendre enfance</w:t>
      </w:r>
      <w:r>
        <w:t xml:space="preserve">, </w:t>
      </w:r>
      <w:r w:rsidR="00000000" w:rsidRPr="00033231">
        <w:t>viens au secours de la faible créature sortie de tes mains</w:t>
      </w:r>
      <w:r>
        <w:t xml:space="preserve"> ! </w:t>
      </w:r>
      <w:r w:rsidR="00000000" w:rsidRPr="00033231">
        <w:t>Soutiens-moi dans l</w:t>
      </w:r>
      <w:r>
        <w:t>’</w:t>
      </w:r>
      <w:r w:rsidR="00000000" w:rsidRPr="00033231">
        <w:t>épreuve que je crains et que je dois subir</w:t>
      </w:r>
      <w:r>
        <w:t xml:space="preserve"> ! </w:t>
      </w:r>
      <w:r w:rsidR="00000000" w:rsidRPr="00033231">
        <w:t>Donne-moi la force</w:t>
      </w:r>
      <w:r>
        <w:t xml:space="preserve"> ! </w:t>
      </w:r>
      <w:r w:rsidR="00000000" w:rsidRPr="00033231">
        <w:t>Donne-moi la patience</w:t>
      </w:r>
      <w:r>
        <w:t xml:space="preserve"> ! </w:t>
      </w:r>
      <w:r w:rsidR="00000000" w:rsidRPr="00033231">
        <w:t>Donne-moi</w:t>
      </w:r>
      <w:r>
        <w:t xml:space="preserve">… </w:t>
      </w:r>
      <w:r w:rsidR="00000000" w:rsidRPr="00033231">
        <w:t>oh</w:t>
      </w:r>
      <w:r>
        <w:t xml:space="preserve"> ! </w:t>
      </w:r>
      <w:r w:rsidR="00000000" w:rsidRPr="00033231">
        <w:t xml:space="preserve">donne-moi </w:t>
      </w:r>
      <w:r w:rsidR="00000000" w:rsidRPr="00033231">
        <w:rPr>
          <w:i/>
          <w:iCs/>
        </w:rPr>
        <w:t>la foi</w:t>
      </w:r>
      <w:r>
        <w:rPr>
          <w:i/>
          <w:iCs/>
        </w:rPr>
        <w:t> ! »</w:t>
      </w:r>
    </w:p>
    <w:p w14:paraId="7D51D160" w14:textId="77777777" w:rsidR="004F69D6" w:rsidRDefault="00000000" w:rsidP="0021796F">
      <w:r w:rsidRPr="00033231">
        <w:t>Elle retomba sur son oreiller</w:t>
      </w:r>
      <w:r w:rsidR="004F69D6">
        <w:t xml:space="preserve">. </w:t>
      </w:r>
      <w:proofErr w:type="spellStart"/>
      <w:r w:rsidRPr="00033231">
        <w:t>Mistress</w:t>
      </w:r>
      <w:proofErr w:type="spellEnd"/>
      <w:r w:rsidRPr="00033231">
        <w:t xml:space="preserve"> </w:t>
      </w:r>
      <w:proofErr w:type="spellStart"/>
      <w:r w:rsidRPr="00033231">
        <w:t>Pryor</w:t>
      </w:r>
      <w:proofErr w:type="spellEnd"/>
      <w:r w:rsidRPr="00033231">
        <w:t xml:space="preserve"> trouva le moyen de se glisser sans bruit hors de la chambre</w:t>
      </w:r>
      <w:r w:rsidR="004F69D6">
        <w:t xml:space="preserve"> : </w:t>
      </w:r>
      <w:r w:rsidRPr="00033231">
        <w:t>elle rentra bientôt après</w:t>
      </w:r>
      <w:r w:rsidR="004F69D6">
        <w:t xml:space="preserve">, </w:t>
      </w:r>
      <w:r w:rsidRPr="00033231">
        <w:t>aussi calme en apparence que si elle n</w:t>
      </w:r>
      <w:r w:rsidR="004F69D6">
        <w:t>’</w:t>
      </w:r>
      <w:r w:rsidRPr="00033231">
        <w:t>eût pas e</w:t>
      </w:r>
      <w:r w:rsidRPr="00033231">
        <w:t>n</w:t>
      </w:r>
      <w:r w:rsidRPr="00033231">
        <w:t>tendu cet étrange colloque</w:t>
      </w:r>
      <w:r w:rsidR="004F69D6">
        <w:t>.</w:t>
      </w:r>
    </w:p>
    <w:p w14:paraId="40923D30" w14:textId="3C0D13C1" w:rsidR="004F69D6" w:rsidRDefault="00000000" w:rsidP="0021796F">
      <w:r w:rsidRPr="00033231">
        <w:t>Le lendemain vinrent plusieurs visites</w:t>
      </w:r>
      <w:r w:rsidR="004F69D6">
        <w:t xml:space="preserve">. </w:t>
      </w:r>
      <w:r w:rsidRPr="00033231">
        <w:t>Le bruit s</w:t>
      </w:r>
      <w:r w:rsidR="004F69D6">
        <w:t>’</w:t>
      </w:r>
      <w:r w:rsidRPr="00033231">
        <w:t>était r</w:t>
      </w:r>
      <w:r w:rsidRPr="00033231">
        <w:t>é</w:t>
      </w:r>
      <w:r w:rsidRPr="00033231">
        <w:t xml:space="preserve">pandu que miss </w:t>
      </w:r>
      <w:proofErr w:type="spellStart"/>
      <w:r w:rsidRPr="00033231">
        <w:t>Helstone</w:t>
      </w:r>
      <w:proofErr w:type="spellEnd"/>
      <w:r w:rsidRPr="00033231">
        <w:t xml:space="preserve"> allait plus mal</w:t>
      </w:r>
      <w:r w:rsidR="004F69D6">
        <w:t>. M. </w:t>
      </w:r>
      <w:r w:rsidRPr="00033231">
        <w:t>Hall et sa sœur a</w:t>
      </w:r>
      <w:r w:rsidRPr="00033231">
        <w:t>r</w:t>
      </w:r>
      <w:r w:rsidRPr="00033231">
        <w:t>rivèrent</w:t>
      </w:r>
      <w:r w:rsidR="004F69D6">
        <w:t xml:space="preserve"> ; </w:t>
      </w:r>
      <w:r w:rsidRPr="00033231">
        <w:t>tous deux sortirent en pleurs de la chambre de la m</w:t>
      </w:r>
      <w:r w:rsidRPr="00033231">
        <w:t>a</w:t>
      </w:r>
      <w:r w:rsidRPr="00033231">
        <w:t>lade</w:t>
      </w:r>
      <w:r w:rsidR="004F69D6">
        <w:t xml:space="preserve"> : </w:t>
      </w:r>
      <w:r w:rsidRPr="00033231">
        <w:t>ils l</w:t>
      </w:r>
      <w:r w:rsidR="004F69D6">
        <w:t>’</w:t>
      </w:r>
      <w:r w:rsidRPr="00033231">
        <w:t>avaient trouvée plus changée qu</w:t>
      </w:r>
      <w:r w:rsidR="004F69D6">
        <w:t>’</w:t>
      </w:r>
      <w:r w:rsidRPr="00033231">
        <w:t>ils ne s</w:t>
      </w:r>
      <w:r w:rsidR="004F69D6">
        <w:t>’</w:t>
      </w:r>
      <w:r w:rsidRPr="00033231">
        <w:t>y attendaient</w:t>
      </w:r>
      <w:r w:rsidR="004F69D6">
        <w:t xml:space="preserve">. </w:t>
      </w:r>
      <w:r w:rsidRPr="00033231">
        <w:t>Hortense Moore vint aussi</w:t>
      </w:r>
      <w:r w:rsidR="004F69D6">
        <w:t xml:space="preserve">. </w:t>
      </w:r>
      <w:r w:rsidRPr="00033231">
        <w:t>Caroline parut stimulée par sa pr</w:t>
      </w:r>
      <w:r w:rsidRPr="00033231">
        <w:t>é</w:t>
      </w:r>
      <w:r w:rsidRPr="00033231">
        <w:t>sence</w:t>
      </w:r>
      <w:r w:rsidR="004F69D6">
        <w:t xml:space="preserve"> ; </w:t>
      </w:r>
      <w:r w:rsidRPr="00033231">
        <w:t>elle l</w:t>
      </w:r>
      <w:r w:rsidR="004F69D6">
        <w:t>’</w:t>
      </w:r>
      <w:r w:rsidRPr="00033231">
        <w:t>assura</w:t>
      </w:r>
      <w:r w:rsidR="004F69D6">
        <w:t xml:space="preserve">, </w:t>
      </w:r>
      <w:r w:rsidRPr="00033231">
        <w:t>en souriant</w:t>
      </w:r>
      <w:r w:rsidR="004F69D6">
        <w:t xml:space="preserve">, </w:t>
      </w:r>
      <w:r w:rsidRPr="00033231">
        <w:t>qu</w:t>
      </w:r>
      <w:r w:rsidR="004F69D6">
        <w:t>’</w:t>
      </w:r>
      <w:r w:rsidRPr="00033231">
        <w:t>elle n</w:t>
      </w:r>
      <w:r w:rsidR="004F69D6">
        <w:t>’</w:t>
      </w:r>
      <w:r w:rsidRPr="00033231">
        <w:t>était pas dangereus</w:t>
      </w:r>
      <w:r w:rsidRPr="00033231">
        <w:t>e</w:t>
      </w:r>
      <w:r w:rsidRPr="00033231">
        <w:t>ment malade</w:t>
      </w:r>
      <w:r w:rsidR="004F69D6">
        <w:t xml:space="preserve"> ; </w:t>
      </w:r>
      <w:r w:rsidRPr="00033231">
        <w:t>elle lui parla d</w:t>
      </w:r>
      <w:r w:rsidR="004F69D6">
        <w:t>’</w:t>
      </w:r>
      <w:r w:rsidRPr="00033231">
        <w:t>une voix faible</w:t>
      </w:r>
      <w:r w:rsidR="004F69D6">
        <w:t xml:space="preserve">, </w:t>
      </w:r>
      <w:r w:rsidRPr="00033231">
        <w:t>mais avec e</w:t>
      </w:r>
      <w:r w:rsidRPr="00033231">
        <w:t>n</w:t>
      </w:r>
      <w:r w:rsidRPr="00033231">
        <w:t>jouement</w:t>
      </w:r>
      <w:r w:rsidR="004F69D6">
        <w:t xml:space="preserve">. </w:t>
      </w:r>
      <w:r w:rsidRPr="00033231">
        <w:t>Pendant le temps que sa cousine demeura auprès d</w:t>
      </w:r>
      <w:r w:rsidR="004F69D6">
        <w:t>’</w:t>
      </w:r>
      <w:r w:rsidRPr="00033231">
        <w:t>elle</w:t>
      </w:r>
      <w:r w:rsidR="004F69D6">
        <w:t xml:space="preserve">, </w:t>
      </w:r>
      <w:r w:rsidRPr="00033231">
        <w:t>l</w:t>
      </w:r>
      <w:r w:rsidR="004F69D6">
        <w:t>’</w:t>
      </w:r>
      <w:r w:rsidRPr="00033231">
        <w:t>excitation colora son visage</w:t>
      </w:r>
      <w:r w:rsidR="004F69D6">
        <w:t xml:space="preserve"> ; </w:t>
      </w:r>
      <w:r w:rsidRPr="00033231">
        <w:t>elle paraissait mieux</w:t>
      </w:r>
      <w:r w:rsidR="004F69D6">
        <w:t>.</w:t>
      </w:r>
    </w:p>
    <w:p w14:paraId="172181E0" w14:textId="238E44DB" w:rsidR="004F69D6" w:rsidRDefault="004F69D6" w:rsidP="0021796F">
      <w:r>
        <w:lastRenderedPageBreak/>
        <w:t>« </w:t>
      </w:r>
      <w:r w:rsidR="00000000" w:rsidRPr="00033231">
        <w:t xml:space="preserve">Comment va </w:t>
      </w:r>
      <w:r>
        <w:t>M. </w:t>
      </w:r>
      <w:r w:rsidR="00000000" w:rsidRPr="00033231">
        <w:t>Robert</w:t>
      </w:r>
      <w:r>
        <w:t xml:space="preserve"> ? </w:t>
      </w:r>
      <w:r w:rsidR="00000000" w:rsidRPr="00033231">
        <w:t xml:space="preserve">demanda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au moment où Hortense se préparait à sortir</w:t>
      </w:r>
      <w:r>
        <w:t>.</w:t>
      </w:r>
    </w:p>
    <w:p w14:paraId="7D745BCE" w14:textId="77777777" w:rsidR="004F69D6" w:rsidRDefault="004F69D6" w:rsidP="0021796F">
      <w:r>
        <w:t>— </w:t>
      </w:r>
      <w:r w:rsidR="00000000" w:rsidRPr="00033231">
        <w:t>Il allait très-bien lorsqu</w:t>
      </w:r>
      <w:r>
        <w:t>’</w:t>
      </w:r>
      <w:r w:rsidR="00000000" w:rsidRPr="00033231">
        <w:t>il est parti</w:t>
      </w:r>
      <w:r>
        <w:t> !</w:t>
      </w:r>
    </w:p>
    <w:p w14:paraId="11870869" w14:textId="7B8020B9" w:rsidR="00000000" w:rsidRPr="00033231" w:rsidRDefault="004F69D6" w:rsidP="0021796F">
      <w:r>
        <w:t>— </w:t>
      </w:r>
      <w:r w:rsidR="00000000" w:rsidRPr="00033231">
        <w:t>Lorsqu</w:t>
      </w:r>
      <w:r>
        <w:t>’</w:t>
      </w:r>
      <w:r w:rsidR="00000000" w:rsidRPr="00033231">
        <w:t>il est parti</w:t>
      </w:r>
      <w:r>
        <w:t xml:space="preserve"> ! </w:t>
      </w:r>
      <w:r w:rsidR="00000000" w:rsidRPr="00033231">
        <w:t>il n</w:t>
      </w:r>
      <w:r>
        <w:t>’</w:t>
      </w:r>
      <w:r w:rsidR="00000000" w:rsidRPr="00033231">
        <w:t>est donc pas à la maison</w:t>
      </w:r>
      <w:r>
        <w:t> ? »</w:t>
      </w:r>
    </w:p>
    <w:p w14:paraId="475861C3" w14:textId="77777777" w:rsidR="004F69D6" w:rsidRDefault="00000000" w:rsidP="0021796F">
      <w:r w:rsidRPr="00033231">
        <w:t>Hortense expliqua alors que des nouvelles de la police to</w:t>
      </w:r>
      <w:r w:rsidRPr="00033231">
        <w:t>u</w:t>
      </w:r>
      <w:r w:rsidRPr="00033231">
        <w:t>chant les émeutiers l</w:t>
      </w:r>
      <w:r w:rsidR="004F69D6">
        <w:t>’</w:t>
      </w:r>
      <w:r w:rsidRPr="00033231">
        <w:t>avaient forcé de se rendre le matin même à Birmingham</w:t>
      </w:r>
      <w:r w:rsidR="004F69D6">
        <w:t xml:space="preserve">, </w:t>
      </w:r>
      <w:r w:rsidRPr="00033231">
        <w:t>et qu</w:t>
      </w:r>
      <w:r w:rsidR="004F69D6">
        <w:t>’</w:t>
      </w:r>
      <w:r w:rsidRPr="00033231">
        <w:t>une quinzaine s</w:t>
      </w:r>
      <w:r w:rsidR="004F69D6">
        <w:t>’</w:t>
      </w:r>
      <w:r w:rsidRPr="00033231">
        <w:t>écoulerait probablement avant qu</w:t>
      </w:r>
      <w:r w:rsidR="004F69D6">
        <w:t>’</w:t>
      </w:r>
      <w:r w:rsidRPr="00033231">
        <w:t>il fût de retour</w:t>
      </w:r>
      <w:r w:rsidR="004F69D6">
        <w:t>.</w:t>
      </w:r>
    </w:p>
    <w:p w14:paraId="5B9B1231" w14:textId="77777777" w:rsidR="004F69D6" w:rsidRDefault="004F69D6" w:rsidP="0021796F">
      <w:r>
        <w:t>« </w:t>
      </w:r>
      <w:r w:rsidR="00000000" w:rsidRPr="00033231">
        <w:t xml:space="preserve">Il ne sait donc pas que miss </w:t>
      </w:r>
      <w:proofErr w:type="spellStart"/>
      <w:r w:rsidR="00000000" w:rsidRPr="00033231">
        <w:t>Helstone</w:t>
      </w:r>
      <w:proofErr w:type="spellEnd"/>
      <w:r w:rsidR="00000000" w:rsidRPr="00033231">
        <w:t xml:space="preserve"> est très malade</w:t>
      </w:r>
      <w:r>
        <w:t> ?</w:t>
      </w:r>
    </w:p>
    <w:p w14:paraId="3A526906" w14:textId="24AB52FA" w:rsidR="00000000" w:rsidRPr="00033231" w:rsidRDefault="004F69D6" w:rsidP="0021796F">
      <w:r>
        <w:t>— </w:t>
      </w:r>
      <w:r w:rsidR="00000000" w:rsidRPr="00033231">
        <w:t>Oh</w:t>
      </w:r>
      <w:r>
        <w:t xml:space="preserve"> ! </w:t>
      </w:r>
      <w:r w:rsidR="00000000" w:rsidRPr="00033231">
        <w:t>non</w:t>
      </w:r>
      <w:r>
        <w:t xml:space="preserve">. </w:t>
      </w:r>
      <w:r w:rsidR="00000000" w:rsidRPr="00033231">
        <w:t>Il pensait</w:t>
      </w:r>
      <w:r>
        <w:t xml:space="preserve">, </w:t>
      </w:r>
      <w:r w:rsidR="00000000" w:rsidRPr="00033231">
        <w:t>comme moi</w:t>
      </w:r>
      <w:r>
        <w:t xml:space="preserve">, </w:t>
      </w:r>
      <w:r w:rsidR="00000000" w:rsidRPr="00033231">
        <w:t>qu</w:t>
      </w:r>
      <w:r>
        <w:t>’</w:t>
      </w:r>
      <w:r w:rsidR="00000000" w:rsidRPr="00033231">
        <w:t>elle avait seulement un mauvais rhume</w:t>
      </w:r>
      <w:r>
        <w:t>. »</w:t>
      </w:r>
    </w:p>
    <w:p w14:paraId="494D82EC" w14:textId="77777777" w:rsidR="004F69D6" w:rsidRDefault="00000000" w:rsidP="0021796F">
      <w:r w:rsidRPr="00033231">
        <w:t>Après cette visite</w:t>
      </w:r>
      <w:r w:rsidR="004F69D6">
        <w:t xml:space="preserve">, </w:t>
      </w:r>
      <w:proofErr w:type="spellStart"/>
      <w:r w:rsidRPr="00033231">
        <w:t>mistress</w:t>
      </w:r>
      <w:proofErr w:type="spellEnd"/>
      <w:r w:rsidRPr="00033231">
        <w:t xml:space="preserve"> </w:t>
      </w:r>
      <w:proofErr w:type="spellStart"/>
      <w:r w:rsidRPr="00033231">
        <w:t>Pryor</w:t>
      </w:r>
      <w:proofErr w:type="spellEnd"/>
      <w:r w:rsidRPr="00033231">
        <w:t xml:space="preserve"> eut soin de ne pas appr</w:t>
      </w:r>
      <w:r w:rsidRPr="00033231">
        <w:t>o</w:t>
      </w:r>
      <w:r w:rsidRPr="00033231">
        <w:t>cher la couche de Caroline pendant plus d</w:t>
      </w:r>
      <w:r w:rsidR="004F69D6">
        <w:t>’</w:t>
      </w:r>
      <w:r w:rsidRPr="00033231">
        <w:t>une heure</w:t>
      </w:r>
      <w:r w:rsidR="004F69D6">
        <w:t xml:space="preserve">. </w:t>
      </w:r>
      <w:r w:rsidRPr="00033231">
        <w:t>Elle l</w:t>
      </w:r>
      <w:r w:rsidR="004F69D6">
        <w:t>’</w:t>
      </w:r>
      <w:r w:rsidRPr="00033231">
        <w:t>entendit pleurer</w:t>
      </w:r>
      <w:r w:rsidR="004F69D6">
        <w:t xml:space="preserve">, </w:t>
      </w:r>
      <w:r w:rsidRPr="00033231">
        <w:t>et n</w:t>
      </w:r>
      <w:r w:rsidR="004F69D6">
        <w:t>’</w:t>
      </w:r>
      <w:r w:rsidRPr="00033231">
        <w:t>osa pas regarder couler ses larmes</w:t>
      </w:r>
      <w:r w:rsidR="004F69D6">
        <w:t>.</w:t>
      </w:r>
    </w:p>
    <w:p w14:paraId="665000F9" w14:textId="77777777" w:rsidR="004F69D6" w:rsidRDefault="00000000" w:rsidP="0021796F">
      <w:r w:rsidRPr="00033231">
        <w:t>Comme la nuit approchait</w:t>
      </w:r>
      <w:r w:rsidR="004F69D6">
        <w:t xml:space="preserve">, </w:t>
      </w:r>
      <w:r w:rsidRPr="00033231">
        <w:t>elle lui apporta un peu de thé</w:t>
      </w:r>
      <w:r w:rsidR="004F69D6">
        <w:t xml:space="preserve">. </w:t>
      </w:r>
      <w:r w:rsidRPr="00033231">
        <w:t>Caroline</w:t>
      </w:r>
      <w:r w:rsidR="004F69D6">
        <w:t xml:space="preserve">, </w:t>
      </w:r>
      <w:r w:rsidRPr="00033231">
        <w:t>ouvrant les yeux après un court assoupissement</w:t>
      </w:r>
      <w:r w:rsidR="004F69D6">
        <w:t xml:space="preserve">, </w:t>
      </w:r>
      <w:r w:rsidRPr="00033231">
        <w:t>ne reconnut pas sa garde-malade</w:t>
      </w:r>
      <w:r w:rsidR="004F69D6">
        <w:t>.</w:t>
      </w:r>
    </w:p>
    <w:p w14:paraId="5546214B" w14:textId="77777777" w:rsidR="004F69D6" w:rsidRDefault="004F69D6" w:rsidP="0021796F">
      <w:r>
        <w:t>« </w:t>
      </w:r>
      <w:r w:rsidR="00000000" w:rsidRPr="00033231">
        <w:t>J</w:t>
      </w:r>
      <w:r>
        <w:t>’</w:t>
      </w:r>
      <w:r w:rsidR="00000000" w:rsidRPr="00033231">
        <w:t>ai respiré les chèvrefeuilles dans la vallée ce matin</w:t>
      </w:r>
      <w:r>
        <w:t xml:space="preserve">, </w:t>
      </w:r>
      <w:r w:rsidR="00000000" w:rsidRPr="00033231">
        <w:t>lorsque j</w:t>
      </w:r>
      <w:r>
        <w:t>’</w:t>
      </w:r>
      <w:r w:rsidR="00000000" w:rsidRPr="00033231">
        <w:t>étais debout à la fenêtre du comptoir</w:t>
      </w:r>
      <w:r>
        <w:t>, »</w:t>
      </w:r>
      <w:r w:rsidR="00000000" w:rsidRPr="00033231">
        <w:t xml:space="preserve"> dit-elle</w:t>
      </w:r>
      <w:r>
        <w:t>.</w:t>
      </w:r>
    </w:p>
    <w:p w14:paraId="63D4B18E" w14:textId="77777777" w:rsidR="004F69D6" w:rsidRDefault="00000000" w:rsidP="0021796F">
      <w:r w:rsidRPr="00033231">
        <w:t>D</w:t>
      </w:r>
      <w:r w:rsidR="004F69D6">
        <w:t>’</w:t>
      </w:r>
      <w:r w:rsidRPr="00033231">
        <w:t>étranges paroles comme celles-là percent plus cruell</w:t>
      </w:r>
      <w:r w:rsidRPr="00033231">
        <w:t>e</w:t>
      </w:r>
      <w:r w:rsidRPr="00033231">
        <w:t>ment que l</w:t>
      </w:r>
      <w:r w:rsidR="004F69D6">
        <w:t>’</w:t>
      </w:r>
      <w:r w:rsidRPr="00033231">
        <w:t>acier le cœur de la personne aimante qui les entend</w:t>
      </w:r>
      <w:r w:rsidR="004F69D6">
        <w:t xml:space="preserve">. </w:t>
      </w:r>
      <w:r w:rsidRPr="00033231">
        <w:t>Elles paraissent peut-être romantiques dans un livre</w:t>
      </w:r>
      <w:r w:rsidR="004F69D6">
        <w:t xml:space="preserve"> ; </w:t>
      </w:r>
      <w:r w:rsidRPr="00033231">
        <w:t>dans la vie réelle</w:t>
      </w:r>
      <w:r w:rsidR="004F69D6">
        <w:t xml:space="preserve">, </w:t>
      </w:r>
      <w:r w:rsidRPr="00033231">
        <w:t>elles sont accablantes</w:t>
      </w:r>
      <w:r w:rsidR="004F69D6">
        <w:t>.</w:t>
      </w:r>
    </w:p>
    <w:p w14:paraId="7F431B32" w14:textId="77777777" w:rsidR="004F69D6" w:rsidRDefault="004F69D6" w:rsidP="0021796F">
      <w:r>
        <w:t>« </w:t>
      </w:r>
      <w:r w:rsidR="00000000" w:rsidRPr="00033231">
        <w:t>Ma chère</w:t>
      </w:r>
      <w:r>
        <w:t xml:space="preserve">, </w:t>
      </w:r>
      <w:r w:rsidR="00000000" w:rsidRPr="00033231">
        <w:t>me reconnaissez-vous</w:t>
      </w:r>
      <w:r>
        <w:t xml:space="preserve"> ? </w:t>
      </w:r>
      <w:r w:rsidR="00000000" w:rsidRPr="00033231">
        <w:t xml:space="preserve">dit </w:t>
      </w:r>
      <w:proofErr w:type="spellStart"/>
      <w:r w:rsidR="00000000" w:rsidRPr="00033231">
        <w:t>mistress</w:t>
      </w:r>
      <w:proofErr w:type="spellEnd"/>
      <w:r w:rsidR="00000000" w:rsidRPr="00033231">
        <w:t xml:space="preserve"> </w:t>
      </w:r>
      <w:proofErr w:type="spellStart"/>
      <w:r w:rsidR="00000000" w:rsidRPr="00033231">
        <w:t>Pryor</w:t>
      </w:r>
      <w:proofErr w:type="spellEnd"/>
      <w:r>
        <w:t>.</w:t>
      </w:r>
    </w:p>
    <w:p w14:paraId="19724ECB" w14:textId="77777777" w:rsidR="004F69D6" w:rsidRDefault="004F69D6" w:rsidP="0021796F">
      <w:r>
        <w:t>— </w:t>
      </w:r>
      <w:r w:rsidR="00000000" w:rsidRPr="00033231">
        <w:t>Je suis entrée peur appeler Robert à déjeuner</w:t>
      </w:r>
      <w:r>
        <w:t xml:space="preserve"> : </w:t>
      </w:r>
      <w:r w:rsidR="00000000" w:rsidRPr="00033231">
        <w:t>je suis a</w:t>
      </w:r>
      <w:r w:rsidR="00000000" w:rsidRPr="00033231">
        <w:t>l</w:t>
      </w:r>
      <w:r w:rsidR="00000000" w:rsidRPr="00033231">
        <w:t>lée avec lui au jardin</w:t>
      </w:r>
      <w:r>
        <w:t xml:space="preserve"> ; </w:t>
      </w:r>
      <w:r w:rsidR="00000000" w:rsidRPr="00033231">
        <w:t>il m</w:t>
      </w:r>
      <w:r>
        <w:t>’</w:t>
      </w:r>
      <w:r w:rsidR="00000000" w:rsidRPr="00033231">
        <w:t>avait priée de l</w:t>
      </w:r>
      <w:r>
        <w:t>’</w:t>
      </w:r>
      <w:r w:rsidR="00000000" w:rsidRPr="00033231">
        <w:t>accompagner</w:t>
      </w:r>
      <w:r>
        <w:t xml:space="preserve">. </w:t>
      </w:r>
      <w:r w:rsidR="00000000" w:rsidRPr="00033231">
        <w:t>Une forte rosée a rafraîchi les fleurs</w:t>
      </w:r>
      <w:r>
        <w:t xml:space="preserve"> ; </w:t>
      </w:r>
      <w:r w:rsidR="00000000" w:rsidRPr="00033231">
        <w:t>les pêches mûrissent</w:t>
      </w:r>
      <w:r>
        <w:t>.</w:t>
      </w:r>
    </w:p>
    <w:p w14:paraId="716F74B6" w14:textId="77777777" w:rsidR="004F69D6" w:rsidRDefault="004F69D6" w:rsidP="0021796F">
      <w:r>
        <w:lastRenderedPageBreak/>
        <w:t>— </w:t>
      </w:r>
      <w:r w:rsidR="00000000" w:rsidRPr="00033231">
        <w:t>Ma chérie</w:t>
      </w:r>
      <w:r>
        <w:t xml:space="preserve"> ! </w:t>
      </w:r>
      <w:r w:rsidR="00000000" w:rsidRPr="00033231">
        <w:t>ma chérie</w:t>
      </w:r>
      <w:r>
        <w:t xml:space="preserve"> ! </w:t>
      </w:r>
      <w:r w:rsidR="00000000" w:rsidRPr="00033231">
        <w:t>répéta de nouveau la garde-malade</w:t>
      </w:r>
      <w:r>
        <w:t>.</w:t>
      </w:r>
    </w:p>
    <w:p w14:paraId="65DEF468" w14:textId="51457A3E" w:rsidR="00000000" w:rsidRPr="00033231" w:rsidRDefault="004F69D6" w:rsidP="0021796F">
      <w:r>
        <w:t>— </w:t>
      </w:r>
      <w:r w:rsidR="00000000" w:rsidRPr="00033231">
        <w:t>Je pensais qu</w:t>
      </w:r>
      <w:r>
        <w:t>’</w:t>
      </w:r>
      <w:r w:rsidR="00000000" w:rsidRPr="00033231">
        <w:t>il faisait jour</w:t>
      </w:r>
      <w:r>
        <w:t xml:space="preserve">, </w:t>
      </w:r>
      <w:r w:rsidR="00000000" w:rsidRPr="00033231">
        <w:t>que le soleil était levé depuis longtemps</w:t>
      </w:r>
      <w:r>
        <w:t xml:space="preserve"> : </w:t>
      </w:r>
      <w:r w:rsidR="00000000" w:rsidRPr="00033231">
        <w:t>il fait sombre</w:t>
      </w:r>
      <w:r>
        <w:t xml:space="preserve"> ; </w:t>
      </w:r>
      <w:r w:rsidR="00000000" w:rsidRPr="00033231">
        <w:t>est-ce que la lune n</w:t>
      </w:r>
      <w:r>
        <w:t>’</w:t>
      </w:r>
      <w:r w:rsidR="00000000" w:rsidRPr="00033231">
        <w:t>est pas co</w:t>
      </w:r>
      <w:r w:rsidR="00000000" w:rsidRPr="00033231">
        <w:t>u</w:t>
      </w:r>
      <w:r w:rsidR="00000000" w:rsidRPr="00033231">
        <w:t>chée</w:t>
      </w:r>
      <w:r>
        <w:t> ? »</w:t>
      </w:r>
    </w:p>
    <w:p w14:paraId="57110B4C" w14:textId="77777777" w:rsidR="004F69D6" w:rsidRDefault="00000000" w:rsidP="0021796F">
      <w:r w:rsidRPr="00033231">
        <w:t>Cette lune</w:t>
      </w:r>
      <w:r w:rsidR="004F69D6">
        <w:t xml:space="preserve">, </w:t>
      </w:r>
      <w:r w:rsidRPr="00033231">
        <w:t>qui venait de se lever</w:t>
      </w:r>
      <w:r w:rsidR="004F69D6">
        <w:t xml:space="preserve">, </w:t>
      </w:r>
      <w:r w:rsidRPr="00033231">
        <w:t>brillait sur elle de sa l</w:t>
      </w:r>
      <w:r w:rsidRPr="00033231">
        <w:t>u</w:t>
      </w:r>
      <w:r w:rsidRPr="00033231">
        <w:t>mière pleine et douce</w:t>
      </w:r>
      <w:r w:rsidR="004F69D6">
        <w:t xml:space="preserve"> ; </w:t>
      </w:r>
      <w:r w:rsidRPr="00033231">
        <w:t>flottant dans l</w:t>
      </w:r>
      <w:r w:rsidR="004F69D6">
        <w:t>’</w:t>
      </w:r>
      <w:r w:rsidRPr="00033231">
        <w:t>espace azuré et sans nu</w:t>
      </w:r>
      <w:r w:rsidRPr="00033231">
        <w:t>a</w:t>
      </w:r>
      <w:r w:rsidRPr="00033231">
        <w:t>ge</w:t>
      </w:r>
      <w:r w:rsidR="004F69D6">
        <w:t xml:space="preserve">, </w:t>
      </w:r>
      <w:r w:rsidRPr="00033231">
        <w:t>elle semblait veiller la malade</w:t>
      </w:r>
      <w:r w:rsidR="004F69D6">
        <w:t>.</w:t>
      </w:r>
    </w:p>
    <w:p w14:paraId="3540D982" w14:textId="77777777" w:rsidR="004F69D6" w:rsidRDefault="004F69D6" w:rsidP="0021796F">
      <w:r>
        <w:t>« </w:t>
      </w:r>
      <w:r w:rsidR="00000000" w:rsidRPr="00033231">
        <w:t>Alors ce n</w:t>
      </w:r>
      <w:r>
        <w:t>’</w:t>
      </w:r>
      <w:r w:rsidR="00000000" w:rsidRPr="00033231">
        <w:t>est pas le matin</w:t>
      </w:r>
      <w:r>
        <w:t xml:space="preserve"> ? </w:t>
      </w:r>
      <w:r w:rsidR="00000000" w:rsidRPr="00033231">
        <w:t>je ne suis pas au cottage</w:t>
      </w:r>
      <w:r>
        <w:t xml:space="preserve"> ? </w:t>
      </w:r>
      <w:r w:rsidR="00000000" w:rsidRPr="00033231">
        <w:t>Qui est là</w:t>
      </w:r>
      <w:r>
        <w:t xml:space="preserve"> ? </w:t>
      </w:r>
      <w:r w:rsidR="00000000" w:rsidRPr="00033231">
        <w:t>Je vois quelqu</w:t>
      </w:r>
      <w:r>
        <w:t>’</w:t>
      </w:r>
      <w:r w:rsidR="00000000" w:rsidRPr="00033231">
        <w:t>un à mon chevet</w:t>
      </w:r>
      <w:r>
        <w:t>.</w:t>
      </w:r>
    </w:p>
    <w:p w14:paraId="4E002103" w14:textId="43EB4EF5" w:rsidR="00000000" w:rsidRPr="00033231" w:rsidRDefault="004F69D6" w:rsidP="0021796F">
      <w:r>
        <w:t>— </w:t>
      </w:r>
      <w:r w:rsidR="00000000" w:rsidRPr="00033231">
        <w:t>C</w:t>
      </w:r>
      <w:r>
        <w:t>’</w:t>
      </w:r>
      <w:r w:rsidR="00000000" w:rsidRPr="00033231">
        <w:t>est moi</w:t>
      </w:r>
      <w:r>
        <w:t xml:space="preserve">, </w:t>
      </w:r>
      <w:r w:rsidR="00000000" w:rsidRPr="00033231">
        <w:t>c</w:t>
      </w:r>
      <w:r>
        <w:t>’</w:t>
      </w:r>
      <w:r w:rsidR="00000000" w:rsidRPr="00033231">
        <w:t>est votre amie</w:t>
      </w:r>
      <w:r>
        <w:t xml:space="preserve">, </w:t>
      </w:r>
      <w:r w:rsidR="00000000" w:rsidRPr="00033231">
        <w:t>votre garde</w:t>
      </w:r>
      <w:r>
        <w:t xml:space="preserve">, </w:t>
      </w:r>
      <w:r w:rsidR="00000000" w:rsidRPr="00033231">
        <w:t>votre</w:t>
      </w:r>
      <w:r>
        <w:t xml:space="preserve">… </w:t>
      </w:r>
      <w:r w:rsidR="00000000" w:rsidRPr="00033231">
        <w:t>Appuyez votre tête sur mon épaule</w:t>
      </w:r>
      <w:r>
        <w:t xml:space="preserve"> ; </w:t>
      </w:r>
      <w:r w:rsidR="00000000" w:rsidRPr="00033231">
        <w:t>revenez à vous</w:t>
      </w:r>
      <w:r>
        <w:t xml:space="preserve">. </w:t>
      </w:r>
      <w:r>
        <w:rPr>
          <w:i/>
          <w:iCs/>
        </w:rPr>
        <w:t>(</w:t>
      </w:r>
      <w:r w:rsidR="00000000" w:rsidRPr="00033231">
        <w:rPr>
          <w:i/>
          <w:iCs/>
        </w:rPr>
        <w:t xml:space="preserve">À </w:t>
      </w:r>
      <w:proofErr w:type="spellStart"/>
      <w:r w:rsidR="00000000" w:rsidRPr="00033231">
        <w:rPr>
          <w:i/>
          <w:iCs/>
        </w:rPr>
        <w:t>demi-voix</w:t>
      </w:r>
      <w:proofErr w:type="spellEnd"/>
      <w:r>
        <w:rPr>
          <w:i/>
          <w:iCs/>
        </w:rPr>
        <w:t xml:space="preserve"> :) </w:t>
      </w:r>
      <w:r w:rsidR="00000000" w:rsidRPr="00033231">
        <w:t>Oh</w:t>
      </w:r>
      <w:r>
        <w:t xml:space="preserve"> ! </w:t>
      </w:r>
      <w:r w:rsidR="00000000" w:rsidRPr="00033231">
        <w:t>mon Dieu</w:t>
      </w:r>
      <w:r>
        <w:t xml:space="preserve">, </w:t>
      </w:r>
      <w:r w:rsidR="00000000" w:rsidRPr="00033231">
        <w:t>ayez pitié d</w:t>
      </w:r>
      <w:r>
        <w:t>’</w:t>
      </w:r>
      <w:r w:rsidR="00000000" w:rsidRPr="00033231">
        <w:t>elle</w:t>
      </w:r>
      <w:r>
        <w:t xml:space="preserve"> ! </w:t>
      </w:r>
      <w:r w:rsidR="00000000" w:rsidRPr="00033231">
        <w:t>donnez-lui la vie et à moi la force</w:t>
      </w:r>
      <w:r>
        <w:t xml:space="preserve">. </w:t>
      </w:r>
      <w:r w:rsidR="00000000" w:rsidRPr="00033231">
        <w:t>Envoyez-moi le courage</w:t>
      </w:r>
      <w:r>
        <w:t xml:space="preserve">, </w:t>
      </w:r>
      <w:r w:rsidR="00000000" w:rsidRPr="00033231">
        <w:t>inspirez mes paroles</w:t>
      </w:r>
      <w:r>
        <w:t>. »</w:t>
      </w:r>
    </w:p>
    <w:p w14:paraId="5669A3EE" w14:textId="77777777" w:rsidR="004F69D6" w:rsidRDefault="00000000" w:rsidP="0021796F">
      <w:r w:rsidRPr="00033231">
        <w:t>Quelques minutes se passèrent dans le silence</w:t>
      </w:r>
      <w:r w:rsidR="004F69D6">
        <w:t xml:space="preserve"> ; </w:t>
      </w:r>
      <w:r w:rsidRPr="00033231">
        <w:t>la malade reposait muette et immobile dans les bras tremblants</w:t>
      </w:r>
      <w:r w:rsidR="004F69D6">
        <w:t xml:space="preserve">, </w:t>
      </w:r>
      <w:r w:rsidRPr="00033231">
        <w:t>sur le cœur agité de la garde</w:t>
      </w:r>
      <w:r w:rsidR="004F69D6">
        <w:t>.</w:t>
      </w:r>
    </w:p>
    <w:p w14:paraId="225BED5D" w14:textId="77777777" w:rsidR="004F69D6" w:rsidRDefault="004F69D6" w:rsidP="0021796F">
      <w:r>
        <w:t>« </w:t>
      </w:r>
      <w:r w:rsidR="00000000" w:rsidRPr="00033231">
        <w:t>Je suis mieux maintenant</w:t>
      </w:r>
      <w:r>
        <w:t xml:space="preserve">, </w:t>
      </w:r>
      <w:r w:rsidR="00000000" w:rsidRPr="00033231">
        <w:t>murmura à la fin Caroline</w:t>
      </w:r>
      <w:r>
        <w:t xml:space="preserve">, </w:t>
      </w:r>
      <w:r w:rsidR="00000000" w:rsidRPr="00033231">
        <w:t>beaucoup mieux</w:t>
      </w:r>
      <w:r>
        <w:t xml:space="preserve"> ; </w:t>
      </w:r>
      <w:r w:rsidR="00000000" w:rsidRPr="00033231">
        <w:t>je sens où je suis</w:t>
      </w:r>
      <w:r>
        <w:t xml:space="preserve"> : </w:t>
      </w:r>
      <w:r w:rsidR="00000000" w:rsidRPr="00033231">
        <w:t>c</w:t>
      </w:r>
      <w:r>
        <w:t>’</w:t>
      </w:r>
      <w:r w:rsidR="00000000" w:rsidRPr="00033231">
        <w:t xml:space="preserve">est </w:t>
      </w:r>
      <w:proofErr w:type="spellStart"/>
      <w:r w:rsidR="00000000" w:rsidRPr="00033231">
        <w:t>mistress</w:t>
      </w:r>
      <w:proofErr w:type="spellEnd"/>
      <w:r w:rsidR="00000000" w:rsidRPr="00033231">
        <w:t xml:space="preserve"> </w:t>
      </w:r>
      <w:proofErr w:type="spellStart"/>
      <w:r w:rsidR="00000000" w:rsidRPr="00033231">
        <w:t>Pryor</w:t>
      </w:r>
      <w:proofErr w:type="spellEnd"/>
      <w:r w:rsidR="00000000" w:rsidRPr="00033231">
        <w:t xml:space="preserve"> qui est près de moi</w:t>
      </w:r>
      <w:r>
        <w:t xml:space="preserve">. </w:t>
      </w:r>
      <w:r w:rsidR="00000000" w:rsidRPr="00033231">
        <w:t>Je rêvais</w:t>
      </w:r>
      <w:r>
        <w:t xml:space="preserve"> ; </w:t>
      </w:r>
      <w:r w:rsidR="00000000" w:rsidRPr="00033231">
        <w:t>je parle lorsque je m</w:t>
      </w:r>
      <w:r>
        <w:t>’</w:t>
      </w:r>
      <w:r w:rsidR="00000000" w:rsidRPr="00033231">
        <w:t>éveille de mes so</w:t>
      </w:r>
      <w:r w:rsidR="00000000" w:rsidRPr="00033231">
        <w:t>n</w:t>
      </w:r>
      <w:r w:rsidR="00000000" w:rsidRPr="00033231">
        <w:t>ges</w:t>
      </w:r>
      <w:r>
        <w:t xml:space="preserve"> : </w:t>
      </w:r>
      <w:r w:rsidR="00000000" w:rsidRPr="00033231">
        <w:t>c</w:t>
      </w:r>
      <w:r>
        <w:t>’</w:t>
      </w:r>
      <w:r w:rsidR="00000000" w:rsidRPr="00033231">
        <w:t>est souvent l</w:t>
      </w:r>
      <w:r>
        <w:t>’</w:t>
      </w:r>
      <w:r w:rsidR="00000000" w:rsidRPr="00033231">
        <w:t>habitude des malades</w:t>
      </w:r>
      <w:r>
        <w:t xml:space="preserve">. </w:t>
      </w:r>
      <w:r w:rsidR="00000000" w:rsidRPr="00033231">
        <w:t>Comme votre cœur bat fort</w:t>
      </w:r>
      <w:r>
        <w:t xml:space="preserve">, </w:t>
      </w:r>
      <w:r w:rsidR="00000000" w:rsidRPr="00033231">
        <w:t>madame</w:t>
      </w:r>
      <w:r>
        <w:t xml:space="preserve"> ! </w:t>
      </w:r>
      <w:r w:rsidR="00000000" w:rsidRPr="00033231">
        <w:t>Ne vous alarmez pas</w:t>
      </w:r>
      <w:r>
        <w:t>.</w:t>
      </w:r>
    </w:p>
    <w:p w14:paraId="148377D9" w14:textId="77777777" w:rsidR="004F69D6" w:rsidRDefault="004F69D6" w:rsidP="0021796F">
      <w:r>
        <w:t>— </w:t>
      </w:r>
      <w:r w:rsidR="00000000" w:rsidRPr="00033231">
        <w:t>Ce n</w:t>
      </w:r>
      <w:r>
        <w:t>’</w:t>
      </w:r>
      <w:r w:rsidR="00000000" w:rsidRPr="00033231">
        <w:t>est pas la crainte</w:t>
      </w:r>
      <w:r>
        <w:t xml:space="preserve">, </w:t>
      </w:r>
      <w:r w:rsidR="00000000" w:rsidRPr="00033231">
        <w:t>mon enfant</w:t>
      </w:r>
      <w:r>
        <w:t xml:space="preserve"> ; </w:t>
      </w:r>
      <w:r w:rsidR="00000000" w:rsidRPr="00033231">
        <w:t>mais seulement un peu d</w:t>
      </w:r>
      <w:r>
        <w:t>’</w:t>
      </w:r>
      <w:r w:rsidR="00000000" w:rsidRPr="00033231">
        <w:t>anxiété</w:t>
      </w:r>
      <w:r>
        <w:t xml:space="preserve">, </w:t>
      </w:r>
      <w:r w:rsidR="00000000" w:rsidRPr="00033231">
        <w:t>qui se passera</w:t>
      </w:r>
      <w:r>
        <w:t xml:space="preserve">. </w:t>
      </w:r>
      <w:r w:rsidR="00000000" w:rsidRPr="00033231">
        <w:t>Je vous ai apporté un peu de thé</w:t>
      </w:r>
      <w:r>
        <w:t xml:space="preserve">, </w:t>
      </w:r>
      <w:r w:rsidR="00000000" w:rsidRPr="00033231">
        <w:t>Cary</w:t>
      </w:r>
      <w:r>
        <w:t xml:space="preserve"> ; </w:t>
      </w:r>
      <w:r w:rsidR="00000000" w:rsidRPr="00033231">
        <w:t>votre oncle l</w:t>
      </w:r>
      <w:r>
        <w:t>’</w:t>
      </w:r>
      <w:r w:rsidR="00000000" w:rsidRPr="00033231">
        <w:t>a préparé lui-même</w:t>
      </w:r>
      <w:r>
        <w:t xml:space="preserve">. </w:t>
      </w:r>
      <w:r w:rsidR="00000000" w:rsidRPr="00033231">
        <w:t>Vous savez qu</w:t>
      </w:r>
      <w:r>
        <w:t>’</w:t>
      </w:r>
      <w:r w:rsidR="00000000" w:rsidRPr="00033231">
        <w:t>il se dit capable de préparer une tasse de thé mieux que la plus habile ménagère</w:t>
      </w:r>
      <w:r>
        <w:t xml:space="preserve">. </w:t>
      </w:r>
      <w:r w:rsidR="00000000" w:rsidRPr="00033231">
        <w:t>Goûtez-le</w:t>
      </w:r>
      <w:r>
        <w:t xml:space="preserve">. </w:t>
      </w:r>
      <w:r w:rsidR="00000000" w:rsidRPr="00033231">
        <w:t>Il est affligé d</w:t>
      </w:r>
      <w:r>
        <w:t>’</w:t>
      </w:r>
      <w:r w:rsidR="00000000" w:rsidRPr="00033231">
        <w:t>apprendre que vous mangez si peu</w:t>
      </w:r>
      <w:r>
        <w:t xml:space="preserve"> : </w:t>
      </w:r>
      <w:r w:rsidR="00000000" w:rsidRPr="00033231">
        <w:t>il serait heureux de vous voir un meilleur appétit</w:t>
      </w:r>
      <w:r>
        <w:t>.</w:t>
      </w:r>
    </w:p>
    <w:p w14:paraId="27226A42" w14:textId="77777777" w:rsidR="004F69D6" w:rsidRDefault="004F69D6" w:rsidP="0021796F">
      <w:r>
        <w:lastRenderedPageBreak/>
        <w:t>— </w:t>
      </w:r>
      <w:r w:rsidR="00000000" w:rsidRPr="00033231">
        <w:t>J</w:t>
      </w:r>
      <w:r>
        <w:t>’</w:t>
      </w:r>
      <w:r w:rsidR="00000000" w:rsidRPr="00033231">
        <w:t>ai soif</w:t>
      </w:r>
      <w:r>
        <w:t xml:space="preserve"> ; </w:t>
      </w:r>
      <w:r w:rsidR="00000000" w:rsidRPr="00033231">
        <w:t>donnez-moi à boire</w:t>
      </w:r>
      <w:r>
        <w:t>.</w:t>
      </w:r>
    </w:p>
    <w:p w14:paraId="05ED1E57" w14:textId="77777777" w:rsidR="004F69D6" w:rsidRDefault="00000000" w:rsidP="0021796F">
      <w:r w:rsidRPr="00033231">
        <w:t>Elle but avidement</w:t>
      </w:r>
      <w:r w:rsidR="004F69D6">
        <w:t>.</w:t>
      </w:r>
    </w:p>
    <w:p w14:paraId="5F739B29" w14:textId="77777777" w:rsidR="004F69D6" w:rsidRDefault="004F69D6" w:rsidP="0021796F">
      <w:r>
        <w:t>« </w:t>
      </w:r>
      <w:r w:rsidR="00000000" w:rsidRPr="00033231">
        <w:t>Quelle heure est-il</w:t>
      </w:r>
      <w:r>
        <w:t xml:space="preserve">, </w:t>
      </w:r>
      <w:r w:rsidR="00000000" w:rsidRPr="00033231">
        <w:t>madame</w:t>
      </w:r>
      <w:r>
        <w:t xml:space="preserve"> ? </w:t>
      </w:r>
      <w:r w:rsidR="00000000" w:rsidRPr="00033231">
        <w:t>demanda-t-elle</w:t>
      </w:r>
      <w:r>
        <w:t>.</w:t>
      </w:r>
    </w:p>
    <w:p w14:paraId="3380F0C3" w14:textId="77777777" w:rsidR="004F69D6" w:rsidRDefault="004F69D6" w:rsidP="0021796F">
      <w:r>
        <w:t>— </w:t>
      </w:r>
      <w:r w:rsidR="00000000" w:rsidRPr="00033231">
        <w:t>Neuf heures passées</w:t>
      </w:r>
      <w:r>
        <w:t>.</w:t>
      </w:r>
    </w:p>
    <w:p w14:paraId="7B712704" w14:textId="71145154" w:rsidR="00000000" w:rsidRPr="00033231" w:rsidRDefault="004F69D6" w:rsidP="0021796F">
      <w:r>
        <w:t>— </w:t>
      </w:r>
      <w:r w:rsidR="00000000" w:rsidRPr="00033231">
        <w:t>Pas plus tard</w:t>
      </w:r>
      <w:r>
        <w:t xml:space="preserve"> ? </w:t>
      </w:r>
      <w:r w:rsidR="00000000" w:rsidRPr="00033231">
        <w:t>oh</w:t>
      </w:r>
      <w:r>
        <w:t xml:space="preserve"> ! </w:t>
      </w:r>
      <w:r w:rsidR="00000000" w:rsidRPr="00033231">
        <w:t>j</w:t>
      </w:r>
      <w:r>
        <w:t>’</w:t>
      </w:r>
      <w:r w:rsidR="00000000" w:rsidRPr="00033231">
        <w:t>ai encore devant moi une longue nuit</w:t>
      </w:r>
      <w:r>
        <w:t xml:space="preserve"> ; </w:t>
      </w:r>
      <w:r w:rsidR="00000000" w:rsidRPr="00033231">
        <w:t>mais le thé m</w:t>
      </w:r>
      <w:r>
        <w:t>’</w:t>
      </w:r>
      <w:r w:rsidR="00000000" w:rsidRPr="00033231">
        <w:t>a donné des forces</w:t>
      </w:r>
      <w:r>
        <w:t xml:space="preserve"> : </w:t>
      </w:r>
      <w:r w:rsidR="00000000" w:rsidRPr="00033231">
        <w:t>je veux me lever</w:t>
      </w:r>
      <w:r>
        <w:t>. »</w:t>
      </w:r>
    </w:p>
    <w:p w14:paraId="689669BE" w14:textId="77777777" w:rsidR="004F69D6" w:rsidRDefault="00000000" w:rsidP="0021796F">
      <w:proofErr w:type="spellStart"/>
      <w:r w:rsidRPr="00033231">
        <w:t>Mistress</w:t>
      </w:r>
      <w:proofErr w:type="spellEnd"/>
      <w:r w:rsidRPr="00033231">
        <w:t xml:space="preserve"> </w:t>
      </w:r>
      <w:proofErr w:type="spellStart"/>
      <w:r w:rsidRPr="00033231">
        <w:t>Pryor</w:t>
      </w:r>
      <w:proofErr w:type="spellEnd"/>
      <w:r w:rsidRPr="00033231">
        <w:t xml:space="preserve"> la souleva et arrangea son oreiller</w:t>
      </w:r>
      <w:r w:rsidR="004F69D6">
        <w:t>.</w:t>
      </w:r>
    </w:p>
    <w:p w14:paraId="21D0E7B6" w14:textId="77777777" w:rsidR="004F69D6" w:rsidRDefault="004F69D6" w:rsidP="0021796F">
      <w:r>
        <w:t>« </w:t>
      </w:r>
      <w:r w:rsidR="00000000" w:rsidRPr="00033231">
        <w:t>Grâce au ciel</w:t>
      </w:r>
      <w:r>
        <w:t xml:space="preserve">, </w:t>
      </w:r>
      <w:r w:rsidR="00000000" w:rsidRPr="00033231">
        <w:t>je ne suis pas toujours également malhe</w:t>
      </w:r>
      <w:r w:rsidR="00000000" w:rsidRPr="00033231">
        <w:t>u</w:t>
      </w:r>
      <w:r w:rsidR="00000000" w:rsidRPr="00033231">
        <w:t>reuse</w:t>
      </w:r>
      <w:r>
        <w:t xml:space="preserve">, </w:t>
      </w:r>
      <w:r w:rsidR="00000000" w:rsidRPr="00033231">
        <w:t>malade et sans espoir</w:t>
      </w:r>
      <w:r>
        <w:t xml:space="preserve">. </w:t>
      </w:r>
      <w:r w:rsidR="00000000" w:rsidRPr="00033231">
        <w:t>L</w:t>
      </w:r>
      <w:r>
        <w:t>’</w:t>
      </w:r>
      <w:r w:rsidR="00000000" w:rsidRPr="00033231">
        <w:t>après-midi a été mauvaise d</w:t>
      </w:r>
      <w:r w:rsidR="00000000" w:rsidRPr="00033231">
        <w:t>e</w:t>
      </w:r>
      <w:r w:rsidR="00000000" w:rsidRPr="00033231">
        <w:t>puis le départ d</w:t>
      </w:r>
      <w:r>
        <w:t>’</w:t>
      </w:r>
      <w:r w:rsidR="00000000" w:rsidRPr="00033231">
        <w:t>Hortense</w:t>
      </w:r>
      <w:r>
        <w:t xml:space="preserve"> ; </w:t>
      </w:r>
      <w:r w:rsidR="00000000" w:rsidRPr="00033231">
        <w:t>peut-être la soirée sera-t-elle mei</w:t>
      </w:r>
      <w:r w:rsidR="00000000" w:rsidRPr="00033231">
        <w:t>l</w:t>
      </w:r>
      <w:r w:rsidR="00000000" w:rsidRPr="00033231">
        <w:t>leure</w:t>
      </w:r>
      <w:r>
        <w:t xml:space="preserve">. </w:t>
      </w:r>
      <w:r w:rsidR="00000000" w:rsidRPr="00033231">
        <w:t>Il fait une belle nuit</w:t>
      </w:r>
      <w:r>
        <w:t xml:space="preserve">, </w:t>
      </w:r>
      <w:r w:rsidR="00000000" w:rsidRPr="00033231">
        <w:t>je pense</w:t>
      </w:r>
      <w:r>
        <w:t xml:space="preserve">. </w:t>
      </w:r>
      <w:r w:rsidR="00000000" w:rsidRPr="00033231">
        <w:t>La lune brille d</w:t>
      </w:r>
      <w:r>
        <w:t>’</w:t>
      </w:r>
      <w:r w:rsidR="00000000" w:rsidRPr="00033231">
        <w:t>un vif éclat</w:t>
      </w:r>
      <w:r>
        <w:t>.</w:t>
      </w:r>
    </w:p>
    <w:p w14:paraId="08F2E41A" w14:textId="77777777" w:rsidR="004F69D6" w:rsidRDefault="004F69D6" w:rsidP="0021796F">
      <w:r>
        <w:t>— </w:t>
      </w:r>
      <w:r w:rsidR="00000000" w:rsidRPr="00033231">
        <w:t>Très-belle</w:t>
      </w:r>
      <w:r>
        <w:t xml:space="preserve"> ; </w:t>
      </w:r>
      <w:r w:rsidR="00000000" w:rsidRPr="00033231">
        <w:t>une vraie nuit d</w:t>
      </w:r>
      <w:r>
        <w:t>’</w:t>
      </w:r>
      <w:r w:rsidR="00000000" w:rsidRPr="00033231">
        <w:t>été</w:t>
      </w:r>
      <w:r>
        <w:t xml:space="preserve">. </w:t>
      </w:r>
      <w:r w:rsidR="00000000" w:rsidRPr="00033231">
        <w:t>La vieille tour de l</w:t>
      </w:r>
      <w:r>
        <w:t>’</w:t>
      </w:r>
      <w:r w:rsidR="00000000" w:rsidRPr="00033231">
        <w:t>église brille comme si elle était d</w:t>
      </w:r>
      <w:r>
        <w:t>’</w:t>
      </w:r>
      <w:r w:rsidR="00000000" w:rsidRPr="00033231">
        <w:t>argent</w:t>
      </w:r>
      <w:r>
        <w:t>.</w:t>
      </w:r>
    </w:p>
    <w:p w14:paraId="59FEC05B" w14:textId="77777777" w:rsidR="004F69D6" w:rsidRDefault="004F69D6" w:rsidP="0021796F">
      <w:r>
        <w:t>— </w:t>
      </w:r>
      <w:r w:rsidR="00000000" w:rsidRPr="00033231">
        <w:t>Est-ce que le cimetière paraît paisible</w:t>
      </w:r>
      <w:r>
        <w:t> ?</w:t>
      </w:r>
    </w:p>
    <w:p w14:paraId="6139FB5C" w14:textId="77777777" w:rsidR="004F69D6" w:rsidRDefault="004F69D6" w:rsidP="0021796F">
      <w:r>
        <w:t>— </w:t>
      </w:r>
      <w:r w:rsidR="00000000" w:rsidRPr="00033231">
        <w:t>Oui</w:t>
      </w:r>
      <w:r>
        <w:t xml:space="preserve">, </w:t>
      </w:r>
      <w:r w:rsidR="00000000" w:rsidRPr="00033231">
        <w:t>et le jardin aussi</w:t>
      </w:r>
      <w:r>
        <w:t xml:space="preserve"> ; </w:t>
      </w:r>
      <w:r w:rsidR="00000000" w:rsidRPr="00033231">
        <w:t>la rosée brille sur le feuillage</w:t>
      </w:r>
      <w:r>
        <w:t>.</w:t>
      </w:r>
    </w:p>
    <w:p w14:paraId="54B0C4A5" w14:textId="77777777" w:rsidR="004F69D6" w:rsidRDefault="004F69D6" w:rsidP="0021796F">
      <w:r>
        <w:t>— </w:t>
      </w:r>
      <w:r w:rsidR="00000000" w:rsidRPr="00033231">
        <w:t>Voyez-vous de longues herbes et des orties entre les to</w:t>
      </w:r>
      <w:r w:rsidR="00000000" w:rsidRPr="00033231">
        <w:t>m</w:t>
      </w:r>
      <w:r w:rsidR="00000000" w:rsidRPr="00033231">
        <w:t>bes</w:t>
      </w:r>
      <w:r>
        <w:t xml:space="preserve">, </w:t>
      </w:r>
      <w:r w:rsidR="00000000" w:rsidRPr="00033231">
        <w:t>ou vous paraissent-elles couvertes de gazon ou de fleurs</w:t>
      </w:r>
      <w:r>
        <w:t> ?</w:t>
      </w:r>
    </w:p>
    <w:p w14:paraId="48B38339" w14:textId="77777777" w:rsidR="004F69D6" w:rsidRDefault="004F69D6" w:rsidP="0021796F">
      <w:r>
        <w:t>— </w:t>
      </w:r>
      <w:r w:rsidR="00000000" w:rsidRPr="00033231">
        <w:t>Je vois des marguerites brillant comme des perles sur quelques tertres</w:t>
      </w:r>
      <w:r>
        <w:t xml:space="preserve">. </w:t>
      </w:r>
      <w:r w:rsidR="00000000" w:rsidRPr="00033231">
        <w:t>Thomas a fauché les feuilles d</w:t>
      </w:r>
      <w:r>
        <w:t>’</w:t>
      </w:r>
      <w:r w:rsidR="00000000" w:rsidRPr="00033231">
        <w:t>oseille et les mauvaises herbes</w:t>
      </w:r>
      <w:r>
        <w:t xml:space="preserve">, </w:t>
      </w:r>
      <w:r w:rsidR="00000000" w:rsidRPr="00033231">
        <w:t>et les a enlevées</w:t>
      </w:r>
      <w:r>
        <w:t>.</w:t>
      </w:r>
    </w:p>
    <w:p w14:paraId="781D3EE4" w14:textId="77777777" w:rsidR="004F69D6" w:rsidRDefault="004F69D6" w:rsidP="0021796F">
      <w:r>
        <w:t>— </w:t>
      </w:r>
      <w:r w:rsidR="00000000" w:rsidRPr="00033231">
        <w:t>J</w:t>
      </w:r>
      <w:r>
        <w:t>’</w:t>
      </w:r>
      <w:r w:rsidR="00000000" w:rsidRPr="00033231">
        <w:t>aime toujours à voir faire cela</w:t>
      </w:r>
      <w:r>
        <w:t xml:space="preserve"> ; </w:t>
      </w:r>
      <w:r w:rsidR="00000000" w:rsidRPr="00033231">
        <w:t>cela soulage l</w:t>
      </w:r>
      <w:r>
        <w:t>’</w:t>
      </w:r>
      <w:r w:rsidR="00000000" w:rsidRPr="00033231">
        <w:t>âme de voir ce lieu en ordre</w:t>
      </w:r>
      <w:r>
        <w:t xml:space="preserve">, </w:t>
      </w:r>
      <w:r w:rsidR="00000000" w:rsidRPr="00033231">
        <w:t>et je suis sûre que dans l</w:t>
      </w:r>
      <w:r>
        <w:t>’</w:t>
      </w:r>
      <w:r w:rsidR="00000000" w:rsidRPr="00033231">
        <w:t>église</w:t>
      </w:r>
      <w:r>
        <w:t xml:space="preserve">, </w:t>
      </w:r>
      <w:r w:rsidR="00000000" w:rsidRPr="00033231">
        <w:t>la lune bri</w:t>
      </w:r>
      <w:r w:rsidR="00000000" w:rsidRPr="00033231">
        <w:t>l</w:t>
      </w:r>
      <w:r w:rsidR="00000000" w:rsidRPr="00033231">
        <w:t>le en ce moment d</w:t>
      </w:r>
      <w:r>
        <w:t>’</w:t>
      </w:r>
      <w:r w:rsidR="00000000" w:rsidRPr="00033231">
        <w:t>un éclat aussi doux que dans ma cha</w:t>
      </w:r>
      <w:r w:rsidR="00000000" w:rsidRPr="00033231">
        <w:t>m</w:t>
      </w:r>
      <w:r w:rsidR="00000000" w:rsidRPr="00033231">
        <w:t>bre</w:t>
      </w:r>
      <w:r>
        <w:t xml:space="preserve">. </w:t>
      </w:r>
      <w:r w:rsidR="00000000" w:rsidRPr="00033231">
        <w:t>Sa lumière doit tomber en plein</w:t>
      </w:r>
      <w:r>
        <w:t xml:space="preserve">, </w:t>
      </w:r>
      <w:r w:rsidR="00000000" w:rsidRPr="00033231">
        <w:t xml:space="preserve">à travers la fenêtre </w:t>
      </w:r>
      <w:r w:rsidR="00000000" w:rsidRPr="00033231">
        <w:lastRenderedPageBreak/>
        <w:t>de l</w:t>
      </w:r>
      <w:r>
        <w:t>’</w:t>
      </w:r>
      <w:r w:rsidR="00000000" w:rsidRPr="00033231">
        <w:t>Est</w:t>
      </w:r>
      <w:r>
        <w:t xml:space="preserve">, </w:t>
      </w:r>
      <w:r w:rsidR="00000000" w:rsidRPr="00033231">
        <w:t xml:space="preserve">sur le monument de la famille </w:t>
      </w:r>
      <w:proofErr w:type="spellStart"/>
      <w:r w:rsidR="00000000" w:rsidRPr="00033231">
        <w:t>Helstone</w:t>
      </w:r>
      <w:proofErr w:type="spellEnd"/>
      <w:r>
        <w:t xml:space="preserve">. </w:t>
      </w:r>
      <w:r w:rsidR="00000000" w:rsidRPr="00033231">
        <w:t>Quand je ferme les yeux</w:t>
      </w:r>
      <w:r>
        <w:t xml:space="preserve">, </w:t>
      </w:r>
      <w:r w:rsidR="00000000" w:rsidRPr="00033231">
        <w:t>il me semble voir</w:t>
      </w:r>
      <w:r>
        <w:t xml:space="preserve">, </w:t>
      </w:r>
      <w:r w:rsidR="00000000" w:rsidRPr="00033231">
        <w:t>en lettres noires sur le marbre blanc</w:t>
      </w:r>
      <w:r>
        <w:t xml:space="preserve">, </w:t>
      </w:r>
      <w:r w:rsidR="00000000" w:rsidRPr="00033231">
        <w:t>l</w:t>
      </w:r>
      <w:r>
        <w:t>’</w:t>
      </w:r>
      <w:r w:rsidR="00000000" w:rsidRPr="00033231">
        <w:t>épitaphe de mon pauvre père</w:t>
      </w:r>
      <w:r>
        <w:t xml:space="preserve">. </w:t>
      </w:r>
      <w:r w:rsidR="00000000" w:rsidRPr="00033231">
        <w:t>Il y a au-dessus beaucoup de place pour d</w:t>
      </w:r>
      <w:r>
        <w:t>’</w:t>
      </w:r>
      <w:r w:rsidR="00000000" w:rsidRPr="00033231">
        <w:t>autres inscriptions</w:t>
      </w:r>
      <w:r>
        <w:t>.</w:t>
      </w:r>
    </w:p>
    <w:p w14:paraId="220C6024" w14:textId="77777777" w:rsidR="004F69D6" w:rsidRDefault="004F69D6" w:rsidP="0021796F">
      <w:r>
        <w:t>— </w:t>
      </w:r>
      <w:r w:rsidR="00000000" w:rsidRPr="00033231">
        <w:t xml:space="preserve">William </w:t>
      </w:r>
      <w:proofErr w:type="spellStart"/>
      <w:r w:rsidR="00000000" w:rsidRPr="00033231">
        <w:t>Farren</w:t>
      </w:r>
      <w:proofErr w:type="spellEnd"/>
      <w:r w:rsidR="00000000" w:rsidRPr="00033231">
        <w:t xml:space="preserve"> est venu ce matin voir vos fleurs</w:t>
      </w:r>
      <w:r>
        <w:t xml:space="preserve"> ; </w:t>
      </w:r>
      <w:r w:rsidR="00000000" w:rsidRPr="00033231">
        <w:t>il cra</w:t>
      </w:r>
      <w:r w:rsidR="00000000" w:rsidRPr="00033231">
        <w:t>i</w:t>
      </w:r>
      <w:r w:rsidR="00000000" w:rsidRPr="00033231">
        <w:t>gnait</w:t>
      </w:r>
      <w:r>
        <w:t xml:space="preserve">, </w:t>
      </w:r>
      <w:r w:rsidR="00000000" w:rsidRPr="00033231">
        <w:t>maintenant que vous ne pouvez leur donner vos soins</w:t>
      </w:r>
      <w:r>
        <w:t xml:space="preserve">, </w:t>
      </w:r>
      <w:r w:rsidR="00000000" w:rsidRPr="00033231">
        <w:t>de les trouver négligées</w:t>
      </w:r>
      <w:r>
        <w:t xml:space="preserve">. </w:t>
      </w:r>
      <w:r w:rsidR="00000000" w:rsidRPr="00033231">
        <w:t>Il a emporté deux de vos plantes favorites chez lui pour les soigner</w:t>
      </w:r>
      <w:r>
        <w:t>.</w:t>
      </w:r>
    </w:p>
    <w:p w14:paraId="200443F1" w14:textId="77777777" w:rsidR="004F69D6" w:rsidRDefault="004F69D6" w:rsidP="0021796F">
      <w:r>
        <w:t>— </w:t>
      </w:r>
      <w:r w:rsidR="00000000" w:rsidRPr="00033231">
        <w:t>Si je fais un testament</w:t>
      </w:r>
      <w:r>
        <w:t xml:space="preserve">, </w:t>
      </w:r>
      <w:r w:rsidR="00000000" w:rsidRPr="00033231">
        <w:t>je laisserai toutes mes plantes à William</w:t>
      </w:r>
      <w:r>
        <w:t xml:space="preserve"> ; </w:t>
      </w:r>
      <w:r w:rsidR="00000000" w:rsidRPr="00033231">
        <w:t>à Shirley mes colifichets</w:t>
      </w:r>
      <w:r>
        <w:t xml:space="preserve">, </w:t>
      </w:r>
      <w:r w:rsidR="00000000" w:rsidRPr="00033231">
        <w:t>à l</w:t>
      </w:r>
      <w:r>
        <w:t>’</w:t>
      </w:r>
      <w:r w:rsidR="00000000" w:rsidRPr="00033231">
        <w:t>exception d</w:t>
      </w:r>
      <w:r>
        <w:t>’</w:t>
      </w:r>
      <w:r w:rsidR="00000000" w:rsidRPr="00033231">
        <w:t>un seul</w:t>
      </w:r>
      <w:r>
        <w:t xml:space="preserve">, </w:t>
      </w:r>
      <w:r w:rsidR="00000000" w:rsidRPr="00033231">
        <w:t>qui ne doit pas être enlevé de mon cou</w:t>
      </w:r>
      <w:r>
        <w:t xml:space="preserve">, </w:t>
      </w:r>
      <w:r w:rsidR="00000000" w:rsidRPr="00033231">
        <w:t>et à vous</w:t>
      </w:r>
      <w:r>
        <w:t xml:space="preserve">, </w:t>
      </w:r>
      <w:r w:rsidR="00000000" w:rsidRPr="00033231">
        <w:t>madame</w:t>
      </w:r>
      <w:r>
        <w:t xml:space="preserve">, </w:t>
      </w:r>
      <w:r w:rsidR="00000000" w:rsidRPr="00033231">
        <w:t>mes l</w:t>
      </w:r>
      <w:r w:rsidR="00000000" w:rsidRPr="00033231">
        <w:t>i</w:t>
      </w:r>
      <w:r w:rsidR="00000000" w:rsidRPr="00033231">
        <w:t>vres</w:t>
      </w:r>
      <w:r>
        <w:t xml:space="preserve">. </w:t>
      </w:r>
      <w:r>
        <w:rPr>
          <w:i/>
          <w:iCs/>
        </w:rPr>
        <w:t>(</w:t>
      </w:r>
      <w:r w:rsidR="00000000" w:rsidRPr="00033231">
        <w:rPr>
          <w:i/>
          <w:iCs/>
        </w:rPr>
        <w:t>Après une pause</w:t>
      </w:r>
      <w:r>
        <w:rPr>
          <w:i/>
          <w:iCs/>
        </w:rPr>
        <w:t xml:space="preserve"> :)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j</w:t>
      </w:r>
      <w:r>
        <w:t>’</w:t>
      </w:r>
      <w:r w:rsidR="00000000" w:rsidRPr="00033231">
        <w:t>ai une ardente envie de quelque chose</w:t>
      </w:r>
      <w:r>
        <w:t>.</w:t>
      </w:r>
    </w:p>
    <w:p w14:paraId="002F4B43" w14:textId="77777777" w:rsidR="004F69D6" w:rsidRDefault="004F69D6" w:rsidP="0021796F">
      <w:r>
        <w:t>— </w:t>
      </w:r>
      <w:r w:rsidR="00000000" w:rsidRPr="00033231">
        <w:t>De quoi</w:t>
      </w:r>
      <w:r>
        <w:t xml:space="preserve">, </w:t>
      </w:r>
      <w:r w:rsidR="00000000" w:rsidRPr="00033231">
        <w:t>Caroline</w:t>
      </w:r>
      <w:r>
        <w:t> ?</w:t>
      </w:r>
    </w:p>
    <w:p w14:paraId="40BC17FD" w14:textId="5EAF251A" w:rsidR="00000000" w:rsidRPr="00033231" w:rsidRDefault="004F69D6" w:rsidP="0021796F">
      <w:r>
        <w:t>— </w:t>
      </w:r>
      <w:r w:rsidR="00000000" w:rsidRPr="00033231">
        <w:t>Vous savez que j</w:t>
      </w:r>
      <w:r>
        <w:t>’</w:t>
      </w:r>
      <w:r w:rsidR="00000000" w:rsidRPr="00033231">
        <w:t>éprouve toujours un vif plaisir à vous entendre chanter</w:t>
      </w:r>
      <w:r>
        <w:t xml:space="preserve"> : </w:t>
      </w:r>
      <w:r w:rsidR="00000000" w:rsidRPr="00033231">
        <w:t>chantez-moi donc l</w:t>
      </w:r>
      <w:r>
        <w:t>’</w:t>
      </w:r>
      <w:r w:rsidR="00000000" w:rsidRPr="00033231">
        <w:t>hymne qui commence ainsi</w:t>
      </w:r>
      <w:r>
        <w:t> : « </w:t>
      </w:r>
      <w:r w:rsidR="00000000" w:rsidRPr="00033231">
        <w:t>Notre Dieu</w:t>
      </w:r>
      <w:r>
        <w:t xml:space="preserve">, </w:t>
      </w:r>
      <w:r w:rsidR="00000000" w:rsidRPr="00033231">
        <w:t>etc</w:t>
      </w:r>
      <w:r>
        <w:t>. »</w:t>
      </w:r>
    </w:p>
    <w:p w14:paraId="580343D4" w14:textId="77777777" w:rsidR="004F69D6" w:rsidRDefault="00000000" w:rsidP="0021796F">
      <w:proofErr w:type="spellStart"/>
      <w:r w:rsidRPr="00033231">
        <w:t>Mistress</w:t>
      </w:r>
      <w:proofErr w:type="spellEnd"/>
      <w:r w:rsidRPr="00033231">
        <w:t xml:space="preserve"> </w:t>
      </w:r>
      <w:proofErr w:type="spellStart"/>
      <w:r w:rsidRPr="00033231">
        <w:t>Pryor</w:t>
      </w:r>
      <w:proofErr w:type="spellEnd"/>
      <w:r w:rsidRPr="00033231">
        <w:t xml:space="preserve"> se mit à chanter</w:t>
      </w:r>
      <w:r w:rsidR="004F69D6">
        <w:t>.</w:t>
      </w:r>
    </w:p>
    <w:p w14:paraId="1D3EDD4E" w14:textId="77777777" w:rsidR="004F69D6" w:rsidRDefault="00000000" w:rsidP="0021796F">
      <w:r w:rsidRPr="00033231">
        <w:t>Il n</w:t>
      </w:r>
      <w:r w:rsidR="004F69D6">
        <w:t>’</w:t>
      </w:r>
      <w:r w:rsidRPr="00033231">
        <w:t>était pas étonnant que Caroline aimât à l</w:t>
      </w:r>
      <w:r w:rsidR="004F69D6">
        <w:t>’</w:t>
      </w:r>
      <w:r w:rsidRPr="00033231">
        <w:t>entendre chanter</w:t>
      </w:r>
      <w:r w:rsidR="004F69D6">
        <w:t xml:space="preserve"> : </w:t>
      </w:r>
      <w:r w:rsidRPr="00033231">
        <w:t>sa voix</w:t>
      </w:r>
      <w:r w:rsidR="004F69D6">
        <w:t xml:space="preserve">, </w:t>
      </w:r>
      <w:r w:rsidRPr="00033231">
        <w:t>même en parlant</w:t>
      </w:r>
      <w:r w:rsidR="004F69D6">
        <w:t xml:space="preserve">, </w:t>
      </w:r>
      <w:r w:rsidRPr="00033231">
        <w:t>était douce et argentine</w:t>
      </w:r>
      <w:r w:rsidR="004F69D6">
        <w:t xml:space="preserve"> ; </w:t>
      </w:r>
      <w:r w:rsidRPr="00033231">
        <w:t>lorsqu</w:t>
      </w:r>
      <w:r w:rsidR="004F69D6">
        <w:t>’</w:t>
      </w:r>
      <w:r w:rsidRPr="00033231">
        <w:t>elle chantait</w:t>
      </w:r>
      <w:r w:rsidR="004F69D6">
        <w:t xml:space="preserve">, </w:t>
      </w:r>
      <w:r w:rsidRPr="00033231">
        <w:t>elle semblait presque divine</w:t>
      </w:r>
      <w:r w:rsidR="004F69D6">
        <w:t xml:space="preserve">. </w:t>
      </w:r>
      <w:r w:rsidRPr="00033231">
        <w:t>Ni la flûte ni le tympanon n</w:t>
      </w:r>
      <w:r w:rsidR="004F69D6">
        <w:t>’</w:t>
      </w:r>
      <w:r w:rsidRPr="00033231">
        <w:t>avaient des sons si purs</w:t>
      </w:r>
      <w:r w:rsidR="004F69D6">
        <w:t xml:space="preserve">. </w:t>
      </w:r>
      <w:r w:rsidRPr="00033231">
        <w:t>Mais le son était s</w:t>
      </w:r>
      <w:r w:rsidRPr="00033231">
        <w:t>e</w:t>
      </w:r>
      <w:r w:rsidRPr="00033231">
        <w:t>conda</w:t>
      </w:r>
      <w:r w:rsidRPr="00033231">
        <w:t>i</w:t>
      </w:r>
      <w:r w:rsidRPr="00033231">
        <w:t>re</w:t>
      </w:r>
      <w:r w:rsidR="004F69D6">
        <w:t xml:space="preserve">, </w:t>
      </w:r>
      <w:r w:rsidRPr="00033231">
        <w:t>comparé à l</w:t>
      </w:r>
      <w:r w:rsidR="004F69D6">
        <w:t>’</w:t>
      </w:r>
      <w:r w:rsidRPr="00033231">
        <w:t>expression qui ranimait</w:t>
      </w:r>
      <w:r w:rsidR="004F69D6">
        <w:t xml:space="preserve"> : </w:t>
      </w:r>
      <w:r w:rsidRPr="00033231">
        <w:t>la tendre vibr</w:t>
      </w:r>
      <w:r w:rsidRPr="00033231">
        <w:t>a</w:t>
      </w:r>
      <w:r w:rsidRPr="00033231">
        <w:t>tion d</w:t>
      </w:r>
      <w:r w:rsidR="004F69D6">
        <w:t>’</w:t>
      </w:r>
      <w:r w:rsidRPr="00033231">
        <w:t>un cœur ému</w:t>
      </w:r>
      <w:r w:rsidR="004F69D6">
        <w:t>.</w:t>
      </w:r>
    </w:p>
    <w:p w14:paraId="58016DE9" w14:textId="77777777" w:rsidR="004F69D6" w:rsidRDefault="00000000" w:rsidP="0021796F">
      <w:r w:rsidRPr="00033231">
        <w:t>Les serviteurs</w:t>
      </w:r>
      <w:r w:rsidR="004F69D6">
        <w:t xml:space="preserve">, </w:t>
      </w:r>
      <w:r w:rsidRPr="00033231">
        <w:t>entendant de la cuisine</w:t>
      </w:r>
      <w:r w:rsidR="004F69D6">
        <w:t xml:space="preserve">, </w:t>
      </w:r>
      <w:r w:rsidRPr="00033231">
        <w:t>se glissèrent au pied de l</w:t>
      </w:r>
      <w:r w:rsidR="004F69D6">
        <w:t>’</w:t>
      </w:r>
      <w:r w:rsidRPr="00033231">
        <w:t>escalier pour écouter</w:t>
      </w:r>
      <w:r w:rsidR="004F69D6">
        <w:t xml:space="preserve"> ; </w:t>
      </w:r>
      <w:r w:rsidRPr="00033231">
        <w:t xml:space="preserve">le vieux </w:t>
      </w:r>
      <w:proofErr w:type="spellStart"/>
      <w:r w:rsidRPr="00033231">
        <w:t>Helstone</w:t>
      </w:r>
      <w:proofErr w:type="spellEnd"/>
      <w:r w:rsidRPr="00033231">
        <w:t xml:space="preserve"> lui-même</w:t>
      </w:r>
      <w:r w:rsidR="004F69D6">
        <w:t xml:space="preserve">, </w:t>
      </w:r>
      <w:r w:rsidRPr="00033231">
        <w:t>qui se promenait dans le jardin</w:t>
      </w:r>
      <w:r w:rsidR="004F69D6">
        <w:t xml:space="preserve">, </w:t>
      </w:r>
      <w:r w:rsidRPr="00033231">
        <w:t>réfléchissant sur l</w:t>
      </w:r>
      <w:r w:rsidR="004F69D6">
        <w:t>’</w:t>
      </w:r>
      <w:r w:rsidRPr="00033231">
        <w:t>incompréhensible et faible nature de la femme</w:t>
      </w:r>
      <w:r w:rsidR="004F69D6">
        <w:t xml:space="preserve">, </w:t>
      </w:r>
      <w:r w:rsidRPr="00033231">
        <w:t>s</w:t>
      </w:r>
      <w:r w:rsidR="004F69D6">
        <w:t>’</w:t>
      </w:r>
      <w:r w:rsidRPr="00033231">
        <w:t xml:space="preserve">arrêta tout à coup au milieu de ses allées pour saisir plus distinctement la triste </w:t>
      </w:r>
      <w:r w:rsidRPr="00033231">
        <w:lastRenderedPageBreak/>
        <w:t>mélodie</w:t>
      </w:r>
      <w:r w:rsidR="004F69D6">
        <w:t xml:space="preserve">. </w:t>
      </w:r>
      <w:r w:rsidRPr="00033231">
        <w:t>Lui rappelait-elle sa femme morte</w:t>
      </w:r>
      <w:r w:rsidR="004F69D6">
        <w:t xml:space="preserve"> ? </w:t>
      </w:r>
      <w:r w:rsidRPr="00033231">
        <w:t>lui faisait-elle plus vivement déplorer la jeunesse flétrie de Caroline</w:t>
      </w:r>
      <w:r w:rsidR="004F69D6">
        <w:t xml:space="preserve"> ? </w:t>
      </w:r>
      <w:r w:rsidRPr="00033231">
        <w:t>c</w:t>
      </w:r>
      <w:r w:rsidR="004F69D6">
        <w:t>’</w:t>
      </w:r>
      <w:r w:rsidRPr="00033231">
        <w:t>est ce qu</w:t>
      </w:r>
      <w:r w:rsidR="004F69D6">
        <w:t>’</w:t>
      </w:r>
      <w:r w:rsidRPr="00033231">
        <w:t>il n</w:t>
      </w:r>
      <w:r w:rsidR="004F69D6">
        <w:t>’</w:t>
      </w:r>
      <w:r w:rsidRPr="00033231">
        <w:t>eût pu dire</w:t>
      </w:r>
      <w:r w:rsidR="004F69D6">
        <w:t xml:space="preserve">. </w:t>
      </w:r>
      <w:r w:rsidRPr="00033231">
        <w:t>Mais il fut bien aise de se souvenir qu</w:t>
      </w:r>
      <w:r w:rsidR="004F69D6">
        <w:t>’</w:t>
      </w:r>
      <w:r w:rsidRPr="00033231">
        <w:t>il avait promis de faire ce soir-là une visite à Wynne le magistrat</w:t>
      </w:r>
      <w:r w:rsidR="004F69D6">
        <w:t xml:space="preserve">. </w:t>
      </w:r>
      <w:r w:rsidRPr="00033231">
        <w:t>Il avait en profonde aversion la tristesse et les sombres pensées</w:t>
      </w:r>
      <w:r w:rsidR="004F69D6">
        <w:t xml:space="preserve"> ; </w:t>
      </w:r>
      <w:r w:rsidRPr="00033231">
        <w:t>lorsqu</w:t>
      </w:r>
      <w:r w:rsidR="004F69D6">
        <w:t>’</w:t>
      </w:r>
      <w:r w:rsidRPr="00033231">
        <w:t>elles venaient l</w:t>
      </w:r>
      <w:r w:rsidR="004F69D6">
        <w:t>’</w:t>
      </w:r>
      <w:r w:rsidRPr="00033231">
        <w:t>assaillir</w:t>
      </w:r>
      <w:r w:rsidR="004F69D6">
        <w:t xml:space="preserve">, </w:t>
      </w:r>
      <w:r w:rsidRPr="00033231">
        <w:t>il trouvait toujours le moyen de s</w:t>
      </w:r>
      <w:r w:rsidR="004F69D6">
        <w:t>’</w:t>
      </w:r>
      <w:r w:rsidRPr="00033231">
        <w:t>en débarrasser au plus vite</w:t>
      </w:r>
      <w:r w:rsidR="004F69D6">
        <w:t xml:space="preserve">. </w:t>
      </w:r>
      <w:r w:rsidRPr="00033231">
        <w:t>Le chant le suivit faiblement pe</w:t>
      </w:r>
      <w:r w:rsidRPr="00033231">
        <w:t>n</w:t>
      </w:r>
      <w:r w:rsidRPr="00033231">
        <w:t>dant qu</w:t>
      </w:r>
      <w:r w:rsidR="004F69D6">
        <w:t>’</w:t>
      </w:r>
      <w:r w:rsidRPr="00033231">
        <w:t>il traversait la campagne</w:t>
      </w:r>
      <w:r w:rsidR="004F69D6">
        <w:t xml:space="preserve"> : </w:t>
      </w:r>
      <w:r w:rsidRPr="00033231">
        <w:t>il hâta son pas ordinairement rapide</w:t>
      </w:r>
      <w:r w:rsidR="004F69D6">
        <w:t xml:space="preserve">, </w:t>
      </w:r>
      <w:r w:rsidRPr="00033231">
        <w:t>afin de ne plus être à la portée de l</w:t>
      </w:r>
      <w:r w:rsidR="004F69D6">
        <w:t>’</w:t>
      </w:r>
      <w:r w:rsidRPr="00033231">
        <w:t>entendre</w:t>
      </w:r>
      <w:r w:rsidR="004F69D6">
        <w:t>.</w:t>
      </w:r>
    </w:p>
    <w:p w14:paraId="0C2C0F98" w14:textId="5BD4AE24" w:rsidR="004F69D6" w:rsidRDefault="00000000" w:rsidP="0021796F">
      <w:r w:rsidRPr="00033231">
        <w:t>L</w:t>
      </w:r>
      <w:r w:rsidR="004F69D6">
        <w:t>’</w:t>
      </w:r>
      <w:r w:rsidRPr="00033231">
        <w:t xml:space="preserve">hymne </w:t>
      </w:r>
      <w:r w:rsidRPr="00033231">
        <w:t>fini</w:t>
      </w:r>
      <w:r w:rsidR="004F69D6">
        <w:t xml:space="preserve">, </w:t>
      </w:r>
      <w:r w:rsidRPr="00033231">
        <w:t>Caroline demanda une chanson écossaise</w:t>
      </w:r>
      <w:r w:rsidR="004F69D6">
        <w:t>.</w:t>
      </w:r>
    </w:p>
    <w:p w14:paraId="01223F3B" w14:textId="77777777" w:rsidR="004F69D6" w:rsidRDefault="00000000" w:rsidP="0021796F">
      <w:proofErr w:type="spellStart"/>
      <w:r w:rsidRPr="00033231">
        <w:t>Mistress</w:t>
      </w:r>
      <w:proofErr w:type="spellEnd"/>
      <w:r w:rsidRPr="00033231">
        <w:t xml:space="preserve"> </w:t>
      </w:r>
      <w:proofErr w:type="spellStart"/>
      <w:r w:rsidRPr="00033231">
        <w:t>Pryor</w:t>
      </w:r>
      <w:proofErr w:type="spellEnd"/>
      <w:r w:rsidRPr="00033231">
        <w:t xml:space="preserve"> obéit encore</w:t>
      </w:r>
      <w:r w:rsidR="004F69D6">
        <w:t xml:space="preserve">, </w:t>
      </w:r>
      <w:r w:rsidRPr="00033231">
        <w:t>ou essaya d</w:t>
      </w:r>
      <w:r w:rsidR="004F69D6">
        <w:t>’</w:t>
      </w:r>
      <w:r w:rsidRPr="00033231">
        <w:t>obéir</w:t>
      </w:r>
      <w:r w:rsidR="004F69D6">
        <w:t xml:space="preserve">. </w:t>
      </w:r>
      <w:r w:rsidRPr="00033231">
        <w:t>À la fin de la première stance elle s</w:t>
      </w:r>
      <w:r w:rsidR="004F69D6">
        <w:t>’</w:t>
      </w:r>
      <w:r w:rsidRPr="00033231">
        <w:t>arrêta</w:t>
      </w:r>
      <w:r w:rsidR="004F69D6">
        <w:t xml:space="preserve"> ; </w:t>
      </w:r>
      <w:r w:rsidRPr="00033231">
        <w:t>elle ne pouvait plus continuer</w:t>
      </w:r>
      <w:r w:rsidR="004F69D6">
        <w:t xml:space="preserve"> ; </w:t>
      </w:r>
      <w:r w:rsidRPr="00033231">
        <w:t>son cœur débordait</w:t>
      </w:r>
      <w:r w:rsidR="004F69D6">
        <w:t>.</w:t>
      </w:r>
    </w:p>
    <w:p w14:paraId="4F41D3B5" w14:textId="77777777" w:rsidR="004F69D6" w:rsidRDefault="004F69D6" w:rsidP="0021796F">
      <w:r>
        <w:t>« </w:t>
      </w:r>
      <w:r w:rsidR="00000000" w:rsidRPr="00033231">
        <w:t>La tristesse de cette mélodie vous fait pleurer</w:t>
      </w:r>
      <w:r>
        <w:t xml:space="preserve"> : </w:t>
      </w:r>
      <w:r w:rsidR="00000000" w:rsidRPr="00033231">
        <w:t>venez ici</w:t>
      </w:r>
      <w:r>
        <w:t xml:space="preserve">, </w:t>
      </w:r>
      <w:r w:rsidR="00000000" w:rsidRPr="00033231">
        <w:t>je vous consolerai</w:t>
      </w:r>
      <w:r>
        <w:t>, »</w:t>
      </w:r>
      <w:r w:rsidR="00000000" w:rsidRPr="00033231">
        <w:t xml:space="preserve"> dit Caroline d</w:t>
      </w:r>
      <w:r>
        <w:t>’</w:t>
      </w:r>
      <w:r w:rsidR="00000000" w:rsidRPr="00033231">
        <w:t>une voix émue</w:t>
      </w:r>
      <w:r>
        <w:t>.</w:t>
      </w:r>
    </w:p>
    <w:p w14:paraId="2B24059D" w14:textId="77777777" w:rsidR="004F69D6" w:rsidRDefault="00000000" w:rsidP="0021796F">
      <w:proofErr w:type="spellStart"/>
      <w:r w:rsidRPr="00033231">
        <w:t>Mistress</w:t>
      </w:r>
      <w:proofErr w:type="spellEnd"/>
      <w:r w:rsidRPr="00033231">
        <w:t xml:space="preserve"> </w:t>
      </w:r>
      <w:proofErr w:type="spellStart"/>
      <w:r w:rsidRPr="00033231">
        <w:t>Pryor</w:t>
      </w:r>
      <w:proofErr w:type="spellEnd"/>
      <w:r w:rsidRPr="00033231">
        <w:t xml:space="preserve"> s</w:t>
      </w:r>
      <w:r w:rsidR="004F69D6">
        <w:t>’</w:t>
      </w:r>
      <w:r w:rsidRPr="00033231">
        <w:t>approcha</w:t>
      </w:r>
      <w:r w:rsidR="004F69D6">
        <w:t xml:space="preserve"> ; </w:t>
      </w:r>
      <w:r w:rsidRPr="00033231">
        <w:t>elle s</w:t>
      </w:r>
      <w:r w:rsidR="004F69D6">
        <w:t>’</w:t>
      </w:r>
      <w:r w:rsidRPr="00033231">
        <w:t>assit sur le bord du lit de la malade</w:t>
      </w:r>
      <w:r w:rsidR="004F69D6">
        <w:t xml:space="preserve">, </w:t>
      </w:r>
      <w:r w:rsidRPr="00033231">
        <w:t>et lui permit d</w:t>
      </w:r>
      <w:r w:rsidR="004F69D6">
        <w:t>’</w:t>
      </w:r>
      <w:r w:rsidRPr="00033231">
        <w:t>entourer son cou avec ses bras ama</w:t>
      </w:r>
      <w:r w:rsidRPr="00033231">
        <w:t>i</w:t>
      </w:r>
      <w:r w:rsidRPr="00033231">
        <w:t>gris</w:t>
      </w:r>
      <w:r w:rsidR="004F69D6">
        <w:t>.</w:t>
      </w:r>
    </w:p>
    <w:p w14:paraId="4E3C76E4" w14:textId="2B63B503" w:rsidR="00000000" w:rsidRPr="00033231" w:rsidRDefault="004F69D6" w:rsidP="0021796F">
      <w:r>
        <w:t>« </w:t>
      </w:r>
      <w:r w:rsidR="00000000" w:rsidRPr="00033231">
        <w:t>Vous me soulagez souvent</w:t>
      </w:r>
      <w:r>
        <w:t xml:space="preserve">, </w:t>
      </w:r>
      <w:r w:rsidR="00000000" w:rsidRPr="00033231">
        <w:t>laissez-moi vous soulager à mon tour</w:t>
      </w:r>
      <w:r>
        <w:t xml:space="preserve">, </w:t>
      </w:r>
      <w:r w:rsidR="00000000" w:rsidRPr="00033231">
        <w:t>murmura la jeune fille en baisant ses joues</w:t>
      </w:r>
      <w:r>
        <w:t xml:space="preserve">. </w:t>
      </w:r>
      <w:r w:rsidR="00000000" w:rsidRPr="00033231">
        <w:t>J</w:t>
      </w:r>
      <w:r>
        <w:t>’</w:t>
      </w:r>
      <w:r w:rsidR="00000000" w:rsidRPr="00033231">
        <w:t>espère</w:t>
      </w:r>
      <w:r>
        <w:t xml:space="preserve">, </w:t>
      </w:r>
      <w:r w:rsidR="00000000" w:rsidRPr="00033231">
        <w:t>ajouta-t-elle</w:t>
      </w:r>
      <w:r>
        <w:t xml:space="preserve">, </w:t>
      </w:r>
      <w:r w:rsidR="00000000" w:rsidRPr="00033231">
        <w:t>que ce n</w:t>
      </w:r>
      <w:r>
        <w:t>’</w:t>
      </w:r>
      <w:r w:rsidR="00000000" w:rsidRPr="00033231">
        <w:t>est pas à cause de moi que vous ple</w:t>
      </w:r>
      <w:r w:rsidR="00000000" w:rsidRPr="00033231">
        <w:t>u</w:t>
      </w:r>
      <w:r w:rsidR="00000000" w:rsidRPr="00033231">
        <w:t>rez</w:t>
      </w:r>
      <w:r>
        <w:t> ? »</w:t>
      </w:r>
    </w:p>
    <w:p w14:paraId="0D7648E1" w14:textId="77777777" w:rsidR="004F69D6" w:rsidRDefault="00000000" w:rsidP="0021796F">
      <w:proofErr w:type="spellStart"/>
      <w:r w:rsidRPr="00033231">
        <w:t>Mistress</w:t>
      </w:r>
      <w:proofErr w:type="spellEnd"/>
      <w:r w:rsidRPr="00033231">
        <w:t xml:space="preserve"> </w:t>
      </w:r>
      <w:proofErr w:type="spellStart"/>
      <w:r w:rsidRPr="00033231">
        <w:t>Pryor</w:t>
      </w:r>
      <w:proofErr w:type="spellEnd"/>
      <w:r w:rsidRPr="00033231">
        <w:t xml:space="preserve"> ne répondit pas</w:t>
      </w:r>
      <w:r w:rsidR="004F69D6">
        <w:t>.</w:t>
      </w:r>
    </w:p>
    <w:p w14:paraId="7F610E0A" w14:textId="77777777" w:rsidR="004F69D6" w:rsidRDefault="004F69D6" w:rsidP="0021796F">
      <w:r>
        <w:t>« </w:t>
      </w:r>
      <w:r w:rsidR="00000000" w:rsidRPr="00033231">
        <w:t>Croyez-vous que je n</w:t>
      </w:r>
      <w:r>
        <w:t>’</w:t>
      </w:r>
      <w:r w:rsidR="00000000" w:rsidRPr="00033231">
        <w:t>irai pas mieux</w:t>
      </w:r>
      <w:r>
        <w:t xml:space="preserve"> ? </w:t>
      </w:r>
      <w:r w:rsidR="00000000" w:rsidRPr="00033231">
        <w:t>Je ne me sens pas très-malade</w:t>
      </w:r>
      <w:r>
        <w:t xml:space="preserve"> ; </w:t>
      </w:r>
      <w:r w:rsidR="00000000" w:rsidRPr="00033231">
        <w:t>je me sens seulement faible</w:t>
      </w:r>
      <w:r>
        <w:t>.</w:t>
      </w:r>
    </w:p>
    <w:p w14:paraId="3450736B" w14:textId="77777777" w:rsidR="004F69D6" w:rsidRDefault="004F69D6" w:rsidP="0021796F">
      <w:r>
        <w:t>— </w:t>
      </w:r>
      <w:r w:rsidR="00000000" w:rsidRPr="00033231">
        <w:t>Mais votre esprit</w:t>
      </w:r>
      <w:r>
        <w:t xml:space="preserve">, </w:t>
      </w:r>
      <w:r w:rsidR="00000000" w:rsidRPr="00033231">
        <w:t>Caroline</w:t>
      </w:r>
      <w:r>
        <w:t xml:space="preserve">, </w:t>
      </w:r>
      <w:r w:rsidR="00000000" w:rsidRPr="00033231">
        <w:t>votre esprit est écrasé</w:t>
      </w:r>
      <w:r>
        <w:t xml:space="preserve">, </w:t>
      </w:r>
      <w:r w:rsidR="00000000" w:rsidRPr="00033231">
        <w:t>votre cœur est brisé</w:t>
      </w:r>
      <w:r>
        <w:t xml:space="preserve">. </w:t>
      </w:r>
      <w:r w:rsidR="00000000" w:rsidRPr="00033231">
        <w:t>Vous avez été si négligée</w:t>
      </w:r>
      <w:r>
        <w:t xml:space="preserve">, </w:t>
      </w:r>
      <w:r w:rsidR="00000000" w:rsidRPr="00033231">
        <w:t>si repoussée</w:t>
      </w:r>
      <w:r>
        <w:t xml:space="preserve"> ! </w:t>
      </w:r>
      <w:r w:rsidR="00000000" w:rsidRPr="00033231">
        <w:t>on vous a laissée si longtemps désolée</w:t>
      </w:r>
      <w:r>
        <w:t> !</w:t>
      </w:r>
    </w:p>
    <w:p w14:paraId="03351D71" w14:textId="77777777" w:rsidR="004F69D6" w:rsidRDefault="004F69D6" w:rsidP="0021796F">
      <w:r>
        <w:lastRenderedPageBreak/>
        <w:t>— </w:t>
      </w:r>
      <w:r w:rsidR="00000000" w:rsidRPr="00033231">
        <w:t>Je crois que le chagrin est et a toujours été le plus vif al</w:t>
      </w:r>
      <w:r w:rsidR="00000000" w:rsidRPr="00033231">
        <w:t>i</w:t>
      </w:r>
      <w:r w:rsidR="00000000" w:rsidRPr="00033231">
        <w:t>ment de ma maladie</w:t>
      </w:r>
      <w:r>
        <w:t xml:space="preserve">. </w:t>
      </w:r>
      <w:r w:rsidR="00000000" w:rsidRPr="00033231">
        <w:t>Je pense quelquefois qu</w:t>
      </w:r>
      <w:r>
        <w:t>’</w:t>
      </w:r>
      <w:r w:rsidR="00000000" w:rsidRPr="00033231">
        <w:t>un peu de bo</w:t>
      </w:r>
      <w:r w:rsidR="00000000" w:rsidRPr="00033231">
        <w:t>n</w:t>
      </w:r>
      <w:r w:rsidR="00000000" w:rsidRPr="00033231">
        <w:t>heur me ferait promptement revivre</w:t>
      </w:r>
      <w:r>
        <w:t>.</w:t>
      </w:r>
    </w:p>
    <w:p w14:paraId="36532B25" w14:textId="77777777" w:rsidR="004F69D6" w:rsidRDefault="004F69D6" w:rsidP="0021796F">
      <w:r>
        <w:t>— </w:t>
      </w:r>
      <w:r w:rsidR="00000000" w:rsidRPr="00033231">
        <w:t>Désirez-vous vivre</w:t>
      </w:r>
      <w:r>
        <w:t> ?</w:t>
      </w:r>
    </w:p>
    <w:p w14:paraId="4D09E443" w14:textId="77777777" w:rsidR="004F69D6" w:rsidRDefault="004F69D6" w:rsidP="0021796F">
      <w:r>
        <w:t>— </w:t>
      </w:r>
      <w:r w:rsidR="00000000" w:rsidRPr="00033231">
        <w:t>Rien ne me rattache à la vie</w:t>
      </w:r>
      <w:r>
        <w:t>.</w:t>
      </w:r>
    </w:p>
    <w:p w14:paraId="3E1B10F8" w14:textId="77777777" w:rsidR="004F69D6" w:rsidRDefault="004F69D6" w:rsidP="0021796F">
      <w:r>
        <w:t>— </w:t>
      </w:r>
      <w:r w:rsidR="00000000" w:rsidRPr="00033231">
        <w:t>M</w:t>
      </w:r>
      <w:r>
        <w:t>’</w:t>
      </w:r>
      <w:r w:rsidR="00000000" w:rsidRPr="00033231">
        <w:t>aimez-vous</w:t>
      </w:r>
      <w:r>
        <w:t xml:space="preserve">, </w:t>
      </w:r>
      <w:r w:rsidR="00000000" w:rsidRPr="00033231">
        <w:t>Caroline</w:t>
      </w:r>
      <w:r>
        <w:t> ?</w:t>
      </w:r>
    </w:p>
    <w:p w14:paraId="17A68072" w14:textId="77777777" w:rsidR="004F69D6" w:rsidRDefault="004F69D6" w:rsidP="0021796F">
      <w:r>
        <w:t>— </w:t>
      </w:r>
      <w:r w:rsidR="00000000" w:rsidRPr="00033231">
        <w:t>Beaucoup</w:t>
      </w:r>
      <w:r>
        <w:t xml:space="preserve">, </w:t>
      </w:r>
      <w:r w:rsidR="00000000" w:rsidRPr="00033231">
        <w:t>sincèrement</w:t>
      </w:r>
      <w:r>
        <w:t xml:space="preserve">, </w:t>
      </w:r>
      <w:r w:rsidR="00000000" w:rsidRPr="00033231">
        <w:t>quelquefois d</w:t>
      </w:r>
      <w:r>
        <w:t>’</w:t>
      </w:r>
      <w:r w:rsidR="00000000" w:rsidRPr="00033231">
        <w:t>une façon ine</w:t>
      </w:r>
      <w:r w:rsidR="00000000" w:rsidRPr="00033231">
        <w:t>x</w:t>
      </w:r>
      <w:r w:rsidR="00000000" w:rsidRPr="00033231">
        <w:t>primable</w:t>
      </w:r>
      <w:r>
        <w:t xml:space="preserve">. </w:t>
      </w:r>
      <w:r w:rsidR="00000000" w:rsidRPr="00033231">
        <w:t>En ce moment même</w:t>
      </w:r>
      <w:r>
        <w:t xml:space="preserve">, </w:t>
      </w:r>
      <w:r w:rsidR="00000000" w:rsidRPr="00033231">
        <w:t>je voudrais pouvoir confondre mon cœur avec le vôtre</w:t>
      </w:r>
      <w:r>
        <w:t>.</w:t>
      </w:r>
    </w:p>
    <w:p w14:paraId="619D0576" w14:textId="77777777" w:rsidR="004F69D6" w:rsidRDefault="004F69D6" w:rsidP="0021796F">
      <w:r>
        <w:t>— </w:t>
      </w:r>
      <w:r w:rsidR="00000000" w:rsidRPr="00033231">
        <w:t>Je vais revenir à l</w:t>
      </w:r>
      <w:r>
        <w:t>’</w:t>
      </w:r>
      <w:r w:rsidR="00000000" w:rsidRPr="00033231">
        <w:t>instant</w:t>
      </w:r>
      <w:r>
        <w:t xml:space="preserve">, </w:t>
      </w:r>
      <w:r w:rsidR="00000000" w:rsidRPr="00033231">
        <w:t>ma chérie</w:t>
      </w:r>
      <w:r>
        <w:t>, »</w:t>
      </w:r>
      <w:r w:rsidR="00000000" w:rsidRPr="00033231">
        <w:t xml:space="preserve"> dit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en reposant Caroline sur son oreiller</w:t>
      </w:r>
      <w:r>
        <w:t>.</w:t>
      </w:r>
    </w:p>
    <w:p w14:paraId="4A99F8B8" w14:textId="77777777" w:rsidR="004F69D6" w:rsidRDefault="00000000" w:rsidP="0021796F">
      <w:r w:rsidRPr="00033231">
        <w:t>Elle se glissa légèrement vers la porte</w:t>
      </w:r>
      <w:r w:rsidR="004F69D6">
        <w:t xml:space="preserve">, </w:t>
      </w:r>
      <w:r w:rsidRPr="00033231">
        <w:t>tourna doucement la clef dans la serrure</w:t>
      </w:r>
      <w:r w:rsidR="004F69D6">
        <w:t xml:space="preserve">, </w:t>
      </w:r>
      <w:r w:rsidRPr="00033231">
        <w:t>s</w:t>
      </w:r>
      <w:r w:rsidR="004F69D6">
        <w:t>’</w:t>
      </w:r>
      <w:r w:rsidRPr="00033231">
        <w:t>assura qu</w:t>
      </w:r>
      <w:r w:rsidR="004F69D6">
        <w:t>’</w:t>
      </w:r>
      <w:r w:rsidRPr="00033231">
        <w:t>elle était fermée</w:t>
      </w:r>
      <w:r w:rsidR="004F69D6">
        <w:t xml:space="preserve">, </w:t>
      </w:r>
      <w:r w:rsidRPr="00033231">
        <w:t>et revint a</w:t>
      </w:r>
      <w:r w:rsidRPr="00033231">
        <w:t>u</w:t>
      </w:r>
      <w:r w:rsidRPr="00033231">
        <w:t>près du lit</w:t>
      </w:r>
      <w:r w:rsidR="004F69D6">
        <w:t xml:space="preserve">. </w:t>
      </w:r>
      <w:r w:rsidRPr="00033231">
        <w:t>Elle écarta le rideau pour laisser arriver plus libr</w:t>
      </w:r>
      <w:r w:rsidRPr="00033231">
        <w:t>e</w:t>
      </w:r>
      <w:r w:rsidRPr="00033231">
        <w:t>ment la lumière de la lune</w:t>
      </w:r>
      <w:r w:rsidR="004F69D6">
        <w:t xml:space="preserve">, </w:t>
      </w:r>
      <w:r w:rsidRPr="00033231">
        <w:t>et regarda fixement Caroline</w:t>
      </w:r>
      <w:r w:rsidR="004F69D6">
        <w:t>.</w:t>
      </w:r>
    </w:p>
    <w:p w14:paraId="3D8F99A1" w14:textId="77777777" w:rsidR="004F69D6" w:rsidRDefault="004F69D6" w:rsidP="0021796F">
      <w:r>
        <w:t>« </w:t>
      </w:r>
      <w:r w:rsidR="00000000" w:rsidRPr="00033231">
        <w:t>Alors</w:t>
      </w:r>
      <w:r>
        <w:t xml:space="preserve">, </w:t>
      </w:r>
      <w:r w:rsidR="00000000" w:rsidRPr="00033231">
        <w:t>si vous m</w:t>
      </w:r>
      <w:r>
        <w:t>’</w:t>
      </w:r>
      <w:r w:rsidR="00000000" w:rsidRPr="00033231">
        <w:t>aimez</w:t>
      </w:r>
      <w:r>
        <w:t xml:space="preserve">, </w:t>
      </w:r>
      <w:r w:rsidR="00000000" w:rsidRPr="00033231">
        <w:t>dit-elle avec volubilité et d</w:t>
      </w:r>
      <w:r>
        <w:t>’</w:t>
      </w:r>
      <w:r w:rsidR="00000000" w:rsidRPr="00033231">
        <w:t>une voix altérée</w:t>
      </w:r>
      <w:r>
        <w:t xml:space="preserve">, </w:t>
      </w:r>
      <w:r w:rsidR="00000000" w:rsidRPr="00033231">
        <w:t>si vous désirez confondre votre cœur avec le mien</w:t>
      </w:r>
      <w:r>
        <w:t xml:space="preserve">, </w:t>
      </w:r>
      <w:r w:rsidR="00000000" w:rsidRPr="00033231">
        <w:t>vous n</w:t>
      </w:r>
      <w:r>
        <w:t>’</w:t>
      </w:r>
      <w:r w:rsidR="00000000" w:rsidRPr="00033231">
        <w:t>éprouverez ni choc ni douleur en apprenant que ce cœur est la source qui a rempli le vôtre</w:t>
      </w:r>
      <w:r>
        <w:t xml:space="preserve"> ; </w:t>
      </w:r>
      <w:r w:rsidR="00000000" w:rsidRPr="00033231">
        <w:t>que de mes veines est issue la vie qui coule dans les vôtres</w:t>
      </w:r>
      <w:r>
        <w:t xml:space="preserve"> ; </w:t>
      </w:r>
      <w:r w:rsidR="00000000" w:rsidRPr="00033231">
        <w:t>que vous êtes à moi</w:t>
      </w:r>
      <w:r>
        <w:t xml:space="preserve">, </w:t>
      </w:r>
      <w:r w:rsidR="00000000" w:rsidRPr="00033231">
        <w:t>ma fille</w:t>
      </w:r>
      <w:r>
        <w:t xml:space="preserve">, </w:t>
      </w:r>
      <w:r w:rsidR="00000000" w:rsidRPr="00033231">
        <w:t>ma propre enfant</w:t>
      </w:r>
      <w:r>
        <w:t>…</w:t>
      </w:r>
    </w:p>
    <w:p w14:paraId="74C8A1A7" w14:textId="77777777" w:rsidR="004F69D6" w:rsidRDefault="004F69D6" w:rsidP="0021796F">
      <w:r>
        <w:t>— </w:t>
      </w:r>
      <w:proofErr w:type="spellStart"/>
      <w:r w:rsidR="00000000" w:rsidRPr="00033231">
        <w:t>Mistress</w:t>
      </w:r>
      <w:proofErr w:type="spellEnd"/>
      <w:r w:rsidR="00000000" w:rsidRPr="00033231">
        <w:t xml:space="preserve"> </w:t>
      </w:r>
      <w:proofErr w:type="spellStart"/>
      <w:r w:rsidR="00000000" w:rsidRPr="00033231">
        <w:t>Pryor</w:t>
      </w:r>
      <w:proofErr w:type="spellEnd"/>
      <w:r>
        <w:t> !</w:t>
      </w:r>
    </w:p>
    <w:p w14:paraId="0896FE2E" w14:textId="77777777" w:rsidR="004F69D6" w:rsidRDefault="004F69D6" w:rsidP="0021796F">
      <w:r>
        <w:t>— </w:t>
      </w:r>
      <w:r w:rsidR="00000000" w:rsidRPr="00033231">
        <w:t>Ma propre enfant</w:t>
      </w:r>
      <w:r>
        <w:t>.</w:t>
      </w:r>
    </w:p>
    <w:p w14:paraId="1628AE57" w14:textId="77777777" w:rsidR="004F69D6" w:rsidRDefault="004F69D6" w:rsidP="0021796F">
      <w:r>
        <w:t>— </w:t>
      </w:r>
      <w:r w:rsidR="00000000" w:rsidRPr="00033231">
        <w:t>C</w:t>
      </w:r>
      <w:r>
        <w:t>’</w:t>
      </w:r>
      <w:r w:rsidR="00000000" w:rsidRPr="00033231">
        <w:t>est-à-dire</w:t>
      </w:r>
      <w:r>
        <w:t xml:space="preserve">… </w:t>
      </w:r>
      <w:r w:rsidR="00000000" w:rsidRPr="00033231">
        <w:t>cela signifie</w:t>
      </w:r>
      <w:r>
        <w:t xml:space="preserve">… </w:t>
      </w:r>
      <w:r w:rsidR="00000000" w:rsidRPr="00033231">
        <w:t>que vous m</w:t>
      </w:r>
      <w:r>
        <w:t>’</w:t>
      </w:r>
      <w:r w:rsidR="00000000" w:rsidRPr="00033231">
        <w:t>avez adoptée</w:t>
      </w:r>
      <w:r>
        <w:t> ?</w:t>
      </w:r>
    </w:p>
    <w:p w14:paraId="0A30EC84" w14:textId="77777777" w:rsidR="004F69D6" w:rsidRDefault="004F69D6" w:rsidP="0021796F">
      <w:r>
        <w:t>— </w:t>
      </w:r>
      <w:r w:rsidR="00000000" w:rsidRPr="00033231">
        <w:t>Cela signifie que</w:t>
      </w:r>
      <w:r>
        <w:t xml:space="preserve">, </w:t>
      </w:r>
      <w:r w:rsidR="00000000" w:rsidRPr="00033231">
        <w:t>si je ne vous ai donné rien d</w:t>
      </w:r>
      <w:r>
        <w:t>’</w:t>
      </w:r>
      <w:r w:rsidR="00000000" w:rsidRPr="00033231">
        <w:t>autre</w:t>
      </w:r>
      <w:r>
        <w:t xml:space="preserve">, </w:t>
      </w:r>
      <w:r w:rsidR="00000000" w:rsidRPr="00033231">
        <w:t>je vous ai donné au moins la vie</w:t>
      </w:r>
      <w:r>
        <w:t xml:space="preserve">, </w:t>
      </w:r>
      <w:r w:rsidR="00000000" w:rsidRPr="00033231">
        <w:t xml:space="preserve">que je vous ai portée dans mon </w:t>
      </w:r>
      <w:r w:rsidR="00000000" w:rsidRPr="00033231">
        <w:lastRenderedPageBreak/>
        <w:t>sein</w:t>
      </w:r>
      <w:r>
        <w:t xml:space="preserve">, </w:t>
      </w:r>
      <w:r w:rsidR="00000000" w:rsidRPr="00033231">
        <w:t>que je vous ai nourrie</w:t>
      </w:r>
      <w:r>
        <w:t xml:space="preserve">, </w:t>
      </w:r>
      <w:r w:rsidR="00000000" w:rsidRPr="00033231">
        <w:t>que je suis votre véritable mère</w:t>
      </w:r>
      <w:r>
        <w:t xml:space="preserve">. </w:t>
      </w:r>
      <w:r w:rsidR="00000000" w:rsidRPr="00033231">
        <w:t>A</w:t>
      </w:r>
      <w:r w:rsidR="00000000" w:rsidRPr="00033231">
        <w:t>u</w:t>
      </w:r>
      <w:r w:rsidR="00000000" w:rsidRPr="00033231">
        <w:t>cune autre femme ne peut réclamer ce titre</w:t>
      </w:r>
      <w:r>
        <w:t xml:space="preserve"> ; </w:t>
      </w:r>
      <w:r w:rsidR="00000000" w:rsidRPr="00033231">
        <w:t>il est le mien</w:t>
      </w:r>
      <w:r>
        <w:t>.</w:t>
      </w:r>
    </w:p>
    <w:p w14:paraId="78B20112" w14:textId="77777777" w:rsidR="004F69D6" w:rsidRDefault="004F69D6" w:rsidP="0021796F">
      <w:r>
        <w:t>— </w:t>
      </w:r>
      <w:r w:rsidR="00000000" w:rsidRPr="00033231">
        <w:t xml:space="preserve">Mais </w:t>
      </w:r>
      <w:proofErr w:type="spellStart"/>
      <w:r w:rsidR="00000000" w:rsidRPr="00033231">
        <w:t>mistress</w:t>
      </w:r>
      <w:proofErr w:type="spellEnd"/>
      <w:r w:rsidR="00000000" w:rsidRPr="00033231">
        <w:t xml:space="preserve"> James </w:t>
      </w:r>
      <w:proofErr w:type="spellStart"/>
      <w:r w:rsidR="00000000" w:rsidRPr="00033231">
        <w:t>Helstone</w:t>
      </w:r>
      <w:proofErr w:type="spellEnd"/>
      <w:r>
        <w:t xml:space="preserve">, </w:t>
      </w:r>
      <w:r w:rsidR="00000000" w:rsidRPr="00033231">
        <w:t>mais la femme de mon père</w:t>
      </w:r>
      <w:r>
        <w:t xml:space="preserve">, </w:t>
      </w:r>
      <w:r w:rsidR="00000000" w:rsidRPr="00033231">
        <w:t>que je ne me rappelle pas avoir jamais vue</w:t>
      </w:r>
      <w:r>
        <w:t xml:space="preserve">, </w:t>
      </w:r>
      <w:r w:rsidR="00000000" w:rsidRPr="00033231">
        <w:t>elle est ma m</w:t>
      </w:r>
      <w:r w:rsidR="00000000" w:rsidRPr="00033231">
        <w:t>è</w:t>
      </w:r>
      <w:r w:rsidR="00000000" w:rsidRPr="00033231">
        <w:t>re</w:t>
      </w:r>
      <w:r>
        <w:t> ?</w:t>
      </w:r>
    </w:p>
    <w:p w14:paraId="33750A6D" w14:textId="77777777" w:rsidR="004F69D6" w:rsidRDefault="004F69D6" w:rsidP="0021796F">
      <w:r>
        <w:t>— </w:t>
      </w:r>
      <w:r w:rsidR="00000000" w:rsidRPr="00033231">
        <w:t>Elle est votre mère</w:t>
      </w:r>
      <w:r>
        <w:t xml:space="preserve">. </w:t>
      </w:r>
      <w:r w:rsidR="00000000" w:rsidRPr="00033231">
        <w:t xml:space="preserve">James </w:t>
      </w:r>
      <w:proofErr w:type="spellStart"/>
      <w:r w:rsidR="00000000" w:rsidRPr="00033231">
        <w:t>Helstone</w:t>
      </w:r>
      <w:proofErr w:type="spellEnd"/>
      <w:r w:rsidR="00000000" w:rsidRPr="00033231">
        <w:t xml:space="preserve"> fut mon époux</w:t>
      </w:r>
      <w:r>
        <w:t xml:space="preserve">. </w:t>
      </w:r>
      <w:r w:rsidR="00000000" w:rsidRPr="00033231">
        <w:t>Je l</w:t>
      </w:r>
      <w:r>
        <w:t>’</w:t>
      </w:r>
      <w:r w:rsidR="00000000" w:rsidRPr="00033231">
        <w:t>ai prouvé</w:t>
      </w:r>
      <w:r>
        <w:t xml:space="preserve">. </w:t>
      </w:r>
      <w:r w:rsidR="00000000" w:rsidRPr="00033231">
        <w:t>Je pensais que peut-être vous étiez toute à lui</w:t>
      </w:r>
      <w:r>
        <w:t xml:space="preserve">, </w:t>
      </w:r>
      <w:r w:rsidR="00000000" w:rsidRPr="00033231">
        <w:t>ce qui eût été une cruelle affliction pour moi</w:t>
      </w:r>
      <w:r>
        <w:t xml:space="preserve">. </w:t>
      </w:r>
      <w:r w:rsidR="00000000" w:rsidRPr="00033231">
        <w:t>Je trouve qu</w:t>
      </w:r>
      <w:r>
        <w:t>’</w:t>
      </w:r>
      <w:r w:rsidR="00000000" w:rsidRPr="00033231">
        <w:t>il n</w:t>
      </w:r>
      <w:r>
        <w:t>’</w:t>
      </w:r>
      <w:r w:rsidR="00000000" w:rsidRPr="00033231">
        <w:t>en est pas ainsi</w:t>
      </w:r>
      <w:r>
        <w:t xml:space="preserve">. </w:t>
      </w:r>
      <w:r w:rsidR="00000000" w:rsidRPr="00033231">
        <w:t>Dieu m</w:t>
      </w:r>
      <w:r>
        <w:t>’</w:t>
      </w:r>
      <w:r w:rsidR="00000000" w:rsidRPr="00033231">
        <w:t>a permis d</w:t>
      </w:r>
      <w:r>
        <w:t>’</w:t>
      </w:r>
      <w:r w:rsidR="00000000" w:rsidRPr="00033231">
        <w:t>être la mère de l</w:t>
      </w:r>
      <w:r>
        <w:t>’</w:t>
      </w:r>
      <w:r w:rsidR="00000000" w:rsidRPr="00033231">
        <w:t>esprit de mon e</w:t>
      </w:r>
      <w:r w:rsidR="00000000" w:rsidRPr="00033231">
        <w:t>n</w:t>
      </w:r>
      <w:r w:rsidR="00000000" w:rsidRPr="00033231">
        <w:t>fant</w:t>
      </w:r>
      <w:r>
        <w:t xml:space="preserve"> : </w:t>
      </w:r>
      <w:r w:rsidR="00000000" w:rsidRPr="00033231">
        <w:t>il m</w:t>
      </w:r>
      <w:r>
        <w:t>’</w:t>
      </w:r>
      <w:r w:rsidR="00000000" w:rsidRPr="00033231">
        <w:t>appartient</w:t>
      </w:r>
      <w:r>
        <w:t xml:space="preserve"> ; </w:t>
      </w:r>
      <w:r w:rsidR="00000000" w:rsidRPr="00033231">
        <w:t>c</w:t>
      </w:r>
      <w:r>
        <w:t>’</w:t>
      </w:r>
      <w:r w:rsidR="00000000" w:rsidRPr="00033231">
        <w:t>est ma propriété</w:t>
      </w:r>
      <w:r>
        <w:t xml:space="preserve">, </w:t>
      </w:r>
      <w:r w:rsidR="00000000" w:rsidRPr="00033231">
        <w:t>mon droit</w:t>
      </w:r>
      <w:r>
        <w:t xml:space="preserve">. </w:t>
      </w:r>
      <w:r w:rsidR="00000000" w:rsidRPr="00033231">
        <w:t>Ces traits sont les propres traits de James</w:t>
      </w:r>
      <w:r>
        <w:t xml:space="preserve">. </w:t>
      </w:r>
      <w:r w:rsidR="00000000" w:rsidRPr="00033231">
        <w:t>Il avait un beau visage</w:t>
      </w:r>
      <w:r>
        <w:t xml:space="preserve">, </w:t>
      </w:r>
      <w:r w:rsidR="00000000" w:rsidRPr="00033231">
        <w:t>lor</w:t>
      </w:r>
      <w:r w:rsidR="00000000" w:rsidRPr="00033231">
        <w:t>s</w:t>
      </w:r>
      <w:r w:rsidR="00000000" w:rsidRPr="00033231">
        <w:t>qu</w:t>
      </w:r>
      <w:r>
        <w:t>’</w:t>
      </w:r>
      <w:r w:rsidR="00000000" w:rsidRPr="00033231">
        <w:t>il était jeune et non dégradé par le vice</w:t>
      </w:r>
      <w:r>
        <w:t xml:space="preserve">. </w:t>
      </w:r>
      <w:r w:rsidR="00000000" w:rsidRPr="00033231">
        <w:t>Papa</w:t>
      </w:r>
      <w:r>
        <w:t xml:space="preserve">, </w:t>
      </w:r>
      <w:r w:rsidR="00000000" w:rsidRPr="00033231">
        <w:t>ma chérie</w:t>
      </w:r>
      <w:r>
        <w:t xml:space="preserve">, </w:t>
      </w:r>
      <w:r w:rsidR="00000000" w:rsidRPr="00033231">
        <w:t>vous a donné vos yeux bleus et vos soyeux cheveux bruns</w:t>
      </w:r>
      <w:r>
        <w:t xml:space="preserve"> ; </w:t>
      </w:r>
      <w:r w:rsidR="00000000" w:rsidRPr="00033231">
        <w:t>il vous a donné l</w:t>
      </w:r>
      <w:r>
        <w:t>’</w:t>
      </w:r>
      <w:r w:rsidR="00000000" w:rsidRPr="00033231">
        <w:t>ovale du visage et la régularité des traits</w:t>
      </w:r>
      <w:r>
        <w:t xml:space="preserve"> ; </w:t>
      </w:r>
      <w:r w:rsidR="00000000" w:rsidRPr="00033231">
        <w:t>il vous a conféré l</w:t>
      </w:r>
      <w:r>
        <w:t>’</w:t>
      </w:r>
      <w:r w:rsidR="00000000" w:rsidRPr="00033231">
        <w:t>extérieur</w:t>
      </w:r>
      <w:r>
        <w:t xml:space="preserve"> ; </w:t>
      </w:r>
      <w:r w:rsidR="00000000" w:rsidRPr="00033231">
        <w:t>mais le cœur et le cerveau sont à moi</w:t>
      </w:r>
      <w:r>
        <w:t xml:space="preserve">. </w:t>
      </w:r>
      <w:r w:rsidR="00000000" w:rsidRPr="00033231">
        <w:t>Leurs germes sont les miens</w:t>
      </w:r>
      <w:r>
        <w:t xml:space="preserve">, </w:t>
      </w:r>
      <w:r w:rsidR="00000000" w:rsidRPr="00033231">
        <w:t>et ils se sont développés et améli</w:t>
      </w:r>
      <w:r w:rsidR="00000000" w:rsidRPr="00033231">
        <w:t>o</w:t>
      </w:r>
      <w:r w:rsidR="00000000" w:rsidRPr="00033231">
        <w:t>rés jusqu</w:t>
      </w:r>
      <w:r>
        <w:t>’</w:t>
      </w:r>
      <w:r w:rsidR="00000000" w:rsidRPr="00033231">
        <w:t>à la perfection</w:t>
      </w:r>
      <w:r>
        <w:t xml:space="preserve">. </w:t>
      </w:r>
      <w:r w:rsidR="00000000" w:rsidRPr="00033231">
        <w:t>J</w:t>
      </w:r>
      <w:r>
        <w:t>’</w:t>
      </w:r>
      <w:r w:rsidR="00000000" w:rsidRPr="00033231">
        <w:t>estime et j</w:t>
      </w:r>
      <w:r>
        <w:t>’</w:t>
      </w:r>
      <w:r w:rsidR="00000000" w:rsidRPr="00033231">
        <w:t>approuve mon enfant a</w:t>
      </w:r>
      <w:r w:rsidR="00000000" w:rsidRPr="00033231">
        <w:t>u</w:t>
      </w:r>
      <w:r w:rsidR="00000000" w:rsidRPr="00033231">
        <w:t>tant que je l</w:t>
      </w:r>
      <w:r>
        <w:t>’</w:t>
      </w:r>
      <w:r w:rsidR="00000000" w:rsidRPr="00033231">
        <w:t>aime</w:t>
      </w:r>
      <w:r>
        <w:t>.</w:t>
      </w:r>
    </w:p>
    <w:p w14:paraId="0EDEA887" w14:textId="77777777" w:rsidR="004F69D6" w:rsidRDefault="004F69D6" w:rsidP="0021796F">
      <w:r>
        <w:t>— </w:t>
      </w:r>
      <w:r w:rsidR="00000000" w:rsidRPr="00033231">
        <w:t>Ce que j</w:t>
      </w:r>
      <w:r>
        <w:t>’</w:t>
      </w:r>
      <w:r w:rsidR="00000000" w:rsidRPr="00033231">
        <w:t>entends est-il vrai</w:t>
      </w:r>
      <w:r>
        <w:t xml:space="preserve"> ? </w:t>
      </w:r>
      <w:r w:rsidR="00000000" w:rsidRPr="00033231">
        <w:t>N</w:t>
      </w:r>
      <w:r>
        <w:t>’</w:t>
      </w:r>
      <w:r w:rsidR="00000000" w:rsidRPr="00033231">
        <w:t>est-ce point un rêve</w:t>
      </w:r>
      <w:r>
        <w:t> ?</w:t>
      </w:r>
    </w:p>
    <w:p w14:paraId="400300F7" w14:textId="77777777" w:rsidR="004F69D6" w:rsidRDefault="004F69D6" w:rsidP="0021796F">
      <w:r>
        <w:t>— </w:t>
      </w:r>
      <w:r w:rsidR="00000000" w:rsidRPr="00033231">
        <w:t>Je voudrais qu</w:t>
      </w:r>
      <w:r>
        <w:t>’</w:t>
      </w:r>
      <w:r w:rsidR="00000000" w:rsidRPr="00033231">
        <w:t>il fût aussi vrai que l</w:t>
      </w:r>
      <w:r>
        <w:t>’</w:t>
      </w:r>
      <w:r w:rsidR="00000000" w:rsidRPr="00033231">
        <w:t>embonpoint et les couleurs vont revenir à vos joues</w:t>
      </w:r>
      <w:r>
        <w:t>.</w:t>
      </w:r>
    </w:p>
    <w:p w14:paraId="594CBF88" w14:textId="77777777" w:rsidR="004F69D6" w:rsidRDefault="004F69D6" w:rsidP="0021796F">
      <w:r>
        <w:t>— </w:t>
      </w:r>
      <w:r w:rsidR="00000000" w:rsidRPr="00033231">
        <w:t>Ma propre mère</w:t>
      </w:r>
      <w:r>
        <w:t xml:space="preserve"> ! </w:t>
      </w:r>
      <w:r w:rsidR="00000000" w:rsidRPr="00033231">
        <w:t>Mais est-ce une personne pour laquelle je puisse avoir autant d</w:t>
      </w:r>
      <w:r>
        <w:t>’</w:t>
      </w:r>
      <w:r w:rsidR="00000000" w:rsidRPr="00033231">
        <w:t>amour que j</w:t>
      </w:r>
      <w:r>
        <w:t>’</w:t>
      </w:r>
      <w:r w:rsidR="00000000" w:rsidRPr="00033231">
        <w:t>en ai pour vous</w:t>
      </w:r>
      <w:r>
        <w:t xml:space="preserve"> ? </w:t>
      </w:r>
      <w:r w:rsidR="00000000" w:rsidRPr="00033231">
        <w:t>Elle n</w:t>
      </w:r>
      <w:r>
        <w:t>’</w:t>
      </w:r>
      <w:r w:rsidR="00000000" w:rsidRPr="00033231">
        <w:t>était pas aimée généralement</w:t>
      </w:r>
      <w:r>
        <w:t xml:space="preserve">, </w:t>
      </w:r>
      <w:r w:rsidR="00000000" w:rsidRPr="00033231">
        <w:t>autant du moins qu</w:t>
      </w:r>
      <w:r>
        <w:t>’</w:t>
      </w:r>
      <w:r w:rsidR="00000000" w:rsidRPr="00033231">
        <w:t>on me l</w:t>
      </w:r>
      <w:r>
        <w:t>’</w:t>
      </w:r>
      <w:r w:rsidR="00000000" w:rsidRPr="00033231">
        <w:t>a donné à entendre</w:t>
      </w:r>
      <w:r>
        <w:t>.</w:t>
      </w:r>
    </w:p>
    <w:p w14:paraId="3076D749" w14:textId="77777777" w:rsidR="004F69D6" w:rsidRDefault="004F69D6" w:rsidP="0021796F">
      <w:r>
        <w:t>— </w:t>
      </w:r>
      <w:r w:rsidR="00000000" w:rsidRPr="00033231">
        <w:t>On vous a dit cela</w:t>
      </w:r>
      <w:r>
        <w:t xml:space="preserve"> ? </w:t>
      </w:r>
      <w:r w:rsidR="00000000" w:rsidRPr="00033231">
        <w:t>Eh bien</w:t>
      </w:r>
      <w:r>
        <w:t xml:space="preserve">, </w:t>
      </w:r>
      <w:r w:rsidR="00000000" w:rsidRPr="00033231">
        <w:t>votre mère vous dit en ce moment que</w:t>
      </w:r>
      <w:r>
        <w:t xml:space="preserve">, </w:t>
      </w:r>
      <w:r w:rsidR="00000000" w:rsidRPr="00033231">
        <w:t>n</w:t>
      </w:r>
      <w:r>
        <w:t>’</w:t>
      </w:r>
      <w:r w:rsidR="00000000" w:rsidRPr="00033231">
        <w:t>ayant pas le don de plaire aux gens en général</w:t>
      </w:r>
      <w:r>
        <w:t xml:space="preserve">, </w:t>
      </w:r>
      <w:r w:rsidR="00000000" w:rsidRPr="00033231">
        <w:t>elle se soucie peu de leur approbation</w:t>
      </w:r>
      <w:r>
        <w:t xml:space="preserve"> ; </w:t>
      </w:r>
      <w:r w:rsidR="00000000" w:rsidRPr="00033231">
        <w:t>ses pensées et son affe</w:t>
      </w:r>
      <w:r w:rsidR="00000000" w:rsidRPr="00033231">
        <w:t>c</w:t>
      </w:r>
      <w:r w:rsidR="00000000" w:rsidRPr="00033231">
        <w:t>tion sont concentrées sur son enfant</w:t>
      </w:r>
      <w:r>
        <w:t xml:space="preserve">. </w:t>
      </w:r>
      <w:r w:rsidR="00000000" w:rsidRPr="00033231">
        <w:t>Son enfant va-t-elle l</w:t>
      </w:r>
      <w:r>
        <w:t>’</w:t>
      </w:r>
      <w:r w:rsidR="00000000" w:rsidRPr="00033231">
        <w:t>accueillir ou la rejeter</w:t>
      </w:r>
      <w:r>
        <w:t> ?</w:t>
      </w:r>
    </w:p>
    <w:p w14:paraId="2E20C7F5" w14:textId="77777777" w:rsidR="004F69D6" w:rsidRDefault="004F69D6" w:rsidP="0021796F">
      <w:r>
        <w:lastRenderedPageBreak/>
        <w:t>— </w:t>
      </w:r>
      <w:r w:rsidR="00000000" w:rsidRPr="00033231">
        <w:t>Mais si vous êtes ma mère</w:t>
      </w:r>
      <w:r>
        <w:t xml:space="preserve">, </w:t>
      </w:r>
      <w:r w:rsidR="00000000" w:rsidRPr="00033231">
        <w:t>le monde est entièrement changé pour moi</w:t>
      </w:r>
      <w:r>
        <w:t xml:space="preserve">. </w:t>
      </w:r>
      <w:r w:rsidR="00000000" w:rsidRPr="00033231">
        <w:t>Assurément</w:t>
      </w:r>
      <w:r>
        <w:t xml:space="preserve">, </w:t>
      </w:r>
      <w:r w:rsidR="00000000" w:rsidRPr="00033231">
        <w:t>je puis vivre</w:t>
      </w:r>
      <w:r>
        <w:t xml:space="preserve"> ; </w:t>
      </w:r>
      <w:r w:rsidR="00000000" w:rsidRPr="00033231">
        <w:t>j</w:t>
      </w:r>
      <w:r>
        <w:t>’</w:t>
      </w:r>
      <w:r w:rsidR="00000000" w:rsidRPr="00033231">
        <w:t>aimerais à reco</w:t>
      </w:r>
      <w:r w:rsidR="00000000" w:rsidRPr="00033231">
        <w:t>u</w:t>
      </w:r>
      <w:r w:rsidR="00000000" w:rsidRPr="00033231">
        <w:t>vrer la santé</w:t>
      </w:r>
      <w:r>
        <w:t>.</w:t>
      </w:r>
    </w:p>
    <w:p w14:paraId="567EF43D" w14:textId="5A2DE7C1" w:rsidR="00000000" w:rsidRPr="00033231" w:rsidRDefault="004F69D6" w:rsidP="0021796F">
      <w:r>
        <w:t>— </w:t>
      </w:r>
      <w:r w:rsidR="00000000" w:rsidRPr="00033231">
        <w:t>Vous la recouvrerez</w:t>
      </w:r>
      <w:r>
        <w:t xml:space="preserve">. </w:t>
      </w:r>
      <w:r w:rsidR="00000000" w:rsidRPr="00033231">
        <w:t>Vous avez tiré la vie et la force de mon sein lorsque vous étiez une petite</w:t>
      </w:r>
      <w:r>
        <w:t xml:space="preserve">, </w:t>
      </w:r>
      <w:r w:rsidR="00000000" w:rsidRPr="00033231">
        <w:t>une belle enfant</w:t>
      </w:r>
      <w:r>
        <w:t xml:space="preserve">, </w:t>
      </w:r>
      <w:r w:rsidR="00000000" w:rsidRPr="00033231">
        <w:t>sur les yeux bleus de laquelle j</w:t>
      </w:r>
      <w:r>
        <w:t>’</w:t>
      </w:r>
      <w:r w:rsidR="00000000" w:rsidRPr="00033231">
        <w:t>avais coutume de pleurer</w:t>
      </w:r>
      <w:r>
        <w:t xml:space="preserve">, </w:t>
      </w:r>
      <w:r w:rsidR="00000000" w:rsidRPr="00033231">
        <w:t>craignant de voir dans votre beauté même le signe de qualités qui étaient e</w:t>
      </w:r>
      <w:r w:rsidR="00000000" w:rsidRPr="00033231">
        <w:t>n</w:t>
      </w:r>
      <w:r w:rsidR="00000000" w:rsidRPr="00033231">
        <w:t>trées dans mon cœur comme un fer</w:t>
      </w:r>
      <w:r>
        <w:t xml:space="preserve">, </w:t>
      </w:r>
      <w:r w:rsidR="00000000" w:rsidRPr="00033231">
        <w:t>et avaient percé mon âme comme une épée</w:t>
      </w:r>
      <w:r>
        <w:t xml:space="preserve">. </w:t>
      </w:r>
      <w:r w:rsidR="00000000" w:rsidRPr="00033231">
        <w:t>Ma fille</w:t>
      </w:r>
      <w:r>
        <w:t xml:space="preserve"> ! </w:t>
      </w:r>
      <w:r w:rsidR="00000000" w:rsidRPr="00033231">
        <w:t>nous avons été longtemps séparées</w:t>
      </w:r>
      <w:r>
        <w:t xml:space="preserve"> : </w:t>
      </w:r>
      <w:r w:rsidR="00000000" w:rsidRPr="00033231">
        <w:t>je reviens maintenant pour vous chérir de nouveau</w:t>
      </w:r>
      <w:r>
        <w:t>. »</w:t>
      </w:r>
    </w:p>
    <w:p w14:paraId="38A09CE3" w14:textId="77777777" w:rsidR="004F69D6" w:rsidRDefault="00000000" w:rsidP="0021796F">
      <w:r w:rsidRPr="00033231">
        <w:t>Elle l</w:t>
      </w:r>
      <w:r w:rsidR="004F69D6">
        <w:t>’</w:t>
      </w:r>
      <w:r w:rsidRPr="00033231">
        <w:t>éleva contre son sein</w:t>
      </w:r>
      <w:r w:rsidR="004F69D6">
        <w:t xml:space="preserve">, </w:t>
      </w:r>
      <w:r w:rsidRPr="00033231">
        <w:t>elle la pressa dans ses bras</w:t>
      </w:r>
      <w:r w:rsidR="004F69D6">
        <w:t xml:space="preserve"> ; </w:t>
      </w:r>
      <w:r w:rsidRPr="00033231">
        <w:t>elle la berça doucement</w:t>
      </w:r>
      <w:r w:rsidR="004F69D6">
        <w:t xml:space="preserve">, </w:t>
      </w:r>
      <w:r w:rsidRPr="00033231">
        <w:t>comme on fait peur endormir un jeune e</w:t>
      </w:r>
      <w:r w:rsidRPr="00033231">
        <w:t>n</w:t>
      </w:r>
      <w:r w:rsidRPr="00033231">
        <w:t>fant</w:t>
      </w:r>
      <w:r w:rsidR="004F69D6">
        <w:t>.</w:t>
      </w:r>
    </w:p>
    <w:p w14:paraId="665BC27D" w14:textId="3AA3CA9C" w:rsidR="00000000" w:rsidRPr="00033231" w:rsidRDefault="004F69D6" w:rsidP="0021796F">
      <w:r>
        <w:t>« </w:t>
      </w:r>
      <w:r w:rsidR="00000000" w:rsidRPr="00033231">
        <w:t>Ma mère</w:t>
      </w:r>
      <w:r>
        <w:t xml:space="preserve"> ! </w:t>
      </w:r>
      <w:r w:rsidR="00000000" w:rsidRPr="00033231">
        <w:t>ma chère mère</w:t>
      </w:r>
      <w:r>
        <w:t> ! »</w:t>
      </w:r>
    </w:p>
    <w:p w14:paraId="5B99382E" w14:textId="77777777" w:rsidR="004F69D6" w:rsidRDefault="00000000" w:rsidP="0021796F">
      <w:r w:rsidRPr="00033231">
        <w:t>La fille se pressa contre la mère</w:t>
      </w:r>
      <w:r w:rsidR="004F69D6">
        <w:t xml:space="preserve"> ; </w:t>
      </w:r>
      <w:r w:rsidRPr="00033231">
        <w:t>celle-ci la serra plus v</w:t>
      </w:r>
      <w:r w:rsidRPr="00033231">
        <w:t>i</w:t>
      </w:r>
      <w:r w:rsidRPr="00033231">
        <w:t>vement encore dans ses bras</w:t>
      </w:r>
      <w:r w:rsidR="004F69D6">
        <w:t xml:space="preserve"> ; </w:t>
      </w:r>
      <w:r w:rsidRPr="00033231">
        <w:t>elle la couvrit de baisers</w:t>
      </w:r>
      <w:r w:rsidR="004F69D6">
        <w:t xml:space="preserve">, </w:t>
      </w:r>
      <w:r w:rsidRPr="00033231">
        <w:t>en murmurant sur elle des paroles de tendresse</w:t>
      </w:r>
      <w:r w:rsidR="004F69D6">
        <w:t>.</w:t>
      </w:r>
    </w:p>
    <w:p w14:paraId="3570FF7E" w14:textId="77777777" w:rsidR="004F69D6" w:rsidRDefault="00000000" w:rsidP="0021796F">
      <w:r w:rsidRPr="00033231">
        <w:t>Le silence régna dans la chambre pendant longtemps</w:t>
      </w:r>
      <w:r w:rsidR="004F69D6">
        <w:t>.</w:t>
      </w:r>
    </w:p>
    <w:p w14:paraId="4E2381CF" w14:textId="77777777" w:rsidR="004F69D6" w:rsidRDefault="004F69D6" w:rsidP="0021796F">
      <w:r>
        <w:t>« </w:t>
      </w:r>
      <w:r w:rsidR="00000000" w:rsidRPr="00033231">
        <w:t xml:space="preserve">Mon oncle </w:t>
      </w:r>
      <w:proofErr w:type="spellStart"/>
      <w:r w:rsidR="00000000" w:rsidRPr="00033231">
        <w:t>sait-il</w:t>
      </w:r>
      <w:proofErr w:type="spellEnd"/>
      <w:r w:rsidR="00000000" w:rsidRPr="00033231">
        <w:t xml:space="preserve"> ce que je viens d</w:t>
      </w:r>
      <w:r>
        <w:t>’</w:t>
      </w:r>
      <w:r w:rsidR="00000000" w:rsidRPr="00033231">
        <w:t>apprendre</w:t>
      </w:r>
      <w:r>
        <w:t> ?</w:t>
      </w:r>
    </w:p>
    <w:p w14:paraId="4F7737CD" w14:textId="77777777" w:rsidR="004F69D6" w:rsidRDefault="004F69D6" w:rsidP="0021796F">
      <w:r>
        <w:t>— </w:t>
      </w:r>
      <w:r w:rsidR="00000000" w:rsidRPr="00033231">
        <w:t>Votre oncle le sait</w:t>
      </w:r>
      <w:r>
        <w:t xml:space="preserve"> : </w:t>
      </w:r>
      <w:r w:rsidR="00000000" w:rsidRPr="00033231">
        <w:t>je le lui ai dit lorsque je suis venue demeurer ici avec vous</w:t>
      </w:r>
      <w:r>
        <w:t>.</w:t>
      </w:r>
    </w:p>
    <w:p w14:paraId="61DC9299" w14:textId="77777777" w:rsidR="004F69D6" w:rsidRDefault="004F69D6" w:rsidP="0021796F">
      <w:r>
        <w:t>— </w:t>
      </w:r>
      <w:r w:rsidR="00000000" w:rsidRPr="00033231">
        <w:t>M</w:t>
      </w:r>
      <w:r>
        <w:t>’</w:t>
      </w:r>
      <w:r w:rsidR="00000000" w:rsidRPr="00033231">
        <w:t>avez-vous reconnue la première fois que vous m</w:t>
      </w:r>
      <w:r>
        <w:t>’</w:t>
      </w:r>
      <w:r w:rsidR="00000000" w:rsidRPr="00033231">
        <w:t xml:space="preserve">avez rencontrée à </w:t>
      </w:r>
      <w:proofErr w:type="spellStart"/>
      <w:r w:rsidR="00000000" w:rsidRPr="00033231">
        <w:t>Fieldhead</w:t>
      </w:r>
      <w:proofErr w:type="spellEnd"/>
      <w:r>
        <w:t> ?</w:t>
      </w:r>
    </w:p>
    <w:p w14:paraId="62B02D21" w14:textId="6B3CDFF0" w:rsidR="004F69D6" w:rsidRDefault="004F69D6" w:rsidP="0021796F">
      <w:r>
        <w:t>— </w:t>
      </w:r>
      <w:r w:rsidR="00000000" w:rsidRPr="00033231">
        <w:t>Comment en eût-il été autrement</w:t>
      </w:r>
      <w:r>
        <w:t> ? M. </w:t>
      </w:r>
      <w:r w:rsidR="00000000" w:rsidRPr="00033231">
        <w:t xml:space="preserve">et miss </w:t>
      </w:r>
      <w:proofErr w:type="spellStart"/>
      <w:r w:rsidR="00000000" w:rsidRPr="00033231">
        <w:t>Helstone</w:t>
      </w:r>
      <w:proofErr w:type="spellEnd"/>
      <w:r w:rsidR="00000000" w:rsidRPr="00033231">
        <w:t xml:space="preserve"> ayant été annoncés</w:t>
      </w:r>
      <w:r>
        <w:t xml:space="preserve">, </w:t>
      </w:r>
      <w:r w:rsidR="00000000" w:rsidRPr="00033231">
        <w:t>j</w:t>
      </w:r>
      <w:r>
        <w:t>’</w:t>
      </w:r>
      <w:r w:rsidR="00000000" w:rsidRPr="00033231">
        <w:t>étais préparée à voir mon enfant</w:t>
      </w:r>
      <w:r>
        <w:t>.</w:t>
      </w:r>
    </w:p>
    <w:p w14:paraId="374B93ED" w14:textId="77777777" w:rsidR="004F69D6" w:rsidRDefault="004F69D6" w:rsidP="0021796F">
      <w:r>
        <w:t>— </w:t>
      </w:r>
      <w:r w:rsidR="00000000" w:rsidRPr="00033231">
        <w:t>C</w:t>
      </w:r>
      <w:r>
        <w:t>’</w:t>
      </w:r>
      <w:r w:rsidR="00000000" w:rsidRPr="00033231">
        <w:t>est donc ce qui vous troubla</w:t>
      </w:r>
      <w:r>
        <w:t xml:space="preserve"> ? </w:t>
      </w:r>
      <w:r w:rsidR="00000000" w:rsidRPr="00033231">
        <w:t>je vous vis tout émue</w:t>
      </w:r>
      <w:r>
        <w:t>.</w:t>
      </w:r>
    </w:p>
    <w:p w14:paraId="0CE6B76E" w14:textId="77777777" w:rsidR="004F69D6" w:rsidRDefault="004F69D6" w:rsidP="0021796F">
      <w:r>
        <w:lastRenderedPageBreak/>
        <w:t>— </w:t>
      </w:r>
      <w:r w:rsidR="00000000" w:rsidRPr="00033231">
        <w:t>Vous ne vîtes rien</w:t>
      </w:r>
      <w:r>
        <w:t xml:space="preserve">, </w:t>
      </w:r>
      <w:r w:rsidR="00000000" w:rsidRPr="00033231">
        <w:t>Caroline</w:t>
      </w:r>
      <w:r>
        <w:t xml:space="preserve"> : </w:t>
      </w:r>
      <w:r w:rsidR="00000000" w:rsidRPr="00033231">
        <w:t>je puis maîtriser mes ém</w:t>
      </w:r>
      <w:r w:rsidR="00000000" w:rsidRPr="00033231">
        <w:t>o</w:t>
      </w:r>
      <w:r w:rsidR="00000000" w:rsidRPr="00033231">
        <w:t>tions</w:t>
      </w:r>
      <w:r>
        <w:t xml:space="preserve">. </w:t>
      </w:r>
      <w:r w:rsidR="00000000" w:rsidRPr="00033231">
        <w:t>Vous ne pourriez jamais dire quel siècle d</w:t>
      </w:r>
      <w:r>
        <w:t>’</w:t>
      </w:r>
      <w:r w:rsidR="00000000" w:rsidRPr="00033231">
        <w:t>étranges sens</w:t>
      </w:r>
      <w:r w:rsidR="00000000" w:rsidRPr="00033231">
        <w:t>a</w:t>
      </w:r>
      <w:r w:rsidR="00000000" w:rsidRPr="00033231">
        <w:t>tions j</w:t>
      </w:r>
      <w:r>
        <w:t>’</w:t>
      </w:r>
      <w:r w:rsidR="00000000" w:rsidRPr="00033231">
        <w:t>ai traversé pendant les deux minutes qui se sont écoulées entre l</w:t>
      </w:r>
      <w:r>
        <w:t>’</w:t>
      </w:r>
      <w:r w:rsidR="00000000" w:rsidRPr="00033231">
        <w:t>annonce de votre nom et votre entrée</w:t>
      </w:r>
      <w:r>
        <w:t xml:space="preserve">. </w:t>
      </w:r>
      <w:r w:rsidR="00000000" w:rsidRPr="00033231">
        <w:t>Vous ne pourriez jamais dire l</w:t>
      </w:r>
      <w:r>
        <w:t>’</w:t>
      </w:r>
      <w:r w:rsidR="00000000" w:rsidRPr="00033231">
        <w:t>impression que produisirent sur moi votre air</w:t>
      </w:r>
      <w:r>
        <w:t xml:space="preserve">, </w:t>
      </w:r>
      <w:r w:rsidR="00000000" w:rsidRPr="00033231">
        <w:t>v</w:t>
      </w:r>
      <w:r w:rsidR="00000000" w:rsidRPr="00033231">
        <w:t>o</w:t>
      </w:r>
      <w:r w:rsidR="00000000" w:rsidRPr="00033231">
        <w:t>tre mine</w:t>
      </w:r>
      <w:r>
        <w:t xml:space="preserve">, </w:t>
      </w:r>
      <w:r w:rsidR="00000000" w:rsidRPr="00033231">
        <w:t>votre démarche</w:t>
      </w:r>
      <w:r>
        <w:t>.</w:t>
      </w:r>
    </w:p>
    <w:p w14:paraId="4BAFBCCE" w14:textId="77777777" w:rsidR="004F69D6" w:rsidRDefault="004F69D6" w:rsidP="0021796F">
      <w:r>
        <w:t>— </w:t>
      </w:r>
      <w:r w:rsidR="00000000" w:rsidRPr="00033231">
        <w:t>Pourquoi</w:t>
      </w:r>
      <w:r>
        <w:t xml:space="preserve"> ? </w:t>
      </w:r>
      <w:r w:rsidR="00000000" w:rsidRPr="00033231">
        <w:t>Fûtes-vous désappointée</w:t>
      </w:r>
      <w:r>
        <w:t> ?</w:t>
      </w:r>
    </w:p>
    <w:p w14:paraId="64D78143" w14:textId="77777777" w:rsidR="004F69D6" w:rsidRDefault="004F69D6" w:rsidP="0021796F">
      <w:r>
        <w:t>— « </w:t>
      </w:r>
      <w:r w:rsidR="00000000" w:rsidRPr="00033231">
        <w:t>À qui ressemblera-t-elle</w:t>
      </w:r>
      <w:r>
        <w:t> ? »</w:t>
      </w:r>
      <w:r w:rsidR="00000000" w:rsidRPr="00033231">
        <w:t xml:space="preserve"> m</w:t>
      </w:r>
      <w:r>
        <w:t>’</w:t>
      </w:r>
      <w:r w:rsidR="00000000" w:rsidRPr="00033231">
        <w:t>étais-je demandé</w:t>
      </w:r>
      <w:r>
        <w:t xml:space="preserve"> ; </w:t>
      </w:r>
      <w:r w:rsidR="00000000" w:rsidRPr="00033231">
        <w:t>et</w:t>
      </w:r>
      <w:r>
        <w:t xml:space="preserve">, </w:t>
      </w:r>
      <w:r w:rsidR="00000000" w:rsidRPr="00033231">
        <w:t>quand je vis à qui vous ressembliez</w:t>
      </w:r>
      <w:r>
        <w:t xml:space="preserve">, </w:t>
      </w:r>
      <w:r w:rsidR="00000000" w:rsidRPr="00033231">
        <w:t>je fus près de m</w:t>
      </w:r>
      <w:r>
        <w:t>’</w:t>
      </w:r>
      <w:r w:rsidR="00000000" w:rsidRPr="00033231">
        <w:t>évanouir</w:t>
      </w:r>
      <w:r>
        <w:t>.</w:t>
      </w:r>
    </w:p>
    <w:p w14:paraId="6006C3DD" w14:textId="77777777" w:rsidR="004F69D6" w:rsidRDefault="004F69D6" w:rsidP="0021796F">
      <w:r>
        <w:t>— </w:t>
      </w:r>
      <w:r w:rsidR="00000000" w:rsidRPr="00033231">
        <w:t>Pourquoi</w:t>
      </w:r>
      <w:r>
        <w:t xml:space="preserve">, </w:t>
      </w:r>
      <w:r w:rsidR="00000000" w:rsidRPr="00033231">
        <w:t>maman</w:t>
      </w:r>
      <w:r>
        <w:t> ?</w:t>
      </w:r>
    </w:p>
    <w:p w14:paraId="096983B8" w14:textId="3A86CA2C" w:rsidR="004F69D6" w:rsidRDefault="004F69D6" w:rsidP="0021796F">
      <w:r>
        <w:t>— </w:t>
      </w:r>
      <w:r w:rsidR="00000000" w:rsidRPr="00033231">
        <w:t>Je tremblais en votre présence</w:t>
      </w:r>
      <w:r>
        <w:t xml:space="preserve">. </w:t>
      </w:r>
      <w:r w:rsidR="00000000" w:rsidRPr="00033231">
        <w:t>Je me dis</w:t>
      </w:r>
      <w:r>
        <w:t> : « </w:t>
      </w:r>
      <w:r w:rsidR="00000000" w:rsidRPr="00033231">
        <w:t>Je ne la po</w:t>
      </w:r>
      <w:r w:rsidR="00000000" w:rsidRPr="00033231">
        <w:t>s</w:t>
      </w:r>
      <w:r w:rsidR="00000000" w:rsidRPr="00033231">
        <w:t>séderai jamais</w:t>
      </w:r>
      <w:r>
        <w:t xml:space="preserve"> ; </w:t>
      </w:r>
      <w:r w:rsidR="00000000" w:rsidRPr="00033231">
        <w:t>jamais elle ne me connaîtra</w:t>
      </w:r>
      <w:r>
        <w:t>. »</w:t>
      </w:r>
    </w:p>
    <w:p w14:paraId="2E6A89D5" w14:textId="77777777" w:rsidR="004F69D6" w:rsidRDefault="004F69D6" w:rsidP="0021796F">
      <w:r>
        <w:t>— </w:t>
      </w:r>
      <w:r w:rsidR="00000000" w:rsidRPr="00033231">
        <w:t>Mais je ne dis et ne fis alors rien de remarquable</w:t>
      </w:r>
      <w:r>
        <w:t xml:space="preserve">. </w:t>
      </w:r>
      <w:r w:rsidR="00000000" w:rsidRPr="00033231">
        <w:t>J</w:t>
      </w:r>
      <w:r>
        <w:t>’</w:t>
      </w:r>
      <w:r w:rsidR="00000000" w:rsidRPr="00033231">
        <w:t>éprouvais un peu de timidité à la pensée de mon introduction chez des étrangers</w:t>
      </w:r>
      <w:r>
        <w:t xml:space="preserve">, </w:t>
      </w:r>
      <w:r w:rsidR="00000000" w:rsidRPr="00033231">
        <w:t>voilà tout</w:t>
      </w:r>
      <w:r>
        <w:t>.</w:t>
      </w:r>
    </w:p>
    <w:p w14:paraId="6D2DF15C" w14:textId="77777777" w:rsidR="004F69D6" w:rsidRDefault="004F69D6" w:rsidP="0021796F">
      <w:r>
        <w:t>— </w:t>
      </w:r>
      <w:r w:rsidR="00000000" w:rsidRPr="00033231">
        <w:t>Je vis bientôt que vous étiez timide</w:t>
      </w:r>
      <w:r>
        <w:t xml:space="preserve"> : </w:t>
      </w:r>
      <w:r w:rsidR="00000000" w:rsidRPr="00033231">
        <w:t>ce fut la première chose qui me rassura</w:t>
      </w:r>
      <w:r>
        <w:t xml:space="preserve">. </w:t>
      </w:r>
      <w:r w:rsidR="00000000" w:rsidRPr="00033231">
        <w:t>Eussiez-vous été rustique</w:t>
      </w:r>
      <w:r>
        <w:t xml:space="preserve">, </w:t>
      </w:r>
      <w:r w:rsidR="00000000" w:rsidRPr="00033231">
        <w:t>gauche</w:t>
      </w:r>
      <w:r>
        <w:t xml:space="preserve">, </w:t>
      </w:r>
      <w:r w:rsidR="00000000" w:rsidRPr="00033231">
        <w:t>e</w:t>
      </w:r>
      <w:r w:rsidR="00000000" w:rsidRPr="00033231">
        <w:t>m</w:t>
      </w:r>
      <w:r w:rsidR="00000000" w:rsidRPr="00033231">
        <w:t>pruntée</w:t>
      </w:r>
      <w:r>
        <w:t xml:space="preserve">, </w:t>
      </w:r>
      <w:r w:rsidR="00000000" w:rsidRPr="00033231">
        <w:t>j</w:t>
      </w:r>
      <w:r>
        <w:t>’</w:t>
      </w:r>
      <w:r w:rsidR="00000000" w:rsidRPr="00033231">
        <w:t>aurais été contente</w:t>
      </w:r>
      <w:r>
        <w:t>.</w:t>
      </w:r>
    </w:p>
    <w:p w14:paraId="60F44706" w14:textId="77777777" w:rsidR="004F69D6" w:rsidRDefault="004F69D6" w:rsidP="0021796F">
      <w:r>
        <w:t>— </w:t>
      </w:r>
      <w:r w:rsidR="00000000" w:rsidRPr="00033231">
        <w:t>Vous m</w:t>
      </w:r>
      <w:r>
        <w:t>’</w:t>
      </w:r>
      <w:r w:rsidR="00000000" w:rsidRPr="00033231">
        <w:t>étonnez</w:t>
      </w:r>
      <w:r>
        <w:t>.</w:t>
      </w:r>
    </w:p>
    <w:p w14:paraId="51386CD4" w14:textId="16915847" w:rsidR="00000000" w:rsidRPr="00033231" w:rsidRDefault="004F69D6" w:rsidP="0021796F">
      <w:r>
        <w:t>— </w:t>
      </w:r>
      <w:r w:rsidR="00000000" w:rsidRPr="00033231">
        <w:t>J</w:t>
      </w:r>
      <w:r>
        <w:t>’</w:t>
      </w:r>
      <w:r w:rsidR="00000000" w:rsidRPr="00033231">
        <w:t>avais mes raisons de craindre un charmant extérieur</w:t>
      </w:r>
      <w:r>
        <w:t xml:space="preserve">, </w:t>
      </w:r>
      <w:r w:rsidR="00000000" w:rsidRPr="00033231">
        <w:t>de me défier d</w:t>
      </w:r>
      <w:r>
        <w:t>’</w:t>
      </w:r>
      <w:r w:rsidR="00000000" w:rsidRPr="00033231">
        <w:t>une démarche aisée</w:t>
      </w:r>
      <w:r>
        <w:t xml:space="preserve">, </w:t>
      </w:r>
      <w:r w:rsidR="00000000" w:rsidRPr="00033231">
        <w:t>de frissonner devant la di</w:t>
      </w:r>
      <w:r w:rsidR="00000000" w:rsidRPr="00033231">
        <w:t>s</w:t>
      </w:r>
      <w:r w:rsidR="00000000" w:rsidRPr="00033231">
        <w:t>tinction</w:t>
      </w:r>
      <w:r>
        <w:t xml:space="preserve">, </w:t>
      </w:r>
      <w:r w:rsidR="00000000" w:rsidRPr="00033231">
        <w:t>la grâce</w:t>
      </w:r>
      <w:r>
        <w:t xml:space="preserve">, </w:t>
      </w:r>
      <w:r w:rsidR="00000000" w:rsidRPr="00033231">
        <w:t>la courtoisie</w:t>
      </w:r>
      <w:r>
        <w:t xml:space="preserve">. </w:t>
      </w:r>
      <w:r w:rsidR="00000000" w:rsidRPr="00033231">
        <w:t>La beauté et l</w:t>
      </w:r>
      <w:r>
        <w:t>’</w:t>
      </w:r>
      <w:r w:rsidR="00000000" w:rsidRPr="00033231">
        <w:t>affabilité s</w:t>
      </w:r>
      <w:r>
        <w:t>’</w:t>
      </w:r>
      <w:r w:rsidR="00000000" w:rsidRPr="00033231">
        <w:t>étaient montrées sur mon chemin lorsque j</w:t>
      </w:r>
      <w:r>
        <w:t>’</w:t>
      </w:r>
      <w:r w:rsidR="00000000" w:rsidRPr="00033231">
        <w:t>étais recluse</w:t>
      </w:r>
      <w:r>
        <w:t xml:space="preserve">, </w:t>
      </w:r>
      <w:r w:rsidR="00000000" w:rsidRPr="00033231">
        <w:t>désolée</w:t>
      </w:r>
      <w:r>
        <w:t xml:space="preserve">, </w:t>
      </w:r>
      <w:r w:rsidR="00000000" w:rsidRPr="00033231">
        <w:t>jeune et ignorante</w:t>
      </w:r>
      <w:r>
        <w:t xml:space="preserve"> : </w:t>
      </w:r>
      <w:r w:rsidR="00000000" w:rsidRPr="00033231">
        <w:t>une pauvre gouvernante minée par le travail</w:t>
      </w:r>
      <w:r>
        <w:t xml:space="preserve">, </w:t>
      </w:r>
      <w:r w:rsidR="00000000" w:rsidRPr="00033231">
        <w:t>p</w:t>
      </w:r>
      <w:r w:rsidR="00000000" w:rsidRPr="00033231">
        <w:t>é</w:t>
      </w:r>
      <w:r w:rsidR="00000000" w:rsidRPr="00033231">
        <w:t>rissant sous un labeur ingrat</w:t>
      </w:r>
      <w:r>
        <w:t xml:space="preserve">, </w:t>
      </w:r>
      <w:r w:rsidR="00000000" w:rsidRPr="00033231">
        <w:t>et brisée avant le temps</w:t>
      </w:r>
      <w:r>
        <w:t xml:space="preserve">. </w:t>
      </w:r>
      <w:r w:rsidR="00000000" w:rsidRPr="00033231">
        <w:t>Quand elles me sourirent</w:t>
      </w:r>
      <w:r>
        <w:t xml:space="preserve">, </w:t>
      </w:r>
      <w:r w:rsidR="00000000" w:rsidRPr="00033231">
        <w:t>Caroline</w:t>
      </w:r>
      <w:r>
        <w:t xml:space="preserve">, </w:t>
      </w:r>
      <w:r w:rsidR="00000000" w:rsidRPr="00033231">
        <w:t>je les pris pour des anges</w:t>
      </w:r>
      <w:r>
        <w:t xml:space="preserve"> ! </w:t>
      </w:r>
      <w:r w:rsidR="00000000" w:rsidRPr="00033231">
        <w:t>Je les suivis</w:t>
      </w:r>
      <w:r>
        <w:t xml:space="preserve">, </w:t>
      </w:r>
      <w:r w:rsidR="00000000" w:rsidRPr="00033231">
        <w:t>et</w:t>
      </w:r>
      <w:r>
        <w:t xml:space="preserve">, </w:t>
      </w:r>
      <w:r w:rsidR="00000000" w:rsidRPr="00033231">
        <w:t>lorsqu</w:t>
      </w:r>
      <w:r>
        <w:t>’</w:t>
      </w:r>
      <w:r w:rsidR="00000000" w:rsidRPr="00033231">
        <w:t>entre leurs mains j</w:t>
      </w:r>
      <w:r>
        <w:t>’</w:t>
      </w:r>
      <w:r w:rsidR="00000000" w:rsidRPr="00033231">
        <w:t>eus remis sans réserve toute ma chance de bonheur à venir</w:t>
      </w:r>
      <w:r>
        <w:t xml:space="preserve">, </w:t>
      </w:r>
      <w:r w:rsidR="00000000" w:rsidRPr="00033231">
        <w:t>ce fut mon partage de voir une transfiguration du foyer domestique</w:t>
      </w:r>
      <w:r>
        <w:t xml:space="preserve"> : </w:t>
      </w:r>
      <w:r w:rsidR="00000000" w:rsidRPr="00033231">
        <w:t xml:space="preserve">le </w:t>
      </w:r>
      <w:r w:rsidR="00000000" w:rsidRPr="00033231">
        <w:lastRenderedPageBreak/>
        <w:t>masque fut levé</w:t>
      </w:r>
      <w:r>
        <w:t xml:space="preserve">, </w:t>
      </w:r>
      <w:r w:rsidR="00000000" w:rsidRPr="00033231">
        <w:t>le bri</w:t>
      </w:r>
      <w:r w:rsidR="00000000" w:rsidRPr="00033231">
        <w:t>l</w:t>
      </w:r>
      <w:r w:rsidR="00000000" w:rsidRPr="00033231">
        <w:t>lant déguisement mis de côté</w:t>
      </w:r>
      <w:r>
        <w:t xml:space="preserve"> ; </w:t>
      </w:r>
      <w:r w:rsidR="00000000" w:rsidRPr="00033231">
        <w:t>en face de moi s</w:t>
      </w:r>
      <w:r>
        <w:t>’</w:t>
      </w:r>
      <w:r w:rsidR="00000000" w:rsidRPr="00033231">
        <w:t>assit</w:t>
      </w:r>
      <w:r>
        <w:t xml:space="preserve">… </w:t>
      </w:r>
      <w:r w:rsidR="00000000" w:rsidRPr="00033231">
        <w:t>Oh</w:t>
      </w:r>
      <w:r>
        <w:t xml:space="preserve"> ! </w:t>
      </w:r>
      <w:r w:rsidR="00000000" w:rsidRPr="00033231">
        <w:t>Dieu</w:t>
      </w:r>
      <w:r>
        <w:t xml:space="preserve"> ! </w:t>
      </w:r>
      <w:r w:rsidR="00000000" w:rsidRPr="00033231">
        <w:t>combien j</w:t>
      </w:r>
      <w:r>
        <w:t>’</w:t>
      </w:r>
      <w:r w:rsidR="00000000" w:rsidRPr="00033231">
        <w:t>ai souffert</w:t>
      </w:r>
      <w:r>
        <w:t> ! »</w:t>
      </w:r>
    </w:p>
    <w:p w14:paraId="6F663B13" w14:textId="77777777" w:rsidR="004F69D6" w:rsidRDefault="00000000" w:rsidP="0021796F">
      <w:r w:rsidRPr="00033231">
        <w:t>Sa tête tomba sur l</w:t>
      </w:r>
      <w:r w:rsidR="004F69D6">
        <w:t>’</w:t>
      </w:r>
      <w:r w:rsidRPr="00033231">
        <w:t>oreiller</w:t>
      </w:r>
      <w:r w:rsidR="004F69D6">
        <w:t>.</w:t>
      </w:r>
    </w:p>
    <w:p w14:paraId="3DB13E97" w14:textId="77777777" w:rsidR="004F69D6" w:rsidRDefault="004F69D6" w:rsidP="0021796F">
      <w:r>
        <w:t>« </w:t>
      </w:r>
      <w:r w:rsidR="00000000" w:rsidRPr="00033231">
        <w:t>Combien j</w:t>
      </w:r>
      <w:r>
        <w:t>’</w:t>
      </w:r>
      <w:r w:rsidR="00000000" w:rsidRPr="00033231">
        <w:t>ai souffert</w:t>
      </w:r>
      <w:r>
        <w:t xml:space="preserve"> ! </w:t>
      </w:r>
      <w:r w:rsidR="00000000" w:rsidRPr="00033231">
        <w:t>nul ne l</w:t>
      </w:r>
      <w:r>
        <w:t>’</w:t>
      </w:r>
      <w:r w:rsidR="00000000" w:rsidRPr="00033231">
        <w:t>a vu</w:t>
      </w:r>
      <w:r>
        <w:t xml:space="preserve">, </w:t>
      </w:r>
      <w:r w:rsidR="00000000" w:rsidRPr="00033231">
        <w:t>nul ne l</w:t>
      </w:r>
      <w:r>
        <w:t>’</w:t>
      </w:r>
      <w:r w:rsidR="00000000" w:rsidRPr="00033231">
        <w:t>a su</w:t>
      </w:r>
      <w:r>
        <w:t xml:space="preserve"> : </w:t>
      </w:r>
      <w:r w:rsidR="00000000" w:rsidRPr="00033231">
        <w:t>il n</w:t>
      </w:r>
      <w:r>
        <w:t>’</w:t>
      </w:r>
      <w:r w:rsidR="00000000" w:rsidRPr="00033231">
        <w:t>y avait nulle sympathie</w:t>
      </w:r>
      <w:r>
        <w:t xml:space="preserve">, </w:t>
      </w:r>
      <w:r w:rsidR="00000000" w:rsidRPr="00033231">
        <w:t>nul espoir</w:t>
      </w:r>
      <w:r>
        <w:t xml:space="preserve">, </w:t>
      </w:r>
      <w:r w:rsidR="00000000" w:rsidRPr="00033231">
        <w:t>nul soulagement</w:t>
      </w:r>
      <w:r>
        <w:t>.</w:t>
      </w:r>
    </w:p>
    <w:p w14:paraId="489218C6" w14:textId="77777777" w:rsidR="004F69D6" w:rsidRDefault="004F69D6" w:rsidP="0021796F">
      <w:r>
        <w:t>— </w:t>
      </w:r>
      <w:r w:rsidR="00000000" w:rsidRPr="00033231">
        <w:t>Prenez courage</w:t>
      </w:r>
      <w:r>
        <w:t xml:space="preserve">, </w:t>
      </w:r>
      <w:r w:rsidR="00000000" w:rsidRPr="00033231">
        <w:t>ma mère</w:t>
      </w:r>
      <w:r>
        <w:t xml:space="preserve"> : </w:t>
      </w:r>
      <w:r w:rsidR="00000000" w:rsidRPr="00033231">
        <w:t>c</w:t>
      </w:r>
      <w:r>
        <w:t>’</w:t>
      </w:r>
      <w:r w:rsidR="00000000" w:rsidRPr="00033231">
        <w:t>est passé maintenant</w:t>
      </w:r>
      <w:r>
        <w:t>.</w:t>
      </w:r>
    </w:p>
    <w:p w14:paraId="09E6C7CD" w14:textId="77777777" w:rsidR="004F69D6" w:rsidRDefault="004F69D6" w:rsidP="0021796F">
      <w:r>
        <w:t>— </w:t>
      </w:r>
      <w:r w:rsidR="00000000" w:rsidRPr="00033231">
        <w:t>C</w:t>
      </w:r>
      <w:r>
        <w:t>’</w:t>
      </w:r>
      <w:r w:rsidR="00000000" w:rsidRPr="00033231">
        <w:t>est passé</w:t>
      </w:r>
      <w:r>
        <w:t xml:space="preserve">, </w:t>
      </w:r>
      <w:r w:rsidR="00000000" w:rsidRPr="00033231">
        <w:t>et non sans fruit</w:t>
      </w:r>
      <w:r>
        <w:t xml:space="preserve"> : </w:t>
      </w:r>
      <w:r w:rsidR="00000000" w:rsidRPr="00033231">
        <w:t>je demandai à Dieu la p</w:t>
      </w:r>
      <w:r w:rsidR="00000000" w:rsidRPr="00033231">
        <w:t>a</w:t>
      </w:r>
      <w:r w:rsidR="00000000" w:rsidRPr="00033231">
        <w:t>tience</w:t>
      </w:r>
      <w:r>
        <w:t xml:space="preserve"> ; </w:t>
      </w:r>
      <w:r w:rsidR="00000000" w:rsidRPr="00033231">
        <w:t>il me soutint pendant mes jours d</w:t>
      </w:r>
      <w:r>
        <w:t>’</w:t>
      </w:r>
      <w:r w:rsidR="00000000" w:rsidRPr="00033231">
        <w:t>angoisses</w:t>
      </w:r>
      <w:r>
        <w:t xml:space="preserve">. </w:t>
      </w:r>
      <w:r w:rsidR="00000000" w:rsidRPr="00033231">
        <w:t>J</w:t>
      </w:r>
      <w:r>
        <w:t>’</w:t>
      </w:r>
      <w:r w:rsidR="00000000" w:rsidRPr="00033231">
        <w:t>étais a</w:t>
      </w:r>
      <w:r w:rsidR="00000000" w:rsidRPr="00033231">
        <w:t>c</w:t>
      </w:r>
      <w:r w:rsidR="00000000" w:rsidRPr="00033231">
        <w:t>cablée de terreur et de trouble</w:t>
      </w:r>
      <w:r>
        <w:t xml:space="preserve"> ; </w:t>
      </w:r>
      <w:r w:rsidR="00000000" w:rsidRPr="00033231">
        <w:t>à travers la plus grande tribul</w:t>
      </w:r>
      <w:r w:rsidR="00000000" w:rsidRPr="00033231">
        <w:t>a</w:t>
      </w:r>
      <w:r w:rsidR="00000000" w:rsidRPr="00033231">
        <w:t>tion</w:t>
      </w:r>
      <w:r>
        <w:t xml:space="preserve">, </w:t>
      </w:r>
      <w:r w:rsidR="00000000" w:rsidRPr="00033231">
        <w:t>il m</w:t>
      </w:r>
      <w:r>
        <w:t>’</w:t>
      </w:r>
      <w:r w:rsidR="00000000" w:rsidRPr="00033231">
        <w:t>a conduite au salut qui vient de se révéler</w:t>
      </w:r>
      <w:r>
        <w:t xml:space="preserve">. </w:t>
      </w:r>
      <w:r w:rsidR="00000000" w:rsidRPr="00033231">
        <w:t>La crainte me torturait</w:t>
      </w:r>
      <w:r>
        <w:t xml:space="preserve">, </w:t>
      </w:r>
      <w:r w:rsidR="00000000" w:rsidRPr="00033231">
        <w:t>il l</w:t>
      </w:r>
      <w:r>
        <w:t>’</w:t>
      </w:r>
      <w:r w:rsidR="00000000" w:rsidRPr="00033231">
        <w:t>a dissipée</w:t>
      </w:r>
      <w:r>
        <w:t xml:space="preserve">. </w:t>
      </w:r>
      <w:r w:rsidR="00000000" w:rsidRPr="00033231">
        <w:t>Il m</w:t>
      </w:r>
      <w:r>
        <w:t>’</w:t>
      </w:r>
      <w:r w:rsidR="00000000" w:rsidRPr="00033231">
        <w:t>a donné à sa place l</w:t>
      </w:r>
      <w:r>
        <w:t>’</w:t>
      </w:r>
      <w:r w:rsidR="00000000" w:rsidRPr="00033231">
        <w:t>amour pa</w:t>
      </w:r>
      <w:r w:rsidR="00000000" w:rsidRPr="00033231">
        <w:t>r</w:t>
      </w:r>
      <w:r w:rsidR="00000000" w:rsidRPr="00033231">
        <w:t>fait</w:t>
      </w:r>
      <w:r>
        <w:rPr>
          <w:rFonts w:eastAsia="Georgia"/>
        </w:rPr>
        <w:t xml:space="preserve">… </w:t>
      </w:r>
      <w:r w:rsidR="00000000" w:rsidRPr="00033231">
        <w:t>mais</w:t>
      </w:r>
      <w:r>
        <w:t xml:space="preserve">, </w:t>
      </w:r>
      <w:r w:rsidR="00000000" w:rsidRPr="00033231">
        <w:t>Caroline</w:t>
      </w:r>
      <w:r>
        <w:t>…</w:t>
      </w:r>
    </w:p>
    <w:p w14:paraId="0A278EC6" w14:textId="77777777" w:rsidR="004F69D6" w:rsidRDefault="004F69D6" w:rsidP="0021796F">
      <w:r>
        <w:t>— </w:t>
      </w:r>
      <w:r w:rsidR="00000000" w:rsidRPr="00033231">
        <w:t>Ma mère</w:t>
      </w:r>
      <w:r>
        <w:t> !</w:t>
      </w:r>
    </w:p>
    <w:p w14:paraId="7CB9607B" w14:textId="758BAAE2" w:rsidR="004F69D6" w:rsidRDefault="004F69D6" w:rsidP="0021796F">
      <w:r>
        <w:t>— </w:t>
      </w:r>
      <w:r w:rsidR="00000000" w:rsidRPr="00033231">
        <w:t>Je vous commande</w:t>
      </w:r>
      <w:r>
        <w:t xml:space="preserve">, </w:t>
      </w:r>
      <w:r w:rsidR="00000000" w:rsidRPr="00033231">
        <w:t>lorsque vous regarderez le mon</w:t>
      </w:r>
      <w:r w:rsidR="00000000" w:rsidRPr="00033231">
        <w:t>u</w:t>
      </w:r>
      <w:r w:rsidR="00000000" w:rsidRPr="00033231">
        <w:t>ment de votre père</w:t>
      </w:r>
      <w:r>
        <w:t xml:space="preserve">, </w:t>
      </w:r>
      <w:r w:rsidR="00000000" w:rsidRPr="00033231">
        <w:t>de respecter le nom qui y est buriné</w:t>
      </w:r>
      <w:r>
        <w:t xml:space="preserve">. </w:t>
      </w:r>
      <w:r w:rsidR="00000000" w:rsidRPr="00033231">
        <w:t>À vous il ne fit que du bien</w:t>
      </w:r>
      <w:r>
        <w:t xml:space="preserve">. </w:t>
      </w:r>
      <w:r w:rsidR="00000000" w:rsidRPr="00033231">
        <w:t>Il vous a conféré le trésor complet de ses beautés</w:t>
      </w:r>
      <w:r>
        <w:t xml:space="preserve">, </w:t>
      </w:r>
      <w:r w:rsidR="00000000" w:rsidRPr="00033231">
        <w:t>et il n</w:t>
      </w:r>
      <w:r>
        <w:t>’</w:t>
      </w:r>
      <w:r w:rsidR="00000000" w:rsidRPr="00033231">
        <w:t>y a pas ajouté le moindre défaut</w:t>
      </w:r>
      <w:r>
        <w:t xml:space="preserve">. </w:t>
      </w:r>
      <w:r w:rsidR="00000000" w:rsidRPr="00033231">
        <w:t>Tout ce que vous tenez de lui est excellent</w:t>
      </w:r>
      <w:r>
        <w:t xml:space="preserve">. </w:t>
      </w:r>
      <w:r w:rsidR="00000000" w:rsidRPr="00033231">
        <w:t>Vous lui devez de la gratitude</w:t>
      </w:r>
      <w:r>
        <w:t xml:space="preserve">. </w:t>
      </w:r>
      <w:r w:rsidR="00000000" w:rsidRPr="00033231">
        <w:t>Laissez entre lui et moi le règlement de nos comptes mutuels</w:t>
      </w:r>
      <w:r>
        <w:t xml:space="preserve"> ; </w:t>
      </w:r>
      <w:r w:rsidR="00000000" w:rsidRPr="00033231">
        <w:t>ne vous en mêlez pas</w:t>
      </w:r>
      <w:r>
        <w:t xml:space="preserve"> : </w:t>
      </w:r>
      <w:r w:rsidR="00000000" w:rsidRPr="00033231">
        <w:t>Dieu est l</w:t>
      </w:r>
      <w:r>
        <w:t>’</w:t>
      </w:r>
      <w:r w:rsidR="00000000" w:rsidRPr="00033231">
        <w:t>arbitre</w:t>
      </w:r>
      <w:r>
        <w:t xml:space="preserve">. </w:t>
      </w:r>
      <w:r w:rsidR="00000000" w:rsidRPr="00033231">
        <w:t>Les lois du monde sont-elles jamais venues à mon secours</w:t>
      </w:r>
      <w:r>
        <w:t xml:space="preserve"> ? </w:t>
      </w:r>
      <w:r w:rsidR="00000000" w:rsidRPr="00033231">
        <w:t>Jamais</w:t>
      </w:r>
      <w:r>
        <w:t xml:space="preserve"> ! </w:t>
      </w:r>
      <w:r w:rsidR="00000000" w:rsidRPr="00033231">
        <w:t>N</w:t>
      </w:r>
      <w:r>
        <w:t>’</w:t>
      </w:r>
      <w:r w:rsidR="00000000" w:rsidRPr="00033231">
        <w:t>étaient-elles pas impuissantes comme un roseau pourri pour me prot</w:t>
      </w:r>
      <w:r w:rsidR="00000000" w:rsidRPr="00033231">
        <w:t>é</w:t>
      </w:r>
      <w:r w:rsidR="00000000" w:rsidRPr="00033231">
        <w:t>ger</w:t>
      </w:r>
      <w:r>
        <w:t xml:space="preserve">, </w:t>
      </w:r>
      <w:r w:rsidR="00000000" w:rsidRPr="00033231">
        <w:t>inefficaces comme un babil d</w:t>
      </w:r>
      <w:r>
        <w:t>’</w:t>
      </w:r>
      <w:r w:rsidR="00000000" w:rsidRPr="00033231">
        <w:t>idiot pour le réfréner</w:t>
      </w:r>
      <w:r>
        <w:t xml:space="preserve"> ? </w:t>
      </w:r>
      <w:r w:rsidR="00000000" w:rsidRPr="00033231">
        <w:t>Co</w:t>
      </w:r>
      <w:r w:rsidR="00000000" w:rsidRPr="00033231">
        <w:t>m</w:t>
      </w:r>
      <w:r w:rsidR="00000000" w:rsidRPr="00033231">
        <w:t>ment vous venez de le dire</w:t>
      </w:r>
      <w:r>
        <w:t xml:space="preserve">, </w:t>
      </w:r>
      <w:r w:rsidR="00000000" w:rsidRPr="00033231">
        <w:t>tout est fini maintenant</w:t>
      </w:r>
      <w:r>
        <w:t xml:space="preserve"> : </w:t>
      </w:r>
      <w:r w:rsidR="00000000" w:rsidRPr="00033231">
        <w:t>le tombeau nous sépare</w:t>
      </w:r>
      <w:r>
        <w:t xml:space="preserve">. </w:t>
      </w:r>
      <w:r w:rsidR="00000000" w:rsidRPr="00033231">
        <w:t>Il dort là</w:t>
      </w:r>
      <w:r>
        <w:t xml:space="preserve">, </w:t>
      </w:r>
      <w:r w:rsidR="00000000" w:rsidRPr="00033231">
        <w:t>dans cette église</w:t>
      </w:r>
      <w:r>
        <w:t xml:space="preserve"> : </w:t>
      </w:r>
      <w:r w:rsidR="00000000" w:rsidRPr="00033231">
        <w:t>je dis ce soir à sa ce</w:t>
      </w:r>
      <w:r w:rsidR="00000000" w:rsidRPr="00033231">
        <w:t>n</w:t>
      </w:r>
      <w:r w:rsidR="00000000" w:rsidRPr="00033231">
        <w:t>dre ce que je ne lui avais jamais dit auparavant</w:t>
      </w:r>
      <w:r>
        <w:t> : « </w:t>
      </w:r>
      <w:r w:rsidR="00000000" w:rsidRPr="00033231">
        <w:t>James</w:t>
      </w:r>
      <w:r>
        <w:t xml:space="preserve">, </w:t>
      </w:r>
      <w:r w:rsidR="00000000" w:rsidRPr="00033231">
        <w:t>rep</w:t>
      </w:r>
      <w:r w:rsidR="00000000" w:rsidRPr="00033231">
        <w:t>o</w:t>
      </w:r>
      <w:r w:rsidR="00000000" w:rsidRPr="00033231">
        <w:t>sez en paix</w:t>
      </w:r>
      <w:r>
        <w:t xml:space="preserve"> ! </w:t>
      </w:r>
      <w:r w:rsidR="00000000" w:rsidRPr="00033231">
        <w:t>voyez</w:t>
      </w:r>
      <w:r>
        <w:t xml:space="preserve"> ! </w:t>
      </w:r>
      <w:r w:rsidR="00000000" w:rsidRPr="00033231">
        <w:t>votre terrible dette est effacée</w:t>
      </w:r>
      <w:r>
        <w:t xml:space="preserve"> ! </w:t>
      </w:r>
      <w:r w:rsidR="00000000" w:rsidRPr="00033231">
        <w:t>regardez</w:t>
      </w:r>
      <w:r>
        <w:t xml:space="preserve"> ! </w:t>
      </w:r>
      <w:r w:rsidR="00000000" w:rsidRPr="00033231">
        <w:t>j</w:t>
      </w:r>
      <w:r>
        <w:t>’</w:t>
      </w:r>
      <w:r w:rsidR="00000000" w:rsidRPr="00033231">
        <w:t>anéantis de ma propre main le long et noir compte que j</w:t>
      </w:r>
      <w:r>
        <w:t>’</w:t>
      </w:r>
      <w:r w:rsidR="00000000" w:rsidRPr="00033231">
        <w:t>avais à vous demander</w:t>
      </w:r>
      <w:r>
        <w:t xml:space="preserve"> ! </w:t>
      </w:r>
      <w:r w:rsidR="00000000" w:rsidRPr="00033231">
        <w:t>James</w:t>
      </w:r>
      <w:r>
        <w:t xml:space="preserve">, </w:t>
      </w:r>
      <w:r w:rsidR="00000000" w:rsidRPr="00033231">
        <w:t>votre enfant expie pour vous</w:t>
      </w:r>
      <w:r>
        <w:t xml:space="preserve">. </w:t>
      </w:r>
      <w:r w:rsidR="00000000" w:rsidRPr="00033231">
        <w:t xml:space="preserve">Cette vivante image de </w:t>
      </w:r>
      <w:r w:rsidR="00000000" w:rsidRPr="00033231">
        <w:lastRenderedPageBreak/>
        <w:t>vous-même</w:t>
      </w:r>
      <w:r>
        <w:t xml:space="preserve">, </w:t>
      </w:r>
      <w:r w:rsidR="00000000" w:rsidRPr="00033231">
        <w:t>ce visage sur lequel est empreinte la perfection de vos traits</w:t>
      </w:r>
      <w:r>
        <w:t xml:space="preserve">, </w:t>
      </w:r>
      <w:r w:rsidR="00000000" w:rsidRPr="00033231">
        <w:t>cette seule joie que vous m</w:t>
      </w:r>
      <w:r>
        <w:t>’</w:t>
      </w:r>
      <w:r w:rsidR="00000000" w:rsidRPr="00033231">
        <w:t>ayez do</w:t>
      </w:r>
      <w:r w:rsidR="00000000" w:rsidRPr="00033231">
        <w:t>n</w:t>
      </w:r>
      <w:r w:rsidR="00000000" w:rsidRPr="00033231">
        <w:t>née</w:t>
      </w:r>
      <w:r>
        <w:t xml:space="preserve">, </w:t>
      </w:r>
      <w:r w:rsidR="00000000" w:rsidRPr="00033231">
        <w:t>se presse affectueusement sur mon cœur et m</w:t>
      </w:r>
      <w:r>
        <w:t>’</w:t>
      </w:r>
      <w:r w:rsidR="00000000" w:rsidRPr="00033231">
        <w:t>appelle te</w:t>
      </w:r>
      <w:r w:rsidR="00000000" w:rsidRPr="00033231">
        <w:t>n</w:t>
      </w:r>
      <w:r w:rsidR="00000000" w:rsidRPr="00033231">
        <w:t>drement sa mère</w:t>
      </w:r>
      <w:r>
        <w:t xml:space="preserve">. </w:t>
      </w:r>
      <w:r w:rsidR="00000000" w:rsidRPr="00033231">
        <w:t>Mon époux</w:t>
      </w:r>
      <w:r>
        <w:t xml:space="preserve">, </w:t>
      </w:r>
      <w:r w:rsidR="00000000" w:rsidRPr="00033231">
        <w:t>soyez pardonné</w:t>
      </w:r>
      <w:r>
        <w:t>. »</w:t>
      </w:r>
    </w:p>
    <w:p w14:paraId="64231592" w14:textId="77777777" w:rsidR="004F69D6" w:rsidRDefault="004F69D6" w:rsidP="0021796F">
      <w:r>
        <w:t>— </w:t>
      </w:r>
      <w:r w:rsidR="00000000" w:rsidRPr="00033231">
        <w:t>Ma chère mère</w:t>
      </w:r>
      <w:r>
        <w:t xml:space="preserve">, </w:t>
      </w:r>
      <w:r w:rsidR="00000000" w:rsidRPr="00033231">
        <w:t>c</w:t>
      </w:r>
      <w:r>
        <w:t>’</w:t>
      </w:r>
      <w:r w:rsidR="00000000" w:rsidRPr="00033231">
        <w:t>est bien</w:t>
      </w:r>
      <w:r>
        <w:t xml:space="preserve">, </w:t>
      </w:r>
      <w:r w:rsidR="00000000" w:rsidRPr="00033231">
        <w:t>cela</w:t>
      </w:r>
      <w:r>
        <w:t xml:space="preserve"> ! </w:t>
      </w:r>
      <w:r w:rsidR="00000000" w:rsidRPr="00033231">
        <w:t>l</w:t>
      </w:r>
      <w:r>
        <w:t>’</w:t>
      </w:r>
      <w:r w:rsidR="00000000" w:rsidRPr="00033231">
        <w:t>esprit de papa peut-il nous entendre</w:t>
      </w:r>
      <w:r>
        <w:t xml:space="preserve"> ? </w:t>
      </w:r>
      <w:r w:rsidR="00000000" w:rsidRPr="00033231">
        <w:t>est-il consolé de savoir que nous l</w:t>
      </w:r>
      <w:r>
        <w:t>’</w:t>
      </w:r>
      <w:r w:rsidR="00000000" w:rsidRPr="00033231">
        <w:t>aimons e</w:t>
      </w:r>
      <w:r w:rsidR="00000000" w:rsidRPr="00033231">
        <w:t>n</w:t>
      </w:r>
      <w:r w:rsidR="00000000" w:rsidRPr="00033231">
        <w:t>c</w:t>
      </w:r>
      <w:r w:rsidR="00000000" w:rsidRPr="00033231">
        <w:t>o</w:t>
      </w:r>
      <w:r w:rsidR="00000000" w:rsidRPr="00033231">
        <w:t>re</w:t>
      </w:r>
      <w:r>
        <w:t> ?</w:t>
      </w:r>
    </w:p>
    <w:p w14:paraId="5135043C" w14:textId="77777777" w:rsidR="004F69D6" w:rsidRDefault="004F69D6" w:rsidP="0021796F">
      <w:r>
        <w:t>— </w:t>
      </w:r>
      <w:r w:rsidR="00000000" w:rsidRPr="00033231">
        <w:t>Je n</w:t>
      </w:r>
      <w:r>
        <w:t>’</w:t>
      </w:r>
      <w:r w:rsidR="00000000" w:rsidRPr="00033231">
        <w:t>ai point parlé d</w:t>
      </w:r>
      <w:r>
        <w:t>’</w:t>
      </w:r>
      <w:r w:rsidR="00000000" w:rsidRPr="00033231">
        <w:t>amour</w:t>
      </w:r>
      <w:r>
        <w:t xml:space="preserve">, </w:t>
      </w:r>
      <w:r w:rsidR="00000000" w:rsidRPr="00033231">
        <w:t>j</w:t>
      </w:r>
      <w:r>
        <w:t>’</w:t>
      </w:r>
      <w:r w:rsidR="00000000" w:rsidRPr="00033231">
        <w:t>ai parlé de pardon</w:t>
      </w:r>
      <w:r>
        <w:t xml:space="preserve">. </w:t>
      </w:r>
      <w:r w:rsidR="00000000" w:rsidRPr="00033231">
        <w:t>Ne vous faites pas illusion</w:t>
      </w:r>
      <w:r>
        <w:t xml:space="preserve">, </w:t>
      </w:r>
      <w:r w:rsidR="00000000" w:rsidRPr="00033231">
        <w:t>enfant</w:t>
      </w:r>
      <w:r>
        <w:t xml:space="preserve"> ; </w:t>
      </w:r>
      <w:r w:rsidR="00000000" w:rsidRPr="00033231">
        <w:t>je n</w:t>
      </w:r>
      <w:r>
        <w:t>’</w:t>
      </w:r>
      <w:r w:rsidR="00000000" w:rsidRPr="00033231">
        <w:t>ai point parlé d</w:t>
      </w:r>
      <w:r>
        <w:t>’</w:t>
      </w:r>
      <w:r w:rsidR="00000000" w:rsidRPr="00033231">
        <w:t>amour</w:t>
      </w:r>
      <w:r>
        <w:t xml:space="preserve"> ! </w:t>
      </w:r>
      <w:r w:rsidR="00000000" w:rsidRPr="00033231">
        <w:t>Sur le seuil de l</w:t>
      </w:r>
      <w:r>
        <w:t>’</w:t>
      </w:r>
      <w:r w:rsidR="00000000" w:rsidRPr="00033231">
        <w:t>éternité</w:t>
      </w:r>
      <w:r>
        <w:t xml:space="preserve">, </w:t>
      </w:r>
      <w:proofErr w:type="spellStart"/>
      <w:r w:rsidR="00000000" w:rsidRPr="00033231">
        <w:t>fût-il</w:t>
      </w:r>
      <w:proofErr w:type="spellEnd"/>
      <w:r w:rsidR="00000000" w:rsidRPr="00033231">
        <w:t xml:space="preserve"> là pour me voir entrer</w:t>
      </w:r>
      <w:r>
        <w:t xml:space="preserve">, </w:t>
      </w:r>
      <w:r w:rsidR="00000000" w:rsidRPr="00033231">
        <w:t>je maintiendrai ce que j</w:t>
      </w:r>
      <w:r>
        <w:t>’</w:t>
      </w:r>
      <w:r w:rsidR="00000000" w:rsidRPr="00033231">
        <w:t>ai dit</w:t>
      </w:r>
      <w:r>
        <w:t>.</w:t>
      </w:r>
    </w:p>
    <w:p w14:paraId="13E5AEA1" w14:textId="77777777" w:rsidR="004F69D6" w:rsidRDefault="004F69D6" w:rsidP="0021796F">
      <w:r>
        <w:t>— </w:t>
      </w:r>
      <w:r w:rsidR="00000000" w:rsidRPr="00033231">
        <w:t>Oh</w:t>
      </w:r>
      <w:r>
        <w:t xml:space="preserve"> ! </w:t>
      </w:r>
      <w:r w:rsidR="00000000" w:rsidRPr="00033231">
        <w:t>mère</w:t>
      </w:r>
      <w:r>
        <w:t xml:space="preserve"> ! </w:t>
      </w:r>
      <w:r w:rsidR="00000000" w:rsidRPr="00033231">
        <w:t>combien vous devez avoir souffert</w:t>
      </w:r>
      <w:r>
        <w:t> !</w:t>
      </w:r>
    </w:p>
    <w:p w14:paraId="737C05B5" w14:textId="77777777" w:rsidR="004F69D6" w:rsidRDefault="004F69D6" w:rsidP="0021796F">
      <w:r>
        <w:t>— </w:t>
      </w:r>
      <w:r w:rsidR="00000000" w:rsidRPr="00033231">
        <w:t>Mon enfant</w:t>
      </w:r>
      <w:r>
        <w:t xml:space="preserve">, </w:t>
      </w:r>
      <w:r w:rsidR="00000000" w:rsidRPr="00033231">
        <w:t>le cœur humain peut souffrir</w:t>
      </w:r>
      <w:r>
        <w:t xml:space="preserve">. </w:t>
      </w:r>
      <w:r w:rsidR="00000000" w:rsidRPr="00033231">
        <w:t>Il peut cont</w:t>
      </w:r>
      <w:r w:rsidR="00000000" w:rsidRPr="00033231">
        <w:t>e</w:t>
      </w:r>
      <w:r w:rsidR="00000000" w:rsidRPr="00033231">
        <w:t>nir plus de larmes que l</w:t>
      </w:r>
      <w:r>
        <w:t>’</w:t>
      </w:r>
      <w:r w:rsidR="00000000" w:rsidRPr="00033231">
        <w:t>Océan ne renferme d</w:t>
      </w:r>
      <w:r>
        <w:t>’</w:t>
      </w:r>
      <w:r w:rsidR="00000000" w:rsidRPr="00033231">
        <w:t>eau</w:t>
      </w:r>
      <w:r>
        <w:t xml:space="preserve">. </w:t>
      </w:r>
      <w:r w:rsidR="00000000" w:rsidRPr="00033231">
        <w:t>Nous ne s</w:t>
      </w:r>
      <w:r w:rsidR="00000000" w:rsidRPr="00033231">
        <w:t>a</w:t>
      </w:r>
      <w:r w:rsidR="00000000" w:rsidRPr="00033231">
        <w:t>vons jamais combien il est profond</w:t>
      </w:r>
      <w:r>
        <w:t xml:space="preserve">, </w:t>
      </w:r>
      <w:r w:rsidR="00000000" w:rsidRPr="00033231">
        <w:t>combien il est étendu</w:t>
      </w:r>
      <w:r>
        <w:t xml:space="preserve">, </w:t>
      </w:r>
      <w:r w:rsidR="00000000" w:rsidRPr="00033231">
        <w:t>avant que le malheur ait déchaîné sur lui ses nuages et l</w:t>
      </w:r>
      <w:r>
        <w:t>’</w:t>
      </w:r>
      <w:r w:rsidR="00000000" w:rsidRPr="00033231">
        <w:t>ait rempli de son impétueuse obscurité</w:t>
      </w:r>
      <w:r>
        <w:t>.</w:t>
      </w:r>
    </w:p>
    <w:p w14:paraId="635045AE" w14:textId="77777777" w:rsidR="004F69D6" w:rsidRDefault="004F69D6" w:rsidP="0021796F">
      <w:r>
        <w:t>— </w:t>
      </w:r>
      <w:r w:rsidR="00000000" w:rsidRPr="00033231">
        <w:t>Ma mère</w:t>
      </w:r>
      <w:r>
        <w:t xml:space="preserve">, </w:t>
      </w:r>
      <w:r w:rsidR="00000000" w:rsidRPr="00033231">
        <w:t>oubliez</w:t>
      </w:r>
      <w:r>
        <w:t>.</w:t>
      </w:r>
    </w:p>
    <w:p w14:paraId="7C994DDE" w14:textId="77777777" w:rsidR="004F69D6" w:rsidRDefault="004F69D6" w:rsidP="0021796F">
      <w:r>
        <w:t>— </w:t>
      </w:r>
      <w:r w:rsidR="00000000" w:rsidRPr="00033231">
        <w:t>Oublier</w:t>
      </w:r>
      <w:r>
        <w:t xml:space="preserve"> ! </w:t>
      </w:r>
      <w:r w:rsidR="00000000" w:rsidRPr="00033231">
        <w:t>dit-elle avec un rire étrange</w:t>
      </w:r>
      <w:r>
        <w:t xml:space="preserve">. </w:t>
      </w:r>
      <w:r w:rsidR="00000000" w:rsidRPr="00033231">
        <w:t>Le pôle Nord se précipitera sur le Sud</w:t>
      </w:r>
      <w:r>
        <w:t xml:space="preserve">, </w:t>
      </w:r>
      <w:r w:rsidR="00000000" w:rsidRPr="00033231">
        <w:t>les terres de l</w:t>
      </w:r>
      <w:r>
        <w:t>’</w:t>
      </w:r>
      <w:r w:rsidR="00000000" w:rsidRPr="00033231">
        <w:t>Europe seront enfermées dans les baies de l</w:t>
      </w:r>
      <w:r>
        <w:t>’</w:t>
      </w:r>
      <w:r w:rsidR="00000000" w:rsidRPr="00033231">
        <w:t>Australie</w:t>
      </w:r>
      <w:r>
        <w:t xml:space="preserve">, </w:t>
      </w:r>
      <w:r w:rsidR="00000000" w:rsidRPr="00033231">
        <w:t>avant que j</w:t>
      </w:r>
      <w:r>
        <w:t>’</w:t>
      </w:r>
      <w:r w:rsidR="00000000" w:rsidRPr="00033231">
        <w:t>oublie</w:t>
      </w:r>
      <w:r>
        <w:t>.</w:t>
      </w:r>
    </w:p>
    <w:p w14:paraId="45F4FDE6" w14:textId="198E211E" w:rsidR="00000000" w:rsidRPr="00033231" w:rsidRDefault="004F69D6" w:rsidP="0021796F">
      <w:r>
        <w:t>— </w:t>
      </w:r>
      <w:r w:rsidR="00000000" w:rsidRPr="00033231">
        <w:t>Chut</w:t>
      </w:r>
      <w:r>
        <w:t xml:space="preserve"> ! </w:t>
      </w:r>
      <w:r w:rsidR="00000000" w:rsidRPr="00033231">
        <w:t>ma mère</w:t>
      </w:r>
      <w:r>
        <w:t xml:space="preserve"> ! </w:t>
      </w:r>
      <w:r w:rsidR="00000000" w:rsidRPr="00033231">
        <w:t>calmez-vous</w:t>
      </w:r>
      <w:r>
        <w:t> ! »</w:t>
      </w:r>
    </w:p>
    <w:p w14:paraId="4CA6F8D3" w14:textId="77777777" w:rsidR="004F69D6" w:rsidRDefault="00000000" w:rsidP="0021796F">
      <w:r w:rsidRPr="00033231">
        <w:t>Et la fille berça doucement la mère comme la mère avait bercé la fille</w:t>
      </w:r>
      <w:r w:rsidR="004F69D6">
        <w:t xml:space="preserve">. </w:t>
      </w:r>
      <w:r w:rsidRPr="00033231">
        <w:t>À la fin</w:t>
      </w:r>
      <w:r w:rsidR="004F69D6">
        <w:t xml:space="preserve">, </w:t>
      </w:r>
      <w:proofErr w:type="spellStart"/>
      <w:r w:rsidRPr="00033231">
        <w:t>mistress</w:t>
      </w:r>
      <w:proofErr w:type="spellEnd"/>
      <w:r w:rsidRPr="00033231">
        <w:t xml:space="preserve"> </w:t>
      </w:r>
      <w:proofErr w:type="spellStart"/>
      <w:r w:rsidRPr="00033231">
        <w:t>Pryor</w:t>
      </w:r>
      <w:proofErr w:type="spellEnd"/>
      <w:r w:rsidRPr="00033231">
        <w:t xml:space="preserve"> pleura</w:t>
      </w:r>
      <w:r w:rsidR="004F69D6">
        <w:t xml:space="preserve"> ; </w:t>
      </w:r>
      <w:r w:rsidRPr="00033231">
        <w:t>puis elle devint plus calme</w:t>
      </w:r>
      <w:r w:rsidR="004F69D6">
        <w:t xml:space="preserve">. </w:t>
      </w:r>
      <w:r w:rsidRPr="00033231">
        <w:t>Elle reprit ces tendres soins que l</w:t>
      </w:r>
      <w:r w:rsidR="004F69D6">
        <w:t>’</w:t>
      </w:r>
      <w:r w:rsidRPr="00033231">
        <w:t>agitation avait en ce moment interrompus</w:t>
      </w:r>
      <w:r w:rsidR="004F69D6">
        <w:t xml:space="preserve">. </w:t>
      </w:r>
      <w:r w:rsidRPr="00033231">
        <w:t>Replaçant sa fille sur sa couche</w:t>
      </w:r>
      <w:r w:rsidR="004F69D6">
        <w:t xml:space="preserve">, </w:t>
      </w:r>
      <w:r w:rsidRPr="00033231">
        <w:t>elle arrangea l</w:t>
      </w:r>
      <w:r w:rsidR="004F69D6">
        <w:t>’</w:t>
      </w:r>
      <w:r w:rsidRPr="00033231">
        <w:t>oreiller et étendit les draps</w:t>
      </w:r>
      <w:r w:rsidR="004F69D6">
        <w:t xml:space="preserve">. </w:t>
      </w:r>
      <w:r w:rsidRPr="00033231">
        <w:t>Elle réunit ses cheveux dont les boucles étaient éparses</w:t>
      </w:r>
      <w:r w:rsidR="004F69D6">
        <w:t xml:space="preserve"> ; </w:t>
      </w:r>
      <w:r w:rsidRPr="00033231">
        <w:t>elle rafraîchit son front h</w:t>
      </w:r>
      <w:r w:rsidRPr="00033231">
        <w:t>u</w:t>
      </w:r>
      <w:r w:rsidRPr="00033231">
        <w:t>m</w:t>
      </w:r>
      <w:r w:rsidRPr="00033231">
        <w:t>i</w:t>
      </w:r>
      <w:r w:rsidRPr="00033231">
        <w:t>de de sueur avec une fraîche et odorante essence</w:t>
      </w:r>
      <w:r w:rsidR="004F69D6">
        <w:t>.</w:t>
      </w:r>
    </w:p>
    <w:p w14:paraId="0F706D26" w14:textId="77777777" w:rsidR="004F69D6" w:rsidRDefault="004F69D6" w:rsidP="0021796F">
      <w:r>
        <w:lastRenderedPageBreak/>
        <w:t>« </w:t>
      </w:r>
      <w:r w:rsidR="00000000" w:rsidRPr="00033231">
        <w:t>Maman</w:t>
      </w:r>
      <w:r>
        <w:t xml:space="preserve">, </w:t>
      </w:r>
      <w:r w:rsidR="00000000" w:rsidRPr="00033231">
        <w:t>dites-leur d</w:t>
      </w:r>
      <w:r>
        <w:t>’</w:t>
      </w:r>
      <w:r w:rsidR="00000000" w:rsidRPr="00033231">
        <w:t>apporter une lumière</w:t>
      </w:r>
      <w:r>
        <w:t xml:space="preserve">, </w:t>
      </w:r>
      <w:r w:rsidR="00000000" w:rsidRPr="00033231">
        <w:t>afin que je vous puisse voir</w:t>
      </w:r>
      <w:r>
        <w:t xml:space="preserve"> ; </w:t>
      </w:r>
      <w:r w:rsidR="00000000" w:rsidRPr="00033231">
        <w:t>et priez mon oncle de monter dans ma cha</w:t>
      </w:r>
      <w:r w:rsidR="00000000" w:rsidRPr="00033231">
        <w:t>m</w:t>
      </w:r>
      <w:r w:rsidR="00000000" w:rsidRPr="00033231">
        <w:t>bre à l</w:t>
      </w:r>
      <w:r>
        <w:t>’</w:t>
      </w:r>
      <w:r w:rsidR="00000000" w:rsidRPr="00033231">
        <w:t>instant même</w:t>
      </w:r>
      <w:r>
        <w:t xml:space="preserve"> : </w:t>
      </w:r>
      <w:r w:rsidR="00000000" w:rsidRPr="00033231">
        <w:t>j</w:t>
      </w:r>
      <w:r>
        <w:t>’</w:t>
      </w:r>
      <w:r w:rsidR="00000000" w:rsidRPr="00033231">
        <w:t>ai besoin de lui entendre dire que je suis votre fille</w:t>
      </w:r>
      <w:r>
        <w:t xml:space="preserve">. </w:t>
      </w:r>
      <w:r w:rsidR="00000000" w:rsidRPr="00033231">
        <w:t>Et vous</w:t>
      </w:r>
      <w:r>
        <w:t xml:space="preserve">, </w:t>
      </w:r>
      <w:r w:rsidR="00000000" w:rsidRPr="00033231">
        <w:t>maman</w:t>
      </w:r>
      <w:r>
        <w:t xml:space="preserve">, </w:t>
      </w:r>
      <w:r w:rsidR="00000000" w:rsidRPr="00033231">
        <w:t>soupez ici</w:t>
      </w:r>
      <w:r>
        <w:t xml:space="preserve">, </w:t>
      </w:r>
      <w:r w:rsidR="00000000" w:rsidRPr="00033231">
        <w:t>ne me quittez pas ce soir une minute</w:t>
      </w:r>
      <w:r>
        <w:t>.</w:t>
      </w:r>
    </w:p>
    <w:p w14:paraId="1EC4FEDB" w14:textId="77777777" w:rsidR="004F69D6" w:rsidRDefault="004F69D6" w:rsidP="0021796F">
      <w:r>
        <w:t>— </w:t>
      </w:r>
      <w:r w:rsidR="00000000" w:rsidRPr="00033231">
        <w:t>Oh</w:t>
      </w:r>
      <w:r>
        <w:t xml:space="preserve"> ! </w:t>
      </w:r>
      <w:r w:rsidR="00000000" w:rsidRPr="00033231">
        <w:t>Caroline</w:t>
      </w:r>
      <w:r>
        <w:t xml:space="preserve"> ! </w:t>
      </w:r>
      <w:r w:rsidR="00000000" w:rsidRPr="00033231">
        <w:t>que votre amabilité est puissante</w:t>
      </w:r>
      <w:r>
        <w:t xml:space="preserve"> ! </w:t>
      </w:r>
      <w:r w:rsidR="00000000" w:rsidRPr="00033231">
        <w:t>vous me direz</w:t>
      </w:r>
      <w:r>
        <w:t> : « </w:t>
      </w:r>
      <w:r w:rsidR="00000000" w:rsidRPr="00033231">
        <w:t>Allez</w:t>
      </w:r>
      <w:r>
        <w:t>, »</w:t>
      </w:r>
      <w:r w:rsidR="00000000" w:rsidRPr="00033231">
        <w:t xml:space="preserve"> et j</w:t>
      </w:r>
      <w:r>
        <w:t>’</w:t>
      </w:r>
      <w:r w:rsidR="00000000" w:rsidRPr="00033231">
        <w:t>irai</w:t>
      </w:r>
      <w:r>
        <w:t> ; « </w:t>
      </w:r>
      <w:r w:rsidR="00000000" w:rsidRPr="00033231">
        <w:t>Venez</w:t>
      </w:r>
      <w:r>
        <w:t>, »</w:t>
      </w:r>
      <w:r w:rsidR="00000000" w:rsidRPr="00033231">
        <w:t xml:space="preserve"> et je viendrai</w:t>
      </w:r>
      <w:r>
        <w:t> ; « </w:t>
      </w:r>
      <w:r w:rsidR="00000000" w:rsidRPr="00033231">
        <w:t>Faites ceci</w:t>
      </w:r>
      <w:r>
        <w:t>, »</w:t>
      </w:r>
      <w:r w:rsidR="00000000" w:rsidRPr="00033231">
        <w:t xml:space="preserve"> et je le ferai</w:t>
      </w:r>
      <w:r>
        <w:t xml:space="preserve">. </w:t>
      </w:r>
      <w:r w:rsidR="00000000" w:rsidRPr="00033231">
        <w:t>Vous</w:t>
      </w:r>
      <w:r>
        <w:t xml:space="preserve">, </w:t>
      </w:r>
      <w:r w:rsidR="00000000" w:rsidRPr="00033231">
        <w:t>vous avez hérité de certaines manières aussi bien que de certains traits</w:t>
      </w:r>
      <w:r>
        <w:t xml:space="preserve">. </w:t>
      </w:r>
      <w:r w:rsidR="00000000" w:rsidRPr="00033231">
        <w:t>Vos ordres seront toujours i</w:t>
      </w:r>
      <w:r w:rsidR="00000000" w:rsidRPr="00033231">
        <w:t>r</w:t>
      </w:r>
      <w:r w:rsidR="00000000" w:rsidRPr="00033231">
        <w:t>résistibles</w:t>
      </w:r>
      <w:r>
        <w:t xml:space="preserve">, </w:t>
      </w:r>
      <w:r w:rsidR="00000000" w:rsidRPr="00033231">
        <w:t>quoique formulés avec une grande douceur</w:t>
      </w:r>
      <w:r>
        <w:t xml:space="preserve">, </w:t>
      </w:r>
      <w:r w:rsidR="00000000" w:rsidRPr="00033231">
        <w:t>Dieu merci</w:t>
      </w:r>
      <w:r>
        <w:t xml:space="preserve">. </w:t>
      </w:r>
      <w:r w:rsidR="00000000" w:rsidRPr="00033231">
        <w:t>Et</w:t>
      </w:r>
      <w:r>
        <w:t xml:space="preserve">, </w:t>
      </w:r>
      <w:proofErr w:type="spellStart"/>
      <w:r w:rsidR="00000000" w:rsidRPr="00033231">
        <w:t>ajoutait-elle</w:t>
      </w:r>
      <w:proofErr w:type="spellEnd"/>
      <w:r w:rsidR="00000000" w:rsidRPr="00033231">
        <w:t xml:space="preserve"> à voix basse</w:t>
      </w:r>
      <w:r>
        <w:t xml:space="preserve">, </w:t>
      </w:r>
      <w:r w:rsidR="00000000" w:rsidRPr="00033231">
        <w:t>il parlait aussi avec do</w:t>
      </w:r>
      <w:r w:rsidR="00000000" w:rsidRPr="00033231">
        <w:t>u</w:t>
      </w:r>
      <w:r w:rsidR="00000000" w:rsidRPr="00033231">
        <w:t>ceur</w:t>
      </w:r>
      <w:r>
        <w:t xml:space="preserve">, </w:t>
      </w:r>
      <w:r w:rsidR="00000000" w:rsidRPr="00033231">
        <w:t>quelquefois</w:t>
      </w:r>
      <w:r>
        <w:t xml:space="preserve">, </w:t>
      </w:r>
      <w:r w:rsidR="00000000" w:rsidRPr="00033231">
        <w:t>comme une flûte soupirant de tendres mod</w:t>
      </w:r>
      <w:r w:rsidR="00000000" w:rsidRPr="00033231">
        <w:t>u</w:t>
      </w:r>
      <w:r w:rsidR="00000000" w:rsidRPr="00033231">
        <w:t>lations</w:t>
      </w:r>
      <w:r>
        <w:t xml:space="preserve"> ; </w:t>
      </w:r>
      <w:r w:rsidR="00000000" w:rsidRPr="00033231">
        <w:t>puis</w:t>
      </w:r>
      <w:r>
        <w:t xml:space="preserve">, </w:t>
      </w:r>
      <w:r w:rsidR="00000000" w:rsidRPr="00033231">
        <w:t>lorsque le monde n</w:t>
      </w:r>
      <w:r>
        <w:t>’</w:t>
      </w:r>
      <w:r w:rsidR="00000000" w:rsidRPr="00033231">
        <w:t>était pas là pour l</w:t>
      </w:r>
      <w:r>
        <w:t>’</w:t>
      </w:r>
      <w:r w:rsidR="00000000" w:rsidRPr="00033231">
        <w:t>entendre</w:t>
      </w:r>
      <w:r>
        <w:t xml:space="preserve">, </w:t>
      </w:r>
      <w:r w:rsidR="00000000" w:rsidRPr="00033231">
        <w:t>sa voix avait un son à déchirer les nerfs et à glacer le sang</w:t>
      </w:r>
      <w:r>
        <w:t xml:space="preserve">, </w:t>
      </w:r>
      <w:r w:rsidR="00000000" w:rsidRPr="00033231">
        <w:t>une e</w:t>
      </w:r>
      <w:r w:rsidR="00000000" w:rsidRPr="00033231">
        <w:t>x</w:t>
      </w:r>
      <w:r w:rsidR="00000000" w:rsidRPr="00033231">
        <w:t>pression à rendre fou</w:t>
      </w:r>
      <w:r>
        <w:t>.</w:t>
      </w:r>
    </w:p>
    <w:p w14:paraId="5980A7AB" w14:textId="77777777" w:rsidR="004F69D6" w:rsidRDefault="004F69D6" w:rsidP="0021796F">
      <w:r>
        <w:t>— </w:t>
      </w:r>
      <w:r w:rsidR="00000000" w:rsidRPr="00033231">
        <w:t>Il semble si naturel</w:t>
      </w:r>
      <w:r>
        <w:t xml:space="preserve">, </w:t>
      </w:r>
      <w:r w:rsidR="00000000" w:rsidRPr="00033231">
        <w:t>maman</w:t>
      </w:r>
      <w:r>
        <w:t xml:space="preserve">, </w:t>
      </w:r>
      <w:r w:rsidR="00000000" w:rsidRPr="00033231">
        <w:t>de vous demander ceci et cela</w:t>
      </w:r>
      <w:r>
        <w:t xml:space="preserve"> ! </w:t>
      </w:r>
      <w:r w:rsidR="00000000" w:rsidRPr="00033231">
        <w:t>Je n</w:t>
      </w:r>
      <w:r>
        <w:t>’</w:t>
      </w:r>
      <w:r w:rsidR="00000000" w:rsidRPr="00033231">
        <w:t>ai pas besoin que personne autre que vous soit près de moi ou fasse quelque chose pour moi</w:t>
      </w:r>
      <w:r>
        <w:t xml:space="preserve"> ; </w:t>
      </w:r>
      <w:r w:rsidR="00000000" w:rsidRPr="00033231">
        <w:t>mais ne me permettez pas d</w:t>
      </w:r>
      <w:r>
        <w:t>’</w:t>
      </w:r>
      <w:r w:rsidR="00000000" w:rsidRPr="00033231">
        <w:t>être importune</w:t>
      </w:r>
      <w:r>
        <w:t xml:space="preserve"> ; </w:t>
      </w:r>
      <w:r w:rsidR="00000000" w:rsidRPr="00033231">
        <w:t>réprimez-moi</w:t>
      </w:r>
      <w:r>
        <w:t xml:space="preserve">, </w:t>
      </w:r>
      <w:r w:rsidR="00000000" w:rsidRPr="00033231">
        <w:t>si je vais trop loin</w:t>
      </w:r>
      <w:r>
        <w:t>.</w:t>
      </w:r>
    </w:p>
    <w:p w14:paraId="0B6F4083" w14:textId="77777777" w:rsidR="004F69D6" w:rsidRDefault="004F69D6" w:rsidP="0021796F">
      <w:r>
        <w:t>— </w:t>
      </w:r>
      <w:r w:rsidR="00000000" w:rsidRPr="00033231">
        <w:t>Vous ne devez pas compter sur moi pour vous réprimer</w:t>
      </w:r>
      <w:r>
        <w:t xml:space="preserve"> ; </w:t>
      </w:r>
      <w:r w:rsidR="00000000" w:rsidRPr="00033231">
        <w:t>vous devez faire attention à vous</w:t>
      </w:r>
      <w:r>
        <w:t xml:space="preserve">. </w:t>
      </w:r>
      <w:r w:rsidR="00000000" w:rsidRPr="00033231">
        <w:t>J</w:t>
      </w:r>
      <w:r>
        <w:t>’</w:t>
      </w:r>
      <w:r w:rsidR="00000000" w:rsidRPr="00033231">
        <w:t>ai peu de courage moral</w:t>
      </w:r>
      <w:r>
        <w:t xml:space="preserve"> ; </w:t>
      </w:r>
      <w:r w:rsidR="00000000" w:rsidRPr="00033231">
        <w:t>c</w:t>
      </w:r>
      <w:r>
        <w:t>’</w:t>
      </w:r>
      <w:r w:rsidR="00000000" w:rsidRPr="00033231">
        <w:t>est là mon principal défaut</w:t>
      </w:r>
      <w:r>
        <w:t xml:space="preserve">. </w:t>
      </w:r>
      <w:r w:rsidR="00000000" w:rsidRPr="00033231">
        <w:t>C</w:t>
      </w:r>
      <w:r>
        <w:t>’</w:t>
      </w:r>
      <w:r w:rsidR="00000000" w:rsidRPr="00033231">
        <w:t>est ce qui m</w:t>
      </w:r>
      <w:r>
        <w:t>’</w:t>
      </w:r>
      <w:r w:rsidR="00000000" w:rsidRPr="00033231">
        <w:t>a rendu une mère dénaturée</w:t>
      </w:r>
      <w:r>
        <w:t xml:space="preserve">, </w:t>
      </w:r>
      <w:r w:rsidR="00000000" w:rsidRPr="00033231">
        <w:t>ce qui m</w:t>
      </w:r>
      <w:r>
        <w:t>’</w:t>
      </w:r>
      <w:r w:rsidR="00000000" w:rsidRPr="00033231">
        <w:t>a tenue éloignée de mon enfant pendant les dix ans qui se sont écoulés depuis que la mort de mon mari m</w:t>
      </w:r>
      <w:r>
        <w:t>’</w:t>
      </w:r>
      <w:r w:rsidR="00000000" w:rsidRPr="00033231">
        <w:t>aurait permis de la réclamer</w:t>
      </w:r>
      <w:r>
        <w:t xml:space="preserve"> ; </w:t>
      </w:r>
      <w:r w:rsidR="00000000" w:rsidRPr="00033231">
        <w:t>c</w:t>
      </w:r>
      <w:r>
        <w:t>’</w:t>
      </w:r>
      <w:r w:rsidR="00000000" w:rsidRPr="00033231">
        <w:t>est ce qui a énervé mes bras et a permis que l</w:t>
      </w:r>
      <w:r>
        <w:t>’</w:t>
      </w:r>
      <w:r w:rsidR="00000000" w:rsidRPr="00033231">
        <w:t>enfant que j</w:t>
      </w:r>
      <w:r>
        <w:t>’</w:t>
      </w:r>
      <w:r w:rsidR="00000000" w:rsidRPr="00033231">
        <w:t>aurais pu conserver plus longtemps fût enlevée à leurs embrassements</w:t>
      </w:r>
      <w:r>
        <w:t>.</w:t>
      </w:r>
    </w:p>
    <w:p w14:paraId="20C8CA8C" w14:textId="77777777" w:rsidR="004F69D6" w:rsidRDefault="004F69D6" w:rsidP="0021796F">
      <w:r>
        <w:t>— </w:t>
      </w:r>
      <w:r w:rsidR="00000000" w:rsidRPr="00033231">
        <w:t>Comment cela</w:t>
      </w:r>
      <w:r>
        <w:t xml:space="preserve">, </w:t>
      </w:r>
      <w:r w:rsidR="00000000" w:rsidRPr="00033231">
        <w:t>ma mère</w:t>
      </w:r>
      <w:r>
        <w:t> ?</w:t>
      </w:r>
    </w:p>
    <w:p w14:paraId="27A79CC5" w14:textId="43295C95" w:rsidR="004F69D6" w:rsidRDefault="004F69D6" w:rsidP="0021796F">
      <w:r>
        <w:t>— </w:t>
      </w:r>
      <w:r w:rsidR="00000000" w:rsidRPr="00033231">
        <w:t>Je vous laissai partir enfant</w:t>
      </w:r>
      <w:r>
        <w:t xml:space="preserve">, </w:t>
      </w:r>
      <w:r w:rsidR="00000000" w:rsidRPr="00033231">
        <w:t>parce que vous étiez jolie</w:t>
      </w:r>
      <w:r>
        <w:t xml:space="preserve">, </w:t>
      </w:r>
      <w:r w:rsidR="00000000" w:rsidRPr="00033231">
        <w:t>et que je redoutais votre gentillesse</w:t>
      </w:r>
      <w:r>
        <w:t xml:space="preserve">, </w:t>
      </w:r>
      <w:r w:rsidR="00000000" w:rsidRPr="00033231">
        <w:t xml:space="preserve">la regardant comme le </w:t>
      </w:r>
      <w:r w:rsidR="00000000" w:rsidRPr="00033231">
        <w:lastRenderedPageBreak/>
        <w:t>sceau de la perversité</w:t>
      </w:r>
      <w:r>
        <w:t xml:space="preserve">. </w:t>
      </w:r>
      <w:r w:rsidR="00000000" w:rsidRPr="00033231">
        <w:t>Ils m</w:t>
      </w:r>
      <w:r>
        <w:t>’</w:t>
      </w:r>
      <w:r w:rsidR="00000000" w:rsidRPr="00033231">
        <w:t>envoyèrent votre portrait</w:t>
      </w:r>
      <w:r>
        <w:t xml:space="preserve">, </w:t>
      </w:r>
      <w:r w:rsidR="00000000" w:rsidRPr="00033231">
        <w:t>fait à l</w:t>
      </w:r>
      <w:r>
        <w:t>’</w:t>
      </w:r>
      <w:r w:rsidR="00000000" w:rsidRPr="00033231">
        <w:t>âge de huit ans</w:t>
      </w:r>
      <w:r>
        <w:t xml:space="preserve"> : </w:t>
      </w:r>
      <w:r w:rsidR="00000000" w:rsidRPr="00033231">
        <w:t>ce portrait confirma mes terreurs</w:t>
      </w:r>
      <w:r>
        <w:t xml:space="preserve">. </w:t>
      </w:r>
      <w:r w:rsidR="00000000" w:rsidRPr="00033231">
        <w:t>S</w:t>
      </w:r>
      <w:r>
        <w:t>’</w:t>
      </w:r>
      <w:r w:rsidR="00000000" w:rsidRPr="00033231">
        <w:t>il m</w:t>
      </w:r>
      <w:r>
        <w:t>’</w:t>
      </w:r>
      <w:r w:rsidR="00000000" w:rsidRPr="00033231">
        <w:t>eût montré un enfant aux traits rustiques</w:t>
      </w:r>
      <w:r>
        <w:t xml:space="preserve">, </w:t>
      </w:r>
      <w:r w:rsidR="00000000" w:rsidRPr="00033231">
        <w:t>lourds</w:t>
      </w:r>
      <w:r>
        <w:t xml:space="preserve">, </w:t>
      </w:r>
      <w:r w:rsidR="00000000" w:rsidRPr="00033231">
        <w:t>hébétés et vulgaires</w:t>
      </w:r>
      <w:r>
        <w:t xml:space="preserve">, </w:t>
      </w:r>
      <w:r w:rsidR="00000000" w:rsidRPr="00033231">
        <w:t>je me serais hâtée de vous réclamer</w:t>
      </w:r>
      <w:r>
        <w:t xml:space="preserve"> ; </w:t>
      </w:r>
      <w:r w:rsidR="00000000" w:rsidRPr="00033231">
        <w:t>mais sous le papier argenté je vis s</w:t>
      </w:r>
      <w:r>
        <w:t>’</w:t>
      </w:r>
      <w:r w:rsidR="00000000" w:rsidRPr="00033231">
        <w:t>épanouir la délicatesse d</w:t>
      </w:r>
      <w:r>
        <w:t>’</w:t>
      </w:r>
      <w:r w:rsidR="00000000" w:rsidRPr="00033231">
        <w:t>une fleur aristocratique</w:t>
      </w:r>
      <w:r>
        <w:t xml:space="preserve"> ; </w:t>
      </w:r>
      <w:r w:rsidR="00000000" w:rsidRPr="00033231">
        <w:t>chacun de vos traits annonçait une petite lady</w:t>
      </w:r>
      <w:r>
        <w:t xml:space="preserve">. </w:t>
      </w:r>
      <w:r w:rsidR="00000000" w:rsidRPr="00033231">
        <w:t>J</w:t>
      </w:r>
      <w:r>
        <w:t>’</w:t>
      </w:r>
      <w:r w:rsidR="00000000" w:rsidRPr="00033231">
        <w:t>avais trop récemment gémi sous le joug du beau gentleman auquel j</w:t>
      </w:r>
      <w:r>
        <w:t>’</w:t>
      </w:r>
      <w:r w:rsidR="00000000" w:rsidRPr="00033231">
        <w:t>avais échappé meurtrie</w:t>
      </w:r>
      <w:r>
        <w:t xml:space="preserve">, </w:t>
      </w:r>
      <w:r w:rsidR="00000000" w:rsidRPr="00033231">
        <w:t>paralysée</w:t>
      </w:r>
      <w:r>
        <w:t xml:space="preserve">, </w:t>
      </w:r>
      <w:r w:rsidR="00000000" w:rsidRPr="00033231">
        <w:t>mourante</w:t>
      </w:r>
      <w:r>
        <w:t xml:space="preserve">, </w:t>
      </w:r>
      <w:r w:rsidR="00000000" w:rsidRPr="00033231">
        <w:t>pour oser affronter sa belle et presque féerique image</w:t>
      </w:r>
      <w:r>
        <w:t xml:space="preserve">. </w:t>
      </w:r>
      <w:r w:rsidR="00000000" w:rsidRPr="00033231">
        <w:t>Ma douce petite lady me frappa de te</w:t>
      </w:r>
      <w:r w:rsidR="00000000" w:rsidRPr="00033231">
        <w:t>r</w:t>
      </w:r>
      <w:r w:rsidR="00000000" w:rsidRPr="00033231">
        <w:t>reur</w:t>
      </w:r>
      <w:r>
        <w:t xml:space="preserve">. </w:t>
      </w:r>
      <w:r w:rsidR="00000000" w:rsidRPr="00033231">
        <w:t>Son air d</w:t>
      </w:r>
      <w:r>
        <w:t>’</w:t>
      </w:r>
      <w:r w:rsidR="00000000" w:rsidRPr="00033231">
        <w:t xml:space="preserve">élégance native glaça la </w:t>
      </w:r>
      <w:r>
        <w:t>moel</w:t>
      </w:r>
      <w:r w:rsidR="00000000" w:rsidRPr="00033231">
        <w:t>le de mes os</w:t>
      </w:r>
      <w:r>
        <w:t xml:space="preserve">. </w:t>
      </w:r>
      <w:r w:rsidR="00000000" w:rsidRPr="00033231">
        <w:t>Dans mon expérience</w:t>
      </w:r>
      <w:r>
        <w:t xml:space="preserve">, </w:t>
      </w:r>
      <w:r w:rsidR="00000000" w:rsidRPr="00033231">
        <w:t>je n</w:t>
      </w:r>
      <w:r>
        <w:t>’</w:t>
      </w:r>
      <w:r w:rsidR="00000000" w:rsidRPr="00033231">
        <w:t>avais pas rencontré la vérité</w:t>
      </w:r>
      <w:r>
        <w:t xml:space="preserve">, </w:t>
      </w:r>
      <w:r w:rsidR="00000000" w:rsidRPr="00033231">
        <w:t>la modestie</w:t>
      </w:r>
      <w:r>
        <w:t xml:space="preserve">, </w:t>
      </w:r>
      <w:r w:rsidR="00000000" w:rsidRPr="00033231">
        <w:t>les bons principes accompagnant la beauté</w:t>
      </w:r>
      <w:r>
        <w:t>. « </w:t>
      </w:r>
      <w:r w:rsidR="00000000" w:rsidRPr="00033231">
        <w:t>Une forme si r</w:t>
      </w:r>
      <w:r w:rsidR="00000000" w:rsidRPr="00033231">
        <w:t>é</w:t>
      </w:r>
      <w:r w:rsidR="00000000" w:rsidRPr="00033231">
        <w:t>gulière et si belle</w:t>
      </w:r>
      <w:r>
        <w:t xml:space="preserve">, </w:t>
      </w:r>
      <w:r w:rsidR="00000000" w:rsidRPr="00033231">
        <w:t>me dis-je</w:t>
      </w:r>
      <w:r>
        <w:t xml:space="preserve">, </w:t>
      </w:r>
      <w:r w:rsidR="00000000" w:rsidRPr="00033231">
        <w:t>doit couvrir une âme méchante et cruelle</w:t>
      </w:r>
      <w:r>
        <w:t>. »</w:t>
      </w:r>
      <w:r w:rsidR="00000000" w:rsidRPr="00033231">
        <w:t xml:space="preserve"> Je n</w:t>
      </w:r>
      <w:r>
        <w:t>’</w:t>
      </w:r>
      <w:r w:rsidR="00000000" w:rsidRPr="00033231">
        <w:t>avais que peu de confiance en l</w:t>
      </w:r>
      <w:r>
        <w:t>’</w:t>
      </w:r>
      <w:r w:rsidR="00000000" w:rsidRPr="00033231">
        <w:t>éducation pour redresser une âme semblable</w:t>
      </w:r>
      <w:r>
        <w:t xml:space="preserve"> ; </w:t>
      </w:r>
      <w:r w:rsidR="00000000" w:rsidRPr="00033231">
        <w:t>ou plutôt</w:t>
      </w:r>
      <w:r>
        <w:t xml:space="preserve">, </w:t>
      </w:r>
      <w:r w:rsidR="00000000" w:rsidRPr="00033231">
        <w:t>je me croyais compl</w:t>
      </w:r>
      <w:r w:rsidR="00000000" w:rsidRPr="00033231">
        <w:t>è</w:t>
      </w:r>
      <w:r w:rsidR="00000000" w:rsidRPr="00033231">
        <w:t>tement inhabile à cette tâche</w:t>
      </w:r>
      <w:r>
        <w:t xml:space="preserve">. </w:t>
      </w:r>
      <w:r w:rsidR="00000000" w:rsidRPr="00033231">
        <w:t>Je n</w:t>
      </w:r>
      <w:r>
        <w:t>’</w:t>
      </w:r>
      <w:r w:rsidR="00000000" w:rsidRPr="00033231">
        <w:t>osais entreprendre de vous élever</w:t>
      </w:r>
      <w:r>
        <w:t xml:space="preserve">, </w:t>
      </w:r>
      <w:r w:rsidR="00000000" w:rsidRPr="00033231">
        <w:t>et je résolus de vous laisser entre les mains de votre o</w:t>
      </w:r>
      <w:r w:rsidR="00000000" w:rsidRPr="00033231">
        <w:t>n</w:t>
      </w:r>
      <w:r w:rsidR="00000000" w:rsidRPr="00033231">
        <w:t>cle</w:t>
      </w:r>
      <w:r>
        <w:t xml:space="preserve">. </w:t>
      </w:r>
      <w:r w:rsidR="00000000" w:rsidRPr="00033231">
        <w:t>Je savais que</w:t>
      </w:r>
      <w:r>
        <w:t xml:space="preserve">, </w:t>
      </w:r>
      <w:r w:rsidR="00000000" w:rsidRPr="00033231">
        <w:t xml:space="preserve">si </w:t>
      </w:r>
      <w:proofErr w:type="spellStart"/>
      <w:r w:rsidR="00000000" w:rsidRPr="00033231">
        <w:t>Matthewson</w:t>
      </w:r>
      <w:proofErr w:type="spellEnd"/>
      <w:r w:rsidR="00000000" w:rsidRPr="00033231">
        <w:t xml:space="preserve"> </w:t>
      </w:r>
      <w:proofErr w:type="spellStart"/>
      <w:r w:rsidR="00000000" w:rsidRPr="00033231">
        <w:t>Helstone</w:t>
      </w:r>
      <w:proofErr w:type="spellEnd"/>
      <w:r w:rsidR="00000000" w:rsidRPr="00033231">
        <w:t xml:space="preserve"> était un homme au</w:t>
      </w:r>
      <w:r w:rsidR="00000000" w:rsidRPr="00033231">
        <w:t>s</w:t>
      </w:r>
      <w:r w:rsidR="00000000" w:rsidRPr="00033231">
        <w:t>tère</w:t>
      </w:r>
      <w:r>
        <w:t xml:space="preserve">, </w:t>
      </w:r>
      <w:r w:rsidR="00000000" w:rsidRPr="00033231">
        <w:t>c</w:t>
      </w:r>
      <w:r>
        <w:t>’</w:t>
      </w:r>
      <w:r w:rsidR="00000000" w:rsidRPr="00033231">
        <w:t>était aussi un homme droit</w:t>
      </w:r>
      <w:r>
        <w:t xml:space="preserve">. </w:t>
      </w:r>
      <w:r w:rsidR="00000000" w:rsidRPr="00033231">
        <w:t>Lui et tout le monde jugèrent sévèrement mon étrange et peu maternelle résolution</w:t>
      </w:r>
      <w:r>
        <w:t xml:space="preserve">, </w:t>
      </w:r>
      <w:r w:rsidR="00000000" w:rsidRPr="00033231">
        <w:t>et je m</w:t>
      </w:r>
      <w:r w:rsidR="00000000" w:rsidRPr="00033231">
        <w:t>é</w:t>
      </w:r>
      <w:r w:rsidR="00000000" w:rsidRPr="00033231">
        <w:t>ritais d</w:t>
      </w:r>
      <w:r>
        <w:t>’</w:t>
      </w:r>
      <w:r w:rsidR="00000000" w:rsidRPr="00033231">
        <w:t>être mal jugée</w:t>
      </w:r>
      <w:r>
        <w:t>.</w:t>
      </w:r>
    </w:p>
    <w:p w14:paraId="03E57A0F" w14:textId="77777777" w:rsidR="004F69D6" w:rsidRDefault="004F69D6" w:rsidP="0021796F">
      <w:r>
        <w:t>— </w:t>
      </w:r>
      <w:r w:rsidR="00000000" w:rsidRPr="00033231">
        <w:t>Maman</w:t>
      </w:r>
      <w:r>
        <w:t xml:space="preserve">, </w:t>
      </w:r>
      <w:r w:rsidR="00000000" w:rsidRPr="00033231">
        <w:t xml:space="preserve">pourquoi vous </w:t>
      </w:r>
      <w:proofErr w:type="spellStart"/>
      <w:r w:rsidR="00000000" w:rsidRPr="00033231">
        <w:t>fîtes</w:t>
      </w:r>
      <w:proofErr w:type="spellEnd"/>
      <w:r w:rsidR="00000000" w:rsidRPr="00033231">
        <w:t xml:space="preserve">-vous appeler </w:t>
      </w:r>
      <w:proofErr w:type="spellStart"/>
      <w:r w:rsidR="00000000" w:rsidRPr="00033231">
        <w:t>mistress</w:t>
      </w:r>
      <w:proofErr w:type="spellEnd"/>
      <w:r w:rsidR="00000000" w:rsidRPr="00033231">
        <w:t xml:space="preserve"> </w:t>
      </w:r>
      <w:proofErr w:type="spellStart"/>
      <w:r w:rsidR="00000000" w:rsidRPr="00033231">
        <w:t>Pryor</w:t>
      </w:r>
      <w:proofErr w:type="spellEnd"/>
      <w:r>
        <w:t> ?</w:t>
      </w:r>
    </w:p>
    <w:p w14:paraId="26EBB3BB" w14:textId="77777777" w:rsidR="004F69D6" w:rsidRDefault="004F69D6" w:rsidP="0021796F">
      <w:r>
        <w:t>— </w:t>
      </w:r>
      <w:r w:rsidR="00000000" w:rsidRPr="00033231">
        <w:t>C</w:t>
      </w:r>
      <w:r>
        <w:t>’</w:t>
      </w:r>
      <w:r w:rsidR="00000000" w:rsidRPr="00033231">
        <w:t>était un nom qui appartenait à la famille de ma mère</w:t>
      </w:r>
      <w:r>
        <w:t xml:space="preserve">. </w:t>
      </w:r>
      <w:r w:rsidR="00000000" w:rsidRPr="00033231">
        <w:t xml:space="preserve">Je le </w:t>
      </w:r>
      <w:proofErr w:type="spellStart"/>
      <w:r w:rsidR="00000000" w:rsidRPr="00033231">
        <w:t>pris</w:t>
      </w:r>
      <w:proofErr w:type="spellEnd"/>
      <w:r w:rsidR="00000000" w:rsidRPr="00033231">
        <w:t xml:space="preserve"> afin de vivre sans être inquiétée</w:t>
      </w:r>
      <w:r>
        <w:t xml:space="preserve">. </w:t>
      </w:r>
      <w:r w:rsidR="00000000" w:rsidRPr="00033231">
        <w:t>Le nom de mon mari rappelait trop vivement ma vie passée</w:t>
      </w:r>
      <w:r>
        <w:t xml:space="preserve">. </w:t>
      </w:r>
      <w:r w:rsidR="00000000" w:rsidRPr="00033231">
        <w:t>Je ne pouvais le souffrir</w:t>
      </w:r>
      <w:r>
        <w:t xml:space="preserve">. </w:t>
      </w:r>
      <w:r w:rsidR="00000000" w:rsidRPr="00033231">
        <w:t>D</w:t>
      </w:r>
      <w:r>
        <w:t>’</w:t>
      </w:r>
      <w:r w:rsidR="00000000" w:rsidRPr="00033231">
        <w:t>ailleurs</w:t>
      </w:r>
      <w:r>
        <w:t xml:space="preserve">, </w:t>
      </w:r>
      <w:r w:rsidR="00000000" w:rsidRPr="00033231">
        <w:t>des menaces me furent faites de me forcer à retou</w:t>
      </w:r>
      <w:r w:rsidR="00000000" w:rsidRPr="00033231">
        <w:t>r</w:t>
      </w:r>
      <w:r w:rsidR="00000000" w:rsidRPr="00033231">
        <w:t>ner dans mon esclavage</w:t>
      </w:r>
      <w:r>
        <w:t xml:space="preserve"> ; </w:t>
      </w:r>
      <w:r w:rsidR="00000000" w:rsidRPr="00033231">
        <w:t>cela ne se pouvait</w:t>
      </w:r>
      <w:r>
        <w:t xml:space="preserve"> : </w:t>
      </w:r>
      <w:r w:rsidR="00000000" w:rsidRPr="00033231">
        <w:t>j</w:t>
      </w:r>
      <w:r>
        <w:t>’</w:t>
      </w:r>
      <w:r w:rsidR="00000000" w:rsidRPr="00033231">
        <w:t>eusse préféré une bière pour lit</w:t>
      </w:r>
      <w:r>
        <w:t xml:space="preserve">, </w:t>
      </w:r>
      <w:r w:rsidR="00000000" w:rsidRPr="00033231">
        <w:t>un tombeau pour demeure</w:t>
      </w:r>
      <w:r>
        <w:t xml:space="preserve">. </w:t>
      </w:r>
      <w:r w:rsidR="00000000" w:rsidRPr="00033231">
        <w:t>Mon nouveau nom me protégea</w:t>
      </w:r>
      <w:r>
        <w:t xml:space="preserve"> ; </w:t>
      </w:r>
      <w:r w:rsidR="00000000" w:rsidRPr="00033231">
        <w:t>je repris sous son abri mon occupation d</w:t>
      </w:r>
      <w:r>
        <w:t>’</w:t>
      </w:r>
      <w:r w:rsidR="00000000" w:rsidRPr="00033231">
        <w:t>institutrice</w:t>
      </w:r>
      <w:r>
        <w:t xml:space="preserve">. </w:t>
      </w:r>
      <w:r w:rsidR="00000000" w:rsidRPr="00033231">
        <w:t>D</w:t>
      </w:r>
      <w:r>
        <w:t>’</w:t>
      </w:r>
      <w:r w:rsidR="00000000" w:rsidRPr="00033231">
        <w:t xml:space="preserve">abord elle me procura à peine les </w:t>
      </w:r>
      <w:r w:rsidR="00000000" w:rsidRPr="00033231">
        <w:lastRenderedPageBreak/>
        <w:t>moyens de v</w:t>
      </w:r>
      <w:r w:rsidR="00000000" w:rsidRPr="00033231">
        <w:t>i</w:t>
      </w:r>
      <w:r w:rsidR="00000000" w:rsidRPr="00033231">
        <w:t>vre</w:t>
      </w:r>
      <w:r>
        <w:t xml:space="preserve"> ; </w:t>
      </w:r>
      <w:r w:rsidR="00000000" w:rsidRPr="00033231">
        <w:t>mais combien la faim me semblait savoureuse</w:t>
      </w:r>
      <w:r>
        <w:t xml:space="preserve">, </w:t>
      </w:r>
      <w:r w:rsidR="00000000" w:rsidRPr="00033231">
        <w:t>lorsque je jeûnais en paix</w:t>
      </w:r>
      <w:r>
        <w:t xml:space="preserve"> ! </w:t>
      </w:r>
      <w:r w:rsidR="00000000" w:rsidRPr="00033231">
        <w:t>Combien me paraissaient sûrs l</w:t>
      </w:r>
      <w:r>
        <w:t>’</w:t>
      </w:r>
      <w:r w:rsidR="00000000" w:rsidRPr="00033231">
        <w:t>obscurité et le froid d</w:t>
      </w:r>
      <w:r>
        <w:t>’</w:t>
      </w:r>
      <w:r w:rsidR="00000000" w:rsidRPr="00033231">
        <w:t>un foyer sans feu</w:t>
      </w:r>
      <w:r>
        <w:t xml:space="preserve">, </w:t>
      </w:r>
      <w:r w:rsidR="00000000" w:rsidRPr="00033231">
        <w:t>lorsqu</w:t>
      </w:r>
      <w:r>
        <w:t>’</w:t>
      </w:r>
      <w:r w:rsidR="00000000" w:rsidRPr="00033231">
        <w:t>aucune lueur livide de terreur n</w:t>
      </w:r>
      <w:r>
        <w:t>’</w:t>
      </w:r>
      <w:r w:rsidR="00000000" w:rsidRPr="00033231">
        <w:t>en venait rougir la désolation</w:t>
      </w:r>
      <w:r>
        <w:t xml:space="preserve"> ! </w:t>
      </w:r>
      <w:r w:rsidR="00000000" w:rsidRPr="00033231">
        <w:t>Combien était sereine la sol</w:t>
      </w:r>
      <w:r w:rsidR="00000000" w:rsidRPr="00033231">
        <w:t>i</w:t>
      </w:r>
      <w:r w:rsidR="00000000" w:rsidRPr="00033231">
        <w:t>tude</w:t>
      </w:r>
      <w:r>
        <w:t xml:space="preserve">, </w:t>
      </w:r>
      <w:r w:rsidR="00000000" w:rsidRPr="00033231">
        <w:t>lorsque je ne craignais pas d</w:t>
      </w:r>
      <w:r>
        <w:t>’</w:t>
      </w:r>
      <w:r w:rsidR="00000000" w:rsidRPr="00033231">
        <w:t>y voir faire irruption le vice et la violence</w:t>
      </w:r>
      <w:r>
        <w:t> !</w:t>
      </w:r>
    </w:p>
    <w:p w14:paraId="25129C9E" w14:textId="77777777" w:rsidR="004F69D6" w:rsidRDefault="004F69D6" w:rsidP="0021796F">
      <w:r>
        <w:t>— </w:t>
      </w:r>
      <w:r w:rsidR="00000000" w:rsidRPr="00033231">
        <w:t>Mais</w:t>
      </w:r>
      <w:r>
        <w:t xml:space="preserve">, </w:t>
      </w:r>
      <w:r w:rsidR="00000000" w:rsidRPr="00033231">
        <w:t>maman</w:t>
      </w:r>
      <w:r>
        <w:t xml:space="preserve">, </w:t>
      </w:r>
      <w:r w:rsidR="00000000" w:rsidRPr="00033231">
        <w:t>vous étiez venue déjà dans ce pays</w:t>
      </w:r>
      <w:r>
        <w:t xml:space="preserve"> ; </w:t>
      </w:r>
      <w:r w:rsidR="00000000" w:rsidRPr="00033231">
        <w:t>co</w:t>
      </w:r>
      <w:r w:rsidR="00000000" w:rsidRPr="00033231">
        <w:t>m</w:t>
      </w:r>
      <w:r w:rsidR="00000000" w:rsidRPr="00033231">
        <w:t>ment</w:t>
      </w:r>
      <w:r>
        <w:t xml:space="preserve">, </w:t>
      </w:r>
      <w:r w:rsidR="00000000" w:rsidRPr="00033231">
        <w:t xml:space="preserve">lorsque vous y avez reparu avec miss </w:t>
      </w:r>
      <w:proofErr w:type="spellStart"/>
      <w:r w:rsidR="00000000" w:rsidRPr="00033231">
        <w:t>Keeldar</w:t>
      </w:r>
      <w:proofErr w:type="spellEnd"/>
      <w:r>
        <w:t xml:space="preserve">, </w:t>
      </w:r>
      <w:r w:rsidR="00000000" w:rsidRPr="00033231">
        <w:t>n</w:t>
      </w:r>
      <w:r>
        <w:t>’</w:t>
      </w:r>
      <w:r w:rsidR="00000000" w:rsidRPr="00033231">
        <w:t>avez-vous pas été reconnue</w:t>
      </w:r>
      <w:r>
        <w:t> ?</w:t>
      </w:r>
    </w:p>
    <w:p w14:paraId="1E75B09F" w14:textId="77777777" w:rsidR="004F69D6" w:rsidRDefault="004F69D6" w:rsidP="0021796F">
      <w:r>
        <w:t>— </w:t>
      </w:r>
      <w:r w:rsidR="00000000" w:rsidRPr="00033231">
        <w:t>J</w:t>
      </w:r>
      <w:r>
        <w:t>’</w:t>
      </w:r>
      <w:r w:rsidR="00000000" w:rsidRPr="00033231">
        <w:t>y fis seulement une courte visite comme fiancée</w:t>
      </w:r>
      <w:r>
        <w:t xml:space="preserve">, </w:t>
      </w:r>
      <w:r w:rsidR="00000000" w:rsidRPr="00033231">
        <w:t>il y a une vingtaine d</w:t>
      </w:r>
      <w:r>
        <w:t>’</w:t>
      </w:r>
      <w:r w:rsidR="00000000" w:rsidRPr="00033231">
        <w:t>années</w:t>
      </w:r>
      <w:r>
        <w:t xml:space="preserve"> ; </w:t>
      </w:r>
      <w:r w:rsidR="00000000" w:rsidRPr="00033231">
        <w:t>alors</w:t>
      </w:r>
      <w:r>
        <w:t xml:space="preserve">, </w:t>
      </w:r>
      <w:r w:rsidR="00000000" w:rsidRPr="00033231">
        <w:t>j</w:t>
      </w:r>
      <w:r>
        <w:t>’</w:t>
      </w:r>
      <w:r w:rsidR="00000000" w:rsidRPr="00033231">
        <w:t>étais bien différente de ce que je suis aujourd</w:t>
      </w:r>
      <w:r>
        <w:t>’</w:t>
      </w:r>
      <w:r w:rsidR="00000000" w:rsidRPr="00033231">
        <w:t>hui</w:t>
      </w:r>
      <w:r>
        <w:t xml:space="preserve"> ; </w:t>
      </w:r>
      <w:r w:rsidR="00000000" w:rsidRPr="00033231">
        <w:t>j</w:t>
      </w:r>
      <w:r>
        <w:t>’</w:t>
      </w:r>
      <w:r w:rsidR="00000000" w:rsidRPr="00033231">
        <w:t>étais svelte</w:t>
      </w:r>
      <w:r>
        <w:t xml:space="preserve">, </w:t>
      </w:r>
      <w:r w:rsidR="00000000" w:rsidRPr="00033231">
        <w:t>presque aussi svelte que l</w:t>
      </w:r>
      <w:r>
        <w:t>’</w:t>
      </w:r>
      <w:r w:rsidR="00000000" w:rsidRPr="00033231">
        <w:t>est ma fille</w:t>
      </w:r>
      <w:r>
        <w:t xml:space="preserve"> : </w:t>
      </w:r>
      <w:r w:rsidR="00000000" w:rsidRPr="00033231">
        <w:t>mon teint</w:t>
      </w:r>
      <w:r>
        <w:t xml:space="preserve">, </w:t>
      </w:r>
      <w:r w:rsidR="00000000" w:rsidRPr="00033231">
        <w:t>mes traits même ne sont plus les mêmes</w:t>
      </w:r>
      <w:r>
        <w:t xml:space="preserve"> ; </w:t>
      </w:r>
      <w:r w:rsidR="00000000" w:rsidRPr="00033231">
        <w:t>mes cheveux</w:t>
      </w:r>
      <w:r>
        <w:t xml:space="preserve">, </w:t>
      </w:r>
      <w:r w:rsidR="00000000" w:rsidRPr="00033231">
        <w:t>la coupe de mes vêtements</w:t>
      </w:r>
      <w:r>
        <w:t xml:space="preserve">, </w:t>
      </w:r>
      <w:r w:rsidR="00000000" w:rsidRPr="00033231">
        <w:t>tout est changé</w:t>
      </w:r>
      <w:r>
        <w:t xml:space="preserve">. </w:t>
      </w:r>
      <w:r w:rsidR="00000000" w:rsidRPr="00033231">
        <w:t>Vous fig</w:t>
      </w:r>
      <w:r w:rsidR="00000000" w:rsidRPr="00033231">
        <w:t>u</w:t>
      </w:r>
      <w:r w:rsidR="00000000" w:rsidRPr="00033231">
        <w:t>rez-vous votre mère mince et frêle</w:t>
      </w:r>
      <w:r>
        <w:t xml:space="preserve">, </w:t>
      </w:r>
      <w:r w:rsidR="00000000" w:rsidRPr="00033231">
        <w:t>vêtue de mousseline bla</w:t>
      </w:r>
      <w:r w:rsidR="00000000" w:rsidRPr="00033231">
        <w:t>n</w:t>
      </w:r>
      <w:r w:rsidR="00000000" w:rsidRPr="00033231">
        <w:t>che</w:t>
      </w:r>
      <w:r>
        <w:t xml:space="preserve">, </w:t>
      </w:r>
      <w:r w:rsidR="00000000" w:rsidRPr="00033231">
        <w:t>les bras nu</w:t>
      </w:r>
      <w:r w:rsidR="00000000">
        <w:t>s</w:t>
      </w:r>
      <w:r>
        <w:t xml:space="preserve">, </w:t>
      </w:r>
      <w:r w:rsidR="00000000" w:rsidRPr="00033231">
        <w:t>avec des colliers et des bracelets</w:t>
      </w:r>
      <w:r>
        <w:t xml:space="preserve">, </w:t>
      </w:r>
      <w:r w:rsidR="00000000" w:rsidRPr="00033231">
        <w:t>et les ch</w:t>
      </w:r>
      <w:r w:rsidR="00000000" w:rsidRPr="00033231">
        <w:t>e</w:t>
      </w:r>
      <w:r w:rsidR="00000000" w:rsidRPr="00033231">
        <w:t>veux disposés en boucles rondes à la grecque au-dessus du front</w:t>
      </w:r>
      <w:r>
        <w:t> ?</w:t>
      </w:r>
    </w:p>
    <w:p w14:paraId="1BD19A61" w14:textId="560F27C6" w:rsidR="00000000" w:rsidRPr="00033231" w:rsidRDefault="004F69D6" w:rsidP="0021796F">
      <w:r>
        <w:t>— </w:t>
      </w:r>
      <w:r w:rsidR="00000000" w:rsidRPr="00033231">
        <w:t>Vous devez vraiment avoir été bien différente</w:t>
      </w:r>
      <w:r>
        <w:t xml:space="preserve">. </w:t>
      </w:r>
      <w:r w:rsidR="00000000" w:rsidRPr="00033231">
        <w:t>Maman</w:t>
      </w:r>
      <w:r>
        <w:t xml:space="preserve">, </w:t>
      </w:r>
      <w:r w:rsidR="00000000" w:rsidRPr="00033231">
        <w:t>j</w:t>
      </w:r>
      <w:r>
        <w:t>’</w:t>
      </w:r>
      <w:r w:rsidR="00000000" w:rsidRPr="00033231">
        <w:t>entends la porte d</w:t>
      </w:r>
      <w:r>
        <w:t>’</w:t>
      </w:r>
      <w:r w:rsidR="00000000" w:rsidRPr="00033231">
        <w:t>entrée s</w:t>
      </w:r>
      <w:r>
        <w:t>’</w:t>
      </w:r>
      <w:r w:rsidR="00000000" w:rsidRPr="00033231">
        <w:t>ouvrir</w:t>
      </w:r>
      <w:r>
        <w:t xml:space="preserve">. </w:t>
      </w:r>
      <w:r w:rsidR="00000000" w:rsidRPr="00033231">
        <w:t>Si c</w:t>
      </w:r>
      <w:r>
        <w:t>’</w:t>
      </w:r>
      <w:r w:rsidR="00000000" w:rsidRPr="00033231">
        <w:t>est mon oncle qui re</w:t>
      </w:r>
      <w:r w:rsidR="00000000" w:rsidRPr="00033231">
        <w:t>n</w:t>
      </w:r>
      <w:r w:rsidR="00000000" w:rsidRPr="00033231">
        <w:t>tre</w:t>
      </w:r>
      <w:r>
        <w:t xml:space="preserve">, </w:t>
      </w:r>
      <w:r w:rsidR="00000000" w:rsidRPr="00033231">
        <w:t>priez-le de monter l</w:t>
      </w:r>
      <w:r>
        <w:t>’</w:t>
      </w:r>
      <w:r w:rsidR="00000000" w:rsidRPr="00033231">
        <w:t>escalier et de me donner l</w:t>
      </w:r>
      <w:r>
        <w:t>’</w:t>
      </w:r>
      <w:r w:rsidR="00000000" w:rsidRPr="00033231">
        <w:t>assurance que je suis bien éveillée et que je n</w:t>
      </w:r>
      <w:r>
        <w:t>’</w:t>
      </w:r>
      <w:r w:rsidR="00000000" w:rsidRPr="00033231">
        <w:t>ai pas le délire</w:t>
      </w:r>
      <w:r>
        <w:t>. »</w:t>
      </w:r>
    </w:p>
    <w:p w14:paraId="032BF4C6" w14:textId="77777777" w:rsidR="004F69D6" w:rsidRDefault="00000000" w:rsidP="0021796F">
      <w:r w:rsidRPr="00033231">
        <w:t>Le recteur</w:t>
      </w:r>
      <w:r w:rsidR="004F69D6">
        <w:t xml:space="preserve">, </w:t>
      </w:r>
      <w:r w:rsidRPr="00033231">
        <w:t>de son propre mouvement</w:t>
      </w:r>
      <w:r w:rsidR="004F69D6">
        <w:t xml:space="preserve">, </w:t>
      </w:r>
      <w:r w:rsidRPr="00033231">
        <w:t>montait l</w:t>
      </w:r>
      <w:r w:rsidR="004F69D6">
        <w:t>’</w:t>
      </w:r>
      <w:r w:rsidRPr="00033231">
        <w:t>escalier</w:t>
      </w:r>
      <w:r w:rsidR="004F69D6">
        <w:t xml:space="preserve">, </w:t>
      </w:r>
      <w:r w:rsidRPr="00033231">
        <w:t xml:space="preserve">et </w:t>
      </w:r>
      <w:proofErr w:type="spellStart"/>
      <w:r w:rsidRPr="00033231">
        <w:t>mistress</w:t>
      </w:r>
      <w:proofErr w:type="spellEnd"/>
      <w:r w:rsidRPr="00033231">
        <w:t xml:space="preserve"> </w:t>
      </w:r>
      <w:proofErr w:type="spellStart"/>
      <w:r w:rsidRPr="00033231">
        <w:t>Pryor</w:t>
      </w:r>
      <w:proofErr w:type="spellEnd"/>
      <w:r w:rsidRPr="00033231">
        <w:t xml:space="preserve"> l</w:t>
      </w:r>
      <w:r w:rsidR="004F69D6">
        <w:t>’</w:t>
      </w:r>
      <w:r w:rsidRPr="00033231">
        <w:t>appela dans la chambre de sa nièce</w:t>
      </w:r>
      <w:r w:rsidR="004F69D6">
        <w:t>.</w:t>
      </w:r>
    </w:p>
    <w:p w14:paraId="3E6733CB" w14:textId="77777777" w:rsidR="004F69D6" w:rsidRDefault="004F69D6" w:rsidP="0021796F">
      <w:r>
        <w:t>« </w:t>
      </w:r>
      <w:r w:rsidR="00000000" w:rsidRPr="00033231">
        <w:t>Elle ne va pas plus mal</w:t>
      </w:r>
      <w:r>
        <w:t xml:space="preserve">, </w:t>
      </w:r>
      <w:r w:rsidR="00000000" w:rsidRPr="00033231">
        <w:t>j</w:t>
      </w:r>
      <w:r>
        <w:t>’</w:t>
      </w:r>
      <w:r w:rsidR="00000000" w:rsidRPr="00033231">
        <w:t>espère</w:t>
      </w:r>
      <w:r>
        <w:t xml:space="preserve"> ? </w:t>
      </w:r>
      <w:r w:rsidR="00000000" w:rsidRPr="00033231">
        <w:t>demanda-t-il avec e</w:t>
      </w:r>
      <w:r w:rsidR="00000000" w:rsidRPr="00033231">
        <w:t>m</w:t>
      </w:r>
      <w:r w:rsidR="00000000" w:rsidRPr="00033231">
        <w:t>pressement</w:t>
      </w:r>
      <w:r>
        <w:t>.</w:t>
      </w:r>
    </w:p>
    <w:p w14:paraId="24935379" w14:textId="77777777" w:rsidR="004F69D6" w:rsidRDefault="004F69D6" w:rsidP="0021796F">
      <w:r>
        <w:t>— </w:t>
      </w:r>
      <w:r w:rsidR="00000000" w:rsidRPr="00033231">
        <w:t>Je pense qu</w:t>
      </w:r>
      <w:r>
        <w:t>’</w:t>
      </w:r>
      <w:r w:rsidR="00000000" w:rsidRPr="00033231">
        <w:t>elle est mieux</w:t>
      </w:r>
      <w:r>
        <w:t xml:space="preserve"> ; </w:t>
      </w:r>
      <w:r w:rsidR="00000000" w:rsidRPr="00033231">
        <w:t>elle est disposée à causer</w:t>
      </w:r>
      <w:r>
        <w:t xml:space="preserve"> ; </w:t>
      </w:r>
      <w:r w:rsidR="00000000" w:rsidRPr="00033231">
        <w:t>e</w:t>
      </w:r>
      <w:r w:rsidR="00000000" w:rsidRPr="00033231">
        <w:t>l</w:t>
      </w:r>
      <w:r w:rsidR="00000000" w:rsidRPr="00033231">
        <w:t>le semble plus forte</w:t>
      </w:r>
      <w:r>
        <w:t>.</w:t>
      </w:r>
    </w:p>
    <w:p w14:paraId="767C8AF8" w14:textId="77777777" w:rsidR="004F69D6" w:rsidRDefault="004F69D6" w:rsidP="0021796F">
      <w:r>
        <w:lastRenderedPageBreak/>
        <w:t>— </w:t>
      </w:r>
      <w:r w:rsidR="00000000" w:rsidRPr="00033231">
        <w:t>Bien</w:t>
      </w:r>
      <w:r>
        <w:t xml:space="preserve"> ! </w:t>
      </w:r>
      <w:r w:rsidR="00000000" w:rsidRPr="00033231">
        <w:t>dit-il en arpentant rapidement la chambre</w:t>
      </w:r>
      <w:r>
        <w:t xml:space="preserve">. </w:t>
      </w:r>
      <w:r w:rsidR="00000000" w:rsidRPr="00033231">
        <w:t>Ah</w:t>
      </w:r>
      <w:r>
        <w:t xml:space="preserve"> ! </w:t>
      </w:r>
      <w:r w:rsidR="00000000" w:rsidRPr="00033231">
        <w:t>Cary</w:t>
      </w:r>
      <w:r>
        <w:t xml:space="preserve"> ! </w:t>
      </w:r>
      <w:r w:rsidR="00000000" w:rsidRPr="00033231">
        <w:t>comment allez-vous</w:t>
      </w:r>
      <w:r>
        <w:t xml:space="preserve"> ? </w:t>
      </w:r>
      <w:r w:rsidR="00000000" w:rsidRPr="00033231">
        <w:t>Avez-vous bu ma tasse de thé</w:t>
      </w:r>
      <w:r>
        <w:t xml:space="preserve"> ? </w:t>
      </w:r>
      <w:r w:rsidR="00000000" w:rsidRPr="00033231">
        <w:t>Je l</w:t>
      </w:r>
      <w:r>
        <w:t>’</w:t>
      </w:r>
      <w:r w:rsidR="00000000" w:rsidRPr="00033231">
        <w:t>avais préparée pour vous comme je l</w:t>
      </w:r>
      <w:r>
        <w:t>’</w:t>
      </w:r>
      <w:r w:rsidR="00000000" w:rsidRPr="00033231">
        <w:t>aime</w:t>
      </w:r>
      <w:r>
        <w:t>.</w:t>
      </w:r>
    </w:p>
    <w:p w14:paraId="04A17D90" w14:textId="42F61B27" w:rsidR="00000000" w:rsidRPr="00033231" w:rsidRDefault="004F69D6" w:rsidP="0021796F">
      <w:r>
        <w:t>— </w:t>
      </w:r>
      <w:r w:rsidR="00000000" w:rsidRPr="00033231">
        <w:t>Je l</w:t>
      </w:r>
      <w:r>
        <w:t>’</w:t>
      </w:r>
      <w:r w:rsidR="00000000" w:rsidRPr="00033231">
        <w:t>ai bue jusqu</w:t>
      </w:r>
      <w:r>
        <w:t>’</w:t>
      </w:r>
      <w:r w:rsidR="00000000" w:rsidRPr="00033231">
        <w:t>à la dernière goutte</w:t>
      </w:r>
      <w:r>
        <w:t xml:space="preserve"> ; </w:t>
      </w:r>
      <w:r w:rsidR="00000000" w:rsidRPr="00033231">
        <w:t>elle m</w:t>
      </w:r>
      <w:r>
        <w:t>’</w:t>
      </w:r>
      <w:r w:rsidR="00000000" w:rsidRPr="00033231">
        <w:t>a fait du bien</w:t>
      </w:r>
      <w:r>
        <w:t xml:space="preserve">. </w:t>
      </w:r>
      <w:r w:rsidR="00000000" w:rsidRPr="00033231">
        <w:t>Je désire avoir de la société</w:t>
      </w:r>
      <w:r>
        <w:t xml:space="preserve">, </w:t>
      </w:r>
      <w:r w:rsidR="00000000" w:rsidRPr="00033231">
        <w:t>et j</w:t>
      </w:r>
      <w:r>
        <w:t>’</w:t>
      </w:r>
      <w:r w:rsidR="00000000" w:rsidRPr="00033231">
        <w:t xml:space="preserve">ai prié </w:t>
      </w:r>
      <w:proofErr w:type="spellStart"/>
      <w:r w:rsidR="00000000" w:rsidRPr="00033231">
        <w:t>mistress</w:t>
      </w:r>
      <w:proofErr w:type="spellEnd"/>
      <w:r w:rsidR="00000000" w:rsidRPr="00033231">
        <w:t xml:space="preserve"> </w:t>
      </w:r>
      <w:proofErr w:type="spellStart"/>
      <w:r w:rsidR="00000000" w:rsidRPr="00033231">
        <w:t>Pryor</w:t>
      </w:r>
      <w:proofErr w:type="spellEnd"/>
      <w:r w:rsidR="00000000" w:rsidRPr="00033231">
        <w:t xml:space="preserve"> de vous appeler auprès de moi</w:t>
      </w:r>
      <w:r>
        <w:t>. »</w:t>
      </w:r>
    </w:p>
    <w:p w14:paraId="5DE754FA" w14:textId="77777777" w:rsidR="004F69D6" w:rsidRDefault="00000000" w:rsidP="0021796F">
      <w:r w:rsidRPr="00033231">
        <w:t>Le respectable ecclésiastique paraissait à la fois content et embarrassé</w:t>
      </w:r>
      <w:r w:rsidR="004F69D6">
        <w:t xml:space="preserve">. </w:t>
      </w:r>
      <w:r w:rsidRPr="00033231">
        <w:t>Il était assez disposé à accorder sa compagnie à sa nièce malade</w:t>
      </w:r>
      <w:r w:rsidR="004F69D6">
        <w:t xml:space="preserve">, </w:t>
      </w:r>
      <w:r w:rsidRPr="00033231">
        <w:t>puisque c</w:t>
      </w:r>
      <w:r w:rsidR="004F69D6">
        <w:t>’</w:t>
      </w:r>
      <w:r w:rsidRPr="00033231">
        <w:t>était son caprice</w:t>
      </w:r>
      <w:r w:rsidR="004F69D6">
        <w:t xml:space="preserve"> ; </w:t>
      </w:r>
      <w:r w:rsidRPr="00033231">
        <w:t>mais comment e</w:t>
      </w:r>
      <w:r w:rsidRPr="00033231">
        <w:t>m</w:t>
      </w:r>
      <w:r w:rsidRPr="00033231">
        <w:t>ployer ces dix minutes</w:t>
      </w:r>
      <w:r w:rsidR="004F69D6">
        <w:t xml:space="preserve">, </w:t>
      </w:r>
      <w:r w:rsidRPr="00033231">
        <w:t>il n</w:t>
      </w:r>
      <w:r w:rsidR="004F69D6">
        <w:t>’</w:t>
      </w:r>
      <w:r w:rsidRPr="00033231">
        <w:t>en savait rien</w:t>
      </w:r>
      <w:r w:rsidR="004F69D6">
        <w:t xml:space="preserve">. </w:t>
      </w:r>
      <w:r w:rsidRPr="00033231">
        <w:t>Il toussait</w:t>
      </w:r>
      <w:r w:rsidR="004F69D6">
        <w:t xml:space="preserve">, </w:t>
      </w:r>
      <w:r w:rsidRPr="00033231">
        <w:t>il s</w:t>
      </w:r>
      <w:r w:rsidR="004F69D6">
        <w:t>’</w:t>
      </w:r>
      <w:r w:rsidRPr="00033231">
        <w:t>agitait</w:t>
      </w:r>
      <w:r w:rsidR="004F69D6">
        <w:t>.</w:t>
      </w:r>
    </w:p>
    <w:p w14:paraId="24F7BD4D" w14:textId="77777777" w:rsidR="004F69D6" w:rsidRDefault="004F69D6" w:rsidP="0021796F">
      <w:r>
        <w:t>« </w:t>
      </w:r>
      <w:r w:rsidR="00000000" w:rsidRPr="00033231">
        <w:t>Vous serez debout dans un instant</w:t>
      </w:r>
      <w:r>
        <w:t xml:space="preserve">, </w:t>
      </w:r>
      <w:r w:rsidR="00000000" w:rsidRPr="00033231">
        <w:t>dit-il afin de dire quelque chose</w:t>
      </w:r>
      <w:r>
        <w:t xml:space="preserve">. </w:t>
      </w:r>
      <w:r w:rsidR="00000000" w:rsidRPr="00033231">
        <w:t>Cette petite faiblesse sera bientôt passée</w:t>
      </w:r>
      <w:r>
        <w:t xml:space="preserve"> ; </w:t>
      </w:r>
      <w:r w:rsidR="00000000" w:rsidRPr="00033231">
        <w:t>et alors vous boirez du porto</w:t>
      </w:r>
      <w:r>
        <w:t xml:space="preserve">, </w:t>
      </w:r>
      <w:r w:rsidR="00000000" w:rsidRPr="00033231">
        <w:t>une pipe</w:t>
      </w:r>
      <w:r>
        <w:t xml:space="preserve">, </w:t>
      </w:r>
      <w:r w:rsidR="00000000" w:rsidRPr="00033231">
        <w:t>si vous le pouvez</w:t>
      </w:r>
      <w:r>
        <w:t xml:space="preserve">, </w:t>
      </w:r>
      <w:r w:rsidR="00000000" w:rsidRPr="00033231">
        <w:t>et vous mangerez du gibier et des huîtres</w:t>
      </w:r>
      <w:r>
        <w:t xml:space="preserve"> ; </w:t>
      </w:r>
      <w:r w:rsidR="00000000" w:rsidRPr="00033231">
        <w:t>je m</w:t>
      </w:r>
      <w:r>
        <w:t>’</w:t>
      </w:r>
      <w:r w:rsidR="00000000" w:rsidRPr="00033231">
        <w:t>en procurerai pour vous</w:t>
      </w:r>
      <w:r>
        <w:t xml:space="preserve">, </w:t>
      </w:r>
      <w:r w:rsidR="00000000" w:rsidRPr="00033231">
        <w:t>s</w:t>
      </w:r>
      <w:r>
        <w:t>’</w:t>
      </w:r>
      <w:r w:rsidR="00000000" w:rsidRPr="00033231">
        <w:t>il est possible d</w:t>
      </w:r>
      <w:r>
        <w:t>’</w:t>
      </w:r>
      <w:r w:rsidR="00000000" w:rsidRPr="00033231">
        <w:t>en avoir quelque part</w:t>
      </w:r>
      <w:r>
        <w:t xml:space="preserve">. </w:t>
      </w:r>
      <w:r w:rsidR="00000000" w:rsidRPr="00033231">
        <w:t>S</w:t>
      </w:r>
      <w:r>
        <w:t>’</w:t>
      </w:r>
      <w:r w:rsidR="00000000" w:rsidRPr="00033231">
        <w:t>il plaît à Dieu</w:t>
      </w:r>
      <w:r>
        <w:t xml:space="preserve">, </w:t>
      </w:r>
      <w:r w:rsidR="00000000" w:rsidRPr="00033231">
        <w:t>nous vous rendrons bientôt aussi forte que Samson</w:t>
      </w:r>
      <w:r>
        <w:t>.</w:t>
      </w:r>
    </w:p>
    <w:p w14:paraId="7D3FED59" w14:textId="77777777" w:rsidR="004F69D6" w:rsidRDefault="004F69D6" w:rsidP="0021796F">
      <w:r>
        <w:t>— </w:t>
      </w:r>
      <w:r w:rsidR="00000000" w:rsidRPr="00033231">
        <w:t>Qui est cette lady</w:t>
      </w:r>
      <w:r>
        <w:t xml:space="preserve">, </w:t>
      </w:r>
      <w:r w:rsidR="00000000" w:rsidRPr="00033231">
        <w:t>mon oncle</w:t>
      </w:r>
      <w:r>
        <w:t xml:space="preserve">, </w:t>
      </w:r>
      <w:r w:rsidR="00000000" w:rsidRPr="00033231">
        <w:t>qui est debout à côté de vous au pied de mon lit</w:t>
      </w:r>
      <w:r>
        <w:t> ?</w:t>
      </w:r>
    </w:p>
    <w:p w14:paraId="3A3BBA19" w14:textId="77777777" w:rsidR="004F69D6" w:rsidRDefault="004F69D6" w:rsidP="0021796F">
      <w:r>
        <w:t>— </w:t>
      </w:r>
      <w:r w:rsidR="00000000" w:rsidRPr="00033231">
        <w:t>Bon Dieu</w:t>
      </w:r>
      <w:r>
        <w:t xml:space="preserve"> ! </w:t>
      </w:r>
      <w:r w:rsidR="00000000" w:rsidRPr="00033231">
        <w:t>s</w:t>
      </w:r>
      <w:r>
        <w:t>’</w:t>
      </w:r>
      <w:r w:rsidR="00000000" w:rsidRPr="00033231">
        <w:t>écria-t-il</w:t>
      </w:r>
      <w:r>
        <w:t xml:space="preserve"> ; </w:t>
      </w:r>
      <w:r w:rsidR="00000000" w:rsidRPr="00033231">
        <w:t>est-ce que sa raison voyage e</w:t>
      </w:r>
      <w:r w:rsidR="00000000" w:rsidRPr="00033231">
        <w:t>n</w:t>
      </w:r>
      <w:r w:rsidR="00000000" w:rsidRPr="00033231">
        <w:t>c</w:t>
      </w:r>
      <w:r w:rsidR="00000000" w:rsidRPr="00033231">
        <w:t>o</w:t>
      </w:r>
      <w:r w:rsidR="00000000" w:rsidRPr="00033231">
        <w:t>re</w:t>
      </w:r>
      <w:r>
        <w:t xml:space="preserve">, </w:t>
      </w:r>
      <w:r w:rsidR="00000000" w:rsidRPr="00033231">
        <w:t>madame</w:t>
      </w:r>
      <w:r>
        <w:t> ?</w:t>
      </w:r>
    </w:p>
    <w:p w14:paraId="7DF0120D" w14:textId="77777777" w:rsidR="004F69D6" w:rsidRDefault="00000000" w:rsidP="0021796F">
      <w:proofErr w:type="spellStart"/>
      <w:r w:rsidRPr="00033231">
        <w:t>Mistress</w:t>
      </w:r>
      <w:proofErr w:type="spellEnd"/>
      <w:r w:rsidRPr="00033231">
        <w:t xml:space="preserve"> </w:t>
      </w:r>
      <w:proofErr w:type="spellStart"/>
      <w:r w:rsidRPr="00033231">
        <w:t>Pryor</w:t>
      </w:r>
      <w:proofErr w:type="spellEnd"/>
      <w:r w:rsidRPr="00033231">
        <w:t xml:space="preserve"> sourit</w:t>
      </w:r>
      <w:r w:rsidR="004F69D6">
        <w:t>.</w:t>
      </w:r>
    </w:p>
    <w:p w14:paraId="3197E132" w14:textId="77777777" w:rsidR="004F69D6" w:rsidRDefault="004F69D6" w:rsidP="0021796F">
      <w:r>
        <w:t>« </w:t>
      </w:r>
      <w:r w:rsidR="00000000" w:rsidRPr="00033231">
        <w:t>Je voyage dans un agréable monde</w:t>
      </w:r>
      <w:r>
        <w:t xml:space="preserve">, </w:t>
      </w:r>
      <w:r w:rsidR="00000000" w:rsidRPr="00033231">
        <w:t>dit Caroline d</w:t>
      </w:r>
      <w:r>
        <w:t>’</w:t>
      </w:r>
      <w:r w:rsidR="00000000" w:rsidRPr="00033231">
        <w:t>une voix douce et heureuse</w:t>
      </w:r>
      <w:r>
        <w:t xml:space="preserve">, </w:t>
      </w:r>
      <w:r w:rsidR="00000000" w:rsidRPr="00033231">
        <w:t>et j</w:t>
      </w:r>
      <w:r>
        <w:t>’</w:t>
      </w:r>
      <w:r w:rsidR="00000000" w:rsidRPr="00033231">
        <w:t>ai besoin que vous me disiez si c</w:t>
      </w:r>
      <w:r>
        <w:t>’</w:t>
      </w:r>
      <w:r w:rsidR="00000000" w:rsidRPr="00033231">
        <w:t>est une réalité ou une vision</w:t>
      </w:r>
      <w:r>
        <w:t xml:space="preserve">. </w:t>
      </w:r>
      <w:r w:rsidR="00000000" w:rsidRPr="00033231">
        <w:t>Quelle est cette lady</w:t>
      </w:r>
      <w:r>
        <w:t xml:space="preserve"> ? </w:t>
      </w:r>
      <w:r w:rsidR="00000000" w:rsidRPr="00033231">
        <w:t>donnez-lui un nom</w:t>
      </w:r>
      <w:r>
        <w:t xml:space="preserve">, </w:t>
      </w:r>
      <w:r w:rsidR="00000000" w:rsidRPr="00033231">
        <w:t>mon oncle</w:t>
      </w:r>
      <w:r>
        <w:t>.</w:t>
      </w:r>
    </w:p>
    <w:p w14:paraId="676792D3" w14:textId="77777777" w:rsidR="004F69D6" w:rsidRDefault="004F69D6" w:rsidP="0021796F">
      <w:r>
        <w:t>— </w:t>
      </w:r>
      <w:r w:rsidR="00000000" w:rsidRPr="00033231">
        <w:t xml:space="preserve">Il faut faire appeler de nouveau le docteur </w:t>
      </w:r>
      <w:proofErr w:type="spellStart"/>
      <w:r w:rsidR="00000000" w:rsidRPr="00033231">
        <w:t>Riles</w:t>
      </w:r>
      <w:proofErr w:type="spellEnd"/>
      <w:r>
        <w:t xml:space="preserve">, </w:t>
      </w:r>
      <w:r w:rsidR="00000000" w:rsidRPr="00033231">
        <w:t>ou pl</w:t>
      </w:r>
      <w:r w:rsidR="00000000" w:rsidRPr="00033231">
        <w:t>u</w:t>
      </w:r>
      <w:r w:rsidR="00000000" w:rsidRPr="00033231">
        <w:t xml:space="preserve">tôt encore </w:t>
      </w:r>
      <w:r w:rsidR="00000000" w:rsidRPr="00033231">
        <w:t>Mac Turk</w:t>
      </w:r>
      <w:r>
        <w:t xml:space="preserve"> : </w:t>
      </w:r>
      <w:r w:rsidR="00000000" w:rsidRPr="00033231">
        <w:t>il est moins charlatan</w:t>
      </w:r>
      <w:r>
        <w:t xml:space="preserve">. </w:t>
      </w:r>
      <w:r w:rsidR="00000000" w:rsidRPr="00033231">
        <w:t>Il faut que Thomas selle le poney et aille le chercher</w:t>
      </w:r>
      <w:r>
        <w:t>.</w:t>
      </w:r>
    </w:p>
    <w:p w14:paraId="0D23BA37" w14:textId="2AA7189A" w:rsidR="00000000" w:rsidRPr="00033231" w:rsidRDefault="004F69D6" w:rsidP="0021796F">
      <w:r>
        <w:lastRenderedPageBreak/>
        <w:t>— </w:t>
      </w:r>
      <w:r w:rsidR="00000000" w:rsidRPr="00033231">
        <w:t>Non</w:t>
      </w:r>
      <w:r>
        <w:t xml:space="preserve">, </w:t>
      </w:r>
      <w:r w:rsidR="00000000" w:rsidRPr="00033231">
        <w:t>je n</w:t>
      </w:r>
      <w:r>
        <w:t>’</w:t>
      </w:r>
      <w:r w:rsidR="00000000" w:rsidRPr="00033231">
        <w:t>ai pas besoin de docteur</w:t>
      </w:r>
      <w:r>
        <w:t xml:space="preserve">, </w:t>
      </w:r>
      <w:r w:rsidR="00000000" w:rsidRPr="00033231">
        <w:t>mon oncle</w:t>
      </w:r>
      <w:r>
        <w:t xml:space="preserve"> ; </w:t>
      </w:r>
      <w:r w:rsidR="00000000" w:rsidRPr="00033231">
        <w:t>maman sera mon seul médecin</w:t>
      </w:r>
      <w:r>
        <w:t xml:space="preserve">. </w:t>
      </w:r>
      <w:r w:rsidR="00000000" w:rsidRPr="00033231">
        <w:t>Maintenant</w:t>
      </w:r>
      <w:r>
        <w:t xml:space="preserve">, </w:t>
      </w:r>
      <w:r w:rsidR="00000000" w:rsidRPr="00033231">
        <w:t>comprenez-vous</w:t>
      </w:r>
      <w:r>
        <w:t xml:space="preserve">, </w:t>
      </w:r>
      <w:r w:rsidR="00000000" w:rsidRPr="00033231">
        <w:t>mon o</w:t>
      </w:r>
      <w:r w:rsidR="00000000" w:rsidRPr="00033231">
        <w:t>n</w:t>
      </w:r>
      <w:r w:rsidR="00000000" w:rsidRPr="00033231">
        <w:t>cle</w:t>
      </w:r>
      <w:r>
        <w:t> ? »</w:t>
      </w:r>
    </w:p>
    <w:p w14:paraId="2DFB765B" w14:textId="44EC60DA" w:rsidR="004F69D6" w:rsidRDefault="004F69D6" w:rsidP="0021796F">
      <w:r>
        <w:t>M. </w:t>
      </w:r>
      <w:proofErr w:type="spellStart"/>
      <w:r w:rsidR="00000000" w:rsidRPr="00033231">
        <w:t>Helston</w:t>
      </w:r>
      <w:proofErr w:type="spellEnd"/>
      <w:r w:rsidR="00000000" w:rsidRPr="00033231">
        <w:t xml:space="preserve"> remonta ses lunettes de son nez à son front</w:t>
      </w:r>
      <w:r>
        <w:t xml:space="preserve">, </w:t>
      </w:r>
      <w:r w:rsidR="00000000" w:rsidRPr="00033231">
        <w:t>prit sa tabatière et s</w:t>
      </w:r>
      <w:r>
        <w:t>’</w:t>
      </w:r>
      <w:r w:rsidR="00000000" w:rsidRPr="00033231">
        <w:t>administra une partie de son contenu</w:t>
      </w:r>
      <w:r>
        <w:t xml:space="preserve">. </w:t>
      </w:r>
      <w:r w:rsidR="00000000" w:rsidRPr="00033231">
        <w:t>Ainsi fortifié</w:t>
      </w:r>
      <w:r>
        <w:t xml:space="preserve">, </w:t>
      </w:r>
      <w:r w:rsidR="00000000" w:rsidRPr="00033231">
        <w:t>il répondit brièvement</w:t>
      </w:r>
      <w:r>
        <w:t> :</w:t>
      </w:r>
    </w:p>
    <w:p w14:paraId="2851AE71" w14:textId="77777777" w:rsidR="004F69D6" w:rsidRDefault="004F69D6" w:rsidP="0021796F">
      <w:r>
        <w:t>« </w:t>
      </w:r>
      <w:r w:rsidR="00000000" w:rsidRPr="00033231">
        <w:t>Je vois clair</w:t>
      </w:r>
      <w:r>
        <w:t xml:space="preserve">. </w:t>
      </w:r>
      <w:r w:rsidR="00000000" w:rsidRPr="00033231">
        <w:t>Vous le lui avez donc dit</w:t>
      </w:r>
      <w:r>
        <w:t xml:space="preserve">, </w:t>
      </w:r>
      <w:r w:rsidR="00000000" w:rsidRPr="00033231">
        <w:t>madame</w:t>
      </w:r>
      <w:r>
        <w:t> ?</w:t>
      </w:r>
    </w:p>
    <w:p w14:paraId="2590A1CC" w14:textId="77777777" w:rsidR="004F69D6" w:rsidRDefault="004F69D6" w:rsidP="0021796F">
      <w:r>
        <w:t>— </w:t>
      </w:r>
      <w:r w:rsidR="00000000" w:rsidRPr="00033231">
        <w:t>Et cela est-il vrai</w:t>
      </w:r>
      <w:r>
        <w:t xml:space="preserve"> ? </w:t>
      </w:r>
      <w:r w:rsidR="00000000" w:rsidRPr="00033231">
        <w:t>demanda Caroline se levant de dessus son oreiller</w:t>
      </w:r>
      <w:r>
        <w:t xml:space="preserve">. </w:t>
      </w:r>
      <w:r w:rsidR="00000000" w:rsidRPr="00033231">
        <w:t>Est-elle réellement ma mère</w:t>
      </w:r>
      <w:r>
        <w:t> ?</w:t>
      </w:r>
    </w:p>
    <w:p w14:paraId="502D84FC" w14:textId="77777777" w:rsidR="004F69D6" w:rsidRDefault="004F69D6" w:rsidP="0021796F">
      <w:r>
        <w:t>— </w:t>
      </w:r>
      <w:r w:rsidR="00000000" w:rsidRPr="00033231">
        <w:t>Vous ne pleurerez pas</w:t>
      </w:r>
      <w:r>
        <w:t xml:space="preserve">, </w:t>
      </w:r>
      <w:r w:rsidR="00000000" w:rsidRPr="00033231">
        <w:t>vous ne ferez pas une scène</w:t>
      </w:r>
      <w:r>
        <w:t xml:space="preserve">, </w:t>
      </w:r>
      <w:r w:rsidR="00000000" w:rsidRPr="00033231">
        <w:t>vous ne vous évanouirez pas si je vous réponds oui</w:t>
      </w:r>
      <w:r>
        <w:t> ?</w:t>
      </w:r>
    </w:p>
    <w:p w14:paraId="091D1EBA" w14:textId="77777777" w:rsidR="004F69D6" w:rsidRDefault="004F69D6" w:rsidP="0021796F">
      <w:r>
        <w:t>— </w:t>
      </w:r>
      <w:r w:rsidR="00000000" w:rsidRPr="00033231">
        <w:t>Pleurer</w:t>
      </w:r>
      <w:r>
        <w:t xml:space="preserve"> ! </w:t>
      </w:r>
      <w:r w:rsidR="00000000" w:rsidRPr="00033231">
        <w:t>Je pleurerais si vous disiez non</w:t>
      </w:r>
      <w:r>
        <w:t xml:space="preserve">. </w:t>
      </w:r>
      <w:r w:rsidR="00000000" w:rsidRPr="00033231">
        <w:t>Il serait terrible d</w:t>
      </w:r>
      <w:r>
        <w:t>’</w:t>
      </w:r>
      <w:r w:rsidR="00000000" w:rsidRPr="00033231">
        <w:t>être désappointée à présent</w:t>
      </w:r>
      <w:r>
        <w:t xml:space="preserve">. </w:t>
      </w:r>
      <w:r w:rsidR="00000000" w:rsidRPr="00033231">
        <w:t>Mais donnez-lui un nom</w:t>
      </w:r>
      <w:r>
        <w:t xml:space="preserve">. </w:t>
      </w:r>
      <w:r w:rsidR="00000000" w:rsidRPr="00033231">
        <w:t>Co</w:t>
      </w:r>
      <w:r w:rsidR="00000000" w:rsidRPr="00033231">
        <w:t>m</w:t>
      </w:r>
      <w:r w:rsidR="00000000" w:rsidRPr="00033231">
        <w:t>ment l</w:t>
      </w:r>
      <w:r>
        <w:t>’</w:t>
      </w:r>
      <w:r w:rsidR="00000000" w:rsidRPr="00033231">
        <w:t>appelez-vous</w:t>
      </w:r>
      <w:r>
        <w:t> ?</w:t>
      </w:r>
    </w:p>
    <w:p w14:paraId="09BCFAB9" w14:textId="77777777" w:rsidR="004F69D6" w:rsidRDefault="004F69D6" w:rsidP="0021796F">
      <w:r>
        <w:t>— </w:t>
      </w:r>
      <w:r w:rsidR="00000000" w:rsidRPr="00033231">
        <w:t>J</w:t>
      </w:r>
      <w:r>
        <w:t>’</w:t>
      </w:r>
      <w:r w:rsidR="00000000" w:rsidRPr="00033231">
        <w:t>appelle cette grosse lady dans un singulier vêtement noir</w:t>
      </w:r>
      <w:r>
        <w:t xml:space="preserve">, </w:t>
      </w:r>
      <w:r w:rsidR="00000000" w:rsidRPr="00033231">
        <w:t>qui paraît assez jeune pour porter de beaucoup plus gais habits si elle le voulait</w:t>
      </w:r>
      <w:r>
        <w:t xml:space="preserve">, </w:t>
      </w:r>
      <w:r w:rsidR="00000000" w:rsidRPr="00033231">
        <w:t>je l</w:t>
      </w:r>
      <w:r>
        <w:t>’</w:t>
      </w:r>
      <w:r w:rsidR="00000000" w:rsidRPr="00033231">
        <w:t xml:space="preserve">appelle Agnès </w:t>
      </w:r>
      <w:proofErr w:type="spellStart"/>
      <w:r w:rsidR="00000000" w:rsidRPr="00033231">
        <w:t>Helstone</w:t>
      </w:r>
      <w:proofErr w:type="spellEnd"/>
      <w:r>
        <w:t xml:space="preserve"> ; </w:t>
      </w:r>
      <w:r w:rsidR="00000000" w:rsidRPr="00033231">
        <w:t xml:space="preserve">elle était mariée avec mon frère James </w:t>
      </w:r>
      <w:proofErr w:type="spellStart"/>
      <w:r w:rsidR="00000000" w:rsidRPr="00033231">
        <w:t>Helstone</w:t>
      </w:r>
      <w:proofErr w:type="spellEnd"/>
      <w:r w:rsidR="00000000" w:rsidRPr="00033231">
        <w:t xml:space="preserve"> et elle est sa veuve</w:t>
      </w:r>
      <w:r>
        <w:t>.</w:t>
      </w:r>
    </w:p>
    <w:p w14:paraId="279FDEF5" w14:textId="77777777" w:rsidR="004F69D6" w:rsidRDefault="004F69D6" w:rsidP="0021796F">
      <w:r>
        <w:t>— </w:t>
      </w:r>
      <w:r w:rsidR="00000000" w:rsidRPr="00033231">
        <w:t>Et ma mère</w:t>
      </w:r>
      <w:r>
        <w:t> ?…</w:t>
      </w:r>
    </w:p>
    <w:p w14:paraId="1961F787" w14:textId="77777777" w:rsidR="004F69D6" w:rsidRDefault="004F69D6" w:rsidP="0021796F">
      <w:r>
        <w:t>— </w:t>
      </w:r>
      <w:r w:rsidR="00000000" w:rsidRPr="00033231">
        <w:t>Quelle petite incrédule vous faites</w:t>
      </w:r>
      <w:r>
        <w:t xml:space="preserve"> ; </w:t>
      </w:r>
      <w:r w:rsidR="00000000" w:rsidRPr="00033231">
        <w:t>regardez son pauvre petit visage</w:t>
      </w:r>
      <w:r>
        <w:t xml:space="preserve">,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à peine plus grand que la paume de la main</w:t>
      </w:r>
      <w:r>
        <w:t xml:space="preserve">, </w:t>
      </w:r>
      <w:r w:rsidR="00000000" w:rsidRPr="00033231">
        <w:t>animé de finesse et d</w:t>
      </w:r>
      <w:r>
        <w:t>’</w:t>
      </w:r>
      <w:r w:rsidR="00000000" w:rsidRPr="00033231">
        <w:t>ardeur</w:t>
      </w:r>
      <w:r>
        <w:t xml:space="preserve">. </w:t>
      </w:r>
      <w:r>
        <w:rPr>
          <w:i/>
          <w:iCs/>
        </w:rPr>
        <w:t>(</w:t>
      </w:r>
      <w:r w:rsidR="00000000" w:rsidRPr="00033231">
        <w:rPr>
          <w:i/>
          <w:iCs/>
        </w:rPr>
        <w:t>À Caroline</w:t>
      </w:r>
      <w:r>
        <w:rPr>
          <w:i/>
          <w:iCs/>
        </w:rPr>
        <w:t xml:space="preserve"> :) </w:t>
      </w:r>
      <w:r w:rsidR="00000000" w:rsidRPr="00033231">
        <w:t>Elle a eu la peine de vous mettre au monde</w:t>
      </w:r>
      <w:r>
        <w:t xml:space="preserve">, </w:t>
      </w:r>
      <w:r w:rsidR="00000000" w:rsidRPr="00033231">
        <w:t>tout au moins</w:t>
      </w:r>
      <w:r>
        <w:t xml:space="preserve">. </w:t>
      </w:r>
      <w:r w:rsidR="00000000" w:rsidRPr="00033231">
        <w:t>Faites attention que vous lui devez de vous rétablir promptement et de réparer les ravages de ces joues</w:t>
      </w:r>
      <w:r>
        <w:t xml:space="preserve">. </w:t>
      </w:r>
      <w:r w:rsidR="00000000" w:rsidRPr="00033231">
        <w:t>Tudieu</w:t>
      </w:r>
      <w:r>
        <w:t xml:space="preserve">, </w:t>
      </w:r>
      <w:r w:rsidR="00000000" w:rsidRPr="00033231">
        <w:t>elle avait l</w:t>
      </w:r>
      <w:r>
        <w:t>’</w:t>
      </w:r>
      <w:r w:rsidR="00000000" w:rsidRPr="00033231">
        <w:t>habitude d</w:t>
      </w:r>
      <w:r>
        <w:t>’</w:t>
      </w:r>
      <w:r w:rsidR="00000000" w:rsidRPr="00033231">
        <w:t>être gra</w:t>
      </w:r>
      <w:r w:rsidR="00000000" w:rsidRPr="00033231">
        <w:t>s</w:t>
      </w:r>
      <w:r w:rsidR="00000000" w:rsidRPr="00033231">
        <w:t>se</w:t>
      </w:r>
      <w:r>
        <w:t xml:space="preserve"> ; </w:t>
      </w:r>
      <w:r w:rsidR="00000000" w:rsidRPr="00033231">
        <w:t>qu</w:t>
      </w:r>
      <w:r>
        <w:t>’</w:t>
      </w:r>
      <w:r w:rsidR="00000000" w:rsidRPr="00033231">
        <w:t>a-t-elle fait de son embonpoint</w:t>
      </w:r>
      <w:r>
        <w:t xml:space="preserve"> ? </w:t>
      </w:r>
      <w:r w:rsidR="00000000" w:rsidRPr="00033231">
        <w:t>c</w:t>
      </w:r>
      <w:r>
        <w:t>’</w:t>
      </w:r>
      <w:r w:rsidR="00000000" w:rsidRPr="00033231">
        <w:t>est ce qu</w:t>
      </w:r>
      <w:r>
        <w:t>’</w:t>
      </w:r>
      <w:r w:rsidR="00000000" w:rsidRPr="00033231">
        <w:t>il m</w:t>
      </w:r>
      <w:r>
        <w:t>’</w:t>
      </w:r>
      <w:r w:rsidR="00000000" w:rsidRPr="00033231">
        <w:t>est i</w:t>
      </w:r>
      <w:r w:rsidR="00000000" w:rsidRPr="00033231">
        <w:t>m</w:t>
      </w:r>
      <w:r w:rsidR="00000000" w:rsidRPr="00033231">
        <w:t>possible de deviner</w:t>
      </w:r>
      <w:r>
        <w:t>.</w:t>
      </w:r>
    </w:p>
    <w:p w14:paraId="1A37D461" w14:textId="3B391EDE" w:rsidR="00000000" w:rsidRPr="00033231" w:rsidRDefault="004F69D6" w:rsidP="0021796F">
      <w:r>
        <w:lastRenderedPageBreak/>
        <w:t>— </w:t>
      </w:r>
      <w:r w:rsidR="00000000" w:rsidRPr="00033231">
        <w:t>Si le désir de guérir a quelque influence sur moi</w:t>
      </w:r>
      <w:r>
        <w:t xml:space="preserve">, </w:t>
      </w:r>
      <w:r w:rsidR="00000000" w:rsidRPr="00033231">
        <w:t>je ne s</w:t>
      </w:r>
      <w:r w:rsidR="00000000" w:rsidRPr="00033231">
        <w:t>e</w:t>
      </w:r>
      <w:r w:rsidR="00000000" w:rsidRPr="00033231">
        <w:t>rai pas longtemps malade</w:t>
      </w:r>
      <w:r>
        <w:t xml:space="preserve">. </w:t>
      </w:r>
      <w:r w:rsidR="00000000" w:rsidRPr="00033231">
        <w:t>Ce matin encore je n</w:t>
      </w:r>
      <w:r>
        <w:t>’</w:t>
      </w:r>
      <w:r w:rsidR="00000000" w:rsidRPr="00033231">
        <w:t>avais ni la ra</w:t>
      </w:r>
      <w:r w:rsidR="00000000" w:rsidRPr="00033231">
        <w:t>i</w:t>
      </w:r>
      <w:r w:rsidR="00000000" w:rsidRPr="00033231">
        <w:t>son ni la force de le vouloir</w:t>
      </w:r>
      <w:r>
        <w:t>. »</w:t>
      </w:r>
    </w:p>
    <w:p w14:paraId="65C7CCEF" w14:textId="77777777" w:rsidR="004F69D6" w:rsidRDefault="00000000" w:rsidP="0021796F">
      <w:r w:rsidRPr="00033231">
        <w:t>En ce moment Fanny était à la porte et annonça que le d</w:t>
      </w:r>
      <w:r>
        <w:t>î</w:t>
      </w:r>
      <w:r w:rsidRPr="00033231">
        <w:t>ner était servi</w:t>
      </w:r>
      <w:r w:rsidR="004F69D6">
        <w:t>.</w:t>
      </w:r>
    </w:p>
    <w:p w14:paraId="5496B8E9" w14:textId="77777777" w:rsidR="004F69D6" w:rsidRDefault="004F69D6" w:rsidP="0021796F">
      <w:r>
        <w:t>« </w:t>
      </w:r>
      <w:r w:rsidR="00000000" w:rsidRPr="00033231">
        <w:t>Mon oncle</w:t>
      </w:r>
      <w:r>
        <w:t xml:space="preserve">, </w:t>
      </w:r>
      <w:r w:rsidR="00000000" w:rsidRPr="00033231">
        <w:t>s</w:t>
      </w:r>
      <w:r>
        <w:t>’</w:t>
      </w:r>
      <w:r w:rsidR="00000000" w:rsidRPr="00033231">
        <w:t>il vous plaît</w:t>
      </w:r>
      <w:r>
        <w:t xml:space="preserve">, </w:t>
      </w:r>
      <w:r w:rsidR="00000000" w:rsidRPr="00033231">
        <w:t>envoyez-moi un peu à souper quelque chose que vous aimez</w:t>
      </w:r>
      <w:r>
        <w:t xml:space="preserve">, </w:t>
      </w:r>
      <w:r w:rsidR="00000000" w:rsidRPr="00033231">
        <w:t>de votre propre assiette</w:t>
      </w:r>
      <w:r>
        <w:t xml:space="preserve">. </w:t>
      </w:r>
      <w:r w:rsidR="00000000" w:rsidRPr="00033231">
        <w:t>Cela est plus sage que de tomber en des attaques de nerfs</w:t>
      </w:r>
      <w:r>
        <w:t xml:space="preserve">, </w:t>
      </w:r>
      <w:r w:rsidR="00000000" w:rsidRPr="00033231">
        <w:t>n</w:t>
      </w:r>
      <w:r>
        <w:t>’</w:t>
      </w:r>
      <w:r w:rsidR="00000000" w:rsidRPr="00033231">
        <w:t>est-ce pas</w:t>
      </w:r>
      <w:r>
        <w:t> ?</w:t>
      </w:r>
    </w:p>
    <w:p w14:paraId="7D699388" w14:textId="3D0DC6F7" w:rsidR="00000000" w:rsidRPr="00033231" w:rsidRDefault="004F69D6" w:rsidP="0021796F">
      <w:r>
        <w:t>— </w:t>
      </w:r>
      <w:r w:rsidR="00000000" w:rsidRPr="00033231">
        <w:t>C</w:t>
      </w:r>
      <w:r>
        <w:t>’</w:t>
      </w:r>
      <w:r w:rsidR="00000000" w:rsidRPr="00033231">
        <w:t>est parler comme un sage</w:t>
      </w:r>
      <w:r>
        <w:t xml:space="preserve">, </w:t>
      </w:r>
      <w:r w:rsidR="00000000" w:rsidRPr="00033231">
        <w:t>Cary</w:t>
      </w:r>
      <w:r>
        <w:t xml:space="preserve">. </w:t>
      </w:r>
      <w:r w:rsidR="00000000" w:rsidRPr="00033231">
        <w:t>Vous verrez si je ne choisis pas judicieusement</w:t>
      </w:r>
      <w:r>
        <w:t xml:space="preserve">. </w:t>
      </w:r>
      <w:r w:rsidR="00000000" w:rsidRPr="00033231">
        <w:t xml:space="preserve">Quand les femmes sont </w:t>
      </w:r>
      <w:proofErr w:type="spellStart"/>
      <w:r w:rsidR="00000000" w:rsidRPr="00033231">
        <w:t>sensées</w:t>
      </w:r>
      <w:proofErr w:type="spellEnd"/>
      <w:r w:rsidR="00000000" w:rsidRPr="00033231">
        <w:t xml:space="preserve"> et se font comprendre</w:t>
      </w:r>
      <w:r>
        <w:t xml:space="preserve">, </w:t>
      </w:r>
      <w:r w:rsidR="00000000" w:rsidRPr="00033231">
        <w:t>je peux marcher avec elles</w:t>
      </w:r>
      <w:r>
        <w:t xml:space="preserve">. </w:t>
      </w:r>
      <w:r w:rsidR="00000000" w:rsidRPr="00033231">
        <w:t>Ce sont seul</w:t>
      </w:r>
      <w:r w:rsidR="00000000" w:rsidRPr="00033231">
        <w:t>e</w:t>
      </w:r>
      <w:r w:rsidR="00000000" w:rsidRPr="00033231">
        <w:t>ment les sensations vagues et quintessenciées</w:t>
      </w:r>
      <w:r>
        <w:t xml:space="preserve">, </w:t>
      </w:r>
      <w:r w:rsidR="00000000" w:rsidRPr="00033231">
        <w:t>les idées raff</w:t>
      </w:r>
      <w:r w:rsidR="00000000" w:rsidRPr="00033231">
        <w:t>i</w:t>
      </w:r>
      <w:r w:rsidR="00000000" w:rsidRPr="00033231">
        <w:t>nées à l</w:t>
      </w:r>
      <w:r>
        <w:t>’</w:t>
      </w:r>
      <w:r w:rsidR="00000000" w:rsidRPr="00033231">
        <w:t>extrême</w:t>
      </w:r>
      <w:r>
        <w:t xml:space="preserve">, </w:t>
      </w:r>
      <w:r w:rsidR="00000000" w:rsidRPr="00033231">
        <w:t>qui me déroutent</w:t>
      </w:r>
      <w:r>
        <w:t xml:space="preserve">. </w:t>
      </w:r>
      <w:r w:rsidR="00000000" w:rsidRPr="00033231">
        <w:t>Qu</w:t>
      </w:r>
      <w:r>
        <w:t>’</w:t>
      </w:r>
      <w:r w:rsidR="00000000" w:rsidRPr="00033231">
        <w:t>une femme me demande un plat ou un vêtement</w:t>
      </w:r>
      <w:r>
        <w:t xml:space="preserve">, </w:t>
      </w:r>
      <w:r w:rsidR="00000000" w:rsidRPr="00033231">
        <w:t>fût-ce un œuf de roc ou le pectoral d</w:t>
      </w:r>
      <w:r>
        <w:t>’</w:t>
      </w:r>
      <w:r w:rsidR="00000000" w:rsidRPr="00033231">
        <w:t>Aaron</w:t>
      </w:r>
      <w:r>
        <w:t xml:space="preserve">, </w:t>
      </w:r>
      <w:r w:rsidR="00000000" w:rsidRPr="00033231">
        <w:t>une portion des sauterelles ou du miel dont se nourri</w:t>
      </w:r>
      <w:r w:rsidR="00000000" w:rsidRPr="00033231">
        <w:t>s</w:t>
      </w:r>
      <w:r w:rsidR="00000000" w:rsidRPr="00033231">
        <w:t>sait saint Jean</w:t>
      </w:r>
      <w:r>
        <w:t xml:space="preserve">, </w:t>
      </w:r>
      <w:r w:rsidR="00000000" w:rsidRPr="00033231">
        <w:t>ou la ceinture de cuir dont il ceignait ses reins</w:t>
      </w:r>
      <w:r>
        <w:t xml:space="preserve">, </w:t>
      </w:r>
      <w:r w:rsidR="00000000" w:rsidRPr="00033231">
        <w:t>je puis au moins comprendre ce qu</w:t>
      </w:r>
      <w:r>
        <w:t>’</w:t>
      </w:r>
      <w:r w:rsidR="00000000" w:rsidRPr="00033231">
        <w:t>elle veut</w:t>
      </w:r>
      <w:r>
        <w:t xml:space="preserve"> ; </w:t>
      </w:r>
      <w:r w:rsidR="00000000" w:rsidRPr="00033231">
        <w:t>mais lorsqu</w:t>
      </w:r>
      <w:r>
        <w:t>’</w:t>
      </w:r>
      <w:r w:rsidR="00000000" w:rsidRPr="00033231">
        <w:t>elles soupirent après je ne sais quoi</w:t>
      </w:r>
      <w:r>
        <w:t xml:space="preserve">, </w:t>
      </w:r>
      <w:r w:rsidR="00000000" w:rsidRPr="00033231">
        <w:t>la sympathie</w:t>
      </w:r>
      <w:r>
        <w:t xml:space="preserve">, </w:t>
      </w:r>
      <w:r w:rsidR="00000000" w:rsidRPr="00033231">
        <w:t>le sentiment et a</w:t>
      </w:r>
      <w:r w:rsidR="00000000" w:rsidRPr="00033231">
        <w:t>u</w:t>
      </w:r>
      <w:r w:rsidR="00000000" w:rsidRPr="00033231">
        <w:t>tres abstractions incompréhensibles</w:t>
      </w:r>
      <w:r>
        <w:t xml:space="preserve">, </w:t>
      </w:r>
      <w:r w:rsidR="00000000" w:rsidRPr="00033231">
        <w:t>je ne puis rien pour elles</w:t>
      </w:r>
      <w:r>
        <w:t xml:space="preserve"> ; </w:t>
      </w:r>
      <w:r w:rsidR="00000000" w:rsidRPr="00033231">
        <w:t>je ne connais pas cela</w:t>
      </w:r>
      <w:r>
        <w:t xml:space="preserve">, </w:t>
      </w:r>
      <w:r w:rsidR="00000000" w:rsidRPr="00033231">
        <w:t>et ne peux le leur donner</w:t>
      </w:r>
      <w:r>
        <w:t xml:space="preserve">. </w:t>
      </w:r>
      <w:r w:rsidR="00000000" w:rsidRPr="00033231">
        <w:t>Madame</w:t>
      </w:r>
      <w:r>
        <w:t xml:space="preserve">, </w:t>
      </w:r>
      <w:r w:rsidR="00000000" w:rsidRPr="00033231">
        <w:t>veui</w:t>
      </w:r>
      <w:r w:rsidR="00000000" w:rsidRPr="00033231">
        <w:t>l</w:t>
      </w:r>
      <w:r w:rsidR="00000000" w:rsidRPr="00033231">
        <w:t>lez accepter mon bras</w:t>
      </w:r>
      <w:r>
        <w:t>. »</w:t>
      </w:r>
    </w:p>
    <w:p w14:paraId="0DF62DBC" w14:textId="77777777" w:rsidR="004F69D6" w:rsidRDefault="00000000" w:rsidP="0021796F">
      <w:proofErr w:type="spellStart"/>
      <w:r w:rsidRPr="00033231">
        <w:t>Mistress</w:t>
      </w:r>
      <w:proofErr w:type="spellEnd"/>
      <w:r w:rsidRPr="00033231">
        <w:t xml:space="preserve"> </w:t>
      </w:r>
      <w:proofErr w:type="spellStart"/>
      <w:r w:rsidRPr="00033231">
        <w:t>Pryor</w:t>
      </w:r>
      <w:proofErr w:type="spellEnd"/>
      <w:r w:rsidRPr="00033231">
        <w:t xml:space="preserve"> dit qu</w:t>
      </w:r>
      <w:r w:rsidR="004F69D6">
        <w:t>’</w:t>
      </w:r>
      <w:r w:rsidRPr="00033231">
        <w:t>elle entendait demeurer avec sa fille le reste de la soirée</w:t>
      </w:r>
      <w:r w:rsidR="004F69D6">
        <w:t xml:space="preserve">. </w:t>
      </w:r>
      <w:r w:rsidRPr="00033231">
        <w:t>En conséquence</w:t>
      </w:r>
      <w:r w:rsidR="004F69D6">
        <w:t xml:space="preserve">, </w:t>
      </w:r>
      <w:proofErr w:type="spellStart"/>
      <w:r w:rsidRPr="00033231">
        <w:t>Helstone</w:t>
      </w:r>
      <w:proofErr w:type="spellEnd"/>
      <w:r w:rsidRPr="00033231">
        <w:t xml:space="preserve"> les laissa ense</w:t>
      </w:r>
      <w:r w:rsidRPr="00033231">
        <w:t>m</w:t>
      </w:r>
      <w:r w:rsidRPr="00033231">
        <w:t>ble</w:t>
      </w:r>
      <w:r w:rsidR="004F69D6">
        <w:t xml:space="preserve">. </w:t>
      </w:r>
      <w:r w:rsidRPr="00033231">
        <w:t>Il reparut bientôt</w:t>
      </w:r>
      <w:r w:rsidR="004F69D6">
        <w:t xml:space="preserve">, </w:t>
      </w:r>
      <w:r w:rsidRPr="00033231">
        <w:t>portant une assiette dans sa main cons</w:t>
      </w:r>
      <w:r w:rsidRPr="00033231">
        <w:t>a</w:t>
      </w:r>
      <w:r w:rsidRPr="00033231">
        <w:t>crée</w:t>
      </w:r>
      <w:r w:rsidR="004F69D6">
        <w:t>.</w:t>
      </w:r>
    </w:p>
    <w:p w14:paraId="012159E8" w14:textId="3540B1EA" w:rsidR="00000000" w:rsidRPr="00033231" w:rsidRDefault="004F69D6" w:rsidP="0021796F">
      <w:r>
        <w:t>« </w:t>
      </w:r>
      <w:r w:rsidR="00000000" w:rsidRPr="00033231">
        <w:t>Ceci est du poulet</w:t>
      </w:r>
      <w:r>
        <w:t xml:space="preserve">, </w:t>
      </w:r>
      <w:r w:rsidR="00000000" w:rsidRPr="00033231">
        <w:t>dit-il</w:t>
      </w:r>
      <w:r>
        <w:t xml:space="preserve">, </w:t>
      </w:r>
      <w:r w:rsidR="00000000" w:rsidRPr="00033231">
        <w:t>mais nous aurons du perdreau demain</w:t>
      </w:r>
      <w:r>
        <w:t xml:space="preserve">. </w:t>
      </w:r>
      <w:r w:rsidR="00000000" w:rsidRPr="00033231">
        <w:t>Asseyez-la sur son lit et jetez un châle sur elle</w:t>
      </w:r>
      <w:r>
        <w:t xml:space="preserve">. </w:t>
      </w:r>
      <w:r w:rsidR="00000000" w:rsidRPr="00033231">
        <w:t>Sur ma parole</w:t>
      </w:r>
      <w:r>
        <w:t xml:space="preserve">, </w:t>
      </w:r>
      <w:r w:rsidR="00000000" w:rsidRPr="00033231">
        <w:t>je m</w:t>
      </w:r>
      <w:r>
        <w:t>’</w:t>
      </w:r>
      <w:r w:rsidR="00000000" w:rsidRPr="00033231">
        <w:t>entends à soigner un malade</w:t>
      </w:r>
      <w:r>
        <w:t xml:space="preserve">. </w:t>
      </w:r>
      <w:r w:rsidR="00000000" w:rsidRPr="00033231">
        <w:t>Maintenant</w:t>
      </w:r>
      <w:r>
        <w:t xml:space="preserve">, </w:t>
      </w:r>
      <w:r w:rsidR="00000000" w:rsidRPr="00033231">
        <w:t>voici la même petite fourchette d</w:t>
      </w:r>
      <w:r>
        <w:t>’</w:t>
      </w:r>
      <w:r w:rsidR="00000000" w:rsidRPr="00033231">
        <w:t xml:space="preserve">argent dont vous vous </w:t>
      </w:r>
      <w:r w:rsidR="00000000" w:rsidRPr="00033231">
        <w:lastRenderedPageBreak/>
        <w:t xml:space="preserve">serviez lorsque vous vîntes la première fois à la </w:t>
      </w:r>
      <w:proofErr w:type="spellStart"/>
      <w:r w:rsidR="00000000" w:rsidRPr="00033231">
        <w:t>rectorerie</w:t>
      </w:r>
      <w:proofErr w:type="spellEnd"/>
      <w:r>
        <w:t xml:space="preserve"> ; </w:t>
      </w:r>
      <w:r w:rsidR="00000000" w:rsidRPr="00033231">
        <w:t>voilà ce que vous pouvez appeler une heureuse pensée</w:t>
      </w:r>
      <w:r>
        <w:t xml:space="preserve">, </w:t>
      </w:r>
      <w:r w:rsidR="00000000" w:rsidRPr="00033231">
        <w:t>une délicate attention</w:t>
      </w:r>
      <w:r>
        <w:t xml:space="preserve">. </w:t>
      </w:r>
      <w:r w:rsidR="00000000" w:rsidRPr="00033231">
        <w:t>Prenez cela</w:t>
      </w:r>
      <w:r>
        <w:t xml:space="preserve">, </w:t>
      </w:r>
      <w:r w:rsidR="00000000" w:rsidRPr="00033231">
        <w:t>Cary</w:t>
      </w:r>
      <w:r>
        <w:t xml:space="preserve">, </w:t>
      </w:r>
      <w:r w:rsidR="00000000" w:rsidRPr="00033231">
        <w:t>et mangez bien</w:t>
      </w:r>
      <w:r>
        <w:t>. »</w:t>
      </w:r>
    </w:p>
    <w:p w14:paraId="5426C403" w14:textId="77777777" w:rsidR="004F69D6" w:rsidRDefault="00000000" w:rsidP="0021796F">
      <w:r w:rsidRPr="00033231">
        <w:t>Caroline fit de son mieux</w:t>
      </w:r>
      <w:r w:rsidR="004F69D6">
        <w:t xml:space="preserve">. </w:t>
      </w:r>
      <w:r w:rsidRPr="00033231">
        <w:t>Son oncle fut étonné de lui voir si peu d</w:t>
      </w:r>
      <w:r w:rsidR="004F69D6">
        <w:t>’</w:t>
      </w:r>
      <w:r w:rsidRPr="00033231">
        <w:t>appétit</w:t>
      </w:r>
      <w:r w:rsidR="004F69D6">
        <w:t xml:space="preserve"> : </w:t>
      </w:r>
      <w:r w:rsidRPr="00033231">
        <w:t>il prophétisa néanmoins de grandes choses pour l</w:t>
      </w:r>
      <w:r w:rsidR="004F69D6">
        <w:t>’</w:t>
      </w:r>
      <w:r w:rsidRPr="00033231">
        <w:t>avenir</w:t>
      </w:r>
      <w:r w:rsidR="004F69D6">
        <w:t xml:space="preserve"> ; </w:t>
      </w:r>
      <w:r w:rsidRPr="00033231">
        <w:t>et</w:t>
      </w:r>
      <w:r w:rsidR="004F69D6">
        <w:t xml:space="preserve">, </w:t>
      </w:r>
      <w:r w:rsidRPr="00033231">
        <w:t>comme elle louait le morceau qu</w:t>
      </w:r>
      <w:r w:rsidR="004F69D6">
        <w:t>’</w:t>
      </w:r>
      <w:r w:rsidRPr="00033231">
        <w:t>il lui avait apporté et lui souriait gracieusement</w:t>
      </w:r>
      <w:r w:rsidR="004F69D6">
        <w:t xml:space="preserve">, </w:t>
      </w:r>
      <w:r w:rsidRPr="00033231">
        <w:t>il se pencha sur son orei</w:t>
      </w:r>
      <w:r w:rsidRPr="00033231">
        <w:t>l</w:t>
      </w:r>
      <w:r w:rsidRPr="00033231">
        <w:t>ler</w:t>
      </w:r>
      <w:r w:rsidR="004F69D6">
        <w:t xml:space="preserve">, </w:t>
      </w:r>
      <w:r w:rsidRPr="00033231">
        <w:t>l</w:t>
      </w:r>
      <w:r w:rsidR="004F69D6">
        <w:t>’</w:t>
      </w:r>
      <w:r w:rsidRPr="00033231">
        <w:t>embrassa et lui dit d</w:t>
      </w:r>
      <w:r w:rsidR="004F69D6">
        <w:t>’</w:t>
      </w:r>
      <w:r w:rsidRPr="00033231">
        <w:t>un accent rude et entrecoupé</w:t>
      </w:r>
      <w:r w:rsidR="004F69D6">
        <w:t> :</w:t>
      </w:r>
    </w:p>
    <w:p w14:paraId="6E77B159" w14:textId="384542F7" w:rsidR="00000000" w:rsidRPr="00033231" w:rsidRDefault="004F69D6" w:rsidP="0021796F">
      <w:r>
        <w:t>« </w:t>
      </w:r>
      <w:r w:rsidR="00000000" w:rsidRPr="00033231">
        <w:t>Bonsoir</w:t>
      </w:r>
      <w:r>
        <w:t xml:space="preserve">, </w:t>
      </w:r>
      <w:r w:rsidR="00000000" w:rsidRPr="00033231">
        <w:t>petite</w:t>
      </w:r>
      <w:r>
        <w:t xml:space="preserve"> ; </w:t>
      </w:r>
      <w:r w:rsidR="00000000" w:rsidRPr="00033231">
        <w:t>Dieu te bénisse</w:t>
      </w:r>
      <w:r>
        <w:t> ! »</w:t>
      </w:r>
    </w:p>
    <w:p w14:paraId="579EA30B" w14:textId="77777777" w:rsidR="004F69D6" w:rsidRDefault="00000000" w:rsidP="0021796F">
      <w:r w:rsidRPr="00033231">
        <w:t>Caroline jouit cette nuit-là d</w:t>
      </w:r>
      <w:r w:rsidR="004F69D6">
        <w:t>’</w:t>
      </w:r>
      <w:r w:rsidRPr="00033231">
        <w:t>un si paisible repos</w:t>
      </w:r>
      <w:r w:rsidR="004F69D6">
        <w:t xml:space="preserve">, </w:t>
      </w:r>
      <w:r w:rsidRPr="00033231">
        <w:t>entourée des bras de sa mère et la tête appuyée sur sa poitrine</w:t>
      </w:r>
      <w:r w:rsidR="004F69D6">
        <w:t xml:space="preserve">, </w:t>
      </w:r>
      <w:r w:rsidRPr="00033231">
        <w:t>qu</w:t>
      </w:r>
      <w:r w:rsidR="004F69D6">
        <w:t>’</w:t>
      </w:r>
      <w:r w:rsidRPr="00033231">
        <w:t>elle oublia de désirer une autre destinée</w:t>
      </w:r>
      <w:r w:rsidR="004F69D6">
        <w:t xml:space="preserve"> ; </w:t>
      </w:r>
      <w:r w:rsidRPr="00033231">
        <w:t>et</w:t>
      </w:r>
      <w:r w:rsidR="004F69D6">
        <w:t xml:space="preserve">, </w:t>
      </w:r>
      <w:r w:rsidRPr="00033231">
        <w:t>bien que plus d</w:t>
      </w:r>
      <w:r w:rsidR="004F69D6">
        <w:t>’</w:t>
      </w:r>
      <w:r w:rsidRPr="00033231">
        <w:t>un so</w:t>
      </w:r>
      <w:r w:rsidRPr="00033231">
        <w:t>n</w:t>
      </w:r>
      <w:r w:rsidRPr="00033231">
        <w:t>ge fiévreux vint encore agiter son sommeil</w:t>
      </w:r>
      <w:r w:rsidR="004F69D6">
        <w:t xml:space="preserve">, </w:t>
      </w:r>
      <w:r w:rsidRPr="00033231">
        <w:t>lorsqu</w:t>
      </w:r>
      <w:r w:rsidR="004F69D6">
        <w:t>’</w:t>
      </w:r>
      <w:r w:rsidRPr="00033231">
        <w:t>elle s</w:t>
      </w:r>
      <w:r w:rsidR="004F69D6">
        <w:t>’</w:t>
      </w:r>
      <w:r w:rsidRPr="00033231">
        <w:t>éveilla oppressée</w:t>
      </w:r>
      <w:r w:rsidR="004F69D6">
        <w:t xml:space="preserve">, </w:t>
      </w:r>
      <w:r w:rsidRPr="00033231">
        <w:t>un sentiment d</w:t>
      </w:r>
      <w:r w:rsidR="004F69D6">
        <w:t>’</w:t>
      </w:r>
      <w:r w:rsidRPr="00033231">
        <w:t>heureuse satisfaction s</w:t>
      </w:r>
      <w:r w:rsidR="004F69D6">
        <w:t>’</w:t>
      </w:r>
      <w:r w:rsidRPr="00033231">
        <w:t>empara d</w:t>
      </w:r>
      <w:r w:rsidR="004F69D6">
        <w:t>’</w:t>
      </w:r>
      <w:r w:rsidRPr="00033231">
        <w:t>elle et fit disparaître à l</w:t>
      </w:r>
      <w:r w:rsidR="004F69D6">
        <w:t>’</w:t>
      </w:r>
      <w:r w:rsidRPr="00033231">
        <w:t>instant toute trace d</w:t>
      </w:r>
      <w:r w:rsidR="004F69D6">
        <w:t>’</w:t>
      </w:r>
      <w:r w:rsidRPr="00033231">
        <w:t>agitation</w:t>
      </w:r>
      <w:r w:rsidR="004F69D6">
        <w:t>.</w:t>
      </w:r>
    </w:p>
    <w:p w14:paraId="1E0A7796" w14:textId="77777777" w:rsidR="004F69D6" w:rsidRDefault="00000000" w:rsidP="0021796F">
      <w:r w:rsidRPr="00033231">
        <w:t>Quant à la mère</w:t>
      </w:r>
      <w:r w:rsidR="004F69D6">
        <w:t xml:space="preserve">, </w:t>
      </w:r>
      <w:r w:rsidRPr="00033231">
        <w:t xml:space="preserve">elle passa cette nuit comme Jacob à </w:t>
      </w:r>
      <w:proofErr w:type="spellStart"/>
      <w:r w:rsidRPr="00033231">
        <w:t>P</w:t>
      </w:r>
      <w:r w:rsidRPr="00033231">
        <w:t>é</w:t>
      </w:r>
      <w:r w:rsidRPr="00033231">
        <w:t>niel</w:t>
      </w:r>
      <w:proofErr w:type="spellEnd"/>
      <w:r w:rsidR="004F69D6">
        <w:t xml:space="preserve">. </w:t>
      </w:r>
      <w:r w:rsidRPr="00033231">
        <w:t>Jusqu</w:t>
      </w:r>
      <w:r w:rsidR="004F69D6">
        <w:t>’</w:t>
      </w:r>
      <w:r w:rsidRPr="00033231">
        <w:t>à la pointe du jour elle lutta contre Dieu avec d</w:t>
      </w:r>
      <w:r w:rsidR="004F69D6">
        <w:t>’</w:t>
      </w:r>
      <w:r w:rsidRPr="00033231">
        <w:t>ardentes prières</w:t>
      </w:r>
      <w:r w:rsidR="004F69D6">
        <w:t>.</w:t>
      </w:r>
    </w:p>
    <w:p w14:paraId="46047D9F" w14:textId="4FAA31FE" w:rsidR="004F69D6" w:rsidRDefault="00000000" w:rsidP="004F69D6">
      <w:pPr>
        <w:pStyle w:val="Titre2"/>
        <w:rPr>
          <w:szCs w:val="44"/>
        </w:rPr>
      </w:pPr>
      <w:bookmarkStart w:id="24" w:name="_Toc199956105"/>
      <w:r w:rsidRPr="00AF30F4">
        <w:rPr>
          <w:szCs w:val="44"/>
        </w:rPr>
        <w:lastRenderedPageBreak/>
        <w:t>CHAPITRE XXIV</w:t>
      </w:r>
      <w:r w:rsidR="004F69D6">
        <w:rPr>
          <w:szCs w:val="44"/>
        </w:rPr>
        <w:t>.</w:t>
      </w:r>
      <w:r w:rsidR="004F69D6">
        <w:rPr>
          <w:szCs w:val="44"/>
        </w:rPr>
        <w:br/>
      </w:r>
      <w:r w:rsidRPr="00AF30F4">
        <w:rPr>
          <w:szCs w:val="44"/>
        </w:rPr>
        <w:br/>
        <w:t>Le souffle du vent de l</w:t>
      </w:r>
      <w:r w:rsidR="004F69D6">
        <w:rPr>
          <w:szCs w:val="44"/>
        </w:rPr>
        <w:t>’</w:t>
      </w:r>
      <w:r w:rsidRPr="00AF30F4">
        <w:rPr>
          <w:szCs w:val="44"/>
        </w:rPr>
        <w:t>ouest</w:t>
      </w:r>
      <w:r w:rsidR="004F69D6">
        <w:rPr>
          <w:szCs w:val="44"/>
        </w:rPr>
        <w:t>.</w:t>
      </w:r>
      <w:bookmarkEnd w:id="24"/>
    </w:p>
    <w:p w14:paraId="7569E9D2" w14:textId="77777777" w:rsidR="004F69D6" w:rsidRDefault="00000000" w:rsidP="0021796F">
      <w:r w:rsidRPr="00033231">
        <w:t>Ceux qui engagent avec Dieu une semblable lutte ne re</w:t>
      </w:r>
      <w:r w:rsidRPr="00033231">
        <w:t>m</w:t>
      </w:r>
      <w:r w:rsidRPr="00033231">
        <w:t>portent pas toujours la victoire</w:t>
      </w:r>
      <w:r w:rsidR="004F69D6">
        <w:t xml:space="preserve">. </w:t>
      </w:r>
      <w:r w:rsidRPr="00033231">
        <w:t>Nuit après nuit</w:t>
      </w:r>
      <w:r w:rsidR="004F69D6">
        <w:t xml:space="preserve">, </w:t>
      </w:r>
      <w:r w:rsidRPr="00033231">
        <w:t>la froide sueur de l</w:t>
      </w:r>
      <w:r w:rsidR="004F69D6">
        <w:t>’</w:t>
      </w:r>
      <w:r w:rsidRPr="00033231">
        <w:t>agonie peut encore perler sur le front du patient</w:t>
      </w:r>
      <w:r w:rsidR="004F69D6">
        <w:t xml:space="preserve">. </w:t>
      </w:r>
      <w:r w:rsidRPr="00033231">
        <w:t>Le su</w:t>
      </w:r>
      <w:r w:rsidRPr="00033231">
        <w:t>p</w:t>
      </w:r>
      <w:r w:rsidRPr="00033231">
        <w:t>pliant peut crier merci avec cette voix sourde que l</w:t>
      </w:r>
      <w:r w:rsidR="004F69D6">
        <w:t>’</w:t>
      </w:r>
      <w:r w:rsidRPr="00033231">
        <w:t>âme emploie dans son appel à l</w:t>
      </w:r>
      <w:r w:rsidR="004F69D6">
        <w:t>’</w:t>
      </w:r>
      <w:r w:rsidRPr="00033231">
        <w:t>invisible</w:t>
      </w:r>
      <w:r w:rsidR="004F69D6">
        <w:t> : « </w:t>
      </w:r>
      <w:r w:rsidRPr="00033231">
        <w:t>Épargne l</w:t>
      </w:r>
      <w:r w:rsidR="004F69D6">
        <w:t>’</w:t>
      </w:r>
      <w:r w:rsidRPr="00033231">
        <w:t>objet de mon amour</w:t>
      </w:r>
      <w:r w:rsidR="004F69D6">
        <w:t xml:space="preserve"> ! </w:t>
      </w:r>
      <w:r w:rsidRPr="00033231">
        <w:t>Rends la santé à la source de ma vie</w:t>
      </w:r>
      <w:r w:rsidR="004F69D6">
        <w:t xml:space="preserve"> ! </w:t>
      </w:r>
      <w:r w:rsidRPr="00033231">
        <w:t>N</w:t>
      </w:r>
      <w:r w:rsidR="004F69D6">
        <w:t>’</w:t>
      </w:r>
      <w:r w:rsidRPr="00033231">
        <w:t>arrache pas de moi ce qu</w:t>
      </w:r>
      <w:r w:rsidR="004F69D6">
        <w:t>’</w:t>
      </w:r>
      <w:r w:rsidRPr="00033231">
        <w:t>une longue affection a assimilé à tout mon être</w:t>
      </w:r>
      <w:r w:rsidR="004F69D6">
        <w:t xml:space="preserve"> ! </w:t>
      </w:r>
      <w:r w:rsidRPr="00033231">
        <w:t>Dieu du ciel exauce ma prière</w:t>
      </w:r>
      <w:r w:rsidR="004F69D6">
        <w:t xml:space="preserve">, </w:t>
      </w:r>
      <w:r w:rsidRPr="00033231">
        <w:t>sois clément et miséricordieux</w:t>
      </w:r>
      <w:r w:rsidR="004F69D6">
        <w:t>. »</w:t>
      </w:r>
      <w:r w:rsidRPr="00033231">
        <w:t xml:space="preserve"> Et</w:t>
      </w:r>
      <w:r w:rsidR="004F69D6">
        <w:t xml:space="preserve">, </w:t>
      </w:r>
      <w:r w:rsidRPr="00033231">
        <w:t>après ce cri et ce combat</w:t>
      </w:r>
      <w:r w:rsidR="004F69D6">
        <w:t xml:space="preserve">, </w:t>
      </w:r>
      <w:r w:rsidRPr="00033231">
        <w:t>il peut arriver que le soleil se lève sur une ag</w:t>
      </w:r>
      <w:r w:rsidRPr="00033231">
        <w:t>o</w:t>
      </w:r>
      <w:r w:rsidRPr="00033231">
        <w:t>nie plus désespérée</w:t>
      </w:r>
      <w:r w:rsidR="004F69D6">
        <w:t xml:space="preserve">. </w:t>
      </w:r>
      <w:r w:rsidRPr="00033231">
        <w:t>Au lieu du souffle des zéphyrs et des chants de l</w:t>
      </w:r>
      <w:r w:rsidR="004F69D6">
        <w:t>’</w:t>
      </w:r>
      <w:r w:rsidRPr="00033231">
        <w:t>alouette qui avaient coutume de le saluer avec la venue de l</w:t>
      </w:r>
      <w:r w:rsidR="004F69D6">
        <w:t>’</w:t>
      </w:r>
      <w:r w:rsidRPr="00033231">
        <w:t>aurore</w:t>
      </w:r>
      <w:r w:rsidR="004F69D6">
        <w:t xml:space="preserve">, </w:t>
      </w:r>
      <w:r w:rsidRPr="00033231">
        <w:t>le suppliant peut souvent entendre ces tristes accents passant entre des lèvres que la couleur et la vie ont depuis lon</w:t>
      </w:r>
      <w:r w:rsidRPr="00033231">
        <w:t>g</w:t>
      </w:r>
      <w:r w:rsidRPr="00033231">
        <w:t>temps abandonnées</w:t>
      </w:r>
      <w:r w:rsidR="004F69D6">
        <w:t> :</w:t>
      </w:r>
    </w:p>
    <w:p w14:paraId="2D60AE3B" w14:textId="35541301" w:rsidR="00000000" w:rsidRPr="00033231" w:rsidRDefault="004F69D6" w:rsidP="0021796F">
      <w:r>
        <w:t>« </w:t>
      </w:r>
      <w:r w:rsidR="00000000" w:rsidRPr="00033231">
        <w:t>Oh</w:t>
      </w:r>
      <w:r>
        <w:t xml:space="preserve"> ! </w:t>
      </w:r>
      <w:r w:rsidR="00000000" w:rsidRPr="00033231">
        <w:t>j</w:t>
      </w:r>
      <w:r>
        <w:t>’</w:t>
      </w:r>
      <w:r w:rsidR="00000000" w:rsidRPr="00033231">
        <w:t>ai eu une douloureuse nuit</w:t>
      </w:r>
      <w:r>
        <w:t xml:space="preserve">. </w:t>
      </w:r>
      <w:r w:rsidR="00000000" w:rsidRPr="00033231">
        <w:t>Je suis plus mal ce m</w:t>
      </w:r>
      <w:r w:rsidR="00000000" w:rsidRPr="00033231">
        <w:t>a</w:t>
      </w:r>
      <w:r w:rsidR="00000000" w:rsidRPr="00033231">
        <w:t>tin</w:t>
      </w:r>
      <w:r>
        <w:t xml:space="preserve">. </w:t>
      </w:r>
      <w:r w:rsidR="00000000" w:rsidRPr="00033231">
        <w:t>J</w:t>
      </w:r>
      <w:r>
        <w:t>’</w:t>
      </w:r>
      <w:r w:rsidR="00000000" w:rsidRPr="00033231">
        <w:t>ai essayé de me soulever</w:t>
      </w:r>
      <w:r>
        <w:t xml:space="preserve"> ; </w:t>
      </w:r>
      <w:r w:rsidR="00000000" w:rsidRPr="00033231">
        <w:t>je ne le puis</w:t>
      </w:r>
      <w:r>
        <w:t xml:space="preserve">. </w:t>
      </w:r>
      <w:r w:rsidR="00000000" w:rsidRPr="00033231">
        <w:t>Des songes au</w:t>
      </w:r>
      <w:r w:rsidR="00000000" w:rsidRPr="00033231">
        <w:t>x</w:t>
      </w:r>
      <w:r w:rsidR="00000000" w:rsidRPr="00033231">
        <w:t>quels je ne suis point habitué m</w:t>
      </w:r>
      <w:r>
        <w:t>’</w:t>
      </w:r>
      <w:r w:rsidR="00000000" w:rsidRPr="00033231">
        <w:t>ont tourmenté toute la nuit</w:t>
      </w:r>
      <w:r>
        <w:t>. »</w:t>
      </w:r>
    </w:p>
    <w:p w14:paraId="4D18F2F3" w14:textId="77777777" w:rsidR="004F69D6" w:rsidRDefault="00000000" w:rsidP="0021796F">
      <w:r w:rsidRPr="00033231">
        <w:t>Alors le malheureux parent s</w:t>
      </w:r>
      <w:r w:rsidR="004F69D6">
        <w:t>’</w:t>
      </w:r>
      <w:r w:rsidRPr="00033231">
        <w:t>approche de l</w:t>
      </w:r>
      <w:r w:rsidR="004F69D6">
        <w:t>’</w:t>
      </w:r>
      <w:r w:rsidRPr="00033231">
        <w:t>oreiller du m</w:t>
      </w:r>
      <w:r w:rsidRPr="00033231">
        <w:t>a</w:t>
      </w:r>
      <w:r w:rsidRPr="00033231">
        <w:t>lade</w:t>
      </w:r>
      <w:r w:rsidR="004F69D6">
        <w:t xml:space="preserve">, </w:t>
      </w:r>
      <w:r w:rsidRPr="00033231">
        <w:t>et voit qu</w:t>
      </w:r>
      <w:r w:rsidR="004F69D6">
        <w:t>’</w:t>
      </w:r>
      <w:r w:rsidRPr="00033231">
        <w:t>un étrange changement s</w:t>
      </w:r>
      <w:r w:rsidR="004F69D6">
        <w:t>’</w:t>
      </w:r>
      <w:r w:rsidRPr="00033231">
        <w:t>est opéré sur ses traits</w:t>
      </w:r>
      <w:r w:rsidR="004F69D6">
        <w:t xml:space="preserve"> : </w:t>
      </w:r>
      <w:r w:rsidRPr="00033231">
        <w:t xml:space="preserve">il comprend </w:t>
      </w:r>
      <w:r w:rsidRPr="00033231">
        <w:rPr>
          <w:i/>
          <w:iCs/>
        </w:rPr>
        <w:t xml:space="preserve">que </w:t>
      </w:r>
      <w:r w:rsidRPr="00033231">
        <w:t>le terrible moment approche</w:t>
      </w:r>
      <w:r w:rsidR="004F69D6">
        <w:t xml:space="preserve">, </w:t>
      </w:r>
      <w:r w:rsidRPr="00033231">
        <w:t>que Dieu a voulu que l</w:t>
      </w:r>
      <w:r w:rsidR="004F69D6">
        <w:t>’</w:t>
      </w:r>
      <w:r w:rsidRPr="00033231">
        <w:t>idole de son affection fût brisée</w:t>
      </w:r>
      <w:r w:rsidR="004F69D6">
        <w:t xml:space="preserve"> ; </w:t>
      </w:r>
      <w:r w:rsidRPr="00033231">
        <w:t>il courbe la tête</w:t>
      </w:r>
      <w:r w:rsidR="004F69D6">
        <w:t xml:space="preserve">, </w:t>
      </w:r>
      <w:r w:rsidRPr="00033231">
        <w:t>et se soumet à la sentence qu</w:t>
      </w:r>
      <w:r w:rsidR="004F69D6">
        <w:t>’</w:t>
      </w:r>
      <w:r w:rsidRPr="00033231">
        <w:t>il n</w:t>
      </w:r>
      <w:r w:rsidR="004F69D6">
        <w:t>’</w:t>
      </w:r>
      <w:r w:rsidRPr="00033231">
        <w:t>a pu éviter et qui l</w:t>
      </w:r>
      <w:r w:rsidR="004F69D6">
        <w:t>’</w:t>
      </w:r>
      <w:r w:rsidRPr="00033231">
        <w:t>accable</w:t>
      </w:r>
      <w:r w:rsidR="004F69D6">
        <w:t>.</w:t>
      </w:r>
    </w:p>
    <w:p w14:paraId="4E96B7D4" w14:textId="77777777" w:rsidR="004F69D6" w:rsidRDefault="00000000" w:rsidP="0021796F">
      <w:r w:rsidRPr="00033231">
        <w:t xml:space="preserve">Heureuse </w:t>
      </w:r>
      <w:proofErr w:type="spellStart"/>
      <w:r w:rsidRPr="00033231">
        <w:t>mistress</w:t>
      </w:r>
      <w:proofErr w:type="spellEnd"/>
      <w:r w:rsidRPr="00033231">
        <w:t xml:space="preserve"> </w:t>
      </w:r>
      <w:proofErr w:type="spellStart"/>
      <w:r w:rsidRPr="00033231">
        <w:t>Pryor</w:t>
      </w:r>
      <w:proofErr w:type="spellEnd"/>
      <w:r w:rsidR="004F69D6">
        <w:t xml:space="preserve"> ! </w:t>
      </w:r>
      <w:r w:rsidRPr="00033231">
        <w:t>elle priait encore</w:t>
      </w:r>
      <w:r w:rsidR="004F69D6">
        <w:t xml:space="preserve">, </w:t>
      </w:r>
      <w:r w:rsidRPr="00033231">
        <w:t>ne s</w:t>
      </w:r>
      <w:r w:rsidR="004F69D6">
        <w:t>’</w:t>
      </w:r>
      <w:r w:rsidRPr="00033231">
        <w:t>apercevant pas que le soleil d</w:t>
      </w:r>
      <w:r w:rsidR="004F69D6">
        <w:t>’</w:t>
      </w:r>
      <w:r w:rsidRPr="00033231">
        <w:t>été dorait déjà de ses rayons le sommet des montagnes</w:t>
      </w:r>
      <w:r w:rsidR="004F69D6">
        <w:t xml:space="preserve">, </w:t>
      </w:r>
      <w:r w:rsidRPr="00033231">
        <w:t>lorsque son enfant s</w:t>
      </w:r>
      <w:r w:rsidR="004F69D6">
        <w:t>’</w:t>
      </w:r>
      <w:r w:rsidRPr="00033231">
        <w:t xml:space="preserve">éveilla doucement </w:t>
      </w:r>
      <w:r w:rsidRPr="00033231">
        <w:lastRenderedPageBreak/>
        <w:t>dans ses bras</w:t>
      </w:r>
      <w:r w:rsidR="004F69D6">
        <w:t xml:space="preserve">. </w:t>
      </w:r>
      <w:r w:rsidRPr="00033231">
        <w:t>Aucun de ces gémissements douloureux qui nous percent le cœur</w:t>
      </w:r>
      <w:r w:rsidR="004F69D6">
        <w:t xml:space="preserve">, </w:t>
      </w:r>
      <w:r w:rsidRPr="00033231">
        <w:t>font évanouir toutes nos résolutions de fermeté et nous arrachent des larmes</w:t>
      </w:r>
      <w:r w:rsidR="004F69D6">
        <w:t xml:space="preserve">, </w:t>
      </w:r>
      <w:r w:rsidRPr="00033231">
        <w:t>ne précéda son réveil</w:t>
      </w:r>
      <w:r w:rsidR="004F69D6">
        <w:t xml:space="preserve">. </w:t>
      </w:r>
      <w:r w:rsidRPr="00033231">
        <w:t>Aucun moment de froide apathie ne le suivit</w:t>
      </w:r>
      <w:r w:rsidR="004F69D6">
        <w:t xml:space="preserve">. </w:t>
      </w:r>
      <w:r w:rsidRPr="00033231">
        <w:t>Les premiers mots qu</w:t>
      </w:r>
      <w:r w:rsidR="004F69D6">
        <w:t>’</w:t>
      </w:r>
      <w:r w:rsidRPr="00033231">
        <w:t>elle prononça n</w:t>
      </w:r>
      <w:r w:rsidR="004F69D6">
        <w:t>’</w:t>
      </w:r>
      <w:r w:rsidRPr="00033231">
        <w:t>étaient point d</w:t>
      </w:r>
      <w:r w:rsidR="004F69D6">
        <w:t>’</w:t>
      </w:r>
      <w:r w:rsidRPr="00033231">
        <w:t>une personne qui devient étrangère à ce monde</w:t>
      </w:r>
      <w:r w:rsidR="004F69D6">
        <w:t xml:space="preserve">, </w:t>
      </w:r>
      <w:r w:rsidRPr="00033231">
        <w:t>et qui commence à s</w:t>
      </w:r>
      <w:r w:rsidR="004F69D6">
        <w:t>’</w:t>
      </w:r>
      <w:r w:rsidRPr="00033231">
        <w:t>égarer par moments en des r</w:t>
      </w:r>
      <w:r w:rsidRPr="00033231">
        <w:t>é</w:t>
      </w:r>
      <w:r w:rsidRPr="00033231">
        <w:t>gions inconnues aux vivants</w:t>
      </w:r>
      <w:r w:rsidR="004F69D6">
        <w:t xml:space="preserve">. </w:t>
      </w:r>
      <w:r w:rsidRPr="00033231">
        <w:t>Caroline se souvenait évidemment avec lucidité de tout ce qui était survenu</w:t>
      </w:r>
      <w:r w:rsidR="004F69D6">
        <w:t>.</w:t>
      </w:r>
    </w:p>
    <w:p w14:paraId="5559D47A" w14:textId="512D36A8" w:rsidR="00000000" w:rsidRPr="00033231" w:rsidRDefault="004F69D6" w:rsidP="0021796F">
      <w:r>
        <w:t>« </w:t>
      </w:r>
      <w:r w:rsidR="00000000" w:rsidRPr="00033231">
        <w:t>Maman</w:t>
      </w:r>
      <w:r>
        <w:t xml:space="preserve">, </w:t>
      </w:r>
      <w:r w:rsidR="00000000" w:rsidRPr="00033231">
        <w:t>j</w:t>
      </w:r>
      <w:r>
        <w:t>’</w:t>
      </w:r>
      <w:r w:rsidR="00000000" w:rsidRPr="00033231">
        <w:t>ai bien dormi</w:t>
      </w:r>
      <w:r>
        <w:t xml:space="preserve">. </w:t>
      </w:r>
      <w:r w:rsidR="00000000" w:rsidRPr="00033231">
        <w:t>Je n</w:t>
      </w:r>
      <w:r>
        <w:t>’</w:t>
      </w:r>
      <w:r w:rsidR="00000000" w:rsidRPr="00033231">
        <w:t>ai rêvé et je ne me suis évei</w:t>
      </w:r>
      <w:r w:rsidR="00000000" w:rsidRPr="00033231">
        <w:t>l</w:t>
      </w:r>
      <w:r w:rsidR="00000000" w:rsidRPr="00033231">
        <w:t>lée que deux fois</w:t>
      </w:r>
      <w:r>
        <w:t>. »</w:t>
      </w:r>
    </w:p>
    <w:p w14:paraId="1ACC494E" w14:textId="77777777" w:rsidR="004F69D6" w:rsidRDefault="00000000" w:rsidP="0021796F">
      <w:proofErr w:type="spellStart"/>
      <w:r w:rsidRPr="00033231">
        <w:t>Mistress</w:t>
      </w:r>
      <w:proofErr w:type="spellEnd"/>
      <w:r w:rsidRPr="00033231">
        <w:t xml:space="preserve"> </w:t>
      </w:r>
      <w:proofErr w:type="spellStart"/>
      <w:r w:rsidRPr="00033231">
        <w:t>Pryor</w:t>
      </w:r>
      <w:proofErr w:type="spellEnd"/>
      <w:r w:rsidRPr="00033231">
        <w:t xml:space="preserve"> se releva rapidement</w:t>
      </w:r>
      <w:r w:rsidR="004F69D6">
        <w:t xml:space="preserve">, </w:t>
      </w:r>
      <w:r w:rsidRPr="00033231">
        <w:t>afin que sa fille ne vît point les larmes de joie dont ce mot maman et l</w:t>
      </w:r>
      <w:r w:rsidR="004F69D6">
        <w:t>’</w:t>
      </w:r>
      <w:r w:rsidRPr="00033231">
        <w:t>heureux présage qui le suivait avaient rempli ses yeux</w:t>
      </w:r>
      <w:r w:rsidR="004F69D6">
        <w:t>.</w:t>
      </w:r>
    </w:p>
    <w:p w14:paraId="65FB7A1C" w14:textId="77777777" w:rsidR="004F69D6" w:rsidRDefault="00000000" w:rsidP="0021796F">
      <w:r w:rsidRPr="00033231">
        <w:t>Pendant plusieurs jours encore l</w:t>
      </w:r>
      <w:r w:rsidR="004F69D6">
        <w:t>’</w:t>
      </w:r>
      <w:r w:rsidRPr="00033231">
        <w:t>heureuse mère ne se r</w:t>
      </w:r>
      <w:r w:rsidRPr="00033231">
        <w:t>é</w:t>
      </w:r>
      <w:r w:rsidRPr="00033231">
        <w:t>jouit qu</w:t>
      </w:r>
      <w:r w:rsidR="004F69D6">
        <w:t>’</w:t>
      </w:r>
      <w:r w:rsidRPr="00033231">
        <w:t>en tremblant</w:t>
      </w:r>
      <w:r w:rsidR="004F69D6">
        <w:t xml:space="preserve">. </w:t>
      </w:r>
      <w:r w:rsidRPr="00033231">
        <w:t>Cette première résurrection ressemblait à la lueur d</w:t>
      </w:r>
      <w:r w:rsidR="004F69D6">
        <w:t>’</w:t>
      </w:r>
      <w:r w:rsidRPr="00033231">
        <w:t>une lampe qui s</w:t>
      </w:r>
      <w:r w:rsidR="004F69D6">
        <w:t>’</w:t>
      </w:r>
      <w:r w:rsidRPr="00033231">
        <w:t>éteint</w:t>
      </w:r>
      <w:r w:rsidR="004F69D6">
        <w:t xml:space="preserve"> : </w:t>
      </w:r>
      <w:r w:rsidRPr="00033231">
        <w:t>si la flamme brillait un m</w:t>
      </w:r>
      <w:r w:rsidRPr="00033231">
        <w:t>o</w:t>
      </w:r>
      <w:r w:rsidRPr="00033231">
        <w:t>ment</w:t>
      </w:r>
      <w:r w:rsidR="004F69D6">
        <w:t xml:space="preserve">, </w:t>
      </w:r>
      <w:r w:rsidRPr="00033231">
        <w:t>l</w:t>
      </w:r>
      <w:r w:rsidR="004F69D6">
        <w:t>’</w:t>
      </w:r>
      <w:r w:rsidRPr="00033231">
        <w:t>instant suivant elle s</w:t>
      </w:r>
      <w:r w:rsidR="004F69D6">
        <w:t>’</w:t>
      </w:r>
      <w:r w:rsidRPr="00033231">
        <w:t>obscurcissait tout à coup</w:t>
      </w:r>
      <w:r w:rsidR="004F69D6">
        <w:t xml:space="preserve">. </w:t>
      </w:r>
      <w:r w:rsidRPr="00033231">
        <w:t>L</w:t>
      </w:r>
      <w:r w:rsidR="004F69D6">
        <w:t>’</w:t>
      </w:r>
      <w:r w:rsidRPr="00033231">
        <w:t>épuisement suivait de près l</w:t>
      </w:r>
      <w:r w:rsidR="004F69D6">
        <w:t>’</w:t>
      </w:r>
      <w:r w:rsidRPr="00033231">
        <w:t>excitation</w:t>
      </w:r>
      <w:r w:rsidR="004F69D6">
        <w:t>.</w:t>
      </w:r>
    </w:p>
    <w:p w14:paraId="3DDB391A" w14:textId="77777777" w:rsidR="004F69D6" w:rsidRDefault="00000000" w:rsidP="0021796F">
      <w:r w:rsidRPr="00033231">
        <w:t>Caroline s</w:t>
      </w:r>
      <w:r w:rsidR="004F69D6">
        <w:t>’</w:t>
      </w:r>
      <w:r w:rsidRPr="00033231">
        <w:t>efforçait constamment</w:t>
      </w:r>
      <w:r w:rsidR="004F69D6">
        <w:t xml:space="preserve">, </w:t>
      </w:r>
      <w:r w:rsidRPr="00033231">
        <w:t>d</w:t>
      </w:r>
      <w:r w:rsidR="004F69D6">
        <w:t>’</w:t>
      </w:r>
      <w:r w:rsidRPr="00033231">
        <w:t>une manière to</w:t>
      </w:r>
      <w:r w:rsidRPr="00033231">
        <w:t>u</w:t>
      </w:r>
      <w:r w:rsidRPr="00033231">
        <w:t>cha</w:t>
      </w:r>
      <w:r w:rsidRPr="00033231">
        <w:t>n</w:t>
      </w:r>
      <w:r w:rsidRPr="00033231">
        <w:t>te</w:t>
      </w:r>
      <w:r w:rsidR="004F69D6">
        <w:t xml:space="preserve">, </w:t>
      </w:r>
      <w:r w:rsidRPr="00033231">
        <w:t>de paraître mieux</w:t>
      </w:r>
      <w:r w:rsidR="004F69D6">
        <w:t xml:space="preserve"> ; </w:t>
      </w:r>
      <w:r w:rsidRPr="00033231">
        <w:t>mais souvent ses forces refusaient de s</w:t>
      </w:r>
      <w:r w:rsidRPr="00033231">
        <w:t>e</w:t>
      </w:r>
      <w:r w:rsidRPr="00033231">
        <w:t>conder sa volonté</w:t>
      </w:r>
      <w:r w:rsidR="004F69D6">
        <w:t xml:space="preserve"> ; </w:t>
      </w:r>
      <w:r w:rsidRPr="00033231">
        <w:t>trop souvent ses efforts pour surmonter la maladie échouaient</w:t>
      </w:r>
      <w:r w:rsidR="004F69D6">
        <w:t xml:space="preserve">, </w:t>
      </w:r>
      <w:r w:rsidRPr="00033231">
        <w:t>et vainement elle essayait de manger</w:t>
      </w:r>
      <w:r w:rsidR="004F69D6">
        <w:t xml:space="preserve">, </w:t>
      </w:r>
      <w:r w:rsidRPr="00033231">
        <w:t>de parler</w:t>
      </w:r>
      <w:r w:rsidR="004F69D6">
        <w:t xml:space="preserve">, </w:t>
      </w:r>
      <w:r w:rsidRPr="00033231">
        <w:t>de paraître joyeuse</w:t>
      </w:r>
      <w:r w:rsidR="004F69D6">
        <w:t xml:space="preserve">, </w:t>
      </w:r>
      <w:r w:rsidRPr="00033231">
        <w:t>plusieurs heures se passaient</w:t>
      </w:r>
      <w:r w:rsidR="004F69D6">
        <w:t xml:space="preserve">, </w:t>
      </w:r>
      <w:r w:rsidRPr="00033231">
        <w:t>pe</w:t>
      </w:r>
      <w:r w:rsidRPr="00033231">
        <w:t>n</w:t>
      </w:r>
      <w:r w:rsidRPr="00033231">
        <w:t xml:space="preserve">dant lesquelles </w:t>
      </w:r>
      <w:proofErr w:type="spellStart"/>
      <w:r w:rsidRPr="00033231">
        <w:t>mistress</w:t>
      </w:r>
      <w:proofErr w:type="spellEnd"/>
      <w:r w:rsidRPr="00033231">
        <w:t xml:space="preserve"> </w:t>
      </w:r>
      <w:proofErr w:type="spellStart"/>
      <w:r w:rsidRPr="00033231">
        <w:t>Pryor</w:t>
      </w:r>
      <w:proofErr w:type="spellEnd"/>
      <w:r w:rsidRPr="00033231">
        <w:t xml:space="preserve"> craignait que les cordes de la vie ne se retendissent jamais</w:t>
      </w:r>
      <w:r w:rsidR="004F69D6">
        <w:t xml:space="preserve">, </w:t>
      </w:r>
      <w:r w:rsidRPr="00033231">
        <w:t>bien que le temps où elles se ro</w:t>
      </w:r>
      <w:r w:rsidRPr="00033231">
        <w:t>m</w:t>
      </w:r>
      <w:r w:rsidRPr="00033231">
        <w:t>praient fût différé</w:t>
      </w:r>
      <w:r w:rsidR="004F69D6">
        <w:t>.</w:t>
      </w:r>
    </w:p>
    <w:p w14:paraId="5C407743" w14:textId="7BBBC839" w:rsidR="004F69D6" w:rsidRDefault="00000000" w:rsidP="0021796F">
      <w:r w:rsidRPr="00033231">
        <w:t>Pendant ce temps</w:t>
      </w:r>
      <w:r w:rsidR="004F69D6">
        <w:t xml:space="preserve">, </w:t>
      </w:r>
      <w:r w:rsidRPr="00033231">
        <w:t>la mère et la fille furent presque enti</w:t>
      </w:r>
      <w:r w:rsidRPr="00033231">
        <w:t>è</w:t>
      </w:r>
      <w:r w:rsidRPr="00033231">
        <w:t>rement laissées seules</w:t>
      </w:r>
      <w:r w:rsidR="004F69D6">
        <w:t xml:space="preserve">. </w:t>
      </w:r>
      <w:r w:rsidRPr="00033231">
        <w:t>C</w:t>
      </w:r>
      <w:r w:rsidR="004F69D6">
        <w:t>’</w:t>
      </w:r>
      <w:r w:rsidRPr="00033231">
        <w:t>était vers la fin d</w:t>
      </w:r>
      <w:r w:rsidR="004F69D6">
        <w:t>’</w:t>
      </w:r>
      <w:r w:rsidRPr="00033231">
        <w:t>août</w:t>
      </w:r>
      <w:r w:rsidR="004F69D6">
        <w:t xml:space="preserve"> : </w:t>
      </w:r>
      <w:r w:rsidRPr="00033231">
        <w:t>le temps était beau</w:t>
      </w:r>
      <w:r w:rsidR="004F69D6">
        <w:t xml:space="preserve">, </w:t>
      </w:r>
      <w:r w:rsidRPr="00033231">
        <w:t>c</w:t>
      </w:r>
      <w:r w:rsidR="004F69D6">
        <w:t>’</w:t>
      </w:r>
      <w:r w:rsidRPr="00033231">
        <w:t>est-à-dire qu</w:t>
      </w:r>
      <w:r w:rsidR="004F69D6">
        <w:t>’</w:t>
      </w:r>
      <w:r w:rsidRPr="00033231">
        <w:t xml:space="preserve">il était très-sec et que la poussière </w:t>
      </w:r>
      <w:r w:rsidRPr="00033231">
        <w:lastRenderedPageBreak/>
        <w:t>était abondante</w:t>
      </w:r>
      <w:r w:rsidR="004F69D6">
        <w:t xml:space="preserve">, </w:t>
      </w:r>
      <w:r w:rsidRPr="00033231">
        <w:t>car un vent aride avait soufflé de l</w:t>
      </w:r>
      <w:r w:rsidR="004F69D6">
        <w:t>’</w:t>
      </w:r>
      <w:r w:rsidRPr="00033231">
        <w:t>est pendant tout le mois</w:t>
      </w:r>
      <w:r w:rsidR="004F69D6">
        <w:t xml:space="preserve"> ; </w:t>
      </w:r>
      <w:r w:rsidRPr="00033231">
        <w:t>le ciel était tout à fait sans nuages</w:t>
      </w:r>
      <w:r w:rsidR="004F69D6">
        <w:t xml:space="preserve">, </w:t>
      </w:r>
      <w:r w:rsidRPr="00033231">
        <w:t>bien qu</w:t>
      </w:r>
      <w:r w:rsidR="004F69D6">
        <w:t>’</w:t>
      </w:r>
      <w:r w:rsidRPr="00033231">
        <w:t>une pâle brume</w:t>
      </w:r>
      <w:r w:rsidR="004F69D6">
        <w:t xml:space="preserve">, </w:t>
      </w:r>
      <w:r w:rsidRPr="00033231">
        <w:t>stationnaire dans l</w:t>
      </w:r>
      <w:r w:rsidR="004F69D6">
        <w:t>’</w:t>
      </w:r>
      <w:r w:rsidRPr="00033231">
        <w:t>atmosphère</w:t>
      </w:r>
      <w:r w:rsidR="004F69D6">
        <w:t xml:space="preserve">, </w:t>
      </w:r>
      <w:r w:rsidRPr="00033231">
        <w:t>semblât dépouiller de toute profondeur de ton l</w:t>
      </w:r>
      <w:r w:rsidR="004F69D6">
        <w:t>’</w:t>
      </w:r>
      <w:r w:rsidRPr="00033231">
        <w:t>azur du ciel</w:t>
      </w:r>
      <w:r w:rsidR="004F69D6">
        <w:t xml:space="preserve">, </w:t>
      </w:r>
      <w:r w:rsidRPr="00033231">
        <w:t>de toute fraîcheur la ve</w:t>
      </w:r>
      <w:r w:rsidRPr="00033231">
        <w:t>r</w:t>
      </w:r>
      <w:r w:rsidRPr="00033231">
        <w:t>dure de la terre</w:t>
      </w:r>
      <w:r w:rsidR="004F69D6">
        <w:t xml:space="preserve">, </w:t>
      </w:r>
      <w:r w:rsidRPr="00033231">
        <w:t>et de tout éclat la lumière du jour</w:t>
      </w:r>
      <w:r w:rsidR="004F69D6">
        <w:t xml:space="preserve">. </w:t>
      </w:r>
      <w:r w:rsidRPr="00033231">
        <w:t>Presque to</w:t>
      </w:r>
      <w:r w:rsidRPr="00033231">
        <w:t>u</w:t>
      </w:r>
      <w:r w:rsidRPr="00033231">
        <w:t xml:space="preserve">tes les familles de </w:t>
      </w:r>
      <w:proofErr w:type="spellStart"/>
      <w:r w:rsidRPr="00033231">
        <w:t>Briarfield</w:t>
      </w:r>
      <w:proofErr w:type="spellEnd"/>
      <w:r w:rsidRPr="00033231">
        <w:t xml:space="preserve"> étaient absentes pour quelque e</w:t>
      </w:r>
      <w:r w:rsidRPr="00033231">
        <w:t>x</w:t>
      </w:r>
      <w:r w:rsidRPr="00033231">
        <w:t>cursion</w:t>
      </w:r>
      <w:r w:rsidR="004F69D6">
        <w:t xml:space="preserve">. </w:t>
      </w:r>
      <w:r w:rsidRPr="00033231">
        <w:t xml:space="preserve">Miss </w:t>
      </w:r>
      <w:proofErr w:type="spellStart"/>
      <w:r w:rsidRPr="00033231">
        <w:t>Keeldar</w:t>
      </w:r>
      <w:proofErr w:type="spellEnd"/>
      <w:r w:rsidRPr="00033231">
        <w:t xml:space="preserve"> et ses amis étaient au bord de la mer</w:t>
      </w:r>
      <w:r w:rsidR="004F69D6">
        <w:t xml:space="preserve"> ; </w:t>
      </w:r>
      <w:r w:rsidRPr="00033231">
        <w:t>il en était de même de toute la famille Yorke</w:t>
      </w:r>
      <w:r w:rsidR="004F69D6">
        <w:t>. M. </w:t>
      </w:r>
      <w:r w:rsidRPr="00033231">
        <w:t>Hall et Louis Moore</w:t>
      </w:r>
      <w:r w:rsidR="004F69D6">
        <w:t xml:space="preserve">, </w:t>
      </w:r>
      <w:r w:rsidRPr="00033231">
        <w:t>entre lesquels paraissait être née une intimité spontanée qui était probablement le résultat d</w:t>
      </w:r>
      <w:r w:rsidR="004F69D6">
        <w:t>’</w:t>
      </w:r>
      <w:r w:rsidRPr="00033231">
        <w:t>une harmonie de vues et de tempérament</w:t>
      </w:r>
      <w:r w:rsidR="004F69D6">
        <w:t xml:space="preserve">, </w:t>
      </w:r>
      <w:r w:rsidRPr="00033231">
        <w:t>étaient partis dans le Nord pour une excursion pédestre aux lacs</w:t>
      </w:r>
      <w:r w:rsidR="004F69D6">
        <w:t xml:space="preserve">. </w:t>
      </w:r>
      <w:r w:rsidRPr="00033231">
        <w:t>Hortense elle-même</w:t>
      </w:r>
      <w:r w:rsidR="004F69D6">
        <w:t xml:space="preserve">, </w:t>
      </w:r>
      <w:r w:rsidRPr="00033231">
        <w:t xml:space="preserve">qui fût volontiers restée à la maison pour aider </w:t>
      </w:r>
      <w:proofErr w:type="spellStart"/>
      <w:r w:rsidRPr="00033231">
        <w:t>mistress</w:t>
      </w:r>
      <w:proofErr w:type="spellEnd"/>
      <w:r w:rsidRPr="00033231">
        <w:t xml:space="preserve"> </w:t>
      </w:r>
      <w:proofErr w:type="spellStart"/>
      <w:r w:rsidRPr="00033231">
        <w:t>Pryor</w:t>
      </w:r>
      <w:proofErr w:type="spellEnd"/>
      <w:r w:rsidRPr="00033231">
        <w:t xml:space="preserve"> à soigner Caroline</w:t>
      </w:r>
      <w:r w:rsidR="004F69D6">
        <w:t xml:space="preserve">, </w:t>
      </w:r>
      <w:r w:rsidRPr="00033231">
        <w:t>avait été si vivement sollicitée par miss Mann de l</w:t>
      </w:r>
      <w:r w:rsidR="004F69D6">
        <w:t>’</w:t>
      </w:r>
      <w:r w:rsidRPr="00033231">
        <w:t xml:space="preserve">accompagner de nouveau aux eaux de </w:t>
      </w:r>
      <w:proofErr w:type="spellStart"/>
      <w:r w:rsidRPr="00033231">
        <w:t>Wormwood</w:t>
      </w:r>
      <w:proofErr w:type="spellEnd"/>
      <w:r w:rsidRPr="00033231">
        <w:t>-Wells</w:t>
      </w:r>
      <w:r w:rsidR="004F69D6">
        <w:t xml:space="preserve">, </w:t>
      </w:r>
      <w:r w:rsidRPr="00033231">
        <w:t>dans l</w:t>
      </w:r>
      <w:r w:rsidR="004F69D6">
        <w:t>’</w:t>
      </w:r>
      <w:r w:rsidRPr="00033231">
        <w:t>espoir d</w:t>
      </w:r>
      <w:r w:rsidR="004F69D6">
        <w:t>’</w:t>
      </w:r>
      <w:r w:rsidRPr="00033231">
        <w:t>alléger des souffrances cruellement augmentées par l</w:t>
      </w:r>
      <w:r w:rsidR="004F69D6">
        <w:t>’</w:t>
      </w:r>
      <w:r w:rsidRPr="00033231">
        <w:t>insalubrité du temps</w:t>
      </w:r>
      <w:r w:rsidR="004F69D6">
        <w:t xml:space="preserve">, </w:t>
      </w:r>
      <w:r w:rsidRPr="00033231">
        <w:t>qu</w:t>
      </w:r>
      <w:r w:rsidR="004F69D6">
        <w:t>’</w:t>
      </w:r>
      <w:r w:rsidRPr="00033231">
        <w:t>elle s</w:t>
      </w:r>
      <w:r w:rsidR="004F69D6">
        <w:t>’</w:t>
      </w:r>
      <w:r w:rsidRPr="00033231">
        <w:t>était crue forcée de consentir</w:t>
      </w:r>
      <w:r w:rsidR="004F69D6">
        <w:t xml:space="preserve"> : </w:t>
      </w:r>
      <w:r w:rsidRPr="00033231">
        <w:t>d</w:t>
      </w:r>
      <w:r w:rsidR="004F69D6">
        <w:t>’</w:t>
      </w:r>
      <w:r w:rsidRPr="00033231">
        <w:t>ailleurs</w:t>
      </w:r>
      <w:r w:rsidR="004F69D6">
        <w:t xml:space="preserve">, </w:t>
      </w:r>
      <w:r w:rsidRPr="00033231">
        <w:t>il n</w:t>
      </w:r>
      <w:r w:rsidR="004F69D6">
        <w:t>’</w:t>
      </w:r>
      <w:r w:rsidRPr="00033231">
        <w:t>était pas dans sa nature de refuser une demande qui s</w:t>
      </w:r>
      <w:r w:rsidR="004F69D6">
        <w:t>’</w:t>
      </w:r>
      <w:r w:rsidRPr="00033231">
        <w:t>adressait à la fois à la bonté de son cœur</w:t>
      </w:r>
      <w:r w:rsidR="004F69D6">
        <w:t xml:space="preserve">, </w:t>
      </w:r>
      <w:r w:rsidRPr="00033231">
        <w:t>et</w:t>
      </w:r>
      <w:r w:rsidR="004F69D6">
        <w:t xml:space="preserve">, </w:t>
      </w:r>
      <w:r w:rsidRPr="00033231">
        <w:t>par une confe</w:t>
      </w:r>
      <w:r w:rsidRPr="00033231">
        <w:t>s</w:t>
      </w:r>
      <w:r w:rsidRPr="00033231">
        <w:t>sion de dépendance</w:t>
      </w:r>
      <w:r w:rsidR="004F69D6">
        <w:t xml:space="preserve">, </w:t>
      </w:r>
      <w:r w:rsidRPr="00033231">
        <w:t>flattait son amour-propre</w:t>
      </w:r>
      <w:r w:rsidR="004F69D6">
        <w:t xml:space="preserve">. </w:t>
      </w:r>
      <w:r w:rsidRPr="00033231">
        <w:t>Quant à Robert</w:t>
      </w:r>
      <w:r w:rsidR="004F69D6">
        <w:t xml:space="preserve">, </w:t>
      </w:r>
      <w:r w:rsidRPr="00033231">
        <w:t>de Birmingham il s</w:t>
      </w:r>
      <w:r w:rsidR="004F69D6">
        <w:t>’</w:t>
      </w:r>
      <w:r w:rsidRPr="00033231">
        <w:t>était rendu à Londres</w:t>
      </w:r>
      <w:r w:rsidR="004F69D6">
        <w:t xml:space="preserve">, </w:t>
      </w:r>
      <w:r w:rsidRPr="00033231">
        <w:t>où il était encore</w:t>
      </w:r>
      <w:r w:rsidR="004F69D6">
        <w:t>.</w:t>
      </w:r>
    </w:p>
    <w:p w14:paraId="28AC2E43" w14:textId="77777777" w:rsidR="004F69D6" w:rsidRDefault="00000000" w:rsidP="0021796F">
      <w:r w:rsidRPr="00033231">
        <w:t>Aussi longtemps que le souffle des déserts asiatiques de</w:t>
      </w:r>
      <w:r w:rsidRPr="00033231">
        <w:t>s</w:t>
      </w:r>
      <w:r w:rsidRPr="00033231">
        <w:t>sécha les lèvres de Caroline et enflamma ses veines</w:t>
      </w:r>
      <w:r w:rsidR="004F69D6">
        <w:t xml:space="preserve">, </w:t>
      </w:r>
      <w:r w:rsidRPr="00033231">
        <w:t>sa convale</w:t>
      </w:r>
      <w:r w:rsidRPr="00033231">
        <w:t>s</w:t>
      </w:r>
      <w:r w:rsidRPr="00033231">
        <w:t>cence physique ne put marcher d</w:t>
      </w:r>
      <w:r w:rsidR="004F69D6">
        <w:t>’</w:t>
      </w:r>
      <w:r w:rsidRPr="00033231">
        <w:t>un pas égal avec le retour de sa tranquillité mentale</w:t>
      </w:r>
      <w:r w:rsidR="004F69D6">
        <w:t xml:space="preserve"> ; </w:t>
      </w:r>
      <w:r w:rsidRPr="00033231">
        <w:t xml:space="preserve">mais il vint un jour où le vent cessa de gémir contre le pignon est de la </w:t>
      </w:r>
      <w:proofErr w:type="spellStart"/>
      <w:r w:rsidRPr="00033231">
        <w:t>rectorerie</w:t>
      </w:r>
      <w:proofErr w:type="spellEnd"/>
      <w:r w:rsidRPr="00033231">
        <w:t xml:space="preserve"> et à travers la fenêtre de l</w:t>
      </w:r>
      <w:r w:rsidR="004F69D6">
        <w:t>’</w:t>
      </w:r>
      <w:r w:rsidRPr="00033231">
        <w:t>église qui regardait le levant</w:t>
      </w:r>
      <w:r w:rsidR="004F69D6">
        <w:t xml:space="preserve">. </w:t>
      </w:r>
      <w:r w:rsidRPr="00033231">
        <w:t>Un petit nuage large comme la main s</w:t>
      </w:r>
      <w:r w:rsidR="004F69D6">
        <w:t>’</w:t>
      </w:r>
      <w:r w:rsidRPr="00033231">
        <w:t>éleva vers l</w:t>
      </w:r>
      <w:r w:rsidR="004F69D6">
        <w:t>’</w:t>
      </w:r>
      <w:r w:rsidRPr="00033231">
        <w:t>ouest</w:t>
      </w:r>
      <w:r w:rsidR="004F69D6">
        <w:t xml:space="preserve"> ; </w:t>
      </w:r>
      <w:r w:rsidRPr="00033231">
        <w:t>le vent</w:t>
      </w:r>
      <w:r w:rsidR="004F69D6">
        <w:t xml:space="preserve">, </w:t>
      </w:r>
      <w:r w:rsidRPr="00033231">
        <w:t>soufflant de ce même côté</w:t>
      </w:r>
      <w:r w:rsidR="004F69D6">
        <w:t xml:space="preserve">, </w:t>
      </w:r>
      <w:r w:rsidRPr="00033231">
        <w:t>l</w:t>
      </w:r>
      <w:r w:rsidR="004F69D6">
        <w:t>’</w:t>
      </w:r>
      <w:r w:rsidRPr="00033231">
        <w:t>élargit bientôt</w:t>
      </w:r>
      <w:r w:rsidR="004F69D6">
        <w:t xml:space="preserve"> ; </w:t>
      </w:r>
      <w:r w:rsidRPr="00033231">
        <w:t>la pluie et la tempête prévalurent un instant</w:t>
      </w:r>
      <w:r w:rsidR="004F69D6">
        <w:t xml:space="preserve">, </w:t>
      </w:r>
      <w:r w:rsidRPr="00033231">
        <w:t>après lesquels le soleil se montra radieux</w:t>
      </w:r>
      <w:r w:rsidR="004F69D6">
        <w:t xml:space="preserve"> ; </w:t>
      </w:r>
      <w:r w:rsidRPr="00033231">
        <w:t>le ciel avait retrouvé la pureté de son azur et la terre sa verdure</w:t>
      </w:r>
      <w:r w:rsidR="004F69D6">
        <w:t xml:space="preserve">. </w:t>
      </w:r>
      <w:r w:rsidRPr="00033231">
        <w:t xml:space="preserve">La livide teinte du choléra avait abandonné la face de la </w:t>
      </w:r>
      <w:r w:rsidRPr="00033231">
        <w:lastRenderedPageBreak/>
        <w:t>nature</w:t>
      </w:r>
      <w:r w:rsidR="004F69D6">
        <w:t xml:space="preserve"> : </w:t>
      </w:r>
      <w:r w:rsidRPr="00033231">
        <w:t>les montagnes se dressaient claires</w:t>
      </w:r>
      <w:r w:rsidR="004F69D6">
        <w:t xml:space="preserve">, </w:t>
      </w:r>
      <w:r w:rsidRPr="00033231">
        <w:t>à l</w:t>
      </w:r>
      <w:r w:rsidR="004F69D6">
        <w:t>’</w:t>
      </w:r>
      <w:r w:rsidRPr="00033231">
        <w:t>horizon dépouillé de ce pâle brouillard de malaria</w:t>
      </w:r>
      <w:r w:rsidR="004F69D6">
        <w:t>.</w:t>
      </w:r>
    </w:p>
    <w:p w14:paraId="35F2B8F0" w14:textId="77777777" w:rsidR="004F69D6" w:rsidRDefault="00000000" w:rsidP="0021796F">
      <w:r w:rsidRPr="00033231">
        <w:t>La jeunesse de Caroline</w:t>
      </w:r>
      <w:r w:rsidR="004F69D6">
        <w:t xml:space="preserve">, </w:t>
      </w:r>
      <w:r w:rsidRPr="00033231">
        <w:t>les tendres soins de sa mère</w:t>
      </w:r>
      <w:r w:rsidR="004F69D6">
        <w:t xml:space="preserve">, </w:t>
      </w:r>
      <w:r w:rsidRPr="00033231">
        <w:t>joints au bienfait de ce vent pur que Dieu</w:t>
      </w:r>
      <w:r w:rsidR="004F69D6">
        <w:t xml:space="preserve">, </w:t>
      </w:r>
      <w:r w:rsidRPr="00033231">
        <w:t>dans sa miséricorde</w:t>
      </w:r>
      <w:r w:rsidR="004F69D6">
        <w:t xml:space="preserve">, </w:t>
      </w:r>
      <w:r w:rsidRPr="00033231">
        <w:t>faisait souffler doux et frais à travers la fenêtre toujours ouverte de sa chambre</w:t>
      </w:r>
      <w:r w:rsidR="004F69D6">
        <w:t xml:space="preserve">, </w:t>
      </w:r>
      <w:r w:rsidRPr="00033231">
        <w:t>ranimèrent son énergie depuis longtemps langui</w:t>
      </w:r>
      <w:r w:rsidRPr="00033231">
        <w:t>s</w:t>
      </w:r>
      <w:r w:rsidRPr="00033231">
        <w:t>sa</w:t>
      </w:r>
      <w:r w:rsidRPr="00033231">
        <w:t>n</w:t>
      </w:r>
      <w:r w:rsidRPr="00033231">
        <w:t>te</w:t>
      </w:r>
      <w:r w:rsidR="004F69D6">
        <w:t xml:space="preserve">. </w:t>
      </w:r>
      <w:r w:rsidRPr="00033231">
        <w:t>Enfin</w:t>
      </w:r>
      <w:r w:rsidR="004F69D6">
        <w:t xml:space="preserve">, </w:t>
      </w:r>
      <w:proofErr w:type="spellStart"/>
      <w:r w:rsidRPr="00033231">
        <w:t>mistress</w:t>
      </w:r>
      <w:proofErr w:type="spellEnd"/>
      <w:r w:rsidRPr="00033231">
        <w:t xml:space="preserve"> </w:t>
      </w:r>
      <w:proofErr w:type="spellStart"/>
      <w:r w:rsidRPr="00033231">
        <w:t>Pryor</w:t>
      </w:r>
      <w:proofErr w:type="spellEnd"/>
      <w:r w:rsidRPr="00033231">
        <w:t xml:space="preserve"> vit qu</w:t>
      </w:r>
      <w:r w:rsidR="004F69D6">
        <w:t>’</w:t>
      </w:r>
      <w:r w:rsidRPr="00033231">
        <w:t>il lui était permis d</w:t>
      </w:r>
      <w:r w:rsidR="004F69D6">
        <w:t>’</w:t>
      </w:r>
      <w:r w:rsidRPr="00033231">
        <w:t>espérer</w:t>
      </w:r>
      <w:r w:rsidR="004F69D6">
        <w:t xml:space="preserve"> ; </w:t>
      </w:r>
      <w:r w:rsidRPr="00033231">
        <w:t>une bonne et franche convalescence avait commencé</w:t>
      </w:r>
      <w:r w:rsidR="004F69D6">
        <w:t xml:space="preserve">. </w:t>
      </w:r>
      <w:r w:rsidRPr="00033231">
        <w:t>Non-seulement le sourire de Caroline était plus doux et son humeur plus gaie</w:t>
      </w:r>
      <w:r w:rsidR="004F69D6">
        <w:t xml:space="preserve">, </w:t>
      </w:r>
      <w:r w:rsidRPr="00033231">
        <w:t>mais son visage et son œil avaient perdu une certaine expression</w:t>
      </w:r>
      <w:r w:rsidR="004F69D6">
        <w:t xml:space="preserve">, </w:t>
      </w:r>
      <w:r w:rsidRPr="00033231">
        <w:t>une expression redoutée et indescriptible</w:t>
      </w:r>
      <w:r w:rsidR="004F69D6">
        <w:t xml:space="preserve">, </w:t>
      </w:r>
      <w:r w:rsidRPr="00033231">
        <w:t>mais que se rappelleront aisément ceux qui ont veillé au chevet de mal</w:t>
      </w:r>
      <w:r w:rsidRPr="00033231">
        <w:t>a</w:t>
      </w:r>
      <w:r w:rsidRPr="00033231">
        <w:t>des en danger</w:t>
      </w:r>
      <w:r w:rsidR="004F69D6">
        <w:t xml:space="preserve">. </w:t>
      </w:r>
      <w:r w:rsidRPr="00033231">
        <w:t>Longtemps avant que l</w:t>
      </w:r>
      <w:r w:rsidR="004F69D6">
        <w:t>’</w:t>
      </w:r>
      <w:r w:rsidRPr="00033231">
        <w:t>émaciation de ses traits disparût</w:t>
      </w:r>
      <w:r w:rsidR="004F69D6">
        <w:t xml:space="preserve">, </w:t>
      </w:r>
      <w:r w:rsidRPr="00033231">
        <w:t>ou que la couleur retournât à ses joues</w:t>
      </w:r>
      <w:r w:rsidR="004F69D6">
        <w:t xml:space="preserve">, </w:t>
      </w:r>
      <w:r w:rsidRPr="00033231">
        <w:t>un plus subtil changement s</w:t>
      </w:r>
      <w:r w:rsidR="004F69D6">
        <w:t>’</w:t>
      </w:r>
      <w:r w:rsidRPr="00033231">
        <w:t>opéra</w:t>
      </w:r>
      <w:r w:rsidR="004F69D6">
        <w:t xml:space="preserve"> ; </w:t>
      </w:r>
      <w:r w:rsidRPr="00033231">
        <w:t>tout dans sa physionomie devint plus chaud et plus doux</w:t>
      </w:r>
      <w:r w:rsidR="004F69D6">
        <w:t xml:space="preserve">. </w:t>
      </w:r>
      <w:r w:rsidRPr="00033231">
        <w:t>Au lieu d</w:t>
      </w:r>
      <w:r w:rsidR="004F69D6">
        <w:t>’</w:t>
      </w:r>
      <w:r w:rsidRPr="00033231">
        <w:t>un masque de marbre et d</w:t>
      </w:r>
      <w:r w:rsidR="004F69D6">
        <w:t>’</w:t>
      </w:r>
      <w:r w:rsidRPr="00033231">
        <w:t>un œil vitreux</w:t>
      </w:r>
      <w:r w:rsidR="004F69D6">
        <w:t xml:space="preserve">, </w:t>
      </w:r>
      <w:proofErr w:type="spellStart"/>
      <w:r w:rsidRPr="00033231">
        <w:t>mistress</w:t>
      </w:r>
      <w:proofErr w:type="spellEnd"/>
      <w:r w:rsidRPr="00033231">
        <w:t xml:space="preserve"> </w:t>
      </w:r>
      <w:proofErr w:type="spellStart"/>
      <w:r w:rsidRPr="00033231">
        <w:t>Pryor</w:t>
      </w:r>
      <w:proofErr w:type="spellEnd"/>
      <w:r w:rsidRPr="00033231">
        <w:t xml:space="preserve"> vit sur l</w:t>
      </w:r>
      <w:r w:rsidR="004F69D6">
        <w:t>’</w:t>
      </w:r>
      <w:r w:rsidRPr="00033231">
        <w:t>oreiller un visage encore assez pâle et dévasté</w:t>
      </w:r>
      <w:r w:rsidR="004F69D6">
        <w:t xml:space="preserve">, </w:t>
      </w:r>
      <w:r w:rsidRPr="00033231">
        <w:t>plus hagard peut-être que l</w:t>
      </w:r>
      <w:r w:rsidR="004F69D6">
        <w:t>’</w:t>
      </w:r>
      <w:r w:rsidRPr="00033231">
        <w:t>autre</w:t>
      </w:r>
      <w:r w:rsidR="004F69D6">
        <w:t xml:space="preserve">, </w:t>
      </w:r>
      <w:r w:rsidRPr="00033231">
        <w:t>mais moins terrible</w:t>
      </w:r>
      <w:r w:rsidR="004F69D6">
        <w:t xml:space="preserve"> ; </w:t>
      </w:r>
      <w:r w:rsidRPr="00033231">
        <w:t>car c</w:t>
      </w:r>
      <w:r w:rsidR="004F69D6">
        <w:t>’</w:t>
      </w:r>
      <w:r w:rsidRPr="00033231">
        <w:t>était une jeune fille malade et vivante</w:t>
      </w:r>
      <w:r w:rsidR="004F69D6">
        <w:t xml:space="preserve">, </w:t>
      </w:r>
      <w:r w:rsidRPr="00033231">
        <w:t>non un simple masque blanc ou une roide statue</w:t>
      </w:r>
      <w:r w:rsidR="004F69D6">
        <w:t>.</w:t>
      </w:r>
    </w:p>
    <w:p w14:paraId="0EBED44A" w14:textId="77777777" w:rsidR="004F69D6" w:rsidRDefault="00000000" w:rsidP="0021796F">
      <w:r w:rsidRPr="00033231">
        <w:t>Alors elle ne demandait plus sans cesse à boire</w:t>
      </w:r>
      <w:r w:rsidR="004F69D6">
        <w:t xml:space="preserve">. </w:t>
      </w:r>
      <w:r w:rsidRPr="00033231">
        <w:t>Les mots</w:t>
      </w:r>
      <w:r w:rsidR="004F69D6">
        <w:t> : « </w:t>
      </w:r>
      <w:r w:rsidRPr="00033231">
        <w:t>J</w:t>
      </w:r>
      <w:r w:rsidR="004F69D6">
        <w:t>’</w:t>
      </w:r>
      <w:r w:rsidRPr="00033231">
        <w:t>ai soif</w:t>
      </w:r>
      <w:r w:rsidR="004F69D6">
        <w:t>, »</w:t>
      </w:r>
      <w:r w:rsidRPr="00033231">
        <w:t xml:space="preserve"> cessèrent d</w:t>
      </w:r>
      <w:r w:rsidR="004F69D6">
        <w:t>’</w:t>
      </w:r>
      <w:r w:rsidRPr="00033231">
        <w:t>être sa plainte</w:t>
      </w:r>
      <w:r w:rsidR="004F69D6">
        <w:t xml:space="preserve">. </w:t>
      </w:r>
      <w:r w:rsidRPr="00033231">
        <w:t>Quelquefois</w:t>
      </w:r>
      <w:r w:rsidR="004F69D6">
        <w:t xml:space="preserve">, </w:t>
      </w:r>
      <w:r w:rsidRPr="00033231">
        <w:t>lorsqu</w:t>
      </w:r>
      <w:r w:rsidR="004F69D6">
        <w:t>’</w:t>
      </w:r>
      <w:r w:rsidRPr="00033231">
        <w:t>elle avait avalé un morceau</w:t>
      </w:r>
      <w:r w:rsidR="004F69D6">
        <w:t xml:space="preserve">, </w:t>
      </w:r>
      <w:r w:rsidRPr="00033231">
        <w:t>elle disait qu</w:t>
      </w:r>
      <w:r w:rsidR="004F69D6">
        <w:t>’</w:t>
      </w:r>
      <w:r w:rsidRPr="00033231">
        <w:t>elle se sentait revivre</w:t>
      </w:r>
      <w:r w:rsidR="004F69D6">
        <w:t xml:space="preserve"> : </w:t>
      </w:r>
      <w:r w:rsidRPr="00033231">
        <w:t>elle n</w:t>
      </w:r>
      <w:r w:rsidR="004F69D6">
        <w:t>’</w:t>
      </w:r>
      <w:r w:rsidRPr="00033231">
        <w:t>éprouvait plus de dégoût à entendre parler de nourriture</w:t>
      </w:r>
      <w:r w:rsidR="004F69D6">
        <w:t xml:space="preserve">, </w:t>
      </w:r>
      <w:r w:rsidRPr="00033231">
        <w:t>et commençait à indiquer ses préférences</w:t>
      </w:r>
      <w:r w:rsidR="004F69D6">
        <w:t xml:space="preserve">. </w:t>
      </w:r>
      <w:r w:rsidRPr="00033231">
        <w:t>Avec quel plaisir et quel soin rempli d</w:t>
      </w:r>
      <w:r w:rsidR="004F69D6">
        <w:t>’</w:t>
      </w:r>
      <w:r w:rsidRPr="00033231">
        <w:t>amitié</w:t>
      </w:r>
      <w:r w:rsidR="004F69D6">
        <w:t xml:space="preserve">, </w:t>
      </w:r>
      <w:r w:rsidRPr="00033231">
        <w:t>sa mère préparait ce qu</w:t>
      </w:r>
      <w:r w:rsidR="004F69D6">
        <w:t>’</w:t>
      </w:r>
      <w:r w:rsidRPr="00033231">
        <w:t>elle avait choisi</w:t>
      </w:r>
      <w:r w:rsidR="004F69D6">
        <w:t> !</w:t>
      </w:r>
    </w:p>
    <w:p w14:paraId="1E0AA5F9" w14:textId="77777777" w:rsidR="004F69D6" w:rsidRDefault="00000000" w:rsidP="0021796F">
      <w:r w:rsidRPr="00033231">
        <w:t>La nourriture ramena les forces</w:t>
      </w:r>
      <w:r w:rsidR="004F69D6">
        <w:t xml:space="preserve">. </w:t>
      </w:r>
      <w:r w:rsidRPr="00033231">
        <w:t>Elle put enfin se tenir l</w:t>
      </w:r>
      <w:r w:rsidRPr="00033231">
        <w:t>e</w:t>
      </w:r>
      <w:r w:rsidRPr="00033231">
        <w:t>vée</w:t>
      </w:r>
      <w:r w:rsidR="004F69D6">
        <w:t xml:space="preserve">. </w:t>
      </w:r>
      <w:r w:rsidRPr="00033231">
        <w:t>Elle désirait ardemment respirer l</w:t>
      </w:r>
      <w:r w:rsidR="004F69D6">
        <w:t>’</w:t>
      </w:r>
      <w:r w:rsidRPr="00033231">
        <w:t>air pur</w:t>
      </w:r>
      <w:r w:rsidR="004F69D6">
        <w:t xml:space="preserve">, </w:t>
      </w:r>
      <w:r w:rsidRPr="00033231">
        <w:t>visiter ses fleurs et voir si le fruit mûrissait</w:t>
      </w:r>
      <w:r w:rsidR="004F69D6">
        <w:t xml:space="preserve">. </w:t>
      </w:r>
      <w:r w:rsidRPr="00033231">
        <w:t>Son oncle</w:t>
      </w:r>
      <w:r w:rsidR="004F69D6">
        <w:t xml:space="preserve">, </w:t>
      </w:r>
      <w:r w:rsidRPr="00033231">
        <w:t>toujours libéral</w:t>
      </w:r>
      <w:r w:rsidR="004F69D6">
        <w:t xml:space="preserve">, </w:t>
      </w:r>
      <w:r w:rsidRPr="00033231">
        <w:lastRenderedPageBreak/>
        <w:t>avait acheté une chaise de jardin pour elle</w:t>
      </w:r>
      <w:r w:rsidR="004F69D6">
        <w:t xml:space="preserve">. </w:t>
      </w:r>
      <w:r w:rsidRPr="00033231">
        <w:t>Il descendit Caroline dans ses propres bras</w:t>
      </w:r>
      <w:r w:rsidR="004F69D6">
        <w:t xml:space="preserve">, </w:t>
      </w:r>
      <w:r w:rsidRPr="00033231">
        <w:t>la plaça lui-même dans la chaise</w:t>
      </w:r>
      <w:r w:rsidR="004F69D6">
        <w:t xml:space="preserve">, </w:t>
      </w:r>
      <w:r w:rsidRPr="00033231">
        <w:t xml:space="preserve">et William </w:t>
      </w:r>
      <w:proofErr w:type="spellStart"/>
      <w:r w:rsidRPr="00033231">
        <w:t>Farren</w:t>
      </w:r>
      <w:proofErr w:type="spellEnd"/>
      <w:r w:rsidR="004F69D6">
        <w:t xml:space="preserve">, </w:t>
      </w:r>
      <w:r w:rsidRPr="00033231">
        <w:t>qui avait été appelé</w:t>
      </w:r>
      <w:r w:rsidR="004F69D6">
        <w:t xml:space="preserve">, </w:t>
      </w:r>
      <w:r w:rsidRPr="00033231">
        <w:t>fut chargé de la promener le long des allées</w:t>
      </w:r>
      <w:r w:rsidR="004F69D6">
        <w:t xml:space="preserve">, </w:t>
      </w:r>
      <w:r w:rsidRPr="00033231">
        <w:t>pour lui montrer ce qu</w:t>
      </w:r>
      <w:r w:rsidR="004F69D6">
        <w:t>’</w:t>
      </w:r>
      <w:r w:rsidRPr="00033231">
        <w:t>il avait fait pour ses plantes et prendre ses instructions pour le travail à venir</w:t>
      </w:r>
      <w:r w:rsidR="004F69D6">
        <w:t>.</w:t>
      </w:r>
    </w:p>
    <w:p w14:paraId="7A4A14D5" w14:textId="77777777" w:rsidR="004F69D6" w:rsidRDefault="00000000" w:rsidP="0021796F">
      <w:r w:rsidRPr="00033231">
        <w:t>William et elle avaient beaucoup de choses à se dire</w:t>
      </w:r>
      <w:r w:rsidR="004F69D6">
        <w:t xml:space="preserve"> : </w:t>
      </w:r>
      <w:r w:rsidRPr="00033231">
        <w:t>il y avait une douzaine de sujets qui</w:t>
      </w:r>
      <w:r w:rsidR="004F69D6">
        <w:t xml:space="preserve">, </w:t>
      </w:r>
      <w:r w:rsidRPr="00033231">
        <w:t>sans importance pour le reste du monde</w:t>
      </w:r>
      <w:r w:rsidR="004F69D6">
        <w:t xml:space="preserve">, </w:t>
      </w:r>
      <w:r w:rsidRPr="00033231">
        <w:t>les intéressaient l</w:t>
      </w:r>
      <w:r w:rsidR="004F69D6">
        <w:t>’</w:t>
      </w:r>
      <w:r w:rsidRPr="00033231">
        <w:t>un et l</w:t>
      </w:r>
      <w:r w:rsidR="004F69D6">
        <w:t>’</w:t>
      </w:r>
      <w:r w:rsidRPr="00033231">
        <w:t>autre</w:t>
      </w:r>
      <w:r w:rsidR="004F69D6">
        <w:t xml:space="preserve">. </w:t>
      </w:r>
      <w:r w:rsidRPr="00033231">
        <w:t>Ils prenaient tous deux le même intérêt pour les animaux</w:t>
      </w:r>
      <w:r w:rsidR="004F69D6">
        <w:t xml:space="preserve">, </w:t>
      </w:r>
      <w:r w:rsidRPr="00033231">
        <w:t>les oiseaux</w:t>
      </w:r>
      <w:r w:rsidR="004F69D6">
        <w:t xml:space="preserve">, </w:t>
      </w:r>
      <w:r w:rsidRPr="00033231">
        <w:t>les insectes et les plantes</w:t>
      </w:r>
      <w:r w:rsidR="004F69D6">
        <w:t xml:space="preserve"> ; </w:t>
      </w:r>
      <w:r w:rsidRPr="00033231">
        <w:t>ils professaient des doctrines pareilles sur l</w:t>
      </w:r>
      <w:r w:rsidR="004F69D6">
        <w:t>’</w:t>
      </w:r>
      <w:r w:rsidRPr="00033231">
        <w:t>humanité et la création inférieure</w:t>
      </w:r>
      <w:r w:rsidR="004F69D6">
        <w:t xml:space="preserve">, </w:t>
      </w:r>
      <w:r w:rsidRPr="00033231">
        <w:t>et étaient portés l</w:t>
      </w:r>
      <w:r w:rsidR="004F69D6">
        <w:t>’</w:t>
      </w:r>
      <w:r w:rsidRPr="00033231">
        <w:t>un et l</w:t>
      </w:r>
      <w:r w:rsidR="004F69D6">
        <w:t>’</w:t>
      </w:r>
      <w:r w:rsidRPr="00033231">
        <w:t>autre aux minutieuses observations sur l</w:t>
      </w:r>
      <w:r w:rsidR="004F69D6">
        <w:t>’</w:t>
      </w:r>
      <w:r w:rsidRPr="00033231">
        <w:t>histoire naturelle</w:t>
      </w:r>
      <w:r w:rsidR="004F69D6">
        <w:t xml:space="preserve">. </w:t>
      </w:r>
      <w:r w:rsidRPr="00033231">
        <w:t>Les habitudes et les mœurs de quelques abeilles de terre qui avaient creusé leur demeure sous un vieux cerisier étaient un sujet plein d</w:t>
      </w:r>
      <w:r w:rsidR="004F69D6">
        <w:t>’</w:t>
      </w:r>
      <w:r w:rsidRPr="00033231">
        <w:t>intérêt</w:t>
      </w:r>
      <w:r w:rsidR="004F69D6">
        <w:t xml:space="preserve"> ; </w:t>
      </w:r>
      <w:r w:rsidRPr="00033231">
        <w:t>la retraite de certains verdiers et la sécurité d</w:t>
      </w:r>
      <w:r w:rsidR="004F69D6">
        <w:t>’</w:t>
      </w:r>
      <w:r w:rsidRPr="00033231">
        <w:t>œufs ressemblant à des perles et de petits oiseaux à peine éclos en étaient un autre</w:t>
      </w:r>
      <w:r w:rsidR="004F69D6">
        <w:t>.</w:t>
      </w:r>
    </w:p>
    <w:p w14:paraId="44C30A35" w14:textId="77777777" w:rsidR="004F69D6" w:rsidRDefault="00000000" w:rsidP="0021796F">
      <w:r w:rsidRPr="00033231">
        <w:t xml:space="preserve">Si le </w:t>
      </w:r>
      <w:r w:rsidRPr="00033231">
        <w:rPr>
          <w:i/>
          <w:iCs/>
        </w:rPr>
        <w:t xml:space="preserve">Journal de Chambers </w:t>
      </w:r>
      <w:r w:rsidRPr="00033231">
        <w:t>avait existé alors</w:t>
      </w:r>
      <w:r w:rsidR="004F69D6">
        <w:t xml:space="preserve">, </w:t>
      </w:r>
      <w:r w:rsidRPr="00033231">
        <w:t>il eût bien ce</w:t>
      </w:r>
      <w:r w:rsidRPr="00033231">
        <w:t>r</w:t>
      </w:r>
      <w:r w:rsidRPr="00033231">
        <w:t xml:space="preserve">tainement été le périodique favori de miss </w:t>
      </w:r>
      <w:proofErr w:type="spellStart"/>
      <w:r w:rsidRPr="00033231">
        <w:t>Helstone</w:t>
      </w:r>
      <w:proofErr w:type="spellEnd"/>
      <w:r w:rsidRPr="00033231">
        <w:t xml:space="preserve"> et de </w:t>
      </w:r>
      <w:proofErr w:type="spellStart"/>
      <w:r w:rsidRPr="00033231">
        <w:t>Fa</w:t>
      </w:r>
      <w:r w:rsidRPr="00033231">
        <w:t>r</w:t>
      </w:r>
      <w:r w:rsidRPr="00033231">
        <w:t>ren</w:t>
      </w:r>
      <w:proofErr w:type="spellEnd"/>
      <w:r w:rsidR="004F69D6">
        <w:t xml:space="preserve">. </w:t>
      </w:r>
      <w:r w:rsidRPr="00033231">
        <w:t>Elle aurait souscrit</w:t>
      </w:r>
      <w:r w:rsidR="004F69D6">
        <w:t xml:space="preserve">, </w:t>
      </w:r>
      <w:r w:rsidRPr="00033231">
        <w:t>et lui eût régulièrement prêté les num</w:t>
      </w:r>
      <w:r w:rsidRPr="00033231">
        <w:t>é</w:t>
      </w:r>
      <w:r w:rsidRPr="00033231">
        <w:t>ros</w:t>
      </w:r>
      <w:r w:rsidR="004F69D6">
        <w:t xml:space="preserve">. </w:t>
      </w:r>
      <w:r w:rsidRPr="00033231">
        <w:t>Tous deux eussent ajouté une foi implicite et trouvé grande saveur dans ses merveilleuses anecdotes sur la sagacité des animaux</w:t>
      </w:r>
      <w:r w:rsidR="004F69D6">
        <w:t>.</w:t>
      </w:r>
    </w:p>
    <w:p w14:paraId="76C4003A" w14:textId="77777777" w:rsidR="004F69D6" w:rsidRDefault="00000000" w:rsidP="0021796F">
      <w:r w:rsidRPr="00033231">
        <w:t>Ceci est une digression</w:t>
      </w:r>
      <w:r w:rsidR="004F69D6">
        <w:t xml:space="preserve"> ; </w:t>
      </w:r>
      <w:r w:rsidRPr="00033231">
        <w:t>mais elle sert à expliquer pourquoi Caroline ne voulait pas d</w:t>
      </w:r>
      <w:r w:rsidR="004F69D6">
        <w:t>’</w:t>
      </w:r>
      <w:r w:rsidRPr="00033231">
        <w:t xml:space="preserve">autre main que celle de </w:t>
      </w:r>
      <w:proofErr w:type="spellStart"/>
      <w:r w:rsidRPr="00033231">
        <w:t>Farren</w:t>
      </w:r>
      <w:proofErr w:type="spellEnd"/>
      <w:r w:rsidRPr="00033231">
        <w:t xml:space="preserve"> pour diriger sa chaise</w:t>
      </w:r>
      <w:r w:rsidR="004F69D6">
        <w:t xml:space="preserve">, </w:t>
      </w:r>
      <w:r w:rsidRPr="00033231">
        <w:t>et pourquoi la société et la conversation de ce dernier donnaient un suffisant intérêt à ses promenades au ja</w:t>
      </w:r>
      <w:r w:rsidRPr="00033231">
        <w:t>r</w:t>
      </w:r>
      <w:r w:rsidRPr="00033231">
        <w:t>din</w:t>
      </w:r>
      <w:r w:rsidR="004F69D6">
        <w:t>.</w:t>
      </w:r>
    </w:p>
    <w:p w14:paraId="1DCF4001" w14:textId="77777777" w:rsidR="004F69D6" w:rsidRDefault="00000000" w:rsidP="0021796F">
      <w:proofErr w:type="spellStart"/>
      <w:r w:rsidRPr="00033231">
        <w:t>Mistress</w:t>
      </w:r>
      <w:proofErr w:type="spellEnd"/>
      <w:r w:rsidRPr="00033231">
        <w:t xml:space="preserve"> </w:t>
      </w:r>
      <w:proofErr w:type="spellStart"/>
      <w:r w:rsidRPr="00033231">
        <w:t>Pryor</w:t>
      </w:r>
      <w:proofErr w:type="spellEnd"/>
      <w:r w:rsidR="004F69D6">
        <w:t xml:space="preserve">, </w:t>
      </w:r>
      <w:r w:rsidRPr="00033231">
        <w:t>se promenant près d</w:t>
      </w:r>
      <w:r w:rsidR="004F69D6">
        <w:t>’</w:t>
      </w:r>
      <w:r w:rsidRPr="00033231">
        <w:t>elle</w:t>
      </w:r>
      <w:r w:rsidR="004F69D6">
        <w:t xml:space="preserve">, </w:t>
      </w:r>
      <w:r w:rsidRPr="00033231">
        <w:t>s</w:t>
      </w:r>
      <w:r w:rsidR="004F69D6">
        <w:t>’</w:t>
      </w:r>
      <w:r w:rsidRPr="00033231">
        <w:t>étonnait de voir sa fille si parfaitement à l</w:t>
      </w:r>
      <w:r w:rsidR="004F69D6">
        <w:t>’</w:t>
      </w:r>
      <w:r w:rsidRPr="00033231">
        <w:t>aise avec un homme du peuple</w:t>
      </w:r>
      <w:r w:rsidR="004F69D6">
        <w:t xml:space="preserve">. </w:t>
      </w:r>
      <w:r w:rsidRPr="00033231">
        <w:lastRenderedPageBreak/>
        <w:t>Elle trouvait qu</w:t>
      </w:r>
      <w:r w:rsidR="004F69D6">
        <w:t>’</w:t>
      </w:r>
      <w:r w:rsidRPr="00033231">
        <w:t>il lui était impossible de parler à cet homme autr</w:t>
      </w:r>
      <w:r w:rsidRPr="00033231">
        <w:t>e</w:t>
      </w:r>
      <w:r w:rsidRPr="00033231">
        <w:t>ment qu</w:t>
      </w:r>
      <w:r w:rsidR="004F69D6">
        <w:t>’</w:t>
      </w:r>
      <w:r w:rsidRPr="00033231">
        <w:t>avec une certaine roideur</w:t>
      </w:r>
      <w:r w:rsidR="004F69D6">
        <w:t xml:space="preserve">. </w:t>
      </w:r>
      <w:r w:rsidRPr="00033231">
        <w:t>Il lui semblait qu</w:t>
      </w:r>
      <w:r w:rsidR="004F69D6">
        <w:t>’</w:t>
      </w:r>
      <w:r w:rsidRPr="00033231">
        <w:t>un abîme séparât sa caste de la sienne</w:t>
      </w:r>
      <w:r w:rsidR="004F69D6">
        <w:t xml:space="preserve">, </w:t>
      </w:r>
      <w:r w:rsidRPr="00033231">
        <w:t>et que traverser cet abîme ou faire la moitié du chemin serait se dégrader</w:t>
      </w:r>
      <w:r w:rsidR="004F69D6">
        <w:t xml:space="preserve">. </w:t>
      </w:r>
      <w:r w:rsidRPr="00033231">
        <w:t>Elle dit doucement à C</w:t>
      </w:r>
      <w:r w:rsidRPr="00033231">
        <w:t>a</w:t>
      </w:r>
      <w:r w:rsidRPr="00033231">
        <w:t>roline</w:t>
      </w:r>
      <w:r w:rsidR="004F69D6">
        <w:t> :</w:t>
      </w:r>
    </w:p>
    <w:p w14:paraId="03B61FDF" w14:textId="77777777" w:rsidR="004F69D6" w:rsidRDefault="004F69D6" w:rsidP="0021796F">
      <w:r>
        <w:t>« </w:t>
      </w:r>
      <w:r w:rsidR="00000000" w:rsidRPr="00033231">
        <w:t>N</w:t>
      </w:r>
      <w:r>
        <w:t>’</w:t>
      </w:r>
      <w:r w:rsidR="00000000" w:rsidRPr="00033231">
        <w:t>êtes-vous pas effrayée</w:t>
      </w:r>
      <w:r>
        <w:t xml:space="preserve">, </w:t>
      </w:r>
      <w:r w:rsidR="00000000" w:rsidRPr="00033231">
        <w:t>ma chère</w:t>
      </w:r>
      <w:r>
        <w:t xml:space="preserve">, </w:t>
      </w:r>
      <w:r w:rsidR="00000000" w:rsidRPr="00033231">
        <w:t>de converser si l</w:t>
      </w:r>
      <w:r w:rsidR="00000000" w:rsidRPr="00033231">
        <w:t>i</w:t>
      </w:r>
      <w:r w:rsidR="00000000" w:rsidRPr="00033231">
        <w:t>brement avec cet homme</w:t>
      </w:r>
      <w:r>
        <w:t xml:space="preserve"> ? </w:t>
      </w:r>
      <w:r w:rsidR="00000000" w:rsidRPr="00033231">
        <w:t>Cela peut le rendre présomptueux et ennuyeusement bavard</w:t>
      </w:r>
      <w:r>
        <w:t>.</w:t>
      </w:r>
    </w:p>
    <w:p w14:paraId="1C9A5CC4" w14:textId="32D72BBF" w:rsidR="00000000" w:rsidRPr="00033231" w:rsidRDefault="004F69D6" w:rsidP="0021796F">
      <w:r>
        <w:t>— </w:t>
      </w:r>
      <w:r w:rsidR="00000000" w:rsidRPr="00033231">
        <w:t>William présomptueux</w:t>
      </w:r>
      <w:r>
        <w:t xml:space="preserve">, </w:t>
      </w:r>
      <w:r w:rsidR="00000000" w:rsidRPr="00033231">
        <w:t>maman</w:t>
      </w:r>
      <w:r>
        <w:t xml:space="preserve"> ? </w:t>
      </w:r>
      <w:r w:rsidR="00000000" w:rsidRPr="00033231">
        <w:t>vous ne le connaissez pas</w:t>
      </w:r>
      <w:r>
        <w:t xml:space="preserve">. </w:t>
      </w:r>
      <w:r w:rsidR="00000000" w:rsidRPr="00033231">
        <w:t>Il n</w:t>
      </w:r>
      <w:r>
        <w:t>’</w:t>
      </w:r>
      <w:r w:rsidR="00000000" w:rsidRPr="00033231">
        <w:t>a jamais de présomption</w:t>
      </w:r>
      <w:r>
        <w:t xml:space="preserve"> : </w:t>
      </w:r>
      <w:r w:rsidR="00000000" w:rsidRPr="00033231">
        <w:t>il est à la fois trop fier et trop sensé pour cela</w:t>
      </w:r>
      <w:r>
        <w:t xml:space="preserve">. </w:t>
      </w:r>
      <w:r w:rsidR="00000000" w:rsidRPr="00033231">
        <w:t>William a de beaux sentiments</w:t>
      </w:r>
      <w:r>
        <w:t>. »</w:t>
      </w:r>
    </w:p>
    <w:p w14:paraId="55049542" w14:textId="77777777" w:rsidR="004F69D6" w:rsidRDefault="00000000" w:rsidP="0021796F">
      <w:r w:rsidRPr="00033231">
        <w:t xml:space="preserve">Et </w:t>
      </w:r>
      <w:proofErr w:type="spellStart"/>
      <w:r w:rsidRPr="00033231">
        <w:t>mistress</w:t>
      </w:r>
      <w:proofErr w:type="spellEnd"/>
      <w:r w:rsidRPr="00033231">
        <w:t xml:space="preserve"> </w:t>
      </w:r>
      <w:proofErr w:type="spellStart"/>
      <w:r w:rsidRPr="00033231">
        <w:t>Pryor</w:t>
      </w:r>
      <w:proofErr w:type="spellEnd"/>
      <w:r w:rsidRPr="00033231">
        <w:t xml:space="preserve"> sourit d</w:t>
      </w:r>
      <w:r w:rsidR="004F69D6">
        <w:t>’</w:t>
      </w:r>
      <w:r w:rsidRPr="00033231">
        <w:t>un air sceptique à la naïve jeune fille qui trouvait que cet homme aux mains calleuses</w:t>
      </w:r>
      <w:r w:rsidR="004F69D6">
        <w:t xml:space="preserve">, </w:t>
      </w:r>
      <w:r w:rsidRPr="00033231">
        <w:t>à la tête rude</w:t>
      </w:r>
      <w:r w:rsidR="004F69D6">
        <w:t xml:space="preserve">, </w:t>
      </w:r>
      <w:r w:rsidRPr="00033231">
        <w:t>aux vêtements rustiques</w:t>
      </w:r>
      <w:r w:rsidR="004F69D6">
        <w:t xml:space="preserve">, </w:t>
      </w:r>
      <w:r w:rsidRPr="00033231">
        <w:t>avait de beaux sentiments</w:t>
      </w:r>
      <w:r w:rsidR="004F69D6">
        <w:t>.</w:t>
      </w:r>
    </w:p>
    <w:p w14:paraId="24161B8F" w14:textId="77777777" w:rsidR="004F69D6" w:rsidRDefault="00000000" w:rsidP="0021796F">
      <w:proofErr w:type="spellStart"/>
      <w:r w:rsidRPr="00033231">
        <w:t>Farren</w:t>
      </w:r>
      <w:proofErr w:type="spellEnd"/>
      <w:r w:rsidR="004F69D6">
        <w:t xml:space="preserve">, </w:t>
      </w:r>
      <w:r w:rsidRPr="00033231">
        <w:t>de son côté</w:t>
      </w:r>
      <w:r w:rsidR="004F69D6">
        <w:t xml:space="preserve">, </w:t>
      </w:r>
      <w:r w:rsidRPr="00033231">
        <w:t xml:space="preserve">montrait à </w:t>
      </w:r>
      <w:proofErr w:type="spellStart"/>
      <w:r w:rsidRPr="00033231">
        <w:t>mistress</w:t>
      </w:r>
      <w:proofErr w:type="spellEnd"/>
      <w:r w:rsidRPr="00033231">
        <w:t xml:space="preserve"> </w:t>
      </w:r>
      <w:proofErr w:type="spellStart"/>
      <w:r w:rsidRPr="00033231">
        <w:t>Pryor</w:t>
      </w:r>
      <w:proofErr w:type="spellEnd"/>
      <w:r w:rsidRPr="00033231">
        <w:t xml:space="preserve"> un front très-renfrogné</w:t>
      </w:r>
      <w:r w:rsidR="004F69D6">
        <w:t xml:space="preserve">. </w:t>
      </w:r>
      <w:r w:rsidRPr="00033231">
        <w:t>Il savait qu</w:t>
      </w:r>
      <w:r w:rsidR="004F69D6">
        <w:t>’</w:t>
      </w:r>
      <w:r w:rsidRPr="00033231">
        <w:t>il était mal jugé</w:t>
      </w:r>
      <w:r w:rsidR="004F69D6">
        <w:t xml:space="preserve">, </w:t>
      </w:r>
      <w:r w:rsidRPr="00033231">
        <w:t>et avait coutume de se montrer peu traitable pour ceux qui ne lui rendaient pas ju</w:t>
      </w:r>
      <w:r w:rsidRPr="00033231">
        <w:t>s</w:t>
      </w:r>
      <w:r w:rsidRPr="00033231">
        <w:t>tice</w:t>
      </w:r>
      <w:r w:rsidR="004F69D6">
        <w:t>.</w:t>
      </w:r>
    </w:p>
    <w:p w14:paraId="57FD65DE" w14:textId="26B379AA" w:rsidR="004F69D6" w:rsidRDefault="00000000" w:rsidP="0021796F">
      <w:r w:rsidRPr="00033231">
        <w:t>La soirée restituait entièrement Caroline à sa mère</w:t>
      </w:r>
      <w:r w:rsidR="004F69D6">
        <w:t xml:space="preserve">, </w:t>
      </w:r>
      <w:r w:rsidRPr="00033231">
        <w:t xml:space="preserve">et </w:t>
      </w:r>
      <w:proofErr w:type="spellStart"/>
      <w:r w:rsidRPr="00033231">
        <w:t>mi</w:t>
      </w:r>
      <w:r w:rsidRPr="00033231">
        <w:t>s</w:t>
      </w:r>
      <w:r w:rsidRPr="00033231">
        <w:t>tress</w:t>
      </w:r>
      <w:proofErr w:type="spellEnd"/>
      <w:r w:rsidRPr="00033231">
        <w:t xml:space="preserve"> </w:t>
      </w:r>
      <w:proofErr w:type="spellStart"/>
      <w:r w:rsidRPr="00033231">
        <w:t>Pryor</w:t>
      </w:r>
      <w:proofErr w:type="spellEnd"/>
      <w:r w:rsidRPr="00033231">
        <w:t xml:space="preserve"> aimait la soirée</w:t>
      </w:r>
      <w:r w:rsidR="004F69D6">
        <w:t xml:space="preserve"> : </w:t>
      </w:r>
      <w:r w:rsidRPr="00033231">
        <w:t>car alors</w:t>
      </w:r>
      <w:r w:rsidR="004F69D6">
        <w:t xml:space="preserve">, </w:t>
      </w:r>
      <w:r w:rsidRPr="00033231">
        <w:t>seule avec sa fille</w:t>
      </w:r>
      <w:r w:rsidR="004F69D6">
        <w:t xml:space="preserve">, </w:t>
      </w:r>
      <w:r w:rsidRPr="00033231">
        <w:t>aucune ombre humaine ne venait s</w:t>
      </w:r>
      <w:r w:rsidR="004F69D6">
        <w:t>’</w:t>
      </w:r>
      <w:r w:rsidRPr="00033231">
        <w:t>interposer entre elle et l</w:t>
      </w:r>
      <w:r w:rsidR="004F69D6">
        <w:t>’</w:t>
      </w:r>
      <w:r w:rsidRPr="00033231">
        <w:t>objet qu</w:t>
      </w:r>
      <w:r w:rsidR="004F69D6">
        <w:t>’</w:t>
      </w:r>
      <w:r w:rsidRPr="00033231">
        <w:t>elle chérissait</w:t>
      </w:r>
      <w:r w:rsidR="004F69D6">
        <w:t xml:space="preserve">. </w:t>
      </w:r>
      <w:r w:rsidRPr="00033231">
        <w:t>Pendant le jour</w:t>
      </w:r>
      <w:r w:rsidR="004F69D6">
        <w:t xml:space="preserve">, </w:t>
      </w:r>
      <w:r w:rsidRPr="00033231">
        <w:t>elle pouvait avoir la physionomie empesée et les manières froides qui lui étaient habituelles</w:t>
      </w:r>
      <w:r w:rsidR="004F69D6">
        <w:t xml:space="preserve"> ; </w:t>
      </w:r>
      <w:r w:rsidRPr="00033231">
        <w:t>e</w:t>
      </w:r>
      <w:r w:rsidRPr="00033231">
        <w:t>n</w:t>
      </w:r>
      <w:r w:rsidRPr="00033231">
        <w:t xml:space="preserve">tre elle et </w:t>
      </w:r>
      <w:r w:rsidR="004F69D6">
        <w:t>M. </w:t>
      </w:r>
      <w:proofErr w:type="spellStart"/>
      <w:r w:rsidRPr="00033231">
        <w:t>Helstone</w:t>
      </w:r>
      <w:proofErr w:type="spellEnd"/>
      <w:r w:rsidR="004F69D6">
        <w:t xml:space="preserve">, </w:t>
      </w:r>
      <w:r w:rsidRPr="00033231">
        <w:t>les rapports étaient très-respectueux</w:t>
      </w:r>
      <w:r w:rsidR="004F69D6">
        <w:t xml:space="preserve">, </w:t>
      </w:r>
      <w:r w:rsidRPr="00033231">
        <w:t>mais des plus cérémonieux</w:t>
      </w:r>
      <w:r w:rsidR="004F69D6">
        <w:t xml:space="preserve">. </w:t>
      </w:r>
      <w:r w:rsidRPr="00033231">
        <w:t>Tout ce qui aurait ressemblé à de la familiarité n</w:t>
      </w:r>
      <w:r w:rsidR="004F69D6">
        <w:t>’</w:t>
      </w:r>
      <w:r w:rsidRPr="00033231">
        <w:t>eût pas manqué d</w:t>
      </w:r>
      <w:r w:rsidR="004F69D6">
        <w:t>’</w:t>
      </w:r>
      <w:r w:rsidRPr="00033231">
        <w:t>engendrer le mépris chez l</w:t>
      </w:r>
      <w:r w:rsidR="004F69D6">
        <w:t>’</w:t>
      </w:r>
      <w:r w:rsidRPr="00033231">
        <w:t>un ou l</w:t>
      </w:r>
      <w:r w:rsidR="004F69D6">
        <w:t>’</w:t>
      </w:r>
      <w:r w:rsidRPr="00033231">
        <w:t>autre de ces deux personnages</w:t>
      </w:r>
      <w:r w:rsidR="004F69D6">
        <w:t xml:space="preserve"> ; </w:t>
      </w:r>
      <w:r w:rsidRPr="00033231">
        <w:t>mais au moyen d</w:t>
      </w:r>
      <w:r w:rsidR="004F69D6">
        <w:t>’</w:t>
      </w:r>
      <w:r w:rsidRPr="00033231">
        <w:t>une stricte politesse</w:t>
      </w:r>
      <w:r w:rsidR="004F69D6">
        <w:t xml:space="preserve">, </w:t>
      </w:r>
      <w:r w:rsidRPr="00033231">
        <w:t>et en gardant bien les distances</w:t>
      </w:r>
      <w:r w:rsidR="004F69D6">
        <w:t xml:space="preserve">, </w:t>
      </w:r>
      <w:r w:rsidRPr="00033231">
        <w:t>tout allait fort bien entre eux</w:t>
      </w:r>
      <w:r w:rsidR="004F69D6">
        <w:t>.</w:t>
      </w:r>
    </w:p>
    <w:p w14:paraId="5794C32F" w14:textId="77777777" w:rsidR="004F69D6" w:rsidRDefault="00000000" w:rsidP="0021796F">
      <w:r w:rsidRPr="00033231">
        <w:lastRenderedPageBreak/>
        <w:t>Vi</w:t>
      </w:r>
      <w:r>
        <w:t>s</w:t>
      </w:r>
      <w:r w:rsidRPr="00033231">
        <w:t>-à-vis des domestiques</w:t>
      </w:r>
      <w:r w:rsidR="004F69D6">
        <w:t xml:space="preserve">, </w:t>
      </w:r>
      <w:r w:rsidRPr="00033231">
        <w:t xml:space="preserve">la conduite de </w:t>
      </w:r>
      <w:proofErr w:type="spellStart"/>
      <w:r w:rsidRPr="00033231">
        <w:t>mistress</w:t>
      </w:r>
      <w:proofErr w:type="spellEnd"/>
      <w:r w:rsidRPr="00033231">
        <w:t xml:space="preserve"> </w:t>
      </w:r>
      <w:proofErr w:type="spellStart"/>
      <w:r w:rsidRPr="00033231">
        <w:t>Pryor</w:t>
      </w:r>
      <w:proofErr w:type="spellEnd"/>
      <w:r w:rsidRPr="00033231">
        <w:t xml:space="preserve"> n</w:t>
      </w:r>
      <w:r w:rsidR="004F69D6">
        <w:t>’</w:t>
      </w:r>
      <w:r w:rsidRPr="00033231">
        <w:t>était pas incivile</w:t>
      </w:r>
      <w:r w:rsidR="004F69D6">
        <w:t xml:space="preserve">, </w:t>
      </w:r>
      <w:r w:rsidRPr="00033231">
        <w:t>mais réservée et glaciale</w:t>
      </w:r>
      <w:r w:rsidR="004F69D6">
        <w:t xml:space="preserve">. </w:t>
      </w:r>
      <w:r w:rsidRPr="00033231">
        <w:t>Peut-être était-ce plutôt la défiance que l</w:t>
      </w:r>
      <w:r w:rsidR="004F69D6">
        <w:t>’</w:t>
      </w:r>
      <w:r w:rsidRPr="00033231">
        <w:t>orgueil qui la faisait paraître si ha</w:t>
      </w:r>
      <w:r w:rsidRPr="00033231">
        <w:t>u</w:t>
      </w:r>
      <w:r w:rsidRPr="00033231">
        <w:t>ta</w:t>
      </w:r>
      <w:r w:rsidRPr="00033231">
        <w:t>i</w:t>
      </w:r>
      <w:r w:rsidRPr="00033231">
        <w:t>ne</w:t>
      </w:r>
      <w:r w:rsidR="004F69D6">
        <w:t xml:space="preserve"> : </w:t>
      </w:r>
      <w:r w:rsidRPr="00033231">
        <w:t>mais</w:t>
      </w:r>
      <w:r w:rsidR="004F69D6">
        <w:t xml:space="preserve">, </w:t>
      </w:r>
      <w:r w:rsidRPr="00033231">
        <w:t>ainsi qu</w:t>
      </w:r>
      <w:r w:rsidR="004F69D6">
        <w:t>’</w:t>
      </w:r>
      <w:r w:rsidRPr="00033231">
        <w:t>on devait l</w:t>
      </w:r>
      <w:r w:rsidR="004F69D6">
        <w:t>’</w:t>
      </w:r>
      <w:r w:rsidRPr="00033231">
        <w:t>attendre</w:t>
      </w:r>
      <w:r w:rsidR="004F69D6">
        <w:t xml:space="preserve">, </w:t>
      </w:r>
      <w:r w:rsidRPr="00033231">
        <w:t>Fanny et Élisa ne f</w:t>
      </w:r>
      <w:r w:rsidRPr="00033231">
        <w:t>i</w:t>
      </w:r>
      <w:r w:rsidRPr="00033231">
        <w:t>rent pas cette distinction</w:t>
      </w:r>
      <w:r w:rsidR="004F69D6">
        <w:t xml:space="preserve">, </w:t>
      </w:r>
      <w:r w:rsidRPr="00033231">
        <w:t>et elle devint tout à fait impopulaire a</w:t>
      </w:r>
      <w:r w:rsidRPr="00033231">
        <w:t>u</w:t>
      </w:r>
      <w:r w:rsidRPr="00033231">
        <w:t>près d</w:t>
      </w:r>
      <w:r w:rsidR="004F69D6">
        <w:t>’</w:t>
      </w:r>
      <w:r w:rsidRPr="00033231">
        <w:t>elles</w:t>
      </w:r>
      <w:r w:rsidR="004F69D6">
        <w:t xml:space="preserve">. </w:t>
      </w:r>
      <w:proofErr w:type="spellStart"/>
      <w:r w:rsidRPr="00033231">
        <w:t>Mistress</w:t>
      </w:r>
      <w:proofErr w:type="spellEnd"/>
      <w:r w:rsidRPr="00033231">
        <w:t xml:space="preserve"> </w:t>
      </w:r>
      <w:proofErr w:type="spellStart"/>
      <w:r w:rsidRPr="00033231">
        <w:t>Pryor</w:t>
      </w:r>
      <w:proofErr w:type="spellEnd"/>
      <w:r w:rsidRPr="00033231">
        <w:t xml:space="preserve"> s</w:t>
      </w:r>
      <w:r w:rsidR="004F69D6">
        <w:t>’</w:t>
      </w:r>
      <w:r w:rsidRPr="00033231">
        <w:t>aperçut de l</w:t>
      </w:r>
      <w:r w:rsidR="004F69D6">
        <w:t>’</w:t>
      </w:r>
      <w:r w:rsidRPr="00033231">
        <w:t>effet produit</w:t>
      </w:r>
      <w:r w:rsidR="004F69D6">
        <w:t xml:space="preserve"> : </w:t>
      </w:r>
      <w:r w:rsidRPr="00033231">
        <w:t>cela la rendait par moments mécontente d</w:t>
      </w:r>
      <w:r w:rsidR="004F69D6">
        <w:t>’</w:t>
      </w:r>
      <w:r w:rsidRPr="00033231">
        <w:t>elle-même pour des défauts qu</w:t>
      </w:r>
      <w:r w:rsidR="004F69D6">
        <w:t>’</w:t>
      </w:r>
      <w:r w:rsidRPr="00033231">
        <w:t>elle ne pouvait corriger</w:t>
      </w:r>
      <w:r w:rsidR="004F69D6">
        <w:t xml:space="preserve">, </w:t>
      </w:r>
      <w:r w:rsidRPr="00033231">
        <w:t>et par-dessus tout</w:t>
      </w:r>
      <w:r w:rsidR="004F69D6">
        <w:t xml:space="preserve">, </w:t>
      </w:r>
      <w:r w:rsidRPr="00033231">
        <w:t>morose</w:t>
      </w:r>
      <w:r w:rsidR="004F69D6">
        <w:t xml:space="preserve">, </w:t>
      </w:r>
      <w:r w:rsidRPr="00033231">
        <w:t>froide</w:t>
      </w:r>
      <w:r w:rsidR="004F69D6">
        <w:t xml:space="preserve">, </w:t>
      </w:r>
      <w:r w:rsidRPr="00033231">
        <w:t>taciturne</w:t>
      </w:r>
      <w:r w:rsidR="004F69D6">
        <w:t>.</w:t>
      </w:r>
    </w:p>
    <w:p w14:paraId="7D476C2C" w14:textId="77777777" w:rsidR="004F69D6" w:rsidRDefault="00000000" w:rsidP="0021796F">
      <w:r w:rsidRPr="00033231">
        <w:t>Cette disposition cédait à l</w:t>
      </w:r>
      <w:r w:rsidR="004F69D6">
        <w:t>’</w:t>
      </w:r>
      <w:r w:rsidRPr="00033231">
        <w:t>influence de Caroline</w:t>
      </w:r>
      <w:r w:rsidR="004F69D6">
        <w:t xml:space="preserve">, </w:t>
      </w:r>
      <w:r w:rsidRPr="00033231">
        <w:t>mais à cette influence seulement</w:t>
      </w:r>
      <w:r w:rsidR="004F69D6">
        <w:t xml:space="preserve">. </w:t>
      </w:r>
      <w:r w:rsidRPr="00033231">
        <w:t>Les tendres soins et la naturelle a</w:t>
      </w:r>
      <w:r w:rsidRPr="00033231">
        <w:t>f</w:t>
      </w:r>
      <w:r w:rsidRPr="00033231">
        <w:t>fection de son enfant agissaient doucement sur elle</w:t>
      </w:r>
      <w:r w:rsidR="004F69D6">
        <w:t xml:space="preserve">. </w:t>
      </w:r>
      <w:r w:rsidRPr="00033231">
        <w:t>Sa froideur disparaissait</w:t>
      </w:r>
      <w:r w:rsidR="004F69D6">
        <w:t xml:space="preserve">, </w:t>
      </w:r>
      <w:r w:rsidRPr="00033231">
        <w:t>sa rigidité cédait</w:t>
      </w:r>
      <w:r w:rsidR="004F69D6">
        <w:t xml:space="preserve"> : </w:t>
      </w:r>
      <w:r w:rsidRPr="00033231">
        <w:t>elle devenait souriante et flex</w:t>
      </w:r>
      <w:r w:rsidRPr="00033231">
        <w:t>i</w:t>
      </w:r>
      <w:r w:rsidRPr="00033231">
        <w:t>ble</w:t>
      </w:r>
      <w:r w:rsidR="004F69D6">
        <w:t xml:space="preserve">. </w:t>
      </w:r>
      <w:r w:rsidRPr="00033231">
        <w:t>Non que Caroline fit une verbeuse profession d</w:t>
      </w:r>
      <w:r w:rsidR="004F69D6">
        <w:t>’</w:t>
      </w:r>
      <w:r w:rsidRPr="00033231">
        <w:t>amour f</w:t>
      </w:r>
      <w:r w:rsidRPr="00033231">
        <w:t>i</w:t>
      </w:r>
      <w:r w:rsidRPr="00033231">
        <w:t>lial</w:t>
      </w:r>
      <w:r w:rsidR="004F69D6">
        <w:t xml:space="preserve"> ; </w:t>
      </w:r>
      <w:r w:rsidRPr="00033231">
        <w:t>cela n</w:t>
      </w:r>
      <w:r w:rsidR="004F69D6">
        <w:t>’</w:t>
      </w:r>
      <w:r w:rsidRPr="00033231">
        <w:t xml:space="preserve">eût pas convenu à </w:t>
      </w:r>
      <w:proofErr w:type="spellStart"/>
      <w:r w:rsidRPr="00033231">
        <w:t>mistress</w:t>
      </w:r>
      <w:proofErr w:type="spellEnd"/>
      <w:r w:rsidRPr="00033231">
        <w:t xml:space="preserve"> </w:t>
      </w:r>
      <w:proofErr w:type="spellStart"/>
      <w:r w:rsidRPr="00033231">
        <w:t>Pryor</w:t>
      </w:r>
      <w:proofErr w:type="spellEnd"/>
      <w:r w:rsidR="004F69D6">
        <w:t xml:space="preserve"> : </w:t>
      </w:r>
      <w:r w:rsidRPr="00033231">
        <w:t>elle n</w:t>
      </w:r>
      <w:r w:rsidR="004F69D6">
        <w:t>’</w:t>
      </w:r>
      <w:r w:rsidRPr="00033231">
        <w:t>y eût vu qu</w:t>
      </w:r>
      <w:r w:rsidR="004F69D6">
        <w:t>’</w:t>
      </w:r>
      <w:r w:rsidRPr="00033231">
        <w:t>une preuve de dissimulation</w:t>
      </w:r>
      <w:r w:rsidR="004F69D6">
        <w:t xml:space="preserve"> ; </w:t>
      </w:r>
      <w:r w:rsidRPr="00033231">
        <w:t>mais sa fille s</w:t>
      </w:r>
      <w:r w:rsidR="004F69D6">
        <w:t>’</w:t>
      </w:r>
      <w:r w:rsidRPr="00033231">
        <w:t>attachait à elle avec une soumission facile</w:t>
      </w:r>
      <w:r w:rsidR="004F69D6">
        <w:t xml:space="preserve"> ; </w:t>
      </w:r>
      <w:r w:rsidRPr="00033231">
        <w:t>elle se confiait à elle sans réserve et sans crainte</w:t>
      </w:r>
      <w:r w:rsidR="004F69D6">
        <w:t xml:space="preserve"> : </w:t>
      </w:r>
      <w:r w:rsidRPr="00033231">
        <w:t>cela contentait son cœur de mère</w:t>
      </w:r>
      <w:r w:rsidR="004F69D6">
        <w:t>.</w:t>
      </w:r>
    </w:p>
    <w:p w14:paraId="2E4503DC" w14:textId="0110D1A6" w:rsidR="00000000" w:rsidRPr="00033231" w:rsidRDefault="00000000" w:rsidP="0021796F">
      <w:r w:rsidRPr="00033231">
        <w:t>Elle aimait à entendre sa fille lui dire</w:t>
      </w:r>
      <w:r w:rsidR="004F69D6">
        <w:t> : « </w:t>
      </w:r>
      <w:r w:rsidRPr="00033231">
        <w:t>Maman</w:t>
      </w:r>
      <w:r w:rsidR="004F69D6">
        <w:t xml:space="preserve">, </w:t>
      </w:r>
      <w:r w:rsidRPr="00033231">
        <w:t>faites c</w:t>
      </w:r>
      <w:r w:rsidRPr="00033231">
        <w:t>e</w:t>
      </w:r>
      <w:r w:rsidRPr="00033231">
        <w:t>ci</w:t>
      </w:r>
      <w:r w:rsidR="004F69D6">
        <w:t xml:space="preserve"> ; </w:t>
      </w:r>
      <w:r w:rsidRPr="00033231">
        <w:t>je vous en prie</w:t>
      </w:r>
      <w:r w:rsidR="004F69D6">
        <w:t xml:space="preserve">, </w:t>
      </w:r>
      <w:r w:rsidRPr="00033231">
        <w:t>maman</w:t>
      </w:r>
      <w:r w:rsidR="004F69D6">
        <w:t xml:space="preserve">, </w:t>
      </w:r>
      <w:r w:rsidRPr="00033231">
        <w:t>allez me chercher cela</w:t>
      </w:r>
      <w:r w:rsidR="004F69D6">
        <w:t xml:space="preserve"> ; </w:t>
      </w:r>
      <w:r w:rsidRPr="00033231">
        <w:t>maman</w:t>
      </w:r>
      <w:r w:rsidR="004F69D6">
        <w:t xml:space="preserve">, </w:t>
      </w:r>
      <w:r w:rsidRPr="00033231">
        <w:t>l</w:t>
      </w:r>
      <w:r w:rsidRPr="00033231">
        <w:t>i</w:t>
      </w:r>
      <w:r w:rsidRPr="00033231">
        <w:t>sez-moi quelque chose</w:t>
      </w:r>
      <w:r w:rsidR="004F69D6">
        <w:t xml:space="preserve"> ; </w:t>
      </w:r>
      <w:r w:rsidRPr="00033231">
        <w:t>chantez un peu</w:t>
      </w:r>
      <w:r w:rsidR="004F69D6">
        <w:t xml:space="preserve">, </w:t>
      </w:r>
      <w:r w:rsidRPr="00033231">
        <w:t>maman</w:t>
      </w:r>
      <w:r w:rsidR="004F69D6">
        <w:t>. »</w:t>
      </w:r>
    </w:p>
    <w:p w14:paraId="04A09D97" w14:textId="77777777" w:rsidR="004F69D6" w:rsidRDefault="00000000" w:rsidP="0021796F">
      <w:r w:rsidRPr="00033231">
        <w:t>Jamais personne</w:t>
      </w:r>
      <w:r w:rsidR="004F69D6">
        <w:t xml:space="preserve">, </w:t>
      </w:r>
      <w:r w:rsidRPr="00033231">
        <w:t>aucun être vivant</w:t>
      </w:r>
      <w:r w:rsidR="004F69D6">
        <w:t xml:space="preserve">, </w:t>
      </w:r>
      <w:r w:rsidRPr="00033231">
        <w:t>n</w:t>
      </w:r>
      <w:r w:rsidR="004F69D6">
        <w:t>’</w:t>
      </w:r>
      <w:r w:rsidRPr="00033231">
        <w:t>avait réclamé ses services</w:t>
      </w:r>
      <w:r w:rsidR="004F69D6">
        <w:t xml:space="preserve">, </w:t>
      </w:r>
      <w:r w:rsidRPr="00033231">
        <w:t>n</w:t>
      </w:r>
      <w:r w:rsidR="004F69D6">
        <w:t>’</w:t>
      </w:r>
      <w:r w:rsidRPr="00033231">
        <w:t>avait cherché ainsi l</w:t>
      </w:r>
      <w:r w:rsidR="004F69D6">
        <w:t>’</w:t>
      </w:r>
      <w:r w:rsidRPr="00033231">
        <w:t>appui de sa main</w:t>
      </w:r>
      <w:r w:rsidR="004F69D6">
        <w:t xml:space="preserve">. </w:t>
      </w:r>
      <w:r w:rsidRPr="00033231">
        <w:t>Les autres personnes étaient toujours plus ou moins roides et réservées avec elle</w:t>
      </w:r>
      <w:r w:rsidR="004F69D6">
        <w:t xml:space="preserve">, </w:t>
      </w:r>
      <w:r w:rsidRPr="00033231">
        <w:t>de même qu</w:t>
      </w:r>
      <w:r w:rsidR="004F69D6">
        <w:t>’</w:t>
      </w:r>
      <w:r w:rsidRPr="00033231">
        <w:t>elle se montrait roide et réservée à leur égard</w:t>
      </w:r>
      <w:r w:rsidR="004F69D6">
        <w:t xml:space="preserve">. </w:t>
      </w:r>
      <w:r w:rsidRPr="00033231">
        <w:t>Les autres personnes connaissaient son côté faible et le lui faisaient sentir</w:t>
      </w:r>
      <w:r w:rsidR="004F69D6">
        <w:t xml:space="preserve"> : </w:t>
      </w:r>
      <w:r w:rsidRPr="00033231">
        <w:t>Caroline ne montrait pas plus cette sagacité blessante en ce moment qu</w:t>
      </w:r>
      <w:r w:rsidR="004F69D6">
        <w:t>’</w:t>
      </w:r>
      <w:r w:rsidRPr="00033231">
        <w:t>elle ne l</w:t>
      </w:r>
      <w:r w:rsidR="004F69D6">
        <w:t>’</w:t>
      </w:r>
      <w:r w:rsidRPr="00033231">
        <w:t>avait fait lorsqu</w:t>
      </w:r>
      <w:r w:rsidR="004F69D6">
        <w:t>’</w:t>
      </w:r>
      <w:r w:rsidRPr="00033231">
        <w:t>elle était à la mamelle</w:t>
      </w:r>
      <w:r w:rsidR="004F69D6">
        <w:t>.</w:t>
      </w:r>
    </w:p>
    <w:p w14:paraId="0F5FAC90" w14:textId="77777777" w:rsidR="004F69D6" w:rsidRDefault="00000000" w:rsidP="0021796F">
      <w:r w:rsidRPr="00033231">
        <w:lastRenderedPageBreak/>
        <w:t>Cependant Caroline trouvait des défauts chez sa mère</w:t>
      </w:r>
      <w:r w:rsidR="004F69D6">
        <w:t xml:space="preserve">. </w:t>
      </w:r>
      <w:r w:rsidRPr="00033231">
        <w:t>Aveugle pour les défauts constitutionnels</w:t>
      </w:r>
      <w:r w:rsidR="004F69D6">
        <w:t xml:space="preserve">, </w:t>
      </w:r>
      <w:r w:rsidRPr="00033231">
        <w:t>qui étaient incur</w:t>
      </w:r>
      <w:r w:rsidRPr="00033231">
        <w:t>a</w:t>
      </w:r>
      <w:r w:rsidRPr="00033231">
        <w:t>bles</w:t>
      </w:r>
      <w:r w:rsidR="004F69D6">
        <w:t xml:space="preserve">, </w:t>
      </w:r>
      <w:r w:rsidRPr="00033231">
        <w:t>elle avait les yeux grands ouverts sur les habitudes acqu</w:t>
      </w:r>
      <w:r w:rsidRPr="00033231">
        <w:t>i</w:t>
      </w:r>
      <w:r w:rsidRPr="00033231">
        <w:t>ses</w:t>
      </w:r>
      <w:r w:rsidR="004F69D6">
        <w:t xml:space="preserve">, </w:t>
      </w:r>
      <w:r w:rsidRPr="00033231">
        <w:t>qui étaient susceptibles de remèdes</w:t>
      </w:r>
      <w:r w:rsidR="004F69D6">
        <w:t xml:space="preserve">. </w:t>
      </w:r>
      <w:r w:rsidRPr="00033231">
        <w:t>Sur certains points elle se permettait de réprimander librement sa mère</w:t>
      </w:r>
      <w:r w:rsidR="004F69D6">
        <w:t xml:space="preserve">, </w:t>
      </w:r>
      <w:r w:rsidRPr="00033231">
        <w:t>et celle-ci</w:t>
      </w:r>
      <w:r w:rsidR="004F69D6">
        <w:t xml:space="preserve">, </w:t>
      </w:r>
      <w:r w:rsidRPr="00033231">
        <w:t>au lieu de se sentir blessée</w:t>
      </w:r>
      <w:r w:rsidR="004F69D6">
        <w:t xml:space="preserve">, </w:t>
      </w:r>
      <w:r w:rsidRPr="00033231">
        <w:t>éprouvait une sensation de plaisir en découvrant que sa fille osait lui faire des remontrances</w:t>
      </w:r>
      <w:r w:rsidR="004F69D6">
        <w:t xml:space="preserve">, </w:t>
      </w:r>
      <w:r w:rsidRPr="00033231">
        <w:t>qu</w:t>
      </w:r>
      <w:r w:rsidR="004F69D6">
        <w:t>’</w:t>
      </w:r>
      <w:r w:rsidRPr="00033231">
        <w:t>elle se montrait si peu gênée avec elle</w:t>
      </w:r>
      <w:r w:rsidR="004F69D6">
        <w:t>.</w:t>
      </w:r>
    </w:p>
    <w:p w14:paraId="14711780" w14:textId="77777777" w:rsidR="004F69D6" w:rsidRDefault="004F69D6" w:rsidP="0021796F">
      <w:r>
        <w:t>« </w:t>
      </w:r>
      <w:r w:rsidR="00000000" w:rsidRPr="00033231">
        <w:t>Maman</w:t>
      </w:r>
      <w:r>
        <w:t xml:space="preserve">, </w:t>
      </w:r>
      <w:r w:rsidR="00000000" w:rsidRPr="00033231">
        <w:t>je ne veux plus que vous portiez cette vieille r</w:t>
      </w:r>
      <w:r w:rsidR="00000000" w:rsidRPr="00033231">
        <w:t>o</w:t>
      </w:r>
      <w:r w:rsidR="00000000" w:rsidRPr="00033231">
        <w:t>be</w:t>
      </w:r>
      <w:r>
        <w:t xml:space="preserve"> ; </w:t>
      </w:r>
      <w:r w:rsidR="00000000" w:rsidRPr="00033231">
        <w:t>elle n</w:t>
      </w:r>
      <w:r>
        <w:t>’</w:t>
      </w:r>
      <w:r w:rsidR="00000000" w:rsidRPr="00033231">
        <w:t>est plus de mode</w:t>
      </w:r>
      <w:r>
        <w:t xml:space="preserve">, </w:t>
      </w:r>
      <w:r w:rsidR="00000000" w:rsidRPr="00033231">
        <w:t>la jupe en est trop étroite</w:t>
      </w:r>
      <w:r>
        <w:t xml:space="preserve">. </w:t>
      </w:r>
      <w:r w:rsidR="00000000" w:rsidRPr="00033231">
        <w:t>Vous mettrez votre robe de soie noire toutes les après-midi</w:t>
      </w:r>
      <w:r>
        <w:t xml:space="preserve"> ; </w:t>
      </w:r>
      <w:r w:rsidR="00000000" w:rsidRPr="00033231">
        <w:t>avec ce</w:t>
      </w:r>
      <w:r w:rsidR="00000000" w:rsidRPr="00033231">
        <w:t>l</w:t>
      </w:r>
      <w:r w:rsidR="00000000" w:rsidRPr="00033231">
        <w:t>le-là vous paraissez gentille</w:t>
      </w:r>
      <w:r>
        <w:t xml:space="preserve"> : </w:t>
      </w:r>
      <w:r w:rsidR="00000000" w:rsidRPr="00033231">
        <w:t>elle vous va bien</w:t>
      </w:r>
      <w:r>
        <w:t xml:space="preserve">. </w:t>
      </w:r>
      <w:r w:rsidR="00000000" w:rsidRPr="00033231">
        <w:t>Vous aurez pour les dimanches une robe de satin</w:t>
      </w:r>
      <w:r>
        <w:t xml:space="preserve">, </w:t>
      </w:r>
      <w:r w:rsidR="00000000" w:rsidRPr="00033231">
        <w:t>de vrai satin</w:t>
      </w:r>
      <w:r>
        <w:t xml:space="preserve">. </w:t>
      </w:r>
      <w:r w:rsidR="00000000" w:rsidRPr="00033231">
        <w:t>Et souv</w:t>
      </w:r>
      <w:r w:rsidR="00000000" w:rsidRPr="00033231">
        <w:t>e</w:t>
      </w:r>
      <w:r w:rsidR="00000000" w:rsidRPr="00033231">
        <w:t>nez-vous</w:t>
      </w:r>
      <w:r>
        <w:t xml:space="preserve">, </w:t>
      </w:r>
      <w:r w:rsidR="00000000" w:rsidRPr="00033231">
        <w:t>maman</w:t>
      </w:r>
      <w:r>
        <w:t xml:space="preserve">, </w:t>
      </w:r>
      <w:r w:rsidR="00000000" w:rsidRPr="00033231">
        <w:t>que</w:t>
      </w:r>
      <w:r>
        <w:t xml:space="preserve">, </w:t>
      </w:r>
      <w:r w:rsidR="00000000" w:rsidRPr="00033231">
        <w:t>lorsque vous aurez cette robe nouvelle</w:t>
      </w:r>
      <w:r>
        <w:t xml:space="preserve">, </w:t>
      </w:r>
      <w:r w:rsidR="00000000" w:rsidRPr="00033231">
        <w:t>il vous faudra la porter</w:t>
      </w:r>
      <w:r>
        <w:t>.</w:t>
      </w:r>
    </w:p>
    <w:p w14:paraId="63F8FFBE" w14:textId="77777777" w:rsidR="004F69D6" w:rsidRDefault="004F69D6" w:rsidP="0021796F">
      <w:r>
        <w:t>— </w:t>
      </w:r>
      <w:r w:rsidR="00000000" w:rsidRPr="00033231">
        <w:t>Ma chérie</w:t>
      </w:r>
      <w:r>
        <w:t xml:space="preserve">, </w:t>
      </w:r>
      <w:r w:rsidR="00000000" w:rsidRPr="00033231">
        <w:t>je pensais que ma robe de soie noire pourrait me servir encore plusieurs années</w:t>
      </w:r>
      <w:r>
        <w:t xml:space="preserve">, </w:t>
      </w:r>
      <w:r w:rsidR="00000000" w:rsidRPr="00033231">
        <w:t>et j</w:t>
      </w:r>
      <w:r>
        <w:t>’</w:t>
      </w:r>
      <w:r w:rsidR="00000000" w:rsidRPr="00033231">
        <w:t>avais l</w:t>
      </w:r>
      <w:r>
        <w:t>’</w:t>
      </w:r>
      <w:r w:rsidR="00000000" w:rsidRPr="00033231">
        <w:t>intention d</w:t>
      </w:r>
      <w:r>
        <w:t>’</w:t>
      </w:r>
      <w:r w:rsidR="00000000" w:rsidRPr="00033231">
        <w:t>acheter pour vous différentes choses</w:t>
      </w:r>
      <w:r>
        <w:t>.</w:t>
      </w:r>
    </w:p>
    <w:p w14:paraId="310B7AD8" w14:textId="77777777" w:rsidR="004F69D6" w:rsidRDefault="004F69D6" w:rsidP="0021796F">
      <w:r>
        <w:t>— </w:t>
      </w:r>
      <w:r w:rsidR="00000000" w:rsidRPr="00033231">
        <w:t>C</w:t>
      </w:r>
      <w:r>
        <w:t>’</w:t>
      </w:r>
      <w:r w:rsidR="00000000" w:rsidRPr="00033231">
        <w:t>est inutile</w:t>
      </w:r>
      <w:r>
        <w:t xml:space="preserve">, </w:t>
      </w:r>
      <w:r w:rsidR="00000000" w:rsidRPr="00033231">
        <w:t>maman</w:t>
      </w:r>
      <w:r>
        <w:t xml:space="preserve">. </w:t>
      </w:r>
      <w:r w:rsidR="00000000" w:rsidRPr="00033231">
        <w:t>Mon oncle me donne de l</w:t>
      </w:r>
      <w:r>
        <w:t>’</w:t>
      </w:r>
      <w:r w:rsidR="00000000" w:rsidRPr="00033231">
        <w:t>argent pour acheter ce qui m</w:t>
      </w:r>
      <w:r>
        <w:t>’</w:t>
      </w:r>
      <w:r w:rsidR="00000000" w:rsidRPr="00033231">
        <w:t>est nécessaire</w:t>
      </w:r>
      <w:r>
        <w:t xml:space="preserve"> ! </w:t>
      </w:r>
      <w:r w:rsidR="00000000" w:rsidRPr="00033231">
        <w:t>vous savez qu</w:t>
      </w:r>
      <w:r>
        <w:t>’</w:t>
      </w:r>
      <w:r w:rsidR="00000000" w:rsidRPr="00033231">
        <w:t>il est assez généreux</w:t>
      </w:r>
      <w:r>
        <w:t xml:space="preserve"> ; </w:t>
      </w:r>
      <w:r w:rsidR="00000000" w:rsidRPr="00033231">
        <w:t>je me suis mis dans la tête de vous voir habillée en satin noir</w:t>
      </w:r>
      <w:r>
        <w:t xml:space="preserve">. </w:t>
      </w:r>
      <w:r w:rsidR="00000000" w:rsidRPr="00033231">
        <w:t>Achetez-la donc promptement</w:t>
      </w:r>
      <w:r>
        <w:t xml:space="preserve">, </w:t>
      </w:r>
      <w:r w:rsidR="00000000" w:rsidRPr="00033231">
        <w:t>et faites-la faire par une couturière que je vous recommanderai</w:t>
      </w:r>
      <w:r>
        <w:t xml:space="preserve">. </w:t>
      </w:r>
      <w:r w:rsidR="00000000" w:rsidRPr="00033231">
        <w:t>Vous vous habillez toujours comme une grand</w:t>
      </w:r>
      <w:r>
        <w:t>’</w:t>
      </w:r>
      <w:r w:rsidR="00000000" w:rsidRPr="00033231">
        <w:t>mère</w:t>
      </w:r>
      <w:r>
        <w:t xml:space="preserve"> : </w:t>
      </w:r>
      <w:r w:rsidR="00000000" w:rsidRPr="00033231">
        <w:t>vous semblez vouloir faire croire que vous êtes vieille et laide</w:t>
      </w:r>
      <w:r>
        <w:t xml:space="preserve"> ; </w:t>
      </w:r>
      <w:r w:rsidR="00000000" w:rsidRPr="00033231">
        <w:t>ce qui n</w:t>
      </w:r>
      <w:r>
        <w:t>’</w:t>
      </w:r>
      <w:r w:rsidR="00000000" w:rsidRPr="00033231">
        <w:t>est pas</w:t>
      </w:r>
      <w:r>
        <w:t xml:space="preserve">. </w:t>
      </w:r>
      <w:r w:rsidR="00000000" w:rsidRPr="00033231">
        <w:t>Au contra</w:t>
      </w:r>
      <w:r w:rsidR="00000000" w:rsidRPr="00033231">
        <w:t>i</w:t>
      </w:r>
      <w:r w:rsidR="00000000" w:rsidRPr="00033231">
        <w:t>re</w:t>
      </w:r>
      <w:r>
        <w:t xml:space="preserve">, </w:t>
      </w:r>
      <w:r w:rsidR="00000000" w:rsidRPr="00033231">
        <w:t>lorsque vous êtes joyeuse et bien habillée</w:t>
      </w:r>
      <w:r>
        <w:t xml:space="preserve">, </w:t>
      </w:r>
      <w:r w:rsidR="00000000" w:rsidRPr="00033231">
        <w:t>vous êtes vraiment très-bien</w:t>
      </w:r>
      <w:r>
        <w:t xml:space="preserve">. </w:t>
      </w:r>
      <w:r w:rsidR="00000000" w:rsidRPr="00033231">
        <w:t>Votre sourire est si agréable</w:t>
      </w:r>
      <w:r>
        <w:t xml:space="preserve">, </w:t>
      </w:r>
      <w:r w:rsidR="00000000" w:rsidRPr="00033231">
        <w:t>vos dents sont si bla</w:t>
      </w:r>
      <w:r w:rsidR="00000000" w:rsidRPr="00033231">
        <w:t>n</w:t>
      </w:r>
      <w:r w:rsidR="00000000" w:rsidRPr="00033231">
        <w:t>ches</w:t>
      </w:r>
      <w:r>
        <w:t xml:space="preserve">, </w:t>
      </w:r>
      <w:r w:rsidR="00000000" w:rsidRPr="00033231">
        <w:t>vos cheveux sont encore d</w:t>
      </w:r>
      <w:r>
        <w:t>’</w:t>
      </w:r>
      <w:r w:rsidR="00000000" w:rsidRPr="00033231">
        <w:t>une si jolie nuance</w:t>
      </w:r>
      <w:r>
        <w:t xml:space="preserve"> ! </w:t>
      </w:r>
      <w:r w:rsidR="00000000" w:rsidRPr="00033231">
        <w:t>Et puis vous parlez comme une jeune lady</w:t>
      </w:r>
      <w:r>
        <w:t xml:space="preserve">, </w:t>
      </w:r>
      <w:r w:rsidR="00000000" w:rsidRPr="00033231">
        <w:t>d</w:t>
      </w:r>
      <w:r>
        <w:t>’</w:t>
      </w:r>
      <w:r w:rsidR="00000000" w:rsidRPr="00033231">
        <w:t>un son de voix si clair et si doux</w:t>
      </w:r>
      <w:r>
        <w:t xml:space="preserve"> ! </w:t>
      </w:r>
      <w:r w:rsidR="00000000" w:rsidRPr="00033231">
        <w:t>et vous chantez mieux que je n</w:t>
      </w:r>
      <w:r>
        <w:t>’</w:t>
      </w:r>
      <w:r w:rsidR="00000000" w:rsidRPr="00033231">
        <w:t>ai jamais entendu chanter aucune jeune lady</w:t>
      </w:r>
      <w:r>
        <w:t xml:space="preserve">. </w:t>
      </w:r>
      <w:r w:rsidR="00000000" w:rsidRPr="00033231">
        <w:t>Pourquoi</w:t>
      </w:r>
      <w:r>
        <w:t xml:space="preserve">, </w:t>
      </w:r>
      <w:r w:rsidR="00000000" w:rsidRPr="00033231">
        <w:t>maman</w:t>
      </w:r>
      <w:r>
        <w:t xml:space="preserve">, </w:t>
      </w:r>
      <w:r w:rsidR="00000000" w:rsidRPr="00033231">
        <w:lastRenderedPageBreak/>
        <w:t>portez-vous des robes et des chapeaux comme personne n</w:t>
      </w:r>
      <w:r>
        <w:t>’</w:t>
      </w:r>
      <w:r w:rsidR="00000000" w:rsidRPr="00033231">
        <w:t>en porte</w:t>
      </w:r>
      <w:r>
        <w:t> ?</w:t>
      </w:r>
    </w:p>
    <w:p w14:paraId="2FBA4397" w14:textId="77777777" w:rsidR="004F69D6" w:rsidRDefault="004F69D6" w:rsidP="0021796F">
      <w:r>
        <w:t>— </w:t>
      </w:r>
      <w:r w:rsidR="00000000" w:rsidRPr="00033231">
        <w:t>Est-ce que cela vous chagrine</w:t>
      </w:r>
      <w:r>
        <w:t xml:space="preserve">, </w:t>
      </w:r>
      <w:r w:rsidR="00000000" w:rsidRPr="00033231">
        <w:t>Caroline</w:t>
      </w:r>
      <w:r>
        <w:t> ?</w:t>
      </w:r>
    </w:p>
    <w:p w14:paraId="20108A35" w14:textId="20747BB3" w:rsidR="00000000" w:rsidRPr="00033231" w:rsidRDefault="004F69D6" w:rsidP="0021796F">
      <w:r>
        <w:t>— </w:t>
      </w:r>
      <w:r w:rsidR="00000000" w:rsidRPr="00033231">
        <w:t>Beaucoup</w:t>
      </w:r>
      <w:r>
        <w:t xml:space="preserve"> ; </w:t>
      </w:r>
      <w:r w:rsidR="00000000" w:rsidRPr="00033231">
        <w:t>cela me vexe même</w:t>
      </w:r>
      <w:r>
        <w:t xml:space="preserve">. </w:t>
      </w:r>
      <w:r w:rsidR="00000000" w:rsidRPr="00033231">
        <w:t>Les gens disent que vous êtes avare</w:t>
      </w:r>
      <w:r>
        <w:rPr>
          <w:i/>
          <w:iCs/>
        </w:rPr>
        <w:t xml:space="preserve">, </w:t>
      </w:r>
      <w:r w:rsidR="00000000" w:rsidRPr="00033231">
        <w:t>et cependant vous ne l</w:t>
      </w:r>
      <w:r>
        <w:t>’</w:t>
      </w:r>
      <w:r w:rsidR="00000000" w:rsidRPr="00033231">
        <w:t>êtes pas</w:t>
      </w:r>
      <w:r>
        <w:t xml:space="preserve">, </w:t>
      </w:r>
      <w:r w:rsidR="00000000" w:rsidRPr="00033231">
        <w:t>car vous donnez lib</w:t>
      </w:r>
      <w:r w:rsidR="00000000" w:rsidRPr="00033231">
        <w:t>é</w:t>
      </w:r>
      <w:r w:rsidR="00000000" w:rsidRPr="00033231">
        <w:t>ralement aux pauvres et aux sociétés religieuses</w:t>
      </w:r>
      <w:r>
        <w:t xml:space="preserve">, </w:t>
      </w:r>
      <w:r w:rsidR="00000000" w:rsidRPr="00033231">
        <w:t>quoique vos aumônes soient données si secrètement que peu de personnes les connaissent</w:t>
      </w:r>
      <w:r>
        <w:t xml:space="preserve">, </w:t>
      </w:r>
      <w:r w:rsidR="00000000" w:rsidRPr="00033231">
        <w:t>excepté celles qui les reçoivent</w:t>
      </w:r>
      <w:r>
        <w:t xml:space="preserve">. </w:t>
      </w:r>
      <w:r w:rsidR="00000000" w:rsidRPr="00033231">
        <w:t>Mais je veux me faire moi-même votre femme de chambre</w:t>
      </w:r>
      <w:r>
        <w:t xml:space="preserve"> : </w:t>
      </w:r>
      <w:r w:rsidR="00000000" w:rsidRPr="00033231">
        <w:t>lorsque je serai un peu plus forte</w:t>
      </w:r>
      <w:r>
        <w:t xml:space="preserve">, </w:t>
      </w:r>
      <w:r w:rsidR="00000000" w:rsidRPr="00033231">
        <w:t>je me mettrai à l</w:t>
      </w:r>
      <w:r>
        <w:t>’</w:t>
      </w:r>
      <w:r w:rsidR="00000000" w:rsidRPr="00033231">
        <w:t>œuvre</w:t>
      </w:r>
      <w:r>
        <w:t xml:space="preserve">, </w:t>
      </w:r>
      <w:r w:rsidR="00000000" w:rsidRPr="00033231">
        <w:t>et il faut que vous soyez bonne</w:t>
      </w:r>
      <w:r>
        <w:t xml:space="preserve">, </w:t>
      </w:r>
      <w:r w:rsidR="00000000" w:rsidRPr="00033231">
        <w:t>maman</w:t>
      </w:r>
      <w:r>
        <w:t xml:space="preserve">, </w:t>
      </w:r>
      <w:r w:rsidR="00000000" w:rsidRPr="00033231">
        <w:t>et que vous fassiez ce que je vous ordonnerai</w:t>
      </w:r>
      <w:r>
        <w:t>. »</w:t>
      </w:r>
    </w:p>
    <w:p w14:paraId="347D8F9B" w14:textId="77777777" w:rsidR="004F69D6" w:rsidRDefault="00000000" w:rsidP="0021796F">
      <w:r w:rsidRPr="00033231">
        <w:t>Et Caroline s</w:t>
      </w:r>
      <w:r w:rsidR="004F69D6">
        <w:t>’</w:t>
      </w:r>
      <w:r w:rsidRPr="00033231">
        <w:t>asseyait près de sa mère</w:t>
      </w:r>
      <w:r w:rsidR="004F69D6">
        <w:t xml:space="preserve">, </w:t>
      </w:r>
      <w:r w:rsidRPr="00033231">
        <w:t>dont elle arrangeait le mouchoir de mousseline et lissait les cheveux</w:t>
      </w:r>
      <w:r w:rsidR="004F69D6">
        <w:t>.</w:t>
      </w:r>
    </w:p>
    <w:p w14:paraId="5A96E8D6" w14:textId="17BFCF3A" w:rsidR="00000000" w:rsidRPr="00033231" w:rsidRDefault="004F69D6" w:rsidP="0021796F">
      <w:r>
        <w:t>« </w:t>
      </w:r>
      <w:r w:rsidR="00000000" w:rsidRPr="00033231">
        <w:t>Ma propre mère</w:t>
      </w:r>
      <w:r>
        <w:t xml:space="preserve">, </w:t>
      </w:r>
      <w:r w:rsidR="00000000" w:rsidRPr="00033231">
        <w:t>continuait-elle</w:t>
      </w:r>
      <w:r>
        <w:t xml:space="preserve">, </w:t>
      </w:r>
      <w:r w:rsidR="00000000" w:rsidRPr="00033231">
        <w:t>comme se plaisant à la pensée de leur parenté</w:t>
      </w:r>
      <w:r>
        <w:t xml:space="preserve">, </w:t>
      </w:r>
      <w:r w:rsidR="00000000" w:rsidRPr="00033231">
        <w:t>qui est à moi et à laquelle j</w:t>
      </w:r>
      <w:r>
        <w:t>’</w:t>
      </w:r>
      <w:r w:rsidR="00000000" w:rsidRPr="00033231">
        <w:t>appartiens</w:t>
      </w:r>
      <w:r>
        <w:t xml:space="preserve"> ! </w:t>
      </w:r>
      <w:r w:rsidR="00000000" w:rsidRPr="00033231">
        <w:t>Maintenant je suis une fille riche</w:t>
      </w:r>
      <w:r>
        <w:t xml:space="preserve"> : </w:t>
      </w:r>
      <w:r w:rsidR="00000000" w:rsidRPr="00033231">
        <w:t>j</w:t>
      </w:r>
      <w:r>
        <w:t>’</w:t>
      </w:r>
      <w:r w:rsidR="00000000" w:rsidRPr="00033231">
        <w:t>ai quelque chose à aimer</w:t>
      </w:r>
      <w:r>
        <w:t xml:space="preserve">, </w:t>
      </w:r>
      <w:r w:rsidR="00000000" w:rsidRPr="00033231">
        <w:t>et que je puis aimer sans crainte</w:t>
      </w:r>
      <w:r>
        <w:t xml:space="preserve">. </w:t>
      </w:r>
      <w:r w:rsidR="00000000" w:rsidRPr="00033231">
        <w:t>Maman</w:t>
      </w:r>
      <w:r>
        <w:t xml:space="preserve">, </w:t>
      </w:r>
      <w:r w:rsidR="00000000" w:rsidRPr="00033231">
        <w:t>qui vous a donné cette petite broche</w:t>
      </w:r>
      <w:r>
        <w:t xml:space="preserve"> ? </w:t>
      </w:r>
      <w:r w:rsidR="00000000" w:rsidRPr="00033231">
        <w:t>laissez-moi l</w:t>
      </w:r>
      <w:r>
        <w:t>’</w:t>
      </w:r>
      <w:r w:rsidR="00000000" w:rsidRPr="00033231">
        <w:t>ôter et l</w:t>
      </w:r>
      <w:r>
        <w:t>’</w:t>
      </w:r>
      <w:r w:rsidR="00000000" w:rsidRPr="00033231">
        <w:t>examiner</w:t>
      </w:r>
      <w:r>
        <w:t>. »</w:t>
      </w:r>
    </w:p>
    <w:p w14:paraId="699F0D62" w14:textId="77777777" w:rsidR="004F69D6" w:rsidRDefault="00000000" w:rsidP="0021796F">
      <w:proofErr w:type="spellStart"/>
      <w:r w:rsidRPr="00033231">
        <w:t>Mistress</w:t>
      </w:r>
      <w:proofErr w:type="spellEnd"/>
      <w:r w:rsidRPr="00033231">
        <w:t xml:space="preserve"> </w:t>
      </w:r>
      <w:proofErr w:type="spellStart"/>
      <w:r w:rsidRPr="00033231">
        <w:t>Pryor</w:t>
      </w:r>
      <w:proofErr w:type="spellEnd"/>
      <w:r w:rsidR="004F69D6">
        <w:t xml:space="preserve">, </w:t>
      </w:r>
      <w:r w:rsidRPr="00033231">
        <w:t>qui ordinairement n</w:t>
      </w:r>
      <w:r w:rsidR="004F69D6">
        <w:t>’</w:t>
      </w:r>
      <w:r w:rsidRPr="00033231">
        <w:t>aimait pas l</w:t>
      </w:r>
      <w:r w:rsidR="004F69D6">
        <w:t>’</w:t>
      </w:r>
      <w:r w:rsidRPr="00033231">
        <w:t>approche de mains étrangères</w:t>
      </w:r>
      <w:r w:rsidR="004F69D6">
        <w:t xml:space="preserve">, </w:t>
      </w:r>
      <w:r w:rsidRPr="00033231">
        <w:t>la laissa faire avec complaisance</w:t>
      </w:r>
      <w:r w:rsidR="004F69D6">
        <w:t>.</w:t>
      </w:r>
    </w:p>
    <w:p w14:paraId="1BBD2EE2" w14:textId="77777777" w:rsidR="004F69D6" w:rsidRDefault="004F69D6" w:rsidP="0021796F">
      <w:r>
        <w:t>« </w:t>
      </w:r>
      <w:r w:rsidR="00000000" w:rsidRPr="00033231">
        <w:t>Est-ce papa qui vous l</w:t>
      </w:r>
      <w:r>
        <w:t>’</w:t>
      </w:r>
      <w:r w:rsidR="00000000" w:rsidRPr="00033231">
        <w:t>a donnée</w:t>
      </w:r>
      <w:r>
        <w:t xml:space="preserve">, </w:t>
      </w:r>
      <w:r w:rsidR="00000000" w:rsidRPr="00033231">
        <w:t>maman</w:t>
      </w:r>
      <w:r>
        <w:t> ?</w:t>
      </w:r>
    </w:p>
    <w:p w14:paraId="2C5D048C" w14:textId="77777777" w:rsidR="004F69D6" w:rsidRDefault="004F69D6" w:rsidP="0021796F">
      <w:r>
        <w:t>— </w:t>
      </w:r>
      <w:r w:rsidR="00000000" w:rsidRPr="00033231">
        <w:t>Elle m</w:t>
      </w:r>
      <w:r>
        <w:t>’</w:t>
      </w:r>
      <w:r w:rsidR="00000000" w:rsidRPr="00033231">
        <w:t>a été donnée par ma sœur</w:t>
      </w:r>
      <w:r>
        <w:t xml:space="preserve">, </w:t>
      </w:r>
      <w:r w:rsidR="00000000" w:rsidRPr="00033231">
        <w:t>mon unique sœur Cary</w:t>
      </w:r>
      <w:r>
        <w:t xml:space="preserve">. </w:t>
      </w:r>
      <w:r w:rsidR="00000000" w:rsidRPr="00033231">
        <w:t>Plût à Dieu que votre tante Caroline eût vécu assez pour voir sa nièce</w:t>
      </w:r>
      <w:r>
        <w:t> !</w:t>
      </w:r>
    </w:p>
    <w:p w14:paraId="761A0CE6" w14:textId="77777777" w:rsidR="004F69D6" w:rsidRDefault="004F69D6" w:rsidP="0021796F">
      <w:r>
        <w:t>— </w:t>
      </w:r>
      <w:r w:rsidR="00000000" w:rsidRPr="00033231">
        <w:t>N</w:t>
      </w:r>
      <w:r>
        <w:t>’</w:t>
      </w:r>
      <w:r w:rsidR="00000000" w:rsidRPr="00033231">
        <w:t>avez-vous rien de papa</w:t>
      </w:r>
      <w:r>
        <w:t xml:space="preserve"> ? </w:t>
      </w:r>
      <w:r w:rsidR="00000000" w:rsidRPr="00033231">
        <w:t>aucun bijou</w:t>
      </w:r>
      <w:r>
        <w:t xml:space="preserve">, </w:t>
      </w:r>
      <w:r w:rsidR="00000000" w:rsidRPr="00033231">
        <w:t>aucun cadeau</w:t>
      </w:r>
      <w:r>
        <w:t> ?</w:t>
      </w:r>
    </w:p>
    <w:p w14:paraId="6EDD7C9B" w14:textId="77777777" w:rsidR="004F69D6" w:rsidRDefault="004F69D6" w:rsidP="0021796F">
      <w:r>
        <w:t>— </w:t>
      </w:r>
      <w:r w:rsidR="00000000" w:rsidRPr="00033231">
        <w:t>Je n</w:t>
      </w:r>
      <w:r>
        <w:t>’</w:t>
      </w:r>
      <w:r w:rsidR="00000000" w:rsidRPr="00033231">
        <w:t>ai qu</w:t>
      </w:r>
      <w:r>
        <w:t>’</w:t>
      </w:r>
      <w:r w:rsidR="00000000" w:rsidRPr="00033231">
        <w:t>une chose</w:t>
      </w:r>
      <w:r>
        <w:t>.</w:t>
      </w:r>
    </w:p>
    <w:p w14:paraId="6969A32A" w14:textId="77777777" w:rsidR="004F69D6" w:rsidRDefault="004F69D6" w:rsidP="0021796F">
      <w:r>
        <w:lastRenderedPageBreak/>
        <w:t>— </w:t>
      </w:r>
      <w:r w:rsidR="00000000" w:rsidRPr="00033231">
        <w:t>À laquelle vous tenez</w:t>
      </w:r>
      <w:r>
        <w:t> ?</w:t>
      </w:r>
    </w:p>
    <w:p w14:paraId="29070305" w14:textId="77777777" w:rsidR="004F69D6" w:rsidRDefault="004F69D6" w:rsidP="0021796F">
      <w:r>
        <w:t>— </w:t>
      </w:r>
      <w:r w:rsidR="00000000" w:rsidRPr="00033231">
        <w:t>À laquelle je tiens</w:t>
      </w:r>
      <w:r>
        <w:t>.</w:t>
      </w:r>
    </w:p>
    <w:p w14:paraId="1248E871" w14:textId="77777777" w:rsidR="004F69D6" w:rsidRDefault="004F69D6" w:rsidP="0021796F">
      <w:r>
        <w:t>— </w:t>
      </w:r>
      <w:r w:rsidR="00000000" w:rsidRPr="00033231">
        <w:t>Précieuse et jolie</w:t>
      </w:r>
      <w:r>
        <w:t> ?</w:t>
      </w:r>
    </w:p>
    <w:p w14:paraId="23909688" w14:textId="77777777" w:rsidR="004F69D6" w:rsidRDefault="004F69D6" w:rsidP="0021796F">
      <w:r>
        <w:t>— </w:t>
      </w:r>
      <w:r w:rsidR="00000000" w:rsidRPr="00033231">
        <w:t>Inestimable et douce pour moi</w:t>
      </w:r>
      <w:r>
        <w:t>.</w:t>
      </w:r>
    </w:p>
    <w:p w14:paraId="799BDE27" w14:textId="77777777" w:rsidR="004F69D6" w:rsidRDefault="004F69D6" w:rsidP="0021796F">
      <w:r>
        <w:t>— </w:t>
      </w:r>
      <w:r w:rsidR="00000000" w:rsidRPr="00033231">
        <w:t>Montrez-la moi</w:t>
      </w:r>
      <w:r>
        <w:t xml:space="preserve">, </w:t>
      </w:r>
      <w:r w:rsidR="00000000" w:rsidRPr="00033231">
        <w:t>maman</w:t>
      </w:r>
      <w:r>
        <w:t xml:space="preserve">. </w:t>
      </w:r>
      <w:r w:rsidR="00000000" w:rsidRPr="00033231">
        <w:t>Est-ce que vous l</w:t>
      </w:r>
      <w:r>
        <w:t>’</w:t>
      </w:r>
      <w:r w:rsidR="00000000" w:rsidRPr="00033231">
        <w:t>avez ici</w:t>
      </w:r>
      <w:r>
        <w:t xml:space="preserve">, </w:t>
      </w:r>
      <w:r w:rsidR="00000000" w:rsidRPr="00033231">
        <w:t xml:space="preserve">ou bien est-elle à </w:t>
      </w:r>
      <w:proofErr w:type="spellStart"/>
      <w:r w:rsidR="00000000" w:rsidRPr="00033231">
        <w:t>Fieldhead</w:t>
      </w:r>
      <w:proofErr w:type="spellEnd"/>
      <w:r>
        <w:t> ?</w:t>
      </w:r>
    </w:p>
    <w:p w14:paraId="6A3CF76F" w14:textId="77777777" w:rsidR="004F69D6" w:rsidRDefault="004F69D6" w:rsidP="0021796F">
      <w:r>
        <w:t>— </w:t>
      </w:r>
      <w:r w:rsidR="00000000" w:rsidRPr="00033231">
        <w:t>Elle me parle maintenant en s</w:t>
      </w:r>
      <w:r>
        <w:t>’</w:t>
      </w:r>
      <w:r w:rsidR="00000000" w:rsidRPr="00033231">
        <w:t>appuyant sur moi et en m</w:t>
      </w:r>
      <w:r>
        <w:t>’</w:t>
      </w:r>
      <w:r w:rsidR="00000000" w:rsidRPr="00033231">
        <w:t>enlaçant dans ses bras</w:t>
      </w:r>
      <w:r>
        <w:t>.</w:t>
      </w:r>
    </w:p>
    <w:p w14:paraId="0CA8FE11" w14:textId="77777777" w:rsidR="004F69D6" w:rsidRDefault="004F69D6" w:rsidP="0021796F">
      <w:r>
        <w:t>— </w:t>
      </w:r>
      <w:r w:rsidR="00000000" w:rsidRPr="00033231">
        <w:t>Ah</w:t>
      </w:r>
      <w:r>
        <w:t xml:space="preserve"> ! </w:t>
      </w:r>
      <w:r w:rsidR="00000000" w:rsidRPr="00033231">
        <w:t>maman</w:t>
      </w:r>
      <w:r>
        <w:t xml:space="preserve">, </w:t>
      </w:r>
      <w:r w:rsidR="00000000" w:rsidRPr="00033231">
        <w:t>vous voulez parler de votre ennuyeuse fille</w:t>
      </w:r>
      <w:r>
        <w:t xml:space="preserve">, </w:t>
      </w:r>
      <w:r w:rsidR="00000000" w:rsidRPr="00033231">
        <w:t>qui ne vous laisse jamais un instant de repos</w:t>
      </w:r>
      <w:r>
        <w:t xml:space="preserve"> ; </w:t>
      </w:r>
      <w:r w:rsidR="00000000" w:rsidRPr="00033231">
        <w:t>qui</w:t>
      </w:r>
      <w:r>
        <w:t xml:space="preserve">, </w:t>
      </w:r>
      <w:r w:rsidR="00000000" w:rsidRPr="00033231">
        <w:t>lorsque vous vous retirez dans votre chambre</w:t>
      </w:r>
      <w:r>
        <w:t xml:space="preserve">, </w:t>
      </w:r>
      <w:r w:rsidR="00000000" w:rsidRPr="00033231">
        <w:t>ne peut s</w:t>
      </w:r>
      <w:r>
        <w:t>’</w:t>
      </w:r>
      <w:r w:rsidR="00000000" w:rsidRPr="00033231">
        <w:t>empêcher de courir vous y chercher</w:t>
      </w:r>
      <w:r>
        <w:t xml:space="preserve"> ; </w:t>
      </w:r>
      <w:r w:rsidR="00000000" w:rsidRPr="00033231">
        <w:t>qui monte et descend après vous l</w:t>
      </w:r>
      <w:r>
        <w:t>’</w:t>
      </w:r>
      <w:r w:rsidR="00000000" w:rsidRPr="00033231">
        <w:t>escalier comme un chien</w:t>
      </w:r>
      <w:r>
        <w:t>.</w:t>
      </w:r>
    </w:p>
    <w:p w14:paraId="6C24C7F9" w14:textId="77777777" w:rsidR="004F69D6" w:rsidRDefault="004F69D6" w:rsidP="0021796F">
      <w:r>
        <w:t>— </w:t>
      </w:r>
      <w:r w:rsidR="00000000" w:rsidRPr="00033231">
        <w:t>Dont les traits me font frissonner parfois</w:t>
      </w:r>
      <w:r>
        <w:t xml:space="preserve">. </w:t>
      </w:r>
      <w:r w:rsidR="00000000" w:rsidRPr="00033231">
        <w:t>Il me semble encore que votre père me regarde</w:t>
      </w:r>
      <w:r>
        <w:t xml:space="preserve">, </w:t>
      </w:r>
      <w:r w:rsidR="00000000" w:rsidRPr="00033231">
        <w:t>mon enfant</w:t>
      </w:r>
      <w:r>
        <w:t>.</w:t>
      </w:r>
    </w:p>
    <w:p w14:paraId="78EB243F" w14:textId="77777777" w:rsidR="004F69D6" w:rsidRDefault="004F69D6" w:rsidP="0021796F">
      <w:r>
        <w:t>— </w:t>
      </w:r>
      <w:r w:rsidR="00000000" w:rsidRPr="00033231">
        <w:t>Oh</w:t>
      </w:r>
      <w:r>
        <w:t xml:space="preserve"> ! </w:t>
      </w:r>
      <w:r w:rsidR="00000000" w:rsidRPr="00033231">
        <w:t>maman</w:t>
      </w:r>
      <w:r>
        <w:t xml:space="preserve">, </w:t>
      </w:r>
      <w:r w:rsidR="00000000" w:rsidRPr="00033231">
        <w:t>je suis bien affligée que papa n</w:t>
      </w:r>
      <w:r>
        <w:t>’</w:t>
      </w:r>
      <w:r w:rsidR="00000000" w:rsidRPr="00033231">
        <w:t>ait pas été bon</w:t>
      </w:r>
      <w:r>
        <w:t xml:space="preserve"> : </w:t>
      </w:r>
      <w:r w:rsidR="00000000" w:rsidRPr="00033231">
        <w:t>je voudrais tant qu</w:t>
      </w:r>
      <w:r>
        <w:t>’</w:t>
      </w:r>
      <w:r w:rsidR="00000000" w:rsidRPr="00033231">
        <w:t>il l</w:t>
      </w:r>
      <w:r>
        <w:t>’</w:t>
      </w:r>
      <w:r w:rsidR="00000000" w:rsidRPr="00033231">
        <w:t>eût été</w:t>
      </w:r>
      <w:r>
        <w:t xml:space="preserve"> ! </w:t>
      </w:r>
      <w:r w:rsidR="00000000" w:rsidRPr="00033231">
        <w:t>La méchanceté détruit et empoisonne les plus agréables choses</w:t>
      </w:r>
      <w:r>
        <w:t xml:space="preserve"> ; </w:t>
      </w:r>
      <w:r w:rsidR="00000000" w:rsidRPr="00033231">
        <w:t>elle tue l</w:t>
      </w:r>
      <w:r>
        <w:t>’</w:t>
      </w:r>
      <w:r w:rsidR="00000000" w:rsidRPr="00033231">
        <w:t>amour</w:t>
      </w:r>
      <w:r>
        <w:t xml:space="preserve">. </w:t>
      </w:r>
      <w:r w:rsidR="00000000" w:rsidRPr="00033231">
        <w:t>Si vous et moi nous nous croyions réciproquement méchantes</w:t>
      </w:r>
      <w:r>
        <w:t xml:space="preserve">, </w:t>
      </w:r>
      <w:r w:rsidR="00000000" w:rsidRPr="00033231">
        <w:t xml:space="preserve">nous ne </w:t>
      </w:r>
      <w:proofErr w:type="spellStart"/>
      <w:r w:rsidR="00000000" w:rsidRPr="00033231">
        <w:t>pourrions nous</w:t>
      </w:r>
      <w:proofErr w:type="spellEnd"/>
      <w:r w:rsidR="00000000" w:rsidRPr="00033231">
        <w:t xml:space="preserve"> aimer</w:t>
      </w:r>
      <w:r>
        <w:t xml:space="preserve">, </w:t>
      </w:r>
      <w:r w:rsidR="00000000" w:rsidRPr="00033231">
        <w:t>n</w:t>
      </w:r>
      <w:r>
        <w:t>’</w:t>
      </w:r>
      <w:r w:rsidR="00000000" w:rsidRPr="00033231">
        <w:t>est-ce pas</w:t>
      </w:r>
      <w:r>
        <w:t> ?</w:t>
      </w:r>
    </w:p>
    <w:p w14:paraId="2DF12C84" w14:textId="77777777" w:rsidR="004F69D6" w:rsidRDefault="004F69D6" w:rsidP="0021796F">
      <w:r>
        <w:t>— </w:t>
      </w:r>
      <w:r w:rsidR="00000000" w:rsidRPr="00033231">
        <w:t>Et si nous ne pouvions avoir de confiance l</w:t>
      </w:r>
      <w:r>
        <w:t>’</w:t>
      </w:r>
      <w:r w:rsidR="00000000" w:rsidRPr="00033231">
        <w:t>une en l</w:t>
      </w:r>
      <w:r>
        <w:t>’</w:t>
      </w:r>
      <w:r w:rsidR="00000000" w:rsidRPr="00033231">
        <w:t>autre</w:t>
      </w:r>
      <w:r>
        <w:t xml:space="preserve">, </w:t>
      </w:r>
      <w:r w:rsidR="00000000" w:rsidRPr="00033231">
        <w:t>Cary</w:t>
      </w:r>
      <w:r>
        <w:t> ?</w:t>
      </w:r>
    </w:p>
    <w:p w14:paraId="3CE97E4A" w14:textId="759F1163" w:rsidR="004F69D6" w:rsidRDefault="004F69D6" w:rsidP="0021796F">
      <w:r>
        <w:t>— </w:t>
      </w:r>
      <w:r w:rsidR="00000000" w:rsidRPr="00033231">
        <w:t>Combien nous serions alors malheureuses</w:t>
      </w:r>
      <w:r>
        <w:t xml:space="preserve"> ! </w:t>
      </w:r>
      <w:r w:rsidR="00000000" w:rsidRPr="00033231">
        <w:t>Maman</w:t>
      </w:r>
      <w:r>
        <w:t xml:space="preserve">, </w:t>
      </w:r>
      <w:r w:rsidR="00000000" w:rsidRPr="00033231">
        <w:t>avant de vous connaître</w:t>
      </w:r>
      <w:r>
        <w:t xml:space="preserve">, </w:t>
      </w:r>
      <w:r w:rsidR="00000000" w:rsidRPr="00033231">
        <w:t>j</w:t>
      </w:r>
      <w:r>
        <w:t>’</w:t>
      </w:r>
      <w:r w:rsidR="00000000" w:rsidRPr="00033231">
        <w:t>avais l</w:t>
      </w:r>
      <w:r>
        <w:t>’</w:t>
      </w:r>
      <w:r w:rsidR="00000000" w:rsidRPr="00033231">
        <w:t>appréhension que vous ne fu</w:t>
      </w:r>
      <w:r w:rsidR="00000000" w:rsidRPr="00033231">
        <w:t>s</w:t>
      </w:r>
      <w:r w:rsidR="00000000" w:rsidRPr="00033231">
        <w:t>siez pas bonne</w:t>
      </w:r>
      <w:r>
        <w:t xml:space="preserve">, </w:t>
      </w:r>
      <w:r w:rsidR="00000000" w:rsidRPr="00033231">
        <w:t xml:space="preserve">et que je ne </w:t>
      </w:r>
      <w:proofErr w:type="spellStart"/>
      <w:r w:rsidR="00000000" w:rsidRPr="00033231">
        <w:t>pusse</w:t>
      </w:r>
      <w:proofErr w:type="spellEnd"/>
      <w:r w:rsidR="00000000" w:rsidRPr="00033231">
        <w:t xml:space="preserve"> pas vous estimer</w:t>
      </w:r>
      <w:r>
        <w:t xml:space="preserve"> : </w:t>
      </w:r>
      <w:r w:rsidR="00000000" w:rsidRPr="00033231">
        <w:t>cette crai</w:t>
      </w:r>
      <w:r w:rsidR="00000000" w:rsidRPr="00033231">
        <w:t>n</w:t>
      </w:r>
      <w:r w:rsidR="00000000" w:rsidRPr="00033231">
        <w:t>te affaiblissait mon désir de vous connaître</w:t>
      </w:r>
      <w:r>
        <w:t xml:space="preserve"> ; </w:t>
      </w:r>
      <w:r w:rsidR="00000000" w:rsidRPr="00033231">
        <w:t>et maintenant mon cœur est content</w:t>
      </w:r>
      <w:r>
        <w:t xml:space="preserve">, </w:t>
      </w:r>
      <w:r w:rsidR="00000000" w:rsidRPr="00033231">
        <w:t xml:space="preserve">parce que je vous ai trouvée </w:t>
      </w:r>
      <w:r w:rsidR="00000000" w:rsidRPr="00033231">
        <w:lastRenderedPageBreak/>
        <w:t>presque pa</w:t>
      </w:r>
      <w:r w:rsidR="00000000" w:rsidRPr="00033231">
        <w:t>r</w:t>
      </w:r>
      <w:r w:rsidR="00000000" w:rsidRPr="00033231">
        <w:t>faite</w:t>
      </w:r>
      <w:r>
        <w:t xml:space="preserve">, </w:t>
      </w:r>
      <w:r w:rsidR="00000000" w:rsidRPr="00033231">
        <w:t>aimable</w:t>
      </w:r>
      <w:r>
        <w:t xml:space="preserve">, </w:t>
      </w:r>
      <w:r w:rsidR="00000000" w:rsidRPr="00033231">
        <w:t>jolie</w:t>
      </w:r>
      <w:r>
        <w:t xml:space="preserve">, </w:t>
      </w:r>
      <w:r w:rsidR="00000000" w:rsidRPr="00033231">
        <w:t>remarquable</w:t>
      </w:r>
      <w:r>
        <w:t xml:space="preserve">. </w:t>
      </w:r>
      <w:r w:rsidR="00000000" w:rsidRPr="00033231">
        <w:t>Votre seul défaut est d</w:t>
      </w:r>
      <w:r>
        <w:t>’</w:t>
      </w:r>
      <w:r w:rsidR="00000000" w:rsidRPr="00033231">
        <w:t>être à l</w:t>
      </w:r>
      <w:r>
        <w:t>’</w:t>
      </w:r>
      <w:r w:rsidR="00000000" w:rsidRPr="00033231">
        <w:t>ancienne mode</w:t>
      </w:r>
      <w:r>
        <w:t xml:space="preserve">, </w:t>
      </w:r>
      <w:r w:rsidR="00000000" w:rsidRPr="00033231">
        <w:t>et je vous en guérirai</w:t>
      </w:r>
      <w:r>
        <w:t xml:space="preserve">. </w:t>
      </w:r>
      <w:r w:rsidR="00000000" w:rsidRPr="00033231">
        <w:t>Maman</w:t>
      </w:r>
      <w:r>
        <w:t xml:space="preserve">, </w:t>
      </w:r>
      <w:r w:rsidR="00000000" w:rsidRPr="00033231">
        <w:t>laissez là votre ouvrage</w:t>
      </w:r>
      <w:r>
        <w:t xml:space="preserve"> : </w:t>
      </w:r>
      <w:r w:rsidR="00000000" w:rsidRPr="00033231">
        <w:t>lisez-moi quelque chose</w:t>
      </w:r>
      <w:r>
        <w:t xml:space="preserve">. </w:t>
      </w:r>
      <w:r w:rsidR="00000000" w:rsidRPr="00033231">
        <w:t>J</w:t>
      </w:r>
      <w:r>
        <w:t>’</w:t>
      </w:r>
      <w:r w:rsidR="00000000" w:rsidRPr="00033231">
        <w:t>aime votre accent méridi</w:t>
      </w:r>
      <w:r w:rsidR="00000000" w:rsidRPr="00033231">
        <w:t>o</w:t>
      </w:r>
      <w:r w:rsidR="00000000" w:rsidRPr="00033231">
        <w:t>nal</w:t>
      </w:r>
      <w:r>
        <w:t xml:space="preserve"> ; </w:t>
      </w:r>
      <w:r w:rsidR="00000000" w:rsidRPr="00033231">
        <w:t>il est si doux et si pur</w:t>
      </w:r>
      <w:r>
        <w:t xml:space="preserve"> ! </w:t>
      </w:r>
      <w:r w:rsidR="00000000" w:rsidRPr="00033231">
        <w:t xml:space="preserve">Mon oncle et </w:t>
      </w:r>
      <w:r>
        <w:t>M. </w:t>
      </w:r>
      <w:r w:rsidR="00000000" w:rsidRPr="00033231">
        <w:t>Hall disent que vous êtes une belle lectrice</w:t>
      </w:r>
      <w:r>
        <w:t>. M. </w:t>
      </w:r>
      <w:r w:rsidR="00000000" w:rsidRPr="00033231">
        <w:t>Hall dit qu</w:t>
      </w:r>
      <w:r>
        <w:t>’</w:t>
      </w:r>
      <w:r w:rsidR="00000000" w:rsidRPr="00033231">
        <w:t>il n</w:t>
      </w:r>
      <w:r>
        <w:t>’</w:t>
      </w:r>
      <w:r w:rsidR="00000000" w:rsidRPr="00033231">
        <w:t>a jamais entendu une lady lire avec une telle propriété d</w:t>
      </w:r>
      <w:r>
        <w:t>’</w:t>
      </w:r>
      <w:r w:rsidR="00000000" w:rsidRPr="00033231">
        <w:t>expression et une se</w:t>
      </w:r>
      <w:r w:rsidR="00000000" w:rsidRPr="00033231">
        <w:t>m</w:t>
      </w:r>
      <w:r w:rsidR="00000000" w:rsidRPr="00033231">
        <w:t>blable pureté d</w:t>
      </w:r>
      <w:r>
        <w:t>’</w:t>
      </w:r>
      <w:r w:rsidR="00000000" w:rsidRPr="00033231">
        <w:t>accent</w:t>
      </w:r>
      <w:r>
        <w:t>.</w:t>
      </w:r>
    </w:p>
    <w:p w14:paraId="345990F9" w14:textId="77777777" w:rsidR="004F69D6" w:rsidRDefault="004F69D6" w:rsidP="0021796F">
      <w:r>
        <w:t>— </w:t>
      </w:r>
      <w:r w:rsidR="00000000" w:rsidRPr="00033231">
        <w:t>Je voudrais pouvoir lui renvoyer le compliment</w:t>
      </w:r>
      <w:r>
        <w:t xml:space="preserve">, </w:t>
      </w:r>
      <w:r w:rsidR="00000000" w:rsidRPr="00033231">
        <w:t>Cary</w:t>
      </w:r>
      <w:r>
        <w:t xml:space="preserve"> ; </w:t>
      </w:r>
      <w:r w:rsidR="00000000" w:rsidRPr="00033231">
        <w:t>mais</w:t>
      </w:r>
      <w:r>
        <w:t xml:space="preserve">, </w:t>
      </w:r>
      <w:r w:rsidR="00000000" w:rsidRPr="00033231">
        <w:t>vraiment</w:t>
      </w:r>
      <w:r>
        <w:t xml:space="preserve">, </w:t>
      </w:r>
      <w:r w:rsidR="00000000" w:rsidRPr="00033231">
        <w:t>la première fois que j</w:t>
      </w:r>
      <w:r>
        <w:t>’</w:t>
      </w:r>
      <w:r w:rsidR="00000000" w:rsidRPr="00033231">
        <w:t>entendis votre excellent ami</w:t>
      </w:r>
      <w:r>
        <w:t xml:space="preserve">, </w:t>
      </w:r>
      <w:r w:rsidR="00000000" w:rsidRPr="00033231">
        <w:t>lire et prêcher</w:t>
      </w:r>
      <w:r>
        <w:t xml:space="preserve">, </w:t>
      </w:r>
      <w:r w:rsidR="00000000" w:rsidRPr="00033231">
        <w:t>j</w:t>
      </w:r>
      <w:r>
        <w:t>’</w:t>
      </w:r>
      <w:r w:rsidR="00000000" w:rsidRPr="00033231">
        <w:t>eus peine à comprendre sa rude langue du Nord</w:t>
      </w:r>
      <w:r>
        <w:t>.</w:t>
      </w:r>
    </w:p>
    <w:p w14:paraId="1419365C" w14:textId="77777777" w:rsidR="004F69D6" w:rsidRDefault="004F69D6" w:rsidP="0021796F">
      <w:r>
        <w:t>— </w:t>
      </w:r>
      <w:r w:rsidR="00000000" w:rsidRPr="00033231">
        <w:t>Et moi</w:t>
      </w:r>
      <w:r>
        <w:t xml:space="preserve">, </w:t>
      </w:r>
      <w:r w:rsidR="00000000" w:rsidRPr="00033231">
        <w:t>avez-vous pu me comprendre</w:t>
      </w:r>
      <w:r>
        <w:t xml:space="preserve">, </w:t>
      </w:r>
      <w:r w:rsidR="00000000" w:rsidRPr="00033231">
        <w:t>maman</w:t>
      </w:r>
      <w:r>
        <w:t xml:space="preserve"> ? </w:t>
      </w:r>
      <w:r w:rsidR="00000000" w:rsidRPr="00033231">
        <w:t>vous a-t-il semblé que je parlais rudement</w:t>
      </w:r>
      <w:r>
        <w:t> ?</w:t>
      </w:r>
    </w:p>
    <w:p w14:paraId="1169B506" w14:textId="77777777" w:rsidR="004F69D6" w:rsidRDefault="004F69D6" w:rsidP="0021796F">
      <w:r>
        <w:t>— </w:t>
      </w:r>
      <w:r w:rsidR="00000000" w:rsidRPr="00033231">
        <w:t>Non</w:t>
      </w:r>
      <w:r>
        <w:t xml:space="preserve"> ; </w:t>
      </w:r>
      <w:r w:rsidR="00000000" w:rsidRPr="00033231">
        <w:t>je l</w:t>
      </w:r>
      <w:r>
        <w:t>’</w:t>
      </w:r>
      <w:r w:rsidR="00000000" w:rsidRPr="00033231">
        <w:t>aurais presque voulu</w:t>
      </w:r>
      <w:r>
        <w:t xml:space="preserve">, </w:t>
      </w:r>
      <w:r w:rsidR="00000000" w:rsidRPr="00033231">
        <w:t>cependant</w:t>
      </w:r>
      <w:r>
        <w:t xml:space="preserve">, </w:t>
      </w:r>
      <w:r w:rsidR="00000000" w:rsidRPr="00033231">
        <w:t>comme j</w:t>
      </w:r>
      <w:r>
        <w:t>’</w:t>
      </w:r>
      <w:r w:rsidR="00000000" w:rsidRPr="00033231">
        <w:t>aurais voulu vous voir l</w:t>
      </w:r>
      <w:r>
        <w:t>’</w:t>
      </w:r>
      <w:r w:rsidR="00000000" w:rsidRPr="00033231">
        <w:t>air grossier et rustique</w:t>
      </w:r>
      <w:r>
        <w:t xml:space="preserve">. </w:t>
      </w:r>
      <w:r w:rsidR="00000000" w:rsidRPr="00033231">
        <w:t>Votre père</w:t>
      </w:r>
      <w:r>
        <w:t xml:space="preserve">, </w:t>
      </w:r>
      <w:r w:rsidR="00000000" w:rsidRPr="00033231">
        <w:t>C</w:t>
      </w:r>
      <w:r w:rsidR="00000000" w:rsidRPr="00033231">
        <w:t>a</w:t>
      </w:r>
      <w:r w:rsidR="00000000" w:rsidRPr="00033231">
        <w:t>roline</w:t>
      </w:r>
      <w:r>
        <w:t xml:space="preserve">, </w:t>
      </w:r>
      <w:r w:rsidR="00000000" w:rsidRPr="00033231">
        <w:t>parlait naturellement bien</w:t>
      </w:r>
      <w:r>
        <w:t xml:space="preserve">, </w:t>
      </w:r>
      <w:r w:rsidR="00000000" w:rsidRPr="00033231">
        <w:t>tout autrement que votre o</w:t>
      </w:r>
      <w:r w:rsidR="00000000" w:rsidRPr="00033231">
        <w:t>n</w:t>
      </w:r>
      <w:r w:rsidR="00000000" w:rsidRPr="00033231">
        <w:t>cle</w:t>
      </w:r>
      <w:r>
        <w:t xml:space="preserve"> : </w:t>
      </w:r>
      <w:r w:rsidR="00000000" w:rsidRPr="00033231">
        <w:t>sa parole était correcte</w:t>
      </w:r>
      <w:r>
        <w:t xml:space="preserve">, </w:t>
      </w:r>
      <w:r w:rsidR="00000000" w:rsidRPr="00033231">
        <w:t>aimable</w:t>
      </w:r>
      <w:r>
        <w:t xml:space="preserve">, </w:t>
      </w:r>
      <w:r w:rsidR="00000000" w:rsidRPr="00033231">
        <w:t>douce</w:t>
      </w:r>
      <w:r>
        <w:t xml:space="preserve">. </w:t>
      </w:r>
      <w:r w:rsidR="00000000" w:rsidRPr="00033231">
        <w:t>Vous avez hérité de cette qualité</w:t>
      </w:r>
      <w:r>
        <w:t>.</w:t>
      </w:r>
    </w:p>
    <w:p w14:paraId="34757BD3" w14:textId="77777777" w:rsidR="004F69D6" w:rsidRDefault="004F69D6" w:rsidP="0021796F">
      <w:r>
        <w:t>— </w:t>
      </w:r>
      <w:r w:rsidR="00000000" w:rsidRPr="00033231">
        <w:t>Pauvre papa</w:t>
      </w:r>
      <w:r>
        <w:t xml:space="preserve"> ! </w:t>
      </w:r>
      <w:r w:rsidR="00000000" w:rsidRPr="00033231">
        <w:t>avec tant de brillantes qualités</w:t>
      </w:r>
      <w:r>
        <w:t xml:space="preserve">, </w:t>
      </w:r>
      <w:r w:rsidR="00000000" w:rsidRPr="00033231">
        <w:t>pourquoi n</w:t>
      </w:r>
      <w:r>
        <w:t>’</w:t>
      </w:r>
      <w:r w:rsidR="00000000" w:rsidRPr="00033231">
        <w:t>était-il pas bon</w:t>
      </w:r>
      <w:r>
        <w:t> ?</w:t>
      </w:r>
    </w:p>
    <w:p w14:paraId="46714F72" w14:textId="77777777" w:rsidR="004F69D6" w:rsidRDefault="004F69D6" w:rsidP="0021796F">
      <w:r>
        <w:t>— </w:t>
      </w:r>
      <w:r w:rsidR="00000000" w:rsidRPr="00033231">
        <w:t>Pourquoi</w:t>
      </w:r>
      <w:r>
        <w:t xml:space="preserve"> ? </w:t>
      </w:r>
      <w:r w:rsidR="00000000" w:rsidRPr="00033231">
        <w:t>c</w:t>
      </w:r>
      <w:r>
        <w:t>’</w:t>
      </w:r>
      <w:r w:rsidR="00000000" w:rsidRPr="00033231">
        <w:t>est ce que je ne puis dire</w:t>
      </w:r>
      <w:r>
        <w:t xml:space="preserve"> : </w:t>
      </w:r>
      <w:r w:rsidR="00000000" w:rsidRPr="00033231">
        <w:t>c</w:t>
      </w:r>
      <w:r>
        <w:t>’</w:t>
      </w:r>
      <w:r w:rsidR="00000000" w:rsidRPr="00033231">
        <w:t>est un profond mystère dont la clef est entre les mains de son créateur</w:t>
      </w:r>
      <w:r>
        <w:t xml:space="preserve">, </w:t>
      </w:r>
      <w:r w:rsidR="00000000" w:rsidRPr="00033231">
        <w:t>et je l</w:t>
      </w:r>
      <w:r>
        <w:t>’</w:t>
      </w:r>
      <w:r w:rsidR="00000000" w:rsidRPr="00033231">
        <w:t>y laisse</w:t>
      </w:r>
      <w:r>
        <w:t>.</w:t>
      </w:r>
    </w:p>
    <w:p w14:paraId="232C1190" w14:textId="1A1C3030" w:rsidR="00000000" w:rsidRPr="00033231" w:rsidRDefault="004F69D6" w:rsidP="0021796F">
      <w:r>
        <w:t>— </w:t>
      </w:r>
      <w:r w:rsidR="00000000" w:rsidRPr="00033231">
        <w:t>Maman</w:t>
      </w:r>
      <w:r>
        <w:t xml:space="preserve">, </w:t>
      </w:r>
      <w:r w:rsidR="00000000" w:rsidRPr="00033231">
        <w:t>prenez votre tricot</w:t>
      </w:r>
      <w:r>
        <w:t xml:space="preserve">, </w:t>
      </w:r>
      <w:r w:rsidR="00000000" w:rsidRPr="00033231">
        <w:t>et mettez de côté votre tr</w:t>
      </w:r>
      <w:r w:rsidR="00000000" w:rsidRPr="00033231">
        <w:t>a</w:t>
      </w:r>
      <w:r w:rsidR="00000000" w:rsidRPr="00033231">
        <w:t>vail de couture</w:t>
      </w:r>
      <w:r>
        <w:t xml:space="preserve">. </w:t>
      </w:r>
      <w:r w:rsidR="00000000" w:rsidRPr="00033231">
        <w:t>Je le déteste</w:t>
      </w:r>
      <w:r>
        <w:t xml:space="preserve"> : </w:t>
      </w:r>
      <w:r w:rsidR="00000000" w:rsidRPr="00033231">
        <w:t>il encombre vos genoux dont j</w:t>
      </w:r>
      <w:r>
        <w:t>’</w:t>
      </w:r>
      <w:r w:rsidR="00000000" w:rsidRPr="00033231">
        <w:t>ai besoin pour placer ma tête</w:t>
      </w:r>
      <w:r>
        <w:t xml:space="preserve"> ; </w:t>
      </w:r>
      <w:r w:rsidR="00000000" w:rsidRPr="00033231">
        <w:t>il occupe vos yeux</w:t>
      </w:r>
      <w:r>
        <w:t xml:space="preserve">, </w:t>
      </w:r>
      <w:r w:rsidR="00000000" w:rsidRPr="00033231">
        <w:t>et j</w:t>
      </w:r>
      <w:r>
        <w:t>’</w:t>
      </w:r>
      <w:r w:rsidR="00000000" w:rsidRPr="00033231">
        <w:t>ai besoin de les voir fixés sur un livre</w:t>
      </w:r>
      <w:r>
        <w:t xml:space="preserve">. </w:t>
      </w:r>
      <w:r w:rsidR="00000000" w:rsidRPr="00033231">
        <w:t>Voilà votre livre favori</w:t>
      </w:r>
      <w:r>
        <w:t xml:space="preserve"> : </w:t>
      </w:r>
      <w:r w:rsidR="00000000" w:rsidRPr="00033231">
        <w:t>Cowper</w:t>
      </w:r>
      <w:r>
        <w:t>. »</w:t>
      </w:r>
    </w:p>
    <w:p w14:paraId="4B02C895" w14:textId="77777777" w:rsidR="004F69D6" w:rsidRDefault="00000000" w:rsidP="0021796F">
      <w:r w:rsidRPr="00033231">
        <w:lastRenderedPageBreak/>
        <w:t>Ces importunités faisaient le bonheur de cette mère</w:t>
      </w:r>
      <w:r w:rsidR="004F69D6">
        <w:t xml:space="preserve">. </w:t>
      </w:r>
      <w:r w:rsidRPr="00033231">
        <w:t>Si quelquefois elle différait d</w:t>
      </w:r>
      <w:r w:rsidR="004F69D6">
        <w:t>’</w:t>
      </w:r>
      <w:r w:rsidRPr="00033231">
        <w:t>y céder</w:t>
      </w:r>
      <w:r w:rsidR="004F69D6">
        <w:t xml:space="preserve">, </w:t>
      </w:r>
      <w:r w:rsidRPr="00033231">
        <w:t>c</w:t>
      </w:r>
      <w:r w:rsidR="004F69D6">
        <w:t>’</w:t>
      </w:r>
      <w:r w:rsidRPr="00033231">
        <w:t>était afin de les entendre répéter et pour jouir des douces instances</w:t>
      </w:r>
      <w:r w:rsidR="004F69D6">
        <w:t xml:space="preserve">, </w:t>
      </w:r>
      <w:r w:rsidRPr="00033231">
        <w:t>moitié enjouées</w:t>
      </w:r>
      <w:r w:rsidR="004F69D6">
        <w:t xml:space="preserve">, </w:t>
      </w:r>
      <w:r w:rsidRPr="00033231">
        <w:t>moitié pétulantes</w:t>
      </w:r>
      <w:r w:rsidR="004F69D6">
        <w:t xml:space="preserve">, </w:t>
      </w:r>
      <w:r w:rsidRPr="00033231">
        <w:t>de son enfant</w:t>
      </w:r>
      <w:r w:rsidR="004F69D6">
        <w:t xml:space="preserve">. </w:t>
      </w:r>
      <w:r w:rsidRPr="00033231">
        <w:t>Et lorsqu</w:t>
      </w:r>
      <w:r w:rsidR="004F69D6">
        <w:t>’</w:t>
      </w:r>
      <w:r w:rsidRPr="00033231">
        <w:t>elle cédait</w:t>
      </w:r>
      <w:r w:rsidR="004F69D6">
        <w:t xml:space="preserve">, </w:t>
      </w:r>
      <w:r w:rsidRPr="00033231">
        <w:t>Caroline lui disait d</w:t>
      </w:r>
      <w:r w:rsidR="004F69D6">
        <w:t>’</w:t>
      </w:r>
      <w:r w:rsidRPr="00033231">
        <w:t>un ton espiègle</w:t>
      </w:r>
      <w:r w:rsidR="004F69D6">
        <w:t> :</w:t>
      </w:r>
    </w:p>
    <w:p w14:paraId="66264ED3" w14:textId="04019020" w:rsidR="00000000" w:rsidRPr="00033231" w:rsidRDefault="004F69D6" w:rsidP="0021796F">
      <w:r>
        <w:t>« </w:t>
      </w:r>
      <w:r w:rsidR="00000000" w:rsidRPr="00033231">
        <w:t>Vous me gâterez</w:t>
      </w:r>
      <w:r>
        <w:t xml:space="preserve">, </w:t>
      </w:r>
      <w:r w:rsidR="00000000" w:rsidRPr="00033231">
        <w:t>maman</w:t>
      </w:r>
      <w:r>
        <w:t xml:space="preserve">. </w:t>
      </w:r>
      <w:r w:rsidR="00000000" w:rsidRPr="00033231">
        <w:t>J</w:t>
      </w:r>
      <w:r>
        <w:t>’</w:t>
      </w:r>
      <w:r w:rsidR="00000000" w:rsidRPr="00033231">
        <w:t>ai toujours pensé que j</w:t>
      </w:r>
      <w:r>
        <w:t>’</w:t>
      </w:r>
      <w:r w:rsidR="00000000" w:rsidRPr="00033231">
        <w:t>aimerais à être gâtée</w:t>
      </w:r>
      <w:r>
        <w:t xml:space="preserve">, </w:t>
      </w:r>
      <w:r w:rsidR="00000000" w:rsidRPr="00033231">
        <w:t>et je trouve que c</w:t>
      </w:r>
      <w:r>
        <w:t>’</w:t>
      </w:r>
      <w:r w:rsidR="00000000" w:rsidRPr="00033231">
        <w:t>est très-doux</w:t>
      </w:r>
      <w:r>
        <w:t>. »</w:t>
      </w:r>
    </w:p>
    <w:p w14:paraId="5A675DCD" w14:textId="77777777" w:rsidR="004F69D6" w:rsidRDefault="00000000" w:rsidP="0021796F">
      <w:r w:rsidRPr="00033231">
        <w:t xml:space="preserve">Et </w:t>
      </w:r>
      <w:proofErr w:type="spellStart"/>
      <w:r w:rsidRPr="00033231">
        <w:t>mistress</w:t>
      </w:r>
      <w:proofErr w:type="spellEnd"/>
      <w:r w:rsidRPr="00033231">
        <w:t xml:space="preserve"> </w:t>
      </w:r>
      <w:proofErr w:type="spellStart"/>
      <w:r w:rsidRPr="00033231">
        <w:t>Pryor</w:t>
      </w:r>
      <w:proofErr w:type="spellEnd"/>
      <w:r w:rsidRPr="00033231">
        <w:t xml:space="preserve"> traitait sa fille en enfant gâtée</w:t>
      </w:r>
      <w:r w:rsidR="004F69D6">
        <w:t>.</w:t>
      </w:r>
    </w:p>
    <w:p w14:paraId="433078E4" w14:textId="2347B07C" w:rsidR="00000000" w:rsidRPr="00AF30F4" w:rsidRDefault="004F69D6" w:rsidP="004F69D6">
      <w:pPr>
        <w:pStyle w:val="Titre1"/>
        <w:rPr>
          <w:sz w:val="60"/>
          <w:szCs w:val="60"/>
        </w:rPr>
      </w:pPr>
      <w:bookmarkStart w:id="25" w:name="_Toc199956106"/>
      <w:r>
        <w:rPr>
          <w:sz w:val="60"/>
          <w:szCs w:val="60"/>
        </w:rPr>
        <w:lastRenderedPageBreak/>
        <w:br/>
      </w:r>
      <w:r>
        <w:rPr>
          <w:sz w:val="60"/>
          <w:szCs w:val="60"/>
        </w:rPr>
        <w:br/>
      </w:r>
      <w:r>
        <w:rPr>
          <w:sz w:val="60"/>
          <w:szCs w:val="60"/>
        </w:rPr>
        <w:br/>
      </w:r>
      <w:r w:rsidR="00000000" w:rsidRPr="00AF30F4">
        <w:rPr>
          <w:sz w:val="60"/>
          <w:szCs w:val="60"/>
        </w:rPr>
        <w:t>TOME SECOND</w:t>
      </w:r>
      <w:bookmarkEnd w:id="25"/>
    </w:p>
    <w:p w14:paraId="13C06C3B" w14:textId="1719F6C1" w:rsidR="004F69D6" w:rsidRDefault="00000000" w:rsidP="004F69D6">
      <w:pPr>
        <w:pStyle w:val="Titre2"/>
        <w:rPr>
          <w:szCs w:val="44"/>
        </w:rPr>
      </w:pPr>
      <w:bookmarkStart w:id="26" w:name="_Toc199956107"/>
      <w:r w:rsidRPr="00AF30F4">
        <w:rPr>
          <w:szCs w:val="44"/>
        </w:rPr>
        <w:lastRenderedPageBreak/>
        <w:t>CHAPITRE PREMIER</w:t>
      </w:r>
      <w:r w:rsidR="004F69D6">
        <w:rPr>
          <w:szCs w:val="44"/>
        </w:rPr>
        <w:t>.</w:t>
      </w:r>
      <w:r w:rsidR="004F69D6">
        <w:rPr>
          <w:szCs w:val="44"/>
        </w:rPr>
        <w:br/>
      </w:r>
      <w:r w:rsidRPr="00AF30F4">
        <w:rPr>
          <w:szCs w:val="44"/>
        </w:rPr>
        <w:br/>
        <w:t>Les vieux cahiers d</w:t>
      </w:r>
      <w:r w:rsidR="004F69D6">
        <w:rPr>
          <w:szCs w:val="44"/>
        </w:rPr>
        <w:t>’</w:t>
      </w:r>
      <w:r w:rsidRPr="00AF30F4">
        <w:rPr>
          <w:szCs w:val="44"/>
        </w:rPr>
        <w:t>exercices</w:t>
      </w:r>
      <w:r w:rsidR="004F69D6">
        <w:rPr>
          <w:szCs w:val="44"/>
        </w:rPr>
        <w:t>.</w:t>
      </w:r>
      <w:bookmarkEnd w:id="26"/>
    </w:p>
    <w:p w14:paraId="4D606703" w14:textId="77777777" w:rsidR="004F69D6" w:rsidRDefault="00000000" w:rsidP="0021796F">
      <w:r w:rsidRPr="00033231">
        <w:t>À l</w:t>
      </w:r>
      <w:r w:rsidR="004F69D6">
        <w:t>’</w:t>
      </w:r>
      <w:r w:rsidRPr="00033231">
        <w:t xml:space="preserve">époque où les habitants de </w:t>
      </w:r>
      <w:proofErr w:type="spellStart"/>
      <w:r w:rsidRPr="00033231">
        <w:t>Fieldhead</w:t>
      </w:r>
      <w:proofErr w:type="spellEnd"/>
      <w:r w:rsidRPr="00033231">
        <w:t xml:space="preserve"> revinrent à </w:t>
      </w:r>
      <w:proofErr w:type="spellStart"/>
      <w:r w:rsidRPr="00033231">
        <w:t>Bria</w:t>
      </w:r>
      <w:r w:rsidRPr="00033231">
        <w:t>r</w:t>
      </w:r>
      <w:r w:rsidRPr="00033231">
        <w:t>field</w:t>
      </w:r>
      <w:proofErr w:type="spellEnd"/>
      <w:r w:rsidR="004F69D6">
        <w:t xml:space="preserve">, </w:t>
      </w:r>
      <w:r w:rsidRPr="00033231">
        <w:t>Caroline était à peu près rétablie</w:t>
      </w:r>
      <w:r w:rsidR="004F69D6">
        <w:t xml:space="preserve">. </w:t>
      </w:r>
      <w:r w:rsidRPr="00033231">
        <w:t xml:space="preserve">Miss </w:t>
      </w:r>
      <w:proofErr w:type="spellStart"/>
      <w:r w:rsidRPr="00033231">
        <w:t>Keeldar</w:t>
      </w:r>
      <w:proofErr w:type="spellEnd"/>
      <w:r w:rsidR="004F69D6">
        <w:t xml:space="preserve">, </w:t>
      </w:r>
      <w:r w:rsidRPr="00033231">
        <w:t>qui avait reçu par la poste des nouvelles de la convalescence de son amie</w:t>
      </w:r>
      <w:r w:rsidR="004F69D6">
        <w:t xml:space="preserve">, </w:t>
      </w:r>
      <w:r w:rsidRPr="00033231">
        <w:t>ne laissa pas une heure s</w:t>
      </w:r>
      <w:r w:rsidR="004F69D6">
        <w:t>’</w:t>
      </w:r>
      <w:r w:rsidRPr="00033231">
        <w:t xml:space="preserve">écouler entre son arrivée au manoir et sa visite à la </w:t>
      </w:r>
      <w:proofErr w:type="spellStart"/>
      <w:r w:rsidRPr="00033231">
        <w:t>rectorerie</w:t>
      </w:r>
      <w:proofErr w:type="spellEnd"/>
      <w:r w:rsidR="004F69D6">
        <w:t>.</w:t>
      </w:r>
    </w:p>
    <w:p w14:paraId="2C17AD82" w14:textId="77777777" w:rsidR="004F69D6" w:rsidRDefault="00000000" w:rsidP="0021796F">
      <w:r w:rsidRPr="00033231">
        <w:t>Une pluie douce et abondante tombait sur les fleurs tard</w:t>
      </w:r>
      <w:r w:rsidRPr="00033231">
        <w:t>i</w:t>
      </w:r>
      <w:r w:rsidRPr="00033231">
        <w:t>ves et sur les arbustes jaunis par l</w:t>
      </w:r>
      <w:r w:rsidR="004F69D6">
        <w:t>’</w:t>
      </w:r>
      <w:r w:rsidRPr="00033231">
        <w:t>approche de l</w:t>
      </w:r>
      <w:r w:rsidR="004F69D6">
        <w:t>’</w:t>
      </w:r>
      <w:r w:rsidRPr="00033231">
        <w:t>automne</w:t>
      </w:r>
      <w:r w:rsidR="004F69D6">
        <w:t xml:space="preserve">, </w:t>
      </w:r>
      <w:r w:rsidRPr="00033231">
        <w:t>quand on entendit s</w:t>
      </w:r>
      <w:r w:rsidR="004F69D6">
        <w:t>’</w:t>
      </w:r>
      <w:r w:rsidRPr="00033231">
        <w:t>ouvrir la porte du jardin</w:t>
      </w:r>
      <w:r w:rsidR="004F69D6">
        <w:t xml:space="preserve">, </w:t>
      </w:r>
      <w:r w:rsidRPr="00033231">
        <w:t>et l</w:t>
      </w:r>
      <w:r w:rsidR="004F69D6">
        <w:t>’</w:t>
      </w:r>
      <w:r w:rsidRPr="00033231">
        <w:t>on vit passer devant la fenêtre la forme bien connue de Shirley</w:t>
      </w:r>
      <w:r w:rsidR="004F69D6">
        <w:t xml:space="preserve">. </w:t>
      </w:r>
      <w:r w:rsidRPr="00033231">
        <w:t>À son entrée</w:t>
      </w:r>
      <w:r w:rsidR="004F69D6">
        <w:t xml:space="preserve">, </w:t>
      </w:r>
      <w:r w:rsidRPr="00033231">
        <w:t>elle montra ses sentiments à sa manière</w:t>
      </w:r>
      <w:r w:rsidR="004F69D6">
        <w:t xml:space="preserve">. </w:t>
      </w:r>
      <w:r w:rsidRPr="00033231">
        <w:t>Quand elle se trouvait profondément émue</w:t>
      </w:r>
      <w:r w:rsidR="004F69D6">
        <w:t xml:space="preserve">, </w:t>
      </w:r>
      <w:r w:rsidRPr="00033231">
        <w:t>par une crainte sérieuse ou par la joie</w:t>
      </w:r>
      <w:r w:rsidR="004F69D6">
        <w:t xml:space="preserve">, </w:t>
      </w:r>
      <w:r w:rsidRPr="00033231">
        <w:t>elle parlait peu</w:t>
      </w:r>
      <w:r w:rsidR="004F69D6">
        <w:t xml:space="preserve">. </w:t>
      </w:r>
      <w:r w:rsidRPr="00033231">
        <w:t>Rarement elle permettait à la plus forte émotion d</w:t>
      </w:r>
      <w:r w:rsidR="004F69D6">
        <w:t>’</w:t>
      </w:r>
      <w:r w:rsidRPr="00033231">
        <w:t>influencer sa langue</w:t>
      </w:r>
      <w:r w:rsidR="004F69D6">
        <w:t xml:space="preserve">, </w:t>
      </w:r>
      <w:r w:rsidRPr="00033231">
        <w:t>et souvent son œil même n</w:t>
      </w:r>
      <w:r w:rsidR="004F69D6">
        <w:t>’</w:t>
      </w:r>
      <w:r w:rsidRPr="00033231">
        <w:t>en était pas affecté</w:t>
      </w:r>
      <w:r w:rsidR="004F69D6">
        <w:t xml:space="preserve">. </w:t>
      </w:r>
      <w:r w:rsidRPr="00033231">
        <w:t>Elle prit Caroline dans ses bras</w:t>
      </w:r>
      <w:r w:rsidR="004F69D6">
        <w:t xml:space="preserve">, </w:t>
      </w:r>
      <w:r w:rsidRPr="00033231">
        <w:t>lui donna un regard</w:t>
      </w:r>
      <w:r w:rsidR="004F69D6">
        <w:t xml:space="preserve">, </w:t>
      </w:r>
      <w:r w:rsidRPr="00033231">
        <w:t>un baiser</w:t>
      </w:r>
      <w:r w:rsidR="004F69D6">
        <w:t xml:space="preserve">, </w:t>
      </w:r>
      <w:r w:rsidRPr="00033231">
        <w:t>puis lui dit</w:t>
      </w:r>
      <w:r w:rsidR="004F69D6">
        <w:t> :</w:t>
      </w:r>
    </w:p>
    <w:p w14:paraId="63E71BAD" w14:textId="065CAAF8" w:rsidR="00000000" w:rsidRPr="00033231" w:rsidRDefault="004F69D6" w:rsidP="0021796F">
      <w:r>
        <w:t>« </w:t>
      </w:r>
      <w:r w:rsidR="00000000" w:rsidRPr="00033231">
        <w:t>Vous êtes mieux</w:t>
      </w:r>
      <w:r>
        <w:t>. »</w:t>
      </w:r>
    </w:p>
    <w:p w14:paraId="6C46902B" w14:textId="77777777" w:rsidR="004F69D6" w:rsidRDefault="00000000" w:rsidP="0021796F">
      <w:r w:rsidRPr="00033231">
        <w:t>Puis une minute après</w:t>
      </w:r>
      <w:r w:rsidR="004F69D6">
        <w:t> :</w:t>
      </w:r>
    </w:p>
    <w:p w14:paraId="708275E5" w14:textId="23681DA9" w:rsidR="00000000" w:rsidRPr="00033231" w:rsidRDefault="004F69D6" w:rsidP="0021796F">
      <w:r>
        <w:t>« </w:t>
      </w:r>
      <w:r w:rsidR="00000000" w:rsidRPr="00033231">
        <w:t>Je vois maintenant que vous êtes hors de danger</w:t>
      </w:r>
      <w:r>
        <w:t xml:space="preserve"> ; </w:t>
      </w:r>
      <w:r w:rsidR="00000000" w:rsidRPr="00033231">
        <w:t>mais prenez garde</w:t>
      </w:r>
      <w:r>
        <w:t xml:space="preserve">. </w:t>
      </w:r>
      <w:r w:rsidR="00000000" w:rsidRPr="00033231">
        <w:t>Dieu</w:t>
      </w:r>
      <w:r>
        <w:t xml:space="preserve">, </w:t>
      </w:r>
      <w:r w:rsidR="00000000" w:rsidRPr="00033231">
        <w:t>qui vous accorde la santé</w:t>
      </w:r>
      <w:r>
        <w:t xml:space="preserve">, </w:t>
      </w:r>
      <w:r w:rsidR="00000000" w:rsidRPr="00033231">
        <w:t>n</w:t>
      </w:r>
      <w:r>
        <w:t>’</w:t>
      </w:r>
      <w:r w:rsidR="00000000" w:rsidRPr="00033231">
        <w:t>entend pas peut-être qu</w:t>
      </w:r>
      <w:r>
        <w:t>’</w:t>
      </w:r>
      <w:r w:rsidR="00000000" w:rsidRPr="00033231">
        <w:t>elle soit exposée à soutenir de nouveaux chocs</w:t>
      </w:r>
      <w:r>
        <w:t>. »</w:t>
      </w:r>
    </w:p>
    <w:p w14:paraId="5CEDCDAD" w14:textId="77777777" w:rsidR="004F69D6" w:rsidRDefault="00000000" w:rsidP="0021796F">
      <w:r w:rsidRPr="00033231">
        <w:t>Elle continua à parler avec vivacité du voyage</w:t>
      </w:r>
      <w:r w:rsidR="004F69D6">
        <w:t xml:space="preserve">. </w:t>
      </w:r>
      <w:r w:rsidRPr="00033231">
        <w:t>De temps à autre son œil se dirigeait sur Caroline</w:t>
      </w:r>
      <w:r w:rsidR="004F69D6">
        <w:t xml:space="preserve"> : </w:t>
      </w:r>
      <w:r w:rsidRPr="00033231">
        <w:t>on pouvait lire dans ce regard une profonde sollicitude</w:t>
      </w:r>
      <w:r w:rsidR="004F69D6">
        <w:t xml:space="preserve">, </w:t>
      </w:r>
      <w:r w:rsidRPr="00033231">
        <w:t>un peu de trouble et aussi d</w:t>
      </w:r>
      <w:r w:rsidR="004F69D6">
        <w:t>’</w:t>
      </w:r>
      <w:r w:rsidRPr="00033231">
        <w:t>étonnement</w:t>
      </w:r>
      <w:r w:rsidR="004F69D6">
        <w:t>.</w:t>
      </w:r>
    </w:p>
    <w:p w14:paraId="73F03520" w14:textId="6A15AF2A" w:rsidR="00000000" w:rsidRPr="00033231" w:rsidRDefault="004F69D6" w:rsidP="0021796F">
      <w:r>
        <w:lastRenderedPageBreak/>
        <w:t>« </w:t>
      </w:r>
      <w:r w:rsidR="00000000" w:rsidRPr="00033231">
        <w:t>Elle est peut-être mieux</w:t>
      </w:r>
      <w:r>
        <w:t xml:space="preserve">, </w:t>
      </w:r>
      <w:r w:rsidR="00000000" w:rsidRPr="00033231">
        <w:t>disait ce regard</w:t>
      </w:r>
      <w:r>
        <w:t xml:space="preserve"> ; </w:t>
      </w:r>
      <w:r w:rsidR="00000000" w:rsidRPr="00033231">
        <w:t>mais combien elle est faible</w:t>
      </w:r>
      <w:r>
        <w:t xml:space="preserve"> ! </w:t>
      </w:r>
      <w:r w:rsidR="00000000" w:rsidRPr="00033231">
        <w:t>Quel péril elle a traversé</w:t>
      </w:r>
      <w:r>
        <w:t> ! »</w:t>
      </w:r>
    </w:p>
    <w:p w14:paraId="3442AE04" w14:textId="77777777" w:rsidR="004F69D6" w:rsidRDefault="00000000" w:rsidP="0021796F">
      <w:r w:rsidRPr="00033231">
        <w:t xml:space="preserve">Tout à coup son regard revint à </w:t>
      </w:r>
      <w:proofErr w:type="spellStart"/>
      <w:r w:rsidRPr="00033231">
        <w:t>mistress</w:t>
      </w:r>
      <w:proofErr w:type="spellEnd"/>
      <w:r w:rsidRPr="00033231">
        <w:t xml:space="preserve"> </w:t>
      </w:r>
      <w:proofErr w:type="spellStart"/>
      <w:r w:rsidRPr="00033231">
        <w:t>Pryor</w:t>
      </w:r>
      <w:proofErr w:type="spellEnd"/>
      <w:r w:rsidR="004F69D6">
        <w:t xml:space="preserve"> : </w:t>
      </w:r>
      <w:r w:rsidRPr="00033231">
        <w:t>il la tran</w:t>
      </w:r>
      <w:r w:rsidRPr="00033231">
        <w:t>s</w:t>
      </w:r>
      <w:r w:rsidRPr="00033231">
        <w:t>perça</w:t>
      </w:r>
      <w:r w:rsidR="004F69D6">
        <w:t>.</w:t>
      </w:r>
    </w:p>
    <w:p w14:paraId="000BF462" w14:textId="77777777" w:rsidR="004F69D6" w:rsidRDefault="004F69D6" w:rsidP="0021796F">
      <w:r>
        <w:t>« </w:t>
      </w:r>
      <w:r w:rsidR="00000000" w:rsidRPr="00033231">
        <w:t>Quand ma gouvernante reviendra-t-elle auprès de moi</w:t>
      </w:r>
      <w:r>
        <w:t xml:space="preserve"> ? </w:t>
      </w:r>
      <w:r w:rsidR="00000000" w:rsidRPr="00033231">
        <w:t>demanda-t-elle</w:t>
      </w:r>
      <w:r>
        <w:t>.</w:t>
      </w:r>
    </w:p>
    <w:p w14:paraId="101658AB" w14:textId="7D1A967B" w:rsidR="00000000" w:rsidRPr="00033231" w:rsidRDefault="004F69D6" w:rsidP="0021796F">
      <w:r>
        <w:t>— </w:t>
      </w:r>
      <w:r w:rsidR="00000000" w:rsidRPr="00033231">
        <w:t>Puis-je tout lui dire</w:t>
      </w:r>
      <w:r>
        <w:t xml:space="preserve"> ? </w:t>
      </w:r>
      <w:r w:rsidR="00000000" w:rsidRPr="00033231">
        <w:t>demanda Caroline à sa mère</w:t>
      </w:r>
      <w:r>
        <w:t>. »</w:t>
      </w:r>
    </w:p>
    <w:p w14:paraId="6CF65F0A" w14:textId="77777777" w:rsidR="004F69D6" w:rsidRDefault="00000000" w:rsidP="0021796F">
      <w:r w:rsidRPr="00033231">
        <w:t>Cette permission lui ayant été accordée par un geste</w:t>
      </w:r>
      <w:r w:rsidR="004F69D6">
        <w:t xml:space="preserve">, </w:t>
      </w:r>
      <w:r w:rsidRPr="00033231">
        <w:t>Shi</w:t>
      </w:r>
      <w:r w:rsidRPr="00033231">
        <w:t>r</w:t>
      </w:r>
      <w:r w:rsidRPr="00033231">
        <w:t>ley fut instruite de ce qui s</w:t>
      </w:r>
      <w:r w:rsidR="004F69D6">
        <w:t>’</w:t>
      </w:r>
      <w:r w:rsidRPr="00033231">
        <w:t>était passé en son absence</w:t>
      </w:r>
      <w:r w:rsidR="004F69D6">
        <w:t>.</w:t>
      </w:r>
    </w:p>
    <w:p w14:paraId="686BA2A9" w14:textId="77777777" w:rsidR="004F69D6" w:rsidRDefault="004F69D6" w:rsidP="0021796F">
      <w:r>
        <w:t>« </w:t>
      </w:r>
      <w:r w:rsidR="00000000" w:rsidRPr="00033231">
        <w:t>Très-bien</w:t>
      </w:r>
      <w:r>
        <w:t xml:space="preserve">, </w:t>
      </w:r>
      <w:r w:rsidR="00000000" w:rsidRPr="00033231">
        <w:t>dit-elle froidement</w:t>
      </w:r>
      <w:r>
        <w:t xml:space="preserve">. </w:t>
      </w:r>
      <w:r w:rsidR="00000000" w:rsidRPr="00033231">
        <w:t>Très-bien</w:t>
      </w:r>
      <w:r>
        <w:t xml:space="preserve"> ; </w:t>
      </w:r>
      <w:r w:rsidR="00000000" w:rsidRPr="00033231">
        <w:t>mais ce n</w:t>
      </w:r>
      <w:r>
        <w:t>’</w:t>
      </w:r>
      <w:r w:rsidR="00000000" w:rsidRPr="00033231">
        <w:t>est pas une nouvelle pour moi</w:t>
      </w:r>
      <w:r>
        <w:t>.</w:t>
      </w:r>
    </w:p>
    <w:p w14:paraId="766D5B8F" w14:textId="77777777" w:rsidR="004F69D6" w:rsidRDefault="004F69D6" w:rsidP="0021796F">
      <w:r>
        <w:t>— </w:t>
      </w:r>
      <w:r w:rsidR="00000000" w:rsidRPr="00033231">
        <w:t>Quoi</w:t>
      </w:r>
      <w:r>
        <w:t xml:space="preserve"> ! </w:t>
      </w:r>
      <w:r w:rsidR="00000000" w:rsidRPr="00033231">
        <w:t>saviez-vous</w:t>
      </w:r>
      <w:r>
        <w:t>… ?</w:t>
      </w:r>
    </w:p>
    <w:p w14:paraId="2C03203C" w14:textId="0D8AE433" w:rsidR="004F69D6" w:rsidRDefault="004F69D6" w:rsidP="0021796F">
      <w:r>
        <w:t>— </w:t>
      </w:r>
      <w:r w:rsidR="00000000" w:rsidRPr="00033231">
        <w:t>J</w:t>
      </w:r>
      <w:r>
        <w:t>’</w:t>
      </w:r>
      <w:r w:rsidR="00000000" w:rsidRPr="00033231">
        <w:t>ai deviné depuis longtemps toute cette affaire</w:t>
      </w:r>
      <w:r>
        <w:t xml:space="preserve">. </w:t>
      </w:r>
      <w:r w:rsidR="00000000" w:rsidRPr="00033231">
        <w:t>J</w:t>
      </w:r>
      <w:r>
        <w:t>’</w:t>
      </w:r>
      <w:r w:rsidR="00000000" w:rsidRPr="00033231">
        <w:t>ai a</w:t>
      </w:r>
      <w:r w:rsidR="00000000" w:rsidRPr="00033231">
        <w:t>p</w:t>
      </w:r>
      <w:r w:rsidR="00000000" w:rsidRPr="00033231">
        <w:t>pris quelque chose de l</w:t>
      </w:r>
      <w:r>
        <w:t>’</w:t>
      </w:r>
      <w:r w:rsidR="00000000" w:rsidRPr="00033231">
        <w:t xml:space="preserve">histoire de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non par elle-même</w:t>
      </w:r>
      <w:r>
        <w:t xml:space="preserve">, </w:t>
      </w:r>
      <w:r w:rsidR="00000000" w:rsidRPr="00033231">
        <w:t>mais par d</w:t>
      </w:r>
      <w:r>
        <w:t>’</w:t>
      </w:r>
      <w:r w:rsidR="00000000" w:rsidRPr="00033231">
        <w:t>autres</w:t>
      </w:r>
      <w:r>
        <w:t xml:space="preserve">. </w:t>
      </w:r>
      <w:r w:rsidR="00000000" w:rsidRPr="00033231">
        <w:t xml:space="preserve">Je savais tous les détails du caractère et de la carrière de James </w:t>
      </w:r>
      <w:proofErr w:type="spellStart"/>
      <w:r w:rsidR="00000000" w:rsidRPr="00033231">
        <w:t>Helstone</w:t>
      </w:r>
      <w:proofErr w:type="spellEnd"/>
      <w:r>
        <w:t xml:space="preserve"> : </w:t>
      </w:r>
      <w:r w:rsidR="00000000" w:rsidRPr="00033231">
        <w:t>une après-midi de conve</w:t>
      </w:r>
      <w:r w:rsidR="00000000" w:rsidRPr="00033231">
        <w:t>r</w:t>
      </w:r>
      <w:r w:rsidR="00000000" w:rsidRPr="00033231">
        <w:t>sation avec miss Mann m</w:t>
      </w:r>
      <w:r>
        <w:t>’</w:t>
      </w:r>
      <w:r w:rsidR="00000000" w:rsidRPr="00033231">
        <w:t>a rendue familière avec tout cela</w:t>
      </w:r>
      <w:r>
        <w:t xml:space="preserve">. </w:t>
      </w:r>
      <w:r w:rsidR="00000000" w:rsidRPr="00033231">
        <w:t>Au</w:t>
      </w:r>
      <w:r w:rsidR="00000000" w:rsidRPr="00033231">
        <w:t>s</w:t>
      </w:r>
      <w:r w:rsidR="00000000" w:rsidRPr="00033231">
        <w:t>si est-ce un des exemples</w:t>
      </w:r>
      <w:r>
        <w:t xml:space="preserve">, </w:t>
      </w:r>
      <w:r w:rsidR="00000000" w:rsidRPr="00033231">
        <w:t xml:space="preserve">que met en avant </w:t>
      </w:r>
      <w:proofErr w:type="spellStart"/>
      <w:r w:rsidR="00000000" w:rsidRPr="00033231">
        <w:t>mistress</w:t>
      </w:r>
      <w:proofErr w:type="spellEnd"/>
      <w:r w:rsidR="00000000" w:rsidRPr="00033231">
        <w:t xml:space="preserve"> Yorke</w:t>
      </w:r>
      <w:r>
        <w:t xml:space="preserve">, </w:t>
      </w:r>
      <w:r w:rsidR="00000000" w:rsidRPr="00033231">
        <w:t>un de ces fanaux à lumière rouge qu</w:t>
      </w:r>
      <w:r>
        <w:t>’</w:t>
      </w:r>
      <w:r w:rsidR="00000000" w:rsidRPr="00033231">
        <w:t>elle place sur le chemin du mariage pour en détourner les jeunes ladies</w:t>
      </w:r>
      <w:r>
        <w:t xml:space="preserve">. </w:t>
      </w:r>
      <w:r w:rsidR="00000000" w:rsidRPr="00033231">
        <w:t>Je crois que je me serais montrée assez sceptique à l</w:t>
      </w:r>
      <w:r>
        <w:t>’</w:t>
      </w:r>
      <w:r w:rsidR="00000000" w:rsidRPr="00033231">
        <w:t>endroit de la vérité du po</w:t>
      </w:r>
      <w:r w:rsidR="00000000" w:rsidRPr="00033231">
        <w:t>r</w:t>
      </w:r>
      <w:r w:rsidR="00000000" w:rsidRPr="00033231">
        <w:t>trait tracé par ces deux ladies</w:t>
      </w:r>
      <w:r>
        <w:t xml:space="preserve">. </w:t>
      </w:r>
      <w:r w:rsidR="00000000" w:rsidRPr="00033231">
        <w:t xml:space="preserve">Je questionnai </w:t>
      </w:r>
      <w:r>
        <w:t>M. </w:t>
      </w:r>
      <w:r w:rsidR="00000000" w:rsidRPr="00033231">
        <w:t>Yorke sur ce sujet</w:t>
      </w:r>
      <w:r>
        <w:t xml:space="preserve">, </w:t>
      </w:r>
      <w:r w:rsidR="00000000" w:rsidRPr="00033231">
        <w:t>et il me dit</w:t>
      </w:r>
      <w:r>
        <w:t> : « </w:t>
      </w:r>
      <w:r w:rsidR="00000000" w:rsidRPr="00033231">
        <w:t>Shirley</w:t>
      </w:r>
      <w:r>
        <w:t xml:space="preserve">, </w:t>
      </w:r>
      <w:r w:rsidR="00000000" w:rsidRPr="00033231">
        <w:t>ma fille</w:t>
      </w:r>
      <w:r>
        <w:t xml:space="preserve">, </w:t>
      </w:r>
      <w:r w:rsidR="00000000" w:rsidRPr="00033231">
        <w:t xml:space="preserve">si vous désirez savoir quelque chose sur ce James </w:t>
      </w:r>
      <w:proofErr w:type="spellStart"/>
      <w:r w:rsidR="00000000" w:rsidRPr="00033231">
        <w:t>Helstone</w:t>
      </w:r>
      <w:proofErr w:type="spellEnd"/>
      <w:r>
        <w:t xml:space="preserve">, </w:t>
      </w:r>
      <w:r w:rsidR="00000000" w:rsidRPr="00033231">
        <w:t xml:space="preserve">je ne puis que vous </w:t>
      </w:r>
      <w:proofErr w:type="spellStart"/>
      <w:r w:rsidR="00000000" w:rsidRPr="00033231">
        <w:t>dire</w:t>
      </w:r>
      <w:proofErr w:type="spellEnd"/>
      <w:r w:rsidR="00000000" w:rsidRPr="00033231">
        <w:t xml:space="preserve"> que c</w:t>
      </w:r>
      <w:r>
        <w:t>’</w:t>
      </w:r>
      <w:r w:rsidR="00000000" w:rsidRPr="00033231">
        <w:t>était un homme-tigre</w:t>
      </w:r>
      <w:r>
        <w:t xml:space="preserve">. </w:t>
      </w:r>
      <w:r w:rsidR="00000000" w:rsidRPr="00033231">
        <w:t>Il était beau</w:t>
      </w:r>
      <w:r>
        <w:t xml:space="preserve">, </w:t>
      </w:r>
      <w:r w:rsidR="00000000" w:rsidRPr="00033231">
        <w:t>dissolu</w:t>
      </w:r>
      <w:r>
        <w:t xml:space="preserve">, </w:t>
      </w:r>
      <w:r w:rsidR="00000000" w:rsidRPr="00033231">
        <w:t>doux</w:t>
      </w:r>
      <w:r>
        <w:t xml:space="preserve">, </w:t>
      </w:r>
      <w:r w:rsidR="00000000" w:rsidRPr="00033231">
        <w:t>tro</w:t>
      </w:r>
      <w:r w:rsidR="00000000" w:rsidRPr="00033231">
        <w:t>m</w:t>
      </w:r>
      <w:r w:rsidR="00000000" w:rsidRPr="00033231">
        <w:t>peur</w:t>
      </w:r>
      <w:r>
        <w:t xml:space="preserve">, </w:t>
      </w:r>
      <w:r w:rsidR="00000000" w:rsidRPr="00033231">
        <w:t>poli</w:t>
      </w:r>
      <w:r>
        <w:t xml:space="preserve">, </w:t>
      </w:r>
      <w:r w:rsidR="00000000" w:rsidRPr="00033231">
        <w:t>cruel</w:t>
      </w:r>
      <w:r>
        <w:t>. »</w:t>
      </w:r>
      <w:r w:rsidR="00000000" w:rsidRPr="00033231">
        <w:t xml:space="preserve"> Ne pleurez pas</w:t>
      </w:r>
      <w:r>
        <w:t xml:space="preserve">, </w:t>
      </w:r>
      <w:r w:rsidR="00000000" w:rsidRPr="00033231">
        <w:t>Cary</w:t>
      </w:r>
      <w:r>
        <w:t xml:space="preserve"> ; </w:t>
      </w:r>
      <w:r w:rsidR="00000000" w:rsidRPr="00033231">
        <w:t>nous n</w:t>
      </w:r>
      <w:r>
        <w:t>’</w:t>
      </w:r>
      <w:r w:rsidR="00000000" w:rsidRPr="00033231">
        <w:t>en parlerons plus jamais</w:t>
      </w:r>
      <w:r>
        <w:t>.</w:t>
      </w:r>
    </w:p>
    <w:p w14:paraId="6B4F2E30" w14:textId="77777777" w:rsidR="004F69D6" w:rsidRDefault="004F69D6" w:rsidP="0021796F">
      <w:r>
        <w:t>— </w:t>
      </w:r>
      <w:r w:rsidR="00000000" w:rsidRPr="00033231">
        <w:t>Je ne pleure pas</w:t>
      </w:r>
      <w:r>
        <w:t xml:space="preserve">, </w:t>
      </w:r>
      <w:r w:rsidR="00000000" w:rsidRPr="00033231">
        <w:t>Shirley</w:t>
      </w:r>
      <w:r>
        <w:t xml:space="preserve"> ; </w:t>
      </w:r>
      <w:r w:rsidR="00000000" w:rsidRPr="00033231">
        <w:t>ou si je pleure</w:t>
      </w:r>
      <w:r>
        <w:t xml:space="preserve">, </w:t>
      </w:r>
      <w:r w:rsidR="00000000" w:rsidRPr="00033231">
        <w:t>ce n</w:t>
      </w:r>
      <w:r>
        <w:t>’</w:t>
      </w:r>
      <w:r w:rsidR="00000000" w:rsidRPr="00033231">
        <w:t>est rien</w:t>
      </w:r>
      <w:r>
        <w:t xml:space="preserve">. </w:t>
      </w:r>
      <w:r w:rsidR="00000000" w:rsidRPr="00033231">
        <w:t>Poursuivez</w:t>
      </w:r>
      <w:r>
        <w:t xml:space="preserve"> : </w:t>
      </w:r>
      <w:r w:rsidR="00000000" w:rsidRPr="00033231">
        <w:t>vous n</w:t>
      </w:r>
      <w:r>
        <w:t>’</w:t>
      </w:r>
      <w:r w:rsidR="00000000" w:rsidRPr="00033231">
        <w:t>êtes pas mon amie</w:t>
      </w:r>
      <w:r>
        <w:t xml:space="preserve">, </w:t>
      </w:r>
      <w:r w:rsidR="00000000" w:rsidRPr="00033231">
        <w:t xml:space="preserve">si vous me celez la </w:t>
      </w:r>
      <w:r w:rsidR="00000000" w:rsidRPr="00033231">
        <w:lastRenderedPageBreak/>
        <w:t>vér</w:t>
      </w:r>
      <w:r w:rsidR="00000000" w:rsidRPr="00033231">
        <w:t>i</w:t>
      </w:r>
      <w:r w:rsidR="00000000" w:rsidRPr="00033231">
        <w:t>té</w:t>
      </w:r>
      <w:r>
        <w:t xml:space="preserve">. </w:t>
      </w:r>
      <w:r w:rsidR="00000000" w:rsidRPr="00033231">
        <w:t>Je déteste cette fausse manœuvre de déguiser</w:t>
      </w:r>
      <w:r>
        <w:t xml:space="preserve">, </w:t>
      </w:r>
      <w:r w:rsidR="00000000" w:rsidRPr="00033231">
        <w:t>de mutiler la vérité</w:t>
      </w:r>
      <w:r>
        <w:t>.</w:t>
      </w:r>
    </w:p>
    <w:p w14:paraId="780AB9F2" w14:textId="40D05DCB" w:rsidR="004F69D6" w:rsidRDefault="004F69D6" w:rsidP="0021796F">
      <w:r>
        <w:t>— </w:t>
      </w:r>
      <w:r w:rsidR="00000000" w:rsidRPr="00033231">
        <w:t>Heureusement</w:t>
      </w:r>
      <w:r>
        <w:t xml:space="preserve">, </w:t>
      </w:r>
      <w:r w:rsidR="00000000" w:rsidRPr="00033231">
        <w:t>j</w:t>
      </w:r>
      <w:r>
        <w:t>’</w:t>
      </w:r>
      <w:r w:rsidR="00000000" w:rsidRPr="00033231">
        <w:t>ai dit à peu près tout ce que j</w:t>
      </w:r>
      <w:r>
        <w:t>’</w:t>
      </w:r>
      <w:r w:rsidR="00000000" w:rsidRPr="00033231">
        <w:t>avais à d</w:t>
      </w:r>
      <w:r w:rsidR="00000000" w:rsidRPr="00033231">
        <w:t>i</w:t>
      </w:r>
      <w:r w:rsidR="00000000" w:rsidRPr="00033231">
        <w:t>re</w:t>
      </w:r>
      <w:r>
        <w:t xml:space="preserve">, </w:t>
      </w:r>
      <w:r w:rsidR="00000000" w:rsidRPr="00033231">
        <w:t xml:space="preserve">excepté que votre oncle lui-même confirma les paroles de </w:t>
      </w:r>
      <w:r>
        <w:t>M. </w:t>
      </w:r>
      <w:r w:rsidR="00000000" w:rsidRPr="00033231">
        <w:t>Yorke</w:t>
      </w:r>
      <w:r>
        <w:t xml:space="preserve"> : </w:t>
      </w:r>
      <w:r w:rsidR="00000000" w:rsidRPr="00033231">
        <w:t>car lui aussi abhorre le mensonge</w:t>
      </w:r>
      <w:r>
        <w:t xml:space="preserve">, </w:t>
      </w:r>
      <w:r w:rsidR="00000000" w:rsidRPr="00033231">
        <w:t>et ne recourt pas à ces subterfuges de convention</w:t>
      </w:r>
      <w:r>
        <w:t xml:space="preserve">, </w:t>
      </w:r>
      <w:r w:rsidR="00000000" w:rsidRPr="00033231">
        <w:t>plus honteux que le mensonge lui-même</w:t>
      </w:r>
      <w:r>
        <w:t>.</w:t>
      </w:r>
    </w:p>
    <w:p w14:paraId="7E5162BE" w14:textId="77777777" w:rsidR="004F69D6" w:rsidRDefault="004F69D6" w:rsidP="0021796F">
      <w:r>
        <w:t>— </w:t>
      </w:r>
      <w:r w:rsidR="00000000" w:rsidRPr="00033231">
        <w:t>Mais papa est mort</w:t>
      </w:r>
      <w:r>
        <w:t xml:space="preserve"> : </w:t>
      </w:r>
      <w:r w:rsidR="00000000" w:rsidRPr="00033231">
        <w:t>ils devraient le laisser en paix</w:t>
      </w:r>
      <w:r>
        <w:t>.</w:t>
      </w:r>
    </w:p>
    <w:p w14:paraId="01AD11C9" w14:textId="77777777" w:rsidR="004F69D6" w:rsidRDefault="004F69D6" w:rsidP="0021796F">
      <w:r>
        <w:t>— </w:t>
      </w:r>
      <w:r w:rsidR="00000000" w:rsidRPr="00033231">
        <w:t>Ils devraient le laisser et ils le laisseront en paix</w:t>
      </w:r>
      <w:r>
        <w:t xml:space="preserve">. </w:t>
      </w:r>
      <w:r w:rsidR="00000000" w:rsidRPr="00033231">
        <w:t>Pleurez</w:t>
      </w:r>
      <w:r>
        <w:t xml:space="preserve">, </w:t>
      </w:r>
      <w:r w:rsidR="00000000" w:rsidRPr="00033231">
        <w:t>Cary</w:t>
      </w:r>
      <w:r>
        <w:t xml:space="preserve">, </w:t>
      </w:r>
      <w:r w:rsidR="00000000" w:rsidRPr="00033231">
        <w:t>cela vous fera du bien</w:t>
      </w:r>
      <w:r>
        <w:t xml:space="preserve"> : </w:t>
      </w:r>
      <w:r w:rsidR="00000000" w:rsidRPr="00033231">
        <w:t>il est mal de réprimer des larmes naturelles</w:t>
      </w:r>
      <w:r>
        <w:t xml:space="preserve">. </w:t>
      </w:r>
      <w:r w:rsidR="00000000" w:rsidRPr="00033231">
        <w:t>D</w:t>
      </w:r>
      <w:r>
        <w:t>’</w:t>
      </w:r>
      <w:r w:rsidR="00000000" w:rsidRPr="00033231">
        <w:t>ailleurs</w:t>
      </w:r>
      <w:r>
        <w:t xml:space="preserve">, </w:t>
      </w:r>
      <w:r w:rsidR="00000000" w:rsidRPr="00033231">
        <w:t>j</w:t>
      </w:r>
      <w:r>
        <w:t>’</w:t>
      </w:r>
      <w:r w:rsidR="00000000" w:rsidRPr="00033231">
        <w:t>aime à partager cette idée qui brille en ce moment dans les yeux de votre mère qui vous regarde</w:t>
      </w:r>
      <w:r>
        <w:t xml:space="preserve"> : </w:t>
      </w:r>
      <w:r w:rsidR="00000000" w:rsidRPr="00033231">
        <w:t>chacun de vos pleurs efface un péché</w:t>
      </w:r>
      <w:r>
        <w:t xml:space="preserve">. </w:t>
      </w:r>
      <w:r w:rsidR="00000000" w:rsidRPr="00033231">
        <w:t>Pleurez</w:t>
      </w:r>
      <w:r>
        <w:t xml:space="preserve">, </w:t>
      </w:r>
      <w:r w:rsidR="00000000" w:rsidRPr="00033231">
        <w:t>vos larmes ont la vertu dont manquaient les rivières de Damas</w:t>
      </w:r>
      <w:r>
        <w:t xml:space="preserve"> : </w:t>
      </w:r>
      <w:r w:rsidR="00000000" w:rsidRPr="00033231">
        <w:t>comme les eaux du Jourdain</w:t>
      </w:r>
      <w:r>
        <w:t xml:space="preserve">, </w:t>
      </w:r>
      <w:r w:rsidR="00000000" w:rsidRPr="00033231">
        <w:t>elles peuvent purifier une mémoire lépreuse</w:t>
      </w:r>
      <w:r>
        <w:t xml:space="preserve">. </w:t>
      </w:r>
      <w:r w:rsidR="00000000" w:rsidRPr="00033231">
        <w:t>M</w:t>
      </w:r>
      <w:r w:rsidR="00000000" w:rsidRPr="00033231">
        <w:t>a</w:t>
      </w:r>
      <w:r w:rsidR="00000000" w:rsidRPr="00033231">
        <w:t>d</w:t>
      </w:r>
      <w:r w:rsidR="00000000" w:rsidRPr="00033231">
        <w:t>a</w:t>
      </w:r>
      <w:r w:rsidR="00000000" w:rsidRPr="00033231">
        <w:t>me</w:t>
      </w:r>
      <w:r>
        <w:t xml:space="preserve">, </w:t>
      </w:r>
      <w:r w:rsidR="00000000" w:rsidRPr="00033231">
        <w:t>continua-t-elle en s</w:t>
      </w:r>
      <w:r>
        <w:t>’</w:t>
      </w:r>
      <w:r w:rsidR="00000000" w:rsidRPr="00033231">
        <w:t xml:space="preserve">adressant à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avez-vous pensé que je pourrais chaque jour vous voir avec votre fille</w:t>
      </w:r>
      <w:r>
        <w:t xml:space="preserve">, </w:t>
      </w:r>
      <w:r w:rsidR="00000000" w:rsidRPr="00033231">
        <w:t>o</w:t>
      </w:r>
      <w:r w:rsidR="00000000" w:rsidRPr="00033231">
        <w:t>b</w:t>
      </w:r>
      <w:r w:rsidR="00000000" w:rsidRPr="00033231">
        <w:t>server votre merveilleuse similitude en beaucoup de points</w:t>
      </w:r>
      <w:r>
        <w:t xml:space="preserve">, </w:t>
      </w:r>
      <w:r w:rsidR="00000000" w:rsidRPr="00033231">
        <w:t>o</w:t>
      </w:r>
      <w:r w:rsidR="00000000" w:rsidRPr="00033231">
        <w:t>b</w:t>
      </w:r>
      <w:r w:rsidR="00000000" w:rsidRPr="00033231">
        <w:t>server</w:t>
      </w:r>
      <w:r>
        <w:t xml:space="preserve">, </w:t>
      </w:r>
      <w:r w:rsidR="00000000" w:rsidRPr="00033231">
        <w:t>pardonnez-moi</w:t>
      </w:r>
      <w:r>
        <w:t xml:space="preserve">, </w:t>
      </w:r>
      <w:r w:rsidR="00000000" w:rsidRPr="00033231">
        <w:t>votre irrépressible émotion en la pr</w:t>
      </w:r>
      <w:r w:rsidR="00000000" w:rsidRPr="00033231">
        <w:t>é</w:t>
      </w:r>
      <w:r w:rsidR="00000000" w:rsidRPr="00033231">
        <w:t>sence</w:t>
      </w:r>
      <w:r>
        <w:t xml:space="preserve">, </w:t>
      </w:r>
      <w:r w:rsidR="00000000" w:rsidRPr="00033231">
        <w:t>et plus encore en l</w:t>
      </w:r>
      <w:r>
        <w:t>’</w:t>
      </w:r>
      <w:r w:rsidR="00000000" w:rsidRPr="00033231">
        <w:t>absence de votre enfant</w:t>
      </w:r>
      <w:r>
        <w:t xml:space="preserve">, </w:t>
      </w:r>
      <w:r w:rsidR="00000000" w:rsidRPr="00033231">
        <w:t>et ne pas former mes conjectures</w:t>
      </w:r>
      <w:r>
        <w:t xml:space="preserve"> ? </w:t>
      </w:r>
      <w:r w:rsidR="00000000" w:rsidRPr="00033231">
        <w:t>Je les ai formées</w:t>
      </w:r>
      <w:r>
        <w:t xml:space="preserve">, </w:t>
      </w:r>
      <w:r w:rsidR="00000000" w:rsidRPr="00033231">
        <w:t>et elles se sont tro</w:t>
      </w:r>
      <w:r w:rsidR="00000000" w:rsidRPr="00033231">
        <w:t>u</w:t>
      </w:r>
      <w:r w:rsidR="00000000" w:rsidRPr="00033231">
        <w:t>vées littéralement correctes</w:t>
      </w:r>
      <w:r>
        <w:t xml:space="preserve">. </w:t>
      </w:r>
      <w:r w:rsidR="00000000" w:rsidRPr="00033231">
        <w:t>Je vais commencer à me croire h</w:t>
      </w:r>
      <w:r w:rsidR="00000000" w:rsidRPr="00033231">
        <w:t>a</w:t>
      </w:r>
      <w:r w:rsidR="00000000" w:rsidRPr="00033231">
        <w:t>bile</w:t>
      </w:r>
      <w:r>
        <w:t>.</w:t>
      </w:r>
    </w:p>
    <w:p w14:paraId="19BCA327" w14:textId="77777777" w:rsidR="004F69D6" w:rsidRDefault="004F69D6" w:rsidP="0021796F">
      <w:r>
        <w:t>— </w:t>
      </w:r>
      <w:r w:rsidR="00000000" w:rsidRPr="00033231">
        <w:t>Et vous n</w:t>
      </w:r>
      <w:r>
        <w:t>’</w:t>
      </w:r>
      <w:r w:rsidR="00000000" w:rsidRPr="00033231">
        <w:t>avez rien dit</w:t>
      </w:r>
      <w:r>
        <w:t xml:space="preserve"> ? </w:t>
      </w:r>
      <w:r w:rsidR="00000000" w:rsidRPr="00033231">
        <w:t>reprit Caroline</w:t>
      </w:r>
      <w:r>
        <w:t xml:space="preserve">, </w:t>
      </w:r>
      <w:r w:rsidR="00000000" w:rsidRPr="00033231">
        <w:t>qui était parv</w:t>
      </w:r>
      <w:r w:rsidR="00000000" w:rsidRPr="00033231">
        <w:t>e</w:t>
      </w:r>
      <w:r w:rsidR="00000000" w:rsidRPr="00033231">
        <w:t>nue à maîtriser son émotion</w:t>
      </w:r>
      <w:r>
        <w:t>.</w:t>
      </w:r>
    </w:p>
    <w:p w14:paraId="471C8F71" w14:textId="77777777" w:rsidR="004F69D6" w:rsidRDefault="004F69D6" w:rsidP="0021796F">
      <w:r>
        <w:t>— </w:t>
      </w:r>
      <w:r w:rsidR="00000000" w:rsidRPr="00033231">
        <w:t>Rien</w:t>
      </w:r>
      <w:r>
        <w:t xml:space="preserve">. </w:t>
      </w:r>
      <w:r w:rsidR="00000000" w:rsidRPr="00033231">
        <w:t>Je ne me croyais pas autorisée à dire un mot sur ce sujet</w:t>
      </w:r>
      <w:r>
        <w:t xml:space="preserve">. </w:t>
      </w:r>
      <w:r w:rsidR="00000000" w:rsidRPr="00033231">
        <w:t>Ce n</w:t>
      </w:r>
      <w:r>
        <w:t>’</w:t>
      </w:r>
      <w:r w:rsidR="00000000" w:rsidRPr="00033231">
        <w:t>était pas mon affaire</w:t>
      </w:r>
      <w:r>
        <w:t xml:space="preserve"> ; </w:t>
      </w:r>
      <w:r w:rsidR="00000000" w:rsidRPr="00033231">
        <w:t>je ne voulais pas m</w:t>
      </w:r>
      <w:r>
        <w:t>’</w:t>
      </w:r>
      <w:r w:rsidR="00000000" w:rsidRPr="00033231">
        <w:t>en mêler</w:t>
      </w:r>
      <w:r>
        <w:t>.</w:t>
      </w:r>
    </w:p>
    <w:p w14:paraId="7D95E127" w14:textId="77777777" w:rsidR="004F69D6" w:rsidRDefault="004F69D6" w:rsidP="0021796F">
      <w:r>
        <w:t>— </w:t>
      </w:r>
      <w:r w:rsidR="00000000" w:rsidRPr="00033231">
        <w:t>Vous avez deviné un secret si important</w:t>
      </w:r>
      <w:r>
        <w:t xml:space="preserve">, </w:t>
      </w:r>
      <w:r w:rsidR="00000000" w:rsidRPr="00033231">
        <w:t>et vous n</w:t>
      </w:r>
      <w:r>
        <w:t>’</w:t>
      </w:r>
      <w:r w:rsidR="00000000" w:rsidRPr="00033231">
        <w:t>avez pas laissé entrevoir que vous le connaissiez</w:t>
      </w:r>
      <w:r>
        <w:t> ?</w:t>
      </w:r>
    </w:p>
    <w:p w14:paraId="5A531759" w14:textId="77777777" w:rsidR="004F69D6" w:rsidRDefault="004F69D6" w:rsidP="0021796F">
      <w:r>
        <w:lastRenderedPageBreak/>
        <w:t>— </w:t>
      </w:r>
      <w:r w:rsidR="00000000" w:rsidRPr="00033231">
        <w:t>Est-ce donc si difficile</w:t>
      </w:r>
      <w:r>
        <w:t> ?</w:t>
      </w:r>
    </w:p>
    <w:p w14:paraId="45A6895C" w14:textId="77777777" w:rsidR="004F69D6" w:rsidRDefault="004F69D6" w:rsidP="0021796F">
      <w:r>
        <w:t>— </w:t>
      </w:r>
      <w:r w:rsidR="00000000" w:rsidRPr="00033231">
        <w:t>Ce n</w:t>
      </w:r>
      <w:r>
        <w:t>’</w:t>
      </w:r>
      <w:r w:rsidR="00000000" w:rsidRPr="00033231">
        <w:t>est pas conforme à vos habitudes</w:t>
      </w:r>
      <w:r>
        <w:t>.</w:t>
      </w:r>
    </w:p>
    <w:p w14:paraId="41D12487" w14:textId="77777777" w:rsidR="004F69D6" w:rsidRDefault="004F69D6" w:rsidP="0021796F">
      <w:r>
        <w:t>— </w:t>
      </w:r>
      <w:r w:rsidR="00000000" w:rsidRPr="00033231">
        <w:t>Comment le savez-vous</w:t>
      </w:r>
      <w:r>
        <w:t> ?</w:t>
      </w:r>
    </w:p>
    <w:p w14:paraId="525B5C19" w14:textId="77777777" w:rsidR="004F69D6" w:rsidRDefault="004F69D6" w:rsidP="0021796F">
      <w:r>
        <w:t>— </w:t>
      </w:r>
      <w:r w:rsidR="00000000" w:rsidRPr="00033231">
        <w:t>Vous n</w:t>
      </w:r>
      <w:r>
        <w:t>’</w:t>
      </w:r>
      <w:r w:rsidR="00000000" w:rsidRPr="00033231">
        <w:t>êtes pas habituellement réservée</w:t>
      </w:r>
      <w:r>
        <w:t xml:space="preserve">. </w:t>
      </w:r>
      <w:r w:rsidR="00000000" w:rsidRPr="00033231">
        <w:t>Vous êtes fra</w:t>
      </w:r>
      <w:r w:rsidR="00000000" w:rsidRPr="00033231">
        <w:t>n</w:t>
      </w:r>
      <w:r w:rsidR="00000000" w:rsidRPr="00033231">
        <w:t>chement communicative</w:t>
      </w:r>
      <w:r>
        <w:t>.</w:t>
      </w:r>
    </w:p>
    <w:p w14:paraId="4CCC71CF" w14:textId="0F7338EC" w:rsidR="00000000" w:rsidRPr="00033231" w:rsidRDefault="004F69D6" w:rsidP="0021796F">
      <w:r>
        <w:t>— </w:t>
      </w:r>
      <w:r w:rsidR="00000000" w:rsidRPr="00033231">
        <w:t>Je puis être communicative</w:t>
      </w:r>
      <w:r>
        <w:t xml:space="preserve">, </w:t>
      </w:r>
      <w:r w:rsidR="00000000" w:rsidRPr="00033231">
        <w:t>et cependant savoir où je dois m</w:t>
      </w:r>
      <w:r>
        <w:t>’</w:t>
      </w:r>
      <w:r w:rsidR="00000000" w:rsidRPr="00033231">
        <w:t>arrêter</w:t>
      </w:r>
      <w:r>
        <w:t xml:space="preserve">. </w:t>
      </w:r>
      <w:r w:rsidR="00000000" w:rsidRPr="00033231">
        <w:t>En montrant mon trésor</w:t>
      </w:r>
      <w:r>
        <w:t xml:space="preserve">, </w:t>
      </w:r>
      <w:r w:rsidR="00000000" w:rsidRPr="00033231">
        <w:t>je puis cacher une pe</w:t>
      </w:r>
      <w:r w:rsidR="00000000" w:rsidRPr="00033231">
        <w:t>r</w:t>
      </w:r>
      <w:r w:rsidR="00000000" w:rsidRPr="00033231">
        <w:t>le ou deux</w:t>
      </w:r>
      <w:r>
        <w:t xml:space="preserve">, </w:t>
      </w:r>
      <w:r w:rsidR="00000000" w:rsidRPr="00033231">
        <w:t>une pierre curieuse et gravée</w:t>
      </w:r>
      <w:r>
        <w:t xml:space="preserve">, </w:t>
      </w:r>
      <w:r w:rsidR="00000000" w:rsidRPr="00033231">
        <w:t>une amulette</w:t>
      </w:r>
      <w:r>
        <w:t xml:space="preserve">, </w:t>
      </w:r>
      <w:r w:rsidR="00000000" w:rsidRPr="00033231">
        <w:t>dont je me permets rarement même de regarder le mystique éclat</w:t>
      </w:r>
      <w:r>
        <w:t xml:space="preserve">. </w:t>
      </w:r>
      <w:r w:rsidR="00000000" w:rsidRPr="00033231">
        <w:t>Bo</w:t>
      </w:r>
      <w:r w:rsidR="00000000" w:rsidRPr="00033231">
        <w:t>n</w:t>
      </w:r>
      <w:r w:rsidR="00000000" w:rsidRPr="00033231">
        <w:t>jour</w:t>
      </w:r>
      <w:r>
        <w:t>. »</w:t>
      </w:r>
    </w:p>
    <w:p w14:paraId="276EA368" w14:textId="77777777" w:rsidR="004F69D6" w:rsidRDefault="00000000" w:rsidP="0021796F">
      <w:r w:rsidRPr="00033231">
        <w:t>Caroline sembla ainsi voir le caractère de Shirley sous un aspect nouveau</w:t>
      </w:r>
      <w:r w:rsidR="004F69D6">
        <w:t>.</w:t>
      </w:r>
    </w:p>
    <w:p w14:paraId="6E16B435" w14:textId="77777777" w:rsidR="004F69D6" w:rsidRDefault="00000000" w:rsidP="0021796F">
      <w:r w:rsidRPr="00033231">
        <w:t>Elle n</w:t>
      </w:r>
      <w:r w:rsidR="004F69D6">
        <w:t>’</w:t>
      </w:r>
      <w:r w:rsidRPr="00033231">
        <w:t>eut pas plus tôt recouvré une force suffisante pour supporter un changement de scène</w:t>
      </w:r>
      <w:r w:rsidR="004F69D6">
        <w:t xml:space="preserve">, </w:t>
      </w:r>
      <w:r w:rsidRPr="00033231">
        <w:t>l</w:t>
      </w:r>
      <w:r w:rsidR="004F69D6">
        <w:t>’</w:t>
      </w:r>
      <w:r w:rsidRPr="00033231">
        <w:t>excitation produite par une petite société</w:t>
      </w:r>
      <w:r w:rsidR="004F69D6">
        <w:t xml:space="preserve">, </w:t>
      </w:r>
      <w:r w:rsidRPr="00033231">
        <w:t xml:space="preserve">que miss </w:t>
      </w:r>
      <w:proofErr w:type="spellStart"/>
      <w:r w:rsidRPr="00033231">
        <w:t>Keeldar</w:t>
      </w:r>
      <w:proofErr w:type="spellEnd"/>
      <w:r w:rsidRPr="00033231">
        <w:t xml:space="preserve"> réclama chaque jour sa pr</w:t>
      </w:r>
      <w:r w:rsidRPr="00033231">
        <w:t>é</w:t>
      </w:r>
      <w:r w:rsidRPr="00033231">
        <w:t xml:space="preserve">sence à </w:t>
      </w:r>
      <w:proofErr w:type="spellStart"/>
      <w:r w:rsidRPr="00033231">
        <w:t>Fieldhead</w:t>
      </w:r>
      <w:proofErr w:type="spellEnd"/>
      <w:r w:rsidR="004F69D6">
        <w:t xml:space="preserve">. </w:t>
      </w:r>
      <w:r w:rsidRPr="00033231">
        <w:t>Shirley se trouvait-elle fatiguée de ses hon</w:t>
      </w:r>
      <w:r w:rsidRPr="00033231">
        <w:t>o</w:t>
      </w:r>
      <w:r w:rsidRPr="00033231">
        <w:t>rés parents</w:t>
      </w:r>
      <w:r w:rsidR="004F69D6">
        <w:t xml:space="preserve"> ? </w:t>
      </w:r>
      <w:r w:rsidRPr="00033231">
        <w:t>c</w:t>
      </w:r>
      <w:r w:rsidR="004F69D6">
        <w:t>’</w:t>
      </w:r>
      <w:r w:rsidRPr="00033231">
        <w:t>est ce que l</w:t>
      </w:r>
      <w:r w:rsidR="004F69D6">
        <w:t>’</w:t>
      </w:r>
      <w:r w:rsidRPr="00033231">
        <w:t>on ne savait pas</w:t>
      </w:r>
      <w:r w:rsidR="004F69D6">
        <w:t xml:space="preserve">, </w:t>
      </w:r>
      <w:r w:rsidRPr="00033231">
        <w:t>car elle ne disait rien</w:t>
      </w:r>
      <w:r w:rsidR="004F69D6">
        <w:t xml:space="preserve"> ; </w:t>
      </w:r>
      <w:r w:rsidRPr="00033231">
        <w:t>mais elle réclama et retint Caroline avec un empressement qui prouvait qu</w:t>
      </w:r>
      <w:r w:rsidR="004F69D6">
        <w:t>’</w:t>
      </w:r>
      <w:r w:rsidRPr="00033231">
        <w:t>une addition à cette digne compagnie ne lui était pas chose désagréable</w:t>
      </w:r>
      <w:r w:rsidR="004F69D6">
        <w:t>.</w:t>
      </w:r>
    </w:p>
    <w:p w14:paraId="0A1AD391" w14:textId="7E8CC27E" w:rsidR="004F69D6" w:rsidRDefault="00000000" w:rsidP="0021796F">
      <w:r w:rsidRPr="00033231">
        <w:t xml:space="preserve">Les </w:t>
      </w:r>
      <w:proofErr w:type="spellStart"/>
      <w:r w:rsidRPr="00033231">
        <w:t>Sympson</w:t>
      </w:r>
      <w:proofErr w:type="spellEnd"/>
      <w:r w:rsidRPr="00033231">
        <w:t xml:space="preserve"> étaient gens d</w:t>
      </w:r>
      <w:r w:rsidR="004F69D6">
        <w:t>’</w:t>
      </w:r>
      <w:r w:rsidRPr="00033231">
        <w:t>Église</w:t>
      </w:r>
      <w:r w:rsidR="004F69D6">
        <w:t xml:space="preserve">. </w:t>
      </w:r>
      <w:r w:rsidRPr="00033231">
        <w:t>Du reste</w:t>
      </w:r>
      <w:r w:rsidR="004F69D6">
        <w:t xml:space="preserve">, </w:t>
      </w:r>
      <w:r w:rsidRPr="00033231">
        <w:t>la nièce du recteur fut accueillie par eux avec courtoisie</w:t>
      </w:r>
      <w:r w:rsidR="004F69D6">
        <w:t>. M. </w:t>
      </w:r>
      <w:proofErr w:type="spellStart"/>
      <w:r w:rsidRPr="00033231">
        <w:t>Sympson</w:t>
      </w:r>
      <w:proofErr w:type="spellEnd"/>
      <w:r w:rsidRPr="00033231">
        <w:t xml:space="preserve"> était un homme qui unissait une respectabilité sans tache à un te</w:t>
      </w:r>
      <w:r w:rsidRPr="00033231">
        <w:t>m</w:t>
      </w:r>
      <w:r w:rsidRPr="00033231">
        <w:t>pérament tracassier</w:t>
      </w:r>
      <w:r w:rsidR="004F69D6">
        <w:t xml:space="preserve">, </w:t>
      </w:r>
      <w:r w:rsidRPr="00033231">
        <w:t>de pieux principes à des vues mondaines</w:t>
      </w:r>
      <w:r w:rsidR="004F69D6">
        <w:t xml:space="preserve"> ; </w:t>
      </w:r>
      <w:r w:rsidRPr="00033231">
        <w:t>son épouse était une très-bonne femme</w:t>
      </w:r>
      <w:r w:rsidR="004F69D6">
        <w:t xml:space="preserve">, </w:t>
      </w:r>
      <w:r w:rsidRPr="00033231">
        <w:t>patiente</w:t>
      </w:r>
      <w:r w:rsidR="004F69D6">
        <w:t xml:space="preserve">, </w:t>
      </w:r>
      <w:r w:rsidRPr="00033231">
        <w:t>bienveillante</w:t>
      </w:r>
      <w:r w:rsidR="004F69D6">
        <w:t xml:space="preserve">, </w:t>
      </w:r>
      <w:r w:rsidRPr="00033231">
        <w:t>bien élevée</w:t>
      </w:r>
      <w:r w:rsidR="004F69D6">
        <w:t xml:space="preserve">. </w:t>
      </w:r>
      <w:r w:rsidRPr="00033231">
        <w:t>Son éducation avait été fondée sur un système de vues étroites</w:t>
      </w:r>
      <w:r w:rsidR="004F69D6">
        <w:t xml:space="preserve">, </w:t>
      </w:r>
      <w:r w:rsidRPr="00033231">
        <w:t>assaisonnées de quelques préjugés</w:t>
      </w:r>
      <w:r w:rsidR="004F69D6">
        <w:t xml:space="preserve"> : </w:t>
      </w:r>
      <w:r w:rsidRPr="00033231">
        <w:t>une simple poignée d</w:t>
      </w:r>
      <w:r w:rsidR="004F69D6">
        <w:t>’</w:t>
      </w:r>
      <w:r w:rsidRPr="00033231">
        <w:t>herbes amères</w:t>
      </w:r>
      <w:r w:rsidR="004F69D6">
        <w:t xml:space="preserve"> ; </w:t>
      </w:r>
      <w:r w:rsidRPr="00033231">
        <w:t>quelques rares préférences</w:t>
      </w:r>
      <w:r w:rsidR="004F69D6">
        <w:t xml:space="preserve">, </w:t>
      </w:r>
      <w:r w:rsidRPr="00033231">
        <w:t>press</w:t>
      </w:r>
      <w:r w:rsidRPr="00033231">
        <w:t>u</w:t>
      </w:r>
      <w:r w:rsidRPr="00033231">
        <w:t>rées jusqu</w:t>
      </w:r>
      <w:r w:rsidR="004F69D6">
        <w:t>’</w:t>
      </w:r>
      <w:r w:rsidRPr="00033231">
        <w:t xml:space="preserve">à ce que toute leur saveur </w:t>
      </w:r>
      <w:r w:rsidRPr="00033231">
        <w:lastRenderedPageBreak/>
        <w:t>naturelle ait été extraite</w:t>
      </w:r>
      <w:r w:rsidR="004F69D6">
        <w:t xml:space="preserve"> ; </w:t>
      </w:r>
      <w:r w:rsidRPr="00033231">
        <w:t>quelques excellents principes montés dans une roide croûte de bigoterie difficile à digérer</w:t>
      </w:r>
      <w:r w:rsidR="004F69D6">
        <w:t xml:space="preserve"> : </w:t>
      </w:r>
      <w:r w:rsidRPr="00033231">
        <w:t>elle était bien trop soumise</w:t>
      </w:r>
      <w:r w:rsidR="004F69D6">
        <w:t xml:space="preserve">, </w:t>
      </w:r>
      <w:r w:rsidRPr="00033231">
        <w:t>d</w:t>
      </w:r>
      <w:r w:rsidR="004F69D6">
        <w:t>’</w:t>
      </w:r>
      <w:r w:rsidRPr="00033231">
        <w:t>ailleurs</w:t>
      </w:r>
      <w:r w:rsidR="004F69D6">
        <w:t xml:space="preserve">, </w:t>
      </w:r>
      <w:r w:rsidRPr="00033231">
        <w:t>pour se plaindre de la diète ou pour demander qu</w:t>
      </w:r>
      <w:r w:rsidR="004F69D6">
        <w:t>’</w:t>
      </w:r>
      <w:r w:rsidRPr="00033231">
        <w:t>il fût ajouté quelque chose à ce régime intellectuel</w:t>
      </w:r>
      <w:r w:rsidR="004F69D6">
        <w:t>.</w:t>
      </w:r>
    </w:p>
    <w:p w14:paraId="3EDBB287" w14:textId="77777777" w:rsidR="004F69D6" w:rsidRDefault="00000000" w:rsidP="0021796F">
      <w:r w:rsidRPr="00033231">
        <w:t>Les filles étaient des modèles de leur sexe</w:t>
      </w:r>
      <w:r w:rsidR="004F69D6">
        <w:t xml:space="preserve">. </w:t>
      </w:r>
      <w:r w:rsidRPr="00033231">
        <w:t>Elles étaient grandes et avaient chacune un nez romain</w:t>
      </w:r>
      <w:r w:rsidR="004F69D6">
        <w:t xml:space="preserve">. </w:t>
      </w:r>
      <w:r w:rsidRPr="00033231">
        <w:t>Leur éducation avait été sans défaut</w:t>
      </w:r>
      <w:r w:rsidR="004F69D6">
        <w:t xml:space="preserve">. </w:t>
      </w:r>
      <w:r w:rsidRPr="00033231">
        <w:t>Tout ce qu</w:t>
      </w:r>
      <w:r w:rsidR="004F69D6">
        <w:t>’</w:t>
      </w:r>
      <w:r w:rsidRPr="00033231">
        <w:t>elles faisaient était bien fait</w:t>
      </w:r>
      <w:r w:rsidR="004F69D6">
        <w:t xml:space="preserve">. </w:t>
      </w:r>
      <w:r w:rsidRPr="00033231">
        <w:t>Leur e</w:t>
      </w:r>
      <w:r w:rsidRPr="00033231">
        <w:t>s</w:t>
      </w:r>
      <w:r w:rsidRPr="00033231">
        <w:t>prit avait été cultivé par l</w:t>
      </w:r>
      <w:r w:rsidR="004F69D6">
        <w:t>’</w:t>
      </w:r>
      <w:r w:rsidRPr="00033231">
        <w:t>histoire et la lecture des livres les plus solides</w:t>
      </w:r>
      <w:r w:rsidR="004F69D6">
        <w:t xml:space="preserve">. </w:t>
      </w:r>
      <w:r w:rsidRPr="00033231">
        <w:t>Les principes et les opinions qu</w:t>
      </w:r>
      <w:r w:rsidR="004F69D6">
        <w:t>’</w:t>
      </w:r>
      <w:r w:rsidRPr="00033231">
        <w:t>elles professaient n</w:t>
      </w:r>
      <w:r w:rsidR="004F69D6">
        <w:t>’</w:t>
      </w:r>
      <w:r w:rsidRPr="00033231">
        <w:t>auraient pu être amendés</w:t>
      </w:r>
      <w:r w:rsidR="004F69D6">
        <w:t xml:space="preserve">. </w:t>
      </w:r>
      <w:r w:rsidRPr="00033231">
        <w:t>Il eût été difficile de trouver nulle part des vies</w:t>
      </w:r>
      <w:r w:rsidR="004F69D6">
        <w:t xml:space="preserve">, </w:t>
      </w:r>
      <w:r w:rsidRPr="00033231">
        <w:t>des sentiments</w:t>
      </w:r>
      <w:r w:rsidR="004F69D6">
        <w:t xml:space="preserve">, </w:t>
      </w:r>
      <w:r w:rsidRPr="00033231">
        <w:t>des mœurs et des habitudes plus exactement réglés</w:t>
      </w:r>
      <w:r w:rsidR="004F69D6">
        <w:t xml:space="preserve">. </w:t>
      </w:r>
      <w:r w:rsidRPr="00033231">
        <w:t>Elles savaient par cœur un certain code de lois</w:t>
      </w:r>
      <w:r w:rsidR="004F69D6">
        <w:t xml:space="preserve">, </w:t>
      </w:r>
      <w:r w:rsidRPr="00033231">
        <w:t>de langage</w:t>
      </w:r>
      <w:r w:rsidR="004F69D6">
        <w:t xml:space="preserve">, </w:t>
      </w:r>
      <w:r w:rsidRPr="00033231">
        <w:t>de maintien</w:t>
      </w:r>
      <w:r w:rsidR="004F69D6">
        <w:t xml:space="preserve">, </w:t>
      </w:r>
      <w:r w:rsidRPr="00033231">
        <w:t>à l</w:t>
      </w:r>
      <w:r w:rsidR="004F69D6">
        <w:t>’</w:t>
      </w:r>
      <w:r w:rsidRPr="00033231">
        <w:t>usage des jeunes ladies</w:t>
      </w:r>
      <w:r w:rsidR="004F69D6">
        <w:t xml:space="preserve">. </w:t>
      </w:r>
      <w:r w:rsidRPr="00033231">
        <w:t>Elles-mêmes ne déviaient jamais du curieux chemin tracé par ce code</w:t>
      </w:r>
      <w:r w:rsidR="004F69D6">
        <w:t xml:space="preserve">, </w:t>
      </w:r>
      <w:r w:rsidRPr="00033231">
        <w:t>et elles voyaient avec une secrète et muette horreur toute dévi</w:t>
      </w:r>
      <w:r w:rsidRPr="00033231">
        <w:t>a</w:t>
      </w:r>
      <w:r w:rsidRPr="00033231">
        <w:t>tion chez les autres</w:t>
      </w:r>
      <w:r w:rsidR="004F69D6">
        <w:t xml:space="preserve">. </w:t>
      </w:r>
      <w:r w:rsidRPr="00033231">
        <w:t>L</w:t>
      </w:r>
      <w:r w:rsidR="004F69D6">
        <w:t>’</w:t>
      </w:r>
      <w:r w:rsidRPr="00033231">
        <w:t>abomination de la désolation n</w:t>
      </w:r>
      <w:r w:rsidR="004F69D6">
        <w:t>’</w:t>
      </w:r>
      <w:r w:rsidRPr="00033231">
        <w:t>était pas un mystère pour elles</w:t>
      </w:r>
      <w:r w:rsidR="004F69D6">
        <w:t xml:space="preserve"> ; </w:t>
      </w:r>
      <w:r w:rsidRPr="00033231">
        <w:t>elles avaient découvert cette chose ind</w:t>
      </w:r>
      <w:r w:rsidRPr="00033231">
        <w:t>i</w:t>
      </w:r>
      <w:r w:rsidRPr="00033231">
        <w:t>cible dans ce que les autres nomment originalité</w:t>
      </w:r>
      <w:r w:rsidR="004F69D6">
        <w:t xml:space="preserve">. </w:t>
      </w:r>
      <w:r w:rsidRPr="00033231">
        <w:t>Elles avaient été promptes à reconnaître les signes de ce mal</w:t>
      </w:r>
      <w:r w:rsidR="004F69D6">
        <w:t xml:space="preserve"> ; </w:t>
      </w:r>
      <w:r w:rsidRPr="00033231">
        <w:t>et partout où elles apercevaient ses traces</w:t>
      </w:r>
      <w:r w:rsidR="004F69D6">
        <w:t xml:space="preserve">, </w:t>
      </w:r>
      <w:r w:rsidRPr="00033231">
        <w:t>soit dans les regards</w:t>
      </w:r>
      <w:r w:rsidR="004F69D6">
        <w:t xml:space="preserve">, </w:t>
      </w:r>
      <w:r w:rsidRPr="00033231">
        <w:t>les paroles ou les actions</w:t>
      </w:r>
      <w:r w:rsidR="004F69D6">
        <w:t xml:space="preserve"> ; </w:t>
      </w:r>
      <w:r w:rsidRPr="00033231">
        <w:t>soit qu</w:t>
      </w:r>
      <w:r w:rsidR="004F69D6">
        <w:t>’</w:t>
      </w:r>
      <w:r w:rsidRPr="00033231">
        <w:t>elles les lussent dans le frais et vigoureux style d</w:t>
      </w:r>
      <w:r w:rsidR="004F69D6">
        <w:t>’</w:t>
      </w:r>
      <w:r w:rsidRPr="00033231">
        <w:t>un livre</w:t>
      </w:r>
      <w:r w:rsidR="004F69D6">
        <w:t xml:space="preserve">, </w:t>
      </w:r>
      <w:r w:rsidRPr="00033231">
        <w:t>ou qu</w:t>
      </w:r>
      <w:r w:rsidR="004F69D6">
        <w:t>’</w:t>
      </w:r>
      <w:r w:rsidRPr="00033231">
        <w:t>elles les entendissent dans l</w:t>
      </w:r>
      <w:r w:rsidR="004F69D6">
        <w:t>’</w:t>
      </w:r>
      <w:r w:rsidRPr="00033231">
        <w:t>intéressant</w:t>
      </w:r>
      <w:r w:rsidR="004F69D6">
        <w:t xml:space="preserve">, </w:t>
      </w:r>
      <w:r w:rsidRPr="00033231">
        <w:t>pur et expressif langage</w:t>
      </w:r>
      <w:r w:rsidR="004F69D6">
        <w:t xml:space="preserve">, </w:t>
      </w:r>
      <w:r w:rsidRPr="00033231">
        <w:t>elles frissonnaient</w:t>
      </w:r>
      <w:r w:rsidR="004F69D6">
        <w:t xml:space="preserve">, </w:t>
      </w:r>
      <w:r w:rsidRPr="00033231">
        <w:t>elles reculaient</w:t>
      </w:r>
      <w:r w:rsidR="004F69D6">
        <w:t xml:space="preserve"> : </w:t>
      </w:r>
      <w:r w:rsidRPr="00033231">
        <w:t>le danger était sur leurs têtes</w:t>
      </w:r>
      <w:r w:rsidR="004F69D6">
        <w:t xml:space="preserve">, </w:t>
      </w:r>
      <w:r w:rsidRPr="00033231">
        <w:t>le péril sous leurs pas</w:t>
      </w:r>
      <w:r w:rsidR="004F69D6">
        <w:t xml:space="preserve">. </w:t>
      </w:r>
      <w:r w:rsidRPr="00033231">
        <w:t>Qu</w:t>
      </w:r>
      <w:r w:rsidR="004F69D6">
        <w:t>’</w:t>
      </w:r>
      <w:r w:rsidRPr="00033231">
        <w:t>était cette étrange chose</w:t>
      </w:r>
      <w:r w:rsidR="004F69D6">
        <w:t xml:space="preserve"> ? </w:t>
      </w:r>
      <w:r w:rsidRPr="00033231">
        <w:t>N</w:t>
      </w:r>
      <w:r w:rsidR="004F69D6">
        <w:t>’</w:t>
      </w:r>
      <w:r w:rsidRPr="00033231">
        <w:t>étant pas intelligible</w:t>
      </w:r>
      <w:r w:rsidR="004F69D6">
        <w:t xml:space="preserve">, </w:t>
      </w:r>
      <w:r w:rsidRPr="00033231">
        <w:t>elle doit être mauvaise</w:t>
      </w:r>
      <w:r w:rsidR="004F69D6">
        <w:t xml:space="preserve">. </w:t>
      </w:r>
      <w:r w:rsidRPr="00033231">
        <w:t>Qu</w:t>
      </w:r>
      <w:r w:rsidR="004F69D6">
        <w:t>’</w:t>
      </w:r>
      <w:r w:rsidRPr="00033231">
        <w:t>elle soit donc dénoncée et enchaînée</w:t>
      </w:r>
      <w:r w:rsidR="004F69D6">
        <w:t>.</w:t>
      </w:r>
    </w:p>
    <w:p w14:paraId="38E3037C" w14:textId="360561EA" w:rsidR="004F69D6" w:rsidRDefault="00000000" w:rsidP="0021796F">
      <w:r w:rsidRPr="00033231">
        <w:t xml:space="preserve">Henry </w:t>
      </w:r>
      <w:proofErr w:type="spellStart"/>
      <w:r w:rsidRPr="00033231">
        <w:t>Sympson</w:t>
      </w:r>
      <w:proofErr w:type="spellEnd"/>
      <w:r w:rsidR="004F69D6">
        <w:t xml:space="preserve">, </w:t>
      </w:r>
      <w:r w:rsidRPr="00033231">
        <w:t>le seul garçon et le plus jeune de la famille était un enfant de quinze ans</w:t>
      </w:r>
      <w:r w:rsidR="004F69D6">
        <w:t xml:space="preserve">. </w:t>
      </w:r>
      <w:r w:rsidRPr="00033231">
        <w:t>Il demeurait habituellement avec son précepteur</w:t>
      </w:r>
      <w:r w:rsidR="004F69D6">
        <w:t xml:space="preserve"> ; </w:t>
      </w:r>
      <w:r w:rsidRPr="00033231">
        <w:t>quand il le quittait</w:t>
      </w:r>
      <w:r w:rsidR="004F69D6">
        <w:t xml:space="preserve">, </w:t>
      </w:r>
      <w:r w:rsidRPr="00033231">
        <w:t>c</w:t>
      </w:r>
      <w:r w:rsidR="004F69D6">
        <w:t>’</w:t>
      </w:r>
      <w:r w:rsidRPr="00033231">
        <w:t>était pour rechercher la société de sa cousine Shirley</w:t>
      </w:r>
      <w:r w:rsidR="004F69D6">
        <w:t xml:space="preserve">. </w:t>
      </w:r>
      <w:r w:rsidRPr="00033231">
        <w:t xml:space="preserve">Ce garçon différait </w:t>
      </w:r>
      <w:r w:rsidRPr="00033231">
        <w:lastRenderedPageBreak/>
        <w:t>de ses sœurs</w:t>
      </w:r>
      <w:r w:rsidR="004F69D6">
        <w:t xml:space="preserve"> : </w:t>
      </w:r>
      <w:r w:rsidRPr="00033231">
        <w:t>il était petit</w:t>
      </w:r>
      <w:r w:rsidR="004F69D6">
        <w:t xml:space="preserve">, </w:t>
      </w:r>
      <w:r w:rsidRPr="00033231">
        <w:t>boiteux et pâle</w:t>
      </w:r>
      <w:r w:rsidR="004F69D6">
        <w:t xml:space="preserve"> ; </w:t>
      </w:r>
      <w:r w:rsidRPr="00033231">
        <w:t>ses grands yeux brillaient avec une certaine langueur dans leur orbite enfoncé</w:t>
      </w:r>
      <w:r w:rsidR="004F69D6">
        <w:t xml:space="preserve"> ; </w:t>
      </w:r>
      <w:r w:rsidRPr="00033231">
        <w:t>ils étaient habitue</w:t>
      </w:r>
      <w:r w:rsidRPr="00033231">
        <w:t>l</w:t>
      </w:r>
      <w:r w:rsidRPr="00033231">
        <w:t>lement plutôt obscurs que clairs</w:t>
      </w:r>
      <w:r w:rsidR="004F69D6">
        <w:t xml:space="preserve">, </w:t>
      </w:r>
      <w:r w:rsidRPr="00033231">
        <w:t>mais étaient capables de s</w:t>
      </w:r>
      <w:r w:rsidR="004F69D6">
        <w:t>’</w:t>
      </w:r>
      <w:r w:rsidRPr="00033231">
        <w:t>illuminer</w:t>
      </w:r>
      <w:r w:rsidR="004F69D6">
        <w:t xml:space="preserve"> ; </w:t>
      </w:r>
      <w:r w:rsidRPr="00033231">
        <w:t>dans certains moments</w:t>
      </w:r>
      <w:r w:rsidR="004F69D6">
        <w:t xml:space="preserve">, </w:t>
      </w:r>
      <w:r w:rsidRPr="00033231">
        <w:t>ils ne brillaient pas</w:t>
      </w:r>
      <w:r w:rsidR="004F69D6">
        <w:t xml:space="preserve">, </w:t>
      </w:r>
      <w:r w:rsidRPr="00033231">
        <w:t>ils flamboyaient</w:t>
      </w:r>
      <w:r w:rsidR="004F69D6">
        <w:t xml:space="preserve">. </w:t>
      </w:r>
      <w:r w:rsidRPr="00033231">
        <w:t>L</w:t>
      </w:r>
      <w:r w:rsidR="004F69D6">
        <w:t>’</w:t>
      </w:r>
      <w:r w:rsidRPr="00033231">
        <w:t>émotion pouvait également donner de la co</w:t>
      </w:r>
      <w:r w:rsidRPr="00033231">
        <w:t>u</w:t>
      </w:r>
      <w:r w:rsidRPr="00033231">
        <w:t>leur à son teint et de la décision à ses mouvements boiteux</w:t>
      </w:r>
      <w:r w:rsidR="004F69D6">
        <w:t xml:space="preserve">. </w:t>
      </w:r>
      <w:r w:rsidRPr="00033231">
        <w:t>La mère de Henry l</w:t>
      </w:r>
      <w:r w:rsidR="004F69D6">
        <w:t>’</w:t>
      </w:r>
      <w:r w:rsidRPr="00033231">
        <w:t>aimait</w:t>
      </w:r>
      <w:r w:rsidR="004F69D6">
        <w:t xml:space="preserve"> ; </w:t>
      </w:r>
      <w:r w:rsidRPr="00033231">
        <w:t>elle pensait que ses particularités étaient un signe d</w:t>
      </w:r>
      <w:r w:rsidR="004F69D6">
        <w:t>’</w:t>
      </w:r>
      <w:r w:rsidRPr="00033231">
        <w:t>élection</w:t>
      </w:r>
      <w:r w:rsidR="004F69D6">
        <w:t xml:space="preserve"> : </w:t>
      </w:r>
      <w:r w:rsidRPr="00033231">
        <w:t>il n</w:t>
      </w:r>
      <w:r w:rsidR="004F69D6">
        <w:t>’</w:t>
      </w:r>
      <w:r w:rsidRPr="00033231">
        <w:t>était pas comme les autres e</w:t>
      </w:r>
      <w:r w:rsidRPr="00033231">
        <w:t>n</w:t>
      </w:r>
      <w:r w:rsidRPr="00033231">
        <w:t>fants</w:t>
      </w:r>
      <w:r w:rsidR="004F69D6">
        <w:t xml:space="preserve">, </w:t>
      </w:r>
      <w:r w:rsidRPr="00033231">
        <w:t>disait-elle</w:t>
      </w:r>
      <w:r w:rsidR="004F69D6">
        <w:t xml:space="preserve">. </w:t>
      </w:r>
      <w:r w:rsidRPr="00033231">
        <w:t>Elle le croyait régénéré</w:t>
      </w:r>
      <w:r w:rsidR="004F69D6">
        <w:t xml:space="preserve">, </w:t>
      </w:r>
      <w:r w:rsidRPr="00033231">
        <w:t>un nouveau Samuel</w:t>
      </w:r>
      <w:r w:rsidR="004F69D6">
        <w:t xml:space="preserve">, </w:t>
      </w:r>
      <w:r w:rsidRPr="00033231">
        <w:t>appelé à Dieu depuis le berceau</w:t>
      </w:r>
      <w:r w:rsidR="004F69D6">
        <w:t xml:space="preserve">. </w:t>
      </w:r>
      <w:r w:rsidRPr="00033231">
        <w:t>Il devait être membre du cle</w:t>
      </w:r>
      <w:r w:rsidRPr="00033231">
        <w:t>r</w:t>
      </w:r>
      <w:r w:rsidRPr="00033231">
        <w:t>gé</w:t>
      </w:r>
      <w:r w:rsidR="004F69D6">
        <w:t>. M. </w:t>
      </w:r>
      <w:proofErr w:type="spellStart"/>
      <w:r w:rsidRPr="00033231">
        <w:t>Sympson</w:t>
      </w:r>
      <w:proofErr w:type="spellEnd"/>
      <w:r w:rsidRPr="00033231">
        <w:t xml:space="preserve"> et ses filles</w:t>
      </w:r>
      <w:r w:rsidR="004F69D6">
        <w:t xml:space="preserve">, </w:t>
      </w:r>
      <w:r w:rsidRPr="00033231">
        <w:t>ne comprenant pas ce jeune garçon</w:t>
      </w:r>
      <w:r w:rsidR="004F69D6">
        <w:t xml:space="preserve">, </w:t>
      </w:r>
      <w:r w:rsidRPr="00033231">
        <w:t>le laissaient livré à lui-même</w:t>
      </w:r>
      <w:r w:rsidR="004F69D6">
        <w:t xml:space="preserve">. </w:t>
      </w:r>
      <w:r w:rsidRPr="00033231">
        <w:t>Shirley en avait fait son favori</w:t>
      </w:r>
      <w:r w:rsidR="004F69D6">
        <w:t xml:space="preserve">, </w:t>
      </w:r>
      <w:r w:rsidRPr="00033231">
        <w:t>et il regardait Shirley comme la compagne de ses jeux</w:t>
      </w:r>
      <w:r w:rsidR="004F69D6">
        <w:t>.</w:t>
      </w:r>
    </w:p>
    <w:p w14:paraId="1CCA5086" w14:textId="77777777" w:rsidR="004F69D6" w:rsidRDefault="00000000" w:rsidP="0021796F">
      <w:r w:rsidRPr="00033231">
        <w:t>Au milieu de ce cercle de famille</w:t>
      </w:r>
      <w:r w:rsidR="004F69D6">
        <w:t xml:space="preserve">, </w:t>
      </w:r>
      <w:r w:rsidRPr="00033231">
        <w:t>ou plutôt en dehors</w:t>
      </w:r>
      <w:r w:rsidR="004F69D6">
        <w:t xml:space="preserve">, </w:t>
      </w:r>
      <w:r w:rsidRPr="00033231">
        <w:t>se mouvait le précepteur</w:t>
      </w:r>
      <w:r w:rsidR="004F69D6">
        <w:t xml:space="preserve">, </w:t>
      </w:r>
      <w:r w:rsidRPr="00033231">
        <w:t>le satellite</w:t>
      </w:r>
      <w:r w:rsidR="004F69D6">
        <w:t>.</w:t>
      </w:r>
    </w:p>
    <w:p w14:paraId="7DB0AFE3" w14:textId="77777777" w:rsidR="004F69D6" w:rsidRDefault="00000000" w:rsidP="0021796F">
      <w:r w:rsidRPr="00033231">
        <w:t>Oui</w:t>
      </w:r>
      <w:r w:rsidR="004F69D6">
        <w:t xml:space="preserve">, </w:t>
      </w:r>
      <w:r w:rsidRPr="00033231">
        <w:t xml:space="preserve">Louis Moore était un satellite de la maison </w:t>
      </w:r>
      <w:proofErr w:type="spellStart"/>
      <w:r w:rsidRPr="00033231">
        <w:t>Sympson</w:t>
      </w:r>
      <w:proofErr w:type="spellEnd"/>
      <w:r w:rsidR="004F69D6">
        <w:t xml:space="preserve">, </w:t>
      </w:r>
      <w:r w:rsidRPr="00033231">
        <w:t>attaché et cependant distinct</w:t>
      </w:r>
      <w:r w:rsidR="004F69D6">
        <w:t xml:space="preserve"> : </w:t>
      </w:r>
      <w:r w:rsidRPr="00033231">
        <w:t>toujours présent</w:t>
      </w:r>
      <w:r w:rsidR="004F69D6">
        <w:t xml:space="preserve">, </w:t>
      </w:r>
      <w:r w:rsidRPr="00033231">
        <w:t>mais toujours tenu à distance</w:t>
      </w:r>
      <w:r w:rsidR="004F69D6">
        <w:t xml:space="preserve">. </w:t>
      </w:r>
      <w:r w:rsidRPr="00033231">
        <w:t>Chaque membre de cette correcte famille le traitait avec une dignité convenable</w:t>
      </w:r>
      <w:r w:rsidR="004F69D6">
        <w:t xml:space="preserve">. </w:t>
      </w:r>
      <w:r w:rsidRPr="00033231">
        <w:t>Le père était austèrement civil</w:t>
      </w:r>
      <w:r w:rsidR="004F69D6">
        <w:t xml:space="preserve">, </w:t>
      </w:r>
      <w:r w:rsidRPr="00033231">
        <w:t>quelquefois irritable</w:t>
      </w:r>
      <w:r w:rsidR="004F69D6">
        <w:t xml:space="preserve"> ; </w:t>
      </w:r>
      <w:r w:rsidRPr="00033231">
        <w:t>la mère</w:t>
      </w:r>
      <w:r w:rsidR="004F69D6">
        <w:t xml:space="preserve">, </w:t>
      </w:r>
      <w:r w:rsidRPr="00033231">
        <w:t>qui était une bonne femme</w:t>
      </w:r>
      <w:r w:rsidR="004F69D6">
        <w:t xml:space="preserve">, </w:t>
      </w:r>
      <w:r w:rsidRPr="00033231">
        <w:t>était pour lui pleine d</w:t>
      </w:r>
      <w:r w:rsidR="004F69D6">
        <w:t>’</w:t>
      </w:r>
      <w:r w:rsidRPr="00033231">
        <w:t>attentions</w:t>
      </w:r>
      <w:r w:rsidR="004F69D6">
        <w:t xml:space="preserve">, </w:t>
      </w:r>
      <w:r w:rsidRPr="00033231">
        <w:t>mais formaliste</w:t>
      </w:r>
      <w:r w:rsidR="004F69D6">
        <w:t xml:space="preserve"> ; </w:t>
      </w:r>
      <w:r w:rsidRPr="00033231">
        <w:t>les filles voyaient en lui une abstraction</w:t>
      </w:r>
      <w:r w:rsidR="004F69D6">
        <w:t xml:space="preserve">, </w:t>
      </w:r>
      <w:r w:rsidRPr="00033231">
        <w:t>non un homme</w:t>
      </w:r>
      <w:r w:rsidR="004F69D6">
        <w:t xml:space="preserve">. </w:t>
      </w:r>
      <w:r w:rsidRPr="00033231">
        <w:t>On eût dit</w:t>
      </w:r>
      <w:r w:rsidR="004F69D6">
        <w:t xml:space="preserve">, </w:t>
      </w:r>
      <w:r w:rsidRPr="00033231">
        <w:t>d</w:t>
      </w:r>
      <w:r w:rsidR="004F69D6">
        <w:t>’</w:t>
      </w:r>
      <w:r w:rsidRPr="00033231">
        <w:t>après leurs manières</w:t>
      </w:r>
      <w:r w:rsidR="004F69D6">
        <w:t xml:space="preserve">, </w:t>
      </w:r>
      <w:r w:rsidRPr="00033231">
        <w:t>que pour elles le précepteur de leur frère n</w:t>
      </w:r>
      <w:r w:rsidR="004F69D6">
        <w:t>’</w:t>
      </w:r>
      <w:r w:rsidRPr="00033231">
        <w:t>existait pas</w:t>
      </w:r>
      <w:r w:rsidR="004F69D6">
        <w:t xml:space="preserve">. </w:t>
      </w:r>
      <w:r w:rsidRPr="00033231">
        <w:t>Elles étaient instruites</w:t>
      </w:r>
      <w:r w:rsidR="004F69D6">
        <w:t xml:space="preserve"> ; </w:t>
      </w:r>
      <w:r w:rsidRPr="00033231">
        <w:t>lui aussi</w:t>
      </w:r>
      <w:r w:rsidR="004F69D6">
        <w:t xml:space="preserve">, </w:t>
      </w:r>
      <w:r w:rsidRPr="00033231">
        <w:t>mais non pour elles</w:t>
      </w:r>
      <w:r w:rsidR="004F69D6">
        <w:t xml:space="preserve">. </w:t>
      </w:r>
      <w:r w:rsidRPr="00033231">
        <w:t>Elles étaient accomplies</w:t>
      </w:r>
      <w:r w:rsidR="004F69D6">
        <w:t xml:space="preserve"> ; </w:t>
      </w:r>
      <w:r w:rsidRPr="00033231">
        <w:t>il possédait aussi des talents</w:t>
      </w:r>
      <w:r w:rsidR="004F69D6">
        <w:t xml:space="preserve">, </w:t>
      </w:r>
      <w:r w:rsidRPr="00033231">
        <w:t>mais imperceptibles pour leurs sens</w:t>
      </w:r>
      <w:r w:rsidR="004F69D6">
        <w:t xml:space="preserve">. </w:t>
      </w:r>
      <w:r w:rsidRPr="00033231">
        <w:t>La plus spirituelle esquisse sortie de ses doigts n</w:t>
      </w:r>
      <w:r w:rsidR="004F69D6">
        <w:t>’</w:t>
      </w:r>
      <w:r w:rsidRPr="00033231">
        <w:t>était rien à leurs yeux</w:t>
      </w:r>
      <w:r w:rsidR="004F69D6">
        <w:t xml:space="preserve">, </w:t>
      </w:r>
      <w:r w:rsidRPr="00033231">
        <w:t>la plus originale o</w:t>
      </w:r>
      <w:r w:rsidRPr="00033231">
        <w:t>b</w:t>
      </w:r>
      <w:r w:rsidRPr="00033231">
        <w:t>servation tombée de ses lèvres ne frappait point leurs oreilles</w:t>
      </w:r>
      <w:r w:rsidR="004F69D6">
        <w:t xml:space="preserve">. </w:t>
      </w:r>
      <w:r w:rsidRPr="00033231">
        <w:t>Rien ne pouvait surpasser la réserve de leur conduite à son égard</w:t>
      </w:r>
      <w:r w:rsidR="004F69D6">
        <w:t>.</w:t>
      </w:r>
    </w:p>
    <w:p w14:paraId="268E9A94" w14:textId="77777777" w:rsidR="004F69D6" w:rsidRDefault="00000000" w:rsidP="0021796F">
      <w:r w:rsidRPr="00033231">
        <w:lastRenderedPageBreak/>
        <w:t>J</w:t>
      </w:r>
      <w:r w:rsidR="004F69D6">
        <w:t>’</w:t>
      </w:r>
      <w:r w:rsidRPr="00033231">
        <w:t>aurais bien dit que rien ne pouvait l</w:t>
      </w:r>
      <w:r w:rsidR="004F69D6">
        <w:t>’</w:t>
      </w:r>
      <w:r w:rsidRPr="00033231">
        <w:t>égaler</w:t>
      </w:r>
      <w:r w:rsidR="004F69D6">
        <w:t xml:space="preserve"> ; </w:t>
      </w:r>
      <w:r w:rsidRPr="00033231">
        <w:t xml:space="preserve">mais je me suis rappelé un fait qui étonna étrangement Caroline </w:t>
      </w:r>
      <w:proofErr w:type="spellStart"/>
      <w:r w:rsidRPr="00033231">
        <w:t>Helstone</w:t>
      </w:r>
      <w:proofErr w:type="spellEnd"/>
      <w:r w:rsidR="004F69D6">
        <w:t xml:space="preserve"> : </w:t>
      </w:r>
      <w:r w:rsidRPr="00033231">
        <w:t>c</w:t>
      </w:r>
      <w:r w:rsidR="004F69D6">
        <w:t>’</w:t>
      </w:r>
      <w:r w:rsidRPr="00033231">
        <w:t>était de découvrir que son cousin n</w:t>
      </w:r>
      <w:r w:rsidR="004F69D6">
        <w:t>’</w:t>
      </w:r>
      <w:r w:rsidRPr="00033231">
        <w:t xml:space="preserve">avait absolument aucun ami sympathique à </w:t>
      </w:r>
      <w:proofErr w:type="spellStart"/>
      <w:r w:rsidRPr="00033231">
        <w:t>Fieldhead</w:t>
      </w:r>
      <w:proofErr w:type="spellEnd"/>
      <w:r w:rsidR="004F69D6">
        <w:t xml:space="preserve"> ; </w:t>
      </w:r>
      <w:r w:rsidRPr="00033231">
        <w:t>que</w:t>
      </w:r>
      <w:r w:rsidR="004F69D6">
        <w:t xml:space="preserve">, </w:t>
      </w:r>
      <w:r w:rsidRPr="00033231">
        <w:t xml:space="preserve">pour miss </w:t>
      </w:r>
      <w:proofErr w:type="spellStart"/>
      <w:r w:rsidRPr="00033231">
        <w:t>Keeldar</w:t>
      </w:r>
      <w:proofErr w:type="spellEnd"/>
      <w:r w:rsidR="004F69D6">
        <w:t xml:space="preserve">, </w:t>
      </w:r>
      <w:r w:rsidRPr="00033231">
        <w:t>il était autant un simple professeur</w:t>
      </w:r>
      <w:r w:rsidR="004F69D6">
        <w:t xml:space="preserve">, </w:t>
      </w:r>
      <w:r w:rsidRPr="00033231">
        <w:t>aussi peu un gentleman</w:t>
      </w:r>
      <w:r w:rsidR="004F69D6">
        <w:t xml:space="preserve">, </w:t>
      </w:r>
      <w:r w:rsidRPr="00033231">
        <w:t>aussi peu un homme</w:t>
      </w:r>
      <w:r w:rsidR="004F69D6">
        <w:t xml:space="preserve">, </w:t>
      </w:r>
      <w:r w:rsidRPr="00033231">
        <w:t xml:space="preserve">que pour les estimables misses </w:t>
      </w:r>
      <w:proofErr w:type="spellStart"/>
      <w:r w:rsidRPr="00033231">
        <w:t>Sympson</w:t>
      </w:r>
      <w:proofErr w:type="spellEnd"/>
      <w:r w:rsidR="004F69D6">
        <w:t>.</w:t>
      </w:r>
    </w:p>
    <w:p w14:paraId="1B06DE36" w14:textId="77777777" w:rsidR="004F69D6" w:rsidRDefault="00000000" w:rsidP="0021796F">
      <w:r w:rsidRPr="00033231">
        <w:t>Qu</w:t>
      </w:r>
      <w:r w:rsidR="004F69D6">
        <w:t>’</w:t>
      </w:r>
      <w:r w:rsidRPr="00033231">
        <w:t>était-il donc arrivé à la sensible et bienveillante Shirley</w:t>
      </w:r>
      <w:r w:rsidR="004F69D6">
        <w:t xml:space="preserve">, </w:t>
      </w:r>
      <w:r w:rsidRPr="00033231">
        <w:t>pour qu</w:t>
      </w:r>
      <w:r w:rsidR="004F69D6">
        <w:t>’</w:t>
      </w:r>
      <w:r w:rsidRPr="00033231">
        <w:t>elle se montrât si indifférente à la triste position d</w:t>
      </w:r>
      <w:r w:rsidR="004F69D6">
        <w:t>’</w:t>
      </w:r>
      <w:r w:rsidRPr="00033231">
        <w:t>un de ses semblables ainsi isolé sous son toit</w:t>
      </w:r>
      <w:r w:rsidR="004F69D6">
        <w:t xml:space="preserve"> ? </w:t>
      </w:r>
      <w:r w:rsidRPr="00033231">
        <w:t>Elle n</w:t>
      </w:r>
      <w:r w:rsidR="004F69D6">
        <w:t>’</w:t>
      </w:r>
      <w:r w:rsidRPr="00033231">
        <w:t>était peut-être pas hautaine pour lui</w:t>
      </w:r>
      <w:r w:rsidR="004F69D6">
        <w:t xml:space="preserve">, </w:t>
      </w:r>
      <w:r w:rsidRPr="00033231">
        <w:t>mais elle n</w:t>
      </w:r>
      <w:r w:rsidR="004F69D6">
        <w:t>’</w:t>
      </w:r>
      <w:r w:rsidRPr="00033231">
        <w:t>avait pas l</w:t>
      </w:r>
      <w:r w:rsidR="004F69D6">
        <w:t>’</w:t>
      </w:r>
      <w:r w:rsidRPr="00033231">
        <w:t>air de le remarquer</w:t>
      </w:r>
      <w:r w:rsidR="004F69D6">
        <w:t xml:space="preserve">. </w:t>
      </w:r>
      <w:r w:rsidRPr="00033231">
        <w:t>Elle ne faisait nulle attention à lui</w:t>
      </w:r>
      <w:r w:rsidR="004F69D6">
        <w:t xml:space="preserve">. </w:t>
      </w:r>
      <w:r w:rsidRPr="00033231">
        <w:t>Il allait et venait</w:t>
      </w:r>
      <w:r w:rsidR="004F69D6">
        <w:t xml:space="preserve">, </w:t>
      </w:r>
      <w:r w:rsidRPr="00033231">
        <w:t>parlait ou gardait le silence</w:t>
      </w:r>
      <w:r w:rsidR="004F69D6">
        <w:t xml:space="preserve">, </w:t>
      </w:r>
      <w:r w:rsidRPr="00033231">
        <w:t>sans qu</w:t>
      </w:r>
      <w:r w:rsidR="004F69D6">
        <w:t>’</w:t>
      </w:r>
      <w:r w:rsidRPr="00033231">
        <w:t>elle daignât remarquer son existence</w:t>
      </w:r>
      <w:r w:rsidR="004F69D6">
        <w:t>.</w:t>
      </w:r>
    </w:p>
    <w:p w14:paraId="759165CD" w14:textId="77777777" w:rsidR="004F69D6" w:rsidRDefault="00000000" w:rsidP="0021796F">
      <w:r w:rsidRPr="00033231">
        <w:t>Quant à Louis Moore lui-même</w:t>
      </w:r>
      <w:r w:rsidR="004F69D6">
        <w:t xml:space="preserve">, </w:t>
      </w:r>
      <w:r w:rsidRPr="00033231">
        <w:t>il paraissait rompu à ce genre de vie</w:t>
      </w:r>
      <w:r w:rsidR="004F69D6">
        <w:t xml:space="preserve">, </w:t>
      </w:r>
      <w:r w:rsidRPr="00033231">
        <w:t>et avoir prié son parti de le supporter pendant un temps donné</w:t>
      </w:r>
      <w:r w:rsidR="004F69D6">
        <w:t xml:space="preserve">. </w:t>
      </w:r>
      <w:r w:rsidRPr="00033231">
        <w:t>Ses facultés semblaient murées en lui et ne p</w:t>
      </w:r>
      <w:r w:rsidRPr="00033231">
        <w:t>a</w:t>
      </w:r>
      <w:r w:rsidRPr="00033231">
        <w:t>raissaient point gémir de leur captivité</w:t>
      </w:r>
      <w:r w:rsidR="004F69D6">
        <w:t xml:space="preserve">. </w:t>
      </w:r>
      <w:r w:rsidRPr="00033231">
        <w:t>Il ne riait jamais</w:t>
      </w:r>
      <w:r w:rsidR="004F69D6">
        <w:t xml:space="preserve">, </w:t>
      </w:r>
      <w:r w:rsidRPr="00033231">
        <w:t>rar</w:t>
      </w:r>
      <w:r w:rsidRPr="00033231">
        <w:t>e</w:t>
      </w:r>
      <w:r w:rsidRPr="00033231">
        <w:t>ment il souriait</w:t>
      </w:r>
      <w:r w:rsidR="004F69D6">
        <w:t xml:space="preserve">. </w:t>
      </w:r>
      <w:r w:rsidRPr="00033231">
        <w:t>Jamais on ne lui entendait émettre une plainte</w:t>
      </w:r>
      <w:r w:rsidR="004F69D6">
        <w:t xml:space="preserve">. </w:t>
      </w:r>
      <w:r w:rsidRPr="00033231">
        <w:t>Il accomplissait scrupuleusement le cercle de ses devoirs</w:t>
      </w:r>
      <w:r w:rsidR="004F69D6">
        <w:t xml:space="preserve">. </w:t>
      </w:r>
      <w:r w:rsidRPr="00033231">
        <w:t>Son élève l</w:t>
      </w:r>
      <w:r w:rsidR="004F69D6">
        <w:t>’</w:t>
      </w:r>
      <w:r w:rsidRPr="00033231">
        <w:t>aimait</w:t>
      </w:r>
      <w:r w:rsidR="004F69D6">
        <w:t xml:space="preserve"> ; </w:t>
      </w:r>
      <w:r w:rsidRPr="00033231">
        <w:t>il ne réclamait pas autre chose que de la civilité du reste du monde</w:t>
      </w:r>
      <w:r w:rsidR="004F69D6">
        <w:t xml:space="preserve">. </w:t>
      </w:r>
      <w:r w:rsidRPr="00033231">
        <w:t>Il semblait même qu</w:t>
      </w:r>
      <w:r w:rsidR="004F69D6">
        <w:t>’</w:t>
      </w:r>
      <w:r w:rsidRPr="00033231">
        <w:t>il n</w:t>
      </w:r>
      <w:r w:rsidR="004F69D6">
        <w:t>’</w:t>
      </w:r>
      <w:r w:rsidRPr="00033231">
        <w:t>eût rien voulu a</w:t>
      </w:r>
      <w:r w:rsidRPr="00033231">
        <w:t>c</w:t>
      </w:r>
      <w:r w:rsidRPr="00033231">
        <w:t>cepter de plus</w:t>
      </w:r>
      <w:r w:rsidR="004F69D6">
        <w:t xml:space="preserve">, </w:t>
      </w:r>
      <w:r w:rsidRPr="00033231">
        <w:t>dans ce lieu du moins</w:t>
      </w:r>
      <w:r w:rsidR="004F69D6">
        <w:t xml:space="preserve"> : </w:t>
      </w:r>
      <w:r w:rsidRPr="00033231">
        <w:t>car</w:t>
      </w:r>
      <w:r w:rsidR="004F69D6">
        <w:t xml:space="preserve">, </w:t>
      </w:r>
      <w:r w:rsidRPr="00033231">
        <w:t>lorsque sa cousine Caroline lui fit d</w:t>
      </w:r>
      <w:r w:rsidR="004F69D6">
        <w:t>’</w:t>
      </w:r>
      <w:r w:rsidRPr="00033231">
        <w:t>aimables ouvertures d</w:t>
      </w:r>
      <w:r w:rsidR="004F69D6">
        <w:t>’</w:t>
      </w:r>
      <w:r w:rsidRPr="00033231">
        <w:t>amitié</w:t>
      </w:r>
      <w:r w:rsidR="004F69D6">
        <w:t xml:space="preserve">, </w:t>
      </w:r>
      <w:r w:rsidRPr="00033231">
        <w:t>il ne l</w:t>
      </w:r>
      <w:r w:rsidR="004F69D6">
        <w:t>’</w:t>
      </w:r>
      <w:r w:rsidRPr="00033231">
        <w:t>encouragea point</w:t>
      </w:r>
      <w:r w:rsidR="004F69D6">
        <w:t xml:space="preserve"> ; </w:t>
      </w:r>
      <w:r w:rsidRPr="00033231">
        <w:t>il l</w:t>
      </w:r>
      <w:r w:rsidR="004F69D6">
        <w:t>’</w:t>
      </w:r>
      <w:r w:rsidRPr="00033231">
        <w:t>évitait plutôt qu</w:t>
      </w:r>
      <w:r w:rsidR="004F69D6">
        <w:t>’</w:t>
      </w:r>
      <w:r w:rsidRPr="00033231">
        <w:t>il ne la recherchait</w:t>
      </w:r>
      <w:r w:rsidR="004F69D6">
        <w:t xml:space="preserve">. </w:t>
      </w:r>
      <w:r w:rsidRPr="00033231">
        <w:t>Une seule créature vivante</w:t>
      </w:r>
      <w:r w:rsidR="004F69D6">
        <w:t xml:space="preserve">, </w:t>
      </w:r>
      <w:r w:rsidRPr="00033231">
        <w:t>outre son pâle et boiteux élève</w:t>
      </w:r>
      <w:r w:rsidR="004F69D6">
        <w:t xml:space="preserve">, </w:t>
      </w:r>
      <w:r w:rsidRPr="00033231">
        <w:t>avait g</w:t>
      </w:r>
      <w:r w:rsidRPr="00033231">
        <w:t>a</w:t>
      </w:r>
      <w:r w:rsidRPr="00033231">
        <w:t>gné son affection dans cette demeure</w:t>
      </w:r>
      <w:r w:rsidR="004F69D6">
        <w:t xml:space="preserve">, </w:t>
      </w:r>
      <w:r w:rsidRPr="00033231">
        <w:t>et c</w:t>
      </w:r>
      <w:r w:rsidR="004F69D6">
        <w:t>’</w:t>
      </w:r>
      <w:r w:rsidRPr="00033231">
        <w:t>était l</w:t>
      </w:r>
      <w:r w:rsidR="004F69D6">
        <w:t>’</w:t>
      </w:r>
      <w:r w:rsidRPr="00033231">
        <w:t>intraitable Ta</w:t>
      </w:r>
      <w:r w:rsidRPr="00033231">
        <w:t>r</w:t>
      </w:r>
      <w:r w:rsidRPr="00033231">
        <w:t>tare</w:t>
      </w:r>
      <w:r w:rsidR="004F69D6">
        <w:t xml:space="preserve">, </w:t>
      </w:r>
      <w:r w:rsidRPr="00033231">
        <w:t>qui</w:t>
      </w:r>
      <w:r w:rsidR="004F69D6">
        <w:t xml:space="preserve">, </w:t>
      </w:r>
      <w:r w:rsidRPr="00033231">
        <w:t>sombre et menaçant pour les autres</w:t>
      </w:r>
      <w:r w:rsidR="004F69D6">
        <w:t xml:space="preserve">, </w:t>
      </w:r>
      <w:r w:rsidRPr="00033231">
        <w:t>montrait pour lui une singulière partialité</w:t>
      </w:r>
      <w:r w:rsidR="004F69D6">
        <w:t xml:space="preserve"> ; </w:t>
      </w:r>
      <w:r w:rsidRPr="00033231">
        <w:t>partialité si marquée</w:t>
      </w:r>
      <w:r w:rsidR="004F69D6">
        <w:t xml:space="preserve">, </w:t>
      </w:r>
      <w:r w:rsidRPr="00033231">
        <w:t>que quelquefois</w:t>
      </w:r>
      <w:r w:rsidR="004F69D6">
        <w:t xml:space="preserve">, </w:t>
      </w:r>
      <w:r w:rsidRPr="00033231">
        <w:t>lorsque Moore</w:t>
      </w:r>
      <w:r w:rsidR="004F69D6">
        <w:t xml:space="preserve">, </w:t>
      </w:r>
      <w:r w:rsidRPr="00033231">
        <w:t>appelé pour le repas</w:t>
      </w:r>
      <w:r w:rsidR="004F69D6">
        <w:t xml:space="preserve">, </w:t>
      </w:r>
      <w:r w:rsidRPr="00033231">
        <w:t>entrait dans la salle à manger et s</w:t>
      </w:r>
      <w:r w:rsidR="004F69D6">
        <w:t>’</w:t>
      </w:r>
      <w:r w:rsidRPr="00033231">
        <w:t>asseyait sans que l</w:t>
      </w:r>
      <w:r w:rsidR="004F69D6">
        <w:t>’</w:t>
      </w:r>
      <w:r w:rsidRPr="00033231">
        <w:t>on fît attention à lui</w:t>
      </w:r>
      <w:r w:rsidR="004F69D6">
        <w:t xml:space="preserve">, </w:t>
      </w:r>
      <w:r w:rsidRPr="00033231">
        <w:t xml:space="preserve">Tartare se levait de sa place aux pieds de </w:t>
      </w:r>
      <w:r w:rsidRPr="00033231">
        <w:lastRenderedPageBreak/>
        <w:t>Shirley et allait se mettre auprès du taciturne précepteur</w:t>
      </w:r>
      <w:r w:rsidR="004F69D6">
        <w:t xml:space="preserve">. </w:t>
      </w:r>
      <w:r w:rsidRPr="00033231">
        <w:t>Une fois</w:t>
      </w:r>
      <w:r w:rsidR="004F69D6">
        <w:t xml:space="preserve">, </w:t>
      </w:r>
      <w:r w:rsidRPr="00033231">
        <w:t>seulement une fois</w:t>
      </w:r>
      <w:r w:rsidR="004F69D6">
        <w:t xml:space="preserve">, </w:t>
      </w:r>
      <w:r w:rsidRPr="00033231">
        <w:t>elle r</w:t>
      </w:r>
      <w:r w:rsidRPr="00033231">
        <w:t>e</w:t>
      </w:r>
      <w:r w:rsidRPr="00033231">
        <w:t>marqua la désertion</w:t>
      </w:r>
      <w:r w:rsidR="004F69D6">
        <w:t xml:space="preserve">, </w:t>
      </w:r>
      <w:r w:rsidRPr="00033231">
        <w:t>et étendant la main</w:t>
      </w:r>
      <w:r w:rsidR="004F69D6">
        <w:t xml:space="preserve">, </w:t>
      </w:r>
      <w:r w:rsidRPr="00033231">
        <w:t>elle chercha par de douces paroles à le faire revenir</w:t>
      </w:r>
      <w:r w:rsidR="004F69D6">
        <w:t xml:space="preserve">. </w:t>
      </w:r>
      <w:r w:rsidRPr="00033231">
        <w:t>Tartare regarda d</w:t>
      </w:r>
      <w:r w:rsidR="004F69D6">
        <w:t>’</w:t>
      </w:r>
      <w:r w:rsidRPr="00033231">
        <w:t>un air so</w:t>
      </w:r>
      <w:r w:rsidRPr="00033231">
        <w:t>u</w:t>
      </w:r>
      <w:r w:rsidRPr="00033231">
        <w:t>mis</w:t>
      </w:r>
      <w:r w:rsidR="004F69D6">
        <w:t xml:space="preserve">, </w:t>
      </w:r>
      <w:r w:rsidRPr="00033231">
        <w:t>et poussa un gémissement selon son habitude</w:t>
      </w:r>
      <w:r w:rsidR="004F69D6">
        <w:t xml:space="preserve">, </w:t>
      </w:r>
      <w:r w:rsidRPr="00033231">
        <w:t>mais n</w:t>
      </w:r>
      <w:r w:rsidR="004F69D6">
        <w:t>’</w:t>
      </w:r>
      <w:r w:rsidRPr="00033231">
        <w:t>obéit point à l</w:t>
      </w:r>
      <w:r w:rsidR="004F69D6">
        <w:t>’</w:t>
      </w:r>
      <w:r w:rsidRPr="00033231">
        <w:t>invitation</w:t>
      </w:r>
      <w:r w:rsidR="004F69D6">
        <w:t xml:space="preserve">, </w:t>
      </w:r>
      <w:r w:rsidRPr="00033231">
        <w:t>et s</w:t>
      </w:r>
      <w:r w:rsidR="004F69D6">
        <w:t>’</w:t>
      </w:r>
      <w:r w:rsidRPr="00033231">
        <w:t>assit froidement sur ses hanches à côté de Moore</w:t>
      </w:r>
      <w:r w:rsidR="004F69D6">
        <w:t xml:space="preserve">. </w:t>
      </w:r>
      <w:r w:rsidRPr="00033231">
        <w:t>Ce gentleman attira la grosse tête au museau noir sur son genou</w:t>
      </w:r>
      <w:r w:rsidR="004F69D6">
        <w:t xml:space="preserve">, </w:t>
      </w:r>
      <w:r w:rsidRPr="00033231">
        <w:t>la caressa doucement et se sourit intérieurement à lui-même</w:t>
      </w:r>
      <w:r w:rsidR="004F69D6">
        <w:t>.</w:t>
      </w:r>
    </w:p>
    <w:p w14:paraId="75858C75" w14:textId="77777777" w:rsidR="004F69D6" w:rsidRDefault="00000000" w:rsidP="0021796F">
      <w:r w:rsidRPr="00033231">
        <w:t>Un subtil observateur aurait pu remarquer</w:t>
      </w:r>
      <w:r w:rsidR="004F69D6">
        <w:t xml:space="preserve">, </w:t>
      </w:r>
      <w:r w:rsidRPr="00033231">
        <w:t>dans le cours de la même soirée</w:t>
      </w:r>
      <w:r w:rsidR="004F69D6">
        <w:t xml:space="preserve">, </w:t>
      </w:r>
      <w:r w:rsidRPr="00033231">
        <w:t>que</w:t>
      </w:r>
      <w:r w:rsidR="004F69D6">
        <w:t xml:space="preserve">, </w:t>
      </w:r>
      <w:r w:rsidRPr="00033231">
        <w:t>lorsque Tartare eut fait acte d</w:t>
      </w:r>
      <w:r w:rsidR="004F69D6">
        <w:t>’</w:t>
      </w:r>
      <w:r w:rsidRPr="00033231">
        <w:t>allégeance envers Shirley et se fut couché de nouveau auprès du tabouret sur lequel reposaient ses pieds</w:t>
      </w:r>
      <w:r w:rsidR="004F69D6">
        <w:t xml:space="preserve">, </w:t>
      </w:r>
      <w:r w:rsidRPr="00033231">
        <w:t>l</w:t>
      </w:r>
      <w:r w:rsidR="004F69D6">
        <w:t>’</w:t>
      </w:r>
      <w:r w:rsidRPr="00033231">
        <w:t>audacieux préce</w:t>
      </w:r>
      <w:r w:rsidRPr="00033231">
        <w:t>p</w:t>
      </w:r>
      <w:r w:rsidRPr="00033231">
        <w:t>teur</w:t>
      </w:r>
      <w:r w:rsidR="004F69D6">
        <w:t xml:space="preserve">, </w:t>
      </w:r>
      <w:r w:rsidRPr="00033231">
        <w:t>par un mot et un geste</w:t>
      </w:r>
      <w:r w:rsidR="004F69D6">
        <w:t xml:space="preserve">, </w:t>
      </w:r>
      <w:r w:rsidRPr="00033231">
        <w:t>le fascina encore</w:t>
      </w:r>
      <w:r w:rsidR="004F69D6">
        <w:t xml:space="preserve">. </w:t>
      </w:r>
      <w:r w:rsidRPr="00033231">
        <w:t>Il redressa ses oreilles au mot</w:t>
      </w:r>
      <w:r w:rsidR="004F69D6">
        <w:t xml:space="preserve"> ; </w:t>
      </w:r>
      <w:r w:rsidRPr="00033231">
        <w:t>il se leva au geste</w:t>
      </w:r>
      <w:r w:rsidR="004F69D6">
        <w:t xml:space="preserve">, </w:t>
      </w:r>
      <w:r w:rsidRPr="00033231">
        <w:t>et vint</w:t>
      </w:r>
      <w:r w:rsidR="004F69D6">
        <w:t xml:space="preserve">, </w:t>
      </w:r>
      <w:r w:rsidRPr="00033231">
        <w:t>la tête tendrement baissée</w:t>
      </w:r>
      <w:r w:rsidR="004F69D6">
        <w:t xml:space="preserve">, </w:t>
      </w:r>
      <w:r w:rsidRPr="00033231">
        <w:t>recevoir la caresse attendue</w:t>
      </w:r>
      <w:r w:rsidR="004F69D6">
        <w:t xml:space="preserve">. </w:t>
      </w:r>
      <w:r w:rsidRPr="00033231">
        <w:t>Cette caresse donnée</w:t>
      </w:r>
      <w:r w:rsidR="004F69D6">
        <w:t xml:space="preserve">, </w:t>
      </w:r>
      <w:r w:rsidRPr="00033231">
        <w:t>le même sourire significatif rida le visage calme de Moore</w:t>
      </w:r>
      <w:r w:rsidR="004F69D6">
        <w:t>.</w:t>
      </w:r>
    </w:p>
    <w:p w14:paraId="527787D5" w14:textId="65FB51FF" w:rsidR="00000000" w:rsidRPr="00033231" w:rsidRDefault="004F69D6" w:rsidP="0021796F">
      <w:r>
        <w:t>« </w:t>
      </w:r>
      <w:r w:rsidR="00000000" w:rsidRPr="00033231">
        <w:t>Shirley</w:t>
      </w:r>
      <w:r>
        <w:t xml:space="preserve">, </w:t>
      </w:r>
      <w:r w:rsidR="00000000" w:rsidRPr="00033231">
        <w:t>dit Caroline</w:t>
      </w:r>
      <w:r>
        <w:t xml:space="preserve">, </w:t>
      </w:r>
      <w:r w:rsidR="00000000" w:rsidRPr="00033231">
        <w:t>un jour qu</w:t>
      </w:r>
      <w:r>
        <w:t>’</w:t>
      </w:r>
      <w:r w:rsidR="00000000" w:rsidRPr="00033231">
        <w:t>elles se trouvaient seules assises dans le pavillon d</w:t>
      </w:r>
      <w:r>
        <w:t>’</w:t>
      </w:r>
      <w:r w:rsidR="00000000" w:rsidRPr="00033231">
        <w:t>été</w:t>
      </w:r>
      <w:r>
        <w:t xml:space="preserve">, </w:t>
      </w:r>
      <w:r w:rsidR="00000000" w:rsidRPr="00033231">
        <w:t xml:space="preserve">saviez-vous que mon cousin Louis fut précepteur dans la famille de votre oncle avant que les </w:t>
      </w:r>
      <w:proofErr w:type="spellStart"/>
      <w:r w:rsidR="00000000" w:rsidRPr="00033231">
        <w:t>Sympson</w:t>
      </w:r>
      <w:proofErr w:type="spellEnd"/>
      <w:r w:rsidR="00000000" w:rsidRPr="00033231">
        <w:t xml:space="preserve"> vinssent ici</w:t>
      </w:r>
      <w:r>
        <w:t> ? »</w:t>
      </w:r>
    </w:p>
    <w:p w14:paraId="504FDDF2" w14:textId="77777777" w:rsidR="004F69D6" w:rsidRDefault="00000000" w:rsidP="0021796F">
      <w:r w:rsidRPr="00033231">
        <w:t>La réponse de Shirley ne fut pas aussi prompte qu</w:t>
      </w:r>
      <w:r w:rsidR="004F69D6">
        <w:t>’</w:t>
      </w:r>
      <w:r w:rsidRPr="00033231">
        <w:t>à l</w:t>
      </w:r>
      <w:r w:rsidR="004F69D6">
        <w:t>’</w:t>
      </w:r>
      <w:r w:rsidRPr="00033231">
        <w:t>ordinaire</w:t>
      </w:r>
      <w:r w:rsidR="004F69D6">
        <w:t xml:space="preserve"> ; </w:t>
      </w:r>
      <w:r w:rsidRPr="00033231">
        <w:t>à la fin cependant elle répondit</w:t>
      </w:r>
      <w:r w:rsidR="004F69D6">
        <w:t> :</w:t>
      </w:r>
    </w:p>
    <w:p w14:paraId="2E40EAE2" w14:textId="77777777" w:rsidR="004F69D6" w:rsidRDefault="004F69D6" w:rsidP="0021796F">
      <w:r>
        <w:t>« </w:t>
      </w:r>
      <w:r w:rsidR="00000000" w:rsidRPr="00033231">
        <w:t>Oui</w:t>
      </w:r>
      <w:r>
        <w:t xml:space="preserve">, </w:t>
      </w:r>
      <w:r w:rsidR="00000000" w:rsidRPr="00033231">
        <w:t>certainement</w:t>
      </w:r>
      <w:r>
        <w:t xml:space="preserve">, </w:t>
      </w:r>
      <w:r w:rsidR="00000000" w:rsidRPr="00033231">
        <w:t>je le savais bien</w:t>
      </w:r>
      <w:r>
        <w:t>.</w:t>
      </w:r>
    </w:p>
    <w:p w14:paraId="39A936CA" w14:textId="77777777" w:rsidR="004F69D6" w:rsidRDefault="004F69D6" w:rsidP="0021796F">
      <w:r>
        <w:t>— </w:t>
      </w:r>
      <w:r w:rsidR="00000000" w:rsidRPr="00033231">
        <w:t>Je pensais que vous deviez connaître cette circonstance</w:t>
      </w:r>
      <w:r>
        <w:t>.</w:t>
      </w:r>
    </w:p>
    <w:p w14:paraId="5D04A606" w14:textId="77777777" w:rsidR="004F69D6" w:rsidRDefault="004F69D6" w:rsidP="0021796F">
      <w:r>
        <w:t>— </w:t>
      </w:r>
      <w:r w:rsidR="00000000" w:rsidRPr="00033231">
        <w:t>Eh bien</w:t>
      </w:r>
      <w:r>
        <w:t xml:space="preserve"> ! </w:t>
      </w:r>
      <w:r w:rsidR="00000000" w:rsidRPr="00033231">
        <w:t>quoi</w:t>
      </w:r>
      <w:r>
        <w:t xml:space="preserve">, </w:t>
      </w:r>
      <w:r w:rsidR="00000000" w:rsidRPr="00033231">
        <w:t>alors</w:t>
      </w:r>
      <w:r>
        <w:t> ?</w:t>
      </w:r>
    </w:p>
    <w:p w14:paraId="4DC5E4B3" w14:textId="77777777" w:rsidR="004F69D6" w:rsidRDefault="004F69D6" w:rsidP="0021796F">
      <w:r>
        <w:t>— </w:t>
      </w:r>
      <w:r w:rsidR="00000000" w:rsidRPr="00033231">
        <w:t>Je m</w:t>
      </w:r>
      <w:r>
        <w:t>’</w:t>
      </w:r>
      <w:r w:rsidR="00000000" w:rsidRPr="00033231">
        <w:t>étonne que vous ne m</w:t>
      </w:r>
      <w:r>
        <w:t>’</w:t>
      </w:r>
      <w:r w:rsidR="00000000" w:rsidRPr="00033231">
        <w:t>en ayez jamais fait mention</w:t>
      </w:r>
      <w:r>
        <w:t>.</w:t>
      </w:r>
    </w:p>
    <w:p w14:paraId="225AB03E" w14:textId="77777777" w:rsidR="004F69D6" w:rsidRDefault="004F69D6" w:rsidP="0021796F">
      <w:r>
        <w:t>— </w:t>
      </w:r>
      <w:r w:rsidR="00000000" w:rsidRPr="00033231">
        <w:t>Pourquoi cela vous étonne-t-il</w:t>
      </w:r>
      <w:r>
        <w:t> ?</w:t>
      </w:r>
    </w:p>
    <w:p w14:paraId="7848E977" w14:textId="77777777" w:rsidR="004F69D6" w:rsidRDefault="004F69D6" w:rsidP="0021796F">
      <w:r>
        <w:lastRenderedPageBreak/>
        <w:t>— </w:t>
      </w:r>
      <w:r w:rsidR="00000000" w:rsidRPr="00033231">
        <w:t>Cela me semble singulier</w:t>
      </w:r>
      <w:r>
        <w:t xml:space="preserve">. </w:t>
      </w:r>
      <w:r w:rsidR="00000000" w:rsidRPr="00033231">
        <w:t>Je ne puis m</w:t>
      </w:r>
      <w:r>
        <w:t>’</w:t>
      </w:r>
      <w:r w:rsidR="00000000" w:rsidRPr="00033231">
        <w:t>en rendre com</w:t>
      </w:r>
      <w:r w:rsidR="00000000" w:rsidRPr="00033231">
        <w:t>p</w:t>
      </w:r>
      <w:r w:rsidR="00000000" w:rsidRPr="00033231">
        <w:t>te</w:t>
      </w:r>
      <w:r>
        <w:t xml:space="preserve">. </w:t>
      </w:r>
      <w:r w:rsidR="00000000" w:rsidRPr="00033231">
        <w:t>Vous parlez beaucoup</w:t>
      </w:r>
      <w:r>
        <w:t xml:space="preserve"> ; </w:t>
      </w:r>
      <w:r w:rsidR="00000000" w:rsidRPr="00033231">
        <w:t>vous parlez librement</w:t>
      </w:r>
      <w:r>
        <w:t xml:space="preserve">. </w:t>
      </w:r>
      <w:r w:rsidR="00000000" w:rsidRPr="00033231">
        <w:t>Co</w:t>
      </w:r>
      <w:r w:rsidR="00000000" w:rsidRPr="00033231">
        <w:t>m</w:t>
      </w:r>
      <w:r w:rsidR="00000000" w:rsidRPr="00033231">
        <w:t>ment se fait-il que vous ne m</w:t>
      </w:r>
      <w:r>
        <w:t>’</w:t>
      </w:r>
      <w:r w:rsidR="00000000" w:rsidRPr="00033231">
        <w:t>ayez jamais touché un mot de cette ci</w:t>
      </w:r>
      <w:r w:rsidR="00000000" w:rsidRPr="00033231">
        <w:t>r</w:t>
      </w:r>
      <w:r w:rsidR="00000000" w:rsidRPr="00033231">
        <w:t>constance</w:t>
      </w:r>
      <w:r>
        <w:t> ?</w:t>
      </w:r>
    </w:p>
    <w:p w14:paraId="21479348" w14:textId="77777777" w:rsidR="004F69D6" w:rsidRDefault="004F69D6" w:rsidP="0021796F">
      <w:r>
        <w:t>— </w:t>
      </w:r>
      <w:r w:rsidR="00000000" w:rsidRPr="00033231">
        <w:t>Parce que cela s</w:t>
      </w:r>
      <w:r>
        <w:t>’</w:t>
      </w:r>
      <w:r w:rsidR="00000000" w:rsidRPr="00033231">
        <w:t>est trouvé ainsi</w:t>
      </w:r>
      <w:r>
        <w:t xml:space="preserve"> ; </w:t>
      </w:r>
      <w:r w:rsidR="00000000" w:rsidRPr="00033231">
        <w:t>et Shirley se mit à rire</w:t>
      </w:r>
      <w:r>
        <w:t>.</w:t>
      </w:r>
    </w:p>
    <w:p w14:paraId="19CBD4C9" w14:textId="77777777" w:rsidR="004F69D6" w:rsidRDefault="004F69D6" w:rsidP="0021796F">
      <w:r>
        <w:t>— </w:t>
      </w:r>
      <w:r w:rsidR="00000000" w:rsidRPr="00033231">
        <w:t>Vous êtes une singulière créature</w:t>
      </w:r>
      <w:r>
        <w:t xml:space="preserve">, </w:t>
      </w:r>
      <w:r w:rsidR="00000000" w:rsidRPr="00033231">
        <w:t>continua son amie</w:t>
      </w:r>
      <w:r>
        <w:t xml:space="preserve">. </w:t>
      </w:r>
      <w:r w:rsidR="00000000" w:rsidRPr="00033231">
        <w:t>Je croyais bien vous connaître</w:t>
      </w:r>
      <w:r>
        <w:t xml:space="preserve"> ; </w:t>
      </w:r>
      <w:r w:rsidR="00000000" w:rsidRPr="00033231">
        <w:t>je commence à m</w:t>
      </w:r>
      <w:r>
        <w:t>’</w:t>
      </w:r>
      <w:r w:rsidR="00000000" w:rsidRPr="00033231">
        <w:t>apercevoir que j</w:t>
      </w:r>
      <w:r>
        <w:t>’</w:t>
      </w:r>
      <w:r w:rsidR="00000000" w:rsidRPr="00033231">
        <w:t>étais dans l</w:t>
      </w:r>
      <w:r>
        <w:t>’</w:t>
      </w:r>
      <w:r w:rsidR="00000000" w:rsidRPr="00033231">
        <w:t>erreur</w:t>
      </w:r>
      <w:r>
        <w:t xml:space="preserve">. </w:t>
      </w:r>
      <w:r w:rsidR="00000000" w:rsidRPr="00033231">
        <w:t xml:space="preserve">Vous avez été muette comme la tombe à propos de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 </w:t>
      </w:r>
      <w:r w:rsidR="00000000" w:rsidRPr="00033231">
        <w:t>et maintenant voici encore un autre secret</w:t>
      </w:r>
      <w:r>
        <w:t xml:space="preserve">. </w:t>
      </w:r>
      <w:r w:rsidR="00000000" w:rsidRPr="00033231">
        <w:t>Mais pourquoi vous avez fait de ceci un secret</w:t>
      </w:r>
      <w:r>
        <w:t xml:space="preserve">, </w:t>
      </w:r>
      <w:r w:rsidR="00000000" w:rsidRPr="00033231">
        <w:t>c</w:t>
      </w:r>
      <w:r>
        <w:t>’</w:t>
      </w:r>
      <w:r w:rsidR="00000000" w:rsidRPr="00033231">
        <w:t>est là qu</w:t>
      </w:r>
      <w:r>
        <w:t>’</w:t>
      </w:r>
      <w:r w:rsidR="00000000" w:rsidRPr="00033231">
        <w:t>est pour moi le mystère</w:t>
      </w:r>
      <w:r>
        <w:t>.</w:t>
      </w:r>
    </w:p>
    <w:p w14:paraId="415E4A28" w14:textId="77777777" w:rsidR="004F69D6" w:rsidRDefault="004F69D6" w:rsidP="0021796F">
      <w:r>
        <w:t>— </w:t>
      </w:r>
      <w:r w:rsidR="00000000" w:rsidRPr="00033231">
        <w:t>Je n</w:t>
      </w:r>
      <w:r>
        <w:t>’</w:t>
      </w:r>
      <w:r w:rsidR="00000000" w:rsidRPr="00033231">
        <w:t>ai jamais fait de cela un secret</w:t>
      </w:r>
      <w:r>
        <w:t xml:space="preserve"> ; </w:t>
      </w:r>
      <w:r w:rsidR="00000000" w:rsidRPr="00033231">
        <w:t>je n</w:t>
      </w:r>
      <w:r>
        <w:t>’</w:t>
      </w:r>
      <w:r w:rsidR="00000000" w:rsidRPr="00033231">
        <w:t>avais aucune raison pour agir ainsi</w:t>
      </w:r>
      <w:r>
        <w:t xml:space="preserve">. </w:t>
      </w:r>
      <w:r w:rsidR="00000000" w:rsidRPr="00033231">
        <w:t>Si vous m</w:t>
      </w:r>
      <w:r>
        <w:t>’</w:t>
      </w:r>
      <w:r w:rsidR="00000000" w:rsidRPr="00033231">
        <w:t>eussiez demandé quel était le précepteur de Henry</w:t>
      </w:r>
      <w:r>
        <w:t xml:space="preserve">, </w:t>
      </w:r>
      <w:r w:rsidR="00000000" w:rsidRPr="00033231">
        <w:t>je vous l</w:t>
      </w:r>
      <w:r>
        <w:t>’</w:t>
      </w:r>
      <w:r w:rsidR="00000000" w:rsidRPr="00033231">
        <w:t>aurais dit</w:t>
      </w:r>
      <w:r>
        <w:t xml:space="preserve"> ; </w:t>
      </w:r>
      <w:r w:rsidR="00000000" w:rsidRPr="00033231">
        <w:t>d</w:t>
      </w:r>
      <w:r>
        <w:t>’</w:t>
      </w:r>
      <w:r w:rsidR="00000000" w:rsidRPr="00033231">
        <w:t>ailleurs</w:t>
      </w:r>
      <w:r>
        <w:t xml:space="preserve">, </w:t>
      </w:r>
      <w:r w:rsidR="00000000" w:rsidRPr="00033231">
        <w:t>je pensais que vous le saviez</w:t>
      </w:r>
      <w:r>
        <w:t>.</w:t>
      </w:r>
    </w:p>
    <w:p w14:paraId="63123BA8" w14:textId="77777777" w:rsidR="004F69D6" w:rsidRDefault="004F69D6" w:rsidP="0021796F">
      <w:r>
        <w:t>— </w:t>
      </w:r>
      <w:r w:rsidR="00000000" w:rsidRPr="00033231">
        <w:t>Il n</w:t>
      </w:r>
      <w:r>
        <w:t>’</w:t>
      </w:r>
      <w:r w:rsidR="00000000" w:rsidRPr="00033231">
        <w:t>y a pas qu</w:t>
      </w:r>
      <w:r>
        <w:t>’</w:t>
      </w:r>
      <w:r w:rsidR="00000000" w:rsidRPr="00033231">
        <w:t>une chose qui m</w:t>
      </w:r>
      <w:r>
        <w:t>’</w:t>
      </w:r>
      <w:r w:rsidR="00000000" w:rsidRPr="00033231">
        <w:t>étonne en ceci</w:t>
      </w:r>
      <w:r>
        <w:t xml:space="preserve">. </w:t>
      </w:r>
      <w:r w:rsidR="00000000" w:rsidRPr="00033231">
        <w:t>Vous n</w:t>
      </w:r>
      <w:r>
        <w:t>’</w:t>
      </w:r>
      <w:r w:rsidR="00000000" w:rsidRPr="00033231">
        <w:t>aimez pas le pauvre Louis</w:t>
      </w:r>
      <w:r>
        <w:t xml:space="preserve"> ; </w:t>
      </w:r>
      <w:r w:rsidR="00000000" w:rsidRPr="00033231">
        <w:t>pourquoi</w:t>
      </w:r>
      <w:r>
        <w:t xml:space="preserve"> ? </w:t>
      </w:r>
      <w:r w:rsidR="00000000" w:rsidRPr="00033231">
        <w:t xml:space="preserve">Est-ce à cause de sa position que vous regardez peut-être comme </w:t>
      </w:r>
      <w:r w:rsidR="00000000" w:rsidRPr="00033231">
        <w:rPr>
          <w:i/>
          <w:iCs/>
        </w:rPr>
        <w:t>servile</w:t>
      </w:r>
      <w:r>
        <w:rPr>
          <w:i/>
          <w:iCs/>
        </w:rPr>
        <w:t xml:space="preserve"> ? </w:t>
      </w:r>
      <w:r w:rsidR="00000000" w:rsidRPr="00033231">
        <w:t>Désir</w:t>
      </w:r>
      <w:r w:rsidR="00000000" w:rsidRPr="00033231">
        <w:t>e</w:t>
      </w:r>
      <w:r w:rsidR="00000000" w:rsidRPr="00033231">
        <w:t>riez-vous que le frère de Robert occupât une place plus élevée</w:t>
      </w:r>
      <w:r>
        <w:t> ?</w:t>
      </w:r>
    </w:p>
    <w:p w14:paraId="62120E8D" w14:textId="77777777" w:rsidR="004F69D6" w:rsidRDefault="004F69D6" w:rsidP="0021796F">
      <w:r>
        <w:t>— </w:t>
      </w:r>
      <w:r w:rsidR="00000000" w:rsidRPr="00033231">
        <w:t>Le frère de Robert</w:t>
      </w:r>
      <w:r>
        <w:t xml:space="preserve">, </w:t>
      </w:r>
      <w:r w:rsidR="00000000" w:rsidRPr="00033231">
        <w:t>vraiment</w:t>
      </w:r>
      <w:r>
        <w:t xml:space="preserve"> ! </w:t>
      </w:r>
      <w:r w:rsidR="00000000" w:rsidRPr="00033231">
        <w:t>s</w:t>
      </w:r>
      <w:r>
        <w:t>’</w:t>
      </w:r>
      <w:r w:rsidR="00000000" w:rsidRPr="00033231">
        <w:t>écria Shirley d</w:t>
      </w:r>
      <w:r>
        <w:t>’</w:t>
      </w:r>
      <w:r w:rsidR="00000000" w:rsidRPr="00033231">
        <w:t>un ton qui ressemblait au mépris</w:t>
      </w:r>
      <w:r>
        <w:t xml:space="preserve"> ; </w:t>
      </w:r>
      <w:r w:rsidR="00000000" w:rsidRPr="00033231">
        <w:t>et</w:t>
      </w:r>
      <w:r>
        <w:t xml:space="preserve">, </w:t>
      </w:r>
      <w:r w:rsidR="00000000" w:rsidRPr="00033231">
        <w:t>par un mouvement d</w:t>
      </w:r>
      <w:r>
        <w:t>’</w:t>
      </w:r>
      <w:r w:rsidR="00000000" w:rsidRPr="00033231">
        <w:t>orgueilleuse impatience</w:t>
      </w:r>
      <w:r>
        <w:t xml:space="preserve">, </w:t>
      </w:r>
      <w:r w:rsidR="00000000" w:rsidRPr="00033231">
        <w:t>elle arracha une rose d</w:t>
      </w:r>
      <w:r>
        <w:t>’</w:t>
      </w:r>
      <w:r w:rsidR="00000000" w:rsidRPr="00033231">
        <w:t>une branche qui s</w:t>
      </w:r>
      <w:r>
        <w:t>’</w:t>
      </w:r>
      <w:r w:rsidR="00000000" w:rsidRPr="00033231">
        <w:t>avançait à travers la fenêtre ouverte</w:t>
      </w:r>
      <w:r>
        <w:t>.</w:t>
      </w:r>
    </w:p>
    <w:p w14:paraId="4A9668AE" w14:textId="77777777" w:rsidR="004F69D6" w:rsidRDefault="004F69D6" w:rsidP="0021796F">
      <w:r>
        <w:t>— </w:t>
      </w:r>
      <w:r w:rsidR="00000000" w:rsidRPr="00033231">
        <w:t>Oui</w:t>
      </w:r>
      <w:r>
        <w:t xml:space="preserve">, </w:t>
      </w:r>
      <w:r w:rsidR="00000000" w:rsidRPr="00033231">
        <w:t>répéta Caroline avec une douce fermeté</w:t>
      </w:r>
      <w:r>
        <w:t xml:space="preserve">, </w:t>
      </w:r>
      <w:r w:rsidR="00000000" w:rsidRPr="00033231">
        <w:t>le frère de Robert</w:t>
      </w:r>
      <w:r>
        <w:t xml:space="preserve">. </w:t>
      </w:r>
      <w:r w:rsidR="00000000" w:rsidRPr="00033231">
        <w:t xml:space="preserve">Il est ainsi étroitement rattaché à Gérard Moore de </w:t>
      </w:r>
      <w:proofErr w:type="spellStart"/>
      <w:r w:rsidR="00000000" w:rsidRPr="00033231">
        <w:t>Ho</w:t>
      </w:r>
      <w:r w:rsidR="00000000" w:rsidRPr="00033231">
        <w:t>l</w:t>
      </w:r>
      <w:r w:rsidR="00000000" w:rsidRPr="00033231">
        <w:t>low</w:t>
      </w:r>
      <w:proofErr w:type="spellEnd"/>
      <w:r>
        <w:t xml:space="preserve">, </w:t>
      </w:r>
      <w:r w:rsidR="00000000" w:rsidRPr="00033231">
        <w:t>quoique la nature ne lui ait pas donné des traits si beaux ni un air si noble qu</w:t>
      </w:r>
      <w:r>
        <w:t>’</w:t>
      </w:r>
      <w:r w:rsidR="00000000" w:rsidRPr="00033231">
        <w:t>à son frère</w:t>
      </w:r>
      <w:r>
        <w:t xml:space="preserve"> ; </w:t>
      </w:r>
      <w:r w:rsidR="00000000" w:rsidRPr="00033231">
        <w:t>mais son sang est aussi pur</w:t>
      </w:r>
      <w:r>
        <w:t xml:space="preserve">, </w:t>
      </w:r>
      <w:r w:rsidR="00000000" w:rsidRPr="00033231">
        <w:t>et il serait aussi gentleman que lui</w:t>
      </w:r>
      <w:r>
        <w:t xml:space="preserve">, </w:t>
      </w:r>
      <w:r w:rsidR="00000000" w:rsidRPr="00033231">
        <w:t>s</w:t>
      </w:r>
      <w:r>
        <w:t>’</w:t>
      </w:r>
      <w:r w:rsidR="00000000" w:rsidRPr="00033231">
        <w:t>il était libre</w:t>
      </w:r>
      <w:r>
        <w:t>.</w:t>
      </w:r>
    </w:p>
    <w:p w14:paraId="71A26C81" w14:textId="77777777" w:rsidR="004F69D6" w:rsidRDefault="004F69D6" w:rsidP="0021796F">
      <w:r>
        <w:lastRenderedPageBreak/>
        <w:t>— </w:t>
      </w:r>
      <w:r w:rsidR="00000000" w:rsidRPr="00033231">
        <w:t>Sage</w:t>
      </w:r>
      <w:r>
        <w:t xml:space="preserve">, </w:t>
      </w:r>
      <w:r w:rsidR="00000000" w:rsidRPr="00033231">
        <w:t>humble</w:t>
      </w:r>
      <w:r>
        <w:t xml:space="preserve">, </w:t>
      </w:r>
      <w:r w:rsidR="00000000" w:rsidRPr="00033231">
        <w:t>pieuse Caroline</w:t>
      </w:r>
      <w:r>
        <w:t xml:space="preserve"> ! </w:t>
      </w:r>
      <w:r w:rsidR="00000000" w:rsidRPr="00033231">
        <w:t>s</w:t>
      </w:r>
      <w:r>
        <w:t>’</w:t>
      </w:r>
      <w:r w:rsidR="00000000" w:rsidRPr="00033231">
        <w:t>écria ironiquement Shirley</w:t>
      </w:r>
      <w:r>
        <w:t xml:space="preserve">. </w:t>
      </w:r>
      <w:r w:rsidR="00000000" w:rsidRPr="00033231">
        <w:t>Hommes et anges</w:t>
      </w:r>
      <w:r>
        <w:t xml:space="preserve">, </w:t>
      </w:r>
      <w:r w:rsidR="00000000" w:rsidRPr="00033231">
        <w:t>écoutez-la</w:t>
      </w:r>
      <w:r>
        <w:t xml:space="preserve">. </w:t>
      </w:r>
      <w:r w:rsidR="00000000" w:rsidRPr="00033231">
        <w:t>Nous ne devrions pas mépriser des traits communs</w:t>
      </w:r>
      <w:r>
        <w:t xml:space="preserve">, </w:t>
      </w:r>
      <w:r w:rsidR="00000000" w:rsidRPr="00033231">
        <w:t>ni une laborieuse et honnête r</w:t>
      </w:r>
      <w:r w:rsidR="00000000" w:rsidRPr="00033231">
        <w:t>é</w:t>
      </w:r>
      <w:r w:rsidR="00000000" w:rsidRPr="00033231">
        <w:t>putation</w:t>
      </w:r>
      <w:r>
        <w:t xml:space="preserve">, </w:t>
      </w:r>
      <w:r w:rsidR="00000000" w:rsidRPr="00033231">
        <w:t>n</w:t>
      </w:r>
      <w:r>
        <w:t>’</w:t>
      </w:r>
      <w:r w:rsidR="00000000" w:rsidRPr="00033231">
        <w:t>est-ce pas</w:t>
      </w:r>
      <w:r>
        <w:t xml:space="preserve"> ? </w:t>
      </w:r>
      <w:r w:rsidR="00000000" w:rsidRPr="00033231">
        <w:t>Regardez l</w:t>
      </w:r>
      <w:r>
        <w:t>’</w:t>
      </w:r>
      <w:r w:rsidR="00000000" w:rsidRPr="00033231">
        <w:t>objet de votre panégyrique</w:t>
      </w:r>
      <w:r>
        <w:t xml:space="preserve"> ; </w:t>
      </w:r>
      <w:r w:rsidR="00000000" w:rsidRPr="00033231">
        <w:t>le voilà dans le jardin</w:t>
      </w:r>
      <w:r>
        <w:t xml:space="preserve">, </w:t>
      </w:r>
      <w:r w:rsidR="00000000" w:rsidRPr="00033231">
        <w:t>continua-t-elle en désignant une ouve</w:t>
      </w:r>
      <w:r w:rsidR="00000000" w:rsidRPr="00033231">
        <w:t>r</w:t>
      </w:r>
      <w:r w:rsidR="00000000" w:rsidRPr="00033231">
        <w:t>t</w:t>
      </w:r>
      <w:r w:rsidR="00000000" w:rsidRPr="00033231">
        <w:t>u</w:t>
      </w:r>
      <w:r w:rsidR="00000000" w:rsidRPr="00033231">
        <w:t>re d</w:t>
      </w:r>
      <w:r>
        <w:t>’</w:t>
      </w:r>
      <w:r w:rsidR="00000000" w:rsidRPr="00033231">
        <w:t>un bosquet de vigne vierge</w:t>
      </w:r>
      <w:r>
        <w:t xml:space="preserve"> ; </w:t>
      </w:r>
      <w:r w:rsidR="00000000" w:rsidRPr="00033231">
        <w:t>et à travers cette ouverture on apercevait Louis Moore</w:t>
      </w:r>
      <w:r>
        <w:t xml:space="preserve">, </w:t>
      </w:r>
      <w:r w:rsidR="00000000" w:rsidRPr="00033231">
        <w:t>venant lentement le long du mur</w:t>
      </w:r>
      <w:r>
        <w:t>.</w:t>
      </w:r>
    </w:p>
    <w:p w14:paraId="5989C84B" w14:textId="58CE9106" w:rsidR="00000000" w:rsidRPr="00033231" w:rsidRDefault="004F69D6" w:rsidP="0021796F">
      <w:r>
        <w:t>— </w:t>
      </w:r>
      <w:r w:rsidR="00000000" w:rsidRPr="00033231">
        <w:t>Il n</w:t>
      </w:r>
      <w:r>
        <w:t>’</w:t>
      </w:r>
      <w:r w:rsidR="00000000" w:rsidRPr="00033231">
        <w:t>est point laid</w:t>
      </w:r>
      <w:r>
        <w:t xml:space="preserve">, </w:t>
      </w:r>
      <w:r w:rsidR="00000000" w:rsidRPr="00033231">
        <w:t>Shirley</w:t>
      </w:r>
      <w:r>
        <w:t xml:space="preserve">, </w:t>
      </w:r>
      <w:r w:rsidR="00000000" w:rsidRPr="00033231">
        <w:t>il n</w:t>
      </w:r>
      <w:r>
        <w:t>’</w:t>
      </w:r>
      <w:r w:rsidR="00000000" w:rsidRPr="00033231">
        <w:t>a point les traits ignobles</w:t>
      </w:r>
      <w:r>
        <w:t xml:space="preserve"> ; </w:t>
      </w:r>
      <w:r w:rsidR="00000000" w:rsidRPr="00033231">
        <w:t>il est triste</w:t>
      </w:r>
      <w:r>
        <w:t xml:space="preserve"> ; </w:t>
      </w:r>
      <w:r w:rsidR="00000000" w:rsidRPr="00033231">
        <w:t>le silence scelle son esprit</w:t>
      </w:r>
      <w:r>
        <w:t xml:space="preserve"> ; </w:t>
      </w:r>
      <w:r w:rsidR="00000000" w:rsidRPr="00033231">
        <w:t>mais je le crois plein d</w:t>
      </w:r>
      <w:r>
        <w:t>’</w:t>
      </w:r>
      <w:r w:rsidR="00000000" w:rsidRPr="00033231">
        <w:t>intelligence</w:t>
      </w:r>
      <w:r>
        <w:t xml:space="preserve">, </w:t>
      </w:r>
      <w:r w:rsidR="00000000" w:rsidRPr="00033231">
        <w:t>et soyez sûre que</w:t>
      </w:r>
      <w:r>
        <w:t xml:space="preserve">, </w:t>
      </w:r>
      <w:r w:rsidR="00000000" w:rsidRPr="00033231">
        <w:t>s</w:t>
      </w:r>
      <w:r>
        <w:t>’</w:t>
      </w:r>
      <w:r w:rsidR="00000000" w:rsidRPr="00033231">
        <w:t>il n</w:t>
      </w:r>
      <w:r>
        <w:t>’</w:t>
      </w:r>
      <w:r w:rsidR="00000000" w:rsidRPr="00033231">
        <w:t>y avait pas quelque chose de très-remarquable dans sa nature</w:t>
      </w:r>
      <w:r>
        <w:t>, M. </w:t>
      </w:r>
      <w:r w:rsidR="00000000" w:rsidRPr="00033231">
        <w:t>Hall n</w:t>
      </w:r>
      <w:r>
        <w:t>’</w:t>
      </w:r>
      <w:r w:rsidR="00000000" w:rsidRPr="00033231">
        <w:t>eût jamais r</w:t>
      </w:r>
      <w:r w:rsidR="00000000" w:rsidRPr="00033231">
        <w:t>e</w:t>
      </w:r>
      <w:r w:rsidR="00000000" w:rsidRPr="00033231">
        <w:t>cherché sa société comme il le fait</w:t>
      </w:r>
      <w:r>
        <w:t>. »</w:t>
      </w:r>
    </w:p>
    <w:p w14:paraId="15D5C24F" w14:textId="6316F281" w:rsidR="00000000" w:rsidRPr="00033231" w:rsidRDefault="00000000" w:rsidP="0021796F">
      <w:r w:rsidRPr="00033231">
        <w:t>Shirley rit</w:t>
      </w:r>
      <w:r w:rsidR="004F69D6">
        <w:t xml:space="preserve">, </w:t>
      </w:r>
      <w:r w:rsidRPr="00033231">
        <w:t>puis elle rit encore</w:t>
      </w:r>
      <w:r w:rsidR="004F69D6">
        <w:t xml:space="preserve">, </w:t>
      </w:r>
      <w:r w:rsidRPr="00033231">
        <w:t>chaque fois avec un ton l</w:t>
      </w:r>
      <w:r w:rsidRPr="00033231">
        <w:t>é</w:t>
      </w:r>
      <w:r w:rsidRPr="00033231">
        <w:t>gèrement sarcastique</w:t>
      </w:r>
      <w:r w:rsidR="004F69D6">
        <w:t>. « </w:t>
      </w:r>
      <w:r w:rsidRPr="00033231">
        <w:t>Bien</w:t>
      </w:r>
      <w:r w:rsidR="004F69D6">
        <w:t xml:space="preserve">, </w:t>
      </w:r>
      <w:r w:rsidRPr="00033231">
        <w:t>très-bien</w:t>
      </w:r>
      <w:r w:rsidR="004F69D6">
        <w:t xml:space="preserve">, </w:t>
      </w:r>
      <w:r w:rsidRPr="00033231">
        <w:t>dit-elle</w:t>
      </w:r>
      <w:r w:rsidR="004F69D6">
        <w:t xml:space="preserve">. </w:t>
      </w:r>
      <w:r w:rsidRPr="00033231">
        <w:t>Parce qu</w:t>
      </w:r>
      <w:r w:rsidR="004F69D6">
        <w:t>’</w:t>
      </w:r>
      <w:r w:rsidRPr="00033231">
        <w:t>il est l</w:t>
      </w:r>
      <w:r w:rsidR="004F69D6">
        <w:t>’</w:t>
      </w:r>
      <w:r w:rsidRPr="00033231">
        <w:t xml:space="preserve">ami de </w:t>
      </w:r>
      <w:r w:rsidR="004F69D6">
        <w:t>M. </w:t>
      </w:r>
      <w:r w:rsidRPr="00033231">
        <w:t>Hall et le frère de Robert Moore</w:t>
      </w:r>
      <w:r w:rsidR="004F69D6">
        <w:t xml:space="preserve">, </w:t>
      </w:r>
      <w:r w:rsidRPr="00033231">
        <w:t>nous consentirons à tolérer son existence</w:t>
      </w:r>
      <w:r w:rsidR="004F69D6">
        <w:t xml:space="preserve">, </w:t>
      </w:r>
      <w:r w:rsidRPr="00033231">
        <w:t>n</w:t>
      </w:r>
      <w:r w:rsidR="004F69D6">
        <w:t>’</w:t>
      </w:r>
      <w:r w:rsidRPr="00033231">
        <w:t>est-ce pas</w:t>
      </w:r>
      <w:r w:rsidR="004F69D6">
        <w:t xml:space="preserve">, </w:t>
      </w:r>
      <w:r w:rsidRPr="00033231">
        <w:t>Cary</w:t>
      </w:r>
      <w:r w:rsidR="004F69D6">
        <w:t xml:space="preserve"> ? </w:t>
      </w:r>
      <w:r w:rsidRPr="00033231">
        <w:t>Vous le croyez inte</w:t>
      </w:r>
      <w:r w:rsidRPr="00033231">
        <w:t>l</w:t>
      </w:r>
      <w:r w:rsidRPr="00033231">
        <w:t>ligent</w:t>
      </w:r>
      <w:r w:rsidR="004F69D6">
        <w:t xml:space="preserve">, </w:t>
      </w:r>
      <w:r w:rsidRPr="00033231">
        <w:t>n</w:t>
      </w:r>
      <w:r w:rsidR="004F69D6">
        <w:t>’</w:t>
      </w:r>
      <w:r w:rsidRPr="00033231">
        <w:t>est-ce pas</w:t>
      </w:r>
      <w:r w:rsidR="004F69D6">
        <w:t xml:space="preserve"> ? </w:t>
      </w:r>
      <w:r w:rsidRPr="00033231">
        <w:t>Non tout à fait un idiot</w:t>
      </w:r>
      <w:r w:rsidR="004F69D6">
        <w:t xml:space="preserve"> ; </w:t>
      </w:r>
      <w:r w:rsidRPr="00033231">
        <w:t>eh</w:t>
      </w:r>
      <w:r w:rsidR="004F69D6">
        <w:t xml:space="preserve"> ! </w:t>
      </w:r>
      <w:r w:rsidRPr="00033231">
        <w:t>il a quelque chose de remarquable dans sa nature</w:t>
      </w:r>
      <w:r w:rsidR="004F69D6">
        <w:t xml:space="preserve"> ; </w:t>
      </w:r>
      <w:r w:rsidRPr="00033231">
        <w:t>c</w:t>
      </w:r>
      <w:r w:rsidR="004F69D6">
        <w:t>’</w:t>
      </w:r>
      <w:r w:rsidRPr="00033231">
        <w:t>est-à-dire que ce n</w:t>
      </w:r>
      <w:r w:rsidR="004F69D6">
        <w:t>’</w:t>
      </w:r>
      <w:r w:rsidRPr="00033231">
        <w:t>est pas tout à fait un rustre</w:t>
      </w:r>
      <w:r w:rsidR="004F69D6">
        <w:t xml:space="preserve">. </w:t>
      </w:r>
      <w:r w:rsidRPr="00033231">
        <w:t>Bien</w:t>
      </w:r>
      <w:r w:rsidR="004F69D6">
        <w:t xml:space="preserve"> ! </w:t>
      </w:r>
      <w:r w:rsidRPr="00033231">
        <w:t>vos représentations ont de l</w:t>
      </w:r>
      <w:r w:rsidR="004F69D6">
        <w:t>’</w:t>
      </w:r>
      <w:r w:rsidRPr="00033231">
        <w:t>influence sur moi</w:t>
      </w:r>
      <w:r w:rsidR="004F69D6">
        <w:t xml:space="preserve"> ; </w:t>
      </w:r>
      <w:r w:rsidRPr="00033231">
        <w:t>et</w:t>
      </w:r>
      <w:r w:rsidR="004F69D6">
        <w:t xml:space="preserve">, </w:t>
      </w:r>
      <w:r w:rsidRPr="00033231">
        <w:t>pour vous le prouver</w:t>
      </w:r>
      <w:r w:rsidR="004F69D6">
        <w:t xml:space="preserve">, </w:t>
      </w:r>
      <w:r w:rsidRPr="00033231">
        <w:t>s</w:t>
      </w:r>
      <w:r w:rsidR="004F69D6">
        <w:t>’</w:t>
      </w:r>
      <w:r w:rsidRPr="00033231">
        <w:t>il vient de ce c</w:t>
      </w:r>
      <w:r w:rsidRPr="00033231">
        <w:t>ô</w:t>
      </w:r>
      <w:r w:rsidRPr="00033231">
        <w:t>té</w:t>
      </w:r>
      <w:r w:rsidR="004F69D6">
        <w:t xml:space="preserve">, </w:t>
      </w:r>
      <w:r w:rsidRPr="00033231">
        <w:t>je veux lui adresser la parole</w:t>
      </w:r>
      <w:r w:rsidR="004F69D6">
        <w:t>. »</w:t>
      </w:r>
    </w:p>
    <w:p w14:paraId="7816B1D9" w14:textId="77777777" w:rsidR="004F69D6" w:rsidRDefault="00000000" w:rsidP="0021796F">
      <w:r w:rsidRPr="00033231">
        <w:t>Il s</w:t>
      </w:r>
      <w:r w:rsidR="004F69D6">
        <w:t>’</w:t>
      </w:r>
      <w:r w:rsidRPr="00033231">
        <w:t>approcha du pavillon</w:t>
      </w:r>
      <w:r w:rsidR="004F69D6">
        <w:t xml:space="preserve"> ; </w:t>
      </w:r>
      <w:r w:rsidRPr="00033231">
        <w:t>ne s</w:t>
      </w:r>
      <w:r w:rsidR="004F69D6">
        <w:t>’</w:t>
      </w:r>
      <w:r w:rsidRPr="00033231">
        <w:t>apercevant pas qu</w:t>
      </w:r>
      <w:r w:rsidR="004F69D6">
        <w:t>’</w:t>
      </w:r>
      <w:r w:rsidRPr="00033231">
        <w:t>il fût o</w:t>
      </w:r>
      <w:r w:rsidRPr="00033231">
        <w:t>c</w:t>
      </w:r>
      <w:r w:rsidRPr="00033231">
        <w:t>cupé</w:t>
      </w:r>
      <w:r w:rsidR="004F69D6">
        <w:t xml:space="preserve">, </w:t>
      </w:r>
      <w:r w:rsidRPr="00033231">
        <w:t>il s</w:t>
      </w:r>
      <w:r w:rsidR="004F69D6">
        <w:t>’</w:t>
      </w:r>
      <w:r w:rsidRPr="00033231">
        <w:t>assit sur le seuil</w:t>
      </w:r>
      <w:r w:rsidR="004F69D6">
        <w:t xml:space="preserve">. </w:t>
      </w:r>
      <w:r w:rsidRPr="00033231">
        <w:t>Tartare</w:t>
      </w:r>
      <w:r w:rsidR="004F69D6">
        <w:t xml:space="preserve">, </w:t>
      </w:r>
      <w:r w:rsidRPr="00033231">
        <w:t>devenu son compagnon hab</w:t>
      </w:r>
      <w:r w:rsidRPr="00033231">
        <w:t>i</w:t>
      </w:r>
      <w:r w:rsidRPr="00033231">
        <w:t>tuel</w:t>
      </w:r>
      <w:r w:rsidR="004F69D6">
        <w:t xml:space="preserve">, </w:t>
      </w:r>
      <w:r w:rsidRPr="00033231">
        <w:t>l</w:t>
      </w:r>
      <w:r w:rsidR="004F69D6">
        <w:t>’</w:t>
      </w:r>
      <w:r w:rsidRPr="00033231">
        <w:t>avait suivi et s</w:t>
      </w:r>
      <w:r w:rsidR="004F69D6">
        <w:t>’</w:t>
      </w:r>
      <w:r w:rsidRPr="00033231">
        <w:t>était couché en travers devant ses pieds</w:t>
      </w:r>
      <w:r w:rsidR="004F69D6">
        <w:t>.</w:t>
      </w:r>
    </w:p>
    <w:p w14:paraId="4DF89C72" w14:textId="7F298D17" w:rsidR="00000000" w:rsidRPr="00033231" w:rsidRDefault="004F69D6" w:rsidP="0021796F">
      <w:r>
        <w:t>« </w:t>
      </w:r>
      <w:r w:rsidR="00000000" w:rsidRPr="00033231">
        <w:t>Mon vieux compagnon</w:t>
      </w:r>
      <w:r>
        <w:t xml:space="preserve"> ! </w:t>
      </w:r>
      <w:r w:rsidR="00000000" w:rsidRPr="00033231">
        <w:t>dit Louis en caressant son oreille basanée ou plutôt les restes mutilés de cet organe</w:t>
      </w:r>
      <w:r>
        <w:t xml:space="preserve">, </w:t>
      </w:r>
      <w:r w:rsidR="00000000" w:rsidRPr="00033231">
        <w:t>déchiré et d</w:t>
      </w:r>
      <w:r w:rsidR="00000000" w:rsidRPr="00033231">
        <w:t>é</w:t>
      </w:r>
      <w:r w:rsidR="00000000" w:rsidRPr="00033231">
        <w:t>chiqueté dans cent batailles</w:t>
      </w:r>
      <w:r>
        <w:t xml:space="preserve">, </w:t>
      </w:r>
      <w:r w:rsidR="00000000" w:rsidRPr="00033231">
        <w:t>le soleil d</w:t>
      </w:r>
      <w:r>
        <w:t>’</w:t>
      </w:r>
      <w:r w:rsidR="00000000" w:rsidRPr="00033231">
        <w:t xml:space="preserve">automne brille aussi bien sur nous que sur les plus beaux et les plus </w:t>
      </w:r>
      <w:r w:rsidR="00000000" w:rsidRPr="00033231">
        <w:lastRenderedPageBreak/>
        <w:t>riches</w:t>
      </w:r>
      <w:r>
        <w:t xml:space="preserve">. </w:t>
      </w:r>
      <w:r w:rsidR="00000000" w:rsidRPr="00033231">
        <w:t>Le jardin n</w:t>
      </w:r>
      <w:r>
        <w:t>’</w:t>
      </w:r>
      <w:r w:rsidR="00000000" w:rsidRPr="00033231">
        <w:t>est pas à nous</w:t>
      </w:r>
      <w:r>
        <w:t xml:space="preserve"> ; </w:t>
      </w:r>
      <w:r w:rsidR="00000000" w:rsidRPr="00033231">
        <w:t>mais nous n</w:t>
      </w:r>
      <w:r>
        <w:t>’</w:t>
      </w:r>
      <w:r w:rsidR="00000000" w:rsidRPr="00033231">
        <w:t>en jouissons pas moins de sa verdure et de son parfum</w:t>
      </w:r>
      <w:r>
        <w:t xml:space="preserve">, </w:t>
      </w:r>
      <w:r w:rsidR="00000000" w:rsidRPr="00033231">
        <w:t>n</w:t>
      </w:r>
      <w:r>
        <w:t>’</w:t>
      </w:r>
      <w:r w:rsidR="00000000" w:rsidRPr="00033231">
        <w:t>est-ce pas</w:t>
      </w:r>
      <w:r>
        <w:t> ? »</w:t>
      </w:r>
    </w:p>
    <w:p w14:paraId="561871E9" w14:textId="77777777" w:rsidR="004F69D6" w:rsidRDefault="00000000" w:rsidP="0021796F">
      <w:r w:rsidRPr="00033231">
        <w:t>Il demeura assis en silence</w:t>
      </w:r>
      <w:r w:rsidR="004F69D6">
        <w:t xml:space="preserve">, </w:t>
      </w:r>
      <w:r w:rsidRPr="00033231">
        <w:t>caressant Tartare</w:t>
      </w:r>
      <w:r w:rsidR="004F69D6">
        <w:t xml:space="preserve">, </w:t>
      </w:r>
      <w:r w:rsidRPr="00033231">
        <w:t>qui bavait par excès d</w:t>
      </w:r>
      <w:r w:rsidR="004F69D6">
        <w:t>’</w:t>
      </w:r>
      <w:r w:rsidRPr="00033231">
        <w:t>affection</w:t>
      </w:r>
      <w:r w:rsidR="004F69D6">
        <w:t xml:space="preserve">. </w:t>
      </w:r>
      <w:r w:rsidRPr="00033231">
        <w:t>Un faible bruissement commença parmi les arbres d</w:t>
      </w:r>
      <w:r w:rsidR="004F69D6">
        <w:t>’</w:t>
      </w:r>
      <w:r w:rsidRPr="00033231">
        <w:t>alentour</w:t>
      </w:r>
      <w:r w:rsidR="004F69D6">
        <w:t xml:space="preserve"> ; </w:t>
      </w:r>
      <w:r w:rsidRPr="00033231">
        <w:t>quelque chose voltigeait de haut en bas</w:t>
      </w:r>
      <w:r w:rsidR="004F69D6">
        <w:t xml:space="preserve">, </w:t>
      </w:r>
      <w:r w:rsidRPr="00033231">
        <w:t>aussi léger que des feuilles</w:t>
      </w:r>
      <w:r w:rsidR="004F69D6">
        <w:t xml:space="preserve">. </w:t>
      </w:r>
      <w:r w:rsidRPr="00033231">
        <w:t>C</w:t>
      </w:r>
      <w:r w:rsidR="004F69D6">
        <w:t>’</w:t>
      </w:r>
      <w:r w:rsidRPr="00033231">
        <w:t>étaient de petits oiseaux</w:t>
      </w:r>
      <w:r w:rsidR="004F69D6">
        <w:t xml:space="preserve">, </w:t>
      </w:r>
      <w:r w:rsidRPr="00033231">
        <w:t>qui vi</w:t>
      </w:r>
      <w:r w:rsidRPr="00033231">
        <w:t>n</w:t>
      </w:r>
      <w:r w:rsidRPr="00033231">
        <w:t>rent se poser sur la pelouse à une distance respectueuse</w:t>
      </w:r>
      <w:r w:rsidR="004F69D6">
        <w:t xml:space="preserve">, </w:t>
      </w:r>
      <w:r w:rsidRPr="00033231">
        <w:t>et se mirent à sautiller comme s</w:t>
      </w:r>
      <w:r w:rsidR="004F69D6">
        <w:t>’</w:t>
      </w:r>
      <w:r w:rsidRPr="00033231">
        <w:t>ils attendaient quelque chose</w:t>
      </w:r>
      <w:r w:rsidR="004F69D6">
        <w:t>.</w:t>
      </w:r>
    </w:p>
    <w:p w14:paraId="0E7B5687" w14:textId="19B1D3D6" w:rsidR="00000000" w:rsidRPr="00033231" w:rsidRDefault="004F69D6" w:rsidP="0021796F">
      <w:r>
        <w:t>« </w:t>
      </w:r>
      <w:r w:rsidR="00000000" w:rsidRPr="00033231">
        <w:t>Ces petits lutins bruns se souviennent que je les nourris l</w:t>
      </w:r>
      <w:r>
        <w:t>’</w:t>
      </w:r>
      <w:r w:rsidR="00000000" w:rsidRPr="00033231">
        <w:t>autre jour</w:t>
      </w:r>
      <w:r>
        <w:t xml:space="preserve">, </w:t>
      </w:r>
      <w:r w:rsidR="00000000" w:rsidRPr="00033231">
        <w:t>se dit encore Louis</w:t>
      </w:r>
      <w:r>
        <w:t xml:space="preserve">. </w:t>
      </w:r>
      <w:r w:rsidR="00000000" w:rsidRPr="00033231">
        <w:t>Ils veulent du biscuit</w:t>
      </w:r>
      <w:r>
        <w:t xml:space="preserve">. </w:t>
      </w:r>
      <w:r w:rsidR="00000000" w:rsidRPr="00033231">
        <w:t>A</w:t>
      </w:r>
      <w:r w:rsidR="00000000" w:rsidRPr="00033231">
        <w:t>u</w:t>
      </w:r>
      <w:r w:rsidR="00000000" w:rsidRPr="00033231">
        <w:t>jourd</w:t>
      </w:r>
      <w:r>
        <w:t>’</w:t>
      </w:r>
      <w:r w:rsidR="00000000" w:rsidRPr="00033231">
        <w:t>hui j</w:t>
      </w:r>
      <w:r>
        <w:t>’</w:t>
      </w:r>
      <w:r w:rsidR="00000000" w:rsidRPr="00033231">
        <w:t>ai oublié d</w:t>
      </w:r>
      <w:r>
        <w:t>’</w:t>
      </w:r>
      <w:r w:rsidR="00000000" w:rsidRPr="00033231">
        <w:t>en conserver un morceau</w:t>
      </w:r>
      <w:r>
        <w:t xml:space="preserve">. </w:t>
      </w:r>
      <w:r w:rsidR="00000000" w:rsidRPr="00033231">
        <w:t>Charmants p</w:t>
      </w:r>
      <w:r w:rsidR="00000000" w:rsidRPr="00033231">
        <w:t>e</w:t>
      </w:r>
      <w:r w:rsidR="00000000" w:rsidRPr="00033231">
        <w:t>tits êtres</w:t>
      </w:r>
      <w:r>
        <w:t xml:space="preserve">, </w:t>
      </w:r>
      <w:r w:rsidR="00000000" w:rsidRPr="00033231">
        <w:t>je n</w:t>
      </w:r>
      <w:r>
        <w:t>’</w:t>
      </w:r>
      <w:r w:rsidR="00000000" w:rsidRPr="00033231">
        <w:t>ai pas une miette pour vous</w:t>
      </w:r>
      <w:r>
        <w:t>. »</w:t>
      </w:r>
    </w:p>
    <w:p w14:paraId="09964C89" w14:textId="77777777" w:rsidR="004F69D6" w:rsidRDefault="00000000" w:rsidP="0021796F">
      <w:r w:rsidRPr="00033231">
        <w:t>Il mit la main dans une de ses poches et la retira vide</w:t>
      </w:r>
      <w:r w:rsidR="004F69D6">
        <w:t>.</w:t>
      </w:r>
    </w:p>
    <w:p w14:paraId="188F3775" w14:textId="77777777" w:rsidR="004F69D6" w:rsidRDefault="004F69D6" w:rsidP="0021796F">
      <w:r>
        <w:t>« </w:t>
      </w:r>
      <w:r w:rsidR="00000000" w:rsidRPr="00033231">
        <w:t>L</w:t>
      </w:r>
      <w:r>
        <w:t>’</w:t>
      </w:r>
      <w:r w:rsidR="00000000" w:rsidRPr="00033231">
        <w:t>imprévoyance est facile à réparer</w:t>
      </w:r>
      <w:r>
        <w:t xml:space="preserve">, </w:t>
      </w:r>
      <w:r w:rsidR="00000000" w:rsidRPr="00033231">
        <w:t xml:space="preserve">murmura miss </w:t>
      </w:r>
      <w:proofErr w:type="spellStart"/>
      <w:r w:rsidR="00000000" w:rsidRPr="00033231">
        <w:t>Kee</w:t>
      </w:r>
      <w:r w:rsidR="00000000" w:rsidRPr="00033231">
        <w:t>l</w:t>
      </w:r>
      <w:r w:rsidR="00000000" w:rsidRPr="00033231">
        <w:t>dar</w:t>
      </w:r>
      <w:proofErr w:type="spellEnd"/>
      <w:r w:rsidR="00000000" w:rsidRPr="00033231">
        <w:t xml:space="preserve"> qui écoutait</w:t>
      </w:r>
      <w:r>
        <w:t>.</w:t>
      </w:r>
    </w:p>
    <w:p w14:paraId="000B40B4" w14:textId="77777777" w:rsidR="004F69D6" w:rsidRDefault="00000000" w:rsidP="0021796F">
      <w:r w:rsidRPr="00033231">
        <w:t>Elle prit un morceau de gâteau dans son sac</w:t>
      </w:r>
      <w:r w:rsidR="004F69D6">
        <w:t xml:space="preserve">, </w:t>
      </w:r>
      <w:r w:rsidRPr="00033231">
        <w:t>qui n</w:t>
      </w:r>
      <w:r w:rsidR="004F69D6">
        <w:t>’</w:t>
      </w:r>
      <w:r w:rsidRPr="00033231">
        <w:t>était j</w:t>
      </w:r>
      <w:r w:rsidRPr="00033231">
        <w:t>a</w:t>
      </w:r>
      <w:r w:rsidRPr="00033231">
        <w:t>mais dépourvu de quelque chose à jeter aux poules</w:t>
      </w:r>
      <w:r w:rsidR="004F69D6">
        <w:t xml:space="preserve">, </w:t>
      </w:r>
      <w:r w:rsidRPr="00033231">
        <w:t>aux jeunes canards ou aux moineaux</w:t>
      </w:r>
      <w:r w:rsidR="004F69D6">
        <w:t xml:space="preserve"> ; </w:t>
      </w:r>
      <w:r w:rsidRPr="00033231">
        <w:t>elle l</w:t>
      </w:r>
      <w:r w:rsidR="004F69D6">
        <w:t>’</w:t>
      </w:r>
      <w:r w:rsidRPr="00033231">
        <w:t>émietta</w:t>
      </w:r>
      <w:r w:rsidR="004F69D6">
        <w:t xml:space="preserve">, </w:t>
      </w:r>
      <w:r w:rsidRPr="00033231">
        <w:t>et</w:t>
      </w:r>
      <w:r w:rsidR="004F69D6">
        <w:t xml:space="preserve">, </w:t>
      </w:r>
      <w:r w:rsidRPr="00033231">
        <w:t>se penchant sur l</w:t>
      </w:r>
      <w:r w:rsidR="004F69D6">
        <w:t>’</w:t>
      </w:r>
      <w:r w:rsidRPr="00033231">
        <w:t>épaule de Louis</w:t>
      </w:r>
      <w:r w:rsidR="004F69D6">
        <w:t xml:space="preserve">, </w:t>
      </w:r>
      <w:r w:rsidRPr="00033231">
        <w:t>mit les miettes dans sa main</w:t>
      </w:r>
      <w:r w:rsidR="004F69D6">
        <w:t>.</w:t>
      </w:r>
    </w:p>
    <w:p w14:paraId="7293D990" w14:textId="77777777" w:rsidR="004F69D6" w:rsidRDefault="004F69D6" w:rsidP="0021796F">
      <w:r>
        <w:t>« </w:t>
      </w:r>
      <w:r w:rsidR="00000000" w:rsidRPr="00033231">
        <w:t>Voilà</w:t>
      </w:r>
      <w:r>
        <w:t xml:space="preserve">, </w:t>
      </w:r>
      <w:r w:rsidR="00000000" w:rsidRPr="00033231">
        <w:t>dit-elle</w:t>
      </w:r>
      <w:r>
        <w:t xml:space="preserve"> ; </w:t>
      </w:r>
      <w:r w:rsidR="00000000" w:rsidRPr="00033231">
        <w:t>il y a une providence pour les impr</w:t>
      </w:r>
      <w:r w:rsidR="00000000" w:rsidRPr="00033231">
        <w:t>é</w:t>
      </w:r>
      <w:r w:rsidR="00000000" w:rsidRPr="00033231">
        <w:t>voyants</w:t>
      </w:r>
      <w:r>
        <w:t>.</w:t>
      </w:r>
    </w:p>
    <w:p w14:paraId="1943E91F" w14:textId="77777777" w:rsidR="004F69D6" w:rsidRDefault="004F69D6" w:rsidP="0021796F">
      <w:r>
        <w:t>— </w:t>
      </w:r>
      <w:r w:rsidR="00000000" w:rsidRPr="00033231">
        <w:t>Cette après-midi de septembre est charmante</w:t>
      </w:r>
      <w:r>
        <w:t xml:space="preserve">, </w:t>
      </w:r>
      <w:r w:rsidR="00000000" w:rsidRPr="00033231">
        <w:t>dit Louis Moore</w:t>
      </w:r>
      <w:r>
        <w:t xml:space="preserve">, </w:t>
      </w:r>
      <w:r w:rsidR="00000000" w:rsidRPr="00033231">
        <w:t>qui</w:t>
      </w:r>
      <w:r>
        <w:t xml:space="preserve">, </w:t>
      </w:r>
      <w:r w:rsidR="00000000" w:rsidRPr="00033231">
        <w:t>sans être le moins du monde décontenancé</w:t>
      </w:r>
      <w:r>
        <w:t xml:space="preserve">, </w:t>
      </w:r>
      <w:r w:rsidR="00000000" w:rsidRPr="00033231">
        <w:t>jeta tranquillement les miettes sur l</w:t>
      </w:r>
      <w:r>
        <w:t>’</w:t>
      </w:r>
      <w:r w:rsidR="00000000" w:rsidRPr="00033231">
        <w:t>herbe</w:t>
      </w:r>
      <w:r>
        <w:t>.</w:t>
      </w:r>
    </w:p>
    <w:p w14:paraId="5630128F" w14:textId="77777777" w:rsidR="004F69D6" w:rsidRDefault="004F69D6" w:rsidP="0021796F">
      <w:r>
        <w:t>— </w:t>
      </w:r>
      <w:r w:rsidR="00000000" w:rsidRPr="00033231">
        <w:t>Même pour vous</w:t>
      </w:r>
      <w:r>
        <w:t> ?</w:t>
      </w:r>
    </w:p>
    <w:p w14:paraId="2883B244" w14:textId="77777777" w:rsidR="004F69D6" w:rsidRDefault="004F69D6" w:rsidP="0021796F">
      <w:r>
        <w:t>— </w:t>
      </w:r>
      <w:r w:rsidR="00000000" w:rsidRPr="00033231">
        <w:t>Aussi agréable pour moi que pour aucun monarque</w:t>
      </w:r>
      <w:r>
        <w:t>.</w:t>
      </w:r>
    </w:p>
    <w:p w14:paraId="33ADC29D" w14:textId="77777777" w:rsidR="004F69D6" w:rsidRDefault="004F69D6" w:rsidP="0021796F">
      <w:r>
        <w:lastRenderedPageBreak/>
        <w:t>— </w:t>
      </w:r>
      <w:r w:rsidR="00000000" w:rsidRPr="00033231">
        <w:t>Vous vous faites une sorte d</w:t>
      </w:r>
      <w:r>
        <w:t>’</w:t>
      </w:r>
      <w:r w:rsidR="00000000" w:rsidRPr="00033231">
        <w:t>âpre et solitaire triomphe</w:t>
      </w:r>
      <w:r>
        <w:t xml:space="preserve">, </w:t>
      </w:r>
      <w:r w:rsidR="00000000" w:rsidRPr="00033231">
        <w:t>en tirant votre plaisir des éléments</w:t>
      </w:r>
      <w:r>
        <w:t xml:space="preserve">, </w:t>
      </w:r>
      <w:r w:rsidR="00000000" w:rsidRPr="00033231">
        <w:t>des choses inanimées et des êtres les plus infimes de la création</w:t>
      </w:r>
      <w:r>
        <w:t>.</w:t>
      </w:r>
    </w:p>
    <w:p w14:paraId="733923FD" w14:textId="77777777" w:rsidR="004F69D6" w:rsidRDefault="004F69D6" w:rsidP="0021796F">
      <w:r>
        <w:t>— </w:t>
      </w:r>
      <w:r w:rsidR="00000000" w:rsidRPr="00033231">
        <w:t>Solitaire</w:t>
      </w:r>
      <w:r>
        <w:t xml:space="preserve">, </w:t>
      </w:r>
      <w:r w:rsidR="00000000" w:rsidRPr="00033231">
        <w:t>mais non âpre</w:t>
      </w:r>
      <w:r>
        <w:t xml:space="preserve">. </w:t>
      </w:r>
      <w:r w:rsidR="00000000" w:rsidRPr="00033231">
        <w:t>Avec les animaux</w:t>
      </w:r>
      <w:r>
        <w:t xml:space="preserve">, </w:t>
      </w:r>
      <w:r w:rsidR="00000000" w:rsidRPr="00033231">
        <w:t>je sens que je suis le fils d</w:t>
      </w:r>
      <w:r>
        <w:t>’</w:t>
      </w:r>
      <w:r w:rsidR="00000000" w:rsidRPr="00033231">
        <w:t>Adam</w:t>
      </w:r>
      <w:r>
        <w:t xml:space="preserve">, </w:t>
      </w:r>
      <w:r w:rsidR="00000000" w:rsidRPr="00033231">
        <w:t>l</w:t>
      </w:r>
      <w:r>
        <w:t>’</w:t>
      </w:r>
      <w:r w:rsidR="00000000" w:rsidRPr="00033231">
        <w:t>héritier de celui à la domination duquel fut soumis tout ce qui se mouvait sur la terre</w:t>
      </w:r>
      <w:r>
        <w:t xml:space="preserve">. </w:t>
      </w:r>
      <w:r w:rsidR="00000000" w:rsidRPr="00033231">
        <w:t>Votre chien m</w:t>
      </w:r>
      <w:r>
        <w:t>’</w:t>
      </w:r>
      <w:r w:rsidR="00000000" w:rsidRPr="00033231">
        <w:t>aime et me suit</w:t>
      </w:r>
      <w:r>
        <w:t xml:space="preserve"> ; </w:t>
      </w:r>
      <w:r w:rsidR="00000000" w:rsidRPr="00033231">
        <w:t>lorsque je vais dans cette cour</w:t>
      </w:r>
      <w:r>
        <w:t xml:space="preserve">, </w:t>
      </w:r>
      <w:r w:rsidR="00000000" w:rsidRPr="00033231">
        <w:t>vos pigeons viennent voltiger devant mes pieds</w:t>
      </w:r>
      <w:r>
        <w:t xml:space="preserve"> ; </w:t>
      </w:r>
      <w:r w:rsidR="00000000" w:rsidRPr="00033231">
        <w:t>la jument qui est dans votre étable me connaît aussi bien que vous</w:t>
      </w:r>
      <w:r>
        <w:t xml:space="preserve">, </w:t>
      </w:r>
      <w:r w:rsidR="00000000" w:rsidRPr="00033231">
        <w:t>et m</w:t>
      </w:r>
      <w:r>
        <w:t>’</w:t>
      </w:r>
      <w:r w:rsidR="00000000" w:rsidRPr="00033231">
        <w:t>obéit mieux qu</w:t>
      </w:r>
      <w:r>
        <w:t>’</w:t>
      </w:r>
      <w:r w:rsidR="00000000" w:rsidRPr="00033231">
        <w:t>à vous</w:t>
      </w:r>
      <w:r>
        <w:t>.</w:t>
      </w:r>
    </w:p>
    <w:p w14:paraId="4EE5C885" w14:textId="77777777" w:rsidR="004F69D6" w:rsidRDefault="004F69D6" w:rsidP="0021796F">
      <w:r>
        <w:t>— </w:t>
      </w:r>
      <w:r w:rsidR="00000000" w:rsidRPr="00033231">
        <w:t>Et mes roses vous donnent leur doux parfum</w:t>
      </w:r>
      <w:r>
        <w:t xml:space="preserve">, </w:t>
      </w:r>
      <w:r w:rsidR="00000000" w:rsidRPr="00033231">
        <w:t>mes arbres leur ombrage</w:t>
      </w:r>
      <w:r>
        <w:t>.</w:t>
      </w:r>
    </w:p>
    <w:p w14:paraId="242D2105" w14:textId="7226A06F" w:rsidR="00000000" w:rsidRPr="00033231" w:rsidRDefault="004F69D6" w:rsidP="0021796F">
      <w:r>
        <w:t>— </w:t>
      </w:r>
      <w:r w:rsidR="00000000" w:rsidRPr="00033231">
        <w:t>Et</w:t>
      </w:r>
      <w:r>
        <w:t xml:space="preserve">, </w:t>
      </w:r>
      <w:r w:rsidR="00000000" w:rsidRPr="00033231">
        <w:t>continua Louis</w:t>
      </w:r>
      <w:r>
        <w:t xml:space="preserve">, </w:t>
      </w:r>
      <w:r w:rsidR="00000000" w:rsidRPr="00033231">
        <w:t>aucun caprice ne peut me priver de ces plaisirs</w:t>
      </w:r>
      <w:r>
        <w:t xml:space="preserve"> : </w:t>
      </w:r>
      <w:r w:rsidR="00000000" w:rsidRPr="00033231">
        <w:t>ils sont à moi</w:t>
      </w:r>
      <w:r>
        <w:t>. »</w:t>
      </w:r>
    </w:p>
    <w:p w14:paraId="2494EAFF" w14:textId="77777777" w:rsidR="004F69D6" w:rsidRDefault="00000000" w:rsidP="0021796F">
      <w:r w:rsidRPr="00033231">
        <w:t>Il s</w:t>
      </w:r>
      <w:r w:rsidR="004F69D6">
        <w:t>’</w:t>
      </w:r>
      <w:r w:rsidRPr="00033231">
        <w:t>éloigna</w:t>
      </w:r>
      <w:r w:rsidR="004F69D6">
        <w:t xml:space="preserve"> : </w:t>
      </w:r>
      <w:r w:rsidRPr="00033231">
        <w:t>Tartare le suivit</w:t>
      </w:r>
      <w:r w:rsidR="004F69D6">
        <w:t xml:space="preserve">, </w:t>
      </w:r>
      <w:r w:rsidRPr="00033231">
        <w:t>comme lié à lui par le devoir et l</w:t>
      </w:r>
      <w:r w:rsidR="004F69D6">
        <w:t>’</w:t>
      </w:r>
      <w:r w:rsidRPr="00033231">
        <w:t>affection</w:t>
      </w:r>
      <w:r w:rsidR="004F69D6">
        <w:t xml:space="preserve">, </w:t>
      </w:r>
      <w:r w:rsidRPr="00033231">
        <w:t>et Shirley demeura sur le seuil du pavillon</w:t>
      </w:r>
      <w:r w:rsidR="004F69D6">
        <w:t xml:space="preserve">. </w:t>
      </w:r>
      <w:r w:rsidRPr="00033231">
        <w:t>Car</w:t>
      </w:r>
      <w:r w:rsidRPr="00033231">
        <w:t>o</w:t>
      </w:r>
      <w:r w:rsidRPr="00033231">
        <w:t>l</w:t>
      </w:r>
      <w:r w:rsidRPr="00033231">
        <w:t>i</w:t>
      </w:r>
      <w:r w:rsidRPr="00033231">
        <w:t>ne vit son visage pendant qu</w:t>
      </w:r>
      <w:r w:rsidR="004F69D6">
        <w:t>’</w:t>
      </w:r>
      <w:r w:rsidRPr="00033231">
        <w:t>elle regardait le précepteur s</w:t>
      </w:r>
      <w:r w:rsidR="004F69D6">
        <w:t>’</w:t>
      </w:r>
      <w:r w:rsidRPr="00033231">
        <w:t>éloigner</w:t>
      </w:r>
      <w:r w:rsidR="004F69D6">
        <w:t xml:space="preserve"> : </w:t>
      </w:r>
      <w:r w:rsidRPr="00033231">
        <w:t>elle était pâle</w:t>
      </w:r>
      <w:r w:rsidR="004F69D6">
        <w:t xml:space="preserve">, </w:t>
      </w:r>
      <w:r w:rsidRPr="00033231">
        <w:t>et son orgueil paraissait saigner int</w:t>
      </w:r>
      <w:r w:rsidRPr="00033231">
        <w:t>é</w:t>
      </w:r>
      <w:r w:rsidRPr="00033231">
        <w:t>rieurement</w:t>
      </w:r>
      <w:r w:rsidR="004F69D6">
        <w:t>.</w:t>
      </w:r>
    </w:p>
    <w:p w14:paraId="4D1C0DA2" w14:textId="77777777" w:rsidR="004F69D6" w:rsidRDefault="004F69D6" w:rsidP="0021796F">
      <w:r>
        <w:t>« </w:t>
      </w:r>
      <w:r w:rsidR="00000000" w:rsidRPr="00033231">
        <w:t>Vous voyez</w:t>
      </w:r>
      <w:r>
        <w:t xml:space="preserve">, </w:t>
      </w:r>
      <w:r w:rsidR="00000000" w:rsidRPr="00033231">
        <w:t>dit Caroline</w:t>
      </w:r>
      <w:r>
        <w:t xml:space="preserve">, </w:t>
      </w:r>
      <w:r w:rsidR="00000000" w:rsidRPr="00033231">
        <w:t>que ses sentiments sont souvent blessés</w:t>
      </w:r>
      <w:r>
        <w:t xml:space="preserve">, </w:t>
      </w:r>
      <w:r w:rsidR="00000000" w:rsidRPr="00033231">
        <w:t>et c</w:t>
      </w:r>
      <w:r>
        <w:t>’</w:t>
      </w:r>
      <w:r w:rsidR="00000000" w:rsidRPr="00033231">
        <w:t>est ce qui le rend morose</w:t>
      </w:r>
      <w:r>
        <w:t>.</w:t>
      </w:r>
    </w:p>
    <w:p w14:paraId="71561454" w14:textId="77777777" w:rsidR="004F69D6" w:rsidRDefault="004F69D6" w:rsidP="0021796F">
      <w:r>
        <w:t>— </w:t>
      </w:r>
      <w:r w:rsidR="00000000" w:rsidRPr="00033231">
        <w:t>Vous voyez</w:t>
      </w:r>
      <w:r>
        <w:t xml:space="preserve">, </w:t>
      </w:r>
      <w:r w:rsidR="00000000" w:rsidRPr="00033231">
        <w:t>reprit Shirley avec irritation</w:t>
      </w:r>
      <w:r>
        <w:t xml:space="preserve">, </w:t>
      </w:r>
      <w:r w:rsidR="00000000" w:rsidRPr="00033231">
        <w:t>qu</w:t>
      </w:r>
      <w:r>
        <w:t>’</w:t>
      </w:r>
      <w:r w:rsidR="00000000" w:rsidRPr="00033231">
        <w:t>il est un s</w:t>
      </w:r>
      <w:r w:rsidR="00000000" w:rsidRPr="00033231">
        <w:t>u</w:t>
      </w:r>
      <w:r w:rsidR="00000000" w:rsidRPr="00033231">
        <w:t>jet sur lequel nous nous querellerons toutes les fois que nous voudrons le discuter</w:t>
      </w:r>
      <w:r>
        <w:t xml:space="preserve"> ; </w:t>
      </w:r>
      <w:r w:rsidR="00000000" w:rsidRPr="00033231">
        <w:t>ainsi</w:t>
      </w:r>
      <w:r>
        <w:t xml:space="preserve">, </w:t>
      </w:r>
      <w:r w:rsidR="00000000" w:rsidRPr="00033231">
        <w:t>laissons-le là</w:t>
      </w:r>
      <w:r>
        <w:t xml:space="preserve">, </w:t>
      </w:r>
      <w:r w:rsidR="00000000" w:rsidRPr="00033231">
        <w:t>et pour toujours</w:t>
      </w:r>
      <w:r>
        <w:t>.</w:t>
      </w:r>
    </w:p>
    <w:p w14:paraId="6421BE64" w14:textId="4843EFDF" w:rsidR="00000000" w:rsidRPr="00033231" w:rsidRDefault="004F69D6" w:rsidP="0021796F">
      <w:r>
        <w:t>— </w:t>
      </w:r>
      <w:r w:rsidR="00000000" w:rsidRPr="00033231">
        <w:t>Je suppose que plus d</w:t>
      </w:r>
      <w:r>
        <w:t>’</w:t>
      </w:r>
      <w:r w:rsidR="00000000" w:rsidRPr="00033231">
        <w:t>une fois il s</w:t>
      </w:r>
      <w:r>
        <w:t>’</w:t>
      </w:r>
      <w:r w:rsidR="00000000" w:rsidRPr="00033231">
        <w:t>est comporté de cette façon</w:t>
      </w:r>
      <w:r>
        <w:t xml:space="preserve">, </w:t>
      </w:r>
      <w:r w:rsidR="00000000" w:rsidRPr="00033231">
        <w:t>pensa en elle-même Caroline</w:t>
      </w:r>
      <w:r>
        <w:t xml:space="preserve">, </w:t>
      </w:r>
      <w:r w:rsidR="00000000" w:rsidRPr="00033231">
        <w:t>et c</w:t>
      </w:r>
      <w:r>
        <w:t>’</w:t>
      </w:r>
      <w:r w:rsidR="00000000" w:rsidRPr="00033231">
        <w:t>est ce qui a éloigné de lui Shirley</w:t>
      </w:r>
      <w:r>
        <w:t xml:space="preserve">. </w:t>
      </w:r>
      <w:r w:rsidR="00000000" w:rsidRPr="00033231">
        <w:t>Cependant je m</w:t>
      </w:r>
      <w:r>
        <w:t>’</w:t>
      </w:r>
      <w:r w:rsidR="00000000" w:rsidRPr="00033231">
        <w:t>étonne qu</w:t>
      </w:r>
      <w:r>
        <w:t>’</w:t>
      </w:r>
      <w:r w:rsidR="00000000" w:rsidRPr="00033231">
        <w:t>elle ne puisse faire la part du caractère et des circonstances</w:t>
      </w:r>
      <w:r>
        <w:t xml:space="preserve"> ; </w:t>
      </w:r>
      <w:r w:rsidR="00000000" w:rsidRPr="00033231">
        <w:t xml:space="preserve">je </w:t>
      </w:r>
      <w:r w:rsidR="00000000" w:rsidRPr="00033231">
        <w:lastRenderedPageBreak/>
        <w:t>m</w:t>
      </w:r>
      <w:r>
        <w:t>’</w:t>
      </w:r>
      <w:r w:rsidR="00000000" w:rsidRPr="00033231">
        <w:t>étonne que la modestie</w:t>
      </w:r>
      <w:r>
        <w:t xml:space="preserve">, </w:t>
      </w:r>
      <w:r w:rsidR="00000000" w:rsidRPr="00033231">
        <w:t>la virilité</w:t>
      </w:r>
      <w:r>
        <w:t xml:space="preserve">, </w:t>
      </w:r>
      <w:r w:rsidR="00000000" w:rsidRPr="00033231">
        <w:t>la sincérité de Louis</w:t>
      </w:r>
      <w:r>
        <w:t xml:space="preserve">, </w:t>
      </w:r>
      <w:r w:rsidR="00000000" w:rsidRPr="00033231">
        <w:t>ne plaident pas auprès d</w:t>
      </w:r>
      <w:r>
        <w:t>’</w:t>
      </w:r>
      <w:r w:rsidR="00000000" w:rsidRPr="00033231">
        <w:t>elle en sa faveur</w:t>
      </w:r>
      <w:r>
        <w:t xml:space="preserve">. </w:t>
      </w:r>
      <w:r w:rsidR="00000000" w:rsidRPr="00033231">
        <w:t>Elle n</w:t>
      </w:r>
      <w:r>
        <w:t>’</w:t>
      </w:r>
      <w:r w:rsidR="00000000" w:rsidRPr="00033231">
        <w:t>est pas souvent si inconsidérée ni si irritable</w:t>
      </w:r>
      <w:r>
        <w:t>. »</w:t>
      </w:r>
    </w:p>
    <w:p w14:paraId="30C1C841" w14:textId="0C14D821" w:rsidR="004F69D6" w:rsidRDefault="00000000" w:rsidP="0021796F">
      <w:r w:rsidRPr="00033231">
        <w:t>Le témoignage verbal de deux amis de Caroline sur son cousin augmenta la bonne opinion qu</w:t>
      </w:r>
      <w:r w:rsidR="004F69D6">
        <w:t>’</w:t>
      </w:r>
      <w:r w:rsidRPr="00033231">
        <w:t>elle avait de lui</w:t>
      </w:r>
      <w:r w:rsidR="004F69D6">
        <w:t xml:space="preserve">. </w:t>
      </w:r>
      <w:r w:rsidRPr="00033231">
        <w:t xml:space="preserve">William </w:t>
      </w:r>
      <w:proofErr w:type="spellStart"/>
      <w:r w:rsidRPr="00033231">
        <w:t>Farren</w:t>
      </w:r>
      <w:proofErr w:type="spellEnd"/>
      <w:r w:rsidR="004F69D6">
        <w:t xml:space="preserve">, </w:t>
      </w:r>
      <w:r w:rsidRPr="00033231">
        <w:t xml:space="preserve">dont il avait visité le cottage en compagnie de </w:t>
      </w:r>
      <w:r w:rsidR="004F69D6">
        <w:t>M. </w:t>
      </w:r>
      <w:r w:rsidRPr="00033231">
        <w:t>Hall</w:t>
      </w:r>
      <w:r w:rsidR="004F69D6">
        <w:t xml:space="preserve">, </w:t>
      </w:r>
      <w:r w:rsidRPr="00033231">
        <w:t>le tenait pour un vrai gentleman</w:t>
      </w:r>
      <w:r w:rsidR="004F69D6">
        <w:t xml:space="preserve">, </w:t>
      </w:r>
      <w:r w:rsidRPr="00033231">
        <w:t>et comme il n</w:t>
      </w:r>
      <w:r w:rsidR="004F69D6">
        <w:t>’</w:t>
      </w:r>
      <w:r w:rsidRPr="00033231">
        <w:t xml:space="preserve">y en avait pas un autre à </w:t>
      </w:r>
      <w:proofErr w:type="spellStart"/>
      <w:r w:rsidRPr="00033231">
        <w:t>Briarfield</w:t>
      </w:r>
      <w:proofErr w:type="spellEnd"/>
      <w:r w:rsidR="004F69D6">
        <w:t xml:space="preserve">. </w:t>
      </w:r>
      <w:r w:rsidRPr="00033231">
        <w:t>Lui</w:t>
      </w:r>
      <w:r w:rsidR="004F69D6">
        <w:t xml:space="preserve">, </w:t>
      </w:r>
      <w:r w:rsidRPr="00033231">
        <w:t>William eût tout fait pour cet homme</w:t>
      </w:r>
      <w:r w:rsidR="004F69D6">
        <w:t xml:space="preserve">. </w:t>
      </w:r>
      <w:r w:rsidRPr="00033231">
        <w:t>Et comme les enfants l</w:t>
      </w:r>
      <w:r w:rsidR="004F69D6">
        <w:t>’</w:t>
      </w:r>
      <w:r w:rsidRPr="00033231">
        <w:t>aimaient</w:t>
      </w:r>
      <w:r w:rsidR="004F69D6">
        <w:t xml:space="preserve">, </w:t>
      </w:r>
      <w:r w:rsidRPr="00033231">
        <w:t>comme la femme s</w:t>
      </w:r>
      <w:r w:rsidR="004F69D6">
        <w:t>’</w:t>
      </w:r>
      <w:r w:rsidRPr="00033231">
        <w:t>était coiffée de lui la première fois qu</w:t>
      </w:r>
      <w:r w:rsidR="004F69D6">
        <w:t>’</w:t>
      </w:r>
      <w:r w:rsidRPr="00033231">
        <w:t>elle l</w:t>
      </w:r>
      <w:r w:rsidR="004F69D6">
        <w:t>’</w:t>
      </w:r>
      <w:r w:rsidRPr="00033231">
        <w:t>avait vu</w:t>
      </w:r>
      <w:r w:rsidR="004F69D6">
        <w:t xml:space="preserve"> ! </w:t>
      </w:r>
      <w:r w:rsidRPr="00033231">
        <w:t>Louis n</w:t>
      </w:r>
      <w:r w:rsidR="004F69D6">
        <w:t>’</w:t>
      </w:r>
      <w:r w:rsidRPr="00033231">
        <w:t>allait jamais dans une maison sans qu</w:t>
      </w:r>
      <w:r w:rsidR="004F69D6">
        <w:t>’</w:t>
      </w:r>
      <w:r w:rsidRPr="00033231">
        <w:t>il fût aussitôt entouré par les enfants</w:t>
      </w:r>
      <w:r w:rsidR="004F69D6">
        <w:t xml:space="preserve">, </w:t>
      </w:r>
      <w:r w:rsidRPr="00033231">
        <w:t>disait William</w:t>
      </w:r>
      <w:r w:rsidR="004F69D6">
        <w:t>.</w:t>
      </w:r>
    </w:p>
    <w:p w14:paraId="5A355D39" w14:textId="18B8716E" w:rsidR="004F69D6" w:rsidRDefault="004F69D6" w:rsidP="0021796F">
      <w:r>
        <w:t>M. </w:t>
      </w:r>
      <w:r w:rsidR="00000000" w:rsidRPr="00033231">
        <w:t>Hall</w:t>
      </w:r>
      <w:r>
        <w:t xml:space="preserve">, </w:t>
      </w:r>
      <w:r w:rsidR="00000000" w:rsidRPr="00033231">
        <w:t xml:space="preserve">en réponse à une question de miss </w:t>
      </w:r>
      <w:proofErr w:type="spellStart"/>
      <w:r w:rsidR="00000000" w:rsidRPr="00033231">
        <w:t>Helstone</w:t>
      </w:r>
      <w:proofErr w:type="spellEnd"/>
      <w:r w:rsidR="00000000" w:rsidRPr="00033231">
        <w:t xml:space="preserve"> sur ce qu</w:t>
      </w:r>
      <w:r>
        <w:t>’</w:t>
      </w:r>
      <w:r w:rsidR="00000000" w:rsidRPr="00033231">
        <w:t>il pensait de Louis Moore</w:t>
      </w:r>
      <w:r>
        <w:t xml:space="preserve">, </w:t>
      </w:r>
      <w:r w:rsidR="00000000" w:rsidRPr="00033231">
        <w:t>répondit franchement qu</w:t>
      </w:r>
      <w:r>
        <w:t>’</w:t>
      </w:r>
      <w:r w:rsidR="00000000" w:rsidRPr="00033231">
        <w:t>il n</w:t>
      </w:r>
      <w:r>
        <w:t>’</w:t>
      </w:r>
      <w:r w:rsidR="00000000" w:rsidRPr="00033231">
        <w:t>avait pas rencontré un meilleur compagnon depuis qu</w:t>
      </w:r>
      <w:r>
        <w:t>’</w:t>
      </w:r>
      <w:r w:rsidR="00000000" w:rsidRPr="00033231">
        <w:t>il avait quitté Cambridge</w:t>
      </w:r>
      <w:r>
        <w:t>.</w:t>
      </w:r>
    </w:p>
    <w:p w14:paraId="3AB00CA5" w14:textId="77777777" w:rsidR="004F69D6" w:rsidRDefault="004F69D6" w:rsidP="0021796F">
      <w:r>
        <w:t>« </w:t>
      </w:r>
      <w:r w:rsidR="00000000" w:rsidRPr="00033231">
        <w:t>Mais il est si grave</w:t>
      </w:r>
      <w:r>
        <w:t xml:space="preserve"> ! </w:t>
      </w:r>
      <w:r w:rsidR="00000000" w:rsidRPr="00033231">
        <w:t>objecta Caroline</w:t>
      </w:r>
      <w:r>
        <w:t>.</w:t>
      </w:r>
    </w:p>
    <w:p w14:paraId="0C204430" w14:textId="77777777" w:rsidR="004F69D6" w:rsidRDefault="004F69D6" w:rsidP="0021796F">
      <w:r>
        <w:t>— </w:t>
      </w:r>
      <w:r w:rsidR="00000000" w:rsidRPr="00033231">
        <w:t>Grave</w:t>
      </w:r>
      <w:r>
        <w:t xml:space="preserve"> ! </w:t>
      </w:r>
      <w:r w:rsidR="00000000" w:rsidRPr="00033231">
        <w:t>Le plus joyeux compagnon du monde</w:t>
      </w:r>
      <w:r>
        <w:t xml:space="preserve">. </w:t>
      </w:r>
      <w:r w:rsidR="00000000" w:rsidRPr="00033231">
        <w:t>Plein d</w:t>
      </w:r>
      <w:r>
        <w:t>’</w:t>
      </w:r>
      <w:r w:rsidR="00000000" w:rsidRPr="00033231">
        <w:t>entrain</w:t>
      </w:r>
      <w:r>
        <w:t xml:space="preserve">, </w:t>
      </w:r>
      <w:r w:rsidR="00000000" w:rsidRPr="00033231">
        <w:t>d</w:t>
      </w:r>
      <w:r>
        <w:t>’</w:t>
      </w:r>
      <w:r w:rsidR="00000000" w:rsidRPr="00033231">
        <w:t>humeur et d</w:t>
      </w:r>
      <w:r>
        <w:t>’</w:t>
      </w:r>
      <w:r w:rsidR="00000000" w:rsidRPr="00033231">
        <w:t>originalité</w:t>
      </w:r>
      <w:r>
        <w:t xml:space="preserve">. </w:t>
      </w:r>
      <w:r w:rsidR="00000000" w:rsidRPr="00033231">
        <w:t>Jamais excursion ne m</w:t>
      </w:r>
      <w:r>
        <w:t>’</w:t>
      </w:r>
      <w:r w:rsidR="00000000" w:rsidRPr="00033231">
        <w:t>a procuré autant de plaisir que celle que j</w:t>
      </w:r>
      <w:r>
        <w:t>’</w:t>
      </w:r>
      <w:r w:rsidR="00000000" w:rsidRPr="00033231">
        <w:t>ai faite avec lui aux lacs</w:t>
      </w:r>
      <w:r>
        <w:t xml:space="preserve">. </w:t>
      </w:r>
      <w:r w:rsidR="00000000" w:rsidRPr="00033231">
        <w:t>Son intelligence et son goût sont si supérieurs</w:t>
      </w:r>
      <w:r>
        <w:t xml:space="preserve">, </w:t>
      </w:r>
      <w:r w:rsidR="00000000" w:rsidRPr="00033231">
        <w:t>que l</w:t>
      </w:r>
      <w:r>
        <w:t>’</w:t>
      </w:r>
      <w:r w:rsidR="00000000" w:rsidRPr="00033231">
        <w:t>on se sent heureux de se trouver sous leur influence</w:t>
      </w:r>
      <w:r>
        <w:t xml:space="preserve"> ; </w:t>
      </w:r>
      <w:r w:rsidR="00000000" w:rsidRPr="00033231">
        <w:t>et quant à son cara</w:t>
      </w:r>
      <w:r w:rsidR="00000000" w:rsidRPr="00033231">
        <w:t>c</w:t>
      </w:r>
      <w:r w:rsidR="00000000" w:rsidRPr="00033231">
        <w:t>tère et à sa nature</w:t>
      </w:r>
      <w:r>
        <w:t xml:space="preserve">, </w:t>
      </w:r>
      <w:r w:rsidR="00000000" w:rsidRPr="00033231">
        <w:t>ce sont les plus beaux qui se puissent voir</w:t>
      </w:r>
      <w:r>
        <w:t>.</w:t>
      </w:r>
    </w:p>
    <w:p w14:paraId="76F68FC2" w14:textId="77777777" w:rsidR="004F69D6" w:rsidRDefault="004F69D6" w:rsidP="0021796F">
      <w:r>
        <w:t>— </w:t>
      </w:r>
      <w:r w:rsidR="00000000" w:rsidRPr="00033231">
        <w:t xml:space="preserve">À </w:t>
      </w:r>
      <w:proofErr w:type="spellStart"/>
      <w:r w:rsidR="00000000" w:rsidRPr="00033231">
        <w:t>Fieldhead</w:t>
      </w:r>
      <w:proofErr w:type="spellEnd"/>
      <w:r w:rsidR="00000000" w:rsidRPr="00033231">
        <w:t xml:space="preserve"> il paraît triste</w:t>
      </w:r>
      <w:r>
        <w:t xml:space="preserve">, </w:t>
      </w:r>
      <w:r w:rsidR="00000000" w:rsidRPr="00033231">
        <w:t>et je lui crois le caractère d</w:t>
      </w:r>
      <w:r>
        <w:t>’</w:t>
      </w:r>
      <w:r w:rsidR="00000000" w:rsidRPr="00033231">
        <w:t>un misanthrope</w:t>
      </w:r>
      <w:r>
        <w:t>.</w:t>
      </w:r>
    </w:p>
    <w:p w14:paraId="5561F745" w14:textId="77777777" w:rsidR="004F69D6" w:rsidRDefault="004F69D6" w:rsidP="0021796F">
      <w:r>
        <w:t>— </w:t>
      </w:r>
      <w:r w:rsidR="00000000" w:rsidRPr="00033231">
        <w:t>Oh</w:t>
      </w:r>
      <w:r>
        <w:t xml:space="preserve"> ! </w:t>
      </w:r>
      <w:r w:rsidR="00000000" w:rsidRPr="00033231">
        <w:t>je m</w:t>
      </w:r>
      <w:r>
        <w:t>’</w:t>
      </w:r>
      <w:r w:rsidR="00000000" w:rsidRPr="00033231">
        <w:t>imagine plutôt qu</w:t>
      </w:r>
      <w:r>
        <w:t>’</w:t>
      </w:r>
      <w:r w:rsidR="00000000" w:rsidRPr="00033231">
        <w:t>il se trouve là dans une fau</w:t>
      </w:r>
      <w:r w:rsidR="00000000" w:rsidRPr="00033231">
        <w:t>s</w:t>
      </w:r>
      <w:r w:rsidR="00000000" w:rsidRPr="00033231">
        <w:t>se position</w:t>
      </w:r>
      <w:r>
        <w:t xml:space="preserve">. </w:t>
      </w:r>
      <w:r w:rsidR="00000000" w:rsidRPr="00033231">
        <w:t xml:space="preserve">Les </w:t>
      </w:r>
      <w:proofErr w:type="spellStart"/>
      <w:r w:rsidR="00000000" w:rsidRPr="00033231">
        <w:t>Sympson</w:t>
      </w:r>
      <w:proofErr w:type="spellEnd"/>
      <w:r w:rsidR="00000000" w:rsidRPr="00033231">
        <w:t xml:space="preserve"> sont des gens fort honorables</w:t>
      </w:r>
      <w:r>
        <w:t xml:space="preserve">, </w:t>
      </w:r>
      <w:r w:rsidR="00000000" w:rsidRPr="00033231">
        <w:t>mais incapables de le comprendre</w:t>
      </w:r>
      <w:r>
        <w:t xml:space="preserve">. </w:t>
      </w:r>
      <w:r w:rsidR="00000000" w:rsidRPr="00033231">
        <w:t xml:space="preserve">Ils attachent une grande </w:t>
      </w:r>
      <w:r w:rsidR="00000000" w:rsidRPr="00033231">
        <w:lastRenderedPageBreak/>
        <w:t>i</w:t>
      </w:r>
      <w:r w:rsidR="00000000" w:rsidRPr="00033231">
        <w:t>m</w:t>
      </w:r>
      <w:r w:rsidR="00000000" w:rsidRPr="00033231">
        <w:t>po</w:t>
      </w:r>
      <w:r w:rsidR="00000000" w:rsidRPr="00033231">
        <w:t>r</w:t>
      </w:r>
      <w:r w:rsidR="00000000" w:rsidRPr="00033231">
        <w:t>tance aux formes et à l</w:t>
      </w:r>
      <w:r>
        <w:t>’</w:t>
      </w:r>
      <w:r w:rsidR="00000000" w:rsidRPr="00033231">
        <w:t>étiquette</w:t>
      </w:r>
      <w:r>
        <w:t xml:space="preserve">, </w:t>
      </w:r>
      <w:r w:rsidR="00000000" w:rsidRPr="00033231">
        <w:t>ce qui est tout à fait en d</w:t>
      </w:r>
      <w:r w:rsidR="00000000" w:rsidRPr="00033231">
        <w:t>e</w:t>
      </w:r>
      <w:r w:rsidR="00000000" w:rsidRPr="00033231">
        <w:t>hors des habitudes de Louis</w:t>
      </w:r>
      <w:r>
        <w:t>.</w:t>
      </w:r>
    </w:p>
    <w:p w14:paraId="09C8778B" w14:textId="77777777" w:rsidR="004F69D6" w:rsidRDefault="004F69D6" w:rsidP="0021796F">
      <w:r>
        <w:t>— </w:t>
      </w:r>
      <w:r w:rsidR="00000000" w:rsidRPr="00033231">
        <w:t xml:space="preserve">Je ne pense pas que miss </w:t>
      </w:r>
      <w:proofErr w:type="spellStart"/>
      <w:r w:rsidR="00000000" w:rsidRPr="00033231">
        <w:t>Keeldar</w:t>
      </w:r>
      <w:proofErr w:type="spellEnd"/>
      <w:r w:rsidR="00000000" w:rsidRPr="00033231">
        <w:t xml:space="preserve"> l</w:t>
      </w:r>
      <w:r>
        <w:t>’</w:t>
      </w:r>
      <w:r w:rsidR="00000000" w:rsidRPr="00033231">
        <w:t>aime</w:t>
      </w:r>
      <w:r>
        <w:t>.</w:t>
      </w:r>
    </w:p>
    <w:p w14:paraId="7A2A9DE7" w14:textId="2A57EA69" w:rsidR="00000000" w:rsidRPr="00033231" w:rsidRDefault="004F69D6" w:rsidP="0021796F">
      <w:r>
        <w:t>— </w:t>
      </w:r>
      <w:r w:rsidR="00000000" w:rsidRPr="00033231">
        <w:t>Elle ne le connaît pas</w:t>
      </w:r>
      <w:r>
        <w:t xml:space="preserve"> ; </w:t>
      </w:r>
      <w:r w:rsidR="00000000" w:rsidRPr="00033231">
        <w:t>autrement</w:t>
      </w:r>
      <w:r>
        <w:t xml:space="preserve">, </w:t>
      </w:r>
      <w:r w:rsidR="00000000" w:rsidRPr="00033231">
        <w:t>elle a assez de sens pour rendre justice à ses qualités</w:t>
      </w:r>
      <w:r>
        <w:t>. »</w:t>
      </w:r>
    </w:p>
    <w:p w14:paraId="6873D313" w14:textId="77777777" w:rsidR="004F69D6" w:rsidRDefault="004F69D6" w:rsidP="0021796F">
      <w:r>
        <w:t>« </w:t>
      </w:r>
      <w:r w:rsidR="00000000" w:rsidRPr="00033231">
        <w:t>Bien</w:t>
      </w:r>
      <w:r>
        <w:t xml:space="preserve">, </w:t>
      </w:r>
      <w:r w:rsidR="00000000" w:rsidRPr="00033231">
        <w:t>je suppose qu</w:t>
      </w:r>
      <w:r>
        <w:t>’</w:t>
      </w:r>
      <w:r w:rsidR="00000000" w:rsidRPr="00033231">
        <w:t>elle ne le connaît pas</w:t>
      </w:r>
      <w:r>
        <w:t>, »</w:t>
      </w:r>
      <w:r w:rsidR="00000000" w:rsidRPr="00033231">
        <w:t xml:space="preserve"> se murmura à elle-même Caroline</w:t>
      </w:r>
      <w:r>
        <w:t xml:space="preserve"> ; </w:t>
      </w:r>
      <w:r w:rsidR="00000000" w:rsidRPr="00033231">
        <w:t>et par cette hypothèse elle s</w:t>
      </w:r>
      <w:r>
        <w:t>’</w:t>
      </w:r>
      <w:r w:rsidR="00000000" w:rsidRPr="00033231">
        <w:t>efforça de se rendre compte de ce qui lui paraissait inexplicable</w:t>
      </w:r>
      <w:r>
        <w:t xml:space="preserve">. </w:t>
      </w:r>
      <w:r w:rsidR="00000000" w:rsidRPr="00033231">
        <w:t>Mais elle ne put s</w:t>
      </w:r>
      <w:r>
        <w:t>’</w:t>
      </w:r>
      <w:r w:rsidR="00000000" w:rsidRPr="00033231">
        <w:t>en tenir à une si simple solution de la difficulté</w:t>
      </w:r>
      <w:r>
        <w:t xml:space="preserve">, </w:t>
      </w:r>
      <w:r w:rsidR="00000000" w:rsidRPr="00033231">
        <w:t xml:space="preserve">et elle fut bientôt obligée de refuser aux préjugés de miss </w:t>
      </w:r>
      <w:proofErr w:type="spellStart"/>
      <w:r w:rsidR="00000000" w:rsidRPr="00033231">
        <w:t>Keeldar</w:t>
      </w:r>
      <w:proofErr w:type="spellEnd"/>
      <w:r w:rsidR="00000000" w:rsidRPr="00033231">
        <w:t xml:space="preserve"> cette e</w:t>
      </w:r>
      <w:r w:rsidR="00000000" w:rsidRPr="00033231">
        <w:t>x</w:t>
      </w:r>
      <w:r w:rsidR="00000000" w:rsidRPr="00033231">
        <w:t>cuse même de l</w:t>
      </w:r>
      <w:r>
        <w:t>’</w:t>
      </w:r>
      <w:r w:rsidR="00000000" w:rsidRPr="00033231">
        <w:t>ignorance</w:t>
      </w:r>
      <w:r>
        <w:t>.</w:t>
      </w:r>
    </w:p>
    <w:p w14:paraId="39B280A8" w14:textId="2FF053C4" w:rsidR="004F69D6" w:rsidRDefault="00000000" w:rsidP="0021796F">
      <w:r w:rsidRPr="00033231">
        <w:t>Un jour</w:t>
      </w:r>
      <w:r w:rsidR="004F69D6">
        <w:t xml:space="preserve">, </w:t>
      </w:r>
      <w:r w:rsidRPr="00033231">
        <w:t>il lui arriva de se trouver dans la salle d</w:t>
      </w:r>
      <w:r w:rsidR="004F69D6">
        <w:t>’</w:t>
      </w:r>
      <w:r w:rsidRPr="00033231">
        <w:t xml:space="preserve">étude avec Henry </w:t>
      </w:r>
      <w:proofErr w:type="spellStart"/>
      <w:r w:rsidRPr="00033231">
        <w:t>Sympson</w:t>
      </w:r>
      <w:proofErr w:type="spellEnd"/>
      <w:r w:rsidR="004F69D6">
        <w:t xml:space="preserve">, </w:t>
      </w:r>
      <w:r w:rsidRPr="00033231">
        <w:t>qu</w:t>
      </w:r>
      <w:r w:rsidR="004F69D6">
        <w:t>’</w:t>
      </w:r>
      <w:r w:rsidRPr="00033231">
        <w:t>un aimable et affectueux caractère lui avait tout d</w:t>
      </w:r>
      <w:r w:rsidR="004F69D6">
        <w:t>’</w:t>
      </w:r>
      <w:r w:rsidRPr="00033231">
        <w:t>abord fait remarquer</w:t>
      </w:r>
      <w:r w:rsidR="004F69D6">
        <w:t xml:space="preserve">. </w:t>
      </w:r>
      <w:r w:rsidRPr="00033231">
        <w:t>L</w:t>
      </w:r>
      <w:r w:rsidR="004F69D6">
        <w:t>’</w:t>
      </w:r>
      <w:r w:rsidRPr="00033231">
        <w:t>enfant était absorbé dans ce</w:t>
      </w:r>
      <w:r w:rsidRPr="00033231">
        <w:t>r</w:t>
      </w:r>
      <w:r w:rsidRPr="00033231">
        <w:t>ta</w:t>
      </w:r>
      <w:r w:rsidRPr="00033231">
        <w:t>i</w:t>
      </w:r>
      <w:r w:rsidRPr="00033231">
        <w:t>ne opération mécanique</w:t>
      </w:r>
      <w:r w:rsidR="004F69D6">
        <w:t xml:space="preserve"> : </w:t>
      </w:r>
      <w:r w:rsidRPr="00033231">
        <w:t>son infirmité lui faisait rechercher des occupations sédentaires</w:t>
      </w:r>
      <w:r w:rsidR="004F69D6">
        <w:t xml:space="preserve">. </w:t>
      </w:r>
      <w:r w:rsidRPr="00033231">
        <w:t>Il commença à ravager le bureau de son précepteur pour trouver de la cire ou de la ficelle néce</w:t>
      </w:r>
      <w:r w:rsidRPr="00033231">
        <w:t>s</w:t>
      </w:r>
      <w:r w:rsidRPr="00033231">
        <w:t>saire à son travail</w:t>
      </w:r>
      <w:r w:rsidR="004F69D6">
        <w:t xml:space="preserve">. </w:t>
      </w:r>
      <w:r w:rsidRPr="00033231">
        <w:t>Moore était absent</w:t>
      </w:r>
      <w:r w:rsidR="004F69D6">
        <w:t> : M. </w:t>
      </w:r>
      <w:r w:rsidRPr="00033231">
        <w:t>Hall était venu le prendre pour faire une longue promenade</w:t>
      </w:r>
      <w:r w:rsidR="004F69D6">
        <w:t xml:space="preserve">. </w:t>
      </w:r>
      <w:r w:rsidRPr="00033231">
        <w:t>Henry ne put tro</w:t>
      </w:r>
      <w:r w:rsidRPr="00033231">
        <w:t>u</w:t>
      </w:r>
      <w:r w:rsidRPr="00033231">
        <w:t>ver imm</w:t>
      </w:r>
      <w:r w:rsidRPr="00033231">
        <w:t>é</w:t>
      </w:r>
      <w:r w:rsidRPr="00033231">
        <w:t>diatement l</w:t>
      </w:r>
      <w:r w:rsidR="004F69D6">
        <w:t>’</w:t>
      </w:r>
      <w:r w:rsidRPr="00033231">
        <w:t>objet de sa recherche</w:t>
      </w:r>
      <w:r w:rsidR="004F69D6">
        <w:t xml:space="preserve"> : </w:t>
      </w:r>
      <w:r w:rsidRPr="00033231">
        <w:t>il bouleversa co</w:t>
      </w:r>
      <w:r w:rsidRPr="00033231">
        <w:t>m</w:t>
      </w:r>
      <w:r w:rsidRPr="00033231">
        <w:t>partiment sur compartiment</w:t>
      </w:r>
      <w:r w:rsidR="004F69D6">
        <w:t xml:space="preserve">, </w:t>
      </w:r>
      <w:r w:rsidRPr="00033231">
        <w:t>et ouvrant enfin un dernier tiroir</w:t>
      </w:r>
      <w:r w:rsidR="004F69D6">
        <w:t xml:space="preserve">, </w:t>
      </w:r>
      <w:r w:rsidRPr="00033231">
        <w:t>il tomba non pas sur une pelote de ficelle ni sur un morceau de cire</w:t>
      </w:r>
      <w:r w:rsidR="004F69D6">
        <w:t xml:space="preserve">, </w:t>
      </w:r>
      <w:r w:rsidRPr="00033231">
        <w:t>mais sur une petite liasse de cahiers aux couvertures ma</w:t>
      </w:r>
      <w:r w:rsidRPr="00033231">
        <w:t>r</w:t>
      </w:r>
      <w:r w:rsidRPr="00033231">
        <w:t>brées</w:t>
      </w:r>
      <w:r w:rsidR="004F69D6">
        <w:t xml:space="preserve">, </w:t>
      </w:r>
      <w:r w:rsidRPr="00033231">
        <w:t>att</w:t>
      </w:r>
      <w:r w:rsidRPr="00033231">
        <w:t>a</w:t>
      </w:r>
      <w:r w:rsidRPr="00033231">
        <w:t>chée avec un ruban</w:t>
      </w:r>
      <w:r w:rsidR="004F69D6">
        <w:t xml:space="preserve">. </w:t>
      </w:r>
      <w:r w:rsidRPr="00033231">
        <w:t>Henry regarda cet objet</w:t>
      </w:r>
      <w:r w:rsidR="004F69D6">
        <w:t> :</w:t>
      </w:r>
    </w:p>
    <w:p w14:paraId="33B99CFA" w14:textId="3A6927F7" w:rsidR="004F69D6" w:rsidRDefault="004F69D6" w:rsidP="0021796F">
      <w:r>
        <w:t>« </w:t>
      </w:r>
      <w:r w:rsidR="00000000" w:rsidRPr="00033231">
        <w:t xml:space="preserve">Quelles vieilleries </w:t>
      </w:r>
      <w:r>
        <w:t>M. </w:t>
      </w:r>
      <w:r w:rsidR="00000000" w:rsidRPr="00033231">
        <w:t>Moore conserve dans son bureau</w:t>
      </w:r>
      <w:r>
        <w:t xml:space="preserve"> ! </w:t>
      </w:r>
      <w:r w:rsidR="00000000" w:rsidRPr="00033231">
        <w:t>dit-il</w:t>
      </w:r>
      <w:r>
        <w:t xml:space="preserve"> ; </w:t>
      </w:r>
      <w:r w:rsidR="00000000" w:rsidRPr="00033231">
        <w:t>j</w:t>
      </w:r>
      <w:r>
        <w:t>’</w:t>
      </w:r>
      <w:r w:rsidR="00000000" w:rsidRPr="00033231">
        <w:t>espère qu</w:t>
      </w:r>
      <w:r>
        <w:t>’</w:t>
      </w:r>
      <w:r w:rsidR="00000000" w:rsidRPr="00033231">
        <w:t>il ne conserverait pas si soigneusement mes vieux exercices</w:t>
      </w:r>
      <w:r>
        <w:t>.</w:t>
      </w:r>
    </w:p>
    <w:p w14:paraId="7AEA4B72" w14:textId="77777777" w:rsidR="004F69D6" w:rsidRDefault="004F69D6" w:rsidP="0021796F">
      <w:r>
        <w:t>— </w:t>
      </w:r>
      <w:r w:rsidR="00000000" w:rsidRPr="00033231">
        <w:t>Qu</w:t>
      </w:r>
      <w:r>
        <w:t>’</w:t>
      </w:r>
      <w:r w:rsidR="00000000" w:rsidRPr="00033231">
        <w:t>est-ce que c</w:t>
      </w:r>
      <w:r>
        <w:t>’</w:t>
      </w:r>
      <w:r w:rsidR="00000000" w:rsidRPr="00033231">
        <w:t>est</w:t>
      </w:r>
      <w:r>
        <w:t> ?</w:t>
      </w:r>
    </w:p>
    <w:p w14:paraId="644DDCB8" w14:textId="72C7ED5F" w:rsidR="00000000" w:rsidRPr="00033231" w:rsidRDefault="004F69D6" w:rsidP="0021796F">
      <w:r>
        <w:lastRenderedPageBreak/>
        <w:t>— </w:t>
      </w:r>
      <w:r w:rsidR="00000000" w:rsidRPr="00033231">
        <w:t>De vieux cahiers d</w:t>
      </w:r>
      <w:r>
        <w:t>’</w:t>
      </w:r>
      <w:r w:rsidR="00000000" w:rsidRPr="00033231">
        <w:t>exercices</w:t>
      </w:r>
      <w:r>
        <w:t>. »</w:t>
      </w:r>
    </w:p>
    <w:p w14:paraId="5BFA095A" w14:textId="77777777" w:rsidR="004F69D6" w:rsidRDefault="00000000" w:rsidP="0021796F">
      <w:r w:rsidRPr="00033231">
        <w:t>Il jeta la liasse à Caroline</w:t>
      </w:r>
      <w:r w:rsidR="004F69D6">
        <w:t xml:space="preserve">. </w:t>
      </w:r>
      <w:r w:rsidRPr="00033231">
        <w:t>Le paquet lui parut si propre e</w:t>
      </w:r>
      <w:r w:rsidRPr="00033231">
        <w:t>x</w:t>
      </w:r>
      <w:r w:rsidRPr="00033231">
        <w:t>térieurement</w:t>
      </w:r>
      <w:r w:rsidR="004F69D6">
        <w:t xml:space="preserve">, </w:t>
      </w:r>
      <w:r w:rsidRPr="00033231">
        <w:t>qu</w:t>
      </w:r>
      <w:r w:rsidR="004F69D6">
        <w:t>’</w:t>
      </w:r>
      <w:r w:rsidRPr="00033231">
        <w:t>elle voulut en connaître le contenu</w:t>
      </w:r>
      <w:r w:rsidR="004F69D6">
        <w:t>.</w:t>
      </w:r>
    </w:p>
    <w:p w14:paraId="654CB2D8" w14:textId="77777777" w:rsidR="004F69D6" w:rsidRDefault="004F69D6" w:rsidP="0021796F">
      <w:r>
        <w:t>« </w:t>
      </w:r>
      <w:r w:rsidR="00000000" w:rsidRPr="00033231">
        <w:t>Si ce sont seulement des cahiers d</w:t>
      </w:r>
      <w:r>
        <w:t>’</w:t>
      </w:r>
      <w:r w:rsidR="00000000" w:rsidRPr="00033231">
        <w:t>exercices</w:t>
      </w:r>
      <w:r>
        <w:t xml:space="preserve">, </w:t>
      </w:r>
      <w:r w:rsidR="00000000" w:rsidRPr="00033231">
        <w:t>je pense que je puis les ouvrir</w:t>
      </w:r>
      <w:r>
        <w:t>.</w:t>
      </w:r>
    </w:p>
    <w:p w14:paraId="13A15A41" w14:textId="77AB3A43" w:rsidR="00000000" w:rsidRPr="00033231" w:rsidRDefault="004F69D6" w:rsidP="0021796F">
      <w:r>
        <w:t>— </w:t>
      </w:r>
      <w:r w:rsidR="00000000" w:rsidRPr="00033231">
        <w:t>Oh</w:t>
      </w:r>
      <w:r>
        <w:t xml:space="preserve"> ! </w:t>
      </w:r>
      <w:r w:rsidR="00000000" w:rsidRPr="00033231">
        <w:t>oui</w:t>
      </w:r>
      <w:r>
        <w:t xml:space="preserve">, </w:t>
      </w:r>
      <w:r w:rsidR="00000000" w:rsidRPr="00033231">
        <w:t>certainement</w:t>
      </w:r>
      <w:r>
        <w:t xml:space="preserve">. </w:t>
      </w:r>
      <w:r w:rsidR="00000000" w:rsidRPr="00033231">
        <w:t xml:space="preserve">Le bureau de </w:t>
      </w:r>
      <w:r>
        <w:t>M. </w:t>
      </w:r>
      <w:r w:rsidR="00000000" w:rsidRPr="00033231">
        <w:t>Moore est à mo</w:t>
      </w:r>
      <w:r w:rsidR="00000000" w:rsidRPr="00033231">
        <w:t>i</w:t>
      </w:r>
      <w:r w:rsidR="00000000" w:rsidRPr="00033231">
        <w:t>tié le mien</w:t>
      </w:r>
      <w:r>
        <w:t xml:space="preserve"> ; </w:t>
      </w:r>
      <w:r w:rsidR="00000000" w:rsidRPr="00033231">
        <w:t>car il me permet d</w:t>
      </w:r>
      <w:r>
        <w:t>’</w:t>
      </w:r>
      <w:r w:rsidR="00000000" w:rsidRPr="00033231">
        <w:t>y renfermer une foule d</w:t>
      </w:r>
      <w:r>
        <w:t>’</w:t>
      </w:r>
      <w:r w:rsidR="00000000" w:rsidRPr="00033231">
        <w:t>objets</w:t>
      </w:r>
      <w:r>
        <w:t xml:space="preserve">, </w:t>
      </w:r>
      <w:r w:rsidR="00000000" w:rsidRPr="00033231">
        <w:t>et je vous donne la permission</w:t>
      </w:r>
      <w:r>
        <w:t>. »</w:t>
      </w:r>
    </w:p>
    <w:p w14:paraId="27BF9F24" w14:textId="77777777" w:rsidR="004F69D6" w:rsidRDefault="00000000" w:rsidP="0021796F">
      <w:r w:rsidRPr="00033231">
        <w:t>C</w:t>
      </w:r>
      <w:r w:rsidR="004F69D6">
        <w:t>’</w:t>
      </w:r>
      <w:r w:rsidRPr="00033231">
        <w:t>étaient des compositions françaises d</w:t>
      </w:r>
      <w:r w:rsidR="004F69D6">
        <w:t>’</w:t>
      </w:r>
      <w:r w:rsidRPr="00033231">
        <w:t>une écriture co</w:t>
      </w:r>
      <w:r w:rsidRPr="00033231">
        <w:t>m</w:t>
      </w:r>
      <w:r w:rsidRPr="00033231">
        <w:t>pacte</w:t>
      </w:r>
      <w:r w:rsidR="004F69D6">
        <w:t xml:space="preserve">, </w:t>
      </w:r>
      <w:r w:rsidRPr="00033231">
        <w:t>mais d</w:t>
      </w:r>
      <w:r w:rsidR="004F69D6">
        <w:t>’</w:t>
      </w:r>
      <w:r w:rsidRPr="00033231">
        <w:t>une netteté et d</w:t>
      </w:r>
      <w:r w:rsidR="004F69D6">
        <w:t>’</w:t>
      </w:r>
      <w:r w:rsidRPr="00033231">
        <w:t>une clarté remarquables</w:t>
      </w:r>
      <w:r w:rsidR="004F69D6">
        <w:t xml:space="preserve">. </w:t>
      </w:r>
      <w:r w:rsidRPr="00033231">
        <w:t>Cette écriture lui était connue</w:t>
      </w:r>
      <w:r w:rsidR="004F69D6">
        <w:t xml:space="preserve">, </w:t>
      </w:r>
      <w:r w:rsidRPr="00033231">
        <w:t>et elle eut à peine besoin de jeter les yeux sur le nom qui se trouvait au bas de chaque thème pour d</w:t>
      </w:r>
      <w:r w:rsidRPr="00033231">
        <w:t>i</w:t>
      </w:r>
      <w:r w:rsidRPr="00033231">
        <w:t>re à qui elle appartenait</w:t>
      </w:r>
      <w:r w:rsidR="004F69D6">
        <w:t xml:space="preserve">. </w:t>
      </w:r>
      <w:r w:rsidRPr="00033231">
        <w:t>On y lisait</w:t>
      </w:r>
      <w:r w:rsidR="004F69D6">
        <w:t> : « </w:t>
      </w:r>
      <w:r w:rsidRPr="00033231">
        <w:t xml:space="preserve">Shirley </w:t>
      </w:r>
      <w:proofErr w:type="spellStart"/>
      <w:r w:rsidRPr="00033231">
        <w:t>Keeldar</w:t>
      </w:r>
      <w:proofErr w:type="spellEnd"/>
      <w:r w:rsidR="004F69D6">
        <w:t xml:space="preserve">, </w:t>
      </w:r>
      <w:proofErr w:type="spellStart"/>
      <w:r w:rsidRPr="00033231">
        <w:t>Sym</w:t>
      </w:r>
      <w:r w:rsidRPr="00033231">
        <w:t>p</w:t>
      </w:r>
      <w:r w:rsidRPr="00033231">
        <w:t>son</w:t>
      </w:r>
      <w:proofErr w:type="spellEnd"/>
      <w:r w:rsidRPr="00033231">
        <w:t>-Grove</w:t>
      </w:r>
      <w:r w:rsidR="004F69D6">
        <w:t>, »</w:t>
      </w:r>
      <w:r w:rsidRPr="00033231">
        <w:t xml:space="preserve"> et la date remontait à quatre années auparavant</w:t>
      </w:r>
      <w:r w:rsidR="004F69D6">
        <w:t>.</w:t>
      </w:r>
    </w:p>
    <w:p w14:paraId="70D93436" w14:textId="77777777" w:rsidR="004F69D6" w:rsidRDefault="00000000" w:rsidP="0021796F">
      <w:r w:rsidRPr="00033231">
        <w:t>Elle relia le paquet</w:t>
      </w:r>
      <w:r w:rsidR="004F69D6">
        <w:t xml:space="preserve">, </w:t>
      </w:r>
      <w:r w:rsidRPr="00033231">
        <w:t>et le tint un instant dans sa main</w:t>
      </w:r>
      <w:r w:rsidR="004F69D6">
        <w:t xml:space="preserve">, </w:t>
      </w:r>
      <w:r w:rsidRPr="00033231">
        <w:t>plo</w:t>
      </w:r>
      <w:r w:rsidRPr="00033231">
        <w:t>n</w:t>
      </w:r>
      <w:r w:rsidRPr="00033231">
        <w:t>gée dans une sorte de méditation</w:t>
      </w:r>
      <w:r w:rsidR="004F69D6">
        <w:t xml:space="preserve">. </w:t>
      </w:r>
      <w:r w:rsidRPr="00033231">
        <w:t>Il lui semblait qu</w:t>
      </w:r>
      <w:r w:rsidR="004F69D6">
        <w:t>’</w:t>
      </w:r>
      <w:r w:rsidRPr="00033231">
        <w:t>en ouvrant ce paquet elle eût violé un dépôt</w:t>
      </w:r>
      <w:r w:rsidR="004F69D6">
        <w:t>.</w:t>
      </w:r>
    </w:p>
    <w:p w14:paraId="5161E4BF" w14:textId="77777777" w:rsidR="004F69D6" w:rsidRDefault="004F69D6" w:rsidP="0021796F">
      <w:r>
        <w:t>« </w:t>
      </w:r>
      <w:r w:rsidR="00000000" w:rsidRPr="00033231">
        <w:t>Vous voyez</w:t>
      </w:r>
      <w:r>
        <w:t xml:space="preserve">, </w:t>
      </w:r>
      <w:r w:rsidR="00000000" w:rsidRPr="00033231">
        <w:t>ce sont les exercices de Shirley</w:t>
      </w:r>
      <w:r>
        <w:t xml:space="preserve">, </w:t>
      </w:r>
      <w:r w:rsidR="00000000" w:rsidRPr="00033231">
        <w:t>dit nonch</w:t>
      </w:r>
      <w:r w:rsidR="00000000" w:rsidRPr="00033231">
        <w:t>a</w:t>
      </w:r>
      <w:r w:rsidR="00000000" w:rsidRPr="00033231">
        <w:t>lamment Henry</w:t>
      </w:r>
      <w:r>
        <w:t>.</w:t>
      </w:r>
    </w:p>
    <w:p w14:paraId="6B0CBC0E" w14:textId="0469C4CC" w:rsidR="004F69D6" w:rsidRDefault="004F69D6" w:rsidP="0021796F">
      <w:r>
        <w:t>— </w:t>
      </w:r>
      <w:r w:rsidR="00000000" w:rsidRPr="00033231">
        <w:t xml:space="preserve">Est-ce que vous les avez donnés à </w:t>
      </w:r>
      <w:r>
        <w:t>M. </w:t>
      </w:r>
      <w:r w:rsidR="00000000" w:rsidRPr="00033231">
        <w:t>Moore</w:t>
      </w:r>
      <w:r>
        <w:t xml:space="preserve"> ? </w:t>
      </w:r>
      <w:r w:rsidR="00000000" w:rsidRPr="00033231">
        <w:t xml:space="preserve">Elle les a écrits avec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je suppose</w:t>
      </w:r>
      <w:r>
        <w:t>.</w:t>
      </w:r>
    </w:p>
    <w:p w14:paraId="632FCF8F" w14:textId="2ED8412A" w:rsidR="004F69D6" w:rsidRDefault="004F69D6" w:rsidP="0021796F">
      <w:r>
        <w:t>— </w:t>
      </w:r>
      <w:r w:rsidR="00000000" w:rsidRPr="00033231">
        <w:t>Elle les a écrits dans ma chambre d</w:t>
      </w:r>
      <w:r>
        <w:t>’</w:t>
      </w:r>
      <w:r w:rsidR="00000000" w:rsidRPr="00033231">
        <w:t>étude</w:t>
      </w:r>
      <w:r>
        <w:t xml:space="preserve">, </w:t>
      </w:r>
      <w:r w:rsidR="00000000" w:rsidRPr="00033231">
        <w:t xml:space="preserve">à </w:t>
      </w:r>
      <w:proofErr w:type="spellStart"/>
      <w:r w:rsidR="00000000" w:rsidRPr="00033231">
        <w:t>Sympson</w:t>
      </w:r>
      <w:proofErr w:type="spellEnd"/>
      <w:r w:rsidR="00000000" w:rsidRPr="00033231">
        <w:t>-Grove</w:t>
      </w:r>
      <w:r>
        <w:t xml:space="preserve">, </w:t>
      </w:r>
      <w:r w:rsidR="00000000" w:rsidRPr="00033231">
        <w:t>pendant qu</w:t>
      </w:r>
      <w:r>
        <w:t>’</w:t>
      </w:r>
      <w:r w:rsidR="00000000" w:rsidRPr="00033231">
        <w:t>elle y demeurait avec nous</w:t>
      </w:r>
      <w:r>
        <w:t>. M. </w:t>
      </w:r>
      <w:r w:rsidR="00000000" w:rsidRPr="00033231">
        <w:t>Moore lui e</w:t>
      </w:r>
      <w:r w:rsidR="00000000" w:rsidRPr="00033231">
        <w:t>n</w:t>
      </w:r>
      <w:r w:rsidR="00000000" w:rsidRPr="00033231">
        <w:t>seignait le français</w:t>
      </w:r>
      <w:r>
        <w:t xml:space="preserve">… </w:t>
      </w:r>
      <w:r w:rsidR="00000000" w:rsidRPr="00033231">
        <w:t>c</w:t>
      </w:r>
      <w:r>
        <w:t>’</w:t>
      </w:r>
      <w:r w:rsidR="00000000" w:rsidRPr="00033231">
        <w:t>est sa langue maternelle</w:t>
      </w:r>
      <w:r>
        <w:t>.</w:t>
      </w:r>
    </w:p>
    <w:p w14:paraId="2D6DE790" w14:textId="77777777" w:rsidR="004F69D6" w:rsidRDefault="004F69D6" w:rsidP="0021796F">
      <w:r>
        <w:t>— </w:t>
      </w:r>
      <w:r w:rsidR="00000000" w:rsidRPr="00033231">
        <w:t>Je sais</w:t>
      </w:r>
      <w:r>
        <w:t xml:space="preserve">… </w:t>
      </w:r>
      <w:r w:rsidR="00000000" w:rsidRPr="00033231">
        <w:t>Était-elle une bonne élève</w:t>
      </w:r>
      <w:r>
        <w:t xml:space="preserve">, </w:t>
      </w:r>
      <w:r w:rsidR="00000000" w:rsidRPr="00033231">
        <w:t>Henry</w:t>
      </w:r>
      <w:r>
        <w:t> ?</w:t>
      </w:r>
    </w:p>
    <w:p w14:paraId="35F29610" w14:textId="3739CB88" w:rsidR="004F69D6" w:rsidRDefault="004F69D6" w:rsidP="0021796F">
      <w:r>
        <w:lastRenderedPageBreak/>
        <w:t>— </w:t>
      </w:r>
      <w:r w:rsidR="00000000" w:rsidRPr="00033231">
        <w:t>Elle était un peu sauvage et rieuse</w:t>
      </w:r>
      <w:r>
        <w:t xml:space="preserve">, </w:t>
      </w:r>
      <w:r w:rsidR="00000000" w:rsidRPr="00033231">
        <w:t>mais j</w:t>
      </w:r>
      <w:r>
        <w:t>’</w:t>
      </w:r>
      <w:r w:rsidR="00000000" w:rsidRPr="00033231">
        <w:t>aimais bien à l</w:t>
      </w:r>
      <w:r>
        <w:t>’</w:t>
      </w:r>
      <w:r w:rsidR="00000000" w:rsidRPr="00033231">
        <w:t>avoir dans ma chambre</w:t>
      </w:r>
      <w:r>
        <w:t xml:space="preserve"> ; </w:t>
      </w:r>
      <w:r w:rsidR="00000000" w:rsidRPr="00033231">
        <w:t>elle rendait agréable les heures des leçons</w:t>
      </w:r>
      <w:r>
        <w:t xml:space="preserve">. </w:t>
      </w:r>
      <w:r w:rsidR="00000000" w:rsidRPr="00033231">
        <w:t>Elle apprenait vite</w:t>
      </w:r>
      <w:r>
        <w:t xml:space="preserve">, </w:t>
      </w:r>
      <w:r w:rsidR="00000000" w:rsidRPr="00033231">
        <w:t>on ne savait quand ni comment</w:t>
      </w:r>
      <w:r>
        <w:t xml:space="preserve">. </w:t>
      </w:r>
      <w:r w:rsidR="00000000" w:rsidRPr="00033231">
        <w:t>Le français n</w:t>
      </w:r>
      <w:r>
        <w:t>’</w:t>
      </w:r>
      <w:r w:rsidR="00000000" w:rsidRPr="00033231">
        <w:t>était rien pour elle</w:t>
      </w:r>
      <w:r>
        <w:t xml:space="preserve">. </w:t>
      </w:r>
      <w:r w:rsidR="00000000" w:rsidRPr="00033231">
        <w:t>Elle le parlait couramment</w:t>
      </w:r>
      <w:r>
        <w:t xml:space="preserve">, </w:t>
      </w:r>
      <w:r w:rsidR="00000000" w:rsidRPr="00033231">
        <w:t xml:space="preserve">aussi couramment que </w:t>
      </w:r>
      <w:r>
        <w:t>M. </w:t>
      </w:r>
      <w:r w:rsidR="00000000" w:rsidRPr="00033231">
        <w:t>Moore lui-même</w:t>
      </w:r>
      <w:r>
        <w:t>.</w:t>
      </w:r>
    </w:p>
    <w:p w14:paraId="10708AA8" w14:textId="77777777" w:rsidR="004F69D6" w:rsidRDefault="004F69D6" w:rsidP="0021796F">
      <w:r>
        <w:t>— </w:t>
      </w:r>
      <w:r w:rsidR="00000000" w:rsidRPr="00033231">
        <w:t>Était-elle obéissante</w:t>
      </w:r>
      <w:r>
        <w:t xml:space="preserve"> ? </w:t>
      </w:r>
      <w:r w:rsidR="00000000" w:rsidRPr="00033231">
        <w:t>vous donnait-elle du tourment</w:t>
      </w:r>
      <w:r>
        <w:t> ?</w:t>
      </w:r>
    </w:p>
    <w:p w14:paraId="09C8D944" w14:textId="77777777" w:rsidR="004F69D6" w:rsidRDefault="004F69D6" w:rsidP="0021796F">
      <w:r>
        <w:t>— </w:t>
      </w:r>
      <w:r w:rsidR="00000000" w:rsidRPr="00033231">
        <w:t>Elle me donnait beaucoup de tourment sous un rapport</w:t>
      </w:r>
      <w:r>
        <w:t xml:space="preserve"> : </w:t>
      </w:r>
      <w:r w:rsidR="00000000" w:rsidRPr="00033231">
        <w:t>elle était étourdie</w:t>
      </w:r>
      <w:r>
        <w:t xml:space="preserve">, </w:t>
      </w:r>
      <w:r w:rsidR="00000000" w:rsidRPr="00033231">
        <w:t>mais je l</w:t>
      </w:r>
      <w:r>
        <w:t>’</w:t>
      </w:r>
      <w:r w:rsidR="00000000" w:rsidRPr="00033231">
        <w:t>aimais</w:t>
      </w:r>
      <w:r>
        <w:t xml:space="preserve">. </w:t>
      </w:r>
      <w:r w:rsidR="00000000" w:rsidRPr="00033231">
        <w:t>Je suis désespérément amoureux de Shirley</w:t>
      </w:r>
      <w:r>
        <w:t>.</w:t>
      </w:r>
    </w:p>
    <w:p w14:paraId="37885B59" w14:textId="77777777" w:rsidR="004F69D6" w:rsidRDefault="004F69D6" w:rsidP="0021796F">
      <w:r>
        <w:t>— </w:t>
      </w:r>
      <w:r w:rsidR="00000000" w:rsidRPr="00033231">
        <w:rPr>
          <w:i/>
          <w:iCs/>
        </w:rPr>
        <w:t xml:space="preserve">Désespérément </w:t>
      </w:r>
      <w:r w:rsidR="00000000" w:rsidRPr="00033231">
        <w:t>amoureux</w:t>
      </w:r>
      <w:r>
        <w:t xml:space="preserve">, </w:t>
      </w:r>
      <w:r w:rsidR="00000000" w:rsidRPr="00033231">
        <w:t>vous</w:t>
      </w:r>
      <w:r>
        <w:t xml:space="preserve">, </w:t>
      </w:r>
      <w:r w:rsidR="00000000" w:rsidRPr="00033231">
        <w:t>petit nigaud</w:t>
      </w:r>
      <w:r>
        <w:t xml:space="preserve"> ! </w:t>
      </w:r>
      <w:r w:rsidR="00000000" w:rsidRPr="00033231">
        <w:t>Vous ne savez ce que vous dites</w:t>
      </w:r>
      <w:r>
        <w:t>.</w:t>
      </w:r>
    </w:p>
    <w:p w14:paraId="7F126261" w14:textId="5F0DACDF" w:rsidR="004F69D6" w:rsidRDefault="004F69D6" w:rsidP="0021796F">
      <w:r>
        <w:t>— </w:t>
      </w:r>
      <w:r w:rsidR="00000000" w:rsidRPr="00033231">
        <w:t xml:space="preserve">Je suis </w:t>
      </w:r>
      <w:r w:rsidR="00000000" w:rsidRPr="00033231">
        <w:rPr>
          <w:i/>
          <w:iCs/>
        </w:rPr>
        <w:t xml:space="preserve">désespérément </w:t>
      </w:r>
      <w:r w:rsidR="00000000" w:rsidRPr="00033231">
        <w:t>amoureux d</w:t>
      </w:r>
      <w:r>
        <w:t>’</w:t>
      </w:r>
      <w:r w:rsidR="00000000" w:rsidRPr="00033231">
        <w:t>elle</w:t>
      </w:r>
      <w:r>
        <w:t xml:space="preserve">. </w:t>
      </w:r>
      <w:r w:rsidR="00000000" w:rsidRPr="00033231">
        <w:t>Elle est la l</w:t>
      </w:r>
      <w:r w:rsidR="00000000" w:rsidRPr="00033231">
        <w:t>u</w:t>
      </w:r>
      <w:r w:rsidR="00000000" w:rsidRPr="00033231">
        <w:t>mi</w:t>
      </w:r>
      <w:r w:rsidR="00000000" w:rsidRPr="00033231">
        <w:t>è</w:t>
      </w:r>
      <w:r w:rsidR="00000000" w:rsidRPr="00033231">
        <w:t>re de mes yeux</w:t>
      </w:r>
      <w:r>
        <w:t xml:space="preserve">. </w:t>
      </w:r>
      <w:r w:rsidR="00000000" w:rsidRPr="00033231">
        <w:t>Je l</w:t>
      </w:r>
      <w:r>
        <w:t>’</w:t>
      </w:r>
      <w:r w:rsidR="00000000" w:rsidRPr="00033231">
        <w:t xml:space="preserve">ai dit hier soir à </w:t>
      </w:r>
      <w:r>
        <w:t>M. </w:t>
      </w:r>
      <w:r w:rsidR="00000000" w:rsidRPr="00033231">
        <w:t>Moore</w:t>
      </w:r>
      <w:r>
        <w:t>.</w:t>
      </w:r>
    </w:p>
    <w:p w14:paraId="00713579" w14:textId="77777777" w:rsidR="004F69D6" w:rsidRDefault="004F69D6" w:rsidP="0021796F">
      <w:r>
        <w:t>— </w:t>
      </w:r>
      <w:r w:rsidR="00000000" w:rsidRPr="00033231">
        <w:t>Il a dû vous réprimander pour parler ainsi avec exagér</w:t>
      </w:r>
      <w:r w:rsidR="00000000" w:rsidRPr="00033231">
        <w:t>a</w:t>
      </w:r>
      <w:r w:rsidR="00000000" w:rsidRPr="00033231">
        <w:t>tion</w:t>
      </w:r>
      <w:r>
        <w:t>.</w:t>
      </w:r>
    </w:p>
    <w:p w14:paraId="02512239" w14:textId="77777777" w:rsidR="004F69D6" w:rsidRDefault="004F69D6" w:rsidP="0021796F">
      <w:r>
        <w:t>— </w:t>
      </w:r>
      <w:r w:rsidR="00000000" w:rsidRPr="00033231">
        <w:t>Non</w:t>
      </w:r>
      <w:r>
        <w:t xml:space="preserve">. </w:t>
      </w:r>
      <w:r w:rsidR="00000000" w:rsidRPr="00033231">
        <w:t>Il ne réprimande jamais</w:t>
      </w:r>
      <w:r>
        <w:t xml:space="preserve">, </w:t>
      </w:r>
      <w:r w:rsidR="00000000" w:rsidRPr="00033231">
        <w:t>comme font les gouve</w:t>
      </w:r>
      <w:r w:rsidR="00000000" w:rsidRPr="00033231">
        <w:t>r</w:t>
      </w:r>
      <w:r w:rsidR="00000000" w:rsidRPr="00033231">
        <w:t>nantes</w:t>
      </w:r>
      <w:r>
        <w:t xml:space="preserve">, </w:t>
      </w:r>
      <w:r w:rsidR="00000000" w:rsidRPr="00033231">
        <w:t>des jeunes filles</w:t>
      </w:r>
      <w:r>
        <w:t xml:space="preserve">. </w:t>
      </w:r>
      <w:r w:rsidR="00000000" w:rsidRPr="00033231">
        <w:t>Il lisait</w:t>
      </w:r>
      <w:r>
        <w:t xml:space="preserve">, </w:t>
      </w:r>
      <w:r w:rsidR="00000000" w:rsidRPr="00033231">
        <w:t>et il se contenta de sourire dans son livre en disant que</w:t>
      </w:r>
      <w:r>
        <w:t xml:space="preserve">, </w:t>
      </w:r>
      <w:r w:rsidR="00000000" w:rsidRPr="00033231">
        <w:t xml:space="preserve">si miss </w:t>
      </w:r>
      <w:proofErr w:type="spellStart"/>
      <w:r w:rsidR="00000000" w:rsidRPr="00033231">
        <w:t>Keeldar</w:t>
      </w:r>
      <w:proofErr w:type="spellEnd"/>
      <w:r w:rsidR="00000000" w:rsidRPr="00033231">
        <w:t xml:space="preserve"> n</w:t>
      </w:r>
      <w:r>
        <w:t>’</w:t>
      </w:r>
      <w:r w:rsidR="00000000" w:rsidRPr="00033231">
        <w:t>était pas plus di</w:t>
      </w:r>
      <w:r w:rsidR="00000000" w:rsidRPr="00033231">
        <w:t>f</w:t>
      </w:r>
      <w:r w:rsidR="00000000" w:rsidRPr="00033231">
        <w:t>ficile que cela</w:t>
      </w:r>
      <w:r>
        <w:t xml:space="preserve">, </w:t>
      </w:r>
      <w:r w:rsidR="00000000" w:rsidRPr="00033231">
        <w:t>elle l</w:t>
      </w:r>
      <w:r>
        <w:t>’</w:t>
      </w:r>
      <w:r w:rsidR="00000000" w:rsidRPr="00033231">
        <w:t>était moins qu</w:t>
      </w:r>
      <w:r>
        <w:t>’</w:t>
      </w:r>
      <w:r w:rsidR="00000000" w:rsidRPr="00033231">
        <w:t>il ne l</w:t>
      </w:r>
      <w:r>
        <w:t>’</w:t>
      </w:r>
      <w:r w:rsidR="00000000" w:rsidRPr="00033231">
        <w:t>avait pensé</w:t>
      </w:r>
      <w:r>
        <w:t xml:space="preserve"> ; </w:t>
      </w:r>
      <w:r w:rsidR="00000000" w:rsidRPr="00033231">
        <w:t>que je n</w:t>
      </w:r>
      <w:r>
        <w:t>’</w:t>
      </w:r>
      <w:r w:rsidR="00000000" w:rsidRPr="00033231">
        <w:t>étais qu</w:t>
      </w:r>
      <w:r>
        <w:t>’</w:t>
      </w:r>
      <w:r w:rsidR="00000000" w:rsidRPr="00033231">
        <w:t>un petit garçon boiteux et à la vue trouble</w:t>
      </w:r>
      <w:r>
        <w:t xml:space="preserve">. </w:t>
      </w:r>
      <w:proofErr w:type="gramStart"/>
      <w:r w:rsidR="00000000" w:rsidRPr="00033231">
        <w:t>J</w:t>
      </w:r>
      <w:r>
        <w:t>’</w:t>
      </w:r>
      <w:r w:rsidR="00000000" w:rsidRPr="00033231">
        <w:t>ai bien peur</w:t>
      </w:r>
      <w:proofErr w:type="gramEnd"/>
      <w:r w:rsidR="00000000" w:rsidRPr="00033231">
        <w:t xml:space="preserve"> d</w:t>
      </w:r>
      <w:r>
        <w:t>’</w:t>
      </w:r>
      <w:r w:rsidR="00000000" w:rsidRPr="00033231">
        <w:t>être un pauvre infortuné</w:t>
      </w:r>
      <w:r>
        <w:t xml:space="preserve">, </w:t>
      </w:r>
      <w:r w:rsidR="00000000" w:rsidRPr="00033231">
        <w:t xml:space="preserve">miss </w:t>
      </w:r>
      <w:proofErr w:type="spellStart"/>
      <w:r w:rsidR="00000000" w:rsidRPr="00033231">
        <w:t>Helstone</w:t>
      </w:r>
      <w:proofErr w:type="spellEnd"/>
      <w:r>
        <w:t xml:space="preserve">. </w:t>
      </w:r>
      <w:r w:rsidR="00000000" w:rsidRPr="00033231">
        <w:t>Je suis estropié</w:t>
      </w:r>
      <w:r>
        <w:t xml:space="preserve">, </w:t>
      </w:r>
      <w:r w:rsidR="00000000" w:rsidRPr="00033231">
        <w:t>vous savez</w:t>
      </w:r>
      <w:r>
        <w:t>.</w:t>
      </w:r>
    </w:p>
    <w:p w14:paraId="2FD9D8A8" w14:textId="77777777" w:rsidR="004F69D6" w:rsidRDefault="004F69D6" w:rsidP="0021796F">
      <w:r>
        <w:t>— </w:t>
      </w:r>
      <w:r w:rsidR="00000000" w:rsidRPr="00033231">
        <w:t>Ne vous affectez pas de cela</w:t>
      </w:r>
      <w:r>
        <w:t xml:space="preserve">, </w:t>
      </w:r>
      <w:r w:rsidR="00000000" w:rsidRPr="00033231">
        <w:t>Henry</w:t>
      </w:r>
      <w:r>
        <w:t xml:space="preserve">, </w:t>
      </w:r>
      <w:r w:rsidR="00000000" w:rsidRPr="00033231">
        <w:t>vous êtes un très-gentil petit garçon</w:t>
      </w:r>
      <w:r>
        <w:t xml:space="preserve"> ; </w:t>
      </w:r>
      <w:r w:rsidR="00000000" w:rsidRPr="00033231">
        <w:t>et</w:t>
      </w:r>
      <w:r>
        <w:t xml:space="preserve">, </w:t>
      </w:r>
      <w:r w:rsidR="00000000" w:rsidRPr="00033231">
        <w:t>si Dieu ne vous a pas donné la santé et la force</w:t>
      </w:r>
      <w:r>
        <w:t xml:space="preserve">, </w:t>
      </w:r>
      <w:r w:rsidR="00000000" w:rsidRPr="00033231">
        <w:t>il vous a doué d</w:t>
      </w:r>
      <w:r>
        <w:t>’</w:t>
      </w:r>
      <w:r w:rsidR="00000000" w:rsidRPr="00033231">
        <w:t>un bon caractère</w:t>
      </w:r>
      <w:r>
        <w:t xml:space="preserve">, </w:t>
      </w:r>
      <w:r w:rsidR="00000000" w:rsidRPr="00033231">
        <w:t>d</w:t>
      </w:r>
      <w:r>
        <w:t>’</w:t>
      </w:r>
      <w:r w:rsidR="00000000" w:rsidRPr="00033231">
        <w:t>un cœur et d</w:t>
      </w:r>
      <w:r>
        <w:t>’</w:t>
      </w:r>
      <w:r w:rsidR="00000000" w:rsidRPr="00033231">
        <w:t>un ce</w:t>
      </w:r>
      <w:r w:rsidR="00000000" w:rsidRPr="00033231">
        <w:t>r</w:t>
      </w:r>
      <w:r w:rsidR="00000000" w:rsidRPr="00033231">
        <w:t>veau excellents</w:t>
      </w:r>
      <w:r>
        <w:t>.</w:t>
      </w:r>
    </w:p>
    <w:p w14:paraId="2BA9FF95" w14:textId="77777777" w:rsidR="004F69D6" w:rsidRDefault="004F69D6" w:rsidP="0021796F">
      <w:r>
        <w:t>— </w:t>
      </w:r>
      <w:r w:rsidR="00000000" w:rsidRPr="00033231">
        <w:t>Je serai méprisé</w:t>
      </w:r>
      <w:r>
        <w:t xml:space="preserve">. </w:t>
      </w:r>
      <w:r w:rsidR="00000000" w:rsidRPr="00033231">
        <w:t>Quelquefois je m</w:t>
      </w:r>
      <w:r>
        <w:t>’</w:t>
      </w:r>
      <w:r w:rsidR="00000000" w:rsidRPr="00033231">
        <w:t>imagine que vous et Shirley me méprisez</w:t>
      </w:r>
      <w:r>
        <w:t>.</w:t>
      </w:r>
    </w:p>
    <w:p w14:paraId="36FF72D3" w14:textId="77777777" w:rsidR="004F69D6" w:rsidRDefault="004F69D6" w:rsidP="0021796F">
      <w:r>
        <w:lastRenderedPageBreak/>
        <w:t>— </w:t>
      </w:r>
      <w:r w:rsidR="00000000" w:rsidRPr="00033231">
        <w:t>Écoutez</w:t>
      </w:r>
      <w:r>
        <w:t xml:space="preserve">, </w:t>
      </w:r>
      <w:r w:rsidR="00000000" w:rsidRPr="00033231">
        <w:t>Henry</w:t>
      </w:r>
      <w:r>
        <w:t xml:space="preserve">. </w:t>
      </w:r>
      <w:r w:rsidR="00000000" w:rsidRPr="00033231">
        <w:t>En général</w:t>
      </w:r>
      <w:r>
        <w:t xml:space="preserve">, </w:t>
      </w:r>
      <w:r w:rsidR="00000000" w:rsidRPr="00033231">
        <w:t>je n</w:t>
      </w:r>
      <w:r>
        <w:t>’</w:t>
      </w:r>
      <w:r w:rsidR="00000000" w:rsidRPr="00033231">
        <w:t>aime pas les écoliers</w:t>
      </w:r>
      <w:r>
        <w:t xml:space="preserve"> ; </w:t>
      </w:r>
      <w:r w:rsidR="00000000" w:rsidRPr="00033231">
        <w:t>j</w:t>
      </w:r>
      <w:r>
        <w:t>’</w:t>
      </w:r>
      <w:r w:rsidR="00000000" w:rsidRPr="00033231">
        <w:t>en ai même une grande horreur</w:t>
      </w:r>
      <w:r>
        <w:t xml:space="preserve">. </w:t>
      </w:r>
      <w:r w:rsidR="00000000" w:rsidRPr="00033231">
        <w:t>Je vois en eux de petits scél</w:t>
      </w:r>
      <w:r w:rsidR="00000000" w:rsidRPr="00033231">
        <w:t>é</w:t>
      </w:r>
      <w:r w:rsidR="00000000" w:rsidRPr="00033231">
        <w:t>rats qui prennent un barbare plaisir à tuer et à tourmenter les oiseaux</w:t>
      </w:r>
      <w:r>
        <w:t xml:space="preserve">, </w:t>
      </w:r>
      <w:r w:rsidR="00000000" w:rsidRPr="00033231">
        <w:t>les insectes</w:t>
      </w:r>
      <w:r>
        <w:t xml:space="preserve">, </w:t>
      </w:r>
      <w:r w:rsidR="00000000" w:rsidRPr="00033231">
        <w:t>les petits chats et tout ce qui est plus faible qu</w:t>
      </w:r>
      <w:r>
        <w:t>’</w:t>
      </w:r>
      <w:r w:rsidR="00000000" w:rsidRPr="00033231">
        <w:t>eux</w:t>
      </w:r>
      <w:r>
        <w:t xml:space="preserve"> ; </w:t>
      </w:r>
      <w:r w:rsidR="00000000" w:rsidRPr="00033231">
        <w:t>mais vous êtes si différent</w:t>
      </w:r>
      <w:r>
        <w:t xml:space="preserve">, </w:t>
      </w:r>
      <w:r w:rsidR="00000000" w:rsidRPr="00033231">
        <w:t>que j</w:t>
      </w:r>
      <w:r>
        <w:t>’</w:t>
      </w:r>
      <w:r w:rsidR="00000000" w:rsidRPr="00033231">
        <w:t>éprouve une vive sy</w:t>
      </w:r>
      <w:r w:rsidR="00000000" w:rsidRPr="00033231">
        <w:t>m</w:t>
      </w:r>
      <w:r w:rsidR="00000000" w:rsidRPr="00033231">
        <w:t>pathie pour vous</w:t>
      </w:r>
      <w:r>
        <w:t xml:space="preserve">. </w:t>
      </w:r>
      <w:r w:rsidR="00000000" w:rsidRPr="00033231">
        <w:t>Vous avez presque autant de sens qu</w:t>
      </w:r>
      <w:r>
        <w:t>’</w:t>
      </w:r>
      <w:r w:rsidR="00000000" w:rsidRPr="00033231">
        <w:t>un homme</w:t>
      </w:r>
      <w:r>
        <w:t xml:space="preserve"> (</w:t>
      </w:r>
      <w:r w:rsidR="00000000" w:rsidRPr="00033231">
        <w:t>beaucoup plus</w:t>
      </w:r>
      <w:r>
        <w:t xml:space="preserve">, </w:t>
      </w:r>
      <w:r w:rsidR="00000000" w:rsidRPr="00033231">
        <w:t>Dieu le sait</w:t>
      </w:r>
      <w:r>
        <w:t xml:space="preserve">, </w:t>
      </w:r>
      <w:r w:rsidR="00000000" w:rsidRPr="00033231">
        <w:t>qu</w:t>
      </w:r>
      <w:r>
        <w:t>’</w:t>
      </w:r>
      <w:r w:rsidR="00000000" w:rsidRPr="00033231">
        <w:t>un grand nombre d</w:t>
      </w:r>
      <w:r>
        <w:t>’</w:t>
      </w:r>
      <w:r w:rsidR="00000000" w:rsidRPr="00033231">
        <w:t>hommes</w:t>
      </w:r>
      <w:r>
        <w:t xml:space="preserve">, </w:t>
      </w:r>
      <w:r w:rsidR="00000000" w:rsidRPr="00033231">
        <w:t>se dit-elle</w:t>
      </w:r>
      <w:r>
        <w:t xml:space="preserve">) ; </w:t>
      </w:r>
      <w:r w:rsidR="00000000" w:rsidRPr="00033231">
        <w:t>vous aimez la lecture</w:t>
      </w:r>
      <w:r>
        <w:t xml:space="preserve">, </w:t>
      </w:r>
      <w:r w:rsidR="00000000" w:rsidRPr="00033231">
        <w:t>et vous pouvez parler avec bon sens de ce que vous lisez</w:t>
      </w:r>
      <w:r>
        <w:t>.</w:t>
      </w:r>
    </w:p>
    <w:p w14:paraId="728D293A" w14:textId="33BEBA57" w:rsidR="00000000" w:rsidRPr="00033231" w:rsidRDefault="004F69D6" w:rsidP="0021796F">
      <w:r>
        <w:t>— </w:t>
      </w:r>
      <w:r w:rsidR="00000000" w:rsidRPr="00033231">
        <w:t>J</w:t>
      </w:r>
      <w:r>
        <w:t>’</w:t>
      </w:r>
      <w:r w:rsidR="00000000" w:rsidRPr="00033231">
        <w:t>aime la lecture</w:t>
      </w:r>
      <w:r>
        <w:t xml:space="preserve">. </w:t>
      </w:r>
      <w:r w:rsidR="00000000" w:rsidRPr="00033231">
        <w:t>Je sais que j</w:t>
      </w:r>
      <w:r>
        <w:t>’</w:t>
      </w:r>
      <w:r w:rsidR="00000000" w:rsidRPr="00033231">
        <w:t>ai du sens</w:t>
      </w:r>
      <w:r>
        <w:t xml:space="preserve">, </w:t>
      </w:r>
      <w:r w:rsidR="00000000" w:rsidRPr="00033231">
        <w:t>et je sais aussi que j</w:t>
      </w:r>
      <w:r>
        <w:t>’</w:t>
      </w:r>
      <w:r w:rsidR="00000000" w:rsidRPr="00033231">
        <w:t>ai du sentiment</w:t>
      </w:r>
      <w:r>
        <w:t>. »</w:t>
      </w:r>
    </w:p>
    <w:p w14:paraId="648A7335" w14:textId="77777777" w:rsidR="004F69D6" w:rsidRDefault="00000000" w:rsidP="0021796F">
      <w:r w:rsidRPr="00033231">
        <w:t>En ce moment</w:t>
      </w:r>
      <w:r w:rsidR="004F69D6">
        <w:t xml:space="preserve">, </w:t>
      </w:r>
      <w:r w:rsidRPr="00033231">
        <w:t xml:space="preserve">miss </w:t>
      </w:r>
      <w:proofErr w:type="spellStart"/>
      <w:r w:rsidRPr="00033231">
        <w:t>Keeldar</w:t>
      </w:r>
      <w:proofErr w:type="spellEnd"/>
      <w:r w:rsidRPr="00033231">
        <w:t xml:space="preserve"> entra</w:t>
      </w:r>
      <w:r w:rsidR="004F69D6">
        <w:t>.</w:t>
      </w:r>
    </w:p>
    <w:p w14:paraId="673C657D" w14:textId="00E4CC9E" w:rsidR="00000000" w:rsidRPr="00033231" w:rsidRDefault="004F69D6" w:rsidP="0021796F">
      <w:r>
        <w:t>« </w:t>
      </w:r>
      <w:r w:rsidR="00000000" w:rsidRPr="00033231">
        <w:t>Henry</w:t>
      </w:r>
      <w:r>
        <w:t xml:space="preserve">, </w:t>
      </w:r>
      <w:r w:rsidR="00000000" w:rsidRPr="00033231">
        <w:t>dit-elle</w:t>
      </w:r>
      <w:r>
        <w:t xml:space="preserve"> ! </w:t>
      </w:r>
      <w:r w:rsidR="00000000" w:rsidRPr="00033231">
        <w:t>j</w:t>
      </w:r>
      <w:r>
        <w:t>’</w:t>
      </w:r>
      <w:r w:rsidR="00000000" w:rsidRPr="00033231">
        <w:t>ai apporté ici votre goûter</w:t>
      </w:r>
      <w:r>
        <w:t xml:space="preserve">. </w:t>
      </w:r>
      <w:r w:rsidR="00000000" w:rsidRPr="00033231">
        <w:t>Je le prép</w:t>
      </w:r>
      <w:r w:rsidR="00000000" w:rsidRPr="00033231">
        <w:t>a</w:t>
      </w:r>
      <w:r w:rsidR="00000000" w:rsidRPr="00033231">
        <w:t>rerai moi-même</w:t>
      </w:r>
      <w:r>
        <w:t>. »</w:t>
      </w:r>
    </w:p>
    <w:p w14:paraId="7E66A850" w14:textId="77777777" w:rsidR="004F69D6" w:rsidRDefault="00000000" w:rsidP="0021796F">
      <w:r w:rsidRPr="00033231">
        <w:t>Elle plaça sur la table un verre de lait frais</w:t>
      </w:r>
      <w:r w:rsidR="004F69D6">
        <w:t xml:space="preserve">, </w:t>
      </w:r>
      <w:r w:rsidRPr="00033231">
        <w:t>une assiette de quelque chose qui ressemblait assez à du cuir</w:t>
      </w:r>
      <w:r w:rsidR="004F69D6">
        <w:t xml:space="preserve">, </w:t>
      </w:r>
      <w:r w:rsidRPr="00033231">
        <w:t>et un objet qui avait la forme d</w:t>
      </w:r>
      <w:r w:rsidR="004F69D6">
        <w:t>’</w:t>
      </w:r>
      <w:r w:rsidRPr="00033231">
        <w:t>une fourchette</w:t>
      </w:r>
      <w:r w:rsidR="004F69D6">
        <w:t>.</w:t>
      </w:r>
    </w:p>
    <w:p w14:paraId="0AAB243F" w14:textId="67DA70B5" w:rsidR="004F69D6" w:rsidRDefault="004F69D6" w:rsidP="0021796F">
      <w:r>
        <w:t>« </w:t>
      </w:r>
      <w:r w:rsidR="00000000" w:rsidRPr="00033231">
        <w:t>Que faites-vous donc là tous deux</w:t>
      </w:r>
      <w:r>
        <w:t xml:space="preserve">, </w:t>
      </w:r>
      <w:r w:rsidR="00000000" w:rsidRPr="00033231">
        <w:t xml:space="preserve">mettant au pillage le bureau de </w:t>
      </w:r>
      <w:r>
        <w:t>M. </w:t>
      </w:r>
      <w:r w:rsidR="00000000" w:rsidRPr="00033231">
        <w:t>Moore</w:t>
      </w:r>
      <w:r>
        <w:t> ?</w:t>
      </w:r>
    </w:p>
    <w:p w14:paraId="53DB1DA7" w14:textId="77777777" w:rsidR="004F69D6" w:rsidRDefault="004F69D6" w:rsidP="0021796F">
      <w:r>
        <w:t>— </w:t>
      </w:r>
      <w:r w:rsidR="00000000" w:rsidRPr="00033231">
        <w:t>Nous examinons vos cahiers d</w:t>
      </w:r>
      <w:r>
        <w:t>’</w:t>
      </w:r>
      <w:r w:rsidR="00000000" w:rsidRPr="00033231">
        <w:t>exercices</w:t>
      </w:r>
      <w:r>
        <w:t xml:space="preserve">, </w:t>
      </w:r>
      <w:r w:rsidR="00000000" w:rsidRPr="00033231">
        <w:t>répondit Car</w:t>
      </w:r>
      <w:r w:rsidR="00000000" w:rsidRPr="00033231">
        <w:t>o</w:t>
      </w:r>
      <w:r w:rsidR="00000000" w:rsidRPr="00033231">
        <w:t>l</w:t>
      </w:r>
      <w:r w:rsidR="00000000" w:rsidRPr="00033231">
        <w:t>i</w:t>
      </w:r>
      <w:r w:rsidR="00000000" w:rsidRPr="00033231">
        <w:t>ne</w:t>
      </w:r>
      <w:r>
        <w:t>.</w:t>
      </w:r>
    </w:p>
    <w:p w14:paraId="54F75903" w14:textId="77777777" w:rsidR="004F69D6" w:rsidRDefault="004F69D6" w:rsidP="0021796F">
      <w:r>
        <w:t>— </w:t>
      </w:r>
      <w:r w:rsidR="00000000" w:rsidRPr="00033231">
        <w:t>Mes vieux cahiers d</w:t>
      </w:r>
      <w:r>
        <w:t>’</w:t>
      </w:r>
      <w:r w:rsidR="00000000" w:rsidRPr="00033231">
        <w:t>exercices</w:t>
      </w:r>
      <w:r>
        <w:t> ?</w:t>
      </w:r>
    </w:p>
    <w:p w14:paraId="2CBCBAF4" w14:textId="180D6564" w:rsidR="00000000" w:rsidRPr="00033231" w:rsidRDefault="004F69D6" w:rsidP="0021796F">
      <w:r>
        <w:t>— </w:t>
      </w:r>
      <w:r w:rsidR="00000000" w:rsidRPr="00033231">
        <w:t>Des cahiers d</w:t>
      </w:r>
      <w:r>
        <w:t>’</w:t>
      </w:r>
      <w:r w:rsidR="00000000" w:rsidRPr="00033231">
        <w:t>exercices français</w:t>
      </w:r>
      <w:r>
        <w:t xml:space="preserve">. </w:t>
      </w:r>
      <w:r w:rsidR="00000000" w:rsidRPr="00033231">
        <w:t>Voyez</w:t>
      </w:r>
      <w:r>
        <w:t xml:space="preserve"> ! </w:t>
      </w:r>
      <w:r w:rsidR="00000000" w:rsidRPr="00033231">
        <w:t>On doit y att</w:t>
      </w:r>
      <w:r w:rsidR="00000000" w:rsidRPr="00033231">
        <w:t>a</w:t>
      </w:r>
      <w:r w:rsidR="00000000" w:rsidRPr="00033231">
        <w:t>cher du prix</w:t>
      </w:r>
      <w:r>
        <w:t xml:space="preserve"> ; </w:t>
      </w:r>
      <w:r w:rsidR="00000000" w:rsidRPr="00033231">
        <w:t>ils sont conservés soigneusement</w:t>
      </w:r>
      <w:r>
        <w:t>. »</w:t>
      </w:r>
    </w:p>
    <w:p w14:paraId="219E9FFD" w14:textId="77777777" w:rsidR="004F69D6" w:rsidRDefault="00000000" w:rsidP="0021796F">
      <w:r w:rsidRPr="00033231">
        <w:t>Elle montrait le paquet</w:t>
      </w:r>
      <w:r w:rsidR="004F69D6">
        <w:t xml:space="preserve">. </w:t>
      </w:r>
      <w:r w:rsidRPr="00033231">
        <w:t>Shirley le saisit</w:t>
      </w:r>
      <w:r w:rsidR="004F69D6">
        <w:t> :</w:t>
      </w:r>
    </w:p>
    <w:p w14:paraId="25A5BA81" w14:textId="77777777" w:rsidR="004F69D6" w:rsidRDefault="004F69D6" w:rsidP="0021796F">
      <w:r>
        <w:t>« </w:t>
      </w:r>
      <w:r w:rsidR="00000000" w:rsidRPr="00033231">
        <w:t>Je ne savais pas qu</w:t>
      </w:r>
      <w:r>
        <w:t>’</w:t>
      </w:r>
      <w:r w:rsidR="00000000" w:rsidRPr="00033231">
        <w:t>un seul existât encore</w:t>
      </w:r>
      <w:r>
        <w:t xml:space="preserve">, </w:t>
      </w:r>
      <w:r w:rsidR="00000000" w:rsidRPr="00033231">
        <w:t>dit-elle</w:t>
      </w:r>
      <w:r>
        <w:t xml:space="preserve">. </w:t>
      </w:r>
      <w:r w:rsidR="00000000" w:rsidRPr="00033231">
        <w:t xml:space="preserve">Je pensais que le tout avait servi depuis longtemps à allumer le </w:t>
      </w:r>
      <w:r w:rsidR="00000000" w:rsidRPr="00033231">
        <w:lastRenderedPageBreak/>
        <w:t>feu</w:t>
      </w:r>
      <w:r>
        <w:t xml:space="preserve">, </w:t>
      </w:r>
      <w:r w:rsidR="00000000" w:rsidRPr="00033231">
        <w:t xml:space="preserve">ou à faire les papillotes des servantes de </w:t>
      </w:r>
      <w:proofErr w:type="spellStart"/>
      <w:r w:rsidR="00000000" w:rsidRPr="00033231">
        <w:t>Sympson</w:t>
      </w:r>
      <w:proofErr w:type="spellEnd"/>
      <w:r w:rsidR="00000000" w:rsidRPr="00033231">
        <w:t>-Grove</w:t>
      </w:r>
      <w:r>
        <w:t xml:space="preserve">. </w:t>
      </w:r>
      <w:r w:rsidR="00000000" w:rsidRPr="00033231">
        <w:t>Pou</w:t>
      </w:r>
      <w:r w:rsidR="00000000" w:rsidRPr="00033231">
        <w:t>r</w:t>
      </w:r>
      <w:r w:rsidR="00000000" w:rsidRPr="00033231">
        <w:t>quoi les avez-vous conservés</w:t>
      </w:r>
      <w:r>
        <w:t xml:space="preserve">, </w:t>
      </w:r>
      <w:r w:rsidR="00000000" w:rsidRPr="00033231">
        <w:t>Henry</w:t>
      </w:r>
      <w:r>
        <w:t> ?</w:t>
      </w:r>
    </w:p>
    <w:p w14:paraId="693ACC4C" w14:textId="4BEFC2EB" w:rsidR="004F69D6" w:rsidRDefault="004F69D6" w:rsidP="0021796F">
      <w:r>
        <w:t>— </w:t>
      </w:r>
      <w:r w:rsidR="00000000" w:rsidRPr="00033231">
        <w:t>Ce n</w:t>
      </w:r>
      <w:r>
        <w:t>’</w:t>
      </w:r>
      <w:r w:rsidR="00000000" w:rsidRPr="00033231">
        <w:t>est pas moi qui les ai conservés</w:t>
      </w:r>
      <w:r>
        <w:t xml:space="preserve">. </w:t>
      </w:r>
      <w:r w:rsidR="00000000" w:rsidRPr="00033231">
        <w:t>Je n</w:t>
      </w:r>
      <w:r>
        <w:t>’</w:t>
      </w:r>
      <w:r w:rsidR="00000000" w:rsidRPr="00033231">
        <w:t>y aurais jamais songé</w:t>
      </w:r>
      <w:r>
        <w:t xml:space="preserve">. </w:t>
      </w:r>
      <w:r w:rsidR="00000000" w:rsidRPr="00033231">
        <w:t>Il n</w:t>
      </w:r>
      <w:r>
        <w:t>’</w:t>
      </w:r>
      <w:r w:rsidR="00000000" w:rsidRPr="00033231">
        <w:t>est jamais entré dans ma tête que des cahiers d</w:t>
      </w:r>
      <w:r>
        <w:t>’</w:t>
      </w:r>
      <w:r w:rsidR="00000000" w:rsidRPr="00033231">
        <w:t>exercices fussent bons à quelque chose</w:t>
      </w:r>
      <w:r>
        <w:t>. M. </w:t>
      </w:r>
      <w:r w:rsidR="00000000" w:rsidRPr="00033231">
        <w:t>Moore les avait placés là dans le tiroir le plus caché de son bureau</w:t>
      </w:r>
      <w:r>
        <w:t xml:space="preserve"> ; </w:t>
      </w:r>
      <w:r w:rsidR="00000000" w:rsidRPr="00033231">
        <w:t>il les a sans doute oubliés</w:t>
      </w:r>
      <w:r>
        <w:t>.</w:t>
      </w:r>
    </w:p>
    <w:p w14:paraId="4B2D1B01" w14:textId="77777777" w:rsidR="004F69D6" w:rsidRDefault="004F69D6" w:rsidP="0021796F">
      <w:r>
        <w:t>— </w:t>
      </w:r>
      <w:r w:rsidR="00000000" w:rsidRPr="00033231">
        <w:t>C</w:t>
      </w:r>
      <w:r>
        <w:t>’</w:t>
      </w:r>
      <w:r w:rsidR="00000000" w:rsidRPr="00033231">
        <w:t>est cela</w:t>
      </w:r>
      <w:r>
        <w:t xml:space="preserve"> ; </w:t>
      </w:r>
      <w:r w:rsidR="00000000" w:rsidRPr="00033231">
        <w:t>il les a oubliés</w:t>
      </w:r>
      <w:r>
        <w:t xml:space="preserve">, </w:t>
      </w:r>
      <w:r w:rsidR="00000000" w:rsidRPr="00033231">
        <w:t>sans doute</w:t>
      </w:r>
      <w:r>
        <w:t xml:space="preserve">, </w:t>
      </w:r>
      <w:r w:rsidR="00000000" w:rsidRPr="00033231">
        <w:t>répéta Shirley</w:t>
      </w:r>
      <w:r>
        <w:t xml:space="preserve">. </w:t>
      </w:r>
      <w:r w:rsidR="00000000" w:rsidRPr="00033231">
        <w:t>Ils sont extrêmement bien écrits</w:t>
      </w:r>
      <w:r>
        <w:t xml:space="preserve">, </w:t>
      </w:r>
      <w:r w:rsidR="00000000" w:rsidRPr="00033231">
        <w:t>dit-elle avec complaisance</w:t>
      </w:r>
      <w:r>
        <w:t>.</w:t>
      </w:r>
    </w:p>
    <w:p w14:paraId="1C1AFED5" w14:textId="7D902807" w:rsidR="00000000" w:rsidRPr="00033231" w:rsidRDefault="004F69D6" w:rsidP="0021796F">
      <w:r>
        <w:t>— </w:t>
      </w:r>
      <w:r w:rsidR="00000000" w:rsidRPr="00033231">
        <w:t>Quelle petite fille étourdie vous étiez en ce temps-là</w:t>
      </w:r>
      <w:r>
        <w:t xml:space="preserve">, </w:t>
      </w:r>
      <w:r w:rsidR="00000000" w:rsidRPr="00033231">
        <w:t>Shi</w:t>
      </w:r>
      <w:r w:rsidR="00000000" w:rsidRPr="00033231">
        <w:t>r</w:t>
      </w:r>
      <w:r w:rsidR="00000000" w:rsidRPr="00033231">
        <w:t>ley</w:t>
      </w:r>
      <w:r>
        <w:t xml:space="preserve"> ! </w:t>
      </w:r>
      <w:r w:rsidR="00000000" w:rsidRPr="00033231">
        <w:t>je me le rappelle si bien</w:t>
      </w:r>
      <w:r>
        <w:t xml:space="preserve"> : </w:t>
      </w:r>
      <w:r w:rsidR="00000000" w:rsidRPr="00033231">
        <w:t>vous étiez si svelte et si légère que</w:t>
      </w:r>
      <w:r>
        <w:t xml:space="preserve">, </w:t>
      </w:r>
      <w:r w:rsidR="00000000" w:rsidRPr="00033231">
        <w:t>bien que vous fussiez grande</w:t>
      </w:r>
      <w:r>
        <w:t xml:space="preserve">, </w:t>
      </w:r>
      <w:r w:rsidR="00000000" w:rsidRPr="00033231">
        <w:t>je pouvais vous enlever du plancher</w:t>
      </w:r>
      <w:r>
        <w:t xml:space="preserve">. </w:t>
      </w:r>
      <w:r w:rsidR="00000000" w:rsidRPr="00033231">
        <w:t>Je vous vois encore avec votre abondante et longue chevelure et votre robe flottante</w:t>
      </w:r>
      <w:r>
        <w:t xml:space="preserve">. </w:t>
      </w:r>
      <w:r w:rsidR="00000000" w:rsidRPr="00033231">
        <w:t xml:space="preserve">Vous aviez coutume de rendre gai </w:t>
      </w:r>
      <w:r>
        <w:t>M. </w:t>
      </w:r>
      <w:r w:rsidR="00000000" w:rsidRPr="00033231">
        <w:t>Moore</w:t>
      </w:r>
      <w:r>
        <w:t xml:space="preserve">, </w:t>
      </w:r>
      <w:r w:rsidR="00000000" w:rsidRPr="00033231">
        <w:t>c</w:t>
      </w:r>
      <w:r>
        <w:t>’</w:t>
      </w:r>
      <w:r w:rsidR="00000000" w:rsidRPr="00033231">
        <w:t>est-à-dire dans le commencement</w:t>
      </w:r>
      <w:r>
        <w:t xml:space="preserve">. </w:t>
      </w:r>
      <w:r w:rsidR="00000000" w:rsidRPr="00033231">
        <w:t>Je crois que par la suite vous lui donniez du chagrin</w:t>
      </w:r>
      <w:r>
        <w:t>. »</w:t>
      </w:r>
    </w:p>
    <w:p w14:paraId="567160B0" w14:textId="77777777" w:rsidR="004F69D6" w:rsidRDefault="00000000" w:rsidP="0021796F">
      <w:r w:rsidRPr="00033231">
        <w:t>Shirley tourna les feuillets manuscrits et garda le silence</w:t>
      </w:r>
      <w:r w:rsidR="004F69D6">
        <w:t xml:space="preserve"> ; </w:t>
      </w:r>
      <w:r w:rsidRPr="00033231">
        <w:t>un instant après elle dit</w:t>
      </w:r>
      <w:r w:rsidR="004F69D6">
        <w:t> : « </w:t>
      </w:r>
      <w:r w:rsidRPr="00033231">
        <w:t>Ceci fut écrit dans une après-midi d</w:t>
      </w:r>
      <w:r w:rsidR="004F69D6">
        <w:t>’</w:t>
      </w:r>
      <w:r w:rsidRPr="00033231">
        <w:t>hiver</w:t>
      </w:r>
      <w:r w:rsidR="004F69D6">
        <w:t xml:space="preserve"> ; </w:t>
      </w:r>
      <w:r w:rsidRPr="00033231">
        <w:t>c</w:t>
      </w:r>
      <w:r w:rsidR="004F69D6">
        <w:t>’</w:t>
      </w:r>
      <w:r w:rsidRPr="00033231">
        <w:t>est la description d</w:t>
      </w:r>
      <w:r w:rsidR="004F69D6">
        <w:t>’</w:t>
      </w:r>
      <w:r w:rsidRPr="00033231">
        <w:t>un effet de neige</w:t>
      </w:r>
      <w:r w:rsidR="004F69D6">
        <w:t>.</w:t>
      </w:r>
    </w:p>
    <w:p w14:paraId="016AEEF0" w14:textId="5F75C422" w:rsidR="004F69D6" w:rsidRDefault="004F69D6" w:rsidP="0021796F">
      <w:r>
        <w:t>— </w:t>
      </w:r>
      <w:r w:rsidR="00000000" w:rsidRPr="00033231">
        <w:t>Je me rappelle</w:t>
      </w:r>
      <w:r>
        <w:t>, »</w:t>
      </w:r>
      <w:r w:rsidR="00000000" w:rsidRPr="00033231">
        <w:t xml:space="preserve"> dit Henry</w:t>
      </w:r>
      <w:r>
        <w:t>. M. </w:t>
      </w:r>
      <w:r w:rsidR="00000000" w:rsidRPr="00033231">
        <w:t>Moore</w:t>
      </w:r>
      <w:r>
        <w:t xml:space="preserve">, </w:t>
      </w:r>
      <w:r w:rsidR="00000000" w:rsidRPr="00033231">
        <w:t>après l</w:t>
      </w:r>
      <w:r>
        <w:t>’</w:t>
      </w:r>
      <w:r w:rsidR="00000000" w:rsidRPr="00033231">
        <w:t>avoir lue</w:t>
      </w:r>
      <w:r>
        <w:t xml:space="preserve">, </w:t>
      </w:r>
      <w:r w:rsidR="00000000" w:rsidRPr="00033231">
        <w:t>s</w:t>
      </w:r>
      <w:r>
        <w:t>’</w:t>
      </w:r>
      <w:r w:rsidR="00000000" w:rsidRPr="00033231">
        <w:t>écria</w:t>
      </w:r>
      <w:r>
        <w:t> : « </w:t>
      </w:r>
      <w:r w:rsidR="00000000" w:rsidRPr="00033231">
        <w:t>Voilà le français gagné</w:t>
      </w:r>
      <w:r>
        <w:t xml:space="preserve">. </w:t>
      </w:r>
      <w:r w:rsidR="00000000" w:rsidRPr="00033231">
        <w:t>Il dit que c</w:t>
      </w:r>
      <w:r>
        <w:t>’</w:t>
      </w:r>
      <w:r w:rsidR="00000000" w:rsidRPr="00033231">
        <w:t>était très-bien</w:t>
      </w:r>
      <w:r>
        <w:t xml:space="preserve">. </w:t>
      </w:r>
      <w:r w:rsidR="00000000" w:rsidRPr="00033231">
        <w:t>E</w:t>
      </w:r>
      <w:r w:rsidR="00000000" w:rsidRPr="00033231">
        <w:t>n</w:t>
      </w:r>
      <w:r w:rsidR="00000000" w:rsidRPr="00033231">
        <w:t xml:space="preserve">suite vous lui </w:t>
      </w:r>
      <w:proofErr w:type="spellStart"/>
      <w:r w:rsidR="00000000" w:rsidRPr="00033231">
        <w:t>fîtes</w:t>
      </w:r>
      <w:proofErr w:type="spellEnd"/>
      <w:r w:rsidR="00000000" w:rsidRPr="00033231">
        <w:t xml:space="preserve"> dessiner</w:t>
      </w:r>
      <w:r>
        <w:t xml:space="preserve">, </w:t>
      </w:r>
      <w:r w:rsidR="00000000" w:rsidRPr="00033231">
        <w:t>à la sépia</w:t>
      </w:r>
      <w:r>
        <w:t xml:space="preserve">, </w:t>
      </w:r>
      <w:r w:rsidR="00000000" w:rsidRPr="00033231">
        <w:t>le passage que vous aviez décrit</w:t>
      </w:r>
      <w:r>
        <w:t>.</w:t>
      </w:r>
    </w:p>
    <w:p w14:paraId="562B0663" w14:textId="77777777" w:rsidR="004F69D6" w:rsidRDefault="004F69D6" w:rsidP="0021796F">
      <w:r>
        <w:t>— </w:t>
      </w:r>
      <w:r w:rsidR="00000000" w:rsidRPr="00033231">
        <w:t>Vous n</w:t>
      </w:r>
      <w:r>
        <w:t>’</w:t>
      </w:r>
      <w:r w:rsidR="00000000" w:rsidRPr="00033231">
        <w:t>avez donc pas oublié</w:t>
      </w:r>
      <w:r>
        <w:t xml:space="preserve">, </w:t>
      </w:r>
      <w:r w:rsidR="00000000" w:rsidRPr="00033231">
        <w:t>Henry</w:t>
      </w:r>
      <w:r>
        <w:t> ?</w:t>
      </w:r>
    </w:p>
    <w:p w14:paraId="75FF72C8" w14:textId="77777777" w:rsidR="004F69D6" w:rsidRDefault="004F69D6" w:rsidP="0021796F">
      <w:r>
        <w:t>— </w:t>
      </w:r>
      <w:r w:rsidR="00000000" w:rsidRPr="00033231">
        <w:t>Nullement</w:t>
      </w:r>
      <w:r>
        <w:t xml:space="preserve">. </w:t>
      </w:r>
      <w:r w:rsidR="00000000" w:rsidRPr="00033231">
        <w:t>Nous fûmes tous réprimandés ce soir-là</w:t>
      </w:r>
      <w:r>
        <w:t xml:space="preserve">, </w:t>
      </w:r>
      <w:r w:rsidR="00000000" w:rsidRPr="00033231">
        <w:t>pour n</w:t>
      </w:r>
      <w:r>
        <w:t>’</w:t>
      </w:r>
      <w:r w:rsidR="00000000" w:rsidRPr="00033231">
        <w:t>être pas descendus au thé lorsqu</w:t>
      </w:r>
      <w:r>
        <w:t>’</w:t>
      </w:r>
      <w:r w:rsidR="00000000" w:rsidRPr="00033231">
        <w:t>on nous avait appelés</w:t>
      </w:r>
      <w:r>
        <w:t xml:space="preserve">. </w:t>
      </w:r>
      <w:r w:rsidR="00000000" w:rsidRPr="00033231">
        <w:t>Je me rappelle mon précepteur assis à son chevalet</w:t>
      </w:r>
      <w:r>
        <w:t xml:space="preserve">, </w:t>
      </w:r>
      <w:r w:rsidR="00000000" w:rsidRPr="00033231">
        <w:t>et vous debout derrière lui</w:t>
      </w:r>
      <w:r>
        <w:t xml:space="preserve">, </w:t>
      </w:r>
      <w:r w:rsidR="00000000" w:rsidRPr="00033231">
        <w:t xml:space="preserve">tenant </w:t>
      </w:r>
      <w:proofErr w:type="spellStart"/>
      <w:r w:rsidR="00000000" w:rsidRPr="00033231">
        <w:t>là</w:t>
      </w:r>
      <w:proofErr w:type="spellEnd"/>
      <w:r w:rsidR="00000000" w:rsidRPr="00033231">
        <w:t xml:space="preserve"> chandelle</w:t>
      </w:r>
      <w:r>
        <w:t xml:space="preserve">, </w:t>
      </w:r>
      <w:r w:rsidR="00000000" w:rsidRPr="00033231">
        <w:t xml:space="preserve">et le regardant </w:t>
      </w:r>
      <w:r w:rsidR="00000000" w:rsidRPr="00033231">
        <w:lastRenderedPageBreak/>
        <w:t>dessiner la r</w:t>
      </w:r>
      <w:r w:rsidR="00000000" w:rsidRPr="00033231">
        <w:t>o</w:t>
      </w:r>
      <w:r w:rsidR="00000000" w:rsidRPr="00033231">
        <w:t>che neigeuse</w:t>
      </w:r>
      <w:r>
        <w:t xml:space="preserve">, </w:t>
      </w:r>
      <w:r w:rsidR="00000000" w:rsidRPr="00033231">
        <w:t>le pin</w:t>
      </w:r>
      <w:r>
        <w:t xml:space="preserve">, </w:t>
      </w:r>
      <w:r w:rsidR="00000000" w:rsidRPr="00033231">
        <w:t>le daim couché dessous et la demi-lune au-dessus</w:t>
      </w:r>
      <w:r>
        <w:t>.</w:t>
      </w:r>
    </w:p>
    <w:p w14:paraId="21E4CB3F" w14:textId="77777777" w:rsidR="004F69D6" w:rsidRDefault="004F69D6" w:rsidP="0021796F">
      <w:r>
        <w:t>— </w:t>
      </w:r>
      <w:r w:rsidR="00000000" w:rsidRPr="00033231">
        <w:t>Où sont ses dessins</w:t>
      </w:r>
      <w:r>
        <w:t xml:space="preserve">, </w:t>
      </w:r>
      <w:r w:rsidR="00000000" w:rsidRPr="00033231">
        <w:t>Henry</w:t>
      </w:r>
      <w:r>
        <w:t xml:space="preserve"> ? </w:t>
      </w:r>
      <w:r w:rsidR="00000000" w:rsidRPr="00033231">
        <w:t>Caroline désirerait les voir</w:t>
      </w:r>
      <w:r>
        <w:t>.</w:t>
      </w:r>
    </w:p>
    <w:p w14:paraId="373C95BE" w14:textId="77777777" w:rsidR="004F69D6" w:rsidRDefault="004F69D6" w:rsidP="0021796F">
      <w:r>
        <w:t>— </w:t>
      </w:r>
      <w:r w:rsidR="00000000" w:rsidRPr="00033231">
        <w:t>Dans son portefeuille</w:t>
      </w:r>
      <w:r>
        <w:t xml:space="preserve"> ; </w:t>
      </w:r>
      <w:r w:rsidR="00000000" w:rsidRPr="00033231">
        <w:t>mais il est fermé</w:t>
      </w:r>
      <w:r>
        <w:t xml:space="preserve">, </w:t>
      </w:r>
      <w:r w:rsidR="00000000" w:rsidRPr="00033231">
        <w:t>et il a la clef</w:t>
      </w:r>
      <w:r>
        <w:t>.</w:t>
      </w:r>
    </w:p>
    <w:p w14:paraId="5D64E8AC" w14:textId="77777777" w:rsidR="004F69D6" w:rsidRDefault="004F69D6" w:rsidP="0021796F">
      <w:r>
        <w:t>— </w:t>
      </w:r>
      <w:r w:rsidR="00000000" w:rsidRPr="00033231">
        <w:t>Demandez-la-lui lorsqu</w:t>
      </w:r>
      <w:r>
        <w:t>’</w:t>
      </w:r>
      <w:r w:rsidR="00000000" w:rsidRPr="00033231">
        <w:t>il rentrera</w:t>
      </w:r>
      <w:r>
        <w:t>.</w:t>
      </w:r>
    </w:p>
    <w:p w14:paraId="23713B24" w14:textId="77777777" w:rsidR="004F69D6" w:rsidRDefault="004F69D6" w:rsidP="0021796F">
      <w:r>
        <w:t>— </w:t>
      </w:r>
      <w:r w:rsidR="00000000" w:rsidRPr="00033231">
        <w:t>Vous devriez la lui demander vous-même</w:t>
      </w:r>
      <w:r>
        <w:t xml:space="preserve">, </w:t>
      </w:r>
      <w:r w:rsidR="00000000" w:rsidRPr="00033231">
        <w:t>Shirley</w:t>
      </w:r>
      <w:r>
        <w:t xml:space="preserve"> ; </w:t>
      </w:r>
      <w:r w:rsidR="00000000" w:rsidRPr="00033231">
        <w:t>vous êtes réservée avec lui maintenant</w:t>
      </w:r>
      <w:r>
        <w:t xml:space="preserve"> ; </w:t>
      </w:r>
      <w:r w:rsidR="00000000" w:rsidRPr="00033231">
        <w:t>vous êtes devenue pour lui une fière lady</w:t>
      </w:r>
      <w:r>
        <w:t xml:space="preserve"> : </w:t>
      </w:r>
      <w:r w:rsidR="00000000" w:rsidRPr="00033231">
        <w:t>j</w:t>
      </w:r>
      <w:r>
        <w:t>’</w:t>
      </w:r>
      <w:r w:rsidR="00000000" w:rsidRPr="00033231">
        <w:t>ai remarqué cela</w:t>
      </w:r>
      <w:r>
        <w:t>.</w:t>
      </w:r>
    </w:p>
    <w:p w14:paraId="12EECD6D" w14:textId="77777777" w:rsidR="004F69D6" w:rsidRDefault="004F69D6" w:rsidP="0021796F">
      <w:r>
        <w:t>— </w:t>
      </w:r>
      <w:r w:rsidR="00000000" w:rsidRPr="00033231">
        <w:t>Shirley</w:t>
      </w:r>
      <w:r>
        <w:t xml:space="preserve">, </w:t>
      </w:r>
      <w:r w:rsidR="00000000" w:rsidRPr="00033231">
        <w:t>vous êtes réellement une énigme</w:t>
      </w:r>
      <w:r>
        <w:t xml:space="preserve">, </w:t>
      </w:r>
      <w:r w:rsidR="00000000" w:rsidRPr="00033231">
        <w:t>murmura C</w:t>
      </w:r>
      <w:r w:rsidR="00000000" w:rsidRPr="00033231">
        <w:t>a</w:t>
      </w:r>
      <w:r w:rsidR="00000000" w:rsidRPr="00033231">
        <w:t>roline à son oreille</w:t>
      </w:r>
      <w:r>
        <w:t xml:space="preserve">. </w:t>
      </w:r>
      <w:r w:rsidR="00000000" w:rsidRPr="00033231">
        <w:t>Quelles étranges découvertes je fais maint</w:t>
      </w:r>
      <w:r w:rsidR="00000000" w:rsidRPr="00033231">
        <w:t>e</w:t>
      </w:r>
      <w:r w:rsidR="00000000" w:rsidRPr="00033231">
        <w:t>nant jour par jour</w:t>
      </w:r>
      <w:r>
        <w:t xml:space="preserve"> ! </w:t>
      </w:r>
      <w:r w:rsidR="00000000" w:rsidRPr="00033231">
        <w:t>Moi qui pensais avoir votre confiance</w:t>
      </w:r>
      <w:r>
        <w:t xml:space="preserve"> ! </w:t>
      </w:r>
      <w:r w:rsidR="00000000" w:rsidRPr="00033231">
        <w:t>inexplicable créature</w:t>
      </w:r>
      <w:r>
        <w:t xml:space="preserve"> ! </w:t>
      </w:r>
      <w:r w:rsidR="00000000" w:rsidRPr="00033231">
        <w:t>même ce jeune garçon vous blâme</w:t>
      </w:r>
      <w:r>
        <w:t>.</w:t>
      </w:r>
    </w:p>
    <w:p w14:paraId="63455380" w14:textId="77777777" w:rsidR="004F69D6" w:rsidRDefault="004F69D6" w:rsidP="0021796F">
      <w:r>
        <w:t>— </w:t>
      </w:r>
      <w:r w:rsidR="00000000" w:rsidRPr="00033231">
        <w:t>J</w:t>
      </w:r>
      <w:r>
        <w:t>’</w:t>
      </w:r>
      <w:r w:rsidR="00000000" w:rsidRPr="00033231">
        <w:t>ai oublié le bon vieux temps</w:t>
      </w:r>
      <w:r>
        <w:t xml:space="preserve">, </w:t>
      </w:r>
      <w:r w:rsidR="00000000" w:rsidRPr="00033231">
        <w:t>vous voyez</w:t>
      </w:r>
      <w:r>
        <w:t xml:space="preserve">, </w:t>
      </w:r>
      <w:r w:rsidR="00000000" w:rsidRPr="00033231">
        <w:t>Henry</w:t>
      </w:r>
      <w:r>
        <w:t xml:space="preserve">, </w:t>
      </w:r>
      <w:r w:rsidR="00000000" w:rsidRPr="00033231">
        <w:t xml:space="preserve">dit miss </w:t>
      </w:r>
      <w:proofErr w:type="spellStart"/>
      <w:r w:rsidR="00000000" w:rsidRPr="00033231">
        <w:t>Keeldar</w:t>
      </w:r>
      <w:proofErr w:type="spellEnd"/>
      <w:r>
        <w:t xml:space="preserve">, </w:t>
      </w:r>
      <w:r w:rsidR="00000000" w:rsidRPr="00033231">
        <w:t xml:space="preserve">répondant au jeune </w:t>
      </w:r>
      <w:proofErr w:type="spellStart"/>
      <w:r w:rsidR="00000000" w:rsidRPr="00033231">
        <w:t>Sympson</w:t>
      </w:r>
      <w:proofErr w:type="spellEnd"/>
      <w:r>
        <w:t xml:space="preserve">, </w:t>
      </w:r>
      <w:r w:rsidR="00000000" w:rsidRPr="00033231">
        <w:t>et n</w:t>
      </w:r>
      <w:r>
        <w:t>’</w:t>
      </w:r>
      <w:r w:rsidR="00000000" w:rsidRPr="00033231">
        <w:t>ayant pas l</w:t>
      </w:r>
      <w:r>
        <w:t>’</w:t>
      </w:r>
      <w:r w:rsidR="00000000" w:rsidRPr="00033231">
        <w:t>air d</w:t>
      </w:r>
      <w:r>
        <w:t>’</w:t>
      </w:r>
      <w:r w:rsidR="00000000" w:rsidRPr="00033231">
        <w:t>entendre Caroline</w:t>
      </w:r>
      <w:r>
        <w:t>.</w:t>
      </w:r>
    </w:p>
    <w:p w14:paraId="484DB87A" w14:textId="77777777" w:rsidR="004F69D6" w:rsidRDefault="004F69D6" w:rsidP="0021796F">
      <w:r>
        <w:t>— </w:t>
      </w:r>
      <w:r w:rsidR="00000000" w:rsidRPr="00033231">
        <w:t>Ce que vous n</w:t>
      </w:r>
      <w:r>
        <w:t>’</w:t>
      </w:r>
      <w:r w:rsidR="00000000" w:rsidRPr="00033231">
        <w:t>auriez jamais dû faire</w:t>
      </w:r>
      <w:r>
        <w:t xml:space="preserve"> ; </w:t>
      </w:r>
      <w:r w:rsidR="00000000" w:rsidRPr="00033231">
        <w:t>vous n</w:t>
      </w:r>
      <w:r>
        <w:t>’</w:t>
      </w:r>
      <w:r w:rsidR="00000000" w:rsidRPr="00033231">
        <w:t>êtes pas d</w:t>
      </w:r>
      <w:r w:rsidR="00000000" w:rsidRPr="00033231">
        <w:t>i</w:t>
      </w:r>
      <w:r w:rsidR="00000000" w:rsidRPr="00033231">
        <w:t>gne d</w:t>
      </w:r>
      <w:r>
        <w:t>’</w:t>
      </w:r>
      <w:r w:rsidR="00000000" w:rsidRPr="00033231">
        <w:t>être l</w:t>
      </w:r>
      <w:r>
        <w:t>’</w:t>
      </w:r>
      <w:r w:rsidR="00000000" w:rsidRPr="00033231">
        <w:t>étoile du matin d</w:t>
      </w:r>
      <w:r>
        <w:t>’</w:t>
      </w:r>
      <w:r w:rsidR="00000000" w:rsidRPr="00033231">
        <w:t>un homme</w:t>
      </w:r>
      <w:r>
        <w:t xml:space="preserve">, </w:t>
      </w:r>
      <w:r w:rsidR="00000000" w:rsidRPr="00033231">
        <w:t>si vous avez une si courte mémoire</w:t>
      </w:r>
      <w:r>
        <w:t>.</w:t>
      </w:r>
    </w:p>
    <w:p w14:paraId="09AA7687" w14:textId="75A14E82" w:rsidR="00000000" w:rsidRPr="00033231" w:rsidRDefault="004F69D6" w:rsidP="0021796F">
      <w:r>
        <w:t>— </w:t>
      </w:r>
      <w:r w:rsidR="00000000" w:rsidRPr="00033231">
        <w:t>L</w:t>
      </w:r>
      <w:r>
        <w:t>’</w:t>
      </w:r>
      <w:r w:rsidR="00000000" w:rsidRPr="00033231">
        <w:t>étoile du matin d</w:t>
      </w:r>
      <w:r>
        <w:t>’</w:t>
      </w:r>
      <w:r w:rsidR="00000000" w:rsidRPr="00033231">
        <w:t>un homme</w:t>
      </w:r>
      <w:r>
        <w:t xml:space="preserve">, </w:t>
      </w:r>
      <w:r w:rsidR="00000000" w:rsidRPr="00033231">
        <w:t>vraiment</w:t>
      </w:r>
      <w:r>
        <w:t xml:space="preserve"> ! </w:t>
      </w:r>
      <w:r w:rsidR="00000000" w:rsidRPr="00033231">
        <w:t>et par cet homme vous voulez vous désigner vous-même</w:t>
      </w:r>
      <w:r>
        <w:t xml:space="preserve">, </w:t>
      </w:r>
      <w:r w:rsidR="00000000" w:rsidRPr="00033231">
        <w:t>je suppose</w:t>
      </w:r>
      <w:r>
        <w:t xml:space="preserve">, </w:t>
      </w:r>
      <w:r w:rsidR="00000000" w:rsidRPr="00033231">
        <w:t>A</w:t>
      </w:r>
      <w:r w:rsidR="00000000" w:rsidRPr="00033231">
        <w:t>l</w:t>
      </w:r>
      <w:r w:rsidR="00000000" w:rsidRPr="00033231">
        <w:t>lons</w:t>
      </w:r>
      <w:r>
        <w:t xml:space="preserve"> ! </w:t>
      </w:r>
      <w:r w:rsidR="00000000" w:rsidRPr="00033231">
        <w:t>buvez votre lait frais pendant qu</w:t>
      </w:r>
      <w:r>
        <w:t>’</w:t>
      </w:r>
      <w:r w:rsidR="00000000" w:rsidRPr="00033231">
        <w:t>il est chaud</w:t>
      </w:r>
      <w:r>
        <w:t>. »</w:t>
      </w:r>
    </w:p>
    <w:p w14:paraId="040C3465" w14:textId="77777777" w:rsidR="004F69D6" w:rsidRDefault="00000000" w:rsidP="0021796F">
      <w:r w:rsidRPr="00033231">
        <w:t>Le jeune boiteux se leva et se dirigea clopin-clopant vers le feu</w:t>
      </w:r>
      <w:r w:rsidR="004F69D6">
        <w:t xml:space="preserve">. </w:t>
      </w:r>
      <w:r w:rsidRPr="00033231">
        <w:t>Il avait laissé sa béquille près de la cheminée</w:t>
      </w:r>
      <w:r w:rsidR="004F69D6">
        <w:t>.</w:t>
      </w:r>
    </w:p>
    <w:p w14:paraId="13400609" w14:textId="77777777" w:rsidR="004F69D6" w:rsidRDefault="004F69D6" w:rsidP="0021796F">
      <w:r>
        <w:t>« </w:t>
      </w:r>
      <w:r w:rsidR="00000000" w:rsidRPr="00033231">
        <w:t>Mon pauvre cher infirme</w:t>
      </w:r>
      <w:r>
        <w:t xml:space="preserve"> ! </w:t>
      </w:r>
      <w:r w:rsidR="00000000" w:rsidRPr="00033231">
        <w:t>murmura Shirley de sa plus douce voix</w:t>
      </w:r>
      <w:r>
        <w:t xml:space="preserve">, </w:t>
      </w:r>
      <w:r w:rsidR="00000000" w:rsidRPr="00033231">
        <w:t>en l</w:t>
      </w:r>
      <w:r>
        <w:t>’</w:t>
      </w:r>
      <w:r w:rsidR="00000000" w:rsidRPr="00033231">
        <w:t>aidant à marcher</w:t>
      </w:r>
      <w:r>
        <w:t>.</w:t>
      </w:r>
    </w:p>
    <w:p w14:paraId="628A6E5D" w14:textId="77777777" w:rsidR="004F69D6" w:rsidRDefault="004F69D6" w:rsidP="0021796F">
      <w:r>
        <w:lastRenderedPageBreak/>
        <w:t>— </w:t>
      </w:r>
      <w:r w:rsidR="00000000" w:rsidRPr="00033231">
        <w:t>Qui aimez-vous le mieux de moi ou de Sam Wynne</w:t>
      </w:r>
      <w:r>
        <w:t xml:space="preserve">, </w:t>
      </w:r>
      <w:r w:rsidR="00000000" w:rsidRPr="00033231">
        <w:t>Shi</w:t>
      </w:r>
      <w:r w:rsidR="00000000" w:rsidRPr="00033231">
        <w:t>r</w:t>
      </w:r>
      <w:r w:rsidR="00000000" w:rsidRPr="00033231">
        <w:t>ley</w:t>
      </w:r>
      <w:r>
        <w:t xml:space="preserve"> ? </w:t>
      </w:r>
      <w:r w:rsidR="00000000" w:rsidRPr="00033231">
        <w:t>demanda le jeune garçon en s</w:t>
      </w:r>
      <w:r>
        <w:t>’</w:t>
      </w:r>
      <w:r w:rsidR="00000000" w:rsidRPr="00033231">
        <w:t>asseyant dans la chaise à bras</w:t>
      </w:r>
      <w:r>
        <w:t>.</w:t>
      </w:r>
    </w:p>
    <w:p w14:paraId="1636B9C7" w14:textId="77777777" w:rsidR="004F69D6" w:rsidRDefault="004F69D6" w:rsidP="0021796F">
      <w:r>
        <w:t>— </w:t>
      </w:r>
      <w:r w:rsidR="00000000" w:rsidRPr="00033231">
        <w:t>Oh</w:t>
      </w:r>
      <w:r>
        <w:t xml:space="preserve"> ! </w:t>
      </w:r>
      <w:r w:rsidR="00000000" w:rsidRPr="00033231">
        <w:t>Henry</w:t>
      </w:r>
      <w:r>
        <w:t xml:space="preserve"> ! </w:t>
      </w:r>
      <w:r w:rsidR="00000000" w:rsidRPr="00033231">
        <w:t>Sam Wynne est l</w:t>
      </w:r>
      <w:r>
        <w:t>’</w:t>
      </w:r>
      <w:r w:rsidR="00000000" w:rsidRPr="00033231">
        <w:t>objet de mon aversion</w:t>
      </w:r>
      <w:r>
        <w:t xml:space="preserve"> : </w:t>
      </w:r>
      <w:r w:rsidR="00000000" w:rsidRPr="00033231">
        <w:t>vous êtes mon favori</w:t>
      </w:r>
      <w:r>
        <w:t>.</w:t>
      </w:r>
    </w:p>
    <w:p w14:paraId="27966CDC" w14:textId="77777777" w:rsidR="004F69D6" w:rsidRDefault="004F69D6" w:rsidP="0021796F">
      <w:r>
        <w:t>— </w:t>
      </w:r>
      <w:r w:rsidR="00000000" w:rsidRPr="00033231">
        <w:t>De moi ou de Malone</w:t>
      </w:r>
      <w:r>
        <w:t> ?</w:t>
      </w:r>
    </w:p>
    <w:p w14:paraId="7EA603C4" w14:textId="77777777" w:rsidR="004F69D6" w:rsidRDefault="004F69D6" w:rsidP="0021796F">
      <w:r>
        <w:t>— </w:t>
      </w:r>
      <w:r w:rsidR="00000000" w:rsidRPr="00033231">
        <w:t>Vous encore</w:t>
      </w:r>
      <w:r>
        <w:t xml:space="preserve">, </w:t>
      </w:r>
      <w:r w:rsidR="00000000" w:rsidRPr="00033231">
        <w:t>mille fois</w:t>
      </w:r>
      <w:r>
        <w:t>.</w:t>
      </w:r>
    </w:p>
    <w:p w14:paraId="02553815" w14:textId="77777777" w:rsidR="004F69D6" w:rsidRDefault="004F69D6" w:rsidP="0021796F">
      <w:r>
        <w:t>— </w:t>
      </w:r>
      <w:r w:rsidR="00000000" w:rsidRPr="00033231">
        <w:t>Cependant ce sont de grands jeunes hommes qui ont des favoris et six pieds de haut</w:t>
      </w:r>
      <w:r>
        <w:t>.</w:t>
      </w:r>
    </w:p>
    <w:p w14:paraId="5146CA9D" w14:textId="77777777" w:rsidR="004F69D6" w:rsidRDefault="004F69D6" w:rsidP="0021796F">
      <w:r>
        <w:t>— </w:t>
      </w:r>
      <w:r w:rsidR="00000000" w:rsidRPr="00033231">
        <w:t>Tandis que vous</w:t>
      </w:r>
      <w:r>
        <w:t xml:space="preserve">, </w:t>
      </w:r>
      <w:r w:rsidR="00000000" w:rsidRPr="00033231">
        <w:t>aussi longtemps que vous vivrez</w:t>
      </w:r>
      <w:r>
        <w:t xml:space="preserve">, </w:t>
      </w:r>
      <w:r w:rsidR="00000000" w:rsidRPr="00033231">
        <w:t>vous ne serez jamais autre chose qu</w:t>
      </w:r>
      <w:r>
        <w:t>’</w:t>
      </w:r>
      <w:r w:rsidR="00000000" w:rsidRPr="00033231">
        <w:t>un pâle petit boiteux</w:t>
      </w:r>
      <w:r>
        <w:t>.</w:t>
      </w:r>
    </w:p>
    <w:p w14:paraId="259B7139" w14:textId="77777777" w:rsidR="004F69D6" w:rsidRDefault="004F69D6" w:rsidP="0021796F">
      <w:r>
        <w:t>— </w:t>
      </w:r>
      <w:r w:rsidR="00000000" w:rsidRPr="00033231">
        <w:t>Oui</w:t>
      </w:r>
      <w:r>
        <w:t xml:space="preserve">, </w:t>
      </w:r>
      <w:r w:rsidR="00000000" w:rsidRPr="00033231">
        <w:t>je le sais</w:t>
      </w:r>
      <w:r>
        <w:t>.</w:t>
      </w:r>
    </w:p>
    <w:p w14:paraId="35C22A58" w14:textId="77777777" w:rsidR="004F69D6" w:rsidRDefault="004F69D6" w:rsidP="0021796F">
      <w:r>
        <w:t>— </w:t>
      </w:r>
      <w:r w:rsidR="00000000" w:rsidRPr="00033231">
        <w:t>Cela ne doit pas vous attrister</w:t>
      </w:r>
      <w:r>
        <w:t xml:space="preserve">. </w:t>
      </w:r>
      <w:r w:rsidR="00000000" w:rsidRPr="00033231">
        <w:t>Ne vous ai-je pas dit so</w:t>
      </w:r>
      <w:r w:rsidR="00000000" w:rsidRPr="00033231">
        <w:t>u</w:t>
      </w:r>
      <w:r w:rsidR="00000000" w:rsidRPr="00033231">
        <w:t>vent qu</w:t>
      </w:r>
      <w:r>
        <w:t>’</w:t>
      </w:r>
      <w:r w:rsidR="00000000" w:rsidRPr="00033231">
        <w:t>il y avait un homme qui était presque aussi petit</w:t>
      </w:r>
      <w:r>
        <w:t xml:space="preserve">, </w:t>
      </w:r>
      <w:r w:rsidR="00000000" w:rsidRPr="00033231">
        <w:t>aussi pâle</w:t>
      </w:r>
      <w:r>
        <w:t xml:space="preserve">, </w:t>
      </w:r>
      <w:r w:rsidR="00000000" w:rsidRPr="00033231">
        <w:t>aussi souffrant que vous</w:t>
      </w:r>
      <w:r>
        <w:t xml:space="preserve">, </w:t>
      </w:r>
      <w:r w:rsidR="00000000" w:rsidRPr="00033231">
        <w:t>et qui est cependant aussi pui</w:t>
      </w:r>
      <w:r w:rsidR="00000000" w:rsidRPr="00033231">
        <w:t>s</w:t>
      </w:r>
      <w:r w:rsidR="00000000" w:rsidRPr="00033231">
        <w:t>sant qu</w:t>
      </w:r>
      <w:r>
        <w:t>’</w:t>
      </w:r>
      <w:r w:rsidR="00000000" w:rsidRPr="00033231">
        <w:t>un géant</w:t>
      </w:r>
      <w:r>
        <w:t xml:space="preserve">, </w:t>
      </w:r>
      <w:r w:rsidR="00000000" w:rsidRPr="00033231">
        <w:t>aussi brave qu</w:t>
      </w:r>
      <w:r>
        <w:t>’</w:t>
      </w:r>
      <w:r w:rsidR="00000000" w:rsidRPr="00033231">
        <w:t>un lion</w:t>
      </w:r>
      <w:r>
        <w:t> ?</w:t>
      </w:r>
    </w:p>
    <w:p w14:paraId="352718FA" w14:textId="77777777" w:rsidR="004F69D6" w:rsidRDefault="004F69D6" w:rsidP="0021796F">
      <w:r>
        <w:t>— </w:t>
      </w:r>
      <w:r w:rsidR="00000000" w:rsidRPr="00033231">
        <w:t>L</w:t>
      </w:r>
      <w:r>
        <w:t>’</w:t>
      </w:r>
      <w:r w:rsidR="00000000" w:rsidRPr="00033231">
        <w:t>amiral Horace</w:t>
      </w:r>
      <w:r>
        <w:t> ?</w:t>
      </w:r>
    </w:p>
    <w:p w14:paraId="723EA984" w14:textId="77777777" w:rsidR="004F69D6" w:rsidRDefault="004F69D6" w:rsidP="0021796F">
      <w:r>
        <w:t>— </w:t>
      </w:r>
      <w:r w:rsidR="00000000" w:rsidRPr="00033231">
        <w:t>L</w:t>
      </w:r>
      <w:r>
        <w:t>’</w:t>
      </w:r>
      <w:r w:rsidR="00000000" w:rsidRPr="00033231">
        <w:t>amiral Horace</w:t>
      </w:r>
      <w:r>
        <w:t xml:space="preserve">, </w:t>
      </w:r>
      <w:r w:rsidR="00000000" w:rsidRPr="00033231">
        <w:t xml:space="preserve">vicomte Nelson et duc de </w:t>
      </w:r>
      <w:proofErr w:type="spellStart"/>
      <w:r w:rsidR="00000000" w:rsidRPr="00033231">
        <w:t>Bronti</w:t>
      </w:r>
      <w:proofErr w:type="spellEnd"/>
      <w:r>
        <w:t xml:space="preserve">, </w:t>
      </w:r>
      <w:r w:rsidR="00000000" w:rsidRPr="00033231">
        <w:t>grand par le cœur comme un Titan</w:t>
      </w:r>
      <w:r>
        <w:t xml:space="preserve">, </w:t>
      </w:r>
      <w:r w:rsidR="00000000" w:rsidRPr="00033231">
        <w:t>brave et héroïque comme les plus braves des temps de chevalerie</w:t>
      </w:r>
      <w:r>
        <w:t xml:space="preserve">, </w:t>
      </w:r>
      <w:r w:rsidR="00000000" w:rsidRPr="00033231">
        <w:t>qui dirige la puissance de l</w:t>
      </w:r>
      <w:r>
        <w:t>’</w:t>
      </w:r>
      <w:r w:rsidR="00000000" w:rsidRPr="00033231">
        <w:t>Angleterre</w:t>
      </w:r>
      <w:r>
        <w:t xml:space="preserve">, </w:t>
      </w:r>
      <w:r w:rsidR="00000000" w:rsidRPr="00033231">
        <w:t>commande ses forces sur mer</w:t>
      </w:r>
      <w:r>
        <w:t xml:space="preserve">, </w:t>
      </w:r>
      <w:r w:rsidR="00000000" w:rsidRPr="00033231">
        <w:t>et lance la foudre sur les flots</w:t>
      </w:r>
      <w:r>
        <w:t>.</w:t>
      </w:r>
    </w:p>
    <w:p w14:paraId="5E75825E" w14:textId="77777777" w:rsidR="004F69D6" w:rsidRDefault="004F69D6" w:rsidP="0021796F">
      <w:r>
        <w:t>— </w:t>
      </w:r>
      <w:r w:rsidR="00000000" w:rsidRPr="00033231">
        <w:t>Un grand homme</w:t>
      </w:r>
      <w:r>
        <w:t xml:space="preserve"> ; </w:t>
      </w:r>
      <w:r w:rsidR="00000000" w:rsidRPr="00033231">
        <w:t>mais je ne suis pas guerrier</w:t>
      </w:r>
      <w:r>
        <w:t xml:space="preserve">, </w:t>
      </w:r>
      <w:r w:rsidR="00000000" w:rsidRPr="00033231">
        <w:t>Shirley</w:t>
      </w:r>
      <w:r>
        <w:t xml:space="preserve">. </w:t>
      </w:r>
      <w:r w:rsidR="00000000" w:rsidRPr="00033231">
        <w:t>Et cependant mon esprit est si impatient</w:t>
      </w:r>
      <w:r>
        <w:t xml:space="preserve">, </w:t>
      </w:r>
      <w:r w:rsidR="00000000" w:rsidRPr="00033231">
        <w:t>je brûle jour et nuit</w:t>
      </w:r>
      <w:r>
        <w:t xml:space="preserve">, </w:t>
      </w:r>
      <w:r w:rsidR="00000000" w:rsidRPr="00033231">
        <w:t>pourquoi</w:t>
      </w:r>
      <w:r>
        <w:t xml:space="preserve">, </w:t>
      </w:r>
      <w:r w:rsidR="00000000" w:rsidRPr="00033231">
        <w:t>je ne puis le dire</w:t>
      </w:r>
      <w:r>
        <w:t xml:space="preserve">, </w:t>
      </w:r>
      <w:r w:rsidR="00000000" w:rsidRPr="00033231">
        <w:t>pour être</w:t>
      </w:r>
      <w:r>
        <w:t xml:space="preserve">, </w:t>
      </w:r>
      <w:r w:rsidR="00000000" w:rsidRPr="00033231">
        <w:t>pour faire</w:t>
      </w:r>
      <w:r>
        <w:t xml:space="preserve">, </w:t>
      </w:r>
      <w:r w:rsidR="00000000" w:rsidRPr="00033231">
        <w:t>pour souffrir</w:t>
      </w:r>
      <w:r>
        <w:t xml:space="preserve">, </w:t>
      </w:r>
      <w:r w:rsidR="00000000" w:rsidRPr="00033231">
        <w:t>je pense</w:t>
      </w:r>
      <w:r>
        <w:t>.</w:t>
      </w:r>
    </w:p>
    <w:p w14:paraId="5CC0FFEF" w14:textId="77777777" w:rsidR="004F69D6" w:rsidRDefault="004F69D6" w:rsidP="0021796F">
      <w:r>
        <w:lastRenderedPageBreak/>
        <w:t>— </w:t>
      </w:r>
      <w:r w:rsidR="00000000" w:rsidRPr="00033231">
        <w:t>Henry</w:t>
      </w:r>
      <w:r>
        <w:t xml:space="preserve">, </w:t>
      </w:r>
      <w:r w:rsidR="00000000" w:rsidRPr="00033231">
        <w:t>c</w:t>
      </w:r>
      <w:r>
        <w:t>’</w:t>
      </w:r>
      <w:r w:rsidR="00000000" w:rsidRPr="00033231">
        <w:t>est votre intelligence</w:t>
      </w:r>
      <w:r>
        <w:t xml:space="preserve">, </w:t>
      </w:r>
      <w:r w:rsidR="00000000" w:rsidRPr="00033231">
        <w:t>qui est plus forte et plus âgée que votre corps</w:t>
      </w:r>
      <w:r>
        <w:t xml:space="preserve">, </w:t>
      </w:r>
      <w:r w:rsidR="00000000" w:rsidRPr="00033231">
        <w:t>qui vous tourmente</w:t>
      </w:r>
      <w:r>
        <w:t xml:space="preserve">. </w:t>
      </w:r>
      <w:r w:rsidR="00000000" w:rsidRPr="00033231">
        <w:t>Elle se trouve captive</w:t>
      </w:r>
      <w:r>
        <w:t xml:space="preserve">, </w:t>
      </w:r>
      <w:r w:rsidR="00000000" w:rsidRPr="00033231">
        <w:t>enchaînée dans un esclavage physique</w:t>
      </w:r>
      <w:r>
        <w:t xml:space="preserve">. </w:t>
      </w:r>
      <w:r w:rsidR="00000000" w:rsidRPr="00033231">
        <w:t>Mais elle opérera sa propre rédemption</w:t>
      </w:r>
      <w:r>
        <w:t xml:space="preserve">, </w:t>
      </w:r>
      <w:r w:rsidR="00000000" w:rsidRPr="00033231">
        <w:t>cependant</w:t>
      </w:r>
      <w:r>
        <w:t xml:space="preserve">. </w:t>
      </w:r>
      <w:r w:rsidR="00000000" w:rsidRPr="00033231">
        <w:t>Étudiez avec soin</w:t>
      </w:r>
      <w:r>
        <w:t xml:space="preserve">, </w:t>
      </w:r>
      <w:r w:rsidR="00000000" w:rsidRPr="00033231">
        <w:t>non-seulement les livres</w:t>
      </w:r>
      <w:r>
        <w:t xml:space="preserve">, </w:t>
      </w:r>
      <w:r w:rsidR="00000000" w:rsidRPr="00033231">
        <w:t>mais le monde</w:t>
      </w:r>
      <w:r>
        <w:t xml:space="preserve">. </w:t>
      </w:r>
      <w:r w:rsidR="00000000" w:rsidRPr="00033231">
        <w:t>Vous aimez la nature</w:t>
      </w:r>
      <w:r>
        <w:t xml:space="preserve"> ; </w:t>
      </w:r>
      <w:r w:rsidR="00000000" w:rsidRPr="00033231">
        <w:t>a</w:t>
      </w:r>
      <w:r w:rsidR="00000000" w:rsidRPr="00033231">
        <w:t>i</w:t>
      </w:r>
      <w:r w:rsidR="00000000" w:rsidRPr="00033231">
        <w:t>mez-la sans craindre</w:t>
      </w:r>
      <w:r>
        <w:t xml:space="preserve">. </w:t>
      </w:r>
      <w:r w:rsidR="00000000" w:rsidRPr="00033231">
        <w:t>Soyez patient</w:t>
      </w:r>
      <w:r>
        <w:t xml:space="preserve">, </w:t>
      </w:r>
      <w:r w:rsidR="00000000" w:rsidRPr="00033231">
        <w:t>attendez le cours du temps</w:t>
      </w:r>
      <w:r>
        <w:t xml:space="preserve">. </w:t>
      </w:r>
      <w:r w:rsidR="00000000" w:rsidRPr="00033231">
        <w:t>Vous ne serez ni un soldat ni un marin</w:t>
      </w:r>
      <w:r>
        <w:t xml:space="preserve">, </w:t>
      </w:r>
      <w:r w:rsidR="00000000" w:rsidRPr="00033231">
        <w:t>Henry</w:t>
      </w:r>
      <w:r>
        <w:t xml:space="preserve"> ; </w:t>
      </w:r>
      <w:r w:rsidR="00000000" w:rsidRPr="00033231">
        <w:t>mais</w:t>
      </w:r>
      <w:r>
        <w:t xml:space="preserve">, </w:t>
      </w:r>
      <w:r w:rsidR="00000000" w:rsidRPr="00033231">
        <w:t>si vous v</w:t>
      </w:r>
      <w:r w:rsidR="00000000" w:rsidRPr="00033231">
        <w:t>i</w:t>
      </w:r>
      <w:r w:rsidR="00000000" w:rsidRPr="00033231">
        <w:t>vez</w:t>
      </w:r>
      <w:r>
        <w:t xml:space="preserve">, </w:t>
      </w:r>
      <w:r w:rsidR="00000000" w:rsidRPr="00033231">
        <w:t>vous serez</w:t>
      </w:r>
      <w:r>
        <w:t xml:space="preserve">, </w:t>
      </w:r>
      <w:r w:rsidR="00000000" w:rsidRPr="00033231">
        <w:t>écoutez ma prophétie</w:t>
      </w:r>
      <w:r>
        <w:t xml:space="preserve">, </w:t>
      </w:r>
      <w:r w:rsidR="00000000" w:rsidRPr="00033231">
        <w:t>vous serez un auteur</w:t>
      </w:r>
      <w:r>
        <w:t xml:space="preserve">, </w:t>
      </w:r>
      <w:r w:rsidR="00000000" w:rsidRPr="00033231">
        <w:t xml:space="preserve">peut-être un </w:t>
      </w:r>
      <w:proofErr w:type="spellStart"/>
      <w:r w:rsidR="00000000" w:rsidRPr="00033231">
        <w:t>poëte</w:t>
      </w:r>
      <w:proofErr w:type="spellEnd"/>
      <w:r>
        <w:t>.</w:t>
      </w:r>
    </w:p>
    <w:p w14:paraId="4873468E" w14:textId="77777777" w:rsidR="004F69D6" w:rsidRDefault="004F69D6" w:rsidP="0021796F">
      <w:r>
        <w:t>— </w:t>
      </w:r>
      <w:r w:rsidR="00000000" w:rsidRPr="00033231">
        <w:t>Un auteur</w:t>
      </w:r>
      <w:r>
        <w:t xml:space="preserve"> ! </w:t>
      </w:r>
      <w:r w:rsidR="00000000" w:rsidRPr="00033231">
        <w:t>c</w:t>
      </w:r>
      <w:r>
        <w:t>’</w:t>
      </w:r>
      <w:r w:rsidR="00000000" w:rsidRPr="00033231">
        <w:t>est un éclair</w:t>
      </w:r>
      <w:r>
        <w:t xml:space="preserve">, </w:t>
      </w:r>
      <w:r w:rsidR="00000000" w:rsidRPr="00033231">
        <w:t>un éclair de lumière pour moi</w:t>
      </w:r>
      <w:r>
        <w:t xml:space="preserve"> ! </w:t>
      </w:r>
      <w:r w:rsidR="00000000" w:rsidRPr="00033231">
        <w:t>je veux</w:t>
      </w:r>
      <w:r>
        <w:t xml:space="preserve">… </w:t>
      </w:r>
      <w:r w:rsidR="00000000" w:rsidRPr="00033231">
        <w:t>je veux écrire un livre que je puisse vous dédier</w:t>
      </w:r>
      <w:r>
        <w:t>.</w:t>
      </w:r>
    </w:p>
    <w:p w14:paraId="3F9BCEA1" w14:textId="77777777" w:rsidR="004F69D6" w:rsidRDefault="004F69D6" w:rsidP="0021796F">
      <w:r>
        <w:t>— </w:t>
      </w:r>
      <w:r w:rsidR="00000000" w:rsidRPr="00033231">
        <w:t>Oui</w:t>
      </w:r>
      <w:r>
        <w:t xml:space="preserve">, </w:t>
      </w:r>
      <w:r w:rsidR="00000000" w:rsidRPr="00033231">
        <w:t>vous l</w:t>
      </w:r>
      <w:r>
        <w:t>’</w:t>
      </w:r>
      <w:r w:rsidR="00000000" w:rsidRPr="00033231">
        <w:t>écrirez</w:t>
      </w:r>
      <w:r>
        <w:t xml:space="preserve">, </w:t>
      </w:r>
      <w:r w:rsidR="00000000" w:rsidRPr="00033231">
        <w:t>afin de donner à votre âme son soul</w:t>
      </w:r>
      <w:r w:rsidR="00000000" w:rsidRPr="00033231">
        <w:t>a</w:t>
      </w:r>
      <w:r w:rsidR="00000000" w:rsidRPr="00033231">
        <w:t>gement naturel</w:t>
      </w:r>
      <w:r>
        <w:t xml:space="preserve">. </w:t>
      </w:r>
      <w:r w:rsidR="00000000" w:rsidRPr="00033231">
        <w:t>Dieu</w:t>
      </w:r>
      <w:r>
        <w:t xml:space="preserve"> ! </w:t>
      </w:r>
      <w:r w:rsidR="00000000" w:rsidRPr="00033231">
        <w:t>mais que dis-je</w:t>
      </w:r>
      <w:r>
        <w:t xml:space="preserve"> ? </w:t>
      </w:r>
      <w:r w:rsidR="00000000" w:rsidRPr="00033231">
        <w:t>et quel bien peuvent produire ces paroles indiscrètes</w:t>
      </w:r>
      <w:r>
        <w:t xml:space="preserve"> ? </w:t>
      </w:r>
      <w:r w:rsidR="00000000" w:rsidRPr="00033231">
        <w:t>Henry</w:t>
      </w:r>
      <w:r>
        <w:t xml:space="preserve">, </w:t>
      </w:r>
      <w:r w:rsidR="00000000" w:rsidRPr="00033231">
        <w:t>voici votre gâteau d</w:t>
      </w:r>
      <w:r>
        <w:t>’</w:t>
      </w:r>
      <w:r w:rsidR="00000000" w:rsidRPr="00033231">
        <w:t>avoine</w:t>
      </w:r>
      <w:r>
        <w:t xml:space="preserve"> ; </w:t>
      </w:r>
      <w:r w:rsidR="00000000" w:rsidRPr="00033231">
        <w:t>mangez et vivez</w:t>
      </w:r>
      <w:r>
        <w:t>.</w:t>
      </w:r>
    </w:p>
    <w:p w14:paraId="20E662FB" w14:textId="77777777" w:rsidR="004F69D6" w:rsidRDefault="004F69D6" w:rsidP="0021796F">
      <w:r>
        <w:t>— </w:t>
      </w:r>
      <w:r w:rsidR="00000000" w:rsidRPr="00033231">
        <w:t>Très-volontiers</w:t>
      </w:r>
      <w:r>
        <w:t> !</w:t>
      </w:r>
    </w:p>
    <w:p w14:paraId="7FAC4E7E" w14:textId="77777777" w:rsidR="004F69D6" w:rsidRDefault="004F69D6" w:rsidP="0021796F">
      <w:r>
        <w:t>— </w:t>
      </w:r>
      <w:r w:rsidR="00000000" w:rsidRPr="00033231">
        <w:t>Ici s</w:t>
      </w:r>
      <w:r>
        <w:t>’</w:t>
      </w:r>
      <w:r w:rsidR="00000000" w:rsidRPr="00033231">
        <w:t>écria une voix en dehors de la fenêtre ouverte</w:t>
      </w:r>
      <w:r>
        <w:t xml:space="preserve"> ; </w:t>
      </w:r>
      <w:r w:rsidR="00000000" w:rsidRPr="00033231">
        <w:t>je connais l</w:t>
      </w:r>
      <w:r>
        <w:t>’</w:t>
      </w:r>
      <w:r w:rsidR="00000000" w:rsidRPr="00033231">
        <w:t>odeur du déjeuner</w:t>
      </w:r>
      <w:r>
        <w:t xml:space="preserve">. </w:t>
      </w:r>
      <w:r w:rsidR="00000000" w:rsidRPr="00033231">
        <w:t xml:space="preserve">Miss </w:t>
      </w:r>
      <w:proofErr w:type="spellStart"/>
      <w:r w:rsidR="00000000" w:rsidRPr="00033231">
        <w:t>Keeldar</w:t>
      </w:r>
      <w:proofErr w:type="spellEnd"/>
      <w:r>
        <w:t xml:space="preserve">, </w:t>
      </w:r>
      <w:r w:rsidR="00000000" w:rsidRPr="00033231">
        <w:t>puis-je entrer et en prendre ma part</w:t>
      </w:r>
      <w:r>
        <w:t> ?</w:t>
      </w:r>
    </w:p>
    <w:p w14:paraId="549F5F80" w14:textId="3F506DB3" w:rsidR="004F69D6" w:rsidRDefault="004F69D6" w:rsidP="0021796F">
      <w:r>
        <w:t>— </w:t>
      </w:r>
      <w:r w:rsidR="00000000" w:rsidRPr="00033231">
        <w:t>Monsieur Hall</w:t>
      </w:r>
      <w:r>
        <w:t xml:space="preserve"> (</w:t>
      </w:r>
      <w:r w:rsidR="00000000" w:rsidRPr="00033231">
        <w:t>c</w:t>
      </w:r>
      <w:r>
        <w:t>’</w:t>
      </w:r>
      <w:r w:rsidR="00000000" w:rsidRPr="00033231">
        <w:t xml:space="preserve">était </w:t>
      </w:r>
      <w:r>
        <w:t>M. </w:t>
      </w:r>
      <w:r w:rsidR="00000000" w:rsidRPr="00033231">
        <w:t>Hall</w:t>
      </w:r>
      <w:r>
        <w:t xml:space="preserve">, </w:t>
      </w:r>
      <w:r w:rsidR="00000000" w:rsidRPr="00033231">
        <w:t>et avec lui Louis Moore</w:t>
      </w:r>
      <w:r>
        <w:t xml:space="preserve">, </w:t>
      </w:r>
      <w:r w:rsidR="00000000" w:rsidRPr="00033231">
        <w:t>revenant de leur promenade</w:t>
      </w:r>
      <w:r>
        <w:t xml:space="preserve">), </w:t>
      </w:r>
      <w:r w:rsidR="00000000" w:rsidRPr="00033231">
        <w:t>il y a un goûter convenable servi dans la salle à manger</w:t>
      </w:r>
      <w:r>
        <w:t xml:space="preserve">, </w:t>
      </w:r>
      <w:r w:rsidR="00000000" w:rsidRPr="00033231">
        <w:t>et une réunion de gens convenables assis autour</w:t>
      </w:r>
      <w:r>
        <w:t xml:space="preserve"> : </w:t>
      </w:r>
      <w:r w:rsidR="00000000" w:rsidRPr="00033231">
        <w:t>vous pouvez vous joindre à cette société et partager leur chère si cela vous convient</w:t>
      </w:r>
      <w:r>
        <w:t xml:space="preserve"> ; </w:t>
      </w:r>
      <w:r w:rsidR="00000000" w:rsidRPr="00033231">
        <w:t>mais</w:t>
      </w:r>
      <w:r>
        <w:t xml:space="preserve">, </w:t>
      </w:r>
      <w:r w:rsidR="00000000" w:rsidRPr="00033231">
        <w:t>si votre mauvais goût vous conduit à préférer le goûter irrégulier que nous faisons ici</w:t>
      </w:r>
      <w:r>
        <w:t xml:space="preserve">, </w:t>
      </w:r>
      <w:r w:rsidR="00000000" w:rsidRPr="00033231">
        <w:t>mo</w:t>
      </w:r>
      <w:r w:rsidR="00000000" w:rsidRPr="00033231">
        <w:t>n</w:t>
      </w:r>
      <w:r w:rsidR="00000000" w:rsidRPr="00033231">
        <w:t>tez et faites comme nous</w:t>
      </w:r>
      <w:r>
        <w:t>.</w:t>
      </w:r>
    </w:p>
    <w:p w14:paraId="34566194" w14:textId="476A740D" w:rsidR="004F69D6" w:rsidRDefault="004F69D6" w:rsidP="0021796F">
      <w:r>
        <w:t>— </w:t>
      </w:r>
      <w:r w:rsidR="00000000" w:rsidRPr="00033231">
        <w:t>J</w:t>
      </w:r>
      <w:r>
        <w:t>’</w:t>
      </w:r>
      <w:r w:rsidR="00000000" w:rsidRPr="00033231">
        <w:t>approuve le parfum</w:t>
      </w:r>
      <w:r>
        <w:t xml:space="preserve">, </w:t>
      </w:r>
      <w:r w:rsidR="00000000" w:rsidRPr="00033231">
        <w:t>et je me laisserai conduire par le nez</w:t>
      </w:r>
      <w:r>
        <w:t> »</w:t>
      </w:r>
      <w:r w:rsidR="00000000" w:rsidRPr="00033231">
        <w:t xml:space="preserve"> répondit </w:t>
      </w:r>
      <w:r>
        <w:t>M. </w:t>
      </w:r>
      <w:r w:rsidR="00000000" w:rsidRPr="00033231">
        <w:t>Hall</w:t>
      </w:r>
      <w:r>
        <w:t xml:space="preserve">, </w:t>
      </w:r>
      <w:r w:rsidR="00000000" w:rsidRPr="00033231">
        <w:t>qui fit à l</w:t>
      </w:r>
      <w:r>
        <w:t>’</w:t>
      </w:r>
      <w:r w:rsidR="00000000" w:rsidRPr="00033231">
        <w:t>instant son entrée</w:t>
      </w:r>
      <w:r>
        <w:t xml:space="preserve">, </w:t>
      </w:r>
      <w:r w:rsidR="00000000" w:rsidRPr="00033231">
        <w:t>accomp</w:t>
      </w:r>
      <w:r w:rsidR="00000000" w:rsidRPr="00033231">
        <w:t>a</w:t>
      </w:r>
      <w:r w:rsidR="00000000" w:rsidRPr="00033231">
        <w:t>gné de Louis Moore</w:t>
      </w:r>
      <w:r>
        <w:t xml:space="preserve">. </w:t>
      </w:r>
      <w:r w:rsidR="00000000" w:rsidRPr="00033231">
        <w:t xml:space="preserve">Les yeux de ce dernier tombèrent sur </w:t>
      </w:r>
      <w:r w:rsidR="00000000" w:rsidRPr="00033231">
        <w:lastRenderedPageBreak/>
        <w:t>son bureau ravagé</w:t>
      </w:r>
      <w:r>
        <w:t xml:space="preserve">. </w:t>
      </w:r>
      <w:r w:rsidR="00000000" w:rsidRPr="00033231">
        <w:t>Voleurs</w:t>
      </w:r>
      <w:r>
        <w:t xml:space="preserve"> ! </w:t>
      </w:r>
      <w:r w:rsidR="00000000" w:rsidRPr="00033231">
        <w:t>s</w:t>
      </w:r>
      <w:r>
        <w:t>’</w:t>
      </w:r>
      <w:r w:rsidR="00000000" w:rsidRPr="00033231">
        <w:t>écria-t-il</w:t>
      </w:r>
      <w:r>
        <w:t xml:space="preserve">. </w:t>
      </w:r>
      <w:r w:rsidR="00000000" w:rsidRPr="00033231">
        <w:t>Henry</w:t>
      </w:r>
      <w:r>
        <w:t xml:space="preserve">, </w:t>
      </w:r>
      <w:r w:rsidR="00000000" w:rsidRPr="00033231">
        <w:t>vous méritez la f</w:t>
      </w:r>
      <w:r w:rsidR="00000000" w:rsidRPr="00033231">
        <w:t>é</w:t>
      </w:r>
      <w:r w:rsidR="00000000" w:rsidRPr="00033231">
        <w:t>r</w:t>
      </w:r>
      <w:r w:rsidR="00000000" w:rsidRPr="00033231">
        <w:t>u</w:t>
      </w:r>
      <w:r w:rsidR="00000000" w:rsidRPr="00033231">
        <w:t>le</w:t>
      </w:r>
      <w:r>
        <w:t>.</w:t>
      </w:r>
    </w:p>
    <w:p w14:paraId="634BCE87" w14:textId="77777777" w:rsidR="004F69D6" w:rsidRDefault="004F69D6" w:rsidP="0021796F">
      <w:r>
        <w:t>— </w:t>
      </w:r>
      <w:r w:rsidR="00000000" w:rsidRPr="00033231">
        <w:t>Alors</w:t>
      </w:r>
      <w:r>
        <w:t xml:space="preserve">, </w:t>
      </w:r>
      <w:r w:rsidR="00000000" w:rsidRPr="00033231">
        <w:t>donnez-la à Shirley et à Caroline</w:t>
      </w:r>
      <w:r>
        <w:t xml:space="preserve"> ; </w:t>
      </w:r>
      <w:r w:rsidR="00000000" w:rsidRPr="00033231">
        <w:t>ce sont elles qui sont coupables</w:t>
      </w:r>
      <w:r>
        <w:t xml:space="preserve">, </w:t>
      </w:r>
      <w:r w:rsidR="00000000" w:rsidRPr="00033231">
        <w:t>dit Henry</w:t>
      </w:r>
      <w:r>
        <w:t xml:space="preserve">, </w:t>
      </w:r>
      <w:r w:rsidR="00000000" w:rsidRPr="00033231">
        <w:t>songeant plus à produire de l</w:t>
      </w:r>
      <w:r>
        <w:t>’</w:t>
      </w:r>
      <w:r w:rsidR="00000000" w:rsidRPr="00033231">
        <w:t>effet qu</w:t>
      </w:r>
      <w:r>
        <w:t>’</w:t>
      </w:r>
      <w:r w:rsidR="00000000" w:rsidRPr="00033231">
        <w:t>à dire la vérité</w:t>
      </w:r>
      <w:r>
        <w:t>.</w:t>
      </w:r>
    </w:p>
    <w:p w14:paraId="018E91B4" w14:textId="77777777" w:rsidR="004F69D6" w:rsidRDefault="004F69D6" w:rsidP="0021796F">
      <w:r>
        <w:t>— </w:t>
      </w:r>
      <w:r w:rsidR="00000000" w:rsidRPr="00033231">
        <w:t>Traître et faux témoin</w:t>
      </w:r>
      <w:r>
        <w:t xml:space="preserve"> ! </w:t>
      </w:r>
      <w:r w:rsidR="00000000" w:rsidRPr="00033231">
        <w:t>s</w:t>
      </w:r>
      <w:r>
        <w:t>’</w:t>
      </w:r>
      <w:r w:rsidR="00000000" w:rsidRPr="00033231">
        <w:t>écrièrent à la fois les deux je</w:t>
      </w:r>
      <w:r w:rsidR="00000000" w:rsidRPr="00033231">
        <w:t>u</w:t>
      </w:r>
      <w:r w:rsidR="00000000" w:rsidRPr="00033231">
        <w:t>nes filles</w:t>
      </w:r>
      <w:r>
        <w:t xml:space="preserve">. </w:t>
      </w:r>
      <w:r w:rsidR="00000000" w:rsidRPr="00033231">
        <w:t>Nous n</w:t>
      </w:r>
      <w:r>
        <w:t>’</w:t>
      </w:r>
      <w:r w:rsidR="00000000" w:rsidRPr="00033231">
        <w:t>avons jamais mis la main sur la chose d</w:t>
      </w:r>
      <w:r>
        <w:t>’</w:t>
      </w:r>
      <w:r w:rsidR="00000000" w:rsidRPr="00033231">
        <w:t>autrui</w:t>
      </w:r>
      <w:r>
        <w:t xml:space="preserve">, </w:t>
      </w:r>
      <w:r w:rsidR="00000000" w:rsidRPr="00033231">
        <w:t>excepté dans un esprit de louable recherche</w:t>
      </w:r>
      <w:r>
        <w:t>.</w:t>
      </w:r>
    </w:p>
    <w:p w14:paraId="791AC2C5" w14:textId="6E3EFD76" w:rsidR="00000000" w:rsidRPr="00033231" w:rsidRDefault="004F69D6" w:rsidP="0021796F">
      <w:r>
        <w:t>— </w:t>
      </w:r>
      <w:r w:rsidR="00000000" w:rsidRPr="00033231">
        <w:t>Je n</w:t>
      </w:r>
      <w:r>
        <w:t>’</w:t>
      </w:r>
      <w:r w:rsidR="00000000" w:rsidRPr="00033231">
        <w:t>en doute pas</w:t>
      </w:r>
      <w:r>
        <w:t xml:space="preserve">, </w:t>
      </w:r>
      <w:r w:rsidR="00000000" w:rsidRPr="00033231">
        <w:t>dit Moore avec son rare sourire</w:t>
      </w:r>
      <w:r>
        <w:t xml:space="preserve">. </w:t>
      </w:r>
      <w:r w:rsidR="00000000" w:rsidRPr="00033231">
        <w:t>Et qu</w:t>
      </w:r>
      <w:r>
        <w:t>’</w:t>
      </w:r>
      <w:r w:rsidR="00000000" w:rsidRPr="00033231">
        <w:t>avez-vous fureté</w:t>
      </w:r>
      <w:r>
        <w:t xml:space="preserve">, </w:t>
      </w:r>
      <w:r w:rsidR="00000000" w:rsidRPr="00033231">
        <w:t>dans votre esprit de louable recherche</w:t>
      </w:r>
      <w:r>
        <w:t> ? »</w:t>
      </w:r>
    </w:p>
    <w:p w14:paraId="0721D40C" w14:textId="77777777" w:rsidR="004F69D6" w:rsidRDefault="00000000" w:rsidP="0021796F">
      <w:r w:rsidRPr="00033231">
        <w:t>Il aperçut le tiroir intérieur ouvert</w:t>
      </w:r>
      <w:r w:rsidR="004F69D6">
        <w:t>.</w:t>
      </w:r>
    </w:p>
    <w:p w14:paraId="55169DA5" w14:textId="77777777" w:rsidR="004F69D6" w:rsidRDefault="004F69D6" w:rsidP="0021796F">
      <w:r>
        <w:t>« </w:t>
      </w:r>
      <w:r w:rsidR="00000000" w:rsidRPr="00033231">
        <w:t>Ce tiroir est vide</w:t>
      </w:r>
      <w:r>
        <w:t xml:space="preserve">, </w:t>
      </w:r>
      <w:r w:rsidR="00000000" w:rsidRPr="00033231">
        <w:t>dit-il</w:t>
      </w:r>
      <w:r>
        <w:t xml:space="preserve">. </w:t>
      </w:r>
      <w:r w:rsidR="00000000" w:rsidRPr="00033231">
        <w:t>Qui a pris</w:t>
      </w:r>
      <w:r>
        <w:t>… ?</w:t>
      </w:r>
    </w:p>
    <w:p w14:paraId="332D29B6" w14:textId="77777777" w:rsidR="004F69D6" w:rsidRDefault="004F69D6" w:rsidP="0021796F">
      <w:r>
        <w:t>— </w:t>
      </w:r>
      <w:r w:rsidR="00000000" w:rsidRPr="00033231">
        <w:t>Voilà</w:t>
      </w:r>
      <w:r>
        <w:t xml:space="preserve"> ! </w:t>
      </w:r>
      <w:r w:rsidR="00000000" w:rsidRPr="00033231">
        <w:t>Voilà</w:t>
      </w:r>
      <w:r>
        <w:t> ! »</w:t>
      </w:r>
      <w:r w:rsidR="00000000" w:rsidRPr="00033231">
        <w:t xml:space="preserve"> se hâta de répondre Caroline en reme</w:t>
      </w:r>
      <w:r w:rsidR="00000000" w:rsidRPr="00033231">
        <w:t>t</w:t>
      </w:r>
      <w:r w:rsidR="00000000" w:rsidRPr="00033231">
        <w:t>tant le petit paquet à sa place</w:t>
      </w:r>
      <w:r>
        <w:t>.</w:t>
      </w:r>
    </w:p>
    <w:p w14:paraId="09AEA177" w14:textId="77777777" w:rsidR="004F69D6" w:rsidRDefault="00000000" w:rsidP="0021796F">
      <w:r w:rsidRPr="00033231">
        <w:t>Il ferma le tiroir avec une petite clef attachée à sa chaîne de montre</w:t>
      </w:r>
      <w:r w:rsidR="004F69D6">
        <w:t xml:space="preserve">, </w:t>
      </w:r>
      <w:r w:rsidRPr="00033231">
        <w:t>remit en ordre les autres papiers</w:t>
      </w:r>
      <w:r w:rsidR="004F69D6">
        <w:t xml:space="preserve">, </w:t>
      </w:r>
      <w:r w:rsidRPr="00033231">
        <w:t>ferma le bureau et s</w:t>
      </w:r>
      <w:r w:rsidR="004F69D6">
        <w:t>’</w:t>
      </w:r>
      <w:r w:rsidRPr="00033231">
        <w:t>assit sans faire d</w:t>
      </w:r>
      <w:r w:rsidR="004F69D6">
        <w:t>’</w:t>
      </w:r>
      <w:r w:rsidRPr="00033231">
        <w:t>autre remarque</w:t>
      </w:r>
      <w:r w:rsidR="004F69D6">
        <w:t>.</w:t>
      </w:r>
    </w:p>
    <w:p w14:paraId="233224E3" w14:textId="77777777" w:rsidR="004F69D6" w:rsidRDefault="004F69D6" w:rsidP="0021796F">
      <w:r>
        <w:t>« </w:t>
      </w:r>
      <w:r w:rsidR="00000000" w:rsidRPr="00033231">
        <w:t>Je pensais que vous auriez grondé beaucoup plus</w:t>
      </w:r>
      <w:r>
        <w:t xml:space="preserve">, </w:t>
      </w:r>
      <w:r w:rsidR="00000000" w:rsidRPr="00033231">
        <w:t>mo</w:t>
      </w:r>
      <w:r w:rsidR="00000000" w:rsidRPr="00033231">
        <w:t>n</w:t>
      </w:r>
      <w:r w:rsidR="00000000" w:rsidRPr="00033231">
        <w:t>sieur</w:t>
      </w:r>
      <w:r>
        <w:t xml:space="preserve">, </w:t>
      </w:r>
      <w:r w:rsidR="00000000" w:rsidRPr="00033231">
        <w:t>dit Henry</w:t>
      </w:r>
      <w:r>
        <w:t xml:space="preserve">. </w:t>
      </w:r>
      <w:r w:rsidR="00000000" w:rsidRPr="00033231">
        <w:t>Les jeunes filles méritent une réprimande</w:t>
      </w:r>
      <w:r>
        <w:t>.</w:t>
      </w:r>
    </w:p>
    <w:p w14:paraId="6D70CC48" w14:textId="77777777" w:rsidR="004F69D6" w:rsidRDefault="004F69D6" w:rsidP="0021796F">
      <w:r>
        <w:t>— </w:t>
      </w:r>
      <w:r w:rsidR="00000000" w:rsidRPr="00033231">
        <w:t>Je les livre à leur propre conscience</w:t>
      </w:r>
      <w:r>
        <w:t>.</w:t>
      </w:r>
    </w:p>
    <w:p w14:paraId="5F523259" w14:textId="77777777" w:rsidR="004F69D6" w:rsidRDefault="004F69D6" w:rsidP="0021796F">
      <w:r>
        <w:t>— </w:t>
      </w:r>
      <w:r w:rsidR="00000000" w:rsidRPr="00033231">
        <w:t>Elle les accuse de crimes médités aussi bien que de cr</w:t>
      </w:r>
      <w:r w:rsidR="00000000" w:rsidRPr="00033231">
        <w:t>i</w:t>
      </w:r>
      <w:r w:rsidR="00000000" w:rsidRPr="00033231">
        <w:t>mes accomplis</w:t>
      </w:r>
      <w:r>
        <w:t xml:space="preserve">, </w:t>
      </w:r>
      <w:r w:rsidR="00000000" w:rsidRPr="00033231">
        <w:t>monsieur</w:t>
      </w:r>
      <w:r>
        <w:t xml:space="preserve">. </w:t>
      </w:r>
      <w:r w:rsidR="00000000" w:rsidRPr="00033231">
        <w:t>Si je n</w:t>
      </w:r>
      <w:r>
        <w:t>’</w:t>
      </w:r>
      <w:r w:rsidR="00000000" w:rsidRPr="00033231">
        <w:t>avais pas été ici</w:t>
      </w:r>
      <w:r>
        <w:t xml:space="preserve">, </w:t>
      </w:r>
      <w:r w:rsidR="00000000" w:rsidRPr="00033231">
        <w:t>elles eussent traité votre portefeuille comme elles ont traité votre bureau</w:t>
      </w:r>
      <w:r>
        <w:t xml:space="preserve"> ; </w:t>
      </w:r>
      <w:r w:rsidR="00000000" w:rsidRPr="00033231">
        <w:t>mais je leur ai dit qu</w:t>
      </w:r>
      <w:r>
        <w:t>’</w:t>
      </w:r>
      <w:r w:rsidR="00000000" w:rsidRPr="00033231">
        <w:t>il était fermé à clef</w:t>
      </w:r>
      <w:r>
        <w:t>.</w:t>
      </w:r>
    </w:p>
    <w:p w14:paraId="2CA2AAB7" w14:textId="77777777" w:rsidR="004F69D6" w:rsidRDefault="004F69D6" w:rsidP="0021796F">
      <w:r>
        <w:lastRenderedPageBreak/>
        <w:t>— </w:t>
      </w:r>
      <w:r w:rsidR="00000000" w:rsidRPr="00033231">
        <w:t>Voulez-vous goûter avec nous</w:t>
      </w:r>
      <w:r>
        <w:t xml:space="preserve"> ? </w:t>
      </w:r>
      <w:r w:rsidR="00000000" w:rsidRPr="00033231">
        <w:t>dit Shirley</w:t>
      </w:r>
      <w:r>
        <w:t xml:space="preserve">, </w:t>
      </w:r>
      <w:r w:rsidR="00000000" w:rsidRPr="00033231">
        <w:t>s</w:t>
      </w:r>
      <w:r>
        <w:t>’</w:t>
      </w:r>
      <w:r w:rsidR="00000000" w:rsidRPr="00033231">
        <w:t>adressant à Moore</w:t>
      </w:r>
      <w:r>
        <w:t xml:space="preserve">, </w:t>
      </w:r>
      <w:r w:rsidR="00000000" w:rsidRPr="00033231">
        <w:t>et paraissant désireuse de changer le cours de la conve</w:t>
      </w:r>
      <w:r w:rsidR="00000000" w:rsidRPr="00033231">
        <w:t>r</w:t>
      </w:r>
      <w:r w:rsidR="00000000" w:rsidRPr="00033231">
        <w:t>sation</w:t>
      </w:r>
      <w:r>
        <w:t>.</w:t>
      </w:r>
    </w:p>
    <w:p w14:paraId="6BDF48E4" w14:textId="77777777" w:rsidR="004F69D6" w:rsidRDefault="004F69D6" w:rsidP="0021796F">
      <w:r>
        <w:t>— </w:t>
      </w:r>
      <w:r w:rsidR="00000000" w:rsidRPr="00033231">
        <w:t>Certainement</w:t>
      </w:r>
      <w:r>
        <w:t xml:space="preserve">, </w:t>
      </w:r>
      <w:r w:rsidR="00000000" w:rsidRPr="00033231">
        <w:t>si je le peux</w:t>
      </w:r>
      <w:r>
        <w:t>.</w:t>
      </w:r>
    </w:p>
    <w:p w14:paraId="3B2A4CC3" w14:textId="77777777" w:rsidR="004F69D6" w:rsidRDefault="004F69D6" w:rsidP="0021796F">
      <w:r>
        <w:t>— </w:t>
      </w:r>
      <w:r w:rsidR="00000000" w:rsidRPr="00033231">
        <w:t>Vous serez réduit au lait frais et au gâteau d</w:t>
      </w:r>
      <w:r>
        <w:t>’</w:t>
      </w:r>
      <w:r w:rsidR="00000000" w:rsidRPr="00033231">
        <w:t>avoine du Yorkshire</w:t>
      </w:r>
      <w:r>
        <w:t>.</w:t>
      </w:r>
    </w:p>
    <w:p w14:paraId="188A309D" w14:textId="77777777" w:rsidR="004F69D6" w:rsidRDefault="004F69D6" w:rsidP="0021796F">
      <w:r>
        <w:t>— </w:t>
      </w:r>
      <w:r w:rsidR="00000000" w:rsidRPr="00033231">
        <w:t>Va pour le lait frais</w:t>
      </w:r>
      <w:r>
        <w:t xml:space="preserve">, </w:t>
      </w:r>
      <w:r w:rsidR="00000000" w:rsidRPr="00033231">
        <w:t>dit Louis</w:t>
      </w:r>
      <w:r>
        <w:t xml:space="preserve">. </w:t>
      </w:r>
      <w:r w:rsidR="00000000" w:rsidRPr="00033231">
        <w:t>Mais pour votre gâteau d</w:t>
      </w:r>
      <w:r>
        <w:t>’</w:t>
      </w:r>
      <w:r w:rsidR="00000000" w:rsidRPr="00033231">
        <w:t>avoine</w:t>
      </w:r>
      <w:r>
        <w:t xml:space="preserve"> !… </w:t>
      </w:r>
      <w:r w:rsidR="00000000" w:rsidRPr="00033231">
        <w:t>et il fit une grimace significative</w:t>
      </w:r>
      <w:r>
        <w:t>.</w:t>
      </w:r>
    </w:p>
    <w:p w14:paraId="7208F2EE" w14:textId="77777777" w:rsidR="004F69D6" w:rsidRDefault="004F69D6" w:rsidP="0021796F">
      <w:r>
        <w:t>— </w:t>
      </w:r>
      <w:r w:rsidR="00000000" w:rsidRPr="00033231">
        <w:t>Il ne peut le manger</w:t>
      </w:r>
      <w:r>
        <w:t xml:space="preserve">, </w:t>
      </w:r>
      <w:r w:rsidR="00000000" w:rsidRPr="00033231">
        <w:t>dit Henry</w:t>
      </w:r>
      <w:r>
        <w:t xml:space="preserve"> ; </w:t>
      </w:r>
      <w:r w:rsidR="00000000" w:rsidRPr="00033231">
        <w:t>il lui semble que ce soit du pain de son fait avec de la levure aigre</w:t>
      </w:r>
      <w:r>
        <w:t>.</w:t>
      </w:r>
    </w:p>
    <w:p w14:paraId="7E9162EB" w14:textId="0877ABDD" w:rsidR="00000000" w:rsidRPr="00033231" w:rsidRDefault="004F69D6" w:rsidP="0021796F">
      <w:r>
        <w:t>— </w:t>
      </w:r>
      <w:r w:rsidR="00000000" w:rsidRPr="00033231">
        <w:t>Alors</w:t>
      </w:r>
      <w:r>
        <w:t xml:space="preserve">, </w:t>
      </w:r>
      <w:r w:rsidR="00000000" w:rsidRPr="00033231">
        <w:t>par une faveur spéciale</w:t>
      </w:r>
      <w:r>
        <w:t xml:space="preserve">, </w:t>
      </w:r>
      <w:r w:rsidR="00000000" w:rsidRPr="00033231">
        <w:t>nous lui accorderons quelques craquelins</w:t>
      </w:r>
      <w:r>
        <w:t>. »</w:t>
      </w:r>
    </w:p>
    <w:p w14:paraId="67108BE2" w14:textId="1236102A" w:rsidR="004F69D6" w:rsidRDefault="00000000" w:rsidP="0021796F">
      <w:r w:rsidRPr="00033231">
        <w:t>L</w:t>
      </w:r>
      <w:r w:rsidR="004F69D6">
        <w:t>’</w:t>
      </w:r>
      <w:r w:rsidRPr="00033231">
        <w:t>hôtesse sonna et donna ses ordres</w:t>
      </w:r>
      <w:r w:rsidR="004F69D6">
        <w:t xml:space="preserve">, </w:t>
      </w:r>
      <w:r w:rsidRPr="00033231">
        <w:t>qui furent aussitôt exécutés</w:t>
      </w:r>
      <w:r w:rsidR="004F69D6">
        <w:t xml:space="preserve">. </w:t>
      </w:r>
      <w:r w:rsidRPr="00033231">
        <w:t>Elle-même mesura le lait et distribua le pain au petit cercle qui entourait le feu brillant de la salle d</w:t>
      </w:r>
      <w:r w:rsidR="004F69D6">
        <w:t>’</w:t>
      </w:r>
      <w:r w:rsidRPr="00033231">
        <w:t>étude</w:t>
      </w:r>
      <w:r w:rsidR="004F69D6">
        <w:t xml:space="preserve">. </w:t>
      </w:r>
      <w:r w:rsidRPr="00033231">
        <w:t>Elle prit ensuite la place de rôtisseur général</w:t>
      </w:r>
      <w:r w:rsidR="004F69D6">
        <w:t xml:space="preserve">, </w:t>
      </w:r>
      <w:r w:rsidRPr="00033231">
        <w:t>et s</w:t>
      </w:r>
      <w:r w:rsidR="004F69D6">
        <w:t>’</w:t>
      </w:r>
      <w:r w:rsidRPr="00033231">
        <w:t>agenouillant devant le foyer</w:t>
      </w:r>
      <w:r w:rsidR="004F69D6">
        <w:t xml:space="preserve">, </w:t>
      </w:r>
      <w:r w:rsidRPr="00033231">
        <w:t>la fourchette à la main</w:t>
      </w:r>
      <w:r w:rsidR="004F69D6">
        <w:t xml:space="preserve">, </w:t>
      </w:r>
      <w:r w:rsidRPr="00033231">
        <w:t>elle s</w:t>
      </w:r>
      <w:r w:rsidR="004F69D6">
        <w:t>’</w:t>
      </w:r>
      <w:r w:rsidRPr="00033231">
        <w:t>acquitta de cette fonction avec dextérité</w:t>
      </w:r>
      <w:r w:rsidR="004F69D6">
        <w:t>. M. </w:t>
      </w:r>
      <w:r w:rsidRPr="00033231">
        <w:t>Hall</w:t>
      </w:r>
      <w:r w:rsidR="004F69D6">
        <w:t xml:space="preserve">, </w:t>
      </w:r>
      <w:r w:rsidRPr="00033231">
        <w:t>qui aimait toute innovation aux usages ordinaires</w:t>
      </w:r>
      <w:r w:rsidR="004F69D6">
        <w:t xml:space="preserve">, </w:t>
      </w:r>
      <w:r w:rsidRPr="00033231">
        <w:t>et auquel le grossier gâteau d</w:t>
      </w:r>
      <w:r w:rsidR="004F69D6">
        <w:t>’</w:t>
      </w:r>
      <w:r w:rsidRPr="00033231">
        <w:t>avoine semblait</w:t>
      </w:r>
      <w:r w:rsidR="004F69D6">
        <w:t xml:space="preserve">, </w:t>
      </w:r>
      <w:r w:rsidRPr="00033231">
        <w:t>par la force de l</w:t>
      </w:r>
      <w:r w:rsidR="004F69D6">
        <w:t>’</w:t>
      </w:r>
      <w:r w:rsidRPr="00033231">
        <w:t>habitude</w:t>
      </w:r>
      <w:r w:rsidR="004F69D6">
        <w:t xml:space="preserve">, </w:t>
      </w:r>
      <w:r w:rsidRPr="00033231">
        <w:t>aussi savoureux que la manne</w:t>
      </w:r>
      <w:r w:rsidR="004F69D6">
        <w:t xml:space="preserve">, </w:t>
      </w:r>
      <w:r w:rsidRPr="00033231">
        <w:t>était dans sa plus belle humeur</w:t>
      </w:r>
      <w:r w:rsidR="004F69D6">
        <w:t xml:space="preserve">. </w:t>
      </w:r>
      <w:r w:rsidRPr="00033231">
        <w:t>Il causait et riait joyeusement</w:t>
      </w:r>
      <w:r w:rsidR="004F69D6">
        <w:t xml:space="preserve">, </w:t>
      </w:r>
      <w:r w:rsidRPr="00033231">
        <w:t>tantôt avec Caroline</w:t>
      </w:r>
      <w:r w:rsidR="004F69D6">
        <w:t xml:space="preserve">, </w:t>
      </w:r>
      <w:r w:rsidRPr="00033231">
        <w:t>qu</w:t>
      </w:r>
      <w:r w:rsidR="004F69D6">
        <w:t>’</w:t>
      </w:r>
      <w:r w:rsidRPr="00033231">
        <w:t>il avait placée à son côté</w:t>
      </w:r>
      <w:r w:rsidR="004F69D6">
        <w:t xml:space="preserve">, </w:t>
      </w:r>
      <w:r w:rsidRPr="00033231">
        <w:t>tantôt avec Shirley</w:t>
      </w:r>
      <w:r w:rsidR="004F69D6">
        <w:t xml:space="preserve">, </w:t>
      </w:r>
      <w:proofErr w:type="gramStart"/>
      <w:r w:rsidRPr="00033231">
        <w:t>puis ensuite</w:t>
      </w:r>
      <w:proofErr w:type="gramEnd"/>
      <w:r w:rsidRPr="00033231">
        <w:t xml:space="preserve"> avec Louis Moore</w:t>
      </w:r>
      <w:r w:rsidR="004F69D6">
        <w:t xml:space="preserve">. </w:t>
      </w:r>
      <w:r w:rsidRPr="00033231">
        <w:t>Louis monta sa gaieté à l</w:t>
      </w:r>
      <w:r w:rsidR="004F69D6">
        <w:t>’</w:t>
      </w:r>
      <w:r w:rsidRPr="00033231">
        <w:t xml:space="preserve">unisson de celle de </w:t>
      </w:r>
      <w:r w:rsidR="004F69D6">
        <w:t>M. </w:t>
      </w:r>
      <w:r w:rsidRPr="00033231">
        <w:t>Hall</w:t>
      </w:r>
      <w:r w:rsidR="004F69D6">
        <w:t xml:space="preserve"> ; </w:t>
      </w:r>
      <w:r w:rsidRPr="00033231">
        <w:t>il ne riait pas beaucoup</w:t>
      </w:r>
      <w:r w:rsidR="004F69D6">
        <w:t xml:space="preserve">, </w:t>
      </w:r>
      <w:r w:rsidRPr="00033231">
        <w:t>mais il disait du ton le plus tranquille les choses les plus spirituelles</w:t>
      </w:r>
      <w:r w:rsidR="004F69D6">
        <w:t xml:space="preserve">. </w:t>
      </w:r>
      <w:r w:rsidRPr="00033231">
        <w:t>De graves sente</w:t>
      </w:r>
      <w:r w:rsidRPr="00033231">
        <w:t>n</w:t>
      </w:r>
      <w:r w:rsidRPr="00033231">
        <w:t>ces auxquelles il savait donner un tour inattendu</w:t>
      </w:r>
      <w:r w:rsidR="004F69D6">
        <w:t xml:space="preserve">, </w:t>
      </w:r>
      <w:r w:rsidRPr="00033231">
        <w:t>une saveur et un piquant tout nouveaux</w:t>
      </w:r>
      <w:r w:rsidR="004F69D6">
        <w:t xml:space="preserve">, </w:t>
      </w:r>
      <w:r w:rsidRPr="00033231">
        <w:t>tombaient sans apprêt de ses lèvres</w:t>
      </w:r>
      <w:r w:rsidR="004F69D6">
        <w:t xml:space="preserve">. </w:t>
      </w:r>
      <w:r w:rsidRPr="00033231">
        <w:t>Il prouva qu</w:t>
      </w:r>
      <w:r w:rsidR="004F69D6">
        <w:t>’</w:t>
      </w:r>
      <w:r w:rsidRPr="00033231">
        <w:t xml:space="preserve">il était ce que pensait de lui </w:t>
      </w:r>
      <w:r w:rsidR="004F69D6">
        <w:t>M. </w:t>
      </w:r>
      <w:r w:rsidRPr="00033231">
        <w:t>Hall</w:t>
      </w:r>
      <w:r w:rsidR="004F69D6">
        <w:t xml:space="preserve">, </w:t>
      </w:r>
      <w:r w:rsidRPr="00033231">
        <w:t>un compagnon d</w:t>
      </w:r>
      <w:r w:rsidR="004F69D6">
        <w:t>’</w:t>
      </w:r>
      <w:r w:rsidRPr="00033231">
        <w:t>agréable société</w:t>
      </w:r>
      <w:r w:rsidR="004F69D6">
        <w:t xml:space="preserve">. </w:t>
      </w:r>
      <w:r w:rsidRPr="00033231">
        <w:t>Caroline était émerveillée de son humeur</w:t>
      </w:r>
      <w:r w:rsidR="004F69D6">
        <w:t xml:space="preserve">, </w:t>
      </w:r>
      <w:r w:rsidRPr="00033231">
        <w:t xml:space="preserve">mais plus encore de son </w:t>
      </w:r>
      <w:r w:rsidRPr="00033231">
        <w:lastRenderedPageBreak/>
        <w:t>entière possession de lui-même</w:t>
      </w:r>
      <w:r w:rsidR="004F69D6">
        <w:t xml:space="preserve">. </w:t>
      </w:r>
      <w:r w:rsidRPr="00033231">
        <w:t>A</w:t>
      </w:r>
      <w:r w:rsidRPr="00033231">
        <w:t>u</w:t>
      </w:r>
      <w:r w:rsidRPr="00033231">
        <w:t>c</w:t>
      </w:r>
      <w:r w:rsidRPr="00033231">
        <w:t>u</w:t>
      </w:r>
      <w:r w:rsidRPr="00033231">
        <w:t>ne personne présente ne paraissait exercer sur lui la moindre impression de contrainte</w:t>
      </w:r>
      <w:r w:rsidR="004F69D6">
        <w:t xml:space="preserve"> ; </w:t>
      </w:r>
      <w:r w:rsidRPr="00033231">
        <w:t xml:space="preserve">et cependant la froide et fière miss </w:t>
      </w:r>
      <w:proofErr w:type="spellStart"/>
      <w:r w:rsidRPr="00033231">
        <w:t>Keeldar</w:t>
      </w:r>
      <w:proofErr w:type="spellEnd"/>
      <w:r w:rsidRPr="00033231">
        <w:t xml:space="preserve"> était là agenouillée devant le feu</w:t>
      </w:r>
      <w:r w:rsidR="004F69D6">
        <w:t xml:space="preserve">, </w:t>
      </w:r>
      <w:r w:rsidRPr="00033231">
        <w:t>presque à ses pieds</w:t>
      </w:r>
      <w:r w:rsidR="004F69D6">
        <w:t>.</w:t>
      </w:r>
    </w:p>
    <w:p w14:paraId="42DE227D" w14:textId="77777777" w:rsidR="004F69D6" w:rsidRDefault="00000000" w:rsidP="0021796F">
      <w:r w:rsidRPr="00033231">
        <w:t>Mais Shirley n</w:t>
      </w:r>
      <w:r w:rsidR="004F69D6">
        <w:t>’</w:t>
      </w:r>
      <w:r w:rsidRPr="00033231">
        <w:t>était plus ni froide</w:t>
      </w:r>
      <w:r w:rsidR="004F69D6">
        <w:t xml:space="preserve">, </w:t>
      </w:r>
      <w:r w:rsidRPr="00033231">
        <w:t>ni fière</w:t>
      </w:r>
      <w:r w:rsidR="004F69D6">
        <w:t xml:space="preserve">, </w:t>
      </w:r>
      <w:r w:rsidRPr="00033231">
        <w:t>du moins en ce moment</w:t>
      </w:r>
      <w:r w:rsidR="004F69D6">
        <w:t xml:space="preserve">. </w:t>
      </w:r>
      <w:r w:rsidRPr="00033231">
        <w:t>Elle ne paraissait pas s</w:t>
      </w:r>
      <w:r w:rsidR="004F69D6">
        <w:t>’</w:t>
      </w:r>
      <w:r w:rsidRPr="00033231">
        <w:t>apercevoir de l</w:t>
      </w:r>
      <w:r w:rsidR="004F69D6">
        <w:t>’</w:t>
      </w:r>
      <w:r w:rsidRPr="00033231">
        <w:t>humilité de la fonction qu</w:t>
      </w:r>
      <w:r w:rsidR="004F69D6">
        <w:t>’</w:t>
      </w:r>
      <w:r w:rsidRPr="00033231">
        <w:t>elle remplissait</w:t>
      </w:r>
      <w:r w:rsidR="004F69D6">
        <w:t xml:space="preserve">, </w:t>
      </w:r>
      <w:r w:rsidRPr="00033231">
        <w:t>ou si elle s</w:t>
      </w:r>
      <w:r w:rsidR="004F69D6">
        <w:t>’</w:t>
      </w:r>
      <w:r w:rsidRPr="00033231">
        <w:t>en apercevait</w:t>
      </w:r>
      <w:r w:rsidR="004F69D6">
        <w:t xml:space="preserve">, </w:t>
      </w:r>
      <w:r w:rsidRPr="00033231">
        <w:t>c</w:t>
      </w:r>
      <w:r w:rsidR="004F69D6">
        <w:t>’</w:t>
      </w:r>
      <w:r w:rsidRPr="00033231">
        <w:t>était seulement pour y goûter un charme</w:t>
      </w:r>
      <w:r w:rsidR="004F69D6">
        <w:t xml:space="preserve">. </w:t>
      </w:r>
      <w:r w:rsidRPr="00033231">
        <w:t>Son orgueil ne se révoltait nullement de voir le précepteur de son cousin faire partie du cercle pour lequel elle remplissait l</w:t>
      </w:r>
      <w:r w:rsidR="004F69D6">
        <w:t>’</w:t>
      </w:r>
      <w:r w:rsidRPr="00033231">
        <w:t>office de servante</w:t>
      </w:r>
      <w:r w:rsidR="004F69D6">
        <w:t xml:space="preserve"> ; </w:t>
      </w:r>
      <w:r w:rsidRPr="00033231">
        <w:t>elle n</w:t>
      </w:r>
      <w:r w:rsidR="004F69D6">
        <w:t>’</w:t>
      </w:r>
      <w:r w:rsidRPr="00033231">
        <w:t>avait pas la moindre répugnance à lui offrir de ses mains le pain et le lait comme aux autres</w:t>
      </w:r>
      <w:r w:rsidR="004F69D6">
        <w:t xml:space="preserve">. </w:t>
      </w:r>
      <w:r w:rsidRPr="00033231">
        <w:t>De son côté</w:t>
      </w:r>
      <w:r w:rsidR="004F69D6">
        <w:t xml:space="preserve">, </w:t>
      </w:r>
      <w:r w:rsidRPr="00033231">
        <w:t>Moore acceptait de sa main sa portion avec autant de calme que s</w:t>
      </w:r>
      <w:r w:rsidR="004F69D6">
        <w:t>’</w:t>
      </w:r>
      <w:r w:rsidRPr="00033231">
        <w:t>il eût été son égal</w:t>
      </w:r>
      <w:r w:rsidR="004F69D6">
        <w:t>.</w:t>
      </w:r>
    </w:p>
    <w:p w14:paraId="2FF74B5E" w14:textId="00D33D2A" w:rsidR="00000000" w:rsidRPr="00033231" w:rsidRDefault="004F69D6" w:rsidP="0021796F">
      <w:r>
        <w:t>« </w:t>
      </w:r>
      <w:r w:rsidR="00000000" w:rsidRPr="00033231">
        <w:t>Vous avez trop chaud</w:t>
      </w:r>
      <w:r>
        <w:t xml:space="preserve">, </w:t>
      </w:r>
      <w:r w:rsidR="00000000" w:rsidRPr="00033231">
        <w:t>maintenant</w:t>
      </w:r>
      <w:r>
        <w:t xml:space="preserve">, </w:t>
      </w:r>
      <w:r w:rsidR="00000000" w:rsidRPr="00033231">
        <w:t>lui dit-il après qu</w:t>
      </w:r>
      <w:r>
        <w:t>’</w:t>
      </w:r>
      <w:r w:rsidR="00000000" w:rsidRPr="00033231">
        <w:t xml:space="preserve">elle </w:t>
      </w:r>
      <w:proofErr w:type="gramStart"/>
      <w:r w:rsidR="00000000" w:rsidRPr="00033231">
        <w:t>eût</w:t>
      </w:r>
      <w:proofErr w:type="gramEnd"/>
      <w:r w:rsidR="00000000" w:rsidRPr="00033231">
        <w:t xml:space="preserve"> tenu la fourchette pendant quelque temps</w:t>
      </w:r>
      <w:r>
        <w:t xml:space="preserve"> ; </w:t>
      </w:r>
      <w:r w:rsidR="00000000" w:rsidRPr="00033231">
        <w:t>laissez-moi prendre votre place</w:t>
      </w:r>
      <w:r>
        <w:t>. »</w:t>
      </w:r>
    </w:p>
    <w:p w14:paraId="039AA29B" w14:textId="77777777" w:rsidR="004F69D6" w:rsidRDefault="00000000" w:rsidP="0021796F">
      <w:r w:rsidRPr="00033231">
        <w:t>Et il lui prit la fourchette avec une sorte de calme autorité à laquelle elle se soumit passivement</w:t>
      </w:r>
      <w:r w:rsidR="004F69D6">
        <w:t xml:space="preserve">, </w:t>
      </w:r>
      <w:r w:rsidRPr="00033231">
        <w:t>sans lui résister ni le r</w:t>
      </w:r>
      <w:r w:rsidRPr="00033231">
        <w:t>e</w:t>
      </w:r>
      <w:r w:rsidRPr="00033231">
        <w:t>mercier</w:t>
      </w:r>
      <w:r w:rsidR="004F69D6">
        <w:t>.</w:t>
      </w:r>
    </w:p>
    <w:p w14:paraId="2749C8A0" w14:textId="77777777" w:rsidR="004F69D6" w:rsidRDefault="004F69D6" w:rsidP="0021796F">
      <w:r>
        <w:t>« </w:t>
      </w:r>
      <w:r w:rsidR="00000000" w:rsidRPr="00033231">
        <w:t>J</w:t>
      </w:r>
      <w:r>
        <w:t>’</w:t>
      </w:r>
      <w:r w:rsidR="00000000" w:rsidRPr="00033231">
        <w:t>aimerais à voir vos peintures</w:t>
      </w:r>
      <w:r>
        <w:t xml:space="preserve">, </w:t>
      </w:r>
      <w:r w:rsidR="00000000" w:rsidRPr="00033231">
        <w:t>Louis</w:t>
      </w:r>
      <w:r>
        <w:t xml:space="preserve">, </w:t>
      </w:r>
      <w:r w:rsidR="00000000" w:rsidRPr="00033231">
        <w:t>dit Caroline après que le somptueux goûter fut terminé</w:t>
      </w:r>
      <w:r>
        <w:t xml:space="preserve">. </w:t>
      </w:r>
      <w:r w:rsidR="00000000" w:rsidRPr="00033231">
        <w:t>Et vous</w:t>
      </w:r>
      <w:r>
        <w:t xml:space="preserve">, </w:t>
      </w:r>
      <w:r w:rsidR="00000000" w:rsidRPr="00033231">
        <w:t>monsieur Hall</w:t>
      </w:r>
      <w:r>
        <w:t> ?</w:t>
      </w:r>
    </w:p>
    <w:p w14:paraId="76EDD63F" w14:textId="77777777" w:rsidR="004F69D6" w:rsidRDefault="004F69D6" w:rsidP="0021796F">
      <w:r>
        <w:t>— </w:t>
      </w:r>
      <w:r w:rsidR="00000000" w:rsidRPr="00033231">
        <w:t>Pour vous faire plaisir</w:t>
      </w:r>
      <w:r>
        <w:t xml:space="preserve">, </w:t>
      </w:r>
      <w:r w:rsidR="00000000" w:rsidRPr="00033231">
        <w:t>je dirai comme vous</w:t>
      </w:r>
      <w:r>
        <w:t xml:space="preserve"> ; </w:t>
      </w:r>
      <w:r w:rsidR="00000000" w:rsidRPr="00033231">
        <w:t>mais</w:t>
      </w:r>
      <w:r>
        <w:t xml:space="preserve">, </w:t>
      </w:r>
      <w:r w:rsidR="00000000" w:rsidRPr="00033231">
        <w:t>pour mon compte</w:t>
      </w:r>
      <w:r>
        <w:t xml:space="preserve">, </w:t>
      </w:r>
      <w:r w:rsidR="00000000" w:rsidRPr="00033231">
        <w:t>j</w:t>
      </w:r>
      <w:r>
        <w:t>’</w:t>
      </w:r>
      <w:r w:rsidR="00000000" w:rsidRPr="00033231">
        <w:t>ai rompu avec lui comme artiste</w:t>
      </w:r>
      <w:r>
        <w:t xml:space="preserve"> : </w:t>
      </w:r>
      <w:r w:rsidR="00000000" w:rsidRPr="00033231">
        <w:t>j</w:t>
      </w:r>
      <w:r>
        <w:t>’</w:t>
      </w:r>
      <w:r w:rsidR="00000000" w:rsidRPr="00033231">
        <w:t xml:space="preserve">ai eu assez de lui en cette qualité dans le Cumberland et le </w:t>
      </w:r>
      <w:proofErr w:type="spellStart"/>
      <w:r w:rsidR="00000000" w:rsidRPr="00033231">
        <w:t>Westmoreland</w:t>
      </w:r>
      <w:proofErr w:type="spellEnd"/>
      <w:r w:rsidR="00000000" w:rsidRPr="00033231">
        <w:rPr>
          <w:lang w:val="en-US" w:eastAsia="ar-SA"/>
        </w:rPr>
        <w:t>and</w:t>
      </w:r>
      <w:r>
        <w:rPr>
          <w:lang w:val="en-US" w:eastAsia="ar-SA"/>
        </w:rPr>
        <w:t xml:space="preserve">. </w:t>
      </w:r>
      <w:r w:rsidR="00000000" w:rsidRPr="00033231">
        <w:t>Nous avons plus d</w:t>
      </w:r>
      <w:r>
        <w:t>’</w:t>
      </w:r>
      <w:r w:rsidR="00000000" w:rsidRPr="00033231">
        <w:t>une fois attrapé une averse dans les mont</w:t>
      </w:r>
      <w:r w:rsidR="00000000" w:rsidRPr="00033231">
        <w:t>a</w:t>
      </w:r>
      <w:r w:rsidR="00000000" w:rsidRPr="00033231">
        <w:t>gnes à cause de son obstination à demeurer assis sur son tabo</w:t>
      </w:r>
      <w:r w:rsidR="00000000" w:rsidRPr="00033231">
        <w:t>u</w:t>
      </w:r>
      <w:r w:rsidR="00000000" w:rsidRPr="00033231">
        <w:t>ret de campagne</w:t>
      </w:r>
      <w:r>
        <w:t xml:space="preserve">, </w:t>
      </w:r>
      <w:r w:rsidR="00000000" w:rsidRPr="00033231">
        <w:t>saisissant les effets des nuages</w:t>
      </w:r>
      <w:r>
        <w:t xml:space="preserve">, </w:t>
      </w:r>
      <w:r w:rsidR="00000000" w:rsidRPr="00033231">
        <w:t>du brouillard qui se formait</w:t>
      </w:r>
      <w:r>
        <w:t xml:space="preserve">, </w:t>
      </w:r>
      <w:r w:rsidR="00000000" w:rsidRPr="00033231">
        <w:t>des éclaircies de soleil</w:t>
      </w:r>
      <w:r>
        <w:t xml:space="preserve">, </w:t>
      </w:r>
      <w:r w:rsidR="00000000" w:rsidRPr="00033231">
        <w:t>que sais-je</w:t>
      </w:r>
      <w:r>
        <w:t> ?</w:t>
      </w:r>
    </w:p>
    <w:p w14:paraId="6218432F" w14:textId="54A2719F" w:rsidR="00000000" w:rsidRPr="00033231" w:rsidRDefault="004F69D6" w:rsidP="0021796F">
      <w:r>
        <w:lastRenderedPageBreak/>
        <w:t>— </w:t>
      </w:r>
      <w:r w:rsidR="00000000" w:rsidRPr="00033231">
        <w:t>Voici le portefeuille</w:t>
      </w:r>
      <w:r>
        <w:t xml:space="preserve">, </w:t>
      </w:r>
      <w:r w:rsidR="00000000" w:rsidRPr="00033231">
        <w:t>dit Henry</w:t>
      </w:r>
      <w:r>
        <w:t xml:space="preserve">, </w:t>
      </w:r>
      <w:r w:rsidR="00000000" w:rsidRPr="00033231">
        <w:t>l</w:t>
      </w:r>
      <w:r>
        <w:t>’</w:t>
      </w:r>
      <w:r w:rsidR="00000000" w:rsidRPr="00033231">
        <w:t>apportant d</w:t>
      </w:r>
      <w:r>
        <w:t>’</w:t>
      </w:r>
      <w:r w:rsidR="00000000" w:rsidRPr="00033231">
        <w:t>une main et s</w:t>
      </w:r>
      <w:r>
        <w:t>’</w:t>
      </w:r>
      <w:r w:rsidR="00000000" w:rsidRPr="00033231">
        <w:t>appuyant de l</w:t>
      </w:r>
      <w:r>
        <w:t>’</w:t>
      </w:r>
      <w:r w:rsidR="00000000" w:rsidRPr="00033231">
        <w:t>autre sur sa béquille</w:t>
      </w:r>
      <w:r>
        <w:t>. »</w:t>
      </w:r>
    </w:p>
    <w:p w14:paraId="67A46384" w14:textId="77777777" w:rsidR="004F69D6" w:rsidRDefault="00000000" w:rsidP="0021796F">
      <w:r w:rsidRPr="00033231">
        <w:t>Louis le prit</w:t>
      </w:r>
      <w:r w:rsidR="004F69D6">
        <w:t xml:space="preserve">, </w:t>
      </w:r>
      <w:r w:rsidRPr="00033231">
        <w:t>mais il demeura assis</w:t>
      </w:r>
      <w:r w:rsidR="004F69D6">
        <w:t xml:space="preserve">, </w:t>
      </w:r>
      <w:r w:rsidRPr="00033231">
        <w:t>comme s</w:t>
      </w:r>
      <w:r w:rsidR="004F69D6">
        <w:t>’</w:t>
      </w:r>
      <w:r w:rsidRPr="00033231">
        <w:t>il attendait que quelque autre parlât</w:t>
      </w:r>
      <w:r w:rsidR="004F69D6">
        <w:t xml:space="preserve">. </w:t>
      </w:r>
      <w:r w:rsidRPr="00033231">
        <w:t>Il semblait ne vouloir l</w:t>
      </w:r>
      <w:r w:rsidR="004F69D6">
        <w:t>’</w:t>
      </w:r>
      <w:r w:rsidRPr="00033231">
        <w:t>ouvrir que si Shirley daignait se montrer intéressée à l</w:t>
      </w:r>
      <w:r w:rsidR="004F69D6">
        <w:t>’</w:t>
      </w:r>
      <w:r w:rsidRPr="00033231">
        <w:t>exhibition</w:t>
      </w:r>
      <w:r w:rsidR="004F69D6">
        <w:t>.</w:t>
      </w:r>
    </w:p>
    <w:p w14:paraId="6ADA7579" w14:textId="77777777" w:rsidR="004F69D6" w:rsidRDefault="004F69D6" w:rsidP="0021796F">
      <w:r>
        <w:t>« </w:t>
      </w:r>
      <w:r w:rsidR="00000000" w:rsidRPr="00033231">
        <w:t>Il nous fait attendre pour aiguiser notre curiosité</w:t>
      </w:r>
      <w:r>
        <w:t xml:space="preserve">, </w:t>
      </w:r>
      <w:r w:rsidR="00000000" w:rsidRPr="00033231">
        <w:t>dit-elle</w:t>
      </w:r>
      <w:r>
        <w:t>.</w:t>
      </w:r>
    </w:p>
    <w:p w14:paraId="0D912FE8" w14:textId="288AAB4D" w:rsidR="004F69D6" w:rsidRDefault="004F69D6" w:rsidP="0021796F">
      <w:r>
        <w:t>— </w:t>
      </w:r>
      <w:r w:rsidR="00000000" w:rsidRPr="00033231">
        <w:t>Vous savez l</w:t>
      </w:r>
      <w:r>
        <w:t>’</w:t>
      </w:r>
      <w:r w:rsidR="00000000" w:rsidRPr="00033231">
        <w:t>ouvrir</w:t>
      </w:r>
      <w:r>
        <w:t xml:space="preserve">, </w:t>
      </w:r>
      <w:r w:rsidR="00000000" w:rsidRPr="00033231">
        <w:t>dit Louis en lui donnant la clef</w:t>
      </w:r>
      <w:r>
        <w:t xml:space="preserve">. </w:t>
      </w:r>
      <w:r w:rsidR="00000000" w:rsidRPr="00033231">
        <w:t>Vous m</w:t>
      </w:r>
      <w:r>
        <w:t>’</w:t>
      </w:r>
      <w:r w:rsidR="00000000" w:rsidRPr="00033231">
        <w:t>avez cassé une fois la serrure</w:t>
      </w:r>
      <w:r>
        <w:t xml:space="preserve"> ; </w:t>
      </w:r>
      <w:r w:rsidR="00000000" w:rsidRPr="00033231">
        <w:t>essayez</w:t>
      </w:r>
      <w:r>
        <w:t xml:space="preserve">, </w:t>
      </w:r>
      <w:r w:rsidR="00000000" w:rsidRPr="00033231">
        <w:t>maintenant</w:t>
      </w:r>
      <w:r>
        <w:t>. »</w:t>
      </w:r>
    </w:p>
    <w:p w14:paraId="0A3331A7" w14:textId="77777777" w:rsidR="004F69D6" w:rsidRDefault="00000000" w:rsidP="0021796F">
      <w:r w:rsidRPr="00033231">
        <w:t>Elle ouvrit</w:t>
      </w:r>
      <w:r w:rsidR="004F69D6">
        <w:t xml:space="preserve">, </w:t>
      </w:r>
      <w:r w:rsidRPr="00033231">
        <w:t>et monopolisant le contenu</w:t>
      </w:r>
      <w:r w:rsidR="004F69D6">
        <w:t xml:space="preserve">, </w:t>
      </w:r>
      <w:r w:rsidRPr="00033231">
        <w:t>elle eut elle-même la première vue de toutes les esquisses</w:t>
      </w:r>
      <w:r w:rsidR="004F69D6">
        <w:t xml:space="preserve">. </w:t>
      </w:r>
      <w:r w:rsidRPr="00033231">
        <w:t>Elle jouit de la f</w:t>
      </w:r>
      <w:r w:rsidRPr="00033231">
        <w:t>a</w:t>
      </w:r>
      <w:r w:rsidRPr="00033231">
        <w:t>veur</w:t>
      </w:r>
      <w:r w:rsidR="004F69D6">
        <w:t xml:space="preserve">, </w:t>
      </w:r>
      <w:r w:rsidRPr="00033231">
        <w:t>si c</w:t>
      </w:r>
      <w:r w:rsidR="004F69D6">
        <w:t>’</w:t>
      </w:r>
      <w:r w:rsidRPr="00033231">
        <w:t>était une faveur</w:t>
      </w:r>
      <w:r w:rsidR="004F69D6">
        <w:t xml:space="preserve">, </w:t>
      </w:r>
      <w:r w:rsidRPr="00033231">
        <w:t>en silence</w:t>
      </w:r>
      <w:r w:rsidR="004F69D6">
        <w:t xml:space="preserve">, </w:t>
      </w:r>
      <w:r w:rsidRPr="00033231">
        <w:t>sans faire le moindre comme</w:t>
      </w:r>
      <w:r w:rsidRPr="00033231">
        <w:t>n</w:t>
      </w:r>
      <w:r w:rsidRPr="00033231">
        <w:t>taire</w:t>
      </w:r>
      <w:r w:rsidR="004F69D6">
        <w:t xml:space="preserve">. </w:t>
      </w:r>
      <w:r w:rsidRPr="00033231">
        <w:t>Moore se tenait debout derrière elle et regardait par-dessus son épaule</w:t>
      </w:r>
      <w:r w:rsidR="004F69D6">
        <w:t xml:space="preserve">, </w:t>
      </w:r>
      <w:r w:rsidRPr="00033231">
        <w:t>et</w:t>
      </w:r>
      <w:r w:rsidR="004F69D6">
        <w:t xml:space="preserve">, </w:t>
      </w:r>
      <w:r w:rsidRPr="00033231">
        <w:t>lorsqu</w:t>
      </w:r>
      <w:r w:rsidR="004F69D6">
        <w:t>’</w:t>
      </w:r>
      <w:r w:rsidRPr="00033231">
        <w:t>elle avait fini et que les autres r</w:t>
      </w:r>
      <w:r w:rsidRPr="00033231">
        <w:t>e</w:t>
      </w:r>
      <w:r w:rsidRPr="00033231">
        <w:t>gardaient encore</w:t>
      </w:r>
      <w:r w:rsidR="004F69D6">
        <w:t xml:space="preserve">, </w:t>
      </w:r>
      <w:r w:rsidRPr="00033231">
        <w:t>il quittait son poste et se promenait dans la chambre</w:t>
      </w:r>
      <w:r w:rsidR="004F69D6">
        <w:t>.</w:t>
      </w:r>
    </w:p>
    <w:p w14:paraId="6D850AD4" w14:textId="77777777" w:rsidR="004F69D6" w:rsidRDefault="00000000" w:rsidP="0021796F">
      <w:r w:rsidRPr="00033231">
        <w:t>Une voiture fut entendue dans l</w:t>
      </w:r>
      <w:r w:rsidR="004F69D6">
        <w:t>’</w:t>
      </w:r>
      <w:r w:rsidRPr="00033231">
        <w:t>avenue</w:t>
      </w:r>
      <w:r w:rsidR="004F69D6">
        <w:t xml:space="preserve"> ; </w:t>
      </w:r>
      <w:r w:rsidRPr="00033231">
        <w:t>la cloche de la grande porte retentit</w:t>
      </w:r>
      <w:r w:rsidR="004F69D6">
        <w:t xml:space="preserve">. </w:t>
      </w:r>
      <w:r w:rsidRPr="00033231">
        <w:t>Shirley tressaillit</w:t>
      </w:r>
      <w:r w:rsidR="004F69D6">
        <w:t>.</w:t>
      </w:r>
    </w:p>
    <w:p w14:paraId="23ECC397" w14:textId="69048591" w:rsidR="00000000" w:rsidRPr="00033231" w:rsidRDefault="004F69D6" w:rsidP="0021796F">
      <w:r>
        <w:t>« </w:t>
      </w:r>
      <w:r w:rsidR="00000000" w:rsidRPr="00033231">
        <w:t>Ce sont des visiteurs</w:t>
      </w:r>
      <w:r>
        <w:t xml:space="preserve">, </w:t>
      </w:r>
      <w:r w:rsidR="00000000" w:rsidRPr="00033231">
        <w:t>dit-elle</w:t>
      </w:r>
      <w:r>
        <w:t xml:space="preserve">, </w:t>
      </w:r>
      <w:r w:rsidR="00000000" w:rsidRPr="00033231">
        <w:t>et je vais être appelée</w:t>
      </w:r>
      <w:r>
        <w:t xml:space="preserve">. </w:t>
      </w:r>
      <w:r w:rsidR="00000000" w:rsidRPr="00033231">
        <w:t>J</w:t>
      </w:r>
      <w:r>
        <w:t>’</w:t>
      </w:r>
      <w:r w:rsidR="00000000" w:rsidRPr="00033231">
        <w:t>ai une jolie figure</w:t>
      </w:r>
      <w:r>
        <w:t xml:space="preserve">, </w:t>
      </w:r>
      <w:r w:rsidR="00000000" w:rsidRPr="00033231">
        <w:t>comme ils disent</w:t>
      </w:r>
      <w:r>
        <w:t xml:space="preserve">, </w:t>
      </w:r>
      <w:r w:rsidR="00000000" w:rsidRPr="00033231">
        <w:t>pour recevoir de la comp</w:t>
      </w:r>
      <w:r w:rsidR="00000000" w:rsidRPr="00033231">
        <w:t>a</w:t>
      </w:r>
      <w:r w:rsidR="00000000" w:rsidRPr="00033231">
        <w:t>gnie</w:t>
      </w:r>
      <w:r>
        <w:t xml:space="preserve"> ! </w:t>
      </w:r>
      <w:r w:rsidR="00000000" w:rsidRPr="00033231">
        <w:t>Henry et moi avons été dans le jardin cueillir des fruits la moitié de la matinée</w:t>
      </w:r>
      <w:r>
        <w:t xml:space="preserve">. </w:t>
      </w:r>
      <w:r w:rsidR="00000000" w:rsidRPr="00033231">
        <w:t>Oh</w:t>
      </w:r>
      <w:r>
        <w:t xml:space="preserve"> ! </w:t>
      </w:r>
      <w:r w:rsidR="00000000" w:rsidRPr="00033231">
        <w:t>quand pourrai-je me reposer sous ma vigne et mon figuier</w:t>
      </w:r>
      <w:r>
        <w:t xml:space="preserve"> ! </w:t>
      </w:r>
      <w:r w:rsidR="00000000" w:rsidRPr="00033231">
        <w:t>Heureuse la femme du chef indien</w:t>
      </w:r>
      <w:r>
        <w:t xml:space="preserve">, </w:t>
      </w:r>
      <w:r w:rsidR="00000000" w:rsidRPr="00033231">
        <w:t>qui n</w:t>
      </w:r>
      <w:r>
        <w:t>’</w:t>
      </w:r>
      <w:r w:rsidR="00000000" w:rsidRPr="00033231">
        <w:t>a aucun devoir de salon à remplir</w:t>
      </w:r>
      <w:r>
        <w:t xml:space="preserve">, </w:t>
      </w:r>
      <w:r w:rsidR="00000000" w:rsidRPr="00033231">
        <w:t>et peut demeurer assise dans un coin de son paisible wigwam</w:t>
      </w:r>
      <w:r>
        <w:t xml:space="preserve">, </w:t>
      </w:r>
      <w:r w:rsidR="00000000" w:rsidRPr="00033231">
        <w:t>occupée à tresser des nattes ou à caresser ses petits enfants</w:t>
      </w:r>
      <w:r>
        <w:t xml:space="preserve"> ! </w:t>
      </w:r>
      <w:r w:rsidR="00000000" w:rsidRPr="00033231">
        <w:t>Je veux émigrer dans les forêts de l</w:t>
      </w:r>
      <w:r>
        <w:t>’</w:t>
      </w:r>
      <w:r w:rsidR="00000000" w:rsidRPr="00033231">
        <w:t>Ouest</w:t>
      </w:r>
      <w:r>
        <w:t>. »</w:t>
      </w:r>
    </w:p>
    <w:p w14:paraId="47153311" w14:textId="77777777" w:rsidR="004F69D6" w:rsidRDefault="00000000" w:rsidP="0021796F">
      <w:r w:rsidRPr="00033231">
        <w:t>Louis Moore sourit</w:t>
      </w:r>
      <w:r w:rsidR="004F69D6">
        <w:t>.</w:t>
      </w:r>
    </w:p>
    <w:p w14:paraId="363FCB27" w14:textId="23FD4A39" w:rsidR="00000000" w:rsidRPr="00033231" w:rsidRDefault="004F69D6" w:rsidP="0021796F">
      <w:r>
        <w:lastRenderedPageBreak/>
        <w:t>« </w:t>
      </w:r>
      <w:r w:rsidR="00000000" w:rsidRPr="00033231">
        <w:t>Pour épouser un Nuage-Blanc ou un Gros-Buffle</w:t>
      </w:r>
      <w:r>
        <w:t xml:space="preserve">, </w:t>
      </w:r>
      <w:r w:rsidR="00000000" w:rsidRPr="00033231">
        <w:t>et après le mariage vous vouer à la douce tâche de labourer le champ de maïs de votre seigneur</w:t>
      </w:r>
      <w:r>
        <w:t xml:space="preserve">, </w:t>
      </w:r>
      <w:r w:rsidR="00000000" w:rsidRPr="00033231">
        <w:t>tandis qu</w:t>
      </w:r>
      <w:r>
        <w:t>’</w:t>
      </w:r>
      <w:r w:rsidR="00000000" w:rsidRPr="00033231">
        <w:t>il fumera sa pipe ou boira de l</w:t>
      </w:r>
      <w:r>
        <w:t>’</w:t>
      </w:r>
      <w:r w:rsidR="00000000" w:rsidRPr="00033231">
        <w:t>eau-de-vie</w:t>
      </w:r>
      <w:r>
        <w:t> ? »</w:t>
      </w:r>
    </w:p>
    <w:p w14:paraId="398EC139" w14:textId="679024C7" w:rsidR="004F69D6" w:rsidRDefault="00000000" w:rsidP="0021796F">
      <w:r w:rsidRPr="00033231">
        <w:t>Shirley paraissait disposée à répondre</w:t>
      </w:r>
      <w:r w:rsidR="004F69D6">
        <w:t xml:space="preserve"> ; </w:t>
      </w:r>
      <w:r w:rsidRPr="00033231">
        <w:t>mais à ce moment la porte de la salle d</w:t>
      </w:r>
      <w:r w:rsidR="004F69D6">
        <w:t>’</w:t>
      </w:r>
      <w:r w:rsidRPr="00033231">
        <w:t>étude s</w:t>
      </w:r>
      <w:r w:rsidR="004F69D6">
        <w:t>’</w:t>
      </w:r>
      <w:r w:rsidRPr="00033231">
        <w:t xml:space="preserve">ouvrit pour laisser entrer </w:t>
      </w:r>
      <w:r w:rsidR="004F69D6">
        <w:t>M. </w:t>
      </w:r>
      <w:proofErr w:type="spellStart"/>
      <w:r w:rsidRPr="00033231">
        <w:t>Sympson</w:t>
      </w:r>
      <w:proofErr w:type="spellEnd"/>
      <w:r w:rsidR="004F69D6">
        <w:t xml:space="preserve">. </w:t>
      </w:r>
      <w:r w:rsidRPr="00033231">
        <w:t>Ce personnage sembla pétrifié en voyant le groupe placé devant le feu</w:t>
      </w:r>
      <w:r w:rsidR="004F69D6">
        <w:t>.</w:t>
      </w:r>
    </w:p>
    <w:p w14:paraId="59DAD232" w14:textId="1354DC29" w:rsidR="00000000" w:rsidRPr="00033231" w:rsidRDefault="004F69D6" w:rsidP="0021796F">
      <w:r>
        <w:t>« </w:t>
      </w:r>
      <w:r w:rsidR="00000000" w:rsidRPr="00033231">
        <w:t>Je vous croyais seule</w:t>
      </w:r>
      <w:r>
        <w:t xml:space="preserve">, </w:t>
      </w:r>
      <w:r w:rsidR="00000000" w:rsidRPr="00033231">
        <w:t xml:space="preserve">miss </w:t>
      </w:r>
      <w:proofErr w:type="spellStart"/>
      <w:r w:rsidR="00000000" w:rsidRPr="00033231">
        <w:t>Keeldar</w:t>
      </w:r>
      <w:proofErr w:type="spellEnd"/>
      <w:r>
        <w:t xml:space="preserve">, </w:t>
      </w:r>
      <w:r w:rsidR="00000000" w:rsidRPr="00033231">
        <w:t>dit-il</w:t>
      </w:r>
      <w:r>
        <w:t xml:space="preserve">. </w:t>
      </w:r>
      <w:r w:rsidR="00000000" w:rsidRPr="00033231">
        <w:t>Je trouve toute une réunion</w:t>
      </w:r>
      <w:r>
        <w:t>. »</w:t>
      </w:r>
    </w:p>
    <w:p w14:paraId="343A7F0F" w14:textId="77777777" w:rsidR="004F69D6" w:rsidRDefault="00000000" w:rsidP="0021796F">
      <w:r w:rsidRPr="00033231">
        <w:t>Et évidemment</w:t>
      </w:r>
      <w:r w:rsidR="004F69D6">
        <w:t xml:space="preserve">, </w:t>
      </w:r>
      <w:r w:rsidRPr="00033231">
        <w:t>d</w:t>
      </w:r>
      <w:r w:rsidR="004F69D6">
        <w:t>’</w:t>
      </w:r>
      <w:r w:rsidRPr="00033231">
        <w:t>après son air choqué et scandalisé</w:t>
      </w:r>
      <w:r w:rsidR="004F69D6">
        <w:t xml:space="preserve">, </w:t>
      </w:r>
      <w:r w:rsidRPr="00033231">
        <w:t>s</w:t>
      </w:r>
      <w:r w:rsidR="004F69D6">
        <w:t>’</w:t>
      </w:r>
      <w:r w:rsidRPr="00033231">
        <w:t>il n</w:t>
      </w:r>
      <w:r w:rsidR="004F69D6">
        <w:t>’</w:t>
      </w:r>
      <w:r w:rsidRPr="00033231">
        <w:t>avait reconnu dans une des personnes présentes un ecclésia</w:t>
      </w:r>
      <w:r w:rsidRPr="00033231">
        <w:t>s</w:t>
      </w:r>
      <w:r w:rsidRPr="00033231">
        <w:t>tique</w:t>
      </w:r>
      <w:r w:rsidR="004F69D6">
        <w:t xml:space="preserve">, </w:t>
      </w:r>
      <w:r w:rsidRPr="00033231">
        <w:t>il n</w:t>
      </w:r>
      <w:r w:rsidR="004F69D6">
        <w:t>’</w:t>
      </w:r>
      <w:r w:rsidRPr="00033231">
        <w:t>eût pas manqué de se livrer à une philippique sur les habitudes excentriques de sa nièce</w:t>
      </w:r>
      <w:r w:rsidR="004F69D6">
        <w:t xml:space="preserve"> : </w:t>
      </w:r>
      <w:r w:rsidRPr="00033231">
        <w:t>le respect pour la robe l</w:t>
      </w:r>
      <w:r w:rsidR="004F69D6">
        <w:t>’</w:t>
      </w:r>
      <w:r w:rsidRPr="00033231">
        <w:t>arrêta</w:t>
      </w:r>
      <w:r w:rsidR="004F69D6">
        <w:t>.</w:t>
      </w:r>
    </w:p>
    <w:p w14:paraId="3F9603CF" w14:textId="01256F4B" w:rsidR="00000000" w:rsidRPr="00033231" w:rsidRDefault="004F69D6" w:rsidP="0021796F">
      <w:r>
        <w:t>« </w:t>
      </w:r>
      <w:r w:rsidR="00000000" w:rsidRPr="00033231">
        <w:t>Je voulais simplement vous annoncer</w:t>
      </w:r>
      <w:r>
        <w:t xml:space="preserve">, </w:t>
      </w:r>
      <w:r w:rsidR="00000000" w:rsidRPr="00033231">
        <w:t>continua-t-il fro</w:t>
      </w:r>
      <w:r w:rsidR="00000000" w:rsidRPr="00033231">
        <w:t>i</w:t>
      </w:r>
      <w:r w:rsidR="00000000" w:rsidRPr="00033231">
        <w:t>dement</w:t>
      </w:r>
      <w:r>
        <w:t xml:space="preserve">, </w:t>
      </w:r>
      <w:r w:rsidR="00000000" w:rsidRPr="00033231">
        <w:t>que la famille de Walden-Hall</w:t>
      </w:r>
      <w:r>
        <w:t>, M. </w:t>
      </w:r>
      <w:r w:rsidR="00000000" w:rsidRPr="00033231">
        <w:t xml:space="preserve">et </w:t>
      </w:r>
      <w:proofErr w:type="spellStart"/>
      <w:r w:rsidR="00000000" w:rsidRPr="00033231">
        <w:t>mistress</w:t>
      </w:r>
      <w:proofErr w:type="spellEnd"/>
      <w:r w:rsidR="00000000" w:rsidRPr="00033231">
        <w:t xml:space="preserve"> Wynne</w:t>
      </w:r>
      <w:r>
        <w:t xml:space="preserve">, </w:t>
      </w:r>
      <w:r w:rsidR="00000000" w:rsidRPr="00033231">
        <w:t xml:space="preserve">misses et </w:t>
      </w:r>
      <w:r>
        <w:t>M. </w:t>
      </w:r>
      <w:r w:rsidR="00000000" w:rsidRPr="00033231">
        <w:t>Sam Wynne</w:t>
      </w:r>
      <w:r>
        <w:t xml:space="preserve">, </w:t>
      </w:r>
      <w:r w:rsidR="00000000" w:rsidRPr="00033231">
        <w:t>sont au salon</w:t>
      </w:r>
      <w:r>
        <w:t>. »</w:t>
      </w:r>
    </w:p>
    <w:p w14:paraId="1BE183C3" w14:textId="77777777" w:rsidR="004F69D6" w:rsidRDefault="00000000" w:rsidP="0021796F">
      <w:r w:rsidRPr="00033231">
        <w:t>Puis il fit un salut et se retira</w:t>
      </w:r>
      <w:r w:rsidR="004F69D6">
        <w:t>.</w:t>
      </w:r>
    </w:p>
    <w:p w14:paraId="5244DF09" w14:textId="77777777" w:rsidR="004F69D6" w:rsidRDefault="004F69D6" w:rsidP="0021796F">
      <w:r>
        <w:t>« </w:t>
      </w:r>
      <w:r w:rsidR="00000000" w:rsidRPr="00033231">
        <w:t>La famille de Walden-Hall</w:t>
      </w:r>
      <w:r>
        <w:t xml:space="preserve"> ! </w:t>
      </w:r>
      <w:r w:rsidR="00000000" w:rsidRPr="00033231">
        <w:t>il ne pouvait m</w:t>
      </w:r>
      <w:r>
        <w:t>’</w:t>
      </w:r>
      <w:r w:rsidR="00000000" w:rsidRPr="00033231">
        <w:t>arriver pis</w:t>
      </w:r>
      <w:r>
        <w:t>, »</w:t>
      </w:r>
      <w:r w:rsidR="00000000" w:rsidRPr="00033231">
        <w:t xml:space="preserve"> murmura Shirley</w:t>
      </w:r>
      <w:r>
        <w:t>.</w:t>
      </w:r>
    </w:p>
    <w:p w14:paraId="5D4DB8A9" w14:textId="77777777" w:rsidR="004F69D6" w:rsidRDefault="00000000" w:rsidP="0021796F">
      <w:r w:rsidRPr="00033231">
        <w:t>Elle demeura assise</w:t>
      </w:r>
      <w:r w:rsidR="004F69D6">
        <w:t xml:space="preserve">, </w:t>
      </w:r>
      <w:r w:rsidRPr="00033231">
        <w:t>l</w:t>
      </w:r>
      <w:r w:rsidR="004F69D6">
        <w:t>’</w:t>
      </w:r>
      <w:r w:rsidRPr="00033231">
        <w:t>air un peu contrariée</w:t>
      </w:r>
      <w:r w:rsidR="004F69D6">
        <w:t xml:space="preserve">, </w:t>
      </w:r>
      <w:r w:rsidRPr="00033231">
        <w:t>et peu disposée à se rendre au salon</w:t>
      </w:r>
      <w:r w:rsidR="004F69D6">
        <w:t xml:space="preserve">. </w:t>
      </w:r>
      <w:r w:rsidRPr="00033231">
        <w:t>La chaleur du feu avait coloré son visage</w:t>
      </w:r>
      <w:r w:rsidR="004F69D6">
        <w:t xml:space="preserve"> ; </w:t>
      </w:r>
      <w:r w:rsidRPr="00033231">
        <w:t>plus d</w:t>
      </w:r>
      <w:r w:rsidR="004F69D6">
        <w:t>’</w:t>
      </w:r>
      <w:r w:rsidRPr="00033231">
        <w:t>une fois ses cheveux noirs avaient été échevelés par le vent pendant la matinée</w:t>
      </w:r>
      <w:r w:rsidR="004F69D6">
        <w:t xml:space="preserve">. </w:t>
      </w:r>
      <w:r w:rsidRPr="00033231">
        <w:t>Elle n</w:t>
      </w:r>
      <w:r w:rsidR="004F69D6">
        <w:t>’</w:t>
      </w:r>
      <w:r w:rsidRPr="00033231">
        <w:t>était vêtue que d</w:t>
      </w:r>
      <w:r w:rsidR="004F69D6">
        <w:t>’</w:t>
      </w:r>
      <w:r w:rsidRPr="00033231">
        <w:t>une légère et ample robe de mousseline</w:t>
      </w:r>
      <w:r w:rsidR="004F69D6">
        <w:t xml:space="preserve"> ; </w:t>
      </w:r>
      <w:r w:rsidRPr="00033231">
        <w:t>le châle qu</w:t>
      </w:r>
      <w:r w:rsidR="004F69D6">
        <w:t>’</w:t>
      </w:r>
      <w:r w:rsidRPr="00033231">
        <w:t>elle portait dans le jardin était drapé en plis négligés autour de sa taille</w:t>
      </w:r>
      <w:r w:rsidR="004F69D6">
        <w:t xml:space="preserve">. </w:t>
      </w:r>
      <w:r w:rsidRPr="00033231">
        <w:t>Son aspect avait quelque chose d</w:t>
      </w:r>
      <w:r w:rsidR="004F69D6">
        <w:t>’</w:t>
      </w:r>
      <w:r w:rsidRPr="00033231">
        <w:t>indolent</w:t>
      </w:r>
      <w:r w:rsidR="004F69D6">
        <w:t xml:space="preserve">, </w:t>
      </w:r>
      <w:r w:rsidRPr="00033231">
        <w:t>de sauvage</w:t>
      </w:r>
      <w:r w:rsidR="004F69D6">
        <w:t xml:space="preserve">, </w:t>
      </w:r>
      <w:r w:rsidRPr="00033231">
        <w:t>de pittoresque et de si</w:t>
      </w:r>
      <w:r w:rsidRPr="00033231">
        <w:t>n</w:t>
      </w:r>
      <w:r w:rsidRPr="00033231">
        <w:t>gulièrement joli</w:t>
      </w:r>
      <w:r w:rsidR="004F69D6">
        <w:t xml:space="preserve">, </w:t>
      </w:r>
      <w:r w:rsidRPr="00033231">
        <w:t>plus joli que de coutume</w:t>
      </w:r>
      <w:r w:rsidR="004F69D6">
        <w:t xml:space="preserve">, </w:t>
      </w:r>
      <w:r w:rsidRPr="00033231">
        <w:lastRenderedPageBreak/>
        <w:t>comme si quelque émotion intérieure eût donné une fraîcheur et une expression nouvelles à ses traits</w:t>
      </w:r>
      <w:r w:rsidR="004F69D6">
        <w:t>.</w:t>
      </w:r>
    </w:p>
    <w:p w14:paraId="0F93688C" w14:textId="77777777" w:rsidR="004F69D6" w:rsidRDefault="004F69D6" w:rsidP="0021796F">
      <w:r>
        <w:t>« </w:t>
      </w:r>
      <w:r w:rsidR="00000000" w:rsidRPr="00033231">
        <w:t>Shirley</w:t>
      </w:r>
      <w:r>
        <w:t xml:space="preserve">, </w:t>
      </w:r>
      <w:r w:rsidR="00000000" w:rsidRPr="00033231">
        <w:t>Shirley</w:t>
      </w:r>
      <w:r>
        <w:t xml:space="preserve">, </w:t>
      </w:r>
      <w:r w:rsidR="00000000" w:rsidRPr="00033231">
        <w:t>vous devez y aller</w:t>
      </w:r>
      <w:r>
        <w:t xml:space="preserve">, </w:t>
      </w:r>
      <w:r w:rsidR="00000000" w:rsidRPr="00033231">
        <w:t>murmurait Caroline</w:t>
      </w:r>
      <w:r>
        <w:t>.</w:t>
      </w:r>
    </w:p>
    <w:p w14:paraId="020E0F45" w14:textId="09B21319" w:rsidR="00000000" w:rsidRPr="00033231" w:rsidRDefault="004F69D6" w:rsidP="0021796F">
      <w:r>
        <w:t>— </w:t>
      </w:r>
      <w:r w:rsidR="00000000" w:rsidRPr="00033231">
        <w:t>Je me demande pourquoi</w:t>
      </w:r>
      <w:r>
        <w:t>. »</w:t>
      </w:r>
    </w:p>
    <w:p w14:paraId="1D582B49" w14:textId="5AEBC0B7" w:rsidR="004F69D6" w:rsidRDefault="00000000" w:rsidP="0021796F">
      <w:r w:rsidRPr="00033231">
        <w:t>Elle leva les yeux</w:t>
      </w:r>
      <w:r w:rsidR="004F69D6">
        <w:t xml:space="preserve">, </w:t>
      </w:r>
      <w:r w:rsidRPr="00033231">
        <w:t xml:space="preserve">et vit dans la glace qui surmontait la cheminée </w:t>
      </w:r>
      <w:r w:rsidR="004F69D6">
        <w:t>M. </w:t>
      </w:r>
      <w:r w:rsidRPr="00033231">
        <w:t>Hall et Louis Moore qui la regardaient gravement</w:t>
      </w:r>
      <w:r w:rsidR="004F69D6">
        <w:t>.</w:t>
      </w:r>
    </w:p>
    <w:p w14:paraId="0BB1BF57" w14:textId="251E7AC2" w:rsidR="00000000" w:rsidRPr="00033231" w:rsidRDefault="004F69D6" w:rsidP="0021796F">
      <w:r>
        <w:t>« </w:t>
      </w:r>
      <w:r w:rsidR="00000000" w:rsidRPr="00033231">
        <w:t>Si</w:t>
      </w:r>
      <w:r>
        <w:t xml:space="preserve">, </w:t>
      </w:r>
      <w:r w:rsidR="00000000" w:rsidRPr="00033231">
        <w:t>dit-elle avec un sourire</w:t>
      </w:r>
      <w:r>
        <w:t xml:space="preserve">, </w:t>
      </w:r>
      <w:r w:rsidR="00000000" w:rsidRPr="00033231">
        <w:t>si une majorité de la comp</w:t>
      </w:r>
      <w:r w:rsidR="00000000" w:rsidRPr="00033231">
        <w:t>a</w:t>
      </w:r>
      <w:r w:rsidR="00000000" w:rsidRPr="00033231">
        <w:t>gnie présente maintient que les gens de Walden-Hall ont des droits à mes civilités</w:t>
      </w:r>
      <w:r>
        <w:t xml:space="preserve">, </w:t>
      </w:r>
      <w:r w:rsidR="00000000" w:rsidRPr="00033231">
        <w:t>je soumettrai mes inclinations à mes d</w:t>
      </w:r>
      <w:r w:rsidR="00000000" w:rsidRPr="00033231">
        <w:t>e</w:t>
      </w:r>
      <w:r w:rsidR="00000000" w:rsidRPr="00033231">
        <w:t>voirs</w:t>
      </w:r>
      <w:r>
        <w:t xml:space="preserve">. </w:t>
      </w:r>
      <w:r w:rsidR="00000000" w:rsidRPr="00033231">
        <w:t>Que ceux qui pensent que je dois aller lèvent la main</w:t>
      </w:r>
      <w:r>
        <w:t>. »</w:t>
      </w:r>
    </w:p>
    <w:p w14:paraId="2FB1373F" w14:textId="77777777" w:rsidR="004F69D6" w:rsidRDefault="00000000" w:rsidP="0021796F">
      <w:r w:rsidRPr="00033231">
        <w:t>De nouveau elle consulta le miroir</w:t>
      </w:r>
      <w:r w:rsidR="004F69D6">
        <w:t xml:space="preserve">, </w:t>
      </w:r>
      <w:r w:rsidRPr="00033231">
        <w:t>qui réfléchit un vote unanime contre elle</w:t>
      </w:r>
      <w:r w:rsidR="004F69D6">
        <w:t>.</w:t>
      </w:r>
    </w:p>
    <w:p w14:paraId="2F209644" w14:textId="24D12427" w:rsidR="00000000" w:rsidRPr="00033231" w:rsidRDefault="004F69D6" w:rsidP="0021796F">
      <w:r>
        <w:t>« </w:t>
      </w:r>
      <w:r w:rsidR="00000000" w:rsidRPr="00033231">
        <w:t>Vous devez y aller</w:t>
      </w:r>
      <w:r>
        <w:t xml:space="preserve">, </w:t>
      </w:r>
      <w:r w:rsidR="00000000" w:rsidRPr="00033231">
        <w:t xml:space="preserve">dit </w:t>
      </w:r>
      <w:r>
        <w:t>M. </w:t>
      </w:r>
      <w:r w:rsidR="00000000" w:rsidRPr="00033231">
        <w:t>Hall</w:t>
      </w:r>
      <w:r>
        <w:t xml:space="preserve">, </w:t>
      </w:r>
      <w:r w:rsidR="00000000" w:rsidRPr="00033231">
        <w:t>et vous comporter cou</w:t>
      </w:r>
      <w:r w:rsidR="00000000" w:rsidRPr="00033231">
        <w:t>r</w:t>
      </w:r>
      <w:r w:rsidR="00000000" w:rsidRPr="00033231">
        <w:t>toisement aussi</w:t>
      </w:r>
      <w:r>
        <w:t xml:space="preserve">. </w:t>
      </w:r>
      <w:r w:rsidR="00000000" w:rsidRPr="00033231">
        <w:t>Vous avez des devoirs envers la société</w:t>
      </w:r>
      <w:r>
        <w:t xml:space="preserve">. </w:t>
      </w:r>
      <w:r w:rsidR="00000000" w:rsidRPr="00033231">
        <w:t>Il ne vous est pas permis de faire seulement ce qui vous fait plaisir</w:t>
      </w:r>
      <w:r>
        <w:t>. »</w:t>
      </w:r>
    </w:p>
    <w:p w14:paraId="0D7C161B" w14:textId="77777777" w:rsidR="004F69D6" w:rsidRDefault="00000000" w:rsidP="0021796F">
      <w:r w:rsidRPr="00033231">
        <w:t>Louis Moore fut du même avis</w:t>
      </w:r>
      <w:r w:rsidR="004F69D6">
        <w:t>.</w:t>
      </w:r>
    </w:p>
    <w:p w14:paraId="099146ED" w14:textId="77777777" w:rsidR="004F69D6" w:rsidRDefault="00000000" w:rsidP="0021796F">
      <w:r w:rsidRPr="00033231">
        <w:t>Caroline</w:t>
      </w:r>
      <w:r w:rsidR="004F69D6">
        <w:t xml:space="preserve">, </w:t>
      </w:r>
      <w:r w:rsidRPr="00033231">
        <w:t>s</w:t>
      </w:r>
      <w:r w:rsidR="004F69D6">
        <w:t>’</w:t>
      </w:r>
      <w:r w:rsidRPr="00033231">
        <w:t>approchant d</w:t>
      </w:r>
      <w:r w:rsidR="004F69D6">
        <w:t>’</w:t>
      </w:r>
      <w:r w:rsidRPr="00033231">
        <w:t>elle</w:t>
      </w:r>
      <w:r w:rsidR="004F69D6">
        <w:t xml:space="preserve">, </w:t>
      </w:r>
      <w:r w:rsidRPr="00033231">
        <w:t>lissa ses boucles flottantes</w:t>
      </w:r>
      <w:r w:rsidR="004F69D6">
        <w:t xml:space="preserve">, </w:t>
      </w:r>
      <w:r w:rsidRPr="00033231">
        <w:t>donna à son costume une grâce plus décente</w:t>
      </w:r>
      <w:r w:rsidR="004F69D6">
        <w:t xml:space="preserve">, </w:t>
      </w:r>
      <w:r w:rsidRPr="00033231">
        <w:t>mais moins arti</w:t>
      </w:r>
      <w:r w:rsidRPr="00033231">
        <w:t>s</w:t>
      </w:r>
      <w:r w:rsidRPr="00033231">
        <w:t>tique</w:t>
      </w:r>
      <w:r w:rsidR="004F69D6">
        <w:t xml:space="preserve">, </w:t>
      </w:r>
      <w:r w:rsidRPr="00033231">
        <w:t>et Shirley fut mise hors de la chambre</w:t>
      </w:r>
      <w:r w:rsidR="004F69D6">
        <w:t xml:space="preserve">, </w:t>
      </w:r>
      <w:r w:rsidRPr="00033231">
        <w:t>protestant par une moue significative contre son renvoi</w:t>
      </w:r>
      <w:r w:rsidR="004F69D6">
        <w:t>.</w:t>
      </w:r>
    </w:p>
    <w:p w14:paraId="241E2C97" w14:textId="5E9ABF9C" w:rsidR="004F69D6" w:rsidRDefault="004F69D6" w:rsidP="0021796F">
      <w:r>
        <w:t>« </w:t>
      </w:r>
      <w:r w:rsidR="00000000" w:rsidRPr="00033231">
        <w:t>Il y a dans sa personne un charme curieux</w:t>
      </w:r>
      <w:r>
        <w:t xml:space="preserve">, </w:t>
      </w:r>
      <w:r w:rsidR="00000000" w:rsidRPr="00033231">
        <w:t xml:space="preserve">dit </w:t>
      </w:r>
      <w:r>
        <w:t>M. </w:t>
      </w:r>
      <w:r w:rsidR="00000000" w:rsidRPr="00033231">
        <w:t>Hall lorsqu</w:t>
      </w:r>
      <w:r>
        <w:t>’</w:t>
      </w:r>
      <w:r w:rsidR="00000000" w:rsidRPr="00033231">
        <w:t>elle fut partie</w:t>
      </w:r>
      <w:r>
        <w:t xml:space="preserve">. </w:t>
      </w:r>
      <w:r w:rsidR="00000000" w:rsidRPr="00033231">
        <w:t>Maintenant</w:t>
      </w:r>
      <w:r>
        <w:t xml:space="preserve">, </w:t>
      </w:r>
      <w:r w:rsidR="00000000" w:rsidRPr="00033231">
        <w:t>ajouta-t-il</w:t>
      </w:r>
      <w:r>
        <w:t xml:space="preserve">, </w:t>
      </w:r>
      <w:r w:rsidR="00000000" w:rsidRPr="00033231">
        <w:t>il faut que je m</w:t>
      </w:r>
      <w:r>
        <w:t>’</w:t>
      </w:r>
      <w:r w:rsidR="00000000" w:rsidRPr="00033231">
        <w:t>en aille</w:t>
      </w:r>
      <w:r>
        <w:t xml:space="preserve">, </w:t>
      </w:r>
      <w:r w:rsidR="00000000" w:rsidRPr="00033231">
        <w:t xml:space="preserve">car </w:t>
      </w:r>
      <w:proofErr w:type="spellStart"/>
      <w:r w:rsidR="00000000" w:rsidRPr="00033231">
        <w:t>Sweeting</w:t>
      </w:r>
      <w:proofErr w:type="spellEnd"/>
      <w:r w:rsidR="00000000" w:rsidRPr="00033231">
        <w:t xml:space="preserve"> est allé visiter sa mère</w:t>
      </w:r>
      <w:r>
        <w:t xml:space="preserve">, </w:t>
      </w:r>
      <w:r w:rsidR="00000000" w:rsidRPr="00033231">
        <w:t>et il y a deux enterr</w:t>
      </w:r>
      <w:r w:rsidR="00000000" w:rsidRPr="00033231">
        <w:t>e</w:t>
      </w:r>
      <w:r w:rsidR="00000000" w:rsidRPr="00033231">
        <w:t>ments à faire</w:t>
      </w:r>
      <w:r>
        <w:t>.</w:t>
      </w:r>
    </w:p>
    <w:p w14:paraId="2E6DBDB4" w14:textId="77777777" w:rsidR="004F69D6" w:rsidRDefault="004F69D6" w:rsidP="0021796F">
      <w:r>
        <w:lastRenderedPageBreak/>
        <w:t>— </w:t>
      </w:r>
      <w:r w:rsidR="00000000" w:rsidRPr="00033231">
        <w:t>Henry</w:t>
      </w:r>
      <w:r>
        <w:t xml:space="preserve">, </w:t>
      </w:r>
      <w:r w:rsidR="00000000" w:rsidRPr="00033231">
        <w:t>prenez vos livres</w:t>
      </w:r>
      <w:r>
        <w:t xml:space="preserve">, </w:t>
      </w:r>
      <w:r w:rsidR="00000000" w:rsidRPr="00033231">
        <w:t>voici l</w:t>
      </w:r>
      <w:r>
        <w:t>’</w:t>
      </w:r>
      <w:r w:rsidR="00000000" w:rsidRPr="00033231">
        <w:t>heure de la leçon</w:t>
      </w:r>
      <w:r>
        <w:t xml:space="preserve">, </w:t>
      </w:r>
      <w:r w:rsidR="00000000" w:rsidRPr="00033231">
        <w:t>dit Moore en s</w:t>
      </w:r>
      <w:r>
        <w:t>’</w:t>
      </w:r>
      <w:r w:rsidR="00000000" w:rsidRPr="00033231">
        <w:t>asseyant à son pupitre</w:t>
      </w:r>
      <w:r>
        <w:t>.</w:t>
      </w:r>
    </w:p>
    <w:p w14:paraId="5BDCC8C3" w14:textId="77777777" w:rsidR="004F69D6" w:rsidRDefault="004F69D6" w:rsidP="0021796F">
      <w:r>
        <w:t>— </w:t>
      </w:r>
      <w:r w:rsidR="00000000" w:rsidRPr="00033231">
        <w:t>Un charme curieux</w:t>
      </w:r>
      <w:r>
        <w:t xml:space="preserve"> ! </w:t>
      </w:r>
      <w:r w:rsidR="00000000" w:rsidRPr="00033231">
        <w:t>répéta l</w:t>
      </w:r>
      <w:r>
        <w:t>’</w:t>
      </w:r>
      <w:r w:rsidR="00000000" w:rsidRPr="00033231">
        <w:t>élève lorsque lui et son ma</w:t>
      </w:r>
      <w:r w:rsidR="00000000" w:rsidRPr="00033231">
        <w:t>î</w:t>
      </w:r>
      <w:r w:rsidR="00000000" w:rsidRPr="00033231">
        <w:t>tre furent laissés seuls</w:t>
      </w:r>
      <w:r>
        <w:t xml:space="preserve">. </w:t>
      </w:r>
      <w:r w:rsidR="00000000" w:rsidRPr="00033231">
        <w:t>C</w:t>
      </w:r>
      <w:r>
        <w:t>’</w:t>
      </w:r>
      <w:r w:rsidR="00000000" w:rsidRPr="00033231">
        <w:t>est vrai</w:t>
      </w:r>
      <w:r>
        <w:t xml:space="preserve">. </w:t>
      </w:r>
      <w:r w:rsidR="00000000" w:rsidRPr="00033231">
        <w:t>N</w:t>
      </w:r>
      <w:r>
        <w:t>’</w:t>
      </w:r>
      <w:r w:rsidR="00000000" w:rsidRPr="00033231">
        <w:t>est-ce pas une sorte de blanche enchanteresse</w:t>
      </w:r>
      <w:r>
        <w:t xml:space="preserve"> ? </w:t>
      </w:r>
      <w:r w:rsidR="00000000" w:rsidRPr="00033231">
        <w:t>demanda-t-il</w:t>
      </w:r>
      <w:r>
        <w:t>.</w:t>
      </w:r>
    </w:p>
    <w:p w14:paraId="11EE21EF" w14:textId="77777777" w:rsidR="004F69D6" w:rsidRDefault="004F69D6" w:rsidP="0021796F">
      <w:r>
        <w:t>— </w:t>
      </w:r>
      <w:r w:rsidR="00000000" w:rsidRPr="00033231">
        <w:t>De qui parlez-vous</w:t>
      </w:r>
      <w:r>
        <w:t xml:space="preserve">, </w:t>
      </w:r>
      <w:r w:rsidR="00000000" w:rsidRPr="00033231">
        <w:t>monsieur</w:t>
      </w:r>
      <w:r>
        <w:t> ?</w:t>
      </w:r>
    </w:p>
    <w:p w14:paraId="340391D9" w14:textId="77777777" w:rsidR="004F69D6" w:rsidRDefault="004F69D6" w:rsidP="0021796F">
      <w:r>
        <w:t>— </w:t>
      </w:r>
      <w:r w:rsidR="00000000" w:rsidRPr="00033231">
        <w:t>De ma cousine Shirley</w:t>
      </w:r>
      <w:r>
        <w:t>.</w:t>
      </w:r>
    </w:p>
    <w:p w14:paraId="59ADDACF" w14:textId="779897C6" w:rsidR="00000000" w:rsidRPr="00033231" w:rsidRDefault="004F69D6" w:rsidP="0021796F">
      <w:r>
        <w:t>— </w:t>
      </w:r>
      <w:r w:rsidR="00000000" w:rsidRPr="00033231">
        <w:t>Pas de questions oiseuses</w:t>
      </w:r>
      <w:r>
        <w:t xml:space="preserve">. </w:t>
      </w:r>
      <w:r w:rsidR="00000000" w:rsidRPr="00033231">
        <w:t>Étudiez en silence</w:t>
      </w:r>
      <w:r>
        <w:t>. »</w:t>
      </w:r>
    </w:p>
    <w:p w14:paraId="5D16A6AD" w14:textId="62709958" w:rsidR="004F69D6" w:rsidRDefault="004F69D6" w:rsidP="0021796F">
      <w:r>
        <w:t>M. </w:t>
      </w:r>
      <w:r w:rsidR="00000000" w:rsidRPr="00033231">
        <w:t>Moore avait la physionomie et la parole sévères</w:t>
      </w:r>
      <w:r>
        <w:t xml:space="preserve">. </w:t>
      </w:r>
      <w:r w:rsidR="00000000" w:rsidRPr="00033231">
        <w:t>Henry connaissait cette disposition</w:t>
      </w:r>
      <w:r>
        <w:t xml:space="preserve"> ; </w:t>
      </w:r>
      <w:r w:rsidR="00000000" w:rsidRPr="00033231">
        <w:t>elle était rare chez son préce</w:t>
      </w:r>
      <w:r w:rsidR="00000000" w:rsidRPr="00033231">
        <w:t>p</w:t>
      </w:r>
      <w:r w:rsidR="00000000" w:rsidRPr="00033231">
        <w:t>teur</w:t>
      </w:r>
      <w:r>
        <w:t xml:space="preserve">, </w:t>
      </w:r>
      <w:r w:rsidR="00000000" w:rsidRPr="00033231">
        <w:t>mais</w:t>
      </w:r>
      <w:r>
        <w:t xml:space="preserve">, </w:t>
      </w:r>
      <w:r w:rsidR="00000000" w:rsidRPr="00033231">
        <w:t>quand elle se montrait</w:t>
      </w:r>
      <w:r>
        <w:t xml:space="preserve">, </w:t>
      </w:r>
      <w:r w:rsidR="00000000" w:rsidRPr="00033231">
        <w:t>il en avait peur</w:t>
      </w:r>
      <w:r>
        <w:t xml:space="preserve"> : </w:t>
      </w:r>
      <w:r w:rsidR="00000000" w:rsidRPr="00033231">
        <w:t>il obéit</w:t>
      </w:r>
      <w:r>
        <w:t>.</w:t>
      </w:r>
    </w:p>
    <w:p w14:paraId="1BD8D983" w14:textId="343ABE85" w:rsidR="004F69D6" w:rsidRDefault="00000000" w:rsidP="004F69D6">
      <w:pPr>
        <w:pStyle w:val="Titre2"/>
        <w:rPr>
          <w:szCs w:val="44"/>
        </w:rPr>
      </w:pPr>
      <w:bookmarkStart w:id="27" w:name="_Toc199956108"/>
      <w:r w:rsidRPr="00AF30F4">
        <w:rPr>
          <w:szCs w:val="44"/>
        </w:rPr>
        <w:lastRenderedPageBreak/>
        <w:t>CHAPITRE II</w:t>
      </w:r>
      <w:r w:rsidR="004F69D6">
        <w:rPr>
          <w:szCs w:val="44"/>
        </w:rPr>
        <w:t>.</w:t>
      </w:r>
      <w:r w:rsidR="004F69D6">
        <w:rPr>
          <w:szCs w:val="44"/>
        </w:rPr>
        <w:br/>
      </w:r>
      <w:r w:rsidRPr="00AF30F4">
        <w:rPr>
          <w:szCs w:val="44"/>
        </w:rPr>
        <w:br/>
        <w:t>Le premier bas-bleu</w:t>
      </w:r>
      <w:r w:rsidR="004F69D6">
        <w:rPr>
          <w:szCs w:val="44"/>
        </w:rPr>
        <w:t>.</w:t>
      </w:r>
      <w:bookmarkEnd w:id="27"/>
    </w:p>
    <w:p w14:paraId="1E8A83DC" w14:textId="77777777" w:rsidR="004F69D6" w:rsidRDefault="00000000" w:rsidP="0021796F">
      <w:r w:rsidRPr="00033231">
        <w:t xml:space="preserve">Le caractère de miss </w:t>
      </w:r>
      <w:proofErr w:type="spellStart"/>
      <w:r w:rsidRPr="00033231">
        <w:t>Keeldar</w:t>
      </w:r>
      <w:proofErr w:type="spellEnd"/>
      <w:r w:rsidRPr="00033231">
        <w:t xml:space="preserve"> et celui de son oncle ne po</w:t>
      </w:r>
      <w:r w:rsidRPr="00033231">
        <w:t>u</w:t>
      </w:r>
      <w:r w:rsidRPr="00033231">
        <w:t>vaient s</w:t>
      </w:r>
      <w:r w:rsidR="004F69D6">
        <w:t>’</w:t>
      </w:r>
      <w:r w:rsidRPr="00033231">
        <w:t>harmoniser</w:t>
      </w:r>
      <w:r w:rsidR="004F69D6">
        <w:t xml:space="preserve">, </w:t>
      </w:r>
      <w:r w:rsidRPr="00033231">
        <w:t>ne s</w:t>
      </w:r>
      <w:r w:rsidR="004F69D6">
        <w:t>’</w:t>
      </w:r>
      <w:r w:rsidRPr="00033231">
        <w:t>étaient jamais harmonisés</w:t>
      </w:r>
      <w:r w:rsidR="004F69D6">
        <w:t xml:space="preserve">. </w:t>
      </w:r>
      <w:r w:rsidRPr="00033231">
        <w:t>Il était irr</w:t>
      </w:r>
      <w:r w:rsidRPr="00033231">
        <w:t>i</w:t>
      </w:r>
      <w:r w:rsidRPr="00033231">
        <w:t>table</w:t>
      </w:r>
      <w:r w:rsidR="004F69D6">
        <w:t xml:space="preserve">, </w:t>
      </w:r>
      <w:r w:rsidRPr="00033231">
        <w:t>et elle était spirituelle</w:t>
      </w:r>
      <w:r w:rsidR="004F69D6">
        <w:t xml:space="preserve"> ; </w:t>
      </w:r>
      <w:r w:rsidRPr="00033231">
        <w:t>il était despotique</w:t>
      </w:r>
      <w:r w:rsidR="004F69D6">
        <w:t xml:space="preserve">, </w:t>
      </w:r>
      <w:r w:rsidRPr="00033231">
        <w:t>et elle aimait la liberté</w:t>
      </w:r>
      <w:r w:rsidR="004F69D6">
        <w:t xml:space="preserve"> ; </w:t>
      </w:r>
      <w:r w:rsidRPr="00033231">
        <w:t>il était positif</w:t>
      </w:r>
      <w:r w:rsidR="004F69D6">
        <w:t xml:space="preserve">, </w:t>
      </w:r>
      <w:r w:rsidRPr="00033231">
        <w:t>et elle était peut-être romantique</w:t>
      </w:r>
      <w:r w:rsidR="004F69D6">
        <w:t>.</w:t>
      </w:r>
    </w:p>
    <w:p w14:paraId="3E619FA6" w14:textId="77777777" w:rsidR="004F69D6" w:rsidRDefault="00000000" w:rsidP="0021796F">
      <w:r w:rsidRPr="00033231">
        <w:t>Ce n</w:t>
      </w:r>
      <w:r w:rsidR="004F69D6">
        <w:t>’</w:t>
      </w:r>
      <w:r w:rsidRPr="00033231">
        <w:t>était pas sans dessein qu</w:t>
      </w:r>
      <w:r w:rsidR="004F69D6">
        <w:t>’</w:t>
      </w:r>
      <w:r w:rsidRPr="00033231">
        <w:t>il était venu dans le Yor</w:t>
      </w:r>
      <w:r w:rsidRPr="00033231">
        <w:t>k</w:t>
      </w:r>
      <w:r w:rsidRPr="00033231">
        <w:t>sh</w:t>
      </w:r>
      <w:r w:rsidRPr="00033231">
        <w:t>i</w:t>
      </w:r>
      <w:r w:rsidRPr="00033231">
        <w:t>re</w:t>
      </w:r>
      <w:r w:rsidR="004F69D6">
        <w:t xml:space="preserve"> : </w:t>
      </w:r>
      <w:r w:rsidRPr="00033231">
        <w:t>sa mission était claire</w:t>
      </w:r>
      <w:r w:rsidR="004F69D6">
        <w:t xml:space="preserve">, </w:t>
      </w:r>
      <w:r w:rsidRPr="00033231">
        <w:t>et il entendait s</w:t>
      </w:r>
      <w:r w:rsidR="004F69D6">
        <w:t>’</w:t>
      </w:r>
      <w:r w:rsidRPr="00033231">
        <w:t>en décharger con</w:t>
      </w:r>
      <w:r w:rsidRPr="00033231">
        <w:t>s</w:t>
      </w:r>
      <w:r w:rsidRPr="00033231">
        <w:t>ciencieusement</w:t>
      </w:r>
      <w:r w:rsidR="004F69D6">
        <w:t xml:space="preserve">. </w:t>
      </w:r>
      <w:r w:rsidRPr="00033231">
        <w:t>Il désirait avec anxiété marier sa nièce et lui faire un mariage convenable</w:t>
      </w:r>
      <w:r w:rsidR="004F69D6">
        <w:t xml:space="preserve">, </w:t>
      </w:r>
      <w:r w:rsidRPr="00033231">
        <w:t>la remettre à la charge d</w:t>
      </w:r>
      <w:r w:rsidR="004F69D6">
        <w:t>’</w:t>
      </w:r>
      <w:r w:rsidRPr="00033231">
        <w:t>un mari</w:t>
      </w:r>
      <w:r w:rsidR="004F69D6">
        <w:t xml:space="preserve">, </w:t>
      </w:r>
      <w:r w:rsidRPr="00033231">
        <w:t>et s</w:t>
      </w:r>
      <w:r w:rsidR="004F69D6">
        <w:t>’</w:t>
      </w:r>
      <w:r w:rsidRPr="00033231">
        <w:t>en laver les mains pour toujours</w:t>
      </w:r>
      <w:r w:rsidR="004F69D6">
        <w:t>.</w:t>
      </w:r>
    </w:p>
    <w:p w14:paraId="3C6C48A5" w14:textId="77777777" w:rsidR="004F69D6" w:rsidRDefault="00000000" w:rsidP="0021796F">
      <w:r w:rsidRPr="00033231">
        <w:t>Le malheur était que</w:t>
      </w:r>
      <w:r w:rsidR="004F69D6">
        <w:t xml:space="preserve">, </w:t>
      </w:r>
      <w:r w:rsidRPr="00033231">
        <w:t>dès l</w:t>
      </w:r>
      <w:r w:rsidR="004F69D6">
        <w:t>’</w:t>
      </w:r>
      <w:r w:rsidRPr="00033231">
        <w:t>enfance</w:t>
      </w:r>
      <w:r w:rsidR="004F69D6">
        <w:t xml:space="preserve">, </w:t>
      </w:r>
      <w:r w:rsidRPr="00033231">
        <w:t>Shirley et lui avaient toujours été en désaccord sur la signification des mots conven</w:t>
      </w:r>
      <w:r w:rsidRPr="00033231">
        <w:t>a</w:t>
      </w:r>
      <w:r w:rsidRPr="00033231">
        <w:t>ble et propre</w:t>
      </w:r>
      <w:r w:rsidR="004F69D6">
        <w:t xml:space="preserve">. </w:t>
      </w:r>
      <w:r w:rsidRPr="00033231">
        <w:t>Elle n</w:t>
      </w:r>
      <w:r w:rsidR="004F69D6">
        <w:t>’</w:t>
      </w:r>
      <w:r w:rsidRPr="00033231">
        <w:t>avait jamais encore accepté sa définition</w:t>
      </w:r>
      <w:r w:rsidR="004F69D6">
        <w:t xml:space="preserve">, </w:t>
      </w:r>
      <w:r w:rsidRPr="00033231">
        <w:t>et il était douteux que</w:t>
      </w:r>
      <w:r w:rsidR="004F69D6">
        <w:t xml:space="preserve">, </w:t>
      </w:r>
      <w:r w:rsidRPr="00033231">
        <w:t>dans l</w:t>
      </w:r>
      <w:r w:rsidR="004F69D6">
        <w:t>’</w:t>
      </w:r>
      <w:r w:rsidRPr="00033231">
        <w:t>acte le plus important de la vie</w:t>
      </w:r>
      <w:r w:rsidR="004F69D6">
        <w:t xml:space="preserve">, </w:t>
      </w:r>
      <w:r w:rsidRPr="00033231">
        <w:t>elle voulût consentir à l</w:t>
      </w:r>
      <w:r w:rsidR="004F69D6">
        <w:t>’</w:t>
      </w:r>
      <w:r w:rsidRPr="00033231">
        <w:t>accepter</w:t>
      </w:r>
      <w:r w:rsidR="004F69D6">
        <w:t>.</w:t>
      </w:r>
    </w:p>
    <w:p w14:paraId="23E9EF30" w14:textId="77777777" w:rsidR="004F69D6" w:rsidRDefault="00000000" w:rsidP="0021796F">
      <w:r w:rsidRPr="00033231">
        <w:t>L</w:t>
      </w:r>
      <w:r w:rsidR="004F69D6">
        <w:t>’</w:t>
      </w:r>
      <w:r w:rsidRPr="00033231">
        <w:t>épreuve s</w:t>
      </w:r>
      <w:r w:rsidR="004F69D6">
        <w:t>’</w:t>
      </w:r>
      <w:r w:rsidRPr="00033231">
        <w:t>offrit bientôt</w:t>
      </w:r>
      <w:r w:rsidR="004F69D6">
        <w:t>.</w:t>
      </w:r>
    </w:p>
    <w:p w14:paraId="1F33343E" w14:textId="633D3DE7" w:rsidR="004F69D6" w:rsidRDefault="004F69D6" w:rsidP="0021796F">
      <w:r>
        <w:t>M. </w:t>
      </w:r>
      <w:r w:rsidR="00000000" w:rsidRPr="00033231">
        <w:t>Wynne demanda en forme la main de Shirley pour son fils</w:t>
      </w:r>
      <w:r>
        <w:t xml:space="preserve">, </w:t>
      </w:r>
      <w:r w:rsidR="00000000" w:rsidRPr="00033231">
        <w:t xml:space="preserve">Samuel </w:t>
      </w:r>
      <w:proofErr w:type="spellStart"/>
      <w:r w:rsidR="00000000" w:rsidRPr="00033231">
        <w:t>Fawthrop</w:t>
      </w:r>
      <w:proofErr w:type="spellEnd"/>
      <w:r w:rsidR="00000000" w:rsidRPr="00033231">
        <w:t xml:space="preserve"> Wynne</w:t>
      </w:r>
      <w:r>
        <w:t>.</w:t>
      </w:r>
    </w:p>
    <w:p w14:paraId="1F7DBA3E" w14:textId="300F8C06" w:rsidR="00000000" w:rsidRPr="00033231" w:rsidRDefault="004F69D6" w:rsidP="0021796F">
      <w:r>
        <w:t>« </w:t>
      </w:r>
      <w:r w:rsidR="00000000" w:rsidRPr="00033231">
        <w:t>Parfaitement convenable</w:t>
      </w:r>
      <w:r>
        <w:t xml:space="preserve"> ! </w:t>
      </w:r>
      <w:r w:rsidR="00000000" w:rsidRPr="00033231">
        <w:t>Très-avantageux</w:t>
      </w:r>
      <w:r>
        <w:t xml:space="preserve"> ! </w:t>
      </w:r>
      <w:r w:rsidR="00000000" w:rsidRPr="00033231">
        <w:t xml:space="preserve">dit </w:t>
      </w:r>
      <w:r>
        <w:t>M. </w:t>
      </w:r>
      <w:proofErr w:type="spellStart"/>
      <w:r w:rsidR="00000000" w:rsidRPr="00033231">
        <w:t>Sympson</w:t>
      </w:r>
      <w:proofErr w:type="spellEnd"/>
      <w:r>
        <w:t xml:space="preserve">. </w:t>
      </w:r>
      <w:r w:rsidR="00000000" w:rsidRPr="00033231">
        <w:t>Un beau domaine libre de toutes charges</w:t>
      </w:r>
      <w:r>
        <w:t xml:space="preserve"> ; </w:t>
      </w:r>
      <w:r w:rsidR="00000000" w:rsidRPr="00033231">
        <w:t>fortune nette</w:t>
      </w:r>
      <w:r>
        <w:t xml:space="preserve"> ; </w:t>
      </w:r>
      <w:r w:rsidR="00000000" w:rsidRPr="00033231">
        <w:t>bonne famille</w:t>
      </w:r>
      <w:r>
        <w:t xml:space="preserve">. </w:t>
      </w:r>
      <w:r w:rsidR="00000000" w:rsidRPr="00033231">
        <w:t>Il faut que ce mariage se fasse</w:t>
      </w:r>
      <w:r>
        <w:t>. »</w:t>
      </w:r>
    </w:p>
    <w:p w14:paraId="4F2D81F9" w14:textId="77777777" w:rsidR="004F69D6" w:rsidRDefault="00000000" w:rsidP="0021796F">
      <w:r w:rsidRPr="00033231">
        <w:t>Il manda sa nièce au parloir</w:t>
      </w:r>
      <w:r w:rsidR="004F69D6">
        <w:t xml:space="preserve">, </w:t>
      </w:r>
      <w:r w:rsidRPr="00033231">
        <w:t>s</w:t>
      </w:r>
      <w:r w:rsidR="004F69D6">
        <w:t>’</w:t>
      </w:r>
      <w:r w:rsidRPr="00033231">
        <w:t>enferma avec elle</w:t>
      </w:r>
      <w:r w:rsidR="004F69D6">
        <w:t xml:space="preserve">, </w:t>
      </w:r>
      <w:r w:rsidRPr="00033231">
        <w:t>lui co</w:t>
      </w:r>
      <w:r w:rsidRPr="00033231">
        <w:t>m</w:t>
      </w:r>
      <w:r w:rsidRPr="00033231">
        <w:t>muniqua l</w:t>
      </w:r>
      <w:r w:rsidR="004F69D6">
        <w:t>’</w:t>
      </w:r>
      <w:r w:rsidRPr="00033231">
        <w:t>offre</w:t>
      </w:r>
      <w:r w:rsidR="004F69D6">
        <w:t xml:space="preserve">, </w:t>
      </w:r>
      <w:r w:rsidRPr="00033231">
        <w:t>donna son opinion et demanda son consent</w:t>
      </w:r>
      <w:r w:rsidRPr="00033231">
        <w:t>e</w:t>
      </w:r>
      <w:r w:rsidRPr="00033231">
        <w:t>ment</w:t>
      </w:r>
      <w:r w:rsidR="004F69D6">
        <w:t>.</w:t>
      </w:r>
    </w:p>
    <w:p w14:paraId="702024CE" w14:textId="77777777" w:rsidR="004F69D6" w:rsidRDefault="00000000" w:rsidP="0021796F">
      <w:r w:rsidRPr="00033231">
        <w:lastRenderedPageBreak/>
        <w:t>Elle le refusa</w:t>
      </w:r>
      <w:r w:rsidR="004F69D6">
        <w:t>.</w:t>
      </w:r>
    </w:p>
    <w:p w14:paraId="1B75C924" w14:textId="2079E764" w:rsidR="004F69D6" w:rsidRDefault="004F69D6" w:rsidP="0021796F">
      <w:r>
        <w:t>« </w:t>
      </w:r>
      <w:r w:rsidR="00000000" w:rsidRPr="00033231">
        <w:t>Non</w:t>
      </w:r>
      <w:r>
        <w:t xml:space="preserve"> : </w:t>
      </w:r>
      <w:r w:rsidR="00000000" w:rsidRPr="00033231">
        <w:t>je n</w:t>
      </w:r>
      <w:r>
        <w:t>’</w:t>
      </w:r>
      <w:r w:rsidR="00000000" w:rsidRPr="00033231">
        <w:t xml:space="preserve">épouserai pas </w:t>
      </w:r>
      <w:r>
        <w:t>M. </w:t>
      </w:r>
      <w:r w:rsidR="00000000" w:rsidRPr="00033231">
        <w:t xml:space="preserve">Samuel </w:t>
      </w:r>
      <w:proofErr w:type="spellStart"/>
      <w:r w:rsidR="00000000" w:rsidRPr="00033231">
        <w:t>Fawthrop</w:t>
      </w:r>
      <w:proofErr w:type="spellEnd"/>
      <w:r w:rsidR="00000000" w:rsidRPr="00033231">
        <w:t xml:space="preserve"> Wynne</w:t>
      </w:r>
      <w:r>
        <w:t>.</w:t>
      </w:r>
    </w:p>
    <w:p w14:paraId="04847C40" w14:textId="1C30E960" w:rsidR="00000000" w:rsidRPr="00033231" w:rsidRDefault="004F69D6" w:rsidP="0021796F">
      <w:r>
        <w:t>— </w:t>
      </w:r>
      <w:r w:rsidR="00000000" w:rsidRPr="00033231">
        <w:t>Je vous demande pourquoi</w:t>
      </w:r>
      <w:r>
        <w:t xml:space="preserve"> ? </w:t>
      </w:r>
      <w:r w:rsidR="00000000" w:rsidRPr="00033231">
        <w:t>il me faut une raison</w:t>
      </w:r>
      <w:r>
        <w:t xml:space="preserve">. </w:t>
      </w:r>
      <w:r w:rsidR="00000000" w:rsidRPr="00033231">
        <w:t>Sous tous les rapports</w:t>
      </w:r>
      <w:r>
        <w:t xml:space="preserve">, </w:t>
      </w:r>
      <w:r w:rsidR="00000000" w:rsidRPr="00033231">
        <w:t>il est plus que digne de vous</w:t>
      </w:r>
      <w:r>
        <w:t>. »</w:t>
      </w:r>
    </w:p>
    <w:p w14:paraId="1D58346C" w14:textId="77777777" w:rsidR="004F69D6" w:rsidRDefault="00000000" w:rsidP="0021796F">
      <w:r w:rsidRPr="00033231">
        <w:t>Elle se tenait debout devant le foyer</w:t>
      </w:r>
      <w:r w:rsidR="004F69D6">
        <w:t xml:space="preserve"> ; </w:t>
      </w:r>
      <w:r w:rsidRPr="00033231">
        <w:t>elle était pâle comme la cheminée de marbre et la corniche qui étaient derrière elle</w:t>
      </w:r>
      <w:r w:rsidR="004F69D6">
        <w:t xml:space="preserve"> ; </w:t>
      </w:r>
      <w:r w:rsidRPr="00033231">
        <w:t>ses yeux étincelaient</w:t>
      </w:r>
      <w:r w:rsidR="004F69D6">
        <w:t xml:space="preserve">, </w:t>
      </w:r>
      <w:r w:rsidRPr="00033231">
        <w:t>larges</w:t>
      </w:r>
      <w:r w:rsidR="004F69D6">
        <w:t xml:space="preserve">, </w:t>
      </w:r>
      <w:r w:rsidRPr="00033231">
        <w:t>dilatés</w:t>
      </w:r>
      <w:r w:rsidR="004F69D6">
        <w:t xml:space="preserve">, </w:t>
      </w:r>
      <w:r w:rsidRPr="00033231">
        <w:t>sévères</w:t>
      </w:r>
      <w:r w:rsidR="004F69D6">
        <w:t>.</w:t>
      </w:r>
    </w:p>
    <w:p w14:paraId="35AE4512" w14:textId="77777777" w:rsidR="004F69D6" w:rsidRDefault="004F69D6" w:rsidP="0021796F">
      <w:r>
        <w:t>« </w:t>
      </w:r>
      <w:r w:rsidR="00000000" w:rsidRPr="00033231">
        <w:t>Et je vous demande sous quel rapport ce jeune homme est digne de moi</w:t>
      </w:r>
      <w:r>
        <w:t> ?</w:t>
      </w:r>
    </w:p>
    <w:p w14:paraId="07379075" w14:textId="77777777" w:rsidR="004F69D6" w:rsidRDefault="004F69D6" w:rsidP="0021796F">
      <w:r>
        <w:t>— </w:t>
      </w:r>
      <w:r w:rsidR="00000000" w:rsidRPr="00033231">
        <w:t>Il a deux fois votre fortune</w:t>
      </w:r>
      <w:r>
        <w:t xml:space="preserve">, </w:t>
      </w:r>
      <w:r w:rsidR="00000000" w:rsidRPr="00033231">
        <w:t>deux fois plus que vous de sens commun</w:t>
      </w:r>
      <w:r>
        <w:t xml:space="preserve"> ; </w:t>
      </w:r>
      <w:r w:rsidR="00000000" w:rsidRPr="00033231">
        <w:t>sa famille est aussi respectable que la vôtre</w:t>
      </w:r>
      <w:r>
        <w:t>.</w:t>
      </w:r>
    </w:p>
    <w:p w14:paraId="143B92B3" w14:textId="77777777" w:rsidR="004F69D6" w:rsidRDefault="004F69D6" w:rsidP="0021796F">
      <w:r>
        <w:t>— </w:t>
      </w:r>
      <w:r w:rsidR="00000000" w:rsidRPr="00033231">
        <w:t>Eût-il une fortune centuple de la mienne</w:t>
      </w:r>
      <w:r>
        <w:t xml:space="preserve">, </w:t>
      </w:r>
      <w:r w:rsidR="00000000" w:rsidRPr="00033231">
        <w:t>que je ne ferais pas vœu de l</w:t>
      </w:r>
      <w:r>
        <w:t>’</w:t>
      </w:r>
      <w:r w:rsidR="00000000" w:rsidRPr="00033231">
        <w:t>aimer</w:t>
      </w:r>
      <w:r>
        <w:t>.</w:t>
      </w:r>
    </w:p>
    <w:p w14:paraId="2467DA16" w14:textId="77777777" w:rsidR="004F69D6" w:rsidRDefault="004F69D6" w:rsidP="0021796F">
      <w:r>
        <w:t>— </w:t>
      </w:r>
      <w:r w:rsidR="00000000" w:rsidRPr="00033231">
        <w:t>Veuillez me faire connaître vos objections</w:t>
      </w:r>
      <w:r>
        <w:t>.</w:t>
      </w:r>
    </w:p>
    <w:p w14:paraId="394FC2BB" w14:textId="77777777" w:rsidR="004F69D6" w:rsidRDefault="004F69D6" w:rsidP="0021796F">
      <w:r>
        <w:t>— </w:t>
      </w:r>
      <w:r w:rsidR="00000000" w:rsidRPr="00033231">
        <w:t>Il a eu des habitudes de méprisable et vulgaire dérègl</w:t>
      </w:r>
      <w:r w:rsidR="00000000" w:rsidRPr="00033231">
        <w:t>e</w:t>
      </w:r>
      <w:r w:rsidR="00000000" w:rsidRPr="00033231">
        <w:t>ment</w:t>
      </w:r>
      <w:r>
        <w:t xml:space="preserve">. </w:t>
      </w:r>
      <w:r w:rsidR="00000000" w:rsidRPr="00033231">
        <w:t>Acceptez cela comme la première raison qui me le fait mépriser</w:t>
      </w:r>
      <w:r>
        <w:t>.</w:t>
      </w:r>
    </w:p>
    <w:p w14:paraId="26BAF7D9" w14:textId="77777777" w:rsidR="004F69D6" w:rsidRDefault="004F69D6" w:rsidP="0021796F">
      <w:r>
        <w:t>— </w:t>
      </w:r>
      <w:r w:rsidR="00000000" w:rsidRPr="00033231">
        <w:t xml:space="preserve">Miss </w:t>
      </w:r>
      <w:proofErr w:type="spellStart"/>
      <w:r w:rsidR="00000000" w:rsidRPr="00033231">
        <w:t>Keeldar</w:t>
      </w:r>
      <w:proofErr w:type="spellEnd"/>
      <w:r>
        <w:t xml:space="preserve">, </w:t>
      </w:r>
      <w:r w:rsidR="00000000" w:rsidRPr="00033231">
        <w:t>vous me choquez</w:t>
      </w:r>
      <w:r>
        <w:t> !</w:t>
      </w:r>
    </w:p>
    <w:p w14:paraId="704F7211" w14:textId="77777777" w:rsidR="004F69D6" w:rsidRDefault="004F69D6" w:rsidP="0021796F">
      <w:r>
        <w:t>— </w:t>
      </w:r>
      <w:r w:rsidR="00000000" w:rsidRPr="00033231">
        <w:t>Cette conduite seule l</w:t>
      </w:r>
      <w:r>
        <w:t>’</w:t>
      </w:r>
      <w:r w:rsidR="00000000" w:rsidRPr="00033231">
        <w:t>a plongé dans un gouffre d</w:t>
      </w:r>
      <w:r>
        <w:t>’</w:t>
      </w:r>
      <w:r w:rsidR="00000000" w:rsidRPr="00033231">
        <w:t>incommensurable infériorité</w:t>
      </w:r>
      <w:r>
        <w:t xml:space="preserve">. </w:t>
      </w:r>
      <w:r w:rsidR="00000000" w:rsidRPr="00033231">
        <w:t>Son intelligence n</w:t>
      </w:r>
      <w:r>
        <w:t>’</w:t>
      </w:r>
      <w:r w:rsidR="00000000" w:rsidRPr="00033231">
        <w:t>atteint pas un niveau que je puisse estimer</w:t>
      </w:r>
      <w:r>
        <w:t xml:space="preserve"> : </w:t>
      </w:r>
      <w:r w:rsidR="00000000" w:rsidRPr="00033231">
        <w:t>voilà une seconde pierre d</w:t>
      </w:r>
      <w:r>
        <w:t>’</w:t>
      </w:r>
      <w:r w:rsidR="00000000" w:rsidRPr="00033231">
        <w:t>achoppement</w:t>
      </w:r>
      <w:r>
        <w:t xml:space="preserve">. </w:t>
      </w:r>
      <w:r w:rsidR="00000000" w:rsidRPr="00033231">
        <w:t>Ses vues sont étroites</w:t>
      </w:r>
      <w:r>
        <w:t xml:space="preserve">, </w:t>
      </w:r>
      <w:r w:rsidR="00000000" w:rsidRPr="00033231">
        <w:t>ses sentiments blasés</w:t>
      </w:r>
      <w:r>
        <w:t xml:space="preserve">, </w:t>
      </w:r>
      <w:r w:rsidR="00000000" w:rsidRPr="00033231">
        <w:t>ses goûts grossiers</w:t>
      </w:r>
      <w:r>
        <w:t xml:space="preserve">, </w:t>
      </w:r>
      <w:r w:rsidR="00000000" w:rsidRPr="00033231">
        <w:t>ses manières vulgaires</w:t>
      </w:r>
      <w:r>
        <w:t>.</w:t>
      </w:r>
    </w:p>
    <w:p w14:paraId="227B3455" w14:textId="77777777" w:rsidR="004F69D6" w:rsidRDefault="004F69D6" w:rsidP="0021796F">
      <w:r>
        <w:t>— </w:t>
      </w:r>
      <w:r w:rsidR="00000000" w:rsidRPr="00033231">
        <w:t>Cet homme est respectable et riche</w:t>
      </w:r>
      <w:r>
        <w:t xml:space="preserve">. </w:t>
      </w:r>
      <w:r w:rsidR="00000000" w:rsidRPr="00033231">
        <w:t>Le refuser est de la présomption de votre part</w:t>
      </w:r>
      <w:r>
        <w:t>.</w:t>
      </w:r>
    </w:p>
    <w:p w14:paraId="0FD584B0" w14:textId="77777777" w:rsidR="004F69D6" w:rsidRDefault="004F69D6" w:rsidP="0021796F">
      <w:r>
        <w:lastRenderedPageBreak/>
        <w:t>— </w:t>
      </w:r>
      <w:r w:rsidR="00000000" w:rsidRPr="00033231">
        <w:t>Je refuse net</w:t>
      </w:r>
      <w:r>
        <w:t xml:space="preserve"> ! </w:t>
      </w:r>
      <w:r w:rsidR="00000000" w:rsidRPr="00033231">
        <w:t>cessez de me tourmenter à ce sujet</w:t>
      </w:r>
      <w:r>
        <w:t xml:space="preserve"> ; </w:t>
      </w:r>
      <w:r w:rsidR="00000000" w:rsidRPr="00033231">
        <w:t>je vous le défends</w:t>
      </w:r>
      <w:r>
        <w:t> !</w:t>
      </w:r>
    </w:p>
    <w:p w14:paraId="542D68AD" w14:textId="77777777" w:rsidR="004F69D6" w:rsidRDefault="004F69D6" w:rsidP="0021796F">
      <w:r>
        <w:t>— </w:t>
      </w:r>
      <w:r w:rsidR="00000000" w:rsidRPr="00033231">
        <w:t>Est-ce votre intention de vous marier un jour</w:t>
      </w:r>
      <w:r>
        <w:t xml:space="preserve">, </w:t>
      </w:r>
      <w:r w:rsidR="00000000" w:rsidRPr="00033231">
        <w:t>ou préf</w:t>
      </w:r>
      <w:r w:rsidR="00000000" w:rsidRPr="00033231">
        <w:t>é</w:t>
      </w:r>
      <w:r w:rsidR="00000000" w:rsidRPr="00033231">
        <w:t>rez-vous le célibat</w:t>
      </w:r>
      <w:r>
        <w:t> ?</w:t>
      </w:r>
    </w:p>
    <w:p w14:paraId="70C4B3F3" w14:textId="77777777" w:rsidR="004F69D6" w:rsidRDefault="004F69D6" w:rsidP="0021796F">
      <w:r>
        <w:t>— </w:t>
      </w:r>
      <w:r w:rsidR="00000000" w:rsidRPr="00033231">
        <w:t>Je vous dénie le droit de m</w:t>
      </w:r>
      <w:r>
        <w:t>’</w:t>
      </w:r>
      <w:r w:rsidR="00000000" w:rsidRPr="00033231">
        <w:t>adresser cette question</w:t>
      </w:r>
      <w:r>
        <w:t>.</w:t>
      </w:r>
    </w:p>
    <w:p w14:paraId="1F77E3AD" w14:textId="77777777" w:rsidR="004F69D6" w:rsidRDefault="004F69D6" w:rsidP="0021796F">
      <w:r>
        <w:t>— </w:t>
      </w:r>
      <w:r w:rsidR="00000000" w:rsidRPr="00033231">
        <w:t>Puis-je vous demander si vous espérez que quelque homme titré</w:t>
      </w:r>
      <w:r>
        <w:t xml:space="preserve">, </w:t>
      </w:r>
      <w:r w:rsidR="00000000" w:rsidRPr="00033231">
        <w:t>quelque pair du royaume</w:t>
      </w:r>
      <w:r>
        <w:t xml:space="preserve">, </w:t>
      </w:r>
      <w:r w:rsidR="00000000" w:rsidRPr="00033231">
        <w:t>demande votre main</w:t>
      </w:r>
      <w:r>
        <w:t> ?</w:t>
      </w:r>
    </w:p>
    <w:p w14:paraId="4C511204" w14:textId="77777777" w:rsidR="004F69D6" w:rsidRDefault="004F69D6" w:rsidP="0021796F">
      <w:r>
        <w:t>— </w:t>
      </w:r>
      <w:r w:rsidR="00000000" w:rsidRPr="00033231">
        <w:t>Je doute que le titre de pair appartienne jamais à celui auquel je voudrais pouvoir le conférer</w:t>
      </w:r>
      <w:r>
        <w:t>.</w:t>
      </w:r>
    </w:p>
    <w:p w14:paraId="24793B57" w14:textId="77777777" w:rsidR="004F69D6" w:rsidRDefault="004F69D6" w:rsidP="0021796F">
      <w:r>
        <w:t>— </w:t>
      </w:r>
      <w:r w:rsidR="00000000" w:rsidRPr="00033231">
        <w:t>S</w:t>
      </w:r>
      <w:r>
        <w:t>’</w:t>
      </w:r>
      <w:r w:rsidR="00000000" w:rsidRPr="00033231">
        <w:t>il y avait jamais eu d</w:t>
      </w:r>
      <w:r>
        <w:t>’</w:t>
      </w:r>
      <w:r w:rsidR="00000000" w:rsidRPr="00033231">
        <w:t>exemple d</w:t>
      </w:r>
      <w:r>
        <w:t>’</w:t>
      </w:r>
      <w:r w:rsidR="00000000" w:rsidRPr="00033231">
        <w:t>insanité d</w:t>
      </w:r>
      <w:r>
        <w:t>’</w:t>
      </w:r>
      <w:r w:rsidR="00000000" w:rsidRPr="00033231">
        <w:t>esprit dans la famille</w:t>
      </w:r>
      <w:r>
        <w:t xml:space="preserve">, </w:t>
      </w:r>
      <w:r w:rsidR="00000000" w:rsidRPr="00033231">
        <w:t>je pourrais croire que vous êtes folle</w:t>
      </w:r>
      <w:r>
        <w:t xml:space="preserve">. </w:t>
      </w:r>
      <w:r w:rsidR="00000000" w:rsidRPr="00033231">
        <w:t>Votre excentricité et votre entêtement touchent aux limites de la folie</w:t>
      </w:r>
      <w:r>
        <w:t>.</w:t>
      </w:r>
    </w:p>
    <w:p w14:paraId="6FA302E0" w14:textId="77777777" w:rsidR="004F69D6" w:rsidRDefault="004F69D6" w:rsidP="0021796F">
      <w:r>
        <w:t>— </w:t>
      </w:r>
      <w:r w:rsidR="00000000" w:rsidRPr="00033231">
        <w:t>Peut-être</w:t>
      </w:r>
      <w:r>
        <w:t xml:space="preserve">, </w:t>
      </w:r>
      <w:r w:rsidR="00000000" w:rsidRPr="00033231">
        <w:t>avant que j</w:t>
      </w:r>
      <w:r>
        <w:t>’</w:t>
      </w:r>
      <w:r w:rsidR="00000000" w:rsidRPr="00033231">
        <w:t>aie fini</w:t>
      </w:r>
      <w:r>
        <w:t xml:space="preserve">, </w:t>
      </w:r>
      <w:r w:rsidR="00000000" w:rsidRPr="00033231">
        <w:t>vous me les ferez franchir</w:t>
      </w:r>
      <w:r>
        <w:t>.</w:t>
      </w:r>
    </w:p>
    <w:p w14:paraId="5E4749C3" w14:textId="77777777" w:rsidR="004F69D6" w:rsidRDefault="004F69D6" w:rsidP="0021796F">
      <w:r>
        <w:t>— </w:t>
      </w:r>
      <w:r w:rsidR="00000000" w:rsidRPr="00033231">
        <w:t>Je n</w:t>
      </w:r>
      <w:r>
        <w:t>’</w:t>
      </w:r>
      <w:r w:rsidR="00000000" w:rsidRPr="00033231">
        <w:t>attends rien de moins</w:t>
      </w:r>
      <w:r>
        <w:t xml:space="preserve">. </w:t>
      </w:r>
      <w:r w:rsidR="00000000" w:rsidRPr="00033231">
        <w:t>Folle et indomptable fille</w:t>
      </w:r>
      <w:r>
        <w:t xml:space="preserve">, </w:t>
      </w:r>
      <w:r w:rsidR="00000000" w:rsidRPr="00033231">
        <w:t>prenez garde</w:t>
      </w:r>
      <w:r>
        <w:t xml:space="preserve"> ! </w:t>
      </w:r>
      <w:r w:rsidR="00000000" w:rsidRPr="00033231">
        <w:t>Je vous défie de souiller notre nom par une m</w:t>
      </w:r>
      <w:r w:rsidR="00000000" w:rsidRPr="00033231">
        <w:t>é</w:t>
      </w:r>
      <w:r w:rsidR="00000000" w:rsidRPr="00033231">
        <w:t>salliance</w:t>
      </w:r>
      <w:r>
        <w:t> !</w:t>
      </w:r>
    </w:p>
    <w:p w14:paraId="55D36190" w14:textId="77777777" w:rsidR="004F69D6" w:rsidRDefault="004F69D6" w:rsidP="0021796F">
      <w:r>
        <w:t>— </w:t>
      </w:r>
      <w:r w:rsidR="00000000" w:rsidRPr="00033231">
        <w:t>Notre nom</w:t>
      </w:r>
      <w:r>
        <w:t xml:space="preserve"> ! </w:t>
      </w:r>
      <w:r w:rsidR="00000000" w:rsidRPr="00033231">
        <w:t>Est-ce que je m</w:t>
      </w:r>
      <w:r>
        <w:t>’</w:t>
      </w:r>
      <w:r w:rsidR="00000000" w:rsidRPr="00033231">
        <w:t xml:space="preserve">appelle </w:t>
      </w:r>
      <w:proofErr w:type="spellStart"/>
      <w:r w:rsidR="00000000" w:rsidRPr="00033231">
        <w:t>Sympson</w:t>
      </w:r>
      <w:proofErr w:type="spellEnd"/>
      <w:r>
        <w:t> ?</w:t>
      </w:r>
    </w:p>
    <w:p w14:paraId="65B5EF3B" w14:textId="77777777" w:rsidR="004F69D6" w:rsidRDefault="004F69D6" w:rsidP="0021796F">
      <w:r>
        <w:t>— </w:t>
      </w:r>
      <w:r w:rsidR="00000000" w:rsidRPr="00033231">
        <w:t>Dieu merci</w:t>
      </w:r>
      <w:r>
        <w:t xml:space="preserve">, </w:t>
      </w:r>
      <w:r w:rsidR="00000000" w:rsidRPr="00033231">
        <w:t>non</w:t>
      </w:r>
      <w:r>
        <w:t xml:space="preserve"> ! </w:t>
      </w:r>
      <w:r w:rsidR="00000000" w:rsidRPr="00033231">
        <w:t>Mais tenez-vous sur vos gardes</w:t>
      </w:r>
      <w:r>
        <w:t xml:space="preserve"> ! </w:t>
      </w:r>
      <w:r w:rsidR="00000000" w:rsidRPr="00033231">
        <w:t>Je ne veux pas que l</w:t>
      </w:r>
      <w:r>
        <w:t>’</w:t>
      </w:r>
      <w:r w:rsidR="00000000" w:rsidRPr="00033231">
        <w:t>on se joue de moi</w:t>
      </w:r>
      <w:r>
        <w:t>.</w:t>
      </w:r>
    </w:p>
    <w:p w14:paraId="2CAC1383" w14:textId="77777777" w:rsidR="004F69D6" w:rsidRDefault="004F69D6" w:rsidP="0021796F">
      <w:r>
        <w:t>— </w:t>
      </w:r>
      <w:r w:rsidR="00000000" w:rsidRPr="00033231">
        <w:t>Au nom de la loi et du sens commun</w:t>
      </w:r>
      <w:r>
        <w:t xml:space="preserve">, </w:t>
      </w:r>
      <w:r w:rsidR="00000000" w:rsidRPr="00033231">
        <w:t>que feriez-vous ou que pourriez-vous faire</w:t>
      </w:r>
      <w:r>
        <w:t xml:space="preserve">, </w:t>
      </w:r>
      <w:r w:rsidR="00000000" w:rsidRPr="00033231">
        <w:t>si ma volonté me dirigeait vers un choix que vous désapprouveriez</w:t>
      </w:r>
      <w:r>
        <w:t> ?</w:t>
      </w:r>
    </w:p>
    <w:p w14:paraId="0F2ECB97" w14:textId="77777777" w:rsidR="004F69D6" w:rsidRDefault="004F69D6" w:rsidP="0021796F">
      <w:r>
        <w:t>— </w:t>
      </w:r>
      <w:r w:rsidR="00000000" w:rsidRPr="00033231">
        <w:t>Prenez garde</w:t>
      </w:r>
      <w:r>
        <w:t xml:space="preserve"> ! </w:t>
      </w:r>
      <w:r w:rsidR="00000000" w:rsidRPr="00033231">
        <w:t>prenez garde</w:t>
      </w:r>
      <w:r>
        <w:t> ! (</w:t>
      </w:r>
      <w:r w:rsidR="00000000" w:rsidRPr="00033231">
        <w:t>Sa voix et sa main tre</w:t>
      </w:r>
      <w:r w:rsidR="00000000" w:rsidRPr="00033231">
        <w:t>m</w:t>
      </w:r>
      <w:r w:rsidR="00000000" w:rsidRPr="00033231">
        <w:t>blaient également</w:t>
      </w:r>
      <w:r>
        <w:t>.)</w:t>
      </w:r>
    </w:p>
    <w:p w14:paraId="2128FF62" w14:textId="77777777" w:rsidR="004F69D6" w:rsidRDefault="004F69D6" w:rsidP="0021796F">
      <w:r>
        <w:lastRenderedPageBreak/>
        <w:t>— </w:t>
      </w:r>
      <w:r w:rsidR="00000000" w:rsidRPr="00033231">
        <w:t>Eh quoi</w:t>
      </w:r>
      <w:r>
        <w:t xml:space="preserve"> ? </w:t>
      </w:r>
      <w:r w:rsidR="00000000" w:rsidRPr="00033231">
        <w:t>Quelle ombre de puissance avez-vous sur moi</w:t>
      </w:r>
      <w:r>
        <w:t xml:space="preserve"> ? </w:t>
      </w:r>
      <w:r w:rsidR="00000000" w:rsidRPr="00033231">
        <w:t>Pourquoi vous craindrais-je</w:t>
      </w:r>
      <w:r>
        <w:t> ?</w:t>
      </w:r>
    </w:p>
    <w:p w14:paraId="140834DA" w14:textId="77777777" w:rsidR="004F69D6" w:rsidRDefault="004F69D6" w:rsidP="0021796F">
      <w:r>
        <w:t>— </w:t>
      </w:r>
      <w:r w:rsidR="00000000" w:rsidRPr="00033231">
        <w:t>Prenez garde</w:t>
      </w:r>
      <w:r>
        <w:t xml:space="preserve">, </w:t>
      </w:r>
      <w:r w:rsidR="00000000" w:rsidRPr="00033231">
        <w:t>madame</w:t>
      </w:r>
      <w:r>
        <w:t> !</w:t>
      </w:r>
    </w:p>
    <w:p w14:paraId="4EEB69CE" w14:textId="77777777" w:rsidR="004F69D6" w:rsidRDefault="004F69D6" w:rsidP="0021796F">
      <w:r>
        <w:t>— </w:t>
      </w:r>
      <w:r w:rsidR="00000000" w:rsidRPr="00033231">
        <w:t>C</w:t>
      </w:r>
      <w:r>
        <w:t>’</w:t>
      </w:r>
      <w:r w:rsidR="00000000" w:rsidRPr="00033231">
        <w:t>est ce que j</w:t>
      </w:r>
      <w:r>
        <w:t>’</w:t>
      </w:r>
      <w:r w:rsidR="00000000" w:rsidRPr="00033231">
        <w:t>entends faire</w:t>
      </w:r>
      <w:r>
        <w:t xml:space="preserve">, </w:t>
      </w:r>
      <w:r w:rsidR="00000000" w:rsidRPr="00033231">
        <w:t xml:space="preserve">monsieur </w:t>
      </w:r>
      <w:proofErr w:type="spellStart"/>
      <w:r w:rsidR="00000000" w:rsidRPr="00033231">
        <w:t>Sympson</w:t>
      </w:r>
      <w:proofErr w:type="spellEnd"/>
      <w:r>
        <w:t xml:space="preserve">, </w:t>
      </w:r>
      <w:r w:rsidR="00000000" w:rsidRPr="00033231">
        <w:t>et scr</w:t>
      </w:r>
      <w:r w:rsidR="00000000" w:rsidRPr="00033231">
        <w:t>u</w:t>
      </w:r>
      <w:r w:rsidR="00000000" w:rsidRPr="00033231">
        <w:t>puleusement</w:t>
      </w:r>
      <w:r>
        <w:t xml:space="preserve">. </w:t>
      </w:r>
      <w:r w:rsidR="00000000" w:rsidRPr="00033231">
        <w:t>Avant que de me marier je suis résolue à e</w:t>
      </w:r>
      <w:r w:rsidR="00000000" w:rsidRPr="00033231">
        <w:t>s</w:t>
      </w:r>
      <w:r w:rsidR="00000000" w:rsidRPr="00033231">
        <w:t>timer</w:t>
      </w:r>
      <w:r>
        <w:t xml:space="preserve">, </w:t>
      </w:r>
      <w:r w:rsidR="00000000" w:rsidRPr="00033231">
        <w:t>à admirer</w:t>
      </w:r>
      <w:r>
        <w:t xml:space="preserve">, </w:t>
      </w:r>
      <w:r w:rsidR="00000000" w:rsidRPr="00033231">
        <w:t>à aimer</w:t>
      </w:r>
      <w:r>
        <w:t>.</w:t>
      </w:r>
    </w:p>
    <w:p w14:paraId="146AA83A" w14:textId="77777777" w:rsidR="004F69D6" w:rsidRDefault="004F69D6" w:rsidP="0021796F">
      <w:r>
        <w:t>— </w:t>
      </w:r>
      <w:r w:rsidR="00000000" w:rsidRPr="00033231">
        <w:t>Et si cet amour tombait sur un mendiant</w:t>
      </w:r>
      <w:r>
        <w:t> ?</w:t>
      </w:r>
    </w:p>
    <w:p w14:paraId="3C79890D" w14:textId="77777777" w:rsidR="004F69D6" w:rsidRDefault="004F69D6" w:rsidP="0021796F">
      <w:r>
        <w:t>— </w:t>
      </w:r>
      <w:r w:rsidR="00000000" w:rsidRPr="00033231">
        <w:t>Il ne tombera jamais sur un mendiant</w:t>
      </w:r>
      <w:r>
        <w:t xml:space="preserve">. </w:t>
      </w:r>
      <w:r w:rsidR="00000000" w:rsidRPr="00033231">
        <w:t>La mendicité n</w:t>
      </w:r>
      <w:r>
        <w:t>’</w:t>
      </w:r>
      <w:r w:rsidR="00000000" w:rsidRPr="00033231">
        <w:t>est pas estimable</w:t>
      </w:r>
      <w:r>
        <w:t>.</w:t>
      </w:r>
    </w:p>
    <w:p w14:paraId="0B037987" w14:textId="77777777" w:rsidR="004F69D6" w:rsidRDefault="004F69D6" w:rsidP="0021796F">
      <w:r>
        <w:t>— </w:t>
      </w:r>
      <w:r w:rsidR="00000000" w:rsidRPr="00033231">
        <w:t>Sur un clerc de bas étage</w:t>
      </w:r>
      <w:r>
        <w:t xml:space="preserve">, </w:t>
      </w:r>
      <w:r w:rsidR="00000000" w:rsidRPr="00033231">
        <w:t>un acteur</w:t>
      </w:r>
      <w:r>
        <w:t xml:space="preserve">, </w:t>
      </w:r>
      <w:r w:rsidR="00000000" w:rsidRPr="00033231">
        <w:t>un auteur de com</w:t>
      </w:r>
      <w:r w:rsidR="00000000" w:rsidRPr="00033231">
        <w:t>é</w:t>
      </w:r>
      <w:r w:rsidR="00000000" w:rsidRPr="00033231">
        <w:t>dies</w:t>
      </w:r>
      <w:r>
        <w:t xml:space="preserve">, </w:t>
      </w:r>
      <w:r w:rsidR="00000000" w:rsidRPr="00033231">
        <w:t>sur un</w:t>
      </w:r>
      <w:r>
        <w:t>…</w:t>
      </w:r>
    </w:p>
    <w:p w14:paraId="567A36FD" w14:textId="77777777" w:rsidR="004F69D6" w:rsidRDefault="004F69D6" w:rsidP="0021796F">
      <w:r>
        <w:t>— </w:t>
      </w:r>
      <w:r w:rsidR="00000000" w:rsidRPr="00033231">
        <w:t>Courage</w:t>
      </w:r>
      <w:r>
        <w:t xml:space="preserve">, </w:t>
      </w:r>
      <w:r w:rsidR="00000000" w:rsidRPr="00033231">
        <w:t xml:space="preserve">monsieur </w:t>
      </w:r>
      <w:proofErr w:type="spellStart"/>
      <w:r w:rsidR="00000000" w:rsidRPr="00033231">
        <w:t>Sympson</w:t>
      </w:r>
      <w:proofErr w:type="spellEnd"/>
      <w:r>
        <w:t xml:space="preserve"> ! </w:t>
      </w:r>
      <w:r w:rsidR="00000000" w:rsidRPr="00033231">
        <w:t>Sur qui</w:t>
      </w:r>
      <w:r>
        <w:t> ?</w:t>
      </w:r>
    </w:p>
    <w:p w14:paraId="6F4D9532" w14:textId="77777777" w:rsidR="004F69D6" w:rsidRDefault="004F69D6" w:rsidP="0021796F">
      <w:r>
        <w:t>— </w:t>
      </w:r>
      <w:r w:rsidR="00000000" w:rsidRPr="00033231">
        <w:t>Sur quelque misérable écrivassier</w:t>
      </w:r>
      <w:r>
        <w:t xml:space="preserve"> ; </w:t>
      </w:r>
      <w:r w:rsidR="00000000" w:rsidRPr="00033231">
        <w:t>quelque</w:t>
      </w:r>
      <w:r>
        <w:t>…</w:t>
      </w:r>
    </w:p>
    <w:p w14:paraId="500F4335" w14:textId="77777777" w:rsidR="004F69D6" w:rsidRDefault="004F69D6" w:rsidP="0021796F">
      <w:r>
        <w:t>— </w:t>
      </w:r>
      <w:r w:rsidR="00000000" w:rsidRPr="00033231">
        <w:t>Je n</w:t>
      </w:r>
      <w:r>
        <w:t>’</w:t>
      </w:r>
      <w:r w:rsidR="00000000" w:rsidRPr="00033231">
        <w:t>ai aucun goût pour les écrivassiers</w:t>
      </w:r>
      <w:r>
        <w:t xml:space="preserve"> ; </w:t>
      </w:r>
      <w:r w:rsidR="00000000" w:rsidRPr="00033231">
        <w:t>mais j</w:t>
      </w:r>
      <w:r>
        <w:t>’</w:t>
      </w:r>
      <w:r w:rsidR="00000000" w:rsidRPr="00033231">
        <w:t>en ai pour la littérature et les arts</w:t>
      </w:r>
      <w:r>
        <w:t xml:space="preserve">. </w:t>
      </w:r>
      <w:r w:rsidR="00000000" w:rsidRPr="00033231">
        <w:t>Et</w:t>
      </w:r>
      <w:r>
        <w:t xml:space="preserve">, </w:t>
      </w:r>
      <w:r w:rsidR="00000000" w:rsidRPr="00033231">
        <w:t>sous ce rapport</w:t>
      </w:r>
      <w:r>
        <w:t xml:space="preserve">, </w:t>
      </w:r>
      <w:r w:rsidR="00000000" w:rsidRPr="00033231">
        <w:t xml:space="preserve">je me demande comment votre </w:t>
      </w:r>
      <w:proofErr w:type="spellStart"/>
      <w:r w:rsidR="00000000" w:rsidRPr="00033231">
        <w:t>Fawthrop</w:t>
      </w:r>
      <w:proofErr w:type="spellEnd"/>
      <w:r w:rsidR="00000000" w:rsidRPr="00033231">
        <w:t xml:space="preserve"> Wynne pourrait me convenir</w:t>
      </w:r>
      <w:r>
        <w:t xml:space="preserve"> ! </w:t>
      </w:r>
      <w:r w:rsidR="00000000" w:rsidRPr="00033231">
        <w:t>Il ne peut écrire une lettre sans faute d</w:t>
      </w:r>
      <w:r>
        <w:t>’</w:t>
      </w:r>
      <w:r w:rsidR="00000000" w:rsidRPr="00033231">
        <w:t>orthographe</w:t>
      </w:r>
      <w:r>
        <w:t xml:space="preserve">, </w:t>
      </w:r>
      <w:r w:rsidR="00000000" w:rsidRPr="00033231">
        <w:t>il ne fit qu</w:t>
      </w:r>
      <w:r>
        <w:t>’</w:t>
      </w:r>
      <w:r w:rsidR="00000000" w:rsidRPr="00033231">
        <w:t>un journal de Sport</w:t>
      </w:r>
      <w:r>
        <w:t xml:space="preserve">. </w:t>
      </w:r>
      <w:r w:rsidR="00000000" w:rsidRPr="00033231">
        <w:t>Il était le nigaud de l</w:t>
      </w:r>
      <w:r>
        <w:t>’</w:t>
      </w:r>
      <w:r w:rsidR="00000000" w:rsidRPr="00033231">
        <w:t xml:space="preserve">école de </w:t>
      </w:r>
      <w:proofErr w:type="spellStart"/>
      <w:r w:rsidR="00000000" w:rsidRPr="00033231">
        <w:t>Stilbro</w:t>
      </w:r>
      <w:proofErr w:type="spellEnd"/>
      <w:r>
        <w:t>’ !…</w:t>
      </w:r>
    </w:p>
    <w:p w14:paraId="274C4C35" w14:textId="6D04AE00" w:rsidR="004F69D6" w:rsidRDefault="004F69D6" w:rsidP="0021796F">
      <w:r>
        <w:t>— </w:t>
      </w:r>
      <w:r w:rsidR="00000000" w:rsidRPr="00033231">
        <w:t>Quel langage pour une lady</w:t>
      </w:r>
      <w:r>
        <w:t xml:space="preserve"> ! </w:t>
      </w:r>
      <w:r w:rsidR="00000000" w:rsidRPr="00033231">
        <w:t>Grand Dieu</w:t>
      </w:r>
      <w:r>
        <w:t xml:space="preserve"> ! </w:t>
      </w:r>
      <w:r w:rsidR="00000000" w:rsidRPr="00033231">
        <w:t>où en viendra-t-elle</w:t>
      </w:r>
      <w:r>
        <w:t xml:space="preserve"> ? </w:t>
      </w:r>
      <w:r w:rsidR="00000000" w:rsidRPr="00033231">
        <w:t>s</w:t>
      </w:r>
      <w:r>
        <w:t>’</w:t>
      </w:r>
      <w:r w:rsidR="00000000" w:rsidRPr="00033231">
        <w:t xml:space="preserve">écria </w:t>
      </w:r>
      <w:r>
        <w:t>M. </w:t>
      </w:r>
      <w:proofErr w:type="spellStart"/>
      <w:r w:rsidR="00000000" w:rsidRPr="00033231">
        <w:t>Sympson</w:t>
      </w:r>
      <w:proofErr w:type="spellEnd"/>
      <w:r w:rsidR="00000000" w:rsidRPr="00033231">
        <w:t xml:space="preserve"> en levant les yeux et les mains au ciel</w:t>
      </w:r>
      <w:r>
        <w:t>.</w:t>
      </w:r>
    </w:p>
    <w:p w14:paraId="6A341BDB" w14:textId="77777777" w:rsidR="004F69D6" w:rsidRDefault="004F69D6" w:rsidP="0021796F">
      <w:r>
        <w:t>— </w:t>
      </w:r>
      <w:r w:rsidR="00000000" w:rsidRPr="00033231">
        <w:t>Jamais je ne marcherai à l</w:t>
      </w:r>
      <w:r>
        <w:t>’</w:t>
      </w:r>
      <w:r w:rsidR="00000000" w:rsidRPr="00033231">
        <w:t>autel de l</w:t>
      </w:r>
      <w:r>
        <w:t>’</w:t>
      </w:r>
      <w:r w:rsidR="00000000" w:rsidRPr="00033231">
        <w:t>hymen avec Samuel Wynne</w:t>
      </w:r>
      <w:r>
        <w:t>.</w:t>
      </w:r>
    </w:p>
    <w:p w14:paraId="43FE54EE" w14:textId="77777777" w:rsidR="004F69D6" w:rsidRDefault="004F69D6" w:rsidP="0021796F">
      <w:r>
        <w:t>— </w:t>
      </w:r>
      <w:r w:rsidR="00000000" w:rsidRPr="00033231">
        <w:t>Où en veut-elle venir</w:t>
      </w:r>
      <w:r>
        <w:t xml:space="preserve"> ? </w:t>
      </w:r>
      <w:r w:rsidR="00000000" w:rsidRPr="00033231">
        <w:t>Pourquoi nos lois ne sont-elles pas plus sévères</w:t>
      </w:r>
      <w:r>
        <w:t xml:space="preserve">, </w:t>
      </w:r>
      <w:r w:rsidR="00000000" w:rsidRPr="00033231">
        <w:t>et ne me donnent-elles pas le droit de la forcer d</w:t>
      </w:r>
      <w:r>
        <w:t>’</w:t>
      </w:r>
      <w:r w:rsidR="00000000" w:rsidRPr="00033231">
        <w:t>entendre raison</w:t>
      </w:r>
      <w:r>
        <w:t> ?</w:t>
      </w:r>
    </w:p>
    <w:p w14:paraId="0657252E" w14:textId="38586406" w:rsidR="00000000" w:rsidRPr="00033231" w:rsidRDefault="004F69D6" w:rsidP="0021796F">
      <w:r>
        <w:lastRenderedPageBreak/>
        <w:t>— </w:t>
      </w:r>
      <w:r w:rsidR="00000000" w:rsidRPr="00033231">
        <w:t>Consolez-vous</w:t>
      </w:r>
      <w:r>
        <w:t xml:space="preserve">, </w:t>
      </w:r>
      <w:r w:rsidR="00000000" w:rsidRPr="00033231">
        <w:t>mon oncle</w:t>
      </w:r>
      <w:r>
        <w:t xml:space="preserve">. </w:t>
      </w:r>
      <w:r w:rsidR="00000000" w:rsidRPr="00033231">
        <w:t>L</w:t>
      </w:r>
      <w:r>
        <w:t>’</w:t>
      </w:r>
      <w:r w:rsidR="00000000" w:rsidRPr="00033231">
        <w:t xml:space="preserve">Angleterre </w:t>
      </w:r>
      <w:proofErr w:type="spellStart"/>
      <w:r w:rsidR="00000000" w:rsidRPr="00033231">
        <w:t>fût-elle</w:t>
      </w:r>
      <w:proofErr w:type="spellEnd"/>
      <w:r w:rsidR="00000000" w:rsidRPr="00033231">
        <w:t xml:space="preserve"> une terre d</w:t>
      </w:r>
      <w:r>
        <w:t>’</w:t>
      </w:r>
      <w:r w:rsidR="00000000" w:rsidRPr="00033231">
        <w:t>esclavage et vous le czar</w:t>
      </w:r>
      <w:r>
        <w:t xml:space="preserve">, </w:t>
      </w:r>
      <w:r w:rsidR="00000000" w:rsidRPr="00033231">
        <w:t>que vous ne pourriez me contraindre à cet acte</w:t>
      </w:r>
      <w:r>
        <w:t xml:space="preserve">. </w:t>
      </w:r>
      <w:r w:rsidR="00000000" w:rsidRPr="00033231">
        <w:t>J</w:t>
      </w:r>
      <w:r>
        <w:t>’</w:t>
      </w:r>
      <w:r w:rsidR="00000000" w:rsidRPr="00033231">
        <w:t xml:space="preserve">écrirai à </w:t>
      </w:r>
      <w:r>
        <w:t>M. </w:t>
      </w:r>
      <w:r w:rsidR="00000000" w:rsidRPr="00033231">
        <w:t>Wynne</w:t>
      </w:r>
      <w:r>
        <w:t xml:space="preserve">. </w:t>
      </w:r>
      <w:r w:rsidR="00000000" w:rsidRPr="00033231">
        <w:t>Ne vous tourmentez pas dava</w:t>
      </w:r>
      <w:r w:rsidR="00000000" w:rsidRPr="00033231">
        <w:t>n</w:t>
      </w:r>
      <w:r w:rsidR="00000000" w:rsidRPr="00033231">
        <w:t>tage à ce sujet</w:t>
      </w:r>
      <w:r>
        <w:t>. »</w:t>
      </w:r>
    </w:p>
    <w:p w14:paraId="583A1852" w14:textId="77777777" w:rsidR="00000000" w:rsidRPr="00033231" w:rsidRDefault="00000000" w:rsidP="004F69D6">
      <w:pPr>
        <w:pStyle w:val="Centr"/>
      </w:pPr>
      <w:r>
        <w:t>*</w:t>
      </w:r>
    </w:p>
    <w:p w14:paraId="0351B4A6" w14:textId="122913A0" w:rsidR="004F69D6" w:rsidRDefault="00000000" w:rsidP="0021796F">
      <w:r w:rsidRPr="00033231">
        <w:t>Le proverbe dit que la fortune est changeante</w:t>
      </w:r>
      <w:r w:rsidR="004F69D6">
        <w:t xml:space="preserve">, </w:t>
      </w:r>
      <w:r w:rsidRPr="00033231">
        <w:t>et cependant on la voit souvent heurter avec ses chances heureuses plusieurs fois de suite à la même porte</w:t>
      </w:r>
      <w:r w:rsidR="004F69D6">
        <w:t xml:space="preserve">. </w:t>
      </w:r>
      <w:r w:rsidRPr="00033231">
        <w:t xml:space="preserve">Il paraît que miss </w:t>
      </w:r>
      <w:proofErr w:type="spellStart"/>
      <w:r w:rsidRPr="00033231">
        <w:t>Keeldar</w:t>
      </w:r>
      <w:proofErr w:type="spellEnd"/>
      <w:r w:rsidR="004F69D6">
        <w:t xml:space="preserve">, </w:t>
      </w:r>
      <w:r w:rsidRPr="00033231">
        <w:t>ou sa fortune</w:t>
      </w:r>
      <w:r w:rsidR="004F69D6">
        <w:t xml:space="preserve">, </w:t>
      </w:r>
      <w:r w:rsidRPr="00033231">
        <w:t>avaient en ce temps-là fait sensation dans le district</w:t>
      </w:r>
      <w:r w:rsidR="004F69D6">
        <w:t xml:space="preserve">, </w:t>
      </w:r>
      <w:r w:rsidRPr="00033231">
        <w:t>et produit une impression en des endroits où elle ne s</w:t>
      </w:r>
      <w:r w:rsidR="004F69D6">
        <w:t>’</w:t>
      </w:r>
      <w:r w:rsidRPr="00033231">
        <w:t>y attendait pas</w:t>
      </w:r>
      <w:r w:rsidR="004F69D6">
        <w:t xml:space="preserve">. </w:t>
      </w:r>
      <w:r w:rsidRPr="00033231">
        <w:t xml:space="preserve">Rien moins que trois offres suivirent celle de </w:t>
      </w:r>
      <w:r w:rsidR="004F69D6">
        <w:t>M. </w:t>
      </w:r>
      <w:r w:rsidRPr="00033231">
        <w:t>Wynne</w:t>
      </w:r>
      <w:r w:rsidR="004F69D6">
        <w:t xml:space="preserve">, </w:t>
      </w:r>
      <w:r w:rsidRPr="00033231">
        <w:t>toutes plus ou moins acceptables</w:t>
      </w:r>
      <w:r w:rsidR="004F69D6">
        <w:t xml:space="preserve">. </w:t>
      </w:r>
      <w:r w:rsidRPr="00033231">
        <w:t>Toutes furent successivement appuyées par son oncle</w:t>
      </w:r>
      <w:r w:rsidR="004F69D6">
        <w:t xml:space="preserve">, </w:t>
      </w:r>
      <w:r w:rsidRPr="00033231">
        <w:t>et successivement refusées par elle</w:t>
      </w:r>
      <w:r w:rsidR="004F69D6">
        <w:t xml:space="preserve">. </w:t>
      </w:r>
      <w:r w:rsidRPr="00033231">
        <w:t>C</w:t>
      </w:r>
      <w:r w:rsidRPr="00033231">
        <w:t>e</w:t>
      </w:r>
      <w:r w:rsidRPr="00033231">
        <w:t>pendant</w:t>
      </w:r>
      <w:r w:rsidR="004F69D6">
        <w:t xml:space="preserve">, </w:t>
      </w:r>
      <w:r w:rsidRPr="00033231">
        <w:t>parmi les poursuivants</w:t>
      </w:r>
      <w:r w:rsidR="004F69D6">
        <w:t xml:space="preserve">, </w:t>
      </w:r>
      <w:r w:rsidRPr="00033231">
        <w:t>il se trouvait plus d</w:t>
      </w:r>
      <w:r w:rsidR="004F69D6">
        <w:t>’</w:t>
      </w:r>
      <w:r w:rsidRPr="00033231">
        <w:t>un ge</w:t>
      </w:r>
      <w:r w:rsidRPr="00033231">
        <w:t>n</w:t>
      </w:r>
      <w:r w:rsidRPr="00033231">
        <w:t>tleman d</w:t>
      </w:r>
      <w:r w:rsidR="004F69D6">
        <w:t>’</w:t>
      </w:r>
      <w:r w:rsidRPr="00033231">
        <w:t>un caractère sans reproche et d</w:t>
      </w:r>
      <w:r w:rsidR="004F69D6">
        <w:t>’</w:t>
      </w:r>
      <w:r w:rsidRPr="00033231">
        <w:t>une ample fortune</w:t>
      </w:r>
      <w:r w:rsidR="004F69D6">
        <w:t xml:space="preserve">. </w:t>
      </w:r>
      <w:r w:rsidRPr="00033231">
        <w:t>Beaucoup</w:t>
      </w:r>
      <w:r w:rsidR="004F69D6">
        <w:t xml:space="preserve">, </w:t>
      </w:r>
      <w:r w:rsidRPr="00033231">
        <w:t>comme son oncle</w:t>
      </w:r>
      <w:r w:rsidR="004F69D6">
        <w:t xml:space="preserve">, </w:t>
      </w:r>
      <w:r w:rsidRPr="00033231">
        <w:t>se demandèrent qui elle entendait attraper</w:t>
      </w:r>
      <w:r w:rsidR="004F69D6">
        <w:t xml:space="preserve">, </w:t>
      </w:r>
      <w:r w:rsidRPr="00033231">
        <w:t>pour se montrer si insolemment dédaigneuse</w:t>
      </w:r>
      <w:r w:rsidR="004F69D6">
        <w:t>.</w:t>
      </w:r>
    </w:p>
    <w:p w14:paraId="41F5E4A1" w14:textId="77777777" w:rsidR="004F69D6" w:rsidRDefault="00000000" w:rsidP="0021796F">
      <w:r w:rsidRPr="00033231">
        <w:t>À la fin</w:t>
      </w:r>
      <w:r w:rsidR="004F69D6">
        <w:t xml:space="preserve">, </w:t>
      </w:r>
      <w:r w:rsidRPr="00033231">
        <w:t>les badauds crurent avoir trouvé la clef de sa conduite</w:t>
      </w:r>
      <w:r w:rsidR="004F69D6">
        <w:t xml:space="preserve">. </w:t>
      </w:r>
      <w:r w:rsidRPr="00033231">
        <w:t>Son oncle lui-même s</w:t>
      </w:r>
      <w:r w:rsidR="004F69D6">
        <w:t>’</w:t>
      </w:r>
      <w:r w:rsidRPr="00033231">
        <w:t>en crut assuré</w:t>
      </w:r>
      <w:r w:rsidR="004F69D6">
        <w:t xml:space="preserve">, </w:t>
      </w:r>
      <w:r w:rsidRPr="00033231">
        <w:t>et</w:t>
      </w:r>
      <w:r w:rsidR="004F69D6">
        <w:t xml:space="preserve">, </w:t>
      </w:r>
      <w:r w:rsidRPr="00033231">
        <w:t>qui plus est</w:t>
      </w:r>
      <w:r w:rsidR="004F69D6">
        <w:t xml:space="preserve">, </w:t>
      </w:r>
      <w:r w:rsidRPr="00033231">
        <w:t>la découverte lui montra sa nièce sous un point de vue tout no</w:t>
      </w:r>
      <w:r w:rsidRPr="00033231">
        <w:t>u</w:t>
      </w:r>
      <w:r w:rsidRPr="00033231">
        <w:t>veau</w:t>
      </w:r>
      <w:r w:rsidR="004F69D6">
        <w:t xml:space="preserve">, </w:t>
      </w:r>
      <w:r w:rsidRPr="00033231">
        <w:t>et il changea en conséquence toute sa conduite vis-à-vis d</w:t>
      </w:r>
      <w:r w:rsidR="004F69D6">
        <w:t>’</w:t>
      </w:r>
      <w:r w:rsidRPr="00033231">
        <w:t>elle</w:t>
      </w:r>
      <w:r w:rsidR="004F69D6">
        <w:t>.</w:t>
      </w:r>
    </w:p>
    <w:p w14:paraId="61A6D99A" w14:textId="2B858874" w:rsidR="004F69D6" w:rsidRDefault="00000000" w:rsidP="0021796F">
      <w:proofErr w:type="spellStart"/>
      <w:r w:rsidRPr="00033231">
        <w:t>Fieldhead</w:t>
      </w:r>
      <w:proofErr w:type="spellEnd"/>
      <w:r w:rsidR="004F69D6">
        <w:t xml:space="preserve">, </w:t>
      </w:r>
      <w:r w:rsidRPr="00033231">
        <w:t>depuis peu</w:t>
      </w:r>
      <w:r w:rsidR="004F69D6">
        <w:t xml:space="preserve">, </w:t>
      </w:r>
      <w:r w:rsidRPr="00033231">
        <w:t>était devenu trop chaud pour les contenir tous deux</w:t>
      </w:r>
      <w:r w:rsidR="004F69D6">
        <w:t xml:space="preserve"> : </w:t>
      </w:r>
      <w:r w:rsidRPr="00033231">
        <w:t>la douce tante ne pouvait plus les réconc</w:t>
      </w:r>
      <w:r w:rsidRPr="00033231">
        <w:t>i</w:t>
      </w:r>
      <w:r w:rsidRPr="00033231">
        <w:t>lier</w:t>
      </w:r>
      <w:r w:rsidR="004F69D6">
        <w:t xml:space="preserve"> ; </w:t>
      </w:r>
      <w:r w:rsidRPr="00033231">
        <w:t>les filles frissonnaient à la vue de leurs querelles</w:t>
      </w:r>
      <w:r w:rsidR="004F69D6">
        <w:t xml:space="preserve"> : </w:t>
      </w:r>
      <w:r w:rsidRPr="00033231">
        <w:t>Gertrude et Isabelle murmuraient des heures ensemble dans leur cha</w:t>
      </w:r>
      <w:r w:rsidRPr="00033231">
        <w:t>m</w:t>
      </w:r>
      <w:r w:rsidRPr="00033231">
        <w:t>bre à coucher</w:t>
      </w:r>
      <w:r w:rsidR="004F69D6">
        <w:t xml:space="preserve">, </w:t>
      </w:r>
      <w:r w:rsidRPr="00033231">
        <w:t>et étaient glacées de crainte de se rencontrer se</w:t>
      </w:r>
      <w:r w:rsidRPr="00033231">
        <w:t>u</w:t>
      </w:r>
      <w:r w:rsidRPr="00033231">
        <w:t>les avec leur audacieuse cousine</w:t>
      </w:r>
      <w:r w:rsidR="004F69D6">
        <w:t xml:space="preserve">. </w:t>
      </w:r>
      <w:r w:rsidRPr="00033231">
        <w:t>Mais</w:t>
      </w:r>
      <w:r w:rsidR="004F69D6">
        <w:t xml:space="preserve">, </w:t>
      </w:r>
      <w:r w:rsidRPr="00033231">
        <w:t>ainsi que je l</w:t>
      </w:r>
      <w:r w:rsidR="004F69D6">
        <w:t>’</w:t>
      </w:r>
      <w:r w:rsidRPr="00033231">
        <w:t>ai dit</w:t>
      </w:r>
      <w:r w:rsidR="004F69D6">
        <w:t xml:space="preserve">, </w:t>
      </w:r>
      <w:r w:rsidRPr="00033231">
        <w:t>un changement survint</w:t>
      </w:r>
      <w:r w:rsidR="004F69D6">
        <w:t> : M. </w:t>
      </w:r>
      <w:proofErr w:type="spellStart"/>
      <w:r w:rsidRPr="00033231">
        <w:t>Sympson</w:t>
      </w:r>
      <w:proofErr w:type="spellEnd"/>
      <w:r w:rsidRPr="00033231">
        <w:t xml:space="preserve"> s</w:t>
      </w:r>
      <w:r w:rsidR="004F69D6">
        <w:t>’</w:t>
      </w:r>
      <w:r w:rsidRPr="00033231">
        <w:t>apaisa</w:t>
      </w:r>
      <w:r w:rsidR="004F69D6">
        <w:t xml:space="preserve">, </w:t>
      </w:r>
      <w:r w:rsidRPr="00033231">
        <w:t>et sa famille fut tranquillisée</w:t>
      </w:r>
      <w:r w:rsidR="004F69D6">
        <w:t>.</w:t>
      </w:r>
    </w:p>
    <w:p w14:paraId="11FC7842" w14:textId="77777777" w:rsidR="004F69D6" w:rsidRDefault="00000000" w:rsidP="0021796F">
      <w:r w:rsidRPr="00033231">
        <w:lastRenderedPageBreak/>
        <w:t xml:space="preserve">Il a été question déjà du village de </w:t>
      </w:r>
      <w:proofErr w:type="spellStart"/>
      <w:r w:rsidRPr="00033231">
        <w:t>Nunnely</w:t>
      </w:r>
      <w:proofErr w:type="spellEnd"/>
      <w:r w:rsidR="004F69D6">
        <w:t xml:space="preserve">, </w:t>
      </w:r>
      <w:r w:rsidRPr="00033231">
        <w:t>de sa vieille église</w:t>
      </w:r>
      <w:r w:rsidR="004F69D6">
        <w:t xml:space="preserve">, </w:t>
      </w:r>
      <w:r w:rsidRPr="00033231">
        <w:t>de sa forêt</w:t>
      </w:r>
      <w:r w:rsidR="004F69D6">
        <w:t xml:space="preserve">, </w:t>
      </w:r>
      <w:r w:rsidRPr="00033231">
        <w:t>des ruines de son monastère</w:t>
      </w:r>
      <w:r w:rsidR="004F69D6">
        <w:t xml:space="preserve">. </w:t>
      </w:r>
      <w:r w:rsidRPr="00033231">
        <w:t>Le village po</w:t>
      </w:r>
      <w:r w:rsidRPr="00033231">
        <w:t>s</w:t>
      </w:r>
      <w:r w:rsidRPr="00033231">
        <w:t>sédait aussi son manoir</w:t>
      </w:r>
      <w:r w:rsidR="004F69D6">
        <w:t xml:space="preserve">, </w:t>
      </w:r>
      <w:r w:rsidRPr="00033231">
        <w:t>appelé le prieuré</w:t>
      </w:r>
      <w:r w:rsidR="004F69D6">
        <w:t xml:space="preserve">, </w:t>
      </w:r>
      <w:r w:rsidRPr="00033231">
        <w:t>résidence plus vieille</w:t>
      </w:r>
      <w:r w:rsidR="004F69D6">
        <w:t xml:space="preserve">, </w:t>
      </w:r>
      <w:r w:rsidRPr="00033231">
        <w:t>plus grande</w:t>
      </w:r>
      <w:r w:rsidR="004F69D6">
        <w:t xml:space="preserve">, </w:t>
      </w:r>
      <w:r w:rsidRPr="00033231">
        <w:t>plus seigneuriale que n</w:t>
      </w:r>
      <w:r w:rsidR="004F69D6">
        <w:t>’</w:t>
      </w:r>
      <w:r w:rsidRPr="00033231">
        <w:t xml:space="preserve">en possédait </w:t>
      </w:r>
      <w:proofErr w:type="spellStart"/>
      <w:r w:rsidRPr="00033231">
        <w:t>Briarfield</w:t>
      </w:r>
      <w:proofErr w:type="spellEnd"/>
      <w:r w:rsidRPr="00033231">
        <w:t xml:space="preserve"> ou </w:t>
      </w:r>
      <w:proofErr w:type="spellStart"/>
      <w:r w:rsidRPr="00033231">
        <w:t>Whinbury</w:t>
      </w:r>
      <w:proofErr w:type="spellEnd"/>
      <w:r w:rsidR="004F69D6">
        <w:t xml:space="preserve"> ; </w:t>
      </w:r>
      <w:r w:rsidRPr="00033231">
        <w:t>et</w:t>
      </w:r>
      <w:r w:rsidR="004F69D6">
        <w:t xml:space="preserve">, </w:t>
      </w:r>
      <w:r w:rsidRPr="00033231">
        <w:t>de plus</w:t>
      </w:r>
      <w:r w:rsidR="004F69D6">
        <w:t xml:space="preserve">, </w:t>
      </w:r>
      <w:r w:rsidRPr="00033231">
        <w:t>il avait aussi son homme titré</w:t>
      </w:r>
      <w:r w:rsidR="004F69D6">
        <w:t xml:space="preserve">, </w:t>
      </w:r>
      <w:r w:rsidRPr="00033231">
        <w:t>son b</w:t>
      </w:r>
      <w:r w:rsidRPr="00033231">
        <w:t>a</w:t>
      </w:r>
      <w:r w:rsidRPr="00033231">
        <w:t>ronnet</w:t>
      </w:r>
      <w:r w:rsidR="004F69D6">
        <w:t xml:space="preserve">, </w:t>
      </w:r>
      <w:r w:rsidRPr="00033231">
        <w:t xml:space="preserve">ce dont ni </w:t>
      </w:r>
      <w:proofErr w:type="spellStart"/>
      <w:r w:rsidRPr="00033231">
        <w:t>Briarfield</w:t>
      </w:r>
      <w:proofErr w:type="spellEnd"/>
      <w:r w:rsidRPr="00033231">
        <w:t xml:space="preserve"> ni </w:t>
      </w:r>
      <w:proofErr w:type="spellStart"/>
      <w:r w:rsidRPr="00033231">
        <w:t>Whinbury</w:t>
      </w:r>
      <w:proofErr w:type="spellEnd"/>
      <w:r w:rsidRPr="00033231">
        <w:t xml:space="preserve"> ne pouvaient se va</w:t>
      </w:r>
      <w:r w:rsidRPr="00033231">
        <w:t>n</w:t>
      </w:r>
      <w:r w:rsidRPr="00033231">
        <w:t>ter</w:t>
      </w:r>
      <w:r w:rsidR="004F69D6">
        <w:t xml:space="preserve">. </w:t>
      </w:r>
      <w:r w:rsidRPr="00033231">
        <w:t>Cette possession était depuis bien des années purement nominale</w:t>
      </w:r>
      <w:r w:rsidR="004F69D6">
        <w:t xml:space="preserve">. </w:t>
      </w:r>
      <w:r w:rsidRPr="00033231">
        <w:t>Le baronnet actuel</w:t>
      </w:r>
      <w:r w:rsidR="004F69D6">
        <w:t xml:space="preserve">, </w:t>
      </w:r>
      <w:r w:rsidRPr="00033231">
        <w:t>jeune homme qui avait toujours résidé dans une province éloignée</w:t>
      </w:r>
      <w:r w:rsidR="004F69D6">
        <w:t xml:space="preserve">, </w:t>
      </w:r>
      <w:r w:rsidRPr="00033231">
        <w:t>était inconnu dans son d</w:t>
      </w:r>
      <w:r w:rsidRPr="00033231">
        <w:t>o</w:t>
      </w:r>
      <w:r w:rsidRPr="00033231">
        <w:t>maine du Yorkshire</w:t>
      </w:r>
      <w:r w:rsidR="004F69D6">
        <w:t>.</w:t>
      </w:r>
    </w:p>
    <w:p w14:paraId="5919409B" w14:textId="77777777" w:rsidR="004F69D6" w:rsidRDefault="00000000" w:rsidP="0021796F">
      <w:r w:rsidRPr="00033231">
        <w:t>Pendant le séjour qu</w:t>
      </w:r>
      <w:r w:rsidR="004F69D6">
        <w:t>’</w:t>
      </w:r>
      <w:r w:rsidRPr="00033231">
        <w:t xml:space="preserve">avait fait miss </w:t>
      </w:r>
      <w:proofErr w:type="spellStart"/>
      <w:r w:rsidRPr="00033231">
        <w:t>Keeldar</w:t>
      </w:r>
      <w:proofErr w:type="spellEnd"/>
      <w:r w:rsidRPr="00033231">
        <w:t xml:space="preserve"> aux eaux à la mode de </w:t>
      </w:r>
      <w:proofErr w:type="spellStart"/>
      <w:r w:rsidRPr="00033231">
        <w:t>Cliffbridge</w:t>
      </w:r>
      <w:proofErr w:type="spellEnd"/>
      <w:r w:rsidR="004F69D6">
        <w:t xml:space="preserve">, </w:t>
      </w:r>
      <w:r w:rsidRPr="00033231">
        <w:t>elle et ses amis avaient rencontré sir Ph</w:t>
      </w:r>
      <w:r w:rsidRPr="00033231">
        <w:t>i</w:t>
      </w:r>
      <w:r w:rsidRPr="00033231">
        <w:t xml:space="preserve">lippe </w:t>
      </w:r>
      <w:proofErr w:type="spellStart"/>
      <w:r w:rsidRPr="00033231">
        <w:t>Nunnely</w:t>
      </w:r>
      <w:proofErr w:type="spellEnd"/>
      <w:r w:rsidRPr="00033231">
        <w:t xml:space="preserve"> et lui avaient été présentés</w:t>
      </w:r>
      <w:r w:rsidR="004F69D6">
        <w:t xml:space="preserve">. </w:t>
      </w:r>
      <w:r w:rsidRPr="00033231">
        <w:t>Ils l</w:t>
      </w:r>
      <w:r w:rsidR="004F69D6">
        <w:t>’</w:t>
      </w:r>
      <w:r w:rsidRPr="00033231">
        <w:t>avaient rencontré plusieurs fois ensuite sur les plages</w:t>
      </w:r>
      <w:r w:rsidR="004F69D6">
        <w:t xml:space="preserve">, </w:t>
      </w:r>
      <w:r w:rsidRPr="00033231">
        <w:t>les rochers</w:t>
      </w:r>
      <w:r w:rsidR="004F69D6">
        <w:t xml:space="preserve">, </w:t>
      </w:r>
      <w:r w:rsidRPr="00033231">
        <w:t>dans les diff</w:t>
      </w:r>
      <w:r w:rsidRPr="00033231">
        <w:t>é</w:t>
      </w:r>
      <w:r w:rsidRPr="00033231">
        <w:t>rents lieux d</w:t>
      </w:r>
      <w:r w:rsidR="004F69D6">
        <w:t>’</w:t>
      </w:r>
      <w:r w:rsidRPr="00033231">
        <w:t>excursions</w:t>
      </w:r>
      <w:r w:rsidR="004F69D6">
        <w:t xml:space="preserve">, </w:t>
      </w:r>
      <w:r w:rsidRPr="00033231">
        <w:t>quelquefois aux bals publics de l</w:t>
      </w:r>
      <w:r w:rsidR="004F69D6">
        <w:t>’</w:t>
      </w:r>
      <w:r w:rsidRPr="00033231">
        <w:t>endroit</w:t>
      </w:r>
      <w:r w:rsidR="004F69D6">
        <w:t xml:space="preserve">. </w:t>
      </w:r>
      <w:r w:rsidRPr="00033231">
        <w:t>Il paraissait aimer la solitude</w:t>
      </w:r>
      <w:r w:rsidR="004F69D6">
        <w:t xml:space="preserve"> ; </w:t>
      </w:r>
      <w:r w:rsidRPr="00033231">
        <w:t>ses manières étaient sans prétention</w:t>
      </w:r>
      <w:r w:rsidR="004F69D6">
        <w:t xml:space="preserve">, </w:t>
      </w:r>
      <w:r w:rsidRPr="00033231">
        <w:t>trop simples pour être appelées affables</w:t>
      </w:r>
      <w:r w:rsidR="004F69D6">
        <w:t xml:space="preserve">. </w:t>
      </w:r>
      <w:r w:rsidRPr="00033231">
        <w:t>Il était plutôt timide que fier</w:t>
      </w:r>
      <w:r w:rsidR="004F69D6">
        <w:t xml:space="preserve"> : </w:t>
      </w:r>
      <w:r w:rsidRPr="00033231">
        <w:t>loin de paraître condescendre à leur s</w:t>
      </w:r>
      <w:r w:rsidRPr="00033231">
        <w:t>o</w:t>
      </w:r>
      <w:r w:rsidRPr="00033231">
        <w:t>ciété</w:t>
      </w:r>
      <w:r w:rsidR="004F69D6">
        <w:t xml:space="preserve">, </w:t>
      </w:r>
      <w:r w:rsidRPr="00033231">
        <w:t>il s</w:t>
      </w:r>
      <w:r w:rsidR="004F69D6">
        <w:t>’</w:t>
      </w:r>
      <w:r w:rsidRPr="00033231">
        <w:t>en montrait heureux</w:t>
      </w:r>
      <w:r w:rsidR="004F69D6">
        <w:t>.</w:t>
      </w:r>
    </w:p>
    <w:p w14:paraId="2A41D29A" w14:textId="77777777" w:rsidR="004F69D6" w:rsidRDefault="00000000" w:rsidP="0021796F">
      <w:r w:rsidRPr="00033231">
        <w:t>Avec un homme sans affectation</w:t>
      </w:r>
      <w:r w:rsidR="004F69D6">
        <w:t xml:space="preserve">, </w:t>
      </w:r>
      <w:r w:rsidRPr="00033231">
        <w:t>Shirley pouvait aisément et promptement lier connaissance</w:t>
      </w:r>
      <w:r w:rsidR="004F69D6">
        <w:t xml:space="preserve">. </w:t>
      </w:r>
      <w:r w:rsidRPr="00033231">
        <w:t>Elle causait et se promenait avec sir Philippe</w:t>
      </w:r>
      <w:r w:rsidR="004F69D6">
        <w:t xml:space="preserve"> : </w:t>
      </w:r>
      <w:r w:rsidRPr="00033231">
        <w:t>elle</w:t>
      </w:r>
      <w:r w:rsidR="004F69D6">
        <w:t xml:space="preserve">, </w:t>
      </w:r>
      <w:r w:rsidRPr="00033231">
        <w:t>sa tante et ses cousines</w:t>
      </w:r>
      <w:r w:rsidR="004F69D6">
        <w:t xml:space="preserve">, </w:t>
      </w:r>
      <w:r w:rsidRPr="00033231">
        <w:t>acceptaient quelquefois une place dans son yacht</w:t>
      </w:r>
      <w:r w:rsidR="004F69D6">
        <w:t xml:space="preserve">. </w:t>
      </w:r>
      <w:r w:rsidRPr="00033231">
        <w:t>Elle aimait sa société pa</w:t>
      </w:r>
      <w:r w:rsidRPr="00033231">
        <w:t>r</w:t>
      </w:r>
      <w:r w:rsidRPr="00033231">
        <w:t>ce qu</w:t>
      </w:r>
      <w:r w:rsidR="004F69D6">
        <w:t>’</w:t>
      </w:r>
      <w:r w:rsidRPr="00033231">
        <w:t>elle le trouvait aimable et modeste</w:t>
      </w:r>
      <w:r w:rsidR="004F69D6">
        <w:t xml:space="preserve">, </w:t>
      </w:r>
      <w:r w:rsidRPr="00033231">
        <w:t>et lui était charmé de remarquer qu</w:t>
      </w:r>
      <w:r w:rsidR="004F69D6">
        <w:t>’</w:t>
      </w:r>
      <w:r w:rsidRPr="00033231">
        <w:t>elle avait le pouvoir de le distraire</w:t>
      </w:r>
      <w:r w:rsidR="004F69D6">
        <w:t>.</w:t>
      </w:r>
    </w:p>
    <w:p w14:paraId="3BAB9EE8" w14:textId="77777777" w:rsidR="004F69D6" w:rsidRDefault="00000000" w:rsidP="0021796F">
      <w:r w:rsidRPr="00033231">
        <w:t>Il y avait bien quelques petits déboires</w:t>
      </w:r>
      <w:r w:rsidR="004F69D6">
        <w:t xml:space="preserve"> : </w:t>
      </w:r>
      <w:r w:rsidRPr="00033231">
        <w:t>où serait l</w:t>
      </w:r>
      <w:r w:rsidR="004F69D6">
        <w:t>’</w:t>
      </w:r>
      <w:r w:rsidRPr="00033231">
        <w:t>amitié sans cela</w:t>
      </w:r>
      <w:r w:rsidR="004F69D6">
        <w:t xml:space="preserve"> ? </w:t>
      </w:r>
      <w:r w:rsidRPr="00033231">
        <w:t>Sir Philippe avait des goûts littéraires</w:t>
      </w:r>
      <w:r w:rsidR="004F69D6">
        <w:t xml:space="preserve"> : </w:t>
      </w:r>
      <w:r w:rsidRPr="00033231">
        <w:t>il écrivait des poésies</w:t>
      </w:r>
      <w:r w:rsidR="004F69D6">
        <w:t xml:space="preserve">, </w:t>
      </w:r>
      <w:r w:rsidRPr="00033231">
        <w:t>des sonnets</w:t>
      </w:r>
      <w:r w:rsidR="004F69D6">
        <w:t xml:space="preserve">, </w:t>
      </w:r>
      <w:r w:rsidRPr="00033231">
        <w:t>des stances</w:t>
      </w:r>
      <w:r w:rsidR="004F69D6">
        <w:t xml:space="preserve">, </w:t>
      </w:r>
      <w:r w:rsidRPr="00033231">
        <w:t>des ballades</w:t>
      </w:r>
      <w:r w:rsidR="004F69D6">
        <w:t xml:space="preserve">. </w:t>
      </w:r>
      <w:r w:rsidRPr="00033231">
        <w:t xml:space="preserve">Peut-être miss </w:t>
      </w:r>
      <w:proofErr w:type="spellStart"/>
      <w:r w:rsidRPr="00033231">
        <w:t>Keeldar</w:t>
      </w:r>
      <w:proofErr w:type="spellEnd"/>
      <w:r w:rsidRPr="00033231">
        <w:t xml:space="preserve"> le trouvait-elle un peu trop porté à lire et à réciter ses compositions</w:t>
      </w:r>
      <w:r w:rsidR="004F69D6">
        <w:t xml:space="preserve"> : </w:t>
      </w:r>
      <w:r w:rsidRPr="00033231">
        <w:t xml:space="preserve">peut-être aurait-elle désiré que la rime </w:t>
      </w:r>
      <w:r w:rsidRPr="00033231">
        <w:lastRenderedPageBreak/>
        <w:t>eût plus de richesse</w:t>
      </w:r>
      <w:r w:rsidR="004F69D6">
        <w:t xml:space="preserve">, </w:t>
      </w:r>
      <w:r w:rsidRPr="00033231">
        <w:t>la mesure plus d</w:t>
      </w:r>
      <w:r w:rsidR="004F69D6">
        <w:t>’</w:t>
      </w:r>
      <w:r w:rsidRPr="00033231">
        <w:t>harmonie</w:t>
      </w:r>
      <w:r w:rsidR="004F69D6">
        <w:t xml:space="preserve">, </w:t>
      </w:r>
      <w:r w:rsidRPr="00033231">
        <w:t>les images plus de fra</w:t>
      </w:r>
      <w:r w:rsidRPr="00033231">
        <w:t>î</w:t>
      </w:r>
      <w:r w:rsidRPr="00033231">
        <w:t>cheur</w:t>
      </w:r>
      <w:r w:rsidR="004F69D6">
        <w:t xml:space="preserve">, </w:t>
      </w:r>
      <w:r w:rsidRPr="00033231">
        <w:t>l</w:t>
      </w:r>
      <w:r w:rsidR="004F69D6">
        <w:t>’</w:t>
      </w:r>
      <w:r w:rsidRPr="00033231">
        <w:t>inspiration plus de feu</w:t>
      </w:r>
      <w:r w:rsidR="004F69D6">
        <w:t xml:space="preserve"> ; </w:t>
      </w:r>
      <w:r w:rsidRPr="00033231">
        <w:t>du moins elle se montrait rétive toutes les fois qu</w:t>
      </w:r>
      <w:r w:rsidR="004F69D6">
        <w:t>’</w:t>
      </w:r>
      <w:r w:rsidRPr="00033231">
        <w:t>il revenait sur le sujet de ses poèmes</w:t>
      </w:r>
      <w:r w:rsidR="004F69D6">
        <w:t xml:space="preserve">, </w:t>
      </w:r>
      <w:r w:rsidRPr="00033231">
        <w:t>et elle faisait tout son possible pour donner un autre cours à la conve</w:t>
      </w:r>
      <w:r w:rsidRPr="00033231">
        <w:t>r</w:t>
      </w:r>
      <w:r w:rsidRPr="00033231">
        <w:t>sation</w:t>
      </w:r>
      <w:r w:rsidR="004F69D6">
        <w:t>.</w:t>
      </w:r>
    </w:p>
    <w:p w14:paraId="797F4A3A" w14:textId="77777777" w:rsidR="004F69D6" w:rsidRDefault="00000000" w:rsidP="0021796F">
      <w:r w:rsidRPr="00033231">
        <w:t>Il lui arrivait souvent de lui faire faire une promenade sur le pont au clair de la lune</w:t>
      </w:r>
      <w:r w:rsidR="004F69D6">
        <w:t xml:space="preserve">, </w:t>
      </w:r>
      <w:r w:rsidRPr="00033231">
        <w:t>dans le seul but de lui réciter la plus longue de ses ballades</w:t>
      </w:r>
      <w:r w:rsidR="004F69D6">
        <w:t xml:space="preserve"> ; </w:t>
      </w:r>
      <w:r w:rsidRPr="00033231">
        <w:t>de la conduire en des endroits écartés</w:t>
      </w:r>
      <w:r w:rsidR="004F69D6">
        <w:t xml:space="preserve">, </w:t>
      </w:r>
      <w:r w:rsidRPr="00033231">
        <w:t>d</w:t>
      </w:r>
      <w:r w:rsidR="004F69D6">
        <w:t>’</w:t>
      </w:r>
      <w:r w:rsidRPr="00033231">
        <w:t>où le bruit affaibli de la vague se brisant sur la plage paraissait doux et harmonieux</w:t>
      </w:r>
      <w:r w:rsidR="004F69D6">
        <w:t xml:space="preserve"> ; </w:t>
      </w:r>
      <w:r w:rsidRPr="00033231">
        <w:t>et là</w:t>
      </w:r>
      <w:r w:rsidR="004F69D6">
        <w:t xml:space="preserve">, </w:t>
      </w:r>
      <w:r w:rsidRPr="00033231">
        <w:t>seul avec elle</w:t>
      </w:r>
      <w:r w:rsidR="004F69D6">
        <w:t xml:space="preserve">, </w:t>
      </w:r>
      <w:r w:rsidRPr="00033231">
        <w:t>ayant devant eux la mer</w:t>
      </w:r>
      <w:r w:rsidR="004F69D6">
        <w:t xml:space="preserve">, </w:t>
      </w:r>
      <w:r w:rsidRPr="00033231">
        <w:t>de chaque côté les ombrages odorants de magnifiques ja</w:t>
      </w:r>
      <w:r w:rsidRPr="00033231">
        <w:t>r</w:t>
      </w:r>
      <w:r w:rsidRPr="00033231">
        <w:t>dins</w:t>
      </w:r>
      <w:r w:rsidR="004F69D6">
        <w:t xml:space="preserve">, </w:t>
      </w:r>
      <w:r w:rsidRPr="00033231">
        <w:t>et derrière eux de hauts rochers leur servant d</w:t>
      </w:r>
      <w:r w:rsidR="004F69D6">
        <w:t>’</w:t>
      </w:r>
      <w:r w:rsidRPr="00033231">
        <w:t>abri</w:t>
      </w:r>
      <w:r w:rsidR="004F69D6">
        <w:t xml:space="preserve">, </w:t>
      </w:r>
      <w:r w:rsidRPr="00033231">
        <w:t>de t</w:t>
      </w:r>
      <w:r w:rsidRPr="00033231">
        <w:t>i</w:t>
      </w:r>
      <w:r w:rsidRPr="00033231">
        <w:t>rer ses nouveaux sonnets</w:t>
      </w:r>
      <w:r w:rsidR="004F69D6">
        <w:t xml:space="preserve">, </w:t>
      </w:r>
      <w:r w:rsidRPr="00033231">
        <w:t>qu</w:t>
      </w:r>
      <w:r w:rsidR="004F69D6">
        <w:t>’</w:t>
      </w:r>
      <w:r w:rsidRPr="00033231">
        <w:t>il lisait jusqu</w:t>
      </w:r>
      <w:r w:rsidR="004F69D6">
        <w:t>’</w:t>
      </w:r>
      <w:r w:rsidRPr="00033231">
        <w:t>au dernier avec une voix tremblante d</w:t>
      </w:r>
      <w:r w:rsidR="004F69D6">
        <w:t>’</w:t>
      </w:r>
      <w:r w:rsidRPr="00033231">
        <w:t>émotion</w:t>
      </w:r>
      <w:r w:rsidR="004F69D6">
        <w:t xml:space="preserve">. </w:t>
      </w:r>
      <w:r w:rsidRPr="00033231">
        <w:t>Il n</w:t>
      </w:r>
      <w:r w:rsidR="004F69D6">
        <w:t>’</w:t>
      </w:r>
      <w:r w:rsidRPr="00033231">
        <w:t>avait pas l</w:t>
      </w:r>
      <w:r w:rsidR="004F69D6">
        <w:t>’</w:t>
      </w:r>
      <w:r w:rsidRPr="00033231">
        <w:t>air de se douter que ces rimes n</w:t>
      </w:r>
      <w:r w:rsidR="004F69D6">
        <w:t>’</w:t>
      </w:r>
      <w:r w:rsidRPr="00033231">
        <w:t>étaient rien moins que de la poésie</w:t>
      </w:r>
      <w:r w:rsidR="004F69D6">
        <w:t xml:space="preserve">. </w:t>
      </w:r>
      <w:r w:rsidRPr="00033231">
        <w:t>Mais on voyait aux yeux baissés et à la figure ennuyée de Shirley qu</w:t>
      </w:r>
      <w:r w:rsidR="004F69D6">
        <w:t>’</w:t>
      </w:r>
      <w:r w:rsidRPr="00033231">
        <w:t>elle le s</w:t>
      </w:r>
      <w:r w:rsidRPr="00033231">
        <w:t>a</w:t>
      </w:r>
      <w:r w:rsidRPr="00033231">
        <w:t>vait</w:t>
      </w:r>
      <w:r w:rsidR="004F69D6">
        <w:t xml:space="preserve">, </w:t>
      </w:r>
      <w:r w:rsidRPr="00033231">
        <w:t>elle</w:t>
      </w:r>
      <w:r w:rsidR="004F69D6">
        <w:t xml:space="preserve">, </w:t>
      </w:r>
      <w:r w:rsidRPr="00033231">
        <w:t>et qu</w:t>
      </w:r>
      <w:r w:rsidR="004F69D6">
        <w:t>’</w:t>
      </w:r>
      <w:r w:rsidRPr="00033231">
        <w:t>elle était vivement mortifiée par le seul faible de ce bon et aimable gentleman</w:t>
      </w:r>
      <w:r w:rsidR="004F69D6">
        <w:t>.</w:t>
      </w:r>
    </w:p>
    <w:p w14:paraId="3EBAB736" w14:textId="77777777" w:rsidR="004F69D6" w:rsidRDefault="00000000" w:rsidP="0021796F">
      <w:r w:rsidRPr="00033231">
        <w:t>Souvent elle essayait</w:t>
      </w:r>
      <w:r w:rsidR="004F69D6">
        <w:t xml:space="preserve">, </w:t>
      </w:r>
      <w:r w:rsidRPr="00033231">
        <w:t>avec autant de douceur qu</w:t>
      </w:r>
      <w:r w:rsidR="004F69D6">
        <w:t>’</w:t>
      </w:r>
      <w:r w:rsidRPr="00033231">
        <w:t>elle le pouvait</w:t>
      </w:r>
      <w:r w:rsidR="004F69D6">
        <w:t xml:space="preserve">, </w:t>
      </w:r>
      <w:r w:rsidRPr="00033231">
        <w:t>de le guérir de ce culte fanatique des muses</w:t>
      </w:r>
      <w:r w:rsidR="004F69D6">
        <w:t xml:space="preserve"> : </w:t>
      </w:r>
      <w:r w:rsidRPr="00033231">
        <w:t>c</w:t>
      </w:r>
      <w:r w:rsidR="004F69D6">
        <w:t>’</w:t>
      </w:r>
      <w:r w:rsidRPr="00033231">
        <w:t>était sa monomanie</w:t>
      </w:r>
      <w:r w:rsidR="004F69D6">
        <w:t xml:space="preserve">. </w:t>
      </w:r>
      <w:r w:rsidRPr="00033231">
        <w:t>Mais sur tout autre objet il était suffisamment se</w:t>
      </w:r>
      <w:r w:rsidRPr="00033231">
        <w:t>n</w:t>
      </w:r>
      <w:r w:rsidRPr="00033231">
        <w:t>sé</w:t>
      </w:r>
      <w:r w:rsidR="004F69D6">
        <w:t xml:space="preserve">, </w:t>
      </w:r>
      <w:r w:rsidRPr="00033231">
        <w:t>et elle aimait à engager la conversation avec lui sur des sujets ordinaires</w:t>
      </w:r>
      <w:r w:rsidR="004F69D6">
        <w:t xml:space="preserve">. </w:t>
      </w:r>
      <w:r w:rsidRPr="00033231">
        <w:t xml:space="preserve">Il la questionnait quelquefois sur son domaine de </w:t>
      </w:r>
      <w:proofErr w:type="spellStart"/>
      <w:r w:rsidRPr="00033231">
        <w:t>Nunnely</w:t>
      </w:r>
      <w:proofErr w:type="spellEnd"/>
      <w:r w:rsidR="004F69D6">
        <w:t xml:space="preserve"> ; </w:t>
      </w:r>
      <w:r w:rsidRPr="00033231">
        <w:t>elle n</w:t>
      </w:r>
      <w:r w:rsidR="004F69D6">
        <w:t>’</w:t>
      </w:r>
      <w:r w:rsidRPr="00033231">
        <w:t>était que trop heureuse de répondre longu</w:t>
      </w:r>
      <w:r w:rsidRPr="00033231">
        <w:t>e</w:t>
      </w:r>
      <w:r w:rsidRPr="00033231">
        <w:t>ment à ses questions</w:t>
      </w:r>
      <w:r w:rsidR="004F69D6">
        <w:t xml:space="preserve"> : </w:t>
      </w:r>
      <w:r w:rsidRPr="00033231">
        <w:t>elle ne manquait jamais de décrire l</w:t>
      </w:r>
      <w:r w:rsidR="004F69D6">
        <w:t>’</w:t>
      </w:r>
      <w:r w:rsidRPr="00033231">
        <w:t>antique prieuré</w:t>
      </w:r>
      <w:r w:rsidR="004F69D6">
        <w:t xml:space="preserve">, </w:t>
      </w:r>
      <w:r w:rsidRPr="00033231">
        <w:t>le parc sauvage avec ses grands arbres</w:t>
      </w:r>
      <w:r w:rsidR="004F69D6">
        <w:t xml:space="preserve">, </w:t>
      </w:r>
      <w:r w:rsidRPr="00033231">
        <w:t>la viei</w:t>
      </w:r>
      <w:r w:rsidRPr="00033231">
        <w:t>l</w:t>
      </w:r>
      <w:r w:rsidRPr="00033231">
        <w:t>le église et le hameau enveloppés de verdure</w:t>
      </w:r>
      <w:r w:rsidR="004F69D6">
        <w:t xml:space="preserve">, </w:t>
      </w:r>
      <w:r w:rsidRPr="00033231">
        <w:t>et de lui conseiller de venir habiter le manoir de ses ancêtres</w:t>
      </w:r>
      <w:r w:rsidR="004F69D6">
        <w:t>.</w:t>
      </w:r>
    </w:p>
    <w:p w14:paraId="305FB43D" w14:textId="77777777" w:rsidR="004F69D6" w:rsidRDefault="00000000" w:rsidP="0021796F">
      <w:r w:rsidRPr="00033231">
        <w:t>Un peu à sa surprise</w:t>
      </w:r>
      <w:r w:rsidR="004F69D6">
        <w:t xml:space="preserve">, </w:t>
      </w:r>
      <w:r w:rsidRPr="00033231">
        <w:t>Philippe suivit son conseil à la lettre</w:t>
      </w:r>
      <w:r w:rsidR="004F69D6">
        <w:t xml:space="preserve">, </w:t>
      </w:r>
      <w:r w:rsidRPr="00033231">
        <w:t>et à l</w:t>
      </w:r>
      <w:r w:rsidR="004F69D6">
        <w:t>’</w:t>
      </w:r>
      <w:r w:rsidRPr="00033231">
        <w:t>époque où nous nous trouvons</w:t>
      </w:r>
      <w:r w:rsidR="004F69D6">
        <w:t xml:space="preserve">, </w:t>
      </w:r>
      <w:r w:rsidRPr="00033231">
        <w:t>vers la fin de septembre</w:t>
      </w:r>
      <w:r w:rsidR="004F69D6">
        <w:t xml:space="preserve">, </w:t>
      </w:r>
      <w:r w:rsidRPr="00033231">
        <w:t>il arriva au prieuré</w:t>
      </w:r>
      <w:r w:rsidR="004F69D6">
        <w:t>.</w:t>
      </w:r>
    </w:p>
    <w:p w14:paraId="213174EE" w14:textId="77777777" w:rsidR="004F69D6" w:rsidRDefault="00000000" w:rsidP="0021796F">
      <w:r w:rsidRPr="00033231">
        <w:lastRenderedPageBreak/>
        <w:t xml:space="preserve">Il fit bientôt une visite à </w:t>
      </w:r>
      <w:proofErr w:type="spellStart"/>
      <w:r w:rsidRPr="00033231">
        <w:t>Fieldhead</w:t>
      </w:r>
      <w:proofErr w:type="spellEnd"/>
      <w:r w:rsidR="004F69D6">
        <w:t xml:space="preserve">, </w:t>
      </w:r>
      <w:r w:rsidRPr="00033231">
        <w:t>et cette première visite ne fut pas la dernière</w:t>
      </w:r>
      <w:r w:rsidR="004F69D6">
        <w:t xml:space="preserve">. </w:t>
      </w:r>
      <w:r w:rsidRPr="00033231">
        <w:t>Il dit</w:t>
      </w:r>
      <w:r w:rsidR="004F69D6">
        <w:t xml:space="preserve">, </w:t>
      </w:r>
      <w:r w:rsidRPr="00033231">
        <w:t>lorsqu</w:t>
      </w:r>
      <w:r w:rsidR="004F69D6">
        <w:t>’</w:t>
      </w:r>
      <w:r w:rsidRPr="00033231">
        <w:t>il eut achevé le tour du vo</w:t>
      </w:r>
      <w:r w:rsidRPr="00033231">
        <w:t>i</w:t>
      </w:r>
      <w:r w:rsidRPr="00033231">
        <w:t>sinage</w:t>
      </w:r>
      <w:r w:rsidR="004F69D6">
        <w:t xml:space="preserve">, </w:t>
      </w:r>
      <w:r w:rsidRPr="00033231">
        <w:t>que sous aucun toit il n</w:t>
      </w:r>
      <w:r w:rsidR="004F69D6">
        <w:t>’</w:t>
      </w:r>
      <w:r w:rsidRPr="00033231">
        <w:t xml:space="preserve">avait trouvé un aussi agréable abri que sous les plafonds de chêne du vieux manoir de </w:t>
      </w:r>
      <w:proofErr w:type="spellStart"/>
      <w:r w:rsidRPr="00033231">
        <w:t>Bria</w:t>
      </w:r>
      <w:r w:rsidRPr="00033231">
        <w:t>r</w:t>
      </w:r>
      <w:r w:rsidRPr="00033231">
        <w:t>field</w:t>
      </w:r>
      <w:proofErr w:type="spellEnd"/>
      <w:r w:rsidR="004F69D6">
        <w:t xml:space="preserve">, </w:t>
      </w:r>
      <w:r w:rsidRPr="00033231">
        <w:t>habitation assez modeste et étroite comparée à la sienne</w:t>
      </w:r>
      <w:r w:rsidR="004F69D6">
        <w:t xml:space="preserve">, </w:t>
      </w:r>
      <w:r w:rsidRPr="00033231">
        <w:t>mais qu</w:t>
      </w:r>
      <w:r w:rsidR="004F69D6">
        <w:t>’</w:t>
      </w:r>
      <w:r w:rsidRPr="00033231">
        <w:t>il aimait cependant</w:t>
      </w:r>
      <w:r w:rsidR="004F69D6">
        <w:t>.</w:t>
      </w:r>
    </w:p>
    <w:p w14:paraId="498134EB" w14:textId="77777777" w:rsidR="004F69D6" w:rsidRDefault="00000000" w:rsidP="0021796F">
      <w:r w:rsidRPr="00033231">
        <w:t>Maintenant il ne lui suffisait plus de demeurer assis avec Shirley dans son parloir</w:t>
      </w:r>
      <w:r w:rsidR="004F69D6">
        <w:t xml:space="preserve">, </w:t>
      </w:r>
      <w:r w:rsidRPr="00033231">
        <w:t>où d</w:t>
      </w:r>
      <w:r w:rsidR="004F69D6">
        <w:t>’</w:t>
      </w:r>
      <w:r w:rsidRPr="00033231">
        <w:t>autres pouvaient aller et venir</w:t>
      </w:r>
      <w:r w:rsidR="004F69D6">
        <w:t xml:space="preserve">, </w:t>
      </w:r>
      <w:r w:rsidRPr="00033231">
        <w:t>et où il ne pouvait que rarement trouver l</w:t>
      </w:r>
      <w:r w:rsidR="004F69D6">
        <w:t>’</w:t>
      </w:r>
      <w:r w:rsidRPr="00033231">
        <w:t>occasion de lui montrer les dernières productions de sa muse féconde</w:t>
      </w:r>
      <w:r w:rsidR="004F69D6">
        <w:t xml:space="preserve">. </w:t>
      </w:r>
      <w:r w:rsidRPr="00033231">
        <w:t>Il avait besoin de la conduire à travers les riants pâturages et sur le bord des eaux tranquilles</w:t>
      </w:r>
      <w:r w:rsidR="004F69D6">
        <w:t xml:space="preserve"> ; </w:t>
      </w:r>
      <w:r w:rsidRPr="00033231">
        <w:t>mais elle évitait ces errants tête-à-tête</w:t>
      </w:r>
      <w:r w:rsidR="004F69D6">
        <w:t xml:space="preserve">, </w:t>
      </w:r>
      <w:r w:rsidRPr="00033231">
        <w:t>et il organ</w:t>
      </w:r>
      <w:r w:rsidRPr="00033231">
        <w:t>i</w:t>
      </w:r>
      <w:r w:rsidRPr="00033231">
        <w:t>sa à son intention des parties sur ses propres terres</w:t>
      </w:r>
      <w:r w:rsidR="004F69D6">
        <w:t xml:space="preserve">, </w:t>
      </w:r>
      <w:r w:rsidRPr="00033231">
        <w:t>dans sa magnifique forêt</w:t>
      </w:r>
      <w:r w:rsidR="004F69D6">
        <w:t xml:space="preserve">, </w:t>
      </w:r>
      <w:r w:rsidRPr="00033231">
        <w:t>et dans des endroits plus éloignés</w:t>
      </w:r>
      <w:r w:rsidR="004F69D6">
        <w:t xml:space="preserve">, </w:t>
      </w:r>
      <w:r w:rsidRPr="00033231">
        <w:t xml:space="preserve">au milieu des bois coupés par la </w:t>
      </w:r>
      <w:proofErr w:type="spellStart"/>
      <w:r w:rsidRPr="00033231">
        <w:t>Æharfe</w:t>
      </w:r>
      <w:proofErr w:type="spellEnd"/>
      <w:r w:rsidRPr="00033231">
        <w:t xml:space="preserve"> et des vallées arrosées par l</w:t>
      </w:r>
      <w:r w:rsidR="004F69D6">
        <w:t>’</w:t>
      </w:r>
      <w:r w:rsidRPr="00033231">
        <w:t>Aire</w:t>
      </w:r>
      <w:r w:rsidR="004F69D6">
        <w:t>.</w:t>
      </w:r>
    </w:p>
    <w:p w14:paraId="036B5B51" w14:textId="77777777" w:rsidR="004F69D6" w:rsidRDefault="00000000" w:rsidP="0021796F">
      <w:r w:rsidRPr="00033231">
        <w:t xml:space="preserve">De semblables assiduités couvrirent miss </w:t>
      </w:r>
      <w:proofErr w:type="spellStart"/>
      <w:r w:rsidRPr="00033231">
        <w:t>Keeldar</w:t>
      </w:r>
      <w:proofErr w:type="spellEnd"/>
      <w:r w:rsidRPr="00033231">
        <w:t xml:space="preserve"> de di</w:t>
      </w:r>
      <w:r w:rsidRPr="00033231">
        <w:t>s</w:t>
      </w:r>
      <w:r w:rsidRPr="00033231">
        <w:t>tinction</w:t>
      </w:r>
      <w:r w:rsidR="004F69D6">
        <w:t xml:space="preserve">. </w:t>
      </w:r>
      <w:r w:rsidRPr="00033231">
        <w:t>L</w:t>
      </w:r>
      <w:r w:rsidR="004F69D6">
        <w:t>’</w:t>
      </w:r>
      <w:r w:rsidRPr="00033231">
        <w:t>esprit prophétique de son oncle y voyait déjà un splendide avenir</w:t>
      </w:r>
      <w:r w:rsidR="004F69D6">
        <w:t xml:space="preserve">. </w:t>
      </w:r>
      <w:r w:rsidRPr="00033231">
        <w:t>Il pressentait déjà le temps peu éloigné où</w:t>
      </w:r>
      <w:r w:rsidR="004F69D6">
        <w:t xml:space="preserve">, </w:t>
      </w:r>
      <w:r w:rsidRPr="00033231">
        <w:t>d</w:t>
      </w:r>
      <w:r w:rsidR="004F69D6">
        <w:t>’</w:t>
      </w:r>
      <w:r w:rsidRPr="00033231">
        <w:t>un air nonchalant</w:t>
      </w:r>
      <w:r w:rsidR="004F69D6">
        <w:t xml:space="preserve">, </w:t>
      </w:r>
      <w:r w:rsidRPr="00033231">
        <w:t>sa jambe gauche croisée sur sa jambe dro</w:t>
      </w:r>
      <w:r w:rsidRPr="00033231">
        <w:t>i</w:t>
      </w:r>
      <w:r w:rsidRPr="00033231">
        <w:t>te</w:t>
      </w:r>
      <w:r w:rsidR="004F69D6">
        <w:t xml:space="preserve">, </w:t>
      </w:r>
      <w:r w:rsidRPr="00033231">
        <w:t>il pourrait se permettre de familières allusions à son n</w:t>
      </w:r>
      <w:r w:rsidRPr="00033231">
        <w:t>e</w:t>
      </w:r>
      <w:r w:rsidRPr="00033231">
        <w:t>veu le baronnet</w:t>
      </w:r>
      <w:r w:rsidR="004F69D6">
        <w:t xml:space="preserve">. </w:t>
      </w:r>
      <w:r w:rsidRPr="00033231">
        <w:t>Sa nièce ne lui paraissait plus une folle jeune fille</w:t>
      </w:r>
      <w:r w:rsidR="004F69D6">
        <w:t xml:space="preserve">, </w:t>
      </w:r>
      <w:r w:rsidRPr="00033231">
        <w:t>mais une femme pleine de sens</w:t>
      </w:r>
      <w:r w:rsidR="004F69D6">
        <w:t xml:space="preserve">. </w:t>
      </w:r>
      <w:r w:rsidRPr="00033231">
        <w:t>Dans ses dialogues conf</w:t>
      </w:r>
      <w:r w:rsidRPr="00033231">
        <w:t>i</w:t>
      </w:r>
      <w:r w:rsidRPr="00033231">
        <w:t>de</w:t>
      </w:r>
      <w:r w:rsidRPr="00033231">
        <w:t>n</w:t>
      </w:r>
      <w:r w:rsidRPr="00033231">
        <w:t xml:space="preserve">tiels avec </w:t>
      </w:r>
      <w:proofErr w:type="spellStart"/>
      <w:r w:rsidRPr="00033231">
        <w:t>mistress</w:t>
      </w:r>
      <w:proofErr w:type="spellEnd"/>
      <w:r w:rsidRPr="00033231">
        <w:t xml:space="preserve"> </w:t>
      </w:r>
      <w:proofErr w:type="spellStart"/>
      <w:r w:rsidRPr="00033231">
        <w:t>Sympson</w:t>
      </w:r>
      <w:proofErr w:type="spellEnd"/>
      <w:r w:rsidRPr="00033231">
        <w:t xml:space="preserve"> il en parlait toujours comme d</w:t>
      </w:r>
      <w:r w:rsidR="004F69D6">
        <w:t>’</w:t>
      </w:r>
      <w:r w:rsidRPr="00033231">
        <w:t>une femme véritablement supérieure</w:t>
      </w:r>
      <w:r w:rsidR="004F69D6">
        <w:t xml:space="preserve">, </w:t>
      </w:r>
      <w:r w:rsidRPr="00033231">
        <w:t>originale</w:t>
      </w:r>
      <w:r w:rsidR="004F69D6">
        <w:t xml:space="preserve">, </w:t>
      </w:r>
      <w:r w:rsidRPr="00033231">
        <w:t>mais très-remarquable</w:t>
      </w:r>
      <w:r w:rsidR="004F69D6">
        <w:t xml:space="preserve">. </w:t>
      </w:r>
      <w:r w:rsidRPr="00033231">
        <w:t>Il la traitait avec une extrême déférence</w:t>
      </w:r>
      <w:r w:rsidR="004F69D6">
        <w:t xml:space="preserve">, </w:t>
      </w:r>
      <w:r w:rsidRPr="00033231">
        <w:t>se levait respectueusement pour ouvrir et fermer les portes pour elle</w:t>
      </w:r>
      <w:r w:rsidR="004F69D6">
        <w:t xml:space="preserve"> ; </w:t>
      </w:r>
      <w:r w:rsidRPr="00033231">
        <w:t>se baissait si souvent pour ramasser un gant</w:t>
      </w:r>
      <w:r w:rsidR="004F69D6">
        <w:t xml:space="preserve">, </w:t>
      </w:r>
      <w:r w:rsidRPr="00033231">
        <w:t>un mouchoir</w:t>
      </w:r>
      <w:r w:rsidR="004F69D6">
        <w:t xml:space="preserve">, </w:t>
      </w:r>
      <w:r w:rsidRPr="00033231">
        <w:t>et a</w:t>
      </w:r>
      <w:r w:rsidRPr="00033231">
        <w:t>u</w:t>
      </w:r>
      <w:r w:rsidRPr="00033231">
        <w:t>tres objets que la négligence de Shirley laissait tomber</w:t>
      </w:r>
      <w:r w:rsidR="004F69D6">
        <w:t xml:space="preserve">, </w:t>
      </w:r>
      <w:r w:rsidRPr="00033231">
        <w:t>qu</w:t>
      </w:r>
      <w:r w:rsidR="004F69D6">
        <w:t>’</w:t>
      </w:r>
      <w:r w:rsidRPr="00033231">
        <w:t>il g</w:t>
      </w:r>
      <w:r w:rsidRPr="00033231">
        <w:t>a</w:t>
      </w:r>
      <w:r w:rsidRPr="00033231">
        <w:t>gnait des maux de tête et devenait cramoisi</w:t>
      </w:r>
      <w:r w:rsidR="004F69D6">
        <w:t xml:space="preserve">. </w:t>
      </w:r>
      <w:r w:rsidRPr="00033231">
        <w:t>Il avait coupé court à toutes ses plaisanteries sur la supériorité d</w:t>
      </w:r>
      <w:r w:rsidR="004F69D6">
        <w:t>’</w:t>
      </w:r>
      <w:r w:rsidRPr="00033231">
        <w:t>esprit des femmes</w:t>
      </w:r>
      <w:r w:rsidR="004F69D6">
        <w:t xml:space="preserve">, </w:t>
      </w:r>
      <w:r w:rsidRPr="00033231">
        <w:t>et commencé d</w:t>
      </w:r>
      <w:r w:rsidR="004F69D6">
        <w:t>’</w:t>
      </w:r>
      <w:r w:rsidRPr="00033231">
        <w:t xml:space="preserve">obscures </w:t>
      </w:r>
      <w:r w:rsidRPr="00033231">
        <w:lastRenderedPageBreak/>
        <w:t>excuses sur les grossières erreurs dont il s</w:t>
      </w:r>
      <w:r w:rsidR="004F69D6">
        <w:t>’</w:t>
      </w:r>
      <w:r w:rsidRPr="00033231">
        <w:t>était rendu coupable à l</w:t>
      </w:r>
      <w:r w:rsidR="004F69D6">
        <w:t>’</w:t>
      </w:r>
      <w:r w:rsidRPr="00033231">
        <w:t>endroit de la tactique et de l</w:t>
      </w:r>
      <w:r w:rsidR="004F69D6">
        <w:t>’</w:t>
      </w:r>
      <w:r w:rsidRPr="00033231">
        <w:t>habileté d</w:t>
      </w:r>
      <w:r w:rsidR="004F69D6">
        <w:t>’</w:t>
      </w:r>
      <w:r w:rsidRPr="00033231">
        <w:t xml:space="preserve">un certain personnage qui </w:t>
      </w:r>
      <w:r w:rsidR="004F69D6">
        <w:t>« </w:t>
      </w:r>
      <w:r w:rsidRPr="00033231">
        <w:t xml:space="preserve">ne demeurait pas à cent milles de </w:t>
      </w:r>
      <w:proofErr w:type="spellStart"/>
      <w:r w:rsidRPr="00033231">
        <w:t>Fieldhead</w:t>
      </w:r>
      <w:proofErr w:type="spellEnd"/>
      <w:r w:rsidR="004F69D6">
        <w:t> ; »</w:t>
      </w:r>
      <w:r w:rsidRPr="00033231">
        <w:t xml:space="preserve"> enfin il se rengorgeait comme un coq sur des p</w:t>
      </w:r>
      <w:r w:rsidRPr="00033231">
        <w:t>a</w:t>
      </w:r>
      <w:r w:rsidRPr="00033231">
        <w:t>tins</w:t>
      </w:r>
      <w:r w:rsidR="004F69D6">
        <w:t>.</w:t>
      </w:r>
    </w:p>
    <w:p w14:paraId="7BBD0634" w14:textId="77777777" w:rsidR="004F69D6" w:rsidRDefault="00000000" w:rsidP="0021796F">
      <w:r w:rsidRPr="00033231">
        <w:t>Sa nièce voyait ses manœuvres et l</w:t>
      </w:r>
      <w:r w:rsidR="004F69D6">
        <w:t>’</w:t>
      </w:r>
      <w:r w:rsidRPr="00033231">
        <w:t>écoutait avec flegme</w:t>
      </w:r>
      <w:r w:rsidR="004F69D6">
        <w:t xml:space="preserve">. </w:t>
      </w:r>
      <w:r w:rsidRPr="00033231">
        <w:t>Apparemment elle ne voyait qu</w:t>
      </w:r>
      <w:r w:rsidR="004F69D6">
        <w:t>’</w:t>
      </w:r>
      <w:r w:rsidRPr="00033231">
        <w:t>à moitié le but où il tendait</w:t>
      </w:r>
      <w:r w:rsidR="004F69D6">
        <w:t xml:space="preserve">. </w:t>
      </w:r>
      <w:r w:rsidRPr="00033231">
        <w:t>Quand il lui fut dit clairement qu</w:t>
      </w:r>
      <w:r w:rsidR="004F69D6">
        <w:t>’</w:t>
      </w:r>
      <w:r w:rsidRPr="00033231">
        <w:t>elle était la préférée du baro</w:t>
      </w:r>
      <w:r w:rsidRPr="00033231">
        <w:t>n</w:t>
      </w:r>
      <w:r w:rsidRPr="00033231">
        <w:t>net</w:t>
      </w:r>
      <w:r w:rsidR="004F69D6">
        <w:t xml:space="preserve">, </w:t>
      </w:r>
      <w:r w:rsidRPr="00033231">
        <w:t>elle répondit qu</w:t>
      </w:r>
      <w:r w:rsidR="004F69D6">
        <w:t>’</w:t>
      </w:r>
      <w:r w:rsidRPr="00033231">
        <w:t>elle croyait ne pas lui être indifférente</w:t>
      </w:r>
      <w:r w:rsidR="004F69D6">
        <w:t xml:space="preserve">, </w:t>
      </w:r>
      <w:r w:rsidRPr="00033231">
        <w:t>et que pour sa part elle le voyait avec plaisir</w:t>
      </w:r>
      <w:r w:rsidR="004F69D6">
        <w:t xml:space="preserve"> ; </w:t>
      </w:r>
      <w:r w:rsidRPr="00033231">
        <w:t>qu</w:t>
      </w:r>
      <w:r w:rsidR="004F69D6">
        <w:t>’</w:t>
      </w:r>
      <w:r w:rsidRPr="00033231">
        <w:t>elle n</w:t>
      </w:r>
      <w:r w:rsidR="004F69D6">
        <w:t>’</w:t>
      </w:r>
      <w:r w:rsidRPr="00033231">
        <w:t>aurait j</w:t>
      </w:r>
      <w:r w:rsidRPr="00033231">
        <w:t>a</w:t>
      </w:r>
      <w:r w:rsidRPr="00033231">
        <w:t>mais pensé qu</w:t>
      </w:r>
      <w:r w:rsidR="004F69D6">
        <w:t>’</w:t>
      </w:r>
      <w:r w:rsidRPr="00033231">
        <w:t>un homme de son rang</w:t>
      </w:r>
      <w:r w:rsidR="004F69D6">
        <w:t xml:space="preserve">, </w:t>
      </w:r>
      <w:r w:rsidRPr="00033231">
        <w:t>le seul fils d</w:t>
      </w:r>
      <w:r w:rsidR="004F69D6">
        <w:t>’</w:t>
      </w:r>
      <w:r w:rsidRPr="00033231">
        <w:t>une mère fière et affectionnée</w:t>
      </w:r>
      <w:r w:rsidR="004F69D6">
        <w:t xml:space="preserve">, </w:t>
      </w:r>
      <w:r w:rsidRPr="00033231">
        <w:t>le seul frère de sœurs qui l</w:t>
      </w:r>
      <w:r w:rsidR="004F69D6">
        <w:t>’</w:t>
      </w:r>
      <w:r w:rsidRPr="00033231">
        <w:t>idolâtraient</w:t>
      </w:r>
      <w:r w:rsidR="004F69D6">
        <w:t xml:space="preserve">, </w:t>
      </w:r>
      <w:r w:rsidRPr="00033231">
        <w:t>pût avoir tant de bonté</w:t>
      </w:r>
      <w:r w:rsidR="004F69D6">
        <w:t xml:space="preserve">, </w:t>
      </w:r>
      <w:r w:rsidRPr="00033231">
        <w:t>et surtout tant de bon sens</w:t>
      </w:r>
      <w:r w:rsidR="004F69D6">
        <w:t>.</w:t>
      </w:r>
    </w:p>
    <w:p w14:paraId="37051A8D" w14:textId="2B4F446F" w:rsidR="004F69D6" w:rsidRDefault="00000000" w:rsidP="0021796F">
      <w:r w:rsidRPr="00033231">
        <w:t>La suite prouva effectivement qu</w:t>
      </w:r>
      <w:r w:rsidR="004F69D6">
        <w:t>’</w:t>
      </w:r>
      <w:r w:rsidRPr="00033231">
        <w:t>elle n</w:t>
      </w:r>
      <w:r w:rsidR="004F69D6">
        <w:t>’</w:t>
      </w:r>
      <w:r w:rsidRPr="00033231">
        <w:t>était point indiff</w:t>
      </w:r>
      <w:r w:rsidRPr="00033231">
        <w:t>é</w:t>
      </w:r>
      <w:r w:rsidRPr="00033231">
        <w:t>rente à Philippe</w:t>
      </w:r>
      <w:r w:rsidR="004F69D6">
        <w:t xml:space="preserve">. </w:t>
      </w:r>
      <w:r w:rsidRPr="00033231">
        <w:t xml:space="preserve">Peut-être avait-il trouvé en elle ce </w:t>
      </w:r>
      <w:r w:rsidR="004F69D6">
        <w:t>« </w:t>
      </w:r>
      <w:r w:rsidRPr="00033231">
        <w:t>charme curieux</w:t>
      </w:r>
      <w:r w:rsidR="004F69D6">
        <w:t> »</w:t>
      </w:r>
      <w:r w:rsidRPr="00033231">
        <w:t xml:space="preserve"> remarqué par </w:t>
      </w:r>
      <w:r w:rsidR="004F69D6">
        <w:t>M. </w:t>
      </w:r>
      <w:r w:rsidRPr="00033231">
        <w:t>Hall</w:t>
      </w:r>
      <w:r w:rsidR="004F69D6">
        <w:t xml:space="preserve">. </w:t>
      </w:r>
      <w:r w:rsidRPr="00033231">
        <w:t>Il recherchait de plus en plus sa présence</w:t>
      </w:r>
      <w:r w:rsidR="004F69D6">
        <w:t xml:space="preserve">, </w:t>
      </w:r>
      <w:r w:rsidRPr="00033231">
        <w:t>au point qu</w:t>
      </w:r>
      <w:r w:rsidR="004F69D6">
        <w:t>’</w:t>
      </w:r>
      <w:r w:rsidRPr="00033231">
        <w:t>elle lui semblait être devenue indispe</w:t>
      </w:r>
      <w:r w:rsidRPr="00033231">
        <w:t>n</w:t>
      </w:r>
      <w:r w:rsidRPr="00033231">
        <w:t>sable</w:t>
      </w:r>
      <w:r w:rsidR="004F69D6">
        <w:t xml:space="preserve">. </w:t>
      </w:r>
      <w:r w:rsidRPr="00033231">
        <w:t>En ce temps</w:t>
      </w:r>
      <w:r w:rsidR="004F69D6">
        <w:t xml:space="preserve">, </w:t>
      </w:r>
      <w:r w:rsidRPr="00033231">
        <w:t>d</w:t>
      </w:r>
      <w:r w:rsidR="004F69D6">
        <w:t>’</w:t>
      </w:r>
      <w:r w:rsidRPr="00033231">
        <w:t xml:space="preserve">étranges idées habitaient </w:t>
      </w:r>
      <w:proofErr w:type="spellStart"/>
      <w:r w:rsidRPr="00033231">
        <w:t>Fieldhead</w:t>
      </w:r>
      <w:proofErr w:type="spellEnd"/>
      <w:r w:rsidR="004F69D6">
        <w:t xml:space="preserve"> ; </w:t>
      </w:r>
      <w:r w:rsidRPr="00033231">
        <w:t>d</w:t>
      </w:r>
      <w:r w:rsidR="004F69D6">
        <w:t>’</w:t>
      </w:r>
      <w:r w:rsidRPr="00033231">
        <w:t>impatientes espérances et de cruelles anxiétés hantaient que</w:t>
      </w:r>
      <w:r w:rsidRPr="00033231">
        <w:t>l</w:t>
      </w:r>
      <w:r w:rsidRPr="00033231">
        <w:t>ques-uns de ses appartements</w:t>
      </w:r>
      <w:r w:rsidR="004F69D6">
        <w:t xml:space="preserve">. </w:t>
      </w:r>
      <w:r w:rsidRPr="00033231">
        <w:t>Une certaine agitation régnait autour du vieux manoir</w:t>
      </w:r>
      <w:r w:rsidR="004F69D6">
        <w:t xml:space="preserve"> ; </w:t>
      </w:r>
      <w:r w:rsidRPr="00033231">
        <w:t>on était dans l</w:t>
      </w:r>
      <w:r w:rsidR="004F69D6">
        <w:t>’</w:t>
      </w:r>
      <w:r w:rsidRPr="00033231">
        <w:t>attente de quelque grand événement</w:t>
      </w:r>
      <w:r w:rsidR="004F69D6">
        <w:t>.</w:t>
      </w:r>
    </w:p>
    <w:p w14:paraId="5F5E2AAA" w14:textId="77777777" w:rsidR="004F69D6" w:rsidRDefault="00000000" w:rsidP="0021796F">
      <w:r w:rsidRPr="00033231">
        <w:t>Une chose paraissait claire</w:t>
      </w:r>
      <w:r w:rsidR="004F69D6">
        <w:t xml:space="preserve">. </w:t>
      </w:r>
      <w:r w:rsidRPr="00033231">
        <w:t>Sir Philippe n</w:t>
      </w:r>
      <w:r w:rsidR="004F69D6">
        <w:t>’</w:t>
      </w:r>
      <w:r w:rsidRPr="00033231">
        <w:t>était pas un homme à dédaigner</w:t>
      </w:r>
      <w:r w:rsidR="004F69D6">
        <w:t xml:space="preserve"> : </w:t>
      </w:r>
      <w:r w:rsidRPr="00033231">
        <w:t>il était aimable</w:t>
      </w:r>
      <w:r w:rsidR="004F69D6">
        <w:t xml:space="preserve"> ; </w:t>
      </w:r>
      <w:r w:rsidRPr="00033231">
        <w:t>si ce n</w:t>
      </w:r>
      <w:r w:rsidR="004F69D6">
        <w:t>’</w:t>
      </w:r>
      <w:r w:rsidRPr="00033231">
        <w:t>était pas un esprit supérieur</w:t>
      </w:r>
      <w:r w:rsidR="004F69D6">
        <w:t xml:space="preserve">, </w:t>
      </w:r>
      <w:r w:rsidRPr="00033231">
        <w:t>il était du moins intelligent</w:t>
      </w:r>
      <w:r w:rsidR="004F69D6">
        <w:t xml:space="preserve">. </w:t>
      </w:r>
      <w:r w:rsidRPr="00033231">
        <w:t xml:space="preserve">Miss </w:t>
      </w:r>
      <w:proofErr w:type="spellStart"/>
      <w:r w:rsidRPr="00033231">
        <w:t>Keeldar</w:t>
      </w:r>
      <w:proofErr w:type="spellEnd"/>
      <w:r w:rsidRPr="00033231">
        <w:t xml:space="preserve"> ne pouvait dire de lui ce qu</w:t>
      </w:r>
      <w:r w:rsidR="004F69D6">
        <w:t>’</w:t>
      </w:r>
      <w:r w:rsidRPr="00033231">
        <w:t>elle avait dit amèrement de Sam Wynne</w:t>
      </w:r>
      <w:r w:rsidR="004F69D6">
        <w:t xml:space="preserve">, </w:t>
      </w:r>
      <w:r w:rsidRPr="00033231">
        <w:t>que ses sentiments étaient émoussés</w:t>
      </w:r>
      <w:r w:rsidR="004F69D6">
        <w:t xml:space="preserve">, </w:t>
      </w:r>
      <w:r w:rsidRPr="00033231">
        <w:t>ses goûts grossiers</w:t>
      </w:r>
      <w:r w:rsidR="004F69D6">
        <w:t xml:space="preserve">, </w:t>
      </w:r>
      <w:r w:rsidRPr="00033231">
        <w:t>ses mani</w:t>
      </w:r>
      <w:r w:rsidRPr="00033231">
        <w:t>è</w:t>
      </w:r>
      <w:r w:rsidRPr="00033231">
        <w:t>res vulgaires</w:t>
      </w:r>
      <w:r w:rsidR="004F69D6">
        <w:t xml:space="preserve">. </w:t>
      </w:r>
      <w:r w:rsidRPr="00033231">
        <w:t>Il y avait de la sensibilité dans sa nature</w:t>
      </w:r>
      <w:r w:rsidR="004F69D6">
        <w:t xml:space="preserve"> ; </w:t>
      </w:r>
      <w:r w:rsidRPr="00033231">
        <w:t>il y avait un amour des arts très-réel</w:t>
      </w:r>
      <w:r w:rsidR="004F69D6">
        <w:t xml:space="preserve">, </w:t>
      </w:r>
      <w:r w:rsidRPr="00033231">
        <w:t>sinon très-éclairé</w:t>
      </w:r>
      <w:r w:rsidR="004F69D6">
        <w:t xml:space="preserve">. </w:t>
      </w:r>
      <w:r w:rsidRPr="00033231">
        <w:t>Il y avait du ge</w:t>
      </w:r>
      <w:r w:rsidRPr="00033231">
        <w:t>n</w:t>
      </w:r>
      <w:r w:rsidRPr="00033231">
        <w:t xml:space="preserve">tilhomme anglais dans toute sa </w:t>
      </w:r>
      <w:r w:rsidRPr="00033231">
        <w:lastRenderedPageBreak/>
        <w:t>conduite</w:t>
      </w:r>
      <w:r w:rsidR="004F69D6">
        <w:t xml:space="preserve"> : </w:t>
      </w:r>
      <w:r w:rsidRPr="00033231">
        <w:t>quant à sa lignée et à sa fortune</w:t>
      </w:r>
      <w:r w:rsidR="004F69D6">
        <w:t xml:space="preserve">, </w:t>
      </w:r>
      <w:r w:rsidRPr="00033231">
        <w:t>elles étaient bien au-dessus des prétentions que pouvait avoir Shirley</w:t>
      </w:r>
      <w:r w:rsidR="004F69D6">
        <w:t>.</w:t>
      </w:r>
    </w:p>
    <w:p w14:paraId="6535F609" w14:textId="77777777" w:rsidR="004F69D6" w:rsidRDefault="00000000" w:rsidP="0021796F">
      <w:r w:rsidRPr="00033231">
        <w:t>Sa tournure avait d</w:t>
      </w:r>
      <w:r w:rsidR="004F69D6">
        <w:t>’</w:t>
      </w:r>
      <w:r w:rsidRPr="00033231">
        <w:t>abord excité quelques remarques pla</w:t>
      </w:r>
      <w:r w:rsidRPr="00033231">
        <w:t>i</w:t>
      </w:r>
      <w:r w:rsidRPr="00033231">
        <w:t>santes de la part de la rieuse Shirley</w:t>
      </w:r>
      <w:r w:rsidR="004F69D6">
        <w:t xml:space="preserve"> ; </w:t>
      </w:r>
      <w:r w:rsidRPr="00033231">
        <w:t>il avait l</w:t>
      </w:r>
      <w:r w:rsidR="004F69D6">
        <w:t>’</w:t>
      </w:r>
      <w:r w:rsidRPr="00033231">
        <w:t>air enfantin</w:t>
      </w:r>
      <w:r w:rsidR="004F69D6">
        <w:t xml:space="preserve"> ; </w:t>
      </w:r>
      <w:r w:rsidRPr="00033231">
        <w:t>ses traits étaient communs</w:t>
      </w:r>
      <w:r w:rsidR="004F69D6">
        <w:t xml:space="preserve">, </w:t>
      </w:r>
      <w:r w:rsidRPr="00033231">
        <w:t>ses cheveux roux</w:t>
      </w:r>
      <w:r w:rsidR="004F69D6">
        <w:t xml:space="preserve">, </w:t>
      </w:r>
      <w:r w:rsidRPr="00033231">
        <w:t>sa stature insign</w:t>
      </w:r>
      <w:r w:rsidRPr="00033231">
        <w:t>i</w:t>
      </w:r>
      <w:r w:rsidRPr="00033231">
        <w:t>fia</w:t>
      </w:r>
      <w:r w:rsidRPr="00033231">
        <w:t>n</w:t>
      </w:r>
      <w:r w:rsidRPr="00033231">
        <w:t>te</w:t>
      </w:r>
      <w:r w:rsidR="004F69D6">
        <w:t xml:space="preserve">. </w:t>
      </w:r>
      <w:r w:rsidRPr="00033231">
        <w:t>Mais elle réprima bientôt ses sarcasmes sur ce point</w:t>
      </w:r>
      <w:r w:rsidR="004F69D6">
        <w:t xml:space="preserve">. </w:t>
      </w:r>
      <w:r w:rsidRPr="00033231">
        <w:t>Elle se fâchait même lorsque quelqu</w:t>
      </w:r>
      <w:r w:rsidR="004F69D6">
        <w:t>’</w:t>
      </w:r>
      <w:r w:rsidRPr="00033231">
        <w:t>un se permettait quelque ble</w:t>
      </w:r>
      <w:r w:rsidRPr="00033231">
        <w:t>s</w:t>
      </w:r>
      <w:r w:rsidRPr="00033231">
        <w:t>sa</w:t>
      </w:r>
      <w:r w:rsidRPr="00033231">
        <w:t>n</w:t>
      </w:r>
      <w:r w:rsidRPr="00033231">
        <w:t>te allusion sur le baronnet</w:t>
      </w:r>
      <w:r w:rsidR="004F69D6">
        <w:t xml:space="preserve">. </w:t>
      </w:r>
      <w:r w:rsidRPr="00033231">
        <w:t>Il avait une contenance agréable</w:t>
      </w:r>
      <w:r w:rsidR="004F69D6">
        <w:t xml:space="preserve">, </w:t>
      </w:r>
      <w:r w:rsidRPr="00033231">
        <w:t>a</w:t>
      </w:r>
      <w:r w:rsidRPr="00033231">
        <w:t>f</w:t>
      </w:r>
      <w:r w:rsidRPr="00033231">
        <w:t>firmait-elle</w:t>
      </w:r>
      <w:r w:rsidR="004F69D6">
        <w:t xml:space="preserve">, </w:t>
      </w:r>
      <w:r w:rsidRPr="00033231">
        <w:t>et son cœur possédait des qualités bien supérie</w:t>
      </w:r>
      <w:r w:rsidRPr="00033231">
        <w:t>u</w:t>
      </w:r>
      <w:r w:rsidRPr="00033231">
        <w:t>res à un nez romain</w:t>
      </w:r>
      <w:r w:rsidR="004F69D6">
        <w:t xml:space="preserve">, </w:t>
      </w:r>
      <w:r w:rsidRPr="00033231">
        <w:t>aux cheveux d</w:t>
      </w:r>
      <w:r w:rsidR="004F69D6">
        <w:t>’</w:t>
      </w:r>
      <w:r w:rsidRPr="00033231">
        <w:t>Absalon ou aux proportions de Saül</w:t>
      </w:r>
      <w:r w:rsidR="004F69D6">
        <w:t xml:space="preserve">. </w:t>
      </w:r>
      <w:r w:rsidRPr="00033231">
        <w:t>Elle réservait cependant une légère flèche contre sa ma</w:t>
      </w:r>
      <w:r w:rsidRPr="00033231">
        <w:t>l</w:t>
      </w:r>
      <w:r w:rsidRPr="00033231">
        <w:t>heureuse propension à la poésie</w:t>
      </w:r>
      <w:r w:rsidR="004F69D6">
        <w:t xml:space="preserve"> ; </w:t>
      </w:r>
      <w:r w:rsidRPr="00033231">
        <w:t>mais sur ce point elle n</w:t>
      </w:r>
      <w:r w:rsidR="004F69D6">
        <w:t>’</w:t>
      </w:r>
      <w:r w:rsidRPr="00033231">
        <w:t>eût pas toléré d</w:t>
      </w:r>
      <w:r w:rsidR="004F69D6">
        <w:t>’</w:t>
      </w:r>
      <w:r w:rsidRPr="00033231">
        <w:t>autre ironie que la sienne</w:t>
      </w:r>
      <w:r w:rsidR="004F69D6">
        <w:t>.</w:t>
      </w:r>
    </w:p>
    <w:p w14:paraId="65AA6F9B" w14:textId="1684F9BC" w:rsidR="004F69D6" w:rsidRDefault="00000000" w:rsidP="0021796F">
      <w:r w:rsidRPr="00033231">
        <w:t>Enfin</w:t>
      </w:r>
      <w:r w:rsidR="004F69D6">
        <w:t xml:space="preserve">, </w:t>
      </w:r>
      <w:r w:rsidRPr="00033231">
        <w:t>les affaires étaient arrivées à ce point de justifier pleinement l</w:t>
      </w:r>
      <w:r w:rsidR="004F69D6">
        <w:t>’</w:t>
      </w:r>
      <w:r w:rsidRPr="00033231">
        <w:t>observation suivante</w:t>
      </w:r>
      <w:r w:rsidR="004F69D6">
        <w:t xml:space="preserve">, </w:t>
      </w:r>
      <w:r w:rsidRPr="00033231">
        <w:t xml:space="preserve">que fit un jour </w:t>
      </w:r>
      <w:r w:rsidR="004F69D6">
        <w:t>M. </w:t>
      </w:r>
      <w:r w:rsidRPr="00033231">
        <w:t>Yorke au précepteur Louis</w:t>
      </w:r>
      <w:r w:rsidR="004F69D6">
        <w:t>.</w:t>
      </w:r>
    </w:p>
    <w:p w14:paraId="4C1A7542" w14:textId="77777777" w:rsidR="004F69D6" w:rsidRDefault="004F69D6" w:rsidP="0021796F">
      <w:r>
        <w:t>« </w:t>
      </w:r>
      <w:r w:rsidR="00000000" w:rsidRPr="00033231">
        <w:t>Votre frère Robert me paraît être un fou ou un imbécile</w:t>
      </w:r>
      <w:r>
        <w:t xml:space="preserve">. </w:t>
      </w:r>
      <w:r w:rsidR="00000000" w:rsidRPr="00033231">
        <w:t>Il y a deux mois</w:t>
      </w:r>
      <w:r>
        <w:t xml:space="preserve">, </w:t>
      </w:r>
      <w:r w:rsidR="00000000" w:rsidRPr="00033231">
        <w:t>j</w:t>
      </w:r>
      <w:r>
        <w:t>’</w:t>
      </w:r>
      <w:r w:rsidR="00000000" w:rsidRPr="00033231">
        <w:t>aurais pu jurer qu</w:t>
      </w:r>
      <w:r>
        <w:t>’</w:t>
      </w:r>
      <w:r w:rsidR="00000000" w:rsidRPr="00033231">
        <w:t>il tenait le gibier dans sa main</w:t>
      </w:r>
      <w:r>
        <w:t xml:space="preserve"> ; </w:t>
      </w:r>
      <w:r w:rsidR="00000000" w:rsidRPr="00033231">
        <w:t>et le voilà qui court le pays</w:t>
      </w:r>
      <w:r>
        <w:t xml:space="preserve">, </w:t>
      </w:r>
      <w:r w:rsidR="00000000" w:rsidRPr="00033231">
        <w:t>séjourne à Londres pendant plusieurs semaines</w:t>
      </w:r>
      <w:r>
        <w:t xml:space="preserve">, </w:t>
      </w:r>
      <w:r w:rsidR="00000000" w:rsidRPr="00033231">
        <w:t>et à son retour il va se trouver supplanté</w:t>
      </w:r>
      <w:r>
        <w:t xml:space="preserve">. </w:t>
      </w:r>
      <w:r w:rsidR="00000000" w:rsidRPr="00033231">
        <w:t>Louis</w:t>
      </w:r>
      <w:r>
        <w:t xml:space="preserve">, </w:t>
      </w:r>
      <w:r w:rsidR="00000000" w:rsidRPr="00033231">
        <w:t>il y a dans les affaires humaines une marée qui</w:t>
      </w:r>
      <w:r>
        <w:t xml:space="preserve">, </w:t>
      </w:r>
      <w:r w:rsidR="00000000" w:rsidRPr="00033231">
        <w:t>prise à temps</w:t>
      </w:r>
      <w:r>
        <w:t xml:space="preserve">, </w:t>
      </w:r>
      <w:r w:rsidR="00000000" w:rsidRPr="00033231">
        <w:t>conduit à la fortune</w:t>
      </w:r>
      <w:r>
        <w:t xml:space="preserve"> ; </w:t>
      </w:r>
      <w:r w:rsidR="00000000" w:rsidRPr="00033231">
        <w:t>mais si vous la laissez échapper</w:t>
      </w:r>
      <w:r>
        <w:t xml:space="preserve">, </w:t>
      </w:r>
      <w:r w:rsidR="00000000" w:rsidRPr="00033231">
        <w:t>e</w:t>
      </w:r>
      <w:r w:rsidR="00000000" w:rsidRPr="00033231">
        <w:t>l</w:t>
      </w:r>
      <w:r w:rsidR="00000000" w:rsidRPr="00033231">
        <w:t>le ne revient plus</w:t>
      </w:r>
      <w:r>
        <w:t xml:space="preserve">. </w:t>
      </w:r>
      <w:r w:rsidR="00000000" w:rsidRPr="00033231">
        <w:t>Si j</w:t>
      </w:r>
      <w:r>
        <w:t>’</w:t>
      </w:r>
      <w:r w:rsidR="00000000" w:rsidRPr="00033231">
        <w:t>étais à votre place</w:t>
      </w:r>
      <w:r>
        <w:t xml:space="preserve">, </w:t>
      </w:r>
      <w:r w:rsidR="00000000" w:rsidRPr="00033231">
        <w:t>je lui écrirais pour lui rappeler cela</w:t>
      </w:r>
      <w:r>
        <w:t>.</w:t>
      </w:r>
    </w:p>
    <w:p w14:paraId="66E006E1" w14:textId="77777777" w:rsidR="004F69D6" w:rsidRDefault="004F69D6" w:rsidP="0021796F">
      <w:r>
        <w:t>— </w:t>
      </w:r>
      <w:r w:rsidR="00000000" w:rsidRPr="00033231">
        <w:t xml:space="preserve">Robert avait des vues sur miss </w:t>
      </w:r>
      <w:proofErr w:type="spellStart"/>
      <w:r w:rsidR="00000000" w:rsidRPr="00033231">
        <w:t>Keeldar</w:t>
      </w:r>
      <w:proofErr w:type="spellEnd"/>
      <w:r>
        <w:t xml:space="preserve"> ? </w:t>
      </w:r>
      <w:r w:rsidR="00000000" w:rsidRPr="00033231">
        <w:t>demanda Louis</w:t>
      </w:r>
      <w:r>
        <w:t xml:space="preserve">, </w:t>
      </w:r>
      <w:r w:rsidR="00000000" w:rsidRPr="00033231">
        <w:t>comme si l</w:t>
      </w:r>
      <w:r>
        <w:t>’</w:t>
      </w:r>
      <w:r w:rsidR="00000000" w:rsidRPr="00033231">
        <w:t>idée était nouvelle pour lui</w:t>
      </w:r>
      <w:r>
        <w:t>.</w:t>
      </w:r>
    </w:p>
    <w:p w14:paraId="0D1C51F2" w14:textId="77777777" w:rsidR="004F69D6" w:rsidRDefault="004F69D6" w:rsidP="0021796F">
      <w:r>
        <w:t>— </w:t>
      </w:r>
      <w:r w:rsidR="00000000" w:rsidRPr="00033231">
        <w:t>Des vues que je lui ai suggérées moi-même</w:t>
      </w:r>
      <w:r>
        <w:t xml:space="preserve">, </w:t>
      </w:r>
      <w:r w:rsidR="00000000" w:rsidRPr="00033231">
        <w:t>et qu</w:t>
      </w:r>
      <w:r>
        <w:t>’</w:t>
      </w:r>
      <w:r w:rsidR="00000000" w:rsidRPr="00033231">
        <w:t>il n</w:t>
      </w:r>
      <w:r>
        <w:t>’</w:t>
      </w:r>
      <w:r w:rsidR="00000000" w:rsidRPr="00033231">
        <w:t>eût tenu qu</w:t>
      </w:r>
      <w:r>
        <w:t>’</w:t>
      </w:r>
      <w:r w:rsidR="00000000" w:rsidRPr="00033231">
        <w:t>à lui de réaliser</w:t>
      </w:r>
      <w:r>
        <w:t xml:space="preserve">, </w:t>
      </w:r>
      <w:r w:rsidR="00000000" w:rsidRPr="00033231">
        <w:t>car elle l</w:t>
      </w:r>
      <w:r>
        <w:t>’</w:t>
      </w:r>
      <w:r w:rsidR="00000000" w:rsidRPr="00033231">
        <w:t>aimait</w:t>
      </w:r>
      <w:r>
        <w:t>.</w:t>
      </w:r>
    </w:p>
    <w:p w14:paraId="60E61587" w14:textId="77777777" w:rsidR="004F69D6" w:rsidRDefault="004F69D6" w:rsidP="0021796F">
      <w:r>
        <w:t>— </w:t>
      </w:r>
      <w:r w:rsidR="00000000" w:rsidRPr="00033231">
        <w:t>Comme un voisin</w:t>
      </w:r>
      <w:r>
        <w:t>.</w:t>
      </w:r>
    </w:p>
    <w:p w14:paraId="7D8602EF" w14:textId="77777777" w:rsidR="004F69D6" w:rsidRDefault="004F69D6" w:rsidP="0021796F">
      <w:r>
        <w:lastRenderedPageBreak/>
        <w:t>— </w:t>
      </w:r>
      <w:r w:rsidR="00000000" w:rsidRPr="00033231">
        <w:t>Mieux que cela</w:t>
      </w:r>
      <w:r>
        <w:t xml:space="preserve">. </w:t>
      </w:r>
      <w:r w:rsidR="00000000" w:rsidRPr="00033231">
        <w:t>Je l</w:t>
      </w:r>
      <w:r>
        <w:t>’</w:t>
      </w:r>
      <w:r w:rsidR="00000000" w:rsidRPr="00033231">
        <w:t>ai vue changer de contenance et de couleur à la simple mention de son nom</w:t>
      </w:r>
      <w:r>
        <w:t xml:space="preserve">. </w:t>
      </w:r>
      <w:r w:rsidR="00000000" w:rsidRPr="00033231">
        <w:t>Écrivez à ce garçon</w:t>
      </w:r>
      <w:r>
        <w:t xml:space="preserve">, </w:t>
      </w:r>
      <w:r w:rsidR="00000000" w:rsidRPr="00033231">
        <w:t>je vous dis</w:t>
      </w:r>
      <w:r>
        <w:t xml:space="preserve">, </w:t>
      </w:r>
      <w:r w:rsidR="00000000" w:rsidRPr="00033231">
        <w:t>et pressez-le de revenir</w:t>
      </w:r>
      <w:r>
        <w:t xml:space="preserve">. </w:t>
      </w:r>
      <w:r w:rsidR="00000000" w:rsidRPr="00033231">
        <w:t>C</w:t>
      </w:r>
      <w:r>
        <w:t>’</w:t>
      </w:r>
      <w:r w:rsidR="00000000" w:rsidRPr="00033231">
        <w:t>est un plus beau gentleman que ce bout de baronnet</w:t>
      </w:r>
      <w:r>
        <w:t xml:space="preserve">, </w:t>
      </w:r>
      <w:r w:rsidR="00000000" w:rsidRPr="00033231">
        <w:t>après tout</w:t>
      </w:r>
      <w:r>
        <w:t>.</w:t>
      </w:r>
    </w:p>
    <w:p w14:paraId="339BBEA8" w14:textId="77777777" w:rsidR="004F69D6" w:rsidRDefault="004F69D6" w:rsidP="0021796F">
      <w:r>
        <w:t>— </w:t>
      </w:r>
      <w:r w:rsidR="00000000" w:rsidRPr="00033231">
        <w:t>Ne pensez-vous pas</w:t>
      </w:r>
      <w:r>
        <w:t xml:space="preserve">, </w:t>
      </w:r>
      <w:r w:rsidR="00000000" w:rsidRPr="00033231">
        <w:t>monsieur Yorke</w:t>
      </w:r>
      <w:r>
        <w:t xml:space="preserve">, </w:t>
      </w:r>
      <w:r w:rsidR="00000000" w:rsidRPr="00033231">
        <w:t>qu</w:t>
      </w:r>
      <w:r>
        <w:t>’</w:t>
      </w:r>
      <w:r w:rsidR="00000000" w:rsidRPr="00033231">
        <w:t>il est présom</w:t>
      </w:r>
      <w:r w:rsidR="00000000" w:rsidRPr="00033231">
        <w:t>p</w:t>
      </w:r>
      <w:r w:rsidR="00000000" w:rsidRPr="00033231">
        <w:t>tueux et méprisable pour un pauvre aventurier sans le sou d</w:t>
      </w:r>
      <w:r>
        <w:t>’</w:t>
      </w:r>
      <w:r w:rsidR="00000000" w:rsidRPr="00033231">
        <w:t>aspirer à la main d</w:t>
      </w:r>
      <w:r>
        <w:t>’</w:t>
      </w:r>
      <w:r w:rsidR="00000000" w:rsidRPr="00033231">
        <w:t>une femme riche</w:t>
      </w:r>
      <w:r>
        <w:t> ?</w:t>
      </w:r>
    </w:p>
    <w:p w14:paraId="1E589DFF" w14:textId="192B77B3" w:rsidR="00000000" w:rsidRPr="00033231" w:rsidRDefault="004F69D6" w:rsidP="0021796F">
      <w:r>
        <w:t>— </w:t>
      </w:r>
      <w:r w:rsidR="00000000" w:rsidRPr="00033231">
        <w:t>Oh</w:t>
      </w:r>
      <w:r>
        <w:t xml:space="preserve"> ! </w:t>
      </w:r>
      <w:r w:rsidR="00000000" w:rsidRPr="00033231">
        <w:t>si vous poussez à ce point la délicatesse de sent</w:t>
      </w:r>
      <w:r w:rsidR="00000000" w:rsidRPr="00033231">
        <w:t>i</w:t>
      </w:r>
      <w:r w:rsidR="00000000" w:rsidRPr="00033231">
        <w:t>ment</w:t>
      </w:r>
      <w:r>
        <w:t xml:space="preserve">, </w:t>
      </w:r>
      <w:r w:rsidR="00000000" w:rsidRPr="00033231">
        <w:t>je n</w:t>
      </w:r>
      <w:r>
        <w:t>’</w:t>
      </w:r>
      <w:r w:rsidR="00000000" w:rsidRPr="00033231">
        <w:t>ai rien à dire</w:t>
      </w:r>
      <w:r>
        <w:t xml:space="preserve">. </w:t>
      </w:r>
      <w:r w:rsidR="00000000" w:rsidRPr="00033231">
        <w:t>Je suis un homme simple et pratique</w:t>
      </w:r>
      <w:r>
        <w:t xml:space="preserve">, </w:t>
      </w:r>
      <w:r w:rsidR="00000000" w:rsidRPr="00033231">
        <w:t>moi</w:t>
      </w:r>
      <w:r>
        <w:t xml:space="preserve"> ; </w:t>
      </w:r>
      <w:r w:rsidR="00000000" w:rsidRPr="00033231">
        <w:t>et</w:t>
      </w:r>
      <w:r>
        <w:t xml:space="preserve">, </w:t>
      </w:r>
      <w:r w:rsidR="00000000" w:rsidRPr="00033231">
        <w:t>si Robert est décidé à abandonner volontiers ce prix royal à un autre</w:t>
      </w:r>
      <w:r>
        <w:t xml:space="preserve">, </w:t>
      </w:r>
      <w:r w:rsidR="00000000" w:rsidRPr="00033231">
        <w:t>cela m</w:t>
      </w:r>
      <w:r>
        <w:t>’</w:t>
      </w:r>
      <w:r w:rsidR="00000000" w:rsidRPr="00033231">
        <w:t>est égal</w:t>
      </w:r>
      <w:r>
        <w:t xml:space="preserve">. </w:t>
      </w:r>
      <w:r w:rsidR="00000000" w:rsidRPr="00033231">
        <w:t>À son âge</w:t>
      </w:r>
      <w:r>
        <w:t xml:space="preserve">, </w:t>
      </w:r>
      <w:r w:rsidR="00000000" w:rsidRPr="00033231">
        <w:t>et dans sa position</w:t>
      </w:r>
      <w:r>
        <w:t xml:space="preserve">, </w:t>
      </w:r>
      <w:r w:rsidR="00000000" w:rsidRPr="00033231">
        <w:t>j</w:t>
      </w:r>
      <w:r>
        <w:t>’</w:t>
      </w:r>
      <w:r w:rsidR="00000000" w:rsidRPr="00033231">
        <w:t>aurais agi autrement que lui</w:t>
      </w:r>
      <w:r>
        <w:t xml:space="preserve">. </w:t>
      </w:r>
      <w:r w:rsidR="00000000" w:rsidRPr="00033231">
        <w:t>Ni baronnet</w:t>
      </w:r>
      <w:r>
        <w:t xml:space="preserve">, </w:t>
      </w:r>
      <w:r w:rsidR="00000000" w:rsidRPr="00033231">
        <w:t>ni duc</w:t>
      </w:r>
      <w:r>
        <w:t xml:space="preserve">, </w:t>
      </w:r>
      <w:r w:rsidR="00000000" w:rsidRPr="00033231">
        <w:t>ni prince</w:t>
      </w:r>
      <w:r>
        <w:t xml:space="preserve">, </w:t>
      </w:r>
      <w:r w:rsidR="00000000" w:rsidRPr="00033231">
        <w:t>ne m</w:t>
      </w:r>
      <w:r>
        <w:t>’</w:t>
      </w:r>
      <w:r w:rsidR="00000000" w:rsidRPr="00033231">
        <w:t>eussent arraché ma bien-aimée sans combat</w:t>
      </w:r>
      <w:r>
        <w:t xml:space="preserve">. </w:t>
      </w:r>
      <w:r w:rsidR="00000000" w:rsidRPr="00033231">
        <w:t>Mais vous a</w:t>
      </w:r>
      <w:r w:rsidR="00000000" w:rsidRPr="00033231">
        <w:t>u</w:t>
      </w:r>
      <w:r w:rsidR="00000000" w:rsidRPr="00033231">
        <w:t>tres précepteurs êtes de solennels camarades</w:t>
      </w:r>
      <w:r>
        <w:t xml:space="preserve"> : </w:t>
      </w:r>
      <w:r w:rsidR="00000000" w:rsidRPr="00033231">
        <w:t>autant vaudrait presque parler avec un curé que de raisonner avec vous</w:t>
      </w:r>
      <w:r>
        <w:t>. »</w:t>
      </w:r>
    </w:p>
    <w:p w14:paraId="5EC70050" w14:textId="2EEEF859" w:rsidR="004F69D6" w:rsidRDefault="00000000" w:rsidP="0021796F">
      <w:r w:rsidRPr="00033231">
        <w:t>Flattée et cajolée comme elle l</w:t>
      </w:r>
      <w:r w:rsidR="004F69D6">
        <w:t>’</w:t>
      </w:r>
      <w:r w:rsidRPr="00033231">
        <w:t>était alors</w:t>
      </w:r>
      <w:r w:rsidR="004F69D6">
        <w:t xml:space="preserve">, </w:t>
      </w:r>
      <w:r w:rsidRPr="00033231">
        <w:t>il paraît que Shi</w:t>
      </w:r>
      <w:r w:rsidRPr="00033231">
        <w:t>r</w:t>
      </w:r>
      <w:r w:rsidRPr="00033231">
        <w:t>ley n</w:t>
      </w:r>
      <w:r w:rsidR="004F69D6">
        <w:t>’</w:t>
      </w:r>
      <w:r w:rsidRPr="00033231">
        <w:t>avait pas été absolument gâtée</w:t>
      </w:r>
      <w:r w:rsidR="004F69D6">
        <w:t xml:space="preserve">, </w:t>
      </w:r>
      <w:r w:rsidRPr="00033231">
        <w:t>et que sa bonne nature ne l</w:t>
      </w:r>
      <w:r w:rsidR="004F69D6">
        <w:t>’</w:t>
      </w:r>
      <w:r w:rsidRPr="00033231">
        <w:t>avait point abandonnée</w:t>
      </w:r>
      <w:r w:rsidR="004F69D6">
        <w:t xml:space="preserve">. </w:t>
      </w:r>
      <w:r w:rsidRPr="00033231">
        <w:t>La rumeur universelle avait cessé d</w:t>
      </w:r>
      <w:r w:rsidR="004F69D6">
        <w:t>’</w:t>
      </w:r>
      <w:r w:rsidRPr="00033231">
        <w:t xml:space="preserve">accoupler son nom avec celui de </w:t>
      </w:r>
      <w:r w:rsidR="004F69D6">
        <w:t>M. </w:t>
      </w:r>
      <w:r w:rsidRPr="00033231">
        <w:t>Moore</w:t>
      </w:r>
      <w:r w:rsidR="004F69D6">
        <w:t xml:space="preserve">, </w:t>
      </w:r>
      <w:r w:rsidRPr="00033231">
        <w:t>et ce silence se</w:t>
      </w:r>
      <w:r w:rsidRPr="00033231">
        <w:t>m</w:t>
      </w:r>
      <w:r w:rsidRPr="00033231">
        <w:t>blait sanctionné par son apparent oubli de l</w:t>
      </w:r>
      <w:r w:rsidR="004F69D6">
        <w:t>’</w:t>
      </w:r>
      <w:r w:rsidRPr="00033231">
        <w:t>absent</w:t>
      </w:r>
      <w:r w:rsidR="004F69D6">
        <w:t xml:space="preserve"> ; </w:t>
      </w:r>
      <w:r w:rsidRPr="00033231">
        <w:t>mais ce qui prouva qu</w:t>
      </w:r>
      <w:r w:rsidR="004F69D6">
        <w:t>’</w:t>
      </w:r>
      <w:r w:rsidRPr="00033231">
        <w:t>elle ne l</w:t>
      </w:r>
      <w:r w:rsidR="004F69D6">
        <w:t>’</w:t>
      </w:r>
      <w:r w:rsidRPr="00033231">
        <w:t>avait point oublié tout à fait</w:t>
      </w:r>
      <w:r w:rsidR="004F69D6">
        <w:t xml:space="preserve">, </w:t>
      </w:r>
      <w:r w:rsidRPr="00033231">
        <w:t>qu</w:t>
      </w:r>
      <w:r w:rsidR="004F69D6">
        <w:t>’</w:t>
      </w:r>
      <w:r w:rsidRPr="00033231">
        <w:t>elle avait toujours pour lui sinon de l</w:t>
      </w:r>
      <w:r w:rsidR="004F69D6">
        <w:t>’</w:t>
      </w:r>
      <w:r w:rsidRPr="00033231">
        <w:t>amour</w:t>
      </w:r>
      <w:r w:rsidR="004F69D6">
        <w:t xml:space="preserve">, </w:t>
      </w:r>
      <w:r w:rsidRPr="00033231">
        <w:t>du moins de l</w:t>
      </w:r>
      <w:r w:rsidR="004F69D6">
        <w:t>’</w:t>
      </w:r>
      <w:r w:rsidRPr="00033231">
        <w:t>intérêt</w:t>
      </w:r>
      <w:r w:rsidR="004F69D6">
        <w:t xml:space="preserve">, </w:t>
      </w:r>
      <w:r w:rsidRPr="00033231">
        <w:t>c</w:t>
      </w:r>
      <w:r w:rsidR="004F69D6">
        <w:t>’</w:t>
      </w:r>
      <w:r w:rsidRPr="00033231">
        <w:t>est le redoublement d</w:t>
      </w:r>
      <w:r w:rsidR="004F69D6">
        <w:t>’</w:t>
      </w:r>
      <w:r w:rsidRPr="00033231">
        <w:t>attentions que l</w:t>
      </w:r>
      <w:r w:rsidR="004F69D6">
        <w:t>’</w:t>
      </w:r>
      <w:r w:rsidRPr="00033231">
        <w:t>attaque soudaine d</w:t>
      </w:r>
      <w:r w:rsidR="004F69D6">
        <w:t>’</w:t>
      </w:r>
      <w:r w:rsidRPr="00033231">
        <w:t>une maladie lui permit de montrer pour le frère de Robert</w:t>
      </w:r>
      <w:r w:rsidR="004F69D6">
        <w:t xml:space="preserve">, </w:t>
      </w:r>
      <w:r w:rsidRPr="00033231">
        <w:t>ce pauvre préce</w:t>
      </w:r>
      <w:r w:rsidRPr="00033231">
        <w:t>p</w:t>
      </w:r>
      <w:r w:rsidRPr="00033231">
        <w:t>teur envers lequel elle se conduisait habituellement avec de si étranges alternatives de froide réserve et de respect docile</w:t>
      </w:r>
      <w:r w:rsidR="004F69D6">
        <w:t xml:space="preserve"> ; </w:t>
      </w:r>
      <w:r w:rsidRPr="00033231">
        <w:t>ta</w:t>
      </w:r>
      <w:r w:rsidRPr="00033231">
        <w:t>n</w:t>
      </w:r>
      <w:r w:rsidRPr="00033231">
        <w:t xml:space="preserve">tôt passant devant lui dans toute la dignité de la riche héritière et de la future lady </w:t>
      </w:r>
      <w:proofErr w:type="spellStart"/>
      <w:r w:rsidRPr="00033231">
        <w:t>Nunnely</w:t>
      </w:r>
      <w:proofErr w:type="spellEnd"/>
      <w:r w:rsidR="004F69D6">
        <w:t xml:space="preserve">, </w:t>
      </w:r>
      <w:r w:rsidRPr="00033231">
        <w:t>tantôt l</w:t>
      </w:r>
      <w:r w:rsidR="004F69D6">
        <w:t>’</w:t>
      </w:r>
      <w:r w:rsidRPr="00033231">
        <w:t>accostant comme une élève a l</w:t>
      </w:r>
      <w:r w:rsidR="004F69D6">
        <w:t>’</w:t>
      </w:r>
      <w:r w:rsidRPr="00033231">
        <w:t>habitude d</w:t>
      </w:r>
      <w:r w:rsidR="004F69D6">
        <w:t>’</w:t>
      </w:r>
      <w:r w:rsidRPr="00033231">
        <w:t>accoster son sévère professeur</w:t>
      </w:r>
      <w:r w:rsidR="004F69D6">
        <w:t xml:space="preserve"> ; </w:t>
      </w:r>
      <w:r w:rsidRPr="00033231">
        <w:t>rengorgeant son col d</w:t>
      </w:r>
      <w:r w:rsidR="004F69D6">
        <w:t>’</w:t>
      </w:r>
      <w:r w:rsidRPr="00033231">
        <w:t xml:space="preserve">ivoire et </w:t>
      </w:r>
      <w:r w:rsidRPr="00033231">
        <w:lastRenderedPageBreak/>
        <w:t>contractant sa lèvre de carmin s</w:t>
      </w:r>
      <w:r w:rsidR="004F69D6">
        <w:t>’</w:t>
      </w:r>
      <w:r w:rsidRPr="00033231">
        <w:t>il soutenait son regard</w:t>
      </w:r>
      <w:r w:rsidR="004F69D6">
        <w:t xml:space="preserve">, </w:t>
      </w:r>
      <w:r w:rsidRPr="00033231">
        <w:t>puis l</w:t>
      </w:r>
      <w:r w:rsidR="004F69D6">
        <w:t>’</w:t>
      </w:r>
      <w:r w:rsidRPr="00033231">
        <w:t>instant suivant se soumettant à la grave répr</w:t>
      </w:r>
      <w:r w:rsidRPr="00033231">
        <w:t>i</w:t>
      </w:r>
      <w:r w:rsidRPr="00033231">
        <w:t>mande de l</w:t>
      </w:r>
      <w:r w:rsidR="004F69D6">
        <w:t>’</w:t>
      </w:r>
      <w:r w:rsidRPr="00033231">
        <w:t>œil sévère du maître</w:t>
      </w:r>
      <w:r w:rsidR="004F69D6">
        <w:t xml:space="preserve">, </w:t>
      </w:r>
      <w:r w:rsidRPr="00033231">
        <w:t>avec autant de contrition que s</w:t>
      </w:r>
      <w:r w:rsidR="004F69D6">
        <w:t>’</w:t>
      </w:r>
      <w:r w:rsidRPr="00033231">
        <w:t>il eût eu le pouvoir de lui infliger des châtiments</w:t>
      </w:r>
      <w:r w:rsidR="004F69D6">
        <w:t>.</w:t>
      </w:r>
    </w:p>
    <w:p w14:paraId="7A1B17DC" w14:textId="23D48427" w:rsidR="004F69D6" w:rsidRDefault="00000000" w:rsidP="0021796F">
      <w:r w:rsidRPr="00033231">
        <w:t>Louis Moore avait peut-être pris la fièvre qui le tint pe</w:t>
      </w:r>
      <w:r w:rsidRPr="00033231">
        <w:t>n</w:t>
      </w:r>
      <w:r w:rsidRPr="00033231">
        <w:t>dant quelques jours très-bas</w:t>
      </w:r>
      <w:r w:rsidR="004F69D6">
        <w:t xml:space="preserve">, </w:t>
      </w:r>
      <w:r w:rsidRPr="00033231">
        <w:t>dans un des pauvres cottages du district</w:t>
      </w:r>
      <w:r w:rsidR="004F69D6">
        <w:t xml:space="preserve">, </w:t>
      </w:r>
      <w:r w:rsidRPr="00033231">
        <w:t>qu</w:t>
      </w:r>
      <w:r w:rsidR="004F69D6">
        <w:t>’</w:t>
      </w:r>
      <w:r w:rsidRPr="00033231">
        <w:t>il avait coutume de visiter en compagnie de son bo</w:t>
      </w:r>
      <w:r w:rsidRPr="00033231">
        <w:t>i</w:t>
      </w:r>
      <w:r w:rsidRPr="00033231">
        <w:t xml:space="preserve">teux élève et de </w:t>
      </w:r>
      <w:r w:rsidR="004F69D6">
        <w:t>M. </w:t>
      </w:r>
      <w:r w:rsidRPr="00033231">
        <w:t>Hall</w:t>
      </w:r>
      <w:r w:rsidR="004F69D6">
        <w:t xml:space="preserve">. </w:t>
      </w:r>
      <w:r w:rsidRPr="00033231">
        <w:t>Quoi qu</w:t>
      </w:r>
      <w:r w:rsidR="004F69D6">
        <w:t>’</w:t>
      </w:r>
      <w:r w:rsidRPr="00033231">
        <w:t>il en soit</w:t>
      </w:r>
      <w:r w:rsidR="004F69D6">
        <w:t xml:space="preserve">, </w:t>
      </w:r>
      <w:r w:rsidRPr="00033231">
        <w:t>il tomba malade</w:t>
      </w:r>
      <w:r w:rsidR="004F69D6">
        <w:t xml:space="preserve">, </w:t>
      </w:r>
      <w:r w:rsidRPr="00033231">
        <w:t>et</w:t>
      </w:r>
      <w:r w:rsidR="004F69D6">
        <w:t xml:space="preserve">, </w:t>
      </w:r>
      <w:r w:rsidRPr="00033231">
        <w:t>après avoir opposé au mal une résistance taciturne pendant un jour ou deux</w:t>
      </w:r>
      <w:r w:rsidR="004F69D6">
        <w:t xml:space="preserve">, </w:t>
      </w:r>
      <w:r w:rsidRPr="00033231">
        <w:t>il fut obligé de garder la chambre</w:t>
      </w:r>
      <w:r w:rsidR="004F69D6">
        <w:t>.</w:t>
      </w:r>
    </w:p>
    <w:p w14:paraId="557E8840" w14:textId="77777777" w:rsidR="004F69D6" w:rsidRDefault="00000000" w:rsidP="0021796F">
      <w:r w:rsidRPr="00033231">
        <w:t>Il s</w:t>
      </w:r>
      <w:r w:rsidR="004F69D6">
        <w:t>’</w:t>
      </w:r>
      <w:r w:rsidRPr="00033231">
        <w:t>agitait un soir sur son lit</w:t>
      </w:r>
      <w:r w:rsidR="004F69D6">
        <w:t xml:space="preserve">, </w:t>
      </w:r>
      <w:r w:rsidRPr="00033231">
        <w:t>ayant à côté de lui Henry</w:t>
      </w:r>
      <w:r w:rsidR="004F69D6">
        <w:t xml:space="preserve">, </w:t>
      </w:r>
      <w:r w:rsidRPr="00033231">
        <w:t>qui ne voulait jamais le quitter</w:t>
      </w:r>
      <w:r w:rsidR="004F69D6">
        <w:t xml:space="preserve">, </w:t>
      </w:r>
      <w:r w:rsidRPr="00033231">
        <w:t>lorsqu</w:t>
      </w:r>
      <w:r w:rsidR="004F69D6">
        <w:t>’</w:t>
      </w:r>
      <w:r w:rsidRPr="00033231">
        <w:t>un coup</w:t>
      </w:r>
      <w:r w:rsidR="004F69D6">
        <w:t xml:space="preserve">, </w:t>
      </w:r>
      <w:r w:rsidRPr="00033231">
        <w:t>trop léger pour v</w:t>
      </w:r>
      <w:r w:rsidRPr="00033231">
        <w:t>e</w:t>
      </w:r>
      <w:r w:rsidRPr="00033231">
        <w:t xml:space="preserve">nir de </w:t>
      </w:r>
      <w:proofErr w:type="spellStart"/>
      <w:r w:rsidRPr="00033231">
        <w:t>mistress</w:t>
      </w:r>
      <w:proofErr w:type="spellEnd"/>
      <w:r w:rsidRPr="00033231">
        <w:t xml:space="preserve"> Gill ou de la servante</w:t>
      </w:r>
      <w:r w:rsidR="004F69D6">
        <w:t xml:space="preserve">, </w:t>
      </w:r>
      <w:r w:rsidRPr="00033231">
        <w:t xml:space="preserve">appela le jeune </w:t>
      </w:r>
      <w:proofErr w:type="spellStart"/>
      <w:r w:rsidRPr="00033231">
        <w:t>Sympson</w:t>
      </w:r>
      <w:proofErr w:type="spellEnd"/>
      <w:r w:rsidRPr="00033231">
        <w:t xml:space="preserve"> à la porte</w:t>
      </w:r>
      <w:r w:rsidR="004F69D6">
        <w:t>.</w:t>
      </w:r>
    </w:p>
    <w:p w14:paraId="4C02BEE7" w14:textId="36D63777" w:rsidR="004F69D6" w:rsidRDefault="004F69D6" w:rsidP="0021796F">
      <w:r>
        <w:t>« </w:t>
      </w:r>
      <w:r w:rsidR="00000000" w:rsidRPr="00033231">
        <w:t xml:space="preserve">Comment se trouve ce soir </w:t>
      </w:r>
      <w:r>
        <w:t>M. </w:t>
      </w:r>
      <w:r w:rsidR="00000000" w:rsidRPr="00033231">
        <w:t>Moore</w:t>
      </w:r>
      <w:r>
        <w:t xml:space="preserve"> ? </w:t>
      </w:r>
      <w:r w:rsidR="00000000" w:rsidRPr="00033231">
        <w:t>demanda une voix basse venant de l</w:t>
      </w:r>
      <w:r>
        <w:t>’</w:t>
      </w:r>
      <w:r w:rsidR="00000000" w:rsidRPr="00033231">
        <w:t>obscur corridor</w:t>
      </w:r>
      <w:r>
        <w:t>.</w:t>
      </w:r>
    </w:p>
    <w:p w14:paraId="7F28BA01" w14:textId="77777777" w:rsidR="004F69D6" w:rsidRDefault="004F69D6" w:rsidP="0021796F">
      <w:r>
        <w:t>— </w:t>
      </w:r>
      <w:r w:rsidR="00000000" w:rsidRPr="00033231">
        <w:t>Entrez</w:t>
      </w:r>
      <w:r>
        <w:t xml:space="preserve">, </w:t>
      </w:r>
      <w:r w:rsidR="00000000" w:rsidRPr="00033231">
        <w:t>et assurez-vous-en par vous-même</w:t>
      </w:r>
      <w:r>
        <w:t>.</w:t>
      </w:r>
    </w:p>
    <w:p w14:paraId="115D9E7A" w14:textId="77777777" w:rsidR="004F69D6" w:rsidRDefault="004F69D6" w:rsidP="0021796F">
      <w:r>
        <w:t>— </w:t>
      </w:r>
      <w:r w:rsidR="00000000" w:rsidRPr="00033231">
        <w:t>Est-il endormi</w:t>
      </w:r>
      <w:r>
        <w:t> ?</w:t>
      </w:r>
    </w:p>
    <w:p w14:paraId="3225F1A7" w14:textId="77777777" w:rsidR="004F69D6" w:rsidRDefault="004F69D6" w:rsidP="0021796F">
      <w:r>
        <w:t>— </w:t>
      </w:r>
      <w:r w:rsidR="00000000" w:rsidRPr="00033231">
        <w:t>Je voudrais qu</w:t>
      </w:r>
      <w:r>
        <w:t>’</w:t>
      </w:r>
      <w:r w:rsidR="00000000" w:rsidRPr="00033231">
        <w:t>il pût dormir</w:t>
      </w:r>
      <w:r>
        <w:t xml:space="preserve">. </w:t>
      </w:r>
      <w:r w:rsidR="00000000" w:rsidRPr="00033231">
        <w:t>Entrez</w:t>
      </w:r>
      <w:r>
        <w:t xml:space="preserve">, </w:t>
      </w:r>
      <w:r w:rsidR="00000000" w:rsidRPr="00033231">
        <w:t>et venez lui parler</w:t>
      </w:r>
      <w:r>
        <w:t xml:space="preserve">, </w:t>
      </w:r>
      <w:r w:rsidR="00000000" w:rsidRPr="00033231">
        <w:t>Shirley</w:t>
      </w:r>
      <w:r>
        <w:t>.</w:t>
      </w:r>
    </w:p>
    <w:p w14:paraId="5AF299C0" w14:textId="4F956A90" w:rsidR="00000000" w:rsidRPr="00033231" w:rsidRDefault="004F69D6" w:rsidP="0021796F">
      <w:r>
        <w:t>— </w:t>
      </w:r>
      <w:r w:rsidR="00000000" w:rsidRPr="00033231">
        <w:t>Il n</w:t>
      </w:r>
      <w:r>
        <w:t>’</w:t>
      </w:r>
      <w:r w:rsidR="00000000" w:rsidRPr="00033231">
        <w:t>aimerait peut-être pas cela</w:t>
      </w:r>
      <w:r>
        <w:t>. »</w:t>
      </w:r>
    </w:p>
    <w:p w14:paraId="45842C4F" w14:textId="77777777" w:rsidR="004F69D6" w:rsidRDefault="00000000" w:rsidP="0021796F">
      <w:r w:rsidRPr="00033231">
        <w:t>Cependant elle s</w:t>
      </w:r>
      <w:r w:rsidR="004F69D6">
        <w:t>’</w:t>
      </w:r>
      <w:r w:rsidRPr="00033231">
        <w:t>avança</w:t>
      </w:r>
      <w:r w:rsidR="004F69D6">
        <w:t xml:space="preserve">, </w:t>
      </w:r>
      <w:r w:rsidRPr="00033231">
        <w:t>et Henry</w:t>
      </w:r>
      <w:r w:rsidR="004F69D6">
        <w:t xml:space="preserve">, </w:t>
      </w:r>
      <w:r w:rsidRPr="00033231">
        <w:t>la voyant hésiter sur le seuil</w:t>
      </w:r>
      <w:r w:rsidR="004F69D6">
        <w:t xml:space="preserve">, </w:t>
      </w:r>
      <w:r w:rsidRPr="00033231">
        <w:t>la prit par la main et la conduisit auprès de la couche</w:t>
      </w:r>
      <w:r w:rsidR="004F69D6">
        <w:t>.</w:t>
      </w:r>
    </w:p>
    <w:p w14:paraId="19E0C2CA" w14:textId="77777777" w:rsidR="004F69D6" w:rsidRDefault="00000000" w:rsidP="0021796F">
      <w:r w:rsidRPr="00033231">
        <w:t>La lumière douteuse qui n</w:t>
      </w:r>
      <w:r w:rsidR="004F69D6">
        <w:t>’</w:t>
      </w:r>
      <w:r w:rsidRPr="00033231">
        <w:t>éclairait que faiblement la pe</w:t>
      </w:r>
      <w:r w:rsidRPr="00033231">
        <w:t>r</w:t>
      </w:r>
      <w:r w:rsidRPr="00033231">
        <w:t xml:space="preserve">sonne de miss </w:t>
      </w:r>
      <w:proofErr w:type="spellStart"/>
      <w:r w:rsidRPr="00033231">
        <w:t>Keeldar</w:t>
      </w:r>
      <w:proofErr w:type="spellEnd"/>
      <w:r w:rsidRPr="00033231">
        <w:t xml:space="preserve"> laissait cependant voir son élégant co</w:t>
      </w:r>
      <w:r w:rsidRPr="00033231">
        <w:t>s</w:t>
      </w:r>
      <w:r w:rsidRPr="00033231">
        <w:t>tume</w:t>
      </w:r>
      <w:r w:rsidR="004F69D6">
        <w:t xml:space="preserve">. </w:t>
      </w:r>
      <w:r w:rsidRPr="00033231">
        <w:t xml:space="preserve">Il y avait ce soir-là à </w:t>
      </w:r>
      <w:proofErr w:type="spellStart"/>
      <w:r w:rsidRPr="00033231">
        <w:t>Fieldhead</w:t>
      </w:r>
      <w:proofErr w:type="spellEnd"/>
      <w:r w:rsidRPr="00033231">
        <w:t xml:space="preserve"> une réunion dans laquelle se trouvait sir Philippe </w:t>
      </w:r>
      <w:proofErr w:type="spellStart"/>
      <w:r w:rsidRPr="00033231">
        <w:t>Nunnely</w:t>
      </w:r>
      <w:proofErr w:type="spellEnd"/>
      <w:r w:rsidR="004F69D6">
        <w:t xml:space="preserve"> ; </w:t>
      </w:r>
      <w:r w:rsidRPr="00033231">
        <w:t>les dames étaient en ce m</w:t>
      </w:r>
      <w:r w:rsidRPr="00033231">
        <w:t>o</w:t>
      </w:r>
      <w:r w:rsidRPr="00033231">
        <w:t>ment au salon</w:t>
      </w:r>
      <w:r w:rsidR="004F69D6">
        <w:t xml:space="preserve">, </w:t>
      </w:r>
      <w:r w:rsidRPr="00033231">
        <w:t>d</w:t>
      </w:r>
      <w:r w:rsidR="004F69D6">
        <w:t>’</w:t>
      </w:r>
      <w:r w:rsidRPr="00033231">
        <w:t>où Shirley s</w:t>
      </w:r>
      <w:r w:rsidR="004F69D6">
        <w:t>’</w:t>
      </w:r>
      <w:r w:rsidRPr="00033231">
        <w:t xml:space="preserve">était esquivée pour visiter </w:t>
      </w:r>
      <w:r w:rsidRPr="00033231">
        <w:lastRenderedPageBreak/>
        <w:t>le pr</w:t>
      </w:r>
      <w:r w:rsidRPr="00033231">
        <w:t>é</w:t>
      </w:r>
      <w:r w:rsidRPr="00033231">
        <w:t>cepteur d</w:t>
      </w:r>
      <w:r w:rsidR="004F69D6">
        <w:t>’</w:t>
      </w:r>
      <w:r w:rsidRPr="00033231">
        <w:t>Henry</w:t>
      </w:r>
      <w:r w:rsidR="004F69D6">
        <w:t xml:space="preserve">. </w:t>
      </w:r>
      <w:r w:rsidRPr="00033231">
        <w:t>Sa robe blanche</w:t>
      </w:r>
      <w:r w:rsidR="004F69D6">
        <w:t xml:space="preserve">, </w:t>
      </w:r>
      <w:r w:rsidRPr="00033231">
        <w:t>ses beaux bras</w:t>
      </w:r>
      <w:r w:rsidR="004F69D6">
        <w:t xml:space="preserve">, </w:t>
      </w:r>
      <w:r w:rsidRPr="00033231">
        <w:t>la chaîne d</w:t>
      </w:r>
      <w:r w:rsidR="004F69D6">
        <w:t>’</w:t>
      </w:r>
      <w:r w:rsidRPr="00033231">
        <w:t>or qui entourait son col blanc et retombait en tremblant sur sa po</w:t>
      </w:r>
      <w:r w:rsidRPr="00033231">
        <w:t>i</w:t>
      </w:r>
      <w:r w:rsidRPr="00033231">
        <w:t>trine</w:t>
      </w:r>
      <w:r w:rsidR="004F69D6">
        <w:t xml:space="preserve">, </w:t>
      </w:r>
      <w:r w:rsidRPr="00033231">
        <w:t>brillaient étrangement au milieu de l</w:t>
      </w:r>
      <w:r w:rsidR="004F69D6">
        <w:t>’</w:t>
      </w:r>
      <w:r w:rsidRPr="00033231">
        <w:t>obscurité de cette chambre de malade</w:t>
      </w:r>
      <w:r w:rsidR="004F69D6">
        <w:t xml:space="preserve">. </w:t>
      </w:r>
      <w:r w:rsidRPr="00033231">
        <w:t>Son air était sérieux et pensif</w:t>
      </w:r>
      <w:r w:rsidR="004F69D6">
        <w:t xml:space="preserve"> : </w:t>
      </w:r>
      <w:r w:rsidRPr="00033231">
        <w:t>elle parla avec douceur</w:t>
      </w:r>
      <w:r w:rsidR="004F69D6">
        <w:t>.</w:t>
      </w:r>
    </w:p>
    <w:p w14:paraId="5DD57F58" w14:textId="77777777" w:rsidR="004F69D6" w:rsidRDefault="004F69D6" w:rsidP="0021796F">
      <w:r>
        <w:t>« </w:t>
      </w:r>
      <w:r w:rsidR="00000000" w:rsidRPr="00033231">
        <w:t>Monsieur Moore</w:t>
      </w:r>
      <w:r>
        <w:t xml:space="preserve">, </w:t>
      </w:r>
      <w:r w:rsidR="00000000" w:rsidRPr="00033231">
        <w:t>comment vous trouvez-vous ce soir</w:t>
      </w:r>
      <w:r>
        <w:t> ?</w:t>
      </w:r>
    </w:p>
    <w:p w14:paraId="60BEEBD0" w14:textId="77777777" w:rsidR="004F69D6" w:rsidRDefault="004F69D6" w:rsidP="0021796F">
      <w:r>
        <w:t>— </w:t>
      </w:r>
      <w:r w:rsidR="00000000" w:rsidRPr="00033231">
        <w:t>Je n</w:t>
      </w:r>
      <w:r>
        <w:t>’</w:t>
      </w:r>
      <w:r w:rsidR="00000000" w:rsidRPr="00033231">
        <w:t>ai pas été bien malade</w:t>
      </w:r>
      <w:r>
        <w:t xml:space="preserve">, </w:t>
      </w:r>
      <w:r w:rsidR="00000000" w:rsidRPr="00033231">
        <w:t>et maintenant je me trouve mieux</w:t>
      </w:r>
      <w:r>
        <w:t>.</w:t>
      </w:r>
    </w:p>
    <w:p w14:paraId="446270E1" w14:textId="77777777" w:rsidR="004F69D6" w:rsidRDefault="004F69D6" w:rsidP="0021796F">
      <w:r>
        <w:t>— </w:t>
      </w:r>
      <w:r w:rsidR="00000000" w:rsidRPr="00033231">
        <w:t>J</w:t>
      </w:r>
      <w:r>
        <w:t>’</w:t>
      </w:r>
      <w:r w:rsidR="00000000" w:rsidRPr="00033231">
        <w:t>ai appris que vous vous plaigniez de la soif</w:t>
      </w:r>
      <w:r>
        <w:t xml:space="preserve"> ; </w:t>
      </w:r>
      <w:r w:rsidR="00000000" w:rsidRPr="00033231">
        <w:t>je vous ai apporté quelques raisins</w:t>
      </w:r>
      <w:r>
        <w:t xml:space="preserve">. </w:t>
      </w:r>
      <w:r w:rsidR="00000000" w:rsidRPr="00033231">
        <w:t>Pouvez-vous en goûter un</w:t>
      </w:r>
      <w:r>
        <w:t> ?</w:t>
      </w:r>
    </w:p>
    <w:p w14:paraId="52096263" w14:textId="77777777" w:rsidR="004F69D6" w:rsidRDefault="004F69D6" w:rsidP="0021796F">
      <w:r>
        <w:t>— </w:t>
      </w:r>
      <w:r w:rsidR="00000000" w:rsidRPr="00033231">
        <w:t>Non</w:t>
      </w:r>
      <w:r>
        <w:t xml:space="preserve">. </w:t>
      </w:r>
      <w:r w:rsidR="00000000" w:rsidRPr="00033231">
        <w:t>Mais je vous remercie de vous être souvenue de moi</w:t>
      </w:r>
      <w:r>
        <w:t>.</w:t>
      </w:r>
    </w:p>
    <w:p w14:paraId="13C903FA" w14:textId="0F913E22" w:rsidR="00000000" w:rsidRPr="00033231" w:rsidRDefault="004F69D6" w:rsidP="0021796F">
      <w:r>
        <w:t>— </w:t>
      </w:r>
      <w:r w:rsidR="00000000" w:rsidRPr="00033231">
        <w:t>Seulement un</w:t>
      </w:r>
      <w:r>
        <w:t>. »</w:t>
      </w:r>
    </w:p>
    <w:p w14:paraId="0484BA2B" w14:textId="77777777" w:rsidR="004F69D6" w:rsidRDefault="00000000" w:rsidP="0021796F">
      <w:r w:rsidRPr="00033231">
        <w:t>Et d</w:t>
      </w:r>
      <w:r w:rsidR="004F69D6">
        <w:t>’</w:t>
      </w:r>
      <w:r w:rsidRPr="00033231">
        <w:t>une magnifique grappe qui remplissait un petit panier qu</w:t>
      </w:r>
      <w:r w:rsidR="004F69D6">
        <w:t>’</w:t>
      </w:r>
      <w:r w:rsidRPr="00033231">
        <w:t>elle tenait à la main</w:t>
      </w:r>
      <w:r w:rsidR="004F69D6">
        <w:t xml:space="preserve">, </w:t>
      </w:r>
      <w:r w:rsidRPr="00033231">
        <w:t>elle détacha un grain qu</w:t>
      </w:r>
      <w:r w:rsidR="004F69D6">
        <w:t>’</w:t>
      </w:r>
      <w:r w:rsidRPr="00033231">
        <w:t>elle présenta aux lèvres du malade</w:t>
      </w:r>
      <w:r w:rsidR="004F69D6">
        <w:t xml:space="preserve">. </w:t>
      </w:r>
      <w:r w:rsidRPr="00033231">
        <w:t>Il secoua la tête</w:t>
      </w:r>
      <w:r w:rsidR="004F69D6">
        <w:t xml:space="preserve">, </w:t>
      </w:r>
      <w:r w:rsidRPr="00033231">
        <w:t>et tourna de côté son v</w:t>
      </w:r>
      <w:r w:rsidRPr="00033231">
        <w:t>i</w:t>
      </w:r>
      <w:r w:rsidRPr="00033231">
        <w:t>sage couvert de rougeur</w:t>
      </w:r>
      <w:r w:rsidR="004F69D6">
        <w:t>.</w:t>
      </w:r>
    </w:p>
    <w:p w14:paraId="17365554" w14:textId="77777777" w:rsidR="004F69D6" w:rsidRDefault="004F69D6" w:rsidP="0021796F">
      <w:r>
        <w:t>« </w:t>
      </w:r>
      <w:r w:rsidR="00000000" w:rsidRPr="00033231">
        <w:t>Mais que puis-je alors vous apporter à la place</w:t>
      </w:r>
      <w:r>
        <w:t xml:space="preserve"> ? </w:t>
      </w:r>
      <w:r w:rsidR="00000000" w:rsidRPr="00033231">
        <w:t>Vous ne voulez pas de fruit</w:t>
      </w:r>
      <w:r>
        <w:t xml:space="preserve"> ; </w:t>
      </w:r>
      <w:r w:rsidR="00000000" w:rsidRPr="00033231">
        <w:t>cependant je vois que vos lèvres sont dess</w:t>
      </w:r>
      <w:r w:rsidR="00000000" w:rsidRPr="00033231">
        <w:t>é</w:t>
      </w:r>
      <w:r w:rsidR="00000000" w:rsidRPr="00033231">
        <w:t>chées</w:t>
      </w:r>
      <w:r>
        <w:t xml:space="preserve">. </w:t>
      </w:r>
      <w:r w:rsidR="00000000" w:rsidRPr="00033231">
        <w:t>Quel est le breuvage que vous préférez</w:t>
      </w:r>
      <w:r>
        <w:t> ?</w:t>
      </w:r>
    </w:p>
    <w:p w14:paraId="342B9C14" w14:textId="72E6B18D" w:rsidR="00000000" w:rsidRPr="00033231" w:rsidRDefault="004F69D6" w:rsidP="0021796F">
      <w:r>
        <w:t>— </w:t>
      </w:r>
      <w:proofErr w:type="spellStart"/>
      <w:r w:rsidR="00000000" w:rsidRPr="00033231">
        <w:t>Mistress</w:t>
      </w:r>
      <w:proofErr w:type="spellEnd"/>
      <w:r w:rsidR="00000000" w:rsidRPr="00033231">
        <w:t xml:space="preserve"> Gill me donne de la tisane et de l</w:t>
      </w:r>
      <w:r>
        <w:t>’</w:t>
      </w:r>
      <w:r w:rsidR="00000000" w:rsidRPr="00033231">
        <w:t>eau</w:t>
      </w:r>
      <w:r>
        <w:t xml:space="preserve"> ; </w:t>
      </w:r>
      <w:r w:rsidR="00000000" w:rsidRPr="00033231">
        <w:t>c</w:t>
      </w:r>
      <w:r>
        <w:t>’</w:t>
      </w:r>
      <w:r w:rsidR="00000000" w:rsidRPr="00033231">
        <w:t>est tout ce qu</w:t>
      </w:r>
      <w:r>
        <w:t>’</w:t>
      </w:r>
      <w:r w:rsidR="00000000" w:rsidRPr="00033231">
        <w:t>il me faut</w:t>
      </w:r>
      <w:r>
        <w:t>. »</w:t>
      </w:r>
    </w:p>
    <w:p w14:paraId="75462815" w14:textId="77777777" w:rsidR="004F69D6" w:rsidRDefault="00000000" w:rsidP="0021796F">
      <w:r w:rsidRPr="00033231">
        <w:t>Il y eut un silence de quelques minutes</w:t>
      </w:r>
      <w:r w:rsidR="004F69D6">
        <w:t>.</w:t>
      </w:r>
    </w:p>
    <w:p w14:paraId="09D87C27" w14:textId="77777777" w:rsidR="004F69D6" w:rsidRDefault="004F69D6" w:rsidP="0021796F">
      <w:r>
        <w:t>« </w:t>
      </w:r>
      <w:r w:rsidR="00000000" w:rsidRPr="00033231">
        <w:t>Souffrez-vous</w:t>
      </w:r>
      <w:r>
        <w:t xml:space="preserve"> ? </w:t>
      </w:r>
      <w:r w:rsidR="00000000" w:rsidRPr="00033231">
        <w:t>éprouvez-vous des douleurs</w:t>
      </w:r>
      <w:r>
        <w:t> ?</w:t>
      </w:r>
    </w:p>
    <w:p w14:paraId="429C570A" w14:textId="77777777" w:rsidR="004F69D6" w:rsidRDefault="004F69D6" w:rsidP="0021796F">
      <w:r>
        <w:t>— </w:t>
      </w:r>
      <w:r w:rsidR="00000000" w:rsidRPr="00033231">
        <w:t>Très-peu</w:t>
      </w:r>
      <w:r>
        <w:t>.</w:t>
      </w:r>
    </w:p>
    <w:p w14:paraId="510AB064" w14:textId="511F8E21" w:rsidR="00000000" w:rsidRPr="00033231" w:rsidRDefault="004F69D6" w:rsidP="0021796F">
      <w:r>
        <w:t>— </w:t>
      </w:r>
      <w:r w:rsidR="00000000" w:rsidRPr="00033231">
        <w:t>Qu</w:t>
      </w:r>
      <w:r>
        <w:t>’</w:t>
      </w:r>
      <w:r w:rsidR="00000000" w:rsidRPr="00033231">
        <w:t>est-ce qui vous a rendu malade</w:t>
      </w:r>
      <w:r>
        <w:t> ? »</w:t>
      </w:r>
    </w:p>
    <w:p w14:paraId="30675013" w14:textId="77777777" w:rsidR="004F69D6" w:rsidRDefault="00000000" w:rsidP="0021796F">
      <w:r w:rsidRPr="00033231">
        <w:lastRenderedPageBreak/>
        <w:t>Nouveau silence</w:t>
      </w:r>
      <w:r w:rsidR="004F69D6">
        <w:t>.</w:t>
      </w:r>
    </w:p>
    <w:p w14:paraId="37636AA5" w14:textId="77777777" w:rsidR="004F69D6" w:rsidRDefault="004F69D6" w:rsidP="0021796F">
      <w:r>
        <w:t>« </w:t>
      </w:r>
      <w:r w:rsidR="00000000" w:rsidRPr="00033231">
        <w:t>Je me demande ce qui a pu vous donner cette fièvre</w:t>
      </w:r>
      <w:r>
        <w:t xml:space="preserve">. </w:t>
      </w:r>
      <w:r w:rsidR="00000000" w:rsidRPr="00033231">
        <w:t>À quoi l</w:t>
      </w:r>
      <w:r>
        <w:t>’</w:t>
      </w:r>
      <w:r w:rsidR="00000000" w:rsidRPr="00033231">
        <w:t>attribuez-vous</w:t>
      </w:r>
      <w:r>
        <w:t> ?</w:t>
      </w:r>
    </w:p>
    <w:p w14:paraId="027DBC25" w14:textId="77777777" w:rsidR="004F69D6" w:rsidRDefault="004F69D6" w:rsidP="0021796F">
      <w:r>
        <w:t>— </w:t>
      </w:r>
      <w:r w:rsidR="00000000" w:rsidRPr="00033231">
        <w:t>Aux miasmes peut-être</w:t>
      </w:r>
      <w:r>
        <w:t xml:space="preserve">, </w:t>
      </w:r>
      <w:r w:rsidR="00000000" w:rsidRPr="00033231">
        <w:t>à la malaria</w:t>
      </w:r>
      <w:r>
        <w:t xml:space="preserve">. </w:t>
      </w:r>
      <w:r w:rsidR="00000000" w:rsidRPr="00033231">
        <w:t>Nous sommes en automne</w:t>
      </w:r>
      <w:r>
        <w:t xml:space="preserve">, </w:t>
      </w:r>
      <w:r w:rsidR="00000000" w:rsidRPr="00033231">
        <w:t>les fièvres sont fréquentes</w:t>
      </w:r>
      <w:r>
        <w:t>.</w:t>
      </w:r>
    </w:p>
    <w:p w14:paraId="32442E26" w14:textId="3F99B61E" w:rsidR="004F69D6" w:rsidRDefault="004F69D6" w:rsidP="0021796F">
      <w:r>
        <w:t>— </w:t>
      </w:r>
      <w:r w:rsidR="00000000" w:rsidRPr="00033231">
        <w:t>J</w:t>
      </w:r>
      <w:r>
        <w:t>’</w:t>
      </w:r>
      <w:r w:rsidR="00000000" w:rsidRPr="00033231">
        <w:t xml:space="preserve">ai appris que vous visitiez souvent les malades de </w:t>
      </w:r>
      <w:proofErr w:type="spellStart"/>
      <w:r w:rsidR="00000000" w:rsidRPr="00033231">
        <w:t>Bria</w:t>
      </w:r>
      <w:r w:rsidR="00000000" w:rsidRPr="00033231">
        <w:t>r</w:t>
      </w:r>
      <w:r w:rsidR="00000000" w:rsidRPr="00033231">
        <w:t>field</w:t>
      </w:r>
      <w:proofErr w:type="spellEnd"/>
      <w:r w:rsidR="00000000" w:rsidRPr="00033231">
        <w:t xml:space="preserve"> et aussi ceux de </w:t>
      </w:r>
      <w:proofErr w:type="spellStart"/>
      <w:r w:rsidR="00000000" w:rsidRPr="00033231">
        <w:t>Nunnely</w:t>
      </w:r>
      <w:proofErr w:type="spellEnd"/>
      <w:r>
        <w:t xml:space="preserve">, </w:t>
      </w:r>
      <w:r w:rsidR="00000000" w:rsidRPr="00033231">
        <w:t xml:space="preserve">en compagnie de </w:t>
      </w:r>
      <w:r>
        <w:t>M. </w:t>
      </w:r>
      <w:r w:rsidR="00000000" w:rsidRPr="00033231">
        <w:t>Hall</w:t>
      </w:r>
      <w:r>
        <w:t xml:space="preserve">. </w:t>
      </w:r>
      <w:r w:rsidR="00000000" w:rsidRPr="00033231">
        <w:t>Vous devriez être sur vos gardes</w:t>
      </w:r>
      <w:r>
        <w:t xml:space="preserve"> : </w:t>
      </w:r>
      <w:r w:rsidR="00000000" w:rsidRPr="00033231">
        <w:t>ce n</w:t>
      </w:r>
      <w:r>
        <w:t>’</w:t>
      </w:r>
      <w:r w:rsidR="00000000" w:rsidRPr="00033231">
        <w:t>est point être sage que d</w:t>
      </w:r>
      <w:r>
        <w:t>’</w:t>
      </w:r>
      <w:r w:rsidR="00000000" w:rsidRPr="00033231">
        <w:t>être téméraire</w:t>
      </w:r>
      <w:r>
        <w:t>.</w:t>
      </w:r>
    </w:p>
    <w:p w14:paraId="51F67D9F" w14:textId="77777777" w:rsidR="004F69D6" w:rsidRDefault="004F69D6" w:rsidP="0021796F">
      <w:r>
        <w:t>— </w:t>
      </w:r>
      <w:r w:rsidR="00000000" w:rsidRPr="00033231">
        <w:t>Vous me faites penser</w:t>
      </w:r>
      <w:r>
        <w:t xml:space="preserve">, </w:t>
      </w:r>
      <w:r w:rsidR="00000000" w:rsidRPr="00033231">
        <w:t xml:space="preserve">miss </w:t>
      </w:r>
      <w:proofErr w:type="spellStart"/>
      <w:r w:rsidR="00000000" w:rsidRPr="00033231">
        <w:t>Keeldar</w:t>
      </w:r>
      <w:proofErr w:type="spellEnd"/>
      <w:r>
        <w:t xml:space="preserve">, </w:t>
      </w:r>
      <w:r w:rsidR="00000000" w:rsidRPr="00033231">
        <w:t>que peut-être vous eussiez mieux fait de ne point entrer dans cette chambre</w:t>
      </w:r>
      <w:r>
        <w:t xml:space="preserve">, </w:t>
      </w:r>
      <w:r w:rsidR="00000000" w:rsidRPr="00033231">
        <w:t>et de ne point venir si près de ce lit</w:t>
      </w:r>
      <w:r>
        <w:t xml:space="preserve">. </w:t>
      </w:r>
      <w:r w:rsidR="00000000" w:rsidRPr="00033231">
        <w:t>Je ne pense pas que ma maladie soit contagieuse</w:t>
      </w:r>
      <w:r>
        <w:t xml:space="preserve"> ; </w:t>
      </w:r>
      <w:r w:rsidR="00000000" w:rsidRPr="00033231">
        <w:t>je ne crains pas de vous la voir contracter</w:t>
      </w:r>
      <w:r>
        <w:t xml:space="preserve"> </w:t>
      </w:r>
      <w:r>
        <w:rPr>
          <w:i/>
          <w:iCs/>
        </w:rPr>
        <w:t>(</w:t>
      </w:r>
      <w:r w:rsidR="00000000" w:rsidRPr="00033231">
        <w:rPr>
          <w:i/>
          <w:iCs/>
        </w:rPr>
        <w:t>avec une sorte de sourire</w:t>
      </w:r>
      <w:r>
        <w:rPr>
          <w:i/>
          <w:iCs/>
        </w:rPr>
        <w:t xml:space="preserve">) ; </w:t>
      </w:r>
      <w:r w:rsidR="00000000" w:rsidRPr="00033231">
        <w:t>mais pourquoi vous exposeriez vous-même à l</w:t>
      </w:r>
      <w:r>
        <w:t>’</w:t>
      </w:r>
      <w:r w:rsidR="00000000" w:rsidRPr="00033231">
        <w:t>ombre d</w:t>
      </w:r>
      <w:r>
        <w:t>’</w:t>
      </w:r>
      <w:r w:rsidR="00000000" w:rsidRPr="00033231">
        <w:t>un danger</w:t>
      </w:r>
      <w:r>
        <w:t xml:space="preserve"> ? </w:t>
      </w:r>
      <w:r w:rsidR="00000000" w:rsidRPr="00033231">
        <w:t>Laissez-moi</w:t>
      </w:r>
      <w:r>
        <w:t>.</w:t>
      </w:r>
    </w:p>
    <w:p w14:paraId="0026ECEF" w14:textId="77777777" w:rsidR="004F69D6" w:rsidRDefault="004F69D6" w:rsidP="0021796F">
      <w:r>
        <w:t>— </w:t>
      </w:r>
      <w:r w:rsidR="00000000" w:rsidRPr="00033231">
        <w:t>Patience</w:t>
      </w:r>
      <w:r>
        <w:t xml:space="preserve">. </w:t>
      </w:r>
      <w:r w:rsidR="00000000" w:rsidRPr="00033231">
        <w:t>Je ne resterai pas longtemps</w:t>
      </w:r>
      <w:r>
        <w:t xml:space="preserve">. </w:t>
      </w:r>
      <w:r w:rsidR="00000000" w:rsidRPr="00033231">
        <w:t>Mais j</w:t>
      </w:r>
      <w:r>
        <w:t>’</w:t>
      </w:r>
      <w:r w:rsidR="00000000" w:rsidRPr="00033231">
        <w:t>aurais pla</w:t>
      </w:r>
      <w:r w:rsidR="00000000" w:rsidRPr="00033231">
        <w:t>i</w:t>
      </w:r>
      <w:r w:rsidR="00000000" w:rsidRPr="00033231">
        <w:t>sir à faire quelque chose pour vous</w:t>
      </w:r>
      <w:r>
        <w:t xml:space="preserve">, </w:t>
      </w:r>
      <w:r w:rsidR="00000000" w:rsidRPr="00033231">
        <w:t>à vous rendre quelque petit service</w:t>
      </w:r>
      <w:r>
        <w:t>…</w:t>
      </w:r>
    </w:p>
    <w:p w14:paraId="1C892DC1" w14:textId="77777777" w:rsidR="004F69D6" w:rsidRDefault="004F69D6" w:rsidP="0021796F">
      <w:r>
        <w:t>— </w:t>
      </w:r>
      <w:r w:rsidR="00000000" w:rsidRPr="00033231">
        <w:t>On a besoin de vous au salon</w:t>
      </w:r>
      <w:r>
        <w:t>.</w:t>
      </w:r>
    </w:p>
    <w:p w14:paraId="6A19AFE2" w14:textId="77777777" w:rsidR="004F69D6" w:rsidRDefault="004F69D6" w:rsidP="0021796F">
      <w:r>
        <w:t>— </w:t>
      </w:r>
      <w:r w:rsidR="00000000" w:rsidRPr="00033231">
        <w:t>Non</w:t>
      </w:r>
      <w:r>
        <w:t xml:space="preserve">, </w:t>
      </w:r>
      <w:r w:rsidR="00000000" w:rsidRPr="00033231">
        <w:t>les gentlemen sont encore à table</w:t>
      </w:r>
      <w:r>
        <w:t>.</w:t>
      </w:r>
    </w:p>
    <w:p w14:paraId="44A19852" w14:textId="77777777" w:rsidR="004F69D6" w:rsidRDefault="004F69D6" w:rsidP="0021796F">
      <w:r>
        <w:t>— </w:t>
      </w:r>
      <w:r w:rsidR="00000000" w:rsidRPr="00033231">
        <w:t>Ils n</w:t>
      </w:r>
      <w:r>
        <w:t>’</w:t>
      </w:r>
      <w:r w:rsidR="00000000" w:rsidRPr="00033231">
        <w:t>y resteront pas longtemps</w:t>
      </w:r>
      <w:r>
        <w:t xml:space="preserve"> : </w:t>
      </w:r>
      <w:r w:rsidR="00000000" w:rsidRPr="00033231">
        <w:t xml:space="preserve">sir Philippe </w:t>
      </w:r>
      <w:proofErr w:type="spellStart"/>
      <w:r w:rsidR="00000000" w:rsidRPr="00033231">
        <w:t>Nunnely</w:t>
      </w:r>
      <w:proofErr w:type="spellEnd"/>
      <w:r w:rsidR="00000000" w:rsidRPr="00033231">
        <w:t xml:space="preserve"> n</w:t>
      </w:r>
      <w:r>
        <w:t>’</w:t>
      </w:r>
      <w:r w:rsidR="00000000" w:rsidRPr="00033231">
        <w:t>est pas buveur</w:t>
      </w:r>
      <w:r>
        <w:t xml:space="preserve">, </w:t>
      </w:r>
      <w:r w:rsidR="00000000" w:rsidRPr="00033231">
        <w:t>et je l</w:t>
      </w:r>
      <w:r>
        <w:t>’</w:t>
      </w:r>
      <w:r w:rsidR="00000000" w:rsidRPr="00033231">
        <w:t>entends justement à présent passer de la salle à manger dans le salon</w:t>
      </w:r>
      <w:r>
        <w:t>.</w:t>
      </w:r>
    </w:p>
    <w:p w14:paraId="44FE9344" w14:textId="77777777" w:rsidR="004F69D6" w:rsidRDefault="004F69D6" w:rsidP="0021796F">
      <w:r>
        <w:t>— </w:t>
      </w:r>
      <w:r w:rsidR="00000000" w:rsidRPr="00033231">
        <w:t>C</w:t>
      </w:r>
      <w:r>
        <w:t>’</w:t>
      </w:r>
      <w:r w:rsidR="00000000" w:rsidRPr="00033231">
        <w:t>est un domestique</w:t>
      </w:r>
      <w:r>
        <w:t>.</w:t>
      </w:r>
    </w:p>
    <w:p w14:paraId="298CF15C" w14:textId="77777777" w:rsidR="004F69D6" w:rsidRDefault="004F69D6" w:rsidP="0021796F">
      <w:r>
        <w:t>— </w:t>
      </w:r>
      <w:r w:rsidR="00000000" w:rsidRPr="00033231">
        <w:t>C</w:t>
      </w:r>
      <w:r>
        <w:t>’</w:t>
      </w:r>
      <w:r w:rsidR="00000000" w:rsidRPr="00033231">
        <w:t>est sir Philippe</w:t>
      </w:r>
      <w:r>
        <w:t xml:space="preserve"> ; </w:t>
      </w:r>
      <w:r w:rsidR="00000000" w:rsidRPr="00033231">
        <w:t>je connais son pas</w:t>
      </w:r>
      <w:r>
        <w:t>.</w:t>
      </w:r>
    </w:p>
    <w:p w14:paraId="61956E27" w14:textId="77777777" w:rsidR="004F69D6" w:rsidRDefault="004F69D6" w:rsidP="0021796F">
      <w:r>
        <w:t>— </w:t>
      </w:r>
      <w:r w:rsidR="00000000" w:rsidRPr="00033231">
        <w:t>Votre ouïe est subtile</w:t>
      </w:r>
      <w:r>
        <w:t>.</w:t>
      </w:r>
    </w:p>
    <w:p w14:paraId="3BCCCF61" w14:textId="77777777" w:rsidR="004F69D6" w:rsidRDefault="004F69D6" w:rsidP="0021796F">
      <w:r>
        <w:lastRenderedPageBreak/>
        <w:t>— </w:t>
      </w:r>
      <w:r w:rsidR="00000000" w:rsidRPr="00033231">
        <w:t>Elle l</w:t>
      </w:r>
      <w:r>
        <w:t>’</w:t>
      </w:r>
      <w:r w:rsidR="00000000" w:rsidRPr="00033231">
        <w:t>a toujours été</w:t>
      </w:r>
      <w:r>
        <w:t xml:space="preserve">, </w:t>
      </w:r>
      <w:r w:rsidR="00000000" w:rsidRPr="00033231">
        <w:t>et cette subtilité semble s</w:t>
      </w:r>
      <w:r>
        <w:t>’</w:t>
      </w:r>
      <w:r w:rsidR="00000000" w:rsidRPr="00033231">
        <w:t>être accrue depuis quelque temps</w:t>
      </w:r>
      <w:r>
        <w:t xml:space="preserve">. </w:t>
      </w:r>
      <w:r w:rsidR="00000000" w:rsidRPr="00033231">
        <w:t xml:space="preserve">Sir Philippe </w:t>
      </w:r>
      <w:proofErr w:type="spellStart"/>
      <w:r w:rsidR="00000000" w:rsidRPr="00033231">
        <w:t>Nunnely</w:t>
      </w:r>
      <w:proofErr w:type="spellEnd"/>
      <w:r w:rsidR="00000000" w:rsidRPr="00033231">
        <w:t xml:space="preserve"> est venu ici prendre le thé hier soir</w:t>
      </w:r>
      <w:r>
        <w:t xml:space="preserve">. </w:t>
      </w:r>
      <w:r w:rsidR="00000000" w:rsidRPr="00033231">
        <w:t>Je vous ai entendue lui chanter une romance qu</w:t>
      </w:r>
      <w:r>
        <w:t>’</w:t>
      </w:r>
      <w:r w:rsidR="00000000" w:rsidRPr="00033231">
        <w:t>il vous avait apportée</w:t>
      </w:r>
      <w:r>
        <w:t xml:space="preserve">. </w:t>
      </w:r>
      <w:r w:rsidR="00000000" w:rsidRPr="00033231">
        <w:t>Je l</w:t>
      </w:r>
      <w:r>
        <w:t>’</w:t>
      </w:r>
      <w:r w:rsidR="00000000" w:rsidRPr="00033231">
        <w:t>ai entendu</w:t>
      </w:r>
      <w:r>
        <w:t xml:space="preserve">, </w:t>
      </w:r>
      <w:r w:rsidR="00000000" w:rsidRPr="00033231">
        <w:t>lorsqu</w:t>
      </w:r>
      <w:r>
        <w:t>’</w:t>
      </w:r>
      <w:r w:rsidR="00000000" w:rsidRPr="00033231">
        <w:t>il est parti</w:t>
      </w:r>
      <w:r>
        <w:t xml:space="preserve">, </w:t>
      </w:r>
      <w:r w:rsidR="00000000" w:rsidRPr="00033231">
        <w:t>à onze heures</w:t>
      </w:r>
      <w:r>
        <w:t xml:space="preserve">, </w:t>
      </w:r>
      <w:r w:rsidR="00000000" w:rsidRPr="00033231">
        <w:t>vous appeler dehors pour regarder l</w:t>
      </w:r>
      <w:r>
        <w:t>’</w:t>
      </w:r>
      <w:r w:rsidR="00000000" w:rsidRPr="00033231">
        <w:t>étoile du soir</w:t>
      </w:r>
      <w:r>
        <w:t>.</w:t>
      </w:r>
    </w:p>
    <w:p w14:paraId="1D92D7BC" w14:textId="77777777" w:rsidR="004F69D6" w:rsidRDefault="004F69D6" w:rsidP="0021796F">
      <w:r>
        <w:t>— </w:t>
      </w:r>
      <w:r w:rsidR="00000000" w:rsidRPr="00033231">
        <w:t>C</w:t>
      </w:r>
      <w:r>
        <w:t>’</w:t>
      </w:r>
      <w:r w:rsidR="00000000" w:rsidRPr="00033231">
        <w:t>est l</w:t>
      </w:r>
      <w:r>
        <w:t>’</w:t>
      </w:r>
      <w:r w:rsidR="00000000" w:rsidRPr="00033231">
        <w:t>état de vos nerfs qui vous rend si sensitif</w:t>
      </w:r>
      <w:r>
        <w:t>.</w:t>
      </w:r>
    </w:p>
    <w:p w14:paraId="15D27C35" w14:textId="77777777" w:rsidR="004F69D6" w:rsidRDefault="004F69D6" w:rsidP="0021796F">
      <w:r>
        <w:t>— </w:t>
      </w:r>
      <w:r w:rsidR="00000000" w:rsidRPr="00033231">
        <w:t>Je l</w:t>
      </w:r>
      <w:r>
        <w:t>’</w:t>
      </w:r>
      <w:r w:rsidR="00000000" w:rsidRPr="00033231">
        <w:t>ai entendu vous baiser la main</w:t>
      </w:r>
      <w:r>
        <w:t>.</w:t>
      </w:r>
    </w:p>
    <w:p w14:paraId="0D17CFE3" w14:textId="77777777" w:rsidR="004F69D6" w:rsidRDefault="004F69D6" w:rsidP="0021796F">
      <w:r>
        <w:t>— </w:t>
      </w:r>
      <w:r w:rsidR="00000000" w:rsidRPr="00033231">
        <w:t>Impossible</w:t>
      </w:r>
      <w:r>
        <w:t> !</w:t>
      </w:r>
    </w:p>
    <w:p w14:paraId="360EBA47" w14:textId="77777777" w:rsidR="004F69D6" w:rsidRDefault="004F69D6" w:rsidP="0021796F">
      <w:r>
        <w:t>— </w:t>
      </w:r>
      <w:r w:rsidR="00000000" w:rsidRPr="00033231">
        <w:t>Non</w:t>
      </w:r>
      <w:r>
        <w:t xml:space="preserve"> : </w:t>
      </w:r>
      <w:r w:rsidR="00000000" w:rsidRPr="00033231">
        <w:t>ma chambre est au-dessus du vestibule</w:t>
      </w:r>
      <w:r>
        <w:t xml:space="preserve">, </w:t>
      </w:r>
      <w:r w:rsidR="00000000" w:rsidRPr="00033231">
        <w:t>ma fenêtre donne droit sur la grande porte</w:t>
      </w:r>
      <w:r>
        <w:t xml:space="preserve">. </w:t>
      </w:r>
      <w:r w:rsidR="00000000" w:rsidRPr="00033231">
        <w:t>Le châssis était levé</w:t>
      </w:r>
      <w:r>
        <w:t xml:space="preserve">, </w:t>
      </w:r>
      <w:r w:rsidR="00000000" w:rsidRPr="00033231">
        <w:t>car la fi</w:t>
      </w:r>
      <w:r w:rsidR="00000000" w:rsidRPr="00033231">
        <w:t>è</w:t>
      </w:r>
      <w:r w:rsidR="00000000" w:rsidRPr="00033231">
        <w:t>vre m</w:t>
      </w:r>
      <w:r>
        <w:t>’</w:t>
      </w:r>
      <w:r w:rsidR="00000000" w:rsidRPr="00033231">
        <w:t>agitait</w:t>
      </w:r>
      <w:r>
        <w:t xml:space="preserve"> : </w:t>
      </w:r>
      <w:r w:rsidR="00000000" w:rsidRPr="00033231">
        <w:t>vous êtes demeurée dix minutes avec lui sur le seuil</w:t>
      </w:r>
      <w:r>
        <w:t xml:space="preserve"> ; </w:t>
      </w:r>
      <w:r w:rsidR="00000000" w:rsidRPr="00033231">
        <w:t>j</w:t>
      </w:r>
      <w:r>
        <w:t>’</w:t>
      </w:r>
      <w:r w:rsidR="00000000" w:rsidRPr="00033231">
        <w:t>ai saisi chaque mot de votre conversation</w:t>
      </w:r>
      <w:r>
        <w:t xml:space="preserve">, </w:t>
      </w:r>
      <w:r w:rsidR="00000000" w:rsidRPr="00033231">
        <w:t>et j</w:t>
      </w:r>
      <w:r>
        <w:t>’</w:t>
      </w:r>
      <w:r w:rsidR="00000000" w:rsidRPr="00033231">
        <w:t>ai entendu son salut</w:t>
      </w:r>
      <w:r>
        <w:t xml:space="preserve">. </w:t>
      </w:r>
      <w:r w:rsidR="00000000" w:rsidRPr="00033231">
        <w:t>Henry</w:t>
      </w:r>
      <w:r>
        <w:t xml:space="preserve">, </w:t>
      </w:r>
      <w:r w:rsidR="00000000" w:rsidRPr="00033231">
        <w:t>donnez-moi un peu d</w:t>
      </w:r>
      <w:r>
        <w:t>’</w:t>
      </w:r>
      <w:r w:rsidR="00000000" w:rsidRPr="00033231">
        <w:t>eau</w:t>
      </w:r>
      <w:r>
        <w:t>.</w:t>
      </w:r>
    </w:p>
    <w:p w14:paraId="70A92600" w14:textId="658EE5B2" w:rsidR="00000000" w:rsidRPr="00033231" w:rsidRDefault="004F69D6" w:rsidP="0021796F">
      <w:r>
        <w:t>— </w:t>
      </w:r>
      <w:r w:rsidR="00000000" w:rsidRPr="00033231">
        <w:t>Laissez-moi la lui donner moi-même</w:t>
      </w:r>
      <w:r>
        <w:t xml:space="preserve">, </w:t>
      </w:r>
      <w:r w:rsidR="00000000" w:rsidRPr="00033231">
        <w:t>Henry</w:t>
      </w:r>
      <w:r>
        <w:t>. »</w:t>
      </w:r>
    </w:p>
    <w:p w14:paraId="03492C1E" w14:textId="77777777" w:rsidR="004F69D6" w:rsidRDefault="00000000" w:rsidP="0021796F">
      <w:r w:rsidRPr="00033231">
        <w:t xml:space="preserve">Mais Louis se leva à moitié pour prendre le verre des mains du jeune </w:t>
      </w:r>
      <w:proofErr w:type="spellStart"/>
      <w:r w:rsidRPr="00033231">
        <w:t>Sympson</w:t>
      </w:r>
      <w:proofErr w:type="spellEnd"/>
      <w:r w:rsidR="004F69D6">
        <w:t xml:space="preserve">, </w:t>
      </w:r>
      <w:r w:rsidRPr="00033231">
        <w:t>et refusa l</w:t>
      </w:r>
      <w:r w:rsidR="004F69D6">
        <w:t>’</w:t>
      </w:r>
      <w:r w:rsidRPr="00033231">
        <w:t>assistance de Shirley</w:t>
      </w:r>
      <w:r w:rsidR="004F69D6">
        <w:t>.</w:t>
      </w:r>
    </w:p>
    <w:p w14:paraId="6C11E669" w14:textId="77777777" w:rsidR="004F69D6" w:rsidRDefault="004F69D6" w:rsidP="0021796F">
      <w:r>
        <w:t>« </w:t>
      </w:r>
      <w:r w:rsidR="00000000" w:rsidRPr="00033231">
        <w:t>Ne puis-je donc rien faire pour vous</w:t>
      </w:r>
      <w:r>
        <w:t> ?</w:t>
      </w:r>
    </w:p>
    <w:p w14:paraId="5E6BA242" w14:textId="77777777" w:rsidR="004F69D6" w:rsidRDefault="004F69D6" w:rsidP="0021796F">
      <w:r>
        <w:t>— </w:t>
      </w:r>
      <w:r w:rsidR="00000000" w:rsidRPr="00033231">
        <w:t>Rien</w:t>
      </w:r>
      <w:r>
        <w:t xml:space="preserve"> ; </w:t>
      </w:r>
      <w:r w:rsidR="00000000" w:rsidRPr="00033231">
        <w:t>car vous ne pouvez me garantir une nuit de pais</w:t>
      </w:r>
      <w:r w:rsidR="00000000" w:rsidRPr="00033231">
        <w:t>i</w:t>
      </w:r>
      <w:r w:rsidR="00000000" w:rsidRPr="00033231">
        <w:t>ble repos</w:t>
      </w:r>
      <w:r>
        <w:t xml:space="preserve">, </w:t>
      </w:r>
      <w:r w:rsidR="00000000" w:rsidRPr="00033231">
        <w:t>et c</w:t>
      </w:r>
      <w:r>
        <w:t>’</w:t>
      </w:r>
      <w:r w:rsidR="00000000" w:rsidRPr="00033231">
        <w:t>est tout ce dont j</w:t>
      </w:r>
      <w:r>
        <w:t>’</w:t>
      </w:r>
      <w:r w:rsidR="00000000" w:rsidRPr="00033231">
        <w:t>ai besoin en ce moment</w:t>
      </w:r>
      <w:r>
        <w:t>.</w:t>
      </w:r>
    </w:p>
    <w:p w14:paraId="4DB7EF22" w14:textId="77777777" w:rsidR="004F69D6" w:rsidRDefault="004F69D6" w:rsidP="0021796F">
      <w:r>
        <w:t>— </w:t>
      </w:r>
      <w:r w:rsidR="00000000" w:rsidRPr="00033231">
        <w:t>Vous ne dormez pas bien</w:t>
      </w:r>
      <w:r>
        <w:t> ?</w:t>
      </w:r>
    </w:p>
    <w:p w14:paraId="3FA17519" w14:textId="77777777" w:rsidR="004F69D6" w:rsidRDefault="004F69D6" w:rsidP="0021796F">
      <w:r>
        <w:t>— </w:t>
      </w:r>
      <w:r w:rsidR="00000000" w:rsidRPr="00033231">
        <w:t>Le sommeil m</w:t>
      </w:r>
      <w:r>
        <w:t>’</w:t>
      </w:r>
      <w:r w:rsidR="00000000" w:rsidRPr="00033231">
        <w:t>a abandonné</w:t>
      </w:r>
      <w:r>
        <w:t>.</w:t>
      </w:r>
    </w:p>
    <w:p w14:paraId="5A99E828" w14:textId="77777777" w:rsidR="004F69D6" w:rsidRDefault="004F69D6" w:rsidP="0021796F">
      <w:r>
        <w:t>— </w:t>
      </w:r>
      <w:r w:rsidR="00000000" w:rsidRPr="00033231">
        <w:t>Et pourtant vous m</w:t>
      </w:r>
      <w:r>
        <w:t>’</w:t>
      </w:r>
      <w:r w:rsidR="00000000" w:rsidRPr="00033231">
        <w:t>avez dit que vous n</w:t>
      </w:r>
      <w:r>
        <w:t>’</w:t>
      </w:r>
      <w:r w:rsidR="00000000" w:rsidRPr="00033231">
        <w:t>étiez pas bien m</w:t>
      </w:r>
      <w:r w:rsidR="00000000" w:rsidRPr="00033231">
        <w:t>a</w:t>
      </w:r>
      <w:r w:rsidR="00000000" w:rsidRPr="00033231">
        <w:t>lade</w:t>
      </w:r>
      <w:r>
        <w:t> ?</w:t>
      </w:r>
    </w:p>
    <w:p w14:paraId="18BB0755" w14:textId="77777777" w:rsidR="004F69D6" w:rsidRDefault="004F69D6" w:rsidP="0021796F">
      <w:r>
        <w:t>— </w:t>
      </w:r>
      <w:r w:rsidR="00000000" w:rsidRPr="00033231">
        <w:t>Dans la meilleure santé</w:t>
      </w:r>
      <w:r>
        <w:t xml:space="preserve">, </w:t>
      </w:r>
      <w:r w:rsidR="00000000" w:rsidRPr="00033231">
        <w:t>j</w:t>
      </w:r>
      <w:r>
        <w:t>’</w:t>
      </w:r>
      <w:r w:rsidR="00000000" w:rsidRPr="00033231">
        <w:t>éprouve souvent l</w:t>
      </w:r>
      <w:r>
        <w:t>’</w:t>
      </w:r>
      <w:r w:rsidR="00000000" w:rsidRPr="00033231">
        <w:t>impossibilité de dormir</w:t>
      </w:r>
      <w:r>
        <w:t>.</w:t>
      </w:r>
    </w:p>
    <w:p w14:paraId="73ADB033" w14:textId="77777777" w:rsidR="004F69D6" w:rsidRDefault="004F69D6" w:rsidP="0021796F">
      <w:r>
        <w:lastRenderedPageBreak/>
        <w:t>— </w:t>
      </w:r>
      <w:r w:rsidR="00000000" w:rsidRPr="00033231">
        <w:t>Si j</w:t>
      </w:r>
      <w:r>
        <w:t>’</w:t>
      </w:r>
      <w:r w:rsidR="00000000" w:rsidRPr="00033231">
        <w:t>en avais le pouvoir</w:t>
      </w:r>
      <w:r>
        <w:t xml:space="preserve">, </w:t>
      </w:r>
      <w:r w:rsidR="00000000" w:rsidRPr="00033231">
        <w:t>je voudrais vous plonger dans le plus paisible sommeil</w:t>
      </w:r>
      <w:r>
        <w:t xml:space="preserve">, </w:t>
      </w:r>
      <w:r w:rsidR="00000000" w:rsidRPr="00033231">
        <w:t>profond et calme</w:t>
      </w:r>
      <w:r>
        <w:t xml:space="preserve">, </w:t>
      </w:r>
      <w:r w:rsidR="00000000" w:rsidRPr="00033231">
        <w:t>sans un rêve</w:t>
      </w:r>
      <w:r>
        <w:t>.</w:t>
      </w:r>
    </w:p>
    <w:p w14:paraId="5EF98AFE" w14:textId="77777777" w:rsidR="004F69D6" w:rsidRDefault="004F69D6" w:rsidP="0021796F">
      <w:r>
        <w:t>— </w:t>
      </w:r>
      <w:r w:rsidR="00000000" w:rsidRPr="00033231">
        <w:t>Un complet anéantissement</w:t>
      </w:r>
      <w:r>
        <w:t xml:space="preserve"> ! </w:t>
      </w:r>
      <w:r w:rsidR="00000000" w:rsidRPr="00033231">
        <w:t>je ne demande pas cela</w:t>
      </w:r>
      <w:r>
        <w:t>.</w:t>
      </w:r>
    </w:p>
    <w:p w14:paraId="528AF31F" w14:textId="77777777" w:rsidR="004F69D6" w:rsidRDefault="004F69D6" w:rsidP="0021796F">
      <w:r>
        <w:t>— </w:t>
      </w:r>
      <w:r w:rsidR="00000000" w:rsidRPr="00033231">
        <w:t>Avec les rêves de tout ce que vous désirez le plus</w:t>
      </w:r>
      <w:r>
        <w:t xml:space="preserve">, </w:t>
      </w:r>
      <w:r w:rsidR="00000000" w:rsidRPr="00033231">
        <w:t>alors</w:t>
      </w:r>
      <w:r>
        <w:t>…</w:t>
      </w:r>
    </w:p>
    <w:p w14:paraId="3DF8E042" w14:textId="77777777" w:rsidR="004F69D6" w:rsidRDefault="004F69D6" w:rsidP="0021796F">
      <w:r>
        <w:t>— </w:t>
      </w:r>
      <w:r w:rsidR="00000000" w:rsidRPr="00033231">
        <w:t>Monstrueuses illusions</w:t>
      </w:r>
      <w:r>
        <w:t xml:space="preserve"> ! </w:t>
      </w:r>
      <w:r w:rsidR="00000000" w:rsidRPr="00033231">
        <w:t>Le sommeil serait le délire</w:t>
      </w:r>
      <w:r>
        <w:t xml:space="preserve"> ; </w:t>
      </w:r>
      <w:r w:rsidR="00000000" w:rsidRPr="00033231">
        <w:t>le réveil</w:t>
      </w:r>
      <w:r>
        <w:t xml:space="preserve">, </w:t>
      </w:r>
      <w:r w:rsidR="00000000" w:rsidRPr="00033231">
        <w:t>la mort</w:t>
      </w:r>
      <w:r>
        <w:t>.</w:t>
      </w:r>
    </w:p>
    <w:p w14:paraId="5A69B3E5" w14:textId="77777777" w:rsidR="004F69D6" w:rsidRDefault="004F69D6" w:rsidP="0021796F">
      <w:r>
        <w:t>— </w:t>
      </w:r>
      <w:r w:rsidR="00000000" w:rsidRPr="00033231">
        <w:t>Vos désirs ne sont pas si chimériques</w:t>
      </w:r>
      <w:r>
        <w:t xml:space="preserve"> : </w:t>
      </w:r>
      <w:r w:rsidR="00000000" w:rsidRPr="00033231">
        <w:t>vous n</w:t>
      </w:r>
      <w:r>
        <w:t>’</w:t>
      </w:r>
      <w:r w:rsidR="00000000" w:rsidRPr="00033231">
        <w:t>êtes pas un visionnaire</w:t>
      </w:r>
      <w:r>
        <w:t> ?</w:t>
      </w:r>
    </w:p>
    <w:p w14:paraId="116BEF6A" w14:textId="77777777" w:rsidR="004F69D6" w:rsidRDefault="004F69D6" w:rsidP="0021796F">
      <w:r>
        <w:t>— </w:t>
      </w:r>
      <w:r w:rsidR="00000000" w:rsidRPr="00033231">
        <w:t>C</w:t>
      </w:r>
      <w:r>
        <w:t>’</w:t>
      </w:r>
      <w:r w:rsidR="00000000" w:rsidRPr="00033231">
        <w:t>est votre pensée du moins</w:t>
      </w:r>
      <w:r>
        <w:t xml:space="preserve">, </w:t>
      </w:r>
      <w:r w:rsidR="00000000" w:rsidRPr="00033231">
        <w:t>je suppose</w:t>
      </w:r>
      <w:r>
        <w:t xml:space="preserve">. </w:t>
      </w:r>
      <w:r w:rsidR="00000000" w:rsidRPr="00033231">
        <w:t>Mais mon cara</w:t>
      </w:r>
      <w:r w:rsidR="00000000" w:rsidRPr="00033231">
        <w:t>c</w:t>
      </w:r>
      <w:r w:rsidR="00000000" w:rsidRPr="00033231">
        <w:t>tère n</w:t>
      </w:r>
      <w:r>
        <w:t>’</w:t>
      </w:r>
      <w:r w:rsidR="00000000" w:rsidRPr="00033231">
        <w:t>est pas peut-être tout à fait aussi lisible pour vous que pourrait l</w:t>
      </w:r>
      <w:r>
        <w:t>’</w:t>
      </w:r>
      <w:r w:rsidR="00000000" w:rsidRPr="00033231">
        <w:t>être une page du dernier roman</w:t>
      </w:r>
      <w:r>
        <w:t>.</w:t>
      </w:r>
    </w:p>
    <w:p w14:paraId="6176F69F" w14:textId="77777777" w:rsidR="004F69D6" w:rsidRDefault="004F69D6" w:rsidP="0021796F">
      <w:r>
        <w:t>— </w:t>
      </w:r>
      <w:r w:rsidR="00000000" w:rsidRPr="00033231">
        <w:t>C</w:t>
      </w:r>
      <w:r>
        <w:t>’</w:t>
      </w:r>
      <w:r w:rsidR="00000000" w:rsidRPr="00033231">
        <w:t>est possible</w:t>
      </w:r>
      <w:r>
        <w:t xml:space="preserve">… </w:t>
      </w:r>
      <w:r w:rsidR="00000000" w:rsidRPr="00033231">
        <w:t>mais ce sommeil</w:t>
      </w:r>
      <w:r>
        <w:t xml:space="preserve">, </w:t>
      </w:r>
      <w:r w:rsidR="00000000" w:rsidRPr="00033231">
        <w:t>j</w:t>
      </w:r>
      <w:r>
        <w:t>’</w:t>
      </w:r>
      <w:r w:rsidR="00000000" w:rsidRPr="00033231">
        <w:t>aimerais à l</w:t>
      </w:r>
      <w:r>
        <w:t>’</w:t>
      </w:r>
      <w:r w:rsidR="00000000" w:rsidRPr="00033231">
        <w:t>enchaîner à votre oreiller</w:t>
      </w:r>
      <w:r>
        <w:t xml:space="preserve">, </w:t>
      </w:r>
      <w:r w:rsidR="00000000" w:rsidRPr="00033231">
        <w:t>à gagner pour vous ses faveurs</w:t>
      </w:r>
      <w:r>
        <w:t xml:space="preserve">. </w:t>
      </w:r>
      <w:r w:rsidR="00000000" w:rsidRPr="00033231">
        <w:t>Si je prenais un livre et m</w:t>
      </w:r>
      <w:r>
        <w:t>’</w:t>
      </w:r>
      <w:r w:rsidR="00000000" w:rsidRPr="00033231">
        <w:t>asseyais à côté de vous pour vous lire quelques p</w:t>
      </w:r>
      <w:r w:rsidR="00000000" w:rsidRPr="00033231">
        <w:t>a</w:t>
      </w:r>
      <w:r w:rsidR="00000000" w:rsidRPr="00033231">
        <w:t>ges</w:t>
      </w:r>
      <w:r>
        <w:t xml:space="preserve"> ?… </w:t>
      </w:r>
      <w:r w:rsidR="00000000" w:rsidRPr="00033231">
        <w:t>Je puis bien disposer d</w:t>
      </w:r>
      <w:r>
        <w:t>’</w:t>
      </w:r>
      <w:r w:rsidR="00000000" w:rsidRPr="00033231">
        <w:t>une demi-heure</w:t>
      </w:r>
      <w:r>
        <w:t>.</w:t>
      </w:r>
    </w:p>
    <w:p w14:paraId="501B02BC" w14:textId="77777777" w:rsidR="004F69D6" w:rsidRDefault="004F69D6" w:rsidP="0021796F">
      <w:r>
        <w:t>— </w:t>
      </w:r>
      <w:r w:rsidR="00000000" w:rsidRPr="00033231">
        <w:t>Je vous remercie</w:t>
      </w:r>
      <w:r>
        <w:t xml:space="preserve">, </w:t>
      </w:r>
      <w:r w:rsidR="00000000" w:rsidRPr="00033231">
        <w:t>mais je ne veux pas vous retenir</w:t>
      </w:r>
      <w:r>
        <w:t>.</w:t>
      </w:r>
    </w:p>
    <w:p w14:paraId="62A5DABB" w14:textId="77777777" w:rsidR="004F69D6" w:rsidRDefault="004F69D6" w:rsidP="0021796F">
      <w:r>
        <w:t>— </w:t>
      </w:r>
      <w:r w:rsidR="00000000" w:rsidRPr="00033231">
        <w:t>Je lirai très-doucement</w:t>
      </w:r>
      <w:r>
        <w:t>.</w:t>
      </w:r>
    </w:p>
    <w:p w14:paraId="19A04411" w14:textId="77777777" w:rsidR="004F69D6" w:rsidRDefault="004F69D6" w:rsidP="0021796F">
      <w:r>
        <w:t>— </w:t>
      </w:r>
      <w:r w:rsidR="00000000" w:rsidRPr="00033231">
        <w:t>Cela ne me ferait pas de bien</w:t>
      </w:r>
      <w:r>
        <w:t xml:space="preserve">. </w:t>
      </w:r>
      <w:r w:rsidR="00000000" w:rsidRPr="00033231">
        <w:t>Je suis dans un état trop fiévreux et trop irritable pour supporter une voix douce</w:t>
      </w:r>
      <w:r>
        <w:t xml:space="preserve">, </w:t>
      </w:r>
      <w:r w:rsidR="00000000" w:rsidRPr="00033231">
        <w:t>harm</w:t>
      </w:r>
      <w:r w:rsidR="00000000" w:rsidRPr="00033231">
        <w:t>o</w:t>
      </w:r>
      <w:r w:rsidR="00000000" w:rsidRPr="00033231">
        <w:t>nieuse et vibrante</w:t>
      </w:r>
      <w:r>
        <w:t xml:space="preserve">, </w:t>
      </w:r>
      <w:r w:rsidR="00000000" w:rsidRPr="00033231">
        <w:t>résonnant si près de mon oreille</w:t>
      </w:r>
      <w:r>
        <w:t xml:space="preserve">. </w:t>
      </w:r>
      <w:r w:rsidR="00000000" w:rsidRPr="00033231">
        <w:t>Vous feriez mieux de me laisser</w:t>
      </w:r>
      <w:r>
        <w:t>.</w:t>
      </w:r>
    </w:p>
    <w:p w14:paraId="5FF0A0E4" w14:textId="77777777" w:rsidR="004F69D6" w:rsidRDefault="004F69D6" w:rsidP="0021796F">
      <w:r>
        <w:t>— </w:t>
      </w:r>
      <w:r w:rsidR="00000000" w:rsidRPr="00033231">
        <w:t>Eh bien</w:t>
      </w:r>
      <w:r>
        <w:t xml:space="preserve">, </w:t>
      </w:r>
      <w:r w:rsidR="00000000" w:rsidRPr="00033231">
        <w:t>je pars</w:t>
      </w:r>
      <w:r>
        <w:t>.</w:t>
      </w:r>
    </w:p>
    <w:p w14:paraId="5178B36E" w14:textId="77777777" w:rsidR="004F69D6" w:rsidRDefault="004F69D6" w:rsidP="0021796F">
      <w:r>
        <w:t>— </w:t>
      </w:r>
      <w:r w:rsidR="00000000" w:rsidRPr="00033231">
        <w:t>Et vous ne me dites pas bonsoir</w:t>
      </w:r>
      <w:r>
        <w:t> ?</w:t>
      </w:r>
    </w:p>
    <w:p w14:paraId="43DD010A" w14:textId="2D592F4F" w:rsidR="00000000" w:rsidRPr="00033231" w:rsidRDefault="004F69D6" w:rsidP="0021796F">
      <w:r>
        <w:t>— </w:t>
      </w:r>
      <w:r w:rsidR="00000000" w:rsidRPr="00033231">
        <w:t>Oui</w:t>
      </w:r>
      <w:r>
        <w:t xml:space="preserve">, </w:t>
      </w:r>
      <w:r w:rsidR="00000000" w:rsidRPr="00033231">
        <w:t>monsieur</w:t>
      </w:r>
      <w:r>
        <w:t xml:space="preserve">, </w:t>
      </w:r>
      <w:r w:rsidR="00000000" w:rsidRPr="00033231">
        <w:t>oui</w:t>
      </w:r>
      <w:r>
        <w:t xml:space="preserve">, </w:t>
      </w:r>
      <w:r w:rsidR="00000000" w:rsidRPr="00033231">
        <w:t>monsieur Moore</w:t>
      </w:r>
      <w:r>
        <w:t xml:space="preserve">, </w:t>
      </w:r>
      <w:r w:rsidR="00000000" w:rsidRPr="00033231">
        <w:t>bonne nuit</w:t>
      </w:r>
      <w:r>
        <w:t>. »</w:t>
      </w:r>
    </w:p>
    <w:p w14:paraId="6ED607BB" w14:textId="77777777" w:rsidR="004F69D6" w:rsidRDefault="00000000" w:rsidP="0021796F">
      <w:r w:rsidRPr="00033231">
        <w:t>Shirley sortit</w:t>
      </w:r>
      <w:r w:rsidR="004F69D6">
        <w:t>.</w:t>
      </w:r>
    </w:p>
    <w:p w14:paraId="4FC3981A" w14:textId="77777777" w:rsidR="004F69D6" w:rsidRDefault="004F69D6" w:rsidP="0021796F">
      <w:r>
        <w:lastRenderedPageBreak/>
        <w:t>« </w:t>
      </w:r>
      <w:r w:rsidR="00000000" w:rsidRPr="00033231">
        <w:t>Henry</w:t>
      </w:r>
      <w:r>
        <w:t xml:space="preserve">, </w:t>
      </w:r>
      <w:r w:rsidR="00000000" w:rsidRPr="00033231">
        <w:t>mon garçon</w:t>
      </w:r>
      <w:r>
        <w:t xml:space="preserve">, </w:t>
      </w:r>
      <w:proofErr w:type="spellStart"/>
      <w:r w:rsidR="00000000" w:rsidRPr="00033231">
        <w:t>allez vous</w:t>
      </w:r>
      <w:proofErr w:type="spellEnd"/>
      <w:r w:rsidR="00000000" w:rsidRPr="00033231">
        <w:t xml:space="preserve"> coucher maintenant</w:t>
      </w:r>
      <w:r>
        <w:t xml:space="preserve">, </w:t>
      </w:r>
      <w:r w:rsidR="00000000" w:rsidRPr="00033231">
        <w:t>dit Louis Moore</w:t>
      </w:r>
      <w:r>
        <w:t xml:space="preserve"> : </w:t>
      </w:r>
      <w:r w:rsidR="00000000" w:rsidRPr="00033231">
        <w:t>il est temps que vous preniez quelque repos</w:t>
      </w:r>
      <w:r>
        <w:t>.</w:t>
      </w:r>
    </w:p>
    <w:p w14:paraId="5E094967" w14:textId="77777777" w:rsidR="004F69D6" w:rsidRDefault="004F69D6" w:rsidP="0021796F">
      <w:r>
        <w:t>— </w:t>
      </w:r>
      <w:r w:rsidR="00000000" w:rsidRPr="00033231">
        <w:t>Monsieur</w:t>
      </w:r>
      <w:r>
        <w:t xml:space="preserve">, </w:t>
      </w:r>
      <w:r w:rsidR="00000000" w:rsidRPr="00033231">
        <w:t>j</w:t>
      </w:r>
      <w:r>
        <w:t>’</w:t>
      </w:r>
      <w:r w:rsidR="00000000" w:rsidRPr="00033231">
        <w:t>éprouverais du plaisir à veiller à votre chevet toute la nuit</w:t>
      </w:r>
      <w:r>
        <w:t>.</w:t>
      </w:r>
    </w:p>
    <w:p w14:paraId="5190070C" w14:textId="77777777" w:rsidR="004F69D6" w:rsidRDefault="004F69D6" w:rsidP="0021796F">
      <w:r>
        <w:t>— </w:t>
      </w:r>
      <w:r w:rsidR="00000000" w:rsidRPr="00033231">
        <w:t>Rien n</w:t>
      </w:r>
      <w:r>
        <w:t>’</w:t>
      </w:r>
      <w:r w:rsidR="00000000" w:rsidRPr="00033231">
        <w:t>est si peu nécessaire</w:t>
      </w:r>
      <w:r>
        <w:t xml:space="preserve"> ; </w:t>
      </w:r>
      <w:r w:rsidR="00000000" w:rsidRPr="00033231">
        <w:t>je vais mieux</w:t>
      </w:r>
      <w:r>
        <w:t xml:space="preserve">. </w:t>
      </w:r>
      <w:r w:rsidR="00000000" w:rsidRPr="00033231">
        <w:t>Ainsi</w:t>
      </w:r>
      <w:r>
        <w:t xml:space="preserve">, </w:t>
      </w:r>
      <w:proofErr w:type="spellStart"/>
      <w:r w:rsidR="00000000" w:rsidRPr="00033231">
        <w:t>allez vous</w:t>
      </w:r>
      <w:proofErr w:type="spellEnd"/>
      <w:r w:rsidR="00000000" w:rsidRPr="00033231">
        <w:t xml:space="preserve"> coucher</w:t>
      </w:r>
      <w:r>
        <w:t>.</w:t>
      </w:r>
    </w:p>
    <w:p w14:paraId="37AC7C46" w14:textId="77777777" w:rsidR="004F69D6" w:rsidRDefault="004F69D6" w:rsidP="0021796F">
      <w:r>
        <w:t>— </w:t>
      </w:r>
      <w:r w:rsidR="00000000" w:rsidRPr="00033231">
        <w:t>Donnez-moi votre bénédiction</w:t>
      </w:r>
      <w:r>
        <w:t xml:space="preserve">, </w:t>
      </w:r>
      <w:r w:rsidR="00000000" w:rsidRPr="00033231">
        <w:t>monsieur</w:t>
      </w:r>
      <w:r>
        <w:t>.</w:t>
      </w:r>
    </w:p>
    <w:p w14:paraId="797856A0" w14:textId="77777777" w:rsidR="004F69D6" w:rsidRDefault="004F69D6" w:rsidP="0021796F">
      <w:r>
        <w:t>— </w:t>
      </w:r>
      <w:r w:rsidR="00000000" w:rsidRPr="00033231">
        <w:t>Que Dieu vous bénisse</w:t>
      </w:r>
      <w:r>
        <w:t xml:space="preserve">, </w:t>
      </w:r>
      <w:r w:rsidR="00000000" w:rsidRPr="00033231">
        <w:t>mon meilleur élève</w:t>
      </w:r>
      <w:r>
        <w:t>.</w:t>
      </w:r>
    </w:p>
    <w:p w14:paraId="55A38001" w14:textId="77777777" w:rsidR="004F69D6" w:rsidRDefault="004F69D6" w:rsidP="0021796F">
      <w:r>
        <w:t>— </w:t>
      </w:r>
      <w:r w:rsidR="00000000" w:rsidRPr="00033231">
        <w:t>Vous ne m</w:t>
      </w:r>
      <w:r>
        <w:t>’</w:t>
      </w:r>
      <w:r w:rsidR="00000000" w:rsidRPr="00033231">
        <w:t>appelez jamais votre plus cher élève</w:t>
      </w:r>
      <w:r>
        <w:t>.</w:t>
      </w:r>
    </w:p>
    <w:p w14:paraId="6F04B616" w14:textId="18A0387B" w:rsidR="00000000" w:rsidRPr="00033231" w:rsidRDefault="004F69D6" w:rsidP="0021796F">
      <w:r>
        <w:t>— </w:t>
      </w:r>
      <w:r w:rsidR="00000000" w:rsidRPr="00033231">
        <w:t>Non</w:t>
      </w:r>
      <w:r>
        <w:t xml:space="preserve">, </w:t>
      </w:r>
      <w:r w:rsidR="00000000" w:rsidRPr="00033231">
        <w:t>et jamais je ne vous appellerai ainsi</w:t>
      </w:r>
      <w:r>
        <w:t>. »</w:t>
      </w:r>
    </w:p>
    <w:p w14:paraId="22CA4BED" w14:textId="77777777" w:rsidR="00000000" w:rsidRPr="00033231" w:rsidRDefault="00000000" w:rsidP="004F69D6">
      <w:pPr>
        <w:pStyle w:val="Centr"/>
      </w:pPr>
      <w:r w:rsidRPr="00033231">
        <w:t>*</w:t>
      </w:r>
    </w:p>
    <w:p w14:paraId="4F6AFF89" w14:textId="39BC1503" w:rsidR="004F69D6" w:rsidRDefault="00000000" w:rsidP="0021796F">
      <w:r w:rsidRPr="00033231">
        <w:t xml:space="preserve">Peut-être miss </w:t>
      </w:r>
      <w:proofErr w:type="spellStart"/>
      <w:r w:rsidRPr="00033231">
        <w:t>Keeldar</w:t>
      </w:r>
      <w:proofErr w:type="spellEnd"/>
      <w:r w:rsidRPr="00033231">
        <w:t xml:space="preserve"> gardait-elle rancune à son ancien précepteur du refus qu</w:t>
      </w:r>
      <w:r w:rsidR="004F69D6">
        <w:t>’</w:t>
      </w:r>
      <w:r w:rsidRPr="00033231">
        <w:t>il avait fait de son offre</w:t>
      </w:r>
      <w:r w:rsidR="004F69D6">
        <w:t xml:space="preserve"> ; </w:t>
      </w:r>
      <w:r w:rsidRPr="00033231">
        <w:t>il est certain du moins qu</w:t>
      </w:r>
      <w:r w:rsidR="004F69D6">
        <w:t>’</w:t>
      </w:r>
      <w:r w:rsidRPr="00033231">
        <w:t>elle ne la répéta pas</w:t>
      </w:r>
      <w:r w:rsidR="004F69D6">
        <w:t xml:space="preserve">. </w:t>
      </w:r>
      <w:r w:rsidRPr="00033231">
        <w:t>Si souvent que se fit entendre son pas léger à travers le corridor</w:t>
      </w:r>
      <w:r w:rsidR="004F69D6">
        <w:t xml:space="preserve">, </w:t>
      </w:r>
      <w:r w:rsidRPr="00033231">
        <w:t>il ne s</w:t>
      </w:r>
      <w:r w:rsidR="004F69D6">
        <w:t>’</w:t>
      </w:r>
      <w:r w:rsidRPr="00033231">
        <w:t>arrêta plus à la porte du malade</w:t>
      </w:r>
      <w:r w:rsidR="004F69D6">
        <w:t xml:space="preserve">, </w:t>
      </w:r>
      <w:r w:rsidRPr="00033231">
        <w:t>et sa voix douce</w:t>
      </w:r>
      <w:r w:rsidR="004F69D6">
        <w:t xml:space="preserve">, </w:t>
      </w:r>
      <w:r w:rsidRPr="00033231">
        <w:t>harmonieuse</w:t>
      </w:r>
      <w:r w:rsidR="004F69D6">
        <w:t xml:space="preserve">, </w:t>
      </w:r>
      <w:r w:rsidRPr="00033231">
        <w:t>vibrante</w:t>
      </w:r>
      <w:r w:rsidR="004F69D6">
        <w:t xml:space="preserve">, </w:t>
      </w:r>
      <w:r w:rsidRPr="00033231">
        <w:t>ne troubla plus le silence de la chambre</w:t>
      </w:r>
      <w:r w:rsidR="004F69D6">
        <w:t xml:space="preserve">. </w:t>
      </w:r>
      <w:r w:rsidRPr="00033231">
        <w:t>D</w:t>
      </w:r>
      <w:r w:rsidR="004F69D6">
        <w:t>’</w:t>
      </w:r>
      <w:r w:rsidRPr="00033231">
        <w:t xml:space="preserve">ailleurs la bonne constitution de </w:t>
      </w:r>
      <w:r w:rsidR="004F69D6">
        <w:t>M. </w:t>
      </w:r>
      <w:r w:rsidRPr="00033231">
        <w:t>Moore ne tarda pas à triompher du mal</w:t>
      </w:r>
      <w:r w:rsidR="004F69D6">
        <w:t xml:space="preserve">. </w:t>
      </w:r>
      <w:r w:rsidRPr="00033231">
        <w:t>Au bout de quelques jours il put se lever et reprendre ses fonctions ordinaires</w:t>
      </w:r>
      <w:r w:rsidR="004F69D6">
        <w:t>.</w:t>
      </w:r>
    </w:p>
    <w:p w14:paraId="079607D4" w14:textId="77777777" w:rsidR="004F69D6" w:rsidRDefault="00000000" w:rsidP="0021796F">
      <w:r w:rsidRPr="00033231">
        <w:t>Les souvenirs conservaient toujours leur autorité sur le précepteur et son ancienne élève</w:t>
      </w:r>
      <w:r w:rsidR="004F69D6">
        <w:t xml:space="preserve"> ; </w:t>
      </w:r>
      <w:r w:rsidRPr="00033231">
        <w:t>c</w:t>
      </w:r>
      <w:r w:rsidR="004F69D6">
        <w:t>’</w:t>
      </w:r>
      <w:r w:rsidRPr="00033231">
        <w:t>est ce que prouvait la m</w:t>
      </w:r>
      <w:r w:rsidRPr="00033231">
        <w:t>a</w:t>
      </w:r>
      <w:r w:rsidRPr="00033231">
        <w:t>nière dont quelquefois il franchissait la distance qu</w:t>
      </w:r>
      <w:r w:rsidR="004F69D6">
        <w:t>’</w:t>
      </w:r>
      <w:r w:rsidRPr="00033231">
        <w:t>elle maint</w:t>
      </w:r>
      <w:r w:rsidRPr="00033231">
        <w:t>e</w:t>
      </w:r>
      <w:r w:rsidRPr="00033231">
        <w:t>nait d</w:t>
      </w:r>
      <w:r w:rsidR="004F69D6">
        <w:t>’</w:t>
      </w:r>
      <w:r w:rsidRPr="00033231">
        <w:t>habitude entre elle et lui</w:t>
      </w:r>
      <w:r w:rsidR="004F69D6">
        <w:t xml:space="preserve">, </w:t>
      </w:r>
      <w:r w:rsidRPr="00033231">
        <w:t>pour réprimer sa réserve ha</w:t>
      </w:r>
      <w:r w:rsidRPr="00033231">
        <w:t>u</w:t>
      </w:r>
      <w:r w:rsidRPr="00033231">
        <w:t>taine d</w:t>
      </w:r>
      <w:r w:rsidR="004F69D6">
        <w:t>’</w:t>
      </w:r>
      <w:r w:rsidRPr="00033231">
        <w:t>une main ferme et calme</w:t>
      </w:r>
      <w:r w:rsidR="004F69D6">
        <w:t>.</w:t>
      </w:r>
    </w:p>
    <w:p w14:paraId="02F72281" w14:textId="77777777" w:rsidR="004F69D6" w:rsidRDefault="00000000" w:rsidP="0021796F">
      <w:r w:rsidRPr="00033231">
        <w:t>Une après-midi</w:t>
      </w:r>
      <w:r w:rsidR="004F69D6">
        <w:t xml:space="preserve">, </w:t>
      </w:r>
      <w:r w:rsidRPr="00033231">
        <w:t xml:space="preserve">les </w:t>
      </w:r>
      <w:proofErr w:type="spellStart"/>
      <w:r w:rsidRPr="00033231">
        <w:t>Sympson</w:t>
      </w:r>
      <w:proofErr w:type="spellEnd"/>
      <w:r w:rsidRPr="00033231">
        <w:t xml:space="preserve"> étaient sortis en voiture pour prendre l</w:t>
      </w:r>
      <w:r w:rsidR="004F69D6">
        <w:t>’</w:t>
      </w:r>
      <w:r w:rsidRPr="00033231">
        <w:t>air</w:t>
      </w:r>
      <w:r w:rsidR="004F69D6">
        <w:t xml:space="preserve">. </w:t>
      </w:r>
      <w:r w:rsidRPr="00033231">
        <w:t>Shirley</w:t>
      </w:r>
      <w:r w:rsidR="004F69D6">
        <w:t xml:space="preserve">, </w:t>
      </w:r>
      <w:r w:rsidRPr="00033231">
        <w:t>qui n</w:t>
      </w:r>
      <w:r w:rsidR="004F69D6">
        <w:t>’</w:t>
      </w:r>
      <w:r w:rsidRPr="00033231">
        <w:t xml:space="preserve">était jamais fâchée de saisir </w:t>
      </w:r>
      <w:r w:rsidRPr="00033231">
        <w:lastRenderedPageBreak/>
        <w:t>une o</w:t>
      </w:r>
      <w:r w:rsidRPr="00033231">
        <w:t>c</w:t>
      </w:r>
      <w:r w:rsidRPr="00033231">
        <w:t>casion d</w:t>
      </w:r>
      <w:r w:rsidR="004F69D6">
        <w:t>’</w:t>
      </w:r>
      <w:r w:rsidRPr="00033231">
        <w:t>échapper à leur société</w:t>
      </w:r>
      <w:r w:rsidR="004F69D6">
        <w:t xml:space="preserve">, </w:t>
      </w:r>
      <w:r w:rsidRPr="00033231">
        <w:t>était demeurée à la maison sous prétexte d</w:t>
      </w:r>
      <w:r w:rsidR="004F69D6">
        <w:t>’</w:t>
      </w:r>
      <w:r w:rsidRPr="00033231">
        <w:t>une affaire</w:t>
      </w:r>
      <w:r w:rsidR="004F69D6">
        <w:t xml:space="preserve">. </w:t>
      </w:r>
      <w:r w:rsidRPr="00033231">
        <w:t>L</w:t>
      </w:r>
      <w:r w:rsidR="004F69D6">
        <w:t>’</w:t>
      </w:r>
      <w:r w:rsidRPr="00033231">
        <w:t>affaire</w:t>
      </w:r>
      <w:r w:rsidR="004F69D6">
        <w:t xml:space="preserve">, </w:t>
      </w:r>
      <w:r w:rsidRPr="00033231">
        <w:t>une lettre à écrire</w:t>
      </w:r>
      <w:r w:rsidR="004F69D6">
        <w:t xml:space="preserve">, </w:t>
      </w:r>
      <w:r w:rsidRPr="00033231">
        <w:t>était expédiée au moment où la porte d</w:t>
      </w:r>
      <w:r w:rsidR="004F69D6">
        <w:t>’</w:t>
      </w:r>
      <w:r w:rsidRPr="00033231">
        <w:t>entrée du manoir se refe</w:t>
      </w:r>
      <w:r w:rsidRPr="00033231">
        <w:t>r</w:t>
      </w:r>
      <w:r w:rsidRPr="00033231">
        <w:t>mait derrière la voiture</w:t>
      </w:r>
      <w:r w:rsidR="004F69D6">
        <w:t xml:space="preserve">. </w:t>
      </w:r>
      <w:r w:rsidRPr="00033231">
        <w:t xml:space="preserve">Miss </w:t>
      </w:r>
      <w:proofErr w:type="spellStart"/>
      <w:r w:rsidRPr="00033231">
        <w:t>Keeldar</w:t>
      </w:r>
      <w:proofErr w:type="spellEnd"/>
      <w:r w:rsidRPr="00033231">
        <w:t xml:space="preserve"> se rendit alors au jardin</w:t>
      </w:r>
      <w:r w:rsidR="004F69D6">
        <w:t>.</w:t>
      </w:r>
    </w:p>
    <w:p w14:paraId="5CE27759" w14:textId="1651E4AF" w:rsidR="004F69D6" w:rsidRDefault="00000000" w:rsidP="0021796F">
      <w:r w:rsidRPr="00033231">
        <w:t>C</w:t>
      </w:r>
      <w:r w:rsidR="004F69D6">
        <w:t>’</w:t>
      </w:r>
      <w:r w:rsidRPr="00033231">
        <w:t>était un calme jour d</w:t>
      </w:r>
      <w:r w:rsidR="004F69D6">
        <w:t>’</w:t>
      </w:r>
      <w:r w:rsidRPr="00033231">
        <w:t>automne</w:t>
      </w:r>
      <w:r w:rsidR="004F69D6">
        <w:t xml:space="preserve">. </w:t>
      </w:r>
      <w:r w:rsidRPr="00033231">
        <w:t>Le soleil dorait la camp</w:t>
      </w:r>
      <w:r w:rsidRPr="00033231">
        <w:t>a</w:t>
      </w:r>
      <w:r w:rsidRPr="00033231">
        <w:t>gne d</w:t>
      </w:r>
      <w:r w:rsidR="004F69D6">
        <w:t>’</w:t>
      </w:r>
      <w:r w:rsidRPr="00033231">
        <w:t xml:space="preserve">une teinte </w:t>
      </w:r>
      <w:r w:rsidR="004F69D6">
        <w:t>moel</w:t>
      </w:r>
      <w:r w:rsidRPr="00033231">
        <w:t>leuse et chaude</w:t>
      </w:r>
      <w:r w:rsidR="004F69D6">
        <w:t xml:space="preserve"> ; </w:t>
      </w:r>
      <w:r w:rsidRPr="00033231">
        <w:t>les arbres étaient encore couverts de feuilles qui commençaient à jaunir</w:t>
      </w:r>
      <w:r w:rsidR="004F69D6">
        <w:t xml:space="preserve">. </w:t>
      </w:r>
      <w:r w:rsidRPr="00033231">
        <w:t>La bruyère</w:t>
      </w:r>
      <w:r w:rsidR="004F69D6">
        <w:t xml:space="preserve">, </w:t>
      </w:r>
      <w:r w:rsidRPr="00033231">
        <w:t>e</w:t>
      </w:r>
      <w:r w:rsidRPr="00033231">
        <w:t>n</w:t>
      </w:r>
      <w:r w:rsidRPr="00033231">
        <w:t>core en fleur</w:t>
      </w:r>
      <w:r w:rsidR="004F69D6">
        <w:t xml:space="preserve">, </w:t>
      </w:r>
      <w:r w:rsidRPr="00033231">
        <w:t>teignait de pourpre les montagnes</w:t>
      </w:r>
      <w:r w:rsidR="004F69D6">
        <w:t xml:space="preserve">. </w:t>
      </w:r>
      <w:r w:rsidRPr="00033231">
        <w:t xml:space="preserve">Le ruisseau se dirigeait en serpentant vers </w:t>
      </w:r>
      <w:proofErr w:type="spellStart"/>
      <w:r w:rsidRPr="00033231">
        <w:t>Hollow</w:t>
      </w:r>
      <w:proofErr w:type="spellEnd"/>
      <w:r w:rsidRPr="00033231">
        <w:t xml:space="preserve"> à travers une campagne pa</w:t>
      </w:r>
      <w:r w:rsidRPr="00033231">
        <w:t>i</w:t>
      </w:r>
      <w:r w:rsidRPr="00033231">
        <w:t>sible</w:t>
      </w:r>
      <w:r w:rsidR="004F69D6">
        <w:t xml:space="preserve">. </w:t>
      </w:r>
      <w:r w:rsidRPr="00033231">
        <w:t>Aucun vent ne suivait son cours ni n</w:t>
      </w:r>
      <w:r w:rsidR="004F69D6">
        <w:t>’</w:t>
      </w:r>
      <w:r w:rsidRPr="00033231">
        <w:t>agitait les bois qui le bordaient</w:t>
      </w:r>
      <w:r w:rsidR="004F69D6">
        <w:t xml:space="preserve">. </w:t>
      </w:r>
      <w:r w:rsidRPr="00033231">
        <w:t xml:space="preserve">Les jardins de </w:t>
      </w:r>
      <w:proofErr w:type="spellStart"/>
      <w:r w:rsidRPr="00033231">
        <w:t>Fieldhead</w:t>
      </w:r>
      <w:proofErr w:type="spellEnd"/>
      <w:r w:rsidRPr="00033231">
        <w:t xml:space="preserve"> portaient le sceau d</w:t>
      </w:r>
      <w:r w:rsidR="004F69D6">
        <w:t>’</w:t>
      </w:r>
      <w:r w:rsidRPr="00033231">
        <w:t>une douce ruine</w:t>
      </w:r>
      <w:r w:rsidR="004F69D6">
        <w:t xml:space="preserve">. </w:t>
      </w:r>
      <w:r w:rsidRPr="00033231">
        <w:t>Sur les allées</w:t>
      </w:r>
      <w:r w:rsidR="004F69D6">
        <w:t xml:space="preserve">, </w:t>
      </w:r>
      <w:r w:rsidRPr="00033231">
        <w:t>balayées le matin</w:t>
      </w:r>
      <w:r w:rsidR="004F69D6">
        <w:t xml:space="preserve">, </w:t>
      </w:r>
      <w:r w:rsidRPr="00033231">
        <w:t>des feuilles avait voltigé de nouveau</w:t>
      </w:r>
      <w:r w:rsidR="004F69D6">
        <w:t xml:space="preserve">. </w:t>
      </w:r>
      <w:r w:rsidRPr="00033231">
        <w:t>La saison des fleurs et même des fruits était finie</w:t>
      </w:r>
      <w:r w:rsidR="004F69D6">
        <w:t xml:space="preserve"> ; </w:t>
      </w:r>
      <w:r w:rsidRPr="00033231">
        <w:t>mais quelques pommes garnissaient encore les arbres</w:t>
      </w:r>
      <w:r w:rsidR="004F69D6">
        <w:t xml:space="preserve"> ; </w:t>
      </w:r>
      <w:r w:rsidRPr="00033231">
        <w:t>une fleur délicate se montrait par-ci par-là au milieu des feuilles flétries</w:t>
      </w:r>
      <w:r w:rsidR="004F69D6">
        <w:t>.</w:t>
      </w:r>
    </w:p>
    <w:p w14:paraId="4124945A" w14:textId="77777777" w:rsidR="004F69D6" w:rsidRDefault="00000000" w:rsidP="0021796F">
      <w:r w:rsidRPr="00033231">
        <w:t>Ces seules fleurs</w:t>
      </w:r>
      <w:r w:rsidR="004F69D6">
        <w:t xml:space="preserve">, </w:t>
      </w:r>
      <w:r w:rsidRPr="00033231">
        <w:t>les dernières de leur espèce</w:t>
      </w:r>
      <w:r w:rsidR="004F69D6">
        <w:t xml:space="preserve">, </w:t>
      </w:r>
      <w:r w:rsidRPr="00033231">
        <w:t>Shirley les cueillait en se promenant soucieusement le long des allées</w:t>
      </w:r>
      <w:r w:rsidR="004F69D6">
        <w:t xml:space="preserve">. </w:t>
      </w:r>
      <w:r w:rsidRPr="00033231">
        <w:t>Elle attachait à sa ceinture un bouquet sans odeur et sans éclat</w:t>
      </w:r>
      <w:r w:rsidR="004F69D6">
        <w:t xml:space="preserve">, </w:t>
      </w:r>
      <w:r w:rsidRPr="00033231">
        <w:t>lor</w:t>
      </w:r>
      <w:r w:rsidRPr="00033231">
        <w:t>s</w:t>
      </w:r>
      <w:r w:rsidRPr="00033231">
        <w:t>qu</w:t>
      </w:r>
      <w:r w:rsidR="004F69D6">
        <w:t>’</w:t>
      </w:r>
      <w:r w:rsidRPr="00033231">
        <w:t>elle s</w:t>
      </w:r>
      <w:r w:rsidR="004F69D6">
        <w:t>’</w:t>
      </w:r>
      <w:r w:rsidRPr="00033231">
        <w:t xml:space="preserve">entendit appeler par Henri </w:t>
      </w:r>
      <w:proofErr w:type="spellStart"/>
      <w:r w:rsidRPr="00033231">
        <w:t>Sympson</w:t>
      </w:r>
      <w:proofErr w:type="spellEnd"/>
      <w:r w:rsidR="004F69D6">
        <w:t xml:space="preserve">, </w:t>
      </w:r>
      <w:r w:rsidRPr="00033231">
        <w:t>qui arrivait à elle clopin-clopant</w:t>
      </w:r>
      <w:r w:rsidR="004F69D6">
        <w:t>.</w:t>
      </w:r>
    </w:p>
    <w:p w14:paraId="17810BA3" w14:textId="430A7A2D" w:rsidR="00000000" w:rsidRPr="00033231" w:rsidRDefault="004F69D6" w:rsidP="0021796F">
      <w:r>
        <w:t>« </w:t>
      </w:r>
      <w:r w:rsidR="00000000" w:rsidRPr="00033231">
        <w:t>Shirley</w:t>
      </w:r>
      <w:r>
        <w:t>, M. </w:t>
      </w:r>
      <w:r w:rsidR="00000000" w:rsidRPr="00033231">
        <w:t>Moore serait bien content de vous voir à la salle d</w:t>
      </w:r>
      <w:r>
        <w:t>’</w:t>
      </w:r>
      <w:r w:rsidR="00000000" w:rsidRPr="00033231">
        <w:t>étude</w:t>
      </w:r>
      <w:r>
        <w:t xml:space="preserve">, </w:t>
      </w:r>
      <w:r w:rsidR="00000000" w:rsidRPr="00033231">
        <w:t>et de vous entendre lire un peu de français</w:t>
      </w:r>
      <w:r>
        <w:t xml:space="preserve">, </w:t>
      </w:r>
      <w:r w:rsidR="00000000" w:rsidRPr="00033231">
        <w:t>si vous n</w:t>
      </w:r>
      <w:r>
        <w:t>’</w:t>
      </w:r>
      <w:r w:rsidR="00000000" w:rsidRPr="00033231">
        <w:t>avez point de plus urgente occupation</w:t>
      </w:r>
      <w:r>
        <w:t>. »</w:t>
      </w:r>
    </w:p>
    <w:p w14:paraId="702AC329" w14:textId="77777777" w:rsidR="004F69D6" w:rsidRDefault="00000000" w:rsidP="0021796F">
      <w:r w:rsidRPr="00033231">
        <w:t>Le messager s</w:t>
      </w:r>
      <w:r w:rsidR="004F69D6">
        <w:t>’</w:t>
      </w:r>
      <w:r w:rsidRPr="00033231">
        <w:t>acquitta de sa commission très-simplement</w:t>
      </w:r>
      <w:r w:rsidR="004F69D6">
        <w:t xml:space="preserve">, </w:t>
      </w:r>
      <w:r w:rsidRPr="00033231">
        <w:t>et comme d</w:t>
      </w:r>
      <w:r w:rsidR="004F69D6">
        <w:t>’</w:t>
      </w:r>
      <w:r w:rsidRPr="00033231">
        <w:t>une chose tout ordinaire</w:t>
      </w:r>
      <w:r w:rsidR="004F69D6">
        <w:t>.</w:t>
      </w:r>
    </w:p>
    <w:p w14:paraId="69B3D553" w14:textId="40167936" w:rsidR="004F69D6" w:rsidRDefault="004F69D6" w:rsidP="0021796F">
      <w:r>
        <w:t>« </w:t>
      </w:r>
      <w:r w:rsidR="00000000" w:rsidRPr="00033231">
        <w:t xml:space="preserve">Est-ce que </w:t>
      </w:r>
      <w:r>
        <w:t>M. </w:t>
      </w:r>
      <w:r w:rsidR="00000000" w:rsidRPr="00033231">
        <w:t>Moore vous a commandé de venir me dire cela</w:t>
      </w:r>
      <w:r>
        <w:t> ?</w:t>
      </w:r>
    </w:p>
    <w:p w14:paraId="332614D3" w14:textId="338E0072" w:rsidR="00000000" w:rsidRPr="00033231" w:rsidRDefault="004F69D6" w:rsidP="0021796F">
      <w:r>
        <w:lastRenderedPageBreak/>
        <w:t>— </w:t>
      </w:r>
      <w:r w:rsidR="00000000" w:rsidRPr="00033231">
        <w:t>Certainement</w:t>
      </w:r>
      <w:r>
        <w:t xml:space="preserve"> : </w:t>
      </w:r>
      <w:r w:rsidR="00000000" w:rsidRPr="00033231">
        <w:t>pourquoi non</w:t>
      </w:r>
      <w:r>
        <w:t xml:space="preserve"> ? </w:t>
      </w:r>
      <w:r w:rsidR="00000000" w:rsidRPr="00033231">
        <w:t>Et maintenant</w:t>
      </w:r>
      <w:r>
        <w:t xml:space="preserve">, </w:t>
      </w:r>
      <w:r w:rsidR="00000000" w:rsidRPr="00033231">
        <w:t>venez</w:t>
      </w:r>
      <w:r>
        <w:t xml:space="preserve">, </w:t>
      </w:r>
      <w:r w:rsidR="00000000" w:rsidRPr="00033231">
        <w:t xml:space="preserve">et laissez-nous croire que nous sommes encore à </w:t>
      </w:r>
      <w:proofErr w:type="spellStart"/>
      <w:r w:rsidR="00000000" w:rsidRPr="00033231">
        <w:t>Sympson</w:t>
      </w:r>
      <w:proofErr w:type="spellEnd"/>
      <w:r w:rsidR="00000000" w:rsidRPr="00033231">
        <w:t>-Grove</w:t>
      </w:r>
      <w:r>
        <w:t xml:space="preserve">. </w:t>
      </w:r>
      <w:r w:rsidR="00000000" w:rsidRPr="00033231">
        <w:t>Nous avions d</w:t>
      </w:r>
      <w:r>
        <w:t>’</w:t>
      </w:r>
      <w:r w:rsidR="00000000" w:rsidRPr="00033231">
        <w:t>agréables heures d</w:t>
      </w:r>
      <w:r>
        <w:t>’</w:t>
      </w:r>
      <w:r w:rsidR="00000000" w:rsidRPr="00033231">
        <w:t>études</w:t>
      </w:r>
      <w:r>
        <w:t xml:space="preserve">, </w:t>
      </w:r>
      <w:r w:rsidR="00000000" w:rsidRPr="00033231">
        <w:t>dans ce temps-là</w:t>
      </w:r>
      <w:r>
        <w:t> ! »</w:t>
      </w:r>
    </w:p>
    <w:p w14:paraId="671245BD" w14:textId="77777777" w:rsidR="004F69D6" w:rsidRDefault="00000000" w:rsidP="0021796F">
      <w:r w:rsidRPr="00033231">
        <w:t xml:space="preserve">Peut-être miss </w:t>
      </w:r>
      <w:proofErr w:type="spellStart"/>
      <w:r w:rsidRPr="00033231">
        <w:t>Keeldar</w:t>
      </w:r>
      <w:proofErr w:type="spellEnd"/>
      <w:r w:rsidRPr="00033231">
        <w:t xml:space="preserve"> pensa que les circonstances étaient changées depuis lors</w:t>
      </w:r>
      <w:r w:rsidR="004F69D6">
        <w:t xml:space="preserve"> ; </w:t>
      </w:r>
      <w:r w:rsidRPr="00033231">
        <w:t>néanmoins elle ne fit aucune remarque</w:t>
      </w:r>
      <w:r w:rsidR="004F69D6">
        <w:t xml:space="preserve">, </w:t>
      </w:r>
      <w:r w:rsidRPr="00033231">
        <w:t>et</w:t>
      </w:r>
      <w:r w:rsidR="004F69D6">
        <w:t xml:space="preserve">, </w:t>
      </w:r>
      <w:r w:rsidRPr="00033231">
        <w:t>après une courte réflexion</w:t>
      </w:r>
      <w:r w:rsidR="004F69D6">
        <w:t xml:space="preserve">, </w:t>
      </w:r>
      <w:r w:rsidRPr="00033231">
        <w:t>elle suivit tranquillement Henry</w:t>
      </w:r>
      <w:r w:rsidR="004F69D6">
        <w:t>.</w:t>
      </w:r>
    </w:p>
    <w:p w14:paraId="7CBAB417" w14:textId="77777777" w:rsidR="004F69D6" w:rsidRDefault="00000000" w:rsidP="0021796F">
      <w:r w:rsidRPr="00033231">
        <w:t>En entrant dans la salle d</w:t>
      </w:r>
      <w:r w:rsidR="004F69D6">
        <w:t>’</w:t>
      </w:r>
      <w:r w:rsidRPr="00033231">
        <w:t>étude</w:t>
      </w:r>
      <w:r w:rsidR="004F69D6">
        <w:t xml:space="preserve">, </w:t>
      </w:r>
      <w:r w:rsidRPr="00033231">
        <w:t>elle s</w:t>
      </w:r>
      <w:r w:rsidR="004F69D6">
        <w:t>’</w:t>
      </w:r>
      <w:r w:rsidRPr="00033231">
        <w:t>inclina en signe d</w:t>
      </w:r>
      <w:r w:rsidR="004F69D6">
        <w:t>’</w:t>
      </w:r>
      <w:r w:rsidRPr="00033231">
        <w:t>obéissance</w:t>
      </w:r>
      <w:r w:rsidR="004F69D6">
        <w:t xml:space="preserve">, </w:t>
      </w:r>
      <w:r w:rsidRPr="00033231">
        <w:t>comme elle avait coutume de le faire autrefois</w:t>
      </w:r>
      <w:r w:rsidR="004F69D6">
        <w:t xml:space="preserve"> ; </w:t>
      </w:r>
      <w:r w:rsidRPr="00033231">
        <w:t>e</w:t>
      </w:r>
      <w:r w:rsidRPr="00033231">
        <w:t>l</w:t>
      </w:r>
      <w:r w:rsidRPr="00033231">
        <w:t>le ôta son chapeau</w:t>
      </w:r>
      <w:r w:rsidR="004F69D6">
        <w:t xml:space="preserve">, </w:t>
      </w:r>
      <w:r w:rsidRPr="00033231">
        <w:t>qu</w:t>
      </w:r>
      <w:r w:rsidR="004F69D6">
        <w:t>’</w:t>
      </w:r>
      <w:r w:rsidRPr="00033231">
        <w:t>elle suspendit à côté de la casquette d</w:t>
      </w:r>
      <w:r w:rsidR="004F69D6">
        <w:t>’</w:t>
      </w:r>
      <w:r w:rsidRPr="00033231">
        <w:t>Henry</w:t>
      </w:r>
      <w:r w:rsidR="004F69D6">
        <w:t xml:space="preserve">. </w:t>
      </w:r>
      <w:r w:rsidRPr="00033231">
        <w:t>Louis Moore était assis à son bureau</w:t>
      </w:r>
      <w:r w:rsidR="004F69D6">
        <w:t xml:space="preserve">, </w:t>
      </w:r>
      <w:r w:rsidRPr="00033231">
        <w:t>tournant les feuillets d</w:t>
      </w:r>
      <w:r w:rsidR="004F69D6">
        <w:t>’</w:t>
      </w:r>
      <w:r w:rsidRPr="00033231">
        <w:t>un livre ouvert devant lui</w:t>
      </w:r>
      <w:r w:rsidR="004F69D6">
        <w:t xml:space="preserve">, </w:t>
      </w:r>
      <w:r w:rsidRPr="00033231">
        <w:t>et marquant des passages avec son crayon</w:t>
      </w:r>
      <w:r w:rsidR="004F69D6">
        <w:t xml:space="preserve"> ; </w:t>
      </w:r>
      <w:r w:rsidRPr="00033231">
        <w:t>il se remua</w:t>
      </w:r>
      <w:r w:rsidR="004F69D6">
        <w:t xml:space="preserve">, </w:t>
      </w:r>
      <w:r w:rsidRPr="00033231">
        <w:t>pour reconnaître la courtoisie de Shirley</w:t>
      </w:r>
      <w:r w:rsidR="004F69D6">
        <w:t xml:space="preserve">, </w:t>
      </w:r>
      <w:r w:rsidRPr="00033231">
        <w:t>mais ne se leva pas</w:t>
      </w:r>
      <w:r w:rsidR="004F69D6">
        <w:t>.</w:t>
      </w:r>
    </w:p>
    <w:p w14:paraId="6F838026" w14:textId="77777777" w:rsidR="004F69D6" w:rsidRDefault="004F69D6" w:rsidP="0021796F">
      <w:r>
        <w:t>« </w:t>
      </w:r>
      <w:r w:rsidR="00000000" w:rsidRPr="00033231">
        <w:t>Vous m</w:t>
      </w:r>
      <w:r>
        <w:t>’</w:t>
      </w:r>
      <w:r w:rsidR="00000000" w:rsidRPr="00033231">
        <w:t>avez proposé</w:t>
      </w:r>
      <w:r>
        <w:t xml:space="preserve">, </w:t>
      </w:r>
      <w:r w:rsidR="00000000" w:rsidRPr="00033231">
        <w:t>il y a peu de jours</w:t>
      </w:r>
      <w:r>
        <w:t xml:space="preserve">, </w:t>
      </w:r>
      <w:r w:rsidR="00000000" w:rsidRPr="00033231">
        <w:t>de me lire que</w:t>
      </w:r>
      <w:r w:rsidR="00000000" w:rsidRPr="00033231">
        <w:t>l</w:t>
      </w:r>
      <w:r w:rsidR="00000000" w:rsidRPr="00033231">
        <w:t>que chose</w:t>
      </w:r>
      <w:r>
        <w:t xml:space="preserve">, </w:t>
      </w:r>
      <w:r w:rsidR="00000000" w:rsidRPr="00033231">
        <w:t>dit-il</w:t>
      </w:r>
      <w:r>
        <w:t xml:space="preserve">. </w:t>
      </w:r>
      <w:r w:rsidR="00000000" w:rsidRPr="00033231">
        <w:t>Je ne pouvais vous écouter alors</w:t>
      </w:r>
      <w:r>
        <w:t xml:space="preserve"> ; </w:t>
      </w:r>
      <w:r w:rsidR="00000000" w:rsidRPr="00033231">
        <w:t>mon atte</w:t>
      </w:r>
      <w:r w:rsidR="00000000" w:rsidRPr="00033231">
        <w:t>n</w:t>
      </w:r>
      <w:r w:rsidR="00000000" w:rsidRPr="00033231">
        <w:t>tion est maintenant à votre service</w:t>
      </w:r>
      <w:r>
        <w:t xml:space="preserve">. </w:t>
      </w:r>
      <w:r w:rsidR="00000000" w:rsidRPr="00033231">
        <w:t>Un peu de pratique de la langue française ne peut que vous être profitable</w:t>
      </w:r>
      <w:r>
        <w:t xml:space="preserve">. </w:t>
      </w:r>
      <w:r w:rsidR="00000000" w:rsidRPr="00033231">
        <w:t>J</w:t>
      </w:r>
      <w:r>
        <w:t>’</w:t>
      </w:r>
      <w:r w:rsidR="00000000" w:rsidRPr="00033231">
        <w:t>ai remarqué que votre accent commence à se rouiller</w:t>
      </w:r>
      <w:r>
        <w:t>.</w:t>
      </w:r>
    </w:p>
    <w:p w14:paraId="591D7E67" w14:textId="77777777" w:rsidR="004F69D6" w:rsidRDefault="004F69D6" w:rsidP="0021796F">
      <w:r>
        <w:t>— </w:t>
      </w:r>
      <w:r w:rsidR="00000000" w:rsidRPr="00033231">
        <w:t>Quel livre prendrai-je</w:t>
      </w:r>
      <w:r>
        <w:t> ?</w:t>
      </w:r>
    </w:p>
    <w:p w14:paraId="424AC5EA" w14:textId="22D82559" w:rsidR="00000000" w:rsidRPr="00033231" w:rsidRDefault="004F69D6" w:rsidP="0021796F">
      <w:r>
        <w:t>— </w:t>
      </w:r>
      <w:r w:rsidR="00000000" w:rsidRPr="00033231">
        <w:t>Voici les œuvres posthumes de Bernardin de Saint-Pierre</w:t>
      </w:r>
      <w:r>
        <w:t xml:space="preserve">. </w:t>
      </w:r>
      <w:r w:rsidR="00000000" w:rsidRPr="00033231">
        <w:t xml:space="preserve">Lisez quelques pages des </w:t>
      </w:r>
      <w:r w:rsidR="00000000" w:rsidRPr="00033231">
        <w:rPr>
          <w:i/>
          <w:iCs/>
        </w:rPr>
        <w:t xml:space="preserve">Fragments de </w:t>
      </w:r>
      <w:r w:rsidR="00000000" w:rsidRPr="00033231">
        <w:rPr>
          <w:i/>
          <w:iCs/>
          <w:lang w:val="en-US"/>
        </w:rPr>
        <w:t>l</w:t>
      </w:r>
      <w:r>
        <w:rPr>
          <w:i/>
          <w:iCs/>
          <w:lang w:val="en-US"/>
        </w:rPr>
        <w:t>’</w:t>
      </w:r>
      <w:r w:rsidR="00000000" w:rsidRPr="00033231">
        <w:rPr>
          <w:i/>
          <w:iCs/>
        </w:rPr>
        <w:t>Amazone</w:t>
      </w:r>
      <w:r>
        <w:t>. »</w:t>
      </w:r>
    </w:p>
    <w:p w14:paraId="6A49A727" w14:textId="77777777" w:rsidR="004F69D6" w:rsidRDefault="00000000" w:rsidP="0021796F">
      <w:r w:rsidRPr="00033231">
        <w:t>Elle accepta la chaise qu</w:t>
      </w:r>
      <w:r w:rsidR="004F69D6">
        <w:t>’</w:t>
      </w:r>
      <w:r w:rsidRPr="00033231">
        <w:t>il avait préparée près de la sienne</w:t>
      </w:r>
      <w:r w:rsidR="004F69D6">
        <w:t xml:space="preserve"> ; </w:t>
      </w:r>
      <w:r w:rsidRPr="00033231">
        <w:t>le volume était placé sur le bureau</w:t>
      </w:r>
      <w:r w:rsidR="004F69D6">
        <w:t xml:space="preserve">, </w:t>
      </w:r>
      <w:r w:rsidRPr="00033231">
        <w:t>il n</w:t>
      </w:r>
      <w:r w:rsidR="004F69D6">
        <w:t>’</w:t>
      </w:r>
      <w:r w:rsidRPr="00033231">
        <w:t>y avait qu</w:t>
      </w:r>
      <w:r w:rsidR="004F69D6">
        <w:t>’</w:t>
      </w:r>
      <w:r w:rsidRPr="00033231">
        <w:t>un livre entre eux</w:t>
      </w:r>
      <w:r w:rsidR="004F69D6">
        <w:t xml:space="preserve"> ; </w:t>
      </w:r>
      <w:r w:rsidRPr="00033231">
        <w:t>ses cheveux tombaient si bas</w:t>
      </w:r>
      <w:r w:rsidR="004F69D6">
        <w:t xml:space="preserve">, </w:t>
      </w:r>
      <w:r w:rsidRPr="00033231">
        <w:t>que le précepteur ne pouvait voir la page</w:t>
      </w:r>
      <w:r w:rsidR="004F69D6">
        <w:t>.</w:t>
      </w:r>
    </w:p>
    <w:p w14:paraId="25573C68" w14:textId="77777777" w:rsidR="004F69D6" w:rsidRDefault="004F69D6" w:rsidP="0021796F">
      <w:r>
        <w:t>« </w:t>
      </w:r>
      <w:r w:rsidR="00000000" w:rsidRPr="00033231">
        <w:t>Rejetez vos cheveux en arrière</w:t>
      </w:r>
      <w:r>
        <w:t>, »</w:t>
      </w:r>
      <w:r w:rsidR="00000000" w:rsidRPr="00033231">
        <w:t xml:space="preserve"> dit-il</w:t>
      </w:r>
      <w:r>
        <w:t>.</w:t>
      </w:r>
    </w:p>
    <w:p w14:paraId="28EB3DE0" w14:textId="77777777" w:rsidR="004F69D6" w:rsidRDefault="00000000" w:rsidP="0021796F">
      <w:r w:rsidRPr="00033231">
        <w:lastRenderedPageBreak/>
        <w:t>Pendant un instant</w:t>
      </w:r>
      <w:r w:rsidR="004F69D6">
        <w:t xml:space="preserve">, </w:t>
      </w:r>
      <w:r w:rsidRPr="00033231">
        <w:t>Shirley parut incertaine si elle obéirait ou n</w:t>
      </w:r>
      <w:r w:rsidR="004F69D6">
        <w:t>’</w:t>
      </w:r>
      <w:r w:rsidRPr="00033231">
        <w:t>obéirait pas à la requête</w:t>
      </w:r>
      <w:r w:rsidR="004F69D6">
        <w:t xml:space="preserve">. </w:t>
      </w:r>
      <w:r w:rsidRPr="00033231">
        <w:t>Un éclair de son œil brilla furt</w:t>
      </w:r>
      <w:r w:rsidRPr="00033231">
        <w:t>i</w:t>
      </w:r>
      <w:r w:rsidRPr="00033231">
        <w:t>vement sur le visage du professeur</w:t>
      </w:r>
      <w:r w:rsidR="004F69D6">
        <w:t xml:space="preserve"> ; </w:t>
      </w:r>
      <w:r w:rsidRPr="00033231">
        <w:t>peut-être que</w:t>
      </w:r>
      <w:r w:rsidR="004F69D6">
        <w:t xml:space="preserve">, </w:t>
      </w:r>
      <w:r w:rsidRPr="00033231">
        <w:t>s</w:t>
      </w:r>
      <w:r w:rsidR="004F69D6">
        <w:t>’</w:t>
      </w:r>
      <w:r w:rsidRPr="00033231">
        <w:t>il l</w:t>
      </w:r>
      <w:r w:rsidR="004F69D6">
        <w:t>’</w:t>
      </w:r>
      <w:r w:rsidRPr="00033231">
        <w:t>avait r</w:t>
      </w:r>
      <w:r w:rsidRPr="00033231">
        <w:t>e</w:t>
      </w:r>
      <w:r w:rsidRPr="00033231">
        <w:t>gardée avec dureté ou avec timidité</w:t>
      </w:r>
      <w:r w:rsidR="004F69D6">
        <w:t xml:space="preserve">, </w:t>
      </w:r>
      <w:r w:rsidRPr="00033231">
        <w:t>ou si une expression ind</w:t>
      </w:r>
      <w:r w:rsidRPr="00033231">
        <w:t>é</w:t>
      </w:r>
      <w:r w:rsidRPr="00033231">
        <w:t>cise s</w:t>
      </w:r>
      <w:r w:rsidR="004F69D6">
        <w:t>’</w:t>
      </w:r>
      <w:r w:rsidRPr="00033231">
        <w:t>était montrée dans sa contenance</w:t>
      </w:r>
      <w:r w:rsidR="004F69D6">
        <w:t xml:space="preserve">, </w:t>
      </w:r>
      <w:r w:rsidRPr="00033231">
        <w:t>elle se fût révoltée</w:t>
      </w:r>
      <w:r w:rsidR="004F69D6">
        <w:t xml:space="preserve">, </w:t>
      </w:r>
      <w:r w:rsidRPr="00033231">
        <w:t>et la leçon se fût terminée là</w:t>
      </w:r>
      <w:r w:rsidR="004F69D6">
        <w:t xml:space="preserve"> ; </w:t>
      </w:r>
      <w:r w:rsidRPr="00033231">
        <w:t>mais il attendait seulement son consentement</w:t>
      </w:r>
      <w:r w:rsidR="004F69D6">
        <w:t xml:space="preserve">, </w:t>
      </w:r>
      <w:r w:rsidRPr="00033231">
        <w:t>aussi calme que le marbre</w:t>
      </w:r>
      <w:r w:rsidR="004F69D6">
        <w:t xml:space="preserve">, </w:t>
      </w:r>
      <w:r w:rsidRPr="00033231">
        <w:t>et aussi froid</w:t>
      </w:r>
      <w:r w:rsidR="004F69D6">
        <w:t xml:space="preserve">. </w:t>
      </w:r>
      <w:r w:rsidRPr="00033231">
        <w:t>Elle r</w:t>
      </w:r>
      <w:r w:rsidRPr="00033231">
        <w:t>e</w:t>
      </w:r>
      <w:r w:rsidRPr="00033231">
        <w:t>jeta son voile de tresses derrière son oreille</w:t>
      </w:r>
      <w:r w:rsidR="004F69D6">
        <w:t xml:space="preserve">. </w:t>
      </w:r>
      <w:r w:rsidRPr="00033231">
        <w:t>Il était heureux que son visage eût un agréable contour</w:t>
      </w:r>
      <w:r w:rsidR="004F69D6">
        <w:t xml:space="preserve">, </w:t>
      </w:r>
      <w:r w:rsidRPr="00033231">
        <w:t>et que ses joues eussent le poli et la rondeur de la première jeunesse</w:t>
      </w:r>
      <w:r w:rsidR="004F69D6">
        <w:t xml:space="preserve"> : </w:t>
      </w:r>
      <w:r w:rsidRPr="00033231">
        <w:t>car</w:t>
      </w:r>
      <w:r w:rsidR="004F69D6">
        <w:t xml:space="preserve">, </w:t>
      </w:r>
      <w:r w:rsidRPr="00033231">
        <w:t>ainsi privé de son ombre douce</w:t>
      </w:r>
      <w:r w:rsidR="004F69D6">
        <w:t xml:space="preserve">, </w:t>
      </w:r>
      <w:r w:rsidRPr="00033231">
        <w:t>son visage eût pu perdre de sa grâce</w:t>
      </w:r>
      <w:r w:rsidR="004F69D6">
        <w:t xml:space="preserve">. </w:t>
      </w:r>
      <w:r w:rsidRPr="00033231">
        <w:t>Mais que lui importait cela dans la compagnie où elle se trouvait</w:t>
      </w:r>
      <w:r w:rsidR="004F69D6">
        <w:t xml:space="preserve"> ? </w:t>
      </w:r>
      <w:r w:rsidRPr="00033231">
        <w:t xml:space="preserve">Ni Calypso ni </w:t>
      </w:r>
      <w:proofErr w:type="spellStart"/>
      <w:r w:rsidRPr="00033231">
        <w:t>Eucharis</w:t>
      </w:r>
      <w:proofErr w:type="spellEnd"/>
      <w:r w:rsidRPr="00033231">
        <w:t xml:space="preserve"> ne se souciaient de fasciner Mentor</w:t>
      </w:r>
      <w:r w:rsidR="004F69D6">
        <w:t>.</w:t>
      </w:r>
    </w:p>
    <w:p w14:paraId="2D95BEE8" w14:textId="77777777" w:rsidR="004F69D6" w:rsidRDefault="00000000" w:rsidP="0021796F">
      <w:r w:rsidRPr="00033231">
        <w:t>Elle se mit à rire</w:t>
      </w:r>
      <w:r w:rsidR="004F69D6">
        <w:t xml:space="preserve">. </w:t>
      </w:r>
      <w:r w:rsidRPr="00033231">
        <w:t>Ce langage était devenu étranger à sa la</w:t>
      </w:r>
      <w:r w:rsidRPr="00033231">
        <w:t>n</w:t>
      </w:r>
      <w:r w:rsidRPr="00033231">
        <w:t>gue</w:t>
      </w:r>
      <w:r w:rsidR="004F69D6">
        <w:t xml:space="preserve"> ; </w:t>
      </w:r>
      <w:r w:rsidRPr="00033231">
        <w:t>elle hésitait</w:t>
      </w:r>
      <w:r w:rsidR="004F69D6">
        <w:t xml:space="preserve"> ; </w:t>
      </w:r>
      <w:r w:rsidRPr="00033231">
        <w:t>la lecture était heurtée</w:t>
      </w:r>
      <w:r w:rsidR="004F69D6">
        <w:t xml:space="preserve">, </w:t>
      </w:r>
      <w:r w:rsidRPr="00033231">
        <w:t>arrêtée par une resp</w:t>
      </w:r>
      <w:r w:rsidRPr="00033231">
        <w:t>i</w:t>
      </w:r>
      <w:r w:rsidRPr="00033231">
        <w:t>ration pressée</w:t>
      </w:r>
      <w:r w:rsidR="004F69D6">
        <w:t xml:space="preserve">, </w:t>
      </w:r>
      <w:r w:rsidRPr="00033231">
        <w:t>brisée par des intonations tout anglaises</w:t>
      </w:r>
      <w:r w:rsidR="004F69D6">
        <w:t xml:space="preserve">. </w:t>
      </w:r>
      <w:r w:rsidRPr="00033231">
        <w:t>Elle s</w:t>
      </w:r>
      <w:r w:rsidR="004F69D6">
        <w:t>’</w:t>
      </w:r>
      <w:r w:rsidRPr="00033231">
        <w:t>arrêta</w:t>
      </w:r>
      <w:r w:rsidR="004F69D6">
        <w:t>.</w:t>
      </w:r>
    </w:p>
    <w:p w14:paraId="56130324" w14:textId="63B18DB2" w:rsidR="00000000" w:rsidRPr="00033231" w:rsidRDefault="004F69D6" w:rsidP="0021796F">
      <w:r>
        <w:t>« </w:t>
      </w:r>
      <w:r w:rsidR="00000000" w:rsidRPr="00033231">
        <w:t>Je ne puis continuer</w:t>
      </w:r>
      <w:r>
        <w:t xml:space="preserve">. </w:t>
      </w:r>
      <w:r w:rsidR="00000000" w:rsidRPr="00033231">
        <w:t>Lisez-moi un alinéa</w:t>
      </w:r>
      <w:r>
        <w:t xml:space="preserve">, </w:t>
      </w:r>
      <w:r w:rsidR="00000000" w:rsidRPr="00033231">
        <w:t>s</w:t>
      </w:r>
      <w:r>
        <w:t>’</w:t>
      </w:r>
      <w:r w:rsidR="00000000" w:rsidRPr="00033231">
        <w:t>il vous plait</w:t>
      </w:r>
      <w:r>
        <w:t xml:space="preserve">, </w:t>
      </w:r>
      <w:r w:rsidR="00000000" w:rsidRPr="00033231">
        <w:t>monsieur Moore</w:t>
      </w:r>
      <w:r>
        <w:t>. »</w:t>
      </w:r>
    </w:p>
    <w:p w14:paraId="22D5D709" w14:textId="77777777" w:rsidR="004F69D6" w:rsidRDefault="00000000" w:rsidP="0021796F">
      <w:r w:rsidRPr="00033231">
        <w:t>Ce qu</w:t>
      </w:r>
      <w:r w:rsidR="004F69D6">
        <w:t>’</w:t>
      </w:r>
      <w:r w:rsidRPr="00033231">
        <w:t>il lut</w:t>
      </w:r>
      <w:r w:rsidR="004F69D6">
        <w:t xml:space="preserve">, </w:t>
      </w:r>
      <w:r w:rsidRPr="00033231">
        <w:t>elle le répéta</w:t>
      </w:r>
      <w:r w:rsidR="004F69D6">
        <w:t xml:space="preserve"> : </w:t>
      </w:r>
      <w:r w:rsidRPr="00033231">
        <w:t>elle prit son accent en trois m</w:t>
      </w:r>
      <w:r w:rsidRPr="00033231">
        <w:t>i</w:t>
      </w:r>
      <w:r w:rsidRPr="00033231">
        <w:t>nutes</w:t>
      </w:r>
      <w:r w:rsidR="004F69D6">
        <w:t>.</w:t>
      </w:r>
    </w:p>
    <w:p w14:paraId="2B3BD310" w14:textId="77777777" w:rsidR="004F69D6" w:rsidRDefault="004F69D6" w:rsidP="0021796F">
      <w:r>
        <w:t>« </w:t>
      </w:r>
      <w:r w:rsidR="00000000" w:rsidRPr="00033231">
        <w:t>Très-bien</w:t>
      </w:r>
      <w:r>
        <w:t xml:space="preserve"> ! </w:t>
      </w:r>
      <w:r w:rsidR="00000000" w:rsidRPr="00033231">
        <w:t>fut le commentaire approbateur à la fin du morceau</w:t>
      </w:r>
      <w:r>
        <w:t>.</w:t>
      </w:r>
    </w:p>
    <w:p w14:paraId="3C6A961C" w14:textId="77777777" w:rsidR="004F69D6" w:rsidRDefault="004F69D6" w:rsidP="0021796F">
      <w:r>
        <w:t>— </w:t>
      </w:r>
      <w:r w:rsidR="00000000" w:rsidRPr="00033231">
        <w:t>C</w:t>
      </w:r>
      <w:r>
        <w:t>’</w:t>
      </w:r>
      <w:r w:rsidR="00000000" w:rsidRPr="00033231">
        <w:t>est presque le français rattrapé</w:t>
      </w:r>
      <w:r>
        <w:t xml:space="preserve">, </w:t>
      </w:r>
      <w:r w:rsidR="00000000" w:rsidRPr="00033231">
        <w:t>n</w:t>
      </w:r>
      <w:r>
        <w:t>’</w:t>
      </w:r>
      <w:r w:rsidR="00000000" w:rsidRPr="00033231">
        <w:t>est-ce pas</w:t>
      </w:r>
      <w:r>
        <w:t> ?</w:t>
      </w:r>
    </w:p>
    <w:p w14:paraId="01F75C5B" w14:textId="77777777" w:rsidR="004F69D6" w:rsidRDefault="004F69D6" w:rsidP="0021796F">
      <w:r>
        <w:t>— </w:t>
      </w:r>
      <w:r w:rsidR="00000000" w:rsidRPr="00033231">
        <w:t>Vous ne pourriez écrire le français comme autrefois</w:t>
      </w:r>
      <w:r>
        <w:t xml:space="preserve">, </w:t>
      </w:r>
      <w:r w:rsidR="00000000" w:rsidRPr="00033231">
        <w:t>j</w:t>
      </w:r>
      <w:r>
        <w:t>’</w:t>
      </w:r>
      <w:r w:rsidR="00000000" w:rsidRPr="00033231">
        <w:t>en suis sûr</w:t>
      </w:r>
      <w:r>
        <w:t> ?…</w:t>
      </w:r>
    </w:p>
    <w:p w14:paraId="28216FE6" w14:textId="77777777" w:rsidR="004F69D6" w:rsidRDefault="004F69D6" w:rsidP="0021796F">
      <w:r>
        <w:t>— </w:t>
      </w:r>
      <w:r w:rsidR="00000000" w:rsidRPr="00033231">
        <w:t>Oh</w:t>
      </w:r>
      <w:r>
        <w:t xml:space="preserve"> ! </w:t>
      </w:r>
      <w:r w:rsidR="00000000" w:rsidRPr="00033231">
        <w:t>non</w:t>
      </w:r>
      <w:r>
        <w:t xml:space="preserve">. </w:t>
      </w:r>
      <w:r w:rsidR="00000000" w:rsidRPr="00033231">
        <w:t>Je ferais maintenant d</w:t>
      </w:r>
      <w:r>
        <w:t>’</w:t>
      </w:r>
      <w:r w:rsidR="00000000" w:rsidRPr="00033231">
        <w:t>étranges mots de ma composition</w:t>
      </w:r>
      <w:r>
        <w:t>.</w:t>
      </w:r>
    </w:p>
    <w:p w14:paraId="7F0A3FFC" w14:textId="77777777" w:rsidR="004F69D6" w:rsidRDefault="004F69D6" w:rsidP="0021796F">
      <w:pPr>
        <w:rPr>
          <w:i/>
          <w:iCs/>
        </w:rPr>
      </w:pPr>
      <w:r>
        <w:lastRenderedPageBreak/>
        <w:t>— </w:t>
      </w:r>
      <w:r w:rsidR="00000000" w:rsidRPr="00033231">
        <w:t xml:space="preserve">Vous ne pourriez composer le devoir de </w:t>
      </w:r>
      <w:r w:rsidR="00000000" w:rsidRPr="00033231">
        <w:rPr>
          <w:i/>
          <w:iCs/>
        </w:rPr>
        <w:t>La première femme savante</w:t>
      </w:r>
      <w:r>
        <w:rPr>
          <w:i/>
          <w:iCs/>
        </w:rPr>
        <w:t>.</w:t>
      </w:r>
    </w:p>
    <w:p w14:paraId="58529BFE" w14:textId="77777777" w:rsidR="004F69D6" w:rsidRDefault="004F69D6" w:rsidP="0021796F">
      <w:r>
        <w:rPr>
          <w:i/>
          <w:iCs/>
        </w:rPr>
        <w:t>— </w:t>
      </w:r>
      <w:r w:rsidR="00000000" w:rsidRPr="00033231">
        <w:t>Vous rappelez-vous encore cette vieillerie</w:t>
      </w:r>
      <w:r>
        <w:t> ?</w:t>
      </w:r>
    </w:p>
    <w:p w14:paraId="05D8FC3D" w14:textId="77777777" w:rsidR="004F69D6" w:rsidRDefault="004F69D6" w:rsidP="0021796F">
      <w:r>
        <w:t>— </w:t>
      </w:r>
      <w:r w:rsidR="00000000" w:rsidRPr="00033231">
        <w:t>Jusqu</w:t>
      </w:r>
      <w:r>
        <w:t>’</w:t>
      </w:r>
      <w:r w:rsidR="00000000" w:rsidRPr="00033231">
        <w:t>à la dernière ligne</w:t>
      </w:r>
      <w:r>
        <w:t>.</w:t>
      </w:r>
    </w:p>
    <w:p w14:paraId="7AA515B3" w14:textId="77777777" w:rsidR="004F69D6" w:rsidRDefault="004F69D6" w:rsidP="0021796F">
      <w:r>
        <w:t>— </w:t>
      </w:r>
      <w:r w:rsidR="00000000" w:rsidRPr="00033231">
        <w:t>J</w:t>
      </w:r>
      <w:r>
        <w:t>’</w:t>
      </w:r>
      <w:r w:rsidR="00000000" w:rsidRPr="00033231">
        <w:t>en doute</w:t>
      </w:r>
      <w:r>
        <w:t>.</w:t>
      </w:r>
    </w:p>
    <w:p w14:paraId="359F73FB" w14:textId="77777777" w:rsidR="004F69D6" w:rsidRDefault="004F69D6" w:rsidP="0021796F">
      <w:r>
        <w:t>— </w:t>
      </w:r>
      <w:r w:rsidR="00000000" w:rsidRPr="00033231">
        <w:t>Je m</w:t>
      </w:r>
      <w:r>
        <w:t>’</w:t>
      </w:r>
      <w:r w:rsidR="00000000" w:rsidRPr="00033231">
        <w:t>engage à vous le répéter mot pour mot</w:t>
      </w:r>
      <w:r>
        <w:t>.</w:t>
      </w:r>
    </w:p>
    <w:p w14:paraId="15AD05D1" w14:textId="77777777" w:rsidR="004F69D6" w:rsidRDefault="004F69D6" w:rsidP="0021796F">
      <w:r>
        <w:t>— </w:t>
      </w:r>
      <w:r w:rsidR="00000000" w:rsidRPr="00033231">
        <w:t>Vous vous arrêteriez court à la première ligne</w:t>
      </w:r>
      <w:r>
        <w:t>.</w:t>
      </w:r>
    </w:p>
    <w:p w14:paraId="006D5311" w14:textId="77777777" w:rsidR="004F69D6" w:rsidRDefault="004F69D6" w:rsidP="0021796F">
      <w:r>
        <w:t>— </w:t>
      </w:r>
      <w:r w:rsidR="00000000" w:rsidRPr="00033231">
        <w:t>Défiez-moi à l</w:t>
      </w:r>
      <w:r>
        <w:t>’</w:t>
      </w:r>
      <w:r w:rsidR="00000000" w:rsidRPr="00033231">
        <w:t>épreuve</w:t>
      </w:r>
      <w:r>
        <w:t>.</w:t>
      </w:r>
    </w:p>
    <w:p w14:paraId="2CBDCE13" w14:textId="29C4DD5F" w:rsidR="00000000" w:rsidRPr="00033231" w:rsidRDefault="004F69D6" w:rsidP="0021796F">
      <w:r>
        <w:t>— </w:t>
      </w:r>
      <w:r w:rsidR="00000000" w:rsidRPr="00033231">
        <w:t>Je vous défie</w:t>
      </w:r>
      <w:r>
        <w:t>. »</w:t>
      </w:r>
    </w:p>
    <w:p w14:paraId="2C240679" w14:textId="77777777" w:rsidR="004F69D6" w:rsidRDefault="00000000" w:rsidP="0021796F">
      <w:r w:rsidRPr="00033231">
        <w:t>Il récita le morceau suivant</w:t>
      </w:r>
      <w:r w:rsidR="004F69D6">
        <w:t> :</w:t>
      </w:r>
    </w:p>
    <w:p w14:paraId="3876F1EC" w14:textId="7D186693" w:rsidR="00000000" w:rsidRPr="00033231" w:rsidRDefault="00000000" w:rsidP="004F69D6">
      <w:pPr>
        <w:pStyle w:val="Centr"/>
      </w:pPr>
      <w:r>
        <w:t>*</w:t>
      </w:r>
    </w:p>
    <w:p w14:paraId="45EFF09D" w14:textId="77777777" w:rsidR="004F69D6" w:rsidRDefault="00000000" w:rsidP="0021796F">
      <w:pPr>
        <w:pStyle w:val="Taille-1RetraitGauche2X"/>
      </w:pPr>
      <w:r w:rsidRPr="00033231">
        <w:t>Et il arriva que</w:t>
      </w:r>
      <w:r w:rsidR="004F69D6">
        <w:t xml:space="preserve">, </w:t>
      </w:r>
      <w:r w:rsidRPr="00033231">
        <w:t>lorsque les hommes commencèrent à se multiplier sur la face de la terre</w:t>
      </w:r>
      <w:r w:rsidR="004F69D6">
        <w:t xml:space="preserve">, </w:t>
      </w:r>
      <w:r w:rsidRPr="00033231">
        <w:t>et que des filles furent nées parmi eux</w:t>
      </w:r>
      <w:r w:rsidR="004F69D6">
        <w:t xml:space="preserve">, </w:t>
      </w:r>
      <w:r w:rsidRPr="00033231">
        <w:t>les fils de Dieu virent les filles des hommes et les trouvèrent belles</w:t>
      </w:r>
      <w:r w:rsidR="004F69D6">
        <w:t xml:space="preserve">, </w:t>
      </w:r>
      <w:r w:rsidRPr="00033231">
        <w:t>et ils les choisirent pour leurs femmes</w:t>
      </w:r>
      <w:r w:rsidR="004F69D6">
        <w:t>.</w:t>
      </w:r>
    </w:p>
    <w:p w14:paraId="7BABADDF" w14:textId="77777777" w:rsidR="004F69D6" w:rsidRDefault="00000000" w:rsidP="0021796F">
      <w:r w:rsidRPr="00033231">
        <w:t>C</w:t>
      </w:r>
      <w:r w:rsidR="004F69D6">
        <w:t>’</w:t>
      </w:r>
      <w:r w:rsidRPr="00033231">
        <w:t>était au commencement du temps</w:t>
      </w:r>
      <w:r w:rsidR="004F69D6">
        <w:t xml:space="preserve">, </w:t>
      </w:r>
      <w:r w:rsidRPr="00033231">
        <w:t>avant que les étoiles fussent placées au firmament</w:t>
      </w:r>
      <w:r w:rsidR="004F69D6">
        <w:t xml:space="preserve">, </w:t>
      </w:r>
      <w:r w:rsidRPr="00033231">
        <w:t>et lorsqu</w:t>
      </w:r>
      <w:r w:rsidR="004F69D6">
        <w:t>’</w:t>
      </w:r>
      <w:r w:rsidRPr="00033231">
        <w:t>elles chantaient encore ensemble</w:t>
      </w:r>
      <w:r w:rsidR="004F69D6">
        <w:t>.</w:t>
      </w:r>
    </w:p>
    <w:p w14:paraId="48919829" w14:textId="77777777" w:rsidR="004F69D6" w:rsidRDefault="00000000" w:rsidP="0021796F">
      <w:r w:rsidRPr="00033231">
        <w:t>Cette époque est si reculée</w:t>
      </w:r>
      <w:r w:rsidR="004F69D6">
        <w:t xml:space="preserve">, </w:t>
      </w:r>
      <w:r w:rsidRPr="00033231">
        <w:t>le brouillard et la brume des temps l</w:t>
      </w:r>
      <w:r w:rsidR="004F69D6">
        <w:t>’</w:t>
      </w:r>
      <w:r w:rsidRPr="00033231">
        <w:t>enveloppent d</w:t>
      </w:r>
      <w:r w:rsidR="004F69D6">
        <w:t>’</w:t>
      </w:r>
      <w:r w:rsidRPr="00033231">
        <w:t>une si vague obscurité</w:t>
      </w:r>
      <w:r w:rsidR="004F69D6">
        <w:t xml:space="preserve">, </w:t>
      </w:r>
      <w:r w:rsidRPr="00033231">
        <w:t>que tout trait di</w:t>
      </w:r>
      <w:r w:rsidRPr="00033231">
        <w:t>s</w:t>
      </w:r>
      <w:r w:rsidRPr="00033231">
        <w:t>tinct de coutumes</w:t>
      </w:r>
      <w:r w:rsidR="004F69D6">
        <w:t xml:space="preserve">, </w:t>
      </w:r>
      <w:r w:rsidRPr="00033231">
        <w:t>toute ligne de démarcation de localité</w:t>
      </w:r>
      <w:r w:rsidR="004F69D6">
        <w:t xml:space="preserve">, </w:t>
      </w:r>
      <w:r w:rsidRPr="00033231">
        <w:t>échappent à la perception et défient les recherches</w:t>
      </w:r>
      <w:r w:rsidR="004F69D6">
        <w:t xml:space="preserve">. </w:t>
      </w:r>
      <w:r w:rsidRPr="00033231">
        <w:t>Il suffit de savoir que le monde existait alors</w:t>
      </w:r>
      <w:r w:rsidR="004F69D6">
        <w:t xml:space="preserve"> ; </w:t>
      </w:r>
      <w:r w:rsidRPr="00033231">
        <w:t>que des hommes le pe</w:t>
      </w:r>
      <w:r w:rsidRPr="00033231">
        <w:t>u</w:t>
      </w:r>
      <w:r w:rsidRPr="00033231">
        <w:t>plaient</w:t>
      </w:r>
      <w:r w:rsidR="004F69D6">
        <w:t xml:space="preserve"> ; </w:t>
      </w:r>
      <w:r w:rsidRPr="00033231">
        <w:t>que la nature de l</w:t>
      </w:r>
      <w:r w:rsidR="004F69D6">
        <w:t>’</w:t>
      </w:r>
      <w:r w:rsidRPr="00033231">
        <w:t>homme</w:t>
      </w:r>
      <w:r w:rsidR="004F69D6">
        <w:t xml:space="preserve">, </w:t>
      </w:r>
      <w:r w:rsidRPr="00033231">
        <w:t>avec ses passions</w:t>
      </w:r>
      <w:r w:rsidR="004F69D6">
        <w:t xml:space="preserve">, </w:t>
      </w:r>
      <w:r w:rsidRPr="00033231">
        <w:t>ses sy</w:t>
      </w:r>
      <w:r w:rsidRPr="00033231">
        <w:t>m</w:t>
      </w:r>
      <w:r w:rsidRPr="00033231">
        <w:t>pathies</w:t>
      </w:r>
      <w:r w:rsidR="004F69D6">
        <w:t xml:space="preserve">, </w:t>
      </w:r>
      <w:r w:rsidRPr="00033231">
        <w:t>ses peines</w:t>
      </w:r>
      <w:r w:rsidR="004F69D6">
        <w:t xml:space="preserve">, </w:t>
      </w:r>
      <w:r w:rsidRPr="00033231">
        <w:t>ses plaisirs</w:t>
      </w:r>
      <w:r w:rsidR="004F69D6">
        <w:t xml:space="preserve">, </w:t>
      </w:r>
      <w:r w:rsidRPr="00033231">
        <w:t>animait la planète et lui donnait une âme</w:t>
      </w:r>
      <w:r w:rsidR="004F69D6">
        <w:t>.</w:t>
      </w:r>
    </w:p>
    <w:p w14:paraId="231D7288" w14:textId="77777777" w:rsidR="004F69D6" w:rsidRDefault="00000000" w:rsidP="0021796F">
      <w:r w:rsidRPr="00033231">
        <w:lastRenderedPageBreak/>
        <w:t>Une certaine tribu colonisa un point sur le globe</w:t>
      </w:r>
      <w:r w:rsidR="004F69D6">
        <w:t xml:space="preserve">. </w:t>
      </w:r>
      <w:r w:rsidRPr="00033231">
        <w:t>De quelle race était cette tribu</w:t>
      </w:r>
      <w:r w:rsidR="004F69D6">
        <w:t xml:space="preserve">, </w:t>
      </w:r>
      <w:r w:rsidRPr="00033231">
        <w:t>on ne le sait pas</w:t>
      </w:r>
      <w:r w:rsidR="004F69D6">
        <w:t xml:space="preserve"> ; </w:t>
      </w:r>
      <w:r w:rsidRPr="00033231">
        <w:t>dans quelle région était situé ce point</w:t>
      </w:r>
      <w:r w:rsidR="004F69D6">
        <w:t xml:space="preserve">, </w:t>
      </w:r>
      <w:r w:rsidRPr="00033231">
        <w:t>on ne le dit pas</w:t>
      </w:r>
      <w:r w:rsidR="004F69D6">
        <w:t xml:space="preserve">. </w:t>
      </w:r>
      <w:r w:rsidRPr="00033231">
        <w:t>Nous avons l</w:t>
      </w:r>
      <w:r w:rsidR="004F69D6">
        <w:t>’</w:t>
      </w:r>
      <w:r w:rsidRPr="00033231">
        <w:t>habitude de penser à l</w:t>
      </w:r>
      <w:r w:rsidR="004F69D6">
        <w:t>’</w:t>
      </w:r>
      <w:r w:rsidRPr="00033231">
        <w:t>Est lorsque nous parlons d</w:t>
      </w:r>
      <w:r w:rsidR="004F69D6">
        <w:t>’</w:t>
      </w:r>
      <w:r w:rsidRPr="00033231">
        <w:t>événements de cette date</w:t>
      </w:r>
      <w:r w:rsidR="004F69D6">
        <w:t xml:space="preserve"> ; </w:t>
      </w:r>
      <w:r w:rsidRPr="00033231">
        <w:t>mais qui affirmera que la vie n</w:t>
      </w:r>
      <w:r w:rsidR="004F69D6">
        <w:t>’</w:t>
      </w:r>
      <w:r w:rsidRPr="00033231">
        <w:t>existait pas dans l</w:t>
      </w:r>
      <w:r w:rsidR="004F69D6">
        <w:t>’</w:t>
      </w:r>
      <w:r w:rsidRPr="00033231">
        <w:t>Ouest</w:t>
      </w:r>
      <w:r w:rsidR="004F69D6">
        <w:t xml:space="preserve">, </w:t>
      </w:r>
      <w:r w:rsidRPr="00033231">
        <w:t>le Sud</w:t>
      </w:r>
      <w:r w:rsidR="004F69D6">
        <w:t xml:space="preserve">, </w:t>
      </w:r>
      <w:r w:rsidRPr="00033231">
        <w:t>le Nord</w:t>
      </w:r>
      <w:r w:rsidR="004F69D6">
        <w:t xml:space="preserve"> ? </w:t>
      </w:r>
      <w:r w:rsidRPr="00033231">
        <w:t>Qui nous contredira si nous disons que cette tribu</w:t>
      </w:r>
      <w:r w:rsidR="004F69D6">
        <w:t xml:space="preserve">, </w:t>
      </w:r>
      <w:r w:rsidRPr="00033231">
        <w:t>au lieu de camper sous les palmiers de l</w:t>
      </w:r>
      <w:r w:rsidR="004F69D6">
        <w:t>’</w:t>
      </w:r>
      <w:r w:rsidRPr="00033231">
        <w:t>Asie</w:t>
      </w:r>
      <w:r w:rsidR="004F69D6">
        <w:t xml:space="preserve">, </w:t>
      </w:r>
      <w:r w:rsidRPr="00033231">
        <w:t>errait dans les îles plantées de chênes situées dans nos mers de l</w:t>
      </w:r>
      <w:r w:rsidR="004F69D6">
        <w:t>’</w:t>
      </w:r>
      <w:r w:rsidRPr="00033231">
        <w:t>Europe</w:t>
      </w:r>
      <w:r w:rsidR="004F69D6">
        <w:t> ?</w:t>
      </w:r>
    </w:p>
    <w:p w14:paraId="3D4B0C13" w14:textId="77777777" w:rsidR="004F69D6" w:rsidRDefault="00000000" w:rsidP="0021796F">
      <w:r w:rsidRPr="00033231">
        <w:t>Ce n</w:t>
      </w:r>
      <w:r w:rsidR="004F69D6">
        <w:t>’</w:t>
      </w:r>
      <w:r w:rsidRPr="00033231">
        <w:t>est ni une plaine sablonneuse</w:t>
      </w:r>
      <w:r w:rsidR="004F69D6">
        <w:t xml:space="preserve">, </w:t>
      </w:r>
      <w:r w:rsidRPr="00033231">
        <w:t>ni une oasis restreinte et circonscrite que je crois voir</w:t>
      </w:r>
      <w:r w:rsidR="004F69D6">
        <w:t xml:space="preserve">. </w:t>
      </w:r>
      <w:r w:rsidRPr="00033231">
        <w:t>Une forêt dans une vallée aux flancs rocheux et aux ombres d</w:t>
      </w:r>
      <w:r w:rsidR="004F69D6">
        <w:t>’</w:t>
      </w:r>
      <w:r w:rsidRPr="00033231">
        <w:t>une sombre profondeur</w:t>
      </w:r>
      <w:r w:rsidR="004F69D6">
        <w:t xml:space="preserve">, </w:t>
      </w:r>
      <w:r w:rsidRPr="00033231">
        <w:t>formée par des arbres pressés les uns sur les autres</w:t>
      </w:r>
      <w:r w:rsidR="004F69D6">
        <w:t xml:space="preserve">, </w:t>
      </w:r>
      <w:r w:rsidRPr="00033231">
        <w:t>descend devant moi</w:t>
      </w:r>
      <w:r w:rsidR="004F69D6">
        <w:t xml:space="preserve">. </w:t>
      </w:r>
      <w:r w:rsidRPr="00033231">
        <w:t>Là</w:t>
      </w:r>
      <w:r w:rsidR="004F69D6">
        <w:t xml:space="preserve">, </w:t>
      </w:r>
      <w:r w:rsidRPr="00033231">
        <w:t>il est vrai</w:t>
      </w:r>
      <w:r w:rsidR="004F69D6">
        <w:t xml:space="preserve">, </w:t>
      </w:r>
      <w:r w:rsidRPr="00033231">
        <w:t>habitent des êtres humains</w:t>
      </w:r>
      <w:r w:rsidR="004F69D6">
        <w:t xml:space="preserve">, </w:t>
      </w:r>
      <w:r w:rsidRPr="00033231">
        <w:t>mais si rares</w:t>
      </w:r>
      <w:r w:rsidR="004F69D6">
        <w:t xml:space="preserve">, </w:t>
      </w:r>
      <w:r w:rsidRPr="00033231">
        <w:t>et dans des allées si couvertes de branches</w:t>
      </w:r>
      <w:r w:rsidR="004F69D6">
        <w:t xml:space="preserve">, </w:t>
      </w:r>
      <w:r w:rsidRPr="00033231">
        <w:t>qu</w:t>
      </w:r>
      <w:r w:rsidR="004F69D6">
        <w:t>’</w:t>
      </w:r>
      <w:r w:rsidRPr="00033231">
        <w:t>on ne peut les e</w:t>
      </w:r>
      <w:r w:rsidRPr="00033231">
        <w:t>n</w:t>
      </w:r>
      <w:r w:rsidRPr="00033231">
        <w:t>tendre ni les voir</w:t>
      </w:r>
      <w:r w:rsidR="004F69D6">
        <w:t xml:space="preserve">. </w:t>
      </w:r>
      <w:r w:rsidRPr="00033231">
        <w:t>Sont-ils sauvages</w:t>
      </w:r>
      <w:r w:rsidR="004F69D6">
        <w:t xml:space="preserve"> ? </w:t>
      </w:r>
      <w:r w:rsidRPr="00033231">
        <w:t>indubitablement</w:t>
      </w:r>
      <w:r w:rsidR="004F69D6">
        <w:t xml:space="preserve">. </w:t>
      </w:r>
      <w:r w:rsidRPr="00033231">
        <w:t>Ils v</w:t>
      </w:r>
      <w:r w:rsidRPr="00033231">
        <w:t>i</w:t>
      </w:r>
      <w:r w:rsidRPr="00033231">
        <w:t>vent avec la houlette et l</w:t>
      </w:r>
      <w:r w:rsidR="004F69D6">
        <w:t>’</w:t>
      </w:r>
      <w:r w:rsidRPr="00033231">
        <w:t>arc</w:t>
      </w:r>
      <w:r w:rsidR="004F69D6">
        <w:t xml:space="preserve"> : </w:t>
      </w:r>
      <w:r w:rsidRPr="00033231">
        <w:t>moitié bergers</w:t>
      </w:r>
      <w:r w:rsidR="004F69D6">
        <w:t xml:space="preserve">, </w:t>
      </w:r>
      <w:r w:rsidRPr="00033231">
        <w:t>moitié chasseurs</w:t>
      </w:r>
      <w:r w:rsidR="004F69D6">
        <w:t xml:space="preserve">, </w:t>
      </w:r>
      <w:r w:rsidRPr="00033231">
        <w:t>leurs troupeaux errent aussi sauvages que leur proie</w:t>
      </w:r>
      <w:r w:rsidR="004F69D6">
        <w:t xml:space="preserve">. </w:t>
      </w:r>
      <w:r w:rsidRPr="00033231">
        <w:t>Sont-ils heureux</w:t>
      </w:r>
      <w:r w:rsidR="004F69D6">
        <w:t xml:space="preserve"> ? </w:t>
      </w:r>
      <w:r w:rsidRPr="00033231">
        <w:t>non</w:t>
      </w:r>
      <w:r w:rsidR="004F69D6">
        <w:t xml:space="preserve"> : </w:t>
      </w:r>
      <w:r w:rsidRPr="00033231">
        <w:t>ils ne sont pas plus heureux que nous ne le sommes de nos jours</w:t>
      </w:r>
      <w:r w:rsidR="004F69D6">
        <w:t xml:space="preserve">. </w:t>
      </w:r>
      <w:r w:rsidRPr="00033231">
        <w:t>Sont-ils bons</w:t>
      </w:r>
      <w:r w:rsidR="004F69D6">
        <w:t xml:space="preserve"> ? </w:t>
      </w:r>
      <w:r w:rsidRPr="00033231">
        <w:t>non</w:t>
      </w:r>
      <w:r w:rsidR="004F69D6">
        <w:t xml:space="preserve"> : </w:t>
      </w:r>
      <w:r w:rsidRPr="00033231">
        <w:t>ils ne sont pas mei</w:t>
      </w:r>
      <w:r w:rsidRPr="00033231">
        <w:t>l</w:t>
      </w:r>
      <w:r w:rsidRPr="00033231">
        <w:t>leurs que nous ne le sommes nous-mêmes</w:t>
      </w:r>
      <w:r w:rsidR="004F69D6">
        <w:t xml:space="preserve"> ; </w:t>
      </w:r>
      <w:r w:rsidRPr="00033231">
        <w:t>leur nature est n</w:t>
      </w:r>
      <w:r w:rsidRPr="00033231">
        <w:t>o</w:t>
      </w:r>
      <w:r w:rsidRPr="00033231">
        <w:t>tre nature</w:t>
      </w:r>
      <w:r w:rsidR="004F69D6">
        <w:t xml:space="preserve">, </w:t>
      </w:r>
      <w:r w:rsidRPr="00033231">
        <w:t>elle est humaine</w:t>
      </w:r>
      <w:r w:rsidR="004F69D6">
        <w:t xml:space="preserve">. </w:t>
      </w:r>
      <w:r w:rsidRPr="00033231">
        <w:t>Il y a dans cette tribu un être trop souvent malheureux</w:t>
      </w:r>
      <w:r w:rsidR="004F69D6">
        <w:t xml:space="preserve">, </w:t>
      </w:r>
      <w:r w:rsidRPr="00033231">
        <w:t>une enfant privée de son père et de sa m</w:t>
      </w:r>
      <w:r w:rsidRPr="00033231">
        <w:t>è</w:t>
      </w:r>
      <w:r w:rsidRPr="00033231">
        <w:t>re</w:t>
      </w:r>
      <w:r w:rsidR="004F69D6">
        <w:t xml:space="preserve">. </w:t>
      </w:r>
      <w:r w:rsidRPr="00033231">
        <w:t>Nul ne s</w:t>
      </w:r>
      <w:r w:rsidR="004F69D6">
        <w:t>’</w:t>
      </w:r>
      <w:r w:rsidRPr="00033231">
        <w:t>inquiète de cette enfant</w:t>
      </w:r>
      <w:r w:rsidR="004F69D6">
        <w:t xml:space="preserve"> : </w:t>
      </w:r>
      <w:r w:rsidRPr="00033231">
        <w:t>quelquefois elle est nou</w:t>
      </w:r>
      <w:r w:rsidRPr="00033231">
        <w:t>r</w:t>
      </w:r>
      <w:r w:rsidRPr="00033231">
        <w:t>rie</w:t>
      </w:r>
      <w:r w:rsidR="004F69D6">
        <w:t xml:space="preserve">, </w:t>
      </w:r>
      <w:r w:rsidRPr="00033231">
        <w:t>mais le plus souvent elle est oubliée</w:t>
      </w:r>
      <w:r w:rsidR="004F69D6">
        <w:t xml:space="preserve">. </w:t>
      </w:r>
      <w:r w:rsidRPr="00033231">
        <w:t>Rarement une hutte s</w:t>
      </w:r>
      <w:r w:rsidR="004F69D6">
        <w:t>’</w:t>
      </w:r>
      <w:r w:rsidRPr="00033231">
        <w:t>ouvre pour la recevoir</w:t>
      </w:r>
      <w:r w:rsidR="004F69D6">
        <w:t xml:space="preserve"> ; </w:t>
      </w:r>
      <w:r w:rsidRPr="00033231">
        <w:t>le creux d</w:t>
      </w:r>
      <w:r w:rsidR="004F69D6">
        <w:t>’</w:t>
      </w:r>
      <w:r w:rsidRPr="00033231">
        <w:t>un arbre ou une froide et humide caverne sont sa demeure</w:t>
      </w:r>
      <w:r w:rsidR="004F69D6">
        <w:t xml:space="preserve">. </w:t>
      </w:r>
      <w:r w:rsidRPr="00033231">
        <w:t>Oubliée</w:t>
      </w:r>
      <w:r w:rsidR="004F69D6">
        <w:t xml:space="preserve">, </w:t>
      </w:r>
      <w:r w:rsidRPr="00033231">
        <w:t>perdue</w:t>
      </w:r>
      <w:r w:rsidR="004F69D6">
        <w:t xml:space="preserve">, </w:t>
      </w:r>
      <w:r w:rsidRPr="00033231">
        <w:t>errante</w:t>
      </w:r>
      <w:r w:rsidR="004F69D6">
        <w:t xml:space="preserve">, </w:t>
      </w:r>
      <w:r w:rsidRPr="00033231">
        <w:t>elle vit plus avec les bêtes sauvages et les oiseaux qu</w:t>
      </w:r>
      <w:r w:rsidR="004F69D6">
        <w:t>’</w:t>
      </w:r>
      <w:r w:rsidRPr="00033231">
        <w:t>avec ceux de son espèce</w:t>
      </w:r>
      <w:r w:rsidR="004F69D6">
        <w:t xml:space="preserve">. </w:t>
      </w:r>
      <w:r w:rsidRPr="00033231">
        <w:t>La faim et le froid sont ses compagnons</w:t>
      </w:r>
      <w:r w:rsidR="004F69D6">
        <w:t xml:space="preserve">. </w:t>
      </w:r>
      <w:r w:rsidRPr="00033231">
        <w:t>La tri</w:t>
      </w:r>
      <w:r w:rsidRPr="00033231">
        <w:t>s</w:t>
      </w:r>
      <w:r w:rsidRPr="00033231">
        <w:t>tesse est suspendue sur elle</w:t>
      </w:r>
      <w:r w:rsidR="004F69D6">
        <w:t xml:space="preserve">, </w:t>
      </w:r>
      <w:r w:rsidRPr="00033231">
        <w:t>la solitude l</w:t>
      </w:r>
      <w:r w:rsidR="004F69D6">
        <w:t>’</w:t>
      </w:r>
      <w:r w:rsidRPr="00033231">
        <w:t>environne</w:t>
      </w:r>
      <w:r w:rsidR="004F69D6">
        <w:t xml:space="preserve">. </w:t>
      </w:r>
      <w:r w:rsidRPr="00033231">
        <w:t>Oubliée et ina</w:t>
      </w:r>
      <w:r w:rsidRPr="00033231">
        <w:t>p</w:t>
      </w:r>
      <w:r w:rsidRPr="00033231">
        <w:t>préciée</w:t>
      </w:r>
      <w:r w:rsidR="004F69D6">
        <w:t xml:space="preserve">, </w:t>
      </w:r>
      <w:r w:rsidRPr="00033231">
        <w:t>elle pourrait mourir</w:t>
      </w:r>
      <w:r w:rsidR="004F69D6">
        <w:t xml:space="preserve"> ; </w:t>
      </w:r>
      <w:r w:rsidRPr="00033231">
        <w:t>mais elle vit et croît</w:t>
      </w:r>
      <w:r w:rsidR="004F69D6">
        <w:t xml:space="preserve">. </w:t>
      </w:r>
      <w:r w:rsidRPr="00033231">
        <w:t>La sol</w:t>
      </w:r>
      <w:r w:rsidRPr="00033231">
        <w:t>i</w:t>
      </w:r>
      <w:r w:rsidRPr="00033231">
        <w:t xml:space="preserve">tude verdoyante prend </w:t>
      </w:r>
      <w:r w:rsidRPr="00033231">
        <w:lastRenderedPageBreak/>
        <w:t>soin d</w:t>
      </w:r>
      <w:r w:rsidR="004F69D6">
        <w:t>’</w:t>
      </w:r>
      <w:r w:rsidRPr="00033231">
        <w:t>elle et devient pour elle une mère</w:t>
      </w:r>
      <w:r w:rsidR="004F69D6">
        <w:t xml:space="preserve"> : </w:t>
      </w:r>
      <w:r w:rsidRPr="00033231">
        <w:t>elle la nourrit de ses baies savoureuses</w:t>
      </w:r>
      <w:r w:rsidR="004F69D6">
        <w:t xml:space="preserve">, </w:t>
      </w:r>
      <w:r w:rsidRPr="00033231">
        <w:t>de ses racines et de ses noix</w:t>
      </w:r>
      <w:r w:rsidR="004F69D6">
        <w:t>.</w:t>
      </w:r>
    </w:p>
    <w:p w14:paraId="3FACC539" w14:textId="77777777" w:rsidR="004F69D6" w:rsidRDefault="00000000" w:rsidP="0021796F">
      <w:r w:rsidRPr="00033231">
        <w:t>Il y a quelque chose dans l</w:t>
      </w:r>
      <w:r w:rsidR="004F69D6">
        <w:t>’</w:t>
      </w:r>
      <w:r w:rsidRPr="00033231">
        <w:t>air de ce climat qui excite do</w:t>
      </w:r>
      <w:r w:rsidRPr="00033231">
        <w:t>u</w:t>
      </w:r>
      <w:r w:rsidRPr="00033231">
        <w:t>cement la vie</w:t>
      </w:r>
      <w:r w:rsidR="004F69D6">
        <w:t xml:space="preserve"> : </w:t>
      </w:r>
      <w:r w:rsidRPr="00033231">
        <w:t>il doit y avoir quelque chose aussi dans sa rosée qui guérit comme un baume souverain</w:t>
      </w:r>
      <w:r w:rsidR="004F69D6">
        <w:t xml:space="preserve">. </w:t>
      </w:r>
      <w:r w:rsidRPr="00033231">
        <w:t>Ses saisons tempérées n</w:t>
      </w:r>
      <w:r w:rsidR="004F69D6">
        <w:t>’</w:t>
      </w:r>
      <w:r w:rsidRPr="00033231">
        <w:t>exagèrent aucune passion</w:t>
      </w:r>
      <w:r w:rsidR="004F69D6">
        <w:t xml:space="preserve">, </w:t>
      </w:r>
      <w:r w:rsidRPr="00033231">
        <w:t>aucun sens</w:t>
      </w:r>
      <w:r w:rsidR="004F69D6">
        <w:t xml:space="preserve"> ; </w:t>
      </w:r>
      <w:r w:rsidRPr="00033231">
        <w:t>sa température tend vers l</w:t>
      </w:r>
      <w:r w:rsidR="004F69D6">
        <w:t>’</w:t>
      </w:r>
      <w:r w:rsidRPr="00033231">
        <w:t>harmonie</w:t>
      </w:r>
      <w:r w:rsidR="004F69D6">
        <w:t xml:space="preserve"> ; </w:t>
      </w:r>
      <w:r w:rsidRPr="00033231">
        <w:t>on dirait que ses brises apportent du ciel le germe de la pensée pure et du sentiment plus pur encore</w:t>
      </w:r>
      <w:r w:rsidR="004F69D6">
        <w:t xml:space="preserve">. </w:t>
      </w:r>
      <w:r w:rsidRPr="00033231">
        <w:t>Les formes des rochers et du feuillage ne sont point grotesquement fantastiques</w:t>
      </w:r>
      <w:r w:rsidR="004F69D6">
        <w:t xml:space="preserve"> ; </w:t>
      </w:r>
      <w:r w:rsidRPr="00033231">
        <w:t>les couleurs des fleurs et des oiseaux n</w:t>
      </w:r>
      <w:r w:rsidR="004F69D6">
        <w:t>’</w:t>
      </w:r>
      <w:r w:rsidRPr="00033231">
        <w:t>ont pas d</w:t>
      </w:r>
      <w:r w:rsidR="004F69D6">
        <w:t>’</w:t>
      </w:r>
      <w:r w:rsidRPr="00033231">
        <w:t>éclat violent</w:t>
      </w:r>
      <w:r w:rsidR="004F69D6">
        <w:t xml:space="preserve"> : </w:t>
      </w:r>
      <w:r w:rsidRPr="00033231">
        <w:t>le repos règne dans l</w:t>
      </w:r>
      <w:r w:rsidR="004F69D6">
        <w:t>’</w:t>
      </w:r>
      <w:r w:rsidRPr="00033231">
        <w:t>étendue de ces forêts re</w:t>
      </w:r>
      <w:r w:rsidRPr="00033231">
        <w:t>m</w:t>
      </w:r>
      <w:r w:rsidRPr="00033231">
        <w:t>plies de douce fraîcheur</w:t>
      </w:r>
      <w:r w:rsidR="004F69D6">
        <w:t>.</w:t>
      </w:r>
    </w:p>
    <w:p w14:paraId="24641538" w14:textId="77777777" w:rsidR="004F69D6" w:rsidRDefault="00000000" w:rsidP="0021796F">
      <w:r w:rsidRPr="00033231">
        <w:t>Le charme aimable garanti à la fleur et à l</w:t>
      </w:r>
      <w:r w:rsidR="004F69D6">
        <w:t>’</w:t>
      </w:r>
      <w:r w:rsidRPr="00033231">
        <w:t>arbre</w:t>
      </w:r>
      <w:r w:rsidR="004F69D6">
        <w:t xml:space="preserve">, </w:t>
      </w:r>
      <w:r w:rsidRPr="00033231">
        <w:t>accordé à la biche et à la colombe</w:t>
      </w:r>
      <w:r w:rsidR="004F69D6">
        <w:t xml:space="preserve">, </w:t>
      </w:r>
      <w:r w:rsidRPr="00033231">
        <w:t>n</w:t>
      </w:r>
      <w:r w:rsidR="004F69D6">
        <w:t>’</w:t>
      </w:r>
      <w:r w:rsidRPr="00033231">
        <w:t>a point été dénié à la fille de l</w:t>
      </w:r>
      <w:r w:rsidR="004F69D6">
        <w:t>’</w:t>
      </w:r>
      <w:r w:rsidRPr="00033231">
        <w:t>humanité</w:t>
      </w:r>
      <w:r w:rsidR="004F69D6">
        <w:t xml:space="preserve">. </w:t>
      </w:r>
      <w:r w:rsidRPr="00033231">
        <w:t>Entièrement solitaire</w:t>
      </w:r>
      <w:r w:rsidR="004F69D6">
        <w:t xml:space="preserve">, </w:t>
      </w:r>
      <w:r w:rsidRPr="00033231">
        <w:t>elle a grandi droite et gr</w:t>
      </w:r>
      <w:r w:rsidRPr="00033231">
        <w:t>a</w:t>
      </w:r>
      <w:r w:rsidRPr="00033231">
        <w:t>cieuse</w:t>
      </w:r>
      <w:r w:rsidR="004F69D6">
        <w:t xml:space="preserve">. </w:t>
      </w:r>
      <w:r w:rsidRPr="00033231">
        <w:t>La Nature forma ses traits dans un beau moule</w:t>
      </w:r>
      <w:r w:rsidR="004F69D6">
        <w:t xml:space="preserve"> ; </w:t>
      </w:r>
      <w:r w:rsidRPr="00033231">
        <w:t>ils ont mûri dans leurs lignes pures et correctes</w:t>
      </w:r>
      <w:r w:rsidR="004F69D6">
        <w:t xml:space="preserve">, </w:t>
      </w:r>
      <w:r w:rsidRPr="00033231">
        <w:t>inaltérés par les s</w:t>
      </w:r>
      <w:r w:rsidRPr="00033231">
        <w:t>e</w:t>
      </w:r>
      <w:r w:rsidRPr="00033231">
        <w:t>cousses de la maladie</w:t>
      </w:r>
      <w:r w:rsidR="004F69D6">
        <w:t xml:space="preserve">. </w:t>
      </w:r>
      <w:r w:rsidRPr="00033231">
        <w:t>Aucun vent desséchant n</w:t>
      </w:r>
      <w:r w:rsidR="004F69D6">
        <w:t>’</w:t>
      </w:r>
      <w:r w:rsidRPr="00033231">
        <w:t>a maltraité la surface de son corps</w:t>
      </w:r>
      <w:r w:rsidR="004F69D6">
        <w:t xml:space="preserve"> ; </w:t>
      </w:r>
      <w:r w:rsidRPr="00033231">
        <w:t>aucun soleil brûlant n</w:t>
      </w:r>
      <w:r w:rsidR="004F69D6">
        <w:t>’</w:t>
      </w:r>
      <w:r w:rsidRPr="00033231">
        <w:t>a crêpé ou flétri les tresses de ses cheveux</w:t>
      </w:r>
      <w:r w:rsidR="004F69D6">
        <w:t xml:space="preserve"> ; </w:t>
      </w:r>
      <w:r w:rsidRPr="00033231">
        <w:t>sa forme blanche brille comme l</w:t>
      </w:r>
      <w:r w:rsidR="004F69D6">
        <w:t>’</w:t>
      </w:r>
      <w:r w:rsidRPr="00033231">
        <w:t>ivoire à travers les arbres</w:t>
      </w:r>
      <w:r w:rsidR="004F69D6">
        <w:t xml:space="preserve"> ; </w:t>
      </w:r>
      <w:r w:rsidRPr="00033231">
        <w:t>sa chevelure ruisselle abondante</w:t>
      </w:r>
      <w:r w:rsidR="004F69D6">
        <w:t xml:space="preserve">, </w:t>
      </w:r>
      <w:r w:rsidRPr="00033231">
        <w:t>longue</w:t>
      </w:r>
      <w:r w:rsidR="004F69D6">
        <w:t xml:space="preserve">, </w:t>
      </w:r>
      <w:r w:rsidRPr="00033231">
        <w:t>lu</w:t>
      </w:r>
      <w:r w:rsidRPr="00033231">
        <w:t>i</w:t>
      </w:r>
      <w:r w:rsidRPr="00033231">
        <w:t>sante</w:t>
      </w:r>
      <w:r w:rsidR="004F69D6">
        <w:t xml:space="preserve"> ; </w:t>
      </w:r>
      <w:r w:rsidRPr="00033231">
        <w:t>ses grands yeux brillent dans l</w:t>
      </w:r>
      <w:r w:rsidR="004F69D6">
        <w:t>’</w:t>
      </w:r>
      <w:r w:rsidRPr="00033231">
        <w:t>ombre d</w:t>
      </w:r>
      <w:r w:rsidR="004F69D6">
        <w:t>’</w:t>
      </w:r>
      <w:r w:rsidRPr="00033231">
        <w:t>un doux et h</w:t>
      </w:r>
      <w:r w:rsidRPr="00033231">
        <w:t>u</w:t>
      </w:r>
      <w:r w:rsidRPr="00033231">
        <w:t>mide éclat</w:t>
      </w:r>
      <w:r w:rsidR="004F69D6">
        <w:t xml:space="preserve"> : </w:t>
      </w:r>
      <w:r w:rsidRPr="00033231">
        <w:t>au-dessus de ces yeux</w:t>
      </w:r>
      <w:r w:rsidR="004F69D6">
        <w:t xml:space="preserve">, </w:t>
      </w:r>
      <w:r w:rsidRPr="00033231">
        <w:t>quand la brise le met à nu</w:t>
      </w:r>
      <w:r w:rsidR="004F69D6">
        <w:t xml:space="preserve">, </w:t>
      </w:r>
      <w:r w:rsidRPr="00033231">
        <w:t>son front large et pur ressemble à une page claire et candide</w:t>
      </w:r>
      <w:r w:rsidR="004F69D6">
        <w:t xml:space="preserve">, </w:t>
      </w:r>
      <w:r w:rsidRPr="00033231">
        <w:t>où la connaissance</w:t>
      </w:r>
      <w:r w:rsidR="004F69D6">
        <w:t xml:space="preserve">, </w:t>
      </w:r>
      <w:r w:rsidRPr="00033231">
        <w:t>si la connaissance arrive jamais</w:t>
      </w:r>
      <w:r w:rsidR="004F69D6">
        <w:t xml:space="preserve">, </w:t>
      </w:r>
      <w:r w:rsidRPr="00033231">
        <w:t>pourra écrire son mémorial en lettres d</w:t>
      </w:r>
      <w:r w:rsidR="004F69D6">
        <w:t>’</w:t>
      </w:r>
      <w:r w:rsidRPr="00033231">
        <w:t>or</w:t>
      </w:r>
      <w:r w:rsidR="004F69D6">
        <w:t xml:space="preserve">. </w:t>
      </w:r>
      <w:r w:rsidRPr="00033231">
        <w:t>Vous ne voyez dans la jeune sa</w:t>
      </w:r>
      <w:r w:rsidRPr="00033231">
        <w:t>u</w:t>
      </w:r>
      <w:r w:rsidRPr="00033231">
        <w:t>vage rien de vicieux ni de farouche</w:t>
      </w:r>
      <w:r w:rsidR="004F69D6">
        <w:t xml:space="preserve"> : </w:t>
      </w:r>
      <w:r w:rsidRPr="00033231">
        <w:t>elle hante les bois</w:t>
      </w:r>
      <w:r w:rsidR="004F69D6">
        <w:t xml:space="preserve">, </w:t>
      </w:r>
      <w:r w:rsidRPr="00033231">
        <w:t>inn</w:t>
      </w:r>
      <w:r w:rsidRPr="00033231">
        <w:t>o</w:t>
      </w:r>
      <w:r w:rsidRPr="00033231">
        <w:t>ce</w:t>
      </w:r>
      <w:r w:rsidRPr="00033231">
        <w:t>n</w:t>
      </w:r>
      <w:r w:rsidRPr="00033231">
        <w:t>te et pensive</w:t>
      </w:r>
      <w:r w:rsidR="004F69D6">
        <w:t xml:space="preserve">, </w:t>
      </w:r>
      <w:r w:rsidRPr="00033231">
        <w:t>quoiqu</w:t>
      </w:r>
      <w:r w:rsidR="004F69D6">
        <w:t>’</w:t>
      </w:r>
      <w:r w:rsidRPr="00033231">
        <w:t>il ne soit pas aisé de deviner à quoi peut penser un être si ignorant</w:t>
      </w:r>
      <w:r w:rsidR="004F69D6">
        <w:t>.</w:t>
      </w:r>
    </w:p>
    <w:p w14:paraId="37D5F99D" w14:textId="77777777" w:rsidR="004F69D6" w:rsidRDefault="00000000" w:rsidP="0021796F">
      <w:r w:rsidRPr="00033231">
        <w:t>Le soir d</w:t>
      </w:r>
      <w:r w:rsidR="004F69D6">
        <w:t>’</w:t>
      </w:r>
      <w:r w:rsidRPr="00033231">
        <w:t>un jour d</w:t>
      </w:r>
      <w:r w:rsidR="004F69D6">
        <w:t>’</w:t>
      </w:r>
      <w:r w:rsidRPr="00033231">
        <w:t>été</w:t>
      </w:r>
      <w:r w:rsidR="004F69D6">
        <w:t xml:space="preserve">, </w:t>
      </w:r>
      <w:r w:rsidRPr="00033231">
        <w:t>avant le déluge</w:t>
      </w:r>
      <w:r w:rsidR="004F69D6">
        <w:t xml:space="preserve">, </w:t>
      </w:r>
      <w:r w:rsidRPr="00033231">
        <w:t>étant entièrement seule</w:t>
      </w:r>
      <w:r w:rsidR="004F69D6">
        <w:t xml:space="preserve">, </w:t>
      </w:r>
      <w:r w:rsidRPr="00033231">
        <w:t>car elle avait perdu toute trace de sa tribu</w:t>
      </w:r>
      <w:r w:rsidR="004F69D6">
        <w:t xml:space="preserve">, </w:t>
      </w:r>
      <w:r w:rsidRPr="00033231">
        <w:t xml:space="preserve">qui avait erré </w:t>
      </w:r>
      <w:r w:rsidRPr="00033231">
        <w:lastRenderedPageBreak/>
        <w:t>fort loin</w:t>
      </w:r>
      <w:r w:rsidR="004F69D6">
        <w:t xml:space="preserve">, </w:t>
      </w:r>
      <w:r w:rsidRPr="00033231">
        <w:t>elle ne savait où</w:t>
      </w:r>
      <w:r w:rsidR="004F69D6">
        <w:t xml:space="preserve">, </w:t>
      </w:r>
      <w:r w:rsidRPr="00033231">
        <w:t>elle sortit de la vallée pour voir le Jour disparaître et la Nuit arriver</w:t>
      </w:r>
      <w:r w:rsidR="004F69D6">
        <w:t xml:space="preserve">. </w:t>
      </w:r>
      <w:r w:rsidRPr="00033231">
        <w:t>Une pointe de rocher su</w:t>
      </w:r>
      <w:r w:rsidRPr="00033231">
        <w:t>r</w:t>
      </w:r>
      <w:r w:rsidRPr="00033231">
        <w:t>montée d</w:t>
      </w:r>
      <w:r w:rsidR="004F69D6">
        <w:t>’</w:t>
      </w:r>
      <w:r w:rsidRPr="00033231">
        <w:t>un arbre fut son observatoire</w:t>
      </w:r>
      <w:r w:rsidR="004F69D6">
        <w:t xml:space="preserve"> : </w:t>
      </w:r>
      <w:r w:rsidRPr="00033231">
        <w:t>les racines du chêne</w:t>
      </w:r>
      <w:r w:rsidR="004F69D6">
        <w:t xml:space="preserve">, </w:t>
      </w:r>
      <w:r w:rsidRPr="00033231">
        <w:t>couvertes de gazon et de mousse</w:t>
      </w:r>
      <w:r w:rsidR="004F69D6">
        <w:t xml:space="preserve">, </w:t>
      </w:r>
      <w:r w:rsidRPr="00033231">
        <w:t>lui fournirent un siège</w:t>
      </w:r>
      <w:r w:rsidR="004F69D6">
        <w:t xml:space="preserve"> ; </w:t>
      </w:r>
      <w:r w:rsidRPr="00033231">
        <w:t>les branches chargées de feuillage lui tissèrent un dais</w:t>
      </w:r>
      <w:r w:rsidR="004F69D6">
        <w:t>.</w:t>
      </w:r>
    </w:p>
    <w:p w14:paraId="7172A6F6" w14:textId="77777777" w:rsidR="004F69D6" w:rsidRDefault="00000000" w:rsidP="0021796F">
      <w:r w:rsidRPr="00033231">
        <w:t>Lent et majestueux le Jour se retira</w:t>
      </w:r>
      <w:r w:rsidR="004F69D6">
        <w:t xml:space="preserve">, </w:t>
      </w:r>
      <w:r w:rsidRPr="00033231">
        <w:t>traversant des feux de pourpre</w:t>
      </w:r>
      <w:r w:rsidR="004F69D6">
        <w:t xml:space="preserve">, </w:t>
      </w:r>
      <w:r w:rsidRPr="00033231">
        <w:t>et disparaissant aux adieux du chœur sauvage des h</w:t>
      </w:r>
      <w:r w:rsidRPr="00033231">
        <w:t>ô</w:t>
      </w:r>
      <w:r w:rsidRPr="00033231">
        <w:t>tes des bois</w:t>
      </w:r>
      <w:r w:rsidR="004F69D6">
        <w:t xml:space="preserve">. </w:t>
      </w:r>
      <w:r w:rsidRPr="00033231">
        <w:t>Puis la Nuit vint</w:t>
      </w:r>
      <w:r w:rsidR="004F69D6">
        <w:t xml:space="preserve">, </w:t>
      </w:r>
      <w:r w:rsidRPr="00033231">
        <w:t>calme comme la mort</w:t>
      </w:r>
      <w:r w:rsidR="004F69D6">
        <w:t xml:space="preserve"> : </w:t>
      </w:r>
      <w:r w:rsidRPr="00033231">
        <w:t>le vent tomba</w:t>
      </w:r>
      <w:r w:rsidR="004F69D6">
        <w:t xml:space="preserve">, </w:t>
      </w:r>
      <w:r w:rsidRPr="00033231">
        <w:t>les oiseaux cessèrent de chanter</w:t>
      </w:r>
      <w:r w:rsidR="004F69D6">
        <w:t xml:space="preserve">. </w:t>
      </w:r>
      <w:r w:rsidRPr="00033231">
        <w:t>En ce moment chaque nid contint d</w:t>
      </w:r>
      <w:r w:rsidR="004F69D6">
        <w:t>’</w:t>
      </w:r>
      <w:r w:rsidRPr="00033231">
        <w:t>heureux couples</w:t>
      </w:r>
      <w:r w:rsidR="004F69D6">
        <w:t xml:space="preserve">, </w:t>
      </w:r>
      <w:r w:rsidRPr="00033231">
        <w:t>le cerf et la biche dormirent he</w:t>
      </w:r>
      <w:r w:rsidRPr="00033231">
        <w:t>u</w:t>
      </w:r>
      <w:r w:rsidRPr="00033231">
        <w:t>reux et tranquilles dans leur réduit</w:t>
      </w:r>
      <w:r w:rsidR="004F69D6">
        <w:t>.</w:t>
      </w:r>
    </w:p>
    <w:p w14:paraId="7494D24D" w14:textId="77777777" w:rsidR="004F69D6" w:rsidRDefault="00000000" w:rsidP="0021796F">
      <w:r w:rsidRPr="00033231">
        <w:t>La jeune fille était assise</w:t>
      </w:r>
      <w:r w:rsidR="004F69D6">
        <w:t xml:space="preserve">, </w:t>
      </w:r>
      <w:r w:rsidRPr="00033231">
        <w:t>le corps immobile</w:t>
      </w:r>
      <w:r w:rsidR="004F69D6">
        <w:t xml:space="preserve">, </w:t>
      </w:r>
      <w:r w:rsidRPr="00033231">
        <w:t>l</w:t>
      </w:r>
      <w:r w:rsidR="004F69D6">
        <w:t>’</w:t>
      </w:r>
      <w:r w:rsidRPr="00033231">
        <w:t>âme agitée</w:t>
      </w:r>
      <w:r w:rsidR="004F69D6">
        <w:t xml:space="preserve">, </w:t>
      </w:r>
      <w:r w:rsidRPr="00033231">
        <w:t>occupée cependant plutôt par le sentiment que par la pensée</w:t>
      </w:r>
      <w:r w:rsidR="004F69D6">
        <w:t xml:space="preserve">, </w:t>
      </w:r>
      <w:r w:rsidRPr="00033231">
        <w:t>par le désir que par l</w:t>
      </w:r>
      <w:r w:rsidR="004F69D6">
        <w:t>’</w:t>
      </w:r>
      <w:r w:rsidRPr="00033231">
        <w:t>espérance</w:t>
      </w:r>
      <w:r w:rsidR="004F69D6">
        <w:t xml:space="preserve">, </w:t>
      </w:r>
      <w:r w:rsidRPr="00033231">
        <w:t>par l</w:t>
      </w:r>
      <w:r w:rsidR="004F69D6">
        <w:t>’</w:t>
      </w:r>
      <w:r w:rsidRPr="00033231">
        <w:t>imagination que par la r</w:t>
      </w:r>
      <w:r w:rsidRPr="00033231">
        <w:t>é</w:t>
      </w:r>
      <w:r w:rsidRPr="00033231">
        <w:t>alité</w:t>
      </w:r>
      <w:r w:rsidR="004F69D6">
        <w:t xml:space="preserve">. </w:t>
      </w:r>
      <w:r w:rsidRPr="00033231">
        <w:t>Elle sentait que la puissance du monde</w:t>
      </w:r>
      <w:r w:rsidR="004F69D6">
        <w:t xml:space="preserve">, </w:t>
      </w:r>
      <w:r w:rsidRPr="00033231">
        <w:t>du firmament</w:t>
      </w:r>
      <w:r w:rsidR="004F69D6">
        <w:t xml:space="preserve">, </w:t>
      </w:r>
      <w:r w:rsidRPr="00033231">
        <w:t>était sans bornes</w:t>
      </w:r>
      <w:r w:rsidR="004F69D6">
        <w:t xml:space="preserve">. </w:t>
      </w:r>
      <w:r w:rsidRPr="00033231">
        <w:t>Elle se croyait le centre de toute chose</w:t>
      </w:r>
      <w:r w:rsidR="004F69D6">
        <w:t xml:space="preserve">, </w:t>
      </w:r>
      <w:r w:rsidRPr="00033231">
        <w:t>un p</w:t>
      </w:r>
      <w:r w:rsidRPr="00033231">
        <w:t>e</w:t>
      </w:r>
      <w:r w:rsidRPr="00033231">
        <w:t>tit atome de vie oublié</w:t>
      </w:r>
      <w:r w:rsidR="004F69D6">
        <w:t xml:space="preserve">, </w:t>
      </w:r>
      <w:r w:rsidRPr="00033231">
        <w:t>une étincelle d</w:t>
      </w:r>
      <w:r w:rsidR="004F69D6">
        <w:t>’</w:t>
      </w:r>
      <w:r w:rsidRPr="00033231">
        <w:t>âme lancée par inadve</w:t>
      </w:r>
      <w:r w:rsidRPr="00033231">
        <w:t>r</w:t>
      </w:r>
      <w:r w:rsidRPr="00033231">
        <w:t>tance de la grande source créatrice</w:t>
      </w:r>
      <w:r w:rsidR="004F69D6">
        <w:t xml:space="preserve">, </w:t>
      </w:r>
      <w:r w:rsidRPr="00033231">
        <w:t>et maintenant brûlant is</w:t>
      </w:r>
      <w:r w:rsidRPr="00033231">
        <w:t>o</w:t>
      </w:r>
      <w:r w:rsidRPr="00033231">
        <w:t>lée</w:t>
      </w:r>
      <w:r w:rsidR="004F69D6">
        <w:t xml:space="preserve">, </w:t>
      </w:r>
      <w:r w:rsidRPr="00033231">
        <w:t>pour s</w:t>
      </w:r>
      <w:r w:rsidR="004F69D6">
        <w:t>’</w:t>
      </w:r>
      <w:r w:rsidRPr="00033231">
        <w:t>éteindre au fond d</w:t>
      </w:r>
      <w:r w:rsidR="004F69D6">
        <w:t>’</w:t>
      </w:r>
      <w:r w:rsidRPr="00033231">
        <w:t>un noir ravin</w:t>
      </w:r>
      <w:r w:rsidR="004F69D6">
        <w:t xml:space="preserve">. </w:t>
      </w:r>
      <w:r w:rsidRPr="00033231">
        <w:t>Elle se demandait si elle était ainsi destinée à se consumer et à périr</w:t>
      </w:r>
      <w:r w:rsidR="004F69D6">
        <w:t xml:space="preserve">, </w:t>
      </w:r>
      <w:r w:rsidRPr="00033231">
        <w:t>si sa vivante lumière devait passer sans faire aucun bien</w:t>
      </w:r>
      <w:r w:rsidR="004F69D6">
        <w:t xml:space="preserve">, </w:t>
      </w:r>
      <w:r w:rsidRPr="00033231">
        <w:t>sans être vue ni cherchée</w:t>
      </w:r>
      <w:r w:rsidR="004F69D6">
        <w:t xml:space="preserve">, </w:t>
      </w:r>
      <w:r w:rsidRPr="00033231">
        <w:t>étoile perdue dans un firmament sans étoiles</w:t>
      </w:r>
      <w:r w:rsidR="004F69D6">
        <w:t xml:space="preserve">, </w:t>
      </w:r>
      <w:r w:rsidRPr="00033231">
        <w:t>dans lequel ni berger</w:t>
      </w:r>
      <w:r w:rsidR="004F69D6">
        <w:t xml:space="preserve">, </w:t>
      </w:r>
      <w:r w:rsidRPr="00033231">
        <w:t>ni pèlerin</w:t>
      </w:r>
      <w:r w:rsidR="004F69D6">
        <w:t xml:space="preserve">, </w:t>
      </w:r>
      <w:r w:rsidRPr="00033231">
        <w:t>ni sage</w:t>
      </w:r>
      <w:r w:rsidR="004F69D6">
        <w:t xml:space="preserve">, </w:t>
      </w:r>
      <w:r w:rsidRPr="00033231">
        <w:t>ni prêtre</w:t>
      </w:r>
      <w:r w:rsidR="004F69D6">
        <w:t xml:space="preserve">, </w:t>
      </w:r>
      <w:r w:rsidRPr="00033231">
        <w:t>ne verraient un guide ou ne liraient une prophétie</w:t>
      </w:r>
      <w:r w:rsidR="004F69D6">
        <w:t xml:space="preserve"> ? </w:t>
      </w:r>
      <w:r w:rsidRPr="00033231">
        <w:t>En pouvait-il être ainsi</w:t>
      </w:r>
      <w:r w:rsidR="004F69D6">
        <w:t xml:space="preserve">, </w:t>
      </w:r>
      <w:r w:rsidRPr="00033231">
        <w:t>se demandait-elle</w:t>
      </w:r>
      <w:r w:rsidR="004F69D6">
        <w:t xml:space="preserve">, </w:t>
      </w:r>
      <w:r w:rsidRPr="00033231">
        <w:t>lorsque la flamme de son intelligence brûlait si vive</w:t>
      </w:r>
      <w:r w:rsidR="004F69D6">
        <w:t xml:space="preserve"> ; </w:t>
      </w:r>
      <w:r w:rsidRPr="00033231">
        <w:t>lorsque sa vie se manifestait si vraie</w:t>
      </w:r>
      <w:r w:rsidR="004F69D6">
        <w:t xml:space="preserve">, </w:t>
      </w:r>
      <w:r w:rsidRPr="00033231">
        <w:t>si réelle</w:t>
      </w:r>
      <w:r w:rsidR="004F69D6">
        <w:t xml:space="preserve">, </w:t>
      </w:r>
      <w:r w:rsidRPr="00033231">
        <w:t>si pui</w:t>
      </w:r>
      <w:r w:rsidRPr="00033231">
        <w:t>s</w:t>
      </w:r>
      <w:r w:rsidRPr="00033231">
        <w:t>sa</w:t>
      </w:r>
      <w:r w:rsidRPr="00033231">
        <w:t>n</w:t>
      </w:r>
      <w:r w:rsidRPr="00033231">
        <w:t>te</w:t>
      </w:r>
      <w:r w:rsidR="004F69D6">
        <w:t xml:space="preserve"> ; </w:t>
      </w:r>
      <w:r w:rsidRPr="00033231">
        <w:t>lorsque quelque chose en elle d</w:t>
      </w:r>
      <w:r w:rsidR="004F69D6">
        <w:t>’</w:t>
      </w:r>
      <w:r w:rsidRPr="00033231">
        <w:t>inquiet et d</w:t>
      </w:r>
      <w:r w:rsidR="004F69D6">
        <w:t>’</w:t>
      </w:r>
      <w:r w:rsidRPr="00033231">
        <w:t>agité lui prouvait qu</w:t>
      </w:r>
      <w:r w:rsidR="004F69D6">
        <w:t>’</w:t>
      </w:r>
      <w:r w:rsidRPr="00033231">
        <w:t>elle avait reçu de Dieu une force à laquelle elle d</w:t>
      </w:r>
      <w:r w:rsidRPr="00033231">
        <w:t>e</w:t>
      </w:r>
      <w:r w:rsidRPr="00033231">
        <w:t>vait trouver un exercice</w:t>
      </w:r>
      <w:r w:rsidR="004F69D6">
        <w:t> ?</w:t>
      </w:r>
    </w:p>
    <w:p w14:paraId="2B0F4EAF" w14:textId="77777777" w:rsidR="004F69D6" w:rsidRDefault="00000000" w:rsidP="0021796F">
      <w:r w:rsidRPr="00033231">
        <w:t>Elle regardait le Ciel et le Soir</w:t>
      </w:r>
      <w:r w:rsidR="004F69D6">
        <w:t xml:space="preserve"> : </w:t>
      </w:r>
      <w:r w:rsidRPr="00033231">
        <w:t>le Ciel et le Soir lui re</w:t>
      </w:r>
      <w:r w:rsidRPr="00033231">
        <w:t>n</w:t>
      </w:r>
      <w:r w:rsidRPr="00033231">
        <w:t>daient ses regards</w:t>
      </w:r>
      <w:r w:rsidR="004F69D6">
        <w:t xml:space="preserve">. </w:t>
      </w:r>
      <w:r w:rsidRPr="00033231">
        <w:t>Elle regarda en bas</w:t>
      </w:r>
      <w:r w:rsidR="004F69D6">
        <w:t xml:space="preserve">, </w:t>
      </w:r>
      <w:r w:rsidRPr="00033231">
        <w:t>cherchant la rive</w:t>
      </w:r>
      <w:r w:rsidR="004F69D6">
        <w:t xml:space="preserve">, </w:t>
      </w:r>
      <w:r w:rsidRPr="00033231">
        <w:t xml:space="preserve">la </w:t>
      </w:r>
      <w:r w:rsidRPr="00033231">
        <w:lastRenderedPageBreak/>
        <w:t>montagne</w:t>
      </w:r>
      <w:r w:rsidR="004F69D6">
        <w:t xml:space="preserve">, </w:t>
      </w:r>
      <w:r w:rsidRPr="00033231">
        <w:t>la rivière</w:t>
      </w:r>
      <w:r w:rsidR="004F69D6">
        <w:t xml:space="preserve">, </w:t>
      </w:r>
      <w:r w:rsidRPr="00033231">
        <w:t>qui s</w:t>
      </w:r>
      <w:r w:rsidR="004F69D6">
        <w:t>’</w:t>
      </w:r>
      <w:r w:rsidRPr="00033231">
        <w:t>étendaient au-dessous d</w:t>
      </w:r>
      <w:r w:rsidR="004F69D6">
        <w:t>’</w:t>
      </w:r>
      <w:r w:rsidRPr="00033231">
        <w:t>elle</w:t>
      </w:r>
      <w:r w:rsidR="004F69D6">
        <w:t xml:space="preserve">. </w:t>
      </w:r>
      <w:r w:rsidRPr="00033231">
        <w:t>Tous les objets qu</w:t>
      </w:r>
      <w:r w:rsidR="004F69D6">
        <w:t>’</w:t>
      </w:r>
      <w:r w:rsidRPr="00033231">
        <w:t>elle interrogea lui répondirent par oracles</w:t>
      </w:r>
      <w:r w:rsidR="004F69D6">
        <w:t xml:space="preserve"> : </w:t>
      </w:r>
      <w:r w:rsidRPr="00033231">
        <w:t>elle ente</w:t>
      </w:r>
      <w:r w:rsidRPr="00033231">
        <w:t>n</w:t>
      </w:r>
      <w:r w:rsidRPr="00033231">
        <w:t>dit</w:t>
      </w:r>
      <w:r w:rsidR="004F69D6">
        <w:t xml:space="preserve">, </w:t>
      </w:r>
      <w:r w:rsidRPr="00033231">
        <w:t>elle fut impressionnée</w:t>
      </w:r>
      <w:r w:rsidR="004F69D6">
        <w:t xml:space="preserve">, </w:t>
      </w:r>
      <w:r w:rsidRPr="00033231">
        <w:t>mais elle ne put comprendre</w:t>
      </w:r>
      <w:r w:rsidR="004F69D6">
        <w:t xml:space="preserve">. </w:t>
      </w:r>
      <w:r w:rsidRPr="00033231">
        <w:t>Elle l</w:t>
      </w:r>
      <w:r w:rsidRPr="00033231">
        <w:t>e</w:t>
      </w:r>
      <w:r w:rsidRPr="00033231">
        <w:t>va ses mains jointes au-dessus de sa tête</w:t>
      </w:r>
      <w:r w:rsidR="004F69D6">
        <w:t>.</w:t>
      </w:r>
    </w:p>
    <w:p w14:paraId="0F2022B2" w14:textId="77777777" w:rsidR="004F69D6" w:rsidRDefault="004F69D6" w:rsidP="0021796F">
      <w:r>
        <w:t>« </w:t>
      </w:r>
      <w:r w:rsidR="00000000" w:rsidRPr="00033231">
        <w:t>Guide</w:t>
      </w:r>
      <w:r>
        <w:t xml:space="preserve">, </w:t>
      </w:r>
      <w:r w:rsidR="00000000" w:rsidRPr="00033231">
        <w:t>Assistance</w:t>
      </w:r>
      <w:r>
        <w:t xml:space="preserve">, </w:t>
      </w:r>
      <w:r w:rsidR="00000000" w:rsidRPr="00033231">
        <w:t>Consolation</w:t>
      </w:r>
      <w:r>
        <w:t xml:space="preserve">, </w:t>
      </w:r>
      <w:r w:rsidR="00000000" w:rsidRPr="00033231">
        <w:t>venez</w:t>
      </w:r>
      <w:r>
        <w:t> ! »</w:t>
      </w:r>
      <w:r w:rsidR="00000000" w:rsidRPr="00033231">
        <w:t xml:space="preserve"> s</w:t>
      </w:r>
      <w:r>
        <w:t>’</w:t>
      </w:r>
      <w:r w:rsidR="00000000" w:rsidRPr="00033231">
        <w:t>écria-t-elle</w:t>
      </w:r>
      <w:r>
        <w:t>.</w:t>
      </w:r>
    </w:p>
    <w:p w14:paraId="4AA98995" w14:textId="77777777" w:rsidR="004F69D6" w:rsidRDefault="00000000" w:rsidP="0021796F">
      <w:r w:rsidRPr="00033231">
        <w:t>Aucune voix ne répondit</w:t>
      </w:r>
      <w:r w:rsidR="004F69D6">
        <w:t>.</w:t>
      </w:r>
    </w:p>
    <w:p w14:paraId="307B7F2C" w14:textId="77777777" w:rsidR="004F69D6" w:rsidRDefault="00000000" w:rsidP="0021796F">
      <w:r w:rsidRPr="00033231">
        <w:t>Elle attendit</w:t>
      </w:r>
      <w:r w:rsidR="004F69D6">
        <w:t xml:space="preserve">, </w:t>
      </w:r>
      <w:r w:rsidRPr="00033231">
        <w:t>agenouillée</w:t>
      </w:r>
      <w:r w:rsidR="004F69D6">
        <w:t xml:space="preserve">, </w:t>
      </w:r>
      <w:r w:rsidRPr="00033231">
        <w:t>regardant fixement en haut</w:t>
      </w:r>
      <w:r w:rsidR="004F69D6">
        <w:t xml:space="preserve">. </w:t>
      </w:r>
      <w:r w:rsidRPr="00033231">
        <w:t>Le ciel se perdait à l</w:t>
      </w:r>
      <w:r w:rsidR="004F69D6">
        <w:t>’</w:t>
      </w:r>
      <w:r w:rsidRPr="00033231">
        <w:t>horizon</w:t>
      </w:r>
      <w:r w:rsidR="004F69D6">
        <w:t xml:space="preserve">. </w:t>
      </w:r>
      <w:r w:rsidRPr="00033231">
        <w:t>Les étoiles brillaient éparses dans l</w:t>
      </w:r>
      <w:r w:rsidR="004F69D6">
        <w:t>’</w:t>
      </w:r>
      <w:r w:rsidRPr="00033231">
        <w:t>espace immense</w:t>
      </w:r>
      <w:r w:rsidR="004F69D6">
        <w:t>.</w:t>
      </w:r>
    </w:p>
    <w:p w14:paraId="4FEAB4C9" w14:textId="77777777" w:rsidR="004F69D6" w:rsidRDefault="00000000" w:rsidP="0021796F">
      <w:r w:rsidRPr="00033231">
        <w:t>À la fin</w:t>
      </w:r>
      <w:r w:rsidR="004F69D6">
        <w:t xml:space="preserve">, </w:t>
      </w:r>
      <w:r w:rsidRPr="00033231">
        <w:t>une corde trop tendue de son agonie se relâcha</w:t>
      </w:r>
      <w:r w:rsidR="004F69D6">
        <w:t xml:space="preserve"> : </w:t>
      </w:r>
      <w:r w:rsidRPr="00033231">
        <w:t>il lui sembla que quelque chose d</w:t>
      </w:r>
      <w:r w:rsidR="004F69D6">
        <w:t>’</w:t>
      </w:r>
      <w:r w:rsidRPr="00033231">
        <w:t>éloigné se rapprochait</w:t>
      </w:r>
      <w:r w:rsidR="004F69D6">
        <w:t xml:space="preserve"> : </w:t>
      </w:r>
      <w:r w:rsidRPr="00033231">
        <w:t>elle e</w:t>
      </w:r>
      <w:r w:rsidRPr="00033231">
        <w:t>n</w:t>
      </w:r>
      <w:r w:rsidRPr="00033231">
        <w:t>tendit comme la voix du Silence</w:t>
      </w:r>
      <w:r w:rsidR="004F69D6">
        <w:t xml:space="preserve">. </w:t>
      </w:r>
      <w:r w:rsidRPr="00033231">
        <w:t>Ce n</w:t>
      </w:r>
      <w:r w:rsidR="004F69D6">
        <w:t>’</w:t>
      </w:r>
      <w:r w:rsidRPr="00033231">
        <w:t>était ni un langage</w:t>
      </w:r>
      <w:r w:rsidR="004F69D6">
        <w:t xml:space="preserve">, </w:t>
      </w:r>
      <w:r w:rsidRPr="00033231">
        <w:t>ni un mot</w:t>
      </w:r>
      <w:r w:rsidR="004F69D6">
        <w:t xml:space="preserve"> ; </w:t>
      </w:r>
      <w:r w:rsidRPr="00033231">
        <w:t>seulement un son</w:t>
      </w:r>
      <w:r w:rsidR="004F69D6">
        <w:t>.</w:t>
      </w:r>
    </w:p>
    <w:p w14:paraId="2C7D58D4" w14:textId="77777777" w:rsidR="004F69D6" w:rsidRDefault="00000000" w:rsidP="0021796F">
      <w:r w:rsidRPr="00033231">
        <w:t>De nouveau un son harmonieux</w:t>
      </w:r>
      <w:r w:rsidR="004F69D6">
        <w:t xml:space="preserve">, </w:t>
      </w:r>
      <w:r w:rsidRPr="00033231">
        <w:t>plein</w:t>
      </w:r>
      <w:r w:rsidR="004F69D6">
        <w:t xml:space="preserve">, </w:t>
      </w:r>
      <w:r w:rsidRPr="00033231">
        <w:t>puissant</w:t>
      </w:r>
      <w:r w:rsidR="004F69D6">
        <w:t xml:space="preserve">, </w:t>
      </w:r>
      <w:r w:rsidRPr="00033231">
        <w:t>un son profond et doux comme le frémissement de l</w:t>
      </w:r>
      <w:r w:rsidR="004F69D6">
        <w:t>’</w:t>
      </w:r>
      <w:r w:rsidRPr="00033231">
        <w:t>orage</w:t>
      </w:r>
      <w:r w:rsidR="004F69D6">
        <w:t xml:space="preserve">, </w:t>
      </w:r>
      <w:r w:rsidRPr="00033231">
        <w:t>fit onduler le crépuscule</w:t>
      </w:r>
      <w:r w:rsidR="004F69D6">
        <w:t>.</w:t>
      </w:r>
    </w:p>
    <w:p w14:paraId="385BF6B3" w14:textId="77777777" w:rsidR="004F69D6" w:rsidRDefault="00000000" w:rsidP="0021796F">
      <w:r w:rsidRPr="00033231">
        <w:t>Puis</w:t>
      </w:r>
      <w:r w:rsidR="004F69D6">
        <w:t xml:space="preserve">, </w:t>
      </w:r>
      <w:r w:rsidRPr="00033231">
        <w:t>plus profond</w:t>
      </w:r>
      <w:r w:rsidR="004F69D6">
        <w:t xml:space="preserve">, </w:t>
      </w:r>
      <w:r w:rsidRPr="00033231">
        <w:t>plus rapproché</w:t>
      </w:r>
      <w:r w:rsidR="004F69D6">
        <w:t xml:space="preserve">, </w:t>
      </w:r>
      <w:r w:rsidRPr="00033231">
        <w:t>plus clair</w:t>
      </w:r>
      <w:r w:rsidR="004F69D6">
        <w:t xml:space="preserve">, </w:t>
      </w:r>
      <w:r w:rsidRPr="00033231">
        <w:t>il roula ha</w:t>
      </w:r>
      <w:r w:rsidRPr="00033231">
        <w:t>r</w:t>
      </w:r>
      <w:r w:rsidRPr="00033231">
        <w:t>monieusement</w:t>
      </w:r>
      <w:r w:rsidR="004F69D6">
        <w:t>.</w:t>
      </w:r>
    </w:p>
    <w:p w14:paraId="09E94439" w14:textId="77777777" w:rsidR="004F69D6" w:rsidRDefault="00000000" w:rsidP="0021796F">
      <w:r w:rsidRPr="00033231">
        <w:t>Puis enfin</w:t>
      </w:r>
      <w:r w:rsidR="004F69D6">
        <w:t xml:space="preserve">… </w:t>
      </w:r>
      <w:r w:rsidRPr="00033231">
        <w:t>une voix distincte passa entre le Ciel et la Te</w:t>
      </w:r>
      <w:r w:rsidRPr="00033231">
        <w:t>r</w:t>
      </w:r>
      <w:r w:rsidRPr="00033231">
        <w:t>re</w:t>
      </w:r>
      <w:r w:rsidR="004F69D6">
        <w:t> :</w:t>
      </w:r>
    </w:p>
    <w:p w14:paraId="7AE23E8C" w14:textId="3B1403F9" w:rsidR="00000000" w:rsidRPr="00033231" w:rsidRDefault="004F69D6" w:rsidP="0021796F">
      <w:r>
        <w:t>« </w:t>
      </w:r>
      <w:r w:rsidR="00000000" w:rsidRPr="00033231">
        <w:t>Ève</w:t>
      </w:r>
      <w:r>
        <w:t> ! »</w:t>
      </w:r>
    </w:p>
    <w:p w14:paraId="539C0F48" w14:textId="77777777" w:rsidR="004F69D6" w:rsidRDefault="00000000" w:rsidP="0021796F">
      <w:r w:rsidRPr="00033231">
        <w:t>Si Ève n</w:t>
      </w:r>
      <w:r w:rsidR="004F69D6">
        <w:t>’</w:t>
      </w:r>
      <w:r w:rsidRPr="00033231">
        <w:t>était pas le nom de cette femme</w:t>
      </w:r>
      <w:r w:rsidR="004F69D6">
        <w:t xml:space="preserve">, </w:t>
      </w:r>
      <w:r w:rsidRPr="00033231">
        <w:t>elle n</w:t>
      </w:r>
      <w:r w:rsidR="004F69D6">
        <w:t>’</w:t>
      </w:r>
      <w:r w:rsidRPr="00033231">
        <w:t>en avait a</w:t>
      </w:r>
      <w:r w:rsidRPr="00033231">
        <w:t>u</w:t>
      </w:r>
      <w:r w:rsidRPr="00033231">
        <w:t>cun</w:t>
      </w:r>
      <w:r w:rsidR="004F69D6">
        <w:t xml:space="preserve">. </w:t>
      </w:r>
      <w:r w:rsidRPr="00033231">
        <w:t>Elle se leva</w:t>
      </w:r>
      <w:r w:rsidR="004F69D6">
        <w:t>.</w:t>
      </w:r>
    </w:p>
    <w:p w14:paraId="03090124" w14:textId="77777777" w:rsidR="004F69D6" w:rsidRDefault="004F69D6" w:rsidP="0021796F">
      <w:r>
        <w:t>« </w:t>
      </w:r>
      <w:r w:rsidR="00000000" w:rsidRPr="00033231">
        <w:t>Me voici</w:t>
      </w:r>
      <w:r>
        <w:t> !</w:t>
      </w:r>
    </w:p>
    <w:p w14:paraId="654D6EB1" w14:textId="77777777" w:rsidR="004F69D6" w:rsidRDefault="004F69D6" w:rsidP="0021796F">
      <w:r>
        <w:t>— </w:t>
      </w:r>
      <w:r w:rsidR="00000000" w:rsidRPr="00033231">
        <w:t>Ève</w:t>
      </w:r>
      <w:r>
        <w:t> !</w:t>
      </w:r>
    </w:p>
    <w:p w14:paraId="7F4D2C28" w14:textId="0B7D69B8" w:rsidR="00000000" w:rsidRPr="00033231" w:rsidRDefault="004F69D6" w:rsidP="0021796F">
      <w:r>
        <w:lastRenderedPageBreak/>
        <w:t>— </w:t>
      </w:r>
      <w:r w:rsidR="00000000" w:rsidRPr="00033231">
        <w:t>Oh</w:t>
      </w:r>
      <w:r>
        <w:t xml:space="preserve"> ! </w:t>
      </w:r>
      <w:r w:rsidR="00000000" w:rsidRPr="00033231">
        <w:t>Nuit</w:t>
      </w:r>
      <w:r>
        <w:t> ! (</w:t>
      </w:r>
      <w:r w:rsidR="00000000" w:rsidRPr="00033231">
        <w:t>ce ne peut être que la Nuit qui parle</w:t>
      </w:r>
      <w:r>
        <w:t xml:space="preserve">) </w:t>
      </w:r>
      <w:r w:rsidR="00000000" w:rsidRPr="00033231">
        <w:t>me vo</w:t>
      </w:r>
      <w:r w:rsidR="00000000" w:rsidRPr="00033231">
        <w:t>i</w:t>
      </w:r>
      <w:r w:rsidR="00000000" w:rsidRPr="00033231">
        <w:t>ci</w:t>
      </w:r>
      <w:r>
        <w:t> ! »</w:t>
      </w:r>
    </w:p>
    <w:p w14:paraId="19DA13A0" w14:textId="77777777" w:rsidR="004F69D6" w:rsidRDefault="00000000" w:rsidP="0021796F">
      <w:r w:rsidRPr="00033231">
        <w:t>La voix</w:t>
      </w:r>
      <w:r w:rsidR="004F69D6">
        <w:t xml:space="preserve">, </w:t>
      </w:r>
      <w:r w:rsidRPr="00033231">
        <w:t>descendant</w:t>
      </w:r>
      <w:r w:rsidR="004F69D6">
        <w:t xml:space="preserve">, </w:t>
      </w:r>
      <w:r w:rsidRPr="00033231">
        <w:t>atteignit la Terre</w:t>
      </w:r>
      <w:r w:rsidR="004F69D6">
        <w:t>.</w:t>
      </w:r>
    </w:p>
    <w:p w14:paraId="62FD02C3" w14:textId="77777777" w:rsidR="004F69D6" w:rsidRDefault="004F69D6" w:rsidP="0021796F">
      <w:r>
        <w:t>« </w:t>
      </w:r>
      <w:r w:rsidR="00000000" w:rsidRPr="00033231">
        <w:t>Ève</w:t>
      </w:r>
      <w:r>
        <w:t> !</w:t>
      </w:r>
    </w:p>
    <w:p w14:paraId="55699FB1" w14:textId="5E2F9892" w:rsidR="00000000" w:rsidRPr="00033231" w:rsidRDefault="004F69D6" w:rsidP="0021796F">
      <w:r>
        <w:t>— </w:t>
      </w:r>
      <w:r w:rsidR="00000000" w:rsidRPr="00033231">
        <w:t>Seigneur</w:t>
      </w:r>
      <w:r>
        <w:t xml:space="preserve"> ! </w:t>
      </w:r>
      <w:r w:rsidR="00000000" w:rsidRPr="00033231">
        <w:t>s</w:t>
      </w:r>
      <w:r>
        <w:t>’</w:t>
      </w:r>
      <w:r w:rsidR="00000000" w:rsidRPr="00033231">
        <w:t>écria-t-elle</w:t>
      </w:r>
      <w:r>
        <w:t xml:space="preserve">, </w:t>
      </w:r>
      <w:r w:rsidR="00000000" w:rsidRPr="00033231">
        <w:t>contemple ta servante</w:t>
      </w:r>
      <w:r>
        <w:t>. »</w:t>
      </w:r>
    </w:p>
    <w:p w14:paraId="3AEE0D5B" w14:textId="77777777" w:rsidR="004F69D6" w:rsidRDefault="00000000" w:rsidP="0021796F">
      <w:r w:rsidRPr="00033231">
        <w:t>Elle avait sa religion</w:t>
      </w:r>
      <w:r w:rsidR="004F69D6">
        <w:t xml:space="preserve"> : </w:t>
      </w:r>
      <w:r w:rsidRPr="00033231">
        <w:t>toute tribu avait quelque croyance</w:t>
      </w:r>
      <w:r w:rsidR="004F69D6">
        <w:t>.</w:t>
      </w:r>
    </w:p>
    <w:p w14:paraId="1861799E" w14:textId="77777777" w:rsidR="004F69D6" w:rsidRDefault="004F69D6" w:rsidP="0021796F">
      <w:r>
        <w:t>« </w:t>
      </w:r>
      <w:r w:rsidR="00000000" w:rsidRPr="00033231">
        <w:t>Je viens à toi</w:t>
      </w:r>
      <w:r>
        <w:t xml:space="preserve"> : </w:t>
      </w:r>
      <w:r w:rsidR="00000000" w:rsidRPr="00033231">
        <w:t>je suis le Consolateur</w:t>
      </w:r>
      <w:r>
        <w:t> !</w:t>
      </w:r>
    </w:p>
    <w:p w14:paraId="486C9222" w14:textId="59832CFB" w:rsidR="00000000" w:rsidRPr="00033231" w:rsidRDefault="004F69D6" w:rsidP="0021796F">
      <w:r>
        <w:t>— </w:t>
      </w:r>
      <w:r w:rsidR="00000000" w:rsidRPr="00033231">
        <w:t>Seigneur</w:t>
      </w:r>
      <w:r>
        <w:t xml:space="preserve">, </w:t>
      </w:r>
      <w:r w:rsidR="00000000" w:rsidRPr="00033231">
        <w:t>hâtez-vous</w:t>
      </w:r>
      <w:r>
        <w:t> ! »</w:t>
      </w:r>
    </w:p>
    <w:p w14:paraId="43F1B0F7" w14:textId="77777777" w:rsidR="004F69D6" w:rsidRDefault="00000000" w:rsidP="0021796F">
      <w:r w:rsidRPr="00033231">
        <w:t>Le soir rougissait plein d</w:t>
      </w:r>
      <w:r w:rsidR="004F69D6">
        <w:t>’</w:t>
      </w:r>
      <w:r w:rsidRPr="00033231">
        <w:t>espoir</w:t>
      </w:r>
      <w:r w:rsidR="004F69D6">
        <w:t xml:space="preserve"> ; </w:t>
      </w:r>
      <w:r w:rsidRPr="00033231">
        <w:t>l</w:t>
      </w:r>
      <w:r w:rsidR="004F69D6">
        <w:t>’</w:t>
      </w:r>
      <w:r w:rsidRPr="00033231">
        <w:t>air palpitait</w:t>
      </w:r>
      <w:r w:rsidR="004F69D6">
        <w:t xml:space="preserve"> ; </w:t>
      </w:r>
      <w:r w:rsidRPr="00033231">
        <w:t>la lune montait large et brillante</w:t>
      </w:r>
      <w:r w:rsidR="004F69D6">
        <w:t xml:space="preserve">, </w:t>
      </w:r>
      <w:r w:rsidRPr="00033231">
        <w:t>mais sa lumière n</w:t>
      </w:r>
      <w:r w:rsidR="004F69D6">
        <w:t>’</w:t>
      </w:r>
      <w:r w:rsidRPr="00033231">
        <w:t>éclaira aucune fo</w:t>
      </w:r>
      <w:r w:rsidRPr="00033231">
        <w:t>r</w:t>
      </w:r>
      <w:r w:rsidRPr="00033231">
        <w:t>me</w:t>
      </w:r>
      <w:r w:rsidR="004F69D6">
        <w:t>.</w:t>
      </w:r>
    </w:p>
    <w:p w14:paraId="783788EF" w14:textId="77777777" w:rsidR="004F69D6" w:rsidRDefault="004F69D6" w:rsidP="0021796F">
      <w:r>
        <w:t>« </w:t>
      </w:r>
      <w:r w:rsidR="00000000" w:rsidRPr="00033231">
        <w:t>Penche-toi vers moi</w:t>
      </w:r>
      <w:r>
        <w:t xml:space="preserve">, </w:t>
      </w:r>
      <w:r w:rsidR="00000000" w:rsidRPr="00033231">
        <w:t>Ève</w:t>
      </w:r>
      <w:r>
        <w:t xml:space="preserve">. </w:t>
      </w:r>
      <w:r w:rsidR="00000000" w:rsidRPr="00033231">
        <w:t>Viens dans mes bras</w:t>
      </w:r>
      <w:r>
        <w:t xml:space="preserve"> ; </w:t>
      </w:r>
      <w:r w:rsidR="00000000" w:rsidRPr="00033231">
        <w:t>repose-toi sur mon sein</w:t>
      </w:r>
      <w:r>
        <w:t>.</w:t>
      </w:r>
    </w:p>
    <w:p w14:paraId="175881B4" w14:textId="77777777" w:rsidR="004F69D6" w:rsidRDefault="004F69D6" w:rsidP="0021796F">
      <w:r>
        <w:t>— </w:t>
      </w:r>
      <w:r w:rsidR="00000000" w:rsidRPr="00033231">
        <w:t>Je m</w:t>
      </w:r>
      <w:r>
        <w:t>’</w:t>
      </w:r>
      <w:r w:rsidR="00000000" w:rsidRPr="00033231">
        <w:t>appuie sur toi</w:t>
      </w:r>
      <w:r>
        <w:t xml:space="preserve">, </w:t>
      </w:r>
      <w:r w:rsidR="00000000" w:rsidRPr="00033231">
        <w:t>ô être invisible</w:t>
      </w:r>
      <w:r>
        <w:t xml:space="preserve">. </w:t>
      </w:r>
      <w:r w:rsidR="00000000" w:rsidRPr="00033231">
        <w:t>Mais qui es-tu</w:t>
      </w:r>
      <w:r>
        <w:t> ?</w:t>
      </w:r>
    </w:p>
    <w:p w14:paraId="4A12D634" w14:textId="77777777" w:rsidR="004F69D6" w:rsidRDefault="004F69D6" w:rsidP="0021796F">
      <w:r>
        <w:t>— </w:t>
      </w:r>
      <w:r w:rsidR="00000000" w:rsidRPr="00033231">
        <w:t>Ève</w:t>
      </w:r>
      <w:r>
        <w:t xml:space="preserve">, </w:t>
      </w:r>
      <w:r w:rsidR="00000000" w:rsidRPr="00033231">
        <w:t>j</w:t>
      </w:r>
      <w:r>
        <w:t>’</w:t>
      </w:r>
      <w:r w:rsidR="00000000" w:rsidRPr="00033231">
        <w:t>ai apporté du Ciel le breuvage de vie</w:t>
      </w:r>
      <w:r>
        <w:t xml:space="preserve">. </w:t>
      </w:r>
      <w:r w:rsidR="00000000" w:rsidRPr="00033231">
        <w:t>Fille de l</w:t>
      </w:r>
      <w:r>
        <w:t>’</w:t>
      </w:r>
      <w:r w:rsidR="00000000" w:rsidRPr="00033231">
        <w:t>homme</w:t>
      </w:r>
      <w:r>
        <w:t xml:space="preserve">, </w:t>
      </w:r>
      <w:r w:rsidR="00000000" w:rsidRPr="00033231">
        <w:t>bois à ma coupe</w:t>
      </w:r>
      <w:r>
        <w:t> !</w:t>
      </w:r>
    </w:p>
    <w:p w14:paraId="3DB14721" w14:textId="77777777" w:rsidR="004F69D6" w:rsidRDefault="004F69D6" w:rsidP="0021796F">
      <w:r>
        <w:t>— </w:t>
      </w:r>
      <w:r w:rsidR="00000000" w:rsidRPr="00033231">
        <w:t>Je bois</w:t>
      </w:r>
      <w:r>
        <w:t xml:space="preserve"> ; </w:t>
      </w:r>
      <w:r w:rsidR="00000000" w:rsidRPr="00033231">
        <w:t>il me semble que la plus douce rosée ait visité mes lèvres</w:t>
      </w:r>
      <w:r>
        <w:t xml:space="preserve">. </w:t>
      </w:r>
      <w:r w:rsidR="00000000" w:rsidRPr="00033231">
        <w:t>Mon cœur aride revit</w:t>
      </w:r>
      <w:r>
        <w:t xml:space="preserve"> ; </w:t>
      </w:r>
      <w:r w:rsidR="00000000" w:rsidRPr="00033231">
        <w:t>mon affliction est soulagée</w:t>
      </w:r>
      <w:r>
        <w:t xml:space="preserve"> ; </w:t>
      </w:r>
      <w:r w:rsidR="00000000" w:rsidRPr="00033231">
        <w:t>mon angoisse et mes luttes ont disparu</w:t>
      </w:r>
      <w:r>
        <w:t xml:space="preserve">. </w:t>
      </w:r>
      <w:r w:rsidR="00000000" w:rsidRPr="00033231">
        <w:t>Et la nuit change</w:t>
      </w:r>
      <w:r>
        <w:t xml:space="preserve"> ! </w:t>
      </w:r>
      <w:r w:rsidR="00000000" w:rsidRPr="00033231">
        <w:t>les bois</w:t>
      </w:r>
      <w:r>
        <w:t xml:space="preserve">, </w:t>
      </w:r>
      <w:r w:rsidR="00000000" w:rsidRPr="00033231">
        <w:t>la montagne</w:t>
      </w:r>
      <w:r>
        <w:t xml:space="preserve">, </w:t>
      </w:r>
      <w:r w:rsidR="00000000" w:rsidRPr="00033231">
        <w:t>la lune</w:t>
      </w:r>
      <w:r>
        <w:t xml:space="preserve">, </w:t>
      </w:r>
      <w:r w:rsidR="00000000" w:rsidRPr="00033231">
        <w:t>le ciel</w:t>
      </w:r>
      <w:r>
        <w:t xml:space="preserve">, </w:t>
      </w:r>
      <w:r w:rsidR="00000000" w:rsidRPr="00033231">
        <w:t>tout est changé</w:t>
      </w:r>
      <w:r>
        <w:t> !</w:t>
      </w:r>
    </w:p>
    <w:p w14:paraId="6107A1AD" w14:textId="77777777" w:rsidR="004F69D6" w:rsidRDefault="004F69D6" w:rsidP="0021796F">
      <w:r>
        <w:t>— </w:t>
      </w:r>
      <w:r w:rsidR="00000000" w:rsidRPr="00033231">
        <w:t>Tout change</w:t>
      </w:r>
      <w:r>
        <w:t xml:space="preserve">, </w:t>
      </w:r>
      <w:r w:rsidR="00000000" w:rsidRPr="00033231">
        <w:t>et pour toujours</w:t>
      </w:r>
      <w:r>
        <w:t xml:space="preserve">. </w:t>
      </w:r>
      <w:r w:rsidR="00000000" w:rsidRPr="00033231">
        <w:t>J</w:t>
      </w:r>
      <w:r>
        <w:t>’</w:t>
      </w:r>
      <w:r w:rsidR="00000000" w:rsidRPr="00033231">
        <w:t>ôte l</w:t>
      </w:r>
      <w:r>
        <w:t>’</w:t>
      </w:r>
      <w:r w:rsidR="00000000" w:rsidRPr="00033231">
        <w:t>obscurité à ta vue</w:t>
      </w:r>
      <w:r>
        <w:t xml:space="preserve"> ; </w:t>
      </w:r>
      <w:r w:rsidR="00000000" w:rsidRPr="00033231">
        <w:t>je délivre tes facultés de leurs fers</w:t>
      </w:r>
      <w:r>
        <w:t xml:space="preserve"> ; </w:t>
      </w:r>
      <w:r w:rsidR="00000000" w:rsidRPr="00033231">
        <w:t>sur ton chemin j</w:t>
      </w:r>
      <w:r>
        <w:t>’</w:t>
      </w:r>
      <w:r w:rsidR="00000000" w:rsidRPr="00033231">
        <w:t>aplanis les obstacles</w:t>
      </w:r>
      <w:r>
        <w:t xml:space="preserve">. </w:t>
      </w:r>
      <w:r w:rsidR="00000000" w:rsidRPr="00033231">
        <w:t>Avec ma présence</w:t>
      </w:r>
      <w:r>
        <w:t xml:space="preserve">, </w:t>
      </w:r>
      <w:r w:rsidR="00000000" w:rsidRPr="00033231">
        <w:t>je remplis le vide</w:t>
      </w:r>
      <w:r>
        <w:t xml:space="preserve"> : </w:t>
      </w:r>
      <w:r w:rsidR="00000000" w:rsidRPr="00033231">
        <w:t>je réclame comme mien l</w:t>
      </w:r>
      <w:r>
        <w:t>’</w:t>
      </w:r>
      <w:r w:rsidR="00000000" w:rsidRPr="00033231">
        <w:t>atome de vie perdu</w:t>
      </w:r>
      <w:r>
        <w:t xml:space="preserve"> ; </w:t>
      </w:r>
      <w:r w:rsidR="00000000" w:rsidRPr="00033231">
        <w:t>je prends pour moi l</w:t>
      </w:r>
      <w:r>
        <w:t>’</w:t>
      </w:r>
      <w:r w:rsidR="00000000" w:rsidRPr="00033231">
        <w:t>étincelle d</w:t>
      </w:r>
      <w:r>
        <w:t>’</w:t>
      </w:r>
      <w:r w:rsidR="00000000" w:rsidRPr="00033231">
        <w:t>âme qui auparavant brûlait oubliée</w:t>
      </w:r>
      <w:r>
        <w:t> !</w:t>
      </w:r>
    </w:p>
    <w:p w14:paraId="2A9DDB8D" w14:textId="77777777" w:rsidR="004F69D6" w:rsidRDefault="004F69D6" w:rsidP="0021796F">
      <w:r>
        <w:lastRenderedPageBreak/>
        <w:t>— </w:t>
      </w:r>
      <w:r w:rsidR="00000000" w:rsidRPr="00033231">
        <w:t>Oh</w:t>
      </w:r>
      <w:r>
        <w:t xml:space="preserve"> ! </w:t>
      </w:r>
      <w:r w:rsidR="00000000" w:rsidRPr="00033231">
        <w:t>prends-moi</w:t>
      </w:r>
      <w:r>
        <w:t xml:space="preserve"> ! </w:t>
      </w:r>
      <w:r w:rsidR="00000000" w:rsidRPr="00033231">
        <w:t>oh</w:t>
      </w:r>
      <w:r>
        <w:t xml:space="preserve"> ! </w:t>
      </w:r>
      <w:r w:rsidR="00000000" w:rsidRPr="00033231">
        <w:t>réclame-moi</w:t>
      </w:r>
      <w:r>
        <w:t xml:space="preserve"> ! </w:t>
      </w:r>
      <w:r w:rsidR="00000000" w:rsidRPr="00033231">
        <w:t>Tu es un dieu</w:t>
      </w:r>
      <w:r>
        <w:t>.</w:t>
      </w:r>
    </w:p>
    <w:p w14:paraId="62589263" w14:textId="77777777" w:rsidR="004F69D6" w:rsidRDefault="004F69D6" w:rsidP="0021796F">
      <w:r>
        <w:t>— </w:t>
      </w:r>
      <w:r w:rsidR="00000000" w:rsidRPr="00033231">
        <w:t>Un fils de Dieu</w:t>
      </w:r>
      <w:r>
        <w:t xml:space="preserve"> ; </w:t>
      </w:r>
      <w:r w:rsidR="00000000" w:rsidRPr="00033231">
        <w:t>un être qui se sent lui-même dans la portion de vie qui t</w:t>
      </w:r>
      <w:r>
        <w:t>’</w:t>
      </w:r>
      <w:r w:rsidR="00000000" w:rsidRPr="00033231">
        <w:t>anime</w:t>
      </w:r>
      <w:r>
        <w:t xml:space="preserve"> ; </w:t>
      </w:r>
      <w:r w:rsidR="00000000" w:rsidRPr="00033231">
        <w:t>auquel il est permis de réclamer son bien</w:t>
      </w:r>
      <w:r>
        <w:t xml:space="preserve">, </w:t>
      </w:r>
      <w:r w:rsidR="00000000" w:rsidRPr="00033231">
        <w:t>de le nourrir</w:t>
      </w:r>
      <w:r>
        <w:t xml:space="preserve">, </w:t>
      </w:r>
      <w:r w:rsidR="00000000" w:rsidRPr="00033231">
        <w:t>de l</w:t>
      </w:r>
      <w:r>
        <w:t>’</w:t>
      </w:r>
      <w:r w:rsidR="00000000" w:rsidRPr="00033231">
        <w:t>aider</w:t>
      </w:r>
      <w:r>
        <w:t xml:space="preserve">, </w:t>
      </w:r>
      <w:r w:rsidR="00000000" w:rsidRPr="00033231">
        <w:t>afin qu</w:t>
      </w:r>
      <w:r>
        <w:t>’</w:t>
      </w:r>
      <w:r w:rsidR="00000000" w:rsidRPr="00033231">
        <w:t>il ne périsse pas abando</w:t>
      </w:r>
      <w:r w:rsidR="00000000" w:rsidRPr="00033231">
        <w:t>n</w:t>
      </w:r>
      <w:r w:rsidR="00000000" w:rsidRPr="00033231">
        <w:t>né</w:t>
      </w:r>
      <w:r>
        <w:t>.</w:t>
      </w:r>
    </w:p>
    <w:p w14:paraId="1AFE94B3" w14:textId="77777777" w:rsidR="004F69D6" w:rsidRDefault="004F69D6" w:rsidP="0021796F">
      <w:r>
        <w:t>— </w:t>
      </w:r>
      <w:r w:rsidR="00000000" w:rsidRPr="00033231">
        <w:t>Un Fils de Dieu</w:t>
      </w:r>
      <w:r>
        <w:t xml:space="preserve"> ! </w:t>
      </w:r>
      <w:r w:rsidR="00000000" w:rsidRPr="00033231">
        <w:t>Suis-je donc vraiment élue</w:t>
      </w:r>
      <w:r>
        <w:t> ?</w:t>
      </w:r>
    </w:p>
    <w:p w14:paraId="67A886FB" w14:textId="77777777" w:rsidR="004F69D6" w:rsidRDefault="004F69D6" w:rsidP="0021796F">
      <w:r>
        <w:t>— </w:t>
      </w:r>
      <w:r w:rsidR="00000000" w:rsidRPr="00033231">
        <w:t>Toi seule sur cette terre</w:t>
      </w:r>
      <w:r>
        <w:t xml:space="preserve">. </w:t>
      </w:r>
      <w:r w:rsidR="00000000" w:rsidRPr="00033231">
        <w:t>J</w:t>
      </w:r>
      <w:r>
        <w:t>’</w:t>
      </w:r>
      <w:r w:rsidR="00000000" w:rsidRPr="00033231">
        <w:t>ai vu que tu étais belle</w:t>
      </w:r>
      <w:r>
        <w:t xml:space="preserve"> : </w:t>
      </w:r>
      <w:r w:rsidR="00000000" w:rsidRPr="00033231">
        <w:t>je s</w:t>
      </w:r>
      <w:r w:rsidR="00000000" w:rsidRPr="00033231">
        <w:t>a</w:t>
      </w:r>
      <w:r w:rsidR="00000000" w:rsidRPr="00033231">
        <w:t>vais que tu étais à moi</w:t>
      </w:r>
      <w:r>
        <w:t xml:space="preserve">. </w:t>
      </w:r>
      <w:r w:rsidR="00000000" w:rsidRPr="00033231">
        <w:t>Il m</w:t>
      </w:r>
      <w:r>
        <w:t>’</w:t>
      </w:r>
      <w:r w:rsidR="00000000" w:rsidRPr="00033231">
        <w:t>est donné de te sauver</w:t>
      </w:r>
      <w:r>
        <w:t xml:space="preserve">, </w:t>
      </w:r>
      <w:r w:rsidR="00000000" w:rsidRPr="00033231">
        <w:t>de te sout</w:t>
      </w:r>
      <w:r w:rsidR="00000000" w:rsidRPr="00033231">
        <w:t>e</w:t>
      </w:r>
      <w:r w:rsidR="00000000" w:rsidRPr="00033231">
        <w:t>nir</w:t>
      </w:r>
      <w:r>
        <w:t xml:space="preserve">, </w:t>
      </w:r>
      <w:r w:rsidR="00000000" w:rsidRPr="00033231">
        <w:t>de te chérir</w:t>
      </w:r>
      <w:r>
        <w:t xml:space="preserve">. </w:t>
      </w:r>
      <w:r w:rsidR="00000000" w:rsidRPr="00033231">
        <w:t>Reconnais en moi ce séraphin nommé sur la terre le Génie</w:t>
      </w:r>
      <w:r>
        <w:t>.</w:t>
      </w:r>
    </w:p>
    <w:p w14:paraId="46513A8E" w14:textId="77777777" w:rsidR="004F69D6" w:rsidRDefault="004F69D6" w:rsidP="0021796F">
      <w:r>
        <w:t>— </w:t>
      </w:r>
      <w:r w:rsidR="00000000" w:rsidRPr="00033231">
        <w:t>Mon glorieux époux</w:t>
      </w:r>
      <w:r>
        <w:t xml:space="preserve"> ! </w:t>
      </w:r>
      <w:r w:rsidR="00000000" w:rsidRPr="00033231">
        <w:t>vraiment descendu d</w:t>
      </w:r>
      <w:r>
        <w:t>’</w:t>
      </w:r>
      <w:r w:rsidR="00000000" w:rsidRPr="00033231">
        <w:t>en haut</w:t>
      </w:r>
      <w:r>
        <w:t xml:space="preserve"> ! </w:t>
      </w:r>
      <w:r w:rsidR="00000000" w:rsidRPr="00033231">
        <w:t>Tout ce que je désirais</w:t>
      </w:r>
      <w:r>
        <w:t xml:space="preserve">, </w:t>
      </w:r>
      <w:r w:rsidR="00000000" w:rsidRPr="00033231">
        <w:t>enfin je le possède</w:t>
      </w:r>
      <w:r>
        <w:t xml:space="preserve">. </w:t>
      </w:r>
      <w:r w:rsidR="00000000" w:rsidRPr="00033231">
        <w:t>Je reçois une révélation</w:t>
      </w:r>
      <w:r>
        <w:t xml:space="preserve">. </w:t>
      </w:r>
      <w:r w:rsidR="00000000" w:rsidRPr="00033231">
        <w:t>L</w:t>
      </w:r>
      <w:r>
        <w:t>’</w:t>
      </w:r>
      <w:r w:rsidR="00000000" w:rsidRPr="00033231">
        <w:t>idée confuse</w:t>
      </w:r>
      <w:r>
        <w:t xml:space="preserve">, </w:t>
      </w:r>
      <w:r w:rsidR="00000000" w:rsidRPr="00033231">
        <w:t>l</w:t>
      </w:r>
      <w:r>
        <w:t>’</w:t>
      </w:r>
      <w:r w:rsidR="00000000" w:rsidRPr="00033231">
        <w:t>obscur murmure qui m</w:t>
      </w:r>
      <w:r>
        <w:t>’</w:t>
      </w:r>
      <w:r w:rsidR="00000000" w:rsidRPr="00033231">
        <w:t>ont hantée depuis ma jeunesse</w:t>
      </w:r>
      <w:r>
        <w:t xml:space="preserve">, </w:t>
      </w:r>
      <w:r w:rsidR="00000000" w:rsidRPr="00033231">
        <w:t>sont interprétés</w:t>
      </w:r>
      <w:r>
        <w:t xml:space="preserve">. </w:t>
      </w:r>
      <w:r w:rsidR="00000000" w:rsidRPr="00033231">
        <w:t>Tu es celui que je cherchais</w:t>
      </w:r>
      <w:r>
        <w:t xml:space="preserve">. </w:t>
      </w:r>
      <w:r w:rsidR="00000000" w:rsidRPr="00033231">
        <w:t>Fils de Dieu</w:t>
      </w:r>
      <w:r>
        <w:t xml:space="preserve">, </w:t>
      </w:r>
      <w:r w:rsidR="00000000" w:rsidRPr="00033231">
        <w:t>prends ton épouse</w:t>
      </w:r>
      <w:r>
        <w:t> !</w:t>
      </w:r>
    </w:p>
    <w:p w14:paraId="75B22C89" w14:textId="474F3FD9" w:rsidR="00000000" w:rsidRPr="00033231" w:rsidRDefault="004F69D6" w:rsidP="0021796F">
      <w:r>
        <w:t>— </w:t>
      </w:r>
      <w:r w:rsidR="00000000" w:rsidRPr="00033231">
        <w:t>Sans être humilié</w:t>
      </w:r>
      <w:r>
        <w:t xml:space="preserve">, </w:t>
      </w:r>
      <w:r w:rsidR="00000000" w:rsidRPr="00033231">
        <w:t>je puis prendre ce qui est à moi</w:t>
      </w:r>
      <w:r>
        <w:t xml:space="preserve">. </w:t>
      </w:r>
      <w:r w:rsidR="00000000" w:rsidRPr="00033231">
        <w:t>N</w:t>
      </w:r>
      <w:r>
        <w:t>’</w:t>
      </w:r>
      <w:r w:rsidR="00000000" w:rsidRPr="00033231">
        <w:t>ai-je pas moi-même ravi de l</w:t>
      </w:r>
      <w:r>
        <w:t>’</w:t>
      </w:r>
      <w:r w:rsidR="00000000" w:rsidRPr="00033231">
        <w:t>autel la flamme qui a allumé la vie d</w:t>
      </w:r>
      <w:r>
        <w:t>’</w:t>
      </w:r>
      <w:r w:rsidR="00000000" w:rsidRPr="00033231">
        <w:t>Ève</w:t>
      </w:r>
      <w:r>
        <w:t xml:space="preserve"> ? </w:t>
      </w:r>
      <w:r w:rsidR="00000000" w:rsidRPr="00033231">
        <w:t>Reviens dans le ciel d</w:t>
      </w:r>
      <w:r>
        <w:t>’</w:t>
      </w:r>
      <w:r w:rsidR="00000000" w:rsidRPr="00033231">
        <w:t>où tu fus envoyée</w:t>
      </w:r>
      <w:r>
        <w:t>. »</w:t>
      </w:r>
    </w:p>
    <w:p w14:paraId="784FCD4E" w14:textId="77777777" w:rsidR="004F69D6" w:rsidRDefault="00000000" w:rsidP="0021796F">
      <w:r w:rsidRPr="00033231">
        <w:t>Cette présence</w:t>
      </w:r>
      <w:r w:rsidR="004F69D6">
        <w:t xml:space="preserve">, </w:t>
      </w:r>
      <w:r w:rsidRPr="00033231">
        <w:t>invisible</w:t>
      </w:r>
      <w:r w:rsidR="004F69D6">
        <w:t xml:space="preserve">, </w:t>
      </w:r>
      <w:r w:rsidRPr="00033231">
        <w:t>mais toute-puissante</w:t>
      </w:r>
      <w:r w:rsidR="004F69D6">
        <w:t xml:space="preserve">, </w:t>
      </w:r>
      <w:r w:rsidRPr="00033231">
        <w:t>l</w:t>
      </w:r>
      <w:r w:rsidR="004F69D6">
        <w:t>’</w:t>
      </w:r>
      <w:r w:rsidRPr="00033231">
        <w:t>enveloppait comme le troupeau enveloppe le jeune agneau</w:t>
      </w:r>
      <w:r w:rsidR="004F69D6">
        <w:t xml:space="preserve">. </w:t>
      </w:r>
      <w:r w:rsidRPr="00033231">
        <w:t>Cette voix</w:t>
      </w:r>
      <w:r w:rsidR="004F69D6">
        <w:t xml:space="preserve">, </w:t>
      </w:r>
      <w:r w:rsidRPr="00033231">
        <w:t>tendre mais pénétrante</w:t>
      </w:r>
      <w:r w:rsidR="004F69D6">
        <w:t xml:space="preserve">, </w:t>
      </w:r>
      <w:r w:rsidRPr="00033231">
        <w:t>vibrait dans son cœur co</w:t>
      </w:r>
      <w:r w:rsidRPr="00033231">
        <w:t>m</w:t>
      </w:r>
      <w:r w:rsidRPr="00033231">
        <w:t>me une douce musique</w:t>
      </w:r>
      <w:r w:rsidR="004F69D6">
        <w:t xml:space="preserve">. </w:t>
      </w:r>
      <w:r w:rsidRPr="00033231">
        <w:t>Son œil ne percevait aucune image</w:t>
      </w:r>
      <w:r w:rsidR="004F69D6">
        <w:t xml:space="preserve"> ; </w:t>
      </w:r>
      <w:r w:rsidRPr="00033231">
        <w:t>et cependant sa vision et son cerveau avaient comme le sentiment de la pure sérénité de l</w:t>
      </w:r>
      <w:r w:rsidR="004F69D6">
        <w:t>’</w:t>
      </w:r>
      <w:r w:rsidRPr="00033231">
        <w:t>air</w:t>
      </w:r>
      <w:r w:rsidR="004F69D6">
        <w:t xml:space="preserve">, </w:t>
      </w:r>
      <w:r w:rsidRPr="00033231">
        <w:t>du pouvoir des mers</w:t>
      </w:r>
      <w:r w:rsidR="004F69D6">
        <w:t xml:space="preserve">, </w:t>
      </w:r>
      <w:r w:rsidRPr="00033231">
        <w:t>de la majesté des étoiles</w:t>
      </w:r>
      <w:r w:rsidR="004F69D6">
        <w:t xml:space="preserve">, </w:t>
      </w:r>
      <w:r w:rsidRPr="00033231">
        <w:t>de l</w:t>
      </w:r>
      <w:r w:rsidR="004F69D6">
        <w:t>’</w:t>
      </w:r>
      <w:r w:rsidRPr="00033231">
        <w:t>énergie des éléments</w:t>
      </w:r>
      <w:r w:rsidR="004F69D6">
        <w:t xml:space="preserve">, </w:t>
      </w:r>
      <w:r w:rsidRPr="00033231">
        <w:t>de l</w:t>
      </w:r>
      <w:r w:rsidR="004F69D6">
        <w:t>’</w:t>
      </w:r>
      <w:r w:rsidRPr="00033231">
        <w:t>inébranlable solidité des montagnes</w:t>
      </w:r>
      <w:r w:rsidR="004F69D6">
        <w:t xml:space="preserve">, </w:t>
      </w:r>
      <w:r w:rsidRPr="00033231">
        <w:t>et par-dessus tout</w:t>
      </w:r>
      <w:r w:rsidR="004F69D6">
        <w:t xml:space="preserve">, </w:t>
      </w:r>
      <w:r w:rsidRPr="00033231">
        <w:t>de l</w:t>
      </w:r>
      <w:r w:rsidR="004F69D6">
        <w:t>’</w:t>
      </w:r>
      <w:r w:rsidRPr="00033231">
        <w:t>éclat d</w:t>
      </w:r>
      <w:r w:rsidR="004F69D6">
        <w:t>’</w:t>
      </w:r>
      <w:r w:rsidRPr="00033231">
        <w:t>une h</w:t>
      </w:r>
      <w:r w:rsidRPr="00033231">
        <w:t>é</w:t>
      </w:r>
      <w:r w:rsidRPr="00033231">
        <w:t>roïque beauté s</w:t>
      </w:r>
      <w:r w:rsidR="004F69D6">
        <w:t>’</w:t>
      </w:r>
      <w:r w:rsidRPr="00033231">
        <w:t>élançant victorieuse sur la Nuit</w:t>
      </w:r>
      <w:r w:rsidR="004F69D6">
        <w:t xml:space="preserve">, </w:t>
      </w:r>
      <w:r w:rsidRPr="00033231">
        <w:t>dont elle di</w:t>
      </w:r>
      <w:r w:rsidRPr="00033231">
        <w:t>s</w:t>
      </w:r>
      <w:r w:rsidRPr="00033231">
        <w:t>persait les ombres comme un divin Soleil</w:t>
      </w:r>
      <w:r w:rsidR="004F69D6">
        <w:t>.</w:t>
      </w:r>
    </w:p>
    <w:p w14:paraId="6FE73423" w14:textId="77777777" w:rsidR="004F69D6" w:rsidRDefault="00000000" w:rsidP="0021796F">
      <w:r w:rsidRPr="00033231">
        <w:lastRenderedPageBreak/>
        <w:t>Telle fut l</w:t>
      </w:r>
      <w:r w:rsidR="004F69D6">
        <w:t>’</w:t>
      </w:r>
      <w:r w:rsidRPr="00033231">
        <w:t>heure de l</w:t>
      </w:r>
      <w:r w:rsidR="004F69D6">
        <w:t>’</w:t>
      </w:r>
      <w:r w:rsidRPr="00033231">
        <w:t>hymen du Génie et de l</w:t>
      </w:r>
      <w:r w:rsidR="004F69D6">
        <w:t>’</w:t>
      </w:r>
      <w:r w:rsidRPr="00033231">
        <w:t>Humanité</w:t>
      </w:r>
      <w:r w:rsidR="004F69D6">
        <w:t xml:space="preserve">. </w:t>
      </w:r>
      <w:r w:rsidRPr="00033231">
        <w:t>Qui répétera l</w:t>
      </w:r>
      <w:r w:rsidR="004F69D6">
        <w:t>’</w:t>
      </w:r>
      <w:r w:rsidRPr="00033231">
        <w:t>histoire de leur union depuis ce temps-là</w:t>
      </w:r>
      <w:r w:rsidR="004F69D6">
        <w:t xml:space="preserve"> ? </w:t>
      </w:r>
      <w:r w:rsidRPr="00033231">
        <w:t>Qui pei</w:t>
      </w:r>
      <w:r w:rsidRPr="00033231">
        <w:t>n</w:t>
      </w:r>
      <w:r w:rsidRPr="00033231">
        <w:t>dra ses félicités et ses misères</w:t>
      </w:r>
      <w:r w:rsidR="004F69D6">
        <w:t xml:space="preserve"> ? </w:t>
      </w:r>
      <w:r w:rsidRPr="00033231">
        <w:t>Qui racontera les longues luttes entre le Serpent et le Séraphin</w:t>
      </w:r>
      <w:r w:rsidR="004F69D6">
        <w:t xml:space="preserve"> ? </w:t>
      </w:r>
      <w:r w:rsidRPr="00033231">
        <w:t>Comment le Père du mensonge voulut insinuer que le mal était le bien</w:t>
      </w:r>
      <w:r w:rsidR="004F69D6">
        <w:t xml:space="preserve">, </w:t>
      </w:r>
      <w:r w:rsidRPr="00033231">
        <w:t>l</w:t>
      </w:r>
      <w:r w:rsidR="004F69D6">
        <w:t>’</w:t>
      </w:r>
      <w:r w:rsidRPr="00033231">
        <w:t>orgueil la sagesse</w:t>
      </w:r>
      <w:r w:rsidR="004F69D6">
        <w:t xml:space="preserve">, </w:t>
      </w:r>
      <w:r w:rsidRPr="00033231">
        <w:t>le poison la passion</w:t>
      </w:r>
      <w:r w:rsidR="004F69D6">
        <w:t xml:space="preserve"> ? </w:t>
      </w:r>
      <w:r w:rsidRPr="00033231">
        <w:t>Comment l</w:t>
      </w:r>
      <w:r w:rsidR="004F69D6">
        <w:t>’</w:t>
      </w:r>
      <w:r w:rsidRPr="00033231">
        <w:t>Ange redoutable le défia</w:t>
      </w:r>
      <w:r w:rsidR="004F69D6">
        <w:t xml:space="preserve">, </w:t>
      </w:r>
      <w:r w:rsidRPr="00033231">
        <w:t>lui r</w:t>
      </w:r>
      <w:r w:rsidRPr="00033231">
        <w:t>é</w:t>
      </w:r>
      <w:r w:rsidRPr="00033231">
        <w:t>sista</w:t>
      </w:r>
      <w:r w:rsidR="004F69D6">
        <w:t xml:space="preserve">, </w:t>
      </w:r>
      <w:r w:rsidRPr="00033231">
        <w:t>le repoussa</w:t>
      </w:r>
      <w:r w:rsidR="004F69D6">
        <w:t xml:space="preserve">, </w:t>
      </w:r>
      <w:r w:rsidRPr="00033231">
        <w:t>purifia la coupe souillée</w:t>
      </w:r>
      <w:r w:rsidR="004F69D6">
        <w:t xml:space="preserve">, </w:t>
      </w:r>
      <w:r w:rsidRPr="00033231">
        <w:t>exalta l</w:t>
      </w:r>
      <w:r w:rsidR="004F69D6">
        <w:t>’</w:t>
      </w:r>
      <w:r w:rsidRPr="00033231">
        <w:t>émotion d</w:t>
      </w:r>
      <w:r w:rsidRPr="00033231">
        <w:t>é</w:t>
      </w:r>
      <w:r w:rsidRPr="00033231">
        <w:t>pravée</w:t>
      </w:r>
      <w:r w:rsidR="004F69D6">
        <w:t xml:space="preserve">, </w:t>
      </w:r>
      <w:r w:rsidRPr="00033231">
        <w:t>rectifia l</w:t>
      </w:r>
      <w:r w:rsidR="004F69D6">
        <w:t>’</w:t>
      </w:r>
      <w:r w:rsidRPr="00033231">
        <w:t>instinct pervers</w:t>
      </w:r>
      <w:r w:rsidR="004F69D6">
        <w:t xml:space="preserve">, </w:t>
      </w:r>
      <w:r w:rsidRPr="00033231">
        <w:t>découvrit le venin caché</w:t>
      </w:r>
      <w:r w:rsidR="004F69D6">
        <w:t xml:space="preserve">, </w:t>
      </w:r>
      <w:r w:rsidRPr="00033231">
        <w:t>confondit la tentation effrontée</w:t>
      </w:r>
      <w:r w:rsidR="004F69D6">
        <w:t xml:space="preserve">, </w:t>
      </w:r>
      <w:r w:rsidRPr="00033231">
        <w:t>purifia</w:t>
      </w:r>
      <w:r w:rsidR="004F69D6">
        <w:t xml:space="preserve">, </w:t>
      </w:r>
      <w:r w:rsidRPr="00033231">
        <w:t>justifia</w:t>
      </w:r>
      <w:r w:rsidR="004F69D6">
        <w:t xml:space="preserve">, </w:t>
      </w:r>
      <w:r w:rsidRPr="00033231">
        <w:t>guida et so</w:t>
      </w:r>
      <w:r w:rsidRPr="00033231">
        <w:t>u</w:t>
      </w:r>
      <w:r w:rsidRPr="00033231">
        <w:t>tint</w:t>
      </w:r>
      <w:r w:rsidR="004F69D6">
        <w:t xml:space="preserve"> ? </w:t>
      </w:r>
      <w:r w:rsidRPr="00033231">
        <w:t>Comment par sa patience</w:t>
      </w:r>
      <w:r w:rsidR="004F69D6">
        <w:t xml:space="preserve">, </w:t>
      </w:r>
      <w:r w:rsidRPr="00033231">
        <w:t>par sa force</w:t>
      </w:r>
      <w:r w:rsidR="004F69D6">
        <w:t xml:space="preserve">, </w:t>
      </w:r>
      <w:r w:rsidRPr="00033231">
        <w:t>par cette indicible excellence qu</w:t>
      </w:r>
      <w:r w:rsidR="004F69D6">
        <w:t>’</w:t>
      </w:r>
      <w:r w:rsidRPr="00033231">
        <w:t>il tenait de Dieu</w:t>
      </w:r>
      <w:r w:rsidR="004F69D6">
        <w:t xml:space="preserve">, </w:t>
      </w:r>
      <w:r w:rsidRPr="00033231">
        <w:t>son origine</w:t>
      </w:r>
      <w:r w:rsidR="004F69D6">
        <w:t xml:space="preserve">, </w:t>
      </w:r>
      <w:r w:rsidRPr="00033231">
        <w:t>le fidèle Séraphin l</w:t>
      </w:r>
      <w:r w:rsidRPr="00033231">
        <w:t>i</w:t>
      </w:r>
      <w:r w:rsidRPr="00033231">
        <w:t>vra à travers le Temps une grande bataille pour l</w:t>
      </w:r>
      <w:r w:rsidR="004F69D6">
        <w:t>’</w:t>
      </w:r>
      <w:r w:rsidRPr="00033231">
        <w:t>humanité</w:t>
      </w:r>
      <w:r w:rsidR="004F69D6">
        <w:t xml:space="preserve"> ; </w:t>
      </w:r>
      <w:r w:rsidRPr="00033231">
        <w:t>et quand le cours du Temps fut accompli</w:t>
      </w:r>
      <w:r w:rsidR="004F69D6">
        <w:t xml:space="preserve">, </w:t>
      </w:r>
      <w:r w:rsidRPr="00033231">
        <w:t>et que la Mort voulut barrer les portes de l</w:t>
      </w:r>
      <w:r w:rsidR="004F69D6">
        <w:t>’</w:t>
      </w:r>
      <w:r w:rsidRPr="00033231">
        <w:t>Éternité</w:t>
      </w:r>
      <w:r w:rsidR="004F69D6">
        <w:t xml:space="preserve">, </w:t>
      </w:r>
      <w:r w:rsidRPr="00033231">
        <w:t>comment le Génie se tint auprès de son épouse mourante</w:t>
      </w:r>
      <w:r w:rsidR="004F69D6">
        <w:t xml:space="preserve">, </w:t>
      </w:r>
      <w:r w:rsidRPr="00033231">
        <w:t>la soutint dans l</w:t>
      </w:r>
      <w:r w:rsidR="004F69D6">
        <w:t>’</w:t>
      </w:r>
      <w:r w:rsidRPr="00033231">
        <w:t>agonie du terrible passage</w:t>
      </w:r>
      <w:r w:rsidR="004F69D6">
        <w:t xml:space="preserve">, </w:t>
      </w:r>
      <w:r w:rsidRPr="00033231">
        <w:t>et la porta triomphante dans sa demeure</w:t>
      </w:r>
      <w:r w:rsidR="004F69D6">
        <w:t xml:space="preserve"> ; </w:t>
      </w:r>
      <w:r w:rsidRPr="00033231">
        <w:t>comment le Ciel la racheta</w:t>
      </w:r>
      <w:r w:rsidR="004F69D6">
        <w:t xml:space="preserve">, </w:t>
      </w:r>
      <w:r w:rsidRPr="00033231">
        <w:t>la rendit à Jéhovah</w:t>
      </w:r>
      <w:r w:rsidR="004F69D6">
        <w:t xml:space="preserve">, </w:t>
      </w:r>
      <w:r w:rsidRPr="00033231">
        <w:t>son créateur</w:t>
      </w:r>
      <w:r w:rsidR="004F69D6">
        <w:t xml:space="preserve">, </w:t>
      </w:r>
      <w:r w:rsidRPr="00033231">
        <w:t>et à la fin</w:t>
      </w:r>
      <w:r w:rsidR="004F69D6">
        <w:t xml:space="preserve">, </w:t>
      </w:r>
      <w:r w:rsidRPr="00033231">
        <w:t>en face des Anges et des Archanges</w:t>
      </w:r>
      <w:r w:rsidR="004F69D6">
        <w:t xml:space="preserve">, </w:t>
      </w:r>
      <w:r w:rsidRPr="00033231">
        <w:t>plaça sur son front la couronne de l</w:t>
      </w:r>
      <w:r w:rsidR="004F69D6">
        <w:t>’</w:t>
      </w:r>
      <w:r w:rsidRPr="00033231">
        <w:t>immortalité</w:t>
      </w:r>
      <w:r w:rsidR="004F69D6">
        <w:t> ?</w:t>
      </w:r>
    </w:p>
    <w:p w14:paraId="7F0D4D42" w14:textId="77777777" w:rsidR="004F69D6" w:rsidRDefault="00000000" w:rsidP="0021796F">
      <w:r w:rsidRPr="00033231">
        <w:t>Qui de ces choses écrira la chronique</w:t>
      </w:r>
      <w:r w:rsidR="004F69D6">
        <w:t> ?</w:t>
      </w:r>
    </w:p>
    <w:p w14:paraId="1E8D562E" w14:textId="13C81D00" w:rsidR="00000000" w:rsidRPr="00033231" w:rsidRDefault="00000000" w:rsidP="004F69D6">
      <w:pPr>
        <w:pStyle w:val="Centr"/>
      </w:pPr>
      <w:r>
        <w:t>*</w:t>
      </w:r>
    </w:p>
    <w:p w14:paraId="2F2FD42A" w14:textId="0A0E22D7" w:rsidR="00000000" w:rsidRPr="00033231" w:rsidRDefault="004F69D6" w:rsidP="0021796F">
      <w:r>
        <w:t>« </w:t>
      </w:r>
      <w:r w:rsidR="00000000" w:rsidRPr="00033231">
        <w:t xml:space="preserve">Je ne </w:t>
      </w:r>
      <w:proofErr w:type="spellStart"/>
      <w:r w:rsidR="00000000" w:rsidRPr="00033231">
        <w:t>pus</w:t>
      </w:r>
      <w:proofErr w:type="spellEnd"/>
      <w:r w:rsidR="00000000" w:rsidRPr="00033231">
        <w:t xml:space="preserve"> jamais corriger cette composition</w:t>
      </w:r>
      <w:r>
        <w:t xml:space="preserve">, </w:t>
      </w:r>
      <w:r w:rsidR="00000000" w:rsidRPr="00033231">
        <w:t>dit Shirley</w:t>
      </w:r>
      <w:r>
        <w:t xml:space="preserve">, </w:t>
      </w:r>
      <w:r w:rsidR="00000000" w:rsidRPr="00033231">
        <w:t>lorsque Moore eut fini</w:t>
      </w:r>
      <w:r>
        <w:t xml:space="preserve">. </w:t>
      </w:r>
      <w:r w:rsidR="00000000" w:rsidRPr="00033231">
        <w:t>Votre plume de censeur l</w:t>
      </w:r>
      <w:r>
        <w:t>’</w:t>
      </w:r>
      <w:r w:rsidR="00000000" w:rsidRPr="00033231">
        <w:t>avait couverte d</w:t>
      </w:r>
      <w:r>
        <w:t>’</w:t>
      </w:r>
      <w:r w:rsidR="00000000" w:rsidRPr="00033231">
        <w:t>observations critiques que je m</w:t>
      </w:r>
      <w:r>
        <w:t>’</w:t>
      </w:r>
      <w:r w:rsidR="00000000" w:rsidRPr="00033231">
        <w:t>efforçai en vain d</w:t>
      </w:r>
      <w:r>
        <w:t>’</w:t>
      </w:r>
      <w:r w:rsidR="00000000" w:rsidRPr="00033231">
        <w:t>approfondir</w:t>
      </w:r>
      <w:r>
        <w:t>. »</w:t>
      </w:r>
    </w:p>
    <w:p w14:paraId="5B81C252" w14:textId="77777777" w:rsidR="004F69D6" w:rsidRDefault="00000000" w:rsidP="0021796F">
      <w:r w:rsidRPr="00033231">
        <w:t>Elle avait pris un crayon sur le bureau du précepteur</w:t>
      </w:r>
      <w:r w:rsidR="004F69D6">
        <w:t xml:space="preserve">, </w:t>
      </w:r>
      <w:r w:rsidRPr="00033231">
        <w:t>et e</w:t>
      </w:r>
      <w:r w:rsidRPr="00033231">
        <w:t>l</w:t>
      </w:r>
      <w:r w:rsidRPr="00033231">
        <w:t>le s</w:t>
      </w:r>
      <w:r w:rsidR="004F69D6">
        <w:t>’</w:t>
      </w:r>
      <w:r w:rsidRPr="00033231">
        <w:t>occupait à dessiner de petites feuilles</w:t>
      </w:r>
      <w:r w:rsidR="004F69D6">
        <w:t xml:space="preserve">, </w:t>
      </w:r>
      <w:r w:rsidRPr="00033231">
        <w:t>des fragments de p</w:t>
      </w:r>
      <w:r w:rsidRPr="00033231">
        <w:t>i</w:t>
      </w:r>
      <w:r w:rsidRPr="00033231">
        <w:t>liers</w:t>
      </w:r>
      <w:r w:rsidR="004F69D6">
        <w:t xml:space="preserve">, </w:t>
      </w:r>
      <w:r w:rsidRPr="00033231">
        <w:t>des croix brisées</w:t>
      </w:r>
      <w:r w:rsidR="004F69D6">
        <w:t xml:space="preserve">, </w:t>
      </w:r>
      <w:r w:rsidRPr="00033231">
        <w:t>sur les marges du livre</w:t>
      </w:r>
      <w:r w:rsidR="004F69D6">
        <w:t>.</w:t>
      </w:r>
    </w:p>
    <w:p w14:paraId="4FE7FD83" w14:textId="3C59C906" w:rsidR="00000000" w:rsidRPr="00033231" w:rsidRDefault="004F69D6" w:rsidP="0021796F">
      <w:r>
        <w:t>« </w:t>
      </w:r>
      <w:r w:rsidR="00000000" w:rsidRPr="00033231">
        <w:t>Vous pouvez avoir à moitié oublié le français</w:t>
      </w:r>
      <w:r>
        <w:t xml:space="preserve"> ; </w:t>
      </w:r>
      <w:r w:rsidR="00000000" w:rsidRPr="00033231">
        <w:t>mais vous n</w:t>
      </w:r>
      <w:r>
        <w:t>’</w:t>
      </w:r>
      <w:r w:rsidR="00000000" w:rsidRPr="00033231">
        <w:t>avez pas perdu vos habitudes d</w:t>
      </w:r>
      <w:r>
        <w:t>’</w:t>
      </w:r>
      <w:r w:rsidR="00000000" w:rsidRPr="00033231">
        <w:t>écolière</w:t>
      </w:r>
      <w:r>
        <w:t xml:space="preserve">, </w:t>
      </w:r>
      <w:r w:rsidR="00000000" w:rsidRPr="00033231">
        <w:t>je le vois</w:t>
      </w:r>
      <w:r>
        <w:t xml:space="preserve">, </w:t>
      </w:r>
      <w:r w:rsidR="00000000" w:rsidRPr="00033231">
        <w:t xml:space="preserve">dit </w:t>
      </w:r>
      <w:r w:rsidR="00000000" w:rsidRPr="00033231">
        <w:lastRenderedPageBreak/>
        <w:t>Louis</w:t>
      </w:r>
      <w:r>
        <w:t xml:space="preserve">, </w:t>
      </w:r>
      <w:r w:rsidR="00000000" w:rsidRPr="00033231">
        <w:t>et mes livres ne seraient pas plus en sûreté avec vous aujourd</w:t>
      </w:r>
      <w:r>
        <w:t>’</w:t>
      </w:r>
      <w:r w:rsidR="00000000" w:rsidRPr="00033231">
        <w:t>hui qu</w:t>
      </w:r>
      <w:r>
        <w:t>’</w:t>
      </w:r>
      <w:r w:rsidR="00000000" w:rsidRPr="00033231">
        <w:t>autrefois</w:t>
      </w:r>
      <w:r>
        <w:t xml:space="preserve">. </w:t>
      </w:r>
      <w:r w:rsidR="00000000" w:rsidRPr="00033231">
        <w:t>Mon Bernardin de Saint-Pierre nouvellement relié serait bientôt comme mon Racine</w:t>
      </w:r>
      <w:r>
        <w:t xml:space="preserve">, </w:t>
      </w:r>
      <w:r w:rsidR="00000000" w:rsidRPr="00033231">
        <w:t xml:space="preserve">qui garde le souvenir de miss </w:t>
      </w:r>
      <w:proofErr w:type="spellStart"/>
      <w:r w:rsidR="00000000" w:rsidRPr="00033231">
        <w:t>Keeldar</w:t>
      </w:r>
      <w:proofErr w:type="spellEnd"/>
      <w:r w:rsidR="00000000" w:rsidRPr="00033231">
        <w:t xml:space="preserve"> sur toutes ses pages</w:t>
      </w:r>
      <w:r>
        <w:t>. »</w:t>
      </w:r>
    </w:p>
    <w:p w14:paraId="13010ABD" w14:textId="77777777" w:rsidR="004F69D6" w:rsidRDefault="00000000" w:rsidP="0021796F">
      <w:r w:rsidRPr="00033231">
        <w:t>Shirley laissa tomber le crayon comme s</w:t>
      </w:r>
      <w:r w:rsidR="004F69D6">
        <w:t>’</w:t>
      </w:r>
      <w:r w:rsidRPr="00033231">
        <w:t>il lui eût brûlé les doigts</w:t>
      </w:r>
      <w:r w:rsidR="004F69D6">
        <w:t>.</w:t>
      </w:r>
    </w:p>
    <w:p w14:paraId="380CE17F" w14:textId="77777777" w:rsidR="004F69D6" w:rsidRDefault="004F69D6" w:rsidP="0021796F">
      <w:r>
        <w:t>« </w:t>
      </w:r>
      <w:r w:rsidR="00000000" w:rsidRPr="00033231">
        <w:t>Dites-moi quelles étaient les fautes de ce devoir</w:t>
      </w:r>
      <w:r>
        <w:t xml:space="preserve">, </w:t>
      </w:r>
      <w:r w:rsidR="00000000" w:rsidRPr="00033231">
        <w:t>dema</w:t>
      </w:r>
      <w:r w:rsidR="00000000" w:rsidRPr="00033231">
        <w:t>n</w:t>
      </w:r>
      <w:r w:rsidR="00000000" w:rsidRPr="00033231">
        <w:t>da-t-elle</w:t>
      </w:r>
      <w:r>
        <w:t xml:space="preserve">. </w:t>
      </w:r>
      <w:r w:rsidR="00000000" w:rsidRPr="00033231">
        <w:t>Étaient-ce des erreurs grammaticales</w:t>
      </w:r>
      <w:r>
        <w:t xml:space="preserve">, </w:t>
      </w:r>
      <w:r w:rsidR="00000000" w:rsidRPr="00033231">
        <w:t>ou bien vos o</w:t>
      </w:r>
      <w:r w:rsidR="00000000" w:rsidRPr="00033231">
        <w:t>b</w:t>
      </w:r>
      <w:r w:rsidR="00000000" w:rsidRPr="00033231">
        <w:t>jections s</w:t>
      </w:r>
      <w:r>
        <w:t>’</w:t>
      </w:r>
      <w:r w:rsidR="00000000" w:rsidRPr="00033231">
        <w:t>adressaient-elles au fond</w:t>
      </w:r>
      <w:r>
        <w:t> ?</w:t>
      </w:r>
    </w:p>
    <w:p w14:paraId="1441502D" w14:textId="77777777" w:rsidR="004F69D6" w:rsidRDefault="004F69D6" w:rsidP="0021796F">
      <w:r>
        <w:t>— </w:t>
      </w:r>
      <w:r w:rsidR="00000000" w:rsidRPr="00033231">
        <w:t>Je n</w:t>
      </w:r>
      <w:r>
        <w:t>’</w:t>
      </w:r>
      <w:r w:rsidR="00000000" w:rsidRPr="00033231">
        <w:t>ai jamais dit que les lignes que j</w:t>
      </w:r>
      <w:r>
        <w:t>’</w:t>
      </w:r>
      <w:r w:rsidR="00000000" w:rsidRPr="00033231">
        <w:t>y avais tracées étaient l</w:t>
      </w:r>
      <w:r>
        <w:t>’</w:t>
      </w:r>
      <w:r w:rsidR="00000000" w:rsidRPr="00033231">
        <w:t>indication de fautes</w:t>
      </w:r>
      <w:r>
        <w:t xml:space="preserve">. </w:t>
      </w:r>
      <w:r w:rsidR="00000000" w:rsidRPr="00033231">
        <w:t>Vous voulûtes penser ainsi</w:t>
      </w:r>
      <w:r>
        <w:t xml:space="preserve">, </w:t>
      </w:r>
      <w:r w:rsidR="00000000" w:rsidRPr="00033231">
        <w:t>et je m</w:t>
      </w:r>
      <w:r>
        <w:t>’</w:t>
      </w:r>
      <w:r w:rsidR="00000000" w:rsidRPr="00033231">
        <w:t>abstins de toute contradiction</w:t>
      </w:r>
      <w:r>
        <w:t>.</w:t>
      </w:r>
    </w:p>
    <w:p w14:paraId="259093D9" w14:textId="77777777" w:rsidR="004F69D6" w:rsidRDefault="004F69D6" w:rsidP="0021796F">
      <w:r>
        <w:t>— </w:t>
      </w:r>
      <w:r w:rsidR="00000000" w:rsidRPr="00033231">
        <w:t>Que voulaient-elles dire</w:t>
      </w:r>
      <w:r>
        <w:t xml:space="preserve">, </w:t>
      </w:r>
      <w:r w:rsidR="00000000" w:rsidRPr="00033231">
        <w:t>alors</w:t>
      </w:r>
      <w:r>
        <w:t> ?</w:t>
      </w:r>
    </w:p>
    <w:p w14:paraId="1DA054AB" w14:textId="77777777" w:rsidR="004F69D6" w:rsidRDefault="004F69D6" w:rsidP="0021796F">
      <w:r>
        <w:t>— </w:t>
      </w:r>
      <w:r w:rsidR="00000000" w:rsidRPr="00033231">
        <w:t>Cela est sans importance aujourd</w:t>
      </w:r>
      <w:r>
        <w:t>’</w:t>
      </w:r>
      <w:r w:rsidR="00000000" w:rsidRPr="00033231">
        <w:t>hui</w:t>
      </w:r>
      <w:r>
        <w:t>.</w:t>
      </w:r>
    </w:p>
    <w:p w14:paraId="786F95E9" w14:textId="77777777" w:rsidR="004F69D6" w:rsidRDefault="004F69D6" w:rsidP="0021796F">
      <w:r>
        <w:t>— </w:t>
      </w:r>
      <w:r w:rsidR="00000000" w:rsidRPr="00033231">
        <w:t>Monsieur Moore</w:t>
      </w:r>
      <w:r>
        <w:t xml:space="preserve">, </w:t>
      </w:r>
      <w:r w:rsidR="00000000" w:rsidRPr="00033231">
        <w:t>s</w:t>
      </w:r>
      <w:r>
        <w:t>’</w:t>
      </w:r>
      <w:r w:rsidR="00000000" w:rsidRPr="00033231">
        <w:t>écria Henry</w:t>
      </w:r>
      <w:r>
        <w:t xml:space="preserve">, </w:t>
      </w:r>
      <w:r w:rsidR="00000000" w:rsidRPr="00033231">
        <w:t>faites répéter à Shirley quelques-uns des morceaux qu</w:t>
      </w:r>
      <w:r>
        <w:t>’</w:t>
      </w:r>
      <w:r w:rsidR="00000000" w:rsidRPr="00033231">
        <w:t>elle disait si bien par cœur</w:t>
      </w:r>
      <w:r>
        <w:t>.</w:t>
      </w:r>
    </w:p>
    <w:p w14:paraId="32CC02B7" w14:textId="77777777" w:rsidR="004F69D6" w:rsidRDefault="004F69D6" w:rsidP="0021796F">
      <w:r>
        <w:t>— </w:t>
      </w:r>
      <w:r w:rsidR="00000000" w:rsidRPr="00033231">
        <w:t>Si j</w:t>
      </w:r>
      <w:r>
        <w:t>’</w:t>
      </w:r>
      <w:r w:rsidR="00000000" w:rsidRPr="00033231">
        <w:t>en demande un</w:t>
      </w:r>
      <w:r>
        <w:t xml:space="preserve">, </w:t>
      </w:r>
      <w:r w:rsidR="00000000" w:rsidRPr="00033231">
        <w:t xml:space="preserve">ce sera </w:t>
      </w:r>
      <w:r w:rsidR="00000000" w:rsidRPr="00033231">
        <w:rPr>
          <w:i/>
          <w:iCs/>
        </w:rPr>
        <w:t>le Cheval dompté</w:t>
      </w:r>
      <w:r>
        <w:rPr>
          <w:i/>
          <w:iCs/>
        </w:rPr>
        <w:t xml:space="preserve">, </w:t>
      </w:r>
      <w:r w:rsidR="00000000" w:rsidRPr="00033231">
        <w:t>dit Mo</w:t>
      </w:r>
      <w:r w:rsidR="00000000" w:rsidRPr="00033231">
        <w:t>o</w:t>
      </w:r>
      <w:r w:rsidR="00000000" w:rsidRPr="00033231">
        <w:t>re</w:t>
      </w:r>
      <w:r>
        <w:t xml:space="preserve">, </w:t>
      </w:r>
      <w:r w:rsidR="00000000" w:rsidRPr="00033231">
        <w:t>taillant avec son canif la plume que Shirley avait émoussée</w:t>
      </w:r>
      <w:r>
        <w:t>.</w:t>
      </w:r>
    </w:p>
    <w:p w14:paraId="71F10E02" w14:textId="77777777" w:rsidR="004F69D6" w:rsidRDefault="00000000" w:rsidP="0021796F">
      <w:r w:rsidRPr="00033231">
        <w:t>Elle tourna la tête de côté</w:t>
      </w:r>
      <w:r w:rsidR="004F69D6">
        <w:t xml:space="preserve"> ; </w:t>
      </w:r>
      <w:r w:rsidRPr="00033231">
        <w:t>son cou</w:t>
      </w:r>
      <w:r w:rsidR="004F69D6">
        <w:t xml:space="preserve">, </w:t>
      </w:r>
      <w:r w:rsidRPr="00033231">
        <w:t>ses joues claires</w:t>
      </w:r>
      <w:r w:rsidR="004F69D6">
        <w:t xml:space="preserve">, </w:t>
      </w:r>
      <w:r w:rsidRPr="00033231">
        <w:t>privés de leur voile naturel</w:t>
      </w:r>
      <w:r w:rsidR="004F69D6">
        <w:t xml:space="preserve">, </w:t>
      </w:r>
      <w:r w:rsidRPr="00033231">
        <w:t>rougissaient vivement</w:t>
      </w:r>
      <w:r w:rsidR="004F69D6">
        <w:t>.</w:t>
      </w:r>
    </w:p>
    <w:p w14:paraId="22E904B9" w14:textId="5791081C" w:rsidR="00000000" w:rsidRPr="00033231" w:rsidRDefault="004F69D6" w:rsidP="0021796F">
      <w:r>
        <w:t>« </w:t>
      </w:r>
      <w:r w:rsidR="00000000" w:rsidRPr="00033231">
        <w:t>Ah</w:t>
      </w:r>
      <w:r>
        <w:t xml:space="preserve"> ! </w:t>
      </w:r>
      <w:r w:rsidR="00000000" w:rsidRPr="00033231">
        <w:t>vous voyez qu</w:t>
      </w:r>
      <w:r>
        <w:t>’</w:t>
      </w:r>
      <w:r w:rsidR="00000000" w:rsidRPr="00033231">
        <w:t>elle n</w:t>
      </w:r>
      <w:r>
        <w:t>’</w:t>
      </w:r>
      <w:r w:rsidR="00000000" w:rsidRPr="00033231">
        <w:t>a pas oublié</w:t>
      </w:r>
      <w:r>
        <w:t xml:space="preserve">, </w:t>
      </w:r>
      <w:r w:rsidR="00000000" w:rsidRPr="00033231">
        <w:t>monsieur</w:t>
      </w:r>
      <w:r>
        <w:t xml:space="preserve">, </w:t>
      </w:r>
      <w:r w:rsidR="00000000" w:rsidRPr="00033231">
        <w:t>dit He</w:t>
      </w:r>
      <w:r w:rsidR="00000000" w:rsidRPr="00033231">
        <w:t>n</w:t>
      </w:r>
      <w:r w:rsidR="00000000" w:rsidRPr="00033231">
        <w:t>ry avec triomphe</w:t>
      </w:r>
      <w:r>
        <w:t xml:space="preserve">. </w:t>
      </w:r>
      <w:r w:rsidR="00000000" w:rsidRPr="00033231">
        <w:t>Elle sait combien elle était méchante</w:t>
      </w:r>
      <w:r>
        <w:t>. »</w:t>
      </w:r>
    </w:p>
    <w:p w14:paraId="46D8E25D" w14:textId="77777777" w:rsidR="004F69D6" w:rsidRDefault="00000000" w:rsidP="0021796F">
      <w:r w:rsidRPr="00033231">
        <w:t>Un sourire auquel elle ne voulait pas permettre de s</w:t>
      </w:r>
      <w:r w:rsidR="004F69D6">
        <w:t>’</w:t>
      </w:r>
      <w:r w:rsidRPr="00033231">
        <w:t>épanouir fit trembler sa lèvre</w:t>
      </w:r>
      <w:r w:rsidR="004F69D6">
        <w:t xml:space="preserve"> ; </w:t>
      </w:r>
      <w:r w:rsidRPr="00033231">
        <w:t>elle baissa la tête et se cacha le visage moitié dans ses mains</w:t>
      </w:r>
      <w:r w:rsidR="004F69D6">
        <w:t xml:space="preserve">, </w:t>
      </w:r>
      <w:r w:rsidRPr="00033231">
        <w:t>moitié dans ses cheveux</w:t>
      </w:r>
      <w:r w:rsidR="004F69D6">
        <w:t xml:space="preserve">, </w:t>
      </w:r>
      <w:r w:rsidRPr="00033231">
        <w:t>qui r</w:t>
      </w:r>
      <w:r w:rsidRPr="00033231">
        <w:t>e</w:t>
      </w:r>
      <w:r w:rsidRPr="00033231">
        <w:t>tombèrent de nouveau</w:t>
      </w:r>
      <w:r w:rsidR="004F69D6">
        <w:t>.</w:t>
      </w:r>
    </w:p>
    <w:p w14:paraId="4C631114" w14:textId="77777777" w:rsidR="004F69D6" w:rsidRDefault="004F69D6" w:rsidP="0021796F">
      <w:r>
        <w:lastRenderedPageBreak/>
        <w:t>« </w:t>
      </w:r>
      <w:r w:rsidR="00000000" w:rsidRPr="00033231">
        <w:t>Certainement</w:t>
      </w:r>
      <w:r>
        <w:t xml:space="preserve">, </w:t>
      </w:r>
      <w:r w:rsidR="00000000" w:rsidRPr="00033231">
        <w:t>j</w:t>
      </w:r>
      <w:r>
        <w:t>’</w:t>
      </w:r>
      <w:r w:rsidR="00000000" w:rsidRPr="00033231">
        <w:t>étais une rebelle</w:t>
      </w:r>
      <w:r>
        <w:t xml:space="preserve"> ! </w:t>
      </w:r>
      <w:r w:rsidR="00000000" w:rsidRPr="00033231">
        <w:t>répondit-elle</w:t>
      </w:r>
      <w:r>
        <w:t>.</w:t>
      </w:r>
    </w:p>
    <w:p w14:paraId="17ED9982" w14:textId="77777777" w:rsidR="004F69D6" w:rsidRDefault="004F69D6" w:rsidP="0021796F">
      <w:r>
        <w:t>— </w:t>
      </w:r>
      <w:r w:rsidR="00000000" w:rsidRPr="00033231">
        <w:t>Une rebelle</w:t>
      </w:r>
      <w:r>
        <w:t xml:space="preserve"> ! </w:t>
      </w:r>
      <w:r w:rsidR="00000000" w:rsidRPr="00033231">
        <w:t>répéta Henry</w:t>
      </w:r>
      <w:r>
        <w:t xml:space="preserve">. </w:t>
      </w:r>
      <w:r w:rsidR="00000000" w:rsidRPr="00033231">
        <w:t>Oui</w:t>
      </w:r>
      <w:r>
        <w:t xml:space="preserve"> ; </w:t>
      </w:r>
      <w:r w:rsidR="00000000" w:rsidRPr="00033231">
        <w:t>vous et papa vous vous étiez querellés terriblement</w:t>
      </w:r>
      <w:r>
        <w:t xml:space="preserve">, </w:t>
      </w:r>
      <w:r w:rsidR="00000000" w:rsidRPr="00033231">
        <w:t>et vous l</w:t>
      </w:r>
      <w:r>
        <w:t>’</w:t>
      </w:r>
      <w:r w:rsidR="00000000" w:rsidRPr="00033231">
        <w:t>aviez mis au défi</w:t>
      </w:r>
      <w:r>
        <w:t xml:space="preserve">, </w:t>
      </w:r>
      <w:r w:rsidR="00000000" w:rsidRPr="00033231">
        <w:t xml:space="preserve">ainsi que maman et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w:t>
      </w:r>
      <w:r w:rsidR="00000000" w:rsidRPr="00033231">
        <w:t>et tout le monde</w:t>
      </w:r>
      <w:r>
        <w:t xml:space="preserve"> : </w:t>
      </w:r>
      <w:r w:rsidR="00000000" w:rsidRPr="00033231">
        <w:t>vous disiez qu</w:t>
      </w:r>
      <w:r>
        <w:t>’</w:t>
      </w:r>
      <w:r w:rsidR="00000000" w:rsidRPr="00033231">
        <w:t>il vous avait insultée</w:t>
      </w:r>
      <w:r>
        <w:t>.</w:t>
      </w:r>
    </w:p>
    <w:p w14:paraId="1781FE51" w14:textId="77777777" w:rsidR="004F69D6" w:rsidRDefault="004F69D6" w:rsidP="0021796F">
      <w:r>
        <w:t>— </w:t>
      </w:r>
      <w:r w:rsidR="00000000" w:rsidRPr="00033231">
        <w:t>Il m</w:t>
      </w:r>
      <w:r>
        <w:t>’</w:t>
      </w:r>
      <w:r w:rsidR="00000000" w:rsidRPr="00033231">
        <w:t>avait insultée</w:t>
      </w:r>
      <w:r>
        <w:t xml:space="preserve">, </w:t>
      </w:r>
      <w:r w:rsidR="00000000" w:rsidRPr="00033231">
        <w:t>interrompit Shirley</w:t>
      </w:r>
      <w:r>
        <w:t>.</w:t>
      </w:r>
    </w:p>
    <w:p w14:paraId="11D4C400" w14:textId="3E152131" w:rsidR="004F69D6" w:rsidRDefault="004F69D6" w:rsidP="0021796F">
      <w:r>
        <w:t>— </w:t>
      </w:r>
      <w:r w:rsidR="00000000" w:rsidRPr="00033231">
        <w:t xml:space="preserve">Et vous vouliez quitter </w:t>
      </w:r>
      <w:proofErr w:type="spellStart"/>
      <w:r w:rsidR="00000000" w:rsidRPr="00033231">
        <w:t>Sympson</w:t>
      </w:r>
      <w:proofErr w:type="spellEnd"/>
      <w:r w:rsidR="00000000" w:rsidRPr="00033231">
        <w:t>-Grove à l</w:t>
      </w:r>
      <w:r>
        <w:t>’</w:t>
      </w:r>
      <w:r w:rsidR="00000000" w:rsidRPr="00033231">
        <w:t>instant même</w:t>
      </w:r>
      <w:r>
        <w:t xml:space="preserve">. </w:t>
      </w:r>
      <w:r w:rsidR="00000000" w:rsidRPr="00033231">
        <w:t>Vous aviez réuni tous vos effets</w:t>
      </w:r>
      <w:r>
        <w:t xml:space="preserve">, </w:t>
      </w:r>
      <w:r w:rsidR="00000000" w:rsidRPr="00033231">
        <w:t>et papa les jeta hors de votre malle</w:t>
      </w:r>
      <w:r>
        <w:t xml:space="preserve"> ; </w:t>
      </w:r>
      <w:r w:rsidR="00000000" w:rsidRPr="00033231">
        <w:t>maman pleurait</w:t>
      </w:r>
      <w:r>
        <w:t xml:space="preserve">, </w:t>
      </w:r>
      <w:proofErr w:type="spellStart"/>
      <w:r w:rsidR="00000000" w:rsidRPr="00033231">
        <w:t>mistress</w:t>
      </w:r>
      <w:proofErr w:type="spellEnd"/>
      <w:r w:rsidR="00000000" w:rsidRPr="00033231">
        <w:t xml:space="preserve"> </w:t>
      </w:r>
      <w:proofErr w:type="spellStart"/>
      <w:r w:rsidR="00000000" w:rsidRPr="00033231">
        <w:t>Pryor</w:t>
      </w:r>
      <w:proofErr w:type="spellEnd"/>
      <w:r w:rsidR="00000000" w:rsidRPr="00033231">
        <w:t xml:space="preserve"> pleurait</w:t>
      </w:r>
      <w:r>
        <w:t xml:space="preserve"> ; </w:t>
      </w:r>
      <w:r w:rsidR="00000000" w:rsidRPr="00033231">
        <w:t>toutes deux se tordaient les mains en vous suppliant de vous calmer</w:t>
      </w:r>
      <w:r>
        <w:t xml:space="preserve"> ; </w:t>
      </w:r>
      <w:r w:rsidR="00000000" w:rsidRPr="00033231">
        <w:t>et vous étiez là agenouillée sur le plancher</w:t>
      </w:r>
      <w:r>
        <w:t xml:space="preserve">, </w:t>
      </w:r>
      <w:r w:rsidR="00000000" w:rsidRPr="00033231">
        <w:t>avec vos effets et votre malle retournée devant vous</w:t>
      </w:r>
      <w:r>
        <w:t xml:space="preserve">, </w:t>
      </w:r>
      <w:r w:rsidR="00000000" w:rsidRPr="00033231">
        <w:t>paraissant</w:t>
      </w:r>
      <w:r>
        <w:t xml:space="preserve">… </w:t>
      </w:r>
      <w:r w:rsidR="00000000" w:rsidRPr="00033231">
        <w:t>paraissant</w:t>
      </w:r>
      <w:r>
        <w:t xml:space="preserve">… </w:t>
      </w:r>
      <w:r w:rsidR="00000000" w:rsidRPr="00033231">
        <w:t>quoi</w:t>
      </w:r>
      <w:r>
        <w:t xml:space="preserve"> ! </w:t>
      </w:r>
      <w:r w:rsidR="00000000" w:rsidRPr="00033231">
        <w:t xml:space="preserve">dans une de </w:t>
      </w:r>
      <w:r w:rsidR="00000000" w:rsidRPr="00033231">
        <w:rPr>
          <w:i/>
          <w:iCs/>
        </w:rPr>
        <w:t xml:space="preserve">vos </w:t>
      </w:r>
      <w:r w:rsidR="00000000" w:rsidRPr="00033231">
        <w:t>colères</w:t>
      </w:r>
      <w:r>
        <w:t xml:space="preserve">. </w:t>
      </w:r>
      <w:r w:rsidR="00000000" w:rsidRPr="00033231">
        <w:t>Vos traits</w:t>
      </w:r>
      <w:r>
        <w:t xml:space="preserve">, </w:t>
      </w:r>
      <w:r w:rsidR="00000000" w:rsidRPr="00033231">
        <w:t>dans ces moments-là</w:t>
      </w:r>
      <w:r>
        <w:t xml:space="preserve">, </w:t>
      </w:r>
      <w:r w:rsidR="00000000" w:rsidRPr="00033231">
        <w:t>ne sont pas contractés</w:t>
      </w:r>
      <w:r>
        <w:t xml:space="preserve"> ; </w:t>
      </w:r>
      <w:r w:rsidR="00000000" w:rsidRPr="00033231">
        <w:t>ils sont fixes</w:t>
      </w:r>
      <w:r>
        <w:t xml:space="preserve">, </w:t>
      </w:r>
      <w:r w:rsidR="00000000" w:rsidRPr="00033231">
        <w:t>mais tout à fait beaux</w:t>
      </w:r>
      <w:r>
        <w:t xml:space="preserve"> ; </w:t>
      </w:r>
      <w:r w:rsidR="00000000" w:rsidRPr="00033231">
        <w:t>vous paraissez à peine irritée</w:t>
      </w:r>
      <w:r>
        <w:t xml:space="preserve">, </w:t>
      </w:r>
      <w:r w:rsidR="00000000" w:rsidRPr="00033231">
        <w:t>seulement résolue</w:t>
      </w:r>
      <w:r>
        <w:t xml:space="preserve"> ; </w:t>
      </w:r>
      <w:r w:rsidR="00000000" w:rsidRPr="00033231">
        <w:t>et cependant on sent qu</w:t>
      </w:r>
      <w:r>
        <w:t>’</w:t>
      </w:r>
      <w:r w:rsidR="00000000" w:rsidRPr="00033231">
        <w:t>un obstacle qui traverserait votre chemin serait brisé comme par la foudre</w:t>
      </w:r>
      <w:r>
        <w:t xml:space="preserve">. </w:t>
      </w:r>
      <w:r w:rsidR="00000000" w:rsidRPr="00033231">
        <w:t xml:space="preserve">Papa faiblit et appela </w:t>
      </w:r>
      <w:r>
        <w:t>M. </w:t>
      </w:r>
      <w:r w:rsidR="00000000" w:rsidRPr="00033231">
        <w:t>Moore</w:t>
      </w:r>
      <w:r>
        <w:t>.</w:t>
      </w:r>
    </w:p>
    <w:p w14:paraId="21E7C6CE" w14:textId="77777777" w:rsidR="004F69D6" w:rsidRDefault="004F69D6" w:rsidP="0021796F">
      <w:r>
        <w:t>— </w:t>
      </w:r>
      <w:r w:rsidR="00000000" w:rsidRPr="00033231">
        <w:t>Assez</w:t>
      </w:r>
      <w:r>
        <w:t xml:space="preserve">, </w:t>
      </w:r>
      <w:r w:rsidR="00000000" w:rsidRPr="00033231">
        <w:t>Henry</w:t>
      </w:r>
      <w:r>
        <w:t>.</w:t>
      </w:r>
    </w:p>
    <w:p w14:paraId="6A95AE24" w14:textId="2B33A9DA" w:rsidR="004F69D6" w:rsidRDefault="004F69D6" w:rsidP="0021796F">
      <w:r>
        <w:t>— </w:t>
      </w:r>
      <w:r w:rsidR="00000000" w:rsidRPr="00033231">
        <w:t>Non</w:t>
      </w:r>
      <w:r>
        <w:t xml:space="preserve">, </w:t>
      </w:r>
      <w:r w:rsidR="00000000" w:rsidRPr="00033231">
        <w:t>ce n</w:t>
      </w:r>
      <w:r>
        <w:t>’</w:t>
      </w:r>
      <w:r w:rsidR="00000000" w:rsidRPr="00033231">
        <w:t>est pas assez</w:t>
      </w:r>
      <w:r>
        <w:t xml:space="preserve">. </w:t>
      </w:r>
      <w:r w:rsidR="00000000" w:rsidRPr="00033231">
        <w:t>Je sais à peine comment s</w:t>
      </w:r>
      <w:r>
        <w:t>’</w:t>
      </w:r>
      <w:r w:rsidR="00000000" w:rsidRPr="00033231">
        <w:t xml:space="preserve">y prit </w:t>
      </w:r>
      <w:r>
        <w:t>M. </w:t>
      </w:r>
      <w:r w:rsidR="00000000" w:rsidRPr="00033231">
        <w:t>Moore</w:t>
      </w:r>
      <w:r>
        <w:t xml:space="preserve"> ; </w:t>
      </w:r>
      <w:r w:rsidR="00000000" w:rsidRPr="00033231">
        <w:t>je me souviens seulement qu</w:t>
      </w:r>
      <w:r>
        <w:t>’</w:t>
      </w:r>
      <w:r w:rsidR="00000000" w:rsidRPr="00033231">
        <w:t>il donna à entendre à papa que cette agitation allait faire revenir sa goutte</w:t>
      </w:r>
      <w:r>
        <w:t xml:space="preserve"> ; </w:t>
      </w:r>
      <w:r w:rsidR="00000000" w:rsidRPr="00033231">
        <w:t>puis il parla tranquillement aux ladies</w:t>
      </w:r>
      <w:r>
        <w:t xml:space="preserve">, </w:t>
      </w:r>
      <w:r w:rsidR="00000000" w:rsidRPr="00033231">
        <w:t>les engageant à sortir</w:t>
      </w:r>
      <w:r>
        <w:t xml:space="preserve"> ; </w:t>
      </w:r>
      <w:r w:rsidR="00000000" w:rsidRPr="00033231">
        <w:t>ensuite il vous dit</w:t>
      </w:r>
      <w:r>
        <w:t xml:space="preserve">, </w:t>
      </w:r>
      <w:r w:rsidR="00000000" w:rsidRPr="00033231">
        <w:t>miss Shirley</w:t>
      </w:r>
      <w:r>
        <w:t xml:space="preserve">, </w:t>
      </w:r>
      <w:r w:rsidR="00000000" w:rsidRPr="00033231">
        <w:t>que ce n</w:t>
      </w:r>
      <w:r>
        <w:t>’</w:t>
      </w:r>
      <w:r w:rsidR="00000000" w:rsidRPr="00033231">
        <w:t>était pas le moment des par</w:t>
      </w:r>
      <w:r w:rsidR="00000000" w:rsidRPr="00033231">
        <w:t>o</w:t>
      </w:r>
      <w:r w:rsidR="00000000" w:rsidRPr="00033231">
        <w:t>les et des remontrances</w:t>
      </w:r>
      <w:r>
        <w:t xml:space="preserve">, </w:t>
      </w:r>
      <w:r w:rsidR="00000000" w:rsidRPr="00033231">
        <w:t>mais que le thé venait d</w:t>
      </w:r>
      <w:r>
        <w:t>’</w:t>
      </w:r>
      <w:r w:rsidR="00000000" w:rsidRPr="00033231">
        <w:t>être servi dans la salle d</w:t>
      </w:r>
      <w:r>
        <w:t>’</w:t>
      </w:r>
      <w:r w:rsidR="00000000" w:rsidRPr="00033231">
        <w:t>étude</w:t>
      </w:r>
      <w:r>
        <w:t xml:space="preserve">, </w:t>
      </w:r>
      <w:r w:rsidR="00000000" w:rsidRPr="00033231">
        <w:t>qu</w:t>
      </w:r>
      <w:r>
        <w:t>’</w:t>
      </w:r>
      <w:r w:rsidR="00000000" w:rsidRPr="00033231">
        <w:t>il avait bien soif</w:t>
      </w:r>
      <w:r>
        <w:t xml:space="preserve">, </w:t>
      </w:r>
      <w:r w:rsidR="00000000" w:rsidRPr="00033231">
        <w:t>et qu</w:t>
      </w:r>
      <w:r>
        <w:t>’</w:t>
      </w:r>
      <w:r w:rsidR="00000000" w:rsidRPr="00033231">
        <w:t>il serait heureux que vous voulussiez bien pour l</w:t>
      </w:r>
      <w:r>
        <w:t>’</w:t>
      </w:r>
      <w:r w:rsidR="00000000" w:rsidRPr="00033231">
        <w:t>instant laisser là vos bagages et v</w:t>
      </w:r>
      <w:r w:rsidR="00000000" w:rsidRPr="00033231">
        <w:t>e</w:t>
      </w:r>
      <w:r w:rsidR="00000000" w:rsidRPr="00033231">
        <w:t>nir préparer une tasse de thé pour lui et pour moi</w:t>
      </w:r>
      <w:r>
        <w:t xml:space="preserve">. </w:t>
      </w:r>
      <w:r w:rsidR="00000000" w:rsidRPr="00033231">
        <w:t>Vous vîntes</w:t>
      </w:r>
      <w:r>
        <w:t xml:space="preserve"> ; </w:t>
      </w:r>
      <w:r w:rsidR="00000000" w:rsidRPr="00033231">
        <w:t>vous ne vouliez pas parler d</w:t>
      </w:r>
      <w:r>
        <w:t>’</w:t>
      </w:r>
      <w:r w:rsidR="00000000" w:rsidRPr="00033231">
        <w:t>abord</w:t>
      </w:r>
      <w:r>
        <w:t xml:space="preserve"> ; </w:t>
      </w:r>
      <w:r w:rsidR="00000000" w:rsidRPr="00033231">
        <w:t xml:space="preserve">mais vous ne tardâtes pas à vous adoucir et à reprendre votre </w:t>
      </w:r>
      <w:r w:rsidR="00000000" w:rsidRPr="00033231">
        <w:lastRenderedPageBreak/>
        <w:t>enjouement ordinaire</w:t>
      </w:r>
      <w:r>
        <w:t>. M. </w:t>
      </w:r>
      <w:r w:rsidR="00000000" w:rsidRPr="00033231">
        <w:t>Moore se mit à vous parler du continent</w:t>
      </w:r>
      <w:r>
        <w:t xml:space="preserve">, </w:t>
      </w:r>
      <w:r w:rsidR="00000000" w:rsidRPr="00033231">
        <w:t>de la guerre</w:t>
      </w:r>
      <w:r>
        <w:t xml:space="preserve">, </w:t>
      </w:r>
      <w:r w:rsidR="00000000" w:rsidRPr="00033231">
        <w:t>de Bonaparte</w:t>
      </w:r>
      <w:r>
        <w:t xml:space="preserve">, </w:t>
      </w:r>
      <w:r w:rsidR="00000000" w:rsidRPr="00033231">
        <w:t>sujet que nous aimions tous deux à entendre traiter</w:t>
      </w:r>
      <w:r>
        <w:t xml:space="preserve">. </w:t>
      </w:r>
      <w:r w:rsidR="00000000" w:rsidRPr="00033231">
        <w:t>Après le thé</w:t>
      </w:r>
      <w:r>
        <w:t xml:space="preserve">, </w:t>
      </w:r>
      <w:r w:rsidR="00000000" w:rsidRPr="00033231">
        <w:t>il nous dit que ni l</w:t>
      </w:r>
      <w:r>
        <w:t>’</w:t>
      </w:r>
      <w:r w:rsidR="00000000" w:rsidRPr="00033231">
        <w:t>un ni l</w:t>
      </w:r>
      <w:r>
        <w:t>’</w:t>
      </w:r>
      <w:r w:rsidR="00000000" w:rsidRPr="00033231">
        <w:t>autre ne devions le qui</w:t>
      </w:r>
      <w:r w:rsidR="00000000" w:rsidRPr="00033231">
        <w:t>t</w:t>
      </w:r>
      <w:r w:rsidR="00000000" w:rsidRPr="00033231">
        <w:t>ter de la soirée</w:t>
      </w:r>
      <w:r>
        <w:t xml:space="preserve"> : </w:t>
      </w:r>
      <w:r w:rsidR="00000000" w:rsidRPr="00033231">
        <w:t>il ne voulait pas nous perdre de vue</w:t>
      </w:r>
      <w:r>
        <w:t xml:space="preserve">, </w:t>
      </w:r>
      <w:r w:rsidR="00000000" w:rsidRPr="00033231">
        <w:t>de peur qu</w:t>
      </w:r>
      <w:r>
        <w:t>’</w:t>
      </w:r>
      <w:r w:rsidR="00000000" w:rsidRPr="00033231">
        <w:t>il ne nous arrivât quelque désagrément</w:t>
      </w:r>
      <w:r>
        <w:t xml:space="preserve">. </w:t>
      </w:r>
      <w:r w:rsidR="00000000" w:rsidRPr="00033231">
        <w:t>Nous demeurâmes assis à chacun de ses côtés</w:t>
      </w:r>
      <w:r>
        <w:t xml:space="preserve"> ; </w:t>
      </w:r>
      <w:r w:rsidR="00000000" w:rsidRPr="00033231">
        <w:t>nous étions si heureux</w:t>
      </w:r>
      <w:r>
        <w:t xml:space="preserve"> ! </w:t>
      </w:r>
      <w:r w:rsidR="00000000" w:rsidRPr="00033231">
        <w:t>Je n</w:t>
      </w:r>
      <w:r>
        <w:t>’</w:t>
      </w:r>
      <w:r w:rsidR="00000000" w:rsidRPr="00033231">
        <w:t>ai j</w:t>
      </w:r>
      <w:r w:rsidR="00000000" w:rsidRPr="00033231">
        <w:t>a</w:t>
      </w:r>
      <w:r w:rsidR="00000000" w:rsidRPr="00033231">
        <w:t>mais passé une aussi agréable soirée</w:t>
      </w:r>
      <w:r>
        <w:t xml:space="preserve">. </w:t>
      </w:r>
      <w:r w:rsidR="00000000" w:rsidRPr="00033231">
        <w:t>Le lendemain</w:t>
      </w:r>
      <w:r>
        <w:t xml:space="preserve">, </w:t>
      </w:r>
      <w:r w:rsidR="00000000" w:rsidRPr="00033231">
        <w:t>il vous a</w:t>
      </w:r>
      <w:r w:rsidR="00000000" w:rsidRPr="00033231">
        <w:t>d</w:t>
      </w:r>
      <w:r w:rsidR="00000000" w:rsidRPr="00033231">
        <w:t>ministra</w:t>
      </w:r>
      <w:r>
        <w:t xml:space="preserve">, </w:t>
      </w:r>
      <w:r w:rsidR="00000000" w:rsidRPr="00033231">
        <w:t>miss</w:t>
      </w:r>
      <w:r>
        <w:t xml:space="preserve">, </w:t>
      </w:r>
      <w:r w:rsidR="00000000" w:rsidRPr="00033231">
        <w:t>une mercuriale d</w:t>
      </w:r>
      <w:r>
        <w:t>’</w:t>
      </w:r>
      <w:r w:rsidR="00000000" w:rsidRPr="00033231">
        <w:t>une heure</w:t>
      </w:r>
      <w:r>
        <w:t xml:space="preserve">, </w:t>
      </w:r>
      <w:r w:rsidR="00000000" w:rsidRPr="00033231">
        <w:t>qu</w:t>
      </w:r>
      <w:r>
        <w:t>’</w:t>
      </w:r>
      <w:r w:rsidR="00000000" w:rsidRPr="00033231">
        <w:t>il termina en vous disant d</w:t>
      </w:r>
      <w:r>
        <w:t>’</w:t>
      </w:r>
      <w:r w:rsidR="00000000" w:rsidRPr="00033231">
        <w:t>apprendre dans Bossuet</w:t>
      </w:r>
      <w:r>
        <w:t xml:space="preserve">, </w:t>
      </w:r>
      <w:r w:rsidR="00000000" w:rsidRPr="00033231">
        <w:t>comme punition</w:t>
      </w:r>
      <w:r>
        <w:t xml:space="preserve">, </w:t>
      </w:r>
      <w:r w:rsidR="00000000" w:rsidRPr="00033231">
        <w:t>une pièce</w:t>
      </w:r>
      <w:r>
        <w:t xml:space="preserve">, </w:t>
      </w:r>
      <w:r w:rsidR="00000000" w:rsidRPr="00033231">
        <w:rPr>
          <w:i/>
          <w:iCs/>
        </w:rPr>
        <w:t>le Cheval dompté</w:t>
      </w:r>
      <w:r>
        <w:rPr>
          <w:i/>
          <w:iCs/>
        </w:rPr>
        <w:t xml:space="preserve">. </w:t>
      </w:r>
      <w:r w:rsidR="00000000" w:rsidRPr="00033231">
        <w:t>Vous l</w:t>
      </w:r>
      <w:r>
        <w:t>’</w:t>
      </w:r>
      <w:r w:rsidR="00000000" w:rsidRPr="00033231">
        <w:t>apprîtes au lieu de faire vos ma</w:t>
      </w:r>
      <w:r w:rsidR="00000000" w:rsidRPr="00033231">
        <w:t>l</w:t>
      </w:r>
      <w:r w:rsidR="00000000" w:rsidRPr="00033231">
        <w:t>les</w:t>
      </w:r>
      <w:r>
        <w:t xml:space="preserve">, </w:t>
      </w:r>
      <w:r w:rsidR="00000000" w:rsidRPr="00033231">
        <w:t>Shirley</w:t>
      </w:r>
      <w:r>
        <w:t xml:space="preserve">. </w:t>
      </w:r>
      <w:r w:rsidR="00000000" w:rsidRPr="00033231">
        <w:t>Nous n</w:t>
      </w:r>
      <w:r>
        <w:t>’</w:t>
      </w:r>
      <w:r w:rsidR="00000000" w:rsidRPr="00033231">
        <w:t>entendîmes plus parler de votre désertion</w:t>
      </w:r>
      <w:r>
        <w:t>. M. </w:t>
      </w:r>
      <w:r w:rsidR="00000000" w:rsidRPr="00033231">
        <w:t>Moore vous tourmenta sur ce sujet pendant plus d</w:t>
      </w:r>
      <w:r>
        <w:t>’</w:t>
      </w:r>
      <w:r w:rsidR="00000000" w:rsidRPr="00033231">
        <w:t>une a</w:t>
      </w:r>
      <w:r w:rsidR="00000000" w:rsidRPr="00033231">
        <w:t>n</w:t>
      </w:r>
      <w:r w:rsidR="00000000" w:rsidRPr="00033231">
        <w:t>née</w:t>
      </w:r>
      <w:r>
        <w:t>.</w:t>
      </w:r>
    </w:p>
    <w:p w14:paraId="2E473043" w14:textId="77777777" w:rsidR="004F69D6" w:rsidRDefault="004F69D6" w:rsidP="0021796F">
      <w:r>
        <w:t>— </w:t>
      </w:r>
      <w:r w:rsidR="00000000" w:rsidRPr="00033231">
        <w:t>Jamais elle n</w:t>
      </w:r>
      <w:r>
        <w:t>’</w:t>
      </w:r>
      <w:r w:rsidR="00000000" w:rsidRPr="00033231">
        <w:t>a récité une leçon avec plus d</w:t>
      </w:r>
      <w:r>
        <w:t>’</w:t>
      </w:r>
      <w:r w:rsidR="00000000" w:rsidRPr="00033231">
        <w:t>esprit</w:t>
      </w:r>
      <w:r>
        <w:t xml:space="preserve">, </w:t>
      </w:r>
      <w:r w:rsidR="00000000" w:rsidRPr="00033231">
        <w:t>dit Moore</w:t>
      </w:r>
      <w:r>
        <w:t xml:space="preserve">. </w:t>
      </w:r>
      <w:r w:rsidR="00000000" w:rsidRPr="00033231">
        <w:t>Elle me donna alors la satisfaction d</w:t>
      </w:r>
      <w:r>
        <w:t>’</w:t>
      </w:r>
      <w:r w:rsidR="00000000" w:rsidRPr="00033231">
        <w:t>entendre pour la première fois ma langue maternelle parlée sans accent par une jeune fille anglaise</w:t>
      </w:r>
      <w:r>
        <w:t>.</w:t>
      </w:r>
    </w:p>
    <w:p w14:paraId="09B15B7E" w14:textId="77777777" w:rsidR="004F69D6" w:rsidRDefault="004F69D6" w:rsidP="0021796F">
      <w:r>
        <w:t>— </w:t>
      </w:r>
      <w:r w:rsidR="00000000" w:rsidRPr="00033231">
        <w:t>Pendant tout un mois elle fut aussi douce que des cerises d</w:t>
      </w:r>
      <w:r>
        <w:t>’</w:t>
      </w:r>
      <w:r w:rsidR="00000000" w:rsidRPr="00033231">
        <w:t>été</w:t>
      </w:r>
      <w:r>
        <w:t xml:space="preserve">, </w:t>
      </w:r>
      <w:r w:rsidR="00000000" w:rsidRPr="00033231">
        <w:t>dit Henry</w:t>
      </w:r>
      <w:r>
        <w:t xml:space="preserve"> : </w:t>
      </w:r>
      <w:r w:rsidR="00000000" w:rsidRPr="00033231">
        <w:t>une bonne et franche querelle laissait toujours le caractère de Shirley meilleur qu</w:t>
      </w:r>
      <w:r>
        <w:t>’</w:t>
      </w:r>
      <w:r w:rsidR="00000000" w:rsidRPr="00033231">
        <w:t>elle ne l</w:t>
      </w:r>
      <w:r>
        <w:t>’</w:t>
      </w:r>
      <w:r w:rsidR="00000000" w:rsidRPr="00033231">
        <w:t>avait trouvé</w:t>
      </w:r>
      <w:r>
        <w:t>.</w:t>
      </w:r>
    </w:p>
    <w:p w14:paraId="19F15C56" w14:textId="77777777" w:rsidR="004F69D6" w:rsidRDefault="004F69D6" w:rsidP="0021796F">
      <w:r>
        <w:t>— </w:t>
      </w:r>
      <w:r w:rsidR="00000000" w:rsidRPr="00033231">
        <w:t>Vous parlez de moi comme si je n</w:t>
      </w:r>
      <w:r>
        <w:t>’</w:t>
      </w:r>
      <w:r w:rsidR="00000000" w:rsidRPr="00033231">
        <w:t>étais pas présente</w:t>
      </w:r>
      <w:r>
        <w:t xml:space="preserve">, </w:t>
      </w:r>
      <w:r w:rsidR="00000000" w:rsidRPr="00033231">
        <w:t xml:space="preserve">fit observer miss </w:t>
      </w:r>
      <w:proofErr w:type="spellStart"/>
      <w:r w:rsidR="00000000" w:rsidRPr="00033231">
        <w:t>Keeldar</w:t>
      </w:r>
      <w:proofErr w:type="spellEnd"/>
      <w:r>
        <w:t xml:space="preserve">, </w:t>
      </w:r>
      <w:r w:rsidR="00000000" w:rsidRPr="00033231">
        <w:t>qui n</w:t>
      </w:r>
      <w:r>
        <w:t>’</w:t>
      </w:r>
      <w:r w:rsidR="00000000" w:rsidRPr="00033231">
        <w:t>avait point encore relevé la tête</w:t>
      </w:r>
      <w:r>
        <w:t>.</w:t>
      </w:r>
    </w:p>
    <w:p w14:paraId="72B223B0" w14:textId="61EC757A" w:rsidR="004F69D6" w:rsidRDefault="004F69D6" w:rsidP="0021796F">
      <w:r>
        <w:t>— </w:t>
      </w:r>
      <w:r w:rsidR="00000000" w:rsidRPr="00033231">
        <w:t>Êtes-vous bien sûre d</w:t>
      </w:r>
      <w:r>
        <w:t>’</w:t>
      </w:r>
      <w:r w:rsidR="00000000" w:rsidRPr="00033231">
        <w:t>être présente</w:t>
      </w:r>
      <w:r>
        <w:t xml:space="preserve"> ? </w:t>
      </w:r>
      <w:r w:rsidR="00000000" w:rsidRPr="00033231">
        <w:t xml:space="preserve">demanda </w:t>
      </w:r>
      <w:r>
        <w:t>M. </w:t>
      </w:r>
      <w:r w:rsidR="00000000" w:rsidRPr="00033231">
        <w:t>Moore</w:t>
      </w:r>
      <w:r>
        <w:t xml:space="preserve"> ; </w:t>
      </w:r>
      <w:r w:rsidR="00000000" w:rsidRPr="00033231">
        <w:t>il y a certains moments</w:t>
      </w:r>
      <w:r>
        <w:t xml:space="preserve">, </w:t>
      </w:r>
      <w:r w:rsidR="00000000" w:rsidRPr="00033231">
        <w:t>depuis mon arrivée ici</w:t>
      </w:r>
      <w:r>
        <w:t xml:space="preserve">, </w:t>
      </w:r>
      <w:r w:rsidR="00000000" w:rsidRPr="00033231">
        <w:t>où j</w:t>
      </w:r>
      <w:r>
        <w:t>’</w:t>
      </w:r>
      <w:r w:rsidR="00000000" w:rsidRPr="00033231">
        <w:t xml:space="preserve">ai été tenté de demander à la dame de </w:t>
      </w:r>
      <w:proofErr w:type="spellStart"/>
      <w:r w:rsidR="00000000" w:rsidRPr="00033231">
        <w:t>Fieldhead</w:t>
      </w:r>
      <w:proofErr w:type="spellEnd"/>
      <w:r w:rsidR="00000000" w:rsidRPr="00033231">
        <w:t xml:space="preserve"> si elle savait ce qu</w:t>
      </w:r>
      <w:r>
        <w:t>’</w:t>
      </w:r>
      <w:r w:rsidR="00000000" w:rsidRPr="00033231">
        <w:t>était devenue mon ancienne élève</w:t>
      </w:r>
      <w:r>
        <w:t>.</w:t>
      </w:r>
    </w:p>
    <w:p w14:paraId="7B388128" w14:textId="77777777" w:rsidR="004F69D6" w:rsidRDefault="004F69D6" w:rsidP="0021796F">
      <w:r>
        <w:t>— </w:t>
      </w:r>
      <w:r w:rsidR="00000000" w:rsidRPr="00033231">
        <w:t>Elle est ici maintenant</w:t>
      </w:r>
      <w:r>
        <w:t>.</w:t>
      </w:r>
    </w:p>
    <w:p w14:paraId="75698EFA" w14:textId="77777777" w:rsidR="004F69D6" w:rsidRDefault="004F69D6" w:rsidP="0021796F">
      <w:r>
        <w:lastRenderedPageBreak/>
        <w:t>— </w:t>
      </w:r>
      <w:r w:rsidR="00000000" w:rsidRPr="00033231">
        <w:t>Je la vois</w:t>
      </w:r>
      <w:r>
        <w:t xml:space="preserve">, </w:t>
      </w:r>
      <w:r w:rsidR="00000000" w:rsidRPr="00033231">
        <w:t>et même assez humble</w:t>
      </w:r>
      <w:r>
        <w:t xml:space="preserve"> ; </w:t>
      </w:r>
      <w:r w:rsidR="00000000" w:rsidRPr="00033231">
        <w:t>mais je ne voudrais conseiller ni à Henry ni à d</w:t>
      </w:r>
      <w:r>
        <w:t>’</w:t>
      </w:r>
      <w:r w:rsidR="00000000" w:rsidRPr="00033231">
        <w:t>autres de croire trop implicitement à une humilité qui un moment peut cacher son visage rougissant comme une modeste petite enfant</w:t>
      </w:r>
      <w:r>
        <w:t xml:space="preserve">, </w:t>
      </w:r>
      <w:r w:rsidR="00000000" w:rsidRPr="00033231">
        <w:t>et un instant après se relever pâle et hautaine comme le marbre de Junon</w:t>
      </w:r>
      <w:r>
        <w:t>.</w:t>
      </w:r>
    </w:p>
    <w:p w14:paraId="38DF9025" w14:textId="41BFC807" w:rsidR="00000000" w:rsidRPr="00033231" w:rsidRDefault="004F69D6" w:rsidP="0021796F">
      <w:r>
        <w:t>— </w:t>
      </w:r>
      <w:r w:rsidR="00000000" w:rsidRPr="00033231">
        <w:t>Un homme de l</w:t>
      </w:r>
      <w:r>
        <w:t>’</w:t>
      </w:r>
      <w:r w:rsidR="00000000" w:rsidRPr="00033231">
        <w:t>antiquité</w:t>
      </w:r>
      <w:r>
        <w:t xml:space="preserve">, </w:t>
      </w:r>
      <w:r w:rsidR="00000000" w:rsidRPr="00033231">
        <w:t>dit-on</w:t>
      </w:r>
      <w:r>
        <w:t xml:space="preserve">, </w:t>
      </w:r>
      <w:r w:rsidR="00000000" w:rsidRPr="00033231">
        <w:t>donna la vie à la statue sortie de son ciseau</w:t>
      </w:r>
      <w:r>
        <w:t xml:space="preserve">. </w:t>
      </w:r>
      <w:r w:rsidR="00000000" w:rsidRPr="00033231">
        <w:t>D</w:t>
      </w:r>
      <w:r>
        <w:t>’</w:t>
      </w:r>
      <w:r w:rsidR="00000000" w:rsidRPr="00033231">
        <w:t>autres peuvent avoir la puissance contraire de changer la vie en pierre</w:t>
      </w:r>
      <w:r>
        <w:t>. »</w:t>
      </w:r>
    </w:p>
    <w:p w14:paraId="0B250119" w14:textId="77777777" w:rsidR="004F69D6" w:rsidRDefault="00000000" w:rsidP="0021796F">
      <w:r w:rsidRPr="00033231">
        <w:t>Moore s</w:t>
      </w:r>
      <w:r w:rsidR="004F69D6">
        <w:t>’</w:t>
      </w:r>
      <w:r w:rsidRPr="00033231">
        <w:t>arrêta un instant sur cette observation avant d</w:t>
      </w:r>
      <w:r w:rsidR="004F69D6">
        <w:t>’</w:t>
      </w:r>
      <w:r w:rsidRPr="00033231">
        <w:t>y répondre</w:t>
      </w:r>
      <w:r w:rsidR="004F69D6">
        <w:t xml:space="preserve">. </w:t>
      </w:r>
      <w:r w:rsidRPr="00033231">
        <w:t>Son regard à la fois frappé et méditatif semblait dire</w:t>
      </w:r>
      <w:r w:rsidR="004F69D6">
        <w:t> : « </w:t>
      </w:r>
      <w:r w:rsidRPr="00033231">
        <w:t>Étrange phrase</w:t>
      </w:r>
      <w:r w:rsidR="004F69D6">
        <w:t xml:space="preserve"> ! </w:t>
      </w:r>
      <w:r w:rsidRPr="00033231">
        <w:t>quelle en peut être la signification</w:t>
      </w:r>
      <w:r w:rsidR="004F69D6">
        <w:t> ? »</w:t>
      </w:r>
      <w:r w:rsidRPr="00033231">
        <w:t xml:space="preserve"> Il la r</w:t>
      </w:r>
      <w:r w:rsidRPr="00033231">
        <w:t>e</w:t>
      </w:r>
      <w:r w:rsidRPr="00033231">
        <w:t>tourna dans son esprit</w:t>
      </w:r>
      <w:r w:rsidR="004F69D6">
        <w:t xml:space="preserve">, </w:t>
      </w:r>
      <w:r w:rsidRPr="00033231">
        <w:t>lentement et profondément</w:t>
      </w:r>
      <w:r w:rsidR="004F69D6">
        <w:t xml:space="preserve">, </w:t>
      </w:r>
      <w:r w:rsidRPr="00033231">
        <w:t>comme un Allemand pesant une proposition de métaphysique</w:t>
      </w:r>
      <w:r w:rsidR="004F69D6">
        <w:t>.</w:t>
      </w:r>
    </w:p>
    <w:p w14:paraId="32A16950" w14:textId="77777777" w:rsidR="004F69D6" w:rsidRDefault="004F69D6" w:rsidP="0021796F">
      <w:r>
        <w:t>« </w:t>
      </w:r>
      <w:r w:rsidR="00000000" w:rsidRPr="00033231">
        <w:t>Vous voulez dire</w:t>
      </w:r>
      <w:r>
        <w:t xml:space="preserve">, </w:t>
      </w:r>
      <w:r w:rsidR="00000000" w:rsidRPr="00033231">
        <w:t>reprit-il enfin</w:t>
      </w:r>
      <w:r>
        <w:t xml:space="preserve">, </w:t>
      </w:r>
      <w:r w:rsidR="00000000" w:rsidRPr="00033231">
        <w:t>que quelques hommes inspirent de la répugnance</w:t>
      </w:r>
      <w:r>
        <w:t xml:space="preserve">, </w:t>
      </w:r>
      <w:r w:rsidR="00000000" w:rsidRPr="00033231">
        <w:t>et glacent ainsi le cœur le plus bie</w:t>
      </w:r>
      <w:r w:rsidR="00000000" w:rsidRPr="00033231">
        <w:t>n</w:t>
      </w:r>
      <w:r w:rsidR="00000000" w:rsidRPr="00033231">
        <w:t>veillant</w:t>
      </w:r>
      <w:r>
        <w:t>.</w:t>
      </w:r>
    </w:p>
    <w:p w14:paraId="39476E7F" w14:textId="25A7D4F4" w:rsidR="00000000" w:rsidRPr="00033231" w:rsidRDefault="004F69D6" w:rsidP="0021796F">
      <w:r>
        <w:t>— </w:t>
      </w:r>
      <w:r w:rsidR="00000000" w:rsidRPr="00033231">
        <w:t>Très-ingénieux</w:t>
      </w:r>
      <w:r>
        <w:t xml:space="preserve"> ! </w:t>
      </w:r>
      <w:r w:rsidR="00000000" w:rsidRPr="00033231">
        <w:t>répondit Shirley</w:t>
      </w:r>
      <w:r>
        <w:t xml:space="preserve">. </w:t>
      </w:r>
      <w:r w:rsidR="00000000" w:rsidRPr="00033231">
        <w:t>Si l</w:t>
      </w:r>
      <w:r>
        <w:t>’</w:t>
      </w:r>
      <w:r w:rsidR="00000000" w:rsidRPr="00033231">
        <w:t>interprétation vous plaît</w:t>
      </w:r>
      <w:r>
        <w:t xml:space="preserve">, </w:t>
      </w:r>
      <w:r w:rsidR="00000000" w:rsidRPr="00033231">
        <w:t>vous êtes libre de la considérer comme vraie</w:t>
      </w:r>
      <w:r>
        <w:t xml:space="preserve">. </w:t>
      </w:r>
      <w:r w:rsidR="00000000" w:rsidRPr="00033231">
        <w:t>Cela m</w:t>
      </w:r>
      <w:r>
        <w:t>’</w:t>
      </w:r>
      <w:r w:rsidR="00000000" w:rsidRPr="00033231">
        <w:t>est égal</w:t>
      </w:r>
      <w:r>
        <w:t>. »</w:t>
      </w:r>
    </w:p>
    <w:p w14:paraId="60EF8FFE" w14:textId="77777777" w:rsidR="004F69D6" w:rsidRDefault="00000000" w:rsidP="0021796F">
      <w:r w:rsidRPr="00033231">
        <w:t>Et disant cela</w:t>
      </w:r>
      <w:r w:rsidR="004F69D6">
        <w:t xml:space="preserve">, </w:t>
      </w:r>
      <w:r w:rsidRPr="00033231">
        <w:t>elle redressa sa tête</w:t>
      </w:r>
      <w:r w:rsidR="004F69D6">
        <w:t xml:space="preserve">, </w:t>
      </w:r>
      <w:r w:rsidRPr="00033231">
        <w:t>qui prit tout à coup l</w:t>
      </w:r>
      <w:r w:rsidR="004F69D6">
        <w:t>’</w:t>
      </w:r>
      <w:r w:rsidRPr="00033231">
        <w:t>expression hautaine et la couleur de marbre que Louis venait de décrire</w:t>
      </w:r>
      <w:r w:rsidR="004F69D6">
        <w:t>.</w:t>
      </w:r>
    </w:p>
    <w:p w14:paraId="3518F1A8" w14:textId="77777777" w:rsidR="004F69D6" w:rsidRDefault="004F69D6" w:rsidP="0021796F">
      <w:r>
        <w:t>« </w:t>
      </w:r>
      <w:r w:rsidR="00000000" w:rsidRPr="00033231">
        <w:t>Contemplez la métamorphose</w:t>
      </w:r>
      <w:r>
        <w:t xml:space="preserve"> ! </w:t>
      </w:r>
      <w:r w:rsidR="00000000" w:rsidRPr="00033231">
        <w:t>dit-il</w:t>
      </w:r>
      <w:r>
        <w:t xml:space="preserve"> : </w:t>
      </w:r>
      <w:r w:rsidR="00000000" w:rsidRPr="00033231">
        <w:t>réalisée aussitôt qu</w:t>
      </w:r>
      <w:r>
        <w:t>’</w:t>
      </w:r>
      <w:r w:rsidR="00000000" w:rsidRPr="00033231">
        <w:t>imaginée</w:t>
      </w:r>
      <w:r>
        <w:t xml:space="preserve"> ; </w:t>
      </w:r>
      <w:r w:rsidR="00000000" w:rsidRPr="00033231">
        <w:t>l</w:t>
      </w:r>
      <w:r>
        <w:t>’</w:t>
      </w:r>
      <w:r w:rsidR="00000000" w:rsidRPr="00033231">
        <w:t>humble nymphe se change en une inaccessible déesse</w:t>
      </w:r>
      <w:r>
        <w:t xml:space="preserve">. </w:t>
      </w:r>
      <w:r w:rsidR="00000000" w:rsidRPr="00033231">
        <w:t>Mais il ne faut pas qu</w:t>
      </w:r>
      <w:r>
        <w:t>’</w:t>
      </w:r>
      <w:r w:rsidR="00000000" w:rsidRPr="00033231">
        <w:t>Henry soit frustré du récit</w:t>
      </w:r>
      <w:r>
        <w:t xml:space="preserve">, </w:t>
      </w:r>
      <w:r w:rsidR="00000000" w:rsidRPr="00033231">
        <w:t>et Olympia daignera lui donner ce plaisir</w:t>
      </w:r>
      <w:r>
        <w:t xml:space="preserve">. </w:t>
      </w:r>
      <w:r w:rsidR="00000000" w:rsidRPr="00033231">
        <w:t>Commençons</w:t>
      </w:r>
      <w:r>
        <w:t>.</w:t>
      </w:r>
    </w:p>
    <w:p w14:paraId="04A9F79B" w14:textId="77777777" w:rsidR="004F69D6" w:rsidRDefault="004F69D6" w:rsidP="0021796F">
      <w:r>
        <w:t>— </w:t>
      </w:r>
      <w:r w:rsidR="00000000" w:rsidRPr="00033231">
        <w:t>J</w:t>
      </w:r>
      <w:r>
        <w:t>’</w:t>
      </w:r>
      <w:r w:rsidR="00000000" w:rsidRPr="00033231">
        <w:t>ai oublié la première ligne</w:t>
      </w:r>
      <w:r>
        <w:t>.</w:t>
      </w:r>
    </w:p>
    <w:p w14:paraId="5518B0D9" w14:textId="18FB8856" w:rsidR="00000000" w:rsidRPr="00033231" w:rsidRDefault="004F69D6" w:rsidP="0021796F">
      <w:r>
        <w:lastRenderedPageBreak/>
        <w:t>— </w:t>
      </w:r>
      <w:r w:rsidR="00000000" w:rsidRPr="00033231">
        <w:t>Je ne l</w:t>
      </w:r>
      <w:r>
        <w:t>’</w:t>
      </w:r>
      <w:r w:rsidR="00000000" w:rsidRPr="00033231">
        <w:t>ai pas oubliée</w:t>
      </w:r>
      <w:r>
        <w:t xml:space="preserve">, </w:t>
      </w:r>
      <w:r w:rsidR="00000000" w:rsidRPr="00033231">
        <w:t>moi</w:t>
      </w:r>
      <w:r>
        <w:t xml:space="preserve">. </w:t>
      </w:r>
      <w:r w:rsidR="00000000" w:rsidRPr="00033231">
        <w:t>Si ma mémoire est rétive</w:t>
      </w:r>
      <w:r>
        <w:t xml:space="preserve">, </w:t>
      </w:r>
      <w:r w:rsidR="00000000" w:rsidRPr="00033231">
        <w:t>elle retient bien</w:t>
      </w:r>
      <w:r>
        <w:t xml:space="preserve">. </w:t>
      </w:r>
      <w:r w:rsidR="00000000" w:rsidRPr="00033231">
        <w:t>J</w:t>
      </w:r>
      <w:r>
        <w:t>’</w:t>
      </w:r>
      <w:r w:rsidR="00000000" w:rsidRPr="00033231">
        <w:t>acquiers avec résolution la science et la symp</w:t>
      </w:r>
      <w:r w:rsidR="00000000" w:rsidRPr="00033231">
        <w:t>a</w:t>
      </w:r>
      <w:r w:rsidR="00000000" w:rsidRPr="00033231">
        <w:t>thie</w:t>
      </w:r>
      <w:r>
        <w:t xml:space="preserve"> ; </w:t>
      </w:r>
      <w:r w:rsidR="00000000" w:rsidRPr="00033231">
        <w:t>la science croît dans mon cerveau</w:t>
      </w:r>
      <w:r>
        <w:t xml:space="preserve">, </w:t>
      </w:r>
      <w:r w:rsidR="00000000" w:rsidRPr="00033231">
        <w:t>le sentiment dans ma poitrine</w:t>
      </w:r>
      <w:r>
        <w:t xml:space="preserve"> ; </w:t>
      </w:r>
      <w:r w:rsidR="00000000" w:rsidRPr="00033231">
        <w:t>et ce n</w:t>
      </w:r>
      <w:r>
        <w:t>’</w:t>
      </w:r>
      <w:r w:rsidR="00000000" w:rsidRPr="00033231">
        <w:t>est pas comme ces produits hâtifs qui</w:t>
      </w:r>
      <w:r>
        <w:t xml:space="preserve">, </w:t>
      </w:r>
      <w:r w:rsidR="00000000" w:rsidRPr="00033231">
        <w:t>n</w:t>
      </w:r>
      <w:r>
        <w:t>’</w:t>
      </w:r>
      <w:r w:rsidR="00000000" w:rsidRPr="00033231">
        <w:t>ayant aucunes racines</w:t>
      </w:r>
      <w:r>
        <w:t xml:space="preserve">, </w:t>
      </w:r>
      <w:r w:rsidR="00000000" w:rsidRPr="00033231">
        <w:t>fleurissent assez vigoureusement pour un temps</w:t>
      </w:r>
      <w:r>
        <w:t xml:space="preserve">, </w:t>
      </w:r>
      <w:r w:rsidR="00000000" w:rsidRPr="00033231">
        <w:t>et tombent bientôt flétris et desséchés</w:t>
      </w:r>
      <w:r>
        <w:t xml:space="preserve">. </w:t>
      </w:r>
      <w:r w:rsidR="00000000" w:rsidRPr="00033231">
        <w:t>Attention</w:t>
      </w:r>
      <w:r>
        <w:t xml:space="preserve">, </w:t>
      </w:r>
      <w:r w:rsidR="00000000" w:rsidRPr="00033231">
        <w:t>He</w:t>
      </w:r>
      <w:r w:rsidR="00000000" w:rsidRPr="00033231">
        <w:t>n</w:t>
      </w:r>
      <w:r w:rsidR="00000000" w:rsidRPr="00033231">
        <w:t>ry</w:t>
      </w:r>
      <w:r>
        <w:t xml:space="preserve"> ! </w:t>
      </w:r>
      <w:r w:rsidR="00000000" w:rsidRPr="00033231">
        <w:t xml:space="preserve">Miss </w:t>
      </w:r>
      <w:proofErr w:type="spellStart"/>
      <w:r w:rsidR="00000000" w:rsidRPr="00033231">
        <w:t>Keeldar</w:t>
      </w:r>
      <w:proofErr w:type="spellEnd"/>
      <w:r w:rsidR="00000000" w:rsidRPr="00033231">
        <w:t xml:space="preserve"> consent à vous donner cette faveur</w:t>
      </w:r>
      <w:r>
        <w:t>, « </w:t>
      </w:r>
      <w:r w:rsidR="00000000" w:rsidRPr="00033231">
        <w:t>Voyez ce cheval ardent et impétueux</w:t>
      </w:r>
      <w:r>
        <w:t>… »</w:t>
      </w:r>
      <w:r w:rsidR="00000000" w:rsidRPr="00033231">
        <w:t xml:space="preserve"> C</w:t>
      </w:r>
      <w:r>
        <w:t>’</w:t>
      </w:r>
      <w:r w:rsidR="00000000" w:rsidRPr="00033231">
        <w:t>est ainsi que cela commence</w:t>
      </w:r>
      <w:r>
        <w:t>. »</w:t>
      </w:r>
    </w:p>
    <w:p w14:paraId="378217BB" w14:textId="77777777" w:rsidR="004F69D6" w:rsidRDefault="00000000" w:rsidP="0021796F">
      <w:r w:rsidRPr="00033231">
        <w:t xml:space="preserve">Miss </w:t>
      </w:r>
      <w:proofErr w:type="spellStart"/>
      <w:r w:rsidRPr="00033231">
        <w:t>Keeldar</w:t>
      </w:r>
      <w:proofErr w:type="spellEnd"/>
      <w:r w:rsidRPr="00033231">
        <w:t xml:space="preserve"> consentit à l</w:t>
      </w:r>
      <w:r w:rsidR="004F69D6">
        <w:t>’</w:t>
      </w:r>
      <w:r w:rsidRPr="00033231">
        <w:t>effort qui lui était demandé</w:t>
      </w:r>
      <w:r w:rsidR="004F69D6">
        <w:t xml:space="preserve"> ; </w:t>
      </w:r>
      <w:r w:rsidRPr="00033231">
        <w:t>mais bientôt elle s</w:t>
      </w:r>
      <w:r w:rsidR="004F69D6">
        <w:t>’</w:t>
      </w:r>
      <w:r w:rsidRPr="00033231">
        <w:t>arrêta</w:t>
      </w:r>
      <w:r w:rsidR="004F69D6">
        <w:t>.</w:t>
      </w:r>
    </w:p>
    <w:p w14:paraId="51E95EDC" w14:textId="77777777" w:rsidR="004F69D6" w:rsidRDefault="004F69D6" w:rsidP="0021796F">
      <w:r>
        <w:t>« </w:t>
      </w:r>
      <w:r w:rsidR="00000000" w:rsidRPr="00033231">
        <w:t>À moins d</w:t>
      </w:r>
      <w:r>
        <w:t>’</w:t>
      </w:r>
      <w:r w:rsidR="00000000" w:rsidRPr="00033231">
        <w:t>entendre le morceau entièrement répété</w:t>
      </w:r>
      <w:r>
        <w:t xml:space="preserve">, </w:t>
      </w:r>
      <w:r w:rsidR="00000000" w:rsidRPr="00033231">
        <w:t>je ne peux continuer</w:t>
      </w:r>
      <w:r>
        <w:t xml:space="preserve">, </w:t>
      </w:r>
      <w:r w:rsidR="00000000" w:rsidRPr="00033231">
        <w:t>dit-elle</w:t>
      </w:r>
      <w:r>
        <w:t>.</w:t>
      </w:r>
    </w:p>
    <w:p w14:paraId="0847198B" w14:textId="77777777" w:rsidR="004F69D6" w:rsidRDefault="004F69D6" w:rsidP="0021796F">
      <w:r>
        <w:t>— </w:t>
      </w:r>
      <w:r w:rsidR="00000000" w:rsidRPr="00033231">
        <w:t>Cependant il fut promptement appris</w:t>
      </w:r>
      <w:r>
        <w:t xml:space="preserve"> ; </w:t>
      </w:r>
      <w:r w:rsidR="00000000" w:rsidRPr="00033231">
        <w:t>vite gagné</w:t>
      </w:r>
      <w:r>
        <w:t xml:space="preserve">, </w:t>
      </w:r>
      <w:r w:rsidR="00000000" w:rsidRPr="00033231">
        <w:t>vite perdu</w:t>
      </w:r>
      <w:r>
        <w:t>, »</w:t>
      </w:r>
      <w:r w:rsidR="00000000" w:rsidRPr="00033231">
        <w:t xml:space="preserve"> dit le précepteur</w:t>
      </w:r>
      <w:r>
        <w:t xml:space="preserve">. </w:t>
      </w:r>
      <w:r w:rsidR="00000000" w:rsidRPr="00033231">
        <w:t>Il récita le passage avec assurance</w:t>
      </w:r>
      <w:r>
        <w:t xml:space="preserve">, </w:t>
      </w:r>
      <w:r w:rsidR="00000000" w:rsidRPr="00033231">
        <w:t>correctement</w:t>
      </w:r>
      <w:r>
        <w:t xml:space="preserve">, </w:t>
      </w:r>
      <w:r w:rsidR="00000000" w:rsidRPr="00033231">
        <w:t>avec une emphase lente et expressive</w:t>
      </w:r>
      <w:r>
        <w:t>.</w:t>
      </w:r>
    </w:p>
    <w:p w14:paraId="175DFADB" w14:textId="77777777" w:rsidR="004F69D6" w:rsidRDefault="00000000" w:rsidP="0021796F">
      <w:r w:rsidRPr="00033231">
        <w:t>Shirley</w:t>
      </w:r>
      <w:r w:rsidR="004F69D6">
        <w:t xml:space="preserve">, </w:t>
      </w:r>
      <w:r w:rsidRPr="00033231">
        <w:t>par degrés</w:t>
      </w:r>
      <w:r w:rsidR="004F69D6">
        <w:t xml:space="preserve">, </w:t>
      </w:r>
      <w:r w:rsidRPr="00033231">
        <w:t>inclina son oreille à mesure qu</w:t>
      </w:r>
      <w:r w:rsidR="004F69D6">
        <w:t>’</w:t>
      </w:r>
      <w:r w:rsidRPr="00033231">
        <w:t>il ava</w:t>
      </w:r>
      <w:r w:rsidRPr="00033231">
        <w:t>n</w:t>
      </w:r>
      <w:r w:rsidRPr="00033231">
        <w:t>çait</w:t>
      </w:r>
      <w:r w:rsidR="004F69D6">
        <w:t xml:space="preserve">. </w:t>
      </w:r>
      <w:r w:rsidRPr="00033231">
        <w:t>Son visage</w:t>
      </w:r>
      <w:r w:rsidR="004F69D6">
        <w:t xml:space="preserve">, </w:t>
      </w:r>
      <w:r w:rsidRPr="00033231">
        <w:t>détourné d</w:t>
      </w:r>
      <w:r w:rsidR="004F69D6">
        <w:t>’</w:t>
      </w:r>
      <w:r w:rsidRPr="00033231">
        <w:t>abord</w:t>
      </w:r>
      <w:r w:rsidR="004F69D6">
        <w:t xml:space="preserve">, </w:t>
      </w:r>
      <w:r w:rsidRPr="00033231">
        <w:t>se tourna vers lui</w:t>
      </w:r>
      <w:r w:rsidR="004F69D6">
        <w:t xml:space="preserve">. </w:t>
      </w:r>
      <w:r w:rsidRPr="00033231">
        <w:t>Lorsqu</w:t>
      </w:r>
      <w:r w:rsidR="004F69D6">
        <w:t>’</w:t>
      </w:r>
      <w:r w:rsidRPr="00033231">
        <w:t>il eut fini</w:t>
      </w:r>
      <w:r w:rsidR="004F69D6">
        <w:t xml:space="preserve">, </w:t>
      </w:r>
      <w:r w:rsidRPr="00033231">
        <w:t>elle prit le mot comme de ses lèvres</w:t>
      </w:r>
      <w:r w:rsidR="004F69D6">
        <w:t xml:space="preserve"> ; </w:t>
      </w:r>
      <w:r w:rsidRPr="00033231">
        <w:t>elle prit le même ton</w:t>
      </w:r>
      <w:r w:rsidR="004F69D6">
        <w:t xml:space="preserve"> ; </w:t>
      </w:r>
      <w:r w:rsidRPr="00033231">
        <w:t>elle saisit son propre accent</w:t>
      </w:r>
      <w:r w:rsidR="004F69D6">
        <w:t xml:space="preserve">, </w:t>
      </w:r>
      <w:r w:rsidRPr="00033231">
        <w:t>elle débit</w:t>
      </w:r>
      <w:r>
        <w:t>a d</w:t>
      </w:r>
      <w:r w:rsidRPr="00033231">
        <w:t>es phrases co</w:t>
      </w:r>
      <w:r w:rsidRPr="00033231">
        <w:t>m</w:t>
      </w:r>
      <w:r w:rsidRPr="00033231">
        <w:t>me il les avait débitées lui-même</w:t>
      </w:r>
      <w:r w:rsidR="004F69D6">
        <w:t xml:space="preserve">. </w:t>
      </w:r>
      <w:r w:rsidRPr="00033231">
        <w:t>Elle reproduisit sa m</w:t>
      </w:r>
      <w:r w:rsidRPr="00033231">
        <w:t>a</w:t>
      </w:r>
      <w:r w:rsidRPr="00033231">
        <w:t>nière</w:t>
      </w:r>
      <w:r w:rsidR="004F69D6">
        <w:t xml:space="preserve">, </w:t>
      </w:r>
      <w:r w:rsidRPr="00033231">
        <w:t>sa prononciation</w:t>
      </w:r>
      <w:r w:rsidR="004F69D6">
        <w:t xml:space="preserve">, </w:t>
      </w:r>
      <w:r w:rsidRPr="00033231">
        <w:t>son expression</w:t>
      </w:r>
      <w:r w:rsidR="004F69D6">
        <w:t>.</w:t>
      </w:r>
    </w:p>
    <w:p w14:paraId="7B8FE2EF" w14:textId="77777777" w:rsidR="004F69D6" w:rsidRDefault="00000000" w:rsidP="0021796F">
      <w:r w:rsidRPr="00033231">
        <w:t>C</w:t>
      </w:r>
      <w:r w:rsidR="004F69D6">
        <w:t>’</w:t>
      </w:r>
      <w:r w:rsidRPr="00033231">
        <w:t>était maintenant son tour de solliciter</w:t>
      </w:r>
      <w:r w:rsidR="004F69D6">
        <w:t>.</w:t>
      </w:r>
    </w:p>
    <w:p w14:paraId="7FA6D790" w14:textId="0B6D4F82" w:rsidR="00000000" w:rsidRPr="00033231" w:rsidRDefault="004F69D6" w:rsidP="0021796F">
      <w:r>
        <w:t>« </w:t>
      </w:r>
      <w:r w:rsidR="00000000" w:rsidRPr="00033231">
        <w:t>Rappelez-vous le Songe d</w:t>
      </w:r>
      <w:r>
        <w:t>’</w:t>
      </w:r>
      <w:r w:rsidR="00000000" w:rsidRPr="00033231">
        <w:t>Athalie</w:t>
      </w:r>
      <w:r>
        <w:t xml:space="preserve">, </w:t>
      </w:r>
      <w:r w:rsidR="00000000" w:rsidRPr="00033231">
        <w:t>dit-elle</w:t>
      </w:r>
      <w:r>
        <w:t xml:space="preserve">, </w:t>
      </w:r>
      <w:r w:rsidR="00000000" w:rsidRPr="00033231">
        <w:t>et récitez-le</w:t>
      </w:r>
      <w:r>
        <w:t>. »</w:t>
      </w:r>
    </w:p>
    <w:p w14:paraId="18447A83" w14:textId="77777777" w:rsidR="004F69D6" w:rsidRDefault="00000000" w:rsidP="0021796F">
      <w:r w:rsidRPr="00033231">
        <w:t>Il le récita</w:t>
      </w:r>
      <w:r w:rsidR="004F69D6">
        <w:t xml:space="preserve">. </w:t>
      </w:r>
      <w:r w:rsidRPr="00033231">
        <w:t>Elle le reprit après lui</w:t>
      </w:r>
      <w:r w:rsidR="004F69D6">
        <w:t xml:space="preserve"> ; </w:t>
      </w:r>
      <w:r w:rsidRPr="00033231">
        <w:t>elle trouvait un vif pla</w:t>
      </w:r>
      <w:r w:rsidRPr="00033231">
        <w:t>i</w:t>
      </w:r>
      <w:r w:rsidRPr="00033231">
        <w:t>sir à pouvoir ainsi s</w:t>
      </w:r>
      <w:r w:rsidR="004F69D6">
        <w:t>’</w:t>
      </w:r>
      <w:r w:rsidRPr="00033231">
        <w:t>approprier sa langue</w:t>
      </w:r>
      <w:r w:rsidR="004F69D6">
        <w:t xml:space="preserve"> ; </w:t>
      </w:r>
      <w:r w:rsidRPr="00033231">
        <w:t>elle sollicita plus a</w:t>
      </w:r>
      <w:r w:rsidRPr="00033231">
        <w:t>m</w:t>
      </w:r>
      <w:r w:rsidRPr="00033231">
        <w:t>ple indulgence</w:t>
      </w:r>
      <w:r w:rsidR="004F69D6">
        <w:t xml:space="preserve"> ; </w:t>
      </w:r>
      <w:r w:rsidRPr="00033231">
        <w:t xml:space="preserve">tous les anciens exercices furent passés en </w:t>
      </w:r>
      <w:r w:rsidRPr="00033231">
        <w:lastRenderedPageBreak/>
        <w:t>r</w:t>
      </w:r>
      <w:r w:rsidRPr="00033231">
        <w:t>e</w:t>
      </w:r>
      <w:r w:rsidRPr="00033231">
        <w:t>vue</w:t>
      </w:r>
      <w:r w:rsidR="004F69D6">
        <w:t xml:space="preserve">, </w:t>
      </w:r>
      <w:r w:rsidRPr="00033231">
        <w:t>et avec eux Shirley vit revivre ses joyeux jours d</w:t>
      </w:r>
      <w:r w:rsidR="004F69D6">
        <w:t>’</w:t>
      </w:r>
      <w:r w:rsidRPr="00033231">
        <w:t>études</w:t>
      </w:r>
      <w:r w:rsidR="004F69D6">
        <w:t>.</w:t>
      </w:r>
    </w:p>
    <w:p w14:paraId="67E27F13" w14:textId="77777777" w:rsidR="004F69D6" w:rsidRDefault="00000000" w:rsidP="0021796F">
      <w:r w:rsidRPr="00033231">
        <w:t>Moore avait dit quelques-uns des meilleurs passages de Corneille et de Racine</w:t>
      </w:r>
      <w:r w:rsidR="004F69D6">
        <w:t xml:space="preserve">, </w:t>
      </w:r>
      <w:r w:rsidRPr="00033231">
        <w:t>et avait entendu l</w:t>
      </w:r>
      <w:r w:rsidR="004F69D6">
        <w:t>’</w:t>
      </w:r>
      <w:r w:rsidRPr="00033231">
        <w:t>écho de sa voix pr</w:t>
      </w:r>
      <w:r w:rsidRPr="00033231">
        <w:t>o</w:t>
      </w:r>
      <w:r w:rsidRPr="00033231">
        <w:t>fonde dans la voix harmonieuse de la jeune fille</w:t>
      </w:r>
      <w:r w:rsidR="004F69D6">
        <w:t xml:space="preserve">, </w:t>
      </w:r>
      <w:r w:rsidRPr="00033231">
        <w:t>qui modulait fidèlement son organe sur le sien</w:t>
      </w:r>
      <w:r w:rsidR="004F69D6">
        <w:t xml:space="preserve">. </w:t>
      </w:r>
      <w:r w:rsidRPr="00033231">
        <w:rPr>
          <w:i/>
          <w:iCs/>
        </w:rPr>
        <w:t>Le Chêne et le Roseau</w:t>
      </w:r>
      <w:r w:rsidR="004F69D6">
        <w:rPr>
          <w:i/>
          <w:iCs/>
        </w:rPr>
        <w:t xml:space="preserve">, </w:t>
      </w:r>
      <w:r w:rsidRPr="00033231">
        <w:t>la plus belle des fables de La Fontaine</w:t>
      </w:r>
      <w:r w:rsidR="004F69D6">
        <w:t xml:space="preserve">, </w:t>
      </w:r>
      <w:r w:rsidRPr="00033231">
        <w:t>avait été récitée</w:t>
      </w:r>
      <w:r w:rsidR="004F69D6">
        <w:t xml:space="preserve">, </w:t>
      </w:r>
      <w:r w:rsidRPr="00033231">
        <w:t>bien récitée par le précepteur</w:t>
      </w:r>
      <w:r w:rsidR="004F69D6">
        <w:t xml:space="preserve">, </w:t>
      </w:r>
      <w:r w:rsidRPr="00033231">
        <w:t>et l</w:t>
      </w:r>
      <w:r w:rsidR="004F69D6">
        <w:t>’</w:t>
      </w:r>
      <w:r w:rsidRPr="00033231">
        <w:t>élève avait avidement profité de la leçon</w:t>
      </w:r>
      <w:r w:rsidR="004F69D6">
        <w:t xml:space="preserve">. </w:t>
      </w:r>
      <w:r w:rsidRPr="00033231">
        <w:t>Peut-être un sentiment simultané les saisit-il alors</w:t>
      </w:r>
      <w:r w:rsidR="004F69D6">
        <w:t xml:space="preserve">, </w:t>
      </w:r>
      <w:r w:rsidRPr="00033231">
        <w:t>à savoir que leur enthousiasme était monté à un point où le léger aliment de la poésie française ne pouvait suffire à l</w:t>
      </w:r>
      <w:r w:rsidR="004F69D6">
        <w:t>’</w:t>
      </w:r>
      <w:r w:rsidRPr="00033231">
        <w:t>entretenir</w:t>
      </w:r>
      <w:r w:rsidR="004F69D6">
        <w:t xml:space="preserve"> ; </w:t>
      </w:r>
      <w:r w:rsidRPr="00033231">
        <w:t>peut-être désiraient-ils tous deux jeter un tronc de chêne anglais à cette flamme dévorante</w:t>
      </w:r>
      <w:r w:rsidR="004F69D6">
        <w:t xml:space="preserve">. </w:t>
      </w:r>
      <w:r w:rsidRPr="00033231">
        <w:t>Moore reprit</w:t>
      </w:r>
      <w:r w:rsidR="004F69D6">
        <w:t> :</w:t>
      </w:r>
    </w:p>
    <w:p w14:paraId="58827A97" w14:textId="161CBF45" w:rsidR="00000000" w:rsidRPr="00033231" w:rsidRDefault="004F69D6" w:rsidP="0021796F">
      <w:r>
        <w:t>« </w:t>
      </w:r>
      <w:r w:rsidR="00000000" w:rsidRPr="00033231">
        <w:t>Et ce sont là nos meilleures pièces</w:t>
      </w:r>
      <w:r>
        <w:t xml:space="preserve"> ! </w:t>
      </w:r>
      <w:r w:rsidR="00000000" w:rsidRPr="00033231">
        <w:t>Et nous n</w:t>
      </w:r>
      <w:r>
        <w:t>’</w:t>
      </w:r>
      <w:r w:rsidR="00000000" w:rsidRPr="00033231">
        <w:t>avons rien de plus dramatique</w:t>
      </w:r>
      <w:r>
        <w:t xml:space="preserve">, </w:t>
      </w:r>
      <w:r w:rsidR="00000000" w:rsidRPr="00033231">
        <w:t>de plus nerveux</w:t>
      </w:r>
      <w:r>
        <w:t xml:space="preserve">, </w:t>
      </w:r>
      <w:r w:rsidR="00000000" w:rsidRPr="00033231">
        <w:t>de plus original</w:t>
      </w:r>
      <w:r w:rsidR="00000000">
        <w:rPr>
          <w:rStyle w:val="Appelnotedebasdep"/>
        </w:rPr>
        <w:footnoteReference w:id="1"/>
      </w:r>
      <w:r>
        <w:t> ! »</w:t>
      </w:r>
    </w:p>
    <w:p w14:paraId="4F8DF86D" w14:textId="77777777" w:rsidR="004F69D6" w:rsidRDefault="00000000" w:rsidP="0021796F">
      <w:r w:rsidRPr="00033231">
        <w:t>Puis il sourit et garda le silence</w:t>
      </w:r>
      <w:r w:rsidR="004F69D6">
        <w:t xml:space="preserve">. </w:t>
      </w:r>
      <w:r w:rsidRPr="00033231">
        <w:t>Toute sa nature semblait se reposer dans sa sérénité</w:t>
      </w:r>
      <w:r w:rsidR="004F69D6">
        <w:t xml:space="preserve"> : </w:t>
      </w:r>
      <w:r w:rsidRPr="00033231">
        <w:t>debout près du foyer</w:t>
      </w:r>
      <w:r w:rsidR="004F69D6">
        <w:t xml:space="preserve">, </w:t>
      </w:r>
      <w:r w:rsidRPr="00033231">
        <w:t>il appuyait son coude sur le manteau de la cheminée</w:t>
      </w:r>
      <w:r w:rsidR="004F69D6">
        <w:t xml:space="preserve">, </w:t>
      </w:r>
      <w:r w:rsidRPr="00033231">
        <w:t>plongé dans une agréable rêverie</w:t>
      </w:r>
      <w:r w:rsidR="004F69D6">
        <w:t>.</w:t>
      </w:r>
    </w:p>
    <w:p w14:paraId="182A6666" w14:textId="77777777" w:rsidR="004F69D6" w:rsidRDefault="00000000" w:rsidP="0021796F">
      <w:r w:rsidRPr="00033231">
        <w:lastRenderedPageBreak/>
        <w:t>Le crépuscule allait disparaître</w:t>
      </w:r>
      <w:r w:rsidR="004F69D6">
        <w:t xml:space="preserve"> ; </w:t>
      </w:r>
      <w:r w:rsidRPr="00033231">
        <w:t>les fenêtres de la salle d</w:t>
      </w:r>
      <w:r w:rsidR="004F69D6">
        <w:t>’</w:t>
      </w:r>
      <w:r w:rsidRPr="00033231">
        <w:t>étude</w:t>
      </w:r>
      <w:r w:rsidR="004F69D6">
        <w:t xml:space="preserve">, </w:t>
      </w:r>
      <w:r w:rsidRPr="00033231">
        <w:t>obscurcies par les plantes grimpantes dont le vent d</w:t>
      </w:r>
      <w:r w:rsidR="004F69D6">
        <w:t>’</w:t>
      </w:r>
      <w:r w:rsidRPr="00033231">
        <w:t>octobre n</w:t>
      </w:r>
      <w:r w:rsidR="004F69D6">
        <w:t>’</w:t>
      </w:r>
      <w:r w:rsidRPr="00033231">
        <w:t>avait point encore balayé le feuillage desséché</w:t>
      </w:r>
      <w:r w:rsidR="004F69D6">
        <w:t xml:space="preserve">, </w:t>
      </w:r>
      <w:r w:rsidRPr="00033231">
        <w:t>lai</w:t>
      </w:r>
      <w:r w:rsidRPr="00033231">
        <w:t>s</w:t>
      </w:r>
      <w:r w:rsidRPr="00033231">
        <w:t>saient pénétrer à peine un rayon du ciel</w:t>
      </w:r>
      <w:r w:rsidR="004F69D6">
        <w:t xml:space="preserve"> ; </w:t>
      </w:r>
      <w:r w:rsidRPr="00033231">
        <w:t>mais le feu donnait a</w:t>
      </w:r>
      <w:r w:rsidRPr="00033231">
        <w:t>s</w:t>
      </w:r>
      <w:r w:rsidRPr="00033231">
        <w:t>sez de clarté pour la causerie</w:t>
      </w:r>
      <w:r w:rsidR="004F69D6">
        <w:t>.</w:t>
      </w:r>
    </w:p>
    <w:p w14:paraId="7B6B9F2A" w14:textId="77777777" w:rsidR="004F69D6" w:rsidRDefault="00000000" w:rsidP="0021796F">
      <w:r w:rsidRPr="00033231">
        <w:t>Louis Moore s</w:t>
      </w:r>
      <w:r w:rsidR="004F69D6">
        <w:t>’</w:t>
      </w:r>
      <w:r w:rsidRPr="00033231">
        <w:t>adressa à son élève en français</w:t>
      </w:r>
      <w:r w:rsidR="004F69D6">
        <w:t xml:space="preserve"> ; </w:t>
      </w:r>
      <w:r w:rsidRPr="00033231">
        <w:t>elle lui r</w:t>
      </w:r>
      <w:r w:rsidRPr="00033231">
        <w:t>é</w:t>
      </w:r>
      <w:r w:rsidRPr="00033231">
        <w:t>pondit d</w:t>
      </w:r>
      <w:r w:rsidR="004F69D6">
        <w:t>’</w:t>
      </w:r>
      <w:r w:rsidRPr="00033231">
        <w:t>abord avec une hésitation rieuse et avec des phrases rompues</w:t>
      </w:r>
      <w:r w:rsidR="004F69D6">
        <w:t xml:space="preserve">. </w:t>
      </w:r>
      <w:r w:rsidRPr="00033231">
        <w:t>Moore la reprenait en l</w:t>
      </w:r>
      <w:r w:rsidR="004F69D6">
        <w:t>’</w:t>
      </w:r>
      <w:r w:rsidRPr="00033231">
        <w:t>encourageant</w:t>
      </w:r>
      <w:r w:rsidR="004F69D6">
        <w:t xml:space="preserve"> ; </w:t>
      </w:r>
      <w:r w:rsidRPr="00033231">
        <w:t>Henry avait pris part à la leçon</w:t>
      </w:r>
      <w:r w:rsidR="004F69D6">
        <w:t xml:space="preserve"> ; </w:t>
      </w:r>
      <w:r w:rsidRPr="00033231">
        <w:t>les deux élèves se tenaient en face du ma</w:t>
      </w:r>
      <w:r w:rsidRPr="00033231">
        <w:t>î</w:t>
      </w:r>
      <w:r w:rsidRPr="00033231">
        <w:t>tre</w:t>
      </w:r>
      <w:r w:rsidR="004F69D6">
        <w:t xml:space="preserve">, </w:t>
      </w:r>
      <w:r w:rsidRPr="00033231">
        <w:t>leurs bras mutuellement passés autour de leur taille</w:t>
      </w:r>
      <w:r w:rsidR="004F69D6">
        <w:t xml:space="preserve">. </w:t>
      </w:r>
      <w:r w:rsidRPr="00033231">
        <w:t>Ta</w:t>
      </w:r>
      <w:r w:rsidRPr="00033231">
        <w:t>r</w:t>
      </w:r>
      <w:r w:rsidRPr="00033231">
        <w:t>t</w:t>
      </w:r>
      <w:r w:rsidRPr="00033231">
        <w:t>a</w:t>
      </w:r>
      <w:r w:rsidRPr="00033231">
        <w:t>re</w:t>
      </w:r>
      <w:r w:rsidR="004F69D6">
        <w:t xml:space="preserve">, </w:t>
      </w:r>
      <w:r w:rsidRPr="00033231">
        <w:t>qui avait longtemps sollicité et avait enfin obtenu son a</w:t>
      </w:r>
      <w:r w:rsidRPr="00033231">
        <w:t>d</w:t>
      </w:r>
      <w:r w:rsidRPr="00033231">
        <w:t>mi</w:t>
      </w:r>
      <w:r w:rsidRPr="00033231">
        <w:t>s</w:t>
      </w:r>
      <w:r w:rsidRPr="00033231">
        <w:t>sion</w:t>
      </w:r>
      <w:r w:rsidR="004F69D6">
        <w:t xml:space="preserve">, </w:t>
      </w:r>
      <w:r w:rsidRPr="00033231">
        <w:t>s</w:t>
      </w:r>
      <w:r w:rsidR="004F69D6">
        <w:t>’</w:t>
      </w:r>
      <w:r w:rsidRPr="00033231">
        <w:t>était assis sagement devant le foyer</w:t>
      </w:r>
      <w:r w:rsidR="004F69D6">
        <w:t xml:space="preserve">, </w:t>
      </w:r>
      <w:r w:rsidRPr="00033231">
        <w:t>regardant la flamme qui s</w:t>
      </w:r>
      <w:r w:rsidR="004F69D6">
        <w:t>’</w:t>
      </w:r>
      <w:r w:rsidRPr="00033231">
        <w:t>échappait de morceaux de charbon placés au m</w:t>
      </w:r>
      <w:r w:rsidRPr="00033231">
        <w:t>i</w:t>
      </w:r>
      <w:r w:rsidRPr="00033231">
        <w:t>lieu des cendres rouges</w:t>
      </w:r>
      <w:r w:rsidR="004F69D6">
        <w:t xml:space="preserve">. </w:t>
      </w:r>
      <w:r w:rsidRPr="00033231">
        <w:t>Le groupe était assez heureux</w:t>
      </w:r>
      <w:r w:rsidR="004F69D6">
        <w:t xml:space="preserve"> ; </w:t>
      </w:r>
      <w:r w:rsidRPr="00033231">
        <w:t>mais un sourd bruit de roues qui se fit entendre sur le pavé de la cour vint bientôt les surprendre désagréablement</w:t>
      </w:r>
      <w:r w:rsidR="004F69D6">
        <w:t>.</w:t>
      </w:r>
    </w:p>
    <w:p w14:paraId="50C11F51" w14:textId="2DA704B0" w:rsidR="00000000" w:rsidRPr="00033231" w:rsidRDefault="004F69D6" w:rsidP="0021796F">
      <w:r>
        <w:t>« </w:t>
      </w:r>
      <w:r w:rsidR="00000000" w:rsidRPr="00033231">
        <w:t>C</w:t>
      </w:r>
      <w:r>
        <w:t>’</w:t>
      </w:r>
      <w:r w:rsidR="00000000" w:rsidRPr="00033231">
        <w:t>est la voiture qui revient</w:t>
      </w:r>
      <w:r>
        <w:t xml:space="preserve">, </w:t>
      </w:r>
      <w:r w:rsidR="00000000" w:rsidRPr="00033231">
        <w:t>dit Shirley</w:t>
      </w:r>
      <w:r>
        <w:t xml:space="preserve"> ; </w:t>
      </w:r>
      <w:r w:rsidR="00000000" w:rsidRPr="00033231">
        <w:t>le dîner doit être prêt</w:t>
      </w:r>
      <w:r>
        <w:t xml:space="preserve">, </w:t>
      </w:r>
      <w:r w:rsidR="00000000" w:rsidRPr="00033231">
        <w:t>et je ne suis pas habillée</w:t>
      </w:r>
      <w:r>
        <w:t>. »</w:t>
      </w:r>
    </w:p>
    <w:p w14:paraId="47824084" w14:textId="54EA2864" w:rsidR="004F69D6" w:rsidRDefault="00000000" w:rsidP="0021796F">
      <w:r w:rsidRPr="00033231">
        <w:t xml:space="preserve">Une servante arriva avec la chandelle de </w:t>
      </w:r>
      <w:r w:rsidR="004F69D6">
        <w:t>M. </w:t>
      </w:r>
      <w:r w:rsidRPr="00033231">
        <w:t>Moore et le thé</w:t>
      </w:r>
      <w:r w:rsidR="004F69D6">
        <w:t xml:space="preserve"> ; </w:t>
      </w:r>
      <w:r w:rsidRPr="00033231">
        <w:t>car le précepteur et l</w:t>
      </w:r>
      <w:r w:rsidR="004F69D6">
        <w:t>’</w:t>
      </w:r>
      <w:r w:rsidRPr="00033231">
        <w:t>élève dînaient habituellement</w:t>
      </w:r>
      <w:r w:rsidR="004F69D6">
        <w:t xml:space="preserve"> </w:t>
      </w:r>
      <w:r w:rsidRPr="00033231">
        <w:t>à l</w:t>
      </w:r>
      <w:r w:rsidR="004F69D6">
        <w:t>’</w:t>
      </w:r>
      <w:r w:rsidRPr="00033231">
        <w:t>heure du goûter</w:t>
      </w:r>
      <w:r w:rsidR="004F69D6">
        <w:t>.</w:t>
      </w:r>
    </w:p>
    <w:p w14:paraId="5C4D7BF8" w14:textId="77777777" w:rsidR="004F69D6" w:rsidRDefault="00000000" w:rsidP="004F69D6">
      <w:pPr>
        <w:pStyle w:val="Taille-1Normal"/>
        <w:spacing w:before="0" w:after="0"/>
        <w:ind w:firstLine="0"/>
        <w:jc w:val="center"/>
      </w:pPr>
      <w:r w:rsidRPr="00033231">
        <w:t>Parfois l</w:t>
      </w:r>
      <w:r w:rsidR="004F69D6">
        <w:t>’</w:t>
      </w:r>
      <w:r w:rsidRPr="00033231">
        <w:t>interrompe</w:t>
      </w:r>
      <w:r w:rsidR="004F69D6">
        <w:t>,</w:t>
      </w:r>
    </w:p>
    <w:p w14:paraId="601B1CAB" w14:textId="6AF1E0E4" w:rsidR="00000000" w:rsidRPr="00033231" w:rsidRDefault="00000000" w:rsidP="004F69D6">
      <w:pPr>
        <w:pStyle w:val="Taille-1Normal"/>
        <w:spacing w:before="0" w:after="0"/>
        <w:ind w:firstLine="0"/>
        <w:jc w:val="center"/>
      </w:pPr>
      <w:r w:rsidRPr="00033231">
        <w:t>Le vent de la mer</w:t>
      </w:r>
    </w:p>
    <w:p w14:paraId="5C1039DF" w14:textId="77777777" w:rsidR="004F69D6" w:rsidRDefault="00000000" w:rsidP="004F69D6">
      <w:pPr>
        <w:pStyle w:val="Taille-1Normal"/>
        <w:spacing w:before="0" w:after="0"/>
        <w:ind w:firstLine="0"/>
        <w:jc w:val="center"/>
      </w:pPr>
      <w:r w:rsidRPr="00033231">
        <w:t>Souffle dans sa trompe</w:t>
      </w:r>
      <w:r w:rsidR="004F69D6">
        <w:t>.</w:t>
      </w:r>
    </w:p>
    <w:p w14:paraId="0DDCA019" w14:textId="2399BDB9" w:rsidR="00000000" w:rsidRPr="00033231" w:rsidRDefault="00000000" w:rsidP="0021796F">
      <w:pPr>
        <w:pStyle w:val="Taille-1RetraitGauche2XIndent0"/>
        <w:spacing w:before="0" w:after="0"/>
      </w:pPr>
    </w:p>
    <w:p w14:paraId="25E28F78" w14:textId="77777777" w:rsidR="004F69D6" w:rsidRDefault="00000000" w:rsidP="0021796F">
      <w:pPr>
        <w:pStyle w:val="Taille-1Normal"/>
        <w:spacing w:before="0" w:after="0"/>
      </w:pPr>
      <w:r w:rsidRPr="00033231">
        <w:t>Ou il eût pu se complaire dans la rude vigueur de Barbier</w:t>
      </w:r>
      <w:r w:rsidR="004F69D6">
        <w:t> :</w:t>
      </w:r>
    </w:p>
    <w:p w14:paraId="07FF0B7E" w14:textId="75890DC7" w:rsidR="00000000" w:rsidRPr="00033231" w:rsidRDefault="00000000" w:rsidP="0021796F">
      <w:pPr>
        <w:pStyle w:val="Taille-1RetraitGauche1X"/>
        <w:spacing w:before="0" w:after="0"/>
      </w:pPr>
      <w:r w:rsidRPr="00033231">
        <w:t>Ô Corse à cheveux plats</w:t>
      </w:r>
      <w:r w:rsidR="004F69D6">
        <w:t xml:space="preserve">, </w:t>
      </w:r>
      <w:r w:rsidRPr="00033231">
        <w:t>que la France était belle</w:t>
      </w:r>
    </w:p>
    <w:p w14:paraId="3905C2CB" w14:textId="77777777" w:rsidR="004F69D6" w:rsidRDefault="00000000" w:rsidP="0021796F">
      <w:pPr>
        <w:pStyle w:val="Taille-1RetraitGauche3X"/>
        <w:spacing w:before="0" w:after="0"/>
      </w:pPr>
      <w:r w:rsidRPr="00033231">
        <w:t>Au grand soleil de messidor</w:t>
      </w:r>
      <w:r w:rsidR="004F69D6">
        <w:t> !</w:t>
      </w:r>
    </w:p>
    <w:p w14:paraId="6CCFCFA3" w14:textId="7FA6B1F3" w:rsidR="00000000" w:rsidRPr="00033231" w:rsidRDefault="00000000" w:rsidP="0021796F">
      <w:pPr>
        <w:pStyle w:val="Taille-1RetraitGauche1X"/>
        <w:spacing w:before="0" w:after="0"/>
      </w:pPr>
      <w:r w:rsidRPr="00033231">
        <w:t>C</w:t>
      </w:r>
      <w:r w:rsidR="004F69D6">
        <w:t>’</w:t>
      </w:r>
      <w:r w:rsidRPr="00033231">
        <w:t>était une cavale</w:t>
      </w:r>
      <w:r w:rsidR="004F69D6">
        <w:t xml:space="preserve">, </w:t>
      </w:r>
      <w:r w:rsidRPr="00033231">
        <w:t>indomptable et rebelle</w:t>
      </w:r>
    </w:p>
    <w:p w14:paraId="2B1AA0AE" w14:textId="77777777" w:rsidR="004F69D6" w:rsidRDefault="00000000" w:rsidP="0021796F">
      <w:pPr>
        <w:pStyle w:val="Taille-1RetraitGauche3X"/>
        <w:spacing w:before="0" w:after="0"/>
      </w:pPr>
      <w:r w:rsidRPr="00033231">
        <w:t>Sans frein d</w:t>
      </w:r>
      <w:r w:rsidR="004F69D6">
        <w:t>’</w:t>
      </w:r>
      <w:r w:rsidRPr="00033231">
        <w:t>acier ni rênes d</w:t>
      </w:r>
      <w:r w:rsidR="004F69D6">
        <w:t>’</w:t>
      </w:r>
      <w:r w:rsidRPr="00033231">
        <w:t>or</w:t>
      </w:r>
      <w:r w:rsidR="004F69D6">
        <w:t> ;</w:t>
      </w:r>
    </w:p>
    <w:p w14:paraId="4D878C97" w14:textId="2D0EC7FB" w:rsidR="00000000" w:rsidRPr="00033231" w:rsidRDefault="00000000" w:rsidP="0021796F">
      <w:pPr>
        <w:pStyle w:val="Taille-1RetraitGauche1X"/>
        <w:spacing w:before="0" w:after="0"/>
      </w:pPr>
      <w:r w:rsidRPr="00033231">
        <w:t>Une jument sauvage</w:t>
      </w:r>
      <w:r w:rsidR="004F69D6">
        <w:t xml:space="preserve">, </w:t>
      </w:r>
      <w:r w:rsidRPr="00033231">
        <w:t>à la croupe rustique</w:t>
      </w:r>
    </w:p>
    <w:p w14:paraId="1F29403E" w14:textId="77777777" w:rsidR="004F69D6" w:rsidRDefault="00000000" w:rsidP="0021796F">
      <w:pPr>
        <w:pStyle w:val="Taille-1RetraitGauche3X"/>
        <w:spacing w:before="0" w:after="0"/>
      </w:pPr>
      <w:r w:rsidRPr="00033231">
        <w:lastRenderedPageBreak/>
        <w:t>Fumant encor du sang des rois</w:t>
      </w:r>
      <w:r w:rsidR="004F69D6">
        <w:t>,</w:t>
      </w:r>
    </w:p>
    <w:p w14:paraId="242B9718" w14:textId="37930B67" w:rsidR="00000000" w:rsidRPr="00033231" w:rsidRDefault="00000000" w:rsidP="0021796F">
      <w:pPr>
        <w:pStyle w:val="Taille-1RetraitGauche1X"/>
        <w:spacing w:before="0" w:after="0"/>
      </w:pPr>
      <w:r w:rsidRPr="00033231">
        <w:t>Mais fière</w:t>
      </w:r>
      <w:r w:rsidR="004F69D6">
        <w:t xml:space="preserve">, </w:t>
      </w:r>
      <w:r w:rsidRPr="00033231">
        <w:t>et d</w:t>
      </w:r>
      <w:r w:rsidR="004F69D6">
        <w:t>’</w:t>
      </w:r>
      <w:r w:rsidRPr="00033231">
        <w:t>un pas libre heurtant le sol antique</w:t>
      </w:r>
    </w:p>
    <w:p w14:paraId="6366C064" w14:textId="77777777" w:rsidR="004F69D6" w:rsidRDefault="00000000" w:rsidP="0021796F">
      <w:pPr>
        <w:pStyle w:val="Taille-1RetraitGauche3X"/>
        <w:spacing w:before="0" w:after="0"/>
      </w:pPr>
      <w:r w:rsidRPr="00033231">
        <w:t>Libre pour la première fois</w:t>
      </w:r>
      <w:r w:rsidR="004F69D6">
        <w:t>.</w:t>
      </w:r>
    </w:p>
    <w:p w14:paraId="1947377A" w14:textId="0C924B7D" w:rsidR="00000000" w:rsidRPr="00033231" w:rsidRDefault="00000000" w:rsidP="0021796F">
      <w:pPr>
        <w:pStyle w:val="Taille-1RetraitGauche1X"/>
        <w:spacing w:before="0" w:after="0"/>
      </w:pPr>
      <w:r w:rsidRPr="00033231">
        <w:t>Jamais aucune main n</w:t>
      </w:r>
      <w:r w:rsidR="004F69D6">
        <w:t>’</w:t>
      </w:r>
      <w:r w:rsidRPr="00033231">
        <w:t>avait passé sur elle</w:t>
      </w:r>
    </w:p>
    <w:p w14:paraId="4120D619" w14:textId="77777777" w:rsidR="004F69D6" w:rsidRDefault="00000000" w:rsidP="0021796F">
      <w:pPr>
        <w:pStyle w:val="Taille-1RetraitGauche3X"/>
        <w:spacing w:before="0" w:after="0"/>
      </w:pPr>
      <w:r w:rsidRPr="00033231">
        <w:t>Pour la flétrir ou l</w:t>
      </w:r>
      <w:r w:rsidR="004F69D6">
        <w:t>’</w:t>
      </w:r>
      <w:r w:rsidRPr="00033231">
        <w:t>outrager</w:t>
      </w:r>
      <w:r w:rsidR="004F69D6">
        <w:t>,</w:t>
      </w:r>
    </w:p>
    <w:p w14:paraId="055334DA" w14:textId="77EFAF31" w:rsidR="00000000" w:rsidRPr="00033231" w:rsidRDefault="00000000" w:rsidP="0021796F">
      <w:pPr>
        <w:pStyle w:val="Taille-1RetraitGauche1X"/>
        <w:spacing w:before="0" w:after="0"/>
      </w:pPr>
      <w:r w:rsidRPr="00033231">
        <w:t>Jamais ses larges flancs n</w:t>
      </w:r>
      <w:r w:rsidR="004F69D6">
        <w:t>’</w:t>
      </w:r>
      <w:r w:rsidRPr="00033231">
        <w:t>avaient porté la selle</w:t>
      </w:r>
    </w:p>
    <w:p w14:paraId="722E6629" w14:textId="77777777" w:rsidR="004F69D6" w:rsidRDefault="00000000" w:rsidP="0021796F">
      <w:pPr>
        <w:pStyle w:val="Taille-1RetraitGauche3X"/>
        <w:spacing w:before="0" w:after="0"/>
      </w:pPr>
      <w:r w:rsidRPr="00033231">
        <w:t>Ni le harnais de l</w:t>
      </w:r>
      <w:r w:rsidR="004F69D6">
        <w:t>’</w:t>
      </w:r>
      <w:r w:rsidRPr="00033231">
        <w:t>étranger</w:t>
      </w:r>
      <w:r w:rsidR="004F69D6">
        <w:t>.</w:t>
      </w:r>
    </w:p>
    <w:p w14:paraId="4A16D9A4" w14:textId="77777777" w:rsidR="004F69D6" w:rsidRDefault="00000000" w:rsidP="0021796F">
      <w:pPr>
        <w:pStyle w:val="Taille-1RetraitGauche1X"/>
        <w:spacing w:before="0" w:after="0"/>
      </w:pPr>
      <w:r w:rsidRPr="00033231">
        <w:t>Tout son poil était vierge</w:t>
      </w:r>
      <w:r w:rsidR="004F69D6">
        <w:t xml:space="preserve">, </w:t>
      </w:r>
      <w:r w:rsidRPr="00033231">
        <w:t>et belle</w:t>
      </w:r>
      <w:r w:rsidR="004F69D6">
        <w:t xml:space="preserve">, </w:t>
      </w:r>
      <w:r w:rsidRPr="00033231">
        <w:t>vagabonde</w:t>
      </w:r>
      <w:r w:rsidR="004F69D6">
        <w:t>,</w:t>
      </w:r>
    </w:p>
    <w:p w14:paraId="752BAA02" w14:textId="77777777" w:rsidR="004F69D6" w:rsidRDefault="00000000" w:rsidP="0021796F">
      <w:pPr>
        <w:pStyle w:val="Taille-1RetraitGauche3X"/>
        <w:spacing w:before="0" w:after="0"/>
      </w:pPr>
      <w:r w:rsidRPr="00033231">
        <w:t>L</w:t>
      </w:r>
      <w:r w:rsidR="004F69D6">
        <w:t>’</w:t>
      </w:r>
      <w:r w:rsidRPr="00033231">
        <w:t>œil haut</w:t>
      </w:r>
      <w:r w:rsidR="004F69D6">
        <w:t xml:space="preserve">, </w:t>
      </w:r>
      <w:r w:rsidRPr="00033231">
        <w:t>la croupe en mouvement</w:t>
      </w:r>
      <w:r w:rsidR="004F69D6">
        <w:t>,</w:t>
      </w:r>
    </w:p>
    <w:p w14:paraId="5A336282" w14:textId="69A835FA" w:rsidR="00000000" w:rsidRPr="00033231" w:rsidRDefault="00000000" w:rsidP="0021796F">
      <w:pPr>
        <w:pStyle w:val="Taille-1RetraitGauche1X"/>
        <w:spacing w:before="0" w:after="0"/>
      </w:pPr>
      <w:r w:rsidRPr="00033231">
        <w:t>Sur ses jarrets dressée</w:t>
      </w:r>
      <w:r w:rsidR="004F69D6">
        <w:t xml:space="preserve">, </w:t>
      </w:r>
      <w:r w:rsidRPr="00033231">
        <w:t>elle effrayait le monde</w:t>
      </w:r>
    </w:p>
    <w:p w14:paraId="790F1E1A" w14:textId="77777777" w:rsidR="004F69D6" w:rsidRDefault="00000000" w:rsidP="0021796F">
      <w:pPr>
        <w:pStyle w:val="Taille-1RetraitGauche3X"/>
        <w:spacing w:before="0" w:after="0"/>
      </w:pPr>
      <w:r w:rsidRPr="00033231">
        <w:t>Du bruit de son hennissement</w:t>
      </w:r>
      <w:r w:rsidR="004F69D6">
        <w:t>.</w:t>
      </w:r>
    </w:p>
    <w:p w14:paraId="227FEC74" w14:textId="2726080A" w:rsidR="00000000" w:rsidRPr="00033231" w:rsidRDefault="00000000" w:rsidP="004F69D6">
      <w:pPr>
        <w:pStyle w:val="Centr"/>
        <w:spacing w:before="0" w:after="0"/>
      </w:pPr>
    </w:p>
    <w:p w14:paraId="0A990DA3" w14:textId="7D4EFB82" w:rsidR="004F69D6" w:rsidRDefault="004F69D6" w:rsidP="0021796F">
      <w:r>
        <w:t>« M. </w:t>
      </w:r>
      <w:proofErr w:type="spellStart"/>
      <w:r w:rsidR="00000000" w:rsidRPr="00033231">
        <w:t>Sympson</w:t>
      </w:r>
      <w:proofErr w:type="spellEnd"/>
      <w:r w:rsidR="00000000" w:rsidRPr="00033231">
        <w:t xml:space="preserve"> et les ladies sont de retour</w:t>
      </w:r>
      <w:r>
        <w:t xml:space="preserve">, </w:t>
      </w:r>
      <w:r w:rsidR="00000000" w:rsidRPr="00033231">
        <w:t>dit-elle</w:t>
      </w:r>
      <w:r>
        <w:t xml:space="preserve">, </w:t>
      </w:r>
      <w:r w:rsidR="00000000" w:rsidRPr="00033231">
        <w:t xml:space="preserve">et sir Philippe </w:t>
      </w:r>
      <w:proofErr w:type="spellStart"/>
      <w:r w:rsidR="00000000" w:rsidRPr="00033231">
        <w:t>Nunnely</w:t>
      </w:r>
      <w:proofErr w:type="spellEnd"/>
      <w:r w:rsidR="00000000" w:rsidRPr="00033231">
        <w:t xml:space="preserve"> est avec eux</w:t>
      </w:r>
      <w:r>
        <w:t>.</w:t>
      </w:r>
    </w:p>
    <w:p w14:paraId="09CAE437" w14:textId="5402CDAB" w:rsidR="00000000" w:rsidRPr="00033231" w:rsidRDefault="004F69D6" w:rsidP="0021796F">
      <w:r>
        <w:t>— </w:t>
      </w:r>
      <w:r w:rsidR="00000000" w:rsidRPr="00033231">
        <w:t>Comme vous avez tressailli et comme votre main tre</w:t>
      </w:r>
      <w:r w:rsidR="00000000" w:rsidRPr="00033231">
        <w:t>m</w:t>
      </w:r>
      <w:r w:rsidR="00000000" w:rsidRPr="00033231">
        <w:t>ble</w:t>
      </w:r>
      <w:r>
        <w:t xml:space="preserve">, </w:t>
      </w:r>
      <w:r w:rsidR="00000000" w:rsidRPr="00033231">
        <w:t>Shirley</w:t>
      </w:r>
      <w:r>
        <w:t xml:space="preserve"> ! </w:t>
      </w:r>
      <w:r w:rsidR="00000000" w:rsidRPr="00033231">
        <w:t>dit Henry</w:t>
      </w:r>
      <w:r>
        <w:t xml:space="preserve">, </w:t>
      </w:r>
      <w:r w:rsidR="00000000" w:rsidRPr="00033231">
        <w:t>lorsque la servante eut fermé les volets et fut partie</w:t>
      </w:r>
      <w:r>
        <w:t xml:space="preserve">. </w:t>
      </w:r>
      <w:r w:rsidR="00000000" w:rsidRPr="00033231">
        <w:t>Mais je sais pourquoi</w:t>
      </w:r>
      <w:r>
        <w:t xml:space="preserve"> ; </w:t>
      </w:r>
      <w:r w:rsidR="00000000" w:rsidRPr="00033231">
        <w:t>ne le savez-vous pas</w:t>
      </w:r>
      <w:r>
        <w:t xml:space="preserve">, </w:t>
      </w:r>
      <w:r w:rsidR="00000000" w:rsidRPr="00033231">
        <w:t>mo</w:t>
      </w:r>
      <w:r w:rsidR="00000000" w:rsidRPr="00033231">
        <w:t>n</w:t>
      </w:r>
      <w:r w:rsidR="00000000" w:rsidRPr="00033231">
        <w:t>sieur Moore</w:t>
      </w:r>
      <w:r>
        <w:t xml:space="preserve"> ? </w:t>
      </w:r>
      <w:r w:rsidR="00000000" w:rsidRPr="00033231">
        <w:t>Je connais les intentions de papa</w:t>
      </w:r>
      <w:r>
        <w:t xml:space="preserve">. </w:t>
      </w:r>
      <w:r w:rsidR="00000000" w:rsidRPr="00033231">
        <w:t>C</w:t>
      </w:r>
      <w:r>
        <w:t>’</w:t>
      </w:r>
      <w:r w:rsidR="00000000" w:rsidRPr="00033231">
        <w:t>est un petit homme fort laid</w:t>
      </w:r>
      <w:r>
        <w:t xml:space="preserve">, </w:t>
      </w:r>
      <w:r w:rsidR="00000000" w:rsidRPr="00033231">
        <w:t>ce sir Philippe</w:t>
      </w:r>
      <w:r>
        <w:t xml:space="preserve"> : </w:t>
      </w:r>
      <w:r w:rsidR="00000000" w:rsidRPr="00033231">
        <w:t>je voudrais qu</w:t>
      </w:r>
      <w:r>
        <w:t>’</w:t>
      </w:r>
      <w:r w:rsidR="00000000" w:rsidRPr="00033231">
        <w:t>il ne fût pas v</w:t>
      </w:r>
      <w:r w:rsidR="00000000" w:rsidRPr="00033231">
        <w:t>e</w:t>
      </w:r>
      <w:r w:rsidR="00000000" w:rsidRPr="00033231">
        <w:t>nu</w:t>
      </w:r>
      <w:r>
        <w:t xml:space="preserve"> ; </w:t>
      </w:r>
      <w:r w:rsidR="00000000" w:rsidRPr="00033231">
        <w:t>je voudrais que mes sœurs et tout le monde fussent deme</w:t>
      </w:r>
      <w:r w:rsidR="00000000" w:rsidRPr="00033231">
        <w:t>u</w:t>
      </w:r>
      <w:r w:rsidR="00000000" w:rsidRPr="00033231">
        <w:t>rés à De Walden Hall pour dîner</w:t>
      </w:r>
      <w:r>
        <w:t xml:space="preserve">. </w:t>
      </w:r>
      <w:r w:rsidR="00000000" w:rsidRPr="00033231">
        <w:t>Shirley eût fait une fois de plus le thé pour vous et pour moi</w:t>
      </w:r>
      <w:r>
        <w:t xml:space="preserve">, </w:t>
      </w:r>
      <w:r w:rsidR="00000000" w:rsidRPr="00033231">
        <w:t>monsieur Moore</w:t>
      </w:r>
      <w:r>
        <w:t xml:space="preserve">, </w:t>
      </w:r>
      <w:r w:rsidR="00000000" w:rsidRPr="00033231">
        <w:t>et nous a</w:t>
      </w:r>
      <w:r w:rsidR="00000000" w:rsidRPr="00033231">
        <w:t>u</w:t>
      </w:r>
      <w:r w:rsidR="00000000" w:rsidRPr="00033231">
        <w:t>rions passé une heureuse soirée</w:t>
      </w:r>
      <w:r>
        <w:t>. »</w:t>
      </w:r>
    </w:p>
    <w:p w14:paraId="00C02F1A" w14:textId="77777777" w:rsidR="004F69D6" w:rsidRDefault="00000000" w:rsidP="0021796F">
      <w:r w:rsidRPr="00033231">
        <w:t>Moore fermait son bureau et serrait son Bernardin de Saint-Pierre</w:t>
      </w:r>
      <w:r w:rsidR="004F69D6">
        <w:t>.</w:t>
      </w:r>
    </w:p>
    <w:p w14:paraId="725F22E5" w14:textId="77777777" w:rsidR="004F69D6" w:rsidRDefault="004F69D6" w:rsidP="0021796F">
      <w:r>
        <w:t>« </w:t>
      </w:r>
      <w:r w:rsidR="00000000" w:rsidRPr="00033231">
        <w:t>C</w:t>
      </w:r>
      <w:r>
        <w:t>’</w:t>
      </w:r>
      <w:r w:rsidR="00000000" w:rsidRPr="00033231">
        <w:t>était là votre plan</w:t>
      </w:r>
      <w:r>
        <w:t xml:space="preserve">, </w:t>
      </w:r>
      <w:r w:rsidR="00000000" w:rsidRPr="00033231">
        <w:t>n</w:t>
      </w:r>
      <w:r>
        <w:t>’</w:t>
      </w:r>
      <w:r w:rsidR="00000000" w:rsidRPr="00033231">
        <w:t>est-ce pas</w:t>
      </w:r>
      <w:r>
        <w:t xml:space="preserve">, </w:t>
      </w:r>
      <w:r w:rsidR="00000000" w:rsidRPr="00033231">
        <w:t>mon garçon</w:t>
      </w:r>
      <w:r>
        <w:t> ?</w:t>
      </w:r>
    </w:p>
    <w:p w14:paraId="668BA58B" w14:textId="77777777" w:rsidR="004F69D6" w:rsidRDefault="004F69D6" w:rsidP="0021796F">
      <w:r>
        <w:t>— </w:t>
      </w:r>
      <w:r w:rsidR="00000000" w:rsidRPr="00033231">
        <w:t>Ne l</w:t>
      </w:r>
      <w:r>
        <w:t>’</w:t>
      </w:r>
      <w:r w:rsidR="00000000" w:rsidRPr="00033231">
        <w:t>approuvez-vous pas</w:t>
      </w:r>
      <w:r>
        <w:t xml:space="preserve">, </w:t>
      </w:r>
      <w:r w:rsidR="00000000" w:rsidRPr="00033231">
        <w:t>monsieur</w:t>
      </w:r>
      <w:r>
        <w:t> ?</w:t>
      </w:r>
    </w:p>
    <w:p w14:paraId="670E8708" w14:textId="46CAA0E7" w:rsidR="00000000" w:rsidRPr="00033231" w:rsidRDefault="004F69D6" w:rsidP="0021796F">
      <w:r>
        <w:t>— </w:t>
      </w:r>
      <w:r w:rsidR="00000000" w:rsidRPr="00033231">
        <w:t>Je n</w:t>
      </w:r>
      <w:r>
        <w:t>’</w:t>
      </w:r>
      <w:r w:rsidR="00000000" w:rsidRPr="00033231">
        <w:t>approuve pas les utopies</w:t>
      </w:r>
      <w:r>
        <w:t xml:space="preserve">. </w:t>
      </w:r>
      <w:r w:rsidR="00000000" w:rsidRPr="00033231">
        <w:t>Regardez la vie sous sa f</w:t>
      </w:r>
      <w:r w:rsidR="00000000" w:rsidRPr="00033231">
        <w:t>a</w:t>
      </w:r>
      <w:r w:rsidR="00000000" w:rsidRPr="00033231">
        <w:t>ce de fer</w:t>
      </w:r>
      <w:r>
        <w:t xml:space="preserve"> ; </w:t>
      </w:r>
      <w:r w:rsidR="00000000" w:rsidRPr="00033231">
        <w:t>affrontez la réalité dans sa contenance d</w:t>
      </w:r>
      <w:r>
        <w:t>’</w:t>
      </w:r>
      <w:r w:rsidR="00000000" w:rsidRPr="00033231">
        <w:t>airain</w:t>
      </w:r>
      <w:r>
        <w:t xml:space="preserve">. </w:t>
      </w:r>
      <w:r w:rsidR="00000000" w:rsidRPr="00033231">
        <w:t>Fa</w:t>
      </w:r>
      <w:r w:rsidR="00000000" w:rsidRPr="00033231">
        <w:t>i</w:t>
      </w:r>
      <w:r w:rsidR="00000000" w:rsidRPr="00033231">
        <w:t>tes le thé</w:t>
      </w:r>
      <w:r>
        <w:t xml:space="preserve">, </w:t>
      </w:r>
      <w:r w:rsidR="00000000" w:rsidRPr="00033231">
        <w:t>Henry</w:t>
      </w:r>
      <w:r>
        <w:t xml:space="preserve">, </w:t>
      </w:r>
      <w:r w:rsidR="00000000" w:rsidRPr="00033231">
        <w:t>je serai de retour dans une minute</w:t>
      </w:r>
      <w:r>
        <w:t>. »</w:t>
      </w:r>
    </w:p>
    <w:p w14:paraId="2ED30A14" w14:textId="77777777" w:rsidR="004F69D6" w:rsidRDefault="00000000" w:rsidP="0021796F">
      <w:r w:rsidRPr="00033231">
        <w:lastRenderedPageBreak/>
        <w:t>Il quitta la chambre</w:t>
      </w:r>
      <w:r w:rsidR="004F69D6">
        <w:t xml:space="preserve"> ; </w:t>
      </w:r>
      <w:r w:rsidRPr="00033231">
        <w:t>ainsi fit Shirley</w:t>
      </w:r>
      <w:r w:rsidR="004F69D6">
        <w:t xml:space="preserve">, </w:t>
      </w:r>
      <w:r w:rsidRPr="00033231">
        <w:t>par une autre porte</w:t>
      </w:r>
      <w:r w:rsidR="004F69D6">
        <w:t>.</w:t>
      </w:r>
    </w:p>
    <w:p w14:paraId="2BFC87D8" w14:textId="33E4B174" w:rsidR="004F69D6" w:rsidRDefault="00000000" w:rsidP="004F69D6">
      <w:pPr>
        <w:pStyle w:val="Titre2"/>
        <w:rPr>
          <w:szCs w:val="44"/>
        </w:rPr>
      </w:pPr>
      <w:bookmarkStart w:id="28" w:name="_Toc199956109"/>
      <w:r w:rsidRPr="00AF30F4">
        <w:rPr>
          <w:szCs w:val="44"/>
        </w:rPr>
        <w:lastRenderedPageBreak/>
        <w:t>CHAPITRE III</w:t>
      </w:r>
      <w:r w:rsidR="004F69D6">
        <w:rPr>
          <w:szCs w:val="44"/>
        </w:rPr>
        <w:t>.</w:t>
      </w:r>
      <w:r w:rsidR="004F69D6">
        <w:rPr>
          <w:szCs w:val="44"/>
        </w:rPr>
        <w:br/>
      </w:r>
      <w:r w:rsidRPr="00AF30F4">
        <w:rPr>
          <w:szCs w:val="44"/>
        </w:rPr>
        <w:br/>
        <w:t>Phœbé</w:t>
      </w:r>
      <w:r w:rsidR="004F69D6">
        <w:rPr>
          <w:szCs w:val="44"/>
        </w:rPr>
        <w:t>.</w:t>
      </w:r>
      <w:bookmarkEnd w:id="28"/>
    </w:p>
    <w:p w14:paraId="61121307" w14:textId="77777777" w:rsidR="004F69D6" w:rsidRDefault="00000000" w:rsidP="0021796F">
      <w:r w:rsidRPr="00033231">
        <w:t>Shirley trouva probablement beaucoup d</w:t>
      </w:r>
      <w:r w:rsidR="004F69D6">
        <w:t>’</w:t>
      </w:r>
      <w:r w:rsidRPr="00033231">
        <w:t xml:space="preserve">agrément ce soir-là dans la société de sir Philippe </w:t>
      </w:r>
      <w:proofErr w:type="spellStart"/>
      <w:r w:rsidRPr="00033231">
        <w:t>Nunnely</w:t>
      </w:r>
      <w:proofErr w:type="spellEnd"/>
      <w:r w:rsidR="004F69D6">
        <w:t xml:space="preserve">, </w:t>
      </w:r>
      <w:r w:rsidRPr="00033231">
        <w:t>car le lendemain m</w:t>
      </w:r>
      <w:r w:rsidRPr="00033231">
        <w:t>a</w:t>
      </w:r>
      <w:r w:rsidRPr="00033231">
        <w:t>tin elle se montra de fort agréable humeur</w:t>
      </w:r>
      <w:r w:rsidR="004F69D6">
        <w:t>.</w:t>
      </w:r>
    </w:p>
    <w:p w14:paraId="2BC439C8" w14:textId="11F437EC" w:rsidR="00000000" w:rsidRPr="00033231" w:rsidRDefault="004F69D6" w:rsidP="0021796F">
      <w:r>
        <w:t>« </w:t>
      </w:r>
      <w:r w:rsidR="00000000" w:rsidRPr="00033231">
        <w:t>Qui veut faire une promenade avec moi</w:t>
      </w:r>
      <w:r>
        <w:t xml:space="preserve"> ? </w:t>
      </w:r>
      <w:r w:rsidR="00000000" w:rsidRPr="00033231">
        <w:t>dit-elle après le déjeuner</w:t>
      </w:r>
      <w:r>
        <w:t xml:space="preserve">. </w:t>
      </w:r>
      <w:r w:rsidR="00000000" w:rsidRPr="00033231">
        <w:t>Isabelle et Gertrude</w:t>
      </w:r>
      <w:r>
        <w:t xml:space="preserve">, </w:t>
      </w:r>
      <w:r w:rsidR="00000000" w:rsidRPr="00033231">
        <w:t>voulez-vous venir</w:t>
      </w:r>
      <w:r>
        <w:t> ? »</w:t>
      </w:r>
    </w:p>
    <w:p w14:paraId="3D55A553" w14:textId="77777777" w:rsidR="004F69D6" w:rsidRDefault="00000000" w:rsidP="0021796F">
      <w:r w:rsidRPr="00033231">
        <w:t>Une telle invitation de la part de Shirley à ses cousines était chose si rare</w:t>
      </w:r>
      <w:r w:rsidR="004F69D6">
        <w:t xml:space="preserve">, </w:t>
      </w:r>
      <w:r w:rsidRPr="00033231">
        <w:t>qu</w:t>
      </w:r>
      <w:r w:rsidR="004F69D6">
        <w:t>’</w:t>
      </w:r>
      <w:r w:rsidRPr="00033231">
        <w:t>elles hésitèrent avant d</w:t>
      </w:r>
      <w:r w:rsidR="004F69D6">
        <w:t>’</w:t>
      </w:r>
      <w:r w:rsidRPr="00033231">
        <w:t>accepter</w:t>
      </w:r>
      <w:r w:rsidR="004F69D6">
        <w:t xml:space="preserve">. </w:t>
      </w:r>
      <w:r w:rsidRPr="00033231">
        <w:t>Leur maman cependant manifestant son acquiescement au projet</w:t>
      </w:r>
      <w:r w:rsidR="004F69D6">
        <w:t xml:space="preserve">, </w:t>
      </w:r>
      <w:r w:rsidRPr="00033231">
        <w:t>elles m</w:t>
      </w:r>
      <w:r w:rsidRPr="00033231">
        <w:t>i</w:t>
      </w:r>
      <w:r w:rsidRPr="00033231">
        <w:t>rent leurs chapeaux</w:t>
      </w:r>
      <w:r w:rsidR="004F69D6">
        <w:t xml:space="preserve">, </w:t>
      </w:r>
      <w:r w:rsidRPr="00033231">
        <w:t>et le trio se mit en route</w:t>
      </w:r>
      <w:r w:rsidR="004F69D6">
        <w:t>.</w:t>
      </w:r>
    </w:p>
    <w:p w14:paraId="2FE68F5D" w14:textId="77777777" w:rsidR="004F69D6" w:rsidRDefault="00000000" w:rsidP="0021796F">
      <w:r w:rsidRPr="00033231">
        <w:t>Il ne convenait guère à ces trois personnes de se trouver beaucoup ensemble</w:t>
      </w:r>
      <w:r w:rsidR="004F69D6">
        <w:t xml:space="preserve"> : </w:t>
      </w:r>
      <w:r w:rsidRPr="00033231">
        <w:t xml:space="preserve">il était peu de ladies dont miss </w:t>
      </w:r>
      <w:proofErr w:type="spellStart"/>
      <w:r w:rsidRPr="00033231">
        <w:t>Keeldar</w:t>
      </w:r>
      <w:proofErr w:type="spellEnd"/>
      <w:r w:rsidRPr="00033231">
        <w:t xml:space="preserve"> aimât la société</w:t>
      </w:r>
      <w:r w:rsidR="004F69D6">
        <w:t xml:space="preserve">, </w:t>
      </w:r>
      <w:r w:rsidRPr="00033231">
        <w:t>et véritablement elle n</w:t>
      </w:r>
      <w:r w:rsidR="004F69D6">
        <w:t>’</w:t>
      </w:r>
      <w:r w:rsidRPr="00033231">
        <w:t>éprouvait de cordial plaisir avec aucune</w:t>
      </w:r>
      <w:r w:rsidR="004F69D6">
        <w:t xml:space="preserve">, </w:t>
      </w:r>
      <w:r w:rsidRPr="00033231">
        <w:t>à l</w:t>
      </w:r>
      <w:r w:rsidR="004F69D6">
        <w:t>’</w:t>
      </w:r>
      <w:r w:rsidRPr="00033231">
        <w:t xml:space="preserve">exception de </w:t>
      </w:r>
      <w:proofErr w:type="spellStart"/>
      <w:r w:rsidRPr="00033231">
        <w:t>mistress</w:t>
      </w:r>
      <w:proofErr w:type="spellEnd"/>
      <w:r w:rsidRPr="00033231">
        <w:t xml:space="preserve"> </w:t>
      </w:r>
      <w:proofErr w:type="spellStart"/>
      <w:r w:rsidRPr="00033231">
        <w:t>Pryor</w:t>
      </w:r>
      <w:proofErr w:type="spellEnd"/>
      <w:r w:rsidRPr="00033231">
        <w:t xml:space="preserve"> et de Car</w:t>
      </w:r>
      <w:r w:rsidRPr="00033231">
        <w:t>o</w:t>
      </w:r>
      <w:r w:rsidRPr="00033231">
        <w:t>l</w:t>
      </w:r>
      <w:r w:rsidRPr="00033231">
        <w:t>i</w:t>
      </w:r>
      <w:r w:rsidRPr="00033231">
        <w:t xml:space="preserve">ne </w:t>
      </w:r>
      <w:proofErr w:type="spellStart"/>
      <w:r w:rsidRPr="00033231">
        <w:t>Helstone</w:t>
      </w:r>
      <w:proofErr w:type="spellEnd"/>
      <w:r w:rsidR="004F69D6">
        <w:t xml:space="preserve">. </w:t>
      </w:r>
      <w:r w:rsidRPr="00033231">
        <w:t>Elle était polie</w:t>
      </w:r>
      <w:r w:rsidR="004F69D6">
        <w:t xml:space="preserve">, </w:t>
      </w:r>
      <w:r w:rsidRPr="00033231">
        <w:t>aimable</w:t>
      </w:r>
      <w:r w:rsidR="004F69D6">
        <w:t xml:space="preserve">, </w:t>
      </w:r>
      <w:r w:rsidRPr="00033231">
        <w:t>attentive même pour ses cousines</w:t>
      </w:r>
      <w:r w:rsidR="004F69D6">
        <w:t xml:space="preserve"> ; </w:t>
      </w:r>
      <w:proofErr w:type="gramStart"/>
      <w:r w:rsidRPr="00033231">
        <w:t>mais cependant</w:t>
      </w:r>
      <w:proofErr w:type="gramEnd"/>
      <w:r w:rsidRPr="00033231">
        <w:t xml:space="preserve"> elle n</w:t>
      </w:r>
      <w:r w:rsidR="004F69D6">
        <w:t>’</w:t>
      </w:r>
      <w:r w:rsidRPr="00033231">
        <w:t>avait habituellement que peu de chose à leur dire</w:t>
      </w:r>
      <w:r w:rsidR="004F69D6">
        <w:t xml:space="preserve">. </w:t>
      </w:r>
      <w:r w:rsidRPr="00033231">
        <w:t>Dans sa brillante humeur de cette matinée exceptionnelle</w:t>
      </w:r>
      <w:r w:rsidR="004F69D6">
        <w:t xml:space="preserve">, </w:t>
      </w:r>
      <w:r w:rsidRPr="00033231">
        <w:t>elle s</w:t>
      </w:r>
      <w:r w:rsidR="004F69D6">
        <w:t>’</w:t>
      </w:r>
      <w:r w:rsidRPr="00033231">
        <w:t xml:space="preserve">efforça de suivre la conversation même avec les misses </w:t>
      </w:r>
      <w:proofErr w:type="spellStart"/>
      <w:r w:rsidRPr="00033231">
        <w:t>Sympson</w:t>
      </w:r>
      <w:proofErr w:type="spellEnd"/>
      <w:r w:rsidR="004F69D6">
        <w:t xml:space="preserve">. </w:t>
      </w:r>
      <w:r w:rsidRPr="00033231">
        <w:t>Sans s</w:t>
      </w:r>
      <w:r w:rsidR="004F69D6">
        <w:t>’</w:t>
      </w:r>
      <w:r w:rsidRPr="00033231">
        <w:t>écarter de sa règle habituelle de ne discuter avec elles que des sujets ordinaires</w:t>
      </w:r>
      <w:r w:rsidR="004F69D6">
        <w:t xml:space="preserve">, </w:t>
      </w:r>
      <w:r w:rsidRPr="00033231">
        <w:t>elle donna à ses sujets un intérêt particulier</w:t>
      </w:r>
      <w:r w:rsidR="004F69D6">
        <w:t xml:space="preserve"> ; </w:t>
      </w:r>
      <w:r w:rsidRPr="00033231">
        <w:t>les étincelles de son esprit péti</w:t>
      </w:r>
      <w:r w:rsidRPr="00033231">
        <w:t>l</w:t>
      </w:r>
      <w:r w:rsidRPr="00033231">
        <w:t>laient dans ses phrases</w:t>
      </w:r>
      <w:r w:rsidR="004F69D6">
        <w:t>.</w:t>
      </w:r>
    </w:p>
    <w:p w14:paraId="70F06792" w14:textId="77777777" w:rsidR="004F69D6" w:rsidRDefault="00000000" w:rsidP="0021796F">
      <w:r w:rsidRPr="00033231">
        <w:t>Qui la rendait si joyeuse</w:t>
      </w:r>
      <w:r w:rsidR="004F69D6">
        <w:t xml:space="preserve"> ? </w:t>
      </w:r>
      <w:r w:rsidRPr="00033231">
        <w:t>Les causes de sa gaieté devaient assurément venir d</w:t>
      </w:r>
      <w:r w:rsidR="004F69D6">
        <w:t>’</w:t>
      </w:r>
      <w:r w:rsidRPr="00033231">
        <w:t>elle-même</w:t>
      </w:r>
      <w:r w:rsidR="004F69D6">
        <w:t xml:space="preserve">. </w:t>
      </w:r>
      <w:r w:rsidRPr="00033231">
        <w:t>Le jour n</w:t>
      </w:r>
      <w:r w:rsidR="004F69D6">
        <w:t>’</w:t>
      </w:r>
      <w:r w:rsidRPr="00033231">
        <w:t>était pas beau</w:t>
      </w:r>
      <w:r w:rsidR="004F69D6">
        <w:t xml:space="preserve"> ; </w:t>
      </w:r>
      <w:r w:rsidRPr="00033231">
        <w:t>c</w:t>
      </w:r>
      <w:r w:rsidR="004F69D6">
        <w:t>’</w:t>
      </w:r>
      <w:r w:rsidRPr="00033231">
        <w:t>était un pâle et brumeux jour d</w:t>
      </w:r>
      <w:r w:rsidR="004F69D6">
        <w:t>’</w:t>
      </w:r>
      <w:r w:rsidRPr="00033231">
        <w:t>automne</w:t>
      </w:r>
      <w:r w:rsidR="004F69D6">
        <w:t xml:space="preserve"> : </w:t>
      </w:r>
      <w:r w:rsidRPr="00033231">
        <w:t>les promenades à travers les bois sombres étaient humides</w:t>
      </w:r>
      <w:r w:rsidR="004F69D6">
        <w:t xml:space="preserve"> ; </w:t>
      </w:r>
      <w:r w:rsidRPr="00033231">
        <w:lastRenderedPageBreak/>
        <w:t>l</w:t>
      </w:r>
      <w:r w:rsidR="004F69D6">
        <w:t>’</w:t>
      </w:r>
      <w:r w:rsidRPr="00033231">
        <w:t>atmosphère était lourde</w:t>
      </w:r>
      <w:r w:rsidR="004F69D6">
        <w:t xml:space="preserve">, </w:t>
      </w:r>
      <w:r w:rsidRPr="00033231">
        <w:t>le ciel couvert</w:t>
      </w:r>
      <w:r w:rsidR="004F69D6">
        <w:t xml:space="preserve"> ; </w:t>
      </w:r>
      <w:r w:rsidRPr="00033231">
        <w:t>et cependant il semblait que dans le cœur de Shi</w:t>
      </w:r>
      <w:r w:rsidRPr="00033231">
        <w:t>r</w:t>
      </w:r>
      <w:r w:rsidRPr="00033231">
        <w:t>ley fussent toute la lumière et le ciel d</w:t>
      </w:r>
      <w:r w:rsidR="004F69D6">
        <w:t>’</w:t>
      </w:r>
      <w:r w:rsidRPr="00033231">
        <w:t>azur de l</w:t>
      </w:r>
      <w:r w:rsidR="004F69D6">
        <w:t>’</w:t>
      </w:r>
      <w:r w:rsidRPr="00033231">
        <w:t>Italie</w:t>
      </w:r>
      <w:r w:rsidR="004F69D6">
        <w:t xml:space="preserve">, </w:t>
      </w:r>
      <w:r w:rsidRPr="00033231">
        <w:t>comme toute son ardeur étincelait dans son œil gris</w:t>
      </w:r>
      <w:r w:rsidR="004F69D6">
        <w:t>.</w:t>
      </w:r>
    </w:p>
    <w:p w14:paraId="267DB210" w14:textId="77777777" w:rsidR="004F69D6" w:rsidRDefault="00000000" w:rsidP="0021796F">
      <w:r w:rsidRPr="00033231">
        <w:t>Quelques instructions à donner à son directeur d</w:t>
      </w:r>
      <w:r w:rsidR="004F69D6">
        <w:t>’</w:t>
      </w:r>
      <w:r w:rsidRPr="00033231">
        <w:t>exploitation</w:t>
      </w:r>
      <w:r w:rsidR="004F69D6">
        <w:t xml:space="preserve">, </w:t>
      </w:r>
      <w:r w:rsidRPr="00033231">
        <w:t>John</w:t>
      </w:r>
      <w:r w:rsidR="004F69D6">
        <w:t xml:space="preserve">, </w:t>
      </w:r>
      <w:r w:rsidRPr="00033231">
        <w:t>la retinrent en arrière de ses cousines</w:t>
      </w:r>
      <w:r w:rsidR="004F69D6">
        <w:t xml:space="preserve">, </w:t>
      </w:r>
      <w:r w:rsidRPr="00033231">
        <w:t>lorsqu</w:t>
      </w:r>
      <w:r w:rsidR="004F69D6">
        <w:t>’</w:t>
      </w:r>
      <w:r w:rsidRPr="00033231">
        <w:t xml:space="preserve">elles approchèrent de </w:t>
      </w:r>
      <w:proofErr w:type="spellStart"/>
      <w:r w:rsidRPr="00033231">
        <w:t>Fieldhead</w:t>
      </w:r>
      <w:proofErr w:type="spellEnd"/>
      <w:r w:rsidRPr="00033231">
        <w:t xml:space="preserve"> à leur retour</w:t>
      </w:r>
      <w:r w:rsidR="004F69D6">
        <w:t xml:space="preserve"> ; </w:t>
      </w:r>
      <w:r w:rsidRPr="00033231">
        <w:t>peut-être s</w:t>
      </w:r>
      <w:r w:rsidR="004F69D6">
        <w:t>’</w:t>
      </w:r>
      <w:r w:rsidRPr="00033231">
        <w:t>écoula-t-il un intervalle de vingt minutes entre le moment où elle les quitta et son retour à la maison</w:t>
      </w:r>
      <w:r w:rsidR="004F69D6">
        <w:t xml:space="preserve">. </w:t>
      </w:r>
      <w:r w:rsidRPr="00033231">
        <w:t>Pendant ce temps elle avait parlé à John</w:t>
      </w:r>
      <w:r w:rsidR="004F69D6">
        <w:t xml:space="preserve">, </w:t>
      </w:r>
      <w:r w:rsidRPr="00033231">
        <w:t>puis elle s</w:t>
      </w:r>
      <w:r w:rsidR="004F69D6">
        <w:t>’</w:t>
      </w:r>
      <w:r w:rsidRPr="00033231">
        <w:t>était arrêtée dans l</w:t>
      </w:r>
      <w:r w:rsidR="004F69D6">
        <w:t>’</w:t>
      </w:r>
      <w:r w:rsidRPr="00033231">
        <w:t>avenue près de la porte</w:t>
      </w:r>
      <w:r w:rsidR="004F69D6">
        <w:t xml:space="preserve">. </w:t>
      </w:r>
      <w:r w:rsidRPr="00033231">
        <w:t>L</w:t>
      </w:r>
      <w:r w:rsidR="004F69D6">
        <w:t>’</w:t>
      </w:r>
      <w:r w:rsidRPr="00033231">
        <w:t>appel pour le goûter la fit entrer</w:t>
      </w:r>
      <w:r w:rsidR="004F69D6">
        <w:t xml:space="preserve"> : </w:t>
      </w:r>
      <w:r w:rsidRPr="00033231">
        <w:t>elle s</w:t>
      </w:r>
      <w:r w:rsidR="004F69D6">
        <w:t>’</w:t>
      </w:r>
      <w:r w:rsidRPr="00033231">
        <w:t>excusa de ne point prendre part au repas</w:t>
      </w:r>
      <w:r w:rsidR="004F69D6">
        <w:t xml:space="preserve">, </w:t>
      </w:r>
      <w:r w:rsidRPr="00033231">
        <w:t>et monta à l</w:t>
      </w:r>
      <w:r w:rsidR="004F69D6">
        <w:t>’</w:t>
      </w:r>
      <w:r w:rsidRPr="00033231">
        <w:t>étage supérieur</w:t>
      </w:r>
      <w:r w:rsidR="004F69D6">
        <w:t>.</w:t>
      </w:r>
    </w:p>
    <w:p w14:paraId="2032E864" w14:textId="51C24FD6" w:rsidR="00000000" w:rsidRPr="00033231" w:rsidRDefault="004F69D6" w:rsidP="0021796F">
      <w:r>
        <w:t>« </w:t>
      </w:r>
      <w:r w:rsidR="00000000" w:rsidRPr="00033231">
        <w:t>Est-ce que Shirley ne vient pas au goûter</w:t>
      </w:r>
      <w:r>
        <w:t xml:space="preserve"> ? </w:t>
      </w:r>
      <w:r w:rsidR="00000000" w:rsidRPr="00033231">
        <w:t>demanda Is</w:t>
      </w:r>
      <w:r w:rsidR="00000000" w:rsidRPr="00033231">
        <w:t>a</w:t>
      </w:r>
      <w:r w:rsidR="00000000" w:rsidRPr="00033231">
        <w:t>belle</w:t>
      </w:r>
      <w:r>
        <w:t xml:space="preserve"> ; </w:t>
      </w:r>
      <w:r w:rsidR="00000000" w:rsidRPr="00033231">
        <w:t>elle a dit qu</w:t>
      </w:r>
      <w:r>
        <w:t>’</w:t>
      </w:r>
      <w:r w:rsidR="00000000" w:rsidRPr="00033231">
        <w:t>elle avait faim</w:t>
      </w:r>
      <w:r>
        <w:t>. »</w:t>
      </w:r>
    </w:p>
    <w:p w14:paraId="06389C70" w14:textId="77777777" w:rsidR="004F69D6" w:rsidRDefault="00000000" w:rsidP="0021796F">
      <w:r w:rsidRPr="00033231">
        <w:t>Une heure après</w:t>
      </w:r>
      <w:r w:rsidR="004F69D6">
        <w:t xml:space="preserve">, </w:t>
      </w:r>
      <w:r w:rsidRPr="00033231">
        <w:t>comme elle n</w:t>
      </w:r>
      <w:r w:rsidR="004F69D6">
        <w:t>’</w:t>
      </w:r>
      <w:r w:rsidRPr="00033231">
        <w:t>avait pas quitté sa chambre</w:t>
      </w:r>
      <w:r w:rsidR="004F69D6">
        <w:t xml:space="preserve">, </w:t>
      </w:r>
      <w:r w:rsidRPr="00033231">
        <w:t>une de ses cousines alla la chercher</w:t>
      </w:r>
      <w:r w:rsidR="004F69D6">
        <w:t xml:space="preserve">. </w:t>
      </w:r>
      <w:r w:rsidRPr="00033231">
        <w:t>Elle fut trouvée assise au pied du lit</w:t>
      </w:r>
      <w:r w:rsidR="004F69D6">
        <w:t xml:space="preserve">, </w:t>
      </w:r>
      <w:r w:rsidRPr="00033231">
        <w:t>la tête appuyée sur ses mains</w:t>
      </w:r>
      <w:r w:rsidR="004F69D6">
        <w:t xml:space="preserve"> : </w:t>
      </w:r>
      <w:r w:rsidRPr="00033231">
        <w:t>elle paraissait tout à fait pâle</w:t>
      </w:r>
      <w:r w:rsidR="004F69D6">
        <w:t xml:space="preserve">, </w:t>
      </w:r>
      <w:r w:rsidRPr="00033231">
        <w:t>très-pensive</w:t>
      </w:r>
      <w:r w:rsidR="004F69D6">
        <w:t xml:space="preserve">, </w:t>
      </w:r>
      <w:r w:rsidRPr="00033231">
        <w:t>presque triste</w:t>
      </w:r>
      <w:r w:rsidR="004F69D6">
        <w:t>.</w:t>
      </w:r>
    </w:p>
    <w:p w14:paraId="682B7547" w14:textId="77777777" w:rsidR="004F69D6" w:rsidRDefault="004F69D6" w:rsidP="0021796F">
      <w:r>
        <w:t>« </w:t>
      </w:r>
      <w:r w:rsidR="00000000" w:rsidRPr="00033231">
        <w:t>Vous n</w:t>
      </w:r>
      <w:r>
        <w:t>’</w:t>
      </w:r>
      <w:r w:rsidR="00000000" w:rsidRPr="00033231">
        <w:t>êtes pas malade</w:t>
      </w:r>
      <w:r>
        <w:t xml:space="preserve"> ? </w:t>
      </w:r>
      <w:r w:rsidR="00000000" w:rsidRPr="00033231">
        <w:t xml:space="preserve">lui </w:t>
      </w:r>
      <w:proofErr w:type="spellStart"/>
      <w:r w:rsidR="00000000" w:rsidRPr="00033231">
        <w:t>fut-il</w:t>
      </w:r>
      <w:proofErr w:type="spellEnd"/>
      <w:r w:rsidR="00000000" w:rsidRPr="00033231">
        <w:t xml:space="preserve"> demandé</w:t>
      </w:r>
      <w:r>
        <w:t>.</w:t>
      </w:r>
    </w:p>
    <w:p w14:paraId="1F6CBCF5" w14:textId="77777777" w:rsidR="004F69D6" w:rsidRDefault="004F69D6" w:rsidP="0021796F">
      <w:r>
        <w:t>— </w:t>
      </w:r>
      <w:r w:rsidR="00000000" w:rsidRPr="00033231">
        <w:t>Un peu indisposée</w:t>
      </w:r>
      <w:r>
        <w:t>, »</w:t>
      </w:r>
      <w:r w:rsidR="00000000" w:rsidRPr="00033231">
        <w:t xml:space="preserve"> répondit miss </w:t>
      </w:r>
      <w:proofErr w:type="spellStart"/>
      <w:r w:rsidR="00000000" w:rsidRPr="00033231">
        <w:t>Keeldar</w:t>
      </w:r>
      <w:proofErr w:type="spellEnd"/>
      <w:r>
        <w:t>.</w:t>
      </w:r>
    </w:p>
    <w:p w14:paraId="0BFF9B92" w14:textId="77777777" w:rsidR="004F69D6" w:rsidRDefault="00000000" w:rsidP="0021796F">
      <w:r w:rsidRPr="00033231">
        <w:t>Certainement</w:t>
      </w:r>
      <w:r w:rsidR="004F69D6">
        <w:t xml:space="preserve">, </w:t>
      </w:r>
      <w:r w:rsidRPr="00033231">
        <w:t>elle était bien différente de ce qu</w:t>
      </w:r>
      <w:r w:rsidR="004F69D6">
        <w:t>’</w:t>
      </w:r>
      <w:r w:rsidRPr="00033231">
        <w:t>elle avait été deux heures auparavant</w:t>
      </w:r>
      <w:r w:rsidR="004F69D6">
        <w:t>.</w:t>
      </w:r>
    </w:p>
    <w:p w14:paraId="5F4F2A8C" w14:textId="77777777" w:rsidR="004F69D6" w:rsidRDefault="00000000" w:rsidP="0021796F">
      <w:r w:rsidRPr="00033231">
        <w:t>Ce changement constaté par ces trois mots et non autr</w:t>
      </w:r>
      <w:r w:rsidRPr="00033231">
        <w:t>e</w:t>
      </w:r>
      <w:r w:rsidRPr="00033231">
        <w:t>ment expliqué</w:t>
      </w:r>
      <w:r w:rsidR="004F69D6">
        <w:t xml:space="preserve"> ; </w:t>
      </w:r>
      <w:r w:rsidRPr="00033231">
        <w:t>ce changement</w:t>
      </w:r>
      <w:r w:rsidR="004F69D6">
        <w:t xml:space="preserve">, </w:t>
      </w:r>
      <w:r w:rsidRPr="00033231">
        <w:t>de quelque côté qu</w:t>
      </w:r>
      <w:r w:rsidR="004F69D6">
        <w:t>’</w:t>
      </w:r>
      <w:r w:rsidRPr="00033231">
        <w:t>il vînt</w:t>
      </w:r>
      <w:r w:rsidR="004F69D6">
        <w:t xml:space="preserve">, </w:t>
      </w:r>
      <w:r w:rsidRPr="00033231">
        <w:t>effe</w:t>
      </w:r>
      <w:r w:rsidRPr="00033231">
        <w:t>c</w:t>
      </w:r>
      <w:r w:rsidRPr="00033231">
        <w:t>tué en dix minutes</w:t>
      </w:r>
      <w:r w:rsidR="004F69D6">
        <w:t xml:space="preserve">, </w:t>
      </w:r>
      <w:r w:rsidRPr="00033231">
        <w:t>ne passa pas comme un léger nuage d</w:t>
      </w:r>
      <w:r w:rsidR="004F69D6">
        <w:t>’</w:t>
      </w:r>
      <w:r w:rsidRPr="00033231">
        <w:t>été</w:t>
      </w:r>
      <w:r w:rsidR="004F69D6">
        <w:t xml:space="preserve">. </w:t>
      </w:r>
      <w:r w:rsidRPr="00033231">
        <w:t>Elle causa lorsqu</w:t>
      </w:r>
      <w:r w:rsidR="004F69D6">
        <w:t>’</w:t>
      </w:r>
      <w:r w:rsidRPr="00033231">
        <w:t>elle joignit ses amis au dîner</w:t>
      </w:r>
      <w:r w:rsidR="004F69D6">
        <w:t xml:space="preserve">, </w:t>
      </w:r>
      <w:r w:rsidRPr="00033231">
        <w:t>elle causa co</w:t>
      </w:r>
      <w:r w:rsidRPr="00033231">
        <w:t>m</w:t>
      </w:r>
      <w:r w:rsidRPr="00033231">
        <w:t>me de coutume</w:t>
      </w:r>
      <w:r w:rsidR="004F69D6">
        <w:t xml:space="preserve"> ; </w:t>
      </w:r>
      <w:r w:rsidRPr="00033231">
        <w:t>elle demeura avec eux pendant la soirée</w:t>
      </w:r>
      <w:r w:rsidR="004F69D6">
        <w:t xml:space="preserve"> ; </w:t>
      </w:r>
      <w:r w:rsidRPr="00033231">
        <w:t>que</w:t>
      </w:r>
      <w:r w:rsidRPr="00033231">
        <w:t>s</w:t>
      </w:r>
      <w:r w:rsidRPr="00033231">
        <w:t>tionnée de nouveau sur sa santé</w:t>
      </w:r>
      <w:r w:rsidR="004F69D6">
        <w:t xml:space="preserve">, </w:t>
      </w:r>
      <w:r w:rsidRPr="00033231">
        <w:t xml:space="preserve">elle déclara </w:t>
      </w:r>
      <w:r w:rsidRPr="00033231">
        <w:lastRenderedPageBreak/>
        <w:t>qu</w:t>
      </w:r>
      <w:r w:rsidR="004F69D6">
        <w:t>’</w:t>
      </w:r>
      <w:r w:rsidRPr="00033231">
        <w:t>elle était tout à fait remise</w:t>
      </w:r>
      <w:r w:rsidR="004F69D6">
        <w:t xml:space="preserve"> : </w:t>
      </w:r>
      <w:r w:rsidRPr="00033231">
        <w:t>ce n</w:t>
      </w:r>
      <w:r w:rsidR="004F69D6">
        <w:t>’</w:t>
      </w:r>
      <w:r w:rsidRPr="00033231">
        <w:t>avait été qu</w:t>
      </w:r>
      <w:r w:rsidR="004F69D6">
        <w:t>’</w:t>
      </w:r>
      <w:r w:rsidRPr="00033231">
        <w:t>une faiblesse</w:t>
      </w:r>
      <w:r w:rsidR="004F69D6">
        <w:t xml:space="preserve">, </w:t>
      </w:r>
      <w:r w:rsidRPr="00033231">
        <w:t>une indispos</w:t>
      </w:r>
      <w:r w:rsidRPr="00033231">
        <w:t>i</w:t>
      </w:r>
      <w:r w:rsidRPr="00033231">
        <w:t>tion d</w:t>
      </w:r>
      <w:r w:rsidR="004F69D6">
        <w:t>’</w:t>
      </w:r>
      <w:r w:rsidRPr="00033231">
        <w:t>un moment</w:t>
      </w:r>
      <w:r w:rsidR="004F69D6">
        <w:t xml:space="preserve">, </w:t>
      </w:r>
      <w:r w:rsidRPr="00033231">
        <w:t>qui ne méritait pas qu</w:t>
      </w:r>
      <w:r w:rsidR="004F69D6">
        <w:t>’</w:t>
      </w:r>
      <w:r w:rsidRPr="00033231">
        <w:t>on y fit attention</w:t>
      </w:r>
      <w:r w:rsidR="004F69D6">
        <w:t xml:space="preserve"> : </w:t>
      </w:r>
      <w:r w:rsidRPr="00033231">
        <w:t>et c</w:t>
      </w:r>
      <w:r w:rsidRPr="00033231">
        <w:t>e</w:t>
      </w:r>
      <w:r w:rsidRPr="00033231">
        <w:t>pendant on sentait qu</w:t>
      </w:r>
      <w:r w:rsidR="004F69D6">
        <w:t>’</w:t>
      </w:r>
      <w:r w:rsidRPr="00033231">
        <w:t>il s</w:t>
      </w:r>
      <w:r w:rsidR="004F69D6">
        <w:t>’</w:t>
      </w:r>
      <w:r w:rsidRPr="00033231">
        <w:t>était fait un changement en Shirley</w:t>
      </w:r>
      <w:r w:rsidR="004F69D6">
        <w:t>.</w:t>
      </w:r>
    </w:p>
    <w:p w14:paraId="18BA86B6" w14:textId="77777777" w:rsidR="004F69D6" w:rsidRDefault="00000000" w:rsidP="0021796F">
      <w:r w:rsidRPr="00033231">
        <w:t>Le lendemain</w:t>
      </w:r>
      <w:r w:rsidR="004F69D6">
        <w:t xml:space="preserve">, </w:t>
      </w:r>
      <w:r w:rsidRPr="00033231">
        <w:t>le jour d</w:t>
      </w:r>
      <w:r w:rsidR="004F69D6">
        <w:t>’</w:t>
      </w:r>
      <w:r w:rsidRPr="00033231">
        <w:t>après</w:t>
      </w:r>
      <w:r w:rsidR="004F69D6">
        <w:t xml:space="preserve">, </w:t>
      </w:r>
      <w:r w:rsidRPr="00033231">
        <w:t>la semaine</w:t>
      </w:r>
      <w:r w:rsidR="004F69D6">
        <w:t xml:space="preserve">, </w:t>
      </w:r>
      <w:r w:rsidRPr="00033231">
        <w:t>la quinzaine su</w:t>
      </w:r>
      <w:r w:rsidRPr="00033231">
        <w:t>i</w:t>
      </w:r>
      <w:r w:rsidRPr="00033231">
        <w:t>vantes</w:t>
      </w:r>
      <w:r w:rsidR="004F69D6">
        <w:t xml:space="preserve">, </w:t>
      </w:r>
      <w:r w:rsidRPr="00033231">
        <w:t>cette ombre nouvelle et particulière demeura sur la ph</w:t>
      </w:r>
      <w:r w:rsidRPr="00033231">
        <w:t>y</w:t>
      </w:r>
      <w:r w:rsidRPr="00033231">
        <w:t>sionomie</w:t>
      </w:r>
      <w:r w:rsidR="004F69D6">
        <w:t xml:space="preserve">, </w:t>
      </w:r>
      <w:r w:rsidRPr="00033231">
        <w:t xml:space="preserve">sur les manières de miss </w:t>
      </w:r>
      <w:proofErr w:type="spellStart"/>
      <w:r w:rsidRPr="00033231">
        <w:t>Keeldar</w:t>
      </w:r>
      <w:proofErr w:type="spellEnd"/>
      <w:r w:rsidR="004F69D6">
        <w:t xml:space="preserve">. </w:t>
      </w:r>
      <w:r w:rsidRPr="00033231">
        <w:t>Une étrange inqui</w:t>
      </w:r>
      <w:r w:rsidRPr="00033231">
        <w:t>é</w:t>
      </w:r>
      <w:r w:rsidRPr="00033231">
        <w:t>tude se faisait remarquer dans son regard</w:t>
      </w:r>
      <w:r w:rsidR="004F69D6">
        <w:t xml:space="preserve">, </w:t>
      </w:r>
      <w:r w:rsidRPr="00033231">
        <w:t>dans ses mouv</w:t>
      </w:r>
      <w:r w:rsidRPr="00033231">
        <w:t>e</w:t>
      </w:r>
      <w:r w:rsidRPr="00033231">
        <w:t>ments</w:t>
      </w:r>
      <w:r w:rsidR="004F69D6">
        <w:t xml:space="preserve">, </w:t>
      </w:r>
      <w:r w:rsidRPr="00033231">
        <w:t>jusque dans sa voix</w:t>
      </w:r>
      <w:r w:rsidR="004F69D6">
        <w:t xml:space="preserve">. </w:t>
      </w:r>
      <w:r w:rsidRPr="00033231">
        <w:t>L</w:t>
      </w:r>
      <w:r w:rsidR="004F69D6">
        <w:t>’</w:t>
      </w:r>
      <w:r w:rsidRPr="00033231">
        <w:t>altération n</w:t>
      </w:r>
      <w:r w:rsidR="004F69D6">
        <w:t>’</w:t>
      </w:r>
      <w:r w:rsidRPr="00033231">
        <w:t>était pas assez ma</w:t>
      </w:r>
      <w:r w:rsidRPr="00033231">
        <w:t>r</w:t>
      </w:r>
      <w:r w:rsidRPr="00033231">
        <w:t>quée pour provoquer ou permettre de fréquentes questions</w:t>
      </w:r>
      <w:r w:rsidR="004F69D6">
        <w:t xml:space="preserve"> ; </w:t>
      </w:r>
      <w:r w:rsidRPr="00033231">
        <w:t>c</w:t>
      </w:r>
      <w:r w:rsidRPr="00033231">
        <w:t>e</w:t>
      </w:r>
      <w:r w:rsidRPr="00033231">
        <w:t>pendant cette altération existait et ne voulait pas céder</w:t>
      </w:r>
      <w:r w:rsidR="004F69D6">
        <w:t xml:space="preserve">. </w:t>
      </w:r>
      <w:r w:rsidRPr="00033231">
        <w:t>Elle planait sur elle comme un nuage qu</w:t>
      </w:r>
      <w:r w:rsidR="004F69D6">
        <w:t>’</w:t>
      </w:r>
      <w:r w:rsidRPr="00033231">
        <w:t>aucune brise ne pouvait chasser ni dissiper</w:t>
      </w:r>
      <w:r w:rsidR="004F69D6">
        <w:t xml:space="preserve">. </w:t>
      </w:r>
      <w:r w:rsidRPr="00033231">
        <w:t>Bientôt il devint évident que lui parler de ce changement</w:t>
      </w:r>
      <w:r w:rsidR="004F69D6">
        <w:t xml:space="preserve">, </w:t>
      </w:r>
      <w:r w:rsidRPr="00033231">
        <w:t>c</w:t>
      </w:r>
      <w:r w:rsidR="004F69D6">
        <w:t>’</w:t>
      </w:r>
      <w:r w:rsidRPr="00033231">
        <w:t>était la contrarier</w:t>
      </w:r>
      <w:r w:rsidR="004F69D6">
        <w:t xml:space="preserve">. </w:t>
      </w:r>
      <w:r w:rsidRPr="00033231">
        <w:t>D</w:t>
      </w:r>
      <w:r w:rsidR="004F69D6">
        <w:t>’</w:t>
      </w:r>
      <w:r w:rsidRPr="00033231">
        <w:t>abord</w:t>
      </w:r>
      <w:r w:rsidR="004F69D6">
        <w:t xml:space="preserve">, </w:t>
      </w:r>
      <w:r w:rsidRPr="00033231">
        <w:t>elle cherchait à él</w:t>
      </w:r>
      <w:r w:rsidRPr="00033231">
        <w:t>u</w:t>
      </w:r>
      <w:r w:rsidRPr="00033231">
        <w:t>der la remarque</w:t>
      </w:r>
      <w:r w:rsidR="004F69D6">
        <w:t xml:space="preserve">, </w:t>
      </w:r>
      <w:r w:rsidRPr="00033231">
        <w:t>et</w:t>
      </w:r>
      <w:r w:rsidR="004F69D6">
        <w:t xml:space="preserve">, </w:t>
      </w:r>
      <w:r w:rsidRPr="00033231">
        <w:t>si l</w:t>
      </w:r>
      <w:r w:rsidR="004F69D6">
        <w:t>’</w:t>
      </w:r>
      <w:r w:rsidRPr="00033231">
        <w:t>on y persistait</w:t>
      </w:r>
      <w:r w:rsidR="004F69D6">
        <w:t xml:space="preserve">, </w:t>
      </w:r>
      <w:r w:rsidRPr="00033231">
        <w:t>elle la repoussait avec la hauteur qui lui était propre</w:t>
      </w:r>
      <w:r w:rsidR="004F69D6">
        <w:t xml:space="preserve">. </w:t>
      </w:r>
      <w:r w:rsidRPr="00033231">
        <w:t>Si on lui demandait</w:t>
      </w:r>
      <w:r w:rsidR="004F69D6">
        <w:t> : « </w:t>
      </w:r>
      <w:r w:rsidRPr="00033231">
        <w:t>Êtes-vous malade</w:t>
      </w:r>
      <w:r w:rsidR="004F69D6">
        <w:t> ? »</w:t>
      </w:r>
      <w:r w:rsidRPr="00033231">
        <w:t xml:space="preserve"> elle répondait avec décision</w:t>
      </w:r>
      <w:r w:rsidR="004F69D6">
        <w:t> :</w:t>
      </w:r>
    </w:p>
    <w:p w14:paraId="02D7AEAF" w14:textId="77777777" w:rsidR="004F69D6" w:rsidRDefault="004F69D6" w:rsidP="0021796F">
      <w:r>
        <w:t>« </w:t>
      </w:r>
      <w:r w:rsidR="00000000" w:rsidRPr="00033231">
        <w:t>Je ne le suis pas</w:t>
      </w:r>
      <w:r>
        <w:t>.</w:t>
      </w:r>
    </w:p>
    <w:p w14:paraId="4AADA6D0" w14:textId="46CEB3E2" w:rsidR="00000000" w:rsidRPr="00033231" w:rsidRDefault="004F69D6" w:rsidP="0021796F">
      <w:r>
        <w:t>— </w:t>
      </w:r>
      <w:r w:rsidR="00000000" w:rsidRPr="00033231">
        <w:t>Est-ce que quelque chose pèse sur votre intelligence</w:t>
      </w:r>
      <w:r>
        <w:t xml:space="preserve"> ? </w:t>
      </w:r>
      <w:r w:rsidR="00000000" w:rsidRPr="00033231">
        <w:t>Est-il arrivé quelque chose qui affecte vos esprits</w:t>
      </w:r>
      <w:r>
        <w:t> ? »</w:t>
      </w:r>
    </w:p>
    <w:p w14:paraId="0A50A2D4" w14:textId="77777777" w:rsidR="004F69D6" w:rsidRDefault="00000000" w:rsidP="0021796F">
      <w:r w:rsidRPr="00033231">
        <w:t>Elle ridiculisait ironiquement l</w:t>
      </w:r>
      <w:r w:rsidR="004F69D6">
        <w:t>’</w:t>
      </w:r>
      <w:r w:rsidRPr="00033231">
        <w:t>idée</w:t>
      </w:r>
      <w:r w:rsidR="004F69D6">
        <w:t xml:space="preserve">. </w:t>
      </w:r>
      <w:r w:rsidRPr="00033231">
        <w:t>Qu</w:t>
      </w:r>
      <w:r w:rsidR="004F69D6">
        <w:t>’</w:t>
      </w:r>
      <w:r w:rsidRPr="00033231">
        <w:t>entendaient-ils par esprits</w:t>
      </w:r>
      <w:r w:rsidR="004F69D6">
        <w:t xml:space="preserve"> ? </w:t>
      </w:r>
      <w:r w:rsidRPr="00033231">
        <w:t>Elle n</w:t>
      </w:r>
      <w:r w:rsidR="004F69D6">
        <w:t>’</w:t>
      </w:r>
      <w:r w:rsidRPr="00033231">
        <w:t>avait pas d</w:t>
      </w:r>
      <w:r w:rsidR="004F69D6">
        <w:t>’</w:t>
      </w:r>
      <w:r w:rsidRPr="00033231">
        <w:t>esprits</w:t>
      </w:r>
      <w:r w:rsidR="004F69D6">
        <w:t xml:space="preserve">, </w:t>
      </w:r>
      <w:r w:rsidRPr="00033231">
        <w:t>noirs ou blancs</w:t>
      </w:r>
      <w:r w:rsidR="004F69D6">
        <w:t xml:space="preserve">, </w:t>
      </w:r>
      <w:r w:rsidRPr="00033231">
        <w:t>bleus ou gris</w:t>
      </w:r>
      <w:r w:rsidR="004F69D6">
        <w:t xml:space="preserve">, </w:t>
      </w:r>
      <w:r w:rsidRPr="00033231">
        <w:t>à affecter</w:t>
      </w:r>
      <w:r w:rsidR="004F69D6">
        <w:t>.</w:t>
      </w:r>
    </w:p>
    <w:p w14:paraId="140611AE" w14:textId="77777777" w:rsidR="004F69D6" w:rsidRDefault="00000000" w:rsidP="0021796F">
      <w:r w:rsidRPr="00033231">
        <w:t>Il devait pourtant y avoir quelque chose</w:t>
      </w:r>
      <w:r w:rsidR="004F69D6">
        <w:t xml:space="preserve"> : </w:t>
      </w:r>
      <w:r w:rsidRPr="00033231">
        <w:t>elle était si cha</w:t>
      </w:r>
      <w:r w:rsidRPr="00033231">
        <w:t>n</w:t>
      </w:r>
      <w:r w:rsidRPr="00033231">
        <w:t>gée</w:t>
      </w:r>
      <w:r w:rsidR="004F69D6">
        <w:t xml:space="preserve"> ! </w:t>
      </w:r>
      <w:r w:rsidRPr="00033231">
        <w:t>lui disait-on</w:t>
      </w:r>
      <w:r w:rsidR="004F69D6">
        <w:t>.</w:t>
      </w:r>
    </w:p>
    <w:p w14:paraId="1D2ACA84" w14:textId="77777777" w:rsidR="004F69D6" w:rsidRDefault="00000000" w:rsidP="0021796F">
      <w:r w:rsidRPr="00033231">
        <w:t>Elle répondait qu</w:t>
      </w:r>
      <w:r w:rsidR="004F69D6">
        <w:t>’</w:t>
      </w:r>
      <w:r w:rsidRPr="00033231">
        <w:t>elle avait le droit de changer à son aise</w:t>
      </w:r>
      <w:r w:rsidR="004F69D6">
        <w:t xml:space="preserve">. </w:t>
      </w:r>
      <w:r w:rsidRPr="00033231">
        <w:t>Elle savait qu</w:t>
      </w:r>
      <w:r w:rsidR="004F69D6">
        <w:t>’</w:t>
      </w:r>
      <w:r w:rsidRPr="00033231">
        <w:t>elle n</w:t>
      </w:r>
      <w:r w:rsidR="004F69D6">
        <w:t>’</w:t>
      </w:r>
      <w:r w:rsidRPr="00033231">
        <w:t>était pas embellie</w:t>
      </w:r>
      <w:r w:rsidR="004F69D6">
        <w:t xml:space="preserve"> : </w:t>
      </w:r>
      <w:r w:rsidRPr="00033231">
        <w:t>s</w:t>
      </w:r>
      <w:r w:rsidR="004F69D6">
        <w:t>’</w:t>
      </w:r>
      <w:r w:rsidRPr="00033231">
        <w:t>il lui convenait de d</w:t>
      </w:r>
      <w:r w:rsidRPr="00033231">
        <w:t>e</w:t>
      </w:r>
      <w:r w:rsidRPr="00033231">
        <w:t>venir laide</w:t>
      </w:r>
      <w:r w:rsidR="004F69D6">
        <w:t xml:space="preserve">, </w:t>
      </w:r>
      <w:r w:rsidRPr="00033231">
        <w:t>qui pouvait y trouver à redire</w:t>
      </w:r>
      <w:r w:rsidR="004F69D6">
        <w:t> ?</w:t>
      </w:r>
    </w:p>
    <w:p w14:paraId="7D81A423" w14:textId="77777777" w:rsidR="004F69D6" w:rsidRDefault="00000000" w:rsidP="0021796F">
      <w:r w:rsidRPr="00033231">
        <w:lastRenderedPageBreak/>
        <w:t>Il devait y avoir une cause à ce changement</w:t>
      </w:r>
      <w:r w:rsidR="004F69D6">
        <w:t xml:space="preserve"> : </w:t>
      </w:r>
      <w:r w:rsidRPr="00033231">
        <w:t>quelle était-elle</w:t>
      </w:r>
      <w:r w:rsidR="004F69D6">
        <w:t xml:space="preserve"> ? </w:t>
      </w:r>
      <w:r w:rsidRPr="00033231">
        <w:t>insistait-on</w:t>
      </w:r>
      <w:r w:rsidR="004F69D6">
        <w:t>.</w:t>
      </w:r>
    </w:p>
    <w:p w14:paraId="40BD4BBF" w14:textId="77777777" w:rsidR="004F69D6" w:rsidRDefault="00000000" w:rsidP="0021796F">
      <w:r w:rsidRPr="00033231">
        <w:t>Elle demandait alors péremptoirement qu</w:t>
      </w:r>
      <w:r w:rsidR="004F69D6">
        <w:t>’</w:t>
      </w:r>
      <w:r w:rsidRPr="00033231">
        <w:t>on la laissât tranquille</w:t>
      </w:r>
      <w:r w:rsidR="004F69D6">
        <w:t>.</w:t>
      </w:r>
    </w:p>
    <w:p w14:paraId="21D5426F" w14:textId="7182C49A" w:rsidR="00000000" w:rsidRPr="00033231" w:rsidRDefault="00000000" w:rsidP="0021796F">
      <w:r w:rsidRPr="00033231">
        <w:t>Puis elle faisait tous ses efforts pour paraître gaie</w:t>
      </w:r>
      <w:r w:rsidR="004F69D6">
        <w:t xml:space="preserve">, </w:t>
      </w:r>
      <w:r w:rsidRPr="00033231">
        <w:t>et se</w:t>
      </w:r>
      <w:r w:rsidRPr="00033231">
        <w:t>m</w:t>
      </w:r>
      <w:r w:rsidRPr="00033231">
        <w:t>blait s</w:t>
      </w:r>
      <w:r w:rsidR="004F69D6">
        <w:t>’</w:t>
      </w:r>
      <w:r w:rsidRPr="00033231">
        <w:t>indigner contre elle-même de n</w:t>
      </w:r>
      <w:r w:rsidR="004F69D6">
        <w:t>’</w:t>
      </w:r>
      <w:r w:rsidRPr="00033231">
        <w:t>y pouvoir réussir</w:t>
      </w:r>
      <w:r w:rsidR="004F69D6">
        <w:t xml:space="preserve"> ; </w:t>
      </w:r>
      <w:r w:rsidRPr="00033231">
        <w:t>de brèves</w:t>
      </w:r>
      <w:r w:rsidR="004F69D6">
        <w:t xml:space="preserve">, </w:t>
      </w:r>
      <w:r w:rsidRPr="00033231">
        <w:t>méprisantes épithètes</w:t>
      </w:r>
      <w:r w:rsidR="004F69D6">
        <w:t xml:space="preserve">, </w:t>
      </w:r>
      <w:r w:rsidRPr="00033231">
        <w:t>s</w:t>
      </w:r>
      <w:r w:rsidR="004F69D6">
        <w:t>’</w:t>
      </w:r>
      <w:r w:rsidRPr="00033231">
        <w:t>échappaient de ses lèvres lor</w:t>
      </w:r>
      <w:r w:rsidRPr="00033231">
        <w:t>s</w:t>
      </w:r>
      <w:r w:rsidRPr="00033231">
        <w:t>qu</w:t>
      </w:r>
      <w:r w:rsidR="004F69D6">
        <w:t>’</w:t>
      </w:r>
      <w:r w:rsidRPr="00033231">
        <w:t>elle était seule</w:t>
      </w:r>
      <w:r w:rsidR="004F69D6">
        <w:t> : « </w:t>
      </w:r>
      <w:r w:rsidRPr="00033231">
        <w:t>Folle</w:t>
      </w:r>
      <w:r w:rsidR="004F69D6">
        <w:t xml:space="preserve"> ! </w:t>
      </w:r>
      <w:r w:rsidRPr="00033231">
        <w:t>lâche</w:t>
      </w:r>
      <w:r w:rsidR="004F69D6">
        <w:t xml:space="preserve"> ! </w:t>
      </w:r>
      <w:r w:rsidRPr="00033231">
        <w:t>s</w:t>
      </w:r>
      <w:r w:rsidR="004F69D6">
        <w:t>’</w:t>
      </w:r>
      <w:r w:rsidRPr="00033231">
        <w:t>appelait-elle</w:t>
      </w:r>
      <w:r w:rsidR="004F69D6">
        <w:t xml:space="preserve">. </w:t>
      </w:r>
      <w:r w:rsidRPr="00033231">
        <w:t>Poltronne</w:t>
      </w:r>
      <w:r w:rsidR="004F69D6">
        <w:t xml:space="preserve"> ! </w:t>
      </w:r>
      <w:r w:rsidRPr="00033231">
        <w:t>se disait-elle</w:t>
      </w:r>
      <w:r w:rsidR="004F69D6">
        <w:t xml:space="preserve"> ; </w:t>
      </w:r>
      <w:r w:rsidRPr="00033231">
        <w:t>si vous devez trembler</w:t>
      </w:r>
      <w:r w:rsidR="004F69D6">
        <w:t xml:space="preserve">, </w:t>
      </w:r>
      <w:r w:rsidRPr="00033231">
        <w:t>tremblez en secret</w:t>
      </w:r>
      <w:r w:rsidR="004F69D6">
        <w:t xml:space="preserve">. </w:t>
      </w:r>
      <w:r w:rsidRPr="00033231">
        <w:t>Langui</w:t>
      </w:r>
      <w:r w:rsidRPr="00033231">
        <w:t>s</w:t>
      </w:r>
      <w:r w:rsidRPr="00033231">
        <w:t>sez lorsqu</w:t>
      </w:r>
      <w:r w:rsidR="004F69D6">
        <w:t>’</w:t>
      </w:r>
      <w:r w:rsidRPr="00033231">
        <w:t>aucun œil ne vous voit</w:t>
      </w:r>
      <w:r w:rsidR="004F69D6">
        <w:t>. »</w:t>
      </w:r>
    </w:p>
    <w:p w14:paraId="0D627079" w14:textId="16788153" w:rsidR="00000000" w:rsidRPr="00033231" w:rsidRDefault="004F69D6" w:rsidP="0021796F">
      <w:r>
        <w:t>« </w:t>
      </w:r>
      <w:r w:rsidR="00000000" w:rsidRPr="00033231">
        <w:t>Comment osez-vous</w:t>
      </w:r>
      <w:r>
        <w:t xml:space="preserve">, </w:t>
      </w:r>
      <w:r w:rsidR="00000000" w:rsidRPr="00033231">
        <w:t>lui arrivait-il de se demander</w:t>
      </w:r>
      <w:r>
        <w:t xml:space="preserve">, </w:t>
      </w:r>
      <w:r w:rsidR="00000000" w:rsidRPr="00033231">
        <w:t>comment osez-vous montrer votre faiblesse et trahir vos imbéc</w:t>
      </w:r>
      <w:r w:rsidR="00000000" w:rsidRPr="00033231">
        <w:t>i</w:t>
      </w:r>
      <w:r w:rsidR="00000000" w:rsidRPr="00033231">
        <w:t>les anxiétés</w:t>
      </w:r>
      <w:r>
        <w:t xml:space="preserve"> ? </w:t>
      </w:r>
      <w:r w:rsidR="00000000" w:rsidRPr="00033231">
        <w:t>Secouez-les</w:t>
      </w:r>
      <w:r>
        <w:t xml:space="preserve"> ; </w:t>
      </w:r>
      <w:r w:rsidR="00000000" w:rsidRPr="00033231">
        <w:t>élevez-vous au-dessus d</w:t>
      </w:r>
      <w:r>
        <w:t>’</w:t>
      </w:r>
      <w:r w:rsidR="00000000" w:rsidRPr="00033231">
        <w:t>elles</w:t>
      </w:r>
      <w:r>
        <w:t xml:space="preserve"> ; </w:t>
      </w:r>
      <w:r w:rsidR="00000000" w:rsidRPr="00033231">
        <w:t>et</w:t>
      </w:r>
      <w:r>
        <w:t xml:space="preserve">, </w:t>
      </w:r>
      <w:r w:rsidR="00000000" w:rsidRPr="00033231">
        <w:t>si vous ne le pouvez</w:t>
      </w:r>
      <w:r>
        <w:t xml:space="preserve">, </w:t>
      </w:r>
      <w:r w:rsidR="00000000" w:rsidRPr="00033231">
        <w:t>cachez-les</w:t>
      </w:r>
      <w:r>
        <w:t>. »</w:t>
      </w:r>
    </w:p>
    <w:p w14:paraId="2846FB56" w14:textId="77777777" w:rsidR="004F69D6" w:rsidRDefault="00000000" w:rsidP="0021796F">
      <w:r w:rsidRPr="00033231">
        <w:t>Et pour les cacher</w:t>
      </w:r>
      <w:r w:rsidR="004F69D6">
        <w:t xml:space="preserve">, </w:t>
      </w:r>
      <w:r w:rsidRPr="00033231">
        <w:t>elle fit de son mieux</w:t>
      </w:r>
      <w:r w:rsidR="004F69D6">
        <w:t xml:space="preserve">. </w:t>
      </w:r>
      <w:r w:rsidRPr="00033231">
        <w:t>Elle devint de nouveau résolument joyeuse en société</w:t>
      </w:r>
      <w:r w:rsidR="004F69D6">
        <w:t xml:space="preserve">. </w:t>
      </w:r>
      <w:r w:rsidRPr="00033231">
        <w:t>Lorsqu</w:t>
      </w:r>
      <w:r w:rsidR="004F69D6">
        <w:t>’</w:t>
      </w:r>
      <w:r w:rsidRPr="00033231">
        <w:t>elle était fat</w:t>
      </w:r>
      <w:r w:rsidRPr="00033231">
        <w:t>i</w:t>
      </w:r>
      <w:r w:rsidRPr="00033231">
        <w:t>guée de l</w:t>
      </w:r>
      <w:r w:rsidR="004F69D6">
        <w:t>’</w:t>
      </w:r>
      <w:r w:rsidRPr="00033231">
        <w:t>effort et forcée de se relâcher</w:t>
      </w:r>
      <w:r w:rsidR="004F69D6">
        <w:t xml:space="preserve">, </w:t>
      </w:r>
      <w:r w:rsidRPr="00033231">
        <w:t>elle cherchait la sol</w:t>
      </w:r>
      <w:r w:rsidRPr="00033231">
        <w:t>i</w:t>
      </w:r>
      <w:r w:rsidRPr="00033231">
        <w:t>t</w:t>
      </w:r>
      <w:r w:rsidRPr="00033231">
        <w:t>u</w:t>
      </w:r>
      <w:r w:rsidRPr="00033231">
        <w:t>de</w:t>
      </w:r>
      <w:r w:rsidR="004F69D6">
        <w:t xml:space="preserve"> ; </w:t>
      </w:r>
      <w:r w:rsidRPr="00033231">
        <w:t>non la solitude de sa chambre</w:t>
      </w:r>
      <w:r w:rsidR="004F69D6">
        <w:t xml:space="preserve">, </w:t>
      </w:r>
      <w:r w:rsidRPr="00033231">
        <w:t>elle refusait de s</w:t>
      </w:r>
      <w:r w:rsidR="004F69D6">
        <w:t>’</w:t>
      </w:r>
      <w:r w:rsidRPr="00033231">
        <w:t>abêtir e</w:t>
      </w:r>
      <w:r w:rsidRPr="00033231">
        <w:t>n</w:t>
      </w:r>
      <w:r w:rsidRPr="00033231">
        <w:t>fermée entre quatre murs</w:t>
      </w:r>
      <w:r w:rsidR="004F69D6">
        <w:t xml:space="preserve">, </w:t>
      </w:r>
      <w:r w:rsidRPr="00033231">
        <w:t>mais la plus sauvage solitude du d</w:t>
      </w:r>
      <w:r w:rsidRPr="00033231">
        <w:t>e</w:t>
      </w:r>
      <w:r w:rsidRPr="00033231">
        <w:t>hors</w:t>
      </w:r>
      <w:r w:rsidR="004F69D6">
        <w:t xml:space="preserve">, </w:t>
      </w:r>
      <w:r w:rsidRPr="00033231">
        <w:t>qu</w:t>
      </w:r>
      <w:r w:rsidR="004F69D6">
        <w:t>’</w:t>
      </w:r>
      <w:r w:rsidRPr="00033231">
        <w:t>elle pouvait parcourir montée sur Zoé</w:t>
      </w:r>
      <w:r w:rsidR="004F69D6">
        <w:t xml:space="preserve">, </w:t>
      </w:r>
      <w:r w:rsidRPr="00033231">
        <w:t>sa jument</w:t>
      </w:r>
      <w:r w:rsidR="004F69D6">
        <w:t xml:space="preserve">. </w:t>
      </w:r>
      <w:r w:rsidRPr="00033231">
        <w:t>Elle faisait des courses à cheval d</w:t>
      </w:r>
      <w:r w:rsidR="004F69D6">
        <w:t>’</w:t>
      </w:r>
      <w:r w:rsidRPr="00033231">
        <w:t>une demi-journée</w:t>
      </w:r>
      <w:r w:rsidR="004F69D6">
        <w:t xml:space="preserve">. </w:t>
      </w:r>
      <w:r w:rsidRPr="00033231">
        <w:t>Son oncle la d</w:t>
      </w:r>
      <w:r w:rsidRPr="00033231">
        <w:t>é</w:t>
      </w:r>
      <w:r w:rsidRPr="00033231">
        <w:t>sapprouvait</w:t>
      </w:r>
      <w:r w:rsidR="004F69D6">
        <w:t xml:space="preserve">, </w:t>
      </w:r>
      <w:r w:rsidRPr="00033231">
        <w:t>mais n</w:t>
      </w:r>
      <w:r w:rsidR="004F69D6">
        <w:t>’</w:t>
      </w:r>
      <w:r w:rsidRPr="00033231">
        <w:t>osait lui faire de remontrances</w:t>
      </w:r>
      <w:r w:rsidR="004F69D6">
        <w:t xml:space="preserve"> ; </w:t>
      </w:r>
      <w:r w:rsidRPr="00033231">
        <w:t>il n</w:t>
      </w:r>
      <w:r w:rsidR="004F69D6">
        <w:t>’</w:t>
      </w:r>
      <w:r w:rsidRPr="00033231">
        <w:t>était jamais agréable d</w:t>
      </w:r>
      <w:r w:rsidR="004F69D6">
        <w:t>’</w:t>
      </w:r>
      <w:r w:rsidRPr="00033231">
        <w:t>affronter la colère de Shirley</w:t>
      </w:r>
      <w:r w:rsidR="004F69D6">
        <w:t xml:space="preserve">, </w:t>
      </w:r>
      <w:r w:rsidRPr="00033231">
        <w:t>même lor</w:t>
      </w:r>
      <w:r w:rsidRPr="00033231">
        <w:t>s</w:t>
      </w:r>
      <w:r w:rsidRPr="00033231">
        <w:t>qu</w:t>
      </w:r>
      <w:r w:rsidR="004F69D6">
        <w:t>’</w:t>
      </w:r>
      <w:r w:rsidRPr="00033231">
        <w:t>elle était bien portante et gaie</w:t>
      </w:r>
      <w:r w:rsidR="004F69D6">
        <w:t xml:space="preserve"> ; </w:t>
      </w:r>
      <w:r w:rsidRPr="00033231">
        <w:t>mais maintenant que son v</w:t>
      </w:r>
      <w:r w:rsidRPr="00033231">
        <w:t>i</w:t>
      </w:r>
      <w:r w:rsidRPr="00033231">
        <w:t>sage s</w:t>
      </w:r>
      <w:r w:rsidR="004F69D6">
        <w:t>’</w:t>
      </w:r>
      <w:r w:rsidRPr="00033231">
        <w:t>amaigrit</w:t>
      </w:r>
      <w:r w:rsidR="004F69D6">
        <w:t xml:space="preserve">, </w:t>
      </w:r>
      <w:r w:rsidRPr="00033231">
        <w:t>que son grand œil gris paraît creux</w:t>
      </w:r>
      <w:r w:rsidR="004F69D6">
        <w:t xml:space="preserve">, </w:t>
      </w:r>
      <w:r w:rsidRPr="00033231">
        <w:t>il y a que</w:t>
      </w:r>
      <w:r w:rsidRPr="00033231">
        <w:t>l</w:t>
      </w:r>
      <w:r w:rsidRPr="00033231">
        <w:t>que chose dans l</w:t>
      </w:r>
      <w:r w:rsidR="004F69D6">
        <w:t>’</w:t>
      </w:r>
      <w:r w:rsidRPr="00033231">
        <w:t>assombrissement de ce visage et le feu de cet œil qui à la fois touche et effraye</w:t>
      </w:r>
      <w:r w:rsidR="004F69D6">
        <w:t>.</w:t>
      </w:r>
    </w:p>
    <w:p w14:paraId="0C1831A4" w14:textId="77777777" w:rsidR="004F69D6" w:rsidRDefault="00000000" w:rsidP="0021796F">
      <w:r w:rsidRPr="00033231">
        <w:t>Pour tous ceux qui</w:t>
      </w:r>
      <w:r w:rsidR="004F69D6">
        <w:t xml:space="preserve">, </w:t>
      </w:r>
      <w:r w:rsidRPr="00033231">
        <w:t>ignorants de l</w:t>
      </w:r>
      <w:r w:rsidR="004F69D6">
        <w:t>’</w:t>
      </w:r>
      <w:r w:rsidRPr="00033231">
        <w:t>altération de ses esprits</w:t>
      </w:r>
      <w:r w:rsidR="004F69D6">
        <w:t xml:space="preserve">, </w:t>
      </w:r>
      <w:r w:rsidRPr="00033231">
        <w:t>parlaient de l</w:t>
      </w:r>
      <w:r w:rsidR="004F69D6">
        <w:t>’</w:t>
      </w:r>
      <w:r w:rsidRPr="00033231">
        <w:t>altération de sa figure</w:t>
      </w:r>
      <w:r w:rsidR="004F69D6">
        <w:t xml:space="preserve">, </w:t>
      </w:r>
      <w:r w:rsidRPr="00033231">
        <w:t>elle avait la même r</w:t>
      </w:r>
      <w:r w:rsidRPr="00033231">
        <w:t>é</w:t>
      </w:r>
      <w:r w:rsidRPr="00033231">
        <w:t>po</w:t>
      </w:r>
      <w:r w:rsidRPr="00033231">
        <w:t>n</w:t>
      </w:r>
      <w:r w:rsidRPr="00033231">
        <w:t>se</w:t>
      </w:r>
      <w:r w:rsidR="004F69D6">
        <w:t> :</w:t>
      </w:r>
    </w:p>
    <w:p w14:paraId="67608B02" w14:textId="4624C7F7" w:rsidR="00000000" w:rsidRPr="00033231" w:rsidRDefault="004F69D6" w:rsidP="0021796F">
      <w:r>
        <w:lastRenderedPageBreak/>
        <w:t>« </w:t>
      </w:r>
      <w:r w:rsidR="00000000" w:rsidRPr="00033231">
        <w:t>Je suis parfaitement bien</w:t>
      </w:r>
      <w:r>
        <w:t xml:space="preserve"> : </w:t>
      </w:r>
      <w:r w:rsidR="00000000" w:rsidRPr="00033231">
        <w:t>je n</w:t>
      </w:r>
      <w:r>
        <w:t>’</w:t>
      </w:r>
      <w:r w:rsidR="00000000" w:rsidRPr="00033231">
        <w:t>ai pas la moindre sou</w:t>
      </w:r>
      <w:r w:rsidR="00000000" w:rsidRPr="00033231">
        <w:t>f</w:t>
      </w:r>
      <w:r w:rsidR="00000000" w:rsidRPr="00033231">
        <w:t>france</w:t>
      </w:r>
      <w:r>
        <w:t>. »</w:t>
      </w:r>
    </w:p>
    <w:p w14:paraId="68F63E46" w14:textId="77777777" w:rsidR="004F69D6" w:rsidRDefault="00000000" w:rsidP="0021796F">
      <w:r w:rsidRPr="00033231">
        <w:t>Et vraiment</w:t>
      </w:r>
      <w:r w:rsidR="004F69D6">
        <w:t xml:space="preserve">, </w:t>
      </w:r>
      <w:r w:rsidRPr="00033231">
        <w:t>il fallait qu</w:t>
      </w:r>
      <w:r w:rsidR="004F69D6">
        <w:t>’</w:t>
      </w:r>
      <w:r w:rsidRPr="00033231">
        <w:t>elle eût de la santé pour supporter les intempéries du temps auxquelles elle s</w:t>
      </w:r>
      <w:r w:rsidR="004F69D6">
        <w:t>’</w:t>
      </w:r>
      <w:r w:rsidRPr="00033231">
        <w:t>exposait</w:t>
      </w:r>
      <w:r w:rsidR="004F69D6">
        <w:t xml:space="preserve">. </w:t>
      </w:r>
      <w:r w:rsidRPr="00033231">
        <w:t>Par la pluie ou le beau temps</w:t>
      </w:r>
      <w:r w:rsidR="004F69D6">
        <w:t xml:space="preserve">, </w:t>
      </w:r>
      <w:r w:rsidRPr="00033231">
        <w:t>le calme ou l</w:t>
      </w:r>
      <w:r w:rsidR="004F69D6">
        <w:t>’</w:t>
      </w:r>
      <w:r w:rsidRPr="00033231">
        <w:t>orage</w:t>
      </w:r>
      <w:r w:rsidR="004F69D6">
        <w:t xml:space="preserve">, </w:t>
      </w:r>
      <w:r w:rsidRPr="00033231">
        <w:t xml:space="preserve">elle faisait sa promenade quotidienne à cheval sur le marais de </w:t>
      </w:r>
      <w:proofErr w:type="spellStart"/>
      <w:r w:rsidRPr="00033231">
        <w:t>Stilbro</w:t>
      </w:r>
      <w:proofErr w:type="spellEnd"/>
      <w:r w:rsidR="004F69D6">
        <w:t xml:space="preserve">’, </w:t>
      </w:r>
      <w:r w:rsidRPr="00033231">
        <w:t>Tartare courant à ses côtés avec son galop infatigable</w:t>
      </w:r>
      <w:r w:rsidR="004F69D6">
        <w:t>.</w:t>
      </w:r>
    </w:p>
    <w:p w14:paraId="65A5F78A" w14:textId="3F44924B" w:rsidR="004F69D6" w:rsidRDefault="00000000" w:rsidP="0021796F">
      <w:r w:rsidRPr="00033231">
        <w:t>Deux fois</w:t>
      </w:r>
      <w:r w:rsidR="004F69D6">
        <w:t xml:space="preserve">, </w:t>
      </w:r>
      <w:r w:rsidRPr="00033231">
        <w:t>trois fois</w:t>
      </w:r>
      <w:r w:rsidR="004F69D6">
        <w:t xml:space="preserve">, </w:t>
      </w:r>
      <w:r w:rsidRPr="00033231">
        <w:t>les yeux des bavards</w:t>
      </w:r>
      <w:r w:rsidR="004F69D6">
        <w:t xml:space="preserve">, </w:t>
      </w:r>
      <w:r w:rsidRPr="00033231">
        <w:t>ces yeux qui sont partout</w:t>
      </w:r>
      <w:r w:rsidR="004F69D6">
        <w:t xml:space="preserve">, </w:t>
      </w:r>
      <w:r w:rsidRPr="00033231">
        <w:t>dans le cabinet et sur le sommet des montagnes</w:t>
      </w:r>
      <w:r w:rsidR="004F69D6">
        <w:t xml:space="preserve">, </w:t>
      </w:r>
      <w:r w:rsidRPr="00033231">
        <w:t>r</w:t>
      </w:r>
      <w:r w:rsidRPr="00033231">
        <w:t>e</w:t>
      </w:r>
      <w:r w:rsidRPr="00033231">
        <w:t>marquèrent qu</w:t>
      </w:r>
      <w:r w:rsidR="004F69D6">
        <w:t>’</w:t>
      </w:r>
      <w:r w:rsidRPr="00033231">
        <w:t xml:space="preserve">au lieu de tourner sur </w:t>
      </w:r>
      <w:proofErr w:type="spellStart"/>
      <w:r w:rsidRPr="00033231">
        <w:t>Rushedge</w:t>
      </w:r>
      <w:proofErr w:type="spellEnd"/>
      <w:r w:rsidR="004F69D6">
        <w:t xml:space="preserve">, </w:t>
      </w:r>
      <w:r w:rsidRPr="00033231">
        <w:t xml:space="preserve">point le plus élevé du marais de </w:t>
      </w:r>
      <w:proofErr w:type="spellStart"/>
      <w:r w:rsidRPr="00033231">
        <w:t>Stilbro</w:t>
      </w:r>
      <w:proofErr w:type="spellEnd"/>
      <w:r w:rsidR="004F69D6">
        <w:t xml:space="preserve">’, </w:t>
      </w:r>
      <w:r w:rsidRPr="00033231">
        <w:t>elle allait tout droit vers la ville</w:t>
      </w:r>
      <w:r w:rsidR="004F69D6">
        <w:t xml:space="preserve">. </w:t>
      </w:r>
      <w:r w:rsidRPr="00033231">
        <w:t>Des espions ne manquèrent pas pour épier où elle se rendait</w:t>
      </w:r>
      <w:r w:rsidR="004F69D6">
        <w:t xml:space="preserve"> ; </w:t>
      </w:r>
      <w:r w:rsidRPr="00033231">
        <w:t>on s</w:t>
      </w:r>
      <w:r w:rsidR="004F69D6">
        <w:t>’</w:t>
      </w:r>
      <w:r w:rsidRPr="00033231">
        <w:t>assura qu</w:t>
      </w:r>
      <w:r w:rsidR="004F69D6">
        <w:t>’</w:t>
      </w:r>
      <w:r w:rsidRPr="00033231">
        <w:t>elle descendait à la porte d</w:t>
      </w:r>
      <w:r w:rsidR="004F69D6">
        <w:t>’</w:t>
      </w:r>
      <w:r w:rsidRPr="00033231">
        <w:t xml:space="preserve">un </w:t>
      </w:r>
      <w:r w:rsidR="004F69D6">
        <w:t>M. </w:t>
      </w:r>
      <w:r w:rsidRPr="00033231">
        <w:t>Pearson Hall</w:t>
      </w:r>
      <w:r w:rsidR="004F69D6">
        <w:t xml:space="preserve">, </w:t>
      </w:r>
      <w:r w:rsidRPr="00033231">
        <w:t>sol</w:t>
      </w:r>
      <w:r w:rsidRPr="00033231">
        <w:t>i</w:t>
      </w:r>
      <w:r w:rsidRPr="00033231">
        <w:t>citor</w:t>
      </w:r>
      <w:r w:rsidR="004F69D6">
        <w:t xml:space="preserve">, </w:t>
      </w:r>
      <w:r w:rsidRPr="00033231">
        <w:t xml:space="preserve">parent du vicaire de </w:t>
      </w:r>
      <w:proofErr w:type="spellStart"/>
      <w:r w:rsidRPr="00033231">
        <w:t>Nunnely</w:t>
      </w:r>
      <w:proofErr w:type="spellEnd"/>
      <w:r w:rsidR="004F69D6">
        <w:t xml:space="preserve"> : </w:t>
      </w:r>
      <w:r w:rsidRPr="00033231">
        <w:t>ce gentleman et ses anc</w:t>
      </w:r>
      <w:r w:rsidRPr="00033231">
        <w:t>ê</w:t>
      </w:r>
      <w:r w:rsidRPr="00033231">
        <w:t xml:space="preserve">tres avaient été les agents de la famille </w:t>
      </w:r>
      <w:proofErr w:type="spellStart"/>
      <w:r w:rsidRPr="00033231">
        <w:t>Keeldar</w:t>
      </w:r>
      <w:proofErr w:type="spellEnd"/>
      <w:r w:rsidRPr="00033231">
        <w:t xml:space="preserve"> depuis plusieurs générations</w:t>
      </w:r>
      <w:r w:rsidR="004F69D6">
        <w:t xml:space="preserve"> : </w:t>
      </w:r>
      <w:r w:rsidRPr="00033231">
        <w:t xml:space="preserve">quelques personnes affirmaient que miss </w:t>
      </w:r>
      <w:proofErr w:type="spellStart"/>
      <w:r w:rsidRPr="00033231">
        <w:t>Keeldar</w:t>
      </w:r>
      <w:proofErr w:type="spellEnd"/>
      <w:r w:rsidRPr="00033231">
        <w:t xml:space="preserve"> se trouvait enveloppée dans les affaires de la fabrique de </w:t>
      </w:r>
      <w:proofErr w:type="spellStart"/>
      <w:r w:rsidRPr="00033231">
        <w:t>Ho</w:t>
      </w:r>
      <w:r w:rsidRPr="00033231">
        <w:t>l</w:t>
      </w:r>
      <w:r w:rsidRPr="00033231">
        <w:t>low</w:t>
      </w:r>
      <w:proofErr w:type="spellEnd"/>
      <w:r w:rsidR="004F69D6">
        <w:t xml:space="preserve"> ; </w:t>
      </w:r>
      <w:r w:rsidRPr="00033231">
        <w:t>qu</w:t>
      </w:r>
      <w:r w:rsidR="004F69D6">
        <w:t>’</w:t>
      </w:r>
      <w:r w:rsidRPr="00033231">
        <w:t>elle avait perdu de l</w:t>
      </w:r>
      <w:r w:rsidR="004F69D6">
        <w:t>’</w:t>
      </w:r>
      <w:r w:rsidRPr="00033231">
        <w:t>argent et était obligée d</w:t>
      </w:r>
      <w:r w:rsidR="004F69D6">
        <w:t>’</w:t>
      </w:r>
      <w:r w:rsidRPr="00033231">
        <w:t>engager son domaine</w:t>
      </w:r>
      <w:r w:rsidR="004F69D6">
        <w:t xml:space="preserve"> ; </w:t>
      </w:r>
      <w:r w:rsidRPr="00033231">
        <w:t>d</w:t>
      </w:r>
      <w:r w:rsidR="004F69D6">
        <w:t>’</w:t>
      </w:r>
      <w:r w:rsidRPr="00033231">
        <w:t>autres conjecturaient qu</w:t>
      </w:r>
      <w:r w:rsidR="004F69D6">
        <w:t>’</w:t>
      </w:r>
      <w:r w:rsidRPr="00033231">
        <w:t>elle allait se marier</w:t>
      </w:r>
      <w:r w:rsidR="004F69D6">
        <w:t xml:space="preserve">, </w:t>
      </w:r>
      <w:r w:rsidRPr="00033231">
        <w:t>et qu</w:t>
      </w:r>
      <w:r w:rsidR="004F69D6">
        <w:t>’</w:t>
      </w:r>
      <w:r w:rsidRPr="00033231">
        <w:t>elle faisait préparer les arrangements préalables</w:t>
      </w:r>
      <w:r w:rsidR="004F69D6">
        <w:t>.</w:t>
      </w:r>
    </w:p>
    <w:p w14:paraId="13CE7132" w14:textId="42AFA596" w:rsidR="004F69D6" w:rsidRDefault="004F69D6" w:rsidP="0021796F">
      <w:r>
        <w:t>M. </w:t>
      </w:r>
      <w:r w:rsidR="00000000" w:rsidRPr="00033231">
        <w:t xml:space="preserve">Moore et Henry </w:t>
      </w:r>
      <w:proofErr w:type="spellStart"/>
      <w:r w:rsidR="00000000" w:rsidRPr="00033231">
        <w:t>Sympson</w:t>
      </w:r>
      <w:proofErr w:type="spellEnd"/>
      <w:r w:rsidR="00000000" w:rsidRPr="00033231">
        <w:t xml:space="preserve"> étaient ensemble dans la salle d</w:t>
      </w:r>
      <w:r>
        <w:t>’</w:t>
      </w:r>
      <w:r w:rsidR="00000000" w:rsidRPr="00033231">
        <w:t>étude</w:t>
      </w:r>
      <w:r>
        <w:t xml:space="preserve"> ; </w:t>
      </w:r>
      <w:r w:rsidR="00000000" w:rsidRPr="00033231">
        <w:t>le précepteur attendait une leçon que l</w:t>
      </w:r>
      <w:r>
        <w:t>’</w:t>
      </w:r>
      <w:r w:rsidR="00000000" w:rsidRPr="00033231">
        <w:t>élève paraissait occupé à préparer</w:t>
      </w:r>
      <w:r>
        <w:t>.</w:t>
      </w:r>
    </w:p>
    <w:p w14:paraId="382215C8" w14:textId="77777777" w:rsidR="004F69D6" w:rsidRDefault="004F69D6" w:rsidP="0021796F">
      <w:r>
        <w:t>« </w:t>
      </w:r>
      <w:r w:rsidR="00000000" w:rsidRPr="00033231">
        <w:t>Henry</w:t>
      </w:r>
      <w:r>
        <w:t xml:space="preserve">, </w:t>
      </w:r>
      <w:r w:rsidR="00000000" w:rsidRPr="00033231">
        <w:t>hâtez-vous</w:t>
      </w:r>
      <w:r>
        <w:t xml:space="preserve"> ! </w:t>
      </w:r>
      <w:r w:rsidR="00000000" w:rsidRPr="00033231">
        <w:t>L</w:t>
      </w:r>
      <w:r>
        <w:t>’</w:t>
      </w:r>
      <w:r w:rsidR="00000000" w:rsidRPr="00033231">
        <w:t>après-midi tire à sa fin</w:t>
      </w:r>
      <w:r>
        <w:t>.</w:t>
      </w:r>
    </w:p>
    <w:p w14:paraId="3D039677" w14:textId="77777777" w:rsidR="004F69D6" w:rsidRDefault="004F69D6" w:rsidP="0021796F">
      <w:r>
        <w:t>— </w:t>
      </w:r>
      <w:r w:rsidR="00000000" w:rsidRPr="00033231">
        <w:t>Est-ce vrai</w:t>
      </w:r>
      <w:r>
        <w:t xml:space="preserve">, </w:t>
      </w:r>
      <w:r w:rsidR="00000000" w:rsidRPr="00033231">
        <w:t>monsieur</w:t>
      </w:r>
      <w:r>
        <w:t> ?</w:t>
      </w:r>
    </w:p>
    <w:p w14:paraId="7742C54D" w14:textId="77777777" w:rsidR="004F69D6" w:rsidRDefault="004F69D6" w:rsidP="0021796F">
      <w:r>
        <w:t>— </w:t>
      </w:r>
      <w:r w:rsidR="00000000" w:rsidRPr="00033231">
        <w:t>Certainement</w:t>
      </w:r>
      <w:r>
        <w:t xml:space="preserve">. </w:t>
      </w:r>
      <w:r w:rsidR="00000000" w:rsidRPr="00033231">
        <w:t>N</w:t>
      </w:r>
      <w:r>
        <w:t>’</w:t>
      </w:r>
      <w:r w:rsidR="00000000" w:rsidRPr="00033231">
        <w:t>êtes-vous pas bientôt prêt</w:t>
      </w:r>
      <w:r>
        <w:t xml:space="preserve">, </w:t>
      </w:r>
      <w:r w:rsidR="00000000" w:rsidRPr="00033231">
        <w:t>avec cette l</w:t>
      </w:r>
      <w:r w:rsidR="00000000" w:rsidRPr="00033231">
        <w:t>e</w:t>
      </w:r>
      <w:r w:rsidR="00000000" w:rsidRPr="00033231">
        <w:t>çon</w:t>
      </w:r>
      <w:r>
        <w:t> ?</w:t>
      </w:r>
    </w:p>
    <w:p w14:paraId="7D410E2A" w14:textId="77777777" w:rsidR="004F69D6" w:rsidRDefault="004F69D6" w:rsidP="0021796F">
      <w:r>
        <w:t>— </w:t>
      </w:r>
      <w:r w:rsidR="00000000" w:rsidRPr="00033231">
        <w:t>Non</w:t>
      </w:r>
      <w:r>
        <w:t>.</w:t>
      </w:r>
    </w:p>
    <w:p w14:paraId="213C4BB7" w14:textId="77777777" w:rsidR="004F69D6" w:rsidRDefault="004F69D6" w:rsidP="0021796F">
      <w:r>
        <w:lastRenderedPageBreak/>
        <w:t>— </w:t>
      </w:r>
      <w:r w:rsidR="00000000" w:rsidRPr="00033231">
        <w:t>Vous n</w:t>
      </w:r>
      <w:r>
        <w:t>’</w:t>
      </w:r>
      <w:r w:rsidR="00000000" w:rsidRPr="00033231">
        <w:t xml:space="preserve">avez pas </w:t>
      </w:r>
      <w:r w:rsidR="00000000" w:rsidRPr="00033231">
        <w:rPr>
          <w:i/>
          <w:iCs/>
        </w:rPr>
        <w:t xml:space="preserve">à peu près </w:t>
      </w:r>
      <w:r w:rsidR="00000000" w:rsidRPr="00033231">
        <w:t>fini</w:t>
      </w:r>
      <w:r>
        <w:t> ?</w:t>
      </w:r>
    </w:p>
    <w:p w14:paraId="2E50CDD9" w14:textId="43C96BE0" w:rsidR="00000000" w:rsidRPr="00033231" w:rsidRDefault="004F69D6" w:rsidP="0021796F">
      <w:r>
        <w:t>— </w:t>
      </w:r>
      <w:r w:rsidR="00000000" w:rsidRPr="00033231">
        <w:t>Je n</w:t>
      </w:r>
      <w:r>
        <w:t>’</w:t>
      </w:r>
      <w:r w:rsidR="00000000" w:rsidRPr="00033231">
        <w:t>ai pas construit une ligne</w:t>
      </w:r>
      <w:r>
        <w:t>. »</w:t>
      </w:r>
    </w:p>
    <w:p w14:paraId="007EB2E0" w14:textId="56212214" w:rsidR="004F69D6" w:rsidRDefault="004F69D6" w:rsidP="0021796F">
      <w:r>
        <w:t>M. </w:t>
      </w:r>
      <w:r w:rsidR="00000000" w:rsidRPr="00033231">
        <w:t>Moore leva la tête</w:t>
      </w:r>
      <w:r>
        <w:t xml:space="preserve"> : </w:t>
      </w:r>
      <w:r w:rsidR="00000000" w:rsidRPr="00033231">
        <w:t>le ton de l</w:t>
      </w:r>
      <w:r>
        <w:t>’</w:t>
      </w:r>
      <w:r w:rsidR="00000000" w:rsidRPr="00033231">
        <w:t>enfant était tout partic</w:t>
      </w:r>
      <w:r w:rsidR="00000000" w:rsidRPr="00033231">
        <w:t>u</w:t>
      </w:r>
      <w:r w:rsidR="00000000" w:rsidRPr="00033231">
        <w:t>lier</w:t>
      </w:r>
      <w:r>
        <w:t>.</w:t>
      </w:r>
    </w:p>
    <w:p w14:paraId="1359D9FC" w14:textId="77777777" w:rsidR="004F69D6" w:rsidRDefault="004F69D6" w:rsidP="0021796F">
      <w:r>
        <w:t>« </w:t>
      </w:r>
      <w:r w:rsidR="00000000" w:rsidRPr="00033231">
        <w:t>Votre tâche ne présente pas de difficultés</w:t>
      </w:r>
      <w:r>
        <w:t xml:space="preserve">, </w:t>
      </w:r>
      <w:r w:rsidR="00000000" w:rsidRPr="00033231">
        <w:t>Henri</w:t>
      </w:r>
      <w:r>
        <w:t xml:space="preserve"> ; </w:t>
      </w:r>
      <w:r w:rsidR="00000000" w:rsidRPr="00033231">
        <w:t>mais si elle en contient</w:t>
      </w:r>
      <w:r>
        <w:t xml:space="preserve">, </w:t>
      </w:r>
      <w:r w:rsidR="00000000" w:rsidRPr="00033231">
        <w:t>apportez-les-moi</w:t>
      </w:r>
      <w:r>
        <w:t xml:space="preserve"> ; </w:t>
      </w:r>
      <w:r w:rsidR="00000000" w:rsidRPr="00033231">
        <w:t>nous travaillerons ensemble</w:t>
      </w:r>
      <w:r>
        <w:t>.</w:t>
      </w:r>
    </w:p>
    <w:p w14:paraId="68EE36DA" w14:textId="77777777" w:rsidR="004F69D6" w:rsidRDefault="004F69D6" w:rsidP="0021796F">
      <w:r>
        <w:t>— </w:t>
      </w:r>
      <w:r w:rsidR="00000000" w:rsidRPr="00033231">
        <w:t>Monsieur Moore</w:t>
      </w:r>
      <w:r>
        <w:t xml:space="preserve">, </w:t>
      </w:r>
      <w:r w:rsidR="00000000" w:rsidRPr="00033231">
        <w:t xml:space="preserve">je ne puis </w:t>
      </w:r>
      <w:proofErr w:type="gramStart"/>
      <w:r w:rsidR="00000000" w:rsidRPr="00033231">
        <w:t>faire</w:t>
      </w:r>
      <w:proofErr w:type="gramEnd"/>
      <w:r w:rsidR="00000000" w:rsidRPr="00033231">
        <w:t xml:space="preserve"> aucun travail</w:t>
      </w:r>
      <w:r>
        <w:t>.</w:t>
      </w:r>
    </w:p>
    <w:p w14:paraId="4B3B33E7" w14:textId="77777777" w:rsidR="004F69D6" w:rsidRDefault="004F69D6" w:rsidP="0021796F">
      <w:r>
        <w:t>— </w:t>
      </w:r>
      <w:r w:rsidR="00000000" w:rsidRPr="00033231">
        <w:t>Mon garçon</w:t>
      </w:r>
      <w:r>
        <w:t xml:space="preserve">, </w:t>
      </w:r>
      <w:r w:rsidR="00000000" w:rsidRPr="00033231">
        <w:t>vous êtes malade</w:t>
      </w:r>
      <w:r>
        <w:t>.</w:t>
      </w:r>
    </w:p>
    <w:p w14:paraId="58BE7AF6" w14:textId="77777777" w:rsidR="004F69D6" w:rsidRDefault="004F69D6" w:rsidP="0021796F">
      <w:r>
        <w:t>— </w:t>
      </w:r>
      <w:r w:rsidR="00000000" w:rsidRPr="00033231">
        <w:t>Monsieur</w:t>
      </w:r>
      <w:r>
        <w:t xml:space="preserve">, </w:t>
      </w:r>
      <w:r w:rsidR="00000000" w:rsidRPr="00033231">
        <w:t>je ne suis pas plus mal dans ma santé corp</w:t>
      </w:r>
      <w:r w:rsidR="00000000" w:rsidRPr="00033231">
        <w:t>o</w:t>
      </w:r>
      <w:r w:rsidR="00000000" w:rsidRPr="00033231">
        <w:t>relle que d</w:t>
      </w:r>
      <w:r>
        <w:t>’</w:t>
      </w:r>
      <w:r w:rsidR="00000000" w:rsidRPr="00033231">
        <w:t>habitude</w:t>
      </w:r>
      <w:r>
        <w:t xml:space="preserve">, </w:t>
      </w:r>
      <w:r w:rsidR="00000000" w:rsidRPr="00033231">
        <w:t>mais mon cœur déborde</w:t>
      </w:r>
      <w:r>
        <w:t>.</w:t>
      </w:r>
    </w:p>
    <w:p w14:paraId="5FE1AF6A" w14:textId="3942F504" w:rsidR="00000000" w:rsidRPr="00033231" w:rsidRDefault="004F69D6" w:rsidP="0021796F">
      <w:r>
        <w:t>— </w:t>
      </w:r>
      <w:r w:rsidR="00000000" w:rsidRPr="00033231">
        <w:t>Fermez le livre</w:t>
      </w:r>
      <w:r>
        <w:t xml:space="preserve">. </w:t>
      </w:r>
      <w:r w:rsidR="00000000" w:rsidRPr="00033231">
        <w:t>Venez ici</w:t>
      </w:r>
      <w:r>
        <w:t xml:space="preserve">, </w:t>
      </w:r>
      <w:r w:rsidR="00000000" w:rsidRPr="00033231">
        <w:t>Henry</w:t>
      </w:r>
      <w:r>
        <w:t xml:space="preserve">. </w:t>
      </w:r>
      <w:r w:rsidR="00000000" w:rsidRPr="00033231">
        <w:t>Venez au coin du feu</w:t>
      </w:r>
      <w:r>
        <w:t>. »</w:t>
      </w:r>
    </w:p>
    <w:p w14:paraId="30A90B08" w14:textId="77777777" w:rsidR="004F69D6" w:rsidRDefault="00000000" w:rsidP="0021796F">
      <w:r w:rsidRPr="00033231">
        <w:t>Henry s</w:t>
      </w:r>
      <w:r w:rsidR="004F69D6">
        <w:t>’</w:t>
      </w:r>
      <w:r w:rsidRPr="00033231">
        <w:t>avança en boitant</w:t>
      </w:r>
      <w:r w:rsidR="004F69D6">
        <w:t xml:space="preserve"> ; </w:t>
      </w:r>
      <w:r w:rsidRPr="00033231">
        <w:t>son précepteur lui plaça une chaise</w:t>
      </w:r>
      <w:r w:rsidR="004F69D6">
        <w:t xml:space="preserve"> : </w:t>
      </w:r>
      <w:r w:rsidRPr="00033231">
        <w:t>ses lèvres tremblaient</w:t>
      </w:r>
      <w:r w:rsidR="004F69D6">
        <w:t xml:space="preserve">, </w:t>
      </w:r>
      <w:r w:rsidRPr="00033231">
        <w:t>ses yeux étaient pleins de larmes</w:t>
      </w:r>
      <w:r w:rsidR="004F69D6">
        <w:t xml:space="preserve">. </w:t>
      </w:r>
      <w:r w:rsidRPr="00033231">
        <w:t>Il plaça sa béquille sur le plancher</w:t>
      </w:r>
      <w:r w:rsidR="004F69D6">
        <w:t xml:space="preserve">, </w:t>
      </w:r>
      <w:r w:rsidRPr="00033231">
        <w:t>inclina sa tête et pleura</w:t>
      </w:r>
      <w:r w:rsidR="004F69D6">
        <w:t>.</w:t>
      </w:r>
    </w:p>
    <w:p w14:paraId="39664CC5" w14:textId="77777777" w:rsidR="004F69D6" w:rsidRDefault="004F69D6" w:rsidP="0021796F">
      <w:r>
        <w:t>« </w:t>
      </w:r>
      <w:r w:rsidR="00000000" w:rsidRPr="00033231">
        <w:t>Cette affliction n</w:t>
      </w:r>
      <w:r>
        <w:t>’</w:t>
      </w:r>
      <w:r w:rsidR="00000000" w:rsidRPr="00033231">
        <w:t>est pas occasionnée par une douleur physique</w:t>
      </w:r>
      <w:r>
        <w:t xml:space="preserve">, </w:t>
      </w:r>
      <w:r w:rsidR="00000000" w:rsidRPr="00033231">
        <w:t>dites-vous</w:t>
      </w:r>
      <w:r>
        <w:t xml:space="preserve">, </w:t>
      </w:r>
      <w:r w:rsidR="00000000" w:rsidRPr="00033231">
        <w:t>Henry</w:t>
      </w:r>
      <w:r>
        <w:t xml:space="preserve"> ? </w:t>
      </w:r>
      <w:r w:rsidR="00000000" w:rsidRPr="00033231">
        <w:t>Vous avez un chagrin</w:t>
      </w:r>
      <w:r>
        <w:t xml:space="preserve"> : </w:t>
      </w:r>
      <w:r w:rsidR="00000000" w:rsidRPr="00033231">
        <w:t>dites-le-moi</w:t>
      </w:r>
      <w:r>
        <w:t>.</w:t>
      </w:r>
    </w:p>
    <w:p w14:paraId="0E172152" w14:textId="77777777" w:rsidR="004F69D6" w:rsidRDefault="004F69D6" w:rsidP="0021796F">
      <w:r>
        <w:t>— </w:t>
      </w:r>
      <w:r w:rsidR="00000000" w:rsidRPr="00033231">
        <w:t>Monsieur</w:t>
      </w:r>
      <w:r>
        <w:t xml:space="preserve">, </w:t>
      </w:r>
      <w:r w:rsidR="00000000" w:rsidRPr="00033231">
        <w:t>j</w:t>
      </w:r>
      <w:r>
        <w:t>’</w:t>
      </w:r>
      <w:r w:rsidR="00000000" w:rsidRPr="00033231">
        <w:t>ai un chagrin comme je n</w:t>
      </w:r>
      <w:r>
        <w:t>’</w:t>
      </w:r>
      <w:r w:rsidR="00000000" w:rsidRPr="00033231">
        <w:t>en ai jamais eu a</w:t>
      </w:r>
      <w:r w:rsidR="00000000" w:rsidRPr="00033231">
        <w:t>u</w:t>
      </w:r>
      <w:r w:rsidR="00000000" w:rsidRPr="00033231">
        <w:t>paravant</w:t>
      </w:r>
      <w:r>
        <w:t xml:space="preserve">. </w:t>
      </w:r>
      <w:r w:rsidR="00000000" w:rsidRPr="00033231">
        <w:t>Je voudrais pouvoir en être soulagé de quelque façon</w:t>
      </w:r>
      <w:r>
        <w:t xml:space="preserve"> : </w:t>
      </w:r>
      <w:r w:rsidR="00000000" w:rsidRPr="00033231">
        <w:t>je peux à peine en porter le poids</w:t>
      </w:r>
      <w:r>
        <w:t>.</w:t>
      </w:r>
    </w:p>
    <w:p w14:paraId="6B501399" w14:textId="77777777" w:rsidR="004F69D6" w:rsidRDefault="004F69D6" w:rsidP="0021796F">
      <w:r>
        <w:t>— </w:t>
      </w:r>
      <w:r w:rsidR="00000000" w:rsidRPr="00033231">
        <w:t>Qui sait</w:t>
      </w:r>
      <w:r>
        <w:t xml:space="preserve"> ? </w:t>
      </w:r>
      <w:r w:rsidR="00000000" w:rsidRPr="00033231">
        <w:t>si vous me l</w:t>
      </w:r>
      <w:r>
        <w:t>’</w:t>
      </w:r>
      <w:r w:rsidR="00000000" w:rsidRPr="00033231">
        <w:t>expliquez</w:t>
      </w:r>
      <w:r>
        <w:t xml:space="preserve">, </w:t>
      </w:r>
      <w:r w:rsidR="00000000" w:rsidRPr="00033231">
        <w:t>je pourrai peut-être vous soulager</w:t>
      </w:r>
      <w:r>
        <w:t xml:space="preserve">. </w:t>
      </w:r>
      <w:r w:rsidR="00000000" w:rsidRPr="00033231">
        <w:t>Quelle en est la cause</w:t>
      </w:r>
      <w:r>
        <w:t xml:space="preserve"> ? </w:t>
      </w:r>
      <w:r w:rsidR="00000000" w:rsidRPr="00033231">
        <w:t>Qui concerne-t-il</w:t>
      </w:r>
      <w:r>
        <w:t> ?</w:t>
      </w:r>
    </w:p>
    <w:p w14:paraId="55862038" w14:textId="77777777" w:rsidR="004F69D6" w:rsidRDefault="004F69D6" w:rsidP="0021796F">
      <w:r>
        <w:t>— </w:t>
      </w:r>
      <w:r w:rsidR="00000000" w:rsidRPr="00033231">
        <w:t>La cause</w:t>
      </w:r>
      <w:r>
        <w:t xml:space="preserve">, </w:t>
      </w:r>
      <w:r w:rsidR="00000000" w:rsidRPr="00033231">
        <w:t>monsieur</w:t>
      </w:r>
      <w:r>
        <w:t xml:space="preserve">, </w:t>
      </w:r>
      <w:r w:rsidR="00000000" w:rsidRPr="00033231">
        <w:t>est Shirley</w:t>
      </w:r>
      <w:r>
        <w:t xml:space="preserve"> ; </w:t>
      </w:r>
      <w:r w:rsidR="00000000" w:rsidRPr="00033231">
        <w:t>il concerne Shirley</w:t>
      </w:r>
      <w:r>
        <w:t>.</w:t>
      </w:r>
    </w:p>
    <w:p w14:paraId="26757129" w14:textId="77777777" w:rsidR="004F69D6" w:rsidRDefault="004F69D6" w:rsidP="0021796F">
      <w:r>
        <w:lastRenderedPageBreak/>
        <w:t>— </w:t>
      </w:r>
      <w:r w:rsidR="00000000" w:rsidRPr="00033231">
        <w:t>Est-ce vrai</w:t>
      </w:r>
      <w:r>
        <w:t xml:space="preserve"> ? </w:t>
      </w:r>
      <w:r w:rsidR="00000000" w:rsidRPr="00033231">
        <w:t>Vous pensez qu</w:t>
      </w:r>
      <w:r>
        <w:t>’</w:t>
      </w:r>
      <w:r w:rsidR="00000000" w:rsidRPr="00033231">
        <w:t>elle est changée</w:t>
      </w:r>
      <w:r>
        <w:t> ?</w:t>
      </w:r>
    </w:p>
    <w:p w14:paraId="74D3E617" w14:textId="77777777" w:rsidR="004F69D6" w:rsidRDefault="004F69D6" w:rsidP="0021796F">
      <w:r>
        <w:t>— </w:t>
      </w:r>
      <w:r w:rsidR="00000000" w:rsidRPr="00033231">
        <w:t>Tous ceux qui la connaissent pensent qu</w:t>
      </w:r>
      <w:r>
        <w:t>’</w:t>
      </w:r>
      <w:r w:rsidR="00000000" w:rsidRPr="00033231">
        <w:t>elle est cha</w:t>
      </w:r>
      <w:r w:rsidR="00000000" w:rsidRPr="00033231">
        <w:t>n</w:t>
      </w:r>
      <w:r w:rsidR="00000000" w:rsidRPr="00033231">
        <w:t>gée</w:t>
      </w:r>
      <w:r>
        <w:t xml:space="preserve"> : </w:t>
      </w:r>
      <w:r w:rsidR="00000000" w:rsidRPr="00033231">
        <w:t>vous aussi</w:t>
      </w:r>
      <w:r>
        <w:t xml:space="preserve">, </w:t>
      </w:r>
      <w:r w:rsidR="00000000" w:rsidRPr="00033231">
        <w:t>monsieur Moore</w:t>
      </w:r>
      <w:r>
        <w:t> ?</w:t>
      </w:r>
    </w:p>
    <w:p w14:paraId="270FCCCC" w14:textId="77777777" w:rsidR="004F69D6" w:rsidRDefault="004F69D6" w:rsidP="0021796F">
      <w:r>
        <w:t>— </w:t>
      </w:r>
      <w:r w:rsidR="00000000" w:rsidRPr="00033231">
        <w:t>Non pas sérieusement</w:t>
      </w:r>
      <w:r>
        <w:t xml:space="preserve">, </w:t>
      </w:r>
      <w:r w:rsidR="00000000" w:rsidRPr="00033231">
        <w:t>non</w:t>
      </w:r>
      <w:r>
        <w:t xml:space="preserve">. </w:t>
      </w:r>
      <w:r w:rsidR="00000000" w:rsidRPr="00033231">
        <w:t>Je ne vois en elle aucune a</w:t>
      </w:r>
      <w:r w:rsidR="00000000" w:rsidRPr="00033231">
        <w:t>l</w:t>
      </w:r>
      <w:r w:rsidR="00000000" w:rsidRPr="00033231">
        <w:t>tération qu</w:t>
      </w:r>
      <w:r>
        <w:t>’</w:t>
      </w:r>
      <w:r w:rsidR="00000000" w:rsidRPr="00033231">
        <w:t>une circonstance favorable ne puisse réparer en quelques jours</w:t>
      </w:r>
      <w:r>
        <w:t xml:space="preserve"> ; </w:t>
      </w:r>
      <w:r w:rsidR="00000000" w:rsidRPr="00033231">
        <w:t>d</w:t>
      </w:r>
      <w:r>
        <w:t>’</w:t>
      </w:r>
      <w:r w:rsidR="00000000" w:rsidRPr="00033231">
        <w:t>ailleurs</w:t>
      </w:r>
      <w:r>
        <w:t xml:space="preserve">, </w:t>
      </w:r>
      <w:r w:rsidR="00000000" w:rsidRPr="00033231">
        <w:t>sa propre parole doit être comptée pour quelque chose</w:t>
      </w:r>
      <w:r>
        <w:t xml:space="preserve"> : </w:t>
      </w:r>
      <w:r w:rsidR="00000000" w:rsidRPr="00033231">
        <w:t>elle dit qu</w:t>
      </w:r>
      <w:r>
        <w:t>’</w:t>
      </w:r>
      <w:r w:rsidR="00000000" w:rsidRPr="00033231">
        <w:t>elle se porte bien</w:t>
      </w:r>
      <w:r>
        <w:t>.</w:t>
      </w:r>
    </w:p>
    <w:p w14:paraId="727DD09F" w14:textId="77777777" w:rsidR="004F69D6" w:rsidRDefault="004F69D6" w:rsidP="0021796F">
      <w:r>
        <w:t>— </w:t>
      </w:r>
      <w:r w:rsidR="00000000" w:rsidRPr="00033231">
        <w:t>Aussi longtemps qu</w:t>
      </w:r>
      <w:r>
        <w:t>’</w:t>
      </w:r>
      <w:r w:rsidR="00000000" w:rsidRPr="00033231">
        <w:t>elle a maintenu qu</w:t>
      </w:r>
      <w:r>
        <w:t>’</w:t>
      </w:r>
      <w:r w:rsidR="00000000" w:rsidRPr="00033231">
        <w:t>elle allait bien</w:t>
      </w:r>
      <w:r>
        <w:t xml:space="preserve">, </w:t>
      </w:r>
      <w:r w:rsidR="00000000" w:rsidRPr="00033231">
        <w:t>je l</w:t>
      </w:r>
      <w:r>
        <w:t>’</w:t>
      </w:r>
      <w:r w:rsidR="00000000" w:rsidRPr="00033231">
        <w:t>ai cru</w:t>
      </w:r>
      <w:r>
        <w:t xml:space="preserve">, </w:t>
      </w:r>
      <w:r w:rsidR="00000000" w:rsidRPr="00033231">
        <w:t>monsieur</w:t>
      </w:r>
      <w:r>
        <w:t xml:space="preserve">. </w:t>
      </w:r>
      <w:r w:rsidR="00000000" w:rsidRPr="00033231">
        <w:t>Lorsque j</w:t>
      </w:r>
      <w:r>
        <w:t>’</w:t>
      </w:r>
      <w:r w:rsidR="00000000" w:rsidRPr="00033231">
        <w:t>étais triste hors de sa vue</w:t>
      </w:r>
      <w:r>
        <w:t xml:space="preserve">, </w:t>
      </w:r>
      <w:r w:rsidR="00000000" w:rsidRPr="00033231">
        <w:t>je reco</w:t>
      </w:r>
      <w:r w:rsidR="00000000" w:rsidRPr="00033231">
        <w:t>u</w:t>
      </w:r>
      <w:r w:rsidR="00000000" w:rsidRPr="00033231">
        <w:t>vrais bientôt ma gaieté en sa présence</w:t>
      </w:r>
      <w:r>
        <w:t xml:space="preserve">. </w:t>
      </w:r>
      <w:r w:rsidR="00000000" w:rsidRPr="00033231">
        <w:t>Maintenant</w:t>
      </w:r>
      <w:r>
        <w:t>…</w:t>
      </w:r>
    </w:p>
    <w:p w14:paraId="63880BB8" w14:textId="77777777" w:rsidR="004F69D6" w:rsidRDefault="004F69D6" w:rsidP="0021796F">
      <w:r>
        <w:t>— </w:t>
      </w:r>
      <w:r w:rsidR="00000000" w:rsidRPr="00033231">
        <w:t>Eh bien</w:t>
      </w:r>
      <w:r>
        <w:t xml:space="preserve"> ! </w:t>
      </w:r>
      <w:r w:rsidR="00000000" w:rsidRPr="00033231">
        <w:t>Henry</w:t>
      </w:r>
      <w:r>
        <w:t xml:space="preserve">, </w:t>
      </w:r>
      <w:r w:rsidR="00000000" w:rsidRPr="00033231">
        <w:t>maintenant</w:t>
      </w:r>
      <w:r>
        <w:t xml:space="preserve"> ?… </w:t>
      </w:r>
      <w:r w:rsidR="00000000" w:rsidRPr="00033231">
        <w:t>Vous a-t-elle dit quelque chose</w:t>
      </w:r>
      <w:r>
        <w:t xml:space="preserve"> ? </w:t>
      </w:r>
      <w:r w:rsidR="00000000" w:rsidRPr="00033231">
        <w:t>Vous avez été ensemble au jardin pendant trois heures ce matin</w:t>
      </w:r>
      <w:r>
        <w:t xml:space="preserve"> : </w:t>
      </w:r>
      <w:r w:rsidR="00000000" w:rsidRPr="00033231">
        <w:t>je l</w:t>
      </w:r>
      <w:r>
        <w:t>’</w:t>
      </w:r>
      <w:r w:rsidR="00000000" w:rsidRPr="00033231">
        <w:t>ai vue vous parler</w:t>
      </w:r>
      <w:r>
        <w:t xml:space="preserve">, </w:t>
      </w:r>
      <w:r w:rsidR="00000000" w:rsidRPr="00033231">
        <w:t>et vous écoutiez</w:t>
      </w:r>
      <w:r>
        <w:t xml:space="preserve">. </w:t>
      </w:r>
      <w:r w:rsidR="00000000" w:rsidRPr="00033231">
        <w:t>Maintenant</w:t>
      </w:r>
      <w:r>
        <w:t xml:space="preserve">, </w:t>
      </w:r>
      <w:r w:rsidR="00000000" w:rsidRPr="00033231">
        <w:t>mon cher Henri</w:t>
      </w:r>
      <w:r>
        <w:t xml:space="preserve">, </w:t>
      </w:r>
      <w:r w:rsidR="00000000" w:rsidRPr="00033231">
        <w:t xml:space="preserve">si miss </w:t>
      </w:r>
      <w:proofErr w:type="spellStart"/>
      <w:r w:rsidR="00000000" w:rsidRPr="00033231">
        <w:t>Keeldar</w:t>
      </w:r>
      <w:proofErr w:type="spellEnd"/>
      <w:r w:rsidR="00000000" w:rsidRPr="00033231">
        <w:t xml:space="preserve"> a dit qu</w:t>
      </w:r>
      <w:r>
        <w:t>’</w:t>
      </w:r>
      <w:r w:rsidR="00000000" w:rsidRPr="00033231">
        <w:t>elle est malade et vous a enjoint de garder le secret</w:t>
      </w:r>
      <w:r>
        <w:t xml:space="preserve">, </w:t>
      </w:r>
      <w:r w:rsidR="00000000" w:rsidRPr="00033231">
        <w:t>ne lui obéissez pas</w:t>
      </w:r>
      <w:r>
        <w:t xml:space="preserve">. </w:t>
      </w:r>
      <w:r w:rsidR="00000000" w:rsidRPr="00033231">
        <w:t>Dans l</w:t>
      </w:r>
      <w:r>
        <w:t>’</w:t>
      </w:r>
      <w:r w:rsidR="00000000" w:rsidRPr="00033231">
        <w:t>intérêt de son existence</w:t>
      </w:r>
      <w:r>
        <w:t xml:space="preserve">, </w:t>
      </w:r>
      <w:r w:rsidR="00000000" w:rsidRPr="00033231">
        <w:t>avouez tout</w:t>
      </w:r>
      <w:r>
        <w:t xml:space="preserve">. </w:t>
      </w:r>
      <w:r w:rsidR="00000000" w:rsidRPr="00033231">
        <w:t>Parlez</w:t>
      </w:r>
      <w:r>
        <w:t xml:space="preserve">, </w:t>
      </w:r>
      <w:r w:rsidR="00000000" w:rsidRPr="00033231">
        <w:t>mon garçon</w:t>
      </w:r>
      <w:r>
        <w:t> !</w:t>
      </w:r>
    </w:p>
    <w:p w14:paraId="54D22B34" w14:textId="5FB951E8" w:rsidR="004F69D6" w:rsidRDefault="004F69D6" w:rsidP="0021796F">
      <w:r>
        <w:t>— </w:t>
      </w:r>
      <w:r w:rsidR="00000000" w:rsidRPr="00033231">
        <w:t>Elle dit qu</w:t>
      </w:r>
      <w:r>
        <w:t>’</w:t>
      </w:r>
      <w:r w:rsidR="00000000" w:rsidRPr="00033231">
        <w:t>elle est malade</w:t>
      </w:r>
      <w:r>
        <w:t xml:space="preserve"> ! </w:t>
      </w:r>
      <w:r w:rsidR="00000000" w:rsidRPr="00033231">
        <w:t>Je crois</w:t>
      </w:r>
      <w:r>
        <w:t xml:space="preserve">, </w:t>
      </w:r>
      <w:r w:rsidR="00000000" w:rsidRPr="00033231">
        <w:t>monsieur</w:t>
      </w:r>
      <w:r>
        <w:t xml:space="preserve">, </w:t>
      </w:r>
      <w:r w:rsidR="00000000" w:rsidRPr="00033231">
        <w:t>que</w:t>
      </w:r>
      <w:r>
        <w:t xml:space="preserve">, </w:t>
      </w:r>
      <w:r w:rsidR="00000000" w:rsidRPr="00033231">
        <w:t>si elle était mourante</w:t>
      </w:r>
      <w:r>
        <w:t xml:space="preserve">, </w:t>
      </w:r>
      <w:r w:rsidR="00000000" w:rsidRPr="00033231">
        <w:t>elle sourirait en disant</w:t>
      </w:r>
      <w:r>
        <w:t> : « </w:t>
      </w:r>
      <w:r w:rsidR="00000000" w:rsidRPr="00033231">
        <w:t>Je ne souffre pas</w:t>
      </w:r>
      <w:r>
        <w:t>. »</w:t>
      </w:r>
    </w:p>
    <w:p w14:paraId="452F7A57" w14:textId="77777777" w:rsidR="004F69D6" w:rsidRDefault="004F69D6" w:rsidP="0021796F">
      <w:r>
        <w:t>— </w:t>
      </w:r>
      <w:r w:rsidR="00000000" w:rsidRPr="00033231">
        <w:t>Qu</w:t>
      </w:r>
      <w:r>
        <w:t>’</w:t>
      </w:r>
      <w:r w:rsidR="00000000" w:rsidRPr="00033231">
        <w:t>avez-vous appris</w:t>
      </w:r>
      <w:r>
        <w:t xml:space="preserve">, </w:t>
      </w:r>
      <w:r w:rsidR="00000000" w:rsidRPr="00033231">
        <w:t>alors</w:t>
      </w:r>
      <w:r>
        <w:t xml:space="preserve"> ? </w:t>
      </w:r>
      <w:r w:rsidR="00000000" w:rsidRPr="00033231">
        <w:t>Quelle nouvelle circon</w:t>
      </w:r>
      <w:r w:rsidR="00000000" w:rsidRPr="00033231">
        <w:t>s</w:t>
      </w:r>
      <w:r w:rsidR="00000000" w:rsidRPr="00033231">
        <w:t>ta</w:t>
      </w:r>
      <w:r w:rsidR="00000000" w:rsidRPr="00033231">
        <w:t>n</w:t>
      </w:r>
      <w:r w:rsidR="00000000" w:rsidRPr="00033231">
        <w:t>ce</w:t>
      </w:r>
      <w:r>
        <w:t>… ?</w:t>
      </w:r>
    </w:p>
    <w:p w14:paraId="2F4876D5" w14:textId="77777777" w:rsidR="004F69D6" w:rsidRDefault="004F69D6" w:rsidP="0021796F">
      <w:r>
        <w:t>— </w:t>
      </w:r>
      <w:r w:rsidR="00000000" w:rsidRPr="00033231">
        <w:t>J</w:t>
      </w:r>
      <w:r>
        <w:t>’</w:t>
      </w:r>
      <w:r w:rsidR="00000000" w:rsidRPr="00033231">
        <w:t xml:space="preserve">ai appris </w:t>
      </w:r>
      <w:proofErr w:type="spellStart"/>
      <w:r w:rsidR="00000000" w:rsidRPr="00033231">
        <w:t>quelle</w:t>
      </w:r>
      <w:proofErr w:type="spellEnd"/>
      <w:r w:rsidR="00000000" w:rsidRPr="00033231">
        <w:t xml:space="preserve"> vient de faire son testament</w:t>
      </w:r>
      <w:r>
        <w:t>.</w:t>
      </w:r>
    </w:p>
    <w:p w14:paraId="4E8BB562" w14:textId="49752CE7" w:rsidR="00000000" w:rsidRPr="00033231" w:rsidRDefault="004F69D6" w:rsidP="0021796F">
      <w:r>
        <w:t>— </w:t>
      </w:r>
      <w:r w:rsidR="00000000" w:rsidRPr="00033231">
        <w:t>Son testament</w:t>
      </w:r>
      <w:r>
        <w:t> ! »</w:t>
      </w:r>
    </w:p>
    <w:p w14:paraId="44329FB6" w14:textId="77777777" w:rsidR="004F69D6" w:rsidRDefault="00000000" w:rsidP="0021796F">
      <w:r w:rsidRPr="00033231">
        <w:t>Le précepteur et l</w:t>
      </w:r>
      <w:r w:rsidR="004F69D6">
        <w:t>’</w:t>
      </w:r>
      <w:r w:rsidRPr="00033231">
        <w:t>élève gardèrent le silence</w:t>
      </w:r>
      <w:r w:rsidR="004F69D6">
        <w:t>.</w:t>
      </w:r>
    </w:p>
    <w:p w14:paraId="7A105C35" w14:textId="77777777" w:rsidR="004F69D6" w:rsidRDefault="004F69D6" w:rsidP="0021796F">
      <w:r>
        <w:t>« </w:t>
      </w:r>
      <w:r w:rsidR="00000000" w:rsidRPr="00033231">
        <w:t>Elle vous a dit cela</w:t>
      </w:r>
      <w:r>
        <w:t xml:space="preserve"> ? </w:t>
      </w:r>
      <w:r w:rsidR="00000000" w:rsidRPr="00033231">
        <w:t>demanda Moore</w:t>
      </w:r>
      <w:r>
        <w:t xml:space="preserve">, </w:t>
      </w:r>
      <w:r w:rsidR="00000000" w:rsidRPr="00033231">
        <w:t>après quelques minutes</w:t>
      </w:r>
      <w:r>
        <w:t>.</w:t>
      </w:r>
    </w:p>
    <w:p w14:paraId="1A10BC9A" w14:textId="4554C8AD" w:rsidR="004F69D6" w:rsidRDefault="004F69D6" w:rsidP="0021796F">
      <w:r>
        <w:lastRenderedPageBreak/>
        <w:t>— </w:t>
      </w:r>
      <w:r w:rsidR="00000000" w:rsidRPr="00033231">
        <w:t>Elle me l</w:t>
      </w:r>
      <w:r>
        <w:t>’</w:t>
      </w:r>
      <w:r w:rsidR="00000000" w:rsidRPr="00033231">
        <w:t>a dit tout à fait gaiement</w:t>
      </w:r>
      <w:r>
        <w:t xml:space="preserve"> ; </w:t>
      </w:r>
      <w:r w:rsidR="00000000" w:rsidRPr="00033231">
        <w:t>non pas comme une circonstance de funeste présage</w:t>
      </w:r>
      <w:r>
        <w:t xml:space="preserve">, </w:t>
      </w:r>
      <w:r w:rsidR="00000000" w:rsidRPr="00033231">
        <w:t>ainsi que je le pensais</w:t>
      </w:r>
      <w:r>
        <w:t xml:space="preserve">. </w:t>
      </w:r>
      <w:r w:rsidR="00000000" w:rsidRPr="00033231">
        <w:t>Elle m</w:t>
      </w:r>
      <w:r>
        <w:t>’</w:t>
      </w:r>
      <w:r w:rsidR="00000000" w:rsidRPr="00033231">
        <w:t>a dit que j</w:t>
      </w:r>
      <w:r>
        <w:t>’</w:t>
      </w:r>
      <w:r w:rsidR="00000000" w:rsidRPr="00033231">
        <w:t>étais la seule personne</w:t>
      </w:r>
      <w:r>
        <w:t xml:space="preserve">, </w:t>
      </w:r>
      <w:r w:rsidR="00000000" w:rsidRPr="00033231">
        <w:t>outre son solicitor</w:t>
      </w:r>
      <w:r>
        <w:t xml:space="preserve">, </w:t>
      </w:r>
      <w:r w:rsidR="00000000" w:rsidRPr="00033231">
        <w:t>Pearson Hall</w:t>
      </w:r>
      <w:r>
        <w:t>, M. </w:t>
      </w:r>
      <w:proofErr w:type="spellStart"/>
      <w:r w:rsidR="00000000" w:rsidRPr="00033231">
        <w:t>Helstone</w:t>
      </w:r>
      <w:proofErr w:type="spellEnd"/>
      <w:r w:rsidR="00000000" w:rsidRPr="00033231">
        <w:t xml:space="preserve"> et </w:t>
      </w:r>
      <w:r>
        <w:t>M. </w:t>
      </w:r>
      <w:r w:rsidR="00000000" w:rsidRPr="00033231">
        <w:t>Yorke</w:t>
      </w:r>
      <w:r>
        <w:t xml:space="preserve">, </w:t>
      </w:r>
      <w:r w:rsidR="00000000" w:rsidRPr="00033231">
        <w:t>qui sût quelque chose sur ce s</w:t>
      </w:r>
      <w:r w:rsidR="00000000" w:rsidRPr="00033231">
        <w:t>u</w:t>
      </w:r>
      <w:r w:rsidR="00000000" w:rsidRPr="00033231">
        <w:t>jet</w:t>
      </w:r>
      <w:r>
        <w:t xml:space="preserve"> ; </w:t>
      </w:r>
      <w:r w:rsidR="00000000" w:rsidRPr="00033231">
        <w:t>et elle m</w:t>
      </w:r>
      <w:r>
        <w:t>’</w:t>
      </w:r>
      <w:r w:rsidR="00000000" w:rsidRPr="00033231">
        <w:t>a dit qu</w:t>
      </w:r>
      <w:r>
        <w:t>’</w:t>
      </w:r>
      <w:r w:rsidR="00000000" w:rsidRPr="00033231">
        <w:t>elle voulait spécialement m</w:t>
      </w:r>
      <w:r>
        <w:t>’</w:t>
      </w:r>
      <w:r w:rsidR="00000000" w:rsidRPr="00033231">
        <w:t>en expliquer les dispositions</w:t>
      </w:r>
      <w:r>
        <w:t>.</w:t>
      </w:r>
    </w:p>
    <w:p w14:paraId="5DE07908" w14:textId="77777777" w:rsidR="004F69D6" w:rsidRDefault="004F69D6" w:rsidP="0021796F">
      <w:r>
        <w:t>— </w:t>
      </w:r>
      <w:r w:rsidR="00000000" w:rsidRPr="00033231">
        <w:t>Continuez</w:t>
      </w:r>
      <w:r>
        <w:t xml:space="preserve">, </w:t>
      </w:r>
      <w:r w:rsidR="00000000" w:rsidRPr="00033231">
        <w:t>Henry</w:t>
      </w:r>
      <w:r>
        <w:t>.</w:t>
      </w:r>
    </w:p>
    <w:p w14:paraId="3E460407" w14:textId="77777777" w:rsidR="004F69D6" w:rsidRDefault="004F69D6" w:rsidP="0021796F">
      <w:r>
        <w:t>— « </w:t>
      </w:r>
      <w:r w:rsidR="00000000" w:rsidRPr="00033231">
        <w:t>Parce que</w:t>
      </w:r>
      <w:r>
        <w:t>, »</w:t>
      </w:r>
      <w:r w:rsidR="00000000" w:rsidRPr="00033231">
        <w:t xml:space="preserve"> a-t-elle dit en fixant sur moi ses beaux yeux</w:t>
      </w:r>
      <w:r>
        <w:t xml:space="preserve">, </w:t>
      </w:r>
      <w:r w:rsidR="00000000" w:rsidRPr="00033231">
        <w:t>oh</w:t>
      </w:r>
      <w:r>
        <w:t xml:space="preserve"> ! </w:t>
      </w:r>
      <w:r w:rsidR="00000000" w:rsidRPr="00033231">
        <w:t>comme ils sont beaux</w:t>
      </w:r>
      <w:r>
        <w:t xml:space="preserve">, </w:t>
      </w:r>
      <w:r w:rsidR="00000000" w:rsidRPr="00033231">
        <w:t>monsieur Moore</w:t>
      </w:r>
      <w:r>
        <w:t xml:space="preserve"> ! </w:t>
      </w:r>
      <w:r w:rsidR="00000000" w:rsidRPr="00033231">
        <w:t>je les aime</w:t>
      </w:r>
      <w:r>
        <w:t xml:space="preserve"> ! </w:t>
      </w:r>
      <w:r w:rsidR="00000000" w:rsidRPr="00033231">
        <w:t>je l</w:t>
      </w:r>
      <w:r>
        <w:t>’</w:t>
      </w:r>
      <w:r w:rsidR="00000000" w:rsidRPr="00033231">
        <w:t>aime</w:t>
      </w:r>
      <w:r>
        <w:t xml:space="preserve"> ! </w:t>
      </w:r>
      <w:r w:rsidR="00000000" w:rsidRPr="00033231">
        <w:t>Elle est mon étoile</w:t>
      </w:r>
      <w:r>
        <w:t xml:space="preserve">. </w:t>
      </w:r>
      <w:r w:rsidR="00000000" w:rsidRPr="00033231">
        <w:t>Le ciel ne doit pas la réclamer</w:t>
      </w:r>
      <w:r>
        <w:t xml:space="preserve">. </w:t>
      </w:r>
      <w:r w:rsidR="00000000" w:rsidRPr="00033231">
        <w:t>E</w:t>
      </w:r>
      <w:r w:rsidR="00000000" w:rsidRPr="00033231">
        <w:t>l</w:t>
      </w:r>
      <w:r w:rsidR="00000000" w:rsidRPr="00033231">
        <w:t>le est aimable en ce monde</w:t>
      </w:r>
      <w:r>
        <w:t xml:space="preserve">, </w:t>
      </w:r>
      <w:r w:rsidR="00000000" w:rsidRPr="00033231">
        <w:t>et douée pour ce monde</w:t>
      </w:r>
      <w:r>
        <w:t xml:space="preserve">. </w:t>
      </w:r>
      <w:r w:rsidR="00000000" w:rsidRPr="00033231">
        <w:t>Shirley n</w:t>
      </w:r>
      <w:r>
        <w:t>’</w:t>
      </w:r>
      <w:r w:rsidR="00000000" w:rsidRPr="00033231">
        <w:t>est pas un ange</w:t>
      </w:r>
      <w:r>
        <w:t xml:space="preserve"> : </w:t>
      </w:r>
      <w:r w:rsidR="00000000" w:rsidRPr="00033231">
        <w:t>elle est femme</w:t>
      </w:r>
      <w:r>
        <w:t xml:space="preserve">, </w:t>
      </w:r>
      <w:r w:rsidR="00000000" w:rsidRPr="00033231">
        <w:t>et elle doit vivre avec les hommes</w:t>
      </w:r>
      <w:r>
        <w:t xml:space="preserve">. </w:t>
      </w:r>
      <w:r w:rsidR="00000000" w:rsidRPr="00033231">
        <w:t>Les séraphins ne l</w:t>
      </w:r>
      <w:r>
        <w:t>’</w:t>
      </w:r>
      <w:r w:rsidR="00000000" w:rsidRPr="00033231">
        <w:t>auront pas</w:t>
      </w:r>
      <w:r>
        <w:t xml:space="preserve"> ! </w:t>
      </w:r>
      <w:r w:rsidR="00000000" w:rsidRPr="00033231">
        <w:t>Monsieur Moore</w:t>
      </w:r>
      <w:r>
        <w:t xml:space="preserve">, </w:t>
      </w:r>
      <w:r w:rsidR="00000000" w:rsidRPr="00033231">
        <w:t>si un des fils de Dieu</w:t>
      </w:r>
      <w:r>
        <w:t xml:space="preserve">, </w:t>
      </w:r>
      <w:r w:rsidR="00000000" w:rsidRPr="00033231">
        <w:t>aux ailes larges et brillantes comme l</w:t>
      </w:r>
      <w:r>
        <w:t>’</w:t>
      </w:r>
      <w:r w:rsidR="00000000" w:rsidRPr="00033231">
        <w:t>azur</w:t>
      </w:r>
      <w:r>
        <w:t xml:space="preserve">, </w:t>
      </w:r>
      <w:r w:rsidR="00000000" w:rsidRPr="00033231">
        <w:t xml:space="preserve">bleues et </w:t>
      </w:r>
      <w:proofErr w:type="spellStart"/>
      <w:r w:rsidR="00000000" w:rsidRPr="00033231">
        <w:t>bruissantes</w:t>
      </w:r>
      <w:proofErr w:type="spellEnd"/>
      <w:r w:rsidR="00000000" w:rsidRPr="00033231">
        <w:t xml:space="preserve"> comme la mer</w:t>
      </w:r>
      <w:r>
        <w:t xml:space="preserve">, </w:t>
      </w:r>
      <w:r w:rsidR="00000000" w:rsidRPr="00033231">
        <w:t>l</w:t>
      </w:r>
      <w:r>
        <w:t>’</w:t>
      </w:r>
      <w:r w:rsidR="00000000" w:rsidRPr="00033231">
        <w:t>ayant vue si belle</w:t>
      </w:r>
      <w:r>
        <w:t xml:space="preserve">, </w:t>
      </w:r>
      <w:r w:rsidR="00000000" w:rsidRPr="00033231">
        <w:t>de</w:t>
      </w:r>
      <w:r w:rsidR="00000000" w:rsidRPr="00033231">
        <w:t>s</w:t>
      </w:r>
      <w:r w:rsidR="00000000" w:rsidRPr="00033231">
        <w:t>cendait pour la réclamer</w:t>
      </w:r>
      <w:r>
        <w:t xml:space="preserve">, </w:t>
      </w:r>
      <w:r w:rsidR="00000000" w:rsidRPr="00033231">
        <w:t>sa prétention serait combattue</w:t>
      </w:r>
      <w:r>
        <w:t xml:space="preserve">, </w:t>
      </w:r>
      <w:r w:rsidR="00000000" w:rsidRPr="00033231">
        <w:t>co</w:t>
      </w:r>
      <w:r w:rsidR="00000000" w:rsidRPr="00033231">
        <w:t>m</w:t>
      </w:r>
      <w:r w:rsidR="00000000" w:rsidRPr="00033231">
        <w:t>battue par moi</w:t>
      </w:r>
      <w:r>
        <w:t xml:space="preserve">, </w:t>
      </w:r>
      <w:r w:rsidR="00000000" w:rsidRPr="00033231">
        <w:t>tout enfant et boiteux que je sois</w:t>
      </w:r>
      <w:r>
        <w:t>.</w:t>
      </w:r>
    </w:p>
    <w:p w14:paraId="11A94E3C" w14:textId="77777777" w:rsidR="004F69D6" w:rsidRDefault="004F69D6" w:rsidP="0021796F">
      <w:r>
        <w:t>— </w:t>
      </w:r>
      <w:r w:rsidR="00000000" w:rsidRPr="00033231">
        <w:t xml:space="preserve">Henry </w:t>
      </w:r>
      <w:proofErr w:type="spellStart"/>
      <w:r w:rsidR="00000000" w:rsidRPr="00033231">
        <w:t>Sympson</w:t>
      </w:r>
      <w:proofErr w:type="spellEnd"/>
      <w:r>
        <w:t xml:space="preserve">, </w:t>
      </w:r>
      <w:r w:rsidR="00000000" w:rsidRPr="00033231">
        <w:t>continuez</w:t>
      </w:r>
      <w:r>
        <w:t xml:space="preserve">, </w:t>
      </w:r>
      <w:r w:rsidR="00000000" w:rsidRPr="00033231">
        <w:t>qu</w:t>
      </w:r>
      <w:r>
        <w:t>’</w:t>
      </w:r>
      <w:r w:rsidR="00000000" w:rsidRPr="00033231">
        <w:t>a-t-elle dit encore</w:t>
      </w:r>
      <w:r>
        <w:t> ?</w:t>
      </w:r>
    </w:p>
    <w:p w14:paraId="65CB4FF1" w14:textId="1F155D4E" w:rsidR="00000000" w:rsidRPr="00033231" w:rsidRDefault="004F69D6" w:rsidP="0021796F">
      <w:r>
        <w:t>— « </w:t>
      </w:r>
      <w:r w:rsidR="00000000" w:rsidRPr="00033231">
        <w:t>Parce que</w:t>
      </w:r>
      <w:r>
        <w:t xml:space="preserve">, </w:t>
      </w:r>
      <w:r w:rsidR="00000000" w:rsidRPr="00033231">
        <w:t>a-t-elle dit</w:t>
      </w:r>
      <w:r>
        <w:t xml:space="preserve">, </w:t>
      </w:r>
      <w:r w:rsidR="00000000" w:rsidRPr="00033231">
        <w:t>si je ne faisais pas ce testament et que je vinsse à mourir avant vous</w:t>
      </w:r>
      <w:r>
        <w:t xml:space="preserve">, </w:t>
      </w:r>
      <w:r w:rsidR="00000000" w:rsidRPr="00033231">
        <w:t>Henry</w:t>
      </w:r>
      <w:r>
        <w:t xml:space="preserve">, </w:t>
      </w:r>
      <w:r w:rsidR="00000000" w:rsidRPr="00033231">
        <w:t>toute ma fortune vous reviendrait</w:t>
      </w:r>
      <w:r>
        <w:t xml:space="preserve"> ; </w:t>
      </w:r>
      <w:r w:rsidR="00000000" w:rsidRPr="00033231">
        <w:t>et je ne voudrais pas qu</w:t>
      </w:r>
      <w:r>
        <w:t>’</w:t>
      </w:r>
      <w:r w:rsidR="00000000" w:rsidRPr="00033231">
        <w:t>il en fût ainsi</w:t>
      </w:r>
      <w:r>
        <w:t xml:space="preserve">, </w:t>
      </w:r>
      <w:r w:rsidR="00000000" w:rsidRPr="00033231">
        <w:t>quo</w:t>
      </w:r>
      <w:r w:rsidR="00000000" w:rsidRPr="00033231">
        <w:t>i</w:t>
      </w:r>
      <w:r w:rsidR="00000000" w:rsidRPr="00033231">
        <w:t>que je sois persuadée que votre père n</w:t>
      </w:r>
      <w:r>
        <w:t>’</w:t>
      </w:r>
      <w:r w:rsidR="00000000" w:rsidRPr="00033231">
        <w:t>en serait pas fâché</w:t>
      </w:r>
      <w:r>
        <w:t xml:space="preserve">. </w:t>
      </w:r>
      <w:r w:rsidR="00000000" w:rsidRPr="00033231">
        <w:t>Mais vous</w:t>
      </w:r>
      <w:r>
        <w:t xml:space="preserve">, </w:t>
      </w:r>
      <w:r w:rsidR="00000000" w:rsidRPr="00033231">
        <w:t>a-t-elle dit</w:t>
      </w:r>
      <w:r>
        <w:t xml:space="preserve">, </w:t>
      </w:r>
      <w:r w:rsidR="00000000" w:rsidRPr="00033231">
        <w:t>vous aurez tout son domaine</w:t>
      </w:r>
      <w:r>
        <w:t xml:space="preserve">, </w:t>
      </w:r>
      <w:r w:rsidR="00000000" w:rsidRPr="00033231">
        <w:t>qui est grand</w:t>
      </w:r>
      <w:r>
        <w:t xml:space="preserve">, </w:t>
      </w:r>
      <w:r w:rsidR="00000000" w:rsidRPr="00033231">
        <w:t xml:space="preserve">plus grand que </w:t>
      </w:r>
      <w:proofErr w:type="spellStart"/>
      <w:r w:rsidR="00000000" w:rsidRPr="00033231">
        <w:t>Fieldhead</w:t>
      </w:r>
      <w:proofErr w:type="spellEnd"/>
      <w:r>
        <w:t xml:space="preserve"> ; </w:t>
      </w:r>
      <w:r w:rsidR="00000000" w:rsidRPr="00033231">
        <w:t>vos sœurs n</w:t>
      </w:r>
      <w:r>
        <w:t>’</w:t>
      </w:r>
      <w:r w:rsidR="00000000" w:rsidRPr="00033231">
        <w:t>auront rien</w:t>
      </w:r>
      <w:r>
        <w:t xml:space="preserve">, </w:t>
      </w:r>
      <w:r w:rsidR="00000000" w:rsidRPr="00033231">
        <w:t>et je leur ai laissé quelque argent</w:t>
      </w:r>
      <w:r>
        <w:t xml:space="preserve">, </w:t>
      </w:r>
      <w:r w:rsidR="00000000" w:rsidRPr="00033231">
        <w:t>quoique je ne les aime ni l</w:t>
      </w:r>
      <w:r>
        <w:t>’</w:t>
      </w:r>
      <w:r w:rsidR="00000000" w:rsidRPr="00033231">
        <w:t>une ni l</w:t>
      </w:r>
      <w:r>
        <w:t>’</w:t>
      </w:r>
      <w:r w:rsidR="00000000" w:rsidRPr="00033231">
        <w:t>autre pas la moitié autant que j</w:t>
      </w:r>
      <w:r>
        <w:t>’</w:t>
      </w:r>
      <w:r w:rsidR="00000000" w:rsidRPr="00033231">
        <w:t>aime une mèche de vos beaux ch</w:t>
      </w:r>
      <w:r w:rsidR="00000000" w:rsidRPr="00033231">
        <w:t>e</w:t>
      </w:r>
      <w:r w:rsidR="00000000" w:rsidRPr="00033231">
        <w:t>veux</w:t>
      </w:r>
      <w:r>
        <w:t xml:space="preserve">. </w:t>
      </w:r>
      <w:r w:rsidR="00000000" w:rsidRPr="00033231">
        <w:t>Elle m</w:t>
      </w:r>
      <w:r>
        <w:t>’</w:t>
      </w:r>
      <w:r w:rsidR="00000000" w:rsidRPr="00033231">
        <w:t>a dit cela</w:t>
      </w:r>
      <w:r>
        <w:t xml:space="preserve">, </w:t>
      </w:r>
      <w:r w:rsidR="00000000" w:rsidRPr="00033231">
        <w:t>et elle m</w:t>
      </w:r>
      <w:r>
        <w:t>’</w:t>
      </w:r>
      <w:r w:rsidR="00000000" w:rsidRPr="00033231">
        <w:t>a appelé son chéri et m</w:t>
      </w:r>
      <w:r>
        <w:t>’</w:t>
      </w:r>
      <w:r w:rsidR="00000000" w:rsidRPr="00033231">
        <w:t>a laissé l</w:t>
      </w:r>
      <w:r>
        <w:t>’</w:t>
      </w:r>
      <w:r w:rsidR="00000000" w:rsidRPr="00033231">
        <w:t>embrasser</w:t>
      </w:r>
      <w:r>
        <w:t>. »</w:t>
      </w:r>
      <w:r w:rsidR="00000000" w:rsidRPr="00033231">
        <w:t xml:space="preserve"> Elle m</w:t>
      </w:r>
      <w:r>
        <w:t>’</w:t>
      </w:r>
      <w:r w:rsidR="00000000" w:rsidRPr="00033231">
        <w:t>a dit ensuite qu</w:t>
      </w:r>
      <w:r>
        <w:t>’</w:t>
      </w:r>
      <w:r w:rsidR="00000000" w:rsidRPr="00033231">
        <w:t>elle avait légué aussi que</w:t>
      </w:r>
      <w:r w:rsidR="00000000" w:rsidRPr="00033231">
        <w:t>l</w:t>
      </w:r>
      <w:r w:rsidR="00000000" w:rsidRPr="00033231">
        <w:t xml:space="preserve">que argent à Caroline </w:t>
      </w:r>
      <w:proofErr w:type="spellStart"/>
      <w:r w:rsidR="00000000" w:rsidRPr="00033231">
        <w:t>Helstone</w:t>
      </w:r>
      <w:proofErr w:type="spellEnd"/>
      <w:r>
        <w:t xml:space="preserve"> ; </w:t>
      </w:r>
      <w:r w:rsidR="00000000" w:rsidRPr="00033231">
        <w:t>que ce manoir</w:t>
      </w:r>
      <w:r>
        <w:t xml:space="preserve">, </w:t>
      </w:r>
      <w:r w:rsidR="00000000" w:rsidRPr="00033231">
        <w:t>avec son mob</w:t>
      </w:r>
      <w:r w:rsidR="00000000" w:rsidRPr="00033231">
        <w:t>i</w:t>
      </w:r>
      <w:r w:rsidR="00000000" w:rsidRPr="00033231">
        <w:t>lier et ses livres sterling</w:t>
      </w:r>
      <w:r>
        <w:t xml:space="preserve">, </w:t>
      </w:r>
      <w:r w:rsidR="00000000" w:rsidRPr="00033231">
        <w:t>m</w:t>
      </w:r>
      <w:r>
        <w:t>’</w:t>
      </w:r>
      <w:r w:rsidR="00000000" w:rsidRPr="00033231">
        <w:t>était légué</w:t>
      </w:r>
      <w:r>
        <w:t xml:space="preserve">, </w:t>
      </w:r>
      <w:r w:rsidR="00000000" w:rsidRPr="00033231">
        <w:lastRenderedPageBreak/>
        <w:t>parce qu</w:t>
      </w:r>
      <w:r>
        <w:t>’</w:t>
      </w:r>
      <w:r w:rsidR="00000000" w:rsidRPr="00033231">
        <w:t>elle ne voulait pas que l</w:t>
      </w:r>
      <w:r>
        <w:t>’</w:t>
      </w:r>
      <w:r w:rsidR="00000000" w:rsidRPr="00033231">
        <w:t>ancienne demeure de sa famille allât à des étrangers</w:t>
      </w:r>
      <w:r>
        <w:t xml:space="preserve"> ; </w:t>
      </w:r>
      <w:r w:rsidR="00000000" w:rsidRPr="00033231">
        <w:t>et que toute le reste de sa fortune</w:t>
      </w:r>
      <w:r>
        <w:t xml:space="preserve">, </w:t>
      </w:r>
      <w:r w:rsidR="00000000" w:rsidRPr="00033231">
        <w:t>montant à environ douze mi</w:t>
      </w:r>
      <w:r w:rsidR="00000000" w:rsidRPr="00033231">
        <w:t>l</w:t>
      </w:r>
      <w:r w:rsidR="00000000" w:rsidRPr="00033231">
        <w:t xml:space="preserve">le livres en dehors des legs de mes sœurs et de miss </w:t>
      </w:r>
      <w:proofErr w:type="spellStart"/>
      <w:r w:rsidR="00000000" w:rsidRPr="00033231">
        <w:t>Hel</w:t>
      </w:r>
      <w:r w:rsidR="00000000" w:rsidRPr="00033231">
        <w:t>s</w:t>
      </w:r>
      <w:r w:rsidR="00000000" w:rsidRPr="00033231">
        <w:t>tone</w:t>
      </w:r>
      <w:proofErr w:type="spellEnd"/>
      <w:r>
        <w:t xml:space="preserve">, </w:t>
      </w:r>
      <w:r w:rsidR="00000000" w:rsidRPr="00033231">
        <w:t>elle l</w:t>
      </w:r>
      <w:r>
        <w:t>’</w:t>
      </w:r>
      <w:r w:rsidR="00000000" w:rsidRPr="00033231">
        <w:t>avait légué non à moi</w:t>
      </w:r>
      <w:r>
        <w:t xml:space="preserve">, </w:t>
      </w:r>
      <w:r w:rsidR="00000000" w:rsidRPr="00033231">
        <w:t>qui étais déjà riche</w:t>
      </w:r>
      <w:r>
        <w:t xml:space="preserve">, </w:t>
      </w:r>
      <w:r w:rsidR="00000000" w:rsidRPr="00033231">
        <w:t>mais à un homme bon</w:t>
      </w:r>
      <w:r>
        <w:t xml:space="preserve">, </w:t>
      </w:r>
      <w:r w:rsidR="00000000" w:rsidRPr="00033231">
        <w:t>qui en fera un meilleur usage qu</w:t>
      </w:r>
      <w:r>
        <w:t>’</w:t>
      </w:r>
      <w:r w:rsidR="00000000" w:rsidRPr="00033231">
        <w:t>aucun être h</w:t>
      </w:r>
      <w:r w:rsidR="00000000" w:rsidRPr="00033231">
        <w:t>u</w:t>
      </w:r>
      <w:r w:rsidR="00000000" w:rsidRPr="00033231">
        <w:t>main n</w:t>
      </w:r>
      <w:r>
        <w:t>’</w:t>
      </w:r>
      <w:r w:rsidR="00000000" w:rsidRPr="00033231">
        <w:t>en pourrait faire</w:t>
      </w:r>
      <w:r>
        <w:t xml:space="preserve"> ; </w:t>
      </w:r>
      <w:r w:rsidR="00000000" w:rsidRPr="00033231">
        <w:t>un homme</w:t>
      </w:r>
      <w:r>
        <w:t xml:space="preserve">, </w:t>
      </w:r>
      <w:r w:rsidR="00000000" w:rsidRPr="00033231">
        <w:t>a-t-elle dit</w:t>
      </w:r>
      <w:r>
        <w:t xml:space="preserve">, </w:t>
      </w:r>
      <w:r w:rsidR="00000000" w:rsidRPr="00033231">
        <w:t>qui est à la fois doux et brave</w:t>
      </w:r>
      <w:r>
        <w:t xml:space="preserve">, </w:t>
      </w:r>
      <w:r w:rsidR="00000000" w:rsidRPr="00033231">
        <w:t>fort et compatissant</w:t>
      </w:r>
      <w:r>
        <w:t xml:space="preserve"> ; </w:t>
      </w:r>
      <w:r w:rsidR="00000000" w:rsidRPr="00033231">
        <w:t>un homme qui ne fait pas ostentation de principes religieux</w:t>
      </w:r>
      <w:r>
        <w:t xml:space="preserve">, </w:t>
      </w:r>
      <w:r w:rsidR="00000000" w:rsidRPr="00033231">
        <w:t>mais qu</w:t>
      </w:r>
      <w:r>
        <w:t>’</w:t>
      </w:r>
      <w:r w:rsidR="00000000" w:rsidRPr="00033231">
        <w:t>elle sait professer une religion pure et sans tache devant Dieu</w:t>
      </w:r>
      <w:r>
        <w:t xml:space="preserve">. </w:t>
      </w:r>
      <w:r w:rsidR="00000000" w:rsidRPr="00033231">
        <w:t>L</w:t>
      </w:r>
      <w:r>
        <w:t>’</w:t>
      </w:r>
      <w:r w:rsidR="00000000" w:rsidRPr="00033231">
        <w:t>esprit d</w:t>
      </w:r>
      <w:r>
        <w:t>’</w:t>
      </w:r>
      <w:r w:rsidR="00000000" w:rsidRPr="00033231">
        <w:t>amour et de paix est avec lui</w:t>
      </w:r>
      <w:r>
        <w:t xml:space="preserve"> ; </w:t>
      </w:r>
      <w:r w:rsidR="00000000" w:rsidRPr="00033231">
        <w:t>il a visité l</w:t>
      </w:r>
      <w:r>
        <w:t>’</w:t>
      </w:r>
      <w:r w:rsidR="00000000" w:rsidRPr="00033231">
        <w:t>orphelin et la veuve dans l</w:t>
      </w:r>
      <w:r>
        <w:t>’</w:t>
      </w:r>
      <w:r w:rsidR="00000000" w:rsidRPr="00033231">
        <w:t>affliction</w:t>
      </w:r>
      <w:r>
        <w:t xml:space="preserve">, </w:t>
      </w:r>
      <w:r w:rsidR="00000000" w:rsidRPr="00033231">
        <w:t>s</w:t>
      </w:r>
      <w:r>
        <w:t>’</w:t>
      </w:r>
      <w:r w:rsidR="00000000" w:rsidRPr="00033231">
        <w:t>est tenu éloigné de la corruption du monde</w:t>
      </w:r>
      <w:r>
        <w:t xml:space="preserve">. </w:t>
      </w:r>
      <w:r w:rsidR="00000000" w:rsidRPr="00033231">
        <w:t>Puis elle m</w:t>
      </w:r>
      <w:r>
        <w:t>’</w:t>
      </w:r>
      <w:r w:rsidR="00000000" w:rsidRPr="00033231">
        <w:t>a demandé</w:t>
      </w:r>
      <w:r>
        <w:t> : « </w:t>
      </w:r>
      <w:r w:rsidR="00000000" w:rsidRPr="00033231">
        <w:t>Approuvez-vous ce que j</w:t>
      </w:r>
      <w:r>
        <w:t>’</w:t>
      </w:r>
      <w:r w:rsidR="00000000" w:rsidRPr="00033231">
        <w:t>ai fait</w:t>
      </w:r>
      <w:r>
        <w:t xml:space="preserve">, </w:t>
      </w:r>
      <w:r w:rsidR="00000000" w:rsidRPr="00033231">
        <w:t>Henry</w:t>
      </w:r>
      <w:r>
        <w:t> ? »</w:t>
      </w:r>
      <w:r w:rsidR="00000000" w:rsidRPr="00033231">
        <w:t xml:space="preserve"> Je n</w:t>
      </w:r>
      <w:r>
        <w:t>’</w:t>
      </w:r>
      <w:r w:rsidR="00000000" w:rsidRPr="00033231">
        <w:t>ai rien pu répondre</w:t>
      </w:r>
      <w:r>
        <w:t xml:space="preserve">, </w:t>
      </w:r>
      <w:r w:rsidR="00000000" w:rsidRPr="00033231">
        <w:t>les pleurs m</w:t>
      </w:r>
      <w:r>
        <w:t>’</w:t>
      </w:r>
      <w:r w:rsidR="00000000" w:rsidRPr="00033231">
        <w:t>étouffaient</w:t>
      </w:r>
      <w:r>
        <w:t xml:space="preserve">, </w:t>
      </w:r>
      <w:r w:rsidR="00000000" w:rsidRPr="00033231">
        <w:t>comme ils font maintenant</w:t>
      </w:r>
      <w:r>
        <w:t>. »</w:t>
      </w:r>
    </w:p>
    <w:p w14:paraId="379AC76C" w14:textId="79B1BDE8" w:rsidR="004F69D6" w:rsidRDefault="004F69D6" w:rsidP="0021796F">
      <w:r>
        <w:t>M. </w:t>
      </w:r>
      <w:r w:rsidR="00000000" w:rsidRPr="00033231">
        <w:t>Moore accorda à son élève un moment pour combattre et maîtriser son émotion</w:t>
      </w:r>
      <w:r>
        <w:t xml:space="preserve"> ; </w:t>
      </w:r>
      <w:r w:rsidR="00000000" w:rsidRPr="00033231">
        <w:t>ensuite il demanda</w:t>
      </w:r>
      <w:r>
        <w:t> :</w:t>
      </w:r>
    </w:p>
    <w:p w14:paraId="2AB0CB16" w14:textId="77777777" w:rsidR="004F69D6" w:rsidRDefault="004F69D6" w:rsidP="0021796F">
      <w:r>
        <w:t>« </w:t>
      </w:r>
      <w:r w:rsidR="00000000" w:rsidRPr="00033231">
        <w:t>Quelle autre chose a-t-elle dit encore</w:t>
      </w:r>
      <w:r>
        <w:t> ?</w:t>
      </w:r>
    </w:p>
    <w:p w14:paraId="2780C1CA" w14:textId="47E15619" w:rsidR="00000000" w:rsidRPr="00033231" w:rsidRDefault="004F69D6" w:rsidP="0021796F">
      <w:r>
        <w:t>— </w:t>
      </w:r>
      <w:r w:rsidR="00000000" w:rsidRPr="00033231">
        <w:t>Lorsque je lui ai eu manifesté mon plein consentement aux conditions de son testament</w:t>
      </w:r>
      <w:r>
        <w:t xml:space="preserve">, </w:t>
      </w:r>
      <w:r w:rsidR="00000000" w:rsidRPr="00033231">
        <w:t>elle m</w:t>
      </w:r>
      <w:r>
        <w:t>’</w:t>
      </w:r>
      <w:r w:rsidR="00000000" w:rsidRPr="00033231">
        <w:t>a dit que j</w:t>
      </w:r>
      <w:r>
        <w:t>’</w:t>
      </w:r>
      <w:r w:rsidR="00000000" w:rsidRPr="00033231">
        <w:t>étais un ga</w:t>
      </w:r>
      <w:r w:rsidR="00000000" w:rsidRPr="00033231">
        <w:t>r</w:t>
      </w:r>
      <w:r w:rsidR="00000000" w:rsidRPr="00033231">
        <w:t>çon généreux</w:t>
      </w:r>
      <w:r>
        <w:t xml:space="preserve">, </w:t>
      </w:r>
      <w:r w:rsidR="00000000" w:rsidRPr="00033231">
        <w:t>et qu</w:t>
      </w:r>
      <w:r>
        <w:t>’</w:t>
      </w:r>
      <w:r w:rsidR="00000000" w:rsidRPr="00033231">
        <w:t>elle était fière de moi</w:t>
      </w:r>
      <w:r>
        <w:t>. « </w:t>
      </w:r>
      <w:r w:rsidR="00000000" w:rsidRPr="00033231">
        <w:t>Et maintenant</w:t>
      </w:r>
      <w:r>
        <w:t xml:space="preserve">, </w:t>
      </w:r>
      <w:r w:rsidR="00000000" w:rsidRPr="00033231">
        <w:t>a-t-elle ajouté</w:t>
      </w:r>
      <w:r>
        <w:t xml:space="preserve">, </w:t>
      </w:r>
      <w:r w:rsidR="00000000" w:rsidRPr="00033231">
        <w:t>dans le cas où quelque chose arriverait</w:t>
      </w:r>
      <w:r>
        <w:t xml:space="preserve">, </w:t>
      </w:r>
      <w:r w:rsidR="00000000" w:rsidRPr="00033231">
        <w:t>vous saurez répondre à la méchanceté lorsqu</w:t>
      </w:r>
      <w:r>
        <w:t>’</w:t>
      </w:r>
      <w:r w:rsidR="00000000" w:rsidRPr="00033231">
        <w:t>elle viendra murmurer de mauvaises choses à votre oreille</w:t>
      </w:r>
      <w:r>
        <w:t xml:space="preserve">, </w:t>
      </w:r>
      <w:r w:rsidR="00000000" w:rsidRPr="00033231">
        <w:t>insinuant que Shirley vous a fait tort</w:t>
      </w:r>
      <w:r>
        <w:t xml:space="preserve">, </w:t>
      </w:r>
      <w:r w:rsidR="00000000" w:rsidRPr="00033231">
        <w:t>qu</w:t>
      </w:r>
      <w:r>
        <w:t>’</w:t>
      </w:r>
      <w:r w:rsidR="00000000" w:rsidRPr="00033231">
        <w:t>elle ne vous aimait pas</w:t>
      </w:r>
      <w:r>
        <w:t xml:space="preserve">. </w:t>
      </w:r>
      <w:r w:rsidR="00000000" w:rsidRPr="00033231">
        <w:t>Vous saurez que je vous a</w:t>
      </w:r>
      <w:r w:rsidR="00000000" w:rsidRPr="00033231">
        <w:t>i</w:t>
      </w:r>
      <w:r w:rsidR="00000000" w:rsidRPr="00033231">
        <w:t>mais</w:t>
      </w:r>
      <w:r>
        <w:t xml:space="preserve">, </w:t>
      </w:r>
      <w:r w:rsidR="00000000" w:rsidRPr="00033231">
        <w:t>Henry</w:t>
      </w:r>
      <w:r>
        <w:t xml:space="preserve">, </w:t>
      </w:r>
      <w:r w:rsidR="00000000" w:rsidRPr="00033231">
        <w:t>que nulle sœur n</w:t>
      </w:r>
      <w:r>
        <w:t>’</w:t>
      </w:r>
      <w:r w:rsidR="00000000" w:rsidRPr="00033231">
        <w:t>eût pu vous aimer mieux</w:t>
      </w:r>
      <w:r>
        <w:t xml:space="preserve">, </w:t>
      </w:r>
      <w:r w:rsidR="00000000" w:rsidRPr="00033231">
        <w:t>mon cher trésor</w:t>
      </w:r>
      <w:r>
        <w:t>. »</w:t>
      </w:r>
      <w:r w:rsidR="00000000" w:rsidRPr="00033231">
        <w:rPr>
          <w:i/>
          <w:iCs/>
        </w:rPr>
        <w:t xml:space="preserve"> </w:t>
      </w:r>
      <w:r w:rsidR="00000000" w:rsidRPr="00033231">
        <w:t>Monsieur Moore</w:t>
      </w:r>
      <w:r>
        <w:t xml:space="preserve">, </w:t>
      </w:r>
      <w:r w:rsidR="00000000" w:rsidRPr="00033231">
        <w:t>quand je me souviens de sa voix et que je me rappelle son regard</w:t>
      </w:r>
      <w:r>
        <w:t xml:space="preserve">, </w:t>
      </w:r>
      <w:r w:rsidR="00000000" w:rsidRPr="00033231">
        <w:t>mon cœur bat à rompre ma poitrine</w:t>
      </w:r>
      <w:r>
        <w:t xml:space="preserve">. </w:t>
      </w:r>
      <w:r w:rsidR="00000000" w:rsidRPr="00033231">
        <w:t>Elle peut aller au ciel avant moi</w:t>
      </w:r>
      <w:r>
        <w:t xml:space="preserve"> ; </w:t>
      </w:r>
      <w:r w:rsidR="00000000" w:rsidRPr="00033231">
        <w:t>si Dieu le commande</w:t>
      </w:r>
      <w:r>
        <w:t xml:space="preserve">, </w:t>
      </w:r>
      <w:r w:rsidR="00000000" w:rsidRPr="00033231">
        <w:t>il le faudra</w:t>
      </w:r>
      <w:r>
        <w:t xml:space="preserve"> ; </w:t>
      </w:r>
      <w:r w:rsidR="00000000" w:rsidRPr="00033231">
        <w:t>mais le reste de ma vie</w:t>
      </w:r>
      <w:r>
        <w:t xml:space="preserve">, </w:t>
      </w:r>
      <w:r w:rsidR="00000000" w:rsidRPr="00033231">
        <w:t>et ma vie ne sera pas lo</w:t>
      </w:r>
      <w:r w:rsidR="00000000" w:rsidRPr="00033231">
        <w:t>n</w:t>
      </w:r>
      <w:r w:rsidR="00000000" w:rsidRPr="00033231">
        <w:t>gue</w:t>
      </w:r>
      <w:r>
        <w:t xml:space="preserve">, </w:t>
      </w:r>
      <w:r w:rsidR="00000000" w:rsidRPr="00033231">
        <w:t>je suis heureux de cela maintenant</w:t>
      </w:r>
      <w:r>
        <w:t xml:space="preserve">, </w:t>
      </w:r>
      <w:r w:rsidR="00000000" w:rsidRPr="00033231">
        <w:lastRenderedPageBreak/>
        <w:t>sera un rapide et m</w:t>
      </w:r>
      <w:r w:rsidR="00000000" w:rsidRPr="00033231">
        <w:t>é</w:t>
      </w:r>
      <w:r w:rsidR="00000000" w:rsidRPr="00033231">
        <w:t>lancolique voyage sur le chemin que ses pieds ont pressé</w:t>
      </w:r>
      <w:r>
        <w:t xml:space="preserve">. </w:t>
      </w:r>
      <w:r w:rsidR="00000000" w:rsidRPr="00033231">
        <w:t xml:space="preserve">Je pense reposer sous la voûte des </w:t>
      </w:r>
      <w:proofErr w:type="spellStart"/>
      <w:r w:rsidR="00000000" w:rsidRPr="00033231">
        <w:t>Keeldar</w:t>
      </w:r>
      <w:proofErr w:type="spellEnd"/>
      <w:r w:rsidR="00000000" w:rsidRPr="00033231">
        <w:t xml:space="preserve"> avant elle</w:t>
      </w:r>
      <w:r>
        <w:t xml:space="preserve"> ; </w:t>
      </w:r>
      <w:r w:rsidR="00000000" w:rsidRPr="00033231">
        <w:t>s</w:t>
      </w:r>
      <w:r>
        <w:t>’</w:t>
      </w:r>
      <w:r w:rsidR="00000000" w:rsidRPr="00033231">
        <w:t>il en était autrement</w:t>
      </w:r>
      <w:r>
        <w:t xml:space="preserve">, </w:t>
      </w:r>
      <w:r w:rsidR="00000000" w:rsidRPr="00033231">
        <w:t>placez mon cercueil à côté de celui de Shirley</w:t>
      </w:r>
      <w:r>
        <w:t>. »</w:t>
      </w:r>
    </w:p>
    <w:p w14:paraId="4FF82D72" w14:textId="77777777" w:rsidR="004F69D6" w:rsidRDefault="00000000" w:rsidP="0021796F">
      <w:r w:rsidRPr="00033231">
        <w:t>Moore répondit avec un calme posé</w:t>
      </w:r>
      <w:r w:rsidR="004F69D6">
        <w:t xml:space="preserve">, </w:t>
      </w:r>
      <w:r w:rsidRPr="00033231">
        <w:t>qui offrait un étrange contraste avec l</w:t>
      </w:r>
      <w:r w:rsidR="004F69D6">
        <w:t>’</w:t>
      </w:r>
      <w:r w:rsidRPr="00033231">
        <w:t>enthousiasme troublé du jeune garçon</w:t>
      </w:r>
      <w:r w:rsidR="004F69D6">
        <w:t>.</w:t>
      </w:r>
    </w:p>
    <w:p w14:paraId="7D67CD11" w14:textId="77777777" w:rsidR="004F69D6" w:rsidRDefault="004F69D6" w:rsidP="0021796F">
      <w:r>
        <w:t>« </w:t>
      </w:r>
      <w:r w:rsidR="00000000" w:rsidRPr="00033231">
        <w:t>Vous avez tort tous les deux</w:t>
      </w:r>
      <w:r>
        <w:t xml:space="preserve">, </w:t>
      </w:r>
      <w:r w:rsidR="00000000" w:rsidRPr="00033231">
        <w:t>et vous vous faites du mal l</w:t>
      </w:r>
      <w:r>
        <w:t>’</w:t>
      </w:r>
      <w:r w:rsidR="00000000" w:rsidRPr="00033231">
        <w:t>un à l</w:t>
      </w:r>
      <w:r>
        <w:t>’</w:t>
      </w:r>
      <w:r w:rsidR="00000000" w:rsidRPr="00033231">
        <w:t>autre</w:t>
      </w:r>
      <w:r>
        <w:t xml:space="preserve">. </w:t>
      </w:r>
      <w:r w:rsidR="00000000" w:rsidRPr="00033231">
        <w:t>Si la jeunesse tombe une fois sous l</w:t>
      </w:r>
      <w:r>
        <w:t>’</w:t>
      </w:r>
      <w:r w:rsidR="00000000" w:rsidRPr="00033231">
        <w:t>influence d</w:t>
      </w:r>
      <w:r>
        <w:t>’</w:t>
      </w:r>
      <w:r w:rsidR="00000000" w:rsidRPr="00033231">
        <w:t>une terreur imaginaire</w:t>
      </w:r>
      <w:r>
        <w:t xml:space="preserve">, </w:t>
      </w:r>
      <w:r w:rsidR="00000000" w:rsidRPr="00033231">
        <w:t>elle s</w:t>
      </w:r>
      <w:r>
        <w:t>’</w:t>
      </w:r>
      <w:r w:rsidR="00000000" w:rsidRPr="00033231">
        <w:t>imagine que le soleil a pour to</w:t>
      </w:r>
      <w:r w:rsidR="00000000" w:rsidRPr="00033231">
        <w:t>u</w:t>
      </w:r>
      <w:r w:rsidR="00000000" w:rsidRPr="00033231">
        <w:t>jours cessé de luire</w:t>
      </w:r>
      <w:r>
        <w:t xml:space="preserve">, </w:t>
      </w:r>
      <w:r w:rsidR="00000000" w:rsidRPr="00033231">
        <w:t>elle croit que ses malheurs dureront toute sa vie</w:t>
      </w:r>
      <w:r>
        <w:t xml:space="preserve">. </w:t>
      </w:r>
      <w:r w:rsidR="00000000" w:rsidRPr="00033231">
        <w:t>Qu</w:t>
      </w:r>
      <w:r>
        <w:t>’</w:t>
      </w:r>
      <w:r w:rsidR="00000000" w:rsidRPr="00033231">
        <w:t>a-t-elle dit de plus</w:t>
      </w:r>
      <w:r>
        <w:t xml:space="preserve"> ? </w:t>
      </w:r>
      <w:r w:rsidR="00000000" w:rsidRPr="00033231">
        <w:t>A-t-elle dit autre chose</w:t>
      </w:r>
      <w:r>
        <w:t> ?</w:t>
      </w:r>
    </w:p>
    <w:p w14:paraId="47880CD5" w14:textId="77777777" w:rsidR="004F69D6" w:rsidRDefault="004F69D6" w:rsidP="0021796F">
      <w:r>
        <w:t>— </w:t>
      </w:r>
      <w:r w:rsidR="00000000" w:rsidRPr="00033231">
        <w:t>Nous avons réglé entre nous deux ou trois affaires de f</w:t>
      </w:r>
      <w:r w:rsidR="00000000" w:rsidRPr="00033231">
        <w:t>a</w:t>
      </w:r>
      <w:r w:rsidR="00000000" w:rsidRPr="00033231">
        <w:t>mille</w:t>
      </w:r>
      <w:r>
        <w:t>.</w:t>
      </w:r>
    </w:p>
    <w:p w14:paraId="30E1F4E2" w14:textId="77777777" w:rsidR="004F69D6" w:rsidRDefault="004F69D6" w:rsidP="0021796F">
      <w:r>
        <w:t>— </w:t>
      </w:r>
      <w:r w:rsidR="00000000" w:rsidRPr="00033231">
        <w:t>J</w:t>
      </w:r>
      <w:r>
        <w:t>’</w:t>
      </w:r>
      <w:r w:rsidR="00000000" w:rsidRPr="00033231">
        <w:t>aimerais beaucoup à savoir ce que</w:t>
      </w:r>
      <w:r>
        <w:t>…</w:t>
      </w:r>
    </w:p>
    <w:p w14:paraId="28A3A0F1" w14:textId="77777777" w:rsidR="004F69D6" w:rsidRDefault="004F69D6" w:rsidP="0021796F">
      <w:r>
        <w:t>— </w:t>
      </w:r>
      <w:r w:rsidR="00000000" w:rsidRPr="00033231">
        <w:t>Mais</w:t>
      </w:r>
      <w:r>
        <w:t xml:space="preserve">, </w:t>
      </w:r>
      <w:r w:rsidR="00000000" w:rsidRPr="00033231">
        <w:t>monsieur Moore</w:t>
      </w:r>
      <w:r>
        <w:t xml:space="preserve">, </w:t>
      </w:r>
      <w:r w:rsidR="00000000" w:rsidRPr="00033231">
        <w:t>vous souriez</w:t>
      </w:r>
      <w:r>
        <w:t xml:space="preserve"> ; </w:t>
      </w:r>
      <w:r w:rsidR="00000000" w:rsidRPr="00033231">
        <w:t>je ne pouvais pas sourire en voyant Shirley dans une telle humeur</w:t>
      </w:r>
      <w:r>
        <w:t>.</w:t>
      </w:r>
    </w:p>
    <w:p w14:paraId="51CFBB0C" w14:textId="77777777" w:rsidR="004F69D6" w:rsidRDefault="004F69D6" w:rsidP="0021796F">
      <w:r>
        <w:t>— </w:t>
      </w:r>
      <w:r w:rsidR="00000000" w:rsidRPr="00033231">
        <w:t>Mon garçon</w:t>
      </w:r>
      <w:r>
        <w:t xml:space="preserve">, </w:t>
      </w:r>
      <w:r w:rsidR="00000000" w:rsidRPr="00033231">
        <w:t>je ne suis ni nerveux</w:t>
      </w:r>
      <w:r>
        <w:t xml:space="preserve">, </w:t>
      </w:r>
      <w:r w:rsidR="00000000" w:rsidRPr="00033231">
        <w:t>ni enthousiaste</w:t>
      </w:r>
      <w:r>
        <w:t xml:space="preserve">, </w:t>
      </w:r>
      <w:r w:rsidR="00000000" w:rsidRPr="00033231">
        <w:t>ni inexpérimenté</w:t>
      </w:r>
      <w:r>
        <w:t xml:space="preserve">. </w:t>
      </w:r>
      <w:r w:rsidR="00000000" w:rsidRPr="00033231">
        <w:t>Je vois les choses telles qu</w:t>
      </w:r>
      <w:r>
        <w:t>’</w:t>
      </w:r>
      <w:r w:rsidR="00000000" w:rsidRPr="00033231">
        <w:t>elles sont</w:t>
      </w:r>
      <w:r>
        <w:t xml:space="preserve"> : </w:t>
      </w:r>
      <w:r w:rsidR="00000000" w:rsidRPr="00033231">
        <w:t>il n</w:t>
      </w:r>
      <w:r>
        <w:t>’</w:t>
      </w:r>
      <w:r w:rsidR="00000000" w:rsidRPr="00033231">
        <w:t>en est pas ainsi de vous</w:t>
      </w:r>
      <w:r>
        <w:t xml:space="preserve">, </w:t>
      </w:r>
      <w:r w:rsidR="00000000" w:rsidRPr="00033231">
        <w:t>quant à présent</w:t>
      </w:r>
      <w:r>
        <w:t xml:space="preserve">. </w:t>
      </w:r>
      <w:r w:rsidR="00000000" w:rsidRPr="00033231">
        <w:t>Dites-moi ces affaires de f</w:t>
      </w:r>
      <w:r w:rsidR="00000000" w:rsidRPr="00033231">
        <w:t>a</w:t>
      </w:r>
      <w:r w:rsidR="00000000" w:rsidRPr="00033231">
        <w:t>mille</w:t>
      </w:r>
      <w:r>
        <w:t>.</w:t>
      </w:r>
    </w:p>
    <w:p w14:paraId="3D6C9215" w14:textId="5A0EBE37" w:rsidR="004F69D6" w:rsidRDefault="004F69D6" w:rsidP="0021796F">
      <w:r>
        <w:t>— </w:t>
      </w:r>
      <w:r w:rsidR="00000000" w:rsidRPr="00033231">
        <w:t>Seulement</w:t>
      </w:r>
      <w:r>
        <w:t xml:space="preserve">, </w:t>
      </w:r>
      <w:r w:rsidR="00000000" w:rsidRPr="00033231">
        <w:t>monsieur</w:t>
      </w:r>
      <w:r>
        <w:t xml:space="preserve">, </w:t>
      </w:r>
      <w:r w:rsidR="00000000" w:rsidRPr="00033231">
        <w:t>elle m</w:t>
      </w:r>
      <w:r>
        <w:t>’</w:t>
      </w:r>
      <w:r w:rsidR="00000000" w:rsidRPr="00033231">
        <w:t>a demandé si je me consid</w:t>
      </w:r>
      <w:r w:rsidR="00000000" w:rsidRPr="00033231">
        <w:t>é</w:t>
      </w:r>
      <w:r w:rsidR="00000000" w:rsidRPr="00033231">
        <w:t xml:space="preserve">rais plutôt comme un </w:t>
      </w:r>
      <w:proofErr w:type="spellStart"/>
      <w:r w:rsidR="00000000" w:rsidRPr="00033231">
        <w:t>Keeldar</w:t>
      </w:r>
      <w:proofErr w:type="spellEnd"/>
      <w:r w:rsidR="00000000" w:rsidRPr="00033231">
        <w:t xml:space="preserve"> que comme un </w:t>
      </w:r>
      <w:proofErr w:type="spellStart"/>
      <w:r w:rsidR="00000000" w:rsidRPr="00033231">
        <w:t>Sympson</w:t>
      </w:r>
      <w:proofErr w:type="spellEnd"/>
      <w:r>
        <w:t xml:space="preserve"> ; </w:t>
      </w:r>
      <w:r w:rsidR="00000000" w:rsidRPr="00033231">
        <w:t>et je lui ai répondu que j</w:t>
      </w:r>
      <w:r>
        <w:t>’</w:t>
      </w:r>
      <w:r w:rsidR="00000000" w:rsidRPr="00033231">
        <w:t xml:space="preserve">étais </w:t>
      </w:r>
      <w:proofErr w:type="spellStart"/>
      <w:r w:rsidR="00000000" w:rsidRPr="00033231">
        <w:t>Keeldar</w:t>
      </w:r>
      <w:proofErr w:type="spellEnd"/>
      <w:r w:rsidR="00000000" w:rsidRPr="00033231">
        <w:t xml:space="preserve"> du plus profond du cœur</w:t>
      </w:r>
      <w:r>
        <w:t xml:space="preserve">, </w:t>
      </w:r>
      <w:r w:rsidR="00000000" w:rsidRPr="00033231">
        <w:t>et ju</w:t>
      </w:r>
      <w:r w:rsidR="00000000" w:rsidRPr="00033231">
        <w:t>s</w:t>
      </w:r>
      <w:r w:rsidR="00000000" w:rsidRPr="00033231">
        <w:t>qu</w:t>
      </w:r>
      <w:r>
        <w:t>’</w:t>
      </w:r>
      <w:r w:rsidR="00000000" w:rsidRPr="00033231">
        <w:t xml:space="preserve">à la </w:t>
      </w:r>
      <w:r>
        <w:t>moel</w:t>
      </w:r>
      <w:r w:rsidR="00000000" w:rsidRPr="00033231">
        <w:t>le des os</w:t>
      </w:r>
      <w:r>
        <w:t xml:space="preserve">. </w:t>
      </w:r>
      <w:r w:rsidR="00000000" w:rsidRPr="00033231">
        <w:t>Elle a dit qu</w:t>
      </w:r>
      <w:r>
        <w:t>’</w:t>
      </w:r>
      <w:r w:rsidR="00000000" w:rsidRPr="00033231">
        <w:t>elle était contente de cela</w:t>
      </w:r>
      <w:r>
        <w:t xml:space="preserve"> : </w:t>
      </w:r>
      <w:r w:rsidR="00000000" w:rsidRPr="00033231">
        <w:t>car</w:t>
      </w:r>
      <w:r>
        <w:t xml:space="preserve">, </w:t>
      </w:r>
      <w:r w:rsidR="00000000" w:rsidRPr="00033231">
        <w:t>excepté moi</w:t>
      </w:r>
      <w:r>
        <w:t xml:space="preserve">, </w:t>
      </w:r>
      <w:r w:rsidR="00000000" w:rsidRPr="00033231">
        <w:t>il n</w:t>
      </w:r>
      <w:r>
        <w:t>’</w:t>
      </w:r>
      <w:r w:rsidR="00000000" w:rsidRPr="00033231">
        <w:t xml:space="preserve">existait plus de </w:t>
      </w:r>
      <w:proofErr w:type="spellStart"/>
      <w:r w:rsidR="00000000" w:rsidRPr="00033231">
        <w:t>Keeldar</w:t>
      </w:r>
      <w:proofErr w:type="spellEnd"/>
      <w:r w:rsidR="00000000" w:rsidRPr="00033231">
        <w:t xml:space="preserve"> en Angleterre</w:t>
      </w:r>
      <w:r>
        <w:t xml:space="preserve"> ; </w:t>
      </w:r>
      <w:r w:rsidR="00000000" w:rsidRPr="00033231">
        <w:t>et alors nous sommes tombés d</w:t>
      </w:r>
      <w:r>
        <w:t>’</w:t>
      </w:r>
      <w:r w:rsidR="00000000" w:rsidRPr="00033231">
        <w:t>accord sur quelques points</w:t>
      </w:r>
      <w:r>
        <w:t>.</w:t>
      </w:r>
    </w:p>
    <w:p w14:paraId="20B9E7CB" w14:textId="77777777" w:rsidR="004F69D6" w:rsidRDefault="004F69D6" w:rsidP="0021796F">
      <w:r>
        <w:t>— </w:t>
      </w:r>
      <w:r w:rsidR="00000000" w:rsidRPr="00033231">
        <w:t>Eh bien</w:t>
      </w:r>
      <w:r>
        <w:t> ?</w:t>
      </w:r>
    </w:p>
    <w:p w14:paraId="2C818B5F" w14:textId="77777777" w:rsidR="004F69D6" w:rsidRDefault="004F69D6" w:rsidP="0021796F">
      <w:r>
        <w:lastRenderedPageBreak/>
        <w:t>— </w:t>
      </w:r>
      <w:r w:rsidR="00000000" w:rsidRPr="00033231">
        <w:t>Eh bien</w:t>
      </w:r>
      <w:r>
        <w:t xml:space="preserve">, </w:t>
      </w:r>
      <w:r w:rsidR="00000000" w:rsidRPr="00033231">
        <w:t>monsieur</w:t>
      </w:r>
      <w:r>
        <w:t xml:space="preserve">, </w:t>
      </w:r>
      <w:r w:rsidR="00000000" w:rsidRPr="00033231">
        <w:t>que</w:t>
      </w:r>
      <w:r>
        <w:t xml:space="preserve">, </w:t>
      </w:r>
      <w:r w:rsidR="00000000" w:rsidRPr="00033231">
        <w:t>si je vivais pour hériter du d</w:t>
      </w:r>
      <w:r w:rsidR="00000000" w:rsidRPr="00033231">
        <w:t>o</w:t>
      </w:r>
      <w:r w:rsidR="00000000" w:rsidRPr="00033231">
        <w:t xml:space="preserve">maine de mon père et du manoir de </w:t>
      </w:r>
      <w:proofErr w:type="spellStart"/>
      <w:r w:rsidR="00000000" w:rsidRPr="00033231">
        <w:t>Fieldhead</w:t>
      </w:r>
      <w:proofErr w:type="spellEnd"/>
      <w:r>
        <w:t xml:space="preserve">, </w:t>
      </w:r>
      <w:r w:rsidR="00000000" w:rsidRPr="00033231">
        <w:t xml:space="preserve">je prendrais le nom de </w:t>
      </w:r>
      <w:proofErr w:type="spellStart"/>
      <w:r w:rsidR="00000000" w:rsidRPr="00033231">
        <w:t>Keeldar</w:t>
      </w:r>
      <w:proofErr w:type="spellEnd"/>
      <w:r w:rsidR="00000000" w:rsidRPr="00033231">
        <w:t xml:space="preserve"> et ferais de </w:t>
      </w:r>
      <w:proofErr w:type="spellStart"/>
      <w:r w:rsidR="00000000" w:rsidRPr="00033231">
        <w:t>Fieldhead</w:t>
      </w:r>
      <w:proofErr w:type="spellEnd"/>
      <w:r w:rsidR="00000000" w:rsidRPr="00033231">
        <w:t xml:space="preserve"> ma résidence</w:t>
      </w:r>
      <w:r>
        <w:t xml:space="preserve">. </w:t>
      </w:r>
      <w:r w:rsidR="00000000" w:rsidRPr="00033231">
        <w:t xml:space="preserve">Je serais alors appelé Henry Shirley </w:t>
      </w:r>
      <w:proofErr w:type="spellStart"/>
      <w:r w:rsidR="00000000" w:rsidRPr="00033231">
        <w:t>Keeldar</w:t>
      </w:r>
      <w:proofErr w:type="spellEnd"/>
      <w:r>
        <w:t xml:space="preserve">. </w:t>
      </w:r>
      <w:r w:rsidR="00000000" w:rsidRPr="00033231">
        <w:t>Et cela sera ainsi</w:t>
      </w:r>
      <w:r>
        <w:t xml:space="preserve"> : </w:t>
      </w:r>
      <w:r w:rsidR="00000000" w:rsidRPr="00033231">
        <w:t>son nom et son manoir remontent à plusieurs siècles</w:t>
      </w:r>
      <w:r>
        <w:t xml:space="preserve">, </w:t>
      </w:r>
      <w:r w:rsidR="00000000" w:rsidRPr="00033231">
        <w:t xml:space="preserve">tandis que </w:t>
      </w:r>
      <w:proofErr w:type="spellStart"/>
      <w:r w:rsidR="00000000" w:rsidRPr="00033231">
        <w:t>Sym</w:t>
      </w:r>
      <w:r w:rsidR="00000000" w:rsidRPr="00033231">
        <w:t>p</w:t>
      </w:r>
      <w:r w:rsidR="00000000" w:rsidRPr="00033231">
        <w:t>son</w:t>
      </w:r>
      <w:proofErr w:type="spellEnd"/>
      <w:r w:rsidR="00000000" w:rsidRPr="00033231">
        <w:t>-Grove date d</w:t>
      </w:r>
      <w:r>
        <w:t>’</w:t>
      </w:r>
      <w:r w:rsidR="00000000" w:rsidRPr="00033231">
        <w:t>hier</w:t>
      </w:r>
      <w:r>
        <w:t>.</w:t>
      </w:r>
    </w:p>
    <w:p w14:paraId="3EED0485" w14:textId="77777777" w:rsidR="004F69D6" w:rsidRDefault="004F69D6" w:rsidP="0021796F">
      <w:r>
        <w:t>— </w:t>
      </w:r>
      <w:r w:rsidR="00000000" w:rsidRPr="00033231">
        <w:t>Allons</w:t>
      </w:r>
      <w:r>
        <w:t xml:space="preserve">, </w:t>
      </w:r>
      <w:r w:rsidR="00000000" w:rsidRPr="00033231">
        <w:t>vous n</w:t>
      </w:r>
      <w:r>
        <w:t>’</w:t>
      </w:r>
      <w:r w:rsidR="00000000" w:rsidRPr="00033231">
        <w:t>êtes sur le point d</w:t>
      </w:r>
      <w:r>
        <w:t>’</w:t>
      </w:r>
      <w:r w:rsidR="00000000" w:rsidRPr="00033231">
        <w:t>aller au ciel ni l</w:t>
      </w:r>
      <w:r>
        <w:t>’</w:t>
      </w:r>
      <w:r w:rsidR="00000000" w:rsidRPr="00033231">
        <w:t>un ni l</w:t>
      </w:r>
      <w:r>
        <w:t>’</w:t>
      </w:r>
      <w:r w:rsidR="00000000" w:rsidRPr="00033231">
        <w:t>autre</w:t>
      </w:r>
      <w:r>
        <w:t xml:space="preserve">. </w:t>
      </w:r>
      <w:r w:rsidR="00000000" w:rsidRPr="00033231">
        <w:t>J</w:t>
      </w:r>
      <w:r>
        <w:t>’</w:t>
      </w:r>
      <w:r w:rsidR="00000000" w:rsidRPr="00033231">
        <w:t>ai les meilleures espérances de vous deux</w:t>
      </w:r>
      <w:r>
        <w:t xml:space="preserve">, </w:t>
      </w:r>
      <w:r w:rsidR="00000000" w:rsidRPr="00033231">
        <w:t>avec vos fi</w:t>
      </w:r>
      <w:r w:rsidR="00000000" w:rsidRPr="00033231">
        <w:t>è</w:t>
      </w:r>
      <w:r w:rsidR="00000000" w:rsidRPr="00033231">
        <w:t>res distinctions</w:t>
      </w:r>
      <w:r>
        <w:t xml:space="preserve">, </w:t>
      </w:r>
      <w:r w:rsidR="00000000" w:rsidRPr="00033231">
        <w:t>couple d</w:t>
      </w:r>
      <w:r>
        <w:t>’</w:t>
      </w:r>
      <w:r w:rsidR="00000000" w:rsidRPr="00033231">
        <w:t>aiglons à moitié emplumés</w:t>
      </w:r>
      <w:r>
        <w:t xml:space="preserve">. </w:t>
      </w:r>
      <w:r w:rsidR="00000000" w:rsidRPr="00033231">
        <w:t>Maint</w:t>
      </w:r>
      <w:r w:rsidR="00000000" w:rsidRPr="00033231">
        <w:t>e</w:t>
      </w:r>
      <w:r w:rsidR="00000000" w:rsidRPr="00033231">
        <w:t>nant</w:t>
      </w:r>
      <w:r>
        <w:t xml:space="preserve">, </w:t>
      </w:r>
      <w:r w:rsidR="00000000" w:rsidRPr="00033231">
        <w:t>qu</w:t>
      </w:r>
      <w:r>
        <w:t>’</w:t>
      </w:r>
      <w:r w:rsidR="00000000" w:rsidRPr="00033231">
        <w:t>inférez-vous de tout ce que vous venez de dire</w:t>
      </w:r>
      <w:r>
        <w:t xml:space="preserve"> ? </w:t>
      </w:r>
      <w:r w:rsidR="00000000" w:rsidRPr="00033231">
        <w:t>Tr</w:t>
      </w:r>
      <w:r w:rsidR="00000000" w:rsidRPr="00033231">
        <w:t>a</w:t>
      </w:r>
      <w:r w:rsidR="00000000" w:rsidRPr="00033231">
        <w:t>duisez-moi cela en langage ordinaire</w:t>
      </w:r>
      <w:r>
        <w:t>.</w:t>
      </w:r>
    </w:p>
    <w:p w14:paraId="3483BE7C" w14:textId="77777777" w:rsidR="004F69D6" w:rsidRDefault="004F69D6" w:rsidP="0021796F">
      <w:r>
        <w:t>— </w:t>
      </w:r>
      <w:r w:rsidR="00000000" w:rsidRPr="00033231">
        <w:t>Que Shirley pense qu</w:t>
      </w:r>
      <w:r>
        <w:t>’</w:t>
      </w:r>
      <w:r w:rsidR="00000000" w:rsidRPr="00033231">
        <w:t>elle est sur le point de mourir</w:t>
      </w:r>
      <w:r>
        <w:t>.</w:t>
      </w:r>
    </w:p>
    <w:p w14:paraId="6184300C" w14:textId="77777777" w:rsidR="004F69D6" w:rsidRDefault="004F69D6" w:rsidP="0021796F">
      <w:r>
        <w:t>— </w:t>
      </w:r>
      <w:r w:rsidR="00000000" w:rsidRPr="00033231">
        <w:t>Elle a parlé de sa santé</w:t>
      </w:r>
      <w:r>
        <w:t> ?</w:t>
      </w:r>
    </w:p>
    <w:p w14:paraId="17C54BDA" w14:textId="77777777" w:rsidR="004F69D6" w:rsidRDefault="004F69D6" w:rsidP="0021796F">
      <w:r>
        <w:t>— </w:t>
      </w:r>
      <w:r w:rsidR="00000000" w:rsidRPr="00033231">
        <w:t>Pas une seule fois</w:t>
      </w:r>
      <w:r>
        <w:t xml:space="preserve"> ; </w:t>
      </w:r>
      <w:r w:rsidR="00000000" w:rsidRPr="00033231">
        <w:t>mais je vous assure qu</w:t>
      </w:r>
      <w:r>
        <w:t>’</w:t>
      </w:r>
      <w:r w:rsidR="00000000" w:rsidRPr="00033231">
        <w:t>elle dépérit</w:t>
      </w:r>
      <w:r>
        <w:t xml:space="preserve"> ; </w:t>
      </w:r>
      <w:r w:rsidR="00000000" w:rsidRPr="00033231">
        <w:t>ses mains deviennent tout à fait maigres</w:t>
      </w:r>
      <w:r>
        <w:t xml:space="preserve">, </w:t>
      </w:r>
      <w:r w:rsidR="00000000" w:rsidRPr="00033231">
        <w:t>et aussi sa figure</w:t>
      </w:r>
      <w:r>
        <w:t>.</w:t>
      </w:r>
    </w:p>
    <w:p w14:paraId="009441DD" w14:textId="77777777" w:rsidR="004F69D6" w:rsidRDefault="004F69D6" w:rsidP="0021796F">
      <w:r>
        <w:t>— </w:t>
      </w:r>
      <w:r w:rsidR="00000000" w:rsidRPr="00033231">
        <w:t>Est-ce qu</w:t>
      </w:r>
      <w:r>
        <w:t>’</w:t>
      </w:r>
      <w:r w:rsidR="00000000" w:rsidRPr="00033231">
        <w:t>elle se plaint quelquefois à votre mère et à vos sœurs</w:t>
      </w:r>
      <w:r>
        <w:t> ?</w:t>
      </w:r>
    </w:p>
    <w:p w14:paraId="2F2D8108" w14:textId="77777777" w:rsidR="004F69D6" w:rsidRDefault="004F69D6" w:rsidP="0021796F">
      <w:r>
        <w:t>— </w:t>
      </w:r>
      <w:r w:rsidR="00000000" w:rsidRPr="00033231">
        <w:t>Jamais</w:t>
      </w:r>
      <w:r>
        <w:t xml:space="preserve">. </w:t>
      </w:r>
      <w:r w:rsidR="00000000" w:rsidRPr="00033231">
        <w:t>Elle leur rit au nez lorsqu</w:t>
      </w:r>
      <w:r>
        <w:t>’</w:t>
      </w:r>
      <w:r w:rsidR="00000000" w:rsidRPr="00033231">
        <w:t>elles la questionnent là-dessus</w:t>
      </w:r>
      <w:r>
        <w:t xml:space="preserve">. </w:t>
      </w:r>
      <w:r w:rsidR="00000000" w:rsidRPr="00033231">
        <w:t>Monsieur Moore</w:t>
      </w:r>
      <w:r>
        <w:t xml:space="preserve">, </w:t>
      </w:r>
      <w:r w:rsidR="00000000" w:rsidRPr="00033231">
        <w:t>c</w:t>
      </w:r>
      <w:r>
        <w:t>’</w:t>
      </w:r>
      <w:r w:rsidR="00000000" w:rsidRPr="00033231">
        <w:t>est une créature étrange</w:t>
      </w:r>
      <w:r>
        <w:t xml:space="preserve">, </w:t>
      </w:r>
      <w:r w:rsidR="00000000" w:rsidRPr="00033231">
        <w:t>si belle et si légère</w:t>
      </w:r>
      <w:r>
        <w:t xml:space="preserve"> ! </w:t>
      </w:r>
      <w:r w:rsidR="00000000" w:rsidRPr="00033231">
        <w:t>point du tout une virago</w:t>
      </w:r>
      <w:r>
        <w:t xml:space="preserve">, </w:t>
      </w:r>
      <w:r w:rsidR="00000000" w:rsidRPr="00033231">
        <w:t>une amazone</w:t>
      </w:r>
      <w:r>
        <w:t xml:space="preserve"> ; </w:t>
      </w:r>
      <w:r w:rsidR="00000000" w:rsidRPr="00033231">
        <w:t>et cepe</w:t>
      </w:r>
      <w:r w:rsidR="00000000" w:rsidRPr="00033231">
        <w:t>n</w:t>
      </w:r>
      <w:r w:rsidR="00000000" w:rsidRPr="00033231">
        <w:t>dant dédaignant l</w:t>
      </w:r>
      <w:r>
        <w:t>’</w:t>
      </w:r>
      <w:r w:rsidR="00000000" w:rsidRPr="00033231">
        <w:t>assistance et la sympathie</w:t>
      </w:r>
      <w:r>
        <w:t>.</w:t>
      </w:r>
    </w:p>
    <w:p w14:paraId="656248CF" w14:textId="77777777" w:rsidR="004F69D6" w:rsidRDefault="004F69D6" w:rsidP="0021796F">
      <w:r>
        <w:t>— </w:t>
      </w:r>
      <w:r w:rsidR="00000000" w:rsidRPr="00033231">
        <w:t>Savez-vous où elle est maintenant</w:t>
      </w:r>
      <w:r>
        <w:t xml:space="preserve">, </w:t>
      </w:r>
      <w:r w:rsidR="00000000" w:rsidRPr="00033231">
        <w:t>Henry</w:t>
      </w:r>
      <w:r>
        <w:t xml:space="preserve"> ? </w:t>
      </w:r>
      <w:r w:rsidR="00000000" w:rsidRPr="00033231">
        <w:t>Est-elle à la maison</w:t>
      </w:r>
      <w:r>
        <w:t xml:space="preserve">, </w:t>
      </w:r>
      <w:r w:rsidR="00000000" w:rsidRPr="00033231">
        <w:t xml:space="preserve">ou </w:t>
      </w:r>
      <w:proofErr w:type="spellStart"/>
      <w:r w:rsidR="00000000" w:rsidRPr="00033231">
        <w:t>fait-elle</w:t>
      </w:r>
      <w:proofErr w:type="spellEnd"/>
      <w:r w:rsidR="00000000" w:rsidRPr="00033231">
        <w:t xml:space="preserve"> sa promenade à cheval</w:t>
      </w:r>
      <w:r>
        <w:t> ?</w:t>
      </w:r>
    </w:p>
    <w:p w14:paraId="61AC76CC" w14:textId="77777777" w:rsidR="004F69D6" w:rsidRDefault="004F69D6" w:rsidP="0021796F">
      <w:r>
        <w:t>— </w:t>
      </w:r>
      <w:r w:rsidR="00000000" w:rsidRPr="00033231">
        <w:t>Elle n</w:t>
      </w:r>
      <w:r>
        <w:t>’</w:t>
      </w:r>
      <w:r w:rsidR="00000000" w:rsidRPr="00033231">
        <w:t>est sûrement pas dehors</w:t>
      </w:r>
      <w:r>
        <w:t xml:space="preserve">, </w:t>
      </w:r>
      <w:r w:rsidR="00000000" w:rsidRPr="00033231">
        <w:t>monsieur</w:t>
      </w:r>
      <w:r>
        <w:t xml:space="preserve">. </w:t>
      </w:r>
      <w:r w:rsidR="00000000" w:rsidRPr="00033231">
        <w:t>Il pleut à ve</w:t>
      </w:r>
      <w:r w:rsidR="00000000" w:rsidRPr="00033231">
        <w:t>r</w:t>
      </w:r>
      <w:r w:rsidR="00000000" w:rsidRPr="00033231">
        <w:t>se</w:t>
      </w:r>
      <w:r>
        <w:t>.</w:t>
      </w:r>
    </w:p>
    <w:p w14:paraId="7E2E0998" w14:textId="77777777" w:rsidR="004F69D6" w:rsidRDefault="004F69D6" w:rsidP="0021796F">
      <w:r>
        <w:t>— </w:t>
      </w:r>
      <w:r w:rsidR="00000000" w:rsidRPr="00033231">
        <w:t>C</w:t>
      </w:r>
      <w:r>
        <w:t>’</w:t>
      </w:r>
      <w:r w:rsidR="00000000" w:rsidRPr="00033231">
        <w:t>est vrai</w:t>
      </w:r>
      <w:r>
        <w:t xml:space="preserve"> : </w:t>
      </w:r>
      <w:r w:rsidR="00000000" w:rsidRPr="00033231">
        <w:t>ce n</w:t>
      </w:r>
      <w:r>
        <w:t>’</w:t>
      </w:r>
      <w:r w:rsidR="00000000" w:rsidRPr="00033231">
        <w:t>est pas cependant une garantie qu</w:t>
      </w:r>
      <w:r>
        <w:t>’</w:t>
      </w:r>
      <w:r w:rsidR="00000000" w:rsidRPr="00033231">
        <w:t xml:space="preserve">elle ne galope pas en ce moment vers </w:t>
      </w:r>
      <w:proofErr w:type="spellStart"/>
      <w:r w:rsidR="00000000" w:rsidRPr="00033231">
        <w:t>Rushedge</w:t>
      </w:r>
      <w:proofErr w:type="spellEnd"/>
      <w:r>
        <w:t xml:space="preserve">. </w:t>
      </w:r>
      <w:r w:rsidR="00000000" w:rsidRPr="00033231">
        <w:t xml:space="preserve">Depuis quelques </w:t>
      </w:r>
      <w:r w:rsidR="00000000" w:rsidRPr="00033231">
        <w:lastRenderedPageBreak/>
        <w:t>s</w:t>
      </w:r>
      <w:r w:rsidR="00000000" w:rsidRPr="00033231">
        <w:t>e</w:t>
      </w:r>
      <w:r w:rsidR="00000000" w:rsidRPr="00033231">
        <w:t>maines</w:t>
      </w:r>
      <w:r>
        <w:t xml:space="preserve">, </w:t>
      </w:r>
      <w:r w:rsidR="00000000" w:rsidRPr="00033231">
        <w:t>le mauvais temps ne l</w:t>
      </w:r>
      <w:r>
        <w:t>’</w:t>
      </w:r>
      <w:r w:rsidR="00000000" w:rsidRPr="00033231">
        <w:t>a jamais empêchée de faire ses excursions</w:t>
      </w:r>
      <w:r>
        <w:t>.</w:t>
      </w:r>
    </w:p>
    <w:p w14:paraId="0C819C35" w14:textId="77777777" w:rsidR="004F69D6" w:rsidRDefault="004F69D6" w:rsidP="0021796F">
      <w:r>
        <w:t>— </w:t>
      </w:r>
      <w:r w:rsidR="00000000" w:rsidRPr="00033231">
        <w:t>Vous vous rappelez</w:t>
      </w:r>
      <w:r>
        <w:t xml:space="preserve">, </w:t>
      </w:r>
      <w:r w:rsidR="00000000" w:rsidRPr="00033231">
        <w:t>monsieur Moore</w:t>
      </w:r>
      <w:r>
        <w:t xml:space="preserve">, </w:t>
      </w:r>
      <w:r w:rsidR="00000000" w:rsidRPr="00033231">
        <w:t>combien mercredi dernier le temps était pluvieux et orageux</w:t>
      </w:r>
      <w:r>
        <w:t xml:space="preserve"> ? </w:t>
      </w:r>
      <w:r w:rsidR="00000000" w:rsidRPr="00033231">
        <w:t>Si mauvais en vér</w:t>
      </w:r>
      <w:r w:rsidR="00000000" w:rsidRPr="00033231">
        <w:t>i</w:t>
      </w:r>
      <w:r w:rsidR="00000000" w:rsidRPr="00033231">
        <w:t>té</w:t>
      </w:r>
      <w:r>
        <w:t xml:space="preserve">, </w:t>
      </w:r>
      <w:r w:rsidR="00000000" w:rsidRPr="00033231">
        <w:t>qu</w:t>
      </w:r>
      <w:r>
        <w:t>’</w:t>
      </w:r>
      <w:r w:rsidR="00000000" w:rsidRPr="00033231">
        <w:t>elle ne voulut pas permettre de seller Zoé</w:t>
      </w:r>
      <w:r>
        <w:t xml:space="preserve"> ; </w:t>
      </w:r>
      <w:r w:rsidR="00000000" w:rsidRPr="00033231">
        <w:t>et cependant la tempête qu</w:t>
      </w:r>
      <w:r>
        <w:t>’</w:t>
      </w:r>
      <w:r w:rsidR="00000000" w:rsidRPr="00033231">
        <w:t>elle trouvait trop rude pour sa jument</w:t>
      </w:r>
      <w:r>
        <w:t xml:space="preserve">, </w:t>
      </w:r>
      <w:r w:rsidR="00000000" w:rsidRPr="00033231">
        <w:t>elle l</w:t>
      </w:r>
      <w:r>
        <w:t>’</w:t>
      </w:r>
      <w:r w:rsidR="00000000" w:rsidRPr="00033231">
        <w:t>a a</w:t>
      </w:r>
      <w:r w:rsidR="00000000" w:rsidRPr="00033231">
        <w:t>f</w:t>
      </w:r>
      <w:r w:rsidR="00000000" w:rsidRPr="00033231">
        <w:t>frontée elle-même à pied</w:t>
      </w:r>
      <w:r>
        <w:t xml:space="preserve"> : </w:t>
      </w:r>
      <w:r w:rsidR="00000000" w:rsidRPr="00033231">
        <w:t>cette après-midi-là</w:t>
      </w:r>
      <w:r>
        <w:t xml:space="preserve">, </w:t>
      </w:r>
      <w:r w:rsidR="00000000" w:rsidRPr="00033231">
        <w:t>elle marcha presque jusqu</w:t>
      </w:r>
      <w:r>
        <w:t>’</w:t>
      </w:r>
      <w:r w:rsidR="00000000" w:rsidRPr="00033231">
        <w:t xml:space="preserve">à </w:t>
      </w:r>
      <w:proofErr w:type="spellStart"/>
      <w:r w:rsidR="00000000" w:rsidRPr="00033231">
        <w:t>Nunnely</w:t>
      </w:r>
      <w:proofErr w:type="spellEnd"/>
      <w:r>
        <w:t xml:space="preserve">. </w:t>
      </w:r>
      <w:r w:rsidR="00000000" w:rsidRPr="00033231">
        <w:t>Je lui demandai</w:t>
      </w:r>
      <w:r>
        <w:t xml:space="preserve">, </w:t>
      </w:r>
      <w:r w:rsidR="00000000" w:rsidRPr="00033231">
        <w:t>à son retour</w:t>
      </w:r>
      <w:r>
        <w:t xml:space="preserve">, </w:t>
      </w:r>
      <w:r w:rsidR="00000000" w:rsidRPr="00033231">
        <w:t>si elle ne craignait pas de prendre un rhume</w:t>
      </w:r>
      <w:r>
        <w:t>. « </w:t>
      </w:r>
      <w:r w:rsidR="00000000" w:rsidRPr="00033231">
        <w:t>Nullement</w:t>
      </w:r>
      <w:r>
        <w:t xml:space="preserve">, </w:t>
      </w:r>
      <w:r w:rsidR="00000000" w:rsidRPr="00033231">
        <w:t>me dit-elle</w:t>
      </w:r>
      <w:r>
        <w:t xml:space="preserve">, </w:t>
      </w:r>
      <w:r w:rsidR="00000000" w:rsidRPr="00033231">
        <w:t>ce serait une trop heureuse chance pour moi</w:t>
      </w:r>
      <w:r>
        <w:t xml:space="preserve">. </w:t>
      </w:r>
      <w:r w:rsidR="00000000" w:rsidRPr="00033231">
        <w:t>Je ne sais pas</w:t>
      </w:r>
      <w:r>
        <w:t xml:space="preserve">, </w:t>
      </w:r>
      <w:r w:rsidR="00000000" w:rsidRPr="00033231">
        <w:t>Henry</w:t>
      </w:r>
      <w:r>
        <w:t xml:space="preserve"> ; </w:t>
      </w:r>
      <w:r w:rsidR="00000000" w:rsidRPr="00033231">
        <w:t>mais la meilleure chose qui pût m</w:t>
      </w:r>
      <w:r>
        <w:t>’</w:t>
      </w:r>
      <w:r w:rsidR="00000000" w:rsidRPr="00033231">
        <w:t>arriver</w:t>
      </w:r>
      <w:r>
        <w:t xml:space="preserve">, </w:t>
      </w:r>
      <w:r w:rsidR="00000000" w:rsidRPr="00033231">
        <w:t>serait d</w:t>
      </w:r>
      <w:r>
        <w:t>’</w:t>
      </w:r>
      <w:r w:rsidR="00000000" w:rsidRPr="00033231">
        <w:t>attraper un bon rhume ou une bonne fièvre</w:t>
      </w:r>
      <w:r>
        <w:t xml:space="preserve">, </w:t>
      </w:r>
      <w:r w:rsidR="00000000" w:rsidRPr="00033231">
        <w:t>et de mourir comme tous les chrétiens</w:t>
      </w:r>
      <w:r>
        <w:t>. »</w:t>
      </w:r>
      <w:r w:rsidR="00000000" w:rsidRPr="00033231">
        <w:t xml:space="preserve"> Elle est malade</w:t>
      </w:r>
      <w:r>
        <w:t xml:space="preserve">, </w:t>
      </w:r>
      <w:r w:rsidR="00000000" w:rsidRPr="00033231">
        <w:t>vous voyez</w:t>
      </w:r>
      <w:r>
        <w:t xml:space="preserve">, </w:t>
      </w:r>
      <w:r w:rsidR="00000000" w:rsidRPr="00033231">
        <w:t>mo</w:t>
      </w:r>
      <w:r w:rsidR="00000000" w:rsidRPr="00033231">
        <w:t>n</w:t>
      </w:r>
      <w:r w:rsidR="00000000" w:rsidRPr="00033231">
        <w:t>sieur</w:t>
      </w:r>
      <w:r>
        <w:t>.</w:t>
      </w:r>
    </w:p>
    <w:p w14:paraId="6AF524D1" w14:textId="77777777" w:rsidR="004F69D6" w:rsidRDefault="004F69D6" w:rsidP="0021796F">
      <w:r>
        <w:t>— </w:t>
      </w:r>
      <w:r w:rsidR="00000000" w:rsidRPr="00033231">
        <w:t>Malade</w:t>
      </w:r>
      <w:r>
        <w:t xml:space="preserve">, </w:t>
      </w:r>
      <w:r w:rsidR="00000000" w:rsidRPr="00033231">
        <w:t>assurément</w:t>
      </w:r>
      <w:r>
        <w:t xml:space="preserve"> ! </w:t>
      </w:r>
      <w:r w:rsidR="00000000" w:rsidRPr="00033231">
        <w:t>Allez savoir où elle est</w:t>
      </w:r>
      <w:r>
        <w:t xml:space="preserve"> ; </w:t>
      </w:r>
      <w:r w:rsidR="00000000" w:rsidRPr="00033231">
        <w:t>et</w:t>
      </w:r>
      <w:r>
        <w:t xml:space="preserve">, </w:t>
      </w:r>
      <w:r w:rsidR="00000000" w:rsidRPr="00033231">
        <w:t>si vous pouvez avoir une occasion de lui parler sans attirer l</w:t>
      </w:r>
      <w:r>
        <w:t>’</w:t>
      </w:r>
      <w:r w:rsidR="00000000" w:rsidRPr="00033231">
        <w:t>attention</w:t>
      </w:r>
      <w:r>
        <w:t xml:space="preserve">, </w:t>
      </w:r>
      <w:r w:rsidR="00000000" w:rsidRPr="00033231">
        <w:t>demandez-lui de venir ici une minute</w:t>
      </w:r>
      <w:r>
        <w:t>.</w:t>
      </w:r>
    </w:p>
    <w:p w14:paraId="00C5D7BE" w14:textId="635264E2" w:rsidR="00000000" w:rsidRPr="00033231" w:rsidRDefault="004F69D6" w:rsidP="0021796F">
      <w:r>
        <w:t>— </w:t>
      </w:r>
      <w:r w:rsidR="00000000" w:rsidRPr="00033231">
        <w:t>Oui</w:t>
      </w:r>
      <w:r>
        <w:t xml:space="preserve">, </w:t>
      </w:r>
      <w:r w:rsidR="00000000" w:rsidRPr="00033231">
        <w:t>monsieur</w:t>
      </w:r>
      <w:r>
        <w:t>. »</w:t>
      </w:r>
    </w:p>
    <w:p w14:paraId="5B2C2DF2" w14:textId="77777777" w:rsidR="004F69D6" w:rsidRDefault="00000000" w:rsidP="0021796F">
      <w:r w:rsidRPr="00033231">
        <w:t>Il saisit sa béquille</w:t>
      </w:r>
      <w:r w:rsidR="004F69D6">
        <w:t xml:space="preserve">, </w:t>
      </w:r>
      <w:r w:rsidRPr="00033231">
        <w:t>et se leva pour partir</w:t>
      </w:r>
      <w:r w:rsidR="004F69D6">
        <w:t>.</w:t>
      </w:r>
    </w:p>
    <w:p w14:paraId="28495B36" w14:textId="59924349" w:rsidR="00000000" w:rsidRPr="00033231" w:rsidRDefault="004F69D6" w:rsidP="0021796F">
      <w:r>
        <w:t>« </w:t>
      </w:r>
      <w:r w:rsidR="00000000" w:rsidRPr="00033231">
        <w:t>Henry</w:t>
      </w:r>
      <w:r>
        <w:t> ! »</w:t>
      </w:r>
    </w:p>
    <w:p w14:paraId="0DF527BE" w14:textId="77777777" w:rsidR="004F69D6" w:rsidRDefault="00000000" w:rsidP="0021796F">
      <w:r w:rsidRPr="00033231">
        <w:t>Il se retourna</w:t>
      </w:r>
      <w:r w:rsidR="004F69D6">
        <w:t>.</w:t>
      </w:r>
    </w:p>
    <w:p w14:paraId="23D4E4CD" w14:textId="77777777" w:rsidR="004F69D6" w:rsidRDefault="004F69D6" w:rsidP="0021796F">
      <w:r>
        <w:t>« </w:t>
      </w:r>
      <w:r w:rsidR="00000000" w:rsidRPr="00033231">
        <w:t>Ne faites pas votre message mot pour mot</w:t>
      </w:r>
      <w:r>
        <w:t xml:space="preserve">. </w:t>
      </w:r>
      <w:r w:rsidR="00000000" w:rsidRPr="00033231">
        <w:t>Formulez-le comme autrefois vous formuliez un appel ordinaire à la salle d</w:t>
      </w:r>
      <w:r>
        <w:t>’</w:t>
      </w:r>
      <w:r w:rsidR="00000000" w:rsidRPr="00033231">
        <w:t>étude</w:t>
      </w:r>
      <w:r>
        <w:t>.</w:t>
      </w:r>
    </w:p>
    <w:p w14:paraId="58A7242D" w14:textId="77777777" w:rsidR="004F69D6" w:rsidRDefault="004F69D6" w:rsidP="0021796F">
      <w:r>
        <w:t>— </w:t>
      </w:r>
      <w:r w:rsidR="00000000" w:rsidRPr="00033231">
        <w:t>Je comprends</w:t>
      </w:r>
      <w:r>
        <w:t xml:space="preserve">, </w:t>
      </w:r>
      <w:r w:rsidR="00000000" w:rsidRPr="00033231">
        <w:t>monsieur</w:t>
      </w:r>
      <w:r>
        <w:t xml:space="preserve"> ; </w:t>
      </w:r>
      <w:r w:rsidR="00000000" w:rsidRPr="00033231">
        <w:t>elle obéira plus probablement</w:t>
      </w:r>
      <w:r>
        <w:t>.</w:t>
      </w:r>
    </w:p>
    <w:p w14:paraId="3AE42D52" w14:textId="77777777" w:rsidR="004F69D6" w:rsidRDefault="004F69D6" w:rsidP="0021796F">
      <w:r>
        <w:t>— </w:t>
      </w:r>
      <w:r w:rsidR="00000000" w:rsidRPr="00033231">
        <w:t>Puis</w:t>
      </w:r>
      <w:r>
        <w:t xml:space="preserve">, </w:t>
      </w:r>
      <w:r w:rsidR="00000000" w:rsidRPr="00033231">
        <w:t>Henry</w:t>
      </w:r>
      <w:r>
        <w:t>…</w:t>
      </w:r>
    </w:p>
    <w:p w14:paraId="71B9B69A" w14:textId="77777777" w:rsidR="004F69D6" w:rsidRDefault="004F69D6" w:rsidP="0021796F">
      <w:r>
        <w:lastRenderedPageBreak/>
        <w:t>— </w:t>
      </w:r>
      <w:r w:rsidR="00000000" w:rsidRPr="00033231">
        <w:t>Monsieur</w:t>
      </w:r>
      <w:r>
        <w:t> ?</w:t>
      </w:r>
    </w:p>
    <w:p w14:paraId="1B66DC22" w14:textId="5EAB6E77" w:rsidR="00000000" w:rsidRPr="00033231" w:rsidRDefault="004F69D6" w:rsidP="0021796F">
      <w:r>
        <w:t>— </w:t>
      </w:r>
      <w:r w:rsidR="00000000" w:rsidRPr="00033231">
        <w:t>Je vous appellerai</w:t>
      </w:r>
      <w:r>
        <w:t xml:space="preserve">, </w:t>
      </w:r>
      <w:r w:rsidR="00000000" w:rsidRPr="00033231">
        <w:t>lorsque j</w:t>
      </w:r>
      <w:r>
        <w:t>’</w:t>
      </w:r>
      <w:r w:rsidR="00000000" w:rsidRPr="00033231">
        <w:t>aurai besoin de vous</w:t>
      </w:r>
      <w:r>
        <w:t xml:space="preserve"> ; </w:t>
      </w:r>
      <w:r w:rsidR="00000000" w:rsidRPr="00033231">
        <w:t>ju</w:t>
      </w:r>
      <w:r w:rsidR="00000000" w:rsidRPr="00033231">
        <w:t>s</w:t>
      </w:r>
      <w:r w:rsidR="00000000" w:rsidRPr="00033231">
        <w:t>que-là vous êtes exempté des leçons</w:t>
      </w:r>
      <w:r>
        <w:t>. »</w:t>
      </w:r>
    </w:p>
    <w:p w14:paraId="7E403C6B" w14:textId="5A43643E" w:rsidR="004F69D6" w:rsidRDefault="00000000" w:rsidP="0021796F">
      <w:r w:rsidRPr="00033231">
        <w:t>Henry partit</w:t>
      </w:r>
      <w:r w:rsidR="004F69D6">
        <w:t>. M. </w:t>
      </w:r>
      <w:r w:rsidRPr="00033231">
        <w:t>Moore</w:t>
      </w:r>
      <w:r w:rsidR="004F69D6">
        <w:t xml:space="preserve">, </w:t>
      </w:r>
      <w:r w:rsidRPr="00033231">
        <w:t>resté seul</w:t>
      </w:r>
      <w:r w:rsidR="004F69D6">
        <w:t xml:space="preserve">, </w:t>
      </w:r>
      <w:r w:rsidRPr="00033231">
        <w:t>se leva de son bureau</w:t>
      </w:r>
      <w:r w:rsidR="004F69D6">
        <w:t>.</w:t>
      </w:r>
    </w:p>
    <w:p w14:paraId="2DB788E5" w14:textId="7C9F16F2" w:rsidR="00000000" w:rsidRPr="00033231" w:rsidRDefault="004F69D6" w:rsidP="0021796F">
      <w:r>
        <w:t>« </w:t>
      </w:r>
      <w:r w:rsidR="00000000" w:rsidRPr="00033231">
        <w:t>Je puis être très-froid et très-hautain avec Henry</w:t>
      </w:r>
      <w:r>
        <w:t xml:space="preserve">, </w:t>
      </w:r>
      <w:r w:rsidR="00000000" w:rsidRPr="00033231">
        <w:t>dit-il</w:t>
      </w:r>
      <w:r>
        <w:t xml:space="preserve">. </w:t>
      </w:r>
      <w:r w:rsidR="00000000" w:rsidRPr="00033231">
        <w:t>Je peux avoir l</w:t>
      </w:r>
      <w:r>
        <w:t>’</w:t>
      </w:r>
      <w:r w:rsidR="00000000" w:rsidRPr="00033231">
        <w:t>air de rire de ses appréhensions</w:t>
      </w:r>
      <w:r>
        <w:t xml:space="preserve">, </w:t>
      </w:r>
      <w:r w:rsidR="00000000" w:rsidRPr="00033231">
        <w:t>et regarder du haut de ma dignité sa jeune ardeur</w:t>
      </w:r>
      <w:r>
        <w:t xml:space="preserve">. </w:t>
      </w:r>
      <w:r w:rsidR="00000000" w:rsidRPr="00033231">
        <w:t>À lui je peux parler comme si</w:t>
      </w:r>
      <w:r>
        <w:t xml:space="preserve">, </w:t>
      </w:r>
      <w:r w:rsidR="00000000" w:rsidRPr="00033231">
        <w:t>à mes yeux</w:t>
      </w:r>
      <w:r>
        <w:t xml:space="preserve">, </w:t>
      </w:r>
      <w:r w:rsidR="00000000" w:rsidRPr="00033231">
        <w:t>ils étaient deux enfants</w:t>
      </w:r>
      <w:r>
        <w:t xml:space="preserve">. </w:t>
      </w:r>
      <w:r w:rsidR="00000000" w:rsidRPr="00033231">
        <w:t>Voyons si je puis conse</w:t>
      </w:r>
      <w:r w:rsidR="00000000" w:rsidRPr="00033231">
        <w:t>r</w:t>
      </w:r>
      <w:r w:rsidR="00000000" w:rsidRPr="00033231">
        <w:t>ver le même rôle avec elle</w:t>
      </w:r>
      <w:r>
        <w:t xml:space="preserve">. </w:t>
      </w:r>
      <w:r w:rsidR="00000000" w:rsidRPr="00033231">
        <w:t>J</w:t>
      </w:r>
      <w:r>
        <w:t>’</w:t>
      </w:r>
      <w:r w:rsidR="00000000" w:rsidRPr="00033231">
        <w:t>ai vu le moment où je paraissais sur le point d</w:t>
      </w:r>
      <w:r>
        <w:t>’</w:t>
      </w:r>
      <w:r w:rsidR="00000000" w:rsidRPr="00033231">
        <w:t>oublier ce rôle</w:t>
      </w:r>
      <w:r>
        <w:t xml:space="preserve"> ; </w:t>
      </w:r>
      <w:r w:rsidR="00000000" w:rsidRPr="00033231">
        <w:t>où la confusion et la soumission se</w:t>
      </w:r>
      <w:r w:rsidR="00000000" w:rsidRPr="00033231">
        <w:t>m</w:t>
      </w:r>
      <w:r w:rsidR="00000000" w:rsidRPr="00033231">
        <w:t>blaient près de m</w:t>
      </w:r>
      <w:r>
        <w:t>’</w:t>
      </w:r>
      <w:r w:rsidR="00000000" w:rsidRPr="00033231">
        <w:t>écraser avec leur douce tyrannie</w:t>
      </w:r>
      <w:r>
        <w:t xml:space="preserve"> ; </w:t>
      </w:r>
      <w:r w:rsidR="00000000" w:rsidRPr="00033231">
        <w:t>où ma la</w:t>
      </w:r>
      <w:r w:rsidR="00000000" w:rsidRPr="00033231">
        <w:t>n</w:t>
      </w:r>
      <w:r w:rsidR="00000000" w:rsidRPr="00033231">
        <w:t>gue bégayait</w:t>
      </w:r>
      <w:r>
        <w:t xml:space="preserve"> ; </w:t>
      </w:r>
      <w:r w:rsidR="00000000" w:rsidRPr="00033231">
        <w:t>où j</w:t>
      </w:r>
      <w:r>
        <w:t>’</w:t>
      </w:r>
      <w:r w:rsidR="00000000" w:rsidRPr="00033231">
        <w:t>allais laisser tomber mon manteau et me montrer à elle non comme un maître</w:t>
      </w:r>
      <w:r>
        <w:t xml:space="preserve">, </w:t>
      </w:r>
      <w:r w:rsidR="00000000" w:rsidRPr="00033231">
        <w:t>non</w:t>
      </w:r>
      <w:r>
        <w:t xml:space="preserve">, </w:t>
      </w:r>
      <w:r w:rsidR="00000000" w:rsidRPr="00033231">
        <w:t>mais comme un tout autre personnage</w:t>
      </w:r>
      <w:r>
        <w:t xml:space="preserve">. </w:t>
      </w:r>
      <w:r w:rsidR="00000000" w:rsidRPr="00033231">
        <w:t>J</w:t>
      </w:r>
      <w:r>
        <w:t>’</w:t>
      </w:r>
      <w:r w:rsidR="00000000" w:rsidRPr="00033231">
        <w:t>espère bien ne plus tomber dans cette folie</w:t>
      </w:r>
      <w:r>
        <w:t xml:space="preserve"> : </w:t>
      </w:r>
      <w:r w:rsidR="00000000" w:rsidRPr="00033231">
        <w:t>c</w:t>
      </w:r>
      <w:r>
        <w:t>’</w:t>
      </w:r>
      <w:r w:rsidR="00000000" w:rsidRPr="00033231">
        <w:t xml:space="preserve">est bon pour sir Philippe </w:t>
      </w:r>
      <w:proofErr w:type="spellStart"/>
      <w:r w:rsidR="00000000" w:rsidRPr="00033231">
        <w:t>Nunnely</w:t>
      </w:r>
      <w:proofErr w:type="spellEnd"/>
      <w:r w:rsidR="00000000" w:rsidRPr="00033231">
        <w:t xml:space="preserve"> de rougir lorsqu</w:t>
      </w:r>
      <w:r>
        <w:t>’</w:t>
      </w:r>
      <w:r w:rsidR="00000000" w:rsidRPr="00033231">
        <w:t>il rencontre son regard</w:t>
      </w:r>
      <w:r>
        <w:t xml:space="preserve"> ; </w:t>
      </w:r>
      <w:r w:rsidR="00000000" w:rsidRPr="00033231">
        <w:t>il peut se permettre la soumission</w:t>
      </w:r>
      <w:r>
        <w:t xml:space="preserve">, </w:t>
      </w:r>
      <w:r w:rsidR="00000000" w:rsidRPr="00033231">
        <w:t>lui</w:t>
      </w:r>
      <w:r>
        <w:t xml:space="preserve"> ; </w:t>
      </w:r>
      <w:r w:rsidR="00000000" w:rsidRPr="00033231">
        <w:t>il peut m</w:t>
      </w:r>
      <w:r w:rsidR="00000000" w:rsidRPr="00033231">
        <w:t>ê</w:t>
      </w:r>
      <w:r w:rsidR="00000000" w:rsidRPr="00033231">
        <w:t>me sans danger laisser sa main trembler au contact de la sie</w:t>
      </w:r>
      <w:r w:rsidR="00000000" w:rsidRPr="00033231">
        <w:t>n</w:t>
      </w:r>
      <w:r w:rsidR="00000000" w:rsidRPr="00033231">
        <w:t>ne</w:t>
      </w:r>
      <w:r>
        <w:t xml:space="preserve"> ; </w:t>
      </w:r>
      <w:r w:rsidR="00000000" w:rsidRPr="00033231">
        <w:t>mais</w:t>
      </w:r>
      <w:r>
        <w:t xml:space="preserve">, </w:t>
      </w:r>
      <w:r w:rsidR="00000000" w:rsidRPr="00033231">
        <w:t>si l</w:t>
      </w:r>
      <w:r>
        <w:t>’</w:t>
      </w:r>
      <w:r w:rsidR="00000000" w:rsidRPr="00033231">
        <w:t>un de ses fermiers s</w:t>
      </w:r>
      <w:r>
        <w:t>’</w:t>
      </w:r>
      <w:r w:rsidR="00000000" w:rsidRPr="00033231">
        <w:t xml:space="preserve">avisait de se montrer </w:t>
      </w:r>
      <w:proofErr w:type="spellStart"/>
      <w:r w:rsidR="00000000" w:rsidRPr="00033231">
        <w:t>e</w:t>
      </w:r>
      <w:r w:rsidR="00000000" w:rsidRPr="00033231">
        <w:t>n</w:t>
      </w:r>
      <w:r w:rsidR="00000000" w:rsidRPr="00033231">
        <w:t>vers elle</w:t>
      </w:r>
      <w:proofErr w:type="spellEnd"/>
      <w:r w:rsidR="00000000" w:rsidRPr="00033231">
        <w:t xml:space="preserve"> susceptible et sentimental</w:t>
      </w:r>
      <w:r>
        <w:t xml:space="preserve">, </w:t>
      </w:r>
      <w:r w:rsidR="00000000" w:rsidRPr="00033231">
        <w:t>il mériterait tout simpl</w:t>
      </w:r>
      <w:r w:rsidR="00000000" w:rsidRPr="00033231">
        <w:t>e</w:t>
      </w:r>
      <w:r w:rsidR="00000000" w:rsidRPr="00033231">
        <w:t>ment la camisole de force</w:t>
      </w:r>
      <w:r>
        <w:t xml:space="preserve">. </w:t>
      </w:r>
      <w:r w:rsidR="00000000" w:rsidRPr="00033231">
        <w:t>Jusqu</w:t>
      </w:r>
      <w:r>
        <w:t>’</w:t>
      </w:r>
      <w:r w:rsidR="00000000" w:rsidRPr="00033231">
        <w:t>à ce jour je me suis tiré d</w:t>
      </w:r>
      <w:r>
        <w:t>’</w:t>
      </w:r>
      <w:r w:rsidR="00000000" w:rsidRPr="00033231">
        <w:t>affaire assez bien</w:t>
      </w:r>
      <w:r>
        <w:t xml:space="preserve">. </w:t>
      </w:r>
      <w:r w:rsidR="00000000" w:rsidRPr="00033231">
        <w:t>Elle s</w:t>
      </w:r>
      <w:r>
        <w:t>’</w:t>
      </w:r>
      <w:r w:rsidR="00000000" w:rsidRPr="00033231">
        <w:t>est assise à côté de moi</w:t>
      </w:r>
      <w:r>
        <w:t xml:space="preserve">, </w:t>
      </w:r>
      <w:r w:rsidR="00000000" w:rsidRPr="00033231">
        <w:t>et je n</w:t>
      </w:r>
      <w:r>
        <w:t>’</w:t>
      </w:r>
      <w:r w:rsidR="00000000" w:rsidRPr="00033231">
        <w:t>ai pas tremblé plus que mon bureau</w:t>
      </w:r>
      <w:r>
        <w:t xml:space="preserve">. </w:t>
      </w:r>
      <w:r w:rsidR="00000000" w:rsidRPr="00033231">
        <w:t>J</w:t>
      </w:r>
      <w:r>
        <w:t>’</w:t>
      </w:r>
      <w:r w:rsidR="00000000" w:rsidRPr="00033231">
        <w:t>ai supporté ses regards et ses sourires co</w:t>
      </w:r>
      <w:r w:rsidR="00000000" w:rsidRPr="00033231">
        <w:t>m</w:t>
      </w:r>
      <w:r w:rsidR="00000000" w:rsidRPr="00033231">
        <w:t>me</w:t>
      </w:r>
      <w:r>
        <w:t xml:space="preserve">… </w:t>
      </w:r>
      <w:r w:rsidR="00000000" w:rsidRPr="00033231">
        <w:t>un précepteur</w:t>
      </w:r>
      <w:r>
        <w:t xml:space="preserve">, </w:t>
      </w:r>
      <w:r w:rsidR="00000000" w:rsidRPr="00033231">
        <w:t>que je suis</w:t>
      </w:r>
      <w:r>
        <w:t xml:space="preserve">. </w:t>
      </w:r>
      <w:r w:rsidR="00000000" w:rsidRPr="00033231">
        <w:t>Je n</w:t>
      </w:r>
      <w:r>
        <w:t>’</w:t>
      </w:r>
      <w:r w:rsidR="00000000" w:rsidRPr="00033231">
        <w:t>ai jamais to</w:t>
      </w:r>
      <w:r w:rsidR="00000000" w:rsidRPr="00033231">
        <w:t>u</w:t>
      </w:r>
      <w:r w:rsidR="00000000" w:rsidRPr="00033231">
        <w:t>ché sa main</w:t>
      </w:r>
      <w:r>
        <w:t xml:space="preserve">, </w:t>
      </w:r>
      <w:r w:rsidR="00000000" w:rsidRPr="00033231">
        <w:t>jamais je n</w:t>
      </w:r>
      <w:r>
        <w:t>’</w:t>
      </w:r>
      <w:r w:rsidR="00000000" w:rsidRPr="00033231">
        <w:t>ai subi cette épreuve</w:t>
      </w:r>
      <w:r>
        <w:t xml:space="preserve">. </w:t>
      </w:r>
      <w:r w:rsidR="00000000" w:rsidRPr="00033231">
        <w:t>Je ne suis ni son fermier ni son valet</w:t>
      </w:r>
      <w:r>
        <w:t xml:space="preserve">, </w:t>
      </w:r>
      <w:r w:rsidR="00000000" w:rsidRPr="00033231">
        <w:t>je n</w:t>
      </w:r>
      <w:r>
        <w:t>’</w:t>
      </w:r>
      <w:r w:rsidR="00000000" w:rsidRPr="00033231">
        <w:t>ai jamais été ni son serf ni son serv</w:t>
      </w:r>
      <w:r w:rsidR="00000000" w:rsidRPr="00033231">
        <w:t>i</w:t>
      </w:r>
      <w:r w:rsidR="00000000" w:rsidRPr="00033231">
        <w:t>teur</w:t>
      </w:r>
      <w:r>
        <w:t xml:space="preserve"> ; </w:t>
      </w:r>
      <w:r w:rsidR="00000000" w:rsidRPr="00033231">
        <w:t>mais je suis pauvre</w:t>
      </w:r>
      <w:r>
        <w:t xml:space="preserve">, </w:t>
      </w:r>
      <w:r w:rsidR="00000000" w:rsidRPr="00033231">
        <w:t>et il est de mon devoir de veiller à ma propre dignité</w:t>
      </w:r>
      <w:r>
        <w:t xml:space="preserve">, </w:t>
      </w:r>
      <w:r w:rsidR="00000000" w:rsidRPr="00033231">
        <w:t>de n</w:t>
      </w:r>
      <w:r>
        <w:t>’</w:t>
      </w:r>
      <w:r w:rsidR="00000000" w:rsidRPr="00033231">
        <w:t>en pas compromettre un iota</w:t>
      </w:r>
      <w:r>
        <w:t xml:space="preserve">. </w:t>
      </w:r>
      <w:r w:rsidR="00000000" w:rsidRPr="00033231">
        <w:t>Qu</w:t>
      </w:r>
      <w:r>
        <w:t>’</w:t>
      </w:r>
      <w:r w:rsidR="00000000" w:rsidRPr="00033231">
        <w:t>a-t-elle voulu dire par cette allusion aux gens froids qui pétrifient la chair en marbre</w:t>
      </w:r>
      <w:r>
        <w:t xml:space="preserve"> ? </w:t>
      </w:r>
      <w:r w:rsidR="00000000" w:rsidRPr="00033231">
        <w:t>Elle m</w:t>
      </w:r>
      <w:r>
        <w:t>’</w:t>
      </w:r>
      <w:r w:rsidR="00000000" w:rsidRPr="00033231">
        <w:t>a fait plaisir</w:t>
      </w:r>
      <w:r>
        <w:t xml:space="preserve">. </w:t>
      </w:r>
      <w:r w:rsidR="00000000" w:rsidRPr="00033231">
        <w:t>Je ne sais pourquoi</w:t>
      </w:r>
      <w:r>
        <w:t xml:space="preserve"> ; </w:t>
      </w:r>
      <w:r w:rsidR="00000000" w:rsidRPr="00033231">
        <w:t>je ne me permettrais pas de le rechercher</w:t>
      </w:r>
      <w:r>
        <w:t xml:space="preserve">, </w:t>
      </w:r>
      <w:r w:rsidR="00000000" w:rsidRPr="00033231">
        <w:t xml:space="preserve">je ne me permets jamais de </w:t>
      </w:r>
      <w:r w:rsidR="00000000" w:rsidRPr="00033231">
        <w:lastRenderedPageBreak/>
        <w:t>scruter ni son langage ni sa contenance</w:t>
      </w:r>
      <w:r>
        <w:t xml:space="preserve"> : </w:t>
      </w:r>
      <w:r w:rsidR="00000000" w:rsidRPr="00033231">
        <w:t>car</w:t>
      </w:r>
      <w:r>
        <w:t xml:space="preserve">, </w:t>
      </w:r>
      <w:r w:rsidR="00000000" w:rsidRPr="00033231">
        <w:t>si je le faisais</w:t>
      </w:r>
      <w:r>
        <w:t xml:space="preserve">, </w:t>
      </w:r>
      <w:r w:rsidR="00000000" w:rsidRPr="00033231">
        <w:t>je pourrais quelquefois o</w:t>
      </w:r>
      <w:r w:rsidR="00000000" w:rsidRPr="00033231">
        <w:t>u</w:t>
      </w:r>
      <w:r w:rsidR="00000000" w:rsidRPr="00033231">
        <w:t>blier le sens commun pour croire au roman</w:t>
      </w:r>
      <w:r>
        <w:t xml:space="preserve">. </w:t>
      </w:r>
      <w:r w:rsidR="00000000" w:rsidRPr="00033231">
        <w:t>Une étrange et s</w:t>
      </w:r>
      <w:r w:rsidR="00000000" w:rsidRPr="00033231">
        <w:t>e</w:t>
      </w:r>
      <w:r w:rsidR="00000000" w:rsidRPr="00033231">
        <w:t>crète extase parcourt mes veines par moments</w:t>
      </w:r>
      <w:r>
        <w:t xml:space="preserve"> : </w:t>
      </w:r>
      <w:r w:rsidR="00000000" w:rsidRPr="00033231">
        <w:t>je ne veux pas l</w:t>
      </w:r>
      <w:r>
        <w:t>’</w:t>
      </w:r>
      <w:r w:rsidR="00000000" w:rsidRPr="00033231">
        <w:t>encourager</w:t>
      </w:r>
      <w:r>
        <w:t xml:space="preserve">, </w:t>
      </w:r>
      <w:r w:rsidR="00000000" w:rsidRPr="00033231">
        <w:t>je ne veux pas m</w:t>
      </w:r>
      <w:r>
        <w:t>’</w:t>
      </w:r>
      <w:r w:rsidR="00000000" w:rsidRPr="00033231">
        <w:t>en so</w:t>
      </w:r>
      <w:r w:rsidR="00000000" w:rsidRPr="00033231">
        <w:t>u</w:t>
      </w:r>
      <w:r w:rsidR="00000000" w:rsidRPr="00033231">
        <w:t>venir</w:t>
      </w:r>
      <w:r>
        <w:t xml:space="preserve">. </w:t>
      </w:r>
      <w:r w:rsidR="00000000" w:rsidRPr="00033231">
        <w:t>Je suis résolu</w:t>
      </w:r>
      <w:r>
        <w:t xml:space="preserve">, </w:t>
      </w:r>
      <w:r w:rsidR="00000000" w:rsidRPr="00033231">
        <w:t>aussi longtemps que je le pourrai</w:t>
      </w:r>
      <w:r>
        <w:t xml:space="preserve">, </w:t>
      </w:r>
      <w:r w:rsidR="00000000" w:rsidRPr="00033231">
        <w:t>de conserver le droit de dire avec saint Paul</w:t>
      </w:r>
      <w:r>
        <w:t> : « </w:t>
      </w:r>
      <w:r w:rsidR="00000000" w:rsidRPr="00033231">
        <w:t>Je ne suis pas fou</w:t>
      </w:r>
      <w:r>
        <w:t xml:space="preserve">, </w:t>
      </w:r>
      <w:r w:rsidR="00000000" w:rsidRPr="00033231">
        <w:t>mais je parle le langage de la vérité et de la sagesse</w:t>
      </w:r>
      <w:r>
        <w:t>. »</w:t>
      </w:r>
    </w:p>
    <w:p w14:paraId="14960CB0" w14:textId="77777777" w:rsidR="004F69D6" w:rsidRDefault="00000000" w:rsidP="0021796F">
      <w:r w:rsidRPr="00033231">
        <w:t>Il s</w:t>
      </w:r>
      <w:r w:rsidR="004F69D6">
        <w:t>’</w:t>
      </w:r>
      <w:r w:rsidRPr="00033231">
        <w:t>arrêta</w:t>
      </w:r>
      <w:r w:rsidR="004F69D6">
        <w:t xml:space="preserve">, </w:t>
      </w:r>
      <w:r w:rsidRPr="00033231">
        <w:t>écoutant</w:t>
      </w:r>
      <w:r w:rsidR="004F69D6">
        <w:t>.</w:t>
      </w:r>
    </w:p>
    <w:p w14:paraId="5642C087" w14:textId="015AD47A" w:rsidR="00000000" w:rsidRPr="00033231" w:rsidRDefault="004F69D6" w:rsidP="0021796F">
      <w:r>
        <w:t>« </w:t>
      </w:r>
      <w:r w:rsidR="00000000" w:rsidRPr="00033231">
        <w:t>Viendra-t-elle</w:t>
      </w:r>
      <w:r>
        <w:t xml:space="preserve">, </w:t>
      </w:r>
      <w:r w:rsidR="00000000" w:rsidRPr="00033231">
        <w:t>ou ne viendra-t-elle pas</w:t>
      </w:r>
      <w:r>
        <w:t xml:space="preserve"> ? </w:t>
      </w:r>
      <w:r w:rsidR="00000000" w:rsidRPr="00033231">
        <w:t>se demanda-t-il</w:t>
      </w:r>
      <w:r>
        <w:t xml:space="preserve">. </w:t>
      </w:r>
      <w:r w:rsidR="00000000" w:rsidRPr="00033231">
        <w:t>Comment accueillera-t-elle le message</w:t>
      </w:r>
      <w:r>
        <w:t xml:space="preserve"> ? </w:t>
      </w:r>
      <w:r w:rsidR="00000000" w:rsidRPr="00033231">
        <w:t>naïvement</w:t>
      </w:r>
      <w:r>
        <w:t xml:space="preserve">, </w:t>
      </w:r>
      <w:r w:rsidR="00000000" w:rsidRPr="00033231">
        <w:t>ou avec d</w:t>
      </w:r>
      <w:r w:rsidR="00000000" w:rsidRPr="00033231">
        <w:t>é</w:t>
      </w:r>
      <w:r w:rsidR="00000000" w:rsidRPr="00033231">
        <w:t>dain</w:t>
      </w:r>
      <w:r>
        <w:t xml:space="preserve"> ? </w:t>
      </w:r>
      <w:r w:rsidR="00000000" w:rsidRPr="00033231">
        <w:t>comme une enfant</w:t>
      </w:r>
      <w:r>
        <w:t xml:space="preserve">, </w:t>
      </w:r>
      <w:r w:rsidR="00000000" w:rsidRPr="00033231">
        <w:t>ou comme une reine</w:t>
      </w:r>
      <w:r>
        <w:t xml:space="preserve"> ? </w:t>
      </w:r>
      <w:r w:rsidR="00000000" w:rsidRPr="00033231">
        <w:t>Ces deux c</w:t>
      </w:r>
      <w:r w:rsidR="00000000" w:rsidRPr="00033231">
        <w:t>a</w:t>
      </w:r>
      <w:r w:rsidR="00000000" w:rsidRPr="00033231">
        <w:t>ractères sont dans sa nature</w:t>
      </w:r>
      <w:r>
        <w:t>. »</w:t>
      </w:r>
    </w:p>
    <w:p w14:paraId="59E0E3DE" w14:textId="231D8439" w:rsidR="00000000" w:rsidRPr="00033231" w:rsidRDefault="00000000" w:rsidP="0021796F">
      <w:r w:rsidRPr="00033231">
        <w:t>Si elle vient</w:t>
      </w:r>
      <w:r w:rsidR="004F69D6">
        <w:t xml:space="preserve">, </w:t>
      </w:r>
      <w:r w:rsidRPr="00033231">
        <w:t>que lui dirai-je</w:t>
      </w:r>
      <w:r w:rsidR="004F69D6">
        <w:t xml:space="preserve"> ? </w:t>
      </w:r>
      <w:r w:rsidRPr="00033231">
        <w:t>Comment justifier</w:t>
      </w:r>
      <w:r w:rsidR="004F69D6">
        <w:t xml:space="preserve">, </w:t>
      </w:r>
      <w:r w:rsidRPr="00033231">
        <w:t>d</w:t>
      </w:r>
      <w:r w:rsidR="004F69D6">
        <w:t>’</w:t>
      </w:r>
      <w:r w:rsidRPr="00033231">
        <w:t>abord</w:t>
      </w:r>
      <w:r w:rsidR="004F69D6">
        <w:t xml:space="preserve">, </w:t>
      </w:r>
      <w:r w:rsidRPr="00033231">
        <w:t>la liberté de la requête</w:t>
      </w:r>
      <w:r w:rsidR="004F69D6">
        <w:t xml:space="preserve"> ? </w:t>
      </w:r>
      <w:r w:rsidRPr="00033231">
        <w:t>Lui présenterai-je des excuses</w:t>
      </w:r>
      <w:r w:rsidR="004F69D6">
        <w:t xml:space="preserve"> ? </w:t>
      </w:r>
      <w:r w:rsidRPr="00033231">
        <w:t>je le pourrais en toute humilité</w:t>
      </w:r>
      <w:r w:rsidR="004F69D6">
        <w:t xml:space="preserve"> ; </w:t>
      </w:r>
      <w:r w:rsidRPr="00033231">
        <w:t>mais une justification tendra-t-elle à nous placer dans les positions que nous devons relativement occuper en cette matière</w:t>
      </w:r>
      <w:r w:rsidR="004F69D6">
        <w:t xml:space="preserve"> ? </w:t>
      </w:r>
      <w:r w:rsidRPr="00033231">
        <w:t>Je dois rester le professeur</w:t>
      </w:r>
      <w:r w:rsidR="004F69D6">
        <w:t xml:space="preserve">, </w:t>
      </w:r>
      <w:r w:rsidRPr="00033231">
        <w:t>autr</w:t>
      </w:r>
      <w:r w:rsidRPr="00033231">
        <w:t>e</w:t>
      </w:r>
      <w:r w:rsidRPr="00033231">
        <w:t>ment</w:t>
      </w:r>
      <w:r w:rsidR="004F69D6">
        <w:t xml:space="preserve">… </w:t>
      </w:r>
      <w:r w:rsidRPr="00033231">
        <w:t>J</w:t>
      </w:r>
      <w:r w:rsidR="004F69D6">
        <w:t>’</w:t>
      </w:r>
      <w:r w:rsidRPr="00033231">
        <w:t>entends le bruit d</w:t>
      </w:r>
      <w:r w:rsidR="004F69D6">
        <w:t>’</w:t>
      </w:r>
      <w:r w:rsidRPr="00033231">
        <w:t>une porte</w:t>
      </w:r>
      <w:r w:rsidR="004F69D6">
        <w:t>. »</w:t>
      </w:r>
    </w:p>
    <w:p w14:paraId="29F730BE" w14:textId="77777777" w:rsidR="004F69D6" w:rsidRDefault="00000000" w:rsidP="0021796F">
      <w:r w:rsidRPr="00033231">
        <w:t>Il écouta</w:t>
      </w:r>
      <w:r w:rsidR="004F69D6">
        <w:t xml:space="preserve"> ; </w:t>
      </w:r>
      <w:r w:rsidRPr="00033231">
        <w:t>quelques minutes s</w:t>
      </w:r>
      <w:r w:rsidR="004F69D6">
        <w:t>’</w:t>
      </w:r>
      <w:r w:rsidRPr="00033231">
        <w:t>écoulèrent</w:t>
      </w:r>
      <w:r w:rsidR="004F69D6">
        <w:t>.</w:t>
      </w:r>
    </w:p>
    <w:p w14:paraId="4A274674" w14:textId="5B717089" w:rsidR="00000000" w:rsidRPr="00033231" w:rsidRDefault="004F69D6" w:rsidP="0021796F">
      <w:r>
        <w:t>« </w:t>
      </w:r>
      <w:r w:rsidR="00000000" w:rsidRPr="00033231">
        <w:t>Elle me refusera</w:t>
      </w:r>
      <w:r>
        <w:t xml:space="preserve">. </w:t>
      </w:r>
      <w:r w:rsidR="00000000" w:rsidRPr="00033231">
        <w:t>Henry l</w:t>
      </w:r>
      <w:r>
        <w:t>’</w:t>
      </w:r>
      <w:r w:rsidR="00000000" w:rsidRPr="00033231">
        <w:t>engage à venir</w:t>
      </w:r>
      <w:r>
        <w:t xml:space="preserve"> : </w:t>
      </w:r>
      <w:r w:rsidR="00000000" w:rsidRPr="00033231">
        <w:t>elle refuse</w:t>
      </w:r>
      <w:r>
        <w:t xml:space="preserve">. </w:t>
      </w:r>
      <w:r w:rsidR="00000000" w:rsidRPr="00033231">
        <w:t>Ma demande est présomptueuse à ses yeux</w:t>
      </w:r>
      <w:r>
        <w:t xml:space="preserve"> : </w:t>
      </w:r>
      <w:r w:rsidR="00000000" w:rsidRPr="00033231">
        <w:t>qu</w:t>
      </w:r>
      <w:r>
        <w:t>’</w:t>
      </w:r>
      <w:r w:rsidR="00000000" w:rsidRPr="00033231">
        <w:t>elle vienne seul</w:t>
      </w:r>
      <w:r w:rsidR="00000000" w:rsidRPr="00033231">
        <w:t>e</w:t>
      </w:r>
      <w:r w:rsidR="00000000" w:rsidRPr="00033231">
        <w:t>ment</w:t>
      </w:r>
      <w:r>
        <w:t xml:space="preserve">, </w:t>
      </w:r>
      <w:r w:rsidR="00000000" w:rsidRPr="00033231">
        <w:t>et je lui apprendrai bien le contraire</w:t>
      </w:r>
      <w:r>
        <w:t xml:space="preserve">. </w:t>
      </w:r>
      <w:r w:rsidR="00000000" w:rsidRPr="00033231">
        <w:t>J</w:t>
      </w:r>
      <w:r>
        <w:t>’</w:t>
      </w:r>
      <w:r w:rsidR="00000000" w:rsidRPr="00033231">
        <w:t>aimerais mieux qu</w:t>
      </w:r>
      <w:r>
        <w:t>’</w:t>
      </w:r>
      <w:r w:rsidR="00000000" w:rsidRPr="00033231">
        <w:t>elle fût un peu intraitable</w:t>
      </w:r>
      <w:r>
        <w:t xml:space="preserve">, </w:t>
      </w:r>
      <w:r w:rsidR="00000000" w:rsidRPr="00033231">
        <w:t>cela m</w:t>
      </w:r>
      <w:r>
        <w:t>’</w:t>
      </w:r>
      <w:r w:rsidR="00000000" w:rsidRPr="00033231">
        <w:t>aiguillonnerait</w:t>
      </w:r>
      <w:r>
        <w:t xml:space="preserve">. </w:t>
      </w:r>
      <w:r w:rsidR="00000000" w:rsidRPr="00033231">
        <w:t>Je la pr</w:t>
      </w:r>
      <w:r w:rsidR="00000000" w:rsidRPr="00033231">
        <w:t>é</w:t>
      </w:r>
      <w:r w:rsidR="00000000" w:rsidRPr="00033231">
        <w:t>f</w:t>
      </w:r>
      <w:r w:rsidR="00000000" w:rsidRPr="00033231">
        <w:t>è</w:t>
      </w:r>
      <w:r w:rsidR="00000000" w:rsidRPr="00033231">
        <w:t>re cuirassée d</w:t>
      </w:r>
      <w:r>
        <w:t>’</w:t>
      </w:r>
      <w:r w:rsidR="00000000" w:rsidRPr="00033231">
        <w:t>orgueil</w:t>
      </w:r>
      <w:r>
        <w:t xml:space="preserve">, </w:t>
      </w:r>
      <w:r w:rsidR="00000000" w:rsidRPr="00033231">
        <w:t>armée d</w:t>
      </w:r>
      <w:r>
        <w:t>’</w:t>
      </w:r>
      <w:r w:rsidR="00000000" w:rsidRPr="00033231">
        <w:t>un sarcasme</w:t>
      </w:r>
      <w:r>
        <w:t xml:space="preserve">. </w:t>
      </w:r>
      <w:r w:rsidR="00000000" w:rsidRPr="00033231">
        <w:t>Son dédain me fait sortir de mes rêves</w:t>
      </w:r>
      <w:r>
        <w:t xml:space="preserve">, </w:t>
      </w:r>
      <w:r w:rsidR="00000000" w:rsidRPr="00033231">
        <w:t>je me retrouve moi-même</w:t>
      </w:r>
      <w:r>
        <w:t xml:space="preserve">. </w:t>
      </w:r>
      <w:r w:rsidR="00000000" w:rsidRPr="00033231">
        <w:t>Un sarcasme de ses yeux et de ses lèvres donne de la vigueur à mes nerfs et à toutes mes fibres</w:t>
      </w:r>
      <w:r>
        <w:t xml:space="preserve">. </w:t>
      </w:r>
      <w:r w:rsidR="00000000" w:rsidRPr="00033231">
        <w:t>J</w:t>
      </w:r>
      <w:r>
        <w:t>’</w:t>
      </w:r>
      <w:r w:rsidR="00000000" w:rsidRPr="00033231">
        <w:t>entends des pas</w:t>
      </w:r>
      <w:r>
        <w:t xml:space="preserve"> ; </w:t>
      </w:r>
      <w:r w:rsidR="00000000" w:rsidRPr="00033231">
        <w:t>ce sont ceux de Henry</w:t>
      </w:r>
      <w:r>
        <w:t>… »</w:t>
      </w:r>
    </w:p>
    <w:p w14:paraId="5B7FD9DD" w14:textId="7B8847EC" w:rsidR="004F69D6" w:rsidRDefault="00000000" w:rsidP="0021796F">
      <w:r w:rsidRPr="00033231">
        <w:t>La porte s</w:t>
      </w:r>
      <w:r w:rsidR="004F69D6">
        <w:t>’</w:t>
      </w:r>
      <w:r w:rsidRPr="00033231">
        <w:t>ouvrit</w:t>
      </w:r>
      <w:r w:rsidR="004F69D6">
        <w:t xml:space="preserve"> ; </w:t>
      </w:r>
      <w:r w:rsidRPr="00033231">
        <w:t xml:space="preserve">miss </w:t>
      </w:r>
      <w:proofErr w:type="spellStart"/>
      <w:r w:rsidRPr="00033231">
        <w:t>Keeldar</w:t>
      </w:r>
      <w:proofErr w:type="spellEnd"/>
      <w:r w:rsidRPr="00033231">
        <w:t xml:space="preserve"> entra</w:t>
      </w:r>
      <w:r w:rsidR="004F69D6">
        <w:t xml:space="preserve">. </w:t>
      </w:r>
      <w:r w:rsidRPr="00033231">
        <w:t>Il paraît que le me</w:t>
      </w:r>
      <w:r w:rsidRPr="00033231">
        <w:t>s</w:t>
      </w:r>
      <w:r w:rsidRPr="00033231">
        <w:t>sage l</w:t>
      </w:r>
      <w:r w:rsidR="004F69D6">
        <w:t>’</w:t>
      </w:r>
      <w:r w:rsidRPr="00033231">
        <w:t>avait trouvée à son aiguille</w:t>
      </w:r>
      <w:r w:rsidR="004F69D6">
        <w:t xml:space="preserve"> : </w:t>
      </w:r>
      <w:r w:rsidRPr="00033231">
        <w:t xml:space="preserve">elle apportait son ouvrage </w:t>
      </w:r>
      <w:r w:rsidRPr="00033231">
        <w:lastRenderedPageBreak/>
        <w:t>à la main</w:t>
      </w:r>
      <w:r w:rsidR="004F69D6">
        <w:t xml:space="preserve">. </w:t>
      </w:r>
      <w:r w:rsidRPr="00033231">
        <w:t>Ce jour-là elle n</w:t>
      </w:r>
      <w:r w:rsidR="004F69D6">
        <w:t>’</w:t>
      </w:r>
      <w:r w:rsidRPr="00033231">
        <w:t>était pas sortie à cheval</w:t>
      </w:r>
      <w:r w:rsidR="004F69D6">
        <w:t xml:space="preserve"> : </w:t>
      </w:r>
      <w:r w:rsidRPr="00033231">
        <w:t>elle l</w:t>
      </w:r>
      <w:r w:rsidR="004F69D6">
        <w:t>’</w:t>
      </w:r>
      <w:r w:rsidRPr="00033231">
        <w:t>avait évidemment passé tranquillement</w:t>
      </w:r>
      <w:r w:rsidR="004F69D6">
        <w:t xml:space="preserve">. </w:t>
      </w:r>
      <w:r w:rsidRPr="00033231">
        <w:t>Elle portait son charmant costume d</w:t>
      </w:r>
      <w:r w:rsidR="004F69D6">
        <w:t>’</w:t>
      </w:r>
      <w:r w:rsidRPr="00033231">
        <w:t>intérieur et un tablier de soie</w:t>
      </w:r>
      <w:r w:rsidR="004F69D6">
        <w:t xml:space="preserve">. </w:t>
      </w:r>
      <w:r w:rsidRPr="00033231">
        <w:t>Ce n</w:t>
      </w:r>
      <w:r w:rsidR="004F69D6">
        <w:t>’</w:t>
      </w:r>
      <w:r w:rsidRPr="00033231">
        <w:t xml:space="preserve">était point une </w:t>
      </w:r>
      <w:proofErr w:type="spellStart"/>
      <w:r w:rsidRPr="00033231">
        <w:t>Thalestris</w:t>
      </w:r>
      <w:proofErr w:type="spellEnd"/>
      <w:r w:rsidR="004F69D6">
        <w:t xml:space="preserve">, </w:t>
      </w:r>
      <w:r w:rsidRPr="00033231">
        <w:t>mais une femme d</w:t>
      </w:r>
      <w:r w:rsidR="004F69D6">
        <w:t>’</w:t>
      </w:r>
      <w:r w:rsidRPr="00033231">
        <w:t>un caractère paisible et même t</w:t>
      </w:r>
      <w:r w:rsidRPr="00033231">
        <w:t>i</w:t>
      </w:r>
      <w:r w:rsidRPr="00033231">
        <w:t>mide</w:t>
      </w:r>
      <w:r w:rsidR="004F69D6">
        <w:t>. M. </w:t>
      </w:r>
      <w:r w:rsidRPr="00033231">
        <w:t>Moore avait l</w:t>
      </w:r>
      <w:r w:rsidR="004F69D6">
        <w:t>’</w:t>
      </w:r>
      <w:r w:rsidRPr="00033231">
        <w:t>avantage sur elle</w:t>
      </w:r>
      <w:r w:rsidR="004F69D6">
        <w:t xml:space="preserve"> : </w:t>
      </w:r>
      <w:r w:rsidRPr="00033231">
        <w:t>il eût pu lui parler d</w:t>
      </w:r>
      <w:r w:rsidR="004F69D6">
        <w:t>’</w:t>
      </w:r>
      <w:r w:rsidRPr="00033231">
        <w:t>un ton solennel et avec une attitude sévère</w:t>
      </w:r>
      <w:r w:rsidR="004F69D6">
        <w:t xml:space="preserve"> ; </w:t>
      </w:r>
      <w:r w:rsidRPr="00033231">
        <w:t>peut-être l</w:t>
      </w:r>
      <w:r w:rsidR="004F69D6">
        <w:t>’</w:t>
      </w:r>
      <w:r w:rsidRPr="00033231">
        <w:t>aurait-il fait si elle se fût montrée insolente</w:t>
      </w:r>
      <w:r w:rsidR="004F69D6">
        <w:t xml:space="preserve"> ; </w:t>
      </w:r>
      <w:r w:rsidRPr="00033231">
        <w:t>mais sa physionomie n</w:t>
      </w:r>
      <w:r w:rsidR="004F69D6">
        <w:t>’</w:t>
      </w:r>
      <w:r w:rsidRPr="00033231">
        <w:t>avait jamais fait voir moins de crânerie</w:t>
      </w:r>
      <w:r w:rsidR="004F69D6">
        <w:t xml:space="preserve">. </w:t>
      </w:r>
      <w:r w:rsidRPr="00033231">
        <w:t>Une sorte de douce timidité enfantine déprimait ses cils et se répandait sur son v</w:t>
      </w:r>
      <w:r w:rsidRPr="00033231">
        <w:t>i</w:t>
      </w:r>
      <w:r w:rsidRPr="00033231">
        <w:t>sage</w:t>
      </w:r>
      <w:r w:rsidR="004F69D6">
        <w:t xml:space="preserve">. </w:t>
      </w:r>
      <w:r w:rsidRPr="00033231">
        <w:t>Le précepteur debout le regardait en silence</w:t>
      </w:r>
      <w:r w:rsidR="004F69D6">
        <w:t>.</w:t>
      </w:r>
    </w:p>
    <w:p w14:paraId="705328F9" w14:textId="77777777" w:rsidR="004F69D6" w:rsidRDefault="00000000" w:rsidP="0021796F">
      <w:r w:rsidRPr="00033231">
        <w:t>Elle s</w:t>
      </w:r>
      <w:r w:rsidR="004F69D6">
        <w:t>’</w:t>
      </w:r>
      <w:r w:rsidRPr="00033231">
        <w:t>arrêta entre la porte et le bureau</w:t>
      </w:r>
      <w:r w:rsidR="004F69D6">
        <w:t>.</w:t>
      </w:r>
    </w:p>
    <w:p w14:paraId="61AF821C" w14:textId="77777777" w:rsidR="004F69D6" w:rsidRDefault="004F69D6" w:rsidP="0021796F">
      <w:r>
        <w:t>« </w:t>
      </w:r>
      <w:r w:rsidR="00000000" w:rsidRPr="00033231">
        <w:t>Avez-vous besoin de moi</w:t>
      </w:r>
      <w:r>
        <w:t xml:space="preserve">, </w:t>
      </w:r>
      <w:r w:rsidR="00000000" w:rsidRPr="00033231">
        <w:t>monsieur</w:t>
      </w:r>
      <w:r>
        <w:t xml:space="preserve"> ? </w:t>
      </w:r>
      <w:r w:rsidR="00000000" w:rsidRPr="00033231">
        <w:t>demanda-t-elle</w:t>
      </w:r>
      <w:r>
        <w:t>.</w:t>
      </w:r>
    </w:p>
    <w:p w14:paraId="795F9134" w14:textId="4157D5BD" w:rsidR="00000000" w:rsidRPr="00033231" w:rsidRDefault="004F69D6" w:rsidP="0021796F">
      <w:r>
        <w:t>— </w:t>
      </w:r>
      <w:r w:rsidR="00000000" w:rsidRPr="00033231">
        <w:t>J</w:t>
      </w:r>
      <w:r>
        <w:t>’</w:t>
      </w:r>
      <w:r w:rsidR="00000000" w:rsidRPr="00033231">
        <w:t>ai pris la liberté</w:t>
      </w:r>
      <w:r>
        <w:t xml:space="preserve">, </w:t>
      </w:r>
      <w:r w:rsidR="00000000" w:rsidRPr="00033231">
        <w:t xml:space="preserve">miss </w:t>
      </w:r>
      <w:proofErr w:type="spellStart"/>
      <w:r w:rsidR="00000000" w:rsidRPr="00033231">
        <w:t>Keeldar</w:t>
      </w:r>
      <w:proofErr w:type="spellEnd"/>
      <w:r>
        <w:t xml:space="preserve">, </w:t>
      </w:r>
      <w:r w:rsidR="00000000" w:rsidRPr="00033231">
        <w:t>de vous envoyer che</w:t>
      </w:r>
      <w:r w:rsidR="00000000" w:rsidRPr="00033231">
        <w:t>r</w:t>
      </w:r>
      <w:r w:rsidR="00000000" w:rsidRPr="00033231">
        <w:t>cher</w:t>
      </w:r>
      <w:r>
        <w:t xml:space="preserve">, </w:t>
      </w:r>
      <w:r w:rsidR="00000000" w:rsidRPr="00033231">
        <w:t>c</w:t>
      </w:r>
      <w:r>
        <w:t>’</w:t>
      </w:r>
      <w:r w:rsidR="00000000" w:rsidRPr="00033231">
        <w:t>est-à-dire de vous demander une entrevue de quelques minutes</w:t>
      </w:r>
      <w:r>
        <w:t>. »</w:t>
      </w:r>
    </w:p>
    <w:p w14:paraId="3CD346FE" w14:textId="77777777" w:rsidR="004F69D6" w:rsidRDefault="00000000" w:rsidP="0021796F">
      <w:r w:rsidRPr="00033231">
        <w:t>Elle attendit</w:t>
      </w:r>
      <w:r w:rsidR="004F69D6">
        <w:t xml:space="preserve">, </w:t>
      </w:r>
      <w:r w:rsidRPr="00033231">
        <w:t>en continuant son travail d</w:t>
      </w:r>
      <w:r w:rsidR="004F69D6">
        <w:t>’</w:t>
      </w:r>
      <w:r w:rsidRPr="00033231">
        <w:t>aiguille</w:t>
      </w:r>
      <w:r w:rsidR="004F69D6">
        <w:t>.</w:t>
      </w:r>
    </w:p>
    <w:p w14:paraId="0315741D" w14:textId="77777777" w:rsidR="004F69D6" w:rsidRDefault="004F69D6" w:rsidP="0021796F">
      <w:r>
        <w:t>« </w:t>
      </w:r>
      <w:r w:rsidR="00000000" w:rsidRPr="00033231">
        <w:t>Eh bien</w:t>
      </w:r>
      <w:r>
        <w:t xml:space="preserve">, </w:t>
      </w:r>
      <w:r w:rsidR="00000000" w:rsidRPr="00033231">
        <w:t>monsieur</w:t>
      </w:r>
      <w:r>
        <w:t xml:space="preserve"> </w:t>
      </w:r>
      <w:r>
        <w:rPr>
          <w:i/>
          <w:iCs/>
        </w:rPr>
        <w:t>(</w:t>
      </w:r>
      <w:r w:rsidR="00000000" w:rsidRPr="00033231">
        <w:rPr>
          <w:i/>
          <w:iCs/>
        </w:rPr>
        <w:t>sans lever les yeux</w:t>
      </w:r>
      <w:r>
        <w:rPr>
          <w:i/>
          <w:iCs/>
        </w:rPr>
        <w:t xml:space="preserve">) </w:t>
      </w:r>
      <w:r w:rsidR="00000000" w:rsidRPr="00033231">
        <w:t>de quoi s</w:t>
      </w:r>
      <w:r>
        <w:t>’</w:t>
      </w:r>
      <w:r w:rsidR="00000000" w:rsidRPr="00033231">
        <w:t>agit-il</w:t>
      </w:r>
      <w:r>
        <w:t> ?</w:t>
      </w:r>
    </w:p>
    <w:p w14:paraId="481DC245" w14:textId="77777777" w:rsidR="004F69D6" w:rsidRDefault="004F69D6" w:rsidP="0021796F">
      <w:r>
        <w:t>— </w:t>
      </w:r>
      <w:proofErr w:type="spellStart"/>
      <w:r w:rsidR="00000000" w:rsidRPr="00033231">
        <w:t>Veuillez vous</w:t>
      </w:r>
      <w:proofErr w:type="spellEnd"/>
      <w:r w:rsidR="00000000" w:rsidRPr="00033231">
        <w:t xml:space="preserve"> asseoir d</w:t>
      </w:r>
      <w:r>
        <w:t>’</w:t>
      </w:r>
      <w:r w:rsidR="00000000" w:rsidRPr="00033231">
        <w:t>abord</w:t>
      </w:r>
      <w:r>
        <w:t xml:space="preserve">. </w:t>
      </w:r>
      <w:r w:rsidR="00000000" w:rsidRPr="00033231">
        <w:t>Le sujet que je veux traiter demandera quelques instants</w:t>
      </w:r>
      <w:r>
        <w:t xml:space="preserve">. </w:t>
      </w:r>
      <w:r w:rsidR="00000000" w:rsidRPr="00033231">
        <w:t>Peut-être n</w:t>
      </w:r>
      <w:r>
        <w:t>’</w:t>
      </w:r>
      <w:r w:rsidR="00000000" w:rsidRPr="00033231">
        <w:t>ai-je guère le droit de l</w:t>
      </w:r>
      <w:r>
        <w:t>’</w:t>
      </w:r>
      <w:r w:rsidR="00000000" w:rsidRPr="00033231">
        <w:t>aborder</w:t>
      </w:r>
      <w:r>
        <w:t xml:space="preserve"> ; </w:t>
      </w:r>
      <w:r w:rsidR="00000000" w:rsidRPr="00033231">
        <w:t>il est possible qu</w:t>
      </w:r>
      <w:r>
        <w:t>’</w:t>
      </w:r>
      <w:r w:rsidR="00000000" w:rsidRPr="00033231">
        <w:t>aucune justification ne puisse m</w:t>
      </w:r>
      <w:r>
        <w:t>’</w:t>
      </w:r>
      <w:r w:rsidR="00000000" w:rsidRPr="00033231">
        <w:t>excuser</w:t>
      </w:r>
      <w:r>
        <w:t xml:space="preserve">. </w:t>
      </w:r>
      <w:r w:rsidR="00000000" w:rsidRPr="00033231">
        <w:t>La liberté que j</w:t>
      </w:r>
      <w:r>
        <w:t>’</w:t>
      </w:r>
      <w:r w:rsidR="00000000" w:rsidRPr="00033231">
        <w:t xml:space="preserve">ai prise </w:t>
      </w:r>
      <w:proofErr w:type="spellStart"/>
      <w:r w:rsidR="00000000" w:rsidRPr="00033231">
        <w:t>a</w:t>
      </w:r>
      <w:proofErr w:type="spellEnd"/>
      <w:r w:rsidR="00000000" w:rsidRPr="00033231">
        <w:t xml:space="preserve"> son origine dans une conversation que j</w:t>
      </w:r>
      <w:r>
        <w:t>’</w:t>
      </w:r>
      <w:r w:rsidR="00000000" w:rsidRPr="00033231">
        <w:t>ai eue avec Henry</w:t>
      </w:r>
      <w:r>
        <w:t xml:space="preserve"> ; </w:t>
      </w:r>
      <w:r w:rsidR="00000000" w:rsidRPr="00033231">
        <w:t>ce jeune garçon est affe</w:t>
      </w:r>
      <w:r w:rsidR="00000000" w:rsidRPr="00033231">
        <w:t>c</w:t>
      </w:r>
      <w:r w:rsidR="00000000" w:rsidRPr="00033231">
        <w:t>té de l</w:t>
      </w:r>
      <w:r>
        <w:t>’</w:t>
      </w:r>
      <w:r w:rsidR="00000000" w:rsidRPr="00033231">
        <w:t>état de votre santé</w:t>
      </w:r>
      <w:r>
        <w:t xml:space="preserve"> ; </w:t>
      </w:r>
      <w:r w:rsidR="00000000" w:rsidRPr="00033231">
        <w:t>tous vos amis éprouvent de l</w:t>
      </w:r>
      <w:r>
        <w:t>’</w:t>
      </w:r>
      <w:r w:rsidR="00000000" w:rsidRPr="00033231">
        <w:t>inquiétude à ce sujet</w:t>
      </w:r>
      <w:r>
        <w:t xml:space="preserve">. </w:t>
      </w:r>
      <w:r w:rsidR="00000000" w:rsidRPr="00033231">
        <w:t>C</w:t>
      </w:r>
      <w:r>
        <w:t>’</w:t>
      </w:r>
      <w:r w:rsidR="00000000" w:rsidRPr="00033231">
        <w:t>est de votre santé que je désirerais vous parler</w:t>
      </w:r>
      <w:r>
        <w:t>.</w:t>
      </w:r>
    </w:p>
    <w:p w14:paraId="3AA0C8F4" w14:textId="77777777" w:rsidR="004F69D6" w:rsidRDefault="004F69D6" w:rsidP="0021796F">
      <w:r>
        <w:t>— </w:t>
      </w:r>
      <w:r w:rsidR="00000000" w:rsidRPr="00033231">
        <w:t>Je suis tout à fait bien</w:t>
      </w:r>
      <w:r>
        <w:t xml:space="preserve">, </w:t>
      </w:r>
      <w:r w:rsidR="00000000" w:rsidRPr="00033231">
        <w:t>dit-elle brièvement</w:t>
      </w:r>
      <w:r>
        <w:t>.</w:t>
      </w:r>
    </w:p>
    <w:p w14:paraId="42FC29A7" w14:textId="77777777" w:rsidR="004F69D6" w:rsidRDefault="004F69D6" w:rsidP="0021796F">
      <w:r>
        <w:t>— </w:t>
      </w:r>
      <w:r w:rsidR="00000000" w:rsidRPr="00033231">
        <w:t>Et cependant changée</w:t>
      </w:r>
      <w:r>
        <w:t>.</w:t>
      </w:r>
    </w:p>
    <w:p w14:paraId="704CDEEE" w14:textId="77777777" w:rsidR="004F69D6" w:rsidRDefault="004F69D6" w:rsidP="0021796F">
      <w:r>
        <w:lastRenderedPageBreak/>
        <w:t>— </w:t>
      </w:r>
      <w:r w:rsidR="00000000" w:rsidRPr="00033231">
        <w:t>Cela ne peut intéresser personne que moi</w:t>
      </w:r>
      <w:r>
        <w:t xml:space="preserve">. </w:t>
      </w:r>
      <w:r w:rsidR="00000000" w:rsidRPr="00033231">
        <w:t>Nous cha</w:t>
      </w:r>
      <w:r w:rsidR="00000000" w:rsidRPr="00033231">
        <w:t>n</w:t>
      </w:r>
      <w:r w:rsidR="00000000" w:rsidRPr="00033231">
        <w:t>geons tous</w:t>
      </w:r>
      <w:r>
        <w:t>.</w:t>
      </w:r>
    </w:p>
    <w:p w14:paraId="42702598" w14:textId="77777777" w:rsidR="004F69D6" w:rsidRDefault="004F69D6" w:rsidP="0021796F">
      <w:r>
        <w:t>— </w:t>
      </w:r>
      <w:r w:rsidR="00000000" w:rsidRPr="00033231">
        <w:t>Voulez-vous vous asseoir</w:t>
      </w:r>
      <w:r>
        <w:t xml:space="preserve"> ? </w:t>
      </w:r>
      <w:r w:rsidR="00000000" w:rsidRPr="00033231">
        <w:t>Autrefois</w:t>
      </w:r>
      <w:r>
        <w:t xml:space="preserve">, </w:t>
      </w:r>
      <w:r w:rsidR="00000000" w:rsidRPr="00033231">
        <w:t xml:space="preserve">miss </w:t>
      </w:r>
      <w:proofErr w:type="spellStart"/>
      <w:r w:rsidR="00000000" w:rsidRPr="00033231">
        <w:t>Keeldar</w:t>
      </w:r>
      <w:proofErr w:type="spellEnd"/>
      <w:r>
        <w:t xml:space="preserve">, </w:t>
      </w:r>
      <w:proofErr w:type="gramStart"/>
      <w:r w:rsidR="00000000" w:rsidRPr="00033231">
        <w:t>j</w:t>
      </w:r>
      <w:r>
        <w:t>’</w:t>
      </w:r>
      <w:r w:rsidR="00000000" w:rsidRPr="00033231">
        <w:t>avais</w:t>
      </w:r>
      <w:proofErr w:type="gramEnd"/>
      <w:r w:rsidR="00000000" w:rsidRPr="00033231">
        <w:t xml:space="preserve"> quelque influence sur vous</w:t>
      </w:r>
      <w:r>
        <w:t xml:space="preserve"> ; </w:t>
      </w:r>
      <w:r w:rsidR="00000000" w:rsidRPr="00033231">
        <w:t>en ai-je encore maintenant</w:t>
      </w:r>
      <w:r>
        <w:t xml:space="preserve"> ? </w:t>
      </w:r>
      <w:r w:rsidR="00000000" w:rsidRPr="00033231">
        <w:t>puis-je croire que ce que je vous dis ne sera pas considéré co</w:t>
      </w:r>
      <w:r w:rsidR="00000000" w:rsidRPr="00033231">
        <w:t>m</w:t>
      </w:r>
      <w:r w:rsidR="00000000" w:rsidRPr="00033231">
        <w:t>me positive présomption</w:t>
      </w:r>
      <w:r>
        <w:t> ?</w:t>
      </w:r>
    </w:p>
    <w:p w14:paraId="4EAC98FF" w14:textId="77777777" w:rsidR="004F69D6" w:rsidRDefault="004F69D6" w:rsidP="0021796F">
      <w:r>
        <w:t>— </w:t>
      </w:r>
      <w:r w:rsidR="00000000" w:rsidRPr="00033231">
        <w:t>Laissez-moi lire du français</w:t>
      </w:r>
      <w:r>
        <w:t xml:space="preserve">, </w:t>
      </w:r>
      <w:r w:rsidR="00000000" w:rsidRPr="00033231">
        <w:t>monsieur Moore</w:t>
      </w:r>
      <w:r>
        <w:t xml:space="preserve"> ; </w:t>
      </w:r>
      <w:r w:rsidR="00000000" w:rsidRPr="00033231">
        <w:t>je pre</w:t>
      </w:r>
      <w:r w:rsidR="00000000" w:rsidRPr="00033231">
        <w:t>n</w:t>
      </w:r>
      <w:r w:rsidR="00000000" w:rsidRPr="00033231">
        <w:t>drai même une leçon de grammaire latine</w:t>
      </w:r>
      <w:r>
        <w:t xml:space="preserve"> ; </w:t>
      </w:r>
      <w:r w:rsidR="00000000" w:rsidRPr="00033231">
        <w:t>mais proclamons une trêve à toute discussion sanitaire</w:t>
      </w:r>
      <w:r>
        <w:t>.</w:t>
      </w:r>
    </w:p>
    <w:p w14:paraId="29A4EF0E" w14:textId="77777777" w:rsidR="004F69D6" w:rsidRDefault="004F69D6" w:rsidP="0021796F">
      <w:r>
        <w:t>— </w:t>
      </w:r>
      <w:r w:rsidR="00000000" w:rsidRPr="00033231">
        <w:t>Non</w:t>
      </w:r>
      <w:r>
        <w:t xml:space="preserve">, </w:t>
      </w:r>
      <w:r w:rsidR="00000000" w:rsidRPr="00033231">
        <w:t>non</w:t>
      </w:r>
      <w:r>
        <w:t xml:space="preserve">, </w:t>
      </w:r>
      <w:r w:rsidR="00000000" w:rsidRPr="00033231">
        <w:t>le temps de ces discussions est venu</w:t>
      </w:r>
      <w:r>
        <w:t>.</w:t>
      </w:r>
    </w:p>
    <w:p w14:paraId="6E8E5180" w14:textId="77777777" w:rsidR="004F69D6" w:rsidRDefault="004F69D6" w:rsidP="0021796F">
      <w:r>
        <w:t>— </w:t>
      </w:r>
      <w:r w:rsidR="00000000" w:rsidRPr="00033231">
        <w:t>Discutez alors</w:t>
      </w:r>
      <w:r>
        <w:t xml:space="preserve">, </w:t>
      </w:r>
      <w:r w:rsidR="00000000" w:rsidRPr="00033231">
        <w:t>mais ne me prenez pas pour texte</w:t>
      </w:r>
      <w:r>
        <w:t xml:space="preserve"> ; </w:t>
      </w:r>
      <w:r w:rsidR="00000000" w:rsidRPr="00033231">
        <w:t>je suis un sujet sain</w:t>
      </w:r>
      <w:r>
        <w:t>.</w:t>
      </w:r>
    </w:p>
    <w:p w14:paraId="0AAA408E" w14:textId="77777777" w:rsidR="004F69D6" w:rsidRDefault="004F69D6" w:rsidP="0021796F">
      <w:r>
        <w:t>— </w:t>
      </w:r>
      <w:r w:rsidR="00000000" w:rsidRPr="00033231">
        <w:t>Ne pensez-vous pas qu</w:t>
      </w:r>
      <w:r>
        <w:t>’</w:t>
      </w:r>
      <w:r w:rsidR="00000000" w:rsidRPr="00033231">
        <w:t>il est mal d</w:t>
      </w:r>
      <w:r>
        <w:t>’</w:t>
      </w:r>
      <w:r w:rsidR="00000000" w:rsidRPr="00033231">
        <w:t>affirmer et de réaffi</w:t>
      </w:r>
      <w:r w:rsidR="00000000" w:rsidRPr="00033231">
        <w:t>r</w:t>
      </w:r>
      <w:r w:rsidR="00000000" w:rsidRPr="00033231">
        <w:t>mer ce qui substantiellement est faux</w:t>
      </w:r>
      <w:r>
        <w:t> ?</w:t>
      </w:r>
    </w:p>
    <w:p w14:paraId="505F5FF6" w14:textId="77777777" w:rsidR="004F69D6" w:rsidRDefault="004F69D6" w:rsidP="0021796F">
      <w:r>
        <w:t>— </w:t>
      </w:r>
      <w:r w:rsidR="00000000" w:rsidRPr="00033231">
        <w:t>Je dis que je suis bien</w:t>
      </w:r>
      <w:r>
        <w:t xml:space="preserve"> : </w:t>
      </w:r>
      <w:r w:rsidR="00000000" w:rsidRPr="00033231">
        <w:t>je n</w:t>
      </w:r>
      <w:r>
        <w:t>’</w:t>
      </w:r>
      <w:r w:rsidR="00000000" w:rsidRPr="00033231">
        <w:t>ai ni toux</w:t>
      </w:r>
      <w:r>
        <w:t xml:space="preserve">, </w:t>
      </w:r>
      <w:r w:rsidR="00000000" w:rsidRPr="00033231">
        <w:t>ni douleur</w:t>
      </w:r>
      <w:r>
        <w:t xml:space="preserve">, </w:t>
      </w:r>
      <w:r w:rsidR="00000000" w:rsidRPr="00033231">
        <w:t>ni fi</w:t>
      </w:r>
      <w:r w:rsidR="00000000" w:rsidRPr="00033231">
        <w:t>è</w:t>
      </w:r>
      <w:r w:rsidR="00000000" w:rsidRPr="00033231">
        <w:t>vre</w:t>
      </w:r>
      <w:r>
        <w:t>.</w:t>
      </w:r>
    </w:p>
    <w:p w14:paraId="43302AF8" w14:textId="77777777" w:rsidR="004F69D6" w:rsidRDefault="004F69D6" w:rsidP="0021796F">
      <w:r>
        <w:t>— </w:t>
      </w:r>
      <w:r w:rsidR="00000000" w:rsidRPr="00033231">
        <w:t>N</w:t>
      </w:r>
      <w:r>
        <w:t>’</w:t>
      </w:r>
      <w:r w:rsidR="00000000" w:rsidRPr="00033231">
        <w:t>y a-t-il pas d</w:t>
      </w:r>
      <w:r>
        <w:t>’</w:t>
      </w:r>
      <w:r w:rsidR="00000000" w:rsidRPr="00033231">
        <w:t>équivoque dans cette assertion</w:t>
      </w:r>
      <w:r>
        <w:t xml:space="preserve"> ? </w:t>
      </w:r>
      <w:r w:rsidR="00000000" w:rsidRPr="00033231">
        <w:t>Est-elle la vérité vraie</w:t>
      </w:r>
      <w:r>
        <w:t> ?</w:t>
      </w:r>
    </w:p>
    <w:p w14:paraId="277EE2F4" w14:textId="75F13FF9" w:rsidR="00000000" w:rsidRPr="00033231" w:rsidRDefault="004F69D6" w:rsidP="0021796F">
      <w:r>
        <w:t>— </w:t>
      </w:r>
      <w:r w:rsidR="00000000" w:rsidRPr="00033231">
        <w:t>La vérité pure</w:t>
      </w:r>
      <w:r>
        <w:t>. »</w:t>
      </w:r>
    </w:p>
    <w:p w14:paraId="0D02C61F" w14:textId="77777777" w:rsidR="004F69D6" w:rsidRDefault="00000000" w:rsidP="0021796F">
      <w:r w:rsidRPr="00033231">
        <w:t>Louis Moore la regarda fixement</w:t>
      </w:r>
      <w:r w:rsidR="004F69D6">
        <w:t>.</w:t>
      </w:r>
    </w:p>
    <w:p w14:paraId="03823413" w14:textId="77777777" w:rsidR="004F69D6" w:rsidRDefault="004F69D6" w:rsidP="0021796F">
      <w:r>
        <w:t>« </w:t>
      </w:r>
      <w:r w:rsidR="00000000" w:rsidRPr="00033231">
        <w:t>Je ne puis moi-même</w:t>
      </w:r>
      <w:r>
        <w:t xml:space="preserve">, </w:t>
      </w:r>
      <w:r w:rsidR="00000000" w:rsidRPr="00033231">
        <w:t>dit-il</w:t>
      </w:r>
      <w:r>
        <w:t xml:space="preserve">, </w:t>
      </w:r>
      <w:r w:rsidR="00000000" w:rsidRPr="00033231">
        <w:t>découvrir aucune indication de maladie actuelle</w:t>
      </w:r>
      <w:r>
        <w:t xml:space="preserve"> ; </w:t>
      </w:r>
      <w:r w:rsidR="00000000" w:rsidRPr="00033231">
        <w:t>mais alors</w:t>
      </w:r>
      <w:r>
        <w:t xml:space="preserve">, </w:t>
      </w:r>
      <w:r w:rsidR="00000000" w:rsidRPr="00033231">
        <w:t>pourquoi êtes-vous changée</w:t>
      </w:r>
      <w:r>
        <w:t> ?</w:t>
      </w:r>
    </w:p>
    <w:p w14:paraId="6B4D94BD" w14:textId="77777777" w:rsidR="004F69D6" w:rsidRDefault="004F69D6" w:rsidP="0021796F">
      <w:r>
        <w:t>— </w:t>
      </w:r>
      <w:r w:rsidR="00000000" w:rsidRPr="00033231">
        <w:t>Suis-je changée</w:t>
      </w:r>
      <w:r>
        <w:t> ?</w:t>
      </w:r>
    </w:p>
    <w:p w14:paraId="08AA662A" w14:textId="77777777" w:rsidR="004F69D6" w:rsidRDefault="004F69D6" w:rsidP="0021796F">
      <w:r>
        <w:t>— </w:t>
      </w:r>
      <w:r w:rsidR="00000000" w:rsidRPr="00033231">
        <w:t>Nous allons essayer de le prouver</w:t>
      </w:r>
      <w:r>
        <w:t>.</w:t>
      </w:r>
    </w:p>
    <w:p w14:paraId="76A7C7CE" w14:textId="77777777" w:rsidR="004F69D6" w:rsidRDefault="004F69D6" w:rsidP="0021796F">
      <w:r>
        <w:t>— </w:t>
      </w:r>
      <w:r w:rsidR="00000000" w:rsidRPr="00033231">
        <w:t>Comment</w:t>
      </w:r>
      <w:r>
        <w:t> ?</w:t>
      </w:r>
    </w:p>
    <w:p w14:paraId="7AC4D5B9" w14:textId="77777777" w:rsidR="004F69D6" w:rsidRDefault="004F69D6" w:rsidP="0021796F">
      <w:r>
        <w:lastRenderedPageBreak/>
        <w:t>— </w:t>
      </w:r>
      <w:r w:rsidR="00000000" w:rsidRPr="00033231">
        <w:t>En premier lieu</w:t>
      </w:r>
      <w:r>
        <w:t xml:space="preserve">, </w:t>
      </w:r>
      <w:r w:rsidR="00000000" w:rsidRPr="00033231">
        <w:t>je vous demande</w:t>
      </w:r>
      <w:r>
        <w:t xml:space="preserve"> : </w:t>
      </w:r>
      <w:r w:rsidR="00000000" w:rsidRPr="00033231">
        <w:t>dormez-vous comme vous aviez l</w:t>
      </w:r>
      <w:r>
        <w:t>’</w:t>
      </w:r>
      <w:r w:rsidR="00000000" w:rsidRPr="00033231">
        <w:t>habitude de le faire</w:t>
      </w:r>
      <w:r>
        <w:t> ?</w:t>
      </w:r>
    </w:p>
    <w:p w14:paraId="241EABFF" w14:textId="77777777" w:rsidR="004F69D6" w:rsidRDefault="004F69D6" w:rsidP="0021796F">
      <w:r>
        <w:t>— </w:t>
      </w:r>
      <w:r w:rsidR="00000000" w:rsidRPr="00033231">
        <w:t>Non</w:t>
      </w:r>
      <w:r>
        <w:t xml:space="preserve"> ; </w:t>
      </w:r>
      <w:r w:rsidR="00000000" w:rsidRPr="00033231">
        <w:t>mais ce n</w:t>
      </w:r>
      <w:r>
        <w:t>’</w:t>
      </w:r>
      <w:r w:rsidR="00000000" w:rsidRPr="00033231">
        <w:t>est pas parce que je suis malade</w:t>
      </w:r>
      <w:r>
        <w:t>.</w:t>
      </w:r>
    </w:p>
    <w:p w14:paraId="22995873" w14:textId="77777777" w:rsidR="004F69D6" w:rsidRDefault="004F69D6" w:rsidP="0021796F">
      <w:r>
        <w:t>— </w:t>
      </w:r>
      <w:r w:rsidR="00000000" w:rsidRPr="00033231">
        <w:t>Avez-vous l</w:t>
      </w:r>
      <w:r>
        <w:t>’</w:t>
      </w:r>
      <w:r w:rsidR="00000000" w:rsidRPr="00033231">
        <w:t>appétit que vous aviez autrefois</w:t>
      </w:r>
      <w:r>
        <w:t> ?</w:t>
      </w:r>
    </w:p>
    <w:p w14:paraId="6F4734DA" w14:textId="77777777" w:rsidR="004F69D6" w:rsidRDefault="004F69D6" w:rsidP="0021796F">
      <w:r>
        <w:t>— </w:t>
      </w:r>
      <w:r w:rsidR="00000000" w:rsidRPr="00033231">
        <w:t>Non</w:t>
      </w:r>
      <w:r>
        <w:t xml:space="preserve"> ; </w:t>
      </w:r>
      <w:r w:rsidR="00000000" w:rsidRPr="00033231">
        <w:t>mais ce n</w:t>
      </w:r>
      <w:r>
        <w:t>’</w:t>
      </w:r>
      <w:r w:rsidR="00000000" w:rsidRPr="00033231">
        <w:t>est pas parce que je suis malade</w:t>
      </w:r>
      <w:r>
        <w:t>.</w:t>
      </w:r>
    </w:p>
    <w:p w14:paraId="3B8F4F47" w14:textId="6FE2EA66" w:rsidR="00000000" w:rsidRPr="00033231" w:rsidRDefault="004F69D6" w:rsidP="0021796F">
      <w:r>
        <w:t>— </w:t>
      </w:r>
      <w:r w:rsidR="00000000" w:rsidRPr="00033231">
        <w:t>Vous rappelez-vous ce petit anneau attaché à ma chaîne de montre</w:t>
      </w:r>
      <w:r>
        <w:t xml:space="preserve"> ? </w:t>
      </w:r>
      <w:r w:rsidR="00000000" w:rsidRPr="00033231">
        <w:t>C</w:t>
      </w:r>
      <w:r>
        <w:t>’</w:t>
      </w:r>
      <w:r w:rsidR="00000000" w:rsidRPr="00033231">
        <w:t>est celui de ma mère</w:t>
      </w:r>
      <w:r>
        <w:t xml:space="preserve">, </w:t>
      </w:r>
      <w:r w:rsidR="00000000" w:rsidRPr="00033231">
        <w:t>et il est trop petit pour pa</w:t>
      </w:r>
      <w:r w:rsidR="00000000" w:rsidRPr="00033231">
        <w:t>s</w:t>
      </w:r>
      <w:r w:rsidR="00000000" w:rsidRPr="00033231">
        <w:t>ser la jointure de mon petit doigt</w:t>
      </w:r>
      <w:r>
        <w:t xml:space="preserve">. </w:t>
      </w:r>
      <w:r w:rsidR="00000000" w:rsidRPr="00033231">
        <w:t>Vous me l</w:t>
      </w:r>
      <w:r>
        <w:t>’</w:t>
      </w:r>
      <w:r w:rsidR="00000000" w:rsidRPr="00033231">
        <w:t>avez plusieurs fois dérobé en jouant</w:t>
      </w:r>
      <w:r>
        <w:t xml:space="preserve"> : </w:t>
      </w:r>
      <w:r w:rsidR="00000000" w:rsidRPr="00033231">
        <w:t>il allait à votre index</w:t>
      </w:r>
      <w:r>
        <w:t xml:space="preserve">. </w:t>
      </w:r>
      <w:r w:rsidR="00000000" w:rsidRPr="00033231">
        <w:t>Essayez-le maint</w:t>
      </w:r>
      <w:r w:rsidR="00000000" w:rsidRPr="00033231">
        <w:t>e</w:t>
      </w:r>
      <w:r w:rsidR="00000000" w:rsidRPr="00033231">
        <w:t>nant</w:t>
      </w:r>
      <w:r>
        <w:t>. »</w:t>
      </w:r>
    </w:p>
    <w:p w14:paraId="7B5EB075" w14:textId="77777777" w:rsidR="004F69D6" w:rsidRDefault="00000000" w:rsidP="0021796F">
      <w:r w:rsidRPr="00033231">
        <w:t>Elle permit l</w:t>
      </w:r>
      <w:r w:rsidR="004F69D6">
        <w:t>’</w:t>
      </w:r>
      <w:r w:rsidRPr="00033231">
        <w:t>épreuve</w:t>
      </w:r>
      <w:r w:rsidR="004F69D6">
        <w:t xml:space="preserve"> : </w:t>
      </w:r>
      <w:r w:rsidRPr="00033231">
        <w:t>l</w:t>
      </w:r>
      <w:r w:rsidR="004F69D6">
        <w:t>’</w:t>
      </w:r>
      <w:r w:rsidRPr="00033231">
        <w:t>anneau tomba de la petite main amaigrie</w:t>
      </w:r>
      <w:r w:rsidR="004F69D6">
        <w:t xml:space="preserve">. </w:t>
      </w:r>
      <w:r w:rsidRPr="00033231">
        <w:t>Louis le ramassa et le rattacha à la chaîne</w:t>
      </w:r>
      <w:r w:rsidR="004F69D6">
        <w:t xml:space="preserve">. </w:t>
      </w:r>
      <w:r w:rsidRPr="00033231">
        <w:t>Une ro</w:t>
      </w:r>
      <w:r w:rsidRPr="00033231">
        <w:t>u</w:t>
      </w:r>
      <w:r w:rsidRPr="00033231">
        <w:t>geur embarrassée colora le front de Shirley qui répéta encore</w:t>
      </w:r>
      <w:r w:rsidR="004F69D6">
        <w:t> :</w:t>
      </w:r>
    </w:p>
    <w:p w14:paraId="127B2C4B" w14:textId="77777777" w:rsidR="004F69D6" w:rsidRDefault="004F69D6" w:rsidP="0021796F">
      <w:r>
        <w:t>« </w:t>
      </w:r>
      <w:r w:rsidR="00000000" w:rsidRPr="00033231">
        <w:t>Ce n</w:t>
      </w:r>
      <w:r>
        <w:t>’</w:t>
      </w:r>
      <w:r w:rsidR="00000000" w:rsidRPr="00033231">
        <w:t>est pas parce que je suis malade</w:t>
      </w:r>
      <w:r>
        <w:t>.</w:t>
      </w:r>
    </w:p>
    <w:p w14:paraId="4A2D1E87" w14:textId="77777777" w:rsidR="004F69D6" w:rsidRDefault="004F69D6" w:rsidP="0021796F">
      <w:r>
        <w:t>— </w:t>
      </w:r>
      <w:r w:rsidR="00000000" w:rsidRPr="00033231">
        <w:t>Non-seulement vous avez perdu le sommeil</w:t>
      </w:r>
      <w:r>
        <w:t xml:space="preserve">, </w:t>
      </w:r>
      <w:r w:rsidR="00000000" w:rsidRPr="00033231">
        <w:t>l</w:t>
      </w:r>
      <w:r>
        <w:t>’</w:t>
      </w:r>
      <w:r w:rsidR="00000000" w:rsidRPr="00033231">
        <w:t>appétit</w:t>
      </w:r>
      <w:r>
        <w:t xml:space="preserve">, </w:t>
      </w:r>
      <w:r w:rsidR="00000000" w:rsidRPr="00033231">
        <w:t>l</w:t>
      </w:r>
      <w:r>
        <w:t>’</w:t>
      </w:r>
      <w:r w:rsidR="00000000" w:rsidRPr="00033231">
        <w:t>embonpoint</w:t>
      </w:r>
      <w:r>
        <w:t xml:space="preserve">, </w:t>
      </w:r>
      <w:r w:rsidR="00000000" w:rsidRPr="00033231">
        <w:t>continua Moore</w:t>
      </w:r>
      <w:r>
        <w:t xml:space="preserve">, </w:t>
      </w:r>
      <w:r w:rsidR="00000000" w:rsidRPr="00033231">
        <w:t>mais vos esprits sont continue</w:t>
      </w:r>
      <w:r w:rsidR="00000000" w:rsidRPr="00033231">
        <w:t>l</w:t>
      </w:r>
      <w:r w:rsidR="00000000" w:rsidRPr="00033231">
        <w:t>lement en ébullition</w:t>
      </w:r>
      <w:r>
        <w:t xml:space="preserve"> ; </w:t>
      </w:r>
      <w:r w:rsidR="00000000" w:rsidRPr="00033231">
        <w:t>en outre</w:t>
      </w:r>
      <w:r>
        <w:t xml:space="preserve">, </w:t>
      </w:r>
      <w:r w:rsidR="00000000" w:rsidRPr="00033231">
        <w:t>il y a dans votre œil une frayeur</w:t>
      </w:r>
      <w:r>
        <w:t xml:space="preserve">, </w:t>
      </w:r>
      <w:r w:rsidR="00000000" w:rsidRPr="00033231">
        <w:t>dans vos manières une inquiétude nerveuse</w:t>
      </w:r>
      <w:r>
        <w:t xml:space="preserve"> : </w:t>
      </w:r>
      <w:r w:rsidR="00000000" w:rsidRPr="00033231">
        <w:t>ces particularités vous étaient autrefois étrangères</w:t>
      </w:r>
      <w:r>
        <w:t>.</w:t>
      </w:r>
    </w:p>
    <w:p w14:paraId="5075227A" w14:textId="77777777" w:rsidR="004F69D6" w:rsidRDefault="004F69D6" w:rsidP="0021796F">
      <w:r>
        <w:t>— </w:t>
      </w:r>
      <w:r w:rsidR="00000000" w:rsidRPr="00033231">
        <w:t>Monsieur Moore</w:t>
      </w:r>
      <w:r>
        <w:t xml:space="preserve">, </w:t>
      </w:r>
      <w:r w:rsidR="00000000" w:rsidRPr="00033231">
        <w:t>nous nous arrêterons ici</w:t>
      </w:r>
      <w:r>
        <w:t xml:space="preserve">. </w:t>
      </w:r>
      <w:r w:rsidR="00000000" w:rsidRPr="00033231">
        <w:t>Vous avez touché juste</w:t>
      </w:r>
      <w:r>
        <w:t xml:space="preserve"> : </w:t>
      </w:r>
      <w:r w:rsidR="00000000" w:rsidRPr="00033231">
        <w:t>je suis nerveuse</w:t>
      </w:r>
      <w:r>
        <w:t xml:space="preserve">. </w:t>
      </w:r>
      <w:r w:rsidR="00000000" w:rsidRPr="00033231">
        <w:t>Maintenant</w:t>
      </w:r>
      <w:r>
        <w:t xml:space="preserve">, </w:t>
      </w:r>
      <w:r w:rsidR="00000000" w:rsidRPr="00033231">
        <w:t>parlons d</w:t>
      </w:r>
      <w:r>
        <w:t>’</w:t>
      </w:r>
      <w:r w:rsidR="00000000" w:rsidRPr="00033231">
        <w:t>autre ch</w:t>
      </w:r>
      <w:r w:rsidR="00000000" w:rsidRPr="00033231">
        <w:t>o</w:t>
      </w:r>
      <w:r w:rsidR="00000000" w:rsidRPr="00033231">
        <w:t>se</w:t>
      </w:r>
      <w:r>
        <w:t xml:space="preserve">. </w:t>
      </w:r>
      <w:r w:rsidR="00000000" w:rsidRPr="00033231">
        <w:t>Quel temps pluvieux nous avons</w:t>
      </w:r>
      <w:r>
        <w:t xml:space="preserve"> ! </w:t>
      </w:r>
      <w:r w:rsidR="00000000" w:rsidRPr="00033231">
        <w:t>quelle pluie torre</w:t>
      </w:r>
      <w:r w:rsidR="00000000" w:rsidRPr="00033231">
        <w:t>n</w:t>
      </w:r>
      <w:r w:rsidR="00000000" w:rsidRPr="00033231">
        <w:t>tielle et persévérante</w:t>
      </w:r>
      <w:r>
        <w:t> !</w:t>
      </w:r>
    </w:p>
    <w:p w14:paraId="18748316" w14:textId="77777777" w:rsidR="004F69D6" w:rsidRDefault="004F69D6" w:rsidP="0021796F">
      <w:r>
        <w:t>— </w:t>
      </w:r>
      <w:r w:rsidR="00000000" w:rsidRPr="00033231">
        <w:t>Vous nerveuse</w:t>
      </w:r>
      <w:r>
        <w:t xml:space="preserve"> ! </w:t>
      </w:r>
      <w:r w:rsidR="00000000" w:rsidRPr="00033231">
        <w:t>Oui</w:t>
      </w:r>
      <w:r>
        <w:t xml:space="preserve"> ; </w:t>
      </w:r>
      <w:r w:rsidR="00000000" w:rsidRPr="00033231">
        <w:t>et</w:t>
      </w:r>
      <w:r>
        <w:t xml:space="preserve">, </w:t>
      </w:r>
      <w:r w:rsidR="00000000" w:rsidRPr="00033231">
        <w:t xml:space="preserve">si miss </w:t>
      </w:r>
      <w:proofErr w:type="spellStart"/>
      <w:r w:rsidR="00000000" w:rsidRPr="00033231">
        <w:t>Keeldar</w:t>
      </w:r>
      <w:proofErr w:type="spellEnd"/>
      <w:r w:rsidR="00000000" w:rsidRPr="00033231">
        <w:t xml:space="preserve"> est nerveuse</w:t>
      </w:r>
      <w:r>
        <w:t xml:space="preserve">, </w:t>
      </w:r>
      <w:r w:rsidR="00000000" w:rsidRPr="00033231">
        <w:t>ce n</w:t>
      </w:r>
      <w:r>
        <w:t>’</w:t>
      </w:r>
      <w:r w:rsidR="00000000" w:rsidRPr="00033231">
        <w:t>est pas sans cause</w:t>
      </w:r>
      <w:r>
        <w:t xml:space="preserve">. </w:t>
      </w:r>
      <w:r w:rsidR="00000000" w:rsidRPr="00033231">
        <w:t>Laissez-moi chercher cette cause</w:t>
      </w:r>
      <w:r>
        <w:t xml:space="preserve">. </w:t>
      </w:r>
      <w:r w:rsidR="00000000" w:rsidRPr="00033231">
        <w:t>Laissez-moi voir de plus près</w:t>
      </w:r>
      <w:r>
        <w:t xml:space="preserve">. </w:t>
      </w:r>
      <w:r w:rsidR="00000000" w:rsidRPr="00033231">
        <w:t>Le mal n</w:t>
      </w:r>
      <w:r>
        <w:t>’</w:t>
      </w:r>
      <w:r w:rsidR="00000000" w:rsidRPr="00033231">
        <w:t>est pas physique</w:t>
      </w:r>
      <w:r>
        <w:t xml:space="preserve"> : </w:t>
      </w:r>
      <w:r w:rsidR="00000000" w:rsidRPr="00033231">
        <w:t>j</w:t>
      </w:r>
      <w:r>
        <w:t>’</w:t>
      </w:r>
      <w:r w:rsidR="00000000" w:rsidRPr="00033231">
        <w:t>ai soupçonné cela</w:t>
      </w:r>
      <w:r>
        <w:t xml:space="preserve">. </w:t>
      </w:r>
      <w:r w:rsidR="00000000" w:rsidRPr="00033231">
        <w:t>Il est venu en un instant</w:t>
      </w:r>
      <w:r>
        <w:t xml:space="preserve">. </w:t>
      </w:r>
      <w:r w:rsidR="00000000" w:rsidRPr="00033231">
        <w:t>Je sais le jour</w:t>
      </w:r>
      <w:r>
        <w:t xml:space="preserve">. </w:t>
      </w:r>
      <w:r w:rsidR="00000000" w:rsidRPr="00033231">
        <w:t>J</w:t>
      </w:r>
      <w:r>
        <w:t>’</w:t>
      </w:r>
      <w:r w:rsidR="00000000" w:rsidRPr="00033231">
        <w:t>ai remarqué le changement</w:t>
      </w:r>
      <w:r>
        <w:t xml:space="preserve">. </w:t>
      </w:r>
      <w:r w:rsidR="00000000" w:rsidRPr="00033231">
        <w:t>Votre douleur est mentale</w:t>
      </w:r>
      <w:r>
        <w:t>.</w:t>
      </w:r>
    </w:p>
    <w:p w14:paraId="47616F97" w14:textId="77777777" w:rsidR="004F69D6" w:rsidRDefault="004F69D6" w:rsidP="0021796F">
      <w:r>
        <w:lastRenderedPageBreak/>
        <w:t>— </w:t>
      </w:r>
      <w:r w:rsidR="00000000" w:rsidRPr="00033231">
        <w:t>Nullement</w:t>
      </w:r>
      <w:r>
        <w:t xml:space="preserve"> ; </w:t>
      </w:r>
      <w:r w:rsidR="00000000" w:rsidRPr="00033231">
        <w:t>ce n</w:t>
      </w:r>
      <w:r>
        <w:t>’</w:t>
      </w:r>
      <w:r w:rsidR="00000000" w:rsidRPr="00033231">
        <w:t>est pas quelque chose de si noble</w:t>
      </w:r>
      <w:r>
        <w:t xml:space="preserve">, </w:t>
      </w:r>
      <w:r w:rsidR="00000000" w:rsidRPr="00033231">
        <w:t>c</w:t>
      </w:r>
      <w:r>
        <w:t>’</w:t>
      </w:r>
      <w:r w:rsidR="00000000" w:rsidRPr="00033231">
        <w:t>est simplement nerveux</w:t>
      </w:r>
      <w:r>
        <w:t xml:space="preserve">. </w:t>
      </w:r>
      <w:r w:rsidR="00000000" w:rsidRPr="00033231">
        <w:t>Oh</w:t>
      </w:r>
      <w:r>
        <w:t xml:space="preserve"> ! </w:t>
      </w:r>
      <w:r w:rsidR="00000000" w:rsidRPr="00033231">
        <w:t>quittez ce sujet</w:t>
      </w:r>
      <w:r>
        <w:t>.</w:t>
      </w:r>
    </w:p>
    <w:p w14:paraId="0699F757" w14:textId="77777777" w:rsidR="004F69D6" w:rsidRDefault="004F69D6" w:rsidP="0021796F">
      <w:r>
        <w:t>— </w:t>
      </w:r>
      <w:r w:rsidR="00000000" w:rsidRPr="00033231">
        <w:t>Lorsqu</w:t>
      </w:r>
      <w:r>
        <w:t>’</w:t>
      </w:r>
      <w:r w:rsidR="00000000" w:rsidRPr="00033231">
        <w:t>il sera épuisé</w:t>
      </w:r>
      <w:r>
        <w:t xml:space="preserve"> ; </w:t>
      </w:r>
      <w:r w:rsidR="00000000" w:rsidRPr="00033231">
        <w:t>pas avant</w:t>
      </w:r>
      <w:r>
        <w:t xml:space="preserve">. </w:t>
      </w:r>
      <w:r w:rsidR="00000000" w:rsidRPr="00033231">
        <w:t>Des alarmes nerveuses doivent toujours être communiquées</w:t>
      </w:r>
      <w:r>
        <w:t xml:space="preserve">, </w:t>
      </w:r>
      <w:r w:rsidR="00000000" w:rsidRPr="00033231">
        <w:t>afin qu</w:t>
      </w:r>
      <w:r>
        <w:t>’</w:t>
      </w:r>
      <w:r w:rsidR="00000000" w:rsidRPr="00033231">
        <w:t>elles puissent être dissipées</w:t>
      </w:r>
      <w:r>
        <w:t xml:space="preserve">. </w:t>
      </w:r>
      <w:r w:rsidR="00000000" w:rsidRPr="00033231">
        <w:t>Je voudrais avoir le don de persuasion</w:t>
      </w:r>
      <w:r>
        <w:t xml:space="preserve">, </w:t>
      </w:r>
      <w:r w:rsidR="00000000" w:rsidRPr="00033231">
        <w:t>et pouvoir vous engager à parler librement</w:t>
      </w:r>
      <w:r>
        <w:t xml:space="preserve">. </w:t>
      </w:r>
      <w:r w:rsidR="00000000" w:rsidRPr="00033231">
        <w:t>Je crois que la confession</w:t>
      </w:r>
      <w:r>
        <w:t xml:space="preserve">, </w:t>
      </w:r>
      <w:r w:rsidR="00000000" w:rsidRPr="00033231">
        <w:t>dans votre cas</w:t>
      </w:r>
      <w:r>
        <w:t xml:space="preserve">, </w:t>
      </w:r>
      <w:r w:rsidR="00000000" w:rsidRPr="00033231">
        <w:t>équivaudrait à la guérison</w:t>
      </w:r>
      <w:r>
        <w:t>.</w:t>
      </w:r>
    </w:p>
    <w:p w14:paraId="78D1BF10" w14:textId="0002CDB3" w:rsidR="00000000" w:rsidRPr="00033231" w:rsidRDefault="004F69D6" w:rsidP="0021796F">
      <w:r>
        <w:t>— </w:t>
      </w:r>
      <w:r w:rsidR="00000000" w:rsidRPr="00033231">
        <w:t>Non</w:t>
      </w:r>
      <w:r>
        <w:t xml:space="preserve">, </w:t>
      </w:r>
      <w:r w:rsidR="00000000" w:rsidRPr="00033231">
        <w:t>dit Shirley brusquement</w:t>
      </w:r>
      <w:r>
        <w:t xml:space="preserve"> : </w:t>
      </w:r>
      <w:r w:rsidR="00000000" w:rsidRPr="00033231">
        <w:t>je désirerais que cela fût probable</w:t>
      </w:r>
      <w:r>
        <w:t xml:space="preserve"> ; </w:t>
      </w:r>
      <w:r w:rsidR="00000000" w:rsidRPr="00033231">
        <w:t>mais j</w:t>
      </w:r>
      <w:r>
        <w:t>’</w:t>
      </w:r>
      <w:r w:rsidR="00000000" w:rsidRPr="00033231">
        <w:t>ai peur du contraire</w:t>
      </w:r>
      <w:r>
        <w:t>. »</w:t>
      </w:r>
    </w:p>
    <w:p w14:paraId="68A45DE8" w14:textId="3C183B14" w:rsidR="004F69D6" w:rsidRDefault="00000000" w:rsidP="0021796F">
      <w:r w:rsidRPr="00033231">
        <w:t>Elle suspendit un moment son travail</w:t>
      </w:r>
      <w:r w:rsidR="004F69D6">
        <w:t xml:space="preserve">. </w:t>
      </w:r>
      <w:r w:rsidRPr="00033231">
        <w:t>Elle était maint</w:t>
      </w:r>
      <w:r w:rsidRPr="00033231">
        <w:t>e</w:t>
      </w:r>
      <w:r w:rsidRPr="00033231">
        <w:t>nant assise</w:t>
      </w:r>
      <w:r w:rsidR="004F69D6">
        <w:t xml:space="preserve">. </w:t>
      </w:r>
      <w:r w:rsidRPr="00033231">
        <w:t>Reposant son coude sur la table</w:t>
      </w:r>
      <w:r w:rsidR="004F69D6">
        <w:t xml:space="preserve">, </w:t>
      </w:r>
      <w:r w:rsidRPr="00033231">
        <w:t>elle soutenait sa t</w:t>
      </w:r>
      <w:r w:rsidRPr="00033231">
        <w:t>ê</w:t>
      </w:r>
      <w:r w:rsidRPr="00033231">
        <w:t>te dans sa main</w:t>
      </w:r>
      <w:r w:rsidR="004F69D6">
        <w:t>. M. </w:t>
      </w:r>
      <w:r w:rsidRPr="00033231">
        <w:t>Moore paraissait croire qu</w:t>
      </w:r>
      <w:r w:rsidR="004F69D6">
        <w:t>’</w:t>
      </w:r>
      <w:r w:rsidRPr="00033231">
        <w:t>il avait enfin fait quelques pas dans ce chemin difficile</w:t>
      </w:r>
      <w:r w:rsidR="004F69D6">
        <w:t xml:space="preserve">. </w:t>
      </w:r>
      <w:r w:rsidRPr="00033231">
        <w:t>Elle était sérieuse</w:t>
      </w:r>
      <w:r w:rsidR="004F69D6">
        <w:t xml:space="preserve">, </w:t>
      </w:r>
      <w:r w:rsidRPr="00033231">
        <w:t>et dans son désir était renfermé un important aveu</w:t>
      </w:r>
      <w:r w:rsidR="004F69D6">
        <w:t xml:space="preserve">. </w:t>
      </w:r>
      <w:r w:rsidRPr="00033231">
        <w:t>Après cela</w:t>
      </w:r>
      <w:r w:rsidR="004F69D6">
        <w:t xml:space="preserve">, </w:t>
      </w:r>
      <w:r w:rsidRPr="00033231">
        <w:t xml:space="preserve">elle ne pouvait plus affirmer que </w:t>
      </w:r>
      <w:r w:rsidRPr="00033231">
        <w:rPr>
          <w:i/>
          <w:iCs/>
        </w:rPr>
        <w:t xml:space="preserve">rien </w:t>
      </w:r>
      <w:r w:rsidRPr="00033231">
        <w:t>ne lui faisait mal</w:t>
      </w:r>
      <w:r w:rsidR="004F69D6">
        <w:t>.</w:t>
      </w:r>
    </w:p>
    <w:p w14:paraId="7786DCDF" w14:textId="77777777" w:rsidR="004F69D6" w:rsidRDefault="00000000" w:rsidP="0021796F">
      <w:r w:rsidRPr="00033231">
        <w:t>Le précepteur lui accorda quelques minutes de repos et de réflexion avant de revenir à la charge</w:t>
      </w:r>
      <w:r w:rsidR="004F69D6">
        <w:t xml:space="preserve"> ; </w:t>
      </w:r>
      <w:r w:rsidRPr="00033231">
        <w:t>une fois ses lèvres avaient frémi pour parler</w:t>
      </w:r>
      <w:r w:rsidR="004F69D6">
        <w:t xml:space="preserve"> ; </w:t>
      </w:r>
      <w:r w:rsidRPr="00033231">
        <w:t>mais il s</w:t>
      </w:r>
      <w:r w:rsidR="004F69D6">
        <w:t>’</w:t>
      </w:r>
      <w:r w:rsidRPr="00033231">
        <w:t>était retenu et avait prolo</w:t>
      </w:r>
      <w:r w:rsidRPr="00033231">
        <w:t>n</w:t>
      </w:r>
      <w:r w:rsidRPr="00033231">
        <w:t>gé la pause</w:t>
      </w:r>
      <w:r w:rsidR="004F69D6">
        <w:t xml:space="preserve">. </w:t>
      </w:r>
      <w:r w:rsidRPr="00033231">
        <w:t>Shirley leva ses yeux sur lui</w:t>
      </w:r>
      <w:r w:rsidR="004F69D6">
        <w:t xml:space="preserve">. </w:t>
      </w:r>
      <w:r w:rsidRPr="00033231">
        <w:t>S</w:t>
      </w:r>
      <w:r w:rsidR="004F69D6">
        <w:t>’</w:t>
      </w:r>
      <w:r w:rsidRPr="00033231">
        <w:t>il avait trahi quelque émotion</w:t>
      </w:r>
      <w:r w:rsidR="004F69D6">
        <w:t xml:space="preserve">, </w:t>
      </w:r>
      <w:r w:rsidRPr="00033231">
        <w:t>peut-être qu</w:t>
      </w:r>
      <w:r w:rsidR="004F69D6">
        <w:t>’</w:t>
      </w:r>
      <w:r w:rsidRPr="00033231">
        <w:t>une persistance obstinée dans le silence lui eût été opposée</w:t>
      </w:r>
      <w:r w:rsidR="004F69D6">
        <w:t xml:space="preserve"> ; </w:t>
      </w:r>
      <w:r w:rsidRPr="00033231">
        <w:t>mais il paraissait calme</w:t>
      </w:r>
      <w:r w:rsidR="004F69D6">
        <w:t xml:space="preserve">, </w:t>
      </w:r>
      <w:r w:rsidRPr="00033231">
        <w:t>fort</w:t>
      </w:r>
      <w:r w:rsidR="004F69D6">
        <w:t xml:space="preserve">, </w:t>
      </w:r>
      <w:r w:rsidRPr="00033231">
        <w:t>digne de confiance</w:t>
      </w:r>
      <w:r w:rsidR="004F69D6">
        <w:t>.</w:t>
      </w:r>
    </w:p>
    <w:p w14:paraId="69FAC38E" w14:textId="77777777" w:rsidR="004F69D6" w:rsidRDefault="004F69D6" w:rsidP="0021796F">
      <w:r>
        <w:t>« </w:t>
      </w:r>
      <w:r w:rsidR="00000000" w:rsidRPr="00033231">
        <w:t>J</w:t>
      </w:r>
      <w:r>
        <w:t>’</w:t>
      </w:r>
      <w:r w:rsidR="00000000" w:rsidRPr="00033231">
        <w:t xml:space="preserve">aime mieux le dire à </w:t>
      </w:r>
      <w:r w:rsidR="00000000" w:rsidRPr="00033231">
        <w:rPr>
          <w:i/>
          <w:iCs/>
        </w:rPr>
        <w:t xml:space="preserve">vous </w:t>
      </w:r>
      <w:r w:rsidR="00000000" w:rsidRPr="00033231">
        <w:t>qu</w:t>
      </w:r>
      <w:r>
        <w:t>’</w:t>
      </w:r>
      <w:r w:rsidR="00000000" w:rsidRPr="00033231">
        <w:t>à ma tante</w:t>
      </w:r>
      <w:r>
        <w:t xml:space="preserve">, </w:t>
      </w:r>
      <w:r w:rsidR="00000000" w:rsidRPr="00033231">
        <w:t>ou qu</w:t>
      </w:r>
      <w:r>
        <w:t>’</w:t>
      </w:r>
      <w:r w:rsidR="00000000" w:rsidRPr="00033231">
        <w:t>à mes cousines ou à mon oncle</w:t>
      </w:r>
      <w:r>
        <w:t xml:space="preserve">, </w:t>
      </w:r>
      <w:r w:rsidR="00000000" w:rsidRPr="00033231">
        <w:t>dit-elle</w:t>
      </w:r>
      <w:r>
        <w:t xml:space="preserve">. </w:t>
      </w:r>
      <w:r w:rsidR="00000000" w:rsidRPr="00033231">
        <w:t>Ils feraient tous tant de fr</w:t>
      </w:r>
      <w:r w:rsidR="00000000" w:rsidRPr="00033231">
        <w:t>a</w:t>
      </w:r>
      <w:r w:rsidR="00000000" w:rsidRPr="00033231">
        <w:t>cas</w:t>
      </w:r>
      <w:r>
        <w:t xml:space="preserve"> ! </w:t>
      </w:r>
      <w:r w:rsidR="00000000" w:rsidRPr="00033231">
        <w:t>et c</w:t>
      </w:r>
      <w:r>
        <w:t>’</w:t>
      </w:r>
      <w:r w:rsidR="00000000" w:rsidRPr="00033231">
        <w:t>est le bruit surtout que je crains</w:t>
      </w:r>
      <w:r>
        <w:t xml:space="preserve">, </w:t>
      </w:r>
      <w:r w:rsidR="00000000" w:rsidRPr="00033231">
        <w:t>l</w:t>
      </w:r>
      <w:r>
        <w:t>’</w:t>
      </w:r>
      <w:r w:rsidR="00000000" w:rsidRPr="00033231">
        <w:t>alarme</w:t>
      </w:r>
      <w:r>
        <w:t xml:space="preserve">, </w:t>
      </w:r>
      <w:r w:rsidR="00000000" w:rsidRPr="00033231">
        <w:t>le tumulte</w:t>
      </w:r>
      <w:r>
        <w:t xml:space="preserve">, </w:t>
      </w:r>
      <w:r w:rsidR="00000000" w:rsidRPr="00033231">
        <w:t>l</w:t>
      </w:r>
      <w:r>
        <w:t>’</w:t>
      </w:r>
      <w:r w:rsidR="00000000" w:rsidRPr="00033231">
        <w:t>éclat</w:t>
      </w:r>
      <w:r>
        <w:t xml:space="preserve">. </w:t>
      </w:r>
      <w:r w:rsidR="00000000" w:rsidRPr="00033231">
        <w:t>Bref</w:t>
      </w:r>
      <w:r>
        <w:t xml:space="preserve">, </w:t>
      </w:r>
      <w:r w:rsidR="00000000" w:rsidRPr="00033231">
        <w:t>je n</w:t>
      </w:r>
      <w:r>
        <w:t>’</w:t>
      </w:r>
      <w:r w:rsidR="00000000" w:rsidRPr="00033231">
        <w:t>ai jamais aimé à me trouver le centre d</w:t>
      </w:r>
      <w:r>
        <w:t>’</w:t>
      </w:r>
      <w:r w:rsidR="00000000" w:rsidRPr="00033231">
        <w:t>un tourbillon domestique</w:t>
      </w:r>
      <w:r>
        <w:t xml:space="preserve">. </w:t>
      </w:r>
      <w:r w:rsidR="00000000" w:rsidRPr="00033231">
        <w:t>Vous pouvez supporter un petit choc</w:t>
      </w:r>
      <w:r>
        <w:t xml:space="preserve">, </w:t>
      </w:r>
      <w:r w:rsidR="00000000" w:rsidRPr="00033231">
        <w:t>n</w:t>
      </w:r>
      <w:r>
        <w:t>’</w:t>
      </w:r>
      <w:r w:rsidR="00000000" w:rsidRPr="00033231">
        <w:t>est-ce pas</w:t>
      </w:r>
      <w:r>
        <w:t> ?</w:t>
      </w:r>
    </w:p>
    <w:p w14:paraId="226C209C" w14:textId="0BD448D5" w:rsidR="00000000" w:rsidRPr="00033231" w:rsidRDefault="004F69D6" w:rsidP="0021796F">
      <w:r>
        <w:t>— </w:t>
      </w:r>
      <w:r w:rsidR="00000000" w:rsidRPr="00033231">
        <w:t>Un grand</w:t>
      </w:r>
      <w:r>
        <w:t xml:space="preserve">, </w:t>
      </w:r>
      <w:r w:rsidR="00000000" w:rsidRPr="00033231">
        <w:t>si c</w:t>
      </w:r>
      <w:r>
        <w:t>’</w:t>
      </w:r>
      <w:r w:rsidR="00000000" w:rsidRPr="00033231">
        <w:t>est nécessaire</w:t>
      </w:r>
      <w:r>
        <w:t>. »</w:t>
      </w:r>
    </w:p>
    <w:p w14:paraId="60D52AA2" w14:textId="77777777" w:rsidR="004F69D6" w:rsidRDefault="00000000" w:rsidP="0021796F">
      <w:r w:rsidRPr="00033231">
        <w:lastRenderedPageBreak/>
        <w:t>Pas un muscle de cet homme ne frissonna</w:t>
      </w:r>
      <w:r w:rsidR="004F69D6">
        <w:t xml:space="preserve">, </w:t>
      </w:r>
      <w:r w:rsidRPr="00033231">
        <w:t>et cependant son large cœur battait fort dans sa profonde poitrine</w:t>
      </w:r>
      <w:r w:rsidR="004F69D6">
        <w:t xml:space="preserve">. </w:t>
      </w:r>
      <w:r w:rsidRPr="00033231">
        <w:t>Qu</w:t>
      </w:r>
      <w:r w:rsidR="004F69D6">
        <w:t>’</w:t>
      </w:r>
      <w:r w:rsidRPr="00033231">
        <w:t>allait-elle lui dire</w:t>
      </w:r>
      <w:r w:rsidR="004F69D6">
        <w:t xml:space="preserve"> ? </w:t>
      </w:r>
      <w:r w:rsidRPr="00033231">
        <w:t>Quelque irréparable malheur était-il arrivé</w:t>
      </w:r>
      <w:r w:rsidR="004F69D6">
        <w:t> ?</w:t>
      </w:r>
    </w:p>
    <w:p w14:paraId="394DC041" w14:textId="77777777" w:rsidR="004F69D6" w:rsidRDefault="004F69D6" w:rsidP="0021796F">
      <w:r>
        <w:t>« </w:t>
      </w:r>
      <w:r w:rsidR="00000000" w:rsidRPr="00033231">
        <w:t>Si j</w:t>
      </w:r>
      <w:r>
        <w:t>’</w:t>
      </w:r>
      <w:r w:rsidR="00000000" w:rsidRPr="00033231">
        <w:t>avais pensé qu</w:t>
      </w:r>
      <w:r>
        <w:t>’</w:t>
      </w:r>
      <w:r w:rsidR="00000000" w:rsidRPr="00033231">
        <w:t xml:space="preserve">il </w:t>
      </w:r>
      <w:proofErr w:type="gramStart"/>
      <w:r w:rsidR="00000000" w:rsidRPr="00033231">
        <w:t>fût</w:t>
      </w:r>
      <w:proofErr w:type="gramEnd"/>
      <w:r w:rsidR="00000000" w:rsidRPr="00033231">
        <w:t xml:space="preserve"> convenable d</w:t>
      </w:r>
      <w:r>
        <w:t>’</w:t>
      </w:r>
      <w:r w:rsidR="00000000" w:rsidRPr="00033231">
        <w:t>aller à vous</w:t>
      </w:r>
      <w:r>
        <w:t xml:space="preserve">, </w:t>
      </w:r>
      <w:r w:rsidR="00000000" w:rsidRPr="00033231">
        <w:t>je ne vous aurais jamais fait un secret de cela un seul moment</w:t>
      </w:r>
      <w:r>
        <w:t xml:space="preserve">, </w:t>
      </w:r>
      <w:r w:rsidR="00000000" w:rsidRPr="00033231">
        <w:t>cont</w:t>
      </w:r>
      <w:r w:rsidR="00000000" w:rsidRPr="00033231">
        <w:t>i</w:t>
      </w:r>
      <w:r w:rsidR="00000000" w:rsidRPr="00033231">
        <w:t>nua-t-elle</w:t>
      </w:r>
      <w:r>
        <w:t xml:space="preserve"> ; </w:t>
      </w:r>
      <w:r w:rsidR="00000000" w:rsidRPr="00033231">
        <w:t>je vous aurais dit franchement la vérité en vous d</w:t>
      </w:r>
      <w:r w:rsidR="00000000" w:rsidRPr="00033231">
        <w:t>e</w:t>
      </w:r>
      <w:r w:rsidR="00000000" w:rsidRPr="00033231">
        <w:t>mandant avis</w:t>
      </w:r>
      <w:r>
        <w:t>.</w:t>
      </w:r>
    </w:p>
    <w:p w14:paraId="731B3CB4" w14:textId="77777777" w:rsidR="004F69D6" w:rsidRDefault="004F69D6" w:rsidP="0021796F">
      <w:r>
        <w:t>— </w:t>
      </w:r>
      <w:r w:rsidR="00000000" w:rsidRPr="00033231">
        <w:t>Pourquoi n</w:t>
      </w:r>
      <w:r>
        <w:t>’</w:t>
      </w:r>
      <w:r w:rsidR="00000000" w:rsidRPr="00033231">
        <w:t>était-il pas convenable de venir à moi</w:t>
      </w:r>
      <w:r>
        <w:t> ?</w:t>
      </w:r>
    </w:p>
    <w:p w14:paraId="37E18178" w14:textId="76D561F0" w:rsidR="00000000" w:rsidRPr="00033231" w:rsidRDefault="004F69D6" w:rsidP="0021796F">
      <w:r>
        <w:t>— </w:t>
      </w:r>
      <w:r w:rsidR="00000000" w:rsidRPr="00033231">
        <w:t>Cela aurait pu être convenable</w:t>
      </w:r>
      <w:r>
        <w:t xml:space="preserve">, </w:t>
      </w:r>
      <w:r w:rsidR="00000000" w:rsidRPr="00033231">
        <w:t>je ne dis pas le contraire</w:t>
      </w:r>
      <w:r>
        <w:t xml:space="preserve"> ; </w:t>
      </w:r>
      <w:r w:rsidR="00000000" w:rsidRPr="00033231">
        <w:t>mais je ne le pouvais</w:t>
      </w:r>
      <w:r>
        <w:t xml:space="preserve">. </w:t>
      </w:r>
      <w:r w:rsidR="00000000" w:rsidRPr="00033231">
        <w:t>Il me semblait que je n</w:t>
      </w:r>
      <w:r>
        <w:t>’</w:t>
      </w:r>
      <w:r w:rsidR="00000000" w:rsidRPr="00033231">
        <w:t>avais aucun droit de vous causer du trouble</w:t>
      </w:r>
      <w:r>
        <w:t xml:space="preserve">. </w:t>
      </w:r>
      <w:r w:rsidR="00000000" w:rsidRPr="00033231">
        <w:t>Le malheur ne concernait que moi</w:t>
      </w:r>
      <w:r>
        <w:t xml:space="preserve">, </w:t>
      </w:r>
      <w:r w:rsidR="00000000" w:rsidRPr="00033231">
        <w:t>je voulais le tenir secret</w:t>
      </w:r>
      <w:r>
        <w:t xml:space="preserve">, </w:t>
      </w:r>
      <w:r w:rsidR="00000000" w:rsidRPr="00033231">
        <w:t>et personne ne pouvait m</w:t>
      </w:r>
      <w:r>
        <w:t>’</w:t>
      </w:r>
      <w:r w:rsidR="00000000" w:rsidRPr="00033231">
        <w:t>en empêcher</w:t>
      </w:r>
      <w:r>
        <w:t xml:space="preserve">. </w:t>
      </w:r>
      <w:r w:rsidR="00000000" w:rsidRPr="00033231">
        <w:t>Je vous le répète</w:t>
      </w:r>
      <w:r>
        <w:t xml:space="preserve">, </w:t>
      </w:r>
      <w:r w:rsidR="00000000" w:rsidRPr="00033231">
        <w:t>je n</w:t>
      </w:r>
      <w:r>
        <w:t>’</w:t>
      </w:r>
      <w:r w:rsidR="00000000" w:rsidRPr="00033231">
        <w:t>aime pas à être l</w:t>
      </w:r>
      <w:r>
        <w:t>’</w:t>
      </w:r>
      <w:r w:rsidR="00000000" w:rsidRPr="00033231">
        <w:t>objet de fatigantes atte</w:t>
      </w:r>
      <w:r w:rsidR="00000000" w:rsidRPr="00033231">
        <w:t>n</w:t>
      </w:r>
      <w:r w:rsidR="00000000" w:rsidRPr="00033231">
        <w:t>tions ou le thème du bavardage villageois</w:t>
      </w:r>
      <w:r>
        <w:t xml:space="preserve">. </w:t>
      </w:r>
      <w:r w:rsidR="00000000" w:rsidRPr="00033231">
        <w:t>D</w:t>
      </w:r>
      <w:r>
        <w:t>’</w:t>
      </w:r>
      <w:r w:rsidR="00000000" w:rsidRPr="00033231">
        <w:t>ailleurs</w:t>
      </w:r>
      <w:r>
        <w:t xml:space="preserve">, </w:t>
      </w:r>
      <w:r w:rsidR="00000000" w:rsidRPr="00033231">
        <w:t>il peut n</w:t>
      </w:r>
      <w:r>
        <w:t>’</w:t>
      </w:r>
      <w:r w:rsidR="00000000" w:rsidRPr="00033231">
        <w:t>avoir aucun fâcheux résultat</w:t>
      </w:r>
      <w:r>
        <w:t xml:space="preserve">. </w:t>
      </w:r>
      <w:r w:rsidR="00000000" w:rsidRPr="00033231">
        <w:t>Dieu le sait</w:t>
      </w:r>
      <w:r>
        <w:t> ! »</w:t>
      </w:r>
    </w:p>
    <w:p w14:paraId="27082D12" w14:textId="77777777" w:rsidR="004F69D6" w:rsidRDefault="00000000" w:rsidP="0021796F">
      <w:r w:rsidRPr="00033231">
        <w:t>Moore</w:t>
      </w:r>
      <w:r w:rsidR="004F69D6">
        <w:t xml:space="preserve">, </w:t>
      </w:r>
      <w:r w:rsidRPr="00033231">
        <w:t>bien que torturé par l</w:t>
      </w:r>
      <w:r w:rsidR="004F69D6">
        <w:t>’</w:t>
      </w:r>
      <w:r w:rsidRPr="00033231">
        <w:t>attente</w:t>
      </w:r>
      <w:r w:rsidR="004F69D6">
        <w:t xml:space="preserve">, </w:t>
      </w:r>
      <w:r w:rsidRPr="00033231">
        <w:t>ne demanda pas une prompte explication</w:t>
      </w:r>
      <w:r w:rsidR="004F69D6">
        <w:t xml:space="preserve">. </w:t>
      </w:r>
      <w:r w:rsidRPr="00033231">
        <w:t>Il ne permit à aucun geste</w:t>
      </w:r>
      <w:r w:rsidR="004F69D6">
        <w:t xml:space="preserve">, </w:t>
      </w:r>
      <w:r w:rsidRPr="00033231">
        <w:t>à aucun regard</w:t>
      </w:r>
      <w:r w:rsidR="004F69D6">
        <w:t xml:space="preserve">, </w:t>
      </w:r>
      <w:r w:rsidRPr="00033231">
        <w:t>à aucun mot</w:t>
      </w:r>
      <w:r w:rsidR="004F69D6">
        <w:t xml:space="preserve">, </w:t>
      </w:r>
      <w:r w:rsidRPr="00033231">
        <w:t>de trahir son impatience</w:t>
      </w:r>
      <w:r w:rsidR="004F69D6">
        <w:t xml:space="preserve">. </w:t>
      </w:r>
      <w:r w:rsidRPr="00033231">
        <w:t>Sa contenance calme tranquillisa Shirley</w:t>
      </w:r>
      <w:r w:rsidR="004F69D6">
        <w:t xml:space="preserve"> ; </w:t>
      </w:r>
      <w:r w:rsidRPr="00033231">
        <w:t>sa confiance la rassura</w:t>
      </w:r>
      <w:r w:rsidR="004F69D6">
        <w:t>.</w:t>
      </w:r>
    </w:p>
    <w:p w14:paraId="7EBD9C76" w14:textId="5E98C844" w:rsidR="004F69D6" w:rsidRDefault="004F69D6" w:rsidP="0021796F">
      <w:r>
        <w:t>« </w:t>
      </w:r>
      <w:r w:rsidR="00000000" w:rsidRPr="00033231">
        <w:t>De grands effets peuvent naître de petites causes</w:t>
      </w:r>
      <w:r>
        <w:t>, »</w:t>
      </w:r>
      <w:r w:rsidR="00000000" w:rsidRPr="00033231">
        <w:t xml:space="preserve"> fit-elle remarquer en détachant un bracelet de son poignet</w:t>
      </w:r>
      <w:r>
        <w:t xml:space="preserve"> ; </w:t>
      </w:r>
      <w:r w:rsidR="00000000" w:rsidRPr="00033231">
        <w:t>puis déboutonnant sa manche et la relevant en partie</w:t>
      </w:r>
      <w:r>
        <w:t> : « </w:t>
      </w:r>
      <w:r w:rsidR="00000000" w:rsidRPr="00033231">
        <w:t>Regardez là</w:t>
      </w:r>
      <w:r>
        <w:t> »</w:t>
      </w:r>
      <w:r w:rsidR="00000000" w:rsidRPr="00033231">
        <w:t xml:space="preserve"> dit-elle à </w:t>
      </w:r>
      <w:r>
        <w:t>M. </w:t>
      </w:r>
      <w:r w:rsidR="00000000" w:rsidRPr="00033231">
        <w:t>Moore</w:t>
      </w:r>
      <w:r>
        <w:t>.</w:t>
      </w:r>
    </w:p>
    <w:p w14:paraId="64BF245B" w14:textId="77777777" w:rsidR="004F69D6" w:rsidRDefault="00000000" w:rsidP="0021796F">
      <w:r w:rsidRPr="00033231">
        <w:t>Elle fit voir une marque sur son bras blanc</w:t>
      </w:r>
      <w:r w:rsidR="004F69D6">
        <w:t xml:space="preserve">, </w:t>
      </w:r>
      <w:r w:rsidRPr="00033231">
        <w:t>ou plutôt une dentelure profonde</w:t>
      </w:r>
      <w:r w:rsidR="004F69D6">
        <w:t xml:space="preserve">, </w:t>
      </w:r>
      <w:r w:rsidRPr="00033231">
        <w:t>quoique cicatrisée</w:t>
      </w:r>
      <w:r w:rsidR="004F69D6">
        <w:t xml:space="preserve"> : </w:t>
      </w:r>
      <w:r w:rsidRPr="00033231">
        <w:t>quelque chose entre une brûlure et une coupure</w:t>
      </w:r>
      <w:r w:rsidR="004F69D6">
        <w:t>.</w:t>
      </w:r>
    </w:p>
    <w:p w14:paraId="77E02213" w14:textId="77777777" w:rsidR="004F69D6" w:rsidRDefault="004F69D6" w:rsidP="0021796F">
      <w:r>
        <w:lastRenderedPageBreak/>
        <w:t>« </w:t>
      </w:r>
      <w:r w:rsidR="00000000" w:rsidRPr="00033231">
        <w:t xml:space="preserve">Je ne voudrais pas montrer cela à qui que ce fût dans </w:t>
      </w:r>
      <w:proofErr w:type="spellStart"/>
      <w:r w:rsidR="00000000" w:rsidRPr="00033231">
        <w:t>Briarfield</w:t>
      </w:r>
      <w:proofErr w:type="spellEnd"/>
      <w:r>
        <w:t xml:space="preserve">, </w:t>
      </w:r>
      <w:r w:rsidR="00000000" w:rsidRPr="00033231">
        <w:t>excepté à vous</w:t>
      </w:r>
      <w:r>
        <w:t xml:space="preserve">, </w:t>
      </w:r>
      <w:r w:rsidR="00000000" w:rsidRPr="00033231">
        <w:t>parce que vous pouvez prendre la chose tranquillement</w:t>
      </w:r>
      <w:r>
        <w:t>.</w:t>
      </w:r>
    </w:p>
    <w:p w14:paraId="3EBBD463" w14:textId="77777777" w:rsidR="004F69D6" w:rsidRDefault="004F69D6" w:rsidP="0021796F">
      <w:r>
        <w:t>— </w:t>
      </w:r>
      <w:r w:rsidR="00000000" w:rsidRPr="00033231">
        <w:t>Certainement</w:t>
      </w:r>
      <w:r>
        <w:t xml:space="preserve">, </w:t>
      </w:r>
      <w:r w:rsidR="00000000" w:rsidRPr="00033231">
        <w:t>il n</w:t>
      </w:r>
      <w:r>
        <w:t>’</w:t>
      </w:r>
      <w:r w:rsidR="00000000" w:rsidRPr="00033231">
        <w:t>y a rien dans cette petite marque qui puisse effrayer</w:t>
      </w:r>
      <w:r>
        <w:t xml:space="preserve"> ; </w:t>
      </w:r>
      <w:r w:rsidR="00000000" w:rsidRPr="00033231">
        <w:t>son histoire en donnera l</w:t>
      </w:r>
      <w:r>
        <w:t>’</w:t>
      </w:r>
      <w:r w:rsidR="00000000" w:rsidRPr="00033231">
        <w:t>explication</w:t>
      </w:r>
      <w:r>
        <w:t>.</w:t>
      </w:r>
    </w:p>
    <w:p w14:paraId="23D172F4" w14:textId="6C8829E3" w:rsidR="00000000" w:rsidRPr="00033231" w:rsidRDefault="004F69D6" w:rsidP="0021796F">
      <w:r>
        <w:t>— </w:t>
      </w:r>
      <w:r w:rsidR="00000000" w:rsidRPr="00033231">
        <w:t>Toute petite qu</w:t>
      </w:r>
      <w:r>
        <w:t>’</w:t>
      </w:r>
      <w:r w:rsidR="00000000" w:rsidRPr="00033231">
        <w:t>elle est</w:t>
      </w:r>
      <w:r>
        <w:t xml:space="preserve">, </w:t>
      </w:r>
      <w:r w:rsidR="00000000" w:rsidRPr="00033231">
        <w:t>elle m</w:t>
      </w:r>
      <w:r>
        <w:t>’</w:t>
      </w:r>
      <w:r w:rsidR="00000000" w:rsidRPr="00033231">
        <w:t>a enlevé mon sommeil</w:t>
      </w:r>
      <w:r>
        <w:t xml:space="preserve">, </w:t>
      </w:r>
      <w:r w:rsidR="00000000" w:rsidRPr="00033231">
        <w:t>elle m</w:t>
      </w:r>
      <w:r>
        <w:t>’</w:t>
      </w:r>
      <w:r w:rsidR="00000000" w:rsidRPr="00033231">
        <w:t>a rendue nerveuse</w:t>
      </w:r>
      <w:r>
        <w:t xml:space="preserve">, </w:t>
      </w:r>
      <w:r w:rsidR="00000000" w:rsidRPr="00033231">
        <w:t>maigre et folle</w:t>
      </w:r>
      <w:r>
        <w:t xml:space="preserve">, </w:t>
      </w:r>
      <w:r w:rsidR="00000000" w:rsidRPr="00033231">
        <w:t>parce que cette petite marque me fait penser à une possibilité qui a ses terreurs</w:t>
      </w:r>
      <w:r>
        <w:t>. »</w:t>
      </w:r>
    </w:p>
    <w:p w14:paraId="2A5CAA0F" w14:textId="77777777" w:rsidR="004F69D6" w:rsidRDefault="00000000" w:rsidP="0021796F">
      <w:r w:rsidRPr="00033231">
        <w:t>La manche fut rajustée</w:t>
      </w:r>
      <w:r w:rsidR="004F69D6">
        <w:t xml:space="preserve">, </w:t>
      </w:r>
      <w:r w:rsidRPr="00033231">
        <w:t>le bracelet replacé</w:t>
      </w:r>
      <w:r w:rsidR="004F69D6">
        <w:t>.</w:t>
      </w:r>
    </w:p>
    <w:p w14:paraId="2E7F43B6" w14:textId="77777777" w:rsidR="004F69D6" w:rsidRDefault="004F69D6" w:rsidP="0021796F">
      <w:r>
        <w:t>« </w:t>
      </w:r>
      <w:r w:rsidR="00000000" w:rsidRPr="00033231">
        <w:t>Savez-vous que vous m</w:t>
      </w:r>
      <w:r>
        <w:t>’</w:t>
      </w:r>
      <w:r w:rsidR="00000000" w:rsidRPr="00033231">
        <w:t>éprouvez</w:t>
      </w:r>
      <w:r>
        <w:t xml:space="preserve"> ? </w:t>
      </w:r>
      <w:r w:rsidR="00000000" w:rsidRPr="00033231">
        <w:t>dit Moore en souriant</w:t>
      </w:r>
      <w:r>
        <w:t xml:space="preserve">. </w:t>
      </w:r>
      <w:r w:rsidR="00000000" w:rsidRPr="00033231">
        <w:t>Je suis un homme très-patient</w:t>
      </w:r>
      <w:r>
        <w:t xml:space="preserve">, </w:t>
      </w:r>
      <w:r w:rsidR="00000000" w:rsidRPr="00033231">
        <w:t>mais je sens mon pouls précip</w:t>
      </w:r>
      <w:r w:rsidR="00000000" w:rsidRPr="00033231">
        <w:t>i</w:t>
      </w:r>
      <w:r w:rsidR="00000000" w:rsidRPr="00033231">
        <w:t>ter ses pulsations</w:t>
      </w:r>
      <w:r>
        <w:t>.</w:t>
      </w:r>
    </w:p>
    <w:p w14:paraId="613FE0FC" w14:textId="77777777" w:rsidR="004F69D6" w:rsidRDefault="004F69D6" w:rsidP="0021796F">
      <w:r>
        <w:t>« </w:t>
      </w:r>
      <w:r w:rsidR="00000000" w:rsidRPr="00033231">
        <w:t>Quoiqu</w:t>
      </w:r>
      <w:r>
        <w:t>’</w:t>
      </w:r>
      <w:r w:rsidR="00000000" w:rsidRPr="00033231">
        <w:t>il arrive</w:t>
      </w:r>
      <w:r>
        <w:t xml:space="preserve">, </w:t>
      </w:r>
      <w:r w:rsidR="00000000" w:rsidRPr="00033231">
        <w:t>je compte sur votre amitié</w:t>
      </w:r>
      <w:r>
        <w:t xml:space="preserve">, </w:t>
      </w:r>
      <w:r w:rsidR="00000000" w:rsidRPr="00033231">
        <w:t>monsieur Moore</w:t>
      </w:r>
      <w:r>
        <w:t xml:space="preserve">. </w:t>
      </w:r>
      <w:r w:rsidR="00000000" w:rsidRPr="00033231">
        <w:t>Vous mettrez à mon service votre sang-froid</w:t>
      </w:r>
      <w:r>
        <w:t xml:space="preserve">, </w:t>
      </w:r>
      <w:r w:rsidR="00000000" w:rsidRPr="00033231">
        <w:t>et ne me laisserez pas à la merci de lâches effrayés</w:t>
      </w:r>
      <w:r>
        <w:t> ?</w:t>
      </w:r>
    </w:p>
    <w:p w14:paraId="24D4BF4F" w14:textId="77777777" w:rsidR="004F69D6" w:rsidRDefault="004F69D6" w:rsidP="0021796F">
      <w:r>
        <w:t>— </w:t>
      </w:r>
      <w:r w:rsidR="00000000" w:rsidRPr="00033231">
        <w:t>Je ne fais aucune promesse à présent</w:t>
      </w:r>
      <w:r>
        <w:t xml:space="preserve">. </w:t>
      </w:r>
      <w:r w:rsidR="00000000" w:rsidRPr="00033231">
        <w:t>Racontez-moi l</w:t>
      </w:r>
      <w:r>
        <w:t>’</w:t>
      </w:r>
      <w:r w:rsidR="00000000" w:rsidRPr="00033231">
        <w:t>histoire</w:t>
      </w:r>
      <w:r>
        <w:t xml:space="preserve">, </w:t>
      </w:r>
      <w:r w:rsidR="00000000" w:rsidRPr="00033231">
        <w:t>et exigez ensuite telle promesse qu</w:t>
      </w:r>
      <w:r>
        <w:t>’</w:t>
      </w:r>
      <w:r w:rsidR="00000000" w:rsidRPr="00033231">
        <w:t>il vous plaira</w:t>
      </w:r>
      <w:r>
        <w:t>.</w:t>
      </w:r>
    </w:p>
    <w:p w14:paraId="17F081B5" w14:textId="77777777" w:rsidR="004F69D6" w:rsidRDefault="004F69D6" w:rsidP="0021796F">
      <w:r>
        <w:t>— </w:t>
      </w:r>
      <w:r w:rsidR="00000000" w:rsidRPr="00033231">
        <w:t>C</w:t>
      </w:r>
      <w:r>
        <w:t>’</w:t>
      </w:r>
      <w:r w:rsidR="00000000" w:rsidRPr="00033231">
        <w:t>est une très-courte histoire</w:t>
      </w:r>
      <w:r>
        <w:t xml:space="preserve">. </w:t>
      </w:r>
      <w:r w:rsidR="00000000" w:rsidRPr="00033231">
        <w:t>Je fis un jour une prom</w:t>
      </w:r>
      <w:r w:rsidR="00000000" w:rsidRPr="00033231">
        <w:t>e</w:t>
      </w:r>
      <w:r w:rsidR="00000000" w:rsidRPr="00033231">
        <w:t>nade avec Isabelle et Gertrude</w:t>
      </w:r>
      <w:r>
        <w:t xml:space="preserve">, </w:t>
      </w:r>
      <w:r w:rsidR="00000000" w:rsidRPr="00033231">
        <w:t>il y a environ trois semaines</w:t>
      </w:r>
      <w:r>
        <w:t xml:space="preserve">. </w:t>
      </w:r>
      <w:r w:rsidR="00000000" w:rsidRPr="00033231">
        <w:t>E</w:t>
      </w:r>
      <w:r w:rsidR="00000000" w:rsidRPr="00033231">
        <w:t>l</w:t>
      </w:r>
      <w:r w:rsidR="00000000" w:rsidRPr="00033231">
        <w:t>les arrivèrent à la maison avant moi</w:t>
      </w:r>
      <w:r>
        <w:t xml:space="preserve">. </w:t>
      </w:r>
      <w:r w:rsidR="00000000" w:rsidRPr="00033231">
        <w:t>J</w:t>
      </w:r>
      <w:r>
        <w:t>’</w:t>
      </w:r>
      <w:r w:rsidR="00000000" w:rsidRPr="00033231">
        <w:t>étais demeurée en arrière pour parler à John</w:t>
      </w:r>
      <w:r>
        <w:t xml:space="preserve">. </w:t>
      </w:r>
      <w:r w:rsidR="00000000" w:rsidRPr="00033231">
        <w:t>Après l</w:t>
      </w:r>
      <w:r>
        <w:t>’</w:t>
      </w:r>
      <w:r w:rsidR="00000000" w:rsidRPr="00033231">
        <w:t>avoir quitté</w:t>
      </w:r>
      <w:r>
        <w:t xml:space="preserve">, </w:t>
      </w:r>
      <w:r w:rsidR="00000000" w:rsidRPr="00033231">
        <w:t>je me plus à rester un peu dans l</w:t>
      </w:r>
      <w:r>
        <w:t>’</w:t>
      </w:r>
      <w:r w:rsidR="00000000" w:rsidRPr="00033231">
        <w:t>avenue</w:t>
      </w:r>
      <w:r>
        <w:t xml:space="preserve">, </w:t>
      </w:r>
      <w:r w:rsidR="00000000" w:rsidRPr="00033231">
        <w:t>où tout était calme et ombreux</w:t>
      </w:r>
      <w:r>
        <w:t xml:space="preserve"> ; </w:t>
      </w:r>
      <w:r w:rsidR="00000000" w:rsidRPr="00033231">
        <w:t>j</w:t>
      </w:r>
      <w:r>
        <w:t>’</w:t>
      </w:r>
      <w:r w:rsidR="00000000" w:rsidRPr="00033231">
        <w:t>étais fat</w:t>
      </w:r>
      <w:r w:rsidR="00000000" w:rsidRPr="00033231">
        <w:t>i</w:t>
      </w:r>
      <w:r w:rsidR="00000000" w:rsidRPr="00033231">
        <w:t>guée de causer avec ces jeunes filles</w:t>
      </w:r>
      <w:r>
        <w:t xml:space="preserve">, </w:t>
      </w:r>
      <w:r w:rsidR="00000000" w:rsidRPr="00033231">
        <w:t>et nullement pressée de les rejoindre</w:t>
      </w:r>
      <w:r>
        <w:t xml:space="preserve">. </w:t>
      </w:r>
      <w:r w:rsidR="00000000" w:rsidRPr="00033231">
        <w:t>Comme je me trouvais appuyée à côté de la grande porte</w:t>
      </w:r>
      <w:r>
        <w:t xml:space="preserve">, </w:t>
      </w:r>
      <w:r w:rsidR="00000000" w:rsidRPr="00033231">
        <w:t>absorbée dans de très-heureuses pensées concernant mon avenir</w:t>
      </w:r>
      <w:r>
        <w:t xml:space="preserve">, </w:t>
      </w:r>
      <w:r w:rsidR="00000000" w:rsidRPr="00033231">
        <w:t>car</w:t>
      </w:r>
      <w:r>
        <w:t xml:space="preserve">, </w:t>
      </w:r>
      <w:r w:rsidR="00000000" w:rsidRPr="00033231">
        <w:t>ce matin-là</w:t>
      </w:r>
      <w:r>
        <w:t xml:space="preserve">, </w:t>
      </w:r>
      <w:r w:rsidR="00000000" w:rsidRPr="00033231">
        <w:t>je m</w:t>
      </w:r>
      <w:r>
        <w:t>’</w:t>
      </w:r>
      <w:r w:rsidR="00000000" w:rsidRPr="00033231">
        <w:t>imaginais que les événements commençaient à tourner comme je le désirais depuis lon</w:t>
      </w:r>
      <w:r w:rsidR="00000000" w:rsidRPr="00033231">
        <w:t>g</w:t>
      </w:r>
      <w:r w:rsidR="00000000" w:rsidRPr="00033231">
        <w:t>temps</w:t>
      </w:r>
      <w:r>
        <w:t>…</w:t>
      </w:r>
    </w:p>
    <w:p w14:paraId="7DDA431E" w14:textId="77777777" w:rsidR="004F69D6" w:rsidRDefault="004F69D6" w:rsidP="0021796F">
      <w:r>
        <w:lastRenderedPageBreak/>
        <w:t>— </w:t>
      </w:r>
      <w:r w:rsidR="00000000" w:rsidRPr="00033231">
        <w:t>Ah</w:t>
      </w:r>
      <w:r>
        <w:t xml:space="preserve"> ! </w:t>
      </w:r>
      <w:proofErr w:type="spellStart"/>
      <w:r w:rsidR="00000000" w:rsidRPr="00033231">
        <w:t>Nunnely</w:t>
      </w:r>
      <w:proofErr w:type="spellEnd"/>
      <w:r w:rsidR="00000000" w:rsidRPr="00033231">
        <w:t xml:space="preserve"> avait été avec elle le soir précédent</w:t>
      </w:r>
      <w:r>
        <w:t xml:space="preserve"> ! </w:t>
      </w:r>
      <w:r w:rsidR="00000000" w:rsidRPr="00033231">
        <w:t>pensa Moore</w:t>
      </w:r>
      <w:r>
        <w:t>.</w:t>
      </w:r>
    </w:p>
    <w:p w14:paraId="788912D5" w14:textId="3748B84F" w:rsidR="004F69D6" w:rsidRDefault="004F69D6" w:rsidP="0021796F">
      <w:r>
        <w:t>— </w:t>
      </w:r>
      <w:r w:rsidR="00000000" w:rsidRPr="00033231">
        <w:t>J</w:t>
      </w:r>
      <w:r>
        <w:t>’</w:t>
      </w:r>
      <w:r w:rsidR="00000000" w:rsidRPr="00033231">
        <w:t>entendis un bruit haletant</w:t>
      </w:r>
      <w:r>
        <w:t xml:space="preserve"> ; </w:t>
      </w:r>
      <w:r w:rsidR="00000000" w:rsidRPr="00033231">
        <w:t>un chien montait en co</w:t>
      </w:r>
      <w:r w:rsidR="00000000" w:rsidRPr="00033231">
        <w:t>u</w:t>
      </w:r>
      <w:r w:rsidR="00000000" w:rsidRPr="00033231">
        <w:t>rant l</w:t>
      </w:r>
      <w:r>
        <w:t>’</w:t>
      </w:r>
      <w:r w:rsidR="00000000" w:rsidRPr="00033231">
        <w:t>avenue</w:t>
      </w:r>
      <w:r>
        <w:t xml:space="preserve">. </w:t>
      </w:r>
      <w:r w:rsidR="00000000" w:rsidRPr="00033231">
        <w:t>Je connais presque tous les chiens du voisinage</w:t>
      </w:r>
      <w:r>
        <w:t xml:space="preserve"> ; </w:t>
      </w:r>
      <w:r w:rsidR="00000000" w:rsidRPr="00033231">
        <w:t>c</w:t>
      </w:r>
      <w:r>
        <w:t>’</w:t>
      </w:r>
      <w:r w:rsidR="00000000" w:rsidRPr="00033231">
        <w:t>était Phœbé</w:t>
      </w:r>
      <w:r>
        <w:t xml:space="preserve">, </w:t>
      </w:r>
      <w:r w:rsidR="00000000" w:rsidRPr="00033231">
        <w:t>la chienne d</w:t>
      </w:r>
      <w:r>
        <w:t>’</w:t>
      </w:r>
      <w:r w:rsidR="00000000" w:rsidRPr="00033231">
        <w:t xml:space="preserve">arrêt de </w:t>
      </w:r>
      <w:r>
        <w:t>M. </w:t>
      </w:r>
      <w:r w:rsidR="00000000" w:rsidRPr="00033231">
        <w:t>Sam Wynne</w:t>
      </w:r>
      <w:r>
        <w:t xml:space="preserve">. </w:t>
      </w:r>
      <w:r w:rsidR="00000000" w:rsidRPr="00033231">
        <w:t>La pauvre créature courait la tête baissée et la langue pendante</w:t>
      </w:r>
      <w:r>
        <w:t xml:space="preserve"> ; </w:t>
      </w:r>
      <w:r w:rsidR="00000000" w:rsidRPr="00033231">
        <w:t>elle p</w:t>
      </w:r>
      <w:r w:rsidR="00000000" w:rsidRPr="00033231">
        <w:t>a</w:t>
      </w:r>
      <w:r w:rsidR="00000000" w:rsidRPr="00033231">
        <w:t>raissait brisée et aux abois</w:t>
      </w:r>
      <w:r>
        <w:t xml:space="preserve">. </w:t>
      </w:r>
      <w:r w:rsidR="00000000" w:rsidRPr="00033231">
        <w:t>Je l</w:t>
      </w:r>
      <w:r>
        <w:t>’</w:t>
      </w:r>
      <w:r w:rsidR="00000000" w:rsidRPr="00033231">
        <w:t>appelai</w:t>
      </w:r>
      <w:r>
        <w:t xml:space="preserve"> ; </w:t>
      </w:r>
      <w:r w:rsidR="00000000" w:rsidRPr="00033231">
        <w:t>j</w:t>
      </w:r>
      <w:r>
        <w:t>’</w:t>
      </w:r>
      <w:r w:rsidR="00000000" w:rsidRPr="00033231">
        <w:t>avais l</w:t>
      </w:r>
      <w:r>
        <w:t>’</w:t>
      </w:r>
      <w:r w:rsidR="00000000" w:rsidRPr="00033231">
        <w:t>intention de la faire entrer à la maison et de lui donner quelque chose à boire et à manger</w:t>
      </w:r>
      <w:r>
        <w:t xml:space="preserve"> ; </w:t>
      </w:r>
      <w:r w:rsidR="00000000" w:rsidRPr="00033231">
        <w:t>j</w:t>
      </w:r>
      <w:r>
        <w:t>’</w:t>
      </w:r>
      <w:r w:rsidR="00000000" w:rsidRPr="00033231">
        <w:t>étais sûre qu</w:t>
      </w:r>
      <w:r>
        <w:t>’</w:t>
      </w:r>
      <w:r w:rsidR="00000000" w:rsidRPr="00033231">
        <w:t>elle avait été maltraitée</w:t>
      </w:r>
      <w:r>
        <w:t> : M. </w:t>
      </w:r>
      <w:r w:rsidR="00000000" w:rsidRPr="00033231">
        <w:t>Sam fouette souvent ses chiens cruellement</w:t>
      </w:r>
      <w:r>
        <w:t xml:space="preserve">. </w:t>
      </w:r>
      <w:r w:rsidR="00000000" w:rsidRPr="00033231">
        <w:t>Elle était trop agitée pour me reconnaître</w:t>
      </w:r>
      <w:r>
        <w:t xml:space="preserve"> ; </w:t>
      </w:r>
      <w:r w:rsidR="00000000" w:rsidRPr="00033231">
        <w:t>et</w:t>
      </w:r>
      <w:r>
        <w:t xml:space="preserve">, </w:t>
      </w:r>
      <w:r w:rsidR="00000000" w:rsidRPr="00033231">
        <w:t>quand j</w:t>
      </w:r>
      <w:r>
        <w:t>’</w:t>
      </w:r>
      <w:r w:rsidR="00000000" w:rsidRPr="00033231">
        <w:t>essayai de lui caresser la tête</w:t>
      </w:r>
      <w:r>
        <w:t xml:space="preserve">, </w:t>
      </w:r>
      <w:r w:rsidR="00000000" w:rsidRPr="00033231">
        <w:t>elle se retourna et me mordit le bras</w:t>
      </w:r>
      <w:r>
        <w:t xml:space="preserve">. </w:t>
      </w:r>
      <w:r w:rsidR="00000000" w:rsidRPr="00033231">
        <w:t>Elle me mordit de façon à faire couler le sang et s</w:t>
      </w:r>
      <w:r>
        <w:t>’</w:t>
      </w:r>
      <w:r w:rsidR="00000000" w:rsidRPr="00033231">
        <w:t>enfuit pantelante</w:t>
      </w:r>
      <w:r>
        <w:t xml:space="preserve">. </w:t>
      </w:r>
      <w:r w:rsidR="00000000" w:rsidRPr="00033231">
        <w:t>Aussitôt après</w:t>
      </w:r>
      <w:r>
        <w:t xml:space="preserve">, </w:t>
      </w:r>
      <w:r w:rsidR="00000000" w:rsidRPr="00033231">
        <w:t>le p</w:t>
      </w:r>
      <w:r w:rsidR="00000000" w:rsidRPr="00033231">
        <w:t>i</w:t>
      </w:r>
      <w:r w:rsidR="00000000" w:rsidRPr="00033231">
        <w:t xml:space="preserve">queur de </w:t>
      </w:r>
      <w:r>
        <w:t>M. </w:t>
      </w:r>
      <w:r w:rsidR="00000000" w:rsidRPr="00033231">
        <w:t>Wynne arriva portant un fusil</w:t>
      </w:r>
      <w:r>
        <w:t xml:space="preserve">. </w:t>
      </w:r>
      <w:r w:rsidR="00000000" w:rsidRPr="00033231">
        <w:t>Il me demanda si j</w:t>
      </w:r>
      <w:r>
        <w:t>’</w:t>
      </w:r>
      <w:r w:rsidR="00000000" w:rsidRPr="00033231">
        <w:t>avais aperçu un chien</w:t>
      </w:r>
      <w:r>
        <w:t xml:space="preserve"> ; </w:t>
      </w:r>
      <w:r w:rsidR="00000000" w:rsidRPr="00033231">
        <w:t>je lui dis que j</w:t>
      </w:r>
      <w:r>
        <w:t>’</w:t>
      </w:r>
      <w:r w:rsidR="00000000" w:rsidRPr="00033231">
        <w:t>avais vu Phœbé</w:t>
      </w:r>
      <w:r>
        <w:t>.</w:t>
      </w:r>
    </w:p>
    <w:p w14:paraId="10FE5FE1" w14:textId="394DCB9D" w:rsidR="00000000" w:rsidRPr="00033231" w:rsidRDefault="004F69D6" w:rsidP="0021796F">
      <w:r>
        <w:t>« </w:t>
      </w:r>
      <w:r w:rsidR="00000000" w:rsidRPr="00033231">
        <w:t>Vous feriez bien d</w:t>
      </w:r>
      <w:r>
        <w:t>’</w:t>
      </w:r>
      <w:r w:rsidR="00000000" w:rsidRPr="00033231">
        <w:t>enchaîner Tartare</w:t>
      </w:r>
      <w:r>
        <w:t xml:space="preserve">, </w:t>
      </w:r>
      <w:r w:rsidR="00000000" w:rsidRPr="00033231">
        <w:t>madame</w:t>
      </w:r>
      <w:r>
        <w:t xml:space="preserve">, </w:t>
      </w:r>
      <w:r w:rsidR="00000000" w:rsidRPr="00033231">
        <w:t>dit-il</w:t>
      </w:r>
      <w:r>
        <w:t xml:space="preserve">, </w:t>
      </w:r>
      <w:r w:rsidR="00000000" w:rsidRPr="00033231">
        <w:t>et de dire à vos gens de ne pas sortir de la maison</w:t>
      </w:r>
      <w:r>
        <w:t xml:space="preserve"> ; </w:t>
      </w:r>
      <w:r w:rsidR="00000000" w:rsidRPr="00033231">
        <w:t>je cours après Phœbé pour la tuer</w:t>
      </w:r>
      <w:r>
        <w:t xml:space="preserve">, </w:t>
      </w:r>
      <w:r w:rsidR="00000000" w:rsidRPr="00033231">
        <w:t>et le groom est parti d</w:t>
      </w:r>
      <w:r>
        <w:t>’</w:t>
      </w:r>
      <w:r w:rsidR="00000000" w:rsidRPr="00033231">
        <w:t>un autre côté</w:t>
      </w:r>
      <w:r>
        <w:t xml:space="preserve">. </w:t>
      </w:r>
      <w:r w:rsidR="00000000" w:rsidRPr="00033231">
        <w:t>Elle est enragée</w:t>
      </w:r>
      <w:r>
        <w:t>. »</w:t>
      </w:r>
    </w:p>
    <w:p w14:paraId="6A4AFAC5" w14:textId="7927B5F9" w:rsidR="004F69D6" w:rsidRDefault="004F69D6" w:rsidP="0021796F">
      <w:r>
        <w:t>M. </w:t>
      </w:r>
      <w:r w:rsidR="00000000" w:rsidRPr="00033231">
        <w:t>Moore s</w:t>
      </w:r>
      <w:r>
        <w:t>’</w:t>
      </w:r>
      <w:r w:rsidR="00000000" w:rsidRPr="00033231">
        <w:t>appuya en arrière dans sa chaise et croisa ses bras sur sa poitrine</w:t>
      </w:r>
      <w:r>
        <w:t xml:space="preserve"> ; </w:t>
      </w:r>
      <w:r w:rsidR="00000000" w:rsidRPr="00033231">
        <w:t xml:space="preserve">miss </w:t>
      </w:r>
      <w:proofErr w:type="spellStart"/>
      <w:r w:rsidR="00000000" w:rsidRPr="00033231">
        <w:t>Keeldar</w:t>
      </w:r>
      <w:proofErr w:type="spellEnd"/>
      <w:r w:rsidR="00000000" w:rsidRPr="00033231">
        <w:t xml:space="preserve"> reprit son canevas de soie et continua la création d</w:t>
      </w:r>
      <w:r>
        <w:t>’</w:t>
      </w:r>
      <w:r w:rsidR="00000000" w:rsidRPr="00033231">
        <w:t>une guirlande de violettes de Parme</w:t>
      </w:r>
      <w:r>
        <w:t>.</w:t>
      </w:r>
    </w:p>
    <w:p w14:paraId="1EC8125F" w14:textId="77777777" w:rsidR="004F69D6" w:rsidRDefault="004F69D6" w:rsidP="0021796F">
      <w:r>
        <w:t>« </w:t>
      </w:r>
      <w:r w:rsidR="00000000" w:rsidRPr="00033231">
        <w:t>Et vous ne l</w:t>
      </w:r>
      <w:r>
        <w:t>’</w:t>
      </w:r>
      <w:r w:rsidR="00000000" w:rsidRPr="00033231">
        <w:t>avez dit à personne</w:t>
      </w:r>
      <w:r>
        <w:t xml:space="preserve">, </w:t>
      </w:r>
      <w:r w:rsidR="00000000" w:rsidRPr="00033231">
        <w:t>vous n</w:t>
      </w:r>
      <w:r>
        <w:t>’</w:t>
      </w:r>
      <w:r w:rsidR="00000000" w:rsidRPr="00033231">
        <w:t>avez cherché a</w:t>
      </w:r>
      <w:r w:rsidR="00000000" w:rsidRPr="00033231">
        <w:t>u</w:t>
      </w:r>
      <w:r w:rsidR="00000000" w:rsidRPr="00033231">
        <w:t>cune assistance</w:t>
      </w:r>
      <w:r>
        <w:t xml:space="preserve">, </w:t>
      </w:r>
      <w:r w:rsidR="00000000" w:rsidRPr="00033231">
        <w:t>aucune guérison</w:t>
      </w:r>
      <w:r>
        <w:t xml:space="preserve"> ; </w:t>
      </w:r>
      <w:r w:rsidR="00000000" w:rsidRPr="00033231">
        <w:t>vous n</w:t>
      </w:r>
      <w:r>
        <w:t>’</w:t>
      </w:r>
      <w:r w:rsidR="00000000" w:rsidRPr="00033231">
        <w:t>êtes pas venue à moi</w:t>
      </w:r>
      <w:r>
        <w:t> !</w:t>
      </w:r>
    </w:p>
    <w:p w14:paraId="42628A3F" w14:textId="77777777" w:rsidR="004F69D6" w:rsidRDefault="004F69D6" w:rsidP="0021796F">
      <w:r>
        <w:t>— </w:t>
      </w:r>
      <w:r w:rsidR="00000000" w:rsidRPr="00033231">
        <w:t>J</w:t>
      </w:r>
      <w:r>
        <w:t>’</w:t>
      </w:r>
      <w:r w:rsidR="00000000" w:rsidRPr="00033231">
        <w:t>allai jusqu</w:t>
      </w:r>
      <w:r>
        <w:t>’</w:t>
      </w:r>
      <w:r w:rsidR="00000000" w:rsidRPr="00033231">
        <w:t>à la porte de la salle d</w:t>
      </w:r>
      <w:r>
        <w:t>’</w:t>
      </w:r>
      <w:r w:rsidR="00000000" w:rsidRPr="00033231">
        <w:t>étude</w:t>
      </w:r>
      <w:r>
        <w:t xml:space="preserve"> ; </w:t>
      </w:r>
      <w:r w:rsidR="00000000" w:rsidRPr="00033231">
        <w:t>là le courage me manqua</w:t>
      </w:r>
      <w:r>
        <w:t xml:space="preserve"> ; </w:t>
      </w:r>
      <w:r w:rsidR="00000000" w:rsidRPr="00033231">
        <w:t>je préférai tenir la chose secrète</w:t>
      </w:r>
      <w:r>
        <w:t>.</w:t>
      </w:r>
    </w:p>
    <w:p w14:paraId="14EB7F5A" w14:textId="77777777" w:rsidR="004F69D6" w:rsidRDefault="004F69D6" w:rsidP="0021796F">
      <w:r>
        <w:t>— </w:t>
      </w:r>
      <w:r w:rsidR="00000000" w:rsidRPr="00033231">
        <w:t>Comment</w:t>
      </w:r>
      <w:r>
        <w:t xml:space="preserve"> ! </w:t>
      </w:r>
      <w:r w:rsidR="00000000" w:rsidRPr="00033231">
        <w:t>Mais que pourrais-je demander en ce monde de plus agréable que de vous être utile</w:t>
      </w:r>
      <w:r>
        <w:t> ?</w:t>
      </w:r>
    </w:p>
    <w:p w14:paraId="6188CED8" w14:textId="77777777" w:rsidR="004F69D6" w:rsidRDefault="004F69D6" w:rsidP="0021796F">
      <w:r>
        <w:lastRenderedPageBreak/>
        <w:t>— </w:t>
      </w:r>
      <w:r w:rsidR="00000000" w:rsidRPr="00033231">
        <w:t>Je n</w:t>
      </w:r>
      <w:r>
        <w:t>’</w:t>
      </w:r>
      <w:r w:rsidR="00000000" w:rsidRPr="00033231">
        <w:t>avais aucun droit</w:t>
      </w:r>
      <w:r>
        <w:t>…</w:t>
      </w:r>
    </w:p>
    <w:p w14:paraId="7A1E9E4C" w14:textId="77777777" w:rsidR="004F69D6" w:rsidRDefault="004F69D6" w:rsidP="0021796F">
      <w:r>
        <w:t>— </w:t>
      </w:r>
      <w:r w:rsidR="00000000" w:rsidRPr="00033231">
        <w:t>C</w:t>
      </w:r>
      <w:r>
        <w:t>’</w:t>
      </w:r>
      <w:r w:rsidR="00000000" w:rsidRPr="00033231">
        <w:t>est monstrueux</w:t>
      </w:r>
      <w:r>
        <w:t xml:space="preserve"> ! </w:t>
      </w:r>
      <w:r w:rsidR="00000000" w:rsidRPr="00033231">
        <w:t xml:space="preserve">Et vous ne </w:t>
      </w:r>
      <w:proofErr w:type="spellStart"/>
      <w:r w:rsidR="00000000" w:rsidRPr="00033231">
        <w:t>fîtes</w:t>
      </w:r>
      <w:proofErr w:type="spellEnd"/>
      <w:r w:rsidR="00000000" w:rsidRPr="00033231">
        <w:t xml:space="preserve"> rien</w:t>
      </w:r>
      <w:r>
        <w:t> ?</w:t>
      </w:r>
    </w:p>
    <w:p w14:paraId="6CA9ED80" w14:textId="77777777" w:rsidR="004F69D6" w:rsidRDefault="004F69D6" w:rsidP="0021796F">
      <w:r>
        <w:t>— </w:t>
      </w:r>
      <w:r w:rsidR="00000000" w:rsidRPr="00033231">
        <w:t>Si fait</w:t>
      </w:r>
      <w:r>
        <w:t xml:space="preserve"> : </w:t>
      </w:r>
      <w:r w:rsidR="00000000" w:rsidRPr="00033231">
        <w:t>j</w:t>
      </w:r>
      <w:r>
        <w:t>’</w:t>
      </w:r>
      <w:r w:rsidR="00000000" w:rsidRPr="00033231">
        <w:t>allai droit à la lingerie</w:t>
      </w:r>
      <w:r>
        <w:t xml:space="preserve">, </w:t>
      </w:r>
      <w:r w:rsidR="00000000" w:rsidRPr="00033231">
        <w:t>où l</w:t>
      </w:r>
      <w:r>
        <w:t>’</w:t>
      </w:r>
      <w:r w:rsidR="00000000" w:rsidRPr="00033231">
        <w:t>on repasse presque toute la semaine</w:t>
      </w:r>
      <w:r>
        <w:t xml:space="preserve">, </w:t>
      </w:r>
      <w:r w:rsidR="00000000" w:rsidRPr="00033231">
        <w:t>maintenant que j</w:t>
      </w:r>
      <w:r>
        <w:t>’</w:t>
      </w:r>
      <w:r w:rsidR="00000000" w:rsidRPr="00033231">
        <w:t>ai tant d</w:t>
      </w:r>
      <w:r>
        <w:t>’</w:t>
      </w:r>
      <w:r w:rsidR="00000000" w:rsidRPr="00033231">
        <w:t>hôtes à la maison</w:t>
      </w:r>
      <w:r>
        <w:t xml:space="preserve">. </w:t>
      </w:r>
      <w:r w:rsidR="00000000" w:rsidRPr="00033231">
        <w:t>Pendant que les servantes étaient occupées à plisser et à emp</w:t>
      </w:r>
      <w:r w:rsidR="00000000" w:rsidRPr="00033231">
        <w:t>e</w:t>
      </w:r>
      <w:r w:rsidR="00000000" w:rsidRPr="00033231">
        <w:t>ser</w:t>
      </w:r>
      <w:r>
        <w:t xml:space="preserve">, </w:t>
      </w:r>
      <w:r w:rsidR="00000000" w:rsidRPr="00033231">
        <w:t>je pris dans le feu un fer italien</w:t>
      </w:r>
      <w:r>
        <w:t xml:space="preserve">, </w:t>
      </w:r>
      <w:r w:rsidR="00000000" w:rsidRPr="00033231">
        <w:t>et j</w:t>
      </w:r>
      <w:r>
        <w:t>’</w:t>
      </w:r>
      <w:r w:rsidR="00000000" w:rsidRPr="00033231">
        <w:t>en appliquai la pointe écarlate sur mon bras</w:t>
      </w:r>
      <w:r>
        <w:t xml:space="preserve">. </w:t>
      </w:r>
      <w:r w:rsidR="00000000" w:rsidRPr="00033231">
        <w:t>Je l</w:t>
      </w:r>
      <w:r>
        <w:t>’</w:t>
      </w:r>
      <w:r w:rsidR="00000000" w:rsidRPr="00033231">
        <w:t>enfonçai bien</w:t>
      </w:r>
      <w:r>
        <w:t xml:space="preserve"> ; </w:t>
      </w:r>
      <w:r w:rsidR="00000000" w:rsidRPr="00033231">
        <w:t>il cicatrisa la petite blessure</w:t>
      </w:r>
      <w:r>
        <w:t xml:space="preserve">. </w:t>
      </w:r>
      <w:r w:rsidR="00000000" w:rsidRPr="00033231">
        <w:t>Puis je montai dans ma chambre</w:t>
      </w:r>
      <w:r>
        <w:t>.</w:t>
      </w:r>
    </w:p>
    <w:p w14:paraId="555872D4" w14:textId="77777777" w:rsidR="004F69D6" w:rsidRDefault="004F69D6" w:rsidP="0021796F">
      <w:r>
        <w:t>— </w:t>
      </w:r>
      <w:r w:rsidR="00000000" w:rsidRPr="00033231">
        <w:t>J</w:t>
      </w:r>
      <w:r>
        <w:t>’</w:t>
      </w:r>
      <w:r w:rsidR="00000000" w:rsidRPr="00033231">
        <w:t>affirmerais que vous n</w:t>
      </w:r>
      <w:r>
        <w:t>’</w:t>
      </w:r>
      <w:r w:rsidR="00000000" w:rsidRPr="00033231">
        <w:t>avez pas poussé une plainte</w:t>
      </w:r>
      <w:r>
        <w:t>.</w:t>
      </w:r>
    </w:p>
    <w:p w14:paraId="7830172F" w14:textId="77777777" w:rsidR="004F69D6" w:rsidRDefault="004F69D6" w:rsidP="0021796F">
      <w:r>
        <w:t>— </w:t>
      </w:r>
      <w:r w:rsidR="00000000" w:rsidRPr="00033231">
        <w:t>Je n</w:t>
      </w:r>
      <w:r>
        <w:t>’</w:t>
      </w:r>
      <w:r w:rsidR="00000000" w:rsidRPr="00033231">
        <w:t>en sais rien</w:t>
      </w:r>
      <w:r>
        <w:t xml:space="preserve">. </w:t>
      </w:r>
      <w:r w:rsidR="00000000" w:rsidRPr="00033231">
        <w:t>J</w:t>
      </w:r>
      <w:r>
        <w:t>’</w:t>
      </w:r>
      <w:r w:rsidR="00000000" w:rsidRPr="00033231">
        <w:t>étais bien malheureuse</w:t>
      </w:r>
      <w:r>
        <w:t xml:space="preserve"> ; </w:t>
      </w:r>
      <w:r w:rsidR="00000000" w:rsidRPr="00033231">
        <w:t>ni ferme</w:t>
      </w:r>
      <w:r>
        <w:t xml:space="preserve">, </w:t>
      </w:r>
      <w:r w:rsidR="00000000" w:rsidRPr="00033231">
        <w:t>ni tranquille du tout</w:t>
      </w:r>
      <w:r>
        <w:t xml:space="preserve">, </w:t>
      </w:r>
      <w:r w:rsidR="00000000" w:rsidRPr="00033231">
        <w:t>je pense</w:t>
      </w:r>
      <w:r>
        <w:t xml:space="preserve">. </w:t>
      </w:r>
      <w:r w:rsidR="00000000" w:rsidRPr="00033231">
        <w:t>Il n</w:t>
      </w:r>
      <w:r>
        <w:t>’</w:t>
      </w:r>
      <w:r w:rsidR="00000000" w:rsidRPr="00033231">
        <w:t>y avait aucun calme dans mon esprit</w:t>
      </w:r>
      <w:r>
        <w:t>.</w:t>
      </w:r>
    </w:p>
    <w:p w14:paraId="6EF00F4E" w14:textId="77777777" w:rsidR="004F69D6" w:rsidRDefault="004F69D6" w:rsidP="0021796F">
      <w:r>
        <w:t>— </w:t>
      </w:r>
      <w:r w:rsidR="00000000" w:rsidRPr="00033231">
        <w:t>Il y avait du calme dans votre personne</w:t>
      </w:r>
      <w:r>
        <w:t xml:space="preserve">. </w:t>
      </w:r>
      <w:r w:rsidR="00000000" w:rsidRPr="00033231">
        <w:t>Je me souviens d</w:t>
      </w:r>
      <w:r>
        <w:t>’</w:t>
      </w:r>
      <w:r w:rsidR="00000000" w:rsidRPr="00033231">
        <w:t>avoir écouté pendant tout le temps que nous fûmes assis à goûter</w:t>
      </w:r>
      <w:r>
        <w:t xml:space="preserve">, </w:t>
      </w:r>
      <w:r w:rsidR="00000000" w:rsidRPr="00033231">
        <w:t>pour entendre si vous remuiez dans la chambre au-dessus</w:t>
      </w:r>
      <w:r>
        <w:t xml:space="preserve"> : </w:t>
      </w:r>
      <w:r w:rsidR="00000000" w:rsidRPr="00033231">
        <w:t>tout était tranquille</w:t>
      </w:r>
      <w:r>
        <w:t>.</w:t>
      </w:r>
    </w:p>
    <w:p w14:paraId="205B7E67" w14:textId="77777777" w:rsidR="004F69D6" w:rsidRDefault="004F69D6" w:rsidP="0021796F">
      <w:r>
        <w:t>— </w:t>
      </w:r>
      <w:r w:rsidR="00000000" w:rsidRPr="00033231">
        <w:t>J</w:t>
      </w:r>
      <w:r>
        <w:t>’</w:t>
      </w:r>
      <w:r w:rsidR="00000000" w:rsidRPr="00033231">
        <w:t>étais assise au pied du lit</w:t>
      </w:r>
      <w:r>
        <w:t xml:space="preserve">, </w:t>
      </w:r>
      <w:r w:rsidR="00000000" w:rsidRPr="00033231">
        <w:t>souhaitant que Phœbé ne m</w:t>
      </w:r>
      <w:r>
        <w:t>’</w:t>
      </w:r>
      <w:r w:rsidR="00000000" w:rsidRPr="00033231">
        <w:t>eût point mordue</w:t>
      </w:r>
      <w:r>
        <w:t>.</w:t>
      </w:r>
    </w:p>
    <w:p w14:paraId="17F9033C" w14:textId="77777777" w:rsidR="004F69D6" w:rsidRDefault="004F69D6" w:rsidP="0021796F">
      <w:r>
        <w:t>— </w:t>
      </w:r>
      <w:r w:rsidR="00000000" w:rsidRPr="00033231">
        <w:t>Et seule</w:t>
      </w:r>
      <w:r>
        <w:t xml:space="preserve"> ! </w:t>
      </w:r>
      <w:r w:rsidR="00000000" w:rsidRPr="00033231">
        <w:t>Vous aimez la solitude</w:t>
      </w:r>
      <w:r>
        <w:t>.</w:t>
      </w:r>
    </w:p>
    <w:p w14:paraId="14B90BE9" w14:textId="77777777" w:rsidR="004F69D6" w:rsidRDefault="004F69D6" w:rsidP="0021796F">
      <w:r>
        <w:t>— </w:t>
      </w:r>
      <w:r w:rsidR="00000000" w:rsidRPr="00033231">
        <w:t>Pardonnez-moi</w:t>
      </w:r>
      <w:r>
        <w:t>.</w:t>
      </w:r>
    </w:p>
    <w:p w14:paraId="24DB78B1" w14:textId="77777777" w:rsidR="004F69D6" w:rsidRDefault="004F69D6" w:rsidP="0021796F">
      <w:r>
        <w:t>— </w:t>
      </w:r>
      <w:r w:rsidR="00000000" w:rsidRPr="00033231">
        <w:t>Vous dédaignez la sympathie</w:t>
      </w:r>
      <w:r>
        <w:t>.</w:t>
      </w:r>
    </w:p>
    <w:p w14:paraId="5061108F" w14:textId="77777777" w:rsidR="004F69D6" w:rsidRDefault="004F69D6" w:rsidP="0021796F">
      <w:r>
        <w:t>— </w:t>
      </w:r>
      <w:r w:rsidR="00000000" w:rsidRPr="00033231">
        <w:t>Est-ce vrai</w:t>
      </w:r>
      <w:r>
        <w:t xml:space="preserve">, </w:t>
      </w:r>
      <w:r w:rsidR="00000000" w:rsidRPr="00033231">
        <w:t>monsieur Moore</w:t>
      </w:r>
      <w:r>
        <w:t> ?</w:t>
      </w:r>
    </w:p>
    <w:p w14:paraId="4502D177" w14:textId="77777777" w:rsidR="004F69D6" w:rsidRDefault="004F69D6" w:rsidP="0021796F">
      <w:r>
        <w:t>— </w:t>
      </w:r>
      <w:r w:rsidR="00000000" w:rsidRPr="00033231">
        <w:t>Avec votre puissante intelligence</w:t>
      </w:r>
      <w:r>
        <w:t xml:space="preserve">, </w:t>
      </w:r>
      <w:r w:rsidR="00000000" w:rsidRPr="00033231">
        <w:t>vous devez vous croire indépendante de tout secours</w:t>
      </w:r>
      <w:r>
        <w:t xml:space="preserve">, </w:t>
      </w:r>
      <w:r w:rsidR="00000000" w:rsidRPr="00033231">
        <w:t>de tout conseil</w:t>
      </w:r>
      <w:r>
        <w:t xml:space="preserve">, </w:t>
      </w:r>
      <w:r w:rsidR="00000000" w:rsidRPr="00033231">
        <w:t>de toute société</w:t>
      </w:r>
      <w:r>
        <w:t>.</w:t>
      </w:r>
    </w:p>
    <w:p w14:paraId="4DB562CC" w14:textId="36C52AAC" w:rsidR="00000000" w:rsidRPr="00033231" w:rsidRDefault="004F69D6" w:rsidP="0021796F">
      <w:r>
        <w:t>— </w:t>
      </w:r>
      <w:r w:rsidR="00000000" w:rsidRPr="00033231">
        <w:t>Qu</w:t>
      </w:r>
      <w:r>
        <w:t>’</w:t>
      </w:r>
      <w:r w:rsidR="00000000" w:rsidRPr="00033231">
        <w:t>il en soit ainsi</w:t>
      </w:r>
      <w:r>
        <w:t xml:space="preserve">, </w:t>
      </w:r>
      <w:r w:rsidR="00000000" w:rsidRPr="00033231">
        <w:t>puisque cela vous plaît</w:t>
      </w:r>
      <w:r>
        <w:t>. »</w:t>
      </w:r>
    </w:p>
    <w:p w14:paraId="353975A5" w14:textId="77777777" w:rsidR="004F69D6" w:rsidRDefault="00000000" w:rsidP="0021796F">
      <w:r w:rsidRPr="00033231">
        <w:lastRenderedPageBreak/>
        <w:t>Elle sourit</w:t>
      </w:r>
      <w:r w:rsidR="004F69D6">
        <w:t xml:space="preserve">. </w:t>
      </w:r>
      <w:r w:rsidRPr="00033231">
        <w:t>Elle continua sa broderie rapidement et avec soin</w:t>
      </w:r>
      <w:r w:rsidR="004F69D6">
        <w:t xml:space="preserve"> ; </w:t>
      </w:r>
      <w:r w:rsidRPr="00033231">
        <w:t>mais ses cils tremblèrent</w:t>
      </w:r>
      <w:r w:rsidR="004F69D6">
        <w:t xml:space="preserve">, </w:t>
      </w:r>
      <w:r w:rsidRPr="00033231">
        <w:t>puis ils brillèrent</w:t>
      </w:r>
      <w:r w:rsidR="004F69D6">
        <w:t xml:space="preserve">, </w:t>
      </w:r>
      <w:r w:rsidRPr="00033231">
        <w:t>et une larme en tomba</w:t>
      </w:r>
      <w:r w:rsidR="004F69D6">
        <w:t>.</w:t>
      </w:r>
    </w:p>
    <w:p w14:paraId="09412F70" w14:textId="6C4FBDDA" w:rsidR="004F69D6" w:rsidRDefault="004F69D6" w:rsidP="0021796F">
      <w:r>
        <w:t>M. </w:t>
      </w:r>
      <w:r w:rsidR="00000000" w:rsidRPr="00033231">
        <w:t>Moore se pencha en avant sur son bureau</w:t>
      </w:r>
      <w:r>
        <w:t xml:space="preserve">, </w:t>
      </w:r>
      <w:r w:rsidR="00000000" w:rsidRPr="00033231">
        <w:t>remua sa chaise</w:t>
      </w:r>
      <w:r>
        <w:t xml:space="preserve">, </w:t>
      </w:r>
      <w:r w:rsidR="00000000" w:rsidRPr="00033231">
        <w:t>changea son attitude</w:t>
      </w:r>
      <w:r>
        <w:t>.</w:t>
      </w:r>
    </w:p>
    <w:p w14:paraId="4CE66F57" w14:textId="77777777" w:rsidR="004F69D6" w:rsidRDefault="004F69D6" w:rsidP="0021796F">
      <w:r>
        <w:t>« </w:t>
      </w:r>
      <w:r w:rsidR="00000000" w:rsidRPr="00033231">
        <w:t>S</w:t>
      </w:r>
      <w:r>
        <w:t>’</w:t>
      </w:r>
      <w:r w:rsidR="00000000" w:rsidRPr="00033231">
        <w:t>il n</w:t>
      </w:r>
      <w:r>
        <w:t>’</w:t>
      </w:r>
      <w:r w:rsidR="00000000" w:rsidRPr="00033231">
        <w:t>en est pas ainsi</w:t>
      </w:r>
      <w:r>
        <w:t xml:space="preserve">, </w:t>
      </w:r>
      <w:r w:rsidR="00000000" w:rsidRPr="00033231">
        <w:t>demanda-t-il en donnant à sa voix une expression de douceur toute particulière</w:t>
      </w:r>
      <w:r>
        <w:t xml:space="preserve">, </w:t>
      </w:r>
      <w:r w:rsidR="00000000" w:rsidRPr="00033231">
        <w:t>dites-moi ce que je dois penser</w:t>
      </w:r>
      <w:r>
        <w:t>.</w:t>
      </w:r>
    </w:p>
    <w:p w14:paraId="1C9ECA85" w14:textId="77777777" w:rsidR="004F69D6" w:rsidRDefault="004F69D6" w:rsidP="0021796F">
      <w:r>
        <w:t>— </w:t>
      </w:r>
      <w:r w:rsidR="00000000" w:rsidRPr="00033231">
        <w:t>Je ne sais pas</w:t>
      </w:r>
      <w:r>
        <w:t>.</w:t>
      </w:r>
    </w:p>
    <w:p w14:paraId="3A9A3350" w14:textId="77777777" w:rsidR="004F69D6" w:rsidRDefault="004F69D6" w:rsidP="0021796F">
      <w:r>
        <w:t>— </w:t>
      </w:r>
      <w:r w:rsidR="00000000" w:rsidRPr="00033231">
        <w:t>Vous savez</w:t>
      </w:r>
      <w:r>
        <w:t xml:space="preserve">, </w:t>
      </w:r>
      <w:r w:rsidR="00000000" w:rsidRPr="00033231">
        <w:t>mais vous ne voulez pas parler</w:t>
      </w:r>
      <w:r>
        <w:t xml:space="preserve"> ; </w:t>
      </w:r>
      <w:r w:rsidR="00000000" w:rsidRPr="00033231">
        <w:t>vous voulez tout renfermer en vous-même</w:t>
      </w:r>
      <w:r>
        <w:t>.</w:t>
      </w:r>
    </w:p>
    <w:p w14:paraId="07C11A7A" w14:textId="77777777" w:rsidR="004F69D6" w:rsidRDefault="004F69D6" w:rsidP="0021796F">
      <w:r>
        <w:t>— </w:t>
      </w:r>
      <w:r w:rsidR="00000000" w:rsidRPr="00033231">
        <w:t>Parce que cela ne mérite pas d</w:t>
      </w:r>
      <w:r>
        <w:t>’</w:t>
      </w:r>
      <w:r w:rsidR="00000000" w:rsidRPr="00033231">
        <w:t>être partagé</w:t>
      </w:r>
      <w:r>
        <w:t>.</w:t>
      </w:r>
    </w:p>
    <w:p w14:paraId="1C4173FD" w14:textId="77777777" w:rsidR="004F69D6" w:rsidRDefault="004F69D6" w:rsidP="0021796F">
      <w:r>
        <w:t>— </w:t>
      </w:r>
      <w:r w:rsidR="00000000" w:rsidRPr="00033231">
        <w:t>Parce que personne ne peut vous donner le prix élevé que vous mettez à votre confiance</w:t>
      </w:r>
      <w:r>
        <w:t xml:space="preserve">. </w:t>
      </w:r>
      <w:r w:rsidR="00000000" w:rsidRPr="00033231">
        <w:t>Personne n</w:t>
      </w:r>
      <w:r>
        <w:t>’</w:t>
      </w:r>
      <w:r w:rsidR="00000000" w:rsidRPr="00033231">
        <w:t>est assez riche pour l</w:t>
      </w:r>
      <w:r>
        <w:t>’</w:t>
      </w:r>
      <w:r w:rsidR="00000000" w:rsidRPr="00033231">
        <w:t>acheter</w:t>
      </w:r>
      <w:r>
        <w:t xml:space="preserve">. </w:t>
      </w:r>
      <w:r w:rsidR="00000000" w:rsidRPr="00033231">
        <w:t>Personne n</w:t>
      </w:r>
      <w:r>
        <w:t>’</w:t>
      </w:r>
      <w:r w:rsidR="00000000" w:rsidRPr="00033231">
        <w:t>a l</w:t>
      </w:r>
      <w:r>
        <w:t>’</w:t>
      </w:r>
      <w:r w:rsidR="00000000" w:rsidRPr="00033231">
        <w:t>honneur</w:t>
      </w:r>
      <w:r>
        <w:t xml:space="preserve">, </w:t>
      </w:r>
      <w:r w:rsidR="00000000" w:rsidRPr="00033231">
        <w:t>l</w:t>
      </w:r>
      <w:r>
        <w:t>’</w:t>
      </w:r>
      <w:r w:rsidR="00000000" w:rsidRPr="00033231">
        <w:t>intelligence</w:t>
      </w:r>
      <w:r>
        <w:t xml:space="preserve">, </w:t>
      </w:r>
      <w:r w:rsidR="00000000" w:rsidRPr="00033231">
        <w:t>le pouvoir que vous demandez dans votre conseiller</w:t>
      </w:r>
      <w:r>
        <w:t xml:space="preserve">. </w:t>
      </w:r>
      <w:r w:rsidR="00000000" w:rsidRPr="00033231">
        <w:t>Il n</w:t>
      </w:r>
      <w:r>
        <w:t>’</w:t>
      </w:r>
      <w:r w:rsidR="00000000" w:rsidRPr="00033231">
        <w:t>y a pas en Angleterre une épaule sur laquelle vous voudriez appuyer votre main</w:t>
      </w:r>
      <w:r>
        <w:t xml:space="preserve">, </w:t>
      </w:r>
      <w:r w:rsidR="00000000" w:rsidRPr="00033231">
        <w:t>bien moins encore une poitrine sur laquelle vous voudriez reposer votre tête</w:t>
      </w:r>
      <w:r>
        <w:t xml:space="preserve">. </w:t>
      </w:r>
      <w:r w:rsidR="00000000" w:rsidRPr="00033231">
        <w:t>C</w:t>
      </w:r>
      <w:r>
        <w:t>’</w:t>
      </w:r>
      <w:r w:rsidR="00000000" w:rsidRPr="00033231">
        <w:t>est pourquoi vous devez vivre seule</w:t>
      </w:r>
      <w:r>
        <w:t>.</w:t>
      </w:r>
    </w:p>
    <w:p w14:paraId="52050E5F" w14:textId="77777777" w:rsidR="004F69D6" w:rsidRDefault="004F69D6" w:rsidP="0021796F">
      <w:r>
        <w:t>— </w:t>
      </w:r>
      <w:r w:rsidR="00000000" w:rsidRPr="00033231">
        <w:t>Je puis vivre seule</w:t>
      </w:r>
      <w:r>
        <w:t xml:space="preserve">, </w:t>
      </w:r>
      <w:r w:rsidR="00000000" w:rsidRPr="00033231">
        <w:t>si c</w:t>
      </w:r>
      <w:r>
        <w:t>’</w:t>
      </w:r>
      <w:r w:rsidR="00000000" w:rsidRPr="00033231">
        <w:t>est nécessaire</w:t>
      </w:r>
      <w:r>
        <w:t xml:space="preserve"> ; </w:t>
      </w:r>
      <w:r w:rsidR="00000000" w:rsidRPr="00033231">
        <w:t>mais la question n</w:t>
      </w:r>
      <w:r>
        <w:t>’</w:t>
      </w:r>
      <w:r w:rsidR="00000000" w:rsidRPr="00033231">
        <w:t>est pas de savoir comment vivre</w:t>
      </w:r>
      <w:r>
        <w:t xml:space="preserve">, </w:t>
      </w:r>
      <w:r w:rsidR="00000000" w:rsidRPr="00033231">
        <w:t>mais comment mourir seule</w:t>
      </w:r>
      <w:r>
        <w:t xml:space="preserve">. </w:t>
      </w:r>
      <w:r w:rsidR="00000000" w:rsidRPr="00033231">
        <w:t>Cette idée m</w:t>
      </w:r>
      <w:r>
        <w:t>’</w:t>
      </w:r>
      <w:r w:rsidR="00000000" w:rsidRPr="00033231">
        <w:t>apparaît sous les couleurs les plus tristes</w:t>
      </w:r>
      <w:r>
        <w:t>.</w:t>
      </w:r>
    </w:p>
    <w:p w14:paraId="03BD2658" w14:textId="160B7E9D" w:rsidR="00000000" w:rsidRPr="00033231" w:rsidRDefault="004F69D6" w:rsidP="0021796F">
      <w:r>
        <w:t>— </w:t>
      </w:r>
      <w:r w:rsidR="00000000" w:rsidRPr="00033231">
        <w:t>Vous appréhendez les effets du virus</w:t>
      </w:r>
      <w:r>
        <w:t xml:space="preserve"> ?… </w:t>
      </w:r>
      <w:r w:rsidR="00000000" w:rsidRPr="00033231">
        <w:t>vous pensez à une menace indéfinie</w:t>
      </w:r>
      <w:r>
        <w:t xml:space="preserve">, </w:t>
      </w:r>
      <w:r w:rsidR="00000000" w:rsidRPr="00033231">
        <w:t>à un terrible sort</w:t>
      </w:r>
      <w:r>
        <w:t> ?… »</w:t>
      </w:r>
    </w:p>
    <w:p w14:paraId="0EC23081" w14:textId="77777777" w:rsidR="004F69D6" w:rsidRDefault="00000000" w:rsidP="0021796F">
      <w:r w:rsidRPr="00033231">
        <w:t>Elle s</w:t>
      </w:r>
      <w:r w:rsidR="004F69D6">
        <w:t>’</w:t>
      </w:r>
      <w:r w:rsidRPr="00033231">
        <w:t>inclina</w:t>
      </w:r>
      <w:r w:rsidR="004F69D6">
        <w:t>.</w:t>
      </w:r>
    </w:p>
    <w:p w14:paraId="7DBA11E8" w14:textId="77777777" w:rsidR="004F69D6" w:rsidRDefault="004F69D6" w:rsidP="0021796F">
      <w:r>
        <w:t>« </w:t>
      </w:r>
      <w:r w:rsidR="00000000" w:rsidRPr="00033231">
        <w:t>Vous êtes très-nerveuse et très-peureuse</w:t>
      </w:r>
      <w:r>
        <w:t>.</w:t>
      </w:r>
    </w:p>
    <w:p w14:paraId="58C861B0" w14:textId="77777777" w:rsidR="004F69D6" w:rsidRDefault="004F69D6" w:rsidP="0021796F">
      <w:r>
        <w:lastRenderedPageBreak/>
        <w:t>— </w:t>
      </w:r>
      <w:r w:rsidR="00000000" w:rsidRPr="00033231">
        <w:t>Vous me complimentiez il y a deux minutes sur ma fe</w:t>
      </w:r>
      <w:r w:rsidR="00000000" w:rsidRPr="00033231">
        <w:t>r</w:t>
      </w:r>
      <w:r w:rsidR="00000000" w:rsidRPr="00033231">
        <w:t>meté</w:t>
      </w:r>
      <w:r>
        <w:t>.</w:t>
      </w:r>
    </w:p>
    <w:p w14:paraId="4F92194D" w14:textId="77777777" w:rsidR="004F69D6" w:rsidRDefault="004F69D6" w:rsidP="0021796F">
      <w:r>
        <w:t>— </w:t>
      </w:r>
      <w:r w:rsidR="00000000" w:rsidRPr="00033231">
        <w:t>Vous êtes peureuse</w:t>
      </w:r>
      <w:r>
        <w:t xml:space="preserve">. </w:t>
      </w:r>
      <w:r w:rsidR="00000000" w:rsidRPr="00033231">
        <w:t>Si toute cette affaire était froidement examinée et discutée</w:t>
      </w:r>
      <w:r>
        <w:t xml:space="preserve">, </w:t>
      </w:r>
      <w:r w:rsidR="00000000" w:rsidRPr="00033231">
        <w:t>je suis sûr qu</w:t>
      </w:r>
      <w:r>
        <w:t>’</w:t>
      </w:r>
      <w:r w:rsidR="00000000" w:rsidRPr="00033231">
        <w:t>il serait démontré que vous n</w:t>
      </w:r>
      <w:r>
        <w:t>’</w:t>
      </w:r>
      <w:r w:rsidR="00000000" w:rsidRPr="00033231">
        <w:t>êtes nullement en danger de mourir</w:t>
      </w:r>
      <w:r>
        <w:t>.</w:t>
      </w:r>
    </w:p>
    <w:p w14:paraId="0DB10313" w14:textId="77777777" w:rsidR="004F69D6" w:rsidRDefault="004F69D6" w:rsidP="0021796F">
      <w:r>
        <w:t>— </w:t>
      </w:r>
      <w:r w:rsidR="00000000" w:rsidRPr="00033231">
        <w:t>Amen</w:t>
      </w:r>
      <w:r>
        <w:t xml:space="preserve"> ! </w:t>
      </w:r>
      <w:r w:rsidR="00000000" w:rsidRPr="00033231">
        <w:t>Je tiens beaucoup à vivre</w:t>
      </w:r>
      <w:r>
        <w:t xml:space="preserve">, </w:t>
      </w:r>
      <w:r w:rsidR="00000000" w:rsidRPr="00033231">
        <w:t>s</w:t>
      </w:r>
      <w:r>
        <w:t>’</w:t>
      </w:r>
      <w:r w:rsidR="00000000" w:rsidRPr="00033231">
        <w:t>il plaît à Dieu</w:t>
      </w:r>
      <w:r>
        <w:t xml:space="preserve">. </w:t>
      </w:r>
      <w:r w:rsidR="00000000" w:rsidRPr="00033231">
        <w:t>J</w:t>
      </w:r>
      <w:r>
        <w:t>’</w:t>
      </w:r>
      <w:r w:rsidR="00000000" w:rsidRPr="00033231">
        <w:t>ai trouvé la vie douce</w:t>
      </w:r>
      <w:r>
        <w:t>.</w:t>
      </w:r>
    </w:p>
    <w:p w14:paraId="6D8191F7" w14:textId="77777777" w:rsidR="004F69D6" w:rsidRDefault="004F69D6" w:rsidP="0021796F">
      <w:r>
        <w:t>— </w:t>
      </w:r>
      <w:r w:rsidR="00000000" w:rsidRPr="00033231">
        <w:t>Comment pourrait-elle être pour vous autrement que douce</w:t>
      </w:r>
      <w:r>
        <w:t xml:space="preserve">, </w:t>
      </w:r>
      <w:r w:rsidR="00000000" w:rsidRPr="00033231">
        <w:t>avec vos avantages et votre nature</w:t>
      </w:r>
      <w:r>
        <w:t xml:space="preserve"> ? </w:t>
      </w:r>
      <w:r w:rsidR="00000000" w:rsidRPr="00033231">
        <w:t>Est-ce que vraiment vous vous attendez à être saisie d</w:t>
      </w:r>
      <w:r>
        <w:t>’</w:t>
      </w:r>
      <w:r w:rsidR="00000000" w:rsidRPr="00033231">
        <w:t>hydrophobie et à mourir enr</w:t>
      </w:r>
      <w:r w:rsidR="00000000" w:rsidRPr="00033231">
        <w:t>a</w:t>
      </w:r>
      <w:r w:rsidR="00000000" w:rsidRPr="00033231">
        <w:t>gée</w:t>
      </w:r>
      <w:r>
        <w:t> ?</w:t>
      </w:r>
    </w:p>
    <w:p w14:paraId="37739694" w14:textId="77777777" w:rsidR="004F69D6" w:rsidRDefault="004F69D6" w:rsidP="0021796F">
      <w:r>
        <w:t>— </w:t>
      </w:r>
      <w:r w:rsidR="00000000" w:rsidRPr="00033231">
        <w:t>Je l</w:t>
      </w:r>
      <w:r>
        <w:t>’</w:t>
      </w:r>
      <w:r w:rsidR="00000000" w:rsidRPr="00033231">
        <w:t>ai attendu et je l</w:t>
      </w:r>
      <w:r>
        <w:t>’</w:t>
      </w:r>
      <w:r w:rsidR="00000000" w:rsidRPr="00033231">
        <w:t>ai craint</w:t>
      </w:r>
      <w:r>
        <w:t xml:space="preserve">. </w:t>
      </w:r>
      <w:r w:rsidR="00000000" w:rsidRPr="00033231">
        <w:t>Maintenant</w:t>
      </w:r>
      <w:r>
        <w:t xml:space="preserve">, </w:t>
      </w:r>
      <w:r w:rsidR="00000000" w:rsidRPr="00033231">
        <w:t>je ne crains rien</w:t>
      </w:r>
      <w:r>
        <w:t>.</w:t>
      </w:r>
    </w:p>
    <w:p w14:paraId="7329FFB2" w14:textId="77777777" w:rsidR="004F69D6" w:rsidRDefault="004F69D6" w:rsidP="0021796F">
      <w:r>
        <w:t>— </w:t>
      </w:r>
      <w:r w:rsidR="00000000" w:rsidRPr="00033231">
        <w:t>Ni moi</w:t>
      </w:r>
      <w:r>
        <w:t xml:space="preserve">, </w:t>
      </w:r>
      <w:r w:rsidR="00000000" w:rsidRPr="00033231">
        <w:t>d</w:t>
      </w:r>
      <w:r>
        <w:t>’</w:t>
      </w:r>
      <w:r w:rsidR="00000000" w:rsidRPr="00033231">
        <w:t>après votre récit</w:t>
      </w:r>
      <w:r>
        <w:t xml:space="preserve">. </w:t>
      </w:r>
      <w:r w:rsidR="00000000" w:rsidRPr="00033231">
        <w:t>Je doute que la plus faible parcelle de virus se soit mêlée à votre sang</w:t>
      </w:r>
      <w:r>
        <w:t xml:space="preserve"> ; </w:t>
      </w:r>
      <w:r w:rsidR="00000000" w:rsidRPr="00033231">
        <w:t>et</w:t>
      </w:r>
      <w:r>
        <w:t xml:space="preserve">, </w:t>
      </w:r>
      <w:r w:rsidR="00000000" w:rsidRPr="00033231">
        <w:t>quand cela s</w:t>
      </w:r>
      <w:r w:rsidR="00000000" w:rsidRPr="00033231">
        <w:t>e</w:t>
      </w:r>
      <w:r w:rsidR="00000000" w:rsidRPr="00033231">
        <w:t>rait</w:t>
      </w:r>
      <w:r>
        <w:t xml:space="preserve">, </w:t>
      </w:r>
      <w:r w:rsidR="00000000" w:rsidRPr="00033231">
        <w:t>laissez-moi vous assurer que</w:t>
      </w:r>
      <w:r>
        <w:t xml:space="preserve">, </w:t>
      </w:r>
      <w:r w:rsidR="00000000" w:rsidRPr="00033231">
        <w:t>jeune</w:t>
      </w:r>
      <w:r>
        <w:t xml:space="preserve">, </w:t>
      </w:r>
      <w:r w:rsidR="00000000" w:rsidRPr="00033231">
        <w:t>pleine de santé et douée d</w:t>
      </w:r>
      <w:r>
        <w:t>’</w:t>
      </w:r>
      <w:r w:rsidR="00000000" w:rsidRPr="00033231">
        <w:t>une constitution saine comme vous l</w:t>
      </w:r>
      <w:r>
        <w:t>’</w:t>
      </w:r>
      <w:r w:rsidR="00000000" w:rsidRPr="00033231">
        <w:t>êtes</w:t>
      </w:r>
      <w:r>
        <w:t xml:space="preserve">, </w:t>
      </w:r>
      <w:r w:rsidR="00000000" w:rsidRPr="00033231">
        <w:t>aucun mal ne s</w:t>
      </w:r>
      <w:r>
        <w:t>’</w:t>
      </w:r>
      <w:r w:rsidR="00000000" w:rsidRPr="00033231">
        <w:t>ensuivrait</w:t>
      </w:r>
      <w:r>
        <w:t xml:space="preserve">. </w:t>
      </w:r>
      <w:r w:rsidR="00000000" w:rsidRPr="00033231">
        <w:t>Au reste</w:t>
      </w:r>
      <w:r>
        <w:t xml:space="preserve">, </w:t>
      </w:r>
      <w:r w:rsidR="00000000" w:rsidRPr="00033231">
        <w:t>je m</w:t>
      </w:r>
      <w:r>
        <w:t>’</w:t>
      </w:r>
      <w:r w:rsidR="00000000" w:rsidRPr="00033231">
        <w:t>assurerai si la chienne était bien rée</w:t>
      </w:r>
      <w:r w:rsidR="00000000" w:rsidRPr="00033231">
        <w:t>l</w:t>
      </w:r>
      <w:r w:rsidR="00000000" w:rsidRPr="00033231">
        <w:t>lement enragée</w:t>
      </w:r>
      <w:r>
        <w:t xml:space="preserve">. </w:t>
      </w:r>
      <w:r w:rsidR="00000000" w:rsidRPr="00033231">
        <w:t>Je soutiens qu</w:t>
      </w:r>
      <w:r>
        <w:t>’</w:t>
      </w:r>
      <w:r w:rsidR="00000000" w:rsidRPr="00033231">
        <w:t>elle ne l</w:t>
      </w:r>
      <w:r>
        <w:t>’</w:t>
      </w:r>
      <w:r w:rsidR="00000000" w:rsidRPr="00033231">
        <w:t>était pas</w:t>
      </w:r>
      <w:r>
        <w:t>.</w:t>
      </w:r>
    </w:p>
    <w:p w14:paraId="06035B60" w14:textId="77777777" w:rsidR="004F69D6" w:rsidRDefault="004F69D6" w:rsidP="0021796F">
      <w:r>
        <w:t>— </w:t>
      </w:r>
      <w:r w:rsidR="00000000" w:rsidRPr="00033231">
        <w:t>Ne dites à personne qu</w:t>
      </w:r>
      <w:r>
        <w:t>’</w:t>
      </w:r>
      <w:r w:rsidR="00000000" w:rsidRPr="00033231">
        <w:t>elle m</w:t>
      </w:r>
      <w:r>
        <w:t>’</w:t>
      </w:r>
      <w:r w:rsidR="00000000" w:rsidRPr="00033231">
        <w:t>a mordue</w:t>
      </w:r>
      <w:r>
        <w:t>.</w:t>
      </w:r>
    </w:p>
    <w:p w14:paraId="0E7FFC78" w14:textId="77777777" w:rsidR="004F69D6" w:rsidRDefault="004F69D6" w:rsidP="0021796F">
      <w:r>
        <w:t>— </w:t>
      </w:r>
      <w:r w:rsidR="00000000" w:rsidRPr="00033231">
        <w:t>Pourquoi en parlerais-je</w:t>
      </w:r>
      <w:r>
        <w:t xml:space="preserve">, </w:t>
      </w:r>
      <w:r w:rsidR="00000000" w:rsidRPr="00033231">
        <w:t>lorsque je crois cette morsure aussi innocente qu</w:t>
      </w:r>
      <w:r>
        <w:t>’</w:t>
      </w:r>
      <w:r w:rsidR="00000000" w:rsidRPr="00033231">
        <w:t>une coupure de ce canif</w:t>
      </w:r>
      <w:r>
        <w:t xml:space="preserve"> ? </w:t>
      </w:r>
      <w:r w:rsidR="00000000" w:rsidRPr="00033231">
        <w:t>Tranquillisez-vous</w:t>
      </w:r>
      <w:r>
        <w:t xml:space="preserve">. </w:t>
      </w:r>
      <w:r w:rsidR="00000000" w:rsidRPr="00033231">
        <w:t>Je suis tranquille</w:t>
      </w:r>
      <w:r>
        <w:t xml:space="preserve">, </w:t>
      </w:r>
      <w:r w:rsidR="00000000" w:rsidRPr="00033231">
        <w:t>moi</w:t>
      </w:r>
      <w:r>
        <w:t xml:space="preserve">, </w:t>
      </w:r>
      <w:r w:rsidR="00000000" w:rsidRPr="00033231">
        <w:t>quoique j</w:t>
      </w:r>
      <w:r>
        <w:t>’</w:t>
      </w:r>
      <w:r w:rsidR="00000000" w:rsidRPr="00033231">
        <w:t>attache à votre vie autant de prix qu</w:t>
      </w:r>
      <w:r>
        <w:t>’</w:t>
      </w:r>
      <w:r w:rsidR="00000000" w:rsidRPr="00033231">
        <w:t>à ma part de bonheur dans l</w:t>
      </w:r>
      <w:r>
        <w:t>’</w:t>
      </w:r>
      <w:r w:rsidR="00000000" w:rsidRPr="00033231">
        <w:t>éternité</w:t>
      </w:r>
      <w:r>
        <w:t xml:space="preserve">. </w:t>
      </w:r>
      <w:r w:rsidR="00000000" w:rsidRPr="00033231">
        <w:t>Regardez en haut</w:t>
      </w:r>
      <w:r>
        <w:t>.</w:t>
      </w:r>
    </w:p>
    <w:p w14:paraId="67A0C8BC" w14:textId="77777777" w:rsidR="004F69D6" w:rsidRDefault="004F69D6" w:rsidP="0021796F">
      <w:r>
        <w:t>— </w:t>
      </w:r>
      <w:r w:rsidR="00000000" w:rsidRPr="00033231">
        <w:t>Pourquoi</w:t>
      </w:r>
      <w:r>
        <w:t xml:space="preserve">, </w:t>
      </w:r>
      <w:r w:rsidR="00000000" w:rsidRPr="00033231">
        <w:t>monsieur Moore</w:t>
      </w:r>
      <w:r>
        <w:t> ?</w:t>
      </w:r>
    </w:p>
    <w:p w14:paraId="5A68D360" w14:textId="77777777" w:rsidR="004F69D6" w:rsidRDefault="004F69D6" w:rsidP="0021796F">
      <w:r>
        <w:t>— </w:t>
      </w:r>
      <w:r w:rsidR="00000000" w:rsidRPr="00033231">
        <w:t>Je désire voir si vous êtes gaie</w:t>
      </w:r>
      <w:r>
        <w:t xml:space="preserve">. </w:t>
      </w:r>
      <w:r w:rsidR="00000000" w:rsidRPr="00033231">
        <w:t>Mettez de côté votre tr</w:t>
      </w:r>
      <w:r w:rsidR="00000000" w:rsidRPr="00033231">
        <w:t>a</w:t>
      </w:r>
      <w:r w:rsidR="00000000" w:rsidRPr="00033231">
        <w:t>vail</w:t>
      </w:r>
      <w:r>
        <w:t xml:space="preserve"> : </w:t>
      </w:r>
      <w:r w:rsidR="00000000" w:rsidRPr="00033231">
        <w:t>levez la tête</w:t>
      </w:r>
      <w:r>
        <w:t>.</w:t>
      </w:r>
    </w:p>
    <w:p w14:paraId="4D2C0817" w14:textId="77777777" w:rsidR="004F69D6" w:rsidRDefault="004F69D6" w:rsidP="0021796F">
      <w:r>
        <w:lastRenderedPageBreak/>
        <w:t>— </w:t>
      </w:r>
      <w:r w:rsidR="00000000" w:rsidRPr="00033231">
        <w:t>Voilà</w:t>
      </w:r>
      <w:r>
        <w:t>…</w:t>
      </w:r>
    </w:p>
    <w:p w14:paraId="6D8E61A7" w14:textId="77777777" w:rsidR="004F69D6" w:rsidRDefault="004F69D6" w:rsidP="0021796F">
      <w:r>
        <w:t>— </w:t>
      </w:r>
      <w:r w:rsidR="00000000" w:rsidRPr="00033231">
        <w:t>Regardez-moi</w:t>
      </w:r>
      <w:r>
        <w:t xml:space="preserve">. </w:t>
      </w:r>
      <w:r w:rsidR="00000000" w:rsidRPr="00033231">
        <w:t>Merci</w:t>
      </w:r>
      <w:r>
        <w:t xml:space="preserve"> ! </w:t>
      </w:r>
      <w:r w:rsidR="00000000" w:rsidRPr="00033231">
        <w:t>Et le nuage est-il dissipé</w:t>
      </w:r>
      <w:r>
        <w:t> ?</w:t>
      </w:r>
    </w:p>
    <w:p w14:paraId="1F018B7C" w14:textId="77777777" w:rsidR="004F69D6" w:rsidRDefault="004F69D6" w:rsidP="0021796F">
      <w:r>
        <w:t>— </w:t>
      </w:r>
      <w:r w:rsidR="00000000" w:rsidRPr="00033231">
        <w:t>Je ne crains rien</w:t>
      </w:r>
      <w:r>
        <w:t>.</w:t>
      </w:r>
    </w:p>
    <w:p w14:paraId="4CB53DD3" w14:textId="77777777" w:rsidR="004F69D6" w:rsidRDefault="004F69D6" w:rsidP="0021796F">
      <w:r>
        <w:t>— </w:t>
      </w:r>
      <w:r w:rsidR="00000000" w:rsidRPr="00033231">
        <w:t>Est-ce que votre esprit a repris sa charmante gaieté nat</w:t>
      </w:r>
      <w:r w:rsidR="00000000" w:rsidRPr="00033231">
        <w:t>u</w:t>
      </w:r>
      <w:r w:rsidR="00000000" w:rsidRPr="00033231">
        <w:t>relle</w:t>
      </w:r>
      <w:r>
        <w:t> ?</w:t>
      </w:r>
    </w:p>
    <w:p w14:paraId="1E171FD6" w14:textId="77777777" w:rsidR="004F69D6" w:rsidRDefault="004F69D6" w:rsidP="0021796F">
      <w:r>
        <w:t>— </w:t>
      </w:r>
      <w:r w:rsidR="00000000" w:rsidRPr="00033231">
        <w:t>Je suis très-contente</w:t>
      </w:r>
      <w:r>
        <w:t xml:space="preserve"> ; </w:t>
      </w:r>
      <w:r w:rsidR="00000000" w:rsidRPr="00033231">
        <w:t>mais j</w:t>
      </w:r>
      <w:r>
        <w:t>’</w:t>
      </w:r>
      <w:r w:rsidR="00000000" w:rsidRPr="00033231">
        <w:t>ai besoin de votre promesse</w:t>
      </w:r>
      <w:r>
        <w:t>.</w:t>
      </w:r>
    </w:p>
    <w:p w14:paraId="77108AEE" w14:textId="77777777" w:rsidR="004F69D6" w:rsidRDefault="004F69D6" w:rsidP="0021796F">
      <w:r>
        <w:t>— </w:t>
      </w:r>
      <w:r w:rsidR="00000000" w:rsidRPr="00033231">
        <w:t>Parlez</w:t>
      </w:r>
      <w:r>
        <w:t>.</w:t>
      </w:r>
    </w:p>
    <w:p w14:paraId="629F456B" w14:textId="4A97EB74" w:rsidR="00000000" w:rsidRPr="00033231" w:rsidRDefault="004F69D6" w:rsidP="0021796F">
      <w:r>
        <w:t>— </w:t>
      </w:r>
      <w:r w:rsidR="00000000" w:rsidRPr="00033231">
        <w:t>Vous savez que</w:t>
      </w:r>
      <w:r>
        <w:t xml:space="preserve">, </w:t>
      </w:r>
      <w:r w:rsidR="00000000" w:rsidRPr="00033231">
        <w:t>si le malheur que j</w:t>
      </w:r>
      <w:r>
        <w:t>’</w:t>
      </w:r>
      <w:r w:rsidR="00000000" w:rsidRPr="00033231">
        <w:t>ai craint vient à arr</w:t>
      </w:r>
      <w:r w:rsidR="00000000" w:rsidRPr="00033231">
        <w:t>i</w:t>
      </w:r>
      <w:r w:rsidR="00000000" w:rsidRPr="00033231">
        <w:t>ver</w:t>
      </w:r>
      <w:r>
        <w:t xml:space="preserve">, </w:t>
      </w:r>
      <w:r w:rsidR="00000000" w:rsidRPr="00033231">
        <w:t>ils m</w:t>
      </w:r>
      <w:r>
        <w:t>’</w:t>
      </w:r>
      <w:r w:rsidR="00000000" w:rsidRPr="00033231">
        <w:t>étoufferont</w:t>
      </w:r>
      <w:r>
        <w:t xml:space="preserve">. </w:t>
      </w:r>
      <w:r w:rsidR="00000000" w:rsidRPr="00033231">
        <w:t>Vous n</w:t>
      </w:r>
      <w:r>
        <w:t>’</w:t>
      </w:r>
      <w:r w:rsidR="00000000" w:rsidRPr="00033231">
        <w:t>avez pas besoin de sourire</w:t>
      </w:r>
      <w:r>
        <w:t xml:space="preserve"> : </w:t>
      </w:r>
      <w:r w:rsidR="00000000" w:rsidRPr="00033231">
        <w:t>ils le feront</w:t>
      </w:r>
      <w:r>
        <w:t xml:space="preserve">, </w:t>
      </w:r>
      <w:r w:rsidR="00000000" w:rsidRPr="00033231">
        <w:t>ils le font toujours</w:t>
      </w:r>
      <w:r>
        <w:t xml:space="preserve">. </w:t>
      </w:r>
      <w:r w:rsidR="00000000" w:rsidRPr="00033231">
        <w:t>Mon oncle sera rempli d</w:t>
      </w:r>
      <w:r>
        <w:t>’</w:t>
      </w:r>
      <w:r w:rsidR="00000000" w:rsidRPr="00033231">
        <w:t>horreur</w:t>
      </w:r>
      <w:r>
        <w:t xml:space="preserve">, </w:t>
      </w:r>
      <w:r w:rsidR="00000000" w:rsidRPr="00033231">
        <w:t>de faiblesse</w:t>
      </w:r>
      <w:r>
        <w:t xml:space="preserve">, </w:t>
      </w:r>
      <w:r w:rsidR="00000000" w:rsidRPr="00033231">
        <w:t>de précipitation</w:t>
      </w:r>
      <w:r>
        <w:t xml:space="preserve">, </w:t>
      </w:r>
      <w:r w:rsidR="00000000" w:rsidRPr="00033231">
        <w:t>et c</w:t>
      </w:r>
      <w:r>
        <w:t>’</w:t>
      </w:r>
      <w:r w:rsidR="00000000" w:rsidRPr="00033231">
        <w:t>est le seul expédient qui se pr</w:t>
      </w:r>
      <w:r w:rsidR="00000000" w:rsidRPr="00033231">
        <w:t>é</w:t>
      </w:r>
      <w:r w:rsidR="00000000" w:rsidRPr="00033231">
        <w:t>sentera d</w:t>
      </w:r>
      <w:r>
        <w:t>’</w:t>
      </w:r>
      <w:r w:rsidR="00000000" w:rsidRPr="00033231">
        <w:t>abord à lui</w:t>
      </w:r>
      <w:r>
        <w:t xml:space="preserve"> ; </w:t>
      </w:r>
      <w:r w:rsidR="00000000" w:rsidRPr="00033231">
        <w:t>personne à la maison n</w:t>
      </w:r>
      <w:r>
        <w:t>’</w:t>
      </w:r>
      <w:r w:rsidR="00000000" w:rsidRPr="00033231">
        <w:t>aura du sang-froid</w:t>
      </w:r>
      <w:r>
        <w:t xml:space="preserve">, </w:t>
      </w:r>
      <w:r w:rsidR="00000000" w:rsidRPr="00033231">
        <w:t>excepté vous</w:t>
      </w:r>
      <w:r>
        <w:t xml:space="preserve"> ; </w:t>
      </w:r>
      <w:r w:rsidR="00000000" w:rsidRPr="00033231">
        <w:t>promettez-moi de m</w:t>
      </w:r>
      <w:r>
        <w:t>’</w:t>
      </w:r>
      <w:r w:rsidR="00000000" w:rsidRPr="00033231">
        <w:t>assister</w:t>
      </w:r>
      <w:r>
        <w:t xml:space="preserve">, </w:t>
      </w:r>
      <w:r w:rsidR="00000000" w:rsidRPr="00033231">
        <w:t xml:space="preserve">de tenir </w:t>
      </w:r>
      <w:r>
        <w:t>M. </w:t>
      </w:r>
      <w:proofErr w:type="spellStart"/>
      <w:r w:rsidR="00000000" w:rsidRPr="00033231">
        <w:t>Sympson</w:t>
      </w:r>
      <w:proofErr w:type="spellEnd"/>
      <w:r w:rsidR="00000000" w:rsidRPr="00033231">
        <w:t xml:space="preserve"> éloigné de moi</w:t>
      </w:r>
      <w:r>
        <w:t xml:space="preserve">, </w:t>
      </w:r>
      <w:r w:rsidR="00000000" w:rsidRPr="00033231">
        <w:t>de ne pas laisser approcher Henry</w:t>
      </w:r>
      <w:r>
        <w:t xml:space="preserve">, </w:t>
      </w:r>
      <w:r w:rsidR="00000000" w:rsidRPr="00033231">
        <w:t>de peur que je ne lui fasse du mal</w:t>
      </w:r>
      <w:r>
        <w:t xml:space="preserve">. </w:t>
      </w:r>
      <w:r w:rsidR="00000000" w:rsidRPr="00033231">
        <w:t>Souvenez-vous que vous d</w:t>
      </w:r>
      <w:r w:rsidR="00000000" w:rsidRPr="00033231">
        <w:t>e</w:t>
      </w:r>
      <w:r w:rsidR="00000000" w:rsidRPr="00033231">
        <w:t>vez faire aussi attention à vous</w:t>
      </w:r>
      <w:r>
        <w:t xml:space="preserve"> ; </w:t>
      </w:r>
      <w:r w:rsidR="00000000" w:rsidRPr="00033231">
        <w:t>mais je ne vous ferai pas de mal</w:t>
      </w:r>
      <w:r>
        <w:t xml:space="preserve">, </w:t>
      </w:r>
      <w:r w:rsidR="00000000" w:rsidRPr="00033231">
        <w:t>je le sais</w:t>
      </w:r>
      <w:r>
        <w:t xml:space="preserve">. </w:t>
      </w:r>
      <w:r w:rsidR="00000000" w:rsidRPr="00033231">
        <w:t>Fermez la porte aux médecins</w:t>
      </w:r>
      <w:r>
        <w:t xml:space="preserve">, </w:t>
      </w:r>
      <w:r w:rsidR="00000000" w:rsidRPr="00033231">
        <w:t>mettez-les dehors s</w:t>
      </w:r>
      <w:r>
        <w:t>’</w:t>
      </w:r>
      <w:r w:rsidR="00000000" w:rsidRPr="00033231">
        <w:t>ils entrent</w:t>
      </w:r>
      <w:r>
        <w:t xml:space="preserve">. </w:t>
      </w:r>
      <w:r w:rsidR="00000000" w:rsidRPr="00033231">
        <w:t>Ne permettez ni au jeune ni au vieux Mac Turk de me toucher du doigt</w:t>
      </w:r>
      <w:r>
        <w:t xml:space="preserve"> ; </w:t>
      </w:r>
      <w:r w:rsidR="00000000" w:rsidRPr="00033231">
        <w:t xml:space="preserve">ni à </w:t>
      </w:r>
      <w:r>
        <w:t>M. </w:t>
      </w:r>
      <w:r w:rsidR="00000000" w:rsidRPr="00033231">
        <w:t>Graves</w:t>
      </w:r>
      <w:r>
        <w:t xml:space="preserve">, </w:t>
      </w:r>
      <w:r w:rsidR="00000000" w:rsidRPr="00033231">
        <w:t>leur collègue</w:t>
      </w:r>
      <w:r>
        <w:t xml:space="preserve"> ; </w:t>
      </w:r>
      <w:r w:rsidR="00000000" w:rsidRPr="00033231">
        <w:t>et enfin</w:t>
      </w:r>
      <w:r>
        <w:t xml:space="preserve">, </w:t>
      </w:r>
      <w:r w:rsidR="00000000" w:rsidRPr="00033231">
        <w:t>si je deviens dangereuse</w:t>
      </w:r>
      <w:r>
        <w:t xml:space="preserve">, </w:t>
      </w:r>
      <w:r w:rsidR="00000000" w:rsidRPr="00033231">
        <w:t>avec votre propre main administrez-moi un puissant narcotique</w:t>
      </w:r>
      <w:r>
        <w:t xml:space="preserve"> : </w:t>
      </w:r>
      <w:r w:rsidR="00000000" w:rsidRPr="00033231">
        <w:t>une dose de laudanum suffisante pour me faire dormir du dernier sommeil</w:t>
      </w:r>
      <w:r>
        <w:t xml:space="preserve">. </w:t>
      </w:r>
      <w:r w:rsidR="00000000" w:rsidRPr="00033231">
        <w:rPr>
          <w:i/>
          <w:iCs/>
        </w:rPr>
        <w:t>Promettez-moi de faire c</w:t>
      </w:r>
      <w:r w:rsidR="00000000" w:rsidRPr="00033231">
        <w:rPr>
          <w:i/>
          <w:iCs/>
        </w:rPr>
        <w:t>e</w:t>
      </w:r>
      <w:r w:rsidR="00000000" w:rsidRPr="00033231">
        <w:rPr>
          <w:i/>
          <w:iCs/>
        </w:rPr>
        <w:t>la</w:t>
      </w:r>
      <w:r>
        <w:t>. »</w:t>
      </w:r>
    </w:p>
    <w:p w14:paraId="5A64C4BB" w14:textId="77777777" w:rsidR="004F69D6" w:rsidRDefault="00000000" w:rsidP="0021796F">
      <w:r w:rsidRPr="00033231">
        <w:t>Moore quitta son bureau</w:t>
      </w:r>
      <w:r w:rsidR="004F69D6">
        <w:t xml:space="preserve">, </w:t>
      </w:r>
      <w:r w:rsidRPr="00033231">
        <w:t>et se permit la récréation de deux ou trois tours à travers la chambre</w:t>
      </w:r>
      <w:r w:rsidR="004F69D6">
        <w:t xml:space="preserve">. </w:t>
      </w:r>
      <w:r w:rsidRPr="00033231">
        <w:t>S</w:t>
      </w:r>
      <w:r w:rsidR="004F69D6">
        <w:t>’</w:t>
      </w:r>
      <w:r w:rsidRPr="00033231">
        <w:t>arrêtant derrière la chaise de Shirley</w:t>
      </w:r>
      <w:r w:rsidR="004F69D6">
        <w:t xml:space="preserve">, </w:t>
      </w:r>
      <w:r w:rsidRPr="00033231">
        <w:t>il se pencha sur elle et dit d</w:t>
      </w:r>
      <w:r w:rsidR="004F69D6">
        <w:t>’</w:t>
      </w:r>
      <w:r w:rsidRPr="00033231">
        <w:t>une voix creuse et e</w:t>
      </w:r>
      <w:r w:rsidRPr="00033231">
        <w:t>m</w:t>
      </w:r>
      <w:r w:rsidRPr="00033231">
        <w:t>phatique</w:t>
      </w:r>
      <w:r w:rsidR="004F69D6">
        <w:t> :</w:t>
      </w:r>
    </w:p>
    <w:p w14:paraId="2681A6FD" w14:textId="77777777" w:rsidR="004F69D6" w:rsidRDefault="004F69D6" w:rsidP="0021796F">
      <w:r>
        <w:lastRenderedPageBreak/>
        <w:t>« </w:t>
      </w:r>
      <w:r w:rsidR="00000000" w:rsidRPr="00033231">
        <w:t>Je promets tout ce que vous me demandez</w:t>
      </w:r>
      <w:r>
        <w:t xml:space="preserve">, </w:t>
      </w:r>
      <w:r w:rsidR="00000000" w:rsidRPr="00033231">
        <w:t>sans co</w:t>
      </w:r>
      <w:r w:rsidR="00000000" w:rsidRPr="00033231">
        <w:t>m</w:t>
      </w:r>
      <w:r w:rsidR="00000000" w:rsidRPr="00033231">
        <w:t>mentaire</w:t>
      </w:r>
      <w:r>
        <w:t xml:space="preserve">, </w:t>
      </w:r>
      <w:r w:rsidR="00000000" w:rsidRPr="00033231">
        <w:t>sans réserve</w:t>
      </w:r>
      <w:r>
        <w:t>.</w:t>
      </w:r>
    </w:p>
    <w:p w14:paraId="4F620CE6" w14:textId="77777777" w:rsidR="004F69D6" w:rsidRDefault="004F69D6" w:rsidP="0021796F">
      <w:r>
        <w:t>— </w:t>
      </w:r>
      <w:r w:rsidR="00000000" w:rsidRPr="00033231">
        <w:t>Si l</w:t>
      </w:r>
      <w:r>
        <w:t>’</w:t>
      </w:r>
      <w:r w:rsidR="00000000" w:rsidRPr="00033231">
        <w:t>assistance d</w:t>
      </w:r>
      <w:r>
        <w:t>’</w:t>
      </w:r>
      <w:r w:rsidR="00000000" w:rsidRPr="00033231">
        <w:t>une femme est nécessaire</w:t>
      </w:r>
      <w:r>
        <w:t xml:space="preserve">, </w:t>
      </w:r>
      <w:r w:rsidR="00000000" w:rsidRPr="00033231">
        <w:t xml:space="preserve">appelez ma femme de charge </w:t>
      </w:r>
      <w:proofErr w:type="spellStart"/>
      <w:r w:rsidR="00000000" w:rsidRPr="00033231">
        <w:t>mistress</w:t>
      </w:r>
      <w:proofErr w:type="spellEnd"/>
      <w:r w:rsidR="00000000" w:rsidRPr="00033231">
        <w:t xml:space="preserve"> Gill</w:t>
      </w:r>
      <w:r>
        <w:t xml:space="preserve"> ; </w:t>
      </w:r>
      <w:r w:rsidR="00000000" w:rsidRPr="00033231">
        <w:t>laissez-la m</w:t>
      </w:r>
      <w:r>
        <w:t>’</w:t>
      </w:r>
      <w:r w:rsidR="00000000" w:rsidRPr="00033231">
        <w:t>ensevelir si je meurs</w:t>
      </w:r>
      <w:r>
        <w:t xml:space="preserve">. </w:t>
      </w:r>
      <w:r w:rsidR="00000000" w:rsidRPr="00033231">
        <w:t>Elle m</w:t>
      </w:r>
      <w:r>
        <w:t>’</w:t>
      </w:r>
      <w:r w:rsidR="00000000" w:rsidRPr="00033231">
        <w:t>est attachée</w:t>
      </w:r>
      <w:r>
        <w:t xml:space="preserve">. </w:t>
      </w:r>
      <w:r w:rsidR="00000000" w:rsidRPr="00033231">
        <w:t>Elle m</w:t>
      </w:r>
      <w:r>
        <w:t>’</w:t>
      </w:r>
      <w:r w:rsidR="00000000" w:rsidRPr="00033231">
        <w:t xml:space="preserve">a trompée bien </w:t>
      </w:r>
      <w:proofErr w:type="gramStart"/>
      <w:r w:rsidR="00000000" w:rsidRPr="00033231">
        <w:t>des fois</w:t>
      </w:r>
      <w:proofErr w:type="gramEnd"/>
      <w:r>
        <w:t xml:space="preserve">, </w:t>
      </w:r>
      <w:r w:rsidR="00000000" w:rsidRPr="00033231">
        <w:t>je lui ai pardonné</w:t>
      </w:r>
      <w:r>
        <w:t xml:space="preserve">. </w:t>
      </w:r>
      <w:r w:rsidR="00000000" w:rsidRPr="00033231">
        <w:t>Maintenant elle m</w:t>
      </w:r>
      <w:r>
        <w:t>’</w:t>
      </w:r>
      <w:r w:rsidR="00000000" w:rsidRPr="00033231">
        <w:t>aime</w:t>
      </w:r>
      <w:r>
        <w:t xml:space="preserve">, </w:t>
      </w:r>
      <w:r w:rsidR="00000000" w:rsidRPr="00033231">
        <w:t>et ne me ferait pas tort d</w:t>
      </w:r>
      <w:r>
        <w:t>’</w:t>
      </w:r>
      <w:r w:rsidR="00000000" w:rsidRPr="00033231">
        <w:t>une épingle</w:t>
      </w:r>
      <w:r>
        <w:t xml:space="preserve"> ; </w:t>
      </w:r>
      <w:r w:rsidR="00000000" w:rsidRPr="00033231">
        <w:t>ma confiance l</w:t>
      </w:r>
      <w:r>
        <w:t>’</w:t>
      </w:r>
      <w:r w:rsidR="00000000" w:rsidRPr="00033231">
        <w:t>a rendue dévouée</w:t>
      </w:r>
      <w:r>
        <w:t xml:space="preserve">. </w:t>
      </w:r>
      <w:r w:rsidR="00000000" w:rsidRPr="00033231">
        <w:t>Aujourd</w:t>
      </w:r>
      <w:r>
        <w:t>’</w:t>
      </w:r>
      <w:r w:rsidR="00000000" w:rsidRPr="00033231">
        <w:t>hui</w:t>
      </w:r>
      <w:r>
        <w:t xml:space="preserve">, </w:t>
      </w:r>
      <w:r w:rsidR="00000000" w:rsidRPr="00033231">
        <w:t>je puis à la fois compter sur son intégrité</w:t>
      </w:r>
      <w:r>
        <w:t xml:space="preserve">, </w:t>
      </w:r>
      <w:r w:rsidR="00000000" w:rsidRPr="00033231">
        <w:t>son courage et son affe</w:t>
      </w:r>
      <w:r w:rsidR="00000000" w:rsidRPr="00033231">
        <w:t>c</w:t>
      </w:r>
      <w:r w:rsidR="00000000" w:rsidRPr="00033231">
        <w:t>tion</w:t>
      </w:r>
      <w:r>
        <w:t xml:space="preserve">. </w:t>
      </w:r>
      <w:r w:rsidR="00000000" w:rsidRPr="00033231">
        <w:t>Appelez-la</w:t>
      </w:r>
      <w:r>
        <w:t xml:space="preserve"> ; </w:t>
      </w:r>
      <w:r w:rsidR="00000000" w:rsidRPr="00033231">
        <w:t>mais tenez ma tante et mes timides cousines loin de moi</w:t>
      </w:r>
      <w:r>
        <w:t xml:space="preserve">. </w:t>
      </w:r>
      <w:r w:rsidR="00000000" w:rsidRPr="00033231">
        <w:t>Une fois encore</w:t>
      </w:r>
      <w:r>
        <w:t xml:space="preserve">, </w:t>
      </w:r>
      <w:r w:rsidR="00000000" w:rsidRPr="00033231">
        <w:t>promettez</w:t>
      </w:r>
      <w:r>
        <w:t>.</w:t>
      </w:r>
    </w:p>
    <w:p w14:paraId="2FAD84E3" w14:textId="77777777" w:rsidR="004F69D6" w:rsidRDefault="004F69D6" w:rsidP="0021796F">
      <w:r>
        <w:t>— </w:t>
      </w:r>
      <w:r w:rsidR="00000000" w:rsidRPr="00033231">
        <w:t>Je promets</w:t>
      </w:r>
      <w:r>
        <w:t>.</w:t>
      </w:r>
    </w:p>
    <w:p w14:paraId="722075E8" w14:textId="77777777" w:rsidR="004F69D6" w:rsidRDefault="004F69D6" w:rsidP="0021796F">
      <w:r>
        <w:t>— </w:t>
      </w:r>
      <w:r w:rsidR="00000000" w:rsidRPr="00033231">
        <w:t>C</w:t>
      </w:r>
      <w:r>
        <w:t>’</w:t>
      </w:r>
      <w:r w:rsidR="00000000" w:rsidRPr="00033231">
        <w:t>est très-bien à vous</w:t>
      </w:r>
      <w:r>
        <w:t xml:space="preserve">, </w:t>
      </w:r>
      <w:r w:rsidR="00000000" w:rsidRPr="00033231">
        <w:t>dit-elle</w:t>
      </w:r>
      <w:r>
        <w:t xml:space="preserve">, </w:t>
      </w:r>
      <w:r w:rsidR="00000000" w:rsidRPr="00033231">
        <w:t>levant sur lui les yeux comme il se penchait au-dessus d</w:t>
      </w:r>
      <w:r>
        <w:t>’</w:t>
      </w:r>
      <w:r w:rsidR="00000000" w:rsidRPr="00033231">
        <w:t>elle en souriant</w:t>
      </w:r>
      <w:r>
        <w:t>.</w:t>
      </w:r>
    </w:p>
    <w:p w14:paraId="6E3DC580" w14:textId="77777777" w:rsidR="004F69D6" w:rsidRDefault="004F69D6" w:rsidP="0021796F">
      <w:r>
        <w:t>— </w:t>
      </w:r>
      <w:r w:rsidR="00000000" w:rsidRPr="00033231">
        <w:t>Est-ce bien</w:t>
      </w:r>
      <w:r>
        <w:t xml:space="preserve"> ? </w:t>
      </w:r>
      <w:r w:rsidR="00000000" w:rsidRPr="00033231">
        <w:t>cela vous console-t-il</w:t>
      </w:r>
      <w:r>
        <w:t> ?</w:t>
      </w:r>
    </w:p>
    <w:p w14:paraId="5E10AB6B" w14:textId="77777777" w:rsidR="004F69D6" w:rsidRDefault="004F69D6" w:rsidP="0021796F">
      <w:r>
        <w:t>— </w:t>
      </w:r>
      <w:r w:rsidR="00000000" w:rsidRPr="00033231">
        <w:t>Beaucoup</w:t>
      </w:r>
      <w:r>
        <w:t>.</w:t>
      </w:r>
    </w:p>
    <w:p w14:paraId="7EAC7C16" w14:textId="77777777" w:rsidR="004F69D6" w:rsidRDefault="004F69D6" w:rsidP="0021796F">
      <w:r>
        <w:t>— </w:t>
      </w:r>
      <w:r w:rsidR="00000000" w:rsidRPr="00033231">
        <w:t>Nous serons avec vous</w:t>
      </w:r>
      <w:r>
        <w:t xml:space="preserve">, </w:t>
      </w:r>
      <w:r w:rsidR="00000000" w:rsidRPr="00033231">
        <w:t xml:space="preserve">moi et </w:t>
      </w:r>
      <w:proofErr w:type="spellStart"/>
      <w:r w:rsidR="00000000" w:rsidRPr="00033231">
        <w:t>mistress</w:t>
      </w:r>
      <w:proofErr w:type="spellEnd"/>
      <w:r w:rsidR="00000000" w:rsidRPr="00033231">
        <w:t xml:space="preserve"> Gill seulement</w:t>
      </w:r>
      <w:r>
        <w:t xml:space="preserve">, </w:t>
      </w:r>
      <w:r w:rsidR="00000000" w:rsidRPr="00033231">
        <w:t>dans toute extrémité où le calme et la fidélité seront nécessaires</w:t>
      </w:r>
      <w:r>
        <w:t xml:space="preserve">. </w:t>
      </w:r>
      <w:r w:rsidR="00000000" w:rsidRPr="00033231">
        <w:t>Aucune main précipitée et timide n</w:t>
      </w:r>
      <w:r>
        <w:t>’</w:t>
      </w:r>
      <w:r w:rsidR="00000000" w:rsidRPr="00033231">
        <w:t>interviendra</w:t>
      </w:r>
      <w:r>
        <w:t>.</w:t>
      </w:r>
    </w:p>
    <w:p w14:paraId="29364AE3" w14:textId="77777777" w:rsidR="004F69D6" w:rsidRDefault="004F69D6" w:rsidP="0021796F">
      <w:r>
        <w:t>— </w:t>
      </w:r>
      <w:r w:rsidR="00000000" w:rsidRPr="00033231">
        <w:t>Cependant vous me croyez puérile</w:t>
      </w:r>
      <w:r>
        <w:t> ?</w:t>
      </w:r>
    </w:p>
    <w:p w14:paraId="11281DA1" w14:textId="77777777" w:rsidR="004F69D6" w:rsidRDefault="004F69D6" w:rsidP="0021796F">
      <w:r>
        <w:t>— </w:t>
      </w:r>
      <w:r w:rsidR="00000000" w:rsidRPr="00033231">
        <w:t>Oui</w:t>
      </w:r>
      <w:r>
        <w:t>.</w:t>
      </w:r>
    </w:p>
    <w:p w14:paraId="2ABA7FA6" w14:textId="77777777" w:rsidR="004F69D6" w:rsidRDefault="004F69D6" w:rsidP="0021796F">
      <w:r>
        <w:t>— </w:t>
      </w:r>
      <w:r w:rsidR="00000000" w:rsidRPr="00033231">
        <w:t>Ah</w:t>
      </w:r>
      <w:r>
        <w:t xml:space="preserve"> ! </w:t>
      </w:r>
      <w:r w:rsidR="00000000" w:rsidRPr="00033231">
        <w:t>vous me méprisez</w:t>
      </w:r>
      <w:r>
        <w:t>.</w:t>
      </w:r>
    </w:p>
    <w:p w14:paraId="0E4BC95A" w14:textId="77777777" w:rsidR="004F69D6" w:rsidRDefault="004F69D6" w:rsidP="0021796F">
      <w:r>
        <w:t>— </w:t>
      </w:r>
      <w:r w:rsidR="00000000" w:rsidRPr="00033231">
        <w:t>Méprisons-nous les enfants</w:t>
      </w:r>
      <w:r>
        <w:t> ?</w:t>
      </w:r>
    </w:p>
    <w:p w14:paraId="78BCA040" w14:textId="77777777" w:rsidR="004F69D6" w:rsidRDefault="004F69D6" w:rsidP="0021796F">
      <w:r>
        <w:t>— </w:t>
      </w:r>
      <w:r w:rsidR="00000000" w:rsidRPr="00033231">
        <w:t>Dans le fait</w:t>
      </w:r>
      <w:r>
        <w:t xml:space="preserve">, </w:t>
      </w:r>
      <w:r w:rsidR="00000000" w:rsidRPr="00033231">
        <w:t>je ne suis pas si forte</w:t>
      </w:r>
      <w:r>
        <w:t xml:space="preserve">, </w:t>
      </w:r>
      <w:r w:rsidR="00000000" w:rsidRPr="00033231">
        <w:t>et je n</w:t>
      </w:r>
      <w:r>
        <w:t>’</w:t>
      </w:r>
      <w:r w:rsidR="00000000" w:rsidRPr="00033231">
        <w:t>ai pas de ma force tant d</w:t>
      </w:r>
      <w:r>
        <w:t>’</w:t>
      </w:r>
      <w:r w:rsidR="00000000" w:rsidRPr="00033231">
        <w:t>orgueil qu</w:t>
      </w:r>
      <w:r>
        <w:t>’</w:t>
      </w:r>
      <w:r w:rsidR="00000000" w:rsidRPr="00033231">
        <w:t>on le croit</w:t>
      </w:r>
      <w:r>
        <w:t xml:space="preserve">, </w:t>
      </w:r>
      <w:r w:rsidR="00000000" w:rsidRPr="00033231">
        <w:t>monsieur Moore</w:t>
      </w:r>
      <w:r>
        <w:t xml:space="preserve"> ; </w:t>
      </w:r>
      <w:r w:rsidR="00000000" w:rsidRPr="00033231">
        <w:t>je ne suis pas non plus si dédaigneuse de sympathie</w:t>
      </w:r>
      <w:r>
        <w:t xml:space="preserve"> ; </w:t>
      </w:r>
      <w:r w:rsidR="00000000" w:rsidRPr="00033231">
        <w:t>mais</w:t>
      </w:r>
      <w:r>
        <w:t xml:space="preserve">, </w:t>
      </w:r>
      <w:r w:rsidR="00000000" w:rsidRPr="00033231">
        <w:t>lorsque j</w:t>
      </w:r>
      <w:r>
        <w:t>’</w:t>
      </w:r>
      <w:r w:rsidR="00000000" w:rsidRPr="00033231">
        <w:t>ai quelque chagrin</w:t>
      </w:r>
      <w:r>
        <w:t xml:space="preserve">, </w:t>
      </w:r>
      <w:r w:rsidR="00000000" w:rsidRPr="00033231">
        <w:t>je crains de le communiquer à ceux que j</w:t>
      </w:r>
      <w:r>
        <w:t>’</w:t>
      </w:r>
      <w:r w:rsidR="00000000" w:rsidRPr="00033231">
        <w:t>aime</w:t>
      </w:r>
      <w:r>
        <w:t xml:space="preserve">, </w:t>
      </w:r>
      <w:r w:rsidR="00000000" w:rsidRPr="00033231">
        <w:t>de peur de les affliger</w:t>
      </w:r>
      <w:r>
        <w:t xml:space="preserve"> ; </w:t>
      </w:r>
      <w:r w:rsidR="00000000" w:rsidRPr="00033231">
        <w:t xml:space="preserve">et avec ceux que je vois avec </w:t>
      </w:r>
      <w:r w:rsidR="00000000" w:rsidRPr="00033231">
        <w:lastRenderedPageBreak/>
        <w:t>indiff</w:t>
      </w:r>
      <w:r w:rsidR="00000000" w:rsidRPr="00033231">
        <w:t>é</w:t>
      </w:r>
      <w:r w:rsidR="00000000" w:rsidRPr="00033231">
        <w:t>re</w:t>
      </w:r>
      <w:r w:rsidR="00000000" w:rsidRPr="00033231">
        <w:t>n</w:t>
      </w:r>
      <w:r w:rsidR="00000000" w:rsidRPr="00033231">
        <w:t>ce</w:t>
      </w:r>
      <w:r>
        <w:t xml:space="preserve">, </w:t>
      </w:r>
      <w:r w:rsidR="00000000" w:rsidRPr="00033231">
        <w:t>je ne puis condescendre à me plaindre</w:t>
      </w:r>
      <w:r>
        <w:t xml:space="preserve">. </w:t>
      </w:r>
      <w:r w:rsidR="00000000" w:rsidRPr="00033231">
        <w:t>Après tout</w:t>
      </w:r>
      <w:r>
        <w:t xml:space="preserve">, </w:t>
      </w:r>
      <w:r w:rsidR="00000000" w:rsidRPr="00033231">
        <w:t>vous ne devez pas tant me railler d</w:t>
      </w:r>
      <w:r>
        <w:t>’</w:t>
      </w:r>
      <w:r w:rsidR="00000000" w:rsidRPr="00033231">
        <w:t>être puérile</w:t>
      </w:r>
      <w:r>
        <w:t xml:space="preserve"> : </w:t>
      </w:r>
      <w:r w:rsidR="00000000" w:rsidRPr="00033231">
        <w:t>car</w:t>
      </w:r>
      <w:r>
        <w:t xml:space="preserve">, </w:t>
      </w:r>
      <w:r w:rsidR="00000000" w:rsidRPr="00033231">
        <w:t>si vous étiez aussi malheureux que je l</w:t>
      </w:r>
      <w:r>
        <w:t>’</w:t>
      </w:r>
      <w:r w:rsidR="00000000" w:rsidRPr="00033231">
        <w:t>ai été pendant ces trois dernières s</w:t>
      </w:r>
      <w:r w:rsidR="00000000" w:rsidRPr="00033231">
        <w:t>e</w:t>
      </w:r>
      <w:r w:rsidR="00000000" w:rsidRPr="00033231">
        <w:t>maines</w:t>
      </w:r>
      <w:r>
        <w:t xml:space="preserve">, </w:t>
      </w:r>
      <w:r w:rsidR="00000000" w:rsidRPr="00033231">
        <w:t>vous aussi sentiriez le besoin d</w:t>
      </w:r>
      <w:r>
        <w:t>’</w:t>
      </w:r>
      <w:r w:rsidR="00000000" w:rsidRPr="00033231">
        <w:t>un ami</w:t>
      </w:r>
      <w:r>
        <w:t>.</w:t>
      </w:r>
    </w:p>
    <w:p w14:paraId="3A8C53BF" w14:textId="77777777" w:rsidR="004F69D6" w:rsidRDefault="004F69D6" w:rsidP="0021796F">
      <w:r>
        <w:t>— </w:t>
      </w:r>
      <w:r w:rsidR="00000000" w:rsidRPr="00033231">
        <w:t>Nous éprouvons tous le besoin d</w:t>
      </w:r>
      <w:r>
        <w:t>’</w:t>
      </w:r>
      <w:r w:rsidR="00000000" w:rsidRPr="00033231">
        <w:t>un ami</w:t>
      </w:r>
      <w:r>
        <w:t xml:space="preserve">, </w:t>
      </w:r>
      <w:r w:rsidR="00000000" w:rsidRPr="00033231">
        <w:t>n</w:t>
      </w:r>
      <w:r>
        <w:t>’</w:t>
      </w:r>
      <w:r w:rsidR="00000000" w:rsidRPr="00033231">
        <w:t>est-ce pas</w:t>
      </w:r>
      <w:r>
        <w:t> ?</w:t>
      </w:r>
    </w:p>
    <w:p w14:paraId="21738D05" w14:textId="77777777" w:rsidR="004F69D6" w:rsidRDefault="004F69D6" w:rsidP="0021796F">
      <w:r>
        <w:t>— </w:t>
      </w:r>
      <w:r w:rsidR="00000000" w:rsidRPr="00033231">
        <w:t>Tous ceux de nous du moins qui ont quelque chose de bon dans leur nature</w:t>
      </w:r>
      <w:r>
        <w:t>.</w:t>
      </w:r>
    </w:p>
    <w:p w14:paraId="33894ECC" w14:textId="77777777" w:rsidR="004F69D6" w:rsidRDefault="004F69D6" w:rsidP="0021796F">
      <w:r>
        <w:t>— </w:t>
      </w:r>
      <w:r w:rsidR="00000000" w:rsidRPr="00033231">
        <w:t>Eh bien</w:t>
      </w:r>
      <w:r>
        <w:t xml:space="preserve">, </w:t>
      </w:r>
      <w:r w:rsidR="00000000" w:rsidRPr="00033231">
        <w:t xml:space="preserve">vous avez Caroline </w:t>
      </w:r>
      <w:proofErr w:type="spellStart"/>
      <w:r w:rsidR="00000000" w:rsidRPr="00033231">
        <w:t>Helstone</w:t>
      </w:r>
      <w:proofErr w:type="spellEnd"/>
      <w:r>
        <w:t>.</w:t>
      </w:r>
    </w:p>
    <w:p w14:paraId="7473CAFB" w14:textId="018B174A" w:rsidR="004F69D6" w:rsidRDefault="004F69D6" w:rsidP="0021796F">
      <w:r>
        <w:t>— </w:t>
      </w:r>
      <w:r w:rsidR="00000000" w:rsidRPr="00033231">
        <w:t>Oui</w:t>
      </w:r>
      <w:r>
        <w:t xml:space="preserve">… </w:t>
      </w:r>
      <w:r w:rsidR="00000000" w:rsidRPr="00033231">
        <w:t xml:space="preserve">Et vous avez </w:t>
      </w:r>
      <w:r>
        <w:t>M. </w:t>
      </w:r>
      <w:r w:rsidR="00000000" w:rsidRPr="00033231">
        <w:t>Hall</w:t>
      </w:r>
      <w:r>
        <w:t>.</w:t>
      </w:r>
    </w:p>
    <w:p w14:paraId="1D51B353" w14:textId="77777777" w:rsidR="004F69D6" w:rsidRDefault="004F69D6" w:rsidP="0021796F">
      <w:r>
        <w:t>— </w:t>
      </w:r>
      <w:r w:rsidR="00000000" w:rsidRPr="00033231">
        <w:t>Oui</w:t>
      </w:r>
      <w:r>
        <w:t xml:space="preserve">… </w:t>
      </w:r>
      <w:proofErr w:type="spellStart"/>
      <w:r w:rsidR="00000000" w:rsidRPr="00033231">
        <w:t>Mistress</w:t>
      </w:r>
      <w:proofErr w:type="spellEnd"/>
      <w:r w:rsidR="00000000" w:rsidRPr="00033231">
        <w:t xml:space="preserve"> </w:t>
      </w:r>
      <w:proofErr w:type="spellStart"/>
      <w:r w:rsidR="00000000" w:rsidRPr="00033231">
        <w:t>Pryor</w:t>
      </w:r>
      <w:proofErr w:type="spellEnd"/>
      <w:r w:rsidR="00000000" w:rsidRPr="00033231">
        <w:t xml:space="preserve"> est une sage et bonne femme</w:t>
      </w:r>
      <w:r>
        <w:t xml:space="preserve"> ; </w:t>
      </w:r>
      <w:r w:rsidR="00000000" w:rsidRPr="00033231">
        <w:t>elle peut vous conseiller lorsque vous avez besoin de conseils</w:t>
      </w:r>
      <w:r>
        <w:t>.</w:t>
      </w:r>
    </w:p>
    <w:p w14:paraId="11329AC2" w14:textId="77777777" w:rsidR="004F69D6" w:rsidRDefault="004F69D6" w:rsidP="0021796F">
      <w:r>
        <w:t>— </w:t>
      </w:r>
      <w:r w:rsidR="00000000" w:rsidRPr="00033231">
        <w:t>Vous</w:t>
      </w:r>
      <w:r>
        <w:t xml:space="preserve">, </w:t>
      </w:r>
      <w:r w:rsidR="00000000" w:rsidRPr="00033231">
        <w:t>vous avez votre frère Robert</w:t>
      </w:r>
      <w:r>
        <w:t>.</w:t>
      </w:r>
    </w:p>
    <w:p w14:paraId="71B7DE67" w14:textId="77777777" w:rsidR="004F69D6" w:rsidRDefault="004F69D6" w:rsidP="0021796F">
      <w:r>
        <w:t>— </w:t>
      </w:r>
      <w:r w:rsidR="00000000" w:rsidRPr="00033231">
        <w:t>Pour les défaillances de la main droite</w:t>
      </w:r>
      <w:r>
        <w:t xml:space="preserve">, </w:t>
      </w:r>
      <w:r w:rsidR="00000000" w:rsidRPr="00033231">
        <w:t xml:space="preserve">vous pouvez vous appuyer sur le révérend </w:t>
      </w:r>
      <w:proofErr w:type="spellStart"/>
      <w:r w:rsidR="00000000" w:rsidRPr="00033231">
        <w:t>Matthewson</w:t>
      </w:r>
      <w:proofErr w:type="spellEnd"/>
      <w:r w:rsidR="00000000" w:rsidRPr="00033231">
        <w:t xml:space="preserve"> </w:t>
      </w:r>
      <w:proofErr w:type="spellStart"/>
      <w:r w:rsidR="00000000" w:rsidRPr="00033231">
        <w:t>Helstone</w:t>
      </w:r>
      <w:proofErr w:type="spellEnd"/>
      <w:r>
        <w:t xml:space="preserve">, </w:t>
      </w:r>
      <w:r w:rsidR="00000000" w:rsidRPr="00033231">
        <w:t xml:space="preserve">maître </w:t>
      </w:r>
      <w:proofErr w:type="spellStart"/>
      <w:r w:rsidR="00000000" w:rsidRPr="00033231">
        <w:t>es</w:t>
      </w:r>
      <w:proofErr w:type="spellEnd"/>
      <w:r w:rsidR="00000000" w:rsidRPr="00033231">
        <w:t xml:space="preserve"> arts</w:t>
      </w:r>
      <w:r>
        <w:t xml:space="preserve"> ; </w:t>
      </w:r>
      <w:r w:rsidR="00000000" w:rsidRPr="00033231">
        <w:t>pour celles de la main gauche</w:t>
      </w:r>
      <w:r>
        <w:t xml:space="preserve">, </w:t>
      </w:r>
      <w:r w:rsidR="00000000" w:rsidRPr="00033231">
        <w:t>il y a Hiram Yorke</w:t>
      </w:r>
      <w:r>
        <w:t xml:space="preserve">. </w:t>
      </w:r>
      <w:r w:rsidR="00000000" w:rsidRPr="00033231">
        <w:t>Tous deux vous rendent leurs hommages</w:t>
      </w:r>
      <w:r>
        <w:t>.</w:t>
      </w:r>
    </w:p>
    <w:p w14:paraId="534553D3" w14:textId="77777777" w:rsidR="004F69D6" w:rsidRDefault="004F69D6" w:rsidP="0021796F">
      <w:r>
        <w:t>— </w:t>
      </w:r>
      <w:r w:rsidR="00000000" w:rsidRPr="00033231">
        <w:t>Je n</w:t>
      </w:r>
      <w:r>
        <w:t>’</w:t>
      </w:r>
      <w:r w:rsidR="00000000" w:rsidRPr="00033231">
        <w:t xml:space="preserve">ai jamais vu </w:t>
      </w:r>
      <w:proofErr w:type="spellStart"/>
      <w:r w:rsidR="00000000" w:rsidRPr="00033231">
        <w:t>mistress</w:t>
      </w:r>
      <w:proofErr w:type="spellEnd"/>
      <w:r w:rsidR="00000000" w:rsidRPr="00033231">
        <w:t xml:space="preserve"> Yorke avoir pour un jeune homme des intentions aussi maternelles qu</w:t>
      </w:r>
      <w:r>
        <w:t>’</w:t>
      </w:r>
      <w:r w:rsidR="00000000" w:rsidRPr="00033231">
        <w:t>elle en a pour vous</w:t>
      </w:r>
      <w:r>
        <w:t xml:space="preserve">. </w:t>
      </w:r>
      <w:r w:rsidR="00000000" w:rsidRPr="00033231">
        <w:t>Je ne sais comment vous avez gagné son cœur</w:t>
      </w:r>
      <w:r>
        <w:t xml:space="preserve"> ; </w:t>
      </w:r>
      <w:r w:rsidR="00000000" w:rsidRPr="00033231">
        <w:t>mais elle est plus affectueuse pour vous que pour ses propres fils</w:t>
      </w:r>
      <w:r>
        <w:t xml:space="preserve">. </w:t>
      </w:r>
      <w:r w:rsidR="00000000" w:rsidRPr="00033231">
        <w:t>Vous avez</w:t>
      </w:r>
      <w:r>
        <w:t xml:space="preserve">, </w:t>
      </w:r>
      <w:r w:rsidR="00000000" w:rsidRPr="00033231">
        <w:t>en outre</w:t>
      </w:r>
      <w:r>
        <w:t xml:space="preserve">, </w:t>
      </w:r>
      <w:r w:rsidR="00000000" w:rsidRPr="00033231">
        <w:t>votre sœur Hortense</w:t>
      </w:r>
      <w:r>
        <w:t>.</w:t>
      </w:r>
    </w:p>
    <w:p w14:paraId="14C8E88A" w14:textId="77777777" w:rsidR="004F69D6" w:rsidRDefault="004F69D6" w:rsidP="0021796F">
      <w:r>
        <w:t>— </w:t>
      </w:r>
      <w:r w:rsidR="00000000" w:rsidRPr="00033231">
        <w:t>Il paraît que nous sommes tous deux bien pourvus</w:t>
      </w:r>
      <w:r>
        <w:t>.</w:t>
      </w:r>
    </w:p>
    <w:p w14:paraId="26D9010C" w14:textId="77777777" w:rsidR="004F69D6" w:rsidRDefault="004F69D6" w:rsidP="0021796F">
      <w:r>
        <w:t>— </w:t>
      </w:r>
      <w:r w:rsidR="00000000" w:rsidRPr="00033231">
        <w:t>Il le paraît</w:t>
      </w:r>
      <w:r>
        <w:t>.</w:t>
      </w:r>
    </w:p>
    <w:p w14:paraId="0BAECC50" w14:textId="77777777" w:rsidR="004F69D6" w:rsidRDefault="004F69D6" w:rsidP="0021796F">
      <w:r>
        <w:t>— </w:t>
      </w:r>
      <w:r w:rsidR="00000000" w:rsidRPr="00033231">
        <w:t>Combien nous devons être reconnaissants</w:t>
      </w:r>
      <w:r>
        <w:t>.</w:t>
      </w:r>
    </w:p>
    <w:p w14:paraId="0C750064" w14:textId="77777777" w:rsidR="004F69D6" w:rsidRDefault="004F69D6" w:rsidP="0021796F">
      <w:r>
        <w:t>— </w:t>
      </w:r>
      <w:r w:rsidR="00000000" w:rsidRPr="00033231">
        <w:t>Oui</w:t>
      </w:r>
      <w:r>
        <w:t>.</w:t>
      </w:r>
    </w:p>
    <w:p w14:paraId="3A4D7548" w14:textId="77777777" w:rsidR="004F69D6" w:rsidRDefault="004F69D6" w:rsidP="0021796F">
      <w:r>
        <w:t>— </w:t>
      </w:r>
      <w:r w:rsidR="00000000" w:rsidRPr="00033231">
        <w:t>Et contents</w:t>
      </w:r>
      <w:r>
        <w:t> !</w:t>
      </w:r>
    </w:p>
    <w:p w14:paraId="372A10EE" w14:textId="77777777" w:rsidR="004F69D6" w:rsidRDefault="004F69D6" w:rsidP="0021796F">
      <w:r>
        <w:lastRenderedPageBreak/>
        <w:t>— </w:t>
      </w:r>
      <w:r w:rsidR="00000000" w:rsidRPr="00033231">
        <w:t>Oui</w:t>
      </w:r>
      <w:r>
        <w:t>.</w:t>
      </w:r>
    </w:p>
    <w:p w14:paraId="1F71E3E6" w14:textId="48992B97" w:rsidR="00000000" w:rsidRPr="00033231" w:rsidRDefault="004F69D6" w:rsidP="0021796F">
      <w:r>
        <w:t>— </w:t>
      </w:r>
      <w:r w:rsidR="00000000" w:rsidRPr="00033231">
        <w:t>Pour ma part</w:t>
      </w:r>
      <w:r>
        <w:t xml:space="preserve">, </w:t>
      </w:r>
      <w:r w:rsidR="00000000" w:rsidRPr="00033231">
        <w:t>je suis presque satisfait en ce moment</w:t>
      </w:r>
      <w:r>
        <w:t xml:space="preserve">, </w:t>
      </w:r>
      <w:r w:rsidR="00000000" w:rsidRPr="00033231">
        <w:t>et très-reconnaissant</w:t>
      </w:r>
      <w:r>
        <w:t xml:space="preserve">. </w:t>
      </w:r>
      <w:r w:rsidR="00000000" w:rsidRPr="00033231">
        <w:t>La gratitude est une émotion divine</w:t>
      </w:r>
      <w:r>
        <w:t xml:space="preserve"> ; </w:t>
      </w:r>
      <w:r w:rsidR="00000000" w:rsidRPr="00033231">
        <w:t>elle remplit le cœur</w:t>
      </w:r>
      <w:r>
        <w:t xml:space="preserve">, </w:t>
      </w:r>
      <w:r w:rsidR="00000000" w:rsidRPr="00033231">
        <w:t>mais non jusqu</w:t>
      </w:r>
      <w:r>
        <w:t>’</w:t>
      </w:r>
      <w:r w:rsidR="00000000" w:rsidRPr="00033231">
        <w:t>à le rompre</w:t>
      </w:r>
      <w:r>
        <w:t xml:space="preserve">. </w:t>
      </w:r>
      <w:r w:rsidR="00000000" w:rsidRPr="00033231">
        <w:t>Elle l</w:t>
      </w:r>
      <w:r>
        <w:t>’</w:t>
      </w:r>
      <w:r w:rsidR="00000000" w:rsidRPr="00033231">
        <w:t>échauffe</w:t>
      </w:r>
      <w:r>
        <w:t xml:space="preserve">, </w:t>
      </w:r>
      <w:r w:rsidR="00000000" w:rsidRPr="00033231">
        <w:t>mais non jusqu</w:t>
      </w:r>
      <w:r>
        <w:t>’</w:t>
      </w:r>
      <w:r w:rsidR="00000000" w:rsidRPr="00033231">
        <w:t>à lui donner la fièvre</w:t>
      </w:r>
      <w:r>
        <w:t xml:space="preserve">. </w:t>
      </w:r>
      <w:r w:rsidR="00000000" w:rsidRPr="00033231">
        <w:t>J</w:t>
      </w:r>
      <w:r>
        <w:t>’</w:t>
      </w:r>
      <w:r w:rsidR="00000000" w:rsidRPr="00033231">
        <w:t>aime à goûter à loisir la félicité</w:t>
      </w:r>
      <w:r>
        <w:t xml:space="preserve">. </w:t>
      </w:r>
      <w:r w:rsidR="00000000" w:rsidRPr="00033231">
        <w:t>Dévorée à la hâte</w:t>
      </w:r>
      <w:r>
        <w:t xml:space="preserve">, </w:t>
      </w:r>
      <w:r w:rsidR="00000000" w:rsidRPr="00033231">
        <w:t>je ne puis apprécier sa saveur</w:t>
      </w:r>
      <w:r>
        <w:t>. »</w:t>
      </w:r>
    </w:p>
    <w:p w14:paraId="7A7ABE6C" w14:textId="77777777" w:rsidR="004F69D6" w:rsidRDefault="00000000" w:rsidP="0021796F">
      <w:r w:rsidRPr="00033231">
        <w:t xml:space="preserve">Appuyé sur le dessus de la chaise de miss </w:t>
      </w:r>
      <w:proofErr w:type="spellStart"/>
      <w:r w:rsidRPr="00033231">
        <w:t>Keeldar</w:t>
      </w:r>
      <w:proofErr w:type="spellEnd"/>
      <w:r w:rsidR="004F69D6">
        <w:t xml:space="preserve">, </w:t>
      </w:r>
      <w:r w:rsidRPr="00033231">
        <w:t>Moore surveillait la rapide motion de ses doigts</w:t>
      </w:r>
      <w:r w:rsidR="004F69D6">
        <w:t xml:space="preserve">, </w:t>
      </w:r>
      <w:r w:rsidRPr="00033231">
        <w:t>sous lesquels croissait la guirlande verte et pourpre</w:t>
      </w:r>
      <w:r w:rsidR="004F69D6">
        <w:t xml:space="preserve">. </w:t>
      </w:r>
      <w:r w:rsidRPr="00033231">
        <w:t>Après une pause prolongée</w:t>
      </w:r>
      <w:r w:rsidR="004F69D6">
        <w:t xml:space="preserve">, </w:t>
      </w:r>
      <w:r w:rsidRPr="00033231">
        <w:t>il d</w:t>
      </w:r>
      <w:r w:rsidRPr="00033231">
        <w:t>e</w:t>
      </w:r>
      <w:r w:rsidRPr="00033231">
        <w:t>manda de nouveau</w:t>
      </w:r>
      <w:r w:rsidR="004F69D6">
        <w:t> :</w:t>
      </w:r>
    </w:p>
    <w:p w14:paraId="51C778EB" w14:textId="77777777" w:rsidR="004F69D6" w:rsidRDefault="004F69D6" w:rsidP="0021796F">
      <w:r>
        <w:t>« </w:t>
      </w:r>
      <w:r w:rsidR="00000000" w:rsidRPr="00033231">
        <w:t>Est-ce que l</w:t>
      </w:r>
      <w:r>
        <w:t>’</w:t>
      </w:r>
      <w:r w:rsidR="00000000" w:rsidRPr="00033231">
        <w:t>ombre est entièrement dissipée</w:t>
      </w:r>
      <w:r>
        <w:t> ?</w:t>
      </w:r>
    </w:p>
    <w:p w14:paraId="2314C273" w14:textId="77777777" w:rsidR="004F69D6" w:rsidRDefault="004F69D6" w:rsidP="0021796F">
      <w:r>
        <w:t>— </w:t>
      </w:r>
      <w:r w:rsidR="00000000" w:rsidRPr="00033231">
        <w:t>Entièrement</w:t>
      </w:r>
      <w:r>
        <w:t xml:space="preserve">. </w:t>
      </w:r>
      <w:r w:rsidR="00000000" w:rsidRPr="00033231">
        <w:t>L</w:t>
      </w:r>
      <w:r>
        <w:t>’</w:t>
      </w:r>
      <w:r w:rsidR="00000000" w:rsidRPr="00033231">
        <w:t>état dans lequel j</w:t>
      </w:r>
      <w:r>
        <w:t>’</w:t>
      </w:r>
      <w:r w:rsidR="00000000" w:rsidRPr="00033231">
        <w:t>étais il y a deux heures et celui dans lequel je me trouve en ce moment sont deux exi</w:t>
      </w:r>
      <w:r w:rsidR="00000000" w:rsidRPr="00033231">
        <w:t>s</w:t>
      </w:r>
      <w:r w:rsidR="00000000" w:rsidRPr="00033231">
        <w:t>tences toutes différentes</w:t>
      </w:r>
      <w:r>
        <w:t xml:space="preserve">. </w:t>
      </w:r>
      <w:r w:rsidR="00000000" w:rsidRPr="00033231">
        <w:t>Je crois</w:t>
      </w:r>
      <w:r>
        <w:t xml:space="preserve">, </w:t>
      </w:r>
      <w:r w:rsidR="00000000" w:rsidRPr="00033231">
        <w:t>monsieur Moore</w:t>
      </w:r>
      <w:r>
        <w:t xml:space="preserve">, </w:t>
      </w:r>
      <w:r w:rsidR="00000000" w:rsidRPr="00033231">
        <w:t>que les ch</w:t>
      </w:r>
      <w:r w:rsidR="00000000" w:rsidRPr="00033231">
        <w:t>a</w:t>
      </w:r>
      <w:r w:rsidR="00000000" w:rsidRPr="00033231">
        <w:t>grins et les craintes</w:t>
      </w:r>
      <w:r>
        <w:t xml:space="preserve">, </w:t>
      </w:r>
      <w:r w:rsidR="00000000" w:rsidRPr="00033231">
        <w:t>nourries dans le silence croissent comme des enfants de Titans</w:t>
      </w:r>
      <w:r>
        <w:t>.</w:t>
      </w:r>
    </w:p>
    <w:p w14:paraId="0643CE44" w14:textId="77777777" w:rsidR="004F69D6" w:rsidRDefault="004F69D6" w:rsidP="0021796F">
      <w:r>
        <w:t>— </w:t>
      </w:r>
      <w:r w:rsidR="00000000" w:rsidRPr="00033231">
        <w:t>Vous n</w:t>
      </w:r>
      <w:r>
        <w:t>’</w:t>
      </w:r>
      <w:r w:rsidR="00000000" w:rsidRPr="00033231">
        <w:t>entretiendrez plus ces sentiments en silence</w:t>
      </w:r>
      <w:r>
        <w:t>.</w:t>
      </w:r>
    </w:p>
    <w:p w14:paraId="06E52D7D" w14:textId="77777777" w:rsidR="004F69D6" w:rsidRDefault="004F69D6" w:rsidP="0021796F">
      <w:r>
        <w:t>— </w:t>
      </w:r>
      <w:r w:rsidR="00000000" w:rsidRPr="00033231">
        <w:t>Non</w:t>
      </w:r>
      <w:r>
        <w:t xml:space="preserve">, </w:t>
      </w:r>
      <w:r w:rsidR="00000000" w:rsidRPr="00033231">
        <w:t>si j</w:t>
      </w:r>
      <w:r>
        <w:t>’</w:t>
      </w:r>
      <w:r w:rsidR="00000000" w:rsidRPr="00033231">
        <w:t>ose parler</w:t>
      </w:r>
      <w:r>
        <w:t>.</w:t>
      </w:r>
    </w:p>
    <w:p w14:paraId="4D11B86A" w14:textId="77777777" w:rsidR="004F69D6" w:rsidRDefault="004F69D6" w:rsidP="0021796F">
      <w:r>
        <w:t>— </w:t>
      </w:r>
      <w:r w:rsidR="00000000" w:rsidRPr="00033231">
        <w:t xml:space="preserve">En vous servant de ce mot </w:t>
      </w:r>
      <w:r w:rsidR="00000000" w:rsidRPr="00033231">
        <w:rPr>
          <w:i/>
          <w:iCs/>
        </w:rPr>
        <w:t>oser</w:t>
      </w:r>
      <w:r>
        <w:rPr>
          <w:i/>
          <w:iCs/>
        </w:rPr>
        <w:t xml:space="preserve">, </w:t>
      </w:r>
      <w:r w:rsidR="00000000" w:rsidRPr="00033231">
        <w:t>à qui faites-vous all</w:t>
      </w:r>
      <w:r w:rsidR="00000000" w:rsidRPr="00033231">
        <w:t>u</w:t>
      </w:r>
      <w:r w:rsidR="00000000" w:rsidRPr="00033231">
        <w:t>sion</w:t>
      </w:r>
      <w:r>
        <w:t> ?</w:t>
      </w:r>
    </w:p>
    <w:p w14:paraId="1A11168A" w14:textId="77777777" w:rsidR="004F69D6" w:rsidRDefault="004F69D6" w:rsidP="0021796F">
      <w:r>
        <w:t>— </w:t>
      </w:r>
      <w:r w:rsidR="00000000" w:rsidRPr="00033231">
        <w:t>À vous</w:t>
      </w:r>
      <w:r>
        <w:t>.</w:t>
      </w:r>
    </w:p>
    <w:p w14:paraId="6A38AAFF" w14:textId="77777777" w:rsidR="004F69D6" w:rsidRDefault="004F69D6" w:rsidP="0021796F">
      <w:r>
        <w:t>— </w:t>
      </w:r>
      <w:r w:rsidR="00000000" w:rsidRPr="00033231">
        <w:t>Comment est-il applicable à moi</w:t>
      </w:r>
      <w:r>
        <w:t> ?</w:t>
      </w:r>
    </w:p>
    <w:p w14:paraId="255009DF" w14:textId="77777777" w:rsidR="004F69D6" w:rsidRDefault="004F69D6" w:rsidP="0021796F">
      <w:r>
        <w:t>— </w:t>
      </w:r>
      <w:r w:rsidR="00000000" w:rsidRPr="00033231">
        <w:t>À cause de votre austérité et de votre réserve</w:t>
      </w:r>
      <w:r>
        <w:t>.</w:t>
      </w:r>
    </w:p>
    <w:p w14:paraId="6E79F0F0" w14:textId="77777777" w:rsidR="004F69D6" w:rsidRDefault="004F69D6" w:rsidP="0021796F">
      <w:r>
        <w:t>— </w:t>
      </w:r>
      <w:r w:rsidR="00000000" w:rsidRPr="00033231">
        <w:t>Pourquoi suis-je austère et réservé</w:t>
      </w:r>
      <w:r>
        <w:t> ?</w:t>
      </w:r>
    </w:p>
    <w:p w14:paraId="15013321" w14:textId="77777777" w:rsidR="004F69D6" w:rsidRDefault="004F69D6" w:rsidP="0021796F">
      <w:r>
        <w:t>— </w:t>
      </w:r>
      <w:r w:rsidR="00000000" w:rsidRPr="00033231">
        <w:t>Parce que vous êtes fier</w:t>
      </w:r>
      <w:r>
        <w:t>.</w:t>
      </w:r>
    </w:p>
    <w:p w14:paraId="7DEDF3C5" w14:textId="77777777" w:rsidR="004F69D6" w:rsidRDefault="004F69D6" w:rsidP="0021796F">
      <w:r>
        <w:lastRenderedPageBreak/>
        <w:t>— </w:t>
      </w:r>
      <w:r w:rsidR="00000000" w:rsidRPr="00033231">
        <w:t>Pourquoi suis-je fier</w:t>
      </w:r>
      <w:r>
        <w:t> ?</w:t>
      </w:r>
    </w:p>
    <w:p w14:paraId="1F3FB9CD" w14:textId="77777777" w:rsidR="004F69D6" w:rsidRDefault="004F69D6" w:rsidP="0021796F">
      <w:r>
        <w:t>— </w:t>
      </w:r>
      <w:r w:rsidR="00000000" w:rsidRPr="00033231">
        <w:t>J</w:t>
      </w:r>
      <w:r>
        <w:t>’</w:t>
      </w:r>
      <w:r w:rsidR="00000000" w:rsidRPr="00033231">
        <w:t>aimerais à le savoir</w:t>
      </w:r>
      <w:r>
        <w:t xml:space="preserve"> : </w:t>
      </w:r>
      <w:r w:rsidR="00000000" w:rsidRPr="00033231">
        <w:t>seriez-vous assez bon pour me le dire</w:t>
      </w:r>
      <w:r>
        <w:t> ?</w:t>
      </w:r>
    </w:p>
    <w:p w14:paraId="08EEEB03" w14:textId="77777777" w:rsidR="004F69D6" w:rsidRDefault="004F69D6" w:rsidP="0021796F">
      <w:r>
        <w:t>— </w:t>
      </w:r>
      <w:r w:rsidR="00000000" w:rsidRPr="00033231">
        <w:t>Peut-être parce que je suis pauvre</w:t>
      </w:r>
      <w:r>
        <w:t xml:space="preserve"> ; </w:t>
      </w:r>
      <w:r w:rsidR="00000000" w:rsidRPr="00033231">
        <w:t>c</w:t>
      </w:r>
      <w:r>
        <w:t>’</w:t>
      </w:r>
      <w:r w:rsidR="00000000" w:rsidRPr="00033231">
        <w:t>est une raison</w:t>
      </w:r>
      <w:r>
        <w:t xml:space="preserve"> : </w:t>
      </w:r>
      <w:r w:rsidR="00000000" w:rsidRPr="00033231">
        <w:t>la pauvreté et la fierté marchent souvent de compagnie</w:t>
      </w:r>
      <w:r>
        <w:t>.</w:t>
      </w:r>
    </w:p>
    <w:p w14:paraId="1E2A22C8" w14:textId="177CC147" w:rsidR="004F69D6" w:rsidRDefault="004F69D6" w:rsidP="0021796F">
      <w:r>
        <w:t>— </w:t>
      </w:r>
      <w:r w:rsidR="00000000" w:rsidRPr="00033231">
        <w:t>Voilà une fort jolie raison</w:t>
      </w:r>
      <w:r>
        <w:t xml:space="preserve">. </w:t>
      </w:r>
      <w:r w:rsidR="00000000" w:rsidRPr="00033231">
        <w:t>Je serais charmée d</w:t>
      </w:r>
      <w:r>
        <w:t>’</w:t>
      </w:r>
      <w:r w:rsidR="00000000" w:rsidRPr="00033231">
        <w:t>en déco</w:t>
      </w:r>
      <w:r w:rsidR="00000000" w:rsidRPr="00033231">
        <w:t>u</w:t>
      </w:r>
      <w:r w:rsidR="00000000" w:rsidRPr="00033231">
        <w:t>vrir une autre qui pût s</w:t>
      </w:r>
      <w:r>
        <w:t>’</w:t>
      </w:r>
      <w:r w:rsidR="00000000" w:rsidRPr="00033231">
        <w:t>apparier avec elle</w:t>
      </w:r>
      <w:r>
        <w:t xml:space="preserve">. </w:t>
      </w:r>
      <w:r w:rsidR="00000000" w:rsidRPr="00033231">
        <w:t xml:space="preserve">Complétez </w:t>
      </w:r>
      <w:r w:rsidR="00000000" w:rsidRPr="00033231">
        <w:t>l</w:t>
      </w:r>
      <w:r w:rsidR="00944F87">
        <w:t>a</w:t>
      </w:r>
      <w:r w:rsidR="00000000" w:rsidRPr="00033231">
        <w:t xml:space="preserve"> paire</w:t>
      </w:r>
      <w:r>
        <w:t xml:space="preserve">, </w:t>
      </w:r>
      <w:r w:rsidR="00000000" w:rsidRPr="00033231">
        <w:t>monsieur Moore</w:t>
      </w:r>
      <w:r>
        <w:t>.</w:t>
      </w:r>
    </w:p>
    <w:p w14:paraId="7A28F6EA" w14:textId="77777777" w:rsidR="004F69D6" w:rsidRDefault="004F69D6" w:rsidP="0021796F">
      <w:r>
        <w:t>— </w:t>
      </w:r>
      <w:r w:rsidR="00000000" w:rsidRPr="00033231">
        <w:t>Immédiatement</w:t>
      </w:r>
      <w:r>
        <w:t xml:space="preserve">. </w:t>
      </w:r>
      <w:r w:rsidR="00000000" w:rsidRPr="00033231">
        <w:t>Que penseriez-vous de marier la sage Pauvreté avec le Caprice aux mille nuances</w:t>
      </w:r>
      <w:r>
        <w:t> ?</w:t>
      </w:r>
    </w:p>
    <w:p w14:paraId="4CE71E3F" w14:textId="77777777" w:rsidR="004F69D6" w:rsidRDefault="004F69D6" w:rsidP="0021796F">
      <w:r>
        <w:t>— </w:t>
      </w:r>
      <w:r w:rsidR="00000000" w:rsidRPr="00033231">
        <w:t>Êtes-vous capricieux</w:t>
      </w:r>
      <w:r>
        <w:t> ?</w:t>
      </w:r>
    </w:p>
    <w:p w14:paraId="27A8EC6C" w14:textId="77777777" w:rsidR="004F69D6" w:rsidRDefault="004F69D6" w:rsidP="0021796F">
      <w:r>
        <w:t>— </w:t>
      </w:r>
      <w:r w:rsidR="00000000" w:rsidRPr="00033231">
        <w:t>Vous l</w:t>
      </w:r>
      <w:r>
        <w:t>’</w:t>
      </w:r>
      <w:r w:rsidR="00000000" w:rsidRPr="00033231">
        <w:t>êtes</w:t>
      </w:r>
      <w:r>
        <w:t>.</w:t>
      </w:r>
    </w:p>
    <w:p w14:paraId="300BEFE1" w14:textId="77777777" w:rsidR="004F69D6" w:rsidRDefault="004F69D6" w:rsidP="0021796F">
      <w:r>
        <w:t>— </w:t>
      </w:r>
      <w:r w:rsidR="00000000" w:rsidRPr="00033231">
        <w:t>Calomnie</w:t>
      </w:r>
      <w:r>
        <w:t xml:space="preserve"> ! </w:t>
      </w:r>
      <w:r w:rsidR="00000000" w:rsidRPr="00033231">
        <w:t>Je suis ferme comme un roc</w:t>
      </w:r>
      <w:r>
        <w:t xml:space="preserve">, </w:t>
      </w:r>
      <w:r w:rsidR="00000000" w:rsidRPr="00033231">
        <w:t>fixe comme l</w:t>
      </w:r>
      <w:r>
        <w:t>’</w:t>
      </w:r>
      <w:r w:rsidR="00000000" w:rsidRPr="00033231">
        <w:t>étoile polaire</w:t>
      </w:r>
      <w:r>
        <w:t>.</w:t>
      </w:r>
    </w:p>
    <w:p w14:paraId="3D8DBD23" w14:textId="77777777" w:rsidR="004F69D6" w:rsidRDefault="004F69D6" w:rsidP="0021796F">
      <w:r>
        <w:t>— </w:t>
      </w:r>
      <w:r w:rsidR="00000000" w:rsidRPr="00033231">
        <w:t>Il m</w:t>
      </w:r>
      <w:r>
        <w:t>’</w:t>
      </w:r>
      <w:r w:rsidR="00000000" w:rsidRPr="00033231">
        <w:t>arrive quelquefois de regarder en haut aux premi</w:t>
      </w:r>
      <w:r w:rsidR="00000000" w:rsidRPr="00033231">
        <w:t>è</w:t>
      </w:r>
      <w:r w:rsidR="00000000" w:rsidRPr="00033231">
        <w:t>res heures du jour</w:t>
      </w:r>
      <w:r>
        <w:t xml:space="preserve">, </w:t>
      </w:r>
      <w:r w:rsidR="00000000" w:rsidRPr="00033231">
        <w:t>et j</w:t>
      </w:r>
      <w:r>
        <w:t>’</w:t>
      </w:r>
      <w:r w:rsidR="00000000" w:rsidRPr="00033231">
        <w:t>aperçois un beau et parfait arc-en-ciel brillant de promesses</w:t>
      </w:r>
      <w:r>
        <w:t xml:space="preserve">, </w:t>
      </w:r>
      <w:r w:rsidR="00000000" w:rsidRPr="00033231">
        <w:t>mesurant glorieusement le firmament nuageux de la vie</w:t>
      </w:r>
      <w:r>
        <w:t xml:space="preserve">. </w:t>
      </w:r>
      <w:r w:rsidR="00000000" w:rsidRPr="00033231">
        <w:t>Une heure après</w:t>
      </w:r>
      <w:r>
        <w:t xml:space="preserve">, </w:t>
      </w:r>
      <w:r w:rsidR="00000000" w:rsidRPr="00033231">
        <w:t>je regarde encore</w:t>
      </w:r>
      <w:r>
        <w:t xml:space="preserve"> ; </w:t>
      </w:r>
      <w:r w:rsidR="00000000" w:rsidRPr="00033231">
        <w:t>la moitié de l</w:t>
      </w:r>
      <w:r>
        <w:t>’</w:t>
      </w:r>
      <w:r w:rsidR="00000000" w:rsidRPr="00033231">
        <w:t>arc a disparu</w:t>
      </w:r>
      <w:r>
        <w:t xml:space="preserve">, </w:t>
      </w:r>
      <w:r w:rsidR="00000000" w:rsidRPr="00033231">
        <w:t>et le reste a perdu ses vives couleurs</w:t>
      </w:r>
      <w:r>
        <w:t xml:space="preserve">. </w:t>
      </w:r>
      <w:r w:rsidR="00000000" w:rsidRPr="00033231">
        <w:t>Plus tard encore</w:t>
      </w:r>
      <w:r>
        <w:t xml:space="preserve">, </w:t>
      </w:r>
      <w:r w:rsidR="00000000" w:rsidRPr="00033231">
        <w:t>le sombre firmament nie avoir jamais revêtu un si doux symbole d</w:t>
      </w:r>
      <w:r>
        <w:t>’</w:t>
      </w:r>
      <w:r w:rsidR="00000000" w:rsidRPr="00033231">
        <w:t>espérance</w:t>
      </w:r>
      <w:r>
        <w:t>.</w:t>
      </w:r>
    </w:p>
    <w:p w14:paraId="1C595349" w14:textId="77777777" w:rsidR="004F69D6" w:rsidRDefault="004F69D6" w:rsidP="0021796F">
      <w:r>
        <w:t>— </w:t>
      </w:r>
      <w:r w:rsidR="00000000" w:rsidRPr="00033231">
        <w:t>Eh bien</w:t>
      </w:r>
      <w:r>
        <w:t xml:space="preserve">, </w:t>
      </w:r>
      <w:r w:rsidR="00000000" w:rsidRPr="00033231">
        <w:t>monsieur Moore</w:t>
      </w:r>
      <w:r>
        <w:t xml:space="preserve">, </w:t>
      </w:r>
      <w:r w:rsidR="00000000" w:rsidRPr="00033231">
        <w:t>vous devriez lutter contre ces changeantes humeurs</w:t>
      </w:r>
      <w:r>
        <w:t xml:space="preserve"> ; </w:t>
      </w:r>
      <w:r w:rsidR="00000000" w:rsidRPr="00033231">
        <w:t>elles sont votre défaut capital</w:t>
      </w:r>
      <w:r>
        <w:t xml:space="preserve">. </w:t>
      </w:r>
      <w:r w:rsidR="00000000" w:rsidRPr="00033231">
        <w:t>On ne sait jamais comment vous prendre</w:t>
      </w:r>
      <w:r>
        <w:t>.</w:t>
      </w:r>
    </w:p>
    <w:p w14:paraId="195E338B" w14:textId="77777777" w:rsidR="004F69D6" w:rsidRDefault="004F69D6" w:rsidP="0021796F">
      <w:r>
        <w:t>— </w:t>
      </w:r>
      <w:r w:rsidR="00000000" w:rsidRPr="00033231">
        <w:t xml:space="preserve">Miss </w:t>
      </w:r>
      <w:proofErr w:type="spellStart"/>
      <w:r w:rsidR="00000000" w:rsidRPr="00033231">
        <w:t>Keeldar</w:t>
      </w:r>
      <w:proofErr w:type="spellEnd"/>
      <w:r>
        <w:t xml:space="preserve">, </w:t>
      </w:r>
      <w:r w:rsidR="00000000" w:rsidRPr="00033231">
        <w:t>j</w:t>
      </w:r>
      <w:r>
        <w:t>’</w:t>
      </w:r>
      <w:r w:rsidR="00000000" w:rsidRPr="00033231">
        <w:t>ai eu autrefois</w:t>
      </w:r>
      <w:r>
        <w:t xml:space="preserve">, </w:t>
      </w:r>
      <w:r w:rsidR="00000000" w:rsidRPr="00033231">
        <w:t>pendant deux ans</w:t>
      </w:r>
      <w:r>
        <w:t xml:space="preserve">, </w:t>
      </w:r>
      <w:r w:rsidR="00000000" w:rsidRPr="00033231">
        <w:t>une élève qui me devint bien chère</w:t>
      </w:r>
      <w:r>
        <w:t xml:space="preserve">. </w:t>
      </w:r>
      <w:r w:rsidR="00000000" w:rsidRPr="00033231">
        <w:t>Henry m</w:t>
      </w:r>
      <w:r>
        <w:t>’</w:t>
      </w:r>
      <w:r w:rsidR="00000000" w:rsidRPr="00033231">
        <w:t>est cher</w:t>
      </w:r>
      <w:r>
        <w:t xml:space="preserve">, </w:t>
      </w:r>
      <w:r w:rsidR="00000000" w:rsidRPr="00033231">
        <w:t>mais elle m</w:t>
      </w:r>
      <w:r>
        <w:t>’</w:t>
      </w:r>
      <w:r w:rsidR="00000000" w:rsidRPr="00033231">
        <w:t>était plus chère encore</w:t>
      </w:r>
      <w:r>
        <w:t xml:space="preserve">. </w:t>
      </w:r>
      <w:r w:rsidR="00000000" w:rsidRPr="00033231">
        <w:t xml:space="preserve">Henry ne me donne jamais de </w:t>
      </w:r>
      <w:r w:rsidR="00000000" w:rsidRPr="00033231">
        <w:lastRenderedPageBreak/>
        <w:t>tou</w:t>
      </w:r>
      <w:r w:rsidR="00000000" w:rsidRPr="00033231">
        <w:t>r</w:t>
      </w:r>
      <w:r w:rsidR="00000000" w:rsidRPr="00033231">
        <w:t>ment</w:t>
      </w:r>
      <w:r>
        <w:t xml:space="preserve"> : </w:t>
      </w:r>
      <w:r w:rsidR="00000000" w:rsidRPr="00033231">
        <w:t>elle m</w:t>
      </w:r>
      <w:r>
        <w:t>’</w:t>
      </w:r>
      <w:r w:rsidR="00000000" w:rsidRPr="00033231">
        <w:t>en donnait beaucoup</w:t>
      </w:r>
      <w:r>
        <w:t xml:space="preserve">. </w:t>
      </w:r>
      <w:r w:rsidR="00000000" w:rsidRPr="00033231">
        <w:t>Je crois qu</w:t>
      </w:r>
      <w:r>
        <w:t>’</w:t>
      </w:r>
      <w:r w:rsidR="00000000" w:rsidRPr="00033231">
        <w:t>elle me tourme</w:t>
      </w:r>
      <w:r w:rsidR="00000000" w:rsidRPr="00033231">
        <w:t>n</w:t>
      </w:r>
      <w:r w:rsidR="00000000" w:rsidRPr="00033231">
        <w:t>tait vingt-trois heures sur vingt-quatre</w:t>
      </w:r>
      <w:r>
        <w:t>.</w:t>
      </w:r>
    </w:p>
    <w:p w14:paraId="7378EE87" w14:textId="77777777" w:rsidR="004F69D6" w:rsidRDefault="004F69D6" w:rsidP="0021796F">
      <w:r>
        <w:t>— </w:t>
      </w:r>
      <w:r w:rsidR="00000000" w:rsidRPr="00033231">
        <w:t>Elle n</w:t>
      </w:r>
      <w:r>
        <w:t>’</w:t>
      </w:r>
      <w:r w:rsidR="00000000" w:rsidRPr="00033231">
        <w:t>était jamais avec vous plus de trois heures</w:t>
      </w:r>
      <w:r>
        <w:t xml:space="preserve">, </w:t>
      </w:r>
      <w:r w:rsidR="00000000" w:rsidRPr="00033231">
        <w:t>ou au plus six</w:t>
      </w:r>
      <w:r>
        <w:t xml:space="preserve">, </w:t>
      </w:r>
      <w:r w:rsidR="00000000" w:rsidRPr="00033231">
        <w:t>chaque jour</w:t>
      </w:r>
      <w:r>
        <w:t>.</w:t>
      </w:r>
    </w:p>
    <w:p w14:paraId="6776FC5C" w14:textId="77777777" w:rsidR="004F69D6" w:rsidRDefault="004F69D6" w:rsidP="0021796F">
      <w:r>
        <w:t>— </w:t>
      </w:r>
      <w:r w:rsidR="00000000" w:rsidRPr="00033231">
        <w:t>Quelquefois elle renversait le thé qui était dans ma tasse</w:t>
      </w:r>
      <w:r>
        <w:t xml:space="preserve">, </w:t>
      </w:r>
      <w:r w:rsidR="00000000" w:rsidRPr="00033231">
        <w:t>et dérobait les mets qui étaient dans mon assiette</w:t>
      </w:r>
      <w:r>
        <w:t xml:space="preserve"> ; </w:t>
      </w:r>
      <w:r w:rsidR="00000000" w:rsidRPr="00033231">
        <w:t>et quand elle m</w:t>
      </w:r>
      <w:r>
        <w:t>’</w:t>
      </w:r>
      <w:r w:rsidR="00000000" w:rsidRPr="00033231">
        <w:t>avait tenu à la diète tout un jour</w:t>
      </w:r>
      <w:r>
        <w:t xml:space="preserve">… </w:t>
      </w:r>
      <w:r w:rsidR="00000000" w:rsidRPr="00033231">
        <w:t>et cela me convient peu</w:t>
      </w:r>
      <w:r>
        <w:t xml:space="preserve">, </w:t>
      </w:r>
      <w:r w:rsidR="00000000" w:rsidRPr="00033231">
        <w:t>car j</w:t>
      </w:r>
      <w:r>
        <w:t>’</w:t>
      </w:r>
      <w:r w:rsidR="00000000" w:rsidRPr="00033231">
        <w:t>ai coutume de savourer mes repas avec un plaisir raiso</w:t>
      </w:r>
      <w:r w:rsidR="00000000" w:rsidRPr="00033231">
        <w:t>n</w:t>
      </w:r>
      <w:r w:rsidR="00000000" w:rsidRPr="00033231">
        <w:t>nable</w:t>
      </w:r>
      <w:r>
        <w:t xml:space="preserve">, </w:t>
      </w:r>
      <w:r w:rsidR="00000000" w:rsidRPr="00033231">
        <w:t>et d</w:t>
      </w:r>
      <w:r>
        <w:t>’</w:t>
      </w:r>
      <w:r w:rsidR="00000000" w:rsidRPr="00033231">
        <w:t>attacher une certaine importance à la réparation des forces de la créature</w:t>
      </w:r>
      <w:r>
        <w:t>…</w:t>
      </w:r>
    </w:p>
    <w:p w14:paraId="0402F13A" w14:textId="77777777" w:rsidR="004F69D6" w:rsidRDefault="004F69D6" w:rsidP="0021796F">
      <w:r>
        <w:t>— </w:t>
      </w:r>
      <w:r w:rsidR="00000000" w:rsidRPr="00033231">
        <w:t>Je le sais</w:t>
      </w:r>
      <w:r>
        <w:t xml:space="preserve">. </w:t>
      </w:r>
      <w:r w:rsidR="00000000" w:rsidRPr="00033231">
        <w:t>Je puis dire quelle sorte de dîner vous aimez le mieux</w:t>
      </w:r>
      <w:r>
        <w:t xml:space="preserve">. </w:t>
      </w:r>
      <w:r w:rsidR="00000000" w:rsidRPr="00033231">
        <w:t>Je connais les plats que vous préférez</w:t>
      </w:r>
      <w:r>
        <w:t>.</w:t>
      </w:r>
    </w:p>
    <w:p w14:paraId="3D2CB9DD" w14:textId="77777777" w:rsidR="004F69D6" w:rsidRDefault="004F69D6" w:rsidP="0021796F">
      <w:r>
        <w:t>— </w:t>
      </w:r>
      <w:r w:rsidR="00000000" w:rsidRPr="00033231">
        <w:t>Elle me dérobait ces plats savoureux</w:t>
      </w:r>
      <w:r>
        <w:t xml:space="preserve">, </w:t>
      </w:r>
      <w:r w:rsidR="00000000" w:rsidRPr="00033231">
        <w:t>et se moquait de moi par-dessus le marché</w:t>
      </w:r>
      <w:r>
        <w:t xml:space="preserve">. </w:t>
      </w:r>
      <w:r w:rsidR="00000000" w:rsidRPr="00033231">
        <w:t>J</w:t>
      </w:r>
      <w:r>
        <w:t>’</w:t>
      </w:r>
      <w:r w:rsidR="00000000" w:rsidRPr="00033231">
        <w:t>aime à bien dormir</w:t>
      </w:r>
      <w:r>
        <w:t xml:space="preserve">. </w:t>
      </w:r>
      <w:r w:rsidR="00000000" w:rsidRPr="00033231">
        <w:t>Dans mes jours tranquilles</w:t>
      </w:r>
      <w:r>
        <w:t xml:space="preserve">, </w:t>
      </w:r>
      <w:r w:rsidR="00000000" w:rsidRPr="00033231">
        <w:t>quand j</w:t>
      </w:r>
      <w:r>
        <w:t>’</w:t>
      </w:r>
      <w:r w:rsidR="00000000" w:rsidRPr="00033231">
        <w:t>étais moi-même</w:t>
      </w:r>
      <w:r>
        <w:t xml:space="preserve">, </w:t>
      </w:r>
      <w:r w:rsidR="00000000" w:rsidRPr="00033231">
        <w:t>je ne maudissais jamais la nuit pour sa longueur ni ma couche pour ses épines</w:t>
      </w:r>
      <w:r>
        <w:t xml:space="preserve">. </w:t>
      </w:r>
      <w:r w:rsidR="00000000" w:rsidRPr="00033231">
        <w:t>Elle a changé tout cela</w:t>
      </w:r>
      <w:r>
        <w:t>.</w:t>
      </w:r>
    </w:p>
    <w:p w14:paraId="606100A4" w14:textId="77777777" w:rsidR="004F69D6" w:rsidRDefault="004F69D6" w:rsidP="0021796F">
      <w:r>
        <w:t>— </w:t>
      </w:r>
      <w:r w:rsidR="00000000" w:rsidRPr="00033231">
        <w:t>Monsieur Moore</w:t>
      </w:r>
      <w:r>
        <w:t> !…</w:t>
      </w:r>
    </w:p>
    <w:p w14:paraId="526ACCBF" w14:textId="77777777" w:rsidR="004F69D6" w:rsidRDefault="004F69D6" w:rsidP="0021796F">
      <w:r>
        <w:t>— </w:t>
      </w:r>
      <w:r w:rsidR="00000000" w:rsidRPr="00033231">
        <w:t>Et m</w:t>
      </w:r>
      <w:r>
        <w:t>’</w:t>
      </w:r>
      <w:r w:rsidR="00000000" w:rsidRPr="00033231">
        <w:t>ayant ravi le pain de l</w:t>
      </w:r>
      <w:r>
        <w:t>’</w:t>
      </w:r>
      <w:r w:rsidR="00000000" w:rsidRPr="00033231">
        <w:t>esprit et le confort de ma vie</w:t>
      </w:r>
      <w:r>
        <w:t xml:space="preserve">, </w:t>
      </w:r>
      <w:r w:rsidR="00000000" w:rsidRPr="00033231">
        <w:t>elle me ravit encore sa présence</w:t>
      </w:r>
      <w:r>
        <w:t xml:space="preserve"> : </w:t>
      </w:r>
      <w:r w:rsidR="00000000" w:rsidRPr="00033231">
        <w:t>elle me quitta froidement</w:t>
      </w:r>
      <w:r>
        <w:t xml:space="preserve">, </w:t>
      </w:r>
      <w:r w:rsidR="00000000" w:rsidRPr="00033231">
        <w:t>a</w:t>
      </w:r>
      <w:r w:rsidR="00000000" w:rsidRPr="00033231">
        <w:t>b</w:t>
      </w:r>
      <w:r w:rsidR="00000000" w:rsidRPr="00033231">
        <w:t>solument comme si elle eût pensé qu</w:t>
      </w:r>
      <w:r>
        <w:t>’</w:t>
      </w:r>
      <w:r w:rsidR="00000000" w:rsidRPr="00033231">
        <w:t xml:space="preserve">elle </w:t>
      </w:r>
      <w:proofErr w:type="spellStart"/>
      <w:r w:rsidR="00000000" w:rsidRPr="00033231">
        <w:t>partie</w:t>
      </w:r>
      <w:proofErr w:type="spellEnd"/>
      <w:r>
        <w:t xml:space="preserve">, </w:t>
      </w:r>
      <w:r w:rsidR="00000000" w:rsidRPr="00033231">
        <w:t>le monde d</w:t>
      </w:r>
      <w:r w:rsidR="00000000" w:rsidRPr="00033231">
        <w:t>e</w:t>
      </w:r>
      <w:r w:rsidR="00000000" w:rsidRPr="00033231">
        <w:t>meurait pour moi le même qu</w:t>
      </w:r>
      <w:r>
        <w:t>’</w:t>
      </w:r>
      <w:r w:rsidR="00000000" w:rsidRPr="00033231">
        <w:t>auparavant</w:t>
      </w:r>
      <w:r>
        <w:t xml:space="preserve">. </w:t>
      </w:r>
      <w:r w:rsidR="00000000" w:rsidRPr="00033231">
        <w:t>Je savais que je d</w:t>
      </w:r>
      <w:r w:rsidR="00000000" w:rsidRPr="00033231">
        <w:t>e</w:t>
      </w:r>
      <w:r w:rsidR="00000000" w:rsidRPr="00033231">
        <w:t>vrais la revoir quelquefois</w:t>
      </w:r>
      <w:r>
        <w:t xml:space="preserve">. </w:t>
      </w:r>
      <w:r w:rsidR="00000000" w:rsidRPr="00033231">
        <w:t>Au bout de deux ans</w:t>
      </w:r>
      <w:r>
        <w:t xml:space="preserve">, </w:t>
      </w:r>
      <w:r w:rsidR="00000000" w:rsidRPr="00033231">
        <w:t>il arriva que nous nous rencontrâmes de nouveau sous son propre toit</w:t>
      </w:r>
      <w:r>
        <w:t xml:space="preserve">, </w:t>
      </w:r>
      <w:r w:rsidR="00000000" w:rsidRPr="00033231">
        <w:t>où e</w:t>
      </w:r>
      <w:r w:rsidR="00000000" w:rsidRPr="00033231">
        <w:t>l</w:t>
      </w:r>
      <w:r w:rsidR="00000000" w:rsidRPr="00033231">
        <w:t>le était maîtresse</w:t>
      </w:r>
      <w:r>
        <w:t xml:space="preserve">. </w:t>
      </w:r>
      <w:r w:rsidR="00000000" w:rsidRPr="00033231">
        <w:t>Comment pensez-vous qu</w:t>
      </w:r>
      <w:r>
        <w:t>’</w:t>
      </w:r>
      <w:r w:rsidR="00000000" w:rsidRPr="00033231">
        <w:t>elle se conduisit envers moi</w:t>
      </w:r>
      <w:r>
        <w:t xml:space="preserve">, </w:t>
      </w:r>
      <w:r w:rsidR="00000000" w:rsidRPr="00033231">
        <w:t xml:space="preserve">miss </w:t>
      </w:r>
      <w:proofErr w:type="spellStart"/>
      <w:r w:rsidR="00000000" w:rsidRPr="00033231">
        <w:t>Keeldar</w:t>
      </w:r>
      <w:proofErr w:type="spellEnd"/>
      <w:r>
        <w:t> ?</w:t>
      </w:r>
    </w:p>
    <w:p w14:paraId="6233F385" w14:textId="77777777" w:rsidR="004F69D6" w:rsidRDefault="004F69D6" w:rsidP="0021796F">
      <w:r>
        <w:t>— </w:t>
      </w:r>
      <w:r w:rsidR="00000000" w:rsidRPr="00033231">
        <w:t>Comme une personne qui avait bien profité des leçons qu</w:t>
      </w:r>
      <w:r>
        <w:t>’</w:t>
      </w:r>
      <w:r w:rsidR="00000000" w:rsidRPr="00033231">
        <w:t>elle avait apprises de vous</w:t>
      </w:r>
      <w:r>
        <w:t>.</w:t>
      </w:r>
    </w:p>
    <w:p w14:paraId="16663D00" w14:textId="77777777" w:rsidR="004F69D6" w:rsidRDefault="004F69D6" w:rsidP="0021796F">
      <w:r>
        <w:lastRenderedPageBreak/>
        <w:t>— </w:t>
      </w:r>
      <w:r w:rsidR="00000000" w:rsidRPr="00033231">
        <w:t>Elle me reçut avec hauteur</w:t>
      </w:r>
      <w:r>
        <w:t xml:space="preserve"> : </w:t>
      </w:r>
      <w:r w:rsidR="00000000" w:rsidRPr="00033231">
        <w:t>elle mesura entre nous un large espace et me tint à distance par le geste réservé</w:t>
      </w:r>
      <w:r>
        <w:t xml:space="preserve">, </w:t>
      </w:r>
      <w:r w:rsidR="00000000" w:rsidRPr="00033231">
        <w:t>le regard rare et froid</w:t>
      </w:r>
      <w:r>
        <w:t xml:space="preserve">, </w:t>
      </w:r>
      <w:r w:rsidR="00000000" w:rsidRPr="00033231">
        <w:t>la parole strictement polie</w:t>
      </w:r>
      <w:r>
        <w:t>.</w:t>
      </w:r>
    </w:p>
    <w:p w14:paraId="64AB90DB" w14:textId="77777777" w:rsidR="004F69D6" w:rsidRDefault="004F69D6" w:rsidP="0021796F">
      <w:r>
        <w:t>— </w:t>
      </w:r>
      <w:r w:rsidR="00000000" w:rsidRPr="00033231">
        <w:t>Elle se montrait excellente élève</w:t>
      </w:r>
      <w:r>
        <w:t xml:space="preserve">. </w:t>
      </w:r>
      <w:r w:rsidR="00000000" w:rsidRPr="00033231">
        <w:t>Vous ayant vu si rése</w:t>
      </w:r>
      <w:r w:rsidR="00000000" w:rsidRPr="00033231">
        <w:t>r</w:t>
      </w:r>
      <w:r w:rsidR="00000000" w:rsidRPr="00033231">
        <w:t>vé</w:t>
      </w:r>
      <w:r>
        <w:t xml:space="preserve">, </w:t>
      </w:r>
      <w:r w:rsidR="00000000" w:rsidRPr="00033231">
        <w:t>elle avait appris à l</w:t>
      </w:r>
      <w:r>
        <w:t>’</w:t>
      </w:r>
      <w:r w:rsidR="00000000" w:rsidRPr="00033231">
        <w:t>être</w:t>
      </w:r>
      <w:r>
        <w:t xml:space="preserve">. </w:t>
      </w:r>
      <w:r w:rsidR="00000000" w:rsidRPr="00033231">
        <w:t>Admirez</w:t>
      </w:r>
      <w:r>
        <w:t xml:space="preserve">, </w:t>
      </w:r>
      <w:r w:rsidR="00000000" w:rsidRPr="00033231">
        <w:t>je vous prie</w:t>
      </w:r>
      <w:r>
        <w:t xml:space="preserve">, </w:t>
      </w:r>
      <w:r w:rsidR="00000000" w:rsidRPr="00033231">
        <w:t>dans sa ha</w:t>
      </w:r>
      <w:r w:rsidR="00000000" w:rsidRPr="00033231">
        <w:t>u</w:t>
      </w:r>
      <w:r w:rsidR="00000000" w:rsidRPr="00033231">
        <w:t>teur un sensible progrès sur votre propre froideur</w:t>
      </w:r>
      <w:r>
        <w:t>.</w:t>
      </w:r>
    </w:p>
    <w:p w14:paraId="663048B1" w14:textId="77777777" w:rsidR="004F69D6" w:rsidRDefault="004F69D6" w:rsidP="0021796F">
      <w:r>
        <w:t>— </w:t>
      </w:r>
      <w:r w:rsidR="00000000" w:rsidRPr="00033231">
        <w:t>Ma conscience</w:t>
      </w:r>
      <w:r>
        <w:t xml:space="preserve">, </w:t>
      </w:r>
      <w:r w:rsidR="00000000" w:rsidRPr="00033231">
        <w:t>mon honneur et les plus despotiques n</w:t>
      </w:r>
      <w:r w:rsidR="00000000" w:rsidRPr="00033231">
        <w:t>é</w:t>
      </w:r>
      <w:r w:rsidR="00000000" w:rsidRPr="00033231">
        <w:t>cessités m</w:t>
      </w:r>
      <w:r>
        <w:t>’</w:t>
      </w:r>
      <w:r w:rsidR="00000000" w:rsidRPr="00033231">
        <w:t>éloignaient d</w:t>
      </w:r>
      <w:r>
        <w:t>’</w:t>
      </w:r>
      <w:r w:rsidR="00000000" w:rsidRPr="00033231">
        <w:t>elle</w:t>
      </w:r>
      <w:r>
        <w:t xml:space="preserve">, </w:t>
      </w:r>
      <w:r w:rsidR="00000000" w:rsidRPr="00033231">
        <w:t>et me retenaient par leurs chaînes pesantes</w:t>
      </w:r>
      <w:r>
        <w:t xml:space="preserve">. </w:t>
      </w:r>
      <w:r w:rsidR="00000000" w:rsidRPr="00033231">
        <w:t>Elle était libre</w:t>
      </w:r>
      <w:r>
        <w:t xml:space="preserve"> ; </w:t>
      </w:r>
      <w:r w:rsidR="00000000" w:rsidRPr="00033231">
        <w:t>elle eût pu se montrer compatissante</w:t>
      </w:r>
      <w:r>
        <w:t>.</w:t>
      </w:r>
    </w:p>
    <w:p w14:paraId="053F2113" w14:textId="24E0FC00" w:rsidR="00000000" w:rsidRPr="00033231" w:rsidRDefault="004F69D6" w:rsidP="0021796F">
      <w:r>
        <w:t>— </w:t>
      </w:r>
      <w:r w:rsidR="00000000" w:rsidRPr="00033231">
        <w:t>Non pas libre de compromettre sa dignité personnelle</w:t>
      </w:r>
      <w:r>
        <w:t xml:space="preserve">, </w:t>
      </w:r>
      <w:r w:rsidR="00000000" w:rsidRPr="00033231">
        <w:t>de chercher celui qui l</w:t>
      </w:r>
      <w:r>
        <w:t>’</w:t>
      </w:r>
      <w:r w:rsidR="00000000" w:rsidRPr="00033231">
        <w:t>évitait</w:t>
      </w:r>
      <w:r>
        <w:t>. »</w:t>
      </w:r>
    </w:p>
    <w:p w14:paraId="6A6E5636" w14:textId="77777777" w:rsidR="004F69D6" w:rsidRDefault="00000000" w:rsidP="0021796F">
      <w:r w:rsidRPr="00033231">
        <w:t>Puis elle fut inconséquente</w:t>
      </w:r>
      <w:r w:rsidR="004F69D6">
        <w:t> : « </w:t>
      </w:r>
      <w:r w:rsidRPr="00033231">
        <w:t>Je vis bientôt se renouveler mon supplice de Tantale</w:t>
      </w:r>
      <w:r w:rsidR="004F69D6">
        <w:t xml:space="preserve">. </w:t>
      </w:r>
      <w:r w:rsidRPr="00033231">
        <w:t>Lorsque je croyais avoir pris sur moi assez d</w:t>
      </w:r>
      <w:r w:rsidR="004F69D6">
        <w:t>’</w:t>
      </w:r>
      <w:r w:rsidRPr="00033231">
        <w:t>empire pour ne la considérer que comme une hautaine étrangère</w:t>
      </w:r>
      <w:r w:rsidR="004F69D6">
        <w:t xml:space="preserve">, </w:t>
      </w:r>
      <w:r w:rsidRPr="00033231">
        <w:t>elle me montrait tout à coup un éclair de simplicité si aimante</w:t>
      </w:r>
      <w:r w:rsidR="004F69D6">
        <w:t xml:space="preserve">, </w:t>
      </w:r>
      <w:r w:rsidRPr="00033231">
        <w:t>elle me réchauffait avec un rayon de si vivifiante sy</w:t>
      </w:r>
      <w:r w:rsidRPr="00033231">
        <w:t>m</w:t>
      </w:r>
      <w:r w:rsidRPr="00033231">
        <w:t>pathie</w:t>
      </w:r>
      <w:r w:rsidR="004F69D6">
        <w:t xml:space="preserve">, </w:t>
      </w:r>
      <w:r w:rsidRPr="00033231">
        <w:t>elle me réjouissait avec une conversation si aimable</w:t>
      </w:r>
      <w:r w:rsidR="004F69D6">
        <w:t xml:space="preserve">, </w:t>
      </w:r>
      <w:r w:rsidRPr="00033231">
        <w:t>si gaie</w:t>
      </w:r>
      <w:r w:rsidR="004F69D6">
        <w:t xml:space="preserve">, </w:t>
      </w:r>
      <w:r w:rsidRPr="00033231">
        <w:t>si bienveillante</w:t>
      </w:r>
      <w:r w:rsidR="004F69D6">
        <w:t xml:space="preserve">, </w:t>
      </w:r>
      <w:r w:rsidRPr="00033231">
        <w:t>que je ne pouvais pas plus interdire à son image l</w:t>
      </w:r>
      <w:r w:rsidR="004F69D6">
        <w:t>’</w:t>
      </w:r>
      <w:r w:rsidRPr="00033231">
        <w:t>entrée de mon cœur qu</w:t>
      </w:r>
      <w:r w:rsidR="004F69D6">
        <w:t>’</w:t>
      </w:r>
      <w:r w:rsidRPr="00033231">
        <w:t>à sa personne rentrée de cette chambre</w:t>
      </w:r>
      <w:r w:rsidR="004F69D6">
        <w:t xml:space="preserve">. </w:t>
      </w:r>
      <w:r w:rsidRPr="00033231">
        <w:t>Expliquez-moi pourquoi elle se plaisait à me rendre ainsi malheureux</w:t>
      </w:r>
      <w:r w:rsidR="004F69D6">
        <w:t>.</w:t>
      </w:r>
    </w:p>
    <w:p w14:paraId="42C9B1B0" w14:textId="77777777" w:rsidR="004F69D6" w:rsidRDefault="004F69D6" w:rsidP="0021796F">
      <w:r>
        <w:t>— </w:t>
      </w:r>
      <w:r w:rsidR="00000000" w:rsidRPr="00033231">
        <w:t>Elle ne pouvait supporter d</w:t>
      </w:r>
      <w:r>
        <w:t>’</w:t>
      </w:r>
      <w:r w:rsidR="00000000" w:rsidRPr="00033231">
        <w:t>être tout à fait exilée</w:t>
      </w:r>
      <w:r>
        <w:t xml:space="preserve"> ; </w:t>
      </w:r>
      <w:r w:rsidR="00000000" w:rsidRPr="00033231">
        <w:t>puis il lui arrivait quelquefois de penser</w:t>
      </w:r>
      <w:r>
        <w:t xml:space="preserve">, </w:t>
      </w:r>
      <w:r w:rsidR="00000000" w:rsidRPr="00033231">
        <w:t>par un jour froid et humide</w:t>
      </w:r>
      <w:r>
        <w:t xml:space="preserve">, </w:t>
      </w:r>
      <w:r w:rsidR="00000000" w:rsidRPr="00033231">
        <w:t>que la salle d</w:t>
      </w:r>
      <w:r>
        <w:t>’</w:t>
      </w:r>
      <w:r w:rsidR="00000000" w:rsidRPr="00033231">
        <w:t>étude n</w:t>
      </w:r>
      <w:r>
        <w:t>’</w:t>
      </w:r>
      <w:r w:rsidR="00000000" w:rsidRPr="00033231">
        <w:t>était pas un endroit très-gai</w:t>
      </w:r>
      <w:r>
        <w:t xml:space="preserve"> ; </w:t>
      </w:r>
      <w:r w:rsidR="00000000" w:rsidRPr="00033231">
        <w:t>et elle se croyait alors tenue d</w:t>
      </w:r>
      <w:r>
        <w:t>’</w:t>
      </w:r>
      <w:r w:rsidR="00000000" w:rsidRPr="00033231">
        <w:t>aller voir si vous et Henry entreteniez un bon feu</w:t>
      </w:r>
      <w:r>
        <w:t xml:space="preserve"> ; </w:t>
      </w:r>
      <w:r w:rsidR="00000000" w:rsidRPr="00033231">
        <w:t xml:space="preserve">et une </w:t>
      </w:r>
      <w:proofErr w:type="spellStart"/>
      <w:r w:rsidR="00000000" w:rsidRPr="00033231">
        <w:t>fois là</w:t>
      </w:r>
      <w:proofErr w:type="spellEnd"/>
      <w:r>
        <w:t xml:space="preserve">, </w:t>
      </w:r>
      <w:r w:rsidR="00000000" w:rsidRPr="00033231">
        <w:t>elle aimait à rester</w:t>
      </w:r>
      <w:r>
        <w:t>.</w:t>
      </w:r>
    </w:p>
    <w:p w14:paraId="2F76AE29" w14:textId="77777777" w:rsidR="004F69D6" w:rsidRDefault="004F69D6" w:rsidP="0021796F">
      <w:r>
        <w:t>— </w:t>
      </w:r>
      <w:r w:rsidR="00000000" w:rsidRPr="00033231">
        <w:t>Mais elle ne devrait pas être changeante</w:t>
      </w:r>
      <w:r>
        <w:t xml:space="preserve"> ; </w:t>
      </w:r>
      <w:r w:rsidR="00000000" w:rsidRPr="00033231">
        <w:t>si elle est venue une fois</w:t>
      </w:r>
      <w:r>
        <w:t xml:space="preserve">, </w:t>
      </w:r>
      <w:r w:rsidR="00000000" w:rsidRPr="00033231">
        <w:t>elle devrait venir plus souvent</w:t>
      </w:r>
      <w:r>
        <w:t>.</w:t>
      </w:r>
    </w:p>
    <w:p w14:paraId="73FE0948" w14:textId="77777777" w:rsidR="004F69D6" w:rsidRDefault="004F69D6" w:rsidP="0021796F">
      <w:r>
        <w:lastRenderedPageBreak/>
        <w:t>— </w:t>
      </w:r>
      <w:r w:rsidR="00000000" w:rsidRPr="00033231">
        <w:t>Cela pourrait passer pour de l</w:t>
      </w:r>
      <w:r>
        <w:t>’</w:t>
      </w:r>
      <w:r w:rsidR="00000000" w:rsidRPr="00033231">
        <w:t>intrusion</w:t>
      </w:r>
      <w:r>
        <w:t>.</w:t>
      </w:r>
    </w:p>
    <w:p w14:paraId="4ECFA572" w14:textId="77777777" w:rsidR="004F69D6" w:rsidRDefault="004F69D6" w:rsidP="0021796F">
      <w:r>
        <w:t>— </w:t>
      </w:r>
      <w:r w:rsidR="00000000" w:rsidRPr="00033231">
        <w:t>Demain vous ne serez pas ce que vous êtes aujourd</w:t>
      </w:r>
      <w:r>
        <w:t>’</w:t>
      </w:r>
      <w:r w:rsidR="00000000" w:rsidRPr="00033231">
        <w:t>hui</w:t>
      </w:r>
      <w:r>
        <w:t>.</w:t>
      </w:r>
    </w:p>
    <w:p w14:paraId="32354DA9" w14:textId="77777777" w:rsidR="004F69D6" w:rsidRDefault="004F69D6" w:rsidP="0021796F">
      <w:r>
        <w:t>— </w:t>
      </w:r>
      <w:r w:rsidR="00000000" w:rsidRPr="00033231">
        <w:t>Je ne sais pas</w:t>
      </w:r>
      <w:r>
        <w:t xml:space="preserve">. </w:t>
      </w:r>
      <w:r w:rsidR="00000000" w:rsidRPr="00033231">
        <w:t>Et vous</w:t>
      </w:r>
      <w:r>
        <w:t xml:space="preserve">, </w:t>
      </w:r>
      <w:r w:rsidR="00000000" w:rsidRPr="00033231">
        <w:t>serez-vous le même</w:t>
      </w:r>
      <w:r>
        <w:t> ?</w:t>
      </w:r>
    </w:p>
    <w:p w14:paraId="5BAAD996" w14:textId="77777777" w:rsidR="004F69D6" w:rsidRDefault="004F69D6" w:rsidP="0021796F">
      <w:r>
        <w:t>— </w:t>
      </w:r>
      <w:r w:rsidR="00000000" w:rsidRPr="00033231">
        <w:t>Je ne suis pas fou</w:t>
      </w:r>
      <w:r>
        <w:t xml:space="preserve">, </w:t>
      </w:r>
      <w:r w:rsidR="00000000" w:rsidRPr="00033231">
        <w:t>très-noble Bérénice</w:t>
      </w:r>
      <w:r>
        <w:t xml:space="preserve">. </w:t>
      </w:r>
      <w:r w:rsidR="00000000" w:rsidRPr="00033231">
        <w:t>Nous pouvons donner un jour aux rêves</w:t>
      </w:r>
      <w:r>
        <w:t xml:space="preserve"> ; </w:t>
      </w:r>
      <w:r w:rsidR="00000000" w:rsidRPr="00033231">
        <w:t>mais le lendemain nous savons nous éveiller</w:t>
      </w:r>
      <w:r>
        <w:t xml:space="preserve"> ; </w:t>
      </w:r>
      <w:r w:rsidR="00000000" w:rsidRPr="00033231">
        <w:t>et je m</w:t>
      </w:r>
      <w:r>
        <w:t>’</w:t>
      </w:r>
      <w:r w:rsidR="00000000" w:rsidRPr="00033231">
        <w:t>éveillerai à propos le matin où vous serez m</w:t>
      </w:r>
      <w:r w:rsidR="00000000" w:rsidRPr="00033231">
        <w:t>a</w:t>
      </w:r>
      <w:r w:rsidR="00000000" w:rsidRPr="00033231">
        <w:t xml:space="preserve">riée à sir Philippe </w:t>
      </w:r>
      <w:proofErr w:type="spellStart"/>
      <w:r w:rsidR="00000000" w:rsidRPr="00033231">
        <w:t>Nunnely</w:t>
      </w:r>
      <w:proofErr w:type="spellEnd"/>
      <w:r>
        <w:t xml:space="preserve">. </w:t>
      </w:r>
      <w:r w:rsidR="00000000" w:rsidRPr="00033231">
        <w:t>Le feu brille sur vous et moi</w:t>
      </w:r>
      <w:r>
        <w:t xml:space="preserve">, </w:t>
      </w:r>
      <w:r w:rsidR="00000000" w:rsidRPr="00033231">
        <w:t>et r</w:t>
      </w:r>
      <w:r w:rsidR="00000000" w:rsidRPr="00033231">
        <w:t>é</w:t>
      </w:r>
      <w:r w:rsidR="00000000" w:rsidRPr="00033231">
        <w:t>fléchit très-clairement nos images dans la glace</w:t>
      </w:r>
      <w:r>
        <w:t xml:space="preserve">, </w:t>
      </w:r>
      <w:r w:rsidR="00000000" w:rsidRPr="00033231">
        <w:t xml:space="preserve">miss </w:t>
      </w:r>
      <w:proofErr w:type="spellStart"/>
      <w:r w:rsidR="00000000" w:rsidRPr="00033231">
        <w:t>Keeldar</w:t>
      </w:r>
      <w:proofErr w:type="spellEnd"/>
      <w:r>
        <w:t xml:space="preserve"> ; </w:t>
      </w:r>
      <w:r w:rsidR="00000000" w:rsidRPr="00033231">
        <w:t>j</w:t>
      </w:r>
      <w:r>
        <w:t>’</w:t>
      </w:r>
      <w:r w:rsidR="00000000" w:rsidRPr="00033231">
        <w:t>ai regardé ce tableau pendant tout le temps que j</w:t>
      </w:r>
      <w:r>
        <w:t>’</w:t>
      </w:r>
      <w:r w:rsidR="00000000" w:rsidRPr="00033231">
        <w:t>ai parlé</w:t>
      </w:r>
      <w:r>
        <w:t xml:space="preserve">. </w:t>
      </w:r>
      <w:r w:rsidR="00000000" w:rsidRPr="00033231">
        <w:t>Voyez</w:t>
      </w:r>
      <w:r>
        <w:t xml:space="preserve"> ! </w:t>
      </w:r>
      <w:r w:rsidR="00000000" w:rsidRPr="00033231">
        <w:t>quelle différence entre votre tête et la mienne</w:t>
      </w:r>
      <w:r>
        <w:t xml:space="preserve"> ! </w:t>
      </w:r>
      <w:r w:rsidR="00000000" w:rsidRPr="00033231">
        <w:t>Je parais vieux</w:t>
      </w:r>
      <w:r>
        <w:t xml:space="preserve">, </w:t>
      </w:r>
      <w:r w:rsidR="00000000" w:rsidRPr="00033231">
        <w:t>bien que je n</w:t>
      </w:r>
      <w:r>
        <w:t>’</w:t>
      </w:r>
      <w:r w:rsidR="00000000" w:rsidRPr="00033231">
        <w:t>aie que trente ans</w:t>
      </w:r>
      <w:r>
        <w:t> !</w:t>
      </w:r>
    </w:p>
    <w:p w14:paraId="3C2740DB" w14:textId="77777777" w:rsidR="004F69D6" w:rsidRDefault="004F69D6" w:rsidP="0021796F">
      <w:r>
        <w:t>— </w:t>
      </w:r>
      <w:r w:rsidR="00000000" w:rsidRPr="00033231">
        <w:t>Vous êtes si grave</w:t>
      </w:r>
      <w:r>
        <w:t xml:space="preserve"> ! </w:t>
      </w:r>
      <w:r w:rsidR="00000000" w:rsidRPr="00033231">
        <w:t>vous avez un front si carré</w:t>
      </w:r>
      <w:r>
        <w:t xml:space="preserve"> ! </w:t>
      </w:r>
      <w:r w:rsidR="00000000" w:rsidRPr="00033231">
        <w:t>et votre visage est pâle</w:t>
      </w:r>
      <w:r>
        <w:t xml:space="preserve">. </w:t>
      </w:r>
      <w:r w:rsidR="00000000" w:rsidRPr="00033231">
        <w:t>Je ne vous considère jamais comme un jeune homme</w:t>
      </w:r>
      <w:r>
        <w:t xml:space="preserve">, </w:t>
      </w:r>
      <w:r w:rsidR="00000000" w:rsidRPr="00033231">
        <w:t>ni comme le cadet de Robert</w:t>
      </w:r>
      <w:r>
        <w:t>.</w:t>
      </w:r>
    </w:p>
    <w:p w14:paraId="64A52D56" w14:textId="446A46B4" w:rsidR="00000000" w:rsidRPr="00033231" w:rsidRDefault="004F69D6" w:rsidP="0021796F">
      <w:r>
        <w:t>— </w:t>
      </w:r>
      <w:r w:rsidR="00000000" w:rsidRPr="00033231">
        <w:t>Vraiment</w:t>
      </w:r>
      <w:r>
        <w:t xml:space="preserve"> ? </w:t>
      </w:r>
      <w:r w:rsidR="00000000" w:rsidRPr="00033231">
        <w:t>Je ne le pensais pas</w:t>
      </w:r>
      <w:r>
        <w:t xml:space="preserve">. </w:t>
      </w:r>
      <w:r w:rsidR="00000000" w:rsidRPr="00033231">
        <w:t>Imaginez-vous la figure bien coupée et belle de Robert regardant par-dessus mon épa</w:t>
      </w:r>
      <w:r w:rsidR="00000000" w:rsidRPr="00033231">
        <w:t>u</w:t>
      </w:r>
      <w:r w:rsidR="00000000" w:rsidRPr="00033231">
        <w:t>le</w:t>
      </w:r>
      <w:r>
        <w:t xml:space="preserve">. </w:t>
      </w:r>
      <w:r w:rsidR="00000000" w:rsidRPr="00033231">
        <w:t>Est-ce que cette apparition ne fait pas vivement ressortir la lourdeur obtuse de mes traits</w:t>
      </w:r>
      <w:r>
        <w:t xml:space="preserve"> ? </w:t>
      </w:r>
      <w:r w:rsidR="00000000" w:rsidRPr="00033231">
        <w:t>Ah</w:t>
      </w:r>
      <w:r>
        <w:t xml:space="preserve"> ! </w:t>
      </w:r>
      <w:r>
        <w:rPr>
          <w:i/>
          <w:iCs/>
        </w:rPr>
        <w:t>(</w:t>
      </w:r>
      <w:r w:rsidR="00000000" w:rsidRPr="00033231">
        <w:rPr>
          <w:i/>
          <w:iCs/>
        </w:rPr>
        <w:t>Il tressaille</w:t>
      </w:r>
      <w:r>
        <w:rPr>
          <w:i/>
          <w:iCs/>
        </w:rPr>
        <w:t xml:space="preserve">.) </w:t>
      </w:r>
      <w:r w:rsidR="00000000" w:rsidRPr="00033231">
        <w:t>Depuis une demi-heure</w:t>
      </w:r>
      <w:r>
        <w:t xml:space="preserve">, </w:t>
      </w:r>
      <w:r w:rsidR="00000000" w:rsidRPr="00033231">
        <w:t>je m</w:t>
      </w:r>
      <w:r>
        <w:t>’</w:t>
      </w:r>
      <w:r w:rsidR="00000000" w:rsidRPr="00033231">
        <w:t>attendais à entendre vibrer ce fil d</w:t>
      </w:r>
      <w:r>
        <w:t>’</w:t>
      </w:r>
      <w:r w:rsidR="00000000" w:rsidRPr="00033231">
        <w:t>archal</w:t>
      </w:r>
      <w:r>
        <w:t>. »</w:t>
      </w:r>
    </w:p>
    <w:p w14:paraId="367441BF" w14:textId="77777777" w:rsidR="004F69D6" w:rsidRDefault="00000000" w:rsidP="0021796F">
      <w:r w:rsidRPr="00033231">
        <w:t>La cloche du dîner sonna</w:t>
      </w:r>
      <w:r w:rsidR="004F69D6">
        <w:t xml:space="preserve">, </w:t>
      </w:r>
      <w:r w:rsidRPr="00033231">
        <w:t>et Shirley se leva</w:t>
      </w:r>
      <w:r w:rsidR="004F69D6">
        <w:t>.</w:t>
      </w:r>
    </w:p>
    <w:p w14:paraId="335B1806" w14:textId="77777777" w:rsidR="004F69D6" w:rsidRDefault="004F69D6" w:rsidP="0021796F">
      <w:r>
        <w:t>« </w:t>
      </w:r>
      <w:r w:rsidR="00000000" w:rsidRPr="00033231">
        <w:t>Monsieur Moore</w:t>
      </w:r>
      <w:r>
        <w:t xml:space="preserve">, </w:t>
      </w:r>
      <w:r w:rsidR="00000000" w:rsidRPr="00033231">
        <w:t>dit-elle en rassemblant ses fils de soie</w:t>
      </w:r>
      <w:r>
        <w:t xml:space="preserve">, </w:t>
      </w:r>
      <w:r w:rsidR="00000000" w:rsidRPr="00033231">
        <w:t>avez-vous eu récemment des nouvelles de votre frère</w:t>
      </w:r>
      <w:r>
        <w:t xml:space="preserve"> ? </w:t>
      </w:r>
      <w:r w:rsidR="00000000" w:rsidRPr="00033231">
        <w:t>Savez-vous pourquoi il demeure si longtemps à Londres</w:t>
      </w:r>
      <w:r>
        <w:t xml:space="preserve"> ? </w:t>
      </w:r>
      <w:r w:rsidR="00000000" w:rsidRPr="00033231">
        <w:t>Parle-t-il de revenir</w:t>
      </w:r>
      <w:r>
        <w:t> ?</w:t>
      </w:r>
    </w:p>
    <w:p w14:paraId="43EC860B" w14:textId="250B08BE" w:rsidR="00000000" w:rsidRPr="00033231" w:rsidRDefault="004F69D6" w:rsidP="0021796F">
      <w:r>
        <w:t>— </w:t>
      </w:r>
      <w:r w:rsidR="00000000" w:rsidRPr="00033231">
        <w:t>Il parle de revenir</w:t>
      </w:r>
      <w:r>
        <w:t xml:space="preserve"> ; </w:t>
      </w:r>
      <w:r w:rsidR="00000000" w:rsidRPr="00033231">
        <w:t>mais je ne puis dire ce qui a été cause de sa longue absence</w:t>
      </w:r>
      <w:r>
        <w:t xml:space="preserve">. </w:t>
      </w:r>
      <w:r w:rsidR="00000000" w:rsidRPr="00033231">
        <w:t>À dire vrai</w:t>
      </w:r>
      <w:r>
        <w:t xml:space="preserve">, </w:t>
      </w:r>
      <w:r w:rsidR="00000000" w:rsidRPr="00033231">
        <w:t xml:space="preserve">je pensais que </w:t>
      </w:r>
      <w:r w:rsidR="00000000" w:rsidRPr="00033231">
        <w:lastRenderedPageBreak/>
        <w:t>personne dans le Yorkshire ne savait mieux que vous pourquoi il avait de la r</w:t>
      </w:r>
      <w:r w:rsidR="00000000" w:rsidRPr="00033231">
        <w:t>é</w:t>
      </w:r>
      <w:r w:rsidR="00000000" w:rsidRPr="00033231">
        <w:t>pugnance à revenir</w:t>
      </w:r>
      <w:r>
        <w:t>. »</w:t>
      </w:r>
    </w:p>
    <w:p w14:paraId="70E7963B" w14:textId="77777777" w:rsidR="004F69D6" w:rsidRDefault="00000000" w:rsidP="0021796F">
      <w:r w:rsidRPr="00033231">
        <w:t xml:space="preserve">Une vive rougeur passa sur le visage de miss </w:t>
      </w:r>
      <w:proofErr w:type="spellStart"/>
      <w:r w:rsidRPr="00033231">
        <w:t>Keeldar</w:t>
      </w:r>
      <w:proofErr w:type="spellEnd"/>
      <w:r w:rsidR="004F69D6">
        <w:t>.</w:t>
      </w:r>
    </w:p>
    <w:p w14:paraId="3A77159E" w14:textId="77777777" w:rsidR="004F69D6" w:rsidRDefault="004F69D6" w:rsidP="0021796F">
      <w:r>
        <w:t>« </w:t>
      </w:r>
      <w:r w:rsidR="00000000" w:rsidRPr="00033231">
        <w:t>Écrivez-lui</w:t>
      </w:r>
      <w:r>
        <w:t xml:space="preserve">, </w:t>
      </w:r>
      <w:r w:rsidR="00000000" w:rsidRPr="00033231">
        <w:t>et pressez-le de hâter son retour</w:t>
      </w:r>
      <w:r>
        <w:t xml:space="preserve">, </w:t>
      </w:r>
      <w:r w:rsidR="00000000" w:rsidRPr="00033231">
        <w:t>dit-elle</w:t>
      </w:r>
      <w:r>
        <w:t xml:space="preserve">. </w:t>
      </w:r>
      <w:r w:rsidR="00000000" w:rsidRPr="00033231">
        <w:t>Je sais qu</w:t>
      </w:r>
      <w:r>
        <w:t>’</w:t>
      </w:r>
      <w:r w:rsidR="00000000" w:rsidRPr="00033231">
        <w:t>il n</w:t>
      </w:r>
      <w:r>
        <w:t>’</w:t>
      </w:r>
      <w:r w:rsidR="00000000" w:rsidRPr="00033231">
        <w:t>y avait pas d</w:t>
      </w:r>
      <w:r>
        <w:t>’</w:t>
      </w:r>
      <w:r w:rsidR="00000000" w:rsidRPr="00033231">
        <w:t>inconvénient à prolonger si longtemps son absence</w:t>
      </w:r>
      <w:r>
        <w:t xml:space="preserve"> : </w:t>
      </w:r>
      <w:r w:rsidR="00000000" w:rsidRPr="00033231">
        <w:t>il est bon de laisser chômer la fabrique quand le commerce va si mal</w:t>
      </w:r>
      <w:r>
        <w:t xml:space="preserve">. </w:t>
      </w:r>
      <w:r w:rsidR="00000000" w:rsidRPr="00033231">
        <w:t>Mais il ne doit pas abandonner le comté</w:t>
      </w:r>
      <w:r>
        <w:t>.</w:t>
      </w:r>
    </w:p>
    <w:p w14:paraId="5DF899C4" w14:textId="77777777" w:rsidR="004F69D6" w:rsidRDefault="004F69D6" w:rsidP="0021796F">
      <w:r>
        <w:t>— </w:t>
      </w:r>
      <w:r w:rsidR="00000000" w:rsidRPr="00033231">
        <w:t>Je sais</w:t>
      </w:r>
      <w:r>
        <w:t xml:space="preserve">, </w:t>
      </w:r>
      <w:r w:rsidR="00000000" w:rsidRPr="00033231">
        <w:t>dit Louis</w:t>
      </w:r>
      <w:r>
        <w:t xml:space="preserve">, </w:t>
      </w:r>
      <w:r w:rsidR="00000000" w:rsidRPr="00033231">
        <w:t>qu</w:t>
      </w:r>
      <w:r>
        <w:t>’</w:t>
      </w:r>
      <w:r w:rsidR="00000000" w:rsidRPr="00033231">
        <w:t>il eut une entrevue avec vous le soir avant son départ</w:t>
      </w:r>
      <w:r>
        <w:t xml:space="preserve">, </w:t>
      </w:r>
      <w:r w:rsidR="00000000" w:rsidRPr="00033231">
        <w:t xml:space="preserve">et je le vis ensuite quitter </w:t>
      </w:r>
      <w:proofErr w:type="spellStart"/>
      <w:r w:rsidR="00000000" w:rsidRPr="00033231">
        <w:t>Fieldhead</w:t>
      </w:r>
      <w:proofErr w:type="spellEnd"/>
      <w:r>
        <w:t xml:space="preserve">. </w:t>
      </w:r>
      <w:r w:rsidR="00000000" w:rsidRPr="00033231">
        <w:t>Je lus sur son visage</w:t>
      </w:r>
      <w:r>
        <w:t xml:space="preserve">, </w:t>
      </w:r>
      <w:r w:rsidR="00000000" w:rsidRPr="00033231">
        <w:t>ou j</w:t>
      </w:r>
      <w:r>
        <w:t>’</w:t>
      </w:r>
      <w:r w:rsidR="00000000" w:rsidRPr="00033231">
        <w:t>essayai d</w:t>
      </w:r>
      <w:r>
        <w:t>’</w:t>
      </w:r>
      <w:r w:rsidR="00000000" w:rsidRPr="00033231">
        <w:t>y lire</w:t>
      </w:r>
      <w:r>
        <w:t xml:space="preserve">. </w:t>
      </w:r>
      <w:r w:rsidR="00000000" w:rsidRPr="00033231">
        <w:t>Il se détourna de moi</w:t>
      </w:r>
      <w:r>
        <w:t xml:space="preserve">. </w:t>
      </w:r>
      <w:r w:rsidR="00000000" w:rsidRPr="00033231">
        <w:t>Je devinai qu</w:t>
      </w:r>
      <w:r>
        <w:t>’</w:t>
      </w:r>
      <w:r w:rsidR="00000000" w:rsidRPr="00033231">
        <w:t>il serait longtemps absent</w:t>
      </w:r>
      <w:r>
        <w:t xml:space="preserve">. </w:t>
      </w:r>
      <w:r w:rsidR="00000000" w:rsidRPr="00033231">
        <w:t>Certains jolis doigts effilés ont une merveilleuse habileté pour pulvériser le fragile orgueil d</w:t>
      </w:r>
      <w:r>
        <w:t>’</w:t>
      </w:r>
      <w:r w:rsidR="00000000" w:rsidRPr="00033231">
        <w:t>un homme</w:t>
      </w:r>
      <w:r>
        <w:t xml:space="preserve">. </w:t>
      </w:r>
      <w:r w:rsidR="00000000" w:rsidRPr="00033231">
        <w:t>Je suppose que Robert a mis trop de confiance dans sa beauté mâle et dans sa noblesse native</w:t>
      </w:r>
      <w:r>
        <w:t xml:space="preserve">. </w:t>
      </w:r>
      <w:r w:rsidR="00000000" w:rsidRPr="00033231">
        <w:t>Plus heureux sont ceux qui</w:t>
      </w:r>
      <w:r>
        <w:t xml:space="preserve">, </w:t>
      </w:r>
      <w:r w:rsidR="00000000" w:rsidRPr="00033231">
        <w:t>destitués d</w:t>
      </w:r>
      <w:r>
        <w:t>’</w:t>
      </w:r>
      <w:r w:rsidR="00000000" w:rsidRPr="00033231">
        <w:t>avantages</w:t>
      </w:r>
      <w:r>
        <w:t xml:space="preserve">, </w:t>
      </w:r>
      <w:r w:rsidR="00000000" w:rsidRPr="00033231">
        <w:t>ne peuvent se bercer d</w:t>
      </w:r>
      <w:r>
        <w:t>’</w:t>
      </w:r>
      <w:r w:rsidR="00000000" w:rsidRPr="00033231">
        <w:t>illusions</w:t>
      </w:r>
      <w:r>
        <w:t xml:space="preserve">. </w:t>
      </w:r>
      <w:r w:rsidR="00000000" w:rsidRPr="00033231">
        <w:t>Mais je lui écrirai</w:t>
      </w:r>
      <w:r>
        <w:t xml:space="preserve">, </w:t>
      </w:r>
      <w:r w:rsidR="00000000" w:rsidRPr="00033231">
        <w:t>en lui disant que vous conseillez son retour</w:t>
      </w:r>
      <w:r>
        <w:t>.</w:t>
      </w:r>
    </w:p>
    <w:p w14:paraId="734EA84C" w14:textId="0585180F" w:rsidR="00000000" w:rsidRPr="00033231" w:rsidRDefault="004F69D6" w:rsidP="0021796F">
      <w:r>
        <w:t>— </w:t>
      </w:r>
      <w:r w:rsidR="00000000" w:rsidRPr="00033231">
        <w:t>Ne lui dites pas que je lui conseille de revenir</w:t>
      </w:r>
      <w:r>
        <w:t xml:space="preserve">, </w:t>
      </w:r>
      <w:r w:rsidR="00000000" w:rsidRPr="00033231">
        <w:t>mais que son retour est prudent</w:t>
      </w:r>
      <w:r>
        <w:t>. »</w:t>
      </w:r>
    </w:p>
    <w:p w14:paraId="371A00FF" w14:textId="77777777" w:rsidR="004F69D6" w:rsidRDefault="00000000" w:rsidP="0021796F">
      <w:r w:rsidRPr="00033231">
        <w:t>Un second coup de sonnette se fit entendre</w:t>
      </w:r>
      <w:r w:rsidR="004F69D6">
        <w:t xml:space="preserve">, </w:t>
      </w:r>
      <w:r w:rsidRPr="00033231">
        <w:t xml:space="preserve">et miss </w:t>
      </w:r>
      <w:proofErr w:type="spellStart"/>
      <w:r w:rsidRPr="00033231">
        <w:t>Kee</w:t>
      </w:r>
      <w:r w:rsidRPr="00033231">
        <w:t>l</w:t>
      </w:r>
      <w:r w:rsidRPr="00033231">
        <w:t>dar</w:t>
      </w:r>
      <w:proofErr w:type="spellEnd"/>
      <w:r w:rsidRPr="00033231">
        <w:t xml:space="preserve"> obéit à son appel</w:t>
      </w:r>
      <w:r w:rsidR="004F69D6">
        <w:t>.</w:t>
      </w:r>
    </w:p>
    <w:p w14:paraId="5191D69E" w14:textId="044E651C" w:rsidR="004F69D6" w:rsidRDefault="00000000" w:rsidP="004F69D6">
      <w:pPr>
        <w:pStyle w:val="Titre2"/>
        <w:rPr>
          <w:szCs w:val="44"/>
        </w:rPr>
      </w:pPr>
      <w:bookmarkStart w:id="29" w:name="_Toc199956110"/>
      <w:r w:rsidRPr="00AF30F4">
        <w:rPr>
          <w:szCs w:val="44"/>
        </w:rPr>
        <w:lastRenderedPageBreak/>
        <w:t>CHAPITRE IV</w:t>
      </w:r>
      <w:r w:rsidR="004F69D6">
        <w:rPr>
          <w:szCs w:val="44"/>
        </w:rPr>
        <w:t>.</w:t>
      </w:r>
      <w:r w:rsidR="004F69D6">
        <w:rPr>
          <w:szCs w:val="44"/>
        </w:rPr>
        <w:br/>
      </w:r>
      <w:r w:rsidRPr="00AF30F4">
        <w:rPr>
          <w:szCs w:val="44"/>
        </w:rPr>
        <w:br/>
        <w:t>Louis Moore</w:t>
      </w:r>
      <w:r w:rsidR="004F69D6">
        <w:rPr>
          <w:szCs w:val="44"/>
        </w:rPr>
        <w:t>.</w:t>
      </w:r>
      <w:bookmarkEnd w:id="29"/>
    </w:p>
    <w:p w14:paraId="448ABF55" w14:textId="77777777" w:rsidR="004F69D6" w:rsidRDefault="00000000" w:rsidP="0021796F">
      <w:r w:rsidRPr="00033231">
        <w:t>Louis Moore était accoutumé à une vie tranquille</w:t>
      </w:r>
      <w:r w:rsidR="004F69D6">
        <w:t xml:space="preserve">. </w:t>
      </w:r>
      <w:r w:rsidRPr="00033231">
        <w:t>Homme calme</w:t>
      </w:r>
      <w:r w:rsidR="004F69D6">
        <w:t xml:space="preserve">, </w:t>
      </w:r>
      <w:r w:rsidRPr="00033231">
        <w:t>il l</w:t>
      </w:r>
      <w:r w:rsidR="004F69D6">
        <w:t>’</w:t>
      </w:r>
      <w:r w:rsidRPr="00033231">
        <w:t>endurait mieux que beaucoup d</w:t>
      </w:r>
      <w:r w:rsidR="004F69D6">
        <w:t>’</w:t>
      </w:r>
      <w:r w:rsidRPr="00033231">
        <w:t>autres ne l</w:t>
      </w:r>
      <w:r w:rsidR="004F69D6">
        <w:t>’</w:t>
      </w:r>
      <w:r w:rsidRPr="00033231">
        <w:t>eussent fait</w:t>
      </w:r>
      <w:r w:rsidR="004F69D6">
        <w:t xml:space="preserve"> : </w:t>
      </w:r>
      <w:r w:rsidRPr="00033231">
        <w:t>ayant sa tête et son cœur peuplés d</w:t>
      </w:r>
      <w:r w:rsidR="004F69D6">
        <w:t>’</w:t>
      </w:r>
      <w:r w:rsidRPr="00033231">
        <w:t>un monde à lui</w:t>
      </w:r>
      <w:r w:rsidR="004F69D6">
        <w:t xml:space="preserve">, </w:t>
      </w:r>
      <w:r w:rsidRPr="00033231">
        <w:t>il tol</w:t>
      </w:r>
      <w:r w:rsidRPr="00033231">
        <w:t>é</w:t>
      </w:r>
      <w:r w:rsidRPr="00033231">
        <w:t>rait très-patiemment la captivité dans un coin étroit et tra</w:t>
      </w:r>
      <w:r w:rsidRPr="00033231">
        <w:t>n</w:t>
      </w:r>
      <w:r w:rsidRPr="00033231">
        <w:t>qui</w:t>
      </w:r>
      <w:r w:rsidRPr="00033231">
        <w:t>l</w:t>
      </w:r>
      <w:r w:rsidRPr="00033231">
        <w:t>le du monde réel</w:t>
      </w:r>
      <w:r w:rsidR="004F69D6">
        <w:t>.</w:t>
      </w:r>
    </w:p>
    <w:p w14:paraId="7F46698C" w14:textId="77777777" w:rsidR="004F69D6" w:rsidRDefault="00000000" w:rsidP="0021796F">
      <w:r w:rsidRPr="00033231">
        <w:t xml:space="preserve">Comme </w:t>
      </w:r>
      <w:proofErr w:type="spellStart"/>
      <w:r w:rsidRPr="00033231">
        <w:t>Fieldhead</w:t>
      </w:r>
      <w:proofErr w:type="spellEnd"/>
      <w:r w:rsidRPr="00033231">
        <w:t xml:space="preserve"> est paisible ce soir</w:t>
      </w:r>
      <w:r w:rsidR="004F69D6">
        <w:t xml:space="preserve"> ! </w:t>
      </w:r>
      <w:r w:rsidRPr="00033231">
        <w:t xml:space="preserve">Miss </w:t>
      </w:r>
      <w:proofErr w:type="spellStart"/>
      <w:r w:rsidRPr="00033231">
        <w:t>Keeldar</w:t>
      </w:r>
      <w:proofErr w:type="spellEnd"/>
      <w:r w:rsidR="004F69D6">
        <w:t xml:space="preserve">, </w:t>
      </w:r>
      <w:r w:rsidRPr="00033231">
        <w:t>la f</w:t>
      </w:r>
      <w:r w:rsidRPr="00033231">
        <w:t>a</w:t>
      </w:r>
      <w:r w:rsidRPr="00033231">
        <w:t xml:space="preserve">mille entière des </w:t>
      </w:r>
      <w:proofErr w:type="spellStart"/>
      <w:r w:rsidRPr="00033231">
        <w:t>Sympson</w:t>
      </w:r>
      <w:proofErr w:type="spellEnd"/>
      <w:r w:rsidR="004F69D6">
        <w:t xml:space="preserve">, </w:t>
      </w:r>
      <w:r w:rsidRPr="00033231">
        <w:t>même Henry</w:t>
      </w:r>
      <w:r w:rsidR="004F69D6">
        <w:t xml:space="preserve">, </w:t>
      </w:r>
      <w:r w:rsidRPr="00033231">
        <w:t>tous excepté Moore</w:t>
      </w:r>
      <w:r w:rsidR="004F69D6">
        <w:t xml:space="preserve">, </w:t>
      </w:r>
      <w:r w:rsidRPr="00033231">
        <w:t xml:space="preserve">sont allés à </w:t>
      </w:r>
      <w:proofErr w:type="spellStart"/>
      <w:r w:rsidRPr="00033231">
        <w:t>Nunnely</w:t>
      </w:r>
      <w:proofErr w:type="spellEnd"/>
      <w:r w:rsidR="004F69D6">
        <w:t xml:space="preserve">. </w:t>
      </w:r>
      <w:r w:rsidRPr="00033231">
        <w:t>Sir Philippe a désiré leur visite</w:t>
      </w:r>
      <w:r w:rsidR="004F69D6">
        <w:t xml:space="preserve"> : </w:t>
      </w:r>
      <w:r w:rsidRPr="00033231">
        <w:t>il a voulu leur faire faire la connaissance de sa mère et de ses sœurs</w:t>
      </w:r>
      <w:r w:rsidR="004F69D6">
        <w:t xml:space="preserve">, </w:t>
      </w:r>
      <w:r w:rsidRPr="00033231">
        <w:t>qui sont en ce moment au prieuré</w:t>
      </w:r>
      <w:r w:rsidR="004F69D6">
        <w:t xml:space="preserve">. </w:t>
      </w:r>
      <w:r w:rsidRPr="00033231">
        <w:t>Le baronnet</w:t>
      </w:r>
      <w:r w:rsidR="004F69D6">
        <w:t xml:space="preserve">, </w:t>
      </w:r>
      <w:r w:rsidRPr="00033231">
        <w:t>en aimable gentl</w:t>
      </w:r>
      <w:r w:rsidRPr="00033231">
        <w:t>e</w:t>
      </w:r>
      <w:r w:rsidRPr="00033231">
        <w:t>man qu</w:t>
      </w:r>
      <w:r w:rsidR="004F69D6">
        <w:t>’</w:t>
      </w:r>
      <w:r w:rsidRPr="00033231">
        <w:t>il est</w:t>
      </w:r>
      <w:r w:rsidR="004F69D6">
        <w:t xml:space="preserve">, </w:t>
      </w:r>
      <w:r w:rsidRPr="00033231">
        <w:t>a aussi invité le précepteur</w:t>
      </w:r>
      <w:r w:rsidR="004F69D6">
        <w:t xml:space="preserve">. </w:t>
      </w:r>
      <w:r w:rsidRPr="00033231">
        <w:t>Mais le précepteur eût plutôt engagé sa parole avec le fantôme du comte de Huntin</w:t>
      </w:r>
      <w:r w:rsidRPr="00033231">
        <w:t>g</w:t>
      </w:r>
      <w:r w:rsidRPr="00033231">
        <w:t>don de le rencontrer au milieu du cercle de ses joyeux comp</w:t>
      </w:r>
      <w:r w:rsidRPr="00033231">
        <w:t>a</w:t>
      </w:r>
      <w:r w:rsidRPr="00033231">
        <w:t>gnons</w:t>
      </w:r>
      <w:r w:rsidR="004F69D6">
        <w:t xml:space="preserve">, </w:t>
      </w:r>
      <w:r w:rsidRPr="00033231">
        <w:t>sous la voûte des plus épais</w:t>
      </w:r>
      <w:r w:rsidR="004F69D6">
        <w:t xml:space="preserve">, </w:t>
      </w:r>
      <w:r w:rsidRPr="00033231">
        <w:t>des plus noirs</w:t>
      </w:r>
      <w:r w:rsidR="004F69D6">
        <w:t xml:space="preserve">, </w:t>
      </w:r>
      <w:r w:rsidRPr="00033231">
        <w:t xml:space="preserve">des plus vieux chênes de la forêt de </w:t>
      </w:r>
      <w:proofErr w:type="spellStart"/>
      <w:r w:rsidRPr="00033231">
        <w:t>Nunnely</w:t>
      </w:r>
      <w:proofErr w:type="spellEnd"/>
      <w:r w:rsidR="004F69D6">
        <w:t xml:space="preserve">. </w:t>
      </w:r>
      <w:r w:rsidRPr="00033231">
        <w:t>Il eût plutôt donné rendez-vous au fantôme d</w:t>
      </w:r>
      <w:r w:rsidR="004F69D6">
        <w:t>’</w:t>
      </w:r>
      <w:r w:rsidRPr="00033231">
        <w:t>une abbesse ou d</w:t>
      </w:r>
      <w:r w:rsidR="004F69D6">
        <w:t>’</w:t>
      </w:r>
      <w:r w:rsidRPr="00033231">
        <w:t>une pâle nonne</w:t>
      </w:r>
      <w:r w:rsidR="004F69D6">
        <w:t xml:space="preserve">, </w:t>
      </w:r>
      <w:r w:rsidRPr="00033231">
        <w:t>au milieu des humides et herbeuses reliques de leur sanctuaire en ruines</w:t>
      </w:r>
      <w:r w:rsidR="004F69D6">
        <w:t xml:space="preserve">, </w:t>
      </w:r>
      <w:r w:rsidRPr="00033231">
        <w:t>qui tombe en poussière au cœur de la forêt</w:t>
      </w:r>
      <w:r w:rsidR="004F69D6">
        <w:t xml:space="preserve">. </w:t>
      </w:r>
      <w:r w:rsidRPr="00033231">
        <w:t>Louis Moore désire avoir quelque chose auprès de lui ce soir</w:t>
      </w:r>
      <w:r w:rsidR="004F69D6">
        <w:t xml:space="preserve"> ; </w:t>
      </w:r>
      <w:r w:rsidRPr="00033231">
        <w:t>mais ce n</w:t>
      </w:r>
      <w:r w:rsidR="004F69D6">
        <w:t>’</w:t>
      </w:r>
      <w:r w:rsidRPr="00033231">
        <w:t>est point le petit baronnet</w:t>
      </w:r>
      <w:r w:rsidR="004F69D6">
        <w:t xml:space="preserve">, </w:t>
      </w:r>
      <w:r w:rsidRPr="00033231">
        <w:t>ni sa bienfaisante mais sévère mère</w:t>
      </w:r>
      <w:r w:rsidR="004F69D6">
        <w:t xml:space="preserve">, </w:t>
      </w:r>
      <w:r w:rsidRPr="00033231">
        <w:t>ni ses sœurs patriciennes</w:t>
      </w:r>
      <w:r w:rsidR="004F69D6">
        <w:t xml:space="preserve">, </w:t>
      </w:r>
      <w:r w:rsidRPr="00033231">
        <w:t xml:space="preserve">ni une seule âme de la famille de </w:t>
      </w:r>
      <w:proofErr w:type="spellStart"/>
      <w:r w:rsidRPr="00033231">
        <w:t>Sympson</w:t>
      </w:r>
      <w:proofErr w:type="spellEnd"/>
      <w:r w:rsidR="004F69D6">
        <w:t>.</w:t>
      </w:r>
    </w:p>
    <w:p w14:paraId="443D0320" w14:textId="77777777" w:rsidR="004F69D6" w:rsidRDefault="00000000" w:rsidP="0021796F">
      <w:r w:rsidRPr="00033231">
        <w:t>La nuit n</w:t>
      </w:r>
      <w:r w:rsidR="004F69D6">
        <w:t>’</w:t>
      </w:r>
      <w:r w:rsidRPr="00033231">
        <w:t>est pas calme</w:t>
      </w:r>
      <w:r w:rsidR="004F69D6">
        <w:t xml:space="preserve">. </w:t>
      </w:r>
      <w:r w:rsidRPr="00033231">
        <w:t>L</w:t>
      </w:r>
      <w:r w:rsidR="004F69D6">
        <w:t>’</w:t>
      </w:r>
      <w:r w:rsidRPr="00033231">
        <w:t>équinoxe agite encore ses orages</w:t>
      </w:r>
      <w:r w:rsidR="004F69D6">
        <w:t xml:space="preserve">. </w:t>
      </w:r>
      <w:r w:rsidRPr="00033231">
        <w:t>Les pluies torrentielles du jour ont cessé</w:t>
      </w:r>
      <w:r w:rsidR="004F69D6">
        <w:t xml:space="preserve"> : </w:t>
      </w:r>
      <w:r w:rsidRPr="00033231">
        <w:t>les nuages se séparent et disparaissent du ciel non pas en laissant derrière eux une mer de saphir</w:t>
      </w:r>
      <w:r w:rsidR="004F69D6">
        <w:t xml:space="preserve">, </w:t>
      </w:r>
      <w:r w:rsidRPr="00033231">
        <w:t>mais chassés par une continuelle et bruyante te</w:t>
      </w:r>
      <w:r w:rsidRPr="00033231">
        <w:t>m</w:t>
      </w:r>
      <w:r w:rsidRPr="00033231">
        <w:t>pête</w:t>
      </w:r>
      <w:r w:rsidR="004F69D6">
        <w:t xml:space="preserve">. </w:t>
      </w:r>
      <w:r w:rsidRPr="00033231">
        <w:t>La lune règne glorieuse</w:t>
      </w:r>
      <w:r w:rsidR="004F69D6">
        <w:t xml:space="preserve">, </w:t>
      </w:r>
      <w:r w:rsidRPr="00033231">
        <w:t xml:space="preserve">jouissant de la </w:t>
      </w:r>
      <w:r w:rsidRPr="00033231">
        <w:lastRenderedPageBreak/>
        <w:t>tempête co</w:t>
      </w:r>
      <w:r w:rsidRPr="00033231">
        <w:t>m</w:t>
      </w:r>
      <w:r w:rsidRPr="00033231">
        <w:t>me si elle s</w:t>
      </w:r>
      <w:r w:rsidR="004F69D6">
        <w:t>’</w:t>
      </w:r>
      <w:r w:rsidRPr="00033231">
        <w:t>abandonnait avec amour à ses premières care</w:t>
      </w:r>
      <w:r w:rsidRPr="00033231">
        <w:t>s</w:t>
      </w:r>
      <w:r w:rsidRPr="00033231">
        <w:t>ses</w:t>
      </w:r>
      <w:r w:rsidR="004F69D6">
        <w:t xml:space="preserve">. </w:t>
      </w:r>
      <w:r w:rsidRPr="00033231">
        <w:t>Nul Endymion n</w:t>
      </w:r>
      <w:r w:rsidR="004F69D6">
        <w:t>’</w:t>
      </w:r>
      <w:r w:rsidRPr="00033231">
        <w:t>épiera ce soir sa déesse</w:t>
      </w:r>
      <w:r w:rsidR="004F69D6">
        <w:t xml:space="preserve"> : </w:t>
      </w:r>
      <w:r w:rsidRPr="00033231">
        <w:t>il n</w:t>
      </w:r>
      <w:r w:rsidR="004F69D6">
        <w:t>’</w:t>
      </w:r>
      <w:r w:rsidRPr="00033231">
        <w:t>y a pas de tro</w:t>
      </w:r>
      <w:r w:rsidRPr="00033231">
        <w:t>u</w:t>
      </w:r>
      <w:r w:rsidRPr="00033231">
        <w:t>peaux sur les montagnes</w:t>
      </w:r>
      <w:r w:rsidR="004F69D6">
        <w:t xml:space="preserve">, </w:t>
      </w:r>
      <w:r w:rsidRPr="00033231">
        <w:t>et elle fait bien ce soir d</w:t>
      </w:r>
      <w:r w:rsidR="004F69D6">
        <w:t>’</w:t>
      </w:r>
      <w:r w:rsidRPr="00033231">
        <w:t>accueillir É</w:t>
      </w:r>
      <w:r w:rsidRPr="00033231">
        <w:t>o</w:t>
      </w:r>
      <w:r w:rsidRPr="00033231">
        <w:t>le</w:t>
      </w:r>
      <w:r w:rsidR="004F69D6">
        <w:t>.</w:t>
      </w:r>
    </w:p>
    <w:p w14:paraId="6C4645D7" w14:textId="77777777" w:rsidR="004F69D6" w:rsidRDefault="00000000" w:rsidP="0021796F">
      <w:r w:rsidRPr="00033231">
        <w:t>Assis dans la salle d</w:t>
      </w:r>
      <w:r w:rsidR="004F69D6">
        <w:t>’</w:t>
      </w:r>
      <w:r w:rsidRPr="00033231">
        <w:t>étude</w:t>
      </w:r>
      <w:r w:rsidR="004F69D6">
        <w:t xml:space="preserve">, </w:t>
      </w:r>
      <w:r w:rsidRPr="00033231">
        <w:t>Moore entendait l</w:t>
      </w:r>
      <w:r w:rsidR="004F69D6">
        <w:t>’</w:t>
      </w:r>
      <w:r w:rsidRPr="00033231">
        <w:t>orage rugir autour du pavillon opposé et le long de la façade du manoir</w:t>
      </w:r>
      <w:r w:rsidR="004F69D6">
        <w:t xml:space="preserve">. </w:t>
      </w:r>
      <w:r w:rsidRPr="00033231">
        <w:t>Le côté où il se trouvait était abrité</w:t>
      </w:r>
      <w:r w:rsidR="004F69D6">
        <w:t xml:space="preserve">, </w:t>
      </w:r>
      <w:r w:rsidRPr="00033231">
        <w:t>mais il ne tenait ni au silence ni à l</w:t>
      </w:r>
      <w:r w:rsidR="004F69D6">
        <w:t>’</w:t>
      </w:r>
      <w:r w:rsidRPr="00033231">
        <w:t>abri</w:t>
      </w:r>
      <w:r w:rsidR="004F69D6">
        <w:t>.</w:t>
      </w:r>
    </w:p>
    <w:p w14:paraId="6869D14D" w14:textId="73ADC407" w:rsidR="00000000" w:rsidRPr="00033231" w:rsidRDefault="004F69D6" w:rsidP="0021796F">
      <w:r>
        <w:t>« </w:t>
      </w:r>
      <w:r w:rsidR="00000000" w:rsidRPr="00033231">
        <w:t>Tous les appartements sont vides</w:t>
      </w:r>
      <w:r>
        <w:t xml:space="preserve">, </w:t>
      </w:r>
      <w:r w:rsidR="00000000" w:rsidRPr="00033231">
        <w:t>dit-il</w:t>
      </w:r>
      <w:r>
        <w:t xml:space="preserve"> : </w:t>
      </w:r>
      <w:r w:rsidR="00000000" w:rsidRPr="00033231">
        <w:t>cette cellule me donne mal au cœur</w:t>
      </w:r>
      <w:r>
        <w:t>. »</w:t>
      </w:r>
    </w:p>
    <w:p w14:paraId="0B02665A" w14:textId="77777777" w:rsidR="004F69D6" w:rsidRDefault="00000000" w:rsidP="0021796F">
      <w:r w:rsidRPr="00033231">
        <w:t>Il la quitta et s</w:t>
      </w:r>
      <w:r w:rsidR="004F69D6">
        <w:t>’</w:t>
      </w:r>
      <w:r w:rsidRPr="00033231">
        <w:t>en fut où les fenêtres</w:t>
      </w:r>
      <w:r w:rsidR="004F69D6">
        <w:t xml:space="preserve">, </w:t>
      </w:r>
      <w:r w:rsidRPr="00033231">
        <w:t>plus larges et plus d</w:t>
      </w:r>
      <w:r w:rsidRPr="00033231">
        <w:t>é</w:t>
      </w:r>
      <w:r w:rsidRPr="00033231">
        <w:t>gagées que l</w:t>
      </w:r>
      <w:r w:rsidR="004F69D6">
        <w:t>’</w:t>
      </w:r>
      <w:r w:rsidRPr="00033231">
        <w:t>ouverture treillagée de branches de sa chambre</w:t>
      </w:r>
      <w:r w:rsidR="004F69D6">
        <w:t xml:space="preserve">, </w:t>
      </w:r>
      <w:r w:rsidRPr="00033231">
        <w:t>laissaient librement voir le bleu sombre du ciel de cette or</w:t>
      </w:r>
      <w:r w:rsidRPr="00033231">
        <w:t>a</w:t>
      </w:r>
      <w:r w:rsidRPr="00033231">
        <w:t>ge</w:t>
      </w:r>
      <w:r w:rsidRPr="00033231">
        <w:t>u</w:t>
      </w:r>
      <w:r w:rsidRPr="00033231">
        <w:t>se nuit d</w:t>
      </w:r>
      <w:r w:rsidR="004F69D6">
        <w:t>’</w:t>
      </w:r>
      <w:r w:rsidRPr="00033231">
        <w:t>automne</w:t>
      </w:r>
      <w:r w:rsidR="004F69D6">
        <w:t xml:space="preserve">. </w:t>
      </w:r>
      <w:r w:rsidRPr="00033231">
        <w:t>Il ne porta aucune lumière</w:t>
      </w:r>
      <w:r w:rsidR="004F69D6">
        <w:t xml:space="preserve"> : </w:t>
      </w:r>
      <w:r w:rsidRPr="00033231">
        <w:t>il n</w:t>
      </w:r>
      <w:r w:rsidR="004F69D6">
        <w:t>’</w:t>
      </w:r>
      <w:r w:rsidRPr="00033231">
        <w:t>avait b</w:t>
      </w:r>
      <w:r w:rsidRPr="00033231">
        <w:t>e</w:t>
      </w:r>
      <w:r w:rsidRPr="00033231">
        <w:t>soin ni de lampe ni de feu</w:t>
      </w:r>
      <w:r w:rsidR="004F69D6">
        <w:t xml:space="preserve"> ; </w:t>
      </w:r>
      <w:r w:rsidRPr="00033231">
        <w:t>la clarté pleine de la lune</w:t>
      </w:r>
      <w:r w:rsidR="004F69D6">
        <w:t xml:space="preserve">, </w:t>
      </w:r>
      <w:r w:rsidRPr="00033231">
        <w:t>quoique ob</w:t>
      </w:r>
      <w:r w:rsidRPr="00033231">
        <w:t>s</w:t>
      </w:r>
      <w:r w:rsidRPr="00033231">
        <w:t>curcie de temps à autre par les nuages</w:t>
      </w:r>
      <w:r w:rsidR="004F69D6">
        <w:t xml:space="preserve">, </w:t>
      </w:r>
      <w:r w:rsidRPr="00033231">
        <w:t>brillait sur le pa</w:t>
      </w:r>
      <w:r w:rsidRPr="00033231">
        <w:t>r</w:t>
      </w:r>
      <w:r w:rsidRPr="00033231">
        <w:t>quet et sur les murs</w:t>
      </w:r>
      <w:r w:rsidR="004F69D6">
        <w:t>.</w:t>
      </w:r>
    </w:p>
    <w:p w14:paraId="5D67F2D1" w14:textId="77777777" w:rsidR="004F69D6" w:rsidRDefault="00000000" w:rsidP="0021796F">
      <w:r w:rsidRPr="00033231">
        <w:t>Moore erre par tous les appartements</w:t>
      </w:r>
      <w:r w:rsidR="004F69D6">
        <w:t xml:space="preserve"> : </w:t>
      </w:r>
      <w:r w:rsidRPr="00033231">
        <w:t>il semble poursu</w:t>
      </w:r>
      <w:r w:rsidRPr="00033231">
        <w:t>i</w:t>
      </w:r>
      <w:r w:rsidRPr="00033231">
        <w:t>vre un fantôme de chambre en chambre</w:t>
      </w:r>
      <w:r w:rsidR="004F69D6">
        <w:t xml:space="preserve">. </w:t>
      </w:r>
      <w:r w:rsidRPr="00033231">
        <w:t>Il s</w:t>
      </w:r>
      <w:r w:rsidR="004F69D6">
        <w:t>’</w:t>
      </w:r>
      <w:r w:rsidRPr="00033231">
        <w:t>arrête dans le pa</w:t>
      </w:r>
      <w:r w:rsidRPr="00033231">
        <w:t>r</w:t>
      </w:r>
      <w:r w:rsidRPr="00033231">
        <w:t>loir aux boiseries de chêne</w:t>
      </w:r>
      <w:r w:rsidR="004F69D6">
        <w:t xml:space="preserve"> ; </w:t>
      </w:r>
      <w:r w:rsidRPr="00033231">
        <w:t>celui-ci n</w:t>
      </w:r>
      <w:r w:rsidR="004F69D6">
        <w:t>’</w:t>
      </w:r>
      <w:r w:rsidRPr="00033231">
        <w:t>est pas humide et sans feu comme le salon</w:t>
      </w:r>
      <w:r w:rsidR="004F69D6">
        <w:t xml:space="preserve"> ; </w:t>
      </w:r>
      <w:r w:rsidRPr="00033231">
        <w:t>le foyer est chaud et rouge</w:t>
      </w:r>
      <w:r w:rsidR="004F69D6">
        <w:t xml:space="preserve"> ; </w:t>
      </w:r>
      <w:r w:rsidRPr="00033231">
        <w:t>on entend bruire les cendres dans ce brasier vif et clair</w:t>
      </w:r>
      <w:r w:rsidR="004F69D6">
        <w:t xml:space="preserve"> ; </w:t>
      </w:r>
      <w:r w:rsidRPr="00033231">
        <w:t>près de la cheminée est une petite table à ouvrage sur laquelle est placée un pupitre</w:t>
      </w:r>
      <w:r w:rsidR="004F69D6">
        <w:t xml:space="preserve"> ; </w:t>
      </w:r>
      <w:r w:rsidRPr="00033231">
        <w:t>une chaise est auprès</w:t>
      </w:r>
      <w:r w:rsidR="004F69D6">
        <w:t>.</w:t>
      </w:r>
    </w:p>
    <w:p w14:paraId="2B128F8C" w14:textId="77777777" w:rsidR="004F69D6" w:rsidRDefault="00000000" w:rsidP="0021796F">
      <w:r w:rsidRPr="00033231">
        <w:t>Est-ce que la vision que Moore a poursuivie occupe cette chaise</w:t>
      </w:r>
      <w:r w:rsidR="004F69D6">
        <w:t xml:space="preserve"> ? </w:t>
      </w:r>
      <w:r w:rsidRPr="00033231">
        <w:t>On le penserait</w:t>
      </w:r>
      <w:r w:rsidR="004F69D6">
        <w:t xml:space="preserve">, </w:t>
      </w:r>
      <w:r w:rsidRPr="00033231">
        <w:t>en le voyant debout auprès de ce siège</w:t>
      </w:r>
      <w:r w:rsidR="004F69D6">
        <w:t xml:space="preserve">. </w:t>
      </w:r>
      <w:r w:rsidRPr="00033231">
        <w:t>Il y a dans son regard autant d</w:t>
      </w:r>
      <w:r w:rsidR="004F69D6">
        <w:t>’</w:t>
      </w:r>
      <w:r w:rsidRPr="00033231">
        <w:t>intérêt</w:t>
      </w:r>
      <w:r w:rsidR="004F69D6">
        <w:t xml:space="preserve">, </w:t>
      </w:r>
      <w:r w:rsidRPr="00033231">
        <w:t>sur son visage autant d</w:t>
      </w:r>
      <w:r w:rsidR="004F69D6">
        <w:t>’</w:t>
      </w:r>
      <w:r w:rsidRPr="00033231">
        <w:t>expression que si dans cette solitude il avait trouvé un être v</w:t>
      </w:r>
      <w:r w:rsidRPr="00033231">
        <w:t>i</w:t>
      </w:r>
      <w:r w:rsidRPr="00033231">
        <w:t>vant auquel il serait sur le point d</w:t>
      </w:r>
      <w:r w:rsidR="004F69D6">
        <w:t>’</w:t>
      </w:r>
      <w:r w:rsidRPr="00033231">
        <w:t>adresser la parole</w:t>
      </w:r>
      <w:r w:rsidR="004F69D6">
        <w:t>.</w:t>
      </w:r>
    </w:p>
    <w:p w14:paraId="325F6C14" w14:textId="77777777" w:rsidR="004F69D6" w:rsidRDefault="00000000" w:rsidP="0021796F">
      <w:r w:rsidRPr="00033231">
        <w:lastRenderedPageBreak/>
        <w:t>Il fait des découvertes</w:t>
      </w:r>
      <w:r w:rsidR="004F69D6">
        <w:t xml:space="preserve">. </w:t>
      </w:r>
      <w:r w:rsidRPr="00033231">
        <w:t>Un sac</w:t>
      </w:r>
      <w:r w:rsidR="004F69D6">
        <w:t xml:space="preserve">, </w:t>
      </w:r>
      <w:r w:rsidRPr="00033231">
        <w:t>un petit sac de satin</w:t>
      </w:r>
      <w:r w:rsidR="004F69D6">
        <w:t xml:space="preserve">, </w:t>
      </w:r>
      <w:r w:rsidRPr="00033231">
        <w:t>est suspendu au dossier de la chaise</w:t>
      </w:r>
      <w:r w:rsidR="004F69D6">
        <w:t xml:space="preserve">. </w:t>
      </w:r>
      <w:r w:rsidRPr="00033231">
        <w:t>Le pupitre est ouvert</w:t>
      </w:r>
      <w:r w:rsidR="004F69D6">
        <w:t xml:space="preserve">, </w:t>
      </w:r>
      <w:r w:rsidRPr="00033231">
        <w:t>les clefs sont dans la serrure</w:t>
      </w:r>
      <w:r w:rsidR="004F69D6">
        <w:t xml:space="preserve"> ; </w:t>
      </w:r>
      <w:r w:rsidRPr="00033231">
        <w:t>un joli cachet</w:t>
      </w:r>
      <w:r w:rsidR="004F69D6">
        <w:t xml:space="preserve">, </w:t>
      </w:r>
      <w:r w:rsidRPr="00033231">
        <w:t>une plume d</w:t>
      </w:r>
      <w:r w:rsidR="004F69D6">
        <w:t>’</w:t>
      </w:r>
      <w:r w:rsidRPr="00033231">
        <w:t>argent</w:t>
      </w:r>
      <w:r w:rsidR="004F69D6">
        <w:t xml:space="preserve">, </w:t>
      </w:r>
      <w:r w:rsidRPr="00033231">
        <w:t>une ou deux baies de fruit mûr sur une feuille verte</w:t>
      </w:r>
      <w:r w:rsidR="004F69D6">
        <w:t xml:space="preserve">, </w:t>
      </w:r>
      <w:r w:rsidRPr="00033231">
        <w:t>un gant petit</w:t>
      </w:r>
      <w:r w:rsidR="004F69D6">
        <w:t xml:space="preserve">, </w:t>
      </w:r>
      <w:r w:rsidRPr="00033231">
        <w:t>pr</w:t>
      </w:r>
      <w:r w:rsidRPr="00033231">
        <w:t>o</w:t>
      </w:r>
      <w:r w:rsidRPr="00033231">
        <w:t>pre et délicat</w:t>
      </w:r>
      <w:r w:rsidR="004F69D6">
        <w:t xml:space="preserve">, </w:t>
      </w:r>
      <w:r w:rsidRPr="00033231">
        <w:t>sont épars sur un guéridon</w:t>
      </w:r>
      <w:r w:rsidR="004F69D6">
        <w:t xml:space="preserve">, </w:t>
      </w:r>
      <w:r w:rsidRPr="00033231">
        <w:t>dans un désordre qui peut passer pour pittoresque</w:t>
      </w:r>
      <w:r w:rsidR="004F69D6">
        <w:t>.</w:t>
      </w:r>
    </w:p>
    <w:p w14:paraId="7E81E9C9" w14:textId="0219C9CD" w:rsidR="00000000" w:rsidRPr="00033231" w:rsidRDefault="004F69D6" w:rsidP="0021796F">
      <w:r>
        <w:t>« </w:t>
      </w:r>
      <w:r w:rsidR="00000000" w:rsidRPr="00033231">
        <w:t>Voilà ses traces</w:t>
      </w:r>
      <w:r>
        <w:t xml:space="preserve">, </w:t>
      </w:r>
      <w:r w:rsidR="00000000" w:rsidRPr="00033231">
        <w:t>dit-il</w:t>
      </w:r>
      <w:r>
        <w:t xml:space="preserve"> : </w:t>
      </w:r>
      <w:r w:rsidR="00000000" w:rsidRPr="00033231">
        <w:t>l</w:t>
      </w:r>
      <w:r>
        <w:t>’</w:t>
      </w:r>
      <w:r w:rsidR="00000000" w:rsidRPr="00033231">
        <w:t>insouciante enchanteresse</w:t>
      </w:r>
      <w:r>
        <w:t xml:space="preserve"> ! </w:t>
      </w:r>
      <w:r w:rsidR="00000000" w:rsidRPr="00033231">
        <w:t>A</w:t>
      </w:r>
      <w:r w:rsidR="00000000" w:rsidRPr="00033231">
        <w:t>p</w:t>
      </w:r>
      <w:r w:rsidR="00000000" w:rsidRPr="00033231">
        <w:t>pelée ailleurs</w:t>
      </w:r>
      <w:r>
        <w:t xml:space="preserve">, </w:t>
      </w:r>
      <w:r w:rsidR="00000000" w:rsidRPr="00033231">
        <w:t>elle est sortie à la hâte et a oublié de revenir me</w:t>
      </w:r>
      <w:r w:rsidR="00000000" w:rsidRPr="00033231">
        <w:t>t</w:t>
      </w:r>
      <w:r w:rsidR="00000000" w:rsidRPr="00033231">
        <w:t>tre toutes choses en ordre</w:t>
      </w:r>
      <w:r>
        <w:t xml:space="preserve">. </w:t>
      </w:r>
      <w:r w:rsidR="00000000" w:rsidRPr="00033231">
        <w:t>Pourquoi laisse-t-elle la fascination dans l</w:t>
      </w:r>
      <w:r>
        <w:t>’</w:t>
      </w:r>
      <w:r w:rsidR="00000000" w:rsidRPr="00033231">
        <w:t>empreinte de ses pas</w:t>
      </w:r>
      <w:r>
        <w:t xml:space="preserve"> ? </w:t>
      </w:r>
      <w:r w:rsidR="00000000" w:rsidRPr="00033231">
        <w:t>D</w:t>
      </w:r>
      <w:r>
        <w:t>’</w:t>
      </w:r>
      <w:r w:rsidR="00000000" w:rsidRPr="00033231">
        <w:t>où a-t-elle reçu le don d</w:t>
      </w:r>
      <w:r>
        <w:t>’</w:t>
      </w:r>
      <w:r w:rsidR="00000000" w:rsidRPr="00033231">
        <w:t>être étourdie sans jamais offenser</w:t>
      </w:r>
      <w:r>
        <w:t xml:space="preserve"> ? </w:t>
      </w:r>
      <w:r w:rsidR="00000000" w:rsidRPr="00033231">
        <w:t>Il y a toujours quelque chose à réprimander en elle</w:t>
      </w:r>
      <w:r>
        <w:t xml:space="preserve">, </w:t>
      </w:r>
      <w:r w:rsidR="00000000" w:rsidRPr="00033231">
        <w:t>mais la réprimande ne pèse jamais sur le cœur</w:t>
      </w:r>
      <w:r>
        <w:t xml:space="preserve">, </w:t>
      </w:r>
      <w:r w:rsidR="00000000" w:rsidRPr="00033231">
        <w:t>et pour son mari</w:t>
      </w:r>
      <w:r>
        <w:t xml:space="preserve">, </w:t>
      </w:r>
      <w:r w:rsidR="00000000" w:rsidRPr="00033231">
        <w:t>après qu</w:t>
      </w:r>
      <w:r>
        <w:t>’</w:t>
      </w:r>
      <w:r w:rsidR="00000000" w:rsidRPr="00033231">
        <w:t>elle se sera répandue en par</w:t>
      </w:r>
      <w:r w:rsidR="00000000" w:rsidRPr="00033231">
        <w:t>o</w:t>
      </w:r>
      <w:r w:rsidR="00000000" w:rsidRPr="00033231">
        <w:t>les</w:t>
      </w:r>
      <w:r>
        <w:t xml:space="preserve">, </w:t>
      </w:r>
      <w:r w:rsidR="00000000" w:rsidRPr="00033231">
        <w:t>elle viendra naturellement expirer sur ses lèvres en un ba</w:t>
      </w:r>
      <w:r w:rsidR="00000000" w:rsidRPr="00033231">
        <w:t>i</w:t>
      </w:r>
      <w:r w:rsidR="00000000" w:rsidRPr="00033231">
        <w:t>ser</w:t>
      </w:r>
      <w:r>
        <w:t xml:space="preserve">. </w:t>
      </w:r>
      <w:r w:rsidR="00000000" w:rsidRPr="00033231">
        <w:t>Il vaut mieux passer une heure à lui faire des remontrances</w:t>
      </w:r>
      <w:r>
        <w:t xml:space="preserve">, </w:t>
      </w:r>
      <w:r w:rsidR="00000000" w:rsidRPr="00033231">
        <w:t>qu</w:t>
      </w:r>
      <w:r>
        <w:t>’</w:t>
      </w:r>
      <w:r w:rsidR="00000000" w:rsidRPr="00033231">
        <w:t>un jour à admirer ou à louer toute autre femme</w:t>
      </w:r>
      <w:r>
        <w:t xml:space="preserve">. </w:t>
      </w:r>
      <w:r w:rsidR="00000000" w:rsidRPr="00033231">
        <w:t>Mais que dis-je</w:t>
      </w:r>
      <w:r>
        <w:t xml:space="preserve"> ? </w:t>
      </w:r>
      <w:r w:rsidR="00000000" w:rsidRPr="00033231">
        <w:t>à quel soliloque me laissé-je entraîner</w:t>
      </w:r>
      <w:r>
        <w:t> ?… »</w:t>
      </w:r>
    </w:p>
    <w:p w14:paraId="5D93D6C6" w14:textId="77777777" w:rsidR="004F69D6" w:rsidRDefault="00000000" w:rsidP="0021796F">
      <w:r w:rsidRPr="00033231">
        <w:t>Il se tut</w:t>
      </w:r>
      <w:r w:rsidR="004F69D6">
        <w:t xml:space="preserve">. </w:t>
      </w:r>
      <w:r w:rsidRPr="00033231">
        <w:t>Il demeura quelques instants pensif</w:t>
      </w:r>
      <w:r w:rsidR="004F69D6">
        <w:t xml:space="preserve">, </w:t>
      </w:r>
      <w:r w:rsidRPr="00033231">
        <w:t>puis il s</w:t>
      </w:r>
      <w:r w:rsidR="004F69D6">
        <w:t>’</w:t>
      </w:r>
      <w:r w:rsidRPr="00033231">
        <w:t>occupa de s</w:t>
      </w:r>
      <w:r w:rsidR="004F69D6">
        <w:t>’</w:t>
      </w:r>
      <w:r w:rsidRPr="00033231">
        <w:t>arranger commodément pour la soirée</w:t>
      </w:r>
      <w:r w:rsidR="004F69D6">
        <w:t>.</w:t>
      </w:r>
    </w:p>
    <w:p w14:paraId="162B9789" w14:textId="77777777" w:rsidR="004F69D6" w:rsidRDefault="00000000" w:rsidP="0021796F">
      <w:r w:rsidRPr="00033231">
        <w:t>Il tira le rideau sur la large fenêtre du salon</w:t>
      </w:r>
      <w:r w:rsidR="004F69D6">
        <w:t xml:space="preserve">, </w:t>
      </w:r>
      <w:r w:rsidRPr="00033231">
        <w:t>dont il interdit ainsi l</w:t>
      </w:r>
      <w:r w:rsidR="004F69D6">
        <w:t>’</w:t>
      </w:r>
      <w:r w:rsidRPr="00033231">
        <w:t>entrée à la reine des nuits</w:t>
      </w:r>
      <w:r w:rsidR="004F69D6">
        <w:t xml:space="preserve">, </w:t>
      </w:r>
      <w:r w:rsidRPr="00033231">
        <w:t>à sa cour et à ses légions éto</w:t>
      </w:r>
      <w:r w:rsidRPr="00033231">
        <w:t>i</w:t>
      </w:r>
      <w:r w:rsidRPr="00033231">
        <w:t>lées</w:t>
      </w:r>
      <w:r w:rsidR="004F69D6">
        <w:t xml:space="preserve"> ; </w:t>
      </w:r>
      <w:r w:rsidRPr="00033231">
        <w:t>il alimenta le feu</w:t>
      </w:r>
      <w:r w:rsidR="004F69D6">
        <w:t xml:space="preserve">, </w:t>
      </w:r>
      <w:r w:rsidRPr="00033231">
        <w:t>chaud encore</w:t>
      </w:r>
      <w:r w:rsidR="004F69D6">
        <w:t xml:space="preserve">, </w:t>
      </w:r>
      <w:r w:rsidRPr="00033231">
        <w:t>mais qui se consumait r</w:t>
      </w:r>
      <w:r w:rsidRPr="00033231">
        <w:t>a</w:t>
      </w:r>
      <w:r w:rsidRPr="00033231">
        <w:t>pidement</w:t>
      </w:r>
      <w:r w:rsidR="004F69D6">
        <w:t xml:space="preserve"> ; </w:t>
      </w:r>
      <w:r w:rsidRPr="00033231">
        <w:t>il alluma une des deux chandelles qui étaient d</w:t>
      </w:r>
      <w:r w:rsidRPr="00033231">
        <w:t>e</w:t>
      </w:r>
      <w:r w:rsidRPr="00033231">
        <w:t>vant lui</w:t>
      </w:r>
      <w:r w:rsidR="004F69D6">
        <w:t xml:space="preserve"> ; </w:t>
      </w:r>
      <w:r w:rsidRPr="00033231">
        <w:t>il plaça une seconde chaise en face de celle qui était près de la table</w:t>
      </w:r>
      <w:r w:rsidR="004F69D6">
        <w:t xml:space="preserve">, </w:t>
      </w:r>
      <w:r w:rsidRPr="00033231">
        <w:t>et s</w:t>
      </w:r>
      <w:r w:rsidR="004F69D6">
        <w:t>’</w:t>
      </w:r>
      <w:r w:rsidRPr="00033231">
        <w:t>assit</w:t>
      </w:r>
      <w:r w:rsidR="004F69D6">
        <w:t xml:space="preserve">. </w:t>
      </w:r>
      <w:r w:rsidRPr="00033231">
        <w:t>Il tira ensuite de sa poche un petit livre de p</w:t>
      </w:r>
      <w:r w:rsidRPr="00033231">
        <w:t>a</w:t>
      </w:r>
      <w:r w:rsidRPr="00033231">
        <w:t>pier blanc</w:t>
      </w:r>
      <w:r w:rsidR="004F69D6">
        <w:t xml:space="preserve">, </w:t>
      </w:r>
      <w:r w:rsidRPr="00033231">
        <w:t>puis une plume</w:t>
      </w:r>
      <w:r w:rsidR="004F69D6">
        <w:t xml:space="preserve">, </w:t>
      </w:r>
      <w:r w:rsidRPr="00033231">
        <w:t>et il se mit à écrire d</w:t>
      </w:r>
      <w:r w:rsidR="004F69D6">
        <w:t>’</w:t>
      </w:r>
      <w:r w:rsidRPr="00033231">
        <w:t>une écriture mal formée et compacte</w:t>
      </w:r>
      <w:r w:rsidR="004F69D6">
        <w:t xml:space="preserve">. </w:t>
      </w:r>
      <w:r w:rsidRPr="00033231">
        <w:t>Approchez</w:t>
      </w:r>
      <w:r w:rsidR="004F69D6">
        <w:t xml:space="preserve">, </w:t>
      </w:r>
      <w:r w:rsidRPr="00033231">
        <w:t>lecteur</w:t>
      </w:r>
      <w:r w:rsidR="004F69D6">
        <w:t xml:space="preserve"> : </w:t>
      </w:r>
      <w:r w:rsidRPr="00033231">
        <w:t>ne soyez pas t</w:t>
      </w:r>
      <w:r w:rsidRPr="00033231">
        <w:t>i</w:t>
      </w:r>
      <w:r w:rsidRPr="00033231">
        <w:t>mide</w:t>
      </w:r>
      <w:r w:rsidR="004F69D6">
        <w:t xml:space="preserve"> ; </w:t>
      </w:r>
      <w:r w:rsidRPr="00033231">
        <w:t>regardez sans crainte par-dessus son épaule</w:t>
      </w:r>
      <w:r w:rsidR="004F69D6">
        <w:t xml:space="preserve">, </w:t>
      </w:r>
      <w:r w:rsidRPr="00033231">
        <w:t>et lisez à mesure qu</w:t>
      </w:r>
      <w:r w:rsidR="004F69D6">
        <w:t>’</w:t>
      </w:r>
      <w:r w:rsidRPr="00033231">
        <w:t>il écrit</w:t>
      </w:r>
      <w:r w:rsidR="004F69D6">
        <w:t>.</w:t>
      </w:r>
    </w:p>
    <w:p w14:paraId="27C6FC38" w14:textId="77777777" w:rsidR="004F69D6" w:rsidRDefault="004F69D6" w:rsidP="0021796F">
      <w:r>
        <w:lastRenderedPageBreak/>
        <w:t>« </w:t>
      </w:r>
      <w:r w:rsidR="00000000" w:rsidRPr="00033231">
        <w:t>Il est neuf heures</w:t>
      </w:r>
      <w:r>
        <w:t xml:space="preserve"> ; </w:t>
      </w:r>
      <w:r w:rsidR="00000000" w:rsidRPr="00033231">
        <w:t>la voiture ne reviendra pas avant onze heures</w:t>
      </w:r>
      <w:r>
        <w:t xml:space="preserve">, </w:t>
      </w:r>
      <w:r w:rsidR="00000000" w:rsidRPr="00033231">
        <w:t>j</w:t>
      </w:r>
      <w:r>
        <w:t>’</w:t>
      </w:r>
      <w:r w:rsidR="00000000" w:rsidRPr="00033231">
        <w:t>en suis certain</w:t>
      </w:r>
      <w:r>
        <w:t xml:space="preserve">. </w:t>
      </w:r>
      <w:r w:rsidR="00000000" w:rsidRPr="00033231">
        <w:t>Jusqu</w:t>
      </w:r>
      <w:r>
        <w:t>’</w:t>
      </w:r>
      <w:r w:rsidR="00000000" w:rsidRPr="00033231">
        <w:t>alors je suis libre</w:t>
      </w:r>
      <w:r>
        <w:t xml:space="preserve"> ; </w:t>
      </w:r>
      <w:r w:rsidR="00000000" w:rsidRPr="00033231">
        <w:t>jusqu</w:t>
      </w:r>
      <w:r>
        <w:t>’</w:t>
      </w:r>
      <w:r w:rsidR="00000000" w:rsidRPr="00033231">
        <w:t>alors</w:t>
      </w:r>
      <w:r>
        <w:t xml:space="preserve">, </w:t>
      </w:r>
      <w:r w:rsidR="00000000" w:rsidRPr="00033231">
        <w:t>je peux occuper sa chambre</w:t>
      </w:r>
      <w:r>
        <w:t xml:space="preserve">, </w:t>
      </w:r>
      <w:r w:rsidR="00000000" w:rsidRPr="00033231">
        <w:t>m</w:t>
      </w:r>
      <w:r>
        <w:t>’</w:t>
      </w:r>
      <w:r w:rsidR="00000000" w:rsidRPr="00033231">
        <w:t>asseoir en face de sa chaise</w:t>
      </w:r>
      <w:r>
        <w:t xml:space="preserve">, </w:t>
      </w:r>
      <w:r w:rsidR="00000000" w:rsidRPr="00033231">
        <w:t>a</w:t>
      </w:r>
      <w:r w:rsidR="00000000" w:rsidRPr="00033231">
        <w:t>p</w:t>
      </w:r>
      <w:r w:rsidR="00000000" w:rsidRPr="00033231">
        <w:t>puyer mon coude sur sa table</w:t>
      </w:r>
      <w:r>
        <w:t xml:space="preserve">, </w:t>
      </w:r>
      <w:r w:rsidR="00000000" w:rsidRPr="00033231">
        <w:t>avoir autour de moi ces cha</w:t>
      </w:r>
      <w:r w:rsidR="00000000" w:rsidRPr="00033231">
        <w:t>r</w:t>
      </w:r>
      <w:r w:rsidR="00000000" w:rsidRPr="00033231">
        <w:t>mants petits objets qui me la rappellent</w:t>
      </w:r>
      <w:r>
        <w:t>.</w:t>
      </w:r>
    </w:p>
    <w:p w14:paraId="3F24EBCF" w14:textId="77777777" w:rsidR="004F69D6" w:rsidRDefault="004F69D6" w:rsidP="0021796F">
      <w:r>
        <w:t>« </w:t>
      </w:r>
      <w:r w:rsidR="00000000" w:rsidRPr="00033231">
        <w:t>J</w:t>
      </w:r>
      <w:r>
        <w:t>’</w:t>
      </w:r>
      <w:r w:rsidR="00000000" w:rsidRPr="00033231">
        <w:t>aimais autrefois la solitude</w:t>
      </w:r>
      <w:r>
        <w:t xml:space="preserve">. </w:t>
      </w:r>
      <w:r w:rsidR="00000000" w:rsidRPr="00033231">
        <w:t>Je me la représentais comme une belle nymphe calme et sérieuse</w:t>
      </w:r>
      <w:r>
        <w:t xml:space="preserve">, </w:t>
      </w:r>
      <w:r w:rsidR="00000000" w:rsidRPr="00033231">
        <w:t>une Oréade de</w:t>
      </w:r>
      <w:r w:rsidR="00000000" w:rsidRPr="00033231">
        <w:t>s</w:t>
      </w:r>
      <w:r w:rsidR="00000000" w:rsidRPr="00033231">
        <w:t>cendant vers moi du haut des montagnes désertes</w:t>
      </w:r>
      <w:r>
        <w:t xml:space="preserve">, </w:t>
      </w:r>
      <w:r w:rsidR="00000000" w:rsidRPr="00033231">
        <w:t>avec quelque chose du brouillard bleu des collines dans sa parure</w:t>
      </w:r>
      <w:r>
        <w:t xml:space="preserve">, </w:t>
      </w:r>
      <w:r w:rsidR="00000000" w:rsidRPr="00033231">
        <w:t>et de leur souffle rafraîchissant dans son haleine</w:t>
      </w:r>
      <w:r>
        <w:t xml:space="preserve">, </w:t>
      </w:r>
      <w:r w:rsidR="00000000" w:rsidRPr="00033231">
        <w:t>mais aussi beaucoup de leur solennelle beauté dans son air</w:t>
      </w:r>
      <w:r>
        <w:t xml:space="preserve">. </w:t>
      </w:r>
      <w:r w:rsidR="00000000" w:rsidRPr="00033231">
        <w:t>Je pouvais la courtiser avec sérénité</w:t>
      </w:r>
      <w:r>
        <w:t xml:space="preserve">, </w:t>
      </w:r>
      <w:r w:rsidR="00000000" w:rsidRPr="00033231">
        <w:t>et m</w:t>
      </w:r>
      <w:r>
        <w:t>’</w:t>
      </w:r>
      <w:r w:rsidR="00000000" w:rsidRPr="00033231">
        <w:t>imaginer que j</w:t>
      </w:r>
      <w:r>
        <w:t>’</w:t>
      </w:r>
      <w:r w:rsidR="00000000" w:rsidRPr="00033231">
        <w:t>éprouvais du soulagement à la presser sur mon cœur</w:t>
      </w:r>
      <w:r>
        <w:t xml:space="preserve">, </w:t>
      </w:r>
      <w:r w:rsidR="00000000" w:rsidRPr="00033231">
        <w:t>muette</w:t>
      </w:r>
      <w:r>
        <w:t xml:space="preserve">, </w:t>
      </w:r>
      <w:r w:rsidR="00000000" w:rsidRPr="00033231">
        <w:t>mais majestueuse</w:t>
      </w:r>
      <w:r>
        <w:t>.</w:t>
      </w:r>
    </w:p>
    <w:p w14:paraId="26A5420A" w14:textId="77777777" w:rsidR="004F69D6" w:rsidRDefault="004F69D6" w:rsidP="0021796F">
      <w:r>
        <w:t>« </w:t>
      </w:r>
      <w:r w:rsidR="00000000" w:rsidRPr="00033231">
        <w:t>Depuis ce jour où j</w:t>
      </w:r>
      <w:r>
        <w:t>’</w:t>
      </w:r>
      <w:r w:rsidR="00000000" w:rsidRPr="00033231">
        <w:t>appelai S</w:t>
      </w:r>
      <w:r>
        <w:t xml:space="preserve">. </w:t>
      </w:r>
      <w:r w:rsidR="00000000" w:rsidRPr="00033231">
        <w:t>à moi dans la salle d</w:t>
      </w:r>
      <w:r>
        <w:t>’</w:t>
      </w:r>
      <w:r w:rsidR="00000000" w:rsidRPr="00033231">
        <w:t>étude</w:t>
      </w:r>
      <w:r>
        <w:t xml:space="preserve">, </w:t>
      </w:r>
      <w:r w:rsidR="00000000" w:rsidRPr="00033231">
        <w:t>et qu</w:t>
      </w:r>
      <w:r>
        <w:t>’</w:t>
      </w:r>
      <w:r w:rsidR="00000000" w:rsidRPr="00033231">
        <w:t>elle vint s</w:t>
      </w:r>
      <w:r>
        <w:t>’</w:t>
      </w:r>
      <w:r w:rsidR="00000000" w:rsidRPr="00033231">
        <w:t>asseoir à mon côté</w:t>
      </w:r>
      <w:r>
        <w:t xml:space="preserve">, </w:t>
      </w:r>
      <w:r w:rsidR="00000000" w:rsidRPr="00033231">
        <w:t>depuis ce jour où elle m</w:t>
      </w:r>
      <w:r>
        <w:t>’</w:t>
      </w:r>
      <w:r w:rsidR="00000000" w:rsidRPr="00033231">
        <w:t>ouvrit le trouble de son esprit</w:t>
      </w:r>
      <w:r>
        <w:t xml:space="preserve">, </w:t>
      </w:r>
      <w:r w:rsidR="00000000" w:rsidRPr="00033231">
        <w:t>demanda ma protection</w:t>
      </w:r>
      <w:r>
        <w:t xml:space="preserve">, </w:t>
      </w:r>
      <w:r w:rsidR="00000000" w:rsidRPr="00033231">
        <w:t>fit appel à ma force</w:t>
      </w:r>
      <w:r>
        <w:t xml:space="preserve">, </w:t>
      </w:r>
      <w:r w:rsidR="00000000" w:rsidRPr="00033231">
        <w:t>depuis cette heure j</w:t>
      </w:r>
      <w:r>
        <w:t>’</w:t>
      </w:r>
      <w:r w:rsidR="00000000" w:rsidRPr="00033231">
        <w:t>abhorre la solitude</w:t>
      </w:r>
      <w:r>
        <w:t xml:space="preserve">. </w:t>
      </w:r>
      <w:r w:rsidR="00000000" w:rsidRPr="00033231">
        <w:t>Froide abstraction</w:t>
      </w:r>
      <w:r>
        <w:t xml:space="preserve">, </w:t>
      </w:r>
      <w:r w:rsidR="00000000" w:rsidRPr="00033231">
        <w:t>squelette décharné</w:t>
      </w:r>
      <w:r>
        <w:t xml:space="preserve">, </w:t>
      </w:r>
      <w:r w:rsidR="00000000" w:rsidRPr="00033231">
        <w:t>fille</w:t>
      </w:r>
      <w:r>
        <w:t xml:space="preserve">, </w:t>
      </w:r>
      <w:r w:rsidR="00000000" w:rsidRPr="00033231">
        <w:t>mère</w:t>
      </w:r>
      <w:r>
        <w:t xml:space="preserve">, </w:t>
      </w:r>
      <w:r w:rsidR="00000000" w:rsidRPr="00033231">
        <w:t>compagne de la mort</w:t>
      </w:r>
      <w:r>
        <w:t>.</w:t>
      </w:r>
    </w:p>
    <w:p w14:paraId="277940F8" w14:textId="77777777" w:rsidR="004F69D6" w:rsidRDefault="004F69D6" w:rsidP="0021796F">
      <w:r>
        <w:t>« </w:t>
      </w:r>
      <w:r w:rsidR="00000000" w:rsidRPr="00033231">
        <w:t>Il est doux d</w:t>
      </w:r>
      <w:r>
        <w:t>’</w:t>
      </w:r>
      <w:r w:rsidR="00000000" w:rsidRPr="00033231">
        <w:t>écrire sur l</w:t>
      </w:r>
      <w:r>
        <w:t>’</w:t>
      </w:r>
      <w:r w:rsidR="00000000" w:rsidRPr="00033231">
        <w:t>objet qui m</w:t>
      </w:r>
      <w:r>
        <w:t>’</w:t>
      </w:r>
      <w:r w:rsidR="00000000" w:rsidRPr="00033231">
        <w:t>est plus cher que mon cœur</w:t>
      </w:r>
      <w:r>
        <w:t xml:space="preserve">. </w:t>
      </w:r>
      <w:r w:rsidR="00000000" w:rsidRPr="00033231">
        <w:t>Nul ne peut me priver de ce petit livre</w:t>
      </w:r>
      <w:r>
        <w:t xml:space="preserve">, </w:t>
      </w:r>
      <w:r w:rsidR="00000000" w:rsidRPr="00033231">
        <w:t>et au moyen de cette plume je puis lui dire ce que je n</w:t>
      </w:r>
      <w:r>
        <w:t>’</w:t>
      </w:r>
      <w:r w:rsidR="00000000" w:rsidRPr="00033231">
        <w:t>oserais dire à aucun être vivant</w:t>
      </w:r>
      <w:r>
        <w:t xml:space="preserve">, </w:t>
      </w:r>
      <w:r w:rsidR="00000000" w:rsidRPr="00033231">
        <w:t>ce que je n</w:t>
      </w:r>
      <w:r>
        <w:t>’</w:t>
      </w:r>
      <w:r w:rsidR="00000000" w:rsidRPr="00033231">
        <w:t>ose même penser tout haut</w:t>
      </w:r>
      <w:r>
        <w:t>.</w:t>
      </w:r>
    </w:p>
    <w:p w14:paraId="26F40B08" w14:textId="77777777" w:rsidR="004F69D6" w:rsidRDefault="004F69D6" w:rsidP="0021796F">
      <w:r>
        <w:t>« </w:t>
      </w:r>
      <w:r w:rsidR="00000000" w:rsidRPr="00033231">
        <w:t>Nous nous sommes rarement rencontrés l</w:t>
      </w:r>
      <w:r>
        <w:t>’</w:t>
      </w:r>
      <w:r w:rsidR="00000000" w:rsidRPr="00033231">
        <w:t>un l</w:t>
      </w:r>
      <w:r>
        <w:t>’</w:t>
      </w:r>
      <w:r w:rsidR="00000000" w:rsidRPr="00033231">
        <w:t>autre d</w:t>
      </w:r>
      <w:r w:rsidR="00000000" w:rsidRPr="00033231">
        <w:t>e</w:t>
      </w:r>
      <w:r w:rsidR="00000000" w:rsidRPr="00033231">
        <w:t>puis ce soir-là</w:t>
      </w:r>
      <w:r>
        <w:t xml:space="preserve">. </w:t>
      </w:r>
      <w:r w:rsidR="00000000" w:rsidRPr="00033231">
        <w:t>Une fois</w:t>
      </w:r>
      <w:r>
        <w:t xml:space="preserve">, </w:t>
      </w:r>
      <w:r w:rsidR="00000000" w:rsidRPr="00033231">
        <w:t>lorsque je me trouvais seul dans le s</w:t>
      </w:r>
      <w:r w:rsidR="00000000" w:rsidRPr="00033231">
        <w:t>a</w:t>
      </w:r>
      <w:r w:rsidR="00000000" w:rsidRPr="00033231">
        <w:t>lon</w:t>
      </w:r>
      <w:r>
        <w:t xml:space="preserve">, </w:t>
      </w:r>
      <w:r w:rsidR="00000000" w:rsidRPr="00033231">
        <w:t>cherchant un livre d</w:t>
      </w:r>
      <w:r>
        <w:t>’</w:t>
      </w:r>
      <w:r w:rsidR="00000000" w:rsidRPr="00033231">
        <w:t>Henry</w:t>
      </w:r>
      <w:r>
        <w:t xml:space="preserve">, </w:t>
      </w:r>
      <w:r w:rsidR="00000000" w:rsidRPr="00033231">
        <w:t>elle entra</w:t>
      </w:r>
      <w:r>
        <w:t xml:space="preserve">, </w:t>
      </w:r>
      <w:r w:rsidR="00000000" w:rsidRPr="00033231">
        <w:t xml:space="preserve">habillée pour un concert qui avait lieu à </w:t>
      </w:r>
      <w:proofErr w:type="spellStart"/>
      <w:r w:rsidR="00000000" w:rsidRPr="00033231">
        <w:t>Stilbro</w:t>
      </w:r>
      <w:proofErr w:type="spellEnd"/>
      <w:r>
        <w:t xml:space="preserve">’. </w:t>
      </w:r>
      <w:r w:rsidR="00000000" w:rsidRPr="00033231">
        <w:t>Sa fausse honte</w:t>
      </w:r>
      <w:r>
        <w:t xml:space="preserve">, </w:t>
      </w:r>
      <w:r w:rsidR="00000000" w:rsidRPr="00033231">
        <w:t>non la mienne</w:t>
      </w:r>
      <w:r>
        <w:t xml:space="preserve">, </w:t>
      </w:r>
      <w:r w:rsidR="00000000" w:rsidRPr="00033231">
        <w:t>tira entre nous un voile argenté</w:t>
      </w:r>
      <w:r>
        <w:t xml:space="preserve">. </w:t>
      </w:r>
      <w:r w:rsidR="00000000" w:rsidRPr="00033231">
        <w:t>J</w:t>
      </w:r>
      <w:r>
        <w:t>’</w:t>
      </w:r>
      <w:r w:rsidR="00000000" w:rsidRPr="00033231">
        <w:t xml:space="preserve">ai beaucoup entendu parler de la </w:t>
      </w:r>
      <w:r>
        <w:t>« </w:t>
      </w:r>
      <w:r w:rsidR="00000000" w:rsidRPr="00033231">
        <w:t>modestie virginale</w:t>
      </w:r>
      <w:r>
        <w:t> ; »</w:t>
      </w:r>
      <w:r w:rsidR="00000000" w:rsidRPr="00033231">
        <w:t xml:space="preserve"> renfermée dans de justes limites</w:t>
      </w:r>
      <w:r>
        <w:t xml:space="preserve">, </w:t>
      </w:r>
      <w:r w:rsidR="00000000" w:rsidRPr="00033231">
        <w:t xml:space="preserve">cette vertu est parfaitement qualifiée par ces </w:t>
      </w:r>
      <w:r w:rsidR="00000000" w:rsidRPr="00033231">
        <w:lastRenderedPageBreak/>
        <w:t>deux mots</w:t>
      </w:r>
      <w:r>
        <w:t xml:space="preserve">. </w:t>
      </w:r>
      <w:r w:rsidR="00000000" w:rsidRPr="00033231">
        <w:t>Lor</w:t>
      </w:r>
      <w:r w:rsidR="00000000" w:rsidRPr="00033231">
        <w:t>s</w:t>
      </w:r>
      <w:r w:rsidR="00000000" w:rsidRPr="00033231">
        <w:t>qu</w:t>
      </w:r>
      <w:r>
        <w:t>’</w:t>
      </w:r>
      <w:r w:rsidR="00000000" w:rsidRPr="00033231">
        <w:t>elle a passé devant la fenêtre</w:t>
      </w:r>
      <w:r>
        <w:t xml:space="preserve">, </w:t>
      </w:r>
      <w:r w:rsidR="00000000" w:rsidRPr="00033231">
        <w:t>après m</w:t>
      </w:r>
      <w:r>
        <w:t>’</w:t>
      </w:r>
      <w:r w:rsidR="00000000" w:rsidRPr="00033231">
        <w:t>avoir tacitement mais gracieusement reconnu</w:t>
      </w:r>
      <w:r>
        <w:t xml:space="preserve">, </w:t>
      </w:r>
      <w:r w:rsidR="00000000" w:rsidRPr="00033231">
        <w:t xml:space="preserve">elle est apparue à mon esprit comme la </w:t>
      </w:r>
      <w:r>
        <w:t>« </w:t>
      </w:r>
      <w:r w:rsidR="00000000" w:rsidRPr="00033231">
        <w:t>vierge sans tache</w:t>
      </w:r>
      <w:r>
        <w:t> : »</w:t>
      </w:r>
      <w:r w:rsidR="00000000" w:rsidRPr="00033231">
        <w:t xml:space="preserve"> une délicate splendeur l</w:t>
      </w:r>
      <w:r>
        <w:t>’</w:t>
      </w:r>
      <w:r w:rsidR="00000000" w:rsidRPr="00033231">
        <w:t>environnait</w:t>
      </w:r>
      <w:r>
        <w:t xml:space="preserve">, </w:t>
      </w:r>
      <w:r w:rsidR="00000000" w:rsidRPr="00033231">
        <w:t>et sa modestie de jeune fille était son auréole</w:t>
      </w:r>
      <w:r>
        <w:t xml:space="preserve">. </w:t>
      </w:r>
      <w:r w:rsidR="00000000" w:rsidRPr="00033231">
        <w:t>Je peux être le plus fat comme je suis le plus laid d</w:t>
      </w:r>
      <w:r>
        <w:t>’</w:t>
      </w:r>
      <w:r w:rsidR="00000000" w:rsidRPr="00033231">
        <w:t>entre les hommes</w:t>
      </w:r>
      <w:r>
        <w:t xml:space="preserve"> ; </w:t>
      </w:r>
      <w:r w:rsidR="00000000" w:rsidRPr="00033231">
        <w:t>mais</w:t>
      </w:r>
      <w:r>
        <w:t xml:space="preserve">, </w:t>
      </w:r>
      <w:r w:rsidR="00000000" w:rsidRPr="00033231">
        <w:t>en vérité</w:t>
      </w:r>
      <w:r>
        <w:t xml:space="preserve">, </w:t>
      </w:r>
      <w:r w:rsidR="00000000" w:rsidRPr="00033231">
        <w:t>cette timidité de sa part m</w:t>
      </w:r>
      <w:r>
        <w:t>’</w:t>
      </w:r>
      <w:r w:rsidR="00000000" w:rsidRPr="00033231">
        <w:t>a touché d</w:t>
      </w:r>
      <w:r>
        <w:t>’</w:t>
      </w:r>
      <w:r w:rsidR="00000000" w:rsidRPr="00033231">
        <w:t>une façon exquise</w:t>
      </w:r>
      <w:r>
        <w:t xml:space="preserve"> ; </w:t>
      </w:r>
      <w:r w:rsidR="00000000" w:rsidRPr="00033231">
        <w:t>elle a flatté mes plus douces sensations</w:t>
      </w:r>
      <w:r>
        <w:t xml:space="preserve">. </w:t>
      </w:r>
      <w:r w:rsidR="00000000" w:rsidRPr="00033231">
        <w:t>Je devais paraître un stupide lourdaud</w:t>
      </w:r>
      <w:r>
        <w:t xml:space="preserve"> ; </w:t>
      </w:r>
      <w:r w:rsidR="00000000" w:rsidRPr="00033231">
        <w:t>j</w:t>
      </w:r>
      <w:r>
        <w:t>’</w:t>
      </w:r>
      <w:r w:rsidR="00000000" w:rsidRPr="00033231">
        <w:t>éprouvais les délices du paradis</w:t>
      </w:r>
      <w:r>
        <w:t xml:space="preserve">, </w:t>
      </w:r>
      <w:r w:rsidR="00000000" w:rsidRPr="00033231">
        <w:t>lorsqu</w:t>
      </w:r>
      <w:r>
        <w:t>’</w:t>
      </w:r>
      <w:r w:rsidR="00000000" w:rsidRPr="00033231">
        <w:t>elle baissait son regard devant le mien</w:t>
      </w:r>
      <w:r>
        <w:t xml:space="preserve">, </w:t>
      </w:r>
      <w:r w:rsidR="00000000" w:rsidRPr="00033231">
        <w:t>et détournait doucement la tête pour cacher la rougeur de son visage</w:t>
      </w:r>
      <w:r>
        <w:t>.</w:t>
      </w:r>
    </w:p>
    <w:p w14:paraId="76CB297A" w14:textId="77777777" w:rsidR="004F69D6" w:rsidRDefault="004F69D6" w:rsidP="0021796F">
      <w:r>
        <w:t>« </w:t>
      </w:r>
      <w:r w:rsidR="00000000" w:rsidRPr="00033231">
        <w:t>Je sais que ceci est la causerie d</w:t>
      </w:r>
      <w:r>
        <w:t>’</w:t>
      </w:r>
      <w:r w:rsidR="00000000" w:rsidRPr="00033231">
        <w:t>un rêveur</w:t>
      </w:r>
      <w:r>
        <w:t xml:space="preserve">, </w:t>
      </w:r>
      <w:r w:rsidR="00000000" w:rsidRPr="00033231">
        <w:t>l</w:t>
      </w:r>
      <w:r>
        <w:t>’</w:t>
      </w:r>
      <w:r w:rsidR="00000000" w:rsidRPr="00033231">
        <w:t>extase d</w:t>
      </w:r>
      <w:r>
        <w:t>’</w:t>
      </w:r>
      <w:r w:rsidR="00000000" w:rsidRPr="00033231">
        <w:t>un fou romantique</w:t>
      </w:r>
      <w:r>
        <w:t xml:space="preserve">. </w:t>
      </w:r>
      <w:r w:rsidR="00000000" w:rsidRPr="00033231">
        <w:t>Oui</w:t>
      </w:r>
      <w:r>
        <w:t xml:space="preserve">, </w:t>
      </w:r>
      <w:r w:rsidR="00000000" w:rsidRPr="00033231">
        <w:t>je rêve</w:t>
      </w:r>
      <w:r>
        <w:t xml:space="preserve"> ; </w:t>
      </w:r>
      <w:r w:rsidR="00000000" w:rsidRPr="00033231">
        <w:t>je veux rêver de temps à autre</w:t>
      </w:r>
      <w:r>
        <w:t>.</w:t>
      </w:r>
    </w:p>
    <w:p w14:paraId="722A541E" w14:textId="77777777" w:rsidR="004F69D6" w:rsidRDefault="004F69D6" w:rsidP="0021796F">
      <w:r>
        <w:t>« </w:t>
      </w:r>
      <w:r w:rsidR="00000000" w:rsidRPr="00033231">
        <w:t>Et si elle a mis du roman dans ma prosaïque nature</w:t>
      </w:r>
      <w:r>
        <w:t xml:space="preserve">, </w:t>
      </w:r>
      <w:r w:rsidR="00000000" w:rsidRPr="00033231">
        <w:t>qu</w:t>
      </w:r>
      <w:r>
        <w:t>’</w:t>
      </w:r>
      <w:r w:rsidR="00000000" w:rsidRPr="00033231">
        <w:t>y puis-je faire</w:t>
      </w:r>
      <w:r>
        <w:t> ?</w:t>
      </w:r>
    </w:p>
    <w:p w14:paraId="14D6F89D" w14:textId="77777777" w:rsidR="004F69D6" w:rsidRDefault="004F69D6" w:rsidP="0021796F">
      <w:r>
        <w:t>« </w:t>
      </w:r>
      <w:r w:rsidR="00000000" w:rsidRPr="00033231">
        <w:t>Quelle enfant elle se montre quelquefois</w:t>
      </w:r>
      <w:r>
        <w:t xml:space="preserve"> ! </w:t>
      </w:r>
      <w:r w:rsidR="00000000" w:rsidRPr="00033231">
        <w:t>quelle prim</w:t>
      </w:r>
      <w:r w:rsidR="00000000" w:rsidRPr="00033231">
        <w:t>i</w:t>
      </w:r>
      <w:r w:rsidR="00000000" w:rsidRPr="00033231">
        <w:t>t</w:t>
      </w:r>
      <w:r w:rsidR="00000000" w:rsidRPr="00033231">
        <w:t>i</w:t>
      </w:r>
      <w:r w:rsidR="00000000" w:rsidRPr="00033231">
        <w:t>ve et innocente créature</w:t>
      </w:r>
      <w:r>
        <w:t xml:space="preserve"> ! </w:t>
      </w:r>
      <w:r w:rsidR="00000000" w:rsidRPr="00033231">
        <w:t>Il me semble la voir me regarder dans les yeux</w:t>
      </w:r>
      <w:r>
        <w:t xml:space="preserve">, </w:t>
      </w:r>
      <w:r w:rsidR="00000000" w:rsidRPr="00033231">
        <w:t>et me conjurer de les empêcher de l</w:t>
      </w:r>
      <w:r>
        <w:t>’</w:t>
      </w:r>
      <w:r w:rsidR="00000000" w:rsidRPr="00033231">
        <w:t>étouffer</w:t>
      </w:r>
      <w:r>
        <w:t xml:space="preserve"> ; </w:t>
      </w:r>
      <w:r w:rsidR="00000000" w:rsidRPr="00033231">
        <w:t>d</w:t>
      </w:r>
      <w:r>
        <w:t>’</w:t>
      </w:r>
      <w:r w:rsidR="00000000" w:rsidRPr="00033231">
        <w:t>être ferme et de lui donner un violent narcotique</w:t>
      </w:r>
      <w:r>
        <w:t xml:space="preserve">. </w:t>
      </w:r>
      <w:r w:rsidR="00000000" w:rsidRPr="00033231">
        <w:t>Je l</w:t>
      </w:r>
      <w:r>
        <w:t>’</w:t>
      </w:r>
      <w:r w:rsidR="00000000" w:rsidRPr="00033231">
        <w:t>entends me confesser qu</w:t>
      </w:r>
      <w:r>
        <w:t>’</w:t>
      </w:r>
      <w:r w:rsidR="00000000" w:rsidRPr="00033231">
        <w:t>elle n</w:t>
      </w:r>
      <w:r>
        <w:t>’</w:t>
      </w:r>
      <w:r w:rsidR="00000000" w:rsidRPr="00033231">
        <w:t>était ni si indépendante</w:t>
      </w:r>
      <w:r>
        <w:t xml:space="preserve">, </w:t>
      </w:r>
      <w:r w:rsidR="00000000" w:rsidRPr="00033231">
        <w:t>ni si indifférente à la sympathie qu</w:t>
      </w:r>
      <w:r>
        <w:t>’</w:t>
      </w:r>
      <w:r w:rsidR="00000000" w:rsidRPr="00033231">
        <w:t>on le pensait</w:t>
      </w:r>
      <w:r>
        <w:t xml:space="preserve"> : </w:t>
      </w:r>
      <w:r w:rsidR="00000000" w:rsidRPr="00033231">
        <w:t>je vois la larme furtive tomber de ses cils</w:t>
      </w:r>
      <w:r>
        <w:t xml:space="preserve">. </w:t>
      </w:r>
      <w:r w:rsidR="00000000" w:rsidRPr="00033231">
        <w:t>Elle m</w:t>
      </w:r>
      <w:r>
        <w:t>’</w:t>
      </w:r>
      <w:r w:rsidR="00000000" w:rsidRPr="00033231">
        <w:t>a dit que je la croyais enfant</w:t>
      </w:r>
      <w:r>
        <w:t xml:space="preserve">, </w:t>
      </w:r>
      <w:r w:rsidR="00000000" w:rsidRPr="00033231">
        <w:t>et c</w:t>
      </w:r>
      <w:r>
        <w:t>’</w:t>
      </w:r>
      <w:r w:rsidR="00000000" w:rsidRPr="00033231">
        <w:t>est vrai</w:t>
      </w:r>
      <w:r>
        <w:t xml:space="preserve">. </w:t>
      </w:r>
      <w:r w:rsidR="00000000" w:rsidRPr="00033231">
        <w:t>Elle s</w:t>
      </w:r>
      <w:r>
        <w:t>’</w:t>
      </w:r>
      <w:r w:rsidR="00000000" w:rsidRPr="00033231">
        <w:t>imaginait que je la méprisais</w:t>
      </w:r>
      <w:r>
        <w:t xml:space="preserve">. </w:t>
      </w:r>
      <w:r w:rsidR="00000000" w:rsidRPr="00033231">
        <w:t>La mépriser</w:t>
      </w:r>
      <w:r>
        <w:t xml:space="preserve"> ! </w:t>
      </w:r>
      <w:r w:rsidR="00000000" w:rsidRPr="00033231">
        <w:t>J</w:t>
      </w:r>
      <w:r>
        <w:t>’</w:t>
      </w:r>
      <w:r w:rsidR="00000000" w:rsidRPr="00033231">
        <w:t>éprouvais un i</w:t>
      </w:r>
      <w:r w:rsidR="00000000" w:rsidRPr="00033231">
        <w:t>n</w:t>
      </w:r>
      <w:r w:rsidR="00000000" w:rsidRPr="00033231">
        <w:t>dicible ravissement à me sentir à la fois près d</w:t>
      </w:r>
      <w:r>
        <w:t>’</w:t>
      </w:r>
      <w:r w:rsidR="00000000" w:rsidRPr="00033231">
        <w:t>elle et au-dessus d</w:t>
      </w:r>
      <w:r>
        <w:t>’</w:t>
      </w:r>
      <w:r w:rsidR="00000000" w:rsidRPr="00033231">
        <w:t>elle</w:t>
      </w:r>
      <w:r>
        <w:t xml:space="preserve"> ; </w:t>
      </w:r>
      <w:r w:rsidR="00000000" w:rsidRPr="00033231">
        <w:t>à penser au droit naturel et au pouvoir que j</w:t>
      </w:r>
      <w:r>
        <w:t>’</w:t>
      </w:r>
      <w:r w:rsidR="00000000" w:rsidRPr="00033231">
        <w:t>avais de la protéger</w:t>
      </w:r>
      <w:r>
        <w:t xml:space="preserve">, </w:t>
      </w:r>
      <w:r w:rsidR="00000000" w:rsidRPr="00033231">
        <w:t>comme un mari protégerait sa femme</w:t>
      </w:r>
      <w:r>
        <w:t>.</w:t>
      </w:r>
    </w:p>
    <w:p w14:paraId="7419427D" w14:textId="77777777" w:rsidR="004F69D6" w:rsidRDefault="004F69D6" w:rsidP="0021796F">
      <w:r>
        <w:t>« </w:t>
      </w:r>
      <w:r w:rsidR="00000000" w:rsidRPr="00033231">
        <w:t>J</w:t>
      </w:r>
      <w:r>
        <w:t>’</w:t>
      </w:r>
      <w:r w:rsidR="00000000" w:rsidRPr="00033231">
        <w:t>adore ses perfections</w:t>
      </w:r>
      <w:r>
        <w:t xml:space="preserve"> ; </w:t>
      </w:r>
      <w:r w:rsidR="00000000" w:rsidRPr="00033231">
        <w:t>mais ce sont ses défauts</w:t>
      </w:r>
      <w:r>
        <w:t xml:space="preserve">, </w:t>
      </w:r>
      <w:r w:rsidR="00000000" w:rsidRPr="00033231">
        <w:t>ou au moins ses faiblesses</w:t>
      </w:r>
      <w:r>
        <w:t xml:space="preserve">, </w:t>
      </w:r>
      <w:r w:rsidR="00000000" w:rsidRPr="00033231">
        <w:t>qui font que je l</w:t>
      </w:r>
      <w:r>
        <w:t>’</w:t>
      </w:r>
      <w:r w:rsidR="00000000" w:rsidRPr="00033231">
        <w:t>attire à moi</w:t>
      </w:r>
      <w:r>
        <w:t xml:space="preserve">, </w:t>
      </w:r>
      <w:r w:rsidR="00000000" w:rsidRPr="00033231">
        <w:t>que je la place dans mon cœur</w:t>
      </w:r>
      <w:r>
        <w:t xml:space="preserve">, </w:t>
      </w:r>
      <w:r w:rsidR="00000000" w:rsidRPr="00033231">
        <w:t>que je l</w:t>
      </w:r>
      <w:r>
        <w:t>’</w:t>
      </w:r>
      <w:r w:rsidR="00000000" w:rsidRPr="00033231">
        <w:t>environne de mon amour</w:t>
      </w:r>
      <w:r>
        <w:t xml:space="preserve">, </w:t>
      </w:r>
      <w:r w:rsidR="00000000" w:rsidRPr="00033231">
        <w:t>et cela pour la plus égoïste</w:t>
      </w:r>
      <w:r>
        <w:t xml:space="preserve">, </w:t>
      </w:r>
      <w:r w:rsidR="00000000" w:rsidRPr="00033231">
        <w:t xml:space="preserve">pour la plus profondément naturelle </w:t>
      </w:r>
      <w:r w:rsidR="00000000" w:rsidRPr="00033231">
        <w:lastRenderedPageBreak/>
        <w:t>des ra</w:t>
      </w:r>
      <w:r w:rsidR="00000000" w:rsidRPr="00033231">
        <w:t>i</w:t>
      </w:r>
      <w:r w:rsidR="00000000" w:rsidRPr="00033231">
        <w:t>sons</w:t>
      </w:r>
      <w:r>
        <w:t xml:space="preserve"> : </w:t>
      </w:r>
      <w:r w:rsidR="00000000" w:rsidRPr="00033231">
        <w:t>ces défauts sont les degrés par lesquels je m</w:t>
      </w:r>
      <w:r>
        <w:t>’</w:t>
      </w:r>
      <w:r w:rsidR="00000000" w:rsidRPr="00033231">
        <w:t>élève au-dessus d</w:t>
      </w:r>
      <w:r>
        <w:t>’</w:t>
      </w:r>
      <w:r w:rsidR="00000000" w:rsidRPr="00033231">
        <w:t>elle</w:t>
      </w:r>
      <w:r>
        <w:t xml:space="preserve">. </w:t>
      </w:r>
      <w:r w:rsidR="00000000" w:rsidRPr="00033231">
        <w:t>Si elle se dressait comme un retranchement artif</w:t>
      </w:r>
      <w:r w:rsidR="00000000" w:rsidRPr="00033231">
        <w:t>i</w:t>
      </w:r>
      <w:r w:rsidR="00000000" w:rsidRPr="00033231">
        <w:t>ciel</w:t>
      </w:r>
      <w:r>
        <w:t xml:space="preserve">, </w:t>
      </w:r>
      <w:r w:rsidR="00000000" w:rsidRPr="00033231">
        <w:t>uni et sans aspérités</w:t>
      </w:r>
      <w:r>
        <w:t xml:space="preserve">, </w:t>
      </w:r>
      <w:r w:rsidR="00000000" w:rsidRPr="00033231">
        <w:t>quelle prise donnerait-elle au pied</w:t>
      </w:r>
      <w:r>
        <w:t xml:space="preserve"> ? </w:t>
      </w:r>
      <w:r w:rsidR="00000000" w:rsidRPr="00033231">
        <w:t>Elle est comme la colline naturelle</w:t>
      </w:r>
      <w:r>
        <w:t xml:space="preserve">, </w:t>
      </w:r>
      <w:r w:rsidR="00000000" w:rsidRPr="00033231">
        <w:t>avec ses crevasses moussues et ses creux</w:t>
      </w:r>
      <w:r>
        <w:t xml:space="preserve">, </w:t>
      </w:r>
      <w:r w:rsidR="00000000" w:rsidRPr="00033231">
        <w:t>dont l</w:t>
      </w:r>
      <w:r>
        <w:t>’</w:t>
      </w:r>
      <w:r w:rsidR="00000000" w:rsidRPr="00033231">
        <w:t>inclinaison invite à l</w:t>
      </w:r>
      <w:r>
        <w:t>’</w:t>
      </w:r>
      <w:r w:rsidR="00000000" w:rsidRPr="00033231">
        <w:t>escalade</w:t>
      </w:r>
      <w:r>
        <w:t xml:space="preserve">, </w:t>
      </w:r>
      <w:r w:rsidR="00000000" w:rsidRPr="00033231">
        <w:t>dont on a pla</w:t>
      </w:r>
      <w:r w:rsidR="00000000" w:rsidRPr="00033231">
        <w:t>i</w:t>
      </w:r>
      <w:r w:rsidR="00000000" w:rsidRPr="00033231">
        <w:t>sir à gagner le sommet</w:t>
      </w:r>
      <w:r>
        <w:t>.</w:t>
      </w:r>
    </w:p>
    <w:p w14:paraId="358F0A22" w14:textId="77777777" w:rsidR="004F69D6" w:rsidRDefault="004F69D6" w:rsidP="0021796F">
      <w:r>
        <w:t>« </w:t>
      </w:r>
      <w:r w:rsidR="00000000" w:rsidRPr="00033231">
        <w:t>Mais je quitte la métaphore</w:t>
      </w:r>
      <w:r>
        <w:t xml:space="preserve">. </w:t>
      </w:r>
      <w:r w:rsidR="00000000" w:rsidRPr="00033231">
        <w:t>Mes yeux se délectent à sa vue</w:t>
      </w:r>
      <w:r>
        <w:t xml:space="preserve"> : </w:t>
      </w:r>
      <w:r w:rsidR="00000000" w:rsidRPr="00033231">
        <w:t>elle me plaît</w:t>
      </w:r>
      <w:r>
        <w:t xml:space="preserve">. </w:t>
      </w:r>
      <w:r w:rsidR="00000000" w:rsidRPr="00033231">
        <w:t>Si j</w:t>
      </w:r>
      <w:r>
        <w:t>’</w:t>
      </w:r>
      <w:r w:rsidR="00000000" w:rsidRPr="00033231">
        <w:t>étais roi et elle la servante chargée de b</w:t>
      </w:r>
      <w:r w:rsidR="00000000" w:rsidRPr="00033231">
        <w:t>a</w:t>
      </w:r>
      <w:r w:rsidR="00000000" w:rsidRPr="00033231">
        <w:t>layer les escaliers de mon palais</w:t>
      </w:r>
      <w:r>
        <w:t xml:space="preserve">, </w:t>
      </w:r>
      <w:r w:rsidR="00000000" w:rsidRPr="00033231">
        <w:t>à travers la distance qui nous séparerait</w:t>
      </w:r>
      <w:r>
        <w:t xml:space="preserve">, </w:t>
      </w:r>
      <w:r w:rsidR="00000000" w:rsidRPr="00033231">
        <w:t>mon œil reconnaîtrait ses qualités</w:t>
      </w:r>
      <w:r>
        <w:t xml:space="preserve"> ; </w:t>
      </w:r>
      <w:r w:rsidR="00000000" w:rsidRPr="00033231">
        <w:t>mon cœur ba</w:t>
      </w:r>
      <w:r w:rsidR="00000000" w:rsidRPr="00033231">
        <w:t>t</w:t>
      </w:r>
      <w:r w:rsidR="00000000" w:rsidRPr="00033231">
        <w:t>trait pour elle</w:t>
      </w:r>
      <w:r>
        <w:t xml:space="preserve">, </w:t>
      </w:r>
      <w:r w:rsidR="00000000" w:rsidRPr="00033231">
        <w:t>malgré l</w:t>
      </w:r>
      <w:r>
        <w:t>’</w:t>
      </w:r>
      <w:r w:rsidR="00000000" w:rsidRPr="00033231">
        <w:t>abîme ouvert entre nous</w:t>
      </w:r>
      <w:r>
        <w:t xml:space="preserve">. </w:t>
      </w:r>
      <w:r w:rsidR="00000000" w:rsidRPr="00033231">
        <w:t>Si j</w:t>
      </w:r>
      <w:r>
        <w:t>’</w:t>
      </w:r>
      <w:r w:rsidR="00000000" w:rsidRPr="00033231">
        <w:t>étais un gentleman et qu</w:t>
      </w:r>
      <w:r>
        <w:t>’</w:t>
      </w:r>
      <w:r w:rsidR="00000000" w:rsidRPr="00033231">
        <w:t>elle fût ma domestique</w:t>
      </w:r>
      <w:r>
        <w:t xml:space="preserve">, </w:t>
      </w:r>
      <w:r w:rsidR="00000000" w:rsidRPr="00033231">
        <w:t>je ne pourrais m</w:t>
      </w:r>
      <w:r>
        <w:t>’</w:t>
      </w:r>
      <w:r w:rsidR="00000000" w:rsidRPr="00033231">
        <w:t>empêcher d</w:t>
      </w:r>
      <w:r>
        <w:t>’</w:t>
      </w:r>
      <w:r w:rsidR="00000000" w:rsidRPr="00033231">
        <w:t>aimer cette Shirley</w:t>
      </w:r>
      <w:r>
        <w:t xml:space="preserve">. </w:t>
      </w:r>
      <w:r w:rsidR="00000000" w:rsidRPr="00033231">
        <w:t>Vous lui enlèveriez l</w:t>
      </w:r>
      <w:r>
        <w:t>’</w:t>
      </w:r>
      <w:r w:rsidR="00000000" w:rsidRPr="00033231">
        <w:t>éducation</w:t>
      </w:r>
      <w:r>
        <w:t xml:space="preserve">, </w:t>
      </w:r>
      <w:r w:rsidR="00000000" w:rsidRPr="00033231">
        <w:t>la parure</w:t>
      </w:r>
      <w:r>
        <w:t xml:space="preserve">, </w:t>
      </w:r>
      <w:r w:rsidR="00000000" w:rsidRPr="00033231">
        <w:t>les somptueux vêtements</w:t>
      </w:r>
      <w:r>
        <w:t xml:space="preserve">, </w:t>
      </w:r>
      <w:r w:rsidR="00000000" w:rsidRPr="00033231">
        <w:t>et tous ces avantages extérieurs</w:t>
      </w:r>
      <w:r>
        <w:t xml:space="preserve">, </w:t>
      </w:r>
      <w:r w:rsidR="00000000" w:rsidRPr="00033231">
        <w:t>vous lui ôteriez toute grâce</w:t>
      </w:r>
      <w:r>
        <w:t xml:space="preserve">, </w:t>
      </w:r>
      <w:r w:rsidR="00000000" w:rsidRPr="00033231">
        <w:t>à l</w:t>
      </w:r>
      <w:r>
        <w:t>’</w:t>
      </w:r>
      <w:r w:rsidR="00000000" w:rsidRPr="00033231">
        <w:t>exception de celle que la belle proportion de ses formes rend inévitable</w:t>
      </w:r>
      <w:r>
        <w:t xml:space="preserve"> ; </w:t>
      </w:r>
      <w:r w:rsidR="00000000" w:rsidRPr="00033231">
        <w:t>vous me la présenteriez à la porte d</w:t>
      </w:r>
      <w:r>
        <w:t>’</w:t>
      </w:r>
      <w:r w:rsidR="00000000" w:rsidRPr="00033231">
        <w:t>une chaumière</w:t>
      </w:r>
      <w:r>
        <w:t xml:space="preserve">, </w:t>
      </w:r>
      <w:r w:rsidR="00000000" w:rsidRPr="00033231">
        <w:t>dans une robe grossière</w:t>
      </w:r>
      <w:r>
        <w:t xml:space="preserve">, </w:t>
      </w:r>
      <w:r w:rsidR="00000000" w:rsidRPr="00033231">
        <w:t>m</w:t>
      </w:r>
      <w:r>
        <w:t>’</w:t>
      </w:r>
      <w:r w:rsidR="00000000" w:rsidRPr="00033231">
        <w:t>offrant un verre d</w:t>
      </w:r>
      <w:r>
        <w:t>’</w:t>
      </w:r>
      <w:r w:rsidR="00000000" w:rsidRPr="00033231">
        <w:t>eau avec ce sourire</w:t>
      </w:r>
      <w:r>
        <w:t xml:space="preserve">, </w:t>
      </w:r>
      <w:r w:rsidR="00000000" w:rsidRPr="00033231">
        <w:t>cette chaude bienveillance</w:t>
      </w:r>
      <w:r>
        <w:t xml:space="preserve">, </w:t>
      </w:r>
      <w:r w:rsidR="00000000" w:rsidRPr="00033231">
        <w:t>avec lesquels elle pratique maintenant l</w:t>
      </w:r>
      <w:r>
        <w:t>’</w:t>
      </w:r>
      <w:r w:rsidR="00000000" w:rsidRPr="00033231">
        <w:t>hospitalité dans son manoir</w:t>
      </w:r>
      <w:r>
        <w:t xml:space="preserve">, </w:t>
      </w:r>
      <w:r w:rsidR="00000000" w:rsidRPr="00033231">
        <w:t>que je l</w:t>
      </w:r>
      <w:r>
        <w:t>’</w:t>
      </w:r>
      <w:r w:rsidR="00000000" w:rsidRPr="00033231">
        <w:t>aimerais</w:t>
      </w:r>
      <w:r>
        <w:t xml:space="preserve">. </w:t>
      </w:r>
      <w:r w:rsidR="00000000" w:rsidRPr="00033231">
        <w:t>J</w:t>
      </w:r>
      <w:r>
        <w:t>’</w:t>
      </w:r>
      <w:r w:rsidR="00000000" w:rsidRPr="00033231">
        <w:t>aimerais à demeurer une heure à causer avec elle</w:t>
      </w:r>
      <w:r>
        <w:t xml:space="preserve">. </w:t>
      </w:r>
      <w:r w:rsidR="00000000" w:rsidRPr="00033231">
        <w:t>Je n</w:t>
      </w:r>
      <w:r>
        <w:t>’</w:t>
      </w:r>
      <w:r w:rsidR="00000000" w:rsidRPr="00033231">
        <w:t>éprouverais pas la même impression que maintenant</w:t>
      </w:r>
      <w:r>
        <w:t xml:space="preserve"> ; </w:t>
      </w:r>
      <w:r w:rsidR="00000000" w:rsidRPr="00033231">
        <w:t>je ne trouverais en elle rien de divin</w:t>
      </w:r>
      <w:r>
        <w:t xml:space="preserve"> ; </w:t>
      </w:r>
      <w:r w:rsidR="00000000" w:rsidRPr="00033231">
        <w:t>mais</w:t>
      </w:r>
      <w:r>
        <w:t xml:space="preserve">, </w:t>
      </w:r>
      <w:r w:rsidR="00000000" w:rsidRPr="00033231">
        <w:t>toutes les fois que je rencontrerais la jeune paysanne</w:t>
      </w:r>
      <w:r>
        <w:t xml:space="preserve">, </w:t>
      </w:r>
      <w:r w:rsidR="00000000" w:rsidRPr="00033231">
        <w:t>ce serait avec plaisir</w:t>
      </w:r>
      <w:r>
        <w:t xml:space="preserve">, </w:t>
      </w:r>
      <w:r w:rsidR="00000000" w:rsidRPr="00033231">
        <w:t>je ne la quitterais qu</w:t>
      </w:r>
      <w:r>
        <w:t>’</w:t>
      </w:r>
      <w:r w:rsidR="00000000" w:rsidRPr="00033231">
        <w:t>avec regret</w:t>
      </w:r>
      <w:r>
        <w:t>.</w:t>
      </w:r>
    </w:p>
    <w:p w14:paraId="3616A5EB" w14:textId="0A248983" w:rsidR="004F69D6" w:rsidRDefault="004F69D6" w:rsidP="0021796F">
      <w:r>
        <w:t>« </w:t>
      </w:r>
      <w:r w:rsidR="00000000" w:rsidRPr="00033231">
        <w:t>Quelle coupable négligence de laisser ainsi ouvert son pupitre dans lequel je sais qu</w:t>
      </w:r>
      <w:r>
        <w:t>’</w:t>
      </w:r>
      <w:r w:rsidR="00000000" w:rsidRPr="00033231">
        <w:t>il y a de l</w:t>
      </w:r>
      <w:r>
        <w:t>’</w:t>
      </w:r>
      <w:r w:rsidR="00000000" w:rsidRPr="00033231">
        <w:t>argent</w:t>
      </w:r>
      <w:r>
        <w:t xml:space="preserve"> ! </w:t>
      </w:r>
      <w:r w:rsidR="00000000" w:rsidRPr="00033231">
        <w:t>À cette serrure pendent les clefs de tous ses meubles</w:t>
      </w:r>
      <w:r>
        <w:t xml:space="preserve">, </w:t>
      </w:r>
      <w:r w:rsidR="00000000" w:rsidRPr="00033231">
        <w:t>celle même de la cassette qui renferme ses joyaux</w:t>
      </w:r>
      <w:r>
        <w:t xml:space="preserve">. </w:t>
      </w:r>
      <w:r w:rsidR="00000000" w:rsidRPr="00033231">
        <w:t>Il y a une bourse dans ce sac de satin</w:t>
      </w:r>
      <w:r>
        <w:t xml:space="preserve">. </w:t>
      </w:r>
      <w:r w:rsidR="00000000" w:rsidRPr="00033231">
        <w:t>Je vois pendre au dehors les glands d</w:t>
      </w:r>
      <w:r>
        <w:t>’</w:t>
      </w:r>
      <w:r w:rsidR="00000000" w:rsidRPr="00033231">
        <w:t>argent</w:t>
      </w:r>
      <w:r>
        <w:t xml:space="preserve">. </w:t>
      </w:r>
      <w:r w:rsidR="00000000" w:rsidRPr="00033231">
        <w:t>Ce spectacle me</w:t>
      </w:r>
      <w:r w:rsidR="00000000" w:rsidRPr="00033231">
        <w:t>t</w:t>
      </w:r>
      <w:r w:rsidR="00000000" w:rsidRPr="00033231">
        <w:t>trait en colère mon frère Robert</w:t>
      </w:r>
      <w:r>
        <w:t xml:space="preserve"> ; </w:t>
      </w:r>
      <w:r w:rsidR="00000000" w:rsidRPr="00033231">
        <w:t>toutes ses petites faiblesses</w:t>
      </w:r>
      <w:r>
        <w:t xml:space="preserve">, </w:t>
      </w:r>
      <w:r w:rsidR="00000000" w:rsidRPr="00033231">
        <w:t>je le sais</w:t>
      </w:r>
      <w:r>
        <w:t xml:space="preserve">, </w:t>
      </w:r>
      <w:r w:rsidR="00000000" w:rsidRPr="00033231">
        <w:t xml:space="preserve">seraient pour lui une source </w:t>
      </w:r>
      <w:r w:rsidR="00000000" w:rsidRPr="00033231">
        <w:lastRenderedPageBreak/>
        <w:t>d</w:t>
      </w:r>
      <w:r>
        <w:t>’</w:t>
      </w:r>
      <w:r w:rsidR="00000000" w:rsidRPr="00033231">
        <w:t>irritation</w:t>
      </w:r>
      <w:r>
        <w:t xml:space="preserve">. </w:t>
      </w:r>
      <w:r w:rsidR="00000000" w:rsidRPr="00033231">
        <w:t>Si elles me vexent</w:t>
      </w:r>
      <w:r>
        <w:t xml:space="preserve">, </w:t>
      </w:r>
      <w:r w:rsidR="00000000" w:rsidRPr="00033231">
        <w:t>c</w:t>
      </w:r>
      <w:r>
        <w:t>’</w:t>
      </w:r>
      <w:r w:rsidR="00000000" w:rsidRPr="00033231">
        <w:t>est de la plus agréable vexation</w:t>
      </w:r>
      <w:r>
        <w:t xml:space="preserve">. </w:t>
      </w:r>
      <w:r w:rsidR="00000000" w:rsidRPr="00033231">
        <w:t>Je me plais à la tro</w:t>
      </w:r>
      <w:r w:rsidR="00000000" w:rsidRPr="00033231">
        <w:t>u</w:t>
      </w:r>
      <w:r w:rsidR="00000000" w:rsidRPr="00033231">
        <w:t>ver en défaut</w:t>
      </w:r>
      <w:r>
        <w:t xml:space="preserve">, </w:t>
      </w:r>
      <w:r w:rsidR="00000000" w:rsidRPr="00033231">
        <w:t>et</w:t>
      </w:r>
      <w:r>
        <w:t xml:space="preserve">, </w:t>
      </w:r>
      <w:r w:rsidR="00000000" w:rsidRPr="00033231">
        <w:t>si je demeurais toujours avec elle</w:t>
      </w:r>
      <w:r>
        <w:t xml:space="preserve">, </w:t>
      </w:r>
      <w:r w:rsidR="00000000" w:rsidRPr="00033231">
        <w:t>je sais qu</w:t>
      </w:r>
      <w:r>
        <w:t>’</w:t>
      </w:r>
      <w:r w:rsidR="00000000" w:rsidRPr="00033231">
        <w:t>elle ne serait pas avare de se prêter à cette satisfaction</w:t>
      </w:r>
      <w:r>
        <w:t xml:space="preserve">. </w:t>
      </w:r>
      <w:r w:rsidR="00000000" w:rsidRPr="00033231">
        <w:t>Elle donnerait assurément quelque chose à faire</w:t>
      </w:r>
      <w:r>
        <w:t xml:space="preserve">, </w:t>
      </w:r>
      <w:r w:rsidR="00000000" w:rsidRPr="00033231">
        <w:t>à redresser</w:t>
      </w:r>
      <w:r>
        <w:t xml:space="preserve"> : </w:t>
      </w:r>
      <w:r w:rsidR="00000000" w:rsidRPr="00033231">
        <w:t>un thème pour mes mercuriales de précepteur</w:t>
      </w:r>
      <w:r>
        <w:t xml:space="preserve">. </w:t>
      </w:r>
      <w:r w:rsidR="00000000" w:rsidRPr="00033231">
        <w:t>Jamais je ne répr</w:t>
      </w:r>
      <w:r w:rsidR="00000000" w:rsidRPr="00033231">
        <w:t>i</w:t>
      </w:r>
      <w:r w:rsidR="00000000" w:rsidRPr="00033231">
        <w:t>mande Henry</w:t>
      </w:r>
      <w:r>
        <w:t xml:space="preserve"> ; </w:t>
      </w:r>
      <w:r w:rsidR="00000000" w:rsidRPr="00033231">
        <w:t>jamais je ne me sens disposé à le faire</w:t>
      </w:r>
      <w:r>
        <w:t xml:space="preserve">. </w:t>
      </w:r>
      <w:r w:rsidR="00000000" w:rsidRPr="00033231">
        <w:t>S</w:t>
      </w:r>
      <w:r>
        <w:t>’</w:t>
      </w:r>
      <w:r w:rsidR="00000000" w:rsidRPr="00033231">
        <w:t>il fait mal</w:t>
      </w:r>
      <w:r>
        <w:t xml:space="preserve">, </w:t>
      </w:r>
      <w:r w:rsidR="00000000" w:rsidRPr="00033231">
        <w:t>et c</w:t>
      </w:r>
      <w:r>
        <w:t>’</w:t>
      </w:r>
      <w:r w:rsidR="00000000" w:rsidRPr="00033231">
        <w:t>est très-rare</w:t>
      </w:r>
      <w:r>
        <w:t xml:space="preserve">, </w:t>
      </w:r>
      <w:r w:rsidR="00000000" w:rsidRPr="00033231">
        <w:t>pauvre excellent garçon</w:t>
      </w:r>
      <w:r>
        <w:t xml:space="preserve"> ! </w:t>
      </w:r>
      <w:r w:rsidR="00000000" w:rsidRPr="00033231">
        <w:t>un mot suffit</w:t>
      </w:r>
      <w:r>
        <w:t xml:space="preserve">. </w:t>
      </w:r>
      <w:r w:rsidR="00000000" w:rsidRPr="00033231">
        <w:t>Souvent je ne fais même autre chose que de secouer la tête</w:t>
      </w:r>
      <w:r>
        <w:t xml:space="preserve">. </w:t>
      </w:r>
      <w:r w:rsidR="00000000" w:rsidRPr="00033231">
        <w:t>Mais aussitôt que son minois mutin rencontre mon œil</w:t>
      </w:r>
      <w:r>
        <w:t xml:space="preserve">, </w:t>
      </w:r>
      <w:r w:rsidR="00000000" w:rsidRPr="00033231">
        <w:t>les mots grondeurs se multiplient sur mes lèvres</w:t>
      </w:r>
      <w:r>
        <w:t xml:space="preserve"> : </w:t>
      </w:r>
      <w:r w:rsidR="00000000" w:rsidRPr="00033231">
        <w:t>d</w:t>
      </w:r>
      <w:r>
        <w:t>’</w:t>
      </w:r>
      <w:r w:rsidR="00000000" w:rsidRPr="00033231">
        <w:t>homme taciturne je crois qu</w:t>
      </w:r>
      <w:r>
        <w:t>’</w:t>
      </w:r>
      <w:r w:rsidR="00000000" w:rsidRPr="00033231">
        <w:t>elle me transforme en parleur</w:t>
      </w:r>
      <w:r>
        <w:t xml:space="preserve">. </w:t>
      </w:r>
      <w:r w:rsidR="00000000" w:rsidRPr="00033231">
        <w:t>D</w:t>
      </w:r>
      <w:r>
        <w:t>’</w:t>
      </w:r>
      <w:r w:rsidR="00000000" w:rsidRPr="00033231">
        <w:t>où vient le plaisir que je prends à cette causerie et qui m</w:t>
      </w:r>
      <w:r>
        <w:t>’</w:t>
      </w:r>
      <w:r w:rsidR="00000000" w:rsidRPr="00033231">
        <w:t>étonne quelquefois</w:t>
      </w:r>
      <w:r>
        <w:t xml:space="preserve"> ? </w:t>
      </w:r>
      <w:r w:rsidR="00000000" w:rsidRPr="00033231">
        <w:t>Plus son humeur est fière</w:t>
      </w:r>
      <w:r>
        <w:t xml:space="preserve">, </w:t>
      </w:r>
      <w:r w:rsidR="00000000" w:rsidRPr="00033231">
        <w:t>méchante</w:t>
      </w:r>
      <w:r>
        <w:t xml:space="preserve">, </w:t>
      </w:r>
      <w:r w:rsidR="00000000" w:rsidRPr="00033231">
        <w:t>taquine</w:t>
      </w:r>
      <w:r>
        <w:t xml:space="preserve">, </w:t>
      </w:r>
      <w:r w:rsidR="00000000" w:rsidRPr="00033231">
        <w:t>plus elle me donne occ</w:t>
      </w:r>
      <w:r w:rsidR="00000000" w:rsidRPr="00033231">
        <w:t>a</w:t>
      </w:r>
      <w:r w:rsidR="00000000" w:rsidRPr="00033231">
        <w:t>sion de désapprouver</w:t>
      </w:r>
      <w:r>
        <w:t xml:space="preserve">, </w:t>
      </w:r>
      <w:r w:rsidR="00000000" w:rsidRPr="00033231">
        <w:t>plus je la recherche et plus je l</w:t>
      </w:r>
      <w:r>
        <w:t>’</w:t>
      </w:r>
      <w:r w:rsidR="00000000" w:rsidRPr="00033231">
        <w:t>aime</w:t>
      </w:r>
      <w:r>
        <w:t xml:space="preserve">. </w:t>
      </w:r>
      <w:r w:rsidR="00000000" w:rsidRPr="00033231">
        <w:t>J</w:t>
      </w:r>
      <w:r w:rsidR="00000000" w:rsidRPr="00033231">
        <w:t>a</w:t>
      </w:r>
      <w:r w:rsidR="00000000" w:rsidRPr="00033231">
        <w:t>mais elle n</w:t>
      </w:r>
      <w:r>
        <w:t>’</w:t>
      </w:r>
      <w:r w:rsidR="00000000" w:rsidRPr="00033231">
        <w:t>est plus sauvage que lorsqu</w:t>
      </w:r>
      <w:r>
        <w:t>’</w:t>
      </w:r>
      <w:r w:rsidR="00000000" w:rsidRPr="00033231">
        <w:t>elle est revêtue de son habit et de son chapeau d</w:t>
      </w:r>
      <w:r>
        <w:t>’</w:t>
      </w:r>
      <w:r w:rsidR="00000000" w:rsidRPr="00033231">
        <w:t>amazone</w:t>
      </w:r>
      <w:r>
        <w:t xml:space="preserve"> ; </w:t>
      </w:r>
      <w:r w:rsidR="00000000" w:rsidRPr="00033231">
        <w:t>jamais elle n</w:t>
      </w:r>
      <w:r>
        <w:t>’</w:t>
      </w:r>
      <w:r w:rsidR="00000000" w:rsidRPr="00033231">
        <w:t>est moins tra</w:t>
      </w:r>
      <w:r w:rsidR="00000000" w:rsidRPr="00033231">
        <w:t>i</w:t>
      </w:r>
      <w:r w:rsidR="00000000" w:rsidRPr="00033231">
        <w:t>table que lorsque</w:t>
      </w:r>
      <w:r>
        <w:t xml:space="preserve">, </w:t>
      </w:r>
      <w:r w:rsidR="00000000" w:rsidRPr="00033231">
        <w:t>montée sur Zoé</w:t>
      </w:r>
      <w:r>
        <w:t xml:space="preserve">, </w:t>
      </w:r>
      <w:r w:rsidR="00000000" w:rsidRPr="00033231">
        <w:t>elle revient de courir avec le vent sur les montagnes</w:t>
      </w:r>
      <w:r>
        <w:t xml:space="preserve"> ; </w:t>
      </w:r>
      <w:r w:rsidR="00000000" w:rsidRPr="00033231">
        <w:t>et cependant je l</w:t>
      </w:r>
      <w:r>
        <w:t>’</w:t>
      </w:r>
      <w:r w:rsidR="00000000" w:rsidRPr="00033231">
        <w:t>avoue</w:t>
      </w:r>
      <w:r>
        <w:t xml:space="preserve">, </w:t>
      </w:r>
      <w:r w:rsidR="00000000" w:rsidRPr="00033231">
        <w:t>je le confesse ici à cette page muette</w:t>
      </w:r>
      <w:r>
        <w:t xml:space="preserve">, </w:t>
      </w:r>
      <w:r w:rsidR="00000000" w:rsidRPr="00033231">
        <w:t>il m</w:t>
      </w:r>
      <w:r>
        <w:t>’</w:t>
      </w:r>
      <w:r w:rsidR="00000000" w:rsidRPr="00033231">
        <w:t>est arrivé d</w:t>
      </w:r>
      <w:r>
        <w:t>’</w:t>
      </w:r>
      <w:r w:rsidR="00000000" w:rsidRPr="00033231">
        <w:t>attendre une heure dans la cour la chance d</w:t>
      </w:r>
      <w:r>
        <w:t>’</w:t>
      </w:r>
      <w:r w:rsidR="00000000" w:rsidRPr="00033231">
        <w:t>être témoin de son retour</w:t>
      </w:r>
      <w:r>
        <w:t xml:space="preserve">, </w:t>
      </w:r>
      <w:r w:rsidR="00000000" w:rsidRPr="00033231">
        <w:t>et celle plus chère de la recevoir dans mes bras en descendant de la selle</w:t>
      </w:r>
      <w:r>
        <w:t xml:space="preserve">. </w:t>
      </w:r>
      <w:r w:rsidR="00000000" w:rsidRPr="00033231">
        <w:t>J</w:t>
      </w:r>
      <w:r>
        <w:t>’</w:t>
      </w:r>
      <w:r w:rsidR="00000000" w:rsidRPr="00033231">
        <w:t>ai r</w:t>
      </w:r>
      <w:r w:rsidR="00000000" w:rsidRPr="00033231">
        <w:t>e</w:t>
      </w:r>
      <w:r w:rsidR="00000000" w:rsidRPr="00033231">
        <w:t>marqué</w:t>
      </w:r>
      <w:r>
        <w:t xml:space="preserve"> (</w:t>
      </w:r>
      <w:r w:rsidR="00000000" w:rsidRPr="00033231">
        <w:t>c</w:t>
      </w:r>
      <w:r>
        <w:t>’</w:t>
      </w:r>
      <w:r w:rsidR="00000000" w:rsidRPr="00033231">
        <w:t>est encore à cette page seulement que je veux confier cette remarque</w:t>
      </w:r>
      <w:r>
        <w:t xml:space="preserve">) </w:t>
      </w:r>
      <w:r w:rsidR="00000000" w:rsidRPr="00033231">
        <w:t>qu</w:t>
      </w:r>
      <w:r>
        <w:t>’</w:t>
      </w:r>
      <w:r w:rsidR="00000000" w:rsidRPr="00033231">
        <w:t>elle ne veut permettre à aucun autre que moi de lui prêter cette assistance</w:t>
      </w:r>
      <w:r>
        <w:t xml:space="preserve">. </w:t>
      </w:r>
      <w:r w:rsidR="00000000" w:rsidRPr="00033231">
        <w:t>Je l</w:t>
      </w:r>
      <w:r>
        <w:t>’</w:t>
      </w:r>
      <w:r w:rsidR="00000000" w:rsidRPr="00033231">
        <w:t>ai vue décliner poliment l</w:t>
      </w:r>
      <w:r>
        <w:t>’</w:t>
      </w:r>
      <w:r w:rsidR="00000000" w:rsidRPr="00033231">
        <w:t xml:space="preserve">aide de sir Philippe </w:t>
      </w:r>
      <w:proofErr w:type="spellStart"/>
      <w:r w:rsidR="00000000" w:rsidRPr="00033231">
        <w:t>Nunnely</w:t>
      </w:r>
      <w:proofErr w:type="spellEnd"/>
      <w:r>
        <w:t xml:space="preserve">. </w:t>
      </w:r>
      <w:r w:rsidR="00000000" w:rsidRPr="00033231">
        <w:t>Elle est toujours extrêmement aimable avec le jeune baronnet</w:t>
      </w:r>
      <w:r>
        <w:t xml:space="preserve"> ; </w:t>
      </w:r>
      <w:r w:rsidR="00000000" w:rsidRPr="00033231">
        <w:t>remplie d</w:t>
      </w:r>
      <w:r>
        <w:t>’</w:t>
      </w:r>
      <w:r w:rsidR="00000000" w:rsidRPr="00033231">
        <w:t>égards pour ses sentiments</w:t>
      </w:r>
      <w:r>
        <w:t xml:space="preserve">, </w:t>
      </w:r>
      <w:proofErr w:type="gramStart"/>
      <w:r w:rsidR="00000000" w:rsidRPr="00033231">
        <w:t>voire même</w:t>
      </w:r>
      <w:proofErr w:type="gramEnd"/>
      <w:r w:rsidR="00000000" w:rsidRPr="00033231">
        <w:t xml:space="preserve"> pour son mesquin amour-propre</w:t>
      </w:r>
      <w:r>
        <w:t xml:space="preserve"> : </w:t>
      </w:r>
      <w:r w:rsidR="00000000" w:rsidRPr="00033231">
        <w:t>je l</w:t>
      </w:r>
      <w:r>
        <w:t>’</w:t>
      </w:r>
      <w:r w:rsidR="00000000" w:rsidRPr="00033231">
        <w:t>ai vue rejeter d</w:t>
      </w:r>
      <w:r>
        <w:t>’</w:t>
      </w:r>
      <w:r w:rsidR="00000000" w:rsidRPr="00033231">
        <w:t xml:space="preserve">une façon hautaine ceux de </w:t>
      </w:r>
      <w:r>
        <w:t>M. </w:t>
      </w:r>
      <w:r w:rsidR="00000000" w:rsidRPr="00033231">
        <w:t>Sam Wynne</w:t>
      </w:r>
      <w:r>
        <w:t xml:space="preserve">, </w:t>
      </w:r>
      <w:r w:rsidR="00000000" w:rsidRPr="00033231">
        <w:t>Maintenant je sais</w:t>
      </w:r>
      <w:r>
        <w:t xml:space="preserve">, </w:t>
      </w:r>
      <w:r w:rsidR="00000000" w:rsidRPr="00033231">
        <w:t>mon cœur le sait</w:t>
      </w:r>
      <w:r>
        <w:t xml:space="preserve">, </w:t>
      </w:r>
      <w:r w:rsidR="00000000" w:rsidRPr="00033231">
        <w:t>car il l</w:t>
      </w:r>
      <w:r>
        <w:t>’</w:t>
      </w:r>
      <w:r w:rsidR="00000000" w:rsidRPr="00033231">
        <w:t>a senti</w:t>
      </w:r>
      <w:r>
        <w:t xml:space="preserve">, </w:t>
      </w:r>
      <w:r w:rsidR="00000000" w:rsidRPr="00033231">
        <w:t>qu</w:t>
      </w:r>
      <w:r>
        <w:t>’</w:t>
      </w:r>
      <w:r w:rsidR="00000000" w:rsidRPr="00033231">
        <w:t>elle s</w:t>
      </w:r>
      <w:r>
        <w:t>’</w:t>
      </w:r>
      <w:r w:rsidR="00000000" w:rsidRPr="00033231">
        <w:t>abandonne à moi sans aversion</w:t>
      </w:r>
      <w:r>
        <w:t xml:space="preserve"> : </w:t>
      </w:r>
      <w:proofErr w:type="spellStart"/>
      <w:r w:rsidR="00000000" w:rsidRPr="00033231">
        <w:t>sait-elle</w:t>
      </w:r>
      <w:proofErr w:type="spellEnd"/>
      <w:r w:rsidR="00000000" w:rsidRPr="00033231">
        <w:t xml:space="preserve"> combien j</w:t>
      </w:r>
      <w:r>
        <w:t>’</w:t>
      </w:r>
      <w:r w:rsidR="00000000" w:rsidRPr="00033231">
        <w:t>éprouve de joie à mettre ma force à son service</w:t>
      </w:r>
      <w:r>
        <w:t xml:space="preserve"> ? </w:t>
      </w:r>
      <w:r w:rsidR="00000000" w:rsidRPr="00033231">
        <w:t>Je ne suis pas son esclave</w:t>
      </w:r>
      <w:r>
        <w:t xml:space="preserve">, </w:t>
      </w:r>
      <w:r w:rsidR="00000000" w:rsidRPr="00033231">
        <w:t>je le déclare</w:t>
      </w:r>
      <w:r>
        <w:t xml:space="preserve">, </w:t>
      </w:r>
      <w:r w:rsidR="00000000" w:rsidRPr="00033231">
        <w:t xml:space="preserve">mais mes </w:t>
      </w:r>
      <w:r w:rsidR="00000000" w:rsidRPr="00033231">
        <w:lastRenderedPageBreak/>
        <w:t>facultés sont attirées vers sa beauté</w:t>
      </w:r>
      <w:r>
        <w:t xml:space="preserve">, </w:t>
      </w:r>
      <w:r w:rsidR="00000000" w:rsidRPr="00033231">
        <w:t>comme les génies vers le rayonnement de la Lampe</w:t>
      </w:r>
      <w:r>
        <w:t xml:space="preserve">. </w:t>
      </w:r>
      <w:r w:rsidR="00000000" w:rsidRPr="00033231">
        <w:t>Tout mon savoir</w:t>
      </w:r>
      <w:r>
        <w:t xml:space="preserve">, </w:t>
      </w:r>
      <w:r w:rsidR="00000000" w:rsidRPr="00033231">
        <w:t>toute ma prudence</w:t>
      </w:r>
      <w:r>
        <w:t xml:space="preserve">, </w:t>
      </w:r>
      <w:r w:rsidR="00000000" w:rsidRPr="00033231">
        <w:t>tout mon calme et toute ma force</w:t>
      </w:r>
      <w:r>
        <w:t xml:space="preserve">, </w:t>
      </w:r>
      <w:r w:rsidR="00000000" w:rsidRPr="00033231">
        <w:t>sont debout devant elle</w:t>
      </w:r>
      <w:r>
        <w:t xml:space="preserve">, </w:t>
      </w:r>
      <w:r w:rsidR="00000000" w:rsidRPr="00033231">
        <w:t>attendant humblement une tâche</w:t>
      </w:r>
      <w:r>
        <w:t xml:space="preserve">. </w:t>
      </w:r>
      <w:r w:rsidR="00000000" w:rsidRPr="00033231">
        <w:t>Quel bonheur ils épro</w:t>
      </w:r>
      <w:r w:rsidR="00000000" w:rsidRPr="00033231">
        <w:t>u</w:t>
      </w:r>
      <w:r w:rsidR="00000000" w:rsidRPr="00033231">
        <w:t>vent lorsque vient un ordre</w:t>
      </w:r>
      <w:r>
        <w:t xml:space="preserve"> ! </w:t>
      </w:r>
      <w:r w:rsidR="00000000" w:rsidRPr="00033231">
        <w:t>Avec quelle joie ils se mettent au labeur qu</w:t>
      </w:r>
      <w:r>
        <w:t>’</w:t>
      </w:r>
      <w:r w:rsidR="00000000" w:rsidRPr="00033231">
        <w:t>elle leur assigne</w:t>
      </w:r>
      <w:r>
        <w:t xml:space="preserve"> ! </w:t>
      </w:r>
      <w:proofErr w:type="spellStart"/>
      <w:r w:rsidR="00000000" w:rsidRPr="00033231">
        <w:t>Sait-elle</w:t>
      </w:r>
      <w:proofErr w:type="spellEnd"/>
      <w:r w:rsidR="00000000" w:rsidRPr="00033231">
        <w:t xml:space="preserve"> cela</w:t>
      </w:r>
      <w:r>
        <w:t> ?</w:t>
      </w:r>
    </w:p>
    <w:p w14:paraId="6496323B" w14:textId="77777777" w:rsidR="004F69D6" w:rsidRDefault="004F69D6" w:rsidP="0021796F">
      <w:r>
        <w:t>« </w:t>
      </w:r>
      <w:r w:rsidR="00000000" w:rsidRPr="00033231">
        <w:t>Je l</w:t>
      </w:r>
      <w:r>
        <w:t>’</w:t>
      </w:r>
      <w:r w:rsidR="00000000" w:rsidRPr="00033231">
        <w:t>ai appelée nonchalante</w:t>
      </w:r>
      <w:r>
        <w:t xml:space="preserve"> : </w:t>
      </w:r>
      <w:r w:rsidR="00000000" w:rsidRPr="00033231">
        <w:t>il est remarquable que sa nonchalance ne compromette jamais son élégance</w:t>
      </w:r>
      <w:r>
        <w:t xml:space="preserve"> ; </w:t>
      </w:r>
      <w:r w:rsidR="00000000" w:rsidRPr="00033231">
        <w:t>et c</w:t>
      </w:r>
      <w:r>
        <w:t>’</w:t>
      </w:r>
      <w:r w:rsidR="00000000" w:rsidRPr="00033231">
        <w:t>est vraiment par cette brèche de son caractère que l</w:t>
      </w:r>
      <w:r>
        <w:t>’</w:t>
      </w:r>
      <w:r w:rsidR="00000000" w:rsidRPr="00033231">
        <w:t>on peut s</w:t>
      </w:r>
      <w:r>
        <w:t>’</w:t>
      </w:r>
      <w:r w:rsidR="00000000" w:rsidRPr="00033231">
        <w:t>assurer de la réalité</w:t>
      </w:r>
      <w:r>
        <w:t xml:space="preserve">, </w:t>
      </w:r>
      <w:r w:rsidR="00000000" w:rsidRPr="00033231">
        <w:t>de la profondeur</w:t>
      </w:r>
      <w:r>
        <w:t xml:space="preserve">, </w:t>
      </w:r>
      <w:r w:rsidR="00000000" w:rsidRPr="00033231">
        <w:t>de la pureté de cette élégance</w:t>
      </w:r>
      <w:r>
        <w:t xml:space="preserve">. </w:t>
      </w:r>
      <w:r w:rsidR="00000000" w:rsidRPr="00033231">
        <w:t>Un vêtement complet couvre quelquefois la maigreur et la difformité</w:t>
      </w:r>
      <w:r>
        <w:t xml:space="preserve">, </w:t>
      </w:r>
      <w:r w:rsidR="00000000" w:rsidRPr="00033231">
        <w:t>tandis qu</w:t>
      </w:r>
      <w:r>
        <w:t>’</w:t>
      </w:r>
      <w:r w:rsidR="00000000" w:rsidRPr="00033231">
        <w:t>une manche déchirée peut révéler un bras ravissant</w:t>
      </w:r>
      <w:r>
        <w:t xml:space="preserve">. </w:t>
      </w:r>
      <w:r w:rsidR="00000000" w:rsidRPr="00033231">
        <w:t>J</w:t>
      </w:r>
      <w:r>
        <w:t>’</w:t>
      </w:r>
      <w:r w:rsidR="00000000" w:rsidRPr="00033231">
        <w:t>ai tenu dans mes mains beaucoup d</w:t>
      </w:r>
      <w:r>
        <w:t>’</w:t>
      </w:r>
      <w:r w:rsidR="00000000" w:rsidRPr="00033231">
        <w:t>objets lui appartenant</w:t>
      </w:r>
      <w:r>
        <w:t xml:space="preserve">, </w:t>
      </w:r>
      <w:r w:rsidR="00000000" w:rsidRPr="00033231">
        <w:t>parce qu</w:t>
      </w:r>
      <w:r>
        <w:t>’</w:t>
      </w:r>
      <w:r w:rsidR="00000000" w:rsidRPr="00033231">
        <w:t>elle les laisse souvent traîner</w:t>
      </w:r>
      <w:r>
        <w:t xml:space="preserve">. </w:t>
      </w:r>
      <w:r w:rsidR="00000000" w:rsidRPr="00033231">
        <w:t>Je n</w:t>
      </w:r>
      <w:r>
        <w:t>’</w:t>
      </w:r>
      <w:r w:rsidR="00000000" w:rsidRPr="00033231">
        <w:t>ai j</w:t>
      </w:r>
      <w:r w:rsidR="00000000" w:rsidRPr="00033231">
        <w:t>a</w:t>
      </w:r>
      <w:r w:rsidR="00000000" w:rsidRPr="00033231">
        <w:t>mais rien vu qui n</w:t>
      </w:r>
      <w:r>
        <w:t>’</w:t>
      </w:r>
      <w:r w:rsidR="00000000" w:rsidRPr="00033231">
        <w:t>annonçât la lady</w:t>
      </w:r>
      <w:r>
        <w:t xml:space="preserve">. </w:t>
      </w:r>
      <w:r w:rsidR="00000000" w:rsidRPr="00033231">
        <w:t>Jamais rien de sordide</w:t>
      </w:r>
      <w:r>
        <w:t xml:space="preserve">, </w:t>
      </w:r>
      <w:r w:rsidR="00000000" w:rsidRPr="00033231">
        <w:t>rien de souillé</w:t>
      </w:r>
      <w:r>
        <w:t xml:space="preserve">. </w:t>
      </w:r>
      <w:r w:rsidR="00000000" w:rsidRPr="00033231">
        <w:t>Dans un sens</w:t>
      </w:r>
      <w:r>
        <w:t xml:space="preserve">, </w:t>
      </w:r>
      <w:r w:rsidR="00000000" w:rsidRPr="00033231">
        <w:t>elle est aussi scrupuleuse que dans un autre elle est imprudente</w:t>
      </w:r>
      <w:r>
        <w:t xml:space="preserve"> : </w:t>
      </w:r>
      <w:r w:rsidR="00000000" w:rsidRPr="00033231">
        <w:t>elle serait paysanne</w:t>
      </w:r>
      <w:r>
        <w:t xml:space="preserve">, </w:t>
      </w:r>
      <w:r w:rsidR="00000000" w:rsidRPr="00033231">
        <w:t>qu</w:t>
      </w:r>
      <w:r>
        <w:t>’</w:t>
      </w:r>
      <w:r w:rsidR="00000000" w:rsidRPr="00033231">
        <w:t>elle serait toujours élégante et propre</w:t>
      </w:r>
      <w:r>
        <w:t xml:space="preserve">. </w:t>
      </w:r>
      <w:r w:rsidR="00000000" w:rsidRPr="00033231">
        <w:t>Voyez la pureté de ce petit gant</w:t>
      </w:r>
      <w:r>
        <w:t xml:space="preserve">, </w:t>
      </w:r>
      <w:r w:rsidR="00000000" w:rsidRPr="00033231">
        <w:t>la fraîcheur du satin de ce sac</w:t>
      </w:r>
      <w:r>
        <w:t>.</w:t>
      </w:r>
    </w:p>
    <w:p w14:paraId="5ABBBD0D" w14:textId="035BEBFD" w:rsidR="004F69D6" w:rsidRDefault="004F69D6" w:rsidP="0021796F">
      <w:r>
        <w:t>« </w:t>
      </w:r>
      <w:r w:rsidR="00000000" w:rsidRPr="00033231">
        <w:t>Quelle différence entre S</w:t>
      </w:r>
      <w:r>
        <w:t xml:space="preserve">. </w:t>
      </w:r>
      <w:r w:rsidR="00000000" w:rsidRPr="00033231">
        <w:t>et cette perle de</w:t>
      </w:r>
      <w:r w:rsidRPr="00033231">
        <w:t xml:space="preserve"> </w:t>
      </w:r>
      <w:proofErr w:type="spellStart"/>
      <w:r w:rsidRPr="00033231">
        <w:t>C</w:t>
      </w:r>
      <w:r>
        <w:t>.</w:t>
      </w:r>
      <w:r w:rsidRPr="00033231">
        <w:t>H</w:t>
      </w:r>
      <w:proofErr w:type="spellEnd"/>
      <w:r>
        <w:t xml:space="preserve">. ! </w:t>
      </w:r>
      <w:r w:rsidR="00000000" w:rsidRPr="00033231">
        <w:t>Car</w:t>
      </w:r>
      <w:r w:rsidR="00000000" w:rsidRPr="00033231">
        <w:t>o</w:t>
      </w:r>
      <w:r w:rsidR="00000000" w:rsidRPr="00033231">
        <w:t>l</w:t>
      </w:r>
      <w:r w:rsidR="00000000" w:rsidRPr="00033231">
        <w:t>i</w:t>
      </w:r>
      <w:r w:rsidR="00000000" w:rsidRPr="00033231">
        <w:t>ne</w:t>
      </w:r>
      <w:r>
        <w:t xml:space="preserve">, </w:t>
      </w:r>
      <w:r w:rsidR="00000000" w:rsidRPr="00033231">
        <w:t>je m</w:t>
      </w:r>
      <w:r>
        <w:t>’</w:t>
      </w:r>
      <w:r w:rsidR="00000000" w:rsidRPr="00033231">
        <w:t>imagine</w:t>
      </w:r>
      <w:r>
        <w:t xml:space="preserve">, </w:t>
      </w:r>
      <w:r w:rsidR="00000000" w:rsidRPr="00033231">
        <w:t>est l</w:t>
      </w:r>
      <w:r>
        <w:t>’</w:t>
      </w:r>
      <w:r w:rsidR="00000000" w:rsidRPr="00033231">
        <w:t>âme de la consciencieuse ponctualité et de la scrupuleuse exactitude</w:t>
      </w:r>
      <w:r>
        <w:t xml:space="preserve"> : </w:t>
      </w:r>
      <w:r w:rsidR="00000000" w:rsidRPr="00033231">
        <w:t>elle conviendrait parfaitement aux habitudes domestiques d</w:t>
      </w:r>
      <w:r>
        <w:t>’</w:t>
      </w:r>
      <w:r w:rsidR="00000000" w:rsidRPr="00033231">
        <w:t>un certain frère à moi</w:t>
      </w:r>
      <w:r>
        <w:t xml:space="preserve"> : </w:t>
      </w:r>
      <w:r w:rsidR="00000000" w:rsidRPr="00033231">
        <w:t>elle est si délicate</w:t>
      </w:r>
      <w:r>
        <w:t xml:space="preserve">, </w:t>
      </w:r>
      <w:r w:rsidR="00000000" w:rsidRPr="00033231">
        <w:t>si adroite</w:t>
      </w:r>
      <w:r>
        <w:t xml:space="preserve">, </w:t>
      </w:r>
      <w:r w:rsidR="00000000" w:rsidRPr="00033231">
        <w:t>si recherchée</w:t>
      </w:r>
      <w:r>
        <w:t xml:space="preserve">, </w:t>
      </w:r>
      <w:r w:rsidR="00000000" w:rsidRPr="00033231">
        <w:t>si prompte</w:t>
      </w:r>
      <w:r>
        <w:t xml:space="preserve">, </w:t>
      </w:r>
      <w:r w:rsidR="00000000" w:rsidRPr="00033231">
        <w:t>si calme</w:t>
      </w:r>
      <w:r>
        <w:t xml:space="preserve"> ! </w:t>
      </w:r>
      <w:r w:rsidR="00000000" w:rsidRPr="00033231">
        <w:t>avec elle tout est fait à la minute</w:t>
      </w:r>
      <w:r>
        <w:t xml:space="preserve">, </w:t>
      </w:r>
      <w:r w:rsidR="00000000" w:rsidRPr="00033231">
        <w:t>tout est tiré au cordeau</w:t>
      </w:r>
      <w:r>
        <w:t xml:space="preserve">. </w:t>
      </w:r>
      <w:r w:rsidR="00000000" w:rsidRPr="00033231">
        <w:t>Elle convie</w:t>
      </w:r>
      <w:r w:rsidR="00000000" w:rsidRPr="00033231">
        <w:t>n</w:t>
      </w:r>
      <w:r w:rsidR="00000000" w:rsidRPr="00033231">
        <w:t>drait à Robert</w:t>
      </w:r>
      <w:r>
        <w:t xml:space="preserve"> ; </w:t>
      </w:r>
      <w:r w:rsidR="00000000" w:rsidRPr="00033231">
        <w:t>mais que pourrais-je faire de quelque chose de si parfait</w:t>
      </w:r>
      <w:r>
        <w:t xml:space="preserve"> ? </w:t>
      </w:r>
      <w:r w:rsidR="00000000" w:rsidRPr="00033231">
        <w:t>Elle est mon égale</w:t>
      </w:r>
      <w:r>
        <w:t xml:space="preserve">, </w:t>
      </w:r>
      <w:r w:rsidR="00000000" w:rsidRPr="00033231">
        <w:t>pauvre comme moi</w:t>
      </w:r>
      <w:r>
        <w:t xml:space="preserve"> ; </w:t>
      </w:r>
      <w:r w:rsidR="00000000" w:rsidRPr="00033231">
        <w:t>elle est ce</w:t>
      </w:r>
      <w:r w:rsidR="00000000" w:rsidRPr="00033231">
        <w:t>r</w:t>
      </w:r>
      <w:r w:rsidR="00000000" w:rsidRPr="00033231">
        <w:t>tainement jolie</w:t>
      </w:r>
      <w:r>
        <w:t xml:space="preserve"> : </w:t>
      </w:r>
      <w:r w:rsidR="00000000" w:rsidRPr="00033231">
        <w:t>une petite tête de Raphaël</w:t>
      </w:r>
      <w:r>
        <w:t xml:space="preserve"> ; </w:t>
      </w:r>
      <w:r w:rsidR="00000000" w:rsidRPr="00033231">
        <w:t>raphaélesque par les traits</w:t>
      </w:r>
      <w:r>
        <w:t xml:space="preserve">, </w:t>
      </w:r>
      <w:r w:rsidR="00000000" w:rsidRPr="00033231">
        <w:t xml:space="preserve">mais </w:t>
      </w:r>
      <w:proofErr w:type="gramStart"/>
      <w:r w:rsidR="00000000" w:rsidRPr="00033231">
        <w:t>toute</w:t>
      </w:r>
      <w:proofErr w:type="gramEnd"/>
      <w:r w:rsidR="00000000" w:rsidRPr="00033231">
        <w:t xml:space="preserve"> anglaise par l</w:t>
      </w:r>
      <w:r>
        <w:t>’</w:t>
      </w:r>
      <w:r w:rsidR="00000000" w:rsidRPr="00033231">
        <w:t>expression</w:t>
      </w:r>
      <w:r>
        <w:t xml:space="preserve">, </w:t>
      </w:r>
      <w:r w:rsidR="00000000" w:rsidRPr="00033231">
        <w:t>toute insulaire par la grâce et la pureté</w:t>
      </w:r>
      <w:r>
        <w:t xml:space="preserve"> : </w:t>
      </w:r>
      <w:r w:rsidR="00000000" w:rsidRPr="00033231">
        <w:t>mais où y a-t-il là quelque chose à e</w:t>
      </w:r>
      <w:r w:rsidR="00000000" w:rsidRPr="00033231">
        <w:t>n</w:t>
      </w:r>
      <w:r w:rsidR="00000000" w:rsidRPr="00033231">
        <w:t>durer</w:t>
      </w:r>
      <w:r>
        <w:t xml:space="preserve">, </w:t>
      </w:r>
      <w:r w:rsidR="00000000" w:rsidRPr="00033231">
        <w:t>quelque chose à réprimander</w:t>
      </w:r>
      <w:r>
        <w:t xml:space="preserve"> ? </w:t>
      </w:r>
      <w:r w:rsidR="00000000" w:rsidRPr="00033231">
        <w:t>Comme le lis dans la va</w:t>
      </w:r>
      <w:r w:rsidR="00000000" w:rsidRPr="00033231">
        <w:t>l</w:t>
      </w:r>
      <w:r w:rsidR="00000000" w:rsidRPr="00033231">
        <w:t>lée</w:t>
      </w:r>
      <w:r>
        <w:t xml:space="preserve">, </w:t>
      </w:r>
      <w:r w:rsidR="00000000" w:rsidRPr="00033231">
        <w:t>elle est incolore</w:t>
      </w:r>
      <w:r>
        <w:t xml:space="preserve">, </w:t>
      </w:r>
      <w:r w:rsidR="00000000" w:rsidRPr="00033231">
        <w:t>mais n</w:t>
      </w:r>
      <w:r>
        <w:t>’</w:t>
      </w:r>
      <w:r w:rsidR="00000000" w:rsidRPr="00033231">
        <w:t xml:space="preserve">a pas </w:t>
      </w:r>
      <w:r w:rsidR="00000000" w:rsidRPr="00033231">
        <w:lastRenderedPageBreak/>
        <w:t>besoin d</w:t>
      </w:r>
      <w:r w:rsidR="00000000">
        <w:t>e</w:t>
      </w:r>
      <w:r w:rsidR="00000000" w:rsidRPr="00033231">
        <w:t xml:space="preserve"> couleurs</w:t>
      </w:r>
      <w:r>
        <w:t xml:space="preserve">. </w:t>
      </w:r>
      <w:r w:rsidR="00000000" w:rsidRPr="00033231">
        <w:t>Quel changement pourrait ajouter à ces perfections</w:t>
      </w:r>
      <w:r>
        <w:t xml:space="preserve"> ? </w:t>
      </w:r>
      <w:r w:rsidR="00000000" w:rsidRPr="00033231">
        <w:t>quel pinceau oserait toucher à cette fleur</w:t>
      </w:r>
      <w:r>
        <w:t xml:space="preserve"> ? </w:t>
      </w:r>
      <w:r w:rsidR="00000000" w:rsidRPr="00033231">
        <w:t>Ma bien-aimée</w:t>
      </w:r>
      <w:r>
        <w:t xml:space="preserve">, </w:t>
      </w:r>
      <w:r w:rsidR="00000000" w:rsidRPr="00033231">
        <w:t>si jamais j</w:t>
      </w:r>
      <w:r>
        <w:t>’</w:t>
      </w:r>
      <w:r w:rsidR="00000000" w:rsidRPr="00033231">
        <w:t>en ai une</w:t>
      </w:r>
      <w:r>
        <w:t xml:space="preserve">, </w:t>
      </w:r>
      <w:r w:rsidR="00000000" w:rsidRPr="00033231">
        <w:t>doit avoir une plus grande affinité avec la rose</w:t>
      </w:r>
      <w:r>
        <w:t xml:space="preserve">, </w:t>
      </w:r>
      <w:r w:rsidR="00000000" w:rsidRPr="00033231">
        <w:t>dont le pa</w:t>
      </w:r>
      <w:r w:rsidR="00000000" w:rsidRPr="00033231">
        <w:t>r</w:t>
      </w:r>
      <w:r w:rsidR="00000000" w:rsidRPr="00033231">
        <w:t>fum doux et pénétrant est entouré d</w:t>
      </w:r>
      <w:r>
        <w:t>’</w:t>
      </w:r>
      <w:r w:rsidR="00000000" w:rsidRPr="00033231">
        <w:t>épines</w:t>
      </w:r>
      <w:r>
        <w:t xml:space="preserve">. </w:t>
      </w:r>
      <w:r w:rsidR="00000000" w:rsidRPr="00033231">
        <w:t>Ma femme</w:t>
      </w:r>
      <w:r>
        <w:t xml:space="preserve">, </w:t>
      </w:r>
      <w:r w:rsidR="00000000" w:rsidRPr="00033231">
        <w:t>si j</w:t>
      </w:r>
      <w:r w:rsidR="00000000" w:rsidRPr="00033231">
        <w:t>a</w:t>
      </w:r>
      <w:r w:rsidR="00000000" w:rsidRPr="00033231">
        <w:t>mais je me marie</w:t>
      </w:r>
      <w:r>
        <w:t xml:space="preserve">, </w:t>
      </w:r>
      <w:r w:rsidR="00000000" w:rsidRPr="00033231">
        <w:t>doit stimuler de temps à autre ma grande n</w:t>
      </w:r>
      <w:r w:rsidR="00000000" w:rsidRPr="00033231">
        <w:t>a</w:t>
      </w:r>
      <w:r w:rsidR="00000000" w:rsidRPr="00033231">
        <w:t>ture avec un aiguillon</w:t>
      </w:r>
      <w:r>
        <w:t xml:space="preserve"> ; </w:t>
      </w:r>
      <w:r w:rsidR="00000000" w:rsidRPr="00033231">
        <w:t>elle doit fournir de l</w:t>
      </w:r>
      <w:r>
        <w:t>’</w:t>
      </w:r>
      <w:r w:rsidR="00000000" w:rsidRPr="00033231">
        <w:t>exercice à la p</w:t>
      </w:r>
      <w:r w:rsidR="00000000" w:rsidRPr="00033231">
        <w:t>a</w:t>
      </w:r>
      <w:r w:rsidR="00000000" w:rsidRPr="00033231">
        <w:t>tie</w:t>
      </w:r>
      <w:r w:rsidR="00000000" w:rsidRPr="00033231">
        <w:t>n</w:t>
      </w:r>
      <w:r w:rsidR="00000000" w:rsidRPr="00033231">
        <w:t>ce inébranlable de son mari</w:t>
      </w:r>
      <w:r>
        <w:t xml:space="preserve">. </w:t>
      </w:r>
      <w:r w:rsidR="00000000" w:rsidRPr="00033231">
        <w:t>Je n</w:t>
      </w:r>
      <w:r>
        <w:t>’</w:t>
      </w:r>
      <w:r w:rsidR="00000000" w:rsidRPr="00033231">
        <w:t>ai pas été fait si endurant pour être apparié avec un agneau</w:t>
      </w:r>
      <w:r>
        <w:t xml:space="preserve"> : </w:t>
      </w:r>
      <w:r w:rsidR="00000000" w:rsidRPr="00033231">
        <w:t>je trouverais une responsab</w:t>
      </w:r>
      <w:r w:rsidR="00000000" w:rsidRPr="00033231">
        <w:t>i</w:t>
      </w:r>
      <w:r w:rsidR="00000000" w:rsidRPr="00033231">
        <w:t>lité plus convenable à ma nature dans la charge d</w:t>
      </w:r>
      <w:r>
        <w:t>’</w:t>
      </w:r>
      <w:r w:rsidR="00000000" w:rsidRPr="00033231">
        <w:t>une jeune lionne ou d</w:t>
      </w:r>
      <w:r>
        <w:t>’</w:t>
      </w:r>
      <w:r w:rsidR="00000000" w:rsidRPr="00033231">
        <w:t>une panthère</w:t>
      </w:r>
      <w:r>
        <w:t xml:space="preserve">. </w:t>
      </w:r>
      <w:r w:rsidR="00000000" w:rsidRPr="00033231">
        <w:t>Je n</w:t>
      </w:r>
      <w:r>
        <w:t>’</w:t>
      </w:r>
      <w:r w:rsidR="00000000" w:rsidRPr="00033231">
        <w:t>aime</w:t>
      </w:r>
      <w:r>
        <w:t xml:space="preserve">, </w:t>
      </w:r>
      <w:r w:rsidR="00000000" w:rsidRPr="00033231">
        <w:t>parmi les choses douces</w:t>
      </w:r>
      <w:r>
        <w:t xml:space="preserve">, </w:t>
      </w:r>
      <w:r w:rsidR="00000000" w:rsidRPr="00033231">
        <w:t>que ce</w:t>
      </w:r>
      <w:r w:rsidR="00000000" w:rsidRPr="00033231">
        <w:t>l</w:t>
      </w:r>
      <w:r w:rsidR="00000000" w:rsidRPr="00033231">
        <w:t>les qui aussi sont piquantes</w:t>
      </w:r>
      <w:r>
        <w:t xml:space="preserve"> ; </w:t>
      </w:r>
      <w:r w:rsidR="00000000" w:rsidRPr="00033231">
        <w:t>parmi les choses brillantes</w:t>
      </w:r>
      <w:r>
        <w:t xml:space="preserve">, </w:t>
      </w:r>
      <w:r w:rsidR="00000000" w:rsidRPr="00033231">
        <w:t>que celles qui aussi quelquefois ne le sont pas</w:t>
      </w:r>
      <w:r>
        <w:t xml:space="preserve"> ; </w:t>
      </w:r>
      <w:r w:rsidR="00000000" w:rsidRPr="00033231">
        <w:t>j</w:t>
      </w:r>
      <w:r>
        <w:t>’</w:t>
      </w:r>
      <w:r w:rsidR="00000000" w:rsidRPr="00033231">
        <w:t>aime le jour d</w:t>
      </w:r>
      <w:r>
        <w:t>’</w:t>
      </w:r>
      <w:r w:rsidR="00000000" w:rsidRPr="00033231">
        <w:t>été</w:t>
      </w:r>
      <w:r>
        <w:t xml:space="preserve">, </w:t>
      </w:r>
      <w:r w:rsidR="00000000" w:rsidRPr="00033231">
        <w:t>dont le soleil fait rougir les fruits et blanchir le blé</w:t>
      </w:r>
      <w:r>
        <w:t xml:space="preserve">. </w:t>
      </w:r>
      <w:r w:rsidR="00000000" w:rsidRPr="00033231">
        <w:t>La beauté n</w:t>
      </w:r>
      <w:r>
        <w:t>’</w:t>
      </w:r>
      <w:r w:rsidR="00000000" w:rsidRPr="00033231">
        <w:t>est jamais plus belle que quand</w:t>
      </w:r>
      <w:r>
        <w:t xml:space="preserve">, </w:t>
      </w:r>
      <w:r w:rsidR="00000000" w:rsidRPr="00033231">
        <w:t>si je l</w:t>
      </w:r>
      <w:r>
        <w:t>’</w:t>
      </w:r>
      <w:r w:rsidR="00000000" w:rsidRPr="00033231">
        <w:t>attaque</w:t>
      </w:r>
      <w:r>
        <w:t xml:space="preserve">, </w:t>
      </w:r>
      <w:r w:rsidR="00000000" w:rsidRPr="00033231">
        <w:t>elle r</w:t>
      </w:r>
      <w:r w:rsidR="00000000" w:rsidRPr="00033231">
        <w:t>i</w:t>
      </w:r>
      <w:r w:rsidR="00000000" w:rsidRPr="00033231">
        <w:t>poste avec courage</w:t>
      </w:r>
      <w:r>
        <w:t xml:space="preserve">. </w:t>
      </w:r>
      <w:r w:rsidR="00000000" w:rsidRPr="00033231">
        <w:t>La fascination n</w:t>
      </w:r>
      <w:r>
        <w:t>’</w:t>
      </w:r>
      <w:r w:rsidR="00000000" w:rsidRPr="00033231">
        <w:t>est jamais plus complète que quand</w:t>
      </w:r>
      <w:r>
        <w:t xml:space="preserve">, </w:t>
      </w:r>
      <w:r w:rsidR="00000000" w:rsidRPr="00033231">
        <w:t>excitée et à moitié irritée</w:t>
      </w:r>
      <w:r>
        <w:t xml:space="preserve">, </w:t>
      </w:r>
      <w:r w:rsidR="00000000" w:rsidRPr="00033231">
        <w:t>elle menace de se tran</w:t>
      </w:r>
      <w:r w:rsidR="00000000" w:rsidRPr="00033231">
        <w:t>s</w:t>
      </w:r>
      <w:r w:rsidR="00000000" w:rsidRPr="00033231">
        <w:t>former en furie</w:t>
      </w:r>
      <w:r>
        <w:t xml:space="preserve">. </w:t>
      </w:r>
      <w:r w:rsidR="00000000" w:rsidRPr="00033231">
        <w:t>Je serais bientôt fatigué</w:t>
      </w:r>
      <w:r>
        <w:t xml:space="preserve">, </w:t>
      </w:r>
      <w:r w:rsidR="00000000" w:rsidRPr="00033231">
        <w:t>je le crains</w:t>
      </w:r>
      <w:r>
        <w:t xml:space="preserve">, </w:t>
      </w:r>
      <w:r w:rsidR="00000000" w:rsidRPr="00033231">
        <w:t>de la muette et monotone innocence de l</w:t>
      </w:r>
      <w:r>
        <w:t>’</w:t>
      </w:r>
      <w:r w:rsidR="00000000" w:rsidRPr="00033231">
        <w:t>agneau</w:t>
      </w:r>
      <w:r>
        <w:t xml:space="preserve"> ; </w:t>
      </w:r>
      <w:r w:rsidR="00000000" w:rsidRPr="00033231">
        <w:t>avant peu</w:t>
      </w:r>
      <w:r>
        <w:t xml:space="preserve">, </w:t>
      </w:r>
      <w:r w:rsidR="00000000" w:rsidRPr="00033231">
        <w:t>la jeune colombe qui ne serait jamais agitée dans mon sein me devie</w:t>
      </w:r>
      <w:r w:rsidR="00000000" w:rsidRPr="00033231">
        <w:t>n</w:t>
      </w:r>
      <w:r w:rsidR="00000000" w:rsidRPr="00033231">
        <w:t>drait impo</w:t>
      </w:r>
      <w:r w:rsidR="00000000" w:rsidRPr="00033231">
        <w:t>r</w:t>
      </w:r>
      <w:r w:rsidR="00000000" w:rsidRPr="00033231">
        <w:t>tune</w:t>
      </w:r>
      <w:r>
        <w:t xml:space="preserve"> ; </w:t>
      </w:r>
      <w:r w:rsidR="00000000" w:rsidRPr="00033231">
        <w:t>mais ma patience se plairait à calmer les mo</w:t>
      </w:r>
      <w:r w:rsidR="00000000" w:rsidRPr="00033231">
        <w:t>u</w:t>
      </w:r>
      <w:r w:rsidR="00000000" w:rsidRPr="00033231">
        <w:t>vements</w:t>
      </w:r>
      <w:r>
        <w:t xml:space="preserve">, </w:t>
      </w:r>
      <w:r w:rsidR="00000000" w:rsidRPr="00033231">
        <w:t>à discipliner l</w:t>
      </w:r>
      <w:r>
        <w:t>’</w:t>
      </w:r>
      <w:r w:rsidR="00000000" w:rsidRPr="00033231">
        <w:t>énergie de l</w:t>
      </w:r>
      <w:r>
        <w:t>’</w:t>
      </w:r>
      <w:r w:rsidR="00000000" w:rsidRPr="00033231">
        <w:t>impatient émerillon</w:t>
      </w:r>
      <w:r>
        <w:t xml:space="preserve">, </w:t>
      </w:r>
      <w:r w:rsidR="00000000" w:rsidRPr="00033231">
        <w:t>et ma force à dompter les instincts de l</w:t>
      </w:r>
      <w:r>
        <w:t>’</w:t>
      </w:r>
      <w:r w:rsidR="00000000" w:rsidRPr="00033231">
        <w:t>indomptable bête fauve</w:t>
      </w:r>
      <w:r>
        <w:t>.</w:t>
      </w:r>
    </w:p>
    <w:p w14:paraId="7C7BA9D3" w14:textId="77777777" w:rsidR="004F69D6" w:rsidRDefault="004F69D6" w:rsidP="0021796F">
      <w:r>
        <w:t>« </w:t>
      </w:r>
      <w:r w:rsidR="00000000" w:rsidRPr="00033231">
        <w:t>Oh</w:t>
      </w:r>
      <w:r>
        <w:t xml:space="preserve"> ! </w:t>
      </w:r>
      <w:r w:rsidR="00000000" w:rsidRPr="00033231">
        <w:t>mon élève</w:t>
      </w:r>
      <w:r>
        <w:t xml:space="preserve"> ! </w:t>
      </w:r>
      <w:r w:rsidR="00000000" w:rsidRPr="00033231">
        <w:t>oh</w:t>
      </w:r>
      <w:r>
        <w:t xml:space="preserve"> ! </w:t>
      </w:r>
      <w:r w:rsidR="00000000" w:rsidRPr="00033231">
        <w:t>péri</w:t>
      </w:r>
      <w:r>
        <w:t xml:space="preserve"> ! </w:t>
      </w:r>
      <w:r w:rsidR="00000000" w:rsidRPr="00033231">
        <w:t>trop turbulente pour le ciel</w:t>
      </w:r>
      <w:r>
        <w:t xml:space="preserve">, </w:t>
      </w:r>
      <w:r w:rsidR="00000000" w:rsidRPr="00033231">
        <w:t>trop innocente pour l</w:t>
      </w:r>
      <w:r>
        <w:t>’</w:t>
      </w:r>
      <w:r w:rsidR="00000000" w:rsidRPr="00033231">
        <w:t>enfer</w:t>
      </w:r>
      <w:r>
        <w:t xml:space="preserve"> ! </w:t>
      </w:r>
      <w:r w:rsidR="00000000" w:rsidRPr="00033231">
        <w:t>Ne pourrai-je donc jamais que te voir</w:t>
      </w:r>
      <w:r>
        <w:t xml:space="preserve">, </w:t>
      </w:r>
      <w:r w:rsidR="00000000" w:rsidRPr="00033231">
        <w:t>t</w:t>
      </w:r>
      <w:r>
        <w:t>’</w:t>
      </w:r>
      <w:r w:rsidR="00000000" w:rsidRPr="00033231">
        <w:t>adorer</w:t>
      </w:r>
      <w:r>
        <w:t xml:space="preserve">, </w:t>
      </w:r>
      <w:r w:rsidR="00000000" w:rsidRPr="00033231">
        <w:t>te désirer</w:t>
      </w:r>
      <w:r>
        <w:t xml:space="preserve"> ? </w:t>
      </w:r>
      <w:r w:rsidR="00000000" w:rsidRPr="00033231">
        <w:t>Hélas</w:t>
      </w:r>
      <w:r>
        <w:t xml:space="preserve"> ! </w:t>
      </w:r>
      <w:r w:rsidR="00000000" w:rsidRPr="00033231">
        <w:t>sachant que je pourrais te re</w:t>
      </w:r>
      <w:r w:rsidR="00000000" w:rsidRPr="00033231">
        <w:t>n</w:t>
      </w:r>
      <w:r w:rsidR="00000000" w:rsidRPr="00033231">
        <w:t>dre heureuse</w:t>
      </w:r>
      <w:r>
        <w:t xml:space="preserve">, </w:t>
      </w:r>
      <w:r w:rsidR="00000000" w:rsidRPr="00033231">
        <w:t>serai-je condamné à te voir en la possession de ceux qui n</w:t>
      </w:r>
      <w:r>
        <w:t>’</w:t>
      </w:r>
      <w:r w:rsidR="00000000" w:rsidRPr="00033231">
        <w:t>ont pas ce pouvoir</w:t>
      </w:r>
      <w:r>
        <w:t> ?</w:t>
      </w:r>
    </w:p>
    <w:p w14:paraId="3BB92307" w14:textId="77777777" w:rsidR="004F69D6" w:rsidRDefault="004F69D6" w:rsidP="0021796F">
      <w:r>
        <w:t>« </w:t>
      </w:r>
      <w:r w:rsidR="00000000" w:rsidRPr="00033231">
        <w:t>Quelque douce que soit la main</w:t>
      </w:r>
      <w:r>
        <w:t xml:space="preserve">, </w:t>
      </w:r>
      <w:r w:rsidR="00000000" w:rsidRPr="00033231">
        <w:t>si elle est faible</w:t>
      </w:r>
      <w:r>
        <w:t xml:space="preserve">, </w:t>
      </w:r>
      <w:r w:rsidR="00000000" w:rsidRPr="00033231">
        <w:t>elle ne peut plier Shirley</w:t>
      </w:r>
      <w:r>
        <w:t xml:space="preserve">, </w:t>
      </w:r>
      <w:r w:rsidR="00000000" w:rsidRPr="00033231">
        <w:t>et elle doit être pliée</w:t>
      </w:r>
      <w:r>
        <w:t xml:space="preserve"> ; </w:t>
      </w:r>
      <w:r w:rsidR="00000000" w:rsidRPr="00033231">
        <w:t>elle ne la peut courber</w:t>
      </w:r>
      <w:r>
        <w:t xml:space="preserve">, </w:t>
      </w:r>
      <w:r w:rsidR="00000000" w:rsidRPr="00033231">
        <w:t>et il faut qu</w:t>
      </w:r>
      <w:r>
        <w:t>’</w:t>
      </w:r>
      <w:r w:rsidR="00000000" w:rsidRPr="00033231">
        <w:t>elle soit courbée</w:t>
      </w:r>
      <w:r>
        <w:t>.</w:t>
      </w:r>
    </w:p>
    <w:p w14:paraId="2E8B3544" w14:textId="77777777" w:rsidR="004F69D6" w:rsidRDefault="004F69D6" w:rsidP="0021796F">
      <w:r>
        <w:lastRenderedPageBreak/>
        <w:t>« </w:t>
      </w:r>
      <w:r w:rsidR="00000000" w:rsidRPr="00033231">
        <w:t>Prenez garde</w:t>
      </w:r>
      <w:r>
        <w:t xml:space="preserve">, </w:t>
      </w:r>
      <w:r w:rsidR="00000000" w:rsidRPr="00033231">
        <w:t xml:space="preserve">sir Philippe </w:t>
      </w:r>
      <w:proofErr w:type="spellStart"/>
      <w:r w:rsidR="00000000" w:rsidRPr="00033231">
        <w:t>Nunnely</w:t>
      </w:r>
      <w:proofErr w:type="spellEnd"/>
      <w:r>
        <w:t xml:space="preserve"> ! </w:t>
      </w:r>
      <w:r w:rsidR="00000000" w:rsidRPr="00033231">
        <w:t>Lorsque vous ma</w:t>
      </w:r>
      <w:r w:rsidR="00000000" w:rsidRPr="00033231">
        <w:t>r</w:t>
      </w:r>
      <w:r w:rsidR="00000000" w:rsidRPr="00033231">
        <w:t>chez ou que vous êtes assis à son côté</w:t>
      </w:r>
      <w:r>
        <w:t xml:space="preserve">, </w:t>
      </w:r>
      <w:r w:rsidR="00000000" w:rsidRPr="00033231">
        <w:t>je ne l</w:t>
      </w:r>
      <w:r>
        <w:t>’</w:t>
      </w:r>
      <w:r w:rsidR="00000000" w:rsidRPr="00033231">
        <w:t>observe jamais</w:t>
      </w:r>
      <w:r>
        <w:t xml:space="preserve">, </w:t>
      </w:r>
      <w:r w:rsidR="00000000" w:rsidRPr="00033231">
        <w:t>les lèvres comprimées et le front ridé</w:t>
      </w:r>
      <w:r>
        <w:t xml:space="preserve">, </w:t>
      </w:r>
      <w:r w:rsidR="00000000" w:rsidRPr="00033231">
        <w:t>endurant résolument que</w:t>
      </w:r>
      <w:r w:rsidR="00000000" w:rsidRPr="00033231">
        <w:t>l</w:t>
      </w:r>
      <w:r w:rsidR="00000000" w:rsidRPr="00033231">
        <w:t>que trait de votre caractère qu</w:t>
      </w:r>
      <w:r>
        <w:t>’</w:t>
      </w:r>
      <w:r w:rsidR="00000000" w:rsidRPr="00033231">
        <w:t>elle n</w:t>
      </w:r>
      <w:r>
        <w:t>’</w:t>
      </w:r>
      <w:r w:rsidR="00000000" w:rsidRPr="00033231">
        <w:t>aime ni n</w:t>
      </w:r>
      <w:r>
        <w:t>’</w:t>
      </w:r>
      <w:r w:rsidR="00000000" w:rsidRPr="00033231">
        <w:t>admire</w:t>
      </w:r>
      <w:r>
        <w:t xml:space="preserve">, </w:t>
      </w:r>
      <w:r w:rsidR="00000000" w:rsidRPr="00033231">
        <w:t>suppo</w:t>
      </w:r>
      <w:r w:rsidR="00000000" w:rsidRPr="00033231">
        <w:t>r</w:t>
      </w:r>
      <w:r w:rsidR="00000000" w:rsidRPr="00033231">
        <w:t>tant avec détermination quelque faiblesse qu</w:t>
      </w:r>
      <w:r>
        <w:t>’</w:t>
      </w:r>
      <w:r w:rsidR="00000000" w:rsidRPr="00033231">
        <w:t>elle croit compe</w:t>
      </w:r>
      <w:r w:rsidR="00000000" w:rsidRPr="00033231">
        <w:t>n</w:t>
      </w:r>
      <w:r w:rsidR="00000000" w:rsidRPr="00033231">
        <w:t>sée par une vertu</w:t>
      </w:r>
      <w:r>
        <w:t xml:space="preserve">, </w:t>
      </w:r>
      <w:r w:rsidR="00000000" w:rsidRPr="00033231">
        <w:t>mais qui la chagrine en dépit de cette croya</w:t>
      </w:r>
      <w:r w:rsidR="00000000" w:rsidRPr="00033231">
        <w:t>n</w:t>
      </w:r>
      <w:r w:rsidR="00000000" w:rsidRPr="00033231">
        <w:t>ce</w:t>
      </w:r>
      <w:r>
        <w:t xml:space="preserve"> ; </w:t>
      </w:r>
      <w:r w:rsidR="00000000" w:rsidRPr="00033231">
        <w:t>je ne remarque jamais le grave éclat de son visage</w:t>
      </w:r>
      <w:r>
        <w:t xml:space="preserve">, </w:t>
      </w:r>
      <w:r w:rsidR="00000000" w:rsidRPr="00033231">
        <w:t>le sévère éclair de son œil</w:t>
      </w:r>
      <w:r>
        <w:t xml:space="preserve">, </w:t>
      </w:r>
      <w:r w:rsidR="00000000" w:rsidRPr="00033231">
        <w:t>le léger frisson de tout son corps lor</w:t>
      </w:r>
      <w:r w:rsidR="00000000" w:rsidRPr="00033231">
        <w:t>s</w:t>
      </w:r>
      <w:r w:rsidR="00000000" w:rsidRPr="00033231">
        <w:t>que vous vous approchez trop près d</w:t>
      </w:r>
      <w:r>
        <w:t>’</w:t>
      </w:r>
      <w:r w:rsidR="00000000" w:rsidRPr="00033231">
        <w:t>elle</w:t>
      </w:r>
      <w:r>
        <w:t xml:space="preserve">, </w:t>
      </w:r>
      <w:r w:rsidR="00000000" w:rsidRPr="00033231">
        <w:t>la regardez avec trop d</w:t>
      </w:r>
      <w:r>
        <w:t>’</w:t>
      </w:r>
      <w:r w:rsidR="00000000" w:rsidRPr="00033231">
        <w:t>expression</w:t>
      </w:r>
      <w:r>
        <w:t xml:space="preserve">, </w:t>
      </w:r>
      <w:r w:rsidR="00000000" w:rsidRPr="00033231">
        <w:t>ou lui parlez trop chaleureusement</w:t>
      </w:r>
      <w:r>
        <w:t xml:space="preserve"> ; </w:t>
      </w:r>
      <w:r w:rsidR="00000000" w:rsidRPr="00033231">
        <w:t>je ne vois j</w:t>
      </w:r>
      <w:r w:rsidR="00000000" w:rsidRPr="00033231">
        <w:t>a</w:t>
      </w:r>
      <w:r w:rsidR="00000000" w:rsidRPr="00033231">
        <w:t>mais ces choses sans penser à la fable de Sémélé renversée</w:t>
      </w:r>
      <w:r>
        <w:t>.</w:t>
      </w:r>
    </w:p>
    <w:p w14:paraId="3B193D48" w14:textId="77777777" w:rsidR="004F69D6" w:rsidRDefault="004F69D6" w:rsidP="0021796F">
      <w:r>
        <w:t>« </w:t>
      </w:r>
      <w:r w:rsidR="00000000" w:rsidRPr="00033231">
        <w:t>Ce n</w:t>
      </w:r>
      <w:r>
        <w:t>’</w:t>
      </w:r>
      <w:r w:rsidR="00000000" w:rsidRPr="00033231">
        <w:t xml:space="preserve">est pas la fille de </w:t>
      </w:r>
      <w:proofErr w:type="spellStart"/>
      <w:r w:rsidR="00000000" w:rsidRPr="00033231">
        <w:t>Cadmus</w:t>
      </w:r>
      <w:proofErr w:type="spellEnd"/>
      <w:r w:rsidR="00000000" w:rsidRPr="00033231">
        <w:t xml:space="preserve"> que je vois</w:t>
      </w:r>
      <w:r>
        <w:t xml:space="preserve"> ; </w:t>
      </w:r>
      <w:r w:rsidR="00000000" w:rsidRPr="00033231">
        <w:t>je ne m</w:t>
      </w:r>
      <w:r>
        <w:t>’</w:t>
      </w:r>
      <w:r w:rsidR="00000000" w:rsidRPr="00033231">
        <w:t>imagine point son fatal désir de voir Jupiter dans sa majesté divine</w:t>
      </w:r>
      <w:r>
        <w:t xml:space="preserve">. </w:t>
      </w:r>
      <w:r w:rsidR="00000000" w:rsidRPr="00033231">
        <w:t>C</w:t>
      </w:r>
      <w:r>
        <w:t>’</w:t>
      </w:r>
      <w:r w:rsidR="00000000" w:rsidRPr="00033231">
        <w:t>est un prêtre de Junon qui est là devant moi veillant tard et seul auprès d</w:t>
      </w:r>
      <w:r>
        <w:t>’</w:t>
      </w:r>
      <w:r w:rsidR="00000000" w:rsidRPr="00033231">
        <w:t>un autel dans un temple argien</w:t>
      </w:r>
      <w:r>
        <w:t xml:space="preserve">. </w:t>
      </w:r>
      <w:r w:rsidR="00000000" w:rsidRPr="00033231">
        <w:t>Pendant les longues années de son ministère solitaire</w:t>
      </w:r>
      <w:r>
        <w:t xml:space="preserve">, </w:t>
      </w:r>
      <w:r w:rsidR="00000000" w:rsidRPr="00033231">
        <w:t>il a vécu dans les rêves</w:t>
      </w:r>
      <w:r>
        <w:t xml:space="preserve"> ; </w:t>
      </w:r>
      <w:r w:rsidR="00000000" w:rsidRPr="00033231">
        <w:t>il est possédé d</w:t>
      </w:r>
      <w:r>
        <w:t>’</w:t>
      </w:r>
      <w:r w:rsidR="00000000" w:rsidRPr="00033231">
        <w:t>une divine fureur</w:t>
      </w:r>
      <w:r>
        <w:t xml:space="preserve"> ; </w:t>
      </w:r>
      <w:r w:rsidR="00000000" w:rsidRPr="00033231">
        <w:t>il aime l</w:t>
      </w:r>
      <w:r>
        <w:t>’</w:t>
      </w:r>
      <w:r w:rsidR="00000000" w:rsidRPr="00033231">
        <w:t>idole qu</w:t>
      </w:r>
      <w:r>
        <w:t>’</w:t>
      </w:r>
      <w:r w:rsidR="00000000" w:rsidRPr="00033231">
        <w:t>il sert</w:t>
      </w:r>
      <w:r>
        <w:t xml:space="preserve">, </w:t>
      </w:r>
      <w:r w:rsidR="00000000" w:rsidRPr="00033231">
        <w:t>et prie jour et nuit que sa passion ait un aliment</w:t>
      </w:r>
      <w:r>
        <w:t xml:space="preserve">, </w:t>
      </w:r>
      <w:r w:rsidR="00000000" w:rsidRPr="00033231">
        <w:t>et que la déesse aux yeux de bœuf veuille sourire à son adorateur</w:t>
      </w:r>
      <w:r>
        <w:t xml:space="preserve">. </w:t>
      </w:r>
      <w:r w:rsidR="00000000" w:rsidRPr="00033231">
        <w:t>Elle a entendu</w:t>
      </w:r>
      <w:r>
        <w:t xml:space="preserve"> ; </w:t>
      </w:r>
      <w:r w:rsidR="00000000" w:rsidRPr="00033231">
        <w:t>elle se montrera propice</w:t>
      </w:r>
      <w:r>
        <w:t xml:space="preserve">. </w:t>
      </w:r>
      <w:r w:rsidR="00000000" w:rsidRPr="00033231">
        <w:t>Argos est toute plongée dans le sommeil</w:t>
      </w:r>
      <w:r>
        <w:t xml:space="preserve">. </w:t>
      </w:r>
      <w:r w:rsidR="00000000" w:rsidRPr="00033231">
        <w:t>Les portes du temple sont fermées</w:t>
      </w:r>
      <w:r>
        <w:t xml:space="preserve"> ; </w:t>
      </w:r>
      <w:r w:rsidR="00000000" w:rsidRPr="00033231">
        <w:t>le prêtre attend à l</w:t>
      </w:r>
      <w:r>
        <w:t>’</w:t>
      </w:r>
      <w:r w:rsidR="00000000" w:rsidRPr="00033231">
        <w:t>autel</w:t>
      </w:r>
      <w:r>
        <w:t>.</w:t>
      </w:r>
    </w:p>
    <w:p w14:paraId="7D9669AE" w14:textId="77777777" w:rsidR="004F69D6" w:rsidRDefault="004F69D6" w:rsidP="0021796F">
      <w:r>
        <w:t>« </w:t>
      </w:r>
      <w:r w:rsidR="00000000" w:rsidRPr="00033231">
        <w:t>Une secousse du ciel et de la terre se fait sentir non à la ville endormie</w:t>
      </w:r>
      <w:r>
        <w:t xml:space="preserve">, </w:t>
      </w:r>
      <w:r w:rsidR="00000000" w:rsidRPr="00033231">
        <w:t>mais seulement à ce solitaire surveillant</w:t>
      </w:r>
      <w:r>
        <w:t xml:space="preserve">, </w:t>
      </w:r>
      <w:r w:rsidR="00000000" w:rsidRPr="00033231">
        <w:t>brave et inébranlable sous son fanatisme</w:t>
      </w:r>
      <w:r>
        <w:t xml:space="preserve">. </w:t>
      </w:r>
      <w:r w:rsidR="00000000" w:rsidRPr="00033231">
        <w:t>Au milieu du silence</w:t>
      </w:r>
      <w:r>
        <w:t xml:space="preserve">, </w:t>
      </w:r>
      <w:r w:rsidR="00000000" w:rsidRPr="00033231">
        <w:t>sans bruit précurseur</w:t>
      </w:r>
      <w:r>
        <w:t xml:space="preserve">, </w:t>
      </w:r>
      <w:r w:rsidR="00000000" w:rsidRPr="00033231">
        <w:t>il est tout à coup enveloppé d</w:t>
      </w:r>
      <w:r>
        <w:t>’</w:t>
      </w:r>
      <w:r w:rsidR="00000000" w:rsidRPr="00033231">
        <w:t>une lumière soudaine</w:t>
      </w:r>
      <w:r>
        <w:t xml:space="preserve">. </w:t>
      </w:r>
      <w:r w:rsidR="00000000" w:rsidRPr="00033231">
        <w:t>Par le toit</w:t>
      </w:r>
      <w:r>
        <w:t xml:space="preserve">, </w:t>
      </w:r>
      <w:r w:rsidR="00000000" w:rsidRPr="00033231">
        <w:t>à travers la vaste et béante déchirure de l</w:t>
      </w:r>
      <w:r>
        <w:t>’</w:t>
      </w:r>
      <w:r w:rsidR="00000000" w:rsidRPr="00033231">
        <w:t>espace éthéré embrasé par les éclairs</w:t>
      </w:r>
      <w:r>
        <w:t xml:space="preserve">, </w:t>
      </w:r>
      <w:r w:rsidR="00000000" w:rsidRPr="00033231">
        <w:t>il voit s</w:t>
      </w:r>
      <w:r>
        <w:t>’</w:t>
      </w:r>
      <w:r w:rsidR="00000000" w:rsidRPr="00033231">
        <w:t>opérer une me</w:t>
      </w:r>
      <w:r w:rsidR="00000000" w:rsidRPr="00033231">
        <w:t>r</w:t>
      </w:r>
      <w:r w:rsidR="00000000" w:rsidRPr="00033231">
        <w:t>veilleuse descente</w:t>
      </w:r>
      <w:r>
        <w:t xml:space="preserve">, </w:t>
      </w:r>
      <w:r w:rsidR="00000000" w:rsidRPr="00033231">
        <w:t>terrible comme la chute des étoiles</w:t>
      </w:r>
      <w:r>
        <w:t xml:space="preserve">. </w:t>
      </w:r>
      <w:r w:rsidR="00000000" w:rsidRPr="00033231">
        <w:t>Il a ce qu</w:t>
      </w:r>
      <w:r>
        <w:t>’</w:t>
      </w:r>
      <w:r w:rsidR="00000000" w:rsidRPr="00033231">
        <w:t>il demandait</w:t>
      </w:r>
      <w:r>
        <w:t> : « </w:t>
      </w:r>
      <w:r w:rsidR="00000000" w:rsidRPr="00033231">
        <w:t>Retire-toi</w:t>
      </w:r>
      <w:r>
        <w:t xml:space="preserve">, </w:t>
      </w:r>
      <w:r w:rsidR="00000000" w:rsidRPr="00033231">
        <w:t>cesse de me regarder</w:t>
      </w:r>
      <w:r>
        <w:t xml:space="preserve">, </w:t>
      </w:r>
      <w:r w:rsidR="00000000" w:rsidRPr="00033231">
        <w:t>je suis aveuglé</w:t>
      </w:r>
      <w:r>
        <w:t xml:space="preserve">. </w:t>
      </w:r>
      <w:r w:rsidR="00000000" w:rsidRPr="00033231">
        <w:t>J</w:t>
      </w:r>
      <w:r>
        <w:t>’</w:t>
      </w:r>
      <w:r w:rsidR="00000000" w:rsidRPr="00033231">
        <w:t xml:space="preserve">entends dans ce temple un son </w:t>
      </w:r>
      <w:r w:rsidR="00000000" w:rsidRPr="00033231">
        <w:lastRenderedPageBreak/>
        <w:t>inexprimable</w:t>
      </w:r>
      <w:r>
        <w:t xml:space="preserve"> ; </w:t>
      </w:r>
      <w:r w:rsidR="00000000" w:rsidRPr="00033231">
        <w:t>plût au ciel que je ne l</w:t>
      </w:r>
      <w:r>
        <w:t>’</w:t>
      </w:r>
      <w:r w:rsidR="00000000" w:rsidRPr="00033231">
        <w:t>entendisse point</w:t>
      </w:r>
      <w:r>
        <w:t xml:space="preserve"> ! </w:t>
      </w:r>
      <w:r w:rsidR="00000000" w:rsidRPr="00033231">
        <w:t>Une gloire dont je ne puis tol</w:t>
      </w:r>
      <w:r w:rsidR="00000000" w:rsidRPr="00033231">
        <w:t>é</w:t>
      </w:r>
      <w:r w:rsidR="00000000" w:rsidRPr="00033231">
        <w:t>rer l</w:t>
      </w:r>
      <w:r>
        <w:t>’</w:t>
      </w:r>
      <w:r w:rsidR="00000000" w:rsidRPr="00033231">
        <w:t>éclat terrible brûle entre les piliers</w:t>
      </w:r>
      <w:r>
        <w:t xml:space="preserve">. </w:t>
      </w:r>
      <w:r w:rsidR="00000000" w:rsidRPr="00033231">
        <w:t>Dieux</w:t>
      </w:r>
      <w:r>
        <w:t xml:space="preserve">, </w:t>
      </w:r>
      <w:r w:rsidR="00000000" w:rsidRPr="00033231">
        <w:t>arrachez-moi à ce supplice</w:t>
      </w:r>
      <w:r>
        <w:t xml:space="preserve"> ! », </w:t>
      </w:r>
      <w:r w:rsidR="00000000" w:rsidRPr="00033231">
        <w:t>s</w:t>
      </w:r>
      <w:r>
        <w:t>’</w:t>
      </w:r>
      <w:r w:rsidR="00000000" w:rsidRPr="00033231">
        <w:t>écrie-t-il</w:t>
      </w:r>
      <w:r>
        <w:t>.</w:t>
      </w:r>
    </w:p>
    <w:p w14:paraId="42EEE9FB" w14:textId="77777777" w:rsidR="004F69D6" w:rsidRDefault="004F69D6" w:rsidP="0021796F">
      <w:r>
        <w:t>« </w:t>
      </w:r>
      <w:r w:rsidR="00000000" w:rsidRPr="00033231">
        <w:t>Un pieux Argien entre</w:t>
      </w:r>
      <w:r>
        <w:t xml:space="preserve">, </w:t>
      </w:r>
      <w:r w:rsidR="00000000" w:rsidRPr="00033231">
        <w:t>pour faire une offrande matinale</w:t>
      </w:r>
      <w:r>
        <w:t xml:space="preserve">, </w:t>
      </w:r>
      <w:r w:rsidR="00000000" w:rsidRPr="00033231">
        <w:t>dès la froide aurore</w:t>
      </w:r>
      <w:r>
        <w:t xml:space="preserve">. </w:t>
      </w:r>
      <w:r w:rsidR="00000000" w:rsidRPr="00033231">
        <w:t>Il y a eu du tonnerre dans la nuit</w:t>
      </w:r>
      <w:r>
        <w:t xml:space="preserve"> ; </w:t>
      </w:r>
      <w:r w:rsidR="00000000" w:rsidRPr="00033231">
        <w:t>la foudre est tombée sur le temple</w:t>
      </w:r>
      <w:r>
        <w:t xml:space="preserve"> ; </w:t>
      </w:r>
      <w:r w:rsidR="00000000" w:rsidRPr="00033231">
        <w:t>l</w:t>
      </w:r>
      <w:r>
        <w:t>’</w:t>
      </w:r>
      <w:r w:rsidR="00000000" w:rsidRPr="00033231">
        <w:t>autel est réduit en poussière</w:t>
      </w:r>
      <w:r>
        <w:t xml:space="preserve"> ; </w:t>
      </w:r>
      <w:r w:rsidR="00000000" w:rsidRPr="00033231">
        <w:t>le pavé de marbre qui l</w:t>
      </w:r>
      <w:r>
        <w:t>’</w:t>
      </w:r>
      <w:r w:rsidR="00000000" w:rsidRPr="00033231">
        <w:t>environnait est fendu et noirci</w:t>
      </w:r>
      <w:r>
        <w:t xml:space="preserve">. </w:t>
      </w:r>
      <w:r w:rsidR="00000000" w:rsidRPr="00033231">
        <w:t>La statue de la fille de Saturne s</w:t>
      </w:r>
      <w:r>
        <w:t>’</w:t>
      </w:r>
      <w:r w:rsidR="00000000" w:rsidRPr="00033231">
        <w:t>élève</w:t>
      </w:r>
      <w:r>
        <w:t xml:space="preserve">, </w:t>
      </w:r>
      <w:r w:rsidR="00000000" w:rsidRPr="00033231">
        <w:t>chaste</w:t>
      </w:r>
      <w:r>
        <w:t xml:space="preserve">, </w:t>
      </w:r>
      <w:r w:rsidR="00000000" w:rsidRPr="00033231">
        <w:t>grande</w:t>
      </w:r>
      <w:r>
        <w:t xml:space="preserve">, </w:t>
      </w:r>
      <w:r w:rsidR="00000000" w:rsidRPr="00033231">
        <w:t>intacte</w:t>
      </w:r>
      <w:r>
        <w:t xml:space="preserve"> : </w:t>
      </w:r>
      <w:r w:rsidR="00000000" w:rsidRPr="00033231">
        <w:t>à ses pieds g</w:t>
      </w:r>
      <w:r w:rsidR="00000000" w:rsidRPr="00033231">
        <w:t>i</w:t>
      </w:r>
      <w:r w:rsidR="00000000" w:rsidRPr="00033231">
        <w:t>sent des cendres pâles</w:t>
      </w:r>
      <w:r>
        <w:t xml:space="preserve">, </w:t>
      </w:r>
      <w:r w:rsidR="00000000" w:rsidRPr="00033231">
        <w:t>il n</w:t>
      </w:r>
      <w:r>
        <w:t>’</w:t>
      </w:r>
      <w:r w:rsidR="00000000" w:rsidRPr="00033231">
        <w:t>y a plus de prêtre</w:t>
      </w:r>
      <w:r>
        <w:t xml:space="preserve"> : </w:t>
      </w:r>
      <w:r w:rsidR="00000000" w:rsidRPr="00033231">
        <w:t>celui qui veillait ne reparaîtra plus</w:t>
      </w:r>
      <w:r>
        <w:t>.</w:t>
      </w:r>
    </w:p>
    <w:p w14:paraId="3FBB4E0D" w14:textId="0E6139B1" w:rsidR="00000000" w:rsidRPr="00033231" w:rsidRDefault="00000000" w:rsidP="0021796F"/>
    <w:p w14:paraId="4195791E" w14:textId="77777777" w:rsidR="004F69D6" w:rsidRDefault="004F69D6" w:rsidP="0021796F">
      <w:r>
        <w:t>« </w:t>
      </w:r>
      <w:r w:rsidR="00000000" w:rsidRPr="00033231">
        <w:t>Voici la voiture</w:t>
      </w:r>
      <w:r>
        <w:t xml:space="preserve"> ! </w:t>
      </w:r>
      <w:r w:rsidR="00000000" w:rsidRPr="00033231">
        <w:t>fermons le pupitre et gardons les clefs</w:t>
      </w:r>
      <w:r>
        <w:t xml:space="preserve">. </w:t>
      </w:r>
      <w:r w:rsidR="00000000" w:rsidRPr="00033231">
        <w:t>Elle les cherchera demain matin</w:t>
      </w:r>
      <w:r>
        <w:t xml:space="preserve"> : </w:t>
      </w:r>
      <w:r w:rsidR="00000000" w:rsidRPr="00033231">
        <w:t>il faudra qu</w:t>
      </w:r>
      <w:r>
        <w:t>’</w:t>
      </w:r>
      <w:r w:rsidR="00000000" w:rsidRPr="00033231">
        <w:t>elle vienne auprès de moi</w:t>
      </w:r>
      <w:r>
        <w:t xml:space="preserve">. </w:t>
      </w:r>
      <w:r w:rsidR="00000000" w:rsidRPr="00033231">
        <w:t>Je l</w:t>
      </w:r>
      <w:r>
        <w:t>’</w:t>
      </w:r>
      <w:r w:rsidR="00000000" w:rsidRPr="00033231">
        <w:t>entends</w:t>
      </w:r>
      <w:r>
        <w:t> :</w:t>
      </w:r>
    </w:p>
    <w:p w14:paraId="23CA5E82" w14:textId="6293223D" w:rsidR="00000000" w:rsidRPr="00033231" w:rsidRDefault="004F69D6" w:rsidP="0021796F">
      <w:r>
        <w:t>« </w:t>
      </w:r>
      <w:r w:rsidR="00000000" w:rsidRPr="00033231">
        <w:t>Monsieur Moore</w:t>
      </w:r>
      <w:r>
        <w:t xml:space="preserve">, </w:t>
      </w:r>
      <w:r w:rsidR="00000000" w:rsidRPr="00033231">
        <w:t>avez-vous vu mes clefs</w:t>
      </w:r>
      <w:r>
        <w:t> ? »</w:t>
      </w:r>
      <w:r w:rsidR="00000000" w:rsidRPr="00033231">
        <w:t xml:space="preserve"> Ainsi dira-t-elle de sa voix claire</w:t>
      </w:r>
      <w:r>
        <w:t xml:space="preserve">, </w:t>
      </w:r>
      <w:r w:rsidR="00000000" w:rsidRPr="00033231">
        <w:t>parlant avec répugnance et paraissant ho</w:t>
      </w:r>
      <w:r w:rsidR="00000000" w:rsidRPr="00033231">
        <w:t>n</w:t>
      </w:r>
      <w:r w:rsidR="00000000" w:rsidRPr="00033231">
        <w:t>teuse à l</w:t>
      </w:r>
      <w:r>
        <w:t>’</w:t>
      </w:r>
      <w:r w:rsidR="00000000" w:rsidRPr="00033231">
        <w:t>idée que d</w:t>
      </w:r>
      <w:r>
        <w:t>’</w:t>
      </w:r>
      <w:r w:rsidR="00000000" w:rsidRPr="00033231">
        <w:t>est la vingtième fois qu</w:t>
      </w:r>
      <w:r>
        <w:t>’</w:t>
      </w:r>
      <w:r w:rsidR="00000000" w:rsidRPr="00033231">
        <w:t>elle me fait la même question</w:t>
      </w:r>
      <w:r>
        <w:t xml:space="preserve">. </w:t>
      </w:r>
      <w:r w:rsidR="00000000" w:rsidRPr="00033231">
        <w:t>Je veux la retenir avec moi dans le doute et l</w:t>
      </w:r>
      <w:r>
        <w:t>’</w:t>
      </w:r>
      <w:r w:rsidR="00000000" w:rsidRPr="00033231">
        <w:t>attente</w:t>
      </w:r>
      <w:r>
        <w:t xml:space="preserve"> ; </w:t>
      </w:r>
      <w:r w:rsidR="00000000" w:rsidRPr="00033231">
        <w:t>et</w:t>
      </w:r>
      <w:r>
        <w:t xml:space="preserve">, </w:t>
      </w:r>
      <w:r w:rsidR="00000000" w:rsidRPr="00033231">
        <w:t>quand je lui restituerai ces objets</w:t>
      </w:r>
      <w:r>
        <w:t xml:space="preserve">, </w:t>
      </w:r>
      <w:r w:rsidR="00000000" w:rsidRPr="00033231">
        <w:t>ce ne sera pas sans une mercuriale</w:t>
      </w:r>
      <w:r>
        <w:t xml:space="preserve">. </w:t>
      </w:r>
      <w:r w:rsidR="00000000" w:rsidRPr="00033231">
        <w:t>Voici aussi le sac et la bourse</w:t>
      </w:r>
      <w:r>
        <w:t xml:space="preserve">, </w:t>
      </w:r>
      <w:r w:rsidR="00000000" w:rsidRPr="00033231">
        <w:t>les gants</w:t>
      </w:r>
      <w:r>
        <w:t xml:space="preserve">, </w:t>
      </w:r>
      <w:r w:rsidR="00000000" w:rsidRPr="00033231">
        <w:t>la plume</w:t>
      </w:r>
      <w:r>
        <w:t xml:space="preserve">, </w:t>
      </w:r>
      <w:r w:rsidR="00000000" w:rsidRPr="00033231">
        <w:t>le cachet</w:t>
      </w:r>
      <w:r>
        <w:t xml:space="preserve">. </w:t>
      </w:r>
      <w:r w:rsidR="00000000" w:rsidRPr="00033231">
        <w:t>Il faut qu</w:t>
      </w:r>
      <w:r>
        <w:t>’</w:t>
      </w:r>
      <w:r w:rsidR="00000000" w:rsidRPr="00033231">
        <w:t>elle me les arrache lentement et séparément</w:t>
      </w:r>
      <w:r>
        <w:t xml:space="preserve"> ; </w:t>
      </w:r>
      <w:r w:rsidR="00000000" w:rsidRPr="00033231">
        <w:t>seulement par la confession</w:t>
      </w:r>
      <w:r>
        <w:t xml:space="preserve">, </w:t>
      </w:r>
      <w:r w:rsidR="00000000" w:rsidRPr="00033231">
        <w:t>la pénitence</w:t>
      </w:r>
      <w:r>
        <w:t xml:space="preserve">, </w:t>
      </w:r>
      <w:r w:rsidR="00000000" w:rsidRPr="00033231">
        <w:t>l</w:t>
      </w:r>
      <w:r>
        <w:t>’</w:t>
      </w:r>
      <w:r w:rsidR="00000000" w:rsidRPr="00033231">
        <w:t>exhortation</w:t>
      </w:r>
      <w:r>
        <w:t xml:space="preserve">. </w:t>
      </w:r>
      <w:r w:rsidR="00000000" w:rsidRPr="00033231">
        <w:t>Je ne peux jamais toucher sa main</w:t>
      </w:r>
      <w:r>
        <w:t xml:space="preserve">, </w:t>
      </w:r>
      <w:r w:rsidR="00000000" w:rsidRPr="00033231">
        <w:t>ou une boucle de ses cheveux</w:t>
      </w:r>
      <w:r>
        <w:t xml:space="preserve">, </w:t>
      </w:r>
      <w:r w:rsidR="00000000" w:rsidRPr="00033231">
        <w:t>ou un ruban de sa toilette</w:t>
      </w:r>
      <w:r>
        <w:t xml:space="preserve"> ; </w:t>
      </w:r>
      <w:r w:rsidR="00000000" w:rsidRPr="00033231">
        <w:t>mais je me ferai des privilèges</w:t>
      </w:r>
      <w:r>
        <w:t xml:space="preserve"> : </w:t>
      </w:r>
      <w:r w:rsidR="00000000" w:rsidRPr="00033231">
        <w:t>chaque trait de son visage</w:t>
      </w:r>
      <w:r>
        <w:t xml:space="preserve">, </w:t>
      </w:r>
      <w:r w:rsidR="00000000" w:rsidRPr="00033231">
        <w:t>ses yeux brillants</w:t>
      </w:r>
      <w:r>
        <w:t xml:space="preserve">, </w:t>
      </w:r>
      <w:r w:rsidR="00000000" w:rsidRPr="00033231">
        <w:t>ses lèvres</w:t>
      </w:r>
      <w:r>
        <w:t xml:space="preserve">, </w:t>
      </w:r>
      <w:r w:rsidR="00000000" w:rsidRPr="00033231">
        <w:t>passeront pour mon plaisir par tous les changements qu</w:t>
      </w:r>
      <w:r>
        <w:t>’</w:t>
      </w:r>
      <w:r w:rsidR="00000000" w:rsidRPr="00033231">
        <w:t>ils connaissent</w:t>
      </w:r>
      <w:r>
        <w:t xml:space="preserve"> ; </w:t>
      </w:r>
      <w:r w:rsidR="00000000" w:rsidRPr="00033231">
        <w:t>ils d</w:t>
      </w:r>
      <w:r w:rsidR="00000000" w:rsidRPr="00033231">
        <w:t>é</w:t>
      </w:r>
      <w:r w:rsidR="00000000" w:rsidRPr="00033231">
        <w:t>ploieront toutes les exquises variétés de regard et d</w:t>
      </w:r>
      <w:r>
        <w:t>’</w:t>
      </w:r>
      <w:r w:rsidR="00000000" w:rsidRPr="00033231">
        <w:t>expression</w:t>
      </w:r>
      <w:r>
        <w:t xml:space="preserve">, </w:t>
      </w:r>
      <w:r w:rsidR="00000000" w:rsidRPr="00033231">
        <w:t>pour me réjouir</w:t>
      </w:r>
      <w:r>
        <w:t xml:space="preserve">, </w:t>
      </w:r>
      <w:r w:rsidR="00000000" w:rsidRPr="00033231">
        <w:t>me pénétrer</w:t>
      </w:r>
      <w:r>
        <w:t xml:space="preserve">, </w:t>
      </w:r>
      <w:r w:rsidR="00000000" w:rsidRPr="00033231">
        <w:t>et peut-être m</w:t>
      </w:r>
      <w:r>
        <w:t>’</w:t>
      </w:r>
      <w:r w:rsidR="00000000" w:rsidRPr="00033231">
        <w:t>enchaîner</w:t>
      </w:r>
      <w:r>
        <w:t xml:space="preserve">. </w:t>
      </w:r>
      <w:r w:rsidR="00000000" w:rsidRPr="00033231">
        <w:t>Si je veux être son esclave</w:t>
      </w:r>
      <w:r>
        <w:t xml:space="preserve">, </w:t>
      </w:r>
      <w:r w:rsidR="00000000" w:rsidRPr="00033231">
        <w:t>je ne veux pas perdre ma liberté pour rien</w:t>
      </w:r>
      <w:r>
        <w:t>. »</w:t>
      </w:r>
    </w:p>
    <w:p w14:paraId="23A1788D" w14:textId="77777777" w:rsidR="004F69D6" w:rsidRDefault="00000000" w:rsidP="0021796F">
      <w:r w:rsidRPr="00033231">
        <w:lastRenderedPageBreak/>
        <w:t>Il ferma le pupitre</w:t>
      </w:r>
      <w:r w:rsidR="004F69D6">
        <w:t xml:space="preserve">, </w:t>
      </w:r>
      <w:r w:rsidRPr="00033231">
        <w:t>mit tous les objets dans sa poche et se retira</w:t>
      </w:r>
      <w:r w:rsidR="004F69D6">
        <w:t>.</w:t>
      </w:r>
    </w:p>
    <w:p w14:paraId="2F5848AD" w14:textId="513AB90E" w:rsidR="004F69D6" w:rsidRDefault="00000000" w:rsidP="004F69D6">
      <w:pPr>
        <w:pStyle w:val="Titre2"/>
        <w:rPr>
          <w:szCs w:val="44"/>
        </w:rPr>
      </w:pPr>
      <w:bookmarkStart w:id="30" w:name="_Toc199956111"/>
      <w:r w:rsidRPr="00AF30F4">
        <w:rPr>
          <w:szCs w:val="44"/>
        </w:rPr>
        <w:lastRenderedPageBreak/>
        <w:t>CHAPITRE V</w:t>
      </w:r>
      <w:r w:rsidR="004F69D6">
        <w:rPr>
          <w:szCs w:val="44"/>
        </w:rPr>
        <w:t>.</w:t>
      </w:r>
      <w:r w:rsidR="004F69D6">
        <w:rPr>
          <w:szCs w:val="44"/>
        </w:rPr>
        <w:br/>
      </w:r>
      <w:r w:rsidRPr="00AF30F4">
        <w:rPr>
          <w:szCs w:val="44"/>
        </w:rPr>
        <w:br/>
      </w:r>
      <w:proofErr w:type="spellStart"/>
      <w:r w:rsidRPr="00AF30F4">
        <w:rPr>
          <w:szCs w:val="44"/>
        </w:rPr>
        <w:t>Rushedge</w:t>
      </w:r>
      <w:proofErr w:type="spellEnd"/>
      <w:r w:rsidR="004F69D6">
        <w:rPr>
          <w:szCs w:val="44"/>
        </w:rPr>
        <w:t xml:space="preserve">, </w:t>
      </w:r>
      <w:r w:rsidRPr="00AF30F4">
        <w:rPr>
          <w:szCs w:val="44"/>
        </w:rPr>
        <w:t>un confessionnal</w:t>
      </w:r>
      <w:r w:rsidR="004F69D6">
        <w:rPr>
          <w:szCs w:val="44"/>
        </w:rPr>
        <w:t>.</w:t>
      </w:r>
      <w:bookmarkEnd w:id="30"/>
    </w:p>
    <w:p w14:paraId="4933DD77" w14:textId="6A0CE6AA" w:rsidR="004F69D6" w:rsidRDefault="00000000" w:rsidP="0021796F">
      <w:r w:rsidRPr="00033231">
        <w:t>Chacun disait qu</w:t>
      </w:r>
      <w:r w:rsidR="004F69D6">
        <w:t>’</w:t>
      </w:r>
      <w:r w:rsidRPr="00033231">
        <w:t xml:space="preserve">il était grand temps pour </w:t>
      </w:r>
      <w:r w:rsidR="004F69D6">
        <w:t>M. </w:t>
      </w:r>
      <w:r w:rsidRPr="00033231">
        <w:t>Moore de r</w:t>
      </w:r>
      <w:r w:rsidRPr="00033231">
        <w:t>e</w:t>
      </w:r>
      <w:r w:rsidRPr="00033231">
        <w:t>venir</w:t>
      </w:r>
      <w:r w:rsidR="004F69D6">
        <w:t xml:space="preserve"> : </w:t>
      </w:r>
      <w:r w:rsidRPr="00033231">
        <w:t xml:space="preserve">tout </w:t>
      </w:r>
      <w:proofErr w:type="spellStart"/>
      <w:r w:rsidRPr="00033231">
        <w:t>Briarfield</w:t>
      </w:r>
      <w:proofErr w:type="spellEnd"/>
      <w:r w:rsidRPr="00033231">
        <w:t xml:space="preserve"> s</w:t>
      </w:r>
      <w:r w:rsidR="004F69D6">
        <w:t>’</w:t>
      </w:r>
      <w:r w:rsidRPr="00033231">
        <w:t>étonnait de son absence</w:t>
      </w:r>
      <w:r w:rsidR="004F69D6">
        <w:t xml:space="preserve">, </w:t>
      </w:r>
      <w:r w:rsidRPr="00033231">
        <w:t xml:space="preserve">et </w:t>
      </w:r>
      <w:proofErr w:type="spellStart"/>
      <w:r w:rsidRPr="00033231">
        <w:t>Whinbury</w:t>
      </w:r>
      <w:proofErr w:type="spellEnd"/>
      <w:r w:rsidRPr="00033231">
        <w:t xml:space="preserve"> et </w:t>
      </w:r>
      <w:proofErr w:type="spellStart"/>
      <w:r w:rsidRPr="00033231">
        <w:t>Nunnely</w:t>
      </w:r>
      <w:proofErr w:type="spellEnd"/>
      <w:r w:rsidRPr="00033231">
        <w:t xml:space="preserve"> apportaient chacun sa contribution séparée d</w:t>
      </w:r>
      <w:r w:rsidR="004F69D6">
        <w:t>’</w:t>
      </w:r>
      <w:r w:rsidRPr="00033231">
        <w:t>étonnement</w:t>
      </w:r>
      <w:r w:rsidR="004F69D6">
        <w:t>.</w:t>
      </w:r>
    </w:p>
    <w:p w14:paraId="2AE272C6" w14:textId="77777777" w:rsidR="004F69D6" w:rsidRDefault="00000000" w:rsidP="0021796F">
      <w:r w:rsidRPr="00033231">
        <w:t>Savait-on pourquoi il demeurait si longtemps absent</w:t>
      </w:r>
      <w:r w:rsidR="004F69D6">
        <w:t xml:space="preserve"> ? </w:t>
      </w:r>
      <w:r w:rsidRPr="00033231">
        <w:t>Oui</w:t>
      </w:r>
      <w:r w:rsidR="004F69D6">
        <w:t xml:space="preserve">, </w:t>
      </w:r>
      <w:r w:rsidRPr="00033231">
        <w:t>on le savait vingt fois pour une</w:t>
      </w:r>
      <w:r w:rsidR="004F69D6">
        <w:t xml:space="preserve"> ; </w:t>
      </w:r>
      <w:r w:rsidRPr="00033231">
        <w:t>il y avait du moins quarante raisons plausibles données pour expliquer cette inexplicable ci</w:t>
      </w:r>
      <w:r w:rsidRPr="00033231">
        <w:t>r</w:t>
      </w:r>
      <w:r w:rsidRPr="00033231">
        <w:t>constance</w:t>
      </w:r>
      <w:r w:rsidR="004F69D6">
        <w:t xml:space="preserve">. </w:t>
      </w:r>
      <w:r w:rsidRPr="00033231">
        <w:t>Ce n</w:t>
      </w:r>
      <w:r w:rsidR="004F69D6">
        <w:t>’</w:t>
      </w:r>
      <w:r w:rsidRPr="00033231">
        <w:t>étaient point les affaires qui le retenaient</w:t>
      </w:r>
      <w:r w:rsidR="004F69D6">
        <w:t xml:space="preserve"> : </w:t>
      </w:r>
      <w:r w:rsidRPr="00033231">
        <w:t>il avait terminé depuis longtemps celle pour laquelle il était parti</w:t>
      </w:r>
      <w:r w:rsidR="004F69D6">
        <w:t xml:space="preserve"> ; </w:t>
      </w:r>
      <w:r w:rsidRPr="00033231">
        <w:t>il n</w:t>
      </w:r>
      <w:r w:rsidR="004F69D6">
        <w:t>’</w:t>
      </w:r>
      <w:r w:rsidRPr="00033231">
        <w:t>avait pas tardé à découvrir et à atteindre ses quatre chefs d</w:t>
      </w:r>
      <w:r w:rsidR="004F69D6">
        <w:t>’</w:t>
      </w:r>
      <w:r w:rsidRPr="00033231">
        <w:t>émeute</w:t>
      </w:r>
      <w:r w:rsidR="004F69D6">
        <w:t xml:space="preserve"> ; </w:t>
      </w:r>
      <w:r w:rsidRPr="00033231">
        <w:t>il avait assisté à leur jugement et entendu leur se</w:t>
      </w:r>
      <w:r w:rsidRPr="00033231">
        <w:t>n</w:t>
      </w:r>
      <w:r w:rsidRPr="00033231">
        <w:t>tence</w:t>
      </w:r>
      <w:r w:rsidR="004F69D6">
        <w:t xml:space="preserve">, </w:t>
      </w:r>
      <w:r w:rsidRPr="00033231">
        <w:t>et les avait vu embarquer pour la transportation</w:t>
      </w:r>
      <w:r w:rsidR="004F69D6">
        <w:t>.</w:t>
      </w:r>
    </w:p>
    <w:p w14:paraId="2C6802C1" w14:textId="77777777" w:rsidR="004F69D6" w:rsidRDefault="00000000" w:rsidP="0021796F">
      <w:r w:rsidRPr="00033231">
        <w:t xml:space="preserve">Cela était connu à </w:t>
      </w:r>
      <w:proofErr w:type="spellStart"/>
      <w:r w:rsidRPr="00033231">
        <w:t>Briarfield</w:t>
      </w:r>
      <w:proofErr w:type="spellEnd"/>
      <w:r w:rsidR="004F69D6">
        <w:t xml:space="preserve">, </w:t>
      </w:r>
      <w:r w:rsidRPr="00033231">
        <w:t>les journaux en avaient parlé</w:t>
      </w:r>
      <w:r w:rsidR="004F69D6">
        <w:t xml:space="preserve">. </w:t>
      </w:r>
      <w:r w:rsidRPr="00033231">
        <w:t xml:space="preserve">Le </w:t>
      </w:r>
      <w:proofErr w:type="spellStart"/>
      <w:r w:rsidRPr="00033231">
        <w:rPr>
          <w:i/>
          <w:iCs/>
        </w:rPr>
        <w:t>Stilbro</w:t>
      </w:r>
      <w:proofErr w:type="spellEnd"/>
      <w:r w:rsidR="004F69D6">
        <w:rPr>
          <w:i/>
          <w:iCs/>
        </w:rPr>
        <w:t>’</w:t>
      </w:r>
      <w:r w:rsidRPr="00033231">
        <w:rPr>
          <w:i/>
          <w:iCs/>
        </w:rPr>
        <w:t xml:space="preserve"> Courier </w:t>
      </w:r>
      <w:r w:rsidRPr="00033231">
        <w:t>avait donné tous les détails avec amplific</w:t>
      </w:r>
      <w:r w:rsidRPr="00033231">
        <w:t>a</w:t>
      </w:r>
      <w:r w:rsidRPr="00033231">
        <w:t>tions</w:t>
      </w:r>
      <w:r w:rsidR="004F69D6">
        <w:t xml:space="preserve">. </w:t>
      </w:r>
      <w:r w:rsidRPr="00033231">
        <w:t>Nul n</w:t>
      </w:r>
      <w:r w:rsidR="004F69D6">
        <w:t>’</w:t>
      </w:r>
      <w:r w:rsidRPr="00033231">
        <w:t>avait applaudi à sa persévérance et salué son su</w:t>
      </w:r>
      <w:r w:rsidRPr="00033231">
        <w:t>c</w:t>
      </w:r>
      <w:r w:rsidRPr="00033231">
        <w:t>cès</w:t>
      </w:r>
      <w:r w:rsidR="004F69D6">
        <w:t xml:space="preserve">, </w:t>
      </w:r>
      <w:r w:rsidRPr="00033231">
        <w:t>quoique les propriétaires de fabriques en fussent contents</w:t>
      </w:r>
      <w:r w:rsidR="004F69D6">
        <w:t xml:space="preserve">, </w:t>
      </w:r>
      <w:r w:rsidRPr="00033231">
        <w:t>espérant que les terreurs de la loi paralyseraient à l</w:t>
      </w:r>
      <w:r w:rsidR="004F69D6">
        <w:t>’</w:t>
      </w:r>
      <w:r w:rsidRPr="00033231">
        <w:t>avenir les progrès sinistres de la désaffection</w:t>
      </w:r>
      <w:r w:rsidR="004F69D6">
        <w:t xml:space="preserve">. </w:t>
      </w:r>
      <w:r w:rsidRPr="00033231">
        <w:t>La désaffection cependant grondait toujours</w:t>
      </w:r>
      <w:r w:rsidR="004F69D6">
        <w:t xml:space="preserve"> ; </w:t>
      </w:r>
      <w:r w:rsidRPr="00033231">
        <w:t>elle prononçait de sinistres serments</w:t>
      </w:r>
      <w:r w:rsidR="004F69D6">
        <w:t xml:space="preserve">, </w:t>
      </w:r>
      <w:r w:rsidRPr="00033231">
        <w:t>et po</w:t>
      </w:r>
      <w:r w:rsidRPr="00033231">
        <w:t>r</w:t>
      </w:r>
      <w:r w:rsidRPr="00033231">
        <w:t>tait d</w:t>
      </w:r>
      <w:r w:rsidR="004F69D6">
        <w:t>’</w:t>
      </w:r>
      <w:r w:rsidRPr="00033231">
        <w:t>étranges toasts</w:t>
      </w:r>
      <w:r w:rsidR="004F69D6">
        <w:t xml:space="preserve">, </w:t>
      </w:r>
      <w:r w:rsidRPr="00033231">
        <w:t>arrosés avec la bière frelatée et le gin des cabarets</w:t>
      </w:r>
      <w:r w:rsidR="004F69D6">
        <w:t>.</w:t>
      </w:r>
    </w:p>
    <w:p w14:paraId="515AE9D7" w14:textId="77777777" w:rsidR="004F69D6" w:rsidRDefault="00000000" w:rsidP="0021796F">
      <w:r w:rsidRPr="00033231">
        <w:t xml:space="preserve">Le bruit courut que Moore </w:t>
      </w:r>
      <w:r w:rsidRPr="00033231">
        <w:rPr>
          <w:i/>
          <w:iCs/>
        </w:rPr>
        <w:t>n</w:t>
      </w:r>
      <w:r w:rsidR="004F69D6">
        <w:rPr>
          <w:i/>
          <w:iCs/>
        </w:rPr>
        <w:t>’</w:t>
      </w:r>
      <w:r w:rsidRPr="00033231">
        <w:rPr>
          <w:i/>
          <w:iCs/>
        </w:rPr>
        <w:t xml:space="preserve">osait </w:t>
      </w:r>
      <w:r w:rsidRPr="00033231">
        <w:t>pas revenir dans le Yor</w:t>
      </w:r>
      <w:r w:rsidRPr="00033231">
        <w:t>k</w:t>
      </w:r>
      <w:r w:rsidRPr="00033231">
        <w:t>shire</w:t>
      </w:r>
      <w:r w:rsidR="004F69D6">
        <w:t xml:space="preserve"> ; </w:t>
      </w:r>
      <w:r w:rsidRPr="00033231">
        <w:t>qu</w:t>
      </w:r>
      <w:r w:rsidR="004F69D6">
        <w:t>’</w:t>
      </w:r>
      <w:r w:rsidRPr="00033231">
        <w:t>il craignait pour sa vie</w:t>
      </w:r>
      <w:r w:rsidR="004F69D6">
        <w:t xml:space="preserve">, </w:t>
      </w:r>
      <w:r w:rsidRPr="00033231">
        <w:t>qu</w:t>
      </w:r>
      <w:r w:rsidR="004F69D6">
        <w:t>’</w:t>
      </w:r>
      <w:r w:rsidRPr="00033231">
        <w:t>il savait menacée</w:t>
      </w:r>
      <w:r w:rsidR="004F69D6">
        <w:t>.</w:t>
      </w:r>
    </w:p>
    <w:p w14:paraId="12B0FCA2" w14:textId="0E644455" w:rsidR="00000000" w:rsidRPr="00033231" w:rsidRDefault="004F69D6" w:rsidP="0021796F">
      <w:r>
        <w:lastRenderedPageBreak/>
        <w:t>« </w:t>
      </w:r>
      <w:r w:rsidR="00000000" w:rsidRPr="00033231">
        <w:t>Je lui ferai savoir cela</w:t>
      </w:r>
      <w:r>
        <w:t xml:space="preserve">, </w:t>
      </w:r>
      <w:r w:rsidR="00000000" w:rsidRPr="00033231">
        <w:t xml:space="preserve">dit </w:t>
      </w:r>
      <w:r>
        <w:t>M. </w:t>
      </w:r>
      <w:r w:rsidR="00000000" w:rsidRPr="00033231">
        <w:t>Yorke</w:t>
      </w:r>
      <w:r>
        <w:t xml:space="preserve">, </w:t>
      </w:r>
      <w:r w:rsidR="00000000" w:rsidRPr="00033231">
        <w:t>lorsque son contr</w:t>
      </w:r>
      <w:r w:rsidR="00000000" w:rsidRPr="00033231">
        <w:t>e</w:t>
      </w:r>
      <w:r w:rsidR="00000000" w:rsidRPr="00033231">
        <w:t>maître rapporta ce bruit</w:t>
      </w:r>
      <w:r>
        <w:t xml:space="preserve">, </w:t>
      </w:r>
      <w:r w:rsidR="00000000" w:rsidRPr="00033231">
        <w:t>et</w:t>
      </w:r>
      <w:r>
        <w:t xml:space="preserve">, </w:t>
      </w:r>
      <w:r w:rsidR="00000000" w:rsidRPr="00033231">
        <w:t>si cela ne le fait pas revenir au g</w:t>
      </w:r>
      <w:r w:rsidR="00000000" w:rsidRPr="00033231">
        <w:t>a</w:t>
      </w:r>
      <w:r w:rsidR="00000000" w:rsidRPr="00033231">
        <w:t>lop</w:t>
      </w:r>
      <w:r>
        <w:t xml:space="preserve">, </w:t>
      </w:r>
      <w:r w:rsidR="00000000" w:rsidRPr="00033231">
        <w:t>rien n</w:t>
      </w:r>
      <w:r>
        <w:t>’</w:t>
      </w:r>
      <w:r w:rsidR="00000000" w:rsidRPr="00033231">
        <w:t>y fera</w:t>
      </w:r>
      <w:r>
        <w:t>. »</w:t>
      </w:r>
    </w:p>
    <w:p w14:paraId="7F096444" w14:textId="498F211A" w:rsidR="004F69D6" w:rsidRDefault="00000000" w:rsidP="0021796F">
      <w:r w:rsidRPr="00033231">
        <w:t>Cela ou quelque autre motif réussit enfin à le rappeler</w:t>
      </w:r>
      <w:r w:rsidR="004F69D6">
        <w:t xml:space="preserve">. </w:t>
      </w:r>
      <w:r w:rsidRPr="00033231">
        <w:t xml:space="preserve">Il annonça à </w:t>
      </w:r>
      <w:r w:rsidR="004F69D6">
        <w:t>Joe</w:t>
      </w:r>
      <w:r w:rsidRPr="00033231">
        <w:t xml:space="preserve"> Scott le jour où il arriverait à </w:t>
      </w:r>
      <w:proofErr w:type="spellStart"/>
      <w:r w:rsidRPr="00033231">
        <w:t>Stilbro</w:t>
      </w:r>
      <w:proofErr w:type="spellEnd"/>
      <w:r w:rsidR="004F69D6">
        <w:t xml:space="preserve">’, </w:t>
      </w:r>
      <w:r w:rsidRPr="00033231">
        <w:t>en lui commandant de lui amener son cheval</w:t>
      </w:r>
      <w:r w:rsidR="004F69D6">
        <w:t xml:space="preserve"> ; </w:t>
      </w:r>
      <w:r w:rsidRPr="00033231">
        <w:t xml:space="preserve">et </w:t>
      </w:r>
      <w:r w:rsidR="004F69D6">
        <w:t>Joe</w:t>
      </w:r>
      <w:r w:rsidRPr="00033231">
        <w:t xml:space="preserve"> Scott en ayant informé </w:t>
      </w:r>
      <w:r w:rsidR="004F69D6">
        <w:t>M. </w:t>
      </w:r>
      <w:r w:rsidRPr="00033231">
        <w:t>Yorke</w:t>
      </w:r>
      <w:r w:rsidR="004F69D6">
        <w:t xml:space="preserve">, </w:t>
      </w:r>
      <w:r w:rsidRPr="00033231">
        <w:t>ce gentleman se décida à aller à sa rencontre</w:t>
      </w:r>
      <w:r w:rsidR="004F69D6">
        <w:t>.</w:t>
      </w:r>
    </w:p>
    <w:p w14:paraId="2C0C742C" w14:textId="77777777" w:rsidR="004F69D6" w:rsidRDefault="00000000" w:rsidP="0021796F">
      <w:r w:rsidRPr="00033231">
        <w:t>C</w:t>
      </w:r>
      <w:r w:rsidR="004F69D6">
        <w:t>’</w:t>
      </w:r>
      <w:r w:rsidRPr="00033231">
        <w:t>était un jour de marché</w:t>
      </w:r>
      <w:r w:rsidR="004F69D6">
        <w:t xml:space="preserve"> : </w:t>
      </w:r>
      <w:r w:rsidRPr="00033231">
        <w:t>Moore arriva à temps pour prendre sa place habituelle au dîner de l</w:t>
      </w:r>
      <w:r w:rsidR="004F69D6">
        <w:t>’</w:t>
      </w:r>
      <w:r w:rsidRPr="00033231">
        <w:t>hôtel</w:t>
      </w:r>
      <w:r w:rsidR="004F69D6">
        <w:t xml:space="preserve">. </w:t>
      </w:r>
      <w:r w:rsidRPr="00033231">
        <w:t>Un peu en sa qualité d</w:t>
      </w:r>
      <w:r w:rsidR="004F69D6">
        <w:t>’</w:t>
      </w:r>
      <w:r w:rsidRPr="00033231">
        <w:t>étranger</w:t>
      </w:r>
      <w:r w:rsidR="004F69D6">
        <w:t xml:space="preserve">, </w:t>
      </w:r>
      <w:r w:rsidRPr="00033231">
        <w:t>et aussi comme homme de marque et d</w:t>
      </w:r>
      <w:r w:rsidR="004F69D6">
        <w:t>’</w:t>
      </w:r>
      <w:r w:rsidRPr="00033231">
        <w:t>action</w:t>
      </w:r>
      <w:r w:rsidR="004F69D6">
        <w:t xml:space="preserve">, </w:t>
      </w:r>
      <w:r w:rsidRPr="00033231">
        <w:t>les manufacturiers réunis le reçurent avec une certaine distinction</w:t>
      </w:r>
      <w:r w:rsidR="004F69D6">
        <w:t xml:space="preserve">. </w:t>
      </w:r>
      <w:r w:rsidRPr="00033231">
        <w:t>Quelques-uns</w:t>
      </w:r>
      <w:r w:rsidR="004F69D6">
        <w:t xml:space="preserve">, </w:t>
      </w:r>
      <w:r w:rsidRPr="00033231">
        <w:t>qui en public eussent à peine osé le reconnaître</w:t>
      </w:r>
      <w:r w:rsidR="004F69D6">
        <w:t xml:space="preserve">, </w:t>
      </w:r>
      <w:r w:rsidRPr="00033231">
        <w:t>de peur qu</w:t>
      </w:r>
      <w:r w:rsidR="004F69D6">
        <w:t>’</w:t>
      </w:r>
      <w:r w:rsidRPr="00033231">
        <w:t>une partie de la haine et de la vengeance amassées sur lui ne vînt à tomber sur eux</w:t>
      </w:r>
      <w:r w:rsidR="004F69D6">
        <w:t xml:space="preserve">, </w:t>
      </w:r>
      <w:r w:rsidRPr="00033231">
        <w:t>en particulier l</w:t>
      </w:r>
      <w:r w:rsidR="004F69D6">
        <w:t>’</w:t>
      </w:r>
      <w:r w:rsidRPr="00033231">
        <w:t>accueillaient comme leur champion</w:t>
      </w:r>
      <w:r w:rsidR="004F69D6">
        <w:t xml:space="preserve">. </w:t>
      </w:r>
      <w:r w:rsidRPr="00033231">
        <w:t>Quand les vins eurent ci</w:t>
      </w:r>
      <w:r w:rsidRPr="00033231">
        <w:t>r</w:t>
      </w:r>
      <w:r w:rsidRPr="00033231">
        <w:t>culé</w:t>
      </w:r>
      <w:r w:rsidR="004F69D6">
        <w:t xml:space="preserve">, </w:t>
      </w:r>
      <w:r w:rsidRPr="00033231">
        <w:t>leur respect se fût changé en enthousiasme</w:t>
      </w:r>
      <w:r w:rsidR="004F69D6">
        <w:t xml:space="preserve">, </w:t>
      </w:r>
      <w:r w:rsidRPr="00033231">
        <w:t>si l</w:t>
      </w:r>
      <w:r w:rsidR="004F69D6">
        <w:t>’</w:t>
      </w:r>
      <w:r w:rsidRPr="00033231">
        <w:t>inébranlable nonchalance de Moore ne l</w:t>
      </w:r>
      <w:r w:rsidR="004F69D6">
        <w:t>’</w:t>
      </w:r>
      <w:r w:rsidRPr="00033231">
        <w:t>avait retenu dans des bornes froides et réservées</w:t>
      </w:r>
      <w:r w:rsidR="004F69D6">
        <w:t>.</w:t>
      </w:r>
    </w:p>
    <w:p w14:paraId="2468541D" w14:textId="7DE1DCE1" w:rsidR="004F69D6" w:rsidRDefault="004F69D6" w:rsidP="0021796F">
      <w:r>
        <w:t>M. </w:t>
      </w:r>
      <w:r w:rsidR="00000000" w:rsidRPr="00033231">
        <w:t>Yorke</w:t>
      </w:r>
      <w:r>
        <w:t xml:space="preserve">, </w:t>
      </w:r>
      <w:r w:rsidR="00000000" w:rsidRPr="00033231">
        <w:t>le président perpétuel de ces dîners</w:t>
      </w:r>
      <w:r>
        <w:t xml:space="preserve">, </w:t>
      </w:r>
      <w:r w:rsidR="00000000" w:rsidRPr="00033231">
        <w:t>regardait l</w:t>
      </w:r>
      <w:r>
        <w:t>’</w:t>
      </w:r>
      <w:r w:rsidR="00000000" w:rsidRPr="00033231">
        <w:t>attitude de son jeune ami avec une extrême complaisance</w:t>
      </w:r>
      <w:r>
        <w:t xml:space="preserve">. </w:t>
      </w:r>
      <w:r w:rsidR="00000000" w:rsidRPr="00033231">
        <w:t>Si une chose pouvait plus qu</w:t>
      </w:r>
      <w:r>
        <w:t>’</w:t>
      </w:r>
      <w:r w:rsidR="00000000" w:rsidRPr="00033231">
        <w:t>une autre remuer son tempérament ou exciter son mépris</w:t>
      </w:r>
      <w:r>
        <w:t xml:space="preserve">, </w:t>
      </w:r>
      <w:r w:rsidR="00000000" w:rsidRPr="00033231">
        <w:t>c</w:t>
      </w:r>
      <w:r>
        <w:t>’</w:t>
      </w:r>
      <w:r w:rsidR="00000000" w:rsidRPr="00033231">
        <w:t>était de voir un homme séduit par la flatterie ou exalté par la popularité</w:t>
      </w:r>
      <w:r>
        <w:t xml:space="preserve">. </w:t>
      </w:r>
      <w:r w:rsidR="00000000" w:rsidRPr="00033231">
        <w:t>Si quelque chose le charmait tout spécialement</w:t>
      </w:r>
      <w:r>
        <w:t xml:space="preserve">, </w:t>
      </w:r>
      <w:r w:rsidR="00000000" w:rsidRPr="00033231">
        <w:t>c</w:t>
      </w:r>
      <w:r>
        <w:t>’</w:t>
      </w:r>
      <w:r w:rsidR="00000000" w:rsidRPr="00033231">
        <w:t>était le spectacle d</w:t>
      </w:r>
      <w:r>
        <w:t>’</w:t>
      </w:r>
      <w:r w:rsidR="00000000" w:rsidRPr="00033231">
        <w:t>un caractère populaire</w:t>
      </w:r>
      <w:r>
        <w:t xml:space="preserve">, </w:t>
      </w:r>
      <w:r w:rsidR="00000000" w:rsidRPr="00033231">
        <w:t>incapable d</w:t>
      </w:r>
      <w:r>
        <w:t>’</w:t>
      </w:r>
      <w:r w:rsidR="00000000" w:rsidRPr="00033231">
        <w:t>attacher aucune importance à sa popularité</w:t>
      </w:r>
      <w:r>
        <w:t xml:space="preserve">. </w:t>
      </w:r>
      <w:r w:rsidR="00000000" w:rsidRPr="00033231">
        <w:t xml:space="preserve">Je dis </w:t>
      </w:r>
      <w:r w:rsidR="00000000" w:rsidRPr="00033231">
        <w:rPr>
          <w:i/>
          <w:iCs/>
        </w:rPr>
        <w:t>incapable</w:t>
      </w:r>
      <w:r>
        <w:rPr>
          <w:i/>
          <w:iCs/>
        </w:rPr>
        <w:t xml:space="preserve"> : </w:t>
      </w:r>
      <w:r w:rsidR="00000000" w:rsidRPr="00033231">
        <w:t>le dédain l</w:t>
      </w:r>
      <w:r>
        <w:t>’</w:t>
      </w:r>
      <w:r w:rsidR="00000000" w:rsidRPr="00033231">
        <w:t>eût irrité</w:t>
      </w:r>
      <w:r>
        <w:t xml:space="preserve"> ; </w:t>
      </w:r>
      <w:r w:rsidR="00000000" w:rsidRPr="00033231">
        <w:t>c</w:t>
      </w:r>
      <w:r>
        <w:t>’</w:t>
      </w:r>
      <w:r w:rsidR="00000000" w:rsidRPr="00033231">
        <w:t xml:space="preserve">était un plaisant spectacle pour </w:t>
      </w:r>
      <w:r>
        <w:t>M. </w:t>
      </w:r>
      <w:r w:rsidR="00000000" w:rsidRPr="00033231">
        <w:t>Yorke</w:t>
      </w:r>
      <w:r>
        <w:t xml:space="preserve">, </w:t>
      </w:r>
      <w:r w:rsidR="00000000" w:rsidRPr="00033231">
        <w:t>de voir Robert renversé dans sa chaise</w:t>
      </w:r>
      <w:r>
        <w:t xml:space="preserve">, </w:t>
      </w:r>
      <w:r w:rsidR="00000000" w:rsidRPr="00033231">
        <w:t>calme et presque arrogant</w:t>
      </w:r>
      <w:r>
        <w:t xml:space="preserve">, </w:t>
      </w:r>
      <w:r w:rsidR="00000000" w:rsidRPr="00033231">
        <w:t>tandis que les drapiers et les fabricants de couvertures vantaient ses prouesses et répétaient ses hauts faits</w:t>
      </w:r>
      <w:r>
        <w:t xml:space="preserve"> ; </w:t>
      </w:r>
      <w:r w:rsidR="00000000" w:rsidRPr="00033231">
        <w:t>beaucoup d</w:t>
      </w:r>
      <w:r>
        <w:t>’</w:t>
      </w:r>
      <w:r w:rsidR="00000000" w:rsidRPr="00033231">
        <w:t xml:space="preserve">entre eux entremêlant </w:t>
      </w:r>
      <w:r w:rsidR="00000000" w:rsidRPr="00033231">
        <w:lastRenderedPageBreak/>
        <w:t>leurs flatteries de gro</w:t>
      </w:r>
      <w:r w:rsidR="00000000" w:rsidRPr="00033231">
        <w:t>s</w:t>
      </w:r>
      <w:r w:rsidR="00000000" w:rsidRPr="00033231">
        <w:t>sières invectives contre la classe ouvrière</w:t>
      </w:r>
      <w:r>
        <w:t xml:space="preserve">. </w:t>
      </w:r>
      <w:r w:rsidR="00000000" w:rsidRPr="00033231">
        <w:t>Son cœur se dilatait à l</w:t>
      </w:r>
      <w:r>
        <w:t>’</w:t>
      </w:r>
      <w:r w:rsidR="00000000" w:rsidRPr="00033231">
        <w:t>agréable conviction que Moore était profondément humilié de ces grossiers éloges</w:t>
      </w:r>
      <w:r>
        <w:t xml:space="preserve">, </w:t>
      </w:r>
      <w:r w:rsidR="00000000" w:rsidRPr="00033231">
        <w:t>et qu</w:t>
      </w:r>
      <w:r>
        <w:t>’</w:t>
      </w:r>
      <w:r w:rsidR="00000000" w:rsidRPr="00033231">
        <w:t>il se méprisait lui-même ainsi que son œuvre</w:t>
      </w:r>
      <w:r>
        <w:t xml:space="preserve">. </w:t>
      </w:r>
      <w:r w:rsidR="00000000" w:rsidRPr="00033231">
        <w:t>Il est aisé de rire des outrages</w:t>
      </w:r>
      <w:r>
        <w:t xml:space="preserve">, </w:t>
      </w:r>
      <w:r w:rsidR="00000000" w:rsidRPr="00033231">
        <w:t>des reproches</w:t>
      </w:r>
      <w:r>
        <w:t xml:space="preserve">, </w:t>
      </w:r>
      <w:r w:rsidR="00000000" w:rsidRPr="00033231">
        <w:t>de la c</w:t>
      </w:r>
      <w:r w:rsidR="00000000" w:rsidRPr="00033231">
        <w:t>a</w:t>
      </w:r>
      <w:r w:rsidR="00000000" w:rsidRPr="00033231">
        <w:t>lomnie</w:t>
      </w:r>
      <w:r>
        <w:t xml:space="preserve"> ; </w:t>
      </w:r>
      <w:r w:rsidR="00000000" w:rsidRPr="00033231">
        <w:t>mais le panégyrique de ceux que nous méprisons est pénible</w:t>
      </w:r>
      <w:r>
        <w:t xml:space="preserve">. </w:t>
      </w:r>
      <w:r w:rsidR="00000000" w:rsidRPr="00033231">
        <w:t>Souvent Moore avait affronté</w:t>
      </w:r>
      <w:r>
        <w:t xml:space="preserve">, </w:t>
      </w:r>
      <w:r w:rsidR="00000000" w:rsidRPr="00033231">
        <w:t>avec une brillante ass</w:t>
      </w:r>
      <w:r w:rsidR="00000000" w:rsidRPr="00033231">
        <w:t>u</w:t>
      </w:r>
      <w:r w:rsidR="00000000" w:rsidRPr="00033231">
        <w:t>rance</w:t>
      </w:r>
      <w:r>
        <w:t xml:space="preserve">, </w:t>
      </w:r>
      <w:r w:rsidR="00000000" w:rsidRPr="00033231">
        <w:t>les hurlements de la foule dans d</w:t>
      </w:r>
      <w:r>
        <w:t>’</w:t>
      </w:r>
      <w:r w:rsidR="00000000" w:rsidRPr="00033231">
        <w:t>hostiles réunions</w:t>
      </w:r>
      <w:r>
        <w:t xml:space="preserve"> : </w:t>
      </w:r>
      <w:r w:rsidR="00000000" w:rsidRPr="00033231">
        <w:t>il avait bravé l</w:t>
      </w:r>
      <w:r>
        <w:t>’</w:t>
      </w:r>
      <w:r w:rsidR="00000000" w:rsidRPr="00033231">
        <w:t>orage de l</w:t>
      </w:r>
      <w:r>
        <w:t>’</w:t>
      </w:r>
      <w:r w:rsidR="00000000" w:rsidRPr="00033231">
        <w:t>impopularité avec une brave contenance et une âme fière</w:t>
      </w:r>
      <w:r>
        <w:t xml:space="preserve"> ; </w:t>
      </w:r>
      <w:r w:rsidR="00000000" w:rsidRPr="00033231">
        <w:t>mais il baissait la tête sous les louanges de ces marchands</w:t>
      </w:r>
      <w:r>
        <w:t xml:space="preserve">, </w:t>
      </w:r>
      <w:r w:rsidR="00000000" w:rsidRPr="00033231">
        <w:t>et se montrait attristé de leurs congratulations</w:t>
      </w:r>
      <w:r>
        <w:t>.</w:t>
      </w:r>
    </w:p>
    <w:p w14:paraId="450D9A0C" w14:textId="77777777" w:rsidR="004F69D6" w:rsidRDefault="00000000" w:rsidP="0021796F">
      <w:r w:rsidRPr="00033231">
        <w:t>Yorke ne put s</w:t>
      </w:r>
      <w:r w:rsidR="004F69D6">
        <w:t>’</w:t>
      </w:r>
      <w:r w:rsidRPr="00033231">
        <w:t>empêcher de lui demander comment il tro</w:t>
      </w:r>
      <w:r w:rsidRPr="00033231">
        <w:t>u</w:t>
      </w:r>
      <w:r w:rsidRPr="00033231">
        <w:t>vait ses soutiens</w:t>
      </w:r>
      <w:r w:rsidR="004F69D6">
        <w:t xml:space="preserve">, </w:t>
      </w:r>
      <w:r w:rsidRPr="00033231">
        <w:t>et s</w:t>
      </w:r>
      <w:r w:rsidR="004F69D6">
        <w:t>’</w:t>
      </w:r>
      <w:r w:rsidRPr="00033231">
        <w:t>il ne pensait pas qu</w:t>
      </w:r>
      <w:r w:rsidR="004F69D6">
        <w:t>’</w:t>
      </w:r>
      <w:r w:rsidRPr="00033231">
        <w:t>ils fissent beaucoup d</w:t>
      </w:r>
      <w:r w:rsidR="004F69D6">
        <w:t>’</w:t>
      </w:r>
      <w:r w:rsidRPr="00033231">
        <w:t>honneur à sa cause</w:t>
      </w:r>
      <w:r w:rsidR="004F69D6">
        <w:t>.</w:t>
      </w:r>
    </w:p>
    <w:p w14:paraId="1A29D23C" w14:textId="516FB207" w:rsidR="00000000" w:rsidRPr="00033231" w:rsidRDefault="004F69D6" w:rsidP="0021796F">
      <w:r>
        <w:t>« </w:t>
      </w:r>
      <w:r w:rsidR="00000000" w:rsidRPr="00033231">
        <w:t>Mais quel malheur</w:t>
      </w:r>
      <w:r>
        <w:t xml:space="preserve">, </w:t>
      </w:r>
      <w:r w:rsidR="00000000" w:rsidRPr="00033231">
        <w:t>mon garçon</w:t>
      </w:r>
      <w:r>
        <w:t xml:space="preserve">, </w:t>
      </w:r>
      <w:r w:rsidR="00000000" w:rsidRPr="00033231">
        <w:t>ajouta-t-il</w:t>
      </w:r>
      <w:r>
        <w:t xml:space="preserve">, </w:t>
      </w:r>
      <w:r w:rsidR="00000000" w:rsidRPr="00033231">
        <w:t>que vous n</w:t>
      </w:r>
      <w:r>
        <w:t>’</w:t>
      </w:r>
      <w:r w:rsidR="00000000" w:rsidRPr="00033231">
        <w:t>ayez pas fait prendre ces quatre pauvres diables</w:t>
      </w:r>
      <w:r>
        <w:t xml:space="preserve"> ! </w:t>
      </w:r>
      <w:r w:rsidR="00000000" w:rsidRPr="00033231">
        <w:t>si vous aviez accompli ce haut fait</w:t>
      </w:r>
      <w:r>
        <w:t xml:space="preserve">, </w:t>
      </w:r>
      <w:r w:rsidR="00000000" w:rsidRPr="00033231">
        <w:t>l</w:t>
      </w:r>
      <w:r>
        <w:t>’</w:t>
      </w:r>
      <w:r w:rsidR="00000000" w:rsidRPr="00033231">
        <w:t>aristocratie de ce district eût dételé les chevaux de la voiture</w:t>
      </w:r>
      <w:r>
        <w:t xml:space="preserve">, </w:t>
      </w:r>
      <w:r w:rsidR="00000000" w:rsidRPr="00033231">
        <w:t>s</w:t>
      </w:r>
      <w:r>
        <w:t>’</w:t>
      </w:r>
      <w:r w:rsidR="00000000" w:rsidRPr="00033231">
        <w:t>y fût attelée</w:t>
      </w:r>
      <w:r>
        <w:t xml:space="preserve">, </w:t>
      </w:r>
      <w:r w:rsidR="00000000" w:rsidRPr="00033231">
        <w:t xml:space="preserve">et vous eût traîné dans </w:t>
      </w:r>
      <w:proofErr w:type="spellStart"/>
      <w:r w:rsidR="00000000" w:rsidRPr="00033231">
        <w:t>Stilbro</w:t>
      </w:r>
      <w:proofErr w:type="spellEnd"/>
      <w:r>
        <w:t>’</w:t>
      </w:r>
      <w:r w:rsidR="00000000" w:rsidRPr="00033231">
        <w:t xml:space="preserve"> comme un conquérant</w:t>
      </w:r>
      <w:r>
        <w:t> ! »</w:t>
      </w:r>
    </w:p>
    <w:p w14:paraId="45AC9FB7" w14:textId="20CDCC10" w:rsidR="004F69D6" w:rsidRDefault="00000000" w:rsidP="0021796F">
      <w:r w:rsidRPr="00033231">
        <w:t>Bientôt Moore quitta la table et la compagnie</w:t>
      </w:r>
      <w:r w:rsidR="004F69D6">
        <w:t xml:space="preserve">, </w:t>
      </w:r>
      <w:r w:rsidRPr="00033231">
        <w:t>et se mit en route</w:t>
      </w:r>
      <w:r w:rsidR="004F69D6">
        <w:t xml:space="preserve">. </w:t>
      </w:r>
      <w:r w:rsidRPr="00033231">
        <w:t>Moins de cinq minutes après</w:t>
      </w:r>
      <w:r w:rsidR="004F69D6">
        <w:t>, M. </w:t>
      </w:r>
      <w:r w:rsidRPr="00033231">
        <w:t>Yorke le suivit</w:t>
      </w:r>
      <w:r w:rsidR="004F69D6">
        <w:t xml:space="preserve"> ; </w:t>
      </w:r>
      <w:r w:rsidRPr="00033231">
        <w:t>ils sort</w:t>
      </w:r>
      <w:r w:rsidRPr="00033231">
        <w:t>i</w:t>
      </w:r>
      <w:r w:rsidRPr="00033231">
        <w:t xml:space="preserve">rent de </w:t>
      </w:r>
      <w:proofErr w:type="spellStart"/>
      <w:r w:rsidRPr="00033231">
        <w:t>Stilbro</w:t>
      </w:r>
      <w:proofErr w:type="spellEnd"/>
      <w:r w:rsidRPr="00033231">
        <w:t xml:space="preserve"> ensemble</w:t>
      </w:r>
      <w:r w:rsidR="004F69D6">
        <w:t>.</w:t>
      </w:r>
    </w:p>
    <w:p w14:paraId="39CB234F" w14:textId="77777777" w:rsidR="004F69D6" w:rsidRDefault="00000000" w:rsidP="0021796F">
      <w:r w:rsidRPr="00033231">
        <w:t>Il était de bonne heure pour rentrer à la maison</w:t>
      </w:r>
      <w:r w:rsidR="004F69D6">
        <w:t xml:space="preserve"> ; </w:t>
      </w:r>
      <w:r w:rsidRPr="00033231">
        <w:t>mais</w:t>
      </w:r>
      <w:r w:rsidR="004F69D6">
        <w:t xml:space="preserve">, </w:t>
      </w:r>
      <w:r w:rsidRPr="00033231">
        <w:t>néanmoins</w:t>
      </w:r>
      <w:r w:rsidR="004F69D6">
        <w:t xml:space="preserve">, </w:t>
      </w:r>
      <w:r w:rsidRPr="00033231">
        <w:t>le jour était déjà avancé</w:t>
      </w:r>
      <w:r w:rsidR="004F69D6">
        <w:t xml:space="preserve">. </w:t>
      </w:r>
      <w:r w:rsidRPr="00033231">
        <w:t>Le dernier rayon du soleil ne dorait plus les bords des nuages</w:t>
      </w:r>
      <w:r w:rsidR="004F69D6">
        <w:t xml:space="preserve">, </w:t>
      </w:r>
      <w:r w:rsidRPr="00033231">
        <w:t>et la nuit d</w:t>
      </w:r>
      <w:r w:rsidR="004F69D6">
        <w:t>’</w:t>
      </w:r>
      <w:r w:rsidRPr="00033231">
        <w:t>octobre co</w:t>
      </w:r>
      <w:r w:rsidRPr="00033231">
        <w:t>m</w:t>
      </w:r>
      <w:r w:rsidRPr="00033231">
        <w:t>mençait à jeter son ombre sur les marais</w:t>
      </w:r>
      <w:r w:rsidR="004F69D6">
        <w:t>.</w:t>
      </w:r>
    </w:p>
    <w:p w14:paraId="0FD495BE" w14:textId="1591A5FE" w:rsidR="004F69D6" w:rsidRDefault="004F69D6" w:rsidP="0021796F">
      <w:r>
        <w:t>M. </w:t>
      </w:r>
      <w:r w:rsidR="00000000" w:rsidRPr="00033231">
        <w:t>Yorke</w:t>
      </w:r>
      <w:r>
        <w:t xml:space="preserve">, </w:t>
      </w:r>
      <w:r w:rsidR="00000000" w:rsidRPr="00033231">
        <w:t>modérément égayé par ses libations modérées</w:t>
      </w:r>
      <w:r>
        <w:t xml:space="preserve">, </w:t>
      </w:r>
      <w:r w:rsidR="00000000" w:rsidRPr="00033231">
        <w:t>et n</w:t>
      </w:r>
      <w:r>
        <w:t>’</w:t>
      </w:r>
      <w:r w:rsidR="00000000" w:rsidRPr="00033231">
        <w:t>étant pas fâché de voir Moore de retour dans le Yorkshire</w:t>
      </w:r>
      <w:r>
        <w:t xml:space="preserve">, </w:t>
      </w:r>
      <w:r w:rsidR="00000000" w:rsidRPr="00033231">
        <w:t>et de l</w:t>
      </w:r>
      <w:r>
        <w:t>’</w:t>
      </w:r>
      <w:r w:rsidR="00000000" w:rsidRPr="00033231">
        <w:t>avoir pour camarade pendant la longue route qu</w:t>
      </w:r>
      <w:r>
        <w:t>’</w:t>
      </w:r>
      <w:r w:rsidR="00000000" w:rsidRPr="00033231">
        <w:t>il avait à parcourir</w:t>
      </w:r>
      <w:r>
        <w:t xml:space="preserve">, </w:t>
      </w:r>
      <w:r w:rsidR="00000000" w:rsidRPr="00033231">
        <w:t>fit en grande partie les frais de la conversation</w:t>
      </w:r>
      <w:r>
        <w:t xml:space="preserve">. </w:t>
      </w:r>
      <w:r w:rsidR="00000000" w:rsidRPr="00033231">
        <w:t xml:space="preserve">Il </w:t>
      </w:r>
      <w:r w:rsidR="00000000" w:rsidRPr="00033231">
        <w:lastRenderedPageBreak/>
        <w:t>pa</w:t>
      </w:r>
      <w:r w:rsidR="00000000" w:rsidRPr="00033231">
        <w:t>r</w:t>
      </w:r>
      <w:r w:rsidR="00000000" w:rsidRPr="00033231">
        <w:t>la brièvement</w:t>
      </w:r>
      <w:r>
        <w:t xml:space="preserve">, </w:t>
      </w:r>
      <w:r w:rsidR="00000000" w:rsidRPr="00033231">
        <w:t>mais avec ironie</w:t>
      </w:r>
      <w:r>
        <w:t xml:space="preserve">, </w:t>
      </w:r>
      <w:r w:rsidR="00000000" w:rsidRPr="00033231">
        <w:t>du jugement et de la sentence</w:t>
      </w:r>
      <w:r>
        <w:t xml:space="preserve"> ; </w:t>
      </w:r>
      <w:r w:rsidR="00000000" w:rsidRPr="00033231">
        <w:t>il passa ensuite au bavardage de l</w:t>
      </w:r>
      <w:r>
        <w:t>’</w:t>
      </w:r>
      <w:r w:rsidR="00000000" w:rsidRPr="00033231">
        <w:t>endroit</w:t>
      </w:r>
      <w:r>
        <w:t xml:space="preserve">, </w:t>
      </w:r>
      <w:r w:rsidR="00000000" w:rsidRPr="00033231">
        <w:t>et il attaqua Moore sur sa propre position</w:t>
      </w:r>
      <w:r>
        <w:t>.</w:t>
      </w:r>
    </w:p>
    <w:p w14:paraId="24470DFB" w14:textId="77777777" w:rsidR="004F69D6" w:rsidRDefault="004F69D6" w:rsidP="0021796F">
      <w:r>
        <w:t>« </w:t>
      </w:r>
      <w:r w:rsidR="00000000" w:rsidRPr="00033231">
        <w:t>Bob</w:t>
      </w:r>
      <w:r>
        <w:t xml:space="preserve">, </w:t>
      </w:r>
      <w:r w:rsidR="00000000" w:rsidRPr="00033231">
        <w:t>je crois que vous êtes joué</w:t>
      </w:r>
      <w:r>
        <w:t xml:space="preserve">, </w:t>
      </w:r>
      <w:r w:rsidR="00000000" w:rsidRPr="00033231">
        <w:t>et vous le méritez</w:t>
      </w:r>
      <w:r>
        <w:t xml:space="preserve">. </w:t>
      </w:r>
      <w:r w:rsidR="00000000" w:rsidRPr="00033231">
        <w:t>La fo</w:t>
      </w:r>
      <w:r w:rsidR="00000000" w:rsidRPr="00033231">
        <w:t>r</w:t>
      </w:r>
      <w:r w:rsidR="00000000" w:rsidRPr="00033231">
        <w:t>tune est tombée amoureuse de vous</w:t>
      </w:r>
      <w:r>
        <w:t xml:space="preserve"> : </w:t>
      </w:r>
      <w:r w:rsidR="00000000" w:rsidRPr="00033231">
        <w:t>elle vous avait destiné le premier prix de sa roue</w:t>
      </w:r>
      <w:r>
        <w:t xml:space="preserve"> ; </w:t>
      </w:r>
      <w:r w:rsidR="00000000" w:rsidRPr="00033231">
        <w:t>elle ne vous demandait que d</w:t>
      </w:r>
      <w:r>
        <w:t>’</w:t>
      </w:r>
      <w:r w:rsidR="00000000" w:rsidRPr="00033231">
        <w:t>étendre la main et de prendre</w:t>
      </w:r>
      <w:r>
        <w:t xml:space="preserve">. </w:t>
      </w:r>
      <w:r w:rsidR="00000000" w:rsidRPr="00033231">
        <w:t>Et qu</w:t>
      </w:r>
      <w:r>
        <w:t>’</w:t>
      </w:r>
      <w:r w:rsidR="00000000" w:rsidRPr="00033231">
        <w:t>avez-vous fait</w:t>
      </w:r>
      <w:r>
        <w:t xml:space="preserve"> ? </w:t>
      </w:r>
      <w:r w:rsidR="00000000" w:rsidRPr="00033231">
        <w:t>Vous avez demandé un cheval</w:t>
      </w:r>
      <w:r>
        <w:t xml:space="preserve">, </w:t>
      </w:r>
      <w:r w:rsidR="00000000" w:rsidRPr="00033231">
        <w:t>et vous êtes parti chasser dans le Warwickshire</w:t>
      </w:r>
      <w:r>
        <w:t xml:space="preserve">. </w:t>
      </w:r>
      <w:r w:rsidR="00000000" w:rsidRPr="00033231">
        <w:t>V</w:t>
      </w:r>
      <w:r w:rsidR="00000000" w:rsidRPr="00033231">
        <w:t>o</w:t>
      </w:r>
      <w:r w:rsidR="00000000" w:rsidRPr="00033231">
        <w:t>tre amante</w:t>
      </w:r>
      <w:r>
        <w:t xml:space="preserve">, </w:t>
      </w:r>
      <w:r w:rsidR="00000000" w:rsidRPr="00033231">
        <w:t>la fortune</w:t>
      </w:r>
      <w:r>
        <w:t xml:space="preserve">, </w:t>
      </w:r>
      <w:r w:rsidR="00000000" w:rsidRPr="00033231">
        <w:t>je veux dire</w:t>
      </w:r>
      <w:r>
        <w:t xml:space="preserve">, </w:t>
      </w:r>
      <w:r w:rsidR="00000000" w:rsidRPr="00033231">
        <w:t>s</w:t>
      </w:r>
      <w:r>
        <w:t>’</w:t>
      </w:r>
      <w:r w:rsidR="00000000" w:rsidRPr="00033231">
        <w:t>est montrée parfaitement indulgente</w:t>
      </w:r>
      <w:r>
        <w:t xml:space="preserve">. </w:t>
      </w:r>
      <w:r w:rsidR="00000000" w:rsidRPr="00033231">
        <w:t>Elle a dit</w:t>
      </w:r>
      <w:r>
        <w:t> : « </w:t>
      </w:r>
      <w:r w:rsidR="00000000" w:rsidRPr="00033231">
        <w:t>Je l</w:t>
      </w:r>
      <w:r>
        <w:t>’</w:t>
      </w:r>
      <w:r w:rsidR="00000000" w:rsidRPr="00033231">
        <w:t>excuserai</w:t>
      </w:r>
      <w:r>
        <w:t xml:space="preserve">, </w:t>
      </w:r>
      <w:r w:rsidR="00000000" w:rsidRPr="00033231">
        <w:t>il</w:t>
      </w:r>
      <w:r w:rsidR="00000000" w:rsidRPr="00033231">
        <w:rPr>
          <w:i/>
          <w:iCs/>
        </w:rPr>
        <w:t xml:space="preserve"> </w:t>
      </w:r>
      <w:r w:rsidR="00000000" w:rsidRPr="00033231">
        <w:t>est jeune</w:t>
      </w:r>
      <w:r>
        <w:t>. »</w:t>
      </w:r>
      <w:r w:rsidR="00000000" w:rsidRPr="00033231">
        <w:t xml:space="preserve"> Elle a a</w:t>
      </w:r>
      <w:r w:rsidR="00000000" w:rsidRPr="00033231">
        <w:t>t</w:t>
      </w:r>
      <w:r w:rsidR="00000000" w:rsidRPr="00033231">
        <w:t>tendu</w:t>
      </w:r>
      <w:r>
        <w:t xml:space="preserve">, </w:t>
      </w:r>
      <w:r w:rsidR="00000000" w:rsidRPr="00033231">
        <w:t>comme la statue de la Patience</w:t>
      </w:r>
      <w:r>
        <w:t xml:space="preserve">, </w:t>
      </w:r>
      <w:r w:rsidR="00000000" w:rsidRPr="00033231">
        <w:t>jusqu</w:t>
      </w:r>
      <w:r>
        <w:t>’</w:t>
      </w:r>
      <w:r w:rsidR="00000000" w:rsidRPr="00033231">
        <w:t>à ce que la chasse fût finie et le gibier atteint</w:t>
      </w:r>
      <w:r>
        <w:t xml:space="preserve">. </w:t>
      </w:r>
      <w:r w:rsidR="00000000" w:rsidRPr="00033231">
        <w:t>Elle croyait que vous reviendriez et vous montreriez bon garçon</w:t>
      </w:r>
      <w:r>
        <w:t xml:space="preserve"> ; </w:t>
      </w:r>
      <w:r w:rsidR="00000000" w:rsidRPr="00033231">
        <w:t>vous auriez pu encore avoir le premier prix</w:t>
      </w:r>
      <w:r>
        <w:t xml:space="preserve">. </w:t>
      </w:r>
      <w:r w:rsidR="00000000" w:rsidRPr="00033231">
        <w:t xml:space="preserve">Elle a été surprise </w:t>
      </w:r>
      <w:proofErr w:type="spellStart"/>
      <w:r w:rsidR="00000000" w:rsidRPr="00033231">
        <w:t>au delà</w:t>
      </w:r>
      <w:proofErr w:type="spellEnd"/>
      <w:r w:rsidR="00000000" w:rsidRPr="00033231">
        <w:t xml:space="preserve"> de toute expression</w:t>
      </w:r>
      <w:r>
        <w:t xml:space="preserve">, </w:t>
      </w:r>
      <w:r w:rsidR="00000000" w:rsidRPr="00033231">
        <w:t>et moi aussi</w:t>
      </w:r>
      <w:r>
        <w:t xml:space="preserve">, </w:t>
      </w:r>
      <w:r w:rsidR="00000000" w:rsidRPr="00033231">
        <w:t>de voir qu</w:t>
      </w:r>
      <w:r>
        <w:t>’</w:t>
      </w:r>
      <w:r w:rsidR="00000000" w:rsidRPr="00033231">
        <w:t>au lieu de revenir au galop déposer à ses pieds vos lauriers de cour d</w:t>
      </w:r>
      <w:r>
        <w:t>’</w:t>
      </w:r>
      <w:r w:rsidR="00000000" w:rsidRPr="00033231">
        <w:t>assises</w:t>
      </w:r>
      <w:r>
        <w:t xml:space="preserve">, </w:t>
      </w:r>
      <w:r w:rsidR="00000000" w:rsidRPr="00033231">
        <w:t>vous aviez froidement pris le coche pour Londres</w:t>
      </w:r>
      <w:r>
        <w:t xml:space="preserve">. </w:t>
      </w:r>
      <w:r w:rsidR="00000000" w:rsidRPr="00033231">
        <w:t>Ce que vous alliez faire là</w:t>
      </w:r>
      <w:r>
        <w:t xml:space="preserve">, </w:t>
      </w:r>
      <w:r w:rsidR="00000000" w:rsidRPr="00033231">
        <w:t>Satan le sait</w:t>
      </w:r>
      <w:r>
        <w:t xml:space="preserve">. </w:t>
      </w:r>
      <w:r w:rsidR="00000000" w:rsidRPr="00033231">
        <w:t>Rien autre</w:t>
      </w:r>
      <w:r>
        <w:t xml:space="preserve">, </w:t>
      </w:r>
      <w:r w:rsidR="00000000" w:rsidRPr="00033231">
        <w:t>je crois</w:t>
      </w:r>
      <w:r>
        <w:t xml:space="preserve">, </w:t>
      </w:r>
      <w:r w:rsidR="00000000" w:rsidRPr="00033231">
        <w:t xml:space="preserve">que vous </w:t>
      </w:r>
      <w:proofErr w:type="spellStart"/>
      <w:r w:rsidR="00000000" w:rsidRPr="00033231">
        <w:t>ennuyer</w:t>
      </w:r>
      <w:proofErr w:type="spellEnd"/>
      <w:r>
        <w:t xml:space="preserve"> : </w:t>
      </w:r>
      <w:r w:rsidR="00000000" w:rsidRPr="00033231">
        <w:t>votre visage n</w:t>
      </w:r>
      <w:r>
        <w:t>’</w:t>
      </w:r>
      <w:r w:rsidR="00000000" w:rsidRPr="00033231">
        <w:t>a jamais eu la blancheur du lis</w:t>
      </w:r>
      <w:r>
        <w:t xml:space="preserve">, </w:t>
      </w:r>
      <w:r w:rsidR="00000000" w:rsidRPr="00033231">
        <w:t>mais il est maintenant vert olive</w:t>
      </w:r>
      <w:r>
        <w:t xml:space="preserve">. </w:t>
      </w:r>
      <w:r w:rsidR="00000000" w:rsidRPr="00033231">
        <w:t>Vous n</w:t>
      </w:r>
      <w:r>
        <w:t>’</w:t>
      </w:r>
      <w:r w:rsidR="00000000" w:rsidRPr="00033231">
        <w:t>êtes pas aussi joli que vous l</w:t>
      </w:r>
      <w:r>
        <w:t>’</w:t>
      </w:r>
      <w:r w:rsidR="00000000" w:rsidRPr="00033231">
        <w:t>étiez</w:t>
      </w:r>
      <w:r>
        <w:t xml:space="preserve">, </w:t>
      </w:r>
      <w:r w:rsidR="00000000" w:rsidRPr="00033231">
        <w:t>mon garçon</w:t>
      </w:r>
      <w:r>
        <w:t>.</w:t>
      </w:r>
    </w:p>
    <w:p w14:paraId="185062D4" w14:textId="77777777" w:rsidR="004F69D6" w:rsidRDefault="004F69D6" w:rsidP="0021796F">
      <w:r>
        <w:t>— </w:t>
      </w:r>
      <w:r w:rsidR="00000000" w:rsidRPr="00033231">
        <w:t>Et qui va donc avoir le prix dont vous me parlez tant</w:t>
      </w:r>
      <w:r>
        <w:t> ?</w:t>
      </w:r>
    </w:p>
    <w:p w14:paraId="2165FF42" w14:textId="77777777" w:rsidR="004F69D6" w:rsidRDefault="004F69D6" w:rsidP="0021796F">
      <w:r>
        <w:t>— </w:t>
      </w:r>
      <w:r w:rsidR="00000000" w:rsidRPr="00033231">
        <w:t>Seulement un baronnet</w:t>
      </w:r>
      <w:r>
        <w:t xml:space="preserve"> ; </w:t>
      </w:r>
      <w:r w:rsidR="00000000" w:rsidRPr="00033231">
        <w:t>rien que cela</w:t>
      </w:r>
      <w:r>
        <w:t xml:space="preserve">, </w:t>
      </w:r>
      <w:r w:rsidR="00000000" w:rsidRPr="00033231">
        <w:t>je n</w:t>
      </w:r>
      <w:r>
        <w:t>’</w:t>
      </w:r>
      <w:r w:rsidR="00000000" w:rsidRPr="00033231">
        <w:t>ai aucun do</w:t>
      </w:r>
      <w:r w:rsidR="00000000" w:rsidRPr="00033231">
        <w:t>u</w:t>
      </w:r>
      <w:r w:rsidR="00000000" w:rsidRPr="00033231">
        <w:t>te dans mon esprit qu</w:t>
      </w:r>
      <w:r>
        <w:t>’</w:t>
      </w:r>
      <w:r w:rsidR="00000000" w:rsidRPr="00033231">
        <w:t>elle ne soit perdue pour vous</w:t>
      </w:r>
      <w:r>
        <w:t xml:space="preserve"> : </w:t>
      </w:r>
      <w:r w:rsidR="00000000" w:rsidRPr="00033231">
        <w:t>elle s</w:t>
      </w:r>
      <w:r w:rsidR="00000000" w:rsidRPr="00033231">
        <w:t>e</w:t>
      </w:r>
      <w:r w:rsidR="00000000" w:rsidRPr="00033231">
        <w:t xml:space="preserve">ra lady </w:t>
      </w:r>
      <w:proofErr w:type="spellStart"/>
      <w:r w:rsidR="00000000" w:rsidRPr="00033231">
        <w:t>Nunnely</w:t>
      </w:r>
      <w:proofErr w:type="spellEnd"/>
      <w:r w:rsidR="00000000" w:rsidRPr="00033231">
        <w:t xml:space="preserve"> avant Noël</w:t>
      </w:r>
      <w:r>
        <w:t>.</w:t>
      </w:r>
    </w:p>
    <w:p w14:paraId="16E9A53A" w14:textId="77777777" w:rsidR="004F69D6" w:rsidRDefault="004F69D6" w:rsidP="0021796F">
      <w:r>
        <w:t>— </w:t>
      </w:r>
      <w:r w:rsidR="00000000" w:rsidRPr="00033231">
        <w:t>Hem</w:t>
      </w:r>
      <w:r>
        <w:t xml:space="preserve"> ! </w:t>
      </w:r>
      <w:r w:rsidR="00000000" w:rsidRPr="00033231">
        <w:t>c</w:t>
      </w:r>
      <w:r>
        <w:t>’</w:t>
      </w:r>
      <w:r w:rsidR="00000000" w:rsidRPr="00033231">
        <w:t>est tout à fait probable</w:t>
      </w:r>
      <w:r>
        <w:t>.</w:t>
      </w:r>
    </w:p>
    <w:p w14:paraId="3589F2F7" w14:textId="77777777" w:rsidR="004F69D6" w:rsidRDefault="004F69D6" w:rsidP="0021796F">
      <w:r>
        <w:t>— </w:t>
      </w:r>
      <w:r w:rsidR="00000000" w:rsidRPr="00033231">
        <w:t>Mais c</w:t>
      </w:r>
      <w:r>
        <w:t>’</w:t>
      </w:r>
      <w:r w:rsidR="00000000" w:rsidRPr="00033231">
        <w:t>est ce qui n</w:t>
      </w:r>
      <w:r>
        <w:t>’</w:t>
      </w:r>
      <w:r w:rsidR="00000000" w:rsidRPr="00033231">
        <w:t>aurait pas dû être</w:t>
      </w:r>
      <w:r>
        <w:t xml:space="preserve">. </w:t>
      </w:r>
      <w:r w:rsidR="00000000" w:rsidRPr="00033231">
        <w:t>Fou que vous êtes</w:t>
      </w:r>
      <w:r>
        <w:t xml:space="preserve"> ! </w:t>
      </w:r>
      <w:r w:rsidR="00000000" w:rsidRPr="00033231">
        <w:t>je jure que vous auriez pu l</w:t>
      </w:r>
      <w:r>
        <w:t>’</w:t>
      </w:r>
      <w:r w:rsidR="00000000" w:rsidRPr="00033231">
        <w:t>avoir</w:t>
      </w:r>
      <w:r>
        <w:t>.</w:t>
      </w:r>
    </w:p>
    <w:p w14:paraId="4F271ED1" w14:textId="77777777" w:rsidR="004F69D6" w:rsidRDefault="004F69D6" w:rsidP="0021796F">
      <w:r>
        <w:t>— </w:t>
      </w:r>
      <w:r w:rsidR="00000000" w:rsidRPr="00033231">
        <w:rPr>
          <w:i/>
          <w:iCs/>
        </w:rPr>
        <w:t xml:space="preserve">Sur </w:t>
      </w:r>
      <w:r w:rsidR="00000000" w:rsidRPr="00033231">
        <w:t>quelle preuve vous fondez-vous</w:t>
      </w:r>
      <w:r>
        <w:t xml:space="preserve">, </w:t>
      </w:r>
      <w:r w:rsidR="00000000" w:rsidRPr="00033231">
        <w:t>monsieur Yorke</w:t>
      </w:r>
      <w:r>
        <w:t> ?</w:t>
      </w:r>
    </w:p>
    <w:p w14:paraId="7442FD8A" w14:textId="77777777" w:rsidR="004F69D6" w:rsidRDefault="004F69D6" w:rsidP="0021796F">
      <w:r>
        <w:lastRenderedPageBreak/>
        <w:t>— </w:t>
      </w:r>
      <w:r w:rsidR="00000000" w:rsidRPr="00033231">
        <w:rPr>
          <w:i/>
          <w:iCs/>
        </w:rPr>
        <w:t xml:space="preserve">Sur </w:t>
      </w:r>
      <w:r w:rsidR="00000000" w:rsidRPr="00033231">
        <w:t>toutes sortes de preuves</w:t>
      </w:r>
      <w:r>
        <w:t xml:space="preserve">. </w:t>
      </w:r>
      <w:r w:rsidR="00000000" w:rsidRPr="00033231">
        <w:t>Sur l</w:t>
      </w:r>
      <w:r>
        <w:t>’</w:t>
      </w:r>
      <w:r w:rsidR="00000000" w:rsidRPr="00033231">
        <w:t>état de ses yeux et la rougeur de ses joues</w:t>
      </w:r>
      <w:r>
        <w:t xml:space="preserve"> : </w:t>
      </w:r>
      <w:r w:rsidR="00000000" w:rsidRPr="00033231">
        <w:t>elles se coloraient lorsqu</w:t>
      </w:r>
      <w:r>
        <w:t>’</w:t>
      </w:r>
      <w:r w:rsidR="00000000" w:rsidRPr="00033231">
        <w:t>elle entendait prononcer votre nom</w:t>
      </w:r>
      <w:r>
        <w:t xml:space="preserve">, </w:t>
      </w:r>
      <w:r w:rsidR="00000000" w:rsidRPr="00033231">
        <w:t>quoique d</w:t>
      </w:r>
      <w:r>
        <w:t>’</w:t>
      </w:r>
      <w:r w:rsidR="00000000" w:rsidRPr="00033231">
        <w:t>habitude elles fussent pâles</w:t>
      </w:r>
      <w:r>
        <w:t>.</w:t>
      </w:r>
    </w:p>
    <w:p w14:paraId="774F0731" w14:textId="77777777" w:rsidR="004F69D6" w:rsidRDefault="004F69D6" w:rsidP="0021796F">
      <w:r>
        <w:t>— </w:t>
      </w:r>
      <w:r w:rsidR="00000000" w:rsidRPr="00033231">
        <w:t>Ma chance est tout à fait perdue</w:t>
      </w:r>
      <w:r>
        <w:t xml:space="preserve">, </w:t>
      </w:r>
      <w:r w:rsidR="00000000" w:rsidRPr="00033231">
        <w:t>je suppose</w:t>
      </w:r>
      <w:r>
        <w:t> ?</w:t>
      </w:r>
    </w:p>
    <w:p w14:paraId="33F2181C" w14:textId="77777777" w:rsidR="004F69D6" w:rsidRDefault="004F69D6" w:rsidP="0021796F">
      <w:r>
        <w:t>— </w:t>
      </w:r>
      <w:r w:rsidR="00000000" w:rsidRPr="00033231">
        <w:t>Elle devrait l</w:t>
      </w:r>
      <w:r>
        <w:t>’</w:t>
      </w:r>
      <w:r w:rsidR="00000000" w:rsidRPr="00033231">
        <w:t>être</w:t>
      </w:r>
      <w:r>
        <w:t xml:space="preserve"> ; </w:t>
      </w:r>
      <w:r w:rsidR="00000000" w:rsidRPr="00033231">
        <w:t>mais essayez</w:t>
      </w:r>
      <w:r>
        <w:t xml:space="preserve">, </w:t>
      </w:r>
      <w:r w:rsidR="00000000" w:rsidRPr="00033231">
        <w:t>la chose en vaut la pe</w:t>
      </w:r>
      <w:r w:rsidR="00000000" w:rsidRPr="00033231">
        <w:t>i</w:t>
      </w:r>
      <w:r w:rsidR="00000000" w:rsidRPr="00033231">
        <w:t>ne</w:t>
      </w:r>
      <w:r>
        <w:t xml:space="preserve">. </w:t>
      </w:r>
      <w:r w:rsidR="00000000" w:rsidRPr="00033231">
        <w:t xml:space="preserve">Je ne fais pas grand cas de ce sir Philippe </w:t>
      </w:r>
      <w:proofErr w:type="spellStart"/>
      <w:r w:rsidR="00000000" w:rsidRPr="00033231">
        <w:t>Nunnely</w:t>
      </w:r>
      <w:proofErr w:type="spellEnd"/>
      <w:r>
        <w:t xml:space="preserve">. </w:t>
      </w:r>
      <w:r w:rsidR="00000000" w:rsidRPr="00033231">
        <w:t>Il écrit des vers</w:t>
      </w:r>
      <w:r>
        <w:t xml:space="preserve">, </w:t>
      </w:r>
      <w:r w:rsidR="00000000" w:rsidRPr="00033231">
        <w:t>dit-on</w:t>
      </w:r>
      <w:r>
        <w:t xml:space="preserve">, </w:t>
      </w:r>
      <w:r w:rsidR="00000000" w:rsidRPr="00033231">
        <w:t>il fait des rimes</w:t>
      </w:r>
      <w:r>
        <w:t xml:space="preserve">. </w:t>
      </w:r>
      <w:r w:rsidR="00000000" w:rsidRPr="00033231">
        <w:t>Vous valez mieux que c</w:t>
      </w:r>
      <w:r w:rsidR="00000000" w:rsidRPr="00033231">
        <w:t>e</w:t>
      </w:r>
      <w:r w:rsidR="00000000" w:rsidRPr="00033231">
        <w:t>la</w:t>
      </w:r>
      <w:r>
        <w:t xml:space="preserve">, </w:t>
      </w:r>
      <w:r w:rsidR="00000000" w:rsidRPr="00033231">
        <w:t>Bob</w:t>
      </w:r>
      <w:r>
        <w:t xml:space="preserve">, </w:t>
      </w:r>
      <w:r w:rsidR="00000000" w:rsidRPr="00033231">
        <w:t>dans tous les cas</w:t>
      </w:r>
      <w:r>
        <w:t>.</w:t>
      </w:r>
    </w:p>
    <w:p w14:paraId="6377A869" w14:textId="77777777" w:rsidR="004F69D6" w:rsidRDefault="004F69D6" w:rsidP="0021796F">
      <w:r>
        <w:t>— </w:t>
      </w:r>
      <w:r w:rsidR="00000000" w:rsidRPr="00033231">
        <w:t>Est-ce que vous me conseilleriez de me proposer</w:t>
      </w:r>
      <w:r>
        <w:t xml:space="preserve">, </w:t>
      </w:r>
      <w:r w:rsidR="00000000" w:rsidRPr="00033231">
        <w:t>si tard qu</w:t>
      </w:r>
      <w:r>
        <w:t>’</w:t>
      </w:r>
      <w:r w:rsidR="00000000" w:rsidRPr="00033231">
        <w:t>il soit</w:t>
      </w:r>
      <w:r>
        <w:t xml:space="preserve">, </w:t>
      </w:r>
      <w:r w:rsidR="00000000" w:rsidRPr="00033231">
        <w:t>monsieur Yorke</w:t>
      </w:r>
      <w:r>
        <w:t xml:space="preserve">, </w:t>
      </w:r>
      <w:r w:rsidR="00000000" w:rsidRPr="00033231">
        <w:t>à la onzième heure</w:t>
      </w:r>
      <w:r>
        <w:t> ?</w:t>
      </w:r>
    </w:p>
    <w:p w14:paraId="7A997F1F" w14:textId="77777777" w:rsidR="004F69D6" w:rsidRDefault="004F69D6" w:rsidP="0021796F">
      <w:r>
        <w:t>— </w:t>
      </w:r>
      <w:r w:rsidR="00000000" w:rsidRPr="00033231">
        <w:t>Vous pouvez tenter l</w:t>
      </w:r>
      <w:r>
        <w:t>’</w:t>
      </w:r>
      <w:r w:rsidR="00000000" w:rsidRPr="00033231">
        <w:t>expérience</w:t>
      </w:r>
      <w:r>
        <w:t xml:space="preserve">, </w:t>
      </w:r>
      <w:r w:rsidR="00000000" w:rsidRPr="00033231">
        <w:t>Robert</w:t>
      </w:r>
      <w:r>
        <w:t xml:space="preserve">. </w:t>
      </w:r>
      <w:r w:rsidR="00000000" w:rsidRPr="00033231">
        <w:t>Si elle a un fa</w:t>
      </w:r>
      <w:r w:rsidR="00000000" w:rsidRPr="00033231">
        <w:t>i</w:t>
      </w:r>
      <w:r w:rsidR="00000000" w:rsidRPr="00033231">
        <w:t>ble pour vous</w:t>
      </w:r>
      <w:r>
        <w:t xml:space="preserve">, </w:t>
      </w:r>
      <w:r w:rsidR="00000000" w:rsidRPr="00033231">
        <w:t>et</w:t>
      </w:r>
      <w:r>
        <w:t xml:space="preserve">, </w:t>
      </w:r>
      <w:r w:rsidR="00000000" w:rsidRPr="00033231">
        <w:t>sur ma conscience</w:t>
      </w:r>
      <w:r>
        <w:t xml:space="preserve">, </w:t>
      </w:r>
      <w:r w:rsidR="00000000" w:rsidRPr="00033231">
        <w:t>je crois qu</w:t>
      </w:r>
      <w:r>
        <w:t>’</w:t>
      </w:r>
      <w:r w:rsidR="00000000" w:rsidRPr="00033231">
        <w:t>elle l</w:t>
      </w:r>
      <w:r>
        <w:t>’</w:t>
      </w:r>
      <w:r w:rsidR="00000000" w:rsidRPr="00033231">
        <w:t>a ou qu</w:t>
      </w:r>
      <w:r>
        <w:t>’</w:t>
      </w:r>
      <w:r w:rsidR="00000000" w:rsidRPr="00033231">
        <w:t>elle l</w:t>
      </w:r>
      <w:r>
        <w:t>’</w:t>
      </w:r>
      <w:r w:rsidR="00000000" w:rsidRPr="00033231">
        <w:t>a eu</w:t>
      </w:r>
      <w:r>
        <w:t xml:space="preserve">, </w:t>
      </w:r>
      <w:r w:rsidR="00000000" w:rsidRPr="00033231">
        <w:t>elle pardonnera beaucoup</w:t>
      </w:r>
      <w:r>
        <w:t xml:space="preserve">. </w:t>
      </w:r>
      <w:r w:rsidR="00000000" w:rsidRPr="00033231">
        <w:t>Mais vous riez</w:t>
      </w:r>
      <w:r>
        <w:t xml:space="preserve">, </w:t>
      </w:r>
      <w:r w:rsidR="00000000" w:rsidRPr="00033231">
        <w:t>mon garçon</w:t>
      </w:r>
      <w:r>
        <w:t xml:space="preserve"> : </w:t>
      </w:r>
      <w:r w:rsidR="00000000" w:rsidRPr="00033231">
        <w:t>est-ce de moi</w:t>
      </w:r>
      <w:r>
        <w:t xml:space="preserve"> ? </w:t>
      </w:r>
      <w:r w:rsidR="00000000" w:rsidRPr="00033231">
        <w:t>Vous feriez mieux de rire de votre pr</w:t>
      </w:r>
      <w:r w:rsidR="00000000" w:rsidRPr="00033231">
        <w:t>o</w:t>
      </w:r>
      <w:r w:rsidR="00000000" w:rsidRPr="00033231">
        <w:t>pre perversité</w:t>
      </w:r>
      <w:r>
        <w:t xml:space="preserve">. </w:t>
      </w:r>
      <w:r w:rsidR="00000000" w:rsidRPr="00033231">
        <w:t>Je vois pourtant que vous riez du mauvais coin de votre bouche</w:t>
      </w:r>
      <w:r>
        <w:t xml:space="preserve"> : </w:t>
      </w:r>
      <w:r w:rsidR="00000000" w:rsidRPr="00033231">
        <w:t>vous avez en ce moment l</w:t>
      </w:r>
      <w:r>
        <w:t>’</w:t>
      </w:r>
      <w:r w:rsidR="00000000" w:rsidRPr="00033231">
        <w:t>air de très-mauvaise humeur</w:t>
      </w:r>
      <w:r>
        <w:t>.</w:t>
      </w:r>
    </w:p>
    <w:p w14:paraId="63CF0BA4" w14:textId="77777777" w:rsidR="004F69D6" w:rsidRDefault="004F69D6" w:rsidP="0021796F">
      <w:r>
        <w:t>— </w:t>
      </w:r>
      <w:r w:rsidR="00000000" w:rsidRPr="00033231">
        <w:t>Je me suis si fort maltraité</w:t>
      </w:r>
      <w:r>
        <w:t xml:space="preserve">, </w:t>
      </w:r>
      <w:r w:rsidR="00000000" w:rsidRPr="00033231">
        <w:t>Yorke</w:t>
      </w:r>
      <w:r>
        <w:t xml:space="preserve"> ! </w:t>
      </w:r>
      <w:r w:rsidR="00000000" w:rsidRPr="00033231">
        <w:t>je me suis tellement agité sous la camisole de force</w:t>
      </w:r>
      <w:r>
        <w:t xml:space="preserve">, </w:t>
      </w:r>
      <w:r w:rsidR="00000000" w:rsidRPr="00033231">
        <w:t>je me suis tordu si violemment les poignets sous les menottes</w:t>
      </w:r>
      <w:r>
        <w:t xml:space="preserve">, </w:t>
      </w:r>
      <w:r w:rsidR="00000000" w:rsidRPr="00033231">
        <w:t>je me suis frappé si rudement la tête contre le mur</w:t>
      </w:r>
      <w:r>
        <w:t> !</w:t>
      </w:r>
    </w:p>
    <w:p w14:paraId="750205FC" w14:textId="77777777" w:rsidR="004F69D6" w:rsidRDefault="004F69D6" w:rsidP="0021796F">
      <w:r>
        <w:t>— </w:t>
      </w:r>
      <w:r w:rsidR="00000000" w:rsidRPr="00033231">
        <w:t>Ah</w:t>
      </w:r>
      <w:r>
        <w:t xml:space="preserve"> ! </w:t>
      </w:r>
      <w:r w:rsidR="00000000" w:rsidRPr="00033231">
        <w:t>cela me fait plaisir</w:t>
      </w:r>
      <w:r>
        <w:t xml:space="preserve">. </w:t>
      </w:r>
      <w:r w:rsidR="00000000" w:rsidRPr="00033231">
        <w:t>Vous avez eu là-bas un rude exercice</w:t>
      </w:r>
      <w:r>
        <w:t xml:space="preserve"> ! </w:t>
      </w:r>
      <w:r w:rsidR="00000000" w:rsidRPr="00033231">
        <w:t>j</w:t>
      </w:r>
      <w:r>
        <w:t>’</w:t>
      </w:r>
      <w:r w:rsidR="00000000" w:rsidRPr="00033231">
        <w:t>espère qu</w:t>
      </w:r>
      <w:r>
        <w:t>’</w:t>
      </w:r>
      <w:r w:rsidR="00000000" w:rsidRPr="00033231">
        <w:t>il vous a fait du bien</w:t>
      </w:r>
      <w:r>
        <w:t xml:space="preserve">, </w:t>
      </w:r>
      <w:r w:rsidR="00000000" w:rsidRPr="00033231">
        <w:t>qu</w:t>
      </w:r>
      <w:r>
        <w:t>’</w:t>
      </w:r>
      <w:r w:rsidR="00000000" w:rsidRPr="00033231">
        <w:t>il vous aura enlevé un peu de votre présomption</w:t>
      </w:r>
      <w:r>
        <w:t>.</w:t>
      </w:r>
    </w:p>
    <w:p w14:paraId="1E320BB9" w14:textId="77777777" w:rsidR="004F69D6" w:rsidRDefault="004F69D6" w:rsidP="0021796F">
      <w:r>
        <w:t>— </w:t>
      </w:r>
      <w:r w:rsidR="00000000" w:rsidRPr="00033231">
        <w:t>Ma présomption</w:t>
      </w:r>
      <w:r>
        <w:t xml:space="preserve"> ! </w:t>
      </w:r>
      <w:r w:rsidR="00000000" w:rsidRPr="00033231">
        <w:t>quelle est-elle</w:t>
      </w:r>
      <w:r>
        <w:t xml:space="preserve"> ? </w:t>
      </w:r>
      <w:r w:rsidR="00000000" w:rsidRPr="00033231">
        <w:t>Vendez-vous cet art</w:t>
      </w:r>
      <w:r w:rsidR="00000000" w:rsidRPr="00033231">
        <w:t>i</w:t>
      </w:r>
      <w:r w:rsidR="00000000" w:rsidRPr="00033231">
        <w:t>cle</w:t>
      </w:r>
      <w:r>
        <w:t xml:space="preserve"> ? </w:t>
      </w:r>
      <w:r w:rsidR="00000000" w:rsidRPr="00033231">
        <w:t>connaissez-vous quelqu</w:t>
      </w:r>
      <w:r>
        <w:t>’</w:t>
      </w:r>
      <w:r w:rsidR="00000000" w:rsidRPr="00033231">
        <w:t>un qui le vende</w:t>
      </w:r>
      <w:r>
        <w:t xml:space="preserve"> ? </w:t>
      </w:r>
      <w:r w:rsidR="00000000" w:rsidRPr="00033231">
        <w:t>donnez-moi son adresse</w:t>
      </w:r>
      <w:r>
        <w:t xml:space="preserve"> : </w:t>
      </w:r>
      <w:r w:rsidR="00000000" w:rsidRPr="00033231">
        <w:t>il aura en moi une excellente pratique</w:t>
      </w:r>
      <w:r>
        <w:t xml:space="preserve">. </w:t>
      </w:r>
      <w:r w:rsidR="00000000" w:rsidRPr="00033231">
        <w:t xml:space="preserve">Je </w:t>
      </w:r>
      <w:r w:rsidR="00000000" w:rsidRPr="00033231">
        <w:lastRenderedPageBreak/>
        <w:t>disposerais à la minute de ma dernière guinée pour en faire l</w:t>
      </w:r>
      <w:r>
        <w:t>’</w:t>
      </w:r>
      <w:r w:rsidR="00000000" w:rsidRPr="00033231">
        <w:t>acquisition</w:t>
      </w:r>
      <w:r>
        <w:t>.</w:t>
      </w:r>
    </w:p>
    <w:p w14:paraId="55A6C5FA" w14:textId="77777777" w:rsidR="004F69D6" w:rsidRDefault="004F69D6" w:rsidP="0021796F">
      <w:r>
        <w:t>— </w:t>
      </w:r>
      <w:r w:rsidR="00000000" w:rsidRPr="00033231">
        <w:t>Est-ce vrai</w:t>
      </w:r>
      <w:r>
        <w:t xml:space="preserve">, </w:t>
      </w:r>
      <w:r w:rsidR="00000000" w:rsidRPr="00033231">
        <w:t>Robert</w:t>
      </w:r>
      <w:r>
        <w:t xml:space="preserve"> ? </w:t>
      </w:r>
      <w:r w:rsidR="00000000" w:rsidRPr="00033231">
        <w:t>je trouve cela épicé</w:t>
      </w:r>
      <w:r>
        <w:t xml:space="preserve">. </w:t>
      </w:r>
      <w:r w:rsidR="00000000" w:rsidRPr="00033231">
        <w:t>J</w:t>
      </w:r>
      <w:r>
        <w:t>’</w:t>
      </w:r>
      <w:r w:rsidR="00000000" w:rsidRPr="00033231">
        <w:t>aime un homme qui parle à cœur ouvert</w:t>
      </w:r>
      <w:r>
        <w:t xml:space="preserve">. </w:t>
      </w:r>
      <w:r w:rsidR="00000000" w:rsidRPr="00033231">
        <w:t>Qu</w:t>
      </w:r>
      <w:r>
        <w:t>’</w:t>
      </w:r>
      <w:r w:rsidR="00000000" w:rsidRPr="00033231">
        <w:t>est-ce qui va mal</w:t>
      </w:r>
      <w:r>
        <w:t> ?</w:t>
      </w:r>
    </w:p>
    <w:p w14:paraId="513B702C" w14:textId="77777777" w:rsidR="004F69D6" w:rsidRDefault="004F69D6" w:rsidP="0021796F">
      <w:r>
        <w:t>— </w:t>
      </w:r>
      <w:r w:rsidR="00000000" w:rsidRPr="00033231">
        <w:t>Le mécanisme de toute ma nature</w:t>
      </w:r>
      <w:r>
        <w:t xml:space="preserve"> ; </w:t>
      </w:r>
      <w:r w:rsidR="00000000" w:rsidRPr="00033231">
        <w:t>la machine de cette usine humaine</w:t>
      </w:r>
      <w:r>
        <w:t xml:space="preserve"> ; </w:t>
      </w:r>
      <w:r w:rsidR="00000000" w:rsidRPr="00033231">
        <w:t>la chaudière</w:t>
      </w:r>
      <w:r>
        <w:t xml:space="preserve">, </w:t>
      </w:r>
      <w:r w:rsidR="00000000" w:rsidRPr="00033231">
        <w:t>c</w:t>
      </w:r>
      <w:r>
        <w:t>’</w:t>
      </w:r>
      <w:r w:rsidR="00000000" w:rsidRPr="00033231">
        <w:t>est-à-dire le cœur</w:t>
      </w:r>
      <w:r>
        <w:t xml:space="preserve">, </w:t>
      </w:r>
      <w:r w:rsidR="00000000" w:rsidRPr="00033231">
        <w:t>est près d</w:t>
      </w:r>
      <w:r>
        <w:t>’</w:t>
      </w:r>
      <w:r w:rsidR="00000000" w:rsidRPr="00033231">
        <w:t>éclater</w:t>
      </w:r>
      <w:r>
        <w:t>.</w:t>
      </w:r>
    </w:p>
    <w:p w14:paraId="0FA7D2F2" w14:textId="77777777" w:rsidR="004F69D6" w:rsidRDefault="004F69D6" w:rsidP="0021796F">
      <w:r>
        <w:t>— </w:t>
      </w:r>
      <w:r w:rsidR="00000000" w:rsidRPr="00033231">
        <w:t>Il faut imprimer cela</w:t>
      </w:r>
      <w:r>
        <w:t xml:space="preserve"> ! </w:t>
      </w:r>
      <w:r w:rsidR="00000000" w:rsidRPr="00033231">
        <w:t>c</w:t>
      </w:r>
      <w:r>
        <w:t>’</w:t>
      </w:r>
      <w:r w:rsidR="00000000" w:rsidRPr="00033231">
        <w:t>est remarquable</w:t>
      </w:r>
      <w:r>
        <w:t xml:space="preserve">. </w:t>
      </w:r>
      <w:r w:rsidR="00000000" w:rsidRPr="00033231">
        <w:t>Ce sont presque des vers blancs</w:t>
      </w:r>
      <w:r>
        <w:t xml:space="preserve">. </w:t>
      </w:r>
      <w:r w:rsidR="00000000" w:rsidRPr="00033231">
        <w:t>Vous allez vous lancer dans la poésie tout à l</w:t>
      </w:r>
      <w:r>
        <w:t>’</w:t>
      </w:r>
      <w:r w:rsidR="00000000" w:rsidRPr="00033231">
        <w:t>heure</w:t>
      </w:r>
      <w:r>
        <w:t xml:space="preserve">. </w:t>
      </w:r>
      <w:r w:rsidR="00000000" w:rsidRPr="00033231">
        <w:t>Si l</w:t>
      </w:r>
      <w:r>
        <w:t>’</w:t>
      </w:r>
      <w:r w:rsidR="00000000" w:rsidRPr="00033231">
        <w:t>inspiration se présente</w:t>
      </w:r>
      <w:r>
        <w:t xml:space="preserve">, </w:t>
      </w:r>
      <w:r w:rsidR="00000000" w:rsidRPr="00033231">
        <w:t>donnez-lui son cours</w:t>
      </w:r>
      <w:r>
        <w:t xml:space="preserve">, </w:t>
      </w:r>
      <w:r w:rsidR="00000000" w:rsidRPr="00033231">
        <w:t>R</w:t>
      </w:r>
      <w:r w:rsidR="00000000" w:rsidRPr="00033231">
        <w:t>o</w:t>
      </w:r>
      <w:r w:rsidR="00000000" w:rsidRPr="00033231">
        <w:t>bert</w:t>
      </w:r>
      <w:r>
        <w:t xml:space="preserve">, </w:t>
      </w:r>
      <w:r w:rsidR="00000000" w:rsidRPr="00033231">
        <w:t>ne vous gênez pas de moi</w:t>
      </w:r>
      <w:r>
        <w:t xml:space="preserve"> ; </w:t>
      </w:r>
      <w:r w:rsidR="00000000" w:rsidRPr="00033231">
        <w:t>je le souffrirai pour cette fois</w:t>
      </w:r>
      <w:r>
        <w:t>.</w:t>
      </w:r>
    </w:p>
    <w:p w14:paraId="1FD065D4" w14:textId="77777777" w:rsidR="004F69D6" w:rsidRDefault="004F69D6" w:rsidP="0021796F">
      <w:r>
        <w:t>— </w:t>
      </w:r>
      <w:r w:rsidR="00000000" w:rsidRPr="00033231">
        <w:t>Hideuse</w:t>
      </w:r>
      <w:r>
        <w:t xml:space="preserve">, </w:t>
      </w:r>
      <w:r w:rsidR="00000000" w:rsidRPr="00033231">
        <w:t>atroce</w:t>
      </w:r>
      <w:r>
        <w:t xml:space="preserve">, </w:t>
      </w:r>
      <w:r w:rsidR="00000000" w:rsidRPr="00033231">
        <w:t>honteuse méprise</w:t>
      </w:r>
      <w:r>
        <w:t xml:space="preserve"> ! </w:t>
      </w:r>
      <w:r w:rsidR="00000000" w:rsidRPr="00033231">
        <w:t>On peut en un m</w:t>
      </w:r>
      <w:r w:rsidR="00000000" w:rsidRPr="00033231">
        <w:t>o</w:t>
      </w:r>
      <w:r w:rsidR="00000000" w:rsidRPr="00033231">
        <w:t>ment commettre ce que l</w:t>
      </w:r>
      <w:r>
        <w:t>’</w:t>
      </w:r>
      <w:r w:rsidR="00000000" w:rsidRPr="00033231">
        <w:t>on déplorera pendant des années</w:t>
      </w:r>
      <w:r>
        <w:t xml:space="preserve">, </w:t>
      </w:r>
      <w:r w:rsidR="00000000" w:rsidRPr="00033231">
        <w:t>ce qu</w:t>
      </w:r>
      <w:r>
        <w:t>’</w:t>
      </w:r>
      <w:r w:rsidR="00000000" w:rsidRPr="00033231">
        <w:t>une vie entière ne pourra effacer</w:t>
      </w:r>
      <w:r>
        <w:t>.</w:t>
      </w:r>
    </w:p>
    <w:p w14:paraId="48412AAA" w14:textId="77777777" w:rsidR="004F69D6" w:rsidRDefault="004F69D6" w:rsidP="0021796F">
      <w:r>
        <w:t>— </w:t>
      </w:r>
      <w:r w:rsidR="00000000" w:rsidRPr="00033231">
        <w:t>Continuez</w:t>
      </w:r>
      <w:r>
        <w:t xml:space="preserve">, </w:t>
      </w:r>
      <w:r w:rsidR="00000000" w:rsidRPr="00033231">
        <w:t>mon garçon</w:t>
      </w:r>
      <w:r>
        <w:t xml:space="preserve">, </w:t>
      </w:r>
      <w:r w:rsidR="00000000" w:rsidRPr="00033231">
        <w:t>continuez</w:t>
      </w:r>
      <w:r>
        <w:t xml:space="preserve"> ; </w:t>
      </w:r>
      <w:r w:rsidR="00000000" w:rsidRPr="00033231">
        <w:t>cela vous fait du bien de parler</w:t>
      </w:r>
      <w:r>
        <w:t xml:space="preserve"> : </w:t>
      </w:r>
      <w:r w:rsidR="00000000" w:rsidRPr="00033231">
        <w:t>le marais est devant nous</w:t>
      </w:r>
      <w:r>
        <w:t xml:space="preserve">, </w:t>
      </w:r>
      <w:r w:rsidR="00000000" w:rsidRPr="00033231">
        <w:t>et il n</w:t>
      </w:r>
      <w:r>
        <w:t>’</w:t>
      </w:r>
      <w:r w:rsidR="00000000" w:rsidRPr="00033231">
        <w:t>y a autour de nous aucun être vivant à un mille à la ronde</w:t>
      </w:r>
      <w:r>
        <w:t>.</w:t>
      </w:r>
    </w:p>
    <w:p w14:paraId="555462D7" w14:textId="77777777" w:rsidR="004F69D6" w:rsidRDefault="004F69D6" w:rsidP="0021796F">
      <w:r>
        <w:t>— </w:t>
      </w:r>
      <w:r w:rsidR="00000000" w:rsidRPr="00033231">
        <w:t>Je parlerai</w:t>
      </w:r>
      <w:r>
        <w:t xml:space="preserve">. </w:t>
      </w:r>
      <w:r w:rsidR="00000000" w:rsidRPr="00033231">
        <w:t>Je n</w:t>
      </w:r>
      <w:r>
        <w:t>’</w:t>
      </w:r>
      <w:r w:rsidR="00000000" w:rsidRPr="00033231">
        <w:t>ai pas honte de vous dire ce que vous a</w:t>
      </w:r>
      <w:r w:rsidR="00000000" w:rsidRPr="00033231">
        <w:t>l</w:t>
      </w:r>
      <w:r w:rsidR="00000000" w:rsidRPr="00033231">
        <w:t>lez entendre</w:t>
      </w:r>
      <w:r>
        <w:t xml:space="preserve">. </w:t>
      </w:r>
      <w:r w:rsidR="00000000" w:rsidRPr="00033231">
        <w:t>J</w:t>
      </w:r>
      <w:r>
        <w:t>’</w:t>
      </w:r>
      <w:r w:rsidR="00000000" w:rsidRPr="00033231">
        <w:t>ai une espèce de chat sauvage dans ma poitrine</w:t>
      </w:r>
      <w:r>
        <w:t xml:space="preserve">, </w:t>
      </w:r>
      <w:r w:rsidR="00000000" w:rsidRPr="00033231">
        <w:t>et je veux que vous soyez le premier à savoir comment il sait hurler</w:t>
      </w:r>
      <w:r>
        <w:t>.</w:t>
      </w:r>
    </w:p>
    <w:p w14:paraId="157A6B89" w14:textId="71856001" w:rsidR="004F69D6" w:rsidRDefault="004F69D6" w:rsidP="0021796F">
      <w:r>
        <w:t>— </w:t>
      </w:r>
      <w:r w:rsidR="00000000" w:rsidRPr="00033231">
        <w:t>Pour moi c</w:t>
      </w:r>
      <w:r>
        <w:t>’</w:t>
      </w:r>
      <w:r w:rsidR="00000000" w:rsidRPr="00033231">
        <w:t>est de la musique</w:t>
      </w:r>
      <w:r>
        <w:t xml:space="preserve">. </w:t>
      </w:r>
      <w:r w:rsidR="00000000" w:rsidRPr="00033231">
        <w:t>Quelle grande voix vous avez</w:t>
      </w:r>
      <w:r>
        <w:t xml:space="preserve">, </w:t>
      </w:r>
      <w:r w:rsidR="00000000" w:rsidRPr="00033231">
        <w:t>vous et votre frère Louis</w:t>
      </w:r>
      <w:r>
        <w:t xml:space="preserve"> ! </w:t>
      </w:r>
      <w:r w:rsidR="00000000" w:rsidRPr="00033231">
        <w:t>Quand Louis chante</w:t>
      </w:r>
      <w:r>
        <w:t xml:space="preserve">, </w:t>
      </w:r>
      <w:r w:rsidR="00000000" w:rsidRPr="00033231">
        <w:t xml:space="preserve">son organe </w:t>
      </w:r>
      <w:r>
        <w:t>moel</w:t>
      </w:r>
      <w:r w:rsidR="00000000" w:rsidRPr="00033231">
        <w:t>leux et profond comme celui d</w:t>
      </w:r>
      <w:r>
        <w:t>’</w:t>
      </w:r>
      <w:r w:rsidR="00000000" w:rsidRPr="00033231">
        <w:t>une cloche me fait trembler</w:t>
      </w:r>
      <w:r>
        <w:t xml:space="preserve">. </w:t>
      </w:r>
      <w:r w:rsidR="00000000" w:rsidRPr="00033231">
        <w:t>La nuit est calme</w:t>
      </w:r>
      <w:r>
        <w:t xml:space="preserve"> ; </w:t>
      </w:r>
      <w:r w:rsidR="00000000" w:rsidRPr="00033231">
        <w:t>elle écoute</w:t>
      </w:r>
      <w:r>
        <w:t xml:space="preserve"> : </w:t>
      </w:r>
      <w:r w:rsidR="00000000" w:rsidRPr="00033231">
        <w:t>elle se penche vers vous maint</w:t>
      </w:r>
      <w:r w:rsidR="00000000" w:rsidRPr="00033231">
        <w:t>e</w:t>
      </w:r>
      <w:r w:rsidR="00000000" w:rsidRPr="00033231">
        <w:t>nant</w:t>
      </w:r>
      <w:r>
        <w:t xml:space="preserve">, </w:t>
      </w:r>
      <w:r w:rsidR="00000000" w:rsidRPr="00033231">
        <w:t>comme un noir prêtre vers un plus noir pénitent</w:t>
      </w:r>
      <w:r>
        <w:t xml:space="preserve">. </w:t>
      </w:r>
      <w:r w:rsidR="00000000" w:rsidRPr="00033231">
        <w:t>Confe</w:t>
      </w:r>
      <w:r w:rsidR="00000000" w:rsidRPr="00033231">
        <w:t>s</w:t>
      </w:r>
      <w:r w:rsidR="00000000" w:rsidRPr="00033231">
        <w:t>sez</w:t>
      </w:r>
      <w:r>
        <w:t xml:space="preserve">, </w:t>
      </w:r>
      <w:r w:rsidR="00000000" w:rsidRPr="00033231">
        <w:t>mon garçon</w:t>
      </w:r>
      <w:r>
        <w:t xml:space="preserve"> : </w:t>
      </w:r>
      <w:r w:rsidR="00000000" w:rsidRPr="00033231">
        <w:t>ne cachez rien</w:t>
      </w:r>
      <w:r>
        <w:t xml:space="preserve"> ; </w:t>
      </w:r>
      <w:r w:rsidR="00000000" w:rsidRPr="00033231">
        <w:t>soyez candide comme un m</w:t>
      </w:r>
      <w:r w:rsidR="00000000" w:rsidRPr="00033231">
        <w:t>é</w:t>
      </w:r>
      <w:r w:rsidR="00000000" w:rsidRPr="00033231">
        <w:t>thodiste convaincu</w:t>
      </w:r>
      <w:r>
        <w:t xml:space="preserve">, </w:t>
      </w:r>
      <w:r w:rsidR="00000000" w:rsidRPr="00033231">
        <w:t xml:space="preserve">justifié et sanctifié à </w:t>
      </w:r>
      <w:proofErr w:type="gramStart"/>
      <w:r w:rsidR="00000000" w:rsidRPr="00033231">
        <w:lastRenderedPageBreak/>
        <w:t>un meeting</w:t>
      </w:r>
      <w:proofErr w:type="gramEnd"/>
      <w:r w:rsidR="00000000" w:rsidRPr="00033231">
        <w:t xml:space="preserve"> d</w:t>
      </w:r>
      <w:r>
        <w:t>’</w:t>
      </w:r>
      <w:r w:rsidR="00000000" w:rsidRPr="00033231">
        <w:t>épreuve</w:t>
      </w:r>
      <w:r>
        <w:t xml:space="preserve">. </w:t>
      </w:r>
      <w:proofErr w:type="spellStart"/>
      <w:r w:rsidR="00000000" w:rsidRPr="00033231">
        <w:t>Faites vous</w:t>
      </w:r>
      <w:proofErr w:type="spellEnd"/>
      <w:r w:rsidR="00000000" w:rsidRPr="00033231">
        <w:t xml:space="preserve"> aussi méchant que Belzébuth</w:t>
      </w:r>
      <w:r>
        <w:t xml:space="preserve"> ; </w:t>
      </w:r>
      <w:r w:rsidR="00000000" w:rsidRPr="00033231">
        <w:t>cela soulagera votre conscience</w:t>
      </w:r>
      <w:r>
        <w:t>.</w:t>
      </w:r>
    </w:p>
    <w:p w14:paraId="7AB99584" w14:textId="77777777" w:rsidR="004F69D6" w:rsidRDefault="004F69D6" w:rsidP="0021796F">
      <w:r>
        <w:t>— </w:t>
      </w:r>
      <w:r w:rsidR="00000000" w:rsidRPr="00033231">
        <w:t>Aussi vil que Mammon</w:t>
      </w:r>
      <w:r>
        <w:t xml:space="preserve">, </w:t>
      </w:r>
      <w:r w:rsidR="00000000" w:rsidRPr="00033231">
        <w:t>devriez-vous dire</w:t>
      </w:r>
      <w:r>
        <w:t xml:space="preserve">. </w:t>
      </w:r>
      <w:r w:rsidR="00000000" w:rsidRPr="00033231">
        <w:t>Yorke</w:t>
      </w:r>
      <w:r>
        <w:t xml:space="preserve">, </w:t>
      </w:r>
      <w:r w:rsidR="00000000" w:rsidRPr="00033231">
        <w:t>si je descendais de cheval et me plaçais en travers de la route</w:t>
      </w:r>
      <w:r>
        <w:t xml:space="preserve">, </w:t>
      </w:r>
      <w:r w:rsidR="00000000" w:rsidRPr="00033231">
        <w:t>vo</w:t>
      </w:r>
      <w:r w:rsidR="00000000" w:rsidRPr="00033231">
        <w:t>u</w:t>
      </w:r>
      <w:r w:rsidR="00000000" w:rsidRPr="00033231">
        <w:t>driez-vous avoir la bonté de passer sur moi au galop</w:t>
      </w:r>
      <w:r>
        <w:t xml:space="preserve">, </w:t>
      </w:r>
      <w:r w:rsidR="00000000" w:rsidRPr="00033231">
        <w:t>aller et r</w:t>
      </w:r>
      <w:r w:rsidR="00000000" w:rsidRPr="00033231">
        <w:t>e</w:t>
      </w:r>
      <w:r w:rsidR="00000000" w:rsidRPr="00033231">
        <w:t>tour</w:t>
      </w:r>
      <w:r>
        <w:t xml:space="preserve">, </w:t>
      </w:r>
      <w:r w:rsidR="00000000" w:rsidRPr="00033231">
        <w:t>une vingtaine de fois</w:t>
      </w:r>
      <w:r>
        <w:t> ?</w:t>
      </w:r>
    </w:p>
    <w:p w14:paraId="5E932791" w14:textId="77777777" w:rsidR="004F69D6" w:rsidRDefault="004F69D6" w:rsidP="0021796F">
      <w:r>
        <w:t>— </w:t>
      </w:r>
      <w:r w:rsidR="00000000" w:rsidRPr="00033231">
        <w:t>Avec le plus grand plaisir</w:t>
      </w:r>
      <w:r>
        <w:t xml:space="preserve">, </w:t>
      </w:r>
      <w:r w:rsidR="00000000" w:rsidRPr="00033231">
        <w:t>s</w:t>
      </w:r>
      <w:r>
        <w:t>’</w:t>
      </w:r>
      <w:r w:rsidR="00000000" w:rsidRPr="00033231">
        <w:t>il n</w:t>
      </w:r>
      <w:r>
        <w:t>’</w:t>
      </w:r>
      <w:r w:rsidR="00000000" w:rsidRPr="00033231">
        <w:t>y avait l</w:t>
      </w:r>
      <w:r>
        <w:t>’</w:t>
      </w:r>
      <w:r w:rsidR="00000000" w:rsidRPr="00033231">
        <w:t>enquête du cor</w:t>
      </w:r>
      <w:r w:rsidR="00000000" w:rsidRPr="00033231">
        <w:t>o</w:t>
      </w:r>
      <w:r w:rsidR="00000000" w:rsidRPr="00033231">
        <w:t>ner</w:t>
      </w:r>
      <w:r>
        <w:t>.</w:t>
      </w:r>
    </w:p>
    <w:p w14:paraId="1B7DA8C5" w14:textId="77777777" w:rsidR="004F69D6" w:rsidRDefault="004F69D6" w:rsidP="0021796F">
      <w:r>
        <w:t>— </w:t>
      </w:r>
      <w:r w:rsidR="00000000" w:rsidRPr="00033231">
        <w:t>Hiram Yorke</w:t>
      </w:r>
      <w:r>
        <w:t xml:space="preserve">, </w:t>
      </w:r>
      <w:r w:rsidR="00000000" w:rsidRPr="00033231">
        <w:t>je croyais certainement qu</w:t>
      </w:r>
      <w:r>
        <w:t>’</w:t>
      </w:r>
      <w:r w:rsidR="00000000" w:rsidRPr="00033231">
        <w:t>elle m</w:t>
      </w:r>
      <w:r>
        <w:t>’</w:t>
      </w:r>
      <w:r w:rsidR="00000000" w:rsidRPr="00033231">
        <w:t>aimait</w:t>
      </w:r>
      <w:r>
        <w:t xml:space="preserve">. </w:t>
      </w:r>
      <w:r w:rsidR="00000000" w:rsidRPr="00033231">
        <w:t>J</w:t>
      </w:r>
      <w:r>
        <w:t>’</w:t>
      </w:r>
      <w:r w:rsidR="00000000" w:rsidRPr="00033231">
        <w:t>ai vu ses yeux étinceler radieusement lorsqu</w:t>
      </w:r>
      <w:r>
        <w:t>’</w:t>
      </w:r>
      <w:r w:rsidR="00000000" w:rsidRPr="00033231">
        <w:t>elle m</w:t>
      </w:r>
      <w:r>
        <w:t>’</w:t>
      </w:r>
      <w:r w:rsidR="00000000" w:rsidRPr="00033231">
        <w:t>avait d</w:t>
      </w:r>
      <w:r w:rsidR="00000000" w:rsidRPr="00033231">
        <w:t>é</w:t>
      </w:r>
      <w:r w:rsidR="00000000" w:rsidRPr="00033231">
        <w:t>couvert dans une foule</w:t>
      </w:r>
      <w:r>
        <w:t xml:space="preserve"> ; </w:t>
      </w:r>
      <w:r w:rsidR="00000000" w:rsidRPr="00033231">
        <w:t>je l</w:t>
      </w:r>
      <w:r>
        <w:t>’</w:t>
      </w:r>
      <w:r w:rsidR="00000000" w:rsidRPr="00033231">
        <w:t>ai vue rougir comme une cerise en m</w:t>
      </w:r>
      <w:r>
        <w:t>’</w:t>
      </w:r>
      <w:r w:rsidR="00000000" w:rsidRPr="00033231">
        <w:t>offrant sa main et me disant</w:t>
      </w:r>
      <w:r>
        <w:t> : « </w:t>
      </w:r>
      <w:r w:rsidR="00000000" w:rsidRPr="00033231">
        <w:t>Comment vous portez-vous</w:t>
      </w:r>
      <w:r>
        <w:t xml:space="preserve">, </w:t>
      </w:r>
      <w:r w:rsidR="00000000" w:rsidRPr="00033231">
        <w:t>monsieur Moore</w:t>
      </w:r>
      <w:r>
        <w:t> ? »</w:t>
      </w:r>
      <w:r w:rsidR="00000000" w:rsidRPr="00033231">
        <w:t xml:space="preserve"> Mon nom avait sur elle une influence m</w:t>
      </w:r>
      <w:r w:rsidR="00000000" w:rsidRPr="00033231">
        <w:t>a</w:t>
      </w:r>
      <w:r w:rsidR="00000000" w:rsidRPr="00033231">
        <w:t>gique</w:t>
      </w:r>
      <w:r>
        <w:t xml:space="preserve"> : </w:t>
      </w:r>
      <w:r w:rsidR="00000000" w:rsidRPr="00033231">
        <w:t>quand d</w:t>
      </w:r>
      <w:r>
        <w:t>’</w:t>
      </w:r>
      <w:r w:rsidR="00000000" w:rsidRPr="00033231">
        <w:t>autres le prononçaient</w:t>
      </w:r>
      <w:r>
        <w:t xml:space="preserve">, </w:t>
      </w:r>
      <w:r w:rsidR="00000000" w:rsidRPr="00033231">
        <w:t>elle changeait de cont</w:t>
      </w:r>
      <w:r w:rsidR="00000000" w:rsidRPr="00033231">
        <w:t>e</w:t>
      </w:r>
      <w:r w:rsidR="00000000" w:rsidRPr="00033231">
        <w:t>nance</w:t>
      </w:r>
      <w:r>
        <w:t xml:space="preserve">, </w:t>
      </w:r>
      <w:r w:rsidR="00000000" w:rsidRPr="00033231">
        <w:t>je le savais</w:t>
      </w:r>
      <w:r>
        <w:t xml:space="preserve">. </w:t>
      </w:r>
      <w:r w:rsidR="00000000" w:rsidRPr="00033231">
        <w:t>Elle le prononçait elle-même de son ton de voix le plus mélodieux</w:t>
      </w:r>
      <w:r>
        <w:t xml:space="preserve">. </w:t>
      </w:r>
      <w:r w:rsidR="00000000" w:rsidRPr="00033231">
        <w:t>Elle était cordiale pour moi</w:t>
      </w:r>
      <w:r>
        <w:t xml:space="preserve">. </w:t>
      </w:r>
      <w:r w:rsidR="00000000" w:rsidRPr="00033231">
        <w:t>Elle prenait intérêt à moi</w:t>
      </w:r>
      <w:r>
        <w:t xml:space="preserve"> ; </w:t>
      </w:r>
      <w:r w:rsidR="00000000" w:rsidRPr="00033231">
        <w:t>elle me voulait du bien et saisissait toutes les o</w:t>
      </w:r>
      <w:r w:rsidR="00000000" w:rsidRPr="00033231">
        <w:t>c</w:t>
      </w:r>
      <w:r w:rsidR="00000000" w:rsidRPr="00033231">
        <w:t>casions de me servir</w:t>
      </w:r>
      <w:r>
        <w:t xml:space="preserve">. </w:t>
      </w:r>
      <w:r w:rsidR="00000000" w:rsidRPr="00033231">
        <w:t>Je méditai</w:t>
      </w:r>
      <w:r>
        <w:t xml:space="preserve">, </w:t>
      </w:r>
      <w:r w:rsidR="00000000" w:rsidRPr="00033231">
        <w:t>je réfléchis</w:t>
      </w:r>
      <w:r>
        <w:t xml:space="preserve">, </w:t>
      </w:r>
      <w:r w:rsidR="00000000" w:rsidRPr="00033231">
        <w:t>je pesai</w:t>
      </w:r>
      <w:r>
        <w:t xml:space="preserve">, </w:t>
      </w:r>
      <w:r w:rsidR="00000000" w:rsidRPr="00033231">
        <w:t>je survei</w:t>
      </w:r>
      <w:r w:rsidR="00000000" w:rsidRPr="00033231">
        <w:t>l</w:t>
      </w:r>
      <w:r w:rsidR="00000000" w:rsidRPr="00033231">
        <w:t>lai</w:t>
      </w:r>
      <w:r>
        <w:t xml:space="preserve">, </w:t>
      </w:r>
      <w:r w:rsidR="00000000" w:rsidRPr="00033231">
        <w:t>je m</w:t>
      </w:r>
      <w:r>
        <w:t>’</w:t>
      </w:r>
      <w:r w:rsidR="00000000" w:rsidRPr="00033231">
        <w:t>étonnai</w:t>
      </w:r>
      <w:r>
        <w:t xml:space="preserve"> ; </w:t>
      </w:r>
      <w:r w:rsidR="00000000" w:rsidRPr="00033231">
        <w:t>je ne pouvais arriver qu</w:t>
      </w:r>
      <w:r>
        <w:t>’</w:t>
      </w:r>
      <w:r w:rsidR="00000000" w:rsidRPr="00033231">
        <w:t>à une conclusion</w:t>
      </w:r>
      <w:r>
        <w:t xml:space="preserve">, </w:t>
      </w:r>
      <w:r w:rsidR="00000000" w:rsidRPr="00033231">
        <w:t>c</w:t>
      </w:r>
      <w:r>
        <w:t>’</w:t>
      </w:r>
      <w:r w:rsidR="00000000" w:rsidRPr="00033231">
        <w:t>était de l</w:t>
      </w:r>
      <w:r>
        <w:t>’</w:t>
      </w:r>
      <w:r w:rsidR="00000000" w:rsidRPr="00033231">
        <w:t>amour</w:t>
      </w:r>
      <w:r>
        <w:t xml:space="preserve">. </w:t>
      </w:r>
      <w:r w:rsidR="00000000" w:rsidRPr="00033231">
        <w:t>Je la regardai</w:t>
      </w:r>
      <w:r>
        <w:t xml:space="preserve">, </w:t>
      </w:r>
      <w:r w:rsidR="00000000" w:rsidRPr="00033231">
        <w:t>Yorke</w:t>
      </w:r>
      <w:r>
        <w:t xml:space="preserve"> ; </w:t>
      </w:r>
      <w:r w:rsidR="00000000" w:rsidRPr="00033231">
        <w:t>je vis en elle la je</w:t>
      </w:r>
      <w:r w:rsidR="00000000" w:rsidRPr="00033231">
        <w:t>u</w:t>
      </w:r>
      <w:r w:rsidR="00000000" w:rsidRPr="00033231">
        <w:t>ne</w:t>
      </w:r>
      <w:r w:rsidR="00000000" w:rsidRPr="00033231">
        <w:t>s</w:t>
      </w:r>
      <w:r w:rsidR="00000000" w:rsidRPr="00033231">
        <w:t>se et un genre de beauté</w:t>
      </w:r>
      <w:r>
        <w:t xml:space="preserve">. </w:t>
      </w:r>
      <w:r w:rsidR="00000000" w:rsidRPr="00033231">
        <w:t>Je vis en elle la puissance</w:t>
      </w:r>
      <w:r>
        <w:t xml:space="preserve">. </w:t>
      </w:r>
      <w:r w:rsidR="00000000" w:rsidRPr="00033231">
        <w:t>Sa r</w:t>
      </w:r>
      <w:r w:rsidR="00000000" w:rsidRPr="00033231">
        <w:t>i</w:t>
      </w:r>
      <w:r w:rsidR="00000000" w:rsidRPr="00033231">
        <w:t>chesse m</w:t>
      </w:r>
      <w:r>
        <w:t>’</w:t>
      </w:r>
      <w:r w:rsidR="00000000" w:rsidRPr="00033231">
        <w:t>offrait le moyen de racheter mon honneur et de me soutenir</w:t>
      </w:r>
      <w:r>
        <w:t xml:space="preserve">. </w:t>
      </w:r>
      <w:r w:rsidR="00000000" w:rsidRPr="00033231">
        <w:t>Je lui devais de la reconnaissance</w:t>
      </w:r>
      <w:r>
        <w:t xml:space="preserve">. </w:t>
      </w:r>
      <w:r w:rsidR="00000000" w:rsidRPr="00033231">
        <w:t>Elle m</w:t>
      </w:r>
      <w:r>
        <w:t>’</w:t>
      </w:r>
      <w:r w:rsidR="00000000" w:rsidRPr="00033231">
        <w:t>avait aidé généreus</w:t>
      </w:r>
      <w:r w:rsidR="00000000" w:rsidRPr="00033231">
        <w:t>e</w:t>
      </w:r>
      <w:r w:rsidR="00000000" w:rsidRPr="00033231">
        <w:t>ment et efficacement par un prêt de cinq mille livres sterling</w:t>
      </w:r>
      <w:r>
        <w:t xml:space="preserve">. </w:t>
      </w:r>
      <w:r w:rsidR="00000000" w:rsidRPr="00033231">
        <w:t>Pouvais-je me souvenir de ces choses</w:t>
      </w:r>
      <w:r>
        <w:t xml:space="preserve"> ; </w:t>
      </w:r>
      <w:r w:rsidR="00000000" w:rsidRPr="00033231">
        <w:t>pouvais-je croire qu</w:t>
      </w:r>
      <w:r>
        <w:t>’</w:t>
      </w:r>
      <w:r w:rsidR="00000000" w:rsidRPr="00033231">
        <w:t>elle m</w:t>
      </w:r>
      <w:r>
        <w:t>’</w:t>
      </w:r>
      <w:r w:rsidR="00000000" w:rsidRPr="00033231">
        <w:t>aimait</w:t>
      </w:r>
      <w:r>
        <w:t xml:space="preserve"> ; </w:t>
      </w:r>
      <w:r w:rsidR="00000000" w:rsidRPr="00033231">
        <w:t>pouvais-je entendre la sagesse me pre</w:t>
      </w:r>
      <w:r w:rsidR="00000000" w:rsidRPr="00033231">
        <w:t>s</w:t>
      </w:r>
      <w:r w:rsidR="00000000" w:rsidRPr="00033231">
        <w:t>ser de l</w:t>
      </w:r>
      <w:r>
        <w:t>’</w:t>
      </w:r>
      <w:r w:rsidR="00000000" w:rsidRPr="00033231">
        <w:t>épouser</w:t>
      </w:r>
      <w:r>
        <w:t xml:space="preserve">, </w:t>
      </w:r>
      <w:r w:rsidR="00000000" w:rsidRPr="00033231">
        <w:t>et négliger de chers avantages</w:t>
      </w:r>
      <w:r>
        <w:t xml:space="preserve">, </w:t>
      </w:r>
      <w:r w:rsidR="00000000" w:rsidRPr="00033231">
        <w:t>fermer l</w:t>
      </w:r>
      <w:r>
        <w:t>’</w:t>
      </w:r>
      <w:r w:rsidR="00000000" w:rsidRPr="00033231">
        <w:t>oreille à toute flatteuse suggestion</w:t>
      </w:r>
      <w:r>
        <w:t xml:space="preserve">, </w:t>
      </w:r>
      <w:r w:rsidR="00000000" w:rsidRPr="00033231">
        <w:t>dédaigner tout conseil sensé et l</w:t>
      </w:r>
      <w:r>
        <w:t>’</w:t>
      </w:r>
      <w:r w:rsidR="00000000" w:rsidRPr="00033231">
        <w:t>abandonner</w:t>
      </w:r>
      <w:r>
        <w:t xml:space="preserve"> ? </w:t>
      </w:r>
      <w:r w:rsidR="00000000" w:rsidRPr="00033231">
        <w:t>Jeune</w:t>
      </w:r>
      <w:r>
        <w:t xml:space="preserve">, </w:t>
      </w:r>
      <w:r w:rsidR="00000000" w:rsidRPr="00033231">
        <w:t>gracieuse</w:t>
      </w:r>
      <w:r>
        <w:t xml:space="preserve">, </w:t>
      </w:r>
      <w:r w:rsidR="00000000" w:rsidRPr="00033231">
        <w:t>aimable</w:t>
      </w:r>
      <w:r>
        <w:t xml:space="preserve">, </w:t>
      </w:r>
      <w:r w:rsidR="00000000" w:rsidRPr="00033231">
        <w:t>ma bienfaitrice était attachée à moi</w:t>
      </w:r>
      <w:r>
        <w:t xml:space="preserve">, </w:t>
      </w:r>
      <w:r w:rsidR="00000000" w:rsidRPr="00033231">
        <w:t>amoureuse de moi</w:t>
      </w:r>
      <w:r>
        <w:t xml:space="preserve">, </w:t>
      </w:r>
      <w:r w:rsidR="00000000" w:rsidRPr="00033231">
        <w:t>avais-je coutume de me d</w:t>
      </w:r>
      <w:r w:rsidR="00000000" w:rsidRPr="00033231">
        <w:t>i</w:t>
      </w:r>
      <w:r w:rsidR="00000000" w:rsidRPr="00033231">
        <w:t>re</w:t>
      </w:r>
      <w:r>
        <w:t xml:space="preserve"> ; </w:t>
      </w:r>
      <w:r w:rsidR="00000000" w:rsidRPr="00033231">
        <w:t>je restais sur le mot</w:t>
      </w:r>
      <w:r>
        <w:t xml:space="preserve">, </w:t>
      </w:r>
      <w:r w:rsidR="00000000" w:rsidRPr="00033231">
        <w:t xml:space="preserve">je le </w:t>
      </w:r>
      <w:r w:rsidR="00000000" w:rsidRPr="00033231">
        <w:lastRenderedPageBreak/>
        <w:t>répétais avec une agréable et po</w:t>
      </w:r>
      <w:r w:rsidR="00000000" w:rsidRPr="00033231">
        <w:t>m</w:t>
      </w:r>
      <w:r w:rsidR="00000000" w:rsidRPr="00033231">
        <w:t>peuse complaisance</w:t>
      </w:r>
      <w:r>
        <w:t xml:space="preserve">, </w:t>
      </w:r>
      <w:r w:rsidR="00000000" w:rsidRPr="00033231">
        <w:t>avec une admiration dédiée entièr</w:t>
      </w:r>
      <w:r w:rsidR="00000000" w:rsidRPr="00033231">
        <w:t>e</w:t>
      </w:r>
      <w:r w:rsidR="00000000" w:rsidRPr="00033231">
        <w:t>ment à moi</w:t>
      </w:r>
      <w:r>
        <w:t xml:space="preserve">, </w:t>
      </w:r>
      <w:r w:rsidR="00000000" w:rsidRPr="00033231">
        <w:t>qui n</w:t>
      </w:r>
      <w:r>
        <w:t>’</w:t>
      </w:r>
      <w:r w:rsidR="00000000" w:rsidRPr="00033231">
        <w:t>était pas même diminuée par mon estime pour elle</w:t>
      </w:r>
      <w:r>
        <w:t xml:space="preserve">. </w:t>
      </w:r>
      <w:r w:rsidR="00000000" w:rsidRPr="00033231">
        <w:t>En vérité</w:t>
      </w:r>
      <w:r>
        <w:t xml:space="preserve">, </w:t>
      </w:r>
      <w:r w:rsidR="00000000" w:rsidRPr="00033231">
        <w:t>je souriais en secret de sa naïveté et de sa simplicité d</w:t>
      </w:r>
      <w:r>
        <w:t>’</w:t>
      </w:r>
      <w:r w:rsidR="00000000" w:rsidRPr="00033231">
        <w:t>être la première à aimer et à le laisser voir</w:t>
      </w:r>
      <w:r>
        <w:t xml:space="preserve">. </w:t>
      </w:r>
      <w:r w:rsidR="00000000" w:rsidRPr="00033231">
        <w:t>Votre cravache me semble avoir un manche lourd et solide</w:t>
      </w:r>
      <w:r>
        <w:t xml:space="preserve">, </w:t>
      </w:r>
      <w:r w:rsidR="00000000" w:rsidRPr="00033231">
        <w:t>Yorke</w:t>
      </w:r>
      <w:r>
        <w:t xml:space="preserve"> ! </w:t>
      </w:r>
      <w:r w:rsidR="00000000" w:rsidRPr="00033231">
        <w:t>vous pouvez la brandir sur votre tête et me jeter en bas de la selle</w:t>
      </w:r>
      <w:r>
        <w:t xml:space="preserve">, </w:t>
      </w:r>
      <w:r w:rsidR="00000000" w:rsidRPr="00033231">
        <w:t>si vous le voulez</w:t>
      </w:r>
      <w:r>
        <w:t>.</w:t>
      </w:r>
    </w:p>
    <w:p w14:paraId="700ABA7C" w14:textId="77777777" w:rsidR="004F69D6" w:rsidRDefault="004F69D6" w:rsidP="0021796F">
      <w:r>
        <w:t>— </w:t>
      </w:r>
      <w:r w:rsidR="00000000" w:rsidRPr="00033231">
        <w:t>Prenez patience</w:t>
      </w:r>
      <w:r>
        <w:t xml:space="preserve">, </w:t>
      </w:r>
      <w:r w:rsidR="00000000" w:rsidRPr="00033231">
        <w:t>Robert</w:t>
      </w:r>
      <w:r>
        <w:t xml:space="preserve">, </w:t>
      </w:r>
      <w:r w:rsidR="00000000" w:rsidRPr="00033231">
        <w:t>jusqu</w:t>
      </w:r>
      <w:r>
        <w:t>’</w:t>
      </w:r>
      <w:r w:rsidR="00000000" w:rsidRPr="00033231">
        <w:t>à ce que la lune se lève et que je puisse vous voir</w:t>
      </w:r>
      <w:r>
        <w:t xml:space="preserve">. </w:t>
      </w:r>
      <w:r w:rsidR="00000000" w:rsidRPr="00033231">
        <w:t>Parlez simplement</w:t>
      </w:r>
      <w:r>
        <w:t xml:space="preserve"> : </w:t>
      </w:r>
      <w:r w:rsidR="00000000" w:rsidRPr="00033231">
        <w:t>l</w:t>
      </w:r>
      <w:r>
        <w:t>’</w:t>
      </w:r>
      <w:r w:rsidR="00000000" w:rsidRPr="00033231">
        <w:t>aimiez-vous</w:t>
      </w:r>
      <w:r>
        <w:t xml:space="preserve">, </w:t>
      </w:r>
      <w:r w:rsidR="00000000" w:rsidRPr="00033231">
        <w:t>ou ne l</w:t>
      </w:r>
      <w:r>
        <w:t>’</w:t>
      </w:r>
      <w:r w:rsidR="00000000" w:rsidRPr="00033231">
        <w:t>aimiez-vous pas</w:t>
      </w:r>
      <w:r>
        <w:t xml:space="preserve"> ? </w:t>
      </w:r>
      <w:r w:rsidR="00000000" w:rsidRPr="00033231">
        <w:t>J</w:t>
      </w:r>
      <w:r>
        <w:t>’</w:t>
      </w:r>
      <w:r w:rsidR="00000000" w:rsidRPr="00033231">
        <w:t>aimerais à le savoir</w:t>
      </w:r>
      <w:r>
        <w:t xml:space="preserve"> : </w:t>
      </w:r>
      <w:r w:rsidR="00000000" w:rsidRPr="00033231">
        <w:t>je suis curieux</w:t>
      </w:r>
      <w:r>
        <w:t>.</w:t>
      </w:r>
    </w:p>
    <w:p w14:paraId="197B6A1D" w14:textId="3EC03DAC" w:rsidR="004F69D6" w:rsidRDefault="004F69D6" w:rsidP="0021796F">
      <w:r>
        <w:t>— </w:t>
      </w:r>
      <w:r w:rsidR="00000000" w:rsidRPr="00033231">
        <w:t>Monsieur</w:t>
      </w:r>
      <w:r>
        <w:t xml:space="preserve">… </w:t>
      </w:r>
      <w:r w:rsidR="00000000" w:rsidRPr="00033231">
        <w:t>monsieur</w:t>
      </w:r>
      <w:r>
        <w:t xml:space="preserve">, </w:t>
      </w:r>
      <w:r w:rsidR="00000000" w:rsidRPr="00033231">
        <w:t>je dis qu</w:t>
      </w:r>
      <w:r>
        <w:t>’</w:t>
      </w:r>
      <w:r w:rsidR="00000000" w:rsidRPr="00033231">
        <w:t>elle est très-jolie</w:t>
      </w:r>
      <w:r>
        <w:t xml:space="preserve">, </w:t>
      </w:r>
      <w:r w:rsidR="00000000" w:rsidRPr="00033231">
        <w:t>à sa propre manière</w:t>
      </w:r>
      <w:r>
        <w:t xml:space="preserve">, </w:t>
      </w:r>
      <w:r w:rsidR="00000000" w:rsidRPr="00033231">
        <w:t>et très-attrayante</w:t>
      </w:r>
      <w:r>
        <w:t xml:space="preserve">. </w:t>
      </w:r>
      <w:r w:rsidR="00000000" w:rsidRPr="00033231">
        <w:t>Elle semble par moments un composé de feu et d</w:t>
      </w:r>
      <w:r>
        <w:t>’</w:t>
      </w:r>
      <w:r w:rsidR="00000000" w:rsidRPr="00033231">
        <w:t>air</w:t>
      </w:r>
      <w:r>
        <w:t xml:space="preserve">, </w:t>
      </w:r>
      <w:r w:rsidR="00000000" w:rsidRPr="00033231">
        <w:t>devant lequel je reste émerveillé</w:t>
      </w:r>
      <w:r>
        <w:t xml:space="preserve">, </w:t>
      </w:r>
      <w:r w:rsidR="00000000" w:rsidRPr="00033231">
        <w:t>avec la pensée de la presser et de l</w:t>
      </w:r>
      <w:r>
        <w:t>’</w:t>
      </w:r>
      <w:r w:rsidR="00000000" w:rsidRPr="00033231">
        <w:t>embrasser</w:t>
      </w:r>
      <w:r>
        <w:t xml:space="preserve">. </w:t>
      </w:r>
      <w:r w:rsidR="00000000" w:rsidRPr="00033231">
        <w:t>Je sens en elle un pui</w:t>
      </w:r>
      <w:r w:rsidR="00000000" w:rsidRPr="00033231">
        <w:t>s</w:t>
      </w:r>
      <w:r w:rsidR="00000000" w:rsidRPr="00033231">
        <w:t>sant aimant pour mon intérêt et ma vanité</w:t>
      </w:r>
      <w:r>
        <w:t xml:space="preserve"> : </w:t>
      </w:r>
      <w:r w:rsidR="00000000" w:rsidRPr="00033231">
        <w:t>je ne me suis jamais senti attiré à elle</w:t>
      </w:r>
      <w:r>
        <w:t xml:space="preserve">, </w:t>
      </w:r>
      <w:r w:rsidR="00000000" w:rsidRPr="00033231">
        <w:t>comme si la nature l</w:t>
      </w:r>
      <w:r>
        <w:t>’</w:t>
      </w:r>
      <w:r w:rsidR="00000000" w:rsidRPr="00033231">
        <w:t>avait destinée à être la seconde et la meilleure partie de moi-même</w:t>
      </w:r>
      <w:r>
        <w:t xml:space="preserve">. </w:t>
      </w:r>
      <w:r w:rsidR="00000000" w:rsidRPr="00033231">
        <w:t>Lorsque cette idée se présenta à moi</w:t>
      </w:r>
      <w:r>
        <w:t xml:space="preserve">, </w:t>
      </w:r>
      <w:r w:rsidR="00000000" w:rsidRPr="00033231">
        <w:t>je la repoussai en disant brutalement</w:t>
      </w:r>
      <w:r>
        <w:t> : « </w:t>
      </w:r>
      <w:r w:rsidR="00000000" w:rsidRPr="00033231">
        <w:t>Je serai riche avec elle et pauvre sans elle</w:t>
      </w:r>
      <w:r>
        <w:t xml:space="preserve"> ; </w:t>
      </w:r>
      <w:r w:rsidR="00000000" w:rsidRPr="00033231">
        <w:t>en l</w:t>
      </w:r>
      <w:r>
        <w:t>’</w:t>
      </w:r>
      <w:r w:rsidR="00000000" w:rsidRPr="00033231">
        <w:t>épousant j</w:t>
      </w:r>
      <w:r>
        <w:t>’</w:t>
      </w:r>
      <w:r w:rsidR="00000000" w:rsidRPr="00033231">
        <w:t>agirai en homme pratique et non en héros de roman</w:t>
      </w:r>
      <w:r>
        <w:t>. »</w:t>
      </w:r>
    </w:p>
    <w:p w14:paraId="4E65FFB1" w14:textId="77777777" w:rsidR="004F69D6" w:rsidRDefault="004F69D6" w:rsidP="0021796F">
      <w:r>
        <w:t>— </w:t>
      </w:r>
      <w:r w:rsidR="00000000" w:rsidRPr="00033231">
        <w:t>Résolution fort sage</w:t>
      </w:r>
      <w:r>
        <w:t xml:space="preserve">. </w:t>
      </w:r>
      <w:r w:rsidR="00000000" w:rsidRPr="00033231">
        <w:t>Quel malheur en est-il advenu</w:t>
      </w:r>
      <w:r>
        <w:t xml:space="preserve">, </w:t>
      </w:r>
      <w:r w:rsidR="00000000" w:rsidRPr="00033231">
        <w:t>Bob</w:t>
      </w:r>
      <w:r>
        <w:t> ?</w:t>
      </w:r>
    </w:p>
    <w:p w14:paraId="6B9C7D65" w14:textId="77777777" w:rsidR="004F69D6" w:rsidRDefault="004F69D6" w:rsidP="0021796F">
      <w:r>
        <w:t>— </w:t>
      </w:r>
      <w:r w:rsidR="00000000" w:rsidRPr="00033231">
        <w:t>Avec cette fort sage résolution</w:t>
      </w:r>
      <w:r>
        <w:t xml:space="preserve">, </w:t>
      </w:r>
      <w:r w:rsidR="00000000" w:rsidRPr="00033231">
        <w:t xml:space="preserve">je me rendis à </w:t>
      </w:r>
      <w:proofErr w:type="spellStart"/>
      <w:r w:rsidR="00000000" w:rsidRPr="00033231">
        <w:t>Fieldhead</w:t>
      </w:r>
      <w:proofErr w:type="spellEnd"/>
      <w:r w:rsidR="00000000" w:rsidRPr="00033231">
        <w:t xml:space="preserve"> un soir d</w:t>
      </w:r>
      <w:r>
        <w:t>’</w:t>
      </w:r>
      <w:r w:rsidR="00000000" w:rsidRPr="00033231">
        <w:t>août dernier</w:t>
      </w:r>
      <w:r>
        <w:t xml:space="preserve"> : </w:t>
      </w:r>
      <w:r w:rsidR="00000000" w:rsidRPr="00033231">
        <w:t>c</w:t>
      </w:r>
      <w:r>
        <w:t>’</w:t>
      </w:r>
      <w:r w:rsidR="00000000" w:rsidRPr="00033231">
        <w:t>était la veille même de mon départ pour Birmingham</w:t>
      </w:r>
      <w:r>
        <w:t xml:space="preserve">, </w:t>
      </w:r>
      <w:r w:rsidR="00000000" w:rsidRPr="00033231">
        <w:t>car</w:t>
      </w:r>
      <w:r>
        <w:t xml:space="preserve">, </w:t>
      </w:r>
      <w:r w:rsidR="00000000" w:rsidRPr="00033231">
        <w:t>vous le voyez</w:t>
      </w:r>
      <w:r>
        <w:t xml:space="preserve">, </w:t>
      </w:r>
      <w:r w:rsidR="00000000" w:rsidRPr="00033231">
        <w:t>j</w:t>
      </w:r>
      <w:r>
        <w:t>’</w:t>
      </w:r>
      <w:r w:rsidR="00000000" w:rsidRPr="00033231">
        <w:t>avais besoin de m</w:t>
      </w:r>
      <w:r>
        <w:t>’</w:t>
      </w:r>
      <w:r w:rsidR="00000000" w:rsidRPr="00033231">
        <w:t>assurer ce splendide prix de la fortune</w:t>
      </w:r>
      <w:r>
        <w:t xml:space="preserve"> : </w:t>
      </w:r>
      <w:r w:rsidR="00000000" w:rsidRPr="00033231">
        <w:t>j</w:t>
      </w:r>
      <w:r>
        <w:t>’</w:t>
      </w:r>
      <w:r w:rsidR="00000000" w:rsidRPr="00033231">
        <w:t>avais préalablement envoyé un mot pour solliciter une entrevue particulière</w:t>
      </w:r>
      <w:r>
        <w:t xml:space="preserve">. </w:t>
      </w:r>
      <w:r w:rsidR="00000000" w:rsidRPr="00033231">
        <w:t>Je la trouvai à la maison</w:t>
      </w:r>
      <w:r>
        <w:t xml:space="preserve">, </w:t>
      </w:r>
      <w:r w:rsidR="00000000" w:rsidRPr="00033231">
        <w:t>et seule</w:t>
      </w:r>
      <w:r>
        <w:t xml:space="preserve">. </w:t>
      </w:r>
      <w:r w:rsidR="00000000" w:rsidRPr="00033231">
        <w:t xml:space="preserve">Elle me reçut avec </w:t>
      </w:r>
      <w:r w:rsidR="00000000" w:rsidRPr="00033231">
        <w:lastRenderedPageBreak/>
        <w:t>embarras</w:t>
      </w:r>
      <w:r>
        <w:t xml:space="preserve">, </w:t>
      </w:r>
      <w:r w:rsidR="00000000" w:rsidRPr="00033231">
        <w:t>car elle pensait que je venais pour affaires</w:t>
      </w:r>
      <w:r>
        <w:t xml:space="preserve">. </w:t>
      </w:r>
      <w:r w:rsidR="00000000" w:rsidRPr="00033231">
        <w:t>J</w:t>
      </w:r>
      <w:r>
        <w:t>’</w:t>
      </w:r>
      <w:r w:rsidR="00000000" w:rsidRPr="00033231">
        <w:t>étais assez embarrassé moi-même</w:t>
      </w:r>
      <w:r>
        <w:t xml:space="preserve">, </w:t>
      </w:r>
      <w:r w:rsidR="00000000" w:rsidRPr="00033231">
        <w:t>mais décidé</w:t>
      </w:r>
      <w:r>
        <w:t xml:space="preserve">. </w:t>
      </w:r>
      <w:r w:rsidR="00000000" w:rsidRPr="00033231">
        <w:t>Je ne savais pas trop comment ent</w:t>
      </w:r>
      <w:r w:rsidR="00000000" w:rsidRPr="00033231">
        <w:t>a</w:t>
      </w:r>
      <w:r w:rsidR="00000000" w:rsidRPr="00033231">
        <w:t>mer la conversation</w:t>
      </w:r>
      <w:r>
        <w:t xml:space="preserve"> : </w:t>
      </w:r>
      <w:r w:rsidR="00000000" w:rsidRPr="00033231">
        <w:t>mais je m</w:t>
      </w:r>
      <w:r>
        <w:t>’</w:t>
      </w:r>
      <w:r w:rsidR="00000000" w:rsidRPr="00033231">
        <w:t>y pris d</w:t>
      </w:r>
      <w:r>
        <w:t>’</w:t>
      </w:r>
      <w:r w:rsidR="00000000" w:rsidRPr="00033231">
        <w:t>une manière rude et ferme</w:t>
      </w:r>
      <w:r>
        <w:t xml:space="preserve">, </w:t>
      </w:r>
      <w:r w:rsidR="00000000" w:rsidRPr="00033231">
        <w:t>quoique avec assez de frayeur</w:t>
      </w:r>
      <w:r>
        <w:t xml:space="preserve">, </w:t>
      </w:r>
      <w:r w:rsidR="00000000" w:rsidRPr="00033231">
        <w:t>je puis le dire</w:t>
      </w:r>
      <w:r>
        <w:t xml:space="preserve">. </w:t>
      </w:r>
      <w:r w:rsidR="00000000" w:rsidRPr="00033231">
        <w:t>Je m</w:t>
      </w:r>
      <w:r>
        <w:t>’</w:t>
      </w:r>
      <w:r w:rsidR="00000000" w:rsidRPr="00033231">
        <w:t>offris moi-même</w:t>
      </w:r>
      <w:r>
        <w:t xml:space="preserve">, </w:t>
      </w:r>
      <w:r w:rsidR="00000000" w:rsidRPr="00033231">
        <w:t>ma belle personne avec mes dettes pour apport m</w:t>
      </w:r>
      <w:r w:rsidR="00000000" w:rsidRPr="00033231">
        <w:t>a</w:t>
      </w:r>
      <w:r w:rsidR="00000000" w:rsidRPr="00033231">
        <w:t>trimonial</w:t>
      </w:r>
      <w:r>
        <w:t xml:space="preserve">. </w:t>
      </w:r>
      <w:r w:rsidR="00000000" w:rsidRPr="00033231">
        <w:t>Je fus vexé</w:t>
      </w:r>
      <w:r>
        <w:t xml:space="preserve">, </w:t>
      </w:r>
      <w:r w:rsidR="00000000" w:rsidRPr="00033231">
        <w:t>je fus irrité de voir qu</w:t>
      </w:r>
      <w:r>
        <w:t>’</w:t>
      </w:r>
      <w:r w:rsidR="00000000" w:rsidRPr="00033231">
        <w:t>elle ne rougissait</w:t>
      </w:r>
      <w:r>
        <w:t xml:space="preserve">, </w:t>
      </w:r>
      <w:r w:rsidR="00000000" w:rsidRPr="00033231">
        <w:t>ni ne tremblait</w:t>
      </w:r>
      <w:r>
        <w:t xml:space="preserve">, </w:t>
      </w:r>
      <w:r w:rsidR="00000000" w:rsidRPr="00033231">
        <w:t>ni ne baissait les yeux</w:t>
      </w:r>
      <w:r>
        <w:t xml:space="preserve">. </w:t>
      </w:r>
      <w:r w:rsidR="00000000" w:rsidRPr="00033231">
        <w:t>Elle répondit</w:t>
      </w:r>
      <w:r>
        <w:t> :</w:t>
      </w:r>
    </w:p>
    <w:p w14:paraId="7A3ED7A4" w14:textId="3A0EFA13" w:rsidR="00000000" w:rsidRPr="00033231" w:rsidRDefault="004F69D6" w:rsidP="0021796F">
      <w:pPr>
        <w:rPr>
          <w:lang w:val="en-US"/>
        </w:rPr>
      </w:pPr>
      <w:r>
        <w:t>« </w:t>
      </w:r>
      <w:r w:rsidR="00000000" w:rsidRPr="00033231">
        <w:t>Je doute si je vous ai compris</w:t>
      </w:r>
      <w:r>
        <w:t xml:space="preserve">, </w:t>
      </w:r>
      <w:r w:rsidR="00000000" w:rsidRPr="00033231">
        <w:t>monsieur Moore</w:t>
      </w:r>
      <w:r>
        <w:t>. »</w:t>
      </w:r>
      <w:r w:rsidR="00000000" w:rsidRPr="00033231">
        <w:t xml:space="preserve"> Et je fus obligé de répéter une seconde fois la proposition</w:t>
      </w:r>
      <w:r>
        <w:t xml:space="preserve">, </w:t>
      </w:r>
      <w:r w:rsidR="00000000" w:rsidRPr="00033231">
        <w:t>de la fo</w:t>
      </w:r>
      <w:r w:rsidR="00000000" w:rsidRPr="00033231">
        <w:t>r</w:t>
      </w:r>
      <w:r w:rsidR="00000000" w:rsidRPr="00033231">
        <w:t>muler aussi clairement que l</w:t>
      </w:r>
      <w:r>
        <w:t>’</w:t>
      </w:r>
      <w:r w:rsidR="00000000" w:rsidRPr="00033231">
        <w:t>A B C</w:t>
      </w:r>
      <w:r>
        <w:t xml:space="preserve">, </w:t>
      </w:r>
      <w:r w:rsidR="00000000" w:rsidRPr="00033231">
        <w:t>avant qu</w:t>
      </w:r>
      <w:r>
        <w:t>’</w:t>
      </w:r>
      <w:r w:rsidR="00000000" w:rsidRPr="00033231">
        <w:t>elle vît pleinement de quoi il s</w:t>
      </w:r>
      <w:r>
        <w:t>’</w:t>
      </w:r>
      <w:r w:rsidR="00000000" w:rsidRPr="00033231">
        <w:t>agissait</w:t>
      </w:r>
      <w:r>
        <w:t xml:space="preserve">. </w:t>
      </w:r>
      <w:r w:rsidR="00000000" w:rsidRPr="00033231">
        <w:t>Et alors</w:t>
      </w:r>
      <w:r>
        <w:t xml:space="preserve">, </w:t>
      </w:r>
      <w:r w:rsidR="00000000" w:rsidRPr="00033231">
        <w:t>que fit-elle</w:t>
      </w:r>
      <w:r>
        <w:t xml:space="preserve"> ? </w:t>
      </w:r>
      <w:r w:rsidR="00000000" w:rsidRPr="00033231">
        <w:t>Au lieu de bégayer un tendre</w:t>
      </w:r>
      <w:r>
        <w:t> : « </w:t>
      </w:r>
      <w:r w:rsidR="00000000" w:rsidRPr="00033231">
        <w:t>Oui</w:t>
      </w:r>
      <w:r>
        <w:t>, »</w:t>
      </w:r>
      <w:r w:rsidR="00000000" w:rsidRPr="00033231">
        <w:t xml:space="preserve"> ou de garder un silence doux et confus</w:t>
      </w:r>
      <w:r>
        <w:t xml:space="preserve"> (</w:t>
      </w:r>
      <w:r w:rsidR="00000000" w:rsidRPr="00033231">
        <w:t>ce qui eût été aussi bon</w:t>
      </w:r>
      <w:r>
        <w:t xml:space="preserve">), </w:t>
      </w:r>
      <w:r w:rsidR="00000000" w:rsidRPr="00033231">
        <w:t>elle se leva</w:t>
      </w:r>
      <w:r>
        <w:t xml:space="preserve">, </w:t>
      </w:r>
      <w:r w:rsidR="00000000" w:rsidRPr="00033231">
        <w:t>fit deux fois à grands pas le tour de la chambre</w:t>
      </w:r>
      <w:r>
        <w:t xml:space="preserve">, </w:t>
      </w:r>
      <w:r w:rsidR="00000000" w:rsidRPr="00033231">
        <w:t>de cette manière qui lui est propre</w:t>
      </w:r>
      <w:r>
        <w:t xml:space="preserve">, </w:t>
      </w:r>
      <w:r w:rsidR="00000000" w:rsidRPr="00033231">
        <w:t>et s</w:t>
      </w:r>
      <w:r>
        <w:t>’</w:t>
      </w:r>
      <w:r w:rsidR="00000000" w:rsidRPr="00033231">
        <w:t>écria</w:t>
      </w:r>
      <w:r>
        <w:t> : « </w:t>
      </w:r>
      <w:r w:rsidR="00000000" w:rsidRPr="00033231">
        <w:t>Dieu me bénisse</w:t>
      </w:r>
      <w:r>
        <w:t> ! »</w:t>
      </w:r>
    </w:p>
    <w:p w14:paraId="6A8682C4" w14:textId="77777777" w:rsidR="004F69D6" w:rsidRDefault="004F69D6" w:rsidP="0021796F">
      <w:r>
        <w:t>« </w:t>
      </w:r>
      <w:r w:rsidR="00000000" w:rsidRPr="00033231">
        <w:t>Yorke</w:t>
      </w:r>
      <w:r>
        <w:t xml:space="preserve">, </w:t>
      </w:r>
      <w:r w:rsidR="00000000" w:rsidRPr="00033231">
        <w:t>j</w:t>
      </w:r>
      <w:r>
        <w:t>’</w:t>
      </w:r>
      <w:r w:rsidR="00000000" w:rsidRPr="00033231">
        <w:t>étais debout devant le foyer</w:t>
      </w:r>
      <w:r>
        <w:t xml:space="preserve">, </w:t>
      </w:r>
      <w:r w:rsidR="00000000" w:rsidRPr="00033231">
        <w:t>le dos contre la cheminée</w:t>
      </w:r>
      <w:r>
        <w:t xml:space="preserve"> ; </w:t>
      </w:r>
      <w:r w:rsidR="00000000" w:rsidRPr="00033231">
        <w:t>je m</w:t>
      </w:r>
      <w:r>
        <w:t>’</w:t>
      </w:r>
      <w:r w:rsidR="00000000" w:rsidRPr="00033231">
        <w:t>y appuyais et m</w:t>
      </w:r>
      <w:r>
        <w:t>’</w:t>
      </w:r>
      <w:r w:rsidR="00000000" w:rsidRPr="00033231">
        <w:t>attendais à quelque chose</w:t>
      </w:r>
      <w:r>
        <w:t xml:space="preserve">, </w:t>
      </w:r>
      <w:r w:rsidR="00000000" w:rsidRPr="00033231">
        <w:t>je m</w:t>
      </w:r>
      <w:r>
        <w:t>’</w:t>
      </w:r>
      <w:r w:rsidR="00000000" w:rsidRPr="00033231">
        <w:t>attendais à tout</w:t>
      </w:r>
      <w:r>
        <w:t xml:space="preserve">. </w:t>
      </w:r>
      <w:r w:rsidR="00000000" w:rsidRPr="00033231">
        <w:t>Je connaissais mon sort et je me connaissais</w:t>
      </w:r>
      <w:r>
        <w:t xml:space="preserve">. </w:t>
      </w:r>
      <w:r w:rsidR="00000000" w:rsidRPr="00033231">
        <w:t>Il n</w:t>
      </w:r>
      <w:r>
        <w:t>’</w:t>
      </w:r>
      <w:r w:rsidR="00000000" w:rsidRPr="00033231">
        <w:t>y avait pas à se méprendre à son aspect et à sa voix</w:t>
      </w:r>
      <w:r>
        <w:t xml:space="preserve">. </w:t>
      </w:r>
      <w:r w:rsidR="00000000" w:rsidRPr="00033231">
        <w:t>Elle s</w:t>
      </w:r>
      <w:r>
        <w:t>’</w:t>
      </w:r>
      <w:r w:rsidR="00000000" w:rsidRPr="00033231">
        <w:t>arrêta et me regarda</w:t>
      </w:r>
      <w:r>
        <w:t>. »</w:t>
      </w:r>
      <w:r w:rsidR="00000000" w:rsidRPr="00033231">
        <w:t xml:space="preserve"> </w:t>
      </w:r>
      <w:r>
        <w:t>« </w:t>
      </w:r>
      <w:r w:rsidR="00000000" w:rsidRPr="00033231">
        <w:t>Dieu me bénisse</w:t>
      </w:r>
      <w:r>
        <w:t xml:space="preserve"> ! </w:t>
      </w:r>
      <w:r w:rsidR="00000000" w:rsidRPr="00033231">
        <w:t>répéta-t-elle imp</w:t>
      </w:r>
      <w:r w:rsidR="00000000" w:rsidRPr="00033231">
        <w:t>i</w:t>
      </w:r>
      <w:r w:rsidR="00000000" w:rsidRPr="00033231">
        <w:t>toyablement avec cet accent choqué</w:t>
      </w:r>
      <w:r>
        <w:t xml:space="preserve">, </w:t>
      </w:r>
      <w:r w:rsidR="00000000" w:rsidRPr="00033231">
        <w:t>indigné et pourtant triste</w:t>
      </w:r>
      <w:r>
        <w:t xml:space="preserve">. </w:t>
      </w:r>
      <w:r w:rsidR="00000000" w:rsidRPr="00033231">
        <w:t>Vous m</w:t>
      </w:r>
      <w:r>
        <w:t>’</w:t>
      </w:r>
      <w:r w:rsidR="00000000" w:rsidRPr="00033231">
        <w:t>avez fait une étrange proposition</w:t>
      </w:r>
      <w:r>
        <w:t xml:space="preserve"> : </w:t>
      </w:r>
      <w:r w:rsidR="00000000" w:rsidRPr="00033231">
        <w:t>étrange de votre part</w:t>
      </w:r>
      <w:r>
        <w:t xml:space="preserve"> ; </w:t>
      </w:r>
      <w:r w:rsidR="00000000" w:rsidRPr="00033231">
        <w:t>et si vous saviez comment vous l</w:t>
      </w:r>
      <w:r>
        <w:t>’</w:t>
      </w:r>
      <w:r w:rsidR="00000000" w:rsidRPr="00033231">
        <w:t>avez formulée</w:t>
      </w:r>
      <w:r>
        <w:t xml:space="preserve">, </w:t>
      </w:r>
      <w:r w:rsidR="00000000" w:rsidRPr="00033231">
        <w:t>et quel air vous aviez en me la faisant</w:t>
      </w:r>
      <w:r>
        <w:t xml:space="preserve">, </w:t>
      </w:r>
      <w:r w:rsidR="00000000" w:rsidRPr="00033231">
        <w:t>vous seriez effrayé de vous-même</w:t>
      </w:r>
      <w:r>
        <w:t xml:space="preserve">. </w:t>
      </w:r>
      <w:r w:rsidR="00000000" w:rsidRPr="00033231">
        <w:t>Vous parliez plutôt comme un brigand me demandant ma bou</w:t>
      </w:r>
      <w:r w:rsidR="00000000" w:rsidRPr="00033231">
        <w:t>r</w:t>
      </w:r>
      <w:r w:rsidR="00000000" w:rsidRPr="00033231">
        <w:t>se</w:t>
      </w:r>
      <w:r>
        <w:t xml:space="preserve">, </w:t>
      </w:r>
      <w:r w:rsidR="00000000" w:rsidRPr="00033231">
        <w:t>que comme un amant me demandant mon cœur</w:t>
      </w:r>
      <w:r>
        <w:t xml:space="preserve">. </w:t>
      </w:r>
      <w:r w:rsidR="00000000" w:rsidRPr="00033231">
        <w:t>Étrange sentence</w:t>
      </w:r>
      <w:r>
        <w:t xml:space="preserve">, </w:t>
      </w:r>
      <w:r w:rsidR="00000000" w:rsidRPr="00033231">
        <w:t>n</w:t>
      </w:r>
      <w:r>
        <w:t>’</w:t>
      </w:r>
      <w:r w:rsidR="00000000" w:rsidRPr="00033231">
        <w:t>est-ce pas</w:t>
      </w:r>
      <w:r>
        <w:t xml:space="preserve">, </w:t>
      </w:r>
      <w:r w:rsidR="00000000" w:rsidRPr="00033231">
        <w:t>Yorke</w:t>
      </w:r>
      <w:r>
        <w:t xml:space="preserve"> ? </w:t>
      </w:r>
      <w:r w:rsidR="00000000" w:rsidRPr="00033231">
        <w:t>et je savais</w:t>
      </w:r>
      <w:r>
        <w:t xml:space="preserve">, </w:t>
      </w:r>
      <w:r w:rsidR="00000000" w:rsidRPr="00033231">
        <w:t>lorsqu</w:t>
      </w:r>
      <w:r>
        <w:t>’</w:t>
      </w:r>
      <w:r w:rsidR="00000000" w:rsidRPr="00033231">
        <w:t>elle la pr</w:t>
      </w:r>
      <w:r w:rsidR="00000000" w:rsidRPr="00033231">
        <w:t>o</w:t>
      </w:r>
      <w:r w:rsidR="00000000" w:rsidRPr="00033231">
        <w:t>nonçait</w:t>
      </w:r>
      <w:r>
        <w:t xml:space="preserve">, </w:t>
      </w:r>
      <w:r w:rsidR="00000000" w:rsidRPr="00033231">
        <w:t>qu</w:t>
      </w:r>
      <w:r>
        <w:t>’</w:t>
      </w:r>
      <w:r w:rsidR="00000000" w:rsidRPr="00033231">
        <w:t>elle était aussi vraie qu</w:t>
      </w:r>
      <w:r>
        <w:t>’</w:t>
      </w:r>
      <w:r w:rsidR="00000000" w:rsidRPr="00033231">
        <w:t>étrange</w:t>
      </w:r>
      <w:r>
        <w:t xml:space="preserve">. </w:t>
      </w:r>
      <w:r w:rsidR="00000000" w:rsidRPr="00033231">
        <w:t>Ses paroles étaient un miroir dans lequel je m</w:t>
      </w:r>
      <w:r>
        <w:t>’</w:t>
      </w:r>
      <w:r w:rsidR="00000000" w:rsidRPr="00033231">
        <w:t>apercevais</w:t>
      </w:r>
      <w:r>
        <w:t>.</w:t>
      </w:r>
    </w:p>
    <w:p w14:paraId="31B58D86" w14:textId="77777777" w:rsidR="004F69D6" w:rsidRDefault="004F69D6" w:rsidP="0021796F">
      <w:r>
        <w:lastRenderedPageBreak/>
        <w:t>« </w:t>
      </w:r>
      <w:r w:rsidR="00000000" w:rsidRPr="00033231">
        <w:t>Je la regardai</w:t>
      </w:r>
      <w:r>
        <w:t xml:space="preserve">, </w:t>
      </w:r>
      <w:r w:rsidR="00000000" w:rsidRPr="00033231">
        <w:t>muet et farouche</w:t>
      </w:r>
      <w:r>
        <w:t xml:space="preserve"> : </w:t>
      </w:r>
      <w:r w:rsidR="00000000" w:rsidRPr="00033231">
        <w:t>elle me remplissait de rage et de honte</w:t>
      </w:r>
      <w:r>
        <w:t>.</w:t>
      </w:r>
    </w:p>
    <w:p w14:paraId="1E071FDE" w14:textId="77777777" w:rsidR="004F69D6" w:rsidRDefault="004F69D6" w:rsidP="0021796F">
      <w:r>
        <w:t>« </w:t>
      </w:r>
      <w:r w:rsidR="00000000" w:rsidRPr="00033231">
        <w:t>Gérard Moore</w:t>
      </w:r>
      <w:r>
        <w:t xml:space="preserve">, </w:t>
      </w:r>
      <w:r w:rsidR="00000000" w:rsidRPr="00033231">
        <w:t>vous savez que vous n</w:t>
      </w:r>
      <w:r>
        <w:t>’</w:t>
      </w:r>
      <w:r w:rsidR="00000000" w:rsidRPr="00033231">
        <w:t xml:space="preserve">aimez pas Shirley </w:t>
      </w:r>
      <w:proofErr w:type="spellStart"/>
      <w:r w:rsidR="00000000" w:rsidRPr="00033231">
        <w:t>Keeldar</w:t>
      </w:r>
      <w:proofErr w:type="spellEnd"/>
      <w:r>
        <w:t> ? »</w:t>
      </w:r>
      <w:r w:rsidR="00000000" w:rsidRPr="00033231">
        <w:t xml:space="preserve"> me dit-elle</w:t>
      </w:r>
      <w:r>
        <w:t>.</w:t>
      </w:r>
    </w:p>
    <w:p w14:paraId="485EDAA3" w14:textId="77777777" w:rsidR="004F69D6" w:rsidRDefault="004F69D6" w:rsidP="0021796F">
      <w:r>
        <w:t>« </w:t>
      </w:r>
      <w:r w:rsidR="00000000" w:rsidRPr="00033231">
        <w:t>J</w:t>
      </w:r>
      <w:r>
        <w:t>’</w:t>
      </w:r>
      <w:r w:rsidR="00000000" w:rsidRPr="00033231">
        <w:t>aurais pu me répandre en faux serments</w:t>
      </w:r>
      <w:r>
        <w:t xml:space="preserve">, </w:t>
      </w:r>
      <w:r w:rsidR="00000000" w:rsidRPr="00033231">
        <w:t>jurer que je l</w:t>
      </w:r>
      <w:r>
        <w:t>’</w:t>
      </w:r>
      <w:r w:rsidR="00000000" w:rsidRPr="00033231">
        <w:t>aimais</w:t>
      </w:r>
      <w:r>
        <w:t xml:space="preserve">. </w:t>
      </w:r>
      <w:r w:rsidR="00000000" w:rsidRPr="00033231">
        <w:t>Mais je ne pouvais mentir en face de son pur visage</w:t>
      </w:r>
      <w:r>
        <w:t xml:space="preserve"> ; </w:t>
      </w:r>
      <w:r w:rsidR="00000000" w:rsidRPr="00033231">
        <w:t>je ne pouvais me parjurer en sa présence</w:t>
      </w:r>
      <w:r>
        <w:t xml:space="preserve">. </w:t>
      </w:r>
      <w:r w:rsidR="00000000" w:rsidRPr="00033231">
        <w:t>D</w:t>
      </w:r>
      <w:r>
        <w:t>’</w:t>
      </w:r>
      <w:r w:rsidR="00000000" w:rsidRPr="00033231">
        <w:t>ailleurs</w:t>
      </w:r>
      <w:r>
        <w:t xml:space="preserve">, </w:t>
      </w:r>
      <w:r w:rsidR="00000000" w:rsidRPr="00033231">
        <w:t>de tels se</w:t>
      </w:r>
      <w:r w:rsidR="00000000" w:rsidRPr="00033231">
        <w:t>r</w:t>
      </w:r>
      <w:r w:rsidR="00000000" w:rsidRPr="00033231">
        <w:t>ments creux eussent été vains et inutiles</w:t>
      </w:r>
      <w:r>
        <w:t xml:space="preserve">. </w:t>
      </w:r>
      <w:r w:rsidR="00000000" w:rsidRPr="00033231">
        <w:t>Elle ne m</w:t>
      </w:r>
      <w:r>
        <w:t>’</w:t>
      </w:r>
      <w:r w:rsidR="00000000" w:rsidRPr="00033231">
        <w:t xml:space="preserve">aurait pas cru plus </w:t>
      </w:r>
      <w:proofErr w:type="spellStart"/>
      <w:r w:rsidR="00000000" w:rsidRPr="00033231">
        <w:t>quelle</w:t>
      </w:r>
      <w:proofErr w:type="spellEnd"/>
      <w:r w:rsidR="00000000" w:rsidRPr="00033231">
        <w:t xml:space="preserve"> n</w:t>
      </w:r>
      <w:r>
        <w:t>’</w:t>
      </w:r>
      <w:r w:rsidR="00000000" w:rsidRPr="00033231">
        <w:t>aurait cru le fantôme de Judas</w:t>
      </w:r>
      <w:r>
        <w:t xml:space="preserve">, </w:t>
      </w:r>
      <w:r w:rsidR="00000000" w:rsidRPr="00033231">
        <w:t>s</w:t>
      </w:r>
      <w:r>
        <w:t>’</w:t>
      </w:r>
      <w:r w:rsidR="00000000" w:rsidRPr="00033231">
        <w:t>il se fût dressé alors devant elle</w:t>
      </w:r>
      <w:r>
        <w:t xml:space="preserve">. </w:t>
      </w:r>
      <w:r w:rsidR="00000000" w:rsidRPr="00033231">
        <w:t>Son cœur de femme avait des perceptions trop subtiles</w:t>
      </w:r>
      <w:r>
        <w:t xml:space="preserve">, </w:t>
      </w:r>
      <w:r w:rsidR="00000000" w:rsidRPr="00033231">
        <w:t>pour qu</w:t>
      </w:r>
      <w:r>
        <w:t>’</w:t>
      </w:r>
      <w:r w:rsidR="00000000" w:rsidRPr="00033231">
        <w:t>elle prît mon admiration moitié grossière pour le sincère et véritable amour</w:t>
      </w:r>
      <w:r>
        <w:t>.</w:t>
      </w:r>
    </w:p>
    <w:p w14:paraId="7E0DB115" w14:textId="77777777" w:rsidR="004F69D6" w:rsidRDefault="004F69D6" w:rsidP="0021796F">
      <w:r>
        <w:t>« </w:t>
      </w:r>
      <w:r w:rsidR="00000000" w:rsidRPr="00033231">
        <w:t>Qu</w:t>
      </w:r>
      <w:r>
        <w:t>’</w:t>
      </w:r>
      <w:r w:rsidR="00000000" w:rsidRPr="00033231">
        <w:t>arriva-t-il ensuite</w:t>
      </w:r>
      <w:r>
        <w:t xml:space="preserve"> ? </w:t>
      </w:r>
      <w:r w:rsidR="00000000" w:rsidRPr="00033231">
        <w:t>demanderez-vous</w:t>
      </w:r>
      <w:r>
        <w:t xml:space="preserve">, </w:t>
      </w:r>
      <w:r w:rsidR="00000000" w:rsidRPr="00033231">
        <w:t>monsieur Yo</w:t>
      </w:r>
      <w:r w:rsidR="00000000" w:rsidRPr="00033231">
        <w:t>r</w:t>
      </w:r>
      <w:r w:rsidR="00000000" w:rsidRPr="00033231">
        <w:t>ke</w:t>
      </w:r>
      <w:r>
        <w:t>.</w:t>
      </w:r>
    </w:p>
    <w:p w14:paraId="7483EA52" w14:textId="79F66F03" w:rsidR="00000000" w:rsidRPr="00033231" w:rsidRDefault="004F69D6" w:rsidP="0021796F">
      <w:r>
        <w:t>« </w:t>
      </w:r>
      <w:r w:rsidR="00000000" w:rsidRPr="00033231">
        <w:t>Eh bien</w:t>
      </w:r>
      <w:r>
        <w:t xml:space="preserve"> ! </w:t>
      </w:r>
      <w:r w:rsidR="00000000" w:rsidRPr="00033231">
        <w:t>elle s</w:t>
      </w:r>
      <w:r>
        <w:t>’</w:t>
      </w:r>
      <w:r w:rsidR="00000000" w:rsidRPr="00033231">
        <w:t>assit dans l</w:t>
      </w:r>
      <w:r>
        <w:t>’</w:t>
      </w:r>
      <w:r w:rsidR="00000000" w:rsidRPr="00033231">
        <w:t>embrasure de la fenêtre et pleura</w:t>
      </w:r>
      <w:r>
        <w:t xml:space="preserve">. </w:t>
      </w:r>
      <w:r w:rsidR="00000000" w:rsidRPr="00033231">
        <w:t>Elle pleura passionnément</w:t>
      </w:r>
      <w:r>
        <w:t xml:space="preserve">. </w:t>
      </w:r>
      <w:r w:rsidR="00000000" w:rsidRPr="00033231">
        <w:t>Non-seulement ses yeux étaient inondés</w:t>
      </w:r>
      <w:r>
        <w:t xml:space="preserve">, </w:t>
      </w:r>
      <w:r w:rsidR="00000000" w:rsidRPr="00033231">
        <w:t>mais ils lançaient des éclairs</w:t>
      </w:r>
      <w:r>
        <w:t xml:space="preserve"> : </w:t>
      </w:r>
      <w:r w:rsidR="00000000" w:rsidRPr="00033231">
        <w:t>ils brillaient sur moi</w:t>
      </w:r>
      <w:r>
        <w:t xml:space="preserve">, </w:t>
      </w:r>
      <w:r w:rsidR="00000000" w:rsidRPr="00033231">
        <w:t>grands</w:t>
      </w:r>
      <w:r>
        <w:t xml:space="preserve">, </w:t>
      </w:r>
      <w:r w:rsidR="00000000" w:rsidRPr="00033231">
        <w:t>sombres</w:t>
      </w:r>
      <w:r>
        <w:t xml:space="preserve">, </w:t>
      </w:r>
      <w:r w:rsidR="00000000" w:rsidRPr="00033231">
        <w:t>hautains</w:t>
      </w:r>
      <w:r>
        <w:t xml:space="preserve"> ; </w:t>
      </w:r>
      <w:r w:rsidR="00000000" w:rsidRPr="00033231">
        <w:t>ils me disaient</w:t>
      </w:r>
      <w:r>
        <w:t> : « </w:t>
      </w:r>
      <w:r w:rsidR="00000000" w:rsidRPr="00033231">
        <w:t>Vous m</w:t>
      </w:r>
      <w:r>
        <w:t>’</w:t>
      </w:r>
      <w:r w:rsidR="00000000" w:rsidRPr="00033231">
        <w:t>avez affligée</w:t>
      </w:r>
      <w:r>
        <w:t xml:space="preserve"> ; </w:t>
      </w:r>
      <w:r w:rsidR="00000000" w:rsidRPr="00033231">
        <w:t>vous m</w:t>
      </w:r>
      <w:r>
        <w:t>’</w:t>
      </w:r>
      <w:r w:rsidR="00000000" w:rsidRPr="00033231">
        <w:t>avez outragée</w:t>
      </w:r>
      <w:r>
        <w:t xml:space="preserve">, </w:t>
      </w:r>
      <w:r w:rsidR="00000000" w:rsidRPr="00033231">
        <w:t>vous m</w:t>
      </w:r>
      <w:r>
        <w:t>’</w:t>
      </w:r>
      <w:r w:rsidR="00000000" w:rsidRPr="00033231">
        <w:t>avez trompée</w:t>
      </w:r>
      <w:r>
        <w:t> ! »</w:t>
      </w:r>
    </w:p>
    <w:p w14:paraId="7B288DC6" w14:textId="77777777" w:rsidR="004F69D6" w:rsidRDefault="004F69D6" w:rsidP="0021796F">
      <w:r>
        <w:t>« </w:t>
      </w:r>
      <w:r w:rsidR="00000000" w:rsidRPr="00033231">
        <w:t>Bientôt elle ajouta la parole aux regards</w:t>
      </w:r>
      <w:r>
        <w:t>.</w:t>
      </w:r>
    </w:p>
    <w:p w14:paraId="29E07D32" w14:textId="6E4F8184" w:rsidR="00000000" w:rsidRPr="00033231" w:rsidRDefault="004F69D6" w:rsidP="0021796F">
      <w:r>
        <w:t>« </w:t>
      </w:r>
      <w:r w:rsidR="00000000" w:rsidRPr="00033231">
        <w:t>Je vous respectais</w:t>
      </w:r>
      <w:r>
        <w:t xml:space="preserve">, </w:t>
      </w:r>
      <w:r w:rsidR="00000000" w:rsidRPr="00033231">
        <w:t>je vous admirais</w:t>
      </w:r>
      <w:r>
        <w:t xml:space="preserve">, </w:t>
      </w:r>
      <w:r w:rsidR="00000000" w:rsidRPr="00033231">
        <w:t>je vous aimais</w:t>
      </w:r>
      <w:r>
        <w:t xml:space="preserve">, </w:t>
      </w:r>
      <w:r w:rsidR="00000000" w:rsidRPr="00033231">
        <w:t>dit-elle</w:t>
      </w:r>
      <w:r>
        <w:t xml:space="preserve"> ; </w:t>
      </w:r>
      <w:r w:rsidR="00000000" w:rsidRPr="00033231">
        <w:t>oui</w:t>
      </w:r>
      <w:r>
        <w:t xml:space="preserve">, </w:t>
      </w:r>
      <w:r w:rsidR="00000000" w:rsidRPr="00033231">
        <w:t>autant que si vous eussiez été mon frère</w:t>
      </w:r>
      <w:r>
        <w:t xml:space="preserve"> ; </w:t>
      </w:r>
      <w:r w:rsidR="00000000" w:rsidRPr="00033231">
        <w:t>et vous</w:t>
      </w:r>
      <w:r>
        <w:t xml:space="preserve">, </w:t>
      </w:r>
      <w:r w:rsidR="00000000" w:rsidRPr="00033231">
        <w:t>vous avez voulu faire de moi une spéculation</w:t>
      </w:r>
      <w:r>
        <w:t xml:space="preserve"> ! </w:t>
      </w:r>
      <w:r w:rsidR="00000000" w:rsidRPr="00033231">
        <w:t>vous m</w:t>
      </w:r>
      <w:r>
        <w:t>’</w:t>
      </w:r>
      <w:r w:rsidR="00000000" w:rsidRPr="00033231">
        <w:t>immoleriez à cette fabrique</w:t>
      </w:r>
      <w:r>
        <w:t xml:space="preserve">, </w:t>
      </w:r>
      <w:r w:rsidR="00000000" w:rsidRPr="00033231">
        <w:t>votre Moloch</w:t>
      </w:r>
      <w:r>
        <w:t> ! »</w:t>
      </w:r>
    </w:p>
    <w:p w14:paraId="25B69357" w14:textId="77777777" w:rsidR="004F69D6" w:rsidRDefault="004F69D6" w:rsidP="0021796F">
      <w:r>
        <w:t>« </w:t>
      </w:r>
      <w:r w:rsidR="00000000" w:rsidRPr="00033231">
        <w:t>J</w:t>
      </w:r>
      <w:r>
        <w:t>’</w:t>
      </w:r>
      <w:r w:rsidR="00000000" w:rsidRPr="00033231">
        <w:t>eus le sens de m</w:t>
      </w:r>
      <w:r>
        <w:t>’</w:t>
      </w:r>
      <w:r w:rsidR="00000000" w:rsidRPr="00033231">
        <w:t>abstenir de toute parole d</w:t>
      </w:r>
      <w:r>
        <w:t>’</w:t>
      </w:r>
      <w:r w:rsidR="00000000" w:rsidRPr="00033231">
        <w:t>excuse</w:t>
      </w:r>
      <w:r>
        <w:t xml:space="preserve">, </w:t>
      </w:r>
      <w:r w:rsidR="00000000" w:rsidRPr="00033231">
        <w:t>de tout palliatif</w:t>
      </w:r>
      <w:r>
        <w:t xml:space="preserve">. </w:t>
      </w:r>
      <w:r w:rsidR="00000000" w:rsidRPr="00033231">
        <w:t>Je me résignai à ses reproches</w:t>
      </w:r>
      <w:r>
        <w:t>.</w:t>
      </w:r>
    </w:p>
    <w:p w14:paraId="5D827B52" w14:textId="77777777" w:rsidR="004F69D6" w:rsidRDefault="004F69D6" w:rsidP="0021796F">
      <w:r>
        <w:t>« </w:t>
      </w:r>
      <w:r w:rsidR="00000000" w:rsidRPr="00033231">
        <w:t>Vendu au diable comme je l</w:t>
      </w:r>
      <w:r>
        <w:t>’</w:t>
      </w:r>
      <w:r w:rsidR="00000000" w:rsidRPr="00033231">
        <w:t>étais en ce moment</w:t>
      </w:r>
      <w:r>
        <w:t xml:space="preserve">, </w:t>
      </w:r>
      <w:r w:rsidR="00000000" w:rsidRPr="00033231">
        <w:t>j</w:t>
      </w:r>
      <w:r>
        <w:t>’</w:t>
      </w:r>
      <w:r w:rsidR="00000000" w:rsidRPr="00033231">
        <w:t>étais certainement fou</w:t>
      </w:r>
      <w:r>
        <w:t xml:space="preserve"> : </w:t>
      </w:r>
      <w:r w:rsidR="00000000" w:rsidRPr="00033231">
        <w:t>lorsque je parlai</w:t>
      </w:r>
      <w:r>
        <w:t xml:space="preserve">, </w:t>
      </w:r>
      <w:r w:rsidR="00000000" w:rsidRPr="00033231">
        <w:t>que pensez-vous je dis</w:t>
      </w:r>
      <w:r>
        <w:t> ?</w:t>
      </w:r>
    </w:p>
    <w:p w14:paraId="05AEF0C5" w14:textId="683F3FE1" w:rsidR="00000000" w:rsidRPr="00033231" w:rsidRDefault="004F69D6" w:rsidP="0021796F">
      <w:r>
        <w:lastRenderedPageBreak/>
        <w:t>« </w:t>
      </w:r>
      <w:r w:rsidR="00000000" w:rsidRPr="00033231">
        <w:t>Quels que fussent mes propres sentiments</w:t>
      </w:r>
      <w:r>
        <w:t xml:space="preserve">, </w:t>
      </w:r>
      <w:r w:rsidR="00000000" w:rsidRPr="00033231">
        <w:t>j</w:t>
      </w:r>
      <w:r>
        <w:t>’</w:t>
      </w:r>
      <w:r w:rsidR="00000000" w:rsidRPr="00033231">
        <w:t>étais pe</w:t>
      </w:r>
      <w:r w:rsidR="00000000" w:rsidRPr="00033231">
        <w:t>r</w:t>
      </w:r>
      <w:r w:rsidR="00000000" w:rsidRPr="00033231">
        <w:t>suadé que vous m</w:t>
      </w:r>
      <w:r>
        <w:t>’</w:t>
      </w:r>
      <w:r w:rsidR="00000000" w:rsidRPr="00033231">
        <w:t>aimiez</w:t>
      </w:r>
      <w:r>
        <w:t xml:space="preserve">, </w:t>
      </w:r>
      <w:r w:rsidR="00000000" w:rsidRPr="00033231">
        <w:t xml:space="preserve">miss </w:t>
      </w:r>
      <w:proofErr w:type="spellStart"/>
      <w:r w:rsidR="00000000" w:rsidRPr="00033231">
        <w:t>Keeldar</w:t>
      </w:r>
      <w:proofErr w:type="spellEnd"/>
      <w:r>
        <w:t>. »</w:t>
      </w:r>
    </w:p>
    <w:p w14:paraId="3480933D" w14:textId="77777777" w:rsidR="004F69D6" w:rsidRDefault="004F69D6" w:rsidP="0021796F">
      <w:r>
        <w:t>« </w:t>
      </w:r>
      <w:r w:rsidR="00000000" w:rsidRPr="00033231">
        <w:t>Admirable</w:t>
      </w:r>
      <w:r>
        <w:t xml:space="preserve"> ! </w:t>
      </w:r>
      <w:r w:rsidR="00000000" w:rsidRPr="00033231">
        <w:t>n</w:t>
      </w:r>
      <w:r>
        <w:t>’</w:t>
      </w:r>
      <w:r w:rsidR="00000000" w:rsidRPr="00033231">
        <w:t>est-ce pas</w:t>
      </w:r>
      <w:r>
        <w:t xml:space="preserve"> ? </w:t>
      </w:r>
      <w:r w:rsidR="00000000" w:rsidRPr="00033231">
        <w:t>Elle s</w:t>
      </w:r>
      <w:r>
        <w:t>’</w:t>
      </w:r>
      <w:r w:rsidR="00000000" w:rsidRPr="00033231">
        <w:t>assit confondue</w:t>
      </w:r>
      <w:r>
        <w:t xml:space="preserve">. </w:t>
      </w:r>
      <w:r>
        <w:rPr>
          <w:i/>
          <w:iCs/>
        </w:rPr>
        <w:t>« </w:t>
      </w:r>
      <w:r w:rsidR="00000000" w:rsidRPr="00033231">
        <w:t>Est-ce un homme</w:t>
      </w:r>
      <w:r>
        <w:t xml:space="preserve">, </w:t>
      </w:r>
      <w:r w:rsidR="00000000" w:rsidRPr="00033231">
        <w:t>ou quelque chose de plus vil</w:t>
      </w:r>
      <w:r>
        <w:t> ? »</w:t>
      </w:r>
      <w:r w:rsidR="00000000" w:rsidRPr="00033231">
        <w:t xml:space="preserve"> l</w:t>
      </w:r>
      <w:r>
        <w:t>’</w:t>
      </w:r>
      <w:r w:rsidR="00000000" w:rsidRPr="00033231">
        <w:t>entendis-je mu</w:t>
      </w:r>
      <w:r w:rsidR="00000000" w:rsidRPr="00033231">
        <w:t>r</w:t>
      </w:r>
      <w:r w:rsidR="00000000" w:rsidRPr="00033231">
        <w:t>murer</w:t>
      </w:r>
      <w:r>
        <w:t>.</w:t>
      </w:r>
    </w:p>
    <w:p w14:paraId="05CB9E9C" w14:textId="77777777" w:rsidR="004F69D6" w:rsidRDefault="004F69D6" w:rsidP="0021796F">
      <w:r>
        <w:t>— </w:t>
      </w:r>
      <w:r w:rsidR="00000000" w:rsidRPr="00033231">
        <w:t>Voulez-vous dire</w:t>
      </w:r>
      <w:r>
        <w:t xml:space="preserve">, </w:t>
      </w:r>
      <w:r w:rsidR="00000000" w:rsidRPr="00033231">
        <w:t>demanda-t-elle à haute voix</w:t>
      </w:r>
      <w:r>
        <w:t xml:space="preserve">, </w:t>
      </w:r>
      <w:r w:rsidR="00000000" w:rsidRPr="00033231">
        <w:t>voulez-vous dire que vous pensiez que je vous aimais comme nous a</w:t>
      </w:r>
      <w:r w:rsidR="00000000" w:rsidRPr="00033231">
        <w:t>i</w:t>
      </w:r>
      <w:r w:rsidR="00000000" w:rsidRPr="00033231">
        <w:t>mons ceux que nous désirons épouser</w:t>
      </w:r>
      <w:r>
        <w:t> ?</w:t>
      </w:r>
    </w:p>
    <w:p w14:paraId="15C488CE" w14:textId="77777777" w:rsidR="004F69D6" w:rsidRDefault="004F69D6" w:rsidP="0021796F">
      <w:r>
        <w:t>— </w:t>
      </w:r>
      <w:r w:rsidR="00000000" w:rsidRPr="00033231">
        <w:t>C</w:t>
      </w:r>
      <w:r>
        <w:t>’</w:t>
      </w:r>
      <w:r w:rsidR="00000000" w:rsidRPr="00033231">
        <w:t>était ma pensée</w:t>
      </w:r>
      <w:r>
        <w:t xml:space="preserve">, </w:t>
      </w:r>
      <w:r w:rsidR="00000000" w:rsidRPr="00033231">
        <w:t>et je l</w:t>
      </w:r>
      <w:r>
        <w:t>’</w:t>
      </w:r>
      <w:r w:rsidR="00000000" w:rsidRPr="00033231">
        <w:t>ai exprimée</w:t>
      </w:r>
      <w:r>
        <w:t>.</w:t>
      </w:r>
    </w:p>
    <w:p w14:paraId="528DE761" w14:textId="6F90817D" w:rsidR="00000000" w:rsidRPr="00033231" w:rsidRDefault="004F69D6" w:rsidP="0021796F">
      <w:r>
        <w:t>— </w:t>
      </w:r>
      <w:r w:rsidR="00000000" w:rsidRPr="00033231">
        <w:t>Vous aviez conçu une idée injurieuse pour les sentiments d</w:t>
      </w:r>
      <w:r>
        <w:t>’</w:t>
      </w:r>
      <w:r w:rsidR="00000000" w:rsidRPr="00033231">
        <w:t>une femme</w:t>
      </w:r>
      <w:r>
        <w:t xml:space="preserve">, </w:t>
      </w:r>
      <w:r w:rsidR="00000000" w:rsidRPr="00033231">
        <w:t>répondit-elle</w:t>
      </w:r>
      <w:r>
        <w:t xml:space="preserve"> ; </w:t>
      </w:r>
      <w:r w:rsidR="00000000" w:rsidRPr="00033231">
        <w:t>vous l</w:t>
      </w:r>
      <w:r>
        <w:t>’</w:t>
      </w:r>
      <w:r w:rsidR="00000000" w:rsidRPr="00033231">
        <w:t>avez énoncée d</w:t>
      </w:r>
      <w:r>
        <w:t>’</w:t>
      </w:r>
      <w:r w:rsidR="00000000" w:rsidRPr="00033231">
        <w:t>une manière révoltante pour l</w:t>
      </w:r>
      <w:r>
        <w:t>’</w:t>
      </w:r>
      <w:r w:rsidR="00000000" w:rsidRPr="00033231">
        <w:t>âme d</w:t>
      </w:r>
      <w:r>
        <w:t>’</w:t>
      </w:r>
      <w:r w:rsidR="00000000" w:rsidRPr="00033231">
        <w:t>une femme</w:t>
      </w:r>
      <w:r>
        <w:t xml:space="preserve">. </w:t>
      </w:r>
      <w:r w:rsidR="00000000" w:rsidRPr="00033231">
        <w:t>Vous insinuez que toute la franche bienveillance que je vous ai montrée a été une manœ</w:t>
      </w:r>
      <w:r w:rsidR="00000000" w:rsidRPr="00033231">
        <w:t>u</w:t>
      </w:r>
      <w:r w:rsidR="00000000" w:rsidRPr="00033231">
        <w:t>vre compliquée</w:t>
      </w:r>
      <w:r>
        <w:t xml:space="preserve">, </w:t>
      </w:r>
      <w:r w:rsidR="00000000" w:rsidRPr="00033231">
        <w:t>hardie</w:t>
      </w:r>
      <w:r>
        <w:t xml:space="preserve">, </w:t>
      </w:r>
      <w:r w:rsidR="00000000" w:rsidRPr="00033231">
        <w:t>indécente</w:t>
      </w:r>
      <w:r>
        <w:t xml:space="preserve">, </w:t>
      </w:r>
      <w:r w:rsidR="00000000" w:rsidRPr="00033231">
        <w:t>pour attraper un mari</w:t>
      </w:r>
      <w:r>
        <w:t xml:space="preserve">. </w:t>
      </w:r>
      <w:r w:rsidR="00000000" w:rsidRPr="00033231">
        <w:t>Vous voulez dire qu</w:t>
      </w:r>
      <w:r>
        <w:t>’</w:t>
      </w:r>
      <w:r w:rsidR="00000000" w:rsidRPr="00033231">
        <w:t>à la fin vous êtes venu ici par pitié m</w:t>
      </w:r>
      <w:r>
        <w:t>’</w:t>
      </w:r>
      <w:r w:rsidR="00000000" w:rsidRPr="00033231">
        <w:t>offrir votre main</w:t>
      </w:r>
      <w:r>
        <w:t xml:space="preserve">, </w:t>
      </w:r>
      <w:r w:rsidR="00000000" w:rsidRPr="00033231">
        <w:t>parce que je vous avais courtisé</w:t>
      </w:r>
      <w:r>
        <w:t xml:space="preserve">. </w:t>
      </w:r>
      <w:r w:rsidR="00000000" w:rsidRPr="00033231">
        <w:t>Laissez-moi vous dire c</w:t>
      </w:r>
      <w:r w:rsidR="00000000" w:rsidRPr="00033231">
        <w:t>e</w:t>
      </w:r>
      <w:r w:rsidR="00000000" w:rsidRPr="00033231">
        <w:t>ci</w:t>
      </w:r>
      <w:r>
        <w:t xml:space="preserve"> : </w:t>
      </w:r>
      <w:r w:rsidR="00000000" w:rsidRPr="00033231">
        <w:t>votre vue est trouble</w:t>
      </w:r>
      <w:r>
        <w:t xml:space="preserve">, </w:t>
      </w:r>
      <w:r w:rsidR="00000000" w:rsidRPr="00033231">
        <w:t>vous avez mal vu</w:t>
      </w:r>
      <w:r>
        <w:t xml:space="preserve"> ; </w:t>
      </w:r>
      <w:r w:rsidR="00000000" w:rsidRPr="00033231">
        <w:t>votre intelligence est malade</w:t>
      </w:r>
      <w:r>
        <w:t xml:space="preserve">, </w:t>
      </w:r>
      <w:r w:rsidR="00000000" w:rsidRPr="00033231">
        <w:t>vous avez mal jugé</w:t>
      </w:r>
      <w:r>
        <w:t xml:space="preserve"> ; </w:t>
      </w:r>
      <w:r w:rsidR="00000000" w:rsidRPr="00033231">
        <w:t>votre langue vous trahit</w:t>
      </w:r>
      <w:r>
        <w:t xml:space="preserve">, </w:t>
      </w:r>
      <w:r w:rsidR="00000000" w:rsidRPr="00033231">
        <w:t>mai</w:t>
      </w:r>
      <w:r w:rsidR="00000000" w:rsidRPr="00033231">
        <w:t>n</w:t>
      </w:r>
      <w:r w:rsidR="00000000" w:rsidRPr="00033231">
        <w:t>tenant vous parlez mal</w:t>
      </w:r>
      <w:r>
        <w:t xml:space="preserve">. </w:t>
      </w:r>
      <w:r w:rsidR="00000000" w:rsidRPr="00033231">
        <w:t>Je ne vous ai jamais aimé</w:t>
      </w:r>
      <w:r>
        <w:t xml:space="preserve">. </w:t>
      </w:r>
      <w:r w:rsidR="00000000" w:rsidRPr="00033231">
        <w:t>Tranquill</w:t>
      </w:r>
      <w:r w:rsidR="00000000" w:rsidRPr="00033231">
        <w:t>i</w:t>
      </w:r>
      <w:r w:rsidR="00000000" w:rsidRPr="00033231">
        <w:t>sez-vous là-dessus</w:t>
      </w:r>
      <w:r>
        <w:t xml:space="preserve">. </w:t>
      </w:r>
      <w:r w:rsidR="00000000" w:rsidRPr="00033231">
        <w:t>Mon cœur est aussi pur de passion pour vous que le vôtre est dénué d</w:t>
      </w:r>
      <w:r>
        <w:t>’</w:t>
      </w:r>
      <w:r w:rsidR="00000000" w:rsidRPr="00033231">
        <w:t>affection pour moi</w:t>
      </w:r>
      <w:r>
        <w:t>. »</w:t>
      </w:r>
    </w:p>
    <w:p w14:paraId="1BF60237" w14:textId="77777777" w:rsidR="004F69D6" w:rsidRDefault="004F69D6" w:rsidP="0021796F">
      <w:r>
        <w:t>« </w:t>
      </w:r>
      <w:r w:rsidR="00000000" w:rsidRPr="00033231">
        <w:t>Voilà ce qu</w:t>
      </w:r>
      <w:r>
        <w:t>’</w:t>
      </w:r>
      <w:r w:rsidR="00000000" w:rsidRPr="00033231">
        <w:t>elle me répondit</w:t>
      </w:r>
      <w:r>
        <w:t xml:space="preserve">, </w:t>
      </w:r>
      <w:r w:rsidR="00000000" w:rsidRPr="00033231">
        <w:t>Yorke</w:t>
      </w:r>
      <w:r>
        <w:t>.</w:t>
      </w:r>
    </w:p>
    <w:p w14:paraId="22CA8F05" w14:textId="77777777" w:rsidR="004F69D6" w:rsidRDefault="004F69D6" w:rsidP="0021796F">
      <w:r>
        <w:t>« </w:t>
      </w:r>
      <w:r w:rsidR="00000000" w:rsidRPr="00033231">
        <w:t>Je vous dois sembler bien aveugle et bien infatué</w:t>
      </w:r>
      <w:r>
        <w:t xml:space="preserve">, </w:t>
      </w:r>
      <w:r w:rsidR="00000000" w:rsidRPr="00033231">
        <w:t>lui dis-je</w:t>
      </w:r>
      <w:r>
        <w:t>.</w:t>
      </w:r>
    </w:p>
    <w:p w14:paraId="4F96F95B" w14:textId="47BFC3E2" w:rsidR="00000000" w:rsidRPr="00033231" w:rsidRDefault="004F69D6" w:rsidP="0021796F">
      <w:r>
        <w:t>— </w:t>
      </w:r>
      <w:r w:rsidR="00000000" w:rsidRPr="00033231">
        <w:t>Moi vous aimer</w:t>
      </w:r>
      <w:r>
        <w:t xml:space="preserve"> ! </w:t>
      </w:r>
      <w:r w:rsidR="00000000" w:rsidRPr="00033231">
        <w:t>s</w:t>
      </w:r>
      <w:r>
        <w:t>’</w:t>
      </w:r>
      <w:r w:rsidR="00000000" w:rsidRPr="00033231">
        <w:t>écria-t-elle</w:t>
      </w:r>
      <w:r>
        <w:t xml:space="preserve">. </w:t>
      </w:r>
      <w:r w:rsidR="00000000" w:rsidRPr="00033231">
        <w:t>Mais</w:t>
      </w:r>
      <w:r>
        <w:t xml:space="preserve">, </w:t>
      </w:r>
      <w:r w:rsidR="00000000" w:rsidRPr="00033231">
        <w:t>j</w:t>
      </w:r>
      <w:r>
        <w:t>’</w:t>
      </w:r>
      <w:r w:rsidR="00000000" w:rsidRPr="00033231">
        <w:t>ai été aussi franche avec vous qu</w:t>
      </w:r>
      <w:r>
        <w:t>’</w:t>
      </w:r>
      <w:r w:rsidR="00000000" w:rsidRPr="00033231">
        <w:t>une sœur</w:t>
      </w:r>
      <w:r>
        <w:t xml:space="preserve">, </w:t>
      </w:r>
      <w:r w:rsidR="00000000" w:rsidRPr="00033231">
        <w:t>je ne vous ai jamais évité</w:t>
      </w:r>
      <w:r>
        <w:t xml:space="preserve">, </w:t>
      </w:r>
      <w:r w:rsidR="00000000" w:rsidRPr="00033231">
        <w:t>je ne vous ai jamais craint</w:t>
      </w:r>
      <w:r>
        <w:t xml:space="preserve">. </w:t>
      </w:r>
      <w:r w:rsidR="00000000" w:rsidRPr="00033231">
        <w:t>Vous ne pouvez</w:t>
      </w:r>
      <w:r>
        <w:t xml:space="preserve">, </w:t>
      </w:r>
      <w:r w:rsidR="00000000" w:rsidRPr="00033231">
        <w:t>affirma-t-elle d</w:t>
      </w:r>
      <w:r>
        <w:t>’</w:t>
      </w:r>
      <w:r w:rsidR="00000000" w:rsidRPr="00033231">
        <w:t xml:space="preserve">un </w:t>
      </w:r>
      <w:r w:rsidR="00000000" w:rsidRPr="00033231">
        <w:lastRenderedPageBreak/>
        <w:t>air trio</w:t>
      </w:r>
      <w:r w:rsidR="00000000" w:rsidRPr="00033231">
        <w:t>m</w:t>
      </w:r>
      <w:r w:rsidR="00000000" w:rsidRPr="00033231">
        <w:t>phant</w:t>
      </w:r>
      <w:r>
        <w:t xml:space="preserve">, </w:t>
      </w:r>
      <w:r w:rsidR="00000000" w:rsidRPr="00033231">
        <w:t>vous ne pouvez me faire trembler avec votre venue</w:t>
      </w:r>
      <w:r>
        <w:t xml:space="preserve">, </w:t>
      </w:r>
      <w:r w:rsidR="00000000" w:rsidRPr="00033231">
        <w:t>ni accélérer mon pouls par votre présence</w:t>
      </w:r>
      <w:r>
        <w:t>. »</w:t>
      </w:r>
    </w:p>
    <w:p w14:paraId="7B7C1EFC" w14:textId="77777777" w:rsidR="004F69D6" w:rsidRDefault="004F69D6" w:rsidP="0021796F">
      <w:r>
        <w:t>« </w:t>
      </w:r>
      <w:r w:rsidR="00000000" w:rsidRPr="00033231">
        <w:t>J</w:t>
      </w:r>
      <w:r>
        <w:t>’</w:t>
      </w:r>
      <w:r w:rsidR="00000000" w:rsidRPr="00033231">
        <w:t>alléguai que souvent en me parlant elle rougissait</w:t>
      </w:r>
      <w:r>
        <w:t xml:space="preserve">, </w:t>
      </w:r>
      <w:r w:rsidR="00000000" w:rsidRPr="00033231">
        <w:t>et qu</w:t>
      </w:r>
      <w:r>
        <w:t>’</w:t>
      </w:r>
      <w:r w:rsidR="00000000" w:rsidRPr="00033231">
        <w:t>elle paraissait émue lorsque l</w:t>
      </w:r>
      <w:r>
        <w:t>’</w:t>
      </w:r>
      <w:r w:rsidR="00000000" w:rsidRPr="00033231">
        <w:t>on prononçait mon nom</w:t>
      </w:r>
      <w:r>
        <w:t>.</w:t>
      </w:r>
    </w:p>
    <w:p w14:paraId="7C76CFE4" w14:textId="77777777" w:rsidR="004F69D6" w:rsidRDefault="004F69D6" w:rsidP="0021796F">
      <w:r>
        <w:t>« </w:t>
      </w:r>
      <w:r w:rsidR="00000000" w:rsidRPr="00033231">
        <w:t>Non à cause de vous</w:t>
      </w:r>
      <w:r>
        <w:t> ! »</w:t>
      </w:r>
      <w:r w:rsidR="00000000" w:rsidRPr="00033231">
        <w:t xml:space="preserve"> me déclara-t-elle brièvement</w:t>
      </w:r>
      <w:r>
        <w:t xml:space="preserve">. </w:t>
      </w:r>
      <w:r w:rsidR="00000000" w:rsidRPr="00033231">
        <w:t>Je demandai des explications</w:t>
      </w:r>
      <w:r>
        <w:t xml:space="preserve">, </w:t>
      </w:r>
      <w:r w:rsidR="00000000" w:rsidRPr="00033231">
        <w:t>mais je n</w:t>
      </w:r>
      <w:r>
        <w:t>’</w:t>
      </w:r>
      <w:r w:rsidR="00000000" w:rsidRPr="00033231">
        <w:t>en pus obtenir aucune</w:t>
      </w:r>
      <w:r>
        <w:t>.</w:t>
      </w:r>
    </w:p>
    <w:p w14:paraId="421F235D" w14:textId="63BD9E82" w:rsidR="00000000" w:rsidRPr="00033231" w:rsidRDefault="004F69D6" w:rsidP="0021796F">
      <w:r>
        <w:t>« </w:t>
      </w:r>
      <w:r w:rsidR="00000000" w:rsidRPr="00033231">
        <w:t>Quand j</w:t>
      </w:r>
      <w:r>
        <w:t>’</w:t>
      </w:r>
      <w:r w:rsidR="00000000" w:rsidRPr="00033231">
        <w:t>étais assise à côté de vous au festin des Écoles</w:t>
      </w:r>
      <w:r>
        <w:t xml:space="preserve">, </w:t>
      </w:r>
      <w:proofErr w:type="spellStart"/>
      <w:r w:rsidR="00000000" w:rsidRPr="00033231">
        <w:t>pensiez-vous</w:t>
      </w:r>
      <w:proofErr w:type="spellEnd"/>
      <w:r w:rsidR="00000000" w:rsidRPr="00033231">
        <w:t xml:space="preserve"> que je vous aimais</w:t>
      </w:r>
      <w:r>
        <w:t xml:space="preserve"> ? </w:t>
      </w:r>
      <w:r w:rsidR="00000000" w:rsidRPr="00033231">
        <w:t xml:space="preserve">Lorsque je vous arrêtais dans le passage de </w:t>
      </w:r>
      <w:proofErr w:type="spellStart"/>
      <w:r w:rsidR="00000000" w:rsidRPr="00033231">
        <w:t>Maythorn</w:t>
      </w:r>
      <w:proofErr w:type="spellEnd"/>
      <w:r>
        <w:t xml:space="preserve">, </w:t>
      </w:r>
      <w:proofErr w:type="spellStart"/>
      <w:r w:rsidR="00000000" w:rsidRPr="00033231">
        <w:t>pensiez-vous</w:t>
      </w:r>
      <w:proofErr w:type="spellEnd"/>
      <w:r w:rsidR="00000000" w:rsidRPr="00033231">
        <w:t xml:space="preserve"> que je vous aimais</w:t>
      </w:r>
      <w:r>
        <w:t xml:space="preserve"> ? </w:t>
      </w:r>
      <w:r w:rsidR="00000000" w:rsidRPr="00033231">
        <w:t>Lorsque j</w:t>
      </w:r>
      <w:r>
        <w:t>’</w:t>
      </w:r>
      <w:r w:rsidR="00000000" w:rsidRPr="00033231">
        <w:t>allais vous voir dans votre comptoir</w:t>
      </w:r>
      <w:r>
        <w:t xml:space="preserve">, </w:t>
      </w:r>
      <w:r w:rsidR="00000000" w:rsidRPr="00033231">
        <w:t>lorsque je me promenais avec vous dans la cour</w:t>
      </w:r>
      <w:r>
        <w:t xml:space="preserve">, </w:t>
      </w:r>
      <w:proofErr w:type="spellStart"/>
      <w:r w:rsidR="00000000" w:rsidRPr="00033231">
        <w:t>pensiez-vous</w:t>
      </w:r>
      <w:proofErr w:type="spellEnd"/>
      <w:r w:rsidR="00000000" w:rsidRPr="00033231">
        <w:t xml:space="preserve"> que je vous a</w:t>
      </w:r>
      <w:r w:rsidR="00000000" w:rsidRPr="00033231">
        <w:t>i</w:t>
      </w:r>
      <w:r w:rsidR="00000000" w:rsidRPr="00033231">
        <w:t>mais</w:t>
      </w:r>
      <w:r>
        <w:t> ? »</w:t>
      </w:r>
    </w:p>
    <w:p w14:paraId="5E4EF7D3" w14:textId="77777777" w:rsidR="004F69D6" w:rsidRDefault="004F69D6" w:rsidP="0021796F">
      <w:r>
        <w:t>« </w:t>
      </w:r>
      <w:r w:rsidR="00000000" w:rsidRPr="00033231">
        <w:t>À toutes ces questions je répondis que je le croyais</w:t>
      </w:r>
      <w:r>
        <w:t>.</w:t>
      </w:r>
    </w:p>
    <w:p w14:paraId="37D39F07" w14:textId="77777777" w:rsidR="004F69D6" w:rsidRDefault="004F69D6" w:rsidP="0021796F">
      <w:r>
        <w:t>« </w:t>
      </w:r>
      <w:r w:rsidR="00000000" w:rsidRPr="00033231">
        <w:t>Par le Seigneur</w:t>
      </w:r>
      <w:r>
        <w:t xml:space="preserve"> ! </w:t>
      </w:r>
      <w:r w:rsidR="00000000" w:rsidRPr="00033231">
        <w:t>Yorke</w:t>
      </w:r>
      <w:r>
        <w:t xml:space="preserve">, </w:t>
      </w:r>
      <w:r w:rsidR="00000000" w:rsidRPr="00033231">
        <w:t>elle se leva</w:t>
      </w:r>
      <w:r>
        <w:t xml:space="preserve">, </w:t>
      </w:r>
      <w:r w:rsidR="00000000" w:rsidRPr="00033231">
        <w:t>elle grandit</w:t>
      </w:r>
      <w:r>
        <w:t xml:space="preserve">, </w:t>
      </w:r>
      <w:r w:rsidR="00000000" w:rsidRPr="00033231">
        <w:t>elle semblait de flamme</w:t>
      </w:r>
      <w:r>
        <w:t xml:space="preserve"> : </w:t>
      </w:r>
      <w:r w:rsidR="00000000" w:rsidRPr="00033231">
        <w:t>il y avait dans tout son être un trembl</w:t>
      </w:r>
      <w:r w:rsidR="00000000" w:rsidRPr="00033231">
        <w:t>e</w:t>
      </w:r>
      <w:r w:rsidR="00000000" w:rsidRPr="00033231">
        <w:t>ment pareil à celui d</w:t>
      </w:r>
      <w:r>
        <w:t>’</w:t>
      </w:r>
      <w:r w:rsidR="00000000" w:rsidRPr="00033231">
        <w:t>un charbon incandescent</w:t>
      </w:r>
      <w:r>
        <w:t xml:space="preserve">, </w:t>
      </w:r>
      <w:r w:rsidR="00000000" w:rsidRPr="00033231">
        <w:t>lorsque son vermillon est le plus rouge et le plus ardent</w:t>
      </w:r>
      <w:r>
        <w:t>.</w:t>
      </w:r>
    </w:p>
    <w:p w14:paraId="19C1FADA" w14:textId="16864361" w:rsidR="00000000" w:rsidRPr="00033231" w:rsidRDefault="004F69D6" w:rsidP="0021796F">
      <w:r>
        <w:t>« </w:t>
      </w:r>
      <w:r w:rsidR="00000000" w:rsidRPr="00033231">
        <w:t>C</w:t>
      </w:r>
      <w:r>
        <w:t>’</w:t>
      </w:r>
      <w:r w:rsidR="00000000" w:rsidRPr="00033231">
        <w:t>est-à-dire que vous avez la plus mauvaise opinion de moi</w:t>
      </w:r>
      <w:r>
        <w:t xml:space="preserve">, </w:t>
      </w:r>
      <w:r w:rsidR="00000000" w:rsidRPr="00033231">
        <w:t>que vous me déniez la possession de tout ce que j</w:t>
      </w:r>
      <w:r>
        <w:t>’</w:t>
      </w:r>
      <w:r w:rsidR="00000000" w:rsidRPr="00033231">
        <w:t>estime le plus</w:t>
      </w:r>
      <w:r>
        <w:t xml:space="preserve">. </w:t>
      </w:r>
      <w:r w:rsidR="00000000" w:rsidRPr="00033231">
        <w:t>C</w:t>
      </w:r>
      <w:r>
        <w:t>’</w:t>
      </w:r>
      <w:r w:rsidR="00000000" w:rsidRPr="00033231">
        <w:t>est-à-dire que je suis une traîtresse à toutes mes sœurs</w:t>
      </w:r>
      <w:r>
        <w:t xml:space="preserve"> ; </w:t>
      </w:r>
      <w:r w:rsidR="00000000" w:rsidRPr="00033231">
        <w:t>que j</w:t>
      </w:r>
      <w:r>
        <w:t>’</w:t>
      </w:r>
      <w:r w:rsidR="00000000" w:rsidRPr="00033231">
        <w:t>ai agi comme aucune femme ne peut agir sans dégrader e</w:t>
      </w:r>
      <w:r w:rsidR="00000000" w:rsidRPr="00033231">
        <w:t>l</w:t>
      </w:r>
      <w:r w:rsidR="00000000" w:rsidRPr="00033231">
        <w:t>le et son sexe</w:t>
      </w:r>
      <w:r>
        <w:t xml:space="preserve"> ; </w:t>
      </w:r>
      <w:r w:rsidR="00000000" w:rsidRPr="00033231">
        <w:t>que j</w:t>
      </w:r>
      <w:r>
        <w:t>’</w:t>
      </w:r>
      <w:r w:rsidR="00000000" w:rsidRPr="00033231">
        <w:t>ai cherché où les incorruptibles de mon sexe dédaignent et abhorrent de chercher</w:t>
      </w:r>
      <w:r>
        <w:t>. »</w:t>
      </w:r>
      <w:r w:rsidR="00000000" w:rsidRPr="00033231">
        <w:t xml:space="preserve"> Elle et moi</w:t>
      </w:r>
      <w:r>
        <w:t xml:space="preserve">, </w:t>
      </w:r>
      <w:r w:rsidR="00000000" w:rsidRPr="00033231">
        <w:t>nous gardâmes le silence pendant plusieurs minutes</w:t>
      </w:r>
      <w:r>
        <w:t>, « </w:t>
      </w:r>
      <w:r w:rsidR="00000000" w:rsidRPr="00033231">
        <w:t>ô Lucifer</w:t>
      </w:r>
      <w:r>
        <w:t xml:space="preserve">, </w:t>
      </w:r>
      <w:r w:rsidR="00000000" w:rsidRPr="00033231">
        <w:t>Étoile du Matin</w:t>
      </w:r>
      <w:r>
        <w:t xml:space="preserve"> ! </w:t>
      </w:r>
      <w:r w:rsidR="00000000" w:rsidRPr="00033231">
        <w:t>continua-t-elle</w:t>
      </w:r>
      <w:r>
        <w:t xml:space="preserve">, </w:t>
      </w:r>
      <w:r w:rsidR="00000000" w:rsidRPr="00033231">
        <w:t>comme tu es tombé</w:t>
      </w:r>
      <w:r>
        <w:t xml:space="preserve"> ! </w:t>
      </w:r>
      <w:r w:rsidR="00000000" w:rsidRPr="00033231">
        <w:t>Vous</w:t>
      </w:r>
      <w:r>
        <w:t xml:space="preserve">, </w:t>
      </w:r>
      <w:r w:rsidR="00000000" w:rsidRPr="00033231">
        <w:t>a</w:t>
      </w:r>
      <w:r w:rsidR="00000000" w:rsidRPr="00033231">
        <w:t>u</w:t>
      </w:r>
      <w:r w:rsidR="00000000" w:rsidRPr="00033231">
        <w:t>trefois si haut dans mon estime</w:t>
      </w:r>
      <w:r>
        <w:t xml:space="preserve">, </w:t>
      </w:r>
      <w:r w:rsidR="00000000" w:rsidRPr="00033231">
        <w:t>si intime dans mon amitié</w:t>
      </w:r>
      <w:r>
        <w:t xml:space="preserve">, </w:t>
      </w:r>
      <w:r w:rsidR="00000000" w:rsidRPr="00033231">
        <w:t>je vous rejette</w:t>
      </w:r>
      <w:r>
        <w:t xml:space="preserve">. </w:t>
      </w:r>
      <w:r w:rsidR="00000000" w:rsidRPr="00033231">
        <w:t>Partez</w:t>
      </w:r>
      <w:r>
        <w:t> ! »</w:t>
      </w:r>
    </w:p>
    <w:p w14:paraId="3313180C" w14:textId="77777777" w:rsidR="004F69D6" w:rsidRDefault="004F69D6" w:rsidP="0021796F">
      <w:r>
        <w:lastRenderedPageBreak/>
        <w:t>« </w:t>
      </w:r>
      <w:r w:rsidR="00000000" w:rsidRPr="00033231">
        <w:t>Je ne partis pas</w:t>
      </w:r>
      <w:r>
        <w:t xml:space="preserve"> : </w:t>
      </w:r>
      <w:r w:rsidR="00000000" w:rsidRPr="00033231">
        <w:t>j</w:t>
      </w:r>
      <w:r>
        <w:t>’</w:t>
      </w:r>
      <w:r w:rsidR="00000000" w:rsidRPr="00033231">
        <w:t>avais entendu sa voix trembler</w:t>
      </w:r>
      <w:r>
        <w:t xml:space="preserve">, </w:t>
      </w:r>
      <w:r w:rsidR="00000000" w:rsidRPr="00033231">
        <w:t>j</w:t>
      </w:r>
      <w:r>
        <w:t>’</w:t>
      </w:r>
      <w:r w:rsidR="00000000" w:rsidRPr="00033231">
        <w:t>avais vu sa lèvre frémir</w:t>
      </w:r>
      <w:r>
        <w:t xml:space="preserve">. </w:t>
      </w:r>
      <w:r w:rsidR="00000000" w:rsidRPr="00033231">
        <w:t>Je savais qu</w:t>
      </w:r>
      <w:r>
        <w:t>’</w:t>
      </w:r>
      <w:r w:rsidR="00000000" w:rsidRPr="00033231">
        <w:t>un autre torrent de larmes allait couler</w:t>
      </w:r>
      <w:r>
        <w:t xml:space="preserve"> ; </w:t>
      </w:r>
      <w:r w:rsidR="00000000" w:rsidRPr="00033231">
        <w:t>je croyais qu</w:t>
      </w:r>
      <w:r>
        <w:t>’</w:t>
      </w:r>
      <w:r w:rsidR="00000000" w:rsidRPr="00033231">
        <w:t>un peu de calme viendrait ensuite</w:t>
      </w:r>
      <w:r>
        <w:t xml:space="preserve">, </w:t>
      </w:r>
      <w:r w:rsidR="00000000" w:rsidRPr="00033231">
        <w:t>et je voulais l</w:t>
      </w:r>
      <w:r>
        <w:t>’</w:t>
      </w:r>
      <w:r w:rsidR="00000000" w:rsidRPr="00033231">
        <w:t>attendre</w:t>
      </w:r>
      <w:r>
        <w:t>.</w:t>
      </w:r>
    </w:p>
    <w:p w14:paraId="37BD90D2" w14:textId="77777777" w:rsidR="004F69D6" w:rsidRDefault="004F69D6" w:rsidP="0021796F">
      <w:r>
        <w:t>« </w:t>
      </w:r>
      <w:r w:rsidR="00000000" w:rsidRPr="00033231">
        <w:t>Ses larmes coulèrent aussi abondantes</w:t>
      </w:r>
      <w:r>
        <w:t xml:space="preserve">, </w:t>
      </w:r>
      <w:r w:rsidR="00000000" w:rsidRPr="00033231">
        <w:t>mais plus calmes qu</w:t>
      </w:r>
      <w:r>
        <w:t>’</w:t>
      </w:r>
      <w:r w:rsidR="00000000" w:rsidRPr="00033231">
        <w:t>auparavant</w:t>
      </w:r>
      <w:r>
        <w:t xml:space="preserve"> ; </w:t>
      </w:r>
      <w:r w:rsidR="00000000" w:rsidRPr="00033231">
        <w:t>ses pleurs avaient un autre son</w:t>
      </w:r>
      <w:r>
        <w:t xml:space="preserve">, </w:t>
      </w:r>
      <w:r w:rsidR="00000000" w:rsidRPr="00033231">
        <w:t>un son plus doux</w:t>
      </w:r>
      <w:r>
        <w:t xml:space="preserve">, </w:t>
      </w:r>
      <w:r w:rsidR="00000000" w:rsidRPr="00033231">
        <w:t>plus plein de regret</w:t>
      </w:r>
      <w:r>
        <w:t xml:space="preserve">. </w:t>
      </w:r>
      <w:r w:rsidR="00000000" w:rsidRPr="00033231">
        <w:t>Pendant que je la considérais</w:t>
      </w:r>
      <w:r>
        <w:t xml:space="preserve">, </w:t>
      </w:r>
      <w:r w:rsidR="00000000" w:rsidRPr="00033231">
        <w:t>ses yeux me lancèrent un regard qui renfermait plus de reproche que de hauteur</w:t>
      </w:r>
      <w:r>
        <w:t xml:space="preserve">, </w:t>
      </w:r>
      <w:r w:rsidR="00000000" w:rsidRPr="00033231">
        <w:t>plus de tristesse que de colère</w:t>
      </w:r>
      <w:r>
        <w:t>.</w:t>
      </w:r>
    </w:p>
    <w:p w14:paraId="142F8CAE" w14:textId="7E8E64CA" w:rsidR="00000000" w:rsidRPr="00033231" w:rsidRDefault="004F69D6" w:rsidP="0021796F">
      <w:r>
        <w:t>« </w:t>
      </w:r>
      <w:r w:rsidR="00000000" w:rsidRPr="00033231">
        <w:t>Oh</w:t>
      </w:r>
      <w:r>
        <w:t xml:space="preserve"> ! </w:t>
      </w:r>
      <w:r w:rsidR="00000000" w:rsidRPr="00033231">
        <w:t>Moore</w:t>
      </w:r>
      <w:r>
        <w:t xml:space="preserve"> ! </w:t>
      </w:r>
      <w:r w:rsidR="00000000" w:rsidRPr="00033231">
        <w:t>dit-elle</w:t>
      </w:r>
      <w:r>
        <w:t>. »</w:t>
      </w:r>
    </w:p>
    <w:p w14:paraId="32D73C2F" w14:textId="77777777" w:rsidR="004F69D6" w:rsidRDefault="004F69D6" w:rsidP="0021796F">
      <w:pPr>
        <w:rPr>
          <w:i/>
          <w:iCs/>
        </w:rPr>
      </w:pPr>
      <w:r>
        <w:t>« </w:t>
      </w:r>
      <w:r w:rsidR="00000000" w:rsidRPr="00033231">
        <w:t>C</w:t>
      </w:r>
      <w:r>
        <w:t>’</w:t>
      </w:r>
      <w:r w:rsidR="00000000" w:rsidRPr="00033231">
        <w:t xml:space="preserve">était pire que le </w:t>
      </w:r>
      <w:r w:rsidR="00000000" w:rsidRPr="00033231">
        <w:rPr>
          <w:i/>
          <w:iCs/>
        </w:rPr>
        <w:t>Et tu</w:t>
      </w:r>
      <w:r>
        <w:rPr>
          <w:i/>
          <w:iCs/>
        </w:rPr>
        <w:t xml:space="preserve">, </w:t>
      </w:r>
      <w:r w:rsidR="00000000" w:rsidRPr="00033231">
        <w:rPr>
          <w:i/>
          <w:iCs/>
        </w:rPr>
        <w:t>Brute</w:t>
      </w:r>
      <w:r>
        <w:rPr>
          <w:i/>
          <w:iCs/>
        </w:rPr>
        <w:t> !</w:t>
      </w:r>
    </w:p>
    <w:p w14:paraId="77C5FE21" w14:textId="77777777" w:rsidR="004F69D6" w:rsidRDefault="004F69D6" w:rsidP="0021796F">
      <w:r>
        <w:t>« </w:t>
      </w:r>
      <w:r w:rsidR="00000000" w:rsidRPr="00033231">
        <w:t>Je me soulageai par ce qui aurait dû être un soupir</w:t>
      </w:r>
      <w:r>
        <w:t xml:space="preserve">, </w:t>
      </w:r>
      <w:r w:rsidR="00000000" w:rsidRPr="00033231">
        <w:t>mais qui devint un gémissement</w:t>
      </w:r>
      <w:r>
        <w:t xml:space="preserve">. </w:t>
      </w:r>
      <w:r w:rsidR="00000000" w:rsidRPr="00033231">
        <w:t>Une désolation pareille à celle de Caïn me brisait la poitrine</w:t>
      </w:r>
      <w:r>
        <w:t>.</w:t>
      </w:r>
    </w:p>
    <w:p w14:paraId="53F83C1D" w14:textId="77777777" w:rsidR="004F69D6" w:rsidRDefault="004F69D6" w:rsidP="0021796F">
      <w:r>
        <w:t>« </w:t>
      </w:r>
      <w:r w:rsidR="00000000" w:rsidRPr="00033231">
        <w:t>Je pris mon chapeau</w:t>
      </w:r>
      <w:r>
        <w:t xml:space="preserve">. </w:t>
      </w:r>
      <w:r w:rsidR="00000000" w:rsidRPr="00033231">
        <w:t>Pendant tout le temps</w:t>
      </w:r>
      <w:r>
        <w:t xml:space="preserve">, </w:t>
      </w:r>
      <w:r w:rsidR="00000000" w:rsidRPr="00033231">
        <w:t>je n</w:t>
      </w:r>
      <w:r>
        <w:t>’</w:t>
      </w:r>
      <w:r w:rsidR="00000000" w:rsidRPr="00033231">
        <w:t>aurais pu souffrir de partir ainsi</w:t>
      </w:r>
      <w:r>
        <w:t xml:space="preserve">, </w:t>
      </w:r>
      <w:r w:rsidR="00000000" w:rsidRPr="00033231">
        <w:t>et je croyais qu</w:t>
      </w:r>
      <w:r>
        <w:t>’</w:t>
      </w:r>
      <w:r w:rsidR="00000000" w:rsidRPr="00033231">
        <w:t>elle ne me l</w:t>
      </w:r>
      <w:r>
        <w:t>’</w:t>
      </w:r>
      <w:r w:rsidR="00000000" w:rsidRPr="00033231">
        <w:t>aurait pas permis</w:t>
      </w:r>
      <w:r>
        <w:t xml:space="preserve">. </w:t>
      </w:r>
      <w:r w:rsidR="00000000" w:rsidRPr="00033231">
        <w:t>Et elle ne l</w:t>
      </w:r>
      <w:r>
        <w:t>’</w:t>
      </w:r>
      <w:r w:rsidR="00000000" w:rsidRPr="00033231">
        <w:t>eût pas permis</w:t>
      </w:r>
      <w:r>
        <w:t xml:space="preserve">, </w:t>
      </w:r>
      <w:r w:rsidR="00000000" w:rsidRPr="00033231">
        <w:t>si la blessure mortelle que j</w:t>
      </w:r>
      <w:r>
        <w:t>’</w:t>
      </w:r>
      <w:r w:rsidR="00000000" w:rsidRPr="00033231">
        <w:t>avais faite à sa fierté n</w:t>
      </w:r>
      <w:r>
        <w:t>’</w:t>
      </w:r>
      <w:r w:rsidR="00000000" w:rsidRPr="00033231">
        <w:t>eût effrayé sa compassion et ne lui eût imposé le silence</w:t>
      </w:r>
      <w:r>
        <w:t>.</w:t>
      </w:r>
    </w:p>
    <w:p w14:paraId="77C245F7" w14:textId="77777777" w:rsidR="004F69D6" w:rsidRDefault="004F69D6" w:rsidP="0021796F">
      <w:r>
        <w:t>« </w:t>
      </w:r>
      <w:r w:rsidR="00000000" w:rsidRPr="00033231">
        <w:t>Je fus obligé de revenir de mon propre mouvement</w:t>
      </w:r>
      <w:r>
        <w:t xml:space="preserve">, </w:t>
      </w:r>
      <w:r w:rsidR="00000000" w:rsidRPr="00033231">
        <w:t>lor</w:t>
      </w:r>
      <w:r w:rsidR="00000000" w:rsidRPr="00033231">
        <w:t>s</w:t>
      </w:r>
      <w:r w:rsidR="00000000" w:rsidRPr="00033231">
        <w:t>que j</w:t>
      </w:r>
      <w:r>
        <w:t>’</w:t>
      </w:r>
      <w:r w:rsidR="00000000" w:rsidRPr="00033231">
        <w:t>eus atteint la porte</w:t>
      </w:r>
      <w:r>
        <w:t xml:space="preserve">, </w:t>
      </w:r>
      <w:r w:rsidR="00000000" w:rsidRPr="00033231">
        <w:t>pour m</w:t>
      </w:r>
      <w:r>
        <w:t>’</w:t>
      </w:r>
      <w:r w:rsidR="00000000" w:rsidRPr="00033231">
        <w:t>approcher d</w:t>
      </w:r>
      <w:r>
        <w:t>’</w:t>
      </w:r>
      <w:r w:rsidR="00000000" w:rsidRPr="00033231">
        <w:t>elle et lui dire</w:t>
      </w:r>
      <w:r>
        <w:t> : « </w:t>
      </w:r>
      <w:r w:rsidR="00000000" w:rsidRPr="00033231">
        <w:t>Pardonnez-moi</w:t>
      </w:r>
      <w:r>
        <w:t>.</w:t>
      </w:r>
    </w:p>
    <w:p w14:paraId="47DB8BDF" w14:textId="752717A0" w:rsidR="00000000" w:rsidRPr="00033231" w:rsidRDefault="004F69D6" w:rsidP="0021796F">
      <w:r>
        <w:t>« — </w:t>
      </w:r>
      <w:r w:rsidR="00000000" w:rsidRPr="00033231">
        <w:t>Je le pourrais</w:t>
      </w:r>
      <w:r>
        <w:t xml:space="preserve">, </w:t>
      </w:r>
      <w:r w:rsidR="00000000" w:rsidRPr="00033231">
        <w:t>si je n</w:t>
      </w:r>
      <w:r>
        <w:t>’</w:t>
      </w:r>
      <w:r w:rsidR="00000000" w:rsidRPr="00033231">
        <w:t>avais pas à me pardonner aussi</w:t>
      </w:r>
      <w:r>
        <w:t xml:space="preserve">, </w:t>
      </w:r>
      <w:r w:rsidR="00000000" w:rsidRPr="00033231">
        <w:t>répondit-elle</w:t>
      </w:r>
      <w:r>
        <w:t xml:space="preserve"> ; </w:t>
      </w:r>
      <w:r w:rsidR="00000000" w:rsidRPr="00033231">
        <w:t>mais pour avoir induit en erreur à ce point un homme sensé</w:t>
      </w:r>
      <w:r>
        <w:t xml:space="preserve">, </w:t>
      </w:r>
      <w:r w:rsidR="00000000" w:rsidRPr="00033231">
        <w:t>je dois avoir mal agi</w:t>
      </w:r>
      <w:r>
        <w:t>. »</w:t>
      </w:r>
    </w:p>
    <w:p w14:paraId="55B7840E" w14:textId="77777777" w:rsidR="004F69D6" w:rsidRDefault="004F69D6" w:rsidP="0021796F">
      <w:r>
        <w:t>« </w:t>
      </w:r>
      <w:r w:rsidR="00000000" w:rsidRPr="00033231">
        <w:t>J</w:t>
      </w:r>
      <w:r>
        <w:t>’</w:t>
      </w:r>
      <w:r w:rsidR="00000000" w:rsidRPr="00033231">
        <w:t>éclatai tout à coup avec quelque déclamation que je ne me rappelle pas</w:t>
      </w:r>
      <w:r>
        <w:t xml:space="preserve"> : </w:t>
      </w:r>
      <w:r w:rsidR="00000000" w:rsidRPr="00033231">
        <w:t>je sais que je parlais sincèrement</w:t>
      </w:r>
      <w:r>
        <w:t xml:space="preserve">, </w:t>
      </w:r>
      <w:r w:rsidR="00000000" w:rsidRPr="00033231">
        <w:t>et que mon vœu et mon but étaient de l</w:t>
      </w:r>
      <w:r>
        <w:t>’</w:t>
      </w:r>
      <w:r w:rsidR="00000000" w:rsidRPr="00033231">
        <w:t>absoudre envers elle-même</w:t>
      </w:r>
      <w:r>
        <w:t xml:space="preserve"> ; </w:t>
      </w:r>
      <w:r w:rsidR="00000000" w:rsidRPr="00033231">
        <w:lastRenderedPageBreak/>
        <w:t>et de fait</w:t>
      </w:r>
      <w:r>
        <w:t xml:space="preserve">, </w:t>
      </w:r>
      <w:r w:rsidR="00000000" w:rsidRPr="00033231">
        <w:t>dans la circonstance</w:t>
      </w:r>
      <w:r>
        <w:t xml:space="preserve">, </w:t>
      </w:r>
      <w:r w:rsidR="00000000" w:rsidRPr="00033231">
        <w:t>cette accusation dont elle se gratifiait était une chimère</w:t>
      </w:r>
      <w:r>
        <w:t>.</w:t>
      </w:r>
    </w:p>
    <w:p w14:paraId="70E637CC" w14:textId="77777777" w:rsidR="004F69D6" w:rsidRDefault="004F69D6" w:rsidP="0021796F">
      <w:r>
        <w:t>« </w:t>
      </w:r>
      <w:r w:rsidR="00000000" w:rsidRPr="00033231">
        <w:t>Enfin elle me tendit la main</w:t>
      </w:r>
      <w:r>
        <w:t xml:space="preserve">. </w:t>
      </w:r>
      <w:r w:rsidR="00000000" w:rsidRPr="00033231">
        <w:t>Pour la première fois j</w:t>
      </w:r>
      <w:r>
        <w:t>’</w:t>
      </w:r>
      <w:r w:rsidR="00000000" w:rsidRPr="00033231">
        <w:t>aurais voulu la prendre dans mes bras</w:t>
      </w:r>
      <w:r>
        <w:t xml:space="preserve">. </w:t>
      </w:r>
      <w:r w:rsidR="00000000" w:rsidRPr="00033231">
        <w:t>Je baisai plusieurs fois sa main</w:t>
      </w:r>
      <w:r>
        <w:t>.</w:t>
      </w:r>
    </w:p>
    <w:p w14:paraId="12E72AFD" w14:textId="77777777" w:rsidR="004F69D6" w:rsidRDefault="004F69D6" w:rsidP="0021796F">
      <w:r>
        <w:t>— </w:t>
      </w:r>
      <w:r w:rsidR="00000000" w:rsidRPr="00033231">
        <w:t>Quelque jour nous nous retrouverons encore amis</w:t>
      </w:r>
      <w:r>
        <w:t xml:space="preserve">, </w:t>
      </w:r>
      <w:r w:rsidR="00000000" w:rsidRPr="00033231">
        <w:t>dit-elle</w:t>
      </w:r>
      <w:r>
        <w:t xml:space="preserve">, </w:t>
      </w:r>
      <w:r w:rsidR="00000000" w:rsidRPr="00033231">
        <w:t>quand vous aurez eu le temps d</w:t>
      </w:r>
      <w:r>
        <w:t>’</w:t>
      </w:r>
      <w:r w:rsidR="00000000" w:rsidRPr="00033231">
        <w:t>apprécier mes actions et leurs motifs sous leur vrai jour</w:t>
      </w:r>
      <w:r>
        <w:t xml:space="preserve">, </w:t>
      </w:r>
      <w:r w:rsidR="00000000" w:rsidRPr="00033231">
        <w:t>pour ne plus les interpréter d</w:t>
      </w:r>
      <w:r>
        <w:t>’</w:t>
      </w:r>
      <w:r w:rsidR="00000000" w:rsidRPr="00033231">
        <w:t>une façon si fausse et si horrible</w:t>
      </w:r>
      <w:r>
        <w:t xml:space="preserve">. </w:t>
      </w:r>
      <w:r w:rsidR="00000000" w:rsidRPr="00033231">
        <w:t>Le temps vous donnera la clef de tout ce qui s</w:t>
      </w:r>
      <w:r>
        <w:t>’</w:t>
      </w:r>
      <w:r w:rsidR="00000000" w:rsidRPr="00033231">
        <w:t>est passé</w:t>
      </w:r>
      <w:r>
        <w:t xml:space="preserve"> : </w:t>
      </w:r>
      <w:r w:rsidR="00000000" w:rsidRPr="00033231">
        <w:t>alors peut-être</w:t>
      </w:r>
      <w:r>
        <w:t xml:space="preserve">, </w:t>
      </w:r>
      <w:r w:rsidR="00000000" w:rsidRPr="00033231">
        <w:t>vous me co</w:t>
      </w:r>
      <w:r w:rsidR="00000000" w:rsidRPr="00033231">
        <w:t>m</w:t>
      </w:r>
      <w:r w:rsidR="00000000" w:rsidRPr="00033231">
        <w:t>prendrez</w:t>
      </w:r>
      <w:r>
        <w:t xml:space="preserve">, </w:t>
      </w:r>
      <w:r w:rsidR="00000000" w:rsidRPr="00033231">
        <w:t>et alors nous serons réconciliés</w:t>
      </w:r>
      <w:r>
        <w:t>.</w:t>
      </w:r>
    </w:p>
    <w:p w14:paraId="598AB0E6" w14:textId="77777777" w:rsidR="004F69D6" w:rsidRDefault="004F69D6" w:rsidP="0021796F">
      <w:r>
        <w:t>« </w:t>
      </w:r>
      <w:r w:rsidR="00000000" w:rsidRPr="00033231">
        <w:t>Des larmes d</w:t>
      </w:r>
      <w:r>
        <w:t>’</w:t>
      </w:r>
      <w:r w:rsidR="00000000" w:rsidRPr="00033231">
        <w:t>adieu roulèrent lentement sur ses joues</w:t>
      </w:r>
      <w:r>
        <w:t xml:space="preserve"> ; </w:t>
      </w:r>
      <w:r w:rsidR="00000000" w:rsidRPr="00033231">
        <w:t>e</w:t>
      </w:r>
      <w:r w:rsidR="00000000" w:rsidRPr="00033231">
        <w:t>l</w:t>
      </w:r>
      <w:r w:rsidR="00000000" w:rsidRPr="00033231">
        <w:t>le les essuya</w:t>
      </w:r>
      <w:r>
        <w:t>.</w:t>
      </w:r>
    </w:p>
    <w:p w14:paraId="06AA48E3" w14:textId="77777777" w:rsidR="004F69D6" w:rsidRDefault="004F69D6" w:rsidP="0021796F">
      <w:r>
        <w:t>« </w:t>
      </w:r>
      <w:r w:rsidR="00000000" w:rsidRPr="00033231">
        <w:t>Je suis affligée de ce qui est arrivé</w:t>
      </w:r>
      <w:r>
        <w:t xml:space="preserve">, </w:t>
      </w:r>
      <w:r w:rsidR="00000000" w:rsidRPr="00033231">
        <w:t>profondément affl</w:t>
      </w:r>
      <w:r w:rsidR="00000000" w:rsidRPr="00033231">
        <w:t>i</w:t>
      </w:r>
      <w:r w:rsidR="00000000" w:rsidRPr="00033231">
        <w:t>gée</w:t>
      </w:r>
      <w:r>
        <w:t>, »</w:t>
      </w:r>
      <w:r w:rsidR="00000000" w:rsidRPr="00033231">
        <w:t xml:space="preserve"> dit-elle en sanglotant</w:t>
      </w:r>
      <w:r>
        <w:t>.</w:t>
      </w:r>
    </w:p>
    <w:p w14:paraId="17477A0B" w14:textId="77777777" w:rsidR="004F69D6" w:rsidRDefault="004F69D6" w:rsidP="0021796F">
      <w:r>
        <w:t>« </w:t>
      </w:r>
      <w:r w:rsidR="00000000" w:rsidRPr="00033231">
        <w:t>Et moi aussi je l</w:t>
      </w:r>
      <w:r>
        <w:t>’</w:t>
      </w:r>
      <w:r w:rsidR="00000000" w:rsidRPr="00033231">
        <w:t>étais</w:t>
      </w:r>
      <w:r>
        <w:t xml:space="preserve">, </w:t>
      </w:r>
      <w:r w:rsidR="00000000" w:rsidRPr="00033231">
        <w:t>Dieu le sait</w:t>
      </w:r>
      <w:r>
        <w:t xml:space="preserve"> ! </w:t>
      </w:r>
      <w:r w:rsidR="00000000" w:rsidRPr="00033231">
        <w:t>C</w:t>
      </w:r>
      <w:r>
        <w:t>’</w:t>
      </w:r>
      <w:r w:rsidR="00000000" w:rsidRPr="00033231">
        <w:t>est ainsi que nous nous séparâmes</w:t>
      </w:r>
      <w:r>
        <w:t>…</w:t>
      </w:r>
    </w:p>
    <w:p w14:paraId="2229793A" w14:textId="194A3DCF" w:rsidR="004F69D6" w:rsidRDefault="004F69D6" w:rsidP="0021796F">
      <w:r>
        <w:t>— </w:t>
      </w:r>
      <w:r w:rsidR="00000000" w:rsidRPr="00033231">
        <w:t>Voilà une étrange histoire</w:t>
      </w:r>
      <w:r>
        <w:t xml:space="preserve"> ! </w:t>
      </w:r>
      <w:r w:rsidR="00000000" w:rsidRPr="00033231">
        <w:t xml:space="preserve">dit </w:t>
      </w:r>
      <w:r>
        <w:t>M. </w:t>
      </w:r>
      <w:r w:rsidR="00000000" w:rsidRPr="00033231">
        <w:t>Yorke</w:t>
      </w:r>
      <w:r>
        <w:t>.</w:t>
      </w:r>
    </w:p>
    <w:p w14:paraId="5953229F" w14:textId="77777777" w:rsidR="004F69D6" w:rsidRDefault="004F69D6" w:rsidP="0021796F">
      <w:r>
        <w:t>— </w:t>
      </w:r>
      <w:r w:rsidR="00000000" w:rsidRPr="00033231">
        <w:t>Je ne la recommencerai jamais</w:t>
      </w:r>
      <w:r>
        <w:t xml:space="preserve">, </w:t>
      </w:r>
      <w:r w:rsidR="00000000" w:rsidRPr="00033231">
        <w:t>je le jure</w:t>
      </w:r>
      <w:r>
        <w:t xml:space="preserve">, </w:t>
      </w:r>
      <w:r w:rsidR="00000000" w:rsidRPr="00033231">
        <w:t>reprit son compagnon</w:t>
      </w:r>
      <w:r>
        <w:t xml:space="preserve">. </w:t>
      </w:r>
      <w:r w:rsidR="00000000" w:rsidRPr="00033231">
        <w:t>Jamais je ne parlerai mariage à une femme</w:t>
      </w:r>
      <w:r>
        <w:t xml:space="preserve">, </w:t>
      </w:r>
      <w:r w:rsidR="00000000" w:rsidRPr="00033231">
        <w:t>à moins que je n</w:t>
      </w:r>
      <w:r>
        <w:t>’</w:t>
      </w:r>
      <w:r w:rsidR="00000000" w:rsidRPr="00033231">
        <w:t>en sois amoureux</w:t>
      </w:r>
      <w:r>
        <w:t xml:space="preserve">. </w:t>
      </w:r>
      <w:r w:rsidR="00000000" w:rsidRPr="00033231">
        <w:t>Désormais le crédit et le commerce prendront soin d</w:t>
      </w:r>
      <w:r>
        <w:t>’</w:t>
      </w:r>
      <w:r w:rsidR="00000000" w:rsidRPr="00033231">
        <w:t>eux-mêmes</w:t>
      </w:r>
      <w:r>
        <w:t xml:space="preserve">. </w:t>
      </w:r>
      <w:r w:rsidR="00000000" w:rsidRPr="00033231">
        <w:t>La banqueroute peut venir quand il lui plaira</w:t>
      </w:r>
      <w:r>
        <w:t xml:space="preserve">. </w:t>
      </w:r>
      <w:r w:rsidR="00000000" w:rsidRPr="00033231">
        <w:t>J</w:t>
      </w:r>
      <w:r>
        <w:t>’</w:t>
      </w:r>
      <w:r w:rsidR="00000000" w:rsidRPr="00033231">
        <w:t>en ai fini avec la frayeur du désastre</w:t>
      </w:r>
      <w:r>
        <w:t xml:space="preserve">. </w:t>
      </w:r>
      <w:r w:rsidR="00000000" w:rsidRPr="00033231">
        <w:t>J</w:t>
      </w:r>
      <w:r>
        <w:t>’</w:t>
      </w:r>
      <w:r w:rsidR="00000000" w:rsidRPr="00033231">
        <w:t>ai l</w:t>
      </w:r>
      <w:r>
        <w:t>’</w:t>
      </w:r>
      <w:r w:rsidR="00000000" w:rsidRPr="00033231">
        <w:t>intention de travailler diligemment</w:t>
      </w:r>
      <w:r>
        <w:t xml:space="preserve">, </w:t>
      </w:r>
      <w:r w:rsidR="00000000" w:rsidRPr="00033231">
        <w:t>d</w:t>
      </w:r>
      <w:r>
        <w:t>’</w:t>
      </w:r>
      <w:r w:rsidR="00000000" w:rsidRPr="00033231">
        <w:t>attendre avec p</w:t>
      </w:r>
      <w:r w:rsidR="00000000" w:rsidRPr="00033231">
        <w:t>a</w:t>
      </w:r>
      <w:r w:rsidR="00000000" w:rsidRPr="00033231">
        <w:t>tience</w:t>
      </w:r>
      <w:r>
        <w:t xml:space="preserve">, </w:t>
      </w:r>
      <w:r w:rsidR="00000000" w:rsidRPr="00033231">
        <w:t>et de supporter avec fermeté</w:t>
      </w:r>
      <w:r>
        <w:t xml:space="preserve">. </w:t>
      </w:r>
      <w:r w:rsidR="00000000" w:rsidRPr="00033231">
        <w:t>Que le pire arrive</w:t>
      </w:r>
      <w:r>
        <w:t xml:space="preserve">, </w:t>
      </w:r>
      <w:r w:rsidR="00000000" w:rsidRPr="00033231">
        <w:t>et je prendrai une hache et émigrerai avec Louis dans l</w:t>
      </w:r>
      <w:r>
        <w:t>’</w:t>
      </w:r>
      <w:r w:rsidR="00000000" w:rsidRPr="00033231">
        <w:t>Ouest</w:t>
      </w:r>
      <w:r>
        <w:t xml:space="preserve"> ; </w:t>
      </w:r>
      <w:r w:rsidR="00000000" w:rsidRPr="00033231">
        <w:t>lui et moi l</w:t>
      </w:r>
      <w:r>
        <w:t>’</w:t>
      </w:r>
      <w:r w:rsidR="00000000" w:rsidRPr="00033231">
        <w:t>avons résolu</w:t>
      </w:r>
      <w:r>
        <w:t xml:space="preserve">. </w:t>
      </w:r>
      <w:r w:rsidR="00000000" w:rsidRPr="00033231">
        <w:t xml:space="preserve">Nulle femme ne me regardera plus comme miss </w:t>
      </w:r>
      <w:proofErr w:type="spellStart"/>
      <w:r w:rsidR="00000000" w:rsidRPr="00033231">
        <w:t>Keeldar</w:t>
      </w:r>
      <w:proofErr w:type="spellEnd"/>
      <w:r w:rsidR="00000000" w:rsidRPr="00033231">
        <w:t xml:space="preserve"> m</w:t>
      </w:r>
      <w:r>
        <w:t>’</w:t>
      </w:r>
      <w:r w:rsidR="00000000" w:rsidRPr="00033231">
        <w:t>a regardé</w:t>
      </w:r>
      <w:r>
        <w:t xml:space="preserve">, </w:t>
      </w:r>
      <w:r w:rsidR="00000000" w:rsidRPr="00033231">
        <w:t>n</w:t>
      </w:r>
      <w:r>
        <w:t>’</w:t>
      </w:r>
      <w:r w:rsidR="00000000" w:rsidRPr="00033231">
        <w:t>aura pour moi le sentiment qu</w:t>
      </w:r>
      <w:r>
        <w:t>’</w:t>
      </w:r>
      <w:r w:rsidR="00000000" w:rsidRPr="00033231">
        <w:t>elle a éprouvé</w:t>
      </w:r>
      <w:r>
        <w:t xml:space="preserve">. </w:t>
      </w:r>
      <w:r w:rsidR="00000000" w:rsidRPr="00033231">
        <w:t>Jamais</w:t>
      </w:r>
      <w:r>
        <w:t xml:space="preserve">, </w:t>
      </w:r>
      <w:r w:rsidR="00000000" w:rsidRPr="00033231">
        <w:t>en présence d</w:t>
      </w:r>
      <w:r>
        <w:t>’</w:t>
      </w:r>
      <w:r w:rsidR="00000000" w:rsidRPr="00033231">
        <w:t>une femme</w:t>
      </w:r>
      <w:r>
        <w:t xml:space="preserve">, </w:t>
      </w:r>
      <w:r w:rsidR="00000000" w:rsidRPr="00033231">
        <w:t xml:space="preserve">je </w:t>
      </w:r>
      <w:r w:rsidR="00000000" w:rsidRPr="00033231">
        <w:lastRenderedPageBreak/>
        <w:t>ne me montr</w:t>
      </w:r>
      <w:r w:rsidR="00000000" w:rsidRPr="00033231">
        <w:t>e</w:t>
      </w:r>
      <w:r w:rsidR="00000000" w:rsidRPr="00033231">
        <w:t>rai à la fois un tel fou et un tel misérable</w:t>
      </w:r>
      <w:r>
        <w:t xml:space="preserve">, </w:t>
      </w:r>
      <w:r w:rsidR="00000000" w:rsidRPr="00033231">
        <w:t>une telle brute et un tel fat</w:t>
      </w:r>
      <w:r>
        <w:t> !</w:t>
      </w:r>
    </w:p>
    <w:p w14:paraId="4B533BCC" w14:textId="77777777" w:rsidR="004F69D6" w:rsidRDefault="004F69D6" w:rsidP="0021796F">
      <w:r>
        <w:t>— </w:t>
      </w:r>
      <w:r w:rsidR="00000000" w:rsidRPr="00033231">
        <w:t>Fi donc</w:t>
      </w:r>
      <w:r>
        <w:t xml:space="preserve"> ! </w:t>
      </w:r>
      <w:r w:rsidR="00000000" w:rsidRPr="00033231">
        <w:t>dit l</w:t>
      </w:r>
      <w:r>
        <w:t>’</w:t>
      </w:r>
      <w:r w:rsidR="00000000" w:rsidRPr="00033231">
        <w:t>imperturbable Yorke</w:t>
      </w:r>
      <w:r>
        <w:t xml:space="preserve">, </w:t>
      </w:r>
      <w:r w:rsidR="00000000" w:rsidRPr="00033231">
        <w:t>vous attachez à cela trop d</w:t>
      </w:r>
      <w:r>
        <w:t>’</w:t>
      </w:r>
      <w:r w:rsidR="00000000" w:rsidRPr="00033231">
        <w:t>importance</w:t>
      </w:r>
      <w:r>
        <w:t xml:space="preserve"> ; </w:t>
      </w:r>
      <w:proofErr w:type="gramStart"/>
      <w:r w:rsidR="00000000" w:rsidRPr="00033231">
        <w:t>mais cependant</w:t>
      </w:r>
      <w:proofErr w:type="gramEnd"/>
      <w:r w:rsidR="00000000" w:rsidRPr="00033231">
        <w:t xml:space="preserve"> je suis convaincu</w:t>
      </w:r>
      <w:r>
        <w:t xml:space="preserve">, </w:t>
      </w:r>
      <w:r w:rsidR="00000000" w:rsidRPr="00033231">
        <w:t>premi</w:t>
      </w:r>
      <w:r w:rsidR="00000000" w:rsidRPr="00033231">
        <w:t>è</w:t>
      </w:r>
      <w:r w:rsidR="00000000" w:rsidRPr="00033231">
        <w:t>rement qu</w:t>
      </w:r>
      <w:r>
        <w:t>’</w:t>
      </w:r>
      <w:r w:rsidR="00000000" w:rsidRPr="00033231">
        <w:t>elle ne vous aimait pas</w:t>
      </w:r>
      <w:r>
        <w:t xml:space="preserve"> ; </w:t>
      </w:r>
      <w:r w:rsidR="00000000" w:rsidRPr="00033231">
        <w:t>secondement</w:t>
      </w:r>
      <w:r>
        <w:t xml:space="preserve">, </w:t>
      </w:r>
      <w:r w:rsidR="00000000" w:rsidRPr="00033231">
        <w:t>que vous ne l</w:t>
      </w:r>
      <w:r>
        <w:t>’</w:t>
      </w:r>
      <w:r w:rsidR="00000000" w:rsidRPr="00033231">
        <w:t>aimez pas</w:t>
      </w:r>
      <w:r>
        <w:t xml:space="preserve">. </w:t>
      </w:r>
      <w:r w:rsidR="00000000" w:rsidRPr="00033231">
        <w:t>Vous êtes tous deux jeunes</w:t>
      </w:r>
      <w:r>
        <w:t xml:space="preserve"> ; </w:t>
      </w:r>
      <w:r w:rsidR="00000000" w:rsidRPr="00033231">
        <w:t>vous êtes tous deux beaux</w:t>
      </w:r>
      <w:r>
        <w:t xml:space="preserve"> ; </w:t>
      </w:r>
      <w:r w:rsidR="00000000" w:rsidRPr="00033231">
        <w:t>vous êtes tous deux assez bien partagés pour l</w:t>
      </w:r>
      <w:r>
        <w:t>’</w:t>
      </w:r>
      <w:r w:rsidR="00000000" w:rsidRPr="00033231">
        <w:t>esprit</w:t>
      </w:r>
      <w:r>
        <w:t xml:space="preserve">, </w:t>
      </w:r>
      <w:r w:rsidR="00000000" w:rsidRPr="00033231">
        <w:t>et même pour le caractère</w:t>
      </w:r>
      <w:r>
        <w:t xml:space="preserve">… </w:t>
      </w:r>
      <w:r w:rsidR="00000000" w:rsidRPr="00033231">
        <w:t>prenez-vous du bon côté</w:t>
      </w:r>
      <w:r>
        <w:t xml:space="preserve">. </w:t>
      </w:r>
      <w:r w:rsidR="00000000" w:rsidRPr="00033231">
        <w:t xml:space="preserve">Pourquoi ne </w:t>
      </w:r>
      <w:proofErr w:type="spellStart"/>
      <w:r w:rsidR="00000000" w:rsidRPr="00033231">
        <w:t>pouviez-vous</w:t>
      </w:r>
      <w:proofErr w:type="spellEnd"/>
      <w:r w:rsidR="00000000" w:rsidRPr="00033231">
        <w:t xml:space="preserve"> pas vous convenir</w:t>
      </w:r>
      <w:r>
        <w:t> ?</w:t>
      </w:r>
    </w:p>
    <w:p w14:paraId="05FE2242" w14:textId="77777777" w:rsidR="004F69D6" w:rsidRDefault="004F69D6" w:rsidP="0021796F">
      <w:r>
        <w:t>— </w:t>
      </w:r>
      <w:r w:rsidR="00000000" w:rsidRPr="00033231">
        <w:t>Nous n</w:t>
      </w:r>
      <w:r>
        <w:t>’</w:t>
      </w:r>
      <w:r w:rsidR="00000000" w:rsidRPr="00033231">
        <w:t>avons jamais été</w:t>
      </w:r>
      <w:r>
        <w:t xml:space="preserve">, </w:t>
      </w:r>
      <w:r w:rsidR="00000000" w:rsidRPr="00033231">
        <w:t>nous ne pouvions être tout à fait à l</w:t>
      </w:r>
      <w:r>
        <w:t>’</w:t>
      </w:r>
      <w:r w:rsidR="00000000" w:rsidRPr="00033231">
        <w:t>aise l</w:t>
      </w:r>
      <w:r>
        <w:t>’</w:t>
      </w:r>
      <w:r w:rsidR="00000000" w:rsidRPr="00033231">
        <w:t>un avec l</w:t>
      </w:r>
      <w:r>
        <w:t>’</w:t>
      </w:r>
      <w:r w:rsidR="00000000" w:rsidRPr="00033231">
        <w:t>autre</w:t>
      </w:r>
      <w:r>
        <w:t xml:space="preserve">. </w:t>
      </w:r>
      <w:r w:rsidR="00000000" w:rsidRPr="00033231">
        <w:t>Nous admirant l</w:t>
      </w:r>
      <w:r>
        <w:t>’</w:t>
      </w:r>
      <w:r w:rsidR="00000000" w:rsidRPr="00033231">
        <w:t>un l</w:t>
      </w:r>
      <w:r>
        <w:t>’</w:t>
      </w:r>
      <w:r w:rsidR="00000000" w:rsidRPr="00033231">
        <w:t>autre lorsque nous étions à distance</w:t>
      </w:r>
      <w:r>
        <w:t xml:space="preserve">, </w:t>
      </w:r>
      <w:r w:rsidR="00000000" w:rsidRPr="00033231">
        <w:t>nos caractères juraient de se trouver rapprochés</w:t>
      </w:r>
      <w:r>
        <w:t xml:space="preserve">. </w:t>
      </w:r>
      <w:r w:rsidR="00000000" w:rsidRPr="00033231">
        <w:t>Assis à une extrémité de la chambre</w:t>
      </w:r>
      <w:r>
        <w:t xml:space="preserve">, </w:t>
      </w:r>
      <w:r w:rsidR="00000000" w:rsidRPr="00033231">
        <w:t>je me suis pris quelquefois à l</w:t>
      </w:r>
      <w:r>
        <w:t>’</w:t>
      </w:r>
      <w:r w:rsidR="00000000" w:rsidRPr="00033231">
        <w:t>observer de loin</w:t>
      </w:r>
      <w:r>
        <w:t xml:space="preserve">, </w:t>
      </w:r>
      <w:r w:rsidR="00000000" w:rsidRPr="00033231">
        <w:t>peut-être dans un de ces m</w:t>
      </w:r>
      <w:r w:rsidR="00000000" w:rsidRPr="00033231">
        <w:t>o</w:t>
      </w:r>
      <w:r w:rsidR="00000000" w:rsidRPr="00033231">
        <w:t>ments de doux entrain</w:t>
      </w:r>
      <w:r>
        <w:t xml:space="preserve">, </w:t>
      </w:r>
      <w:r w:rsidR="00000000" w:rsidRPr="00033231">
        <w:t>lorsqu</w:t>
      </w:r>
      <w:r>
        <w:t>’</w:t>
      </w:r>
      <w:r w:rsidR="00000000" w:rsidRPr="00033231">
        <w:t>elle avait autour d</w:t>
      </w:r>
      <w:r>
        <w:t>’</w:t>
      </w:r>
      <w:r w:rsidR="00000000" w:rsidRPr="00033231">
        <w:t>elle quelques-uns de ses favoris</w:t>
      </w:r>
      <w:r>
        <w:t xml:space="preserve">, </w:t>
      </w:r>
      <w:r w:rsidR="00000000" w:rsidRPr="00033231">
        <w:t>ses vieux beaux</w:t>
      </w:r>
      <w:r>
        <w:t xml:space="preserve">, </w:t>
      </w:r>
      <w:r w:rsidR="00000000" w:rsidRPr="00033231">
        <w:t>par exemple</w:t>
      </w:r>
      <w:r>
        <w:t xml:space="preserve">, </w:t>
      </w:r>
      <w:r w:rsidR="00000000" w:rsidRPr="00033231">
        <w:t xml:space="preserve">vous et </w:t>
      </w:r>
      <w:proofErr w:type="spellStart"/>
      <w:r w:rsidR="00000000" w:rsidRPr="00033231">
        <w:t>Hel</w:t>
      </w:r>
      <w:r w:rsidR="00000000" w:rsidRPr="00033231">
        <w:t>s</w:t>
      </w:r>
      <w:r w:rsidR="00000000" w:rsidRPr="00033231">
        <w:t>t</w:t>
      </w:r>
      <w:r w:rsidR="00000000" w:rsidRPr="00033231">
        <w:t>o</w:t>
      </w:r>
      <w:r w:rsidR="00000000" w:rsidRPr="00033231">
        <w:t>ne</w:t>
      </w:r>
      <w:proofErr w:type="spellEnd"/>
      <w:r>
        <w:t xml:space="preserve">, </w:t>
      </w:r>
      <w:r w:rsidR="00000000" w:rsidRPr="00033231">
        <w:t>avec qui elle est si folâtre</w:t>
      </w:r>
      <w:r>
        <w:t xml:space="preserve">, </w:t>
      </w:r>
      <w:r w:rsidR="00000000" w:rsidRPr="00033231">
        <w:t>si aimable</w:t>
      </w:r>
      <w:r>
        <w:t xml:space="preserve">, </w:t>
      </w:r>
      <w:r w:rsidR="00000000" w:rsidRPr="00033231">
        <w:t>si éloquente</w:t>
      </w:r>
      <w:r>
        <w:t xml:space="preserve">. </w:t>
      </w:r>
      <w:r w:rsidR="00000000" w:rsidRPr="00033231">
        <w:t>Je l</w:t>
      </w:r>
      <w:r>
        <w:t>’</w:t>
      </w:r>
      <w:r w:rsidR="00000000" w:rsidRPr="00033231">
        <w:t>ai o</w:t>
      </w:r>
      <w:r w:rsidR="00000000" w:rsidRPr="00033231">
        <w:t>b</w:t>
      </w:r>
      <w:r w:rsidR="00000000" w:rsidRPr="00033231">
        <w:t>servée dans les moments où elle était le plus naturelle</w:t>
      </w:r>
      <w:r>
        <w:t xml:space="preserve">, </w:t>
      </w:r>
      <w:r w:rsidR="00000000" w:rsidRPr="00033231">
        <w:t>le plus vive</w:t>
      </w:r>
      <w:r>
        <w:t xml:space="preserve">, </w:t>
      </w:r>
      <w:r w:rsidR="00000000" w:rsidRPr="00033231">
        <w:t>le plus aimable</w:t>
      </w:r>
      <w:r>
        <w:t xml:space="preserve"> ; </w:t>
      </w:r>
      <w:r w:rsidR="00000000" w:rsidRPr="00033231">
        <w:t>je l</w:t>
      </w:r>
      <w:r>
        <w:t>’</w:t>
      </w:r>
      <w:r w:rsidR="00000000" w:rsidRPr="00033231">
        <w:t>ai trouvée belle</w:t>
      </w:r>
      <w:r>
        <w:t xml:space="preserve">, </w:t>
      </w:r>
      <w:r w:rsidR="00000000" w:rsidRPr="00033231">
        <w:t>et elle est belle aussi par moments</w:t>
      </w:r>
      <w:r>
        <w:t xml:space="preserve">. </w:t>
      </w:r>
      <w:r w:rsidR="00000000" w:rsidRPr="00033231">
        <w:t>Je me suis approché un peu plus près</w:t>
      </w:r>
      <w:r>
        <w:t xml:space="preserve">, </w:t>
      </w:r>
      <w:r w:rsidR="00000000" w:rsidRPr="00033231">
        <w:t>pensant que les termes dans lesquels nous étions me donnaient le droit d</w:t>
      </w:r>
      <w:r>
        <w:t>’</w:t>
      </w:r>
      <w:r w:rsidR="00000000" w:rsidRPr="00033231">
        <w:t>approcher</w:t>
      </w:r>
      <w:r>
        <w:t xml:space="preserve"> ; </w:t>
      </w:r>
      <w:r w:rsidR="00000000" w:rsidRPr="00033231">
        <w:t>je me suis joint au cercle qui entourait son siège</w:t>
      </w:r>
      <w:r>
        <w:t xml:space="preserve">, </w:t>
      </w:r>
      <w:r w:rsidR="00000000" w:rsidRPr="00033231">
        <w:t>je me suis emparé de son regard</w:t>
      </w:r>
      <w:r>
        <w:t xml:space="preserve">, </w:t>
      </w:r>
      <w:r w:rsidR="00000000" w:rsidRPr="00033231">
        <w:t>et j</w:t>
      </w:r>
      <w:r>
        <w:t>’</w:t>
      </w:r>
      <w:r w:rsidR="00000000" w:rsidRPr="00033231">
        <w:t>ai dominé son attention</w:t>
      </w:r>
      <w:r>
        <w:t xml:space="preserve"> ; </w:t>
      </w:r>
      <w:r w:rsidR="00000000" w:rsidRPr="00033231">
        <w:t>alors nous avons engagé la conversation</w:t>
      </w:r>
      <w:r>
        <w:t xml:space="preserve">, </w:t>
      </w:r>
      <w:r w:rsidR="00000000" w:rsidRPr="00033231">
        <w:t>et les autres</w:t>
      </w:r>
      <w:r>
        <w:t xml:space="preserve">, </w:t>
      </w:r>
      <w:r w:rsidR="00000000" w:rsidRPr="00033231">
        <w:t>me croyant privilégié</w:t>
      </w:r>
      <w:r>
        <w:t xml:space="preserve">, </w:t>
      </w:r>
      <w:r w:rsidR="00000000" w:rsidRPr="00033231">
        <w:t>se sont éloignés par degrés et nous ont laissés seuls</w:t>
      </w:r>
      <w:r>
        <w:t xml:space="preserve">. </w:t>
      </w:r>
      <w:r w:rsidR="00000000" w:rsidRPr="00033231">
        <w:t>Étions-nous heureux dans ces tête-à-tête</w:t>
      </w:r>
      <w:r>
        <w:t xml:space="preserve"> ? </w:t>
      </w:r>
      <w:r w:rsidR="00000000" w:rsidRPr="00033231">
        <w:t>Pour ma part</w:t>
      </w:r>
      <w:r>
        <w:t xml:space="preserve">, </w:t>
      </w:r>
      <w:r w:rsidR="00000000" w:rsidRPr="00033231">
        <w:t>je dois dire non</w:t>
      </w:r>
      <w:r>
        <w:t xml:space="preserve">. </w:t>
      </w:r>
      <w:r w:rsidR="00000000" w:rsidRPr="00033231">
        <w:t>Toujours un sentiment de contrainte pesait sur moi</w:t>
      </w:r>
      <w:r>
        <w:t xml:space="preserve"> ; </w:t>
      </w:r>
      <w:r w:rsidR="00000000" w:rsidRPr="00033231">
        <w:t>toujours je me sentais disposé à me montrer sévère et étrange</w:t>
      </w:r>
      <w:r>
        <w:t xml:space="preserve">. </w:t>
      </w:r>
      <w:r w:rsidR="00000000" w:rsidRPr="00033231">
        <w:t>Nous parlions de politique et d</w:t>
      </w:r>
      <w:r>
        <w:t>’</w:t>
      </w:r>
      <w:r w:rsidR="00000000" w:rsidRPr="00033231">
        <w:t>affaires</w:t>
      </w:r>
      <w:r>
        <w:t xml:space="preserve">. </w:t>
      </w:r>
      <w:r w:rsidR="00000000" w:rsidRPr="00033231">
        <w:t>Jamais aucun sentiment d</w:t>
      </w:r>
      <w:r>
        <w:t>’</w:t>
      </w:r>
      <w:r w:rsidR="00000000" w:rsidRPr="00033231">
        <w:t>intimité n</w:t>
      </w:r>
      <w:r>
        <w:t>’</w:t>
      </w:r>
      <w:r w:rsidR="00000000" w:rsidRPr="00033231">
        <w:t>ouvrait nos cœurs</w:t>
      </w:r>
      <w:r>
        <w:t xml:space="preserve">, </w:t>
      </w:r>
      <w:r w:rsidR="00000000" w:rsidRPr="00033231">
        <w:t>ne fondait la glace de notre langage et ne le faisait couler libre et limpide</w:t>
      </w:r>
      <w:r>
        <w:t xml:space="preserve">. </w:t>
      </w:r>
      <w:r w:rsidR="00000000" w:rsidRPr="00033231">
        <w:t xml:space="preserve">Si nous nous faisions des </w:t>
      </w:r>
      <w:r w:rsidR="00000000" w:rsidRPr="00033231">
        <w:lastRenderedPageBreak/>
        <w:t>confidences</w:t>
      </w:r>
      <w:r>
        <w:t xml:space="preserve">, </w:t>
      </w:r>
      <w:r w:rsidR="00000000" w:rsidRPr="00033231">
        <w:t>c</w:t>
      </w:r>
      <w:r>
        <w:t>’</w:t>
      </w:r>
      <w:r w:rsidR="00000000" w:rsidRPr="00033231">
        <w:t>étaient des confidences</w:t>
      </w:r>
      <w:r>
        <w:t xml:space="preserve">, </w:t>
      </w:r>
      <w:r w:rsidR="00000000" w:rsidRPr="00033231">
        <w:t>du n</w:t>
      </w:r>
      <w:r w:rsidR="00000000" w:rsidRPr="00033231">
        <w:t>é</w:t>
      </w:r>
      <w:r w:rsidR="00000000" w:rsidRPr="00033231">
        <w:t>goce</w:t>
      </w:r>
      <w:r>
        <w:t xml:space="preserve">, </w:t>
      </w:r>
      <w:r w:rsidR="00000000" w:rsidRPr="00033231">
        <w:t>et non du foyer</w:t>
      </w:r>
      <w:r>
        <w:t xml:space="preserve">. </w:t>
      </w:r>
      <w:r w:rsidR="00000000" w:rsidRPr="00033231">
        <w:t>Rien en elle ne provoquait mon affection</w:t>
      </w:r>
      <w:r>
        <w:t xml:space="preserve">, </w:t>
      </w:r>
      <w:r w:rsidR="00000000" w:rsidRPr="00033231">
        <w:t>ne me rendait meilleur et plus aimable</w:t>
      </w:r>
      <w:r>
        <w:t xml:space="preserve">. </w:t>
      </w:r>
      <w:r w:rsidR="00000000" w:rsidRPr="00033231">
        <w:t>Elle remuait mon ce</w:t>
      </w:r>
      <w:r w:rsidR="00000000" w:rsidRPr="00033231">
        <w:t>r</w:t>
      </w:r>
      <w:r w:rsidR="00000000" w:rsidRPr="00033231">
        <w:t>veau et aiguisait ma pénétration</w:t>
      </w:r>
      <w:r>
        <w:t xml:space="preserve"> ; </w:t>
      </w:r>
      <w:r w:rsidR="00000000" w:rsidRPr="00033231">
        <w:t>jamais elle ne se glissait dans mon cœur pour en accélérer les battements</w:t>
      </w:r>
      <w:r>
        <w:t xml:space="preserve"> ; </w:t>
      </w:r>
      <w:r w:rsidR="00000000" w:rsidRPr="00033231">
        <w:t>et pour cette bonne raison</w:t>
      </w:r>
      <w:r>
        <w:t xml:space="preserve">, </w:t>
      </w:r>
      <w:r w:rsidR="00000000" w:rsidRPr="00033231">
        <w:t>sans doute</w:t>
      </w:r>
      <w:r>
        <w:t xml:space="preserve">, </w:t>
      </w:r>
      <w:r w:rsidR="00000000" w:rsidRPr="00033231">
        <w:t>que je n</w:t>
      </w:r>
      <w:r>
        <w:t>’</w:t>
      </w:r>
      <w:r w:rsidR="00000000" w:rsidRPr="00033231">
        <w:t>avais pas le secret de lui inspirer de l</w:t>
      </w:r>
      <w:r>
        <w:t>’</w:t>
      </w:r>
      <w:r w:rsidR="00000000" w:rsidRPr="00033231">
        <w:t>amour</w:t>
      </w:r>
      <w:r>
        <w:t>.</w:t>
      </w:r>
    </w:p>
    <w:p w14:paraId="7D882A82" w14:textId="77777777" w:rsidR="004F69D6" w:rsidRDefault="004F69D6" w:rsidP="0021796F">
      <w:r>
        <w:t>— </w:t>
      </w:r>
      <w:r w:rsidR="00000000" w:rsidRPr="00033231">
        <w:t>Eh bien</w:t>
      </w:r>
      <w:r>
        <w:t xml:space="preserve"> ! </w:t>
      </w:r>
      <w:r w:rsidR="00000000" w:rsidRPr="00033231">
        <w:t>mon garçon</w:t>
      </w:r>
      <w:r>
        <w:t xml:space="preserve">, </w:t>
      </w:r>
      <w:r w:rsidR="00000000" w:rsidRPr="00033231">
        <w:t>voilà une étrange chose</w:t>
      </w:r>
      <w:r>
        <w:t xml:space="preserve">. </w:t>
      </w:r>
      <w:r w:rsidR="00000000" w:rsidRPr="00033231">
        <w:t>Je pou</w:t>
      </w:r>
      <w:r w:rsidR="00000000" w:rsidRPr="00033231">
        <w:t>r</w:t>
      </w:r>
      <w:r w:rsidR="00000000" w:rsidRPr="00033231">
        <w:t>rais rire de toi</w:t>
      </w:r>
      <w:r>
        <w:t xml:space="preserve">, </w:t>
      </w:r>
      <w:r w:rsidR="00000000" w:rsidRPr="00033231">
        <w:t>et mépriser tes raffinements</w:t>
      </w:r>
      <w:r>
        <w:t xml:space="preserve"> ; </w:t>
      </w:r>
      <w:r w:rsidR="00000000" w:rsidRPr="00033231">
        <w:t>mais comme il fait nuit noire et que nous sommes seuls</w:t>
      </w:r>
      <w:r>
        <w:t xml:space="preserve">, </w:t>
      </w:r>
      <w:r w:rsidR="00000000" w:rsidRPr="00033231">
        <w:t>je ne crains pas de te dire que ton histoire me fait jeter un coup d</w:t>
      </w:r>
      <w:r>
        <w:t>’</w:t>
      </w:r>
      <w:r w:rsidR="00000000" w:rsidRPr="00033231">
        <w:t>œil sur ma vie passée</w:t>
      </w:r>
      <w:r>
        <w:t xml:space="preserve">. </w:t>
      </w:r>
      <w:r w:rsidR="00000000" w:rsidRPr="00033231">
        <w:t>Il y a vingt-cinq ans</w:t>
      </w:r>
      <w:r>
        <w:t xml:space="preserve">, </w:t>
      </w:r>
      <w:r w:rsidR="00000000" w:rsidRPr="00033231">
        <w:t>j</w:t>
      </w:r>
      <w:r>
        <w:t>’</w:t>
      </w:r>
      <w:r w:rsidR="00000000" w:rsidRPr="00033231">
        <w:t>essayai de persuader à une belle femme de m</w:t>
      </w:r>
      <w:r>
        <w:t>’</w:t>
      </w:r>
      <w:r w:rsidR="00000000" w:rsidRPr="00033231">
        <w:t>aimer</w:t>
      </w:r>
      <w:r>
        <w:t xml:space="preserve">, </w:t>
      </w:r>
      <w:r w:rsidR="00000000" w:rsidRPr="00033231">
        <w:t>et elle ne le voulut pas</w:t>
      </w:r>
      <w:r>
        <w:t xml:space="preserve">. </w:t>
      </w:r>
      <w:r w:rsidR="00000000" w:rsidRPr="00033231">
        <w:t>Je n</w:t>
      </w:r>
      <w:r>
        <w:t>’</w:t>
      </w:r>
      <w:r w:rsidR="00000000" w:rsidRPr="00033231">
        <w:t>avais pas la clef de son cœur</w:t>
      </w:r>
      <w:r>
        <w:t xml:space="preserve">. </w:t>
      </w:r>
      <w:r w:rsidR="00000000" w:rsidRPr="00033231">
        <w:t>Pour moi</w:t>
      </w:r>
      <w:r>
        <w:t xml:space="preserve">, </w:t>
      </w:r>
      <w:r w:rsidR="00000000" w:rsidRPr="00033231">
        <w:t>c</w:t>
      </w:r>
      <w:r>
        <w:t>’</w:t>
      </w:r>
      <w:r w:rsidR="00000000" w:rsidRPr="00033231">
        <w:t>était un mur de pierre sans fenêtre et sans porte</w:t>
      </w:r>
      <w:r>
        <w:t>.</w:t>
      </w:r>
    </w:p>
    <w:p w14:paraId="35591F33" w14:textId="77777777" w:rsidR="004F69D6" w:rsidRDefault="004F69D6" w:rsidP="0021796F">
      <w:r>
        <w:t>— </w:t>
      </w:r>
      <w:r w:rsidR="00000000" w:rsidRPr="00033231">
        <w:t>Mais vous l</w:t>
      </w:r>
      <w:r>
        <w:t>’</w:t>
      </w:r>
      <w:r w:rsidR="00000000" w:rsidRPr="00033231">
        <w:t>aimiez</w:t>
      </w:r>
      <w:r>
        <w:t xml:space="preserve">, </w:t>
      </w:r>
      <w:r w:rsidR="00000000" w:rsidRPr="00033231">
        <w:t>Yorke</w:t>
      </w:r>
      <w:r>
        <w:t xml:space="preserve"> ; </w:t>
      </w:r>
      <w:r w:rsidR="00000000" w:rsidRPr="00033231">
        <w:t>vous adoriez Marie Cave</w:t>
      </w:r>
      <w:r>
        <w:t xml:space="preserve"> ; </w:t>
      </w:r>
      <w:r w:rsidR="00000000" w:rsidRPr="00033231">
        <w:t>v</w:t>
      </w:r>
      <w:r w:rsidR="00000000" w:rsidRPr="00033231">
        <w:t>o</w:t>
      </w:r>
      <w:r w:rsidR="00000000" w:rsidRPr="00033231">
        <w:t>tre conduite</w:t>
      </w:r>
      <w:r>
        <w:t xml:space="preserve">, </w:t>
      </w:r>
      <w:r w:rsidR="00000000" w:rsidRPr="00033231">
        <w:t>après tout</w:t>
      </w:r>
      <w:r>
        <w:t xml:space="preserve">, </w:t>
      </w:r>
      <w:r w:rsidR="00000000" w:rsidRPr="00033231">
        <w:t>fut celle d</w:t>
      </w:r>
      <w:r>
        <w:t>’</w:t>
      </w:r>
      <w:r w:rsidR="00000000" w:rsidRPr="00033231">
        <w:t>un homme</w:t>
      </w:r>
      <w:r>
        <w:t xml:space="preserve">, </w:t>
      </w:r>
      <w:r w:rsidR="00000000" w:rsidRPr="00033231">
        <w:t>jamais celle d</w:t>
      </w:r>
      <w:r>
        <w:t>’</w:t>
      </w:r>
      <w:r w:rsidR="00000000" w:rsidRPr="00033231">
        <w:t>un chasseur de fortune</w:t>
      </w:r>
      <w:r>
        <w:t>.</w:t>
      </w:r>
    </w:p>
    <w:p w14:paraId="4931A672" w14:textId="77777777" w:rsidR="004F69D6" w:rsidRDefault="004F69D6" w:rsidP="0021796F">
      <w:r>
        <w:t>— </w:t>
      </w:r>
      <w:r w:rsidR="00000000" w:rsidRPr="00033231">
        <w:t>Oui</w:t>
      </w:r>
      <w:r>
        <w:t xml:space="preserve">, </w:t>
      </w:r>
      <w:r w:rsidR="00000000" w:rsidRPr="00033231">
        <w:t>je l</w:t>
      </w:r>
      <w:r>
        <w:t>’</w:t>
      </w:r>
      <w:r w:rsidR="00000000" w:rsidRPr="00033231">
        <w:t>aimais</w:t>
      </w:r>
      <w:r>
        <w:t xml:space="preserve"> ; </w:t>
      </w:r>
      <w:r w:rsidR="00000000" w:rsidRPr="00033231">
        <w:t>mais alors elle était belle comme la lune</w:t>
      </w:r>
      <w:r>
        <w:t xml:space="preserve">, </w:t>
      </w:r>
      <w:r w:rsidR="00000000" w:rsidRPr="00033231">
        <w:t>que nous ne voyons pas ce soir</w:t>
      </w:r>
      <w:r>
        <w:t xml:space="preserve"> : </w:t>
      </w:r>
      <w:r w:rsidR="00000000" w:rsidRPr="00033231">
        <w:t>il n</w:t>
      </w:r>
      <w:r>
        <w:t>’</w:t>
      </w:r>
      <w:r w:rsidR="00000000" w:rsidRPr="00033231">
        <w:t>y a rien de semblable à elle de nos jours</w:t>
      </w:r>
      <w:r>
        <w:t xml:space="preserve"> ; </w:t>
      </w:r>
      <w:r w:rsidR="00000000" w:rsidRPr="00033231">
        <w:t xml:space="preserve">miss </w:t>
      </w:r>
      <w:proofErr w:type="spellStart"/>
      <w:r w:rsidR="00000000" w:rsidRPr="00033231">
        <w:t>Helstone</w:t>
      </w:r>
      <w:proofErr w:type="spellEnd"/>
      <w:r w:rsidR="00000000" w:rsidRPr="00033231">
        <w:t xml:space="preserve"> peut-être </w:t>
      </w:r>
      <w:proofErr w:type="spellStart"/>
      <w:r w:rsidR="00000000" w:rsidRPr="00033231">
        <w:t>a</w:t>
      </w:r>
      <w:proofErr w:type="spellEnd"/>
      <w:r w:rsidR="00000000" w:rsidRPr="00033231">
        <w:t xml:space="preserve"> quelque ressemblance avec elle</w:t>
      </w:r>
      <w:r>
        <w:t xml:space="preserve">, </w:t>
      </w:r>
      <w:r w:rsidR="00000000" w:rsidRPr="00033231">
        <w:t>mais nulle autre</w:t>
      </w:r>
      <w:r>
        <w:t>.</w:t>
      </w:r>
    </w:p>
    <w:p w14:paraId="5F80FDB7" w14:textId="77777777" w:rsidR="004F69D6" w:rsidRDefault="004F69D6" w:rsidP="0021796F">
      <w:r>
        <w:t>— </w:t>
      </w:r>
      <w:r w:rsidR="00000000" w:rsidRPr="00033231">
        <w:t>Qui a une ressemblance avec elle</w:t>
      </w:r>
      <w:r>
        <w:t> ?</w:t>
      </w:r>
    </w:p>
    <w:p w14:paraId="700E0D5A" w14:textId="77777777" w:rsidR="004F69D6" w:rsidRDefault="004F69D6" w:rsidP="0021796F">
      <w:r>
        <w:t>— </w:t>
      </w:r>
      <w:r w:rsidR="00000000" w:rsidRPr="00033231">
        <w:t>La nièce de ce tyran vêtu de noir</w:t>
      </w:r>
      <w:r>
        <w:t xml:space="preserve">, </w:t>
      </w:r>
      <w:r w:rsidR="00000000" w:rsidRPr="00033231">
        <w:t xml:space="preserve">cette paisible et délicate miss </w:t>
      </w:r>
      <w:proofErr w:type="spellStart"/>
      <w:r w:rsidR="00000000" w:rsidRPr="00033231">
        <w:t>Helstone</w:t>
      </w:r>
      <w:proofErr w:type="spellEnd"/>
      <w:r>
        <w:t xml:space="preserve">. </w:t>
      </w:r>
      <w:r w:rsidR="00000000" w:rsidRPr="00033231">
        <w:t>Plus d</w:t>
      </w:r>
      <w:r>
        <w:t>’</w:t>
      </w:r>
      <w:r w:rsidR="00000000" w:rsidRPr="00033231">
        <w:t>une fois j</w:t>
      </w:r>
      <w:r>
        <w:t>’</w:t>
      </w:r>
      <w:r w:rsidR="00000000" w:rsidRPr="00033231">
        <w:t>ai mis mes lunettes pour rega</w:t>
      </w:r>
      <w:r w:rsidR="00000000" w:rsidRPr="00033231">
        <w:t>r</w:t>
      </w:r>
      <w:r w:rsidR="00000000" w:rsidRPr="00033231">
        <w:t>der cette jolie fille à l</w:t>
      </w:r>
      <w:r>
        <w:t>’</w:t>
      </w:r>
      <w:r w:rsidR="00000000" w:rsidRPr="00033231">
        <w:t>église</w:t>
      </w:r>
      <w:r>
        <w:t xml:space="preserve">, </w:t>
      </w:r>
      <w:r w:rsidR="00000000" w:rsidRPr="00033231">
        <w:t>parce qu</w:t>
      </w:r>
      <w:r>
        <w:t>’</w:t>
      </w:r>
      <w:r w:rsidR="00000000" w:rsidRPr="00033231">
        <w:t>elle a de charmants yeux bleus</w:t>
      </w:r>
      <w:r>
        <w:t xml:space="preserve">, </w:t>
      </w:r>
      <w:r w:rsidR="00000000" w:rsidRPr="00033231">
        <w:t>avec de longs cils</w:t>
      </w:r>
      <w:r>
        <w:t xml:space="preserve"> ; </w:t>
      </w:r>
      <w:r w:rsidR="00000000" w:rsidRPr="00033231">
        <w:t>et lorsqu</w:t>
      </w:r>
      <w:r>
        <w:t>’</w:t>
      </w:r>
      <w:r w:rsidR="00000000" w:rsidRPr="00033231">
        <w:t>elle est assise dans l</w:t>
      </w:r>
      <w:r>
        <w:t>’</w:t>
      </w:r>
      <w:r w:rsidR="00000000" w:rsidRPr="00033231">
        <w:t>ombre et qu</w:t>
      </w:r>
      <w:r>
        <w:t>’</w:t>
      </w:r>
      <w:r w:rsidR="00000000" w:rsidRPr="00033231">
        <w:t>elle est calme et pâle</w:t>
      </w:r>
      <w:r>
        <w:t xml:space="preserve">, </w:t>
      </w:r>
      <w:r w:rsidR="00000000" w:rsidRPr="00033231">
        <w:t>prête peut-être à s</w:t>
      </w:r>
      <w:r>
        <w:t>’</w:t>
      </w:r>
      <w:r w:rsidR="00000000" w:rsidRPr="00033231">
        <w:t>endormir à cause de la longueur du sermon ou de la chaleur</w:t>
      </w:r>
      <w:r>
        <w:t xml:space="preserve">, </w:t>
      </w:r>
      <w:r w:rsidR="00000000" w:rsidRPr="00033231">
        <w:t>elle ressemble plus à un marbre de Canova qu</w:t>
      </w:r>
      <w:r>
        <w:t>’</w:t>
      </w:r>
      <w:r w:rsidR="00000000" w:rsidRPr="00033231">
        <w:t>à toute autre chose</w:t>
      </w:r>
      <w:r>
        <w:t>.</w:t>
      </w:r>
    </w:p>
    <w:p w14:paraId="6CEC2BEC" w14:textId="77777777" w:rsidR="004F69D6" w:rsidRDefault="004F69D6" w:rsidP="0021796F">
      <w:r>
        <w:lastRenderedPageBreak/>
        <w:t>— </w:t>
      </w:r>
      <w:r w:rsidR="00000000" w:rsidRPr="00033231">
        <w:t>Est-ce que la beauté de Marie Cave était de ce genre</w:t>
      </w:r>
      <w:r>
        <w:t> ?</w:t>
      </w:r>
    </w:p>
    <w:p w14:paraId="204FEE6A" w14:textId="77777777" w:rsidR="004F69D6" w:rsidRDefault="004F69D6" w:rsidP="0021796F">
      <w:r>
        <w:t>— </w:t>
      </w:r>
      <w:r w:rsidR="00000000" w:rsidRPr="00033231">
        <w:t>Elle était d</w:t>
      </w:r>
      <w:r>
        <w:t>’</w:t>
      </w:r>
      <w:r w:rsidR="00000000" w:rsidRPr="00033231">
        <w:t>un genre bien supérieur</w:t>
      </w:r>
      <w:r>
        <w:t xml:space="preserve"> ! </w:t>
      </w:r>
      <w:r w:rsidR="00000000" w:rsidRPr="00033231">
        <w:t>beaucoup moins féminine et terrestre</w:t>
      </w:r>
      <w:r>
        <w:t xml:space="preserve">. </w:t>
      </w:r>
      <w:r w:rsidR="00000000" w:rsidRPr="00033231">
        <w:t>On s</w:t>
      </w:r>
      <w:r>
        <w:t>’</w:t>
      </w:r>
      <w:r w:rsidR="00000000" w:rsidRPr="00033231">
        <w:t>étonnait qu</w:t>
      </w:r>
      <w:r>
        <w:t>’</w:t>
      </w:r>
      <w:r w:rsidR="00000000" w:rsidRPr="00033231">
        <w:t>elle n</w:t>
      </w:r>
      <w:r>
        <w:t>’</w:t>
      </w:r>
      <w:r w:rsidR="00000000" w:rsidRPr="00033231">
        <w:t>eût pas des ailes et une couronne</w:t>
      </w:r>
      <w:r>
        <w:t xml:space="preserve">. </w:t>
      </w:r>
      <w:r w:rsidR="00000000" w:rsidRPr="00033231">
        <w:t>Ma Marie avait la majesté et la sérénité des a</w:t>
      </w:r>
      <w:r w:rsidR="00000000" w:rsidRPr="00033231">
        <w:t>n</w:t>
      </w:r>
      <w:r w:rsidR="00000000" w:rsidRPr="00033231">
        <w:t>ges</w:t>
      </w:r>
      <w:r>
        <w:t>.</w:t>
      </w:r>
    </w:p>
    <w:p w14:paraId="2B2F7A69" w14:textId="77777777" w:rsidR="004F69D6" w:rsidRDefault="004F69D6" w:rsidP="0021796F">
      <w:r>
        <w:t>— </w:t>
      </w:r>
      <w:r w:rsidR="00000000" w:rsidRPr="00033231">
        <w:t>Et vous ne pûtes vous en faire aimer</w:t>
      </w:r>
      <w:r>
        <w:t> ?</w:t>
      </w:r>
    </w:p>
    <w:p w14:paraId="2DE06229" w14:textId="77777777" w:rsidR="004F69D6" w:rsidRDefault="004F69D6" w:rsidP="0021796F">
      <w:r>
        <w:t>— </w:t>
      </w:r>
      <w:r w:rsidR="00000000" w:rsidRPr="00033231">
        <w:t>Tous mes efforts furent impuissants</w:t>
      </w:r>
      <w:r>
        <w:t xml:space="preserve"> ; </w:t>
      </w:r>
      <w:r w:rsidR="00000000" w:rsidRPr="00033231">
        <w:t>et cependant plus d</w:t>
      </w:r>
      <w:r>
        <w:t>’</w:t>
      </w:r>
      <w:r w:rsidR="00000000" w:rsidRPr="00033231">
        <w:t>une fois je priai à genoux le ciel de venir à mon aide</w:t>
      </w:r>
      <w:r>
        <w:t>.</w:t>
      </w:r>
    </w:p>
    <w:p w14:paraId="0BFCF07C" w14:textId="77777777" w:rsidR="004F69D6" w:rsidRDefault="004F69D6" w:rsidP="0021796F">
      <w:r>
        <w:t>— </w:t>
      </w:r>
      <w:r w:rsidR="00000000" w:rsidRPr="00033231">
        <w:t>Marie Cave n</w:t>
      </w:r>
      <w:r>
        <w:t>’</w:t>
      </w:r>
      <w:r w:rsidR="00000000" w:rsidRPr="00033231">
        <w:t>était pas ce que vous pensez</w:t>
      </w:r>
      <w:r>
        <w:t xml:space="preserve">, </w:t>
      </w:r>
      <w:r w:rsidR="00000000" w:rsidRPr="00033231">
        <w:t>Yorke</w:t>
      </w:r>
      <w:r>
        <w:t xml:space="preserve"> ; </w:t>
      </w:r>
      <w:r w:rsidR="00000000" w:rsidRPr="00033231">
        <w:t>j</w:t>
      </w:r>
      <w:r>
        <w:t>’</w:t>
      </w:r>
      <w:r w:rsidR="00000000" w:rsidRPr="00033231">
        <w:t xml:space="preserve">ai vu son portrait à la </w:t>
      </w:r>
      <w:proofErr w:type="spellStart"/>
      <w:r w:rsidR="00000000" w:rsidRPr="00033231">
        <w:t>rectorerie</w:t>
      </w:r>
      <w:proofErr w:type="spellEnd"/>
      <w:r>
        <w:t xml:space="preserve">. </w:t>
      </w:r>
      <w:r w:rsidR="00000000" w:rsidRPr="00033231">
        <w:t>Ce n</w:t>
      </w:r>
      <w:r>
        <w:t>’</w:t>
      </w:r>
      <w:r w:rsidR="00000000" w:rsidRPr="00033231">
        <w:t>est point un ange</w:t>
      </w:r>
      <w:r>
        <w:t xml:space="preserve">, </w:t>
      </w:r>
      <w:r w:rsidR="00000000" w:rsidRPr="00033231">
        <w:t>mais une be</w:t>
      </w:r>
      <w:r w:rsidR="00000000" w:rsidRPr="00033231">
        <w:t>l</w:t>
      </w:r>
      <w:r w:rsidR="00000000" w:rsidRPr="00033231">
        <w:t>le femme</w:t>
      </w:r>
      <w:r>
        <w:t xml:space="preserve">, </w:t>
      </w:r>
      <w:r w:rsidR="00000000" w:rsidRPr="00033231">
        <w:t>aux traits réguliers</w:t>
      </w:r>
      <w:r>
        <w:t xml:space="preserve">, </w:t>
      </w:r>
      <w:r w:rsidR="00000000" w:rsidRPr="00033231">
        <w:t>à l</w:t>
      </w:r>
      <w:r>
        <w:t>’</w:t>
      </w:r>
      <w:r w:rsidR="00000000" w:rsidRPr="00033231">
        <w:t>air taciturne</w:t>
      </w:r>
      <w:r>
        <w:t xml:space="preserve">, </w:t>
      </w:r>
      <w:r w:rsidR="00000000" w:rsidRPr="00033231">
        <w:t>un peu trop blanche et inanimée pour mon goût</w:t>
      </w:r>
      <w:r>
        <w:t xml:space="preserve">. </w:t>
      </w:r>
      <w:r w:rsidR="00000000" w:rsidRPr="00033231">
        <w:t>Mais en supposant qu</w:t>
      </w:r>
      <w:r>
        <w:t>’</w:t>
      </w:r>
      <w:r w:rsidR="00000000" w:rsidRPr="00033231">
        <w:t>elle ait été un peu meilleure qu</w:t>
      </w:r>
      <w:r>
        <w:t>’</w:t>
      </w:r>
      <w:r w:rsidR="00000000" w:rsidRPr="00033231">
        <w:t>elle n</w:t>
      </w:r>
      <w:r>
        <w:t>’</w:t>
      </w:r>
      <w:r w:rsidR="00000000" w:rsidRPr="00033231">
        <w:t>était</w:t>
      </w:r>
      <w:r>
        <w:t>…</w:t>
      </w:r>
    </w:p>
    <w:p w14:paraId="5104DDB4" w14:textId="77777777" w:rsidR="004F69D6" w:rsidRDefault="004F69D6" w:rsidP="0021796F">
      <w:r>
        <w:t>— </w:t>
      </w:r>
      <w:r w:rsidR="00000000" w:rsidRPr="00033231">
        <w:t>Robert</w:t>
      </w:r>
      <w:r>
        <w:t xml:space="preserve">, </w:t>
      </w:r>
      <w:r w:rsidR="00000000" w:rsidRPr="00033231">
        <w:t>interrompit Yorke</w:t>
      </w:r>
      <w:r>
        <w:t xml:space="preserve">, </w:t>
      </w:r>
      <w:r w:rsidR="00000000" w:rsidRPr="00033231">
        <w:t>je pourrais vous jeter en bas de votre cheval en ce moment</w:t>
      </w:r>
      <w:r>
        <w:t xml:space="preserve">. </w:t>
      </w:r>
      <w:r w:rsidR="00000000" w:rsidRPr="00033231">
        <w:t>Cependant je retiendrai ma main</w:t>
      </w:r>
      <w:r>
        <w:t xml:space="preserve">. </w:t>
      </w:r>
      <w:r w:rsidR="00000000" w:rsidRPr="00033231">
        <w:t>La raison me dit que vous êtes dans le vrai</w:t>
      </w:r>
      <w:r>
        <w:t xml:space="preserve">, </w:t>
      </w:r>
      <w:r w:rsidR="00000000" w:rsidRPr="00033231">
        <w:t>et que j</w:t>
      </w:r>
      <w:r>
        <w:t>’</w:t>
      </w:r>
      <w:r w:rsidR="00000000" w:rsidRPr="00033231">
        <w:t>ai eu tort</w:t>
      </w:r>
      <w:r>
        <w:t xml:space="preserve">. </w:t>
      </w:r>
      <w:r w:rsidR="00000000" w:rsidRPr="00033231">
        <w:t>Je sais bien que la passion que j</w:t>
      </w:r>
      <w:r>
        <w:t>’</w:t>
      </w:r>
      <w:r w:rsidR="00000000" w:rsidRPr="00033231">
        <w:t>ai encore est le reste d</w:t>
      </w:r>
      <w:r>
        <w:t>’</w:t>
      </w:r>
      <w:r w:rsidR="00000000" w:rsidRPr="00033231">
        <w:t>une illusion</w:t>
      </w:r>
      <w:r>
        <w:t xml:space="preserve">. </w:t>
      </w:r>
      <w:r w:rsidR="00000000" w:rsidRPr="00033231">
        <w:t>Si Marie Cave avait eu du sens et des sentiments</w:t>
      </w:r>
      <w:r>
        <w:t xml:space="preserve">, </w:t>
      </w:r>
      <w:r w:rsidR="00000000" w:rsidRPr="00033231">
        <w:t>elle n</w:t>
      </w:r>
      <w:r>
        <w:t>’</w:t>
      </w:r>
      <w:r w:rsidR="00000000" w:rsidRPr="00033231">
        <w:t>eût pu se montrer aussi insensible à mon amour</w:t>
      </w:r>
      <w:r>
        <w:t xml:space="preserve">, </w:t>
      </w:r>
      <w:r w:rsidR="00000000" w:rsidRPr="00033231">
        <w:t>et elle m</w:t>
      </w:r>
      <w:r>
        <w:t>’</w:t>
      </w:r>
      <w:r w:rsidR="00000000" w:rsidRPr="00033231">
        <w:t>eût préféré à ce despote au visage d</w:t>
      </w:r>
      <w:r>
        <w:t>’</w:t>
      </w:r>
      <w:r w:rsidR="00000000" w:rsidRPr="00033231">
        <w:t>airain</w:t>
      </w:r>
      <w:r>
        <w:t>.</w:t>
      </w:r>
    </w:p>
    <w:p w14:paraId="1580CF13" w14:textId="01A278E7" w:rsidR="00000000" w:rsidRPr="00033231" w:rsidRDefault="004F69D6" w:rsidP="0021796F">
      <w:r>
        <w:t>— </w:t>
      </w:r>
      <w:r w:rsidR="00000000" w:rsidRPr="00033231">
        <w:t>Supposez</w:t>
      </w:r>
      <w:r>
        <w:t xml:space="preserve">, </w:t>
      </w:r>
      <w:r w:rsidR="00000000" w:rsidRPr="00033231">
        <w:t>Yorke</w:t>
      </w:r>
      <w:r>
        <w:t xml:space="preserve">, </w:t>
      </w:r>
      <w:r w:rsidR="00000000" w:rsidRPr="00033231">
        <w:t>qu</w:t>
      </w:r>
      <w:r>
        <w:t>’</w:t>
      </w:r>
      <w:r w:rsidR="00000000" w:rsidRPr="00033231">
        <w:t>elle ait été bien élevée</w:t>
      </w:r>
      <w:r>
        <w:t xml:space="preserve"> (</w:t>
      </w:r>
      <w:r w:rsidR="00000000" w:rsidRPr="00033231">
        <w:t>chose rare à cette époque</w:t>
      </w:r>
      <w:r>
        <w:t xml:space="preserve">) ; </w:t>
      </w:r>
      <w:r w:rsidR="00000000" w:rsidRPr="00033231">
        <w:t>supposez qu</w:t>
      </w:r>
      <w:r>
        <w:t>’</w:t>
      </w:r>
      <w:r w:rsidR="00000000" w:rsidRPr="00033231">
        <w:t>elle ait eu un esprit réfléchi et orig</w:t>
      </w:r>
      <w:r w:rsidR="00000000" w:rsidRPr="00033231">
        <w:t>i</w:t>
      </w:r>
      <w:r w:rsidR="00000000" w:rsidRPr="00033231">
        <w:t>nal</w:t>
      </w:r>
      <w:r>
        <w:t xml:space="preserve">, </w:t>
      </w:r>
      <w:r w:rsidR="00000000" w:rsidRPr="00033231">
        <w:t>l</w:t>
      </w:r>
      <w:r>
        <w:t>’</w:t>
      </w:r>
      <w:r w:rsidR="00000000" w:rsidRPr="00033231">
        <w:t>amour de la science</w:t>
      </w:r>
      <w:r>
        <w:t xml:space="preserve"> ; </w:t>
      </w:r>
      <w:r w:rsidR="00000000" w:rsidRPr="00033231">
        <w:t>qu</w:t>
      </w:r>
      <w:r>
        <w:t>’</w:t>
      </w:r>
      <w:r w:rsidR="00000000" w:rsidRPr="00033231">
        <w:t>elle ait reçu avec un plaisir naïf l</w:t>
      </w:r>
      <w:r>
        <w:t>’</w:t>
      </w:r>
      <w:r w:rsidR="00000000" w:rsidRPr="00033231">
        <w:t>instruction qui coulait de vos lèvres ou que lui mesurait votre main</w:t>
      </w:r>
      <w:r>
        <w:t xml:space="preserve"> ; </w:t>
      </w:r>
      <w:r w:rsidR="00000000" w:rsidRPr="00033231">
        <w:t>supposez que sa conversation</w:t>
      </w:r>
      <w:r>
        <w:t xml:space="preserve">, </w:t>
      </w:r>
      <w:r w:rsidR="00000000" w:rsidRPr="00033231">
        <w:t>lorsqu</w:t>
      </w:r>
      <w:r>
        <w:t>’</w:t>
      </w:r>
      <w:r w:rsidR="00000000" w:rsidRPr="00033231">
        <w:t>elle se trouvait a</w:t>
      </w:r>
      <w:r w:rsidR="00000000" w:rsidRPr="00033231">
        <w:t>s</w:t>
      </w:r>
      <w:r w:rsidR="00000000" w:rsidRPr="00033231">
        <w:t>sise à vos côtés</w:t>
      </w:r>
      <w:r>
        <w:t xml:space="preserve">, </w:t>
      </w:r>
      <w:r w:rsidR="00000000" w:rsidRPr="00033231">
        <w:t>ait été fertile</w:t>
      </w:r>
      <w:r>
        <w:t xml:space="preserve">, </w:t>
      </w:r>
      <w:r w:rsidR="00000000" w:rsidRPr="00033231">
        <w:t>variée</w:t>
      </w:r>
      <w:r>
        <w:t xml:space="preserve">, </w:t>
      </w:r>
      <w:r w:rsidR="00000000" w:rsidRPr="00033231">
        <w:t>empreinte d</w:t>
      </w:r>
      <w:r>
        <w:t>’</w:t>
      </w:r>
      <w:r w:rsidR="00000000" w:rsidRPr="00033231">
        <w:t>une grâce pi</w:t>
      </w:r>
      <w:r w:rsidR="00000000" w:rsidRPr="00033231">
        <w:t>t</w:t>
      </w:r>
      <w:r w:rsidR="00000000" w:rsidRPr="00033231">
        <w:t>toresque et d</w:t>
      </w:r>
      <w:r>
        <w:t>’</w:t>
      </w:r>
      <w:r w:rsidR="00000000" w:rsidRPr="00033231">
        <w:t>un doux intérêt</w:t>
      </w:r>
      <w:r>
        <w:t xml:space="preserve">, </w:t>
      </w:r>
      <w:r w:rsidR="00000000" w:rsidRPr="00033231">
        <w:t>coulant tranquillement</w:t>
      </w:r>
      <w:r>
        <w:t xml:space="preserve">, </w:t>
      </w:r>
      <w:r w:rsidR="00000000" w:rsidRPr="00033231">
        <w:t>mais cla</w:t>
      </w:r>
      <w:r w:rsidR="00000000" w:rsidRPr="00033231">
        <w:t>i</w:t>
      </w:r>
      <w:r w:rsidR="00000000" w:rsidRPr="00033231">
        <w:t>re et abondante</w:t>
      </w:r>
      <w:r>
        <w:t xml:space="preserve"> ; </w:t>
      </w:r>
      <w:r w:rsidR="00000000" w:rsidRPr="00033231">
        <w:t>supposez que</w:t>
      </w:r>
      <w:r>
        <w:t xml:space="preserve">, </w:t>
      </w:r>
      <w:r w:rsidR="00000000" w:rsidRPr="00033231">
        <w:t>lorsque vous étiez assis a</w:t>
      </w:r>
      <w:r w:rsidR="00000000" w:rsidRPr="00033231">
        <w:t>u</w:t>
      </w:r>
      <w:r w:rsidR="00000000" w:rsidRPr="00033231">
        <w:t>près d</w:t>
      </w:r>
      <w:r>
        <w:t>’</w:t>
      </w:r>
      <w:r w:rsidR="00000000" w:rsidRPr="00033231">
        <w:t>elle par hasard ou à dessein</w:t>
      </w:r>
      <w:r>
        <w:t xml:space="preserve">, </w:t>
      </w:r>
      <w:r w:rsidR="00000000" w:rsidRPr="00033231">
        <w:t>le plaisir ait été votre a</w:t>
      </w:r>
      <w:r w:rsidR="00000000" w:rsidRPr="00033231">
        <w:t>t</w:t>
      </w:r>
      <w:r w:rsidR="00000000" w:rsidRPr="00033231">
        <w:t>mosph</w:t>
      </w:r>
      <w:r w:rsidR="00000000" w:rsidRPr="00033231">
        <w:t>è</w:t>
      </w:r>
      <w:r w:rsidR="00000000" w:rsidRPr="00033231">
        <w:t>re</w:t>
      </w:r>
      <w:r>
        <w:t xml:space="preserve">, </w:t>
      </w:r>
      <w:r w:rsidR="00000000" w:rsidRPr="00033231">
        <w:t>et le contentement votre élément</w:t>
      </w:r>
      <w:r>
        <w:t xml:space="preserve"> ; </w:t>
      </w:r>
      <w:r w:rsidR="00000000" w:rsidRPr="00033231">
        <w:lastRenderedPageBreak/>
        <w:t>supposez que to</w:t>
      </w:r>
      <w:r w:rsidR="00000000" w:rsidRPr="00033231">
        <w:t>u</w:t>
      </w:r>
      <w:r w:rsidR="00000000" w:rsidRPr="00033231">
        <w:t>tes les fois que son visage était devant vos yeux ou que son so</w:t>
      </w:r>
      <w:r w:rsidR="00000000" w:rsidRPr="00033231">
        <w:t>u</w:t>
      </w:r>
      <w:r w:rsidR="00000000" w:rsidRPr="00033231">
        <w:t>venir remplissait vos pensées</w:t>
      </w:r>
      <w:r>
        <w:t xml:space="preserve">, </w:t>
      </w:r>
      <w:r w:rsidR="00000000" w:rsidRPr="00033231">
        <w:t>votre dureté et votre inquiétude aient disparu graduellement</w:t>
      </w:r>
      <w:r>
        <w:t xml:space="preserve">, </w:t>
      </w:r>
      <w:r w:rsidR="00000000" w:rsidRPr="00033231">
        <w:t>et qu</w:t>
      </w:r>
      <w:r>
        <w:t>’</w:t>
      </w:r>
      <w:r w:rsidR="00000000" w:rsidRPr="00033231">
        <w:t>une pure affection</w:t>
      </w:r>
      <w:r>
        <w:t xml:space="preserve">, </w:t>
      </w:r>
      <w:r w:rsidR="00000000" w:rsidRPr="00033231">
        <w:t>l</w:t>
      </w:r>
      <w:r>
        <w:t>’</w:t>
      </w:r>
      <w:r w:rsidR="00000000" w:rsidRPr="00033231">
        <w:t>amour du foyer</w:t>
      </w:r>
      <w:r>
        <w:t xml:space="preserve">, </w:t>
      </w:r>
      <w:r w:rsidR="00000000" w:rsidRPr="00033231">
        <w:t>la soif des tendres discours</w:t>
      </w:r>
      <w:r>
        <w:t xml:space="preserve">, </w:t>
      </w:r>
      <w:r w:rsidR="00000000" w:rsidRPr="00033231">
        <w:t>le désir généreux de pr</w:t>
      </w:r>
      <w:r w:rsidR="00000000" w:rsidRPr="00033231">
        <w:t>o</w:t>
      </w:r>
      <w:r w:rsidR="00000000" w:rsidRPr="00033231">
        <w:t>téger et de chérir</w:t>
      </w:r>
      <w:r>
        <w:t xml:space="preserve">, </w:t>
      </w:r>
      <w:r w:rsidR="00000000" w:rsidRPr="00033231">
        <w:t>aient remplacé les calculs sordides et ro</w:t>
      </w:r>
      <w:r w:rsidR="00000000" w:rsidRPr="00033231">
        <w:t>n</w:t>
      </w:r>
      <w:r w:rsidR="00000000" w:rsidRPr="00033231">
        <w:t>geurs de votre commerce</w:t>
      </w:r>
      <w:r>
        <w:t xml:space="preserve"> ; </w:t>
      </w:r>
      <w:r w:rsidR="00000000" w:rsidRPr="00033231">
        <w:t>supposez</w:t>
      </w:r>
      <w:r>
        <w:t xml:space="preserve">, </w:t>
      </w:r>
      <w:r w:rsidR="00000000" w:rsidRPr="00033231">
        <w:t>avec tout cela</w:t>
      </w:r>
      <w:r>
        <w:t xml:space="preserve">, </w:t>
      </w:r>
      <w:r w:rsidR="00000000" w:rsidRPr="00033231">
        <w:t>que plus d</w:t>
      </w:r>
      <w:r>
        <w:t>’</w:t>
      </w:r>
      <w:r w:rsidR="00000000" w:rsidRPr="00033231">
        <w:t>une fois</w:t>
      </w:r>
      <w:r>
        <w:t xml:space="preserve">, </w:t>
      </w:r>
      <w:r w:rsidR="00000000" w:rsidRPr="00033231">
        <w:t>lorsque vous auriez été assez heureux pour posséder la petite main de votre Marie</w:t>
      </w:r>
      <w:r>
        <w:t xml:space="preserve">, </w:t>
      </w:r>
      <w:r w:rsidR="00000000" w:rsidRPr="00033231">
        <w:t>vous l</w:t>
      </w:r>
      <w:r>
        <w:t>’</w:t>
      </w:r>
      <w:r w:rsidR="00000000" w:rsidRPr="00033231">
        <w:t>ayez sentie trembler dans la vôtre</w:t>
      </w:r>
      <w:r>
        <w:t xml:space="preserve">, </w:t>
      </w:r>
      <w:r w:rsidR="00000000" w:rsidRPr="00033231">
        <w:t>comme tremble le petit oiseau que l</w:t>
      </w:r>
      <w:r>
        <w:t>’</w:t>
      </w:r>
      <w:r w:rsidR="00000000" w:rsidRPr="00033231">
        <w:t>on prend dans son nid</w:t>
      </w:r>
      <w:r>
        <w:t xml:space="preserve"> ; </w:t>
      </w:r>
      <w:r w:rsidR="00000000" w:rsidRPr="00033231">
        <w:t>supposez qu</w:t>
      </w:r>
      <w:r>
        <w:t>’</w:t>
      </w:r>
      <w:r w:rsidR="00000000" w:rsidRPr="00033231">
        <w:t>elle ait eu l</w:t>
      </w:r>
      <w:r>
        <w:t>’</w:t>
      </w:r>
      <w:r w:rsidR="00000000" w:rsidRPr="00033231">
        <w:t>habitude de se retirer à l</w:t>
      </w:r>
      <w:r>
        <w:t>’</w:t>
      </w:r>
      <w:r w:rsidR="00000000" w:rsidRPr="00033231">
        <w:t>écart lorsque vous entriez dans un appartement où elle se trouvait</w:t>
      </w:r>
      <w:r>
        <w:t xml:space="preserve">, </w:t>
      </w:r>
      <w:r w:rsidR="00000000" w:rsidRPr="00033231">
        <w:t>et cepe</w:t>
      </w:r>
      <w:r w:rsidR="00000000" w:rsidRPr="00033231">
        <w:t>n</w:t>
      </w:r>
      <w:r w:rsidR="00000000" w:rsidRPr="00033231">
        <w:t>dant</w:t>
      </w:r>
      <w:r>
        <w:t xml:space="preserve">, </w:t>
      </w:r>
      <w:r w:rsidR="00000000" w:rsidRPr="00033231">
        <w:t>si vous alliez la chercher dans sa retraite</w:t>
      </w:r>
      <w:r>
        <w:t xml:space="preserve">, </w:t>
      </w:r>
      <w:r w:rsidR="00000000" w:rsidRPr="00033231">
        <w:t>qu</w:t>
      </w:r>
      <w:r>
        <w:t>’</w:t>
      </w:r>
      <w:r w:rsidR="00000000" w:rsidRPr="00033231">
        <w:t>elle vous ait accueilli avec le plus doux sourire qui eût jamais illum</w:t>
      </w:r>
      <w:r w:rsidR="00000000" w:rsidRPr="00033231">
        <w:t>i</w:t>
      </w:r>
      <w:r w:rsidR="00000000" w:rsidRPr="00033231">
        <w:t>né un v</w:t>
      </w:r>
      <w:r w:rsidR="00000000" w:rsidRPr="00033231">
        <w:t>i</w:t>
      </w:r>
      <w:r w:rsidR="00000000" w:rsidRPr="00033231">
        <w:t>sage de vierge</w:t>
      </w:r>
      <w:r>
        <w:t xml:space="preserve">, </w:t>
      </w:r>
      <w:r w:rsidR="00000000" w:rsidRPr="00033231">
        <w:t>se contentant de baisser les yeux devant les v</w:t>
      </w:r>
      <w:r w:rsidR="00000000" w:rsidRPr="00033231">
        <w:t>ô</w:t>
      </w:r>
      <w:r w:rsidR="00000000" w:rsidRPr="00033231">
        <w:t>tres</w:t>
      </w:r>
      <w:r>
        <w:t xml:space="preserve">, </w:t>
      </w:r>
      <w:r w:rsidR="00000000" w:rsidRPr="00033231">
        <w:t>de peur que leur expression ne parlât trop clair</w:t>
      </w:r>
      <w:r w:rsidR="00000000" w:rsidRPr="00033231">
        <w:t>e</w:t>
      </w:r>
      <w:r w:rsidR="00000000" w:rsidRPr="00033231">
        <w:t>ment</w:t>
      </w:r>
      <w:r>
        <w:t xml:space="preserve"> ; </w:t>
      </w:r>
      <w:r w:rsidR="00000000" w:rsidRPr="00033231">
        <w:t>supposez enfin que votre Marie ait été</w:t>
      </w:r>
      <w:r>
        <w:t xml:space="preserve">, </w:t>
      </w:r>
      <w:r w:rsidR="00000000" w:rsidRPr="00033231">
        <w:t>non pas froide</w:t>
      </w:r>
      <w:r>
        <w:t xml:space="preserve">, </w:t>
      </w:r>
      <w:r w:rsidR="00000000" w:rsidRPr="00033231">
        <w:t>mais modeste</w:t>
      </w:r>
      <w:r>
        <w:t xml:space="preserve">, </w:t>
      </w:r>
      <w:r w:rsidR="00000000" w:rsidRPr="00033231">
        <w:t>non pas nulle</w:t>
      </w:r>
      <w:r>
        <w:t xml:space="preserve">, </w:t>
      </w:r>
      <w:r w:rsidR="00000000" w:rsidRPr="00033231">
        <w:t>mais réfléchie</w:t>
      </w:r>
      <w:r>
        <w:t xml:space="preserve">, </w:t>
      </w:r>
      <w:r w:rsidR="00000000" w:rsidRPr="00033231">
        <w:t>non pas obtuse</w:t>
      </w:r>
      <w:r>
        <w:t xml:space="preserve">, </w:t>
      </w:r>
      <w:r w:rsidR="00000000" w:rsidRPr="00033231">
        <w:t>mais sensitive</w:t>
      </w:r>
      <w:r>
        <w:t xml:space="preserve">, </w:t>
      </w:r>
      <w:r w:rsidR="00000000" w:rsidRPr="00033231">
        <w:t>non pas vide</w:t>
      </w:r>
      <w:r>
        <w:t xml:space="preserve">, </w:t>
      </w:r>
      <w:r w:rsidR="00000000" w:rsidRPr="00033231">
        <w:t>mais innocente</w:t>
      </w:r>
      <w:r>
        <w:t xml:space="preserve">, </w:t>
      </w:r>
      <w:r w:rsidR="00000000" w:rsidRPr="00033231">
        <w:t>non pas prude</w:t>
      </w:r>
      <w:r>
        <w:t xml:space="preserve">, </w:t>
      </w:r>
      <w:r w:rsidR="00000000" w:rsidRPr="00033231">
        <w:t>mais pure</w:t>
      </w:r>
      <w:r>
        <w:t xml:space="preserve">, </w:t>
      </w:r>
      <w:r w:rsidR="00000000" w:rsidRPr="00033231">
        <w:t>l</w:t>
      </w:r>
      <w:r>
        <w:t>’</w:t>
      </w:r>
      <w:r w:rsidR="00000000" w:rsidRPr="00033231">
        <w:t>eussiez-vous laissée pour courtiser une autre femme pour sa richesse</w:t>
      </w:r>
      <w:r>
        <w:t> ? »</w:t>
      </w:r>
    </w:p>
    <w:p w14:paraId="7B71E2B1" w14:textId="26E781C9" w:rsidR="004F69D6" w:rsidRDefault="004F69D6" w:rsidP="0021796F">
      <w:r>
        <w:t>M. </w:t>
      </w:r>
      <w:r w:rsidR="00000000" w:rsidRPr="00033231">
        <w:t>Yorke leva son chapeau et s</w:t>
      </w:r>
      <w:r>
        <w:t>’</w:t>
      </w:r>
      <w:r w:rsidR="00000000" w:rsidRPr="00033231">
        <w:t>essuya le front avec son mouchoir</w:t>
      </w:r>
      <w:r>
        <w:t>.</w:t>
      </w:r>
    </w:p>
    <w:p w14:paraId="747088EF" w14:textId="77777777" w:rsidR="004F69D6" w:rsidRDefault="004F69D6" w:rsidP="0021796F">
      <w:r>
        <w:t>« </w:t>
      </w:r>
      <w:r w:rsidR="00000000" w:rsidRPr="00033231">
        <w:t>La lune est levée</w:t>
      </w:r>
      <w:r>
        <w:t xml:space="preserve">, </w:t>
      </w:r>
      <w:r w:rsidR="00000000" w:rsidRPr="00033231">
        <w:t>dit-il fort à propos</w:t>
      </w:r>
      <w:r>
        <w:t xml:space="preserve">, </w:t>
      </w:r>
      <w:r w:rsidR="00000000" w:rsidRPr="00033231">
        <w:t>en montrant avec sa cravache dans la direction du marais</w:t>
      </w:r>
      <w:r>
        <w:t xml:space="preserve">. </w:t>
      </w:r>
      <w:r w:rsidR="00000000" w:rsidRPr="00033231">
        <w:t>La voilà qui monte dans la brume</w:t>
      </w:r>
      <w:r>
        <w:t xml:space="preserve">, </w:t>
      </w:r>
      <w:r w:rsidR="00000000" w:rsidRPr="00033231">
        <w:t>nous regardant avec sa couleur rouge étrange</w:t>
      </w:r>
      <w:r>
        <w:t xml:space="preserve">. </w:t>
      </w:r>
      <w:r w:rsidR="00000000" w:rsidRPr="00033231">
        <w:t>Elle n</w:t>
      </w:r>
      <w:r>
        <w:t>’</w:t>
      </w:r>
      <w:r w:rsidR="00000000" w:rsidRPr="00033231">
        <w:t>est pas plus d</w:t>
      </w:r>
      <w:r>
        <w:t>’</w:t>
      </w:r>
      <w:r w:rsidR="00000000" w:rsidRPr="00033231">
        <w:t xml:space="preserve">argent que le front du vieux </w:t>
      </w:r>
      <w:proofErr w:type="spellStart"/>
      <w:r w:rsidR="00000000" w:rsidRPr="00033231">
        <w:t>Helstone</w:t>
      </w:r>
      <w:proofErr w:type="spellEnd"/>
      <w:r w:rsidR="00000000" w:rsidRPr="00033231">
        <w:t xml:space="preserve"> n</w:t>
      </w:r>
      <w:r>
        <w:t>’</w:t>
      </w:r>
      <w:r w:rsidR="00000000" w:rsidRPr="00033231">
        <w:t>est d</w:t>
      </w:r>
      <w:r>
        <w:t>’</w:t>
      </w:r>
      <w:r w:rsidR="00000000" w:rsidRPr="00033231">
        <w:t>ivoire</w:t>
      </w:r>
      <w:r>
        <w:t xml:space="preserve">. </w:t>
      </w:r>
      <w:r w:rsidR="00000000" w:rsidRPr="00033231">
        <w:t xml:space="preserve">Pourquoi appuie-t-elle de cette façon ses joues sur </w:t>
      </w:r>
      <w:proofErr w:type="spellStart"/>
      <w:r w:rsidR="00000000" w:rsidRPr="00033231">
        <w:t>Rushedge</w:t>
      </w:r>
      <w:proofErr w:type="spellEnd"/>
      <w:r>
        <w:t xml:space="preserve">, </w:t>
      </w:r>
      <w:r w:rsidR="00000000" w:rsidRPr="00033231">
        <w:t>nous regardant comme avec une provocation ou une menace</w:t>
      </w:r>
      <w:r>
        <w:t> ?</w:t>
      </w:r>
    </w:p>
    <w:p w14:paraId="342AEC5D" w14:textId="77777777" w:rsidR="004F69D6" w:rsidRDefault="004F69D6" w:rsidP="0021796F">
      <w:r>
        <w:lastRenderedPageBreak/>
        <w:t>— </w:t>
      </w:r>
      <w:r w:rsidR="00000000" w:rsidRPr="00033231">
        <w:t>Yorke</w:t>
      </w:r>
      <w:r>
        <w:t xml:space="preserve">, </w:t>
      </w:r>
      <w:r w:rsidR="00000000" w:rsidRPr="00033231">
        <w:t>si Marie vous eût aimé en silence</w:t>
      </w:r>
      <w:r>
        <w:t xml:space="preserve">, </w:t>
      </w:r>
      <w:r w:rsidR="00000000" w:rsidRPr="00033231">
        <w:t>mais fidèl</w:t>
      </w:r>
      <w:r w:rsidR="00000000" w:rsidRPr="00033231">
        <w:t>e</w:t>
      </w:r>
      <w:r w:rsidR="00000000" w:rsidRPr="00033231">
        <w:t>ment</w:t>
      </w:r>
      <w:r>
        <w:t xml:space="preserve">, </w:t>
      </w:r>
      <w:r w:rsidR="00000000" w:rsidRPr="00033231">
        <w:t>chastement</w:t>
      </w:r>
      <w:r>
        <w:t xml:space="preserve">, </w:t>
      </w:r>
      <w:r w:rsidR="00000000" w:rsidRPr="00033231">
        <w:t>et cependant avec ardeur</w:t>
      </w:r>
      <w:r>
        <w:t xml:space="preserve">, </w:t>
      </w:r>
      <w:r w:rsidR="00000000" w:rsidRPr="00033231">
        <w:t>comme vous po</w:t>
      </w:r>
      <w:r w:rsidR="00000000" w:rsidRPr="00033231">
        <w:t>u</w:t>
      </w:r>
      <w:r w:rsidR="00000000" w:rsidRPr="00033231">
        <w:t>vez désirer que votre femme vous aime</w:t>
      </w:r>
      <w:r>
        <w:t xml:space="preserve">, </w:t>
      </w:r>
      <w:r w:rsidR="00000000" w:rsidRPr="00033231">
        <w:t>l</w:t>
      </w:r>
      <w:r>
        <w:t>’</w:t>
      </w:r>
      <w:r w:rsidR="00000000" w:rsidRPr="00033231">
        <w:t>auriez-vous délaissée</w:t>
      </w:r>
      <w:r>
        <w:t> ?</w:t>
      </w:r>
    </w:p>
    <w:p w14:paraId="139DA908" w14:textId="1C423D00" w:rsidR="00000000" w:rsidRPr="00033231" w:rsidRDefault="004F69D6" w:rsidP="0021796F">
      <w:r>
        <w:t>— </w:t>
      </w:r>
      <w:r w:rsidR="00000000" w:rsidRPr="00033231">
        <w:t>Robert</w:t>
      </w:r>
      <w:r>
        <w:t xml:space="preserve"> !… </w:t>
      </w:r>
      <w:r w:rsidR="00000000" w:rsidRPr="00033231">
        <w:t>Il leva son bras et le tint suspendu pendant une pause</w:t>
      </w:r>
      <w:r>
        <w:t xml:space="preserve">. </w:t>
      </w:r>
      <w:r w:rsidR="00000000" w:rsidRPr="00033231">
        <w:t>Robert</w:t>
      </w:r>
      <w:r>
        <w:t xml:space="preserve"> ! </w:t>
      </w:r>
      <w:r w:rsidR="00000000" w:rsidRPr="00033231">
        <w:t>notre monde est singulier</w:t>
      </w:r>
      <w:r>
        <w:t xml:space="preserve">, </w:t>
      </w:r>
      <w:r w:rsidR="00000000" w:rsidRPr="00033231">
        <w:t>et les hommes sont faits de la plus étrange lie qu</w:t>
      </w:r>
      <w:r>
        <w:t>’</w:t>
      </w:r>
      <w:r w:rsidR="00000000" w:rsidRPr="00033231">
        <w:t>ait agitée le chaos dans sa fermentation</w:t>
      </w:r>
      <w:r>
        <w:t xml:space="preserve">. </w:t>
      </w:r>
      <w:r w:rsidR="00000000" w:rsidRPr="00033231">
        <w:t>Je pourrais proférer les plus bruyants jurements</w:t>
      </w:r>
      <w:r>
        <w:t xml:space="preserve">, </w:t>
      </w:r>
      <w:r w:rsidR="00000000" w:rsidRPr="00033231">
        <w:t>des jurements à faire penser aux braconniers qu</w:t>
      </w:r>
      <w:r>
        <w:t>’</w:t>
      </w:r>
      <w:r w:rsidR="00000000" w:rsidRPr="00033231">
        <w:t>il se passe ici une terrible lutte</w:t>
      </w:r>
      <w:r>
        <w:t xml:space="preserve">, </w:t>
      </w:r>
      <w:r w:rsidR="00000000" w:rsidRPr="00033231">
        <w:t>que</w:t>
      </w:r>
      <w:r>
        <w:t xml:space="preserve">, </w:t>
      </w:r>
      <w:r w:rsidR="00000000" w:rsidRPr="00033231">
        <w:t>dans les circonstances dont vous parlez</w:t>
      </w:r>
      <w:r>
        <w:t xml:space="preserve">, </w:t>
      </w:r>
      <w:r w:rsidR="00000000" w:rsidRPr="00033231">
        <w:t>la mort seule eût pu me séparer de Marie</w:t>
      </w:r>
      <w:r>
        <w:t xml:space="preserve">. </w:t>
      </w:r>
      <w:r w:rsidR="00000000" w:rsidRPr="00033231">
        <w:t>Mais j</w:t>
      </w:r>
      <w:r>
        <w:t>’</w:t>
      </w:r>
      <w:r w:rsidR="00000000" w:rsidRPr="00033231">
        <w:t>ai vécu dans le monde pendant cinquante-cinq ans</w:t>
      </w:r>
      <w:r>
        <w:t xml:space="preserve"> ; </w:t>
      </w:r>
      <w:r w:rsidR="00000000" w:rsidRPr="00033231">
        <w:t>j</w:t>
      </w:r>
      <w:r>
        <w:t>’</w:t>
      </w:r>
      <w:r w:rsidR="00000000" w:rsidRPr="00033231">
        <w:t>ai été forcé d</w:t>
      </w:r>
      <w:r>
        <w:t>’</w:t>
      </w:r>
      <w:r w:rsidR="00000000" w:rsidRPr="00033231">
        <w:t>étudier la nature humaine</w:t>
      </w:r>
      <w:r>
        <w:t xml:space="preserve"> ; </w:t>
      </w:r>
      <w:r w:rsidR="00000000" w:rsidRPr="00033231">
        <w:t>et</w:t>
      </w:r>
      <w:r>
        <w:t xml:space="preserve">, </w:t>
      </w:r>
      <w:r w:rsidR="00000000" w:rsidRPr="00033231">
        <w:t>pour dire la sombre vérité</w:t>
      </w:r>
      <w:r>
        <w:t xml:space="preserve">, </w:t>
      </w:r>
      <w:r w:rsidR="00000000" w:rsidRPr="00033231">
        <w:t>les probabilités sont que</w:t>
      </w:r>
      <w:r>
        <w:t xml:space="preserve">, </w:t>
      </w:r>
      <w:r w:rsidR="00000000" w:rsidRPr="00033231">
        <w:t>si Marie m</w:t>
      </w:r>
      <w:r>
        <w:t>’</w:t>
      </w:r>
      <w:r w:rsidR="00000000" w:rsidRPr="00033231">
        <w:t>avait aimé et ne m</w:t>
      </w:r>
      <w:r>
        <w:t>’</w:t>
      </w:r>
      <w:r w:rsidR="00000000" w:rsidRPr="00033231">
        <w:t>avait point dédaigné</w:t>
      </w:r>
      <w:r>
        <w:t xml:space="preserve"> ; </w:t>
      </w:r>
      <w:r w:rsidR="00000000" w:rsidRPr="00033231">
        <w:t>si j</w:t>
      </w:r>
      <w:r>
        <w:t>’</w:t>
      </w:r>
      <w:r w:rsidR="00000000" w:rsidRPr="00033231">
        <w:t>avais été assuré de son affection</w:t>
      </w:r>
      <w:r>
        <w:t xml:space="preserve">, </w:t>
      </w:r>
      <w:r w:rsidR="00000000" w:rsidRPr="00033231">
        <w:t>persuadé de sa constance</w:t>
      </w:r>
      <w:r>
        <w:t xml:space="preserve"> ; </w:t>
      </w:r>
      <w:r w:rsidR="00000000" w:rsidRPr="00033231">
        <w:t>si je n</w:t>
      </w:r>
      <w:r>
        <w:t>’</w:t>
      </w:r>
      <w:r w:rsidR="00000000" w:rsidRPr="00033231">
        <w:t>avais été irrité par aucun doute</w:t>
      </w:r>
      <w:r>
        <w:t xml:space="preserve">, </w:t>
      </w:r>
      <w:r w:rsidR="00000000" w:rsidRPr="00033231">
        <w:t>blessé par aucune humili</w:t>
      </w:r>
      <w:r w:rsidR="00000000" w:rsidRPr="00033231">
        <w:t>a</w:t>
      </w:r>
      <w:r w:rsidR="00000000" w:rsidRPr="00033231">
        <w:t>tion</w:t>
      </w:r>
      <w:r>
        <w:t xml:space="preserve"> ; </w:t>
      </w:r>
      <w:r w:rsidR="00000000" w:rsidRPr="00033231">
        <w:t>les probabilités sont</w:t>
      </w:r>
      <w:r>
        <w:t>… (</w:t>
      </w:r>
      <w:r w:rsidR="00000000" w:rsidRPr="00033231">
        <w:t>il laissa tomber lourdement sa main sur la selle</w:t>
      </w:r>
      <w:r>
        <w:t xml:space="preserve">) </w:t>
      </w:r>
      <w:r w:rsidR="00000000" w:rsidRPr="00033231">
        <w:t>que je l</w:t>
      </w:r>
      <w:r>
        <w:t>’</w:t>
      </w:r>
      <w:r w:rsidR="00000000" w:rsidRPr="00033231">
        <w:t>aurais abandonnée</w:t>
      </w:r>
      <w:r>
        <w:t> ! »</w:t>
      </w:r>
    </w:p>
    <w:p w14:paraId="23976B7C" w14:textId="77777777" w:rsidR="004F69D6" w:rsidRDefault="00000000" w:rsidP="0021796F">
      <w:r w:rsidRPr="00033231">
        <w:t>Ils chevauchaient côte à côte en silence</w:t>
      </w:r>
      <w:r w:rsidR="004F69D6">
        <w:t xml:space="preserve">. </w:t>
      </w:r>
      <w:r w:rsidRPr="00033231">
        <w:t>Avant que l</w:t>
      </w:r>
      <w:r w:rsidR="004F69D6">
        <w:t>’</w:t>
      </w:r>
      <w:r w:rsidRPr="00033231">
        <w:t>un des deux eût repris la parole</w:t>
      </w:r>
      <w:r w:rsidR="004F69D6">
        <w:t xml:space="preserve">, </w:t>
      </w:r>
      <w:r w:rsidRPr="00033231">
        <w:t>ils se trouvèrent de l</w:t>
      </w:r>
      <w:r w:rsidR="004F69D6">
        <w:t>’</w:t>
      </w:r>
      <w:r w:rsidRPr="00033231">
        <w:t>autre côté du m</w:t>
      </w:r>
      <w:r w:rsidRPr="00033231">
        <w:t>a</w:t>
      </w:r>
      <w:r w:rsidRPr="00033231">
        <w:t xml:space="preserve">rais de </w:t>
      </w:r>
      <w:proofErr w:type="spellStart"/>
      <w:r w:rsidRPr="00033231">
        <w:t>Rushedge</w:t>
      </w:r>
      <w:proofErr w:type="spellEnd"/>
      <w:r w:rsidR="004F69D6">
        <w:t xml:space="preserve">. </w:t>
      </w:r>
      <w:r w:rsidRPr="00033231">
        <w:t xml:space="preserve">Les lumières de </w:t>
      </w:r>
      <w:proofErr w:type="spellStart"/>
      <w:r w:rsidRPr="00033231">
        <w:t>Briarfield</w:t>
      </w:r>
      <w:proofErr w:type="spellEnd"/>
      <w:r w:rsidRPr="00033231">
        <w:t xml:space="preserve"> étoilaient la lisière pure du marais</w:t>
      </w:r>
      <w:r w:rsidR="004F69D6">
        <w:t xml:space="preserve">. </w:t>
      </w:r>
      <w:r w:rsidRPr="00033231">
        <w:t>Robert</w:t>
      </w:r>
      <w:r w:rsidR="004F69D6">
        <w:t xml:space="preserve">, </w:t>
      </w:r>
      <w:r w:rsidRPr="00033231">
        <w:t>comme le plus jeune et comme étant moins absorbé par le passé que son compagnon</w:t>
      </w:r>
      <w:r w:rsidR="004F69D6">
        <w:t xml:space="preserve">, </w:t>
      </w:r>
      <w:r w:rsidRPr="00033231">
        <w:t>reprit le pr</w:t>
      </w:r>
      <w:r w:rsidRPr="00033231">
        <w:t>e</w:t>
      </w:r>
      <w:r w:rsidRPr="00033231">
        <w:t>mier la parole</w:t>
      </w:r>
      <w:r w:rsidR="004F69D6">
        <w:t>.</w:t>
      </w:r>
    </w:p>
    <w:p w14:paraId="2F7C9E66" w14:textId="77777777" w:rsidR="004F69D6" w:rsidRDefault="004F69D6" w:rsidP="0021796F">
      <w:r>
        <w:t>« </w:t>
      </w:r>
      <w:r w:rsidR="00000000" w:rsidRPr="00033231">
        <w:t>Je crois</w:t>
      </w:r>
      <w:r>
        <w:t xml:space="preserve">, </w:t>
      </w:r>
      <w:r w:rsidR="00000000" w:rsidRPr="00033231">
        <w:t>dit-il</w:t>
      </w:r>
      <w:r>
        <w:t xml:space="preserve">, </w:t>
      </w:r>
      <w:r w:rsidR="00000000" w:rsidRPr="00033231">
        <w:t>j</w:t>
      </w:r>
      <w:r>
        <w:t>’</w:t>
      </w:r>
      <w:r w:rsidR="00000000" w:rsidRPr="00033231">
        <w:t>en trouve chaque jour la preuve</w:t>
      </w:r>
      <w:r>
        <w:t xml:space="preserve">, </w:t>
      </w:r>
      <w:r w:rsidR="00000000" w:rsidRPr="00033231">
        <w:t>que nous ne pouvons rien gagner de quelque valeur en ce monde</w:t>
      </w:r>
      <w:r>
        <w:t xml:space="preserve">, </w:t>
      </w:r>
      <w:r w:rsidR="00000000" w:rsidRPr="00033231">
        <w:t>pas même un principe ni une conviction</w:t>
      </w:r>
      <w:r>
        <w:t xml:space="preserve">, </w:t>
      </w:r>
      <w:r w:rsidR="00000000" w:rsidRPr="00033231">
        <w:t>sans qu</w:t>
      </w:r>
      <w:r>
        <w:t>’</w:t>
      </w:r>
      <w:r w:rsidR="00000000" w:rsidRPr="00033231">
        <w:t>il passe par la flamme purifiante ou le péril qui fortifie</w:t>
      </w:r>
      <w:r>
        <w:t xml:space="preserve">. </w:t>
      </w:r>
      <w:r w:rsidR="00000000" w:rsidRPr="00033231">
        <w:t>Nous errons</w:t>
      </w:r>
      <w:r>
        <w:t xml:space="preserve"> ; </w:t>
      </w:r>
      <w:r w:rsidR="00000000" w:rsidRPr="00033231">
        <w:t>nous tombons</w:t>
      </w:r>
      <w:r>
        <w:t xml:space="preserve"> ; </w:t>
      </w:r>
      <w:r w:rsidR="00000000" w:rsidRPr="00033231">
        <w:t>nous sommes humiliés</w:t>
      </w:r>
      <w:r>
        <w:t xml:space="preserve">, </w:t>
      </w:r>
      <w:r w:rsidR="00000000" w:rsidRPr="00033231">
        <w:t>et alors</w:t>
      </w:r>
      <w:r>
        <w:t xml:space="preserve">, </w:t>
      </w:r>
      <w:r w:rsidR="00000000" w:rsidRPr="00033231">
        <w:t>nous marchons avec plus de précaution</w:t>
      </w:r>
      <w:r>
        <w:t xml:space="preserve">. </w:t>
      </w:r>
      <w:r w:rsidR="00000000" w:rsidRPr="00033231">
        <w:t xml:space="preserve">Nous buvons avidement à la coupe </w:t>
      </w:r>
      <w:r w:rsidR="00000000" w:rsidRPr="00033231">
        <w:lastRenderedPageBreak/>
        <w:t>empo</w:t>
      </w:r>
      <w:r w:rsidR="00000000" w:rsidRPr="00033231">
        <w:t>i</w:t>
      </w:r>
      <w:r w:rsidR="00000000" w:rsidRPr="00033231">
        <w:t>sonnée du vice</w:t>
      </w:r>
      <w:r>
        <w:t xml:space="preserve">, </w:t>
      </w:r>
      <w:r w:rsidR="00000000" w:rsidRPr="00033231">
        <w:t>ou nous mordons à la misérable besace de l</w:t>
      </w:r>
      <w:r>
        <w:t>’</w:t>
      </w:r>
      <w:r w:rsidR="00000000" w:rsidRPr="00033231">
        <w:t>avarice</w:t>
      </w:r>
      <w:r>
        <w:t xml:space="preserve"> ; </w:t>
      </w:r>
      <w:r w:rsidR="00000000" w:rsidRPr="00033231">
        <w:t>nous sommes malades et dégradés</w:t>
      </w:r>
      <w:r>
        <w:t xml:space="preserve"> ; </w:t>
      </w:r>
      <w:r w:rsidR="00000000" w:rsidRPr="00033231">
        <w:t>tout ce qu</w:t>
      </w:r>
      <w:r>
        <w:t>’</w:t>
      </w:r>
      <w:r w:rsidR="00000000" w:rsidRPr="00033231">
        <w:t>il y a de bon en nous se révolte</w:t>
      </w:r>
      <w:r>
        <w:t xml:space="preserve"> ; </w:t>
      </w:r>
      <w:r w:rsidR="00000000" w:rsidRPr="00033231">
        <w:t>notre âme se dresse avec indignation contre notre corps</w:t>
      </w:r>
      <w:r>
        <w:t xml:space="preserve"> ; </w:t>
      </w:r>
      <w:r w:rsidR="00000000" w:rsidRPr="00033231">
        <w:t>c</w:t>
      </w:r>
      <w:r>
        <w:t>’</w:t>
      </w:r>
      <w:r w:rsidR="00000000" w:rsidRPr="00033231">
        <w:t>est une période de lutte intérieure</w:t>
      </w:r>
      <w:r>
        <w:t xml:space="preserve"> ; </w:t>
      </w:r>
      <w:r w:rsidR="00000000" w:rsidRPr="00033231">
        <w:t>si l</w:t>
      </w:r>
      <w:r>
        <w:t>’</w:t>
      </w:r>
      <w:r w:rsidR="00000000" w:rsidRPr="00033231">
        <w:t>âme est forte</w:t>
      </w:r>
      <w:r>
        <w:t xml:space="preserve">, </w:t>
      </w:r>
      <w:r w:rsidR="00000000" w:rsidRPr="00033231">
        <w:t>elle remporte la victoire et domine par la suite</w:t>
      </w:r>
      <w:r>
        <w:t>.</w:t>
      </w:r>
    </w:p>
    <w:p w14:paraId="4B03381C" w14:textId="77777777" w:rsidR="004F69D6" w:rsidRDefault="004F69D6" w:rsidP="0021796F">
      <w:r>
        <w:t>— </w:t>
      </w:r>
      <w:r w:rsidR="00000000" w:rsidRPr="00033231">
        <w:t>Que vas-tu faire maintenant</w:t>
      </w:r>
      <w:r>
        <w:t xml:space="preserve">, </w:t>
      </w:r>
      <w:r w:rsidR="00000000" w:rsidRPr="00033231">
        <w:t>Robert</w:t>
      </w:r>
      <w:r>
        <w:t xml:space="preserve"> ? </w:t>
      </w:r>
      <w:r w:rsidR="00000000" w:rsidRPr="00033231">
        <w:t>Quels sont tes plans</w:t>
      </w:r>
      <w:r>
        <w:t> ?</w:t>
      </w:r>
    </w:p>
    <w:p w14:paraId="4167DB43" w14:textId="5AD57C02" w:rsidR="00000000" w:rsidRPr="00033231" w:rsidRDefault="004F69D6" w:rsidP="0021796F">
      <w:r>
        <w:t>— </w:t>
      </w:r>
      <w:r w:rsidR="00000000" w:rsidRPr="00033231">
        <w:t>Pour ce qui est de mes desseins</w:t>
      </w:r>
      <w:r>
        <w:t xml:space="preserve">, </w:t>
      </w:r>
      <w:r w:rsidR="00000000" w:rsidRPr="00033231">
        <w:t>je les garderai pour moi</w:t>
      </w:r>
      <w:r>
        <w:t xml:space="preserve"> ; </w:t>
      </w:r>
      <w:r w:rsidR="00000000" w:rsidRPr="00033231">
        <w:t>et c</w:t>
      </w:r>
      <w:r>
        <w:t>’</w:t>
      </w:r>
      <w:r w:rsidR="00000000" w:rsidRPr="00033231">
        <w:t>est fort aisé en ce moment</w:t>
      </w:r>
      <w:r>
        <w:t xml:space="preserve">, </w:t>
      </w:r>
      <w:r w:rsidR="00000000" w:rsidRPr="00033231">
        <w:t>car je n</w:t>
      </w:r>
      <w:r>
        <w:t>’</w:t>
      </w:r>
      <w:r w:rsidR="00000000" w:rsidRPr="00033231">
        <w:t>en ai aucun</w:t>
      </w:r>
      <w:r>
        <w:t xml:space="preserve">. </w:t>
      </w:r>
      <w:r w:rsidR="00000000" w:rsidRPr="00033231">
        <w:t>La vie pr</w:t>
      </w:r>
      <w:r w:rsidR="00000000" w:rsidRPr="00033231">
        <w:t>i</w:t>
      </w:r>
      <w:r w:rsidR="00000000" w:rsidRPr="00033231">
        <w:t>vée n</w:t>
      </w:r>
      <w:r>
        <w:t>’</w:t>
      </w:r>
      <w:r w:rsidR="00000000" w:rsidRPr="00033231">
        <w:t>est pas permise dans ma position</w:t>
      </w:r>
      <w:r>
        <w:t xml:space="preserve">… </w:t>
      </w:r>
      <w:r w:rsidR="00000000" w:rsidRPr="00033231">
        <w:t>un homme endetté</w:t>
      </w:r>
      <w:r>
        <w:t xml:space="preserve"> ! </w:t>
      </w:r>
      <w:r w:rsidR="00000000" w:rsidRPr="00033231">
        <w:t>Quant à mes plans publics</w:t>
      </w:r>
      <w:r>
        <w:t xml:space="preserve">, </w:t>
      </w:r>
      <w:r w:rsidR="00000000" w:rsidRPr="00033231">
        <w:t>mes vues sont un peu changées</w:t>
      </w:r>
      <w:r>
        <w:t xml:space="preserve">. </w:t>
      </w:r>
      <w:r w:rsidR="00000000" w:rsidRPr="00033231">
        <w:t>Pendant le temps que j</w:t>
      </w:r>
      <w:r>
        <w:t>’</w:t>
      </w:r>
      <w:r w:rsidR="00000000" w:rsidRPr="00033231">
        <w:t>ai demeuré à Birmingham</w:t>
      </w:r>
      <w:r>
        <w:t xml:space="preserve">, </w:t>
      </w:r>
      <w:r w:rsidR="00000000" w:rsidRPr="00033231">
        <w:t>j</w:t>
      </w:r>
      <w:r>
        <w:t>’</w:t>
      </w:r>
      <w:r w:rsidR="00000000" w:rsidRPr="00033231">
        <w:t>ai examiné un peu la réalité</w:t>
      </w:r>
      <w:r>
        <w:t xml:space="preserve">, </w:t>
      </w:r>
      <w:r w:rsidR="00000000" w:rsidRPr="00033231">
        <w:t>j</w:t>
      </w:r>
      <w:r>
        <w:t>’</w:t>
      </w:r>
      <w:r w:rsidR="00000000" w:rsidRPr="00033231">
        <w:t>ai étudié sérieusement</w:t>
      </w:r>
      <w:r>
        <w:t xml:space="preserve">, </w:t>
      </w:r>
      <w:r w:rsidR="00000000" w:rsidRPr="00033231">
        <w:t>et à leur source</w:t>
      </w:r>
      <w:r>
        <w:t xml:space="preserve">, </w:t>
      </w:r>
      <w:r w:rsidR="00000000" w:rsidRPr="00033231">
        <w:t>les causes des troubles qui agitent maintenant ce pays</w:t>
      </w:r>
      <w:r>
        <w:t xml:space="preserve"> ; </w:t>
      </w:r>
      <w:r w:rsidR="00000000" w:rsidRPr="00033231">
        <w:t>j</w:t>
      </w:r>
      <w:r>
        <w:t>’</w:t>
      </w:r>
      <w:r w:rsidR="00000000" w:rsidRPr="00033231">
        <w:t>ai fait de même à Londres</w:t>
      </w:r>
      <w:r>
        <w:t xml:space="preserve">. </w:t>
      </w:r>
      <w:r w:rsidR="00000000" w:rsidRPr="00033231">
        <w:t>Inconnu</w:t>
      </w:r>
      <w:r>
        <w:t xml:space="preserve">, </w:t>
      </w:r>
      <w:r w:rsidR="00000000" w:rsidRPr="00033231">
        <w:t>je pouvais aller où il me plaisait</w:t>
      </w:r>
      <w:r>
        <w:t xml:space="preserve">, </w:t>
      </w:r>
      <w:r w:rsidR="00000000" w:rsidRPr="00033231">
        <w:t>me mêler avec qui je voulais</w:t>
      </w:r>
      <w:r>
        <w:t xml:space="preserve">. </w:t>
      </w:r>
      <w:r w:rsidR="00000000" w:rsidRPr="00033231">
        <w:t>Je suis allé où l</w:t>
      </w:r>
      <w:r>
        <w:t>’</w:t>
      </w:r>
      <w:r w:rsidR="00000000" w:rsidRPr="00033231">
        <w:t>on manquait de nou</w:t>
      </w:r>
      <w:r w:rsidR="00000000" w:rsidRPr="00033231">
        <w:t>r</w:t>
      </w:r>
      <w:r w:rsidR="00000000" w:rsidRPr="00033231">
        <w:t>riture</w:t>
      </w:r>
      <w:r>
        <w:t xml:space="preserve">, </w:t>
      </w:r>
      <w:r w:rsidR="00000000" w:rsidRPr="00033231">
        <w:t>de chauffage</w:t>
      </w:r>
      <w:r>
        <w:t xml:space="preserve">, </w:t>
      </w:r>
      <w:r w:rsidR="00000000" w:rsidRPr="00033231">
        <w:t>de vêtements</w:t>
      </w:r>
      <w:r>
        <w:t xml:space="preserve">, </w:t>
      </w:r>
      <w:r w:rsidR="00000000" w:rsidRPr="00033231">
        <w:t>où il n</w:t>
      </w:r>
      <w:r>
        <w:t>’</w:t>
      </w:r>
      <w:r w:rsidR="00000000" w:rsidRPr="00033231">
        <w:t>y avait ni travail ni espérances</w:t>
      </w:r>
      <w:r>
        <w:t xml:space="preserve">. </w:t>
      </w:r>
      <w:r w:rsidR="00000000" w:rsidRPr="00033231">
        <w:t>J</w:t>
      </w:r>
      <w:r>
        <w:t>’</w:t>
      </w:r>
      <w:r w:rsidR="00000000" w:rsidRPr="00033231">
        <w:t>ai vu des hommes</w:t>
      </w:r>
      <w:r>
        <w:t xml:space="preserve">, </w:t>
      </w:r>
      <w:r w:rsidR="00000000" w:rsidRPr="00033231">
        <w:t>avec des tendances naturell</w:t>
      </w:r>
      <w:r w:rsidR="00000000" w:rsidRPr="00033231">
        <w:t>e</w:t>
      </w:r>
      <w:r w:rsidR="00000000" w:rsidRPr="00033231">
        <w:t>ment élevées et de bons sentiments</w:t>
      </w:r>
      <w:r>
        <w:t xml:space="preserve">, </w:t>
      </w:r>
      <w:r w:rsidR="00000000" w:rsidRPr="00033231">
        <w:t>se débattre au milieu de sordides privations et d</w:t>
      </w:r>
      <w:r>
        <w:t>’</w:t>
      </w:r>
      <w:r w:rsidR="00000000" w:rsidRPr="00033231">
        <w:t>accablants chagrins</w:t>
      </w:r>
      <w:r>
        <w:t xml:space="preserve">. </w:t>
      </w:r>
      <w:r w:rsidR="00000000" w:rsidRPr="00033231">
        <w:t>J</w:t>
      </w:r>
      <w:r>
        <w:t>’</w:t>
      </w:r>
      <w:r w:rsidR="00000000" w:rsidRPr="00033231">
        <w:t>en ai vu d</w:t>
      </w:r>
      <w:r>
        <w:t>’</w:t>
      </w:r>
      <w:r w:rsidR="00000000" w:rsidRPr="00033231">
        <w:t>autres originairement bas</w:t>
      </w:r>
      <w:r>
        <w:t xml:space="preserve">, </w:t>
      </w:r>
      <w:r w:rsidR="00000000" w:rsidRPr="00033231">
        <w:t>et auxquels le manque d</w:t>
      </w:r>
      <w:r>
        <w:t>’</w:t>
      </w:r>
      <w:r w:rsidR="00000000" w:rsidRPr="00033231">
        <w:t>éducation laissait à peine d</w:t>
      </w:r>
      <w:r>
        <w:t>’</w:t>
      </w:r>
      <w:r w:rsidR="00000000" w:rsidRPr="00033231">
        <w:t>autres besoins que ceux de la brute</w:t>
      </w:r>
      <w:r>
        <w:t xml:space="preserve">, </w:t>
      </w:r>
      <w:r w:rsidR="00000000" w:rsidRPr="00033231">
        <w:t>désappointés dans ces besoins et mourant de faim</w:t>
      </w:r>
      <w:r>
        <w:t xml:space="preserve">, </w:t>
      </w:r>
      <w:r w:rsidR="00000000" w:rsidRPr="00033231">
        <w:t>désespérés comme des an</w:t>
      </w:r>
      <w:r w:rsidR="00000000" w:rsidRPr="00033231">
        <w:t>i</w:t>
      </w:r>
      <w:r w:rsidR="00000000" w:rsidRPr="00033231">
        <w:t>maux affamés</w:t>
      </w:r>
      <w:r>
        <w:t xml:space="preserve"> : </w:t>
      </w:r>
      <w:r w:rsidR="00000000" w:rsidRPr="00033231">
        <w:t>j</w:t>
      </w:r>
      <w:r>
        <w:t>’</w:t>
      </w:r>
      <w:r w:rsidR="00000000" w:rsidRPr="00033231">
        <w:t>ai vu des choses qui ont enseigné à mon ce</w:t>
      </w:r>
      <w:r w:rsidR="00000000" w:rsidRPr="00033231">
        <w:t>r</w:t>
      </w:r>
      <w:r w:rsidR="00000000" w:rsidRPr="00033231">
        <w:t>veau une leçon nouvelle</w:t>
      </w:r>
      <w:r>
        <w:t xml:space="preserve">, </w:t>
      </w:r>
      <w:r w:rsidR="00000000" w:rsidRPr="00033231">
        <w:t>et rempli mon cœur de nouveaux se</w:t>
      </w:r>
      <w:r w:rsidR="00000000" w:rsidRPr="00033231">
        <w:t>n</w:t>
      </w:r>
      <w:r w:rsidR="00000000" w:rsidRPr="00033231">
        <w:t>timents</w:t>
      </w:r>
      <w:r>
        <w:t xml:space="preserve">. </w:t>
      </w:r>
      <w:r w:rsidR="00000000" w:rsidRPr="00033231">
        <w:t>Je n</w:t>
      </w:r>
      <w:r>
        <w:t>’</w:t>
      </w:r>
      <w:r w:rsidR="00000000" w:rsidRPr="00033231">
        <w:t>ai aucune intention de montrer plus de douceur et de sensib</w:t>
      </w:r>
      <w:r w:rsidR="00000000" w:rsidRPr="00033231">
        <w:t>i</w:t>
      </w:r>
      <w:r w:rsidR="00000000" w:rsidRPr="00033231">
        <w:t>lité qu</w:t>
      </w:r>
      <w:r>
        <w:t>’</w:t>
      </w:r>
      <w:r w:rsidR="00000000" w:rsidRPr="00033231">
        <w:t>auparavant</w:t>
      </w:r>
      <w:r>
        <w:t xml:space="preserve">. </w:t>
      </w:r>
      <w:r w:rsidR="00000000" w:rsidRPr="00033231">
        <w:t>Je regarde la révolte et l</w:t>
      </w:r>
      <w:r>
        <w:t>’</w:t>
      </w:r>
      <w:r w:rsidR="00000000" w:rsidRPr="00033231">
        <w:t>ambition comme je les ai toujours regardées</w:t>
      </w:r>
      <w:r>
        <w:t xml:space="preserve"> ; </w:t>
      </w:r>
      <w:r w:rsidR="00000000" w:rsidRPr="00033231">
        <w:t>je résisterai à une émeute absolument comme je l</w:t>
      </w:r>
      <w:r>
        <w:t>’</w:t>
      </w:r>
      <w:r w:rsidR="00000000" w:rsidRPr="00033231">
        <w:t>ai fait</w:t>
      </w:r>
      <w:r>
        <w:t xml:space="preserve">. </w:t>
      </w:r>
      <w:r w:rsidR="00000000" w:rsidRPr="00033231">
        <w:t>Je me mettrais sur la trace d</w:t>
      </w:r>
      <w:r>
        <w:t>’</w:t>
      </w:r>
      <w:r w:rsidR="00000000" w:rsidRPr="00033231">
        <w:t>un meneur fug</w:t>
      </w:r>
      <w:r w:rsidR="00000000" w:rsidRPr="00033231">
        <w:t>i</w:t>
      </w:r>
      <w:r w:rsidR="00000000" w:rsidRPr="00033231">
        <w:t>tif avec autant d</w:t>
      </w:r>
      <w:r>
        <w:t>’</w:t>
      </w:r>
      <w:r w:rsidR="00000000" w:rsidRPr="00033231">
        <w:t>ardeur</w:t>
      </w:r>
      <w:r>
        <w:t xml:space="preserve">, </w:t>
      </w:r>
      <w:r w:rsidR="00000000" w:rsidRPr="00033231">
        <w:t xml:space="preserve">je le poursuivrais avec autant de </w:t>
      </w:r>
      <w:r w:rsidR="00000000" w:rsidRPr="00033231">
        <w:lastRenderedPageBreak/>
        <w:t>pers</w:t>
      </w:r>
      <w:r w:rsidR="00000000" w:rsidRPr="00033231">
        <w:t>é</w:t>
      </w:r>
      <w:r w:rsidR="00000000" w:rsidRPr="00033231">
        <w:t>vérance</w:t>
      </w:r>
      <w:r>
        <w:t xml:space="preserve">, </w:t>
      </w:r>
      <w:r w:rsidR="00000000" w:rsidRPr="00033231">
        <w:t>je le ferais punir avec autant de sévérité que je l</w:t>
      </w:r>
      <w:r>
        <w:t>’</w:t>
      </w:r>
      <w:r w:rsidR="00000000" w:rsidRPr="00033231">
        <w:t>ai fait</w:t>
      </w:r>
      <w:r>
        <w:t xml:space="preserve"> ; </w:t>
      </w:r>
      <w:r w:rsidR="00000000" w:rsidRPr="00033231">
        <w:t>mais j</w:t>
      </w:r>
      <w:r>
        <w:t>’</w:t>
      </w:r>
      <w:r w:rsidR="00000000" w:rsidRPr="00033231">
        <w:t>agirais maintenant dans l</w:t>
      </w:r>
      <w:r>
        <w:t>’</w:t>
      </w:r>
      <w:r w:rsidR="00000000" w:rsidRPr="00033231">
        <w:t>intérêt et la s</w:t>
      </w:r>
      <w:r w:rsidR="00000000" w:rsidRPr="00033231">
        <w:t>é</w:t>
      </w:r>
      <w:r w:rsidR="00000000" w:rsidRPr="00033231">
        <w:t>curité de ceux qu</w:t>
      </w:r>
      <w:r>
        <w:t>’</w:t>
      </w:r>
      <w:r w:rsidR="00000000" w:rsidRPr="00033231">
        <w:t>il égarait</w:t>
      </w:r>
      <w:r>
        <w:t xml:space="preserve">. </w:t>
      </w:r>
      <w:r w:rsidR="00000000" w:rsidRPr="00033231">
        <w:t>Il y a quelque chose à voir</w:t>
      </w:r>
      <w:r>
        <w:t xml:space="preserve">, </w:t>
      </w:r>
      <w:r w:rsidR="00000000" w:rsidRPr="00033231">
        <w:t>Yorke</w:t>
      </w:r>
      <w:r>
        <w:t xml:space="preserve">, </w:t>
      </w:r>
      <w:proofErr w:type="spellStart"/>
      <w:r w:rsidR="00000000" w:rsidRPr="00033231">
        <w:t>au delà</w:t>
      </w:r>
      <w:proofErr w:type="spellEnd"/>
      <w:r w:rsidR="00000000" w:rsidRPr="00033231">
        <w:t xml:space="preserve"> de l</w:t>
      </w:r>
      <w:r>
        <w:t>’</w:t>
      </w:r>
      <w:r w:rsidR="00000000" w:rsidRPr="00033231">
        <w:t>intérêt personnel</w:t>
      </w:r>
      <w:r>
        <w:t xml:space="preserve">, </w:t>
      </w:r>
      <w:r w:rsidR="00000000" w:rsidRPr="00033231">
        <w:t>de la réussite de plans bien conçus</w:t>
      </w:r>
      <w:r>
        <w:t xml:space="preserve">, </w:t>
      </w:r>
      <w:r w:rsidR="00000000" w:rsidRPr="00033231">
        <w:t>de l</w:t>
      </w:r>
      <w:r>
        <w:t>’</w:t>
      </w:r>
      <w:r w:rsidR="00000000" w:rsidRPr="00033231">
        <w:t>acquittement de dettes déshonorantes</w:t>
      </w:r>
      <w:r>
        <w:t xml:space="preserve">. </w:t>
      </w:r>
      <w:r w:rsidR="00000000" w:rsidRPr="00033231">
        <w:t>Pour se respecter soi-même</w:t>
      </w:r>
      <w:r>
        <w:t xml:space="preserve">, </w:t>
      </w:r>
      <w:r w:rsidR="00000000" w:rsidRPr="00033231">
        <w:t>il faut qu</w:t>
      </w:r>
      <w:r>
        <w:t>’</w:t>
      </w:r>
      <w:r w:rsidR="00000000" w:rsidRPr="00033231">
        <w:t>un homme ait la conviction qu</w:t>
      </w:r>
      <w:r>
        <w:t>’</w:t>
      </w:r>
      <w:r w:rsidR="00000000" w:rsidRPr="00033231">
        <w:t>il rend ju</w:t>
      </w:r>
      <w:r w:rsidR="00000000" w:rsidRPr="00033231">
        <w:t>s</w:t>
      </w:r>
      <w:r w:rsidR="00000000" w:rsidRPr="00033231">
        <w:t>t</w:t>
      </w:r>
      <w:r w:rsidR="00000000" w:rsidRPr="00033231">
        <w:t>i</w:t>
      </w:r>
      <w:r w:rsidR="00000000" w:rsidRPr="00033231">
        <w:t>ce à ses semblables</w:t>
      </w:r>
      <w:r>
        <w:t xml:space="preserve">. </w:t>
      </w:r>
      <w:r w:rsidR="00000000" w:rsidRPr="00033231">
        <w:t>À moins que je ne sois plus modéré pour l</w:t>
      </w:r>
      <w:r>
        <w:t>’</w:t>
      </w:r>
      <w:r w:rsidR="00000000" w:rsidRPr="00033231">
        <w:t>ignorance</w:t>
      </w:r>
      <w:r>
        <w:t xml:space="preserve">, </w:t>
      </w:r>
      <w:r w:rsidR="00000000" w:rsidRPr="00033231">
        <w:t>plus compatissant envers ceux qui souffrent que je ne l</w:t>
      </w:r>
      <w:r>
        <w:t>’</w:t>
      </w:r>
      <w:r w:rsidR="00000000" w:rsidRPr="00033231">
        <w:t>ai été jusqu</w:t>
      </w:r>
      <w:r>
        <w:t>’</w:t>
      </w:r>
      <w:r w:rsidR="00000000" w:rsidRPr="00033231">
        <w:t>ici</w:t>
      </w:r>
      <w:r>
        <w:t xml:space="preserve">, </w:t>
      </w:r>
      <w:r w:rsidR="00000000" w:rsidRPr="00033231">
        <w:t>je me mépriserai comme grossièrement i</w:t>
      </w:r>
      <w:r w:rsidR="00000000" w:rsidRPr="00033231">
        <w:t>n</w:t>
      </w:r>
      <w:r w:rsidR="00000000" w:rsidRPr="00033231">
        <w:t>juste</w:t>
      </w:r>
      <w:r>
        <w:t xml:space="preserve">. </w:t>
      </w:r>
      <w:r w:rsidR="00000000" w:rsidRPr="00033231">
        <w:t>Qu</w:t>
      </w:r>
      <w:r>
        <w:t>’</w:t>
      </w:r>
      <w:r w:rsidR="00000000" w:rsidRPr="00033231">
        <w:t>est-ce donc</w:t>
      </w:r>
      <w:r>
        <w:t xml:space="preserve"> ? </w:t>
      </w:r>
      <w:r w:rsidR="00000000" w:rsidRPr="00033231">
        <w:t>dit-il en s</w:t>
      </w:r>
      <w:r>
        <w:t>’</w:t>
      </w:r>
      <w:r w:rsidR="00000000" w:rsidRPr="00033231">
        <w:t>adressant à son cheval</w:t>
      </w:r>
      <w:r>
        <w:t xml:space="preserve">, </w:t>
      </w:r>
      <w:r w:rsidR="00000000" w:rsidRPr="00033231">
        <w:t>qui</w:t>
      </w:r>
      <w:r>
        <w:t xml:space="preserve">, </w:t>
      </w:r>
      <w:r w:rsidR="00000000" w:rsidRPr="00033231">
        <w:t>e</w:t>
      </w:r>
      <w:r w:rsidR="00000000" w:rsidRPr="00033231">
        <w:t>n</w:t>
      </w:r>
      <w:r w:rsidR="00000000" w:rsidRPr="00033231">
        <w:t>tendant le murmure de l</w:t>
      </w:r>
      <w:r>
        <w:t>’</w:t>
      </w:r>
      <w:r w:rsidR="00000000" w:rsidRPr="00033231">
        <w:t>eau et ayant soif</w:t>
      </w:r>
      <w:r>
        <w:t xml:space="preserve">, </w:t>
      </w:r>
      <w:r w:rsidR="00000000" w:rsidRPr="00033231">
        <w:t>se tournait vers un fossé où la lune se jouait sur une onde de cristal</w:t>
      </w:r>
      <w:r>
        <w:rPr>
          <w:rFonts w:eastAsia="Georgia"/>
        </w:rPr>
        <w:t xml:space="preserve">… </w:t>
      </w:r>
      <w:r w:rsidR="00000000" w:rsidRPr="00033231">
        <w:t>Yorke</w:t>
      </w:r>
      <w:r>
        <w:t xml:space="preserve">, </w:t>
      </w:r>
      <w:r w:rsidR="00000000" w:rsidRPr="00033231">
        <w:t>cont</w:t>
      </w:r>
      <w:r w:rsidR="00000000" w:rsidRPr="00033231">
        <w:t>i</w:t>
      </w:r>
      <w:r w:rsidR="00000000" w:rsidRPr="00033231">
        <w:t>nua Moore</w:t>
      </w:r>
      <w:r>
        <w:t xml:space="preserve">, </w:t>
      </w:r>
      <w:r w:rsidR="00000000" w:rsidRPr="00033231">
        <w:t>allez toujours</w:t>
      </w:r>
      <w:r>
        <w:t xml:space="preserve">, </w:t>
      </w:r>
      <w:r w:rsidR="00000000" w:rsidRPr="00033231">
        <w:t>je veux le laisser boire</w:t>
      </w:r>
      <w:r>
        <w:t>. »</w:t>
      </w:r>
    </w:p>
    <w:p w14:paraId="0735E9A2" w14:textId="77777777" w:rsidR="004F69D6" w:rsidRDefault="00000000" w:rsidP="0021796F">
      <w:r w:rsidRPr="00033231">
        <w:t>Yorke</w:t>
      </w:r>
      <w:r w:rsidR="004F69D6">
        <w:t xml:space="preserve">, </w:t>
      </w:r>
      <w:r w:rsidRPr="00033231">
        <w:t>en conséquence</w:t>
      </w:r>
      <w:r w:rsidR="004F69D6">
        <w:t xml:space="preserve">, </w:t>
      </w:r>
      <w:r w:rsidRPr="00033231">
        <w:t>continua à chevaucher assez le</w:t>
      </w:r>
      <w:r w:rsidRPr="00033231">
        <w:t>n</w:t>
      </w:r>
      <w:r w:rsidRPr="00033231">
        <w:t>tement</w:t>
      </w:r>
      <w:r w:rsidR="004F69D6">
        <w:t xml:space="preserve">, </w:t>
      </w:r>
      <w:r w:rsidRPr="00033231">
        <w:t>cherchant</w:t>
      </w:r>
      <w:r w:rsidR="004F69D6">
        <w:t xml:space="preserve">, </w:t>
      </w:r>
      <w:r w:rsidRPr="00033231">
        <w:t>à mesure qu</w:t>
      </w:r>
      <w:r w:rsidR="004F69D6">
        <w:t>’</w:t>
      </w:r>
      <w:r w:rsidRPr="00033231">
        <w:t>il avançait</w:t>
      </w:r>
      <w:r w:rsidR="004F69D6">
        <w:t xml:space="preserve">, </w:t>
      </w:r>
      <w:r w:rsidRPr="00033231">
        <w:t>à discerner</w:t>
      </w:r>
      <w:r w:rsidR="004F69D6">
        <w:t xml:space="preserve">, </w:t>
      </w:r>
      <w:r w:rsidRPr="00033231">
        <w:t>parmi les nombreuses lumières qui brillaient au loin</w:t>
      </w:r>
      <w:r w:rsidR="004F69D6">
        <w:t xml:space="preserve">, </w:t>
      </w:r>
      <w:r w:rsidRPr="00033231">
        <w:t xml:space="preserve">celle de </w:t>
      </w:r>
      <w:proofErr w:type="spellStart"/>
      <w:r w:rsidRPr="00033231">
        <w:t>Bria</w:t>
      </w:r>
      <w:r w:rsidRPr="00033231">
        <w:t>r</w:t>
      </w:r>
      <w:r w:rsidRPr="00033231">
        <w:t>field</w:t>
      </w:r>
      <w:proofErr w:type="spellEnd"/>
      <w:r w:rsidR="004F69D6">
        <w:t xml:space="preserve">. </w:t>
      </w:r>
      <w:r w:rsidRPr="00033231">
        <w:t xml:space="preserve">Le marais de </w:t>
      </w:r>
      <w:proofErr w:type="spellStart"/>
      <w:r w:rsidRPr="00033231">
        <w:t>Stilbro</w:t>
      </w:r>
      <w:proofErr w:type="spellEnd"/>
      <w:r w:rsidR="004F69D6">
        <w:t>’</w:t>
      </w:r>
      <w:r w:rsidRPr="00033231">
        <w:t xml:space="preserve"> était derrière eux</w:t>
      </w:r>
      <w:r w:rsidR="004F69D6">
        <w:t xml:space="preserve"> ; </w:t>
      </w:r>
      <w:r w:rsidRPr="00033231">
        <w:t>les plantations s</w:t>
      </w:r>
      <w:r w:rsidR="004F69D6">
        <w:t>’</w:t>
      </w:r>
      <w:r w:rsidRPr="00033231">
        <w:t>élevaient sombres de chaque côté</w:t>
      </w:r>
      <w:r w:rsidR="004F69D6">
        <w:t xml:space="preserve"> ; </w:t>
      </w:r>
      <w:r w:rsidRPr="00033231">
        <w:t>ils descendaient la colline</w:t>
      </w:r>
      <w:r w:rsidR="004F69D6">
        <w:t xml:space="preserve"> ; </w:t>
      </w:r>
      <w:r w:rsidRPr="00033231">
        <w:t>au-dessous d</w:t>
      </w:r>
      <w:r w:rsidR="004F69D6">
        <w:t>’</w:t>
      </w:r>
      <w:r w:rsidRPr="00033231">
        <w:t>eux se déroulait la vallée avec sa populeuse p</w:t>
      </w:r>
      <w:r w:rsidRPr="00033231">
        <w:t>a</w:t>
      </w:r>
      <w:r w:rsidRPr="00033231">
        <w:t>roi</w:t>
      </w:r>
      <w:r w:rsidRPr="00033231">
        <w:t>s</w:t>
      </w:r>
      <w:r w:rsidRPr="00033231">
        <w:t>se</w:t>
      </w:r>
      <w:r w:rsidR="004F69D6">
        <w:t xml:space="preserve"> : </w:t>
      </w:r>
      <w:r w:rsidRPr="00033231">
        <w:t>ils se voyaient presque arrivés</w:t>
      </w:r>
      <w:r w:rsidR="004F69D6">
        <w:t>.</w:t>
      </w:r>
    </w:p>
    <w:p w14:paraId="44672F62" w14:textId="0D5F2455" w:rsidR="004F69D6" w:rsidRDefault="00000000" w:rsidP="0021796F">
      <w:r w:rsidRPr="00033231">
        <w:t>N</w:t>
      </w:r>
      <w:r w:rsidR="004F69D6">
        <w:t>’</w:t>
      </w:r>
      <w:r w:rsidRPr="00033231">
        <w:t>étant plus environné par la bruyère</w:t>
      </w:r>
      <w:r w:rsidR="004F69D6">
        <w:t>, M. </w:t>
      </w:r>
      <w:r w:rsidRPr="00033231">
        <w:t>Yorke ne fut pas surpris de voir un chapeau se lever</w:t>
      </w:r>
      <w:r w:rsidR="004F69D6">
        <w:t xml:space="preserve">, </w:t>
      </w:r>
      <w:r w:rsidRPr="00033231">
        <w:t>et d</w:t>
      </w:r>
      <w:r w:rsidR="004F69D6">
        <w:t>’</w:t>
      </w:r>
      <w:r w:rsidRPr="00033231">
        <w:t>entendre une voix pa</w:t>
      </w:r>
      <w:r w:rsidRPr="00033231">
        <w:t>r</w:t>
      </w:r>
      <w:r w:rsidRPr="00033231">
        <w:t>ler de derrière le mur</w:t>
      </w:r>
      <w:r w:rsidR="004F69D6">
        <w:t xml:space="preserve">. </w:t>
      </w:r>
      <w:r w:rsidRPr="00033231">
        <w:t>Les paroles</w:t>
      </w:r>
      <w:r w:rsidR="004F69D6">
        <w:t xml:space="preserve">, </w:t>
      </w:r>
      <w:r w:rsidRPr="00033231">
        <w:t>cependant</w:t>
      </w:r>
      <w:r w:rsidR="004F69D6">
        <w:t xml:space="preserve">, </w:t>
      </w:r>
      <w:r w:rsidRPr="00033231">
        <w:t>étaient singuli</w:t>
      </w:r>
      <w:r w:rsidRPr="00033231">
        <w:t>è</w:t>
      </w:r>
      <w:r w:rsidRPr="00033231">
        <w:t>res</w:t>
      </w:r>
      <w:r w:rsidR="004F69D6">
        <w:t>.</w:t>
      </w:r>
    </w:p>
    <w:p w14:paraId="7740AE84" w14:textId="3A50AF70" w:rsidR="00000000" w:rsidRPr="00033231" w:rsidRDefault="004F69D6" w:rsidP="0021796F">
      <w:r>
        <w:t>« </w:t>
      </w:r>
      <w:r w:rsidR="00000000" w:rsidRPr="00033231">
        <w:t>Lorsque le méchant périt</w:t>
      </w:r>
      <w:r>
        <w:t xml:space="preserve">, </w:t>
      </w:r>
      <w:r w:rsidR="00000000" w:rsidRPr="00033231">
        <w:t>il y a des cris de joie</w:t>
      </w:r>
      <w:r>
        <w:t>, »</w:t>
      </w:r>
      <w:r w:rsidR="00000000" w:rsidRPr="00033231">
        <w:t xml:space="preserve"> disait la voix</w:t>
      </w:r>
      <w:r>
        <w:t xml:space="preserve">. </w:t>
      </w:r>
      <w:r w:rsidR="00000000" w:rsidRPr="00033231">
        <w:t>Puis elle ajouta</w:t>
      </w:r>
      <w:r>
        <w:t> : « </w:t>
      </w:r>
      <w:r w:rsidR="00000000" w:rsidRPr="00033231">
        <w:t>Le méchant passe comme le tourbillon</w:t>
      </w:r>
      <w:r>
        <w:t xml:space="preserve"> (</w:t>
      </w:r>
      <w:r w:rsidR="00000000" w:rsidRPr="00033231">
        <w:t>avec un grondement plus sourd</w:t>
      </w:r>
      <w:r>
        <w:t xml:space="preserve">). </w:t>
      </w:r>
      <w:r w:rsidR="00000000" w:rsidRPr="00033231">
        <w:t>Il est envahi par la terreur comme par les eaux</w:t>
      </w:r>
      <w:r>
        <w:t xml:space="preserve"> ; </w:t>
      </w:r>
      <w:r w:rsidR="00000000" w:rsidRPr="00033231">
        <w:t>l</w:t>
      </w:r>
      <w:r>
        <w:t>’</w:t>
      </w:r>
      <w:r w:rsidR="00000000" w:rsidRPr="00033231">
        <w:t>enfer s</w:t>
      </w:r>
      <w:r>
        <w:t>’</w:t>
      </w:r>
      <w:r w:rsidR="00000000" w:rsidRPr="00033231">
        <w:t>ouvre devant lui</w:t>
      </w:r>
      <w:r>
        <w:t xml:space="preserve"> ; </w:t>
      </w:r>
      <w:r w:rsidR="00000000" w:rsidRPr="00033231">
        <w:t>il mourra sans connaissance</w:t>
      </w:r>
      <w:r>
        <w:t>. »</w:t>
      </w:r>
    </w:p>
    <w:p w14:paraId="7D8D53D5" w14:textId="5558F08C" w:rsidR="004F69D6" w:rsidRDefault="00000000" w:rsidP="0021796F">
      <w:r w:rsidRPr="00033231">
        <w:lastRenderedPageBreak/>
        <w:t>Un éclair soudain et une détonation troublèrent le calme de la nuit</w:t>
      </w:r>
      <w:r w:rsidR="004F69D6">
        <w:t xml:space="preserve">. </w:t>
      </w:r>
      <w:r w:rsidRPr="00033231">
        <w:t xml:space="preserve">Avant que </w:t>
      </w:r>
      <w:r w:rsidR="004F69D6">
        <w:t>M. </w:t>
      </w:r>
      <w:r w:rsidRPr="00033231">
        <w:t>Yorke eût eu le temps de se retourner</w:t>
      </w:r>
      <w:r w:rsidR="004F69D6">
        <w:t xml:space="preserve">, </w:t>
      </w:r>
      <w:r w:rsidRPr="00033231">
        <w:t>il comprit que les quatre convicts de Birmingham étaient vengés</w:t>
      </w:r>
      <w:r w:rsidR="004F69D6">
        <w:t>.</w:t>
      </w:r>
    </w:p>
    <w:p w14:paraId="4790A547" w14:textId="0A54B7C7" w:rsidR="004F69D6" w:rsidRDefault="00000000" w:rsidP="004F69D6">
      <w:pPr>
        <w:pStyle w:val="Titre2"/>
        <w:rPr>
          <w:szCs w:val="44"/>
        </w:rPr>
      </w:pPr>
      <w:bookmarkStart w:id="31" w:name="_Toc199956112"/>
      <w:r w:rsidRPr="00AF30F4">
        <w:rPr>
          <w:szCs w:val="44"/>
        </w:rPr>
        <w:lastRenderedPageBreak/>
        <w:t>CHAPITRE VI</w:t>
      </w:r>
      <w:r w:rsidR="004F69D6">
        <w:rPr>
          <w:szCs w:val="44"/>
        </w:rPr>
        <w:t>.</w:t>
      </w:r>
      <w:r w:rsidR="004F69D6">
        <w:rPr>
          <w:szCs w:val="44"/>
        </w:rPr>
        <w:br/>
      </w:r>
      <w:r w:rsidRPr="00AF30F4">
        <w:rPr>
          <w:szCs w:val="44"/>
        </w:rPr>
        <w:br/>
        <w:t>L</w:t>
      </w:r>
      <w:r w:rsidR="004F69D6">
        <w:rPr>
          <w:szCs w:val="44"/>
        </w:rPr>
        <w:t>’</w:t>
      </w:r>
      <w:r w:rsidRPr="00AF30F4">
        <w:rPr>
          <w:szCs w:val="44"/>
        </w:rPr>
        <w:t>oncle et la nièce</w:t>
      </w:r>
      <w:r w:rsidR="004F69D6">
        <w:rPr>
          <w:szCs w:val="44"/>
        </w:rPr>
        <w:t>.</w:t>
      </w:r>
      <w:bookmarkEnd w:id="31"/>
    </w:p>
    <w:p w14:paraId="04C08CFA" w14:textId="77777777" w:rsidR="004F69D6" w:rsidRDefault="00000000" w:rsidP="0021796F">
      <w:r w:rsidRPr="00033231">
        <w:t>Le dé était jeté</w:t>
      </w:r>
      <w:r w:rsidR="004F69D6">
        <w:t xml:space="preserve">. </w:t>
      </w:r>
      <w:r w:rsidRPr="00033231">
        <w:t>Sir Philippe le savait</w:t>
      </w:r>
      <w:r w:rsidR="004F69D6">
        <w:t xml:space="preserve"> ; </w:t>
      </w:r>
      <w:r w:rsidRPr="00033231">
        <w:t>Shirley le savait</w:t>
      </w:r>
      <w:r w:rsidR="004F69D6">
        <w:t xml:space="preserve">. </w:t>
      </w:r>
      <w:r w:rsidRPr="00033231">
        <w:t>Ce</w:t>
      </w:r>
      <w:r w:rsidRPr="00033231">
        <w:t>t</w:t>
      </w:r>
      <w:r w:rsidRPr="00033231">
        <w:t>te soirée</w:t>
      </w:r>
      <w:r w:rsidR="004F69D6">
        <w:t xml:space="preserve">, </w:t>
      </w:r>
      <w:r w:rsidRPr="00033231">
        <w:t xml:space="preserve">où toute la famille de </w:t>
      </w:r>
      <w:proofErr w:type="spellStart"/>
      <w:r w:rsidRPr="00033231">
        <w:t>Fieldhead</w:t>
      </w:r>
      <w:proofErr w:type="spellEnd"/>
      <w:r w:rsidRPr="00033231">
        <w:t xml:space="preserve"> dînait au prieuré de </w:t>
      </w:r>
      <w:proofErr w:type="spellStart"/>
      <w:r w:rsidRPr="00033231">
        <w:t>Nunnely</w:t>
      </w:r>
      <w:proofErr w:type="spellEnd"/>
      <w:r w:rsidR="004F69D6">
        <w:t xml:space="preserve">, </w:t>
      </w:r>
      <w:r w:rsidRPr="00033231">
        <w:t>devait décider de l</w:t>
      </w:r>
      <w:r w:rsidR="004F69D6">
        <w:t>’</w:t>
      </w:r>
      <w:r w:rsidRPr="00033231">
        <w:t>affaire</w:t>
      </w:r>
      <w:r w:rsidR="004F69D6">
        <w:t>.</w:t>
      </w:r>
    </w:p>
    <w:p w14:paraId="435CB733" w14:textId="77777777" w:rsidR="004F69D6" w:rsidRDefault="00000000" w:rsidP="0021796F">
      <w:r w:rsidRPr="00033231">
        <w:t xml:space="preserve">Deux ou trois choses avaient amené sir Philippe </w:t>
      </w:r>
      <w:proofErr w:type="spellStart"/>
      <w:r w:rsidRPr="00033231">
        <w:t>Nunnely</w:t>
      </w:r>
      <w:proofErr w:type="spellEnd"/>
      <w:r w:rsidRPr="00033231">
        <w:t xml:space="preserve"> à se prononcer</w:t>
      </w:r>
      <w:r w:rsidR="004F69D6">
        <w:t xml:space="preserve">. </w:t>
      </w:r>
      <w:r w:rsidRPr="00033231">
        <w:t xml:space="preserve">Il avait observé que miss </w:t>
      </w:r>
      <w:proofErr w:type="spellStart"/>
      <w:r w:rsidRPr="00033231">
        <w:t>Keeldar</w:t>
      </w:r>
      <w:proofErr w:type="spellEnd"/>
      <w:r w:rsidRPr="00033231">
        <w:t xml:space="preserve"> avait l</w:t>
      </w:r>
      <w:r w:rsidR="004F69D6">
        <w:t>’</w:t>
      </w:r>
      <w:r w:rsidRPr="00033231">
        <w:t>air pensif et souffrant</w:t>
      </w:r>
      <w:r w:rsidR="004F69D6">
        <w:t xml:space="preserve">, </w:t>
      </w:r>
      <w:r w:rsidRPr="00033231">
        <w:t>Cette nouvelle phase dans sa manière d</w:t>
      </w:r>
      <w:r w:rsidR="004F69D6">
        <w:t>’</w:t>
      </w:r>
      <w:r w:rsidRPr="00033231">
        <w:t>être le frappa dans son côté faible</w:t>
      </w:r>
      <w:r w:rsidR="004F69D6">
        <w:t xml:space="preserve">, </w:t>
      </w:r>
      <w:r w:rsidRPr="00033231">
        <w:t>son côté poétique</w:t>
      </w:r>
      <w:r w:rsidR="004F69D6">
        <w:t xml:space="preserve">. </w:t>
      </w:r>
      <w:r w:rsidRPr="00033231">
        <w:t>Des sonnets fe</w:t>
      </w:r>
      <w:r w:rsidRPr="00033231">
        <w:t>r</w:t>
      </w:r>
      <w:r w:rsidRPr="00033231">
        <w:t>mentèrent tout à coup dans son cerveau</w:t>
      </w:r>
      <w:r w:rsidR="004F69D6">
        <w:t xml:space="preserve"> ; </w:t>
      </w:r>
      <w:r w:rsidRPr="00033231">
        <w:t>et</w:t>
      </w:r>
      <w:r w:rsidR="004F69D6">
        <w:t xml:space="preserve">, </w:t>
      </w:r>
      <w:r w:rsidRPr="00033231">
        <w:t>pendant qu</w:t>
      </w:r>
      <w:r w:rsidR="004F69D6">
        <w:t>’</w:t>
      </w:r>
      <w:r w:rsidRPr="00033231">
        <w:t>ils s</w:t>
      </w:r>
      <w:r w:rsidR="004F69D6">
        <w:t>’</w:t>
      </w:r>
      <w:r w:rsidRPr="00033231">
        <w:t>élaboraient</w:t>
      </w:r>
      <w:r w:rsidR="004F69D6">
        <w:t xml:space="preserve">, </w:t>
      </w:r>
      <w:r w:rsidRPr="00033231">
        <w:t>une des sœurs persuada à la dame de ses amours de s</w:t>
      </w:r>
      <w:r w:rsidR="004F69D6">
        <w:t>’</w:t>
      </w:r>
      <w:r w:rsidRPr="00033231">
        <w:t>asseoir au piano et de chanter une ballade</w:t>
      </w:r>
      <w:r w:rsidR="004F69D6">
        <w:t xml:space="preserve">, </w:t>
      </w:r>
      <w:r w:rsidRPr="00033231">
        <w:t>une des propres ballades de sir Philippe</w:t>
      </w:r>
      <w:r w:rsidR="004F69D6">
        <w:t xml:space="preserve">. </w:t>
      </w:r>
      <w:r w:rsidRPr="00033231">
        <w:t>C</w:t>
      </w:r>
      <w:r w:rsidR="004F69D6">
        <w:t>’</w:t>
      </w:r>
      <w:r w:rsidRPr="00033231">
        <w:t>était le moins travaillé</w:t>
      </w:r>
      <w:r w:rsidR="004F69D6">
        <w:t xml:space="preserve">, </w:t>
      </w:r>
      <w:r w:rsidRPr="00033231">
        <w:t>le moins a</w:t>
      </w:r>
      <w:r w:rsidRPr="00033231">
        <w:t>f</w:t>
      </w:r>
      <w:r w:rsidRPr="00033231">
        <w:t>fecté</w:t>
      </w:r>
      <w:r w:rsidR="004F69D6">
        <w:t xml:space="preserve">, </w:t>
      </w:r>
      <w:r w:rsidRPr="00033231">
        <w:t>et sans comparaison le meilleur de ses nombreux essais poétiques</w:t>
      </w:r>
      <w:r w:rsidR="004F69D6">
        <w:t>.</w:t>
      </w:r>
    </w:p>
    <w:p w14:paraId="59757BDB" w14:textId="77777777" w:rsidR="004F69D6" w:rsidRDefault="00000000" w:rsidP="0021796F">
      <w:r w:rsidRPr="00033231">
        <w:t>Il arriva que Shirley</w:t>
      </w:r>
      <w:r w:rsidR="004F69D6">
        <w:t xml:space="preserve">, </w:t>
      </w:r>
      <w:r w:rsidRPr="00033231">
        <w:t>l</w:t>
      </w:r>
      <w:r w:rsidR="004F69D6">
        <w:t>’</w:t>
      </w:r>
      <w:r w:rsidRPr="00033231">
        <w:t>instant auparavant</w:t>
      </w:r>
      <w:r w:rsidR="004F69D6">
        <w:t xml:space="preserve">, </w:t>
      </w:r>
      <w:r w:rsidRPr="00033231">
        <w:t>avait été occupée à</w:t>
      </w:r>
      <w:r w:rsidRPr="00033231">
        <w:rPr>
          <w:i/>
          <w:iCs/>
        </w:rPr>
        <w:t xml:space="preserve"> </w:t>
      </w:r>
      <w:r w:rsidRPr="00033231">
        <w:t>regarder par la fenêtre donnant sur le parc</w:t>
      </w:r>
      <w:r w:rsidR="004F69D6">
        <w:t xml:space="preserve"> ; </w:t>
      </w:r>
      <w:r w:rsidRPr="00033231">
        <w:t>elle avait vu ce clair de lune orageux que le professeur Louis</w:t>
      </w:r>
      <w:r w:rsidR="004F69D6">
        <w:t xml:space="preserve">, </w:t>
      </w:r>
      <w:r w:rsidRPr="00033231">
        <w:t>peut-être au m</w:t>
      </w:r>
      <w:r w:rsidRPr="00033231">
        <w:t>ê</w:t>
      </w:r>
      <w:r w:rsidRPr="00033231">
        <w:t>me moment</w:t>
      </w:r>
      <w:r w:rsidR="004F69D6">
        <w:t xml:space="preserve">, </w:t>
      </w:r>
      <w:r w:rsidRPr="00033231">
        <w:t xml:space="preserve">contemplait de la fenêtre du parloir de </w:t>
      </w:r>
      <w:proofErr w:type="spellStart"/>
      <w:r w:rsidRPr="00033231">
        <w:t>Fiel</w:t>
      </w:r>
      <w:r w:rsidRPr="00033231">
        <w:t>d</w:t>
      </w:r>
      <w:r w:rsidRPr="00033231">
        <w:t>head</w:t>
      </w:r>
      <w:proofErr w:type="spellEnd"/>
      <w:r w:rsidR="004F69D6">
        <w:t xml:space="preserve"> ; </w:t>
      </w:r>
      <w:r w:rsidRPr="00033231">
        <w:t>elle avait vu les arbres isolés du domaine</w:t>
      </w:r>
      <w:r w:rsidR="004F69D6">
        <w:t xml:space="preserve">, </w:t>
      </w:r>
      <w:r w:rsidRPr="00033231">
        <w:t>des chênes puissants et des hêtres d</w:t>
      </w:r>
      <w:r w:rsidR="004F69D6">
        <w:t>’</w:t>
      </w:r>
      <w:r w:rsidRPr="00033231">
        <w:t>une hauteur immense</w:t>
      </w:r>
      <w:r w:rsidR="004F69D6">
        <w:t xml:space="preserve">, </w:t>
      </w:r>
      <w:r w:rsidRPr="00033231">
        <w:t>agités par la tourmente</w:t>
      </w:r>
      <w:r w:rsidR="004F69D6">
        <w:t xml:space="preserve">. </w:t>
      </w:r>
      <w:r w:rsidRPr="00033231">
        <w:t>Son oreille avait entendu le mugissement profond de la forêt</w:t>
      </w:r>
      <w:r w:rsidR="004F69D6">
        <w:t xml:space="preserve"> ; </w:t>
      </w:r>
      <w:r w:rsidRPr="00033231">
        <w:t>son œil avait vu les nuages violemment chassés pa</w:t>
      </w:r>
      <w:r w:rsidRPr="00033231">
        <w:t>s</w:t>
      </w:r>
      <w:r w:rsidRPr="00033231">
        <w:t>ser sur le disque argenté de la lune</w:t>
      </w:r>
      <w:r w:rsidR="004F69D6">
        <w:t xml:space="preserve"> : </w:t>
      </w:r>
      <w:r w:rsidRPr="00033231">
        <w:t>elle s</w:t>
      </w:r>
      <w:r w:rsidR="004F69D6">
        <w:t>’</w:t>
      </w:r>
      <w:r w:rsidRPr="00033231">
        <w:t>arracha à cette vue et à ces bruits</w:t>
      </w:r>
      <w:r w:rsidR="004F69D6">
        <w:t xml:space="preserve">, </w:t>
      </w:r>
      <w:r w:rsidRPr="00033231">
        <w:t>touchée</w:t>
      </w:r>
      <w:r w:rsidR="004F69D6">
        <w:t xml:space="preserve">, </w:t>
      </w:r>
      <w:r w:rsidRPr="00033231">
        <w:t>sinon ravie</w:t>
      </w:r>
      <w:r w:rsidR="004F69D6">
        <w:t xml:space="preserve">, </w:t>
      </w:r>
      <w:r w:rsidRPr="00033231">
        <w:t>excitée</w:t>
      </w:r>
      <w:r w:rsidR="004F69D6">
        <w:t xml:space="preserve">, </w:t>
      </w:r>
      <w:r w:rsidRPr="00033231">
        <w:t>sinon inspirée</w:t>
      </w:r>
      <w:r w:rsidR="004F69D6">
        <w:t>.</w:t>
      </w:r>
    </w:p>
    <w:p w14:paraId="048E59C7" w14:textId="77777777" w:rsidR="004F69D6" w:rsidRDefault="00000000" w:rsidP="0021796F">
      <w:r w:rsidRPr="00033231">
        <w:t>Elle chanta</w:t>
      </w:r>
      <w:r w:rsidR="004F69D6">
        <w:t xml:space="preserve">, </w:t>
      </w:r>
      <w:r w:rsidRPr="00033231">
        <w:t>comme on l</w:t>
      </w:r>
      <w:r w:rsidR="004F69D6">
        <w:t>’</w:t>
      </w:r>
      <w:r w:rsidRPr="00033231">
        <w:t>en avait priée</w:t>
      </w:r>
      <w:r w:rsidR="004F69D6">
        <w:t xml:space="preserve">. </w:t>
      </w:r>
      <w:r w:rsidRPr="00033231">
        <w:t>Il y avait beaucoup de choses dans la ballade</w:t>
      </w:r>
      <w:r w:rsidR="004F69D6">
        <w:t xml:space="preserve"> : </w:t>
      </w:r>
      <w:r w:rsidRPr="00033231">
        <w:t>l</w:t>
      </w:r>
      <w:r w:rsidR="004F69D6">
        <w:t>’</w:t>
      </w:r>
      <w:r w:rsidRPr="00033231">
        <w:t xml:space="preserve">amour fidèle qui refusait </w:t>
      </w:r>
      <w:r w:rsidRPr="00033231">
        <w:lastRenderedPageBreak/>
        <w:t>d</w:t>
      </w:r>
      <w:r w:rsidR="004F69D6">
        <w:t>’</w:t>
      </w:r>
      <w:r w:rsidRPr="00033231">
        <w:t>abandonner son objet</w:t>
      </w:r>
      <w:r w:rsidR="004F69D6">
        <w:t xml:space="preserve"> ; </w:t>
      </w:r>
      <w:r w:rsidRPr="00033231">
        <w:t>l</w:t>
      </w:r>
      <w:r w:rsidR="004F69D6">
        <w:t>’</w:t>
      </w:r>
      <w:r w:rsidRPr="00033231">
        <w:t>amour que le malheur ne pouvait ébranler</w:t>
      </w:r>
      <w:r w:rsidR="004F69D6">
        <w:t xml:space="preserve"> ; </w:t>
      </w:r>
      <w:r w:rsidRPr="00033231">
        <w:t>l</w:t>
      </w:r>
      <w:r w:rsidR="004F69D6">
        <w:t>’</w:t>
      </w:r>
      <w:r w:rsidRPr="00033231">
        <w:t>amour qui dans la calamité devenait plus fort</w:t>
      </w:r>
      <w:r w:rsidR="004F69D6">
        <w:t xml:space="preserve">, </w:t>
      </w:r>
      <w:r w:rsidRPr="00033231">
        <w:t>dans la pauvreté s</w:t>
      </w:r>
      <w:r w:rsidR="004F69D6">
        <w:t>’</w:t>
      </w:r>
      <w:r w:rsidRPr="00033231">
        <w:t>attachait plus étroitement</w:t>
      </w:r>
      <w:r w:rsidR="004F69D6">
        <w:t xml:space="preserve"> : </w:t>
      </w:r>
      <w:r w:rsidRPr="00033231">
        <w:t>les paroles étaient adaptées à un vieil air très-beau</w:t>
      </w:r>
      <w:r w:rsidR="004F69D6">
        <w:t xml:space="preserve"> ; </w:t>
      </w:r>
      <w:r w:rsidRPr="00033231">
        <w:t>par elles-mêmes</w:t>
      </w:r>
      <w:r w:rsidR="004F69D6">
        <w:t xml:space="preserve">, </w:t>
      </w:r>
      <w:r w:rsidRPr="00033231">
        <w:t>elles étaient simples et douces</w:t>
      </w:r>
      <w:r w:rsidR="004F69D6">
        <w:t xml:space="preserve"> ; </w:t>
      </w:r>
      <w:r w:rsidRPr="00033231">
        <w:t>peut-être</w:t>
      </w:r>
      <w:r w:rsidR="004F69D6">
        <w:t xml:space="preserve">, </w:t>
      </w:r>
      <w:r w:rsidRPr="00033231">
        <w:t>à la lecture</w:t>
      </w:r>
      <w:r w:rsidR="004F69D6">
        <w:t xml:space="preserve">, </w:t>
      </w:r>
      <w:r w:rsidRPr="00033231">
        <w:t>manquaient-elles de force</w:t>
      </w:r>
      <w:r w:rsidR="004F69D6">
        <w:t xml:space="preserve"> ; </w:t>
      </w:r>
      <w:r w:rsidRPr="00033231">
        <w:t>bien chantées</w:t>
      </w:r>
      <w:r w:rsidR="004F69D6">
        <w:t xml:space="preserve">, </w:t>
      </w:r>
      <w:r w:rsidRPr="00033231">
        <w:t>il ne leur manquait rien</w:t>
      </w:r>
      <w:r w:rsidR="004F69D6">
        <w:t xml:space="preserve">. </w:t>
      </w:r>
      <w:r w:rsidRPr="00033231">
        <w:t>Shirley les chanta bien</w:t>
      </w:r>
      <w:r w:rsidR="004F69D6">
        <w:t xml:space="preserve"> : </w:t>
      </w:r>
      <w:r w:rsidRPr="00033231">
        <w:t>elle en interpréta admirablement le sentiment et la do</w:t>
      </w:r>
      <w:r w:rsidRPr="00033231">
        <w:t>u</w:t>
      </w:r>
      <w:r w:rsidRPr="00033231">
        <w:t>ceur</w:t>
      </w:r>
      <w:r w:rsidR="004F69D6">
        <w:t xml:space="preserve"> ; </w:t>
      </w:r>
      <w:r w:rsidRPr="00033231">
        <w:t>elle leur donna de la passion</w:t>
      </w:r>
      <w:r w:rsidR="004F69D6">
        <w:t xml:space="preserve">, </w:t>
      </w:r>
      <w:r w:rsidRPr="00033231">
        <w:t>de la force</w:t>
      </w:r>
      <w:r w:rsidR="004F69D6">
        <w:t xml:space="preserve"> : </w:t>
      </w:r>
      <w:r w:rsidRPr="00033231">
        <w:t>sa voix était be</w:t>
      </w:r>
      <w:r w:rsidRPr="00033231">
        <w:t>l</w:t>
      </w:r>
      <w:r w:rsidRPr="00033231">
        <w:t>le ce soir-là</w:t>
      </w:r>
      <w:r w:rsidR="004F69D6">
        <w:t xml:space="preserve">, </w:t>
      </w:r>
      <w:r w:rsidRPr="00033231">
        <w:t>son expression dramatique</w:t>
      </w:r>
      <w:r w:rsidR="004F69D6">
        <w:t xml:space="preserve"> : </w:t>
      </w:r>
      <w:r w:rsidRPr="00033231">
        <w:t>elle impressionna tous ses auditeurs et en charma un</w:t>
      </w:r>
      <w:r w:rsidR="004F69D6">
        <w:t>.</w:t>
      </w:r>
    </w:p>
    <w:p w14:paraId="59E51F7B" w14:textId="77777777" w:rsidR="004F69D6" w:rsidRDefault="00000000" w:rsidP="0021796F">
      <w:r w:rsidRPr="00033231">
        <w:t>En quittant l</w:t>
      </w:r>
      <w:r w:rsidR="004F69D6">
        <w:t>’</w:t>
      </w:r>
      <w:r w:rsidRPr="00033231">
        <w:t>instrument</w:t>
      </w:r>
      <w:r w:rsidR="004F69D6">
        <w:t xml:space="preserve">, </w:t>
      </w:r>
      <w:r w:rsidRPr="00033231">
        <w:t>elle s</w:t>
      </w:r>
      <w:r w:rsidR="004F69D6">
        <w:t>’</w:t>
      </w:r>
      <w:r w:rsidRPr="00033231">
        <w:t>approcha du feu et s</w:t>
      </w:r>
      <w:r w:rsidR="004F69D6">
        <w:t>’</w:t>
      </w:r>
      <w:r w:rsidRPr="00033231">
        <w:t>assit sur un siège moitié tabouret</w:t>
      </w:r>
      <w:r w:rsidR="004F69D6">
        <w:t xml:space="preserve">, </w:t>
      </w:r>
      <w:r w:rsidRPr="00033231">
        <w:t>moitié coussin</w:t>
      </w:r>
      <w:r w:rsidR="004F69D6">
        <w:t xml:space="preserve"> : </w:t>
      </w:r>
      <w:r w:rsidRPr="00033231">
        <w:t>les ladies étaient autour d</w:t>
      </w:r>
      <w:r w:rsidR="004F69D6">
        <w:t>’</w:t>
      </w:r>
      <w:r w:rsidRPr="00033231">
        <w:t>elle</w:t>
      </w:r>
      <w:r w:rsidR="004F69D6">
        <w:t xml:space="preserve">, </w:t>
      </w:r>
      <w:r w:rsidRPr="00033231">
        <w:t>aucune n</w:t>
      </w:r>
      <w:r w:rsidR="004F69D6">
        <w:t>’</w:t>
      </w:r>
      <w:r w:rsidRPr="00033231">
        <w:t>ouvrait la bouche</w:t>
      </w:r>
      <w:r w:rsidR="004F69D6">
        <w:t xml:space="preserve">. </w:t>
      </w:r>
      <w:r w:rsidRPr="00033231">
        <w:t xml:space="preserve">Les miss </w:t>
      </w:r>
      <w:proofErr w:type="spellStart"/>
      <w:r w:rsidRPr="00033231">
        <w:t>Sympson</w:t>
      </w:r>
      <w:proofErr w:type="spellEnd"/>
      <w:r w:rsidRPr="00033231">
        <w:t xml:space="preserve"> et les miss </w:t>
      </w:r>
      <w:proofErr w:type="spellStart"/>
      <w:r w:rsidRPr="00033231">
        <w:t>Nunnely</w:t>
      </w:r>
      <w:proofErr w:type="spellEnd"/>
      <w:r w:rsidRPr="00033231">
        <w:t xml:space="preserve"> la regardaient comme d</w:t>
      </w:r>
      <w:r w:rsidR="004F69D6">
        <w:t>’</w:t>
      </w:r>
      <w:r w:rsidRPr="00033231">
        <w:t>innocentes poules pourraient regarder une aigrette</w:t>
      </w:r>
      <w:r w:rsidR="004F69D6">
        <w:t xml:space="preserve">, </w:t>
      </w:r>
      <w:r w:rsidRPr="00033231">
        <w:t>un ibis</w:t>
      </w:r>
      <w:r w:rsidR="004F69D6">
        <w:t xml:space="preserve">, </w:t>
      </w:r>
      <w:r w:rsidRPr="00033231">
        <w:t>ou tout autre volatile rare</w:t>
      </w:r>
      <w:r w:rsidR="004F69D6">
        <w:t xml:space="preserve">. </w:t>
      </w:r>
      <w:r w:rsidRPr="00033231">
        <w:t>Qu</w:t>
      </w:r>
      <w:r w:rsidR="004F69D6">
        <w:t>’</w:t>
      </w:r>
      <w:r w:rsidRPr="00033231">
        <w:t>est-ce qui la faisait chanter ainsi</w:t>
      </w:r>
      <w:r w:rsidR="004F69D6">
        <w:t xml:space="preserve"> ? </w:t>
      </w:r>
      <w:r w:rsidRPr="00033231">
        <w:t>Elles n</w:t>
      </w:r>
      <w:r w:rsidR="004F69D6">
        <w:t>’</w:t>
      </w:r>
      <w:r w:rsidRPr="00033231">
        <w:t>avaient j</w:t>
      </w:r>
      <w:r w:rsidRPr="00033231">
        <w:t>a</w:t>
      </w:r>
      <w:r w:rsidRPr="00033231">
        <w:t>mais chanté de la sorte</w:t>
      </w:r>
      <w:r w:rsidR="004F69D6">
        <w:t xml:space="preserve">. </w:t>
      </w:r>
      <w:r w:rsidRPr="00033231">
        <w:t>Était-il décent de chanter avec une telle expression</w:t>
      </w:r>
      <w:r w:rsidR="004F69D6">
        <w:t xml:space="preserve">, </w:t>
      </w:r>
      <w:r w:rsidRPr="00033231">
        <w:t>une telle originalité</w:t>
      </w:r>
      <w:r w:rsidR="004F69D6">
        <w:t xml:space="preserve">, </w:t>
      </w:r>
      <w:r w:rsidRPr="00033231">
        <w:t>si différemment d</w:t>
      </w:r>
      <w:r w:rsidR="004F69D6">
        <w:t>’</w:t>
      </w:r>
      <w:r w:rsidRPr="00033231">
        <w:t>une éc</w:t>
      </w:r>
      <w:r w:rsidRPr="00033231">
        <w:t>o</w:t>
      </w:r>
      <w:r w:rsidRPr="00033231">
        <w:t>li</w:t>
      </w:r>
      <w:r w:rsidRPr="00033231">
        <w:t>è</w:t>
      </w:r>
      <w:r w:rsidRPr="00033231">
        <w:t>re</w:t>
      </w:r>
      <w:r w:rsidR="004F69D6">
        <w:t xml:space="preserve"> ? </w:t>
      </w:r>
      <w:r w:rsidRPr="00033231">
        <w:t>Décidément non</w:t>
      </w:r>
      <w:r w:rsidR="004F69D6">
        <w:t xml:space="preserve"> : </w:t>
      </w:r>
      <w:r w:rsidRPr="00033231">
        <w:t>c</w:t>
      </w:r>
      <w:r w:rsidR="004F69D6">
        <w:t>’</w:t>
      </w:r>
      <w:r w:rsidRPr="00033231">
        <w:t>était étrange</w:t>
      </w:r>
      <w:r w:rsidR="004F69D6">
        <w:t xml:space="preserve"> ; </w:t>
      </w:r>
      <w:r w:rsidRPr="00033231">
        <w:t>c</w:t>
      </w:r>
      <w:r w:rsidR="004F69D6">
        <w:t>’</w:t>
      </w:r>
      <w:r w:rsidRPr="00033231">
        <w:t>était inusité</w:t>
      </w:r>
      <w:r w:rsidR="004F69D6">
        <w:t xml:space="preserve">. </w:t>
      </w:r>
      <w:r w:rsidRPr="00033231">
        <w:t xml:space="preserve">Ce qui était </w:t>
      </w:r>
      <w:r w:rsidRPr="00033231">
        <w:rPr>
          <w:i/>
          <w:iCs/>
        </w:rPr>
        <w:t xml:space="preserve">étrange </w:t>
      </w:r>
      <w:r w:rsidRPr="00033231">
        <w:t xml:space="preserve">devait être </w:t>
      </w:r>
      <w:r w:rsidRPr="00033231">
        <w:rPr>
          <w:i/>
          <w:iCs/>
        </w:rPr>
        <w:t>mal</w:t>
      </w:r>
      <w:r w:rsidR="004F69D6">
        <w:t xml:space="preserve"> ; </w:t>
      </w:r>
      <w:r w:rsidRPr="00033231">
        <w:t xml:space="preserve">ce qui était </w:t>
      </w:r>
      <w:r w:rsidRPr="00033231">
        <w:rPr>
          <w:i/>
          <w:iCs/>
        </w:rPr>
        <w:t>inusité</w:t>
      </w:r>
      <w:r w:rsidRPr="00033231">
        <w:t xml:space="preserve"> devait être </w:t>
      </w:r>
      <w:r w:rsidRPr="00033231">
        <w:rPr>
          <w:i/>
          <w:iCs/>
        </w:rPr>
        <w:t>i</w:t>
      </w:r>
      <w:r w:rsidRPr="00033231">
        <w:rPr>
          <w:i/>
          <w:iCs/>
        </w:rPr>
        <w:t>n</w:t>
      </w:r>
      <w:r w:rsidRPr="00033231">
        <w:rPr>
          <w:i/>
          <w:iCs/>
        </w:rPr>
        <w:t>convenant</w:t>
      </w:r>
      <w:r w:rsidR="004F69D6">
        <w:t xml:space="preserve">. </w:t>
      </w:r>
      <w:r w:rsidRPr="00033231">
        <w:t>Shirley était jugée</w:t>
      </w:r>
      <w:r w:rsidR="004F69D6">
        <w:t xml:space="preserve">. </w:t>
      </w:r>
      <w:r w:rsidRPr="00033231">
        <w:t>De plus</w:t>
      </w:r>
      <w:r w:rsidR="004F69D6">
        <w:t xml:space="preserve">, </w:t>
      </w:r>
      <w:r w:rsidRPr="00033231">
        <w:t xml:space="preserve">la vieille lady </w:t>
      </w:r>
      <w:proofErr w:type="spellStart"/>
      <w:r w:rsidRPr="00033231">
        <w:t>Nunnely</w:t>
      </w:r>
      <w:proofErr w:type="spellEnd"/>
      <w:r w:rsidR="004F69D6">
        <w:t xml:space="preserve">, </w:t>
      </w:r>
      <w:r w:rsidRPr="00033231">
        <w:t>du haut de sa grande chaise placée au coin du feu</w:t>
      </w:r>
      <w:r w:rsidR="004F69D6">
        <w:t xml:space="preserve">, </w:t>
      </w:r>
      <w:r w:rsidRPr="00033231">
        <w:t>la regardait avec des yeux pétrifiants</w:t>
      </w:r>
      <w:r w:rsidR="004F69D6">
        <w:t xml:space="preserve">. </w:t>
      </w:r>
      <w:r w:rsidRPr="00033231">
        <w:t>Son regard disait</w:t>
      </w:r>
      <w:r w:rsidR="004F69D6">
        <w:t> :</w:t>
      </w:r>
    </w:p>
    <w:p w14:paraId="457790F8" w14:textId="6416CDE1" w:rsidR="00000000" w:rsidRPr="00033231" w:rsidRDefault="004F69D6" w:rsidP="0021796F">
      <w:r>
        <w:t>« </w:t>
      </w:r>
      <w:r w:rsidR="00000000" w:rsidRPr="00033231">
        <w:t>Cette femme n</w:t>
      </w:r>
      <w:r>
        <w:t>’</w:t>
      </w:r>
      <w:r w:rsidR="00000000" w:rsidRPr="00033231">
        <w:t>est pas de mon espèce ni de l</w:t>
      </w:r>
      <w:r>
        <w:t>’</w:t>
      </w:r>
      <w:r w:rsidR="00000000" w:rsidRPr="00033231">
        <w:t>espèce de mes filles</w:t>
      </w:r>
      <w:r>
        <w:t xml:space="preserve"> ; </w:t>
      </w:r>
      <w:r w:rsidR="00000000" w:rsidRPr="00033231">
        <w:t>je ne veux pas qu</w:t>
      </w:r>
      <w:r>
        <w:t>’</w:t>
      </w:r>
      <w:r w:rsidR="00000000" w:rsidRPr="00033231">
        <w:t>elle soit la femme de mon fils</w:t>
      </w:r>
      <w:r>
        <w:t>. »</w:t>
      </w:r>
    </w:p>
    <w:p w14:paraId="7AA28692" w14:textId="77777777" w:rsidR="004F69D6" w:rsidRDefault="00000000" w:rsidP="0021796F">
      <w:r w:rsidRPr="00033231">
        <w:t>Sir Philippe</w:t>
      </w:r>
      <w:r w:rsidR="004F69D6">
        <w:t xml:space="preserve">, </w:t>
      </w:r>
      <w:r w:rsidRPr="00033231">
        <w:t>saisissant le regard</w:t>
      </w:r>
      <w:r w:rsidR="004F69D6">
        <w:t xml:space="preserve">, </w:t>
      </w:r>
      <w:r w:rsidRPr="00033231">
        <w:t>en découvrit la signific</w:t>
      </w:r>
      <w:r w:rsidRPr="00033231">
        <w:t>a</w:t>
      </w:r>
      <w:r w:rsidRPr="00033231">
        <w:t>tion</w:t>
      </w:r>
      <w:r w:rsidR="004F69D6">
        <w:t xml:space="preserve"> : </w:t>
      </w:r>
      <w:r w:rsidRPr="00033231">
        <w:t>il s</w:t>
      </w:r>
      <w:r w:rsidR="004F69D6">
        <w:t>’</w:t>
      </w:r>
      <w:r w:rsidRPr="00033231">
        <w:t>alarma</w:t>
      </w:r>
      <w:r w:rsidR="004F69D6">
        <w:t xml:space="preserve"> ; </w:t>
      </w:r>
      <w:r w:rsidRPr="00033231">
        <w:t>ce qu</w:t>
      </w:r>
      <w:r w:rsidR="004F69D6">
        <w:t>’</w:t>
      </w:r>
      <w:r w:rsidRPr="00033231">
        <w:t>il avait tant désiré gagner</w:t>
      </w:r>
      <w:r w:rsidR="004F69D6">
        <w:t xml:space="preserve">, </w:t>
      </w:r>
      <w:r w:rsidRPr="00033231">
        <w:t>il courait ri</w:t>
      </w:r>
      <w:r w:rsidRPr="00033231">
        <w:t>s</w:t>
      </w:r>
      <w:r w:rsidRPr="00033231">
        <w:t>que de le perdre</w:t>
      </w:r>
      <w:r w:rsidR="004F69D6">
        <w:t xml:space="preserve">. </w:t>
      </w:r>
      <w:r w:rsidRPr="00033231">
        <w:t>Il devait se hâter</w:t>
      </w:r>
      <w:r w:rsidR="004F69D6">
        <w:t>.</w:t>
      </w:r>
    </w:p>
    <w:p w14:paraId="615E358D" w14:textId="77777777" w:rsidR="004F69D6" w:rsidRDefault="00000000" w:rsidP="0021796F">
      <w:r w:rsidRPr="00033231">
        <w:t>La salle dans laquelle ils étaient avait été autrefois une g</w:t>
      </w:r>
      <w:r w:rsidRPr="00033231">
        <w:t>a</w:t>
      </w:r>
      <w:r w:rsidRPr="00033231">
        <w:t>lerie de tableaux</w:t>
      </w:r>
      <w:r w:rsidR="004F69D6">
        <w:t xml:space="preserve">. </w:t>
      </w:r>
      <w:r w:rsidRPr="00033231">
        <w:t>Le père de sir Philippe</w:t>
      </w:r>
      <w:r w:rsidR="004F69D6">
        <w:t xml:space="preserve">, </w:t>
      </w:r>
      <w:r w:rsidRPr="00033231">
        <w:t xml:space="preserve">sir </w:t>
      </w:r>
      <w:proofErr w:type="spellStart"/>
      <w:r w:rsidRPr="00033231">
        <w:t>Monkton</w:t>
      </w:r>
      <w:proofErr w:type="spellEnd"/>
      <w:r w:rsidR="004F69D6">
        <w:t xml:space="preserve">, </w:t>
      </w:r>
      <w:r w:rsidRPr="00033231">
        <w:lastRenderedPageBreak/>
        <w:t>l</w:t>
      </w:r>
      <w:r w:rsidR="004F69D6">
        <w:t>’</w:t>
      </w:r>
      <w:r w:rsidRPr="00033231">
        <w:t>avait convertie en salon</w:t>
      </w:r>
      <w:r w:rsidR="004F69D6">
        <w:t xml:space="preserve">. </w:t>
      </w:r>
      <w:r w:rsidRPr="00033231">
        <w:t>Un réduit profond</w:t>
      </w:r>
      <w:r w:rsidR="004F69D6">
        <w:t xml:space="preserve">, </w:t>
      </w:r>
      <w:r w:rsidRPr="00033231">
        <w:t>avec une fenêtre</w:t>
      </w:r>
      <w:r w:rsidR="004F69D6">
        <w:t xml:space="preserve">, </w:t>
      </w:r>
      <w:r w:rsidRPr="00033231">
        <w:t>réduit qui contenait autrefois un lit</w:t>
      </w:r>
      <w:r w:rsidR="004F69D6">
        <w:t xml:space="preserve">, </w:t>
      </w:r>
      <w:r w:rsidRPr="00033231">
        <w:t>une table et une armoire</w:t>
      </w:r>
      <w:r w:rsidR="004F69D6">
        <w:t xml:space="preserve">, </w:t>
      </w:r>
      <w:r w:rsidRPr="00033231">
        <w:t>formait une chambre dans une autre</w:t>
      </w:r>
      <w:r w:rsidR="004F69D6">
        <w:t xml:space="preserve">. </w:t>
      </w:r>
      <w:r w:rsidRPr="00033231">
        <w:t>Deux personnes pouvaient écha</w:t>
      </w:r>
      <w:r w:rsidRPr="00033231">
        <w:t>n</w:t>
      </w:r>
      <w:r w:rsidRPr="00033231">
        <w:t>ger là un dialogue parfaitement secret</w:t>
      </w:r>
      <w:r w:rsidR="004F69D6">
        <w:t xml:space="preserve">, </w:t>
      </w:r>
      <w:r w:rsidRPr="00033231">
        <w:t>pourvu toutefois qu</w:t>
      </w:r>
      <w:r w:rsidR="004F69D6">
        <w:t>’</w:t>
      </w:r>
      <w:r w:rsidRPr="00033231">
        <w:t>il ne fût ni trop haut ni trop long</w:t>
      </w:r>
      <w:r w:rsidR="004F69D6">
        <w:t>.</w:t>
      </w:r>
    </w:p>
    <w:p w14:paraId="0C9125B0" w14:textId="77777777" w:rsidR="004F69D6" w:rsidRDefault="00000000" w:rsidP="0021796F">
      <w:r w:rsidRPr="00033231">
        <w:t>Sir Philippe décida deux de ses sœurs à chanter un duo</w:t>
      </w:r>
      <w:r w:rsidR="004F69D6">
        <w:t xml:space="preserve"> ; </w:t>
      </w:r>
      <w:r w:rsidRPr="00033231">
        <w:t>il donna de l</w:t>
      </w:r>
      <w:r w:rsidR="004F69D6">
        <w:t>’</w:t>
      </w:r>
      <w:r w:rsidRPr="00033231">
        <w:t xml:space="preserve">occupation aux miss </w:t>
      </w:r>
      <w:proofErr w:type="spellStart"/>
      <w:r w:rsidRPr="00033231">
        <w:t>Sympson</w:t>
      </w:r>
      <w:proofErr w:type="spellEnd"/>
      <w:r w:rsidR="004F69D6">
        <w:t xml:space="preserve"> : </w:t>
      </w:r>
      <w:r w:rsidRPr="00033231">
        <w:t>les deux ladies conversaient ensemble</w:t>
      </w:r>
      <w:r w:rsidR="004F69D6">
        <w:t xml:space="preserve">. </w:t>
      </w:r>
      <w:r w:rsidRPr="00033231">
        <w:t>Il eut le plaisir de remarquer que</w:t>
      </w:r>
      <w:r w:rsidR="004F69D6">
        <w:t xml:space="preserve">, </w:t>
      </w:r>
      <w:r w:rsidRPr="00033231">
        <w:t>pe</w:t>
      </w:r>
      <w:r w:rsidRPr="00033231">
        <w:t>n</w:t>
      </w:r>
      <w:r w:rsidRPr="00033231">
        <w:t>dant ce temps</w:t>
      </w:r>
      <w:r w:rsidR="004F69D6">
        <w:t xml:space="preserve">, </w:t>
      </w:r>
      <w:r w:rsidRPr="00033231">
        <w:t>Shirley s</w:t>
      </w:r>
      <w:r w:rsidR="004F69D6">
        <w:t>’</w:t>
      </w:r>
      <w:r w:rsidRPr="00033231">
        <w:t>était levée pour regarder les tableaux</w:t>
      </w:r>
      <w:r w:rsidR="004F69D6">
        <w:t xml:space="preserve">. </w:t>
      </w:r>
      <w:r w:rsidRPr="00033231">
        <w:t>Il avait une histoire à lui dire touchant une de ses ancêtres dont la sombre beauté ressemblait à celle d</w:t>
      </w:r>
      <w:r w:rsidR="004F69D6">
        <w:t>’</w:t>
      </w:r>
      <w:r w:rsidRPr="00033231">
        <w:t>une fleur du midi</w:t>
      </w:r>
      <w:r w:rsidR="004F69D6">
        <w:t xml:space="preserve"> : </w:t>
      </w:r>
      <w:r w:rsidRPr="00033231">
        <w:t>il la r</w:t>
      </w:r>
      <w:r w:rsidRPr="00033231">
        <w:t>e</w:t>
      </w:r>
      <w:r w:rsidRPr="00033231">
        <w:t>joignit et commença son récit</w:t>
      </w:r>
      <w:r w:rsidR="004F69D6">
        <w:t>.</w:t>
      </w:r>
    </w:p>
    <w:p w14:paraId="65597456" w14:textId="4D8330C1" w:rsidR="004F69D6" w:rsidRDefault="00000000" w:rsidP="0021796F">
      <w:r w:rsidRPr="00033231">
        <w:t>Il y avait dans l</w:t>
      </w:r>
      <w:r w:rsidR="004F69D6">
        <w:t>’</w:t>
      </w:r>
      <w:r w:rsidRPr="00033231">
        <w:t>armoire placée dans le réduit des objets qui avaient appartenu à la même lady</w:t>
      </w:r>
      <w:r w:rsidR="004F69D6">
        <w:t xml:space="preserve"> ; </w:t>
      </w:r>
      <w:r w:rsidRPr="00033231">
        <w:t>et</w:t>
      </w:r>
      <w:r w:rsidR="004F69D6">
        <w:t xml:space="preserve">, </w:t>
      </w:r>
      <w:r w:rsidRPr="00033231">
        <w:t>pendant que Shirley s</w:t>
      </w:r>
      <w:r w:rsidR="004F69D6">
        <w:t>’</w:t>
      </w:r>
      <w:r w:rsidRPr="00033231">
        <w:t>arrêtait pour examiner le missel et le rosaire placés sur un des rayons</w:t>
      </w:r>
      <w:r w:rsidR="004F69D6">
        <w:t xml:space="preserve">, </w:t>
      </w:r>
      <w:r w:rsidRPr="00033231">
        <w:t xml:space="preserve">et que les miss </w:t>
      </w:r>
      <w:proofErr w:type="spellStart"/>
      <w:r w:rsidRPr="00033231">
        <w:t>Nunnely</w:t>
      </w:r>
      <w:proofErr w:type="spellEnd"/>
      <w:r w:rsidRPr="00033231">
        <w:t xml:space="preserve"> se plaisaient à prolonger leur chant dénué d</w:t>
      </w:r>
      <w:r w:rsidR="004F69D6">
        <w:t>’</w:t>
      </w:r>
      <w:r w:rsidRPr="00033231">
        <w:t>expression</w:t>
      </w:r>
      <w:r w:rsidR="004F69D6">
        <w:t xml:space="preserve">, </w:t>
      </w:r>
      <w:r w:rsidRPr="00033231">
        <w:t>pur de toute originalité</w:t>
      </w:r>
      <w:r w:rsidR="004F69D6">
        <w:t xml:space="preserve">, </w:t>
      </w:r>
      <w:r w:rsidRPr="00033231">
        <w:t>parfaitement conventionnel et sans la moindre signification</w:t>
      </w:r>
      <w:r w:rsidR="004F69D6">
        <w:t xml:space="preserve">, </w:t>
      </w:r>
      <w:r w:rsidRPr="00033231">
        <w:t>sir Philippe s</w:t>
      </w:r>
      <w:r w:rsidR="004F69D6">
        <w:t>’</w:t>
      </w:r>
      <w:r w:rsidRPr="00033231">
        <w:t>arrêta aussi</w:t>
      </w:r>
      <w:r w:rsidR="004F69D6">
        <w:t xml:space="preserve">, </w:t>
      </w:r>
      <w:r w:rsidRPr="00033231">
        <w:t>et lui murmura quelques phrases précipitées</w:t>
      </w:r>
      <w:r w:rsidR="004F69D6">
        <w:t xml:space="preserve">. </w:t>
      </w:r>
      <w:r w:rsidRPr="00033231">
        <w:t>D</w:t>
      </w:r>
      <w:r w:rsidR="004F69D6">
        <w:t>’</w:t>
      </w:r>
      <w:r w:rsidRPr="00033231">
        <w:t xml:space="preserve">abord miss </w:t>
      </w:r>
      <w:proofErr w:type="spellStart"/>
      <w:r w:rsidRPr="00033231">
        <w:t>Keeldar</w:t>
      </w:r>
      <w:proofErr w:type="spellEnd"/>
      <w:r w:rsidRPr="00033231">
        <w:t xml:space="preserve"> fut frappée d</w:t>
      </w:r>
      <w:r w:rsidR="004F69D6">
        <w:t>’</w:t>
      </w:r>
      <w:r w:rsidRPr="00033231">
        <w:t>une telle immobilité</w:t>
      </w:r>
      <w:r w:rsidR="004F69D6">
        <w:t xml:space="preserve">, </w:t>
      </w:r>
      <w:r w:rsidRPr="00033231">
        <w:t>que l</w:t>
      </w:r>
      <w:r w:rsidR="004F69D6">
        <w:t>’</w:t>
      </w:r>
      <w:r w:rsidRPr="00033231">
        <w:t>on aurait pu s</w:t>
      </w:r>
      <w:r w:rsidR="004F69D6">
        <w:t>’</w:t>
      </w:r>
      <w:r w:rsidRPr="00033231">
        <w:t>imaginer que le charme de ce murmure l</w:t>
      </w:r>
      <w:r w:rsidR="004F69D6">
        <w:t>’</w:t>
      </w:r>
      <w:r w:rsidRPr="00033231">
        <w:t>avait changée en statue</w:t>
      </w:r>
      <w:r w:rsidR="004F69D6">
        <w:t xml:space="preserve">. </w:t>
      </w:r>
      <w:r w:rsidRPr="00033231">
        <w:t>Mais aussitôt elle leva les yeux et répondit</w:t>
      </w:r>
      <w:r w:rsidR="004F69D6">
        <w:t xml:space="preserve">. </w:t>
      </w:r>
      <w:r w:rsidRPr="00033231">
        <w:t>Ils se séparèrent</w:t>
      </w:r>
      <w:r w:rsidR="004F69D6">
        <w:t xml:space="preserve">. </w:t>
      </w:r>
      <w:r w:rsidRPr="00033231">
        <w:t xml:space="preserve">Miss </w:t>
      </w:r>
      <w:proofErr w:type="spellStart"/>
      <w:r w:rsidRPr="00033231">
        <w:t>Keeldar</w:t>
      </w:r>
      <w:proofErr w:type="spellEnd"/>
      <w:r w:rsidRPr="00033231">
        <w:t xml:space="preserve"> retourna auprès du feu et reprit son siège</w:t>
      </w:r>
      <w:r w:rsidR="004F69D6">
        <w:t xml:space="preserve"> ; </w:t>
      </w:r>
      <w:r w:rsidRPr="00033231">
        <w:t>le baronnet la suivit des yeux</w:t>
      </w:r>
      <w:r w:rsidR="004F69D6">
        <w:t xml:space="preserve">, </w:t>
      </w:r>
      <w:r w:rsidRPr="00033231">
        <w:t>puis alla se placer de</w:t>
      </w:r>
      <w:r w:rsidRPr="00033231">
        <w:t>r</w:t>
      </w:r>
      <w:r w:rsidRPr="00033231">
        <w:t>rière ses sœurs</w:t>
      </w:r>
      <w:r w:rsidR="004F69D6">
        <w:t>. M. </w:t>
      </w:r>
      <w:proofErr w:type="spellStart"/>
      <w:r w:rsidRPr="00033231">
        <w:t>Sympson</w:t>
      </w:r>
      <w:proofErr w:type="spellEnd"/>
      <w:r w:rsidR="004F69D6">
        <w:t>, M. </w:t>
      </w:r>
      <w:proofErr w:type="spellStart"/>
      <w:r w:rsidRPr="00033231">
        <w:t>Sympson</w:t>
      </w:r>
      <w:proofErr w:type="spellEnd"/>
      <w:r w:rsidRPr="00033231">
        <w:t xml:space="preserve"> seulement</w:t>
      </w:r>
      <w:r w:rsidR="004F69D6">
        <w:t xml:space="preserve">, </w:t>
      </w:r>
      <w:r w:rsidRPr="00033231">
        <w:t>avait r</w:t>
      </w:r>
      <w:r w:rsidRPr="00033231">
        <w:t>e</w:t>
      </w:r>
      <w:r w:rsidRPr="00033231">
        <w:t>marqué la pantomime</w:t>
      </w:r>
      <w:r w:rsidR="004F69D6">
        <w:t>.</w:t>
      </w:r>
    </w:p>
    <w:p w14:paraId="6FD62E9C" w14:textId="77777777" w:rsidR="004F69D6" w:rsidRDefault="00000000" w:rsidP="0021796F">
      <w:r w:rsidRPr="00033231">
        <w:t>Ce gentleman tira ses propres conclusions</w:t>
      </w:r>
      <w:r w:rsidR="004F69D6">
        <w:t xml:space="preserve">. </w:t>
      </w:r>
      <w:r w:rsidRPr="00033231">
        <w:t>S</w:t>
      </w:r>
      <w:r w:rsidR="004F69D6">
        <w:t>’</w:t>
      </w:r>
      <w:r w:rsidRPr="00033231">
        <w:t>il avait été aussi fin qu</w:t>
      </w:r>
      <w:r w:rsidR="004F69D6">
        <w:t>’</w:t>
      </w:r>
      <w:r w:rsidRPr="00033231">
        <w:t>il était intrigant</w:t>
      </w:r>
      <w:r w:rsidR="004F69D6">
        <w:t xml:space="preserve">, </w:t>
      </w:r>
      <w:r w:rsidRPr="00033231">
        <w:t>aussi profond qu</w:t>
      </w:r>
      <w:r w:rsidR="004F69D6">
        <w:t>’</w:t>
      </w:r>
      <w:r w:rsidRPr="00033231">
        <w:t>il était curieux</w:t>
      </w:r>
      <w:r w:rsidR="004F69D6">
        <w:t xml:space="preserve">, </w:t>
      </w:r>
      <w:r w:rsidRPr="00033231">
        <w:t>il eût pu trouver sur le visage de sir Philippe de quoi rectifier son induction</w:t>
      </w:r>
      <w:r w:rsidR="004F69D6">
        <w:t xml:space="preserve">. </w:t>
      </w:r>
      <w:r w:rsidRPr="00033231">
        <w:t>Toujours superficiel</w:t>
      </w:r>
      <w:r w:rsidR="004F69D6">
        <w:t xml:space="preserve">, </w:t>
      </w:r>
      <w:r w:rsidRPr="00033231">
        <w:t>impatient et entêté</w:t>
      </w:r>
      <w:r w:rsidR="004F69D6">
        <w:t xml:space="preserve">, </w:t>
      </w:r>
      <w:r w:rsidRPr="00033231">
        <w:t xml:space="preserve">il rentra à </w:t>
      </w:r>
      <w:proofErr w:type="spellStart"/>
      <w:r w:rsidRPr="00033231">
        <w:t>Fieldhead</w:t>
      </w:r>
      <w:proofErr w:type="spellEnd"/>
      <w:r w:rsidRPr="00033231">
        <w:t xml:space="preserve"> triomphant</w:t>
      </w:r>
      <w:r w:rsidR="004F69D6">
        <w:t>.</w:t>
      </w:r>
    </w:p>
    <w:p w14:paraId="1A86D202" w14:textId="34DB6E7E" w:rsidR="004F69D6" w:rsidRDefault="00000000" w:rsidP="0021796F">
      <w:r w:rsidRPr="00033231">
        <w:lastRenderedPageBreak/>
        <w:t>Il n</w:t>
      </w:r>
      <w:r w:rsidR="004F69D6">
        <w:t>’</w:t>
      </w:r>
      <w:r w:rsidRPr="00033231">
        <w:t>était pas homme à bien garder ses secrets</w:t>
      </w:r>
      <w:r w:rsidR="004F69D6">
        <w:t xml:space="preserve"> : </w:t>
      </w:r>
      <w:r w:rsidRPr="00033231">
        <w:t>quand il était fier d</w:t>
      </w:r>
      <w:r w:rsidR="004F69D6">
        <w:t>’</w:t>
      </w:r>
      <w:r w:rsidRPr="00033231">
        <w:t>une chose</w:t>
      </w:r>
      <w:r w:rsidR="004F69D6">
        <w:t xml:space="preserve">, </w:t>
      </w:r>
      <w:r w:rsidRPr="00033231">
        <w:t>il ne pouvait s</w:t>
      </w:r>
      <w:r w:rsidR="004F69D6">
        <w:t>’</w:t>
      </w:r>
      <w:r w:rsidRPr="00033231">
        <w:t>empêcher d</w:t>
      </w:r>
      <w:r w:rsidR="004F69D6">
        <w:t>’</w:t>
      </w:r>
      <w:r w:rsidRPr="00033231">
        <w:t>en parler</w:t>
      </w:r>
      <w:r w:rsidR="004F69D6">
        <w:t xml:space="preserve">. </w:t>
      </w:r>
      <w:r w:rsidRPr="00033231">
        <w:t>Le lendemain matin</w:t>
      </w:r>
      <w:r w:rsidR="004F69D6">
        <w:t xml:space="preserve">, </w:t>
      </w:r>
      <w:r w:rsidRPr="00033231">
        <w:t>ayant occasion d</w:t>
      </w:r>
      <w:r w:rsidR="004F69D6">
        <w:t>’</w:t>
      </w:r>
      <w:r w:rsidRPr="00033231">
        <w:t>employer le précepteur de son fils comme secrétaire</w:t>
      </w:r>
      <w:r w:rsidR="004F69D6">
        <w:t xml:space="preserve">, </w:t>
      </w:r>
      <w:r w:rsidRPr="00033231">
        <w:t>il lui annonça</w:t>
      </w:r>
      <w:r w:rsidR="004F69D6">
        <w:t xml:space="preserve">, </w:t>
      </w:r>
      <w:r w:rsidRPr="00033231">
        <w:t>avec un accent et des manières bouffies de vanité</w:t>
      </w:r>
      <w:r w:rsidR="004F69D6">
        <w:t xml:space="preserve">, </w:t>
      </w:r>
      <w:r w:rsidRPr="00033231">
        <w:t>qu</w:t>
      </w:r>
      <w:r w:rsidR="004F69D6">
        <w:t>’</w:t>
      </w:r>
      <w:r w:rsidRPr="00033231">
        <w:t>il ferait bien de se préparer pour un prochain retour dans le Midi</w:t>
      </w:r>
      <w:r w:rsidR="004F69D6">
        <w:t xml:space="preserve">, </w:t>
      </w:r>
      <w:r w:rsidRPr="00033231">
        <w:t>attendu que l</w:t>
      </w:r>
      <w:r w:rsidR="004F69D6">
        <w:t>’</w:t>
      </w:r>
      <w:r w:rsidRPr="00033231">
        <w:t>importante a</w:t>
      </w:r>
      <w:r w:rsidRPr="00033231">
        <w:t>f</w:t>
      </w:r>
      <w:r w:rsidRPr="00033231">
        <w:t>fa</w:t>
      </w:r>
      <w:r w:rsidRPr="00033231">
        <w:t>i</w:t>
      </w:r>
      <w:r w:rsidRPr="00033231">
        <w:t>re qui l</w:t>
      </w:r>
      <w:r w:rsidR="004F69D6">
        <w:t>’</w:t>
      </w:r>
      <w:r w:rsidRPr="00033231">
        <w:t>avait si longtemps retenu</w:t>
      </w:r>
      <w:r w:rsidR="004F69D6">
        <w:t xml:space="preserve">, </w:t>
      </w:r>
      <w:r w:rsidRPr="00033231">
        <w:t>lui</w:t>
      </w:r>
      <w:r w:rsidR="004F69D6">
        <w:t>, M. </w:t>
      </w:r>
      <w:proofErr w:type="spellStart"/>
      <w:r w:rsidRPr="00033231">
        <w:t>Sympson</w:t>
      </w:r>
      <w:proofErr w:type="spellEnd"/>
      <w:r w:rsidR="004F69D6">
        <w:t xml:space="preserve">, </w:t>
      </w:r>
      <w:r w:rsidRPr="00033231">
        <w:t>dans le Yorkshire</w:t>
      </w:r>
      <w:r w:rsidR="004F69D6">
        <w:t xml:space="preserve">, </w:t>
      </w:r>
      <w:r w:rsidRPr="00033231">
        <w:t>était à la veille d</w:t>
      </w:r>
      <w:r w:rsidR="004F69D6">
        <w:t>’</w:t>
      </w:r>
      <w:r w:rsidRPr="00033231">
        <w:t>avoir la plus heureuse terminaison</w:t>
      </w:r>
      <w:r w:rsidR="004F69D6">
        <w:t xml:space="preserve"> : </w:t>
      </w:r>
      <w:r w:rsidRPr="00033231">
        <w:t>ses anxieux et pénibles efforts</w:t>
      </w:r>
      <w:r w:rsidR="004F69D6">
        <w:t xml:space="preserve">, </w:t>
      </w:r>
      <w:r w:rsidRPr="00033231">
        <w:t>à la fin</w:t>
      </w:r>
      <w:r w:rsidR="004F69D6">
        <w:t xml:space="preserve">, </w:t>
      </w:r>
      <w:r w:rsidRPr="00033231">
        <w:t>ajouta-t-il</w:t>
      </w:r>
      <w:r w:rsidR="004F69D6">
        <w:t xml:space="preserve">, </w:t>
      </w:r>
      <w:r w:rsidRPr="00033231">
        <w:t>allaient très-probablement être couronnés du plus heureux succès</w:t>
      </w:r>
      <w:r w:rsidR="004F69D6">
        <w:t xml:space="preserve">, </w:t>
      </w:r>
      <w:r w:rsidRPr="00033231">
        <w:t>et une très-honorable alliance était sur le point d</w:t>
      </w:r>
      <w:r w:rsidR="004F69D6">
        <w:t>’</w:t>
      </w:r>
      <w:r w:rsidRPr="00033231">
        <w:t>accroître les relations de la famille</w:t>
      </w:r>
      <w:r w:rsidR="004F69D6">
        <w:t>.</w:t>
      </w:r>
    </w:p>
    <w:p w14:paraId="6C27AB38" w14:textId="77777777" w:rsidR="004F69D6" w:rsidRDefault="004F69D6" w:rsidP="0021796F">
      <w:r>
        <w:t>« </w:t>
      </w:r>
      <w:r w:rsidR="00000000" w:rsidRPr="00033231">
        <w:t xml:space="preserve">En la personne de sir Philippe </w:t>
      </w:r>
      <w:proofErr w:type="spellStart"/>
      <w:r w:rsidR="00000000" w:rsidRPr="00033231">
        <w:t>Nunnely</w:t>
      </w:r>
      <w:proofErr w:type="spellEnd"/>
      <w:r>
        <w:t> ? »</w:t>
      </w:r>
      <w:r w:rsidR="00000000" w:rsidRPr="00033231">
        <w:t xml:space="preserve"> conjectura Louis Moore</w:t>
      </w:r>
      <w:r>
        <w:t>.</w:t>
      </w:r>
    </w:p>
    <w:p w14:paraId="645AAF43" w14:textId="3C295A03" w:rsidR="004F69D6" w:rsidRDefault="00000000" w:rsidP="0021796F">
      <w:r w:rsidRPr="00033231">
        <w:t xml:space="preserve">Sur quoi </w:t>
      </w:r>
      <w:r w:rsidR="004F69D6">
        <w:t>M. </w:t>
      </w:r>
      <w:proofErr w:type="spellStart"/>
      <w:r w:rsidRPr="00033231">
        <w:t>Sympson</w:t>
      </w:r>
      <w:proofErr w:type="spellEnd"/>
      <w:r w:rsidRPr="00033231">
        <w:t xml:space="preserve"> se donna la satisfaction d</w:t>
      </w:r>
      <w:r w:rsidR="004F69D6">
        <w:t>’</w:t>
      </w:r>
      <w:r w:rsidRPr="00033231">
        <w:t>une prise de tabac et d</w:t>
      </w:r>
      <w:r w:rsidR="004F69D6">
        <w:t>’</w:t>
      </w:r>
      <w:r w:rsidRPr="00033231">
        <w:t>un ricanement réprimé seulement par un soudain accès de dignité</w:t>
      </w:r>
      <w:r w:rsidR="004F69D6">
        <w:t xml:space="preserve"> ; </w:t>
      </w:r>
      <w:r w:rsidRPr="00033231">
        <w:t>puis il ordonna au précepteur de continuer son travail</w:t>
      </w:r>
      <w:r w:rsidR="004F69D6">
        <w:t>.</w:t>
      </w:r>
    </w:p>
    <w:p w14:paraId="2AD06CC9" w14:textId="515F2BD5" w:rsidR="004F69D6" w:rsidRDefault="00000000" w:rsidP="0021796F">
      <w:r w:rsidRPr="00033231">
        <w:t>Pendant un jour ou deux</w:t>
      </w:r>
      <w:r w:rsidR="004F69D6">
        <w:t>, M. </w:t>
      </w:r>
      <w:proofErr w:type="spellStart"/>
      <w:r w:rsidRPr="00033231">
        <w:t>Sympson</w:t>
      </w:r>
      <w:proofErr w:type="spellEnd"/>
      <w:r w:rsidRPr="00033231">
        <w:t xml:space="preserve"> se montra doux comme l</w:t>
      </w:r>
      <w:r w:rsidR="004F69D6">
        <w:t>’</w:t>
      </w:r>
      <w:r w:rsidRPr="00033231">
        <w:t>huile</w:t>
      </w:r>
      <w:r w:rsidR="004F69D6">
        <w:t xml:space="preserve"> ; </w:t>
      </w:r>
      <w:r w:rsidRPr="00033231">
        <w:t>mais aussi il semblait être assis sur des épingles</w:t>
      </w:r>
      <w:r w:rsidR="004F69D6">
        <w:t xml:space="preserve">, </w:t>
      </w:r>
      <w:r w:rsidRPr="00033231">
        <w:t>et sa démarche ressemblait à celle d</w:t>
      </w:r>
      <w:r w:rsidR="004F69D6">
        <w:t>’</w:t>
      </w:r>
      <w:r w:rsidRPr="00033231">
        <w:t>une poule marchant sur une plaque chaude</w:t>
      </w:r>
      <w:r w:rsidR="004F69D6">
        <w:t xml:space="preserve">. </w:t>
      </w:r>
      <w:r w:rsidRPr="00033231">
        <w:t>Sans cesse il regardait à la fenêtre</w:t>
      </w:r>
      <w:r w:rsidR="004F69D6">
        <w:t xml:space="preserve">, </w:t>
      </w:r>
      <w:r w:rsidRPr="00033231">
        <w:t>che</w:t>
      </w:r>
      <w:r w:rsidRPr="00033231">
        <w:t>r</w:t>
      </w:r>
      <w:r w:rsidRPr="00033231">
        <w:t>chant à saisir le bruit d</w:t>
      </w:r>
      <w:r w:rsidR="004F69D6">
        <w:t>’</w:t>
      </w:r>
      <w:r w:rsidRPr="00033231">
        <w:t>une voiture</w:t>
      </w:r>
      <w:r w:rsidR="004F69D6">
        <w:t xml:space="preserve">. </w:t>
      </w:r>
      <w:r w:rsidRPr="00033231">
        <w:t xml:space="preserve">La femme de Barbe-Bleue et la mère de </w:t>
      </w:r>
      <w:proofErr w:type="spellStart"/>
      <w:r w:rsidRPr="00033231">
        <w:t>Sisara</w:t>
      </w:r>
      <w:proofErr w:type="spellEnd"/>
      <w:r w:rsidRPr="00033231">
        <w:t xml:space="preserve"> n</w:t>
      </w:r>
      <w:r w:rsidR="004F69D6">
        <w:t>’</w:t>
      </w:r>
      <w:r w:rsidRPr="00033231">
        <w:t>étaient rien à côté de lui</w:t>
      </w:r>
      <w:r w:rsidR="004F69D6">
        <w:t xml:space="preserve"> ; </w:t>
      </w:r>
      <w:r w:rsidRPr="00033231">
        <w:t>il attendait avec anxiété le moment où la demande serait faite en forme</w:t>
      </w:r>
      <w:r w:rsidR="004F69D6">
        <w:t xml:space="preserve">, </w:t>
      </w:r>
      <w:r w:rsidRPr="00033231">
        <w:t>où lui-même serait consulté et les hommes de loi appelés</w:t>
      </w:r>
      <w:r w:rsidR="004F69D6">
        <w:t xml:space="preserve"> ; </w:t>
      </w:r>
      <w:r w:rsidRPr="00033231">
        <w:t>où co</w:t>
      </w:r>
      <w:r w:rsidRPr="00033231">
        <w:t>m</w:t>
      </w:r>
      <w:r w:rsidRPr="00033231">
        <w:t>menceraient pompeusement les discussions et tout ce délicieux fracas qui précède un mariage</w:t>
      </w:r>
      <w:r w:rsidR="004F69D6">
        <w:t>.</w:t>
      </w:r>
    </w:p>
    <w:p w14:paraId="699C28E1" w14:textId="77777777" w:rsidR="004F69D6" w:rsidRDefault="00000000" w:rsidP="0021796F">
      <w:r w:rsidRPr="00033231">
        <w:t>À la fin</w:t>
      </w:r>
      <w:r w:rsidR="004F69D6">
        <w:t xml:space="preserve">, </w:t>
      </w:r>
      <w:r w:rsidRPr="00033231">
        <w:t>il vit une lettre</w:t>
      </w:r>
      <w:r w:rsidR="004F69D6">
        <w:t xml:space="preserve"> ; </w:t>
      </w:r>
      <w:r w:rsidRPr="00033231">
        <w:t xml:space="preserve">il la remit lui-même à miss </w:t>
      </w:r>
      <w:proofErr w:type="spellStart"/>
      <w:r w:rsidRPr="00033231">
        <w:t>Kee</w:t>
      </w:r>
      <w:r w:rsidRPr="00033231">
        <w:t>l</w:t>
      </w:r>
      <w:r w:rsidRPr="00033231">
        <w:t>dar</w:t>
      </w:r>
      <w:proofErr w:type="spellEnd"/>
      <w:r w:rsidR="004F69D6">
        <w:t xml:space="preserve"> : </w:t>
      </w:r>
      <w:r w:rsidRPr="00033231">
        <w:t>il connaissait l</w:t>
      </w:r>
      <w:r w:rsidR="004F69D6">
        <w:t>’</w:t>
      </w:r>
      <w:r w:rsidRPr="00033231">
        <w:t>écriture</w:t>
      </w:r>
      <w:r w:rsidR="004F69D6">
        <w:t xml:space="preserve">, </w:t>
      </w:r>
      <w:r w:rsidRPr="00033231">
        <w:t>il connaissait le cachet</w:t>
      </w:r>
      <w:r w:rsidR="004F69D6">
        <w:t xml:space="preserve">. </w:t>
      </w:r>
      <w:r w:rsidRPr="00033231">
        <w:t>Il n</w:t>
      </w:r>
      <w:r w:rsidR="004F69D6">
        <w:t>’</w:t>
      </w:r>
      <w:r w:rsidRPr="00033231">
        <w:t>assista point à l</w:t>
      </w:r>
      <w:r w:rsidR="004F69D6">
        <w:t>’</w:t>
      </w:r>
      <w:r w:rsidRPr="00033231">
        <w:t>ouverture ni à la lecture</w:t>
      </w:r>
      <w:r w:rsidR="004F69D6">
        <w:t xml:space="preserve">, </w:t>
      </w:r>
      <w:r w:rsidRPr="00033231">
        <w:t>car Shirley l</w:t>
      </w:r>
      <w:r w:rsidR="004F69D6">
        <w:t>’</w:t>
      </w:r>
      <w:r w:rsidRPr="00033231">
        <w:t xml:space="preserve">emporta </w:t>
      </w:r>
      <w:r w:rsidRPr="00033231">
        <w:lastRenderedPageBreak/>
        <w:t>dans sa chambre</w:t>
      </w:r>
      <w:r w:rsidR="004F69D6">
        <w:t xml:space="preserve"> ; </w:t>
      </w:r>
      <w:r w:rsidRPr="00033231">
        <w:t>il ne vit pas non plus la réponse</w:t>
      </w:r>
      <w:r w:rsidR="004F69D6">
        <w:t xml:space="preserve">, </w:t>
      </w:r>
      <w:r w:rsidRPr="00033231">
        <w:t>car elle s</w:t>
      </w:r>
      <w:r w:rsidR="004F69D6">
        <w:t>’</w:t>
      </w:r>
      <w:r w:rsidRPr="00033231">
        <w:t>enferma et y mit un temps considérable</w:t>
      </w:r>
      <w:r w:rsidR="004F69D6">
        <w:t xml:space="preserve">, </w:t>
      </w:r>
      <w:r w:rsidRPr="00033231">
        <w:t>la plus grande partie de la journée</w:t>
      </w:r>
      <w:r w:rsidR="004F69D6">
        <w:t xml:space="preserve">. </w:t>
      </w:r>
      <w:r w:rsidRPr="00033231">
        <w:t>Il lui demanda si elle avait répondu</w:t>
      </w:r>
      <w:r w:rsidR="004F69D6">
        <w:t xml:space="preserve"> ; </w:t>
      </w:r>
      <w:r w:rsidRPr="00033231">
        <w:t>elle répondit</w:t>
      </w:r>
      <w:r w:rsidR="004F69D6">
        <w:t xml:space="preserve"> : </w:t>
      </w:r>
      <w:r w:rsidRPr="00033231">
        <w:t>oui</w:t>
      </w:r>
      <w:r w:rsidR="004F69D6">
        <w:t>.</w:t>
      </w:r>
    </w:p>
    <w:p w14:paraId="757A091C" w14:textId="77777777" w:rsidR="004F69D6" w:rsidRDefault="00000000" w:rsidP="0021796F">
      <w:r w:rsidRPr="00033231">
        <w:t>Il attendit encore</w:t>
      </w:r>
      <w:r w:rsidR="004F69D6">
        <w:t xml:space="preserve">, </w:t>
      </w:r>
      <w:r w:rsidRPr="00033231">
        <w:t>il attendit en silence</w:t>
      </w:r>
      <w:r w:rsidR="004F69D6">
        <w:t xml:space="preserve">, </w:t>
      </w:r>
      <w:r w:rsidRPr="00033231">
        <w:t>n</w:t>
      </w:r>
      <w:r w:rsidR="004F69D6">
        <w:t>’</w:t>
      </w:r>
      <w:r w:rsidRPr="00033231">
        <w:t>osant absolument pas parler</w:t>
      </w:r>
      <w:r w:rsidR="004F69D6">
        <w:t xml:space="preserve">, </w:t>
      </w:r>
      <w:r w:rsidRPr="00033231">
        <w:t>rendu muet par quelque chose qui se faisait rema</w:t>
      </w:r>
      <w:r w:rsidRPr="00033231">
        <w:t>r</w:t>
      </w:r>
      <w:r w:rsidRPr="00033231">
        <w:t>quer sur le visage de Shirley</w:t>
      </w:r>
      <w:r w:rsidR="004F69D6">
        <w:t xml:space="preserve">, </w:t>
      </w:r>
      <w:r w:rsidRPr="00033231">
        <w:t>quelque chose de terrible</w:t>
      </w:r>
      <w:r w:rsidR="004F69D6">
        <w:t xml:space="preserve">, </w:t>
      </w:r>
      <w:r w:rsidRPr="00033231">
        <w:t>aussi inscrutable pour lui que les mots tracés sur le mur du palais de Balthasar</w:t>
      </w:r>
      <w:r w:rsidR="004F69D6">
        <w:t xml:space="preserve">. </w:t>
      </w:r>
      <w:r w:rsidRPr="00033231">
        <w:t>Il eut plus d</w:t>
      </w:r>
      <w:r w:rsidR="004F69D6">
        <w:t>’</w:t>
      </w:r>
      <w:r w:rsidRPr="00033231">
        <w:t>une fois l</w:t>
      </w:r>
      <w:r w:rsidR="004F69D6">
        <w:t>’</w:t>
      </w:r>
      <w:r w:rsidRPr="00033231">
        <w:t>idée d</w:t>
      </w:r>
      <w:r w:rsidR="004F69D6">
        <w:t>’</w:t>
      </w:r>
      <w:r w:rsidRPr="00033231">
        <w:t>appeler Daniel</w:t>
      </w:r>
      <w:r w:rsidR="004F69D6">
        <w:t xml:space="preserve">, </w:t>
      </w:r>
      <w:r w:rsidRPr="00033231">
        <w:t>dans la personne de Louis Moore</w:t>
      </w:r>
      <w:r w:rsidR="004F69D6">
        <w:t xml:space="preserve">, </w:t>
      </w:r>
      <w:r w:rsidRPr="00033231">
        <w:t>et de lui en demander l</w:t>
      </w:r>
      <w:r w:rsidR="004F69D6">
        <w:t>’</w:t>
      </w:r>
      <w:r w:rsidRPr="00033231">
        <w:t>interprétation</w:t>
      </w:r>
      <w:r w:rsidR="004F69D6">
        <w:t xml:space="preserve"> ; </w:t>
      </w:r>
      <w:r w:rsidRPr="00033231">
        <w:t>mais le décorum lui interdit cette familiarité</w:t>
      </w:r>
      <w:r w:rsidR="004F69D6">
        <w:t xml:space="preserve">. </w:t>
      </w:r>
      <w:r w:rsidRPr="00033231">
        <w:t>Daniel lui-même</w:t>
      </w:r>
      <w:r w:rsidR="004F69D6">
        <w:t xml:space="preserve">, </w:t>
      </w:r>
      <w:r w:rsidRPr="00033231">
        <w:t>peut-être</w:t>
      </w:r>
      <w:r w:rsidR="004F69D6">
        <w:t xml:space="preserve">, </w:t>
      </w:r>
      <w:r w:rsidRPr="00033231">
        <w:t>avait ses propres difficultés à pr</w:t>
      </w:r>
      <w:r w:rsidRPr="00033231">
        <w:t>o</w:t>
      </w:r>
      <w:r w:rsidRPr="00033231">
        <w:t>pos de cette traduction embarrassante</w:t>
      </w:r>
      <w:r w:rsidR="004F69D6">
        <w:t xml:space="preserve"> ; </w:t>
      </w:r>
      <w:r w:rsidRPr="00033231">
        <w:t>il avait l</w:t>
      </w:r>
      <w:r w:rsidR="004F69D6">
        <w:t>’</w:t>
      </w:r>
      <w:r w:rsidRPr="00033231">
        <w:t>air d</w:t>
      </w:r>
      <w:r w:rsidR="004F69D6">
        <w:t>’</w:t>
      </w:r>
      <w:r w:rsidRPr="00033231">
        <w:t>un élève pour qui les grammaires sont confuses et les dictionnaires muets</w:t>
      </w:r>
      <w:r w:rsidR="004F69D6">
        <w:t>.</w:t>
      </w:r>
    </w:p>
    <w:p w14:paraId="099C35B8" w14:textId="26D932AE" w:rsidR="00000000" w:rsidRPr="00033231" w:rsidRDefault="00000000" w:rsidP="004F69D6">
      <w:pPr>
        <w:pStyle w:val="Centr"/>
      </w:pPr>
      <w:r w:rsidRPr="00033231">
        <w:t>*</w:t>
      </w:r>
    </w:p>
    <w:p w14:paraId="0A3F4F6C" w14:textId="5B50A70A" w:rsidR="004F69D6" w:rsidRDefault="004F69D6" w:rsidP="0021796F">
      <w:r>
        <w:t>M. </w:t>
      </w:r>
      <w:proofErr w:type="spellStart"/>
      <w:r w:rsidR="00000000" w:rsidRPr="00033231">
        <w:t>Sympson</w:t>
      </w:r>
      <w:proofErr w:type="spellEnd"/>
      <w:r w:rsidR="00000000" w:rsidRPr="00033231">
        <w:t xml:space="preserve"> était allé se débarrasser d</w:t>
      </w:r>
      <w:r>
        <w:t>’</w:t>
      </w:r>
      <w:r w:rsidR="00000000" w:rsidRPr="00033231">
        <w:t>une heure d</w:t>
      </w:r>
      <w:r>
        <w:t>’</w:t>
      </w:r>
      <w:r w:rsidR="00000000" w:rsidRPr="00033231">
        <w:t>anxiété en la compagnie de ses amis à De Walden Hall</w:t>
      </w:r>
      <w:r>
        <w:t xml:space="preserve">. </w:t>
      </w:r>
      <w:r w:rsidR="00000000" w:rsidRPr="00033231">
        <w:t>Il revint un peu plus tôt qu</w:t>
      </w:r>
      <w:r>
        <w:t>’</w:t>
      </w:r>
      <w:r w:rsidR="00000000" w:rsidRPr="00033231">
        <w:t>on ne l</w:t>
      </w:r>
      <w:r>
        <w:t>’</w:t>
      </w:r>
      <w:r w:rsidR="00000000" w:rsidRPr="00033231">
        <w:t>attendait</w:t>
      </w:r>
      <w:r>
        <w:t xml:space="preserve"> ; </w:t>
      </w:r>
      <w:r w:rsidR="00000000" w:rsidRPr="00033231">
        <w:t xml:space="preserve">sa famille et miss </w:t>
      </w:r>
      <w:proofErr w:type="spellStart"/>
      <w:r w:rsidR="00000000" w:rsidRPr="00033231">
        <w:t>Keeldar</w:t>
      </w:r>
      <w:proofErr w:type="spellEnd"/>
      <w:r w:rsidR="00000000" w:rsidRPr="00033231">
        <w:t xml:space="preserve"> étaient assemblés dans le parloir aux boiseries de chêne</w:t>
      </w:r>
      <w:r>
        <w:t xml:space="preserve"> ; </w:t>
      </w:r>
      <w:r w:rsidR="00000000" w:rsidRPr="00033231">
        <w:t>s</w:t>
      </w:r>
      <w:r>
        <w:t>’</w:t>
      </w:r>
      <w:r w:rsidR="00000000" w:rsidRPr="00033231">
        <w:t>adressant à cette dernière</w:t>
      </w:r>
      <w:r>
        <w:t xml:space="preserve">, </w:t>
      </w:r>
      <w:r w:rsidR="00000000" w:rsidRPr="00033231">
        <w:t>il lui demanda de passer avec lui dans une autre pièce</w:t>
      </w:r>
      <w:r>
        <w:t xml:space="preserve">, </w:t>
      </w:r>
      <w:r w:rsidR="00000000" w:rsidRPr="00033231">
        <w:t xml:space="preserve">désirant avoir avec elle une entrevue </w:t>
      </w:r>
      <w:r w:rsidR="00000000" w:rsidRPr="00033231">
        <w:rPr>
          <w:i/>
          <w:iCs/>
        </w:rPr>
        <w:t xml:space="preserve">strictement </w:t>
      </w:r>
      <w:r w:rsidR="00000000" w:rsidRPr="00033231">
        <w:t>privée</w:t>
      </w:r>
      <w:r>
        <w:t>.</w:t>
      </w:r>
    </w:p>
    <w:p w14:paraId="778AE0AD" w14:textId="77777777" w:rsidR="004F69D6" w:rsidRDefault="00000000" w:rsidP="0021796F">
      <w:r w:rsidRPr="00033231">
        <w:t>Elle se leva</w:t>
      </w:r>
      <w:r w:rsidR="004F69D6">
        <w:t xml:space="preserve">, </w:t>
      </w:r>
      <w:r w:rsidRPr="00033231">
        <w:t>sans adresser de question</w:t>
      </w:r>
      <w:r w:rsidR="004F69D6">
        <w:t xml:space="preserve">, </w:t>
      </w:r>
      <w:r w:rsidRPr="00033231">
        <w:t>sans manifester de surprise</w:t>
      </w:r>
      <w:r w:rsidR="004F69D6">
        <w:t>.</w:t>
      </w:r>
    </w:p>
    <w:p w14:paraId="40273BC9" w14:textId="77777777" w:rsidR="004F69D6" w:rsidRDefault="004F69D6" w:rsidP="0021796F">
      <w:r>
        <w:t>« </w:t>
      </w:r>
      <w:r w:rsidR="00000000" w:rsidRPr="00033231">
        <w:t>Très-bien</w:t>
      </w:r>
      <w:r>
        <w:t xml:space="preserve">, </w:t>
      </w:r>
      <w:r w:rsidR="00000000" w:rsidRPr="00033231">
        <w:t>monsieur</w:t>
      </w:r>
      <w:r>
        <w:t>, »</w:t>
      </w:r>
      <w:r w:rsidR="00000000" w:rsidRPr="00033231">
        <w:t xml:space="preserve"> dit-elle du ton déterminé d</w:t>
      </w:r>
      <w:r>
        <w:t>’</w:t>
      </w:r>
      <w:r w:rsidR="00000000" w:rsidRPr="00033231">
        <w:t>une personne qui est informée que le dentiste est arrivé pour lui e</w:t>
      </w:r>
      <w:r w:rsidR="00000000" w:rsidRPr="00033231">
        <w:t>x</w:t>
      </w:r>
      <w:r w:rsidR="00000000" w:rsidRPr="00033231">
        <w:t>traire la molaire qui lui a fait endurer depuis un mois les tou</w:t>
      </w:r>
      <w:r w:rsidR="00000000" w:rsidRPr="00033231">
        <w:t>r</w:t>
      </w:r>
      <w:r w:rsidR="00000000" w:rsidRPr="00033231">
        <w:t>ments du purgatoire</w:t>
      </w:r>
      <w:r>
        <w:t xml:space="preserve">. </w:t>
      </w:r>
      <w:r w:rsidR="00000000" w:rsidRPr="00033231">
        <w:t>Elle laissa son travail de couture et son dé</w:t>
      </w:r>
      <w:r>
        <w:t xml:space="preserve">, </w:t>
      </w:r>
      <w:r w:rsidR="00000000" w:rsidRPr="00033231">
        <w:t>et suivit son oncle où il la conduisait</w:t>
      </w:r>
      <w:r>
        <w:t>.</w:t>
      </w:r>
    </w:p>
    <w:p w14:paraId="364C4534" w14:textId="77777777" w:rsidR="004F69D6" w:rsidRDefault="00000000" w:rsidP="0021796F">
      <w:r w:rsidRPr="00033231">
        <w:lastRenderedPageBreak/>
        <w:t>Enfermés dans le salon</w:t>
      </w:r>
      <w:r w:rsidR="004F69D6">
        <w:t xml:space="preserve">, </w:t>
      </w:r>
      <w:r w:rsidRPr="00033231">
        <w:t>ils prirent chacun un fauteuil et se placèrent en face l</w:t>
      </w:r>
      <w:r w:rsidR="004F69D6">
        <w:t>’</w:t>
      </w:r>
      <w:r w:rsidRPr="00033231">
        <w:t>un de l</w:t>
      </w:r>
      <w:r w:rsidR="004F69D6">
        <w:t>’</w:t>
      </w:r>
      <w:r w:rsidRPr="00033231">
        <w:t>autre</w:t>
      </w:r>
      <w:r w:rsidR="004F69D6">
        <w:t xml:space="preserve">, </w:t>
      </w:r>
      <w:r w:rsidRPr="00033231">
        <w:t>à quelques pas de distance</w:t>
      </w:r>
      <w:r w:rsidR="004F69D6">
        <w:t>.</w:t>
      </w:r>
    </w:p>
    <w:p w14:paraId="6F016B06" w14:textId="6A23255B" w:rsidR="004F69D6" w:rsidRDefault="004F69D6" w:rsidP="0021796F">
      <w:proofErr w:type="gramStart"/>
      <w:r>
        <w:t>« </w:t>
      </w:r>
      <w:r w:rsidR="00000000" w:rsidRPr="00033231">
        <w:t>J</w:t>
      </w:r>
      <w:r>
        <w:t>’</w:t>
      </w:r>
      <w:r w:rsidR="00000000" w:rsidRPr="00033231">
        <w:t>ai été</w:t>
      </w:r>
      <w:proofErr w:type="gramEnd"/>
      <w:r w:rsidR="00000000" w:rsidRPr="00033231">
        <w:t xml:space="preserve"> à De Walden Hall</w:t>
      </w:r>
      <w:r>
        <w:t>… »</w:t>
      </w:r>
      <w:r w:rsidR="00000000" w:rsidRPr="00033231">
        <w:t xml:space="preserve"> dit </w:t>
      </w:r>
      <w:r>
        <w:t>M. </w:t>
      </w:r>
      <w:proofErr w:type="spellStart"/>
      <w:r w:rsidR="00000000" w:rsidRPr="00033231">
        <w:t>Sympson</w:t>
      </w:r>
      <w:proofErr w:type="spellEnd"/>
      <w:r>
        <w:t xml:space="preserve">. </w:t>
      </w:r>
      <w:r w:rsidR="00000000" w:rsidRPr="00033231">
        <w:t>Il fit une pause</w:t>
      </w:r>
      <w:r>
        <w:t xml:space="preserve">. </w:t>
      </w:r>
      <w:r w:rsidR="00000000" w:rsidRPr="00033231">
        <w:t xml:space="preserve">Miss </w:t>
      </w:r>
      <w:proofErr w:type="spellStart"/>
      <w:r w:rsidR="00000000" w:rsidRPr="00033231">
        <w:t>Keeldar</w:t>
      </w:r>
      <w:proofErr w:type="spellEnd"/>
      <w:r w:rsidR="00000000" w:rsidRPr="00033231">
        <w:t xml:space="preserve"> tenait les yeux fixés sur le joli tapis vert et blanc</w:t>
      </w:r>
      <w:r>
        <w:t xml:space="preserve">. </w:t>
      </w:r>
      <w:r w:rsidR="00000000" w:rsidRPr="00033231">
        <w:t>Il n</w:t>
      </w:r>
      <w:r>
        <w:t>’</w:t>
      </w:r>
      <w:r w:rsidR="00000000" w:rsidRPr="00033231">
        <w:t>y avait pas de réponse à faire</w:t>
      </w:r>
      <w:r>
        <w:t xml:space="preserve"> ; </w:t>
      </w:r>
      <w:r w:rsidR="00000000" w:rsidRPr="00033231">
        <w:t>elle n</w:t>
      </w:r>
      <w:r>
        <w:t>’</w:t>
      </w:r>
      <w:r w:rsidR="00000000" w:rsidRPr="00033231">
        <w:t>en fit aucune</w:t>
      </w:r>
      <w:r>
        <w:t>.</w:t>
      </w:r>
    </w:p>
    <w:p w14:paraId="10F2456B" w14:textId="2707BD99" w:rsidR="00000000" w:rsidRPr="00033231" w:rsidRDefault="004F69D6" w:rsidP="0021796F">
      <w:r>
        <w:t>« </w:t>
      </w:r>
      <w:r w:rsidR="00000000" w:rsidRPr="00033231">
        <w:t>J</w:t>
      </w:r>
      <w:r>
        <w:t>’</w:t>
      </w:r>
      <w:r w:rsidR="00000000" w:rsidRPr="00033231">
        <w:t>ai appris</w:t>
      </w:r>
      <w:r>
        <w:t xml:space="preserve">, </w:t>
      </w:r>
      <w:r w:rsidR="00000000" w:rsidRPr="00033231">
        <w:t>continua-t-il lentement</w:t>
      </w:r>
      <w:r>
        <w:t xml:space="preserve">, </w:t>
      </w:r>
      <w:r w:rsidR="00000000" w:rsidRPr="00033231">
        <w:t>j</w:t>
      </w:r>
      <w:r>
        <w:t>’</w:t>
      </w:r>
      <w:r w:rsidR="00000000" w:rsidRPr="00033231">
        <w:t>ai appris une ci</w:t>
      </w:r>
      <w:r w:rsidR="00000000" w:rsidRPr="00033231">
        <w:t>r</w:t>
      </w:r>
      <w:r w:rsidR="00000000" w:rsidRPr="00033231">
        <w:t>constance qui me surprend</w:t>
      </w:r>
      <w:r>
        <w:t>. »</w:t>
      </w:r>
    </w:p>
    <w:p w14:paraId="06BBC5B2" w14:textId="77777777" w:rsidR="004F69D6" w:rsidRDefault="00000000" w:rsidP="0021796F">
      <w:r w:rsidRPr="00033231">
        <w:t>Appuyant sa joue sur son index</w:t>
      </w:r>
      <w:r w:rsidR="004F69D6">
        <w:t xml:space="preserve">, </w:t>
      </w:r>
      <w:r w:rsidRPr="00033231">
        <w:t>elle attendit qu</w:t>
      </w:r>
      <w:r w:rsidR="004F69D6">
        <w:t>’</w:t>
      </w:r>
      <w:r w:rsidRPr="00033231">
        <w:t>on lui f</w:t>
      </w:r>
      <w:r>
        <w:t>î</w:t>
      </w:r>
      <w:r w:rsidRPr="00033231">
        <w:t>t connaître la circonstance</w:t>
      </w:r>
      <w:r w:rsidR="004F69D6">
        <w:t>.</w:t>
      </w:r>
    </w:p>
    <w:p w14:paraId="378CCC16" w14:textId="77777777" w:rsidR="004F69D6" w:rsidRDefault="004F69D6" w:rsidP="0021796F">
      <w:r>
        <w:t>« </w:t>
      </w:r>
      <w:r w:rsidR="00000000" w:rsidRPr="00033231">
        <w:t xml:space="preserve">Il paraît que le prieuré de </w:t>
      </w:r>
      <w:proofErr w:type="spellStart"/>
      <w:r w:rsidR="00000000" w:rsidRPr="00033231">
        <w:t>Nunnely</w:t>
      </w:r>
      <w:proofErr w:type="spellEnd"/>
      <w:r w:rsidR="00000000" w:rsidRPr="00033231">
        <w:t xml:space="preserve"> est fermé</w:t>
      </w:r>
      <w:r>
        <w:t xml:space="preserve">, </w:t>
      </w:r>
      <w:r w:rsidR="00000000" w:rsidRPr="00033231">
        <w:t>que la f</w:t>
      </w:r>
      <w:r w:rsidR="00000000" w:rsidRPr="00033231">
        <w:t>a</w:t>
      </w:r>
      <w:r w:rsidR="00000000" w:rsidRPr="00033231">
        <w:t>mille est retournée à sa résidence ordinaire</w:t>
      </w:r>
      <w:r>
        <w:t xml:space="preserve">. </w:t>
      </w:r>
      <w:r w:rsidR="00000000" w:rsidRPr="00033231">
        <w:t>Il paraît que le b</w:t>
      </w:r>
      <w:r w:rsidR="00000000" w:rsidRPr="00033231">
        <w:t>a</w:t>
      </w:r>
      <w:r w:rsidR="00000000" w:rsidRPr="00033231">
        <w:t>ronnet</w:t>
      </w:r>
      <w:r>
        <w:t xml:space="preserve">… </w:t>
      </w:r>
      <w:r w:rsidR="00000000" w:rsidRPr="00033231">
        <w:t>que le baronnet</w:t>
      </w:r>
      <w:r>
        <w:t xml:space="preserve">… </w:t>
      </w:r>
      <w:r w:rsidR="00000000" w:rsidRPr="00033231">
        <w:t>que sir Philippe lui-même a acco</w:t>
      </w:r>
      <w:r w:rsidR="00000000" w:rsidRPr="00033231">
        <w:t>m</w:t>
      </w:r>
      <w:r w:rsidR="00000000" w:rsidRPr="00033231">
        <w:t>pagné sa mère et ses sœurs</w:t>
      </w:r>
      <w:r>
        <w:t>.</w:t>
      </w:r>
    </w:p>
    <w:p w14:paraId="15D94648" w14:textId="77777777" w:rsidR="004F69D6" w:rsidRDefault="004F69D6" w:rsidP="0021796F">
      <w:r>
        <w:t>— </w:t>
      </w:r>
      <w:r w:rsidR="00000000" w:rsidRPr="00033231">
        <w:t>Vraiment</w:t>
      </w:r>
      <w:r>
        <w:t xml:space="preserve"> ! </w:t>
      </w:r>
      <w:r w:rsidR="00000000" w:rsidRPr="00033231">
        <w:t>dit Shirley</w:t>
      </w:r>
      <w:r>
        <w:t>.</w:t>
      </w:r>
    </w:p>
    <w:p w14:paraId="3DAEC76A" w14:textId="77777777" w:rsidR="004F69D6" w:rsidRDefault="004F69D6" w:rsidP="0021796F">
      <w:r>
        <w:t>— </w:t>
      </w:r>
      <w:r w:rsidR="00000000" w:rsidRPr="00033231">
        <w:t>Puis-je vous demander si vous partagez l</w:t>
      </w:r>
      <w:r>
        <w:t>’</w:t>
      </w:r>
      <w:r w:rsidR="00000000" w:rsidRPr="00033231">
        <w:t>étonnement avec lequel j</w:t>
      </w:r>
      <w:r>
        <w:t>’</w:t>
      </w:r>
      <w:r w:rsidR="00000000" w:rsidRPr="00033231">
        <w:t>ai appris cette nouvelle</w:t>
      </w:r>
      <w:r>
        <w:t> ?</w:t>
      </w:r>
    </w:p>
    <w:p w14:paraId="28BFF132" w14:textId="77777777" w:rsidR="004F69D6" w:rsidRDefault="004F69D6" w:rsidP="0021796F">
      <w:r>
        <w:t>— </w:t>
      </w:r>
      <w:r w:rsidR="00000000" w:rsidRPr="00033231">
        <w:t>Non</w:t>
      </w:r>
      <w:r>
        <w:t xml:space="preserve">, </w:t>
      </w:r>
      <w:r w:rsidR="00000000" w:rsidRPr="00033231">
        <w:t>monsieur</w:t>
      </w:r>
      <w:r>
        <w:t>.</w:t>
      </w:r>
    </w:p>
    <w:p w14:paraId="762B4B2D" w14:textId="77777777" w:rsidR="004F69D6" w:rsidRDefault="004F69D6" w:rsidP="0021796F">
      <w:r>
        <w:t>— </w:t>
      </w:r>
      <w:r w:rsidR="00000000" w:rsidRPr="00033231">
        <w:t>Est-ce une nouvelle pour vous</w:t>
      </w:r>
      <w:r>
        <w:t> ?</w:t>
      </w:r>
    </w:p>
    <w:p w14:paraId="0F1EC72B" w14:textId="77777777" w:rsidR="004F69D6" w:rsidRDefault="004F69D6" w:rsidP="0021796F">
      <w:r>
        <w:t>— </w:t>
      </w:r>
      <w:r w:rsidR="00000000" w:rsidRPr="00033231">
        <w:t>Oui</w:t>
      </w:r>
      <w:r>
        <w:t xml:space="preserve">, </w:t>
      </w:r>
      <w:r w:rsidR="00000000" w:rsidRPr="00033231">
        <w:t>monsieur</w:t>
      </w:r>
      <w:r>
        <w:t>.</w:t>
      </w:r>
    </w:p>
    <w:p w14:paraId="59E2FD64" w14:textId="481EDFB2" w:rsidR="004F69D6" w:rsidRDefault="004F69D6" w:rsidP="0021796F">
      <w:r>
        <w:t>— </w:t>
      </w:r>
      <w:r w:rsidR="00000000" w:rsidRPr="00033231">
        <w:t>J</w:t>
      </w:r>
      <w:r>
        <w:t>’</w:t>
      </w:r>
      <w:r w:rsidR="00000000" w:rsidRPr="00033231">
        <w:t>entends</w:t>
      </w:r>
      <w:r>
        <w:t xml:space="preserve">, </w:t>
      </w:r>
      <w:r w:rsidR="00000000" w:rsidRPr="00033231">
        <w:t>j</w:t>
      </w:r>
      <w:r>
        <w:t>’</w:t>
      </w:r>
      <w:r w:rsidR="00000000" w:rsidRPr="00033231">
        <w:t>entends</w:t>
      </w:r>
      <w:r>
        <w:t xml:space="preserve">, </w:t>
      </w:r>
      <w:r w:rsidR="00000000" w:rsidRPr="00033231">
        <w:t xml:space="preserve">poursuivit </w:t>
      </w:r>
      <w:r>
        <w:t>M. </w:t>
      </w:r>
      <w:proofErr w:type="spellStart"/>
      <w:r w:rsidR="00000000" w:rsidRPr="00033231">
        <w:t>Sympson</w:t>
      </w:r>
      <w:proofErr w:type="spellEnd"/>
      <w:r>
        <w:t xml:space="preserve">, </w:t>
      </w:r>
      <w:r w:rsidR="00000000" w:rsidRPr="00033231">
        <w:t>s</w:t>
      </w:r>
      <w:r>
        <w:t>’</w:t>
      </w:r>
      <w:r w:rsidR="00000000" w:rsidRPr="00033231">
        <w:t>agitant alors sur sa chaise</w:t>
      </w:r>
      <w:r>
        <w:t xml:space="preserve">, </w:t>
      </w:r>
      <w:r w:rsidR="00000000" w:rsidRPr="00033231">
        <w:t>et quittant la phraséologie brève et assez claire dont il s</w:t>
      </w:r>
      <w:r>
        <w:t>’</w:t>
      </w:r>
      <w:r w:rsidR="00000000" w:rsidRPr="00033231">
        <w:t>était servi jusque-là</w:t>
      </w:r>
      <w:r>
        <w:t xml:space="preserve">, </w:t>
      </w:r>
      <w:r w:rsidR="00000000" w:rsidRPr="00033231">
        <w:t>pour retourner au style ve</w:t>
      </w:r>
      <w:r w:rsidR="00000000" w:rsidRPr="00033231">
        <w:t>r</w:t>
      </w:r>
      <w:r w:rsidR="00000000" w:rsidRPr="00033231">
        <w:t>beux</w:t>
      </w:r>
      <w:r>
        <w:t xml:space="preserve">, </w:t>
      </w:r>
      <w:r w:rsidR="00000000" w:rsidRPr="00033231">
        <w:t>confus et irritable</w:t>
      </w:r>
      <w:r>
        <w:t xml:space="preserve">, </w:t>
      </w:r>
      <w:r w:rsidR="00000000" w:rsidRPr="00033231">
        <w:t>qui lui était habituel</w:t>
      </w:r>
      <w:r>
        <w:t xml:space="preserve"> ; </w:t>
      </w:r>
      <w:r w:rsidR="00000000" w:rsidRPr="00033231">
        <w:t>j</w:t>
      </w:r>
      <w:r>
        <w:t>’</w:t>
      </w:r>
      <w:r w:rsidR="00000000" w:rsidRPr="00033231">
        <w:t xml:space="preserve">entends avoir une </w:t>
      </w:r>
      <w:r w:rsidR="00000000" w:rsidRPr="00033231">
        <w:rPr>
          <w:i/>
          <w:iCs/>
        </w:rPr>
        <w:t xml:space="preserve">complète </w:t>
      </w:r>
      <w:r w:rsidR="00000000" w:rsidRPr="00033231">
        <w:t>explication</w:t>
      </w:r>
      <w:r>
        <w:t xml:space="preserve">. </w:t>
      </w:r>
      <w:r w:rsidR="00000000" w:rsidRPr="00033231">
        <w:t>Je ne veux pas être joué</w:t>
      </w:r>
      <w:r>
        <w:t xml:space="preserve">. </w:t>
      </w:r>
      <w:r w:rsidR="00000000" w:rsidRPr="00033231">
        <w:t>J</w:t>
      </w:r>
      <w:r>
        <w:t>’</w:t>
      </w:r>
      <w:r w:rsidR="00000000" w:rsidRPr="00033231">
        <w:t>insiste pour</w:t>
      </w:r>
      <w:r>
        <w:t xml:space="preserve">… </w:t>
      </w:r>
      <w:r w:rsidR="00000000" w:rsidRPr="00033231">
        <w:t>pour interroger à ma manière</w:t>
      </w:r>
      <w:r>
        <w:t xml:space="preserve">. </w:t>
      </w:r>
      <w:r w:rsidR="00000000" w:rsidRPr="00033231">
        <w:t>Je veux qu</w:t>
      </w:r>
      <w:r>
        <w:t>’</w:t>
      </w:r>
      <w:r w:rsidR="00000000" w:rsidRPr="00033231">
        <w:t xml:space="preserve">il soit </w:t>
      </w:r>
      <w:r w:rsidR="00000000" w:rsidRPr="00033231">
        <w:lastRenderedPageBreak/>
        <w:t>fait r</w:t>
      </w:r>
      <w:r w:rsidR="00000000" w:rsidRPr="00033231">
        <w:t>é</w:t>
      </w:r>
      <w:r w:rsidR="00000000" w:rsidRPr="00033231">
        <w:t>ponse à mes questions</w:t>
      </w:r>
      <w:r>
        <w:t xml:space="preserve">. </w:t>
      </w:r>
      <w:r w:rsidR="00000000" w:rsidRPr="00033231">
        <w:t>Je veux des réponses claires et satisfa</w:t>
      </w:r>
      <w:r w:rsidR="00000000" w:rsidRPr="00033231">
        <w:t>i</w:t>
      </w:r>
      <w:r w:rsidR="00000000" w:rsidRPr="00033231">
        <w:t>santes</w:t>
      </w:r>
      <w:r>
        <w:t xml:space="preserve">. </w:t>
      </w:r>
      <w:r w:rsidR="00000000" w:rsidRPr="00033231">
        <w:t>Je ne suis pas homme à me laisser jouer</w:t>
      </w:r>
      <w:r>
        <w:t xml:space="preserve"> ! </w:t>
      </w:r>
      <w:r w:rsidR="00000000" w:rsidRPr="00033231">
        <w:t>C</w:t>
      </w:r>
      <w:r>
        <w:t>’</w:t>
      </w:r>
      <w:r w:rsidR="00000000" w:rsidRPr="00033231">
        <w:t>est une ch</w:t>
      </w:r>
      <w:r w:rsidR="00000000" w:rsidRPr="00033231">
        <w:t>o</w:t>
      </w:r>
      <w:r w:rsidR="00000000" w:rsidRPr="00033231">
        <w:t>se étrange et extraordinaire</w:t>
      </w:r>
      <w:r>
        <w:t xml:space="preserve">, </w:t>
      </w:r>
      <w:r w:rsidR="00000000" w:rsidRPr="00033231">
        <w:t>une chose très-singulière</w:t>
      </w:r>
      <w:r>
        <w:t xml:space="preserve"> ! </w:t>
      </w:r>
      <w:r w:rsidR="00000000" w:rsidRPr="00033231">
        <w:t>Je pe</w:t>
      </w:r>
      <w:r w:rsidR="00000000" w:rsidRPr="00033231">
        <w:t>n</w:t>
      </w:r>
      <w:r w:rsidR="00000000" w:rsidRPr="00033231">
        <w:t>sais que tout allait bien</w:t>
      </w:r>
      <w:r>
        <w:t xml:space="preserve">, </w:t>
      </w:r>
      <w:r w:rsidR="00000000" w:rsidRPr="00033231">
        <w:t>et voilà que la famille est partie</w:t>
      </w:r>
      <w:r>
        <w:t> !</w:t>
      </w:r>
    </w:p>
    <w:p w14:paraId="0215195D" w14:textId="77777777" w:rsidR="004F69D6" w:rsidRDefault="004F69D6" w:rsidP="0021796F">
      <w:r>
        <w:t>— </w:t>
      </w:r>
      <w:r w:rsidR="00000000" w:rsidRPr="00033231">
        <w:t>Je suppose</w:t>
      </w:r>
      <w:r>
        <w:t xml:space="preserve">, </w:t>
      </w:r>
      <w:r w:rsidR="00000000" w:rsidRPr="00033231">
        <w:t>monsieur</w:t>
      </w:r>
      <w:r>
        <w:t xml:space="preserve">, </w:t>
      </w:r>
      <w:r w:rsidR="00000000" w:rsidRPr="00033231">
        <w:t>qu</w:t>
      </w:r>
      <w:r>
        <w:t>’</w:t>
      </w:r>
      <w:r w:rsidR="00000000" w:rsidRPr="00033231">
        <w:t>ils avaient le droit de partir</w:t>
      </w:r>
      <w:r>
        <w:t>.</w:t>
      </w:r>
    </w:p>
    <w:p w14:paraId="6449FB11" w14:textId="741FC6A8" w:rsidR="00000000" w:rsidRPr="00033231" w:rsidRDefault="004F69D6" w:rsidP="0021796F">
      <w:r>
        <w:t>— </w:t>
      </w:r>
      <w:r w:rsidR="00000000" w:rsidRPr="00033231">
        <w:rPr>
          <w:i/>
          <w:iCs/>
        </w:rPr>
        <w:t>Sir Philippe est parti</w:t>
      </w:r>
      <w:r>
        <w:rPr>
          <w:i/>
          <w:iCs/>
        </w:rPr>
        <w:t> ! »</w:t>
      </w:r>
    </w:p>
    <w:p w14:paraId="466BA376" w14:textId="77777777" w:rsidR="004F69D6" w:rsidRDefault="00000000" w:rsidP="0021796F">
      <w:r w:rsidRPr="00033231">
        <w:t>Shirley releva ses sourcils</w:t>
      </w:r>
      <w:r w:rsidR="004F69D6">
        <w:t> : « </w:t>
      </w:r>
      <w:r w:rsidRPr="00033231">
        <w:t>Bon voyage</w:t>
      </w:r>
      <w:r w:rsidR="004F69D6">
        <w:t xml:space="preserve"> ! </w:t>
      </w:r>
      <w:r w:rsidRPr="00033231">
        <w:t>dit-elle</w:t>
      </w:r>
      <w:r w:rsidR="004F69D6">
        <w:t>.</w:t>
      </w:r>
    </w:p>
    <w:p w14:paraId="5B9E7B92" w14:textId="7E7AC1D9" w:rsidR="00000000" w:rsidRPr="00033231" w:rsidRDefault="004F69D6" w:rsidP="0021796F">
      <w:r>
        <w:t>— </w:t>
      </w:r>
      <w:r w:rsidR="00000000" w:rsidRPr="00033231">
        <w:t>Cela ne sera pas</w:t>
      </w:r>
      <w:r>
        <w:t xml:space="preserve"> : </w:t>
      </w:r>
      <w:r w:rsidR="00000000" w:rsidRPr="00033231">
        <w:t>il faut que cela change</w:t>
      </w:r>
      <w:r>
        <w:t xml:space="preserve">, </w:t>
      </w:r>
      <w:r w:rsidR="00000000" w:rsidRPr="00033231">
        <w:t>madame</w:t>
      </w:r>
      <w:r>
        <w:t>. »</w:t>
      </w:r>
    </w:p>
    <w:p w14:paraId="5B5D9F07" w14:textId="77777777" w:rsidR="004F69D6" w:rsidRDefault="00000000" w:rsidP="0021796F">
      <w:r w:rsidRPr="00033231">
        <w:t>Il tirait sa chaise en avant</w:t>
      </w:r>
      <w:r w:rsidR="004F69D6">
        <w:t xml:space="preserve">, </w:t>
      </w:r>
      <w:r w:rsidRPr="00033231">
        <w:t>il la repoussait en arrière</w:t>
      </w:r>
      <w:r w:rsidR="004F69D6">
        <w:t xml:space="preserve"> ; </w:t>
      </w:r>
      <w:r w:rsidRPr="00033231">
        <w:t>il p</w:t>
      </w:r>
      <w:r w:rsidRPr="00033231">
        <w:t>a</w:t>
      </w:r>
      <w:r w:rsidRPr="00033231">
        <w:t>raissait tout à fait en fureur</w:t>
      </w:r>
      <w:r w:rsidR="004F69D6">
        <w:t>.</w:t>
      </w:r>
    </w:p>
    <w:p w14:paraId="7FC5B181" w14:textId="77777777" w:rsidR="004F69D6" w:rsidRDefault="004F69D6" w:rsidP="0021796F">
      <w:r>
        <w:t>« </w:t>
      </w:r>
      <w:r w:rsidR="00000000" w:rsidRPr="00033231">
        <w:t>Allons</w:t>
      </w:r>
      <w:r>
        <w:t xml:space="preserve"> ! </w:t>
      </w:r>
      <w:r w:rsidR="00000000" w:rsidRPr="00033231">
        <w:t>allons</w:t>
      </w:r>
      <w:r>
        <w:t xml:space="preserve">, </w:t>
      </w:r>
      <w:r w:rsidR="00000000" w:rsidRPr="00033231">
        <w:t>mon oncle</w:t>
      </w:r>
      <w:r>
        <w:t xml:space="preserve"> ! </w:t>
      </w:r>
      <w:r w:rsidR="00000000" w:rsidRPr="00033231">
        <w:t>dit Shirley</w:t>
      </w:r>
      <w:r>
        <w:t xml:space="preserve">, </w:t>
      </w:r>
      <w:r w:rsidR="00000000" w:rsidRPr="00033231">
        <w:t>ne commencez pas à jeter feu et flamme</w:t>
      </w:r>
      <w:r>
        <w:t xml:space="preserve">, </w:t>
      </w:r>
      <w:r w:rsidR="00000000" w:rsidRPr="00033231">
        <w:t>ou nous ne ferons rien de bon</w:t>
      </w:r>
      <w:r>
        <w:t xml:space="preserve">. </w:t>
      </w:r>
      <w:r w:rsidR="00000000" w:rsidRPr="00033231">
        <w:t>D</w:t>
      </w:r>
      <w:r w:rsidR="00000000" w:rsidRPr="00033231">
        <w:t>e</w:t>
      </w:r>
      <w:r w:rsidR="00000000" w:rsidRPr="00033231">
        <w:t>mandez-moi ce que vous voulez savoir</w:t>
      </w:r>
      <w:r>
        <w:t xml:space="preserve"> ; </w:t>
      </w:r>
      <w:r w:rsidR="00000000" w:rsidRPr="00033231">
        <w:t>je suis aussi désireuse que vous d</w:t>
      </w:r>
      <w:r>
        <w:t>’</w:t>
      </w:r>
      <w:r w:rsidR="00000000" w:rsidRPr="00033231">
        <w:t>en venir à une explication</w:t>
      </w:r>
      <w:r>
        <w:t xml:space="preserve"> : </w:t>
      </w:r>
      <w:r w:rsidR="00000000" w:rsidRPr="00033231">
        <w:t>je vous promets de sinc</w:t>
      </w:r>
      <w:r w:rsidR="00000000" w:rsidRPr="00033231">
        <w:t>è</w:t>
      </w:r>
      <w:r w:rsidR="00000000" w:rsidRPr="00033231">
        <w:t>res réponses</w:t>
      </w:r>
      <w:r>
        <w:t>.</w:t>
      </w:r>
    </w:p>
    <w:p w14:paraId="183CED52" w14:textId="77777777" w:rsidR="004F69D6" w:rsidRDefault="004F69D6" w:rsidP="0021796F">
      <w:r>
        <w:t>— </w:t>
      </w:r>
      <w:r w:rsidR="00000000" w:rsidRPr="00033231">
        <w:t>Je veux savoir</w:t>
      </w:r>
      <w:r>
        <w:t xml:space="preserve">, </w:t>
      </w:r>
      <w:r w:rsidR="00000000" w:rsidRPr="00033231">
        <w:t>je demande à savoir</w:t>
      </w:r>
      <w:r>
        <w:t xml:space="preserve">, </w:t>
      </w:r>
      <w:r w:rsidR="00000000" w:rsidRPr="00033231">
        <w:t xml:space="preserve">miss </w:t>
      </w:r>
      <w:proofErr w:type="spellStart"/>
      <w:r w:rsidR="00000000" w:rsidRPr="00033231">
        <w:t>Keeldar</w:t>
      </w:r>
      <w:proofErr w:type="spellEnd"/>
      <w:r>
        <w:t xml:space="preserve">, </w:t>
      </w:r>
      <w:r w:rsidR="00000000" w:rsidRPr="00033231">
        <w:t>si sir Philippe vous a fait l</w:t>
      </w:r>
      <w:r>
        <w:t>’</w:t>
      </w:r>
      <w:r w:rsidR="00000000" w:rsidRPr="00033231">
        <w:t>offre de sa main</w:t>
      </w:r>
      <w:r>
        <w:t>.</w:t>
      </w:r>
    </w:p>
    <w:p w14:paraId="009BC874" w14:textId="77777777" w:rsidR="004F69D6" w:rsidRDefault="004F69D6" w:rsidP="0021796F">
      <w:r>
        <w:t>— </w:t>
      </w:r>
      <w:r w:rsidR="00000000" w:rsidRPr="00033231">
        <w:t>Il me l</w:t>
      </w:r>
      <w:r>
        <w:t>’</w:t>
      </w:r>
      <w:r w:rsidR="00000000" w:rsidRPr="00033231">
        <w:t>a faite</w:t>
      </w:r>
      <w:r>
        <w:t>.</w:t>
      </w:r>
    </w:p>
    <w:p w14:paraId="21D4A050" w14:textId="77777777" w:rsidR="004F69D6" w:rsidRDefault="004F69D6" w:rsidP="0021796F">
      <w:r>
        <w:t>— </w:t>
      </w:r>
      <w:r w:rsidR="00000000" w:rsidRPr="00033231">
        <w:t>Vous l</w:t>
      </w:r>
      <w:r>
        <w:t>’</w:t>
      </w:r>
      <w:r w:rsidR="00000000" w:rsidRPr="00033231">
        <w:t>avouez</w:t>
      </w:r>
      <w:r>
        <w:t> ?</w:t>
      </w:r>
    </w:p>
    <w:p w14:paraId="0C24D7F0" w14:textId="77777777" w:rsidR="004F69D6" w:rsidRDefault="004F69D6" w:rsidP="0021796F">
      <w:r>
        <w:t>— </w:t>
      </w:r>
      <w:r w:rsidR="00000000" w:rsidRPr="00033231">
        <w:t>Je l</w:t>
      </w:r>
      <w:r>
        <w:t>’</w:t>
      </w:r>
      <w:r w:rsidR="00000000" w:rsidRPr="00033231">
        <w:t>avoue</w:t>
      </w:r>
      <w:r>
        <w:t xml:space="preserve">. </w:t>
      </w:r>
      <w:r w:rsidR="00000000" w:rsidRPr="00033231">
        <w:t>Maintenant</w:t>
      </w:r>
      <w:r>
        <w:t xml:space="preserve">, </w:t>
      </w:r>
      <w:r w:rsidR="00000000" w:rsidRPr="00033231">
        <w:t>continuez</w:t>
      </w:r>
      <w:r>
        <w:t xml:space="preserve"> ; </w:t>
      </w:r>
      <w:r w:rsidR="00000000" w:rsidRPr="00033231">
        <w:t>regardez ce point comme établi</w:t>
      </w:r>
      <w:r>
        <w:t>.</w:t>
      </w:r>
    </w:p>
    <w:p w14:paraId="5D1635A1" w14:textId="77777777" w:rsidR="004F69D6" w:rsidRDefault="004F69D6" w:rsidP="0021796F">
      <w:r>
        <w:t>— </w:t>
      </w:r>
      <w:r w:rsidR="00000000" w:rsidRPr="00033231">
        <w:t>Il vous a fait cette offre le soir où nous avons dîné au prieuré</w:t>
      </w:r>
      <w:r>
        <w:t>.</w:t>
      </w:r>
    </w:p>
    <w:p w14:paraId="7F9BA47D" w14:textId="77777777" w:rsidR="004F69D6" w:rsidRDefault="004F69D6" w:rsidP="0021796F">
      <w:r>
        <w:t>— </w:t>
      </w:r>
      <w:r w:rsidR="00000000" w:rsidRPr="00033231">
        <w:t>Il suffit de vous dire qu</w:t>
      </w:r>
      <w:r>
        <w:t>’</w:t>
      </w:r>
      <w:r w:rsidR="00000000" w:rsidRPr="00033231">
        <w:t>il l</w:t>
      </w:r>
      <w:r>
        <w:t>’</w:t>
      </w:r>
      <w:r w:rsidR="00000000" w:rsidRPr="00033231">
        <w:t>a faite</w:t>
      </w:r>
      <w:r>
        <w:t xml:space="preserve"> ; </w:t>
      </w:r>
      <w:r w:rsidR="00000000" w:rsidRPr="00033231">
        <w:t>continuez</w:t>
      </w:r>
      <w:r>
        <w:t>.</w:t>
      </w:r>
    </w:p>
    <w:p w14:paraId="7E78B643" w14:textId="381458B3" w:rsidR="00000000" w:rsidRPr="00033231" w:rsidRDefault="004F69D6" w:rsidP="0021796F">
      <w:r>
        <w:lastRenderedPageBreak/>
        <w:t>— </w:t>
      </w:r>
      <w:r w:rsidR="00000000" w:rsidRPr="00033231">
        <w:t>Il vous l</w:t>
      </w:r>
      <w:r>
        <w:t>’</w:t>
      </w:r>
      <w:r w:rsidR="00000000" w:rsidRPr="00033231">
        <w:t>a faite dans le petit réduit dans la chambre qui a été une galerie de tableaux</w:t>
      </w:r>
      <w:r>
        <w:t xml:space="preserve">, </w:t>
      </w:r>
      <w:r w:rsidR="00000000" w:rsidRPr="00033231">
        <w:t xml:space="preserve">que sir </w:t>
      </w:r>
      <w:proofErr w:type="spellStart"/>
      <w:r w:rsidR="00000000" w:rsidRPr="00033231">
        <w:t>Monkton</w:t>
      </w:r>
      <w:proofErr w:type="spellEnd"/>
      <w:r w:rsidR="00000000" w:rsidRPr="00033231">
        <w:t xml:space="preserve"> convertit en s</w:t>
      </w:r>
      <w:r w:rsidR="00000000" w:rsidRPr="00033231">
        <w:t>a</w:t>
      </w:r>
      <w:r w:rsidR="00000000" w:rsidRPr="00033231">
        <w:t>lon</w:t>
      </w:r>
      <w:r>
        <w:t> ? »</w:t>
      </w:r>
    </w:p>
    <w:p w14:paraId="2002D3CD" w14:textId="77777777" w:rsidR="004F69D6" w:rsidRDefault="00000000" w:rsidP="0021796F">
      <w:r w:rsidRPr="00033231">
        <w:t>Pas de réponse</w:t>
      </w:r>
      <w:r w:rsidR="004F69D6">
        <w:t>.</w:t>
      </w:r>
    </w:p>
    <w:p w14:paraId="159D6EFD" w14:textId="77777777" w:rsidR="004F69D6" w:rsidRDefault="004F69D6" w:rsidP="0021796F">
      <w:r>
        <w:t>« </w:t>
      </w:r>
      <w:r w:rsidR="00000000" w:rsidRPr="00033231">
        <w:t>Vous examiniez tous deux une armoire</w:t>
      </w:r>
      <w:r>
        <w:t xml:space="preserve"> : </w:t>
      </w:r>
      <w:r w:rsidR="00000000" w:rsidRPr="00033231">
        <w:t>je vis tout</w:t>
      </w:r>
      <w:r>
        <w:t xml:space="preserve"> ; </w:t>
      </w:r>
      <w:r w:rsidR="00000000" w:rsidRPr="00033231">
        <w:t>ma sagacité ne fut point en défaut</w:t>
      </w:r>
      <w:r>
        <w:t xml:space="preserve">, </w:t>
      </w:r>
      <w:r w:rsidR="00000000" w:rsidRPr="00033231">
        <w:t>elle ne l</w:t>
      </w:r>
      <w:r>
        <w:t>’</w:t>
      </w:r>
      <w:r w:rsidR="00000000" w:rsidRPr="00033231">
        <w:t>est jamais</w:t>
      </w:r>
      <w:r>
        <w:t xml:space="preserve">. </w:t>
      </w:r>
      <w:r w:rsidR="00000000" w:rsidRPr="00033231">
        <w:t>Plus tard</w:t>
      </w:r>
      <w:r>
        <w:t xml:space="preserve">, </w:t>
      </w:r>
      <w:r w:rsidR="00000000" w:rsidRPr="00033231">
        <w:t>vous avez reçu de lui une lettre</w:t>
      </w:r>
      <w:r>
        <w:t xml:space="preserve">. </w:t>
      </w:r>
      <w:r w:rsidR="00000000" w:rsidRPr="00033231">
        <w:t>Sur quel sujet</w:t>
      </w:r>
      <w:r>
        <w:t xml:space="preserve"> ? </w:t>
      </w:r>
      <w:r w:rsidR="00000000" w:rsidRPr="00033231">
        <w:t>de quelle nature était son contenu</w:t>
      </w:r>
      <w:r>
        <w:t> ?</w:t>
      </w:r>
    </w:p>
    <w:p w14:paraId="46899886" w14:textId="77777777" w:rsidR="004F69D6" w:rsidRDefault="004F69D6" w:rsidP="0021796F">
      <w:r>
        <w:t>— </w:t>
      </w:r>
      <w:r w:rsidR="00000000" w:rsidRPr="00033231">
        <w:t>Peu importe</w:t>
      </w:r>
      <w:r>
        <w:t>.</w:t>
      </w:r>
    </w:p>
    <w:p w14:paraId="21189C02" w14:textId="53B7A033" w:rsidR="00000000" w:rsidRPr="00033231" w:rsidRDefault="004F69D6" w:rsidP="0021796F">
      <w:r>
        <w:t>— </w:t>
      </w:r>
      <w:r w:rsidR="00000000" w:rsidRPr="00033231">
        <w:t>Madame</w:t>
      </w:r>
      <w:r>
        <w:t xml:space="preserve">, </w:t>
      </w:r>
      <w:r w:rsidR="00000000" w:rsidRPr="00033231">
        <w:t>est-ce là la manière dont vous me parlez</w:t>
      </w:r>
      <w:r>
        <w:t> ? »</w:t>
      </w:r>
    </w:p>
    <w:p w14:paraId="367B0735" w14:textId="77777777" w:rsidR="004F69D6" w:rsidRDefault="00000000" w:rsidP="0021796F">
      <w:r w:rsidRPr="00033231">
        <w:t>Shirley frappait le tapis à coups redoublés avec son pied</w:t>
      </w:r>
      <w:r w:rsidR="004F69D6">
        <w:t>.</w:t>
      </w:r>
    </w:p>
    <w:p w14:paraId="5B24CCA8" w14:textId="77777777" w:rsidR="004F69D6" w:rsidRDefault="004F69D6" w:rsidP="0021796F">
      <w:r>
        <w:t>« </w:t>
      </w:r>
      <w:r w:rsidR="00000000" w:rsidRPr="00033231">
        <w:t>Vous voilà silencieuse et irritée</w:t>
      </w:r>
      <w:r>
        <w:t xml:space="preserve">, </w:t>
      </w:r>
      <w:r w:rsidR="00000000" w:rsidRPr="00033231">
        <w:t>vous qui m</w:t>
      </w:r>
      <w:r>
        <w:t>’</w:t>
      </w:r>
      <w:r w:rsidR="00000000" w:rsidRPr="00033231">
        <w:t>avez promis de sincères réponses</w:t>
      </w:r>
      <w:r>
        <w:t> !</w:t>
      </w:r>
    </w:p>
    <w:p w14:paraId="0E735362" w14:textId="77777777" w:rsidR="004F69D6" w:rsidRDefault="004F69D6" w:rsidP="0021796F">
      <w:r>
        <w:t>— </w:t>
      </w:r>
      <w:r w:rsidR="00000000" w:rsidRPr="00033231">
        <w:t>Monsieur</w:t>
      </w:r>
      <w:r>
        <w:t xml:space="preserve">, </w:t>
      </w:r>
      <w:r w:rsidR="00000000" w:rsidRPr="00033231">
        <w:t>je vous ai répondu jusqu</w:t>
      </w:r>
      <w:r>
        <w:t>’</w:t>
      </w:r>
      <w:r w:rsidR="00000000" w:rsidRPr="00033231">
        <w:t>ici</w:t>
      </w:r>
      <w:r>
        <w:t xml:space="preserve"> ; </w:t>
      </w:r>
      <w:r w:rsidR="00000000" w:rsidRPr="00033231">
        <w:t>continuez</w:t>
      </w:r>
      <w:r>
        <w:t>.</w:t>
      </w:r>
    </w:p>
    <w:p w14:paraId="6C96A94F" w14:textId="77777777" w:rsidR="004F69D6" w:rsidRDefault="004F69D6" w:rsidP="0021796F">
      <w:r>
        <w:t>— </w:t>
      </w:r>
      <w:r w:rsidR="00000000" w:rsidRPr="00033231">
        <w:t>J</w:t>
      </w:r>
      <w:r>
        <w:t>’</w:t>
      </w:r>
      <w:r w:rsidR="00000000" w:rsidRPr="00033231">
        <w:t>aimerais à voir cette lettre</w:t>
      </w:r>
      <w:r>
        <w:t>.</w:t>
      </w:r>
    </w:p>
    <w:p w14:paraId="34963ADC" w14:textId="77777777" w:rsidR="004F69D6" w:rsidRDefault="004F69D6" w:rsidP="0021796F">
      <w:r>
        <w:t>— </w:t>
      </w:r>
      <w:r w:rsidR="00000000" w:rsidRPr="00033231">
        <w:t xml:space="preserve">Vous ne </w:t>
      </w:r>
      <w:r w:rsidR="00000000" w:rsidRPr="00033231">
        <w:rPr>
          <w:i/>
          <w:iCs/>
        </w:rPr>
        <w:t xml:space="preserve">pouvez </w:t>
      </w:r>
      <w:r w:rsidR="00000000" w:rsidRPr="00033231">
        <w:t>la voir</w:t>
      </w:r>
      <w:r>
        <w:t>.</w:t>
      </w:r>
    </w:p>
    <w:p w14:paraId="3E3EDCAC" w14:textId="77777777" w:rsidR="004F69D6" w:rsidRDefault="004F69D6" w:rsidP="0021796F">
      <w:r>
        <w:t>— </w:t>
      </w:r>
      <w:r w:rsidR="00000000" w:rsidRPr="00033231">
        <w:t xml:space="preserve">Je </w:t>
      </w:r>
      <w:r w:rsidR="00000000" w:rsidRPr="00033231">
        <w:rPr>
          <w:i/>
          <w:iCs/>
        </w:rPr>
        <w:t xml:space="preserve">dois </w:t>
      </w:r>
      <w:r w:rsidR="00000000" w:rsidRPr="00033231">
        <w:t>la voir</w:t>
      </w:r>
      <w:r>
        <w:t xml:space="preserve">, </w:t>
      </w:r>
      <w:r w:rsidR="00000000" w:rsidRPr="00033231">
        <w:t>et je la verrai</w:t>
      </w:r>
      <w:r>
        <w:t xml:space="preserve">, </w:t>
      </w:r>
      <w:r w:rsidR="00000000" w:rsidRPr="00033231">
        <w:t>madame</w:t>
      </w:r>
      <w:r>
        <w:t xml:space="preserve">. </w:t>
      </w:r>
      <w:r w:rsidR="00000000" w:rsidRPr="00033231">
        <w:t>Je suis votre t</w:t>
      </w:r>
      <w:r w:rsidR="00000000" w:rsidRPr="00033231">
        <w:t>u</w:t>
      </w:r>
      <w:r w:rsidR="00000000" w:rsidRPr="00033231">
        <w:t>teur</w:t>
      </w:r>
      <w:r>
        <w:t>.</w:t>
      </w:r>
    </w:p>
    <w:p w14:paraId="1D0D52D5" w14:textId="77777777" w:rsidR="004F69D6" w:rsidRDefault="004F69D6" w:rsidP="0021796F">
      <w:r>
        <w:t>— </w:t>
      </w:r>
      <w:r w:rsidR="00000000" w:rsidRPr="00033231">
        <w:t>Ayant cessé d</w:t>
      </w:r>
      <w:r>
        <w:t>’</w:t>
      </w:r>
      <w:r w:rsidR="00000000" w:rsidRPr="00033231">
        <w:t>être mineure</w:t>
      </w:r>
      <w:r>
        <w:t xml:space="preserve">, </w:t>
      </w:r>
      <w:r w:rsidR="00000000" w:rsidRPr="00033231">
        <w:t>je n</w:t>
      </w:r>
      <w:r>
        <w:t>’</w:t>
      </w:r>
      <w:r w:rsidR="00000000" w:rsidRPr="00033231">
        <w:t>ai plus de tuteur</w:t>
      </w:r>
      <w:r>
        <w:t>.</w:t>
      </w:r>
    </w:p>
    <w:p w14:paraId="70B61E9C" w14:textId="77777777" w:rsidR="004F69D6" w:rsidRDefault="004F69D6" w:rsidP="0021796F">
      <w:r>
        <w:t>— </w:t>
      </w:r>
      <w:r w:rsidR="00000000" w:rsidRPr="00033231">
        <w:t>Ingrate</w:t>
      </w:r>
      <w:r>
        <w:t xml:space="preserve"> ! </w:t>
      </w:r>
      <w:r w:rsidR="00000000" w:rsidRPr="00033231">
        <w:t>élevée par moi comme ma propre fille</w:t>
      </w:r>
      <w:r>
        <w:t>…</w:t>
      </w:r>
    </w:p>
    <w:p w14:paraId="325E75FC" w14:textId="77777777" w:rsidR="004F69D6" w:rsidRDefault="004F69D6" w:rsidP="0021796F">
      <w:r>
        <w:t>— </w:t>
      </w:r>
      <w:r w:rsidR="00000000" w:rsidRPr="00033231">
        <w:t>Une fois de plus</w:t>
      </w:r>
      <w:r>
        <w:t xml:space="preserve">, </w:t>
      </w:r>
      <w:r w:rsidR="00000000" w:rsidRPr="00033231">
        <w:t>mon oncle</w:t>
      </w:r>
      <w:r>
        <w:t xml:space="preserve">, </w:t>
      </w:r>
      <w:r w:rsidR="00000000" w:rsidRPr="00033231">
        <w:t>ayez la complaisance de ne pas vous écarter de la question</w:t>
      </w:r>
      <w:r>
        <w:t xml:space="preserve">. </w:t>
      </w:r>
      <w:r w:rsidR="00000000" w:rsidRPr="00033231">
        <w:t>Demeurons de sang-froid</w:t>
      </w:r>
      <w:r>
        <w:t xml:space="preserve">. </w:t>
      </w:r>
      <w:r w:rsidR="00000000" w:rsidRPr="00033231">
        <w:t>Pour ma part</w:t>
      </w:r>
      <w:r>
        <w:t xml:space="preserve">, </w:t>
      </w:r>
      <w:r w:rsidR="00000000" w:rsidRPr="00033231">
        <w:t>je n</w:t>
      </w:r>
      <w:r>
        <w:t>’</w:t>
      </w:r>
      <w:r w:rsidR="00000000" w:rsidRPr="00033231">
        <w:t>ai nulle envie de m</w:t>
      </w:r>
      <w:r>
        <w:t>’</w:t>
      </w:r>
      <w:r w:rsidR="00000000" w:rsidRPr="00033231">
        <w:t>emporter</w:t>
      </w:r>
      <w:r>
        <w:t xml:space="preserve"> ; </w:t>
      </w:r>
      <w:r w:rsidR="00000000" w:rsidRPr="00033231">
        <w:t>mais</w:t>
      </w:r>
      <w:r>
        <w:t xml:space="preserve">, </w:t>
      </w:r>
      <w:r w:rsidR="00000000" w:rsidRPr="00033231">
        <w:t>vous le savez</w:t>
      </w:r>
      <w:r>
        <w:t xml:space="preserve">, </w:t>
      </w:r>
      <w:r w:rsidR="00000000" w:rsidRPr="00033231">
        <w:t>une fois poussée dans certaines limites</w:t>
      </w:r>
      <w:r>
        <w:t xml:space="preserve">, </w:t>
      </w:r>
      <w:r w:rsidR="00000000" w:rsidRPr="00033231">
        <w:t>je ne pèse guère ce que je dis</w:t>
      </w:r>
      <w:r>
        <w:t xml:space="preserve">. </w:t>
      </w:r>
      <w:r w:rsidR="00000000" w:rsidRPr="00033231">
        <w:t>Je ne suis pas alors facile à arrêter</w:t>
      </w:r>
      <w:r>
        <w:t xml:space="preserve">. </w:t>
      </w:r>
      <w:r w:rsidR="00000000" w:rsidRPr="00033231">
        <w:lastRenderedPageBreak/>
        <w:t>Écoutez</w:t>
      </w:r>
      <w:r>
        <w:t xml:space="preserve"> ! </w:t>
      </w:r>
      <w:r w:rsidR="00000000" w:rsidRPr="00033231">
        <w:t>Vous m</w:t>
      </w:r>
      <w:r>
        <w:t>’</w:t>
      </w:r>
      <w:r w:rsidR="00000000" w:rsidRPr="00033231">
        <w:t>avez demandé si sir Philippe m</w:t>
      </w:r>
      <w:r>
        <w:t>’</w:t>
      </w:r>
      <w:r w:rsidR="00000000" w:rsidRPr="00033231">
        <w:t>a offert sa main</w:t>
      </w:r>
      <w:r>
        <w:t xml:space="preserve"> : </w:t>
      </w:r>
      <w:r w:rsidR="00000000" w:rsidRPr="00033231">
        <w:t>j</w:t>
      </w:r>
      <w:r>
        <w:t>’</w:t>
      </w:r>
      <w:r w:rsidR="00000000" w:rsidRPr="00033231">
        <w:t>ai répondu à cette question</w:t>
      </w:r>
      <w:r>
        <w:t xml:space="preserve">. </w:t>
      </w:r>
      <w:r w:rsidR="00000000" w:rsidRPr="00033231">
        <w:t>Que voulez-vous savoir encore</w:t>
      </w:r>
      <w:r>
        <w:t> ?</w:t>
      </w:r>
    </w:p>
    <w:p w14:paraId="0F77DA42" w14:textId="77777777" w:rsidR="004F69D6" w:rsidRDefault="004F69D6" w:rsidP="0021796F">
      <w:r>
        <w:t>— </w:t>
      </w:r>
      <w:r w:rsidR="00000000" w:rsidRPr="00033231">
        <w:t>Je désire savoir si vous l</w:t>
      </w:r>
      <w:r>
        <w:t>’</w:t>
      </w:r>
      <w:r w:rsidR="00000000" w:rsidRPr="00033231">
        <w:t>avez accepté ou refusé</w:t>
      </w:r>
      <w:r>
        <w:t xml:space="preserve"> ; </w:t>
      </w:r>
      <w:r w:rsidR="00000000" w:rsidRPr="00033231">
        <w:t>et je le saurai</w:t>
      </w:r>
      <w:r>
        <w:t>.</w:t>
      </w:r>
    </w:p>
    <w:p w14:paraId="1413F574" w14:textId="77777777" w:rsidR="004F69D6" w:rsidRDefault="004F69D6" w:rsidP="0021796F">
      <w:r>
        <w:t>— </w:t>
      </w:r>
      <w:r w:rsidR="00000000" w:rsidRPr="00033231">
        <w:t>Certainement</w:t>
      </w:r>
      <w:r>
        <w:t xml:space="preserve">, </w:t>
      </w:r>
      <w:r w:rsidR="00000000" w:rsidRPr="00033231">
        <w:t>vous allez le savoir</w:t>
      </w:r>
      <w:r>
        <w:t xml:space="preserve"> : </w:t>
      </w:r>
      <w:r w:rsidR="00000000" w:rsidRPr="00033231">
        <w:t>je l</w:t>
      </w:r>
      <w:r>
        <w:t>’</w:t>
      </w:r>
      <w:r w:rsidR="00000000" w:rsidRPr="00033231">
        <w:t>ai refusé</w:t>
      </w:r>
      <w:r>
        <w:t>.</w:t>
      </w:r>
    </w:p>
    <w:p w14:paraId="37DBF023" w14:textId="77777777" w:rsidR="004F69D6" w:rsidRDefault="004F69D6" w:rsidP="0021796F">
      <w:r>
        <w:t>— </w:t>
      </w:r>
      <w:r w:rsidR="00000000" w:rsidRPr="00033231">
        <w:t>Vous l</w:t>
      </w:r>
      <w:r>
        <w:t>’</w:t>
      </w:r>
      <w:r w:rsidR="00000000" w:rsidRPr="00033231">
        <w:t>avez refusé</w:t>
      </w:r>
      <w:r>
        <w:t xml:space="preserve"> ! </w:t>
      </w:r>
      <w:r w:rsidR="00000000" w:rsidRPr="00033231">
        <w:t>Vous</w:t>
      </w:r>
      <w:r>
        <w:t xml:space="preserve">, </w:t>
      </w:r>
      <w:r w:rsidR="00000000" w:rsidRPr="00033231">
        <w:rPr>
          <w:i/>
          <w:iCs/>
        </w:rPr>
        <w:t>vous</w:t>
      </w:r>
      <w:r>
        <w:rPr>
          <w:i/>
          <w:iCs/>
        </w:rPr>
        <w:t xml:space="preserve">, </w:t>
      </w:r>
      <w:r w:rsidR="00000000" w:rsidRPr="00033231">
        <w:t xml:space="preserve">Shirley </w:t>
      </w:r>
      <w:proofErr w:type="spellStart"/>
      <w:r w:rsidR="00000000" w:rsidRPr="00033231">
        <w:t>Keeldar</w:t>
      </w:r>
      <w:proofErr w:type="spellEnd"/>
      <w:r>
        <w:t xml:space="preserve">, </w:t>
      </w:r>
      <w:r w:rsidR="00000000" w:rsidRPr="00033231">
        <w:rPr>
          <w:i/>
          <w:iCs/>
        </w:rPr>
        <w:t xml:space="preserve">refuser </w:t>
      </w:r>
      <w:r w:rsidR="00000000" w:rsidRPr="00033231">
        <w:t xml:space="preserve">sir Philippe </w:t>
      </w:r>
      <w:proofErr w:type="spellStart"/>
      <w:r w:rsidR="00000000" w:rsidRPr="00033231">
        <w:t>Nunnely</w:t>
      </w:r>
      <w:proofErr w:type="spellEnd"/>
      <w:r>
        <w:t> ?</w:t>
      </w:r>
    </w:p>
    <w:p w14:paraId="6B931B33" w14:textId="5CBC1E1C" w:rsidR="00000000" w:rsidRPr="00033231" w:rsidRDefault="004F69D6" w:rsidP="0021796F">
      <w:r>
        <w:t>— </w:t>
      </w:r>
      <w:r w:rsidR="00000000" w:rsidRPr="00033231">
        <w:t>Je l</w:t>
      </w:r>
      <w:r>
        <w:t>’</w:t>
      </w:r>
      <w:r w:rsidR="00000000" w:rsidRPr="00033231">
        <w:t>ai refusé</w:t>
      </w:r>
      <w:r>
        <w:t>. »</w:t>
      </w:r>
    </w:p>
    <w:p w14:paraId="6D8E70F6" w14:textId="77777777" w:rsidR="004F69D6" w:rsidRDefault="00000000" w:rsidP="0021796F">
      <w:r w:rsidRPr="00033231">
        <w:t>Le pauvre gentleman bondit de sa chaise</w:t>
      </w:r>
      <w:r w:rsidR="004F69D6">
        <w:t xml:space="preserve">, </w:t>
      </w:r>
      <w:r w:rsidRPr="00033231">
        <w:t>et se précipita d</w:t>
      </w:r>
      <w:r w:rsidR="004F69D6">
        <w:t>’</w:t>
      </w:r>
      <w:r w:rsidRPr="00033231">
        <w:t>abord</w:t>
      </w:r>
      <w:r w:rsidR="004F69D6">
        <w:t xml:space="preserve">, </w:t>
      </w:r>
      <w:r w:rsidRPr="00033231">
        <w:t>puis trotta à travers la chambre</w:t>
      </w:r>
      <w:r w:rsidR="004F69D6">
        <w:t>.</w:t>
      </w:r>
    </w:p>
    <w:p w14:paraId="1D6F1000" w14:textId="77777777" w:rsidR="004F69D6" w:rsidRDefault="004F69D6" w:rsidP="0021796F">
      <w:r>
        <w:t>« </w:t>
      </w:r>
      <w:r w:rsidR="00000000" w:rsidRPr="00033231">
        <w:t>C</w:t>
      </w:r>
      <w:r>
        <w:t>’</w:t>
      </w:r>
      <w:r w:rsidR="00000000" w:rsidRPr="00033231">
        <w:t>est cela</w:t>
      </w:r>
      <w:r>
        <w:t xml:space="preserve"> ! </w:t>
      </w:r>
      <w:r w:rsidR="00000000" w:rsidRPr="00033231">
        <w:t>c</w:t>
      </w:r>
      <w:r>
        <w:t>’</w:t>
      </w:r>
      <w:r w:rsidR="00000000" w:rsidRPr="00033231">
        <w:t>est cela</w:t>
      </w:r>
      <w:r>
        <w:t xml:space="preserve"> ! </w:t>
      </w:r>
      <w:r w:rsidR="00000000" w:rsidRPr="00033231">
        <w:t>c</w:t>
      </w:r>
      <w:r>
        <w:t>’</w:t>
      </w:r>
      <w:r w:rsidR="00000000" w:rsidRPr="00033231">
        <w:t>est cela</w:t>
      </w:r>
      <w:r>
        <w:t> !</w:t>
      </w:r>
    </w:p>
    <w:p w14:paraId="21418CC3" w14:textId="0C907898" w:rsidR="00000000" w:rsidRPr="00033231" w:rsidRDefault="004F69D6" w:rsidP="0021796F">
      <w:r>
        <w:t>— </w:t>
      </w:r>
      <w:r w:rsidR="00000000" w:rsidRPr="00033231">
        <w:t>Pour parler sincèrement</w:t>
      </w:r>
      <w:r>
        <w:t xml:space="preserve">, </w:t>
      </w:r>
      <w:r w:rsidR="00000000" w:rsidRPr="00033231">
        <w:t>je suis fâchée</w:t>
      </w:r>
      <w:r>
        <w:t xml:space="preserve">, </w:t>
      </w:r>
      <w:r w:rsidR="00000000" w:rsidRPr="00033231">
        <w:t>mon oncle</w:t>
      </w:r>
      <w:r>
        <w:t xml:space="preserve">, </w:t>
      </w:r>
      <w:r w:rsidR="00000000" w:rsidRPr="00033231">
        <w:t>de vous voir si fort désappointé</w:t>
      </w:r>
      <w:r>
        <w:t>. »</w:t>
      </w:r>
    </w:p>
    <w:p w14:paraId="5DBEC091" w14:textId="2403373C" w:rsidR="004F69D6" w:rsidRDefault="00000000" w:rsidP="0021796F">
      <w:r w:rsidRPr="00033231">
        <w:t>La concession</w:t>
      </w:r>
      <w:r w:rsidR="004F69D6">
        <w:t xml:space="preserve">, </w:t>
      </w:r>
      <w:r w:rsidRPr="00033231">
        <w:t>la contrition</w:t>
      </w:r>
      <w:r w:rsidR="004F69D6">
        <w:t xml:space="preserve">, </w:t>
      </w:r>
      <w:r w:rsidRPr="00033231">
        <w:t>ne font aucun bien près de certaines personnes</w:t>
      </w:r>
      <w:r w:rsidR="004F69D6">
        <w:t xml:space="preserve">. </w:t>
      </w:r>
      <w:r w:rsidRPr="00033231">
        <w:t>Au lieu de les adoucir et de les apaiser</w:t>
      </w:r>
      <w:r w:rsidR="004F69D6">
        <w:t xml:space="preserve">, </w:t>
      </w:r>
      <w:r w:rsidRPr="00033231">
        <w:t>e</w:t>
      </w:r>
      <w:r w:rsidRPr="00033231">
        <w:t>l</w:t>
      </w:r>
      <w:r w:rsidRPr="00033231">
        <w:t>les ne font que les enhardir et les endurcir davantage</w:t>
      </w:r>
      <w:r w:rsidR="004F69D6">
        <w:t xml:space="preserve"> : </w:t>
      </w:r>
      <w:r w:rsidRPr="00033231">
        <w:t xml:space="preserve">de ce nombre était </w:t>
      </w:r>
      <w:r w:rsidR="004F69D6">
        <w:t>M. </w:t>
      </w:r>
      <w:proofErr w:type="spellStart"/>
      <w:r w:rsidRPr="00033231">
        <w:t>Sympson</w:t>
      </w:r>
      <w:proofErr w:type="spellEnd"/>
      <w:r w:rsidR="004F69D6">
        <w:t>.</w:t>
      </w:r>
    </w:p>
    <w:p w14:paraId="4929E6BC" w14:textId="77777777" w:rsidR="004F69D6" w:rsidRDefault="004F69D6" w:rsidP="0021796F">
      <w:r>
        <w:t>« </w:t>
      </w:r>
      <w:r w:rsidR="00000000" w:rsidRPr="00033231">
        <w:rPr>
          <w:i/>
          <w:iCs/>
        </w:rPr>
        <w:t xml:space="preserve">Moi </w:t>
      </w:r>
      <w:r w:rsidR="00000000" w:rsidRPr="00033231">
        <w:t>désappointé</w:t>
      </w:r>
      <w:r>
        <w:t xml:space="preserve"> ! </w:t>
      </w:r>
      <w:r w:rsidR="00000000" w:rsidRPr="00033231">
        <w:t>Qu</w:t>
      </w:r>
      <w:r>
        <w:t>’</w:t>
      </w:r>
      <w:r w:rsidR="00000000" w:rsidRPr="00033231">
        <w:t>est-ce que cela me fait</w:t>
      </w:r>
      <w:r>
        <w:t xml:space="preserve"> ? </w:t>
      </w:r>
      <w:r w:rsidR="00000000" w:rsidRPr="00033231">
        <w:t>Est-ce que j</w:t>
      </w:r>
      <w:r>
        <w:t>’</w:t>
      </w:r>
      <w:r w:rsidR="00000000" w:rsidRPr="00033231">
        <w:t>ai un intérêt à ce mariage</w:t>
      </w:r>
      <w:r>
        <w:t xml:space="preserve"> ? </w:t>
      </w:r>
      <w:r w:rsidR="00000000" w:rsidRPr="00033231">
        <w:t>Vous voudriez insinuer peut-être que j</w:t>
      </w:r>
      <w:r>
        <w:t>’</w:t>
      </w:r>
      <w:r w:rsidR="00000000" w:rsidRPr="00033231">
        <w:t>avais des motifs</w:t>
      </w:r>
      <w:r>
        <w:t> ?</w:t>
      </w:r>
    </w:p>
    <w:p w14:paraId="0A6E55F1" w14:textId="77777777" w:rsidR="004F69D6" w:rsidRDefault="004F69D6" w:rsidP="0021796F">
      <w:r>
        <w:t>— </w:t>
      </w:r>
      <w:r w:rsidR="00000000" w:rsidRPr="00033231">
        <w:t>Beaucoup de gens ont des motifs</w:t>
      </w:r>
      <w:r>
        <w:t xml:space="preserve">, </w:t>
      </w:r>
      <w:r w:rsidR="00000000" w:rsidRPr="00033231">
        <w:t>d</w:t>
      </w:r>
      <w:r>
        <w:t>’</w:t>
      </w:r>
      <w:r w:rsidR="00000000" w:rsidRPr="00033231">
        <w:t>un certain genre</w:t>
      </w:r>
      <w:r>
        <w:t xml:space="preserve">, </w:t>
      </w:r>
      <w:r w:rsidR="00000000" w:rsidRPr="00033231">
        <w:t>pour leurs actions</w:t>
      </w:r>
      <w:r>
        <w:t>.</w:t>
      </w:r>
    </w:p>
    <w:p w14:paraId="4CC9B5DA" w14:textId="77777777" w:rsidR="004F69D6" w:rsidRDefault="004F69D6" w:rsidP="0021796F">
      <w:r>
        <w:t>— </w:t>
      </w:r>
      <w:r w:rsidR="00000000" w:rsidRPr="00033231">
        <w:t>Elle m</w:t>
      </w:r>
      <w:r>
        <w:t>’</w:t>
      </w:r>
      <w:r w:rsidR="00000000" w:rsidRPr="00033231">
        <w:t>accuse en face</w:t>
      </w:r>
      <w:r>
        <w:t xml:space="preserve"> ! </w:t>
      </w:r>
      <w:r w:rsidR="00000000" w:rsidRPr="00033231">
        <w:t>moi qui lui ai servi de père</w:t>
      </w:r>
      <w:r>
        <w:t xml:space="preserve"> ! </w:t>
      </w:r>
      <w:r w:rsidR="00000000" w:rsidRPr="00033231">
        <w:t>elle m</w:t>
      </w:r>
      <w:r>
        <w:t>’</w:t>
      </w:r>
      <w:r w:rsidR="00000000" w:rsidRPr="00033231">
        <w:t>attribue de mauvais motifs</w:t>
      </w:r>
      <w:r>
        <w:t> !</w:t>
      </w:r>
    </w:p>
    <w:p w14:paraId="7ACEAA87" w14:textId="77777777" w:rsidR="004F69D6" w:rsidRDefault="004F69D6" w:rsidP="0021796F">
      <w:pPr>
        <w:rPr>
          <w:i/>
          <w:iCs/>
        </w:rPr>
      </w:pPr>
      <w:r>
        <w:t>— </w:t>
      </w:r>
      <w:r w:rsidR="00000000" w:rsidRPr="00033231">
        <w:t>Je n</w:t>
      </w:r>
      <w:r>
        <w:t>’</w:t>
      </w:r>
      <w:r w:rsidR="00000000" w:rsidRPr="00033231">
        <w:t xml:space="preserve">ai pas dit </w:t>
      </w:r>
      <w:r w:rsidR="00000000" w:rsidRPr="00033231">
        <w:rPr>
          <w:i/>
          <w:iCs/>
        </w:rPr>
        <w:t>mauvais</w:t>
      </w:r>
      <w:r>
        <w:rPr>
          <w:i/>
          <w:iCs/>
        </w:rPr>
        <w:t>.</w:t>
      </w:r>
    </w:p>
    <w:p w14:paraId="3865C604" w14:textId="77777777" w:rsidR="004F69D6" w:rsidRDefault="004F69D6" w:rsidP="0021796F">
      <w:r>
        <w:rPr>
          <w:i/>
          <w:iCs/>
        </w:rPr>
        <w:lastRenderedPageBreak/>
        <w:t>— </w:t>
      </w:r>
      <w:r w:rsidR="00000000" w:rsidRPr="00033231">
        <w:t>Et maintenant vous prévariquez</w:t>
      </w:r>
      <w:r>
        <w:t xml:space="preserve">. </w:t>
      </w:r>
      <w:r w:rsidR="00000000" w:rsidRPr="00033231">
        <w:t>Vous n</w:t>
      </w:r>
      <w:r>
        <w:t>’</w:t>
      </w:r>
      <w:r w:rsidR="00000000" w:rsidRPr="00033231">
        <w:t>avez aucuns principes</w:t>
      </w:r>
      <w:r>
        <w:t>.</w:t>
      </w:r>
    </w:p>
    <w:p w14:paraId="139EE65C" w14:textId="77777777" w:rsidR="004F69D6" w:rsidRDefault="004F69D6" w:rsidP="0021796F">
      <w:r>
        <w:t>— </w:t>
      </w:r>
      <w:r w:rsidR="00000000" w:rsidRPr="00033231">
        <w:t>Mon oncle</w:t>
      </w:r>
      <w:r>
        <w:t xml:space="preserve">, </w:t>
      </w:r>
      <w:r w:rsidR="00000000" w:rsidRPr="00033231">
        <w:t>vous me fatiguez</w:t>
      </w:r>
      <w:r>
        <w:t xml:space="preserve"> ; </w:t>
      </w:r>
      <w:r w:rsidR="00000000" w:rsidRPr="00033231">
        <w:t>j</w:t>
      </w:r>
      <w:r>
        <w:t>’</w:t>
      </w:r>
      <w:r w:rsidR="00000000" w:rsidRPr="00033231">
        <w:t>ai besoin de m</w:t>
      </w:r>
      <w:r>
        <w:t>’</w:t>
      </w:r>
      <w:r w:rsidR="00000000" w:rsidRPr="00033231">
        <w:t>en aller</w:t>
      </w:r>
      <w:r>
        <w:t>.</w:t>
      </w:r>
    </w:p>
    <w:p w14:paraId="35E632C9" w14:textId="77777777" w:rsidR="004F69D6" w:rsidRDefault="004F69D6" w:rsidP="0021796F">
      <w:r>
        <w:t>— </w:t>
      </w:r>
      <w:r w:rsidR="00000000" w:rsidRPr="00033231">
        <w:t>Vous ne sortirez pas</w:t>
      </w:r>
      <w:r>
        <w:t xml:space="preserve"> ! </w:t>
      </w:r>
      <w:r w:rsidR="00000000" w:rsidRPr="00033231">
        <w:t>vous me répondrez</w:t>
      </w:r>
      <w:r>
        <w:t xml:space="preserve">. </w:t>
      </w:r>
      <w:r w:rsidR="00000000" w:rsidRPr="00033231">
        <w:t>Quelles sont vos intentions</w:t>
      </w:r>
      <w:r>
        <w:t xml:space="preserve">, </w:t>
      </w:r>
      <w:r w:rsidR="00000000" w:rsidRPr="00033231">
        <w:t xml:space="preserve">miss </w:t>
      </w:r>
      <w:proofErr w:type="spellStart"/>
      <w:r w:rsidR="00000000" w:rsidRPr="00033231">
        <w:t>Keeldar</w:t>
      </w:r>
      <w:proofErr w:type="spellEnd"/>
      <w:r>
        <w:t> ?</w:t>
      </w:r>
    </w:p>
    <w:p w14:paraId="6B72586A" w14:textId="77777777" w:rsidR="004F69D6" w:rsidRDefault="004F69D6" w:rsidP="0021796F">
      <w:r>
        <w:t>— </w:t>
      </w:r>
      <w:r w:rsidR="00000000" w:rsidRPr="00033231">
        <w:t>À propos de quoi</w:t>
      </w:r>
      <w:r>
        <w:t> ?</w:t>
      </w:r>
    </w:p>
    <w:p w14:paraId="29D25941" w14:textId="77777777" w:rsidR="004F69D6" w:rsidRDefault="004F69D6" w:rsidP="0021796F">
      <w:r>
        <w:t>— </w:t>
      </w:r>
      <w:r w:rsidR="00000000" w:rsidRPr="00033231">
        <w:t>À propos de votre mariage</w:t>
      </w:r>
      <w:r>
        <w:t>.</w:t>
      </w:r>
    </w:p>
    <w:p w14:paraId="5238B6BD" w14:textId="77777777" w:rsidR="004F69D6" w:rsidRDefault="004F69D6" w:rsidP="0021796F">
      <w:r>
        <w:t>— </w:t>
      </w:r>
      <w:r w:rsidR="00000000" w:rsidRPr="00033231">
        <w:t>J</w:t>
      </w:r>
      <w:r>
        <w:t>’</w:t>
      </w:r>
      <w:r w:rsidR="00000000" w:rsidRPr="00033231">
        <w:t>entends que l</w:t>
      </w:r>
      <w:r>
        <w:t>’</w:t>
      </w:r>
      <w:r w:rsidR="00000000" w:rsidRPr="00033231">
        <w:t>on me laisse tranquille</w:t>
      </w:r>
      <w:r>
        <w:t xml:space="preserve">, </w:t>
      </w:r>
      <w:r w:rsidR="00000000" w:rsidRPr="00033231">
        <w:t>et je ferai abs</w:t>
      </w:r>
      <w:r w:rsidR="00000000" w:rsidRPr="00033231">
        <w:t>o</w:t>
      </w:r>
      <w:r w:rsidR="00000000" w:rsidRPr="00033231">
        <w:t>lument ce qu</w:t>
      </w:r>
      <w:r>
        <w:t>’</w:t>
      </w:r>
      <w:r w:rsidR="00000000" w:rsidRPr="00033231">
        <w:t>il me plaira</w:t>
      </w:r>
      <w:r>
        <w:t>.</w:t>
      </w:r>
    </w:p>
    <w:p w14:paraId="4E5C2CD5" w14:textId="77777777" w:rsidR="004F69D6" w:rsidRDefault="004F69D6" w:rsidP="0021796F">
      <w:r>
        <w:t>— </w:t>
      </w:r>
      <w:r w:rsidR="00000000" w:rsidRPr="00033231">
        <w:t>Ce qu</w:t>
      </w:r>
      <w:r>
        <w:t>’</w:t>
      </w:r>
      <w:r w:rsidR="00000000" w:rsidRPr="00033231">
        <w:t>il vous plaira</w:t>
      </w:r>
      <w:r>
        <w:t xml:space="preserve"> ! </w:t>
      </w:r>
      <w:r w:rsidR="00000000" w:rsidRPr="00033231">
        <w:t>Ces mots sont inconvenants au de</w:t>
      </w:r>
      <w:r w:rsidR="00000000" w:rsidRPr="00033231">
        <w:t>r</w:t>
      </w:r>
      <w:r w:rsidR="00000000" w:rsidRPr="00033231">
        <w:t>nier point</w:t>
      </w:r>
      <w:r>
        <w:t>.</w:t>
      </w:r>
    </w:p>
    <w:p w14:paraId="07F5618F" w14:textId="77777777" w:rsidR="004F69D6" w:rsidRDefault="004F69D6" w:rsidP="0021796F">
      <w:r>
        <w:t>— </w:t>
      </w:r>
      <w:r w:rsidR="00000000" w:rsidRPr="00033231">
        <w:t xml:space="preserve">Monsieur </w:t>
      </w:r>
      <w:proofErr w:type="spellStart"/>
      <w:r w:rsidR="00000000" w:rsidRPr="00033231">
        <w:t>Sympson</w:t>
      </w:r>
      <w:proofErr w:type="spellEnd"/>
      <w:r>
        <w:t xml:space="preserve">, </w:t>
      </w:r>
      <w:r w:rsidR="00000000" w:rsidRPr="00033231">
        <w:t>je vous engage à ne pas vous servir d</w:t>
      </w:r>
      <w:r>
        <w:t>’</w:t>
      </w:r>
      <w:r w:rsidR="00000000" w:rsidRPr="00033231">
        <w:t>expressions insultantes</w:t>
      </w:r>
      <w:r>
        <w:t xml:space="preserve"> : </w:t>
      </w:r>
      <w:r w:rsidR="00000000" w:rsidRPr="00033231">
        <w:t>vous savez que je ne supporte pas c</w:t>
      </w:r>
      <w:r w:rsidR="00000000" w:rsidRPr="00033231">
        <w:t>e</w:t>
      </w:r>
      <w:r w:rsidR="00000000" w:rsidRPr="00033231">
        <w:t>la</w:t>
      </w:r>
      <w:r>
        <w:t>.</w:t>
      </w:r>
    </w:p>
    <w:p w14:paraId="517B0D11" w14:textId="77777777" w:rsidR="004F69D6" w:rsidRDefault="004F69D6" w:rsidP="0021796F">
      <w:r>
        <w:t>— </w:t>
      </w:r>
      <w:r w:rsidR="00000000" w:rsidRPr="00033231">
        <w:t>Vous lisez des ouvrages français</w:t>
      </w:r>
      <w:r>
        <w:t xml:space="preserve">. </w:t>
      </w:r>
      <w:r w:rsidR="00000000" w:rsidRPr="00033231">
        <w:t>Votre esprit est empo</w:t>
      </w:r>
      <w:r w:rsidR="00000000" w:rsidRPr="00033231">
        <w:t>i</w:t>
      </w:r>
      <w:r w:rsidR="00000000" w:rsidRPr="00033231">
        <w:t>sonné par les romans français</w:t>
      </w:r>
      <w:r>
        <w:t xml:space="preserve">. </w:t>
      </w:r>
      <w:r w:rsidR="00000000" w:rsidRPr="00033231">
        <w:t>Vous êtes imbue de principes français</w:t>
      </w:r>
      <w:r>
        <w:t> !</w:t>
      </w:r>
    </w:p>
    <w:p w14:paraId="3F641E17" w14:textId="77777777" w:rsidR="004F69D6" w:rsidRDefault="004F69D6" w:rsidP="0021796F">
      <w:r>
        <w:t>— </w:t>
      </w:r>
      <w:r w:rsidR="00000000" w:rsidRPr="00033231">
        <w:t>Le sol sur lequel vous marchez rend un son fort creux sous vos pieds</w:t>
      </w:r>
      <w:r>
        <w:t xml:space="preserve">. </w:t>
      </w:r>
      <w:r w:rsidR="00000000" w:rsidRPr="00033231">
        <w:t>Prenez garde</w:t>
      </w:r>
      <w:r>
        <w:t> !</w:t>
      </w:r>
    </w:p>
    <w:p w14:paraId="6B268F8F" w14:textId="77777777" w:rsidR="004F69D6" w:rsidRDefault="004F69D6" w:rsidP="0021796F">
      <w:r>
        <w:t>— </w:t>
      </w:r>
      <w:r w:rsidR="00000000" w:rsidRPr="00033231">
        <w:t>Cela finira par le déshonneur</w:t>
      </w:r>
      <w:r>
        <w:t xml:space="preserve">, </w:t>
      </w:r>
      <w:r w:rsidR="00000000" w:rsidRPr="00033231">
        <w:t>tôt ou tard</w:t>
      </w:r>
      <w:r>
        <w:t xml:space="preserve"> ! </w:t>
      </w:r>
      <w:r w:rsidR="00000000" w:rsidRPr="00033231">
        <w:t>Je l</w:t>
      </w:r>
      <w:r>
        <w:t>’</w:t>
      </w:r>
      <w:r w:rsidR="00000000" w:rsidRPr="00033231">
        <w:t>ai prévu depuis le commencement</w:t>
      </w:r>
      <w:r>
        <w:t>.</w:t>
      </w:r>
    </w:p>
    <w:p w14:paraId="5CFB6454" w14:textId="77777777" w:rsidR="004F69D6" w:rsidRDefault="004F69D6" w:rsidP="0021796F">
      <w:r>
        <w:t>— </w:t>
      </w:r>
      <w:r w:rsidR="00000000" w:rsidRPr="00033231">
        <w:t>Voulez-vous dire</w:t>
      </w:r>
      <w:r>
        <w:t xml:space="preserve">, </w:t>
      </w:r>
      <w:r w:rsidR="00000000" w:rsidRPr="00033231">
        <w:t>monsieur</w:t>
      </w:r>
      <w:r>
        <w:t xml:space="preserve">, </w:t>
      </w:r>
      <w:r w:rsidR="00000000" w:rsidRPr="00033231">
        <w:t>que quelque chose qui me concerne finira par le déshonneur</w:t>
      </w:r>
      <w:r>
        <w:t> ?</w:t>
      </w:r>
    </w:p>
    <w:p w14:paraId="704D474E" w14:textId="77777777" w:rsidR="004F69D6" w:rsidRDefault="004F69D6" w:rsidP="0021796F">
      <w:r>
        <w:t>— </w:t>
      </w:r>
      <w:r w:rsidR="00000000" w:rsidRPr="00033231">
        <w:t>Oui</w:t>
      </w:r>
      <w:r>
        <w:t xml:space="preserve"> ; </w:t>
      </w:r>
      <w:r w:rsidR="00000000" w:rsidRPr="00033231">
        <w:t>oui</w:t>
      </w:r>
      <w:r>
        <w:t xml:space="preserve">. </w:t>
      </w:r>
      <w:r w:rsidR="00000000" w:rsidRPr="00033231">
        <w:t>Vous venez à l</w:t>
      </w:r>
      <w:r>
        <w:t>’</w:t>
      </w:r>
      <w:r w:rsidR="00000000" w:rsidRPr="00033231">
        <w:t>instant de dire que vous agiriez</w:t>
      </w:r>
      <w:r>
        <w:t xml:space="preserve"> ; </w:t>
      </w:r>
      <w:r w:rsidR="00000000" w:rsidRPr="00033231">
        <w:t>comme il vous plairait</w:t>
      </w:r>
      <w:r>
        <w:t xml:space="preserve">. </w:t>
      </w:r>
      <w:r w:rsidR="00000000" w:rsidRPr="00033231">
        <w:t>Vous ne connaissez ni règles ni limites</w:t>
      </w:r>
      <w:r>
        <w:t>.</w:t>
      </w:r>
    </w:p>
    <w:p w14:paraId="4F349B9B" w14:textId="77777777" w:rsidR="004F69D6" w:rsidRDefault="004F69D6" w:rsidP="0021796F">
      <w:r>
        <w:lastRenderedPageBreak/>
        <w:t>— </w:t>
      </w:r>
      <w:r w:rsidR="00000000" w:rsidRPr="00033231">
        <w:t>Impertinentes divagations</w:t>
      </w:r>
      <w:r>
        <w:t xml:space="preserve"> ! </w:t>
      </w:r>
      <w:r w:rsidR="00000000" w:rsidRPr="00033231">
        <w:t>aussi vulgaires qu</w:t>
      </w:r>
      <w:r>
        <w:t>’</w:t>
      </w:r>
      <w:r w:rsidR="00000000" w:rsidRPr="00033231">
        <w:t>impertinentes</w:t>
      </w:r>
      <w:r>
        <w:t> !</w:t>
      </w:r>
    </w:p>
    <w:p w14:paraId="0177713A" w14:textId="77777777" w:rsidR="004F69D6" w:rsidRDefault="004F69D6" w:rsidP="0021796F">
      <w:r>
        <w:t>— </w:t>
      </w:r>
      <w:r w:rsidR="00000000" w:rsidRPr="00033231">
        <w:t>Sans égard pour le décorum</w:t>
      </w:r>
      <w:r>
        <w:t xml:space="preserve">, </w:t>
      </w:r>
      <w:r w:rsidR="00000000" w:rsidRPr="00033231">
        <w:t>vous êtes décidée à braver toutes les convenances</w:t>
      </w:r>
      <w:r>
        <w:t>.</w:t>
      </w:r>
    </w:p>
    <w:p w14:paraId="4158CC07" w14:textId="77777777" w:rsidR="004F69D6" w:rsidRDefault="004F69D6" w:rsidP="0021796F">
      <w:r>
        <w:t>— </w:t>
      </w:r>
      <w:r w:rsidR="00000000" w:rsidRPr="00033231">
        <w:t>Vous me fatiguez</w:t>
      </w:r>
      <w:r>
        <w:t xml:space="preserve">, </w:t>
      </w:r>
      <w:r w:rsidR="00000000" w:rsidRPr="00033231">
        <w:t>mon oncle</w:t>
      </w:r>
      <w:r>
        <w:t>.</w:t>
      </w:r>
    </w:p>
    <w:p w14:paraId="0E9AD28E" w14:textId="77777777" w:rsidR="004F69D6" w:rsidRDefault="004F69D6" w:rsidP="0021796F">
      <w:r>
        <w:t>— </w:t>
      </w:r>
      <w:r w:rsidR="00000000" w:rsidRPr="00033231">
        <w:t>Quoi</w:t>
      </w:r>
      <w:r>
        <w:t xml:space="preserve">, </w:t>
      </w:r>
      <w:r w:rsidR="00000000" w:rsidRPr="00033231">
        <w:t>madame</w:t>
      </w:r>
      <w:r>
        <w:t xml:space="preserve"> ! </w:t>
      </w:r>
      <w:r w:rsidR="00000000" w:rsidRPr="00033231">
        <w:t>Quelles ont pu être vos raisons pour r</w:t>
      </w:r>
      <w:r w:rsidR="00000000" w:rsidRPr="00033231">
        <w:t>e</w:t>
      </w:r>
      <w:r w:rsidR="00000000" w:rsidRPr="00033231">
        <w:t xml:space="preserve">fuser sir Philippe </w:t>
      </w:r>
      <w:proofErr w:type="spellStart"/>
      <w:r w:rsidR="00000000" w:rsidRPr="00033231">
        <w:t>Nunnely</w:t>
      </w:r>
      <w:proofErr w:type="spellEnd"/>
      <w:r>
        <w:t> ?</w:t>
      </w:r>
    </w:p>
    <w:p w14:paraId="761F7303" w14:textId="77777777" w:rsidR="004F69D6" w:rsidRDefault="004F69D6" w:rsidP="0021796F">
      <w:r>
        <w:t>— </w:t>
      </w:r>
      <w:r w:rsidR="00000000" w:rsidRPr="00033231">
        <w:t>Enfin</w:t>
      </w:r>
      <w:r>
        <w:t xml:space="preserve">, </w:t>
      </w:r>
      <w:r w:rsidR="00000000" w:rsidRPr="00033231">
        <w:t>voilà une question sensée</w:t>
      </w:r>
      <w:r>
        <w:t xml:space="preserve"> ; </w:t>
      </w:r>
      <w:r w:rsidR="00000000" w:rsidRPr="00033231">
        <w:t>j</w:t>
      </w:r>
      <w:r>
        <w:t>’</w:t>
      </w:r>
      <w:r w:rsidR="00000000" w:rsidRPr="00033231">
        <w:t>y répondrai avec pla</w:t>
      </w:r>
      <w:r w:rsidR="00000000" w:rsidRPr="00033231">
        <w:t>i</w:t>
      </w:r>
      <w:r w:rsidR="00000000" w:rsidRPr="00033231">
        <w:t>sir</w:t>
      </w:r>
      <w:r>
        <w:t xml:space="preserve">. </w:t>
      </w:r>
      <w:r w:rsidR="00000000" w:rsidRPr="00033231">
        <w:t>Sir Philippe est trop jeune pour moi</w:t>
      </w:r>
      <w:r>
        <w:t xml:space="preserve"> ; </w:t>
      </w:r>
      <w:r w:rsidR="00000000" w:rsidRPr="00033231">
        <w:t>je le regarde comme un enfant</w:t>
      </w:r>
      <w:r>
        <w:t xml:space="preserve"> ; </w:t>
      </w:r>
      <w:r w:rsidR="00000000" w:rsidRPr="00033231">
        <w:t>tous ses parents</w:t>
      </w:r>
      <w:r>
        <w:t xml:space="preserve">, </w:t>
      </w:r>
      <w:r w:rsidR="00000000" w:rsidRPr="00033231">
        <w:t>sa mère surtout</w:t>
      </w:r>
      <w:r>
        <w:t xml:space="preserve">, </w:t>
      </w:r>
      <w:r w:rsidR="00000000" w:rsidRPr="00033231">
        <w:t>seraient contrariés de le voir m</w:t>
      </w:r>
      <w:r>
        <w:t>’</w:t>
      </w:r>
      <w:r w:rsidR="00000000" w:rsidRPr="00033231">
        <w:t>épouser</w:t>
      </w:r>
      <w:r>
        <w:t xml:space="preserve"> ; </w:t>
      </w:r>
      <w:r w:rsidR="00000000" w:rsidRPr="00033231">
        <w:t>un tel mariage le brouillerait avec eux</w:t>
      </w:r>
      <w:r>
        <w:t xml:space="preserve"> ; </w:t>
      </w:r>
      <w:r w:rsidR="00000000" w:rsidRPr="00033231">
        <w:t>s</w:t>
      </w:r>
      <w:r w:rsidR="00000000" w:rsidRPr="00033231">
        <w:t>e</w:t>
      </w:r>
      <w:r w:rsidR="00000000" w:rsidRPr="00033231">
        <w:t>lon les idées du monde</w:t>
      </w:r>
      <w:r>
        <w:t xml:space="preserve">, </w:t>
      </w:r>
      <w:r w:rsidR="00000000" w:rsidRPr="00033231">
        <w:t>je ne suis point son égale</w:t>
      </w:r>
      <w:r>
        <w:t>.</w:t>
      </w:r>
    </w:p>
    <w:p w14:paraId="328B16A6" w14:textId="77777777" w:rsidR="004F69D6" w:rsidRDefault="004F69D6" w:rsidP="0021796F">
      <w:r>
        <w:t>— </w:t>
      </w:r>
      <w:r w:rsidR="00000000" w:rsidRPr="00033231">
        <w:t>Est-ce là tout</w:t>
      </w:r>
      <w:r>
        <w:t> ?</w:t>
      </w:r>
    </w:p>
    <w:p w14:paraId="5765712D" w14:textId="77777777" w:rsidR="004F69D6" w:rsidRDefault="004F69D6" w:rsidP="0021796F">
      <w:r>
        <w:t>— </w:t>
      </w:r>
      <w:r w:rsidR="00000000" w:rsidRPr="00033231">
        <w:t>Nos caractères ne sont pas sympathiques</w:t>
      </w:r>
      <w:r>
        <w:t>.</w:t>
      </w:r>
    </w:p>
    <w:p w14:paraId="2D8CC053" w14:textId="77777777" w:rsidR="004F69D6" w:rsidRDefault="004F69D6" w:rsidP="0021796F">
      <w:r>
        <w:t>— </w:t>
      </w:r>
      <w:r w:rsidR="00000000" w:rsidRPr="00033231">
        <w:t>Quoi</w:t>
      </w:r>
      <w:r>
        <w:t xml:space="preserve"> ! </w:t>
      </w:r>
      <w:r w:rsidR="00000000" w:rsidRPr="00033231">
        <w:t>jamais plus aimable gentleman n</w:t>
      </w:r>
      <w:r>
        <w:t>’</w:t>
      </w:r>
      <w:r w:rsidR="00000000" w:rsidRPr="00033231">
        <w:t>a existé</w:t>
      </w:r>
      <w:r>
        <w:t>.</w:t>
      </w:r>
    </w:p>
    <w:p w14:paraId="1EE8E490" w14:textId="77777777" w:rsidR="004F69D6" w:rsidRDefault="004F69D6" w:rsidP="0021796F">
      <w:r>
        <w:t>— </w:t>
      </w:r>
      <w:r w:rsidR="00000000" w:rsidRPr="00033231">
        <w:t>Il est fort aimable</w:t>
      </w:r>
      <w:r>
        <w:t xml:space="preserve">, </w:t>
      </w:r>
      <w:r w:rsidR="00000000" w:rsidRPr="00033231">
        <w:t>excellent</w:t>
      </w:r>
      <w:r>
        <w:t xml:space="preserve">, </w:t>
      </w:r>
      <w:r w:rsidR="00000000" w:rsidRPr="00033231">
        <w:t>vraiment estimable</w:t>
      </w:r>
      <w:r>
        <w:t xml:space="preserve">, </w:t>
      </w:r>
      <w:r w:rsidR="00000000" w:rsidRPr="00033231">
        <w:t xml:space="preserve">mais </w:t>
      </w:r>
      <w:r w:rsidR="00000000" w:rsidRPr="00033231">
        <w:rPr>
          <w:i/>
          <w:iCs/>
        </w:rPr>
        <w:t>il n</w:t>
      </w:r>
      <w:r>
        <w:rPr>
          <w:i/>
          <w:iCs/>
        </w:rPr>
        <w:t>’</w:t>
      </w:r>
      <w:r w:rsidR="00000000" w:rsidRPr="00033231">
        <w:rPr>
          <w:i/>
          <w:iCs/>
        </w:rPr>
        <w:t>est pas mon maître</w:t>
      </w:r>
      <w:r>
        <w:t xml:space="preserve">, </w:t>
      </w:r>
      <w:r w:rsidR="00000000" w:rsidRPr="00033231">
        <w:t>pas même sur un seul point</w:t>
      </w:r>
      <w:r>
        <w:t xml:space="preserve">. </w:t>
      </w:r>
      <w:r w:rsidR="00000000" w:rsidRPr="00033231">
        <w:t>Je ne pou</w:t>
      </w:r>
      <w:r w:rsidR="00000000" w:rsidRPr="00033231">
        <w:t>r</w:t>
      </w:r>
      <w:r w:rsidR="00000000" w:rsidRPr="00033231">
        <w:t>rais me fier à lui</w:t>
      </w:r>
      <w:r>
        <w:t xml:space="preserve">, </w:t>
      </w:r>
      <w:r w:rsidR="00000000" w:rsidRPr="00033231">
        <w:t>ni faire son bonheur</w:t>
      </w:r>
      <w:r>
        <w:t xml:space="preserve"> ; </w:t>
      </w:r>
      <w:r w:rsidR="00000000" w:rsidRPr="00033231">
        <w:t>pour aucune fortune je ne voudrais l</w:t>
      </w:r>
      <w:r>
        <w:t>’</w:t>
      </w:r>
      <w:r w:rsidR="00000000" w:rsidRPr="00033231">
        <w:t>entreprendre</w:t>
      </w:r>
      <w:r>
        <w:t xml:space="preserve">. </w:t>
      </w:r>
      <w:r w:rsidR="00000000" w:rsidRPr="00033231">
        <w:t>Je n</w:t>
      </w:r>
      <w:r>
        <w:t>’</w:t>
      </w:r>
      <w:r w:rsidR="00000000" w:rsidRPr="00033231">
        <w:t>accepterai jamais une main qui ne pourrait me maîtriser</w:t>
      </w:r>
      <w:r>
        <w:t>.</w:t>
      </w:r>
    </w:p>
    <w:p w14:paraId="61B91F20" w14:textId="77777777" w:rsidR="004F69D6" w:rsidRDefault="004F69D6" w:rsidP="0021796F">
      <w:r>
        <w:t>— </w:t>
      </w:r>
      <w:r w:rsidR="00000000" w:rsidRPr="00033231">
        <w:t>Je pensais que vous aimiez à faire ce qui vous plaît</w:t>
      </w:r>
      <w:r>
        <w:t xml:space="preserve"> : </w:t>
      </w:r>
      <w:r w:rsidR="00000000" w:rsidRPr="00033231">
        <w:t>vous êtes fort inconséquente</w:t>
      </w:r>
      <w:r>
        <w:t>.</w:t>
      </w:r>
    </w:p>
    <w:p w14:paraId="1A04E395" w14:textId="77777777" w:rsidR="004F69D6" w:rsidRDefault="004F69D6" w:rsidP="0021796F">
      <w:r>
        <w:t>— </w:t>
      </w:r>
      <w:r w:rsidR="00000000" w:rsidRPr="00033231">
        <w:t>Lorsque je promettrai d</w:t>
      </w:r>
      <w:r>
        <w:t>’</w:t>
      </w:r>
      <w:r w:rsidR="00000000" w:rsidRPr="00033231">
        <w:t>obéir</w:t>
      </w:r>
      <w:r>
        <w:t xml:space="preserve">, </w:t>
      </w:r>
      <w:r w:rsidR="00000000" w:rsidRPr="00033231">
        <w:t>ce sera dans la conviction que je pourrai tenir cette promesse</w:t>
      </w:r>
      <w:r>
        <w:t xml:space="preserve"> ; </w:t>
      </w:r>
      <w:r w:rsidR="00000000" w:rsidRPr="00033231">
        <w:t>je ne pourrais obéir à un jeune homme comme sir Philippe</w:t>
      </w:r>
      <w:r>
        <w:t xml:space="preserve">. </w:t>
      </w:r>
      <w:r w:rsidR="00000000" w:rsidRPr="00033231">
        <w:t>D</w:t>
      </w:r>
      <w:r>
        <w:t>’</w:t>
      </w:r>
      <w:r w:rsidR="00000000" w:rsidRPr="00033231">
        <w:t>ailleurs</w:t>
      </w:r>
      <w:r>
        <w:t xml:space="preserve">, </w:t>
      </w:r>
      <w:r w:rsidR="00000000" w:rsidRPr="00033231">
        <w:t>il ne me comma</w:t>
      </w:r>
      <w:r w:rsidR="00000000" w:rsidRPr="00033231">
        <w:t>n</w:t>
      </w:r>
      <w:r w:rsidR="00000000" w:rsidRPr="00033231">
        <w:t>derait jamais</w:t>
      </w:r>
      <w:r>
        <w:t xml:space="preserve"> ; </w:t>
      </w:r>
      <w:r w:rsidR="00000000" w:rsidRPr="00033231">
        <w:t xml:space="preserve">il se reposerait toujours sur moi du </w:t>
      </w:r>
      <w:r w:rsidR="00000000" w:rsidRPr="00033231">
        <w:lastRenderedPageBreak/>
        <w:t>soin de go</w:t>
      </w:r>
      <w:r w:rsidR="00000000" w:rsidRPr="00033231">
        <w:t>u</w:t>
      </w:r>
      <w:r w:rsidR="00000000" w:rsidRPr="00033231">
        <w:t>verner</w:t>
      </w:r>
      <w:r>
        <w:t xml:space="preserve">, </w:t>
      </w:r>
      <w:r w:rsidR="00000000" w:rsidRPr="00033231">
        <w:t>de guider</w:t>
      </w:r>
      <w:r>
        <w:t xml:space="preserve">, </w:t>
      </w:r>
      <w:r w:rsidR="00000000" w:rsidRPr="00033231">
        <w:t>et je n</w:t>
      </w:r>
      <w:r>
        <w:t>’</w:t>
      </w:r>
      <w:r w:rsidR="00000000" w:rsidRPr="00033231">
        <w:t>ai pas le moindre goût pour cet emploi</w:t>
      </w:r>
      <w:r>
        <w:t>.</w:t>
      </w:r>
    </w:p>
    <w:p w14:paraId="1057B1DB" w14:textId="77777777" w:rsidR="004F69D6" w:rsidRDefault="004F69D6" w:rsidP="0021796F">
      <w:r>
        <w:t>— </w:t>
      </w:r>
      <w:r w:rsidR="00000000" w:rsidRPr="00033231">
        <w:t>Vous n</w:t>
      </w:r>
      <w:r>
        <w:t>’</w:t>
      </w:r>
      <w:r w:rsidR="00000000" w:rsidRPr="00033231">
        <w:t>avez aucun goût pour dominer</w:t>
      </w:r>
      <w:r>
        <w:t xml:space="preserve">, </w:t>
      </w:r>
      <w:r w:rsidR="00000000" w:rsidRPr="00033231">
        <w:t>pour soumettre</w:t>
      </w:r>
      <w:r>
        <w:t xml:space="preserve">, </w:t>
      </w:r>
      <w:r w:rsidR="00000000" w:rsidRPr="00033231">
        <w:t>pour ordonner</w:t>
      </w:r>
      <w:r>
        <w:t xml:space="preserve">, </w:t>
      </w:r>
      <w:r w:rsidR="00000000" w:rsidRPr="00033231">
        <w:t>pour gouverner</w:t>
      </w:r>
      <w:r>
        <w:t> ?</w:t>
      </w:r>
    </w:p>
    <w:p w14:paraId="5D2D1CD4" w14:textId="77777777" w:rsidR="004F69D6" w:rsidRDefault="004F69D6" w:rsidP="0021796F">
      <w:r>
        <w:t>— </w:t>
      </w:r>
      <w:r w:rsidR="00000000" w:rsidRPr="00033231">
        <w:t>Mon mari</w:t>
      </w:r>
      <w:r>
        <w:t xml:space="preserve">, </w:t>
      </w:r>
      <w:r w:rsidR="00000000" w:rsidRPr="00033231">
        <w:t>non</w:t>
      </w:r>
      <w:r>
        <w:t xml:space="preserve"> : </w:t>
      </w:r>
      <w:r w:rsidR="00000000" w:rsidRPr="00033231">
        <w:t>seulement mon oncle</w:t>
      </w:r>
      <w:r>
        <w:t>.</w:t>
      </w:r>
    </w:p>
    <w:p w14:paraId="770A4167" w14:textId="77777777" w:rsidR="004F69D6" w:rsidRDefault="004F69D6" w:rsidP="0021796F">
      <w:r>
        <w:t>— </w:t>
      </w:r>
      <w:r w:rsidR="00000000" w:rsidRPr="00033231">
        <w:t>Quelle est la différence</w:t>
      </w:r>
      <w:r>
        <w:t> ?</w:t>
      </w:r>
    </w:p>
    <w:p w14:paraId="36531232" w14:textId="77777777" w:rsidR="004F69D6" w:rsidRDefault="004F69D6" w:rsidP="0021796F">
      <w:r>
        <w:t>— </w:t>
      </w:r>
      <w:r w:rsidR="00000000" w:rsidRPr="00033231">
        <w:t>Il y a une légère différence</w:t>
      </w:r>
      <w:r>
        <w:t xml:space="preserve"> ; </w:t>
      </w:r>
      <w:r w:rsidR="00000000" w:rsidRPr="00033231">
        <w:t>c</w:t>
      </w:r>
      <w:r>
        <w:t>’</w:t>
      </w:r>
      <w:r w:rsidR="00000000" w:rsidRPr="00033231">
        <w:t>est certain</w:t>
      </w:r>
      <w:r>
        <w:t xml:space="preserve">. </w:t>
      </w:r>
      <w:r w:rsidR="00000000" w:rsidRPr="00033231">
        <w:t>Et je sais fort bien que tout homme qui voudra vivre heureux et paisible avec moi</w:t>
      </w:r>
      <w:r>
        <w:t xml:space="preserve">, </w:t>
      </w:r>
      <w:r w:rsidR="00000000" w:rsidRPr="00033231">
        <w:t>comme mari</w:t>
      </w:r>
      <w:r>
        <w:t xml:space="preserve">, </w:t>
      </w:r>
      <w:r w:rsidR="00000000" w:rsidRPr="00033231">
        <w:t>devra être capable de me réprimer</w:t>
      </w:r>
      <w:r>
        <w:t>.</w:t>
      </w:r>
    </w:p>
    <w:p w14:paraId="5D88CE9D" w14:textId="77777777" w:rsidR="004F69D6" w:rsidRDefault="004F69D6" w:rsidP="0021796F">
      <w:r>
        <w:t>— </w:t>
      </w:r>
      <w:r w:rsidR="00000000" w:rsidRPr="00033231">
        <w:t>Je voudrais que vous eussiez un vrai tyran</w:t>
      </w:r>
      <w:r>
        <w:t>.</w:t>
      </w:r>
    </w:p>
    <w:p w14:paraId="045530D0" w14:textId="77777777" w:rsidR="004F69D6" w:rsidRDefault="004F69D6" w:rsidP="0021796F">
      <w:r>
        <w:t>— </w:t>
      </w:r>
      <w:r w:rsidR="00000000" w:rsidRPr="00033231">
        <w:t>Un tyran ne me tiendrait pas un jour</w:t>
      </w:r>
      <w:r>
        <w:t xml:space="preserve">, </w:t>
      </w:r>
      <w:r w:rsidR="00000000" w:rsidRPr="00033231">
        <w:t>une heure en son pouvoir</w:t>
      </w:r>
      <w:r>
        <w:t xml:space="preserve">. </w:t>
      </w:r>
      <w:r w:rsidR="00000000" w:rsidRPr="00033231">
        <w:t>Je me révolterais</w:t>
      </w:r>
      <w:r>
        <w:t xml:space="preserve">, </w:t>
      </w:r>
      <w:r w:rsidR="00000000" w:rsidRPr="00033231">
        <w:t>je m</w:t>
      </w:r>
      <w:r>
        <w:t>’</w:t>
      </w:r>
      <w:r w:rsidR="00000000" w:rsidRPr="00033231">
        <w:t>arracherais de ses mains</w:t>
      </w:r>
      <w:r>
        <w:t xml:space="preserve">, </w:t>
      </w:r>
      <w:r w:rsidR="00000000" w:rsidRPr="00033231">
        <w:t>je le défierais</w:t>
      </w:r>
      <w:r>
        <w:t> !</w:t>
      </w:r>
    </w:p>
    <w:p w14:paraId="17F5299C" w14:textId="77777777" w:rsidR="004F69D6" w:rsidRDefault="004F69D6" w:rsidP="0021796F">
      <w:r>
        <w:t>— </w:t>
      </w:r>
      <w:r w:rsidR="00000000" w:rsidRPr="00033231">
        <w:t>Vous êtes capable de détraquer le cerveau de l</w:t>
      </w:r>
      <w:r>
        <w:t>’</w:t>
      </w:r>
      <w:r w:rsidR="00000000" w:rsidRPr="00033231">
        <w:t>homme le plus sensé</w:t>
      </w:r>
      <w:r>
        <w:t xml:space="preserve">, </w:t>
      </w:r>
      <w:r w:rsidR="00000000" w:rsidRPr="00033231">
        <w:t>avec vos étranges contradictions</w:t>
      </w:r>
      <w:r>
        <w:t>.</w:t>
      </w:r>
    </w:p>
    <w:p w14:paraId="3A29BE7C" w14:textId="77777777" w:rsidR="004F69D6" w:rsidRDefault="004F69D6" w:rsidP="0021796F">
      <w:r>
        <w:t>— </w:t>
      </w:r>
      <w:r w:rsidR="00000000" w:rsidRPr="00033231">
        <w:t>Il est évident que je dérange le vôtre</w:t>
      </w:r>
      <w:r>
        <w:t>.</w:t>
      </w:r>
    </w:p>
    <w:p w14:paraId="5A81C219" w14:textId="77777777" w:rsidR="004F69D6" w:rsidRDefault="004F69D6" w:rsidP="0021796F">
      <w:r>
        <w:t>— </w:t>
      </w:r>
      <w:r w:rsidR="00000000" w:rsidRPr="00033231">
        <w:t>Vous parlez de la jeunesse de Philippe</w:t>
      </w:r>
      <w:r>
        <w:t xml:space="preserve"> ; </w:t>
      </w:r>
      <w:r w:rsidR="00000000" w:rsidRPr="00033231">
        <w:t>mais il a vingt-deux ans</w:t>
      </w:r>
      <w:r>
        <w:t>.</w:t>
      </w:r>
    </w:p>
    <w:p w14:paraId="01F0ED41" w14:textId="77777777" w:rsidR="004F69D6" w:rsidRDefault="004F69D6" w:rsidP="0021796F">
      <w:r>
        <w:t>— </w:t>
      </w:r>
      <w:r w:rsidR="00000000" w:rsidRPr="00033231">
        <w:t>Mon mari doit avoir trente ans</w:t>
      </w:r>
      <w:r>
        <w:t xml:space="preserve">, </w:t>
      </w:r>
      <w:r w:rsidR="00000000" w:rsidRPr="00033231">
        <w:t>avec la raison de qu</w:t>
      </w:r>
      <w:r w:rsidR="00000000" w:rsidRPr="00033231">
        <w:t>a</w:t>
      </w:r>
      <w:r w:rsidR="00000000" w:rsidRPr="00033231">
        <w:t>ra</w:t>
      </w:r>
      <w:r w:rsidR="00000000" w:rsidRPr="00033231">
        <w:t>n</w:t>
      </w:r>
      <w:r w:rsidR="00000000" w:rsidRPr="00033231">
        <w:t>te</w:t>
      </w:r>
      <w:r>
        <w:t>.</w:t>
      </w:r>
    </w:p>
    <w:p w14:paraId="7E7F6D45" w14:textId="77777777" w:rsidR="004F69D6" w:rsidRDefault="004F69D6" w:rsidP="0021796F">
      <w:r>
        <w:t>— </w:t>
      </w:r>
      <w:r w:rsidR="00000000" w:rsidRPr="00033231">
        <w:t>Il vous faudrait quelque vieillard</w:t>
      </w:r>
      <w:r>
        <w:t xml:space="preserve">, </w:t>
      </w:r>
      <w:r w:rsidR="00000000" w:rsidRPr="00033231">
        <w:t>quelque amoureux à t</w:t>
      </w:r>
      <w:r w:rsidR="00000000" w:rsidRPr="00033231">
        <w:t>ê</w:t>
      </w:r>
      <w:r w:rsidR="00000000" w:rsidRPr="00033231">
        <w:t>te blanche ou chauve</w:t>
      </w:r>
      <w:r>
        <w:t>.</w:t>
      </w:r>
    </w:p>
    <w:p w14:paraId="1FB9D2FE" w14:textId="77777777" w:rsidR="004F69D6" w:rsidRDefault="004F69D6" w:rsidP="0021796F">
      <w:r>
        <w:t>— </w:t>
      </w:r>
      <w:r w:rsidR="00000000" w:rsidRPr="00033231">
        <w:t>Non</w:t>
      </w:r>
      <w:r>
        <w:t xml:space="preserve">, </w:t>
      </w:r>
      <w:r w:rsidR="00000000" w:rsidRPr="00033231">
        <w:t>je vous remercie</w:t>
      </w:r>
      <w:r>
        <w:t>.</w:t>
      </w:r>
    </w:p>
    <w:p w14:paraId="51111BA8" w14:textId="77777777" w:rsidR="004F69D6" w:rsidRDefault="004F69D6" w:rsidP="0021796F">
      <w:r>
        <w:t>— </w:t>
      </w:r>
      <w:r w:rsidR="00000000" w:rsidRPr="00033231">
        <w:t>Vous pourriez conduire quelque radoteur</w:t>
      </w:r>
      <w:r>
        <w:t xml:space="preserve">, </w:t>
      </w:r>
      <w:r w:rsidR="00000000" w:rsidRPr="00033231">
        <w:t>vous pourriez l</w:t>
      </w:r>
      <w:r>
        <w:t>’</w:t>
      </w:r>
      <w:r w:rsidR="00000000" w:rsidRPr="00033231">
        <w:t>attacher à votre tablier</w:t>
      </w:r>
      <w:r>
        <w:t>.</w:t>
      </w:r>
    </w:p>
    <w:p w14:paraId="0A2B5315" w14:textId="77777777" w:rsidR="004F69D6" w:rsidRDefault="004F69D6" w:rsidP="0021796F">
      <w:r>
        <w:lastRenderedPageBreak/>
        <w:t>— </w:t>
      </w:r>
      <w:r w:rsidR="00000000" w:rsidRPr="00033231">
        <w:t>C</w:t>
      </w:r>
      <w:r>
        <w:t>’</w:t>
      </w:r>
      <w:r w:rsidR="00000000" w:rsidRPr="00033231">
        <w:t>est ce que je ferais sans doute en épousant un enfant</w:t>
      </w:r>
      <w:r>
        <w:t xml:space="preserve"> ; </w:t>
      </w:r>
      <w:r w:rsidR="00000000" w:rsidRPr="00033231">
        <w:t>mais je n</w:t>
      </w:r>
      <w:r>
        <w:t>’</w:t>
      </w:r>
      <w:r w:rsidR="00000000" w:rsidRPr="00033231">
        <w:t>ai pas de vocation pour cela</w:t>
      </w:r>
      <w:r>
        <w:t xml:space="preserve">. </w:t>
      </w:r>
      <w:r w:rsidR="00000000" w:rsidRPr="00033231">
        <w:t xml:space="preserve">Ne vous-ai-je pas dit que je préférais un </w:t>
      </w:r>
      <w:r w:rsidR="00000000" w:rsidRPr="00033231">
        <w:rPr>
          <w:i/>
          <w:iCs/>
        </w:rPr>
        <w:t>maître</w:t>
      </w:r>
      <w:r>
        <w:t xml:space="preserve"> ? </w:t>
      </w:r>
      <w:r w:rsidR="00000000" w:rsidRPr="00033231">
        <w:t xml:space="preserve">un homme en la présence duquel je </w:t>
      </w:r>
      <w:proofErr w:type="spellStart"/>
      <w:r w:rsidR="00000000" w:rsidRPr="00033231">
        <w:t>ma</w:t>
      </w:r>
      <w:proofErr w:type="spellEnd"/>
      <w:r w:rsidR="00000000" w:rsidRPr="00033231">
        <w:t xml:space="preserve"> sentirais obligée et disposée à être bonne</w:t>
      </w:r>
      <w:r>
        <w:t xml:space="preserve"> ; </w:t>
      </w:r>
      <w:r w:rsidR="00000000" w:rsidRPr="00033231">
        <w:t>un homme dont mon tempérament impatient dût reconnaître l</w:t>
      </w:r>
      <w:r>
        <w:t>’</w:t>
      </w:r>
      <w:r w:rsidR="00000000" w:rsidRPr="00033231">
        <w:t>autorité</w:t>
      </w:r>
      <w:r>
        <w:t xml:space="preserve"> ; </w:t>
      </w:r>
      <w:r w:rsidR="00000000" w:rsidRPr="00033231">
        <w:t>un homme dont l</w:t>
      </w:r>
      <w:r>
        <w:t>’</w:t>
      </w:r>
      <w:r w:rsidR="00000000" w:rsidRPr="00033231">
        <w:t>approbation pût me récompenser et le mécontentement me punir</w:t>
      </w:r>
      <w:r>
        <w:t xml:space="preserve"> ; </w:t>
      </w:r>
      <w:r w:rsidR="00000000" w:rsidRPr="00033231">
        <w:t>un homme qu</w:t>
      </w:r>
      <w:r>
        <w:t>’</w:t>
      </w:r>
      <w:r w:rsidR="00000000" w:rsidRPr="00033231">
        <w:t>il me semblât impossible de ne pas aimer et très-possible de craindre</w:t>
      </w:r>
      <w:r>
        <w:t>.</w:t>
      </w:r>
    </w:p>
    <w:p w14:paraId="305C5195" w14:textId="77777777" w:rsidR="004F69D6" w:rsidRDefault="004F69D6" w:rsidP="0021796F">
      <w:r>
        <w:t>— </w:t>
      </w:r>
      <w:r w:rsidR="00000000" w:rsidRPr="00033231">
        <w:t>Qu</w:t>
      </w:r>
      <w:r>
        <w:t>’</w:t>
      </w:r>
      <w:r w:rsidR="00000000" w:rsidRPr="00033231">
        <w:t>est-ce qui vous empêche donc d</w:t>
      </w:r>
      <w:r>
        <w:t>’</w:t>
      </w:r>
      <w:r w:rsidR="00000000" w:rsidRPr="00033231">
        <w:t>avoir tout cela avec sir Philippe</w:t>
      </w:r>
      <w:r>
        <w:t xml:space="preserve"> ? </w:t>
      </w:r>
      <w:r w:rsidR="00000000" w:rsidRPr="00033231">
        <w:t>Il est baronnet</w:t>
      </w:r>
      <w:r>
        <w:t xml:space="preserve"> ; </w:t>
      </w:r>
      <w:r w:rsidR="00000000" w:rsidRPr="00033231">
        <w:t>c</w:t>
      </w:r>
      <w:r>
        <w:t>’</w:t>
      </w:r>
      <w:r w:rsidR="00000000" w:rsidRPr="00033231">
        <w:t>est un homme de rang</w:t>
      </w:r>
      <w:r>
        <w:t xml:space="preserve">, </w:t>
      </w:r>
      <w:r w:rsidR="00000000" w:rsidRPr="00033231">
        <w:t>de fo</w:t>
      </w:r>
      <w:r w:rsidR="00000000" w:rsidRPr="00033231">
        <w:t>r</w:t>
      </w:r>
      <w:r w:rsidR="00000000" w:rsidRPr="00033231">
        <w:t>tune</w:t>
      </w:r>
      <w:r>
        <w:t xml:space="preserve">, </w:t>
      </w:r>
      <w:r w:rsidR="00000000" w:rsidRPr="00033231">
        <w:t>d</w:t>
      </w:r>
      <w:r>
        <w:t>’</w:t>
      </w:r>
      <w:r w:rsidR="00000000" w:rsidRPr="00033231">
        <w:t>une excellente famille</w:t>
      </w:r>
      <w:r>
        <w:t xml:space="preserve">, </w:t>
      </w:r>
      <w:r w:rsidR="00000000" w:rsidRPr="00033231">
        <w:t>bien au-dessus de la vôtre</w:t>
      </w:r>
      <w:r>
        <w:t xml:space="preserve">. </w:t>
      </w:r>
      <w:r w:rsidR="00000000" w:rsidRPr="00033231">
        <w:t>Si vous parlez d</w:t>
      </w:r>
      <w:r>
        <w:t>’</w:t>
      </w:r>
      <w:r w:rsidR="00000000" w:rsidRPr="00033231">
        <w:t>intelligence</w:t>
      </w:r>
      <w:r>
        <w:t xml:space="preserve">, </w:t>
      </w:r>
      <w:r w:rsidR="00000000" w:rsidRPr="00033231">
        <w:t xml:space="preserve">il est </w:t>
      </w:r>
      <w:proofErr w:type="spellStart"/>
      <w:r w:rsidR="00000000" w:rsidRPr="00033231">
        <w:t>poëte</w:t>
      </w:r>
      <w:proofErr w:type="spellEnd"/>
      <w:r>
        <w:t xml:space="preserve"> : </w:t>
      </w:r>
      <w:r w:rsidR="00000000" w:rsidRPr="00033231">
        <w:t>il fait des vers</w:t>
      </w:r>
      <w:r>
        <w:t xml:space="preserve">, </w:t>
      </w:r>
      <w:r w:rsidR="00000000" w:rsidRPr="00033231">
        <w:t>ce que vous</w:t>
      </w:r>
      <w:r>
        <w:t xml:space="preserve">, </w:t>
      </w:r>
      <w:r w:rsidR="00000000" w:rsidRPr="00033231">
        <w:t>je l</w:t>
      </w:r>
      <w:r>
        <w:t>’</w:t>
      </w:r>
      <w:r w:rsidR="00000000" w:rsidRPr="00033231">
        <w:t>affirme</w:t>
      </w:r>
      <w:r>
        <w:t xml:space="preserve">, </w:t>
      </w:r>
      <w:r w:rsidR="00000000" w:rsidRPr="00033231">
        <w:t>avec toute votre habileté</w:t>
      </w:r>
      <w:r>
        <w:t xml:space="preserve">, </w:t>
      </w:r>
      <w:r w:rsidR="00000000" w:rsidRPr="00033231">
        <w:t>ne pouvez faire</w:t>
      </w:r>
      <w:r>
        <w:t>.</w:t>
      </w:r>
    </w:p>
    <w:p w14:paraId="3F8B26C8" w14:textId="77777777" w:rsidR="004F69D6" w:rsidRDefault="004F69D6" w:rsidP="0021796F">
      <w:r>
        <w:t>— </w:t>
      </w:r>
      <w:r w:rsidR="00000000" w:rsidRPr="00033231">
        <w:t>Ni son titre</w:t>
      </w:r>
      <w:r>
        <w:t xml:space="preserve">, </w:t>
      </w:r>
      <w:r w:rsidR="00000000" w:rsidRPr="00033231">
        <w:t>ni sa fortune</w:t>
      </w:r>
      <w:r>
        <w:t xml:space="preserve">, </w:t>
      </w:r>
      <w:r w:rsidR="00000000" w:rsidRPr="00033231">
        <w:t>ni sa généalogie</w:t>
      </w:r>
      <w:r>
        <w:t xml:space="preserve">, </w:t>
      </w:r>
      <w:r w:rsidR="00000000" w:rsidRPr="00033231">
        <w:t>ni son talent poétique</w:t>
      </w:r>
      <w:r>
        <w:t xml:space="preserve">, </w:t>
      </w:r>
      <w:r w:rsidR="00000000" w:rsidRPr="00033231">
        <w:t>ne peuvent l</w:t>
      </w:r>
      <w:r>
        <w:t>’</w:t>
      </w:r>
      <w:r w:rsidR="00000000" w:rsidRPr="00033231">
        <w:t>investir du pouvoir dont j</w:t>
      </w:r>
      <w:r>
        <w:t>’</w:t>
      </w:r>
      <w:r w:rsidR="00000000" w:rsidRPr="00033231">
        <w:t>ai parlé</w:t>
      </w:r>
      <w:r>
        <w:t xml:space="preserve">. </w:t>
      </w:r>
      <w:r w:rsidR="00000000" w:rsidRPr="00033231">
        <w:t>Ce sont des qualités trop légères</w:t>
      </w:r>
      <w:r>
        <w:t xml:space="preserve">. </w:t>
      </w:r>
      <w:r w:rsidR="00000000" w:rsidRPr="00033231">
        <w:t>Un peu de bon sens pratique</w:t>
      </w:r>
      <w:r>
        <w:t xml:space="preserve">, </w:t>
      </w:r>
      <w:r w:rsidR="00000000" w:rsidRPr="00033231">
        <w:t>s</w:t>
      </w:r>
      <w:r w:rsidR="00000000" w:rsidRPr="00033231">
        <w:t>o</w:t>
      </w:r>
      <w:r w:rsidR="00000000" w:rsidRPr="00033231">
        <w:t>lide et sain</w:t>
      </w:r>
      <w:r>
        <w:t xml:space="preserve">, </w:t>
      </w:r>
      <w:r w:rsidR="00000000" w:rsidRPr="00033231">
        <w:t>le placerait plus haut dans mon estime</w:t>
      </w:r>
      <w:r>
        <w:t>.</w:t>
      </w:r>
    </w:p>
    <w:p w14:paraId="4F3CED65" w14:textId="77777777" w:rsidR="004F69D6" w:rsidRDefault="004F69D6" w:rsidP="0021796F">
      <w:r>
        <w:t>— </w:t>
      </w:r>
      <w:r w:rsidR="00000000" w:rsidRPr="00033231">
        <w:t>Vous et Henry raffolez de poésie</w:t>
      </w:r>
      <w:r>
        <w:t xml:space="preserve"> ; </w:t>
      </w:r>
      <w:r w:rsidR="00000000" w:rsidRPr="00033231">
        <w:t>vous aviez coutume de prendre feu comme de l</w:t>
      </w:r>
      <w:r>
        <w:t>’</w:t>
      </w:r>
      <w:r w:rsidR="00000000" w:rsidRPr="00033231">
        <w:t>amadou sur ce sujet</w:t>
      </w:r>
      <w:r>
        <w:t xml:space="preserve">, </w:t>
      </w:r>
      <w:r w:rsidR="00000000" w:rsidRPr="00033231">
        <w:t>quand vous étiez enfant</w:t>
      </w:r>
      <w:r>
        <w:t>.</w:t>
      </w:r>
    </w:p>
    <w:p w14:paraId="1EA5A98C" w14:textId="77777777" w:rsidR="004F69D6" w:rsidRDefault="004F69D6" w:rsidP="0021796F">
      <w:r>
        <w:t>— </w:t>
      </w:r>
      <w:r w:rsidR="00000000" w:rsidRPr="00033231">
        <w:t>Oh</w:t>
      </w:r>
      <w:r>
        <w:t xml:space="preserve"> ! </w:t>
      </w:r>
      <w:r w:rsidR="00000000" w:rsidRPr="00033231">
        <w:t>mon oncle</w:t>
      </w:r>
      <w:r>
        <w:t xml:space="preserve">, </w:t>
      </w:r>
      <w:r w:rsidR="00000000" w:rsidRPr="00033231">
        <w:t>il n</w:t>
      </w:r>
      <w:r>
        <w:t>’</w:t>
      </w:r>
      <w:r w:rsidR="00000000" w:rsidRPr="00033231">
        <w:t>y a de réellement précieux en ce monde</w:t>
      </w:r>
      <w:r>
        <w:t xml:space="preserve">, </w:t>
      </w:r>
      <w:r w:rsidR="00000000" w:rsidRPr="00033231">
        <w:t>il n</w:t>
      </w:r>
      <w:r>
        <w:t>’</w:t>
      </w:r>
      <w:r w:rsidR="00000000" w:rsidRPr="00033231">
        <w:t>y a de glorieux dans le monde à venir que la poésie</w:t>
      </w:r>
      <w:r>
        <w:t> !</w:t>
      </w:r>
    </w:p>
    <w:p w14:paraId="6FB7E598" w14:textId="77777777" w:rsidR="004F69D6" w:rsidRDefault="004F69D6" w:rsidP="0021796F">
      <w:r>
        <w:t>— </w:t>
      </w:r>
      <w:r w:rsidR="00000000" w:rsidRPr="00033231">
        <w:t>Eh bien donc</w:t>
      </w:r>
      <w:r>
        <w:t xml:space="preserve">, </w:t>
      </w:r>
      <w:r w:rsidR="00000000" w:rsidRPr="00033231">
        <w:t xml:space="preserve">épousez un </w:t>
      </w:r>
      <w:proofErr w:type="spellStart"/>
      <w:r w:rsidR="00000000" w:rsidRPr="00033231">
        <w:t>poëte</w:t>
      </w:r>
      <w:proofErr w:type="spellEnd"/>
      <w:r>
        <w:t>.</w:t>
      </w:r>
    </w:p>
    <w:p w14:paraId="1C5C6185" w14:textId="77777777" w:rsidR="004F69D6" w:rsidRDefault="004F69D6" w:rsidP="0021796F">
      <w:r>
        <w:t>— </w:t>
      </w:r>
      <w:proofErr w:type="spellStart"/>
      <w:r w:rsidR="00000000" w:rsidRPr="00033231">
        <w:t>Montrez-m</w:t>
      </w:r>
      <w:r>
        <w:t>’</w:t>
      </w:r>
      <w:r w:rsidR="00000000" w:rsidRPr="00033231">
        <w:t>en</w:t>
      </w:r>
      <w:proofErr w:type="spellEnd"/>
      <w:r w:rsidR="00000000" w:rsidRPr="00033231">
        <w:t xml:space="preserve"> un</w:t>
      </w:r>
      <w:r>
        <w:t xml:space="preserve">, </w:t>
      </w:r>
      <w:r w:rsidR="00000000" w:rsidRPr="00033231">
        <w:t>je ne demande pas mieux</w:t>
      </w:r>
      <w:r>
        <w:t>.</w:t>
      </w:r>
    </w:p>
    <w:p w14:paraId="26921217" w14:textId="77777777" w:rsidR="004F69D6" w:rsidRDefault="004F69D6" w:rsidP="0021796F">
      <w:r>
        <w:t>— </w:t>
      </w:r>
      <w:r w:rsidR="00000000" w:rsidRPr="00033231">
        <w:t>Sir Philippe</w:t>
      </w:r>
      <w:r>
        <w:t>.</w:t>
      </w:r>
    </w:p>
    <w:p w14:paraId="66EC28BC" w14:textId="77777777" w:rsidR="004F69D6" w:rsidRDefault="004F69D6" w:rsidP="0021796F">
      <w:r>
        <w:t>— </w:t>
      </w:r>
      <w:r w:rsidR="00000000" w:rsidRPr="00033231">
        <w:t>Point du tout</w:t>
      </w:r>
      <w:r>
        <w:t xml:space="preserve">. </w:t>
      </w:r>
      <w:r w:rsidR="00000000" w:rsidRPr="00033231">
        <w:t xml:space="preserve">Vous êtes presque aussi </w:t>
      </w:r>
      <w:proofErr w:type="spellStart"/>
      <w:r w:rsidR="00000000" w:rsidRPr="00033231">
        <w:t>poëte</w:t>
      </w:r>
      <w:proofErr w:type="spellEnd"/>
      <w:r w:rsidR="00000000" w:rsidRPr="00033231">
        <w:t xml:space="preserve"> que lui</w:t>
      </w:r>
      <w:r>
        <w:t>.</w:t>
      </w:r>
    </w:p>
    <w:p w14:paraId="12B95068" w14:textId="77777777" w:rsidR="004F69D6" w:rsidRDefault="004F69D6" w:rsidP="0021796F">
      <w:r>
        <w:lastRenderedPageBreak/>
        <w:t>— </w:t>
      </w:r>
      <w:r w:rsidR="00000000" w:rsidRPr="00033231">
        <w:t>Madame</w:t>
      </w:r>
      <w:r>
        <w:t xml:space="preserve">, </w:t>
      </w:r>
      <w:r w:rsidR="00000000" w:rsidRPr="00033231">
        <w:t>vous sortez de la question</w:t>
      </w:r>
      <w:r>
        <w:t>.</w:t>
      </w:r>
    </w:p>
    <w:p w14:paraId="59309CC1" w14:textId="77777777" w:rsidR="004F69D6" w:rsidRDefault="004F69D6" w:rsidP="0021796F">
      <w:r>
        <w:t>— </w:t>
      </w:r>
      <w:r w:rsidR="00000000" w:rsidRPr="00033231">
        <w:t>Vraiment</w:t>
      </w:r>
      <w:r>
        <w:t xml:space="preserve">, </w:t>
      </w:r>
      <w:r w:rsidR="00000000" w:rsidRPr="00033231">
        <w:t>mon oncle</w:t>
      </w:r>
      <w:r>
        <w:t xml:space="preserve">, </w:t>
      </w:r>
      <w:r w:rsidR="00000000" w:rsidRPr="00033231">
        <w:t>je voudrais bien en être dehors</w:t>
      </w:r>
      <w:r>
        <w:t xml:space="preserve">, </w:t>
      </w:r>
      <w:r w:rsidR="00000000" w:rsidRPr="00033231">
        <w:t>et je serais heureuse de vous en faire sortir avec moi</w:t>
      </w:r>
      <w:r>
        <w:t xml:space="preserve">. </w:t>
      </w:r>
      <w:r w:rsidR="00000000" w:rsidRPr="00033231">
        <w:t>Ne nous me</w:t>
      </w:r>
      <w:r w:rsidR="00000000" w:rsidRPr="00033231">
        <w:t>t</w:t>
      </w:r>
      <w:r w:rsidR="00000000" w:rsidRPr="00033231">
        <w:t>tons pas en colère</w:t>
      </w:r>
      <w:r>
        <w:t xml:space="preserve">, </w:t>
      </w:r>
      <w:r w:rsidR="00000000" w:rsidRPr="00033231">
        <w:t>je vous en prie</w:t>
      </w:r>
      <w:r>
        <w:t xml:space="preserve"> ; </w:t>
      </w:r>
      <w:r w:rsidR="00000000" w:rsidRPr="00033231">
        <w:t>cela n</w:t>
      </w:r>
      <w:r>
        <w:t>’</w:t>
      </w:r>
      <w:r w:rsidR="00000000" w:rsidRPr="00033231">
        <w:t>en vaut pas la peine</w:t>
      </w:r>
      <w:r>
        <w:t>.</w:t>
      </w:r>
    </w:p>
    <w:p w14:paraId="7B1AAD80" w14:textId="77777777" w:rsidR="004F69D6" w:rsidRDefault="004F69D6" w:rsidP="0021796F">
      <w:r>
        <w:t>— </w:t>
      </w:r>
      <w:r w:rsidR="00000000" w:rsidRPr="00033231">
        <w:t>En colère</w:t>
      </w:r>
      <w:r>
        <w:t xml:space="preserve"> ! </w:t>
      </w:r>
      <w:r w:rsidR="00000000" w:rsidRPr="00033231">
        <w:t xml:space="preserve">miss </w:t>
      </w:r>
      <w:proofErr w:type="spellStart"/>
      <w:r w:rsidR="00000000" w:rsidRPr="00033231">
        <w:t>Keeldar</w:t>
      </w:r>
      <w:proofErr w:type="spellEnd"/>
      <w:r>
        <w:t xml:space="preserve"> ! </w:t>
      </w:r>
      <w:r w:rsidR="00000000" w:rsidRPr="00033231">
        <w:t>je serais content de savoir qui est-ce qui est en colère</w:t>
      </w:r>
      <w:r>
        <w:t> !</w:t>
      </w:r>
    </w:p>
    <w:p w14:paraId="26607848" w14:textId="77777777" w:rsidR="004F69D6" w:rsidRDefault="004F69D6" w:rsidP="0021796F">
      <w:r>
        <w:t>— </w:t>
      </w:r>
      <w:r w:rsidR="00000000" w:rsidRPr="00033231">
        <w:t>Je ne le sais pas encore</w:t>
      </w:r>
      <w:r>
        <w:t>.</w:t>
      </w:r>
    </w:p>
    <w:p w14:paraId="549CB67A" w14:textId="77777777" w:rsidR="004F69D6" w:rsidRDefault="004F69D6" w:rsidP="0021796F">
      <w:r>
        <w:t>— </w:t>
      </w:r>
      <w:r w:rsidR="00000000" w:rsidRPr="00033231">
        <w:t>Si vous avez l</w:t>
      </w:r>
      <w:r>
        <w:t>’</w:t>
      </w:r>
      <w:r w:rsidR="00000000" w:rsidRPr="00033231">
        <w:t>intention d</w:t>
      </w:r>
      <w:r>
        <w:t>’</w:t>
      </w:r>
      <w:r w:rsidR="00000000" w:rsidRPr="00033231">
        <w:t>insinuer que je le suis</w:t>
      </w:r>
      <w:r>
        <w:t xml:space="preserve">, </w:t>
      </w:r>
      <w:r w:rsidR="00000000" w:rsidRPr="00033231">
        <w:t>je vous déclare coupable d</w:t>
      </w:r>
      <w:r>
        <w:t>’</w:t>
      </w:r>
      <w:r w:rsidR="00000000" w:rsidRPr="00033231">
        <w:t>impertinence</w:t>
      </w:r>
      <w:r>
        <w:t>.</w:t>
      </w:r>
    </w:p>
    <w:p w14:paraId="7F221EB6" w14:textId="77777777" w:rsidR="004F69D6" w:rsidRDefault="004F69D6" w:rsidP="0021796F">
      <w:r>
        <w:t>— </w:t>
      </w:r>
      <w:r w:rsidR="00000000" w:rsidRPr="00033231">
        <w:t>Vous le serez bientôt</w:t>
      </w:r>
      <w:r>
        <w:t xml:space="preserve">, </w:t>
      </w:r>
      <w:r w:rsidR="00000000" w:rsidRPr="00033231">
        <w:t>si vous allez de ce train</w:t>
      </w:r>
      <w:r>
        <w:t>.</w:t>
      </w:r>
    </w:p>
    <w:p w14:paraId="55A6C7C7" w14:textId="77777777" w:rsidR="004F69D6" w:rsidRDefault="004F69D6" w:rsidP="0021796F">
      <w:r>
        <w:t>— </w:t>
      </w:r>
      <w:r w:rsidR="00000000" w:rsidRPr="00033231">
        <w:t>C</w:t>
      </w:r>
      <w:r>
        <w:t>’</w:t>
      </w:r>
      <w:r w:rsidR="00000000" w:rsidRPr="00033231">
        <w:t>est cela</w:t>
      </w:r>
      <w:r>
        <w:t xml:space="preserve"> ! </w:t>
      </w:r>
      <w:r w:rsidR="00000000" w:rsidRPr="00033231">
        <w:t>vous avez une langue qui mettrait à l</w:t>
      </w:r>
      <w:r>
        <w:t>’</w:t>
      </w:r>
      <w:r w:rsidR="00000000" w:rsidRPr="00033231">
        <w:t>épreuve la patience de Job</w:t>
      </w:r>
      <w:r>
        <w:t>.</w:t>
      </w:r>
    </w:p>
    <w:p w14:paraId="27B2D3A4" w14:textId="77777777" w:rsidR="004F69D6" w:rsidRDefault="004F69D6" w:rsidP="0021796F">
      <w:r>
        <w:t>— </w:t>
      </w:r>
      <w:r w:rsidR="00000000" w:rsidRPr="00033231">
        <w:t>Je le sais bien</w:t>
      </w:r>
      <w:r>
        <w:t>.</w:t>
      </w:r>
    </w:p>
    <w:p w14:paraId="655EB16A" w14:textId="7A4AEEA9" w:rsidR="00000000" w:rsidRPr="00033231" w:rsidRDefault="004F69D6" w:rsidP="0021796F">
      <w:r>
        <w:t>— </w:t>
      </w:r>
      <w:r w:rsidR="00000000" w:rsidRPr="00033231">
        <w:t>Trêve de plaisanterie</w:t>
      </w:r>
      <w:r>
        <w:t xml:space="preserve">, </w:t>
      </w:r>
      <w:r w:rsidR="00000000" w:rsidRPr="00033231">
        <w:t>miss</w:t>
      </w:r>
      <w:r>
        <w:t xml:space="preserve"> ! </w:t>
      </w:r>
      <w:r w:rsidR="00000000" w:rsidRPr="00033231">
        <w:t>Ceci est une chose sérieuse</w:t>
      </w:r>
      <w:r>
        <w:t xml:space="preserve">. </w:t>
      </w:r>
      <w:r w:rsidR="00000000" w:rsidRPr="00033231">
        <w:t>C</w:t>
      </w:r>
      <w:r>
        <w:t>’</w:t>
      </w:r>
      <w:r w:rsidR="00000000" w:rsidRPr="00033231">
        <w:t>est une affaire que je suis résolu de tirer au clair</w:t>
      </w:r>
      <w:r>
        <w:t xml:space="preserve">, </w:t>
      </w:r>
      <w:r w:rsidR="00000000" w:rsidRPr="00033231">
        <w:t>convaincu qu</w:t>
      </w:r>
      <w:r>
        <w:t>’</w:t>
      </w:r>
      <w:r w:rsidR="00000000" w:rsidRPr="00033231">
        <w:t>il y a quelque chose de mal au fond</w:t>
      </w:r>
      <w:r>
        <w:t xml:space="preserve">. </w:t>
      </w:r>
      <w:r w:rsidR="00000000" w:rsidRPr="00033231">
        <w:t>Vous venez de peindre</w:t>
      </w:r>
      <w:r>
        <w:t xml:space="preserve">, </w:t>
      </w:r>
      <w:r w:rsidR="00000000" w:rsidRPr="00033231">
        <w:t>avec beaucoup plus de liberté qu</w:t>
      </w:r>
      <w:r>
        <w:t>’</w:t>
      </w:r>
      <w:r w:rsidR="00000000" w:rsidRPr="00033231">
        <w:t>il ne convient à votre âge et à votre sexe</w:t>
      </w:r>
      <w:r>
        <w:t xml:space="preserve">, </w:t>
      </w:r>
      <w:r w:rsidR="00000000" w:rsidRPr="00033231">
        <w:t>l</w:t>
      </w:r>
      <w:r>
        <w:t>’</w:t>
      </w:r>
      <w:r w:rsidR="00000000" w:rsidRPr="00033231">
        <w:t>espèce d</w:t>
      </w:r>
      <w:r>
        <w:t>’</w:t>
      </w:r>
      <w:r w:rsidR="00000000" w:rsidRPr="00033231">
        <w:t>individu que vous préféreriez pour votre mari</w:t>
      </w:r>
      <w:r>
        <w:t xml:space="preserve">. </w:t>
      </w:r>
      <w:r w:rsidR="00000000" w:rsidRPr="00033231">
        <w:t>Veuillez</w:t>
      </w:r>
      <w:r>
        <w:t xml:space="preserve">, </w:t>
      </w:r>
      <w:r w:rsidR="00000000" w:rsidRPr="00033231">
        <w:t>je vous prie</w:t>
      </w:r>
      <w:r>
        <w:t xml:space="preserve">, </w:t>
      </w:r>
      <w:r w:rsidR="00000000" w:rsidRPr="00033231">
        <w:t>me dire si c</w:t>
      </w:r>
      <w:r>
        <w:t>’</w:t>
      </w:r>
      <w:r w:rsidR="00000000" w:rsidRPr="00033231">
        <w:t>est un tableau d</w:t>
      </w:r>
      <w:r>
        <w:t>’</w:t>
      </w:r>
      <w:r w:rsidR="00000000" w:rsidRPr="00033231">
        <w:t>après nature</w:t>
      </w:r>
      <w:r>
        <w:t> ? »</w:t>
      </w:r>
    </w:p>
    <w:p w14:paraId="1F101839" w14:textId="77777777" w:rsidR="004F69D6" w:rsidRDefault="00000000" w:rsidP="0021796F">
      <w:r w:rsidRPr="00033231">
        <w:t>Shirley ouvrit les lèvres</w:t>
      </w:r>
      <w:r w:rsidR="004F69D6">
        <w:t xml:space="preserve"> ; </w:t>
      </w:r>
      <w:r w:rsidRPr="00033231">
        <w:t>mais</w:t>
      </w:r>
      <w:r w:rsidR="004F69D6">
        <w:t xml:space="preserve">, </w:t>
      </w:r>
      <w:r w:rsidRPr="00033231">
        <w:t>au lieu de parler</w:t>
      </w:r>
      <w:r w:rsidR="004F69D6">
        <w:t xml:space="preserve">, </w:t>
      </w:r>
      <w:r w:rsidRPr="00033231">
        <w:t>elle devint rouge comme une rose</w:t>
      </w:r>
      <w:r w:rsidR="004F69D6">
        <w:t>.</w:t>
      </w:r>
    </w:p>
    <w:p w14:paraId="4B847F41" w14:textId="5A14E2F4" w:rsidR="004F69D6" w:rsidRDefault="004F69D6" w:rsidP="0021796F">
      <w:r>
        <w:t>« </w:t>
      </w:r>
      <w:r w:rsidR="00000000" w:rsidRPr="00033231">
        <w:t>J</w:t>
      </w:r>
      <w:r>
        <w:t>’</w:t>
      </w:r>
      <w:r w:rsidR="00000000" w:rsidRPr="00033231">
        <w:t>aurai une réponse à cette question</w:t>
      </w:r>
      <w:r>
        <w:t xml:space="preserve">, </w:t>
      </w:r>
      <w:r w:rsidR="00000000" w:rsidRPr="00033231">
        <w:t>s</w:t>
      </w:r>
      <w:r>
        <w:t>’</w:t>
      </w:r>
      <w:r w:rsidR="00000000" w:rsidRPr="00033231">
        <w:t xml:space="preserve">écria </w:t>
      </w:r>
      <w:r>
        <w:t>M. </w:t>
      </w:r>
      <w:proofErr w:type="spellStart"/>
      <w:r w:rsidR="00000000" w:rsidRPr="00033231">
        <w:t>Sympson</w:t>
      </w:r>
      <w:proofErr w:type="spellEnd"/>
      <w:r>
        <w:t xml:space="preserve">, </w:t>
      </w:r>
      <w:r w:rsidR="00000000" w:rsidRPr="00033231">
        <w:t>tirant un grand courage et d</w:t>
      </w:r>
      <w:r>
        <w:t>’</w:t>
      </w:r>
      <w:r w:rsidR="00000000" w:rsidRPr="00033231">
        <w:t>immenses conséquences de ce symptôme de confusion</w:t>
      </w:r>
      <w:r>
        <w:t>.</w:t>
      </w:r>
    </w:p>
    <w:p w14:paraId="2DD4DFCB" w14:textId="77777777" w:rsidR="004F69D6" w:rsidRDefault="004F69D6" w:rsidP="0021796F">
      <w:r>
        <w:lastRenderedPageBreak/>
        <w:t>— </w:t>
      </w:r>
      <w:r w:rsidR="00000000" w:rsidRPr="00033231">
        <w:t>C</w:t>
      </w:r>
      <w:r>
        <w:t>’</w:t>
      </w:r>
      <w:r w:rsidR="00000000" w:rsidRPr="00033231">
        <w:t>est une peinture historique</w:t>
      </w:r>
      <w:r>
        <w:t xml:space="preserve">, </w:t>
      </w:r>
      <w:r w:rsidR="00000000" w:rsidRPr="00033231">
        <w:t>mon oncle</w:t>
      </w:r>
      <w:r>
        <w:t xml:space="preserve">, </w:t>
      </w:r>
      <w:r w:rsidR="00000000" w:rsidRPr="00033231">
        <w:t>d</w:t>
      </w:r>
      <w:r>
        <w:t>’</w:t>
      </w:r>
      <w:r w:rsidR="00000000" w:rsidRPr="00033231">
        <w:t>après pl</w:t>
      </w:r>
      <w:r w:rsidR="00000000" w:rsidRPr="00033231">
        <w:t>u</w:t>
      </w:r>
      <w:r w:rsidR="00000000" w:rsidRPr="00033231">
        <w:t>sieurs originaux</w:t>
      </w:r>
      <w:r>
        <w:t>.</w:t>
      </w:r>
    </w:p>
    <w:p w14:paraId="68759B7A" w14:textId="77777777" w:rsidR="004F69D6" w:rsidRDefault="004F69D6" w:rsidP="0021796F">
      <w:r>
        <w:t>— </w:t>
      </w:r>
      <w:r w:rsidR="00000000" w:rsidRPr="00033231">
        <w:t>Plusieurs originaux</w:t>
      </w:r>
      <w:r>
        <w:t xml:space="preserve"> ? </w:t>
      </w:r>
      <w:r w:rsidR="00000000" w:rsidRPr="00033231">
        <w:t>grand Dieu</w:t>
      </w:r>
      <w:r>
        <w:t> !</w:t>
      </w:r>
    </w:p>
    <w:p w14:paraId="14E898E4" w14:textId="77777777" w:rsidR="004F69D6" w:rsidRDefault="004F69D6" w:rsidP="0021796F">
      <w:r>
        <w:t>— </w:t>
      </w:r>
      <w:r w:rsidR="00000000" w:rsidRPr="00033231">
        <w:t>J</w:t>
      </w:r>
      <w:r>
        <w:t>’</w:t>
      </w:r>
      <w:r w:rsidR="00000000" w:rsidRPr="00033231">
        <w:t>ai été amoureuse plusieurs fois</w:t>
      </w:r>
      <w:r>
        <w:t>.</w:t>
      </w:r>
    </w:p>
    <w:p w14:paraId="7E03F350" w14:textId="77777777" w:rsidR="004F69D6" w:rsidRDefault="004F69D6" w:rsidP="0021796F">
      <w:r>
        <w:t>— </w:t>
      </w:r>
      <w:r w:rsidR="00000000" w:rsidRPr="00033231">
        <w:t>Quel cynisme</w:t>
      </w:r>
      <w:r>
        <w:t> !</w:t>
      </w:r>
    </w:p>
    <w:p w14:paraId="51D20F85" w14:textId="77777777" w:rsidR="004F69D6" w:rsidRDefault="004F69D6" w:rsidP="0021796F">
      <w:r>
        <w:t>— </w:t>
      </w:r>
      <w:r w:rsidR="00000000" w:rsidRPr="00033231">
        <w:t>De héros de plusieurs nations</w:t>
      </w:r>
      <w:r>
        <w:t>.</w:t>
      </w:r>
    </w:p>
    <w:p w14:paraId="59612B8B" w14:textId="77777777" w:rsidR="004F69D6" w:rsidRDefault="004F69D6" w:rsidP="0021796F">
      <w:r>
        <w:t>— </w:t>
      </w:r>
      <w:r w:rsidR="00000000" w:rsidRPr="00033231">
        <w:t>Et après</w:t>
      </w:r>
      <w:r>
        <w:t>…</w:t>
      </w:r>
    </w:p>
    <w:p w14:paraId="78FF5934" w14:textId="77777777" w:rsidR="004F69D6" w:rsidRDefault="004F69D6" w:rsidP="0021796F">
      <w:r>
        <w:t>— </w:t>
      </w:r>
      <w:r w:rsidR="00000000" w:rsidRPr="00033231">
        <w:t>Et de philosophes</w:t>
      </w:r>
      <w:r>
        <w:t>.</w:t>
      </w:r>
    </w:p>
    <w:p w14:paraId="70C1AF31" w14:textId="77777777" w:rsidR="004F69D6" w:rsidRDefault="004F69D6" w:rsidP="0021796F">
      <w:r>
        <w:t>— </w:t>
      </w:r>
      <w:r w:rsidR="00000000" w:rsidRPr="00033231">
        <w:t>Elle est folle</w:t>
      </w:r>
      <w:r>
        <w:t>.</w:t>
      </w:r>
    </w:p>
    <w:p w14:paraId="0BEEEC53" w14:textId="77777777" w:rsidR="004F69D6" w:rsidRDefault="004F69D6" w:rsidP="0021796F">
      <w:r>
        <w:t>— </w:t>
      </w:r>
      <w:r w:rsidR="00000000" w:rsidRPr="00033231">
        <w:t>N</w:t>
      </w:r>
      <w:r>
        <w:t>’</w:t>
      </w:r>
      <w:r w:rsidR="00000000" w:rsidRPr="00033231">
        <w:t>agitez pas la sonnette</w:t>
      </w:r>
      <w:r>
        <w:t xml:space="preserve">, </w:t>
      </w:r>
      <w:r w:rsidR="00000000" w:rsidRPr="00033231">
        <w:t>mon oncle</w:t>
      </w:r>
      <w:r>
        <w:t xml:space="preserve"> ; </w:t>
      </w:r>
      <w:r w:rsidR="00000000" w:rsidRPr="00033231">
        <w:t>vous allez alarmer ma tante</w:t>
      </w:r>
      <w:r>
        <w:t>.</w:t>
      </w:r>
    </w:p>
    <w:p w14:paraId="0412A343" w14:textId="77777777" w:rsidR="004F69D6" w:rsidRDefault="004F69D6" w:rsidP="0021796F">
      <w:r>
        <w:t>— </w:t>
      </w:r>
      <w:r w:rsidR="00000000" w:rsidRPr="00033231">
        <w:t>Votre pauvre chère tante</w:t>
      </w:r>
      <w:r>
        <w:t xml:space="preserve">, </w:t>
      </w:r>
      <w:r w:rsidR="00000000" w:rsidRPr="00033231">
        <w:t>quelle nièce elle a</w:t>
      </w:r>
      <w:r>
        <w:t> !</w:t>
      </w:r>
    </w:p>
    <w:p w14:paraId="62B83BA4" w14:textId="77777777" w:rsidR="004F69D6" w:rsidRDefault="004F69D6" w:rsidP="0021796F">
      <w:r>
        <w:t>— </w:t>
      </w:r>
      <w:r w:rsidR="00000000" w:rsidRPr="00033231">
        <w:t>Autrefois j</w:t>
      </w:r>
      <w:r>
        <w:t>’</w:t>
      </w:r>
      <w:r w:rsidR="00000000" w:rsidRPr="00033231">
        <w:t>aimais Socrate</w:t>
      </w:r>
      <w:r>
        <w:t>.</w:t>
      </w:r>
    </w:p>
    <w:p w14:paraId="14C4BC42" w14:textId="77777777" w:rsidR="004F69D6" w:rsidRDefault="004F69D6" w:rsidP="0021796F">
      <w:r>
        <w:t>— </w:t>
      </w:r>
      <w:r w:rsidR="00000000" w:rsidRPr="00033231">
        <w:t>Oh</w:t>
      </w:r>
      <w:r>
        <w:t xml:space="preserve"> ! </w:t>
      </w:r>
      <w:r w:rsidR="00000000" w:rsidRPr="00033231">
        <w:t>ne plaisantez pas</w:t>
      </w:r>
      <w:r>
        <w:t xml:space="preserve">, </w:t>
      </w:r>
      <w:r w:rsidR="00000000" w:rsidRPr="00033231">
        <w:t>madame</w:t>
      </w:r>
      <w:r>
        <w:t>.</w:t>
      </w:r>
    </w:p>
    <w:p w14:paraId="1D3493FF" w14:textId="77777777" w:rsidR="004F69D6" w:rsidRDefault="004F69D6" w:rsidP="0021796F">
      <w:r>
        <w:t>— </w:t>
      </w:r>
      <w:r w:rsidR="00000000" w:rsidRPr="00033231">
        <w:t>J</w:t>
      </w:r>
      <w:r>
        <w:t>’</w:t>
      </w:r>
      <w:r w:rsidR="00000000" w:rsidRPr="00033231">
        <w:t>admirais Thémistocle</w:t>
      </w:r>
      <w:r>
        <w:t xml:space="preserve">, </w:t>
      </w:r>
      <w:r w:rsidR="00000000" w:rsidRPr="00033231">
        <w:t>Léonidas</w:t>
      </w:r>
      <w:r>
        <w:t xml:space="preserve">, </w:t>
      </w:r>
      <w:r w:rsidR="00000000" w:rsidRPr="00033231">
        <w:t>Épaminondas</w:t>
      </w:r>
      <w:r>
        <w:t>.</w:t>
      </w:r>
    </w:p>
    <w:p w14:paraId="7AA40E77" w14:textId="77777777" w:rsidR="004F69D6" w:rsidRDefault="004F69D6" w:rsidP="0021796F">
      <w:r>
        <w:t>— </w:t>
      </w:r>
      <w:r w:rsidR="00000000" w:rsidRPr="00033231">
        <w:t xml:space="preserve">Miss </w:t>
      </w:r>
      <w:proofErr w:type="spellStart"/>
      <w:r w:rsidR="00000000" w:rsidRPr="00033231">
        <w:t>Keeldar</w:t>
      </w:r>
      <w:proofErr w:type="spellEnd"/>
      <w:r>
        <w:t> !</w:t>
      </w:r>
    </w:p>
    <w:p w14:paraId="64F12909" w14:textId="77777777" w:rsidR="004F69D6" w:rsidRDefault="004F69D6" w:rsidP="0021796F">
      <w:r>
        <w:t>— </w:t>
      </w:r>
      <w:r w:rsidR="00000000" w:rsidRPr="00033231">
        <w:t>Je passe sur plusieurs siècles</w:t>
      </w:r>
      <w:r>
        <w:t xml:space="preserve">. </w:t>
      </w:r>
      <w:r w:rsidR="00000000" w:rsidRPr="00033231">
        <w:t>Washington était assez laid</w:t>
      </w:r>
      <w:r>
        <w:t xml:space="preserve">, </w:t>
      </w:r>
      <w:r w:rsidR="00000000" w:rsidRPr="00033231">
        <w:t>et cependant je l</w:t>
      </w:r>
      <w:r>
        <w:t>’</w:t>
      </w:r>
      <w:r w:rsidR="00000000" w:rsidRPr="00033231">
        <w:t>ai aimé</w:t>
      </w:r>
      <w:r>
        <w:t xml:space="preserve"> ; </w:t>
      </w:r>
      <w:r w:rsidR="00000000" w:rsidRPr="00033231">
        <w:t>mais</w:t>
      </w:r>
      <w:r>
        <w:t xml:space="preserve">, </w:t>
      </w:r>
      <w:r w:rsidR="00000000" w:rsidRPr="00033231">
        <w:t>pour parler du temps pr</w:t>
      </w:r>
      <w:r w:rsidR="00000000" w:rsidRPr="00033231">
        <w:t>é</w:t>
      </w:r>
      <w:r w:rsidR="00000000" w:rsidRPr="00033231">
        <w:t>sent</w:t>
      </w:r>
      <w:r>
        <w:t>…</w:t>
      </w:r>
    </w:p>
    <w:p w14:paraId="7288C362" w14:textId="77777777" w:rsidR="004F69D6" w:rsidRDefault="004F69D6" w:rsidP="0021796F">
      <w:r>
        <w:t>— </w:t>
      </w:r>
      <w:r w:rsidR="00000000" w:rsidRPr="00033231">
        <w:t>Ah</w:t>
      </w:r>
      <w:r>
        <w:t xml:space="preserve"> ! </w:t>
      </w:r>
      <w:r w:rsidR="00000000" w:rsidRPr="00033231">
        <w:t>le temps présent</w:t>
      </w:r>
      <w:r>
        <w:t>.</w:t>
      </w:r>
    </w:p>
    <w:p w14:paraId="6EAF8B11" w14:textId="77777777" w:rsidR="004F69D6" w:rsidRDefault="004F69D6" w:rsidP="0021796F">
      <w:r>
        <w:t>— </w:t>
      </w:r>
      <w:r w:rsidR="00000000" w:rsidRPr="00033231">
        <w:t>Pour quitter les rêveries d</w:t>
      </w:r>
      <w:r>
        <w:t>’</w:t>
      </w:r>
      <w:r w:rsidR="00000000" w:rsidRPr="00033231">
        <w:t>écolière et arriver à la réalité</w:t>
      </w:r>
      <w:r>
        <w:t>…</w:t>
      </w:r>
    </w:p>
    <w:p w14:paraId="75B171E9" w14:textId="77777777" w:rsidR="004F69D6" w:rsidRDefault="004F69D6" w:rsidP="0021796F">
      <w:r>
        <w:lastRenderedPageBreak/>
        <w:t>— </w:t>
      </w:r>
      <w:r w:rsidR="00000000" w:rsidRPr="00033231">
        <w:t>La réalité</w:t>
      </w:r>
      <w:r>
        <w:t xml:space="preserve"> ! </w:t>
      </w:r>
      <w:r w:rsidR="00000000" w:rsidRPr="00033231">
        <w:t>voilà l</w:t>
      </w:r>
      <w:r>
        <w:t>’</w:t>
      </w:r>
      <w:r w:rsidR="00000000" w:rsidRPr="00033231">
        <w:t>épreuve où vous voulez arriver</w:t>
      </w:r>
      <w:r>
        <w:t xml:space="preserve">, </w:t>
      </w:r>
      <w:r w:rsidR="00000000" w:rsidRPr="00033231">
        <w:t>m</w:t>
      </w:r>
      <w:r w:rsidR="00000000" w:rsidRPr="00033231">
        <w:t>a</w:t>
      </w:r>
      <w:r w:rsidR="00000000" w:rsidRPr="00033231">
        <w:t>d</w:t>
      </w:r>
      <w:r w:rsidR="00000000" w:rsidRPr="00033231">
        <w:t>a</w:t>
      </w:r>
      <w:r w:rsidR="00000000" w:rsidRPr="00033231">
        <w:t>me</w:t>
      </w:r>
      <w:r>
        <w:t>.</w:t>
      </w:r>
    </w:p>
    <w:p w14:paraId="4DABCD33" w14:textId="77777777" w:rsidR="004F69D6" w:rsidRDefault="004F69D6" w:rsidP="0021796F">
      <w:r>
        <w:t>— </w:t>
      </w:r>
      <w:r w:rsidR="00000000" w:rsidRPr="00033231">
        <w:t>Pour avouer devant quel autel maintenant je m</w:t>
      </w:r>
      <w:r>
        <w:t>’</w:t>
      </w:r>
      <w:r w:rsidR="00000000" w:rsidRPr="00033231">
        <w:t>agenouille</w:t>
      </w:r>
      <w:r>
        <w:t xml:space="preserve">, </w:t>
      </w:r>
      <w:r w:rsidR="00000000" w:rsidRPr="00033231">
        <w:t>pour révéler l</w:t>
      </w:r>
      <w:r>
        <w:t>’</w:t>
      </w:r>
      <w:r w:rsidR="00000000" w:rsidRPr="00033231">
        <w:t>idole actuelle de mon âme</w:t>
      </w:r>
      <w:r>
        <w:t>…</w:t>
      </w:r>
    </w:p>
    <w:p w14:paraId="42D3B36E" w14:textId="77777777" w:rsidR="004F69D6" w:rsidRDefault="004F69D6" w:rsidP="0021796F">
      <w:r>
        <w:t>— </w:t>
      </w:r>
      <w:r w:rsidR="00000000" w:rsidRPr="00033231">
        <w:t>Hâtez-vous</w:t>
      </w:r>
      <w:r>
        <w:t xml:space="preserve">, </w:t>
      </w:r>
      <w:r w:rsidR="00000000" w:rsidRPr="00033231">
        <w:t>s</w:t>
      </w:r>
      <w:r>
        <w:t>’</w:t>
      </w:r>
      <w:r w:rsidR="00000000" w:rsidRPr="00033231">
        <w:t>il vous plaît</w:t>
      </w:r>
      <w:r>
        <w:t xml:space="preserve"> ; </w:t>
      </w:r>
      <w:r w:rsidR="00000000" w:rsidRPr="00033231">
        <w:t>l</w:t>
      </w:r>
      <w:r>
        <w:t>’</w:t>
      </w:r>
      <w:r w:rsidR="00000000" w:rsidRPr="00033231">
        <w:t>heure du goûter approche</w:t>
      </w:r>
      <w:r>
        <w:t xml:space="preserve">, </w:t>
      </w:r>
      <w:r w:rsidR="00000000" w:rsidRPr="00033231">
        <w:t>et il faut que vous me fassiez votre confession</w:t>
      </w:r>
      <w:r>
        <w:t>.</w:t>
      </w:r>
    </w:p>
    <w:p w14:paraId="20FDC891" w14:textId="276230CA" w:rsidR="004F69D6" w:rsidRDefault="004F69D6" w:rsidP="0021796F">
      <w:r>
        <w:t>— </w:t>
      </w:r>
      <w:r w:rsidR="00000000" w:rsidRPr="00033231">
        <w:t>Il faut que je me confesse</w:t>
      </w:r>
      <w:r>
        <w:t xml:space="preserve"> : </w:t>
      </w:r>
      <w:r w:rsidR="00000000" w:rsidRPr="00033231">
        <w:t>mon cœur est plein du secret</w:t>
      </w:r>
      <w:r>
        <w:t xml:space="preserve"> ; </w:t>
      </w:r>
      <w:r w:rsidR="00000000" w:rsidRPr="00033231">
        <w:t>il faut que je le dévoile</w:t>
      </w:r>
      <w:r>
        <w:t xml:space="preserve">. </w:t>
      </w:r>
      <w:r w:rsidR="00000000" w:rsidRPr="00033231">
        <w:t xml:space="preserve">Seulement je voudrais que vous fussiez </w:t>
      </w:r>
      <w:r>
        <w:t>M. </w:t>
      </w:r>
      <w:proofErr w:type="spellStart"/>
      <w:r w:rsidR="00000000" w:rsidRPr="00033231">
        <w:t>Helstone</w:t>
      </w:r>
      <w:proofErr w:type="spellEnd"/>
      <w:r>
        <w:t xml:space="preserve">, </w:t>
      </w:r>
      <w:r w:rsidR="00000000" w:rsidRPr="00033231">
        <w:t>au lieu d</w:t>
      </w:r>
      <w:r>
        <w:t>’</w:t>
      </w:r>
      <w:r w:rsidR="00000000" w:rsidRPr="00033231">
        <w:t xml:space="preserve">être </w:t>
      </w:r>
      <w:r>
        <w:t>M. </w:t>
      </w:r>
      <w:proofErr w:type="spellStart"/>
      <w:r w:rsidR="00000000" w:rsidRPr="00033231">
        <w:t>Sympson</w:t>
      </w:r>
      <w:proofErr w:type="spellEnd"/>
      <w:r>
        <w:t xml:space="preserve"> ; </w:t>
      </w:r>
      <w:r w:rsidR="00000000" w:rsidRPr="00033231">
        <w:t>vous sympathiseriez mieux avec moi</w:t>
      </w:r>
      <w:r>
        <w:t>.</w:t>
      </w:r>
    </w:p>
    <w:p w14:paraId="12E618E6" w14:textId="1501C782" w:rsidR="004F69D6" w:rsidRDefault="004F69D6" w:rsidP="0021796F">
      <w:r>
        <w:t>— </w:t>
      </w:r>
      <w:r w:rsidR="00000000" w:rsidRPr="00033231">
        <w:t>Madame</w:t>
      </w:r>
      <w:r>
        <w:t xml:space="preserve">, </w:t>
      </w:r>
      <w:r w:rsidR="00000000" w:rsidRPr="00033231">
        <w:t>ceci est une question de sens commun et de prudence ordinaire</w:t>
      </w:r>
      <w:r>
        <w:t xml:space="preserve">, </w:t>
      </w:r>
      <w:r w:rsidR="00000000" w:rsidRPr="00033231">
        <w:t>et non une affaire de sympathie et de se</w:t>
      </w:r>
      <w:r w:rsidR="00000000" w:rsidRPr="00033231">
        <w:t>n</w:t>
      </w:r>
      <w:r w:rsidR="00000000" w:rsidRPr="00033231">
        <w:t>timent</w:t>
      </w:r>
      <w:r>
        <w:t xml:space="preserve">. </w:t>
      </w:r>
      <w:r w:rsidR="00000000" w:rsidRPr="00033231">
        <w:t>Avez-vous dit que c</w:t>
      </w:r>
      <w:r>
        <w:t>’</w:t>
      </w:r>
      <w:r w:rsidR="00000000" w:rsidRPr="00033231">
        <w:t xml:space="preserve">était </w:t>
      </w:r>
      <w:r>
        <w:t>M. </w:t>
      </w:r>
      <w:proofErr w:type="spellStart"/>
      <w:r w:rsidR="00000000" w:rsidRPr="00033231">
        <w:t>Helstone</w:t>
      </w:r>
      <w:proofErr w:type="spellEnd"/>
      <w:r>
        <w:t> ?</w:t>
      </w:r>
    </w:p>
    <w:p w14:paraId="19EADBF8" w14:textId="77777777" w:rsidR="004F69D6" w:rsidRDefault="004F69D6" w:rsidP="0021796F">
      <w:r>
        <w:t>— </w:t>
      </w:r>
      <w:r w:rsidR="00000000" w:rsidRPr="00033231">
        <w:t>Non pas précisément</w:t>
      </w:r>
      <w:r>
        <w:t xml:space="preserve">, </w:t>
      </w:r>
      <w:r w:rsidR="00000000" w:rsidRPr="00033231">
        <w:t>mais aussi près que possible</w:t>
      </w:r>
      <w:r>
        <w:t xml:space="preserve"> ; </w:t>
      </w:r>
      <w:r w:rsidR="00000000" w:rsidRPr="00033231">
        <w:t>ils ont beaucoup de ressemblance</w:t>
      </w:r>
      <w:r>
        <w:t>.</w:t>
      </w:r>
    </w:p>
    <w:p w14:paraId="06EBFA27" w14:textId="77777777" w:rsidR="004F69D6" w:rsidRDefault="004F69D6" w:rsidP="0021796F">
      <w:r>
        <w:t>— </w:t>
      </w:r>
      <w:r w:rsidR="00000000" w:rsidRPr="00033231">
        <w:t>Je veux savoir le nom</w:t>
      </w:r>
      <w:r>
        <w:t xml:space="preserve"> ; </w:t>
      </w:r>
      <w:r w:rsidR="00000000" w:rsidRPr="00033231">
        <w:t>je veux connaître les détails</w:t>
      </w:r>
      <w:r>
        <w:t>.</w:t>
      </w:r>
    </w:p>
    <w:p w14:paraId="5DD63AB1" w14:textId="77777777" w:rsidR="004F69D6" w:rsidRDefault="004F69D6" w:rsidP="0021796F">
      <w:r>
        <w:t>— </w:t>
      </w:r>
      <w:r w:rsidR="00000000" w:rsidRPr="00033231">
        <w:t>Ils sont positivement ressemblants</w:t>
      </w:r>
      <w:r>
        <w:t xml:space="preserve"> ; </w:t>
      </w:r>
      <w:r w:rsidR="00000000" w:rsidRPr="00033231">
        <w:t>leur visage est le même</w:t>
      </w:r>
      <w:r>
        <w:t xml:space="preserve"> : </w:t>
      </w:r>
      <w:r w:rsidR="00000000" w:rsidRPr="00033231">
        <w:t>c</w:t>
      </w:r>
      <w:r>
        <w:t>’</w:t>
      </w:r>
      <w:r w:rsidR="00000000" w:rsidRPr="00033231">
        <w:t>est une paire de faucons humains</w:t>
      </w:r>
      <w:r>
        <w:t xml:space="preserve">, </w:t>
      </w:r>
      <w:r w:rsidR="00000000" w:rsidRPr="00033231">
        <w:t>secs</w:t>
      </w:r>
      <w:r>
        <w:t xml:space="preserve">, </w:t>
      </w:r>
      <w:r w:rsidR="00000000" w:rsidRPr="00033231">
        <w:t>absolus et d</w:t>
      </w:r>
      <w:r w:rsidR="00000000" w:rsidRPr="00033231">
        <w:t>é</w:t>
      </w:r>
      <w:r w:rsidR="00000000" w:rsidRPr="00033231">
        <w:t>cidés tous deux</w:t>
      </w:r>
      <w:r>
        <w:t xml:space="preserve">. </w:t>
      </w:r>
      <w:r w:rsidR="00000000" w:rsidRPr="00033231">
        <w:t>Mais mon héros est le plus puissant des deux</w:t>
      </w:r>
      <w:r>
        <w:t xml:space="preserve"> : </w:t>
      </w:r>
      <w:r w:rsidR="00000000" w:rsidRPr="00033231">
        <w:t>son intelligence a la clarté de la mer profonde</w:t>
      </w:r>
      <w:r>
        <w:t xml:space="preserve">, </w:t>
      </w:r>
      <w:r w:rsidR="00000000" w:rsidRPr="00033231">
        <w:t>la patience de ses rocs</w:t>
      </w:r>
      <w:r>
        <w:t xml:space="preserve">, </w:t>
      </w:r>
      <w:r w:rsidR="00000000" w:rsidRPr="00033231">
        <w:t>la force de ses vagues</w:t>
      </w:r>
      <w:r>
        <w:t>.</w:t>
      </w:r>
    </w:p>
    <w:p w14:paraId="6CDC3E4A" w14:textId="77777777" w:rsidR="004F69D6" w:rsidRDefault="004F69D6" w:rsidP="0021796F">
      <w:r>
        <w:t>— </w:t>
      </w:r>
      <w:r w:rsidR="00000000" w:rsidRPr="00033231">
        <w:t>Pur galimatias</w:t>
      </w:r>
      <w:r>
        <w:t> !</w:t>
      </w:r>
    </w:p>
    <w:p w14:paraId="5AA26A1A" w14:textId="77777777" w:rsidR="004F69D6" w:rsidRDefault="004F69D6" w:rsidP="0021796F">
      <w:r>
        <w:t>— </w:t>
      </w:r>
      <w:r w:rsidR="00000000" w:rsidRPr="00033231">
        <w:t>Je puis dire qu</w:t>
      </w:r>
      <w:r>
        <w:t>’</w:t>
      </w:r>
      <w:r w:rsidR="00000000" w:rsidRPr="00033231">
        <w:t>il est rude comme le tranchant d</w:t>
      </w:r>
      <w:r>
        <w:t>’</w:t>
      </w:r>
      <w:r w:rsidR="00000000" w:rsidRPr="00033231">
        <w:t>une scie</w:t>
      </w:r>
      <w:r>
        <w:t xml:space="preserve">, </w:t>
      </w:r>
      <w:r w:rsidR="00000000" w:rsidRPr="00033231">
        <w:t>brusque comme un corbeau affamé</w:t>
      </w:r>
      <w:r>
        <w:t>.</w:t>
      </w:r>
    </w:p>
    <w:p w14:paraId="1417C1A7" w14:textId="77777777" w:rsidR="004F69D6" w:rsidRDefault="004F69D6" w:rsidP="0021796F">
      <w:r>
        <w:t>— </w:t>
      </w:r>
      <w:r w:rsidR="00000000" w:rsidRPr="00033231">
        <w:t xml:space="preserve">Miss </w:t>
      </w:r>
      <w:proofErr w:type="spellStart"/>
      <w:r w:rsidR="00000000" w:rsidRPr="00033231">
        <w:t>Keeldar</w:t>
      </w:r>
      <w:proofErr w:type="spellEnd"/>
      <w:r>
        <w:t xml:space="preserve">, </w:t>
      </w:r>
      <w:r w:rsidR="00000000" w:rsidRPr="00033231">
        <w:t xml:space="preserve">cette personne réside-t-elle à </w:t>
      </w:r>
      <w:proofErr w:type="spellStart"/>
      <w:r w:rsidR="00000000" w:rsidRPr="00033231">
        <w:t>Briarfield</w:t>
      </w:r>
      <w:proofErr w:type="spellEnd"/>
      <w:r>
        <w:t xml:space="preserve"> ? </w:t>
      </w:r>
      <w:r w:rsidR="00000000" w:rsidRPr="00033231">
        <w:t>Répondez à cela</w:t>
      </w:r>
      <w:r>
        <w:t>.</w:t>
      </w:r>
    </w:p>
    <w:p w14:paraId="60B1962C" w14:textId="77777777" w:rsidR="004F69D6" w:rsidRDefault="004F69D6" w:rsidP="0021796F">
      <w:r>
        <w:lastRenderedPageBreak/>
        <w:t>— </w:t>
      </w:r>
      <w:r w:rsidR="00000000" w:rsidRPr="00033231">
        <w:t>Mon oncle</w:t>
      </w:r>
      <w:r>
        <w:t xml:space="preserve">, </w:t>
      </w:r>
      <w:r w:rsidR="00000000" w:rsidRPr="00033231">
        <w:t>je vais vous le dire</w:t>
      </w:r>
      <w:r>
        <w:t xml:space="preserve">, </w:t>
      </w:r>
      <w:r w:rsidR="00000000" w:rsidRPr="00033231">
        <w:t>son nom tremble sur ma langue</w:t>
      </w:r>
      <w:r>
        <w:t>.</w:t>
      </w:r>
    </w:p>
    <w:p w14:paraId="475CEA3C" w14:textId="77777777" w:rsidR="004F69D6" w:rsidRDefault="004F69D6" w:rsidP="0021796F">
      <w:r>
        <w:t>— </w:t>
      </w:r>
      <w:r w:rsidR="00000000" w:rsidRPr="00033231">
        <w:t>Parlez</w:t>
      </w:r>
      <w:r>
        <w:t xml:space="preserve">, </w:t>
      </w:r>
      <w:r w:rsidR="00000000" w:rsidRPr="00033231">
        <w:t>fille</w:t>
      </w:r>
      <w:r>
        <w:t> !</w:t>
      </w:r>
    </w:p>
    <w:p w14:paraId="678E8A0E" w14:textId="77777777" w:rsidR="004F69D6" w:rsidRDefault="004F69D6" w:rsidP="0021796F">
      <w:r>
        <w:t>— </w:t>
      </w:r>
      <w:r w:rsidR="00000000" w:rsidRPr="00033231">
        <w:t>C</w:t>
      </w:r>
      <w:r>
        <w:t>’</w:t>
      </w:r>
      <w:r w:rsidR="00000000" w:rsidRPr="00033231">
        <w:t>est très-bien dit</w:t>
      </w:r>
      <w:r>
        <w:t xml:space="preserve">, </w:t>
      </w:r>
      <w:r w:rsidR="00000000" w:rsidRPr="00033231">
        <w:t>mon oncle</w:t>
      </w:r>
      <w:r>
        <w:t> ! « </w:t>
      </w:r>
      <w:r w:rsidR="00000000" w:rsidRPr="00033231">
        <w:t>Parlez</w:t>
      </w:r>
      <w:r>
        <w:t xml:space="preserve">, </w:t>
      </w:r>
      <w:r w:rsidR="00000000" w:rsidRPr="00033231">
        <w:t>fille</w:t>
      </w:r>
      <w:r>
        <w:t> ! »</w:t>
      </w:r>
      <w:r w:rsidR="00000000" w:rsidRPr="00033231">
        <w:t xml:space="preserve"> est tout à fait tragique</w:t>
      </w:r>
      <w:r>
        <w:t xml:space="preserve">. </w:t>
      </w:r>
      <w:r w:rsidR="00000000" w:rsidRPr="00033231">
        <w:t>L</w:t>
      </w:r>
      <w:r>
        <w:t>’</w:t>
      </w:r>
      <w:r w:rsidR="00000000" w:rsidRPr="00033231">
        <w:t>Angleterre a hurlé avec sauvagerie contre cet homme</w:t>
      </w:r>
      <w:r>
        <w:t xml:space="preserve">, </w:t>
      </w:r>
      <w:r w:rsidR="00000000" w:rsidRPr="00033231">
        <w:t>mon oncle</w:t>
      </w:r>
      <w:r>
        <w:t xml:space="preserve"> ; </w:t>
      </w:r>
      <w:r w:rsidR="00000000" w:rsidRPr="00033231">
        <w:t>un jour elle l</w:t>
      </w:r>
      <w:r>
        <w:t>’</w:t>
      </w:r>
      <w:r w:rsidR="00000000" w:rsidRPr="00033231">
        <w:t>acclamera avec frénésie</w:t>
      </w:r>
      <w:r>
        <w:t xml:space="preserve">. </w:t>
      </w:r>
      <w:r w:rsidR="00000000" w:rsidRPr="00033231">
        <w:t>Il n</w:t>
      </w:r>
      <w:r>
        <w:t>’</w:t>
      </w:r>
      <w:r w:rsidR="00000000" w:rsidRPr="00033231">
        <w:t>a pas été effrayé par les clameurs</w:t>
      </w:r>
      <w:r>
        <w:t xml:space="preserve">, </w:t>
      </w:r>
      <w:r w:rsidR="00000000" w:rsidRPr="00033231">
        <w:t>et il ne sera pas enflé par l</w:t>
      </w:r>
      <w:r>
        <w:t>’</w:t>
      </w:r>
      <w:r w:rsidR="00000000" w:rsidRPr="00033231">
        <w:t>acclamation</w:t>
      </w:r>
      <w:r>
        <w:t>.</w:t>
      </w:r>
    </w:p>
    <w:p w14:paraId="2D13A332" w14:textId="77777777" w:rsidR="004F69D6" w:rsidRDefault="004F69D6" w:rsidP="0021796F">
      <w:r>
        <w:t>— </w:t>
      </w:r>
      <w:r w:rsidR="00000000" w:rsidRPr="00033231">
        <w:t>Je disais qu</w:t>
      </w:r>
      <w:r>
        <w:t>’</w:t>
      </w:r>
      <w:r w:rsidR="00000000" w:rsidRPr="00033231">
        <w:t>elle était folle</w:t>
      </w:r>
      <w:r>
        <w:t xml:space="preserve">, </w:t>
      </w:r>
      <w:r w:rsidR="00000000" w:rsidRPr="00033231">
        <w:t>elle l</w:t>
      </w:r>
      <w:r>
        <w:t>’</w:t>
      </w:r>
      <w:r w:rsidR="00000000" w:rsidRPr="00033231">
        <w:t>est</w:t>
      </w:r>
      <w:r>
        <w:t>.</w:t>
      </w:r>
    </w:p>
    <w:p w14:paraId="754901CB" w14:textId="77777777" w:rsidR="004F69D6" w:rsidRDefault="004F69D6" w:rsidP="0021796F">
      <w:r>
        <w:t>— </w:t>
      </w:r>
      <w:r w:rsidR="00000000" w:rsidRPr="00033231">
        <w:t>Cette nation changera et changera encore de conduite envers lui</w:t>
      </w:r>
      <w:r>
        <w:t xml:space="preserve"> : </w:t>
      </w:r>
      <w:r w:rsidR="00000000" w:rsidRPr="00033231">
        <w:t>il ne changera jamais dans sa manière de remplir ses devoirs envers elle</w:t>
      </w:r>
      <w:r>
        <w:t xml:space="preserve">. </w:t>
      </w:r>
      <w:r w:rsidR="00000000" w:rsidRPr="00033231">
        <w:t>Allons</w:t>
      </w:r>
      <w:r>
        <w:t xml:space="preserve">, </w:t>
      </w:r>
      <w:r w:rsidR="00000000" w:rsidRPr="00033231">
        <w:t>cessez de vous échauffer</w:t>
      </w:r>
      <w:r>
        <w:t xml:space="preserve">, </w:t>
      </w:r>
      <w:r w:rsidR="00000000" w:rsidRPr="00033231">
        <w:t>mon oncle</w:t>
      </w:r>
      <w:r>
        <w:t xml:space="preserve">, </w:t>
      </w:r>
      <w:r w:rsidR="00000000" w:rsidRPr="00033231">
        <w:t>je vais vous dire son nom</w:t>
      </w:r>
      <w:r>
        <w:t>.</w:t>
      </w:r>
    </w:p>
    <w:p w14:paraId="264CAB02" w14:textId="77777777" w:rsidR="004F69D6" w:rsidRDefault="004F69D6" w:rsidP="0021796F">
      <w:r>
        <w:t>— </w:t>
      </w:r>
      <w:r w:rsidR="00000000" w:rsidRPr="00033231">
        <w:t>Vous me le direz</w:t>
      </w:r>
      <w:r>
        <w:t xml:space="preserve">, </w:t>
      </w:r>
      <w:r w:rsidR="00000000" w:rsidRPr="00033231">
        <w:t>ou bien</w:t>
      </w:r>
      <w:r>
        <w:t>…</w:t>
      </w:r>
    </w:p>
    <w:p w14:paraId="06CCE0F0" w14:textId="0CD6C4E8" w:rsidR="00000000" w:rsidRPr="00033231" w:rsidRDefault="004F69D6" w:rsidP="0021796F">
      <w:r>
        <w:t>— </w:t>
      </w:r>
      <w:r w:rsidR="00000000" w:rsidRPr="00033231">
        <w:t>Écoutez</w:t>
      </w:r>
      <w:r>
        <w:t xml:space="preserve"> ! </w:t>
      </w:r>
      <w:r w:rsidR="00000000" w:rsidRPr="00033231">
        <w:t>C</w:t>
      </w:r>
      <w:r>
        <w:t>’</w:t>
      </w:r>
      <w:r w:rsidR="00000000" w:rsidRPr="00033231">
        <w:t>est Arthur Wellesley</w:t>
      </w:r>
      <w:r>
        <w:t xml:space="preserve">, </w:t>
      </w:r>
      <w:r w:rsidR="00000000" w:rsidRPr="00033231">
        <w:t>lord Wellington</w:t>
      </w:r>
      <w:r>
        <w:t>. »</w:t>
      </w:r>
    </w:p>
    <w:p w14:paraId="23D37F4A" w14:textId="077D97B7" w:rsidR="004F69D6" w:rsidRDefault="004F69D6" w:rsidP="0021796F">
      <w:r>
        <w:t>M. </w:t>
      </w:r>
      <w:proofErr w:type="spellStart"/>
      <w:r w:rsidR="00000000" w:rsidRPr="00033231">
        <w:t>Sympson</w:t>
      </w:r>
      <w:proofErr w:type="spellEnd"/>
      <w:r w:rsidR="00000000" w:rsidRPr="00033231">
        <w:t xml:space="preserve"> se leva furieux</w:t>
      </w:r>
      <w:r>
        <w:t xml:space="preserve"> : </w:t>
      </w:r>
      <w:r w:rsidR="00000000" w:rsidRPr="00033231">
        <w:t>il bondit hors de la chambre</w:t>
      </w:r>
      <w:r>
        <w:t xml:space="preserve">, </w:t>
      </w:r>
      <w:r w:rsidR="00000000" w:rsidRPr="00033231">
        <w:t>mais il rentra immédiatement</w:t>
      </w:r>
      <w:r>
        <w:t xml:space="preserve">, </w:t>
      </w:r>
      <w:r w:rsidR="00000000" w:rsidRPr="00033231">
        <w:t>ferma la porte et reprit son siège</w:t>
      </w:r>
      <w:r>
        <w:t>.</w:t>
      </w:r>
    </w:p>
    <w:p w14:paraId="04FF2C65" w14:textId="77777777" w:rsidR="004F69D6" w:rsidRDefault="004F69D6" w:rsidP="0021796F">
      <w:r>
        <w:t>« </w:t>
      </w:r>
      <w:r w:rsidR="00000000" w:rsidRPr="00033231">
        <w:t>Madame</w:t>
      </w:r>
      <w:r>
        <w:t xml:space="preserve">, </w:t>
      </w:r>
      <w:r w:rsidR="00000000" w:rsidRPr="00033231">
        <w:t>vous allez répondre à ceci</w:t>
      </w:r>
      <w:r>
        <w:t xml:space="preserve"> : </w:t>
      </w:r>
      <w:r w:rsidR="00000000" w:rsidRPr="00033231">
        <w:t>Vos principes vous permettraient-ils d</w:t>
      </w:r>
      <w:r>
        <w:t>’</w:t>
      </w:r>
      <w:r w:rsidR="00000000" w:rsidRPr="00033231">
        <w:t>épouser un homme sans fortune</w:t>
      </w:r>
      <w:r>
        <w:t xml:space="preserve">, </w:t>
      </w:r>
      <w:r w:rsidR="00000000" w:rsidRPr="00033231">
        <w:t>un homme au-dessous de vous</w:t>
      </w:r>
      <w:r>
        <w:t> ?</w:t>
      </w:r>
    </w:p>
    <w:p w14:paraId="39D7ECA6" w14:textId="77777777" w:rsidR="004F69D6" w:rsidRDefault="004F69D6" w:rsidP="0021796F">
      <w:r>
        <w:t>— </w:t>
      </w:r>
      <w:r w:rsidR="00000000" w:rsidRPr="00033231">
        <w:t>Un homme au-dessous de moi</w:t>
      </w:r>
      <w:r>
        <w:t xml:space="preserve">, </w:t>
      </w:r>
      <w:r w:rsidR="00000000" w:rsidRPr="00033231">
        <w:t>jamais</w:t>
      </w:r>
      <w:r>
        <w:t>.</w:t>
      </w:r>
    </w:p>
    <w:p w14:paraId="75FF7F73" w14:textId="77777777" w:rsidR="004F69D6" w:rsidRDefault="004F69D6" w:rsidP="0021796F">
      <w:r>
        <w:t>— </w:t>
      </w:r>
      <w:r w:rsidR="00000000" w:rsidRPr="00033231">
        <w:t xml:space="preserve">Miss </w:t>
      </w:r>
      <w:proofErr w:type="spellStart"/>
      <w:r w:rsidR="00000000" w:rsidRPr="00033231">
        <w:t>Keeldar</w:t>
      </w:r>
      <w:proofErr w:type="spellEnd"/>
      <w:r>
        <w:t xml:space="preserve">, </w:t>
      </w:r>
      <w:r w:rsidR="00000000" w:rsidRPr="00033231">
        <w:t>épouseriez-vous un homme pauvre</w:t>
      </w:r>
      <w:r>
        <w:t> ?</w:t>
      </w:r>
    </w:p>
    <w:p w14:paraId="7A4D6958" w14:textId="77777777" w:rsidR="004F69D6" w:rsidRDefault="004F69D6" w:rsidP="0021796F">
      <w:r>
        <w:t>— </w:t>
      </w:r>
      <w:r w:rsidR="00000000" w:rsidRPr="00033231">
        <w:t>Quel droit avez-vous</w:t>
      </w:r>
      <w:r>
        <w:t xml:space="preserve">, </w:t>
      </w:r>
      <w:r w:rsidR="00000000" w:rsidRPr="00033231">
        <w:t xml:space="preserve">monsieur </w:t>
      </w:r>
      <w:proofErr w:type="spellStart"/>
      <w:r w:rsidR="00000000" w:rsidRPr="00033231">
        <w:t>Sympson</w:t>
      </w:r>
      <w:proofErr w:type="spellEnd"/>
      <w:r>
        <w:t xml:space="preserve">, </w:t>
      </w:r>
      <w:r w:rsidR="00000000" w:rsidRPr="00033231">
        <w:t>de me dema</w:t>
      </w:r>
      <w:r w:rsidR="00000000" w:rsidRPr="00033231">
        <w:t>n</w:t>
      </w:r>
      <w:r w:rsidR="00000000" w:rsidRPr="00033231">
        <w:t>der cela</w:t>
      </w:r>
      <w:r>
        <w:t> ?</w:t>
      </w:r>
    </w:p>
    <w:p w14:paraId="57B910B3" w14:textId="77777777" w:rsidR="004F69D6" w:rsidRDefault="004F69D6" w:rsidP="0021796F">
      <w:r>
        <w:t>— </w:t>
      </w:r>
      <w:r w:rsidR="00000000" w:rsidRPr="00033231">
        <w:t>J</w:t>
      </w:r>
      <w:r>
        <w:t>’</w:t>
      </w:r>
      <w:r w:rsidR="00000000" w:rsidRPr="00033231">
        <w:t>insiste pour le savoir</w:t>
      </w:r>
      <w:r>
        <w:t>.</w:t>
      </w:r>
    </w:p>
    <w:p w14:paraId="4C3D4DD4" w14:textId="77777777" w:rsidR="004F69D6" w:rsidRDefault="004F69D6" w:rsidP="0021796F">
      <w:r>
        <w:lastRenderedPageBreak/>
        <w:t>— </w:t>
      </w:r>
      <w:r w:rsidR="00000000" w:rsidRPr="00033231">
        <w:t>Vous ne prenez pas la bonne manière</w:t>
      </w:r>
      <w:r>
        <w:t>.</w:t>
      </w:r>
    </w:p>
    <w:p w14:paraId="2DFC19C3" w14:textId="77777777" w:rsidR="004F69D6" w:rsidRDefault="004F69D6" w:rsidP="0021796F">
      <w:r>
        <w:t>— </w:t>
      </w:r>
      <w:r w:rsidR="00000000" w:rsidRPr="00033231">
        <w:t>La respectabilité de ma famille ne sera pas compromise</w:t>
      </w:r>
      <w:r>
        <w:t>.</w:t>
      </w:r>
    </w:p>
    <w:p w14:paraId="16BFA40F" w14:textId="77777777" w:rsidR="004F69D6" w:rsidRDefault="004F69D6" w:rsidP="0021796F">
      <w:r>
        <w:t>— </w:t>
      </w:r>
      <w:r w:rsidR="00000000" w:rsidRPr="00033231">
        <w:t>Excellente résolution</w:t>
      </w:r>
      <w:r>
        <w:t xml:space="preserve"> : </w:t>
      </w:r>
      <w:r w:rsidR="00000000" w:rsidRPr="00033231">
        <w:t>tenez-la</w:t>
      </w:r>
      <w:r>
        <w:t>.</w:t>
      </w:r>
    </w:p>
    <w:p w14:paraId="6060125E" w14:textId="77777777" w:rsidR="004F69D6" w:rsidRDefault="004F69D6" w:rsidP="0021796F">
      <w:r>
        <w:t>— </w:t>
      </w:r>
      <w:r w:rsidR="00000000" w:rsidRPr="00033231">
        <w:t>Madame</w:t>
      </w:r>
      <w:r>
        <w:t xml:space="preserve">, </w:t>
      </w:r>
      <w:r w:rsidR="00000000" w:rsidRPr="00033231">
        <w:t>c</w:t>
      </w:r>
      <w:r>
        <w:t>’</w:t>
      </w:r>
      <w:r w:rsidR="00000000" w:rsidRPr="00033231">
        <w:t>est vous qui la tiendrez</w:t>
      </w:r>
      <w:r>
        <w:t>.</w:t>
      </w:r>
    </w:p>
    <w:p w14:paraId="79E8B3AF" w14:textId="77777777" w:rsidR="004F69D6" w:rsidRDefault="004F69D6" w:rsidP="0021796F">
      <w:r>
        <w:t>— </w:t>
      </w:r>
      <w:r w:rsidR="00000000" w:rsidRPr="00033231">
        <w:t>C</w:t>
      </w:r>
      <w:r>
        <w:t>’</w:t>
      </w:r>
      <w:r w:rsidR="00000000" w:rsidRPr="00033231">
        <w:t>est impossible</w:t>
      </w:r>
      <w:r>
        <w:t xml:space="preserve">, </w:t>
      </w:r>
      <w:r w:rsidR="00000000" w:rsidRPr="00033231">
        <w:t>monsieur</w:t>
      </w:r>
      <w:r>
        <w:t xml:space="preserve">, </w:t>
      </w:r>
      <w:r w:rsidR="00000000" w:rsidRPr="00033231">
        <w:t>puisque je ne fais pas partie de votre famille</w:t>
      </w:r>
      <w:r>
        <w:t>.</w:t>
      </w:r>
    </w:p>
    <w:p w14:paraId="593DC0C0" w14:textId="77777777" w:rsidR="004F69D6" w:rsidRDefault="004F69D6" w:rsidP="0021796F">
      <w:r>
        <w:t>— </w:t>
      </w:r>
      <w:r w:rsidR="00000000" w:rsidRPr="00033231">
        <w:t>Est-ce que vous nous désavouez</w:t>
      </w:r>
      <w:r>
        <w:t> ?</w:t>
      </w:r>
    </w:p>
    <w:p w14:paraId="0F34B43D" w14:textId="77777777" w:rsidR="004F69D6" w:rsidRDefault="004F69D6" w:rsidP="0021796F">
      <w:r>
        <w:t>— </w:t>
      </w:r>
      <w:r w:rsidR="00000000" w:rsidRPr="00033231">
        <w:t>Je dédaigne votre dictature</w:t>
      </w:r>
      <w:r>
        <w:t>.</w:t>
      </w:r>
    </w:p>
    <w:p w14:paraId="54C53393" w14:textId="77777777" w:rsidR="004F69D6" w:rsidRDefault="004F69D6" w:rsidP="0021796F">
      <w:r>
        <w:t>— </w:t>
      </w:r>
      <w:r w:rsidR="00000000" w:rsidRPr="00033231">
        <w:t>Qui épouserez-vous</w:t>
      </w:r>
      <w:r>
        <w:t xml:space="preserve">, </w:t>
      </w:r>
      <w:r w:rsidR="00000000" w:rsidRPr="00033231">
        <w:t xml:space="preserve">miss </w:t>
      </w:r>
      <w:proofErr w:type="spellStart"/>
      <w:r w:rsidR="00000000" w:rsidRPr="00033231">
        <w:t>Keeldar</w:t>
      </w:r>
      <w:proofErr w:type="spellEnd"/>
      <w:r>
        <w:t> ?</w:t>
      </w:r>
    </w:p>
    <w:p w14:paraId="5AC5B49A" w14:textId="332D09C2" w:rsidR="004F69D6" w:rsidRDefault="004F69D6" w:rsidP="0021796F">
      <w:r>
        <w:t>— </w:t>
      </w:r>
      <w:r w:rsidR="00000000" w:rsidRPr="00033231">
        <w:t xml:space="preserve">Non </w:t>
      </w:r>
      <w:r>
        <w:t>M. </w:t>
      </w:r>
      <w:r w:rsidR="00000000" w:rsidRPr="00033231">
        <w:t>Sam Wynne</w:t>
      </w:r>
      <w:r>
        <w:t xml:space="preserve">, </w:t>
      </w:r>
      <w:r w:rsidR="00000000" w:rsidRPr="00033231">
        <w:t>parce que je le méprise</w:t>
      </w:r>
      <w:r>
        <w:t xml:space="preserve"> ; </w:t>
      </w:r>
      <w:r w:rsidR="00000000" w:rsidRPr="00033231">
        <w:t xml:space="preserve">non sir Philippe </w:t>
      </w:r>
      <w:proofErr w:type="spellStart"/>
      <w:r w:rsidR="00000000" w:rsidRPr="00033231">
        <w:t>Nunnely</w:t>
      </w:r>
      <w:proofErr w:type="spellEnd"/>
      <w:r>
        <w:t xml:space="preserve">, </w:t>
      </w:r>
      <w:r w:rsidR="00000000" w:rsidRPr="00033231">
        <w:t>parce que je l</w:t>
      </w:r>
      <w:r>
        <w:t>’</w:t>
      </w:r>
      <w:r w:rsidR="00000000" w:rsidRPr="00033231">
        <w:t>estime seulement</w:t>
      </w:r>
      <w:r>
        <w:t>.</w:t>
      </w:r>
    </w:p>
    <w:p w14:paraId="5624FF6E" w14:textId="77777777" w:rsidR="004F69D6" w:rsidRDefault="004F69D6" w:rsidP="0021796F">
      <w:r>
        <w:t>— </w:t>
      </w:r>
      <w:r w:rsidR="00000000" w:rsidRPr="00033231">
        <w:t>Qu</w:t>
      </w:r>
      <w:r>
        <w:t>’</w:t>
      </w:r>
      <w:r w:rsidR="00000000" w:rsidRPr="00033231">
        <w:t>avez-vous en vue</w:t>
      </w:r>
      <w:r>
        <w:t> ?</w:t>
      </w:r>
    </w:p>
    <w:p w14:paraId="02E62BFA" w14:textId="77777777" w:rsidR="004F69D6" w:rsidRDefault="004F69D6" w:rsidP="0021796F">
      <w:r>
        <w:t>— </w:t>
      </w:r>
      <w:r w:rsidR="00000000" w:rsidRPr="00033231">
        <w:t>Quatre candidats rejetés</w:t>
      </w:r>
      <w:r>
        <w:t>.</w:t>
      </w:r>
    </w:p>
    <w:p w14:paraId="38E47032" w14:textId="77777777" w:rsidR="004F69D6" w:rsidRDefault="004F69D6" w:rsidP="0021796F">
      <w:r>
        <w:t>— </w:t>
      </w:r>
      <w:r w:rsidR="00000000" w:rsidRPr="00033231">
        <w:t>Une semblable obstination est inexplicable</w:t>
      </w:r>
      <w:r>
        <w:t xml:space="preserve">, </w:t>
      </w:r>
      <w:r w:rsidR="00000000" w:rsidRPr="00033231">
        <w:t>à moins que vous ne soyez sous une influence impropre</w:t>
      </w:r>
      <w:r>
        <w:t>.</w:t>
      </w:r>
    </w:p>
    <w:p w14:paraId="59C07232" w14:textId="77777777" w:rsidR="004F69D6" w:rsidRDefault="004F69D6" w:rsidP="0021796F">
      <w:r>
        <w:t>— </w:t>
      </w:r>
      <w:r w:rsidR="00000000" w:rsidRPr="00033231">
        <w:t>Que voulez-vous dire</w:t>
      </w:r>
      <w:r>
        <w:t xml:space="preserve"> ? </w:t>
      </w:r>
      <w:r w:rsidR="00000000" w:rsidRPr="00033231">
        <w:t>Il y a certaines phrases qui ont le pouvoir de me faire bouillir le sang</w:t>
      </w:r>
      <w:r>
        <w:t xml:space="preserve">. </w:t>
      </w:r>
      <w:r w:rsidR="00000000" w:rsidRPr="00033231">
        <w:t>Influence impropre</w:t>
      </w:r>
      <w:r>
        <w:t xml:space="preserve"> ! </w:t>
      </w:r>
      <w:r w:rsidR="00000000" w:rsidRPr="00033231">
        <w:t>Qu</w:t>
      </w:r>
      <w:r>
        <w:t>’</w:t>
      </w:r>
      <w:r w:rsidR="00000000" w:rsidRPr="00033231">
        <w:t>est-ce que cette expression de vieille femme</w:t>
      </w:r>
      <w:r>
        <w:t> ?</w:t>
      </w:r>
    </w:p>
    <w:p w14:paraId="139BB152" w14:textId="77777777" w:rsidR="004F69D6" w:rsidRDefault="004F69D6" w:rsidP="0021796F">
      <w:r>
        <w:t>— </w:t>
      </w:r>
      <w:r w:rsidR="00000000" w:rsidRPr="00033231">
        <w:t>Êtes-vous une jeune lady</w:t>
      </w:r>
      <w:r>
        <w:t> ?</w:t>
      </w:r>
    </w:p>
    <w:p w14:paraId="0D8D10EC" w14:textId="77777777" w:rsidR="004F69D6" w:rsidRDefault="004F69D6" w:rsidP="0021796F">
      <w:r>
        <w:t>— </w:t>
      </w:r>
      <w:r w:rsidR="00000000" w:rsidRPr="00033231">
        <w:t>Je suis mille fois mieux que cela</w:t>
      </w:r>
      <w:r>
        <w:t xml:space="preserve"> ; </w:t>
      </w:r>
      <w:r w:rsidR="00000000" w:rsidRPr="00033231">
        <w:t>je suis une honnête femme</w:t>
      </w:r>
      <w:r>
        <w:t xml:space="preserve">, </w:t>
      </w:r>
      <w:r w:rsidR="00000000" w:rsidRPr="00033231">
        <w:t>et je veux être traitée comme telle</w:t>
      </w:r>
      <w:r>
        <w:t>.</w:t>
      </w:r>
    </w:p>
    <w:p w14:paraId="58FB6B42" w14:textId="77777777" w:rsidR="004F69D6" w:rsidRDefault="004F69D6" w:rsidP="0021796F">
      <w:r>
        <w:t>— </w:t>
      </w:r>
      <w:r w:rsidR="00000000" w:rsidRPr="00033231">
        <w:t>Savez-vous</w:t>
      </w:r>
      <w:r>
        <w:t xml:space="preserve"> (</w:t>
      </w:r>
      <w:r w:rsidR="00000000" w:rsidRPr="00033231">
        <w:t xml:space="preserve">se penchant mystérieusement en avant et parlant avec une </w:t>
      </w:r>
      <w:proofErr w:type="spellStart"/>
      <w:r w:rsidR="00000000" w:rsidRPr="00033231">
        <w:t>enrayante</w:t>
      </w:r>
      <w:proofErr w:type="spellEnd"/>
      <w:r w:rsidR="00000000" w:rsidRPr="00033231">
        <w:t xml:space="preserve"> solennité</w:t>
      </w:r>
      <w:r>
        <w:t xml:space="preserve">), </w:t>
      </w:r>
      <w:r w:rsidR="00000000" w:rsidRPr="00033231">
        <w:t xml:space="preserve">savez-vous que le </w:t>
      </w:r>
      <w:r w:rsidR="00000000" w:rsidRPr="00033231">
        <w:lastRenderedPageBreak/>
        <w:t>vois</w:t>
      </w:r>
      <w:r w:rsidR="00000000" w:rsidRPr="00033231">
        <w:t>i</w:t>
      </w:r>
      <w:r w:rsidR="00000000" w:rsidRPr="00033231">
        <w:t>nage est plein de rumeurs sur vous et votre tenancier banqu</w:t>
      </w:r>
      <w:r w:rsidR="00000000" w:rsidRPr="00033231">
        <w:t>e</w:t>
      </w:r>
      <w:r w:rsidR="00000000" w:rsidRPr="00033231">
        <w:t>routier</w:t>
      </w:r>
      <w:r>
        <w:t xml:space="preserve">, </w:t>
      </w:r>
      <w:r w:rsidR="00000000" w:rsidRPr="00033231">
        <w:t>l</w:t>
      </w:r>
      <w:r>
        <w:t>’</w:t>
      </w:r>
      <w:r w:rsidR="00000000" w:rsidRPr="00033231">
        <w:t>étranger Moore</w:t>
      </w:r>
      <w:r>
        <w:t> ?</w:t>
      </w:r>
    </w:p>
    <w:p w14:paraId="25FC2BE8" w14:textId="77777777" w:rsidR="004F69D6" w:rsidRDefault="004F69D6" w:rsidP="0021796F">
      <w:r>
        <w:t>— </w:t>
      </w:r>
      <w:r w:rsidR="00000000" w:rsidRPr="00033231">
        <w:t>Vraiment</w:t>
      </w:r>
      <w:r>
        <w:t> !</w:t>
      </w:r>
    </w:p>
    <w:p w14:paraId="1CC30BA6" w14:textId="77777777" w:rsidR="004F69D6" w:rsidRDefault="004F69D6" w:rsidP="0021796F">
      <w:r>
        <w:t>— </w:t>
      </w:r>
      <w:r w:rsidR="00000000" w:rsidRPr="00033231">
        <w:t>Oui</w:t>
      </w:r>
      <w:r>
        <w:t xml:space="preserve">. </w:t>
      </w:r>
      <w:r w:rsidR="00000000" w:rsidRPr="00033231">
        <w:t>Votre nom est dans toutes les bouches</w:t>
      </w:r>
      <w:r>
        <w:t>.</w:t>
      </w:r>
    </w:p>
    <w:p w14:paraId="569AC0AB" w14:textId="77777777" w:rsidR="004F69D6" w:rsidRDefault="004F69D6" w:rsidP="0021796F">
      <w:r>
        <w:t>— </w:t>
      </w:r>
      <w:r w:rsidR="00000000" w:rsidRPr="00033231">
        <w:t>Il honore les lèvres entre lesquelles il passe</w:t>
      </w:r>
      <w:r>
        <w:t xml:space="preserve"> ; </w:t>
      </w:r>
      <w:r w:rsidR="00000000" w:rsidRPr="00033231">
        <w:t>puisse-t-il aussi les purifier</w:t>
      </w:r>
      <w:r>
        <w:t> !</w:t>
      </w:r>
    </w:p>
    <w:p w14:paraId="312E03CB" w14:textId="77777777" w:rsidR="004F69D6" w:rsidRDefault="004F69D6" w:rsidP="0021796F">
      <w:r>
        <w:t>— </w:t>
      </w:r>
      <w:r w:rsidR="00000000" w:rsidRPr="00033231">
        <w:t>Est-ce cet homme qui a le pouvoir de vous influencer</w:t>
      </w:r>
      <w:r>
        <w:t> ?</w:t>
      </w:r>
    </w:p>
    <w:p w14:paraId="3565BB36" w14:textId="77777777" w:rsidR="004F69D6" w:rsidRDefault="004F69D6" w:rsidP="0021796F">
      <w:r>
        <w:t>— </w:t>
      </w:r>
      <w:r w:rsidR="00000000" w:rsidRPr="00033231">
        <w:t>Plus que tous ceux dont vous avez plaidé la cause</w:t>
      </w:r>
      <w:r>
        <w:t>.</w:t>
      </w:r>
    </w:p>
    <w:p w14:paraId="1B015395" w14:textId="77777777" w:rsidR="004F69D6" w:rsidRDefault="004F69D6" w:rsidP="0021796F">
      <w:r>
        <w:t>— </w:t>
      </w:r>
      <w:r w:rsidR="00000000" w:rsidRPr="00033231">
        <w:t>Est-ce lui que vous voulez épouser</w:t>
      </w:r>
      <w:r>
        <w:t> ?</w:t>
      </w:r>
    </w:p>
    <w:p w14:paraId="4827003A" w14:textId="77777777" w:rsidR="004F69D6" w:rsidRDefault="004F69D6" w:rsidP="0021796F">
      <w:r>
        <w:t>— </w:t>
      </w:r>
      <w:r w:rsidR="00000000" w:rsidRPr="00033231">
        <w:t>Il est beau</w:t>
      </w:r>
      <w:r>
        <w:t xml:space="preserve">, </w:t>
      </w:r>
      <w:r w:rsidR="00000000" w:rsidRPr="00033231">
        <w:t>il est brave</w:t>
      </w:r>
      <w:r>
        <w:t xml:space="preserve">, </w:t>
      </w:r>
      <w:r w:rsidR="00000000" w:rsidRPr="00033231">
        <w:t>il est résolu</w:t>
      </w:r>
      <w:r>
        <w:t>.</w:t>
      </w:r>
    </w:p>
    <w:p w14:paraId="15D6018D" w14:textId="77777777" w:rsidR="004F69D6" w:rsidRDefault="004F69D6" w:rsidP="0021796F">
      <w:r>
        <w:t>— </w:t>
      </w:r>
      <w:r w:rsidR="00000000" w:rsidRPr="00033231">
        <w:t>Vous osez me déclarer cela en face</w:t>
      </w:r>
      <w:r>
        <w:t xml:space="preserve"> ! </w:t>
      </w:r>
      <w:r w:rsidR="00000000" w:rsidRPr="00033231">
        <w:t>Ce misérable Fl</w:t>
      </w:r>
      <w:r w:rsidR="00000000" w:rsidRPr="00033231">
        <w:t>a</w:t>
      </w:r>
      <w:r w:rsidR="00000000" w:rsidRPr="00033231">
        <w:t>mand</w:t>
      </w:r>
      <w:r>
        <w:t xml:space="preserve"> ! </w:t>
      </w:r>
      <w:r w:rsidR="00000000" w:rsidRPr="00033231">
        <w:t>ce vil marchand</w:t>
      </w:r>
      <w:r>
        <w:t> !</w:t>
      </w:r>
    </w:p>
    <w:p w14:paraId="628D2514" w14:textId="77777777" w:rsidR="004F69D6" w:rsidRDefault="004F69D6" w:rsidP="0021796F">
      <w:r>
        <w:t>— </w:t>
      </w:r>
      <w:r w:rsidR="00000000" w:rsidRPr="00033231">
        <w:t>Il a du talent</w:t>
      </w:r>
      <w:r>
        <w:t xml:space="preserve">, </w:t>
      </w:r>
      <w:r w:rsidR="00000000" w:rsidRPr="00033231">
        <w:t>il est aventureux et plein de courage</w:t>
      </w:r>
      <w:r>
        <w:t xml:space="preserve">. </w:t>
      </w:r>
      <w:r w:rsidR="00000000" w:rsidRPr="00033231">
        <w:t>Il a le front d</w:t>
      </w:r>
      <w:r>
        <w:t>’</w:t>
      </w:r>
      <w:r w:rsidR="00000000" w:rsidRPr="00033231">
        <w:t>un prince et la démarche d</w:t>
      </w:r>
      <w:r>
        <w:t>’</w:t>
      </w:r>
      <w:r w:rsidR="00000000" w:rsidRPr="00033231">
        <w:t>un maître</w:t>
      </w:r>
      <w:r>
        <w:t>.</w:t>
      </w:r>
    </w:p>
    <w:p w14:paraId="7F81220C" w14:textId="77777777" w:rsidR="004F69D6" w:rsidRDefault="004F69D6" w:rsidP="0021796F">
      <w:r>
        <w:t>— </w:t>
      </w:r>
      <w:r w:rsidR="00000000" w:rsidRPr="00033231">
        <w:t>Elle se glorifie en lui</w:t>
      </w:r>
      <w:r>
        <w:t xml:space="preserve"> ! </w:t>
      </w:r>
      <w:r w:rsidR="00000000" w:rsidRPr="00033231">
        <w:t>Elle ne cache rien</w:t>
      </w:r>
      <w:r>
        <w:t xml:space="preserve">. </w:t>
      </w:r>
      <w:r w:rsidR="00000000" w:rsidRPr="00033231">
        <w:t>Pas de honte</w:t>
      </w:r>
      <w:r>
        <w:t xml:space="preserve">, </w:t>
      </w:r>
      <w:r w:rsidR="00000000" w:rsidRPr="00033231">
        <w:t>pas de crainte</w:t>
      </w:r>
      <w:r>
        <w:t> !</w:t>
      </w:r>
    </w:p>
    <w:p w14:paraId="72119670" w14:textId="77777777" w:rsidR="004F69D6" w:rsidRDefault="004F69D6" w:rsidP="0021796F">
      <w:r>
        <w:t>— </w:t>
      </w:r>
      <w:r w:rsidR="00000000" w:rsidRPr="00033231">
        <w:t>Quand on prononce le nom de Moore</w:t>
      </w:r>
      <w:r>
        <w:t xml:space="preserve">, </w:t>
      </w:r>
      <w:r w:rsidR="00000000" w:rsidRPr="00033231">
        <w:t>on ne doit avoir aucune idée de honte ni de crainte</w:t>
      </w:r>
      <w:r>
        <w:t xml:space="preserve">. </w:t>
      </w:r>
      <w:r w:rsidR="00000000" w:rsidRPr="00033231">
        <w:t>Les Moore ne connaissent que l</w:t>
      </w:r>
      <w:r>
        <w:t>’</w:t>
      </w:r>
      <w:r w:rsidR="00000000" w:rsidRPr="00033231">
        <w:t>honneur et le courage</w:t>
      </w:r>
      <w:r>
        <w:t>.</w:t>
      </w:r>
    </w:p>
    <w:p w14:paraId="566888B5" w14:textId="77777777" w:rsidR="004F69D6" w:rsidRDefault="004F69D6" w:rsidP="0021796F">
      <w:r>
        <w:t>— </w:t>
      </w:r>
      <w:r w:rsidR="00000000" w:rsidRPr="00033231">
        <w:t>Je dis qu</w:t>
      </w:r>
      <w:r>
        <w:t>’</w:t>
      </w:r>
      <w:r w:rsidR="00000000" w:rsidRPr="00033231">
        <w:t>elle est folle</w:t>
      </w:r>
      <w:r>
        <w:t>.</w:t>
      </w:r>
    </w:p>
    <w:p w14:paraId="685B44E0" w14:textId="77777777" w:rsidR="004F69D6" w:rsidRDefault="004F69D6" w:rsidP="0021796F">
      <w:r>
        <w:t>— </w:t>
      </w:r>
      <w:r w:rsidR="00000000" w:rsidRPr="00033231">
        <w:t>Vous m</w:t>
      </w:r>
      <w:r>
        <w:t>’</w:t>
      </w:r>
      <w:r w:rsidR="00000000" w:rsidRPr="00033231">
        <w:t>avez mise hors de moi par vos sarcasmes</w:t>
      </w:r>
      <w:r>
        <w:t xml:space="preserve"> ; </w:t>
      </w:r>
      <w:r w:rsidR="00000000" w:rsidRPr="00033231">
        <w:t>vous m</w:t>
      </w:r>
      <w:r>
        <w:t>’</w:t>
      </w:r>
      <w:r w:rsidR="00000000" w:rsidRPr="00033231">
        <w:t>avez exaspérée par vos provocations</w:t>
      </w:r>
      <w:r>
        <w:t> !</w:t>
      </w:r>
    </w:p>
    <w:p w14:paraId="53A2E86D" w14:textId="03517DFF" w:rsidR="00000000" w:rsidRPr="00033231" w:rsidRDefault="004F69D6" w:rsidP="0021796F">
      <w:r>
        <w:t>— </w:t>
      </w:r>
      <w:r w:rsidR="00000000" w:rsidRPr="00033231">
        <w:t>Ce Moore est le frère du précepteur de mon fils</w:t>
      </w:r>
      <w:r>
        <w:t xml:space="preserve">. </w:t>
      </w:r>
      <w:r w:rsidR="00000000" w:rsidRPr="00033231">
        <w:t>Permet-triez-vous qu</w:t>
      </w:r>
      <w:r>
        <w:t>’</w:t>
      </w:r>
      <w:r w:rsidR="00000000" w:rsidRPr="00033231">
        <w:t>un homme dans cette position vous donnât le nom de sœur</w:t>
      </w:r>
      <w:r>
        <w:t> ? »</w:t>
      </w:r>
    </w:p>
    <w:p w14:paraId="6D45B76B" w14:textId="77777777" w:rsidR="004F69D6" w:rsidRDefault="00000000" w:rsidP="0021796F">
      <w:r w:rsidRPr="00033231">
        <w:lastRenderedPageBreak/>
        <w:t>L</w:t>
      </w:r>
      <w:r w:rsidR="004F69D6">
        <w:t>’</w:t>
      </w:r>
      <w:r w:rsidRPr="00033231">
        <w:t>œil de Shirley brilla d</w:t>
      </w:r>
      <w:r w:rsidR="004F69D6">
        <w:t>’</w:t>
      </w:r>
      <w:r w:rsidRPr="00033231">
        <w:t>un éclat particulier</w:t>
      </w:r>
      <w:r w:rsidR="004F69D6">
        <w:t xml:space="preserve"> ; </w:t>
      </w:r>
      <w:r w:rsidRPr="00033231">
        <w:t>elle le fixa sur son interlocuteur</w:t>
      </w:r>
      <w:r w:rsidR="004F69D6">
        <w:t>.</w:t>
      </w:r>
    </w:p>
    <w:p w14:paraId="0E84F8C7" w14:textId="77777777" w:rsidR="004F69D6" w:rsidRDefault="004F69D6" w:rsidP="0021796F">
      <w:r>
        <w:t>« </w:t>
      </w:r>
      <w:r w:rsidR="00000000" w:rsidRPr="00033231">
        <w:t>Non</w:t>
      </w:r>
      <w:r>
        <w:t xml:space="preserve">, </w:t>
      </w:r>
      <w:r w:rsidR="00000000" w:rsidRPr="00033231">
        <w:t>non</w:t>
      </w:r>
      <w:r>
        <w:t xml:space="preserve">, </w:t>
      </w:r>
      <w:r w:rsidR="00000000" w:rsidRPr="00033231">
        <w:t>dit-elle</w:t>
      </w:r>
      <w:r>
        <w:t xml:space="preserve">. </w:t>
      </w:r>
      <w:r w:rsidR="00000000" w:rsidRPr="00033231">
        <w:t>Pas pour un royaume</w:t>
      </w:r>
      <w:r>
        <w:t xml:space="preserve"> ! </w:t>
      </w:r>
      <w:r w:rsidR="00000000" w:rsidRPr="00033231">
        <w:t>pas pour un siècle d</w:t>
      </w:r>
      <w:r>
        <w:t>’</w:t>
      </w:r>
      <w:r w:rsidR="00000000" w:rsidRPr="00033231">
        <w:t>existence</w:t>
      </w:r>
      <w:r>
        <w:t> !</w:t>
      </w:r>
    </w:p>
    <w:p w14:paraId="6218C8E7" w14:textId="77777777" w:rsidR="004F69D6" w:rsidRDefault="004F69D6" w:rsidP="0021796F">
      <w:r>
        <w:t>— </w:t>
      </w:r>
      <w:r w:rsidR="00000000" w:rsidRPr="00033231">
        <w:t>Vous ne pouvez séparer le mari de sa famille</w:t>
      </w:r>
      <w:r>
        <w:t>.</w:t>
      </w:r>
    </w:p>
    <w:p w14:paraId="11403ADE" w14:textId="77777777" w:rsidR="004F69D6" w:rsidRDefault="004F69D6" w:rsidP="0021796F">
      <w:r>
        <w:t>— </w:t>
      </w:r>
      <w:r w:rsidR="00000000" w:rsidRPr="00033231">
        <w:t>Quoi alors</w:t>
      </w:r>
      <w:r>
        <w:t> ?</w:t>
      </w:r>
    </w:p>
    <w:p w14:paraId="08980D87" w14:textId="77777777" w:rsidR="004F69D6" w:rsidRDefault="004F69D6" w:rsidP="0021796F">
      <w:r>
        <w:t>— </w:t>
      </w:r>
      <w:r w:rsidR="00000000" w:rsidRPr="00033231">
        <w:t>Vous serez la sœur de Louis Moore</w:t>
      </w:r>
      <w:r>
        <w:t>.</w:t>
      </w:r>
    </w:p>
    <w:p w14:paraId="0C46F7ED" w14:textId="77777777" w:rsidR="004F69D6" w:rsidRDefault="004F69D6" w:rsidP="0021796F">
      <w:r>
        <w:t>— </w:t>
      </w:r>
      <w:r w:rsidR="00000000" w:rsidRPr="00033231">
        <w:t xml:space="preserve">Monsieur </w:t>
      </w:r>
      <w:proofErr w:type="spellStart"/>
      <w:r w:rsidR="00000000" w:rsidRPr="00033231">
        <w:t>Sympson</w:t>
      </w:r>
      <w:proofErr w:type="spellEnd"/>
      <w:r>
        <w:t xml:space="preserve">… </w:t>
      </w:r>
      <w:r w:rsidR="00000000" w:rsidRPr="00033231">
        <w:t>Ces nauséabondes altercations me font mal au cœur</w:t>
      </w:r>
      <w:r>
        <w:t xml:space="preserve"> ; </w:t>
      </w:r>
      <w:r w:rsidR="00000000" w:rsidRPr="00033231">
        <w:t>je ne les supporterai pas plus longtemps</w:t>
      </w:r>
      <w:r>
        <w:t xml:space="preserve">. </w:t>
      </w:r>
      <w:r w:rsidR="00000000" w:rsidRPr="00033231">
        <w:t>Vos pensées ne sont pas mes pensées</w:t>
      </w:r>
      <w:r>
        <w:t xml:space="preserve">, </w:t>
      </w:r>
      <w:r w:rsidR="00000000" w:rsidRPr="00033231">
        <w:t>vos vues ne sont pas mes vues</w:t>
      </w:r>
      <w:r>
        <w:t xml:space="preserve">, </w:t>
      </w:r>
      <w:r w:rsidR="00000000" w:rsidRPr="00033231">
        <w:t>vos dieux ne sont pas mes dieux</w:t>
      </w:r>
      <w:r>
        <w:t xml:space="preserve">. </w:t>
      </w:r>
      <w:r w:rsidR="00000000" w:rsidRPr="00033231">
        <w:t>Nous ne voyons pas les choses sous le même aspect</w:t>
      </w:r>
      <w:r>
        <w:t xml:space="preserve"> ; </w:t>
      </w:r>
      <w:r w:rsidR="00000000" w:rsidRPr="00033231">
        <w:t>nous ne les mesurons pas à la même mesure</w:t>
      </w:r>
      <w:r>
        <w:t xml:space="preserve"> ; </w:t>
      </w:r>
      <w:r w:rsidR="00000000" w:rsidRPr="00033231">
        <w:t>nous parlons à peine la même langue</w:t>
      </w:r>
      <w:r>
        <w:t xml:space="preserve">. </w:t>
      </w:r>
      <w:r w:rsidR="00000000" w:rsidRPr="00033231">
        <w:t>Séparons-nous</w:t>
      </w:r>
      <w:r>
        <w:t>.</w:t>
      </w:r>
    </w:p>
    <w:p w14:paraId="735714EB" w14:textId="77777777" w:rsidR="004F69D6" w:rsidRDefault="004F69D6" w:rsidP="0021796F">
      <w:r>
        <w:t>— </w:t>
      </w:r>
      <w:r w:rsidR="00000000" w:rsidRPr="00033231">
        <w:t>Ce n</w:t>
      </w:r>
      <w:r>
        <w:t>’</w:t>
      </w:r>
      <w:r w:rsidR="00000000" w:rsidRPr="00033231">
        <w:t>est pas</w:t>
      </w:r>
      <w:r>
        <w:t xml:space="preserve">, </w:t>
      </w:r>
      <w:r w:rsidR="00000000" w:rsidRPr="00033231">
        <w:t>reprit-elle vivement excitée</w:t>
      </w:r>
      <w:r>
        <w:t xml:space="preserve">, </w:t>
      </w:r>
      <w:r w:rsidR="00000000" w:rsidRPr="00033231">
        <w:t>ce n</w:t>
      </w:r>
      <w:r>
        <w:t>’</w:t>
      </w:r>
      <w:r w:rsidR="00000000" w:rsidRPr="00033231">
        <w:t>est pas que je vous haïsse</w:t>
      </w:r>
      <w:r>
        <w:t xml:space="preserve"> ; </w:t>
      </w:r>
      <w:r w:rsidR="00000000" w:rsidRPr="00033231">
        <w:t>vous êtes une bonne espèce d</w:t>
      </w:r>
      <w:r>
        <w:t>’</w:t>
      </w:r>
      <w:r w:rsidR="00000000" w:rsidRPr="00033231">
        <w:t>homme</w:t>
      </w:r>
      <w:r>
        <w:t xml:space="preserve"> ; </w:t>
      </w:r>
      <w:r w:rsidR="00000000" w:rsidRPr="00033231">
        <w:t>peut-être avez-vous d</w:t>
      </w:r>
      <w:r>
        <w:t>’</w:t>
      </w:r>
      <w:r w:rsidR="00000000" w:rsidRPr="00033231">
        <w:t>excellentes intentions</w:t>
      </w:r>
      <w:r>
        <w:t xml:space="preserve"> : </w:t>
      </w:r>
      <w:r w:rsidR="00000000" w:rsidRPr="00033231">
        <w:t xml:space="preserve">mais nous ne </w:t>
      </w:r>
      <w:proofErr w:type="spellStart"/>
      <w:r w:rsidR="00000000" w:rsidRPr="00033231">
        <w:t>pouvons nous</w:t>
      </w:r>
      <w:proofErr w:type="spellEnd"/>
      <w:r w:rsidR="00000000" w:rsidRPr="00033231">
        <w:t xml:space="preserve"> entendre</w:t>
      </w:r>
      <w:r>
        <w:t xml:space="preserve"> ; </w:t>
      </w:r>
      <w:r w:rsidR="00000000" w:rsidRPr="00033231">
        <w:t>nous sommes toujours en désaccord</w:t>
      </w:r>
      <w:r>
        <w:t xml:space="preserve"> ! </w:t>
      </w:r>
      <w:r w:rsidR="00000000" w:rsidRPr="00033231">
        <w:t>Vous m</w:t>
      </w:r>
      <w:r>
        <w:t>’</w:t>
      </w:r>
      <w:r w:rsidR="00000000" w:rsidRPr="00033231">
        <w:t>ennuyez avec vos petites intrigues</w:t>
      </w:r>
      <w:r>
        <w:t xml:space="preserve">, </w:t>
      </w:r>
      <w:r w:rsidR="00000000" w:rsidRPr="00033231">
        <w:t>avec votre misérable t</w:t>
      </w:r>
      <w:r w:rsidR="00000000" w:rsidRPr="00033231">
        <w:t>y</w:t>
      </w:r>
      <w:r w:rsidR="00000000" w:rsidRPr="00033231">
        <w:t>rannie</w:t>
      </w:r>
      <w:r>
        <w:t xml:space="preserve"> ; </w:t>
      </w:r>
      <w:r w:rsidR="00000000" w:rsidRPr="00033231">
        <w:t>vous exaspérez mon caractère et me tenez dans un continuel état d</w:t>
      </w:r>
      <w:r>
        <w:t>’</w:t>
      </w:r>
      <w:r w:rsidR="00000000" w:rsidRPr="00033231">
        <w:t>irritation</w:t>
      </w:r>
      <w:r>
        <w:t xml:space="preserve">. </w:t>
      </w:r>
      <w:r w:rsidR="00000000" w:rsidRPr="00033231">
        <w:t>Quant à vos petites maximes</w:t>
      </w:r>
      <w:r>
        <w:t xml:space="preserve">, </w:t>
      </w:r>
      <w:r w:rsidR="00000000" w:rsidRPr="00033231">
        <w:t>à vos règles étroites</w:t>
      </w:r>
      <w:r>
        <w:t xml:space="preserve">, </w:t>
      </w:r>
      <w:r w:rsidR="00000000" w:rsidRPr="00033231">
        <w:t>à vos préjugés</w:t>
      </w:r>
      <w:r>
        <w:t xml:space="preserve">, </w:t>
      </w:r>
      <w:r w:rsidR="00000000" w:rsidRPr="00033231">
        <w:t>à vos aversions</w:t>
      </w:r>
      <w:r>
        <w:t xml:space="preserve">, </w:t>
      </w:r>
      <w:r w:rsidR="00000000" w:rsidRPr="00033231">
        <w:t>à vos dogmes</w:t>
      </w:r>
      <w:r>
        <w:t xml:space="preserve">, </w:t>
      </w:r>
      <w:r w:rsidR="00000000" w:rsidRPr="00033231">
        <w:t>faites-en un fagot</w:t>
      </w:r>
      <w:r>
        <w:t xml:space="preserve">, </w:t>
      </w:r>
      <w:r w:rsidR="00000000" w:rsidRPr="00033231">
        <w:t>et allez l</w:t>
      </w:r>
      <w:r>
        <w:t>’</w:t>
      </w:r>
      <w:r w:rsidR="00000000" w:rsidRPr="00033231">
        <w:t>offrir en sacrifice à la divinité de v</w:t>
      </w:r>
      <w:r w:rsidR="00000000" w:rsidRPr="00033231">
        <w:t>o</w:t>
      </w:r>
      <w:r w:rsidR="00000000" w:rsidRPr="00033231">
        <w:t>tre culte</w:t>
      </w:r>
      <w:r>
        <w:t xml:space="preserve">. </w:t>
      </w:r>
      <w:r w:rsidR="00000000" w:rsidRPr="00033231">
        <w:t>Je n</w:t>
      </w:r>
      <w:r>
        <w:t>’</w:t>
      </w:r>
      <w:r w:rsidR="00000000" w:rsidRPr="00033231">
        <w:t>en accepte aucun</w:t>
      </w:r>
      <w:r>
        <w:t xml:space="preserve"> ; </w:t>
      </w:r>
      <w:r w:rsidR="00000000" w:rsidRPr="00033231">
        <w:t>je me dirige d</w:t>
      </w:r>
      <w:r>
        <w:t>’</w:t>
      </w:r>
      <w:r w:rsidR="00000000" w:rsidRPr="00033231">
        <w:t>après une autre religion</w:t>
      </w:r>
      <w:r>
        <w:t xml:space="preserve">, </w:t>
      </w:r>
      <w:r w:rsidR="00000000" w:rsidRPr="00033231">
        <w:t>une autre lumière</w:t>
      </w:r>
      <w:r>
        <w:t xml:space="preserve">, </w:t>
      </w:r>
      <w:r w:rsidR="00000000" w:rsidRPr="00033231">
        <w:t>une autre foi</w:t>
      </w:r>
      <w:r>
        <w:t xml:space="preserve">, </w:t>
      </w:r>
      <w:r w:rsidR="00000000" w:rsidRPr="00033231">
        <w:t>une autre espérance que les vôtres</w:t>
      </w:r>
      <w:r>
        <w:t>.</w:t>
      </w:r>
    </w:p>
    <w:p w14:paraId="67DF9490" w14:textId="77777777" w:rsidR="004F69D6" w:rsidRDefault="004F69D6" w:rsidP="0021796F">
      <w:r>
        <w:t>— </w:t>
      </w:r>
      <w:r w:rsidR="00000000" w:rsidRPr="00033231">
        <w:t>Une autre religion</w:t>
      </w:r>
      <w:r>
        <w:t xml:space="preserve"> ! </w:t>
      </w:r>
      <w:r w:rsidR="00000000" w:rsidRPr="00033231">
        <w:t>Je crois qu</w:t>
      </w:r>
      <w:r>
        <w:t>’</w:t>
      </w:r>
      <w:r w:rsidR="00000000" w:rsidRPr="00033231">
        <w:t>elle est infidèle</w:t>
      </w:r>
      <w:r>
        <w:t>.</w:t>
      </w:r>
    </w:p>
    <w:p w14:paraId="2080B3C5" w14:textId="77777777" w:rsidR="004F69D6" w:rsidRDefault="004F69D6" w:rsidP="0021796F">
      <w:r>
        <w:t>— </w:t>
      </w:r>
      <w:r w:rsidR="00000000" w:rsidRPr="00033231">
        <w:t xml:space="preserve">Une infidèle pour </w:t>
      </w:r>
      <w:r w:rsidR="00000000" w:rsidRPr="00033231">
        <w:rPr>
          <w:i/>
          <w:iCs/>
        </w:rPr>
        <w:t xml:space="preserve">votre </w:t>
      </w:r>
      <w:r w:rsidR="00000000" w:rsidRPr="00033231">
        <w:t>culte</w:t>
      </w:r>
      <w:r>
        <w:t xml:space="preserve"> ; </w:t>
      </w:r>
      <w:r w:rsidR="00000000" w:rsidRPr="00033231">
        <w:t xml:space="preserve">une athée pour </w:t>
      </w:r>
      <w:r w:rsidR="00000000" w:rsidRPr="00033231">
        <w:rPr>
          <w:i/>
          <w:iCs/>
        </w:rPr>
        <w:t xml:space="preserve">votre </w:t>
      </w:r>
      <w:r w:rsidR="00000000" w:rsidRPr="00033231">
        <w:t>Dieu</w:t>
      </w:r>
      <w:r>
        <w:t>.</w:t>
      </w:r>
    </w:p>
    <w:p w14:paraId="560E60A6" w14:textId="27B86AC3" w:rsidR="004F69D6" w:rsidRDefault="004F69D6" w:rsidP="0021796F">
      <w:pPr>
        <w:rPr>
          <w:i/>
          <w:iCs/>
        </w:rPr>
      </w:pPr>
      <w:r>
        <w:lastRenderedPageBreak/>
        <w:t>— </w:t>
      </w:r>
      <w:r w:rsidR="00000000" w:rsidRPr="00033231">
        <w:rPr>
          <w:i/>
          <w:iCs/>
        </w:rPr>
        <w:t>Une</w:t>
      </w:r>
      <w:r>
        <w:rPr>
          <w:i/>
          <w:iCs/>
        </w:rPr>
        <w:t xml:space="preserve">… </w:t>
      </w:r>
      <w:r w:rsidR="00000000" w:rsidRPr="00033231">
        <w:rPr>
          <w:i/>
          <w:iCs/>
        </w:rPr>
        <w:t>athée</w:t>
      </w:r>
      <w:r>
        <w:rPr>
          <w:i/>
          <w:iCs/>
        </w:rPr>
        <w:t> !!!</w:t>
      </w:r>
    </w:p>
    <w:p w14:paraId="5EC8D7E8" w14:textId="77777777" w:rsidR="004F69D6" w:rsidRDefault="004F69D6" w:rsidP="0021796F">
      <w:r>
        <w:rPr>
          <w:i/>
          <w:iCs/>
        </w:rPr>
        <w:t>— </w:t>
      </w:r>
      <w:r w:rsidR="00000000" w:rsidRPr="00033231">
        <w:t>Votre Dieu</w:t>
      </w:r>
      <w:r>
        <w:t xml:space="preserve">, </w:t>
      </w:r>
      <w:r w:rsidR="00000000" w:rsidRPr="00033231">
        <w:t>monsieur</w:t>
      </w:r>
      <w:r>
        <w:t xml:space="preserve">, </w:t>
      </w:r>
      <w:r w:rsidR="00000000" w:rsidRPr="00033231">
        <w:t>c</w:t>
      </w:r>
      <w:r>
        <w:t>’</w:t>
      </w:r>
      <w:r w:rsidR="00000000" w:rsidRPr="00033231">
        <w:t>est le Monde</w:t>
      </w:r>
      <w:r>
        <w:t xml:space="preserve">. </w:t>
      </w:r>
      <w:r w:rsidR="00000000" w:rsidRPr="00033231">
        <w:t>À mes yeux</w:t>
      </w:r>
      <w:r>
        <w:t xml:space="preserve">, </w:t>
      </w:r>
      <w:r w:rsidR="00000000" w:rsidRPr="00033231">
        <w:t>vous aussi</w:t>
      </w:r>
      <w:r>
        <w:t xml:space="preserve">, </w:t>
      </w:r>
      <w:r w:rsidR="00000000" w:rsidRPr="00033231">
        <w:t>si vous n</w:t>
      </w:r>
      <w:r>
        <w:t>’</w:t>
      </w:r>
      <w:r w:rsidR="00000000" w:rsidRPr="00033231">
        <w:t>êtes un infidèle</w:t>
      </w:r>
      <w:r>
        <w:t xml:space="preserve">, </w:t>
      </w:r>
      <w:r w:rsidR="00000000" w:rsidRPr="00033231">
        <w:t>êtes un idolâtre</w:t>
      </w:r>
      <w:r>
        <w:t xml:space="preserve"> ; </w:t>
      </w:r>
      <w:r w:rsidR="00000000" w:rsidRPr="00033231">
        <w:t>je crois que vous adorez par ignorance</w:t>
      </w:r>
      <w:r>
        <w:t xml:space="preserve"> : </w:t>
      </w:r>
      <w:r w:rsidR="00000000" w:rsidRPr="00033231">
        <w:t>en toute chose vous me paraissez trop superstitieux</w:t>
      </w:r>
      <w:r>
        <w:t xml:space="preserve">. </w:t>
      </w:r>
      <w:r w:rsidR="00000000" w:rsidRPr="00033231">
        <w:t>Monsieur</w:t>
      </w:r>
      <w:r>
        <w:t xml:space="preserve">, </w:t>
      </w:r>
      <w:r w:rsidR="00000000" w:rsidRPr="00033231">
        <w:t>votre Dieu</w:t>
      </w:r>
      <w:r>
        <w:t xml:space="preserve">, </w:t>
      </w:r>
      <w:r w:rsidR="00000000" w:rsidRPr="00033231">
        <w:t>votre grand Baal</w:t>
      </w:r>
      <w:r>
        <w:t xml:space="preserve">, </w:t>
      </w:r>
      <w:r w:rsidR="00000000" w:rsidRPr="00033231">
        <w:t>votre Dragon à queue de poisson</w:t>
      </w:r>
      <w:r>
        <w:t xml:space="preserve">, </w:t>
      </w:r>
      <w:r w:rsidR="00000000" w:rsidRPr="00033231">
        <w:t>se dresse devant moi comme un démon</w:t>
      </w:r>
      <w:r>
        <w:t xml:space="preserve">. </w:t>
      </w:r>
      <w:r w:rsidR="00000000" w:rsidRPr="00033231">
        <w:t>Vous</w:t>
      </w:r>
      <w:r>
        <w:t xml:space="preserve">, </w:t>
      </w:r>
      <w:r w:rsidR="00000000" w:rsidRPr="00033231">
        <w:t>et d</w:t>
      </w:r>
      <w:r>
        <w:t>’</w:t>
      </w:r>
      <w:r w:rsidR="00000000" w:rsidRPr="00033231">
        <w:t>autres semblables à vous</w:t>
      </w:r>
      <w:r>
        <w:t xml:space="preserve">, </w:t>
      </w:r>
      <w:r w:rsidR="00000000" w:rsidRPr="00033231">
        <w:t>l</w:t>
      </w:r>
      <w:r>
        <w:t>’</w:t>
      </w:r>
      <w:r w:rsidR="00000000" w:rsidRPr="00033231">
        <w:t>avez élevé sur un trône</w:t>
      </w:r>
      <w:r>
        <w:t xml:space="preserve">, </w:t>
      </w:r>
      <w:r w:rsidR="00000000" w:rsidRPr="00033231">
        <w:t>lui avez placé sur la tête une couronne</w:t>
      </w:r>
      <w:r>
        <w:t xml:space="preserve">, </w:t>
      </w:r>
      <w:r w:rsidR="00000000" w:rsidRPr="00033231">
        <w:t>lui avez mis un sceptre à la main</w:t>
      </w:r>
      <w:r>
        <w:t xml:space="preserve">. </w:t>
      </w:r>
      <w:r w:rsidR="00000000" w:rsidRPr="00033231">
        <w:t>Voyez comme il gouverne hideusement</w:t>
      </w:r>
      <w:r>
        <w:t xml:space="preserve"> ! </w:t>
      </w:r>
      <w:r w:rsidR="00000000" w:rsidRPr="00033231">
        <w:t>Voyez-le occupé à l</w:t>
      </w:r>
      <w:r>
        <w:t>’</w:t>
      </w:r>
      <w:r w:rsidR="00000000" w:rsidRPr="00033231">
        <w:t>œuvre qu</w:t>
      </w:r>
      <w:r>
        <w:t>’</w:t>
      </w:r>
      <w:r w:rsidR="00000000" w:rsidRPr="00033231">
        <w:t>il aime le mieux</w:t>
      </w:r>
      <w:r>
        <w:t xml:space="preserve"> : </w:t>
      </w:r>
      <w:r w:rsidR="00000000" w:rsidRPr="00033231">
        <w:t>faire des mari</w:t>
      </w:r>
      <w:r w:rsidR="00000000" w:rsidRPr="00033231">
        <w:t>a</w:t>
      </w:r>
      <w:r w:rsidR="00000000" w:rsidRPr="00033231">
        <w:t>ges</w:t>
      </w:r>
      <w:r>
        <w:t xml:space="preserve">. </w:t>
      </w:r>
      <w:r w:rsidR="00000000" w:rsidRPr="00033231">
        <w:t>Il lie le jeune au vieux</w:t>
      </w:r>
      <w:r>
        <w:t xml:space="preserve">, </w:t>
      </w:r>
      <w:r w:rsidR="00000000" w:rsidRPr="00033231">
        <w:t>le fort à l</w:t>
      </w:r>
      <w:r>
        <w:t>’</w:t>
      </w:r>
      <w:r w:rsidR="00000000" w:rsidRPr="00033231">
        <w:t>impotent</w:t>
      </w:r>
      <w:r>
        <w:t xml:space="preserve">. </w:t>
      </w:r>
      <w:r w:rsidR="00000000" w:rsidRPr="00033231">
        <w:t xml:space="preserve">Comme autrefois </w:t>
      </w:r>
      <w:proofErr w:type="spellStart"/>
      <w:r w:rsidR="00000000" w:rsidRPr="00033231">
        <w:t>Mézence</w:t>
      </w:r>
      <w:proofErr w:type="spellEnd"/>
      <w:r>
        <w:t xml:space="preserve">, </w:t>
      </w:r>
      <w:r w:rsidR="00000000" w:rsidRPr="00033231">
        <w:t>il enchaîne le mort au vivant</w:t>
      </w:r>
      <w:r>
        <w:t xml:space="preserve">. </w:t>
      </w:r>
      <w:r w:rsidR="00000000" w:rsidRPr="00033231">
        <w:t>Dans son royaume est la haine</w:t>
      </w:r>
      <w:r>
        <w:t xml:space="preserve">, </w:t>
      </w:r>
      <w:r w:rsidR="00000000" w:rsidRPr="00033231">
        <w:t>la secrète haine</w:t>
      </w:r>
      <w:r>
        <w:t xml:space="preserve"> ; </w:t>
      </w:r>
      <w:r w:rsidR="00000000" w:rsidRPr="00033231">
        <w:t>la trahison</w:t>
      </w:r>
      <w:r>
        <w:t xml:space="preserve">, </w:t>
      </w:r>
      <w:r w:rsidR="00000000" w:rsidRPr="00033231">
        <w:t>la trahison de famille</w:t>
      </w:r>
      <w:r>
        <w:t xml:space="preserve"> ; </w:t>
      </w:r>
      <w:r w:rsidR="00000000" w:rsidRPr="00033231">
        <w:t>le v</w:t>
      </w:r>
      <w:r w:rsidR="00000000" w:rsidRPr="00033231">
        <w:t>i</w:t>
      </w:r>
      <w:r w:rsidR="00000000" w:rsidRPr="00033231">
        <w:t>ce</w:t>
      </w:r>
      <w:r>
        <w:t xml:space="preserve">, </w:t>
      </w:r>
      <w:r w:rsidR="00000000" w:rsidRPr="00033231">
        <w:t>le vice domestique</w:t>
      </w:r>
      <w:r>
        <w:t xml:space="preserve">, </w:t>
      </w:r>
      <w:r w:rsidR="00000000" w:rsidRPr="00033231">
        <w:t>profond et mortel</w:t>
      </w:r>
      <w:r>
        <w:t xml:space="preserve">. </w:t>
      </w:r>
      <w:r w:rsidR="00000000" w:rsidRPr="00033231">
        <w:t>Dans ses États les e</w:t>
      </w:r>
      <w:r w:rsidR="00000000" w:rsidRPr="00033231">
        <w:t>n</w:t>
      </w:r>
      <w:r w:rsidR="00000000" w:rsidRPr="00033231">
        <w:t>fants croissent sans aimer</w:t>
      </w:r>
      <w:r>
        <w:t xml:space="preserve">, </w:t>
      </w:r>
      <w:r w:rsidR="00000000" w:rsidRPr="00033231">
        <w:t>entre des parents qui n</w:t>
      </w:r>
      <w:r>
        <w:t>’</w:t>
      </w:r>
      <w:r w:rsidR="00000000" w:rsidRPr="00033231">
        <w:t>ont jamais connu l</w:t>
      </w:r>
      <w:r>
        <w:t>’</w:t>
      </w:r>
      <w:r w:rsidR="00000000" w:rsidRPr="00033231">
        <w:t>amour</w:t>
      </w:r>
      <w:r>
        <w:t xml:space="preserve"> ; </w:t>
      </w:r>
      <w:r w:rsidR="00000000" w:rsidRPr="00033231">
        <w:t>ils sont mis dès leur naissance au régime de la déception</w:t>
      </w:r>
      <w:r>
        <w:t xml:space="preserve"> ; </w:t>
      </w:r>
      <w:r w:rsidR="00000000" w:rsidRPr="00033231">
        <w:t>ils sont élevés dans une atmosphère corrompue par le mensonge</w:t>
      </w:r>
      <w:r>
        <w:t xml:space="preserve">. </w:t>
      </w:r>
      <w:r w:rsidR="00000000" w:rsidRPr="00033231">
        <w:t>Tout ce que votre Dieu environne se précipite vers la décrépitude</w:t>
      </w:r>
      <w:r>
        <w:t xml:space="preserve"> : </w:t>
      </w:r>
      <w:r w:rsidR="00000000" w:rsidRPr="00033231">
        <w:t>tout décline et dégénère sous son sceptre</w:t>
      </w:r>
      <w:r>
        <w:t xml:space="preserve">. </w:t>
      </w:r>
      <w:r w:rsidR="00000000" w:rsidRPr="00033231">
        <w:t>Votre Dieu</w:t>
      </w:r>
      <w:r>
        <w:t xml:space="preserve">, </w:t>
      </w:r>
      <w:r w:rsidR="00000000" w:rsidRPr="00033231">
        <w:t>c</w:t>
      </w:r>
      <w:r>
        <w:t>’</w:t>
      </w:r>
      <w:r w:rsidR="00000000" w:rsidRPr="00033231">
        <w:t>est la Mort avec un masque</w:t>
      </w:r>
      <w:r>
        <w:t>.</w:t>
      </w:r>
    </w:p>
    <w:p w14:paraId="29ECE400" w14:textId="77777777" w:rsidR="004F69D6" w:rsidRDefault="004F69D6" w:rsidP="0021796F">
      <w:r>
        <w:t>— </w:t>
      </w:r>
      <w:r w:rsidR="00000000" w:rsidRPr="00033231">
        <w:t>Voilà un langage terrible</w:t>
      </w:r>
      <w:r>
        <w:t xml:space="preserve"> ! </w:t>
      </w:r>
      <w:r w:rsidR="00000000" w:rsidRPr="00033231">
        <w:t>Mes filles et vous ne devez plus avoir de relations ensemble</w:t>
      </w:r>
      <w:r>
        <w:t xml:space="preserve">, </w:t>
      </w:r>
      <w:r w:rsidR="00000000" w:rsidRPr="00033231">
        <w:t xml:space="preserve">miss </w:t>
      </w:r>
      <w:proofErr w:type="spellStart"/>
      <w:r w:rsidR="00000000" w:rsidRPr="00033231">
        <w:t>Keeldar</w:t>
      </w:r>
      <w:proofErr w:type="spellEnd"/>
      <w:r>
        <w:t xml:space="preserve"> : </w:t>
      </w:r>
      <w:r w:rsidR="00000000" w:rsidRPr="00033231">
        <w:t>il y a du danger pour elles dans la société d</w:t>
      </w:r>
      <w:r>
        <w:t>’</w:t>
      </w:r>
      <w:r w:rsidR="00000000" w:rsidRPr="00033231">
        <w:t>une compagne telle que vous</w:t>
      </w:r>
      <w:r>
        <w:t xml:space="preserve">. </w:t>
      </w:r>
      <w:r w:rsidR="00000000" w:rsidRPr="00033231">
        <w:t>Si je vous eusse connue plus tôt</w:t>
      </w:r>
      <w:r>
        <w:t xml:space="preserve"> ! </w:t>
      </w:r>
      <w:r w:rsidR="00000000" w:rsidRPr="00033231">
        <w:t>mais</w:t>
      </w:r>
      <w:r>
        <w:t xml:space="preserve">, </w:t>
      </w:r>
      <w:r w:rsidR="00000000" w:rsidRPr="00033231">
        <w:t>tout extraordinaire que je vous croyais</w:t>
      </w:r>
      <w:r>
        <w:t xml:space="preserve">, </w:t>
      </w:r>
      <w:r w:rsidR="00000000" w:rsidRPr="00033231">
        <w:t>je n</w:t>
      </w:r>
      <w:r>
        <w:t>’</w:t>
      </w:r>
      <w:r w:rsidR="00000000" w:rsidRPr="00033231">
        <w:t>eusse jamais pensé</w:t>
      </w:r>
      <w:r>
        <w:t>…</w:t>
      </w:r>
    </w:p>
    <w:p w14:paraId="46BF6B94" w14:textId="5A0FC45C" w:rsidR="00000000" w:rsidRPr="00033231" w:rsidRDefault="004F69D6" w:rsidP="0021796F">
      <w:r>
        <w:t>— </w:t>
      </w:r>
      <w:r w:rsidR="00000000" w:rsidRPr="00033231">
        <w:t>Maintenant</w:t>
      </w:r>
      <w:r>
        <w:t xml:space="preserve">, </w:t>
      </w:r>
      <w:r w:rsidR="00000000" w:rsidRPr="00033231">
        <w:t>monsieur</w:t>
      </w:r>
      <w:r>
        <w:t xml:space="preserve">, </w:t>
      </w:r>
      <w:r w:rsidR="00000000" w:rsidRPr="00033231">
        <w:t>commencez-vous à être persuadé qu</w:t>
      </w:r>
      <w:r>
        <w:t>’</w:t>
      </w:r>
      <w:r w:rsidR="00000000" w:rsidRPr="00033231">
        <w:t>il est inutile de faire des projets pour moi</w:t>
      </w:r>
      <w:r>
        <w:t xml:space="preserve"> ? </w:t>
      </w:r>
      <w:r w:rsidR="00000000" w:rsidRPr="00033231">
        <w:t>qu</w:t>
      </w:r>
      <w:r>
        <w:t>’</w:t>
      </w:r>
      <w:r w:rsidR="00000000" w:rsidRPr="00033231">
        <w:t>en agissant ainsi</w:t>
      </w:r>
      <w:r>
        <w:t xml:space="preserve">, </w:t>
      </w:r>
      <w:r w:rsidR="00000000" w:rsidRPr="00033231">
        <w:t>vous semez le vent pour récolter la tempête</w:t>
      </w:r>
      <w:r>
        <w:t xml:space="preserve"> ? </w:t>
      </w:r>
      <w:r w:rsidR="00000000" w:rsidRPr="00033231">
        <w:t>Je balaye de mon chemin vos projets pareils à la toile d</w:t>
      </w:r>
      <w:r>
        <w:t>’</w:t>
      </w:r>
      <w:r w:rsidR="00000000" w:rsidRPr="00033231">
        <w:t>araignée</w:t>
      </w:r>
      <w:r>
        <w:t xml:space="preserve">, </w:t>
      </w:r>
      <w:r w:rsidR="00000000" w:rsidRPr="00033231">
        <w:t>afin de pa</w:t>
      </w:r>
      <w:r w:rsidR="00000000" w:rsidRPr="00033231">
        <w:t>s</w:t>
      </w:r>
      <w:r w:rsidR="00000000" w:rsidRPr="00033231">
        <w:t>ser sans me souiller</w:t>
      </w:r>
      <w:r>
        <w:t xml:space="preserve">. </w:t>
      </w:r>
      <w:r w:rsidR="00000000" w:rsidRPr="00033231">
        <w:t>J</w:t>
      </w:r>
      <w:r>
        <w:t>’</w:t>
      </w:r>
      <w:r w:rsidR="00000000" w:rsidRPr="00033231">
        <w:t>ai jeté l</w:t>
      </w:r>
      <w:r>
        <w:t>’</w:t>
      </w:r>
      <w:r w:rsidR="00000000" w:rsidRPr="00033231">
        <w:t xml:space="preserve">ancre sur une </w:t>
      </w:r>
      <w:r w:rsidR="00000000" w:rsidRPr="00033231">
        <w:lastRenderedPageBreak/>
        <w:t>résolution que vous ne pouvez ébranler</w:t>
      </w:r>
      <w:r>
        <w:t xml:space="preserve">. </w:t>
      </w:r>
      <w:r w:rsidR="00000000" w:rsidRPr="00033231">
        <w:t>Mon cœur</w:t>
      </w:r>
      <w:r>
        <w:t xml:space="preserve">, </w:t>
      </w:r>
      <w:r w:rsidR="00000000" w:rsidRPr="00033231">
        <w:t>ma conscience</w:t>
      </w:r>
      <w:r>
        <w:t xml:space="preserve">, </w:t>
      </w:r>
      <w:r w:rsidR="00000000" w:rsidRPr="00033231">
        <w:t>disposeront de ma main</w:t>
      </w:r>
      <w:r>
        <w:t xml:space="preserve"> : </w:t>
      </w:r>
      <w:r w:rsidR="00000000" w:rsidRPr="00033231">
        <w:rPr>
          <w:i/>
          <w:iCs/>
        </w:rPr>
        <w:t>eux seuls</w:t>
      </w:r>
      <w:r>
        <w:rPr>
          <w:i/>
          <w:iCs/>
        </w:rPr>
        <w:t xml:space="preserve">. </w:t>
      </w:r>
      <w:r w:rsidR="00000000" w:rsidRPr="00033231">
        <w:t>Sachez-le enfin</w:t>
      </w:r>
      <w:r>
        <w:t> ! »</w:t>
      </w:r>
    </w:p>
    <w:p w14:paraId="407558E4" w14:textId="5454A504" w:rsidR="004F69D6" w:rsidRDefault="004F69D6" w:rsidP="0021796F">
      <w:r>
        <w:t>M. </w:t>
      </w:r>
      <w:proofErr w:type="spellStart"/>
      <w:r w:rsidR="00000000" w:rsidRPr="00033231">
        <w:t>Sympson</w:t>
      </w:r>
      <w:proofErr w:type="spellEnd"/>
      <w:r w:rsidR="00000000" w:rsidRPr="00033231">
        <w:t xml:space="preserve"> commençait à être effrayé</w:t>
      </w:r>
      <w:r>
        <w:t>.</w:t>
      </w:r>
    </w:p>
    <w:p w14:paraId="5DFDE5FF" w14:textId="77777777" w:rsidR="004F69D6" w:rsidRDefault="004F69D6" w:rsidP="0021796F">
      <w:r>
        <w:t>« </w:t>
      </w:r>
      <w:r w:rsidR="00000000" w:rsidRPr="00033231">
        <w:t>Jamais je n</w:t>
      </w:r>
      <w:r>
        <w:t>’</w:t>
      </w:r>
      <w:r w:rsidR="00000000" w:rsidRPr="00033231">
        <w:t>ai entendu un pareil langage</w:t>
      </w:r>
      <w:r>
        <w:t xml:space="preserve"> ! </w:t>
      </w:r>
      <w:r w:rsidR="00000000" w:rsidRPr="00033231">
        <w:t>murmura-t-il plusieurs fois</w:t>
      </w:r>
      <w:r>
        <w:t xml:space="preserve">. </w:t>
      </w:r>
      <w:r w:rsidR="00000000" w:rsidRPr="00033231">
        <w:t>Jamais de ma vie on ne m</w:t>
      </w:r>
      <w:r>
        <w:t>’</w:t>
      </w:r>
      <w:r w:rsidR="00000000" w:rsidRPr="00033231">
        <w:t>a parlé ainsi</w:t>
      </w:r>
      <w:r>
        <w:t xml:space="preserve"> ; </w:t>
      </w:r>
      <w:r w:rsidR="00000000" w:rsidRPr="00033231">
        <w:t>jamais je n</w:t>
      </w:r>
      <w:r>
        <w:t>’</w:t>
      </w:r>
      <w:r w:rsidR="00000000" w:rsidRPr="00033231">
        <w:t>ai été ainsi traité</w:t>
      </w:r>
      <w:r>
        <w:t>.</w:t>
      </w:r>
    </w:p>
    <w:p w14:paraId="46C9048C" w14:textId="70E00A74" w:rsidR="00000000" w:rsidRPr="00033231" w:rsidRDefault="004F69D6" w:rsidP="0021796F">
      <w:r>
        <w:t>— </w:t>
      </w:r>
      <w:r w:rsidR="00000000" w:rsidRPr="00033231">
        <w:t>Vous êtes tout confus</w:t>
      </w:r>
      <w:r>
        <w:t xml:space="preserve">, </w:t>
      </w:r>
      <w:r w:rsidR="00000000" w:rsidRPr="00033231">
        <w:t>monsieur</w:t>
      </w:r>
      <w:r>
        <w:t xml:space="preserve">. </w:t>
      </w:r>
      <w:r w:rsidR="00000000" w:rsidRPr="00033231">
        <w:t>Vous feriez mieux de vous retirer</w:t>
      </w:r>
      <w:r>
        <w:t xml:space="preserve">, </w:t>
      </w:r>
      <w:r w:rsidR="00000000" w:rsidRPr="00033231">
        <w:t>ou je vais sortir</w:t>
      </w:r>
      <w:r>
        <w:t>. »</w:t>
      </w:r>
    </w:p>
    <w:p w14:paraId="2BC327FE" w14:textId="77777777" w:rsidR="004F69D6" w:rsidRDefault="00000000" w:rsidP="0021796F">
      <w:r w:rsidRPr="00033231">
        <w:t>Il se leva rapidement</w:t>
      </w:r>
      <w:r w:rsidR="004F69D6">
        <w:t>.</w:t>
      </w:r>
    </w:p>
    <w:p w14:paraId="119EEA40" w14:textId="77777777" w:rsidR="004F69D6" w:rsidRDefault="004F69D6" w:rsidP="0021796F">
      <w:r>
        <w:t>« </w:t>
      </w:r>
      <w:r w:rsidR="00000000" w:rsidRPr="00033231">
        <w:t>Nous devons quitter cette maison</w:t>
      </w:r>
      <w:r>
        <w:t xml:space="preserve"> : </w:t>
      </w:r>
      <w:r w:rsidR="00000000" w:rsidRPr="00033231">
        <w:t>il faut qu</w:t>
      </w:r>
      <w:r>
        <w:t>’</w:t>
      </w:r>
      <w:r w:rsidR="00000000" w:rsidRPr="00033231">
        <w:t>ils fassent à l</w:t>
      </w:r>
      <w:r>
        <w:t>’</w:t>
      </w:r>
      <w:r w:rsidR="00000000" w:rsidRPr="00033231">
        <w:t>instant leurs malles</w:t>
      </w:r>
      <w:r>
        <w:t>.</w:t>
      </w:r>
    </w:p>
    <w:p w14:paraId="78DCC038" w14:textId="78E20320" w:rsidR="00000000" w:rsidRPr="00033231" w:rsidRDefault="004F69D6" w:rsidP="0021796F">
      <w:r>
        <w:t>— </w:t>
      </w:r>
      <w:r w:rsidR="00000000" w:rsidRPr="00033231">
        <w:t>Ne pressez pas tant ma tante et mes cousines</w:t>
      </w:r>
      <w:r>
        <w:t xml:space="preserve"> ; </w:t>
      </w:r>
      <w:r w:rsidR="00000000" w:rsidRPr="00033231">
        <w:t>donnez-leur le temps</w:t>
      </w:r>
      <w:r>
        <w:t>. »</w:t>
      </w:r>
    </w:p>
    <w:p w14:paraId="7E77DC3E" w14:textId="77777777" w:rsidR="004F69D6" w:rsidRDefault="00000000" w:rsidP="0021796F">
      <w:r w:rsidRPr="00033231">
        <w:t>Il se dirigea vers la porte</w:t>
      </w:r>
      <w:r w:rsidR="004F69D6">
        <w:t xml:space="preserve"> ; </w:t>
      </w:r>
      <w:r w:rsidRPr="00033231">
        <w:t>il revint reprendre son mo</w:t>
      </w:r>
      <w:r w:rsidRPr="00033231">
        <w:t>u</w:t>
      </w:r>
      <w:r w:rsidRPr="00033231">
        <w:t>choir de poche</w:t>
      </w:r>
      <w:r w:rsidR="004F69D6">
        <w:t xml:space="preserve"> ; </w:t>
      </w:r>
      <w:r w:rsidRPr="00033231">
        <w:t>il laissa tomber sa tabatière</w:t>
      </w:r>
      <w:r w:rsidR="004F69D6">
        <w:t xml:space="preserve"> ; </w:t>
      </w:r>
      <w:r w:rsidRPr="00033231">
        <w:t>laissant son contenu éparpillé sur le tapis</w:t>
      </w:r>
      <w:r w:rsidR="004F69D6">
        <w:t xml:space="preserve">, </w:t>
      </w:r>
      <w:r w:rsidRPr="00033231">
        <w:t>il se précipita dehors et faillit tomber sur Tartare</w:t>
      </w:r>
      <w:r w:rsidR="004F69D6">
        <w:t xml:space="preserve">, </w:t>
      </w:r>
      <w:r w:rsidRPr="00033231">
        <w:t>qui se tenait sur le paillasson</w:t>
      </w:r>
      <w:r w:rsidR="004F69D6">
        <w:t xml:space="preserve"> : </w:t>
      </w:r>
      <w:r w:rsidRPr="00033231">
        <w:t>au comble de l</w:t>
      </w:r>
      <w:r w:rsidR="004F69D6">
        <w:t>’</w:t>
      </w:r>
      <w:r w:rsidRPr="00033231">
        <w:t>exaspération</w:t>
      </w:r>
      <w:r w:rsidR="004F69D6">
        <w:t xml:space="preserve">, </w:t>
      </w:r>
      <w:r w:rsidRPr="00033231">
        <w:t>il hurla un jurement pour le chien et une gro</w:t>
      </w:r>
      <w:r w:rsidRPr="00033231">
        <w:t>s</w:t>
      </w:r>
      <w:r w:rsidRPr="00033231">
        <w:t>si</w:t>
      </w:r>
      <w:r w:rsidRPr="00033231">
        <w:t>è</w:t>
      </w:r>
      <w:r w:rsidRPr="00033231">
        <w:t>re épithète pour la maîtresse</w:t>
      </w:r>
      <w:r w:rsidR="004F69D6">
        <w:t>.</w:t>
      </w:r>
    </w:p>
    <w:p w14:paraId="2B9AB3CA" w14:textId="3D47E370" w:rsidR="004F69D6" w:rsidRDefault="004F69D6" w:rsidP="0021796F">
      <w:r>
        <w:t>« </w:t>
      </w:r>
      <w:r w:rsidR="00000000" w:rsidRPr="00033231">
        <w:t xml:space="preserve">Pauvre </w:t>
      </w:r>
      <w:r>
        <w:t>M. </w:t>
      </w:r>
      <w:proofErr w:type="spellStart"/>
      <w:r w:rsidR="00000000" w:rsidRPr="00033231">
        <w:t>Sympson</w:t>
      </w:r>
      <w:proofErr w:type="spellEnd"/>
      <w:r>
        <w:t xml:space="preserve"> ! </w:t>
      </w:r>
      <w:r w:rsidR="00000000" w:rsidRPr="00033231">
        <w:t>il est tout à la fois faible et vu</w:t>
      </w:r>
      <w:r w:rsidR="00000000" w:rsidRPr="00033231">
        <w:t>l</w:t>
      </w:r>
      <w:r w:rsidR="00000000" w:rsidRPr="00033231">
        <w:t>ga</w:t>
      </w:r>
      <w:r w:rsidR="00000000" w:rsidRPr="00033231">
        <w:t>i</w:t>
      </w:r>
      <w:r w:rsidR="00000000" w:rsidRPr="00033231">
        <w:t>re</w:t>
      </w:r>
      <w:r>
        <w:t>, »</w:t>
      </w:r>
      <w:r w:rsidR="00000000" w:rsidRPr="00033231">
        <w:t xml:space="preserve"> se disait Shirley à elle-même</w:t>
      </w:r>
      <w:r>
        <w:t xml:space="preserve">. </w:t>
      </w:r>
      <w:r w:rsidR="00000000" w:rsidRPr="00033231">
        <w:t>La tête me fend</w:t>
      </w:r>
      <w:r>
        <w:t xml:space="preserve">, </w:t>
      </w:r>
      <w:r w:rsidR="00000000" w:rsidRPr="00033231">
        <w:t>et je suis f</w:t>
      </w:r>
      <w:r w:rsidR="00000000" w:rsidRPr="00033231">
        <w:t>a</w:t>
      </w:r>
      <w:r w:rsidR="00000000" w:rsidRPr="00033231">
        <w:t>tiguée</w:t>
      </w:r>
      <w:r>
        <w:t xml:space="preserve">, </w:t>
      </w:r>
      <w:r w:rsidR="00000000" w:rsidRPr="00033231">
        <w:t>ajouta-t-elle</w:t>
      </w:r>
      <w:r>
        <w:t xml:space="preserve">, </w:t>
      </w:r>
      <w:r w:rsidR="00000000" w:rsidRPr="00033231">
        <w:t>et plaçant sa tête sur un coussin</w:t>
      </w:r>
      <w:r>
        <w:t xml:space="preserve">, </w:t>
      </w:r>
      <w:r w:rsidR="00000000" w:rsidRPr="00033231">
        <w:t>elle se laissa doucement passer de l</w:t>
      </w:r>
      <w:r>
        <w:t>’</w:t>
      </w:r>
      <w:r w:rsidR="00000000" w:rsidRPr="00033231">
        <w:t>excitation au repos</w:t>
      </w:r>
      <w:r>
        <w:t xml:space="preserve">. </w:t>
      </w:r>
      <w:r w:rsidR="00000000" w:rsidRPr="00033231">
        <w:t>Quelqu</w:t>
      </w:r>
      <w:r>
        <w:t>’</w:t>
      </w:r>
      <w:r w:rsidR="00000000" w:rsidRPr="00033231">
        <w:t>un</w:t>
      </w:r>
      <w:r>
        <w:t xml:space="preserve">, </w:t>
      </w:r>
      <w:r w:rsidR="00000000" w:rsidRPr="00033231">
        <w:t>e</w:t>
      </w:r>
      <w:r w:rsidR="00000000" w:rsidRPr="00033231">
        <w:t>n</w:t>
      </w:r>
      <w:r w:rsidR="00000000" w:rsidRPr="00033231">
        <w:t>trant dans la chambre un quart d</w:t>
      </w:r>
      <w:r>
        <w:t>’</w:t>
      </w:r>
      <w:r w:rsidR="00000000" w:rsidRPr="00033231">
        <w:t>heure après</w:t>
      </w:r>
      <w:r>
        <w:t xml:space="preserve">, </w:t>
      </w:r>
      <w:r w:rsidR="00000000" w:rsidRPr="00033231">
        <w:t>la trouva endo</w:t>
      </w:r>
      <w:r w:rsidR="00000000" w:rsidRPr="00033231">
        <w:t>r</w:t>
      </w:r>
      <w:r w:rsidR="00000000" w:rsidRPr="00033231">
        <w:t>mie</w:t>
      </w:r>
      <w:r>
        <w:t xml:space="preserve">. </w:t>
      </w:r>
      <w:r w:rsidR="00000000" w:rsidRPr="00033231">
        <w:t>Quand Shirley avait été agitée</w:t>
      </w:r>
      <w:r>
        <w:t xml:space="preserve">, </w:t>
      </w:r>
      <w:r w:rsidR="00000000" w:rsidRPr="00033231">
        <w:t>elle prenait généralement ce repos naturel</w:t>
      </w:r>
      <w:r>
        <w:t xml:space="preserve">, </w:t>
      </w:r>
      <w:r w:rsidR="00000000" w:rsidRPr="00033231">
        <w:t>qui ne manquait jamais de venir à son appel</w:t>
      </w:r>
      <w:r>
        <w:t>.</w:t>
      </w:r>
    </w:p>
    <w:p w14:paraId="5CE0ADF1" w14:textId="77777777" w:rsidR="004F69D6" w:rsidRDefault="00000000" w:rsidP="0021796F">
      <w:r w:rsidRPr="00033231">
        <w:t>L</w:t>
      </w:r>
      <w:r w:rsidR="004F69D6">
        <w:t>’</w:t>
      </w:r>
      <w:r w:rsidRPr="00033231">
        <w:t>intrus s</w:t>
      </w:r>
      <w:r w:rsidR="004F69D6">
        <w:t>’</w:t>
      </w:r>
      <w:r w:rsidRPr="00033231">
        <w:t>arrêta en sa présence et dit</w:t>
      </w:r>
      <w:r w:rsidR="004F69D6">
        <w:t> :</w:t>
      </w:r>
    </w:p>
    <w:p w14:paraId="52655AF8" w14:textId="68F0119D" w:rsidR="00000000" w:rsidRPr="00033231" w:rsidRDefault="004F69D6" w:rsidP="0021796F">
      <w:r>
        <w:lastRenderedPageBreak/>
        <w:t>« </w:t>
      </w:r>
      <w:r w:rsidR="00000000" w:rsidRPr="00033231">
        <w:t xml:space="preserve">Miss </w:t>
      </w:r>
      <w:proofErr w:type="spellStart"/>
      <w:r w:rsidR="00000000" w:rsidRPr="00033231">
        <w:t>Keeldar</w:t>
      </w:r>
      <w:proofErr w:type="spellEnd"/>
      <w:r>
        <w:t> ! »</w:t>
      </w:r>
    </w:p>
    <w:p w14:paraId="22BB5AF4" w14:textId="77777777" w:rsidR="004F69D6" w:rsidRDefault="00000000" w:rsidP="0021796F">
      <w:r w:rsidRPr="00033231">
        <w:t>Peut-être sa voix s</w:t>
      </w:r>
      <w:r w:rsidR="004F69D6">
        <w:t>’</w:t>
      </w:r>
      <w:r w:rsidRPr="00033231">
        <w:t>harmonisait-elle avec quelque rêve he</w:t>
      </w:r>
      <w:r w:rsidRPr="00033231">
        <w:t>u</w:t>
      </w:r>
      <w:r w:rsidRPr="00033231">
        <w:t>reux de la jolie dormeuse</w:t>
      </w:r>
      <w:r w:rsidR="004F69D6">
        <w:t xml:space="preserve"> : </w:t>
      </w:r>
      <w:r w:rsidRPr="00033231">
        <w:t>elle ne tressaillit point</w:t>
      </w:r>
      <w:r w:rsidR="004F69D6">
        <w:t xml:space="preserve">, </w:t>
      </w:r>
      <w:r w:rsidRPr="00033231">
        <w:t>elle s</w:t>
      </w:r>
      <w:r w:rsidR="004F69D6">
        <w:t>’</w:t>
      </w:r>
      <w:r w:rsidRPr="00033231">
        <w:t>éveilla à peine</w:t>
      </w:r>
      <w:r w:rsidR="004F69D6">
        <w:t xml:space="preserve"> ; </w:t>
      </w:r>
      <w:r w:rsidRPr="00033231">
        <w:t>sans ouvrir les yeux</w:t>
      </w:r>
      <w:r w:rsidR="004F69D6">
        <w:t xml:space="preserve">, </w:t>
      </w:r>
      <w:r w:rsidRPr="00033231">
        <w:t>elle tourna légèrement la tête</w:t>
      </w:r>
      <w:r w:rsidR="004F69D6">
        <w:t xml:space="preserve">, </w:t>
      </w:r>
      <w:r w:rsidRPr="00033231">
        <w:t>de façon que sa joue et son profil</w:t>
      </w:r>
      <w:r w:rsidR="004F69D6">
        <w:t xml:space="preserve">, </w:t>
      </w:r>
      <w:r w:rsidRPr="00033231">
        <w:t>auparavant cachés par son bras</w:t>
      </w:r>
      <w:r w:rsidR="004F69D6">
        <w:t xml:space="preserve">, </w:t>
      </w:r>
      <w:r w:rsidRPr="00033231">
        <w:t>devinrent visibles</w:t>
      </w:r>
      <w:r w:rsidR="004F69D6">
        <w:t xml:space="preserve"> ; </w:t>
      </w:r>
      <w:r w:rsidRPr="00033231">
        <w:t>son teint était vermeil</w:t>
      </w:r>
      <w:r w:rsidR="004F69D6">
        <w:t xml:space="preserve"> ; </w:t>
      </w:r>
      <w:r w:rsidRPr="00033231">
        <w:t>elle semblait he</w:t>
      </w:r>
      <w:r w:rsidRPr="00033231">
        <w:t>u</w:t>
      </w:r>
      <w:r w:rsidRPr="00033231">
        <w:t>reuse</w:t>
      </w:r>
      <w:r w:rsidR="004F69D6">
        <w:t xml:space="preserve"> ; </w:t>
      </w:r>
      <w:r w:rsidRPr="00033231">
        <w:t>un demi-sourire s</w:t>
      </w:r>
      <w:r w:rsidR="004F69D6">
        <w:t>’</w:t>
      </w:r>
      <w:r w:rsidRPr="00033231">
        <w:t>épanouissait sur ses traits</w:t>
      </w:r>
      <w:r w:rsidR="004F69D6">
        <w:t xml:space="preserve"> ; </w:t>
      </w:r>
      <w:r w:rsidRPr="00033231">
        <w:t>mais ses cils étaient humides</w:t>
      </w:r>
      <w:r w:rsidR="004F69D6">
        <w:t xml:space="preserve"> : </w:t>
      </w:r>
      <w:r w:rsidRPr="00033231">
        <w:t>elle avait pleuré pendant son sommeil</w:t>
      </w:r>
      <w:r w:rsidR="004F69D6">
        <w:t xml:space="preserve"> ; </w:t>
      </w:r>
      <w:r w:rsidRPr="00033231">
        <w:t>ou peut-être</w:t>
      </w:r>
      <w:r w:rsidR="004F69D6">
        <w:t xml:space="preserve">, </w:t>
      </w:r>
      <w:r w:rsidRPr="00033231">
        <w:t>avant de s</w:t>
      </w:r>
      <w:r w:rsidR="004F69D6">
        <w:t>’</w:t>
      </w:r>
      <w:r w:rsidRPr="00033231">
        <w:t>endormir</w:t>
      </w:r>
      <w:r w:rsidR="004F69D6">
        <w:t xml:space="preserve">, </w:t>
      </w:r>
      <w:r w:rsidRPr="00033231">
        <w:t>l</w:t>
      </w:r>
      <w:r w:rsidR="004F69D6">
        <w:t>’</w:t>
      </w:r>
      <w:r w:rsidRPr="00033231">
        <w:t>épithète que lui avait jetée son oncle en la quittant lui avait fait répandre quelques larmes</w:t>
      </w:r>
      <w:r w:rsidR="004F69D6">
        <w:t xml:space="preserve">. </w:t>
      </w:r>
      <w:r w:rsidRPr="00033231">
        <w:t>Il n</w:t>
      </w:r>
      <w:r w:rsidR="004F69D6">
        <w:t>’</w:t>
      </w:r>
      <w:r w:rsidRPr="00033231">
        <w:t>est pas d</w:t>
      </w:r>
      <w:r w:rsidR="004F69D6">
        <w:t>’</w:t>
      </w:r>
      <w:r w:rsidRPr="00033231">
        <w:t>homme</w:t>
      </w:r>
      <w:r w:rsidR="004F69D6">
        <w:t xml:space="preserve">, </w:t>
      </w:r>
      <w:r w:rsidRPr="00033231">
        <w:t>il n</w:t>
      </w:r>
      <w:r w:rsidR="004F69D6">
        <w:t>’</w:t>
      </w:r>
      <w:r w:rsidRPr="00033231">
        <w:t>est pas de femme qui soient toujours a</w:t>
      </w:r>
      <w:r w:rsidRPr="00033231">
        <w:t>s</w:t>
      </w:r>
      <w:r w:rsidRPr="00033231">
        <w:t>sez forts pour mépriser une opinion injuste</w:t>
      </w:r>
      <w:r w:rsidR="004F69D6">
        <w:t xml:space="preserve">, </w:t>
      </w:r>
      <w:r w:rsidRPr="00033231">
        <w:t>pour dédaigner une parole outrageante</w:t>
      </w:r>
      <w:r w:rsidR="004F69D6">
        <w:t xml:space="preserve">. </w:t>
      </w:r>
      <w:r w:rsidRPr="00033231">
        <w:t>La calomnie</w:t>
      </w:r>
      <w:r w:rsidR="004F69D6">
        <w:t xml:space="preserve">, </w:t>
      </w:r>
      <w:r w:rsidRPr="00033231">
        <w:t>même dans la bouche d</w:t>
      </w:r>
      <w:r w:rsidR="004F69D6">
        <w:t>’</w:t>
      </w:r>
      <w:r w:rsidRPr="00033231">
        <w:t>un i</w:t>
      </w:r>
      <w:r w:rsidRPr="00033231">
        <w:t>n</w:t>
      </w:r>
      <w:r w:rsidRPr="00033231">
        <w:t>sensé</w:t>
      </w:r>
      <w:r w:rsidR="004F69D6">
        <w:t xml:space="preserve">, </w:t>
      </w:r>
      <w:r w:rsidRPr="00033231">
        <w:t>peut avoir son amertume</w:t>
      </w:r>
      <w:r w:rsidR="004F69D6">
        <w:t xml:space="preserve">. </w:t>
      </w:r>
      <w:r w:rsidRPr="00033231">
        <w:t>Shirley ressemblait à un enfant qui</w:t>
      </w:r>
      <w:r w:rsidR="004F69D6">
        <w:t xml:space="preserve">, </w:t>
      </w:r>
      <w:r w:rsidRPr="00033231">
        <w:t>après avoir été méchant et puni</w:t>
      </w:r>
      <w:r w:rsidR="004F69D6">
        <w:t xml:space="preserve">, </w:t>
      </w:r>
      <w:r w:rsidRPr="00033231">
        <w:t>jouirait en repos du pa</w:t>
      </w:r>
      <w:r w:rsidRPr="00033231">
        <w:t>r</w:t>
      </w:r>
      <w:r w:rsidRPr="00033231">
        <w:t>don obtenu</w:t>
      </w:r>
      <w:r w:rsidR="004F69D6">
        <w:t>.</w:t>
      </w:r>
    </w:p>
    <w:p w14:paraId="0DA55482" w14:textId="77777777" w:rsidR="004F69D6" w:rsidRDefault="004F69D6" w:rsidP="0021796F">
      <w:r>
        <w:t>« </w:t>
      </w:r>
      <w:r w:rsidR="00000000" w:rsidRPr="00033231">
        <w:t xml:space="preserve">Miss </w:t>
      </w:r>
      <w:proofErr w:type="spellStart"/>
      <w:r w:rsidR="00000000" w:rsidRPr="00033231">
        <w:t>Keeldar</w:t>
      </w:r>
      <w:proofErr w:type="spellEnd"/>
      <w:r>
        <w:t> ! »</w:t>
      </w:r>
      <w:r w:rsidR="00000000" w:rsidRPr="00033231">
        <w:t xml:space="preserve"> dit de nouveau la voix</w:t>
      </w:r>
      <w:r>
        <w:t>.</w:t>
      </w:r>
    </w:p>
    <w:p w14:paraId="2D18253B" w14:textId="77777777" w:rsidR="004F69D6" w:rsidRDefault="00000000" w:rsidP="0021796F">
      <w:r w:rsidRPr="00033231">
        <w:t>Cette fois</w:t>
      </w:r>
      <w:r w:rsidR="004F69D6">
        <w:t xml:space="preserve">, </w:t>
      </w:r>
      <w:r w:rsidRPr="00033231">
        <w:t>elle s</w:t>
      </w:r>
      <w:r w:rsidR="004F69D6">
        <w:t>’</w:t>
      </w:r>
      <w:r w:rsidRPr="00033231">
        <w:t>éveilla</w:t>
      </w:r>
      <w:r w:rsidR="004F69D6">
        <w:t xml:space="preserve">. </w:t>
      </w:r>
      <w:r w:rsidRPr="00033231">
        <w:t>Elle leva les yeux et vit à son côté Louis Moore</w:t>
      </w:r>
      <w:r w:rsidR="004F69D6">
        <w:t xml:space="preserve">, </w:t>
      </w:r>
      <w:r w:rsidRPr="00033231">
        <w:t>non tout près d</w:t>
      </w:r>
      <w:r w:rsidR="004F69D6">
        <w:t>’</w:t>
      </w:r>
      <w:r w:rsidRPr="00033231">
        <w:t>elle</w:t>
      </w:r>
      <w:r w:rsidR="004F69D6">
        <w:t xml:space="preserve">, </w:t>
      </w:r>
      <w:r w:rsidRPr="00033231">
        <w:t>mais debout à trois ou quatre pas de distance</w:t>
      </w:r>
      <w:r w:rsidR="004F69D6">
        <w:t>.</w:t>
      </w:r>
    </w:p>
    <w:p w14:paraId="7D292FC4" w14:textId="77777777" w:rsidR="004F69D6" w:rsidRDefault="004F69D6" w:rsidP="0021796F">
      <w:r>
        <w:t>« </w:t>
      </w:r>
      <w:r w:rsidR="00000000" w:rsidRPr="00033231">
        <w:t>Oh</w:t>
      </w:r>
      <w:r>
        <w:t xml:space="preserve"> ! </w:t>
      </w:r>
      <w:r w:rsidR="00000000" w:rsidRPr="00033231">
        <w:t>monsieur Moore</w:t>
      </w:r>
      <w:r>
        <w:t xml:space="preserve"> ! </w:t>
      </w:r>
      <w:r w:rsidR="00000000" w:rsidRPr="00033231">
        <w:t>dit-elle</w:t>
      </w:r>
      <w:r>
        <w:t xml:space="preserve">, </w:t>
      </w:r>
      <w:r w:rsidR="00000000" w:rsidRPr="00033231">
        <w:t>j</w:t>
      </w:r>
      <w:r>
        <w:t>’</w:t>
      </w:r>
      <w:r w:rsidR="00000000" w:rsidRPr="00033231">
        <w:t>avais peur que ce ne fût encore mon oncle</w:t>
      </w:r>
      <w:r>
        <w:t xml:space="preserve">. </w:t>
      </w:r>
      <w:r w:rsidR="00000000" w:rsidRPr="00033231">
        <w:t>Lui et moi nous nous sommes querellés</w:t>
      </w:r>
      <w:r>
        <w:t>.</w:t>
      </w:r>
    </w:p>
    <w:p w14:paraId="0241EA7E" w14:textId="64A08841" w:rsidR="004F69D6" w:rsidRDefault="004F69D6" w:rsidP="0021796F">
      <w:r>
        <w:t>— M. </w:t>
      </w:r>
      <w:proofErr w:type="spellStart"/>
      <w:r w:rsidR="00000000" w:rsidRPr="00033231">
        <w:t>Sympson</w:t>
      </w:r>
      <w:proofErr w:type="spellEnd"/>
      <w:r w:rsidR="00000000" w:rsidRPr="00033231">
        <w:t xml:space="preserve"> devrait vous laisser en repos</w:t>
      </w:r>
      <w:r>
        <w:t xml:space="preserve"> ; </w:t>
      </w:r>
      <w:r w:rsidR="00000000" w:rsidRPr="00033231">
        <w:t>est-ce qu</w:t>
      </w:r>
      <w:r>
        <w:t>’</w:t>
      </w:r>
      <w:r w:rsidR="00000000" w:rsidRPr="00033231">
        <w:t>il ne voit pas que vous n</w:t>
      </w:r>
      <w:r>
        <w:t>’</w:t>
      </w:r>
      <w:r w:rsidR="00000000" w:rsidRPr="00033231">
        <w:t>êtes rien moins que forte</w:t>
      </w:r>
      <w:r>
        <w:t> ?</w:t>
      </w:r>
    </w:p>
    <w:p w14:paraId="2DBCC692" w14:textId="77777777" w:rsidR="004F69D6" w:rsidRDefault="004F69D6" w:rsidP="0021796F">
      <w:r>
        <w:t>— </w:t>
      </w:r>
      <w:r w:rsidR="00000000" w:rsidRPr="00033231">
        <w:t>Je vous assure qu</w:t>
      </w:r>
      <w:r>
        <w:t>’</w:t>
      </w:r>
      <w:r w:rsidR="00000000" w:rsidRPr="00033231">
        <w:t>il ne m</w:t>
      </w:r>
      <w:r>
        <w:t>’</w:t>
      </w:r>
      <w:r w:rsidR="00000000" w:rsidRPr="00033231">
        <w:t>a pas trouvée faible</w:t>
      </w:r>
      <w:r>
        <w:t xml:space="preserve"> : </w:t>
      </w:r>
      <w:r w:rsidR="00000000" w:rsidRPr="00033231">
        <w:t>je ne ple</w:t>
      </w:r>
      <w:r w:rsidR="00000000" w:rsidRPr="00033231">
        <w:t>u</w:t>
      </w:r>
      <w:r w:rsidR="00000000" w:rsidRPr="00033231">
        <w:t>rais pas quand il était ici</w:t>
      </w:r>
      <w:r>
        <w:t>.</w:t>
      </w:r>
    </w:p>
    <w:p w14:paraId="1B38C62D" w14:textId="77777777" w:rsidR="004F69D6" w:rsidRDefault="004F69D6" w:rsidP="0021796F">
      <w:r>
        <w:t>— </w:t>
      </w:r>
      <w:r w:rsidR="00000000" w:rsidRPr="00033231">
        <w:t xml:space="preserve">Il est sur le point de quitter </w:t>
      </w:r>
      <w:proofErr w:type="spellStart"/>
      <w:r w:rsidR="00000000" w:rsidRPr="00033231">
        <w:t>Fieldhead</w:t>
      </w:r>
      <w:proofErr w:type="spellEnd"/>
      <w:r>
        <w:t xml:space="preserve">, </w:t>
      </w:r>
      <w:r w:rsidR="00000000" w:rsidRPr="00033231">
        <w:t>dit-il</w:t>
      </w:r>
      <w:r>
        <w:t xml:space="preserve">. </w:t>
      </w:r>
      <w:r w:rsidR="00000000" w:rsidRPr="00033231">
        <w:t>Il donne en ce moment des ordres à sa famille</w:t>
      </w:r>
      <w:r>
        <w:t xml:space="preserve"> : </w:t>
      </w:r>
      <w:r w:rsidR="00000000" w:rsidRPr="00033231">
        <w:t xml:space="preserve">il est venu dans la salle </w:t>
      </w:r>
      <w:r w:rsidR="00000000" w:rsidRPr="00033231">
        <w:lastRenderedPageBreak/>
        <w:t>d</w:t>
      </w:r>
      <w:r>
        <w:t>’</w:t>
      </w:r>
      <w:r w:rsidR="00000000" w:rsidRPr="00033231">
        <w:t>étude</w:t>
      </w:r>
      <w:r>
        <w:t xml:space="preserve">, </w:t>
      </w:r>
      <w:r w:rsidR="00000000" w:rsidRPr="00033231">
        <w:t>où il a commandé d</w:t>
      </w:r>
      <w:r>
        <w:t>’</w:t>
      </w:r>
      <w:r w:rsidR="00000000" w:rsidRPr="00033231">
        <w:t>une manière qui</w:t>
      </w:r>
      <w:r>
        <w:t xml:space="preserve">, </w:t>
      </w:r>
      <w:r w:rsidR="00000000" w:rsidRPr="00033231">
        <w:t>je suppose</w:t>
      </w:r>
      <w:r>
        <w:t xml:space="preserve">, </w:t>
      </w:r>
      <w:r w:rsidR="00000000" w:rsidRPr="00033231">
        <w:t>est la continuation de celle avec laquelle il venait de vous harasser</w:t>
      </w:r>
      <w:r>
        <w:t>.</w:t>
      </w:r>
    </w:p>
    <w:p w14:paraId="5C757D44" w14:textId="77777777" w:rsidR="004F69D6" w:rsidRDefault="004F69D6" w:rsidP="0021796F">
      <w:r>
        <w:t>— </w:t>
      </w:r>
      <w:r w:rsidR="00000000" w:rsidRPr="00033231">
        <w:t>Est-ce que vous et Henry devez aussi partir</w:t>
      </w:r>
      <w:r>
        <w:t> ?</w:t>
      </w:r>
    </w:p>
    <w:p w14:paraId="520224ED" w14:textId="4B2FD6D0" w:rsidR="00000000" w:rsidRPr="00033231" w:rsidRDefault="004F69D6" w:rsidP="0021796F">
      <w:r>
        <w:t>— </w:t>
      </w:r>
      <w:r w:rsidR="00000000" w:rsidRPr="00033231">
        <w:t>Je crois</w:t>
      </w:r>
      <w:r>
        <w:t xml:space="preserve">, </w:t>
      </w:r>
      <w:r w:rsidR="00000000" w:rsidRPr="00033231">
        <w:t>pour ce qui concerne Henry</w:t>
      </w:r>
      <w:r>
        <w:t xml:space="preserve">, </w:t>
      </w:r>
      <w:r w:rsidR="00000000" w:rsidRPr="00033231">
        <w:t>que c</w:t>
      </w:r>
      <w:r>
        <w:t>’</w:t>
      </w:r>
      <w:r w:rsidR="00000000" w:rsidRPr="00033231">
        <w:t>était la teneur de ses ordres à peine intelligibles</w:t>
      </w:r>
      <w:r>
        <w:t xml:space="preserve"> ; </w:t>
      </w:r>
      <w:r w:rsidR="00000000" w:rsidRPr="00033231">
        <w:t>mais il peut tout changer demain</w:t>
      </w:r>
      <w:r>
        <w:t xml:space="preserve"> : </w:t>
      </w:r>
      <w:r w:rsidR="00000000" w:rsidRPr="00033231">
        <w:t>il est justement dans cette disposition où l</w:t>
      </w:r>
      <w:r>
        <w:t>’</w:t>
      </w:r>
      <w:r w:rsidR="00000000" w:rsidRPr="00033231">
        <w:t>on ne peut pas compter sur sa consistance pour deux heures consécutives</w:t>
      </w:r>
      <w:r>
        <w:t xml:space="preserve"> : </w:t>
      </w:r>
      <w:r w:rsidR="00000000" w:rsidRPr="00033231">
        <w:t>je doute qu</w:t>
      </w:r>
      <w:r>
        <w:t>’</w:t>
      </w:r>
      <w:r w:rsidR="00000000" w:rsidRPr="00033231">
        <w:t>il vous quitte avant quelques semaines</w:t>
      </w:r>
      <w:r>
        <w:t xml:space="preserve">. </w:t>
      </w:r>
      <w:r w:rsidR="00000000" w:rsidRPr="00033231">
        <w:t>À moi</w:t>
      </w:r>
      <w:r>
        <w:t xml:space="preserve">, </w:t>
      </w:r>
      <w:r w:rsidR="00000000" w:rsidRPr="00033231">
        <w:t>il a adressé quelques mots qui demanderont bientôt un peu d</w:t>
      </w:r>
      <w:r>
        <w:t>’</w:t>
      </w:r>
      <w:r w:rsidR="00000000" w:rsidRPr="00033231">
        <w:t>attention et quelques commentaires</w:t>
      </w:r>
      <w:r>
        <w:t xml:space="preserve">, </w:t>
      </w:r>
      <w:r w:rsidR="00000000" w:rsidRPr="00033231">
        <w:t>lorsque j</w:t>
      </w:r>
      <w:r>
        <w:t>’</w:t>
      </w:r>
      <w:r w:rsidR="00000000" w:rsidRPr="00033231">
        <w:t>aurai le temps de leur en accorder</w:t>
      </w:r>
      <w:r>
        <w:t xml:space="preserve">. </w:t>
      </w:r>
      <w:r w:rsidR="00000000" w:rsidRPr="00033231">
        <w:t>Au moment où il est entré</w:t>
      </w:r>
      <w:r>
        <w:t xml:space="preserve">, </w:t>
      </w:r>
      <w:r w:rsidR="00000000" w:rsidRPr="00033231">
        <w:t>j</w:t>
      </w:r>
      <w:r>
        <w:t>’</w:t>
      </w:r>
      <w:r w:rsidR="00000000" w:rsidRPr="00033231">
        <w:t xml:space="preserve">étais occupé par une lettre que je venais de recevoir de </w:t>
      </w:r>
      <w:r>
        <w:t>M. </w:t>
      </w:r>
      <w:r w:rsidR="00000000" w:rsidRPr="00033231">
        <w:t>Yorke</w:t>
      </w:r>
      <w:r>
        <w:t xml:space="preserve">, </w:t>
      </w:r>
      <w:r w:rsidR="00000000" w:rsidRPr="00033231">
        <w:t>si occupé que j</w:t>
      </w:r>
      <w:r>
        <w:t>’</w:t>
      </w:r>
      <w:r w:rsidR="00000000" w:rsidRPr="00033231">
        <w:t>ai rompu l</w:t>
      </w:r>
      <w:r>
        <w:t>’</w:t>
      </w:r>
      <w:r w:rsidR="00000000" w:rsidRPr="00033231">
        <w:t>entrevue d</w:t>
      </w:r>
      <w:r>
        <w:t>’</w:t>
      </w:r>
      <w:r w:rsidR="00000000" w:rsidRPr="00033231">
        <w:t>une façon quelque peu abrupte</w:t>
      </w:r>
      <w:r>
        <w:t xml:space="preserve"> : </w:t>
      </w:r>
      <w:r w:rsidR="00000000" w:rsidRPr="00033231">
        <w:t>je l</w:t>
      </w:r>
      <w:r>
        <w:t>’</w:t>
      </w:r>
      <w:r w:rsidR="00000000" w:rsidRPr="00033231">
        <w:t>ai quitté furieux</w:t>
      </w:r>
      <w:r>
        <w:t xml:space="preserve">. </w:t>
      </w:r>
      <w:r w:rsidR="00000000" w:rsidRPr="00033231">
        <w:t>Voici la lettre</w:t>
      </w:r>
      <w:r>
        <w:t xml:space="preserve">, </w:t>
      </w:r>
      <w:r w:rsidR="00000000" w:rsidRPr="00033231">
        <w:t>je désire que vous la lisiez</w:t>
      </w:r>
      <w:r>
        <w:t xml:space="preserve"> ; </w:t>
      </w:r>
      <w:r w:rsidR="00000000" w:rsidRPr="00033231">
        <w:t>elle a trait à mon frère Robert</w:t>
      </w:r>
      <w:r>
        <w:t>. »</w:t>
      </w:r>
    </w:p>
    <w:p w14:paraId="7702E779" w14:textId="77777777" w:rsidR="004F69D6" w:rsidRDefault="00000000" w:rsidP="0021796F">
      <w:r w:rsidRPr="00033231">
        <w:t>Et Louis regarda Shirley</w:t>
      </w:r>
      <w:r w:rsidR="004F69D6">
        <w:t>.</w:t>
      </w:r>
    </w:p>
    <w:p w14:paraId="04C1DE51" w14:textId="77777777" w:rsidR="004F69D6" w:rsidRDefault="004F69D6" w:rsidP="0021796F">
      <w:r>
        <w:t>« </w:t>
      </w:r>
      <w:r w:rsidR="00000000" w:rsidRPr="00033231">
        <w:t>Je serais heureuse d</w:t>
      </w:r>
      <w:r>
        <w:t>’</w:t>
      </w:r>
      <w:r w:rsidR="00000000" w:rsidRPr="00033231">
        <w:t>apprendre de ses nouvelles</w:t>
      </w:r>
      <w:r>
        <w:t xml:space="preserve">. </w:t>
      </w:r>
      <w:r w:rsidR="00000000" w:rsidRPr="00033231">
        <w:t>Est-ce qu</w:t>
      </w:r>
      <w:r>
        <w:t>’</w:t>
      </w:r>
      <w:r w:rsidR="00000000" w:rsidRPr="00033231">
        <w:t>il revient</w:t>
      </w:r>
      <w:r>
        <w:t> ?</w:t>
      </w:r>
    </w:p>
    <w:p w14:paraId="20CBEA77" w14:textId="0659989C" w:rsidR="004F69D6" w:rsidRDefault="004F69D6" w:rsidP="0021796F">
      <w:r>
        <w:t>— </w:t>
      </w:r>
      <w:r w:rsidR="00000000" w:rsidRPr="00033231">
        <w:t>Il est revenu</w:t>
      </w:r>
      <w:r>
        <w:t xml:space="preserve"> ; </w:t>
      </w:r>
      <w:r w:rsidR="00000000" w:rsidRPr="00033231">
        <w:t>il est dans le Yorkshire</w:t>
      </w:r>
      <w:r>
        <w:t> : M. </w:t>
      </w:r>
      <w:r w:rsidR="00000000" w:rsidRPr="00033231">
        <w:t xml:space="preserve">Yorke alla hier à </w:t>
      </w:r>
      <w:proofErr w:type="spellStart"/>
      <w:r w:rsidR="00000000" w:rsidRPr="00033231">
        <w:t>Stilbro</w:t>
      </w:r>
      <w:proofErr w:type="spellEnd"/>
      <w:r>
        <w:t>’</w:t>
      </w:r>
      <w:r w:rsidR="00000000" w:rsidRPr="00033231">
        <w:t xml:space="preserve"> à sa rencontre</w:t>
      </w:r>
      <w:r>
        <w:t>.</w:t>
      </w:r>
    </w:p>
    <w:p w14:paraId="61431CCB" w14:textId="77777777" w:rsidR="004F69D6" w:rsidRDefault="004F69D6" w:rsidP="0021796F">
      <w:r>
        <w:t>— </w:t>
      </w:r>
      <w:r w:rsidR="00000000" w:rsidRPr="00033231">
        <w:t>Monsieur Moore</w:t>
      </w:r>
      <w:r>
        <w:t xml:space="preserve">, </w:t>
      </w:r>
      <w:r w:rsidR="00000000" w:rsidRPr="00033231">
        <w:t>il y a quelque malheur</w:t>
      </w:r>
      <w:r>
        <w:t> ?</w:t>
      </w:r>
    </w:p>
    <w:p w14:paraId="348D2C9F" w14:textId="77777777" w:rsidR="004F69D6" w:rsidRDefault="004F69D6" w:rsidP="0021796F">
      <w:r>
        <w:t>— </w:t>
      </w:r>
      <w:r w:rsidR="00000000" w:rsidRPr="00033231">
        <w:t>Est-ce que ma voix a tremblé</w:t>
      </w:r>
      <w:r>
        <w:t xml:space="preserve"> ? </w:t>
      </w:r>
      <w:r w:rsidR="00000000" w:rsidRPr="00033231">
        <w:t xml:space="preserve">Il est en ce moment à </w:t>
      </w:r>
      <w:proofErr w:type="spellStart"/>
      <w:r w:rsidR="00000000" w:rsidRPr="00033231">
        <w:t>Briarmains</w:t>
      </w:r>
      <w:proofErr w:type="spellEnd"/>
      <w:r>
        <w:t xml:space="preserve">, </w:t>
      </w:r>
      <w:r w:rsidR="00000000" w:rsidRPr="00033231">
        <w:t>et je vais le voir</w:t>
      </w:r>
      <w:r>
        <w:t>.</w:t>
      </w:r>
    </w:p>
    <w:p w14:paraId="36FD0733" w14:textId="77777777" w:rsidR="004F69D6" w:rsidRDefault="004F69D6" w:rsidP="0021796F">
      <w:r>
        <w:t>— </w:t>
      </w:r>
      <w:r w:rsidR="00000000" w:rsidRPr="00033231">
        <w:t>Qu</w:t>
      </w:r>
      <w:r>
        <w:t>’</w:t>
      </w:r>
      <w:r w:rsidR="00000000" w:rsidRPr="00033231">
        <w:t>est-il arrivé</w:t>
      </w:r>
      <w:r>
        <w:t> ?</w:t>
      </w:r>
    </w:p>
    <w:p w14:paraId="2E869ECC" w14:textId="77777777" w:rsidR="004F69D6" w:rsidRDefault="004F69D6" w:rsidP="0021796F">
      <w:r>
        <w:t>— </w:t>
      </w:r>
      <w:r w:rsidR="00000000" w:rsidRPr="00033231">
        <w:t>Si vous devenez si pâle</w:t>
      </w:r>
      <w:r>
        <w:t xml:space="preserve">, </w:t>
      </w:r>
      <w:r w:rsidR="00000000" w:rsidRPr="00033231">
        <w:t>je serais fâché d</w:t>
      </w:r>
      <w:r>
        <w:t>’</w:t>
      </w:r>
      <w:r w:rsidR="00000000" w:rsidRPr="00033231">
        <w:t>avoir parlé</w:t>
      </w:r>
      <w:r>
        <w:t xml:space="preserve">. </w:t>
      </w:r>
      <w:r w:rsidR="00000000" w:rsidRPr="00033231">
        <w:t>Il eût pu arriver un plus grand malheur</w:t>
      </w:r>
      <w:r>
        <w:t xml:space="preserve">. </w:t>
      </w:r>
      <w:r w:rsidR="00000000" w:rsidRPr="00033231">
        <w:t>Robert n</w:t>
      </w:r>
      <w:r>
        <w:t>’</w:t>
      </w:r>
      <w:r w:rsidR="00000000" w:rsidRPr="00033231">
        <w:t>est pas mort</w:t>
      </w:r>
      <w:r>
        <w:t xml:space="preserve">, </w:t>
      </w:r>
      <w:r w:rsidR="00000000" w:rsidRPr="00033231">
        <w:t>mais grièvement blessé</w:t>
      </w:r>
      <w:r>
        <w:t>.</w:t>
      </w:r>
    </w:p>
    <w:p w14:paraId="37BB4E41" w14:textId="77777777" w:rsidR="004F69D6" w:rsidRDefault="004F69D6" w:rsidP="0021796F">
      <w:r>
        <w:lastRenderedPageBreak/>
        <w:t>— </w:t>
      </w:r>
      <w:r w:rsidR="00000000" w:rsidRPr="00033231">
        <w:t>Oh</w:t>
      </w:r>
      <w:r>
        <w:t xml:space="preserve"> ! </w:t>
      </w:r>
      <w:r w:rsidR="00000000" w:rsidRPr="00033231">
        <w:t>monsieur</w:t>
      </w:r>
      <w:r>
        <w:t xml:space="preserve">, </w:t>
      </w:r>
      <w:r w:rsidR="00000000" w:rsidRPr="00033231">
        <w:t>c</w:t>
      </w:r>
      <w:r>
        <w:t>’</w:t>
      </w:r>
      <w:r w:rsidR="00000000" w:rsidRPr="00033231">
        <w:t>est vous qui êtes pâle</w:t>
      </w:r>
      <w:r>
        <w:t xml:space="preserve">. </w:t>
      </w:r>
      <w:r w:rsidR="00000000" w:rsidRPr="00033231">
        <w:t>Asseyez-vous près de moi</w:t>
      </w:r>
      <w:r>
        <w:t>.</w:t>
      </w:r>
    </w:p>
    <w:p w14:paraId="00490FB7" w14:textId="7D86CEDF" w:rsidR="00000000" w:rsidRPr="00033231" w:rsidRDefault="004F69D6" w:rsidP="0021796F">
      <w:r>
        <w:t>— </w:t>
      </w:r>
      <w:r w:rsidR="00000000" w:rsidRPr="00033231">
        <w:t>Lisez la lettre</w:t>
      </w:r>
      <w:r>
        <w:t xml:space="preserve"> ; </w:t>
      </w:r>
      <w:r w:rsidR="00000000" w:rsidRPr="00033231">
        <w:t>laissez-moi l</w:t>
      </w:r>
      <w:r>
        <w:t>’</w:t>
      </w:r>
      <w:r w:rsidR="00000000" w:rsidRPr="00033231">
        <w:t>ouvrir</w:t>
      </w:r>
      <w:r>
        <w:t>. »</w:t>
      </w:r>
    </w:p>
    <w:p w14:paraId="05E834E8" w14:textId="5E1D43CD" w:rsidR="004F69D6" w:rsidRDefault="00000000" w:rsidP="0021796F">
      <w:r w:rsidRPr="00033231">
        <w:t xml:space="preserve">Miss </w:t>
      </w:r>
      <w:proofErr w:type="spellStart"/>
      <w:r w:rsidRPr="00033231">
        <w:t>Keeldar</w:t>
      </w:r>
      <w:proofErr w:type="spellEnd"/>
      <w:r w:rsidRPr="00033231">
        <w:t xml:space="preserve"> lut la lettre</w:t>
      </w:r>
      <w:r w:rsidR="004F69D6">
        <w:t xml:space="preserve"> : </w:t>
      </w:r>
      <w:r w:rsidRPr="00033231">
        <w:t>elle disait brièvement que la vei</w:t>
      </w:r>
      <w:r w:rsidRPr="00033231">
        <w:t>l</w:t>
      </w:r>
      <w:r w:rsidRPr="00033231">
        <w:t xml:space="preserve">le Robert Moore avait reçu un coup de feu de derrière le mur de la plantation de </w:t>
      </w:r>
      <w:proofErr w:type="spellStart"/>
      <w:r w:rsidRPr="00033231">
        <w:t>Milldean</w:t>
      </w:r>
      <w:proofErr w:type="spellEnd"/>
      <w:r w:rsidR="004F69D6">
        <w:t xml:space="preserve"> ; </w:t>
      </w:r>
      <w:r w:rsidRPr="00033231">
        <w:t>que sa blessure était grave</w:t>
      </w:r>
      <w:r w:rsidR="004F69D6">
        <w:t xml:space="preserve">, </w:t>
      </w:r>
      <w:r w:rsidRPr="00033231">
        <w:t>mais que l</w:t>
      </w:r>
      <w:r w:rsidR="004F69D6">
        <w:t>’</w:t>
      </w:r>
      <w:r w:rsidRPr="00033231">
        <w:t>on espérait qu</w:t>
      </w:r>
      <w:r w:rsidR="004F69D6">
        <w:t>’</w:t>
      </w:r>
      <w:r w:rsidRPr="00033231">
        <w:t>elle ne serait pas mortelle</w:t>
      </w:r>
      <w:r w:rsidR="004F69D6">
        <w:t xml:space="preserve">. </w:t>
      </w:r>
      <w:r w:rsidRPr="00033231">
        <w:t>De l</w:t>
      </w:r>
      <w:r w:rsidR="004F69D6">
        <w:t>’</w:t>
      </w:r>
      <w:r w:rsidRPr="00033231">
        <w:t>assassin</w:t>
      </w:r>
      <w:r w:rsidR="004F69D6">
        <w:t xml:space="preserve">, </w:t>
      </w:r>
      <w:r w:rsidRPr="00033231">
        <w:t>ou des assassins</w:t>
      </w:r>
      <w:r w:rsidR="004F69D6">
        <w:t xml:space="preserve">, </w:t>
      </w:r>
      <w:r w:rsidRPr="00033231">
        <w:t>on ne savait rien</w:t>
      </w:r>
      <w:r w:rsidR="004F69D6">
        <w:t xml:space="preserve">, </w:t>
      </w:r>
      <w:r w:rsidRPr="00033231">
        <w:t>ils avaient pris la fuite</w:t>
      </w:r>
      <w:r w:rsidR="004F69D6">
        <w:t xml:space="preserve">. </w:t>
      </w:r>
      <w:r w:rsidRPr="00033231">
        <w:t>Sans a</w:t>
      </w:r>
      <w:r w:rsidRPr="00033231">
        <w:t>u</w:t>
      </w:r>
      <w:r w:rsidRPr="00033231">
        <w:t>cun doute</w:t>
      </w:r>
      <w:r w:rsidR="004F69D6">
        <w:t xml:space="preserve">, </w:t>
      </w:r>
      <w:r w:rsidRPr="00033231">
        <w:t xml:space="preserve">faisait observer </w:t>
      </w:r>
      <w:r w:rsidR="004F69D6">
        <w:t>M. </w:t>
      </w:r>
      <w:r w:rsidRPr="00033231">
        <w:t>Yorke</w:t>
      </w:r>
      <w:r w:rsidR="004F69D6">
        <w:t xml:space="preserve">, </w:t>
      </w:r>
      <w:r w:rsidRPr="00033231">
        <w:t>c</w:t>
      </w:r>
      <w:r w:rsidR="004F69D6">
        <w:t>’</w:t>
      </w:r>
      <w:r w:rsidRPr="00033231">
        <w:t>était une vengeance</w:t>
      </w:r>
      <w:r w:rsidR="004F69D6">
        <w:t xml:space="preserve"> ; </w:t>
      </w:r>
      <w:r w:rsidRPr="00033231">
        <w:t>c</w:t>
      </w:r>
      <w:r w:rsidR="004F69D6">
        <w:t>’</w:t>
      </w:r>
      <w:r w:rsidRPr="00033231">
        <w:t>était malheureux qu</w:t>
      </w:r>
      <w:r w:rsidR="004F69D6">
        <w:t>’</w:t>
      </w:r>
      <w:r w:rsidRPr="00033231">
        <w:t>il se fût attiré la haine</w:t>
      </w:r>
      <w:r w:rsidR="004F69D6">
        <w:t xml:space="preserve"> ; </w:t>
      </w:r>
      <w:r w:rsidRPr="00033231">
        <w:t>mais on n</w:t>
      </w:r>
      <w:r w:rsidR="004F69D6">
        <w:t>’</w:t>
      </w:r>
      <w:r w:rsidRPr="00033231">
        <w:t>y po</w:t>
      </w:r>
      <w:r w:rsidRPr="00033231">
        <w:t>u</w:t>
      </w:r>
      <w:r w:rsidRPr="00033231">
        <w:t>vait rien</w:t>
      </w:r>
      <w:r w:rsidR="004F69D6">
        <w:t>.</w:t>
      </w:r>
    </w:p>
    <w:p w14:paraId="66706002" w14:textId="77777777" w:rsidR="004F69D6" w:rsidRDefault="004F69D6" w:rsidP="0021796F">
      <w:r>
        <w:t>« </w:t>
      </w:r>
      <w:r w:rsidR="00000000" w:rsidRPr="00033231">
        <w:t>C</w:t>
      </w:r>
      <w:r>
        <w:t>’</w:t>
      </w:r>
      <w:r w:rsidR="00000000" w:rsidRPr="00033231">
        <w:t>est mon unique frère</w:t>
      </w:r>
      <w:r>
        <w:t xml:space="preserve">, </w:t>
      </w:r>
      <w:r w:rsidR="00000000" w:rsidRPr="00033231">
        <w:t>Shirley</w:t>
      </w:r>
      <w:r>
        <w:t xml:space="preserve">, </w:t>
      </w:r>
      <w:r w:rsidR="00000000" w:rsidRPr="00033231">
        <w:t>dit Louis</w:t>
      </w:r>
      <w:r>
        <w:t xml:space="preserve">, </w:t>
      </w:r>
      <w:r w:rsidR="00000000" w:rsidRPr="00033231">
        <w:t>au moment où elle lui rendait la lettre</w:t>
      </w:r>
      <w:r>
        <w:t xml:space="preserve">. </w:t>
      </w:r>
      <w:r w:rsidR="00000000" w:rsidRPr="00033231">
        <w:t>Je ne puis penser sans être ému que des misérables sont allés l</w:t>
      </w:r>
      <w:r>
        <w:t>’</w:t>
      </w:r>
      <w:r w:rsidR="00000000" w:rsidRPr="00033231">
        <w:t>attendre</w:t>
      </w:r>
      <w:r>
        <w:t xml:space="preserve">, </w:t>
      </w:r>
      <w:r w:rsidR="00000000" w:rsidRPr="00033231">
        <w:t>et ont fait feu sur lui de derrière un mur</w:t>
      </w:r>
      <w:r>
        <w:t xml:space="preserve">, </w:t>
      </w:r>
      <w:r w:rsidR="00000000" w:rsidRPr="00033231">
        <w:t>absolument comme sur une bête fauve</w:t>
      </w:r>
      <w:r>
        <w:t>.</w:t>
      </w:r>
    </w:p>
    <w:p w14:paraId="5A9FA464" w14:textId="384266D9" w:rsidR="00000000" w:rsidRPr="00033231" w:rsidRDefault="004F69D6" w:rsidP="0021796F">
      <w:r>
        <w:t>— </w:t>
      </w:r>
      <w:r w:rsidR="00000000" w:rsidRPr="00033231">
        <w:t>Prenez courage</w:t>
      </w:r>
      <w:r>
        <w:t xml:space="preserve"> ; </w:t>
      </w:r>
      <w:r w:rsidR="00000000" w:rsidRPr="00033231">
        <w:t>espérez</w:t>
      </w:r>
      <w:r>
        <w:t xml:space="preserve"> : </w:t>
      </w:r>
      <w:r w:rsidR="00000000" w:rsidRPr="00033231">
        <w:t>il guérira</w:t>
      </w:r>
      <w:r>
        <w:t>. »</w:t>
      </w:r>
    </w:p>
    <w:p w14:paraId="682CF466" w14:textId="6E0973BB" w:rsidR="004F69D6" w:rsidRDefault="00000000" w:rsidP="0021796F">
      <w:r w:rsidRPr="00033231">
        <w:t>Shirley</w:t>
      </w:r>
      <w:r w:rsidR="004F69D6">
        <w:t xml:space="preserve">, </w:t>
      </w:r>
      <w:r w:rsidRPr="00033231">
        <w:t>désireuse de le consoler</w:t>
      </w:r>
      <w:r w:rsidR="004F69D6">
        <w:t xml:space="preserve">, </w:t>
      </w:r>
      <w:r w:rsidRPr="00033231">
        <w:t xml:space="preserve">posa sa main sur celle de </w:t>
      </w:r>
      <w:r w:rsidR="004F69D6">
        <w:t>M. </w:t>
      </w:r>
      <w:r w:rsidRPr="00033231">
        <w:t>Moore placée sur le bras du fauteuil</w:t>
      </w:r>
      <w:r w:rsidR="004F69D6">
        <w:t xml:space="preserve"> : </w:t>
      </w:r>
      <w:r w:rsidRPr="00033231">
        <w:t>elle la toucha à peine</w:t>
      </w:r>
      <w:r w:rsidR="004F69D6">
        <w:t xml:space="preserve">, </w:t>
      </w:r>
      <w:r w:rsidRPr="00033231">
        <w:t>presque insensiblement</w:t>
      </w:r>
      <w:r w:rsidR="004F69D6">
        <w:t>.</w:t>
      </w:r>
    </w:p>
    <w:p w14:paraId="75A4C230" w14:textId="00200A04" w:rsidR="00000000" w:rsidRPr="00033231" w:rsidRDefault="004F69D6" w:rsidP="0021796F">
      <w:r>
        <w:t>« </w:t>
      </w:r>
      <w:r w:rsidR="00000000" w:rsidRPr="00033231">
        <w:t>Bien</w:t>
      </w:r>
      <w:r>
        <w:t xml:space="preserve">, </w:t>
      </w:r>
      <w:r w:rsidR="00000000" w:rsidRPr="00033231">
        <w:t>donnez-moi votre main</w:t>
      </w:r>
      <w:r>
        <w:t xml:space="preserve">, </w:t>
      </w:r>
      <w:r w:rsidR="00000000" w:rsidRPr="00033231">
        <w:t>dit-il</w:t>
      </w:r>
      <w:r>
        <w:t xml:space="preserve">, </w:t>
      </w:r>
      <w:r w:rsidR="00000000" w:rsidRPr="00033231">
        <w:t>ce sera pour la pr</w:t>
      </w:r>
      <w:r w:rsidR="00000000" w:rsidRPr="00033231">
        <w:t>e</w:t>
      </w:r>
      <w:r w:rsidR="00000000" w:rsidRPr="00033231">
        <w:t>mière fois</w:t>
      </w:r>
      <w:r>
        <w:t xml:space="preserve"> : </w:t>
      </w:r>
      <w:r w:rsidR="00000000" w:rsidRPr="00033231">
        <w:t>c</w:t>
      </w:r>
      <w:r>
        <w:t>’</w:t>
      </w:r>
      <w:r w:rsidR="00000000" w:rsidRPr="00033231">
        <w:t>est dans un moment de calamité</w:t>
      </w:r>
      <w:r>
        <w:t xml:space="preserve"> ; </w:t>
      </w:r>
      <w:r w:rsidR="00000000" w:rsidRPr="00033231">
        <w:t>donnez-la-moi</w:t>
      </w:r>
      <w:r>
        <w:t>. »</w:t>
      </w:r>
    </w:p>
    <w:p w14:paraId="29281C26" w14:textId="77777777" w:rsidR="004F69D6" w:rsidRDefault="00000000" w:rsidP="0021796F">
      <w:r w:rsidRPr="00033231">
        <w:t>Et n</w:t>
      </w:r>
      <w:r w:rsidR="004F69D6">
        <w:t>’</w:t>
      </w:r>
      <w:r w:rsidRPr="00033231">
        <w:t>attendant ni consentement ni refus</w:t>
      </w:r>
      <w:r w:rsidR="004F69D6">
        <w:t xml:space="preserve">, </w:t>
      </w:r>
      <w:r w:rsidRPr="00033231">
        <w:t>il prit ce qu</w:t>
      </w:r>
      <w:r w:rsidR="004F69D6">
        <w:t>’</w:t>
      </w:r>
      <w:r w:rsidRPr="00033231">
        <w:t>il d</w:t>
      </w:r>
      <w:r w:rsidRPr="00033231">
        <w:t>e</w:t>
      </w:r>
      <w:r w:rsidRPr="00033231">
        <w:t>mandait</w:t>
      </w:r>
      <w:r w:rsidR="004F69D6">
        <w:t>.</w:t>
      </w:r>
    </w:p>
    <w:p w14:paraId="7E91F5F1" w14:textId="77777777" w:rsidR="004F69D6" w:rsidRDefault="004F69D6" w:rsidP="0021796F">
      <w:r>
        <w:t>« </w:t>
      </w:r>
      <w:r w:rsidR="00000000" w:rsidRPr="00033231">
        <w:t xml:space="preserve">Je vais à </w:t>
      </w:r>
      <w:proofErr w:type="spellStart"/>
      <w:r w:rsidR="00000000" w:rsidRPr="00033231">
        <w:t>Briarmains</w:t>
      </w:r>
      <w:proofErr w:type="spellEnd"/>
      <w:r>
        <w:t xml:space="preserve">, </w:t>
      </w:r>
      <w:r w:rsidR="00000000" w:rsidRPr="00033231">
        <w:t>continua-t-il</w:t>
      </w:r>
      <w:r>
        <w:t xml:space="preserve">. </w:t>
      </w:r>
      <w:r w:rsidR="00000000" w:rsidRPr="00033231">
        <w:t>Je vous prie d</w:t>
      </w:r>
      <w:r>
        <w:t>’</w:t>
      </w:r>
      <w:r w:rsidR="00000000" w:rsidRPr="00033231">
        <w:t>aller jusqu</w:t>
      </w:r>
      <w:r>
        <w:t>’</w:t>
      </w:r>
      <w:r w:rsidR="00000000" w:rsidRPr="00033231">
        <w:t xml:space="preserve">à la </w:t>
      </w:r>
      <w:proofErr w:type="spellStart"/>
      <w:r w:rsidR="00000000" w:rsidRPr="00033231">
        <w:t>rectorerie</w:t>
      </w:r>
      <w:proofErr w:type="spellEnd"/>
      <w:r>
        <w:t xml:space="preserve">, </w:t>
      </w:r>
      <w:r w:rsidR="00000000" w:rsidRPr="00033231">
        <w:t xml:space="preserve">et de dire à Caroline </w:t>
      </w:r>
      <w:proofErr w:type="spellStart"/>
      <w:r w:rsidR="00000000" w:rsidRPr="00033231">
        <w:t>Helstone</w:t>
      </w:r>
      <w:proofErr w:type="spellEnd"/>
      <w:r w:rsidR="00000000" w:rsidRPr="00033231">
        <w:t xml:space="preserve"> ce qui est a</w:t>
      </w:r>
      <w:r w:rsidR="00000000" w:rsidRPr="00033231">
        <w:t>r</w:t>
      </w:r>
      <w:r w:rsidR="00000000" w:rsidRPr="00033231">
        <w:t>rivé</w:t>
      </w:r>
      <w:r>
        <w:t xml:space="preserve"> ; </w:t>
      </w:r>
      <w:r w:rsidR="00000000" w:rsidRPr="00033231">
        <w:t>voulez-vous</w:t>
      </w:r>
      <w:r>
        <w:t xml:space="preserve"> ? </w:t>
      </w:r>
      <w:r w:rsidR="00000000" w:rsidRPr="00033231">
        <w:t>Il vaut mieux qu</w:t>
      </w:r>
      <w:r>
        <w:t>’</w:t>
      </w:r>
      <w:r w:rsidR="00000000" w:rsidRPr="00033231">
        <w:t>elle l</w:t>
      </w:r>
      <w:r>
        <w:t>’</w:t>
      </w:r>
      <w:r w:rsidR="00000000" w:rsidRPr="00033231">
        <w:t>apprenne de vous</w:t>
      </w:r>
      <w:r>
        <w:t>.</w:t>
      </w:r>
    </w:p>
    <w:p w14:paraId="358A269D" w14:textId="77777777" w:rsidR="004F69D6" w:rsidRDefault="004F69D6" w:rsidP="0021796F">
      <w:r>
        <w:lastRenderedPageBreak/>
        <w:t>— </w:t>
      </w:r>
      <w:r w:rsidR="00000000" w:rsidRPr="00033231">
        <w:t>Immédiatement</w:t>
      </w:r>
      <w:r>
        <w:t xml:space="preserve">, </w:t>
      </w:r>
      <w:r w:rsidR="00000000" w:rsidRPr="00033231">
        <w:t>dit Shirley avec une docile promptitude</w:t>
      </w:r>
      <w:r>
        <w:t xml:space="preserve">. </w:t>
      </w:r>
      <w:r w:rsidR="00000000" w:rsidRPr="00033231">
        <w:t>Dois-je lui dire qu</w:t>
      </w:r>
      <w:r>
        <w:t>’</w:t>
      </w:r>
      <w:r w:rsidR="00000000" w:rsidRPr="00033231">
        <w:t>il n</w:t>
      </w:r>
      <w:r>
        <w:t>’</w:t>
      </w:r>
      <w:r w:rsidR="00000000" w:rsidRPr="00033231">
        <w:t>y a aucun danger</w:t>
      </w:r>
      <w:r>
        <w:t> ?</w:t>
      </w:r>
    </w:p>
    <w:p w14:paraId="3F22796F" w14:textId="77777777" w:rsidR="004F69D6" w:rsidRDefault="004F69D6" w:rsidP="0021796F">
      <w:r>
        <w:t>— </w:t>
      </w:r>
      <w:r w:rsidR="00000000" w:rsidRPr="00033231">
        <w:t>Oui</w:t>
      </w:r>
      <w:r>
        <w:t>.</w:t>
      </w:r>
    </w:p>
    <w:p w14:paraId="2360355E" w14:textId="77777777" w:rsidR="004F69D6" w:rsidRDefault="004F69D6" w:rsidP="0021796F">
      <w:r>
        <w:t>— </w:t>
      </w:r>
      <w:r w:rsidR="00000000" w:rsidRPr="00033231">
        <w:t>Vous reviendrez bientôt m</w:t>
      </w:r>
      <w:r>
        <w:t>’</w:t>
      </w:r>
      <w:r w:rsidR="00000000" w:rsidRPr="00033231">
        <w:t>en apprendre davantage</w:t>
      </w:r>
      <w:r>
        <w:t>.</w:t>
      </w:r>
    </w:p>
    <w:p w14:paraId="4B9911A9" w14:textId="77777777" w:rsidR="004F69D6" w:rsidRDefault="004F69D6" w:rsidP="0021796F">
      <w:r>
        <w:t>— </w:t>
      </w:r>
      <w:r w:rsidR="00000000" w:rsidRPr="00033231">
        <w:t>Je reviendrai ou j</w:t>
      </w:r>
      <w:r>
        <w:t>’</w:t>
      </w:r>
      <w:r w:rsidR="00000000" w:rsidRPr="00033231">
        <w:t>écrirai</w:t>
      </w:r>
      <w:r>
        <w:t>.</w:t>
      </w:r>
    </w:p>
    <w:p w14:paraId="2E941F03" w14:textId="77777777" w:rsidR="004F69D6" w:rsidRDefault="004F69D6" w:rsidP="0021796F">
      <w:r>
        <w:t>— </w:t>
      </w:r>
      <w:r w:rsidR="00000000" w:rsidRPr="00033231">
        <w:t>Comptez sur moi pour veiller sur Caroline</w:t>
      </w:r>
      <w:r>
        <w:t xml:space="preserve">. </w:t>
      </w:r>
      <w:r w:rsidR="00000000" w:rsidRPr="00033231">
        <w:t>Je verrai v</w:t>
      </w:r>
      <w:r w:rsidR="00000000" w:rsidRPr="00033231">
        <w:t>o</w:t>
      </w:r>
      <w:r w:rsidR="00000000" w:rsidRPr="00033231">
        <w:t>tre sœur aussi</w:t>
      </w:r>
      <w:r>
        <w:t xml:space="preserve">. </w:t>
      </w:r>
      <w:r w:rsidR="00000000" w:rsidRPr="00033231">
        <w:t>Mais</w:t>
      </w:r>
      <w:r>
        <w:t xml:space="preserve">, </w:t>
      </w:r>
      <w:r w:rsidR="00000000" w:rsidRPr="00033231">
        <w:t>sans doute</w:t>
      </w:r>
      <w:r>
        <w:t xml:space="preserve">, </w:t>
      </w:r>
      <w:r w:rsidR="00000000" w:rsidRPr="00033231">
        <w:t>elle est déjà auprès de Robert</w:t>
      </w:r>
      <w:r>
        <w:t> ?</w:t>
      </w:r>
    </w:p>
    <w:p w14:paraId="762ED29F" w14:textId="77777777" w:rsidR="004F69D6" w:rsidRDefault="004F69D6" w:rsidP="0021796F">
      <w:r>
        <w:t>— </w:t>
      </w:r>
      <w:r w:rsidR="00000000" w:rsidRPr="00033231">
        <w:t>Sans doute</w:t>
      </w:r>
      <w:r>
        <w:t xml:space="preserve"> ; </w:t>
      </w:r>
      <w:r w:rsidR="00000000" w:rsidRPr="00033231">
        <w:t>ou elle y sera bientôt</w:t>
      </w:r>
      <w:r>
        <w:t xml:space="preserve">. </w:t>
      </w:r>
      <w:r w:rsidR="00000000" w:rsidRPr="00033231">
        <w:t>Au revoir</w:t>
      </w:r>
      <w:r>
        <w:t xml:space="preserve">, </w:t>
      </w:r>
      <w:r w:rsidR="00000000" w:rsidRPr="00033231">
        <w:t>maintenant</w:t>
      </w:r>
      <w:r>
        <w:t>.</w:t>
      </w:r>
    </w:p>
    <w:p w14:paraId="780D85EC" w14:textId="77777777" w:rsidR="004F69D6" w:rsidRDefault="004F69D6" w:rsidP="0021796F">
      <w:r>
        <w:t>— </w:t>
      </w:r>
      <w:r w:rsidR="00000000" w:rsidRPr="00033231">
        <w:t>Vous aurez du courage</w:t>
      </w:r>
      <w:r>
        <w:t xml:space="preserve">, </w:t>
      </w:r>
      <w:r w:rsidR="00000000" w:rsidRPr="00033231">
        <w:t>quoi qu</w:t>
      </w:r>
      <w:r>
        <w:t>’</w:t>
      </w:r>
      <w:r w:rsidR="00000000" w:rsidRPr="00033231">
        <w:t>il puisse arriver</w:t>
      </w:r>
      <w:r>
        <w:t> ?</w:t>
      </w:r>
    </w:p>
    <w:p w14:paraId="654B31FA" w14:textId="7D5319B1" w:rsidR="00000000" w:rsidRPr="00033231" w:rsidRDefault="004F69D6" w:rsidP="0021796F">
      <w:r>
        <w:t>— </w:t>
      </w:r>
      <w:r w:rsidR="00000000" w:rsidRPr="00033231">
        <w:t>Nous verrons cela</w:t>
      </w:r>
      <w:r>
        <w:t>. »</w:t>
      </w:r>
    </w:p>
    <w:p w14:paraId="1F5CA199" w14:textId="77777777" w:rsidR="004F69D6" w:rsidRDefault="00000000" w:rsidP="0021796F">
      <w:r w:rsidRPr="00033231">
        <w:t>Les doigts de Shirley furent obligés de se retirer de ceux du précepteur</w:t>
      </w:r>
      <w:r w:rsidR="004F69D6">
        <w:t xml:space="preserve"> ; </w:t>
      </w:r>
      <w:r w:rsidRPr="00033231">
        <w:t>Louis fut obligé d</w:t>
      </w:r>
      <w:r w:rsidR="004F69D6">
        <w:t>’</w:t>
      </w:r>
      <w:r w:rsidRPr="00033231">
        <w:t>abandonner cette main serrée et cachée dans la sienne</w:t>
      </w:r>
      <w:r w:rsidR="004F69D6">
        <w:t>.</w:t>
      </w:r>
    </w:p>
    <w:p w14:paraId="10527940" w14:textId="39D79ADB" w:rsidR="00000000" w:rsidRPr="00033231" w:rsidRDefault="004F69D6" w:rsidP="0021796F">
      <w:r>
        <w:t>« </w:t>
      </w:r>
      <w:r w:rsidR="00000000" w:rsidRPr="00033231">
        <w:t>Je pensais que j</w:t>
      </w:r>
      <w:r>
        <w:t>’</w:t>
      </w:r>
      <w:r w:rsidR="00000000" w:rsidRPr="00033231">
        <w:t>aurais eu besoin de la soutenir</w:t>
      </w:r>
      <w:r>
        <w:t xml:space="preserve">, </w:t>
      </w:r>
      <w:r w:rsidR="00000000" w:rsidRPr="00033231">
        <w:t xml:space="preserve">dit-il en se dirigeant vers </w:t>
      </w:r>
      <w:proofErr w:type="spellStart"/>
      <w:r w:rsidR="00000000" w:rsidRPr="00033231">
        <w:t>Briarmains</w:t>
      </w:r>
      <w:proofErr w:type="spellEnd"/>
      <w:r>
        <w:t xml:space="preserve">, </w:t>
      </w:r>
      <w:r w:rsidR="00000000" w:rsidRPr="00033231">
        <w:t>et c</w:t>
      </w:r>
      <w:r>
        <w:t>’</w:t>
      </w:r>
      <w:r w:rsidR="00000000" w:rsidRPr="00033231">
        <w:t>est elle qui m</w:t>
      </w:r>
      <w:r>
        <w:t>’</w:t>
      </w:r>
      <w:r w:rsidR="00000000" w:rsidRPr="00033231">
        <w:t>a donné de la force</w:t>
      </w:r>
      <w:r>
        <w:t xml:space="preserve">. </w:t>
      </w:r>
      <w:r w:rsidR="00000000" w:rsidRPr="00033231">
        <w:t>Quel regard de compassion</w:t>
      </w:r>
      <w:r>
        <w:t xml:space="preserve"> ! </w:t>
      </w:r>
      <w:r w:rsidR="00000000" w:rsidRPr="00033231">
        <w:t>quel doux toucher</w:t>
      </w:r>
      <w:r>
        <w:t xml:space="preserve"> ! </w:t>
      </w:r>
      <w:r w:rsidR="00000000" w:rsidRPr="00033231">
        <w:t>Aucun duvet ne fut jamais plus doux</w:t>
      </w:r>
      <w:r>
        <w:t xml:space="preserve">, </w:t>
      </w:r>
      <w:r w:rsidR="00000000" w:rsidRPr="00033231">
        <w:t>aucun élixir plus puissant</w:t>
      </w:r>
      <w:r>
        <w:t xml:space="preserve">. </w:t>
      </w:r>
      <w:r w:rsidR="00000000" w:rsidRPr="00033231">
        <w:t>Sa main était dans la mienne comme un flocon de neige</w:t>
      </w:r>
      <w:r>
        <w:t xml:space="preserve"> : </w:t>
      </w:r>
      <w:r w:rsidR="00000000" w:rsidRPr="00033231">
        <w:t>elle fr</w:t>
      </w:r>
      <w:r w:rsidR="00000000" w:rsidRPr="00033231">
        <w:t>é</w:t>
      </w:r>
      <w:r w:rsidR="00000000" w:rsidRPr="00033231">
        <w:t>missait comme l</w:t>
      </w:r>
      <w:r>
        <w:t>’</w:t>
      </w:r>
      <w:r w:rsidR="00000000" w:rsidRPr="00033231">
        <w:t>éclair</w:t>
      </w:r>
      <w:r>
        <w:t xml:space="preserve">. </w:t>
      </w:r>
      <w:r w:rsidR="00000000" w:rsidRPr="00033231">
        <w:t>Mille fois j</w:t>
      </w:r>
      <w:r>
        <w:t>’</w:t>
      </w:r>
      <w:r w:rsidR="00000000" w:rsidRPr="00033231">
        <w:t>ai désiré posséder cette main</w:t>
      </w:r>
      <w:r>
        <w:t xml:space="preserve">, </w:t>
      </w:r>
      <w:r w:rsidR="00000000" w:rsidRPr="00033231">
        <w:t>l</w:t>
      </w:r>
      <w:r>
        <w:t>’</w:t>
      </w:r>
      <w:r w:rsidR="00000000" w:rsidRPr="00033231">
        <w:t>avoir dans la mienne</w:t>
      </w:r>
      <w:r>
        <w:t xml:space="preserve">. </w:t>
      </w:r>
      <w:r w:rsidR="00000000" w:rsidRPr="00033231">
        <w:t>Je l</w:t>
      </w:r>
      <w:r>
        <w:t>’</w:t>
      </w:r>
      <w:r w:rsidR="00000000" w:rsidRPr="00033231">
        <w:t>ai possédée</w:t>
      </w:r>
      <w:r>
        <w:t xml:space="preserve">, </w:t>
      </w:r>
      <w:r w:rsidR="00000000" w:rsidRPr="00033231">
        <w:t>pendant cinq minutes je l</w:t>
      </w:r>
      <w:r>
        <w:t>’</w:t>
      </w:r>
      <w:r w:rsidR="00000000" w:rsidRPr="00033231">
        <w:t>ai tenue</w:t>
      </w:r>
      <w:r>
        <w:t xml:space="preserve">. </w:t>
      </w:r>
      <w:r w:rsidR="00000000" w:rsidRPr="00033231">
        <w:t>Ses doigts et les miens ne peuvent plus être étra</w:t>
      </w:r>
      <w:r w:rsidR="00000000" w:rsidRPr="00033231">
        <w:t>n</w:t>
      </w:r>
      <w:r w:rsidR="00000000" w:rsidRPr="00033231">
        <w:t>gers</w:t>
      </w:r>
      <w:r>
        <w:t xml:space="preserve"> ; </w:t>
      </w:r>
      <w:r w:rsidR="00000000" w:rsidRPr="00033231">
        <w:t>s</w:t>
      </w:r>
      <w:r>
        <w:t>’</w:t>
      </w:r>
      <w:r w:rsidR="00000000" w:rsidRPr="00033231">
        <w:t>étant une fois rencontrés</w:t>
      </w:r>
      <w:r>
        <w:t xml:space="preserve">, </w:t>
      </w:r>
      <w:r w:rsidR="00000000" w:rsidRPr="00033231">
        <w:t>ils doivent se rencontrer e</w:t>
      </w:r>
      <w:r w:rsidR="00000000" w:rsidRPr="00033231">
        <w:t>n</w:t>
      </w:r>
      <w:r w:rsidR="00000000" w:rsidRPr="00033231">
        <w:t>c</w:t>
      </w:r>
      <w:r w:rsidR="00000000" w:rsidRPr="00033231">
        <w:t>o</w:t>
      </w:r>
      <w:r w:rsidR="00000000" w:rsidRPr="00033231">
        <w:t>re</w:t>
      </w:r>
      <w:r>
        <w:t>. »</w:t>
      </w:r>
    </w:p>
    <w:p w14:paraId="624199D6" w14:textId="55074A8D" w:rsidR="004F69D6" w:rsidRDefault="00000000" w:rsidP="004F69D6">
      <w:pPr>
        <w:pStyle w:val="Titre2"/>
        <w:rPr>
          <w:szCs w:val="44"/>
        </w:rPr>
      </w:pPr>
      <w:bookmarkStart w:id="32" w:name="_Toc199956113"/>
      <w:r w:rsidRPr="00AF30F4">
        <w:rPr>
          <w:szCs w:val="44"/>
        </w:rPr>
        <w:lastRenderedPageBreak/>
        <w:t>CHAPITRE VII</w:t>
      </w:r>
      <w:r w:rsidR="004F69D6">
        <w:rPr>
          <w:szCs w:val="44"/>
        </w:rPr>
        <w:t>.</w:t>
      </w:r>
      <w:r w:rsidR="004F69D6">
        <w:rPr>
          <w:szCs w:val="44"/>
        </w:rPr>
        <w:br/>
      </w:r>
      <w:r w:rsidRPr="00AF30F4">
        <w:rPr>
          <w:szCs w:val="44"/>
        </w:rPr>
        <w:br/>
        <w:t>L</w:t>
      </w:r>
      <w:r w:rsidR="004F69D6">
        <w:rPr>
          <w:szCs w:val="44"/>
        </w:rPr>
        <w:t>’</w:t>
      </w:r>
      <w:r w:rsidRPr="00AF30F4">
        <w:rPr>
          <w:szCs w:val="44"/>
        </w:rPr>
        <w:t>écolier et la nymphe</w:t>
      </w:r>
      <w:r w:rsidR="004F69D6">
        <w:rPr>
          <w:szCs w:val="44"/>
        </w:rPr>
        <w:t>.</w:t>
      </w:r>
      <w:bookmarkEnd w:id="32"/>
    </w:p>
    <w:p w14:paraId="6133F5A2" w14:textId="7B19FDD3" w:rsidR="004F69D6" w:rsidRDefault="00000000" w:rsidP="0021796F">
      <w:proofErr w:type="spellStart"/>
      <w:r w:rsidRPr="00033231">
        <w:t>Briarmains</w:t>
      </w:r>
      <w:proofErr w:type="spellEnd"/>
      <w:r w:rsidRPr="00033231">
        <w:t xml:space="preserve"> étant plus près que </w:t>
      </w:r>
      <w:proofErr w:type="spellStart"/>
      <w:r w:rsidRPr="00033231">
        <w:t>Hollow</w:t>
      </w:r>
      <w:proofErr w:type="spellEnd"/>
      <w:r w:rsidR="004F69D6">
        <w:t>, M. </w:t>
      </w:r>
      <w:r w:rsidRPr="00033231">
        <w:t>Yorke avait transporté là son jeune camarade</w:t>
      </w:r>
      <w:r w:rsidR="004F69D6">
        <w:t xml:space="preserve">. </w:t>
      </w:r>
      <w:r w:rsidRPr="00033231">
        <w:t>Il l</w:t>
      </w:r>
      <w:r w:rsidR="004F69D6">
        <w:t>’</w:t>
      </w:r>
      <w:r w:rsidRPr="00033231">
        <w:t>avait fait placer dans le meilleur lit de la maison</w:t>
      </w:r>
      <w:r w:rsidR="004F69D6">
        <w:t xml:space="preserve">, </w:t>
      </w:r>
      <w:r w:rsidRPr="00033231">
        <w:t>avec autant de sollicitude que s</w:t>
      </w:r>
      <w:r w:rsidR="004F69D6">
        <w:t>’</w:t>
      </w:r>
      <w:r w:rsidRPr="00033231">
        <w:t>il eût été un de ses propres fils</w:t>
      </w:r>
      <w:r w:rsidR="004F69D6">
        <w:t xml:space="preserve">. </w:t>
      </w:r>
      <w:r w:rsidRPr="00033231">
        <w:t>La vue de son sang s</w:t>
      </w:r>
      <w:r w:rsidR="004F69D6">
        <w:t>’</w:t>
      </w:r>
      <w:r w:rsidRPr="00033231">
        <w:t>échappant de la blessure en avait fait l</w:t>
      </w:r>
      <w:r w:rsidR="004F69D6">
        <w:t>’</w:t>
      </w:r>
      <w:r w:rsidRPr="00033231">
        <w:t>enfant de son cœur</w:t>
      </w:r>
      <w:r w:rsidR="004F69D6">
        <w:t xml:space="preserve">. </w:t>
      </w:r>
      <w:r w:rsidRPr="00033231">
        <w:t>Le spectacle de ce soudain événement</w:t>
      </w:r>
      <w:r w:rsidR="004F69D6">
        <w:t xml:space="preserve"> ; </w:t>
      </w:r>
      <w:r w:rsidRPr="00033231">
        <w:t>de ce corps grand et froid abattu dans sa fierté en travers de la route</w:t>
      </w:r>
      <w:r w:rsidR="004F69D6">
        <w:t xml:space="preserve"> ; </w:t>
      </w:r>
      <w:r w:rsidRPr="00033231">
        <w:t>de cette belle tête méridionale g</w:t>
      </w:r>
      <w:r w:rsidRPr="00033231">
        <w:t>i</w:t>
      </w:r>
      <w:r w:rsidRPr="00033231">
        <w:t>sant dans la poussière</w:t>
      </w:r>
      <w:r w:rsidR="004F69D6">
        <w:t xml:space="preserve"> ; </w:t>
      </w:r>
      <w:r w:rsidRPr="00033231">
        <w:t>de cette jeunesse en fleur devenue tout à coup devant lui pâle</w:t>
      </w:r>
      <w:r w:rsidR="004F69D6">
        <w:t xml:space="preserve">, </w:t>
      </w:r>
      <w:r w:rsidRPr="00033231">
        <w:t>sans vie</w:t>
      </w:r>
      <w:r w:rsidR="004F69D6">
        <w:t xml:space="preserve">, </w:t>
      </w:r>
      <w:r w:rsidRPr="00033231">
        <w:t>désespérée</w:t>
      </w:r>
      <w:r w:rsidR="004F69D6">
        <w:t xml:space="preserve"> : </w:t>
      </w:r>
      <w:r w:rsidRPr="00033231">
        <w:t>toute cette comb</w:t>
      </w:r>
      <w:r w:rsidRPr="00033231">
        <w:t>i</w:t>
      </w:r>
      <w:r w:rsidRPr="00033231">
        <w:t xml:space="preserve">naison de circonstances avait excité en </w:t>
      </w:r>
      <w:r w:rsidR="004F69D6">
        <w:t>M. </w:t>
      </w:r>
      <w:r w:rsidRPr="00033231">
        <w:t>Yorke le plus vif int</w:t>
      </w:r>
      <w:r w:rsidRPr="00033231">
        <w:t>é</w:t>
      </w:r>
      <w:r w:rsidRPr="00033231">
        <w:t>rêt pour la victime</w:t>
      </w:r>
      <w:r w:rsidR="004F69D6">
        <w:t>.</w:t>
      </w:r>
    </w:p>
    <w:p w14:paraId="76494FDA" w14:textId="010F2DB2" w:rsidR="004F69D6" w:rsidRDefault="00000000" w:rsidP="0021796F">
      <w:r w:rsidRPr="00033231">
        <w:t>Nulle autre main n</w:t>
      </w:r>
      <w:r w:rsidR="004F69D6">
        <w:t>’</w:t>
      </w:r>
      <w:r w:rsidRPr="00033231">
        <w:t>était là pour soulever</w:t>
      </w:r>
      <w:r w:rsidR="004F69D6">
        <w:t xml:space="preserve">, </w:t>
      </w:r>
      <w:r w:rsidRPr="00033231">
        <w:t>pour aider</w:t>
      </w:r>
      <w:r w:rsidR="004F69D6">
        <w:t xml:space="preserve"> ; </w:t>
      </w:r>
      <w:r w:rsidRPr="00033231">
        <w:t>nulle autre voix pour adresser de bienveillantes questions</w:t>
      </w:r>
      <w:r w:rsidR="004F69D6">
        <w:t xml:space="preserve"> ; </w:t>
      </w:r>
      <w:r w:rsidRPr="00033231">
        <w:t>nul autre cerveau pour concerter des mesures</w:t>
      </w:r>
      <w:r w:rsidR="004F69D6">
        <w:t xml:space="preserve"> ; </w:t>
      </w:r>
      <w:r w:rsidRPr="00033231">
        <w:t xml:space="preserve">il fallait que </w:t>
      </w:r>
      <w:r w:rsidR="004F69D6">
        <w:t>M. </w:t>
      </w:r>
      <w:r w:rsidRPr="00033231">
        <w:t>Yorke fit tout lui-même</w:t>
      </w:r>
      <w:r w:rsidR="004F69D6">
        <w:t xml:space="preserve">. </w:t>
      </w:r>
      <w:r w:rsidRPr="00033231">
        <w:t>Cette absolue dépendance de ce jeune homme baigné dans son sang</w:t>
      </w:r>
      <w:r w:rsidR="004F69D6">
        <w:t xml:space="preserve"> (</w:t>
      </w:r>
      <w:r w:rsidRPr="00033231">
        <w:t>car il le regardait comme un jeune ho</w:t>
      </w:r>
      <w:r w:rsidRPr="00033231">
        <w:t>m</w:t>
      </w:r>
      <w:r w:rsidRPr="00033231">
        <w:t>me</w:t>
      </w:r>
      <w:r w:rsidR="004F69D6">
        <w:t xml:space="preserve">), </w:t>
      </w:r>
      <w:r w:rsidRPr="00033231">
        <w:t>qui ne pouvait compter que sur sa bienveillance</w:t>
      </w:r>
      <w:r w:rsidR="004F69D6">
        <w:t xml:space="preserve">, </w:t>
      </w:r>
      <w:r w:rsidRPr="00033231">
        <w:t>lui avait fait accorder cette bienveillance sans réserve</w:t>
      </w:r>
      <w:r w:rsidR="004F69D6">
        <w:t>. M. </w:t>
      </w:r>
      <w:r w:rsidRPr="00033231">
        <w:t>Yorke aimait fort avoir le pouvoir et en user</w:t>
      </w:r>
      <w:r w:rsidR="004F69D6">
        <w:t xml:space="preserve"> : </w:t>
      </w:r>
      <w:r w:rsidRPr="00033231">
        <w:t>il avait alors entre ses mains un pouvoir complet sur la vie d</w:t>
      </w:r>
      <w:r w:rsidR="004F69D6">
        <w:t>’</w:t>
      </w:r>
      <w:r w:rsidRPr="00033231">
        <w:t>un de ses semblables</w:t>
      </w:r>
      <w:r w:rsidR="004F69D6">
        <w:t xml:space="preserve">. </w:t>
      </w:r>
      <w:r w:rsidRPr="00033231">
        <w:t>C</w:t>
      </w:r>
      <w:r w:rsidRPr="00033231">
        <w:t>e</w:t>
      </w:r>
      <w:r w:rsidRPr="00033231">
        <w:t>la lui convenait</w:t>
      </w:r>
      <w:r w:rsidR="004F69D6">
        <w:t>.</w:t>
      </w:r>
    </w:p>
    <w:p w14:paraId="32E01641" w14:textId="77777777" w:rsidR="004F69D6" w:rsidRDefault="00000000" w:rsidP="0021796F">
      <w:r w:rsidRPr="00033231">
        <w:t>Cela ne convenait pas moins à la meilleure moitié de lui-même</w:t>
      </w:r>
      <w:r w:rsidR="004F69D6">
        <w:t xml:space="preserve">, </w:t>
      </w:r>
      <w:r w:rsidRPr="00033231">
        <w:t xml:space="preserve">la triste </w:t>
      </w:r>
      <w:proofErr w:type="spellStart"/>
      <w:r w:rsidRPr="00033231">
        <w:t>mistress</w:t>
      </w:r>
      <w:proofErr w:type="spellEnd"/>
      <w:r w:rsidRPr="00033231">
        <w:t xml:space="preserve"> Yorke</w:t>
      </w:r>
      <w:r w:rsidR="004F69D6">
        <w:t xml:space="preserve">. </w:t>
      </w:r>
      <w:r w:rsidRPr="00033231">
        <w:t>La chose était tout à fait dans ses goûts</w:t>
      </w:r>
      <w:r w:rsidR="004F69D6">
        <w:t xml:space="preserve">. </w:t>
      </w:r>
      <w:r w:rsidRPr="00033231">
        <w:t>Quelques femmes auraient été frappées de terreur en voyant apporter dans leur demeure un homme ensanglanté</w:t>
      </w:r>
      <w:r w:rsidR="004F69D6">
        <w:t xml:space="preserve">, </w:t>
      </w:r>
      <w:r w:rsidRPr="00033231">
        <w:t>au milieu de la nuit</w:t>
      </w:r>
      <w:r w:rsidR="004F69D6">
        <w:t xml:space="preserve">. </w:t>
      </w:r>
      <w:r w:rsidRPr="00033231">
        <w:t>Cela</w:t>
      </w:r>
      <w:r w:rsidR="004F69D6">
        <w:t xml:space="preserve">, </w:t>
      </w:r>
      <w:r w:rsidRPr="00033231">
        <w:t>eussiez-vous supposé</w:t>
      </w:r>
      <w:r w:rsidR="004F69D6">
        <w:t xml:space="preserve">, </w:t>
      </w:r>
      <w:r w:rsidRPr="00033231">
        <w:t>était matière à a</w:t>
      </w:r>
      <w:r w:rsidRPr="00033231">
        <w:t>t</w:t>
      </w:r>
      <w:r w:rsidRPr="00033231">
        <w:t>taque de nerfs</w:t>
      </w:r>
      <w:r w:rsidR="004F69D6">
        <w:t xml:space="preserve">. </w:t>
      </w:r>
      <w:r w:rsidRPr="00033231">
        <w:t>Eh bien</w:t>
      </w:r>
      <w:r w:rsidR="004F69D6">
        <w:t xml:space="preserve">, </w:t>
      </w:r>
      <w:r w:rsidRPr="00033231">
        <w:t>non</w:t>
      </w:r>
      <w:r w:rsidR="004F69D6">
        <w:t xml:space="preserve"> : </w:t>
      </w:r>
      <w:proofErr w:type="spellStart"/>
      <w:r w:rsidRPr="00033231">
        <w:t>mistress</w:t>
      </w:r>
      <w:proofErr w:type="spellEnd"/>
      <w:r w:rsidRPr="00033231">
        <w:t xml:space="preserve"> Yorke avait </w:t>
      </w:r>
      <w:r w:rsidRPr="00033231">
        <w:lastRenderedPageBreak/>
        <w:t>une attaque de nerfs quand Jessie ne voulait pas quitter le jardin pour se remettre à son travail d</w:t>
      </w:r>
      <w:r w:rsidR="004F69D6">
        <w:t>’</w:t>
      </w:r>
      <w:r w:rsidRPr="00033231">
        <w:t>aiguille</w:t>
      </w:r>
      <w:r w:rsidR="004F69D6">
        <w:t xml:space="preserve">, </w:t>
      </w:r>
      <w:r w:rsidRPr="00033231">
        <w:t>ou quand Martin proposait de partir pour l</w:t>
      </w:r>
      <w:r w:rsidR="004F69D6">
        <w:t>’</w:t>
      </w:r>
      <w:r w:rsidRPr="00033231">
        <w:t>Australie</w:t>
      </w:r>
      <w:r w:rsidR="004F69D6">
        <w:t xml:space="preserve">, </w:t>
      </w:r>
      <w:r w:rsidRPr="00033231">
        <w:t>dans le but de jouir de la liberté ou d</w:t>
      </w:r>
      <w:r w:rsidR="004F69D6">
        <w:t>’</w:t>
      </w:r>
      <w:r w:rsidRPr="00033231">
        <w:t>échapper à la tyrannie de Mathieu</w:t>
      </w:r>
      <w:r w:rsidR="004F69D6">
        <w:t xml:space="preserve"> ; </w:t>
      </w:r>
      <w:r w:rsidRPr="00033231">
        <w:t>mais une tentative de meurtre presque à sa porte</w:t>
      </w:r>
      <w:r w:rsidR="004F69D6">
        <w:t xml:space="preserve">, </w:t>
      </w:r>
      <w:r w:rsidRPr="00033231">
        <w:t>un homme à moitié assassiné</w:t>
      </w:r>
      <w:r w:rsidR="004F69D6">
        <w:t xml:space="preserve">, </w:t>
      </w:r>
      <w:r w:rsidRPr="00033231">
        <w:t>co</w:t>
      </w:r>
      <w:r w:rsidRPr="00033231">
        <w:t>u</w:t>
      </w:r>
      <w:r w:rsidRPr="00033231">
        <w:t>ché dans un de ses meilleurs lits</w:t>
      </w:r>
      <w:r w:rsidR="004F69D6">
        <w:t xml:space="preserve">, </w:t>
      </w:r>
      <w:r w:rsidRPr="00033231">
        <w:t>cela la faisait se redresser</w:t>
      </w:r>
      <w:r w:rsidR="004F69D6">
        <w:t xml:space="preserve">, </w:t>
      </w:r>
      <w:r w:rsidRPr="00033231">
        <w:t>animait ses esprits et donnait à son bonnet les allures d</w:t>
      </w:r>
      <w:r w:rsidR="004F69D6">
        <w:t>’</w:t>
      </w:r>
      <w:r w:rsidRPr="00033231">
        <w:t>un tu</w:t>
      </w:r>
      <w:r w:rsidRPr="00033231">
        <w:t>r</w:t>
      </w:r>
      <w:r w:rsidRPr="00033231">
        <w:t>ban</w:t>
      </w:r>
      <w:r w:rsidR="004F69D6">
        <w:t>.</w:t>
      </w:r>
    </w:p>
    <w:p w14:paraId="14D603E4" w14:textId="77777777" w:rsidR="004F69D6" w:rsidRDefault="00000000" w:rsidP="0021796F">
      <w:proofErr w:type="spellStart"/>
      <w:r w:rsidRPr="00033231">
        <w:t>Mistress</w:t>
      </w:r>
      <w:proofErr w:type="spellEnd"/>
      <w:r w:rsidRPr="00033231">
        <w:t xml:space="preserve"> Yorke était juste la femme qui</w:t>
      </w:r>
      <w:r w:rsidR="004F69D6">
        <w:t xml:space="preserve">, </w:t>
      </w:r>
      <w:r w:rsidRPr="00033231">
        <w:t>tout en rendant misérable la vie pénible d</w:t>
      </w:r>
      <w:r w:rsidR="004F69D6">
        <w:t>’</w:t>
      </w:r>
      <w:r w:rsidRPr="00033231">
        <w:t>une servante</w:t>
      </w:r>
      <w:r w:rsidR="004F69D6">
        <w:t xml:space="preserve">, </w:t>
      </w:r>
      <w:r w:rsidRPr="00033231">
        <w:t>eût soigné comme une héroïne un hôpital rempli de pestiférés</w:t>
      </w:r>
      <w:r w:rsidR="004F69D6">
        <w:t xml:space="preserve">. </w:t>
      </w:r>
      <w:r w:rsidRPr="00033231">
        <w:t>Elle aimait presque Moore</w:t>
      </w:r>
      <w:r w:rsidR="004F69D6">
        <w:t xml:space="preserve">. </w:t>
      </w:r>
      <w:r w:rsidRPr="00033231">
        <w:t>Son cœur dur se remplit de tendresse pour lui</w:t>
      </w:r>
      <w:r w:rsidR="004F69D6">
        <w:t xml:space="preserve">, </w:t>
      </w:r>
      <w:r w:rsidRPr="00033231">
        <w:t>quand e</w:t>
      </w:r>
      <w:r w:rsidRPr="00033231">
        <w:t>l</w:t>
      </w:r>
      <w:r w:rsidRPr="00033231">
        <w:t>le le vit confié à ses soins</w:t>
      </w:r>
      <w:r w:rsidR="004F69D6">
        <w:t xml:space="preserve">, </w:t>
      </w:r>
      <w:r w:rsidRPr="00033231">
        <w:t>remis entre ses mains</w:t>
      </w:r>
      <w:r w:rsidR="004F69D6">
        <w:t xml:space="preserve">, </w:t>
      </w:r>
      <w:r w:rsidRPr="00033231">
        <w:t>dépendant d</w:t>
      </w:r>
      <w:r w:rsidR="004F69D6">
        <w:t>’</w:t>
      </w:r>
      <w:r w:rsidRPr="00033231">
        <w:t xml:space="preserve">elle autant que ses </w:t>
      </w:r>
      <w:proofErr w:type="spellStart"/>
      <w:r w:rsidRPr="00033231">
        <w:t>petits enfants</w:t>
      </w:r>
      <w:proofErr w:type="spellEnd"/>
      <w:r w:rsidRPr="00033231">
        <w:t xml:space="preserve"> au berceau</w:t>
      </w:r>
      <w:r w:rsidR="004F69D6">
        <w:t xml:space="preserve">. </w:t>
      </w:r>
      <w:r w:rsidRPr="00033231">
        <w:t>Si elle avait vu un domestique</w:t>
      </w:r>
      <w:r w:rsidR="004F69D6">
        <w:t xml:space="preserve">, </w:t>
      </w:r>
      <w:r w:rsidRPr="00033231">
        <w:t>ou l</w:t>
      </w:r>
      <w:r w:rsidR="004F69D6">
        <w:t>’</w:t>
      </w:r>
      <w:r w:rsidRPr="00033231">
        <w:t>une de ses filles</w:t>
      </w:r>
      <w:r w:rsidR="004F69D6">
        <w:t xml:space="preserve">, </w:t>
      </w:r>
      <w:r w:rsidRPr="00033231">
        <w:t>lui donner à boire ou a</w:t>
      </w:r>
      <w:r w:rsidRPr="00033231">
        <w:t>r</w:t>
      </w:r>
      <w:r w:rsidRPr="00033231">
        <w:t>ranger son oreiller</w:t>
      </w:r>
      <w:r w:rsidR="004F69D6">
        <w:t xml:space="preserve">, </w:t>
      </w:r>
      <w:r w:rsidRPr="00033231">
        <w:t>elle eût frappé l</w:t>
      </w:r>
      <w:r w:rsidR="004F69D6">
        <w:t>’</w:t>
      </w:r>
      <w:r w:rsidRPr="00033231">
        <w:t>intrus sur l</w:t>
      </w:r>
      <w:r w:rsidR="004F69D6">
        <w:t>’</w:t>
      </w:r>
      <w:r w:rsidRPr="00033231">
        <w:t>oreille</w:t>
      </w:r>
      <w:r w:rsidR="004F69D6">
        <w:t xml:space="preserve">. </w:t>
      </w:r>
      <w:r w:rsidRPr="00033231">
        <w:t>Elle chassa Jessie et Rose de l</w:t>
      </w:r>
      <w:r w:rsidR="004F69D6">
        <w:t>’</w:t>
      </w:r>
      <w:r w:rsidRPr="00033231">
        <w:t>étage supérieur de la maison</w:t>
      </w:r>
      <w:r w:rsidR="004F69D6">
        <w:t xml:space="preserve"> ; </w:t>
      </w:r>
      <w:r w:rsidRPr="00033231">
        <w:t>elle d</w:t>
      </w:r>
      <w:r w:rsidRPr="00033231">
        <w:t>é</w:t>
      </w:r>
      <w:r w:rsidRPr="00033231">
        <w:t>fendit aux servantes d</w:t>
      </w:r>
      <w:r w:rsidR="004F69D6">
        <w:t>’</w:t>
      </w:r>
      <w:r w:rsidRPr="00033231">
        <w:t>y mettre les pieds</w:t>
      </w:r>
      <w:r w:rsidR="004F69D6">
        <w:t>.</w:t>
      </w:r>
    </w:p>
    <w:p w14:paraId="09D6BD10" w14:textId="77777777" w:rsidR="004F69D6" w:rsidRDefault="00000000" w:rsidP="0021796F">
      <w:r w:rsidRPr="00033231">
        <w:t>Si l</w:t>
      </w:r>
      <w:r w:rsidR="004F69D6">
        <w:t>’</w:t>
      </w:r>
      <w:r w:rsidRPr="00033231">
        <w:t xml:space="preserve">accident était arrivé aux portes de la </w:t>
      </w:r>
      <w:proofErr w:type="spellStart"/>
      <w:r w:rsidRPr="00033231">
        <w:t>rectorerie</w:t>
      </w:r>
      <w:proofErr w:type="spellEnd"/>
      <w:r w:rsidR="004F69D6">
        <w:t xml:space="preserve">, </w:t>
      </w:r>
      <w:r w:rsidRPr="00033231">
        <w:t xml:space="preserve">et que le vieux </w:t>
      </w:r>
      <w:proofErr w:type="spellStart"/>
      <w:r w:rsidRPr="00033231">
        <w:t>Helstone</w:t>
      </w:r>
      <w:proofErr w:type="spellEnd"/>
      <w:r w:rsidRPr="00033231">
        <w:t xml:space="preserve"> eût pris soin de recueillir le martyr</w:t>
      </w:r>
      <w:r w:rsidR="004F69D6">
        <w:t xml:space="preserve">, </w:t>
      </w:r>
      <w:r w:rsidRPr="00033231">
        <w:t>ni Yorke ni sa femme n</w:t>
      </w:r>
      <w:r w:rsidR="004F69D6">
        <w:t>’</w:t>
      </w:r>
      <w:r w:rsidRPr="00033231">
        <w:t>eussent eu pitié de lui</w:t>
      </w:r>
      <w:r w:rsidR="004F69D6">
        <w:t xml:space="preserve"> : </w:t>
      </w:r>
      <w:r w:rsidRPr="00033231">
        <w:t>ils eussent déclaré qu</w:t>
      </w:r>
      <w:r w:rsidR="004F69D6">
        <w:t>’</w:t>
      </w:r>
      <w:r w:rsidRPr="00033231">
        <w:t>il n</w:t>
      </w:r>
      <w:r w:rsidR="004F69D6">
        <w:t>’</w:t>
      </w:r>
      <w:r w:rsidRPr="00033231">
        <w:t>avait que ce que méritaient sa tyrannie et sa dureté</w:t>
      </w:r>
      <w:r w:rsidR="004F69D6">
        <w:t xml:space="preserve">, </w:t>
      </w:r>
      <w:r w:rsidRPr="00033231">
        <w:t>tandis que</w:t>
      </w:r>
      <w:r w:rsidR="004F69D6">
        <w:t xml:space="preserve">, </w:t>
      </w:r>
      <w:r w:rsidRPr="00033231">
        <w:t>chez eux</w:t>
      </w:r>
      <w:r w:rsidR="004F69D6">
        <w:t xml:space="preserve">, </w:t>
      </w:r>
      <w:r w:rsidRPr="00033231">
        <w:t>il devenait pour le moment leur enfant gâté</w:t>
      </w:r>
      <w:r w:rsidR="004F69D6">
        <w:t>.</w:t>
      </w:r>
    </w:p>
    <w:p w14:paraId="73B25F73" w14:textId="4772AC59" w:rsidR="004F69D6" w:rsidRDefault="00000000" w:rsidP="0021796F">
      <w:r w:rsidRPr="00033231">
        <w:t>Chose étrange</w:t>
      </w:r>
      <w:r w:rsidR="004F69D6">
        <w:t xml:space="preserve"> ! </w:t>
      </w:r>
      <w:r w:rsidRPr="00033231">
        <w:t>Louis Moore reçut la permission d</w:t>
      </w:r>
      <w:r w:rsidR="004F69D6">
        <w:t>’</w:t>
      </w:r>
      <w:r w:rsidRPr="00033231">
        <w:t>entrer</w:t>
      </w:r>
      <w:r w:rsidR="004F69D6">
        <w:t xml:space="preserve">, </w:t>
      </w:r>
      <w:r w:rsidRPr="00033231">
        <w:t>de s</w:t>
      </w:r>
      <w:r w:rsidR="004F69D6">
        <w:t>’</w:t>
      </w:r>
      <w:r w:rsidRPr="00033231">
        <w:t>asseoir sur le bord du lit</w:t>
      </w:r>
      <w:r w:rsidR="004F69D6">
        <w:t xml:space="preserve">, </w:t>
      </w:r>
      <w:r w:rsidRPr="00033231">
        <w:t>de s</w:t>
      </w:r>
      <w:r w:rsidR="004F69D6">
        <w:t>’</w:t>
      </w:r>
      <w:r w:rsidRPr="00033231">
        <w:t>appuyer sur l</w:t>
      </w:r>
      <w:r w:rsidR="004F69D6">
        <w:t>’</w:t>
      </w:r>
      <w:r w:rsidRPr="00033231">
        <w:t>oreiller</w:t>
      </w:r>
      <w:r w:rsidR="004F69D6">
        <w:t xml:space="preserve">, </w:t>
      </w:r>
      <w:r w:rsidRPr="00033231">
        <w:t>de prendre la main de son frère et de presser son front pâle avec ses lèvres fraternelles</w:t>
      </w:r>
      <w:r w:rsidR="004F69D6">
        <w:t xml:space="preserve"> : </w:t>
      </w:r>
      <w:r w:rsidRPr="00033231">
        <w:t xml:space="preserve">et </w:t>
      </w:r>
      <w:proofErr w:type="spellStart"/>
      <w:r w:rsidRPr="00033231">
        <w:t>mistress</w:t>
      </w:r>
      <w:proofErr w:type="spellEnd"/>
      <w:r w:rsidRPr="00033231">
        <w:t xml:space="preserve"> Yorke supporta cela</w:t>
      </w:r>
      <w:r w:rsidR="004F69D6">
        <w:t xml:space="preserve">. </w:t>
      </w:r>
      <w:r w:rsidRPr="00033231">
        <w:t>Elle souffrit qu</w:t>
      </w:r>
      <w:r w:rsidR="004F69D6">
        <w:t>’</w:t>
      </w:r>
      <w:r w:rsidRPr="00033231">
        <w:t>il restât là la moitié du jour</w:t>
      </w:r>
      <w:r w:rsidR="004F69D6">
        <w:t xml:space="preserve"> ; </w:t>
      </w:r>
      <w:r w:rsidRPr="00033231">
        <w:t>elle souffrit une fois qu</w:t>
      </w:r>
      <w:r w:rsidR="004F69D6">
        <w:t>’</w:t>
      </w:r>
      <w:r w:rsidRPr="00033231">
        <w:t>il demeurât assis toute la nuit dans la chambre</w:t>
      </w:r>
      <w:r w:rsidR="004F69D6">
        <w:t xml:space="preserve"> ; </w:t>
      </w:r>
      <w:r w:rsidRPr="00033231">
        <w:t>elle se leva elle-même à cinq heures d</w:t>
      </w:r>
      <w:r w:rsidR="004F69D6">
        <w:t>’</w:t>
      </w:r>
      <w:r w:rsidRPr="00033231">
        <w:t>un froid matin de novembre</w:t>
      </w:r>
      <w:r w:rsidR="004F69D6">
        <w:t xml:space="preserve">, </w:t>
      </w:r>
      <w:r w:rsidRPr="00033231">
        <w:t>et de ses propres mains alluma le feu de la cuisine</w:t>
      </w:r>
      <w:r w:rsidR="004F69D6">
        <w:t xml:space="preserve">, </w:t>
      </w:r>
      <w:r w:rsidRPr="00033231">
        <w:t xml:space="preserve">fit le déjeuner </w:t>
      </w:r>
      <w:r w:rsidRPr="00033231">
        <w:lastRenderedPageBreak/>
        <w:t>des deux frères et le leur servit</w:t>
      </w:r>
      <w:r w:rsidR="004F69D6">
        <w:t xml:space="preserve">. </w:t>
      </w:r>
      <w:r w:rsidRPr="00033231">
        <w:t>Majestueusement drapée dans une vaste couverture de flanelle</w:t>
      </w:r>
      <w:r w:rsidR="004F69D6">
        <w:t xml:space="preserve">, </w:t>
      </w:r>
      <w:r w:rsidRPr="00033231">
        <w:t>avec un châle et un bonnet de nuit</w:t>
      </w:r>
      <w:r w:rsidR="004F69D6">
        <w:t xml:space="preserve">, </w:t>
      </w:r>
      <w:r w:rsidRPr="00033231">
        <w:t>elle demeura là assise</w:t>
      </w:r>
      <w:r w:rsidR="004F69D6">
        <w:t xml:space="preserve">, </w:t>
      </w:r>
      <w:r w:rsidRPr="00033231">
        <w:t>les regardant manger avec autant de s</w:t>
      </w:r>
      <w:r w:rsidRPr="00033231">
        <w:t>a</w:t>
      </w:r>
      <w:r w:rsidRPr="00033231">
        <w:t>tisfaction qu</w:t>
      </w:r>
      <w:r w:rsidR="004F69D6">
        <w:t>’</w:t>
      </w:r>
      <w:r w:rsidRPr="00033231">
        <w:t>une poule voit ses poussins prendre leur nourr</w:t>
      </w:r>
      <w:r w:rsidRPr="00033231">
        <w:t>i</w:t>
      </w:r>
      <w:r w:rsidRPr="00033231">
        <w:t>t</w:t>
      </w:r>
      <w:r w:rsidRPr="00033231">
        <w:t>u</w:t>
      </w:r>
      <w:r w:rsidRPr="00033231">
        <w:t>re</w:t>
      </w:r>
      <w:r w:rsidR="004F69D6">
        <w:t xml:space="preserve">. </w:t>
      </w:r>
      <w:r w:rsidRPr="00033231">
        <w:t>Cependant elle donna une admonition</w:t>
      </w:r>
      <w:r w:rsidR="004F69D6">
        <w:t xml:space="preserve">, </w:t>
      </w:r>
      <w:r w:rsidRPr="00033231">
        <w:t>ce jour-là</w:t>
      </w:r>
      <w:r w:rsidR="004F69D6">
        <w:t xml:space="preserve">, </w:t>
      </w:r>
      <w:r w:rsidRPr="00033231">
        <w:t>à la cu</w:t>
      </w:r>
      <w:r w:rsidRPr="00033231">
        <w:t>i</w:t>
      </w:r>
      <w:r w:rsidRPr="00033231">
        <w:t>s</w:t>
      </w:r>
      <w:r w:rsidRPr="00033231">
        <w:t>i</w:t>
      </w:r>
      <w:r w:rsidRPr="00033231">
        <w:t>nière</w:t>
      </w:r>
      <w:r w:rsidR="004F69D6">
        <w:t xml:space="preserve">, </w:t>
      </w:r>
      <w:r w:rsidRPr="00033231">
        <w:t>pour s</w:t>
      </w:r>
      <w:r w:rsidR="004F69D6">
        <w:t>’</w:t>
      </w:r>
      <w:r w:rsidRPr="00033231">
        <w:t xml:space="preserve">être permis de faire et de monter à </w:t>
      </w:r>
      <w:r w:rsidR="004F69D6">
        <w:t>M. </w:t>
      </w:r>
      <w:r w:rsidRPr="00033231">
        <w:t>Moore un bol de sagou</w:t>
      </w:r>
      <w:r w:rsidR="004F69D6">
        <w:t xml:space="preserve"> ; </w:t>
      </w:r>
      <w:r w:rsidRPr="00033231">
        <w:t>et la servante perdit sa faveur</w:t>
      </w:r>
      <w:r w:rsidR="004F69D6">
        <w:t xml:space="preserve">, </w:t>
      </w:r>
      <w:r w:rsidRPr="00033231">
        <w:t>parce que</w:t>
      </w:r>
      <w:r w:rsidR="004F69D6">
        <w:t xml:space="preserve">, </w:t>
      </w:r>
      <w:r w:rsidRPr="00033231">
        <w:t xml:space="preserve">quand </w:t>
      </w:r>
      <w:r w:rsidR="004F69D6">
        <w:t>M. </w:t>
      </w:r>
      <w:r w:rsidRPr="00033231">
        <w:t>Louis partit</w:t>
      </w:r>
      <w:r w:rsidR="004F69D6">
        <w:t xml:space="preserve">, </w:t>
      </w:r>
      <w:r w:rsidRPr="00033231">
        <w:t>elle lui apporta de la cuisine son surtout</w:t>
      </w:r>
      <w:r w:rsidR="004F69D6">
        <w:t xml:space="preserve">, </w:t>
      </w:r>
      <w:r w:rsidRPr="00033231">
        <w:t>et</w:t>
      </w:r>
      <w:r w:rsidR="004F69D6">
        <w:t xml:space="preserve">, </w:t>
      </w:r>
      <w:r w:rsidRPr="00033231">
        <w:t>comme une complaisante créature qu</w:t>
      </w:r>
      <w:r w:rsidR="004F69D6">
        <w:t>’</w:t>
      </w:r>
      <w:r w:rsidRPr="00033231">
        <w:t>elle était</w:t>
      </w:r>
      <w:r w:rsidR="004F69D6">
        <w:t xml:space="preserve">, </w:t>
      </w:r>
      <w:r w:rsidRPr="00033231">
        <w:t>l</w:t>
      </w:r>
      <w:r w:rsidR="004F69D6">
        <w:t>’</w:t>
      </w:r>
      <w:r w:rsidRPr="00033231">
        <w:t>aida à le rev</w:t>
      </w:r>
      <w:r w:rsidRPr="00033231">
        <w:t>ê</w:t>
      </w:r>
      <w:r w:rsidRPr="00033231">
        <w:t>tir</w:t>
      </w:r>
      <w:r w:rsidR="004F69D6">
        <w:t xml:space="preserve">, </w:t>
      </w:r>
      <w:r w:rsidRPr="00033231">
        <w:t>et accepta en retour un sourire</w:t>
      </w:r>
      <w:r w:rsidR="004F69D6">
        <w:t xml:space="preserve">, </w:t>
      </w:r>
      <w:r w:rsidRPr="00033231">
        <w:t>un</w:t>
      </w:r>
      <w:r w:rsidR="004F69D6">
        <w:t> : « </w:t>
      </w:r>
      <w:r w:rsidRPr="00033231">
        <w:t>Merci</w:t>
      </w:r>
      <w:r w:rsidR="004F69D6">
        <w:t xml:space="preserve">, </w:t>
      </w:r>
      <w:r w:rsidRPr="00033231">
        <w:t>ma fille</w:t>
      </w:r>
      <w:r w:rsidR="004F69D6">
        <w:t>, »</w:t>
      </w:r>
      <w:r w:rsidRPr="00033231">
        <w:t xml:space="preserve"> et un schelling</w:t>
      </w:r>
      <w:r w:rsidR="004F69D6">
        <w:t xml:space="preserve">. </w:t>
      </w:r>
      <w:r w:rsidRPr="00033231">
        <w:t>Deux ladies vinrent un jour</w:t>
      </w:r>
      <w:r w:rsidR="004F69D6">
        <w:t xml:space="preserve">, </w:t>
      </w:r>
      <w:r w:rsidRPr="00033231">
        <w:t>pâles et inquiètes</w:t>
      </w:r>
      <w:r w:rsidR="004F69D6">
        <w:t xml:space="preserve">, </w:t>
      </w:r>
      <w:r w:rsidRPr="00033231">
        <w:t>et d</w:t>
      </w:r>
      <w:r w:rsidRPr="00033231">
        <w:t>e</w:t>
      </w:r>
      <w:r w:rsidRPr="00033231">
        <w:t>mandèrent ardemment</w:t>
      </w:r>
      <w:r w:rsidR="004F69D6">
        <w:t xml:space="preserve">, </w:t>
      </w:r>
      <w:r w:rsidRPr="00033231">
        <w:t>humblement</w:t>
      </w:r>
      <w:r w:rsidR="004F69D6">
        <w:t xml:space="preserve">, </w:t>
      </w:r>
      <w:r w:rsidRPr="00033231">
        <w:t>qu</w:t>
      </w:r>
      <w:r w:rsidR="004F69D6">
        <w:t>’</w:t>
      </w:r>
      <w:r w:rsidRPr="00033231">
        <w:t xml:space="preserve">il leur fût permis de voir un instant </w:t>
      </w:r>
      <w:r w:rsidR="004F69D6">
        <w:t>M. </w:t>
      </w:r>
      <w:r w:rsidRPr="00033231">
        <w:t>Moore</w:t>
      </w:r>
      <w:r w:rsidR="004F69D6">
        <w:t xml:space="preserve"> ; </w:t>
      </w:r>
      <w:proofErr w:type="spellStart"/>
      <w:r w:rsidRPr="00033231">
        <w:t>mistress</w:t>
      </w:r>
      <w:proofErr w:type="spellEnd"/>
      <w:r w:rsidRPr="00033231">
        <w:t xml:space="preserve"> Yorke endurcit son cœur</w:t>
      </w:r>
      <w:r w:rsidR="004F69D6">
        <w:t xml:space="preserve">, </w:t>
      </w:r>
      <w:r w:rsidRPr="00033231">
        <w:t>et refusa de les recevoir</w:t>
      </w:r>
      <w:r w:rsidR="004F69D6">
        <w:t>.</w:t>
      </w:r>
    </w:p>
    <w:p w14:paraId="56BB5BFC" w14:textId="77777777" w:rsidR="004F69D6" w:rsidRDefault="00000000" w:rsidP="0021796F">
      <w:r w:rsidRPr="00033231">
        <w:t>Mais comment fut accueillie Hortense Moore</w:t>
      </w:r>
      <w:r w:rsidR="004F69D6">
        <w:t xml:space="preserve">, </w:t>
      </w:r>
      <w:r w:rsidRPr="00033231">
        <w:t>lorsqu</w:t>
      </w:r>
      <w:r w:rsidR="004F69D6">
        <w:t>’</w:t>
      </w:r>
      <w:r w:rsidRPr="00033231">
        <w:t>elle vint</w:t>
      </w:r>
      <w:r w:rsidR="004F69D6">
        <w:t xml:space="preserve"> ? </w:t>
      </w:r>
      <w:r w:rsidRPr="00033231">
        <w:t>Pas si mal qu</w:t>
      </w:r>
      <w:r w:rsidR="004F69D6">
        <w:t>’</w:t>
      </w:r>
      <w:r w:rsidRPr="00033231">
        <w:t>on eût pu s</w:t>
      </w:r>
      <w:r w:rsidR="004F69D6">
        <w:t>’</w:t>
      </w:r>
      <w:r w:rsidRPr="00033231">
        <w:t>y attendre</w:t>
      </w:r>
      <w:r w:rsidR="004F69D6">
        <w:t xml:space="preserve">. </w:t>
      </w:r>
      <w:r w:rsidRPr="00033231">
        <w:t>Toute la famille Mo</w:t>
      </w:r>
      <w:r w:rsidRPr="00033231">
        <w:t>o</w:t>
      </w:r>
      <w:r w:rsidRPr="00033231">
        <w:t xml:space="preserve">re semblait réellement convenir à </w:t>
      </w:r>
      <w:proofErr w:type="spellStart"/>
      <w:r w:rsidRPr="00033231">
        <w:t>mistress</w:t>
      </w:r>
      <w:proofErr w:type="spellEnd"/>
      <w:r w:rsidRPr="00033231">
        <w:t xml:space="preserve"> Yorke</w:t>
      </w:r>
      <w:r w:rsidR="004F69D6">
        <w:t xml:space="preserve">, </w:t>
      </w:r>
      <w:r w:rsidRPr="00033231">
        <w:t>comme auc</w:t>
      </w:r>
      <w:r w:rsidRPr="00033231">
        <w:t>u</w:t>
      </w:r>
      <w:r w:rsidRPr="00033231">
        <w:t>ne famille ne lui avait jamais convenu</w:t>
      </w:r>
      <w:r w:rsidR="004F69D6">
        <w:t xml:space="preserve">. </w:t>
      </w:r>
      <w:r w:rsidRPr="00033231">
        <w:t>Hortense et elle poss</w:t>
      </w:r>
      <w:r w:rsidRPr="00033231">
        <w:t>é</w:t>
      </w:r>
      <w:r w:rsidRPr="00033231">
        <w:t>daient un inépuisable thème de conversation dans les pe</w:t>
      </w:r>
      <w:r w:rsidRPr="00033231">
        <w:t>n</w:t>
      </w:r>
      <w:r w:rsidRPr="00033231">
        <w:t>chants corrompus des domestiques</w:t>
      </w:r>
      <w:r w:rsidR="004F69D6">
        <w:t xml:space="preserve">. </w:t>
      </w:r>
      <w:r w:rsidRPr="00033231">
        <w:t>Leurs manières d</w:t>
      </w:r>
      <w:r w:rsidR="004F69D6">
        <w:t>’</w:t>
      </w:r>
      <w:r w:rsidRPr="00033231">
        <w:t>envisager cette classe étaient semblables</w:t>
      </w:r>
      <w:r w:rsidR="004F69D6">
        <w:t xml:space="preserve"> : </w:t>
      </w:r>
      <w:r w:rsidRPr="00033231">
        <w:t>elles les surveillaient avec les mêmes soupçons</w:t>
      </w:r>
      <w:r w:rsidR="004F69D6">
        <w:t xml:space="preserve">, </w:t>
      </w:r>
      <w:r w:rsidRPr="00033231">
        <w:t>et les jugeaient avec la même sévérité</w:t>
      </w:r>
      <w:r w:rsidR="004F69D6">
        <w:t xml:space="preserve">. </w:t>
      </w:r>
      <w:r w:rsidRPr="00033231">
        <w:t>Ho</w:t>
      </w:r>
      <w:r w:rsidRPr="00033231">
        <w:t>r</w:t>
      </w:r>
      <w:r w:rsidRPr="00033231">
        <w:t>tense</w:t>
      </w:r>
      <w:r w:rsidR="004F69D6">
        <w:t xml:space="preserve">, </w:t>
      </w:r>
      <w:r w:rsidRPr="00033231">
        <w:t>d</w:t>
      </w:r>
      <w:r w:rsidR="004F69D6">
        <w:t>’</w:t>
      </w:r>
      <w:r w:rsidRPr="00033231">
        <w:t>ailleurs</w:t>
      </w:r>
      <w:r w:rsidR="004F69D6">
        <w:t xml:space="preserve">, </w:t>
      </w:r>
      <w:r w:rsidRPr="00033231">
        <w:t>tout d</w:t>
      </w:r>
      <w:r w:rsidR="004F69D6">
        <w:t>’</w:t>
      </w:r>
      <w:r w:rsidRPr="00033231">
        <w:t>abord</w:t>
      </w:r>
      <w:r w:rsidR="004F69D6">
        <w:t xml:space="preserve">, </w:t>
      </w:r>
      <w:r w:rsidRPr="00033231">
        <w:t>ne montra aucune espèce de j</w:t>
      </w:r>
      <w:r w:rsidRPr="00033231">
        <w:t>a</w:t>
      </w:r>
      <w:r w:rsidRPr="00033231">
        <w:t xml:space="preserve">lousie des attentions de </w:t>
      </w:r>
      <w:proofErr w:type="spellStart"/>
      <w:r w:rsidRPr="00033231">
        <w:t>mistress</w:t>
      </w:r>
      <w:proofErr w:type="spellEnd"/>
      <w:r w:rsidRPr="00033231">
        <w:t xml:space="preserve"> Yorke pour Robert</w:t>
      </w:r>
      <w:r w:rsidR="004F69D6">
        <w:t xml:space="preserve"> ; </w:t>
      </w:r>
      <w:r w:rsidRPr="00033231">
        <w:t>elle lui laissa o</w:t>
      </w:r>
      <w:r w:rsidRPr="00033231">
        <w:t>c</w:t>
      </w:r>
      <w:r w:rsidRPr="00033231">
        <w:t>cuper le poste de garde-malade très-librement</w:t>
      </w:r>
      <w:r w:rsidR="004F69D6">
        <w:t xml:space="preserve">, </w:t>
      </w:r>
      <w:r w:rsidRPr="00033231">
        <w:t>et</w:t>
      </w:r>
      <w:r w:rsidR="004F69D6">
        <w:t xml:space="preserve">, </w:t>
      </w:r>
      <w:r w:rsidRPr="00033231">
        <w:t>pour elle</w:t>
      </w:r>
      <w:r w:rsidR="004F69D6">
        <w:t xml:space="preserve">, </w:t>
      </w:r>
      <w:r w:rsidRPr="00033231">
        <w:t>elle trouva une incessante occupation en se démenant à travers la maison</w:t>
      </w:r>
      <w:r w:rsidR="004F69D6">
        <w:t xml:space="preserve">, </w:t>
      </w:r>
      <w:r w:rsidRPr="00033231">
        <w:t>tenant la cuisine sous sa surveillance</w:t>
      </w:r>
      <w:r w:rsidR="004F69D6">
        <w:t xml:space="preserve">, </w:t>
      </w:r>
      <w:r w:rsidRPr="00033231">
        <w:t>rappo</w:t>
      </w:r>
      <w:r w:rsidRPr="00033231">
        <w:t>r</w:t>
      </w:r>
      <w:r w:rsidRPr="00033231">
        <w:t>tant ce qui s</w:t>
      </w:r>
      <w:r w:rsidR="004F69D6">
        <w:t>’</w:t>
      </w:r>
      <w:r w:rsidRPr="00033231">
        <w:t>y passait</w:t>
      </w:r>
      <w:r w:rsidR="004F69D6">
        <w:t xml:space="preserve">, </w:t>
      </w:r>
      <w:r w:rsidRPr="00033231">
        <w:t>enfin se rendant généralement utile</w:t>
      </w:r>
      <w:r w:rsidR="004F69D6">
        <w:t xml:space="preserve">. </w:t>
      </w:r>
      <w:r w:rsidRPr="00033231">
        <w:t>To</w:t>
      </w:r>
      <w:r w:rsidRPr="00033231">
        <w:t>u</w:t>
      </w:r>
      <w:r w:rsidRPr="00033231">
        <w:t>tes deux s</w:t>
      </w:r>
      <w:r w:rsidR="004F69D6">
        <w:t>’</w:t>
      </w:r>
      <w:r w:rsidRPr="00033231">
        <w:t>entendaient à merveille pour écarter les visiteurs de la cha</w:t>
      </w:r>
      <w:r w:rsidRPr="00033231">
        <w:t>m</w:t>
      </w:r>
      <w:r w:rsidRPr="00033231">
        <w:t>bre du malade</w:t>
      </w:r>
      <w:r w:rsidR="004F69D6">
        <w:t xml:space="preserve">. </w:t>
      </w:r>
      <w:r w:rsidRPr="00033231">
        <w:t>Elles tenaient le jeune fabricant captif</w:t>
      </w:r>
      <w:r w:rsidR="004F69D6">
        <w:t xml:space="preserve">, </w:t>
      </w:r>
      <w:r w:rsidRPr="00033231">
        <w:t>et pe</w:t>
      </w:r>
      <w:r w:rsidRPr="00033231">
        <w:t>r</w:t>
      </w:r>
      <w:r w:rsidRPr="00033231">
        <w:t>mettaient à peine à l</w:t>
      </w:r>
      <w:r w:rsidR="004F69D6">
        <w:t>’</w:t>
      </w:r>
      <w:r w:rsidRPr="00033231">
        <w:t>air de souffler</w:t>
      </w:r>
      <w:r w:rsidR="004F69D6">
        <w:t xml:space="preserve">, </w:t>
      </w:r>
      <w:r w:rsidRPr="00033231">
        <w:t>au soleil de briller sur lui</w:t>
      </w:r>
      <w:r w:rsidR="004F69D6">
        <w:t>.</w:t>
      </w:r>
    </w:p>
    <w:p w14:paraId="5399DB28" w14:textId="77777777" w:rsidR="004F69D6" w:rsidRDefault="00000000" w:rsidP="0021796F">
      <w:r w:rsidRPr="00033231">
        <w:lastRenderedPageBreak/>
        <w:t>Mac Turk</w:t>
      </w:r>
      <w:r w:rsidR="004F69D6">
        <w:t xml:space="preserve">, </w:t>
      </w:r>
      <w:r w:rsidRPr="00033231">
        <w:t>le chirurgien auquel Moore avait été confié</w:t>
      </w:r>
      <w:r w:rsidR="004F69D6">
        <w:t xml:space="preserve">, </w:t>
      </w:r>
      <w:r w:rsidRPr="00033231">
        <w:t>d</w:t>
      </w:r>
      <w:r w:rsidRPr="00033231">
        <w:t>é</w:t>
      </w:r>
      <w:r w:rsidRPr="00033231">
        <w:t>clara sa blessure dangereuse</w:t>
      </w:r>
      <w:r w:rsidR="004F69D6">
        <w:t xml:space="preserve">, </w:t>
      </w:r>
      <w:r w:rsidRPr="00033231">
        <w:t>mais non</w:t>
      </w:r>
      <w:r w:rsidR="004F69D6">
        <w:t xml:space="preserve">, </w:t>
      </w:r>
      <w:r w:rsidRPr="00033231">
        <w:t>croyait-il</w:t>
      </w:r>
      <w:r w:rsidR="004F69D6">
        <w:t xml:space="preserve">, </w:t>
      </w:r>
      <w:r w:rsidRPr="00033231">
        <w:t>d</w:t>
      </w:r>
      <w:r w:rsidR="004F69D6">
        <w:t>’</w:t>
      </w:r>
      <w:r w:rsidRPr="00033231">
        <w:t>un cara</w:t>
      </w:r>
      <w:r w:rsidRPr="00033231">
        <w:t>c</w:t>
      </w:r>
      <w:r w:rsidRPr="00033231">
        <w:t>t</w:t>
      </w:r>
      <w:r w:rsidRPr="00033231">
        <w:t>è</w:t>
      </w:r>
      <w:r w:rsidRPr="00033231">
        <w:t>re désespéré</w:t>
      </w:r>
      <w:r w:rsidR="004F69D6">
        <w:t xml:space="preserve">. </w:t>
      </w:r>
      <w:r w:rsidRPr="00033231">
        <w:t>D</w:t>
      </w:r>
      <w:r w:rsidR="004F69D6">
        <w:t>’</w:t>
      </w:r>
      <w:r w:rsidRPr="00033231">
        <w:t>abord il voulait placer près de lui une garde de son propre choix</w:t>
      </w:r>
      <w:r w:rsidR="004F69D6">
        <w:t xml:space="preserve"> ; </w:t>
      </w:r>
      <w:r w:rsidRPr="00033231">
        <w:t xml:space="preserve">mais ni </w:t>
      </w:r>
      <w:proofErr w:type="spellStart"/>
      <w:r w:rsidRPr="00033231">
        <w:t>mistress</w:t>
      </w:r>
      <w:proofErr w:type="spellEnd"/>
      <w:r w:rsidRPr="00033231">
        <w:t xml:space="preserve"> Yorke ni Hortense n</w:t>
      </w:r>
      <w:r w:rsidR="004F69D6">
        <w:t>’</w:t>
      </w:r>
      <w:r w:rsidRPr="00033231">
        <w:t>en vo</w:t>
      </w:r>
      <w:r w:rsidRPr="00033231">
        <w:t>u</w:t>
      </w:r>
      <w:r w:rsidRPr="00033231">
        <w:t>lurent entendre parler</w:t>
      </w:r>
      <w:r w:rsidR="004F69D6">
        <w:t xml:space="preserve"> : </w:t>
      </w:r>
      <w:r w:rsidRPr="00033231">
        <w:t>elles promirent d</w:t>
      </w:r>
      <w:r w:rsidR="004F69D6">
        <w:t>’</w:t>
      </w:r>
      <w:r w:rsidRPr="00033231">
        <w:t>obéir fidèlement aux prescriptions</w:t>
      </w:r>
      <w:r w:rsidR="004F69D6">
        <w:t xml:space="preserve">. </w:t>
      </w:r>
      <w:r w:rsidRPr="00033231">
        <w:t>Le malade fut donc laissé provisoirement entre leurs mains</w:t>
      </w:r>
      <w:r w:rsidR="004F69D6">
        <w:t>.</w:t>
      </w:r>
    </w:p>
    <w:p w14:paraId="5E9BE0DE" w14:textId="6E0956A7" w:rsidR="004F69D6" w:rsidRDefault="00000000" w:rsidP="0021796F">
      <w:r w:rsidRPr="00033231">
        <w:t>Sans doute elles s</w:t>
      </w:r>
      <w:r w:rsidR="004F69D6">
        <w:t>’</w:t>
      </w:r>
      <w:r w:rsidRPr="00033231">
        <w:t>acquittèrent de la tâche le mieux qu</w:t>
      </w:r>
      <w:r w:rsidR="004F69D6">
        <w:t>’</w:t>
      </w:r>
      <w:r w:rsidRPr="00033231">
        <w:t>elles purent</w:t>
      </w:r>
      <w:r w:rsidR="004F69D6">
        <w:t xml:space="preserve"> ; </w:t>
      </w:r>
      <w:r w:rsidRPr="00033231">
        <w:t>mais il arriva un accident</w:t>
      </w:r>
      <w:r w:rsidR="004F69D6">
        <w:t xml:space="preserve"> : </w:t>
      </w:r>
      <w:r w:rsidRPr="00033231">
        <w:t>les bandages se déplacèrent ou furent dérangés</w:t>
      </w:r>
      <w:r w:rsidR="004F69D6">
        <w:t xml:space="preserve"> ; </w:t>
      </w:r>
      <w:r w:rsidRPr="00033231">
        <w:t>il s</w:t>
      </w:r>
      <w:r w:rsidR="004F69D6">
        <w:t>’</w:t>
      </w:r>
      <w:r w:rsidRPr="00033231">
        <w:t>ensuivit une grande perte de sang</w:t>
      </w:r>
      <w:r w:rsidR="004F69D6">
        <w:t xml:space="preserve">. </w:t>
      </w:r>
      <w:r w:rsidRPr="00033231">
        <w:t>Mac Turk</w:t>
      </w:r>
      <w:r w:rsidR="004F69D6">
        <w:t xml:space="preserve">, </w:t>
      </w:r>
      <w:r w:rsidRPr="00033231">
        <w:t>appelé</w:t>
      </w:r>
      <w:r w:rsidR="004F69D6">
        <w:t xml:space="preserve">, </w:t>
      </w:r>
      <w:r w:rsidRPr="00033231">
        <w:t>arriva furieux</w:t>
      </w:r>
      <w:r w:rsidR="004F69D6">
        <w:t xml:space="preserve">. </w:t>
      </w:r>
      <w:r w:rsidRPr="00033231">
        <w:t>C</w:t>
      </w:r>
      <w:r w:rsidR="004F69D6">
        <w:t>’</w:t>
      </w:r>
      <w:r w:rsidRPr="00033231">
        <w:t>était un de ces chirurgiens qu</w:t>
      </w:r>
      <w:r w:rsidR="004F69D6">
        <w:t>’</w:t>
      </w:r>
      <w:r w:rsidRPr="00033231">
        <w:t>il est dangereux de vexer</w:t>
      </w:r>
      <w:r w:rsidR="004F69D6">
        <w:t xml:space="preserve"> : </w:t>
      </w:r>
      <w:r w:rsidRPr="00033231">
        <w:t>abrupt dans sa meilleure humeur</w:t>
      </w:r>
      <w:r w:rsidR="004F69D6">
        <w:t xml:space="preserve">, </w:t>
      </w:r>
      <w:r w:rsidRPr="00033231">
        <w:t>dans sa mauvaise il était sauvage</w:t>
      </w:r>
      <w:r w:rsidR="004F69D6">
        <w:t xml:space="preserve">. </w:t>
      </w:r>
      <w:r w:rsidRPr="00033231">
        <w:t>En voyant l</w:t>
      </w:r>
      <w:r w:rsidR="004F69D6">
        <w:t>’</w:t>
      </w:r>
      <w:r w:rsidRPr="00033231">
        <w:t>état de Moore</w:t>
      </w:r>
      <w:r w:rsidR="004F69D6">
        <w:t xml:space="preserve">, </w:t>
      </w:r>
      <w:r w:rsidRPr="00033231">
        <w:t>il se soulagea par un flux d</w:t>
      </w:r>
      <w:r w:rsidR="004F69D6">
        <w:t>’</w:t>
      </w:r>
      <w:r w:rsidRPr="00033231">
        <w:t>expressions choisies dont il n</w:t>
      </w:r>
      <w:r w:rsidR="004F69D6">
        <w:t>’</w:t>
      </w:r>
      <w:r w:rsidRPr="00033231">
        <w:t>est pas n</w:t>
      </w:r>
      <w:r w:rsidRPr="00033231">
        <w:t>é</w:t>
      </w:r>
      <w:r w:rsidRPr="00033231">
        <w:t>cessaire d</w:t>
      </w:r>
      <w:r w:rsidR="004F69D6">
        <w:t>’</w:t>
      </w:r>
      <w:r w:rsidRPr="00033231">
        <w:t>émailler cette page</w:t>
      </w:r>
      <w:r w:rsidR="004F69D6">
        <w:t xml:space="preserve">. </w:t>
      </w:r>
      <w:r w:rsidRPr="00033231">
        <w:t>Les plus fleuries tombèrent sur la tête imperturbable d</w:t>
      </w:r>
      <w:r w:rsidR="004F69D6">
        <w:t>’</w:t>
      </w:r>
      <w:r w:rsidRPr="00033231">
        <w:t xml:space="preserve">un </w:t>
      </w:r>
      <w:r w:rsidR="004F69D6">
        <w:t>M. </w:t>
      </w:r>
      <w:r w:rsidRPr="00033231">
        <w:t>Graves</w:t>
      </w:r>
      <w:r w:rsidR="004F69D6">
        <w:t xml:space="preserve">, </w:t>
      </w:r>
      <w:r w:rsidRPr="00033231">
        <w:t>un jeune aide insensible comme le marbre</w:t>
      </w:r>
      <w:r w:rsidR="004F69D6">
        <w:t xml:space="preserve">, </w:t>
      </w:r>
      <w:r w:rsidRPr="00033231">
        <w:t>qu</w:t>
      </w:r>
      <w:r w:rsidR="004F69D6">
        <w:t>’</w:t>
      </w:r>
      <w:r w:rsidRPr="00033231">
        <w:t>il emmenait ordinairement avec lui</w:t>
      </w:r>
      <w:r w:rsidR="004F69D6">
        <w:t xml:space="preserve"> ; </w:t>
      </w:r>
      <w:r w:rsidRPr="00033231">
        <w:t>il gratifia d</w:t>
      </w:r>
      <w:r w:rsidR="004F69D6">
        <w:t>’</w:t>
      </w:r>
      <w:r w:rsidRPr="00033231">
        <w:t>un second bouquet un jeune gentleman de sa suite</w:t>
      </w:r>
      <w:r w:rsidR="004F69D6">
        <w:t xml:space="preserve">, </w:t>
      </w:r>
      <w:r w:rsidRPr="00033231">
        <w:t>un intéressant fac-similé de lui-même</w:t>
      </w:r>
      <w:r w:rsidR="004F69D6">
        <w:t xml:space="preserve">, </w:t>
      </w:r>
      <w:r w:rsidRPr="00033231">
        <w:t>qui n</w:t>
      </w:r>
      <w:r w:rsidR="004F69D6">
        <w:t>’</w:t>
      </w:r>
      <w:r w:rsidRPr="00033231">
        <w:t>était autre que son propre fils</w:t>
      </w:r>
      <w:r w:rsidR="004F69D6">
        <w:t xml:space="preserve"> ; </w:t>
      </w:r>
      <w:r w:rsidRPr="00033231">
        <w:t>mais la corbeille entière fut le lot des femmes et du sexe féminin en masse</w:t>
      </w:r>
      <w:r w:rsidR="004F69D6">
        <w:t>.</w:t>
      </w:r>
    </w:p>
    <w:p w14:paraId="54A65E93" w14:textId="77777777" w:rsidR="004F69D6" w:rsidRDefault="00000000" w:rsidP="0021796F">
      <w:r w:rsidRPr="00033231">
        <w:t>Pendant la plus grande partie d</w:t>
      </w:r>
      <w:r w:rsidR="004F69D6">
        <w:t>’</w:t>
      </w:r>
      <w:r w:rsidRPr="00033231">
        <w:t>une nuit d</w:t>
      </w:r>
      <w:r w:rsidR="004F69D6">
        <w:t>’</w:t>
      </w:r>
      <w:r w:rsidRPr="00033231">
        <w:t>hiver</w:t>
      </w:r>
      <w:r w:rsidR="004F69D6">
        <w:t xml:space="preserve">, </w:t>
      </w:r>
      <w:r w:rsidRPr="00033231">
        <w:t>Mac Turk et ses satellites furent occupés autour de Moore</w:t>
      </w:r>
      <w:r w:rsidR="004F69D6">
        <w:t xml:space="preserve">. </w:t>
      </w:r>
      <w:r w:rsidRPr="00033231">
        <w:t>Enfermés seuls avec lui dans la chambre</w:t>
      </w:r>
      <w:r w:rsidR="004F69D6">
        <w:t xml:space="preserve">, </w:t>
      </w:r>
      <w:r w:rsidRPr="00033231">
        <w:t>ils travaillèrent et torturèrent sans p</w:t>
      </w:r>
      <w:r w:rsidRPr="00033231">
        <w:t>i</w:t>
      </w:r>
      <w:r w:rsidRPr="00033231">
        <w:t>tié son pauvre corps épuisé</w:t>
      </w:r>
      <w:r w:rsidR="004F69D6">
        <w:t xml:space="preserve">. </w:t>
      </w:r>
      <w:r w:rsidRPr="00033231">
        <w:t>Tous trois se tenaient d</w:t>
      </w:r>
      <w:r w:rsidR="004F69D6">
        <w:t>’</w:t>
      </w:r>
      <w:r w:rsidRPr="00033231">
        <w:t>un côté du lit</w:t>
      </w:r>
      <w:r w:rsidR="004F69D6">
        <w:t xml:space="preserve">, </w:t>
      </w:r>
      <w:r w:rsidRPr="00033231">
        <w:t>et la Mort de l</w:t>
      </w:r>
      <w:r w:rsidR="004F69D6">
        <w:t>’</w:t>
      </w:r>
      <w:r w:rsidRPr="00033231">
        <w:t>autre</w:t>
      </w:r>
      <w:r w:rsidR="004F69D6">
        <w:t xml:space="preserve">. </w:t>
      </w:r>
      <w:r w:rsidRPr="00033231">
        <w:t>Le combat fut rude</w:t>
      </w:r>
      <w:r w:rsidR="004F69D6">
        <w:t xml:space="preserve"> : </w:t>
      </w:r>
      <w:r w:rsidRPr="00033231">
        <w:t>il dura jusqu</w:t>
      </w:r>
      <w:r w:rsidR="004F69D6">
        <w:t>’</w:t>
      </w:r>
      <w:r w:rsidRPr="00033231">
        <w:t>au matin</w:t>
      </w:r>
      <w:r w:rsidR="004F69D6">
        <w:t xml:space="preserve">, </w:t>
      </w:r>
      <w:r w:rsidRPr="00033231">
        <w:t>et les chances des parties belligérantes parurent alors si égales</w:t>
      </w:r>
      <w:r w:rsidR="004F69D6">
        <w:t xml:space="preserve">, </w:t>
      </w:r>
      <w:r w:rsidRPr="00033231">
        <w:t>que toutes deux eussent pu s</w:t>
      </w:r>
      <w:r w:rsidR="004F69D6">
        <w:t>’</w:t>
      </w:r>
      <w:r w:rsidRPr="00033231">
        <w:t>attribuer la victoire</w:t>
      </w:r>
      <w:r w:rsidR="004F69D6">
        <w:t>.</w:t>
      </w:r>
    </w:p>
    <w:p w14:paraId="12558E5E" w14:textId="77777777" w:rsidR="004F69D6" w:rsidRDefault="00000000" w:rsidP="0021796F">
      <w:r w:rsidRPr="00033231">
        <w:t>Moore fut confié à la garde du jeune Mac Turk</w:t>
      </w:r>
      <w:r w:rsidR="004F69D6">
        <w:t xml:space="preserve">, </w:t>
      </w:r>
      <w:r w:rsidRPr="00033231">
        <w:t>pendant que le chirurgien en chef allait à la recherche d</w:t>
      </w:r>
      <w:r w:rsidR="004F69D6">
        <w:t>’</w:t>
      </w:r>
      <w:r w:rsidRPr="00033231">
        <w:t>un renfort</w:t>
      </w:r>
      <w:r w:rsidR="004F69D6">
        <w:t xml:space="preserve">, </w:t>
      </w:r>
      <w:r w:rsidRPr="00033231">
        <w:lastRenderedPageBreak/>
        <w:t>qu</w:t>
      </w:r>
      <w:r w:rsidR="004F69D6">
        <w:t>’</w:t>
      </w:r>
      <w:r w:rsidRPr="00033231">
        <w:t xml:space="preserve">il ramena en la personne de </w:t>
      </w:r>
      <w:proofErr w:type="spellStart"/>
      <w:r w:rsidRPr="00033231">
        <w:t>mistress</w:t>
      </w:r>
      <w:proofErr w:type="spellEnd"/>
      <w:r w:rsidRPr="00033231">
        <w:t xml:space="preserve"> </w:t>
      </w:r>
      <w:proofErr w:type="spellStart"/>
      <w:r w:rsidRPr="00033231">
        <w:t>Horsfall</w:t>
      </w:r>
      <w:proofErr w:type="spellEnd"/>
      <w:r w:rsidR="004F69D6">
        <w:t xml:space="preserve">, </w:t>
      </w:r>
      <w:r w:rsidRPr="00033231">
        <w:t>la meilleure garde-malade de son état-major</w:t>
      </w:r>
      <w:r w:rsidR="004F69D6">
        <w:t xml:space="preserve">. </w:t>
      </w:r>
      <w:r w:rsidRPr="00033231">
        <w:t>C</w:t>
      </w:r>
      <w:r w:rsidR="004F69D6">
        <w:t>’</w:t>
      </w:r>
      <w:r w:rsidRPr="00033231">
        <w:t>est à cette femme qu</w:t>
      </w:r>
      <w:r w:rsidR="004F69D6">
        <w:t>’</w:t>
      </w:r>
      <w:r w:rsidRPr="00033231">
        <w:t>il abandonna Moore</w:t>
      </w:r>
      <w:r w:rsidR="004F69D6">
        <w:t xml:space="preserve">, </w:t>
      </w:r>
      <w:r w:rsidRPr="00033231">
        <w:t>avec les plus sévères injonctions touchant la responsab</w:t>
      </w:r>
      <w:r w:rsidRPr="00033231">
        <w:t>i</w:t>
      </w:r>
      <w:r w:rsidRPr="00033231">
        <w:t>lité qui pesait sur ses épaules</w:t>
      </w:r>
      <w:r w:rsidR="004F69D6">
        <w:t xml:space="preserve">. </w:t>
      </w:r>
      <w:r w:rsidRPr="00033231">
        <w:t>Elle accepta d</w:t>
      </w:r>
      <w:r w:rsidR="004F69D6">
        <w:t>’</w:t>
      </w:r>
      <w:r w:rsidRPr="00033231">
        <w:t>un air abruti</w:t>
      </w:r>
      <w:r w:rsidR="004F69D6">
        <w:t xml:space="preserve">, </w:t>
      </w:r>
      <w:r w:rsidRPr="00033231">
        <w:t>et s</w:t>
      </w:r>
      <w:r w:rsidR="004F69D6">
        <w:t>’</w:t>
      </w:r>
      <w:r w:rsidRPr="00033231">
        <w:t>assit dans le fauteuil placé au chevet du lit</w:t>
      </w:r>
      <w:r w:rsidR="004F69D6">
        <w:t xml:space="preserve">. </w:t>
      </w:r>
      <w:r w:rsidRPr="00033231">
        <w:t>Dès ce moment</w:t>
      </w:r>
      <w:r w:rsidR="004F69D6">
        <w:t xml:space="preserve">, </w:t>
      </w:r>
      <w:r w:rsidRPr="00033231">
        <w:t>e</w:t>
      </w:r>
      <w:r w:rsidRPr="00033231">
        <w:t>l</w:t>
      </w:r>
      <w:r w:rsidRPr="00033231">
        <w:t>le commença à régner</w:t>
      </w:r>
      <w:r w:rsidR="004F69D6">
        <w:t>.</w:t>
      </w:r>
    </w:p>
    <w:p w14:paraId="70CEF6BD" w14:textId="77777777" w:rsidR="004F69D6" w:rsidRDefault="00000000" w:rsidP="0021796F">
      <w:proofErr w:type="spellStart"/>
      <w:r w:rsidRPr="00033231">
        <w:t>Mistress</w:t>
      </w:r>
      <w:proofErr w:type="spellEnd"/>
      <w:r w:rsidRPr="00033231">
        <w:t xml:space="preserve"> </w:t>
      </w:r>
      <w:proofErr w:type="spellStart"/>
      <w:r w:rsidRPr="00033231">
        <w:t>Horsfall</w:t>
      </w:r>
      <w:proofErr w:type="spellEnd"/>
      <w:r w:rsidRPr="00033231">
        <w:t xml:space="preserve"> avait une qualité</w:t>
      </w:r>
      <w:r w:rsidR="004F69D6">
        <w:t xml:space="preserve"> : </w:t>
      </w:r>
      <w:r w:rsidRPr="00033231">
        <w:t>elle obéissait à la lettre aux ordres de Mac Turk</w:t>
      </w:r>
      <w:r w:rsidR="004F69D6">
        <w:t xml:space="preserve">. </w:t>
      </w:r>
      <w:r w:rsidRPr="00033231">
        <w:t xml:space="preserve">Les dix commandements étaient moins sacrés à ses yeux que le </w:t>
      </w:r>
      <w:r w:rsidRPr="00033231">
        <w:rPr>
          <w:i/>
          <w:iCs/>
        </w:rPr>
        <w:t xml:space="preserve">dictum </w:t>
      </w:r>
      <w:r w:rsidRPr="00033231">
        <w:t>du chirurgien</w:t>
      </w:r>
      <w:r w:rsidR="004F69D6">
        <w:t xml:space="preserve">. </w:t>
      </w:r>
      <w:r w:rsidRPr="00033231">
        <w:t>Ce n</w:t>
      </w:r>
      <w:r w:rsidR="004F69D6">
        <w:t>’</w:t>
      </w:r>
      <w:r w:rsidRPr="00033231">
        <w:t>était point une femme</w:t>
      </w:r>
      <w:r w:rsidR="004F69D6">
        <w:t xml:space="preserve">, </w:t>
      </w:r>
      <w:r w:rsidRPr="00033231">
        <w:t>c</w:t>
      </w:r>
      <w:r w:rsidR="004F69D6">
        <w:t>’</w:t>
      </w:r>
      <w:r w:rsidRPr="00033231">
        <w:t>était un dragon</w:t>
      </w:r>
      <w:r w:rsidR="004F69D6">
        <w:t xml:space="preserve">. </w:t>
      </w:r>
      <w:r w:rsidRPr="00033231">
        <w:t>Hortense s</w:t>
      </w:r>
      <w:r w:rsidR="004F69D6">
        <w:t>’</w:t>
      </w:r>
      <w:r w:rsidRPr="00033231">
        <w:t>effaça devant elle</w:t>
      </w:r>
      <w:r w:rsidR="004F69D6">
        <w:t xml:space="preserve"> ; </w:t>
      </w:r>
      <w:proofErr w:type="spellStart"/>
      <w:r w:rsidRPr="00033231">
        <w:t>mistress</w:t>
      </w:r>
      <w:proofErr w:type="spellEnd"/>
      <w:r w:rsidRPr="00033231">
        <w:t xml:space="preserve"> Yorke se retira froissée</w:t>
      </w:r>
      <w:r w:rsidR="004F69D6">
        <w:t xml:space="preserve"> : </w:t>
      </w:r>
      <w:r w:rsidRPr="00033231">
        <w:t>cependant</w:t>
      </w:r>
      <w:r w:rsidR="004F69D6">
        <w:t xml:space="preserve">, </w:t>
      </w:r>
      <w:r w:rsidRPr="00033231">
        <w:t>ces deux femmes étaient des personnages de quelque dignité dans leur propre e</w:t>
      </w:r>
      <w:r w:rsidRPr="00033231">
        <w:t>s</w:t>
      </w:r>
      <w:r w:rsidRPr="00033231">
        <w:t>time</w:t>
      </w:r>
      <w:r w:rsidR="004F69D6">
        <w:t xml:space="preserve">, </w:t>
      </w:r>
      <w:r w:rsidRPr="00033231">
        <w:t>et de quelque poids dans l</w:t>
      </w:r>
      <w:r w:rsidR="004F69D6">
        <w:t>’</w:t>
      </w:r>
      <w:r w:rsidRPr="00033231">
        <w:t>estime des autres</w:t>
      </w:r>
      <w:r w:rsidR="004F69D6">
        <w:t xml:space="preserve">. </w:t>
      </w:r>
      <w:r w:rsidRPr="00033231">
        <w:t>Elles se ret</w:t>
      </w:r>
      <w:r w:rsidRPr="00033231">
        <w:t>i</w:t>
      </w:r>
      <w:r w:rsidRPr="00033231">
        <w:t>rèrent dans le parloir du fond</w:t>
      </w:r>
      <w:r w:rsidR="004F69D6">
        <w:t xml:space="preserve">, </w:t>
      </w:r>
      <w:r w:rsidRPr="00033231">
        <w:t>parfaitement effrayées par la la</w:t>
      </w:r>
      <w:r w:rsidRPr="00033231">
        <w:t>r</w:t>
      </w:r>
      <w:r w:rsidRPr="00033231">
        <w:t>geur</w:t>
      </w:r>
      <w:r w:rsidR="004F69D6">
        <w:t xml:space="preserve">, </w:t>
      </w:r>
      <w:r w:rsidRPr="00033231">
        <w:t>la hauteur</w:t>
      </w:r>
      <w:r w:rsidR="004F69D6">
        <w:t xml:space="preserve">, </w:t>
      </w:r>
      <w:r w:rsidRPr="00033231">
        <w:t xml:space="preserve">les gros os et les muscles charnus de </w:t>
      </w:r>
      <w:proofErr w:type="spellStart"/>
      <w:r w:rsidRPr="00033231">
        <w:t>mistress</w:t>
      </w:r>
      <w:proofErr w:type="spellEnd"/>
      <w:r w:rsidRPr="00033231">
        <w:t xml:space="preserve"> </w:t>
      </w:r>
      <w:proofErr w:type="spellStart"/>
      <w:r w:rsidRPr="00033231">
        <w:t>Horsfall</w:t>
      </w:r>
      <w:proofErr w:type="spellEnd"/>
      <w:r w:rsidR="004F69D6">
        <w:t xml:space="preserve">. </w:t>
      </w:r>
      <w:r w:rsidRPr="00033231">
        <w:t>Celle-ci demeurait en haut quand cela lui plaisait</w:t>
      </w:r>
      <w:r w:rsidR="004F69D6">
        <w:t xml:space="preserve">, </w:t>
      </w:r>
      <w:r w:rsidRPr="00033231">
        <w:t>de</w:t>
      </w:r>
      <w:r w:rsidRPr="00033231">
        <w:t>s</w:t>
      </w:r>
      <w:r w:rsidRPr="00033231">
        <w:t>cendait au rez-de-chaussée si elle jugeait convenable</w:t>
      </w:r>
      <w:r w:rsidR="004F69D6">
        <w:t xml:space="preserve"> ; </w:t>
      </w:r>
      <w:r w:rsidRPr="00033231">
        <w:t>elle pr</w:t>
      </w:r>
      <w:r w:rsidRPr="00033231">
        <w:t>e</w:t>
      </w:r>
      <w:r w:rsidRPr="00033231">
        <w:t>nait sa goutte trois fois par jour</w:t>
      </w:r>
      <w:r w:rsidR="004F69D6">
        <w:t xml:space="preserve">, </w:t>
      </w:r>
      <w:r w:rsidRPr="00033231">
        <w:t>et fumait sa pipe quatre fois</w:t>
      </w:r>
      <w:r w:rsidR="004F69D6">
        <w:t>.</w:t>
      </w:r>
    </w:p>
    <w:p w14:paraId="03855F85" w14:textId="77777777" w:rsidR="004F69D6" w:rsidRDefault="00000000" w:rsidP="0021796F">
      <w:r w:rsidRPr="00033231">
        <w:t>Quant à Moore</w:t>
      </w:r>
      <w:r w:rsidR="004F69D6">
        <w:t xml:space="preserve">, </w:t>
      </w:r>
      <w:r w:rsidRPr="00033231">
        <w:t>personne n</w:t>
      </w:r>
      <w:r w:rsidR="004F69D6">
        <w:t>’</w:t>
      </w:r>
      <w:r w:rsidRPr="00033231">
        <w:t>osa plus s</w:t>
      </w:r>
      <w:r w:rsidR="004F69D6">
        <w:t>’</w:t>
      </w:r>
      <w:r w:rsidRPr="00033231">
        <w:t>enquérir de son état</w:t>
      </w:r>
      <w:r w:rsidR="004F69D6">
        <w:t xml:space="preserve"> : </w:t>
      </w:r>
      <w:proofErr w:type="spellStart"/>
      <w:r w:rsidRPr="00033231">
        <w:t>mistress</w:t>
      </w:r>
      <w:proofErr w:type="spellEnd"/>
      <w:r w:rsidRPr="00033231">
        <w:t xml:space="preserve"> </w:t>
      </w:r>
      <w:proofErr w:type="spellStart"/>
      <w:r w:rsidRPr="00033231">
        <w:t>Horsfall</w:t>
      </w:r>
      <w:proofErr w:type="spellEnd"/>
      <w:r w:rsidRPr="00033231">
        <w:t xml:space="preserve"> l</w:t>
      </w:r>
      <w:r w:rsidR="004F69D6">
        <w:t>’</w:t>
      </w:r>
      <w:r w:rsidRPr="00033231">
        <w:t>avait en garde</w:t>
      </w:r>
      <w:r w:rsidR="004F69D6">
        <w:t xml:space="preserve"> ; </w:t>
      </w:r>
      <w:r w:rsidRPr="00033231">
        <w:t>elle devait veiller à tous ses besoins</w:t>
      </w:r>
      <w:r w:rsidR="004F69D6">
        <w:t xml:space="preserve">, </w:t>
      </w:r>
      <w:r w:rsidRPr="00033231">
        <w:t>et la conjecture générale était qu</w:t>
      </w:r>
      <w:r w:rsidR="004F69D6">
        <w:t>’</w:t>
      </w:r>
      <w:r w:rsidRPr="00033231">
        <w:t>elle s</w:t>
      </w:r>
      <w:r w:rsidR="004F69D6">
        <w:t>’</w:t>
      </w:r>
      <w:r w:rsidRPr="00033231">
        <w:t>acquittait de sa tâche</w:t>
      </w:r>
      <w:r w:rsidR="004F69D6">
        <w:t>.</w:t>
      </w:r>
    </w:p>
    <w:p w14:paraId="6848029E" w14:textId="77777777" w:rsidR="004F69D6" w:rsidRDefault="00000000" w:rsidP="0021796F">
      <w:r w:rsidRPr="00033231">
        <w:t>Le matin et le soir</w:t>
      </w:r>
      <w:r w:rsidR="004F69D6">
        <w:t xml:space="preserve">, </w:t>
      </w:r>
      <w:r w:rsidRPr="00033231">
        <w:t>Mac Turk venait lui rendre visite</w:t>
      </w:r>
      <w:r w:rsidR="004F69D6">
        <w:t xml:space="preserve"> : </w:t>
      </w:r>
      <w:r w:rsidRPr="00033231">
        <w:t>sa position</w:t>
      </w:r>
      <w:r w:rsidR="004F69D6">
        <w:t xml:space="preserve">, </w:t>
      </w:r>
      <w:r w:rsidRPr="00033231">
        <w:t>ainsi compliquée par un nouvel accident</w:t>
      </w:r>
      <w:r w:rsidR="004F69D6">
        <w:t xml:space="preserve">, </w:t>
      </w:r>
      <w:r w:rsidRPr="00033231">
        <w:t>intéressait le chirurgien</w:t>
      </w:r>
      <w:r w:rsidR="004F69D6">
        <w:t xml:space="preserve">. </w:t>
      </w:r>
      <w:r w:rsidRPr="00033231">
        <w:t>Il le considérait comme une pièce d</w:t>
      </w:r>
      <w:r w:rsidR="004F69D6">
        <w:t>’</w:t>
      </w:r>
      <w:r w:rsidRPr="00033231">
        <w:t>horlogerie fort endommagée</w:t>
      </w:r>
      <w:r w:rsidR="004F69D6">
        <w:t xml:space="preserve">, </w:t>
      </w:r>
      <w:r w:rsidRPr="00033231">
        <w:t>dont la réparation ne pouvait que faire honneur à son habileté</w:t>
      </w:r>
      <w:r w:rsidR="004F69D6">
        <w:t xml:space="preserve">. </w:t>
      </w:r>
      <w:r w:rsidRPr="00033231">
        <w:t>Graves et le jeune Mac Turk</w:t>
      </w:r>
      <w:r w:rsidR="004F69D6">
        <w:t xml:space="preserve">, </w:t>
      </w:r>
      <w:r w:rsidRPr="00033231">
        <w:t>les seuls autres vis</w:t>
      </w:r>
      <w:r w:rsidRPr="00033231">
        <w:t>i</w:t>
      </w:r>
      <w:r w:rsidRPr="00033231">
        <w:t>teurs de Moore</w:t>
      </w:r>
      <w:r w:rsidR="004F69D6">
        <w:t xml:space="preserve">, </w:t>
      </w:r>
      <w:r w:rsidRPr="00033231">
        <w:t>le regardaient comme ils avaient coutume de regarder les occupants de la salle de dissection à l</w:t>
      </w:r>
      <w:r w:rsidR="004F69D6">
        <w:t>’</w:t>
      </w:r>
      <w:r w:rsidRPr="00033231">
        <w:t xml:space="preserve">infirmerie de </w:t>
      </w:r>
      <w:proofErr w:type="spellStart"/>
      <w:r w:rsidRPr="00033231">
        <w:t>Stilbro</w:t>
      </w:r>
      <w:proofErr w:type="spellEnd"/>
      <w:r w:rsidR="004F69D6">
        <w:t>’.</w:t>
      </w:r>
    </w:p>
    <w:p w14:paraId="6CFDE098" w14:textId="77777777" w:rsidR="004F69D6" w:rsidRDefault="00000000" w:rsidP="0021796F">
      <w:r w:rsidRPr="00033231">
        <w:lastRenderedPageBreak/>
        <w:t>Robert Moore passait vraiment des heures agréables</w:t>
      </w:r>
      <w:r w:rsidR="004F69D6">
        <w:t xml:space="preserve"> : </w:t>
      </w:r>
      <w:r w:rsidRPr="00033231">
        <w:t>a</w:t>
      </w:r>
      <w:r w:rsidRPr="00033231">
        <w:t>c</w:t>
      </w:r>
      <w:r w:rsidRPr="00033231">
        <w:t>cablé de souffrances aiguës</w:t>
      </w:r>
      <w:r w:rsidR="004F69D6">
        <w:t xml:space="preserve">, </w:t>
      </w:r>
      <w:r w:rsidRPr="00033231">
        <w:t>en danger de mort</w:t>
      </w:r>
      <w:r w:rsidR="004F69D6">
        <w:t xml:space="preserve">, </w:t>
      </w:r>
      <w:r w:rsidRPr="00033231">
        <w:t>presque trop faible pour parler</w:t>
      </w:r>
      <w:r w:rsidR="004F69D6">
        <w:t xml:space="preserve">, </w:t>
      </w:r>
      <w:r w:rsidRPr="00033231">
        <w:t>ayant pour garde une espèce de géante</w:t>
      </w:r>
      <w:r w:rsidR="004F69D6">
        <w:t xml:space="preserve">, </w:t>
      </w:r>
      <w:r w:rsidRPr="00033231">
        <w:t>et pour société trois chirurgiens</w:t>
      </w:r>
      <w:r w:rsidR="004F69D6">
        <w:t xml:space="preserve">. </w:t>
      </w:r>
      <w:r w:rsidRPr="00033231">
        <w:t>C</w:t>
      </w:r>
      <w:r w:rsidR="004F69D6">
        <w:t>’</w:t>
      </w:r>
      <w:r w:rsidRPr="00033231">
        <w:t>est ainsi qu</w:t>
      </w:r>
      <w:r w:rsidR="004F69D6">
        <w:t>’</w:t>
      </w:r>
      <w:r w:rsidRPr="00033231">
        <w:t>il traversa les jours brefs et les longues nuits de tout le triste mois de novembre</w:t>
      </w:r>
      <w:r w:rsidR="004F69D6">
        <w:t>.</w:t>
      </w:r>
    </w:p>
    <w:p w14:paraId="67725688" w14:textId="77777777" w:rsidR="004F69D6" w:rsidRDefault="00000000" w:rsidP="0021796F">
      <w:r w:rsidRPr="00033231">
        <w:t>Dans le commencement de sa captivité</w:t>
      </w:r>
      <w:r w:rsidR="004F69D6">
        <w:t xml:space="preserve">, </w:t>
      </w:r>
      <w:r w:rsidRPr="00033231">
        <w:t>Moore avait l</w:t>
      </w:r>
      <w:r w:rsidR="004F69D6">
        <w:t>’</w:t>
      </w:r>
      <w:r w:rsidRPr="00033231">
        <w:t xml:space="preserve">habitude de résister un peu à </w:t>
      </w:r>
      <w:proofErr w:type="spellStart"/>
      <w:r w:rsidRPr="00033231">
        <w:t>mistress</w:t>
      </w:r>
      <w:proofErr w:type="spellEnd"/>
      <w:r w:rsidRPr="00033231">
        <w:t xml:space="preserve"> </w:t>
      </w:r>
      <w:proofErr w:type="spellStart"/>
      <w:r w:rsidRPr="00033231">
        <w:t>Horsfall</w:t>
      </w:r>
      <w:proofErr w:type="spellEnd"/>
      <w:r w:rsidR="004F69D6">
        <w:t xml:space="preserve"> : </w:t>
      </w:r>
      <w:r w:rsidRPr="00033231">
        <w:t>il haïssait la vue de sa gigantesque corpulence et redoutait le contact de ses rudes mains</w:t>
      </w:r>
      <w:r w:rsidR="004F69D6">
        <w:t xml:space="preserve"> ; </w:t>
      </w:r>
      <w:r w:rsidRPr="00033231">
        <w:t>mais elle lui enseigna la docilité en un instant</w:t>
      </w:r>
      <w:r w:rsidR="004F69D6">
        <w:t xml:space="preserve">. </w:t>
      </w:r>
      <w:r w:rsidRPr="00033231">
        <w:t>E</w:t>
      </w:r>
      <w:r w:rsidRPr="00033231">
        <w:t>l</w:t>
      </w:r>
      <w:r w:rsidRPr="00033231">
        <w:t>le ne tenait aucun compte de ses six pieds</w:t>
      </w:r>
      <w:r w:rsidR="004F69D6">
        <w:t xml:space="preserve">, </w:t>
      </w:r>
      <w:r w:rsidRPr="00033231">
        <w:t>de ses habitudes masculines et de ses muscles</w:t>
      </w:r>
      <w:r w:rsidR="004F69D6">
        <w:t xml:space="preserve"> : </w:t>
      </w:r>
      <w:r w:rsidRPr="00033231">
        <w:t>elle le retournait dans son lit comme une autre femme eût retourné un enfant dans son be</w:t>
      </w:r>
      <w:r w:rsidRPr="00033231">
        <w:t>r</w:t>
      </w:r>
      <w:r w:rsidRPr="00033231">
        <w:t>ceau</w:t>
      </w:r>
      <w:r w:rsidR="004F69D6">
        <w:t xml:space="preserve">. </w:t>
      </w:r>
      <w:r w:rsidRPr="00033231">
        <w:t>Quand il était sage</w:t>
      </w:r>
      <w:r w:rsidR="004F69D6">
        <w:t xml:space="preserve">, </w:t>
      </w:r>
      <w:r w:rsidRPr="00033231">
        <w:t>elle lui disait quelquefois</w:t>
      </w:r>
      <w:r w:rsidR="004F69D6">
        <w:t> : « </w:t>
      </w:r>
      <w:r w:rsidRPr="00033231">
        <w:t>Mon ch</w:t>
      </w:r>
      <w:r w:rsidRPr="00033231">
        <w:t>é</w:t>
      </w:r>
      <w:r w:rsidRPr="00033231">
        <w:t>ri</w:t>
      </w:r>
      <w:r w:rsidR="004F69D6">
        <w:t xml:space="preserve">, </w:t>
      </w:r>
      <w:r w:rsidRPr="00033231">
        <w:t>mon cœur</w:t>
      </w:r>
      <w:r w:rsidR="004F69D6">
        <w:t> ; »</w:t>
      </w:r>
      <w:r w:rsidRPr="00033231">
        <w:t xml:space="preserve"> quand il était méchant</w:t>
      </w:r>
      <w:r w:rsidR="004F69D6">
        <w:t xml:space="preserve">, </w:t>
      </w:r>
      <w:r w:rsidRPr="00033231">
        <w:t>elle le secouait</w:t>
      </w:r>
      <w:r w:rsidR="004F69D6">
        <w:t xml:space="preserve">. </w:t>
      </w:r>
      <w:r w:rsidRPr="00033231">
        <w:t>E</w:t>
      </w:r>
      <w:r w:rsidRPr="00033231">
        <w:t>s</w:t>
      </w:r>
      <w:r w:rsidRPr="00033231">
        <w:t>sayait-il de parler lorsque Mac Turk était présent</w:t>
      </w:r>
      <w:r w:rsidR="004F69D6">
        <w:t xml:space="preserve">, </w:t>
      </w:r>
      <w:r w:rsidRPr="00033231">
        <w:t>elle levait la main et lui disait</w:t>
      </w:r>
      <w:r w:rsidR="004F69D6">
        <w:t> : « </w:t>
      </w:r>
      <w:r w:rsidRPr="00033231">
        <w:t>Chut</w:t>
      </w:r>
      <w:r w:rsidR="004F69D6">
        <w:t> ! »</w:t>
      </w:r>
      <w:r w:rsidRPr="00033231">
        <w:t xml:space="preserve"> comme une nourrice réprimande un enfant mutin</w:t>
      </w:r>
      <w:r w:rsidR="004F69D6">
        <w:t xml:space="preserve">. </w:t>
      </w:r>
      <w:r w:rsidRPr="00033231">
        <w:t>Si elle n</w:t>
      </w:r>
      <w:r w:rsidR="004F69D6">
        <w:t>’</w:t>
      </w:r>
      <w:r w:rsidRPr="00033231">
        <w:t>avait pas fumé</w:t>
      </w:r>
      <w:r w:rsidR="004F69D6">
        <w:t xml:space="preserve">, </w:t>
      </w:r>
      <w:r w:rsidRPr="00033231">
        <w:t>si elle n</w:t>
      </w:r>
      <w:r w:rsidR="004F69D6">
        <w:t>’</w:t>
      </w:r>
      <w:r w:rsidRPr="00033231">
        <w:t>avait pas bu de gin</w:t>
      </w:r>
      <w:r w:rsidR="004F69D6">
        <w:t xml:space="preserve">, </w:t>
      </w:r>
      <w:r w:rsidRPr="00033231">
        <w:t>c</w:t>
      </w:r>
      <w:r w:rsidR="004F69D6">
        <w:t>’</w:t>
      </w:r>
      <w:r w:rsidRPr="00033231">
        <w:t>eût été mieux</w:t>
      </w:r>
      <w:r w:rsidR="004F69D6">
        <w:t xml:space="preserve">, </w:t>
      </w:r>
      <w:r w:rsidRPr="00033231">
        <w:t>pensait-il</w:t>
      </w:r>
      <w:r w:rsidR="004F69D6">
        <w:t xml:space="preserve"> ; </w:t>
      </w:r>
      <w:r w:rsidRPr="00033231">
        <w:t>mais elle faisait les deux ch</w:t>
      </w:r>
      <w:r w:rsidRPr="00033231">
        <w:t>o</w:t>
      </w:r>
      <w:r w:rsidRPr="00033231">
        <w:t>ses</w:t>
      </w:r>
      <w:r w:rsidR="004F69D6">
        <w:t xml:space="preserve">. </w:t>
      </w:r>
      <w:r w:rsidRPr="00033231">
        <w:t>Une fois</w:t>
      </w:r>
      <w:r w:rsidR="004F69D6">
        <w:t xml:space="preserve">, </w:t>
      </w:r>
      <w:r w:rsidRPr="00033231">
        <w:t>en son absence</w:t>
      </w:r>
      <w:r w:rsidR="004F69D6">
        <w:t xml:space="preserve">, </w:t>
      </w:r>
      <w:r w:rsidRPr="00033231">
        <w:t>il dit à Mac Turk que cette femme était une buveuse de gin</w:t>
      </w:r>
      <w:r w:rsidR="004F69D6">
        <w:t>.</w:t>
      </w:r>
    </w:p>
    <w:p w14:paraId="5E1EEA4B" w14:textId="629E215A" w:rsidR="00000000" w:rsidRPr="00033231" w:rsidRDefault="004F69D6" w:rsidP="0021796F">
      <w:r>
        <w:t>« </w:t>
      </w:r>
      <w:r w:rsidR="00000000" w:rsidRPr="00033231">
        <w:t>Peuh</w:t>
      </w:r>
      <w:r>
        <w:t xml:space="preserve"> ! </w:t>
      </w:r>
      <w:r w:rsidR="00000000" w:rsidRPr="00033231">
        <w:t>monsieur</w:t>
      </w:r>
      <w:r>
        <w:t xml:space="preserve">, </w:t>
      </w:r>
      <w:r w:rsidR="00000000" w:rsidRPr="00033231">
        <w:t>elles sont toutes ainsi</w:t>
      </w:r>
      <w:r>
        <w:t xml:space="preserve">, </w:t>
      </w:r>
      <w:r w:rsidR="00000000" w:rsidRPr="00033231">
        <w:t>fut la réponse qu</w:t>
      </w:r>
      <w:r>
        <w:t>’</w:t>
      </w:r>
      <w:r w:rsidR="00000000" w:rsidRPr="00033231">
        <w:t>il obtint</w:t>
      </w:r>
      <w:r>
        <w:t xml:space="preserve">. </w:t>
      </w:r>
      <w:r w:rsidR="00000000" w:rsidRPr="00033231">
        <w:t xml:space="preserve">Mais </w:t>
      </w:r>
      <w:proofErr w:type="spellStart"/>
      <w:r w:rsidR="00000000" w:rsidRPr="00033231">
        <w:t>Horsfall</w:t>
      </w:r>
      <w:proofErr w:type="spellEnd"/>
      <w:r w:rsidR="00000000" w:rsidRPr="00033231">
        <w:t xml:space="preserve"> a cette qualité</w:t>
      </w:r>
      <w:r>
        <w:t xml:space="preserve">, </w:t>
      </w:r>
      <w:r w:rsidR="00000000" w:rsidRPr="00033231">
        <w:t>ajouta le chirurgien</w:t>
      </w:r>
      <w:r>
        <w:t xml:space="preserve"> : </w:t>
      </w:r>
      <w:r w:rsidR="00000000" w:rsidRPr="00033231">
        <w:t>ivre ou non</w:t>
      </w:r>
      <w:r>
        <w:t xml:space="preserve">, </w:t>
      </w:r>
      <w:r w:rsidR="00000000" w:rsidRPr="00033231">
        <w:t>elle se souvient qu</w:t>
      </w:r>
      <w:r>
        <w:t>’</w:t>
      </w:r>
      <w:r w:rsidR="00000000" w:rsidRPr="00033231">
        <w:t>elle doit m</w:t>
      </w:r>
      <w:r>
        <w:t>’</w:t>
      </w:r>
      <w:r w:rsidR="00000000" w:rsidRPr="00033231">
        <w:t>obéir</w:t>
      </w:r>
      <w:r>
        <w:t>. »</w:t>
      </w:r>
    </w:p>
    <w:p w14:paraId="630F35DB" w14:textId="77777777" w:rsidR="00000000" w:rsidRPr="00033231" w:rsidRDefault="00000000" w:rsidP="004F69D6">
      <w:pPr>
        <w:pStyle w:val="Centr"/>
      </w:pPr>
      <w:r>
        <w:t>*</w:t>
      </w:r>
    </w:p>
    <w:p w14:paraId="317BD411" w14:textId="77777777" w:rsidR="004F69D6" w:rsidRDefault="00000000" w:rsidP="0021796F">
      <w:r w:rsidRPr="00033231">
        <w:t>Enfin l</w:t>
      </w:r>
      <w:r w:rsidR="004F69D6">
        <w:t>’</w:t>
      </w:r>
      <w:r w:rsidRPr="00033231">
        <w:t>automne se passa</w:t>
      </w:r>
      <w:r w:rsidR="004F69D6">
        <w:t xml:space="preserve">. </w:t>
      </w:r>
      <w:r w:rsidRPr="00033231">
        <w:t>Ses brouillards et ses pluies d</w:t>
      </w:r>
      <w:r w:rsidRPr="00033231">
        <w:t>é</w:t>
      </w:r>
      <w:r w:rsidRPr="00033231">
        <w:t>barrassèrent l</w:t>
      </w:r>
      <w:r w:rsidR="004F69D6">
        <w:t>’</w:t>
      </w:r>
      <w:r w:rsidRPr="00033231">
        <w:t>Angleterre de leur deuil et de leurs pleurs</w:t>
      </w:r>
      <w:r w:rsidR="004F69D6">
        <w:t xml:space="preserve">. </w:t>
      </w:r>
      <w:r w:rsidRPr="00033231">
        <w:t>Ses vents disparurent chassés sur des terres lointaines</w:t>
      </w:r>
      <w:r w:rsidR="004F69D6">
        <w:t xml:space="preserve">. </w:t>
      </w:r>
      <w:r w:rsidRPr="00033231">
        <w:t>Derrière n</w:t>
      </w:r>
      <w:r w:rsidRPr="00033231">
        <w:t>o</w:t>
      </w:r>
      <w:r w:rsidRPr="00033231">
        <w:t>vembre vint l</w:t>
      </w:r>
      <w:r w:rsidR="004F69D6">
        <w:t>’</w:t>
      </w:r>
      <w:r w:rsidRPr="00033231">
        <w:t>hiver profond</w:t>
      </w:r>
      <w:r w:rsidR="004F69D6">
        <w:t xml:space="preserve">, </w:t>
      </w:r>
      <w:r w:rsidRPr="00033231">
        <w:t>avec son ciel pur</w:t>
      </w:r>
      <w:r w:rsidR="004F69D6">
        <w:t xml:space="preserve">, </w:t>
      </w:r>
      <w:r w:rsidRPr="00033231">
        <w:t>son calme et ses gelées</w:t>
      </w:r>
      <w:r w:rsidR="004F69D6">
        <w:t>.</w:t>
      </w:r>
    </w:p>
    <w:p w14:paraId="2B08474F" w14:textId="77777777" w:rsidR="004F69D6" w:rsidRDefault="00000000" w:rsidP="0021796F">
      <w:r w:rsidRPr="00033231">
        <w:lastRenderedPageBreak/>
        <w:t>Un jour tranquille avait fait place à une soirée transparente comme le cristal</w:t>
      </w:r>
      <w:r w:rsidR="004F69D6">
        <w:t xml:space="preserve"> : </w:t>
      </w:r>
      <w:r w:rsidRPr="00033231">
        <w:t>toutes les lumières et les teintes de l</w:t>
      </w:r>
      <w:r w:rsidR="004F69D6">
        <w:t>’</w:t>
      </w:r>
      <w:r w:rsidRPr="00033231">
        <w:t>horizon semblaient des reflets de perles blanches</w:t>
      </w:r>
      <w:r w:rsidR="004F69D6">
        <w:t xml:space="preserve">, </w:t>
      </w:r>
      <w:r w:rsidRPr="00033231">
        <w:t>violettes ou gris pâle</w:t>
      </w:r>
      <w:r w:rsidR="004F69D6">
        <w:t xml:space="preserve">. </w:t>
      </w:r>
      <w:r w:rsidRPr="00033231">
        <w:t>Les montagnes étaient d</w:t>
      </w:r>
      <w:r w:rsidR="004F69D6">
        <w:t>’</w:t>
      </w:r>
      <w:r w:rsidRPr="00033231">
        <w:t>un bleu lilas</w:t>
      </w:r>
      <w:r w:rsidR="004F69D6">
        <w:t xml:space="preserve"> ; </w:t>
      </w:r>
      <w:r w:rsidRPr="00033231">
        <w:t>les lueurs du soleil co</w:t>
      </w:r>
      <w:r w:rsidRPr="00033231">
        <w:t>u</w:t>
      </w:r>
      <w:r w:rsidRPr="00033231">
        <w:t>chant étaient pourpres</w:t>
      </w:r>
      <w:r w:rsidR="004F69D6">
        <w:t xml:space="preserve"> ; </w:t>
      </w:r>
      <w:r w:rsidRPr="00033231">
        <w:t>le firmament était de glace</w:t>
      </w:r>
      <w:r w:rsidR="004F69D6">
        <w:t xml:space="preserve">, </w:t>
      </w:r>
      <w:r w:rsidRPr="00033231">
        <w:t>son fond d</w:t>
      </w:r>
      <w:r w:rsidR="004F69D6">
        <w:t>’</w:t>
      </w:r>
      <w:r w:rsidRPr="00033231">
        <w:t>un azur argenté</w:t>
      </w:r>
      <w:r w:rsidR="004F69D6">
        <w:t xml:space="preserve">. </w:t>
      </w:r>
      <w:r w:rsidRPr="00033231">
        <w:t>Quand les étoiles se levèrent</w:t>
      </w:r>
      <w:r w:rsidR="004F69D6">
        <w:t xml:space="preserve">, </w:t>
      </w:r>
      <w:r w:rsidRPr="00033231">
        <w:t>elles parurent formées de cristal blanc et non d</w:t>
      </w:r>
      <w:r w:rsidR="004F69D6">
        <w:t>’</w:t>
      </w:r>
      <w:r w:rsidRPr="00033231">
        <w:t>or</w:t>
      </w:r>
      <w:r w:rsidR="004F69D6">
        <w:t xml:space="preserve"> ; </w:t>
      </w:r>
      <w:r w:rsidRPr="00033231">
        <w:t>des teintes grises</w:t>
      </w:r>
      <w:r w:rsidR="004F69D6">
        <w:t xml:space="preserve">, </w:t>
      </w:r>
      <w:r w:rsidRPr="00033231">
        <w:t>cér</w:t>
      </w:r>
      <w:r w:rsidRPr="00033231">
        <w:t>u</w:t>
      </w:r>
      <w:r w:rsidRPr="00033231">
        <w:t>lée</w:t>
      </w:r>
      <w:r>
        <w:t>n</w:t>
      </w:r>
      <w:r w:rsidRPr="00033231">
        <w:t>nes ou d</w:t>
      </w:r>
      <w:r w:rsidR="004F69D6">
        <w:t>’</w:t>
      </w:r>
      <w:r w:rsidRPr="00033231">
        <w:t>émeraude pâle</w:t>
      </w:r>
      <w:r w:rsidR="004F69D6">
        <w:t xml:space="preserve">, </w:t>
      </w:r>
      <w:r w:rsidRPr="00033231">
        <w:t>froides</w:t>
      </w:r>
      <w:r w:rsidR="004F69D6">
        <w:t xml:space="preserve">, </w:t>
      </w:r>
      <w:r w:rsidRPr="00033231">
        <w:t>pures</w:t>
      </w:r>
      <w:r w:rsidR="004F69D6">
        <w:t xml:space="preserve">, </w:t>
      </w:r>
      <w:r w:rsidRPr="00033231">
        <w:t>transparentes</w:t>
      </w:r>
      <w:r w:rsidR="004F69D6">
        <w:t xml:space="preserve">, </w:t>
      </w:r>
      <w:r w:rsidRPr="00033231">
        <w:t>col</w:t>
      </w:r>
      <w:r w:rsidRPr="00033231">
        <w:t>o</w:t>
      </w:r>
      <w:r w:rsidRPr="00033231">
        <w:t>raient la masse du paysage</w:t>
      </w:r>
      <w:r w:rsidR="004F69D6">
        <w:t>.</w:t>
      </w:r>
    </w:p>
    <w:p w14:paraId="774A66AC" w14:textId="77777777" w:rsidR="004F69D6" w:rsidRDefault="00000000" w:rsidP="0021796F">
      <w:r w:rsidRPr="00033231">
        <w:t>Quel est cet objet bleu</w:t>
      </w:r>
      <w:r w:rsidR="004F69D6">
        <w:t xml:space="preserve">, </w:t>
      </w:r>
      <w:r w:rsidRPr="00033231">
        <w:t>mouvant isolé</w:t>
      </w:r>
      <w:r w:rsidR="004F69D6">
        <w:t xml:space="preserve">, </w:t>
      </w:r>
      <w:r w:rsidRPr="00033231">
        <w:t>au milieu du bois dépouillé de feuillage</w:t>
      </w:r>
      <w:r w:rsidR="004F69D6">
        <w:t xml:space="preserve"> ? </w:t>
      </w:r>
      <w:r w:rsidRPr="00033231">
        <w:t>Eh</w:t>
      </w:r>
      <w:r w:rsidR="004F69D6">
        <w:t xml:space="preserve"> ! </w:t>
      </w:r>
      <w:r w:rsidRPr="00033231">
        <w:t>c</w:t>
      </w:r>
      <w:r w:rsidR="004F69D6">
        <w:t>’</w:t>
      </w:r>
      <w:r w:rsidRPr="00033231">
        <w:t>est un écolier</w:t>
      </w:r>
      <w:r w:rsidR="004F69D6">
        <w:t xml:space="preserve">, </w:t>
      </w:r>
      <w:r w:rsidRPr="00033231">
        <w:t xml:space="preserve">un écolier de </w:t>
      </w:r>
      <w:proofErr w:type="spellStart"/>
      <w:r w:rsidRPr="00033231">
        <w:t>Bria</w:t>
      </w:r>
      <w:r w:rsidRPr="00033231">
        <w:t>r</w:t>
      </w:r>
      <w:r w:rsidRPr="00033231">
        <w:t>field</w:t>
      </w:r>
      <w:proofErr w:type="spellEnd"/>
      <w:r w:rsidR="004F69D6">
        <w:t xml:space="preserve">, </w:t>
      </w:r>
      <w:r w:rsidRPr="00033231">
        <w:t xml:space="preserve">qui a laissé ses compagnons gagner la maison par la </w:t>
      </w:r>
      <w:proofErr w:type="spellStart"/>
      <w:r w:rsidRPr="00033231">
        <w:t>grand</w:t>
      </w:r>
      <w:r w:rsidR="004F69D6">
        <w:t>’</w:t>
      </w:r>
      <w:r w:rsidRPr="00033231">
        <w:t>route</w:t>
      </w:r>
      <w:proofErr w:type="spellEnd"/>
      <w:r w:rsidR="004F69D6">
        <w:t xml:space="preserve">, </w:t>
      </w:r>
      <w:r w:rsidRPr="00033231">
        <w:t>et qui cherche un certain arbre</w:t>
      </w:r>
      <w:r w:rsidR="004F69D6">
        <w:t xml:space="preserve">, </w:t>
      </w:r>
      <w:r w:rsidRPr="00033231">
        <w:t>avec un certain te</w:t>
      </w:r>
      <w:r w:rsidRPr="00033231">
        <w:t>r</w:t>
      </w:r>
      <w:r w:rsidRPr="00033231">
        <w:t>tre mousseux à la racine</w:t>
      </w:r>
      <w:r w:rsidR="004F69D6">
        <w:t xml:space="preserve">, </w:t>
      </w:r>
      <w:r w:rsidRPr="00033231">
        <w:t>convenable pour un siège</w:t>
      </w:r>
      <w:r w:rsidR="004F69D6">
        <w:t xml:space="preserve">. </w:t>
      </w:r>
      <w:r w:rsidRPr="00033231">
        <w:t>Pourquoi flâne-t-il en cet endroit</w:t>
      </w:r>
      <w:r w:rsidR="004F69D6">
        <w:t xml:space="preserve"> ? </w:t>
      </w:r>
      <w:r w:rsidRPr="00033231">
        <w:t>l</w:t>
      </w:r>
      <w:r w:rsidR="004F69D6">
        <w:t>’</w:t>
      </w:r>
      <w:r w:rsidRPr="00033231">
        <w:t>air est froid et il se fait tard</w:t>
      </w:r>
      <w:r w:rsidR="004F69D6">
        <w:t xml:space="preserve">. </w:t>
      </w:r>
      <w:r w:rsidRPr="00033231">
        <w:t>Il s</w:t>
      </w:r>
      <w:r w:rsidR="004F69D6">
        <w:t>’</w:t>
      </w:r>
      <w:r w:rsidRPr="00033231">
        <w:t>assied</w:t>
      </w:r>
      <w:r w:rsidR="004F69D6">
        <w:t xml:space="preserve"> : </w:t>
      </w:r>
      <w:r w:rsidRPr="00033231">
        <w:t>à quoi pense-t-il</w:t>
      </w:r>
      <w:r w:rsidR="004F69D6">
        <w:t xml:space="preserve"> ? </w:t>
      </w:r>
      <w:r w:rsidRPr="00033231">
        <w:t>Éprouve-t-il le chaste et pur charme de cette belle soirée</w:t>
      </w:r>
      <w:r w:rsidR="004F69D6">
        <w:t xml:space="preserve"> ? </w:t>
      </w:r>
      <w:r w:rsidRPr="00033231">
        <w:t>Une lune d</w:t>
      </w:r>
      <w:r w:rsidR="004F69D6">
        <w:t>’</w:t>
      </w:r>
      <w:r w:rsidRPr="00033231">
        <w:t>un blanc de perle sourit à tr</w:t>
      </w:r>
      <w:r w:rsidRPr="00033231">
        <w:t>a</w:t>
      </w:r>
      <w:r w:rsidRPr="00033231">
        <w:t>vers les arbres gris</w:t>
      </w:r>
      <w:r w:rsidR="004F69D6">
        <w:t xml:space="preserve"> : </w:t>
      </w:r>
      <w:r w:rsidRPr="00033231">
        <w:t>fait-il attention à ce sourire</w:t>
      </w:r>
      <w:r w:rsidR="004F69D6">
        <w:t> ?</w:t>
      </w:r>
    </w:p>
    <w:p w14:paraId="66E3DD84" w14:textId="77777777" w:rsidR="004F69D6" w:rsidRDefault="00000000" w:rsidP="0021796F">
      <w:r w:rsidRPr="00033231">
        <w:t>Impossible de le dire</w:t>
      </w:r>
      <w:r w:rsidR="004F69D6">
        <w:t xml:space="preserve"> ; </w:t>
      </w:r>
      <w:r w:rsidRPr="00033231">
        <w:t>car il est silencieux et sa contenance ne parle point</w:t>
      </w:r>
      <w:r w:rsidR="004F69D6">
        <w:t xml:space="preserve"> : </w:t>
      </w:r>
      <w:r w:rsidRPr="00033231">
        <w:t>son visage n</w:t>
      </w:r>
      <w:r w:rsidR="004F69D6">
        <w:t>’</w:t>
      </w:r>
      <w:r w:rsidRPr="00033231">
        <w:t>est point un miroir qui réfléchit les sensations</w:t>
      </w:r>
      <w:r w:rsidR="004F69D6">
        <w:t xml:space="preserve">, </w:t>
      </w:r>
      <w:r w:rsidRPr="00033231">
        <w:t>mais plutôt un masque qui les cache</w:t>
      </w:r>
      <w:r w:rsidR="004F69D6">
        <w:t xml:space="preserve">. </w:t>
      </w:r>
      <w:r w:rsidRPr="00033231">
        <w:t>C</w:t>
      </w:r>
      <w:r w:rsidR="004F69D6">
        <w:t>’</w:t>
      </w:r>
      <w:r w:rsidRPr="00033231">
        <w:t>est un jeune garçon de quinze ans</w:t>
      </w:r>
      <w:r w:rsidR="004F69D6">
        <w:t xml:space="preserve">, </w:t>
      </w:r>
      <w:r w:rsidRPr="00033231">
        <w:t>droit et grand pour son âge</w:t>
      </w:r>
      <w:r w:rsidR="004F69D6">
        <w:t xml:space="preserve"> ; </w:t>
      </w:r>
      <w:r w:rsidRPr="00033231">
        <w:t>son air a</w:t>
      </w:r>
      <w:r w:rsidRPr="00033231">
        <w:t>n</w:t>
      </w:r>
      <w:r w:rsidRPr="00033231">
        <w:t>nonce aussi peu d</w:t>
      </w:r>
      <w:r w:rsidR="004F69D6">
        <w:t>’</w:t>
      </w:r>
      <w:r w:rsidRPr="00033231">
        <w:t>aménité que de servilité</w:t>
      </w:r>
      <w:r w:rsidR="004F69D6">
        <w:t xml:space="preserve">. </w:t>
      </w:r>
      <w:r w:rsidRPr="00033231">
        <w:t>Son œil semble prêt à remarquer toute tentative de contrôle et de domination</w:t>
      </w:r>
      <w:r w:rsidR="004F69D6">
        <w:t xml:space="preserve">, </w:t>
      </w:r>
      <w:r w:rsidRPr="00033231">
        <w:t>et ses traits indiquent des facultés alertes pour la résistance</w:t>
      </w:r>
      <w:r w:rsidR="004F69D6">
        <w:t xml:space="preserve">. </w:t>
      </w:r>
      <w:r w:rsidRPr="00033231">
        <w:t>Les sous-maîtres sages évitent</w:t>
      </w:r>
      <w:r w:rsidR="004F69D6">
        <w:t xml:space="preserve">, </w:t>
      </w:r>
      <w:r w:rsidRPr="00033231">
        <w:t>autant qu</w:t>
      </w:r>
      <w:r w:rsidR="004F69D6">
        <w:t>’</w:t>
      </w:r>
      <w:r w:rsidRPr="00033231">
        <w:t>ils le peuvent</w:t>
      </w:r>
      <w:r w:rsidR="004F69D6">
        <w:t xml:space="preserve">, </w:t>
      </w:r>
      <w:r w:rsidRPr="00033231">
        <w:t>de se mêler des affaires de ce garçon-là</w:t>
      </w:r>
      <w:r w:rsidR="004F69D6">
        <w:t xml:space="preserve">. </w:t>
      </w:r>
      <w:r w:rsidRPr="00033231">
        <w:t>Le réduire par la sévérité serait une te</w:t>
      </w:r>
      <w:r w:rsidRPr="00033231">
        <w:t>n</w:t>
      </w:r>
      <w:r w:rsidRPr="00033231">
        <w:t>tative inutile</w:t>
      </w:r>
      <w:r w:rsidR="004F69D6">
        <w:t xml:space="preserve"> ; </w:t>
      </w:r>
      <w:r w:rsidRPr="00033231">
        <w:t>le gagner par la flatterie serait pire encore</w:t>
      </w:r>
      <w:r w:rsidR="004F69D6">
        <w:t xml:space="preserve">. </w:t>
      </w:r>
      <w:r w:rsidRPr="00033231">
        <w:t>Il vaut mieux le laisser à lui-même</w:t>
      </w:r>
      <w:r w:rsidR="004F69D6">
        <w:t xml:space="preserve">. </w:t>
      </w:r>
      <w:r w:rsidRPr="00033231">
        <w:t>Le temps fera son éducation</w:t>
      </w:r>
      <w:r w:rsidR="004F69D6">
        <w:t xml:space="preserve">, </w:t>
      </w:r>
      <w:r w:rsidRPr="00033231">
        <w:t>l</w:t>
      </w:r>
      <w:r w:rsidR="004F69D6">
        <w:t>’</w:t>
      </w:r>
      <w:r w:rsidRPr="00033231">
        <w:t>expérience se chargera de le former</w:t>
      </w:r>
      <w:r w:rsidR="004F69D6">
        <w:t>.</w:t>
      </w:r>
    </w:p>
    <w:p w14:paraId="3578AE59" w14:textId="77777777" w:rsidR="004F69D6" w:rsidRDefault="00000000" w:rsidP="0021796F">
      <w:r w:rsidRPr="00033231">
        <w:lastRenderedPageBreak/>
        <w:t>Martin Yorke</w:t>
      </w:r>
      <w:r w:rsidR="004F69D6">
        <w:t xml:space="preserve"> (</w:t>
      </w:r>
      <w:r w:rsidRPr="00033231">
        <w:t>car c</w:t>
      </w:r>
      <w:r w:rsidR="004F69D6">
        <w:t>’</w:t>
      </w:r>
      <w:r w:rsidRPr="00033231">
        <w:t>est un jeune Yorke</w:t>
      </w:r>
      <w:r w:rsidR="004F69D6">
        <w:rPr>
          <w:i/>
          <w:iCs/>
        </w:rPr>
        <w:t xml:space="preserve">) </w:t>
      </w:r>
      <w:r w:rsidRPr="00033231">
        <w:t>fait profession de fouler aux pieds la poésie</w:t>
      </w:r>
      <w:r w:rsidR="004F69D6">
        <w:t xml:space="preserve">. </w:t>
      </w:r>
      <w:r w:rsidRPr="00033231">
        <w:t>Parlez-lui sentiment</w:t>
      </w:r>
      <w:r w:rsidR="004F69D6">
        <w:t xml:space="preserve">, </w:t>
      </w:r>
      <w:r w:rsidRPr="00033231">
        <w:t>il vous répondra par un sarcasme</w:t>
      </w:r>
      <w:r w:rsidR="004F69D6">
        <w:t xml:space="preserve">. </w:t>
      </w:r>
      <w:r w:rsidRPr="00033231">
        <w:t>Il est là</w:t>
      </w:r>
      <w:r w:rsidR="004F69D6">
        <w:t xml:space="preserve">, </w:t>
      </w:r>
      <w:r w:rsidRPr="00033231">
        <w:t>errant seul</w:t>
      </w:r>
      <w:r w:rsidR="004F69D6">
        <w:t xml:space="preserve">, </w:t>
      </w:r>
      <w:r w:rsidRPr="00033231">
        <w:t>regardant respectueus</w:t>
      </w:r>
      <w:r w:rsidRPr="00033231">
        <w:t>e</w:t>
      </w:r>
      <w:r w:rsidRPr="00033231">
        <w:t>ment la nature</w:t>
      </w:r>
      <w:r w:rsidR="004F69D6">
        <w:t xml:space="preserve">, </w:t>
      </w:r>
      <w:r w:rsidRPr="00033231">
        <w:t>pendant qu</w:t>
      </w:r>
      <w:r w:rsidR="004F69D6">
        <w:t>’</w:t>
      </w:r>
      <w:r w:rsidRPr="00033231">
        <w:t>elle déroule sous ses yeux attentifs une page de sévère</w:t>
      </w:r>
      <w:r w:rsidR="004F69D6">
        <w:t xml:space="preserve">, </w:t>
      </w:r>
      <w:r w:rsidRPr="00033231">
        <w:t>silencieuse et solennelle poésie</w:t>
      </w:r>
      <w:r w:rsidR="004F69D6">
        <w:t>.</w:t>
      </w:r>
    </w:p>
    <w:p w14:paraId="3BD3C455" w14:textId="77777777" w:rsidR="004F69D6" w:rsidRDefault="00000000" w:rsidP="0021796F">
      <w:r w:rsidRPr="00033231">
        <w:t>Aussitôt assis</w:t>
      </w:r>
      <w:r w:rsidR="004F69D6">
        <w:t xml:space="preserve">, </w:t>
      </w:r>
      <w:r w:rsidRPr="00033231">
        <w:t>il tire un livre de son sac</w:t>
      </w:r>
      <w:r w:rsidR="004F69D6">
        <w:t xml:space="preserve">, </w:t>
      </w:r>
      <w:r w:rsidRPr="00033231">
        <w:t>non une gra</w:t>
      </w:r>
      <w:r w:rsidRPr="00033231">
        <w:t>m</w:t>
      </w:r>
      <w:r w:rsidRPr="00033231">
        <w:t>ma</w:t>
      </w:r>
      <w:r w:rsidRPr="00033231">
        <w:t>i</w:t>
      </w:r>
      <w:r w:rsidRPr="00033231">
        <w:t>re latine</w:t>
      </w:r>
      <w:r w:rsidR="004F69D6">
        <w:t xml:space="preserve">, </w:t>
      </w:r>
      <w:r w:rsidRPr="00033231">
        <w:t>mais un volume de contrebande</w:t>
      </w:r>
      <w:r w:rsidR="004F69D6">
        <w:t xml:space="preserve">, </w:t>
      </w:r>
      <w:r w:rsidRPr="00033231">
        <w:t>des contes de fées</w:t>
      </w:r>
      <w:r w:rsidR="004F69D6">
        <w:t xml:space="preserve"> ; </w:t>
      </w:r>
      <w:r w:rsidRPr="00033231">
        <w:t>il y a encore bien une heure de jour pour sa jeune vue</w:t>
      </w:r>
      <w:r w:rsidR="004F69D6">
        <w:t xml:space="preserve"> ; </w:t>
      </w:r>
      <w:r w:rsidRPr="00033231">
        <w:t>d</w:t>
      </w:r>
      <w:r w:rsidR="004F69D6">
        <w:t>’</w:t>
      </w:r>
      <w:r w:rsidRPr="00033231">
        <w:t>ailleurs</w:t>
      </w:r>
      <w:r w:rsidR="004F69D6">
        <w:t xml:space="preserve">, </w:t>
      </w:r>
      <w:r w:rsidRPr="00033231">
        <w:t>la lune est là</w:t>
      </w:r>
      <w:r w:rsidR="004F69D6">
        <w:t xml:space="preserve"> ; </w:t>
      </w:r>
      <w:r w:rsidRPr="00033231">
        <w:t>sa lumière</w:t>
      </w:r>
      <w:r w:rsidR="004F69D6">
        <w:t xml:space="preserve">, </w:t>
      </w:r>
      <w:r w:rsidRPr="00033231">
        <w:t>encore faible et vague</w:t>
      </w:r>
      <w:r w:rsidR="004F69D6">
        <w:t xml:space="preserve">, </w:t>
      </w:r>
      <w:r w:rsidRPr="00033231">
        <w:t>remplit la cla</w:t>
      </w:r>
      <w:r w:rsidRPr="00033231">
        <w:t>i</w:t>
      </w:r>
      <w:r w:rsidRPr="00033231">
        <w:t>rière où il est assis</w:t>
      </w:r>
      <w:r w:rsidR="004F69D6">
        <w:t>.</w:t>
      </w:r>
    </w:p>
    <w:p w14:paraId="49E7E697" w14:textId="77777777" w:rsidR="004F69D6" w:rsidRDefault="00000000" w:rsidP="0021796F">
      <w:r w:rsidRPr="00033231">
        <w:t>Il lit</w:t>
      </w:r>
      <w:r w:rsidR="004F69D6">
        <w:t xml:space="preserve"> : </w:t>
      </w:r>
      <w:r w:rsidRPr="00033231">
        <w:t>il se trouve transporté dans une région solitaire et montagneuse</w:t>
      </w:r>
      <w:r w:rsidR="004F69D6">
        <w:t xml:space="preserve"> ; </w:t>
      </w:r>
      <w:r w:rsidRPr="00033231">
        <w:t>tout</w:t>
      </w:r>
      <w:r w:rsidR="004F69D6">
        <w:t xml:space="preserve">, </w:t>
      </w:r>
      <w:r w:rsidRPr="00033231">
        <w:t>autour de lui</w:t>
      </w:r>
      <w:r w:rsidR="004F69D6">
        <w:t xml:space="preserve">, </w:t>
      </w:r>
      <w:r w:rsidRPr="00033231">
        <w:t>est rude et désolé</w:t>
      </w:r>
      <w:r w:rsidR="004F69D6">
        <w:t xml:space="preserve">, </w:t>
      </w:r>
      <w:r w:rsidRPr="00033231">
        <w:t>sans forme et presque sans couleur</w:t>
      </w:r>
      <w:r w:rsidR="004F69D6">
        <w:t xml:space="preserve">. </w:t>
      </w:r>
      <w:r w:rsidRPr="00033231">
        <w:t>Il entend des clochettes tinter dans l</w:t>
      </w:r>
      <w:r w:rsidR="004F69D6">
        <w:t>’</w:t>
      </w:r>
      <w:r w:rsidRPr="00033231">
        <w:t>air</w:t>
      </w:r>
      <w:r w:rsidR="004F69D6">
        <w:t xml:space="preserve">. </w:t>
      </w:r>
      <w:r w:rsidRPr="00033231">
        <w:t>Sortant de la masse informe du brouillard</w:t>
      </w:r>
      <w:r w:rsidR="004F69D6">
        <w:t xml:space="preserve">, </w:t>
      </w:r>
      <w:r w:rsidRPr="00033231">
        <w:t>lui apparaît la plus brillante vision</w:t>
      </w:r>
      <w:r w:rsidR="004F69D6">
        <w:t xml:space="preserve">, </w:t>
      </w:r>
      <w:r w:rsidRPr="00033231">
        <w:t>une lady vêtue de vert</w:t>
      </w:r>
      <w:r w:rsidR="004F69D6">
        <w:t xml:space="preserve">, </w:t>
      </w:r>
      <w:r w:rsidRPr="00033231">
        <w:t>montée sur un pal</w:t>
      </w:r>
      <w:r w:rsidRPr="00033231">
        <w:t>e</w:t>
      </w:r>
      <w:r w:rsidRPr="00033231">
        <w:t>froi blanc comme la neige</w:t>
      </w:r>
      <w:r w:rsidR="004F69D6">
        <w:t xml:space="preserve"> ; </w:t>
      </w:r>
      <w:r w:rsidRPr="00033231">
        <w:t>il distingue son vêtement</w:t>
      </w:r>
      <w:r w:rsidR="004F69D6">
        <w:t xml:space="preserve">, </w:t>
      </w:r>
      <w:r w:rsidRPr="00033231">
        <w:t>ses perles</w:t>
      </w:r>
      <w:r w:rsidR="004F69D6">
        <w:t xml:space="preserve">, </w:t>
      </w:r>
      <w:r w:rsidRPr="00033231">
        <w:t>sa monture</w:t>
      </w:r>
      <w:r w:rsidR="004F69D6">
        <w:t xml:space="preserve"> ; </w:t>
      </w:r>
      <w:r w:rsidRPr="00033231">
        <w:t>elle lui adresse une mystérieuse question</w:t>
      </w:r>
      <w:r w:rsidR="004F69D6">
        <w:t xml:space="preserve"> : </w:t>
      </w:r>
      <w:r w:rsidRPr="00033231">
        <w:t>il est enchanté</w:t>
      </w:r>
      <w:r w:rsidR="004F69D6">
        <w:t xml:space="preserve">, </w:t>
      </w:r>
      <w:r w:rsidRPr="00033231">
        <w:t>et doit la suivre dans une terre féerique</w:t>
      </w:r>
      <w:r w:rsidR="004F69D6">
        <w:t>.</w:t>
      </w:r>
    </w:p>
    <w:p w14:paraId="0EE63EE9" w14:textId="77777777" w:rsidR="004F69D6" w:rsidRDefault="00000000" w:rsidP="0021796F">
      <w:r w:rsidRPr="00033231">
        <w:t>Une seconde légende le transporte au bord de la mer</w:t>
      </w:r>
      <w:r w:rsidR="004F69D6">
        <w:t xml:space="preserve"> : </w:t>
      </w:r>
      <w:r w:rsidRPr="00033231">
        <w:t>là les flots viennent se briser à la base de rocs dont la hauteur donne le vertige</w:t>
      </w:r>
      <w:r w:rsidR="004F69D6">
        <w:t xml:space="preserve">. </w:t>
      </w:r>
      <w:r w:rsidRPr="00033231">
        <w:t>Il pleut et il vente</w:t>
      </w:r>
      <w:r w:rsidR="004F69D6">
        <w:t xml:space="preserve">. </w:t>
      </w:r>
      <w:r w:rsidRPr="00033231">
        <w:t>Au loin</w:t>
      </w:r>
      <w:r w:rsidR="004F69D6">
        <w:t xml:space="preserve">, </w:t>
      </w:r>
      <w:r w:rsidRPr="00033231">
        <w:t>dans la mer</w:t>
      </w:r>
      <w:r w:rsidR="004F69D6">
        <w:t xml:space="preserve">, </w:t>
      </w:r>
      <w:r w:rsidRPr="00033231">
        <w:t>s</w:t>
      </w:r>
      <w:r w:rsidR="004F69D6">
        <w:t>’</w:t>
      </w:r>
      <w:r w:rsidRPr="00033231">
        <w:t>étend une ligne de rochers noirs et escarpés</w:t>
      </w:r>
      <w:r w:rsidR="004F69D6">
        <w:t xml:space="preserve">, </w:t>
      </w:r>
      <w:r w:rsidRPr="00033231">
        <w:t>sur le sommet et autour de</w:t>
      </w:r>
      <w:r w:rsidRPr="00033231">
        <w:t>s</w:t>
      </w:r>
      <w:r w:rsidRPr="00033231">
        <w:t>quels éclaboussent et flaquent des flots d</w:t>
      </w:r>
      <w:r w:rsidR="004F69D6">
        <w:t>’</w:t>
      </w:r>
      <w:r w:rsidRPr="00033231">
        <w:t>écume blanche comme la neige</w:t>
      </w:r>
      <w:r w:rsidR="004F69D6">
        <w:t xml:space="preserve">. </w:t>
      </w:r>
      <w:r w:rsidRPr="00033231">
        <w:t>Sur ces rocs un promeneur solitaire foule d</w:t>
      </w:r>
      <w:r w:rsidR="004F69D6">
        <w:t>’</w:t>
      </w:r>
      <w:r w:rsidRPr="00033231">
        <w:t>un pas pr</w:t>
      </w:r>
      <w:r w:rsidRPr="00033231">
        <w:t>u</w:t>
      </w:r>
      <w:r w:rsidRPr="00033231">
        <w:t>dent les herbes marines</w:t>
      </w:r>
      <w:r w:rsidR="004F69D6">
        <w:t xml:space="preserve">, </w:t>
      </w:r>
      <w:r w:rsidRPr="00033231">
        <w:t>plongeant ses regards dans les abîmes profonds où la mer</w:t>
      </w:r>
      <w:r w:rsidR="004F69D6">
        <w:t xml:space="preserve">, </w:t>
      </w:r>
      <w:r w:rsidRPr="00033231">
        <w:t>couleur d</w:t>
      </w:r>
      <w:r w:rsidR="004F69D6">
        <w:t>’</w:t>
      </w:r>
      <w:r w:rsidRPr="00033231">
        <w:t>émeraude</w:t>
      </w:r>
      <w:r w:rsidR="004F69D6">
        <w:t xml:space="preserve">, </w:t>
      </w:r>
      <w:r w:rsidRPr="00033231">
        <w:t>cache sa végétation plus grande</w:t>
      </w:r>
      <w:r w:rsidR="004F69D6">
        <w:t xml:space="preserve">, </w:t>
      </w:r>
      <w:r w:rsidRPr="00033231">
        <w:t>plus sauvage</w:t>
      </w:r>
      <w:r w:rsidR="004F69D6">
        <w:t xml:space="preserve">, </w:t>
      </w:r>
      <w:r w:rsidRPr="00033231">
        <w:t>plus étrange que celle de la terre</w:t>
      </w:r>
      <w:r w:rsidR="004F69D6">
        <w:t xml:space="preserve">, </w:t>
      </w:r>
      <w:r w:rsidRPr="00033231">
        <w:t>avec ses coquillages les uns verts</w:t>
      </w:r>
      <w:r w:rsidR="004F69D6">
        <w:t xml:space="preserve">, </w:t>
      </w:r>
      <w:r w:rsidRPr="00033231">
        <w:t>les autres pourpres et couleur de perles</w:t>
      </w:r>
      <w:r w:rsidR="004F69D6">
        <w:t xml:space="preserve">, </w:t>
      </w:r>
      <w:r w:rsidRPr="00033231">
        <w:t>entremêlés dans les replis des longues herbes</w:t>
      </w:r>
      <w:r w:rsidR="004F69D6">
        <w:t xml:space="preserve">. </w:t>
      </w:r>
      <w:r w:rsidRPr="00033231">
        <w:t>Martin entend un cri</w:t>
      </w:r>
      <w:r w:rsidR="004F69D6">
        <w:t xml:space="preserve">. </w:t>
      </w:r>
      <w:r w:rsidRPr="00033231">
        <w:t>Levant les yeux et regardant devant lui</w:t>
      </w:r>
      <w:r w:rsidR="004F69D6">
        <w:t xml:space="preserve">, </w:t>
      </w:r>
      <w:r w:rsidRPr="00033231">
        <w:t xml:space="preserve">il voit sur un point </w:t>
      </w:r>
      <w:r w:rsidRPr="00033231">
        <w:lastRenderedPageBreak/>
        <w:t>blafard du rocher une forme grande et pâle</w:t>
      </w:r>
      <w:r w:rsidR="004F69D6">
        <w:t xml:space="preserve">, </w:t>
      </w:r>
      <w:r w:rsidRPr="00033231">
        <w:t>semblable à un homme</w:t>
      </w:r>
      <w:r w:rsidR="004F69D6">
        <w:t xml:space="preserve">, </w:t>
      </w:r>
      <w:r w:rsidRPr="00033231">
        <w:t>mais faite d</w:t>
      </w:r>
      <w:r w:rsidR="004F69D6">
        <w:t>’</w:t>
      </w:r>
      <w:r w:rsidRPr="00033231">
        <w:t>écume</w:t>
      </w:r>
      <w:r w:rsidR="004F69D6">
        <w:t xml:space="preserve">, </w:t>
      </w:r>
      <w:r w:rsidRPr="00033231">
        <w:t>transparente</w:t>
      </w:r>
      <w:r w:rsidR="004F69D6">
        <w:t xml:space="preserve">, </w:t>
      </w:r>
      <w:r w:rsidRPr="00033231">
        <w:t>frémissante</w:t>
      </w:r>
      <w:r w:rsidR="004F69D6">
        <w:t xml:space="preserve">, </w:t>
      </w:r>
      <w:r w:rsidRPr="00033231">
        <w:t>te</w:t>
      </w:r>
      <w:r w:rsidRPr="00033231">
        <w:t>r</w:t>
      </w:r>
      <w:r w:rsidRPr="00033231">
        <w:t>rible</w:t>
      </w:r>
      <w:r w:rsidR="004F69D6">
        <w:t xml:space="preserve"> : </w:t>
      </w:r>
      <w:r w:rsidRPr="00033231">
        <w:t>elle n</w:t>
      </w:r>
      <w:r w:rsidR="004F69D6">
        <w:t>’</w:t>
      </w:r>
      <w:r w:rsidRPr="00033231">
        <w:t>est pas seule</w:t>
      </w:r>
      <w:r w:rsidR="004F69D6">
        <w:t xml:space="preserve"> ; </w:t>
      </w:r>
      <w:r w:rsidRPr="00033231">
        <w:t>de nombreuses formes humaines</w:t>
      </w:r>
      <w:r w:rsidR="004F69D6">
        <w:t xml:space="preserve">, </w:t>
      </w:r>
      <w:r w:rsidRPr="00033231">
        <w:t>des femmes aussi formées d</w:t>
      </w:r>
      <w:r w:rsidR="004F69D6">
        <w:t>’</w:t>
      </w:r>
      <w:r w:rsidRPr="00033231">
        <w:t>écume</w:t>
      </w:r>
      <w:r w:rsidR="004F69D6">
        <w:t xml:space="preserve">, </w:t>
      </w:r>
      <w:r w:rsidRPr="00033231">
        <w:t>de blanches Néréides</w:t>
      </w:r>
      <w:r w:rsidR="004F69D6">
        <w:t xml:space="preserve">, </w:t>
      </w:r>
      <w:r w:rsidRPr="00033231">
        <w:t>folâtrent sur ces rochers</w:t>
      </w:r>
      <w:r w:rsidR="004F69D6">
        <w:t>.</w:t>
      </w:r>
    </w:p>
    <w:p w14:paraId="7FA8F08C" w14:textId="77777777" w:rsidR="004F69D6" w:rsidRDefault="00000000" w:rsidP="0021796F">
      <w:r w:rsidRPr="00033231">
        <w:t>Silence</w:t>
      </w:r>
      <w:r w:rsidR="004F69D6">
        <w:t xml:space="preserve"> ! </w:t>
      </w:r>
      <w:r w:rsidRPr="00033231">
        <w:t>il ferme le livre</w:t>
      </w:r>
      <w:r w:rsidR="004F69D6">
        <w:t xml:space="preserve"> : </w:t>
      </w:r>
      <w:r w:rsidRPr="00033231">
        <w:t>il le cache dans son sac</w:t>
      </w:r>
      <w:r w:rsidR="004F69D6">
        <w:t xml:space="preserve">. </w:t>
      </w:r>
      <w:r w:rsidRPr="00033231">
        <w:t>Martin entend un pas</w:t>
      </w:r>
      <w:r w:rsidR="004F69D6">
        <w:t xml:space="preserve">. </w:t>
      </w:r>
      <w:r w:rsidRPr="00033231">
        <w:t>Il écoute</w:t>
      </w:r>
      <w:r w:rsidR="004F69D6">
        <w:t xml:space="preserve"> : </w:t>
      </w:r>
      <w:r w:rsidRPr="00033231">
        <w:t>non</w:t>
      </w:r>
      <w:r w:rsidR="004F69D6">
        <w:t xml:space="preserve">… </w:t>
      </w:r>
      <w:r w:rsidRPr="00033231">
        <w:t>oui</w:t>
      </w:r>
      <w:r w:rsidR="004F69D6">
        <w:t xml:space="preserve">. </w:t>
      </w:r>
      <w:r w:rsidRPr="00033231">
        <w:t>De nouveau les feuilles s</w:t>
      </w:r>
      <w:r w:rsidRPr="00033231">
        <w:t>è</w:t>
      </w:r>
      <w:r w:rsidRPr="00033231">
        <w:t>ches</w:t>
      </w:r>
      <w:r w:rsidR="004F69D6">
        <w:t xml:space="preserve">, </w:t>
      </w:r>
      <w:r w:rsidRPr="00033231">
        <w:t>légèrement froissées</w:t>
      </w:r>
      <w:r w:rsidR="004F69D6">
        <w:t xml:space="preserve">, </w:t>
      </w:r>
      <w:r w:rsidRPr="00033231">
        <w:t>bruissent sur le sentier</w:t>
      </w:r>
      <w:r w:rsidR="004F69D6">
        <w:t xml:space="preserve">. </w:t>
      </w:r>
      <w:r w:rsidRPr="00033231">
        <w:t>Martin r</w:t>
      </w:r>
      <w:r w:rsidRPr="00033231">
        <w:t>e</w:t>
      </w:r>
      <w:r w:rsidRPr="00033231">
        <w:t>garde</w:t>
      </w:r>
      <w:r w:rsidR="004F69D6">
        <w:t xml:space="preserve"> : </w:t>
      </w:r>
      <w:r w:rsidRPr="00033231">
        <w:t>les branches s</w:t>
      </w:r>
      <w:r w:rsidR="004F69D6">
        <w:t>’</w:t>
      </w:r>
      <w:r w:rsidRPr="00033231">
        <w:t>écartent</w:t>
      </w:r>
      <w:r w:rsidR="004F69D6">
        <w:t xml:space="preserve">, </w:t>
      </w:r>
      <w:r w:rsidRPr="00033231">
        <w:t>et une femme paraît</w:t>
      </w:r>
      <w:r w:rsidR="004F69D6">
        <w:t>.</w:t>
      </w:r>
    </w:p>
    <w:p w14:paraId="06EB11A6" w14:textId="77777777" w:rsidR="004F69D6" w:rsidRDefault="00000000" w:rsidP="0021796F">
      <w:r w:rsidRPr="00033231">
        <w:t>C</w:t>
      </w:r>
      <w:r w:rsidR="004F69D6">
        <w:t>’</w:t>
      </w:r>
      <w:r w:rsidRPr="00033231">
        <w:t>est une lady vêtue de soie noire</w:t>
      </w:r>
      <w:r w:rsidR="004F69D6">
        <w:t xml:space="preserve"> ; </w:t>
      </w:r>
      <w:r w:rsidRPr="00033231">
        <w:t>un voile couvre son v</w:t>
      </w:r>
      <w:r w:rsidRPr="00033231">
        <w:t>i</w:t>
      </w:r>
      <w:r w:rsidRPr="00033231">
        <w:t>sage</w:t>
      </w:r>
      <w:r w:rsidR="004F69D6">
        <w:t xml:space="preserve">. </w:t>
      </w:r>
      <w:r w:rsidRPr="00033231">
        <w:t>Jamais Martin n</w:t>
      </w:r>
      <w:r w:rsidR="004F69D6">
        <w:t>’</w:t>
      </w:r>
      <w:r w:rsidRPr="00033231">
        <w:t>a rencontré de lady dans ce bois</w:t>
      </w:r>
      <w:r w:rsidR="004F69D6">
        <w:t xml:space="preserve">, </w:t>
      </w:r>
      <w:r w:rsidRPr="00033231">
        <w:t>ni a</w:t>
      </w:r>
      <w:r w:rsidRPr="00033231">
        <w:t>u</w:t>
      </w:r>
      <w:r w:rsidRPr="00033231">
        <w:t>c</w:t>
      </w:r>
      <w:r w:rsidRPr="00033231">
        <w:t>u</w:t>
      </w:r>
      <w:r w:rsidRPr="00033231">
        <w:t>ne femme</w:t>
      </w:r>
      <w:r w:rsidR="004F69D6">
        <w:t xml:space="preserve">, </w:t>
      </w:r>
      <w:r w:rsidRPr="00033231">
        <w:t>si ce n</w:t>
      </w:r>
      <w:r w:rsidR="004F69D6">
        <w:t>’</w:t>
      </w:r>
      <w:r w:rsidRPr="00033231">
        <w:t>est</w:t>
      </w:r>
      <w:r w:rsidR="004F69D6">
        <w:t xml:space="preserve">, </w:t>
      </w:r>
      <w:r w:rsidRPr="00033231">
        <w:t>de temps à autre</w:t>
      </w:r>
      <w:r w:rsidR="004F69D6">
        <w:t xml:space="preserve">, </w:t>
      </w:r>
      <w:r w:rsidRPr="00033231">
        <w:t>quelque petite paysanne des environs venant y cueillir des noisettes</w:t>
      </w:r>
      <w:r w:rsidR="004F69D6">
        <w:t xml:space="preserve">. </w:t>
      </w:r>
      <w:r w:rsidRPr="00033231">
        <w:t>Ce soir</w:t>
      </w:r>
      <w:r w:rsidR="004F69D6">
        <w:t xml:space="preserve">, </w:t>
      </w:r>
      <w:r w:rsidRPr="00033231">
        <w:t>l</w:t>
      </w:r>
      <w:r w:rsidR="004F69D6">
        <w:t>’</w:t>
      </w:r>
      <w:r w:rsidRPr="00033231">
        <w:t>apparition ne lui déplaît point</w:t>
      </w:r>
      <w:r w:rsidR="004F69D6">
        <w:t xml:space="preserve">. </w:t>
      </w:r>
      <w:r w:rsidRPr="00033231">
        <w:t>Il remarque</w:t>
      </w:r>
      <w:r w:rsidR="004F69D6">
        <w:t xml:space="preserve">, </w:t>
      </w:r>
      <w:r w:rsidRPr="00033231">
        <w:t>à mesure qu</w:t>
      </w:r>
      <w:r w:rsidR="004F69D6">
        <w:t>’</w:t>
      </w:r>
      <w:r w:rsidRPr="00033231">
        <w:t>elle approche</w:t>
      </w:r>
      <w:r w:rsidR="004F69D6">
        <w:t xml:space="preserve">, </w:t>
      </w:r>
      <w:r w:rsidRPr="00033231">
        <w:t>qu</w:t>
      </w:r>
      <w:r w:rsidR="004F69D6">
        <w:t>’</w:t>
      </w:r>
      <w:r w:rsidRPr="00033231">
        <w:t>elle n</w:t>
      </w:r>
      <w:r w:rsidR="004F69D6">
        <w:t>’</w:t>
      </w:r>
      <w:r w:rsidRPr="00033231">
        <w:t>est ni vieille ni laide</w:t>
      </w:r>
      <w:r w:rsidR="004F69D6">
        <w:t xml:space="preserve">, </w:t>
      </w:r>
      <w:r w:rsidRPr="00033231">
        <w:t>mais au contraire très-jeune</w:t>
      </w:r>
      <w:r w:rsidR="004F69D6">
        <w:t xml:space="preserve"> ; </w:t>
      </w:r>
      <w:r w:rsidRPr="00033231">
        <w:t>et s</w:t>
      </w:r>
      <w:r w:rsidR="004F69D6">
        <w:t>’</w:t>
      </w:r>
      <w:r w:rsidRPr="00033231">
        <w:t>il ne la reconnaissait pas pour être celle qu</w:t>
      </w:r>
      <w:r w:rsidR="004F69D6">
        <w:t>’</w:t>
      </w:r>
      <w:r w:rsidRPr="00033231">
        <w:t>il a pl</w:t>
      </w:r>
      <w:r w:rsidRPr="00033231">
        <w:t>u</w:t>
      </w:r>
      <w:r w:rsidRPr="00033231">
        <w:t>sieurs fois déclarée fort laide</w:t>
      </w:r>
      <w:r w:rsidR="004F69D6">
        <w:t xml:space="preserve">, </w:t>
      </w:r>
      <w:r w:rsidRPr="00033231">
        <w:t>il lui semblerait découvrir des traits de bea</w:t>
      </w:r>
      <w:r w:rsidRPr="00033231">
        <w:t>u</w:t>
      </w:r>
      <w:r w:rsidRPr="00033231">
        <w:t>té sous la gaze légère de ce voile</w:t>
      </w:r>
      <w:r w:rsidR="004F69D6">
        <w:t>.</w:t>
      </w:r>
    </w:p>
    <w:p w14:paraId="3541E482" w14:textId="77777777" w:rsidR="004F69D6" w:rsidRDefault="00000000" w:rsidP="0021796F">
      <w:r w:rsidRPr="00033231">
        <w:t>Elle passe auprès de lui sans rien dire</w:t>
      </w:r>
      <w:r w:rsidR="004F69D6">
        <w:t xml:space="preserve">. </w:t>
      </w:r>
      <w:r w:rsidRPr="00033231">
        <w:t>Il s</w:t>
      </w:r>
      <w:r w:rsidR="004F69D6">
        <w:t>’</w:t>
      </w:r>
      <w:r w:rsidRPr="00033231">
        <w:t>y attendait</w:t>
      </w:r>
      <w:r w:rsidR="004F69D6">
        <w:t xml:space="preserve"> : </w:t>
      </w:r>
      <w:r w:rsidRPr="00033231">
        <w:t>to</w:t>
      </w:r>
      <w:r w:rsidRPr="00033231">
        <w:t>u</w:t>
      </w:r>
      <w:r w:rsidRPr="00033231">
        <w:t>tes les femmes sont d</w:t>
      </w:r>
      <w:r w:rsidR="004F69D6">
        <w:t>’</w:t>
      </w:r>
      <w:r w:rsidRPr="00033231">
        <w:t>orgueilleuses guenons</w:t>
      </w:r>
      <w:r w:rsidR="004F69D6">
        <w:t xml:space="preserve">, </w:t>
      </w:r>
      <w:r w:rsidRPr="00033231">
        <w:t>et il ne connaît pas de poupée plus infatuée d</w:t>
      </w:r>
      <w:r w:rsidR="004F69D6">
        <w:t>’</w:t>
      </w:r>
      <w:r w:rsidRPr="00033231">
        <w:t xml:space="preserve">elle-même que cette Caroline </w:t>
      </w:r>
      <w:proofErr w:type="spellStart"/>
      <w:r w:rsidRPr="00033231">
        <w:t>Hel</w:t>
      </w:r>
      <w:r w:rsidRPr="00033231">
        <w:t>s</w:t>
      </w:r>
      <w:r w:rsidRPr="00033231">
        <w:t>t</w:t>
      </w:r>
      <w:r w:rsidRPr="00033231">
        <w:t>o</w:t>
      </w:r>
      <w:r w:rsidRPr="00033231">
        <w:t>ne</w:t>
      </w:r>
      <w:proofErr w:type="spellEnd"/>
      <w:r w:rsidR="004F69D6">
        <w:t xml:space="preserve">. </w:t>
      </w:r>
      <w:r w:rsidRPr="00033231">
        <w:t>Cette pensée est à peine gravée dans son esprit</w:t>
      </w:r>
      <w:r w:rsidR="004F69D6">
        <w:t xml:space="preserve">, </w:t>
      </w:r>
      <w:r w:rsidRPr="00033231">
        <w:t>que la lady revient sur des pas</w:t>
      </w:r>
      <w:r w:rsidR="004F69D6">
        <w:t xml:space="preserve">, </w:t>
      </w:r>
      <w:r w:rsidRPr="00033231">
        <w:t>et</w:t>
      </w:r>
      <w:r w:rsidR="004F69D6">
        <w:t xml:space="preserve">, </w:t>
      </w:r>
      <w:r w:rsidRPr="00033231">
        <w:t>relevant son voile</w:t>
      </w:r>
      <w:r w:rsidR="004F69D6">
        <w:t xml:space="preserve">, </w:t>
      </w:r>
      <w:r w:rsidRPr="00033231">
        <w:t>repose son regard sur son visage en lui demandant avec douceur</w:t>
      </w:r>
      <w:r w:rsidR="004F69D6">
        <w:t> :</w:t>
      </w:r>
    </w:p>
    <w:p w14:paraId="6C464A57" w14:textId="0DFD500F" w:rsidR="00000000" w:rsidRPr="00033231" w:rsidRDefault="004F69D6" w:rsidP="0021796F">
      <w:r>
        <w:t>« </w:t>
      </w:r>
      <w:r w:rsidR="00000000" w:rsidRPr="00033231">
        <w:t xml:space="preserve">Êtes-vous un des fils de </w:t>
      </w:r>
      <w:r>
        <w:t>M. </w:t>
      </w:r>
      <w:r w:rsidR="00000000" w:rsidRPr="00033231">
        <w:t>Yorke</w:t>
      </w:r>
      <w:r>
        <w:t> ? »</w:t>
      </w:r>
    </w:p>
    <w:p w14:paraId="555F6FA2" w14:textId="77777777" w:rsidR="004F69D6" w:rsidRDefault="00000000" w:rsidP="0021796F">
      <w:r w:rsidRPr="00033231">
        <w:t>Aucune évidence humaine n</w:t>
      </w:r>
      <w:r w:rsidR="004F69D6">
        <w:t>’</w:t>
      </w:r>
      <w:r w:rsidRPr="00033231">
        <w:t>eût été capable de persuader à Martin Yorke qu</w:t>
      </w:r>
      <w:r w:rsidR="004F69D6">
        <w:t>’</w:t>
      </w:r>
      <w:r w:rsidRPr="00033231">
        <w:t>il avait changé de couleur à la demande de la jeune fille</w:t>
      </w:r>
      <w:r w:rsidR="004F69D6">
        <w:t xml:space="preserve"> ; </w:t>
      </w:r>
      <w:r w:rsidRPr="00033231">
        <w:t>et pourtant il avait rougi jusqu</w:t>
      </w:r>
      <w:r w:rsidR="004F69D6">
        <w:t>’</w:t>
      </w:r>
      <w:r w:rsidRPr="00033231">
        <w:t>aux oreilles</w:t>
      </w:r>
      <w:r w:rsidR="004F69D6">
        <w:t>.</w:t>
      </w:r>
    </w:p>
    <w:p w14:paraId="49CC0D62" w14:textId="77777777" w:rsidR="004F69D6" w:rsidRDefault="004F69D6" w:rsidP="0021796F">
      <w:r>
        <w:t>« </w:t>
      </w:r>
      <w:r w:rsidR="00000000" w:rsidRPr="00033231">
        <w:t>Oui</w:t>
      </w:r>
      <w:r>
        <w:t xml:space="preserve">, </w:t>
      </w:r>
      <w:r w:rsidR="00000000" w:rsidRPr="00033231">
        <w:t>dit-il avec brusquerie</w:t>
      </w:r>
      <w:r>
        <w:t xml:space="preserve">, </w:t>
      </w:r>
      <w:r w:rsidR="00000000" w:rsidRPr="00033231">
        <w:t>et en s</w:t>
      </w:r>
      <w:r>
        <w:t>’</w:t>
      </w:r>
      <w:r w:rsidR="00000000" w:rsidRPr="00033231">
        <w:t>encourageant à atte</w:t>
      </w:r>
      <w:r w:rsidR="00000000" w:rsidRPr="00033231">
        <w:t>n</w:t>
      </w:r>
      <w:r w:rsidR="00000000" w:rsidRPr="00033231">
        <w:t>dre orgueilleusement ce qui allait arriver</w:t>
      </w:r>
      <w:r>
        <w:t>.</w:t>
      </w:r>
    </w:p>
    <w:p w14:paraId="567161A2" w14:textId="77777777" w:rsidR="004F69D6" w:rsidRDefault="004F69D6" w:rsidP="0021796F">
      <w:r>
        <w:lastRenderedPageBreak/>
        <w:t>— </w:t>
      </w:r>
      <w:r w:rsidR="00000000" w:rsidRPr="00033231">
        <w:t>Vous êtes Martin</w:t>
      </w:r>
      <w:r>
        <w:t xml:space="preserve">, </w:t>
      </w:r>
      <w:r w:rsidR="00000000" w:rsidRPr="00033231">
        <w:t>je crois</w:t>
      </w:r>
      <w:r>
        <w:t> ? »</w:t>
      </w:r>
      <w:r w:rsidR="00000000" w:rsidRPr="00033231">
        <w:t xml:space="preserve"> dit la jeune lady</w:t>
      </w:r>
      <w:r>
        <w:t>.</w:t>
      </w:r>
    </w:p>
    <w:p w14:paraId="6DE09724" w14:textId="77777777" w:rsidR="004F69D6" w:rsidRDefault="00000000" w:rsidP="0021796F">
      <w:r w:rsidRPr="00033231">
        <w:t>Cette simple phrase</w:t>
      </w:r>
      <w:r w:rsidR="004F69D6">
        <w:t xml:space="preserve">, </w:t>
      </w:r>
      <w:r w:rsidRPr="00033231">
        <w:t>sans apprêt et prononcée avec une sorte de timidité</w:t>
      </w:r>
      <w:r w:rsidR="004F69D6">
        <w:t xml:space="preserve">, </w:t>
      </w:r>
      <w:r w:rsidRPr="00033231">
        <w:t>résonna comme une douce harmonie dans la nature de ce jeune garçon</w:t>
      </w:r>
      <w:r w:rsidR="004F69D6">
        <w:t xml:space="preserve">. </w:t>
      </w:r>
      <w:r w:rsidRPr="00033231">
        <w:t>Elle l</w:t>
      </w:r>
      <w:r w:rsidR="004F69D6">
        <w:t>’</w:t>
      </w:r>
      <w:r w:rsidRPr="00033231">
        <w:t>apaisa comme eût fait une note de musique</w:t>
      </w:r>
      <w:r w:rsidR="004F69D6">
        <w:t>.</w:t>
      </w:r>
    </w:p>
    <w:p w14:paraId="6893278A" w14:textId="77777777" w:rsidR="004F69D6" w:rsidRDefault="00000000" w:rsidP="0021796F">
      <w:r w:rsidRPr="00033231">
        <w:t>Martin avait un sentiment profond de sa valeur perso</w:t>
      </w:r>
      <w:r w:rsidRPr="00033231">
        <w:t>n</w:t>
      </w:r>
      <w:r w:rsidRPr="00033231">
        <w:t>ne</w:t>
      </w:r>
      <w:r w:rsidRPr="00033231">
        <w:t>l</w:t>
      </w:r>
      <w:r w:rsidRPr="00033231">
        <w:t>le</w:t>
      </w:r>
      <w:r w:rsidR="004F69D6">
        <w:t xml:space="preserve"> ; </w:t>
      </w:r>
      <w:r w:rsidRPr="00033231">
        <w:t>il fut agréablement flatté de voir que cette jeune fille pût le distinguer de ses frères</w:t>
      </w:r>
      <w:r w:rsidR="004F69D6">
        <w:t xml:space="preserve">. </w:t>
      </w:r>
      <w:r w:rsidRPr="00033231">
        <w:t>Comme son père</w:t>
      </w:r>
      <w:r w:rsidR="004F69D6">
        <w:t xml:space="preserve">, </w:t>
      </w:r>
      <w:r w:rsidRPr="00033231">
        <w:t>il détestait la cér</w:t>
      </w:r>
      <w:r w:rsidRPr="00033231">
        <w:t>é</w:t>
      </w:r>
      <w:r w:rsidRPr="00033231">
        <w:t>monie</w:t>
      </w:r>
      <w:r w:rsidR="004F69D6">
        <w:t xml:space="preserve"> : </w:t>
      </w:r>
      <w:r w:rsidRPr="00033231">
        <w:t>il aimait à entendre une femme l</w:t>
      </w:r>
      <w:r w:rsidR="004F69D6">
        <w:t>’</w:t>
      </w:r>
      <w:r w:rsidRPr="00033231">
        <w:t>appeler Martin</w:t>
      </w:r>
      <w:r w:rsidR="004F69D6">
        <w:t xml:space="preserve">, </w:t>
      </w:r>
      <w:r w:rsidRPr="00033231">
        <w:t>et non monsieur Martin ou maître Martin</w:t>
      </w:r>
      <w:r w:rsidR="004F69D6">
        <w:t xml:space="preserve">, </w:t>
      </w:r>
      <w:r w:rsidRPr="00033231">
        <w:t>pire que la cérémonie lui paraissait l</w:t>
      </w:r>
      <w:r w:rsidR="004F69D6">
        <w:t>’</w:t>
      </w:r>
      <w:r w:rsidRPr="00033231">
        <w:t>autre extrême</w:t>
      </w:r>
      <w:r w:rsidR="004F69D6">
        <w:t xml:space="preserve">, </w:t>
      </w:r>
      <w:r w:rsidRPr="00033231">
        <w:t>la trop grande familiarité</w:t>
      </w:r>
      <w:r w:rsidR="004F69D6">
        <w:t xml:space="preserve"> : </w:t>
      </w:r>
      <w:r w:rsidRPr="00033231">
        <w:t>le léger ton de timidité</w:t>
      </w:r>
      <w:r w:rsidR="004F69D6">
        <w:t xml:space="preserve">, </w:t>
      </w:r>
      <w:r w:rsidRPr="00033231">
        <w:t>l</w:t>
      </w:r>
      <w:r w:rsidR="004F69D6">
        <w:t>’</w:t>
      </w:r>
      <w:r w:rsidRPr="00033231">
        <w:t>hésitation à peine visible de Caroline</w:t>
      </w:r>
      <w:r w:rsidR="004F69D6">
        <w:t xml:space="preserve">, </w:t>
      </w:r>
      <w:r w:rsidRPr="00033231">
        <w:t>lui se</w:t>
      </w:r>
      <w:r w:rsidRPr="00033231">
        <w:t>m</w:t>
      </w:r>
      <w:r w:rsidRPr="00033231">
        <w:t>blèrent parfaitement à leur place</w:t>
      </w:r>
      <w:r w:rsidR="004F69D6">
        <w:t>.</w:t>
      </w:r>
    </w:p>
    <w:p w14:paraId="4D8FF4A6" w14:textId="77777777" w:rsidR="004F69D6" w:rsidRDefault="004F69D6" w:rsidP="0021796F">
      <w:r>
        <w:t>« </w:t>
      </w:r>
      <w:r w:rsidR="00000000" w:rsidRPr="00033231">
        <w:t>Je suis Martin</w:t>
      </w:r>
      <w:r>
        <w:t xml:space="preserve">, </w:t>
      </w:r>
      <w:r w:rsidR="00000000" w:rsidRPr="00033231">
        <w:t>dit-il</w:t>
      </w:r>
      <w:r>
        <w:t>.</w:t>
      </w:r>
    </w:p>
    <w:p w14:paraId="4A038952" w14:textId="77777777" w:rsidR="004F69D6" w:rsidRDefault="004F69D6" w:rsidP="0021796F">
      <w:r>
        <w:t>— </w:t>
      </w:r>
      <w:r w:rsidR="00000000" w:rsidRPr="00033231">
        <w:t>Comment se portent votre père et votre mère</w:t>
      </w:r>
      <w:r>
        <w:t> ? (</w:t>
      </w:r>
      <w:r w:rsidR="00000000" w:rsidRPr="00033231">
        <w:t>Par bo</w:t>
      </w:r>
      <w:r w:rsidR="00000000" w:rsidRPr="00033231">
        <w:t>n</w:t>
      </w:r>
      <w:r w:rsidR="00000000" w:rsidRPr="00033231">
        <w:t xml:space="preserve">heur elle ne dit pas </w:t>
      </w:r>
      <w:r w:rsidR="00000000" w:rsidRPr="00033231">
        <w:rPr>
          <w:i/>
          <w:iCs/>
        </w:rPr>
        <w:t xml:space="preserve">papa </w:t>
      </w:r>
      <w:r w:rsidR="00000000" w:rsidRPr="00033231">
        <w:t xml:space="preserve">et </w:t>
      </w:r>
      <w:r w:rsidR="00000000" w:rsidRPr="00033231">
        <w:rPr>
          <w:i/>
          <w:iCs/>
        </w:rPr>
        <w:t>maman</w:t>
      </w:r>
      <w:r>
        <w:t xml:space="preserve"> ; </w:t>
      </w:r>
      <w:r w:rsidR="00000000" w:rsidRPr="00033231">
        <w:t>cela eût tout gâté</w:t>
      </w:r>
      <w:r>
        <w:t xml:space="preserve">.) </w:t>
      </w:r>
      <w:r w:rsidR="00000000" w:rsidRPr="00033231">
        <w:t>Et Rose et Jessie</w:t>
      </w:r>
      <w:r>
        <w:t> ?</w:t>
      </w:r>
    </w:p>
    <w:p w14:paraId="1F38F098" w14:textId="77777777" w:rsidR="004F69D6" w:rsidRDefault="004F69D6" w:rsidP="0021796F">
      <w:r>
        <w:t>— </w:t>
      </w:r>
      <w:r w:rsidR="00000000" w:rsidRPr="00033231">
        <w:t>Bien</w:t>
      </w:r>
      <w:r>
        <w:t xml:space="preserve">, </w:t>
      </w:r>
      <w:r w:rsidR="00000000" w:rsidRPr="00033231">
        <w:t>je crois</w:t>
      </w:r>
      <w:r>
        <w:t>.</w:t>
      </w:r>
    </w:p>
    <w:p w14:paraId="5844BDC0" w14:textId="77777777" w:rsidR="004F69D6" w:rsidRDefault="004F69D6" w:rsidP="0021796F">
      <w:r>
        <w:t>— </w:t>
      </w:r>
      <w:r w:rsidR="00000000" w:rsidRPr="00033231">
        <w:t xml:space="preserve">Ma cousine Hortense est-elle toujours à </w:t>
      </w:r>
      <w:proofErr w:type="spellStart"/>
      <w:r w:rsidR="00000000" w:rsidRPr="00033231">
        <w:t>Briarmains</w:t>
      </w:r>
      <w:proofErr w:type="spellEnd"/>
      <w:r>
        <w:t> ?</w:t>
      </w:r>
    </w:p>
    <w:p w14:paraId="43DC858C" w14:textId="6672AC31" w:rsidR="00000000" w:rsidRPr="00033231" w:rsidRDefault="004F69D6" w:rsidP="0021796F">
      <w:r>
        <w:t>— </w:t>
      </w:r>
      <w:r w:rsidR="00000000" w:rsidRPr="00033231">
        <w:t>Oh</w:t>
      </w:r>
      <w:r>
        <w:t xml:space="preserve"> ! </w:t>
      </w:r>
      <w:r w:rsidR="00000000" w:rsidRPr="00033231">
        <w:t>oui</w:t>
      </w:r>
      <w:r>
        <w:t>. »</w:t>
      </w:r>
    </w:p>
    <w:p w14:paraId="3671E522" w14:textId="77777777" w:rsidR="004F69D6" w:rsidRDefault="00000000" w:rsidP="0021796F">
      <w:r w:rsidRPr="00033231">
        <w:t>Martin prononça cela d</w:t>
      </w:r>
      <w:r w:rsidR="004F69D6">
        <w:t>’</w:t>
      </w:r>
      <w:r w:rsidRPr="00033231">
        <w:t>un ton comique et avec un demi-sourire</w:t>
      </w:r>
      <w:r w:rsidR="004F69D6">
        <w:t xml:space="preserve">. </w:t>
      </w:r>
      <w:r w:rsidRPr="00033231">
        <w:t>Le demi-sourire lui fut retourné par Caroline</w:t>
      </w:r>
      <w:r w:rsidR="004F69D6">
        <w:t xml:space="preserve">, </w:t>
      </w:r>
      <w:r w:rsidRPr="00033231">
        <w:t>qui dev</w:t>
      </w:r>
      <w:r w:rsidRPr="00033231">
        <w:t>i</w:t>
      </w:r>
      <w:r w:rsidRPr="00033231">
        <w:t>nait trop en quelle odeur devrait être Hortense auprès des je</w:t>
      </w:r>
      <w:r w:rsidRPr="00033231">
        <w:t>u</w:t>
      </w:r>
      <w:r w:rsidRPr="00033231">
        <w:t>nes Yorke</w:t>
      </w:r>
      <w:r w:rsidR="004F69D6">
        <w:t>.</w:t>
      </w:r>
    </w:p>
    <w:p w14:paraId="49D7EDEC" w14:textId="77777777" w:rsidR="004F69D6" w:rsidRDefault="004F69D6" w:rsidP="0021796F">
      <w:r>
        <w:t>« </w:t>
      </w:r>
      <w:r w:rsidR="00000000" w:rsidRPr="00033231">
        <w:t>Votre mère l</w:t>
      </w:r>
      <w:r>
        <w:t>’</w:t>
      </w:r>
      <w:r w:rsidR="00000000" w:rsidRPr="00033231">
        <w:t>aime-t-elle</w:t>
      </w:r>
      <w:r>
        <w:t> ?</w:t>
      </w:r>
    </w:p>
    <w:p w14:paraId="5C3E9E78" w14:textId="77777777" w:rsidR="004F69D6" w:rsidRDefault="004F69D6" w:rsidP="0021796F">
      <w:r>
        <w:t>— </w:t>
      </w:r>
      <w:r w:rsidR="00000000" w:rsidRPr="00033231">
        <w:t>Elles s</w:t>
      </w:r>
      <w:r>
        <w:t>’</w:t>
      </w:r>
      <w:r w:rsidR="00000000" w:rsidRPr="00033231">
        <w:t>entendent si bien à propos des domestiques</w:t>
      </w:r>
      <w:r>
        <w:t xml:space="preserve">, </w:t>
      </w:r>
      <w:r w:rsidR="00000000" w:rsidRPr="00033231">
        <w:t>qu</w:t>
      </w:r>
      <w:r>
        <w:t>’</w:t>
      </w:r>
      <w:r w:rsidR="00000000" w:rsidRPr="00033231">
        <w:t>elles ne peuvent s</w:t>
      </w:r>
      <w:r>
        <w:t>’</w:t>
      </w:r>
      <w:r w:rsidR="00000000" w:rsidRPr="00033231">
        <w:t>empêcher de s</w:t>
      </w:r>
      <w:r>
        <w:t>’</w:t>
      </w:r>
      <w:r w:rsidR="00000000" w:rsidRPr="00033231">
        <w:t>aimer l</w:t>
      </w:r>
      <w:r>
        <w:t>’</w:t>
      </w:r>
      <w:r w:rsidR="00000000" w:rsidRPr="00033231">
        <w:t>une l</w:t>
      </w:r>
      <w:r>
        <w:t>’</w:t>
      </w:r>
      <w:r w:rsidR="00000000" w:rsidRPr="00033231">
        <w:t>autre</w:t>
      </w:r>
      <w:r>
        <w:t>.</w:t>
      </w:r>
    </w:p>
    <w:p w14:paraId="13C7571A" w14:textId="77777777" w:rsidR="004F69D6" w:rsidRDefault="004F69D6" w:rsidP="0021796F">
      <w:r>
        <w:lastRenderedPageBreak/>
        <w:t>— </w:t>
      </w:r>
      <w:r w:rsidR="00000000" w:rsidRPr="00033231">
        <w:t>Il fait froid ce soir</w:t>
      </w:r>
      <w:r>
        <w:t>.</w:t>
      </w:r>
    </w:p>
    <w:p w14:paraId="0320EF6D" w14:textId="77777777" w:rsidR="004F69D6" w:rsidRDefault="004F69D6" w:rsidP="0021796F">
      <w:r>
        <w:t>— </w:t>
      </w:r>
      <w:r w:rsidR="00000000" w:rsidRPr="00033231">
        <w:t>Pourquoi êtes-vous dehors si tard</w:t>
      </w:r>
      <w:r>
        <w:t> ?</w:t>
      </w:r>
    </w:p>
    <w:p w14:paraId="6D2A4088" w14:textId="616537F7" w:rsidR="00000000" w:rsidRPr="00033231" w:rsidRDefault="004F69D6" w:rsidP="0021796F">
      <w:r>
        <w:t>— </w:t>
      </w:r>
      <w:r w:rsidR="00000000" w:rsidRPr="00033231">
        <w:t>J</w:t>
      </w:r>
      <w:r>
        <w:t>’</w:t>
      </w:r>
      <w:r w:rsidR="00000000" w:rsidRPr="00033231">
        <w:t>ai perdu mon chemin dans le bois</w:t>
      </w:r>
      <w:r>
        <w:t>. »</w:t>
      </w:r>
    </w:p>
    <w:p w14:paraId="5B548A29" w14:textId="77777777" w:rsidR="004F69D6" w:rsidRDefault="00000000" w:rsidP="0021796F">
      <w:r w:rsidRPr="00033231">
        <w:t>Pour le coup</w:t>
      </w:r>
      <w:r w:rsidR="004F69D6">
        <w:t xml:space="preserve">, </w:t>
      </w:r>
      <w:r w:rsidRPr="00033231">
        <w:t>Martin se permit un rire moqueur</w:t>
      </w:r>
      <w:r w:rsidR="004F69D6">
        <w:t>.</w:t>
      </w:r>
    </w:p>
    <w:p w14:paraId="599AEBBC" w14:textId="77777777" w:rsidR="004F69D6" w:rsidRDefault="004F69D6" w:rsidP="0021796F">
      <w:r>
        <w:t>« </w:t>
      </w:r>
      <w:r w:rsidR="00000000" w:rsidRPr="00033231">
        <w:t xml:space="preserve">Vous avez perdu votre chemin dans la vaste forêt de </w:t>
      </w:r>
      <w:proofErr w:type="spellStart"/>
      <w:r w:rsidR="00000000" w:rsidRPr="00033231">
        <w:t>Briarmains</w:t>
      </w:r>
      <w:proofErr w:type="spellEnd"/>
      <w:r>
        <w:t xml:space="preserve"> ? </w:t>
      </w:r>
      <w:r w:rsidR="00000000" w:rsidRPr="00033231">
        <w:t>vous méritez de ne le point retrouver</w:t>
      </w:r>
      <w:r>
        <w:t>.</w:t>
      </w:r>
    </w:p>
    <w:p w14:paraId="1E15EBDD" w14:textId="77777777" w:rsidR="004F69D6" w:rsidRDefault="004F69D6" w:rsidP="0021796F">
      <w:r>
        <w:t>— </w:t>
      </w:r>
      <w:r w:rsidR="00000000" w:rsidRPr="00033231">
        <w:t>Je ne suis jamais venue ici</w:t>
      </w:r>
      <w:r>
        <w:t xml:space="preserve">, </w:t>
      </w:r>
      <w:r w:rsidR="00000000" w:rsidRPr="00033231">
        <w:t>et je crois que je suis en contravention</w:t>
      </w:r>
      <w:r>
        <w:t xml:space="preserve">. </w:t>
      </w:r>
      <w:r w:rsidR="00000000" w:rsidRPr="00033231">
        <w:t>Vous pouvez me faire condamner à l</w:t>
      </w:r>
      <w:r>
        <w:t>’</w:t>
      </w:r>
      <w:r w:rsidR="00000000" w:rsidRPr="00033231">
        <w:t>amende</w:t>
      </w:r>
      <w:r>
        <w:t xml:space="preserve"> ; </w:t>
      </w:r>
      <w:r w:rsidR="00000000" w:rsidRPr="00033231">
        <w:t>c</w:t>
      </w:r>
      <w:r>
        <w:t>’</w:t>
      </w:r>
      <w:r w:rsidR="00000000" w:rsidRPr="00033231">
        <w:t>est le bois de votre père</w:t>
      </w:r>
      <w:r>
        <w:t>.</w:t>
      </w:r>
    </w:p>
    <w:p w14:paraId="6E802CDB" w14:textId="77777777" w:rsidR="004F69D6" w:rsidRDefault="004F69D6" w:rsidP="0021796F">
      <w:r>
        <w:t>— </w:t>
      </w:r>
      <w:r w:rsidR="00000000" w:rsidRPr="00033231">
        <w:t>Je sais cela</w:t>
      </w:r>
      <w:r>
        <w:t xml:space="preserve"> ; </w:t>
      </w:r>
      <w:r w:rsidR="00000000" w:rsidRPr="00033231">
        <w:t>mais</w:t>
      </w:r>
      <w:r>
        <w:t xml:space="preserve">, </w:t>
      </w:r>
      <w:r w:rsidR="00000000" w:rsidRPr="00033231">
        <w:t>puisque vous avez été si simple que de perdre votre chemin</w:t>
      </w:r>
      <w:r>
        <w:t xml:space="preserve">, </w:t>
      </w:r>
      <w:r w:rsidR="00000000" w:rsidRPr="00033231">
        <w:t>je vais vous guider</w:t>
      </w:r>
      <w:r>
        <w:t>.</w:t>
      </w:r>
    </w:p>
    <w:p w14:paraId="74738FD5" w14:textId="587544A5" w:rsidR="00000000" w:rsidRPr="00033231" w:rsidRDefault="004F69D6" w:rsidP="0021796F">
      <w:r>
        <w:t>— </w:t>
      </w:r>
      <w:r w:rsidR="00000000" w:rsidRPr="00033231">
        <w:t>C</w:t>
      </w:r>
      <w:r>
        <w:t>’</w:t>
      </w:r>
      <w:r w:rsidR="00000000" w:rsidRPr="00033231">
        <w:t>est inutile</w:t>
      </w:r>
      <w:r>
        <w:t xml:space="preserve"> ; </w:t>
      </w:r>
      <w:r w:rsidR="00000000" w:rsidRPr="00033231">
        <w:t>j</w:t>
      </w:r>
      <w:r>
        <w:t>’</w:t>
      </w:r>
      <w:r w:rsidR="00000000" w:rsidRPr="00033231">
        <w:t>ai trouvé le sentier maintenant</w:t>
      </w:r>
      <w:r>
        <w:t xml:space="preserve">. </w:t>
      </w:r>
      <w:r w:rsidR="00000000" w:rsidRPr="00033231">
        <w:t>Je sortirai bien toute seule</w:t>
      </w:r>
      <w:r>
        <w:t xml:space="preserve">. </w:t>
      </w:r>
      <w:r w:rsidR="00000000" w:rsidRPr="00033231">
        <w:t>Martin</w:t>
      </w:r>
      <w:r>
        <w:t xml:space="preserve">, </w:t>
      </w:r>
      <w:r w:rsidR="00000000" w:rsidRPr="00033231">
        <w:t xml:space="preserve">comment va </w:t>
      </w:r>
      <w:r>
        <w:t>M. </w:t>
      </w:r>
      <w:r w:rsidR="00000000" w:rsidRPr="00033231">
        <w:t>Moore</w:t>
      </w:r>
      <w:r>
        <w:t> ? »</w:t>
      </w:r>
    </w:p>
    <w:p w14:paraId="7F581F22" w14:textId="77777777" w:rsidR="004F69D6" w:rsidRDefault="00000000" w:rsidP="0021796F">
      <w:r w:rsidRPr="00033231">
        <w:t>Martin avait connaissance de certains bruits</w:t>
      </w:r>
      <w:r w:rsidR="004F69D6">
        <w:t xml:space="preserve"> ; </w:t>
      </w:r>
      <w:r w:rsidRPr="00033231">
        <w:t>il crut po</w:t>
      </w:r>
      <w:r w:rsidRPr="00033231">
        <w:t>u</w:t>
      </w:r>
      <w:r w:rsidRPr="00033231">
        <w:t>voir se divertir par une expérience</w:t>
      </w:r>
      <w:r w:rsidR="004F69D6">
        <w:t>.</w:t>
      </w:r>
    </w:p>
    <w:p w14:paraId="1645C4A3" w14:textId="4645D062" w:rsidR="00000000" w:rsidRPr="00033231" w:rsidRDefault="004F69D6" w:rsidP="0021796F">
      <w:r>
        <w:t>« </w:t>
      </w:r>
      <w:r w:rsidR="00000000" w:rsidRPr="00033231">
        <w:t>Il est près de mourir</w:t>
      </w:r>
      <w:r>
        <w:t xml:space="preserve">. </w:t>
      </w:r>
      <w:r w:rsidR="00000000" w:rsidRPr="00033231">
        <w:t>Rien ne peut le sauver</w:t>
      </w:r>
      <w:r>
        <w:t xml:space="preserve">. </w:t>
      </w:r>
      <w:r w:rsidR="00000000" w:rsidRPr="00033231">
        <w:t>Tout espoir est perdu</w:t>
      </w:r>
      <w:r>
        <w:t> ! »</w:t>
      </w:r>
    </w:p>
    <w:p w14:paraId="49FF6370" w14:textId="77777777" w:rsidR="004F69D6" w:rsidRDefault="00000000" w:rsidP="0021796F">
      <w:r w:rsidRPr="00033231">
        <w:t>Elle détourna son voile</w:t>
      </w:r>
      <w:r w:rsidR="004F69D6">
        <w:t xml:space="preserve">. </w:t>
      </w:r>
      <w:r w:rsidRPr="00033231">
        <w:t>Elle le regarda dans les yeux et dit</w:t>
      </w:r>
      <w:r w:rsidR="004F69D6">
        <w:t> :</w:t>
      </w:r>
    </w:p>
    <w:p w14:paraId="5C6D2EA5" w14:textId="77777777" w:rsidR="004F69D6" w:rsidRDefault="004F69D6" w:rsidP="0021796F">
      <w:r>
        <w:t>« </w:t>
      </w:r>
      <w:r w:rsidR="00000000" w:rsidRPr="00033231">
        <w:t>Mourir</w:t>
      </w:r>
      <w:r>
        <w:t> !</w:t>
      </w:r>
    </w:p>
    <w:p w14:paraId="6C646635" w14:textId="65969208" w:rsidR="00000000" w:rsidRPr="00033231" w:rsidRDefault="004F69D6" w:rsidP="0021796F">
      <w:r>
        <w:t>— </w:t>
      </w:r>
      <w:r w:rsidR="00000000" w:rsidRPr="00033231">
        <w:t>Mourir</w:t>
      </w:r>
      <w:r>
        <w:t xml:space="preserve">. </w:t>
      </w:r>
      <w:r w:rsidR="00000000" w:rsidRPr="00033231">
        <w:t>Et grâce aux femmes</w:t>
      </w:r>
      <w:r>
        <w:t xml:space="preserve">, </w:t>
      </w:r>
      <w:r w:rsidR="00000000" w:rsidRPr="00033231">
        <w:t>ma mère et les autres</w:t>
      </w:r>
      <w:r>
        <w:t xml:space="preserve"> ; </w:t>
      </w:r>
      <w:r w:rsidR="00000000" w:rsidRPr="00033231">
        <w:t>e</w:t>
      </w:r>
      <w:r w:rsidR="00000000" w:rsidRPr="00033231">
        <w:t>l</w:t>
      </w:r>
      <w:r w:rsidR="00000000" w:rsidRPr="00033231">
        <w:t>les ont touché à ses bandages</w:t>
      </w:r>
      <w:r>
        <w:t xml:space="preserve">, </w:t>
      </w:r>
      <w:r w:rsidR="00000000" w:rsidRPr="00033231">
        <w:t>et c</w:t>
      </w:r>
      <w:r>
        <w:t>’</w:t>
      </w:r>
      <w:r w:rsidR="00000000" w:rsidRPr="00033231">
        <w:t>est fini</w:t>
      </w:r>
      <w:r>
        <w:t xml:space="preserve">. </w:t>
      </w:r>
      <w:r w:rsidR="00000000" w:rsidRPr="00033231">
        <w:t>Sans elles</w:t>
      </w:r>
      <w:r>
        <w:t xml:space="preserve">, </w:t>
      </w:r>
      <w:r w:rsidR="00000000" w:rsidRPr="00033231">
        <w:t>il irait mieux</w:t>
      </w:r>
      <w:r>
        <w:t xml:space="preserve">. </w:t>
      </w:r>
      <w:r w:rsidR="00000000" w:rsidRPr="00033231">
        <w:t>Elles mériteraient d</w:t>
      </w:r>
      <w:r>
        <w:t>’</w:t>
      </w:r>
      <w:r w:rsidR="00000000" w:rsidRPr="00033231">
        <w:t>être arrêtées</w:t>
      </w:r>
      <w:r>
        <w:t xml:space="preserve">, </w:t>
      </w:r>
      <w:r w:rsidR="00000000" w:rsidRPr="00033231">
        <w:t>emprisonnées</w:t>
      </w:r>
      <w:r>
        <w:t xml:space="preserve">, </w:t>
      </w:r>
      <w:r w:rsidR="00000000" w:rsidRPr="00033231">
        <w:t>jugées</w:t>
      </w:r>
      <w:r>
        <w:t xml:space="preserve">, </w:t>
      </w:r>
      <w:r w:rsidR="00000000" w:rsidRPr="00033231">
        <w:t xml:space="preserve">et envoyées à </w:t>
      </w:r>
      <w:proofErr w:type="spellStart"/>
      <w:r w:rsidR="00000000" w:rsidRPr="00033231">
        <w:t>Botany</w:t>
      </w:r>
      <w:proofErr w:type="spellEnd"/>
      <w:r w:rsidR="00000000" w:rsidRPr="00033231">
        <w:t>-Bay tout au moins</w:t>
      </w:r>
      <w:r>
        <w:t>. »</w:t>
      </w:r>
    </w:p>
    <w:p w14:paraId="0E855EF7" w14:textId="77777777" w:rsidR="004F69D6" w:rsidRDefault="00000000" w:rsidP="0021796F">
      <w:r w:rsidRPr="00033231">
        <w:t>Peut-être que la questionneuse n</w:t>
      </w:r>
      <w:r w:rsidR="004F69D6">
        <w:t>’</w:t>
      </w:r>
      <w:r w:rsidRPr="00033231">
        <w:t>entendit pas ce jug</w:t>
      </w:r>
      <w:r w:rsidRPr="00033231">
        <w:t>e</w:t>
      </w:r>
      <w:r w:rsidRPr="00033231">
        <w:t>ment</w:t>
      </w:r>
      <w:r w:rsidR="004F69D6">
        <w:t xml:space="preserve"> : </w:t>
      </w:r>
      <w:r w:rsidRPr="00033231">
        <w:t>elle semblait frappée d</w:t>
      </w:r>
      <w:r w:rsidR="004F69D6">
        <w:t>’</w:t>
      </w:r>
      <w:r w:rsidRPr="00033231">
        <w:t>immobilité</w:t>
      </w:r>
      <w:r w:rsidR="004F69D6">
        <w:t xml:space="preserve">. </w:t>
      </w:r>
      <w:r w:rsidRPr="00033231">
        <w:t xml:space="preserve">Au bout de deux </w:t>
      </w:r>
      <w:r w:rsidRPr="00033231">
        <w:lastRenderedPageBreak/>
        <w:t>m</w:t>
      </w:r>
      <w:r w:rsidRPr="00033231">
        <w:t>i</w:t>
      </w:r>
      <w:r w:rsidRPr="00033231">
        <w:t>nutes</w:t>
      </w:r>
      <w:r w:rsidR="004F69D6">
        <w:t xml:space="preserve">, </w:t>
      </w:r>
      <w:r w:rsidRPr="00033231">
        <w:t>sans prononcer une parole</w:t>
      </w:r>
      <w:r w:rsidR="004F69D6">
        <w:t xml:space="preserve">, </w:t>
      </w:r>
      <w:r w:rsidRPr="00033231">
        <w:t>elle se mit en marche</w:t>
      </w:r>
      <w:r w:rsidR="004F69D6">
        <w:t xml:space="preserve">, </w:t>
      </w:r>
      <w:r w:rsidRPr="00033231">
        <w:t>sans dire bonsoir</w:t>
      </w:r>
      <w:r w:rsidR="004F69D6">
        <w:t xml:space="preserve">, </w:t>
      </w:r>
      <w:r w:rsidRPr="00033231">
        <w:t>sans faire de questions nouvelles</w:t>
      </w:r>
      <w:r w:rsidR="004F69D6">
        <w:t xml:space="preserve">. </w:t>
      </w:r>
      <w:r w:rsidRPr="00033231">
        <w:t>Ce n</w:t>
      </w:r>
      <w:r w:rsidR="004F69D6">
        <w:t>’</w:t>
      </w:r>
      <w:r w:rsidRPr="00033231">
        <w:t>était pas amusant</w:t>
      </w:r>
      <w:r w:rsidR="004F69D6">
        <w:t xml:space="preserve"> ; </w:t>
      </w:r>
      <w:r w:rsidRPr="00033231">
        <w:t>ce n</w:t>
      </w:r>
      <w:r w:rsidR="004F69D6">
        <w:t>’</w:t>
      </w:r>
      <w:r w:rsidRPr="00033231">
        <w:t>était pas sur cela que Martin avait compté</w:t>
      </w:r>
      <w:r w:rsidR="004F69D6">
        <w:t xml:space="preserve">. </w:t>
      </w:r>
      <w:r w:rsidRPr="00033231">
        <w:t>Il s</w:t>
      </w:r>
      <w:r w:rsidR="004F69D6">
        <w:t>’</w:t>
      </w:r>
      <w:r w:rsidRPr="00033231">
        <w:t>attendait à quelque chose de dramatique</w:t>
      </w:r>
      <w:r w:rsidR="004F69D6">
        <w:t xml:space="preserve">. </w:t>
      </w:r>
      <w:r w:rsidRPr="00033231">
        <w:t>Ce n</w:t>
      </w:r>
      <w:r w:rsidR="004F69D6">
        <w:t>’</w:t>
      </w:r>
      <w:r w:rsidRPr="00033231">
        <w:t>était pas la pe</w:t>
      </w:r>
      <w:r w:rsidRPr="00033231">
        <w:t>i</w:t>
      </w:r>
      <w:r w:rsidRPr="00033231">
        <w:t>ne d</w:t>
      </w:r>
      <w:r w:rsidR="004F69D6">
        <w:t>’</w:t>
      </w:r>
      <w:r w:rsidRPr="00033231">
        <w:t>effrayer la jeune fille</w:t>
      </w:r>
      <w:r w:rsidR="004F69D6">
        <w:t xml:space="preserve">, </w:t>
      </w:r>
      <w:r w:rsidRPr="00033231">
        <w:t>si elle ne lui donnait pas le plaisir de jouir de sa frayeur</w:t>
      </w:r>
      <w:r w:rsidR="004F69D6">
        <w:t xml:space="preserve">. </w:t>
      </w:r>
      <w:r w:rsidRPr="00033231">
        <w:t>Il la rappela</w:t>
      </w:r>
      <w:r w:rsidR="004F69D6">
        <w:t> :</w:t>
      </w:r>
    </w:p>
    <w:p w14:paraId="5E94206D" w14:textId="63A365CD" w:rsidR="00000000" w:rsidRPr="00033231" w:rsidRDefault="004F69D6" w:rsidP="0021796F">
      <w:r>
        <w:t>« </w:t>
      </w:r>
      <w:r w:rsidR="00000000" w:rsidRPr="00033231">
        <w:t xml:space="preserve">Miss </w:t>
      </w:r>
      <w:proofErr w:type="spellStart"/>
      <w:r w:rsidR="00000000" w:rsidRPr="00033231">
        <w:t>Helstone</w:t>
      </w:r>
      <w:proofErr w:type="spellEnd"/>
      <w:r>
        <w:t> ! »</w:t>
      </w:r>
    </w:p>
    <w:p w14:paraId="5B571857" w14:textId="77777777" w:rsidR="004F69D6" w:rsidRDefault="00000000" w:rsidP="0021796F">
      <w:r w:rsidRPr="00033231">
        <w:t>Elle n</w:t>
      </w:r>
      <w:r w:rsidR="004F69D6">
        <w:t>’</w:t>
      </w:r>
      <w:r w:rsidRPr="00033231">
        <w:t>entendit pas</w:t>
      </w:r>
      <w:r w:rsidR="004F69D6">
        <w:t xml:space="preserve">, </w:t>
      </w:r>
      <w:r w:rsidRPr="00033231">
        <w:t>ou ne voulut pas se retourner</w:t>
      </w:r>
      <w:r w:rsidR="004F69D6">
        <w:t xml:space="preserve">. </w:t>
      </w:r>
      <w:r w:rsidRPr="00033231">
        <w:t>Il courut après elle et la rejoignit</w:t>
      </w:r>
      <w:r w:rsidR="004F69D6">
        <w:t>.</w:t>
      </w:r>
    </w:p>
    <w:p w14:paraId="390BE22C" w14:textId="77777777" w:rsidR="004F69D6" w:rsidRDefault="004F69D6" w:rsidP="0021796F">
      <w:r>
        <w:t>« </w:t>
      </w:r>
      <w:r w:rsidR="00000000" w:rsidRPr="00033231">
        <w:t>Allons</w:t>
      </w:r>
      <w:r>
        <w:t xml:space="preserve"> ! </w:t>
      </w:r>
      <w:r w:rsidR="00000000" w:rsidRPr="00033231">
        <w:t>ce que je vous ai dit vous a-t-il affligée</w:t>
      </w:r>
      <w:r>
        <w:t> ?</w:t>
      </w:r>
    </w:p>
    <w:p w14:paraId="7F00940D" w14:textId="77777777" w:rsidR="004F69D6" w:rsidRDefault="004F69D6" w:rsidP="0021796F">
      <w:r>
        <w:t>— </w:t>
      </w:r>
      <w:r w:rsidR="00000000" w:rsidRPr="00033231">
        <w:t>Vous ne savez pas ce que c</w:t>
      </w:r>
      <w:r>
        <w:t>’</w:t>
      </w:r>
      <w:r w:rsidR="00000000" w:rsidRPr="00033231">
        <w:t>est que la mort</w:t>
      </w:r>
      <w:r>
        <w:t xml:space="preserve">, </w:t>
      </w:r>
      <w:r w:rsidR="00000000" w:rsidRPr="00033231">
        <w:t>Martin</w:t>
      </w:r>
      <w:r>
        <w:t xml:space="preserve"> : </w:t>
      </w:r>
      <w:r w:rsidR="00000000" w:rsidRPr="00033231">
        <w:t>vous êtes trop jeune pour que je cause avec vous sur un tel sujet</w:t>
      </w:r>
      <w:r>
        <w:t>.</w:t>
      </w:r>
    </w:p>
    <w:p w14:paraId="355CD536" w14:textId="77777777" w:rsidR="004F69D6" w:rsidRDefault="004F69D6" w:rsidP="0021796F">
      <w:r>
        <w:t>— </w:t>
      </w:r>
      <w:r w:rsidR="00000000" w:rsidRPr="00033231">
        <w:t>Est-ce que vous m</w:t>
      </w:r>
      <w:r>
        <w:t>’</w:t>
      </w:r>
      <w:r w:rsidR="00000000" w:rsidRPr="00033231">
        <w:t>avez cru</w:t>
      </w:r>
      <w:r>
        <w:t xml:space="preserve"> ? </w:t>
      </w:r>
      <w:r w:rsidR="00000000" w:rsidRPr="00033231">
        <w:t>C</w:t>
      </w:r>
      <w:r>
        <w:t>’</w:t>
      </w:r>
      <w:r w:rsidR="00000000" w:rsidRPr="00033231">
        <w:t>est une plaisanterie que j</w:t>
      </w:r>
      <w:r>
        <w:t>’</w:t>
      </w:r>
      <w:r w:rsidR="00000000" w:rsidRPr="00033231">
        <w:t>ai voulu faire</w:t>
      </w:r>
      <w:r>
        <w:t xml:space="preserve">. </w:t>
      </w:r>
      <w:r w:rsidR="00000000" w:rsidRPr="00033231">
        <w:t>Moore mange comme trois hommes</w:t>
      </w:r>
      <w:r>
        <w:t xml:space="preserve">. </w:t>
      </w:r>
      <w:r w:rsidR="00000000" w:rsidRPr="00033231">
        <w:t>Elles ne cessent de faire du sagou</w:t>
      </w:r>
      <w:r>
        <w:t xml:space="preserve">, </w:t>
      </w:r>
      <w:r w:rsidR="00000000" w:rsidRPr="00033231">
        <w:t>du tapioca ou quelque chose de bon pour lui</w:t>
      </w:r>
      <w:r>
        <w:t xml:space="preserve"> : </w:t>
      </w:r>
      <w:r w:rsidR="00000000" w:rsidRPr="00033231">
        <w:t>je ne puis aller dans la cuisine qu</w:t>
      </w:r>
      <w:r>
        <w:t>’</w:t>
      </w:r>
      <w:r w:rsidR="00000000" w:rsidRPr="00033231">
        <w:t>il n</w:t>
      </w:r>
      <w:r>
        <w:t>’</w:t>
      </w:r>
      <w:r w:rsidR="00000000" w:rsidRPr="00033231">
        <w:t>y ait une cass</w:t>
      </w:r>
      <w:r w:rsidR="00000000" w:rsidRPr="00033231">
        <w:t>e</w:t>
      </w:r>
      <w:r w:rsidR="00000000" w:rsidRPr="00033231">
        <w:t>r</w:t>
      </w:r>
      <w:r w:rsidR="00000000" w:rsidRPr="00033231">
        <w:t>o</w:t>
      </w:r>
      <w:r w:rsidR="00000000" w:rsidRPr="00033231">
        <w:t>le sur le feu contenant quelques friandises</w:t>
      </w:r>
      <w:r>
        <w:t xml:space="preserve">. </w:t>
      </w:r>
      <w:r w:rsidR="00000000" w:rsidRPr="00033231">
        <w:t>Cela me donne l</w:t>
      </w:r>
      <w:r>
        <w:t>’</w:t>
      </w:r>
      <w:r w:rsidR="00000000" w:rsidRPr="00033231">
        <w:t>envie de jouer au vieux soldat</w:t>
      </w:r>
      <w:r>
        <w:t xml:space="preserve">, </w:t>
      </w:r>
      <w:r w:rsidR="00000000" w:rsidRPr="00033231">
        <w:t>et d</w:t>
      </w:r>
      <w:r>
        <w:t>’</w:t>
      </w:r>
      <w:r w:rsidR="00000000" w:rsidRPr="00033231">
        <w:t>être nourri sur la graisse du pays comme lui</w:t>
      </w:r>
      <w:r>
        <w:t>.</w:t>
      </w:r>
    </w:p>
    <w:p w14:paraId="532D8D75" w14:textId="543CA398" w:rsidR="00000000" w:rsidRPr="00033231" w:rsidRDefault="004F69D6" w:rsidP="0021796F">
      <w:r>
        <w:t>— </w:t>
      </w:r>
      <w:r w:rsidR="00000000" w:rsidRPr="00033231">
        <w:t>Martin</w:t>
      </w:r>
      <w:r>
        <w:t xml:space="preserve"> ! </w:t>
      </w:r>
      <w:r w:rsidR="00000000" w:rsidRPr="00033231">
        <w:t>Martin</w:t>
      </w:r>
      <w:r>
        <w:t> !… »</w:t>
      </w:r>
      <w:r w:rsidR="00000000" w:rsidRPr="00033231">
        <w:t xml:space="preserve"> Sa voix trembla et elle s</w:t>
      </w:r>
      <w:r>
        <w:t>’</w:t>
      </w:r>
      <w:r w:rsidR="00000000" w:rsidRPr="00033231">
        <w:t>arrêta</w:t>
      </w:r>
      <w:r>
        <w:t>. « </w:t>
      </w:r>
      <w:r w:rsidR="00000000" w:rsidRPr="00033231">
        <w:t>C</w:t>
      </w:r>
      <w:r>
        <w:t>’</w:t>
      </w:r>
      <w:r w:rsidR="00000000" w:rsidRPr="00033231">
        <w:t>est extrêmement mal à vous</w:t>
      </w:r>
      <w:r>
        <w:t xml:space="preserve">. </w:t>
      </w:r>
      <w:r w:rsidR="00000000" w:rsidRPr="00033231">
        <w:t>Vous m</w:t>
      </w:r>
      <w:r>
        <w:t>’</w:t>
      </w:r>
      <w:r w:rsidR="00000000" w:rsidRPr="00033231">
        <w:t>avez presque tuée</w:t>
      </w:r>
      <w:r>
        <w:t>. »</w:t>
      </w:r>
    </w:p>
    <w:p w14:paraId="66FA8BCE" w14:textId="77777777" w:rsidR="004F69D6" w:rsidRDefault="00000000" w:rsidP="0021796F">
      <w:r w:rsidRPr="00033231">
        <w:t>Elle s</w:t>
      </w:r>
      <w:r w:rsidR="004F69D6">
        <w:t>’</w:t>
      </w:r>
      <w:r w:rsidRPr="00033231">
        <w:t>arrêta de nouveau</w:t>
      </w:r>
      <w:r w:rsidR="004F69D6">
        <w:t xml:space="preserve"> : </w:t>
      </w:r>
      <w:r w:rsidRPr="00033231">
        <w:t>elle s</w:t>
      </w:r>
      <w:r w:rsidR="004F69D6">
        <w:t>’</w:t>
      </w:r>
      <w:r w:rsidRPr="00033231">
        <w:t>appuya contre un arbre</w:t>
      </w:r>
      <w:r w:rsidR="004F69D6">
        <w:t xml:space="preserve">, </w:t>
      </w:r>
      <w:r w:rsidRPr="00033231">
        <w:t>tremblante</w:t>
      </w:r>
      <w:r w:rsidR="004F69D6">
        <w:t xml:space="preserve">, </w:t>
      </w:r>
      <w:r w:rsidRPr="00033231">
        <w:t>pâle comme la mort</w:t>
      </w:r>
      <w:r w:rsidR="004F69D6">
        <w:t>.</w:t>
      </w:r>
    </w:p>
    <w:p w14:paraId="018EC3ED" w14:textId="77777777" w:rsidR="004F69D6" w:rsidRDefault="00000000" w:rsidP="0021796F">
      <w:r w:rsidRPr="00033231">
        <w:t>Martin la contemplait avec une exprimable curiosité</w:t>
      </w:r>
      <w:r w:rsidR="004F69D6">
        <w:t xml:space="preserve">. </w:t>
      </w:r>
      <w:r w:rsidRPr="00033231">
        <w:t>D</w:t>
      </w:r>
      <w:r w:rsidR="004F69D6">
        <w:t>’</w:t>
      </w:r>
      <w:r w:rsidRPr="00033231">
        <w:t>un côté</w:t>
      </w:r>
      <w:r w:rsidR="004F69D6">
        <w:t xml:space="preserve">, </w:t>
      </w:r>
      <w:r w:rsidRPr="00033231">
        <w:t>comme il l</w:t>
      </w:r>
      <w:r w:rsidR="004F69D6">
        <w:t>’</w:t>
      </w:r>
      <w:r w:rsidRPr="00033231">
        <w:t>eût exprimé dans son langage pittoresque</w:t>
      </w:r>
      <w:r w:rsidR="004F69D6">
        <w:t xml:space="preserve">, </w:t>
      </w:r>
      <w:r w:rsidRPr="00033231">
        <w:t>c</w:t>
      </w:r>
      <w:r w:rsidR="004F69D6">
        <w:t>’</w:t>
      </w:r>
      <w:r w:rsidRPr="00033231">
        <w:t xml:space="preserve">était pour lui </w:t>
      </w:r>
      <w:r w:rsidR="004F69D6">
        <w:t>« </w:t>
      </w:r>
      <w:r w:rsidRPr="00033231">
        <w:t>des noix</w:t>
      </w:r>
      <w:r w:rsidR="004F69D6">
        <w:t> »</w:t>
      </w:r>
      <w:r w:rsidRPr="00033231">
        <w:t xml:space="preserve"> de voir cela</w:t>
      </w:r>
      <w:r w:rsidR="004F69D6">
        <w:t xml:space="preserve"> : </w:t>
      </w:r>
      <w:r w:rsidRPr="00033231">
        <w:t>cela lui disait tant de choses</w:t>
      </w:r>
      <w:r w:rsidR="004F69D6">
        <w:t xml:space="preserve">, </w:t>
      </w:r>
      <w:r w:rsidRPr="00033231">
        <w:t>et il commençait à avoir une si grande envie de déco</w:t>
      </w:r>
      <w:r w:rsidRPr="00033231">
        <w:t>u</w:t>
      </w:r>
      <w:r w:rsidRPr="00033231">
        <w:t>vrir des secrets</w:t>
      </w:r>
      <w:r w:rsidR="004F69D6">
        <w:t xml:space="preserve"> ! </w:t>
      </w:r>
      <w:r w:rsidRPr="00033231">
        <w:t>d</w:t>
      </w:r>
      <w:r w:rsidR="004F69D6">
        <w:t>’</w:t>
      </w:r>
      <w:r w:rsidRPr="00033231">
        <w:t>un autre côté</w:t>
      </w:r>
      <w:r w:rsidR="004F69D6">
        <w:t xml:space="preserve">, </w:t>
      </w:r>
      <w:r w:rsidRPr="00033231">
        <w:t xml:space="preserve">cela lui rappelait ce </w:t>
      </w:r>
      <w:r w:rsidRPr="00033231">
        <w:lastRenderedPageBreak/>
        <w:t>qu</w:t>
      </w:r>
      <w:r w:rsidR="004F69D6">
        <w:t>’</w:t>
      </w:r>
      <w:r w:rsidRPr="00033231">
        <w:t>il avait autrefois ressenti lorsqu</w:t>
      </w:r>
      <w:r w:rsidR="004F69D6">
        <w:t>’</w:t>
      </w:r>
      <w:r w:rsidRPr="00033231">
        <w:t>il entendit un merle pleurant sa couvée que Mathieu avait écrasée avec une pierre</w:t>
      </w:r>
      <w:r w:rsidR="004F69D6">
        <w:t xml:space="preserve">, </w:t>
      </w:r>
      <w:r w:rsidRPr="00033231">
        <w:t>et ce n</w:t>
      </w:r>
      <w:r w:rsidR="004F69D6">
        <w:t>’</w:t>
      </w:r>
      <w:r w:rsidRPr="00033231">
        <w:t>était point un sentiment de plaisir</w:t>
      </w:r>
      <w:r w:rsidR="004F69D6">
        <w:t xml:space="preserve">. </w:t>
      </w:r>
      <w:r w:rsidRPr="00033231">
        <w:t>Incapable de trouver rien de bien conv</w:t>
      </w:r>
      <w:r w:rsidRPr="00033231">
        <w:t>e</w:t>
      </w:r>
      <w:r w:rsidRPr="00033231">
        <w:t>nable à dire pour la consoler</w:t>
      </w:r>
      <w:r w:rsidR="004F69D6">
        <w:t xml:space="preserve">, </w:t>
      </w:r>
      <w:r w:rsidRPr="00033231">
        <w:t>il commença à chercher en son e</w:t>
      </w:r>
      <w:r w:rsidRPr="00033231">
        <w:t>s</w:t>
      </w:r>
      <w:r w:rsidRPr="00033231">
        <w:t>prit ce qu</w:t>
      </w:r>
      <w:r w:rsidR="004F69D6">
        <w:t>’</w:t>
      </w:r>
      <w:r w:rsidRPr="00033231">
        <w:t>il devait faire</w:t>
      </w:r>
      <w:r w:rsidR="004F69D6">
        <w:t xml:space="preserve"> ; </w:t>
      </w:r>
      <w:r w:rsidRPr="00033231">
        <w:t>il sourit</w:t>
      </w:r>
      <w:r w:rsidR="004F69D6">
        <w:t xml:space="preserve"> : </w:t>
      </w:r>
      <w:r w:rsidRPr="00033231">
        <w:t>le sourire de ce jeune garçon donnait une étonnante clarté à sa physionomie</w:t>
      </w:r>
      <w:r w:rsidR="004F69D6">
        <w:t>.</w:t>
      </w:r>
    </w:p>
    <w:p w14:paraId="4026CBD8" w14:textId="77777777" w:rsidR="004F69D6" w:rsidRDefault="004F69D6" w:rsidP="0021796F">
      <w:r>
        <w:rPr>
          <w:i/>
          <w:iCs/>
        </w:rPr>
        <w:t>« </w:t>
      </w:r>
      <w:r w:rsidR="00000000" w:rsidRPr="00033231">
        <w:rPr>
          <w:i/>
          <w:iCs/>
        </w:rPr>
        <w:t>Eurêka</w:t>
      </w:r>
      <w:r>
        <w:rPr>
          <w:i/>
          <w:iCs/>
        </w:rPr>
        <w:t xml:space="preserve"> ? </w:t>
      </w:r>
      <w:r w:rsidR="00000000" w:rsidRPr="00033231">
        <w:t>s</w:t>
      </w:r>
      <w:r>
        <w:t>’</w:t>
      </w:r>
      <w:r w:rsidR="00000000" w:rsidRPr="00033231">
        <w:t>écria-t-il</w:t>
      </w:r>
      <w:r>
        <w:t xml:space="preserve">. </w:t>
      </w:r>
      <w:r w:rsidR="00000000" w:rsidRPr="00033231">
        <w:t>Je vais tout réparer à l</w:t>
      </w:r>
      <w:r>
        <w:t>’</w:t>
      </w:r>
      <w:r w:rsidR="00000000" w:rsidRPr="00033231">
        <w:t>instant</w:t>
      </w:r>
      <w:r>
        <w:t xml:space="preserve">. </w:t>
      </w:r>
      <w:r w:rsidR="00000000" w:rsidRPr="00033231">
        <w:t>Vous êtes mieux maintenant</w:t>
      </w:r>
      <w:r>
        <w:t xml:space="preserve">, </w:t>
      </w:r>
      <w:r w:rsidR="00000000" w:rsidRPr="00033231">
        <w:t>miss Caroline</w:t>
      </w:r>
      <w:r>
        <w:t xml:space="preserve"> : </w:t>
      </w:r>
      <w:r w:rsidR="00000000" w:rsidRPr="00033231">
        <w:t>marchez en avant</w:t>
      </w:r>
      <w:r>
        <w:t>, »</w:t>
      </w:r>
      <w:r w:rsidR="00000000" w:rsidRPr="00033231">
        <w:t xml:space="preserve"> lui dit-il</w:t>
      </w:r>
      <w:r>
        <w:t>.</w:t>
      </w:r>
    </w:p>
    <w:p w14:paraId="25DFFDC1" w14:textId="77777777" w:rsidR="004F69D6" w:rsidRDefault="00000000" w:rsidP="0021796F">
      <w:r w:rsidRPr="00033231">
        <w:t>Sans réfléchir qu</w:t>
      </w:r>
      <w:r w:rsidR="004F69D6">
        <w:t>’</w:t>
      </w:r>
      <w:r w:rsidRPr="00033231">
        <w:t xml:space="preserve">il serait plus difficile pour miss </w:t>
      </w:r>
      <w:proofErr w:type="spellStart"/>
      <w:r w:rsidRPr="00033231">
        <w:t>Helstone</w:t>
      </w:r>
      <w:proofErr w:type="spellEnd"/>
      <w:r w:rsidRPr="00033231">
        <w:t xml:space="preserve"> que pour lui d</w:t>
      </w:r>
      <w:r w:rsidR="004F69D6">
        <w:t>’</w:t>
      </w:r>
      <w:r w:rsidRPr="00033231">
        <w:t>escalader un mur ou de traverser une haie</w:t>
      </w:r>
      <w:r w:rsidR="004F69D6">
        <w:t xml:space="preserve">, </w:t>
      </w:r>
      <w:r w:rsidRPr="00033231">
        <w:t>il la conduisit par une courte traverse qui ne menait à aucune ouve</w:t>
      </w:r>
      <w:r w:rsidRPr="00033231">
        <w:t>r</w:t>
      </w:r>
      <w:r w:rsidRPr="00033231">
        <w:t>ture</w:t>
      </w:r>
      <w:r w:rsidR="004F69D6">
        <w:t xml:space="preserve">. </w:t>
      </w:r>
      <w:r w:rsidRPr="00033231">
        <w:t>La conséquence fut qu</w:t>
      </w:r>
      <w:r w:rsidR="004F69D6">
        <w:t>’</w:t>
      </w:r>
      <w:r w:rsidRPr="00033231">
        <w:t>il se trouva obligé de l</w:t>
      </w:r>
      <w:r w:rsidR="004F69D6">
        <w:t>’</w:t>
      </w:r>
      <w:r w:rsidRPr="00033231">
        <w:t>aider à fra</w:t>
      </w:r>
      <w:r w:rsidRPr="00033231">
        <w:t>n</w:t>
      </w:r>
      <w:r w:rsidRPr="00033231">
        <w:t>chir de formidables obstacles</w:t>
      </w:r>
      <w:r w:rsidR="004F69D6">
        <w:t xml:space="preserve">, </w:t>
      </w:r>
      <w:r w:rsidRPr="00033231">
        <w:t>et tout en la raillant de sa fa</w:t>
      </w:r>
      <w:r w:rsidRPr="00033231">
        <w:t>i</w:t>
      </w:r>
      <w:r w:rsidRPr="00033231">
        <w:t>ble</w:t>
      </w:r>
      <w:r w:rsidRPr="00033231">
        <w:t>s</w:t>
      </w:r>
      <w:r w:rsidRPr="00033231">
        <w:t>se</w:t>
      </w:r>
      <w:r w:rsidR="004F69D6">
        <w:t xml:space="preserve">, </w:t>
      </w:r>
      <w:r w:rsidRPr="00033231">
        <w:t>il éprouvait une vive satisfaction de se sentir utile</w:t>
      </w:r>
      <w:r w:rsidR="004F69D6">
        <w:t>.</w:t>
      </w:r>
    </w:p>
    <w:p w14:paraId="09B2DEC8" w14:textId="533963AB" w:rsidR="004F69D6" w:rsidRDefault="004F69D6" w:rsidP="0021796F">
      <w:r>
        <w:t>« </w:t>
      </w:r>
      <w:r w:rsidR="00000000" w:rsidRPr="00033231">
        <w:t>Martin</w:t>
      </w:r>
      <w:r>
        <w:t xml:space="preserve">, </w:t>
      </w:r>
      <w:r w:rsidR="00000000" w:rsidRPr="00033231">
        <w:t>avant de nous séparer</w:t>
      </w:r>
      <w:r>
        <w:t xml:space="preserve">, </w:t>
      </w:r>
      <w:r w:rsidR="00000000" w:rsidRPr="00033231">
        <w:t>assurez-moi sérieus</w:t>
      </w:r>
      <w:r w:rsidR="00000000" w:rsidRPr="00033231">
        <w:t>e</w:t>
      </w:r>
      <w:r w:rsidR="00000000" w:rsidRPr="00033231">
        <w:t>ment</w:t>
      </w:r>
      <w:r>
        <w:t xml:space="preserve"> ! </w:t>
      </w:r>
      <w:r w:rsidR="00000000" w:rsidRPr="00033231">
        <w:t>et sur votre parole d</w:t>
      </w:r>
      <w:r>
        <w:t>’</w:t>
      </w:r>
      <w:r w:rsidR="00000000" w:rsidRPr="00033231">
        <w:t>honneur</w:t>
      </w:r>
      <w:r>
        <w:t xml:space="preserve">, </w:t>
      </w:r>
      <w:r w:rsidR="00000000" w:rsidRPr="00033231">
        <w:t xml:space="preserve">que </w:t>
      </w:r>
      <w:r>
        <w:t>M. </w:t>
      </w:r>
      <w:r w:rsidR="00000000" w:rsidRPr="00033231">
        <w:t>Moore est mieux</w:t>
      </w:r>
      <w:r>
        <w:t>.</w:t>
      </w:r>
    </w:p>
    <w:p w14:paraId="1E819C3B" w14:textId="77777777" w:rsidR="004F69D6" w:rsidRDefault="004F69D6" w:rsidP="0021796F">
      <w:r>
        <w:t>— </w:t>
      </w:r>
      <w:r w:rsidR="00000000" w:rsidRPr="00033231">
        <w:t>Combien vous pensez à ce Moore</w:t>
      </w:r>
      <w:r>
        <w:t> !</w:t>
      </w:r>
    </w:p>
    <w:p w14:paraId="2DB60B93" w14:textId="77777777" w:rsidR="004F69D6" w:rsidRDefault="004F69D6" w:rsidP="0021796F">
      <w:r>
        <w:t>— </w:t>
      </w:r>
      <w:r w:rsidR="00000000" w:rsidRPr="00033231">
        <w:t>Non</w:t>
      </w:r>
      <w:r>
        <w:t xml:space="preserve">… </w:t>
      </w:r>
      <w:r w:rsidR="00000000" w:rsidRPr="00033231">
        <w:t>mais</w:t>
      </w:r>
      <w:r>
        <w:t xml:space="preserve">… </w:t>
      </w:r>
      <w:r w:rsidR="00000000" w:rsidRPr="00033231">
        <w:t>beaucoup de ses amis peuvent me dema</w:t>
      </w:r>
      <w:r w:rsidR="00000000" w:rsidRPr="00033231">
        <w:t>n</w:t>
      </w:r>
      <w:r w:rsidR="00000000" w:rsidRPr="00033231">
        <w:t>der de ses nouvelles</w:t>
      </w:r>
      <w:r>
        <w:t xml:space="preserve">, </w:t>
      </w:r>
      <w:r w:rsidR="00000000" w:rsidRPr="00033231">
        <w:t>et je désire pouvoir leur donner une r</w:t>
      </w:r>
      <w:r w:rsidR="00000000" w:rsidRPr="00033231">
        <w:t>é</w:t>
      </w:r>
      <w:r w:rsidR="00000000" w:rsidRPr="00033231">
        <w:t>po</w:t>
      </w:r>
      <w:r w:rsidR="00000000" w:rsidRPr="00033231">
        <w:t>n</w:t>
      </w:r>
      <w:r w:rsidR="00000000" w:rsidRPr="00033231">
        <w:t>se exacte</w:t>
      </w:r>
      <w:r>
        <w:t>.</w:t>
      </w:r>
    </w:p>
    <w:p w14:paraId="21BA0D45" w14:textId="77777777" w:rsidR="004F69D6" w:rsidRDefault="004F69D6" w:rsidP="0021796F">
      <w:r>
        <w:t>— </w:t>
      </w:r>
      <w:r w:rsidR="00000000" w:rsidRPr="00033231">
        <w:t>Vous pouvez leur dire qu</w:t>
      </w:r>
      <w:r>
        <w:t>’</w:t>
      </w:r>
      <w:r w:rsidR="00000000" w:rsidRPr="00033231">
        <w:t>il est assez bien</w:t>
      </w:r>
      <w:r>
        <w:t xml:space="preserve">, </w:t>
      </w:r>
      <w:r w:rsidR="00000000" w:rsidRPr="00033231">
        <w:t>seulement p</w:t>
      </w:r>
      <w:r w:rsidR="00000000" w:rsidRPr="00033231">
        <w:t>a</w:t>
      </w:r>
      <w:r w:rsidR="00000000" w:rsidRPr="00033231">
        <w:t>resseux</w:t>
      </w:r>
      <w:r>
        <w:t xml:space="preserve">. </w:t>
      </w:r>
      <w:r w:rsidR="00000000" w:rsidRPr="00033231">
        <w:t>Vous pouvez leur dire qu</w:t>
      </w:r>
      <w:r>
        <w:t>’</w:t>
      </w:r>
      <w:r w:rsidR="00000000" w:rsidRPr="00033231">
        <w:t>il mange des côtelettes de mouton à dîner</w:t>
      </w:r>
      <w:r>
        <w:t xml:space="preserve">, </w:t>
      </w:r>
      <w:r w:rsidR="00000000" w:rsidRPr="00033231">
        <w:t>et la meilleure arrow-root pour souper</w:t>
      </w:r>
      <w:r>
        <w:t xml:space="preserve">. </w:t>
      </w:r>
      <w:r w:rsidR="00000000" w:rsidRPr="00033231">
        <w:t>J</w:t>
      </w:r>
      <w:r>
        <w:t>’</w:t>
      </w:r>
      <w:r w:rsidR="00000000" w:rsidRPr="00033231">
        <w:t>en i</w:t>
      </w:r>
      <w:r w:rsidR="00000000" w:rsidRPr="00033231">
        <w:t>n</w:t>
      </w:r>
      <w:r w:rsidR="00000000" w:rsidRPr="00033231">
        <w:t>terceptai un soir un bol au passage</w:t>
      </w:r>
      <w:r>
        <w:t xml:space="preserve">, </w:t>
      </w:r>
      <w:r w:rsidR="00000000" w:rsidRPr="00033231">
        <w:t>et j</w:t>
      </w:r>
      <w:r>
        <w:t>’</w:t>
      </w:r>
      <w:r w:rsidR="00000000" w:rsidRPr="00033231">
        <w:t>en mangeai la moitié</w:t>
      </w:r>
      <w:r>
        <w:t>.</w:t>
      </w:r>
    </w:p>
    <w:p w14:paraId="68A0B20B" w14:textId="77777777" w:rsidR="004F69D6" w:rsidRDefault="004F69D6" w:rsidP="0021796F">
      <w:r>
        <w:t>— </w:t>
      </w:r>
      <w:r w:rsidR="00000000" w:rsidRPr="00033231">
        <w:t>Et qui le soigne</w:t>
      </w:r>
      <w:r>
        <w:t xml:space="preserve">, </w:t>
      </w:r>
      <w:r w:rsidR="00000000" w:rsidRPr="00033231">
        <w:t>Martin</w:t>
      </w:r>
      <w:r>
        <w:t xml:space="preserve"> ? </w:t>
      </w:r>
      <w:r w:rsidR="00000000" w:rsidRPr="00033231">
        <w:t>qui est auprès de lui</w:t>
      </w:r>
      <w:r>
        <w:t> ?</w:t>
      </w:r>
    </w:p>
    <w:p w14:paraId="72290C06" w14:textId="799BC9FC" w:rsidR="00000000" w:rsidRPr="00033231" w:rsidRDefault="004F69D6" w:rsidP="0021796F">
      <w:r>
        <w:lastRenderedPageBreak/>
        <w:t>— </w:t>
      </w:r>
      <w:r w:rsidR="00000000" w:rsidRPr="00033231">
        <w:t>Qui le soigne</w:t>
      </w:r>
      <w:r>
        <w:t xml:space="preserve"> ?… </w:t>
      </w:r>
      <w:r w:rsidR="00000000" w:rsidRPr="00033231">
        <w:t>le grand enfant</w:t>
      </w:r>
      <w:r>
        <w:t xml:space="preserve"> ! </w:t>
      </w:r>
      <w:r w:rsidR="00000000" w:rsidRPr="00033231">
        <w:t>eh mais</w:t>
      </w:r>
      <w:r>
        <w:t xml:space="preserve">, </w:t>
      </w:r>
      <w:r w:rsidR="00000000" w:rsidRPr="00033231">
        <w:t>une femme aussi ronde et aussi grosse que notre plus gros tonneau</w:t>
      </w:r>
      <w:r>
        <w:t xml:space="preserve">, </w:t>
      </w:r>
      <w:r w:rsidR="00000000" w:rsidRPr="00033231">
        <w:t>une r</w:t>
      </w:r>
      <w:r w:rsidR="00000000" w:rsidRPr="00033231">
        <w:t>u</w:t>
      </w:r>
      <w:r w:rsidR="00000000" w:rsidRPr="00033231">
        <w:t>de et laide vieille fille</w:t>
      </w:r>
      <w:r>
        <w:t xml:space="preserve">. </w:t>
      </w:r>
      <w:r w:rsidR="00000000" w:rsidRPr="00033231">
        <w:t>Je ne doute pas qu</w:t>
      </w:r>
      <w:r>
        <w:t>’</w:t>
      </w:r>
      <w:r w:rsidR="00000000" w:rsidRPr="00033231">
        <w:t>elle ne mène près de lui riche vie</w:t>
      </w:r>
      <w:r>
        <w:t xml:space="preserve"> : </w:t>
      </w:r>
      <w:r w:rsidR="00000000" w:rsidRPr="00033231">
        <w:t>personne qu</w:t>
      </w:r>
      <w:r>
        <w:t>’</w:t>
      </w:r>
      <w:r w:rsidR="00000000" w:rsidRPr="00033231">
        <w:t>elle ne l</w:t>
      </w:r>
      <w:r>
        <w:t>’</w:t>
      </w:r>
      <w:r w:rsidR="00000000" w:rsidRPr="00033231">
        <w:t>approche</w:t>
      </w:r>
      <w:r>
        <w:t xml:space="preserve"> ; </w:t>
      </w:r>
      <w:r w:rsidR="00000000" w:rsidRPr="00033231">
        <w:t>il est presque dans l</w:t>
      </w:r>
      <w:r>
        <w:t>’</w:t>
      </w:r>
      <w:r w:rsidR="00000000" w:rsidRPr="00033231">
        <w:t>obscurité</w:t>
      </w:r>
      <w:r>
        <w:t xml:space="preserve">. </w:t>
      </w:r>
      <w:r w:rsidR="00000000" w:rsidRPr="00033231">
        <w:t>Je crois qu</w:t>
      </w:r>
      <w:r>
        <w:t>’</w:t>
      </w:r>
      <w:r w:rsidR="00000000" w:rsidRPr="00033231">
        <w:t>elle lui administre de terribles corre</w:t>
      </w:r>
      <w:r w:rsidR="00000000" w:rsidRPr="00033231">
        <w:t>c</w:t>
      </w:r>
      <w:r w:rsidR="00000000" w:rsidRPr="00033231">
        <w:t>tions dans cette chambre</w:t>
      </w:r>
      <w:r>
        <w:t xml:space="preserve">. </w:t>
      </w:r>
      <w:r w:rsidR="00000000" w:rsidRPr="00033231">
        <w:t>Je colle quelquefois mon oreille au mur lorsque je suis couché</w:t>
      </w:r>
      <w:r>
        <w:t xml:space="preserve">, </w:t>
      </w:r>
      <w:r w:rsidR="00000000" w:rsidRPr="00033231">
        <w:t>et il me semble que je l</w:t>
      </w:r>
      <w:r>
        <w:t>’</w:t>
      </w:r>
      <w:r w:rsidR="00000000" w:rsidRPr="00033231">
        <w:t>entends le rouer de coups</w:t>
      </w:r>
      <w:r>
        <w:t xml:space="preserve">. </w:t>
      </w:r>
      <w:r w:rsidR="00000000" w:rsidRPr="00033231">
        <w:t>Il faut voir son poing</w:t>
      </w:r>
      <w:r>
        <w:t xml:space="preserve"> ; </w:t>
      </w:r>
      <w:r w:rsidR="00000000" w:rsidRPr="00033231">
        <w:t>elle tiendrait une demi-douzaine de petites mains comme la vôtre dans une des siennes</w:t>
      </w:r>
      <w:r>
        <w:t xml:space="preserve">. </w:t>
      </w:r>
      <w:r w:rsidR="00000000" w:rsidRPr="00033231">
        <w:t>Après tout</w:t>
      </w:r>
      <w:r>
        <w:t xml:space="preserve">, </w:t>
      </w:r>
      <w:r w:rsidR="00000000" w:rsidRPr="00033231">
        <w:t>malgré les côtelettes et les gelées qu</w:t>
      </w:r>
      <w:r>
        <w:t>’</w:t>
      </w:r>
      <w:r w:rsidR="00000000" w:rsidRPr="00033231">
        <w:t>il reçoit</w:t>
      </w:r>
      <w:r>
        <w:t xml:space="preserve">, </w:t>
      </w:r>
      <w:r w:rsidR="00000000" w:rsidRPr="00033231">
        <w:t>je ne voudrais pas être dans ses souliers</w:t>
      </w:r>
      <w:r>
        <w:t xml:space="preserve">. </w:t>
      </w:r>
      <w:r w:rsidR="00000000" w:rsidRPr="00033231">
        <w:t>Dans mon opinion</w:t>
      </w:r>
      <w:r>
        <w:t xml:space="preserve">, </w:t>
      </w:r>
      <w:r w:rsidR="00000000" w:rsidRPr="00033231">
        <w:t>elle mange la plus grande partie de ce qui est servi en haut à Moore</w:t>
      </w:r>
      <w:r>
        <w:t xml:space="preserve">. </w:t>
      </w:r>
      <w:r w:rsidR="00000000" w:rsidRPr="00033231">
        <w:t>Pourvu qu</w:t>
      </w:r>
      <w:r>
        <w:t>’</w:t>
      </w:r>
      <w:r w:rsidR="00000000" w:rsidRPr="00033231">
        <w:t>elle ne l</w:t>
      </w:r>
      <w:r>
        <w:t>’</w:t>
      </w:r>
      <w:r w:rsidR="00000000" w:rsidRPr="00033231">
        <w:t>affame pas</w:t>
      </w:r>
      <w:r>
        <w:t> ! »</w:t>
      </w:r>
    </w:p>
    <w:p w14:paraId="323096C1" w14:textId="77777777" w:rsidR="004F69D6" w:rsidRDefault="00000000" w:rsidP="0021796F">
      <w:r w:rsidRPr="00033231">
        <w:t>Profond silence et méditation de la part de Caroline</w:t>
      </w:r>
      <w:r w:rsidR="004F69D6">
        <w:t xml:space="preserve">, </w:t>
      </w:r>
      <w:r w:rsidRPr="00033231">
        <w:t>et v</w:t>
      </w:r>
      <w:r w:rsidRPr="00033231">
        <w:t>i</w:t>
      </w:r>
      <w:r w:rsidRPr="00033231">
        <w:t>gilance rusée de la part de Martin</w:t>
      </w:r>
      <w:r w:rsidR="004F69D6">
        <w:t>.</w:t>
      </w:r>
    </w:p>
    <w:p w14:paraId="5C044A62" w14:textId="77777777" w:rsidR="004F69D6" w:rsidRDefault="004F69D6" w:rsidP="0021796F">
      <w:r>
        <w:t>« </w:t>
      </w:r>
      <w:r w:rsidR="00000000" w:rsidRPr="00033231">
        <w:t>Vous ne le voyez jamais</w:t>
      </w:r>
      <w:r>
        <w:t xml:space="preserve">, </w:t>
      </w:r>
      <w:r w:rsidR="00000000" w:rsidRPr="00033231">
        <w:t>je suppose</w:t>
      </w:r>
      <w:r>
        <w:t xml:space="preserve">, </w:t>
      </w:r>
      <w:r w:rsidR="00000000" w:rsidRPr="00033231">
        <w:t>Martin</w:t>
      </w:r>
      <w:r>
        <w:t> ?</w:t>
      </w:r>
    </w:p>
    <w:p w14:paraId="77D44C1F" w14:textId="0D143A11" w:rsidR="00000000" w:rsidRPr="00033231" w:rsidRDefault="004F69D6" w:rsidP="0021796F">
      <w:r>
        <w:t>— </w:t>
      </w:r>
      <w:r w:rsidR="00000000" w:rsidRPr="00033231">
        <w:t>Moi</w:t>
      </w:r>
      <w:r>
        <w:t xml:space="preserve"> ! </w:t>
      </w:r>
      <w:r w:rsidR="00000000" w:rsidRPr="00033231">
        <w:t>non</w:t>
      </w:r>
      <w:r>
        <w:t xml:space="preserve">. </w:t>
      </w:r>
      <w:r w:rsidR="00000000" w:rsidRPr="00033231">
        <w:t>Et je ne tiens pas à le voir</w:t>
      </w:r>
      <w:r>
        <w:t>. »</w:t>
      </w:r>
    </w:p>
    <w:p w14:paraId="2B6BD49A" w14:textId="77777777" w:rsidR="004F69D6" w:rsidRDefault="00000000" w:rsidP="0021796F">
      <w:r w:rsidRPr="00033231">
        <w:t>Nouveau silence</w:t>
      </w:r>
      <w:r w:rsidR="004F69D6">
        <w:t>.</w:t>
      </w:r>
    </w:p>
    <w:p w14:paraId="2A238E3F" w14:textId="5D6D5A14" w:rsidR="004F69D6" w:rsidRDefault="004F69D6" w:rsidP="0021796F">
      <w:r>
        <w:t>« </w:t>
      </w:r>
      <w:r w:rsidR="00000000" w:rsidRPr="00033231">
        <w:t>N</w:t>
      </w:r>
      <w:r>
        <w:t>’</w:t>
      </w:r>
      <w:r w:rsidR="00000000" w:rsidRPr="00033231">
        <w:t xml:space="preserve">êtes-vous pas venue à notre maison une fois avec </w:t>
      </w:r>
      <w:r>
        <w:t>M</w:t>
      </w:r>
      <w:r w:rsidRPr="004F69D6">
        <w:rPr>
          <w:vertAlign w:val="superscript"/>
        </w:rPr>
        <w:t>me</w:t>
      </w:r>
      <w:r>
        <w:t> </w:t>
      </w:r>
      <w:proofErr w:type="spellStart"/>
      <w:r w:rsidR="00000000" w:rsidRPr="00033231">
        <w:t>Pryor</w:t>
      </w:r>
      <w:proofErr w:type="spellEnd"/>
      <w:r>
        <w:t xml:space="preserve">, </w:t>
      </w:r>
      <w:r w:rsidR="00000000" w:rsidRPr="00033231">
        <w:t>il y a environ six semaines</w:t>
      </w:r>
      <w:r>
        <w:t xml:space="preserve">, </w:t>
      </w:r>
      <w:r w:rsidR="00000000" w:rsidRPr="00033231">
        <w:t>pour demander après lui</w:t>
      </w:r>
      <w:r>
        <w:t xml:space="preserve"> ? </w:t>
      </w:r>
      <w:r w:rsidR="00000000" w:rsidRPr="00033231">
        <w:t>demanda encore Martin</w:t>
      </w:r>
      <w:r>
        <w:t>.</w:t>
      </w:r>
    </w:p>
    <w:p w14:paraId="077CE293" w14:textId="77777777" w:rsidR="004F69D6" w:rsidRDefault="004F69D6" w:rsidP="0021796F">
      <w:r>
        <w:t>— </w:t>
      </w:r>
      <w:r w:rsidR="00000000" w:rsidRPr="00033231">
        <w:t>Oui</w:t>
      </w:r>
      <w:r>
        <w:t>.</w:t>
      </w:r>
    </w:p>
    <w:p w14:paraId="5282F410" w14:textId="77777777" w:rsidR="004F69D6" w:rsidRDefault="004F69D6" w:rsidP="0021796F">
      <w:r>
        <w:t>— </w:t>
      </w:r>
      <w:r w:rsidR="00000000" w:rsidRPr="00033231">
        <w:t>Je crois que vous désiriez monter auprès de lui</w:t>
      </w:r>
      <w:r>
        <w:t> ?</w:t>
      </w:r>
    </w:p>
    <w:p w14:paraId="359D93BD" w14:textId="77777777" w:rsidR="004F69D6" w:rsidRDefault="004F69D6" w:rsidP="0021796F">
      <w:r>
        <w:t>— </w:t>
      </w:r>
      <w:r w:rsidR="00000000" w:rsidRPr="00033231">
        <w:t>Nous le désirions</w:t>
      </w:r>
      <w:r>
        <w:t xml:space="preserve">, </w:t>
      </w:r>
      <w:r w:rsidR="00000000" w:rsidRPr="00033231">
        <w:t>nous le sollicitions</w:t>
      </w:r>
      <w:r>
        <w:t xml:space="preserve"> ; </w:t>
      </w:r>
      <w:r w:rsidR="00000000" w:rsidRPr="00033231">
        <w:t>mais votre mère nous refusa</w:t>
      </w:r>
      <w:r>
        <w:t>.</w:t>
      </w:r>
    </w:p>
    <w:p w14:paraId="2ECB7EF8" w14:textId="77777777" w:rsidR="004F69D6" w:rsidRDefault="004F69D6" w:rsidP="0021796F">
      <w:r>
        <w:t>— </w:t>
      </w:r>
      <w:r w:rsidR="00000000" w:rsidRPr="00033231">
        <w:t>Oui</w:t>
      </w:r>
      <w:r>
        <w:t xml:space="preserve">, </w:t>
      </w:r>
      <w:r w:rsidR="00000000" w:rsidRPr="00033231">
        <w:t>elle refusa</w:t>
      </w:r>
      <w:r>
        <w:t xml:space="preserve">, </w:t>
      </w:r>
      <w:r w:rsidR="00000000" w:rsidRPr="00033231">
        <w:t>j</w:t>
      </w:r>
      <w:r>
        <w:t>’</w:t>
      </w:r>
      <w:r w:rsidR="00000000" w:rsidRPr="00033231">
        <w:t>entendis tout</w:t>
      </w:r>
      <w:r>
        <w:t xml:space="preserve"> ; </w:t>
      </w:r>
      <w:r w:rsidR="00000000" w:rsidRPr="00033231">
        <w:t>elle vous traita comme elle se plaît à traiter les visiteurs de temps à autre</w:t>
      </w:r>
      <w:r>
        <w:t xml:space="preserve"> ; </w:t>
      </w:r>
      <w:r w:rsidR="00000000" w:rsidRPr="00033231">
        <w:t>elle se conduisit envers vous durement</w:t>
      </w:r>
      <w:r>
        <w:t>.</w:t>
      </w:r>
    </w:p>
    <w:p w14:paraId="63353788" w14:textId="3FC6305E" w:rsidR="004F69D6" w:rsidRDefault="004F69D6" w:rsidP="0021796F">
      <w:r>
        <w:lastRenderedPageBreak/>
        <w:t>— </w:t>
      </w:r>
      <w:r w:rsidR="00000000" w:rsidRPr="00033231">
        <w:t>Elle ne fut pas bienveillante</w:t>
      </w:r>
      <w:r>
        <w:t xml:space="preserve"> ; </w:t>
      </w:r>
      <w:r w:rsidR="00000000" w:rsidRPr="00033231">
        <w:t>car vous savez</w:t>
      </w:r>
      <w:r>
        <w:t xml:space="preserve">, </w:t>
      </w:r>
      <w:r w:rsidR="00000000" w:rsidRPr="00033231">
        <w:t>Martin</w:t>
      </w:r>
      <w:r>
        <w:t xml:space="preserve">, </w:t>
      </w:r>
      <w:r w:rsidR="00000000" w:rsidRPr="00033231">
        <w:t>nous sommes parents</w:t>
      </w:r>
      <w:r>
        <w:t xml:space="preserve">, </w:t>
      </w:r>
      <w:r w:rsidR="00000000" w:rsidRPr="00033231">
        <w:t>et il est naturel que nous prenions de l</w:t>
      </w:r>
      <w:r>
        <w:t>’</w:t>
      </w:r>
      <w:r w:rsidR="00000000" w:rsidRPr="00033231">
        <w:t xml:space="preserve">intérêt à </w:t>
      </w:r>
      <w:r>
        <w:t>M. </w:t>
      </w:r>
      <w:r w:rsidR="00000000" w:rsidRPr="00033231">
        <w:t>Moore</w:t>
      </w:r>
      <w:r>
        <w:t xml:space="preserve">. </w:t>
      </w:r>
      <w:r w:rsidR="00000000" w:rsidRPr="00033231">
        <w:t>Mais il faut nous quitter ici</w:t>
      </w:r>
      <w:r>
        <w:t xml:space="preserve">. </w:t>
      </w:r>
      <w:r w:rsidR="00000000" w:rsidRPr="00033231">
        <w:t>Nous voici à la porte de votre père</w:t>
      </w:r>
      <w:r>
        <w:t> ?</w:t>
      </w:r>
    </w:p>
    <w:p w14:paraId="1E140C21" w14:textId="77777777" w:rsidR="004F69D6" w:rsidRDefault="004F69D6" w:rsidP="0021796F">
      <w:r>
        <w:t>— </w:t>
      </w:r>
      <w:r w:rsidR="00000000" w:rsidRPr="00033231">
        <w:t>Eh bien</w:t>
      </w:r>
      <w:r>
        <w:t xml:space="preserve"> ! </w:t>
      </w:r>
      <w:r w:rsidR="00000000" w:rsidRPr="00033231">
        <w:t>qu</w:t>
      </w:r>
      <w:r>
        <w:t>’</w:t>
      </w:r>
      <w:r w:rsidR="00000000" w:rsidRPr="00033231">
        <w:t>est-ce que cela fait</w:t>
      </w:r>
      <w:r>
        <w:t xml:space="preserve"> ? </w:t>
      </w:r>
      <w:r w:rsidR="00000000" w:rsidRPr="00033231">
        <w:t>Je vous reconduirai jusqu</w:t>
      </w:r>
      <w:r>
        <w:t>’</w:t>
      </w:r>
      <w:r w:rsidR="00000000" w:rsidRPr="00033231">
        <w:t xml:space="preserve">à la </w:t>
      </w:r>
      <w:proofErr w:type="spellStart"/>
      <w:r w:rsidR="00000000" w:rsidRPr="00033231">
        <w:t>rectorerie</w:t>
      </w:r>
      <w:proofErr w:type="spellEnd"/>
      <w:r>
        <w:t>.</w:t>
      </w:r>
    </w:p>
    <w:p w14:paraId="6DB602DE" w14:textId="77777777" w:rsidR="004F69D6" w:rsidRDefault="004F69D6" w:rsidP="0021796F">
      <w:r>
        <w:t>— </w:t>
      </w:r>
      <w:r w:rsidR="00000000" w:rsidRPr="00033231">
        <w:t>Ils s</w:t>
      </w:r>
      <w:r>
        <w:t>’</w:t>
      </w:r>
      <w:r w:rsidR="00000000" w:rsidRPr="00033231">
        <w:t>apercevront de votre absence</w:t>
      </w:r>
      <w:r>
        <w:t xml:space="preserve"> ; </w:t>
      </w:r>
      <w:r w:rsidR="00000000" w:rsidRPr="00033231">
        <w:t>ils ne sauront pas où vous êtes</w:t>
      </w:r>
      <w:r>
        <w:t>.</w:t>
      </w:r>
    </w:p>
    <w:p w14:paraId="518EC741" w14:textId="02220211" w:rsidR="00000000" w:rsidRPr="00033231" w:rsidRDefault="004F69D6" w:rsidP="0021796F">
      <w:r>
        <w:t>— </w:t>
      </w:r>
      <w:r w:rsidR="00000000" w:rsidRPr="00033231">
        <w:t>Ne vous inquiétez pas de cela</w:t>
      </w:r>
      <w:r>
        <w:t xml:space="preserve">. </w:t>
      </w:r>
      <w:r w:rsidR="00000000" w:rsidRPr="00033231">
        <w:t>Je suis assez grand pour prendre soin de moi</w:t>
      </w:r>
      <w:r>
        <w:t xml:space="preserve">, </w:t>
      </w:r>
      <w:r w:rsidR="00000000" w:rsidRPr="00033231">
        <w:t>je suppose</w:t>
      </w:r>
      <w:r>
        <w:t>. »</w:t>
      </w:r>
    </w:p>
    <w:p w14:paraId="5573D38C" w14:textId="77777777" w:rsidR="004F69D6" w:rsidRDefault="00000000" w:rsidP="0021796F">
      <w:r w:rsidRPr="00033231">
        <w:t>Martin savait qu</w:t>
      </w:r>
      <w:r w:rsidR="004F69D6">
        <w:t>’</w:t>
      </w:r>
      <w:r w:rsidRPr="00033231">
        <w:t>il avait déjà encouru la peine d</w:t>
      </w:r>
      <w:r w:rsidR="004F69D6">
        <w:t>’</w:t>
      </w:r>
      <w:r w:rsidRPr="00033231">
        <w:t>une répr</w:t>
      </w:r>
      <w:r w:rsidRPr="00033231">
        <w:t>i</w:t>
      </w:r>
      <w:r w:rsidRPr="00033231">
        <w:t>mande et du pain sec avec son thé</w:t>
      </w:r>
      <w:r w:rsidR="004F69D6">
        <w:t xml:space="preserve">. </w:t>
      </w:r>
      <w:r w:rsidRPr="00033231">
        <w:t>N</w:t>
      </w:r>
      <w:r w:rsidR="004F69D6">
        <w:t>’</w:t>
      </w:r>
      <w:r w:rsidRPr="00033231">
        <w:t>importe</w:t>
      </w:r>
      <w:r w:rsidR="004F69D6">
        <w:t xml:space="preserve">, </w:t>
      </w:r>
      <w:r w:rsidRPr="00033231">
        <w:t>la soirée lui avait procuré une aventure</w:t>
      </w:r>
      <w:r w:rsidR="004F69D6">
        <w:t xml:space="preserve"> : </w:t>
      </w:r>
      <w:r w:rsidRPr="00033231">
        <w:t>cela valait mieux que des gâteaux et des rôties</w:t>
      </w:r>
      <w:r w:rsidR="004F69D6">
        <w:t>.</w:t>
      </w:r>
    </w:p>
    <w:p w14:paraId="0772A7BB" w14:textId="29B4A53C" w:rsidR="004F69D6" w:rsidRDefault="00000000" w:rsidP="0021796F">
      <w:r w:rsidRPr="00033231">
        <w:t xml:space="preserve">Il accompagna Caroline à la </w:t>
      </w:r>
      <w:proofErr w:type="spellStart"/>
      <w:r w:rsidRPr="00033231">
        <w:t>rectorerie</w:t>
      </w:r>
      <w:proofErr w:type="spellEnd"/>
      <w:r w:rsidR="004F69D6">
        <w:t xml:space="preserve">. </w:t>
      </w:r>
      <w:r w:rsidRPr="00033231">
        <w:t>Pendant le trajet</w:t>
      </w:r>
      <w:r w:rsidR="004F69D6">
        <w:t xml:space="preserve">, </w:t>
      </w:r>
      <w:r w:rsidRPr="00033231">
        <w:t xml:space="preserve">il promit de voir </w:t>
      </w:r>
      <w:r w:rsidR="004F69D6">
        <w:t>M. </w:t>
      </w:r>
      <w:r w:rsidRPr="00033231">
        <w:t>Moore</w:t>
      </w:r>
      <w:r w:rsidR="004F69D6">
        <w:t xml:space="preserve">, </w:t>
      </w:r>
      <w:r w:rsidRPr="00033231">
        <w:t>en dépit du dragon qui gardait sa chambre</w:t>
      </w:r>
      <w:r w:rsidR="004F69D6">
        <w:t xml:space="preserve">, </w:t>
      </w:r>
      <w:r w:rsidRPr="00033231">
        <w:t>et fixa une heure du lendemain</w:t>
      </w:r>
      <w:r w:rsidR="004F69D6">
        <w:t xml:space="preserve">, </w:t>
      </w:r>
      <w:r w:rsidRPr="00033231">
        <w:t xml:space="preserve">à laquelle Caroline devait se rendre dans le bois de </w:t>
      </w:r>
      <w:proofErr w:type="spellStart"/>
      <w:r w:rsidRPr="00033231">
        <w:t>Briarmains</w:t>
      </w:r>
      <w:proofErr w:type="spellEnd"/>
      <w:r w:rsidRPr="00033231">
        <w:t xml:space="preserve"> et avoir des nouve</w:t>
      </w:r>
      <w:r w:rsidRPr="00033231">
        <w:t>l</w:t>
      </w:r>
      <w:r w:rsidRPr="00033231">
        <w:t>les du malade</w:t>
      </w:r>
      <w:r w:rsidR="004F69D6">
        <w:t xml:space="preserve">. </w:t>
      </w:r>
      <w:r w:rsidRPr="00033231">
        <w:t>Il la rencontrerait auprès d</w:t>
      </w:r>
      <w:r w:rsidR="004F69D6">
        <w:t>’</w:t>
      </w:r>
      <w:r w:rsidRPr="00033231">
        <w:t>un certain arbre</w:t>
      </w:r>
      <w:r w:rsidR="004F69D6">
        <w:t xml:space="preserve">. </w:t>
      </w:r>
      <w:r w:rsidRPr="00033231">
        <w:t>Ce plan ne menait à rien</w:t>
      </w:r>
      <w:r w:rsidR="004F69D6">
        <w:t xml:space="preserve"> ; </w:t>
      </w:r>
      <w:r w:rsidRPr="00033231">
        <w:t>cependant l</w:t>
      </w:r>
      <w:r w:rsidR="004F69D6">
        <w:t>’</w:t>
      </w:r>
      <w:r w:rsidRPr="00033231">
        <w:t>idée lui sourit</w:t>
      </w:r>
      <w:r w:rsidR="004F69D6">
        <w:t>.</w:t>
      </w:r>
    </w:p>
    <w:p w14:paraId="1E5A030A" w14:textId="77777777" w:rsidR="004F69D6" w:rsidRDefault="00000000" w:rsidP="0021796F">
      <w:r w:rsidRPr="00033231">
        <w:t xml:space="preserve">De retour à </w:t>
      </w:r>
      <w:proofErr w:type="spellStart"/>
      <w:r w:rsidRPr="00033231">
        <w:t>Briarmains</w:t>
      </w:r>
      <w:proofErr w:type="spellEnd"/>
      <w:r w:rsidR="004F69D6">
        <w:t xml:space="preserve">, </w:t>
      </w:r>
      <w:r w:rsidRPr="00033231">
        <w:t>le pain sec et la réprimande lui f</w:t>
      </w:r>
      <w:r w:rsidRPr="00033231">
        <w:t>u</w:t>
      </w:r>
      <w:r w:rsidRPr="00033231">
        <w:t>rent dûment administrés</w:t>
      </w:r>
      <w:r w:rsidR="004F69D6">
        <w:t xml:space="preserve">, </w:t>
      </w:r>
      <w:r w:rsidRPr="00033231">
        <w:t>et il fut envoyé au lit de très-bonne heure</w:t>
      </w:r>
      <w:r w:rsidR="004F69D6">
        <w:t xml:space="preserve">. </w:t>
      </w:r>
      <w:r w:rsidRPr="00033231">
        <w:t>Il accepta la punition avec le plus ferme stoïcisme</w:t>
      </w:r>
      <w:r w:rsidR="004F69D6">
        <w:t>.</w:t>
      </w:r>
    </w:p>
    <w:p w14:paraId="131BC9EA" w14:textId="77777777" w:rsidR="004F69D6" w:rsidRDefault="00000000" w:rsidP="0021796F">
      <w:r w:rsidRPr="00033231">
        <w:t>Avant de monter dans sa chambre</w:t>
      </w:r>
      <w:r w:rsidR="004F69D6">
        <w:t xml:space="preserve">, </w:t>
      </w:r>
      <w:r w:rsidRPr="00033231">
        <w:t>il fit une secrète visite à la salle à manger</w:t>
      </w:r>
      <w:r w:rsidR="004F69D6">
        <w:t xml:space="preserve">, </w:t>
      </w:r>
      <w:r w:rsidRPr="00033231">
        <w:t>calme</w:t>
      </w:r>
      <w:r w:rsidR="004F69D6">
        <w:t xml:space="preserve">, </w:t>
      </w:r>
      <w:r w:rsidRPr="00033231">
        <w:t>froide et majestueuse pièce servant r</w:t>
      </w:r>
      <w:r w:rsidRPr="00033231">
        <w:t>a</w:t>
      </w:r>
      <w:r w:rsidRPr="00033231">
        <w:t>rement</w:t>
      </w:r>
      <w:r w:rsidR="004F69D6">
        <w:t xml:space="preserve">, </w:t>
      </w:r>
      <w:r w:rsidRPr="00033231">
        <w:t>car la famille dînait ordinairement dans le parloir du fond</w:t>
      </w:r>
      <w:r w:rsidR="004F69D6">
        <w:t xml:space="preserve">. </w:t>
      </w:r>
      <w:r w:rsidRPr="00033231">
        <w:t>Il s</w:t>
      </w:r>
      <w:r w:rsidR="004F69D6">
        <w:t>’</w:t>
      </w:r>
      <w:r w:rsidRPr="00033231">
        <w:t>arrêta devant la cheminée et éleva sa chandelle vers deux tableaux placés au-dessus</w:t>
      </w:r>
      <w:r w:rsidR="004F69D6">
        <w:t xml:space="preserve"> : </w:t>
      </w:r>
      <w:r w:rsidRPr="00033231">
        <w:t>c</w:t>
      </w:r>
      <w:r w:rsidR="004F69D6">
        <w:t>’</w:t>
      </w:r>
      <w:r w:rsidRPr="00033231">
        <w:t xml:space="preserve">étaient des têtes de </w:t>
      </w:r>
      <w:r w:rsidRPr="00033231">
        <w:lastRenderedPageBreak/>
        <w:t>femmes</w:t>
      </w:r>
      <w:r w:rsidR="004F69D6">
        <w:t xml:space="preserve"> ; </w:t>
      </w:r>
      <w:r w:rsidRPr="00033231">
        <w:t>l</w:t>
      </w:r>
      <w:r w:rsidR="004F69D6">
        <w:t>’</w:t>
      </w:r>
      <w:r w:rsidRPr="00033231">
        <w:t>une un type de beauté sereine</w:t>
      </w:r>
      <w:r w:rsidR="004F69D6">
        <w:t xml:space="preserve">, </w:t>
      </w:r>
      <w:r w:rsidRPr="00033231">
        <w:t>heureuse et innocente</w:t>
      </w:r>
      <w:r w:rsidR="004F69D6">
        <w:t xml:space="preserve"> ; </w:t>
      </w:r>
      <w:r w:rsidRPr="00033231">
        <w:t>l</w:t>
      </w:r>
      <w:r w:rsidR="004F69D6">
        <w:t>’</w:t>
      </w:r>
      <w:r w:rsidRPr="00033231">
        <w:t>autre</w:t>
      </w:r>
      <w:r w:rsidR="004F69D6">
        <w:t xml:space="preserve">, </w:t>
      </w:r>
      <w:r w:rsidRPr="00033231">
        <w:t>plus gracieuse</w:t>
      </w:r>
      <w:r w:rsidR="004F69D6">
        <w:t xml:space="preserve">, </w:t>
      </w:r>
      <w:r w:rsidRPr="00033231">
        <w:t>mais triste et désespérée</w:t>
      </w:r>
      <w:r w:rsidR="004F69D6">
        <w:t>.</w:t>
      </w:r>
    </w:p>
    <w:p w14:paraId="4D506501" w14:textId="7E335A4A" w:rsidR="00000000" w:rsidRPr="00033231" w:rsidRDefault="004F69D6" w:rsidP="0021796F">
      <w:r>
        <w:t>« </w:t>
      </w:r>
      <w:r w:rsidR="00000000" w:rsidRPr="00033231">
        <w:t>Elle ressemblait à celle-là</w:t>
      </w:r>
      <w:r>
        <w:t xml:space="preserve">, </w:t>
      </w:r>
      <w:r w:rsidR="00000000" w:rsidRPr="00033231">
        <w:t>dit-il en regardant la dernière image</w:t>
      </w:r>
      <w:r>
        <w:t xml:space="preserve">, </w:t>
      </w:r>
      <w:r w:rsidR="00000000" w:rsidRPr="00033231">
        <w:t>quand elle sanglotait et</w:t>
      </w:r>
      <w:r>
        <w:t xml:space="preserve">, </w:t>
      </w:r>
      <w:r w:rsidR="00000000" w:rsidRPr="00033231">
        <w:t>d</w:t>
      </w:r>
      <w:r>
        <w:t>’</w:t>
      </w:r>
      <w:r w:rsidR="00000000" w:rsidRPr="00033231">
        <w:t>une pâleur mortelle</w:t>
      </w:r>
      <w:r>
        <w:t xml:space="preserve">, </w:t>
      </w:r>
      <w:r w:rsidR="00000000" w:rsidRPr="00033231">
        <w:t>s</w:t>
      </w:r>
      <w:r>
        <w:t>’</w:t>
      </w:r>
      <w:r w:rsidR="00000000" w:rsidRPr="00033231">
        <w:t>appuyait contre l</w:t>
      </w:r>
      <w:r>
        <w:t>’</w:t>
      </w:r>
      <w:r w:rsidR="00000000" w:rsidRPr="00033231">
        <w:t>arbre</w:t>
      </w:r>
      <w:r>
        <w:t xml:space="preserve">. </w:t>
      </w:r>
      <w:r w:rsidR="00000000" w:rsidRPr="00033231">
        <w:t>Je suppose</w:t>
      </w:r>
      <w:r>
        <w:t xml:space="preserve">, </w:t>
      </w:r>
      <w:r w:rsidR="00000000" w:rsidRPr="00033231">
        <w:t>continua-t-il lorsqu</w:t>
      </w:r>
      <w:r>
        <w:t>’</w:t>
      </w:r>
      <w:r w:rsidR="00000000" w:rsidRPr="00033231">
        <w:t>il fut dans sa chambre</w:t>
      </w:r>
      <w:r>
        <w:t xml:space="preserve">, </w:t>
      </w:r>
      <w:r w:rsidR="00000000" w:rsidRPr="00033231">
        <w:t>assis sur le bord de son lit</w:t>
      </w:r>
      <w:r>
        <w:t xml:space="preserve">, </w:t>
      </w:r>
      <w:r w:rsidR="00000000" w:rsidRPr="00033231">
        <w:t>je suppose qu</w:t>
      </w:r>
      <w:r>
        <w:t>’</w:t>
      </w:r>
      <w:r w:rsidR="00000000" w:rsidRPr="00033231">
        <w:t>elle est ce qu</w:t>
      </w:r>
      <w:r>
        <w:t>’</w:t>
      </w:r>
      <w:r w:rsidR="00000000" w:rsidRPr="00033231">
        <w:t>ils appellent amoureuse</w:t>
      </w:r>
      <w:r>
        <w:t xml:space="preserve"> ; </w:t>
      </w:r>
      <w:r w:rsidR="00000000" w:rsidRPr="00033231">
        <w:t>oui</w:t>
      </w:r>
      <w:r>
        <w:t xml:space="preserve">, </w:t>
      </w:r>
      <w:r w:rsidR="00000000" w:rsidRPr="00033231">
        <w:t>amoureuse de ce grand objet qui est dans la chambre voisine</w:t>
      </w:r>
      <w:r>
        <w:t xml:space="preserve">. </w:t>
      </w:r>
      <w:r w:rsidR="00000000" w:rsidRPr="00033231">
        <w:t>Chut</w:t>
      </w:r>
      <w:r>
        <w:t xml:space="preserve"> ! </w:t>
      </w:r>
      <w:r w:rsidR="00000000" w:rsidRPr="00033231">
        <w:t xml:space="preserve">est-ce que cette </w:t>
      </w:r>
      <w:proofErr w:type="spellStart"/>
      <w:r w:rsidR="00000000" w:rsidRPr="00033231">
        <w:t>Horsfall</w:t>
      </w:r>
      <w:proofErr w:type="spellEnd"/>
      <w:r w:rsidR="00000000" w:rsidRPr="00033231">
        <w:t xml:space="preserve"> lui administre une correction</w:t>
      </w:r>
      <w:r>
        <w:t xml:space="preserve"> ? </w:t>
      </w:r>
      <w:r w:rsidR="00000000" w:rsidRPr="00033231">
        <w:t>Je m</w:t>
      </w:r>
      <w:r>
        <w:t>’</w:t>
      </w:r>
      <w:r w:rsidR="00000000" w:rsidRPr="00033231">
        <w:t>étonne qu</w:t>
      </w:r>
      <w:r>
        <w:t>’</w:t>
      </w:r>
      <w:r w:rsidR="00000000" w:rsidRPr="00033231">
        <w:t>il ne hurle pas</w:t>
      </w:r>
      <w:r>
        <w:t xml:space="preserve">. </w:t>
      </w:r>
      <w:r w:rsidR="00000000" w:rsidRPr="00033231">
        <w:t>Cela résonne réellement comme si elle lui était to</w:t>
      </w:r>
      <w:r w:rsidR="00000000" w:rsidRPr="00033231">
        <w:t>m</w:t>
      </w:r>
      <w:r w:rsidR="00000000" w:rsidRPr="00033231">
        <w:t>bée dessus avec les dents et avec les ongles</w:t>
      </w:r>
      <w:r>
        <w:t xml:space="preserve"> ; </w:t>
      </w:r>
      <w:r w:rsidR="00000000" w:rsidRPr="00033231">
        <w:t>mais je suppose qu</w:t>
      </w:r>
      <w:r>
        <w:t>’</w:t>
      </w:r>
      <w:r w:rsidR="00000000" w:rsidRPr="00033231">
        <w:t>elle fait le lit</w:t>
      </w:r>
      <w:r>
        <w:t xml:space="preserve">. </w:t>
      </w:r>
      <w:r w:rsidR="00000000" w:rsidRPr="00033231">
        <w:t>Je l</w:t>
      </w:r>
      <w:r>
        <w:t>’</w:t>
      </w:r>
      <w:r w:rsidR="00000000" w:rsidRPr="00033231">
        <w:t>ai vue le faire une fois</w:t>
      </w:r>
      <w:r>
        <w:t xml:space="preserve"> ; </w:t>
      </w:r>
      <w:r w:rsidR="00000000" w:rsidRPr="00033231">
        <w:t>elle frappe sur le matelas comme si elle boxait</w:t>
      </w:r>
      <w:r>
        <w:t xml:space="preserve">. </w:t>
      </w:r>
      <w:r w:rsidR="00000000" w:rsidRPr="00033231">
        <w:t>Chose singulière</w:t>
      </w:r>
      <w:r>
        <w:t xml:space="preserve"> ! </w:t>
      </w:r>
      <w:proofErr w:type="spellStart"/>
      <w:r w:rsidR="00000000" w:rsidRPr="00033231">
        <w:t>Zillah</w:t>
      </w:r>
      <w:proofErr w:type="spellEnd"/>
      <w:r>
        <w:t xml:space="preserve"> (</w:t>
      </w:r>
      <w:r w:rsidR="00000000" w:rsidRPr="00033231">
        <w:t xml:space="preserve">on la nomme </w:t>
      </w:r>
      <w:proofErr w:type="spellStart"/>
      <w:r w:rsidR="00000000" w:rsidRPr="00033231">
        <w:t>Zillah</w:t>
      </w:r>
      <w:proofErr w:type="spellEnd"/>
      <w:r>
        <w:t xml:space="preserve">), </w:t>
      </w:r>
      <w:proofErr w:type="spellStart"/>
      <w:r w:rsidR="00000000" w:rsidRPr="00033231">
        <w:t>Zillah</w:t>
      </w:r>
      <w:proofErr w:type="spellEnd"/>
      <w:r w:rsidR="00000000" w:rsidRPr="00033231">
        <w:t xml:space="preserve"> </w:t>
      </w:r>
      <w:proofErr w:type="spellStart"/>
      <w:r w:rsidR="00000000" w:rsidRPr="00033231">
        <w:t>Horsfall</w:t>
      </w:r>
      <w:proofErr w:type="spellEnd"/>
      <w:r w:rsidR="00000000" w:rsidRPr="00033231">
        <w:t xml:space="preserve"> est une femme</w:t>
      </w:r>
      <w:r>
        <w:t xml:space="preserve">, </w:t>
      </w:r>
      <w:r w:rsidR="00000000" w:rsidRPr="00033231">
        <w:t xml:space="preserve">et Caroline </w:t>
      </w:r>
      <w:proofErr w:type="spellStart"/>
      <w:r w:rsidR="00000000" w:rsidRPr="00033231">
        <w:t>Hel</w:t>
      </w:r>
      <w:r w:rsidR="00000000" w:rsidRPr="00033231">
        <w:t>s</w:t>
      </w:r>
      <w:r w:rsidR="00000000" w:rsidRPr="00033231">
        <w:t>tone</w:t>
      </w:r>
      <w:proofErr w:type="spellEnd"/>
      <w:r w:rsidR="00000000" w:rsidRPr="00033231">
        <w:t xml:space="preserve"> est aussi une femme</w:t>
      </w:r>
      <w:r>
        <w:t xml:space="preserve"> : </w:t>
      </w:r>
      <w:r w:rsidR="00000000" w:rsidRPr="00033231">
        <w:t>ce sont deux êtres de la même e</w:t>
      </w:r>
      <w:r w:rsidR="00000000" w:rsidRPr="00033231">
        <w:t>s</w:t>
      </w:r>
      <w:r w:rsidR="00000000" w:rsidRPr="00033231">
        <w:t>p</w:t>
      </w:r>
      <w:r w:rsidR="00000000" w:rsidRPr="00033231">
        <w:t>è</w:t>
      </w:r>
      <w:r w:rsidR="00000000" w:rsidRPr="00033231">
        <w:t>ce</w:t>
      </w:r>
      <w:r>
        <w:t xml:space="preserve">, </w:t>
      </w:r>
      <w:r w:rsidR="00000000" w:rsidRPr="00033231">
        <w:t>et pourtant elles ne sont guère semblables</w:t>
      </w:r>
      <w:r>
        <w:t xml:space="preserve">. </w:t>
      </w:r>
      <w:r w:rsidR="00000000" w:rsidRPr="00033231">
        <w:t>Est-elle jolie fille</w:t>
      </w:r>
      <w:r>
        <w:t xml:space="preserve">, </w:t>
      </w:r>
      <w:r w:rsidR="00000000" w:rsidRPr="00033231">
        <w:t>cette Caroline</w:t>
      </w:r>
      <w:r>
        <w:t xml:space="preserve"> ! </w:t>
      </w:r>
      <w:r w:rsidR="00000000" w:rsidRPr="00033231">
        <w:t>On a plaisir à la regarder</w:t>
      </w:r>
      <w:r>
        <w:t xml:space="preserve"> ; </w:t>
      </w:r>
      <w:r w:rsidR="00000000" w:rsidRPr="00033231">
        <w:t>il y a quelque chose de si clair sur son visage</w:t>
      </w:r>
      <w:r>
        <w:t xml:space="preserve">, </w:t>
      </w:r>
      <w:r w:rsidR="00000000" w:rsidRPr="00033231">
        <w:t>de si doux dans ses yeux</w:t>
      </w:r>
      <w:r>
        <w:t xml:space="preserve"> ! </w:t>
      </w:r>
      <w:r w:rsidR="00000000" w:rsidRPr="00033231">
        <w:t>J</w:t>
      </w:r>
      <w:r>
        <w:t>’</w:t>
      </w:r>
      <w:r w:rsidR="00000000" w:rsidRPr="00033231">
        <w:t>aime qu</w:t>
      </w:r>
      <w:r>
        <w:t>’</w:t>
      </w:r>
      <w:r w:rsidR="00000000" w:rsidRPr="00033231">
        <w:t>elle me regarde</w:t>
      </w:r>
      <w:r>
        <w:t xml:space="preserve"> ; </w:t>
      </w:r>
      <w:r w:rsidR="00000000" w:rsidRPr="00033231">
        <w:t>cela me fait du bien</w:t>
      </w:r>
      <w:r>
        <w:t xml:space="preserve">. </w:t>
      </w:r>
      <w:r w:rsidR="00000000" w:rsidRPr="00033231">
        <w:t>Elle a de longs cils</w:t>
      </w:r>
      <w:r>
        <w:t xml:space="preserve"> ; </w:t>
      </w:r>
      <w:r w:rsidR="00000000" w:rsidRPr="00033231">
        <w:t>leur ombre semble se reposer où elle regarde</w:t>
      </w:r>
      <w:r>
        <w:t xml:space="preserve">, </w:t>
      </w:r>
      <w:r w:rsidR="00000000" w:rsidRPr="00033231">
        <w:t>et communique la paix et la pensée</w:t>
      </w:r>
      <w:r>
        <w:t xml:space="preserve">. </w:t>
      </w:r>
      <w:r w:rsidR="00000000" w:rsidRPr="00033231">
        <w:t>Si elle se comporte bien et continue de me plaire comme elle m</w:t>
      </w:r>
      <w:r>
        <w:t>’</w:t>
      </w:r>
      <w:r w:rsidR="00000000" w:rsidRPr="00033231">
        <w:t>a plu aujourd</w:t>
      </w:r>
      <w:r>
        <w:t>’</w:t>
      </w:r>
      <w:r w:rsidR="00000000" w:rsidRPr="00033231">
        <w:t>hui</w:t>
      </w:r>
      <w:r>
        <w:t xml:space="preserve">, </w:t>
      </w:r>
      <w:r w:rsidR="00000000" w:rsidRPr="00033231">
        <w:t>je pourrai l</w:t>
      </w:r>
      <w:r>
        <w:t>’</w:t>
      </w:r>
      <w:r w:rsidR="00000000" w:rsidRPr="00033231">
        <w:t>en réco</w:t>
      </w:r>
      <w:r w:rsidR="00000000" w:rsidRPr="00033231">
        <w:t>m</w:t>
      </w:r>
      <w:r w:rsidR="00000000" w:rsidRPr="00033231">
        <w:t>penser</w:t>
      </w:r>
      <w:r>
        <w:t xml:space="preserve">. </w:t>
      </w:r>
      <w:r w:rsidR="00000000" w:rsidRPr="00033231">
        <w:t>J</w:t>
      </w:r>
      <w:r>
        <w:t>’</w:t>
      </w:r>
      <w:r w:rsidR="00000000" w:rsidRPr="00033231">
        <w:t xml:space="preserve">aime assez la pensée de circonvenir ma mère et cette ogresse de vieille </w:t>
      </w:r>
      <w:proofErr w:type="spellStart"/>
      <w:r w:rsidR="00000000" w:rsidRPr="00033231">
        <w:t>Horsfall</w:t>
      </w:r>
      <w:proofErr w:type="spellEnd"/>
      <w:r>
        <w:t xml:space="preserve">. </w:t>
      </w:r>
      <w:r w:rsidR="00000000" w:rsidRPr="00033231">
        <w:t>Non que je tienne à faire plaisir à Moore</w:t>
      </w:r>
      <w:r>
        <w:t xml:space="preserve"> ; </w:t>
      </w:r>
      <w:r w:rsidR="00000000" w:rsidRPr="00033231">
        <w:t>mais tout ce que je ferai pour lui me sera payé</w:t>
      </w:r>
      <w:r>
        <w:t xml:space="preserve">, </w:t>
      </w:r>
      <w:r w:rsidR="00000000" w:rsidRPr="00033231">
        <w:t>et en monnaie de mon choix</w:t>
      </w:r>
      <w:r>
        <w:t xml:space="preserve">. </w:t>
      </w:r>
      <w:r w:rsidR="00000000" w:rsidRPr="00033231">
        <w:t>Je sais quelle récompense je réclam</w:t>
      </w:r>
      <w:r w:rsidR="00000000" w:rsidRPr="00033231">
        <w:t>e</w:t>
      </w:r>
      <w:r w:rsidR="00000000" w:rsidRPr="00033231">
        <w:t>rai</w:t>
      </w:r>
      <w:r>
        <w:t xml:space="preserve"> : </w:t>
      </w:r>
      <w:r w:rsidR="00000000" w:rsidRPr="00033231">
        <w:t>une récompense désagréable à Moore et agréable pour moi</w:t>
      </w:r>
      <w:r>
        <w:t>. »</w:t>
      </w:r>
    </w:p>
    <w:p w14:paraId="0C90F9B0" w14:textId="77777777" w:rsidR="004F69D6" w:rsidRDefault="00000000" w:rsidP="0021796F">
      <w:r w:rsidRPr="00033231">
        <w:t>Il se coucha</w:t>
      </w:r>
      <w:r w:rsidR="004F69D6">
        <w:t>.</w:t>
      </w:r>
    </w:p>
    <w:p w14:paraId="3ACF6D34" w14:textId="4144C29F" w:rsidR="004F69D6" w:rsidRDefault="00000000" w:rsidP="004F69D6">
      <w:pPr>
        <w:pStyle w:val="Titre2"/>
        <w:rPr>
          <w:szCs w:val="44"/>
        </w:rPr>
      </w:pPr>
      <w:bookmarkStart w:id="33" w:name="_Toc199956114"/>
      <w:r w:rsidRPr="00AF30F4">
        <w:rPr>
          <w:szCs w:val="44"/>
        </w:rPr>
        <w:lastRenderedPageBreak/>
        <w:t>CHAPITRE VIII</w:t>
      </w:r>
      <w:r w:rsidR="004F69D6">
        <w:rPr>
          <w:szCs w:val="44"/>
        </w:rPr>
        <w:t>.</w:t>
      </w:r>
      <w:r w:rsidR="004F69D6">
        <w:rPr>
          <w:szCs w:val="44"/>
        </w:rPr>
        <w:br/>
      </w:r>
      <w:r w:rsidRPr="00AF30F4">
        <w:rPr>
          <w:szCs w:val="44"/>
        </w:rPr>
        <w:br/>
        <w:t>Les tactiques de Martin</w:t>
      </w:r>
      <w:r w:rsidR="004F69D6">
        <w:rPr>
          <w:szCs w:val="44"/>
        </w:rPr>
        <w:t>.</w:t>
      </w:r>
      <w:bookmarkEnd w:id="33"/>
    </w:p>
    <w:p w14:paraId="24DA662B" w14:textId="3825D7E4" w:rsidR="004F69D6" w:rsidRDefault="00000000" w:rsidP="0021796F">
      <w:r w:rsidRPr="00033231">
        <w:t>Il fallait</w:t>
      </w:r>
      <w:r w:rsidR="004F69D6">
        <w:t xml:space="preserve">, </w:t>
      </w:r>
      <w:r w:rsidRPr="00033231">
        <w:t>pour la réussite du plan de Martin</w:t>
      </w:r>
      <w:r w:rsidR="004F69D6">
        <w:t xml:space="preserve">, </w:t>
      </w:r>
      <w:r w:rsidRPr="00033231">
        <w:t>qu</w:t>
      </w:r>
      <w:r w:rsidR="004F69D6">
        <w:t>’</w:t>
      </w:r>
      <w:r w:rsidRPr="00033231">
        <w:t>il pût d</w:t>
      </w:r>
      <w:r w:rsidRPr="00033231">
        <w:t>e</w:t>
      </w:r>
      <w:r w:rsidRPr="00033231">
        <w:t>meurer pendant tout le jour à la maison</w:t>
      </w:r>
      <w:r w:rsidR="004F69D6">
        <w:t xml:space="preserve">. </w:t>
      </w:r>
      <w:r w:rsidRPr="00033231">
        <w:t>En conséquence</w:t>
      </w:r>
      <w:r w:rsidR="004F69D6">
        <w:t xml:space="preserve">, </w:t>
      </w:r>
      <w:r w:rsidRPr="00033231">
        <w:t>il ne trouva pas d</w:t>
      </w:r>
      <w:r w:rsidR="004F69D6">
        <w:t>’</w:t>
      </w:r>
      <w:r w:rsidRPr="00033231">
        <w:t>appétit pour le déjeuner et</w:t>
      </w:r>
      <w:r w:rsidR="004F69D6">
        <w:t xml:space="preserve">, </w:t>
      </w:r>
      <w:r w:rsidRPr="00033231">
        <w:t>au moment d</w:t>
      </w:r>
      <w:r w:rsidR="004F69D6">
        <w:t>’</w:t>
      </w:r>
      <w:r w:rsidRPr="00033231">
        <w:t>aller à l</w:t>
      </w:r>
      <w:r w:rsidR="004F69D6">
        <w:t>’</w:t>
      </w:r>
      <w:r w:rsidRPr="00033231">
        <w:t>école</w:t>
      </w:r>
      <w:r w:rsidR="004F69D6">
        <w:t xml:space="preserve">, </w:t>
      </w:r>
      <w:r w:rsidRPr="00033231">
        <w:t>il se plaignit d</w:t>
      </w:r>
      <w:r w:rsidR="004F69D6">
        <w:t>’</w:t>
      </w:r>
      <w:r w:rsidRPr="00033231">
        <w:t>un violent mal de cœur qui fit penser qu</w:t>
      </w:r>
      <w:r w:rsidR="004F69D6">
        <w:t>’</w:t>
      </w:r>
      <w:r w:rsidRPr="00033231">
        <w:t>au lieu d</w:t>
      </w:r>
      <w:r w:rsidR="004F69D6">
        <w:t>’</w:t>
      </w:r>
      <w:r w:rsidRPr="00033231">
        <w:t>aller à l</w:t>
      </w:r>
      <w:r w:rsidR="004F69D6">
        <w:t>’</w:t>
      </w:r>
      <w:r w:rsidRPr="00033231">
        <w:t>école de grammaire avec Marc</w:t>
      </w:r>
      <w:r w:rsidR="004F69D6">
        <w:t xml:space="preserve">, </w:t>
      </w:r>
      <w:r w:rsidRPr="00033231">
        <w:t>il valait mieux qu</w:t>
      </w:r>
      <w:r w:rsidR="004F69D6">
        <w:t>’</w:t>
      </w:r>
      <w:r w:rsidRPr="00033231">
        <w:t>il demeurât dans le fauteuil de son père</w:t>
      </w:r>
      <w:r w:rsidR="004F69D6">
        <w:t xml:space="preserve">, </w:t>
      </w:r>
      <w:r w:rsidRPr="00033231">
        <w:t>au coin du feu</w:t>
      </w:r>
      <w:r w:rsidR="004F69D6">
        <w:t xml:space="preserve">, </w:t>
      </w:r>
      <w:r w:rsidRPr="00033231">
        <w:t>à lire le journal</w:t>
      </w:r>
      <w:r w:rsidR="004F69D6">
        <w:t xml:space="preserve">. </w:t>
      </w:r>
      <w:r w:rsidRPr="00033231">
        <w:t>Ceci arrangé à sa satisfaction</w:t>
      </w:r>
      <w:r w:rsidR="004F69D6">
        <w:t xml:space="preserve">, </w:t>
      </w:r>
      <w:r w:rsidRPr="00033231">
        <w:t xml:space="preserve">Marc étant parti pour la classe de </w:t>
      </w:r>
      <w:r w:rsidR="004F69D6">
        <w:t>M. </w:t>
      </w:r>
      <w:r w:rsidRPr="00033231">
        <w:t>Sumner</w:t>
      </w:r>
      <w:r w:rsidR="004F69D6">
        <w:t xml:space="preserve">, </w:t>
      </w:r>
      <w:r w:rsidRPr="00033231">
        <w:t xml:space="preserve">et Mathieu et </w:t>
      </w:r>
      <w:r w:rsidR="004F69D6">
        <w:t>M. </w:t>
      </w:r>
      <w:r w:rsidRPr="00033231">
        <w:t>Yorke pour le comptoir</w:t>
      </w:r>
      <w:r w:rsidR="004F69D6">
        <w:t xml:space="preserve">, </w:t>
      </w:r>
      <w:r w:rsidRPr="00033231">
        <w:t>trois autres exploits</w:t>
      </w:r>
      <w:r w:rsidR="004F69D6">
        <w:t xml:space="preserve">, </w:t>
      </w:r>
      <w:r w:rsidRPr="00033231">
        <w:t>non</w:t>
      </w:r>
      <w:r w:rsidR="004F69D6">
        <w:t xml:space="preserve">, </w:t>
      </w:r>
      <w:r w:rsidRPr="00033231">
        <w:t>quatre</w:t>
      </w:r>
      <w:r w:rsidR="004F69D6">
        <w:t xml:space="preserve">, </w:t>
      </w:r>
      <w:r w:rsidRPr="00033231">
        <w:t>restaient à a</w:t>
      </w:r>
      <w:r w:rsidRPr="00033231">
        <w:t>c</w:t>
      </w:r>
      <w:r w:rsidRPr="00033231">
        <w:t>complir</w:t>
      </w:r>
      <w:r w:rsidR="004F69D6">
        <w:t>.</w:t>
      </w:r>
    </w:p>
    <w:p w14:paraId="12C90F89" w14:textId="77777777" w:rsidR="004F69D6" w:rsidRDefault="00000000" w:rsidP="0021796F">
      <w:r w:rsidRPr="00033231">
        <w:t>Le premier de ces exploits était de réaliser le déjeuner a</w:t>
      </w:r>
      <w:r w:rsidRPr="00033231">
        <w:t>u</w:t>
      </w:r>
      <w:r w:rsidRPr="00033231">
        <w:t>quel il n</w:t>
      </w:r>
      <w:r w:rsidR="004F69D6">
        <w:t>’</w:t>
      </w:r>
      <w:r w:rsidRPr="00033231">
        <w:t>avait pas goûté</w:t>
      </w:r>
      <w:r w:rsidR="004F69D6">
        <w:t xml:space="preserve">, </w:t>
      </w:r>
      <w:r w:rsidRPr="00033231">
        <w:t>et dont son appétit de quinze ans po</w:t>
      </w:r>
      <w:r w:rsidRPr="00033231">
        <w:t>u</w:t>
      </w:r>
      <w:r w:rsidRPr="00033231">
        <w:t>vait difficilement se passer</w:t>
      </w:r>
      <w:r w:rsidR="004F69D6">
        <w:t xml:space="preserve">. </w:t>
      </w:r>
      <w:r w:rsidRPr="00033231">
        <w:t>Le second</w:t>
      </w:r>
      <w:r w:rsidR="004F69D6">
        <w:t xml:space="preserve">, </w:t>
      </w:r>
      <w:r w:rsidRPr="00033231">
        <w:t>le troisième</w:t>
      </w:r>
      <w:r w:rsidR="004F69D6">
        <w:t xml:space="preserve">, </w:t>
      </w:r>
      <w:r w:rsidRPr="00033231">
        <w:t>le qu</w:t>
      </w:r>
      <w:r w:rsidRPr="00033231">
        <w:t>a</w:t>
      </w:r>
      <w:r w:rsidRPr="00033231">
        <w:t>tri</w:t>
      </w:r>
      <w:r w:rsidRPr="00033231">
        <w:t>è</w:t>
      </w:r>
      <w:r w:rsidRPr="00033231">
        <w:t>me</w:t>
      </w:r>
      <w:r w:rsidR="004F69D6">
        <w:t xml:space="preserve">, </w:t>
      </w:r>
      <w:r w:rsidRPr="00033231">
        <w:t>d</w:t>
      </w:r>
      <w:r w:rsidR="004F69D6">
        <w:t>’</w:t>
      </w:r>
      <w:r w:rsidRPr="00033231">
        <w:t>éloigner sa mère</w:t>
      </w:r>
      <w:r w:rsidR="004F69D6">
        <w:t xml:space="preserve">, </w:t>
      </w:r>
      <w:r w:rsidRPr="00033231">
        <w:t xml:space="preserve">miss Moore et </w:t>
      </w:r>
      <w:proofErr w:type="spellStart"/>
      <w:r w:rsidRPr="00033231">
        <w:t>mistress</w:t>
      </w:r>
      <w:proofErr w:type="spellEnd"/>
      <w:r w:rsidRPr="00033231">
        <w:t xml:space="preserve"> </w:t>
      </w:r>
      <w:proofErr w:type="spellStart"/>
      <w:r w:rsidRPr="00033231">
        <w:t>Horsfall</w:t>
      </w:r>
      <w:proofErr w:type="spellEnd"/>
      <w:r w:rsidR="004F69D6">
        <w:t xml:space="preserve">, </w:t>
      </w:r>
      <w:r w:rsidRPr="00033231">
        <w:t>avant quatre heures de l</w:t>
      </w:r>
      <w:r w:rsidR="004F69D6">
        <w:t>’</w:t>
      </w:r>
      <w:r w:rsidRPr="00033231">
        <w:t>après-midi</w:t>
      </w:r>
      <w:r w:rsidR="004F69D6">
        <w:t>.</w:t>
      </w:r>
    </w:p>
    <w:p w14:paraId="49303226" w14:textId="77777777" w:rsidR="004F69D6" w:rsidRDefault="00000000" w:rsidP="0021796F">
      <w:r w:rsidRPr="00033231">
        <w:t>Le premier de ces exploits était le plus pressé</w:t>
      </w:r>
      <w:r w:rsidR="004F69D6">
        <w:t xml:space="preserve">, </w:t>
      </w:r>
      <w:r w:rsidRPr="00033231">
        <w:t>puisque le travail qu</w:t>
      </w:r>
      <w:r w:rsidR="004F69D6">
        <w:t>’</w:t>
      </w:r>
      <w:r w:rsidRPr="00033231">
        <w:t>il avait devant lui demandait une masse d</w:t>
      </w:r>
      <w:r w:rsidR="004F69D6">
        <w:t>’</w:t>
      </w:r>
      <w:r w:rsidRPr="00033231">
        <w:t>énergie que la vacuité présente de son jeune estomac ne semblait pas vouloir lui fournir</w:t>
      </w:r>
      <w:r w:rsidR="004F69D6">
        <w:t>.</w:t>
      </w:r>
    </w:p>
    <w:p w14:paraId="0BC0E70E" w14:textId="77777777" w:rsidR="004F69D6" w:rsidRDefault="00000000" w:rsidP="0021796F">
      <w:r w:rsidRPr="00033231">
        <w:t>Martin savait le chemin du garde-manger</w:t>
      </w:r>
      <w:r w:rsidR="004F69D6">
        <w:t xml:space="preserve">, </w:t>
      </w:r>
      <w:r w:rsidRPr="00033231">
        <w:t>et il le prit</w:t>
      </w:r>
      <w:r w:rsidR="004F69D6">
        <w:t xml:space="preserve">. </w:t>
      </w:r>
      <w:r w:rsidRPr="00033231">
        <w:t>Les domestiques étaient dans la cuisine</w:t>
      </w:r>
      <w:r w:rsidR="004F69D6">
        <w:t xml:space="preserve">, </w:t>
      </w:r>
      <w:r w:rsidRPr="00033231">
        <w:t>déjeunant solennellement</w:t>
      </w:r>
      <w:r w:rsidR="004F69D6">
        <w:t xml:space="preserve">, </w:t>
      </w:r>
      <w:r w:rsidRPr="00033231">
        <w:t>les portes fermées</w:t>
      </w:r>
      <w:r w:rsidR="004F69D6">
        <w:t xml:space="preserve"> ; </w:t>
      </w:r>
      <w:r w:rsidRPr="00033231">
        <w:t>sa mère et miss Moore prenaient l</w:t>
      </w:r>
      <w:r w:rsidR="004F69D6">
        <w:t>’</w:t>
      </w:r>
      <w:r w:rsidRPr="00033231">
        <w:t>air sur la pelouse</w:t>
      </w:r>
      <w:r w:rsidR="004F69D6">
        <w:t xml:space="preserve">, </w:t>
      </w:r>
      <w:r w:rsidRPr="00033231">
        <w:t>discutant sur la fermeture de ces portes</w:t>
      </w:r>
      <w:r w:rsidR="004F69D6">
        <w:t xml:space="preserve">. </w:t>
      </w:r>
      <w:r w:rsidRPr="00033231">
        <w:t>Martin</w:t>
      </w:r>
      <w:r w:rsidR="004F69D6">
        <w:t xml:space="preserve">, </w:t>
      </w:r>
      <w:r w:rsidRPr="00033231">
        <w:t>en s</w:t>
      </w:r>
      <w:r w:rsidRPr="00033231">
        <w:t>û</w:t>
      </w:r>
      <w:r w:rsidRPr="00033231">
        <w:t>reté dans le garde-manger</w:t>
      </w:r>
      <w:r w:rsidR="004F69D6">
        <w:t xml:space="preserve">, </w:t>
      </w:r>
      <w:r w:rsidRPr="00033231">
        <w:t>faisait son choix dans les provisions</w:t>
      </w:r>
      <w:r w:rsidR="004F69D6">
        <w:t xml:space="preserve">. </w:t>
      </w:r>
      <w:r w:rsidRPr="00033231">
        <w:t>Si son déjeuner avait été retardé</w:t>
      </w:r>
      <w:r w:rsidR="004F69D6">
        <w:t xml:space="preserve">, </w:t>
      </w:r>
      <w:r w:rsidRPr="00033231">
        <w:t>il voulait au moins qu</w:t>
      </w:r>
      <w:r w:rsidR="004F69D6">
        <w:t>’</w:t>
      </w:r>
      <w:r w:rsidRPr="00033231">
        <w:t>il fût r</w:t>
      </w:r>
      <w:r w:rsidRPr="00033231">
        <w:t>e</w:t>
      </w:r>
      <w:r w:rsidRPr="00033231">
        <w:t>cherché</w:t>
      </w:r>
      <w:r w:rsidR="004F69D6">
        <w:t xml:space="preserve"> : </w:t>
      </w:r>
      <w:r w:rsidRPr="00033231">
        <w:t>il lui semblait qu</w:t>
      </w:r>
      <w:r w:rsidR="004F69D6">
        <w:t>’</w:t>
      </w:r>
      <w:r w:rsidRPr="00033231">
        <w:t xml:space="preserve">une variante sur </w:t>
      </w:r>
      <w:r w:rsidRPr="00033231">
        <w:lastRenderedPageBreak/>
        <w:t>sa chère usuelle et insipide de pain et de lait était à la fois juste et désirable</w:t>
      </w:r>
      <w:r w:rsidR="004F69D6">
        <w:t xml:space="preserve">. </w:t>
      </w:r>
      <w:r w:rsidRPr="00033231">
        <w:t>Il pe</w:t>
      </w:r>
      <w:r w:rsidRPr="00033231">
        <w:t>n</w:t>
      </w:r>
      <w:r w:rsidRPr="00033231">
        <w:t>sait que le savoureux et le salutaire pouvaient être combinés</w:t>
      </w:r>
      <w:r w:rsidR="004F69D6">
        <w:t xml:space="preserve">. </w:t>
      </w:r>
      <w:r w:rsidRPr="00033231">
        <w:t>Une provision de pommes rosées</w:t>
      </w:r>
      <w:r w:rsidR="004F69D6">
        <w:t xml:space="preserve">, </w:t>
      </w:r>
      <w:r w:rsidRPr="00033231">
        <w:t>placées sur de la paille</w:t>
      </w:r>
      <w:r w:rsidR="004F69D6">
        <w:t xml:space="preserve">, </w:t>
      </w:r>
      <w:r w:rsidRPr="00033231">
        <w:t>ga</w:t>
      </w:r>
      <w:r w:rsidRPr="00033231">
        <w:t>r</w:t>
      </w:r>
      <w:r w:rsidRPr="00033231">
        <w:t>nissaient une tablette</w:t>
      </w:r>
      <w:r w:rsidR="004F69D6">
        <w:t xml:space="preserve">. </w:t>
      </w:r>
      <w:r w:rsidRPr="00033231">
        <w:t>Il en prit trois</w:t>
      </w:r>
      <w:r w:rsidR="004F69D6">
        <w:t xml:space="preserve">. </w:t>
      </w:r>
      <w:r w:rsidRPr="00033231">
        <w:t>Il y avait de la pâtisserie sur un plat</w:t>
      </w:r>
      <w:r w:rsidR="004F69D6">
        <w:t xml:space="preserve"> ; </w:t>
      </w:r>
      <w:r w:rsidRPr="00033231">
        <w:t>il choisit un gâteau feuilleté aux abricots et une ta</w:t>
      </w:r>
      <w:r w:rsidRPr="00033231">
        <w:t>r</w:t>
      </w:r>
      <w:r w:rsidRPr="00033231">
        <w:t>te aux prunes de Damas</w:t>
      </w:r>
      <w:r w:rsidR="004F69D6">
        <w:t xml:space="preserve">. </w:t>
      </w:r>
      <w:r w:rsidRPr="00033231">
        <w:t>Le pain ordinaire n</w:t>
      </w:r>
      <w:r w:rsidR="004F69D6">
        <w:t>’</w:t>
      </w:r>
      <w:r w:rsidRPr="00033231">
        <w:t>attirait pas son œil</w:t>
      </w:r>
      <w:r w:rsidR="004F69D6">
        <w:t xml:space="preserve"> ; </w:t>
      </w:r>
      <w:r w:rsidRPr="00033231">
        <w:t>mais il regardait avec plaisir quelques gâteaux à thé aux raisins de Corinthe</w:t>
      </w:r>
      <w:r w:rsidR="004F69D6">
        <w:t xml:space="preserve">, </w:t>
      </w:r>
      <w:r w:rsidRPr="00033231">
        <w:t>et condescendit à en choisir un</w:t>
      </w:r>
      <w:r w:rsidR="004F69D6">
        <w:t xml:space="preserve">. </w:t>
      </w:r>
      <w:r w:rsidRPr="00033231">
        <w:t>Grâce à son couteau</w:t>
      </w:r>
      <w:r w:rsidR="004F69D6">
        <w:t xml:space="preserve">, </w:t>
      </w:r>
      <w:r w:rsidRPr="00033231">
        <w:t>il put s</w:t>
      </w:r>
      <w:r w:rsidR="004F69D6">
        <w:t>’</w:t>
      </w:r>
      <w:r w:rsidRPr="00033231">
        <w:t>approprier une aile de poulet et une tranche de jambon</w:t>
      </w:r>
      <w:r w:rsidR="004F69D6">
        <w:t xml:space="preserve">. </w:t>
      </w:r>
      <w:r w:rsidRPr="00033231">
        <w:t>Il pensa qu</w:t>
      </w:r>
      <w:r w:rsidR="004F69D6">
        <w:t>’</w:t>
      </w:r>
      <w:r w:rsidRPr="00033231">
        <w:t>un morceau de pouding froid s</w:t>
      </w:r>
      <w:r w:rsidR="004F69D6">
        <w:t>’</w:t>
      </w:r>
      <w:r w:rsidRPr="00033231">
        <w:t>harmoniserait avec ces articles</w:t>
      </w:r>
      <w:r w:rsidR="004F69D6">
        <w:t xml:space="preserve">, </w:t>
      </w:r>
      <w:r w:rsidRPr="00033231">
        <w:t>et ayant fait cette addition à ses provisions</w:t>
      </w:r>
      <w:r w:rsidR="004F69D6">
        <w:t xml:space="preserve">, </w:t>
      </w:r>
      <w:r w:rsidRPr="00033231">
        <w:t>il se précipita dans le corridor</w:t>
      </w:r>
      <w:r w:rsidR="004F69D6">
        <w:t>.</w:t>
      </w:r>
    </w:p>
    <w:p w14:paraId="21EA288B" w14:textId="77777777" w:rsidR="004F69D6" w:rsidRDefault="00000000" w:rsidP="0021796F">
      <w:r w:rsidRPr="00033231">
        <w:t>Il en avait parcouru la moitié</w:t>
      </w:r>
      <w:r w:rsidR="004F69D6">
        <w:t xml:space="preserve"> ; </w:t>
      </w:r>
      <w:r w:rsidRPr="00033231">
        <w:t>trois pas le séparaient du port</w:t>
      </w:r>
      <w:r w:rsidR="004F69D6">
        <w:t xml:space="preserve">, </w:t>
      </w:r>
      <w:r w:rsidRPr="00033231">
        <w:t>ou plutôt du parloir du fond</w:t>
      </w:r>
      <w:r w:rsidR="004F69D6">
        <w:t xml:space="preserve">, </w:t>
      </w:r>
      <w:r w:rsidRPr="00033231">
        <w:t>où il allait se trouver en sûr</w:t>
      </w:r>
      <w:r w:rsidRPr="00033231">
        <w:t>e</w:t>
      </w:r>
      <w:r w:rsidRPr="00033231">
        <w:t>té</w:t>
      </w:r>
      <w:r w:rsidR="004F69D6">
        <w:t xml:space="preserve">, </w:t>
      </w:r>
      <w:r w:rsidRPr="00033231">
        <w:t>quand la porte d</w:t>
      </w:r>
      <w:r w:rsidR="004F69D6">
        <w:t>’</w:t>
      </w:r>
      <w:r w:rsidRPr="00033231">
        <w:t>entrée s</w:t>
      </w:r>
      <w:r w:rsidR="004F69D6">
        <w:t>’</w:t>
      </w:r>
      <w:r w:rsidRPr="00033231">
        <w:t>ouvrit et Mathieu se dressa devant lui</w:t>
      </w:r>
      <w:r w:rsidR="004F69D6">
        <w:t xml:space="preserve">. </w:t>
      </w:r>
      <w:r w:rsidRPr="00033231">
        <w:t>Mieux eût aimé Martin voir le diable en personne</w:t>
      </w:r>
      <w:r w:rsidR="004F69D6">
        <w:t xml:space="preserve">, </w:t>
      </w:r>
      <w:r w:rsidRPr="00033231">
        <w:t>avec son attirail de cornes</w:t>
      </w:r>
      <w:r w:rsidR="004F69D6">
        <w:t xml:space="preserve">, </w:t>
      </w:r>
      <w:r w:rsidRPr="00033231">
        <w:t>de queue et de pieds fourchus</w:t>
      </w:r>
      <w:r w:rsidR="004F69D6">
        <w:t>.</w:t>
      </w:r>
    </w:p>
    <w:p w14:paraId="4CBC9EBD" w14:textId="77777777" w:rsidR="004F69D6" w:rsidRDefault="00000000" w:rsidP="0021796F">
      <w:r w:rsidRPr="00033231">
        <w:t>Mathieu</w:t>
      </w:r>
      <w:r w:rsidR="004F69D6">
        <w:t xml:space="preserve">, </w:t>
      </w:r>
      <w:r w:rsidRPr="00033231">
        <w:t>sceptique et railleur</w:t>
      </w:r>
      <w:r w:rsidR="004F69D6">
        <w:t xml:space="preserve">, </w:t>
      </w:r>
      <w:r w:rsidRPr="00033231">
        <w:t>n</w:t>
      </w:r>
      <w:r w:rsidR="004F69D6">
        <w:t>’</w:t>
      </w:r>
      <w:r w:rsidRPr="00033231">
        <w:t>avait pas voulu ajouter foi au subit mal de cœur</w:t>
      </w:r>
      <w:r w:rsidR="004F69D6">
        <w:t xml:space="preserve"> : </w:t>
      </w:r>
      <w:r w:rsidRPr="00033231">
        <w:t>il avait murmuré quelques mots</w:t>
      </w:r>
      <w:r w:rsidR="004F69D6">
        <w:t xml:space="preserve">, </w:t>
      </w:r>
      <w:r w:rsidRPr="00033231">
        <w:t>parmi lesquels on avait distinctement entendu ceux d</w:t>
      </w:r>
      <w:r w:rsidR="004F69D6">
        <w:t>’</w:t>
      </w:r>
      <w:r w:rsidRPr="00033231">
        <w:t>imposteur</w:t>
      </w:r>
      <w:r w:rsidR="004F69D6">
        <w:t xml:space="preserve">. </w:t>
      </w:r>
      <w:r w:rsidRPr="00033231">
        <w:t>La vue de son frère s</w:t>
      </w:r>
      <w:r w:rsidR="004F69D6">
        <w:t>’</w:t>
      </w:r>
      <w:r w:rsidRPr="00033231">
        <w:t>installant dans la chaise de son père et lisant le journal avait paru l</w:t>
      </w:r>
      <w:r w:rsidR="004F69D6">
        <w:t>’</w:t>
      </w:r>
      <w:r w:rsidRPr="00033231">
        <w:t>affecter d</w:t>
      </w:r>
      <w:r w:rsidR="004F69D6">
        <w:t>’</w:t>
      </w:r>
      <w:r w:rsidRPr="00033231">
        <w:t>un spasme mental</w:t>
      </w:r>
      <w:r w:rsidR="004F69D6">
        <w:t xml:space="preserve"> : </w:t>
      </w:r>
      <w:r w:rsidRPr="00033231">
        <w:t>le spectacle qu</w:t>
      </w:r>
      <w:r w:rsidR="004F69D6">
        <w:t>’</w:t>
      </w:r>
      <w:r w:rsidRPr="00033231">
        <w:t>il avait maintenant devant les yeux</w:t>
      </w:r>
      <w:r w:rsidR="004F69D6">
        <w:t xml:space="preserve">, </w:t>
      </w:r>
      <w:r w:rsidRPr="00033231">
        <w:t>les pommes</w:t>
      </w:r>
      <w:r w:rsidR="004F69D6">
        <w:t xml:space="preserve">, </w:t>
      </w:r>
      <w:r w:rsidRPr="00033231">
        <w:t>les tartes</w:t>
      </w:r>
      <w:r w:rsidR="004F69D6">
        <w:t xml:space="preserve">, </w:t>
      </w:r>
      <w:r w:rsidRPr="00033231">
        <w:t>les gâteaux à thé</w:t>
      </w:r>
      <w:r w:rsidR="004F69D6">
        <w:t xml:space="preserve">, </w:t>
      </w:r>
      <w:r w:rsidRPr="00033231">
        <w:t>la volaille</w:t>
      </w:r>
      <w:r w:rsidR="004F69D6">
        <w:t xml:space="preserve">, </w:t>
      </w:r>
      <w:r w:rsidRPr="00033231">
        <w:t>le jambon et le pouding</w:t>
      </w:r>
      <w:r w:rsidR="004F69D6">
        <w:t xml:space="preserve">, </w:t>
      </w:r>
      <w:r w:rsidRPr="00033231">
        <w:t>ne do</w:t>
      </w:r>
      <w:r w:rsidRPr="00033231">
        <w:t>n</w:t>
      </w:r>
      <w:r w:rsidRPr="00033231">
        <w:t>naient que trop raison à la bonne opinion qu</w:t>
      </w:r>
      <w:r w:rsidR="004F69D6">
        <w:t>’</w:t>
      </w:r>
      <w:r w:rsidRPr="00033231">
        <w:t>il avait de sa sag</w:t>
      </w:r>
      <w:r w:rsidRPr="00033231">
        <w:t>a</w:t>
      </w:r>
      <w:r w:rsidRPr="00033231">
        <w:t>cité</w:t>
      </w:r>
      <w:r w:rsidR="004F69D6">
        <w:t>.</w:t>
      </w:r>
    </w:p>
    <w:p w14:paraId="78A00711" w14:textId="77777777" w:rsidR="004F69D6" w:rsidRDefault="00000000" w:rsidP="0021796F">
      <w:r w:rsidRPr="00033231">
        <w:t>Martin demeura interdit pendant une minute</w:t>
      </w:r>
      <w:r w:rsidR="004F69D6">
        <w:t xml:space="preserve">, </w:t>
      </w:r>
      <w:r w:rsidRPr="00033231">
        <w:t>un instant</w:t>
      </w:r>
      <w:r w:rsidR="004F69D6">
        <w:t xml:space="preserve"> ; </w:t>
      </w:r>
      <w:r w:rsidRPr="00033231">
        <w:t>mais il ne tarda pas à se remettre</w:t>
      </w:r>
      <w:r w:rsidR="004F69D6">
        <w:t xml:space="preserve">. </w:t>
      </w:r>
      <w:r w:rsidRPr="00033231">
        <w:t>Avec la vraie perspicacité des âmes d</w:t>
      </w:r>
      <w:r w:rsidR="004F69D6">
        <w:t>’</w:t>
      </w:r>
      <w:r w:rsidRPr="00033231">
        <w:t>élite</w:t>
      </w:r>
      <w:r w:rsidR="004F69D6">
        <w:t xml:space="preserve">, </w:t>
      </w:r>
      <w:r w:rsidRPr="00033231">
        <w:t>il vit à l</w:t>
      </w:r>
      <w:r w:rsidR="004F69D6">
        <w:t>’</w:t>
      </w:r>
      <w:r w:rsidRPr="00033231">
        <w:t xml:space="preserve">instant comment il pourrait tirer avantage de ce qui à première vue semblait un fâcheux </w:t>
      </w:r>
      <w:r w:rsidRPr="00033231">
        <w:lastRenderedPageBreak/>
        <w:t>contre-temps</w:t>
      </w:r>
      <w:r w:rsidR="004F69D6">
        <w:t xml:space="preserve">. </w:t>
      </w:r>
      <w:r w:rsidRPr="00033231">
        <w:t>Il vit comment il pourrait en profiter pour accomplir sa deuxième tâche</w:t>
      </w:r>
      <w:r w:rsidR="004F69D6">
        <w:t xml:space="preserve">, </w:t>
      </w:r>
      <w:r w:rsidRPr="00033231">
        <w:t>se débarrasser de sa mère</w:t>
      </w:r>
      <w:r w:rsidR="004F69D6">
        <w:t xml:space="preserve">. </w:t>
      </w:r>
      <w:r w:rsidRPr="00033231">
        <w:t>Il savait qu</w:t>
      </w:r>
      <w:r w:rsidR="004F69D6">
        <w:t>’</w:t>
      </w:r>
      <w:r w:rsidRPr="00033231">
        <w:t xml:space="preserve">une collision entre lui et Mathieu ne manquait jamais de donner à </w:t>
      </w:r>
      <w:proofErr w:type="spellStart"/>
      <w:r w:rsidRPr="00033231">
        <w:t>mistress</w:t>
      </w:r>
      <w:proofErr w:type="spellEnd"/>
      <w:r w:rsidRPr="00033231">
        <w:t xml:space="preserve"> Yorke une attaque de nerfs</w:t>
      </w:r>
      <w:r w:rsidR="004F69D6">
        <w:t xml:space="preserve"> ; </w:t>
      </w:r>
      <w:r w:rsidRPr="00033231">
        <w:t>il savait aussi que</w:t>
      </w:r>
      <w:r w:rsidR="004F69D6">
        <w:t xml:space="preserve">, </w:t>
      </w:r>
      <w:r w:rsidRPr="00033231">
        <w:t>d</w:t>
      </w:r>
      <w:r w:rsidR="004F69D6">
        <w:t>’</w:t>
      </w:r>
      <w:r w:rsidRPr="00033231">
        <w:t>après ce principe que le calme succède à l</w:t>
      </w:r>
      <w:r w:rsidR="004F69D6">
        <w:t>’</w:t>
      </w:r>
      <w:r w:rsidRPr="00033231">
        <w:t>orage</w:t>
      </w:r>
      <w:r w:rsidR="004F69D6">
        <w:t xml:space="preserve">, </w:t>
      </w:r>
      <w:r w:rsidRPr="00033231">
        <w:t>après une matinée de spasmes ne</w:t>
      </w:r>
      <w:r w:rsidRPr="00033231">
        <w:t>r</w:t>
      </w:r>
      <w:r w:rsidRPr="00033231">
        <w:t>veux</w:t>
      </w:r>
      <w:r w:rsidR="004F69D6">
        <w:t xml:space="preserve">, </w:t>
      </w:r>
      <w:r w:rsidRPr="00033231">
        <w:t>sa mère ne manquerait pas de passer l</w:t>
      </w:r>
      <w:r w:rsidR="004F69D6">
        <w:t>’</w:t>
      </w:r>
      <w:r w:rsidRPr="00033231">
        <w:t>après-midi au lit</w:t>
      </w:r>
      <w:r w:rsidR="004F69D6">
        <w:t xml:space="preserve">. </w:t>
      </w:r>
      <w:r w:rsidRPr="00033231">
        <w:t>Cela l</w:t>
      </w:r>
      <w:r w:rsidR="004F69D6">
        <w:t>’</w:t>
      </w:r>
      <w:r w:rsidRPr="00033231">
        <w:t>arrangeait parfaitement</w:t>
      </w:r>
      <w:r w:rsidR="004F69D6">
        <w:t>.</w:t>
      </w:r>
    </w:p>
    <w:p w14:paraId="4EFB5CC8" w14:textId="62D98516" w:rsidR="004F69D6" w:rsidRDefault="00000000" w:rsidP="0021796F">
      <w:r w:rsidRPr="00033231">
        <w:t>La collision eut conséquemment lieu dans le corridor</w:t>
      </w:r>
      <w:r w:rsidR="004F69D6">
        <w:t xml:space="preserve">. </w:t>
      </w:r>
      <w:r w:rsidRPr="00033231">
        <w:t>Un rire sec</w:t>
      </w:r>
      <w:r w:rsidR="004F69D6">
        <w:t xml:space="preserve">, </w:t>
      </w:r>
      <w:r w:rsidRPr="00033231">
        <w:t>un insultant sarcasme</w:t>
      </w:r>
      <w:r w:rsidR="004F69D6">
        <w:t xml:space="preserve">, </w:t>
      </w:r>
      <w:r w:rsidRPr="00033231">
        <w:t>une méprisante provocation</w:t>
      </w:r>
      <w:r w:rsidR="004F69D6">
        <w:t xml:space="preserve">, </w:t>
      </w:r>
      <w:r w:rsidRPr="00033231">
        <w:t>a</w:t>
      </w:r>
      <w:r w:rsidRPr="00033231">
        <w:t>c</w:t>
      </w:r>
      <w:r w:rsidRPr="00033231">
        <w:t>cueillis par une nonchalante mais cruelle réplique</w:t>
      </w:r>
      <w:r w:rsidR="004F69D6">
        <w:t xml:space="preserve">, </w:t>
      </w:r>
      <w:r w:rsidRPr="00033231">
        <w:t>furent le s</w:t>
      </w:r>
      <w:r w:rsidRPr="00033231">
        <w:t>i</w:t>
      </w:r>
      <w:r w:rsidRPr="00033231">
        <w:t>gnal du combat</w:t>
      </w:r>
      <w:r w:rsidR="004F69D6">
        <w:t xml:space="preserve">. </w:t>
      </w:r>
      <w:r w:rsidRPr="00033231">
        <w:t>Ils se ruèrent l</w:t>
      </w:r>
      <w:r w:rsidR="004F69D6">
        <w:t>’</w:t>
      </w:r>
      <w:r w:rsidRPr="00033231">
        <w:t>un sur l</w:t>
      </w:r>
      <w:r w:rsidR="004F69D6">
        <w:t>’</w:t>
      </w:r>
      <w:r w:rsidRPr="00033231">
        <w:t>autre</w:t>
      </w:r>
      <w:r w:rsidR="004F69D6">
        <w:t xml:space="preserve">. </w:t>
      </w:r>
      <w:r w:rsidRPr="00033231">
        <w:t>Martin</w:t>
      </w:r>
      <w:r w:rsidR="004F69D6">
        <w:t xml:space="preserve">, </w:t>
      </w:r>
      <w:r w:rsidRPr="00033231">
        <w:t>qui ord</w:t>
      </w:r>
      <w:r w:rsidRPr="00033231">
        <w:t>i</w:t>
      </w:r>
      <w:r w:rsidRPr="00033231">
        <w:t>nairement faisait peu de bruit en ces occasions</w:t>
      </w:r>
      <w:r w:rsidR="004F69D6">
        <w:t xml:space="preserve">, </w:t>
      </w:r>
      <w:r w:rsidRPr="00033231">
        <w:t>en fit beaucoup cette fois</w:t>
      </w:r>
      <w:r w:rsidR="004F69D6">
        <w:t xml:space="preserve">. </w:t>
      </w:r>
      <w:r w:rsidRPr="00033231">
        <w:t>Les domestiques</w:t>
      </w:r>
      <w:r w:rsidR="004F69D6">
        <w:t xml:space="preserve">, </w:t>
      </w:r>
      <w:proofErr w:type="spellStart"/>
      <w:r w:rsidRPr="00033231">
        <w:t>mistress</w:t>
      </w:r>
      <w:proofErr w:type="spellEnd"/>
      <w:r w:rsidRPr="00033231">
        <w:t xml:space="preserve"> Yorke</w:t>
      </w:r>
      <w:r w:rsidR="004F69D6">
        <w:t xml:space="preserve">, </w:t>
      </w:r>
      <w:r w:rsidRPr="00033231">
        <w:t>miss Moore</w:t>
      </w:r>
      <w:r w:rsidR="004F69D6">
        <w:t xml:space="preserve">, </w:t>
      </w:r>
      <w:r w:rsidRPr="00033231">
        <w:t>acco</w:t>
      </w:r>
      <w:r w:rsidRPr="00033231">
        <w:t>u</w:t>
      </w:r>
      <w:r w:rsidRPr="00033231">
        <w:t>rurent</w:t>
      </w:r>
      <w:r w:rsidR="004F69D6">
        <w:t xml:space="preserve"> : </w:t>
      </w:r>
      <w:r w:rsidRPr="00033231">
        <w:t>aucune main de femme ne put les séparer</w:t>
      </w:r>
      <w:r w:rsidR="004F69D6">
        <w:t xml:space="preserve">, </w:t>
      </w:r>
      <w:r w:rsidRPr="00033231">
        <w:t xml:space="preserve">et on appela </w:t>
      </w:r>
      <w:r w:rsidR="004F69D6">
        <w:t>M. </w:t>
      </w:r>
      <w:r w:rsidRPr="00033231">
        <w:t>Yorke</w:t>
      </w:r>
      <w:r w:rsidR="004F69D6">
        <w:t>.</w:t>
      </w:r>
    </w:p>
    <w:p w14:paraId="1F97A907" w14:textId="2E3C00E7" w:rsidR="00000000" w:rsidRPr="00033231" w:rsidRDefault="004F69D6" w:rsidP="0021796F">
      <w:r>
        <w:t>« </w:t>
      </w:r>
      <w:r w:rsidR="00000000" w:rsidRPr="00033231">
        <w:t>Mes fils</w:t>
      </w:r>
      <w:r>
        <w:t xml:space="preserve">, </w:t>
      </w:r>
      <w:r w:rsidR="00000000" w:rsidRPr="00033231">
        <w:t>dit-il</w:t>
      </w:r>
      <w:r>
        <w:t xml:space="preserve">, </w:t>
      </w:r>
      <w:r w:rsidR="00000000" w:rsidRPr="00033231">
        <w:t>l</w:t>
      </w:r>
      <w:r>
        <w:t>’</w:t>
      </w:r>
      <w:r w:rsidR="00000000" w:rsidRPr="00033231">
        <w:t>un de vous devra quitter mon toit si cela se renouvelle</w:t>
      </w:r>
      <w:r>
        <w:t xml:space="preserve"> ; </w:t>
      </w:r>
      <w:r w:rsidR="00000000" w:rsidRPr="00033231">
        <w:t>je ne veux voir ici aucune lutte entre Abel et Caïn</w:t>
      </w:r>
      <w:r>
        <w:t>. »</w:t>
      </w:r>
    </w:p>
    <w:p w14:paraId="1168E58F" w14:textId="77777777" w:rsidR="004F69D6" w:rsidRDefault="00000000" w:rsidP="0021796F">
      <w:r w:rsidRPr="00033231">
        <w:t>Martin alors se laissa enlever</w:t>
      </w:r>
      <w:r w:rsidR="004F69D6">
        <w:t xml:space="preserve"> : </w:t>
      </w:r>
      <w:r w:rsidRPr="00033231">
        <w:t>il avait été blessé</w:t>
      </w:r>
      <w:r w:rsidR="004F69D6">
        <w:t xml:space="preserve"> ; </w:t>
      </w:r>
      <w:r w:rsidRPr="00033231">
        <w:t>il était le plus jeune et le plus faible</w:t>
      </w:r>
      <w:r w:rsidR="004F69D6">
        <w:t xml:space="preserve"> : </w:t>
      </w:r>
      <w:r w:rsidRPr="00033231">
        <w:t>il était tout à fait froid et nullement en colère</w:t>
      </w:r>
      <w:r w:rsidR="004F69D6">
        <w:t xml:space="preserve"> ; </w:t>
      </w:r>
      <w:r w:rsidRPr="00033231">
        <w:t>il souriait même</w:t>
      </w:r>
      <w:r w:rsidR="004F69D6">
        <w:t xml:space="preserve">, </w:t>
      </w:r>
      <w:r w:rsidRPr="00033231">
        <w:t>content de voir accomplie la plus difficile partie de la tâche qu</w:t>
      </w:r>
      <w:r w:rsidR="004F69D6">
        <w:t>’</w:t>
      </w:r>
      <w:r w:rsidRPr="00033231">
        <w:t>il s</w:t>
      </w:r>
      <w:r w:rsidR="004F69D6">
        <w:t>’</w:t>
      </w:r>
      <w:r w:rsidRPr="00033231">
        <w:t>était imposée</w:t>
      </w:r>
      <w:r w:rsidR="004F69D6">
        <w:t>.</w:t>
      </w:r>
    </w:p>
    <w:p w14:paraId="7FE1453D" w14:textId="77777777" w:rsidR="004F69D6" w:rsidRDefault="00000000" w:rsidP="0021796F">
      <w:r w:rsidRPr="00033231">
        <w:t>Une fois il sembla indécis dans le cours de la matinée</w:t>
      </w:r>
      <w:r w:rsidR="004F69D6">
        <w:t>.</w:t>
      </w:r>
    </w:p>
    <w:p w14:paraId="6E4B30F8" w14:textId="77777777" w:rsidR="004F69D6" w:rsidRDefault="004F69D6" w:rsidP="0021796F">
      <w:r>
        <w:t>« </w:t>
      </w:r>
      <w:r w:rsidR="00000000" w:rsidRPr="00033231">
        <w:t>Cela ne vaut pas la peine que je me tourmente pour cette Caroline</w:t>
      </w:r>
      <w:r>
        <w:t>, »</w:t>
      </w:r>
      <w:r w:rsidR="00000000" w:rsidRPr="00033231">
        <w:t xml:space="preserve"> dit-il</w:t>
      </w:r>
      <w:r>
        <w:t>.</w:t>
      </w:r>
    </w:p>
    <w:p w14:paraId="59DB179B" w14:textId="77777777" w:rsidR="004F69D6" w:rsidRDefault="00000000" w:rsidP="0021796F">
      <w:r w:rsidRPr="00033231">
        <w:t>Mais un quart d</w:t>
      </w:r>
      <w:r w:rsidR="004F69D6">
        <w:t>’</w:t>
      </w:r>
      <w:r w:rsidRPr="00033231">
        <w:t>heure après</w:t>
      </w:r>
      <w:r w:rsidR="004F69D6">
        <w:t xml:space="preserve">, </w:t>
      </w:r>
      <w:r w:rsidRPr="00033231">
        <w:t>il était de nouveau dans la salle à manger</w:t>
      </w:r>
      <w:r w:rsidR="004F69D6">
        <w:t xml:space="preserve">, </w:t>
      </w:r>
      <w:r w:rsidRPr="00033231">
        <w:t>regardant la tête aux cheveux épars et aux yeux troublés par le désespoir</w:t>
      </w:r>
      <w:r w:rsidR="004F69D6">
        <w:t>.</w:t>
      </w:r>
    </w:p>
    <w:p w14:paraId="7A50B4E3" w14:textId="55A2992C" w:rsidR="00000000" w:rsidRPr="00033231" w:rsidRDefault="004F69D6" w:rsidP="0021796F">
      <w:r>
        <w:lastRenderedPageBreak/>
        <w:t>« </w:t>
      </w:r>
      <w:r w:rsidR="00000000" w:rsidRPr="00033231">
        <w:t>Oui</w:t>
      </w:r>
      <w:r>
        <w:t xml:space="preserve">, </w:t>
      </w:r>
      <w:r w:rsidR="00000000" w:rsidRPr="00033231">
        <w:t>dit-il</w:t>
      </w:r>
      <w:r>
        <w:t xml:space="preserve">, </w:t>
      </w:r>
      <w:r w:rsidR="00000000" w:rsidRPr="00033231">
        <w:t>je l</w:t>
      </w:r>
      <w:r>
        <w:t>’</w:t>
      </w:r>
      <w:r w:rsidR="00000000" w:rsidRPr="00033231">
        <w:t>ai fait pleurer</w:t>
      </w:r>
      <w:r>
        <w:t xml:space="preserve">, </w:t>
      </w:r>
      <w:r w:rsidR="00000000" w:rsidRPr="00033231">
        <w:t>frissonner</w:t>
      </w:r>
      <w:r>
        <w:t xml:space="preserve">, </w:t>
      </w:r>
      <w:r w:rsidR="00000000" w:rsidRPr="00033231">
        <w:t>presque s</w:t>
      </w:r>
      <w:r>
        <w:t>’</w:t>
      </w:r>
      <w:r w:rsidR="00000000" w:rsidRPr="00033231">
        <w:t>évanouir</w:t>
      </w:r>
      <w:r>
        <w:t xml:space="preserve">. </w:t>
      </w:r>
      <w:r w:rsidR="00000000" w:rsidRPr="00033231">
        <w:t>Je veux la voir sourire avant d</w:t>
      </w:r>
      <w:r>
        <w:t>’</w:t>
      </w:r>
      <w:r w:rsidR="00000000" w:rsidRPr="00033231">
        <w:t>en finir avec elle</w:t>
      </w:r>
      <w:r>
        <w:t xml:space="preserve"> : </w:t>
      </w:r>
      <w:r w:rsidR="00000000" w:rsidRPr="00033231">
        <w:t>d</w:t>
      </w:r>
      <w:r>
        <w:t>’</w:t>
      </w:r>
      <w:r w:rsidR="00000000" w:rsidRPr="00033231">
        <w:t>ailleurs</w:t>
      </w:r>
      <w:r>
        <w:t xml:space="preserve">, </w:t>
      </w:r>
      <w:r w:rsidR="00000000" w:rsidRPr="00033231">
        <w:t>il faut que je joue toutes ces femelles</w:t>
      </w:r>
      <w:r>
        <w:t>. »</w:t>
      </w:r>
    </w:p>
    <w:p w14:paraId="4AE0570D" w14:textId="77777777" w:rsidR="004F69D6" w:rsidRDefault="00000000" w:rsidP="0021796F">
      <w:r w:rsidRPr="00033231">
        <w:t>Aussitôt après le dîner</w:t>
      </w:r>
      <w:r w:rsidR="004F69D6">
        <w:t xml:space="preserve">, </w:t>
      </w:r>
      <w:proofErr w:type="spellStart"/>
      <w:r w:rsidRPr="00033231">
        <w:t>mistress</w:t>
      </w:r>
      <w:proofErr w:type="spellEnd"/>
      <w:r w:rsidRPr="00033231">
        <w:t xml:space="preserve"> Yorke accomplit les prév</w:t>
      </w:r>
      <w:r w:rsidRPr="00033231">
        <w:t>i</w:t>
      </w:r>
      <w:r w:rsidRPr="00033231">
        <w:t>sions de son fils en se retirant dans sa chambre</w:t>
      </w:r>
      <w:r w:rsidR="004F69D6">
        <w:t xml:space="preserve">. </w:t>
      </w:r>
      <w:r w:rsidRPr="00033231">
        <w:t>Il ne restait plus qu</w:t>
      </w:r>
      <w:r w:rsidR="004F69D6">
        <w:t>’</w:t>
      </w:r>
      <w:r w:rsidRPr="00033231">
        <w:t>Hortense</w:t>
      </w:r>
      <w:r w:rsidR="004F69D6">
        <w:t>.</w:t>
      </w:r>
    </w:p>
    <w:p w14:paraId="7480389D" w14:textId="77777777" w:rsidR="004F69D6" w:rsidRDefault="00000000" w:rsidP="0021796F">
      <w:r w:rsidRPr="00033231">
        <w:t>Cette lady était confortablement assise à raccommoder des bas dans le parloir du fond</w:t>
      </w:r>
      <w:r w:rsidR="004F69D6">
        <w:t xml:space="preserve">, </w:t>
      </w:r>
      <w:r w:rsidRPr="00033231">
        <w:t>quand Martin</w:t>
      </w:r>
      <w:r w:rsidR="004F69D6">
        <w:t xml:space="preserve">, </w:t>
      </w:r>
      <w:r w:rsidRPr="00033231">
        <w:t>étendu sur le sofa</w:t>
      </w:r>
      <w:r w:rsidR="004F69D6">
        <w:t xml:space="preserve"> (</w:t>
      </w:r>
      <w:r w:rsidRPr="00033231">
        <w:t>il se disait toujours indisposé</w:t>
      </w:r>
      <w:r w:rsidR="004F69D6">
        <w:t xml:space="preserve">), </w:t>
      </w:r>
      <w:r w:rsidRPr="00033231">
        <w:t>quittant un livre qu</w:t>
      </w:r>
      <w:r w:rsidR="004F69D6">
        <w:t>’</w:t>
      </w:r>
      <w:r w:rsidRPr="00033231">
        <w:t>il était en train de lire avec toute la voluptueuse nonchalance d</w:t>
      </w:r>
      <w:r w:rsidR="004F69D6">
        <w:t>’</w:t>
      </w:r>
      <w:r w:rsidRPr="00033231">
        <w:t>un jeune pacha</w:t>
      </w:r>
      <w:r w:rsidR="004F69D6">
        <w:t xml:space="preserve">, </w:t>
      </w:r>
      <w:r w:rsidRPr="00033231">
        <w:t>dit avec indifférence quelques mots sur Sarah</w:t>
      </w:r>
      <w:r w:rsidR="004F69D6">
        <w:t xml:space="preserve">, </w:t>
      </w:r>
      <w:r w:rsidRPr="00033231">
        <w:t xml:space="preserve">la servante de </w:t>
      </w:r>
      <w:proofErr w:type="spellStart"/>
      <w:r w:rsidRPr="00033231">
        <w:t>Hollow</w:t>
      </w:r>
      <w:proofErr w:type="spellEnd"/>
      <w:r w:rsidR="004F69D6">
        <w:t xml:space="preserve">. </w:t>
      </w:r>
      <w:r w:rsidRPr="00033231">
        <w:t>Il insinua adroitement que cette demoiselle passait pour avoir trois amoureux</w:t>
      </w:r>
      <w:r w:rsidR="004F69D6">
        <w:t xml:space="preserve">, </w:t>
      </w:r>
      <w:r w:rsidRPr="00033231">
        <w:t xml:space="preserve">Frédéric </w:t>
      </w:r>
      <w:proofErr w:type="spellStart"/>
      <w:r w:rsidRPr="00033231">
        <w:t>Murgatroyd</w:t>
      </w:r>
      <w:proofErr w:type="spellEnd"/>
      <w:r w:rsidR="004F69D6">
        <w:t xml:space="preserve">, </w:t>
      </w:r>
      <w:r w:rsidRPr="00033231">
        <w:t xml:space="preserve">Jérémie </w:t>
      </w:r>
      <w:proofErr w:type="spellStart"/>
      <w:r w:rsidRPr="00033231">
        <w:t>Pi</w:t>
      </w:r>
      <w:r w:rsidRPr="00033231">
        <w:t>g</w:t>
      </w:r>
      <w:r w:rsidRPr="00033231">
        <w:t>hills</w:t>
      </w:r>
      <w:proofErr w:type="spellEnd"/>
      <w:r w:rsidRPr="00033231">
        <w:t xml:space="preserve"> et un certain John</w:t>
      </w:r>
      <w:r w:rsidR="004F69D6">
        <w:t xml:space="preserve"> ; </w:t>
      </w:r>
      <w:r w:rsidRPr="00033231">
        <w:t>et que miss Mann avait affirmé que cette fille</w:t>
      </w:r>
      <w:r w:rsidR="004F69D6">
        <w:t xml:space="preserve">, </w:t>
      </w:r>
      <w:r w:rsidRPr="00033231">
        <w:t>depuis qu</w:t>
      </w:r>
      <w:r w:rsidR="004F69D6">
        <w:t>’</w:t>
      </w:r>
      <w:r w:rsidRPr="00033231">
        <w:t>elle était seule gardienne du cottage</w:t>
      </w:r>
      <w:r w:rsidR="004F69D6">
        <w:t xml:space="preserve">, </w:t>
      </w:r>
      <w:r w:rsidRPr="00033231">
        <w:t>les i</w:t>
      </w:r>
      <w:r w:rsidRPr="00033231">
        <w:t>n</w:t>
      </w:r>
      <w:r w:rsidRPr="00033231">
        <w:t>vitait souvent aux repas et les traitait avec tout le confortable dont la maison était susceptible</w:t>
      </w:r>
      <w:r w:rsidR="004F69D6">
        <w:t>.</w:t>
      </w:r>
    </w:p>
    <w:p w14:paraId="49894599" w14:textId="77777777" w:rsidR="004F69D6" w:rsidRDefault="00000000" w:rsidP="0021796F">
      <w:r w:rsidRPr="00033231">
        <w:t>Il n</w:t>
      </w:r>
      <w:r w:rsidR="004F69D6">
        <w:t>’</w:t>
      </w:r>
      <w:r w:rsidRPr="00033231">
        <w:t>en fallait pas davantage</w:t>
      </w:r>
      <w:r w:rsidR="004F69D6">
        <w:t xml:space="preserve">. </w:t>
      </w:r>
      <w:r w:rsidRPr="00033231">
        <w:t>Hortense n</w:t>
      </w:r>
      <w:r w:rsidR="004F69D6">
        <w:t>’</w:t>
      </w:r>
      <w:r w:rsidRPr="00033231">
        <w:t>eût pu demeurer une heure de plus sans se porter sur les lieux où s</w:t>
      </w:r>
      <w:r w:rsidR="004F69D6">
        <w:t>’</w:t>
      </w:r>
      <w:r w:rsidRPr="00033231">
        <w:t>accomplissaient de telles horreurs et voir les choses par ses yeux</w:t>
      </w:r>
      <w:r w:rsidR="004F69D6">
        <w:t xml:space="preserve">. </w:t>
      </w:r>
      <w:proofErr w:type="spellStart"/>
      <w:r w:rsidRPr="00033231">
        <w:t>Mistress</w:t>
      </w:r>
      <w:proofErr w:type="spellEnd"/>
      <w:r w:rsidRPr="00033231">
        <w:t xml:space="preserve"> </w:t>
      </w:r>
      <w:proofErr w:type="spellStart"/>
      <w:r w:rsidRPr="00033231">
        <w:t>Horsfall</w:t>
      </w:r>
      <w:proofErr w:type="spellEnd"/>
      <w:r w:rsidRPr="00033231">
        <w:t xml:space="preserve"> resta seule</w:t>
      </w:r>
      <w:r w:rsidR="004F69D6">
        <w:t>.</w:t>
      </w:r>
    </w:p>
    <w:p w14:paraId="58BFDD7D" w14:textId="4784F864" w:rsidR="004F69D6" w:rsidRDefault="00000000" w:rsidP="0021796F">
      <w:r w:rsidRPr="00033231">
        <w:t>Martin</w:t>
      </w:r>
      <w:r w:rsidR="004F69D6">
        <w:t xml:space="preserve">, </w:t>
      </w:r>
      <w:r w:rsidRPr="00033231">
        <w:t>maître de la place</w:t>
      </w:r>
      <w:r w:rsidR="004F69D6">
        <w:t xml:space="preserve">, </w:t>
      </w:r>
      <w:r w:rsidRPr="00033231">
        <w:t>prit dans la corbeille à ouvrage de sa mère un trousseau de clefs avec lesquelles il ouvrit le bu</w:t>
      </w:r>
      <w:r w:rsidRPr="00033231">
        <w:t>f</w:t>
      </w:r>
      <w:r w:rsidRPr="00033231">
        <w:t>fet</w:t>
      </w:r>
      <w:r w:rsidR="004F69D6">
        <w:t xml:space="preserve"> ; </w:t>
      </w:r>
      <w:r w:rsidRPr="00033231">
        <w:t>il en retira une bouteille noire et un petit verre qu</w:t>
      </w:r>
      <w:r w:rsidR="004F69D6">
        <w:t>’</w:t>
      </w:r>
      <w:r w:rsidRPr="00033231">
        <w:t>il plaça sur la table</w:t>
      </w:r>
      <w:r w:rsidR="004F69D6">
        <w:t xml:space="preserve">. </w:t>
      </w:r>
      <w:r w:rsidRPr="00033231">
        <w:t xml:space="preserve">Puis il monta lestement au premier étage et frappa à la porte de la chambre de </w:t>
      </w:r>
      <w:r w:rsidR="004F69D6">
        <w:t>M. </w:t>
      </w:r>
      <w:r w:rsidRPr="00033231">
        <w:t>Moore</w:t>
      </w:r>
      <w:r w:rsidR="004F69D6">
        <w:t xml:space="preserve">, </w:t>
      </w:r>
      <w:r w:rsidRPr="00033231">
        <w:t>que la garde-malade vint ouvrir</w:t>
      </w:r>
      <w:r w:rsidR="004F69D6">
        <w:t>.</w:t>
      </w:r>
    </w:p>
    <w:p w14:paraId="036ACF8E" w14:textId="323FE84F" w:rsidR="00000000" w:rsidRPr="00033231" w:rsidRDefault="004F69D6" w:rsidP="0021796F">
      <w:r>
        <w:t>« </w:t>
      </w:r>
      <w:r w:rsidR="00000000" w:rsidRPr="00033231">
        <w:t>S</w:t>
      </w:r>
      <w:r>
        <w:t>’</w:t>
      </w:r>
      <w:r w:rsidR="00000000" w:rsidRPr="00033231">
        <w:t>il vous plaît</w:t>
      </w:r>
      <w:r>
        <w:t xml:space="preserve">, </w:t>
      </w:r>
      <w:r w:rsidR="00000000" w:rsidRPr="00033231">
        <w:t>madame</w:t>
      </w:r>
      <w:r>
        <w:t xml:space="preserve">, </w:t>
      </w:r>
      <w:r w:rsidR="00000000" w:rsidRPr="00033231">
        <w:t>vous êtes invitée à descendre au parloir pour prendre quelque rafraîchissement</w:t>
      </w:r>
      <w:r>
        <w:t xml:space="preserve"> : </w:t>
      </w:r>
      <w:r w:rsidR="00000000" w:rsidRPr="00033231">
        <w:t>vous ne serez pas troublée</w:t>
      </w:r>
      <w:r>
        <w:t xml:space="preserve"> ; </w:t>
      </w:r>
      <w:r w:rsidR="00000000" w:rsidRPr="00033231">
        <w:t>toute la famille est sortie</w:t>
      </w:r>
      <w:r>
        <w:t>. »</w:t>
      </w:r>
    </w:p>
    <w:p w14:paraId="5EB740B2" w14:textId="77777777" w:rsidR="004F69D6" w:rsidRDefault="00000000" w:rsidP="0021796F">
      <w:r w:rsidRPr="00033231">
        <w:lastRenderedPageBreak/>
        <w:t>Il la vit descendre</w:t>
      </w:r>
      <w:r w:rsidR="004F69D6">
        <w:t xml:space="preserve">, </w:t>
      </w:r>
      <w:r w:rsidRPr="00033231">
        <w:t>il la vit entrer</w:t>
      </w:r>
      <w:r w:rsidR="004F69D6">
        <w:t xml:space="preserve">, </w:t>
      </w:r>
      <w:r w:rsidRPr="00033231">
        <w:t>lui-même ferma la porte</w:t>
      </w:r>
      <w:r w:rsidR="004F69D6">
        <w:t xml:space="preserve"> ; </w:t>
      </w:r>
      <w:r w:rsidRPr="00033231">
        <w:t>il saisit son bonnet et courut vers le bois</w:t>
      </w:r>
      <w:r w:rsidR="004F69D6">
        <w:t>.</w:t>
      </w:r>
    </w:p>
    <w:p w14:paraId="3F7E0928" w14:textId="77777777" w:rsidR="004F69D6" w:rsidRDefault="00000000" w:rsidP="0021796F">
      <w:r w:rsidRPr="00033231">
        <w:t>Il n</w:t>
      </w:r>
      <w:r w:rsidR="004F69D6">
        <w:t>’</w:t>
      </w:r>
      <w:r w:rsidRPr="00033231">
        <w:t>était alors que trois heures et demie</w:t>
      </w:r>
      <w:r w:rsidR="004F69D6">
        <w:t xml:space="preserve"> ; </w:t>
      </w:r>
      <w:r w:rsidRPr="00033231">
        <w:t>la matinée avait été belle</w:t>
      </w:r>
      <w:r w:rsidR="004F69D6">
        <w:t xml:space="preserve">, </w:t>
      </w:r>
      <w:r w:rsidRPr="00033231">
        <w:t>mais le ciel s</w:t>
      </w:r>
      <w:r w:rsidR="004F69D6">
        <w:t>’</w:t>
      </w:r>
      <w:r w:rsidRPr="00033231">
        <w:t>était assombri</w:t>
      </w:r>
      <w:r w:rsidR="004F69D6">
        <w:t xml:space="preserve"> : </w:t>
      </w:r>
      <w:r w:rsidRPr="00033231">
        <w:t>il commençait à neiger et le vent était glacial</w:t>
      </w:r>
      <w:r w:rsidR="004F69D6">
        <w:t xml:space="preserve">. </w:t>
      </w:r>
      <w:r w:rsidRPr="00033231">
        <w:t>Le bois avait un air triste</w:t>
      </w:r>
      <w:r w:rsidR="004F69D6">
        <w:t xml:space="preserve"> ; </w:t>
      </w:r>
      <w:r w:rsidRPr="00033231">
        <w:t>les vieux arbres étaient terribles à voir</w:t>
      </w:r>
      <w:r w:rsidR="004F69D6">
        <w:t xml:space="preserve">. </w:t>
      </w:r>
      <w:r w:rsidRPr="00033231">
        <w:t>Cependant Martin était content de tro</w:t>
      </w:r>
      <w:r w:rsidRPr="00033231">
        <w:t>u</w:t>
      </w:r>
      <w:r w:rsidRPr="00033231">
        <w:t>ver cette ombre sur son chemin</w:t>
      </w:r>
      <w:r w:rsidR="004F69D6">
        <w:t xml:space="preserve">. </w:t>
      </w:r>
      <w:r w:rsidRPr="00033231">
        <w:t>Il trouvait un charme dans l</w:t>
      </w:r>
      <w:r w:rsidR="004F69D6">
        <w:t>’</w:t>
      </w:r>
      <w:r w:rsidRPr="00033231">
        <w:t>aspect des vieux chênes</w:t>
      </w:r>
      <w:r w:rsidR="004F69D6">
        <w:t xml:space="preserve">, </w:t>
      </w:r>
      <w:r w:rsidRPr="00033231">
        <w:t>qui ressemblaient à des spectres</w:t>
      </w:r>
      <w:r w:rsidR="004F69D6">
        <w:t>.</w:t>
      </w:r>
    </w:p>
    <w:p w14:paraId="57F175F6" w14:textId="77777777" w:rsidR="004F69D6" w:rsidRDefault="00000000" w:rsidP="0021796F">
      <w:r w:rsidRPr="00033231">
        <w:t>Il dut attendre</w:t>
      </w:r>
      <w:r w:rsidR="004F69D6">
        <w:t xml:space="preserve"> : </w:t>
      </w:r>
      <w:r w:rsidRPr="00033231">
        <w:t>il se promena de long en large</w:t>
      </w:r>
      <w:r w:rsidR="004F69D6">
        <w:t xml:space="preserve">, </w:t>
      </w:r>
      <w:r w:rsidRPr="00033231">
        <w:t>pendant que les flocons de neige tombaient plus serrés</w:t>
      </w:r>
      <w:r w:rsidR="004F69D6">
        <w:t xml:space="preserve">. </w:t>
      </w:r>
      <w:r w:rsidRPr="00033231">
        <w:t>Le vent</w:t>
      </w:r>
      <w:r w:rsidR="004F69D6">
        <w:t xml:space="preserve">, </w:t>
      </w:r>
      <w:r w:rsidRPr="00033231">
        <w:t>qui a</w:t>
      </w:r>
      <w:r w:rsidRPr="00033231">
        <w:t>u</w:t>
      </w:r>
      <w:r w:rsidRPr="00033231">
        <w:t>paravant pleurait</w:t>
      </w:r>
      <w:r w:rsidR="004F69D6">
        <w:t xml:space="preserve">, </w:t>
      </w:r>
      <w:r w:rsidRPr="00033231">
        <w:t>hurlait alors d</w:t>
      </w:r>
      <w:r w:rsidR="004F69D6">
        <w:t>’</w:t>
      </w:r>
      <w:r w:rsidRPr="00033231">
        <w:t>une façon lamentable</w:t>
      </w:r>
      <w:r w:rsidR="004F69D6">
        <w:t>.</w:t>
      </w:r>
    </w:p>
    <w:p w14:paraId="6DEBC599" w14:textId="61320B89" w:rsidR="00000000" w:rsidRPr="00033231" w:rsidRDefault="004F69D6" w:rsidP="0021796F">
      <w:r>
        <w:t>« </w:t>
      </w:r>
      <w:r w:rsidR="00000000" w:rsidRPr="00033231">
        <w:t>Elle est bien longtemps à venir</w:t>
      </w:r>
      <w:r>
        <w:t xml:space="preserve">, </w:t>
      </w:r>
      <w:r w:rsidR="00000000" w:rsidRPr="00033231">
        <w:t>murmurait-il en rega</w:t>
      </w:r>
      <w:r w:rsidR="00000000" w:rsidRPr="00033231">
        <w:t>r</w:t>
      </w:r>
      <w:r w:rsidR="00000000" w:rsidRPr="00033231">
        <w:t>dant le long de l</w:t>
      </w:r>
      <w:r>
        <w:t>’</w:t>
      </w:r>
      <w:r w:rsidR="00000000" w:rsidRPr="00033231">
        <w:t>étroit sentier</w:t>
      </w:r>
      <w:r>
        <w:t xml:space="preserve">. </w:t>
      </w:r>
      <w:r w:rsidR="00000000" w:rsidRPr="00033231">
        <w:t>Je ne sais</w:t>
      </w:r>
      <w:r>
        <w:t xml:space="preserve">, </w:t>
      </w:r>
      <w:r w:rsidR="00000000" w:rsidRPr="00033231">
        <w:t>se disait-il</w:t>
      </w:r>
      <w:r>
        <w:t xml:space="preserve">, </w:t>
      </w:r>
      <w:r w:rsidR="00000000" w:rsidRPr="00033231">
        <w:t>pourquoi je désire si fort la voir</w:t>
      </w:r>
      <w:r>
        <w:t xml:space="preserve">. </w:t>
      </w:r>
      <w:r w:rsidR="00000000" w:rsidRPr="00033231">
        <w:t>Elle ne vient pas cependant pour moi</w:t>
      </w:r>
      <w:r>
        <w:t xml:space="preserve"> ; </w:t>
      </w:r>
      <w:r w:rsidR="00000000" w:rsidRPr="00033231">
        <w:t>mais j</w:t>
      </w:r>
      <w:r>
        <w:t>’</w:t>
      </w:r>
      <w:r w:rsidR="00000000" w:rsidRPr="00033231">
        <w:t>ai un pouvoir sur elle</w:t>
      </w:r>
      <w:r>
        <w:t xml:space="preserve">, </w:t>
      </w:r>
      <w:r w:rsidR="00000000" w:rsidRPr="00033231">
        <w:t>et j</w:t>
      </w:r>
      <w:r>
        <w:t>’</w:t>
      </w:r>
      <w:r w:rsidR="00000000" w:rsidRPr="00033231">
        <w:t>ai besoin qu</w:t>
      </w:r>
      <w:r>
        <w:t>’</w:t>
      </w:r>
      <w:r w:rsidR="00000000" w:rsidRPr="00033231">
        <w:t>elle vienne</w:t>
      </w:r>
      <w:r>
        <w:t xml:space="preserve">, </w:t>
      </w:r>
      <w:r w:rsidR="00000000" w:rsidRPr="00033231">
        <w:t>afin que je puisse exercer ce pouvoir</w:t>
      </w:r>
      <w:r>
        <w:t>. »</w:t>
      </w:r>
    </w:p>
    <w:p w14:paraId="7B747632" w14:textId="77777777" w:rsidR="004F69D6" w:rsidRDefault="00000000" w:rsidP="0021796F">
      <w:r w:rsidRPr="00033231">
        <w:t>Il continua sa promenade</w:t>
      </w:r>
      <w:r w:rsidR="004F69D6">
        <w:t>.</w:t>
      </w:r>
    </w:p>
    <w:p w14:paraId="24092CCF" w14:textId="65474D7C" w:rsidR="00000000" w:rsidRPr="00033231" w:rsidRDefault="004F69D6" w:rsidP="0021796F">
      <w:r>
        <w:t>« </w:t>
      </w:r>
      <w:r w:rsidR="00000000" w:rsidRPr="00033231">
        <w:t>Si elle manque de venir</w:t>
      </w:r>
      <w:r>
        <w:t xml:space="preserve">, </w:t>
      </w:r>
      <w:r w:rsidR="00000000" w:rsidRPr="00033231">
        <w:t>reprit-il après un instant</w:t>
      </w:r>
      <w:r>
        <w:t xml:space="preserve">, </w:t>
      </w:r>
      <w:r w:rsidR="00000000" w:rsidRPr="00033231">
        <w:t>je la haïrai</w:t>
      </w:r>
      <w:r>
        <w:t xml:space="preserve">, </w:t>
      </w:r>
      <w:r w:rsidR="00000000" w:rsidRPr="00033231">
        <w:t>je la mépriserai</w:t>
      </w:r>
      <w:r>
        <w:t>. »</w:t>
      </w:r>
    </w:p>
    <w:p w14:paraId="6CD2B64B" w14:textId="77777777" w:rsidR="004F69D6" w:rsidRDefault="00000000" w:rsidP="0021796F">
      <w:r w:rsidRPr="00033231">
        <w:t>Quatre heures sonnèrent</w:t>
      </w:r>
      <w:r w:rsidR="004F69D6">
        <w:t xml:space="preserve">. </w:t>
      </w:r>
      <w:r w:rsidRPr="00033231">
        <w:t>Il entendit au loin l</w:t>
      </w:r>
      <w:r w:rsidR="004F69D6">
        <w:t>’</w:t>
      </w:r>
      <w:r w:rsidRPr="00033231">
        <w:t>horloge de l</w:t>
      </w:r>
      <w:r w:rsidR="004F69D6">
        <w:t>’</w:t>
      </w:r>
      <w:r w:rsidRPr="00033231">
        <w:t>église</w:t>
      </w:r>
      <w:r w:rsidR="004F69D6">
        <w:t xml:space="preserve">. </w:t>
      </w:r>
      <w:r w:rsidRPr="00033231">
        <w:t>Un pas si vif</w:t>
      </w:r>
      <w:r w:rsidR="004F69D6">
        <w:t xml:space="preserve">, </w:t>
      </w:r>
      <w:r w:rsidRPr="00033231">
        <w:t>si léger que</w:t>
      </w:r>
      <w:r w:rsidR="004F69D6">
        <w:t xml:space="preserve">, </w:t>
      </w:r>
      <w:r w:rsidRPr="00033231">
        <w:t>sans le bruit des feuilles</w:t>
      </w:r>
      <w:r w:rsidR="004F69D6">
        <w:t xml:space="preserve">, </w:t>
      </w:r>
      <w:r w:rsidRPr="00033231">
        <w:t>on l</w:t>
      </w:r>
      <w:r w:rsidR="004F69D6">
        <w:t>’</w:t>
      </w:r>
      <w:r w:rsidRPr="00033231">
        <w:t>eût à peine entendu sur le sentier du bois</w:t>
      </w:r>
      <w:r w:rsidR="004F69D6">
        <w:t xml:space="preserve">, </w:t>
      </w:r>
      <w:r w:rsidRPr="00033231">
        <w:t>mit fin à son imp</w:t>
      </w:r>
      <w:r w:rsidRPr="00033231">
        <w:t>a</w:t>
      </w:r>
      <w:r w:rsidRPr="00033231">
        <w:t>tience</w:t>
      </w:r>
      <w:r w:rsidR="004F69D6">
        <w:t xml:space="preserve">. </w:t>
      </w:r>
      <w:r w:rsidRPr="00033231">
        <w:t>Le vent soufflait furieusement alors</w:t>
      </w:r>
      <w:r w:rsidR="004F69D6">
        <w:t xml:space="preserve">, </w:t>
      </w:r>
      <w:r w:rsidRPr="00033231">
        <w:t>et la neige tombait d</w:t>
      </w:r>
      <w:r w:rsidR="004F69D6">
        <w:t>’</w:t>
      </w:r>
      <w:r w:rsidRPr="00033231">
        <w:t>une façon effrayante</w:t>
      </w:r>
      <w:r w:rsidR="004F69D6">
        <w:t xml:space="preserve"> ; </w:t>
      </w:r>
      <w:r w:rsidRPr="00033231">
        <w:t>mais néanmoins elle venait</w:t>
      </w:r>
      <w:r w:rsidR="004F69D6">
        <w:t xml:space="preserve">, </w:t>
      </w:r>
      <w:r w:rsidRPr="00033231">
        <w:t>et sans crainte</w:t>
      </w:r>
      <w:r w:rsidR="004F69D6">
        <w:t>.</w:t>
      </w:r>
    </w:p>
    <w:p w14:paraId="56508D64" w14:textId="77777777" w:rsidR="004F69D6" w:rsidRDefault="004F69D6" w:rsidP="0021796F">
      <w:r>
        <w:t>« </w:t>
      </w:r>
      <w:r w:rsidR="00000000" w:rsidRPr="00033231">
        <w:t>Eh bien</w:t>
      </w:r>
      <w:r>
        <w:t xml:space="preserve"> ! </w:t>
      </w:r>
      <w:r w:rsidR="00000000" w:rsidRPr="00033231">
        <w:t>Martin</w:t>
      </w:r>
      <w:r>
        <w:t xml:space="preserve">, </w:t>
      </w:r>
      <w:r w:rsidR="00000000" w:rsidRPr="00033231">
        <w:t>dit-elle avec empressement</w:t>
      </w:r>
      <w:r>
        <w:t xml:space="preserve">, </w:t>
      </w:r>
      <w:r w:rsidR="00000000" w:rsidRPr="00033231">
        <w:t>comment va-t-il</w:t>
      </w:r>
      <w:r>
        <w:t> ?</w:t>
      </w:r>
    </w:p>
    <w:p w14:paraId="1376D3B3" w14:textId="6AA851A1" w:rsidR="00000000" w:rsidRPr="00033231" w:rsidRDefault="004F69D6" w:rsidP="0021796F">
      <w:r>
        <w:lastRenderedPageBreak/>
        <w:t>— </w:t>
      </w:r>
      <w:r w:rsidR="00000000" w:rsidRPr="00033231">
        <w:t>C</w:t>
      </w:r>
      <w:r>
        <w:t>’</w:t>
      </w:r>
      <w:r w:rsidR="00000000" w:rsidRPr="00033231">
        <w:t>est étrange</w:t>
      </w:r>
      <w:r>
        <w:t xml:space="preserve">, </w:t>
      </w:r>
      <w:r w:rsidR="00000000" w:rsidRPr="00033231">
        <w:t>comme elle pense à lui</w:t>
      </w:r>
      <w:r>
        <w:t xml:space="preserve"> ! </w:t>
      </w:r>
      <w:r w:rsidR="00000000" w:rsidRPr="00033231">
        <w:t>se dit Martin</w:t>
      </w:r>
      <w:r>
        <w:t xml:space="preserve"> ; </w:t>
      </w:r>
      <w:r w:rsidR="00000000" w:rsidRPr="00033231">
        <w:t>la neige et le froid ne lui font rien</w:t>
      </w:r>
      <w:r>
        <w:t xml:space="preserve">, </w:t>
      </w:r>
      <w:r w:rsidR="00000000" w:rsidRPr="00033231">
        <w:t>je crois</w:t>
      </w:r>
      <w:r>
        <w:t xml:space="preserve"> ; </w:t>
      </w:r>
      <w:r w:rsidR="00000000" w:rsidRPr="00033231">
        <w:t>cependant ce n</w:t>
      </w:r>
      <w:r>
        <w:t>’</w:t>
      </w:r>
      <w:r w:rsidR="00000000" w:rsidRPr="00033231">
        <w:t>est qu</w:t>
      </w:r>
      <w:r>
        <w:t>’</w:t>
      </w:r>
      <w:r w:rsidR="00000000" w:rsidRPr="00033231">
        <w:t>une enfant</w:t>
      </w:r>
      <w:r>
        <w:t xml:space="preserve">, </w:t>
      </w:r>
      <w:r w:rsidR="00000000" w:rsidRPr="00033231">
        <w:t>comme dirait ma mère</w:t>
      </w:r>
      <w:r>
        <w:t xml:space="preserve">. </w:t>
      </w:r>
      <w:r w:rsidR="00000000" w:rsidRPr="00033231">
        <w:t>Je voudrais avoir un manteau pour l</w:t>
      </w:r>
      <w:r>
        <w:t>’</w:t>
      </w:r>
      <w:r w:rsidR="00000000" w:rsidRPr="00033231">
        <w:t>envelopper dedans</w:t>
      </w:r>
      <w:r>
        <w:t>. »</w:t>
      </w:r>
    </w:p>
    <w:p w14:paraId="06A4D24A" w14:textId="77777777" w:rsidR="004F69D6" w:rsidRDefault="00000000" w:rsidP="0021796F">
      <w:r w:rsidRPr="00033231">
        <w:t>Plongé ainsi dans ses réflexions</w:t>
      </w:r>
      <w:r w:rsidR="004F69D6">
        <w:t xml:space="preserve">, </w:t>
      </w:r>
      <w:r w:rsidRPr="00033231">
        <w:t xml:space="preserve">il négligeait de répondre à miss </w:t>
      </w:r>
      <w:proofErr w:type="spellStart"/>
      <w:r w:rsidRPr="00033231">
        <w:t>Helstone</w:t>
      </w:r>
      <w:proofErr w:type="spellEnd"/>
      <w:r w:rsidR="004F69D6">
        <w:t>.</w:t>
      </w:r>
    </w:p>
    <w:p w14:paraId="0D39B59A" w14:textId="77777777" w:rsidR="004F69D6" w:rsidRDefault="004F69D6" w:rsidP="0021796F">
      <w:r>
        <w:t>« </w:t>
      </w:r>
      <w:r w:rsidR="00000000" w:rsidRPr="00033231">
        <w:t>Vous l</w:t>
      </w:r>
      <w:r>
        <w:t>’</w:t>
      </w:r>
      <w:r w:rsidR="00000000" w:rsidRPr="00033231">
        <w:t>avez vu</w:t>
      </w:r>
      <w:r>
        <w:t> ?</w:t>
      </w:r>
    </w:p>
    <w:p w14:paraId="4CBEFE1D" w14:textId="77777777" w:rsidR="004F69D6" w:rsidRDefault="004F69D6" w:rsidP="0021796F">
      <w:r>
        <w:t>— </w:t>
      </w:r>
      <w:r w:rsidR="00000000" w:rsidRPr="00033231">
        <w:t>Non</w:t>
      </w:r>
      <w:r>
        <w:t>.</w:t>
      </w:r>
    </w:p>
    <w:p w14:paraId="46C2A432" w14:textId="77777777" w:rsidR="004F69D6" w:rsidRDefault="004F69D6" w:rsidP="0021796F">
      <w:r>
        <w:t>— </w:t>
      </w:r>
      <w:r w:rsidR="00000000" w:rsidRPr="00033231">
        <w:t>Oh</w:t>
      </w:r>
      <w:r>
        <w:t xml:space="preserve"> ! </w:t>
      </w:r>
      <w:r w:rsidR="00000000" w:rsidRPr="00033231">
        <w:t>vous m</w:t>
      </w:r>
      <w:r>
        <w:t>’</w:t>
      </w:r>
      <w:r w:rsidR="00000000" w:rsidRPr="00033231">
        <w:t>aviez promis que vous le verriez</w:t>
      </w:r>
      <w:r>
        <w:t>.</w:t>
      </w:r>
    </w:p>
    <w:p w14:paraId="171F54BE" w14:textId="77777777" w:rsidR="004F69D6" w:rsidRDefault="004F69D6" w:rsidP="0021796F">
      <w:r>
        <w:t>— </w:t>
      </w:r>
      <w:r w:rsidR="00000000" w:rsidRPr="00033231">
        <w:t>Je crois pouvoir faire pour vous mieux que cela</w:t>
      </w:r>
      <w:r>
        <w:t xml:space="preserve">. </w:t>
      </w:r>
      <w:r w:rsidR="00000000" w:rsidRPr="00033231">
        <w:t>Ne vous ai-je pas dit que je ne me souciais pas de le voir</w:t>
      </w:r>
      <w:r>
        <w:t> ?</w:t>
      </w:r>
    </w:p>
    <w:p w14:paraId="0A2E70B1" w14:textId="77777777" w:rsidR="004F69D6" w:rsidRDefault="004F69D6" w:rsidP="0021796F">
      <w:r>
        <w:t>— </w:t>
      </w:r>
      <w:r w:rsidR="00000000" w:rsidRPr="00033231">
        <w:t>Mais maintenant il se passera si longtemps avant que j</w:t>
      </w:r>
      <w:r>
        <w:t>’</w:t>
      </w:r>
      <w:r w:rsidR="00000000" w:rsidRPr="00033231">
        <w:t>apprenne quelque chose de certain sur lui</w:t>
      </w:r>
      <w:r>
        <w:t xml:space="preserve"> ! </w:t>
      </w:r>
      <w:r w:rsidR="00000000" w:rsidRPr="00033231">
        <w:t>et l</w:t>
      </w:r>
      <w:r>
        <w:t>’</w:t>
      </w:r>
      <w:r w:rsidR="00000000" w:rsidRPr="00033231">
        <w:t>incertitude me rend malade</w:t>
      </w:r>
      <w:r>
        <w:t xml:space="preserve">. </w:t>
      </w:r>
      <w:r w:rsidR="00000000" w:rsidRPr="00033231">
        <w:t>Martin</w:t>
      </w:r>
      <w:r>
        <w:t xml:space="preserve">, </w:t>
      </w:r>
      <w:r w:rsidR="00000000" w:rsidRPr="00033231">
        <w:t>voyez-le</w:t>
      </w:r>
      <w:r>
        <w:t xml:space="preserve">, </w:t>
      </w:r>
      <w:r w:rsidR="00000000" w:rsidRPr="00033231">
        <w:t>je vous prie</w:t>
      </w:r>
      <w:r>
        <w:t xml:space="preserve"> ; </w:t>
      </w:r>
      <w:r w:rsidR="00000000" w:rsidRPr="00033231">
        <w:t>assurez-le de l</w:t>
      </w:r>
      <w:r>
        <w:t>’</w:t>
      </w:r>
      <w:r w:rsidR="00000000" w:rsidRPr="00033231">
        <w:t xml:space="preserve">intérêt que lui porte Caroline </w:t>
      </w:r>
      <w:proofErr w:type="spellStart"/>
      <w:r w:rsidR="00000000" w:rsidRPr="00033231">
        <w:t>Helstone</w:t>
      </w:r>
      <w:proofErr w:type="spellEnd"/>
      <w:r>
        <w:t xml:space="preserve"> ; </w:t>
      </w:r>
      <w:r w:rsidR="00000000" w:rsidRPr="00033231">
        <w:t>dites-lui qu</w:t>
      </w:r>
      <w:r>
        <w:t>’</w:t>
      </w:r>
      <w:r w:rsidR="00000000" w:rsidRPr="00033231">
        <w:t>elle dés</w:t>
      </w:r>
      <w:r w:rsidR="00000000" w:rsidRPr="00033231">
        <w:t>i</w:t>
      </w:r>
      <w:r w:rsidR="00000000" w:rsidRPr="00033231">
        <w:t>rerait savoir comment il était</w:t>
      </w:r>
      <w:r>
        <w:t xml:space="preserve">, </w:t>
      </w:r>
      <w:r w:rsidR="00000000" w:rsidRPr="00033231">
        <w:t>et si elle pouvait faire quelque chose pour lui</w:t>
      </w:r>
      <w:r>
        <w:t>.</w:t>
      </w:r>
    </w:p>
    <w:p w14:paraId="246D6D4B" w14:textId="77777777" w:rsidR="004F69D6" w:rsidRDefault="004F69D6" w:rsidP="0021796F">
      <w:r>
        <w:t>— </w:t>
      </w:r>
      <w:r w:rsidR="00000000" w:rsidRPr="00033231">
        <w:t>Je ne ferai pas cela</w:t>
      </w:r>
      <w:r>
        <w:t>.</w:t>
      </w:r>
    </w:p>
    <w:p w14:paraId="36DE4FE1" w14:textId="77777777" w:rsidR="004F69D6" w:rsidRDefault="004F69D6" w:rsidP="0021796F">
      <w:r>
        <w:t>— </w:t>
      </w:r>
      <w:r w:rsidR="00000000" w:rsidRPr="00033231">
        <w:t>Vous êtes changé</w:t>
      </w:r>
      <w:r>
        <w:t xml:space="preserve">. </w:t>
      </w:r>
      <w:r w:rsidR="00000000" w:rsidRPr="00033231">
        <w:t>Vous étiez si bienveillant hier soir</w:t>
      </w:r>
      <w:r>
        <w:t> !</w:t>
      </w:r>
    </w:p>
    <w:p w14:paraId="0A617438" w14:textId="77777777" w:rsidR="004F69D6" w:rsidRDefault="004F69D6" w:rsidP="0021796F">
      <w:r>
        <w:t>— </w:t>
      </w:r>
      <w:r w:rsidR="00000000" w:rsidRPr="00033231">
        <w:t>Venez</w:t>
      </w:r>
      <w:r>
        <w:t xml:space="preserve"> ; </w:t>
      </w:r>
      <w:r w:rsidR="00000000" w:rsidRPr="00033231">
        <w:t>nous ne devons pas demeurer dans ce bois</w:t>
      </w:r>
      <w:r>
        <w:t xml:space="preserve"> ; </w:t>
      </w:r>
      <w:r w:rsidR="00000000" w:rsidRPr="00033231">
        <w:t>il fait trop froid</w:t>
      </w:r>
      <w:r>
        <w:t>.</w:t>
      </w:r>
    </w:p>
    <w:p w14:paraId="364B5146" w14:textId="77777777" w:rsidR="004F69D6" w:rsidRDefault="004F69D6" w:rsidP="0021796F">
      <w:r>
        <w:t>— </w:t>
      </w:r>
      <w:r w:rsidR="00000000" w:rsidRPr="00033231">
        <w:t>Mais avant de m</w:t>
      </w:r>
      <w:r>
        <w:t>’</w:t>
      </w:r>
      <w:r w:rsidR="00000000" w:rsidRPr="00033231">
        <w:t>en aller</w:t>
      </w:r>
      <w:r>
        <w:t xml:space="preserve">, </w:t>
      </w:r>
      <w:r w:rsidR="00000000" w:rsidRPr="00033231">
        <w:t>promettez-moi de revenir d</w:t>
      </w:r>
      <w:r w:rsidR="00000000" w:rsidRPr="00033231">
        <w:t>e</w:t>
      </w:r>
      <w:r w:rsidR="00000000" w:rsidRPr="00033231">
        <w:t>main avec des nouvelles</w:t>
      </w:r>
      <w:r>
        <w:t>.</w:t>
      </w:r>
    </w:p>
    <w:p w14:paraId="15799096" w14:textId="77777777" w:rsidR="004F69D6" w:rsidRDefault="004F69D6" w:rsidP="0021796F">
      <w:r>
        <w:t>— </w:t>
      </w:r>
      <w:r w:rsidR="00000000" w:rsidRPr="00033231">
        <w:t>Je ne promets pas des choses semblables</w:t>
      </w:r>
      <w:r>
        <w:t xml:space="preserve"> ; </w:t>
      </w:r>
      <w:r w:rsidR="00000000" w:rsidRPr="00033231">
        <w:t>je suis d</w:t>
      </w:r>
      <w:r>
        <w:t>’</w:t>
      </w:r>
      <w:r w:rsidR="00000000" w:rsidRPr="00033231">
        <w:t>une santé beaucoup trop délicate pour promettre et tenir de tels e</w:t>
      </w:r>
      <w:r w:rsidR="00000000" w:rsidRPr="00033231">
        <w:t>n</w:t>
      </w:r>
      <w:r w:rsidR="00000000" w:rsidRPr="00033231">
        <w:t>gagements dans la saison d</w:t>
      </w:r>
      <w:r>
        <w:t>’</w:t>
      </w:r>
      <w:r w:rsidR="00000000" w:rsidRPr="00033231">
        <w:t>hiver</w:t>
      </w:r>
      <w:r>
        <w:t xml:space="preserve"> ; </w:t>
      </w:r>
      <w:r w:rsidR="00000000" w:rsidRPr="00033231">
        <w:t>si vous saviez quel mal j</w:t>
      </w:r>
      <w:r>
        <w:t>’</w:t>
      </w:r>
      <w:r w:rsidR="00000000" w:rsidRPr="00033231">
        <w:t>avais dans la poitrine ce matin</w:t>
      </w:r>
      <w:r>
        <w:t xml:space="preserve">, </w:t>
      </w:r>
      <w:r w:rsidR="00000000" w:rsidRPr="00033231">
        <w:t xml:space="preserve">et comme je me suis </w:t>
      </w:r>
      <w:r w:rsidR="00000000" w:rsidRPr="00033231">
        <w:lastRenderedPageBreak/>
        <w:t>passé de déje</w:t>
      </w:r>
      <w:r w:rsidR="00000000" w:rsidRPr="00033231">
        <w:t>u</w:t>
      </w:r>
      <w:r w:rsidR="00000000" w:rsidRPr="00033231">
        <w:t>ner et j</w:t>
      </w:r>
      <w:r>
        <w:t>’</w:t>
      </w:r>
      <w:r w:rsidR="00000000" w:rsidRPr="00033231">
        <w:t>ai été rossé par-dessus le marché</w:t>
      </w:r>
      <w:r>
        <w:t xml:space="preserve">, </w:t>
      </w:r>
      <w:r w:rsidR="00000000" w:rsidRPr="00033231">
        <w:t>vous sentiriez co</w:t>
      </w:r>
      <w:r w:rsidR="00000000" w:rsidRPr="00033231">
        <w:t>m</w:t>
      </w:r>
      <w:r w:rsidR="00000000" w:rsidRPr="00033231">
        <w:t>bien il est imprudent de me faire venir ici dans la neige</w:t>
      </w:r>
      <w:r>
        <w:t>.</w:t>
      </w:r>
    </w:p>
    <w:p w14:paraId="3AC88303" w14:textId="77777777" w:rsidR="004F69D6" w:rsidRDefault="004F69D6" w:rsidP="0021796F">
      <w:r>
        <w:t>— </w:t>
      </w:r>
      <w:r w:rsidR="00000000" w:rsidRPr="00033231">
        <w:t>Êtes-vous réellement maladif</w:t>
      </w:r>
      <w:r>
        <w:t xml:space="preserve">, </w:t>
      </w:r>
      <w:r w:rsidR="00000000" w:rsidRPr="00033231">
        <w:t>Martin</w:t>
      </w:r>
      <w:r>
        <w:t> ?</w:t>
      </w:r>
    </w:p>
    <w:p w14:paraId="541FC264" w14:textId="77777777" w:rsidR="004F69D6" w:rsidRDefault="004F69D6" w:rsidP="0021796F">
      <w:r>
        <w:t>— </w:t>
      </w:r>
      <w:r w:rsidR="00000000" w:rsidRPr="00033231">
        <w:t>Est-ce que je n</w:t>
      </w:r>
      <w:r>
        <w:t>’</w:t>
      </w:r>
      <w:r w:rsidR="00000000" w:rsidRPr="00033231">
        <w:t>en ai pas l</w:t>
      </w:r>
      <w:r>
        <w:t>’</w:t>
      </w:r>
      <w:r w:rsidR="00000000" w:rsidRPr="00033231">
        <w:t>air</w:t>
      </w:r>
      <w:r>
        <w:t> ?</w:t>
      </w:r>
    </w:p>
    <w:p w14:paraId="56EEA752" w14:textId="77777777" w:rsidR="004F69D6" w:rsidRDefault="004F69D6" w:rsidP="0021796F">
      <w:r>
        <w:t>— </w:t>
      </w:r>
      <w:r w:rsidR="00000000" w:rsidRPr="00033231">
        <w:t>Vous avez les joues roses</w:t>
      </w:r>
      <w:r>
        <w:t>.</w:t>
      </w:r>
    </w:p>
    <w:p w14:paraId="3CD0E962" w14:textId="77777777" w:rsidR="004F69D6" w:rsidRDefault="004F69D6" w:rsidP="0021796F">
      <w:r>
        <w:t>— </w:t>
      </w:r>
      <w:r w:rsidR="00000000" w:rsidRPr="00033231">
        <w:t>C</w:t>
      </w:r>
      <w:r>
        <w:t>’</w:t>
      </w:r>
      <w:r w:rsidR="00000000" w:rsidRPr="00033231">
        <w:t>est la fièvre</w:t>
      </w:r>
      <w:r>
        <w:t xml:space="preserve">. </w:t>
      </w:r>
      <w:r w:rsidR="00000000" w:rsidRPr="00033231">
        <w:t>Voulez-vous venir</w:t>
      </w:r>
      <w:r>
        <w:t xml:space="preserve">, </w:t>
      </w:r>
      <w:r w:rsidR="00000000" w:rsidRPr="00033231">
        <w:t>oui ou non</w:t>
      </w:r>
      <w:r>
        <w:t> ?</w:t>
      </w:r>
    </w:p>
    <w:p w14:paraId="5A2D9D00" w14:textId="77777777" w:rsidR="004F69D6" w:rsidRDefault="004F69D6" w:rsidP="0021796F">
      <w:r>
        <w:t>— </w:t>
      </w:r>
      <w:r w:rsidR="00000000" w:rsidRPr="00033231">
        <w:t>Où</w:t>
      </w:r>
      <w:r>
        <w:t> ?</w:t>
      </w:r>
    </w:p>
    <w:p w14:paraId="794AAFC9" w14:textId="77777777" w:rsidR="004F69D6" w:rsidRDefault="004F69D6" w:rsidP="0021796F">
      <w:r>
        <w:t>— </w:t>
      </w:r>
      <w:r w:rsidR="00000000" w:rsidRPr="00033231">
        <w:t>Avec moi</w:t>
      </w:r>
      <w:r>
        <w:t xml:space="preserve">. </w:t>
      </w:r>
      <w:r w:rsidR="00000000" w:rsidRPr="00033231">
        <w:t>J</w:t>
      </w:r>
      <w:r>
        <w:t>’</w:t>
      </w:r>
      <w:r w:rsidR="00000000" w:rsidRPr="00033231">
        <w:t>ai été un fou de ne pas apporter un manteau</w:t>
      </w:r>
      <w:r>
        <w:t xml:space="preserve"> ; </w:t>
      </w:r>
      <w:r w:rsidR="00000000" w:rsidRPr="00033231">
        <w:t>je vous aurais empêchée de grelotter</w:t>
      </w:r>
      <w:r>
        <w:t>.</w:t>
      </w:r>
    </w:p>
    <w:p w14:paraId="4F109363" w14:textId="77777777" w:rsidR="004F69D6" w:rsidRDefault="004F69D6" w:rsidP="0021796F">
      <w:r>
        <w:t>— </w:t>
      </w:r>
      <w:r w:rsidR="00000000" w:rsidRPr="00033231">
        <w:t>Vous retournez chez votre mère</w:t>
      </w:r>
      <w:r>
        <w:t xml:space="preserve"> ; </w:t>
      </w:r>
      <w:r w:rsidR="00000000" w:rsidRPr="00033231">
        <w:t>mon chemin est dans la direction opposée</w:t>
      </w:r>
      <w:r>
        <w:t>.</w:t>
      </w:r>
    </w:p>
    <w:p w14:paraId="0D3D5455" w14:textId="77777777" w:rsidR="004F69D6" w:rsidRDefault="004F69D6" w:rsidP="0021796F">
      <w:r>
        <w:t>— </w:t>
      </w:r>
      <w:r w:rsidR="00000000" w:rsidRPr="00033231">
        <w:t>Mettez votre bras sous le mien</w:t>
      </w:r>
      <w:r>
        <w:t xml:space="preserve"> ; </w:t>
      </w:r>
      <w:r w:rsidR="00000000" w:rsidRPr="00033231">
        <w:t>je prendrai soin de vous</w:t>
      </w:r>
      <w:r>
        <w:t>.</w:t>
      </w:r>
    </w:p>
    <w:p w14:paraId="111D8481" w14:textId="77777777" w:rsidR="004F69D6" w:rsidRDefault="004F69D6" w:rsidP="0021796F">
      <w:r>
        <w:t>— </w:t>
      </w:r>
      <w:r w:rsidR="00000000" w:rsidRPr="00033231">
        <w:t>Mais</w:t>
      </w:r>
      <w:r>
        <w:t xml:space="preserve">, </w:t>
      </w:r>
      <w:r w:rsidR="00000000" w:rsidRPr="00033231">
        <w:t>le mur</w:t>
      </w:r>
      <w:r>
        <w:t xml:space="preserve">, </w:t>
      </w:r>
      <w:r w:rsidR="00000000" w:rsidRPr="00033231">
        <w:t>la haie</w:t>
      </w:r>
      <w:r>
        <w:t xml:space="preserve">, </w:t>
      </w:r>
      <w:r w:rsidR="00000000" w:rsidRPr="00033231">
        <w:t>c</w:t>
      </w:r>
      <w:r>
        <w:t>’</w:t>
      </w:r>
      <w:r w:rsidR="00000000" w:rsidRPr="00033231">
        <w:t>est si difficile à escalader</w:t>
      </w:r>
      <w:r>
        <w:t xml:space="preserve"> ! </w:t>
      </w:r>
      <w:r w:rsidR="00000000" w:rsidRPr="00033231">
        <w:t>et vous êtes trop jeune et trop faible pour m</w:t>
      </w:r>
      <w:r>
        <w:t>’</w:t>
      </w:r>
      <w:r w:rsidR="00000000" w:rsidRPr="00033231">
        <w:t>aider sans vous blesser</w:t>
      </w:r>
      <w:r>
        <w:t>.</w:t>
      </w:r>
    </w:p>
    <w:p w14:paraId="6C3196EC" w14:textId="77777777" w:rsidR="004F69D6" w:rsidRDefault="004F69D6" w:rsidP="0021796F">
      <w:r>
        <w:t>— </w:t>
      </w:r>
      <w:r w:rsidR="00000000" w:rsidRPr="00033231">
        <w:t>Vous passerez par la porte</w:t>
      </w:r>
      <w:r>
        <w:t>.</w:t>
      </w:r>
    </w:p>
    <w:p w14:paraId="222938C4" w14:textId="77777777" w:rsidR="004F69D6" w:rsidRDefault="004F69D6" w:rsidP="0021796F">
      <w:r>
        <w:t>— </w:t>
      </w:r>
      <w:r w:rsidR="00000000" w:rsidRPr="00033231">
        <w:t>Mais</w:t>
      </w:r>
      <w:r>
        <w:t>…</w:t>
      </w:r>
    </w:p>
    <w:p w14:paraId="2FFF6375" w14:textId="4577DB6A" w:rsidR="00000000" w:rsidRPr="00033231" w:rsidRDefault="004F69D6" w:rsidP="0021796F">
      <w:r>
        <w:t>— </w:t>
      </w:r>
      <w:r w:rsidR="00000000" w:rsidRPr="00033231">
        <w:t>Mais</w:t>
      </w:r>
      <w:r>
        <w:t xml:space="preserve"> !… </w:t>
      </w:r>
      <w:r w:rsidR="00000000" w:rsidRPr="00033231">
        <w:t>mais</w:t>
      </w:r>
      <w:r>
        <w:t xml:space="preserve"> !… </w:t>
      </w:r>
      <w:r w:rsidR="00000000" w:rsidRPr="00033231">
        <w:t>Voulez-vous</w:t>
      </w:r>
      <w:r>
        <w:t xml:space="preserve">, </w:t>
      </w:r>
      <w:r w:rsidR="00000000" w:rsidRPr="00033231">
        <w:t>oui ou non</w:t>
      </w:r>
      <w:r>
        <w:t xml:space="preserve">, </w:t>
      </w:r>
      <w:r w:rsidR="00000000" w:rsidRPr="00033231">
        <w:t>vous confier à moi</w:t>
      </w:r>
      <w:r>
        <w:t> ? »</w:t>
      </w:r>
    </w:p>
    <w:p w14:paraId="4511D5DE" w14:textId="77777777" w:rsidR="004F69D6" w:rsidRDefault="00000000" w:rsidP="0021796F">
      <w:r w:rsidRPr="00033231">
        <w:t>Elle le regarda dans les yeux</w:t>
      </w:r>
      <w:r w:rsidR="004F69D6">
        <w:t>.</w:t>
      </w:r>
    </w:p>
    <w:p w14:paraId="252AFDD9" w14:textId="77777777" w:rsidR="004F69D6" w:rsidRDefault="004F69D6" w:rsidP="0021796F">
      <w:r>
        <w:t>« </w:t>
      </w:r>
      <w:r w:rsidR="00000000" w:rsidRPr="00033231">
        <w:t>Je crois que oui</w:t>
      </w:r>
      <w:r>
        <w:t xml:space="preserve">, </w:t>
      </w:r>
      <w:r w:rsidR="00000000" w:rsidRPr="00033231">
        <w:t>dit-elle</w:t>
      </w:r>
      <w:r>
        <w:t xml:space="preserve">. </w:t>
      </w:r>
      <w:r w:rsidR="00000000" w:rsidRPr="00033231">
        <w:t>Tout</w:t>
      </w:r>
      <w:r>
        <w:t xml:space="preserve">, </w:t>
      </w:r>
      <w:r w:rsidR="00000000" w:rsidRPr="00033231">
        <w:t>plutôt que de m</w:t>
      </w:r>
      <w:r>
        <w:t>’</w:t>
      </w:r>
      <w:r w:rsidR="00000000" w:rsidRPr="00033231">
        <w:t>en r</w:t>
      </w:r>
      <w:r w:rsidR="00000000" w:rsidRPr="00033231">
        <w:t>e</w:t>
      </w:r>
      <w:r w:rsidR="00000000" w:rsidRPr="00033231">
        <w:t>tourner dans l</w:t>
      </w:r>
      <w:r>
        <w:t>’</w:t>
      </w:r>
      <w:r w:rsidR="00000000" w:rsidRPr="00033231">
        <w:t>anxiété où je suis venue</w:t>
      </w:r>
      <w:r>
        <w:t>.</w:t>
      </w:r>
    </w:p>
    <w:p w14:paraId="64368DA1" w14:textId="77777777" w:rsidR="004F69D6" w:rsidRDefault="004F69D6" w:rsidP="0021796F">
      <w:r>
        <w:lastRenderedPageBreak/>
        <w:t>— </w:t>
      </w:r>
      <w:r w:rsidR="00000000" w:rsidRPr="00033231">
        <w:t>Je ne puis répondre de cela</w:t>
      </w:r>
      <w:r>
        <w:t xml:space="preserve">. </w:t>
      </w:r>
      <w:r w:rsidR="00000000" w:rsidRPr="00033231">
        <w:t>Je vous promets cependant ceci</w:t>
      </w:r>
      <w:r>
        <w:t xml:space="preserve"> : </w:t>
      </w:r>
      <w:r w:rsidR="00000000" w:rsidRPr="00033231">
        <w:t>laissez-vous diriger par moi</w:t>
      </w:r>
      <w:r>
        <w:t xml:space="preserve">, </w:t>
      </w:r>
      <w:r w:rsidR="00000000" w:rsidRPr="00033231">
        <w:t>et vous verrez Moore vous-même</w:t>
      </w:r>
      <w:r>
        <w:t>.</w:t>
      </w:r>
    </w:p>
    <w:p w14:paraId="208B8169" w14:textId="77777777" w:rsidR="004F69D6" w:rsidRDefault="004F69D6" w:rsidP="0021796F">
      <w:r>
        <w:t>— </w:t>
      </w:r>
      <w:r w:rsidR="00000000" w:rsidRPr="00033231">
        <w:t>Moi-même</w:t>
      </w:r>
      <w:r>
        <w:t> ?</w:t>
      </w:r>
    </w:p>
    <w:p w14:paraId="777EC404" w14:textId="77777777" w:rsidR="004F69D6" w:rsidRDefault="004F69D6" w:rsidP="0021796F">
      <w:r>
        <w:t>— </w:t>
      </w:r>
      <w:r w:rsidR="00000000" w:rsidRPr="00033231">
        <w:t>Vous-même</w:t>
      </w:r>
      <w:r>
        <w:t>.</w:t>
      </w:r>
    </w:p>
    <w:p w14:paraId="19D1AEBA" w14:textId="77777777" w:rsidR="004F69D6" w:rsidRDefault="004F69D6" w:rsidP="0021796F">
      <w:r>
        <w:t>— </w:t>
      </w:r>
      <w:r w:rsidR="00000000" w:rsidRPr="00033231">
        <w:t>Mais</w:t>
      </w:r>
      <w:r>
        <w:t xml:space="preserve">, </w:t>
      </w:r>
      <w:r w:rsidR="00000000" w:rsidRPr="00033231">
        <w:t>cher Martin</w:t>
      </w:r>
      <w:r>
        <w:t xml:space="preserve">, </w:t>
      </w:r>
      <w:proofErr w:type="spellStart"/>
      <w:r w:rsidR="00000000" w:rsidRPr="00033231">
        <w:t>sait-il</w:t>
      </w:r>
      <w:proofErr w:type="spellEnd"/>
      <w:r>
        <w:t>… ?</w:t>
      </w:r>
    </w:p>
    <w:p w14:paraId="6772D7F7" w14:textId="77777777" w:rsidR="004F69D6" w:rsidRDefault="004F69D6" w:rsidP="0021796F">
      <w:r>
        <w:t>— </w:t>
      </w:r>
      <w:r w:rsidR="00000000" w:rsidRPr="00033231">
        <w:t>Ah</w:t>
      </w:r>
      <w:r>
        <w:t xml:space="preserve"> ! </w:t>
      </w:r>
      <w:r w:rsidR="00000000" w:rsidRPr="00033231">
        <w:t>je suis cher</w:t>
      </w:r>
      <w:r>
        <w:t xml:space="preserve">, </w:t>
      </w:r>
      <w:r w:rsidR="00000000" w:rsidRPr="00033231">
        <w:t>maintenant</w:t>
      </w:r>
      <w:r>
        <w:t xml:space="preserve">. </w:t>
      </w:r>
      <w:r w:rsidR="00000000" w:rsidRPr="00033231">
        <w:t>Non</w:t>
      </w:r>
      <w:r>
        <w:t xml:space="preserve">, </w:t>
      </w:r>
      <w:r w:rsidR="00000000" w:rsidRPr="00033231">
        <w:t>il ne sait pas</w:t>
      </w:r>
      <w:r>
        <w:t>.</w:t>
      </w:r>
    </w:p>
    <w:p w14:paraId="4F32DC5B" w14:textId="77777777" w:rsidR="004F69D6" w:rsidRDefault="004F69D6" w:rsidP="0021796F">
      <w:r>
        <w:t>— </w:t>
      </w:r>
      <w:r w:rsidR="00000000" w:rsidRPr="00033231">
        <w:t>Et votre mère</w:t>
      </w:r>
      <w:r>
        <w:t xml:space="preserve">, </w:t>
      </w:r>
      <w:r w:rsidR="00000000" w:rsidRPr="00033231">
        <w:t>et les autres</w:t>
      </w:r>
      <w:r>
        <w:t> ?</w:t>
      </w:r>
    </w:p>
    <w:p w14:paraId="4E9D59D3" w14:textId="3BD400E3" w:rsidR="00000000" w:rsidRPr="00033231" w:rsidRDefault="004F69D6" w:rsidP="0021796F">
      <w:r>
        <w:t>— </w:t>
      </w:r>
      <w:r w:rsidR="00000000" w:rsidRPr="00033231">
        <w:t>J</w:t>
      </w:r>
      <w:r>
        <w:t>’</w:t>
      </w:r>
      <w:r w:rsidR="00000000" w:rsidRPr="00033231">
        <w:t>ai songé à tout</w:t>
      </w:r>
      <w:r>
        <w:t>. »</w:t>
      </w:r>
    </w:p>
    <w:p w14:paraId="41EFECF6" w14:textId="77777777" w:rsidR="004F69D6" w:rsidRDefault="00000000" w:rsidP="0021796F">
      <w:r w:rsidRPr="00033231">
        <w:t>Caroline tomba dans un long accès de rêverie silencieuse</w:t>
      </w:r>
      <w:r w:rsidR="004F69D6">
        <w:t xml:space="preserve">, </w:t>
      </w:r>
      <w:r w:rsidRPr="00033231">
        <w:t>mais elle marcha cependant avec son guide</w:t>
      </w:r>
      <w:r w:rsidR="004F69D6">
        <w:t xml:space="preserve"> ; </w:t>
      </w:r>
      <w:r w:rsidRPr="00033231">
        <w:t xml:space="preserve">ils arrivèrent en vue de </w:t>
      </w:r>
      <w:proofErr w:type="spellStart"/>
      <w:r w:rsidRPr="00033231">
        <w:t>Briarmains</w:t>
      </w:r>
      <w:proofErr w:type="spellEnd"/>
      <w:r w:rsidR="004F69D6">
        <w:t>.</w:t>
      </w:r>
    </w:p>
    <w:p w14:paraId="54BA2EA7" w14:textId="77777777" w:rsidR="004F69D6" w:rsidRDefault="004F69D6" w:rsidP="0021796F">
      <w:r>
        <w:t>« </w:t>
      </w:r>
      <w:r w:rsidR="00000000" w:rsidRPr="00033231">
        <w:t>Avez-vous pris votre parti</w:t>
      </w:r>
      <w:r>
        <w:t> ? »</w:t>
      </w:r>
      <w:r w:rsidR="00000000" w:rsidRPr="00033231">
        <w:t xml:space="preserve"> demanda-t-il</w:t>
      </w:r>
      <w:r>
        <w:t>.</w:t>
      </w:r>
    </w:p>
    <w:p w14:paraId="6620EA0C" w14:textId="77777777" w:rsidR="004F69D6" w:rsidRDefault="00000000" w:rsidP="0021796F">
      <w:r w:rsidRPr="00033231">
        <w:t>Elle garda le silence</w:t>
      </w:r>
      <w:r w:rsidR="004F69D6">
        <w:t>.</w:t>
      </w:r>
    </w:p>
    <w:p w14:paraId="32AF4FA5" w14:textId="77777777" w:rsidR="004F69D6" w:rsidRDefault="004F69D6" w:rsidP="0021796F">
      <w:r>
        <w:t>« </w:t>
      </w:r>
      <w:r w:rsidR="00000000" w:rsidRPr="00033231">
        <w:t>Décidez-vous</w:t>
      </w:r>
      <w:r>
        <w:t xml:space="preserve">. </w:t>
      </w:r>
      <w:r w:rsidR="00000000" w:rsidRPr="00033231">
        <w:t>Nous sommes juste sur les lieux</w:t>
      </w:r>
      <w:r>
        <w:t xml:space="preserve">. </w:t>
      </w:r>
      <w:r w:rsidR="00000000" w:rsidRPr="00033231">
        <w:t>Je ne veux pas le voir</w:t>
      </w:r>
      <w:r>
        <w:t xml:space="preserve">, </w:t>
      </w:r>
      <w:r w:rsidR="00000000" w:rsidRPr="00033231">
        <w:t>je vous le dis</w:t>
      </w:r>
      <w:r>
        <w:t xml:space="preserve">, </w:t>
      </w:r>
      <w:r w:rsidR="00000000" w:rsidRPr="00033231">
        <w:t>excepté pour lui annoncer votre arrivée</w:t>
      </w:r>
      <w:r>
        <w:t>.</w:t>
      </w:r>
    </w:p>
    <w:p w14:paraId="31AD2598" w14:textId="77777777" w:rsidR="004F69D6" w:rsidRDefault="004F69D6" w:rsidP="0021796F">
      <w:r>
        <w:t>— </w:t>
      </w:r>
      <w:r w:rsidR="00000000" w:rsidRPr="00033231">
        <w:t>Martin</w:t>
      </w:r>
      <w:r>
        <w:t xml:space="preserve">, </w:t>
      </w:r>
      <w:r w:rsidR="00000000" w:rsidRPr="00033231">
        <w:t>vous êtes un singulier garçon</w:t>
      </w:r>
      <w:r>
        <w:t xml:space="preserve">, </w:t>
      </w:r>
      <w:r w:rsidR="00000000" w:rsidRPr="00033231">
        <w:t>et ceci est une étrange démarche</w:t>
      </w:r>
      <w:r>
        <w:t xml:space="preserve">. </w:t>
      </w:r>
      <w:r w:rsidR="00000000" w:rsidRPr="00033231">
        <w:t>Mais tout ce que j</w:t>
      </w:r>
      <w:r>
        <w:t>’</w:t>
      </w:r>
      <w:r w:rsidR="00000000" w:rsidRPr="00033231">
        <w:t xml:space="preserve">éprouve </w:t>
      </w:r>
      <w:r w:rsidR="00000000" w:rsidRPr="00033231">
        <w:rPr>
          <w:i/>
          <w:iCs/>
        </w:rPr>
        <w:t xml:space="preserve">est </w:t>
      </w:r>
      <w:r w:rsidR="00000000" w:rsidRPr="00033231">
        <w:t xml:space="preserve">et </w:t>
      </w:r>
      <w:r w:rsidR="00000000" w:rsidRPr="00033231">
        <w:rPr>
          <w:i/>
          <w:iCs/>
        </w:rPr>
        <w:t xml:space="preserve">a été </w:t>
      </w:r>
      <w:r w:rsidR="00000000" w:rsidRPr="00033231">
        <w:t>depuis longtemps étrange</w:t>
      </w:r>
      <w:r>
        <w:t xml:space="preserve">. </w:t>
      </w:r>
      <w:r w:rsidR="00000000" w:rsidRPr="00033231">
        <w:t>Je le verrai</w:t>
      </w:r>
      <w:r>
        <w:t>.</w:t>
      </w:r>
    </w:p>
    <w:p w14:paraId="2EC8368A" w14:textId="77777777" w:rsidR="004F69D6" w:rsidRDefault="004F69D6" w:rsidP="0021796F">
      <w:r>
        <w:t>— </w:t>
      </w:r>
      <w:r w:rsidR="00000000" w:rsidRPr="00033231">
        <w:t>Vous n</w:t>
      </w:r>
      <w:r>
        <w:t>’</w:t>
      </w:r>
      <w:r w:rsidR="00000000" w:rsidRPr="00033231">
        <w:t>hésiterez ni ne vous rétracterez</w:t>
      </w:r>
      <w:r>
        <w:t> ?</w:t>
      </w:r>
    </w:p>
    <w:p w14:paraId="441BE2E8" w14:textId="77777777" w:rsidR="004F69D6" w:rsidRDefault="004F69D6" w:rsidP="0021796F">
      <w:r>
        <w:t>— </w:t>
      </w:r>
      <w:r w:rsidR="00000000" w:rsidRPr="00033231">
        <w:t>Non</w:t>
      </w:r>
      <w:r>
        <w:t>.</w:t>
      </w:r>
    </w:p>
    <w:p w14:paraId="3B1A48BA" w14:textId="77777777" w:rsidR="004F69D6" w:rsidRDefault="004F69D6" w:rsidP="0021796F">
      <w:r>
        <w:t>— </w:t>
      </w:r>
      <w:r w:rsidR="00000000" w:rsidRPr="00033231">
        <w:t>Nous y voici donc</w:t>
      </w:r>
      <w:r>
        <w:t xml:space="preserve">. </w:t>
      </w:r>
      <w:r w:rsidR="00000000" w:rsidRPr="00033231">
        <w:t>N</w:t>
      </w:r>
      <w:r>
        <w:t>’</w:t>
      </w:r>
      <w:r w:rsidR="00000000" w:rsidRPr="00033231">
        <w:t>ayez pas peur en passant devant la fenêtre du parloir</w:t>
      </w:r>
      <w:r>
        <w:t xml:space="preserve"> ; </w:t>
      </w:r>
      <w:r w:rsidR="00000000" w:rsidRPr="00033231">
        <w:t>personne ne vous verra</w:t>
      </w:r>
      <w:r>
        <w:t xml:space="preserve">. </w:t>
      </w:r>
      <w:r w:rsidR="00000000" w:rsidRPr="00033231">
        <w:t>Mon père et M</w:t>
      </w:r>
      <w:r w:rsidR="00000000" w:rsidRPr="00033231">
        <w:t>a</w:t>
      </w:r>
      <w:r w:rsidR="00000000" w:rsidRPr="00033231">
        <w:t>thieu sont à la fabrique</w:t>
      </w:r>
      <w:r>
        <w:t xml:space="preserve">, </w:t>
      </w:r>
      <w:r w:rsidR="00000000" w:rsidRPr="00033231">
        <w:t>Marc est à l</w:t>
      </w:r>
      <w:r>
        <w:t>’</w:t>
      </w:r>
      <w:r w:rsidR="00000000" w:rsidRPr="00033231">
        <w:t>école</w:t>
      </w:r>
      <w:r>
        <w:t xml:space="preserve">, </w:t>
      </w:r>
      <w:r w:rsidR="00000000" w:rsidRPr="00033231">
        <w:t xml:space="preserve">les servantes </w:t>
      </w:r>
      <w:r w:rsidR="00000000" w:rsidRPr="00033231">
        <w:lastRenderedPageBreak/>
        <w:t>sont à la cuisine</w:t>
      </w:r>
      <w:r>
        <w:t xml:space="preserve">, </w:t>
      </w:r>
      <w:r w:rsidR="00000000" w:rsidRPr="00033231">
        <w:t>miss Moore est au cottage</w:t>
      </w:r>
      <w:r>
        <w:t xml:space="preserve">, </w:t>
      </w:r>
      <w:r w:rsidR="00000000" w:rsidRPr="00033231">
        <w:t>ma mère est dans son lit</w:t>
      </w:r>
      <w:r>
        <w:t xml:space="preserve">, </w:t>
      </w:r>
      <w:r w:rsidR="00000000" w:rsidRPr="00033231">
        <w:t xml:space="preserve">et </w:t>
      </w:r>
      <w:proofErr w:type="spellStart"/>
      <w:r w:rsidR="00000000" w:rsidRPr="00033231">
        <w:t>mistress</w:t>
      </w:r>
      <w:proofErr w:type="spellEnd"/>
      <w:r w:rsidR="00000000" w:rsidRPr="00033231">
        <w:t xml:space="preserve"> </w:t>
      </w:r>
      <w:proofErr w:type="spellStart"/>
      <w:r w:rsidR="00000000" w:rsidRPr="00033231">
        <w:t>Horsfall</w:t>
      </w:r>
      <w:proofErr w:type="spellEnd"/>
      <w:r w:rsidR="00000000" w:rsidRPr="00033231">
        <w:t xml:space="preserve"> en paradis</w:t>
      </w:r>
      <w:r>
        <w:t xml:space="preserve">. </w:t>
      </w:r>
      <w:r w:rsidR="00000000" w:rsidRPr="00033231">
        <w:t>Voyez</w:t>
      </w:r>
      <w:r>
        <w:t xml:space="preserve">, </w:t>
      </w:r>
      <w:r w:rsidR="00000000" w:rsidRPr="00033231">
        <w:t>je n</w:t>
      </w:r>
      <w:r>
        <w:t>’</w:t>
      </w:r>
      <w:r w:rsidR="00000000" w:rsidRPr="00033231">
        <w:t>ai pas besoin de so</w:t>
      </w:r>
      <w:r w:rsidR="00000000" w:rsidRPr="00033231">
        <w:t>n</w:t>
      </w:r>
      <w:r w:rsidR="00000000" w:rsidRPr="00033231">
        <w:t>ner</w:t>
      </w:r>
      <w:r>
        <w:t xml:space="preserve"> : </w:t>
      </w:r>
      <w:r w:rsidR="00000000" w:rsidRPr="00033231">
        <w:t>j</w:t>
      </w:r>
      <w:r>
        <w:t>’</w:t>
      </w:r>
      <w:r w:rsidR="00000000" w:rsidRPr="00033231">
        <w:t>ouvre la porte</w:t>
      </w:r>
      <w:r>
        <w:t xml:space="preserve"> ; </w:t>
      </w:r>
      <w:r w:rsidR="00000000" w:rsidRPr="00033231">
        <w:t>le corridor est vide</w:t>
      </w:r>
      <w:r>
        <w:t xml:space="preserve">, </w:t>
      </w:r>
      <w:r w:rsidR="00000000" w:rsidRPr="00033231">
        <w:t>l</w:t>
      </w:r>
      <w:r>
        <w:t>’</w:t>
      </w:r>
      <w:r w:rsidR="00000000" w:rsidRPr="00033231">
        <w:t>escalier tranquille</w:t>
      </w:r>
      <w:r>
        <w:t xml:space="preserve">, </w:t>
      </w:r>
      <w:r w:rsidR="00000000" w:rsidRPr="00033231">
        <w:t>et aussi la galerie</w:t>
      </w:r>
      <w:r>
        <w:t xml:space="preserve"> ; </w:t>
      </w:r>
      <w:r w:rsidR="00000000" w:rsidRPr="00033231">
        <w:t>la maison entière et ses habitants sont sous un enchantement que je ne romprai que lorsque vous serez partie</w:t>
      </w:r>
      <w:r>
        <w:t>.</w:t>
      </w:r>
    </w:p>
    <w:p w14:paraId="0A36D5AF" w14:textId="77777777" w:rsidR="004F69D6" w:rsidRDefault="004F69D6" w:rsidP="0021796F">
      <w:r>
        <w:t>— </w:t>
      </w:r>
      <w:r w:rsidR="00000000" w:rsidRPr="00033231">
        <w:t>Martin</w:t>
      </w:r>
      <w:r>
        <w:t xml:space="preserve">, </w:t>
      </w:r>
      <w:r w:rsidR="00000000" w:rsidRPr="00033231">
        <w:t>j</w:t>
      </w:r>
      <w:r>
        <w:t>’</w:t>
      </w:r>
      <w:r w:rsidR="00000000" w:rsidRPr="00033231">
        <w:t>ai confiance en vous</w:t>
      </w:r>
      <w:r>
        <w:t>.</w:t>
      </w:r>
    </w:p>
    <w:p w14:paraId="2AC6195D" w14:textId="77777777" w:rsidR="004F69D6" w:rsidRDefault="004F69D6" w:rsidP="0021796F">
      <w:r>
        <w:t>— </w:t>
      </w:r>
      <w:r w:rsidR="00000000" w:rsidRPr="00033231">
        <w:t>Jamais vous n</w:t>
      </w:r>
      <w:r>
        <w:t>’</w:t>
      </w:r>
      <w:r w:rsidR="00000000" w:rsidRPr="00033231">
        <w:t>avez dit une meilleure parole</w:t>
      </w:r>
      <w:r>
        <w:t xml:space="preserve">. </w:t>
      </w:r>
      <w:r w:rsidR="00000000" w:rsidRPr="00033231">
        <w:t>Laissez-moi prendre votre châle</w:t>
      </w:r>
      <w:r>
        <w:t xml:space="preserve"> ; </w:t>
      </w:r>
      <w:r w:rsidR="00000000" w:rsidRPr="00033231">
        <w:t>j</w:t>
      </w:r>
      <w:r>
        <w:t>’</w:t>
      </w:r>
      <w:r w:rsidR="00000000" w:rsidRPr="00033231">
        <w:t>en secouerai la neige et le ferai sécher</w:t>
      </w:r>
      <w:r>
        <w:t xml:space="preserve">. </w:t>
      </w:r>
      <w:r w:rsidR="00000000" w:rsidRPr="00033231">
        <w:t>Vous avez froid et vous êtes mouillée</w:t>
      </w:r>
      <w:r>
        <w:t xml:space="preserve">, </w:t>
      </w:r>
      <w:r w:rsidR="00000000" w:rsidRPr="00033231">
        <w:t>ne vous inquiétez pas de cela</w:t>
      </w:r>
      <w:r>
        <w:t xml:space="preserve"> ; </w:t>
      </w:r>
      <w:r w:rsidR="00000000" w:rsidRPr="00033231">
        <w:t>il y a du feu là-haut</w:t>
      </w:r>
      <w:r>
        <w:t xml:space="preserve">. </w:t>
      </w:r>
      <w:r w:rsidR="00000000" w:rsidRPr="00033231">
        <w:t>Êtes-vous prête</w:t>
      </w:r>
      <w:r>
        <w:t> ?</w:t>
      </w:r>
    </w:p>
    <w:p w14:paraId="65B82B37" w14:textId="77777777" w:rsidR="004F69D6" w:rsidRDefault="004F69D6" w:rsidP="0021796F">
      <w:r>
        <w:t>— </w:t>
      </w:r>
      <w:r w:rsidR="00000000" w:rsidRPr="00033231">
        <w:t>Oui</w:t>
      </w:r>
      <w:r>
        <w:t>.</w:t>
      </w:r>
    </w:p>
    <w:p w14:paraId="0E241F77" w14:textId="0CC7BD5C" w:rsidR="00000000" w:rsidRPr="00033231" w:rsidRDefault="004F69D6" w:rsidP="0021796F">
      <w:r>
        <w:t>— </w:t>
      </w:r>
      <w:r w:rsidR="00000000" w:rsidRPr="00033231">
        <w:t>Suivez-moi</w:t>
      </w:r>
      <w:r>
        <w:t>. »</w:t>
      </w:r>
    </w:p>
    <w:p w14:paraId="01867AB3" w14:textId="77777777" w:rsidR="004F69D6" w:rsidRDefault="00000000" w:rsidP="0021796F">
      <w:r w:rsidRPr="00033231">
        <w:t>Il laissa ses souliers sur le paillasson</w:t>
      </w:r>
      <w:r w:rsidR="004F69D6">
        <w:t xml:space="preserve">, </w:t>
      </w:r>
      <w:r w:rsidRPr="00033231">
        <w:t>et monta l</w:t>
      </w:r>
      <w:r w:rsidR="004F69D6">
        <w:t>’</w:t>
      </w:r>
      <w:r w:rsidRPr="00033231">
        <w:t>escalier pieds nus</w:t>
      </w:r>
      <w:r w:rsidR="004F69D6">
        <w:t xml:space="preserve"> ; </w:t>
      </w:r>
      <w:r w:rsidRPr="00033231">
        <w:t>Caroline se glissa auprès de lui d</w:t>
      </w:r>
      <w:r w:rsidR="004F69D6">
        <w:t>’</w:t>
      </w:r>
      <w:r w:rsidRPr="00033231">
        <w:t>un pas léger</w:t>
      </w:r>
      <w:r w:rsidR="004F69D6">
        <w:t xml:space="preserve"> : </w:t>
      </w:r>
      <w:r w:rsidRPr="00033231">
        <w:t>il y avait une galerie</w:t>
      </w:r>
      <w:r w:rsidR="004F69D6">
        <w:t xml:space="preserve">, </w:t>
      </w:r>
      <w:r w:rsidRPr="00033231">
        <w:t>puis un passage</w:t>
      </w:r>
      <w:r w:rsidR="004F69D6">
        <w:t xml:space="preserve"> ; </w:t>
      </w:r>
      <w:r w:rsidRPr="00033231">
        <w:t>au bout de ce passage</w:t>
      </w:r>
      <w:r w:rsidR="004F69D6">
        <w:t xml:space="preserve">, </w:t>
      </w:r>
      <w:r w:rsidRPr="00033231">
        <w:t>Ma</w:t>
      </w:r>
      <w:r w:rsidRPr="00033231">
        <w:t>r</w:t>
      </w:r>
      <w:r w:rsidRPr="00033231">
        <w:t>tin s</w:t>
      </w:r>
      <w:r w:rsidR="004F69D6">
        <w:t>’</w:t>
      </w:r>
      <w:r w:rsidRPr="00033231">
        <w:t>arrêta devant une porte et frappa</w:t>
      </w:r>
      <w:r w:rsidR="004F69D6">
        <w:t xml:space="preserve">. </w:t>
      </w:r>
      <w:r w:rsidRPr="00033231">
        <w:t>Il fut obligé de frapper deux</w:t>
      </w:r>
      <w:r w:rsidR="004F69D6">
        <w:t xml:space="preserve">, </w:t>
      </w:r>
      <w:r w:rsidRPr="00033231">
        <w:t>et même trois fois</w:t>
      </w:r>
      <w:r w:rsidR="004F69D6">
        <w:t xml:space="preserve"> ; </w:t>
      </w:r>
      <w:r w:rsidRPr="00033231">
        <w:t>une voix connue de l</w:t>
      </w:r>
      <w:r w:rsidR="004F69D6">
        <w:t>’</w:t>
      </w:r>
      <w:r w:rsidRPr="00033231">
        <w:t>une des deux personnes présentes dit à la fin</w:t>
      </w:r>
      <w:r w:rsidR="004F69D6">
        <w:t> :</w:t>
      </w:r>
    </w:p>
    <w:p w14:paraId="6297DCF8" w14:textId="655ED10B" w:rsidR="00000000" w:rsidRPr="00033231" w:rsidRDefault="004F69D6" w:rsidP="0021796F">
      <w:r>
        <w:t>« </w:t>
      </w:r>
      <w:r w:rsidR="00000000" w:rsidRPr="00033231">
        <w:t>Entrez</w:t>
      </w:r>
      <w:r>
        <w:t>. »</w:t>
      </w:r>
    </w:p>
    <w:p w14:paraId="594684AB" w14:textId="77777777" w:rsidR="004F69D6" w:rsidRDefault="00000000" w:rsidP="0021796F">
      <w:r w:rsidRPr="00033231">
        <w:t>Le jeune garçon entra lestement</w:t>
      </w:r>
      <w:r w:rsidR="004F69D6">
        <w:t>.</w:t>
      </w:r>
    </w:p>
    <w:p w14:paraId="569222DC" w14:textId="77777777" w:rsidR="004F69D6" w:rsidRDefault="004F69D6" w:rsidP="0021796F">
      <w:r>
        <w:t>« </w:t>
      </w:r>
      <w:r w:rsidR="00000000" w:rsidRPr="00033231">
        <w:t>Monsieur Moore</w:t>
      </w:r>
      <w:r>
        <w:t xml:space="preserve">, </w:t>
      </w:r>
      <w:r w:rsidR="00000000" w:rsidRPr="00033231">
        <w:t>une lady est venue demander de vos nouvelles</w:t>
      </w:r>
      <w:r>
        <w:t xml:space="preserve"> ; </w:t>
      </w:r>
      <w:r w:rsidR="00000000" w:rsidRPr="00033231">
        <w:t>aucune des femmes n</w:t>
      </w:r>
      <w:r>
        <w:t>’</w:t>
      </w:r>
      <w:r w:rsidR="00000000" w:rsidRPr="00033231">
        <w:t>était là</w:t>
      </w:r>
      <w:r>
        <w:t xml:space="preserve"> ; </w:t>
      </w:r>
      <w:r w:rsidR="00000000" w:rsidRPr="00033231">
        <w:t>c</w:t>
      </w:r>
      <w:r>
        <w:t>’</w:t>
      </w:r>
      <w:r w:rsidR="00000000" w:rsidRPr="00033231">
        <w:t>est jour de lessive</w:t>
      </w:r>
      <w:r>
        <w:t xml:space="preserve">, </w:t>
      </w:r>
      <w:r w:rsidR="00000000" w:rsidRPr="00033231">
        <w:t>et les servantes sont plongées dans l</w:t>
      </w:r>
      <w:r>
        <w:t>’</w:t>
      </w:r>
      <w:r w:rsidR="00000000" w:rsidRPr="00033231">
        <w:t>eau de savon jusque par-dessus la tête dans la cuisine</w:t>
      </w:r>
      <w:r>
        <w:t xml:space="preserve">. </w:t>
      </w:r>
      <w:r w:rsidR="00000000" w:rsidRPr="00033231">
        <w:t>Ainsi</w:t>
      </w:r>
      <w:r>
        <w:t xml:space="preserve">, </w:t>
      </w:r>
      <w:r w:rsidR="00000000" w:rsidRPr="00033231">
        <w:t>je lui ai dit de monter ici</w:t>
      </w:r>
      <w:r>
        <w:t>.</w:t>
      </w:r>
    </w:p>
    <w:p w14:paraId="00F3BD42" w14:textId="77777777" w:rsidR="004F69D6" w:rsidRDefault="004F69D6" w:rsidP="0021796F">
      <w:r>
        <w:t>— </w:t>
      </w:r>
      <w:r w:rsidR="00000000" w:rsidRPr="00033231">
        <w:t>Ici</w:t>
      </w:r>
      <w:r>
        <w:t xml:space="preserve">, </w:t>
      </w:r>
      <w:r w:rsidR="00000000" w:rsidRPr="00033231">
        <w:t>monsieur</w:t>
      </w:r>
      <w:r>
        <w:t> ?</w:t>
      </w:r>
    </w:p>
    <w:p w14:paraId="7FA8AAB3" w14:textId="77777777" w:rsidR="004F69D6" w:rsidRDefault="004F69D6" w:rsidP="0021796F">
      <w:r>
        <w:lastRenderedPageBreak/>
        <w:t>— </w:t>
      </w:r>
      <w:r w:rsidR="00000000" w:rsidRPr="00033231">
        <w:t>Oui</w:t>
      </w:r>
      <w:r>
        <w:t xml:space="preserve">, </w:t>
      </w:r>
      <w:r w:rsidR="00000000" w:rsidRPr="00033231">
        <w:t>ici</w:t>
      </w:r>
      <w:r>
        <w:t xml:space="preserve"> ; </w:t>
      </w:r>
      <w:r w:rsidR="00000000" w:rsidRPr="00033231">
        <w:t>mais si vous vous y opposez</w:t>
      </w:r>
      <w:r>
        <w:t xml:space="preserve">, </w:t>
      </w:r>
      <w:r w:rsidR="00000000" w:rsidRPr="00033231">
        <w:t>elle en sera quitte pour redescendre</w:t>
      </w:r>
      <w:r>
        <w:t>.</w:t>
      </w:r>
    </w:p>
    <w:p w14:paraId="7A8AE629" w14:textId="77777777" w:rsidR="004F69D6" w:rsidRDefault="004F69D6" w:rsidP="0021796F">
      <w:r>
        <w:t>— </w:t>
      </w:r>
      <w:r w:rsidR="00000000" w:rsidRPr="00033231">
        <w:t>Est-ce ici un endroit pour recevoir une dame</w:t>
      </w:r>
      <w:r>
        <w:t xml:space="preserve">, </w:t>
      </w:r>
      <w:r w:rsidR="00000000" w:rsidRPr="00033231">
        <w:t>et suis-je moi-même en état de la recevoir</w:t>
      </w:r>
      <w:r>
        <w:t xml:space="preserve">, </w:t>
      </w:r>
      <w:r w:rsidR="00000000" w:rsidRPr="00033231">
        <w:t>absurde garnement</w:t>
      </w:r>
      <w:r>
        <w:t> ?</w:t>
      </w:r>
    </w:p>
    <w:p w14:paraId="2265DA2D" w14:textId="77777777" w:rsidR="004F69D6" w:rsidRDefault="004F69D6" w:rsidP="0021796F">
      <w:r>
        <w:t>— </w:t>
      </w:r>
      <w:r w:rsidR="00000000" w:rsidRPr="00033231">
        <w:t>Non</w:t>
      </w:r>
      <w:r>
        <w:t xml:space="preserve"> : </w:t>
      </w:r>
      <w:r w:rsidR="00000000" w:rsidRPr="00033231">
        <w:t>ainsi</w:t>
      </w:r>
      <w:r>
        <w:t xml:space="preserve">, </w:t>
      </w:r>
      <w:r w:rsidR="00000000" w:rsidRPr="00033231">
        <w:t>je vais l</w:t>
      </w:r>
      <w:r>
        <w:t>’</w:t>
      </w:r>
      <w:r w:rsidR="00000000" w:rsidRPr="00033231">
        <w:t>emmener</w:t>
      </w:r>
      <w:r>
        <w:t>.</w:t>
      </w:r>
    </w:p>
    <w:p w14:paraId="32A11123" w14:textId="77777777" w:rsidR="004F69D6" w:rsidRDefault="004F69D6" w:rsidP="0021796F">
      <w:r>
        <w:t>— </w:t>
      </w:r>
      <w:r w:rsidR="00000000" w:rsidRPr="00033231">
        <w:t>Martin</w:t>
      </w:r>
      <w:r>
        <w:t xml:space="preserve">, </w:t>
      </w:r>
      <w:r w:rsidR="00000000" w:rsidRPr="00033231">
        <w:t>vous allez rester ici</w:t>
      </w:r>
      <w:r>
        <w:t xml:space="preserve">. </w:t>
      </w:r>
      <w:r w:rsidR="00000000" w:rsidRPr="00033231">
        <w:t>Qui est-elle</w:t>
      </w:r>
      <w:r>
        <w:t> ?</w:t>
      </w:r>
    </w:p>
    <w:p w14:paraId="79288BAD" w14:textId="77777777" w:rsidR="004F69D6" w:rsidRDefault="004F69D6" w:rsidP="0021796F">
      <w:r>
        <w:t>— </w:t>
      </w:r>
      <w:r w:rsidR="00000000" w:rsidRPr="00033231">
        <w:t>Votre grand</w:t>
      </w:r>
      <w:r>
        <w:t>’</w:t>
      </w:r>
      <w:r w:rsidR="00000000" w:rsidRPr="00033231">
        <w:t xml:space="preserve">mère de ce château sur le </w:t>
      </w:r>
      <w:proofErr w:type="spellStart"/>
      <w:r w:rsidR="00000000" w:rsidRPr="00033231">
        <w:t>Scheldt</w:t>
      </w:r>
      <w:proofErr w:type="spellEnd"/>
      <w:r w:rsidR="00000000" w:rsidRPr="00033231">
        <w:t xml:space="preserve"> dont parle miss Moore</w:t>
      </w:r>
      <w:r>
        <w:t>.</w:t>
      </w:r>
    </w:p>
    <w:p w14:paraId="04CF154C" w14:textId="77777777" w:rsidR="004F69D6" w:rsidRDefault="004F69D6" w:rsidP="0021796F">
      <w:r>
        <w:t>— </w:t>
      </w:r>
      <w:r w:rsidR="00000000" w:rsidRPr="00033231">
        <w:t>Martin</w:t>
      </w:r>
      <w:r>
        <w:t xml:space="preserve">, </w:t>
      </w:r>
      <w:r w:rsidR="00000000" w:rsidRPr="00033231">
        <w:t>dit un doux murmure derrière la porte</w:t>
      </w:r>
      <w:r>
        <w:t xml:space="preserve">, </w:t>
      </w:r>
      <w:r w:rsidR="00000000" w:rsidRPr="00033231">
        <w:t>ne pla</w:t>
      </w:r>
      <w:r w:rsidR="00000000" w:rsidRPr="00033231">
        <w:t>i</w:t>
      </w:r>
      <w:r w:rsidR="00000000" w:rsidRPr="00033231">
        <w:t>santez pas</w:t>
      </w:r>
      <w:r>
        <w:t>.</w:t>
      </w:r>
    </w:p>
    <w:p w14:paraId="5A5B9546" w14:textId="77777777" w:rsidR="004F69D6" w:rsidRDefault="004F69D6" w:rsidP="0021796F">
      <w:r>
        <w:t>— </w:t>
      </w:r>
      <w:r w:rsidR="00000000" w:rsidRPr="00033231">
        <w:t>Est-elle là</w:t>
      </w:r>
      <w:r>
        <w:t xml:space="preserve"> ? </w:t>
      </w:r>
      <w:r w:rsidR="00000000" w:rsidRPr="00033231">
        <w:t>demanda Moore avec empressement</w:t>
      </w:r>
      <w:r>
        <w:t xml:space="preserve"> : </w:t>
      </w:r>
      <w:r w:rsidR="00000000" w:rsidRPr="00033231">
        <w:t>il avait saisi un son confus</w:t>
      </w:r>
      <w:r>
        <w:t>.</w:t>
      </w:r>
    </w:p>
    <w:p w14:paraId="2738F4A4" w14:textId="77777777" w:rsidR="004F69D6" w:rsidRDefault="004F69D6" w:rsidP="0021796F">
      <w:r>
        <w:t>— </w:t>
      </w:r>
      <w:r w:rsidR="00000000" w:rsidRPr="00033231">
        <w:t>Elle est là</w:t>
      </w:r>
      <w:r>
        <w:t xml:space="preserve">, </w:t>
      </w:r>
      <w:r w:rsidR="00000000" w:rsidRPr="00033231">
        <w:t>près de s</w:t>
      </w:r>
      <w:r>
        <w:t>’</w:t>
      </w:r>
      <w:r w:rsidR="00000000" w:rsidRPr="00033231">
        <w:t>évanouir</w:t>
      </w:r>
      <w:r>
        <w:t xml:space="preserve"> ; </w:t>
      </w:r>
      <w:r w:rsidR="00000000" w:rsidRPr="00033231">
        <w:t>elle se tient debout sur le paillasson</w:t>
      </w:r>
      <w:r>
        <w:t xml:space="preserve">, </w:t>
      </w:r>
      <w:r w:rsidR="00000000" w:rsidRPr="00033231">
        <w:t>choquée de votre manque d</w:t>
      </w:r>
      <w:r>
        <w:t>’</w:t>
      </w:r>
      <w:r w:rsidR="00000000" w:rsidRPr="00033231">
        <w:t>affection filiale</w:t>
      </w:r>
      <w:r>
        <w:t>.</w:t>
      </w:r>
    </w:p>
    <w:p w14:paraId="660D5217" w14:textId="77777777" w:rsidR="004F69D6" w:rsidRDefault="004F69D6" w:rsidP="0021796F">
      <w:r>
        <w:t>— </w:t>
      </w:r>
      <w:r w:rsidR="00000000" w:rsidRPr="00033231">
        <w:t>Martin</w:t>
      </w:r>
      <w:r>
        <w:t xml:space="preserve">, </w:t>
      </w:r>
      <w:r w:rsidR="00000000" w:rsidRPr="00033231">
        <w:t>vous êtes quelque chose de malfaisant</w:t>
      </w:r>
      <w:r>
        <w:t xml:space="preserve">, </w:t>
      </w:r>
      <w:r w:rsidR="00000000" w:rsidRPr="00033231">
        <w:t>qui tient du démon et du page</w:t>
      </w:r>
      <w:r>
        <w:t xml:space="preserve">. </w:t>
      </w:r>
      <w:r w:rsidR="00000000" w:rsidRPr="00033231">
        <w:t>À qui ressemble-t-elle</w:t>
      </w:r>
      <w:r>
        <w:t> ?</w:t>
      </w:r>
    </w:p>
    <w:p w14:paraId="012D17FC" w14:textId="77777777" w:rsidR="004F69D6" w:rsidRDefault="004F69D6" w:rsidP="0021796F">
      <w:r>
        <w:t>— </w:t>
      </w:r>
      <w:r w:rsidR="00000000" w:rsidRPr="00033231">
        <w:t>Plus à moi qu</w:t>
      </w:r>
      <w:r>
        <w:t>’</w:t>
      </w:r>
      <w:r w:rsidR="00000000" w:rsidRPr="00033231">
        <w:t>à vous</w:t>
      </w:r>
      <w:r>
        <w:t xml:space="preserve"> ; </w:t>
      </w:r>
      <w:r w:rsidR="00000000" w:rsidRPr="00033231">
        <w:t>car elle est jeune et belle</w:t>
      </w:r>
      <w:r>
        <w:t>.</w:t>
      </w:r>
    </w:p>
    <w:p w14:paraId="587AACD8" w14:textId="77777777" w:rsidR="004F69D6" w:rsidRDefault="004F69D6" w:rsidP="0021796F">
      <w:r>
        <w:t>— </w:t>
      </w:r>
      <w:r w:rsidR="00000000" w:rsidRPr="00033231">
        <w:t>Vous allez la faire avancer</w:t>
      </w:r>
      <w:r>
        <w:t xml:space="preserve">, </w:t>
      </w:r>
      <w:r w:rsidR="00000000" w:rsidRPr="00033231">
        <w:t>entendez-vous</w:t>
      </w:r>
      <w:r>
        <w:t> ?</w:t>
      </w:r>
    </w:p>
    <w:p w14:paraId="108A30B3" w14:textId="77777777" w:rsidR="004F69D6" w:rsidRDefault="004F69D6" w:rsidP="0021796F">
      <w:r>
        <w:t>— </w:t>
      </w:r>
      <w:r w:rsidR="00000000" w:rsidRPr="00033231">
        <w:t>Venez</w:t>
      </w:r>
      <w:r>
        <w:t xml:space="preserve">, </w:t>
      </w:r>
      <w:r w:rsidR="00000000" w:rsidRPr="00033231">
        <w:t>miss Caroline</w:t>
      </w:r>
      <w:r>
        <w:t>.</w:t>
      </w:r>
    </w:p>
    <w:p w14:paraId="284F8489" w14:textId="77777777" w:rsidR="004F69D6" w:rsidRDefault="004F69D6" w:rsidP="0021796F">
      <w:r>
        <w:t>— </w:t>
      </w:r>
      <w:r w:rsidR="00000000" w:rsidRPr="00033231">
        <w:t>Miss Caroline</w:t>
      </w:r>
      <w:r>
        <w:t> ! »</w:t>
      </w:r>
      <w:r w:rsidR="00000000" w:rsidRPr="00033231">
        <w:t xml:space="preserve"> répéta Moore</w:t>
      </w:r>
      <w:r>
        <w:t>.</w:t>
      </w:r>
    </w:p>
    <w:p w14:paraId="417BD41F" w14:textId="77777777" w:rsidR="004F69D6" w:rsidRDefault="00000000" w:rsidP="0021796F">
      <w:r w:rsidRPr="00033231">
        <w:t>Et</w:t>
      </w:r>
      <w:r w:rsidR="004F69D6">
        <w:t xml:space="preserve">, </w:t>
      </w:r>
      <w:r w:rsidRPr="00033231">
        <w:t>lorsque miss Caroline entra</w:t>
      </w:r>
      <w:r w:rsidR="004F69D6">
        <w:t xml:space="preserve">, </w:t>
      </w:r>
      <w:r w:rsidRPr="00033231">
        <w:t>elle fut rencontrée au m</w:t>
      </w:r>
      <w:r w:rsidRPr="00033231">
        <w:t>i</w:t>
      </w:r>
      <w:r w:rsidRPr="00033231">
        <w:t>lieu de la chambre par un personnage grand</w:t>
      </w:r>
      <w:r w:rsidR="004F69D6">
        <w:t xml:space="preserve">, </w:t>
      </w:r>
      <w:r w:rsidRPr="00033231">
        <w:t>maigre et portant les traces de la maladie</w:t>
      </w:r>
      <w:r w:rsidR="004F69D6">
        <w:t xml:space="preserve">, </w:t>
      </w:r>
      <w:r w:rsidRPr="00033231">
        <w:t>qui lui prit les deux mains</w:t>
      </w:r>
      <w:r w:rsidR="004F69D6">
        <w:t>.</w:t>
      </w:r>
    </w:p>
    <w:p w14:paraId="27951EB0" w14:textId="0D9C552A" w:rsidR="00000000" w:rsidRPr="00033231" w:rsidRDefault="004F69D6" w:rsidP="0021796F">
      <w:r>
        <w:t>« </w:t>
      </w:r>
      <w:r w:rsidR="00000000" w:rsidRPr="00033231">
        <w:t>Je vous donne un quart d</w:t>
      </w:r>
      <w:r>
        <w:t>’</w:t>
      </w:r>
      <w:r w:rsidR="00000000" w:rsidRPr="00033231">
        <w:t>heure</w:t>
      </w:r>
      <w:r>
        <w:t xml:space="preserve">, </w:t>
      </w:r>
      <w:r w:rsidR="00000000" w:rsidRPr="00033231">
        <w:t>dit Martin en se retirant</w:t>
      </w:r>
      <w:r>
        <w:t xml:space="preserve">, </w:t>
      </w:r>
      <w:r w:rsidR="00000000" w:rsidRPr="00033231">
        <w:t>pas plus</w:t>
      </w:r>
      <w:r>
        <w:t xml:space="preserve">. </w:t>
      </w:r>
      <w:r w:rsidR="00000000" w:rsidRPr="00033231">
        <w:t xml:space="preserve">Dites-vous ce que vous avez à vous dire </w:t>
      </w:r>
      <w:r w:rsidR="00000000" w:rsidRPr="00033231">
        <w:lastRenderedPageBreak/>
        <w:t>pendant ce temps</w:t>
      </w:r>
      <w:r>
        <w:t xml:space="preserve"> ; </w:t>
      </w:r>
      <w:r w:rsidR="00000000" w:rsidRPr="00033231">
        <w:t>jusqu</w:t>
      </w:r>
      <w:r>
        <w:t>’</w:t>
      </w:r>
      <w:r w:rsidR="00000000" w:rsidRPr="00033231">
        <w:t>à ce qu</w:t>
      </w:r>
      <w:r>
        <w:t>’</w:t>
      </w:r>
      <w:r w:rsidR="00000000" w:rsidRPr="00033231">
        <w:t>il soit écoulé j</w:t>
      </w:r>
      <w:r>
        <w:t>’</w:t>
      </w:r>
      <w:r w:rsidR="00000000" w:rsidRPr="00033231">
        <w:t>attends dans la galerie</w:t>
      </w:r>
      <w:r>
        <w:t xml:space="preserve"> : </w:t>
      </w:r>
      <w:r w:rsidR="00000000" w:rsidRPr="00033231">
        <w:t>pe</w:t>
      </w:r>
      <w:r w:rsidR="00000000" w:rsidRPr="00033231">
        <w:t>r</w:t>
      </w:r>
      <w:r w:rsidR="00000000" w:rsidRPr="00033231">
        <w:t>sonne ne pourra approcher</w:t>
      </w:r>
      <w:r>
        <w:t xml:space="preserve"> ; </w:t>
      </w:r>
      <w:r w:rsidR="00000000" w:rsidRPr="00033231">
        <w:t>je veillerai sur votre sûreté</w:t>
      </w:r>
      <w:r>
        <w:t xml:space="preserve">. </w:t>
      </w:r>
      <w:r w:rsidR="00000000" w:rsidRPr="00033231">
        <w:t>Si vous persistiez à vouloir rester plus longtemps</w:t>
      </w:r>
      <w:r>
        <w:t xml:space="preserve">, </w:t>
      </w:r>
      <w:r w:rsidR="00000000" w:rsidRPr="00033231">
        <w:t>je vous abandonn</w:t>
      </w:r>
      <w:r w:rsidR="00000000" w:rsidRPr="00033231">
        <w:t>e</w:t>
      </w:r>
      <w:r w:rsidR="00000000" w:rsidRPr="00033231">
        <w:t>rais à votre sort</w:t>
      </w:r>
      <w:r>
        <w:t>. »</w:t>
      </w:r>
    </w:p>
    <w:p w14:paraId="08E6E66F" w14:textId="77777777" w:rsidR="004F69D6" w:rsidRDefault="00000000" w:rsidP="0021796F">
      <w:r w:rsidRPr="00033231">
        <w:t>Il ferma la porte</w:t>
      </w:r>
      <w:r w:rsidR="004F69D6">
        <w:t xml:space="preserve">. </w:t>
      </w:r>
      <w:r w:rsidRPr="00033231">
        <w:t>Dans la galerie</w:t>
      </w:r>
      <w:r w:rsidR="004F69D6">
        <w:t xml:space="preserve">, </w:t>
      </w:r>
      <w:r w:rsidRPr="00033231">
        <w:t>il était aussi fier qu</w:t>
      </w:r>
      <w:r w:rsidR="004F69D6">
        <w:t>’</w:t>
      </w:r>
      <w:r w:rsidRPr="00033231">
        <w:t>un roi</w:t>
      </w:r>
      <w:r w:rsidR="004F69D6">
        <w:t xml:space="preserve">. </w:t>
      </w:r>
      <w:r w:rsidRPr="00033231">
        <w:t>Jamais il ne s</w:t>
      </w:r>
      <w:r w:rsidR="004F69D6">
        <w:t>’</w:t>
      </w:r>
      <w:r w:rsidRPr="00033231">
        <w:t>était trouvé engagé dans une aventure qui fût autant de son goût</w:t>
      </w:r>
      <w:r w:rsidR="004F69D6">
        <w:t xml:space="preserve"> ; </w:t>
      </w:r>
      <w:r w:rsidRPr="00033231">
        <w:t>car jamais aventure ne lui avait donné a</w:t>
      </w:r>
      <w:r w:rsidRPr="00033231">
        <w:t>u</w:t>
      </w:r>
      <w:r w:rsidRPr="00033231">
        <w:t>tant d</w:t>
      </w:r>
      <w:r w:rsidR="004F69D6">
        <w:t>’</w:t>
      </w:r>
      <w:r w:rsidRPr="00033231">
        <w:t>importance</w:t>
      </w:r>
      <w:r w:rsidR="004F69D6">
        <w:t xml:space="preserve">, </w:t>
      </w:r>
      <w:r w:rsidRPr="00033231">
        <w:t>ou ne lui avait inspiré autant d</w:t>
      </w:r>
      <w:r w:rsidR="004F69D6">
        <w:t>’</w:t>
      </w:r>
      <w:r w:rsidRPr="00033231">
        <w:t>intérêt</w:t>
      </w:r>
      <w:r w:rsidR="004F69D6">
        <w:t>.</w:t>
      </w:r>
    </w:p>
    <w:p w14:paraId="5F9834FC" w14:textId="77777777" w:rsidR="004F69D6" w:rsidRDefault="004F69D6" w:rsidP="0021796F">
      <w:r>
        <w:t>« </w:t>
      </w:r>
      <w:r w:rsidR="00000000" w:rsidRPr="00033231">
        <w:t>Vous êtes enfin venue</w:t>
      </w:r>
      <w:r>
        <w:t xml:space="preserve"> ! </w:t>
      </w:r>
      <w:r w:rsidR="00000000" w:rsidRPr="00033231">
        <w:t>dit l</w:t>
      </w:r>
      <w:r>
        <w:t>’</w:t>
      </w:r>
      <w:r w:rsidR="00000000" w:rsidRPr="00033231">
        <w:t>homme maigre en regardant sa visiteuse avec ses yeux caves</w:t>
      </w:r>
      <w:r>
        <w:t>.</w:t>
      </w:r>
    </w:p>
    <w:p w14:paraId="3DD049AA" w14:textId="77777777" w:rsidR="004F69D6" w:rsidRDefault="004F69D6" w:rsidP="0021796F">
      <w:r>
        <w:t>— </w:t>
      </w:r>
      <w:r w:rsidR="00000000" w:rsidRPr="00033231">
        <w:t>M</w:t>
      </w:r>
      <w:r>
        <w:t>’</w:t>
      </w:r>
      <w:r w:rsidR="00000000" w:rsidRPr="00033231">
        <w:t>attendiez-vous auparavant</w:t>
      </w:r>
      <w:r>
        <w:t> ?</w:t>
      </w:r>
    </w:p>
    <w:p w14:paraId="6DDBB6BC" w14:textId="77777777" w:rsidR="004F69D6" w:rsidRDefault="004F69D6" w:rsidP="0021796F">
      <w:r>
        <w:t>— </w:t>
      </w:r>
      <w:r w:rsidR="00000000" w:rsidRPr="00033231">
        <w:t>Pendant un mois</w:t>
      </w:r>
      <w:r>
        <w:t xml:space="preserve">, </w:t>
      </w:r>
      <w:r w:rsidR="00000000" w:rsidRPr="00033231">
        <w:t>près de deux mois</w:t>
      </w:r>
      <w:r>
        <w:t xml:space="preserve">, </w:t>
      </w:r>
      <w:r w:rsidR="00000000" w:rsidRPr="00033231">
        <w:t>nous avons été bien près l</w:t>
      </w:r>
      <w:r>
        <w:t>’</w:t>
      </w:r>
      <w:r w:rsidR="00000000" w:rsidRPr="00033231">
        <w:t>un de l</w:t>
      </w:r>
      <w:r>
        <w:t>’</w:t>
      </w:r>
      <w:r w:rsidR="00000000" w:rsidRPr="00033231">
        <w:t>autre</w:t>
      </w:r>
      <w:r>
        <w:t xml:space="preserve">, </w:t>
      </w:r>
      <w:r w:rsidR="00000000" w:rsidRPr="00033231">
        <w:t>et j</w:t>
      </w:r>
      <w:r>
        <w:t>’</w:t>
      </w:r>
      <w:r w:rsidR="00000000" w:rsidRPr="00033231">
        <w:t>ai passé de longues heures de souffra</w:t>
      </w:r>
      <w:r w:rsidR="00000000" w:rsidRPr="00033231">
        <w:t>n</w:t>
      </w:r>
      <w:r w:rsidR="00000000" w:rsidRPr="00033231">
        <w:t>ces</w:t>
      </w:r>
      <w:r>
        <w:t xml:space="preserve">, </w:t>
      </w:r>
      <w:r w:rsidR="00000000" w:rsidRPr="00033231">
        <w:t>de danger</w:t>
      </w:r>
      <w:r>
        <w:t xml:space="preserve">, </w:t>
      </w:r>
      <w:r w:rsidR="00000000" w:rsidRPr="00033231">
        <w:t>de misère</w:t>
      </w:r>
      <w:r>
        <w:t xml:space="preserve">, </w:t>
      </w:r>
      <w:r w:rsidR="00000000" w:rsidRPr="00033231">
        <w:t>Cary</w:t>
      </w:r>
      <w:r>
        <w:t> !</w:t>
      </w:r>
    </w:p>
    <w:p w14:paraId="53F8FF37" w14:textId="77777777" w:rsidR="004F69D6" w:rsidRDefault="004F69D6" w:rsidP="0021796F">
      <w:r>
        <w:t>— </w:t>
      </w:r>
      <w:r w:rsidR="00000000" w:rsidRPr="00033231">
        <w:t>Je ne pouvais venir</w:t>
      </w:r>
      <w:r>
        <w:t>.</w:t>
      </w:r>
    </w:p>
    <w:p w14:paraId="0A1B29EB" w14:textId="20FE39B8" w:rsidR="00000000" w:rsidRPr="00033231" w:rsidRDefault="004F69D6" w:rsidP="0021796F">
      <w:r>
        <w:t>— </w:t>
      </w:r>
      <w:r w:rsidR="00000000" w:rsidRPr="00033231">
        <w:t xml:space="preserve">Ne </w:t>
      </w:r>
      <w:proofErr w:type="spellStart"/>
      <w:r w:rsidR="00000000" w:rsidRPr="00033231">
        <w:t>pouviez-vous</w:t>
      </w:r>
      <w:proofErr w:type="spellEnd"/>
      <w:r w:rsidR="00000000" w:rsidRPr="00033231">
        <w:t xml:space="preserve"> venir</w:t>
      </w:r>
      <w:r>
        <w:t xml:space="preserve"> ? </w:t>
      </w:r>
      <w:r w:rsidR="00000000" w:rsidRPr="00033231">
        <w:t xml:space="preserve">mais la </w:t>
      </w:r>
      <w:proofErr w:type="spellStart"/>
      <w:r w:rsidR="00000000" w:rsidRPr="00033231">
        <w:t>rectorerie</w:t>
      </w:r>
      <w:proofErr w:type="spellEnd"/>
      <w:r w:rsidR="00000000" w:rsidRPr="00033231">
        <w:t xml:space="preserve"> et </w:t>
      </w:r>
      <w:proofErr w:type="spellStart"/>
      <w:r w:rsidR="00000000" w:rsidRPr="00033231">
        <w:t>Briarmains</w:t>
      </w:r>
      <w:proofErr w:type="spellEnd"/>
      <w:r w:rsidR="00000000" w:rsidRPr="00033231">
        <w:t xml:space="preserve"> sont très-rapprochés</w:t>
      </w:r>
      <w:r>
        <w:t xml:space="preserve"> : </w:t>
      </w:r>
      <w:r w:rsidR="00000000" w:rsidRPr="00033231">
        <w:t>il n</w:t>
      </w:r>
      <w:r>
        <w:t>’</w:t>
      </w:r>
      <w:r w:rsidR="00000000" w:rsidRPr="00033231">
        <w:t>y a pas deux milles de distance</w:t>
      </w:r>
      <w:r>
        <w:t>. »</w:t>
      </w:r>
    </w:p>
    <w:p w14:paraId="1858EC93" w14:textId="77777777" w:rsidR="004F69D6" w:rsidRDefault="00000000" w:rsidP="0021796F">
      <w:r w:rsidRPr="00033231">
        <w:t>Il y avait de la peine</w:t>
      </w:r>
      <w:r w:rsidR="004F69D6">
        <w:t xml:space="preserve">, </w:t>
      </w:r>
      <w:r w:rsidRPr="00033231">
        <w:t>il y avait du plaisir</w:t>
      </w:r>
      <w:r w:rsidR="004F69D6">
        <w:t xml:space="preserve">, </w:t>
      </w:r>
      <w:r w:rsidRPr="00033231">
        <w:t>sur la figure de la jeune fille en entendant ces reproches</w:t>
      </w:r>
      <w:r w:rsidR="004F69D6">
        <w:t xml:space="preserve"> ; </w:t>
      </w:r>
      <w:r w:rsidRPr="00033231">
        <w:t>il lui était doux</w:t>
      </w:r>
      <w:r w:rsidR="004F69D6">
        <w:t xml:space="preserve">, </w:t>
      </w:r>
      <w:r w:rsidRPr="00033231">
        <w:t>il lui était amer de se défendre</w:t>
      </w:r>
      <w:r w:rsidR="004F69D6">
        <w:t>.</w:t>
      </w:r>
    </w:p>
    <w:p w14:paraId="77A339D4" w14:textId="7197EC19" w:rsidR="004F69D6" w:rsidRDefault="004F69D6" w:rsidP="0021796F">
      <w:r>
        <w:t>« </w:t>
      </w:r>
      <w:r w:rsidR="00000000" w:rsidRPr="00033231">
        <w:t>Quand je dis que je ne pouvais venir</w:t>
      </w:r>
      <w:r>
        <w:t xml:space="preserve">, </w:t>
      </w:r>
      <w:r w:rsidR="00000000" w:rsidRPr="00033231">
        <w:t>je veux dire que je ne pouvais vous voir</w:t>
      </w:r>
      <w:r>
        <w:t xml:space="preserve">. </w:t>
      </w:r>
      <w:r w:rsidR="00000000" w:rsidRPr="00033231">
        <w:t>Car je vins avec maman le jour même où nous apprîmes l</w:t>
      </w:r>
      <w:r>
        <w:t>’</w:t>
      </w:r>
      <w:r w:rsidR="00000000" w:rsidRPr="00033231">
        <w:t>accident qui était arrivé</w:t>
      </w:r>
      <w:r>
        <w:t>. M. </w:t>
      </w:r>
      <w:r w:rsidR="00000000" w:rsidRPr="00033231">
        <w:t>Mac Turk nous dit qu</w:t>
      </w:r>
      <w:r>
        <w:t>’</w:t>
      </w:r>
      <w:r w:rsidR="00000000" w:rsidRPr="00033231">
        <w:t>il était impossible d</w:t>
      </w:r>
      <w:r>
        <w:t>’</w:t>
      </w:r>
      <w:r w:rsidR="00000000" w:rsidRPr="00033231">
        <w:t>admettre aucun étranger</w:t>
      </w:r>
      <w:r>
        <w:t>.</w:t>
      </w:r>
    </w:p>
    <w:p w14:paraId="15273B70" w14:textId="77777777" w:rsidR="004F69D6" w:rsidRDefault="004F69D6" w:rsidP="0021796F">
      <w:r>
        <w:t>— </w:t>
      </w:r>
      <w:r w:rsidR="00000000" w:rsidRPr="00033231">
        <w:t>Mais depuis</w:t>
      </w:r>
      <w:r>
        <w:t xml:space="preserve">, </w:t>
      </w:r>
      <w:r w:rsidR="00000000" w:rsidRPr="00033231">
        <w:t>chaque belle après-midi de ces semaines passées</w:t>
      </w:r>
      <w:r>
        <w:t xml:space="preserve">, </w:t>
      </w:r>
      <w:r w:rsidR="00000000" w:rsidRPr="00033231">
        <w:t>j</w:t>
      </w:r>
      <w:r>
        <w:t>’</w:t>
      </w:r>
      <w:r w:rsidR="00000000" w:rsidRPr="00033231">
        <w:t>ai attendu et j</w:t>
      </w:r>
      <w:r>
        <w:t>’</w:t>
      </w:r>
      <w:r w:rsidR="00000000" w:rsidRPr="00033231">
        <w:t>ai écouté</w:t>
      </w:r>
      <w:r>
        <w:t xml:space="preserve">. </w:t>
      </w:r>
      <w:r w:rsidR="00000000" w:rsidRPr="00033231">
        <w:t>Quelque chose là</w:t>
      </w:r>
      <w:r>
        <w:t xml:space="preserve">, </w:t>
      </w:r>
      <w:r w:rsidR="00000000" w:rsidRPr="00033231">
        <w:t>Cary</w:t>
      </w:r>
      <w:r>
        <w:t xml:space="preserve"> (</w:t>
      </w:r>
      <w:r w:rsidR="00000000" w:rsidRPr="00033231">
        <w:t>a</w:t>
      </w:r>
      <w:r w:rsidR="00000000" w:rsidRPr="00033231">
        <w:t>p</w:t>
      </w:r>
      <w:r w:rsidR="00000000" w:rsidRPr="00033231">
        <w:t>puyant sa main sur sa poitrine</w:t>
      </w:r>
      <w:r>
        <w:t xml:space="preserve">), </w:t>
      </w:r>
      <w:r w:rsidR="00000000" w:rsidRPr="00033231">
        <w:t>me disait qu</w:t>
      </w:r>
      <w:r>
        <w:t>’</w:t>
      </w:r>
      <w:r w:rsidR="00000000" w:rsidRPr="00033231">
        <w:t xml:space="preserve">il était </w:t>
      </w:r>
      <w:r w:rsidR="00000000" w:rsidRPr="00033231">
        <w:lastRenderedPageBreak/>
        <w:t>impossible que vous m</w:t>
      </w:r>
      <w:r>
        <w:t>’</w:t>
      </w:r>
      <w:r w:rsidR="00000000" w:rsidRPr="00033231">
        <w:t>eussiez oublié</w:t>
      </w:r>
      <w:r>
        <w:t xml:space="preserve">. </w:t>
      </w:r>
      <w:r w:rsidR="00000000" w:rsidRPr="00033231">
        <w:t>Non que je mérite d</w:t>
      </w:r>
      <w:r>
        <w:t>’</w:t>
      </w:r>
      <w:r w:rsidR="00000000" w:rsidRPr="00033231">
        <w:t>occuper vos pensées</w:t>
      </w:r>
      <w:r>
        <w:t xml:space="preserve"> ; </w:t>
      </w:r>
      <w:r w:rsidR="00000000" w:rsidRPr="00033231">
        <w:t>mais nous sommes de vieilles connaissances</w:t>
      </w:r>
      <w:r>
        <w:t xml:space="preserve">, </w:t>
      </w:r>
      <w:r w:rsidR="00000000" w:rsidRPr="00033231">
        <w:t>nous sommes cousins</w:t>
      </w:r>
      <w:r>
        <w:t>.</w:t>
      </w:r>
    </w:p>
    <w:p w14:paraId="6E9B8443" w14:textId="77777777" w:rsidR="004F69D6" w:rsidRDefault="004F69D6" w:rsidP="0021796F">
      <w:r>
        <w:t>— </w:t>
      </w:r>
      <w:r w:rsidR="00000000" w:rsidRPr="00033231">
        <w:t>Je vins de nouveau</w:t>
      </w:r>
      <w:r>
        <w:t xml:space="preserve">, </w:t>
      </w:r>
      <w:r w:rsidR="00000000" w:rsidRPr="00033231">
        <w:t>Robert</w:t>
      </w:r>
      <w:r>
        <w:t xml:space="preserve"> ; </w:t>
      </w:r>
      <w:r w:rsidR="00000000" w:rsidRPr="00033231">
        <w:t>maman et moi vînmes de nouveau</w:t>
      </w:r>
      <w:r>
        <w:t>.</w:t>
      </w:r>
    </w:p>
    <w:p w14:paraId="6623B010" w14:textId="1D1FF8E1" w:rsidR="00000000" w:rsidRPr="00033231" w:rsidRDefault="004F69D6" w:rsidP="0021796F">
      <w:r>
        <w:t>— </w:t>
      </w:r>
      <w:r w:rsidR="00000000" w:rsidRPr="00033231">
        <w:t>Est-ce vrai</w:t>
      </w:r>
      <w:r>
        <w:t xml:space="preserve"> ? </w:t>
      </w:r>
      <w:r w:rsidR="00000000" w:rsidRPr="00033231">
        <w:t>Allons</w:t>
      </w:r>
      <w:r>
        <w:t xml:space="preserve">, </w:t>
      </w:r>
      <w:r w:rsidR="00000000" w:rsidRPr="00033231">
        <w:t>j</w:t>
      </w:r>
      <w:r>
        <w:t>’</w:t>
      </w:r>
      <w:r w:rsidR="00000000" w:rsidRPr="00033231">
        <w:t>aime à entendre cela</w:t>
      </w:r>
      <w:r>
        <w:t xml:space="preserve"> : </w:t>
      </w:r>
      <w:r w:rsidR="00000000" w:rsidRPr="00033231">
        <w:t>puisque vous êtes venue de nouveau</w:t>
      </w:r>
      <w:r>
        <w:t xml:space="preserve">, </w:t>
      </w:r>
      <w:r w:rsidR="00000000" w:rsidRPr="00033231">
        <w:t>nous allons nous asseoir et causer de c</w:t>
      </w:r>
      <w:r w:rsidR="00000000" w:rsidRPr="00033231">
        <w:t>e</w:t>
      </w:r>
      <w:r w:rsidR="00000000" w:rsidRPr="00033231">
        <w:t>la</w:t>
      </w:r>
      <w:r>
        <w:t>. »</w:t>
      </w:r>
    </w:p>
    <w:p w14:paraId="7EB0F886" w14:textId="77777777" w:rsidR="004F69D6" w:rsidRDefault="00000000" w:rsidP="0021796F">
      <w:r w:rsidRPr="00033231">
        <w:t>Ils s</w:t>
      </w:r>
      <w:r w:rsidR="004F69D6">
        <w:t>’</w:t>
      </w:r>
      <w:r w:rsidRPr="00033231">
        <w:t>assirent</w:t>
      </w:r>
      <w:r w:rsidR="004F69D6">
        <w:t xml:space="preserve">, </w:t>
      </w:r>
      <w:r w:rsidRPr="00033231">
        <w:t>Caroline approcha sa chaise de la sienne</w:t>
      </w:r>
      <w:r w:rsidR="004F69D6">
        <w:t xml:space="preserve">. </w:t>
      </w:r>
      <w:r w:rsidRPr="00033231">
        <w:t>L</w:t>
      </w:r>
      <w:r w:rsidR="004F69D6">
        <w:t>’</w:t>
      </w:r>
      <w:r w:rsidRPr="00033231">
        <w:t>air était en ce moment obscurci par la neige</w:t>
      </w:r>
      <w:r w:rsidR="004F69D6">
        <w:t xml:space="preserve"> ; </w:t>
      </w:r>
      <w:r w:rsidRPr="00033231">
        <w:t>un vent glacial la chassait avec fureur</w:t>
      </w:r>
      <w:r w:rsidR="004F69D6">
        <w:t xml:space="preserve">. </w:t>
      </w:r>
      <w:r w:rsidRPr="00033231">
        <w:t>Le couple n</w:t>
      </w:r>
      <w:r w:rsidR="004F69D6">
        <w:t>’</w:t>
      </w:r>
      <w:r w:rsidRPr="00033231">
        <w:t>entendit point le long siffl</w:t>
      </w:r>
      <w:r w:rsidRPr="00033231">
        <w:t>e</w:t>
      </w:r>
      <w:r w:rsidRPr="00033231">
        <w:t>ment du vent</w:t>
      </w:r>
      <w:r w:rsidR="004F69D6">
        <w:t xml:space="preserve">, </w:t>
      </w:r>
      <w:r w:rsidRPr="00033231">
        <w:t>et ne vit point le blanc fardeau qu</w:t>
      </w:r>
      <w:r w:rsidR="004F69D6">
        <w:t>’</w:t>
      </w:r>
      <w:r w:rsidRPr="00033231">
        <w:t>il poussait d</w:t>
      </w:r>
      <w:r w:rsidRPr="00033231">
        <w:t>e</w:t>
      </w:r>
      <w:r w:rsidRPr="00033231">
        <w:t>vant lui</w:t>
      </w:r>
      <w:r w:rsidR="004F69D6">
        <w:t xml:space="preserve"> : </w:t>
      </w:r>
      <w:r w:rsidRPr="00033231">
        <w:t>chacun d</w:t>
      </w:r>
      <w:r w:rsidR="004F69D6">
        <w:t>’</w:t>
      </w:r>
      <w:r w:rsidRPr="00033231">
        <w:t>eux ne semblait s</w:t>
      </w:r>
      <w:r w:rsidR="004F69D6">
        <w:t>’</w:t>
      </w:r>
      <w:r w:rsidRPr="00033231">
        <w:t>apercevoir que d</w:t>
      </w:r>
      <w:r w:rsidR="004F69D6">
        <w:t>’</w:t>
      </w:r>
      <w:r w:rsidRPr="00033231">
        <w:t>une chose</w:t>
      </w:r>
      <w:r w:rsidR="004F69D6">
        <w:t xml:space="preserve">, </w:t>
      </w:r>
      <w:r w:rsidRPr="00033231">
        <w:t>de la présence de l</w:t>
      </w:r>
      <w:r w:rsidR="004F69D6">
        <w:t>’</w:t>
      </w:r>
      <w:r w:rsidRPr="00033231">
        <w:t>autre</w:t>
      </w:r>
      <w:r w:rsidR="004F69D6">
        <w:t>.</w:t>
      </w:r>
    </w:p>
    <w:p w14:paraId="064156EB" w14:textId="77777777" w:rsidR="004F69D6" w:rsidRDefault="004F69D6" w:rsidP="0021796F">
      <w:r>
        <w:t>« </w:t>
      </w:r>
      <w:r w:rsidR="00000000" w:rsidRPr="00033231">
        <w:t>Ainsi</w:t>
      </w:r>
      <w:r>
        <w:t xml:space="preserve">, </w:t>
      </w:r>
      <w:r w:rsidR="00000000" w:rsidRPr="00033231">
        <w:t>maman et vous êtes venues une seconde fois</w:t>
      </w:r>
      <w:r>
        <w:t> ?</w:t>
      </w:r>
    </w:p>
    <w:p w14:paraId="172BB9D5" w14:textId="663B2683" w:rsidR="00000000" w:rsidRPr="00033231" w:rsidRDefault="004F69D6" w:rsidP="0021796F">
      <w:r>
        <w:t>— </w:t>
      </w:r>
      <w:r w:rsidR="00000000" w:rsidRPr="00033231">
        <w:t xml:space="preserve">Et </w:t>
      </w:r>
      <w:proofErr w:type="spellStart"/>
      <w:r w:rsidR="00000000" w:rsidRPr="00033231">
        <w:t>mistress</w:t>
      </w:r>
      <w:proofErr w:type="spellEnd"/>
      <w:r w:rsidR="00000000" w:rsidRPr="00033231">
        <w:t xml:space="preserve"> Yorke nous a traitées étrangement</w:t>
      </w:r>
      <w:r>
        <w:t xml:space="preserve">. </w:t>
      </w:r>
      <w:r w:rsidR="00000000" w:rsidRPr="00033231">
        <w:t>Nous d</w:t>
      </w:r>
      <w:r w:rsidR="00000000" w:rsidRPr="00033231">
        <w:t>e</w:t>
      </w:r>
      <w:r w:rsidR="00000000" w:rsidRPr="00033231">
        <w:t>mandâmes à vous voir</w:t>
      </w:r>
      <w:r>
        <w:t>. « </w:t>
      </w:r>
      <w:r w:rsidR="00000000" w:rsidRPr="00033231">
        <w:t>Non</w:t>
      </w:r>
      <w:r>
        <w:t xml:space="preserve">, </w:t>
      </w:r>
      <w:r w:rsidR="00000000" w:rsidRPr="00033231">
        <w:t>dit-elle</w:t>
      </w:r>
      <w:r>
        <w:t xml:space="preserve">, </w:t>
      </w:r>
      <w:r w:rsidR="00000000" w:rsidRPr="00033231">
        <w:t>pas dans ma maison</w:t>
      </w:r>
      <w:r>
        <w:t xml:space="preserve">. </w:t>
      </w:r>
      <w:r w:rsidR="00000000" w:rsidRPr="00033231">
        <w:t>Je suis à présent responsable de sa vie</w:t>
      </w:r>
      <w:r>
        <w:t xml:space="preserve"> ; </w:t>
      </w:r>
      <w:r w:rsidR="00000000" w:rsidRPr="00033231">
        <w:t>elle ne sera pas compr</w:t>
      </w:r>
      <w:r w:rsidR="00000000" w:rsidRPr="00033231">
        <w:t>o</w:t>
      </w:r>
      <w:r w:rsidR="00000000" w:rsidRPr="00033231">
        <w:t>m</w:t>
      </w:r>
      <w:r w:rsidR="00000000" w:rsidRPr="00033231">
        <w:t>i</w:t>
      </w:r>
      <w:r w:rsidR="00000000" w:rsidRPr="00033231">
        <w:t>se pour une demi-heure d</w:t>
      </w:r>
      <w:r>
        <w:t>’</w:t>
      </w:r>
      <w:r w:rsidR="00000000" w:rsidRPr="00033231">
        <w:t>inutile bavardage</w:t>
      </w:r>
      <w:r>
        <w:t>. »</w:t>
      </w:r>
      <w:r w:rsidR="00000000" w:rsidRPr="00033231">
        <w:t xml:space="preserve"> Mais je ne dois pas vous rapporter tout ce qu</w:t>
      </w:r>
      <w:r>
        <w:t>’</w:t>
      </w:r>
      <w:r w:rsidR="00000000" w:rsidRPr="00033231">
        <w:t>elle nous a dit</w:t>
      </w:r>
      <w:r>
        <w:t xml:space="preserve"> ; </w:t>
      </w:r>
      <w:r w:rsidR="00000000" w:rsidRPr="00033231">
        <w:t>c</w:t>
      </w:r>
      <w:r>
        <w:t>’</w:t>
      </w:r>
      <w:r w:rsidR="00000000" w:rsidRPr="00033231">
        <w:t>était très-désagréable</w:t>
      </w:r>
      <w:r>
        <w:t xml:space="preserve">. </w:t>
      </w:r>
      <w:r w:rsidR="00000000" w:rsidRPr="00033231">
        <w:t>Cependant</w:t>
      </w:r>
      <w:r>
        <w:t xml:space="preserve">, </w:t>
      </w:r>
      <w:r w:rsidR="00000000" w:rsidRPr="00033231">
        <w:t>nous revînmes encore</w:t>
      </w:r>
      <w:r>
        <w:t xml:space="preserve">, </w:t>
      </w:r>
      <w:r w:rsidR="00000000" w:rsidRPr="00033231">
        <w:t>maman</w:t>
      </w:r>
      <w:r>
        <w:t xml:space="preserve">, </w:t>
      </w:r>
      <w:r w:rsidR="00000000" w:rsidRPr="00033231">
        <w:t xml:space="preserve">miss </w:t>
      </w:r>
      <w:proofErr w:type="spellStart"/>
      <w:r w:rsidR="00000000" w:rsidRPr="00033231">
        <w:t>Keeldar</w:t>
      </w:r>
      <w:proofErr w:type="spellEnd"/>
      <w:r w:rsidR="00000000" w:rsidRPr="00033231">
        <w:t xml:space="preserve"> et moi</w:t>
      </w:r>
      <w:r>
        <w:t xml:space="preserve">. </w:t>
      </w:r>
      <w:r w:rsidR="00000000" w:rsidRPr="00033231">
        <w:t>Cette fois nous pensions devoir l</w:t>
      </w:r>
      <w:r>
        <w:t>’</w:t>
      </w:r>
      <w:r w:rsidR="00000000" w:rsidRPr="00033231">
        <w:t>emporter</w:t>
      </w:r>
      <w:r>
        <w:t xml:space="preserve">, </w:t>
      </w:r>
      <w:r w:rsidR="00000000" w:rsidRPr="00033231">
        <w:t>étant trois contre une</w:t>
      </w:r>
      <w:r>
        <w:t xml:space="preserve">, </w:t>
      </w:r>
      <w:r w:rsidR="00000000" w:rsidRPr="00033231">
        <w:t>et ayant Shirley de notre côté</w:t>
      </w:r>
      <w:r>
        <w:t xml:space="preserve">. </w:t>
      </w:r>
      <w:r w:rsidR="00000000" w:rsidRPr="00033231">
        <w:t xml:space="preserve">Mais </w:t>
      </w:r>
      <w:proofErr w:type="spellStart"/>
      <w:r w:rsidR="00000000" w:rsidRPr="00033231">
        <w:t>mi</w:t>
      </w:r>
      <w:r w:rsidR="00000000" w:rsidRPr="00033231">
        <w:t>s</w:t>
      </w:r>
      <w:r w:rsidR="00000000" w:rsidRPr="00033231">
        <w:t>tress</w:t>
      </w:r>
      <w:proofErr w:type="spellEnd"/>
      <w:r w:rsidR="00000000" w:rsidRPr="00033231">
        <w:t xml:space="preserve"> Yorke ouvrit une telle batterie</w:t>
      </w:r>
      <w:r>
        <w:t>… »</w:t>
      </w:r>
    </w:p>
    <w:p w14:paraId="6AE1DE8F" w14:textId="77777777" w:rsidR="004F69D6" w:rsidRDefault="00000000" w:rsidP="0021796F">
      <w:r w:rsidRPr="00033231">
        <w:t>Moore sourit</w:t>
      </w:r>
      <w:r w:rsidR="004F69D6">
        <w:t>.</w:t>
      </w:r>
    </w:p>
    <w:p w14:paraId="5E03F1EC" w14:textId="77777777" w:rsidR="004F69D6" w:rsidRDefault="004F69D6" w:rsidP="0021796F">
      <w:r>
        <w:t>« </w:t>
      </w:r>
      <w:r w:rsidR="00000000" w:rsidRPr="00033231">
        <w:t>Que dit-elle</w:t>
      </w:r>
      <w:r>
        <w:t> ?</w:t>
      </w:r>
    </w:p>
    <w:p w14:paraId="2C9C8FAA" w14:textId="77777777" w:rsidR="004F69D6" w:rsidRDefault="004F69D6" w:rsidP="0021796F">
      <w:r>
        <w:t>— </w:t>
      </w:r>
      <w:r w:rsidR="00000000" w:rsidRPr="00033231">
        <w:t>Des choses qui nous étonnèrent</w:t>
      </w:r>
      <w:r>
        <w:t xml:space="preserve">. </w:t>
      </w:r>
      <w:r w:rsidR="00000000" w:rsidRPr="00033231">
        <w:t>Shirley se mit enfin à r</w:t>
      </w:r>
      <w:r w:rsidR="00000000" w:rsidRPr="00033231">
        <w:t>i</w:t>
      </w:r>
      <w:r w:rsidR="00000000" w:rsidRPr="00033231">
        <w:t>re</w:t>
      </w:r>
      <w:r>
        <w:t xml:space="preserve"> ; </w:t>
      </w:r>
      <w:r w:rsidR="00000000" w:rsidRPr="00033231">
        <w:t>je pleurai</w:t>
      </w:r>
      <w:r>
        <w:t xml:space="preserve"> ; </w:t>
      </w:r>
      <w:r w:rsidR="00000000" w:rsidRPr="00033231">
        <w:t>maman était sérieusement contrariée</w:t>
      </w:r>
      <w:r>
        <w:t xml:space="preserve"> : </w:t>
      </w:r>
      <w:r w:rsidR="00000000" w:rsidRPr="00033231">
        <w:t>nous f</w:t>
      </w:r>
      <w:r w:rsidR="00000000" w:rsidRPr="00033231">
        <w:t>û</w:t>
      </w:r>
      <w:r w:rsidR="00000000" w:rsidRPr="00033231">
        <w:t>mes toutes trois expulsées du champ de bataille</w:t>
      </w:r>
      <w:r>
        <w:t xml:space="preserve">. </w:t>
      </w:r>
      <w:r w:rsidR="00000000" w:rsidRPr="00033231">
        <w:t xml:space="preserve">Depuis ce </w:t>
      </w:r>
      <w:r w:rsidR="00000000" w:rsidRPr="00033231">
        <w:lastRenderedPageBreak/>
        <w:t>temps</w:t>
      </w:r>
      <w:r>
        <w:t xml:space="preserve">, </w:t>
      </w:r>
      <w:r w:rsidR="00000000" w:rsidRPr="00033231">
        <w:t>je me suis contentée de passer devant la maison une fois par jour</w:t>
      </w:r>
      <w:r>
        <w:t xml:space="preserve">, </w:t>
      </w:r>
      <w:r w:rsidR="00000000" w:rsidRPr="00033231">
        <w:t>pour avoir la satisfaction de regarder à votre fenêtre</w:t>
      </w:r>
      <w:r>
        <w:t xml:space="preserve">, </w:t>
      </w:r>
      <w:r w:rsidR="00000000" w:rsidRPr="00033231">
        <w:t>que je pouvais distinguer à cause des rideaux qui étaient tirés</w:t>
      </w:r>
      <w:r>
        <w:t xml:space="preserve">. </w:t>
      </w:r>
      <w:r w:rsidR="00000000" w:rsidRPr="00033231">
        <w:t>Je n</w:t>
      </w:r>
      <w:r>
        <w:t>’</w:t>
      </w:r>
      <w:r w:rsidR="00000000" w:rsidRPr="00033231">
        <w:t>osais réellement pas entrer</w:t>
      </w:r>
      <w:r>
        <w:t>.</w:t>
      </w:r>
    </w:p>
    <w:p w14:paraId="70EAA66A" w14:textId="77777777" w:rsidR="004F69D6" w:rsidRDefault="004F69D6" w:rsidP="0021796F">
      <w:r>
        <w:t>— </w:t>
      </w:r>
      <w:r w:rsidR="00000000" w:rsidRPr="00033231">
        <w:t>Je vous ai désirée</w:t>
      </w:r>
      <w:r>
        <w:t xml:space="preserve">, </w:t>
      </w:r>
      <w:r w:rsidR="00000000" w:rsidRPr="00033231">
        <w:t>Caroline</w:t>
      </w:r>
      <w:r>
        <w:t>.</w:t>
      </w:r>
    </w:p>
    <w:p w14:paraId="79EEAB0A" w14:textId="77777777" w:rsidR="004F69D6" w:rsidRDefault="004F69D6" w:rsidP="0021796F">
      <w:r>
        <w:t>— </w:t>
      </w:r>
      <w:r w:rsidR="00000000" w:rsidRPr="00033231">
        <w:t>Je ne savais pas cela</w:t>
      </w:r>
      <w:r>
        <w:t xml:space="preserve"> ; </w:t>
      </w:r>
      <w:r w:rsidR="00000000" w:rsidRPr="00033231">
        <w:t>je n</w:t>
      </w:r>
      <w:r>
        <w:t>’</w:t>
      </w:r>
      <w:r w:rsidR="00000000" w:rsidRPr="00033231">
        <w:t>ai jamais songé un instant que vous pensiez à moi</w:t>
      </w:r>
      <w:r>
        <w:t xml:space="preserve">. </w:t>
      </w:r>
      <w:r w:rsidR="00000000" w:rsidRPr="00033231">
        <w:t>Si j</w:t>
      </w:r>
      <w:r>
        <w:t>’</w:t>
      </w:r>
      <w:r w:rsidR="00000000" w:rsidRPr="00033231">
        <w:t>avais seulement pu imaginer cette po</w:t>
      </w:r>
      <w:r w:rsidR="00000000" w:rsidRPr="00033231">
        <w:t>s</w:t>
      </w:r>
      <w:r w:rsidR="00000000" w:rsidRPr="00033231">
        <w:t>sibilité</w:t>
      </w:r>
      <w:r>
        <w:t>…</w:t>
      </w:r>
    </w:p>
    <w:p w14:paraId="186D71D7" w14:textId="77777777" w:rsidR="004F69D6" w:rsidRDefault="004F69D6" w:rsidP="0021796F">
      <w:r>
        <w:t>— </w:t>
      </w:r>
      <w:proofErr w:type="spellStart"/>
      <w:r w:rsidR="00000000" w:rsidRPr="00033231">
        <w:t>Mistress</w:t>
      </w:r>
      <w:proofErr w:type="spellEnd"/>
      <w:r w:rsidR="00000000" w:rsidRPr="00033231">
        <w:t xml:space="preserve"> Yorke vous eût encore mises à la porte</w:t>
      </w:r>
      <w:r>
        <w:t>.</w:t>
      </w:r>
    </w:p>
    <w:p w14:paraId="72A23068" w14:textId="77777777" w:rsidR="004F69D6" w:rsidRDefault="004F69D6" w:rsidP="0021796F">
      <w:r>
        <w:t>— </w:t>
      </w:r>
      <w:r w:rsidR="00000000" w:rsidRPr="00033231">
        <w:t>Oh</w:t>
      </w:r>
      <w:r>
        <w:t xml:space="preserve"> ! </w:t>
      </w:r>
      <w:r w:rsidR="00000000" w:rsidRPr="00033231">
        <w:t>que non</w:t>
      </w:r>
      <w:r>
        <w:t xml:space="preserve"> ! </w:t>
      </w:r>
      <w:r w:rsidR="00000000" w:rsidRPr="00033231">
        <w:t>j</w:t>
      </w:r>
      <w:r>
        <w:t>’</w:t>
      </w:r>
      <w:r w:rsidR="00000000" w:rsidRPr="00033231">
        <w:t>aurais employé le stratagème</w:t>
      </w:r>
      <w:r>
        <w:t xml:space="preserve">, </w:t>
      </w:r>
      <w:r w:rsidR="00000000" w:rsidRPr="00033231">
        <w:t>si la pe</w:t>
      </w:r>
      <w:r w:rsidR="00000000" w:rsidRPr="00033231">
        <w:t>r</w:t>
      </w:r>
      <w:r w:rsidR="00000000" w:rsidRPr="00033231">
        <w:t>suasion m</w:t>
      </w:r>
      <w:r>
        <w:t>’</w:t>
      </w:r>
      <w:r w:rsidR="00000000" w:rsidRPr="00033231">
        <w:t>eût fait défaut</w:t>
      </w:r>
      <w:r>
        <w:t xml:space="preserve"> ; </w:t>
      </w:r>
      <w:r w:rsidR="00000000" w:rsidRPr="00033231">
        <w:t>je serais venue à la porte de la cu</w:t>
      </w:r>
      <w:r w:rsidR="00000000" w:rsidRPr="00033231">
        <w:t>i</w:t>
      </w:r>
      <w:r w:rsidR="00000000" w:rsidRPr="00033231">
        <w:t>s</w:t>
      </w:r>
      <w:r w:rsidR="00000000" w:rsidRPr="00033231">
        <w:t>i</w:t>
      </w:r>
      <w:r w:rsidR="00000000" w:rsidRPr="00033231">
        <w:t>ne</w:t>
      </w:r>
      <w:r>
        <w:t xml:space="preserve">. </w:t>
      </w:r>
      <w:r w:rsidR="00000000" w:rsidRPr="00033231">
        <w:t>Les servantes m</w:t>
      </w:r>
      <w:r>
        <w:t>’</w:t>
      </w:r>
      <w:r w:rsidR="00000000" w:rsidRPr="00033231">
        <w:t>auraient laissé entrer</w:t>
      </w:r>
      <w:r>
        <w:t xml:space="preserve">, </w:t>
      </w:r>
      <w:r w:rsidR="00000000" w:rsidRPr="00033231">
        <w:t>et je serais montée droit à l</w:t>
      </w:r>
      <w:r>
        <w:t>’</w:t>
      </w:r>
      <w:r w:rsidR="00000000" w:rsidRPr="00033231">
        <w:t>étage supérieur</w:t>
      </w:r>
      <w:r>
        <w:t xml:space="preserve">. </w:t>
      </w:r>
      <w:r w:rsidR="00000000" w:rsidRPr="00033231">
        <w:t>Dans le fait</w:t>
      </w:r>
      <w:r>
        <w:t xml:space="preserve">, </w:t>
      </w:r>
      <w:r w:rsidR="00000000" w:rsidRPr="00033231">
        <w:t>c</w:t>
      </w:r>
      <w:r>
        <w:t>’</w:t>
      </w:r>
      <w:r w:rsidR="00000000" w:rsidRPr="00033231">
        <w:t>était bien plus la crainte de l</w:t>
      </w:r>
      <w:r>
        <w:t>’</w:t>
      </w:r>
      <w:r w:rsidR="00000000" w:rsidRPr="00033231">
        <w:t>intrusion</w:t>
      </w:r>
      <w:r>
        <w:t xml:space="preserve">, </w:t>
      </w:r>
      <w:r w:rsidR="00000000" w:rsidRPr="00033231">
        <w:t>la crainte de vous-même</w:t>
      </w:r>
      <w:r>
        <w:t xml:space="preserve">, </w:t>
      </w:r>
      <w:r w:rsidR="00000000" w:rsidRPr="00033231">
        <w:t>qui me retenaient</w:t>
      </w:r>
      <w:r>
        <w:t xml:space="preserve">, </w:t>
      </w:r>
      <w:r w:rsidR="00000000" w:rsidRPr="00033231">
        <w:t xml:space="preserve">que la crainte de </w:t>
      </w:r>
      <w:proofErr w:type="spellStart"/>
      <w:r w:rsidR="00000000" w:rsidRPr="00033231">
        <w:t>mistress</w:t>
      </w:r>
      <w:proofErr w:type="spellEnd"/>
      <w:r w:rsidR="00000000" w:rsidRPr="00033231">
        <w:t xml:space="preserve"> Yorke</w:t>
      </w:r>
      <w:r>
        <w:t>.</w:t>
      </w:r>
    </w:p>
    <w:p w14:paraId="3D5B75AF" w14:textId="77777777" w:rsidR="004F69D6" w:rsidRDefault="004F69D6" w:rsidP="0021796F">
      <w:r>
        <w:t>— </w:t>
      </w:r>
      <w:r w:rsidR="00000000" w:rsidRPr="00033231">
        <w:t>Seulement hier soir je désespérai de vous voir jamais</w:t>
      </w:r>
      <w:r>
        <w:t xml:space="preserve">. </w:t>
      </w:r>
      <w:r w:rsidR="00000000" w:rsidRPr="00033231">
        <w:t>La faiblesse avait produit sur moi un terrible découragement</w:t>
      </w:r>
      <w:r>
        <w:t>.</w:t>
      </w:r>
    </w:p>
    <w:p w14:paraId="3EEF3F1B" w14:textId="77777777" w:rsidR="004F69D6" w:rsidRDefault="004F69D6" w:rsidP="0021796F">
      <w:r>
        <w:t>— </w:t>
      </w:r>
      <w:r w:rsidR="00000000" w:rsidRPr="00033231">
        <w:t>Et vous étiez seul</w:t>
      </w:r>
      <w:r>
        <w:t> ?</w:t>
      </w:r>
    </w:p>
    <w:p w14:paraId="007F8483" w14:textId="77777777" w:rsidR="004F69D6" w:rsidRDefault="004F69D6" w:rsidP="0021796F">
      <w:r>
        <w:t>— </w:t>
      </w:r>
      <w:r w:rsidR="00000000" w:rsidRPr="00033231">
        <w:t>Pis que seul</w:t>
      </w:r>
      <w:r>
        <w:t> !</w:t>
      </w:r>
    </w:p>
    <w:p w14:paraId="47E4D881" w14:textId="77777777" w:rsidR="004F69D6" w:rsidRDefault="004F69D6" w:rsidP="0021796F">
      <w:r>
        <w:t>— </w:t>
      </w:r>
      <w:r w:rsidR="00000000" w:rsidRPr="00033231">
        <w:t>Mais vous devez aller mieux</w:t>
      </w:r>
      <w:r>
        <w:t xml:space="preserve">, </w:t>
      </w:r>
      <w:r w:rsidR="00000000" w:rsidRPr="00033231">
        <w:t>puisque vous pouvez quitter votre lit</w:t>
      </w:r>
      <w:r>
        <w:t> ?</w:t>
      </w:r>
    </w:p>
    <w:p w14:paraId="490ECD5E" w14:textId="77777777" w:rsidR="004F69D6" w:rsidRDefault="004F69D6" w:rsidP="0021796F">
      <w:r>
        <w:t>— </w:t>
      </w:r>
      <w:r w:rsidR="00000000" w:rsidRPr="00033231">
        <w:t>Je ne sais si je vivrai</w:t>
      </w:r>
      <w:r>
        <w:t xml:space="preserve"> ; </w:t>
      </w:r>
      <w:r w:rsidR="00000000" w:rsidRPr="00033231">
        <w:t>je ne vois rien de possible</w:t>
      </w:r>
      <w:r>
        <w:t xml:space="preserve">, </w:t>
      </w:r>
      <w:r w:rsidR="00000000" w:rsidRPr="00033231">
        <w:t>après un tel épuisement</w:t>
      </w:r>
      <w:r>
        <w:t xml:space="preserve">, </w:t>
      </w:r>
      <w:r w:rsidR="00000000" w:rsidRPr="00033231">
        <w:t>que le dépérissement</w:t>
      </w:r>
      <w:r>
        <w:t>.</w:t>
      </w:r>
    </w:p>
    <w:p w14:paraId="2F95ED48" w14:textId="77777777" w:rsidR="004F69D6" w:rsidRDefault="004F69D6" w:rsidP="0021796F">
      <w:r>
        <w:t>— </w:t>
      </w:r>
      <w:r w:rsidR="00000000" w:rsidRPr="00033231">
        <w:t xml:space="preserve">Vous retournerez à </w:t>
      </w:r>
      <w:proofErr w:type="spellStart"/>
      <w:r w:rsidR="00000000" w:rsidRPr="00033231">
        <w:t>Hollow</w:t>
      </w:r>
      <w:proofErr w:type="spellEnd"/>
      <w:r>
        <w:t>.</w:t>
      </w:r>
    </w:p>
    <w:p w14:paraId="54ED7155" w14:textId="77777777" w:rsidR="004F69D6" w:rsidRDefault="004F69D6" w:rsidP="0021796F">
      <w:r>
        <w:t>— </w:t>
      </w:r>
      <w:r w:rsidR="00000000" w:rsidRPr="00033231">
        <w:t>La tristesse m</w:t>
      </w:r>
      <w:r>
        <w:t>’</w:t>
      </w:r>
      <w:r w:rsidR="00000000" w:rsidRPr="00033231">
        <w:t>y accompagnerait</w:t>
      </w:r>
      <w:r>
        <w:t xml:space="preserve">, </w:t>
      </w:r>
      <w:r w:rsidR="00000000" w:rsidRPr="00033231">
        <w:t>rien de gai ne m</w:t>
      </w:r>
      <w:r>
        <w:t>’</w:t>
      </w:r>
      <w:r w:rsidR="00000000" w:rsidRPr="00033231">
        <w:t>approche</w:t>
      </w:r>
      <w:r>
        <w:t>.</w:t>
      </w:r>
    </w:p>
    <w:p w14:paraId="0C8C593F" w14:textId="77777777" w:rsidR="004F69D6" w:rsidRDefault="004F69D6" w:rsidP="0021796F">
      <w:r>
        <w:lastRenderedPageBreak/>
        <w:t>— </w:t>
      </w:r>
      <w:r w:rsidR="00000000" w:rsidRPr="00033231">
        <w:t>Je veux changer cela</w:t>
      </w:r>
      <w:r>
        <w:t xml:space="preserve"> ; </w:t>
      </w:r>
      <w:r w:rsidR="00000000" w:rsidRPr="00033231">
        <w:t>il faut que cela soit changé</w:t>
      </w:r>
      <w:r>
        <w:t xml:space="preserve">, </w:t>
      </w:r>
      <w:r w:rsidR="00000000" w:rsidRPr="00033231">
        <w:t xml:space="preserve">fallût-il lutter pour cela contre dix </w:t>
      </w:r>
      <w:proofErr w:type="spellStart"/>
      <w:r w:rsidR="00000000" w:rsidRPr="00033231">
        <w:t>mistress</w:t>
      </w:r>
      <w:proofErr w:type="spellEnd"/>
      <w:r w:rsidR="00000000" w:rsidRPr="00033231">
        <w:t xml:space="preserve"> Yorke</w:t>
      </w:r>
      <w:r>
        <w:t>.</w:t>
      </w:r>
    </w:p>
    <w:p w14:paraId="1D6433EE" w14:textId="77777777" w:rsidR="004F69D6" w:rsidRDefault="004F69D6" w:rsidP="0021796F">
      <w:r>
        <w:t>— </w:t>
      </w:r>
      <w:r w:rsidR="00000000" w:rsidRPr="00033231">
        <w:t>Cary</w:t>
      </w:r>
      <w:r>
        <w:t xml:space="preserve">, </w:t>
      </w:r>
      <w:r w:rsidR="00000000" w:rsidRPr="00033231">
        <w:t>vous me faites sourire</w:t>
      </w:r>
      <w:r>
        <w:t>.</w:t>
      </w:r>
    </w:p>
    <w:p w14:paraId="45A9C86D" w14:textId="77777777" w:rsidR="004F69D6" w:rsidRDefault="004F69D6" w:rsidP="0021796F">
      <w:r>
        <w:t>— </w:t>
      </w:r>
      <w:r w:rsidR="00000000" w:rsidRPr="00033231">
        <w:t>Souriez</w:t>
      </w:r>
      <w:r>
        <w:t xml:space="preserve">, </w:t>
      </w:r>
      <w:r w:rsidR="00000000" w:rsidRPr="00033231">
        <w:t>souriez encore</w:t>
      </w:r>
      <w:r>
        <w:t xml:space="preserve">. </w:t>
      </w:r>
      <w:r w:rsidR="00000000" w:rsidRPr="00033231">
        <w:t>Faut-il vous dire ce que j</w:t>
      </w:r>
      <w:r>
        <w:t>’</w:t>
      </w:r>
      <w:r w:rsidR="00000000" w:rsidRPr="00033231">
        <w:t>aimerais</w:t>
      </w:r>
      <w:r>
        <w:t> ?</w:t>
      </w:r>
    </w:p>
    <w:p w14:paraId="0CBEB454" w14:textId="77777777" w:rsidR="004F69D6" w:rsidRDefault="004F69D6" w:rsidP="0021796F">
      <w:r>
        <w:t>— </w:t>
      </w:r>
      <w:r w:rsidR="00000000" w:rsidRPr="00033231">
        <w:t>Dites-moi tout</w:t>
      </w:r>
      <w:r>
        <w:t xml:space="preserve">, </w:t>
      </w:r>
      <w:r w:rsidR="00000000" w:rsidRPr="00033231">
        <w:t>seulement continuez de causer</w:t>
      </w:r>
      <w:r>
        <w:t xml:space="preserve"> ; </w:t>
      </w:r>
      <w:r w:rsidR="00000000" w:rsidRPr="00033231">
        <w:t>je suis comme Saül</w:t>
      </w:r>
      <w:r>
        <w:t xml:space="preserve"> : </w:t>
      </w:r>
      <w:r w:rsidR="00000000" w:rsidRPr="00033231">
        <w:t>faute de musique</w:t>
      </w:r>
      <w:r>
        <w:t xml:space="preserve">, </w:t>
      </w:r>
      <w:r w:rsidR="00000000" w:rsidRPr="00033231">
        <w:t>je périrais</w:t>
      </w:r>
      <w:r>
        <w:t>.</w:t>
      </w:r>
    </w:p>
    <w:p w14:paraId="4D957269" w14:textId="77777777" w:rsidR="004F69D6" w:rsidRDefault="004F69D6" w:rsidP="0021796F">
      <w:r>
        <w:t>— </w:t>
      </w:r>
      <w:r w:rsidR="00000000" w:rsidRPr="00033231">
        <w:t>J</w:t>
      </w:r>
      <w:r>
        <w:t>’</w:t>
      </w:r>
      <w:r w:rsidR="00000000" w:rsidRPr="00033231">
        <w:t xml:space="preserve">aimerais à vous voir transporté à la </w:t>
      </w:r>
      <w:proofErr w:type="spellStart"/>
      <w:r w:rsidR="00000000" w:rsidRPr="00033231">
        <w:t>rectorerie</w:t>
      </w:r>
      <w:proofErr w:type="spellEnd"/>
      <w:r w:rsidR="00000000" w:rsidRPr="00033231">
        <w:t xml:space="preserve"> et confié à mes soins et à ceux de maman</w:t>
      </w:r>
      <w:r>
        <w:t>.</w:t>
      </w:r>
    </w:p>
    <w:p w14:paraId="7F9DBEF1" w14:textId="77777777" w:rsidR="004F69D6" w:rsidRDefault="004F69D6" w:rsidP="0021796F">
      <w:r>
        <w:t>— </w:t>
      </w:r>
      <w:r w:rsidR="00000000" w:rsidRPr="00033231">
        <w:t>Précieux cadeau</w:t>
      </w:r>
      <w:r>
        <w:t xml:space="preserve"> ! </w:t>
      </w:r>
      <w:r w:rsidR="00000000" w:rsidRPr="00033231">
        <w:t>Je n</w:t>
      </w:r>
      <w:r>
        <w:t>’</w:t>
      </w:r>
      <w:r w:rsidR="00000000" w:rsidRPr="00033231">
        <w:t>ai pas ri une seule fois depuis qu</w:t>
      </w:r>
      <w:r>
        <w:t>’</w:t>
      </w:r>
      <w:r w:rsidR="00000000" w:rsidRPr="00033231">
        <w:t>ils m</w:t>
      </w:r>
      <w:r>
        <w:t>’</w:t>
      </w:r>
      <w:r w:rsidR="00000000" w:rsidRPr="00033231">
        <w:t>ont voulu assassiner</w:t>
      </w:r>
      <w:r>
        <w:t>.</w:t>
      </w:r>
    </w:p>
    <w:p w14:paraId="2E0290CC" w14:textId="77777777" w:rsidR="004F69D6" w:rsidRDefault="004F69D6" w:rsidP="0021796F">
      <w:r>
        <w:t>— </w:t>
      </w:r>
      <w:r w:rsidR="00000000" w:rsidRPr="00033231">
        <w:t>Souffrez-vous</w:t>
      </w:r>
      <w:r>
        <w:t xml:space="preserve">, </w:t>
      </w:r>
      <w:r w:rsidR="00000000" w:rsidRPr="00033231">
        <w:t>Robert</w:t>
      </w:r>
      <w:r>
        <w:t> ?</w:t>
      </w:r>
    </w:p>
    <w:p w14:paraId="5C917476" w14:textId="77777777" w:rsidR="004F69D6" w:rsidRDefault="004F69D6" w:rsidP="0021796F">
      <w:r>
        <w:t>— </w:t>
      </w:r>
      <w:r w:rsidR="00000000" w:rsidRPr="00033231">
        <w:t>Pas beaucoup maintenant</w:t>
      </w:r>
      <w:r>
        <w:t xml:space="preserve"> ; </w:t>
      </w:r>
      <w:r w:rsidR="00000000" w:rsidRPr="00033231">
        <w:t>mais je suis ordinairement faible</w:t>
      </w:r>
      <w:r>
        <w:t xml:space="preserve">, </w:t>
      </w:r>
      <w:r w:rsidR="00000000" w:rsidRPr="00033231">
        <w:t>et mon esprit est singulièrement sombre</w:t>
      </w:r>
      <w:r>
        <w:t xml:space="preserve">, </w:t>
      </w:r>
      <w:r w:rsidR="00000000" w:rsidRPr="00033231">
        <w:t>vide et impui</w:t>
      </w:r>
      <w:r w:rsidR="00000000" w:rsidRPr="00033231">
        <w:t>s</w:t>
      </w:r>
      <w:r w:rsidR="00000000" w:rsidRPr="00033231">
        <w:t>sant</w:t>
      </w:r>
      <w:r>
        <w:t xml:space="preserve">. </w:t>
      </w:r>
      <w:r w:rsidR="00000000" w:rsidRPr="00033231">
        <w:t>Ne lisez-vous pas tout cela sur mon visage</w:t>
      </w:r>
      <w:r>
        <w:t xml:space="preserve"> ? </w:t>
      </w:r>
      <w:r w:rsidR="00000000" w:rsidRPr="00033231">
        <w:t>je ressemble à un vrai fantôme</w:t>
      </w:r>
      <w:r>
        <w:t>.</w:t>
      </w:r>
    </w:p>
    <w:p w14:paraId="1CFC2E43" w14:textId="77777777" w:rsidR="004F69D6" w:rsidRDefault="004F69D6" w:rsidP="0021796F">
      <w:r>
        <w:t>— </w:t>
      </w:r>
      <w:r w:rsidR="00000000" w:rsidRPr="00033231">
        <w:t>Vous êtes changé</w:t>
      </w:r>
      <w:r>
        <w:t xml:space="preserve">, </w:t>
      </w:r>
      <w:r w:rsidR="00000000" w:rsidRPr="00033231">
        <w:t>oui</w:t>
      </w:r>
      <w:r>
        <w:t xml:space="preserve"> ; </w:t>
      </w:r>
      <w:r w:rsidR="00000000" w:rsidRPr="00033231">
        <w:t>et cependant je vous eusse reco</w:t>
      </w:r>
      <w:r w:rsidR="00000000" w:rsidRPr="00033231">
        <w:t>n</w:t>
      </w:r>
      <w:r w:rsidR="00000000" w:rsidRPr="00033231">
        <w:t>nu partout</w:t>
      </w:r>
      <w:r>
        <w:t xml:space="preserve">. </w:t>
      </w:r>
      <w:r w:rsidR="00000000" w:rsidRPr="00033231">
        <w:t>Mais je comprends vos sentiments</w:t>
      </w:r>
      <w:r>
        <w:t xml:space="preserve"> : </w:t>
      </w:r>
      <w:r w:rsidR="00000000" w:rsidRPr="00033231">
        <w:t>j</w:t>
      </w:r>
      <w:r>
        <w:t>’</w:t>
      </w:r>
      <w:r w:rsidR="00000000" w:rsidRPr="00033231">
        <w:t>ai éprouvé quelque chose de pareil</w:t>
      </w:r>
      <w:r>
        <w:t xml:space="preserve">. </w:t>
      </w:r>
      <w:r w:rsidR="00000000" w:rsidRPr="00033231">
        <w:t>Depuis que nous ne nous sommes vus</w:t>
      </w:r>
      <w:r>
        <w:t xml:space="preserve">, </w:t>
      </w:r>
      <w:r w:rsidR="00000000" w:rsidRPr="00033231">
        <w:t>moi aussi j</w:t>
      </w:r>
      <w:r>
        <w:t>’</w:t>
      </w:r>
      <w:r w:rsidR="00000000" w:rsidRPr="00033231">
        <w:t>ai été très-malade</w:t>
      </w:r>
      <w:r>
        <w:t>.</w:t>
      </w:r>
    </w:p>
    <w:p w14:paraId="15058401" w14:textId="77777777" w:rsidR="004F69D6" w:rsidRDefault="004F69D6" w:rsidP="0021796F">
      <w:r>
        <w:t>— </w:t>
      </w:r>
      <w:r w:rsidR="00000000" w:rsidRPr="00033231">
        <w:t>Très-malade</w:t>
      </w:r>
      <w:r>
        <w:t> ?</w:t>
      </w:r>
    </w:p>
    <w:p w14:paraId="69C4C105" w14:textId="77777777" w:rsidR="004F69D6" w:rsidRDefault="004F69D6" w:rsidP="0021796F">
      <w:r>
        <w:t>— </w:t>
      </w:r>
      <w:r w:rsidR="00000000" w:rsidRPr="00033231">
        <w:t>Je croyais que j</w:t>
      </w:r>
      <w:r>
        <w:t>’</w:t>
      </w:r>
      <w:r w:rsidR="00000000" w:rsidRPr="00033231">
        <w:t>allais mourir</w:t>
      </w:r>
      <w:r>
        <w:t xml:space="preserve">. </w:t>
      </w:r>
      <w:r w:rsidR="00000000" w:rsidRPr="00033231">
        <w:t>L</w:t>
      </w:r>
      <w:r>
        <w:t>’</w:t>
      </w:r>
      <w:r w:rsidR="00000000" w:rsidRPr="00033231">
        <w:t>histoire de ma vie me semblait achevée</w:t>
      </w:r>
      <w:r>
        <w:t xml:space="preserve">. </w:t>
      </w:r>
      <w:r w:rsidR="00000000" w:rsidRPr="00033231">
        <w:t>Chaque nuit</w:t>
      </w:r>
      <w:r>
        <w:t xml:space="preserve">, </w:t>
      </w:r>
      <w:r w:rsidR="00000000" w:rsidRPr="00033231">
        <w:t>juste à l</w:t>
      </w:r>
      <w:r>
        <w:t>’</w:t>
      </w:r>
      <w:r w:rsidR="00000000" w:rsidRPr="00033231">
        <w:t>heure de minuit</w:t>
      </w:r>
      <w:r>
        <w:t xml:space="preserve">, </w:t>
      </w:r>
      <w:r w:rsidR="00000000" w:rsidRPr="00033231">
        <w:t>j</w:t>
      </w:r>
      <w:r>
        <w:t>’</w:t>
      </w:r>
      <w:r w:rsidR="00000000" w:rsidRPr="00033231">
        <w:t>avais coutume de m</w:t>
      </w:r>
      <w:r>
        <w:t>’</w:t>
      </w:r>
      <w:r w:rsidR="00000000" w:rsidRPr="00033231">
        <w:t>éveiller après de terribles rêves</w:t>
      </w:r>
      <w:r>
        <w:t xml:space="preserve">, </w:t>
      </w:r>
      <w:r w:rsidR="00000000" w:rsidRPr="00033231">
        <w:t>et le livre était là</w:t>
      </w:r>
      <w:r>
        <w:t xml:space="preserve">, </w:t>
      </w:r>
      <w:r w:rsidR="00000000" w:rsidRPr="00033231">
        <w:t>ouvert devant moi</w:t>
      </w:r>
      <w:r>
        <w:t xml:space="preserve">, </w:t>
      </w:r>
      <w:r w:rsidR="00000000" w:rsidRPr="00033231">
        <w:t>à la page où se trouvait écrit le mot</w:t>
      </w:r>
      <w:r>
        <w:t xml:space="preserve"> : </w:t>
      </w:r>
      <w:r w:rsidR="00000000" w:rsidRPr="00033231">
        <w:rPr>
          <w:i/>
          <w:iCs/>
        </w:rPr>
        <w:t>fin</w:t>
      </w:r>
      <w:r>
        <w:rPr>
          <w:i/>
          <w:iCs/>
        </w:rPr>
        <w:t xml:space="preserve">. </w:t>
      </w:r>
      <w:r w:rsidR="00000000" w:rsidRPr="00033231">
        <w:t>J</w:t>
      </w:r>
      <w:r>
        <w:t>’</w:t>
      </w:r>
      <w:r w:rsidR="00000000" w:rsidRPr="00033231">
        <w:t>avais d</w:t>
      </w:r>
      <w:r>
        <w:t>’</w:t>
      </w:r>
      <w:r w:rsidR="00000000" w:rsidRPr="00033231">
        <w:t>étranges pensées</w:t>
      </w:r>
      <w:r>
        <w:t>.</w:t>
      </w:r>
    </w:p>
    <w:p w14:paraId="463CFDB9" w14:textId="77777777" w:rsidR="004F69D6" w:rsidRDefault="004F69D6" w:rsidP="0021796F">
      <w:r>
        <w:t>— </w:t>
      </w:r>
      <w:r w:rsidR="00000000" w:rsidRPr="00033231">
        <w:t>Vous parlez d</w:t>
      </w:r>
      <w:r>
        <w:t>’</w:t>
      </w:r>
      <w:r w:rsidR="00000000" w:rsidRPr="00033231">
        <w:t>après ma propre expérience</w:t>
      </w:r>
      <w:r>
        <w:t>.</w:t>
      </w:r>
    </w:p>
    <w:p w14:paraId="6C699FA0" w14:textId="77777777" w:rsidR="004F69D6" w:rsidRDefault="004F69D6" w:rsidP="0021796F">
      <w:r>
        <w:lastRenderedPageBreak/>
        <w:t>— </w:t>
      </w:r>
      <w:r w:rsidR="00000000" w:rsidRPr="00033231">
        <w:t>Je croyais que je ne vous reverrais plus</w:t>
      </w:r>
      <w:r>
        <w:t xml:space="preserve"> ; </w:t>
      </w:r>
      <w:r w:rsidR="00000000" w:rsidRPr="00033231">
        <w:t>et j</w:t>
      </w:r>
      <w:r>
        <w:t>’</w:t>
      </w:r>
      <w:r w:rsidR="00000000" w:rsidRPr="00033231">
        <w:t>étais dev</w:t>
      </w:r>
      <w:r w:rsidR="00000000" w:rsidRPr="00033231">
        <w:t>e</w:t>
      </w:r>
      <w:r w:rsidR="00000000" w:rsidRPr="00033231">
        <w:t>nue si maigre</w:t>
      </w:r>
      <w:r>
        <w:t xml:space="preserve"> ! </w:t>
      </w:r>
      <w:r w:rsidR="00000000" w:rsidRPr="00033231">
        <w:t>aussi maigre que vous êtes en ce moment</w:t>
      </w:r>
      <w:r>
        <w:t xml:space="preserve">. </w:t>
      </w:r>
      <w:r w:rsidR="00000000" w:rsidRPr="00033231">
        <w:t>Je ne pouvais rien faire pour moi-même</w:t>
      </w:r>
      <w:r>
        <w:t xml:space="preserve">, </w:t>
      </w:r>
      <w:r w:rsidR="00000000" w:rsidRPr="00033231">
        <w:t>ni me lever</w:t>
      </w:r>
      <w:r>
        <w:t xml:space="preserve">, </w:t>
      </w:r>
      <w:r w:rsidR="00000000" w:rsidRPr="00033231">
        <w:t>ni me coucher</w:t>
      </w:r>
      <w:r>
        <w:t xml:space="preserve">, </w:t>
      </w:r>
      <w:r w:rsidR="00000000" w:rsidRPr="00033231">
        <w:t>et je ne pouvais manger</w:t>
      </w:r>
      <w:r>
        <w:t xml:space="preserve"> ; </w:t>
      </w:r>
      <w:r w:rsidR="00000000" w:rsidRPr="00033231">
        <w:t>cependant</w:t>
      </w:r>
      <w:r>
        <w:t xml:space="preserve">, </w:t>
      </w:r>
      <w:r w:rsidR="00000000" w:rsidRPr="00033231">
        <w:t>vous voyez que je suis mieux</w:t>
      </w:r>
      <w:r>
        <w:t>.</w:t>
      </w:r>
    </w:p>
    <w:p w14:paraId="2E8AB620" w14:textId="77777777" w:rsidR="004F69D6" w:rsidRDefault="004F69D6" w:rsidP="0021796F">
      <w:r>
        <w:t>— </w:t>
      </w:r>
      <w:r w:rsidR="00000000" w:rsidRPr="00033231">
        <w:t>Consolatrice triste et douce</w:t>
      </w:r>
      <w:r>
        <w:t xml:space="preserve"> ! </w:t>
      </w:r>
      <w:r w:rsidR="00000000" w:rsidRPr="00033231">
        <w:t>Je suis trop faible pour e</w:t>
      </w:r>
      <w:r w:rsidR="00000000" w:rsidRPr="00033231">
        <w:t>x</w:t>
      </w:r>
      <w:r w:rsidR="00000000" w:rsidRPr="00033231">
        <w:t>primer ce que je sens</w:t>
      </w:r>
      <w:r>
        <w:t xml:space="preserve"> ; </w:t>
      </w:r>
      <w:r w:rsidR="00000000" w:rsidRPr="00033231">
        <w:t>mais</w:t>
      </w:r>
      <w:r>
        <w:t xml:space="preserve">, </w:t>
      </w:r>
      <w:r w:rsidR="00000000" w:rsidRPr="00033231">
        <w:t>pendant que vous parlez</w:t>
      </w:r>
      <w:r>
        <w:t xml:space="preserve">, </w:t>
      </w:r>
      <w:r w:rsidR="00000000" w:rsidRPr="00033231">
        <w:t>je sens là quelque chose</w:t>
      </w:r>
      <w:r>
        <w:t>.</w:t>
      </w:r>
    </w:p>
    <w:p w14:paraId="6C042EEE" w14:textId="2B1DBA8E" w:rsidR="00000000" w:rsidRPr="00033231" w:rsidRDefault="004F69D6" w:rsidP="0021796F">
      <w:r>
        <w:t>— </w:t>
      </w:r>
      <w:r w:rsidR="00000000" w:rsidRPr="00033231">
        <w:t>Je suis ici</w:t>
      </w:r>
      <w:r>
        <w:t xml:space="preserve">, </w:t>
      </w:r>
      <w:r w:rsidR="00000000" w:rsidRPr="00033231">
        <w:t>à votre côté</w:t>
      </w:r>
      <w:r>
        <w:t xml:space="preserve">, </w:t>
      </w:r>
      <w:r w:rsidR="00000000" w:rsidRPr="00033231">
        <w:t>où je pensais ne me retrouver j</w:t>
      </w:r>
      <w:r w:rsidR="00000000" w:rsidRPr="00033231">
        <w:t>a</w:t>
      </w:r>
      <w:r w:rsidR="00000000" w:rsidRPr="00033231">
        <w:t>mais</w:t>
      </w:r>
      <w:r>
        <w:t xml:space="preserve"> : </w:t>
      </w:r>
      <w:r w:rsidR="00000000" w:rsidRPr="00033231">
        <w:t>ici je vous parle</w:t>
      </w:r>
      <w:r>
        <w:t xml:space="preserve">, </w:t>
      </w:r>
      <w:r w:rsidR="00000000" w:rsidRPr="00033231">
        <w:t>je vous vois m</w:t>
      </w:r>
      <w:r>
        <w:t>’</w:t>
      </w:r>
      <w:r w:rsidR="00000000" w:rsidRPr="00033231">
        <w:t>écouter avec plaisir</w:t>
      </w:r>
      <w:r>
        <w:t xml:space="preserve">, </w:t>
      </w:r>
      <w:r w:rsidR="00000000" w:rsidRPr="00033231">
        <w:t>me regarder avec bienveillance</w:t>
      </w:r>
      <w:r>
        <w:t xml:space="preserve">. </w:t>
      </w:r>
      <w:r w:rsidR="00000000" w:rsidRPr="00033231">
        <w:t>Est-ce que je comptais sur cela</w:t>
      </w:r>
      <w:r>
        <w:t xml:space="preserve"> ? </w:t>
      </w:r>
      <w:r w:rsidR="00000000" w:rsidRPr="00033231">
        <w:t>je désespérais</w:t>
      </w:r>
      <w:r>
        <w:t>. »</w:t>
      </w:r>
    </w:p>
    <w:p w14:paraId="486CCA85" w14:textId="77777777" w:rsidR="004F69D6" w:rsidRDefault="00000000" w:rsidP="0021796F">
      <w:r w:rsidRPr="00033231">
        <w:t>Moore poussa un soupir</w:t>
      </w:r>
      <w:r w:rsidR="004F69D6">
        <w:t xml:space="preserve">, </w:t>
      </w:r>
      <w:r w:rsidRPr="00033231">
        <w:t>un soupir profond</w:t>
      </w:r>
      <w:r w:rsidR="004F69D6">
        <w:t xml:space="preserve">, </w:t>
      </w:r>
      <w:r w:rsidRPr="00033231">
        <w:t>presque un gémissement</w:t>
      </w:r>
      <w:r w:rsidR="004F69D6">
        <w:t xml:space="preserve"> ; </w:t>
      </w:r>
      <w:r w:rsidRPr="00033231">
        <w:t>il couvrit ses yeux de sa main</w:t>
      </w:r>
      <w:r w:rsidR="004F69D6">
        <w:t>.</w:t>
      </w:r>
    </w:p>
    <w:p w14:paraId="387FEEF9" w14:textId="77777777" w:rsidR="004F69D6" w:rsidRDefault="004F69D6" w:rsidP="0021796F">
      <w:r>
        <w:t>« </w:t>
      </w:r>
      <w:r w:rsidR="00000000" w:rsidRPr="00033231">
        <w:t>Puissé-je être épargné</w:t>
      </w:r>
      <w:r>
        <w:t xml:space="preserve">, </w:t>
      </w:r>
      <w:r w:rsidR="00000000" w:rsidRPr="00033231">
        <w:t>pour faire quelque expiation</w:t>
      </w:r>
      <w:r>
        <w:t> !</w:t>
      </w:r>
    </w:p>
    <w:p w14:paraId="4BB32373" w14:textId="77777777" w:rsidR="004F69D6" w:rsidRDefault="00000000" w:rsidP="0021796F">
      <w:r w:rsidRPr="00033231">
        <w:t>Telle était sa prière</w:t>
      </w:r>
      <w:r w:rsidR="004F69D6">
        <w:t>.</w:t>
      </w:r>
    </w:p>
    <w:p w14:paraId="3B9EE4B3" w14:textId="77777777" w:rsidR="004F69D6" w:rsidRDefault="004F69D6" w:rsidP="0021796F">
      <w:r>
        <w:t>« </w:t>
      </w:r>
      <w:r w:rsidR="00000000" w:rsidRPr="00033231">
        <w:t>Et pourquoi</w:t>
      </w:r>
      <w:r>
        <w:t> ?</w:t>
      </w:r>
    </w:p>
    <w:p w14:paraId="12C7DDC5" w14:textId="77777777" w:rsidR="004F69D6" w:rsidRDefault="004F69D6" w:rsidP="0021796F">
      <w:r>
        <w:t>— </w:t>
      </w:r>
      <w:r w:rsidR="00000000" w:rsidRPr="00033231">
        <w:t>Nous ne toucherons pas à ce sujet maintenant</w:t>
      </w:r>
      <w:r>
        <w:t xml:space="preserve">, </w:t>
      </w:r>
      <w:r w:rsidR="00000000" w:rsidRPr="00033231">
        <w:t>Cary</w:t>
      </w:r>
      <w:r>
        <w:t xml:space="preserve"> ; </w:t>
      </w:r>
      <w:r w:rsidR="00000000" w:rsidRPr="00033231">
        <w:t>fa</w:t>
      </w:r>
      <w:r w:rsidR="00000000" w:rsidRPr="00033231">
        <w:t>i</w:t>
      </w:r>
      <w:r w:rsidR="00000000" w:rsidRPr="00033231">
        <w:t>ble comme je le suis</w:t>
      </w:r>
      <w:r>
        <w:t xml:space="preserve">, </w:t>
      </w:r>
      <w:r w:rsidR="00000000" w:rsidRPr="00033231">
        <w:t>je n</w:t>
      </w:r>
      <w:r>
        <w:t>’</w:t>
      </w:r>
      <w:r w:rsidR="00000000" w:rsidRPr="00033231">
        <w:t>ai pas le pouvoir d</w:t>
      </w:r>
      <w:r>
        <w:t>’</w:t>
      </w:r>
      <w:r w:rsidR="00000000" w:rsidRPr="00033231">
        <w:t>aborder une telle question</w:t>
      </w:r>
      <w:r>
        <w:t xml:space="preserve">. </w:t>
      </w:r>
      <w:proofErr w:type="spellStart"/>
      <w:r w:rsidR="00000000" w:rsidRPr="00033231">
        <w:t>Mistress</w:t>
      </w:r>
      <w:proofErr w:type="spellEnd"/>
      <w:r w:rsidR="00000000" w:rsidRPr="00033231">
        <w:t xml:space="preserve"> </w:t>
      </w:r>
      <w:proofErr w:type="spellStart"/>
      <w:r w:rsidR="00000000" w:rsidRPr="00033231">
        <w:t>Pryor</w:t>
      </w:r>
      <w:proofErr w:type="spellEnd"/>
      <w:r w:rsidR="00000000" w:rsidRPr="00033231">
        <w:t xml:space="preserve"> était-elle avec vous pendant votre m</w:t>
      </w:r>
      <w:r w:rsidR="00000000" w:rsidRPr="00033231">
        <w:t>a</w:t>
      </w:r>
      <w:r w:rsidR="00000000" w:rsidRPr="00033231">
        <w:t>ladie</w:t>
      </w:r>
      <w:r>
        <w:t> ?</w:t>
      </w:r>
    </w:p>
    <w:p w14:paraId="6C83A217" w14:textId="77777777" w:rsidR="004F69D6" w:rsidRDefault="004F69D6" w:rsidP="0021796F">
      <w:r>
        <w:t>— </w:t>
      </w:r>
      <w:r w:rsidR="00000000" w:rsidRPr="00033231">
        <w:t>Oui</w:t>
      </w:r>
      <w:r>
        <w:t xml:space="preserve"> (</w:t>
      </w:r>
      <w:r w:rsidR="00000000" w:rsidRPr="00033231">
        <w:t>Caroline sourit joyeusement</w:t>
      </w:r>
      <w:r>
        <w:t xml:space="preserve">) ; </w:t>
      </w:r>
      <w:r w:rsidR="00000000" w:rsidRPr="00033231">
        <w:t>vous savez qu</w:t>
      </w:r>
      <w:r>
        <w:t>’</w:t>
      </w:r>
      <w:r w:rsidR="00000000" w:rsidRPr="00033231">
        <w:t>elle est ma mère</w:t>
      </w:r>
      <w:r>
        <w:t> ?</w:t>
      </w:r>
    </w:p>
    <w:p w14:paraId="1EDC9437" w14:textId="77777777" w:rsidR="004F69D6" w:rsidRDefault="004F69D6" w:rsidP="0021796F">
      <w:r>
        <w:t>— </w:t>
      </w:r>
      <w:r w:rsidR="00000000" w:rsidRPr="00033231">
        <w:t>Je l</w:t>
      </w:r>
      <w:r>
        <w:t>’</w:t>
      </w:r>
      <w:r w:rsidR="00000000" w:rsidRPr="00033231">
        <w:t>ai appris</w:t>
      </w:r>
      <w:r>
        <w:t xml:space="preserve"> ; </w:t>
      </w:r>
      <w:r w:rsidR="00000000" w:rsidRPr="00033231">
        <w:t>Hortense me l</w:t>
      </w:r>
      <w:r>
        <w:t>’</w:t>
      </w:r>
      <w:r w:rsidR="00000000" w:rsidRPr="00033231">
        <w:t>a dit</w:t>
      </w:r>
      <w:r>
        <w:t xml:space="preserve"> : </w:t>
      </w:r>
      <w:r w:rsidR="00000000" w:rsidRPr="00033231">
        <w:t>mais je veux aussi apprendre cette histoire de votre bouche</w:t>
      </w:r>
      <w:r>
        <w:t xml:space="preserve">. </w:t>
      </w:r>
      <w:r w:rsidR="00000000" w:rsidRPr="00033231">
        <w:t>Ajoute-t-elle à votre bonheur</w:t>
      </w:r>
      <w:r>
        <w:t> ?</w:t>
      </w:r>
    </w:p>
    <w:p w14:paraId="11B70FDB" w14:textId="77777777" w:rsidR="004F69D6" w:rsidRDefault="004F69D6" w:rsidP="0021796F">
      <w:r>
        <w:lastRenderedPageBreak/>
        <w:t>— </w:t>
      </w:r>
      <w:r w:rsidR="00000000" w:rsidRPr="00033231">
        <w:t>Quoi</w:t>
      </w:r>
      <w:r>
        <w:t xml:space="preserve"> ! </w:t>
      </w:r>
      <w:r w:rsidR="00000000" w:rsidRPr="00033231">
        <w:t>maman</w:t>
      </w:r>
      <w:r>
        <w:t xml:space="preserve"> ? </w:t>
      </w:r>
      <w:r w:rsidR="00000000" w:rsidRPr="00033231">
        <w:t>Elle m</w:t>
      </w:r>
      <w:r>
        <w:t>’</w:t>
      </w:r>
      <w:r w:rsidR="00000000" w:rsidRPr="00033231">
        <w:t>est chère</w:t>
      </w:r>
      <w:r>
        <w:t xml:space="preserve"> ; </w:t>
      </w:r>
      <w:r w:rsidR="00000000" w:rsidRPr="00033231">
        <w:t>je ne puis dire combien elle m</w:t>
      </w:r>
      <w:r>
        <w:t>’</w:t>
      </w:r>
      <w:r w:rsidR="00000000" w:rsidRPr="00033231">
        <w:t>est chère</w:t>
      </w:r>
      <w:r>
        <w:t xml:space="preserve">. </w:t>
      </w:r>
      <w:r w:rsidR="00000000" w:rsidRPr="00033231">
        <w:t>J</w:t>
      </w:r>
      <w:r>
        <w:t>’</w:t>
      </w:r>
      <w:r w:rsidR="00000000" w:rsidRPr="00033231">
        <w:t>étais toujours abattue</w:t>
      </w:r>
      <w:r>
        <w:t xml:space="preserve">, </w:t>
      </w:r>
      <w:r w:rsidR="00000000" w:rsidRPr="00033231">
        <w:t>elle m</w:t>
      </w:r>
      <w:r>
        <w:t>’</w:t>
      </w:r>
      <w:r w:rsidR="00000000" w:rsidRPr="00033231">
        <w:t>a soutenue</w:t>
      </w:r>
      <w:r>
        <w:t>.</w:t>
      </w:r>
    </w:p>
    <w:p w14:paraId="7C2622CF" w14:textId="77777777" w:rsidR="004F69D6" w:rsidRDefault="004F69D6" w:rsidP="0021796F">
      <w:r>
        <w:t>— </w:t>
      </w:r>
      <w:r w:rsidR="00000000" w:rsidRPr="00033231">
        <w:t>Je mérite d</w:t>
      </w:r>
      <w:r>
        <w:t>’</w:t>
      </w:r>
      <w:r w:rsidR="00000000" w:rsidRPr="00033231">
        <w:t>apprendre cela en un moment où je puis à peine porter ma main à ma tête</w:t>
      </w:r>
      <w:r>
        <w:t xml:space="preserve">. </w:t>
      </w:r>
      <w:r w:rsidR="00000000" w:rsidRPr="00033231">
        <w:t>Je le mérite</w:t>
      </w:r>
      <w:r>
        <w:t>.</w:t>
      </w:r>
    </w:p>
    <w:p w14:paraId="01336C22" w14:textId="77777777" w:rsidR="004F69D6" w:rsidRDefault="004F69D6" w:rsidP="0021796F">
      <w:r>
        <w:t>— </w:t>
      </w:r>
      <w:r w:rsidR="00000000" w:rsidRPr="00033231">
        <w:t>Ce n</w:t>
      </w:r>
      <w:r>
        <w:t>’</w:t>
      </w:r>
      <w:r w:rsidR="00000000" w:rsidRPr="00033231">
        <w:t>est pas un reproche contre vous</w:t>
      </w:r>
      <w:r>
        <w:t>.</w:t>
      </w:r>
    </w:p>
    <w:p w14:paraId="3071CD88" w14:textId="5E125AD4" w:rsidR="00000000" w:rsidRPr="00033231" w:rsidRDefault="004F69D6" w:rsidP="0021796F">
      <w:r>
        <w:t>— </w:t>
      </w:r>
      <w:r w:rsidR="00000000" w:rsidRPr="00033231">
        <w:t>Ce sont des charbons ardents amoncelés sur ma tête</w:t>
      </w:r>
      <w:r>
        <w:t xml:space="preserve"> ; </w:t>
      </w:r>
      <w:r w:rsidR="00000000" w:rsidRPr="00033231">
        <w:t>il en est de même de chaque mot que vous m</w:t>
      </w:r>
      <w:r>
        <w:t>’</w:t>
      </w:r>
      <w:r w:rsidR="00000000" w:rsidRPr="00033231">
        <w:t>adressez</w:t>
      </w:r>
      <w:r>
        <w:t xml:space="preserve">, </w:t>
      </w:r>
      <w:r w:rsidR="00000000" w:rsidRPr="00033231">
        <w:t>de chaque regard qui illumine votre doux visage</w:t>
      </w:r>
      <w:r>
        <w:t xml:space="preserve">. </w:t>
      </w:r>
      <w:r w:rsidR="00000000" w:rsidRPr="00033231">
        <w:t>Approchez-vous encore plus près</w:t>
      </w:r>
      <w:r>
        <w:t xml:space="preserve">, </w:t>
      </w:r>
      <w:r w:rsidR="00000000" w:rsidRPr="00033231">
        <w:t>Lina</w:t>
      </w:r>
      <w:r>
        <w:t xml:space="preserve">, </w:t>
      </w:r>
      <w:r w:rsidR="00000000" w:rsidRPr="00033231">
        <w:t>et donnez-moi votre main</w:t>
      </w:r>
      <w:r>
        <w:t xml:space="preserve">, </w:t>
      </w:r>
      <w:r w:rsidR="00000000" w:rsidRPr="00033231">
        <w:t>si mes doigts ma</w:t>
      </w:r>
      <w:r w:rsidR="00000000" w:rsidRPr="00033231">
        <w:t>i</w:t>
      </w:r>
      <w:r w:rsidR="00000000" w:rsidRPr="00033231">
        <w:t>gres ne vous font pas peur</w:t>
      </w:r>
      <w:r>
        <w:t>. »</w:t>
      </w:r>
    </w:p>
    <w:p w14:paraId="10544807" w14:textId="77777777" w:rsidR="004F69D6" w:rsidRDefault="00000000" w:rsidP="0021796F">
      <w:r w:rsidRPr="00033231">
        <w:t>Elle prit ses doigts décharnés dans ses deux petites mains</w:t>
      </w:r>
      <w:r w:rsidR="004F69D6">
        <w:t xml:space="preserve"> ; </w:t>
      </w:r>
      <w:r w:rsidRPr="00033231">
        <w:t>elle baissa la tête et les effleura de ses lèvres</w:t>
      </w:r>
      <w:r w:rsidR="004F69D6">
        <w:t xml:space="preserve">. </w:t>
      </w:r>
      <w:r w:rsidRPr="00033231">
        <w:t>Moore était très-ému</w:t>
      </w:r>
      <w:r w:rsidR="004F69D6">
        <w:t xml:space="preserve"> ; </w:t>
      </w:r>
      <w:r w:rsidRPr="00033231">
        <w:t>une ou deux grosses larmes coulaient sur ses joues cre</w:t>
      </w:r>
      <w:r w:rsidRPr="00033231">
        <w:t>u</w:t>
      </w:r>
      <w:r w:rsidRPr="00033231">
        <w:t>ses</w:t>
      </w:r>
      <w:r w:rsidR="004F69D6">
        <w:t>.</w:t>
      </w:r>
    </w:p>
    <w:p w14:paraId="400CE4F4" w14:textId="77777777" w:rsidR="004F69D6" w:rsidRDefault="004F69D6" w:rsidP="0021796F">
      <w:r>
        <w:t>« </w:t>
      </w:r>
      <w:r w:rsidR="00000000" w:rsidRPr="00033231">
        <w:t>Je veux garder ces choses-là dans mon cœur</w:t>
      </w:r>
      <w:r>
        <w:t xml:space="preserve">, </w:t>
      </w:r>
      <w:r w:rsidR="00000000" w:rsidRPr="00033231">
        <w:t>Cary</w:t>
      </w:r>
      <w:r>
        <w:t xml:space="preserve"> : </w:t>
      </w:r>
      <w:r w:rsidR="00000000" w:rsidRPr="00033231">
        <w:t>je veux mettre à part ce baiser</w:t>
      </w:r>
      <w:r>
        <w:t xml:space="preserve">, </w:t>
      </w:r>
      <w:r w:rsidR="00000000" w:rsidRPr="00033231">
        <w:t>et vous en entendrez parler que</w:t>
      </w:r>
      <w:r w:rsidR="00000000" w:rsidRPr="00033231">
        <w:t>l</w:t>
      </w:r>
      <w:r w:rsidR="00000000" w:rsidRPr="00033231">
        <w:t>que jour</w:t>
      </w:r>
      <w:r>
        <w:t>.</w:t>
      </w:r>
    </w:p>
    <w:p w14:paraId="3D122CF1" w14:textId="77777777" w:rsidR="004F69D6" w:rsidRDefault="004F69D6" w:rsidP="0021796F">
      <w:r>
        <w:t>— </w:t>
      </w:r>
      <w:r w:rsidR="00000000" w:rsidRPr="00033231">
        <w:t>Sortez</w:t>
      </w:r>
      <w:r>
        <w:t xml:space="preserve"> ! </w:t>
      </w:r>
      <w:r w:rsidR="00000000" w:rsidRPr="00033231">
        <w:t>s</w:t>
      </w:r>
      <w:r>
        <w:t>’</w:t>
      </w:r>
      <w:r w:rsidR="00000000" w:rsidRPr="00033231">
        <w:t>écria Martin ouvrant la porte</w:t>
      </w:r>
      <w:r>
        <w:t xml:space="preserve">. </w:t>
      </w:r>
      <w:r w:rsidR="00000000" w:rsidRPr="00033231">
        <w:t>Venez vite</w:t>
      </w:r>
      <w:r>
        <w:t xml:space="preserve">, </w:t>
      </w:r>
      <w:r w:rsidR="00000000" w:rsidRPr="00033231">
        <w:t>vous avez eu vingt minutes au lieu d</w:t>
      </w:r>
      <w:r>
        <w:t>’</w:t>
      </w:r>
      <w:r w:rsidR="00000000" w:rsidRPr="00033231">
        <w:t>un quart d</w:t>
      </w:r>
      <w:r>
        <w:t>’</w:t>
      </w:r>
      <w:r w:rsidR="00000000" w:rsidRPr="00033231">
        <w:t>heure</w:t>
      </w:r>
      <w:r>
        <w:t>.</w:t>
      </w:r>
    </w:p>
    <w:p w14:paraId="72F10DC1" w14:textId="77777777" w:rsidR="004F69D6" w:rsidRDefault="004F69D6" w:rsidP="0021796F">
      <w:r>
        <w:t>— </w:t>
      </w:r>
      <w:r w:rsidR="00000000" w:rsidRPr="00033231">
        <w:t>Elle ne va pas encore partir</w:t>
      </w:r>
      <w:r>
        <w:t xml:space="preserve">, </w:t>
      </w:r>
      <w:r w:rsidR="00000000" w:rsidRPr="00033231">
        <w:t>petit drôle</w:t>
      </w:r>
      <w:r>
        <w:t>.</w:t>
      </w:r>
    </w:p>
    <w:p w14:paraId="1B1567BA" w14:textId="77777777" w:rsidR="004F69D6" w:rsidRDefault="004F69D6" w:rsidP="0021796F">
      <w:r>
        <w:t>— </w:t>
      </w:r>
      <w:r w:rsidR="00000000" w:rsidRPr="00033231">
        <w:t>Je n</w:t>
      </w:r>
      <w:r>
        <w:t>’</w:t>
      </w:r>
      <w:r w:rsidR="00000000" w:rsidRPr="00033231">
        <w:t>ose rester plus longtemps</w:t>
      </w:r>
      <w:r>
        <w:t xml:space="preserve">, </w:t>
      </w:r>
      <w:r w:rsidR="00000000" w:rsidRPr="00033231">
        <w:t>Robert</w:t>
      </w:r>
      <w:r>
        <w:t>.</w:t>
      </w:r>
    </w:p>
    <w:p w14:paraId="6B1A65A3" w14:textId="77777777" w:rsidR="004F69D6" w:rsidRDefault="004F69D6" w:rsidP="0021796F">
      <w:r>
        <w:t>— </w:t>
      </w:r>
      <w:r w:rsidR="00000000" w:rsidRPr="00033231">
        <w:t>Pouvez-vous promettre de revenir</w:t>
      </w:r>
      <w:r>
        <w:t> ?</w:t>
      </w:r>
    </w:p>
    <w:p w14:paraId="73B5317B" w14:textId="77777777" w:rsidR="004F69D6" w:rsidRDefault="004F69D6" w:rsidP="0021796F">
      <w:r>
        <w:t>— </w:t>
      </w:r>
      <w:r w:rsidR="00000000" w:rsidRPr="00033231">
        <w:t>Non</w:t>
      </w:r>
      <w:r>
        <w:t xml:space="preserve">, </w:t>
      </w:r>
      <w:r w:rsidR="00000000" w:rsidRPr="00033231">
        <w:t>elle ne le peut pas</w:t>
      </w:r>
      <w:r>
        <w:t xml:space="preserve">, </w:t>
      </w:r>
      <w:r w:rsidR="00000000" w:rsidRPr="00033231">
        <w:t>répondit Martin</w:t>
      </w:r>
      <w:r>
        <w:t xml:space="preserve">. </w:t>
      </w:r>
      <w:r w:rsidR="00000000" w:rsidRPr="00033231">
        <w:t>La chose ne doit pas dégénérer en habitude</w:t>
      </w:r>
      <w:r>
        <w:t xml:space="preserve"> ; </w:t>
      </w:r>
      <w:r w:rsidR="00000000" w:rsidRPr="00033231">
        <w:t>je ne peux pas me donner cette peine-là</w:t>
      </w:r>
      <w:r>
        <w:t xml:space="preserve">. </w:t>
      </w:r>
      <w:r w:rsidR="00000000" w:rsidRPr="00033231">
        <w:t>C</w:t>
      </w:r>
      <w:r>
        <w:t>’</w:t>
      </w:r>
      <w:r w:rsidR="00000000" w:rsidRPr="00033231">
        <w:t>est fort bien pour une fois</w:t>
      </w:r>
      <w:r>
        <w:t xml:space="preserve">, </w:t>
      </w:r>
      <w:r w:rsidR="00000000" w:rsidRPr="00033231">
        <w:t>mais je ne veux pas que cela se répète</w:t>
      </w:r>
      <w:r>
        <w:t>.</w:t>
      </w:r>
    </w:p>
    <w:p w14:paraId="4DBA4113" w14:textId="77777777" w:rsidR="004F69D6" w:rsidRDefault="004F69D6" w:rsidP="0021796F">
      <w:r>
        <w:lastRenderedPageBreak/>
        <w:t>— </w:t>
      </w:r>
      <w:r w:rsidR="00000000" w:rsidRPr="00033231">
        <w:t>Vous ne voulez pas que cela se répète</w:t>
      </w:r>
      <w:r>
        <w:t> !</w:t>
      </w:r>
    </w:p>
    <w:p w14:paraId="4AF92F6A" w14:textId="77777777" w:rsidR="004F69D6" w:rsidRDefault="004F69D6" w:rsidP="0021796F">
      <w:r>
        <w:t>— </w:t>
      </w:r>
      <w:r w:rsidR="00000000" w:rsidRPr="00033231">
        <w:t>Chut</w:t>
      </w:r>
      <w:r>
        <w:t xml:space="preserve"> ! </w:t>
      </w:r>
      <w:r w:rsidR="00000000" w:rsidRPr="00033231">
        <w:t>ne le vexez pas</w:t>
      </w:r>
      <w:r>
        <w:t xml:space="preserve">, </w:t>
      </w:r>
      <w:r w:rsidR="00000000" w:rsidRPr="00033231">
        <w:t>nous n</w:t>
      </w:r>
      <w:r>
        <w:t>’</w:t>
      </w:r>
      <w:r w:rsidR="00000000" w:rsidRPr="00033231">
        <w:t>aurions pu nous voir a</w:t>
      </w:r>
      <w:r w:rsidR="00000000" w:rsidRPr="00033231">
        <w:t>u</w:t>
      </w:r>
      <w:r w:rsidR="00000000" w:rsidRPr="00033231">
        <w:t>jourd</w:t>
      </w:r>
      <w:r>
        <w:t>’</w:t>
      </w:r>
      <w:r w:rsidR="00000000" w:rsidRPr="00033231">
        <w:t>hui sans lui</w:t>
      </w:r>
      <w:r>
        <w:t xml:space="preserve"> : </w:t>
      </w:r>
      <w:r w:rsidR="00000000" w:rsidRPr="00033231">
        <w:t>mais je reviendrai</w:t>
      </w:r>
      <w:r>
        <w:t xml:space="preserve">, </w:t>
      </w:r>
      <w:r w:rsidR="00000000" w:rsidRPr="00033231">
        <w:t>si c</w:t>
      </w:r>
      <w:r>
        <w:t>’</w:t>
      </w:r>
      <w:r w:rsidR="00000000" w:rsidRPr="00033231">
        <w:t>est votre désir que je revienne</w:t>
      </w:r>
      <w:r>
        <w:t>.</w:t>
      </w:r>
    </w:p>
    <w:p w14:paraId="1D1C2E68" w14:textId="77777777" w:rsidR="004F69D6" w:rsidRDefault="004F69D6" w:rsidP="0021796F">
      <w:r>
        <w:t>— </w:t>
      </w:r>
      <w:r w:rsidR="00000000" w:rsidRPr="00033231">
        <w:t>C</w:t>
      </w:r>
      <w:r>
        <w:t>’</w:t>
      </w:r>
      <w:r w:rsidR="00000000" w:rsidRPr="00033231">
        <w:t>est mon désir</w:t>
      </w:r>
      <w:r>
        <w:t xml:space="preserve">, </w:t>
      </w:r>
      <w:r w:rsidR="00000000" w:rsidRPr="00033231">
        <w:t>mon seul désir</w:t>
      </w:r>
      <w:r>
        <w:t xml:space="preserve">, </w:t>
      </w:r>
      <w:r w:rsidR="00000000" w:rsidRPr="00033231">
        <w:t>presque le seul désir que je puisse éprouver</w:t>
      </w:r>
      <w:r>
        <w:t>.</w:t>
      </w:r>
    </w:p>
    <w:p w14:paraId="22DED1ED" w14:textId="77777777" w:rsidR="004F69D6" w:rsidRDefault="004F69D6" w:rsidP="0021796F">
      <w:r>
        <w:t>— </w:t>
      </w:r>
      <w:r w:rsidR="00000000" w:rsidRPr="00033231">
        <w:t>Venez à l</w:t>
      </w:r>
      <w:r>
        <w:t>’</w:t>
      </w:r>
      <w:r w:rsidR="00000000" w:rsidRPr="00033231">
        <w:t>instant</w:t>
      </w:r>
      <w:r>
        <w:t xml:space="preserve"> ; </w:t>
      </w:r>
      <w:r w:rsidR="00000000" w:rsidRPr="00033231">
        <w:t>ma mère a toussé</w:t>
      </w:r>
      <w:r>
        <w:t xml:space="preserve">, </w:t>
      </w:r>
      <w:r w:rsidR="00000000" w:rsidRPr="00033231">
        <w:t>elle s</w:t>
      </w:r>
      <w:r>
        <w:t>’</w:t>
      </w:r>
      <w:r w:rsidR="00000000" w:rsidRPr="00033231">
        <w:t>est levée et vient de poser ses pieds sur le parquet</w:t>
      </w:r>
      <w:r>
        <w:t xml:space="preserve">. </w:t>
      </w:r>
      <w:r w:rsidR="00000000" w:rsidRPr="00033231">
        <w:t>Qu</w:t>
      </w:r>
      <w:r>
        <w:t>’</w:t>
      </w:r>
      <w:r w:rsidR="00000000" w:rsidRPr="00033231">
        <w:t>elle vous surprenne seulement sur l</w:t>
      </w:r>
      <w:r>
        <w:t>’</w:t>
      </w:r>
      <w:r w:rsidR="00000000" w:rsidRPr="00033231">
        <w:t>escalier</w:t>
      </w:r>
      <w:r>
        <w:t xml:space="preserve">, </w:t>
      </w:r>
      <w:r w:rsidR="00000000" w:rsidRPr="00033231">
        <w:t>miss Caroline</w:t>
      </w:r>
      <w:r>
        <w:t xml:space="preserve"> ! </w:t>
      </w:r>
      <w:r w:rsidR="00000000" w:rsidRPr="00033231">
        <w:t>vous n</w:t>
      </w:r>
      <w:r>
        <w:t>’</w:t>
      </w:r>
      <w:r w:rsidR="00000000" w:rsidRPr="00033231">
        <w:t>avez pas le temps de lui dire au revoir</w:t>
      </w:r>
      <w:r>
        <w:t xml:space="preserve"> (</w:t>
      </w:r>
      <w:r w:rsidR="00000000" w:rsidRPr="00033231">
        <w:t>s</w:t>
      </w:r>
      <w:r>
        <w:t>’</w:t>
      </w:r>
      <w:r w:rsidR="00000000" w:rsidRPr="00033231">
        <w:t>avançant entre elle et Moore</w:t>
      </w:r>
      <w:r>
        <w:t xml:space="preserve">) ; </w:t>
      </w:r>
      <w:r w:rsidR="00000000" w:rsidRPr="00033231">
        <w:t>il faut marcher</w:t>
      </w:r>
      <w:r>
        <w:t>.</w:t>
      </w:r>
    </w:p>
    <w:p w14:paraId="7660126E" w14:textId="77777777" w:rsidR="004F69D6" w:rsidRDefault="004F69D6" w:rsidP="0021796F">
      <w:r>
        <w:t>— </w:t>
      </w:r>
      <w:r w:rsidR="00000000" w:rsidRPr="00033231">
        <w:t>Mon châle</w:t>
      </w:r>
      <w:r>
        <w:t xml:space="preserve">, </w:t>
      </w:r>
      <w:r w:rsidR="00000000" w:rsidRPr="00033231">
        <w:t>Martin</w:t>
      </w:r>
      <w:r>
        <w:t>.</w:t>
      </w:r>
    </w:p>
    <w:p w14:paraId="4C5A3186" w14:textId="59283402" w:rsidR="00000000" w:rsidRPr="00033231" w:rsidRDefault="004F69D6" w:rsidP="0021796F">
      <w:r>
        <w:t>— </w:t>
      </w:r>
      <w:r w:rsidR="00000000" w:rsidRPr="00033231">
        <w:t>Je l</w:t>
      </w:r>
      <w:r>
        <w:t>’</w:t>
      </w:r>
      <w:r w:rsidR="00000000" w:rsidRPr="00033231">
        <w:t>ai</w:t>
      </w:r>
      <w:r>
        <w:t xml:space="preserve">. </w:t>
      </w:r>
      <w:r w:rsidR="00000000" w:rsidRPr="00033231">
        <w:t>Je vous le mettrai lorsque vous serez dans le ve</w:t>
      </w:r>
      <w:r w:rsidR="00000000" w:rsidRPr="00033231">
        <w:t>s</w:t>
      </w:r>
      <w:r w:rsidR="00000000" w:rsidRPr="00033231">
        <w:t>tibule</w:t>
      </w:r>
      <w:r>
        <w:t>. »</w:t>
      </w:r>
    </w:p>
    <w:p w14:paraId="211A5451" w14:textId="77777777" w:rsidR="004F69D6" w:rsidRDefault="00000000" w:rsidP="0021796F">
      <w:r w:rsidRPr="00033231">
        <w:t>Il les força de se séparer</w:t>
      </w:r>
      <w:r w:rsidR="004F69D6">
        <w:t xml:space="preserve">. </w:t>
      </w:r>
      <w:r w:rsidRPr="00033231">
        <w:t>Il ne voulut permettre d</w:t>
      </w:r>
      <w:r w:rsidR="004F69D6">
        <w:t>’</w:t>
      </w:r>
      <w:r w:rsidRPr="00033231">
        <w:t>autres adieux que ceux des regards</w:t>
      </w:r>
      <w:r w:rsidR="004F69D6">
        <w:t xml:space="preserve"> : </w:t>
      </w:r>
      <w:r w:rsidRPr="00033231">
        <w:t>il porta à moitié Caroline en bas de l</w:t>
      </w:r>
      <w:r w:rsidR="004F69D6">
        <w:t>’</w:t>
      </w:r>
      <w:r w:rsidRPr="00033231">
        <w:t>escalier</w:t>
      </w:r>
      <w:r w:rsidR="004F69D6">
        <w:t xml:space="preserve">. </w:t>
      </w:r>
      <w:r w:rsidRPr="00033231">
        <w:t>Dans le vestibule</w:t>
      </w:r>
      <w:r w:rsidR="004F69D6">
        <w:t xml:space="preserve">, </w:t>
      </w:r>
      <w:r w:rsidRPr="00033231">
        <w:t>il l</w:t>
      </w:r>
      <w:r w:rsidR="004F69D6">
        <w:t>’</w:t>
      </w:r>
      <w:r w:rsidRPr="00033231">
        <w:t>enveloppa de son châle</w:t>
      </w:r>
      <w:r w:rsidR="004F69D6">
        <w:t xml:space="preserve">, </w:t>
      </w:r>
      <w:r w:rsidRPr="00033231">
        <w:t>et si le pas de sa mère</w:t>
      </w:r>
      <w:r w:rsidR="004F69D6">
        <w:t xml:space="preserve">, </w:t>
      </w:r>
      <w:r w:rsidRPr="00033231">
        <w:t>qui se faisait entendre dans la galerie</w:t>
      </w:r>
      <w:r w:rsidR="004F69D6">
        <w:t xml:space="preserve">, </w:t>
      </w:r>
      <w:r w:rsidRPr="00033231">
        <w:t>et un sentiment de timidité</w:t>
      </w:r>
      <w:r w:rsidR="004F69D6">
        <w:t xml:space="preserve">, </w:t>
      </w:r>
      <w:r w:rsidRPr="00033231">
        <w:t>la noble et naturelle impulsion de son jeune cœur</w:t>
      </w:r>
      <w:r w:rsidR="004F69D6">
        <w:t xml:space="preserve">, </w:t>
      </w:r>
      <w:r w:rsidRPr="00033231">
        <w:t>ne l</w:t>
      </w:r>
      <w:r w:rsidR="004F69D6">
        <w:t>’</w:t>
      </w:r>
      <w:r w:rsidRPr="00033231">
        <w:t>eussent retenu en arrière</w:t>
      </w:r>
      <w:r w:rsidR="004F69D6">
        <w:t xml:space="preserve">, </w:t>
      </w:r>
      <w:r w:rsidRPr="00033231">
        <w:t>il eût réclamé sa r</w:t>
      </w:r>
      <w:r w:rsidRPr="00033231">
        <w:t>é</w:t>
      </w:r>
      <w:r w:rsidRPr="00033231">
        <w:t>compense</w:t>
      </w:r>
      <w:r w:rsidR="004F69D6">
        <w:t xml:space="preserve">, </w:t>
      </w:r>
      <w:r w:rsidRPr="00033231">
        <w:t>il eût dit</w:t>
      </w:r>
      <w:r w:rsidR="004F69D6">
        <w:t> : « </w:t>
      </w:r>
      <w:r w:rsidRPr="00033231">
        <w:t>Maintenant</w:t>
      </w:r>
      <w:r w:rsidR="004F69D6">
        <w:t xml:space="preserve">, </w:t>
      </w:r>
      <w:r w:rsidRPr="00033231">
        <w:t>miss Caroline</w:t>
      </w:r>
      <w:r w:rsidR="004F69D6">
        <w:t xml:space="preserve">, </w:t>
      </w:r>
      <w:r w:rsidRPr="00033231">
        <w:t>pour tout c</w:t>
      </w:r>
      <w:r w:rsidRPr="00033231">
        <w:t>e</w:t>
      </w:r>
      <w:r w:rsidRPr="00033231">
        <w:t>la</w:t>
      </w:r>
      <w:r w:rsidR="004F69D6">
        <w:t xml:space="preserve">, </w:t>
      </w:r>
      <w:r w:rsidRPr="00033231">
        <w:t>donnez-moi un baiser</w:t>
      </w:r>
      <w:r w:rsidR="004F69D6">
        <w:t>. »</w:t>
      </w:r>
      <w:r w:rsidRPr="00033231">
        <w:t xml:space="preserve"> Mais avant que les paroles fussent tombées de ses lèvres</w:t>
      </w:r>
      <w:r w:rsidR="004F69D6">
        <w:t xml:space="preserve">, </w:t>
      </w:r>
      <w:r w:rsidRPr="00033231">
        <w:t>elle était sur la route</w:t>
      </w:r>
      <w:r w:rsidR="004F69D6">
        <w:t xml:space="preserve">, </w:t>
      </w:r>
      <w:r w:rsidRPr="00033231">
        <w:t>plutôt effleurant que traversant la neige</w:t>
      </w:r>
      <w:r w:rsidR="004F69D6">
        <w:t>.</w:t>
      </w:r>
    </w:p>
    <w:p w14:paraId="41DC05B6" w14:textId="77777777" w:rsidR="004F69D6" w:rsidRDefault="004F69D6" w:rsidP="0021796F">
      <w:r>
        <w:t>« </w:t>
      </w:r>
      <w:r w:rsidR="00000000" w:rsidRPr="00033231">
        <w:t>Elle est ma débitrice</w:t>
      </w:r>
      <w:r>
        <w:t xml:space="preserve">, </w:t>
      </w:r>
      <w:r w:rsidR="00000000" w:rsidRPr="00033231">
        <w:t>et je serai payé</w:t>
      </w:r>
      <w:r>
        <w:t>, »</w:t>
      </w:r>
      <w:r w:rsidR="00000000" w:rsidRPr="00033231">
        <w:t xml:space="preserve"> dit-il</w:t>
      </w:r>
      <w:r>
        <w:t>.</w:t>
      </w:r>
    </w:p>
    <w:p w14:paraId="4F4287FE" w14:textId="77777777" w:rsidR="004F69D6" w:rsidRDefault="00000000" w:rsidP="0021796F">
      <w:r w:rsidRPr="00033231">
        <w:t>Il se flattait que c</w:t>
      </w:r>
      <w:r w:rsidR="004F69D6">
        <w:t>’</w:t>
      </w:r>
      <w:r w:rsidRPr="00033231">
        <w:t>était l</w:t>
      </w:r>
      <w:r w:rsidR="004F69D6">
        <w:t>’</w:t>
      </w:r>
      <w:r w:rsidRPr="00033231">
        <w:t>occasion</w:t>
      </w:r>
      <w:r w:rsidR="004F69D6">
        <w:t xml:space="preserve">, </w:t>
      </w:r>
      <w:r w:rsidRPr="00033231">
        <w:t>non l</w:t>
      </w:r>
      <w:r w:rsidR="004F69D6">
        <w:t>’</w:t>
      </w:r>
      <w:r w:rsidRPr="00033231">
        <w:t>audace</w:t>
      </w:r>
      <w:r w:rsidR="004F69D6">
        <w:t xml:space="preserve">, </w:t>
      </w:r>
      <w:r w:rsidRPr="00033231">
        <w:t>qui lui avait manqué</w:t>
      </w:r>
      <w:r w:rsidR="004F69D6">
        <w:t xml:space="preserve">. </w:t>
      </w:r>
      <w:r w:rsidRPr="00033231">
        <w:t>Il se jugeait mal</w:t>
      </w:r>
      <w:r w:rsidR="004F69D6">
        <w:t xml:space="preserve">, </w:t>
      </w:r>
      <w:r w:rsidRPr="00033231">
        <w:t>et s</w:t>
      </w:r>
      <w:r w:rsidR="004F69D6">
        <w:t>’</w:t>
      </w:r>
      <w:r w:rsidRPr="00033231">
        <w:t>estimait un peu moins qu</w:t>
      </w:r>
      <w:r w:rsidR="004F69D6">
        <w:t>’</w:t>
      </w:r>
      <w:r w:rsidRPr="00033231">
        <w:t>il ne v</w:t>
      </w:r>
      <w:r w:rsidRPr="00033231">
        <w:t>a</w:t>
      </w:r>
      <w:r w:rsidRPr="00033231">
        <w:t>lait</w:t>
      </w:r>
      <w:r w:rsidR="004F69D6">
        <w:t>.</w:t>
      </w:r>
    </w:p>
    <w:p w14:paraId="4F5C5524" w14:textId="54ADA666" w:rsidR="004F69D6" w:rsidRDefault="00000000" w:rsidP="004F69D6">
      <w:pPr>
        <w:pStyle w:val="Titre2"/>
        <w:rPr>
          <w:szCs w:val="44"/>
        </w:rPr>
      </w:pPr>
      <w:bookmarkStart w:id="34" w:name="_Toc199956115"/>
      <w:r w:rsidRPr="00AF30F4">
        <w:rPr>
          <w:szCs w:val="44"/>
        </w:rPr>
        <w:lastRenderedPageBreak/>
        <w:t>CHAPITRE IX</w:t>
      </w:r>
      <w:r w:rsidR="004F69D6">
        <w:rPr>
          <w:szCs w:val="44"/>
        </w:rPr>
        <w:t>.</w:t>
      </w:r>
      <w:r w:rsidR="004F69D6">
        <w:rPr>
          <w:szCs w:val="44"/>
        </w:rPr>
        <w:br/>
      </w:r>
      <w:r w:rsidRPr="00AF30F4">
        <w:rPr>
          <w:szCs w:val="44"/>
        </w:rPr>
        <w:br/>
      </w:r>
      <w:r w:rsidRPr="005978E7">
        <w:rPr>
          <w:szCs w:val="44"/>
        </w:rPr>
        <w:t>Cas de persécution domestique</w:t>
      </w:r>
      <w:r w:rsidR="004F69D6">
        <w:rPr>
          <w:szCs w:val="44"/>
        </w:rPr>
        <w:t xml:space="preserve">. – </w:t>
      </w:r>
      <w:r w:rsidRPr="005978E7">
        <w:rPr>
          <w:szCs w:val="44"/>
        </w:rPr>
        <w:t>Remarquable exemple de pieuse persévérance dans l</w:t>
      </w:r>
      <w:r w:rsidR="004F69D6">
        <w:rPr>
          <w:szCs w:val="44"/>
        </w:rPr>
        <w:t>’</w:t>
      </w:r>
      <w:r w:rsidRPr="005978E7">
        <w:rPr>
          <w:szCs w:val="44"/>
        </w:rPr>
        <w:t>accomplissement de devoirs religieux</w:t>
      </w:r>
      <w:r w:rsidR="004F69D6">
        <w:rPr>
          <w:szCs w:val="44"/>
        </w:rPr>
        <w:t>.</w:t>
      </w:r>
      <w:bookmarkEnd w:id="34"/>
    </w:p>
    <w:p w14:paraId="0BDCA531" w14:textId="77777777" w:rsidR="004F69D6" w:rsidRDefault="00000000" w:rsidP="0021796F">
      <w:r w:rsidRPr="00033231">
        <w:t>Martin avait bu à la coupe de l</w:t>
      </w:r>
      <w:r w:rsidR="004F69D6">
        <w:t>’</w:t>
      </w:r>
      <w:r w:rsidRPr="00033231">
        <w:t>excitation</w:t>
      </w:r>
      <w:r w:rsidR="004F69D6">
        <w:t xml:space="preserve">, </w:t>
      </w:r>
      <w:r w:rsidRPr="00033231">
        <w:t>y voulait tremper ses lèvres une seconde fois</w:t>
      </w:r>
      <w:r w:rsidR="004F69D6">
        <w:t xml:space="preserve"> ; </w:t>
      </w:r>
      <w:r w:rsidRPr="00033231">
        <w:t>ayant senti la dignité du pouvoir</w:t>
      </w:r>
      <w:r w:rsidR="004F69D6">
        <w:t xml:space="preserve">, </w:t>
      </w:r>
      <w:r w:rsidRPr="00033231">
        <w:t>il lui répugnait de le quitter</w:t>
      </w:r>
      <w:r w:rsidR="004F69D6">
        <w:t xml:space="preserve">. </w:t>
      </w:r>
      <w:r w:rsidRPr="00033231">
        <w:t xml:space="preserve">Miss </w:t>
      </w:r>
      <w:proofErr w:type="spellStart"/>
      <w:r w:rsidRPr="00033231">
        <w:t>Helstone</w:t>
      </w:r>
      <w:proofErr w:type="spellEnd"/>
      <w:r w:rsidR="004F69D6">
        <w:t xml:space="preserve">, </w:t>
      </w:r>
      <w:r w:rsidRPr="00033231">
        <w:t>cette fille qu</w:t>
      </w:r>
      <w:r w:rsidR="004F69D6">
        <w:t>’</w:t>
      </w:r>
      <w:r w:rsidRPr="00033231">
        <w:t>il avait toujours appelée laide</w:t>
      </w:r>
      <w:r w:rsidR="004F69D6">
        <w:t xml:space="preserve">, </w:t>
      </w:r>
      <w:r w:rsidRPr="00033231">
        <w:t>et dont le visage était maintenant perp</w:t>
      </w:r>
      <w:r w:rsidRPr="00033231">
        <w:t>é</w:t>
      </w:r>
      <w:r w:rsidRPr="00033231">
        <w:t>tuellement devant ses yeux</w:t>
      </w:r>
      <w:r w:rsidR="004F69D6">
        <w:t xml:space="preserve">, </w:t>
      </w:r>
      <w:r w:rsidRPr="00033231">
        <w:t>le jour et la nuit</w:t>
      </w:r>
      <w:r w:rsidR="004F69D6">
        <w:t xml:space="preserve">, </w:t>
      </w:r>
      <w:r w:rsidRPr="00033231">
        <w:t>dans l</w:t>
      </w:r>
      <w:r w:rsidR="004F69D6">
        <w:t>’</w:t>
      </w:r>
      <w:r w:rsidRPr="00033231">
        <w:t>obscurité et à la clarté du soleil</w:t>
      </w:r>
      <w:r w:rsidR="004F69D6">
        <w:t xml:space="preserve">, </w:t>
      </w:r>
      <w:r w:rsidRPr="00033231">
        <w:t>s</w:t>
      </w:r>
      <w:r w:rsidR="004F69D6">
        <w:t>’</w:t>
      </w:r>
      <w:r w:rsidRPr="00033231">
        <w:t>était trouvée une fois dans sa sphère</w:t>
      </w:r>
      <w:r w:rsidR="004F69D6">
        <w:t xml:space="preserve"> ; </w:t>
      </w:r>
      <w:r w:rsidRPr="00033231">
        <w:t>la pensée que cette visite ne se renouvellerait plus l</w:t>
      </w:r>
      <w:r w:rsidR="004F69D6">
        <w:t>’</w:t>
      </w:r>
      <w:r w:rsidRPr="00033231">
        <w:t>agitait</w:t>
      </w:r>
      <w:r w:rsidR="004F69D6">
        <w:t>.</w:t>
      </w:r>
    </w:p>
    <w:p w14:paraId="3DC20DF0" w14:textId="77777777" w:rsidR="004F69D6" w:rsidRDefault="00000000" w:rsidP="0021796F">
      <w:r w:rsidRPr="00033231">
        <w:t>Quoiqu</w:t>
      </w:r>
      <w:r w:rsidR="004F69D6">
        <w:t>’</w:t>
      </w:r>
      <w:r w:rsidRPr="00033231">
        <w:t>il ne fût qu</w:t>
      </w:r>
      <w:r w:rsidR="004F69D6">
        <w:t>’</w:t>
      </w:r>
      <w:r w:rsidRPr="00033231">
        <w:t>un écolier</w:t>
      </w:r>
      <w:r w:rsidR="004F69D6">
        <w:t xml:space="preserve">, </w:t>
      </w:r>
      <w:r w:rsidRPr="00033231">
        <w:t>ce n</w:t>
      </w:r>
      <w:r w:rsidR="004F69D6">
        <w:t>’</w:t>
      </w:r>
      <w:r w:rsidRPr="00033231">
        <w:t>était point un écolier ordinaire</w:t>
      </w:r>
      <w:r w:rsidR="004F69D6">
        <w:t xml:space="preserve"> : </w:t>
      </w:r>
      <w:r w:rsidRPr="00033231">
        <w:t>il était destiné à devenir un original</w:t>
      </w:r>
      <w:r w:rsidR="004F69D6">
        <w:t xml:space="preserve">. </w:t>
      </w:r>
      <w:r w:rsidRPr="00033231">
        <w:t>Quelques a</w:t>
      </w:r>
      <w:r w:rsidRPr="00033231">
        <w:t>n</w:t>
      </w:r>
      <w:r w:rsidRPr="00033231">
        <w:t>nées plus tard</w:t>
      </w:r>
      <w:r w:rsidR="004F69D6">
        <w:t xml:space="preserve">, </w:t>
      </w:r>
      <w:r w:rsidRPr="00033231">
        <w:t xml:space="preserve">il prit </w:t>
      </w:r>
      <w:proofErr w:type="spellStart"/>
      <w:r w:rsidRPr="00033231">
        <w:t>grand</w:t>
      </w:r>
      <w:r w:rsidR="004F69D6">
        <w:t>’</w:t>
      </w:r>
      <w:r w:rsidRPr="00033231">
        <w:t>peine</w:t>
      </w:r>
      <w:proofErr w:type="spellEnd"/>
      <w:r w:rsidRPr="00033231">
        <w:t xml:space="preserve"> à se parer et à se polir sur le patron du reste du monde</w:t>
      </w:r>
      <w:r w:rsidR="004F69D6">
        <w:t xml:space="preserve">, </w:t>
      </w:r>
      <w:r w:rsidRPr="00033231">
        <w:t>mais il n</w:t>
      </w:r>
      <w:r w:rsidR="004F69D6">
        <w:t>’</w:t>
      </w:r>
      <w:r w:rsidRPr="00033231">
        <w:t>y réussit jamais</w:t>
      </w:r>
      <w:r w:rsidR="004F69D6">
        <w:t xml:space="preserve"> ; </w:t>
      </w:r>
      <w:r w:rsidRPr="00033231">
        <w:t>une e</w:t>
      </w:r>
      <w:r w:rsidRPr="00033231">
        <w:t>m</w:t>
      </w:r>
      <w:r w:rsidRPr="00033231">
        <w:t>preinte unique le marqua toujours</w:t>
      </w:r>
      <w:r w:rsidR="004F69D6">
        <w:t xml:space="preserve">. </w:t>
      </w:r>
      <w:r w:rsidRPr="00033231">
        <w:t>Le voilà assis à son pupitre dans l</w:t>
      </w:r>
      <w:r w:rsidR="004F69D6">
        <w:t>’</w:t>
      </w:r>
      <w:r w:rsidRPr="00033231">
        <w:t>école de grammaire</w:t>
      </w:r>
      <w:r w:rsidR="004F69D6">
        <w:t xml:space="preserve">, </w:t>
      </w:r>
      <w:r w:rsidRPr="00033231">
        <w:t>cherchant dans son esprit le moyen d</w:t>
      </w:r>
      <w:r w:rsidR="004F69D6">
        <w:t>’</w:t>
      </w:r>
      <w:r w:rsidRPr="00033231">
        <w:t>ajouter un second chapitre à son roman commencé</w:t>
      </w:r>
      <w:r w:rsidR="004F69D6">
        <w:t xml:space="preserve"> : </w:t>
      </w:r>
      <w:r w:rsidRPr="00033231">
        <w:t>il ne s</w:t>
      </w:r>
      <w:r w:rsidRPr="00033231">
        <w:t>a</w:t>
      </w:r>
      <w:r w:rsidRPr="00033231">
        <w:t>vait pas encore combien de vies de roman commencées sont condamnées à ne pas aller plus loin que le premier</w:t>
      </w:r>
      <w:r w:rsidR="004F69D6">
        <w:t xml:space="preserve">, </w:t>
      </w:r>
      <w:r w:rsidRPr="00033231">
        <w:t>ou au plus le second chapitre</w:t>
      </w:r>
      <w:r w:rsidR="004F69D6">
        <w:t xml:space="preserve">. </w:t>
      </w:r>
      <w:r w:rsidRPr="00033231">
        <w:t>Il passa son demi-congé du samedi dans le bois</w:t>
      </w:r>
      <w:r w:rsidR="004F69D6">
        <w:t xml:space="preserve">, </w:t>
      </w:r>
      <w:r w:rsidRPr="00033231">
        <w:t>en compagnie de son livre de légendes féeriques</w:t>
      </w:r>
      <w:r w:rsidR="004F69D6">
        <w:t xml:space="preserve">, </w:t>
      </w:r>
      <w:r w:rsidRPr="00033231">
        <w:t>et de cet autre livre non écrit de son imagination</w:t>
      </w:r>
      <w:r w:rsidR="004F69D6">
        <w:t>.</w:t>
      </w:r>
    </w:p>
    <w:p w14:paraId="2D6EEF9B" w14:textId="5A396F32" w:rsidR="004F69D6" w:rsidRDefault="00000000" w:rsidP="0021796F">
      <w:r w:rsidRPr="00033231">
        <w:t>Martin avait une irréligieuse répugnance à voir arriver le dimanche</w:t>
      </w:r>
      <w:r w:rsidR="004F69D6">
        <w:t xml:space="preserve">. </w:t>
      </w:r>
      <w:r w:rsidRPr="00033231">
        <w:t>Son père et sa mère</w:t>
      </w:r>
      <w:r w:rsidR="004F69D6">
        <w:t xml:space="preserve">, </w:t>
      </w:r>
      <w:r w:rsidRPr="00033231">
        <w:t>tout en niant avoir rien de commun avec l</w:t>
      </w:r>
      <w:r w:rsidR="004F69D6">
        <w:t>’</w:t>
      </w:r>
      <w:r w:rsidRPr="00033231">
        <w:t>église établie</w:t>
      </w:r>
      <w:r w:rsidR="004F69D6">
        <w:t xml:space="preserve">, </w:t>
      </w:r>
      <w:r w:rsidRPr="00033231">
        <w:t>ne manquaient jamais</w:t>
      </w:r>
      <w:r w:rsidR="004F69D6">
        <w:t xml:space="preserve">, </w:t>
      </w:r>
      <w:r w:rsidRPr="00033231">
        <w:t xml:space="preserve">le saint </w:t>
      </w:r>
      <w:r w:rsidRPr="00033231">
        <w:lastRenderedPageBreak/>
        <w:t>jour venu</w:t>
      </w:r>
      <w:r w:rsidR="004F69D6">
        <w:t xml:space="preserve">, </w:t>
      </w:r>
      <w:r w:rsidRPr="00033231">
        <w:t>de remplir leur large banc dans l</w:t>
      </w:r>
      <w:r w:rsidR="004F69D6">
        <w:t>’</w:t>
      </w:r>
      <w:r w:rsidRPr="00033231">
        <w:t xml:space="preserve">église de </w:t>
      </w:r>
      <w:proofErr w:type="spellStart"/>
      <w:r w:rsidRPr="00033231">
        <w:t>Briarfield</w:t>
      </w:r>
      <w:proofErr w:type="spellEnd"/>
      <w:r w:rsidR="004F69D6">
        <w:t xml:space="preserve">, </w:t>
      </w:r>
      <w:r w:rsidRPr="00033231">
        <w:t>avec toute leur jeune et florissante famille</w:t>
      </w:r>
      <w:r w:rsidR="004F69D6">
        <w:t xml:space="preserve">. </w:t>
      </w:r>
      <w:r w:rsidRPr="00033231">
        <w:t>En théorie</w:t>
      </w:r>
      <w:r w:rsidR="004F69D6">
        <w:t>, M. </w:t>
      </w:r>
      <w:r w:rsidRPr="00033231">
        <w:t>Yorke plaçait toutes les sectes et toutes les églises sur le même niveau</w:t>
      </w:r>
      <w:r w:rsidR="004F69D6">
        <w:t xml:space="preserve"> ; </w:t>
      </w:r>
      <w:proofErr w:type="spellStart"/>
      <w:r w:rsidRPr="00033231">
        <w:t>mistress</w:t>
      </w:r>
      <w:proofErr w:type="spellEnd"/>
      <w:r w:rsidRPr="00033231">
        <w:t xml:space="preserve"> Yorke accordait la palme aux Moraves et aux Quakers</w:t>
      </w:r>
      <w:r w:rsidR="004F69D6">
        <w:t xml:space="preserve">, </w:t>
      </w:r>
      <w:r w:rsidRPr="00033231">
        <w:t>à cause de la couronne d</w:t>
      </w:r>
      <w:r w:rsidR="004F69D6">
        <w:t>’</w:t>
      </w:r>
      <w:r w:rsidRPr="00033231">
        <w:t>humilité que portaient ces dignes pe</w:t>
      </w:r>
      <w:r w:rsidRPr="00033231">
        <w:t>r</w:t>
      </w:r>
      <w:r w:rsidRPr="00033231">
        <w:t>sonnages</w:t>
      </w:r>
      <w:r w:rsidR="004F69D6">
        <w:t xml:space="preserve">. </w:t>
      </w:r>
      <w:r w:rsidRPr="00033231">
        <w:t>Ni l</w:t>
      </w:r>
      <w:r w:rsidR="004F69D6">
        <w:t>’</w:t>
      </w:r>
      <w:r w:rsidRPr="00033231">
        <w:t>un ni l</w:t>
      </w:r>
      <w:r w:rsidR="004F69D6">
        <w:t>’</w:t>
      </w:r>
      <w:r w:rsidRPr="00033231">
        <w:t>autre</w:t>
      </w:r>
      <w:r w:rsidR="004F69D6">
        <w:t xml:space="preserve">, </w:t>
      </w:r>
      <w:r w:rsidRPr="00033231">
        <w:t>cependant</w:t>
      </w:r>
      <w:r w:rsidR="004F69D6">
        <w:t xml:space="preserve">, </w:t>
      </w:r>
      <w:r w:rsidRPr="00033231">
        <w:t>ne mettaient jamais le pied dans un conventicule</w:t>
      </w:r>
      <w:r w:rsidR="004F69D6">
        <w:t>.</w:t>
      </w:r>
    </w:p>
    <w:p w14:paraId="34621D9C" w14:textId="77777777" w:rsidR="004F69D6" w:rsidRDefault="00000000" w:rsidP="0021796F">
      <w:r w:rsidRPr="00033231">
        <w:t>Martin</w:t>
      </w:r>
      <w:r w:rsidR="004F69D6">
        <w:t xml:space="preserve">, </w:t>
      </w:r>
      <w:r w:rsidRPr="00033231">
        <w:t>dis-je</w:t>
      </w:r>
      <w:r w:rsidR="004F69D6">
        <w:t xml:space="preserve">, </w:t>
      </w:r>
      <w:r w:rsidRPr="00033231">
        <w:t>détestait le dimanche</w:t>
      </w:r>
      <w:r w:rsidR="004F69D6">
        <w:t xml:space="preserve">, </w:t>
      </w:r>
      <w:r w:rsidRPr="00033231">
        <w:t>parce que le service du matin était long</w:t>
      </w:r>
      <w:r w:rsidR="004F69D6">
        <w:t xml:space="preserve">, </w:t>
      </w:r>
      <w:r w:rsidRPr="00033231">
        <w:t>et le sermon assez généralement peu de son goût</w:t>
      </w:r>
      <w:r w:rsidR="004F69D6">
        <w:t xml:space="preserve"> : </w:t>
      </w:r>
      <w:r w:rsidRPr="00033231">
        <w:t>ce samedi après-midi</w:t>
      </w:r>
      <w:r w:rsidR="004F69D6">
        <w:t xml:space="preserve">, </w:t>
      </w:r>
      <w:r w:rsidRPr="00033231">
        <w:t>cependant</w:t>
      </w:r>
      <w:r w:rsidR="004F69D6">
        <w:t xml:space="preserve">, </w:t>
      </w:r>
      <w:r w:rsidRPr="00033231">
        <w:t>ses sylvestres médit</w:t>
      </w:r>
      <w:r w:rsidRPr="00033231">
        <w:t>a</w:t>
      </w:r>
      <w:r w:rsidRPr="00033231">
        <w:t>tions lui découvrirent un nouveau charme dans le jour qui allait suivre</w:t>
      </w:r>
      <w:r w:rsidR="004F69D6">
        <w:t>.</w:t>
      </w:r>
    </w:p>
    <w:p w14:paraId="08CAC79F" w14:textId="77777777" w:rsidR="004F69D6" w:rsidRDefault="00000000" w:rsidP="0021796F">
      <w:r w:rsidRPr="00033231">
        <w:t>Ce fut un jour de neige abondante</w:t>
      </w:r>
      <w:r w:rsidR="004F69D6">
        <w:t xml:space="preserve">, </w:t>
      </w:r>
      <w:r w:rsidRPr="00033231">
        <w:t xml:space="preserve">si abondante que </w:t>
      </w:r>
      <w:proofErr w:type="spellStart"/>
      <w:r w:rsidRPr="00033231">
        <w:t>mi</w:t>
      </w:r>
      <w:r w:rsidRPr="00033231">
        <w:t>s</w:t>
      </w:r>
      <w:r w:rsidRPr="00033231">
        <w:t>tress</w:t>
      </w:r>
      <w:proofErr w:type="spellEnd"/>
      <w:r w:rsidRPr="00033231">
        <w:t xml:space="preserve"> Yorke</w:t>
      </w:r>
      <w:r w:rsidR="004F69D6">
        <w:t xml:space="preserve">, </w:t>
      </w:r>
      <w:r w:rsidRPr="00033231">
        <w:t>pendant le déjeuner</w:t>
      </w:r>
      <w:r w:rsidR="004F69D6">
        <w:t xml:space="preserve">, </w:t>
      </w:r>
      <w:r w:rsidRPr="00033231">
        <w:t>annonça sa conviction que les enfants</w:t>
      </w:r>
      <w:r w:rsidR="004F69D6">
        <w:t xml:space="preserve">, </w:t>
      </w:r>
      <w:r w:rsidRPr="00033231">
        <w:t>à la fois garçons et filles</w:t>
      </w:r>
      <w:r w:rsidR="004F69D6">
        <w:t xml:space="preserve">, </w:t>
      </w:r>
      <w:r w:rsidRPr="00033231">
        <w:t>feraient mieux de rester à la maison</w:t>
      </w:r>
      <w:r w:rsidR="004F69D6">
        <w:t xml:space="preserve"> ; </w:t>
      </w:r>
      <w:r w:rsidRPr="00033231">
        <w:t>et sa décision qu</w:t>
      </w:r>
      <w:r w:rsidR="004F69D6">
        <w:t>’</w:t>
      </w:r>
      <w:r w:rsidRPr="00033231">
        <w:t>au lieu d</w:t>
      </w:r>
      <w:r w:rsidR="004F69D6">
        <w:t>’</w:t>
      </w:r>
      <w:r w:rsidRPr="00033231">
        <w:t>aller à l</w:t>
      </w:r>
      <w:r w:rsidR="004F69D6">
        <w:t>’</w:t>
      </w:r>
      <w:r w:rsidRPr="00033231">
        <w:t>église</w:t>
      </w:r>
      <w:r w:rsidR="004F69D6">
        <w:t xml:space="preserve">, </w:t>
      </w:r>
      <w:r w:rsidRPr="00033231">
        <w:t>ils resteraient pendant deux heures en silence dans le parloir du fond</w:t>
      </w:r>
      <w:r w:rsidR="004F69D6">
        <w:t xml:space="preserve">, </w:t>
      </w:r>
      <w:r w:rsidRPr="00033231">
        <w:t>tandis que Rose et Martin liraient alternativement une suite de se</w:t>
      </w:r>
      <w:r w:rsidRPr="00033231">
        <w:t>r</w:t>
      </w:r>
      <w:r w:rsidRPr="00033231">
        <w:t>mons</w:t>
      </w:r>
      <w:r w:rsidR="004F69D6">
        <w:t xml:space="preserve">, </w:t>
      </w:r>
      <w:r w:rsidRPr="00033231">
        <w:t>des sermons de John Wesley</w:t>
      </w:r>
      <w:r w:rsidR="004F69D6">
        <w:t xml:space="preserve">. </w:t>
      </w:r>
      <w:r w:rsidRPr="00033231">
        <w:t>John Wesley</w:t>
      </w:r>
      <w:r w:rsidR="004F69D6">
        <w:t xml:space="preserve">, </w:t>
      </w:r>
      <w:r w:rsidRPr="00033231">
        <w:t>étant un r</w:t>
      </w:r>
      <w:r w:rsidRPr="00033231">
        <w:t>é</w:t>
      </w:r>
      <w:r w:rsidRPr="00033231">
        <w:t>formateur et un agitateur</w:t>
      </w:r>
      <w:r w:rsidR="004F69D6">
        <w:t xml:space="preserve">, </w:t>
      </w:r>
      <w:r w:rsidRPr="00033231">
        <w:t xml:space="preserve">avait à la fois place dans la faveur de </w:t>
      </w:r>
      <w:proofErr w:type="spellStart"/>
      <w:r w:rsidRPr="00033231">
        <w:t>mistress</w:t>
      </w:r>
      <w:proofErr w:type="spellEnd"/>
      <w:r w:rsidRPr="00033231">
        <w:t xml:space="preserve"> Yorke et dans celle de son époux</w:t>
      </w:r>
      <w:r w:rsidR="004F69D6">
        <w:t>.</w:t>
      </w:r>
    </w:p>
    <w:p w14:paraId="7AAB4721" w14:textId="77777777" w:rsidR="004F69D6" w:rsidRDefault="004F69D6" w:rsidP="0021796F">
      <w:r>
        <w:t>« </w:t>
      </w:r>
      <w:r w:rsidR="00000000" w:rsidRPr="00033231">
        <w:t>Rose fera bien ce qu</w:t>
      </w:r>
      <w:r>
        <w:t>’</w:t>
      </w:r>
      <w:r w:rsidR="00000000" w:rsidRPr="00033231">
        <w:t>il lui plaira</w:t>
      </w:r>
      <w:r>
        <w:t xml:space="preserve">, </w:t>
      </w:r>
      <w:r w:rsidR="00000000" w:rsidRPr="00033231">
        <w:t>dit Martin</w:t>
      </w:r>
      <w:r>
        <w:t xml:space="preserve">, </w:t>
      </w:r>
      <w:r w:rsidR="00000000" w:rsidRPr="00033231">
        <w:t>sans dét</w:t>
      </w:r>
      <w:r w:rsidR="00000000" w:rsidRPr="00033231">
        <w:t>a</w:t>
      </w:r>
      <w:r w:rsidR="00000000" w:rsidRPr="00033231">
        <w:t>cher ses yeux du livre dans lequel</w:t>
      </w:r>
      <w:r>
        <w:t xml:space="preserve">, </w:t>
      </w:r>
      <w:r w:rsidR="00000000" w:rsidRPr="00033231">
        <w:t>selon sa coutume alors et par la suite</w:t>
      </w:r>
      <w:r>
        <w:t xml:space="preserve">, </w:t>
      </w:r>
      <w:r w:rsidR="00000000" w:rsidRPr="00033231">
        <w:t>il étudiait en digérant son pain et son lait</w:t>
      </w:r>
      <w:r>
        <w:t>.</w:t>
      </w:r>
    </w:p>
    <w:p w14:paraId="545FD585" w14:textId="77777777" w:rsidR="004F69D6" w:rsidRDefault="004F69D6" w:rsidP="0021796F">
      <w:r>
        <w:t>— </w:t>
      </w:r>
      <w:r w:rsidR="00000000" w:rsidRPr="00033231">
        <w:t>Rose fera ce qu</w:t>
      </w:r>
      <w:r>
        <w:t>’</w:t>
      </w:r>
      <w:r w:rsidR="00000000" w:rsidRPr="00033231">
        <w:t>on lui commandera</w:t>
      </w:r>
      <w:r>
        <w:t xml:space="preserve">, </w:t>
      </w:r>
      <w:r w:rsidR="00000000" w:rsidRPr="00033231">
        <w:t>et Martin aussi</w:t>
      </w:r>
      <w:r>
        <w:t xml:space="preserve">, </w:t>
      </w:r>
      <w:r w:rsidR="00000000" w:rsidRPr="00033231">
        <w:t>dit la mère</w:t>
      </w:r>
      <w:r>
        <w:t>.</w:t>
      </w:r>
    </w:p>
    <w:p w14:paraId="2B098C13" w14:textId="17D4A8E3" w:rsidR="00000000" w:rsidRPr="00033231" w:rsidRDefault="004F69D6" w:rsidP="0021796F">
      <w:r>
        <w:t>— </w:t>
      </w:r>
      <w:r w:rsidR="00000000" w:rsidRPr="00033231">
        <w:t>Je veux aller à l</w:t>
      </w:r>
      <w:r>
        <w:t>’</w:t>
      </w:r>
      <w:r w:rsidR="00000000" w:rsidRPr="00033231">
        <w:t>église</w:t>
      </w:r>
      <w:r>
        <w:t>. »</w:t>
      </w:r>
    </w:p>
    <w:p w14:paraId="3EBD4E9C" w14:textId="77777777" w:rsidR="004F69D6" w:rsidRDefault="00000000" w:rsidP="0021796F">
      <w:r w:rsidRPr="00033231">
        <w:t>Ainsi répondit ce fils</w:t>
      </w:r>
      <w:r w:rsidR="004F69D6">
        <w:t xml:space="preserve">, </w:t>
      </w:r>
      <w:r w:rsidRPr="00033231">
        <w:t>avec l</w:t>
      </w:r>
      <w:r w:rsidR="004F69D6">
        <w:t>’</w:t>
      </w:r>
      <w:r w:rsidRPr="00033231">
        <w:t>ineffable quiétude d</w:t>
      </w:r>
      <w:r w:rsidR="004F69D6">
        <w:t>’</w:t>
      </w:r>
      <w:r w:rsidRPr="00033231">
        <w:t>un vrai Yorke</w:t>
      </w:r>
      <w:r w:rsidR="004F69D6">
        <w:t xml:space="preserve">, </w:t>
      </w:r>
      <w:r w:rsidRPr="00033231">
        <w:t>qui sait ce qu</w:t>
      </w:r>
      <w:r w:rsidR="004F69D6">
        <w:t>’</w:t>
      </w:r>
      <w:r w:rsidRPr="00033231">
        <w:t xml:space="preserve">il veut et connaît les moyens de faire sa </w:t>
      </w:r>
      <w:r w:rsidRPr="00033231">
        <w:lastRenderedPageBreak/>
        <w:t>v</w:t>
      </w:r>
      <w:r w:rsidRPr="00033231">
        <w:t>o</w:t>
      </w:r>
      <w:r w:rsidRPr="00033231">
        <w:t>lonté</w:t>
      </w:r>
      <w:r w:rsidR="004F69D6">
        <w:t xml:space="preserve">, </w:t>
      </w:r>
      <w:r w:rsidRPr="00033231">
        <w:t>et qui</w:t>
      </w:r>
      <w:r w:rsidR="004F69D6">
        <w:t xml:space="preserve">, </w:t>
      </w:r>
      <w:r w:rsidRPr="00033231">
        <w:t>mis au pied du mur et ne pouvant reculer</w:t>
      </w:r>
      <w:r w:rsidR="004F69D6">
        <w:t xml:space="preserve">, </w:t>
      </w:r>
      <w:r w:rsidRPr="00033231">
        <w:t>se ferait tuer plutôt que de capituler</w:t>
      </w:r>
      <w:r w:rsidR="004F69D6">
        <w:t>.</w:t>
      </w:r>
    </w:p>
    <w:p w14:paraId="0C4F2399" w14:textId="77777777" w:rsidR="004F69D6" w:rsidRDefault="004F69D6" w:rsidP="0021796F">
      <w:r>
        <w:t>— </w:t>
      </w:r>
      <w:r w:rsidR="00000000" w:rsidRPr="00033231">
        <w:t>Il ne fait pas un temps à sortir</w:t>
      </w:r>
      <w:r>
        <w:t>, »</w:t>
      </w:r>
      <w:r w:rsidR="00000000" w:rsidRPr="00033231">
        <w:t xml:space="preserve"> dit le père</w:t>
      </w:r>
      <w:r>
        <w:t>.</w:t>
      </w:r>
    </w:p>
    <w:p w14:paraId="73FA1377" w14:textId="77777777" w:rsidR="004F69D6" w:rsidRDefault="00000000" w:rsidP="0021796F">
      <w:r w:rsidRPr="00033231">
        <w:t>Pas de réponse</w:t>
      </w:r>
      <w:r w:rsidR="004F69D6">
        <w:t xml:space="preserve"> : </w:t>
      </w:r>
      <w:r w:rsidRPr="00033231">
        <w:t>le jeune homme lisait sérieusement</w:t>
      </w:r>
      <w:r w:rsidR="004F69D6">
        <w:t xml:space="preserve"> ; </w:t>
      </w:r>
      <w:r w:rsidRPr="00033231">
        <w:t>il brisait lentement son pain et buvait son lait</w:t>
      </w:r>
      <w:r w:rsidR="004F69D6">
        <w:t>.</w:t>
      </w:r>
    </w:p>
    <w:p w14:paraId="62E79BBF" w14:textId="77777777" w:rsidR="004F69D6" w:rsidRDefault="004F69D6" w:rsidP="0021796F">
      <w:r>
        <w:t>« </w:t>
      </w:r>
      <w:r w:rsidR="00000000" w:rsidRPr="00033231">
        <w:t>Martin n</w:t>
      </w:r>
      <w:r>
        <w:t>’</w:t>
      </w:r>
      <w:r w:rsidR="00000000" w:rsidRPr="00033231">
        <w:t>aime pas aller à l</w:t>
      </w:r>
      <w:r>
        <w:t>’</w:t>
      </w:r>
      <w:r w:rsidR="00000000" w:rsidRPr="00033231">
        <w:t>église</w:t>
      </w:r>
      <w:r>
        <w:t xml:space="preserve">, </w:t>
      </w:r>
      <w:r w:rsidR="00000000" w:rsidRPr="00033231">
        <w:t>mais il aime moins e</w:t>
      </w:r>
      <w:r w:rsidR="00000000" w:rsidRPr="00033231">
        <w:t>n</w:t>
      </w:r>
      <w:r w:rsidR="00000000" w:rsidRPr="00033231">
        <w:t>core obéir</w:t>
      </w:r>
      <w:r>
        <w:t xml:space="preserve">, </w:t>
      </w:r>
      <w:r w:rsidR="00000000" w:rsidRPr="00033231">
        <w:t xml:space="preserve">dit </w:t>
      </w:r>
      <w:proofErr w:type="spellStart"/>
      <w:r w:rsidR="00000000" w:rsidRPr="00033231">
        <w:t>mistress</w:t>
      </w:r>
      <w:proofErr w:type="spellEnd"/>
      <w:r w:rsidR="00000000" w:rsidRPr="00033231">
        <w:t xml:space="preserve"> Yorke</w:t>
      </w:r>
      <w:r>
        <w:t>.</w:t>
      </w:r>
    </w:p>
    <w:p w14:paraId="6C4D0044" w14:textId="77777777" w:rsidR="004F69D6" w:rsidRDefault="004F69D6" w:rsidP="0021796F">
      <w:r>
        <w:t>— </w:t>
      </w:r>
      <w:r w:rsidR="00000000" w:rsidRPr="00033231">
        <w:t>Je suppose alors</w:t>
      </w:r>
      <w:r>
        <w:t xml:space="preserve">, </w:t>
      </w:r>
      <w:r w:rsidR="00000000" w:rsidRPr="00033231">
        <w:t>dit Martin</w:t>
      </w:r>
      <w:r>
        <w:t xml:space="preserve">, </w:t>
      </w:r>
      <w:r w:rsidR="00000000" w:rsidRPr="00033231">
        <w:t>que je suis influencé par p</w:t>
      </w:r>
      <w:r w:rsidR="00000000" w:rsidRPr="00033231">
        <w:t>u</w:t>
      </w:r>
      <w:r w:rsidR="00000000" w:rsidRPr="00033231">
        <w:t>re perversité</w:t>
      </w:r>
      <w:r>
        <w:t> ?</w:t>
      </w:r>
    </w:p>
    <w:p w14:paraId="4117D54F" w14:textId="77777777" w:rsidR="004F69D6" w:rsidRDefault="004F69D6" w:rsidP="0021796F">
      <w:r>
        <w:t>— </w:t>
      </w:r>
      <w:r w:rsidR="00000000" w:rsidRPr="00033231">
        <w:t>Oui</w:t>
      </w:r>
      <w:r>
        <w:t xml:space="preserve">, </w:t>
      </w:r>
      <w:r w:rsidR="00000000" w:rsidRPr="00033231">
        <w:t>certainement</w:t>
      </w:r>
      <w:r>
        <w:t>.</w:t>
      </w:r>
    </w:p>
    <w:p w14:paraId="39A9E9E7" w14:textId="77777777" w:rsidR="004F69D6" w:rsidRDefault="004F69D6" w:rsidP="0021796F">
      <w:r>
        <w:t>— </w:t>
      </w:r>
      <w:r w:rsidR="00000000" w:rsidRPr="00033231">
        <w:t>Ma mère</w:t>
      </w:r>
      <w:r>
        <w:t xml:space="preserve">, </w:t>
      </w:r>
      <w:r w:rsidR="00000000" w:rsidRPr="00033231">
        <w:t>vous êtes dans l</w:t>
      </w:r>
      <w:r>
        <w:t>’</w:t>
      </w:r>
      <w:r w:rsidR="00000000" w:rsidRPr="00033231">
        <w:t>erreur</w:t>
      </w:r>
      <w:r>
        <w:t>.</w:t>
      </w:r>
    </w:p>
    <w:p w14:paraId="1667E5AD" w14:textId="77777777" w:rsidR="004F69D6" w:rsidRDefault="004F69D6" w:rsidP="0021796F">
      <w:r>
        <w:t>— </w:t>
      </w:r>
      <w:r w:rsidR="00000000" w:rsidRPr="00033231">
        <w:t>Par quoi êtes-vous donc influencé</w:t>
      </w:r>
      <w:r>
        <w:t> ?</w:t>
      </w:r>
    </w:p>
    <w:p w14:paraId="5C2BBBD0" w14:textId="77777777" w:rsidR="004F69D6" w:rsidRDefault="004F69D6" w:rsidP="0021796F">
      <w:r>
        <w:t>— </w:t>
      </w:r>
      <w:r w:rsidR="00000000" w:rsidRPr="00033231">
        <w:t>Par une complication de motifs qu</w:t>
      </w:r>
      <w:r>
        <w:t>’</w:t>
      </w:r>
      <w:r w:rsidR="00000000" w:rsidRPr="00033231">
        <w:t>il me serait aussi i</w:t>
      </w:r>
      <w:r w:rsidR="00000000" w:rsidRPr="00033231">
        <w:t>m</w:t>
      </w:r>
      <w:r w:rsidR="00000000" w:rsidRPr="00033231">
        <w:t>possible de vous expliquer</w:t>
      </w:r>
      <w:r>
        <w:t xml:space="preserve">, </w:t>
      </w:r>
      <w:r w:rsidR="00000000" w:rsidRPr="00033231">
        <w:t>que de retourner mon être à l</w:t>
      </w:r>
      <w:r>
        <w:t>’</w:t>
      </w:r>
      <w:r w:rsidR="00000000" w:rsidRPr="00033231">
        <w:t>envers pour vous faire voir l</w:t>
      </w:r>
      <w:r>
        <w:t>’</w:t>
      </w:r>
      <w:r w:rsidR="00000000" w:rsidRPr="00033231">
        <w:t>intérieur de ma machine humaine</w:t>
      </w:r>
      <w:r>
        <w:t>.</w:t>
      </w:r>
    </w:p>
    <w:p w14:paraId="305F3807" w14:textId="0826F909" w:rsidR="004F69D6" w:rsidRDefault="004F69D6" w:rsidP="0021796F">
      <w:r>
        <w:t>— </w:t>
      </w:r>
      <w:r w:rsidR="00000000" w:rsidRPr="00033231">
        <w:t>Écoutez Martin</w:t>
      </w:r>
      <w:r>
        <w:t xml:space="preserve">, </w:t>
      </w:r>
      <w:r w:rsidR="00000000" w:rsidRPr="00033231">
        <w:t>écoutez-le</w:t>
      </w:r>
      <w:r>
        <w:t xml:space="preserve"> ! </w:t>
      </w:r>
      <w:r w:rsidR="00000000" w:rsidRPr="00033231">
        <w:t>s</w:t>
      </w:r>
      <w:r>
        <w:t>’</w:t>
      </w:r>
      <w:r w:rsidR="00000000" w:rsidRPr="00033231">
        <w:t xml:space="preserve">écria </w:t>
      </w:r>
      <w:r>
        <w:t>M. </w:t>
      </w:r>
      <w:r w:rsidR="00000000" w:rsidRPr="00033231">
        <w:t>Yorke</w:t>
      </w:r>
      <w:r>
        <w:t xml:space="preserve">. </w:t>
      </w:r>
      <w:r w:rsidR="00000000" w:rsidRPr="00033231">
        <w:t>Il faut que je fasse suivre à ce garçon-là la carrière du barreau</w:t>
      </w:r>
      <w:r>
        <w:t xml:space="preserve"> ; </w:t>
      </w:r>
      <w:r w:rsidR="00000000" w:rsidRPr="00033231">
        <w:t>la nature l</w:t>
      </w:r>
      <w:r>
        <w:t>’</w:t>
      </w:r>
      <w:r w:rsidR="00000000" w:rsidRPr="00033231">
        <w:t>a destiné à vivre avec sa langue</w:t>
      </w:r>
      <w:r>
        <w:t xml:space="preserve">. </w:t>
      </w:r>
      <w:proofErr w:type="spellStart"/>
      <w:r w:rsidR="00000000" w:rsidRPr="00033231">
        <w:t>Hesther</w:t>
      </w:r>
      <w:proofErr w:type="spellEnd"/>
      <w:r>
        <w:t xml:space="preserve">, </w:t>
      </w:r>
      <w:r w:rsidR="00000000" w:rsidRPr="00033231">
        <w:t>votre troisième fils</w:t>
      </w:r>
      <w:r>
        <w:t xml:space="preserve">, </w:t>
      </w:r>
      <w:r w:rsidR="00000000" w:rsidRPr="00033231">
        <w:t>sera certainement un avocat</w:t>
      </w:r>
      <w:r>
        <w:t xml:space="preserve"> : </w:t>
      </w:r>
      <w:r w:rsidR="00000000" w:rsidRPr="00033231">
        <w:t>il a toutes les qualités de la profession</w:t>
      </w:r>
      <w:r>
        <w:t xml:space="preserve">, </w:t>
      </w:r>
      <w:r w:rsidR="00000000" w:rsidRPr="00033231">
        <w:t>un orgueil cuirassé</w:t>
      </w:r>
      <w:r>
        <w:t xml:space="preserve">, </w:t>
      </w:r>
      <w:r w:rsidR="00000000" w:rsidRPr="00033231">
        <w:t>et des mots</w:t>
      </w:r>
      <w:r>
        <w:t xml:space="preserve">, </w:t>
      </w:r>
      <w:r w:rsidR="00000000" w:rsidRPr="00033231">
        <w:t>des mots</w:t>
      </w:r>
      <w:r>
        <w:t xml:space="preserve">, </w:t>
      </w:r>
      <w:r w:rsidR="00000000" w:rsidRPr="00033231">
        <w:t>des mots</w:t>
      </w:r>
      <w:r>
        <w:t> !</w:t>
      </w:r>
    </w:p>
    <w:p w14:paraId="0F331E18" w14:textId="77777777" w:rsidR="004F69D6" w:rsidRDefault="004F69D6" w:rsidP="0021796F">
      <w:r>
        <w:t>— </w:t>
      </w:r>
      <w:r w:rsidR="00000000" w:rsidRPr="00033231">
        <w:t>Un peu de pain</w:t>
      </w:r>
      <w:r>
        <w:t xml:space="preserve">, </w:t>
      </w:r>
      <w:r w:rsidR="00000000" w:rsidRPr="00033231">
        <w:t>Rose</w:t>
      </w:r>
      <w:r>
        <w:t xml:space="preserve">, </w:t>
      </w:r>
      <w:r w:rsidR="00000000" w:rsidRPr="00033231">
        <w:t>s</w:t>
      </w:r>
      <w:r>
        <w:t>’</w:t>
      </w:r>
      <w:r w:rsidR="00000000" w:rsidRPr="00033231">
        <w:t>il vous plaît</w:t>
      </w:r>
      <w:r>
        <w:t>, »</w:t>
      </w:r>
      <w:r w:rsidR="00000000" w:rsidRPr="00033231">
        <w:t xml:space="preserve"> demanda Martin</w:t>
      </w:r>
      <w:r>
        <w:t xml:space="preserve">, </w:t>
      </w:r>
      <w:r w:rsidR="00000000" w:rsidRPr="00033231">
        <w:t>avec une sérénité</w:t>
      </w:r>
      <w:r>
        <w:t xml:space="preserve">, </w:t>
      </w:r>
      <w:r w:rsidR="00000000" w:rsidRPr="00033231">
        <w:t>une gravité</w:t>
      </w:r>
      <w:r>
        <w:t xml:space="preserve">, </w:t>
      </w:r>
      <w:r w:rsidR="00000000" w:rsidRPr="00033231">
        <w:t>un flegme imperturbable</w:t>
      </w:r>
      <w:r>
        <w:t>.</w:t>
      </w:r>
    </w:p>
    <w:p w14:paraId="6BA441E9" w14:textId="77777777" w:rsidR="004F69D6" w:rsidRDefault="00000000" w:rsidP="0021796F">
      <w:r w:rsidRPr="00033231">
        <w:t>Le jeune garçon avait naturellement une voix douce et plaintive</w:t>
      </w:r>
      <w:r w:rsidR="004F69D6">
        <w:t xml:space="preserve">, </w:t>
      </w:r>
      <w:r w:rsidRPr="00033231">
        <w:t>qui dans ses moments d</w:t>
      </w:r>
      <w:r w:rsidR="004F69D6">
        <w:t>’</w:t>
      </w:r>
      <w:r w:rsidRPr="00033231">
        <w:t>humeur atteignait à peine au murmure d</w:t>
      </w:r>
      <w:r w:rsidR="004F69D6">
        <w:t>’</w:t>
      </w:r>
      <w:r w:rsidRPr="00033231">
        <w:t>une femme</w:t>
      </w:r>
      <w:r w:rsidR="004F69D6">
        <w:t xml:space="preserve"> ! </w:t>
      </w:r>
      <w:r w:rsidRPr="00033231">
        <w:t xml:space="preserve">plus son humeur était inflexible et </w:t>
      </w:r>
      <w:r w:rsidRPr="00033231">
        <w:lastRenderedPageBreak/>
        <w:t>e</w:t>
      </w:r>
      <w:r w:rsidRPr="00033231">
        <w:t>n</w:t>
      </w:r>
      <w:r w:rsidRPr="00033231">
        <w:t>têtée</w:t>
      </w:r>
      <w:r w:rsidR="004F69D6">
        <w:t xml:space="preserve">, </w:t>
      </w:r>
      <w:r w:rsidRPr="00033231">
        <w:t>plus douce et plus triste était sa voix</w:t>
      </w:r>
      <w:r w:rsidR="004F69D6">
        <w:t xml:space="preserve">. </w:t>
      </w:r>
      <w:r w:rsidRPr="00033231">
        <w:t>Il agita la sonnette et demanda doucement ses souliers</w:t>
      </w:r>
      <w:r w:rsidR="004F69D6">
        <w:t>.</w:t>
      </w:r>
    </w:p>
    <w:p w14:paraId="041910A7" w14:textId="3716400F" w:rsidR="00000000" w:rsidRPr="00033231" w:rsidRDefault="004F69D6" w:rsidP="0021796F">
      <w:r>
        <w:t>« </w:t>
      </w:r>
      <w:r w:rsidR="00000000" w:rsidRPr="00033231">
        <w:t>Mais</w:t>
      </w:r>
      <w:r>
        <w:t xml:space="preserve">, </w:t>
      </w:r>
      <w:r w:rsidR="00000000" w:rsidRPr="00033231">
        <w:t>Martin</w:t>
      </w:r>
      <w:r>
        <w:t xml:space="preserve">, </w:t>
      </w:r>
      <w:r w:rsidR="00000000" w:rsidRPr="00033231">
        <w:t>fit observer son père</w:t>
      </w:r>
      <w:r>
        <w:t xml:space="preserve">, </w:t>
      </w:r>
      <w:r w:rsidR="00000000" w:rsidRPr="00033231">
        <w:t>il y a de la neige tout le long de la route</w:t>
      </w:r>
      <w:r>
        <w:t xml:space="preserve"> ; </w:t>
      </w:r>
      <w:r w:rsidR="00000000" w:rsidRPr="00033231">
        <w:t>un homme pourrait à peine se frayer un chemin au travers</w:t>
      </w:r>
      <w:r>
        <w:t xml:space="preserve">. </w:t>
      </w:r>
      <w:r w:rsidR="00000000" w:rsidRPr="00033231">
        <w:t>Cependant</w:t>
      </w:r>
      <w:r>
        <w:t xml:space="preserve">, </w:t>
      </w:r>
      <w:r w:rsidR="00000000" w:rsidRPr="00033231">
        <w:t>mon garçon</w:t>
      </w:r>
      <w:r>
        <w:t xml:space="preserve">, </w:t>
      </w:r>
      <w:r w:rsidR="00000000" w:rsidRPr="00033231">
        <w:t>continua-t-il</w:t>
      </w:r>
      <w:r>
        <w:t xml:space="preserve">, </w:t>
      </w:r>
      <w:r w:rsidR="00000000" w:rsidRPr="00033231">
        <w:t>voyant que Martin se levait au moment où la cloche de l</w:t>
      </w:r>
      <w:r>
        <w:t>’</w:t>
      </w:r>
      <w:r w:rsidR="00000000" w:rsidRPr="00033231">
        <w:t>église commençait à sonner</w:t>
      </w:r>
      <w:r>
        <w:t xml:space="preserve">, </w:t>
      </w:r>
      <w:r w:rsidR="00000000" w:rsidRPr="00033231">
        <w:t>ceci est un cas dans lequel je ne voudrais en aucune façon empêcher un obstiné garçon de faire sa volo</w:t>
      </w:r>
      <w:r w:rsidR="00000000" w:rsidRPr="00033231">
        <w:t>n</w:t>
      </w:r>
      <w:r w:rsidR="00000000" w:rsidRPr="00033231">
        <w:t>té</w:t>
      </w:r>
      <w:r>
        <w:t xml:space="preserve">. </w:t>
      </w:r>
      <w:r w:rsidR="00000000" w:rsidRPr="00033231">
        <w:t>Allez à l</w:t>
      </w:r>
      <w:r>
        <w:t>’</w:t>
      </w:r>
      <w:r w:rsidR="00000000" w:rsidRPr="00033231">
        <w:t>église comme vous pourrez</w:t>
      </w:r>
      <w:r>
        <w:t xml:space="preserve">. </w:t>
      </w:r>
      <w:r w:rsidR="00000000" w:rsidRPr="00033231">
        <w:t>Il fait un vent affreux</w:t>
      </w:r>
      <w:r>
        <w:t xml:space="preserve">, </w:t>
      </w:r>
      <w:r w:rsidR="00000000" w:rsidRPr="00033231">
        <w:t>le verglas est glissant et la neige abondante sous les pieds</w:t>
      </w:r>
      <w:r>
        <w:t xml:space="preserve">. </w:t>
      </w:r>
      <w:r w:rsidR="00000000" w:rsidRPr="00033231">
        <w:t>Allez donc</w:t>
      </w:r>
      <w:r>
        <w:t xml:space="preserve">, </w:t>
      </w:r>
      <w:r w:rsidR="00000000" w:rsidRPr="00033231">
        <w:t>puisque vous préférez cela à un bon feu</w:t>
      </w:r>
      <w:r>
        <w:t>. »</w:t>
      </w:r>
    </w:p>
    <w:p w14:paraId="5A2F3C3D" w14:textId="77777777" w:rsidR="004F69D6" w:rsidRDefault="00000000" w:rsidP="0021796F">
      <w:r w:rsidRPr="00033231">
        <w:t>Martin prit tranquillement son manteau et son bonnet et sortit avec résolution</w:t>
      </w:r>
      <w:r w:rsidR="004F69D6">
        <w:t>.</w:t>
      </w:r>
    </w:p>
    <w:p w14:paraId="3C086649" w14:textId="178165E8" w:rsidR="00000000" w:rsidRPr="00033231" w:rsidRDefault="004F69D6" w:rsidP="0021796F">
      <w:r>
        <w:t>« </w:t>
      </w:r>
      <w:r w:rsidR="00000000" w:rsidRPr="00033231">
        <w:t>Mon père a plus de sens que ma mère</w:t>
      </w:r>
      <w:r>
        <w:t xml:space="preserve">, </w:t>
      </w:r>
      <w:r w:rsidR="00000000" w:rsidRPr="00033231">
        <w:t>dit-il</w:t>
      </w:r>
      <w:r>
        <w:t xml:space="preserve">. </w:t>
      </w:r>
      <w:r w:rsidR="00000000" w:rsidRPr="00033231">
        <w:t>Combien les femmes en ont peu</w:t>
      </w:r>
      <w:r>
        <w:t xml:space="preserve"> ! </w:t>
      </w:r>
      <w:r w:rsidR="00000000" w:rsidRPr="00033231">
        <w:t>elles enfoncent leurs ongles dans la chair</w:t>
      </w:r>
      <w:r>
        <w:t xml:space="preserve">, </w:t>
      </w:r>
      <w:r w:rsidR="00000000" w:rsidRPr="00033231">
        <w:t>pensant qu</w:t>
      </w:r>
      <w:r>
        <w:t>’</w:t>
      </w:r>
      <w:r w:rsidR="00000000" w:rsidRPr="00033231">
        <w:t>elles frappent sur une pierre insensible</w:t>
      </w:r>
      <w:r>
        <w:t>. »</w:t>
      </w:r>
    </w:p>
    <w:p w14:paraId="283452C5" w14:textId="77777777" w:rsidR="004F69D6" w:rsidRDefault="00000000" w:rsidP="0021796F">
      <w:r w:rsidRPr="00033231">
        <w:t>Il arriva de bonne heure à l</w:t>
      </w:r>
      <w:r w:rsidR="004F69D6">
        <w:t>’</w:t>
      </w:r>
      <w:r w:rsidRPr="00033231">
        <w:t>église</w:t>
      </w:r>
      <w:r w:rsidR="004F69D6">
        <w:t>.</w:t>
      </w:r>
    </w:p>
    <w:p w14:paraId="1ED55F06" w14:textId="77777777" w:rsidR="004F69D6" w:rsidRDefault="00000000" w:rsidP="0021796F">
      <w:r w:rsidRPr="00033231">
        <w:t>Maintenant</w:t>
      </w:r>
      <w:r w:rsidR="004F69D6">
        <w:t xml:space="preserve">, </w:t>
      </w:r>
      <w:r w:rsidRPr="00033231">
        <w:t>si le temps l</w:t>
      </w:r>
      <w:r w:rsidR="004F69D6">
        <w:t>’</w:t>
      </w:r>
      <w:r w:rsidRPr="00033231">
        <w:t>effraye</w:t>
      </w:r>
      <w:r w:rsidR="004F69D6">
        <w:t xml:space="preserve"> (</w:t>
      </w:r>
      <w:r w:rsidRPr="00033231">
        <w:t>et c</w:t>
      </w:r>
      <w:r w:rsidR="004F69D6">
        <w:t>’</w:t>
      </w:r>
      <w:r w:rsidRPr="00033231">
        <w:t>est une véritable tempête de décembre</w:t>
      </w:r>
      <w:r w:rsidR="004F69D6">
        <w:t xml:space="preserve">), </w:t>
      </w:r>
      <w:r w:rsidRPr="00033231">
        <w:t xml:space="preserve">ou si cette </w:t>
      </w:r>
      <w:proofErr w:type="spellStart"/>
      <w:r w:rsidRPr="00033231">
        <w:t>mistress</w:t>
      </w:r>
      <w:proofErr w:type="spellEnd"/>
      <w:r w:rsidRPr="00033231">
        <w:t xml:space="preserve"> </w:t>
      </w:r>
      <w:proofErr w:type="spellStart"/>
      <w:r w:rsidRPr="00033231">
        <w:t>Pryor</w:t>
      </w:r>
      <w:proofErr w:type="spellEnd"/>
      <w:r w:rsidRPr="00033231">
        <w:t xml:space="preserve"> s</w:t>
      </w:r>
      <w:r w:rsidR="004F69D6">
        <w:t>’</w:t>
      </w:r>
      <w:r w:rsidRPr="00033231">
        <w:t>oppose à ce qu</w:t>
      </w:r>
      <w:r w:rsidR="004F69D6">
        <w:t>’</w:t>
      </w:r>
      <w:r w:rsidRPr="00033231">
        <w:t>elle sorte</w:t>
      </w:r>
      <w:r w:rsidR="004F69D6">
        <w:t xml:space="preserve">, </w:t>
      </w:r>
      <w:r w:rsidRPr="00033231">
        <w:t>et que je ne puisse la voir</w:t>
      </w:r>
      <w:r w:rsidR="004F69D6">
        <w:t xml:space="preserve">, </w:t>
      </w:r>
      <w:r w:rsidRPr="00033231">
        <w:t>cela me vexera bea</w:t>
      </w:r>
      <w:r w:rsidRPr="00033231">
        <w:t>u</w:t>
      </w:r>
      <w:r w:rsidRPr="00033231">
        <w:t>coup</w:t>
      </w:r>
      <w:r w:rsidR="004F69D6">
        <w:t xml:space="preserve">. </w:t>
      </w:r>
      <w:r w:rsidRPr="00033231">
        <w:t>Mais tempête ou tourbillon</w:t>
      </w:r>
      <w:r w:rsidR="004F69D6">
        <w:t xml:space="preserve">, </w:t>
      </w:r>
      <w:r w:rsidRPr="00033231">
        <w:t>grêle ou glace</w:t>
      </w:r>
      <w:r w:rsidR="004F69D6">
        <w:t xml:space="preserve">, </w:t>
      </w:r>
      <w:r w:rsidRPr="00033231">
        <w:t xml:space="preserve">elle </w:t>
      </w:r>
      <w:r w:rsidRPr="00033231">
        <w:rPr>
          <w:i/>
          <w:iCs/>
        </w:rPr>
        <w:t xml:space="preserve">doit </w:t>
      </w:r>
      <w:r w:rsidRPr="00033231">
        <w:t>venir</w:t>
      </w:r>
      <w:r w:rsidR="004F69D6">
        <w:t xml:space="preserve"> ; </w:t>
      </w:r>
      <w:r w:rsidRPr="00033231">
        <w:t>et</w:t>
      </w:r>
      <w:r w:rsidR="004F69D6">
        <w:t xml:space="preserve">, </w:t>
      </w:r>
      <w:r w:rsidRPr="00033231">
        <w:t>si elle a une âme digne de ses yeux et de ses traits</w:t>
      </w:r>
      <w:r w:rsidR="004F69D6">
        <w:t xml:space="preserve">, </w:t>
      </w:r>
      <w:r w:rsidRPr="00033231">
        <w:t>elle vie</w:t>
      </w:r>
      <w:r w:rsidRPr="00033231">
        <w:t>n</w:t>
      </w:r>
      <w:r w:rsidRPr="00033231">
        <w:t>dra</w:t>
      </w:r>
      <w:r w:rsidR="004F69D6">
        <w:t xml:space="preserve">. </w:t>
      </w:r>
      <w:r w:rsidRPr="00033231">
        <w:t>Elle se trouvera ici dans l</w:t>
      </w:r>
      <w:r w:rsidR="004F69D6">
        <w:t>’</w:t>
      </w:r>
      <w:r w:rsidRPr="00033231">
        <w:t>espoir de me voir</w:t>
      </w:r>
      <w:r w:rsidR="004F69D6">
        <w:t xml:space="preserve">, </w:t>
      </w:r>
      <w:r w:rsidRPr="00033231">
        <w:t>comme je m</w:t>
      </w:r>
      <w:r w:rsidR="004F69D6">
        <w:t>’</w:t>
      </w:r>
      <w:r w:rsidRPr="00033231">
        <w:t>y trouve moi-même dans l</w:t>
      </w:r>
      <w:r w:rsidR="004F69D6">
        <w:t>’</w:t>
      </w:r>
      <w:r w:rsidRPr="00033231">
        <w:t>espoir de l</w:t>
      </w:r>
      <w:r w:rsidR="004F69D6">
        <w:t>’</w:t>
      </w:r>
      <w:r w:rsidRPr="00033231">
        <w:t>y rencontrer</w:t>
      </w:r>
      <w:r w:rsidR="004F69D6">
        <w:t xml:space="preserve"> : </w:t>
      </w:r>
      <w:r w:rsidRPr="00033231">
        <w:t>elle aura b</w:t>
      </w:r>
      <w:r w:rsidRPr="00033231">
        <w:t>e</w:t>
      </w:r>
      <w:r w:rsidRPr="00033231">
        <w:t>soin d</w:t>
      </w:r>
      <w:r w:rsidR="004F69D6">
        <w:t>’</w:t>
      </w:r>
      <w:r w:rsidRPr="00033231">
        <w:t>entendre un mot touchant son maudit amoureux</w:t>
      </w:r>
      <w:r w:rsidR="004F69D6">
        <w:t xml:space="preserve">, </w:t>
      </w:r>
      <w:r w:rsidRPr="00033231">
        <w:t>comme j</w:t>
      </w:r>
      <w:r w:rsidR="004F69D6">
        <w:t>’</w:t>
      </w:r>
      <w:r w:rsidRPr="00033231">
        <w:t>ai besoin de respirer de nouveau le parfum de ce que je crois être l</w:t>
      </w:r>
      <w:r w:rsidR="004F69D6">
        <w:t>’</w:t>
      </w:r>
      <w:r w:rsidRPr="00033231">
        <w:t>essence de la vie</w:t>
      </w:r>
      <w:r w:rsidR="004F69D6">
        <w:t xml:space="preserve">. </w:t>
      </w:r>
      <w:r w:rsidRPr="00033231">
        <w:t>L</w:t>
      </w:r>
      <w:r w:rsidR="004F69D6">
        <w:t>’</w:t>
      </w:r>
      <w:r w:rsidRPr="00033231">
        <w:t>aventure est à la stagnation ce que le champagne est au plat porter</w:t>
      </w:r>
      <w:r w:rsidR="004F69D6">
        <w:t>.</w:t>
      </w:r>
    </w:p>
    <w:p w14:paraId="116BAB39" w14:textId="77777777" w:rsidR="004F69D6" w:rsidRDefault="00000000" w:rsidP="0021796F">
      <w:r w:rsidRPr="00033231">
        <w:t>Il regarda autour de lui</w:t>
      </w:r>
      <w:r w:rsidR="004F69D6">
        <w:t xml:space="preserve">. </w:t>
      </w:r>
      <w:r w:rsidRPr="00033231">
        <w:t>L</w:t>
      </w:r>
      <w:r w:rsidR="004F69D6">
        <w:t>’</w:t>
      </w:r>
      <w:r w:rsidRPr="00033231">
        <w:t>église était froide</w:t>
      </w:r>
      <w:r w:rsidR="004F69D6">
        <w:t xml:space="preserve">, </w:t>
      </w:r>
      <w:r w:rsidRPr="00033231">
        <w:t>silencieuse et vide</w:t>
      </w:r>
      <w:r w:rsidR="004F69D6">
        <w:t xml:space="preserve"> ; </w:t>
      </w:r>
      <w:r w:rsidRPr="00033231">
        <w:t>il n</w:t>
      </w:r>
      <w:r w:rsidR="004F69D6">
        <w:t>’</w:t>
      </w:r>
      <w:r w:rsidRPr="00033231">
        <w:t>y avait encore qu</w:t>
      </w:r>
      <w:r w:rsidR="004F69D6">
        <w:t>’</w:t>
      </w:r>
      <w:r w:rsidRPr="00033231">
        <w:t>une seule femme</w:t>
      </w:r>
      <w:r w:rsidR="004F69D6">
        <w:t xml:space="preserve">. </w:t>
      </w:r>
      <w:r w:rsidRPr="00033231">
        <w:t xml:space="preserve">Comment le </w:t>
      </w:r>
      <w:r w:rsidRPr="00033231">
        <w:lastRenderedPageBreak/>
        <w:t>cari</w:t>
      </w:r>
      <w:r w:rsidRPr="00033231">
        <w:t>l</w:t>
      </w:r>
      <w:r w:rsidRPr="00033231">
        <w:t>lon cessait</w:t>
      </w:r>
      <w:r w:rsidR="004F69D6">
        <w:t xml:space="preserve">, </w:t>
      </w:r>
      <w:r w:rsidRPr="00033231">
        <w:t>et qu</w:t>
      </w:r>
      <w:r w:rsidR="004F69D6">
        <w:t>’</w:t>
      </w:r>
      <w:r w:rsidRPr="00033231">
        <w:t>une seule cloche continuait à tinter lentement</w:t>
      </w:r>
      <w:r w:rsidR="004F69D6">
        <w:t xml:space="preserve">, </w:t>
      </w:r>
      <w:r w:rsidRPr="00033231">
        <w:t>quelques vieilles paroissiennes entrèrent l</w:t>
      </w:r>
      <w:r w:rsidR="004F69D6">
        <w:t>’</w:t>
      </w:r>
      <w:r w:rsidRPr="00033231">
        <w:t>une après l</w:t>
      </w:r>
      <w:r w:rsidR="004F69D6">
        <w:t>’</w:t>
      </w:r>
      <w:r w:rsidRPr="00033231">
        <w:t>autre</w:t>
      </w:r>
      <w:r w:rsidR="004F69D6">
        <w:t xml:space="preserve">, </w:t>
      </w:r>
      <w:r w:rsidRPr="00033231">
        <w:t>et allèrent prendre place sur les sièges communs</w:t>
      </w:r>
      <w:r w:rsidR="004F69D6">
        <w:t xml:space="preserve">. </w:t>
      </w:r>
      <w:r w:rsidRPr="00033231">
        <w:t>Ce sont toujours les plus faibles</w:t>
      </w:r>
      <w:r w:rsidR="004F69D6">
        <w:t xml:space="preserve">, </w:t>
      </w:r>
      <w:r w:rsidRPr="00033231">
        <w:t>les plus vieux et les plus pauvres</w:t>
      </w:r>
      <w:r w:rsidR="004F69D6">
        <w:t xml:space="preserve">, </w:t>
      </w:r>
      <w:r w:rsidRPr="00033231">
        <w:t>qui bravent le temps le plus mauvais</w:t>
      </w:r>
      <w:r w:rsidR="004F69D6">
        <w:t xml:space="preserve">, </w:t>
      </w:r>
      <w:r w:rsidRPr="00033231">
        <w:t>pour prouver leur fidélité et leur att</w:t>
      </w:r>
      <w:r w:rsidRPr="00033231">
        <w:t>a</w:t>
      </w:r>
      <w:r w:rsidRPr="00033231">
        <w:t>chement à leur chère vieille mère l</w:t>
      </w:r>
      <w:r w:rsidR="004F69D6">
        <w:t>’</w:t>
      </w:r>
      <w:r w:rsidRPr="00033231">
        <w:t>Église</w:t>
      </w:r>
      <w:r w:rsidR="004F69D6">
        <w:t xml:space="preserve"> ; </w:t>
      </w:r>
      <w:r w:rsidRPr="00033231">
        <w:t>ce matin-là aucune famille riche ne vint</w:t>
      </w:r>
      <w:r w:rsidR="004F69D6">
        <w:t xml:space="preserve">, </w:t>
      </w:r>
      <w:r w:rsidRPr="00033231">
        <w:t>aucune voiture ne parut</w:t>
      </w:r>
      <w:r w:rsidR="004F69D6">
        <w:t xml:space="preserve">, </w:t>
      </w:r>
      <w:r w:rsidRPr="00033231">
        <w:t>tous les bancs garnis d</w:t>
      </w:r>
      <w:r w:rsidR="004F69D6">
        <w:t>’</w:t>
      </w:r>
      <w:r w:rsidRPr="00033231">
        <w:t>étoffe et de coussins demeurèrent vides</w:t>
      </w:r>
      <w:r w:rsidR="004F69D6">
        <w:t xml:space="preserve"> ; </w:t>
      </w:r>
      <w:r w:rsidRPr="00033231">
        <w:t>sur les bancs de chêne nus se tenaient seuls rangés les vieillards pauvres et faibles</w:t>
      </w:r>
      <w:r w:rsidR="004F69D6">
        <w:t>.</w:t>
      </w:r>
    </w:p>
    <w:p w14:paraId="5B3489CF" w14:textId="78DC09A9" w:rsidR="004F69D6" w:rsidRDefault="00000000" w:rsidP="0021796F">
      <w:r w:rsidRPr="00033231">
        <w:t>Je la mépriserai</w:t>
      </w:r>
      <w:r w:rsidR="004F69D6">
        <w:t xml:space="preserve">, </w:t>
      </w:r>
      <w:r w:rsidRPr="00033231">
        <w:t>si elle ne vient pas</w:t>
      </w:r>
      <w:r w:rsidR="004F69D6">
        <w:t xml:space="preserve">, </w:t>
      </w:r>
      <w:r w:rsidRPr="00033231">
        <w:t>se murmurait Martin à voix basse et avec irritation</w:t>
      </w:r>
      <w:r w:rsidR="004F69D6">
        <w:t xml:space="preserve">. </w:t>
      </w:r>
      <w:r w:rsidRPr="00033231">
        <w:t>Le large chapeau du recteur avait passé le porche</w:t>
      </w:r>
      <w:r w:rsidR="004F69D6">
        <w:t> : M. </w:t>
      </w:r>
      <w:proofErr w:type="spellStart"/>
      <w:r w:rsidRPr="00033231">
        <w:t>Helstone</w:t>
      </w:r>
      <w:proofErr w:type="spellEnd"/>
      <w:r w:rsidRPr="00033231">
        <w:t xml:space="preserve"> et son clerc étaient dans la sacri</w:t>
      </w:r>
      <w:r w:rsidRPr="00033231">
        <w:t>s</w:t>
      </w:r>
      <w:r w:rsidRPr="00033231">
        <w:t>tie</w:t>
      </w:r>
      <w:r w:rsidR="004F69D6">
        <w:t xml:space="preserve">. </w:t>
      </w:r>
      <w:r w:rsidRPr="00033231">
        <w:t>Les cloches firent silence</w:t>
      </w:r>
      <w:r w:rsidR="004F69D6">
        <w:t xml:space="preserve">, </w:t>
      </w:r>
      <w:r w:rsidRPr="00033231">
        <w:t>le pupitre fut rempli</w:t>
      </w:r>
      <w:r w:rsidR="004F69D6">
        <w:t xml:space="preserve">, </w:t>
      </w:r>
      <w:r w:rsidRPr="00033231">
        <w:t>les portes f</w:t>
      </w:r>
      <w:r w:rsidRPr="00033231">
        <w:t>u</w:t>
      </w:r>
      <w:r w:rsidRPr="00033231">
        <w:t>rent fermées</w:t>
      </w:r>
      <w:r w:rsidR="004F69D6">
        <w:t xml:space="preserve">, </w:t>
      </w:r>
      <w:r w:rsidRPr="00033231">
        <w:t>et le service commença</w:t>
      </w:r>
      <w:r w:rsidR="004F69D6">
        <w:t xml:space="preserve"> : </w:t>
      </w:r>
      <w:r w:rsidRPr="00033231">
        <w:t xml:space="preserve">le banc de la </w:t>
      </w:r>
      <w:proofErr w:type="spellStart"/>
      <w:r w:rsidRPr="00033231">
        <w:t>rectorerie</w:t>
      </w:r>
      <w:proofErr w:type="spellEnd"/>
      <w:r w:rsidRPr="00033231">
        <w:t xml:space="preserve"> était demeuré vide</w:t>
      </w:r>
      <w:r w:rsidR="004F69D6">
        <w:t xml:space="preserve">, </w:t>
      </w:r>
      <w:r w:rsidRPr="00033231">
        <w:t>elle n</w:t>
      </w:r>
      <w:r w:rsidR="004F69D6">
        <w:t>’</w:t>
      </w:r>
      <w:r w:rsidRPr="00033231">
        <w:t>était pas là</w:t>
      </w:r>
      <w:r w:rsidR="004F69D6">
        <w:t xml:space="preserve">. </w:t>
      </w:r>
      <w:r w:rsidRPr="00033231">
        <w:t>Martin la méprisait</w:t>
      </w:r>
      <w:r w:rsidR="004F69D6">
        <w:t>.</w:t>
      </w:r>
    </w:p>
    <w:p w14:paraId="0C87B385" w14:textId="6A946D5D" w:rsidR="00000000" w:rsidRPr="00033231" w:rsidRDefault="004F69D6" w:rsidP="0021796F">
      <w:r>
        <w:t>« </w:t>
      </w:r>
      <w:r w:rsidR="00000000" w:rsidRPr="00033231">
        <w:t>Indigne créature</w:t>
      </w:r>
      <w:r>
        <w:t xml:space="preserve"> ! </w:t>
      </w:r>
      <w:r w:rsidR="00000000" w:rsidRPr="00033231">
        <w:t>créature éventée et vulgaire</w:t>
      </w:r>
      <w:r>
        <w:t xml:space="preserve"> ! </w:t>
      </w:r>
      <w:r w:rsidR="00000000" w:rsidRPr="00033231">
        <w:t>elle est comme toutes les autres filles</w:t>
      </w:r>
      <w:r>
        <w:t xml:space="preserve">, </w:t>
      </w:r>
      <w:r w:rsidR="00000000" w:rsidRPr="00033231">
        <w:t>faible</w:t>
      </w:r>
      <w:r>
        <w:t xml:space="preserve">, </w:t>
      </w:r>
      <w:r w:rsidR="00000000" w:rsidRPr="00033231">
        <w:t>égoïste et frivole</w:t>
      </w:r>
      <w:r>
        <w:t> ! »</w:t>
      </w:r>
    </w:p>
    <w:p w14:paraId="1E007151" w14:textId="77777777" w:rsidR="004F69D6" w:rsidRDefault="00000000" w:rsidP="0021796F">
      <w:r w:rsidRPr="00033231">
        <w:t>Telle était la liturgie de Martin</w:t>
      </w:r>
      <w:r w:rsidR="004F69D6">
        <w:t>.</w:t>
      </w:r>
    </w:p>
    <w:p w14:paraId="5F1D16BF" w14:textId="0997C22A" w:rsidR="00000000" w:rsidRPr="00033231" w:rsidRDefault="004F69D6" w:rsidP="0021796F">
      <w:r>
        <w:t>« </w:t>
      </w:r>
      <w:r w:rsidR="00000000" w:rsidRPr="00033231">
        <w:t>Elle ne ressemble pas à la femme de notre tableau</w:t>
      </w:r>
      <w:r>
        <w:t xml:space="preserve"> ; </w:t>
      </w:r>
      <w:r w:rsidR="00000000" w:rsidRPr="00033231">
        <w:t>ses yeux ne sont ni grands ni expressifs</w:t>
      </w:r>
      <w:r>
        <w:t xml:space="preserve"> ; </w:t>
      </w:r>
      <w:r w:rsidR="00000000" w:rsidRPr="00033231">
        <w:t>son nez n</w:t>
      </w:r>
      <w:r>
        <w:t>’</w:t>
      </w:r>
      <w:r w:rsidR="00000000" w:rsidRPr="00033231">
        <w:t>est pas droit</w:t>
      </w:r>
      <w:r>
        <w:t xml:space="preserve">, </w:t>
      </w:r>
      <w:r w:rsidR="00000000" w:rsidRPr="00033231">
        <w:t>d</w:t>
      </w:r>
      <w:r w:rsidR="00000000" w:rsidRPr="00033231">
        <w:t>é</w:t>
      </w:r>
      <w:r w:rsidR="00000000" w:rsidRPr="00033231">
        <w:t>licat</w:t>
      </w:r>
      <w:r>
        <w:t xml:space="preserve">, </w:t>
      </w:r>
      <w:r w:rsidR="00000000" w:rsidRPr="00033231">
        <w:t>grec</w:t>
      </w:r>
      <w:r>
        <w:t xml:space="preserve"> ; </w:t>
      </w:r>
      <w:r w:rsidR="00000000" w:rsidRPr="00033231">
        <w:t>sa bouche n</w:t>
      </w:r>
      <w:r>
        <w:t>’</w:t>
      </w:r>
      <w:r w:rsidR="00000000" w:rsidRPr="00033231">
        <w:t>a pas ce charme que je lui croyais</w:t>
      </w:r>
      <w:r>
        <w:t xml:space="preserve">, </w:t>
      </w:r>
      <w:r w:rsidR="00000000" w:rsidRPr="00033231">
        <w:t>et qui</w:t>
      </w:r>
      <w:r>
        <w:t xml:space="preserve">, </w:t>
      </w:r>
      <w:r w:rsidR="00000000" w:rsidRPr="00033231">
        <w:t>je m</w:t>
      </w:r>
      <w:r>
        <w:t>’</w:t>
      </w:r>
      <w:r w:rsidR="00000000" w:rsidRPr="00033231">
        <w:t>imaginais</w:t>
      </w:r>
      <w:r>
        <w:t xml:space="preserve">, </w:t>
      </w:r>
      <w:r w:rsidR="00000000" w:rsidRPr="00033231">
        <w:t>eût pu dissiper la tristesse de mes moments de plus mauvaise humeur</w:t>
      </w:r>
      <w:r>
        <w:t xml:space="preserve">. </w:t>
      </w:r>
      <w:r w:rsidR="00000000" w:rsidRPr="00033231">
        <w:t>Qu</w:t>
      </w:r>
      <w:r>
        <w:t>’</w:t>
      </w:r>
      <w:r w:rsidR="00000000" w:rsidRPr="00033231">
        <w:t>est-elle donc</w:t>
      </w:r>
      <w:r>
        <w:t xml:space="preserve"> ? </w:t>
      </w:r>
      <w:r w:rsidR="00000000" w:rsidRPr="00033231">
        <w:t>une poupée</w:t>
      </w:r>
      <w:r>
        <w:t xml:space="preserve">, </w:t>
      </w:r>
      <w:r w:rsidR="00000000" w:rsidRPr="00033231">
        <w:t>un joujou</w:t>
      </w:r>
      <w:r>
        <w:t xml:space="preserve">, </w:t>
      </w:r>
      <w:r w:rsidR="00000000" w:rsidRPr="00033231">
        <w:t xml:space="preserve">une </w:t>
      </w:r>
      <w:r w:rsidR="00000000" w:rsidRPr="00033231">
        <w:rPr>
          <w:i/>
          <w:iCs/>
        </w:rPr>
        <w:t>fille</w:t>
      </w:r>
      <w:r>
        <w:rPr>
          <w:i/>
          <w:iCs/>
        </w:rPr>
        <w:t xml:space="preserve">, </w:t>
      </w:r>
      <w:r w:rsidR="00000000" w:rsidRPr="00033231">
        <w:t>enfin</w:t>
      </w:r>
      <w:r>
        <w:t> ! »</w:t>
      </w:r>
    </w:p>
    <w:p w14:paraId="585F314E" w14:textId="77777777" w:rsidR="004F69D6" w:rsidRDefault="00000000" w:rsidP="0021796F">
      <w:r w:rsidRPr="00033231">
        <w:t>Le jeune cynique était si absorbé</w:t>
      </w:r>
      <w:r w:rsidR="004F69D6">
        <w:t xml:space="preserve">, </w:t>
      </w:r>
      <w:r w:rsidRPr="00033231">
        <w:t>qu</w:t>
      </w:r>
      <w:r w:rsidR="004F69D6">
        <w:t>’</w:t>
      </w:r>
      <w:r w:rsidRPr="00033231">
        <w:t>il oublia de se relever au moment convenable</w:t>
      </w:r>
      <w:r w:rsidR="004F69D6">
        <w:t xml:space="preserve">, </w:t>
      </w:r>
      <w:r w:rsidRPr="00033231">
        <w:t>et qu</w:t>
      </w:r>
      <w:r w:rsidR="004F69D6">
        <w:t>’</w:t>
      </w:r>
      <w:r w:rsidRPr="00033231">
        <w:t>il était encore à genoux dans une exemplaire attitude de dévotion lorsque</w:t>
      </w:r>
      <w:r w:rsidR="004F69D6">
        <w:t xml:space="preserve">, </w:t>
      </w:r>
      <w:r w:rsidRPr="00033231">
        <w:t>les litanies finies</w:t>
      </w:r>
      <w:r w:rsidR="004F69D6">
        <w:t xml:space="preserve">, </w:t>
      </w:r>
      <w:r w:rsidRPr="00033231">
        <w:t>la première hymne fut commencée</w:t>
      </w:r>
      <w:r w:rsidR="004F69D6">
        <w:t xml:space="preserve">. </w:t>
      </w:r>
      <w:r w:rsidRPr="00033231">
        <w:t>La pensée d</w:t>
      </w:r>
      <w:r w:rsidR="004F69D6">
        <w:t>’</w:t>
      </w:r>
      <w:r w:rsidRPr="00033231">
        <w:t xml:space="preserve">être </w:t>
      </w:r>
      <w:r w:rsidRPr="00033231">
        <w:lastRenderedPageBreak/>
        <w:t>ainsi aperçu ne contribua pas à le radoucir</w:t>
      </w:r>
      <w:r w:rsidR="004F69D6">
        <w:t xml:space="preserve"> : </w:t>
      </w:r>
      <w:r w:rsidRPr="00033231">
        <w:t>il se leva en rougissant</w:t>
      </w:r>
      <w:r w:rsidR="004F69D6">
        <w:t xml:space="preserve">, </w:t>
      </w:r>
      <w:r w:rsidRPr="00033231">
        <w:t>car il était aussi sensible au ridicule qu</w:t>
      </w:r>
      <w:r w:rsidR="004F69D6">
        <w:t>’</w:t>
      </w:r>
      <w:r w:rsidRPr="00033231">
        <w:t>une jeune fille</w:t>
      </w:r>
      <w:r w:rsidR="004F69D6">
        <w:t xml:space="preserve">. </w:t>
      </w:r>
      <w:r w:rsidRPr="00033231">
        <w:t>Pour empirer encore les choses</w:t>
      </w:r>
      <w:r w:rsidR="004F69D6">
        <w:t xml:space="preserve">, </w:t>
      </w:r>
      <w:r w:rsidRPr="00033231">
        <w:t>la porte de l</w:t>
      </w:r>
      <w:r w:rsidR="004F69D6">
        <w:t>’</w:t>
      </w:r>
      <w:r w:rsidRPr="00033231">
        <w:t>église se rouvrit et les ailes co</w:t>
      </w:r>
      <w:r w:rsidRPr="00033231">
        <w:t>m</w:t>
      </w:r>
      <w:r w:rsidRPr="00033231">
        <w:t>mencèrent à se remplir</w:t>
      </w:r>
      <w:r w:rsidR="004F69D6">
        <w:t xml:space="preserve">. </w:t>
      </w:r>
      <w:r w:rsidRPr="00033231">
        <w:t>Une centaine de petits pieds firent r</w:t>
      </w:r>
      <w:r w:rsidRPr="00033231">
        <w:t>é</w:t>
      </w:r>
      <w:r w:rsidRPr="00033231">
        <w:t>sonner le pavé du temple</w:t>
      </w:r>
      <w:r w:rsidR="004F69D6">
        <w:t xml:space="preserve">. </w:t>
      </w:r>
      <w:r w:rsidRPr="00033231">
        <w:t>C</w:t>
      </w:r>
      <w:r w:rsidR="004F69D6">
        <w:t>’</w:t>
      </w:r>
      <w:r w:rsidRPr="00033231">
        <w:t>étaient les écoliers du dimanche</w:t>
      </w:r>
      <w:r w:rsidR="004F69D6">
        <w:t xml:space="preserve">. </w:t>
      </w:r>
      <w:r w:rsidRPr="00033231">
        <w:t xml:space="preserve">Selon la coutume suivie à </w:t>
      </w:r>
      <w:proofErr w:type="spellStart"/>
      <w:r w:rsidRPr="00033231">
        <w:t>Briarfield</w:t>
      </w:r>
      <w:proofErr w:type="spellEnd"/>
      <w:r w:rsidRPr="00033231">
        <w:t xml:space="preserve"> pendant l</w:t>
      </w:r>
      <w:r w:rsidR="004F69D6">
        <w:t>’</w:t>
      </w:r>
      <w:r w:rsidRPr="00033231">
        <w:t>hiver</w:t>
      </w:r>
      <w:r w:rsidR="004F69D6">
        <w:t xml:space="preserve">, </w:t>
      </w:r>
      <w:r w:rsidRPr="00033231">
        <w:t>ces enfants étaient tenus dans un endroit où il y avait un poêle chaud</w:t>
      </w:r>
      <w:r w:rsidR="004F69D6">
        <w:t xml:space="preserve">, </w:t>
      </w:r>
      <w:r w:rsidRPr="00033231">
        <w:t>et on ne les conduisait à l</w:t>
      </w:r>
      <w:r w:rsidR="004F69D6">
        <w:t>’</w:t>
      </w:r>
      <w:r w:rsidRPr="00033231">
        <w:t>église qu</w:t>
      </w:r>
      <w:r w:rsidR="004F69D6">
        <w:t>’</w:t>
      </w:r>
      <w:r w:rsidRPr="00033231">
        <w:t>avant la communion et le sermon</w:t>
      </w:r>
      <w:r w:rsidR="004F69D6">
        <w:t>.</w:t>
      </w:r>
    </w:p>
    <w:p w14:paraId="54973AA7" w14:textId="77777777" w:rsidR="004F69D6" w:rsidRDefault="00000000" w:rsidP="0021796F">
      <w:r w:rsidRPr="00033231">
        <w:t>Les petits furent d</w:t>
      </w:r>
      <w:r w:rsidR="004F69D6">
        <w:t>’</w:t>
      </w:r>
      <w:r w:rsidRPr="00033231">
        <w:t>abord placés</w:t>
      </w:r>
      <w:r w:rsidR="004F69D6">
        <w:t xml:space="preserve">, </w:t>
      </w:r>
      <w:r w:rsidRPr="00033231">
        <w:t>et enfin</w:t>
      </w:r>
      <w:r w:rsidR="004F69D6">
        <w:t xml:space="preserve">, </w:t>
      </w:r>
      <w:r w:rsidRPr="00033231">
        <w:t>quand les plus jeunes garçons et les plus jeunes filles furent tous rangés</w:t>
      </w:r>
      <w:r w:rsidR="004F69D6">
        <w:t xml:space="preserve">, </w:t>
      </w:r>
      <w:r w:rsidRPr="00033231">
        <w:t>quand l</w:t>
      </w:r>
      <w:r w:rsidR="004F69D6">
        <w:t>’</w:t>
      </w:r>
      <w:r w:rsidRPr="00033231">
        <w:t>orgue fit entendre ses notes sonores</w:t>
      </w:r>
      <w:r w:rsidR="004F69D6">
        <w:t xml:space="preserve">, </w:t>
      </w:r>
      <w:r w:rsidRPr="00033231">
        <w:t>quand le chœur et la congrégation se levèrent pour entonner un cantique</w:t>
      </w:r>
      <w:r w:rsidR="004F69D6">
        <w:t xml:space="preserve">, </w:t>
      </w:r>
      <w:r w:rsidRPr="00033231">
        <w:t>une classe de jeunes femmes entra tranquillement</w:t>
      </w:r>
      <w:r w:rsidR="004F69D6">
        <w:t xml:space="preserve">, </w:t>
      </w:r>
      <w:r w:rsidRPr="00033231">
        <w:t>fermant la procession</w:t>
      </w:r>
      <w:r w:rsidR="004F69D6">
        <w:t xml:space="preserve">. </w:t>
      </w:r>
      <w:r w:rsidRPr="00033231">
        <w:t>Leur maîtresse</w:t>
      </w:r>
      <w:r w:rsidR="004F69D6">
        <w:t xml:space="preserve">, </w:t>
      </w:r>
      <w:r w:rsidRPr="00033231">
        <w:t>après qu</w:t>
      </w:r>
      <w:r w:rsidR="004F69D6">
        <w:t>’</w:t>
      </w:r>
      <w:r w:rsidRPr="00033231">
        <w:t>elles se furent assises</w:t>
      </w:r>
      <w:r w:rsidR="004F69D6">
        <w:t xml:space="preserve">, </w:t>
      </w:r>
      <w:r w:rsidRPr="00033231">
        <w:t xml:space="preserve">passa dans le banc de la </w:t>
      </w:r>
      <w:proofErr w:type="spellStart"/>
      <w:r w:rsidRPr="00033231">
        <w:t>rectorerie</w:t>
      </w:r>
      <w:proofErr w:type="spellEnd"/>
      <w:r w:rsidR="004F69D6">
        <w:t xml:space="preserve">. </w:t>
      </w:r>
      <w:r w:rsidRPr="00033231">
        <w:t>Le manteau gris à la française et le petit chapeau de castor étaient connus de Martin</w:t>
      </w:r>
      <w:r w:rsidR="004F69D6">
        <w:t xml:space="preserve"> : </w:t>
      </w:r>
      <w:r w:rsidRPr="00033231">
        <w:t>c</w:t>
      </w:r>
      <w:r w:rsidR="004F69D6">
        <w:t>’</w:t>
      </w:r>
      <w:r w:rsidRPr="00033231">
        <w:t>était ce même costume que ses yeux brûlaient de rencontrer</w:t>
      </w:r>
      <w:r w:rsidR="004F69D6">
        <w:t xml:space="preserve">. </w:t>
      </w:r>
      <w:r w:rsidRPr="00033231">
        <w:t xml:space="preserve">Miss </w:t>
      </w:r>
      <w:proofErr w:type="spellStart"/>
      <w:r w:rsidRPr="00033231">
        <w:t>Helstone</w:t>
      </w:r>
      <w:proofErr w:type="spellEnd"/>
      <w:r w:rsidRPr="00033231">
        <w:t xml:space="preserve"> n</w:t>
      </w:r>
      <w:r w:rsidR="004F69D6">
        <w:t>’</w:t>
      </w:r>
      <w:r w:rsidRPr="00033231">
        <w:t>avait pas souffert que l</w:t>
      </w:r>
      <w:r w:rsidR="004F69D6">
        <w:t>’</w:t>
      </w:r>
      <w:r w:rsidRPr="00033231">
        <w:t>orage lui fût un empêchement</w:t>
      </w:r>
      <w:r w:rsidR="004F69D6">
        <w:t xml:space="preserve"> ; </w:t>
      </w:r>
      <w:r w:rsidRPr="00033231">
        <w:t>après tout</w:t>
      </w:r>
      <w:r w:rsidR="004F69D6">
        <w:t xml:space="preserve">, </w:t>
      </w:r>
      <w:r w:rsidRPr="00033231">
        <w:t>elle était venue à l</w:t>
      </w:r>
      <w:r w:rsidR="004F69D6">
        <w:t>’</w:t>
      </w:r>
      <w:r w:rsidRPr="00033231">
        <w:t>église</w:t>
      </w:r>
      <w:r w:rsidR="004F69D6">
        <w:t xml:space="preserve">. </w:t>
      </w:r>
      <w:r w:rsidRPr="00033231">
        <w:t>Martin murmura probablement sa satisfaction à son livre d</w:t>
      </w:r>
      <w:r w:rsidR="004F69D6">
        <w:t>’</w:t>
      </w:r>
      <w:r w:rsidRPr="00033231">
        <w:t>heures</w:t>
      </w:r>
      <w:r w:rsidR="004F69D6">
        <w:t xml:space="preserve"> ; </w:t>
      </w:r>
      <w:r w:rsidRPr="00033231">
        <w:t>du moins</w:t>
      </w:r>
      <w:r w:rsidR="004F69D6">
        <w:t xml:space="preserve">, </w:t>
      </w:r>
      <w:r w:rsidRPr="00033231">
        <w:t>il le tint collé sur son visage pendant deux minutes</w:t>
      </w:r>
      <w:r w:rsidR="004F69D6">
        <w:t>.</w:t>
      </w:r>
    </w:p>
    <w:p w14:paraId="6C9D4350" w14:textId="77777777" w:rsidR="004F69D6" w:rsidRDefault="00000000" w:rsidP="0021796F">
      <w:r w:rsidRPr="00033231">
        <w:t>Satisfait ou non</w:t>
      </w:r>
      <w:r w:rsidR="004F69D6">
        <w:t xml:space="preserve">, </w:t>
      </w:r>
      <w:r w:rsidRPr="00033231">
        <w:t>il eut le temps de s</w:t>
      </w:r>
      <w:r w:rsidR="004F69D6">
        <w:t>’</w:t>
      </w:r>
      <w:r w:rsidRPr="00033231">
        <w:t>irriter violemment contre elle avant que le sermon ne fût fini</w:t>
      </w:r>
      <w:r w:rsidR="004F69D6">
        <w:t xml:space="preserve">, </w:t>
      </w:r>
      <w:r w:rsidRPr="00033231">
        <w:t>elle ne tourna pas les yeux de son côté</w:t>
      </w:r>
      <w:r w:rsidR="004F69D6">
        <w:t xml:space="preserve">, </w:t>
      </w:r>
      <w:r w:rsidRPr="00033231">
        <w:t>ou il n</w:t>
      </w:r>
      <w:r w:rsidR="004F69D6">
        <w:t>’</w:t>
      </w:r>
      <w:r w:rsidRPr="00033231">
        <w:t>eut pas une seule fois la chance de re</w:t>
      </w:r>
      <w:r w:rsidRPr="00033231">
        <w:t>n</w:t>
      </w:r>
      <w:r w:rsidRPr="00033231">
        <w:t>contrer son regard</w:t>
      </w:r>
      <w:r w:rsidR="004F69D6">
        <w:t>.</w:t>
      </w:r>
    </w:p>
    <w:p w14:paraId="088C0738" w14:textId="48B1EB50" w:rsidR="00000000" w:rsidRPr="00033231" w:rsidRDefault="004F69D6" w:rsidP="0021796F">
      <w:r>
        <w:t>« </w:t>
      </w:r>
      <w:r w:rsidR="00000000" w:rsidRPr="00033231">
        <w:t>Si elle ne fait aucune attention à moi</w:t>
      </w:r>
      <w:r>
        <w:t xml:space="preserve">, </w:t>
      </w:r>
      <w:r w:rsidR="00000000" w:rsidRPr="00033231">
        <w:t>se disait-il</w:t>
      </w:r>
      <w:r>
        <w:t xml:space="preserve">, </w:t>
      </w:r>
      <w:r w:rsidR="00000000" w:rsidRPr="00033231">
        <w:t>si elle fait voir que je n</w:t>
      </w:r>
      <w:r>
        <w:t>’</w:t>
      </w:r>
      <w:r w:rsidR="00000000" w:rsidRPr="00033231">
        <w:t>occupe pas sa pensée</w:t>
      </w:r>
      <w:r>
        <w:t xml:space="preserve">, </w:t>
      </w:r>
      <w:r w:rsidR="00000000" w:rsidRPr="00033231">
        <w:t>j</w:t>
      </w:r>
      <w:r>
        <w:t>’</w:t>
      </w:r>
      <w:r w:rsidR="00000000" w:rsidRPr="00033231">
        <w:t>aurai d</w:t>
      </w:r>
      <w:r>
        <w:t>’</w:t>
      </w:r>
      <w:r w:rsidR="00000000" w:rsidRPr="00033231">
        <w:t>elle une plus mauvaise opinion que jamais</w:t>
      </w:r>
      <w:r>
        <w:t xml:space="preserve">. </w:t>
      </w:r>
      <w:r w:rsidR="00000000" w:rsidRPr="00033231">
        <w:t>Ce serait honteux à elle d</w:t>
      </w:r>
      <w:r>
        <w:t>’</w:t>
      </w:r>
      <w:r w:rsidR="00000000" w:rsidRPr="00033231">
        <w:t>être v</w:t>
      </w:r>
      <w:r w:rsidR="00000000" w:rsidRPr="00033231">
        <w:t>e</w:t>
      </w:r>
      <w:r w:rsidR="00000000" w:rsidRPr="00033231">
        <w:t>nue pour ces écolières du dimanche à face de brebis</w:t>
      </w:r>
      <w:r>
        <w:t xml:space="preserve">, </w:t>
      </w:r>
      <w:r w:rsidR="00000000" w:rsidRPr="00033231">
        <w:t>et non à cause de moi ou de ce grand squelette de Moore</w:t>
      </w:r>
      <w:r>
        <w:t>. »</w:t>
      </w:r>
    </w:p>
    <w:p w14:paraId="03A474C1" w14:textId="77777777" w:rsidR="004F69D6" w:rsidRDefault="00000000" w:rsidP="0021796F">
      <w:r w:rsidRPr="00033231">
        <w:lastRenderedPageBreak/>
        <w:t>Le sermon eut une fin</w:t>
      </w:r>
      <w:r w:rsidR="004F69D6">
        <w:t xml:space="preserve"> ; </w:t>
      </w:r>
      <w:r w:rsidRPr="00033231">
        <w:t>la bénédiction fut prononcée</w:t>
      </w:r>
      <w:r w:rsidR="004F69D6">
        <w:t xml:space="preserve">, </w:t>
      </w:r>
      <w:r w:rsidRPr="00033231">
        <w:t>la congrégation se dispersa</w:t>
      </w:r>
      <w:r w:rsidR="004F69D6">
        <w:t xml:space="preserve"> ; </w:t>
      </w:r>
      <w:r w:rsidRPr="00033231">
        <w:t>elle ne s</w:t>
      </w:r>
      <w:r w:rsidR="004F69D6">
        <w:t>’</w:t>
      </w:r>
      <w:r w:rsidRPr="00033231">
        <w:t>était pas rapprochée de lui</w:t>
      </w:r>
      <w:r w:rsidR="004F69D6">
        <w:t>.</w:t>
      </w:r>
    </w:p>
    <w:p w14:paraId="767A423A" w14:textId="77777777" w:rsidR="004F69D6" w:rsidRDefault="00000000" w:rsidP="0021796F">
      <w:r w:rsidRPr="00033231">
        <w:t>Cette fois</w:t>
      </w:r>
      <w:r w:rsidR="004F69D6">
        <w:t xml:space="preserve">, </w:t>
      </w:r>
      <w:r w:rsidRPr="00033231">
        <w:t>quand Martin mit son visage dehors</w:t>
      </w:r>
      <w:r w:rsidR="004F69D6">
        <w:t xml:space="preserve">, </w:t>
      </w:r>
      <w:r w:rsidRPr="00033231">
        <w:t>il trouva que le froid était mordant et le vent de l</w:t>
      </w:r>
      <w:r w:rsidR="004F69D6">
        <w:t>’</w:t>
      </w:r>
      <w:r w:rsidRPr="00033231">
        <w:t>est glacial</w:t>
      </w:r>
      <w:r w:rsidR="004F69D6">
        <w:t>.</w:t>
      </w:r>
    </w:p>
    <w:p w14:paraId="2E1F2EF9" w14:textId="77777777" w:rsidR="004F69D6" w:rsidRDefault="00000000" w:rsidP="0021796F">
      <w:r w:rsidRPr="00033231">
        <w:t>Son plus court chemin était à travers les champs</w:t>
      </w:r>
      <w:r w:rsidR="004F69D6">
        <w:t xml:space="preserve"> : </w:t>
      </w:r>
      <w:r w:rsidRPr="00033231">
        <w:t>il était dangereux</w:t>
      </w:r>
      <w:r w:rsidR="004F69D6">
        <w:t xml:space="preserve">, </w:t>
      </w:r>
      <w:r w:rsidRPr="00033231">
        <w:t>parce qu</w:t>
      </w:r>
      <w:r w:rsidR="004F69D6">
        <w:t>’</w:t>
      </w:r>
      <w:r w:rsidRPr="00033231">
        <w:t>il n</w:t>
      </w:r>
      <w:r w:rsidR="004F69D6">
        <w:t>’</w:t>
      </w:r>
      <w:r w:rsidRPr="00033231">
        <w:t>y avait pas de passage tracé</w:t>
      </w:r>
      <w:r w:rsidR="004F69D6">
        <w:t xml:space="preserve"> ; </w:t>
      </w:r>
      <w:r w:rsidRPr="00033231">
        <w:t>il n</w:t>
      </w:r>
      <w:r w:rsidR="004F69D6">
        <w:t>’</w:t>
      </w:r>
      <w:r w:rsidRPr="00033231">
        <w:t>y fit pas attention</w:t>
      </w:r>
      <w:r w:rsidR="004F69D6">
        <w:t xml:space="preserve">, </w:t>
      </w:r>
      <w:r w:rsidRPr="00033231">
        <w:t>et il le prit</w:t>
      </w:r>
      <w:r w:rsidR="004F69D6">
        <w:t xml:space="preserve">. </w:t>
      </w:r>
      <w:r w:rsidRPr="00033231">
        <w:t>Vers la seconde barrière s</w:t>
      </w:r>
      <w:r w:rsidR="004F69D6">
        <w:t>’</w:t>
      </w:r>
      <w:r w:rsidRPr="00033231">
        <w:t>élevait un bouquet d</w:t>
      </w:r>
      <w:r w:rsidR="004F69D6">
        <w:t>’</w:t>
      </w:r>
      <w:r w:rsidRPr="00033231">
        <w:t>arbres</w:t>
      </w:r>
      <w:r w:rsidR="004F69D6">
        <w:t xml:space="preserve"> : </w:t>
      </w:r>
      <w:r w:rsidRPr="00033231">
        <w:t>est-ce que c</w:t>
      </w:r>
      <w:r w:rsidR="004F69D6">
        <w:t>’</w:t>
      </w:r>
      <w:r w:rsidRPr="00033231">
        <w:t>était un parapluie qui attendait là</w:t>
      </w:r>
      <w:r w:rsidR="004F69D6">
        <w:t xml:space="preserve"> ? </w:t>
      </w:r>
      <w:r w:rsidRPr="00033231">
        <w:t>Oui</w:t>
      </w:r>
      <w:r w:rsidR="004F69D6">
        <w:t xml:space="preserve"> ; </w:t>
      </w:r>
      <w:r w:rsidRPr="00033231">
        <w:t>un parapluie maintenu difficilement contre le vent</w:t>
      </w:r>
      <w:r w:rsidR="004F69D6">
        <w:t xml:space="preserve"> ; </w:t>
      </w:r>
      <w:r w:rsidRPr="00033231">
        <w:t>derrière ce parapluie voltigeait un manteau gris à la française</w:t>
      </w:r>
      <w:r w:rsidR="004F69D6">
        <w:t xml:space="preserve">. </w:t>
      </w:r>
      <w:r w:rsidRPr="00033231">
        <w:t>Martin grinçait les dents en s</w:t>
      </w:r>
      <w:r w:rsidR="004F69D6">
        <w:t>’</w:t>
      </w:r>
      <w:r w:rsidRPr="00033231">
        <w:t>efforçant de gravir la montée e</w:t>
      </w:r>
      <w:r w:rsidRPr="00033231">
        <w:t>n</w:t>
      </w:r>
      <w:r w:rsidRPr="00033231">
        <w:t>combrée par la neige</w:t>
      </w:r>
      <w:r w:rsidR="004F69D6">
        <w:t xml:space="preserve">, </w:t>
      </w:r>
      <w:r w:rsidRPr="00033231">
        <w:t>et aussi difficile à escalader que les pentes des régions supérieures de l</w:t>
      </w:r>
      <w:r w:rsidR="004F69D6">
        <w:t>’</w:t>
      </w:r>
      <w:r w:rsidRPr="00033231">
        <w:t>Etna</w:t>
      </w:r>
      <w:r w:rsidR="004F69D6">
        <w:t xml:space="preserve">. </w:t>
      </w:r>
      <w:r w:rsidRPr="00033231">
        <w:t>Sa figure avait une expression indéfinissable quand</w:t>
      </w:r>
      <w:r w:rsidR="004F69D6">
        <w:t xml:space="preserve">, </w:t>
      </w:r>
      <w:r w:rsidRPr="00033231">
        <w:t>ayant atteint la barrière</w:t>
      </w:r>
      <w:r w:rsidR="004F69D6">
        <w:t xml:space="preserve">, </w:t>
      </w:r>
      <w:r w:rsidRPr="00033231">
        <w:t>il s</w:t>
      </w:r>
      <w:r w:rsidR="004F69D6">
        <w:t>’</w:t>
      </w:r>
      <w:r w:rsidRPr="00033231">
        <w:t>assit dessus froidement</w:t>
      </w:r>
      <w:r w:rsidR="004F69D6">
        <w:t xml:space="preserve">, </w:t>
      </w:r>
      <w:r w:rsidRPr="00033231">
        <w:t>et ouvrit ainsi une conférence que</w:t>
      </w:r>
      <w:r w:rsidR="004F69D6">
        <w:t xml:space="preserve">, </w:t>
      </w:r>
      <w:r w:rsidRPr="00033231">
        <w:t>pour sa part</w:t>
      </w:r>
      <w:r w:rsidR="004F69D6">
        <w:t xml:space="preserve">, </w:t>
      </w:r>
      <w:r w:rsidRPr="00033231">
        <w:t>il n</w:t>
      </w:r>
      <w:r w:rsidR="004F69D6">
        <w:t>’</w:t>
      </w:r>
      <w:r w:rsidRPr="00033231">
        <w:t>eût pas été fâché de prolonger indéfiniment</w:t>
      </w:r>
      <w:r w:rsidR="004F69D6">
        <w:t> :</w:t>
      </w:r>
    </w:p>
    <w:p w14:paraId="7949D472" w14:textId="77777777" w:rsidR="004F69D6" w:rsidRDefault="004F69D6" w:rsidP="0021796F">
      <w:r>
        <w:t>« </w:t>
      </w:r>
      <w:r w:rsidR="00000000" w:rsidRPr="00033231">
        <w:t>Vous devriez faire un marché</w:t>
      </w:r>
      <w:r>
        <w:t xml:space="preserve"> : </w:t>
      </w:r>
      <w:r w:rsidR="00000000" w:rsidRPr="00033231">
        <w:t xml:space="preserve">me changer contre </w:t>
      </w:r>
      <w:proofErr w:type="spellStart"/>
      <w:r w:rsidR="00000000" w:rsidRPr="00033231">
        <w:t>mi</w:t>
      </w:r>
      <w:r w:rsidR="00000000" w:rsidRPr="00033231">
        <w:t>s</w:t>
      </w:r>
      <w:r w:rsidR="00000000" w:rsidRPr="00033231">
        <w:t>tress</w:t>
      </w:r>
      <w:proofErr w:type="spellEnd"/>
      <w:r w:rsidR="00000000" w:rsidRPr="00033231">
        <w:t xml:space="preserve"> </w:t>
      </w:r>
      <w:proofErr w:type="spellStart"/>
      <w:r w:rsidR="00000000" w:rsidRPr="00033231">
        <w:t>Pryor</w:t>
      </w:r>
      <w:proofErr w:type="spellEnd"/>
      <w:r>
        <w:t>…</w:t>
      </w:r>
    </w:p>
    <w:p w14:paraId="53F95C2A" w14:textId="77777777" w:rsidR="004F69D6" w:rsidRDefault="004F69D6" w:rsidP="0021796F">
      <w:r>
        <w:t>— </w:t>
      </w:r>
      <w:r w:rsidR="00000000" w:rsidRPr="00033231">
        <w:t>Je n</w:t>
      </w:r>
      <w:r>
        <w:t>’</w:t>
      </w:r>
      <w:r w:rsidR="00000000" w:rsidRPr="00033231">
        <w:t>étais pas sûre que vous prendriez ce chemin</w:t>
      </w:r>
      <w:r>
        <w:t xml:space="preserve">, </w:t>
      </w:r>
      <w:r w:rsidR="00000000" w:rsidRPr="00033231">
        <w:t>Ma</w:t>
      </w:r>
      <w:r w:rsidR="00000000" w:rsidRPr="00033231">
        <w:t>r</w:t>
      </w:r>
      <w:r w:rsidR="00000000" w:rsidRPr="00033231">
        <w:t>tin</w:t>
      </w:r>
      <w:r>
        <w:t xml:space="preserve"> ; </w:t>
      </w:r>
      <w:r w:rsidR="00000000" w:rsidRPr="00033231">
        <w:t>mais j</w:t>
      </w:r>
      <w:r>
        <w:t>’</w:t>
      </w:r>
      <w:r w:rsidR="00000000" w:rsidRPr="00033231">
        <w:t>ai cru devoir courir la chance</w:t>
      </w:r>
      <w:r>
        <w:t xml:space="preserve">. </w:t>
      </w:r>
      <w:r w:rsidR="00000000" w:rsidRPr="00033231">
        <w:t>Il est impossible de se dire tranquillement un mot dans l</w:t>
      </w:r>
      <w:r>
        <w:t>’</w:t>
      </w:r>
      <w:r w:rsidR="00000000" w:rsidRPr="00033231">
        <w:t>église ou dans le cimetière</w:t>
      </w:r>
      <w:r>
        <w:t>.</w:t>
      </w:r>
    </w:p>
    <w:p w14:paraId="733E2901" w14:textId="77777777" w:rsidR="004F69D6" w:rsidRDefault="004F69D6" w:rsidP="0021796F">
      <w:r>
        <w:t>— </w:t>
      </w:r>
      <w:r w:rsidR="00000000" w:rsidRPr="00033231">
        <w:t>Consentez-vous</w:t>
      </w:r>
      <w:r>
        <w:t xml:space="preserve"> ? </w:t>
      </w:r>
      <w:r w:rsidR="00000000" w:rsidRPr="00033231">
        <w:t xml:space="preserve">voulez-vous céder </w:t>
      </w:r>
      <w:proofErr w:type="spellStart"/>
      <w:r w:rsidR="00000000" w:rsidRPr="00033231">
        <w:t>mistress</w:t>
      </w:r>
      <w:proofErr w:type="spellEnd"/>
      <w:r w:rsidR="00000000" w:rsidRPr="00033231">
        <w:t xml:space="preserve"> </w:t>
      </w:r>
      <w:proofErr w:type="spellStart"/>
      <w:r w:rsidR="00000000" w:rsidRPr="00033231">
        <w:t>Pryor</w:t>
      </w:r>
      <w:proofErr w:type="spellEnd"/>
      <w:r w:rsidR="00000000" w:rsidRPr="00033231">
        <w:t xml:space="preserve"> à sa mère</w:t>
      </w:r>
      <w:r>
        <w:t xml:space="preserve">, </w:t>
      </w:r>
      <w:r w:rsidR="00000000" w:rsidRPr="00033231">
        <w:t>et me mettre dans les jupes de cette dame</w:t>
      </w:r>
      <w:r>
        <w:t> ?</w:t>
      </w:r>
    </w:p>
    <w:p w14:paraId="55CC5799" w14:textId="77777777" w:rsidR="004F69D6" w:rsidRDefault="004F69D6" w:rsidP="0021796F">
      <w:r>
        <w:t>— </w:t>
      </w:r>
      <w:r w:rsidR="00000000" w:rsidRPr="00033231">
        <w:t>Comme si je pouvais vous comprendre</w:t>
      </w:r>
      <w:r>
        <w:t xml:space="preserve"> ! </w:t>
      </w:r>
      <w:r w:rsidR="00000000" w:rsidRPr="00033231">
        <w:t>Qu</w:t>
      </w:r>
      <w:r>
        <w:t>’</w:t>
      </w:r>
      <w:r w:rsidR="00000000" w:rsidRPr="00033231">
        <w:t xml:space="preserve">est-ce qui vous a mis </w:t>
      </w:r>
      <w:proofErr w:type="spellStart"/>
      <w:r w:rsidR="00000000" w:rsidRPr="00033231">
        <w:t>mistress</w:t>
      </w:r>
      <w:proofErr w:type="spellEnd"/>
      <w:r w:rsidR="00000000" w:rsidRPr="00033231">
        <w:t xml:space="preserve"> </w:t>
      </w:r>
      <w:proofErr w:type="spellStart"/>
      <w:r w:rsidR="00000000" w:rsidRPr="00033231">
        <w:t>Pryor</w:t>
      </w:r>
      <w:proofErr w:type="spellEnd"/>
      <w:r w:rsidR="00000000" w:rsidRPr="00033231">
        <w:t xml:space="preserve"> dans la tête</w:t>
      </w:r>
      <w:r>
        <w:t> ?</w:t>
      </w:r>
    </w:p>
    <w:p w14:paraId="6937BC11" w14:textId="77777777" w:rsidR="004F69D6" w:rsidRDefault="004F69D6" w:rsidP="0021796F">
      <w:r>
        <w:t>— </w:t>
      </w:r>
      <w:r w:rsidR="00000000" w:rsidRPr="00033231">
        <w:t>Vous l</w:t>
      </w:r>
      <w:r>
        <w:t>’</w:t>
      </w:r>
      <w:r w:rsidR="00000000" w:rsidRPr="00033231">
        <w:t>appelez maman</w:t>
      </w:r>
      <w:r>
        <w:t xml:space="preserve">, </w:t>
      </w:r>
      <w:r w:rsidR="00000000" w:rsidRPr="00033231">
        <w:t>n</w:t>
      </w:r>
      <w:r>
        <w:t>’</w:t>
      </w:r>
      <w:r w:rsidR="00000000" w:rsidRPr="00033231">
        <w:t>est-ce pas</w:t>
      </w:r>
      <w:r>
        <w:t> ?</w:t>
      </w:r>
    </w:p>
    <w:p w14:paraId="44D5B5E2" w14:textId="77777777" w:rsidR="004F69D6" w:rsidRDefault="004F69D6" w:rsidP="0021796F">
      <w:r>
        <w:lastRenderedPageBreak/>
        <w:t>— </w:t>
      </w:r>
      <w:r w:rsidR="00000000" w:rsidRPr="00033231">
        <w:t>C</w:t>
      </w:r>
      <w:r>
        <w:t>’</w:t>
      </w:r>
      <w:r w:rsidR="00000000" w:rsidRPr="00033231">
        <w:t>est maman</w:t>
      </w:r>
      <w:r>
        <w:t>.</w:t>
      </w:r>
    </w:p>
    <w:p w14:paraId="4A6308D5" w14:textId="77777777" w:rsidR="004F69D6" w:rsidRDefault="004F69D6" w:rsidP="0021796F">
      <w:r>
        <w:t>— </w:t>
      </w:r>
      <w:r w:rsidR="00000000" w:rsidRPr="00033231">
        <w:t>Ce n</w:t>
      </w:r>
      <w:r>
        <w:t>’</w:t>
      </w:r>
      <w:r w:rsidR="00000000" w:rsidRPr="00033231">
        <w:t>est pas possible</w:t>
      </w:r>
      <w:r>
        <w:t xml:space="preserve">, </w:t>
      </w:r>
      <w:r w:rsidR="00000000" w:rsidRPr="00033231">
        <w:t>ou c</w:t>
      </w:r>
      <w:r>
        <w:t>’</w:t>
      </w:r>
      <w:r w:rsidR="00000000" w:rsidRPr="00033231">
        <w:t>est une maman si inutile ou si négligente</w:t>
      </w:r>
      <w:r>
        <w:t xml:space="preserve">, </w:t>
      </w:r>
      <w:r w:rsidR="00000000" w:rsidRPr="00033231">
        <w:t>que je vaudrais cinq fois mieux qu</w:t>
      </w:r>
      <w:r>
        <w:t>’</w:t>
      </w:r>
      <w:r w:rsidR="00000000" w:rsidRPr="00033231">
        <w:t>elle</w:t>
      </w:r>
      <w:r>
        <w:t xml:space="preserve">. </w:t>
      </w:r>
      <w:r w:rsidR="00000000" w:rsidRPr="00033231">
        <w:t>Vous pouvez rire</w:t>
      </w:r>
      <w:r>
        <w:t xml:space="preserve"> ; </w:t>
      </w:r>
      <w:r w:rsidR="00000000" w:rsidRPr="00033231">
        <w:t>je n</w:t>
      </w:r>
      <w:r>
        <w:t>’</w:t>
      </w:r>
      <w:r w:rsidR="00000000" w:rsidRPr="00033231">
        <w:t>ai aucune objection à vous voir rire</w:t>
      </w:r>
      <w:r>
        <w:t xml:space="preserve"> : </w:t>
      </w:r>
      <w:r w:rsidR="00000000" w:rsidRPr="00033231">
        <w:t>vos dents</w:t>
      </w:r>
      <w:r>
        <w:t xml:space="preserve">, </w:t>
      </w:r>
      <w:r w:rsidR="00000000" w:rsidRPr="00033231">
        <w:t>j</w:t>
      </w:r>
      <w:r>
        <w:t>’</w:t>
      </w:r>
      <w:r w:rsidR="00000000" w:rsidRPr="00033231">
        <w:t>abhorre les vilaines dents</w:t>
      </w:r>
      <w:r>
        <w:t xml:space="preserve">, </w:t>
      </w:r>
      <w:r w:rsidR="00000000" w:rsidRPr="00033231">
        <w:t>vos dents sont aussi jolies que les perles d</w:t>
      </w:r>
      <w:r>
        <w:t>’</w:t>
      </w:r>
      <w:r w:rsidR="00000000" w:rsidRPr="00033231">
        <w:t>un collier</w:t>
      </w:r>
      <w:r>
        <w:t xml:space="preserve">, </w:t>
      </w:r>
      <w:r w:rsidR="00000000" w:rsidRPr="00033231">
        <w:t>d</w:t>
      </w:r>
      <w:r>
        <w:t>’</w:t>
      </w:r>
      <w:r w:rsidR="00000000" w:rsidRPr="00033231">
        <w:t>un collier dont toutes les perles seraient belles</w:t>
      </w:r>
      <w:r>
        <w:t xml:space="preserve">, </w:t>
      </w:r>
      <w:r w:rsidR="00000000" w:rsidRPr="00033231">
        <w:t>égales et bien assorties</w:t>
      </w:r>
      <w:r>
        <w:t xml:space="preserve">, </w:t>
      </w:r>
      <w:r w:rsidR="00000000" w:rsidRPr="00033231">
        <w:t>encore</w:t>
      </w:r>
      <w:r>
        <w:t>.</w:t>
      </w:r>
    </w:p>
    <w:p w14:paraId="1AC77FF6" w14:textId="77777777" w:rsidR="004F69D6" w:rsidRDefault="004F69D6" w:rsidP="0021796F">
      <w:r>
        <w:t>— </w:t>
      </w:r>
      <w:r w:rsidR="00000000" w:rsidRPr="00033231">
        <w:t>Martin</w:t>
      </w:r>
      <w:r>
        <w:t xml:space="preserve">, </w:t>
      </w:r>
      <w:r w:rsidR="00000000" w:rsidRPr="00033231">
        <w:t>qu</w:t>
      </w:r>
      <w:r>
        <w:t>’</w:t>
      </w:r>
      <w:r w:rsidR="00000000" w:rsidRPr="00033231">
        <w:t>est-ce que cela veut dire</w:t>
      </w:r>
      <w:r>
        <w:t xml:space="preserve"> ? </w:t>
      </w:r>
      <w:r w:rsidR="00000000" w:rsidRPr="00033231">
        <w:t>Je croyais que les Yorke ne faisaient jamais de compliments</w:t>
      </w:r>
      <w:r>
        <w:t>.</w:t>
      </w:r>
    </w:p>
    <w:p w14:paraId="684D5321" w14:textId="77777777" w:rsidR="004F69D6" w:rsidRDefault="004F69D6" w:rsidP="0021796F">
      <w:r>
        <w:t>— </w:t>
      </w:r>
      <w:r w:rsidR="00000000" w:rsidRPr="00033231">
        <w:t>Ils n</w:t>
      </w:r>
      <w:r>
        <w:t>’</w:t>
      </w:r>
      <w:r w:rsidR="00000000" w:rsidRPr="00033231">
        <w:t>en ont pas fait jusqu</w:t>
      </w:r>
      <w:r>
        <w:t>’</w:t>
      </w:r>
      <w:r w:rsidR="00000000" w:rsidRPr="00033231">
        <w:t>à la présente génération</w:t>
      </w:r>
      <w:r>
        <w:t xml:space="preserve"> ; </w:t>
      </w:r>
      <w:r w:rsidR="00000000" w:rsidRPr="00033231">
        <w:t>mais je me sens la vocation de créer une autre espèce de Yorke</w:t>
      </w:r>
      <w:r>
        <w:t xml:space="preserve">. </w:t>
      </w:r>
      <w:r w:rsidR="00000000" w:rsidRPr="00033231">
        <w:t>Je commence à être fatigué de mes propres ancêtres</w:t>
      </w:r>
      <w:r>
        <w:t xml:space="preserve"> : </w:t>
      </w:r>
      <w:r w:rsidR="00000000" w:rsidRPr="00033231">
        <w:t>nous avons des traditions qui remontent à quatre siècles</w:t>
      </w:r>
      <w:r>
        <w:t xml:space="preserve">, </w:t>
      </w:r>
      <w:r w:rsidR="00000000" w:rsidRPr="00033231">
        <w:t>des histoires d</w:t>
      </w:r>
      <w:r>
        <w:t>’</w:t>
      </w:r>
      <w:r w:rsidR="00000000" w:rsidRPr="00033231">
        <w:t>Hiram</w:t>
      </w:r>
      <w:r>
        <w:t xml:space="preserve">, </w:t>
      </w:r>
      <w:r w:rsidR="00000000" w:rsidRPr="00033231">
        <w:t>qui était le fils d</w:t>
      </w:r>
      <w:r>
        <w:t>’</w:t>
      </w:r>
      <w:r w:rsidR="00000000" w:rsidRPr="00033231">
        <w:t>Hiram</w:t>
      </w:r>
      <w:r>
        <w:t xml:space="preserve">, </w:t>
      </w:r>
      <w:r w:rsidR="00000000" w:rsidRPr="00033231">
        <w:t>qui était le fils de Samuel</w:t>
      </w:r>
      <w:r>
        <w:t xml:space="preserve">, </w:t>
      </w:r>
      <w:r w:rsidR="00000000" w:rsidRPr="00033231">
        <w:t>qui était le fils de John</w:t>
      </w:r>
      <w:r>
        <w:t xml:space="preserve">, </w:t>
      </w:r>
      <w:r w:rsidR="00000000" w:rsidRPr="00033231">
        <w:t xml:space="preserve">qui était le fils de </w:t>
      </w:r>
      <w:proofErr w:type="spellStart"/>
      <w:r w:rsidR="00000000" w:rsidRPr="00033231">
        <w:t>Jérubabel</w:t>
      </w:r>
      <w:proofErr w:type="spellEnd"/>
      <w:r>
        <w:t xml:space="preserve">. </w:t>
      </w:r>
      <w:r w:rsidR="00000000" w:rsidRPr="00033231">
        <w:t>Tous</w:t>
      </w:r>
      <w:r>
        <w:t xml:space="preserve">, </w:t>
      </w:r>
      <w:r w:rsidR="00000000" w:rsidRPr="00033231">
        <w:t xml:space="preserve">depuis </w:t>
      </w:r>
      <w:proofErr w:type="spellStart"/>
      <w:r w:rsidR="00000000" w:rsidRPr="00033231">
        <w:t>Jérubabel</w:t>
      </w:r>
      <w:proofErr w:type="spellEnd"/>
      <w:r w:rsidR="00000000" w:rsidRPr="00033231">
        <w:t xml:space="preserve"> jusqu</w:t>
      </w:r>
      <w:r>
        <w:t>’</w:t>
      </w:r>
      <w:r w:rsidR="00000000" w:rsidRPr="00033231">
        <w:t>au dernier Hiram</w:t>
      </w:r>
      <w:r>
        <w:t xml:space="preserve">, </w:t>
      </w:r>
      <w:r w:rsidR="00000000" w:rsidRPr="00033231">
        <w:t>ont été ce que vous voyez mon père</w:t>
      </w:r>
      <w:r>
        <w:t xml:space="preserve">. </w:t>
      </w:r>
      <w:r w:rsidR="00000000" w:rsidRPr="00033231">
        <w:t>Avant celui-là il y eut un Godefroy</w:t>
      </w:r>
      <w:r>
        <w:t xml:space="preserve"> : </w:t>
      </w:r>
      <w:r w:rsidR="00000000" w:rsidRPr="00033231">
        <w:t>nous avons son portrait</w:t>
      </w:r>
      <w:r>
        <w:t xml:space="preserve"> ; </w:t>
      </w:r>
      <w:r w:rsidR="00000000" w:rsidRPr="00033231">
        <w:t>il est dans la chambre de Moore</w:t>
      </w:r>
      <w:r>
        <w:t xml:space="preserve"> : </w:t>
      </w:r>
      <w:r w:rsidR="00000000" w:rsidRPr="00033231">
        <w:t>il me ressemble</w:t>
      </w:r>
      <w:r>
        <w:t xml:space="preserve">. </w:t>
      </w:r>
      <w:r w:rsidR="00000000" w:rsidRPr="00033231">
        <w:t>Je ne sais rien de son caractère</w:t>
      </w:r>
      <w:r>
        <w:t xml:space="preserve"> ; </w:t>
      </w:r>
      <w:r w:rsidR="00000000" w:rsidRPr="00033231">
        <w:t>mais je suis sûr qu</w:t>
      </w:r>
      <w:r>
        <w:t>’</w:t>
      </w:r>
      <w:r w:rsidR="00000000" w:rsidRPr="00033231">
        <w:t>il était diff</w:t>
      </w:r>
      <w:r w:rsidR="00000000" w:rsidRPr="00033231">
        <w:t>é</w:t>
      </w:r>
      <w:r w:rsidR="00000000" w:rsidRPr="00033231">
        <w:t>rent de celui de ses descendants</w:t>
      </w:r>
      <w:r>
        <w:t xml:space="preserve"> : </w:t>
      </w:r>
      <w:r w:rsidR="00000000" w:rsidRPr="00033231">
        <w:t>il a de longs cheveux noirs bouclés</w:t>
      </w:r>
      <w:r>
        <w:t xml:space="preserve"> ; </w:t>
      </w:r>
      <w:r w:rsidR="00000000" w:rsidRPr="00033231">
        <w:t>il est soigneusement et cavalièrement vêtu</w:t>
      </w:r>
      <w:r>
        <w:t xml:space="preserve">. </w:t>
      </w:r>
      <w:r w:rsidR="00000000" w:rsidRPr="00033231">
        <w:t>Ayant dit qu</w:t>
      </w:r>
      <w:r>
        <w:t>’</w:t>
      </w:r>
      <w:r w:rsidR="00000000" w:rsidRPr="00033231">
        <w:t>il me ressemble</w:t>
      </w:r>
      <w:r>
        <w:t xml:space="preserve">, </w:t>
      </w:r>
      <w:r w:rsidR="00000000" w:rsidRPr="00033231">
        <w:t>je n</w:t>
      </w:r>
      <w:r>
        <w:t>’</w:t>
      </w:r>
      <w:r w:rsidR="00000000" w:rsidRPr="00033231">
        <w:t>ai pas besoin d</w:t>
      </w:r>
      <w:r>
        <w:t>’</w:t>
      </w:r>
      <w:r w:rsidR="00000000" w:rsidRPr="00033231">
        <w:t>ajouter qu</w:t>
      </w:r>
      <w:r>
        <w:t>’</w:t>
      </w:r>
      <w:r w:rsidR="00000000" w:rsidRPr="00033231">
        <w:t>il est beau</w:t>
      </w:r>
      <w:r>
        <w:t>.</w:t>
      </w:r>
    </w:p>
    <w:p w14:paraId="008E14FB" w14:textId="77777777" w:rsidR="004F69D6" w:rsidRDefault="004F69D6" w:rsidP="0021796F">
      <w:r>
        <w:t>— </w:t>
      </w:r>
      <w:r w:rsidR="00000000" w:rsidRPr="00033231">
        <w:t>Vous n</w:t>
      </w:r>
      <w:r>
        <w:t>’</w:t>
      </w:r>
      <w:r w:rsidR="00000000" w:rsidRPr="00033231">
        <w:t>êtes pas beau</w:t>
      </w:r>
      <w:r>
        <w:t xml:space="preserve">, </w:t>
      </w:r>
      <w:r w:rsidR="00000000" w:rsidRPr="00033231">
        <w:t>Martin</w:t>
      </w:r>
      <w:r>
        <w:t>.</w:t>
      </w:r>
    </w:p>
    <w:p w14:paraId="32C77E47" w14:textId="77777777" w:rsidR="004F69D6" w:rsidRDefault="004F69D6" w:rsidP="0021796F">
      <w:r>
        <w:t>— </w:t>
      </w:r>
      <w:r w:rsidR="00000000" w:rsidRPr="00033231">
        <w:t>Non</w:t>
      </w:r>
      <w:r>
        <w:t xml:space="preserve"> ; </w:t>
      </w:r>
      <w:r w:rsidR="00000000" w:rsidRPr="00033231">
        <w:t>mais attendez un peu</w:t>
      </w:r>
      <w:r>
        <w:t xml:space="preserve"> ; </w:t>
      </w:r>
      <w:r w:rsidR="00000000" w:rsidRPr="00033231">
        <w:t>laissez-moi le temps</w:t>
      </w:r>
      <w:r>
        <w:t xml:space="preserve"> : </w:t>
      </w:r>
      <w:r w:rsidR="00000000" w:rsidRPr="00033231">
        <w:t>j</w:t>
      </w:r>
      <w:r>
        <w:t>’</w:t>
      </w:r>
      <w:r w:rsidR="00000000" w:rsidRPr="00033231">
        <w:t>entends dès ce jour commencer à me cultiver</w:t>
      </w:r>
      <w:r>
        <w:t xml:space="preserve">, </w:t>
      </w:r>
      <w:r w:rsidR="00000000" w:rsidRPr="00033231">
        <w:t>à me polir</w:t>
      </w:r>
      <w:r>
        <w:t xml:space="preserve">, </w:t>
      </w:r>
      <w:r w:rsidR="00000000" w:rsidRPr="00033231">
        <w:t>et vous verrez</w:t>
      </w:r>
      <w:r>
        <w:t>.</w:t>
      </w:r>
    </w:p>
    <w:p w14:paraId="175695DD" w14:textId="77777777" w:rsidR="004F69D6" w:rsidRDefault="004F69D6" w:rsidP="0021796F">
      <w:r>
        <w:t>— </w:t>
      </w:r>
      <w:r w:rsidR="00000000" w:rsidRPr="00033231">
        <w:t>Vous êtes un étrange et fort extraordinaire garçon</w:t>
      </w:r>
      <w:r>
        <w:t xml:space="preserve">, </w:t>
      </w:r>
      <w:r w:rsidR="00000000" w:rsidRPr="00033231">
        <w:t>Ma</w:t>
      </w:r>
      <w:r w:rsidR="00000000" w:rsidRPr="00033231">
        <w:t>r</w:t>
      </w:r>
      <w:r w:rsidR="00000000" w:rsidRPr="00033231">
        <w:t>tin</w:t>
      </w:r>
      <w:r>
        <w:t xml:space="preserve"> ; </w:t>
      </w:r>
      <w:r w:rsidR="00000000" w:rsidRPr="00033231">
        <w:t>mais ne vous imaginez pas jamais devenir beau</w:t>
      </w:r>
      <w:r>
        <w:t xml:space="preserve"> ; </w:t>
      </w:r>
      <w:r w:rsidR="00000000" w:rsidRPr="00033231">
        <w:t>vous ne le pouvez</w:t>
      </w:r>
      <w:r>
        <w:t>.</w:t>
      </w:r>
    </w:p>
    <w:p w14:paraId="3343C3D4" w14:textId="77777777" w:rsidR="004F69D6" w:rsidRDefault="004F69D6" w:rsidP="0021796F">
      <w:r>
        <w:lastRenderedPageBreak/>
        <w:t>— </w:t>
      </w:r>
      <w:r w:rsidR="00000000" w:rsidRPr="00033231">
        <w:t>Je veux essayer</w:t>
      </w:r>
      <w:r>
        <w:t xml:space="preserve">. </w:t>
      </w:r>
      <w:r w:rsidR="00000000" w:rsidRPr="00033231">
        <w:t xml:space="preserve">Mais nous parlions de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 </w:t>
      </w:r>
      <w:r w:rsidR="00000000" w:rsidRPr="00033231">
        <w:t>elle doit être la mère la plus dénaturée qui soit au monde</w:t>
      </w:r>
      <w:r>
        <w:t xml:space="preserve">, </w:t>
      </w:r>
      <w:r w:rsidR="00000000" w:rsidRPr="00033231">
        <w:t>de laisser froidement sortir sa fille par un temps pareil</w:t>
      </w:r>
      <w:r>
        <w:t xml:space="preserve">. </w:t>
      </w:r>
      <w:r w:rsidR="00000000" w:rsidRPr="00033231">
        <w:t>La mienne était dans une telle rage parce que je voulais aller à l</w:t>
      </w:r>
      <w:r>
        <w:t>’</w:t>
      </w:r>
      <w:r w:rsidR="00000000" w:rsidRPr="00033231">
        <w:t>église</w:t>
      </w:r>
      <w:r>
        <w:t xml:space="preserve">, </w:t>
      </w:r>
      <w:r w:rsidR="00000000" w:rsidRPr="00033231">
        <w:t>qu</w:t>
      </w:r>
      <w:r>
        <w:t>’</w:t>
      </w:r>
      <w:r w:rsidR="00000000" w:rsidRPr="00033231">
        <w:t>elle eût été capable de me jeter le balai de la cuisine après les talons</w:t>
      </w:r>
      <w:r>
        <w:t>.</w:t>
      </w:r>
    </w:p>
    <w:p w14:paraId="5EC59B6F" w14:textId="77777777" w:rsidR="004F69D6" w:rsidRDefault="004F69D6" w:rsidP="0021796F">
      <w:r>
        <w:t>— </w:t>
      </w:r>
      <w:r w:rsidR="00000000" w:rsidRPr="00033231">
        <w:t>Maman était fort en peine et ne voulait pas me laisser sortir</w:t>
      </w:r>
      <w:r>
        <w:t xml:space="preserve"> ; </w:t>
      </w:r>
      <w:r w:rsidR="00000000" w:rsidRPr="00033231">
        <w:t>mais je crains de m</w:t>
      </w:r>
      <w:r>
        <w:t>’</w:t>
      </w:r>
      <w:r w:rsidR="00000000" w:rsidRPr="00033231">
        <w:t>être montrée obstinée</w:t>
      </w:r>
      <w:r>
        <w:t xml:space="preserve">. </w:t>
      </w:r>
      <w:r w:rsidR="00000000" w:rsidRPr="00033231">
        <w:t>Je voulais sortir</w:t>
      </w:r>
      <w:r>
        <w:t>.</w:t>
      </w:r>
    </w:p>
    <w:p w14:paraId="4AB4EEAA" w14:textId="77777777" w:rsidR="004F69D6" w:rsidRDefault="004F69D6" w:rsidP="0021796F">
      <w:r>
        <w:t>— </w:t>
      </w:r>
      <w:r w:rsidR="00000000" w:rsidRPr="00033231">
        <w:t>Pour me voir</w:t>
      </w:r>
      <w:r>
        <w:t> ?</w:t>
      </w:r>
    </w:p>
    <w:p w14:paraId="7865AA63" w14:textId="77777777" w:rsidR="004F69D6" w:rsidRDefault="004F69D6" w:rsidP="0021796F">
      <w:r>
        <w:t>— </w:t>
      </w:r>
      <w:r w:rsidR="00000000" w:rsidRPr="00033231">
        <w:t>Précisément</w:t>
      </w:r>
      <w:r>
        <w:t xml:space="preserve"> : </w:t>
      </w:r>
      <w:r w:rsidR="00000000" w:rsidRPr="00033231">
        <w:t>je ne pensais à rien autre chose</w:t>
      </w:r>
      <w:r>
        <w:t xml:space="preserve">. </w:t>
      </w:r>
      <w:r w:rsidR="00000000" w:rsidRPr="00033231">
        <w:t>Je cra</w:t>
      </w:r>
      <w:r w:rsidR="00000000" w:rsidRPr="00033231">
        <w:t>i</w:t>
      </w:r>
      <w:r w:rsidR="00000000" w:rsidRPr="00033231">
        <w:t>gnais beaucoup que la neige ne vous empêchât de venir</w:t>
      </w:r>
      <w:r>
        <w:t xml:space="preserve">. </w:t>
      </w:r>
      <w:r w:rsidR="00000000" w:rsidRPr="00033231">
        <w:t>Vous ne sauriez croire combien j</w:t>
      </w:r>
      <w:r>
        <w:t>’</w:t>
      </w:r>
      <w:r w:rsidR="00000000" w:rsidRPr="00033231">
        <w:t xml:space="preserve">ai </w:t>
      </w:r>
      <w:proofErr w:type="gramStart"/>
      <w:r w:rsidR="00000000" w:rsidRPr="00033231">
        <w:t>eu</w:t>
      </w:r>
      <w:proofErr w:type="gramEnd"/>
      <w:r w:rsidR="00000000" w:rsidRPr="00033231">
        <w:t xml:space="preserve"> de plaisir à vous voir à l</w:t>
      </w:r>
      <w:r>
        <w:t>’</w:t>
      </w:r>
      <w:r w:rsidR="00000000" w:rsidRPr="00033231">
        <w:t>église</w:t>
      </w:r>
      <w:r>
        <w:t>.</w:t>
      </w:r>
    </w:p>
    <w:p w14:paraId="7F6E5C37" w14:textId="77777777" w:rsidR="004F69D6" w:rsidRDefault="004F69D6" w:rsidP="0021796F">
      <w:r>
        <w:t>— </w:t>
      </w:r>
      <w:r w:rsidR="00000000" w:rsidRPr="00033231">
        <w:t>Je suis venu pour remplir mes devoirs</w:t>
      </w:r>
      <w:r>
        <w:t xml:space="preserve">, </w:t>
      </w:r>
      <w:r w:rsidR="00000000" w:rsidRPr="00033231">
        <w:t>et donner à la p</w:t>
      </w:r>
      <w:r w:rsidR="00000000" w:rsidRPr="00033231">
        <w:t>a</w:t>
      </w:r>
      <w:r w:rsidR="00000000" w:rsidRPr="00033231">
        <w:t>roisse un bon exemple</w:t>
      </w:r>
      <w:r>
        <w:t xml:space="preserve">. </w:t>
      </w:r>
      <w:r w:rsidR="00000000" w:rsidRPr="00033231">
        <w:t>Ainsi</w:t>
      </w:r>
      <w:r>
        <w:t xml:space="preserve">, </w:t>
      </w:r>
      <w:r w:rsidR="00000000" w:rsidRPr="00033231">
        <w:t>vous avez été obstinée</w:t>
      </w:r>
      <w:r>
        <w:t xml:space="preserve">, </w:t>
      </w:r>
      <w:r w:rsidR="00000000" w:rsidRPr="00033231">
        <w:t>dites-vous</w:t>
      </w:r>
      <w:r>
        <w:t xml:space="preserve"> ? </w:t>
      </w:r>
      <w:r w:rsidR="00000000" w:rsidRPr="00033231">
        <w:t>J</w:t>
      </w:r>
      <w:r>
        <w:t>’</w:t>
      </w:r>
      <w:r w:rsidR="00000000" w:rsidRPr="00033231">
        <w:t>aurais aimé à vous voir dans ce moment-là</w:t>
      </w:r>
      <w:r>
        <w:t xml:space="preserve">. </w:t>
      </w:r>
      <w:r w:rsidR="00000000" w:rsidRPr="00033231">
        <w:t>Si vous m</w:t>
      </w:r>
      <w:r>
        <w:t>’</w:t>
      </w:r>
      <w:r w:rsidR="00000000" w:rsidRPr="00033231">
        <w:t>apparteniez</w:t>
      </w:r>
      <w:r>
        <w:t xml:space="preserve">, </w:t>
      </w:r>
      <w:r w:rsidR="00000000" w:rsidRPr="00033231">
        <w:t>je vous disciplinerais bien</w:t>
      </w:r>
      <w:r>
        <w:t xml:space="preserve">. </w:t>
      </w:r>
      <w:r w:rsidR="00000000" w:rsidRPr="00033231">
        <w:t>Laissez-moi prendre le parapluie</w:t>
      </w:r>
      <w:r>
        <w:t>.</w:t>
      </w:r>
    </w:p>
    <w:p w14:paraId="417282C6" w14:textId="77777777" w:rsidR="004F69D6" w:rsidRDefault="004F69D6" w:rsidP="0021796F">
      <w:r>
        <w:t>— </w:t>
      </w:r>
      <w:r w:rsidR="00000000" w:rsidRPr="00033231">
        <w:t>Je ne puis rester plus de deux minutes</w:t>
      </w:r>
      <w:r>
        <w:t xml:space="preserve"> : </w:t>
      </w:r>
      <w:r w:rsidR="00000000" w:rsidRPr="00033231">
        <w:t>notre dîner va être prêt</w:t>
      </w:r>
      <w:r>
        <w:t>.</w:t>
      </w:r>
    </w:p>
    <w:p w14:paraId="346D980A" w14:textId="77777777" w:rsidR="004F69D6" w:rsidRDefault="004F69D6" w:rsidP="0021796F">
      <w:r>
        <w:t>— </w:t>
      </w:r>
      <w:r w:rsidR="00000000" w:rsidRPr="00033231">
        <w:t>Et le nôtre aussi</w:t>
      </w:r>
      <w:r>
        <w:t xml:space="preserve"> ; </w:t>
      </w:r>
      <w:r w:rsidR="00000000" w:rsidRPr="00033231">
        <w:t>et nous avons toujours un dîner chaud le dimanche</w:t>
      </w:r>
      <w:r>
        <w:t xml:space="preserve">. </w:t>
      </w:r>
      <w:r w:rsidR="00000000" w:rsidRPr="00033231">
        <w:t>Aujourd</w:t>
      </w:r>
      <w:r>
        <w:t>’</w:t>
      </w:r>
      <w:r w:rsidR="00000000" w:rsidRPr="00033231">
        <w:t>hui une oie rôtie avec un pâté aux po</w:t>
      </w:r>
      <w:r w:rsidR="00000000" w:rsidRPr="00033231">
        <w:t>m</w:t>
      </w:r>
      <w:r w:rsidR="00000000" w:rsidRPr="00033231">
        <w:t>mes et un pouding au riz</w:t>
      </w:r>
      <w:r>
        <w:t xml:space="preserve">. </w:t>
      </w:r>
      <w:r w:rsidR="00000000" w:rsidRPr="00033231">
        <w:t>Je m</w:t>
      </w:r>
      <w:r>
        <w:t>’</w:t>
      </w:r>
      <w:r w:rsidR="00000000" w:rsidRPr="00033231">
        <w:t>arrange toujours de façon à connaître la carte</w:t>
      </w:r>
      <w:r>
        <w:t xml:space="preserve"> : </w:t>
      </w:r>
      <w:r w:rsidR="00000000" w:rsidRPr="00033231">
        <w:t>j</w:t>
      </w:r>
      <w:r>
        <w:t>’</w:t>
      </w:r>
      <w:r w:rsidR="00000000" w:rsidRPr="00033231">
        <w:t>aime beaucoup ces choses</w:t>
      </w:r>
      <w:r>
        <w:t xml:space="preserve"> ; </w:t>
      </w:r>
      <w:r w:rsidR="00000000" w:rsidRPr="00033231">
        <w:t>eh bien</w:t>
      </w:r>
      <w:r>
        <w:t xml:space="preserve"> ! </w:t>
      </w:r>
      <w:r w:rsidR="00000000" w:rsidRPr="00033231">
        <w:t>j</w:t>
      </w:r>
      <w:r>
        <w:t>’</w:t>
      </w:r>
      <w:r w:rsidR="00000000" w:rsidRPr="00033231">
        <w:t>en f</w:t>
      </w:r>
      <w:r w:rsidR="00000000" w:rsidRPr="00033231">
        <w:t>e</w:t>
      </w:r>
      <w:r w:rsidR="00000000" w:rsidRPr="00033231">
        <w:t>rai le sacrifice</w:t>
      </w:r>
      <w:r>
        <w:t xml:space="preserve">, </w:t>
      </w:r>
      <w:r w:rsidR="00000000" w:rsidRPr="00033231">
        <w:t>si vous le voulez</w:t>
      </w:r>
      <w:r>
        <w:t>.</w:t>
      </w:r>
    </w:p>
    <w:p w14:paraId="0CBE35E6" w14:textId="77777777" w:rsidR="004F69D6" w:rsidRDefault="004F69D6" w:rsidP="0021796F">
      <w:r>
        <w:t>— </w:t>
      </w:r>
      <w:r w:rsidR="00000000" w:rsidRPr="00033231">
        <w:t>Nous avons un dîner froid</w:t>
      </w:r>
      <w:r>
        <w:t xml:space="preserve"> ; </w:t>
      </w:r>
      <w:r w:rsidR="00000000" w:rsidRPr="00033231">
        <w:t xml:space="preserve">mon oncle ne permet le jour du sabbat aucune cuisine qui ne soit absolument </w:t>
      </w:r>
      <w:r w:rsidR="00000000" w:rsidRPr="00033231">
        <w:lastRenderedPageBreak/>
        <w:t>indispensable</w:t>
      </w:r>
      <w:r>
        <w:t xml:space="preserve">. </w:t>
      </w:r>
      <w:r w:rsidR="00000000" w:rsidRPr="00033231">
        <w:t>Mais il faut que je m</w:t>
      </w:r>
      <w:r>
        <w:t>’</w:t>
      </w:r>
      <w:r w:rsidR="00000000" w:rsidRPr="00033231">
        <w:t>en retourne</w:t>
      </w:r>
      <w:r>
        <w:t xml:space="preserve"> : </w:t>
      </w:r>
      <w:r w:rsidR="00000000" w:rsidRPr="00033231">
        <w:t>la maison serait en révol</w:t>
      </w:r>
      <w:r w:rsidR="00000000" w:rsidRPr="00033231">
        <w:t>u</w:t>
      </w:r>
      <w:r w:rsidR="00000000" w:rsidRPr="00033231">
        <w:t>tion</w:t>
      </w:r>
      <w:r>
        <w:t xml:space="preserve">, </w:t>
      </w:r>
      <w:r w:rsidR="00000000" w:rsidRPr="00033231">
        <w:t>si je ne paraissais pas</w:t>
      </w:r>
      <w:r>
        <w:t>.</w:t>
      </w:r>
    </w:p>
    <w:p w14:paraId="75787BA9" w14:textId="77777777" w:rsidR="004F69D6" w:rsidRDefault="004F69D6" w:rsidP="0021796F">
      <w:r>
        <w:t>— </w:t>
      </w:r>
      <w:r w:rsidR="00000000" w:rsidRPr="00033231">
        <w:t xml:space="preserve">Il en sera de même à </w:t>
      </w:r>
      <w:proofErr w:type="spellStart"/>
      <w:r w:rsidR="00000000" w:rsidRPr="00033231">
        <w:t>Briarmains</w:t>
      </w:r>
      <w:proofErr w:type="spellEnd"/>
      <w:r>
        <w:t xml:space="preserve">, </w:t>
      </w:r>
      <w:r w:rsidR="00000000" w:rsidRPr="00033231">
        <w:t>bien sûr</w:t>
      </w:r>
      <w:r>
        <w:t xml:space="preserve"> ! </w:t>
      </w:r>
      <w:r w:rsidR="00000000" w:rsidRPr="00033231">
        <w:t>il me semble entendre mon père envoyer le contre-maître et cinq des teint</w:t>
      </w:r>
      <w:r w:rsidR="00000000" w:rsidRPr="00033231">
        <w:t>u</w:t>
      </w:r>
      <w:r w:rsidR="00000000" w:rsidRPr="00033231">
        <w:t>riers pour chercher</w:t>
      </w:r>
      <w:r>
        <w:t xml:space="preserve">, </w:t>
      </w:r>
      <w:r w:rsidR="00000000" w:rsidRPr="00033231">
        <w:t>dans six directions différentes</w:t>
      </w:r>
      <w:r>
        <w:t xml:space="preserve">, </w:t>
      </w:r>
      <w:r w:rsidR="00000000" w:rsidRPr="00033231">
        <w:t>le corps de son enfant prodigue dans la neige</w:t>
      </w:r>
      <w:r>
        <w:t xml:space="preserve">, </w:t>
      </w:r>
      <w:r w:rsidR="00000000" w:rsidRPr="00033231">
        <w:t>et ma mère se repentir de ses nombreux torts envers moi</w:t>
      </w:r>
      <w:r>
        <w:t xml:space="preserve">, </w:t>
      </w:r>
      <w:r w:rsidR="00000000" w:rsidRPr="00033231">
        <w:t>maintenant qu</w:t>
      </w:r>
      <w:r>
        <w:t>’</w:t>
      </w:r>
      <w:r w:rsidR="00000000" w:rsidRPr="00033231">
        <w:t>elle me croit perdu</w:t>
      </w:r>
      <w:r>
        <w:t>.</w:t>
      </w:r>
    </w:p>
    <w:p w14:paraId="1B3F7F8A" w14:textId="32F8A34D" w:rsidR="004F69D6" w:rsidRDefault="004F69D6" w:rsidP="0021796F">
      <w:r>
        <w:t>— </w:t>
      </w:r>
      <w:r w:rsidR="00000000" w:rsidRPr="00033231">
        <w:t>Martin</w:t>
      </w:r>
      <w:r>
        <w:t xml:space="preserve">, </w:t>
      </w:r>
      <w:r w:rsidR="00000000" w:rsidRPr="00033231">
        <w:t xml:space="preserve">comment se trouve </w:t>
      </w:r>
      <w:r>
        <w:t>M. </w:t>
      </w:r>
      <w:r w:rsidR="00000000" w:rsidRPr="00033231">
        <w:t>Moore</w:t>
      </w:r>
      <w:r>
        <w:t> ?</w:t>
      </w:r>
    </w:p>
    <w:p w14:paraId="732830BE" w14:textId="77777777" w:rsidR="004F69D6" w:rsidRDefault="004F69D6" w:rsidP="0021796F">
      <w:r>
        <w:t>— </w:t>
      </w:r>
      <w:r w:rsidR="00000000" w:rsidRPr="00033231">
        <w:t>Voilà pourquoi vous êtes venue</w:t>
      </w:r>
      <w:r>
        <w:t xml:space="preserve">, </w:t>
      </w:r>
      <w:r w:rsidR="00000000" w:rsidRPr="00033231">
        <w:t>juste pour me dire ce mot</w:t>
      </w:r>
      <w:r>
        <w:t>.</w:t>
      </w:r>
    </w:p>
    <w:p w14:paraId="0764E475" w14:textId="77777777" w:rsidR="004F69D6" w:rsidRDefault="004F69D6" w:rsidP="0021796F">
      <w:r>
        <w:t>— </w:t>
      </w:r>
      <w:r w:rsidR="00000000" w:rsidRPr="00033231">
        <w:t>Allons</w:t>
      </w:r>
      <w:r>
        <w:t xml:space="preserve">, </w:t>
      </w:r>
      <w:r w:rsidR="00000000" w:rsidRPr="00033231">
        <w:t>dites-moi vite</w:t>
      </w:r>
      <w:r>
        <w:t>…</w:t>
      </w:r>
    </w:p>
    <w:p w14:paraId="5AA5A8E5" w14:textId="77777777" w:rsidR="004F69D6" w:rsidRDefault="004F69D6" w:rsidP="0021796F">
      <w:r>
        <w:t>— </w:t>
      </w:r>
      <w:r w:rsidR="00000000" w:rsidRPr="00033231">
        <w:t>Que le diable l</w:t>
      </w:r>
      <w:r>
        <w:t>’</w:t>
      </w:r>
      <w:r w:rsidR="00000000" w:rsidRPr="00033231">
        <w:t>étrangle</w:t>
      </w:r>
      <w:r>
        <w:t xml:space="preserve"> ! </w:t>
      </w:r>
      <w:r w:rsidR="00000000" w:rsidRPr="00033231">
        <w:t>Il n</w:t>
      </w:r>
      <w:r>
        <w:t>’</w:t>
      </w:r>
      <w:r w:rsidR="00000000" w:rsidRPr="00033231">
        <w:t>est pas plus mal</w:t>
      </w:r>
      <w:r>
        <w:t xml:space="preserve"> ; </w:t>
      </w:r>
      <w:r w:rsidR="00000000" w:rsidRPr="00033231">
        <w:t>mais aussi malmené que de coutume</w:t>
      </w:r>
      <w:r>
        <w:t xml:space="preserve">, </w:t>
      </w:r>
      <w:r w:rsidR="00000000" w:rsidRPr="00033231">
        <w:t>tenu en cage</w:t>
      </w:r>
      <w:r>
        <w:t xml:space="preserve">, </w:t>
      </w:r>
      <w:r w:rsidR="00000000" w:rsidRPr="00033231">
        <w:t>et dans le plus complet isolement</w:t>
      </w:r>
      <w:r>
        <w:t xml:space="preserve">. </w:t>
      </w:r>
      <w:r w:rsidR="00000000" w:rsidRPr="00033231">
        <w:t>Ils veulent en faire un idiot ou un maniaque</w:t>
      </w:r>
      <w:r>
        <w:t xml:space="preserve">. </w:t>
      </w:r>
      <w:proofErr w:type="spellStart"/>
      <w:r w:rsidR="00000000" w:rsidRPr="00033231">
        <w:t>Horsfall</w:t>
      </w:r>
      <w:proofErr w:type="spellEnd"/>
      <w:r w:rsidR="00000000" w:rsidRPr="00033231">
        <w:t xml:space="preserve"> le fait mourir de faim</w:t>
      </w:r>
      <w:r>
        <w:t xml:space="preserve"> : </w:t>
      </w:r>
      <w:r w:rsidR="00000000" w:rsidRPr="00033231">
        <w:t>vous avez vu comme il était maigre</w:t>
      </w:r>
      <w:r>
        <w:t>.</w:t>
      </w:r>
    </w:p>
    <w:p w14:paraId="4E241AA3" w14:textId="77777777" w:rsidR="004F69D6" w:rsidRDefault="004F69D6" w:rsidP="0021796F">
      <w:r>
        <w:t>— </w:t>
      </w:r>
      <w:r w:rsidR="00000000" w:rsidRPr="00033231">
        <w:t>Vous avez été très-bon l</w:t>
      </w:r>
      <w:r>
        <w:t>’</w:t>
      </w:r>
      <w:r w:rsidR="00000000" w:rsidRPr="00033231">
        <w:t>autre jour</w:t>
      </w:r>
      <w:r>
        <w:t xml:space="preserve">, </w:t>
      </w:r>
      <w:r w:rsidR="00000000" w:rsidRPr="00033231">
        <w:t>Martin</w:t>
      </w:r>
      <w:r>
        <w:t>.</w:t>
      </w:r>
    </w:p>
    <w:p w14:paraId="67328551" w14:textId="77777777" w:rsidR="004F69D6" w:rsidRDefault="004F69D6" w:rsidP="0021796F">
      <w:r>
        <w:t>— </w:t>
      </w:r>
      <w:r w:rsidR="00000000" w:rsidRPr="00033231">
        <w:t>Quel jour</w:t>
      </w:r>
      <w:r>
        <w:t xml:space="preserve"> ? </w:t>
      </w:r>
      <w:r w:rsidR="00000000" w:rsidRPr="00033231">
        <w:t>je suis toujours bon</w:t>
      </w:r>
      <w:r>
        <w:t xml:space="preserve">, </w:t>
      </w:r>
      <w:r w:rsidR="00000000" w:rsidRPr="00033231">
        <w:t>un modèle de bonté</w:t>
      </w:r>
      <w:r>
        <w:t>.</w:t>
      </w:r>
    </w:p>
    <w:p w14:paraId="3A125028" w14:textId="77777777" w:rsidR="004F69D6" w:rsidRDefault="004F69D6" w:rsidP="0021796F">
      <w:r>
        <w:t>— </w:t>
      </w:r>
      <w:r w:rsidR="00000000" w:rsidRPr="00033231">
        <w:t>Quand serez-vous de nouveau aussi bon</w:t>
      </w:r>
      <w:r>
        <w:t> ?</w:t>
      </w:r>
    </w:p>
    <w:p w14:paraId="080A51FE" w14:textId="77777777" w:rsidR="004F69D6" w:rsidRDefault="004F69D6" w:rsidP="0021796F">
      <w:r>
        <w:t>— </w:t>
      </w:r>
      <w:r w:rsidR="00000000" w:rsidRPr="00033231">
        <w:t>Je vois où vous voulez en venir</w:t>
      </w:r>
      <w:r>
        <w:t xml:space="preserve">. </w:t>
      </w:r>
      <w:r w:rsidR="00000000" w:rsidRPr="00033231">
        <w:t>Mais vous ne m</w:t>
      </w:r>
      <w:r>
        <w:t>’</w:t>
      </w:r>
      <w:r w:rsidR="00000000" w:rsidRPr="00033231">
        <w:t>enjôlerez pas</w:t>
      </w:r>
      <w:r>
        <w:t xml:space="preserve"> : </w:t>
      </w:r>
      <w:r w:rsidR="00000000" w:rsidRPr="00033231">
        <w:t>je ne suis pas une patte de chat</w:t>
      </w:r>
      <w:r>
        <w:t>.</w:t>
      </w:r>
    </w:p>
    <w:p w14:paraId="62F181BB" w14:textId="77777777" w:rsidR="004F69D6" w:rsidRDefault="004F69D6" w:rsidP="0021796F">
      <w:r>
        <w:t>— </w:t>
      </w:r>
      <w:r w:rsidR="00000000" w:rsidRPr="00033231">
        <w:t>Mais il faut que cela soit</w:t>
      </w:r>
      <w:r>
        <w:t xml:space="preserve"> : </w:t>
      </w:r>
      <w:r w:rsidR="00000000" w:rsidRPr="00033231">
        <w:t>c</w:t>
      </w:r>
      <w:r>
        <w:t>’</w:t>
      </w:r>
      <w:r w:rsidR="00000000" w:rsidRPr="00033231">
        <w:t>est une chose tout à fait juste</w:t>
      </w:r>
      <w:r>
        <w:t xml:space="preserve">, </w:t>
      </w:r>
      <w:r w:rsidR="00000000" w:rsidRPr="00033231">
        <w:t>tout à fait nécessaire</w:t>
      </w:r>
      <w:r>
        <w:t>.</w:t>
      </w:r>
    </w:p>
    <w:p w14:paraId="4679F846" w14:textId="77777777" w:rsidR="004F69D6" w:rsidRDefault="004F69D6" w:rsidP="0021796F">
      <w:r>
        <w:t>— </w:t>
      </w:r>
      <w:r w:rsidR="00000000" w:rsidRPr="00033231">
        <w:t>Comme vous y allez</w:t>
      </w:r>
      <w:r>
        <w:t xml:space="preserve"> ! </w:t>
      </w:r>
      <w:r w:rsidR="00000000" w:rsidRPr="00033231">
        <w:t>souvenez-vous que j</w:t>
      </w:r>
      <w:r>
        <w:t>’</w:t>
      </w:r>
      <w:r w:rsidR="00000000" w:rsidRPr="00033231">
        <w:t>arrangeai la chose l</w:t>
      </w:r>
      <w:r>
        <w:t>’</w:t>
      </w:r>
      <w:r w:rsidR="00000000" w:rsidRPr="00033231">
        <w:t>autre jour de mon propre et libre arbitre</w:t>
      </w:r>
      <w:r>
        <w:t>.</w:t>
      </w:r>
    </w:p>
    <w:p w14:paraId="510196A3" w14:textId="77777777" w:rsidR="004F69D6" w:rsidRDefault="004F69D6" w:rsidP="0021796F">
      <w:r>
        <w:lastRenderedPageBreak/>
        <w:t>— </w:t>
      </w:r>
      <w:r w:rsidR="00000000" w:rsidRPr="00033231">
        <w:t>Et vous agirez de même encore</w:t>
      </w:r>
      <w:r>
        <w:t>.</w:t>
      </w:r>
    </w:p>
    <w:p w14:paraId="320925C6" w14:textId="77777777" w:rsidR="004F69D6" w:rsidRDefault="004F69D6" w:rsidP="0021796F">
      <w:r>
        <w:t>— </w:t>
      </w:r>
      <w:r w:rsidR="00000000" w:rsidRPr="00033231">
        <w:t>Je ne veux pas</w:t>
      </w:r>
      <w:r>
        <w:t xml:space="preserve"> : </w:t>
      </w:r>
      <w:r w:rsidR="00000000" w:rsidRPr="00033231">
        <w:t>l</w:t>
      </w:r>
      <w:r>
        <w:t>’</w:t>
      </w:r>
      <w:r w:rsidR="00000000" w:rsidRPr="00033231">
        <w:t>affaire m</w:t>
      </w:r>
      <w:r>
        <w:t>’</w:t>
      </w:r>
      <w:r w:rsidR="00000000" w:rsidRPr="00033231">
        <w:t>a donné beaucoup trop d</w:t>
      </w:r>
      <w:r>
        <w:t>’</w:t>
      </w:r>
      <w:r w:rsidR="00000000" w:rsidRPr="00033231">
        <w:t>ennuis</w:t>
      </w:r>
      <w:r>
        <w:t xml:space="preserve"> ; </w:t>
      </w:r>
      <w:r w:rsidR="00000000" w:rsidRPr="00033231">
        <w:t>j</w:t>
      </w:r>
      <w:r>
        <w:t>’</w:t>
      </w:r>
      <w:r w:rsidR="00000000" w:rsidRPr="00033231">
        <w:t>aime mes aises</w:t>
      </w:r>
      <w:r>
        <w:t>.</w:t>
      </w:r>
    </w:p>
    <w:p w14:paraId="6C474757" w14:textId="4285A38A" w:rsidR="004F69D6" w:rsidRDefault="004F69D6" w:rsidP="0021796F">
      <w:r>
        <w:t>— M. </w:t>
      </w:r>
      <w:r w:rsidR="00000000" w:rsidRPr="00033231">
        <w:t>Moore désire me voir</w:t>
      </w:r>
      <w:r>
        <w:t xml:space="preserve">, </w:t>
      </w:r>
      <w:r w:rsidR="00000000" w:rsidRPr="00033231">
        <w:t>Martin</w:t>
      </w:r>
      <w:r>
        <w:t xml:space="preserve"> ; </w:t>
      </w:r>
      <w:r w:rsidR="00000000" w:rsidRPr="00033231">
        <w:t>et moi je désire aussi le voir</w:t>
      </w:r>
      <w:r>
        <w:t>.</w:t>
      </w:r>
    </w:p>
    <w:p w14:paraId="6D811922" w14:textId="77777777" w:rsidR="004F69D6" w:rsidRDefault="004F69D6" w:rsidP="0021796F">
      <w:r>
        <w:t>— </w:t>
      </w:r>
      <w:r w:rsidR="00000000" w:rsidRPr="00033231">
        <w:t>Je le crois</w:t>
      </w:r>
      <w:r>
        <w:t xml:space="preserve">, </w:t>
      </w:r>
      <w:r w:rsidR="00000000" w:rsidRPr="00033231">
        <w:t>dit Martin froidement</w:t>
      </w:r>
      <w:r>
        <w:t>.</w:t>
      </w:r>
    </w:p>
    <w:p w14:paraId="0F2AE860" w14:textId="77777777" w:rsidR="004F69D6" w:rsidRDefault="004F69D6" w:rsidP="0021796F">
      <w:r>
        <w:t>— </w:t>
      </w:r>
      <w:r w:rsidR="00000000" w:rsidRPr="00033231">
        <w:t>C</w:t>
      </w:r>
      <w:r>
        <w:t>’</w:t>
      </w:r>
      <w:r w:rsidR="00000000" w:rsidRPr="00033231">
        <w:t>est très-mal à votre mère d</w:t>
      </w:r>
      <w:r>
        <w:t>’</w:t>
      </w:r>
      <w:r w:rsidR="00000000" w:rsidRPr="00033231">
        <w:t>exclure ainsi les amis de Moore</w:t>
      </w:r>
      <w:r>
        <w:t>.</w:t>
      </w:r>
    </w:p>
    <w:p w14:paraId="293B7CB4" w14:textId="77777777" w:rsidR="004F69D6" w:rsidRDefault="004F69D6" w:rsidP="0021796F">
      <w:r>
        <w:t>— </w:t>
      </w:r>
      <w:r w:rsidR="00000000" w:rsidRPr="00033231">
        <w:t>Dites-lui cela</w:t>
      </w:r>
      <w:r>
        <w:t>.</w:t>
      </w:r>
    </w:p>
    <w:p w14:paraId="2C489856" w14:textId="77777777" w:rsidR="004F69D6" w:rsidRDefault="004F69D6" w:rsidP="0021796F">
      <w:r>
        <w:t>— </w:t>
      </w:r>
      <w:r w:rsidR="00000000" w:rsidRPr="00033231">
        <w:t>Ses propres parents</w:t>
      </w:r>
      <w:r>
        <w:t>.</w:t>
      </w:r>
    </w:p>
    <w:p w14:paraId="091C8A69" w14:textId="77777777" w:rsidR="004F69D6" w:rsidRDefault="004F69D6" w:rsidP="0021796F">
      <w:r>
        <w:t>— </w:t>
      </w:r>
      <w:r w:rsidR="00000000" w:rsidRPr="00033231">
        <w:t>Venez</w:t>
      </w:r>
      <w:r>
        <w:t xml:space="preserve">, </w:t>
      </w:r>
      <w:r w:rsidR="00000000" w:rsidRPr="00033231">
        <w:t>et faites-lui des reproches</w:t>
      </w:r>
      <w:r>
        <w:t>.</w:t>
      </w:r>
    </w:p>
    <w:p w14:paraId="5C6B505D" w14:textId="77777777" w:rsidR="004F69D6" w:rsidRDefault="004F69D6" w:rsidP="0021796F">
      <w:r>
        <w:t>— </w:t>
      </w:r>
      <w:r w:rsidR="00000000" w:rsidRPr="00033231">
        <w:t>Vous savez que cela n</w:t>
      </w:r>
      <w:r>
        <w:t>’</w:t>
      </w:r>
      <w:r w:rsidR="00000000" w:rsidRPr="00033231">
        <w:t>avancerait à rien</w:t>
      </w:r>
      <w:r>
        <w:t xml:space="preserve">. </w:t>
      </w:r>
      <w:r w:rsidR="00000000" w:rsidRPr="00033231">
        <w:t>Eh bien</w:t>
      </w:r>
      <w:r>
        <w:t xml:space="preserve">, </w:t>
      </w:r>
      <w:r w:rsidR="00000000" w:rsidRPr="00033231">
        <w:t>je m</w:t>
      </w:r>
      <w:r>
        <w:t>’</w:t>
      </w:r>
      <w:r w:rsidR="00000000" w:rsidRPr="00033231">
        <w:t>attacherai à mon idée</w:t>
      </w:r>
      <w:r>
        <w:t xml:space="preserve">. </w:t>
      </w:r>
      <w:r w:rsidR="00000000" w:rsidRPr="00033231">
        <w:t>Je veux le voir</w:t>
      </w:r>
      <w:r>
        <w:t xml:space="preserve">. </w:t>
      </w:r>
      <w:r w:rsidR="00000000" w:rsidRPr="00033231">
        <w:t>Si vous ne voulez pas me prêter votre concours</w:t>
      </w:r>
      <w:r>
        <w:t xml:space="preserve">, </w:t>
      </w:r>
      <w:r w:rsidR="00000000" w:rsidRPr="00033231">
        <w:t>je m</w:t>
      </w:r>
      <w:r>
        <w:t>’</w:t>
      </w:r>
      <w:r w:rsidR="00000000" w:rsidRPr="00033231">
        <w:t>en passerai</w:t>
      </w:r>
      <w:r>
        <w:t>.</w:t>
      </w:r>
    </w:p>
    <w:p w14:paraId="69944EF3" w14:textId="77777777" w:rsidR="004F69D6" w:rsidRDefault="004F69D6" w:rsidP="0021796F">
      <w:r>
        <w:t>— </w:t>
      </w:r>
      <w:r w:rsidR="00000000" w:rsidRPr="00033231">
        <w:t>Faites</w:t>
      </w:r>
      <w:r>
        <w:t xml:space="preserve"> : </w:t>
      </w:r>
      <w:r w:rsidR="00000000" w:rsidRPr="00033231">
        <w:t>il n</w:t>
      </w:r>
      <w:r>
        <w:t>’</w:t>
      </w:r>
      <w:r w:rsidR="00000000" w:rsidRPr="00033231">
        <w:t>y a rien de tel que de ne compter que sur soi</w:t>
      </w:r>
      <w:r>
        <w:t xml:space="preserve">, </w:t>
      </w:r>
      <w:r w:rsidR="00000000" w:rsidRPr="00033231">
        <w:t>de ne dépendre que de soi</w:t>
      </w:r>
      <w:r>
        <w:t>.</w:t>
      </w:r>
    </w:p>
    <w:p w14:paraId="1D8E8184" w14:textId="1BF6E3F8" w:rsidR="00000000" w:rsidRPr="00033231" w:rsidRDefault="004F69D6" w:rsidP="0021796F">
      <w:r>
        <w:t>— </w:t>
      </w:r>
      <w:r w:rsidR="00000000" w:rsidRPr="00033231">
        <w:t>Je n</w:t>
      </w:r>
      <w:r>
        <w:t>’</w:t>
      </w:r>
      <w:r w:rsidR="00000000" w:rsidRPr="00033231">
        <w:t>ai pas le temps de raisonner plus longtemps avec vous maintenant</w:t>
      </w:r>
      <w:r>
        <w:t xml:space="preserve"> ; </w:t>
      </w:r>
      <w:r w:rsidR="00000000" w:rsidRPr="00033231">
        <w:t>mais je vous trouve agaçant</w:t>
      </w:r>
      <w:r>
        <w:t xml:space="preserve">. </w:t>
      </w:r>
      <w:r w:rsidR="00000000" w:rsidRPr="00033231">
        <w:t>Bonjour</w:t>
      </w:r>
      <w:r>
        <w:t>. »</w:t>
      </w:r>
    </w:p>
    <w:p w14:paraId="6207B7B5" w14:textId="77777777" w:rsidR="004F69D6" w:rsidRDefault="00000000" w:rsidP="0021796F">
      <w:r w:rsidRPr="00033231">
        <w:t>Et elle s</w:t>
      </w:r>
      <w:r w:rsidR="004F69D6">
        <w:t>’</w:t>
      </w:r>
      <w:r w:rsidRPr="00033231">
        <w:t>en alla</w:t>
      </w:r>
      <w:r w:rsidR="004F69D6">
        <w:t xml:space="preserve">, </w:t>
      </w:r>
      <w:r w:rsidRPr="00033231">
        <w:t>le parapluie fermé</w:t>
      </w:r>
      <w:r w:rsidR="004F69D6">
        <w:t xml:space="preserve">, </w:t>
      </w:r>
      <w:r w:rsidRPr="00033231">
        <w:t>car elle n</w:t>
      </w:r>
      <w:r w:rsidR="004F69D6">
        <w:t>’</w:t>
      </w:r>
      <w:r w:rsidRPr="00033231">
        <w:t>eût pu le tenir contre le vent</w:t>
      </w:r>
      <w:r w:rsidR="004F69D6">
        <w:t>.</w:t>
      </w:r>
    </w:p>
    <w:p w14:paraId="75799585" w14:textId="79A5A068" w:rsidR="00000000" w:rsidRPr="00033231" w:rsidRDefault="004F69D6" w:rsidP="0021796F">
      <w:r>
        <w:t>« </w:t>
      </w:r>
      <w:r w:rsidR="00000000" w:rsidRPr="00033231">
        <w:t>Elle n</w:t>
      </w:r>
      <w:r>
        <w:t>’</w:t>
      </w:r>
      <w:r w:rsidR="00000000" w:rsidRPr="00033231">
        <w:t>est pas éventée</w:t>
      </w:r>
      <w:r>
        <w:t xml:space="preserve">, </w:t>
      </w:r>
      <w:r w:rsidR="00000000" w:rsidRPr="00033231">
        <w:t>elle n</w:t>
      </w:r>
      <w:r>
        <w:t>’</w:t>
      </w:r>
      <w:r w:rsidR="00000000" w:rsidRPr="00033231">
        <w:t>est pas frivole</w:t>
      </w:r>
      <w:r>
        <w:t xml:space="preserve">, </w:t>
      </w:r>
      <w:r w:rsidR="00000000" w:rsidRPr="00033231">
        <w:t>se dit Martin</w:t>
      </w:r>
      <w:r>
        <w:t xml:space="preserve">. </w:t>
      </w:r>
      <w:r w:rsidR="00000000" w:rsidRPr="00033231">
        <w:t>Je la surveillerai</w:t>
      </w:r>
      <w:r>
        <w:t xml:space="preserve"> : </w:t>
      </w:r>
      <w:r w:rsidR="00000000" w:rsidRPr="00033231">
        <w:t>il me tarde de savoir comme elle s</w:t>
      </w:r>
      <w:r>
        <w:t>’</w:t>
      </w:r>
      <w:r w:rsidR="00000000" w:rsidRPr="00033231">
        <w:t>y prendra pour se passer de mon aide</w:t>
      </w:r>
      <w:r>
        <w:t xml:space="preserve">. </w:t>
      </w:r>
      <w:r w:rsidR="00000000" w:rsidRPr="00033231">
        <w:t>La tempête ne serait pas de neige</w:t>
      </w:r>
      <w:r>
        <w:t xml:space="preserve">, </w:t>
      </w:r>
      <w:r w:rsidR="00000000" w:rsidRPr="00033231">
        <w:t>mais de feu</w:t>
      </w:r>
      <w:r>
        <w:t xml:space="preserve">, </w:t>
      </w:r>
      <w:r w:rsidR="00000000" w:rsidRPr="00033231">
        <w:t>semblable à celle qui tomba sur les villes maudites</w:t>
      </w:r>
      <w:r>
        <w:t xml:space="preserve">, </w:t>
      </w:r>
      <w:r w:rsidR="00000000" w:rsidRPr="00033231">
        <w:t>qu</w:t>
      </w:r>
      <w:r>
        <w:t>’</w:t>
      </w:r>
      <w:r w:rsidR="00000000" w:rsidRPr="00033231">
        <w:t>elle se précipiterait au travers pour se procurer cinq minutes de la conversation de ce Moore</w:t>
      </w:r>
      <w:r>
        <w:t xml:space="preserve">. </w:t>
      </w:r>
      <w:r w:rsidR="00000000" w:rsidRPr="00033231">
        <w:lastRenderedPageBreak/>
        <w:t>Maintenant</w:t>
      </w:r>
      <w:r>
        <w:t xml:space="preserve">, </w:t>
      </w:r>
      <w:r w:rsidR="00000000" w:rsidRPr="00033231">
        <w:t>il me semble que j</w:t>
      </w:r>
      <w:r>
        <w:t>’</w:t>
      </w:r>
      <w:r w:rsidR="00000000" w:rsidRPr="00033231">
        <w:t>ai eu une agréable matinée</w:t>
      </w:r>
      <w:r>
        <w:t xml:space="preserve"> : </w:t>
      </w:r>
      <w:r w:rsidR="00000000" w:rsidRPr="00033231">
        <w:t>les désappointements sont allés leur train</w:t>
      </w:r>
      <w:r>
        <w:t xml:space="preserve"> ; </w:t>
      </w:r>
      <w:r w:rsidR="00000000" w:rsidRPr="00033231">
        <w:t>les craintes et les accès de colère ont seulement re</w:t>
      </w:r>
      <w:r w:rsidR="00000000" w:rsidRPr="00033231">
        <w:t>n</w:t>
      </w:r>
      <w:r w:rsidR="00000000" w:rsidRPr="00033231">
        <w:t>du ce court entretien plus agréable lorsqu</w:t>
      </w:r>
      <w:r>
        <w:t>’</w:t>
      </w:r>
      <w:r w:rsidR="00000000" w:rsidRPr="00033231">
        <w:t>il est enfin venu</w:t>
      </w:r>
      <w:r>
        <w:t xml:space="preserve">. </w:t>
      </w:r>
      <w:r w:rsidR="00000000" w:rsidRPr="00033231">
        <w:t>Elle croyait tout d</w:t>
      </w:r>
      <w:r>
        <w:t>’</w:t>
      </w:r>
      <w:r w:rsidR="00000000" w:rsidRPr="00033231">
        <w:t>abord m</w:t>
      </w:r>
      <w:r>
        <w:t>’</w:t>
      </w:r>
      <w:r w:rsidR="00000000" w:rsidRPr="00033231">
        <w:t>enjôler</w:t>
      </w:r>
      <w:r>
        <w:t xml:space="preserve">, </w:t>
      </w:r>
      <w:r w:rsidR="00000000" w:rsidRPr="00033231">
        <w:t>elle n</w:t>
      </w:r>
      <w:r>
        <w:t>’</w:t>
      </w:r>
      <w:r w:rsidR="00000000" w:rsidRPr="00033231">
        <w:t>y arrivera pas du premier effort</w:t>
      </w:r>
      <w:r>
        <w:t xml:space="preserve"> : </w:t>
      </w:r>
      <w:r w:rsidR="00000000" w:rsidRPr="00033231">
        <w:t>il faudra qu</w:t>
      </w:r>
      <w:r>
        <w:t>’</w:t>
      </w:r>
      <w:r w:rsidR="00000000" w:rsidRPr="00033231">
        <w:t>elle y revienne de nouveau</w:t>
      </w:r>
      <w:r>
        <w:t xml:space="preserve">, </w:t>
      </w:r>
      <w:r w:rsidR="00000000" w:rsidRPr="00033231">
        <w:t>et encore</w:t>
      </w:r>
      <w:r>
        <w:t xml:space="preserve">, </w:t>
      </w:r>
      <w:r w:rsidR="00000000" w:rsidRPr="00033231">
        <w:t>et e</w:t>
      </w:r>
      <w:r w:rsidR="00000000" w:rsidRPr="00033231">
        <w:t>n</w:t>
      </w:r>
      <w:r w:rsidR="00000000" w:rsidRPr="00033231">
        <w:t>core</w:t>
      </w:r>
      <w:r>
        <w:t xml:space="preserve">. </w:t>
      </w:r>
      <w:proofErr w:type="gramStart"/>
      <w:r w:rsidR="00000000" w:rsidRPr="00033231">
        <w:t>J</w:t>
      </w:r>
      <w:r>
        <w:t>’</w:t>
      </w:r>
      <w:r w:rsidR="00000000" w:rsidRPr="00033231">
        <w:t>aurais</w:t>
      </w:r>
      <w:proofErr w:type="gramEnd"/>
      <w:r w:rsidR="00000000" w:rsidRPr="00033231">
        <w:t xml:space="preserve"> du plaisir à la faire mettre en colère</w:t>
      </w:r>
      <w:r>
        <w:t xml:space="preserve">, </w:t>
      </w:r>
      <w:r w:rsidR="00000000" w:rsidRPr="00033231">
        <w:t>à la faire pleurer</w:t>
      </w:r>
      <w:r>
        <w:t xml:space="preserve"> : </w:t>
      </w:r>
      <w:r w:rsidR="00000000" w:rsidRPr="00033231">
        <w:t>j</w:t>
      </w:r>
      <w:r>
        <w:t>’</w:t>
      </w:r>
      <w:r w:rsidR="00000000" w:rsidRPr="00033231">
        <w:t>ai besoin de savoir jusqu</w:t>
      </w:r>
      <w:r>
        <w:t>’</w:t>
      </w:r>
      <w:r w:rsidR="00000000" w:rsidRPr="00033231">
        <w:t>où elle ira</w:t>
      </w:r>
      <w:r>
        <w:t xml:space="preserve">, </w:t>
      </w:r>
      <w:r w:rsidR="00000000" w:rsidRPr="00033231">
        <w:t>ce qu</w:t>
      </w:r>
      <w:r>
        <w:t>’</w:t>
      </w:r>
      <w:r w:rsidR="00000000" w:rsidRPr="00033231">
        <w:t>elle fera et osera pour satisfaire son désir</w:t>
      </w:r>
      <w:r>
        <w:t xml:space="preserve">. </w:t>
      </w:r>
      <w:r w:rsidR="00000000" w:rsidRPr="00033231">
        <w:t>Il me semble étrange et nouveau de trouver une créature humaine penser autant à une autre créature qu</w:t>
      </w:r>
      <w:r>
        <w:t>’</w:t>
      </w:r>
      <w:r w:rsidR="00000000" w:rsidRPr="00033231">
        <w:t>elle pense à Moore</w:t>
      </w:r>
      <w:r>
        <w:t xml:space="preserve">. </w:t>
      </w:r>
      <w:r w:rsidR="00000000" w:rsidRPr="00033231">
        <w:t>Mais il est temps de retourner à la maison</w:t>
      </w:r>
      <w:r>
        <w:t xml:space="preserve"> : </w:t>
      </w:r>
      <w:r w:rsidR="00000000" w:rsidRPr="00033231">
        <w:t>mon appétit marque l</w:t>
      </w:r>
      <w:r>
        <w:t>’</w:t>
      </w:r>
      <w:r w:rsidR="00000000" w:rsidRPr="00033231">
        <w:t>heure</w:t>
      </w:r>
      <w:r>
        <w:t xml:space="preserve"> : </w:t>
      </w:r>
      <w:r w:rsidR="00000000" w:rsidRPr="00033231">
        <w:t>je veux prendre ma part de l</w:t>
      </w:r>
      <w:r>
        <w:t>’</w:t>
      </w:r>
      <w:r w:rsidR="00000000" w:rsidRPr="00033231">
        <w:t>oie</w:t>
      </w:r>
      <w:r>
        <w:t xml:space="preserve">, </w:t>
      </w:r>
      <w:r w:rsidR="00000000" w:rsidRPr="00033231">
        <w:t>et nous verrons lequel</w:t>
      </w:r>
      <w:r>
        <w:t xml:space="preserve">, </w:t>
      </w:r>
      <w:r w:rsidR="00000000" w:rsidRPr="00033231">
        <w:t>de Mathieu ou de moi</w:t>
      </w:r>
      <w:r>
        <w:t xml:space="preserve">, </w:t>
      </w:r>
      <w:r w:rsidR="00000000" w:rsidRPr="00033231">
        <w:t>aura aujourd</w:t>
      </w:r>
      <w:r>
        <w:t>’</w:t>
      </w:r>
      <w:r w:rsidR="00000000" w:rsidRPr="00033231">
        <w:t>hui la plus grosse part du pouding</w:t>
      </w:r>
      <w:r>
        <w:t>. »</w:t>
      </w:r>
    </w:p>
    <w:p w14:paraId="1A9ABEF6" w14:textId="3F1FB7D0" w:rsidR="004F69D6" w:rsidRDefault="00000000" w:rsidP="004F69D6">
      <w:pPr>
        <w:pStyle w:val="Titre2"/>
        <w:rPr>
          <w:szCs w:val="44"/>
        </w:rPr>
      </w:pPr>
      <w:bookmarkStart w:id="35" w:name="_Toc199956116"/>
      <w:r w:rsidRPr="00AF30F4">
        <w:rPr>
          <w:szCs w:val="44"/>
        </w:rPr>
        <w:lastRenderedPageBreak/>
        <w:t>CHAPITRE X</w:t>
      </w:r>
      <w:r w:rsidR="004F69D6">
        <w:rPr>
          <w:szCs w:val="44"/>
        </w:rPr>
        <w:t>.</w:t>
      </w:r>
      <w:r w:rsidR="004F69D6">
        <w:rPr>
          <w:szCs w:val="44"/>
        </w:rPr>
        <w:br/>
      </w:r>
      <w:r w:rsidRPr="00AF30F4">
        <w:rPr>
          <w:szCs w:val="44"/>
        </w:rPr>
        <w:br/>
      </w:r>
      <w:r w:rsidRPr="005978E7">
        <w:rPr>
          <w:szCs w:val="44"/>
        </w:rPr>
        <w:t>Dans lequel les choses font quelque progrès</w:t>
      </w:r>
      <w:r w:rsidR="004F69D6">
        <w:rPr>
          <w:szCs w:val="44"/>
        </w:rPr>
        <w:t xml:space="preserve">, </w:t>
      </w:r>
      <w:r w:rsidRPr="005978E7">
        <w:rPr>
          <w:szCs w:val="44"/>
        </w:rPr>
        <w:t>mais pas beaucoup</w:t>
      </w:r>
      <w:r w:rsidR="004F69D6">
        <w:rPr>
          <w:szCs w:val="44"/>
        </w:rPr>
        <w:t>.</w:t>
      </w:r>
      <w:bookmarkEnd w:id="35"/>
    </w:p>
    <w:p w14:paraId="3F643F53" w14:textId="4A9DFF68" w:rsidR="004F69D6" w:rsidRDefault="00000000" w:rsidP="0021796F">
      <w:r w:rsidRPr="00033231">
        <w:t>Martin avait toujours été ingénieux</w:t>
      </w:r>
      <w:r w:rsidR="004F69D6">
        <w:t xml:space="preserve"> : </w:t>
      </w:r>
      <w:r w:rsidRPr="00033231">
        <w:t>il avait imaginé pour son amusement privé un plan fort adroit</w:t>
      </w:r>
      <w:r w:rsidR="004F69D6">
        <w:t xml:space="preserve"> ; </w:t>
      </w:r>
      <w:r w:rsidRPr="00033231">
        <w:t>mais de plus vieux et de plus sages rêveurs que lui sont souvent condamnés à voir leurs projets les mieux ourdis réduits au néant par un coup de balai de la Fatalité</w:t>
      </w:r>
      <w:r w:rsidR="004F69D6">
        <w:t xml:space="preserve">, </w:t>
      </w:r>
      <w:r w:rsidRPr="00033231">
        <w:t>cette cruelle femme de ménage dont pe</w:t>
      </w:r>
      <w:r w:rsidRPr="00033231">
        <w:t>r</w:t>
      </w:r>
      <w:r w:rsidRPr="00033231">
        <w:t>sonne ne peut gouverner le bras rouge</w:t>
      </w:r>
      <w:r w:rsidR="004F69D6">
        <w:t xml:space="preserve">. </w:t>
      </w:r>
      <w:r w:rsidRPr="00033231">
        <w:t>Dans la circonstance présente</w:t>
      </w:r>
      <w:r w:rsidR="004F69D6">
        <w:t xml:space="preserve">, </w:t>
      </w:r>
      <w:r w:rsidRPr="00033231">
        <w:t>le balai était fait des rudes fibres et de la résolution opiniâtre de Moore</w:t>
      </w:r>
      <w:r w:rsidR="004F69D6">
        <w:t xml:space="preserve">, </w:t>
      </w:r>
      <w:r w:rsidRPr="00033231">
        <w:t>et lié fortement avec sa volonté</w:t>
      </w:r>
      <w:r w:rsidR="004F69D6">
        <w:t xml:space="preserve">. </w:t>
      </w:r>
      <w:r w:rsidRPr="00033231">
        <w:t>Il reprenait de jour en jour ses forces</w:t>
      </w:r>
      <w:r w:rsidR="004F69D6">
        <w:t xml:space="preserve">, </w:t>
      </w:r>
      <w:r w:rsidRPr="00033231">
        <w:t xml:space="preserve">et tenait étrangement tête à miss </w:t>
      </w:r>
      <w:proofErr w:type="spellStart"/>
      <w:r w:rsidRPr="00033231">
        <w:t>Horsfall</w:t>
      </w:r>
      <w:proofErr w:type="spellEnd"/>
      <w:r w:rsidR="004F69D6">
        <w:t xml:space="preserve">. </w:t>
      </w:r>
      <w:r w:rsidRPr="00033231">
        <w:t>Chaque matin il frappait cette matrone d</w:t>
      </w:r>
      <w:r w:rsidR="004F69D6">
        <w:t>’</w:t>
      </w:r>
      <w:r w:rsidRPr="00033231">
        <w:t>un nouvel étonnement</w:t>
      </w:r>
      <w:r w:rsidR="004F69D6">
        <w:t xml:space="preserve">. </w:t>
      </w:r>
      <w:r w:rsidRPr="00033231">
        <w:t>D</w:t>
      </w:r>
      <w:r w:rsidR="004F69D6">
        <w:t>’</w:t>
      </w:r>
      <w:r w:rsidRPr="00033231">
        <w:t>abord il la déchargea de ses fonctions de valet de chambre</w:t>
      </w:r>
      <w:r w:rsidR="004F69D6">
        <w:t xml:space="preserve"> : </w:t>
      </w:r>
      <w:r w:rsidRPr="00033231">
        <w:t>il voulait s</w:t>
      </w:r>
      <w:r w:rsidR="004F69D6">
        <w:t>’</w:t>
      </w:r>
      <w:r w:rsidRPr="00033231">
        <w:t>habiller lui-même</w:t>
      </w:r>
      <w:r w:rsidR="004F69D6">
        <w:t xml:space="preserve"> ; </w:t>
      </w:r>
      <w:r w:rsidRPr="00033231">
        <w:t>puis il refusa le café qu</w:t>
      </w:r>
      <w:r w:rsidR="004F69D6">
        <w:t>’</w:t>
      </w:r>
      <w:r w:rsidRPr="00033231">
        <w:t>elle lui apportait</w:t>
      </w:r>
      <w:r w:rsidR="004F69D6">
        <w:t xml:space="preserve"> : </w:t>
      </w:r>
      <w:r w:rsidRPr="00033231">
        <w:t>il voulait déjeuner avec la famille</w:t>
      </w:r>
      <w:r w:rsidR="004F69D6">
        <w:t xml:space="preserve"> ; </w:t>
      </w:r>
      <w:r w:rsidRPr="00033231">
        <w:t>puis e</w:t>
      </w:r>
      <w:r w:rsidRPr="00033231">
        <w:t>n</w:t>
      </w:r>
      <w:r w:rsidRPr="00033231">
        <w:t>fin il lui défendit l</w:t>
      </w:r>
      <w:r w:rsidR="004F69D6">
        <w:t>’</w:t>
      </w:r>
      <w:r w:rsidRPr="00033231">
        <w:t>entrée de sa chambre</w:t>
      </w:r>
      <w:r w:rsidR="004F69D6">
        <w:t xml:space="preserve">. </w:t>
      </w:r>
      <w:r w:rsidRPr="00033231">
        <w:t>Le même jour</w:t>
      </w:r>
      <w:r w:rsidR="004F69D6">
        <w:t xml:space="preserve">, </w:t>
      </w:r>
      <w:r w:rsidRPr="00033231">
        <w:t>au m</w:t>
      </w:r>
      <w:r w:rsidRPr="00033231">
        <w:t>i</w:t>
      </w:r>
      <w:r w:rsidRPr="00033231">
        <w:t>lieu des cris de toutes les femmes de l</w:t>
      </w:r>
      <w:r w:rsidR="004F69D6">
        <w:t>’</w:t>
      </w:r>
      <w:r w:rsidRPr="00033231">
        <w:t>endroit</w:t>
      </w:r>
      <w:r w:rsidR="004F69D6">
        <w:t xml:space="preserve">, </w:t>
      </w:r>
      <w:r w:rsidRPr="00033231">
        <w:t>il sortit de la ma</w:t>
      </w:r>
      <w:r w:rsidRPr="00033231">
        <w:t>i</w:t>
      </w:r>
      <w:r w:rsidRPr="00033231">
        <w:t>son</w:t>
      </w:r>
      <w:r w:rsidR="004F69D6">
        <w:t xml:space="preserve">. </w:t>
      </w:r>
      <w:r w:rsidRPr="00033231">
        <w:t>Le matin suivant</w:t>
      </w:r>
      <w:r w:rsidR="004F69D6">
        <w:t xml:space="preserve">, </w:t>
      </w:r>
      <w:r w:rsidRPr="00033231">
        <w:t xml:space="preserve">il suivit </w:t>
      </w:r>
      <w:r w:rsidR="004F69D6">
        <w:t>M. </w:t>
      </w:r>
      <w:r w:rsidRPr="00033231">
        <w:t>Yorke à son comptoir</w:t>
      </w:r>
      <w:r w:rsidR="004F69D6">
        <w:t xml:space="preserve">, </w:t>
      </w:r>
      <w:r w:rsidRPr="00033231">
        <w:t>et lui demanda d</w:t>
      </w:r>
      <w:r w:rsidR="004F69D6">
        <w:t>’</w:t>
      </w:r>
      <w:r w:rsidRPr="00033231">
        <w:t>envoyer chercher une voiture à l</w:t>
      </w:r>
      <w:r w:rsidR="004F69D6">
        <w:t>’</w:t>
      </w:r>
      <w:r w:rsidRPr="00033231">
        <w:t>auberge de la Ma</w:t>
      </w:r>
      <w:r w:rsidRPr="00033231">
        <w:t>i</w:t>
      </w:r>
      <w:r w:rsidRPr="00033231">
        <w:t>son rouge</w:t>
      </w:r>
      <w:r w:rsidR="004F69D6">
        <w:t xml:space="preserve">. </w:t>
      </w:r>
      <w:r w:rsidRPr="00033231">
        <w:t>Il était résolu</w:t>
      </w:r>
      <w:r w:rsidR="004F69D6">
        <w:t xml:space="preserve">, </w:t>
      </w:r>
      <w:r w:rsidRPr="00033231">
        <w:t>dit-il</w:t>
      </w:r>
      <w:r w:rsidR="004F69D6">
        <w:t xml:space="preserve">, </w:t>
      </w:r>
      <w:r w:rsidRPr="00033231">
        <w:t xml:space="preserve">de retourner à </w:t>
      </w:r>
      <w:proofErr w:type="spellStart"/>
      <w:r w:rsidRPr="00033231">
        <w:t>Hollow</w:t>
      </w:r>
      <w:proofErr w:type="spellEnd"/>
      <w:r w:rsidRPr="00033231">
        <w:t xml:space="preserve"> dans l</w:t>
      </w:r>
      <w:r w:rsidR="004F69D6">
        <w:t>’</w:t>
      </w:r>
      <w:r w:rsidRPr="00033231">
        <w:t>après-midi même</w:t>
      </w:r>
      <w:r w:rsidR="004F69D6">
        <w:t>. M. </w:t>
      </w:r>
      <w:r w:rsidRPr="00033231">
        <w:t>Yorke</w:t>
      </w:r>
      <w:r w:rsidR="004F69D6">
        <w:t xml:space="preserve">, </w:t>
      </w:r>
      <w:r w:rsidRPr="00033231">
        <w:t>au lieu de s</w:t>
      </w:r>
      <w:r w:rsidR="004F69D6">
        <w:t>’</w:t>
      </w:r>
      <w:r w:rsidRPr="00033231">
        <w:t>y opposer</w:t>
      </w:r>
      <w:r w:rsidR="004F69D6">
        <w:t xml:space="preserve">, </w:t>
      </w:r>
      <w:r w:rsidRPr="00033231">
        <w:t>l</w:t>
      </w:r>
      <w:r w:rsidR="004F69D6">
        <w:t>’</w:t>
      </w:r>
      <w:r w:rsidRPr="00033231">
        <w:t>aida et l</w:t>
      </w:r>
      <w:r w:rsidR="004F69D6">
        <w:t>’</w:t>
      </w:r>
      <w:r w:rsidRPr="00033231">
        <w:t>encouragea</w:t>
      </w:r>
      <w:r w:rsidR="004F69D6">
        <w:t xml:space="preserve"> : </w:t>
      </w:r>
      <w:r w:rsidRPr="00033231">
        <w:t>on envoya chercher la voiture</w:t>
      </w:r>
      <w:r w:rsidR="004F69D6">
        <w:t xml:space="preserve">, </w:t>
      </w:r>
      <w:r w:rsidRPr="00033231">
        <w:t xml:space="preserve">quoique </w:t>
      </w:r>
      <w:proofErr w:type="spellStart"/>
      <w:r w:rsidRPr="00033231">
        <w:t>mistress</w:t>
      </w:r>
      <w:proofErr w:type="spellEnd"/>
      <w:r w:rsidRPr="00033231">
        <w:t xml:space="preserve"> Yorke eût déclaré à Moore que cette imprudence était sa mort</w:t>
      </w:r>
      <w:r w:rsidR="004F69D6">
        <w:t xml:space="preserve"> ; </w:t>
      </w:r>
      <w:r w:rsidRPr="00033231">
        <w:t>la chaise arriva</w:t>
      </w:r>
      <w:r w:rsidR="004F69D6">
        <w:t xml:space="preserve">. </w:t>
      </w:r>
      <w:r w:rsidRPr="00033231">
        <w:t>Moore</w:t>
      </w:r>
      <w:r w:rsidR="004F69D6">
        <w:t xml:space="preserve">, </w:t>
      </w:r>
      <w:r w:rsidRPr="00033231">
        <w:t>peu disposé à parler</w:t>
      </w:r>
      <w:r w:rsidR="004F69D6">
        <w:t xml:space="preserve">, </w:t>
      </w:r>
      <w:r w:rsidRPr="00033231">
        <w:t>laissa à sa bourse le soin de remplir les devoirs de sa langue</w:t>
      </w:r>
      <w:r w:rsidR="004F69D6">
        <w:t xml:space="preserve"> ; </w:t>
      </w:r>
      <w:r w:rsidRPr="00033231">
        <w:t>il exprima sa grat</w:t>
      </w:r>
      <w:r w:rsidRPr="00033231">
        <w:t>i</w:t>
      </w:r>
      <w:r w:rsidRPr="00033231">
        <w:t xml:space="preserve">tude aux domestiques et à </w:t>
      </w:r>
      <w:proofErr w:type="spellStart"/>
      <w:r w:rsidRPr="00033231">
        <w:t>mistress</w:t>
      </w:r>
      <w:proofErr w:type="spellEnd"/>
      <w:r w:rsidRPr="00033231">
        <w:t xml:space="preserve"> </w:t>
      </w:r>
      <w:proofErr w:type="spellStart"/>
      <w:r w:rsidRPr="00033231">
        <w:t>Horsfall</w:t>
      </w:r>
      <w:proofErr w:type="spellEnd"/>
      <w:r w:rsidRPr="00033231">
        <w:t xml:space="preserve"> avec le son de son argent</w:t>
      </w:r>
      <w:r w:rsidR="004F69D6">
        <w:t xml:space="preserve">. </w:t>
      </w:r>
      <w:r w:rsidRPr="00033231">
        <w:t xml:space="preserve">Cette dernière approuva et comprit parfaitement ce </w:t>
      </w:r>
      <w:r w:rsidRPr="00033231">
        <w:lastRenderedPageBreak/>
        <w:t>la</w:t>
      </w:r>
      <w:r w:rsidRPr="00033231">
        <w:t>n</w:t>
      </w:r>
      <w:r w:rsidRPr="00033231">
        <w:t>gage</w:t>
      </w:r>
      <w:r w:rsidR="004F69D6">
        <w:t xml:space="preserve"> : </w:t>
      </w:r>
      <w:r w:rsidRPr="00033231">
        <w:t>il rachetait toutes les opiniâtretés passées</w:t>
      </w:r>
      <w:r w:rsidR="004F69D6">
        <w:t xml:space="preserve">. </w:t>
      </w:r>
      <w:r w:rsidRPr="00033231">
        <w:t>Elle et son p</w:t>
      </w:r>
      <w:r w:rsidRPr="00033231">
        <w:t>a</w:t>
      </w:r>
      <w:r w:rsidRPr="00033231">
        <w:t>tient se séparèrent les meilleurs amis du monde</w:t>
      </w:r>
      <w:r w:rsidR="004F69D6">
        <w:t>.</w:t>
      </w:r>
    </w:p>
    <w:p w14:paraId="7E065738" w14:textId="77777777" w:rsidR="004F69D6" w:rsidRDefault="00000000" w:rsidP="0021796F">
      <w:r w:rsidRPr="00033231">
        <w:t>La cuisine visitée et apaisée</w:t>
      </w:r>
      <w:r w:rsidR="004F69D6">
        <w:t xml:space="preserve">, </w:t>
      </w:r>
      <w:r w:rsidRPr="00033231">
        <w:t>Moore se rendit au parloir</w:t>
      </w:r>
      <w:r w:rsidR="004F69D6">
        <w:t xml:space="preserve"> : </w:t>
      </w:r>
      <w:r w:rsidRPr="00033231">
        <w:t xml:space="preserve">il avait à calmer </w:t>
      </w:r>
      <w:proofErr w:type="spellStart"/>
      <w:r w:rsidRPr="00033231">
        <w:t>mistress</w:t>
      </w:r>
      <w:proofErr w:type="spellEnd"/>
      <w:r w:rsidRPr="00033231">
        <w:t xml:space="preserve"> Yorke</w:t>
      </w:r>
      <w:r w:rsidR="004F69D6">
        <w:t xml:space="preserve">, </w:t>
      </w:r>
      <w:r w:rsidRPr="00033231">
        <w:t>tâche moins facile que celle d</w:t>
      </w:r>
      <w:r w:rsidR="004F69D6">
        <w:t>’</w:t>
      </w:r>
      <w:r w:rsidRPr="00033231">
        <w:t>apaiser les servantes</w:t>
      </w:r>
      <w:r w:rsidR="004F69D6">
        <w:t xml:space="preserve">. </w:t>
      </w:r>
      <w:r w:rsidRPr="00033231">
        <w:t>Elle avait l</w:t>
      </w:r>
      <w:r w:rsidR="004F69D6">
        <w:t>’</w:t>
      </w:r>
      <w:r w:rsidRPr="00033231">
        <w:t>air fort sombre</w:t>
      </w:r>
      <w:r w:rsidR="004F69D6">
        <w:t xml:space="preserve"> : </w:t>
      </w:r>
      <w:r w:rsidRPr="00033231">
        <w:t>ses pensées étaient absorbées par les plus tristes réflexions sur la profo</w:t>
      </w:r>
      <w:r w:rsidRPr="00033231">
        <w:t>n</w:t>
      </w:r>
      <w:r w:rsidRPr="00033231">
        <w:t>deur de l</w:t>
      </w:r>
      <w:r w:rsidR="004F69D6">
        <w:t>’</w:t>
      </w:r>
      <w:r w:rsidRPr="00033231">
        <w:t>ingratitude de l</w:t>
      </w:r>
      <w:r w:rsidR="004F69D6">
        <w:t>’</w:t>
      </w:r>
      <w:r w:rsidRPr="00033231">
        <w:t>homme</w:t>
      </w:r>
      <w:r w:rsidR="004F69D6">
        <w:t xml:space="preserve">. </w:t>
      </w:r>
      <w:r w:rsidRPr="00033231">
        <w:t>Il s</w:t>
      </w:r>
      <w:r w:rsidR="004F69D6">
        <w:t>’</w:t>
      </w:r>
      <w:r w:rsidRPr="00033231">
        <w:t>approcha et se pencha sur elle</w:t>
      </w:r>
      <w:r w:rsidR="004F69D6">
        <w:t xml:space="preserve"> ; </w:t>
      </w:r>
      <w:r w:rsidRPr="00033231">
        <w:t>elle fut bien obligée de lever les yeux</w:t>
      </w:r>
      <w:r w:rsidR="004F69D6">
        <w:t xml:space="preserve">, </w:t>
      </w:r>
      <w:r w:rsidRPr="00033231">
        <w:t>n</w:t>
      </w:r>
      <w:r w:rsidR="004F69D6">
        <w:t>’</w:t>
      </w:r>
      <w:proofErr w:type="spellStart"/>
      <w:r w:rsidRPr="00033231">
        <w:t>eût-ce</w:t>
      </w:r>
      <w:proofErr w:type="spellEnd"/>
      <w:r w:rsidRPr="00033231">
        <w:t xml:space="preserve"> été que pour lui dire de se retirer</w:t>
      </w:r>
      <w:r w:rsidR="004F69D6">
        <w:t xml:space="preserve">. </w:t>
      </w:r>
      <w:r w:rsidRPr="00033231">
        <w:t>Il y avait encore de la beauté dans les traits pâles et ravagés du malade</w:t>
      </w:r>
      <w:r w:rsidR="004F69D6">
        <w:t xml:space="preserve"> ; </w:t>
      </w:r>
      <w:r w:rsidRPr="00033231">
        <w:t>il y avait de la chaleur et une sorte de douceur</w:t>
      </w:r>
      <w:r w:rsidR="004F69D6">
        <w:t xml:space="preserve">, </w:t>
      </w:r>
      <w:r w:rsidRPr="00033231">
        <w:t>car il souriait</w:t>
      </w:r>
      <w:r w:rsidR="004F69D6">
        <w:t xml:space="preserve">, </w:t>
      </w:r>
      <w:r w:rsidRPr="00033231">
        <w:t>dans ses yeux caves</w:t>
      </w:r>
      <w:r w:rsidR="004F69D6">
        <w:t>.</w:t>
      </w:r>
    </w:p>
    <w:p w14:paraId="2584D72F" w14:textId="77777777" w:rsidR="004F69D6" w:rsidRDefault="004F69D6" w:rsidP="0021796F">
      <w:r>
        <w:t>« </w:t>
      </w:r>
      <w:r w:rsidR="00000000" w:rsidRPr="00033231">
        <w:t>Au revoir</w:t>
      </w:r>
      <w:r>
        <w:t> ! »</w:t>
      </w:r>
      <w:r w:rsidR="00000000" w:rsidRPr="00033231">
        <w:t xml:space="preserve"> dit-il</w:t>
      </w:r>
      <w:r>
        <w:t xml:space="preserve"> ; </w:t>
      </w:r>
      <w:r w:rsidR="00000000" w:rsidRPr="00033231">
        <w:t>et</w:t>
      </w:r>
      <w:r>
        <w:t xml:space="preserve">, </w:t>
      </w:r>
      <w:r w:rsidR="00000000" w:rsidRPr="00033231">
        <w:t>en parlant</w:t>
      </w:r>
      <w:r>
        <w:t xml:space="preserve">, </w:t>
      </w:r>
      <w:r w:rsidR="00000000" w:rsidRPr="00033231">
        <w:t>un sourire d</w:t>
      </w:r>
      <w:r>
        <w:t>’</w:t>
      </w:r>
      <w:r w:rsidR="00000000" w:rsidRPr="00033231">
        <w:t>attendrissement brilla sur son visage</w:t>
      </w:r>
      <w:r>
        <w:t>.</w:t>
      </w:r>
    </w:p>
    <w:p w14:paraId="50C6252E" w14:textId="77777777" w:rsidR="004F69D6" w:rsidRDefault="00000000" w:rsidP="0021796F">
      <w:r w:rsidRPr="00033231">
        <w:t>Il n</w:t>
      </w:r>
      <w:r w:rsidR="004F69D6">
        <w:t>’</w:t>
      </w:r>
      <w:r w:rsidRPr="00033231">
        <w:t>avait plus sur ses sensations son autorité de fer</w:t>
      </w:r>
      <w:r w:rsidR="004F69D6">
        <w:t xml:space="preserve"> ; </w:t>
      </w:r>
      <w:r w:rsidRPr="00033231">
        <w:t>dans son état de faiblesse</w:t>
      </w:r>
      <w:r w:rsidR="004F69D6">
        <w:t xml:space="preserve">, </w:t>
      </w:r>
      <w:r w:rsidRPr="00033231">
        <w:t>il ne pouvait cacher une légère émotion</w:t>
      </w:r>
      <w:r w:rsidR="004F69D6">
        <w:t>.</w:t>
      </w:r>
    </w:p>
    <w:p w14:paraId="2DDF177C" w14:textId="77777777" w:rsidR="004F69D6" w:rsidRDefault="004F69D6" w:rsidP="0021796F">
      <w:r>
        <w:t>« </w:t>
      </w:r>
      <w:r w:rsidR="00000000" w:rsidRPr="00033231">
        <w:t>Et pourquoi allez-vous déjà nous quitter</w:t>
      </w:r>
      <w:r>
        <w:t xml:space="preserve"> ? </w:t>
      </w:r>
      <w:r w:rsidR="00000000" w:rsidRPr="00033231">
        <w:t>lui demanda-t-elle</w:t>
      </w:r>
      <w:r>
        <w:t xml:space="preserve"> ; </w:t>
      </w:r>
      <w:r w:rsidR="00000000" w:rsidRPr="00033231">
        <w:t>nous vous garderons</w:t>
      </w:r>
      <w:r>
        <w:t xml:space="preserve">, </w:t>
      </w:r>
      <w:r w:rsidR="00000000" w:rsidRPr="00033231">
        <w:t>et nous ferons tout ce qu</w:t>
      </w:r>
      <w:r>
        <w:t>’</w:t>
      </w:r>
      <w:r w:rsidR="00000000" w:rsidRPr="00033231">
        <w:t>il est poss</w:t>
      </w:r>
      <w:r w:rsidR="00000000" w:rsidRPr="00033231">
        <w:t>i</w:t>
      </w:r>
      <w:r w:rsidR="00000000" w:rsidRPr="00033231">
        <w:t>ble de faire pour vous</w:t>
      </w:r>
      <w:r>
        <w:t xml:space="preserve">, </w:t>
      </w:r>
      <w:r w:rsidR="00000000" w:rsidRPr="00033231">
        <w:t>si vous voulez seulement demeurer ju</w:t>
      </w:r>
      <w:r w:rsidR="00000000" w:rsidRPr="00033231">
        <w:t>s</w:t>
      </w:r>
      <w:r w:rsidR="00000000" w:rsidRPr="00033231">
        <w:t>qu</w:t>
      </w:r>
      <w:r>
        <w:t>’</w:t>
      </w:r>
      <w:r w:rsidR="00000000" w:rsidRPr="00033231">
        <w:t>à ce que vous soyez plus fort</w:t>
      </w:r>
      <w:r>
        <w:t>.</w:t>
      </w:r>
    </w:p>
    <w:p w14:paraId="0ADC6282" w14:textId="5C8D255C" w:rsidR="00000000" w:rsidRPr="00033231" w:rsidRDefault="004F69D6" w:rsidP="0021796F">
      <w:r>
        <w:t>— </w:t>
      </w:r>
      <w:r w:rsidR="00000000" w:rsidRPr="00033231">
        <w:t>Au revoir</w:t>
      </w:r>
      <w:r>
        <w:t> ! »</w:t>
      </w:r>
      <w:r w:rsidR="00000000" w:rsidRPr="00033231">
        <w:t xml:space="preserve"> répéta-t-il</w:t>
      </w:r>
      <w:r>
        <w:t xml:space="preserve"> ; </w:t>
      </w:r>
      <w:r w:rsidR="00000000" w:rsidRPr="00033231">
        <w:t>et il ajouta</w:t>
      </w:r>
      <w:r>
        <w:t> : « </w:t>
      </w:r>
      <w:r w:rsidR="00000000" w:rsidRPr="00033231">
        <w:t>Vous avez été pour moi une mère</w:t>
      </w:r>
      <w:r>
        <w:t xml:space="preserve"> : </w:t>
      </w:r>
      <w:r w:rsidR="00000000" w:rsidRPr="00033231">
        <w:t>donnez un embrassement à votre fils ob</w:t>
      </w:r>
      <w:r w:rsidR="00000000" w:rsidRPr="00033231">
        <w:t>s</w:t>
      </w:r>
      <w:r w:rsidR="00000000" w:rsidRPr="00033231">
        <w:t>tiné</w:t>
      </w:r>
      <w:r>
        <w:t>. »</w:t>
      </w:r>
    </w:p>
    <w:p w14:paraId="7EC1B5C6" w14:textId="77777777" w:rsidR="004F69D6" w:rsidRDefault="00000000" w:rsidP="0021796F">
      <w:r w:rsidRPr="00033231">
        <w:t>Comment un étranger qu</w:t>
      </w:r>
      <w:r w:rsidR="004F69D6">
        <w:t>’</w:t>
      </w:r>
      <w:r w:rsidRPr="00033231">
        <w:t>il était</w:t>
      </w:r>
      <w:r w:rsidR="004F69D6">
        <w:t xml:space="preserve">, </w:t>
      </w:r>
      <w:r w:rsidRPr="00033231">
        <w:t>il lui offrit d</w:t>
      </w:r>
      <w:r w:rsidR="004F69D6">
        <w:t>’</w:t>
      </w:r>
      <w:r w:rsidRPr="00033231">
        <w:t>abord une joue</w:t>
      </w:r>
      <w:r w:rsidR="004F69D6">
        <w:t xml:space="preserve">, </w:t>
      </w:r>
      <w:r w:rsidRPr="00033231">
        <w:t>puis l</w:t>
      </w:r>
      <w:r w:rsidR="004F69D6">
        <w:t>’</w:t>
      </w:r>
      <w:r w:rsidRPr="00033231">
        <w:t>autre</w:t>
      </w:r>
      <w:r w:rsidR="004F69D6">
        <w:t xml:space="preserve"> : </w:t>
      </w:r>
      <w:r w:rsidRPr="00033231">
        <w:t>elle l</w:t>
      </w:r>
      <w:r w:rsidR="004F69D6">
        <w:t>’</w:t>
      </w:r>
      <w:r w:rsidRPr="00033231">
        <w:t>embrassa</w:t>
      </w:r>
      <w:r w:rsidR="004F69D6">
        <w:t>.</w:t>
      </w:r>
    </w:p>
    <w:p w14:paraId="637EFB56" w14:textId="77777777" w:rsidR="004F69D6" w:rsidRDefault="004F69D6" w:rsidP="0021796F">
      <w:r>
        <w:t>« </w:t>
      </w:r>
      <w:r w:rsidR="00000000" w:rsidRPr="00033231">
        <w:t>Quel trouble</w:t>
      </w:r>
      <w:r>
        <w:t xml:space="preserve">, </w:t>
      </w:r>
      <w:r w:rsidR="00000000" w:rsidRPr="00033231">
        <w:t>quel fardeau j</w:t>
      </w:r>
      <w:r>
        <w:t>’</w:t>
      </w:r>
      <w:r w:rsidR="00000000" w:rsidRPr="00033231">
        <w:t>ai été pour vous</w:t>
      </w:r>
      <w:r>
        <w:t xml:space="preserve"> ! </w:t>
      </w:r>
      <w:r w:rsidR="00000000" w:rsidRPr="00033231">
        <w:t>murmura-t-il</w:t>
      </w:r>
      <w:r>
        <w:t>.</w:t>
      </w:r>
    </w:p>
    <w:p w14:paraId="6CA42352" w14:textId="77777777" w:rsidR="004F69D6" w:rsidRDefault="004F69D6" w:rsidP="0021796F">
      <w:r>
        <w:t>— </w:t>
      </w:r>
      <w:r w:rsidR="00000000" w:rsidRPr="00033231">
        <w:t>C</w:t>
      </w:r>
      <w:r>
        <w:t>’</w:t>
      </w:r>
      <w:r w:rsidR="00000000" w:rsidRPr="00033231">
        <w:t>est maintenant que vous me faites le plus de peine</w:t>
      </w:r>
      <w:r>
        <w:t xml:space="preserve">, </w:t>
      </w:r>
      <w:r w:rsidR="00000000" w:rsidRPr="00033231">
        <w:t>e</w:t>
      </w:r>
      <w:r w:rsidR="00000000" w:rsidRPr="00033231">
        <w:t>n</w:t>
      </w:r>
      <w:r w:rsidR="00000000" w:rsidRPr="00033231">
        <w:t>têté jeune homme</w:t>
      </w:r>
      <w:r>
        <w:t xml:space="preserve">. </w:t>
      </w:r>
      <w:r w:rsidR="00000000" w:rsidRPr="00033231">
        <w:t xml:space="preserve">Je me demande qui va vous soigner au </w:t>
      </w:r>
      <w:r w:rsidR="00000000" w:rsidRPr="00033231">
        <w:lastRenderedPageBreak/>
        <w:t>co</w:t>
      </w:r>
      <w:r w:rsidR="00000000" w:rsidRPr="00033231">
        <w:t>t</w:t>
      </w:r>
      <w:r w:rsidR="00000000" w:rsidRPr="00033231">
        <w:t>t</w:t>
      </w:r>
      <w:r w:rsidR="00000000" w:rsidRPr="00033231">
        <w:t>a</w:t>
      </w:r>
      <w:r w:rsidR="00000000" w:rsidRPr="00033231">
        <w:t xml:space="preserve">ge de </w:t>
      </w:r>
      <w:proofErr w:type="spellStart"/>
      <w:r w:rsidR="00000000" w:rsidRPr="00033231">
        <w:t>Hollow</w:t>
      </w:r>
      <w:proofErr w:type="spellEnd"/>
      <w:r>
        <w:t xml:space="preserve"> : </w:t>
      </w:r>
      <w:r w:rsidR="00000000" w:rsidRPr="00033231">
        <w:t>votre sœur Hortense ne s</w:t>
      </w:r>
      <w:r>
        <w:t>’</w:t>
      </w:r>
      <w:r w:rsidR="00000000" w:rsidRPr="00033231">
        <w:t>entend pas plus à ces sortes de choses qu</w:t>
      </w:r>
      <w:r>
        <w:t>’</w:t>
      </w:r>
      <w:r w:rsidR="00000000" w:rsidRPr="00033231">
        <w:t>un enfant</w:t>
      </w:r>
      <w:r>
        <w:t>.</w:t>
      </w:r>
    </w:p>
    <w:p w14:paraId="77DF4A65" w14:textId="197D07E2" w:rsidR="00000000" w:rsidRPr="00033231" w:rsidRDefault="004F69D6" w:rsidP="0021796F">
      <w:r>
        <w:t>— </w:t>
      </w:r>
      <w:r w:rsidR="00000000" w:rsidRPr="00033231">
        <w:t>Dieu merci</w:t>
      </w:r>
      <w:r>
        <w:t xml:space="preserve"> ! </w:t>
      </w:r>
      <w:r w:rsidR="00000000" w:rsidRPr="00033231">
        <w:t>les soins pour me conserver la vie ne m</w:t>
      </w:r>
      <w:r>
        <w:t>’</w:t>
      </w:r>
      <w:r w:rsidR="00000000" w:rsidRPr="00033231">
        <w:t>ont pas manqué</w:t>
      </w:r>
      <w:r>
        <w:t>. »</w:t>
      </w:r>
    </w:p>
    <w:p w14:paraId="46F57B3D" w14:textId="77777777" w:rsidR="004F69D6" w:rsidRDefault="00000000" w:rsidP="0021796F">
      <w:r w:rsidRPr="00033231">
        <w:t>En ce moment</w:t>
      </w:r>
      <w:r w:rsidR="004F69D6">
        <w:t xml:space="preserve">, </w:t>
      </w:r>
      <w:r w:rsidRPr="00033231">
        <w:t>les petites filles arrivèrent</w:t>
      </w:r>
      <w:r w:rsidR="004F69D6">
        <w:t xml:space="preserve">, </w:t>
      </w:r>
      <w:r w:rsidRPr="00033231">
        <w:t>Jessie pleurant</w:t>
      </w:r>
      <w:r w:rsidR="004F69D6">
        <w:t xml:space="preserve">, </w:t>
      </w:r>
      <w:r w:rsidRPr="00033231">
        <w:t>Rose calme</w:t>
      </w:r>
      <w:r w:rsidR="004F69D6">
        <w:t xml:space="preserve">, </w:t>
      </w:r>
      <w:r w:rsidRPr="00033231">
        <w:t>mais grave</w:t>
      </w:r>
      <w:r w:rsidR="004F69D6">
        <w:t xml:space="preserve">. </w:t>
      </w:r>
      <w:r w:rsidRPr="00033231">
        <w:t>Moore les prit dans le vestibule pour les apaiser</w:t>
      </w:r>
      <w:r w:rsidR="004F69D6">
        <w:t xml:space="preserve">, </w:t>
      </w:r>
      <w:r w:rsidRPr="00033231">
        <w:t>les caresser et les embrasser</w:t>
      </w:r>
      <w:r w:rsidR="004F69D6">
        <w:t xml:space="preserve">. </w:t>
      </w:r>
      <w:r w:rsidRPr="00033231">
        <w:t>Il savait qu</w:t>
      </w:r>
      <w:r w:rsidR="004F69D6">
        <w:t>’</w:t>
      </w:r>
      <w:r w:rsidRPr="00033231">
        <w:t>il n</w:t>
      </w:r>
      <w:r w:rsidR="004F69D6">
        <w:t>’</w:t>
      </w:r>
      <w:r w:rsidRPr="00033231">
        <w:t>était pas dans la nature de leur mère de supporter la vue des caresses qui n</w:t>
      </w:r>
      <w:r w:rsidR="004F69D6">
        <w:t>’</w:t>
      </w:r>
      <w:r w:rsidRPr="00033231">
        <w:t>étaient point pour elle</w:t>
      </w:r>
      <w:r w:rsidR="004F69D6">
        <w:t xml:space="preserve">. </w:t>
      </w:r>
      <w:r w:rsidRPr="00033231">
        <w:t>Elle eût été contrariée de le voir même caresser un petit chat en sa présence</w:t>
      </w:r>
      <w:r w:rsidR="004F69D6">
        <w:t>.</w:t>
      </w:r>
    </w:p>
    <w:p w14:paraId="6ADDC69B" w14:textId="2896B732" w:rsidR="004F69D6" w:rsidRDefault="00000000" w:rsidP="0021796F">
      <w:r w:rsidRPr="00033231">
        <w:t>Les garçons étaient autour de la voiture lorsque Moore y monta</w:t>
      </w:r>
      <w:r w:rsidR="004F69D6">
        <w:t xml:space="preserve"> ; </w:t>
      </w:r>
      <w:r w:rsidRPr="00033231">
        <w:t>mais pour eux il n</w:t>
      </w:r>
      <w:r w:rsidR="004F69D6">
        <w:t>’</w:t>
      </w:r>
      <w:r w:rsidRPr="00033231">
        <w:t>eut point d</w:t>
      </w:r>
      <w:r w:rsidR="004F69D6">
        <w:t>’</w:t>
      </w:r>
      <w:r w:rsidRPr="00033231">
        <w:t>adieux</w:t>
      </w:r>
      <w:r w:rsidR="004F69D6">
        <w:t xml:space="preserve">. </w:t>
      </w:r>
      <w:r w:rsidRPr="00033231">
        <w:t xml:space="preserve">Il dit seulement à </w:t>
      </w:r>
      <w:r w:rsidR="004F69D6">
        <w:t>M. </w:t>
      </w:r>
      <w:r w:rsidRPr="00033231">
        <w:t>Yorke</w:t>
      </w:r>
      <w:r w:rsidR="004F69D6">
        <w:t> :</w:t>
      </w:r>
    </w:p>
    <w:p w14:paraId="39DD5C92" w14:textId="52859CD0" w:rsidR="00000000" w:rsidRPr="00033231" w:rsidRDefault="004F69D6" w:rsidP="0021796F">
      <w:r>
        <w:t>« </w:t>
      </w:r>
      <w:r w:rsidR="00000000" w:rsidRPr="00033231">
        <w:t>Vous voilà heureusement débarrassé de moi</w:t>
      </w:r>
      <w:r>
        <w:t xml:space="preserve">. </w:t>
      </w:r>
      <w:r w:rsidR="00000000" w:rsidRPr="00033231">
        <w:t>Ce coup de fusil a été malheureux pour vous</w:t>
      </w:r>
      <w:r>
        <w:t xml:space="preserve">, </w:t>
      </w:r>
      <w:r w:rsidR="00000000" w:rsidRPr="00033231">
        <w:t>Yorke</w:t>
      </w:r>
      <w:r>
        <w:t xml:space="preserve"> ; </w:t>
      </w:r>
      <w:r w:rsidR="00000000" w:rsidRPr="00033231">
        <w:t xml:space="preserve">il a changé </w:t>
      </w:r>
      <w:proofErr w:type="spellStart"/>
      <w:r w:rsidR="00000000" w:rsidRPr="00033231">
        <w:t>Briarmains</w:t>
      </w:r>
      <w:proofErr w:type="spellEnd"/>
      <w:r w:rsidR="00000000" w:rsidRPr="00033231">
        <w:t xml:space="preserve"> en un hôpital</w:t>
      </w:r>
      <w:r>
        <w:t xml:space="preserve">. </w:t>
      </w:r>
      <w:r w:rsidR="00000000" w:rsidRPr="00033231">
        <w:t>Venez me voir bientôt au cottage</w:t>
      </w:r>
      <w:r>
        <w:t>. »</w:t>
      </w:r>
    </w:p>
    <w:p w14:paraId="308DF0E1" w14:textId="77777777" w:rsidR="004F69D6" w:rsidRDefault="00000000" w:rsidP="0021796F">
      <w:r w:rsidRPr="00033231">
        <w:t>Il releva la glace</w:t>
      </w:r>
      <w:r w:rsidR="004F69D6">
        <w:t xml:space="preserve"> ; </w:t>
      </w:r>
      <w:r w:rsidRPr="00033231">
        <w:t>la voiture roula en avant</w:t>
      </w:r>
      <w:r w:rsidR="004F69D6">
        <w:t xml:space="preserve">. </w:t>
      </w:r>
      <w:r w:rsidRPr="00033231">
        <w:t>Au bout d</w:t>
      </w:r>
      <w:r w:rsidR="004F69D6">
        <w:t>’</w:t>
      </w:r>
      <w:r w:rsidRPr="00033231">
        <w:t>une demi-heure</w:t>
      </w:r>
      <w:r w:rsidR="004F69D6">
        <w:t xml:space="preserve">, </w:t>
      </w:r>
      <w:r w:rsidRPr="00033231">
        <w:t>il descendait au guichet de son jardin</w:t>
      </w:r>
      <w:r w:rsidR="004F69D6">
        <w:t xml:space="preserve">. </w:t>
      </w:r>
      <w:r w:rsidRPr="00033231">
        <w:t>Après avoir payé le conducteur et renvoyé la voiture</w:t>
      </w:r>
      <w:r w:rsidR="004F69D6">
        <w:t xml:space="preserve">, </w:t>
      </w:r>
      <w:r w:rsidRPr="00033231">
        <w:t>il s</w:t>
      </w:r>
      <w:r w:rsidR="004F69D6">
        <w:t>’</w:t>
      </w:r>
      <w:r w:rsidRPr="00033231">
        <w:t>appuya un instant sur ce guichet</w:t>
      </w:r>
      <w:r w:rsidR="004F69D6">
        <w:t xml:space="preserve">, </w:t>
      </w:r>
      <w:r w:rsidRPr="00033231">
        <w:t>à la fois pour se reposer et réfléchir</w:t>
      </w:r>
      <w:r w:rsidR="004F69D6">
        <w:t>.</w:t>
      </w:r>
    </w:p>
    <w:p w14:paraId="1D805EA8" w14:textId="5AB5E642" w:rsidR="00000000" w:rsidRPr="00033231" w:rsidRDefault="004F69D6" w:rsidP="0021796F">
      <w:r>
        <w:t>« </w:t>
      </w:r>
      <w:r w:rsidR="00000000" w:rsidRPr="00033231">
        <w:t>Il y a six mois</w:t>
      </w:r>
      <w:r>
        <w:t xml:space="preserve">, </w:t>
      </w:r>
      <w:r w:rsidR="00000000" w:rsidRPr="00033231">
        <w:t>je sortis par cette porte</w:t>
      </w:r>
      <w:r>
        <w:t xml:space="preserve">, </w:t>
      </w:r>
      <w:r w:rsidR="00000000" w:rsidRPr="00033231">
        <w:t>dit-il</w:t>
      </w:r>
      <w:r>
        <w:t xml:space="preserve">, </w:t>
      </w:r>
      <w:r w:rsidR="00000000" w:rsidRPr="00033231">
        <w:t>fier</w:t>
      </w:r>
      <w:r>
        <w:t xml:space="preserve">, </w:t>
      </w:r>
      <w:r w:rsidR="00000000" w:rsidRPr="00033231">
        <w:t>irrité</w:t>
      </w:r>
      <w:r>
        <w:t xml:space="preserve">, </w:t>
      </w:r>
      <w:r w:rsidR="00000000" w:rsidRPr="00033231">
        <w:t>découragé</w:t>
      </w:r>
      <w:r>
        <w:t xml:space="preserve"> ; </w:t>
      </w:r>
      <w:r w:rsidR="00000000" w:rsidRPr="00033231">
        <w:t>je reviens plus triste et plus sage</w:t>
      </w:r>
      <w:r>
        <w:t xml:space="preserve"> ; </w:t>
      </w:r>
      <w:r w:rsidR="00000000" w:rsidRPr="00033231">
        <w:t>assez faible</w:t>
      </w:r>
      <w:r>
        <w:t xml:space="preserve">, </w:t>
      </w:r>
      <w:r w:rsidR="00000000" w:rsidRPr="00033231">
        <w:t>mais non brisé</w:t>
      </w:r>
      <w:r>
        <w:t xml:space="preserve">. </w:t>
      </w:r>
      <w:r w:rsidR="00000000" w:rsidRPr="00033231">
        <w:t>Un autre monde s</w:t>
      </w:r>
      <w:r>
        <w:t>’</w:t>
      </w:r>
      <w:r w:rsidR="00000000" w:rsidRPr="00033231">
        <w:t>est fait pour moi</w:t>
      </w:r>
      <w:r>
        <w:t xml:space="preserve">, </w:t>
      </w:r>
      <w:r w:rsidR="00000000" w:rsidRPr="00033231">
        <w:t>un monde froid et gris</w:t>
      </w:r>
      <w:r>
        <w:t xml:space="preserve">, </w:t>
      </w:r>
      <w:r w:rsidR="00000000" w:rsidRPr="00033231">
        <w:t>calme cependant</w:t>
      </w:r>
      <w:r>
        <w:t xml:space="preserve">, </w:t>
      </w:r>
      <w:r w:rsidR="00000000" w:rsidRPr="00033231">
        <w:t>et dans lequel</w:t>
      </w:r>
      <w:r>
        <w:t xml:space="preserve">, </w:t>
      </w:r>
      <w:r w:rsidR="00000000" w:rsidRPr="00033231">
        <w:t>si je n</w:t>
      </w:r>
      <w:r>
        <w:t>’</w:t>
      </w:r>
      <w:r w:rsidR="00000000" w:rsidRPr="00033231">
        <w:t>ai que peu d</w:t>
      </w:r>
      <w:r>
        <w:t>’</w:t>
      </w:r>
      <w:r w:rsidR="00000000" w:rsidRPr="00033231">
        <w:t>espérance</w:t>
      </w:r>
      <w:r>
        <w:t xml:space="preserve">, </w:t>
      </w:r>
      <w:r w:rsidR="00000000" w:rsidRPr="00033231">
        <w:t>je n</w:t>
      </w:r>
      <w:r>
        <w:t>’</w:t>
      </w:r>
      <w:r w:rsidR="00000000" w:rsidRPr="00033231">
        <w:t>ai du moins pas de craintes</w:t>
      </w:r>
      <w:r>
        <w:t xml:space="preserve">. </w:t>
      </w:r>
      <w:r w:rsidR="00000000" w:rsidRPr="00033231">
        <w:t>Toutes mes serv</w:t>
      </w:r>
      <w:r w:rsidR="00000000" w:rsidRPr="00033231">
        <w:t>i</w:t>
      </w:r>
      <w:r w:rsidR="00000000" w:rsidRPr="00033231">
        <w:t>les terreurs d</w:t>
      </w:r>
      <w:r>
        <w:t>’</w:t>
      </w:r>
      <w:r w:rsidR="00000000" w:rsidRPr="00033231">
        <w:t>embarras futurs m</w:t>
      </w:r>
      <w:r>
        <w:t>’</w:t>
      </w:r>
      <w:r w:rsidR="00000000" w:rsidRPr="00033231">
        <w:t>ont abandonné</w:t>
      </w:r>
      <w:r>
        <w:t xml:space="preserve"> : </w:t>
      </w:r>
      <w:r w:rsidR="00000000" w:rsidRPr="00033231">
        <w:t>que le pire a</w:t>
      </w:r>
      <w:r w:rsidR="00000000" w:rsidRPr="00033231">
        <w:t>r</w:t>
      </w:r>
      <w:r w:rsidR="00000000" w:rsidRPr="00033231">
        <w:t>rive</w:t>
      </w:r>
      <w:r>
        <w:t xml:space="preserve">, </w:t>
      </w:r>
      <w:r w:rsidR="00000000" w:rsidRPr="00033231">
        <w:t>et je puis travailler</w:t>
      </w:r>
      <w:r>
        <w:t xml:space="preserve">, </w:t>
      </w:r>
      <w:r w:rsidR="00000000" w:rsidRPr="00033231">
        <w:t xml:space="preserve">comme </w:t>
      </w:r>
      <w:r>
        <w:t>Joe</w:t>
      </w:r>
      <w:r w:rsidR="00000000" w:rsidRPr="00033231">
        <w:t xml:space="preserve"> Scott</w:t>
      </w:r>
      <w:r>
        <w:t xml:space="preserve">, </w:t>
      </w:r>
      <w:r w:rsidR="00000000" w:rsidRPr="00033231">
        <w:t>pour gagner honor</w:t>
      </w:r>
      <w:r w:rsidR="00000000" w:rsidRPr="00033231">
        <w:t>a</w:t>
      </w:r>
      <w:r w:rsidR="00000000" w:rsidRPr="00033231">
        <w:t>blement ma vie</w:t>
      </w:r>
      <w:r>
        <w:t xml:space="preserve"> ; </w:t>
      </w:r>
      <w:r w:rsidR="00000000" w:rsidRPr="00033231">
        <w:t>dans un tel sort je vois de la peine</w:t>
      </w:r>
      <w:r>
        <w:t xml:space="preserve">, </w:t>
      </w:r>
      <w:r w:rsidR="00000000" w:rsidRPr="00033231">
        <w:t>mais point de dégradation</w:t>
      </w:r>
      <w:r>
        <w:t xml:space="preserve">. </w:t>
      </w:r>
      <w:r w:rsidR="00000000" w:rsidRPr="00033231">
        <w:t>Autrefois</w:t>
      </w:r>
      <w:r>
        <w:t xml:space="preserve">, </w:t>
      </w:r>
      <w:r w:rsidR="00000000" w:rsidRPr="00033231">
        <w:t>à mes yeux</w:t>
      </w:r>
      <w:r>
        <w:t xml:space="preserve">, </w:t>
      </w:r>
      <w:r w:rsidR="00000000" w:rsidRPr="00033231">
        <w:t>la ruine pécuniaire équ</w:t>
      </w:r>
      <w:r w:rsidR="00000000" w:rsidRPr="00033231">
        <w:t>i</w:t>
      </w:r>
      <w:r w:rsidR="00000000" w:rsidRPr="00033231">
        <w:t>valait au déshonneur</w:t>
      </w:r>
      <w:r>
        <w:t xml:space="preserve">. </w:t>
      </w:r>
      <w:r w:rsidR="00000000" w:rsidRPr="00033231">
        <w:t>Il n</w:t>
      </w:r>
      <w:r>
        <w:t>’</w:t>
      </w:r>
      <w:r w:rsidR="00000000" w:rsidRPr="00033231">
        <w:t xml:space="preserve">en est pas de même </w:t>
      </w:r>
      <w:r w:rsidR="00000000" w:rsidRPr="00033231">
        <w:lastRenderedPageBreak/>
        <w:t>aujourd</w:t>
      </w:r>
      <w:r>
        <w:t>’</w:t>
      </w:r>
      <w:r w:rsidR="00000000" w:rsidRPr="00033231">
        <w:t>hui</w:t>
      </w:r>
      <w:r>
        <w:t xml:space="preserve"> : </w:t>
      </w:r>
      <w:r w:rsidR="00000000" w:rsidRPr="00033231">
        <w:t>je connais la différence</w:t>
      </w:r>
      <w:r>
        <w:t xml:space="preserve">. </w:t>
      </w:r>
      <w:r w:rsidR="00000000" w:rsidRPr="00033231">
        <w:t>La ruine est un mal</w:t>
      </w:r>
      <w:r>
        <w:t xml:space="preserve">, </w:t>
      </w:r>
      <w:r w:rsidR="00000000" w:rsidRPr="00033231">
        <w:t>mais un mal auquel je suis préparé</w:t>
      </w:r>
      <w:r>
        <w:t xml:space="preserve"> ; </w:t>
      </w:r>
      <w:r w:rsidR="00000000" w:rsidRPr="00033231">
        <w:t>je sais le jour où elle viendra</w:t>
      </w:r>
      <w:r>
        <w:t xml:space="preserve">, </w:t>
      </w:r>
      <w:r w:rsidR="00000000" w:rsidRPr="00033231">
        <w:t>j</w:t>
      </w:r>
      <w:r>
        <w:t>’</w:t>
      </w:r>
      <w:r w:rsidR="00000000" w:rsidRPr="00033231">
        <w:t>ai calculé</w:t>
      </w:r>
      <w:r>
        <w:t xml:space="preserve">. </w:t>
      </w:r>
      <w:r w:rsidR="00000000" w:rsidRPr="00033231">
        <w:t>Je puis encore la retarder de six mois</w:t>
      </w:r>
      <w:r>
        <w:t xml:space="preserve">, </w:t>
      </w:r>
      <w:r w:rsidR="00000000" w:rsidRPr="00033231">
        <w:t>pas une heure de plus</w:t>
      </w:r>
      <w:r>
        <w:t xml:space="preserve">. </w:t>
      </w:r>
      <w:r w:rsidR="00000000" w:rsidRPr="00033231">
        <w:t>Si pe</w:t>
      </w:r>
      <w:r w:rsidR="00000000" w:rsidRPr="00033231">
        <w:t>n</w:t>
      </w:r>
      <w:r w:rsidR="00000000" w:rsidRPr="00033231">
        <w:t>dant ce temps les choses changent</w:t>
      </w:r>
      <w:r>
        <w:t xml:space="preserve">, </w:t>
      </w:r>
      <w:r w:rsidR="00000000" w:rsidRPr="00033231">
        <w:t>ce qui n</w:t>
      </w:r>
      <w:r>
        <w:t>’</w:t>
      </w:r>
      <w:r w:rsidR="00000000" w:rsidRPr="00033231">
        <w:t>est pas probable</w:t>
      </w:r>
      <w:r>
        <w:t xml:space="preserve"> ; </w:t>
      </w:r>
      <w:r w:rsidR="00000000" w:rsidRPr="00033231">
        <w:t>si les liens qui garrottent notre commerce</w:t>
      </w:r>
      <w:r>
        <w:t xml:space="preserve">, </w:t>
      </w:r>
      <w:r w:rsidR="00000000" w:rsidRPr="00033231">
        <w:t>et qui semblent en ce moment indissolubles</w:t>
      </w:r>
      <w:r>
        <w:t xml:space="preserve">, </w:t>
      </w:r>
      <w:r w:rsidR="00000000" w:rsidRPr="00033231">
        <w:t>venaient à se relâcher</w:t>
      </w:r>
      <w:r>
        <w:t xml:space="preserve"> (</w:t>
      </w:r>
      <w:r w:rsidR="00000000" w:rsidRPr="00033231">
        <w:t>de toutes choses la moins probable</w:t>
      </w:r>
      <w:r>
        <w:t xml:space="preserve">), </w:t>
      </w:r>
      <w:r w:rsidR="00000000" w:rsidRPr="00033231">
        <w:t>je pourrais être victorieux dans cette longue lutte</w:t>
      </w:r>
      <w:r>
        <w:t xml:space="preserve"> ; </w:t>
      </w:r>
      <w:r w:rsidR="00000000" w:rsidRPr="00033231">
        <w:t>je pourrais</w:t>
      </w:r>
      <w:r>
        <w:t xml:space="preserve">, </w:t>
      </w:r>
      <w:r w:rsidR="00000000" w:rsidRPr="00033231">
        <w:t>grand Dieu</w:t>
      </w:r>
      <w:r>
        <w:t xml:space="preserve"> ! </w:t>
      </w:r>
      <w:r w:rsidR="00000000" w:rsidRPr="00033231">
        <w:t>que ne pourrais-je pas</w:t>
      </w:r>
      <w:r>
        <w:t xml:space="preserve"> ?… </w:t>
      </w:r>
      <w:r w:rsidR="00000000" w:rsidRPr="00033231">
        <w:t>Mais cette pensée est de la folie</w:t>
      </w:r>
      <w:r>
        <w:t xml:space="preserve"> : </w:t>
      </w:r>
      <w:r w:rsidR="00000000" w:rsidRPr="00033231">
        <w:t>voyons les choses d</w:t>
      </w:r>
      <w:r>
        <w:t>’</w:t>
      </w:r>
      <w:r w:rsidR="00000000" w:rsidRPr="00033231">
        <w:t>un œil sain</w:t>
      </w:r>
      <w:r>
        <w:t xml:space="preserve">. </w:t>
      </w:r>
      <w:r w:rsidR="00000000" w:rsidRPr="00033231">
        <w:t>La ruine abattra sa hache sur les racines de ma fortune</w:t>
      </w:r>
      <w:r>
        <w:t xml:space="preserve">. </w:t>
      </w:r>
      <w:r w:rsidR="00000000" w:rsidRPr="00033231">
        <w:t>J</w:t>
      </w:r>
      <w:r>
        <w:t>’</w:t>
      </w:r>
      <w:r w:rsidR="00000000" w:rsidRPr="00033231">
        <w:t>en sais</w:t>
      </w:r>
      <w:r w:rsidR="00000000" w:rsidRPr="00033231">
        <w:t>i</w:t>
      </w:r>
      <w:r w:rsidR="00000000" w:rsidRPr="00033231">
        <w:t>rai un rameau</w:t>
      </w:r>
      <w:r>
        <w:t xml:space="preserve">, </w:t>
      </w:r>
      <w:r w:rsidR="00000000" w:rsidRPr="00033231">
        <w:t>je traverserai la mer et irai te planter dans les f</w:t>
      </w:r>
      <w:r w:rsidR="00000000" w:rsidRPr="00033231">
        <w:t>o</w:t>
      </w:r>
      <w:r w:rsidR="00000000" w:rsidRPr="00033231">
        <w:t>rêts de l</w:t>
      </w:r>
      <w:r>
        <w:t>’</w:t>
      </w:r>
      <w:r w:rsidR="00000000" w:rsidRPr="00033231">
        <w:t>Amérique</w:t>
      </w:r>
      <w:r>
        <w:t xml:space="preserve">. </w:t>
      </w:r>
      <w:r w:rsidR="00000000" w:rsidRPr="00033231">
        <w:t>Louis viendra avec moi</w:t>
      </w:r>
      <w:r>
        <w:t xml:space="preserve">. </w:t>
      </w:r>
      <w:r w:rsidR="00000000" w:rsidRPr="00033231">
        <w:t>Ne viendra-t-il que Louis</w:t>
      </w:r>
      <w:r>
        <w:t xml:space="preserve"> ? </w:t>
      </w:r>
      <w:r w:rsidR="00000000" w:rsidRPr="00033231">
        <w:t>Je ne puis le dire</w:t>
      </w:r>
      <w:r>
        <w:t xml:space="preserve"> ; </w:t>
      </w:r>
      <w:r w:rsidR="00000000" w:rsidRPr="00033231">
        <w:t>je n</w:t>
      </w:r>
      <w:r>
        <w:t>’</w:t>
      </w:r>
      <w:r w:rsidR="00000000" w:rsidRPr="00033231">
        <w:t>ai pas le droit de le demander</w:t>
      </w:r>
      <w:r>
        <w:t>. »</w:t>
      </w:r>
    </w:p>
    <w:p w14:paraId="5C27141A" w14:textId="77777777" w:rsidR="004F69D6" w:rsidRDefault="00000000" w:rsidP="0021796F">
      <w:r w:rsidRPr="00033231">
        <w:t>Il entra dans la maison</w:t>
      </w:r>
      <w:r w:rsidR="004F69D6">
        <w:t>.</w:t>
      </w:r>
    </w:p>
    <w:p w14:paraId="10B14E63" w14:textId="77777777" w:rsidR="004F69D6" w:rsidRDefault="00000000" w:rsidP="0021796F">
      <w:r w:rsidRPr="00033231">
        <w:t>C</w:t>
      </w:r>
      <w:r w:rsidR="004F69D6">
        <w:t>’</w:t>
      </w:r>
      <w:r w:rsidRPr="00033231">
        <w:t>était le soir</w:t>
      </w:r>
      <w:r w:rsidR="004F69D6">
        <w:t xml:space="preserve"> ; </w:t>
      </w:r>
      <w:r w:rsidRPr="00033231">
        <w:t>le crépuscule n</w:t>
      </w:r>
      <w:r w:rsidR="004F69D6">
        <w:t>’</w:t>
      </w:r>
      <w:r w:rsidRPr="00033231">
        <w:t>avait pas encore fait place à nuit</w:t>
      </w:r>
      <w:r w:rsidR="004F69D6">
        <w:t xml:space="preserve"> : </w:t>
      </w:r>
      <w:r w:rsidRPr="00033231">
        <w:t>un crépuscule sans étoiles et sans lune</w:t>
      </w:r>
      <w:r w:rsidR="004F69D6">
        <w:t xml:space="preserve"> ; </w:t>
      </w:r>
      <w:r w:rsidRPr="00033231">
        <w:t>car</w:t>
      </w:r>
      <w:r w:rsidR="004F69D6">
        <w:t xml:space="preserve">, </w:t>
      </w:r>
      <w:r w:rsidRPr="00033231">
        <w:t>bien qu</w:t>
      </w:r>
      <w:r w:rsidR="004F69D6">
        <w:t>’</w:t>
      </w:r>
      <w:r w:rsidRPr="00033231">
        <w:t>il fît une gelée sèche</w:t>
      </w:r>
      <w:r w:rsidR="004F69D6">
        <w:t xml:space="preserve">, </w:t>
      </w:r>
      <w:r w:rsidRPr="00033231">
        <w:t>le ciel portait un masque de nuages cong</w:t>
      </w:r>
      <w:r>
        <w:t>e</w:t>
      </w:r>
      <w:r w:rsidRPr="00033231">
        <w:t>lés et denses</w:t>
      </w:r>
      <w:r w:rsidR="004F69D6">
        <w:t xml:space="preserve">. </w:t>
      </w:r>
      <w:r w:rsidRPr="00033231">
        <w:t>L</w:t>
      </w:r>
      <w:r w:rsidR="004F69D6">
        <w:t>’</w:t>
      </w:r>
      <w:r w:rsidRPr="00033231">
        <w:t>écluse du moulin était aussi gelée</w:t>
      </w:r>
      <w:r w:rsidR="004F69D6">
        <w:t xml:space="preserve"> : </w:t>
      </w:r>
      <w:proofErr w:type="spellStart"/>
      <w:r w:rsidRPr="00033231">
        <w:t>Hollow</w:t>
      </w:r>
      <w:proofErr w:type="spellEnd"/>
      <w:r w:rsidRPr="00033231">
        <w:t xml:space="preserve"> était fort tranquille</w:t>
      </w:r>
      <w:r w:rsidR="004F69D6">
        <w:t xml:space="preserve"> ; </w:t>
      </w:r>
      <w:r w:rsidRPr="00033231">
        <w:t>à l</w:t>
      </w:r>
      <w:r w:rsidR="004F69D6">
        <w:t>’</w:t>
      </w:r>
      <w:r w:rsidRPr="00033231">
        <w:t>intérieur</w:t>
      </w:r>
      <w:r w:rsidR="004F69D6">
        <w:t xml:space="preserve">, </w:t>
      </w:r>
      <w:r w:rsidRPr="00033231">
        <w:t>il faisait déjà nuit</w:t>
      </w:r>
      <w:r w:rsidR="004F69D6">
        <w:t xml:space="preserve">. </w:t>
      </w:r>
      <w:r w:rsidRPr="00033231">
        <w:t>Sarah avait allumé un bon feu dans le parloir</w:t>
      </w:r>
      <w:r w:rsidR="004F69D6">
        <w:t xml:space="preserve">, </w:t>
      </w:r>
      <w:r w:rsidRPr="00033231">
        <w:t>elle préparait le thé dans la cuisine</w:t>
      </w:r>
      <w:r w:rsidR="004F69D6">
        <w:t>.</w:t>
      </w:r>
    </w:p>
    <w:p w14:paraId="385B4A82" w14:textId="623B1C15" w:rsidR="00000000" w:rsidRPr="00033231" w:rsidRDefault="004F69D6" w:rsidP="0021796F">
      <w:r>
        <w:t>« </w:t>
      </w:r>
      <w:r w:rsidR="00000000" w:rsidRPr="00033231">
        <w:t>Hortense</w:t>
      </w:r>
      <w:r>
        <w:t xml:space="preserve">, </w:t>
      </w:r>
      <w:r w:rsidR="00000000" w:rsidRPr="00033231">
        <w:t>dit Moore</w:t>
      </w:r>
      <w:r>
        <w:t xml:space="preserve">, </w:t>
      </w:r>
      <w:r w:rsidR="00000000" w:rsidRPr="00033231">
        <w:t>pendant que sœur s</w:t>
      </w:r>
      <w:r>
        <w:t>’</w:t>
      </w:r>
      <w:r w:rsidR="00000000" w:rsidRPr="00033231">
        <w:t>empressait de le débarrasser de son manteau</w:t>
      </w:r>
      <w:r>
        <w:t xml:space="preserve">, </w:t>
      </w:r>
      <w:r w:rsidR="00000000" w:rsidRPr="00033231">
        <w:t>je suis heureux de rentrer à la maison</w:t>
      </w:r>
      <w:r>
        <w:t>. »</w:t>
      </w:r>
    </w:p>
    <w:p w14:paraId="40BC0724" w14:textId="77777777" w:rsidR="004F69D6" w:rsidRDefault="00000000" w:rsidP="0021796F">
      <w:r w:rsidRPr="00033231">
        <w:t>Hortense ne sentit point la singulière nouveauté de cette expression de son frère</w:t>
      </w:r>
      <w:r w:rsidR="004F69D6">
        <w:t xml:space="preserve">, </w:t>
      </w:r>
      <w:r w:rsidRPr="00033231">
        <w:t>qui n</w:t>
      </w:r>
      <w:r w:rsidR="004F69D6">
        <w:t>’</w:t>
      </w:r>
      <w:r w:rsidRPr="00033231">
        <w:t>avait jamais appelé le cottage sa maison</w:t>
      </w:r>
      <w:r w:rsidR="004F69D6">
        <w:t xml:space="preserve">, </w:t>
      </w:r>
      <w:r w:rsidRPr="00033231">
        <w:t>et auquel ses étroites limites avaient toujours paru pl</w:t>
      </w:r>
      <w:r w:rsidRPr="00033231">
        <w:t>u</w:t>
      </w:r>
      <w:r w:rsidRPr="00033231">
        <w:t>tôt restrictives que protectrices</w:t>
      </w:r>
      <w:r w:rsidR="004F69D6">
        <w:t xml:space="preserve"> : </w:t>
      </w:r>
      <w:r w:rsidRPr="00033231">
        <w:t>cependant tout ce qui contr</w:t>
      </w:r>
      <w:r w:rsidRPr="00033231">
        <w:t>i</w:t>
      </w:r>
      <w:r w:rsidRPr="00033231">
        <w:t>buait au bonheur de son frère lui faisait plaisir</w:t>
      </w:r>
      <w:r w:rsidR="004F69D6">
        <w:t xml:space="preserve">, </w:t>
      </w:r>
      <w:r w:rsidRPr="00033231">
        <w:t>et elle s</w:t>
      </w:r>
      <w:r w:rsidR="004F69D6">
        <w:t>’</w:t>
      </w:r>
      <w:r w:rsidRPr="00033231">
        <w:t>exprima en conséquence</w:t>
      </w:r>
      <w:r w:rsidR="004F69D6">
        <w:t>.</w:t>
      </w:r>
    </w:p>
    <w:p w14:paraId="0540FD7E" w14:textId="77777777" w:rsidR="004F69D6" w:rsidRDefault="00000000" w:rsidP="0021796F">
      <w:r w:rsidRPr="00033231">
        <w:lastRenderedPageBreak/>
        <w:t>Il s</w:t>
      </w:r>
      <w:r w:rsidR="004F69D6">
        <w:t>’</w:t>
      </w:r>
      <w:r w:rsidRPr="00033231">
        <w:t>assit</w:t>
      </w:r>
      <w:r w:rsidR="004F69D6">
        <w:t xml:space="preserve">, </w:t>
      </w:r>
      <w:r w:rsidRPr="00033231">
        <w:t>mais se releva bientôt</w:t>
      </w:r>
      <w:r w:rsidR="004F69D6">
        <w:t xml:space="preserve"> : </w:t>
      </w:r>
      <w:r w:rsidRPr="00033231">
        <w:t>il alla à la fenêtre</w:t>
      </w:r>
      <w:r w:rsidR="004F69D6">
        <w:t xml:space="preserve">, </w:t>
      </w:r>
      <w:r w:rsidRPr="00033231">
        <w:t>puis il revint auprès du feu</w:t>
      </w:r>
      <w:r w:rsidR="004F69D6">
        <w:t>.</w:t>
      </w:r>
    </w:p>
    <w:p w14:paraId="04DBDF26" w14:textId="77777777" w:rsidR="004F69D6" w:rsidRDefault="004F69D6" w:rsidP="0021796F">
      <w:r>
        <w:t>« </w:t>
      </w:r>
      <w:r w:rsidR="00000000" w:rsidRPr="00033231">
        <w:t>Hortense</w:t>
      </w:r>
      <w:r>
        <w:t> !</w:t>
      </w:r>
    </w:p>
    <w:p w14:paraId="305CEB97" w14:textId="77777777" w:rsidR="004F69D6" w:rsidRDefault="004F69D6" w:rsidP="0021796F">
      <w:r>
        <w:t>— </w:t>
      </w:r>
      <w:r w:rsidR="00000000" w:rsidRPr="00033231">
        <w:t>Mon frère</w:t>
      </w:r>
      <w:r>
        <w:t> ?</w:t>
      </w:r>
    </w:p>
    <w:p w14:paraId="1F58CFD9" w14:textId="77777777" w:rsidR="004F69D6" w:rsidRDefault="004F69D6" w:rsidP="0021796F">
      <w:r>
        <w:t>— </w:t>
      </w:r>
      <w:r w:rsidR="00000000" w:rsidRPr="00033231">
        <w:t>Ce petit parloir paraît très-propre et très-agréable</w:t>
      </w:r>
      <w:r>
        <w:t xml:space="preserve"> ; </w:t>
      </w:r>
      <w:r w:rsidR="00000000" w:rsidRPr="00033231">
        <w:t>il est plus brillant que d</w:t>
      </w:r>
      <w:r>
        <w:t>’</w:t>
      </w:r>
      <w:r w:rsidR="00000000" w:rsidRPr="00033231">
        <w:t>habitude</w:t>
      </w:r>
      <w:r>
        <w:t>.</w:t>
      </w:r>
    </w:p>
    <w:p w14:paraId="4ED98D94" w14:textId="77777777" w:rsidR="004F69D6" w:rsidRDefault="004F69D6" w:rsidP="0021796F">
      <w:r>
        <w:t>— </w:t>
      </w:r>
      <w:r w:rsidR="00000000" w:rsidRPr="00033231">
        <w:t>C</w:t>
      </w:r>
      <w:r>
        <w:t>’</w:t>
      </w:r>
      <w:r w:rsidR="00000000" w:rsidRPr="00033231">
        <w:t>est vrai</w:t>
      </w:r>
      <w:r>
        <w:t xml:space="preserve">, </w:t>
      </w:r>
      <w:r w:rsidR="00000000" w:rsidRPr="00033231">
        <w:t>mon frère</w:t>
      </w:r>
      <w:r>
        <w:t xml:space="preserve"> : </w:t>
      </w:r>
      <w:r w:rsidR="00000000" w:rsidRPr="00033231">
        <w:t>j</w:t>
      </w:r>
      <w:r>
        <w:t>’</w:t>
      </w:r>
      <w:r w:rsidR="00000000" w:rsidRPr="00033231">
        <w:t>ai fait nettoyer scrupuleusement toute la maison pendant votre absence</w:t>
      </w:r>
      <w:r>
        <w:t>.</w:t>
      </w:r>
    </w:p>
    <w:p w14:paraId="63A50269" w14:textId="77777777" w:rsidR="004F69D6" w:rsidRDefault="004F69D6" w:rsidP="0021796F">
      <w:r>
        <w:t>— </w:t>
      </w:r>
      <w:r w:rsidR="00000000" w:rsidRPr="00033231">
        <w:t>Ma sœur</w:t>
      </w:r>
      <w:r>
        <w:t xml:space="preserve">, </w:t>
      </w:r>
      <w:r w:rsidR="00000000" w:rsidRPr="00033231">
        <w:t>je pense que</w:t>
      </w:r>
      <w:r>
        <w:t xml:space="preserve">, </w:t>
      </w:r>
      <w:r w:rsidR="00000000" w:rsidRPr="00033231">
        <w:t>le premier jour de ma rentrée à la maison</w:t>
      </w:r>
      <w:r>
        <w:t xml:space="preserve">, </w:t>
      </w:r>
      <w:r w:rsidR="00000000" w:rsidRPr="00033231">
        <w:t>nous devrions avoir un ami ou deux pour prendre le thé</w:t>
      </w:r>
      <w:r>
        <w:t xml:space="preserve">, </w:t>
      </w:r>
      <w:r w:rsidR="00000000" w:rsidRPr="00033231">
        <w:t>ne fût-ce que pour leur faire voir combien vous avez rendu gai et propre ce petit endroit</w:t>
      </w:r>
      <w:r>
        <w:t>.</w:t>
      </w:r>
    </w:p>
    <w:p w14:paraId="3FF4C5A2" w14:textId="77777777" w:rsidR="004F69D6" w:rsidRDefault="004F69D6" w:rsidP="0021796F">
      <w:r>
        <w:t>— </w:t>
      </w:r>
      <w:r w:rsidR="00000000" w:rsidRPr="00033231">
        <w:t>Vous avez raison</w:t>
      </w:r>
      <w:r>
        <w:t xml:space="preserve">, </w:t>
      </w:r>
      <w:r w:rsidR="00000000" w:rsidRPr="00033231">
        <w:t>mon frère</w:t>
      </w:r>
      <w:r>
        <w:t xml:space="preserve"> ; </w:t>
      </w:r>
      <w:r w:rsidR="00000000" w:rsidRPr="00033231">
        <w:t>s</w:t>
      </w:r>
      <w:r>
        <w:t>’</w:t>
      </w:r>
      <w:r w:rsidR="00000000" w:rsidRPr="00033231">
        <w:t>il n</w:t>
      </w:r>
      <w:r>
        <w:t>’</w:t>
      </w:r>
      <w:r w:rsidR="00000000" w:rsidRPr="00033231">
        <w:t>était pas si tard</w:t>
      </w:r>
      <w:r>
        <w:t xml:space="preserve">, </w:t>
      </w:r>
      <w:r w:rsidR="00000000" w:rsidRPr="00033231">
        <w:t>je pourrais envoyer chercher miss Mann</w:t>
      </w:r>
      <w:r>
        <w:t>.</w:t>
      </w:r>
    </w:p>
    <w:p w14:paraId="6117EF93" w14:textId="77777777" w:rsidR="004F69D6" w:rsidRDefault="004F69D6" w:rsidP="0021796F">
      <w:r>
        <w:t>— </w:t>
      </w:r>
      <w:r w:rsidR="00000000" w:rsidRPr="00033231">
        <w:t>Oui</w:t>
      </w:r>
      <w:r>
        <w:t xml:space="preserve"> ; </w:t>
      </w:r>
      <w:r w:rsidR="00000000" w:rsidRPr="00033231">
        <w:t>mais il est réellement trop tard pour déranger cette bonne lady</w:t>
      </w:r>
      <w:r>
        <w:t xml:space="preserve">, </w:t>
      </w:r>
      <w:r w:rsidR="00000000" w:rsidRPr="00033231">
        <w:t>et la soirée est beaucoup trop froide pour qu</w:t>
      </w:r>
      <w:r>
        <w:t>’</w:t>
      </w:r>
      <w:r w:rsidR="00000000" w:rsidRPr="00033231">
        <w:t>elle sorte</w:t>
      </w:r>
      <w:r>
        <w:t>.</w:t>
      </w:r>
    </w:p>
    <w:p w14:paraId="60FA4B6E" w14:textId="77777777" w:rsidR="004F69D6" w:rsidRDefault="004F69D6" w:rsidP="0021796F">
      <w:r>
        <w:t>— </w:t>
      </w:r>
      <w:r w:rsidR="00000000" w:rsidRPr="00033231">
        <w:t>Comme vous êtes pensif</w:t>
      </w:r>
      <w:r>
        <w:t xml:space="preserve">, </w:t>
      </w:r>
      <w:r w:rsidR="00000000" w:rsidRPr="00033231">
        <w:t>Gérard</w:t>
      </w:r>
      <w:r>
        <w:t xml:space="preserve"> ! </w:t>
      </w:r>
      <w:r w:rsidR="00000000" w:rsidRPr="00033231">
        <w:t>Nous devons remettre cela à un autre jour</w:t>
      </w:r>
      <w:r>
        <w:t>.</w:t>
      </w:r>
    </w:p>
    <w:p w14:paraId="3346C348" w14:textId="77777777" w:rsidR="004F69D6" w:rsidRDefault="004F69D6" w:rsidP="0021796F">
      <w:r>
        <w:t>— </w:t>
      </w:r>
      <w:r w:rsidR="00000000" w:rsidRPr="00033231">
        <w:t>J</w:t>
      </w:r>
      <w:r>
        <w:t>’</w:t>
      </w:r>
      <w:r w:rsidR="00000000" w:rsidRPr="00033231">
        <w:t>ai besoin de quelqu</w:t>
      </w:r>
      <w:r>
        <w:t>’</w:t>
      </w:r>
      <w:r w:rsidR="00000000" w:rsidRPr="00033231">
        <w:t>un aujourd</w:t>
      </w:r>
      <w:r>
        <w:t>’</w:t>
      </w:r>
      <w:r w:rsidR="00000000" w:rsidRPr="00033231">
        <w:t>hui</w:t>
      </w:r>
      <w:r>
        <w:t xml:space="preserve">, </w:t>
      </w:r>
      <w:r w:rsidR="00000000" w:rsidRPr="00033231">
        <w:t>chère sœur</w:t>
      </w:r>
      <w:r>
        <w:t xml:space="preserve"> ; </w:t>
      </w:r>
      <w:r w:rsidR="00000000" w:rsidRPr="00033231">
        <w:t>que</w:t>
      </w:r>
      <w:r w:rsidR="00000000" w:rsidRPr="00033231">
        <w:t>l</w:t>
      </w:r>
      <w:r w:rsidR="00000000" w:rsidRPr="00033231">
        <w:t>que paisible convive</w:t>
      </w:r>
      <w:r>
        <w:t xml:space="preserve">, </w:t>
      </w:r>
      <w:r w:rsidR="00000000" w:rsidRPr="00033231">
        <w:t>qui ne nous fatigue ni l</w:t>
      </w:r>
      <w:r>
        <w:t>’</w:t>
      </w:r>
      <w:r w:rsidR="00000000" w:rsidRPr="00033231">
        <w:t>un ni l</w:t>
      </w:r>
      <w:r>
        <w:t>’</w:t>
      </w:r>
      <w:r w:rsidR="00000000" w:rsidRPr="00033231">
        <w:t>autre</w:t>
      </w:r>
      <w:r>
        <w:t>.</w:t>
      </w:r>
    </w:p>
    <w:p w14:paraId="72535C60" w14:textId="77777777" w:rsidR="004F69D6" w:rsidRDefault="004F69D6" w:rsidP="0021796F">
      <w:r>
        <w:t>— </w:t>
      </w:r>
      <w:r w:rsidR="00000000" w:rsidRPr="00033231">
        <w:t xml:space="preserve">Miss </w:t>
      </w:r>
      <w:proofErr w:type="spellStart"/>
      <w:r w:rsidR="00000000" w:rsidRPr="00033231">
        <w:t>Ainley</w:t>
      </w:r>
      <w:proofErr w:type="spellEnd"/>
      <w:r>
        <w:t> ?</w:t>
      </w:r>
    </w:p>
    <w:p w14:paraId="7564D769" w14:textId="77777777" w:rsidR="004F69D6" w:rsidRDefault="004F69D6" w:rsidP="0021796F">
      <w:r>
        <w:t>— </w:t>
      </w:r>
      <w:r w:rsidR="00000000" w:rsidRPr="00033231">
        <w:t>Une excellente personne</w:t>
      </w:r>
      <w:r>
        <w:t xml:space="preserve">, </w:t>
      </w:r>
      <w:r w:rsidR="00000000" w:rsidRPr="00033231">
        <w:t>dit-on</w:t>
      </w:r>
      <w:r>
        <w:t xml:space="preserve"> ; </w:t>
      </w:r>
      <w:r w:rsidR="00000000" w:rsidRPr="00033231">
        <w:t>mais elle demeure un peu trop loin</w:t>
      </w:r>
      <w:r>
        <w:t xml:space="preserve">. </w:t>
      </w:r>
      <w:r w:rsidR="00000000" w:rsidRPr="00033231">
        <w:t>Dites à Harry Scott d</w:t>
      </w:r>
      <w:r>
        <w:t>’</w:t>
      </w:r>
      <w:r w:rsidR="00000000" w:rsidRPr="00033231">
        <w:t xml:space="preserve">aller à la </w:t>
      </w:r>
      <w:proofErr w:type="spellStart"/>
      <w:r w:rsidR="00000000" w:rsidRPr="00033231">
        <w:t>rectorerie</w:t>
      </w:r>
      <w:proofErr w:type="spellEnd"/>
      <w:r>
        <w:t xml:space="preserve">, </w:t>
      </w:r>
      <w:r w:rsidR="00000000" w:rsidRPr="00033231">
        <w:t xml:space="preserve">porter de votre part à Caroline </w:t>
      </w:r>
      <w:proofErr w:type="spellStart"/>
      <w:r w:rsidR="00000000" w:rsidRPr="00033231">
        <w:t>Helstone</w:t>
      </w:r>
      <w:proofErr w:type="spellEnd"/>
      <w:r w:rsidR="00000000" w:rsidRPr="00033231">
        <w:t xml:space="preserve"> une invitation de venir passer la soirée avec vous</w:t>
      </w:r>
      <w:r>
        <w:t>.</w:t>
      </w:r>
    </w:p>
    <w:p w14:paraId="3C3B698C" w14:textId="77777777" w:rsidR="004F69D6" w:rsidRDefault="004F69D6" w:rsidP="0021796F">
      <w:r>
        <w:lastRenderedPageBreak/>
        <w:t>— </w:t>
      </w:r>
      <w:r w:rsidR="00000000" w:rsidRPr="00033231">
        <w:t>Ne serait-il pas mieux de remettre cela à demain</w:t>
      </w:r>
      <w:r>
        <w:t xml:space="preserve">, </w:t>
      </w:r>
      <w:r w:rsidR="00000000" w:rsidRPr="00033231">
        <w:t>cher frère</w:t>
      </w:r>
      <w:r>
        <w:t> ?</w:t>
      </w:r>
    </w:p>
    <w:p w14:paraId="7662643F" w14:textId="77777777" w:rsidR="004F69D6" w:rsidRDefault="004F69D6" w:rsidP="0021796F">
      <w:r>
        <w:t>— </w:t>
      </w:r>
      <w:r w:rsidR="00000000" w:rsidRPr="00033231">
        <w:t>J</w:t>
      </w:r>
      <w:r>
        <w:t>’</w:t>
      </w:r>
      <w:r w:rsidR="00000000" w:rsidRPr="00033231">
        <w:t>aimerais qu</w:t>
      </w:r>
      <w:r>
        <w:t>’</w:t>
      </w:r>
      <w:r w:rsidR="00000000" w:rsidRPr="00033231">
        <w:t>elle vît le cottage tel qu</w:t>
      </w:r>
      <w:r>
        <w:t>’</w:t>
      </w:r>
      <w:r w:rsidR="00000000" w:rsidRPr="00033231">
        <w:t>il est maintenant</w:t>
      </w:r>
      <w:r>
        <w:t xml:space="preserve"> ; </w:t>
      </w:r>
      <w:r w:rsidR="00000000" w:rsidRPr="00033231">
        <w:t>sa brillante et parfaite propreté vous fait tant d</w:t>
      </w:r>
      <w:r>
        <w:t>’</w:t>
      </w:r>
      <w:r w:rsidR="00000000" w:rsidRPr="00033231">
        <w:t>honneur</w:t>
      </w:r>
      <w:r>
        <w:t> !</w:t>
      </w:r>
    </w:p>
    <w:p w14:paraId="7637E162" w14:textId="77777777" w:rsidR="004F69D6" w:rsidRDefault="004F69D6" w:rsidP="0021796F">
      <w:r>
        <w:t>— </w:t>
      </w:r>
      <w:r w:rsidR="00000000" w:rsidRPr="00033231">
        <w:t>Cela pourrait lui servir d</w:t>
      </w:r>
      <w:r>
        <w:t>’</w:t>
      </w:r>
      <w:r w:rsidR="00000000" w:rsidRPr="00033231">
        <w:t>exemple</w:t>
      </w:r>
      <w:r>
        <w:t>.</w:t>
      </w:r>
    </w:p>
    <w:p w14:paraId="59960BC4" w14:textId="37ACAB64" w:rsidR="00000000" w:rsidRPr="00033231" w:rsidRDefault="004F69D6" w:rsidP="0021796F">
      <w:r>
        <w:t>— </w:t>
      </w:r>
      <w:r w:rsidR="00000000" w:rsidRPr="00033231">
        <w:t>Cela peut et doit lui en servir</w:t>
      </w:r>
      <w:r>
        <w:t xml:space="preserve">. </w:t>
      </w:r>
      <w:r w:rsidR="00000000" w:rsidRPr="00033231">
        <w:t>Il faut qu</w:t>
      </w:r>
      <w:r>
        <w:t>’</w:t>
      </w:r>
      <w:r w:rsidR="00000000" w:rsidRPr="00033231">
        <w:t>elle vienne</w:t>
      </w:r>
      <w:r>
        <w:t>. »</w:t>
      </w:r>
    </w:p>
    <w:p w14:paraId="013C97A8" w14:textId="77777777" w:rsidR="004F69D6" w:rsidRDefault="00000000" w:rsidP="0021796F">
      <w:r w:rsidRPr="00033231">
        <w:t>Il alla à la cuisine</w:t>
      </w:r>
      <w:r w:rsidR="004F69D6">
        <w:t>.</w:t>
      </w:r>
    </w:p>
    <w:p w14:paraId="71367E2B" w14:textId="77777777" w:rsidR="004F69D6" w:rsidRDefault="004F69D6" w:rsidP="0021796F">
      <w:r>
        <w:t>« </w:t>
      </w:r>
      <w:r w:rsidR="00000000" w:rsidRPr="00033231">
        <w:t>Sarah</w:t>
      </w:r>
      <w:r>
        <w:t xml:space="preserve">, </w:t>
      </w:r>
      <w:r w:rsidR="00000000" w:rsidRPr="00033231">
        <w:t>retardez le thé d</w:t>
      </w:r>
      <w:r>
        <w:t>’</w:t>
      </w:r>
      <w:r w:rsidR="00000000" w:rsidRPr="00033231">
        <w:t>une heure</w:t>
      </w:r>
      <w:r>
        <w:t>, »</w:t>
      </w:r>
      <w:r w:rsidR="00000000" w:rsidRPr="00033231">
        <w:t xml:space="preserve"> dit-il</w:t>
      </w:r>
      <w:r>
        <w:t xml:space="preserve">. </w:t>
      </w:r>
      <w:r w:rsidR="00000000" w:rsidRPr="00033231">
        <w:t>Puis il la cha</w:t>
      </w:r>
      <w:r w:rsidR="00000000" w:rsidRPr="00033231">
        <w:t>r</w:t>
      </w:r>
      <w:r w:rsidR="00000000" w:rsidRPr="00033231">
        <w:t xml:space="preserve">gea de dépêcher Harry à la </w:t>
      </w:r>
      <w:proofErr w:type="spellStart"/>
      <w:r w:rsidR="00000000" w:rsidRPr="00033231">
        <w:t>rectorerie</w:t>
      </w:r>
      <w:proofErr w:type="spellEnd"/>
      <w:r>
        <w:t xml:space="preserve">, </w:t>
      </w:r>
      <w:r w:rsidR="00000000" w:rsidRPr="00033231">
        <w:t>lui donnant une note écr</w:t>
      </w:r>
      <w:r w:rsidR="00000000" w:rsidRPr="00033231">
        <w:t>i</w:t>
      </w:r>
      <w:r w:rsidR="00000000" w:rsidRPr="00033231">
        <w:t>te à la hâte par lui-même</w:t>
      </w:r>
      <w:r>
        <w:t xml:space="preserve">, </w:t>
      </w:r>
      <w:r w:rsidR="00000000" w:rsidRPr="00033231">
        <w:t xml:space="preserve">et adressée à miss </w:t>
      </w:r>
      <w:proofErr w:type="spellStart"/>
      <w:r w:rsidR="00000000" w:rsidRPr="00033231">
        <w:t>Helstone</w:t>
      </w:r>
      <w:proofErr w:type="spellEnd"/>
      <w:r>
        <w:t>.</w:t>
      </w:r>
    </w:p>
    <w:p w14:paraId="7368AB97" w14:textId="77777777" w:rsidR="004F69D6" w:rsidRDefault="00000000" w:rsidP="0021796F">
      <w:r w:rsidRPr="00033231">
        <w:t>À peine Sarah avait-elle eu le temps de s</w:t>
      </w:r>
      <w:r w:rsidR="004F69D6">
        <w:t>’</w:t>
      </w:r>
      <w:r w:rsidRPr="00033231">
        <w:t>impatienter dans la crainte que son thé préparé ne valût rien</w:t>
      </w:r>
      <w:r w:rsidR="004F69D6">
        <w:t xml:space="preserve">, </w:t>
      </w:r>
      <w:r w:rsidRPr="00033231">
        <w:t>que le messager r</w:t>
      </w:r>
      <w:r w:rsidRPr="00033231">
        <w:t>e</w:t>
      </w:r>
      <w:r w:rsidRPr="00033231">
        <w:t>vint</w:t>
      </w:r>
      <w:r w:rsidR="004F69D6">
        <w:t xml:space="preserve">, </w:t>
      </w:r>
      <w:r w:rsidRPr="00033231">
        <w:t>et avec lui le convive invité</w:t>
      </w:r>
      <w:r w:rsidR="004F69D6">
        <w:t>.</w:t>
      </w:r>
    </w:p>
    <w:p w14:paraId="36CD0E5F" w14:textId="77777777" w:rsidR="004F69D6" w:rsidRDefault="00000000" w:rsidP="0021796F">
      <w:r w:rsidRPr="00033231">
        <w:t>Elle entra par la cuisine</w:t>
      </w:r>
      <w:r w:rsidR="004F69D6">
        <w:t xml:space="preserve">, </w:t>
      </w:r>
      <w:r w:rsidRPr="00033231">
        <w:t>monta tranquillement l</w:t>
      </w:r>
      <w:r w:rsidR="004F69D6">
        <w:t>’</w:t>
      </w:r>
      <w:r w:rsidRPr="00033231">
        <w:t>escalier de Sarah pour ôter son chapeau et ses fourrures</w:t>
      </w:r>
      <w:r w:rsidR="004F69D6">
        <w:t xml:space="preserve">, </w:t>
      </w:r>
      <w:r w:rsidRPr="00033231">
        <w:t>et redescendit aussi tranquillement</w:t>
      </w:r>
      <w:r w:rsidR="004F69D6">
        <w:t xml:space="preserve">, </w:t>
      </w:r>
      <w:r w:rsidRPr="00033231">
        <w:t>avec ses belles boucles délicatement li</w:t>
      </w:r>
      <w:r w:rsidRPr="00033231">
        <w:t>s</w:t>
      </w:r>
      <w:r w:rsidRPr="00033231">
        <w:t>sées</w:t>
      </w:r>
      <w:r w:rsidR="004F69D6">
        <w:t xml:space="preserve">, </w:t>
      </w:r>
      <w:r w:rsidRPr="00033231">
        <w:t>son gracieux vêtement de mérinos</w:t>
      </w:r>
      <w:r w:rsidR="004F69D6">
        <w:t xml:space="preserve">, </w:t>
      </w:r>
      <w:r w:rsidRPr="00033231">
        <w:t>son joli col</w:t>
      </w:r>
      <w:r w:rsidR="004F69D6">
        <w:t xml:space="preserve">, </w:t>
      </w:r>
      <w:r w:rsidRPr="00033231">
        <w:t>et son gai petit sac à ouvrage à la main</w:t>
      </w:r>
      <w:r w:rsidR="004F69D6">
        <w:t xml:space="preserve">. </w:t>
      </w:r>
      <w:r w:rsidRPr="00033231">
        <w:t>Elle s</w:t>
      </w:r>
      <w:r w:rsidR="004F69D6">
        <w:t>’</w:t>
      </w:r>
      <w:r w:rsidRPr="00033231">
        <w:t>arrêta pour échanger que</w:t>
      </w:r>
      <w:r w:rsidRPr="00033231">
        <w:t>l</w:t>
      </w:r>
      <w:r w:rsidRPr="00033231">
        <w:t>ques mots bienveillants avec Sarah</w:t>
      </w:r>
      <w:r w:rsidR="004F69D6">
        <w:t xml:space="preserve">, </w:t>
      </w:r>
      <w:r w:rsidRPr="00033231">
        <w:t>pour regarder le nouveau petit chat qui se chauffait devant le foyer</w:t>
      </w:r>
      <w:r w:rsidR="004F69D6">
        <w:t xml:space="preserve">, </w:t>
      </w:r>
      <w:r w:rsidRPr="00033231">
        <w:t>et pour parler au c</w:t>
      </w:r>
      <w:r w:rsidRPr="00033231">
        <w:t>a</w:t>
      </w:r>
      <w:r w:rsidRPr="00033231">
        <w:t>nari que la soudaine flamme du feu avait éveillé sur son pe</w:t>
      </w:r>
      <w:r w:rsidRPr="00033231">
        <w:t>r</w:t>
      </w:r>
      <w:r w:rsidRPr="00033231">
        <w:t>choir</w:t>
      </w:r>
      <w:r w:rsidR="004F69D6">
        <w:t xml:space="preserve"> ; </w:t>
      </w:r>
      <w:r w:rsidRPr="00033231">
        <w:t>puis elle entra dans le parloir</w:t>
      </w:r>
      <w:r w:rsidR="004F69D6">
        <w:t>.</w:t>
      </w:r>
    </w:p>
    <w:p w14:paraId="52CB0A0D" w14:textId="77777777" w:rsidR="004F69D6" w:rsidRDefault="00000000" w:rsidP="0021796F">
      <w:r w:rsidRPr="00033231">
        <w:t>L</w:t>
      </w:r>
      <w:r w:rsidR="004F69D6">
        <w:t>’</w:t>
      </w:r>
      <w:r w:rsidRPr="00033231">
        <w:t>aimable salut</w:t>
      </w:r>
      <w:r w:rsidR="004F69D6">
        <w:t xml:space="preserve">, </w:t>
      </w:r>
      <w:r w:rsidRPr="00033231">
        <w:t>l</w:t>
      </w:r>
      <w:r w:rsidR="004F69D6">
        <w:t>’</w:t>
      </w:r>
      <w:r w:rsidRPr="00033231">
        <w:t>amical accueil</w:t>
      </w:r>
      <w:r w:rsidR="004F69D6">
        <w:t xml:space="preserve">, </w:t>
      </w:r>
      <w:r w:rsidRPr="00033231">
        <w:t>furent échangés avec la tranquillité qui convient à la rencontre entre cousins</w:t>
      </w:r>
      <w:r w:rsidR="004F69D6">
        <w:t xml:space="preserve"> ; </w:t>
      </w:r>
      <w:r w:rsidRPr="00033231">
        <w:t>une se</w:t>
      </w:r>
      <w:r w:rsidRPr="00033231">
        <w:t>n</w:t>
      </w:r>
      <w:r w:rsidRPr="00033231">
        <w:t>sation de plaisir</w:t>
      </w:r>
      <w:r w:rsidR="004F69D6">
        <w:t xml:space="preserve">, </w:t>
      </w:r>
      <w:r w:rsidRPr="00033231">
        <w:t>subtile et calme comme un parfum</w:t>
      </w:r>
      <w:r w:rsidR="004F69D6">
        <w:t xml:space="preserve">, </w:t>
      </w:r>
      <w:r w:rsidRPr="00033231">
        <w:t>se répandit dans la chambre</w:t>
      </w:r>
      <w:r w:rsidR="004F69D6">
        <w:t xml:space="preserve"> ; </w:t>
      </w:r>
      <w:r w:rsidRPr="00033231">
        <w:t>la lampe qui venait d</w:t>
      </w:r>
      <w:r w:rsidR="004F69D6">
        <w:t>’</w:t>
      </w:r>
      <w:r w:rsidRPr="00033231">
        <w:t>être allumée brillait d</w:t>
      </w:r>
      <w:r w:rsidR="004F69D6">
        <w:t>’</w:t>
      </w:r>
      <w:r w:rsidRPr="00033231">
        <w:t>une vive clarté</w:t>
      </w:r>
      <w:r w:rsidR="004F69D6">
        <w:t xml:space="preserve">. </w:t>
      </w:r>
      <w:r w:rsidRPr="00033231">
        <w:t>Sarah apporta le thé</w:t>
      </w:r>
      <w:r w:rsidR="004F69D6">
        <w:t>.</w:t>
      </w:r>
    </w:p>
    <w:p w14:paraId="015D878E" w14:textId="77777777" w:rsidR="004F69D6" w:rsidRDefault="004F69D6" w:rsidP="0021796F">
      <w:r>
        <w:lastRenderedPageBreak/>
        <w:t>« </w:t>
      </w:r>
      <w:r w:rsidR="00000000" w:rsidRPr="00033231">
        <w:t>Je suis heureux d</w:t>
      </w:r>
      <w:r>
        <w:t>’</w:t>
      </w:r>
      <w:r w:rsidR="00000000" w:rsidRPr="00033231">
        <w:t>être revenu à la maison</w:t>
      </w:r>
      <w:r>
        <w:t>, »</w:t>
      </w:r>
      <w:r w:rsidR="00000000" w:rsidRPr="00033231">
        <w:t xml:space="preserve"> répéta Mo</w:t>
      </w:r>
      <w:r w:rsidR="00000000" w:rsidRPr="00033231">
        <w:t>o</w:t>
      </w:r>
      <w:r w:rsidR="00000000" w:rsidRPr="00033231">
        <w:t>re</w:t>
      </w:r>
      <w:r>
        <w:t>.</w:t>
      </w:r>
    </w:p>
    <w:p w14:paraId="59DA6473" w14:textId="77777777" w:rsidR="004F69D6" w:rsidRDefault="00000000" w:rsidP="0021796F">
      <w:r w:rsidRPr="00033231">
        <w:t>Ils se réunirent autour de la table</w:t>
      </w:r>
      <w:r w:rsidR="004F69D6">
        <w:t xml:space="preserve"> ; </w:t>
      </w:r>
      <w:r w:rsidRPr="00033231">
        <w:t>Hortense fit princip</w:t>
      </w:r>
      <w:r w:rsidRPr="00033231">
        <w:t>a</w:t>
      </w:r>
      <w:r w:rsidRPr="00033231">
        <w:t>lement les frais de la conversation</w:t>
      </w:r>
      <w:r w:rsidR="004F69D6">
        <w:t xml:space="preserve">. </w:t>
      </w:r>
      <w:r w:rsidRPr="00033231">
        <w:t>Elle congratula Caroline sur l</w:t>
      </w:r>
      <w:r w:rsidR="004F69D6">
        <w:t>’</w:t>
      </w:r>
      <w:r w:rsidRPr="00033231">
        <w:t>évidente amélioration de sa santé</w:t>
      </w:r>
      <w:r w:rsidR="004F69D6">
        <w:t xml:space="preserve"> ; </w:t>
      </w:r>
      <w:r w:rsidRPr="00033231">
        <w:t>elle fit la remarque que les couleurs et la rondeur de ses joues revenaient</w:t>
      </w:r>
      <w:r w:rsidR="004F69D6">
        <w:t xml:space="preserve">. </w:t>
      </w:r>
      <w:r w:rsidRPr="00033231">
        <w:t>C</w:t>
      </w:r>
      <w:r w:rsidR="004F69D6">
        <w:t>’</w:t>
      </w:r>
      <w:r w:rsidRPr="00033231">
        <w:t>était vrai</w:t>
      </w:r>
      <w:r w:rsidR="004F69D6">
        <w:t xml:space="preserve">. </w:t>
      </w:r>
      <w:r w:rsidRPr="00033231">
        <w:t xml:space="preserve">Il y avait un changement visible en miss </w:t>
      </w:r>
      <w:proofErr w:type="spellStart"/>
      <w:r w:rsidRPr="00033231">
        <w:t>Helstone</w:t>
      </w:r>
      <w:proofErr w:type="spellEnd"/>
      <w:r w:rsidR="004F69D6">
        <w:t xml:space="preserve"> ; </w:t>
      </w:r>
      <w:r w:rsidRPr="00033231">
        <w:t>tout chez elle semblait élastique</w:t>
      </w:r>
      <w:r w:rsidR="004F69D6">
        <w:t xml:space="preserve"> ; </w:t>
      </w:r>
      <w:r w:rsidRPr="00033231">
        <w:t>l</w:t>
      </w:r>
      <w:r w:rsidR="004F69D6">
        <w:t>’</w:t>
      </w:r>
      <w:r w:rsidRPr="00033231">
        <w:t>abattement</w:t>
      </w:r>
      <w:r w:rsidR="004F69D6">
        <w:t xml:space="preserve">, </w:t>
      </w:r>
      <w:r w:rsidRPr="00033231">
        <w:t>la crainte</w:t>
      </w:r>
      <w:r w:rsidR="004F69D6">
        <w:t xml:space="preserve">, </w:t>
      </w:r>
      <w:r w:rsidRPr="00033231">
        <w:t>l</w:t>
      </w:r>
      <w:r w:rsidR="004F69D6">
        <w:t>’</w:t>
      </w:r>
      <w:r w:rsidRPr="00033231">
        <w:t>air désespéré</w:t>
      </w:r>
      <w:r w:rsidR="004F69D6">
        <w:t xml:space="preserve">, </w:t>
      </w:r>
      <w:r w:rsidRPr="00033231">
        <w:t>avaient disparu</w:t>
      </w:r>
      <w:r w:rsidR="004F69D6">
        <w:t xml:space="preserve">. </w:t>
      </w:r>
      <w:r w:rsidRPr="00033231">
        <w:t>Elle n</w:t>
      </w:r>
      <w:r w:rsidR="004F69D6">
        <w:t>’</w:t>
      </w:r>
      <w:r w:rsidRPr="00033231">
        <w:t>était plus accablée</w:t>
      </w:r>
      <w:r w:rsidR="004F69D6">
        <w:t xml:space="preserve">, </w:t>
      </w:r>
      <w:r w:rsidRPr="00033231">
        <w:t>triste</w:t>
      </w:r>
      <w:r w:rsidR="004F69D6">
        <w:t xml:space="preserve">, </w:t>
      </w:r>
      <w:r w:rsidRPr="00033231">
        <w:t>languissante</w:t>
      </w:r>
      <w:r w:rsidR="004F69D6">
        <w:t xml:space="preserve"> ; </w:t>
      </w:r>
      <w:r w:rsidRPr="00033231">
        <w:t>elle ressemblait à quelqu</w:t>
      </w:r>
      <w:r w:rsidR="004F69D6">
        <w:t>’</w:t>
      </w:r>
      <w:r w:rsidRPr="00033231">
        <w:t>un qui a goûté au cordial de la paix du cœur</w:t>
      </w:r>
      <w:r w:rsidR="004F69D6">
        <w:t xml:space="preserve">, </w:t>
      </w:r>
      <w:r w:rsidRPr="00033231">
        <w:t>et s</w:t>
      </w:r>
      <w:r w:rsidR="004F69D6">
        <w:t>’</w:t>
      </w:r>
      <w:r w:rsidRPr="00033231">
        <w:t>est élevé sur les ailes de l</w:t>
      </w:r>
      <w:r w:rsidR="004F69D6">
        <w:t>’</w:t>
      </w:r>
      <w:r w:rsidRPr="00033231">
        <w:t>espérance</w:t>
      </w:r>
      <w:r w:rsidR="004F69D6">
        <w:t>.</w:t>
      </w:r>
    </w:p>
    <w:p w14:paraId="52F5079E" w14:textId="77777777" w:rsidR="004F69D6" w:rsidRDefault="00000000" w:rsidP="0021796F">
      <w:r w:rsidRPr="00033231">
        <w:t>Après le thé</w:t>
      </w:r>
      <w:r w:rsidR="004F69D6">
        <w:t xml:space="preserve">, </w:t>
      </w:r>
      <w:r w:rsidRPr="00033231">
        <w:t>Hortense monta au premier étage</w:t>
      </w:r>
      <w:r w:rsidR="004F69D6">
        <w:t xml:space="preserve"> ; </w:t>
      </w:r>
      <w:r w:rsidRPr="00033231">
        <w:t>elle n</w:t>
      </w:r>
      <w:r w:rsidR="004F69D6">
        <w:t>’</w:t>
      </w:r>
      <w:r w:rsidRPr="00033231">
        <w:t>avait pas fouillé ses tiroirs depuis un mois</w:t>
      </w:r>
      <w:r w:rsidR="004F69D6">
        <w:t xml:space="preserve">, </w:t>
      </w:r>
      <w:r w:rsidRPr="00033231">
        <w:t>et l</w:t>
      </w:r>
      <w:r w:rsidR="004F69D6">
        <w:t>’</w:t>
      </w:r>
      <w:r w:rsidRPr="00033231">
        <w:t>envie d</w:t>
      </w:r>
      <w:r w:rsidR="004F69D6">
        <w:t>’</w:t>
      </w:r>
      <w:r w:rsidRPr="00033231">
        <w:t>exécuter cette opération était devenue irrésistible</w:t>
      </w:r>
      <w:r w:rsidR="004F69D6">
        <w:t xml:space="preserve">. </w:t>
      </w:r>
      <w:r w:rsidRPr="00033231">
        <w:t>Pendant son absence</w:t>
      </w:r>
      <w:r w:rsidR="004F69D6">
        <w:t xml:space="preserve">, </w:t>
      </w:r>
      <w:r w:rsidRPr="00033231">
        <w:t>la p</w:t>
      </w:r>
      <w:r w:rsidRPr="00033231">
        <w:t>a</w:t>
      </w:r>
      <w:r w:rsidRPr="00033231">
        <w:t>role passa à Caroline</w:t>
      </w:r>
      <w:r w:rsidR="004F69D6">
        <w:t xml:space="preserve">. </w:t>
      </w:r>
      <w:r w:rsidRPr="00033231">
        <w:t>L</w:t>
      </w:r>
      <w:r w:rsidR="004F69D6">
        <w:t>’</w:t>
      </w:r>
      <w:r w:rsidRPr="00033231">
        <w:t>agréable facilité et l</w:t>
      </w:r>
      <w:r w:rsidR="004F69D6">
        <w:t>’</w:t>
      </w:r>
      <w:r w:rsidRPr="00033231">
        <w:t>élégance de son la</w:t>
      </w:r>
      <w:r w:rsidRPr="00033231">
        <w:t>n</w:t>
      </w:r>
      <w:r w:rsidRPr="00033231">
        <w:t>gage donnèrent un nouveau charme à des sujets familiers</w:t>
      </w:r>
      <w:r w:rsidR="004F69D6">
        <w:t xml:space="preserve"> : </w:t>
      </w:r>
      <w:r w:rsidRPr="00033231">
        <w:t>une nouvelle musique dans cette voix toujours douce surprit et ca</w:t>
      </w:r>
      <w:r w:rsidRPr="00033231">
        <w:t>p</w:t>
      </w:r>
      <w:r w:rsidRPr="00033231">
        <w:t>tiva son auditeur</w:t>
      </w:r>
      <w:r w:rsidR="004F69D6">
        <w:t xml:space="preserve">. </w:t>
      </w:r>
      <w:r w:rsidRPr="00033231">
        <w:t>Des ombres et des éclairs d</w:t>
      </w:r>
      <w:r w:rsidR="004F69D6">
        <w:t>’</w:t>
      </w:r>
      <w:r w:rsidRPr="00033231">
        <w:t>expression ina</w:t>
      </w:r>
      <w:r w:rsidRPr="00033231">
        <w:t>c</w:t>
      </w:r>
      <w:r w:rsidRPr="00033231">
        <w:t>coutumés donnaient à sa jeune physionomie un caractère élevé et plein d</w:t>
      </w:r>
      <w:r w:rsidR="004F69D6">
        <w:t>’</w:t>
      </w:r>
      <w:r w:rsidRPr="00033231">
        <w:t>animation</w:t>
      </w:r>
      <w:r w:rsidR="004F69D6">
        <w:t>.</w:t>
      </w:r>
    </w:p>
    <w:p w14:paraId="26FDA84C" w14:textId="77777777" w:rsidR="004F69D6" w:rsidRDefault="004F69D6" w:rsidP="0021796F">
      <w:r>
        <w:t>« </w:t>
      </w:r>
      <w:r w:rsidR="00000000" w:rsidRPr="00033231">
        <w:t>Caroline</w:t>
      </w:r>
      <w:r>
        <w:t xml:space="preserve">, </w:t>
      </w:r>
      <w:r w:rsidR="00000000" w:rsidRPr="00033231">
        <w:t>vous avez l</w:t>
      </w:r>
      <w:r>
        <w:t>’</w:t>
      </w:r>
      <w:r w:rsidR="00000000" w:rsidRPr="00033231">
        <w:t>air d</w:t>
      </w:r>
      <w:r>
        <w:t>’</w:t>
      </w:r>
      <w:r w:rsidR="00000000" w:rsidRPr="00033231">
        <w:t>une personne qui aurait ente</w:t>
      </w:r>
      <w:r w:rsidR="00000000" w:rsidRPr="00033231">
        <w:t>n</w:t>
      </w:r>
      <w:r w:rsidR="00000000" w:rsidRPr="00033231">
        <w:t>du de bons présages</w:t>
      </w:r>
      <w:r>
        <w:t xml:space="preserve">, </w:t>
      </w:r>
      <w:r w:rsidR="00000000" w:rsidRPr="00033231">
        <w:t>dit Moore après l</w:t>
      </w:r>
      <w:r>
        <w:t>’</w:t>
      </w:r>
      <w:r w:rsidR="00000000" w:rsidRPr="00033231">
        <w:t>avoir avidement rega</w:t>
      </w:r>
      <w:r w:rsidR="00000000" w:rsidRPr="00033231">
        <w:t>r</w:t>
      </w:r>
      <w:r w:rsidR="00000000" w:rsidRPr="00033231">
        <w:t>dée pendant quelques minutes</w:t>
      </w:r>
      <w:r>
        <w:t>.</w:t>
      </w:r>
    </w:p>
    <w:p w14:paraId="42EF43B2" w14:textId="77777777" w:rsidR="004F69D6" w:rsidRDefault="004F69D6" w:rsidP="0021796F">
      <w:r>
        <w:t>— </w:t>
      </w:r>
      <w:r w:rsidR="00000000" w:rsidRPr="00033231">
        <w:t>Est-ce vrai</w:t>
      </w:r>
      <w:r>
        <w:t> ?</w:t>
      </w:r>
    </w:p>
    <w:p w14:paraId="054AF432" w14:textId="77777777" w:rsidR="004F69D6" w:rsidRDefault="004F69D6" w:rsidP="0021796F">
      <w:r>
        <w:t>— </w:t>
      </w:r>
      <w:r w:rsidR="00000000" w:rsidRPr="00033231">
        <w:t>Je vous ai envoyé chercher ce soir pour me réjouir</w:t>
      </w:r>
      <w:r>
        <w:t xml:space="preserve"> ; </w:t>
      </w:r>
      <w:r w:rsidR="00000000" w:rsidRPr="00033231">
        <w:t>mais vous me réjouissez plus que je ne l</w:t>
      </w:r>
      <w:r>
        <w:t>’</w:t>
      </w:r>
      <w:r w:rsidR="00000000" w:rsidRPr="00033231">
        <w:t>avais pensé</w:t>
      </w:r>
      <w:r>
        <w:t>.</w:t>
      </w:r>
    </w:p>
    <w:p w14:paraId="79EFCF8F" w14:textId="77777777" w:rsidR="004F69D6" w:rsidRDefault="004F69D6" w:rsidP="0021796F">
      <w:r>
        <w:t>— </w:t>
      </w:r>
      <w:r w:rsidR="00000000" w:rsidRPr="00033231">
        <w:t>Je suis heureuse de cela</w:t>
      </w:r>
      <w:r>
        <w:t xml:space="preserve">. </w:t>
      </w:r>
      <w:r w:rsidR="00000000" w:rsidRPr="00033231">
        <w:t>Est-ce que réellement je vous réjouis</w:t>
      </w:r>
      <w:r>
        <w:t> ?</w:t>
      </w:r>
    </w:p>
    <w:p w14:paraId="4B6CF947" w14:textId="77777777" w:rsidR="004F69D6" w:rsidRDefault="004F69D6" w:rsidP="0021796F">
      <w:r>
        <w:lastRenderedPageBreak/>
        <w:t>— </w:t>
      </w:r>
      <w:r w:rsidR="00000000" w:rsidRPr="00033231">
        <w:t>Vous êtes étincelante</w:t>
      </w:r>
      <w:r>
        <w:t xml:space="preserve"> ; </w:t>
      </w:r>
      <w:r w:rsidR="00000000" w:rsidRPr="00033231">
        <w:t>vos mouvements sont pleins de légèreté</w:t>
      </w:r>
      <w:r>
        <w:t xml:space="preserve"> ; </w:t>
      </w:r>
      <w:r w:rsidR="00000000" w:rsidRPr="00033231">
        <w:t>votre voix est harmonieuse</w:t>
      </w:r>
      <w:r>
        <w:t>.</w:t>
      </w:r>
    </w:p>
    <w:p w14:paraId="6512A654" w14:textId="77777777" w:rsidR="004F69D6" w:rsidRDefault="004F69D6" w:rsidP="0021796F">
      <w:r>
        <w:t>— </w:t>
      </w:r>
      <w:r w:rsidR="00000000" w:rsidRPr="00033231">
        <w:t>Il est agréable de se retrouver ici</w:t>
      </w:r>
      <w:r>
        <w:t>.</w:t>
      </w:r>
    </w:p>
    <w:p w14:paraId="3771D4F8" w14:textId="77777777" w:rsidR="004F69D6" w:rsidRDefault="004F69D6" w:rsidP="0021796F">
      <w:r>
        <w:t>— </w:t>
      </w:r>
      <w:r w:rsidR="00000000" w:rsidRPr="00033231">
        <w:t>Il est agréable vraiment</w:t>
      </w:r>
      <w:r>
        <w:t xml:space="preserve"> : </w:t>
      </w:r>
      <w:r w:rsidR="00000000" w:rsidRPr="00033231">
        <w:t>je l</w:t>
      </w:r>
      <w:r>
        <w:t>’</w:t>
      </w:r>
      <w:r w:rsidR="00000000" w:rsidRPr="00033231">
        <w:t>éprouve comme vous</w:t>
      </w:r>
      <w:r>
        <w:t xml:space="preserve">. </w:t>
      </w:r>
      <w:r w:rsidR="00000000" w:rsidRPr="00033231">
        <w:t>Il est agréable aussi de voir la santé sur vos joues et l</w:t>
      </w:r>
      <w:r>
        <w:t>’</w:t>
      </w:r>
      <w:r w:rsidR="00000000" w:rsidRPr="00033231">
        <w:t>espérance dans vos yeux</w:t>
      </w:r>
      <w:r>
        <w:t xml:space="preserve">, </w:t>
      </w:r>
      <w:r w:rsidR="00000000" w:rsidRPr="00033231">
        <w:t>Cary</w:t>
      </w:r>
      <w:r>
        <w:t xml:space="preserve"> : </w:t>
      </w:r>
      <w:r w:rsidR="00000000" w:rsidRPr="00033231">
        <w:t>mais quelle est cette espérance</w:t>
      </w:r>
      <w:r>
        <w:t xml:space="preserve">, </w:t>
      </w:r>
      <w:r w:rsidR="00000000" w:rsidRPr="00033231">
        <w:t>et quelle est la source de cette joie qui brille sur votre visage</w:t>
      </w:r>
      <w:r>
        <w:t> ?</w:t>
      </w:r>
    </w:p>
    <w:p w14:paraId="24838696" w14:textId="77777777" w:rsidR="004F69D6" w:rsidRDefault="004F69D6" w:rsidP="0021796F">
      <w:r>
        <w:t>— </w:t>
      </w:r>
      <w:r w:rsidR="00000000" w:rsidRPr="00033231">
        <w:t>D</w:t>
      </w:r>
      <w:r>
        <w:t>’</w:t>
      </w:r>
      <w:r w:rsidR="00000000" w:rsidRPr="00033231">
        <w:t>abord</w:t>
      </w:r>
      <w:r>
        <w:t xml:space="preserve">, </w:t>
      </w:r>
      <w:r w:rsidR="00000000" w:rsidRPr="00033231">
        <w:t>une première chose</w:t>
      </w:r>
      <w:r>
        <w:t xml:space="preserve"> : </w:t>
      </w:r>
      <w:r w:rsidR="00000000" w:rsidRPr="00033231">
        <w:t>je suis heureuse en m</w:t>
      </w:r>
      <w:r w:rsidR="00000000" w:rsidRPr="00033231">
        <w:t>a</w:t>
      </w:r>
      <w:r w:rsidR="00000000" w:rsidRPr="00033231">
        <w:t>man</w:t>
      </w:r>
      <w:r>
        <w:t xml:space="preserve">. </w:t>
      </w:r>
      <w:r w:rsidR="00000000" w:rsidRPr="00033231">
        <w:t>Je l</w:t>
      </w:r>
      <w:r>
        <w:t>’</w:t>
      </w:r>
      <w:r w:rsidR="00000000" w:rsidRPr="00033231">
        <w:t>aime tant</w:t>
      </w:r>
      <w:r>
        <w:t xml:space="preserve">, </w:t>
      </w:r>
      <w:r w:rsidR="00000000" w:rsidRPr="00033231">
        <w:t>et elle m</w:t>
      </w:r>
      <w:r>
        <w:t>’</w:t>
      </w:r>
      <w:r w:rsidR="00000000" w:rsidRPr="00033231">
        <w:t>aime</w:t>
      </w:r>
      <w:r>
        <w:t xml:space="preserve">. </w:t>
      </w:r>
      <w:r w:rsidR="00000000" w:rsidRPr="00033231">
        <w:t>Elle m</w:t>
      </w:r>
      <w:r>
        <w:t>’</w:t>
      </w:r>
      <w:r w:rsidR="00000000" w:rsidRPr="00033231">
        <w:t>a soigné longtemps et tendrement</w:t>
      </w:r>
      <w:r>
        <w:t xml:space="preserve"> ; </w:t>
      </w:r>
      <w:r w:rsidR="00000000" w:rsidRPr="00033231">
        <w:t>maintenant que ses soins m</w:t>
      </w:r>
      <w:r>
        <w:t>’</w:t>
      </w:r>
      <w:r w:rsidR="00000000" w:rsidRPr="00033231">
        <w:t>ont guérie</w:t>
      </w:r>
      <w:r>
        <w:t xml:space="preserve">, </w:t>
      </w:r>
      <w:r w:rsidR="00000000" w:rsidRPr="00033231">
        <w:t>je puis m</w:t>
      </w:r>
      <w:r>
        <w:t>’</w:t>
      </w:r>
      <w:r w:rsidR="00000000" w:rsidRPr="00033231">
        <w:t>occuper d</w:t>
      </w:r>
      <w:r>
        <w:t>’</w:t>
      </w:r>
      <w:r w:rsidR="00000000" w:rsidRPr="00033231">
        <w:t>elle</w:t>
      </w:r>
      <w:r>
        <w:t xml:space="preserve">, </w:t>
      </w:r>
      <w:r w:rsidR="00000000" w:rsidRPr="00033231">
        <w:t>et je suis sa femme de chambre aussi bien que son enfant</w:t>
      </w:r>
      <w:r>
        <w:t xml:space="preserve">. </w:t>
      </w:r>
      <w:r w:rsidR="00000000" w:rsidRPr="00033231">
        <w:t>Je l</w:t>
      </w:r>
      <w:r>
        <w:t>’</w:t>
      </w:r>
      <w:r w:rsidR="00000000" w:rsidRPr="00033231">
        <w:t>aime et vous ririez si vous saviez le plaisir que j</w:t>
      </w:r>
      <w:r>
        <w:t>’</w:t>
      </w:r>
      <w:r w:rsidR="00000000" w:rsidRPr="00033231">
        <w:t>ai à lui faire des robes et à coudre pour elle</w:t>
      </w:r>
      <w:r>
        <w:t xml:space="preserve">. </w:t>
      </w:r>
      <w:r w:rsidR="00000000" w:rsidRPr="00033231">
        <w:t>Elle paraît si ge</w:t>
      </w:r>
      <w:r w:rsidR="00000000" w:rsidRPr="00033231">
        <w:t>n</w:t>
      </w:r>
      <w:r w:rsidR="00000000" w:rsidRPr="00033231">
        <w:t>tille maintenant</w:t>
      </w:r>
      <w:r>
        <w:t xml:space="preserve">, </w:t>
      </w:r>
      <w:r w:rsidR="00000000" w:rsidRPr="00033231">
        <w:t>Robert</w:t>
      </w:r>
      <w:r>
        <w:t xml:space="preserve"> ! </w:t>
      </w:r>
      <w:r w:rsidR="00000000" w:rsidRPr="00033231">
        <w:t>je ne veux plus qu</w:t>
      </w:r>
      <w:r>
        <w:t>’</w:t>
      </w:r>
      <w:r w:rsidR="00000000" w:rsidRPr="00033231">
        <w:t>elle se mette à la vieille mode</w:t>
      </w:r>
      <w:r>
        <w:t xml:space="preserve">. </w:t>
      </w:r>
      <w:r w:rsidR="00000000" w:rsidRPr="00033231">
        <w:t>Et puis elle est charmante dans la conversation</w:t>
      </w:r>
      <w:r>
        <w:t xml:space="preserve"> : </w:t>
      </w:r>
      <w:r w:rsidR="00000000" w:rsidRPr="00033231">
        <w:t>pleine de sagesse</w:t>
      </w:r>
      <w:r>
        <w:t xml:space="preserve">, </w:t>
      </w:r>
      <w:r w:rsidR="00000000" w:rsidRPr="00033231">
        <w:t>mûre de jugement</w:t>
      </w:r>
      <w:r>
        <w:t xml:space="preserve">, </w:t>
      </w:r>
      <w:r w:rsidR="00000000" w:rsidRPr="00033231">
        <w:t>riche d</w:t>
      </w:r>
      <w:r>
        <w:t>’</w:t>
      </w:r>
      <w:r w:rsidR="00000000" w:rsidRPr="00033231">
        <w:t>instruction</w:t>
      </w:r>
      <w:r>
        <w:t xml:space="preserve">, </w:t>
      </w:r>
      <w:r w:rsidR="00000000" w:rsidRPr="00033231">
        <w:t>les trésors que ses facultés ont péniblement amassés sont inépuis</w:t>
      </w:r>
      <w:r w:rsidR="00000000" w:rsidRPr="00033231">
        <w:t>a</w:t>
      </w:r>
      <w:r w:rsidR="00000000" w:rsidRPr="00033231">
        <w:t>bles</w:t>
      </w:r>
      <w:r>
        <w:t xml:space="preserve">. </w:t>
      </w:r>
      <w:r w:rsidR="00000000" w:rsidRPr="00033231">
        <w:t>Chaque jour que je passe avec elle</w:t>
      </w:r>
      <w:r>
        <w:t xml:space="preserve">, </w:t>
      </w:r>
      <w:r w:rsidR="00000000" w:rsidRPr="00033231">
        <w:t>je l</w:t>
      </w:r>
      <w:r>
        <w:t>’</w:t>
      </w:r>
      <w:r w:rsidR="00000000" w:rsidRPr="00033231">
        <w:t>estime davantage et je la chéris plus tendrement</w:t>
      </w:r>
      <w:r>
        <w:t>.</w:t>
      </w:r>
    </w:p>
    <w:p w14:paraId="739C53EE" w14:textId="77777777" w:rsidR="004F69D6" w:rsidRDefault="004F69D6" w:rsidP="0021796F">
      <w:r>
        <w:t>— </w:t>
      </w:r>
      <w:r w:rsidR="00000000" w:rsidRPr="00033231">
        <w:t>Cette façon dont vous parlez de votre maman</w:t>
      </w:r>
      <w:r>
        <w:t xml:space="preserve">, </w:t>
      </w:r>
      <w:r w:rsidR="00000000" w:rsidRPr="00033231">
        <w:t>Cary</w:t>
      </w:r>
      <w:r>
        <w:t xml:space="preserve">, </w:t>
      </w:r>
      <w:r w:rsidR="00000000" w:rsidRPr="00033231">
        <w:t>suff</w:t>
      </w:r>
      <w:r w:rsidR="00000000" w:rsidRPr="00033231">
        <w:t>i</w:t>
      </w:r>
      <w:r w:rsidR="00000000" w:rsidRPr="00033231">
        <w:t>rait pour rendre quelqu</w:t>
      </w:r>
      <w:r>
        <w:t>’</w:t>
      </w:r>
      <w:r w:rsidR="00000000" w:rsidRPr="00033231">
        <w:t>un jaloux de la vieille lady</w:t>
      </w:r>
      <w:r>
        <w:t>.</w:t>
      </w:r>
    </w:p>
    <w:p w14:paraId="4DDE1D7E" w14:textId="77777777" w:rsidR="004F69D6" w:rsidRDefault="004F69D6" w:rsidP="0021796F">
      <w:r>
        <w:t>— </w:t>
      </w:r>
      <w:r w:rsidR="00000000" w:rsidRPr="00033231">
        <w:t>Elle n</w:t>
      </w:r>
      <w:r>
        <w:t>’</w:t>
      </w:r>
      <w:r w:rsidR="00000000" w:rsidRPr="00033231">
        <w:t>est pas vieille</w:t>
      </w:r>
      <w:r>
        <w:t xml:space="preserve">, </w:t>
      </w:r>
      <w:r w:rsidR="00000000" w:rsidRPr="00033231">
        <w:t>Robert</w:t>
      </w:r>
      <w:r>
        <w:t>.</w:t>
      </w:r>
    </w:p>
    <w:p w14:paraId="6C9CF3D1" w14:textId="77777777" w:rsidR="004F69D6" w:rsidRDefault="004F69D6" w:rsidP="0021796F">
      <w:r>
        <w:t>— </w:t>
      </w:r>
      <w:r w:rsidR="00000000" w:rsidRPr="00033231">
        <w:t>De la jeune lady</w:t>
      </w:r>
      <w:r>
        <w:t xml:space="preserve">, </w:t>
      </w:r>
      <w:r w:rsidR="00000000" w:rsidRPr="00033231">
        <w:t>alors</w:t>
      </w:r>
      <w:r>
        <w:t>.</w:t>
      </w:r>
    </w:p>
    <w:p w14:paraId="0160FFAB" w14:textId="77777777" w:rsidR="004F69D6" w:rsidRDefault="004F69D6" w:rsidP="0021796F">
      <w:r>
        <w:t>— </w:t>
      </w:r>
      <w:r w:rsidR="00000000" w:rsidRPr="00033231">
        <w:t>Elle ne prétend pas être jeune</w:t>
      </w:r>
      <w:r>
        <w:t>.</w:t>
      </w:r>
    </w:p>
    <w:p w14:paraId="1B0F3A48" w14:textId="77777777" w:rsidR="004F69D6" w:rsidRDefault="004F69D6" w:rsidP="0021796F">
      <w:r>
        <w:t>— </w:t>
      </w:r>
      <w:r w:rsidR="00000000" w:rsidRPr="00033231">
        <w:t>Eh bien</w:t>
      </w:r>
      <w:r>
        <w:t xml:space="preserve">, </w:t>
      </w:r>
      <w:r w:rsidR="00000000" w:rsidRPr="00033231">
        <w:t>de la matrone</w:t>
      </w:r>
      <w:r>
        <w:t xml:space="preserve"> ; </w:t>
      </w:r>
      <w:r w:rsidR="00000000" w:rsidRPr="00033231">
        <w:t>mais vous avez dit que l</w:t>
      </w:r>
      <w:r>
        <w:t>’</w:t>
      </w:r>
      <w:r w:rsidR="00000000" w:rsidRPr="00033231">
        <w:t xml:space="preserve">affection de maman était </w:t>
      </w:r>
      <w:r w:rsidR="00000000" w:rsidRPr="00033231">
        <w:rPr>
          <w:i/>
          <w:iCs/>
        </w:rPr>
        <w:t xml:space="preserve">une </w:t>
      </w:r>
      <w:r w:rsidR="00000000" w:rsidRPr="00033231">
        <w:t>chose qui vous rendait heureuse</w:t>
      </w:r>
      <w:r>
        <w:t xml:space="preserve"> ; </w:t>
      </w:r>
      <w:r w:rsidR="00000000" w:rsidRPr="00033231">
        <w:t>voyons maintenant l</w:t>
      </w:r>
      <w:r>
        <w:t>’</w:t>
      </w:r>
      <w:r w:rsidR="00000000" w:rsidRPr="00033231">
        <w:t>autre chose</w:t>
      </w:r>
      <w:r>
        <w:t>.</w:t>
      </w:r>
    </w:p>
    <w:p w14:paraId="36B4EE66" w14:textId="77777777" w:rsidR="004F69D6" w:rsidRDefault="004F69D6" w:rsidP="0021796F">
      <w:r>
        <w:t>— </w:t>
      </w:r>
      <w:r w:rsidR="00000000" w:rsidRPr="00033231">
        <w:t>Je suis heureuse de vous voir guéri</w:t>
      </w:r>
      <w:r>
        <w:t>.</w:t>
      </w:r>
    </w:p>
    <w:p w14:paraId="39E3BA3A" w14:textId="77777777" w:rsidR="004F69D6" w:rsidRDefault="004F69D6" w:rsidP="0021796F">
      <w:r>
        <w:lastRenderedPageBreak/>
        <w:t>— </w:t>
      </w:r>
      <w:r w:rsidR="00000000" w:rsidRPr="00033231">
        <w:t>Puis encore</w:t>
      </w:r>
      <w:r>
        <w:t> ?</w:t>
      </w:r>
    </w:p>
    <w:p w14:paraId="7D8434FD" w14:textId="77777777" w:rsidR="004F69D6" w:rsidRDefault="004F69D6" w:rsidP="0021796F">
      <w:r>
        <w:t>— </w:t>
      </w:r>
      <w:r w:rsidR="00000000" w:rsidRPr="00033231">
        <w:t>Je suis heureuse que nous soyons amis</w:t>
      </w:r>
      <w:r>
        <w:t>.</w:t>
      </w:r>
    </w:p>
    <w:p w14:paraId="7BB4205A" w14:textId="77777777" w:rsidR="004F69D6" w:rsidRDefault="004F69D6" w:rsidP="0021796F">
      <w:r>
        <w:t>— </w:t>
      </w:r>
      <w:r w:rsidR="00000000" w:rsidRPr="00033231">
        <w:t>Vous et moi</w:t>
      </w:r>
      <w:r>
        <w:t> ?</w:t>
      </w:r>
    </w:p>
    <w:p w14:paraId="5D2CA1EB" w14:textId="77777777" w:rsidR="004F69D6" w:rsidRDefault="004F69D6" w:rsidP="0021796F">
      <w:r>
        <w:t>— </w:t>
      </w:r>
      <w:r w:rsidR="00000000" w:rsidRPr="00033231">
        <w:t>Oui</w:t>
      </w:r>
      <w:r>
        <w:t xml:space="preserve">, </w:t>
      </w:r>
      <w:r w:rsidR="00000000" w:rsidRPr="00033231">
        <w:t>une fois j</w:t>
      </w:r>
      <w:r>
        <w:t>’</w:t>
      </w:r>
      <w:r w:rsidR="00000000" w:rsidRPr="00033231">
        <w:t>ai pensé que nous ne le serions jamais</w:t>
      </w:r>
      <w:r>
        <w:t>.</w:t>
      </w:r>
    </w:p>
    <w:p w14:paraId="5C67EC34" w14:textId="77777777" w:rsidR="004F69D6" w:rsidRDefault="004F69D6" w:rsidP="0021796F">
      <w:r>
        <w:t>— </w:t>
      </w:r>
      <w:r w:rsidR="00000000" w:rsidRPr="00033231">
        <w:t>Cary</w:t>
      </w:r>
      <w:r>
        <w:t xml:space="preserve">, </w:t>
      </w:r>
      <w:r w:rsidR="00000000" w:rsidRPr="00033231">
        <w:t>je veux vous dire quelque jour une chose qui n</w:t>
      </w:r>
      <w:r>
        <w:t>’</w:t>
      </w:r>
      <w:r w:rsidR="00000000" w:rsidRPr="00033231">
        <w:t>est pas à mon avantage</w:t>
      </w:r>
      <w:r>
        <w:t xml:space="preserve">, </w:t>
      </w:r>
      <w:r w:rsidR="00000000" w:rsidRPr="00033231">
        <w:t>et conséquemment ne vous fera pas plaisir</w:t>
      </w:r>
      <w:r>
        <w:t>.</w:t>
      </w:r>
    </w:p>
    <w:p w14:paraId="6007F2BF" w14:textId="77777777" w:rsidR="004F69D6" w:rsidRDefault="004F69D6" w:rsidP="0021796F">
      <w:r>
        <w:t>— </w:t>
      </w:r>
      <w:r w:rsidR="00000000" w:rsidRPr="00033231">
        <w:t>Ah</w:t>
      </w:r>
      <w:r>
        <w:t xml:space="preserve"> ! </w:t>
      </w:r>
      <w:r w:rsidR="00000000" w:rsidRPr="00033231">
        <w:t>ne la dites pas</w:t>
      </w:r>
      <w:r>
        <w:t xml:space="preserve"> ! </w:t>
      </w:r>
      <w:r w:rsidR="00000000" w:rsidRPr="00033231">
        <w:t>je ne pourrais supporter d</w:t>
      </w:r>
      <w:r>
        <w:t>’</w:t>
      </w:r>
      <w:r w:rsidR="00000000" w:rsidRPr="00033231">
        <w:t>être obl</w:t>
      </w:r>
      <w:r w:rsidR="00000000" w:rsidRPr="00033231">
        <w:t>i</w:t>
      </w:r>
      <w:r w:rsidR="00000000" w:rsidRPr="00033231">
        <w:t>gée de penser mal de vous</w:t>
      </w:r>
      <w:r>
        <w:t>.</w:t>
      </w:r>
    </w:p>
    <w:p w14:paraId="7528810A" w14:textId="77777777" w:rsidR="004F69D6" w:rsidRDefault="004F69D6" w:rsidP="0021796F">
      <w:r>
        <w:t>— </w:t>
      </w:r>
      <w:r w:rsidR="00000000" w:rsidRPr="00033231">
        <w:t>Et moi je ne puis supporter que vous pensiez de moi mieux que je ne le mérite</w:t>
      </w:r>
      <w:r>
        <w:t>.</w:t>
      </w:r>
    </w:p>
    <w:p w14:paraId="364A5276" w14:textId="77777777" w:rsidR="004F69D6" w:rsidRDefault="004F69D6" w:rsidP="0021796F">
      <w:r>
        <w:t>— </w:t>
      </w:r>
      <w:r w:rsidR="00000000" w:rsidRPr="00033231">
        <w:t>Bien</w:t>
      </w:r>
      <w:r>
        <w:t xml:space="preserve"> ; </w:t>
      </w:r>
      <w:r w:rsidR="00000000" w:rsidRPr="00033231">
        <w:t xml:space="preserve">mais je sais à moitié votre </w:t>
      </w:r>
      <w:r>
        <w:t>« </w:t>
      </w:r>
      <w:r w:rsidR="00000000" w:rsidRPr="00033231">
        <w:t>chose</w:t>
      </w:r>
      <w:r>
        <w:t> ; »</w:t>
      </w:r>
      <w:r w:rsidR="00000000" w:rsidRPr="00033231">
        <w:t xml:space="preserve"> et vraiment</w:t>
      </w:r>
      <w:r>
        <w:t xml:space="preserve">, </w:t>
      </w:r>
      <w:r w:rsidR="00000000" w:rsidRPr="00033231">
        <w:t>je crois que je la sais tout entière</w:t>
      </w:r>
      <w:r>
        <w:t>.</w:t>
      </w:r>
    </w:p>
    <w:p w14:paraId="2AE654D5" w14:textId="77777777" w:rsidR="004F69D6" w:rsidRDefault="004F69D6" w:rsidP="0021796F">
      <w:r>
        <w:t>— </w:t>
      </w:r>
      <w:r w:rsidR="00000000" w:rsidRPr="00033231">
        <w:t>Vous ne la savez pas</w:t>
      </w:r>
      <w:r>
        <w:t>.</w:t>
      </w:r>
    </w:p>
    <w:p w14:paraId="03A13B7B" w14:textId="77777777" w:rsidR="004F69D6" w:rsidRDefault="004F69D6" w:rsidP="0021796F">
      <w:r>
        <w:t>— </w:t>
      </w:r>
      <w:r w:rsidR="00000000" w:rsidRPr="00033231">
        <w:t>Je crois la savoir</w:t>
      </w:r>
      <w:r>
        <w:t>.</w:t>
      </w:r>
    </w:p>
    <w:p w14:paraId="3271FB42" w14:textId="61513669" w:rsidR="00000000" w:rsidRPr="00033231" w:rsidRDefault="004F69D6" w:rsidP="0021796F">
      <w:r>
        <w:t>— </w:t>
      </w:r>
      <w:r w:rsidR="00000000" w:rsidRPr="00033231">
        <w:t>Quelle personne concerne-t-elle avec moi</w:t>
      </w:r>
      <w:r>
        <w:t> ? »</w:t>
      </w:r>
    </w:p>
    <w:p w14:paraId="7B4CC6CC" w14:textId="77777777" w:rsidR="004F69D6" w:rsidRDefault="00000000" w:rsidP="0021796F">
      <w:r w:rsidRPr="00033231">
        <w:t>Elle rougit</w:t>
      </w:r>
      <w:r w:rsidR="004F69D6">
        <w:t xml:space="preserve">, </w:t>
      </w:r>
      <w:r w:rsidRPr="00033231">
        <w:t>elle hésita</w:t>
      </w:r>
      <w:r w:rsidR="004F69D6">
        <w:t xml:space="preserve">, </w:t>
      </w:r>
      <w:r w:rsidRPr="00033231">
        <w:t>elle garda le silence</w:t>
      </w:r>
      <w:r w:rsidR="004F69D6">
        <w:t>.</w:t>
      </w:r>
    </w:p>
    <w:p w14:paraId="57C5D10E" w14:textId="5B738F49" w:rsidR="00000000" w:rsidRPr="00033231" w:rsidRDefault="004F69D6" w:rsidP="0021796F">
      <w:r>
        <w:t>« </w:t>
      </w:r>
      <w:r w:rsidR="00000000" w:rsidRPr="00033231">
        <w:t>Parlez</w:t>
      </w:r>
      <w:r>
        <w:t xml:space="preserve">, </w:t>
      </w:r>
      <w:r w:rsidR="00000000" w:rsidRPr="00033231">
        <w:t>Cary</w:t>
      </w:r>
      <w:r>
        <w:t xml:space="preserve"> ! </w:t>
      </w:r>
      <w:r w:rsidR="00000000" w:rsidRPr="00033231">
        <w:t>qui concerne-t-elle</w:t>
      </w:r>
      <w:r>
        <w:t> ? »</w:t>
      </w:r>
    </w:p>
    <w:p w14:paraId="272E4455" w14:textId="77777777" w:rsidR="004F69D6" w:rsidRDefault="00000000" w:rsidP="0021796F">
      <w:r w:rsidRPr="00033231">
        <w:t>Elle essaya de prononcer un nom</w:t>
      </w:r>
      <w:r w:rsidR="004F69D6">
        <w:t xml:space="preserve">, </w:t>
      </w:r>
      <w:r w:rsidRPr="00033231">
        <w:t>elle ne le put</w:t>
      </w:r>
      <w:r w:rsidR="004F69D6">
        <w:t>.</w:t>
      </w:r>
    </w:p>
    <w:p w14:paraId="66D4EB4C" w14:textId="77777777" w:rsidR="004F69D6" w:rsidRDefault="004F69D6" w:rsidP="0021796F">
      <w:r>
        <w:t>« </w:t>
      </w:r>
      <w:r w:rsidR="00000000" w:rsidRPr="00033231">
        <w:t>Dites-le-moi</w:t>
      </w:r>
      <w:r>
        <w:t xml:space="preserve"> : </w:t>
      </w:r>
      <w:r w:rsidR="00000000" w:rsidRPr="00033231">
        <w:t>il n</w:t>
      </w:r>
      <w:r>
        <w:t>’</w:t>
      </w:r>
      <w:r w:rsidR="00000000" w:rsidRPr="00033231">
        <w:t>y a ici que nous deux</w:t>
      </w:r>
      <w:r>
        <w:t xml:space="preserve"> ; </w:t>
      </w:r>
      <w:r w:rsidR="00000000" w:rsidRPr="00033231">
        <w:t>soyez franche</w:t>
      </w:r>
      <w:r>
        <w:t>.</w:t>
      </w:r>
    </w:p>
    <w:p w14:paraId="552ED9B1" w14:textId="77777777" w:rsidR="004F69D6" w:rsidRDefault="004F69D6" w:rsidP="0021796F">
      <w:r>
        <w:t>— </w:t>
      </w:r>
      <w:r w:rsidR="00000000" w:rsidRPr="00033231">
        <w:t>Mais si j</w:t>
      </w:r>
      <w:r>
        <w:t>’</w:t>
      </w:r>
      <w:r w:rsidR="00000000" w:rsidRPr="00033231">
        <w:t>ai mal deviné</w:t>
      </w:r>
      <w:r>
        <w:t> !</w:t>
      </w:r>
    </w:p>
    <w:p w14:paraId="7C01661F" w14:textId="1153C164" w:rsidR="00000000" w:rsidRPr="00033231" w:rsidRDefault="004F69D6" w:rsidP="0021796F">
      <w:r>
        <w:t>— </w:t>
      </w:r>
      <w:r w:rsidR="00000000" w:rsidRPr="00033231">
        <w:t>Je pardonnerai</w:t>
      </w:r>
      <w:r>
        <w:t xml:space="preserve"> ; </w:t>
      </w:r>
      <w:r w:rsidR="00000000" w:rsidRPr="00033231">
        <w:t>dites-le-moi à voix basse</w:t>
      </w:r>
      <w:r>
        <w:t xml:space="preserve">, </w:t>
      </w:r>
      <w:r w:rsidR="00000000" w:rsidRPr="00033231">
        <w:t>Cary</w:t>
      </w:r>
      <w:r>
        <w:t>. »</w:t>
      </w:r>
    </w:p>
    <w:p w14:paraId="2FC895D0" w14:textId="77777777" w:rsidR="004F69D6" w:rsidRDefault="00000000" w:rsidP="0021796F">
      <w:r w:rsidRPr="00033231">
        <w:lastRenderedPageBreak/>
        <w:t>Il inclina son oreille près de ses lèvres</w:t>
      </w:r>
      <w:r w:rsidR="004F69D6">
        <w:t xml:space="preserve"> ; </w:t>
      </w:r>
      <w:r w:rsidRPr="00033231">
        <w:t>cependant elle ne voulut ou ne put parler</w:t>
      </w:r>
      <w:r w:rsidR="004F69D6">
        <w:t xml:space="preserve">. </w:t>
      </w:r>
      <w:r w:rsidRPr="00033231">
        <w:t>Voyant que Moore attendait et était r</w:t>
      </w:r>
      <w:r w:rsidRPr="00033231">
        <w:t>é</w:t>
      </w:r>
      <w:r w:rsidRPr="00033231">
        <w:t>solu d</w:t>
      </w:r>
      <w:r w:rsidR="004F69D6">
        <w:t>’</w:t>
      </w:r>
      <w:r w:rsidRPr="00033231">
        <w:t>entendre quelque chose</w:t>
      </w:r>
      <w:r w:rsidR="004F69D6">
        <w:t xml:space="preserve">, </w:t>
      </w:r>
      <w:r w:rsidRPr="00033231">
        <w:t>elle dit enfin</w:t>
      </w:r>
      <w:r w:rsidR="004F69D6">
        <w:t> :</w:t>
      </w:r>
    </w:p>
    <w:p w14:paraId="44C123D9" w14:textId="77777777" w:rsidR="004F69D6" w:rsidRDefault="004F69D6" w:rsidP="0021796F">
      <w:r>
        <w:t>« </w:t>
      </w:r>
      <w:r w:rsidR="00000000" w:rsidRPr="00033231">
        <w:t xml:space="preserve">Miss </w:t>
      </w:r>
      <w:proofErr w:type="spellStart"/>
      <w:r w:rsidR="00000000" w:rsidRPr="00033231">
        <w:t>Keeldar</w:t>
      </w:r>
      <w:proofErr w:type="spellEnd"/>
      <w:r w:rsidR="00000000" w:rsidRPr="00033231">
        <w:t xml:space="preserve"> a passé un jour à la </w:t>
      </w:r>
      <w:proofErr w:type="spellStart"/>
      <w:r w:rsidR="00000000" w:rsidRPr="00033231">
        <w:t>rectorerie</w:t>
      </w:r>
      <w:proofErr w:type="spellEnd"/>
      <w:r>
        <w:t xml:space="preserve">. </w:t>
      </w:r>
      <w:r w:rsidR="00000000" w:rsidRPr="00033231">
        <w:t>La soirée étant devenue très-mauvaise</w:t>
      </w:r>
      <w:r>
        <w:t xml:space="preserve">, </w:t>
      </w:r>
      <w:r w:rsidR="00000000" w:rsidRPr="00033231">
        <w:t>nous lui avons persuadé de rester toute la nuit</w:t>
      </w:r>
      <w:r>
        <w:t>.</w:t>
      </w:r>
    </w:p>
    <w:p w14:paraId="63FD7114" w14:textId="77777777" w:rsidR="004F69D6" w:rsidRDefault="004F69D6" w:rsidP="0021796F">
      <w:r>
        <w:t>— </w:t>
      </w:r>
      <w:r w:rsidR="00000000" w:rsidRPr="00033231">
        <w:t xml:space="preserve">Et vous et elle </w:t>
      </w:r>
      <w:proofErr w:type="spellStart"/>
      <w:r w:rsidR="00000000" w:rsidRPr="00033231">
        <w:t>avez</w:t>
      </w:r>
      <w:proofErr w:type="spellEnd"/>
      <w:r w:rsidR="00000000" w:rsidRPr="00033231">
        <w:t xml:space="preserve"> frisé vos cheveux ensemble</w:t>
      </w:r>
      <w:r>
        <w:t> ?</w:t>
      </w:r>
    </w:p>
    <w:p w14:paraId="3C671273" w14:textId="77777777" w:rsidR="004F69D6" w:rsidRDefault="004F69D6" w:rsidP="0021796F">
      <w:r>
        <w:t>— </w:t>
      </w:r>
      <w:r w:rsidR="00000000" w:rsidRPr="00033231">
        <w:t>Comment savez-vous cela</w:t>
      </w:r>
      <w:r>
        <w:t> ?</w:t>
      </w:r>
    </w:p>
    <w:p w14:paraId="5D30FB8C" w14:textId="77777777" w:rsidR="004F69D6" w:rsidRDefault="004F69D6" w:rsidP="0021796F">
      <w:r>
        <w:t>— </w:t>
      </w:r>
      <w:r w:rsidR="00000000" w:rsidRPr="00033231">
        <w:t>Et alors vous avez causé</w:t>
      </w:r>
      <w:r>
        <w:t xml:space="preserve"> ; </w:t>
      </w:r>
      <w:r w:rsidR="00000000" w:rsidRPr="00033231">
        <w:t>et elle vous a dit</w:t>
      </w:r>
      <w:r>
        <w:t>…</w:t>
      </w:r>
    </w:p>
    <w:p w14:paraId="168B11BE" w14:textId="77777777" w:rsidR="004F69D6" w:rsidRDefault="004F69D6" w:rsidP="0021796F">
      <w:r>
        <w:t>— </w:t>
      </w:r>
      <w:r w:rsidR="00000000" w:rsidRPr="00033231">
        <w:t>Ce n</w:t>
      </w:r>
      <w:r>
        <w:t>’</w:t>
      </w:r>
      <w:r w:rsidR="00000000" w:rsidRPr="00033231">
        <w:t>est pas dans le temps où nous frisions nos cheveux</w:t>
      </w:r>
      <w:r>
        <w:t xml:space="preserve"> ; </w:t>
      </w:r>
      <w:r w:rsidR="00000000" w:rsidRPr="00033231">
        <w:t>ainsi</w:t>
      </w:r>
      <w:r>
        <w:t xml:space="preserve">, </w:t>
      </w:r>
      <w:r w:rsidR="00000000" w:rsidRPr="00033231">
        <w:t>vous n</w:t>
      </w:r>
      <w:r>
        <w:t>’</w:t>
      </w:r>
      <w:r w:rsidR="00000000" w:rsidRPr="00033231">
        <w:t>êtes pas aussi clairvoyant que vous le pensez</w:t>
      </w:r>
      <w:r>
        <w:t xml:space="preserve"> ; </w:t>
      </w:r>
      <w:r w:rsidR="00000000" w:rsidRPr="00033231">
        <w:t>et</w:t>
      </w:r>
      <w:r>
        <w:t xml:space="preserve">, </w:t>
      </w:r>
      <w:r w:rsidR="00000000" w:rsidRPr="00033231">
        <w:t>en outre</w:t>
      </w:r>
      <w:r>
        <w:t xml:space="preserve">, </w:t>
      </w:r>
      <w:r w:rsidR="00000000" w:rsidRPr="00033231">
        <w:t>elle ne me l</w:t>
      </w:r>
      <w:r>
        <w:t>’</w:t>
      </w:r>
      <w:r w:rsidR="00000000" w:rsidRPr="00033231">
        <w:t>a pas dit</w:t>
      </w:r>
      <w:r>
        <w:t>.</w:t>
      </w:r>
    </w:p>
    <w:p w14:paraId="277945B6" w14:textId="77777777" w:rsidR="004F69D6" w:rsidRDefault="004F69D6" w:rsidP="0021796F">
      <w:r>
        <w:t>— </w:t>
      </w:r>
      <w:r w:rsidR="00000000" w:rsidRPr="00033231">
        <w:t>Vous avez ensuite couché ensemble</w:t>
      </w:r>
      <w:r>
        <w:t> ?</w:t>
      </w:r>
    </w:p>
    <w:p w14:paraId="6C08D562" w14:textId="77777777" w:rsidR="004F69D6" w:rsidRDefault="004F69D6" w:rsidP="0021796F">
      <w:r>
        <w:t>— </w:t>
      </w:r>
      <w:r w:rsidR="00000000" w:rsidRPr="00033231">
        <w:t>Nous avons occupé la même chambre et le même lit</w:t>
      </w:r>
      <w:r>
        <w:t xml:space="preserve">. </w:t>
      </w:r>
      <w:r w:rsidR="00000000" w:rsidRPr="00033231">
        <w:t>Nous n</w:t>
      </w:r>
      <w:r>
        <w:t>’</w:t>
      </w:r>
      <w:r w:rsidR="00000000" w:rsidRPr="00033231">
        <w:t>avons pas dormi beaucoup</w:t>
      </w:r>
      <w:r>
        <w:t xml:space="preserve"> ; </w:t>
      </w:r>
      <w:r w:rsidR="00000000" w:rsidRPr="00033231">
        <w:t>nous avons causé toute la nuit</w:t>
      </w:r>
      <w:r>
        <w:t>.</w:t>
      </w:r>
    </w:p>
    <w:p w14:paraId="52730B72" w14:textId="77777777" w:rsidR="004F69D6" w:rsidRDefault="004F69D6" w:rsidP="0021796F">
      <w:r>
        <w:t>— </w:t>
      </w:r>
      <w:r w:rsidR="00000000" w:rsidRPr="00033231">
        <w:t>J</w:t>
      </w:r>
      <w:r>
        <w:t>’</w:t>
      </w:r>
      <w:r w:rsidR="00000000" w:rsidRPr="00033231">
        <w:t>en jurerais</w:t>
      </w:r>
      <w:r>
        <w:t xml:space="preserve"> ; </w:t>
      </w:r>
      <w:r w:rsidR="00000000" w:rsidRPr="00033231">
        <w:t>et alors elle vous a dit la chose</w:t>
      </w:r>
      <w:r>
        <w:t xml:space="preserve">… </w:t>
      </w:r>
      <w:r w:rsidR="00000000" w:rsidRPr="00033231">
        <w:t>Tant pis</w:t>
      </w:r>
      <w:r>
        <w:t xml:space="preserve"> ! </w:t>
      </w:r>
      <w:r w:rsidR="00000000" w:rsidRPr="00033231">
        <w:t>J</w:t>
      </w:r>
      <w:r>
        <w:t>’</w:t>
      </w:r>
      <w:r w:rsidR="00000000" w:rsidRPr="00033231">
        <w:t>aurais préféré que vous l</w:t>
      </w:r>
      <w:r>
        <w:t>’</w:t>
      </w:r>
      <w:r w:rsidR="00000000" w:rsidRPr="00033231">
        <w:t>eussiez apprise de moi</w:t>
      </w:r>
      <w:r>
        <w:t>.</w:t>
      </w:r>
    </w:p>
    <w:p w14:paraId="47FF987B" w14:textId="77777777" w:rsidR="004F69D6" w:rsidRDefault="004F69D6" w:rsidP="0021796F">
      <w:r>
        <w:t>— </w:t>
      </w:r>
      <w:r w:rsidR="00000000" w:rsidRPr="00033231">
        <w:t>Vous êtes tout à fait dans l</w:t>
      </w:r>
      <w:r>
        <w:t>’</w:t>
      </w:r>
      <w:r w:rsidR="00000000" w:rsidRPr="00033231">
        <w:t>erreur</w:t>
      </w:r>
      <w:r>
        <w:t xml:space="preserve"> : </w:t>
      </w:r>
      <w:r w:rsidR="00000000" w:rsidRPr="00033231">
        <w:t>elle ne m</w:t>
      </w:r>
      <w:r>
        <w:t>’</w:t>
      </w:r>
      <w:r w:rsidR="00000000" w:rsidRPr="00033231">
        <w:t>a pas dit ce que vous soupçonnez</w:t>
      </w:r>
      <w:r>
        <w:t xml:space="preserve">. </w:t>
      </w:r>
      <w:r w:rsidR="00000000" w:rsidRPr="00033231">
        <w:t>Ce n</w:t>
      </w:r>
      <w:r>
        <w:t>’</w:t>
      </w:r>
      <w:r w:rsidR="00000000" w:rsidRPr="00033231">
        <w:t>est pas une personne à proclamer de telles choses</w:t>
      </w:r>
      <w:r>
        <w:t xml:space="preserve"> ; </w:t>
      </w:r>
      <w:proofErr w:type="gramStart"/>
      <w:r w:rsidR="00000000" w:rsidRPr="00033231">
        <w:t>mais cependant</w:t>
      </w:r>
      <w:proofErr w:type="gramEnd"/>
      <w:r w:rsidR="00000000" w:rsidRPr="00033231">
        <w:t xml:space="preserve"> j</w:t>
      </w:r>
      <w:r>
        <w:t>’</w:t>
      </w:r>
      <w:r w:rsidR="00000000" w:rsidRPr="00033231">
        <w:t>ai inféré quelque chose de ses paroles</w:t>
      </w:r>
      <w:r>
        <w:t xml:space="preserve"> : </w:t>
      </w:r>
      <w:r w:rsidR="00000000" w:rsidRPr="00033231">
        <w:t>j</w:t>
      </w:r>
      <w:r>
        <w:t>’</w:t>
      </w:r>
      <w:r w:rsidR="00000000" w:rsidRPr="00033231">
        <w:t>en ai recueilli davantage par la rumeur publique</w:t>
      </w:r>
      <w:r>
        <w:t xml:space="preserve">, </w:t>
      </w:r>
      <w:r w:rsidR="00000000" w:rsidRPr="00033231">
        <w:t>et mon instinct a fait le reste</w:t>
      </w:r>
      <w:r>
        <w:t>.</w:t>
      </w:r>
    </w:p>
    <w:p w14:paraId="3F1CAEF2" w14:textId="77777777" w:rsidR="004F69D6" w:rsidRDefault="004F69D6" w:rsidP="0021796F">
      <w:r>
        <w:t>— </w:t>
      </w:r>
      <w:r w:rsidR="00000000" w:rsidRPr="00033231">
        <w:t>Mais si elle ne vous a pas dit que je désirais l</w:t>
      </w:r>
      <w:r>
        <w:t>’</w:t>
      </w:r>
      <w:r w:rsidR="00000000" w:rsidRPr="00033231">
        <w:t>épouser pour l</w:t>
      </w:r>
      <w:r>
        <w:t>’</w:t>
      </w:r>
      <w:r w:rsidR="00000000" w:rsidRPr="00033231">
        <w:t>amour de sa fortune</w:t>
      </w:r>
      <w:r>
        <w:t xml:space="preserve">, </w:t>
      </w:r>
      <w:r w:rsidR="00000000" w:rsidRPr="00033231">
        <w:t>et qu</w:t>
      </w:r>
      <w:r>
        <w:t>’</w:t>
      </w:r>
      <w:r w:rsidR="00000000" w:rsidRPr="00033231">
        <w:t>elle m</w:t>
      </w:r>
      <w:r>
        <w:t>’</w:t>
      </w:r>
      <w:r w:rsidR="00000000" w:rsidRPr="00033231">
        <w:t>a refusé avec indign</w:t>
      </w:r>
      <w:r w:rsidR="00000000" w:rsidRPr="00033231">
        <w:t>a</w:t>
      </w:r>
      <w:r w:rsidR="00000000" w:rsidRPr="00033231">
        <w:t>tion et mépris</w:t>
      </w:r>
      <w:r>
        <w:t xml:space="preserve"> (</w:t>
      </w:r>
      <w:r w:rsidR="00000000" w:rsidRPr="00033231">
        <w:t>vous n</w:t>
      </w:r>
      <w:r>
        <w:t>’</w:t>
      </w:r>
      <w:r w:rsidR="00000000" w:rsidRPr="00033231">
        <w:t>avez pas besoin de tressaillir et de rougir</w:t>
      </w:r>
      <w:r>
        <w:t xml:space="preserve">, </w:t>
      </w:r>
      <w:r w:rsidR="00000000" w:rsidRPr="00033231">
        <w:t xml:space="preserve">ni de piquer ainsi vos doigts tremblants avec votre </w:t>
      </w:r>
      <w:r w:rsidR="00000000" w:rsidRPr="00033231">
        <w:lastRenderedPageBreak/>
        <w:t>aiguille</w:t>
      </w:r>
      <w:r>
        <w:t xml:space="preserve"> : </w:t>
      </w:r>
      <w:r w:rsidR="00000000" w:rsidRPr="00033231">
        <w:t>c</w:t>
      </w:r>
      <w:r>
        <w:t>’</w:t>
      </w:r>
      <w:r w:rsidR="00000000" w:rsidRPr="00033231">
        <w:t>est la vérité toute nue</w:t>
      </w:r>
      <w:r>
        <w:t xml:space="preserve">, </w:t>
      </w:r>
      <w:r w:rsidR="00000000" w:rsidRPr="00033231">
        <w:t>qu</w:t>
      </w:r>
      <w:r>
        <w:t>’</w:t>
      </w:r>
      <w:r w:rsidR="00000000" w:rsidRPr="00033231">
        <w:t>elle vous plaise ou non</w:t>
      </w:r>
      <w:r>
        <w:t xml:space="preserve">), </w:t>
      </w:r>
      <w:r w:rsidR="00000000" w:rsidRPr="00033231">
        <w:t>si telle n</w:t>
      </w:r>
      <w:r>
        <w:t>’</w:t>
      </w:r>
      <w:r w:rsidR="00000000" w:rsidRPr="00033231">
        <w:t>a pas été le sujet de ses augustes confidences</w:t>
      </w:r>
      <w:r>
        <w:t xml:space="preserve">, </w:t>
      </w:r>
      <w:r w:rsidR="00000000" w:rsidRPr="00033231">
        <w:t>sur quel point ont-elles roulé</w:t>
      </w:r>
      <w:r>
        <w:t xml:space="preserve"> ? </w:t>
      </w:r>
      <w:r w:rsidR="00000000" w:rsidRPr="00033231">
        <w:t>Vous dites que vous avez causé toute la nuit</w:t>
      </w:r>
      <w:r>
        <w:t xml:space="preserve"> : </w:t>
      </w:r>
      <w:r w:rsidR="00000000" w:rsidRPr="00033231">
        <w:t>sur quoi</w:t>
      </w:r>
      <w:r>
        <w:t> ?</w:t>
      </w:r>
    </w:p>
    <w:p w14:paraId="4FAC22EB" w14:textId="77777777" w:rsidR="004F69D6" w:rsidRDefault="004F69D6" w:rsidP="0021796F">
      <w:r>
        <w:t>— </w:t>
      </w:r>
      <w:r w:rsidR="00000000" w:rsidRPr="00033231">
        <w:t>Sur des choses que nous n</w:t>
      </w:r>
      <w:r>
        <w:t>’</w:t>
      </w:r>
      <w:r w:rsidR="00000000" w:rsidRPr="00033231">
        <w:t>avions jamais discutées co</w:t>
      </w:r>
      <w:r w:rsidR="00000000" w:rsidRPr="00033231">
        <w:t>m</w:t>
      </w:r>
      <w:r w:rsidR="00000000" w:rsidRPr="00033231">
        <w:t>plètement auparavant</w:t>
      </w:r>
      <w:r>
        <w:t xml:space="preserve">, </w:t>
      </w:r>
      <w:r w:rsidR="00000000" w:rsidRPr="00033231">
        <w:t>quoique nous fussions amis</w:t>
      </w:r>
      <w:r>
        <w:t xml:space="preserve">. </w:t>
      </w:r>
      <w:r w:rsidR="00000000" w:rsidRPr="00033231">
        <w:t>Mais vous n</w:t>
      </w:r>
      <w:r>
        <w:t>’</w:t>
      </w:r>
      <w:r w:rsidR="00000000" w:rsidRPr="00033231">
        <w:t>attendez pas que je vous dise cela</w:t>
      </w:r>
      <w:r>
        <w:t> ?</w:t>
      </w:r>
    </w:p>
    <w:p w14:paraId="1F6BA721" w14:textId="77777777" w:rsidR="004F69D6" w:rsidRDefault="004F69D6" w:rsidP="0021796F">
      <w:r>
        <w:t>— </w:t>
      </w:r>
      <w:r w:rsidR="00000000" w:rsidRPr="00033231">
        <w:t>Oui</w:t>
      </w:r>
      <w:r>
        <w:t xml:space="preserve">, </w:t>
      </w:r>
      <w:r w:rsidR="00000000" w:rsidRPr="00033231">
        <w:t>oui</w:t>
      </w:r>
      <w:r>
        <w:t xml:space="preserve">, </w:t>
      </w:r>
      <w:r w:rsidR="00000000" w:rsidRPr="00033231">
        <w:t>Cary</w:t>
      </w:r>
      <w:r>
        <w:t xml:space="preserve">, </w:t>
      </w:r>
      <w:r w:rsidR="00000000" w:rsidRPr="00033231">
        <w:t>vous me le direz</w:t>
      </w:r>
      <w:r>
        <w:t xml:space="preserve"> ; </w:t>
      </w:r>
      <w:r w:rsidR="00000000" w:rsidRPr="00033231">
        <w:t>vous avez dit que nous étions amis</w:t>
      </w:r>
      <w:r>
        <w:t xml:space="preserve">, </w:t>
      </w:r>
      <w:r w:rsidR="00000000" w:rsidRPr="00033231">
        <w:t>et les amis doivent toujours se confier leurs secrets</w:t>
      </w:r>
      <w:r>
        <w:t>.</w:t>
      </w:r>
    </w:p>
    <w:p w14:paraId="4DF6557B" w14:textId="77777777" w:rsidR="004F69D6" w:rsidRDefault="004F69D6" w:rsidP="0021796F">
      <w:r>
        <w:t>— </w:t>
      </w:r>
      <w:r w:rsidR="00000000" w:rsidRPr="00033231">
        <w:t>Mais vous êtes sûr que vous ne le répéterez pas</w:t>
      </w:r>
      <w:r>
        <w:t> ?</w:t>
      </w:r>
    </w:p>
    <w:p w14:paraId="173E1807" w14:textId="77777777" w:rsidR="004F69D6" w:rsidRDefault="004F69D6" w:rsidP="0021796F">
      <w:r>
        <w:t>— </w:t>
      </w:r>
      <w:r w:rsidR="00000000" w:rsidRPr="00033231">
        <w:t>Bien sûr</w:t>
      </w:r>
      <w:r>
        <w:t> !</w:t>
      </w:r>
    </w:p>
    <w:p w14:paraId="7BFC0758" w14:textId="77777777" w:rsidR="004F69D6" w:rsidRDefault="004F69D6" w:rsidP="0021796F">
      <w:r>
        <w:t>— </w:t>
      </w:r>
      <w:r w:rsidR="00000000" w:rsidRPr="00033231">
        <w:t>Pas même à Louis</w:t>
      </w:r>
      <w:r>
        <w:t> ?</w:t>
      </w:r>
    </w:p>
    <w:p w14:paraId="77A1314D" w14:textId="77777777" w:rsidR="004F69D6" w:rsidRDefault="004F69D6" w:rsidP="0021796F">
      <w:r>
        <w:t>— </w:t>
      </w:r>
      <w:r w:rsidR="00000000" w:rsidRPr="00033231">
        <w:t>Pas même à Louis</w:t>
      </w:r>
      <w:r>
        <w:t xml:space="preserve"> ! </w:t>
      </w:r>
      <w:r w:rsidR="00000000" w:rsidRPr="00033231">
        <w:t>Qu</w:t>
      </w:r>
      <w:r>
        <w:t>’</w:t>
      </w:r>
      <w:r w:rsidR="00000000" w:rsidRPr="00033231">
        <w:t>a à faire Louis avec des secrets de jeune lady</w:t>
      </w:r>
      <w:r>
        <w:t> ?</w:t>
      </w:r>
    </w:p>
    <w:p w14:paraId="12CC26D4" w14:textId="77777777" w:rsidR="004F69D6" w:rsidRDefault="004F69D6" w:rsidP="0021796F">
      <w:r>
        <w:t>— </w:t>
      </w:r>
      <w:r w:rsidR="00000000" w:rsidRPr="00033231">
        <w:t>Robert</w:t>
      </w:r>
      <w:r>
        <w:t xml:space="preserve">, </w:t>
      </w:r>
      <w:r w:rsidR="00000000" w:rsidRPr="00033231">
        <w:t>Shirley est une curieuse</w:t>
      </w:r>
      <w:r>
        <w:t xml:space="preserve">, </w:t>
      </w:r>
      <w:r w:rsidR="00000000" w:rsidRPr="00033231">
        <w:t>une magnanime cré</w:t>
      </w:r>
      <w:r w:rsidR="00000000" w:rsidRPr="00033231">
        <w:t>a</w:t>
      </w:r>
      <w:r w:rsidR="00000000" w:rsidRPr="00033231">
        <w:t>t</w:t>
      </w:r>
      <w:r w:rsidR="00000000" w:rsidRPr="00033231">
        <w:t>u</w:t>
      </w:r>
      <w:r w:rsidR="00000000" w:rsidRPr="00033231">
        <w:t>re</w:t>
      </w:r>
      <w:r>
        <w:t>.</w:t>
      </w:r>
    </w:p>
    <w:p w14:paraId="68ED9BC1" w14:textId="77777777" w:rsidR="004F69D6" w:rsidRDefault="004F69D6" w:rsidP="0021796F">
      <w:r>
        <w:t>— </w:t>
      </w:r>
      <w:r w:rsidR="00000000" w:rsidRPr="00033231">
        <w:t>J</w:t>
      </w:r>
      <w:r>
        <w:t>’</w:t>
      </w:r>
      <w:r w:rsidR="00000000" w:rsidRPr="00033231">
        <w:t>ose le dire</w:t>
      </w:r>
      <w:r>
        <w:t xml:space="preserve">. </w:t>
      </w:r>
      <w:r w:rsidR="00000000" w:rsidRPr="00033231">
        <w:t>Je m</w:t>
      </w:r>
      <w:r>
        <w:t>’</w:t>
      </w:r>
      <w:r w:rsidR="00000000" w:rsidRPr="00033231">
        <w:t>imagine qu</w:t>
      </w:r>
      <w:r>
        <w:t>’</w:t>
      </w:r>
      <w:r w:rsidR="00000000" w:rsidRPr="00033231">
        <w:t xml:space="preserve">il y a </w:t>
      </w:r>
      <w:proofErr w:type="spellStart"/>
      <w:r w:rsidR="00000000" w:rsidRPr="00033231">
        <w:t>en</w:t>
      </w:r>
      <w:proofErr w:type="spellEnd"/>
      <w:r w:rsidR="00000000" w:rsidRPr="00033231">
        <w:t xml:space="preserve"> elle quelque chose de singulier et de grand</w:t>
      </w:r>
      <w:r>
        <w:t>.</w:t>
      </w:r>
    </w:p>
    <w:p w14:paraId="211AD4FC" w14:textId="77777777" w:rsidR="004F69D6" w:rsidRDefault="004F69D6" w:rsidP="0021796F">
      <w:r>
        <w:t>— </w:t>
      </w:r>
      <w:r w:rsidR="00000000" w:rsidRPr="00033231">
        <w:t>Je l</w:t>
      </w:r>
      <w:r>
        <w:t>’</w:t>
      </w:r>
      <w:r w:rsidR="00000000" w:rsidRPr="00033231">
        <w:t>ai trouvée circonspecte à laisser voir ses sentiments</w:t>
      </w:r>
      <w:r>
        <w:t xml:space="preserve"> ; </w:t>
      </w:r>
      <w:r w:rsidR="00000000" w:rsidRPr="00033231">
        <w:t>mais comme ils font irruption comme un fleuve et passent d</w:t>
      </w:r>
      <w:r w:rsidR="00000000" w:rsidRPr="00033231">
        <w:t>e</w:t>
      </w:r>
      <w:r w:rsidR="00000000" w:rsidRPr="00033231">
        <w:t>vant vous pleins et puissants</w:t>
      </w:r>
      <w:r>
        <w:t xml:space="preserve">, </w:t>
      </w:r>
      <w:r w:rsidR="00000000" w:rsidRPr="00033231">
        <w:t>presque à son insu</w:t>
      </w:r>
      <w:r>
        <w:t xml:space="preserve">, </w:t>
      </w:r>
      <w:r w:rsidR="00000000" w:rsidRPr="00033231">
        <w:t>vous la rega</w:t>
      </w:r>
      <w:r w:rsidR="00000000" w:rsidRPr="00033231">
        <w:t>r</w:t>
      </w:r>
      <w:r w:rsidR="00000000" w:rsidRPr="00033231">
        <w:t>dez</w:t>
      </w:r>
      <w:r>
        <w:t xml:space="preserve">, </w:t>
      </w:r>
      <w:r w:rsidR="00000000" w:rsidRPr="00033231">
        <w:t>vous vous étonnez</w:t>
      </w:r>
      <w:r>
        <w:t xml:space="preserve">, </w:t>
      </w:r>
      <w:r w:rsidR="00000000" w:rsidRPr="00033231">
        <w:t>vous l</w:t>
      </w:r>
      <w:r>
        <w:t>’</w:t>
      </w:r>
      <w:r w:rsidR="00000000" w:rsidRPr="00033231">
        <w:t>admirez</w:t>
      </w:r>
      <w:r>
        <w:t xml:space="preserve">, </w:t>
      </w:r>
      <w:r w:rsidR="00000000" w:rsidRPr="00033231">
        <w:t>vous l</w:t>
      </w:r>
      <w:r>
        <w:t>’</w:t>
      </w:r>
      <w:r w:rsidR="00000000" w:rsidRPr="00033231">
        <w:t>aimez</w:t>
      </w:r>
      <w:r>
        <w:t>.</w:t>
      </w:r>
    </w:p>
    <w:p w14:paraId="760B3F89" w14:textId="77777777" w:rsidR="004F69D6" w:rsidRDefault="004F69D6" w:rsidP="0021796F">
      <w:r>
        <w:t>— </w:t>
      </w:r>
      <w:r w:rsidR="00000000" w:rsidRPr="00033231">
        <w:t>Vous avez vu ce spectacle</w:t>
      </w:r>
      <w:r>
        <w:t> ?</w:t>
      </w:r>
    </w:p>
    <w:p w14:paraId="69EA906E" w14:textId="77777777" w:rsidR="004F69D6" w:rsidRDefault="004F69D6" w:rsidP="0021796F">
      <w:r>
        <w:t>— </w:t>
      </w:r>
      <w:r w:rsidR="00000000" w:rsidRPr="00033231">
        <w:t>Oui</w:t>
      </w:r>
      <w:r>
        <w:t xml:space="preserve">, </w:t>
      </w:r>
      <w:r w:rsidR="00000000" w:rsidRPr="00033231">
        <w:t>dans l</w:t>
      </w:r>
      <w:r>
        <w:t>’</w:t>
      </w:r>
      <w:r w:rsidR="00000000" w:rsidRPr="00033231">
        <w:t>obscurité de la nuit</w:t>
      </w:r>
      <w:r>
        <w:t xml:space="preserve">, </w:t>
      </w:r>
      <w:r w:rsidR="00000000" w:rsidRPr="00033231">
        <w:t>lorsque toute la maison faisait silence</w:t>
      </w:r>
      <w:r>
        <w:t xml:space="preserve">, </w:t>
      </w:r>
      <w:r w:rsidR="00000000" w:rsidRPr="00033231">
        <w:t xml:space="preserve">que le scintillement des étoiles et le froid </w:t>
      </w:r>
      <w:r w:rsidR="00000000" w:rsidRPr="00033231">
        <w:lastRenderedPageBreak/>
        <w:t>reflet de la neige brillaient faiblement dans notre chambre</w:t>
      </w:r>
      <w:r>
        <w:t xml:space="preserve"> ; </w:t>
      </w:r>
      <w:r w:rsidR="00000000" w:rsidRPr="00033231">
        <w:t>c</w:t>
      </w:r>
      <w:r>
        <w:t>’</w:t>
      </w:r>
      <w:r w:rsidR="00000000" w:rsidRPr="00033231">
        <w:t>est alors que j</w:t>
      </w:r>
      <w:r>
        <w:t>’</w:t>
      </w:r>
      <w:r w:rsidR="00000000" w:rsidRPr="00033231">
        <w:t>ai vu le cœur de Shirley</w:t>
      </w:r>
      <w:r>
        <w:t>.</w:t>
      </w:r>
    </w:p>
    <w:p w14:paraId="1A251F03" w14:textId="77777777" w:rsidR="004F69D6" w:rsidRDefault="004F69D6" w:rsidP="0021796F">
      <w:r>
        <w:t>— </w:t>
      </w:r>
      <w:r w:rsidR="00000000" w:rsidRPr="00033231">
        <w:t>Le fond de son cœur</w:t>
      </w:r>
      <w:r>
        <w:t xml:space="preserve"> ? </w:t>
      </w:r>
      <w:r w:rsidR="00000000" w:rsidRPr="00033231">
        <w:t>Pensez-vous qu</w:t>
      </w:r>
      <w:r>
        <w:t>’</w:t>
      </w:r>
      <w:r w:rsidR="00000000" w:rsidRPr="00033231">
        <w:t>elle vous ait mo</w:t>
      </w:r>
      <w:r w:rsidR="00000000" w:rsidRPr="00033231">
        <w:t>n</w:t>
      </w:r>
      <w:r w:rsidR="00000000" w:rsidRPr="00033231">
        <w:t>tré cela</w:t>
      </w:r>
      <w:r>
        <w:t> ?</w:t>
      </w:r>
    </w:p>
    <w:p w14:paraId="72CC4EE3" w14:textId="77777777" w:rsidR="004F69D6" w:rsidRDefault="004F69D6" w:rsidP="0021796F">
      <w:r>
        <w:t>— </w:t>
      </w:r>
      <w:r w:rsidR="00000000" w:rsidRPr="00033231">
        <w:t>Le fond de son cœur</w:t>
      </w:r>
      <w:r>
        <w:t>.</w:t>
      </w:r>
    </w:p>
    <w:p w14:paraId="1F848749" w14:textId="77777777" w:rsidR="004F69D6" w:rsidRDefault="004F69D6" w:rsidP="0021796F">
      <w:r>
        <w:t>— </w:t>
      </w:r>
      <w:r w:rsidR="00000000" w:rsidRPr="00033231">
        <w:t>Et comment était-il</w:t>
      </w:r>
      <w:r>
        <w:t> ?</w:t>
      </w:r>
    </w:p>
    <w:p w14:paraId="49D02377" w14:textId="77777777" w:rsidR="004F69D6" w:rsidRDefault="004F69D6" w:rsidP="0021796F">
      <w:r>
        <w:t>— </w:t>
      </w:r>
      <w:r w:rsidR="00000000" w:rsidRPr="00033231">
        <w:t>Comme un tabernacle</w:t>
      </w:r>
      <w:r>
        <w:t xml:space="preserve">, </w:t>
      </w:r>
      <w:r w:rsidR="00000000" w:rsidRPr="00033231">
        <w:t>car il était saint</w:t>
      </w:r>
      <w:r>
        <w:t xml:space="preserve"> ; </w:t>
      </w:r>
      <w:r w:rsidR="00000000" w:rsidRPr="00033231">
        <w:t>comme la neige</w:t>
      </w:r>
      <w:r>
        <w:t xml:space="preserve">, </w:t>
      </w:r>
      <w:r w:rsidR="00000000" w:rsidRPr="00033231">
        <w:t>car il était pur</w:t>
      </w:r>
      <w:r>
        <w:t xml:space="preserve"> ; </w:t>
      </w:r>
      <w:r w:rsidR="00000000" w:rsidRPr="00033231">
        <w:t>comme une flamme</w:t>
      </w:r>
      <w:r>
        <w:t xml:space="preserve">, </w:t>
      </w:r>
      <w:r w:rsidR="00000000" w:rsidRPr="00033231">
        <w:t>car il était ardent</w:t>
      </w:r>
      <w:r>
        <w:t xml:space="preserve"> ; </w:t>
      </w:r>
      <w:r w:rsidR="00000000" w:rsidRPr="00033231">
        <w:t>comme la mort</w:t>
      </w:r>
      <w:r>
        <w:t xml:space="preserve">, </w:t>
      </w:r>
      <w:r w:rsidR="00000000" w:rsidRPr="00033231">
        <w:t>car il était fort</w:t>
      </w:r>
      <w:r>
        <w:t>.</w:t>
      </w:r>
    </w:p>
    <w:p w14:paraId="3F156AD7" w14:textId="77777777" w:rsidR="004F69D6" w:rsidRDefault="004F69D6" w:rsidP="0021796F">
      <w:r>
        <w:t>— </w:t>
      </w:r>
      <w:r w:rsidR="00000000" w:rsidRPr="00033231">
        <w:t>Peut-elle aimer</w:t>
      </w:r>
      <w:r>
        <w:t xml:space="preserve"> ? </w:t>
      </w:r>
      <w:r w:rsidR="00000000" w:rsidRPr="00033231">
        <w:t>dites-moi cela</w:t>
      </w:r>
      <w:r>
        <w:t>.</w:t>
      </w:r>
    </w:p>
    <w:p w14:paraId="17622583" w14:textId="77777777" w:rsidR="004F69D6" w:rsidRDefault="004F69D6" w:rsidP="0021796F">
      <w:r>
        <w:t>— </w:t>
      </w:r>
      <w:r w:rsidR="00000000" w:rsidRPr="00033231">
        <w:t>Que pensez-vous</w:t>
      </w:r>
      <w:r>
        <w:t> ?</w:t>
      </w:r>
    </w:p>
    <w:p w14:paraId="31199156" w14:textId="77777777" w:rsidR="004F69D6" w:rsidRDefault="004F69D6" w:rsidP="0021796F">
      <w:r>
        <w:t>— </w:t>
      </w:r>
      <w:r w:rsidR="00000000" w:rsidRPr="00033231">
        <w:t>Elle n</w:t>
      </w:r>
      <w:r>
        <w:t>’</w:t>
      </w:r>
      <w:r w:rsidR="00000000" w:rsidRPr="00033231">
        <w:t>a aimé aucun de ceux qui l</w:t>
      </w:r>
      <w:r>
        <w:t>’</w:t>
      </w:r>
      <w:r w:rsidR="00000000" w:rsidRPr="00033231">
        <w:t>ont aimée encore</w:t>
      </w:r>
      <w:r>
        <w:t>.</w:t>
      </w:r>
    </w:p>
    <w:p w14:paraId="5F90C48B" w14:textId="2B45D56D" w:rsidR="00000000" w:rsidRPr="00033231" w:rsidRDefault="004F69D6" w:rsidP="0021796F">
      <w:r>
        <w:t>— </w:t>
      </w:r>
      <w:r w:rsidR="00000000" w:rsidRPr="00033231">
        <w:t>Qui sont ceux qui l</w:t>
      </w:r>
      <w:r>
        <w:t>’</w:t>
      </w:r>
      <w:r w:rsidR="00000000" w:rsidRPr="00033231">
        <w:t>ont aimée</w:t>
      </w:r>
      <w:r>
        <w:t> ? »</w:t>
      </w:r>
    </w:p>
    <w:p w14:paraId="61669B7F" w14:textId="77777777" w:rsidR="004F69D6" w:rsidRDefault="00000000" w:rsidP="0021796F">
      <w:r w:rsidRPr="00033231">
        <w:t>Moore cita une liste de gentlemen</w:t>
      </w:r>
      <w:r w:rsidR="004F69D6">
        <w:t xml:space="preserve">, </w:t>
      </w:r>
      <w:r w:rsidRPr="00033231">
        <w:t>finissant par sir Ph</w:t>
      </w:r>
      <w:r w:rsidRPr="00033231">
        <w:t>i</w:t>
      </w:r>
      <w:r w:rsidRPr="00033231">
        <w:t>li</w:t>
      </w:r>
      <w:r w:rsidRPr="00033231">
        <w:t>p</w:t>
      </w:r>
      <w:r w:rsidRPr="00033231">
        <w:t xml:space="preserve">pe </w:t>
      </w:r>
      <w:proofErr w:type="spellStart"/>
      <w:r w:rsidRPr="00033231">
        <w:t>Nunnely</w:t>
      </w:r>
      <w:proofErr w:type="spellEnd"/>
      <w:r w:rsidR="004F69D6">
        <w:t>. « </w:t>
      </w:r>
      <w:r w:rsidRPr="00033231">
        <w:t>Elle n</w:t>
      </w:r>
      <w:r w:rsidR="004F69D6">
        <w:t>’</w:t>
      </w:r>
      <w:r w:rsidRPr="00033231">
        <w:t>a aimé aucun de ceux-là</w:t>
      </w:r>
      <w:r w:rsidR="004F69D6">
        <w:t>.</w:t>
      </w:r>
    </w:p>
    <w:p w14:paraId="14DA6291" w14:textId="77777777" w:rsidR="004F69D6" w:rsidRDefault="004F69D6" w:rsidP="0021796F">
      <w:r>
        <w:t>— </w:t>
      </w:r>
      <w:r w:rsidR="00000000" w:rsidRPr="00033231">
        <w:t>Cependant quelques-uns étaient dignes de l</w:t>
      </w:r>
      <w:r>
        <w:t>’</w:t>
      </w:r>
      <w:r w:rsidR="00000000" w:rsidRPr="00033231">
        <w:t>amour d</w:t>
      </w:r>
      <w:r>
        <w:t>’</w:t>
      </w:r>
      <w:r w:rsidR="00000000" w:rsidRPr="00033231">
        <w:t>une femme</w:t>
      </w:r>
      <w:r>
        <w:t> ?</w:t>
      </w:r>
    </w:p>
    <w:p w14:paraId="4BD62509" w14:textId="77777777" w:rsidR="004F69D6" w:rsidRDefault="004F69D6" w:rsidP="0021796F">
      <w:r>
        <w:t>— </w:t>
      </w:r>
      <w:r w:rsidR="00000000" w:rsidRPr="00033231">
        <w:t>De certaines femmes</w:t>
      </w:r>
      <w:r>
        <w:t xml:space="preserve">, </w:t>
      </w:r>
      <w:r w:rsidR="00000000" w:rsidRPr="00033231">
        <w:t>mais non de Shirley</w:t>
      </w:r>
      <w:r>
        <w:t>.</w:t>
      </w:r>
    </w:p>
    <w:p w14:paraId="4C47E06F" w14:textId="77777777" w:rsidR="004F69D6" w:rsidRDefault="004F69D6" w:rsidP="0021796F">
      <w:r>
        <w:t>— </w:t>
      </w:r>
      <w:r w:rsidR="00000000" w:rsidRPr="00033231">
        <w:t>Est-elle meilleure que celles de son sexe</w:t>
      </w:r>
      <w:r>
        <w:t> ?</w:t>
      </w:r>
    </w:p>
    <w:p w14:paraId="6D24E4B7" w14:textId="77777777" w:rsidR="004F69D6" w:rsidRDefault="004F69D6" w:rsidP="0021796F">
      <w:r>
        <w:t>— </w:t>
      </w:r>
      <w:r w:rsidR="00000000" w:rsidRPr="00033231">
        <w:t>Elle est particulière</w:t>
      </w:r>
      <w:r>
        <w:t xml:space="preserve">, </w:t>
      </w:r>
      <w:r w:rsidR="00000000" w:rsidRPr="00033231">
        <w:t>et plus dangereuse à prendre pour femme témérairement</w:t>
      </w:r>
      <w:r>
        <w:t>.</w:t>
      </w:r>
    </w:p>
    <w:p w14:paraId="02AAD104" w14:textId="77777777" w:rsidR="004F69D6" w:rsidRDefault="004F69D6" w:rsidP="0021796F">
      <w:r>
        <w:t>— </w:t>
      </w:r>
      <w:r w:rsidR="00000000" w:rsidRPr="00033231">
        <w:t>Je m</w:t>
      </w:r>
      <w:r>
        <w:t>’</w:t>
      </w:r>
      <w:r w:rsidR="00000000" w:rsidRPr="00033231">
        <w:t>imagine cela</w:t>
      </w:r>
      <w:r>
        <w:t>.</w:t>
      </w:r>
    </w:p>
    <w:p w14:paraId="0B1FD7FE" w14:textId="77777777" w:rsidR="004F69D6" w:rsidRDefault="004F69D6" w:rsidP="0021796F">
      <w:r>
        <w:t>— </w:t>
      </w:r>
      <w:r w:rsidR="00000000" w:rsidRPr="00033231">
        <w:t>Elle parla de vous</w:t>
      </w:r>
      <w:r>
        <w:t>…</w:t>
      </w:r>
    </w:p>
    <w:p w14:paraId="2DE52ACD" w14:textId="77777777" w:rsidR="004F69D6" w:rsidRDefault="004F69D6" w:rsidP="0021796F">
      <w:r>
        <w:t>— </w:t>
      </w:r>
      <w:r w:rsidR="00000000" w:rsidRPr="00033231">
        <w:t>Oh</w:t>
      </w:r>
      <w:r>
        <w:t xml:space="preserve"> ! </w:t>
      </w:r>
      <w:r w:rsidR="00000000" w:rsidRPr="00033231">
        <w:t>vraiment</w:t>
      </w:r>
      <w:r>
        <w:t xml:space="preserve"> ! </w:t>
      </w:r>
      <w:r w:rsidR="00000000" w:rsidRPr="00033231">
        <w:t>Je croyais que vous aviez nié cela</w:t>
      </w:r>
      <w:r>
        <w:t> ?</w:t>
      </w:r>
    </w:p>
    <w:p w14:paraId="7DC5B28C" w14:textId="77777777" w:rsidR="004F69D6" w:rsidRDefault="004F69D6" w:rsidP="0021796F">
      <w:r>
        <w:lastRenderedPageBreak/>
        <w:t>— </w:t>
      </w:r>
      <w:r w:rsidR="00000000" w:rsidRPr="00033231">
        <w:t>Elle n</w:t>
      </w:r>
      <w:r>
        <w:t>’</w:t>
      </w:r>
      <w:r w:rsidR="00000000" w:rsidRPr="00033231">
        <w:t>en parla pas de la façon que vous vous imaginez</w:t>
      </w:r>
      <w:r>
        <w:t xml:space="preserve"> ; </w:t>
      </w:r>
      <w:r w:rsidR="00000000" w:rsidRPr="00033231">
        <w:t>mais je lui demandai et je lui fis dire ce qu</w:t>
      </w:r>
      <w:r>
        <w:t>’</w:t>
      </w:r>
      <w:r w:rsidR="00000000" w:rsidRPr="00033231">
        <w:t>elle pensait de vous</w:t>
      </w:r>
      <w:r>
        <w:t xml:space="preserve">, </w:t>
      </w:r>
      <w:r w:rsidR="00000000" w:rsidRPr="00033231">
        <w:t>ou plutôt ce qu</w:t>
      </w:r>
      <w:r>
        <w:t>’</w:t>
      </w:r>
      <w:r w:rsidR="00000000" w:rsidRPr="00033231">
        <w:t>elle éprouvait pour vous</w:t>
      </w:r>
      <w:r>
        <w:t xml:space="preserve">. </w:t>
      </w:r>
      <w:r w:rsidR="00000000" w:rsidRPr="00033231">
        <w:t>J</w:t>
      </w:r>
      <w:r>
        <w:t>’</w:t>
      </w:r>
      <w:r w:rsidR="00000000" w:rsidRPr="00033231">
        <w:t>avais besoin de le s</w:t>
      </w:r>
      <w:r w:rsidR="00000000" w:rsidRPr="00033231">
        <w:t>a</w:t>
      </w:r>
      <w:r w:rsidR="00000000" w:rsidRPr="00033231">
        <w:t>voir</w:t>
      </w:r>
      <w:r>
        <w:t xml:space="preserve">. </w:t>
      </w:r>
      <w:r w:rsidR="00000000" w:rsidRPr="00033231">
        <w:t>J</w:t>
      </w:r>
      <w:r>
        <w:t>’</w:t>
      </w:r>
      <w:r w:rsidR="00000000" w:rsidRPr="00033231">
        <w:t>avais longtemps désiré le savoir</w:t>
      </w:r>
      <w:r>
        <w:t>.</w:t>
      </w:r>
    </w:p>
    <w:p w14:paraId="00EDCF5C" w14:textId="77777777" w:rsidR="004F69D6" w:rsidRDefault="004F69D6" w:rsidP="0021796F">
      <w:r>
        <w:t>— </w:t>
      </w:r>
      <w:r w:rsidR="00000000" w:rsidRPr="00033231">
        <w:t>Et moi aussi</w:t>
      </w:r>
      <w:r>
        <w:t xml:space="preserve"> ; </w:t>
      </w:r>
      <w:r w:rsidR="00000000" w:rsidRPr="00033231">
        <w:t>mais j</w:t>
      </w:r>
      <w:r>
        <w:t>’</w:t>
      </w:r>
      <w:r w:rsidR="00000000" w:rsidRPr="00033231">
        <w:t>écoute</w:t>
      </w:r>
      <w:r>
        <w:t xml:space="preserve"> : </w:t>
      </w:r>
      <w:r w:rsidR="00000000" w:rsidRPr="00033231">
        <w:t>elle me méprise</w:t>
      </w:r>
      <w:r>
        <w:t xml:space="preserve">, </w:t>
      </w:r>
      <w:r w:rsidR="00000000" w:rsidRPr="00033231">
        <w:t>sans doute</w:t>
      </w:r>
      <w:r>
        <w:t>.</w:t>
      </w:r>
    </w:p>
    <w:p w14:paraId="220861FA" w14:textId="77777777" w:rsidR="004F69D6" w:rsidRDefault="004F69D6" w:rsidP="0021796F">
      <w:r>
        <w:t>— </w:t>
      </w:r>
      <w:r w:rsidR="00000000" w:rsidRPr="00033231">
        <w:t>Elle a presque de vous l</w:t>
      </w:r>
      <w:r>
        <w:t>’</w:t>
      </w:r>
      <w:r w:rsidR="00000000" w:rsidRPr="00033231">
        <w:t>idée la plus haute qu</w:t>
      </w:r>
      <w:r>
        <w:t>’</w:t>
      </w:r>
      <w:r w:rsidR="00000000" w:rsidRPr="00033231">
        <w:t>une femme puisse avoir d</w:t>
      </w:r>
      <w:r>
        <w:t>’</w:t>
      </w:r>
      <w:r w:rsidR="00000000" w:rsidRPr="00033231">
        <w:t>un homme</w:t>
      </w:r>
      <w:r>
        <w:t xml:space="preserve">. </w:t>
      </w:r>
      <w:r w:rsidR="00000000" w:rsidRPr="00033231">
        <w:t>Vous savez qu</w:t>
      </w:r>
      <w:r>
        <w:t>’</w:t>
      </w:r>
      <w:r w:rsidR="00000000" w:rsidRPr="00033231">
        <w:t>elle est éloquente</w:t>
      </w:r>
      <w:r>
        <w:t xml:space="preserve"> : </w:t>
      </w:r>
      <w:r w:rsidR="00000000" w:rsidRPr="00033231">
        <w:t>il me semble encore entendre le langage bouillant avec lequel elle exprimait son opinion</w:t>
      </w:r>
      <w:r>
        <w:t>.</w:t>
      </w:r>
    </w:p>
    <w:p w14:paraId="3881C078" w14:textId="77777777" w:rsidR="004F69D6" w:rsidRDefault="004F69D6" w:rsidP="0021796F">
      <w:r>
        <w:t>— </w:t>
      </w:r>
      <w:r w:rsidR="00000000" w:rsidRPr="00033231">
        <w:t>Mais quels sont ses sentiments</w:t>
      </w:r>
      <w:r>
        <w:t> ?</w:t>
      </w:r>
    </w:p>
    <w:p w14:paraId="6F0AB1F6" w14:textId="77777777" w:rsidR="004F69D6" w:rsidRDefault="004F69D6" w:rsidP="0021796F">
      <w:r>
        <w:t>— </w:t>
      </w:r>
      <w:r w:rsidR="00000000" w:rsidRPr="00033231">
        <w:t>Jusqu</w:t>
      </w:r>
      <w:r>
        <w:t>’</w:t>
      </w:r>
      <w:r w:rsidR="00000000" w:rsidRPr="00033231">
        <w:t>à ce que vous l</w:t>
      </w:r>
      <w:r>
        <w:t>’</w:t>
      </w:r>
      <w:r w:rsidR="00000000" w:rsidRPr="00033231">
        <w:t>eussiez offensée</w:t>
      </w:r>
      <w:r>
        <w:t xml:space="preserve"> (</w:t>
      </w:r>
      <w:r w:rsidR="00000000" w:rsidRPr="00033231">
        <w:t>elle m</w:t>
      </w:r>
      <w:r>
        <w:t>’</w:t>
      </w:r>
      <w:r w:rsidR="00000000" w:rsidRPr="00033231">
        <w:t>a dit que vous l</w:t>
      </w:r>
      <w:r>
        <w:t>’</w:t>
      </w:r>
      <w:r w:rsidR="00000000" w:rsidRPr="00033231">
        <w:t>aviez offensée</w:t>
      </w:r>
      <w:r>
        <w:t xml:space="preserve">, </w:t>
      </w:r>
      <w:r w:rsidR="00000000" w:rsidRPr="00033231">
        <w:t>sans me dire comment</w:t>
      </w:r>
      <w:r>
        <w:t xml:space="preserve">) </w:t>
      </w:r>
      <w:r w:rsidR="00000000" w:rsidRPr="00033231">
        <w:t>elle avait pour vous les sentiments d</w:t>
      </w:r>
      <w:r>
        <w:t>’</w:t>
      </w:r>
      <w:r w:rsidR="00000000" w:rsidRPr="00033231">
        <w:t>une sœur pour un frère qu</w:t>
      </w:r>
      <w:r>
        <w:t>’</w:t>
      </w:r>
      <w:r w:rsidR="00000000" w:rsidRPr="00033231">
        <w:t>elle aime et dont elle est fière</w:t>
      </w:r>
      <w:r>
        <w:t>.</w:t>
      </w:r>
    </w:p>
    <w:p w14:paraId="066AB16D" w14:textId="77777777" w:rsidR="004F69D6" w:rsidRDefault="004F69D6" w:rsidP="0021796F">
      <w:r>
        <w:t>— </w:t>
      </w:r>
      <w:r w:rsidR="00000000" w:rsidRPr="00033231">
        <w:t>Je ne l</w:t>
      </w:r>
      <w:r>
        <w:t>’</w:t>
      </w:r>
      <w:r w:rsidR="00000000" w:rsidRPr="00033231">
        <w:t>offenserai plus</w:t>
      </w:r>
      <w:r>
        <w:t xml:space="preserve">, </w:t>
      </w:r>
      <w:r w:rsidR="00000000" w:rsidRPr="00033231">
        <w:t>Cary</w:t>
      </w:r>
      <w:r>
        <w:t xml:space="preserve">, </w:t>
      </w:r>
      <w:r w:rsidR="00000000" w:rsidRPr="00033231">
        <w:t>car l</w:t>
      </w:r>
      <w:r>
        <w:t>’</w:t>
      </w:r>
      <w:r w:rsidR="00000000" w:rsidRPr="00033231">
        <w:t>offense a rebondi sur moi de façon à me faire chanceler longtemps</w:t>
      </w:r>
      <w:r>
        <w:t xml:space="preserve"> ; </w:t>
      </w:r>
      <w:r w:rsidR="00000000" w:rsidRPr="00033231">
        <w:t>mais cette co</w:t>
      </w:r>
      <w:r w:rsidR="00000000" w:rsidRPr="00033231">
        <w:t>m</w:t>
      </w:r>
      <w:r w:rsidR="00000000" w:rsidRPr="00033231">
        <w:t>paraison de frère et de sœur est un non-sens</w:t>
      </w:r>
      <w:r>
        <w:t xml:space="preserve"> : </w:t>
      </w:r>
      <w:r w:rsidR="00000000" w:rsidRPr="00033231">
        <w:t>elle est trop riche et trop fière pour avoir envers moi des sentiments fraternels</w:t>
      </w:r>
      <w:r>
        <w:t>.</w:t>
      </w:r>
    </w:p>
    <w:p w14:paraId="238EAF9E" w14:textId="77777777" w:rsidR="004F69D6" w:rsidRDefault="004F69D6" w:rsidP="0021796F">
      <w:r>
        <w:t>— </w:t>
      </w:r>
      <w:r w:rsidR="00000000" w:rsidRPr="00033231">
        <w:t>Vous ne la connaissez pas</w:t>
      </w:r>
      <w:r>
        <w:t xml:space="preserve">, </w:t>
      </w:r>
      <w:r w:rsidR="00000000" w:rsidRPr="00033231">
        <w:t>Robert</w:t>
      </w:r>
      <w:r>
        <w:t xml:space="preserve"> ; </w:t>
      </w:r>
      <w:r w:rsidR="00000000" w:rsidRPr="00033231">
        <w:t xml:space="preserve">et même je pense </w:t>
      </w:r>
      <w:r w:rsidR="00000000" w:rsidRPr="00033231">
        <w:rPr>
          <w:i/>
          <w:iCs/>
        </w:rPr>
        <w:t>maintenant</w:t>
      </w:r>
      <w:r>
        <w:rPr>
          <w:i/>
          <w:iCs/>
        </w:rPr>
        <w:t xml:space="preserve"> </w:t>
      </w:r>
      <w:r>
        <w:t>(</w:t>
      </w:r>
      <w:r w:rsidR="00000000" w:rsidRPr="00033231">
        <w:t>j</w:t>
      </w:r>
      <w:r>
        <w:t>’</w:t>
      </w:r>
      <w:r w:rsidR="00000000" w:rsidRPr="00033231">
        <w:t>avais d</w:t>
      </w:r>
      <w:r>
        <w:t>’</w:t>
      </w:r>
      <w:r w:rsidR="00000000" w:rsidRPr="00033231">
        <w:t>autres idées autrefois</w:t>
      </w:r>
      <w:r>
        <w:t xml:space="preserve">) </w:t>
      </w:r>
      <w:r w:rsidR="00000000" w:rsidRPr="00033231">
        <w:t>que vous ne pouvez la connaître</w:t>
      </w:r>
      <w:r>
        <w:t xml:space="preserve"> : </w:t>
      </w:r>
      <w:r w:rsidR="00000000" w:rsidRPr="00033231">
        <w:t>vous et elle n</w:t>
      </w:r>
      <w:r>
        <w:t>’</w:t>
      </w:r>
      <w:r w:rsidR="00000000" w:rsidRPr="00033231">
        <w:t>êtes pas organisés pour vous co</w:t>
      </w:r>
      <w:r w:rsidR="00000000" w:rsidRPr="00033231">
        <w:t>m</w:t>
      </w:r>
      <w:r w:rsidR="00000000" w:rsidRPr="00033231">
        <w:t>prendre entièrement l</w:t>
      </w:r>
      <w:r>
        <w:t>’</w:t>
      </w:r>
      <w:r w:rsidR="00000000" w:rsidRPr="00033231">
        <w:t>un l</w:t>
      </w:r>
      <w:r>
        <w:t>’</w:t>
      </w:r>
      <w:r w:rsidR="00000000" w:rsidRPr="00033231">
        <w:t>autre</w:t>
      </w:r>
      <w:r>
        <w:t>.</w:t>
      </w:r>
    </w:p>
    <w:p w14:paraId="3258391B" w14:textId="77777777" w:rsidR="004F69D6" w:rsidRDefault="004F69D6" w:rsidP="0021796F">
      <w:r>
        <w:t>— </w:t>
      </w:r>
      <w:r w:rsidR="00000000" w:rsidRPr="00033231">
        <w:t>C</w:t>
      </w:r>
      <w:r>
        <w:t>’</w:t>
      </w:r>
      <w:r w:rsidR="00000000" w:rsidRPr="00033231">
        <w:t>est possible</w:t>
      </w:r>
      <w:r>
        <w:t xml:space="preserve">. </w:t>
      </w:r>
      <w:r w:rsidR="00000000" w:rsidRPr="00033231">
        <w:t>Je l</w:t>
      </w:r>
      <w:r>
        <w:t>’</w:t>
      </w:r>
      <w:r w:rsidR="00000000" w:rsidRPr="00033231">
        <w:t>estime</w:t>
      </w:r>
      <w:r>
        <w:t xml:space="preserve"> ; </w:t>
      </w:r>
      <w:r w:rsidR="00000000" w:rsidRPr="00033231">
        <w:t>je l</w:t>
      </w:r>
      <w:r>
        <w:t>’</w:t>
      </w:r>
      <w:r w:rsidR="00000000" w:rsidRPr="00033231">
        <w:t>admire</w:t>
      </w:r>
      <w:r>
        <w:t xml:space="preserve"> ; </w:t>
      </w:r>
      <w:r w:rsidR="00000000" w:rsidRPr="00033231">
        <w:t>et cependant mes impressions sur elle sont dures</w:t>
      </w:r>
      <w:r>
        <w:t xml:space="preserve">, </w:t>
      </w:r>
      <w:r w:rsidR="00000000" w:rsidRPr="00033231">
        <w:t>peu charitables peut-être</w:t>
      </w:r>
      <w:r>
        <w:t xml:space="preserve">. </w:t>
      </w:r>
      <w:r w:rsidR="00000000" w:rsidRPr="00033231">
        <w:t>Je crois</w:t>
      </w:r>
      <w:r>
        <w:t xml:space="preserve">, </w:t>
      </w:r>
      <w:r w:rsidR="00000000" w:rsidRPr="00033231">
        <w:t>par exemple</w:t>
      </w:r>
      <w:r>
        <w:t xml:space="preserve">, </w:t>
      </w:r>
      <w:r w:rsidR="00000000" w:rsidRPr="00033231">
        <w:t>qu</w:t>
      </w:r>
      <w:r>
        <w:t>’</w:t>
      </w:r>
      <w:r w:rsidR="00000000" w:rsidRPr="00033231">
        <w:t>elle est incapable d</w:t>
      </w:r>
      <w:r>
        <w:t>’</w:t>
      </w:r>
      <w:r w:rsidR="00000000" w:rsidRPr="00033231">
        <w:t>amour</w:t>
      </w:r>
      <w:r>
        <w:t>…</w:t>
      </w:r>
    </w:p>
    <w:p w14:paraId="2225098A" w14:textId="77777777" w:rsidR="004F69D6" w:rsidRDefault="004F69D6" w:rsidP="0021796F">
      <w:r>
        <w:t>— </w:t>
      </w:r>
      <w:r w:rsidR="00000000" w:rsidRPr="00033231">
        <w:t>Shirley incapable d</w:t>
      </w:r>
      <w:r>
        <w:t>’</w:t>
      </w:r>
      <w:r w:rsidR="00000000" w:rsidRPr="00033231">
        <w:t>amour</w:t>
      </w:r>
      <w:r>
        <w:t> !</w:t>
      </w:r>
    </w:p>
    <w:p w14:paraId="4BE457FE" w14:textId="77777777" w:rsidR="004F69D6" w:rsidRDefault="004F69D6" w:rsidP="0021796F">
      <w:r>
        <w:lastRenderedPageBreak/>
        <w:t>— </w:t>
      </w:r>
      <w:r w:rsidR="00000000" w:rsidRPr="00033231">
        <w:t>Qu</w:t>
      </w:r>
      <w:r>
        <w:t>’</w:t>
      </w:r>
      <w:r w:rsidR="00000000" w:rsidRPr="00033231">
        <w:t>elle ne se mariera jamais</w:t>
      </w:r>
      <w:r>
        <w:t xml:space="preserve"> : </w:t>
      </w:r>
      <w:r w:rsidR="00000000" w:rsidRPr="00033231">
        <w:t>je me la figure jalouse de compromettre sa fierté</w:t>
      </w:r>
      <w:r>
        <w:t xml:space="preserve">, </w:t>
      </w:r>
      <w:r w:rsidR="00000000" w:rsidRPr="00033231">
        <w:t>de quitter son pouvoir</w:t>
      </w:r>
      <w:r>
        <w:t xml:space="preserve">, </w:t>
      </w:r>
      <w:r w:rsidR="00000000" w:rsidRPr="00033231">
        <w:t>de partager sa fortune</w:t>
      </w:r>
      <w:r>
        <w:t>.</w:t>
      </w:r>
    </w:p>
    <w:p w14:paraId="218732EA" w14:textId="77777777" w:rsidR="004F69D6" w:rsidRDefault="004F69D6" w:rsidP="0021796F">
      <w:r>
        <w:t>— </w:t>
      </w:r>
      <w:r w:rsidR="00000000" w:rsidRPr="00033231">
        <w:t>Shirley a blessé votre amour-propre</w:t>
      </w:r>
      <w:r>
        <w:t>.</w:t>
      </w:r>
    </w:p>
    <w:p w14:paraId="07FA4AAC" w14:textId="77777777" w:rsidR="004F69D6" w:rsidRDefault="004F69D6" w:rsidP="0021796F">
      <w:r>
        <w:t>— </w:t>
      </w:r>
      <w:r w:rsidR="00000000" w:rsidRPr="00033231">
        <w:t>Elle l</w:t>
      </w:r>
      <w:r>
        <w:t>’</w:t>
      </w:r>
      <w:r w:rsidR="00000000" w:rsidRPr="00033231">
        <w:t>a blessé</w:t>
      </w:r>
      <w:r>
        <w:t xml:space="preserve">, </w:t>
      </w:r>
      <w:r w:rsidR="00000000" w:rsidRPr="00033231">
        <w:t>quoique je n</w:t>
      </w:r>
      <w:r>
        <w:t>’</w:t>
      </w:r>
      <w:r w:rsidR="00000000" w:rsidRPr="00033231">
        <w:t>eusse aucune émotion de te</w:t>
      </w:r>
      <w:r w:rsidR="00000000" w:rsidRPr="00033231">
        <w:t>n</w:t>
      </w:r>
      <w:r w:rsidR="00000000" w:rsidRPr="00033231">
        <w:t>dresse</w:t>
      </w:r>
      <w:r>
        <w:t xml:space="preserve">, </w:t>
      </w:r>
      <w:r w:rsidR="00000000" w:rsidRPr="00033231">
        <w:t>aucune étincelle de passion pour elle</w:t>
      </w:r>
      <w:r>
        <w:t>.</w:t>
      </w:r>
    </w:p>
    <w:p w14:paraId="72AC027D" w14:textId="77777777" w:rsidR="004F69D6" w:rsidRDefault="004F69D6" w:rsidP="0021796F">
      <w:r>
        <w:t>— </w:t>
      </w:r>
      <w:r w:rsidR="00000000" w:rsidRPr="00033231">
        <w:t>Alors</w:t>
      </w:r>
      <w:r>
        <w:t xml:space="preserve">, </w:t>
      </w:r>
      <w:r w:rsidR="00000000" w:rsidRPr="00033231">
        <w:t>Robert</w:t>
      </w:r>
      <w:r>
        <w:t xml:space="preserve">, </w:t>
      </w:r>
      <w:r w:rsidR="00000000" w:rsidRPr="00033231">
        <w:t>c</w:t>
      </w:r>
      <w:r>
        <w:t>’</w:t>
      </w:r>
      <w:r w:rsidR="00000000" w:rsidRPr="00033231">
        <w:t>était très-mal à vous de chercher à l</w:t>
      </w:r>
      <w:r>
        <w:t>’</w:t>
      </w:r>
      <w:r w:rsidR="00000000" w:rsidRPr="00033231">
        <w:t>épouser</w:t>
      </w:r>
      <w:r>
        <w:t>.</w:t>
      </w:r>
    </w:p>
    <w:p w14:paraId="3092F2BF" w14:textId="77777777" w:rsidR="004F69D6" w:rsidRDefault="004F69D6" w:rsidP="0021796F">
      <w:r>
        <w:t>— </w:t>
      </w:r>
      <w:r w:rsidR="00000000" w:rsidRPr="00033231">
        <w:t>Et très-vil</w:t>
      </w:r>
      <w:r>
        <w:t xml:space="preserve">, </w:t>
      </w:r>
      <w:r w:rsidR="00000000" w:rsidRPr="00033231">
        <w:t>mon petit pasteur</w:t>
      </w:r>
      <w:r>
        <w:t xml:space="preserve">, </w:t>
      </w:r>
      <w:r w:rsidR="00000000" w:rsidRPr="00033231">
        <w:t>ma petite prêtresse</w:t>
      </w:r>
      <w:r>
        <w:t xml:space="preserve">. </w:t>
      </w:r>
      <w:r w:rsidR="00000000" w:rsidRPr="00033231">
        <w:t>Je n</w:t>
      </w:r>
      <w:r>
        <w:t>’</w:t>
      </w:r>
      <w:r w:rsidR="00000000" w:rsidRPr="00033231">
        <w:t xml:space="preserve">ai jamais dans ma vie désiré embrasser miss </w:t>
      </w:r>
      <w:proofErr w:type="spellStart"/>
      <w:r w:rsidR="00000000" w:rsidRPr="00033231">
        <w:t>Keeldar</w:t>
      </w:r>
      <w:proofErr w:type="spellEnd"/>
      <w:r>
        <w:t xml:space="preserve"> ; </w:t>
      </w:r>
      <w:r w:rsidR="00000000" w:rsidRPr="00033231">
        <w:t>quoiqu</w:t>
      </w:r>
      <w:r>
        <w:t>’</w:t>
      </w:r>
      <w:r w:rsidR="00000000" w:rsidRPr="00033231">
        <w:t>elle ait de belles lèvres</w:t>
      </w:r>
      <w:r>
        <w:t xml:space="preserve">, </w:t>
      </w:r>
      <w:r w:rsidR="00000000" w:rsidRPr="00033231">
        <w:t>écarlates et rouges comme des cerises m</w:t>
      </w:r>
      <w:r w:rsidR="00000000" w:rsidRPr="00033231">
        <w:t>û</w:t>
      </w:r>
      <w:r w:rsidR="00000000" w:rsidRPr="00033231">
        <w:t>res</w:t>
      </w:r>
      <w:r>
        <w:t xml:space="preserve"> : </w:t>
      </w:r>
      <w:r w:rsidR="00000000" w:rsidRPr="00033231">
        <w:t>ou si je l</w:t>
      </w:r>
      <w:r>
        <w:t>’</w:t>
      </w:r>
      <w:r w:rsidR="00000000" w:rsidRPr="00033231">
        <w:t>ai désiré</w:t>
      </w:r>
      <w:r>
        <w:t xml:space="preserve">, </w:t>
      </w:r>
      <w:r w:rsidR="00000000" w:rsidRPr="00033231">
        <w:t>c</w:t>
      </w:r>
      <w:r>
        <w:t>’</w:t>
      </w:r>
      <w:r w:rsidR="00000000" w:rsidRPr="00033231">
        <w:t>était le seul désir des yeux</w:t>
      </w:r>
      <w:r>
        <w:t>.</w:t>
      </w:r>
    </w:p>
    <w:p w14:paraId="4BF33E9A" w14:textId="77777777" w:rsidR="004F69D6" w:rsidRDefault="004F69D6" w:rsidP="0021796F">
      <w:r>
        <w:t>— </w:t>
      </w:r>
      <w:r w:rsidR="00000000" w:rsidRPr="00033231">
        <w:t>Je doute que vous disiez vrai</w:t>
      </w:r>
      <w:r>
        <w:t xml:space="preserve"> : </w:t>
      </w:r>
      <w:r w:rsidR="00000000" w:rsidRPr="00033231">
        <w:t>les raisins</w:t>
      </w:r>
      <w:r>
        <w:t xml:space="preserve">… </w:t>
      </w:r>
      <w:r w:rsidR="00000000" w:rsidRPr="00033231">
        <w:t>ou les cerises</w:t>
      </w:r>
      <w:r>
        <w:t xml:space="preserve">, </w:t>
      </w:r>
      <w:r w:rsidR="00000000" w:rsidRPr="00033231">
        <w:t>sont aigres s</w:t>
      </w:r>
      <w:r>
        <w:t>’</w:t>
      </w:r>
      <w:r w:rsidR="00000000" w:rsidRPr="00033231">
        <w:t>ils sont placés trop haut</w:t>
      </w:r>
      <w:r>
        <w:t>.</w:t>
      </w:r>
    </w:p>
    <w:p w14:paraId="42E031F2" w14:textId="77777777" w:rsidR="004F69D6" w:rsidRDefault="004F69D6" w:rsidP="0021796F">
      <w:r>
        <w:t>— </w:t>
      </w:r>
      <w:r w:rsidR="00000000" w:rsidRPr="00033231">
        <w:t>Elle a une jolie figure</w:t>
      </w:r>
      <w:r>
        <w:t xml:space="preserve">, </w:t>
      </w:r>
      <w:r w:rsidR="00000000" w:rsidRPr="00033231">
        <w:t>de beaux cheveux</w:t>
      </w:r>
      <w:r>
        <w:t xml:space="preserve"> : </w:t>
      </w:r>
      <w:r w:rsidR="00000000" w:rsidRPr="00033231">
        <w:t>je reconnais tous ces charmes</w:t>
      </w:r>
      <w:r>
        <w:t xml:space="preserve">, </w:t>
      </w:r>
      <w:r w:rsidR="00000000" w:rsidRPr="00033231">
        <w:t>mais ils ne me touchent pas</w:t>
      </w:r>
      <w:r>
        <w:t xml:space="preserve">, </w:t>
      </w:r>
      <w:r w:rsidR="00000000" w:rsidRPr="00033231">
        <w:t>ou ils me to</w:t>
      </w:r>
      <w:r w:rsidR="00000000" w:rsidRPr="00033231">
        <w:t>u</w:t>
      </w:r>
      <w:r w:rsidR="00000000" w:rsidRPr="00033231">
        <w:t>chent seulement d</w:t>
      </w:r>
      <w:r>
        <w:t>’</w:t>
      </w:r>
      <w:r w:rsidR="00000000" w:rsidRPr="00033231">
        <w:t>une façon qu</w:t>
      </w:r>
      <w:r>
        <w:t>’</w:t>
      </w:r>
      <w:r w:rsidR="00000000" w:rsidRPr="00033231">
        <w:t>elle dédaignerait</w:t>
      </w:r>
      <w:r>
        <w:t xml:space="preserve">. </w:t>
      </w:r>
      <w:r w:rsidR="00000000" w:rsidRPr="00033231">
        <w:t>Je crois que si j</w:t>
      </w:r>
      <w:r>
        <w:t>’</w:t>
      </w:r>
      <w:r w:rsidR="00000000" w:rsidRPr="00033231">
        <w:t>ai été véritablement tenté</w:t>
      </w:r>
      <w:r>
        <w:t xml:space="preserve">, </w:t>
      </w:r>
      <w:r w:rsidR="00000000" w:rsidRPr="00033231">
        <w:t>c</w:t>
      </w:r>
      <w:r>
        <w:t>’</w:t>
      </w:r>
      <w:r w:rsidR="00000000" w:rsidRPr="00033231">
        <w:t>est par la seule dorure de l</w:t>
      </w:r>
      <w:r>
        <w:t>’</w:t>
      </w:r>
      <w:r w:rsidR="00000000" w:rsidRPr="00033231">
        <w:t>amorce</w:t>
      </w:r>
      <w:r>
        <w:t xml:space="preserve">. </w:t>
      </w:r>
      <w:r w:rsidR="00000000" w:rsidRPr="00033231">
        <w:t>Caroline</w:t>
      </w:r>
      <w:r>
        <w:t xml:space="preserve">, </w:t>
      </w:r>
      <w:r w:rsidR="00000000" w:rsidRPr="00033231">
        <w:t>quel noble personnage que votre Robert</w:t>
      </w:r>
      <w:r>
        <w:t xml:space="preserve">, </w:t>
      </w:r>
      <w:r w:rsidR="00000000" w:rsidRPr="00033231">
        <w:t>grand</w:t>
      </w:r>
      <w:r>
        <w:t xml:space="preserve">, </w:t>
      </w:r>
      <w:r w:rsidR="00000000" w:rsidRPr="00033231">
        <w:t>bon</w:t>
      </w:r>
      <w:r>
        <w:t xml:space="preserve">, </w:t>
      </w:r>
      <w:r w:rsidR="00000000" w:rsidRPr="00033231">
        <w:t>désintéressé</w:t>
      </w:r>
      <w:r>
        <w:t xml:space="preserve">, </w:t>
      </w:r>
      <w:r w:rsidR="00000000" w:rsidRPr="00033231">
        <w:t>et si pur</w:t>
      </w:r>
      <w:r>
        <w:t> !</w:t>
      </w:r>
    </w:p>
    <w:p w14:paraId="5A54ED5D" w14:textId="77777777" w:rsidR="004F69D6" w:rsidRDefault="004F69D6" w:rsidP="0021796F">
      <w:r>
        <w:t>— </w:t>
      </w:r>
      <w:r w:rsidR="00000000" w:rsidRPr="00033231">
        <w:t>Mais non parfait</w:t>
      </w:r>
      <w:r>
        <w:t xml:space="preserve"> ; </w:t>
      </w:r>
      <w:r w:rsidR="00000000" w:rsidRPr="00033231">
        <w:t>il a une fois commis une sottise</w:t>
      </w:r>
      <w:r>
        <w:t xml:space="preserve">, </w:t>
      </w:r>
      <w:r w:rsidR="00000000" w:rsidRPr="00033231">
        <w:t>mais n</w:t>
      </w:r>
      <w:r>
        <w:t>’</w:t>
      </w:r>
      <w:r w:rsidR="00000000" w:rsidRPr="00033231">
        <w:t>en parlons plus</w:t>
      </w:r>
      <w:r>
        <w:t>.</w:t>
      </w:r>
    </w:p>
    <w:p w14:paraId="61E6B414" w14:textId="77777777" w:rsidR="004F69D6" w:rsidRDefault="004F69D6" w:rsidP="0021796F">
      <w:r>
        <w:t>— </w:t>
      </w:r>
      <w:r w:rsidR="00000000" w:rsidRPr="00033231">
        <w:t>Et n</w:t>
      </w:r>
      <w:r>
        <w:t>’</w:t>
      </w:r>
      <w:r w:rsidR="00000000" w:rsidRPr="00033231">
        <w:t>y pensons plus</w:t>
      </w:r>
      <w:r>
        <w:t xml:space="preserve">, </w:t>
      </w:r>
      <w:r w:rsidR="00000000" w:rsidRPr="00033231">
        <w:t>Cary</w:t>
      </w:r>
      <w:r>
        <w:t xml:space="preserve"> ! </w:t>
      </w:r>
      <w:r w:rsidR="00000000" w:rsidRPr="00033231">
        <w:t>Est-ce que nous ne le mépr</w:t>
      </w:r>
      <w:r w:rsidR="00000000" w:rsidRPr="00033231">
        <w:t>i</w:t>
      </w:r>
      <w:r w:rsidR="00000000" w:rsidRPr="00033231">
        <w:t>sons pas dans notre cœur tendre</w:t>
      </w:r>
      <w:r>
        <w:t xml:space="preserve">, </w:t>
      </w:r>
      <w:r w:rsidR="00000000" w:rsidRPr="00033231">
        <w:t>mais juste</w:t>
      </w:r>
      <w:r>
        <w:t xml:space="preserve">, </w:t>
      </w:r>
      <w:r w:rsidR="00000000" w:rsidRPr="00033231">
        <w:t>compatissant</w:t>
      </w:r>
      <w:r>
        <w:t xml:space="preserve">, </w:t>
      </w:r>
      <w:r w:rsidR="00000000" w:rsidRPr="00033231">
        <w:t>mais droit</w:t>
      </w:r>
      <w:r>
        <w:t> ?</w:t>
      </w:r>
    </w:p>
    <w:p w14:paraId="489F9481" w14:textId="77777777" w:rsidR="004F69D6" w:rsidRDefault="004F69D6" w:rsidP="0021796F">
      <w:r>
        <w:t>— </w:t>
      </w:r>
      <w:r w:rsidR="00000000" w:rsidRPr="00033231">
        <w:t>Jamais</w:t>
      </w:r>
      <w:r>
        <w:t xml:space="preserve"> ! </w:t>
      </w:r>
      <w:r w:rsidR="00000000" w:rsidRPr="00033231">
        <w:t>Nous rappelant que nous serons jugés comme nous aurons jugé les autres</w:t>
      </w:r>
      <w:r>
        <w:t xml:space="preserve">, </w:t>
      </w:r>
      <w:r w:rsidR="00000000" w:rsidRPr="00033231">
        <w:t>nous n</w:t>
      </w:r>
      <w:r>
        <w:t>’</w:t>
      </w:r>
      <w:r w:rsidR="00000000" w:rsidRPr="00033231">
        <w:t>aurons pas de mépris</w:t>
      </w:r>
      <w:r>
        <w:t xml:space="preserve">, </w:t>
      </w:r>
      <w:r w:rsidR="00000000" w:rsidRPr="00033231">
        <w:t>se</w:t>
      </w:r>
      <w:r w:rsidR="00000000" w:rsidRPr="00033231">
        <w:t>u</w:t>
      </w:r>
      <w:r w:rsidR="00000000" w:rsidRPr="00033231">
        <w:t>lement de l</w:t>
      </w:r>
      <w:r>
        <w:t>’</w:t>
      </w:r>
      <w:r w:rsidR="00000000" w:rsidRPr="00033231">
        <w:t>affection</w:t>
      </w:r>
      <w:r>
        <w:t>.</w:t>
      </w:r>
    </w:p>
    <w:p w14:paraId="4D2E9AA3" w14:textId="6A974784" w:rsidR="00000000" w:rsidRPr="00033231" w:rsidRDefault="004F69D6" w:rsidP="0021796F">
      <w:r>
        <w:lastRenderedPageBreak/>
        <w:t>— </w:t>
      </w:r>
      <w:r w:rsidR="00000000" w:rsidRPr="00033231">
        <w:t>Ce qui ne suffira pas</w:t>
      </w:r>
      <w:r>
        <w:t xml:space="preserve">, </w:t>
      </w:r>
      <w:r w:rsidR="00000000" w:rsidRPr="00033231">
        <w:t>je vous avertis de cela</w:t>
      </w:r>
      <w:r>
        <w:t xml:space="preserve">. </w:t>
      </w:r>
      <w:r w:rsidR="00000000" w:rsidRPr="00033231">
        <w:t>Autre chose que l</w:t>
      </w:r>
      <w:r>
        <w:t>’</w:t>
      </w:r>
      <w:r w:rsidR="00000000" w:rsidRPr="00033231">
        <w:t>affection</w:t>
      </w:r>
      <w:r>
        <w:t xml:space="preserve">, </w:t>
      </w:r>
      <w:r w:rsidR="00000000" w:rsidRPr="00033231">
        <w:t>quelque chose de plus fort</w:t>
      </w:r>
      <w:r>
        <w:t xml:space="preserve">, </w:t>
      </w:r>
      <w:r w:rsidR="00000000" w:rsidRPr="00033231">
        <w:t>de plus doux</w:t>
      </w:r>
      <w:r>
        <w:t xml:space="preserve">, </w:t>
      </w:r>
      <w:r w:rsidR="00000000" w:rsidRPr="00033231">
        <w:t>de plus chaud</w:t>
      </w:r>
      <w:r>
        <w:t xml:space="preserve">, </w:t>
      </w:r>
      <w:r w:rsidR="00000000" w:rsidRPr="00033231">
        <w:t>vous sera demandé un jour</w:t>
      </w:r>
      <w:r>
        <w:t xml:space="preserve"> : </w:t>
      </w:r>
      <w:r w:rsidR="00000000" w:rsidRPr="00033231">
        <w:t>le pourrez-vous donner</w:t>
      </w:r>
      <w:r>
        <w:t> ? »</w:t>
      </w:r>
    </w:p>
    <w:p w14:paraId="7E8F114F" w14:textId="77777777" w:rsidR="004F69D6" w:rsidRDefault="00000000" w:rsidP="0021796F">
      <w:r w:rsidRPr="00033231">
        <w:t>Caroline était émue</w:t>
      </w:r>
      <w:r w:rsidR="004F69D6">
        <w:t xml:space="preserve">, </w:t>
      </w:r>
      <w:r w:rsidRPr="00033231">
        <w:t>fort émue</w:t>
      </w:r>
      <w:r w:rsidR="004F69D6">
        <w:t>.</w:t>
      </w:r>
    </w:p>
    <w:p w14:paraId="682D3717" w14:textId="2D10F4E0" w:rsidR="00000000" w:rsidRPr="00033231" w:rsidRDefault="004F69D6" w:rsidP="0021796F">
      <w:r>
        <w:t>« </w:t>
      </w:r>
      <w:r w:rsidR="00000000" w:rsidRPr="00033231">
        <w:t>Calmez-vous</w:t>
      </w:r>
      <w:r>
        <w:t xml:space="preserve">, </w:t>
      </w:r>
      <w:r w:rsidR="00000000" w:rsidRPr="00033231">
        <w:t>Lina</w:t>
      </w:r>
      <w:r>
        <w:t xml:space="preserve">, </w:t>
      </w:r>
      <w:r w:rsidR="00000000" w:rsidRPr="00033231">
        <w:t>dit doucement Moore</w:t>
      </w:r>
      <w:r>
        <w:t xml:space="preserve">. </w:t>
      </w:r>
      <w:r w:rsidR="00000000" w:rsidRPr="00033231">
        <w:t>Je n</w:t>
      </w:r>
      <w:r>
        <w:t>’</w:t>
      </w:r>
      <w:r w:rsidR="00000000" w:rsidRPr="00033231">
        <w:t>ai aucune intention</w:t>
      </w:r>
      <w:r>
        <w:t xml:space="preserve">, </w:t>
      </w:r>
      <w:r w:rsidR="00000000" w:rsidRPr="00033231">
        <w:t>parce que je n</w:t>
      </w:r>
      <w:r>
        <w:t>’</w:t>
      </w:r>
      <w:r w:rsidR="00000000" w:rsidRPr="00033231">
        <w:t>ai aucun droit</w:t>
      </w:r>
      <w:r>
        <w:t xml:space="preserve">, </w:t>
      </w:r>
      <w:r w:rsidR="00000000" w:rsidRPr="00033231">
        <w:t>de troubler votre esprit maintenant ni de quelque temps encore</w:t>
      </w:r>
      <w:r>
        <w:t xml:space="preserve">. </w:t>
      </w:r>
      <w:r w:rsidR="00000000" w:rsidRPr="00033231">
        <w:t>N</w:t>
      </w:r>
      <w:r>
        <w:t>’</w:t>
      </w:r>
      <w:r w:rsidR="00000000" w:rsidRPr="00033231">
        <w:t>ayez donc pas l</w:t>
      </w:r>
      <w:r>
        <w:t>’</w:t>
      </w:r>
      <w:r w:rsidR="00000000" w:rsidRPr="00033231">
        <w:t>air de vouloir me quitter</w:t>
      </w:r>
      <w:r>
        <w:t xml:space="preserve"> : </w:t>
      </w:r>
      <w:r w:rsidR="00000000" w:rsidRPr="00033231">
        <w:t>nous ne ferons plus de ces allusions qui ag</w:t>
      </w:r>
      <w:r w:rsidR="00000000" w:rsidRPr="00033231">
        <w:t>i</w:t>
      </w:r>
      <w:r w:rsidR="00000000" w:rsidRPr="00033231">
        <w:t>tent</w:t>
      </w:r>
      <w:r>
        <w:t xml:space="preserve"> ; </w:t>
      </w:r>
      <w:r w:rsidR="00000000" w:rsidRPr="00033231">
        <w:t>nous allons reprendre notre causerie</w:t>
      </w:r>
      <w:r>
        <w:t xml:space="preserve">. </w:t>
      </w:r>
      <w:r w:rsidR="00000000" w:rsidRPr="00033231">
        <w:t>Ne tremblez pas</w:t>
      </w:r>
      <w:r>
        <w:t xml:space="preserve"> ; </w:t>
      </w:r>
      <w:r w:rsidR="00000000" w:rsidRPr="00033231">
        <w:t>regardez-moi en plein visage</w:t>
      </w:r>
      <w:r>
        <w:t xml:space="preserve"> : </w:t>
      </w:r>
      <w:r w:rsidR="00000000" w:rsidRPr="00033231">
        <w:t>voyez quel pauvre</w:t>
      </w:r>
      <w:r>
        <w:t xml:space="preserve">, </w:t>
      </w:r>
      <w:r w:rsidR="00000000" w:rsidRPr="00033231">
        <w:t>pâle et triste fantôme je suis</w:t>
      </w:r>
      <w:r>
        <w:t xml:space="preserve">, </w:t>
      </w:r>
      <w:r w:rsidR="00000000" w:rsidRPr="00033231">
        <w:t>plus pitoyable que formidable</w:t>
      </w:r>
      <w:r>
        <w:t>. »</w:t>
      </w:r>
    </w:p>
    <w:p w14:paraId="4F1FAF25" w14:textId="77777777" w:rsidR="004F69D6" w:rsidRDefault="00000000" w:rsidP="0021796F">
      <w:r w:rsidRPr="00033231">
        <w:t>Elle regarda timidement</w:t>
      </w:r>
      <w:r w:rsidR="004F69D6">
        <w:t>.</w:t>
      </w:r>
    </w:p>
    <w:p w14:paraId="42C33DB7" w14:textId="77777777" w:rsidR="004F69D6" w:rsidRDefault="004F69D6" w:rsidP="0021796F">
      <w:r>
        <w:rPr>
          <w:i/>
          <w:iCs/>
        </w:rPr>
        <w:t>« </w:t>
      </w:r>
      <w:r w:rsidR="00000000" w:rsidRPr="00033231">
        <w:t>Tout pâle que vous soyez</w:t>
      </w:r>
      <w:r>
        <w:t xml:space="preserve">, </w:t>
      </w:r>
      <w:r w:rsidR="00000000" w:rsidRPr="00033231">
        <w:t>il y a encore en vous quelque chose de formidable</w:t>
      </w:r>
      <w:r>
        <w:t xml:space="preserve">, </w:t>
      </w:r>
      <w:r w:rsidR="00000000" w:rsidRPr="00033231">
        <w:t>dit-elle en baissant ses yeux sous ceux de Moore</w:t>
      </w:r>
      <w:r>
        <w:t>.</w:t>
      </w:r>
    </w:p>
    <w:p w14:paraId="0341E7AF" w14:textId="77777777" w:rsidR="004F69D6" w:rsidRDefault="004F69D6" w:rsidP="0021796F">
      <w:r>
        <w:t>— </w:t>
      </w:r>
      <w:r w:rsidR="00000000" w:rsidRPr="00033231">
        <w:t>Pour en revenir à Shirley</w:t>
      </w:r>
      <w:r>
        <w:t xml:space="preserve">, </w:t>
      </w:r>
      <w:r w:rsidR="00000000" w:rsidRPr="00033231">
        <w:t>continua Moore</w:t>
      </w:r>
      <w:r>
        <w:t xml:space="preserve">, </w:t>
      </w:r>
      <w:r w:rsidR="00000000" w:rsidRPr="00033231">
        <w:t>croyez-vous probable qu</w:t>
      </w:r>
      <w:r>
        <w:t>’</w:t>
      </w:r>
      <w:r w:rsidR="00000000" w:rsidRPr="00033231">
        <w:t>elle se décide jamais à se marier</w:t>
      </w:r>
      <w:r>
        <w:t> ?</w:t>
      </w:r>
    </w:p>
    <w:p w14:paraId="4E4B60AA" w14:textId="77777777" w:rsidR="004F69D6" w:rsidRDefault="004F69D6" w:rsidP="0021796F">
      <w:r>
        <w:t>— </w:t>
      </w:r>
      <w:r w:rsidR="00000000" w:rsidRPr="00033231">
        <w:t>Elle aime</w:t>
      </w:r>
      <w:r>
        <w:t>.</w:t>
      </w:r>
    </w:p>
    <w:p w14:paraId="6833BD75" w14:textId="77777777" w:rsidR="004F69D6" w:rsidRDefault="004F69D6" w:rsidP="0021796F">
      <w:r>
        <w:t>— </w:t>
      </w:r>
      <w:r w:rsidR="00000000" w:rsidRPr="00033231">
        <w:t>Platoniquement</w:t>
      </w:r>
      <w:r>
        <w:t xml:space="preserve">, </w:t>
      </w:r>
      <w:r w:rsidR="00000000" w:rsidRPr="00033231">
        <w:t>théoriquement</w:t>
      </w:r>
      <w:r>
        <w:t xml:space="preserve">… </w:t>
      </w:r>
      <w:r w:rsidR="00000000" w:rsidRPr="00033231">
        <w:t>balivernes</w:t>
      </w:r>
      <w:r>
        <w:t> !</w:t>
      </w:r>
    </w:p>
    <w:p w14:paraId="01C61361" w14:textId="77777777" w:rsidR="004F69D6" w:rsidRDefault="004F69D6" w:rsidP="0021796F">
      <w:r>
        <w:t>— </w:t>
      </w:r>
      <w:r w:rsidR="00000000" w:rsidRPr="00033231">
        <w:t>Elle aime sincèrement</w:t>
      </w:r>
      <w:r>
        <w:t>.</w:t>
      </w:r>
    </w:p>
    <w:p w14:paraId="4EBFDB4A" w14:textId="77777777" w:rsidR="004F69D6" w:rsidRDefault="004F69D6" w:rsidP="0021796F">
      <w:r>
        <w:t>— </w:t>
      </w:r>
      <w:r w:rsidR="00000000" w:rsidRPr="00033231">
        <w:t>Vous a-t-elle dit cela</w:t>
      </w:r>
      <w:r>
        <w:t> ?</w:t>
      </w:r>
    </w:p>
    <w:p w14:paraId="5F650706" w14:textId="77777777" w:rsidR="004F69D6" w:rsidRDefault="004F69D6" w:rsidP="0021796F">
      <w:r>
        <w:t>— </w:t>
      </w:r>
      <w:r w:rsidR="00000000" w:rsidRPr="00033231">
        <w:t>Je ne puis affirmer qu</w:t>
      </w:r>
      <w:r>
        <w:t>’</w:t>
      </w:r>
      <w:r w:rsidR="00000000" w:rsidRPr="00033231">
        <w:t>elle me l</w:t>
      </w:r>
      <w:r>
        <w:t>’</w:t>
      </w:r>
      <w:r w:rsidR="00000000" w:rsidRPr="00033231">
        <w:t>ait dit</w:t>
      </w:r>
      <w:r>
        <w:t xml:space="preserve"> : </w:t>
      </w:r>
      <w:r w:rsidR="00000000" w:rsidRPr="00033231">
        <w:t>nulle confession semblable n</w:t>
      </w:r>
      <w:r>
        <w:t>’</w:t>
      </w:r>
      <w:r w:rsidR="00000000" w:rsidRPr="00033231">
        <w:t>a passé sur ses lèvres</w:t>
      </w:r>
      <w:r>
        <w:t>.</w:t>
      </w:r>
    </w:p>
    <w:p w14:paraId="30BBDCF6" w14:textId="77777777" w:rsidR="004F69D6" w:rsidRDefault="004F69D6" w:rsidP="0021796F">
      <w:r>
        <w:t>— </w:t>
      </w:r>
      <w:r w:rsidR="00000000" w:rsidRPr="00033231">
        <w:t>J</w:t>
      </w:r>
      <w:r>
        <w:t>’</w:t>
      </w:r>
      <w:r w:rsidR="00000000" w:rsidRPr="00033231">
        <w:t>en suis persuadé</w:t>
      </w:r>
      <w:r>
        <w:t>.</w:t>
      </w:r>
    </w:p>
    <w:p w14:paraId="74E3E950" w14:textId="77777777" w:rsidR="004F69D6" w:rsidRDefault="004F69D6" w:rsidP="0021796F">
      <w:r>
        <w:lastRenderedPageBreak/>
        <w:t>— </w:t>
      </w:r>
      <w:r w:rsidR="00000000" w:rsidRPr="00033231">
        <w:t>Mais le sentiment se fait jour malgré elle</w:t>
      </w:r>
      <w:r>
        <w:t xml:space="preserve">, </w:t>
      </w:r>
      <w:r w:rsidR="00000000" w:rsidRPr="00033231">
        <w:t>et je l</w:t>
      </w:r>
      <w:r>
        <w:t>’</w:t>
      </w:r>
      <w:r w:rsidR="00000000" w:rsidRPr="00033231">
        <w:t>ai vu</w:t>
      </w:r>
      <w:r>
        <w:t xml:space="preserve">. </w:t>
      </w:r>
      <w:r w:rsidR="00000000" w:rsidRPr="00033231">
        <w:t>Elle a parlé d</w:t>
      </w:r>
      <w:r>
        <w:t>’</w:t>
      </w:r>
      <w:r w:rsidR="00000000" w:rsidRPr="00033231">
        <w:t xml:space="preserve">un homme </w:t>
      </w:r>
      <w:proofErr w:type="gramStart"/>
      <w:r w:rsidR="00000000" w:rsidRPr="00033231">
        <w:t>de façon à ce</w:t>
      </w:r>
      <w:proofErr w:type="gramEnd"/>
      <w:r w:rsidR="00000000" w:rsidRPr="00033231">
        <w:t xml:space="preserve"> que l</w:t>
      </w:r>
      <w:r>
        <w:t>’</w:t>
      </w:r>
      <w:r w:rsidR="00000000" w:rsidRPr="00033231">
        <w:t>on ne pût se méprendre</w:t>
      </w:r>
      <w:r>
        <w:t xml:space="preserve">. </w:t>
      </w:r>
      <w:r w:rsidR="00000000" w:rsidRPr="00033231">
        <w:t>Sa voix seule était un témoignage suffisant</w:t>
      </w:r>
      <w:r>
        <w:t xml:space="preserve">. </w:t>
      </w:r>
      <w:r w:rsidR="00000000" w:rsidRPr="00033231">
        <w:t>Lui ayant arraché son opinion sur votre caractère</w:t>
      </w:r>
      <w:r>
        <w:t xml:space="preserve">, </w:t>
      </w:r>
      <w:r w:rsidR="00000000" w:rsidRPr="00033231">
        <w:t>je lui demandai une seconde opinion touchant</w:t>
      </w:r>
      <w:r>
        <w:t xml:space="preserve">… </w:t>
      </w:r>
      <w:r w:rsidR="00000000" w:rsidRPr="00033231">
        <w:t>une autre personne sur laquelle j</w:t>
      </w:r>
      <w:r>
        <w:t>’</w:t>
      </w:r>
      <w:r w:rsidR="00000000" w:rsidRPr="00033231">
        <w:t>avais mes conjectures</w:t>
      </w:r>
      <w:r>
        <w:t xml:space="preserve">, </w:t>
      </w:r>
      <w:r w:rsidR="00000000" w:rsidRPr="00033231">
        <w:t>bien que ce fussent les plus embarrassées et les plus confuses conjectures du monde</w:t>
      </w:r>
      <w:r>
        <w:t xml:space="preserve">. </w:t>
      </w:r>
      <w:r w:rsidR="00000000" w:rsidRPr="00033231">
        <w:t>Je voulais la faire parler</w:t>
      </w:r>
      <w:r>
        <w:t xml:space="preserve"> : </w:t>
      </w:r>
      <w:r w:rsidR="00000000" w:rsidRPr="00033231">
        <w:t>je la secouai</w:t>
      </w:r>
      <w:r>
        <w:t xml:space="preserve">, </w:t>
      </w:r>
      <w:r w:rsidR="00000000" w:rsidRPr="00033231">
        <w:t>je la grondai</w:t>
      </w:r>
      <w:r>
        <w:t xml:space="preserve">, </w:t>
      </w:r>
      <w:r w:rsidR="00000000" w:rsidRPr="00033231">
        <w:t>je lui pinçai les doigts lorsqu</w:t>
      </w:r>
      <w:r>
        <w:t>’</w:t>
      </w:r>
      <w:r w:rsidR="00000000" w:rsidRPr="00033231">
        <w:t>elle e</w:t>
      </w:r>
      <w:r w:rsidR="00000000" w:rsidRPr="00033231">
        <w:t>s</w:t>
      </w:r>
      <w:r w:rsidR="00000000" w:rsidRPr="00033231">
        <w:t>saya de me dérouter avec ses étranges et provocantes railleries</w:t>
      </w:r>
      <w:r>
        <w:t xml:space="preserve">, </w:t>
      </w:r>
      <w:r w:rsidR="00000000" w:rsidRPr="00033231">
        <w:t>et enfin le secret sortit</w:t>
      </w:r>
      <w:r>
        <w:t xml:space="preserve">. </w:t>
      </w:r>
      <w:r w:rsidR="00000000" w:rsidRPr="00033231">
        <w:t>Sa voix</w:t>
      </w:r>
      <w:r>
        <w:t xml:space="preserve">, </w:t>
      </w:r>
      <w:r w:rsidR="00000000" w:rsidRPr="00033231">
        <w:t>à peine plus élevée qu</w:t>
      </w:r>
      <w:r>
        <w:t>’</w:t>
      </w:r>
      <w:r w:rsidR="00000000" w:rsidRPr="00033231">
        <w:t>un mu</w:t>
      </w:r>
      <w:r w:rsidR="00000000" w:rsidRPr="00033231">
        <w:t>r</w:t>
      </w:r>
      <w:r w:rsidR="00000000" w:rsidRPr="00033231">
        <w:t>mure</w:t>
      </w:r>
      <w:r>
        <w:t xml:space="preserve">, </w:t>
      </w:r>
      <w:r w:rsidR="00000000" w:rsidRPr="00033231">
        <w:t>et cependant d</w:t>
      </w:r>
      <w:r>
        <w:t>’</w:t>
      </w:r>
      <w:r w:rsidR="00000000" w:rsidRPr="00033231">
        <w:t>une si douce véhémence de ton</w:t>
      </w:r>
      <w:r>
        <w:t xml:space="preserve">, </w:t>
      </w:r>
      <w:r w:rsidR="00000000" w:rsidRPr="00033231">
        <w:t>suffisait</w:t>
      </w:r>
      <w:r>
        <w:t xml:space="preserve">, </w:t>
      </w:r>
      <w:r w:rsidR="00000000" w:rsidRPr="00033231">
        <w:t>je le répète</w:t>
      </w:r>
      <w:r>
        <w:t xml:space="preserve">. </w:t>
      </w:r>
      <w:r w:rsidR="00000000" w:rsidRPr="00033231">
        <w:t>Il n</w:t>
      </w:r>
      <w:r>
        <w:t>’</w:t>
      </w:r>
      <w:r w:rsidR="00000000" w:rsidRPr="00033231">
        <w:t>y eut aucune confession</w:t>
      </w:r>
      <w:r>
        <w:t xml:space="preserve">, </w:t>
      </w:r>
      <w:r w:rsidR="00000000" w:rsidRPr="00033231">
        <w:t>aucune confidence sur la matière</w:t>
      </w:r>
      <w:r>
        <w:t xml:space="preserve"> ; </w:t>
      </w:r>
      <w:r w:rsidR="00000000" w:rsidRPr="00033231">
        <w:t>elle ne pourrait condescendre à ces choses-là</w:t>
      </w:r>
      <w:r>
        <w:t xml:space="preserve">. </w:t>
      </w:r>
      <w:r w:rsidR="00000000" w:rsidRPr="00033231">
        <w:t>Mais je suis sûre que le bonheur de cet homme lui est aussi cher que sa propre vie</w:t>
      </w:r>
      <w:r>
        <w:t>.</w:t>
      </w:r>
    </w:p>
    <w:p w14:paraId="085F8BA9" w14:textId="77777777" w:rsidR="004F69D6" w:rsidRDefault="004F69D6" w:rsidP="0021796F">
      <w:r>
        <w:t>— </w:t>
      </w:r>
      <w:r w:rsidR="00000000" w:rsidRPr="00033231">
        <w:t>Qui est-il</w:t>
      </w:r>
      <w:r>
        <w:t> ?</w:t>
      </w:r>
    </w:p>
    <w:p w14:paraId="6E0FB2FC" w14:textId="77777777" w:rsidR="004F69D6" w:rsidRDefault="004F69D6" w:rsidP="0021796F">
      <w:r>
        <w:t>— </w:t>
      </w:r>
      <w:r w:rsidR="00000000" w:rsidRPr="00033231">
        <w:t>Je lui dis ce que j</w:t>
      </w:r>
      <w:r>
        <w:t>’</w:t>
      </w:r>
      <w:r w:rsidR="00000000" w:rsidRPr="00033231">
        <w:t>avais deviné</w:t>
      </w:r>
      <w:r>
        <w:t xml:space="preserve"> ; </w:t>
      </w:r>
      <w:r w:rsidR="00000000" w:rsidRPr="00033231">
        <w:t>elle ne nia pas</w:t>
      </w:r>
      <w:r>
        <w:t xml:space="preserve">, </w:t>
      </w:r>
      <w:r w:rsidR="00000000" w:rsidRPr="00033231">
        <w:t>elle n</w:t>
      </w:r>
      <w:r>
        <w:t>’</w:t>
      </w:r>
      <w:r w:rsidR="00000000" w:rsidRPr="00033231">
        <w:t>avoua pas</w:t>
      </w:r>
      <w:r>
        <w:t xml:space="preserve"> ; </w:t>
      </w:r>
      <w:r w:rsidR="00000000" w:rsidRPr="00033231">
        <w:t>mais elle me regarda</w:t>
      </w:r>
      <w:r>
        <w:t xml:space="preserve"> : </w:t>
      </w:r>
      <w:r w:rsidR="00000000" w:rsidRPr="00033231">
        <w:t>je vis ses yeux à la lueur que jetait la neige</w:t>
      </w:r>
      <w:r>
        <w:t xml:space="preserve">. </w:t>
      </w:r>
      <w:r w:rsidR="00000000" w:rsidRPr="00033231">
        <w:t>C</w:t>
      </w:r>
      <w:r>
        <w:t>’</w:t>
      </w:r>
      <w:r w:rsidR="00000000" w:rsidRPr="00033231">
        <w:t>était assez</w:t>
      </w:r>
      <w:r>
        <w:t xml:space="preserve">. </w:t>
      </w:r>
      <w:r w:rsidR="00000000" w:rsidRPr="00033231">
        <w:t>Je triomphais sur elle sans pitié</w:t>
      </w:r>
      <w:r>
        <w:t>.</w:t>
      </w:r>
    </w:p>
    <w:p w14:paraId="50CB38A4" w14:textId="77777777" w:rsidR="004F69D6" w:rsidRDefault="004F69D6" w:rsidP="0021796F">
      <w:r>
        <w:t>— </w:t>
      </w:r>
      <w:r w:rsidR="00000000" w:rsidRPr="00033231">
        <w:t>Quel droit aviez-vous de triompher</w:t>
      </w:r>
      <w:r>
        <w:t xml:space="preserve"> ? </w:t>
      </w:r>
      <w:r w:rsidR="00000000" w:rsidRPr="00033231">
        <w:t>Voulez-vous dire que vous êtes</w:t>
      </w:r>
      <w:r>
        <w:t>…</w:t>
      </w:r>
    </w:p>
    <w:p w14:paraId="4814D129" w14:textId="77777777" w:rsidR="004F69D6" w:rsidRDefault="004F69D6" w:rsidP="0021796F">
      <w:r>
        <w:t>— </w:t>
      </w:r>
      <w:r w:rsidR="00000000" w:rsidRPr="00033231">
        <w:t>Peu importe ce que je suis</w:t>
      </w:r>
      <w:r>
        <w:t xml:space="preserve">. </w:t>
      </w:r>
      <w:r w:rsidR="00000000" w:rsidRPr="00033231">
        <w:t>Shirley est une esclave</w:t>
      </w:r>
      <w:r>
        <w:t xml:space="preserve">. </w:t>
      </w:r>
      <w:r w:rsidR="00000000" w:rsidRPr="00033231">
        <w:t>La lionne a trouvé son dompteur</w:t>
      </w:r>
      <w:r>
        <w:t xml:space="preserve">. </w:t>
      </w:r>
      <w:r w:rsidR="00000000" w:rsidRPr="00033231">
        <w:t>Elle peut être la maîtresse de tout ce qui l</w:t>
      </w:r>
      <w:r>
        <w:t>’</w:t>
      </w:r>
      <w:r w:rsidR="00000000" w:rsidRPr="00033231">
        <w:t>entoure</w:t>
      </w:r>
      <w:r>
        <w:t xml:space="preserve">, </w:t>
      </w:r>
      <w:r w:rsidR="00000000" w:rsidRPr="00033231">
        <w:t>elle n</w:t>
      </w:r>
      <w:r>
        <w:t>’</w:t>
      </w:r>
      <w:r w:rsidR="00000000" w:rsidRPr="00033231">
        <w:t>est plus sa propre maîtresse</w:t>
      </w:r>
      <w:r>
        <w:t>.</w:t>
      </w:r>
    </w:p>
    <w:p w14:paraId="28D5980E" w14:textId="77777777" w:rsidR="004F69D6" w:rsidRDefault="004F69D6" w:rsidP="0021796F">
      <w:r>
        <w:t>— </w:t>
      </w:r>
      <w:r w:rsidR="00000000" w:rsidRPr="00033231">
        <w:t>Ainsi</w:t>
      </w:r>
      <w:r>
        <w:t xml:space="preserve">, </w:t>
      </w:r>
      <w:r w:rsidR="00000000" w:rsidRPr="00033231">
        <w:t>vous avez triomphé en reconnaissant une comp</w:t>
      </w:r>
      <w:r w:rsidR="00000000" w:rsidRPr="00033231">
        <w:t>a</w:t>
      </w:r>
      <w:r w:rsidR="00000000" w:rsidRPr="00033231">
        <w:t>gne d</w:t>
      </w:r>
      <w:r>
        <w:t>’</w:t>
      </w:r>
      <w:r w:rsidR="00000000" w:rsidRPr="00033231">
        <w:t>esclavage dans cette femme si belle</w:t>
      </w:r>
      <w:r>
        <w:t xml:space="preserve">, </w:t>
      </w:r>
      <w:r w:rsidR="00000000" w:rsidRPr="00033231">
        <w:t>si impériale</w:t>
      </w:r>
      <w:r>
        <w:t> ?</w:t>
      </w:r>
    </w:p>
    <w:p w14:paraId="4FEC9DFA" w14:textId="77777777" w:rsidR="004F69D6" w:rsidRDefault="004F69D6" w:rsidP="0021796F">
      <w:r>
        <w:t>— </w:t>
      </w:r>
      <w:r w:rsidR="00000000" w:rsidRPr="00033231">
        <w:t>J</w:t>
      </w:r>
      <w:r>
        <w:t>’</w:t>
      </w:r>
      <w:r w:rsidR="00000000" w:rsidRPr="00033231">
        <w:t>ai triomphé</w:t>
      </w:r>
      <w:r>
        <w:t xml:space="preserve">, </w:t>
      </w:r>
      <w:r w:rsidR="00000000" w:rsidRPr="00033231">
        <w:t>Robert</w:t>
      </w:r>
      <w:r>
        <w:t xml:space="preserve">, </w:t>
      </w:r>
      <w:r w:rsidR="00000000" w:rsidRPr="00033231">
        <w:t>vous dites vrai</w:t>
      </w:r>
      <w:r>
        <w:t xml:space="preserve">, </w:t>
      </w:r>
      <w:r w:rsidR="00000000" w:rsidRPr="00033231">
        <w:t>si belle</w:t>
      </w:r>
      <w:r>
        <w:t xml:space="preserve">, </w:t>
      </w:r>
      <w:r w:rsidR="00000000" w:rsidRPr="00033231">
        <w:t>si imp</w:t>
      </w:r>
      <w:r w:rsidR="00000000" w:rsidRPr="00033231">
        <w:t>é</w:t>
      </w:r>
      <w:r w:rsidR="00000000" w:rsidRPr="00033231">
        <w:t>ri</w:t>
      </w:r>
      <w:r w:rsidR="00000000" w:rsidRPr="00033231">
        <w:t>a</w:t>
      </w:r>
      <w:r w:rsidR="00000000" w:rsidRPr="00033231">
        <w:t>le</w:t>
      </w:r>
      <w:r>
        <w:t>.</w:t>
      </w:r>
    </w:p>
    <w:p w14:paraId="08D23080" w14:textId="77777777" w:rsidR="004F69D6" w:rsidRDefault="004F69D6" w:rsidP="0021796F">
      <w:r>
        <w:lastRenderedPageBreak/>
        <w:t>— </w:t>
      </w:r>
      <w:r w:rsidR="00000000" w:rsidRPr="00033231">
        <w:t>Vous le confessez</w:t>
      </w:r>
      <w:r>
        <w:t xml:space="preserve">, </w:t>
      </w:r>
      <w:r w:rsidR="00000000" w:rsidRPr="00033231">
        <w:t>une compagne d</w:t>
      </w:r>
      <w:r>
        <w:t>’</w:t>
      </w:r>
      <w:r w:rsidR="00000000" w:rsidRPr="00033231">
        <w:t>esclavage</w:t>
      </w:r>
      <w:r>
        <w:t> ?</w:t>
      </w:r>
    </w:p>
    <w:p w14:paraId="1BDE32E8" w14:textId="77777777" w:rsidR="004F69D6" w:rsidRDefault="004F69D6" w:rsidP="0021796F">
      <w:r>
        <w:t>— </w:t>
      </w:r>
      <w:r w:rsidR="00000000" w:rsidRPr="00033231">
        <w:t>Je ne confesse rien</w:t>
      </w:r>
      <w:r>
        <w:t xml:space="preserve"> ; </w:t>
      </w:r>
      <w:r w:rsidR="00000000" w:rsidRPr="00033231">
        <w:t>mais je dis que la hautaine Shirl</w:t>
      </w:r>
      <w:r w:rsidR="00000000">
        <w:t>e</w:t>
      </w:r>
      <w:r w:rsidR="00000000" w:rsidRPr="00033231">
        <w:t>y n</w:t>
      </w:r>
      <w:r>
        <w:t>’</w:t>
      </w:r>
      <w:r w:rsidR="00000000" w:rsidRPr="00033231">
        <w:t>est pas plus libre que ne l</w:t>
      </w:r>
      <w:r>
        <w:t>’</w:t>
      </w:r>
      <w:r w:rsidR="00000000" w:rsidRPr="00033231">
        <w:t>était Agar</w:t>
      </w:r>
      <w:r>
        <w:t>.</w:t>
      </w:r>
    </w:p>
    <w:p w14:paraId="4645808B" w14:textId="77777777" w:rsidR="004F69D6" w:rsidRDefault="004F69D6" w:rsidP="0021796F">
      <w:r>
        <w:t>— </w:t>
      </w:r>
      <w:r w:rsidR="00000000" w:rsidRPr="00033231">
        <w:t>Et qui</w:t>
      </w:r>
      <w:r>
        <w:t xml:space="preserve">, </w:t>
      </w:r>
      <w:r w:rsidR="00000000" w:rsidRPr="00033231">
        <w:t>je vous prie</w:t>
      </w:r>
      <w:r>
        <w:t xml:space="preserve">, </w:t>
      </w:r>
      <w:r w:rsidR="00000000" w:rsidRPr="00033231">
        <w:t>est l</w:t>
      </w:r>
      <w:r>
        <w:t>’</w:t>
      </w:r>
      <w:r w:rsidR="00000000" w:rsidRPr="00033231">
        <w:t>Abraham</w:t>
      </w:r>
      <w:r>
        <w:t xml:space="preserve">, </w:t>
      </w:r>
      <w:r w:rsidR="00000000" w:rsidRPr="00033231">
        <w:t>l</w:t>
      </w:r>
      <w:r>
        <w:t>’</w:t>
      </w:r>
      <w:r w:rsidR="00000000" w:rsidRPr="00033231">
        <w:t>héroïque patriarche qui a accompli une telle conquête</w:t>
      </w:r>
      <w:r>
        <w:t> ?</w:t>
      </w:r>
    </w:p>
    <w:p w14:paraId="6FB4A803" w14:textId="77777777" w:rsidR="004F69D6" w:rsidRDefault="004F69D6" w:rsidP="0021796F">
      <w:r>
        <w:t>— </w:t>
      </w:r>
      <w:r w:rsidR="00000000" w:rsidRPr="00033231">
        <w:t>Vous parlez dédaigneusement</w:t>
      </w:r>
      <w:r>
        <w:t xml:space="preserve">, </w:t>
      </w:r>
      <w:r w:rsidR="00000000" w:rsidRPr="00033231">
        <w:t>cyniquement et avec a</w:t>
      </w:r>
      <w:r w:rsidR="00000000" w:rsidRPr="00033231">
        <w:t>i</w:t>
      </w:r>
      <w:r w:rsidR="00000000" w:rsidRPr="00033231">
        <w:t>greur</w:t>
      </w:r>
      <w:r>
        <w:t xml:space="preserve"> ; </w:t>
      </w:r>
      <w:r w:rsidR="00000000" w:rsidRPr="00033231">
        <w:t>mais je veux vous faire changer de ton avant que je n</w:t>
      </w:r>
      <w:r>
        <w:t>’</w:t>
      </w:r>
      <w:r w:rsidR="00000000" w:rsidRPr="00033231">
        <w:t>aie fini avec vous</w:t>
      </w:r>
      <w:r>
        <w:t>.</w:t>
      </w:r>
    </w:p>
    <w:p w14:paraId="5618B59A" w14:textId="77777777" w:rsidR="004F69D6" w:rsidRDefault="004F69D6" w:rsidP="0021796F">
      <w:r>
        <w:t>— </w:t>
      </w:r>
      <w:r w:rsidR="00000000" w:rsidRPr="00033231">
        <w:t>Nous verrons cela</w:t>
      </w:r>
      <w:r>
        <w:t xml:space="preserve"> : </w:t>
      </w:r>
      <w:r w:rsidR="00000000" w:rsidRPr="00033231">
        <w:t>peut-elle épouser ce Cupidon</w:t>
      </w:r>
      <w:r>
        <w:t> ?</w:t>
      </w:r>
    </w:p>
    <w:p w14:paraId="3080FA3B" w14:textId="77777777" w:rsidR="004F69D6" w:rsidRDefault="004F69D6" w:rsidP="0021796F">
      <w:r>
        <w:t>— </w:t>
      </w:r>
      <w:r w:rsidR="00000000" w:rsidRPr="00033231">
        <w:t>Ce Cupidon</w:t>
      </w:r>
      <w:r>
        <w:t xml:space="preserve"> ! </w:t>
      </w:r>
      <w:r w:rsidR="00000000" w:rsidRPr="00033231">
        <w:t>Il ressemble à peu près autant à Cupidon que vous à un Cyclope</w:t>
      </w:r>
      <w:r>
        <w:t>.</w:t>
      </w:r>
    </w:p>
    <w:p w14:paraId="7D8AEC4E" w14:textId="77777777" w:rsidR="004F69D6" w:rsidRDefault="004F69D6" w:rsidP="0021796F">
      <w:r>
        <w:t>— </w:t>
      </w:r>
      <w:r w:rsidR="00000000" w:rsidRPr="00033231">
        <w:t>Peut-elle l</w:t>
      </w:r>
      <w:r>
        <w:t>’</w:t>
      </w:r>
      <w:r w:rsidR="00000000" w:rsidRPr="00033231">
        <w:t>épouser</w:t>
      </w:r>
      <w:r>
        <w:t> ?</w:t>
      </w:r>
    </w:p>
    <w:p w14:paraId="545D724F" w14:textId="77777777" w:rsidR="004F69D6" w:rsidRDefault="004F69D6" w:rsidP="0021796F">
      <w:r>
        <w:t>— </w:t>
      </w:r>
      <w:r w:rsidR="00000000" w:rsidRPr="00033231">
        <w:t>Vous le verrez</w:t>
      </w:r>
      <w:r>
        <w:t>.</w:t>
      </w:r>
    </w:p>
    <w:p w14:paraId="6706C330" w14:textId="77777777" w:rsidR="004F69D6" w:rsidRDefault="004F69D6" w:rsidP="0021796F">
      <w:r>
        <w:t>— </w:t>
      </w:r>
      <w:r w:rsidR="00000000" w:rsidRPr="00033231">
        <w:t>Je voudrais savoir son nom</w:t>
      </w:r>
      <w:r>
        <w:t xml:space="preserve">, </w:t>
      </w:r>
      <w:r w:rsidR="00000000" w:rsidRPr="00033231">
        <w:t>Cary</w:t>
      </w:r>
      <w:r>
        <w:t>.</w:t>
      </w:r>
    </w:p>
    <w:p w14:paraId="4F29F735" w14:textId="77777777" w:rsidR="004F69D6" w:rsidRDefault="004F69D6" w:rsidP="0021796F">
      <w:r>
        <w:t>— </w:t>
      </w:r>
      <w:r w:rsidR="00000000" w:rsidRPr="00033231">
        <w:t>Devinez-le</w:t>
      </w:r>
      <w:r>
        <w:t>.</w:t>
      </w:r>
    </w:p>
    <w:p w14:paraId="758C6730" w14:textId="77777777" w:rsidR="004F69D6" w:rsidRDefault="004F69D6" w:rsidP="0021796F">
      <w:r>
        <w:t>— </w:t>
      </w:r>
      <w:r w:rsidR="00000000" w:rsidRPr="00033231">
        <w:t>Est-ce quelqu</w:t>
      </w:r>
      <w:r>
        <w:t>’</w:t>
      </w:r>
      <w:r w:rsidR="00000000" w:rsidRPr="00033231">
        <w:t>un du voisinage</w:t>
      </w:r>
      <w:r>
        <w:t> ?</w:t>
      </w:r>
    </w:p>
    <w:p w14:paraId="3B514530" w14:textId="77777777" w:rsidR="004F69D6" w:rsidRDefault="004F69D6" w:rsidP="0021796F">
      <w:r>
        <w:t>— </w:t>
      </w:r>
      <w:r w:rsidR="00000000" w:rsidRPr="00033231">
        <w:t>Oui</w:t>
      </w:r>
      <w:r>
        <w:t xml:space="preserve">, </w:t>
      </w:r>
      <w:r w:rsidR="00000000" w:rsidRPr="00033231">
        <w:t xml:space="preserve">de la paroisse de </w:t>
      </w:r>
      <w:proofErr w:type="spellStart"/>
      <w:r w:rsidR="00000000" w:rsidRPr="00033231">
        <w:t>Briarfield</w:t>
      </w:r>
      <w:proofErr w:type="spellEnd"/>
      <w:r>
        <w:t>.</w:t>
      </w:r>
    </w:p>
    <w:p w14:paraId="77884F8F" w14:textId="77777777" w:rsidR="004F69D6" w:rsidRDefault="004F69D6" w:rsidP="0021796F">
      <w:r>
        <w:t>— </w:t>
      </w:r>
      <w:r w:rsidR="00000000" w:rsidRPr="00033231">
        <w:t>Alors</w:t>
      </w:r>
      <w:r>
        <w:t xml:space="preserve">, </w:t>
      </w:r>
      <w:r w:rsidR="00000000" w:rsidRPr="00033231">
        <w:t>c</w:t>
      </w:r>
      <w:r>
        <w:t>’</w:t>
      </w:r>
      <w:r w:rsidR="00000000" w:rsidRPr="00033231">
        <w:t>est quelqu</w:t>
      </w:r>
      <w:r>
        <w:t>’</w:t>
      </w:r>
      <w:r w:rsidR="00000000" w:rsidRPr="00033231">
        <w:t>un indigne d</w:t>
      </w:r>
      <w:r>
        <w:t>’</w:t>
      </w:r>
      <w:r w:rsidR="00000000" w:rsidRPr="00033231">
        <w:t>elle</w:t>
      </w:r>
      <w:r>
        <w:t xml:space="preserve">. </w:t>
      </w:r>
      <w:r w:rsidR="00000000" w:rsidRPr="00033231">
        <w:t>Je ne connais pe</w:t>
      </w:r>
      <w:r w:rsidR="00000000" w:rsidRPr="00033231">
        <w:t>r</w:t>
      </w:r>
      <w:r w:rsidR="00000000" w:rsidRPr="00033231">
        <w:t xml:space="preserve">sonne dans </w:t>
      </w:r>
      <w:proofErr w:type="spellStart"/>
      <w:r w:rsidR="00000000" w:rsidRPr="00033231">
        <w:t>Briarfield</w:t>
      </w:r>
      <w:proofErr w:type="spellEnd"/>
      <w:r w:rsidR="00000000" w:rsidRPr="00033231">
        <w:t xml:space="preserve"> qui soit son égal</w:t>
      </w:r>
      <w:r>
        <w:t>.</w:t>
      </w:r>
    </w:p>
    <w:p w14:paraId="7E841AE2" w14:textId="77777777" w:rsidR="004F69D6" w:rsidRDefault="004F69D6" w:rsidP="0021796F">
      <w:r>
        <w:t>— </w:t>
      </w:r>
      <w:r w:rsidR="00000000" w:rsidRPr="00033231">
        <w:t>Devinez</w:t>
      </w:r>
      <w:r>
        <w:t>.</w:t>
      </w:r>
    </w:p>
    <w:p w14:paraId="427AA299" w14:textId="4361158A" w:rsidR="00000000" w:rsidRPr="00033231" w:rsidRDefault="004F69D6" w:rsidP="0021796F">
      <w:r>
        <w:t>— </w:t>
      </w:r>
      <w:r w:rsidR="00000000" w:rsidRPr="00033231">
        <w:t>Impossible</w:t>
      </w:r>
      <w:r>
        <w:t xml:space="preserve">. </w:t>
      </w:r>
      <w:r w:rsidR="00000000" w:rsidRPr="00033231">
        <w:t>Je pense qu</w:t>
      </w:r>
      <w:r>
        <w:t>’</w:t>
      </w:r>
      <w:r w:rsidR="00000000" w:rsidRPr="00033231">
        <w:t>elle est frappée de vertige</w:t>
      </w:r>
      <w:r>
        <w:t xml:space="preserve">, </w:t>
      </w:r>
      <w:r w:rsidR="00000000" w:rsidRPr="00033231">
        <w:t>et qu</w:t>
      </w:r>
      <w:r>
        <w:t>’</w:t>
      </w:r>
      <w:r w:rsidR="00000000" w:rsidRPr="00033231">
        <w:t>après tout elle se plongera dans quelque absurdité</w:t>
      </w:r>
      <w:r>
        <w:t>. »</w:t>
      </w:r>
    </w:p>
    <w:p w14:paraId="30E9CA16" w14:textId="77777777" w:rsidR="004F69D6" w:rsidRDefault="00000000" w:rsidP="0021796F">
      <w:r w:rsidRPr="00033231">
        <w:t>Caroline sourit</w:t>
      </w:r>
      <w:r w:rsidR="004F69D6">
        <w:t>.</w:t>
      </w:r>
    </w:p>
    <w:p w14:paraId="08C49B66" w14:textId="77777777" w:rsidR="004F69D6" w:rsidRDefault="004F69D6" w:rsidP="0021796F">
      <w:r>
        <w:t>« </w:t>
      </w:r>
      <w:r w:rsidR="00000000" w:rsidRPr="00033231">
        <w:t>Approuvez-vous le choix</w:t>
      </w:r>
      <w:r>
        <w:t xml:space="preserve"> ? </w:t>
      </w:r>
      <w:r w:rsidR="00000000" w:rsidRPr="00033231">
        <w:t>demanda Moore</w:t>
      </w:r>
      <w:r>
        <w:t>.</w:t>
      </w:r>
    </w:p>
    <w:p w14:paraId="4766EA43" w14:textId="77777777" w:rsidR="004F69D6" w:rsidRDefault="004F69D6" w:rsidP="0021796F">
      <w:pPr>
        <w:rPr>
          <w:i/>
          <w:iCs/>
        </w:rPr>
      </w:pPr>
      <w:r>
        <w:lastRenderedPageBreak/>
        <w:t>— </w:t>
      </w:r>
      <w:r w:rsidR="00000000" w:rsidRPr="00033231">
        <w:t>Entièrement</w:t>
      </w:r>
      <w:r>
        <w:t xml:space="preserve">, </w:t>
      </w:r>
      <w:r w:rsidR="00000000" w:rsidRPr="00033231">
        <w:rPr>
          <w:i/>
          <w:iCs/>
        </w:rPr>
        <w:t>tout à fait</w:t>
      </w:r>
      <w:r>
        <w:rPr>
          <w:i/>
          <w:iCs/>
        </w:rPr>
        <w:t>.</w:t>
      </w:r>
    </w:p>
    <w:p w14:paraId="793F3F35" w14:textId="77777777" w:rsidR="004F69D6" w:rsidRDefault="004F69D6" w:rsidP="0021796F">
      <w:r>
        <w:rPr>
          <w:i/>
          <w:iCs/>
        </w:rPr>
        <w:t>— </w:t>
      </w:r>
      <w:r w:rsidR="00000000" w:rsidRPr="00033231">
        <w:t>Alors</w:t>
      </w:r>
      <w:r>
        <w:t xml:space="preserve">, </w:t>
      </w:r>
      <w:r w:rsidR="00000000" w:rsidRPr="00033231">
        <w:t>je donne ma langue aux chiens</w:t>
      </w:r>
      <w:r>
        <w:t xml:space="preserve"> ; </w:t>
      </w:r>
      <w:r w:rsidR="00000000" w:rsidRPr="00033231">
        <w:t>car la tête qui possède ces flots luxuriants de boucles brunes est une excellente petite machine pensante</w:t>
      </w:r>
      <w:r>
        <w:t xml:space="preserve">, </w:t>
      </w:r>
      <w:r w:rsidR="00000000" w:rsidRPr="00033231">
        <w:t>très-régulière dans ses fonctions</w:t>
      </w:r>
      <w:r>
        <w:t xml:space="preserve">. </w:t>
      </w:r>
      <w:r w:rsidR="00000000" w:rsidRPr="00033231">
        <w:t>Elle peut se vanter d</w:t>
      </w:r>
      <w:r>
        <w:t>’</w:t>
      </w:r>
      <w:r w:rsidR="00000000" w:rsidRPr="00033231">
        <w:t>un jugement correct et ferme</w:t>
      </w:r>
      <w:r>
        <w:t xml:space="preserve">, </w:t>
      </w:r>
      <w:r w:rsidR="00000000" w:rsidRPr="00033231">
        <w:t>qu</w:t>
      </w:r>
      <w:r>
        <w:t>’</w:t>
      </w:r>
      <w:r w:rsidR="00000000" w:rsidRPr="00033231">
        <w:t xml:space="preserve">elle a hérité de </w:t>
      </w:r>
      <w:r>
        <w:t>« </w:t>
      </w:r>
      <w:r w:rsidR="00000000" w:rsidRPr="00033231">
        <w:t>maman</w:t>
      </w:r>
      <w:r>
        <w:t>, »</w:t>
      </w:r>
      <w:r w:rsidR="00000000" w:rsidRPr="00033231">
        <w:t xml:space="preserve"> je suppose</w:t>
      </w:r>
      <w:r>
        <w:t>.</w:t>
      </w:r>
    </w:p>
    <w:p w14:paraId="70E532AE" w14:textId="77777777" w:rsidR="004F69D6" w:rsidRDefault="004F69D6" w:rsidP="0021796F">
      <w:r>
        <w:t>— </w:t>
      </w:r>
      <w:r w:rsidR="00000000" w:rsidRPr="00033231">
        <w:t>Et j</w:t>
      </w:r>
      <w:r>
        <w:t>’</w:t>
      </w:r>
      <w:r w:rsidR="00000000" w:rsidRPr="00033231">
        <w:t>ai approuvé tout à fait</w:t>
      </w:r>
      <w:r>
        <w:t xml:space="preserve">, </w:t>
      </w:r>
      <w:r w:rsidR="00000000" w:rsidRPr="00033231">
        <w:t>et maman a été charmée</w:t>
      </w:r>
      <w:r>
        <w:t>.</w:t>
      </w:r>
    </w:p>
    <w:p w14:paraId="6DD0B3BD" w14:textId="77777777" w:rsidR="004F69D6" w:rsidRDefault="004F69D6" w:rsidP="0021796F">
      <w:r>
        <w:t>— </w:t>
      </w:r>
      <w:r w:rsidR="00000000" w:rsidRPr="00033231">
        <w:t>Maman charmée</w:t>
      </w:r>
      <w:r>
        <w:t xml:space="preserve"> ! </w:t>
      </w:r>
      <w:proofErr w:type="spellStart"/>
      <w:r w:rsidR="00000000" w:rsidRPr="00033231">
        <w:t>mistress</w:t>
      </w:r>
      <w:proofErr w:type="spellEnd"/>
      <w:r w:rsidR="00000000" w:rsidRPr="00033231">
        <w:t xml:space="preserve"> </w:t>
      </w:r>
      <w:proofErr w:type="spellStart"/>
      <w:r w:rsidR="00000000" w:rsidRPr="00033231">
        <w:t>Pryor</w:t>
      </w:r>
      <w:proofErr w:type="spellEnd"/>
      <w:r>
        <w:t xml:space="preserve"> ! </w:t>
      </w:r>
      <w:r w:rsidR="00000000" w:rsidRPr="00033231">
        <w:t>Cela ne peut être r</w:t>
      </w:r>
      <w:r w:rsidR="00000000" w:rsidRPr="00033231">
        <w:t>o</w:t>
      </w:r>
      <w:r w:rsidR="00000000" w:rsidRPr="00033231">
        <w:t>manesque alors</w:t>
      </w:r>
      <w:r>
        <w:t> ?</w:t>
      </w:r>
    </w:p>
    <w:p w14:paraId="70781D9F" w14:textId="77777777" w:rsidR="004F69D6" w:rsidRDefault="004F69D6" w:rsidP="0021796F">
      <w:r>
        <w:t>— </w:t>
      </w:r>
      <w:r w:rsidR="00000000" w:rsidRPr="00033231">
        <w:t>C</w:t>
      </w:r>
      <w:r>
        <w:t>’</w:t>
      </w:r>
      <w:r w:rsidR="00000000" w:rsidRPr="00033231">
        <w:t>est romanesque</w:t>
      </w:r>
      <w:r>
        <w:t xml:space="preserve">, </w:t>
      </w:r>
      <w:r w:rsidR="00000000" w:rsidRPr="00033231">
        <w:t>mais c</w:t>
      </w:r>
      <w:r>
        <w:t>’</w:t>
      </w:r>
      <w:r w:rsidR="00000000" w:rsidRPr="00033231">
        <w:t>est convenable aussi</w:t>
      </w:r>
      <w:r>
        <w:t>.</w:t>
      </w:r>
    </w:p>
    <w:p w14:paraId="0991700A" w14:textId="77777777" w:rsidR="004F69D6" w:rsidRDefault="004F69D6" w:rsidP="0021796F">
      <w:r>
        <w:t>— </w:t>
      </w:r>
      <w:r w:rsidR="00000000" w:rsidRPr="00033231">
        <w:t>Dites-moi ce secret</w:t>
      </w:r>
      <w:r>
        <w:t xml:space="preserve">, </w:t>
      </w:r>
      <w:r w:rsidR="00000000" w:rsidRPr="00033231">
        <w:t>Cary</w:t>
      </w:r>
      <w:r>
        <w:t xml:space="preserve"> ; </w:t>
      </w:r>
      <w:r w:rsidR="00000000" w:rsidRPr="00033231">
        <w:t>par pitié</w:t>
      </w:r>
      <w:r>
        <w:t xml:space="preserve">, </w:t>
      </w:r>
      <w:r w:rsidR="00000000" w:rsidRPr="00033231">
        <w:t>dites-le moi</w:t>
      </w:r>
      <w:r>
        <w:t xml:space="preserve">. </w:t>
      </w:r>
      <w:r w:rsidR="00000000" w:rsidRPr="00033231">
        <w:t>Je suis trop faible pour endurer ce supplice de Tantale</w:t>
      </w:r>
      <w:r>
        <w:t>.</w:t>
      </w:r>
    </w:p>
    <w:p w14:paraId="7CC3A551" w14:textId="77777777" w:rsidR="004F69D6" w:rsidRDefault="004F69D6" w:rsidP="0021796F">
      <w:r>
        <w:t>— </w:t>
      </w:r>
      <w:r w:rsidR="00000000" w:rsidRPr="00033231">
        <w:t>Vous l</w:t>
      </w:r>
      <w:r>
        <w:t>’</w:t>
      </w:r>
      <w:r w:rsidR="00000000" w:rsidRPr="00033231">
        <w:t>endurerez</w:t>
      </w:r>
      <w:r>
        <w:t xml:space="preserve"> ; </w:t>
      </w:r>
      <w:r w:rsidR="00000000" w:rsidRPr="00033231">
        <w:t>il ne vous fera pas de mal</w:t>
      </w:r>
      <w:r>
        <w:t xml:space="preserve"> ; </w:t>
      </w:r>
      <w:r w:rsidR="00000000" w:rsidRPr="00033231">
        <w:t>vous n</w:t>
      </w:r>
      <w:r>
        <w:t>’</w:t>
      </w:r>
      <w:r w:rsidR="00000000" w:rsidRPr="00033231">
        <w:t>êtes pas si faible que vous le prétendez</w:t>
      </w:r>
      <w:r>
        <w:t>.</w:t>
      </w:r>
    </w:p>
    <w:p w14:paraId="2E1D2AB9" w14:textId="77777777" w:rsidR="004F69D6" w:rsidRDefault="004F69D6" w:rsidP="0021796F">
      <w:r>
        <w:t>— </w:t>
      </w:r>
      <w:r w:rsidR="00000000" w:rsidRPr="00033231">
        <w:t>J</w:t>
      </w:r>
      <w:r>
        <w:t>’</w:t>
      </w:r>
      <w:r w:rsidR="00000000" w:rsidRPr="00033231">
        <w:t>ai eu ce soir deux fois la pensée de tomber à vos g</w:t>
      </w:r>
      <w:r w:rsidR="00000000" w:rsidRPr="00033231">
        <w:t>e</w:t>
      </w:r>
      <w:r w:rsidR="00000000" w:rsidRPr="00033231">
        <w:t>noux</w:t>
      </w:r>
      <w:r>
        <w:t>…</w:t>
      </w:r>
    </w:p>
    <w:p w14:paraId="11ED7A61" w14:textId="77777777" w:rsidR="004F69D6" w:rsidRDefault="004F69D6" w:rsidP="0021796F">
      <w:r>
        <w:t>— </w:t>
      </w:r>
      <w:r w:rsidR="00000000" w:rsidRPr="00033231">
        <w:t>Vous avez eu raison de n</w:t>
      </w:r>
      <w:r>
        <w:t>’</w:t>
      </w:r>
      <w:r w:rsidR="00000000" w:rsidRPr="00033231">
        <w:t>en rien faire</w:t>
      </w:r>
      <w:r>
        <w:t xml:space="preserve">. </w:t>
      </w:r>
      <w:r w:rsidR="00000000" w:rsidRPr="00033231">
        <w:t>Je ne vous relèv</w:t>
      </w:r>
      <w:r w:rsidR="00000000" w:rsidRPr="00033231">
        <w:t>e</w:t>
      </w:r>
      <w:r w:rsidR="00000000" w:rsidRPr="00033231">
        <w:t>rais pas</w:t>
      </w:r>
      <w:r>
        <w:t>.</w:t>
      </w:r>
    </w:p>
    <w:p w14:paraId="6C2E0C22" w14:textId="77777777" w:rsidR="004F69D6" w:rsidRDefault="004F69D6" w:rsidP="0021796F">
      <w:r>
        <w:t>— </w:t>
      </w:r>
      <w:r w:rsidR="00000000" w:rsidRPr="00033231">
        <w:t>Et de vous adorer</w:t>
      </w:r>
      <w:r>
        <w:t xml:space="preserve">. </w:t>
      </w:r>
      <w:r w:rsidR="00000000" w:rsidRPr="00033231">
        <w:t>Ma mère était catholique romaine</w:t>
      </w:r>
      <w:r>
        <w:t xml:space="preserve"> ; </w:t>
      </w:r>
      <w:r w:rsidR="00000000" w:rsidRPr="00033231">
        <w:t>vous ressemblez à ses plus douces images de la Vierge</w:t>
      </w:r>
      <w:r>
        <w:t xml:space="preserve">. </w:t>
      </w:r>
      <w:r w:rsidR="00000000" w:rsidRPr="00033231">
        <w:t>Je crois que j</w:t>
      </w:r>
      <w:r>
        <w:t>’</w:t>
      </w:r>
      <w:r w:rsidR="00000000" w:rsidRPr="00033231">
        <w:t>embrasserai sa croyance pour m</w:t>
      </w:r>
      <w:r>
        <w:t>’</w:t>
      </w:r>
      <w:r w:rsidR="00000000" w:rsidRPr="00033231">
        <w:t>agenouiller devant vous et vous adorer</w:t>
      </w:r>
      <w:r>
        <w:t>.</w:t>
      </w:r>
    </w:p>
    <w:p w14:paraId="7F6B69D1" w14:textId="77777777" w:rsidR="004F69D6" w:rsidRDefault="004F69D6" w:rsidP="0021796F">
      <w:r>
        <w:t>— </w:t>
      </w:r>
      <w:r w:rsidR="00000000" w:rsidRPr="00033231">
        <w:t>Robert</w:t>
      </w:r>
      <w:r>
        <w:t xml:space="preserve">, </w:t>
      </w:r>
      <w:r w:rsidR="00000000" w:rsidRPr="00033231">
        <w:t>Robert</w:t>
      </w:r>
      <w:r>
        <w:t xml:space="preserve">, </w:t>
      </w:r>
      <w:r w:rsidR="00000000" w:rsidRPr="00033231">
        <w:t>restez tranquille</w:t>
      </w:r>
      <w:r>
        <w:t xml:space="preserve"> ; </w:t>
      </w:r>
      <w:r w:rsidR="00000000" w:rsidRPr="00033231">
        <w:t>ne soyez pas absurde</w:t>
      </w:r>
      <w:r>
        <w:t xml:space="preserve">. </w:t>
      </w:r>
      <w:r w:rsidR="00000000" w:rsidRPr="00033231">
        <w:t>Je vais aller auprès d</w:t>
      </w:r>
      <w:r>
        <w:t>’</w:t>
      </w:r>
      <w:r w:rsidR="00000000" w:rsidRPr="00033231">
        <w:t>Hortense</w:t>
      </w:r>
      <w:r>
        <w:t xml:space="preserve">, </w:t>
      </w:r>
      <w:r w:rsidR="00000000" w:rsidRPr="00033231">
        <w:t>si vous commettez des extrav</w:t>
      </w:r>
      <w:r w:rsidR="00000000" w:rsidRPr="00033231">
        <w:t>a</w:t>
      </w:r>
      <w:r w:rsidR="00000000" w:rsidRPr="00033231">
        <w:t>gances</w:t>
      </w:r>
      <w:r>
        <w:t>.</w:t>
      </w:r>
    </w:p>
    <w:p w14:paraId="00DEF308" w14:textId="3D945AC7" w:rsidR="004F69D6" w:rsidRDefault="004F69D6" w:rsidP="0021796F">
      <w:r>
        <w:lastRenderedPageBreak/>
        <w:t>— </w:t>
      </w:r>
      <w:r w:rsidR="00000000" w:rsidRPr="00033231">
        <w:t>Vous m</w:t>
      </w:r>
      <w:r>
        <w:t>’</w:t>
      </w:r>
      <w:r w:rsidR="00000000" w:rsidRPr="00033231">
        <w:t>avez pris ma raison</w:t>
      </w:r>
      <w:r>
        <w:t xml:space="preserve"> ; </w:t>
      </w:r>
      <w:r w:rsidR="00000000" w:rsidRPr="00033231">
        <w:t>il ne me vient plus maint</w:t>
      </w:r>
      <w:r w:rsidR="00000000" w:rsidRPr="00033231">
        <w:t>e</w:t>
      </w:r>
      <w:r w:rsidR="00000000" w:rsidRPr="00033231">
        <w:t>nant à l</w:t>
      </w:r>
      <w:r>
        <w:t>’</w:t>
      </w:r>
      <w:r w:rsidR="00000000" w:rsidRPr="00033231">
        <w:t>esprit que les litanies de la sainte Vierge</w:t>
      </w:r>
      <w:r>
        <w:t>. « </w:t>
      </w:r>
      <w:r w:rsidR="00000000" w:rsidRPr="00033231">
        <w:t>Rose céleste</w:t>
      </w:r>
      <w:r>
        <w:t xml:space="preserve">, </w:t>
      </w:r>
      <w:r w:rsidR="00000000" w:rsidRPr="00033231">
        <w:t>Reine des anges</w:t>
      </w:r>
      <w:r>
        <w:t> ! »</w:t>
      </w:r>
    </w:p>
    <w:p w14:paraId="3DE716AA" w14:textId="77777777" w:rsidR="004F69D6" w:rsidRDefault="004F69D6" w:rsidP="0021796F">
      <w:r>
        <w:t>— « </w:t>
      </w:r>
      <w:r w:rsidR="00000000" w:rsidRPr="00033231">
        <w:t>Tour d</w:t>
      </w:r>
      <w:r>
        <w:t>’</w:t>
      </w:r>
      <w:r w:rsidR="00000000" w:rsidRPr="00033231">
        <w:t>ivoire</w:t>
      </w:r>
      <w:r>
        <w:t xml:space="preserve">, </w:t>
      </w:r>
      <w:r w:rsidR="00000000" w:rsidRPr="00033231">
        <w:t>Maison d</w:t>
      </w:r>
      <w:r>
        <w:t>’</w:t>
      </w:r>
      <w:r w:rsidR="00000000" w:rsidRPr="00033231">
        <w:t>or</w:t>
      </w:r>
      <w:r>
        <w:t> ; »</w:t>
      </w:r>
      <w:r w:rsidR="00000000" w:rsidRPr="00033231">
        <w:t xml:space="preserve"> n</w:t>
      </w:r>
      <w:r>
        <w:t>’</w:t>
      </w:r>
      <w:r w:rsidR="00000000" w:rsidRPr="00033231">
        <w:t>est-ce pas cela</w:t>
      </w:r>
      <w:r>
        <w:t xml:space="preserve"> ? </w:t>
      </w:r>
      <w:r w:rsidR="00000000" w:rsidRPr="00033231">
        <w:t>allons</w:t>
      </w:r>
      <w:r>
        <w:t xml:space="preserve">, </w:t>
      </w:r>
      <w:r w:rsidR="00000000" w:rsidRPr="00033231">
        <w:t>restez tranquillement assis et cherchez à deviner votre énigme</w:t>
      </w:r>
      <w:r>
        <w:t>.</w:t>
      </w:r>
    </w:p>
    <w:p w14:paraId="45ABE7CD" w14:textId="77777777" w:rsidR="004F69D6" w:rsidRDefault="004F69D6" w:rsidP="0021796F">
      <w:r>
        <w:t>— </w:t>
      </w:r>
      <w:r w:rsidR="00000000" w:rsidRPr="00033231">
        <w:t>Mais</w:t>
      </w:r>
      <w:r>
        <w:t>, « </w:t>
      </w:r>
      <w:r w:rsidR="00000000" w:rsidRPr="00033231">
        <w:t>maman charmée</w:t>
      </w:r>
      <w:r>
        <w:t>, »</w:t>
      </w:r>
      <w:r w:rsidR="00000000" w:rsidRPr="00033231">
        <w:t xml:space="preserve"> voilà ce qui est le plus emba</w:t>
      </w:r>
      <w:r w:rsidR="00000000" w:rsidRPr="00033231">
        <w:t>r</w:t>
      </w:r>
      <w:r w:rsidR="00000000" w:rsidRPr="00033231">
        <w:t>rassant</w:t>
      </w:r>
      <w:r>
        <w:t>.</w:t>
      </w:r>
    </w:p>
    <w:p w14:paraId="65B16883" w14:textId="655D41A3" w:rsidR="004F69D6" w:rsidRDefault="004F69D6" w:rsidP="0021796F">
      <w:r>
        <w:t>— </w:t>
      </w:r>
      <w:r w:rsidR="00000000" w:rsidRPr="00033231">
        <w:t>Je vais vous citer les paroles que dit ma mère en appr</w:t>
      </w:r>
      <w:r w:rsidR="00000000" w:rsidRPr="00033231">
        <w:t>e</w:t>
      </w:r>
      <w:r w:rsidR="00000000" w:rsidRPr="00033231">
        <w:t>nant le secret</w:t>
      </w:r>
      <w:r>
        <w:t> : « </w:t>
      </w:r>
      <w:r w:rsidR="00000000" w:rsidRPr="00033231">
        <w:t>Soyez-en sûre</w:t>
      </w:r>
      <w:r>
        <w:t xml:space="preserve">, </w:t>
      </w:r>
      <w:r w:rsidR="00000000" w:rsidRPr="00033231">
        <w:t>ma chère</w:t>
      </w:r>
      <w:r>
        <w:t xml:space="preserve">, </w:t>
      </w:r>
      <w:r w:rsidR="00000000" w:rsidRPr="00033231">
        <w:t xml:space="preserve">un tel choix fera le bonheur de la vieille miss </w:t>
      </w:r>
      <w:proofErr w:type="spellStart"/>
      <w:r w:rsidR="00000000" w:rsidRPr="00033231">
        <w:t>Keeldar</w:t>
      </w:r>
      <w:proofErr w:type="spellEnd"/>
      <w:r>
        <w:t>. »</w:t>
      </w:r>
    </w:p>
    <w:p w14:paraId="675BA066" w14:textId="77777777" w:rsidR="004F69D6" w:rsidRDefault="004F69D6" w:rsidP="0021796F">
      <w:r>
        <w:t>— </w:t>
      </w:r>
      <w:r w:rsidR="00000000" w:rsidRPr="00033231">
        <w:t>Je vais deviner une fois</w:t>
      </w:r>
      <w:r>
        <w:t xml:space="preserve">, </w:t>
      </w:r>
      <w:r w:rsidR="00000000" w:rsidRPr="00033231">
        <w:t>mais pas davantage</w:t>
      </w:r>
      <w:r>
        <w:t xml:space="preserve">. </w:t>
      </w:r>
      <w:r w:rsidR="00000000" w:rsidRPr="00033231">
        <w:t>C</w:t>
      </w:r>
      <w:r>
        <w:t>’</w:t>
      </w:r>
      <w:r w:rsidR="00000000" w:rsidRPr="00033231">
        <w:t xml:space="preserve">est le vieux </w:t>
      </w:r>
      <w:proofErr w:type="spellStart"/>
      <w:r w:rsidR="00000000" w:rsidRPr="00033231">
        <w:t>Helstone</w:t>
      </w:r>
      <w:proofErr w:type="spellEnd"/>
      <w:r>
        <w:t xml:space="preserve">. </w:t>
      </w:r>
      <w:r w:rsidR="00000000" w:rsidRPr="00033231">
        <w:t>Elle va devenir votre tante</w:t>
      </w:r>
      <w:r>
        <w:t>.</w:t>
      </w:r>
    </w:p>
    <w:p w14:paraId="4E981073" w14:textId="77777777" w:rsidR="004F69D6" w:rsidRDefault="004F69D6" w:rsidP="0021796F">
      <w:r>
        <w:t>— </w:t>
      </w:r>
      <w:r w:rsidR="00000000" w:rsidRPr="00033231">
        <w:t>Je le dirai à mon oncle</w:t>
      </w:r>
      <w:r>
        <w:t xml:space="preserve"> ! </w:t>
      </w:r>
      <w:r w:rsidR="00000000" w:rsidRPr="00033231">
        <w:t>Je le dirai à Shirley</w:t>
      </w:r>
      <w:r>
        <w:t xml:space="preserve"> ! </w:t>
      </w:r>
      <w:r w:rsidR="00000000" w:rsidRPr="00033231">
        <w:t>s</w:t>
      </w:r>
      <w:r>
        <w:t>’</w:t>
      </w:r>
      <w:r w:rsidR="00000000" w:rsidRPr="00033231">
        <w:t>écria C</w:t>
      </w:r>
      <w:r w:rsidR="00000000" w:rsidRPr="00033231">
        <w:t>a</w:t>
      </w:r>
      <w:r w:rsidR="00000000" w:rsidRPr="00033231">
        <w:t>roline en riant joyeusement</w:t>
      </w:r>
      <w:r>
        <w:t xml:space="preserve">. </w:t>
      </w:r>
      <w:r w:rsidR="00000000" w:rsidRPr="00033231">
        <w:t>Devinez encore</w:t>
      </w:r>
      <w:r>
        <w:t xml:space="preserve">, </w:t>
      </w:r>
      <w:r w:rsidR="00000000" w:rsidRPr="00033231">
        <w:t>Robert</w:t>
      </w:r>
      <w:r>
        <w:t xml:space="preserve"> ; </w:t>
      </w:r>
      <w:r w:rsidR="00000000" w:rsidRPr="00033231">
        <w:t>vos e</w:t>
      </w:r>
      <w:r w:rsidR="00000000" w:rsidRPr="00033231">
        <w:t>r</w:t>
      </w:r>
      <w:r w:rsidR="00000000" w:rsidRPr="00033231">
        <w:t>reurs sont charmantes</w:t>
      </w:r>
      <w:r>
        <w:t>.</w:t>
      </w:r>
    </w:p>
    <w:p w14:paraId="5387858A" w14:textId="77777777" w:rsidR="004F69D6" w:rsidRDefault="004F69D6" w:rsidP="0021796F">
      <w:r>
        <w:t>— </w:t>
      </w:r>
      <w:r w:rsidR="00000000" w:rsidRPr="00033231">
        <w:t>C</w:t>
      </w:r>
      <w:r>
        <w:t>’</w:t>
      </w:r>
      <w:r w:rsidR="00000000" w:rsidRPr="00033231">
        <w:t>est le curé Hall</w:t>
      </w:r>
      <w:r>
        <w:t>.</w:t>
      </w:r>
    </w:p>
    <w:p w14:paraId="4CFA2607" w14:textId="77777777" w:rsidR="004F69D6" w:rsidRDefault="004F69D6" w:rsidP="0021796F">
      <w:r>
        <w:t>— </w:t>
      </w:r>
      <w:r w:rsidR="00000000" w:rsidRPr="00033231">
        <w:t>Non vraiment</w:t>
      </w:r>
      <w:r>
        <w:t xml:space="preserve"> ; </w:t>
      </w:r>
      <w:r w:rsidR="00000000" w:rsidRPr="00033231">
        <w:t>celui-là est le mien</w:t>
      </w:r>
      <w:r>
        <w:t xml:space="preserve">, </w:t>
      </w:r>
      <w:r w:rsidR="00000000" w:rsidRPr="00033231">
        <w:t>s</w:t>
      </w:r>
      <w:r>
        <w:t>’</w:t>
      </w:r>
      <w:r w:rsidR="00000000" w:rsidRPr="00033231">
        <w:t>il vous plaît</w:t>
      </w:r>
      <w:r>
        <w:t>.</w:t>
      </w:r>
    </w:p>
    <w:p w14:paraId="77042DCE" w14:textId="77777777" w:rsidR="004F69D6" w:rsidRDefault="004F69D6" w:rsidP="0021796F">
      <w:r>
        <w:t>— </w:t>
      </w:r>
      <w:r w:rsidR="00000000" w:rsidRPr="00033231">
        <w:t>Le vôtre</w:t>
      </w:r>
      <w:r>
        <w:t xml:space="preserve"> ! </w:t>
      </w:r>
      <w:r w:rsidR="00000000" w:rsidRPr="00033231">
        <w:t>oui</w:t>
      </w:r>
      <w:r>
        <w:t xml:space="preserve">, </w:t>
      </w:r>
      <w:r w:rsidR="00000000" w:rsidRPr="00033231">
        <w:t>l</w:t>
      </w:r>
      <w:r>
        <w:t>’</w:t>
      </w:r>
      <w:r w:rsidR="00000000" w:rsidRPr="00033231">
        <w:t xml:space="preserve">entière génération des femmes de </w:t>
      </w:r>
      <w:proofErr w:type="spellStart"/>
      <w:r w:rsidR="00000000" w:rsidRPr="00033231">
        <w:t>Bria</w:t>
      </w:r>
      <w:r w:rsidR="00000000" w:rsidRPr="00033231">
        <w:t>r</w:t>
      </w:r>
      <w:r w:rsidR="00000000" w:rsidRPr="00033231">
        <w:t>field</w:t>
      </w:r>
      <w:proofErr w:type="spellEnd"/>
      <w:r w:rsidR="00000000" w:rsidRPr="00033231">
        <w:t xml:space="preserve"> semblent avoir fait leur idole de ce prêtre</w:t>
      </w:r>
      <w:r>
        <w:t xml:space="preserve"> : </w:t>
      </w:r>
      <w:r w:rsidR="00000000" w:rsidRPr="00033231">
        <w:t>je me demande pourquoi</w:t>
      </w:r>
      <w:r>
        <w:t xml:space="preserve"> : </w:t>
      </w:r>
      <w:r w:rsidR="00000000" w:rsidRPr="00033231">
        <w:t>il est chauve et myope</w:t>
      </w:r>
      <w:r>
        <w:t>.</w:t>
      </w:r>
    </w:p>
    <w:p w14:paraId="180BA436" w14:textId="77777777" w:rsidR="004F69D6" w:rsidRDefault="004F69D6" w:rsidP="0021796F">
      <w:r>
        <w:t>— </w:t>
      </w:r>
      <w:r w:rsidR="00000000" w:rsidRPr="00033231">
        <w:t>Fanny viendra me chercher avant que vous n</w:t>
      </w:r>
      <w:r>
        <w:t>’</w:t>
      </w:r>
      <w:r w:rsidR="00000000" w:rsidRPr="00033231">
        <w:t>ayez trouvé le mot de l</w:t>
      </w:r>
      <w:r>
        <w:t>’</w:t>
      </w:r>
      <w:r w:rsidR="00000000" w:rsidRPr="00033231">
        <w:t>énigme</w:t>
      </w:r>
      <w:r>
        <w:t xml:space="preserve">, </w:t>
      </w:r>
      <w:r w:rsidR="00000000" w:rsidRPr="00033231">
        <w:t>si vous ne vous hâtez</w:t>
      </w:r>
      <w:r>
        <w:t>.</w:t>
      </w:r>
    </w:p>
    <w:p w14:paraId="5C3FF5AB" w14:textId="77777777" w:rsidR="004F69D6" w:rsidRDefault="004F69D6" w:rsidP="0021796F">
      <w:r>
        <w:t>— </w:t>
      </w:r>
      <w:r w:rsidR="00000000" w:rsidRPr="00033231">
        <w:t>Je ne devine plus</w:t>
      </w:r>
      <w:r>
        <w:t xml:space="preserve">, </w:t>
      </w:r>
      <w:r w:rsidR="00000000" w:rsidRPr="00033231">
        <w:t>je suis fatigué</w:t>
      </w:r>
      <w:r>
        <w:t xml:space="preserve"> ; </w:t>
      </w:r>
      <w:r w:rsidR="00000000" w:rsidRPr="00033231">
        <w:t>et puis je m</w:t>
      </w:r>
      <w:r>
        <w:t>’</w:t>
      </w:r>
      <w:r w:rsidR="00000000" w:rsidRPr="00033231">
        <w:t>en inquiète peu</w:t>
      </w:r>
      <w:r>
        <w:t xml:space="preserve">. </w:t>
      </w:r>
      <w:r w:rsidR="00000000" w:rsidRPr="00033231">
        <w:t xml:space="preserve">Que mis </w:t>
      </w:r>
      <w:proofErr w:type="spellStart"/>
      <w:r w:rsidR="00000000" w:rsidRPr="00033231">
        <w:t>Keeldar</w:t>
      </w:r>
      <w:proofErr w:type="spellEnd"/>
      <w:r w:rsidR="00000000" w:rsidRPr="00033231">
        <w:t xml:space="preserve"> épouse le Grand-Turc si elle veut</w:t>
      </w:r>
      <w:r>
        <w:t xml:space="preserve">, </w:t>
      </w:r>
      <w:r w:rsidR="00000000" w:rsidRPr="00033231">
        <w:t>cela m</w:t>
      </w:r>
      <w:r>
        <w:t>’</w:t>
      </w:r>
      <w:r w:rsidR="00000000" w:rsidRPr="00033231">
        <w:t>est égal</w:t>
      </w:r>
      <w:r>
        <w:t>.</w:t>
      </w:r>
    </w:p>
    <w:p w14:paraId="1E70CA18" w14:textId="77777777" w:rsidR="004F69D6" w:rsidRDefault="004F69D6" w:rsidP="0021796F">
      <w:r>
        <w:t>— </w:t>
      </w:r>
      <w:r w:rsidR="00000000" w:rsidRPr="00033231">
        <w:t>Faut-il vous le dire à voix basse</w:t>
      </w:r>
      <w:r>
        <w:t> ?</w:t>
      </w:r>
    </w:p>
    <w:p w14:paraId="5E679F6C" w14:textId="1CC075B8" w:rsidR="00000000" w:rsidRPr="00033231" w:rsidRDefault="004F69D6" w:rsidP="0021796F">
      <w:r>
        <w:lastRenderedPageBreak/>
        <w:t>— </w:t>
      </w:r>
      <w:r w:rsidR="00000000" w:rsidRPr="00033231">
        <w:t>Oui</w:t>
      </w:r>
      <w:r>
        <w:t xml:space="preserve">, </w:t>
      </w:r>
      <w:r w:rsidR="00000000" w:rsidRPr="00033231">
        <w:t>et vivement</w:t>
      </w:r>
      <w:r>
        <w:t xml:space="preserve"> ; </w:t>
      </w:r>
      <w:r w:rsidR="00000000" w:rsidRPr="00033231">
        <w:t>Voici Hortense</w:t>
      </w:r>
      <w:r>
        <w:t xml:space="preserve">. </w:t>
      </w:r>
      <w:r w:rsidR="00000000" w:rsidRPr="00033231">
        <w:t>Approchez</w:t>
      </w:r>
      <w:r>
        <w:t xml:space="preserve">, </w:t>
      </w:r>
      <w:r w:rsidR="00000000" w:rsidRPr="00033231">
        <w:t>plus près</w:t>
      </w:r>
      <w:r>
        <w:t xml:space="preserve">, </w:t>
      </w:r>
      <w:r w:rsidR="00000000" w:rsidRPr="00033231">
        <w:t>ma petite Lina</w:t>
      </w:r>
      <w:r>
        <w:t xml:space="preserve"> ; </w:t>
      </w:r>
      <w:r w:rsidR="00000000" w:rsidRPr="00033231">
        <w:t>j</w:t>
      </w:r>
      <w:r>
        <w:t>’</w:t>
      </w:r>
      <w:r w:rsidR="00000000" w:rsidRPr="00033231">
        <w:t>aime mieux les murmures que les paroles</w:t>
      </w:r>
      <w:r>
        <w:t>. »</w:t>
      </w:r>
    </w:p>
    <w:p w14:paraId="3FE3E436" w14:textId="77777777" w:rsidR="004F69D6" w:rsidRDefault="00000000" w:rsidP="0021796F">
      <w:r w:rsidRPr="00033231">
        <w:t>Elle murmura un mot</w:t>
      </w:r>
      <w:r w:rsidR="004F69D6">
        <w:t xml:space="preserve">. </w:t>
      </w:r>
      <w:r w:rsidRPr="00033231">
        <w:t>Robert fit un bond</w:t>
      </w:r>
      <w:r w:rsidR="004F69D6">
        <w:t xml:space="preserve">, </w:t>
      </w:r>
      <w:r w:rsidRPr="00033231">
        <w:t>ses yeux lanc</w:t>
      </w:r>
      <w:r w:rsidRPr="00033231">
        <w:t>è</w:t>
      </w:r>
      <w:r w:rsidRPr="00033231">
        <w:t>rent un éclair</w:t>
      </w:r>
      <w:r w:rsidR="004F69D6">
        <w:t xml:space="preserve">, </w:t>
      </w:r>
      <w:r w:rsidRPr="00033231">
        <w:t>et il partit d</w:t>
      </w:r>
      <w:r w:rsidR="004F69D6">
        <w:t>’</w:t>
      </w:r>
      <w:r w:rsidRPr="00033231">
        <w:t>un bref éclat de rire</w:t>
      </w:r>
      <w:r w:rsidR="004F69D6">
        <w:t xml:space="preserve">. </w:t>
      </w:r>
      <w:r w:rsidRPr="00033231">
        <w:t>Miss Moore e</w:t>
      </w:r>
      <w:r w:rsidRPr="00033231">
        <w:t>n</w:t>
      </w:r>
      <w:r w:rsidRPr="00033231">
        <w:t>tra</w:t>
      </w:r>
      <w:r w:rsidR="004F69D6">
        <w:t xml:space="preserve">, </w:t>
      </w:r>
      <w:r w:rsidRPr="00033231">
        <w:t>et Sarah derrière elle vint annoncer que Fanny était venue</w:t>
      </w:r>
      <w:r w:rsidR="004F69D6">
        <w:t xml:space="preserve">. </w:t>
      </w:r>
      <w:r w:rsidRPr="00033231">
        <w:t>L</w:t>
      </w:r>
      <w:r w:rsidR="004F69D6">
        <w:t>’</w:t>
      </w:r>
      <w:r w:rsidRPr="00033231">
        <w:t>heure de la causerie était passée</w:t>
      </w:r>
      <w:r w:rsidR="004F69D6">
        <w:t>.</w:t>
      </w:r>
    </w:p>
    <w:p w14:paraId="1318274D" w14:textId="77777777" w:rsidR="004F69D6" w:rsidRDefault="00000000" w:rsidP="0021796F">
      <w:r w:rsidRPr="00033231">
        <w:t>Robert trouva un moment pour échanger quelques phrases à voix basse</w:t>
      </w:r>
      <w:r w:rsidR="004F69D6">
        <w:t xml:space="preserve"> ; </w:t>
      </w:r>
      <w:r w:rsidRPr="00033231">
        <w:t>il attendait au pied de l</w:t>
      </w:r>
      <w:r w:rsidR="004F69D6">
        <w:t>’</w:t>
      </w:r>
      <w:r w:rsidRPr="00033231">
        <w:t>escalier</w:t>
      </w:r>
      <w:r w:rsidR="004F69D6">
        <w:t xml:space="preserve">, </w:t>
      </w:r>
      <w:r w:rsidRPr="00033231">
        <w:t>lorsque Caroline descendit après être allée mettre son châle</w:t>
      </w:r>
      <w:r w:rsidR="004F69D6">
        <w:t>.</w:t>
      </w:r>
    </w:p>
    <w:p w14:paraId="7662E4F7" w14:textId="77777777" w:rsidR="004F69D6" w:rsidRDefault="004F69D6" w:rsidP="0021796F">
      <w:r>
        <w:t>« </w:t>
      </w:r>
      <w:r w:rsidR="00000000" w:rsidRPr="00033231">
        <w:t>Dois-je maintenant appeler Shirley une noble créature</w:t>
      </w:r>
      <w:r>
        <w:t> ?</w:t>
      </w:r>
    </w:p>
    <w:p w14:paraId="7A148596" w14:textId="77777777" w:rsidR="004F69D6" w:rsidRDefault="004F69D6" w:rsidP="0021796F">
      <w:r>
        <w:t>— </w:t>
      </w:r>
      <w:r w:rsidR="00000000" w:rsidRPr="00033231">
        <w:t>Si vous voulez dire la vérité</w:t>
      </w:r>
      <w:r>
        <w:t xml:space="preserve">, </w:t>
      </w:r>
      <w:r w:rsidR="00000000" w:rsidRPr="00033231">
        <w:t>certainement</w:t>
      </w:r>
      <w:r>
        <w:t>.</w:t>
      </w:r>
    </w:p>
    <w:p w14:paraId="757A2896" w14:textId="77777777" w:rsidR="004F69D6" w:rsidRDefault="004F69D6" w:rsidP="0021796F">
      <w:r>
        <w:t>— </w:t>
      </w:r>
      <w:r w:rsidR="00000000" w:rsidRPr="00033231">
        <w:t>Dois-je lui pardonner</w:t>
      </w:r>
      <w:r>
        <w:t> ?</w:t>
      </w:r>
    </w:p>
    <w:p w14:paraId="7BC412D2" w14:textId="77777777" w:rsidR="004F69D6" w:rsidRDefault="004F69D6" w:rsidP="0021796F">
      <w:r>
        <w:t>— </w:t>
      </w:r>
      <w:r w:rsidR="00000000" w:rsidRPr="00033231">
        <w:t>Lui pardonner</w:t>
      </w:r>
      <w:r>
        <w:t xml:space="preserve"> ? </w:t>
      </w:r>
      <w:r w:rsidR="00000000" w:rsidRPr="00033231">
        <w:t>méchant Robert</w:t>
      </w:r>
      <w:r>
        <w:t xml:space="preserve"> ! </w:t>
      </w:r>
      <w:r w:rsidR="00000000" w:rsidRPr="00033231">
        <w:t>Qui avait tort</w:t>
      </w:r>
      <w:r>
        <w:t xml:space="preserve">, </w:t>
      </w:r>
      <w:r w:rsidR="00000000" w:rsidRPr="00033231">
        <w:t>d</w:t>
      </w:r>
      <w:r>
        <w:t>’</w:t>
      </w:r>
      <w:r w:rsidR="00000000" w:rsidRPr="00033231">
        <w:t>elle ou de vous</w:t>
      </w:r>
      <w:r>
        <w:t> ?</w:t>
      </w:r>
    </w:p>
    <w:p w14:paraId="59EE233D" w14:textId="6A73E925" w:rsidR="00000000" w:rsidRPr="00033231" w:rsidRDefault="004F69D6" w:rsidP="0021796F">
      <w:r>
        <w:t>— </w:t>
      </w:r>
      <w:r w:rsidR="00000000" w:rsidRPr="00033231">
        <w:t>Dois-je l</w:t>
      </w:r>
      <w:r>
        <w:t>’</w:t>
      </w:r>
      <w:r w:rsidR="00000000" w:rsidRPr="00033231">
        <w:t>aimer franchement</w:t>
      </w:r>
      <w:r>
        <w:t xml:space="preserve">, </w:t>
      </w:r>
      <w:r w:rsidR="00000000" w:rsidRPr="00033231">
        <w:t>Cary</w:t>
      </w:r>
      <w:r>
        <w:t> ? »</w:t>
      </w:r>
    </w:p>
    <w:p w14:paraId="6D6AEEF0" w14:textId="77777777" w:rsidR="004F69D6" w:rsidRDefault="00000000" w:rsidP="0021796F">
      <w:r w:rsidRPr="00033231">
        <w:t>Caroline lui lança un regard perçant et fit vers lui un mo</w:t>
      </w:r>
      <w:r w:rsidRPr="00033231">
        <w:t>u</w:t>
      </w:r>
      <w:r w:rsidRPr="00033231">
        <w:t>vement dans lequel il y avait de la tendresse et de la pétulance</w:t>
      </w:r>
      <w:r w:rsidR="004F69D6">
        <w:t>.</w:t>
      </w:r>
    </w:p>
    <w:p w14:paraId="2C2393B2" w14:textId="77777777" w:rsidR="004F69D6" w:rsidRDefault="004F69D6" w:rsidP="0021796F">
      <w:r>
        <w:t>« </w:t>
      </w:r>
      <w:r w:rsidR="00000000" w:rsidRPr="00033231">
        <w:t>Seulement dites le mot</w:t>
      </w:r>
      <w:r>
        <w:t xml:space="preserve">, </w:t>
      </w:r>
      <w:r w:rsidR="00000000" w:rsidRPr="00033231">
        <w:t>et je m</w:t>
      </w:r>
      <w:r>
        <w:t>’</w:t>
      </w:r>
      <w:r w:rsidR="00000000" w:rsidRPr="00033231">
        <w:t>efforcerai de vous obéir</w:t>
      </w:r>
      <w:r>
        <w:t>.</w:t>
      </w:r>
    </w:p>
    <w:p w14:paraId="6D84EEAA" w14:textId="77777777" w:rsidR="004F69D6" w:rsidRDefault="004F69D6" w:rsidP="0021796F">
      <w:r>
        <w:t>— </w:t>
      </w:r>
      <w:r w:rsidR="00000000" w:rsidRPr="00033231">
        <w:t>Vous ne devez pas l</w:t>
      </w:r>
      <w:r>
        <w:t>’</w:t>
      </w:r>
      <w:r w:rsidR="00000000" w:rsidRPr="00033231">
        <w:t>aimer d</w:t>
      </w:r>
      <w:r>
        <w:t>’</w:t>
      </w:r>
      <w:r w:rsidR="00000000" w:rsidRPr="00033231">
        <w:t>amour</w:t>
      </w:r>
      <w:r>
        <w:t xml:space="preserve"> : </w:t>
      </w:r>
      <w:r w:rsidR="00000000" w:rsidRPr="00033231">
        <w:t>la simple idée en est coupable</w:t>
      </w:r>
      <w:r>
        <w:t>.</w:t>
      </w:r>
    </w:p>
    <w:p w14:paraId="5EACDF57" w14:textId="77777777" w:rsidR="004F69D6" w:rsidRDefault="004F69D6" w:rsidP="0021796F">
      <w:r>
        <w:t>— </w:t>
      </w:r>
      <w:proofErr w:type="gramStart"/>
      <w:r w:rsidR="00000000" w:rsidRPr="00033231">
        <w:t>Mais cependant</w:t>
      </w:r>
      <w:proofErr w:type="gramEnd"/>
      <w:r w:rsidR="00000000" w:rsidRPr="00033231">
        <w:t xml:space="preserve"> elle est belle</w:t>
      </w:r>
      <w:r>
        <w:t xml:space="preserve">, </w:t>
      </w:r>
      <w:r w:rsidR="00000000" w:rsidRPr="00033231">
        <w:t>particulièrement belle</w:t>
      </w:r>
      <w:r>
        <w:t xml:space="preserve"> ; </w:t>
      </w:r>
      <w:r w:rsidR="00000000" w:rsidRPr="00033231">
        <w:t>sa beauté est de celles qui gagnent à être vues souvent</w:t>
      </w:r>
      <w:r>
        <w:t xml:space="preserve">. </w:t>
      </w:r>
      <w:r w:rsidR="00000000" w:rsidRPr="00033231">
        <w:t>La pr</w:t>
      </w:r>
      <w:r w:rsidR="00000000" w:rsidRPr="00033231">
        <w:t>e</w:t>
      </w:r>
      <w:r w:rsidR="00000000" w:rsidRPr="00033231">
        <w:t>mi</w:t>
      </w:r>
      <w:r w:rsidR="00000000" w:rsidRPr="00033231">
        <w:t>è</w:t>
      </w:r>
      <w:r w:rsidR="00000000" w:rsidRPr="00033231">
        <w:t>re fois que vous l</w:t>
      </w:r>
      <w:r>
        <w:t>’</w:t>
      </w:r>
      <w:r w:rsidR="00000000" w:rsidRPr="00033231">
        <w:t>avez vue</w:t>
      </w:r>
      <w:r>
        <w:t xml:space="preserve">, </w:t>
      </w:r>
      <w:r w:rsidR="00000000" w:rsidRPr="00033231">
        <w:t>vous ne l</w:t>
      </w:r>
      <w:r>
        <w:t>’</w:t>
      </w:r>
      <w:r w:rsidR="00000000" w:rsidRPr="00033231">
        <w:t>avez trouvée que gr</w:t>
      </w:r>
      <w:r w:rsidR="00000000" w:rsidRPr="00033231">
        <w:t>a</w:t>
      </w:r>
      <w:r w:rsidR="00000000" w:rsidRPr="00033231">
        <w:t>cieuse</w:t>
      </w:r>
      <w:r>
        <w:t xml:space="preserve"> ; </w:t>
      </w:r>
      <w:r w:rsidR="00000000" w:rsidRPr="00033231">
        <w:t>au bout d</w:t>
      </w:r>
      <w:r>
        <w:t>’</w:t>
      </w:r>
      <w:r w:rsidR="00000000" w:rsidRPr="00033231">
        <w:t>un an de connaissance</w:t>
      </w:r>
      <w:r>
        <w:t xml:space="preserve">, </w:t>
      </w:r>
      <w:r w:rsidR="00000000" w:rsidRPr="00033231">
        <w:t>vous la trouvez très-belle</w:t>
      </w:r>
      <w:r>
        <w:t>.</w:t>
      </w:r>
    </w:p>
    <w:p w14:paraId="2527B779" w14:textId="77777777" w:rsidR="004F69D6" w:rsidRDefault="004F69D6" w:rsidP="0021796F">
      <w:r>
        <w:lastRenderedPageBreak/>
        <w:t>— </w:t>
      </w:r>
      <w:r w:rsidR="00000000" w:rsidRPr="00033231">
        <w:t>Ce n</w:t>
      </w:r>
      <w:r>
        <w:t>’</w:t>
      </w:r>
      <w:r w:rsidR="00000000" w:rsidRPr="00033231">
        <w:t>est pas vous qui devez dire ces choses-là</w:t>
      </w:r>
      <w:r>
        <w:t xml:space="preserve">. </w:t>
      </w:r>
      <w:r w:rsidR="00000000" w:rsidRPr="00033231">
        <w:t>Maint</w:t>
      </w:r>
      <w:r w:rsidR="00000000" w:rsidRPr="00033231">
        <w:t>e</w:t>
      </w:r>
      <w:r w:rsidR="00000000" w:rsidRPr="00033231">
        <w:t>nant</w:t>
      </w:r>
      <w:r>
        <w:t xml:space="preserve">, </w:t>
      </w:r>
      <w:r w:rsidR="00000000" w:rsidRPr="00033231">
        <w:t>Robert</w:t>
      </w:r>
      <w:r>
        <w:t xml:space="preserve">, </w:t>
      </w:r>
      <w:r w:rsidR="00000000" w:rsidRPr="00033231">
        <w:t>soyez bon</w:t>
      </w:r>
      <w:r>
        <w:t>.</w:t>
      </w:r>
    </w:p>
    <w:p w14:paraId="12748A43" w14:textId="77777777" w:rsidR="004F69D6" w:rsidRDefault="004F69D6" w:rsidP="0021796F">
      <w:r>
        <w:t>— </w:t>
      </w:r>
      <w:r w:rsidR="00000000" w:rsidRPr="00033231">
        <w:t>Oh</w:t>
      </w:r>
      <w:r>
        <w:t xml:space="preserve"> ! </w:t>
      </w:r>
      <w:r w:rsidR="00000000" w:rsidRPr="00033231">
        <w:t>Cary</w:t>
      </w:r>
      <w:r>
        <w:t xml:space="preserve">, </w:t>
      </w:r>
      <w:r w:rsidR="00000000" w:rsidRPr="00033231">
        <w:t>je n</w:t>
      </w:r>
      <w:r>
        <w:t>’</w:t>
      </w:r>
      <w:r w:rsidR="00000000" w:rsidRPr="00033231">
        <w:t>ai pas d</w:t>
      </w:r>
      <w:r>
        <w:t>’</w:t>
      </w:r>
      <w:r w:rsidR="00000000" w:rsidRPr="00033231">
        <w:t>amour à donner</w:t>
      </w:r>
      <w:r>
        <w:t xml:space="preserve"> ; </w:t>
      </w:r>
      <w:r w:rsidR="00000000" w:rsidRPr="00033231">
        <w:t>la déesse de la Beauté voudrait me courtiser que je ne pourrais répondre à ses avances</w:t>
      </w:r>
      <w:r>
        <w:t xml:space="preserve"> : </w:t>
      </w:r>
      <w:r w:rsidR="00000000" w:rsidRPr="00033231">
        <w:t>le cœur qui bat dans cette poitrine n</w:t>
      </w:r>
      <w:r>
        <w:t>’</w:t>
      </w:r>
      <w:r w:rsidR="00000000" w:rsidRPr="00033231">
        <w:t>est pas à moi</w:t>
      </w:r>
      <w:r>
        <w:t>.</w:t>
      </w:r>
    </w:p>
    <w:p w14:paraId="5365BDFD" w14:textId="77777777" w:rsidR="004F69D6" w:rsidRDefault="004F69D6" w:rsidP="0021796F">
      <w:r>
        <w:t>— </w:t>
      </w:r>
      <w:r w:rsidR="00000000" w:rsidRPr="00033231">
        <w:t>Tant mieux</w:t>
      </w:r>
      <w:r>
        <w:t xml:space="preserve"> ; </w:t>
      </w:r>
      <w:r w:rsidR="00000000" w:rsidRPr="00033231">
        <w:t>vous n</w:t>
      </w:r>
      <w:r>
        <w:t>’</w:t>
      </w:r>
      <w:r w:rsidR="00000000" w:rsidRPr="00033231">
        <w:t>en êtes que plus en sûreté</w:t>
      </w:r>
      <w:r>
        <w:t xml:space="preserve">. </w:t>
      </w:r>
      <w:r w:rsidR="00000000" w:rsidRPr="00033231">
        <w:t>Bonsoir</w:t>
      </w:r>
      <w:r>
        <w:t>.</w:t>
      </w:r>
    </w:p>
    <w:p w14:paraId="2172425A" w14:textId="77777777" w:rsidR="004F69D6" w:rsidRDefault="004F69D6" w:rsidP="0021796F">
      <w:r>
        <w:t>— </w:t>
      </w:r>
      <w:r w:rsidR="00000000" w:rsidRPr="00033231">
        <w:t>Pourquoi voulez-vous toujours partir</w:t>
      </w:r>
      <w:r>
        <w:t xml:space="preserve">, </w:t>
      </w:r>
      <w:r w:rsidR="00000000" w:rsidRPr="00033231">
        <w:t>Lina</w:t>
      </w:r>
      <w:r>
        <w:t xml:space="preserve">, </w:t>
      </w:r>
      <w:r w:rsidR="00000000" w:rsidRPr="00033231">
        <w:t>au moment où j</w:t>
      </w:r>
      <w:r>
        <w:t>’</w:t>
      </w:r>
      <w:r w:rsidR="00000000" w:rsidRPr="00033231">
        <w:t>ai le plus besoin que vous restiez</w:t>
      </w:r>
      <w:r>
        <w:t> ?</w:t>
      </w:r>
    </w:p>
    <w:p w14:paraId="36CCC19E" w14:textId="77777777" w:rsidR="004F69D6" w:rsidRDefault="004F69D6" w:rsidP="0021796F">
      <w:r>
        <w:t>— </w:t>
      </w:r>
      <w:r w:rsidR="00000000" w:rsidRPr="00033231">
        <w:t>Parce que vous désirez plus vivement garder lorsque vous êtes plus certain de perdre</w:t>
      </w:r>
      <w:r>
        <w:t>.</w:t>
      </w:r>
    </w:p>
    <w:p w14:paraId="130D30B0" w14:textId="77777777" w:rsidR="004F69D6" w:rsidRDefault="004F69D6" w:rsidP="0021796F">
      <w:r>
        <w:t>— </w:t>
      </w:r>
      <w:r w:rsidR="00000000" w:rsidRPr="00033231">
        <w:t>Écoutez</w:t>
      </w:r>
      <w:r>
        <w:t xml:space="preserve"> ; </w:t>
      </w:r>
      <w:r w:rsidR="00000000" w:rsidRPr="00033231">
        <w:t>un mot encore</w:t>
      </w:r>
      <w:r>
        <w:t xml:space="preserve">. </w:t>
      </w:r>
      <w:r w:rsidR="00000000" w:rsidRPr="00033231">
        <w:t>Prenez soin de votre propre cœur</w:t>
      </w:r>
      <w:r>
        <w:t xml:space="preserve">, </w:t>
      </w:r>
      <w:r w:rsidR="00000000" w:rsidRPr="00033231">
        <w:t>m</w:t>
      </w:r>
      <w:r>
        <w:t>’</w:t>
      </w:r>
      <w:r w:rsidR="00000000" w:rsidRPr="00033231">
        <w:t>entendez-vous</w:t>
      </w:r>
      <w:r>
        <w:t> ?</w:t>
      </w:r>
    </w:p>
    <w:p w14:paraId="4AD67E0B" w14:textId="77777777" w:rsidR="004F69D6" w:rsidRDefault="004F69D6" w:rsidP="0021796F">
      <w:r>
        <w:t>— </w:t>
      </w:r>
      <w:r w:rsidR="00000000" w:rsidRPr="00033231">
        <w:t>Il ne court aucun danger</w:t>
      </w:r>
      <w:r>
        <w:t>.</w:t>
      </w:r>
    </w:p>
    <w:p w14:paraId="3899D34F" w14:textId="77777777" w:rsidR="004F69D6" w:rsidRDefault="004F69D6" w:rsidP="0021796F">
      <w:r>
        <w:t>— </w:t>
      </w:r>
      <w:r w:rsidR="00000000" w:rsidRPr="00033231">
        <w:t>Je ne suis pas convaincu de cela</w:t>
      </w:r>
      <w:r>
        <w:t xml:space="preserve"> ; </w:t>
      </w:r>
      <w:r w:rsidR="00000000" w:rsidRPr="00033231">
        <w:t>ce platonique curé</w:t>
      </w:r>
      <w:r>
        <w:t xml:space="preserve">, </w:t>
      </w:r>
      <w:r w:rsidR="00000000" w:rsidRPr="00033231">
        <w:t>par exemple</w:t>
      </w:r>
      <w:r>
        <w:t>.</w:t>
      </w:r>
    </w:p>
    <w:p w14:paraId="08D5FCB1" w14:textId="77777777" w:rsidR="004F69D6" w:rsidRDefault="004F69D6" w:rsidP="0021796F">
      <w:r>
        <w:t>— </w:t>
      </w:r>
      <w:r w:rsidR="00000000" w:rsidRPr="00033231">
        <w:t>Qui</w:t>
      </w:r>
      <w:r>
        <w:t xml:space="preserve"> ? </w:t>
      </w:r>
      <w:r w:rsidR="00000000" w:rsidRPr="00033231">
        <w:t>Malone</w:t>
      </w:r>
      <w:r>
        <w:t> ?</w:t>
      </w:r>
    </w:p>
    <w:p w14:paraId="3AB2BA8C" w14:textId="77777777" w:rsidR="004F69D6" w:rsidRDefault="004F69D6" w:rsidP="0021796F">
      <w:r>
        <w:t>— </w:t>
      </w:r>
      <w:r w:rsidR="00000000" w:rsidRPr="00033231">
        <w:t>Cyrille Hall</w:t>
      </w:r>
      <w:r>
        <w:t xml:space="preserve"> : </w:t>
      </w:r>
      <w:r w:rsidR="00000000" w:rsidRPr="00033231">
        <w:t>plus d</w:t>
      </w:r>
      <w:r>
        <w:t>’</w:t>
      </w:r>
      <w:r w:rsidR="00000000" w:rsidRPr="00033231">
        <w:t>un tourment de jalousie m</w:t>
      </w:r>
      <w:r>
        <w:t>’</w:t>
      </w:r>
      <w:r w:rsidR="00000000" w:rsidRPr="00033231">
        <w:t>est venu de ce côté</w:t>
      </w:r>
      <w:r>
        <w:t>.</w:t>
      </w:r>
    </w:p>
    <w:p w14:paraId="6FF87025" w14:textId="144BCAE0" w:rsidR="00000000" w:rsidRPr="00033231" w:rsidRDefault="004F69D6" w:rsidP="0021796F">
      <w:r>
        <w:t>— </w:t>
      </w:r>
      <w:r w:rsidR="00000000" w:rsidRPr="00033231">
        <w:t>Quant à vous</w:t>
      </w:r>
      <w:r>
        <w:t xml:space="preserve">, </w:t>
      </w:r>
      <w:r w:rsidR="00000000" w:rsidRPr="00033231">
        <w:t>vous avez fait le galant avec miss Mann</w:t>
      </w:r>
      <w:r>
        <w:t xml:space="preserve"> : </w:t>
      </w:r>
      <w:r w:rsidR="00000000" w:rsidRPr="00033231">
        <w:t>elle m</w:t>
      </w:r>
      <w:r>
        <w:t>’</w:t>
      </w:r>
      <w:r w:rsidR="00000000" w:rsidRPr="00033231">
        <w:t>a montré l</w:t>
      </w:r>
      <w:r>
        <w:t>’</w:t>
      </w:r>
      <w:r w:rsidR="00000000" w:rsidRPr="00033231">
        <w:t>autre jour une plante que vous lui avez do</w:t>
      </w:r>
      <w:r w:rsidR="00000000" w:rsidRPr="00033231">
        <w:t>n</w:t>
      </w:r>
      <w:r w:rsidR="00000000" w:rsidRPr="00033231">
        <w:t>née</w:t>
      </w:r>
      <w:r>
        <w:t xml:space="preserve">. </w:t>
      </w:r>
      <w:r w:rsidR="00000000" w:rsidRPr="00033231">
        <w:t>Fanny</w:t>
      </w:r>
      <w:r>
        <w:t xml:space="preserve">, </w:t>
      </w:r>
      <w:r w:rsidR="00000000" w:rsidRPr="00033231">
        <w:t>je suis prête</w:t>
      </w:r>
      <w:r>
        <w:t>. »</w:t>
      </w:r>
    </w:p>
    <w:p w14:paraId="4C7CD7FE" w14:textId="62040692" w:rsidR="004F69D6" w:rsidRDefault="00000000" w:rsidP="004F69D6">
      <w:pPr>
        <w:pStyle w:val="Titre2"/>
        <w:rPr>
          <w:szCs w:val="44"/>
        </w:rPr>
      </w:pPr>
      <w:bookmarkStart w:id="36" w:name="_Toc199956117"/>
      <w:r w:rsidRPr="00AF30F4">
        <w:rPr>
          <w:szCs w:val="44"/>
        </w:rPr>
        <w:lastRenderedPageBreak/>
        <w:t>CHAPITRE X</w:t>
      </w:r>
      <w:r>
        <w:rPr>
          <w:szCs w:val="44"/>
        </w:rPr>
        <w:t>I</w:t>
      </w:r>
      <w:r w:rsidR="004F69D6">
        <w:rPr>
          <w:szCs w:val="44"/>
        </w:rPr>
        <w:t>.</w:t>
      </w:r>
      <w:r w:rsidR="004F69D6">
        <w:rPr>
          <w:szCs w:val="44"/>
        </w:rPr>
        <w:br/>
      </w:r>
      <w:r w:rsidRPr="00AF30F4">
        <w:rPr>
          <w:szCs w:val="44"/>
        </w:rPr>
        <w:br/>
      </w:r>
      <w:r w:rsidRPr="005978E7">
        <w:rPr>
          <w:szCs w:val="44"/>
        </w:rPr>
        <w:t>Écrit dans la salle d</w:t>
      </w:r>
      <w:r w:rsidR="004F69D6">
        <w:rPr>
          <w:szCs w:val="44"/>
        </w:rPr>
        <w:t>’</w:t>
      </w:r>
      <w:r w:rsidRPr="005978E7">
        <w:rPr>
          <w:szCs w:val="44"/>
        </w:rPr>
        <w:t>étude</w:t>
      </w:r>
      <w:r w:rsidR="004F69D6">
        <w:rPr>
          <w:szCs w:val="44"/>
        </w:rPr>
        <w:t>.</w:t>
      </w:r>
      <w:bookmarkEnd w:id="36"/>
    </w:p>
    <w:p w14:paraId="2D45789F" w14:textId="6C103E0F" w:rsidR="004F69D6" w:rsidRDefault="00000000" w:rsidP="0021796F">
      <w:r w:rsidRPr="00033231">
        <w:t>Les doutes de Louis Moore touchant l</w:t>
      </w:r>
      <w:r w:rsidR="004F69D6">
        <w:t>’</w:t>
      </w:r>
      <w:r w:rsidRPr="00033231">
        <w:t>évacuation imm</w:t>
      </w:r>
      <w:r w:rsidRPr="00033231">
        <w:t>é</w:t>
      </w:r>
      <w:r w:rsidRPr="00033231">
        <w:t>di</w:t>
      </w:r>
      <w:r w:rsidRPr="00033231">
        <w:t>a</w:t>
      </w:r>
      <w:r w:rsidRPr="00033231">
        <w:t xml:space="preserve">te de </w:t>
      </w:r>
      <w:proofErr w:type="spellStart"/>
      <w:r w:rsidRPr="00033231">
        <w:t>Fieldhead</w:t>
      </w:r>
      <w:proofErr w:type="spellEnd"/>
      <w:r w:rsidRPr="00033231">
        <w:t xml:space="preserve"> par </w:t>
      </w:r>
      <w:r w:rsidR="004F69D6">
        <w:t>M. </w:t>
      </w:r>
      <w:proofErr w:type="spellStart"/>
      <w:r w:rsidRPr="00033231">
        <w:t>Sympson</w:t>
      </w:r>
      <w:proofErr w:type="spellEnd"/>
      <w:r w:rsidRPr="00033231">
        <w:t xml:space="preserve"> étaient parfaitement fondés</w:t>
      </w:r>
      <w:r w:rsidR="004F69D6">
        <w:t xml:space="preserve">. </w:t>
      </w:r>
      <w:r w:rsidRPr="00033231">
        <w:t>Le lendemain même de la grande querelle à propos de sir Ph</w:t>
      </w:r>
      <w:r w:rsidRPr="00033231">
        <w:t>i</w:t>
      </w:r>
      <w:r w:rsidRPr="00033231">
        <w:t xml:space="preserve">lippe </w:t>
      </w:r>
      <w:proofErr w:type="spellStart"/>
      <w:r w:rsidRPr="00033231">
        <w:t>Nunnely</w:t>
      </w:r>
      <w:proofErr w:type="spellEnd"/>
      <w:r w:rsidR="004F69D6">
        <w:t xml:space="preserve">, </w:t>
      </w:r>
      <w:r w:rsidRPr="00033231">
        <w:t>une sorte de réconciliation eut lieu entre l</w:t>
      </w:r>
      <w:r w:rsidR="004F69D6">
        <w:t>’</w:t>
      </w:r>
      <w:r w:rsidRPr="00033231">
        <w:t>oncle et la nièce</w:t>
      </w:r>
      <w:r w:rsidR="004F69D6">
        <w:t xml:space="preserve"> : </w:t>
      </w:r>
      <w:r w:rsidRPr="00033231">
        <w:t>Shirley</w:t>
      </w:r>
      <w:r w:rsidR="004F69D6">
        <w:t xml:space="preserve">, </w:t>
      </w:r>
      <w:r w:rsidRPr="00033231">
        <w:t>qui n</w:t>
      </w:r>
      <w:r w:rsidR="004F69D6">
        <w:t>’</w:t>
      </w:r>
      <w:r w:rsidRPr="00033231">
        <w:t>avait jamais pu être ou même paraître i</w:t>
      </w:r>
      <w:r w:rsidRPr="00033231">
        <w:t>n</w:t>
      </w:r>
      <w:r w:rsidRPr="00033231">
        <w:t>hospitalière</w:t>
      </w:r>
      <w:r w:rsidR="004F69D6">
        <w:t xml:space="preserve"> (</w:t>
      </w:r>
      <w:r w:rsidRPr="00033231">
        <w:t xml:space="preserve">excepté une seule fois envers </w:t>
      </w:r>
      <w:r w:rsidR="004F69D6">
        <w:t>M. </w:t>
      </w:r>
      <w:r w:rsidRPr="00033231">
        <w:t>Donne</w:t>
      </w:r>
      <w:r w:rsidR="004F69D6">
        <w:t xml:space="preserve">), </w:t>
      </w:r>
      <w:r w:rsidRPr="00033231">
        <w:t>pria to</w:t>
      </w:r>
      <w:r w:rsidRPr="00033231">
        <w:t>u</w:t>
      </w:r>
      <w:r w:rsidRPr="00033231">
        <w:t>te la famille de rester encore quelque temps</w:t>
      </w:r>
      <w:r w:rsidR="004F69D6">
        <w:t xml:space="preserve"> ; </w:t>
      </w:r>
      <w:r w:rsidRPr="00033231">
        <w:t>elle y mit tant d</w:t>
      </w:r>
      <w:r w:rsidR="004F69D6">
        <w:t>’</w:t>
      </w:r>
      <w:r w:rsidRPr="00033231">
        <w:t>insistance</w:t>
      </w:r>
      <w:r w:rsidR="004F69D6">
        <w:t xml:space="preserve">, </w:t>
      </w:r>
      <w:r w:rsidRPr="00033231">
        <w:t>qu</w:t>
      </w:r>
      <w:r w:rsidR="004F69D6">
        <w:t>’</w:t>
      </w:r>
      <w:r w:rsidRPr="00033231">
        <w:t>il était évident qu</w:t>
      </w:r>
      <w:r w:rsidR="004F69D6">
        <w:t>’</w:t>
      </w:r>
      <w:r w:rsidRPr="00033231">
        <w:t>elle agissait pour quelque ra</w:t>
      </w:r>
      <w:r w:rsidRPr="00033231">
        <w:t>i</w:t>
      </w:r>
      <w:r w:rsidRPr="00033231">
        <w:t>son</w:t>
      </w:r>
      <w:r w:rsidR="004F69D6">
        <w:t xml:space="preserve">. </w:t>
      </w:r>
      <w:r w:rsidRPr="00033231">
        <w:t>Elle fut prise au mot</w:t>
      </w:r>
      <w:r w:rsidR="004F69D6">
        <w:t xml:space="preserve"> ; </w:t>
      </w:r>
      <w:r w:rsidRPr="00033231">
        <w:t>et vraiment</w:t>
      </w:r>
      <w:r w:rsidR="004F69D6">
        <w:t xml:space="preserve">, </w:t>
      </w:r>
      <w:r w:rsidRPr="00033231">
        <w:t>l</w:t>
      </w:r>
      <w:r w:rsidR="004F69D6">
        <w:t>’</w:t>
      </w:r>
      <w:r w:rsidRPr="00033231">
        <w:t>oncle ne pouvait se d</w:t>
      </w:r>
      <w:r w:rsidRPr="00033231">
        <w:t>é</w:t>
      </w:r>
      <w:r w:rsidRPr="00033231">
        <w:t>cider à la laisser sans surveillance</w:t>
      </w:r>
      <w:r w:rsidR="004F69D6">
        <w:t xml:space="preserve">, </w:t>
      </w:r>
      <w:r w:rsidRPr="00033231">
        <w:t>en pleine liberté d</w:t>
      </w:r>
      <w:r w:rsidR="004F69D6">
        <w:t>’</w:t>
      </w:r>
      <w:r w:rsidRPr="00033231">
        <w:t>épouser Robert Moore le jour où ce gentleman serait en état de renouv</w:t>
      </w:r>
      <w:r w:rsidRPr="00033231">
        <w:t>e</w:t>
      </w:r>
      <w:r w:rsidRPr="00033231">
        <w:t>ler ses prétentions à sa main</w:t>
      </w:r>
      <w:r w:rsidR="004F69D6">
        <w:t xml:space="preserve">, </w:t>
      </w:r>
      <w:r w:rsidRPr="00033231">
        <w:t xml:space="preserve">jour que </w:t>
      </w:r>
      <w:r w:rsidR="004F69D6">
        <w:t>M. </w:t>
      </w:r>
      <w:proofErr w:type="spellStart"/>
      <w:r w:rsidRPr="00033231">
        <w:t>Sympson</w:t>
      </w:r>
      <w:proofErr w:type="spellEnd"/>
      <w:r w:rsidRPr="00033231">
        <w:t xml:space="preserve"> désirait pieusement ne voir jamais venir</w:t>
      </w:r>
      <w:r w:rsidR="004F69D6">
        <w:t xml:space="preserve">. </w:t>
      </w:r>
      <w:r w:rsidRPr="00033231">
        <w:t>La famille entière resta</w:t>
      </w:r>
      <w:r w:rsidR="004F69D6">
        <w:t>.</w:t>
      </w:r>
    </w:p>
    <w:p w14:paraId="456200F7" w14:textId="4BB2E7DD" w:rsidR="004F69D6" w:rsidRDefault="00000000" w:rsidP="0021796F">
      <w:r w:rsidRPr="00033231">
        <w:t>Dans son premier accès de rage contre la maison Moore</w:t>
      </w:r>
      <w:r w:rsidR="004F69D6">
        <w:t>, M. </w:t>
      </w:r>
      <w:proofErr w:type="spellStart"/>
      <w:r w:rsidRPr="00033231">
        <w:t>Sympson</w:t>
      </w:r>
      <w:proofErr w:type="spellEnd"/>
      <w:r w:rsidRPr="00033231">
        <w:t xml:space="preserve"> s</w:t>
      </w:r>
      <w:r w:rsidR="004F69D6">
        <w:t>’</w:t>
      </w:r>
      <w:r w:rsidRPr="00033231">
        <w:t>était conduit de telle sorte envers Louis</w:t>
      </w:r>
      <w:r w:rsidR="004F69D6">
        <w:t xml:space="preserve">, </w:t>
      </w:r>
      <w:r w:rsidRPr="00033231">
        <w:t>que ce gentleman</w:t>
      </w:r>
      <w:r w:rsidR="004F69D6">
        <w:t xml:space="preserve">, </w:t>
      </w:r>
      <w:r w:rsidRPr="00033231">
        <w:t>patient pour le labeur et la souffrance</w:t>
      </w:r>
      <w:r w:rsidR="004F69D6">
        <w:t xml:space="preserve">, </w:t>
      </w:r>
      <w:r w:rsidRPr="00033231">
        <w:t>mais qui ne pouvait supporter l</w:t>
      </w:r>
      <w:r w:rsidR="004F69D6">
        <w:t>’</w:t>
      </w:r>
      <w:r w:rsidRPr="00033231">
        <w:t>insolence grossière</w:t>
      </w:r>
      <w:r w:rsidR="004F69D6">
        <w:t xml:space="preserve">, </w:t>
      </w:r>
      <w:r w:rsidRPr="00033231">
        <w:t>avait aussitôt résigné son poste</w:t>
      </w:r>
      <w:r w:rsidR="004F69D6">
        <w:t xml:space="preserve">, </w:t>
      </w:r>
      <w:r w:rsidRPr="00033231">
        <w:t>et n</w:t>
      </w:r>
      <w:r w:rsidR="004F69D6">
        <w:t>’</w:t>
      </w:r>
      <w:r w:rsidRPr="00033231">
        <w:t>avait voulu consentir à le reprendre que jusqu</w:t>
      </w:r>
      <w:r w:rsidR="004F69D6">
        <w:t>’</w:t>
      </w:r>
      <w:r w:rsidRPr="00033231">
        <w:t>au moment où la famille quitterait le Yorkshire</w:t>
      </w:r>
      <w:r w:rsidR="004F69D6">
        <w:t xml:space="preserve">. </w:t>
      </w:r>
      <w:r w:rsidRPr="00033231">
        <w:t xml:space="preserve">Les instances de </w:t>
      </w:r>
      <w:proofErr w:type="spellStart"/>
      <w:r w:rsidRPr="00033231">
        <w:t>mistress</w:t>
      </w:r>
      <w:proofErr w:type="spellEnd"/>
      <w:r w:rsidRPr="00033231">
        <w:t xml:space="preserve"> </w:t>
      </w:r>
      <w:proofErr w:type="spellStart"/>
      <w:r w:rsidRPr="00033231">
        <w:t>Sympson</w:t>
      </w:r>
      <w:proofErr w:type="spellEnd"/>
      <w:r w:rsidRPr="00033231">
        <w:t xml:space="preserve"> et l</w:t>
      </w:r>
      <w:r w:rsidR="004F69D6">
        <w:t>’</w:t>
      </w:r>
      <w:r w:rsidRPr="00033231">
        <w:t>attachement qu</w:t>
      </w:r>
      <w:r w:rsidR="004F69D6">
        <w:t>’</w:t>
      </w:r>
      <w:r w:rsidRPr="00033231">
        <w:t>il avait pour son élève contribuèrent sans doute à cette concession</w:t>
      </w:r>
      <w:r w:rsidR="004F69D6">
        <w:t xml:space="preserve"> ; </w:t>
      </w:r>
      <w:r w:rsidRPr="00033231">
        <w:t>mais il avait un autre motif plus fort que ceux-là</w:t>
      </w:r>
      <w:r w:rsidR="004F69D6">
        <w:t xml:space="preserve"> : </w:t>
      </w:r>
      <w:r w:rsidRPr="00033231">
        <w:t xml:space="preserve">probablement il eût trouvé très-dur de quitter </w:t>
      </w:r>
      <w:proofErr w:type="spellStart"/>
      <w:r w:rsidRPr="00033231">
        <w:t>Fieldhead</w:t>
      </w:r>
      <w:proofErr w:type="spellEnd"/>
      <w:r w:rsidR="004F69D6">
        <w:t>.</w:t>
      </w:r>
    </w:p>
    <w:p w14:paraId="3498D763" w14:textId="77777777" w:rsidR="004F69D6" w:rsidRDefault="00000000" w:rsidP="0021796F">
      <w:r w:rsidRPr="00033231">
        <w:t>Les choses allèrent assez bien pendant quelque temps</w:t>
      </w:r>
      <w:r w:rsidR="004F69D6">
        <w:t xml:space="preserve"> : </w:t>
      </w:r>
      <w:r w:rsidRPr="00033231">
        <w:t xml:space="preserve">la santé de miss </w:t>
      </w:r>
      <w:proofErr w:type="spellStart"/>
      <w:r w:rsidRPr="00033231">
        <w:t>Keeldar</w:t>
      </w:r>
      <w:proofErr w:type="spellEnd"/>
      <w:r w:rsidRPr="00033231">
        <w:t xml:space="preserve"> était rétablie</w:t>
      </w:r>
      <w:r w:rsidR="004F69D6">
        <w:t xml:space="preserve"> ; </w:t>
      </w:r>
      <w:r w:rsidRPr="00033231">
        <w:t>sa gaieté avait repris son cours</w:t>
      </w:r>
      <w:r w:rsidR="004F69D6">
        <w:t xml:space="preserve"> : </w:t>
      </w:r>
      <w:r w:rsidRPr="00033231">
        <w:t xml:space="preserve">Moore avait trouvé le moyen de la débarrasser de </w:t>
      </w:r>
      <w:r w:rsidRPr="00033231">
        <w:lastRenderedPageBreak/>
        <w:t>toutes ses appréhensions</w:t>
      </w:r>
      <w:r w:rsidR="004F69D6">
        <w:t xml:space="preserve"> ; </w:t>
      </w:r>
      <w:r w:rsidRPr="00033231">
        <w:t>et vraiment</w:t>
      </w:r>
      <w:r w:rsidR="004F69D6">
        <w:t xml:space="preserve">, </w:t>
      </w:r>
      <w:r w:rsidRPr="00033231">
        <w:t>depuis l</w:t>
      </w:r>
      <w:r w:rsidR="004F69D6">
        <w:t>’</w:t>
      </w:r>
      <w:r w:rsidRPr="00033231">
        <w:t>instant où elle lui avait donné sa confiance</w:t>
      </w:r>
      <w:r w:rsidR="004F69D6">
        <w:t xml:space="preserve">, </w:t>
      </w:r>
      <w:r w:rsidRPr="00033231">
        <w:t>toutes ses terreurs semblaient avoir pris des ailes</w:t>
      </w:r>
      <w:r w:rsidR="004F69D6">
        <w:t xml:space="preserve"> : </w:t>
      </w:r>
      <w:r w:rsidRPr="00033231">
        <w:t>son cœur devint aussi joyeux</w:t>
      </w:r>
      <w:r w:rsidR="004F69D6">
        <w:t xml:space="preserve">, </w:t>
      </w:r>
      <w:r w:rsidRPr="00033231">
        <w:t>son caractère aussi inso</w:t>
      </w:r>
      <w:r w:rsidRPr="00033231">
        <w:t>u</w:t>
      </w:r>
      <w:r w:rsidRPr="00033231">
        <w:t>ciant que ceux d</w:t>
      </w:r>
      <w:r w:rsidR="004F69D6">
        <w:t>’</w:t>
      </w:r>
      <w:r w:rsidRPr="00033231">
        <w:t>un petit enfant qui</w:t>
      </w:r>
      <w:r w:rsidR="004F69D6">
        <w:t xml:space="preserve">, </w:t>
      </w:r>
      <w:r w:rsidRPr="00033231">
        <w:t>ne songeant ni à la vie ni à la mort</w:t>
      </w:r>
      <w:r w:rsidR="004F69D6">
        <w:t xml:space="preserve">, </w:t>
      </w:r>
      <w:r w:rsidRPr="00033231">
        <w:t>laisse à ses parents toute la responsabilité de son exi</w:t>
      </w:r>
      <w:r w:rsidRPr="00033231">
        <w:t>s</w:t>
      </w:r>
      <w:r w:rsidRPr="00033231">
        <w:t>tence</w:t>
      </w:r>
      <w:r w:rsidR="004F69D6">
        <w:t xml:space="preserve">. </w:t>
      </w:r>
      <w:r w:rsidRPr="00033231">
        <w:t xml:space="preserve">Moore et William </w:t>
      </w:r>
      <w:proofErr w:type="spellStart"/>
      <w:r w:rsidRPr="00033231">
        <w:t>Farren</w:t>
      </w:r>
      <w:proofErr w:type="spellEnd"/>
      <w:r w:rsidR="004F69D6">
        <w:t xml:space="preserve">, </w:t>
      </w:r>
      <w:r w:rsidRPr="00033231">
        <w:t>par l</w:t>
      </w:r>
      <w:r w:rsidR="004F69D6">
        <w:t>’</w:t>
      </w:r>
      <w:r w:rsidRPr="00033231">
        <w:t>intermédiaire duquel il avait pris ses informations sur l</w:t>
      </w:r>
      <w:r w:rsidR="004F69D6">
        <w:t>’</w:t>
      </w:r>
      <w:r w:rsidRPr="00033231">
        <w:t>état de Phœbé</w:t>
      </w:r>
      <w:r w:rsidR="004F69D6">
        <w:t xml:space="preserve">, </w:t>
      </w:r>
      <w:r w:rsidRPr="00033231">
        <w:t>s</w:t>
      </w:r>
      <w:r w:rsidR="004F69D6">
        <w:t>’</w:t>
      </w:r>
      <w:r w:rsidRPr="00033231">
        <w:t>accordèrent à affirmer que la chienne n</w:t>
      </w:r>
      <w:r w:rsidR="004F69D6">
        <w:t>’</w:t>
      </w:r>
      <w:r w:rsidRPr="00033231">
        <w:t>avait point la rage</w:t>
      </w:r>
      <w:r w:rsidR="004F69D6">
        <w:t xml:space="preserve"> : </w:t>
      </w:r>
      <w:r w:rsidRPr="00033231">
        <w:t>c</w:t>
      </w:r>
      <w:r w:rsidR="004F69D6">
        <w:t>’</w:t>
      </w:r>
      <w:r w:rsidRPr="00033231">
        <w:t>étaient seul</w:t>
      </w:r>
      <w:r w:rsidRPr="00033231">
        <w:t>e</w:t>
      </w:r>
      <w:r w:rsidRPr="00033231">
        <w:t>ment les mauvais traitements qui lui avaient fait fuir la maison</w:t>
      </w:r>
      <w:r w:rsidR="004F69D6">
        <w:t xml:space="preserve"> ; </w:t>
      </w:r>
      <w:r w:rsidRPr="00033231">
        <w:t>car il fut prouvé que son maître avait l</w:t>
      </w:r>
      <w:r w:rsidR="004F69D6">
        <w:t>’</w:t>
      </w:r>
      <w:r w:rsidRPr="00033231">
        <w:t>habitude de la corriger violemment</w:t>
      </w:r>
      <w:r w:rsidR="004F69D6">
        <w:t xml:space="preserve">. </w:t>
      </w:r>
      <w:r w:rsidRPr="00033231">
        <w:t>Leur assertion était ou n</w:t>
      </w:r>
      <w:r w:rsidR="004F69D6">
        <w:t>’</w:t>
      </w:r>
      <w:r w:rsidRPr="00033231">
        <w:t>était pas vraie</w:t>
      </w:r>
      <w:r w:rsidR="004F69D6">
        <w:t xml:space="preserve"> : </w:t>
      </w:r>
      <w:r w:rsidRPr="00033231">
        <w:t>le groom et le piqueur affirmaient le contraire</w:t>
      </w:r>
      <w:r w:rsidR="004F69D6">
        <w:t xml:space="preserve">, </w:t>
      </w:r>
      <w:r w:rsidRPr="00033231">
        <w:t>disant que</w:t>
      </w:r>
      <w:r w:rsidR="004F69D6">
        <w:t xml:space="preserve">, </w:t>
      </w:r>
      <w:r w:rsidRPr="00033231">
        <w:t>si ce n</w:t>
      </w:r>
      <w:r w:rsidR="004F69D6">
        <w:t>’</w:t>
      </w:r>
      <w:r w:rsidRPr="00033231">
        <w:t>était là un cas d</w:t>
      </w:r>
      <w:r w:rsidR="004F69D6">
        <w:t>’</w:t>
      </w:r>
      <w:r w:rsidRPr="00033231">
        <w:t>hydrophobie</w:t>
      </w:r>
      <w:r w:rsidR="004F69D6">
        <w:t xml:space="preserve">, </w:t>
      </w:r>
      <w:r w:rsidRPr="00033231">
        <w:t>cette maladie n</w:t>
      </w:r>
      <w:r w:rsidR="004F69D6">
        <w:t>’</w:t>
      </w:r>
      <w:r w:rsidRPr="00033231">
        <w:t>existait pas</w:t>
      </w:r>
      <w:r w:rsidR="004F69D6">
        <w:t xml:space="preserve">. </w:t>
      </w:r>
      <w:r w:rsidRPr="00033231">
        <w:t>Mais Moore prêta à ces dires une oreille incrédule</w:t>
      </w:r>
      <w:r w:rsidR="004F69D6">
        <w:t xml:space="preserve"> ; </w:t>
      </w:r>
      <w:r w:rsidRPr="00033231">
        <w:t>il ne rapporta à Shirley que ce qui était rassurant</w:t>
      </w:r>
      <w:r w:rsidR="004F69D6">
        <w:t xml:space="preserve">. </w:t>
      </w:r>
      <w:r w:rsidRPr="00033231">
        <w:t>Elle le crut et</w:t>
      </w:r>
      <w:r w:rsidR="004F69D6">
        <w:t xml:space="preserve">, </w:t>
      </w:r>
      <w:r w:rsidRPr="00033231">
        <w:t>à tort ou à raison</w:t>
      </w:r>
      <w:r w:rsidR="004F69D6">
        <w:t xml:space="preserve">, </w:t>
      </w:r>
      <w:r w:rsidRPr="00033231">
        <w:t>il est certain que dans ce cas la morsure fut innocente</w:t>
      </w:r>
      <w:r w:rsidR="004F69D6">
        <w:t>.</w:t>
      </w:r>
    </w:p>
    <w:p w14:paraId="1BCD9410" w14:textId="77777777" w:rsidR="004F69D6" w:rsidRDefault="00000000" w:rsidP="0021796F">
      <w:r w:rsidRPr="00033231">
        <w:t>Novembre passa</w:t>
      </w:r>
      <w:r w:rsidR="004F69D6">
        <w:t xml:space="preserve">, </w:t>
      </w:r>
      <w:r w:rsidRPr="00033231">
        <w:t>décembre vint</w:t>
      </w:r>
      <w:r w:rsidR="004F69D6">
        <w:t xml:space="preserve">. </w:t>
      </w:r>
      <w:r w:rsidRPr="00033231">
        <w:t xml:space="preserve">Les </w:t>
      </w:r>
      <w:proofErr w:type="spellStart"/>
      <w:r w:rsidRPr="00033231">
        <w:t>Sympson</w:t>
      </w:r>
      <w:proofErr w:type="spellEnd"/>
      <w:r w:rsidRPr="00033231">
        <w:t xml:space="preserve"> allaient r</w:t>
      </w:r>
      <w:r w:rsidRPr="00033231">
        <w:t>é</w:t>
      </w:r>
      <w:r w:rsidRPr="00033231">
        <w:t>ellement partir</w:t>
      </w:r>
      <w:r w:rsidR="004F69D6">
        <w:t xml:space="preserve"> : </w:t>
      </w:r>
      <w:r w:rsidRPr="00033231">
        <w:t>il était nécessaire qu</w:t>
      </w:r>
      <w:r w:rsidR="004F69D6">
        <w:t>’</w:t>
      </w:r>
      <w:r w:rsidRPr="00033231">
        <w:t>ils fussent chez eux à Noël</w:t>
      </w:r>
      <w:r w:rsidR="004F69D6">
        <w:t xml:space="preserve"> ; </w:t>
      </w:r>
      <w:r w:rsidRPr="00033231">
        <w:t>leurs bagages étaient préparés</w:t>
      </w:r>
      <w:r w:rsidR="004F69D6">
        <w:t xml:space="preserve">, </w:t>
      </w:r>
      <w:r w:rsidRPr="00033231">
        <w:t>et ils allaient prendre congé dans quelques jours</w:t>
      </w:r>
      <w:r w:rsidR="004F69D6">
        <w:t xml:space="preserve">. </w:t>
      </w:r>
      <w:r w:rsidRPr="00033231">
        <w:t>Un soir d</w:t>
      </w:r>
      <w:r w:rsidR="004F69D6">
        <w:t>’</w:t>
      </w:r>
      <w:r w:rsidRPr="00033231">
        <w:t>hiver</w:t>
      </w:r>
      <w:r w:rsidR="004F69D6">
        <w:t xml:space="preserve">, </w:t>
      </w:r>
      <w:r w:rsidRPr="00033231">
        <w:t>pendant la dernière semaine de leur séjour</w:t>
      </w:r>
      <w:r w:rsidR="004F69D6">
        <w:t xml:space="preserve">, </w:t>
      </w:r>
      <w:r w:rsidRPr="00033231">
        <w:t>Louis Moore reprit encore une fois son petit livre et s</w:t>
      </w:r>
      <w:r w:rsidR="004F69D6">
        <w:t>’</w:t>
      </w:r>
      <w:r w:rsidRPr="00033231">
        <w:t>entretint avec lui de la manière suivante</w:t>
      </w:r>
      <w:r w:rsidR="004F69D6">
        <w:t>.</w:t>
      </w:r>
    </w:p>
    <w:p w14:paraId="61C67C0B" w14:textId="668BC9E7" w:rsidR="00000000" w:rsidRPr="00033231" w:rsidRDefault="00000000" w:rsidP="004F69D6">
      <w:pPr>
        <w:pStyle w:val="Centr"/>
      </w:pPr>
      <w:r>
        <w:t>*</w:t>
      </w:r>
    </w:p>
    <w:p w14:paraId="358F5F31" w14:textId="77777777" w:rsidR="004F69D6" w:rsidRDefault="00000000" w:rsidP="0021796F">
      <w:r w:rsidRPr="00033231">
        <w:t>Elle est plus aimable que jamais</w:t>
      </w:r>
      <w:r w:rsidR="004F69D6">
        <w:t xml:space="preserve">. </w:t>
      </w:r>
      <w:r w:rsidRPr="00033231">
        <w:t>Depuis que ce petit nuage a été dissipé</w:t>
      </w:r>
      <w:r w:rsidR="004F69D6">
        <w:t xml:space="preserve">, </w:t>
      </w:r>
      <w:r w:rsidRPr="00033231">
        <w:t>toute consomption temporaire</w:t>
      </w:r>
      <w:r w:rsidR="004F69D6">
        <w:t xml:space="preserve">, </w:t>
      </w:r>
      <w:r w:rsidRPr="00033231">
        <w:t>toute langueur ont disparu</w:t>
      </w:r>
      <w:r w:rsidR="004F69D6">
        <w:t xml:space="preserve">. </w:t>
      </w:r>
      <w:r w:rsidRPr="00033231">
        <w:t>C</w:t>
      </w:r>
      <w:r w:rsidR="004F69D6">
        <w:t>’</w:t>
      </w:r>
      <w:r w:rsidRPr="00033231">
        <w:t>était merveilleux de voir avec quelle rapidité elle r</w:t>
      </w:r>
      <w:r w:rsidRPr="00033231">
        <w:t>e</w:t>
      </w:r>
      <w:r w:rsidRPr="00033231">
        <w:t>prenait son élasticité et refleurissait sous la magique énergie de la jeunesse</w:t>
      </w:r>
      <w:r w:rsidR="004F69D6">
        <w:t>.</w:t>
      </w:r>
    </w:p>
    <w:p w14:paraId="36EEDAD7" w14:textId="77777777" w:rsidR="004F69D6" w:rsidRDefault="00000000" w:rsidP="0021796F">
      <w:r w:rsidRPr="00033231">
        <w:lastRenderedPageBreak/>
        <w:t>Après déjeuner hier matin</w:t>
      </w:r>
      <w:r w:rsidR="004F69D6">
        <w:t xml:space="preserve">, </w:t>
      </w:r>
      <w:r w:rsidRPr="00033231">
        <w:t>lorsque je l</w:t>
      </w:r>
      <w:r w:rsidR="004F69D6">
        <w:t>’</w:t>
      </w:r>
      <w:r w:rsidRPr="00033231">
        <w:t>eus vue</w:t>
      </w:r>
      <w:r w:rsidR="004F69D6">
        <w:t xml:space="preserve">, </w:t>
      </w:r>
      <w:r w:rsidRPr="00033231">
        <w:t>écoutée</w:t>
      </w:r>
      <w:r w:rsidR="004F69D6">
        <w:t xml:space="preserve">, </w:t>
      </w:r>
      <w:r w:rsidRPr="00033231">
        <w:t>et</w:t>
      </w:r>
      <w:r w:rsidR="004F69D6">
        <w:t xml:space="preserve">, </w:t>
      </w:r>
      <w:r w:rsidRPr="00033231">
        <w:t>si je puis parler ainsi</w:t>
      </w:r>
      <w:r w:rsidR="004F69D6">
        <w:t xml:space="preserve">, </w:t>
      </w:r>
      <w:r w:rsidRPr="00033231">
        <w:t>sentie dans chaque atome sensitif de mon être</w:t>
      </w:r>
      <w:r w:rsidR="004F69D6">
        <w:t xml:space="preserve">, </w:t>
      </w:r>
      <w:r w:rsidRPr="00033231">
        <w:t>je passai de sa brillante présence dans la froide salle d</w:t>
      </w:r>
      <w:r w:rsidR="004F69D6">
        <w:t>’</w:t>
      </w:r>
      <w:r w:rsidRPr="00033231">
        <w:t>étude</w:t>
      </w:r>
      <w:r w:rsidR="004F69D6">
        <w:t xml:space="preserve">. </w:t>
      </w:r>
      <w:r w:rsidRPr="00033231">
        <w:t>Je pris un petit volume doré sur tranche qui se trouva être un choix de poésies</w:t>
      </w:r>
      <w:r w:rsidR="004F69D6">
        <w:t xml:space="preserve">. </w:t>
      </w:r>
      <w:r w:rsidRPr="00033231">
        <w:t>J</w:t>
      </w:r>
      <w:r w:rsidR="004F69D6">
        <w:t>’</w:t>
      </w:r>
      <w:r w:rsidRPr="00033231">
        <w:t xml:space="preserve">en lus un </w:t>
      </w:r>
      <w:proofErr w:type="spellStart"/>
      <w:r w:rsidRPr="00033231">
        <w:t>poëme</w:t>
      </w:r>
      <w:proofErr w:type="spellEnd"/>
      <w:r w:rsidRPr="00033231">
        <w:t xml:space="preserve"> ou deux</w:t>
      </w:r>
      <w:r w:rsidR="004F69D6">
        <w:t xml:space="preserve"> : </w:t>
      </w:r>
      <w:r w:rsidRPr="00033231">
        <w:t>le charme était-il en moi ou dans les vers</w:t>
      </w:r>
      <w:r w:rsidR="004F69D6">
        <w:t xml:space="preserve"> ? </w:t>
      </w:r>
      <w:r w:rsidRPr="00033231">
        <w:t>je ne sais</w:t>
      </w:r>
      <w:r w:rsidR="004F69D6">
        <w:t xml:space="preserve"> ; </w:t>
      </w:r>
      <w:r w:rsidRPr="00033231">
        <w:t>mais mon cœur se remplit d</w:t>
      </w:r>
      <w:r w:rsidR="004F69D6">
        <w:t>’</w:t>
      </w:r>
      <w:r w:rsidRPr="00033231">
        <w:t>une douce chaleur</w:t>
      </w:r>
      <w:r w:rsidR="004F69D6">
        <w:t xml:space="preserve">, </w:t>
      </w:r>
      <w:r w:rsidRPr="00033231">
        <w:t>mon pouls battait plus fort</w:t>
      </w:r>
      <w:r w:rsidR="004F69D6">
        <w:t xml:space="preserve">. </w:t>
      </w:r>
      <w:r w:rsidRPr="00033231">
        <w:t>Je br</w:t>
      </w:r>
      <w:r w:rsidRPr="00033231">
        <w:t>û</w:t>
      </w:r>
      <w:r w:rsidRPr="00033231">
        <w:t>lais</w:t>
      </w:r>
      <w:r w:rsidR="004F69D6">
        <w:t xml:space="preserve">, </w:t>
      </w:r>
      <w:r w:rsidRPr="00033231">
        <w:t>malgré l</w:t>
      </w:r>
      <w:r w:rsidR="004F69D6">
        <w:t>’</w:t>
      </w:r>
      <w:r w:rsidRPr="00033231">
        <w:t>air glacé</w:t>
      </w:r>
      <w:r w:rsidR="004F69D6">
        <w:t xml:space="preserve">. </w:t>
      </w:r>
      <w:r w:rsidRPr="00033231">
        <w:t>Moi aussi je suis encore jeune</w:t>
      </w:r>
      <w:r w:rsidR="004F69D6">
        <w:t xml:space="preserve"> ; </w:t>
      </w:r>
      <w:r w:rsidRPr="00033231">
        <w:t>quo</w:t>
      </w:r>
      <w:r w:rsidRPr="00033231">
        <w:t>i</w:t>
      </w:r>
      <w:r w:rsidRPr="00033231">
        <w:t>qu</w:t>
      </w:r>
      <w:r w:rsidR="004F69D6">
        <w:t>’</w:t>
      </w:r>
      <w:r w:rsidRPr="00033231">
        <w:t>elle ne m</w:t>
      </w:r>
      <w:r w:rsidR="004F69D6">
        <w:t>’</w:t>
      </w:r>
      <w:r w:rsidRPr="00033231">
        <w:t>ait jamais considéré comme un jeune homme</w:t>
      </w:r>
      <w:r w:rsidR="004F69D6">
        <w:t xml:space="preserve">, </w:t>
      </w:r>
      <w:r w:rsidRPr="00033231">
        <w:t>je n</w:t>
      </w:r>
      <w:r w:rsidR="004F69D6">
        <w:t>’</w:t>
      </w:r>
      <w:r w:rsidRPr="00033231">
        <w:t>ai que trente ans</w:t>
      </w:r>
      <w:r w:rsidR="004F69D6">
        <w:t xml:space="preserve">. </w:t>
      </w:r>
      <w:r w:rsidRPr="00033231">
        <w:t>Il y a des moments où</w:t>
      </w:r>
      <w:r w:rsidR="004F69D6">
        <w:t xml:space="preserve">, </w:t>
      </w:r>
      <w:r w:rsidRPr="00033231">
        <w:t>par aucune autre ra</w:t>
      </w:r>
      <w:r w:rsidRPr="00033231">
        <w:t>i</w:t>
      </w:r>
      <w:r w:rsidRPr="00033231">
        <w:t>son que ma propre jeunesse</w:t>
      </w:r>
      <w:r w:rsidR="004F69D6">
        <w:t xml:space="preserve">, </w:t>
      </w:r>
      <w:r w:rsidRPr="00033231">
        <w:t>la vie se montre à moi sous de douces couleurs</w:t>
      </w:r>
      <w:r w:rsidR="004F69D6">
        <w:t>.</w:t>
      </w:r>
    </w:p>
    <w:p w14:paraId="4741473A" w14:textId="77777777" w:rsidR="004F69D6" w:rsidRDefault="00000000" w:rsidP="0021796F">
      <w:r w:rsidRPr="00033231">
        <w:t>Il était temps d</w:t>
      </w:r>
      <w:r w:rsidR="004F69D6">
        <w:t>’</w:t>
      </w:r>
      <w:r w:rsidRPr="00033231">
        <w:t>aller à la salle d</w:t>
      </w:r>
      <w:r w:rsidR="004F69D6">
        <w:t>’</w:t>
      </w:r>
      <w:r w:rsidRPr="00033231">
        <w:t>étude</w:t>
      </w:r>
      <w:r w:rsidR="004F69D6">
        <w:t xml:space="preserve"> ; </w:t>
      </w:r>
      <w:r w:rsidRPr="00033231">
        <w:t>j</w:t>
      </w:r>
      <w:r w:rsidR="004F69D6">
        <w:t>’</w:t>
      </w:r>
      <w:r w:rsidRPr="00033231">
        <w:t>y allai</w:t>
      </w:r>
      <w:r w:rsidR="004F69D6">
        <w:t xml:space="preserve">. </w:t>
      </w:r>
      <w:r w:rsidRPr="00033231">
        <w:t>Cette chambre est fort gaie le matin</w:t>
      </w:r>
      <w:r w:rsidR="004F69D6">
        <w:t xml:space="preserve"> ; </w:t>
      </w:r>
      <w:r w:rsidRPr="00033231">
        <w:t>le soleil brille alors à travers la fenêtre basse</w:t>
      </w:r>
      <w:r w:rsidR="004F69D6">
        <w:t xml:space="preserve"> ; </w:t>
      </w:r>
      <w:r w:rsidRPr="00033231">
        <w:t>les livres sont en ordre</w:t>
      </w:r>
      <w:r w:rsidR="004F69D6">
        <w:t xml:space="preserve"> : </w:t>
      </w:r>
      <w:r w:rsidRPr="00033231">
        <w:t>il n</w:t>
      </w:r>
      <w:r w:rsidR="004F69D6">
        <w:t>’</w:t>
      </w:r>
      <w:r w:rsidRPr="00033231">
        <w:t>y a pas de papiers épars de côté et d</w:t>
      </w:r>
      <w:r w:rsidR="004F69D6">
        <w:t>’</w:t>
      </w:r>
      <w:r w:rsidRPr="00033231">
        <w:t>autre</w:t>
      </w:r>
      <w:r w:rsidR="004F69D6">
        <w:t xml:space="preserve"> : </w:t>
      </w:r>
      <w:r w:rsidRPr="00033231">
        <w:t>le feu est clair et propre</w:t>
      </w:r>
      <w:r w:rsidR="004F69D6">
        <w:t xml:space="preserve"> ; </w:t>
      </w:r>
      <w:r w:rsidRPr="00033231">
        <w:t>aucun cha</w:t>
      </w:r>
      <w:r w:rsidRPr="00033231">
        <w:t>r</w:t>
      </w:r>
      <w:r w:rsidRPr="00033231">
        <w:t>bon tombé</w:t>
      </w:r>
      <w:r w:rsidR="004F69D6">
        <w:t xml:space="preserve"> ; </w:t>
      </w:r>
      <w:r w:rsidRPr="00033231">
        <w:t>aucune accumulation de cendres</w:t>
      </w:r>
      <w:r w:rsidR="004F69D6">
        <w:t xml:space="preserve">. </w:t>
      </w:r>
      <w:r w:rsidRPr="00033231">
        <w:t>Je trouvai là Henry</w:t>
      </w:r>
      <w:r w:rsidR="004F69D6">
        <w:t xml:space="preserve">, </w:t>
      </w:r>
      <w:r w:rsidRPr="00033231">
        <w:t xml:space="preserve">et il avait amené avec lui miss </w:t>
      </w:r>
      <w:proofErr w:type="spellStart"/>
      <w:r w:rsidRPr="00033231">
        <w:t>Keeldar</w:t>
      </w:r>
      <w:proofErr w:type="spellEnd"/>
      <w:r w:rsidR="004F69D6">
        <w:t xml:space="preserve"> ; </w:t>
      </w:r>
      <w:r w:rsidRPr="00033231">
        <w:t>ils étaient l</w:t>
      </w:r>
      <w:r w:rsidR="004F69D6">
        <w:t>’</w:t>
      </w:r>
      <w:r w:rsidRPr="00033231">
        <w:t>un auprès de l</w:t>
      </w:r>
      <w:r w:rsidR="004F69D6">
        <w:t>’</w:t>
      </w:r>
      <w:r w:rsidRPr="00033231">
        <w:t>autre</w:t>
      </w:r>
      <w:r w:rsidR="004F69D6">
        <w:t>.</w:t>
      </w:r>
    </w:p>
    <w:p w14:paraId="41D7158F" w14:textId="1A376799" w:rsidR="004F69D6" w:rsidRDefault="00000000" w:rsidP="0021796F">
      <w:pPr>
        <w:rPr>
          <w:i/>
          <w:iCs/>
        </w:rPr>
      </w:pPr>
      <w:r w:rsidRPr="00033231">
        <w:t>J</w:t>
      </w:r>
      <w:r w:rsidR="004F69D6">
        <w:t>’</w:t>
      </w:r>
      <w:r w:rsidRPr="00033231">
        <w:t>ai dit qu</w:t>
      </w:r>
      <w:r w:rsidR="004F69D6">
        <w:t>’</w:t>
      </w:r>
      <w:r w:rsidRPr="00033231">
        <w:t>elle était plus aimable que jamais</w:t>
      </w:r>
      <w:r w:rsidR="004F69D6">
        <w:t xml:space="preserve"> ; </w:t>
      </w:r>
      <w:r w:rsidRPr="00033231">
        <w:t>c</w:t>
      </w:r>
      <w:r w:rsidR="004F69D6">
        <w:t>’</w:t>
      </w:r>
      <w:r w:rsidRPr="00033231">
        <w:t>est vrai</w:t>
      </w:r>
      <w:r w:rsidR="004F69D6">
        <w:t xml:space="preserve">. </w:t>
      </w:r>
      <w:r w:rsidRPr="00033231">
        <w:t>Une belle couleur rose</w:t>
      </w:r>
      <w:r w:rsidR="004F69D6">
        <w:t xml:space="preserve">, </w:t>
      </w:r>
      <w:r w:rsidRPr="00033231">
        <w:t>peu foncée</w:t>
      </w:r>
      <w:r w:rsidR="004F69D6">
        <w:t xml:space="preserve">, </w:t>
      </w:r>
      <w:r w:rsidRPr="00033231">
        <w:t>mais délicate</w:t>
      </w:r>
      <w:r w:rsidR="004F69D6">
        <w:t xml:space="preserve">, </w:t>
      </w:r>
      <w:r w:rsidRPr="00033231">
        <w:t>anime ses joues</w:t>
      </w:r>
      <w:r w:rsidR="004F69D6">
        <w:t xml:space="preserve"> ; </w:t>
      </w:r>
      <w:r w:rsidRPr="00033231">
        <w:t>son œil</w:t>
      </w:r>
      <w:r w:rsidR="004F69D6">
        <w:t xml:space="preserve">, </w:t>
      </w:r>
      <w:r w:rsidRPr="00033231">
        <w:t>toujours profond</w:t>
      </w:r>
      <w:r w:rsidR="004F69D6">
        <w:t xml:space="preserve">, </w:t>
      </w:r>
      <w:r w:rsidRPr="00033231">
        <w:t>clair et expressif</w:t>
      </w:r>
      <w:r w:rsidR="004F69D6">
        <w:t xml:space="preserve">, </w:t>
      </w:r>
      <w:r w:rsidRPr="00033231">
        <w:t>a un langage que je ne puis rendre</w:t>
      </w:r>
      <w:r w:rsidR="004F69D6">
        <w:t xml:space="preserve"> : </w:t>
      </w:r>
      <w:r w:rsidRPr="00033231">
        <w:t>c</w:t>
      </w:r>
      <w:r w:rsidR="004F69D6">
        <w:t>’</w:t>
      </w:r>
      <w:r w:rsidRPr="00033231">
        <w:t>est un langage que l</w:t>
      </w:r>
      <w:r w:rsidR="004F69D6">
        <w:t>’</w:t>
      </w:r>
      <w:r w:rsidRPr="00033231">
        <w:t>on ne peut ente</w:t>
      </w:r>
      <w:r w:rsidRPr="00033231">
        <w:t>n</w:t>
      </w:r>
      <w:r w:rsidRPr="00033231">
        <w:t>dre</w:t>
      </w:r>
      <w:r w:rsidR="004F69D6">
        <w:t xml:space="preserve">, </w:t>
      </w:r>
      <w:r w:rsidRPr="00033231">
        <w:t>mais que l</w:t>
      </w:r>
      <w:r w:rsidR="004F69D6">
        <w:t>’</w:t>
      </w:r>
      <w:r w:rsidRPr="00033231">
        <w:t>on voit</w:t>
      </w:r>
      <w:r w:rsidR="004F69D6">
        <w:t xml:space="preserve">, </w:t>
      </w:r>
      <w:r w:rsidRPr="00033231">
        <w:t>à l</w:t>
      </w:r>
      <w:r w:rsidR="004F69D6">
        <w:t>’</w:t>
      </w:r>
      <w:r w:rsidRPr="00033231">
        <w:t xml:space="preserve">aide duquel les anges doivent avoir communiqué entre eux lorsque </w:t>
      </w:r>
      <w:r w:rsidR="004F69D6">
        <w:t>« </w:t>
      </w:r>
      <w:r w:rsidRPr="00033231">
        <w:t>le silence régnait dans le ciel</w:t>
      </w:r>
      <w:r w:rsidR="004F69D6">
        <w:t>. »</w:t>
      </w:r>
      <w:r w:rsidRPr="00033231">
        <w:t xml:space="preserve"> Ses cheveux ont toujours été sombres comme la nuit</w:t>
      </w:r>
      <w:r w:rsidR="004F69D6">
        <w:t xml:space="preserve">, </w:t>
      </w:r>
      <w:r w:rsidRPr="00033231">
        <w:t>fins comme la soie</w:t>
      </w:r>
      <w:r w:rsidR="004F69D6">
        <w:t xml:space="preserve"> ; </w:t>
      </w:r>
      <w:r w:rsidRPr="00033231">
        <w:t>son cou a toujours été beau</w:t>
      </w:r>
      <w:r w:rsidR="004F69D6">
        <w:t xml:space="preserve">, </w:t>
      </w:r>
      <w:r w:rsidRPr="00033231">
        <w:t>flexible et uni</w:t>
      </w:r>
      <w:r w:rsidR="004F69D6">
        <w:t xml:space="preserve"> ; </w:t>
      </w:r>
      <w:r w:rsidRPr="00033231">
        <w:t>mais tous deux ont maintenant un nouveau charme</w:t>
      </w:r>
      <w:r w:rsidR="004F69D6">
        <w:t xml:space="preserve"> : </w:t>
      </w:r>
      <w:r w:rsidRPr="00033231">
        <w:t xml:space="preserve">ses tresses sont </w:t>
      </w:r>
      <w:r w:rsidR="004F69D6">
        <w:t>moel</w:t>
      </w:r>
      <w:r w:rsidRPr="00033231">
        <w:t>leuses comme l</w:t>
      </w:r>
      <w:r w:rsidR="004F69D6">
        <w:t>’</w:t>
      </w:r>
      <w:r w:rsidRPr="00033231">
        <w:t>ombre</w:t>
      </w:r>
      <w:r w:rsidR="004F69D6">
        <w:t xml:space="preserve"> ; </w:t>
      </w:r>
      <w:r w:rsidRPr="00033231">
        <w:t>les épaules sur lesquelles elles tombent ont une grâce divine</w:t>
      </w:r>
      <w:r w:rsidR="004F69D6">
        <w:t xml:space="preserve">. </w:t>
      </w:r>
      <w:r w:rsidRPr="00033231">
        <w:t xml:space="preserve">Autrefois je </w:t>
      </w:r>
      <w:r w:rsidRPr="00033231">
        <w:rPr>
          <w:i/>
          <w:iCs/>
        </w:rPr>
        <w:t xml:space="preserve">voyais </w:t>
      </w:r>
      <w:r w:rsidRPr="00033231">
        <w:t>sa beauté</w:t>
      </w:r>
      <w:r w:rsidR="004F69D6">
        <w:t xml:space="preserve"> ; </w:t>
      </w:r>
      <w:r w:rsidRPr="00033231">
        <w:t xml:space="preserve">maintenant je la </w:t>
      </w:r>
      <w:r w:rsidRPr="00033231">
        <w:rPr>
          <w:i/>
          <w:iCs/>
        </w:rPr>
        <w:t>sens</w:t>
      </w:r>
      <w:r w:rsidR="004F69D6">
        <w:rPr>
          <w:i/>
          <w:iCs/>
        </w:rPr>
        <w:t>.</w:t>
      </w:r>
    </w:p>
    <w:p w14:paraId="31E8BD51" w14:textId="77777777" w:rsidR="004F69D6" w:rsidRDefault="00000000" w:rsidP="0021796F">
      <w:r w:rsidRPr="00033231">
        <w:lastRenderedPageBreak/>
        <w:t>Henry répétait sa leçon à elle avant de me l</w:t>
      </w:r>
      <w:r w:rsidR="004F69D6">
        <w:t>’</w:t>
      </w:r>
      <w:r w:rsidRPr="00033231">
        <w:t>apporter</w:t>
      </w:r>
      <w:r w:rsidR="004F69D6">
        <w:t xml:space="preserve"> ; </w:t>
      </w:r>
      <w:r w:rsidRPr="00033231">
        <w:t>une de ses mains était occupée avec le livre</w:t>
      </w:r>
      <w:r w:rsidR="004F69D6">
        <w:t xml:space="preserve"> ; </w:t>
      </w:r>
      <w:r w:rsidRPr="00033231">
        <w:t>il tenait l</w:t>
      </w:r>
      <w:r w:rsidR="004F69D6">
        <w:t>’</w:t>
      </w:r>
      <w:r w:rsidRPr="00033231">
        <w:t>autre</w:t>
      </w:r>
      <w:r w:rsidR="004F69D6">
        <w:t xml:space="preserve"> : </w:t>
      </w:r>
      <w:r w:rsidRPr="00033231">
        <w:t>ce ga</w:t>
      </w:r>
      <w:r w:rsidRPr="00033231">
        <w:t>r</w:t>
      </w:r>
      <w:r w:rsidRPr="00033231">
        <w:t>çon obtient plus que sa part de privilège</w:t>
      </w:r>
      <w:r w:rsidR="004F69D6">
        <w:t xml:space="preserve">. </w:t>
      </w:r>
      <w:r w:rsidRPr="00033231">
        <w:t>Il ose caresser et reçoit les caresses</w:t>
      </w:r>
      <w:r w:rsidR="004F69D6">
        <w:t xml:space="preserve">. </w:t>
      </w:r>
      <w:r w:rsidRPr="00033231">
        <w:t>Quelle indulgence</w:t>
      </w:r>
      <w:r w:rsidR="004F69D6">
        <w:t xml:space="preserve">, </w:t>
      </w:r>
      <w:r w:rsidRPr="00033231">
        <w:t>quelle compassion elle montre pour lui</w:t>
      </w:r>
      <w:r w:rsidR="004F69D6">
        <w:t xml:space="preserve"> ! </w:t>
      </w:r>
      <w:r w:rsidRPr="00033231">
        <w:t>beaucoup trop</w:t>
      </w:r>
      <w:r w:rsidR="004F69D6">
        <w:t xml:space="preserve"> ! </w:t>
      </w:r>
      <w:r w:rsidRPr="00033231">
        <w:t>Si cela continuait</w:t>
      </w:r>
      <w:r w:rsidR="004F69D6">
        <w:t xml:space="preserve">, </w:t>
      </w:r>
      <w:r w:rsidRPr="00033231">
        <w:t>Henry</w:t>
      </w:r>
      <w:r w:rsidR="004F69D6">
        <w:t xml:space="preserve">, </w:t>
      </w:r>
      <w:r w:rsidRPr="00033231">
        <w:t>dans que</w:t>
      </w:r>
      <w:r w:rsidRPr="00033231">
        <w:t>l</w:t>
      </w:r>
      <w:r w:rsidRPr="00033231">
        <w:t>ques années</w:t>
      </w:r>
      <w:r w:rsidR="004F69D6">
        <w:t xml:space="preserve">, </w:t>
      </w:r>
      <w:r w:rsidRPr="00033231">
        <w:t>quand son âme serait formée</w:t>
      </w:r>
      <w:r w:rsidR="004F69D6">
        <w:t xml:space="preserve">, </w:t>
      </w:r>
      <w:r w:rsidRPr="00033231">
        <w:t>l</w:t>
      </w:r>
      <w:r w:rsidR="004F69D6">
        <w:t>’</w:t>
      </w:r>
      <w:r w:rsidRPr="00033231">
        <w:t>offrirait sur son a</w:t>
      </w:r>
      <w:r w:rsidRPr="00033231">
        <w:t>u</w:t>
      </w:r>
      <w:r w:rsidRPr="00033231">
        <w:t>tel comme j</w:t>
      </w:r>
      <w:r w:rsidR="004F69D6">
        <w:t>’</w:t>
      </w:r>
      <w:r w:rsidRPr="00033231">
        <w:t>ai offert la mienne</w:t>
      </w:r>
      <w:r w:rsidR="004F69D6">
        <w:t>.</w:t>
      </w:r>
    </w:p>
    <w:p w14:paraId="2FB64819" w14:textId="77777777" w:rsidR="004F69D6" w:rsidRDefault="00000000" w:rsidP="0021796F">
      <w:r w:rsidRPr="00033231">
        <w:t>Je vis ses paupières s</w:t>
      </w:r>
      <w:r w:rsidR="004F69D6">
        <w:t>’</w:t>
      </w:r>
      <w:r w:rsidRPr="00033231">
        <w:t>agiter lorsque j</w:t>
      </w:r>
      <w:r w:rsidR="004F69D6">
        <w:t>’</w:t>
      </w:r>
      <w:r w:rsidRPr="00033231">
        <w:t>entrai</w:t>
      </w:r>
      <w:r w:rsidR="004F69D6">
        <w:t xml:space="preserve">, </w:t>
      </w:r>
      <w:r w:rsidRPr="00033231">
        <w:t>mais elle n</w:t>
      </w:r>
      <w:r w:rsidR="004F69D6">
        <w:t>’</w:t>
      </w:r>
      <w:r w:rsidRPr="00033231">
        <w:t>a pas levé les yeux</w:t>
      </w:r>
      <w:r w:rsidR="004F69D6">
        <w:t xml:space="preserve">. </w:t>
      </w:r>
      <w:r w:rsidRPr="00033231">
        <w:t>À présent</w:t>
      </w:r>
      <w:r w:rsidR="004F69D6">
        <w:t xml:space="preserve">, </w:t>
      </w:r>
      <w:r w:rsidRPr="00033231">
        <w:t>elle me donne rarement un regard</w:t>
      </w:r>
      <w:r w:rsidR="004F69D6">
        <w:t xml:space="preserve">. </w:t>
      </w:r>
      <w:r w:rsidRPr="00033231">
        <w:t>Elle semble devenir silencieuse aussi</w:t>
      </w:r>
      <w:r w:rsidR="004F69D6">
        <w:t xml:space="preserve"> ; </w:t>
      </w:r>
      <w:r w:rsidRPr="00033231">
        <w:t>elle me parle rarement</w:t>
      </w:r>
      <w:r w:rsidR="004F69D6">
        <w:t xml:space="preserve">, </w:t>
      </w:r>
      <w:r w:rsidRPr="00033231">
        <w:t>et</w:t>
      </w:r>
      <w:r w:rsidR="004F69D6">
        <w:t xml:space="preserve">, </w:t>
      </w:r>
      <w:r w:rsidRPr="00033231">
        <w:t>lorsque je suis présent</w:t>
      </w:r>
      <w:r w:rsidR="004F69D6">
        <w:t xml:space="preserve">, </w:t>
      </w:r>
      <w:r w:rsidRPr="00033231">
        <w:t>elle parle peu aux autres</w:t>
      </w:r>
      <w:r w:rsidR="004F69D6">
        <w:t xml:space="preserve">. </w:t>
      </w:r>
      <w:r w:rsidRPr="00033231">
        <w:t>Dans mes sombres moments</w:t>
      </w:r>
      <w:r w:rsidR="004F69D6">
        <w:t xml:space="preserve">, </w:t>
      </w:r>
      <w:r w:rsidRPr="00033231">
        <w:t>j</w:t>
      </w:r>
      <w:r w:rsidR="004F69D6">
        <w:t>’</w:t>
      </w:r>
      <w:r w:rsidRPr="00033231">
        <w:t>attribue ce changement à l</w:t>
      </w:r>
      <w:r w:rsidR="004F69D6">
        <w:t>’</w:t>
      </w:r>
      <w:r w:rsidRPr="00033231">
        <w:t>indifférence</w:t>
      </w:r>
      <w:r w:rsidR="004F69D6">
        <w:t xml:space="preserve">, </w:t>
      </w:r>
      <w:r w:rsidRPr="00033231">
        <w:t>à l</w:t>
      </w:r>
      <w:r w:rsidR="004F69D6">
        <w:t>’</w:t>
      </w:r>
      <w:r w:rsidRPr="00033231">
        <w:t>aversion</w:t>
      </w:r>
      <w:r w:rsidR="004F69D6">
        <w:t xml:space="preserve"> : </w:t>
      </w:r>
      <w:r w:rsidRPr="00033231">
        <w:t>à quoi ne l</w:t>
      </w:r>
      <w:r w:rsidR="004F69D6">
        <w:t>’</w:t>
      </w:r>
      <w:r w:rsidRPr="00033231">
        <w:t>attribué-je pas</w:t>
      </w:r>
      <w:r w:rsidR="004F69D6">
        <w:t xml:space="preserve"> ? </w:t>
      </w:r>
      <w:r w:rsidRPr="00033231">
        <w:t>dans mes rares éclairs de joie</w:t>
      </w:r>
      <w:r w:rsidR="004F69D6">
        <w:t xml:space="preserve">, </w:t>
      </w:r>
      <w:r w:rsidRPr="00033231">
        <w:t>je lui donne une autre signification</w:t>
      </w:r>
      <w:r w:rsidR="004F69D6">
        <w:t xml:space="preserve">. </w:t>
      </w:r>
      <w:r w:rsidRPr="00033231">
        <w:t>Je me dis</w:t>
      </w:r>
      <w:r w:rsidR="004F69D6">
        <w:t> : « </w:t>
      </w:r>
      <w:r w:rsidRPr="00033231">
        <w:t>Si j</w:t>
      </w:r>
      <w:r w:rsidR="004F69D6">
        <w:t>’</w:t>
      </w:r>
      <w:r w:rsidRPr="00033231">
        <w:t>étais son égal</w:t>
      </w:r>
      <w:r w:rsidR="004F69D6">
        <w:t xml:space="preserve">, </w:t>
      </w:r>
      <w:r w:rsidRPr="00033231">
        <w:t>je pourrais trouver dans cette froideur de la réserve</w:t>
      </w:r>
      <w:r w:rsidR="004F69D6">
        <w:t xml:space="preserve">, </w:t>
      </w:r>
      <w:r w:rsidRPr="00033231">
        <w:t>et dans cette réserve</w:t>
      </w:r>
      <w:r w:rsidR="004F69D6">
        <w:t xml:space="preserve">… </w:t>
      </w:r>
      <w:r w:rsidRPr="00033231">
        <w:t>de l</w:t>
      </w:r>
      <w:r w:rsidR="004F69D6">
        <w:t>’</w:t>
      </w:r>
      <w:r w:rsidRPr="00033231">
        <w:t>amour</w:t>
      </w:r>
      <w:r w:rsidR="004F69D6">
        <w:t>. »</w:t>
      </w:r>
      <w:r w:rsidRPr="00033231">
        <w:t xml:space="preserve"> Dans ma situation</w:t>
      </w:r>
      <w:r w:rsidR="004F69D6">
        <w:t xml:space="preserve">, </w:t>
      </w:r>
      <w:r w:rsidRPr="00033231">
        <w:t>oserais-je chercher en elle ce sentiment</w:t>
      </w:r>
      <w:r w:rsidR="004F69D6">
        <w:t xml:space="preserve"> ? </w:t>
      </w:r>
      <w:r w:rsidRPr="00033231">
        <w:t>et qu</w:t>
      </w:r>
      <w:r w:rsidR="004F69D6">
        <w:t>’</w:t>
      </w:r>
      <w:r w:rsidRPr="00033231">
        <w:t>en pourrais-je faire si je l</w:t>
      </w:r>
      <w:r w:rsidR="004F69D6">
        <w:t>’</w:t>
      </w:r>
      <w:r w:rsidRPr="00033231">
        <w:t>y trouvais</w:t>
      </w:r>
      <w:r w:rsidR="004F69D6">
        <w:t> ?</w:t>
      </w:r>
    </w:p>
    <w:p w14:paraId="2CBF85BA" w14:textId="48B3AB0F" w:rsidR="00000000" w:rsidRPr="00033231" w:rsidRDefault="00000000" w:rsidP="0021796F">
      <w:r w:rsidRPr="00033231">
        <w:t>Hier matin</w:t>
      </w:r>
      <w:r w:rsidR="004F69D6">
        <w:t xml:space="preserve">, </w:t>
      </w:r>
      <w:r w:rsidRPr="00033231">
        <w:t>j</w:t>
      </w:r>
      <w:r w:rsidR="004F69D6">
        <w:t>’</w:t>
      </w:r>
      <w:r w:rsidRPr="00033231">
        <w:t>osai enfin avoir une heure d</w:t>
      </w:r>
      <w:r w:rsidR="004F69D6">
        <w:t>’</w:t>
      </w:r>
      <w:r w:rsidRPr="00033231">
        <w:t>entretien avec e</w:t>
      </w:r>
      <w:r w:rsidRPr="00033231">
        <w:t>l</w:t>
      </w:r>
      <w:r w:rsidRPr="00033231">
        <w:t>le</w:t>
      </w:r>
      <w:r w:rsidR="004F69D6">
        <w:t xml:space="preserve">. </w:t>
      </w:r>
      <w:r w:rsidRPr="00033231">
        <w:t>Je ne me contentai pas de désirer</w:t>
      </w:r>
      <w:r w:rsidR="004F69D6">
        <w:t xml:space="preserve">, </w:t>
      </w:r>
      <w:r w:rsidRPr="00033231">
        <w:t xml:space="preserve">je </w:t>
      </w:r>
      <w:r w:rsidRPr="00033231">
        <w:rPr>
          <w:i/>
          <w:iCs/>
        </w:rPr>
        <w:t xml:space="preserve">voulus </w:t>
      </w:r>
      <w:r w:rsidRPr="00033231">
        <w:t>une entrevue</w:t>
      </w:r>
      <w:r w:rsidR="004F69D6">
        <w:t xml:space="preserve">. </w:t>
      </w:r>
      <w:r w:rsidRPr="00033231">
        <w:t>J</w:t>
      </w:r>
      <w:r w:rsidR="004F69D6">
        <w:t>’</w:t>
      </w:r>
      <w:r w:rsidRPr="00033231">
        <w:t>osai ordonner à la solitude de nous protéger</w:t>
      </w:r>
      <w:r w:rsidR="004F69D6">
        <w:t xml:space="preserve"> ; </w:t>
      </w:r>
      <w:r w:rsidRPr="00033231">
        <w:t>avec beaucoup de décision je montrai la porte à Henry</w:t>
      </w:r>
      <w:r w:rsidR="004F69D6">
        <w:t xml:space="preserve"> ; </w:t>
      </w:r>
      <w:r w:rsidRPr="00033231">
        <w:t>sans hésitation je lui dis</w:t>
      </w:r>
      <w:r w:rsidR="004F69D6">
        <w:t> : « </w:t>
      </w:r>
      <w:r w:rsidRPr="00033231">
        <w:t>Allez où vous voudrez</w:t>
      </w:r>
      <w:r w:rsidR="004F69D6">
        <w:t xml:space="preserve">, </w:t>
      </w:r>
      <w:r w:rsidRPr="00033231">
        <w:t>mon garçon</w:t>
      </w:r>
      <w:r w:rsidR="004F69D6">
        <w:t xml:space="preserve"> ; </w:t>
      </w:r>
      <w:r w:rsidRPr="00033231">
        <w:t>mais</w:t>
      </w:r>
      <w:r w:rsidR="004F69D6">
        <w:t xml:space="preserve">, </w:t>
      </w:r>
      <w:r w:rsidRPr="00033231">
        <w:t>jusqu</w:t>
      </w:r>
      <w:r w:rsidR="004F69D6">
        <w:t>’</w:t>
      </w:r>
      <w:r w:rsidRPr="00033231">
        <w:t>à ce que je vous appelle</w:t>
      </w:r>
      <w:r w:rsidR="004F69D6">
        <w:t xml:space="preserve">, </w:t>
      </w:r>
      <w:r w:rsidRPr="00033231">
        <w:t>ne revenez pas ici</w:t>
      </w:r>
      <w:r w:rsidR="004F69D6">
        <w:t>. »</w:t>
      </w:r>
    </w:p>
    <w:p w14:paraId="28B4A7E8" w14:textId="77777777" w:rsidR="004F69D6" w:rsidRDefault="00000000" w:rsidP="0021796F">
      <w:r w:rsidRPr="00033231">
        <w:t>Henry</w:t>
      </w:r>
      <w:r w:rsidR="004F69D6">
        <w:t xml:space="preserve">, </w:t>
      </w:r>
      <w:r w:rsidRPr="00033231">
        <w:t>je pus le voir</w:t>
      </w:r>
      <w:r w:rsidR="004F69D6">
        <w:t xml:space="preserve">, </w:t>
      </w:r>
      <w:r w:rsidRPr="00033231">
        <w:t>n</w:t>
      </w:r>
      <w:r w:rsidR="004F69D6">
        <w:t>’</w:t>
      </w:r>
      <w:r w:rsidRPr="00033231">
        <w:t>était pas content de son renvoi</w:t>
      </w:r>
      <w:r w:rsidR="004F69D6">
        <w:t xml:space="preserve"> : </w:t>
      </w:r>
      <w:r w:rsidRPr="00033231">
        <w:t>ce garçon est jeune</w:t>
      </w:r>
      <w:r w:rsidR="004F69D6">
        <w:t xml:space="preserve">, </w:t>
      </w:r>
      <w:r w:rsidRPr="00033231">
        <w:t>mais c</w:t>
      </w:r>
      <w:r w:rsidR="004F69D6">
        <w:t>’</w:t>
      </w:r>
      <w:r w:rsidRPr="00033231">
        <w:t>est un penseur</w:t>
      </w:r>
      <w:r w:rsidR="004F69D6">
        <w:t xml:space="preserve">. </w:t>
      </w:r>
      <w:r w:rsidRPr="00033231">
        <w:t>Son œil méditatif brille sur moi quelquefois d</w:t>
      </w:r>
      <w:r w:rsidR="004F69D6">
        <w:t>’</w:t>
      </w:r>
      <w:r w:rsidRPr="00033231">
        <w:t>une manière étrange</w:t>
      </w:r>
      <w:r w:rsidR="004F69D6">
        <w:t xml:space="preserve"> : </w:t>
      </w:r>
      <w:r w:rsidRPr="00033231">
        <w:t>il sent à moitié ce qui m</w:t>
      </w:r>
      <w:r w:rsidR="004F69D6">
        <w:t>’</w:t>
      </w:r>
      <w:r w:rsidRPr="00033231">
        <w:t>attache à Shirley</w:t>
      </w:r>
      <w:r w:rsidR="004F69D6">
        <w:t xml:space="preserve"> ; </w:t>
      </w:r>
      <w:r w:rsidRPr="00033231">
        <w:t>il devine qu</w:t>
      </w:r>
      <w:r w:rsidR="004F69D6">
        <w:t>’</w:t>
      </w:r>
      <w:r w:rsidRPr="00033231">
        <w:t>il y a un délice plus grand dans la réserve avec laquelle je suis traité</w:t>
      </w:r>
      <w:r w:rsidR="004F69D6">
        <w:t xml:space="preserve">, </w:t>
      </w:r>
      <w:r w:rsidRPr="00033231">
        <w:t>que dans toutes les caresses qu</w:t>
      </w:r>
      <w:r w:rsidR="004F69D6">
        <w:t>’</w:t>
      </w:r>
      <w:r w:rsidRPr="00033231">
        <w:t>on lui donne</w:t>
      </w:r>
      <w:r w:rsidR="004F69D6">
        <w:t xml:space="preserve">. </w:t>
      </w:r>
      <w:r w:rsidRPr="00033231">
        <w:t>Ce jeune lionceau boiteux rugirait contre moi de temps à autre</w:t>
      </w:r>
      <w:r w:rsidR="004F69D6">
        <w:t xml:space="preserve">, </w:t>
      </w:r>
      <w:r w:rsidRPr="00033231">
        <w:t>parce j</w:t>
      </w:r>
      <w:r w:rsidR="004F69D6">
        <w:t>’</w:t>
      </w:r>
      <w:r w:rsidRPr="00033231">
        <w:t xml:space="preserve">ai </w:t>
      </w:r>
      <w:r w:rsidRPr="00033231">
        <w:lastRenderedPageBreak/>
        <w:t>dompté sa lionne et m</w:t>
      </w:r>
      <w:r w:rsidR="004F69D6">
        <w:t>’</w:t>
      </w:r>
      <w:r w:rsidRPr="00033231">
        <w:t>en suis constitué le gardien</w:t>
      </w:r>
      <w:r w:rsidR="004F69D6">
        <w:t xml:space="preserve">, </w:t>
      </w:r>
      <w:r w:rsidRPr="00033231">
        <w:t>si l</w:t>
      </w:r>
      <w:r w:rsidR="004F69D6">
        <w:t>’</w:t>
      </w:r>
      <w:r w:rsidRPr="00033231">
        <w:t>habitude de la discipline et l</w:t>
      </w:r>
      <w:r w:rsidR="004F69D6">
        <w:t>’</w:t>
      </w:r>
      <w:r w:rsidRPr="00033231">
        <w:t>instinct de l</w:t>
      </w:r>
      <w:r w:rsidR="004F69D6">
        <w:t>’</w:t>
      </w:r>
      <w:r w:rsidRPr="00033231">
        <w:t>affection ne le retenaient</w:t>
      </w:r>
      <w:r w:rsidR="004F69D6">
        <w:t xml:space="preserve">. </w:t>
      </w:r>
      <w:r w:rsidRPr="00033231">
        <w:t>Allez</w:t>
      </w:r>
      <w:r w:rsidR="004F69D6">
        <w:t xml:space="preserve">, </w:t>
      </w:r>
      <w:r w:rsidRPr="00033231">
        <w:t>Henry</w:t>
      </w:r>
      <w:r w:rsidR="004F69D6">
        <w:t xml:space="preserve"> ; </w:t>
      </w:r>
      <w:r w:rsidRPr="00033231">
        <w:t>il faut que vous appreniez à prendre votre part du fiel de la vie qu</w:t>
      </w:r>
      <w:r w:rsidR="004F69D6">
        <w:t>’</w:t>
      </w:r>
      <w:r w:rsidRPr="00033231">
        <w:t>a goûté toute la race d</w:t>
      </w:r>
      <w:r w:rsidR="004F69D6">
        <w:t>’</w:t>
      </w:r>
      <w:r w:rsidRPr="00033231">
        <w:t>Adam qui vous a précédé et qui vous suivra</w:t>
      </w:r>
      <w:r w:rsidR="004F69D6">
        <w:t xml:space="preserve"> : </w:t>
      </w:r>
      <w:r w:rsidRPr="00033231">
        <w:t>v</w:t>
      </w:r>
      <w:r w:rsidRPr="00033231">
        <w:t>o</w:t>
      </w:r>
      <w:r w:rsidRPr="00033231">
        <w:t>tre destinée ne peut être une exception au lot commun</w:t>
      </w:r>
      <w:r w:rsidR="004F69D6">
        <w:t xml:space="preserve">. </w:t>
      </w:r>
      <w:r w:rsidRPr="00033231">
        <w:t>Rendez grâce à Dieu que votre amour soit dédaigné maintenant</w:t>
      </w:r>
      <w:r w:rsidR="004F69D6">
        <w:t xml:space="preserve">, </w:t>
      </w:r>
      <w:r w:rsidRPr="00033231">
        <w:t>avant qu</w:t>
      </w:r>
      <w:r w:rsidR="004F69D6">
        <w:t>’</w:t>
      </w:r>
      <w:r w:rsidRPr="00033231">
        <w:t>il ait aucune affinité avec la passion</w:t>
      </w:r>
      <w:r w:rsidR="004F69D6">
        <w:t xml:space="preserve"> : </w:t>
      </w:r>
      <w:r w:rsidRPr="00033231">
        <w:t>une heure d</w:t>
      </w:r>
      <w:r w:rsidR="004F69D6">
        <w:t>’</w:t>
      </w:r>
      <w:r w:rsidRPr="00033231">
        <w:t>agitation</w:t>
      </w:r>
      <w:r w:rsidR="004F69D6">
        <w:t xml:space="preserve">, </w:t>
      </w:r>
      <w:r w:rsidRPr="00033231">
        <w:t>un accès d</w:t>
      </w:r>
      <w:r w:rsidR="004F69D6">
        <w:t>’</w:t>
      </w:r>
      <w:r w:rsidRPr="00033231">
        <w:t>envie</w:t>
      </w:r>
      <w:r w:rsidR="004F69D6">
        <w:t xml:space="preserve">, </w:t>
      </w:r>
      <w:r w:rsidRPr="00033231">
        <w:t>suffisent pour exprimer ce que vous sentez</w:t>
      </w:r>
      <w:r w:rsidR="004F69D6">
        <w:t xml:space="preserve">. </w:t>
      </w:r>
      <w:r w:rsidRPr="00033231">
        <w:t>La jalousie brûlante comme le soleil sous la ligne</w:t>
      </w:r>
      <w:r w:rsidR="004F69D6">
        <w:t xml:space="preserve">, </w:t>
      </w:r>
      <w:r w:rsidRPr="00033231">
        <w:t>la rage destru</w:t>
      </w:r>
      <w:r w:rsidRPr="00033231">
        <w:t>c</w:t>
      </w:r>
      <w:r w:rsidRPr="00033231">
        <w:t>t</w:t>
      </w:r>
      <w:r w:rsidRPr="00033231">
        <w:t>i</w:t>
      </w:r>
      <w:r w:rsidRPr="00033231">
        <w:t>ve comme l</w:t>
      </w:r>
      <w:r w:rsidR="004F69D6">
        <w:t>’</w:t>
      </w:r>
      <w:r w:rsidRPr="00033231">
        <w:t>orage du tropique</w:t>
      </w:r>
      <w:r w:rsidR="004F69D6">
        <w:t xml:space="preserve">, </w:t>
      </w:r>
      <w:r w:rsidRPr="00033231">
        <w:t>le climat de vos sensations les ignore encore</w:t>
      </w:r>
      <w:r w:rsidR="004F69D6">
        <w:t>.</w:t>
      </w:r>
    </w:p>
    <w:p w14:paraId="798F8BF7" w14:textId="77777777" w:rsidR="004F69D6" w:rsidRDefault="00000000" w:rsidP="0021796F">
      <w:r w:rsidRPr="00033231">
        <w:t>Je m</w:t>
      </w:r>
      <w:r w:rsidR="004F69D6">
        <w:t>’</w:t>
      </w:r>
      <w:r w:rsidRPr="00033231">
        <w:t>assis à mon bureau à ma manière habituelle</w:t>
      </w:r>
      <w:r w:rsidR="004F69D6">
        <w:t xml:space="preserve">. </w:t>
      </w:r>
      <w:r w:rsidRPr="00033231">
        <w:t>C</w:t>
      </w:r>
      <w:r w:rsidR="004F69D6">
        <w:t>’</w:t>
      </w:r>
      <w:r w:rsidRPr="00033231">
        <w:t>est un don précieux que ce pouvoir que j</w:t>
      </w:r>
      <w:r w:rsidR="004F69D6">
        <w:t>’</w:t>
      </w:r>
      <w:r w:rsidRPr="00033231">
        <w:t>ai de couvrir toute ébullition intérieure avec le calme de ma physionomie</w:t>
      </w:r>
      <w:r w:rsidR="004F69D6">
        <w:t xml:space="preserve">. </w:t>
      </w:r>
      <w:r w:rsidRPr="00033231">
        <w:t>Nul</w:t>
      </w:r>
      <w:r w:rsidR="004F69D6">
        <w:t xml:space="preserve">, </w:t>
      </w:r>
      <w:r w:rsidRPr="00033231">
        <w:t>en voyant mon visage impassible</w:t>
      </w:r>
      <w:r w:rsidR="004F69D6">
        <w:t xml:space="preserve">, </w:t>
      </w:r>
      <w:r w:rsidRPr="00033231">
        <w:t>ne peut soupçonner le tourbillon qui tournoie dans mon cœur</w:t>
      </w:r>
      <w:r w:rsidR="004F69D6">
        <w:t xml:space="preserve">, </w:t>
      </w:r>
      <w:r w:rsidRPr="00033231">
        <w:t>engouffre ma pensée</w:t>
      </w:r>
      <w:r w:rsidR="004F69D6">
        <w:t xml:space="preserve">, </w:t>
      </w:r>
      <w:r w:rsidRPr="00033231">
        <w:t>détruit ma pr</w:t>
      </w:r>
      <w:r w:rsidRPr="00033231">
        <w:t>u</w:t>
      </w:r>
      <w:r w:rsidRPr="00033231">
        <w:t>dence</w:t>
      </w:r>
      <w:r w:rsidR="004F69D6">
        <w:t xml:space="preserve">. </w:t>
      </w:r>
      <w:r w:rsidRPr="00033231">
        <w:t>Il est agréable de pouvoir marcher ainsi dans la vie</w:t>
      </w:r>
      <w:r w:rsidR="004F69D6">
        <w:t xml:space="preserve">, </w:t>
      </w:r>
      <w:r w:rsidRPr="00033231">
        <w:t>ca</w:t>
      </w:r>
      <w:r w:rsidRPr="00033231">
        <w:t>l</w:t>
      </w:r>
      <w:r w:rsidRPr="00033231">
        <w:t>me et fort</w:t>
      </w:r>
      <w:r w:rsidR="004F69D6">
        <w:t xml:space="preserve">, </w:t>
      </w:r>
      <w:r w:rsidRPr="00033231">
        <w:t>sans effrayer par aucun mouvement excentrique</w:t>
      </w:r>
      <w:r w:rsidR="004F69D6">
        <w:t xml:space="preserve">. </w:t>
      </w:r>
      <w:r w:rsidRPr="00033231">
        <w:t>Ce n</w:t>
      </w:r>
      <w:r w:rsidR="004F69D6">
        <w:t>’</w:t>
      </w:r>
      <w:r w:rsidRPr="00033231">
        <w:t>était point mon intention de lui prononcer un mot d</w:t>
      </w:r>
      <w:r w:rsidR="004F69D6">
        <w:t>’</w:t>
      </w:r>
      <w:r w:rsidRPr="00033231">
        <w:t>amour</w:t>
      </w:r>
      <w:r w:rsidR="004F69D6">
        <w:t xml:space="preserve">, </w:t>
      </w:r>
      <w:r w:rsidRPr="00033231">
        <w:t>ou de lui révéler une lueur du feu qui me dévore</w:t>
      </w:r>
      <w:r w:rsidR="004F69D6">
        <w:t xml:space="preserve">. </w:t>
      </w:r>
      <w:r w:rsidRPr="00033231">
        <w:t>Je n</w:t>
      </w:r>
      <w:r w:rsidR="004F69D6">
        <w:t>’</w:t>
      </w:r>
      <w:r w:rsidRPr="00033231">
        <w:t>ai jamais été présomptueux</w:t>
      </w:r>
      <w:r w:rsidR="004F69D6">
        <w:t xml:space="preserve"> ; </w:t>
      </w:r>
      <w:r w:rsidRPr="00033231">
        <w:t>je ne le serai jamais</w:t>
      </w:r>
      <w:r w:rsidR="004F69D6">
        <w:t xml:space="preserve">. </w:t>
      </w:r>
      <w:r w:rsidRPr="00033231">
        <w:t>Plutôt que de paraître égoïste et intéressé</w:t>
      </w:r>
      <w:r w:rsidR="004F69D6">
        <w:t xml:space="preserve">, </w:t>
      </w:r>
      <w:r w:rsidRPr="00033231">
        <w:t>je me déciderais résolument à me ceindre les reins</w:t>
      </w:r>
      <w:r w:rsidR="004F69D6">
        <w:t xml:space="preserve">, </w:t>
      </w:r>
      <w:r w:rsidRPr="00033231">
        <w:t>à m</w:t>
      </w:r>
      <w:r w:rsidR="004F69D6">
        <w:t>’</w:t>
      </w:r>
      <w:r w:rsidRPr="00033231">
        <w:t>éloigner d</w:t>
      </w:r>
      <w:r w:rsidR="004F69D6">
        <w:t>’</w:t>
      </w:r>
      <w:r w:rsidRPr="00033231">
        <w:t>elle pour aller de l</w:t>
      </w:r>
      <w:r w:rsidR="004F69D6">
        <w:t>’</w:t>
      </w:r>
      <w:r w:rsidRPr="00033231">
        <w:t>autre côté du globe chercher une nouvelle vie</w:t>
      </w:r>
      <w:r w:rsidR="004F69D6">
        <w:t xml:space="preserve">, </w:t>
      </w:r>
      <w:r w:rsidRPr="00033231">
        <w:t>froide et stérile comme le roc que l</w:t>
      </w:r>
      <w:r w:rsidRPr="00033231">
        <w:t>a</w:t>
      </w:r>
      <w:r w:rsidRPr="00033231">
        <w:t>ve sans cesse l</w:t>
      </w:r>
      <w:r w:rsidR="004F69D6">
        <w:t>’</w:t>
      </w:r>
      <w:r w:rsidRPr="00033231">
        <w:t>onde salée</w:t>
      </w:r>
      <w:r w:rsidR="004F69D6">
        <w:t xml:space="preserve">. </w:t>
      </w:r>
      <w:r w:rsidRPr="00033231">
        <w:t>Mon dessein ce matin était de l</w:t>
      </w:r>
      <w:r w:rsidR="004F69D6">
        <w:t>’</w:t>
      </w:r>
      <w:r w:rsidRPr="00033231">
        <w:t>observer de près</w:t>
      </w:r>
      <w:r w:rsidR="004F69D6">
        <w:t xml:space="preserve">, </w:t>
      </w:r>
      <w:r w:rsidRPr="00033231">
        <w:t>de lire une ligne dans la page de son cœur</w:t>
      </w:r>
      <w:r w:rsidR="004F69D6">
        <w:t xml:space="preserve"> ; </w:t>
      </w:r>
      <w:r w:rsidRPr="00033231">
        <w:t>avant de la quitter</w:t>
      </w:r>
      <w:r w:rsidR="004F69D6">
        <w:t xml:space="preserve">, </w:t>
      </w:r>
      <w:r w:rsidRPr="00033231">
        <w:t>j</w:t>
      </w:r>
      <w:r w:rsidR="004F69D6">
        <w:t>’</w:t>
      </w:r>
      <w:r w:rsidRPr="00033231">
        <w:t>étais déterminé à connaître ce que je qui</w:t>
      </w:r>
      <w:r w:rsidRPr="00033231">
        <w:t>t</w:t>
      </w:r>
      <w:r w:rsidRPr="00033231">
        <w:t>tais</w:t>
      </w:r>
      <w:r w:rsidR="004F69D6">
        <w:t>.</w:t>
      </w:r>
    </w:p>
    <w:p w14:paraId="0AE70824" w14:textId="77777777" w:rsidR="004F69D6" w:rsidRDefault="00000000" w:rsidP="0021796F">
      <w:r w:rsidRPr="00033231">
        <w:t>J</w:t>
      </w:r>
      <w:r w:rsidR="004F69D6">
        <w:t>’</w:t>
      </w:r>
      <w:r w:rsidRPr="00033231">
        <w:t>avais quelques plumes à tailler</w:t>
      </w:r>
      <w:r w:rsidR="004F69D6">
        <w:t xml:space="preserve"> : </w:t>
      </w:r>
      <w:r w:rsidRPr="00033231">
        <w:t>beaucoup d</w:t>
      </w:r>
      <w:r w:rsidR="004F69D6">
        <w:t>’</w:t>
      </w:r>
      <w:r w:rsidRPr="00033231">
        <w:t>hommes a</w:t>
      </w:r>
      <w:r w:rsidRPr="00033231">
        <w:t>u</w:t>
      </w:r>
      <w:r w:rsidRPr="00033231">
        <w:t>raient senti leur main trembler</w:t>
      </w:r>
      <w:r w:rsidR="004F69D6">
        <w:t xml:space="preserve">, </w:t>
      </w:r>
      <w:r w:rsidRPr="00033231">
        <w:t>si leur cœur eût été agité co</w:t>
      </w:r>
      <w:r w:rsidRPr="00033231">
        <w:t>m</w:t>
      </w:r>
      <w:r w:rsidRPr="00033231">
        <w:t>me le mien</w:t>
      </w:r>
      <w:r w:rsidR="004F69D6">
        <w:t xml:space="preserve">. </w:t>
      </w:r>
      <w:r w:rsidRPr="00033231">
        <w:t>Ma main ne trembla pas et ma voix fut ferme</w:t>
      </w:r>
      <w:r w:rsidR="004F69D6">
        <w:t>.</w:t>
      </w:r>
    </w:p>
    <w:p w14:paraId="39B46C32" w14:textId="77777777" w:rsidR="004F69D6" w:rsidRDefault="004F69D6" w:rsidP="0021796F">
      <w:r>
        <w:lastRenderedPageBreak/>
        <w:t>« </w:t>
      </w:r>
      <w:r w:rsidR="00000000" w:rsidRPr="00033231">
        <w:t>Dans une semaine à dater de ce jour</w:t>
      </w:r>
      <w:r>
        <w:t xml:space="preserve">, </w:t>
      </w:r>
      <w:r w:rsidR="00000000" w:rsidRPr="00033231">
        <w:t xml:space="preserve">vous serez seule à </w:t>
      </w:r>
      <w:proofErr w:type="spellStart"/>
      <w:r w:rsidR="00000000" w:rsidRPr="00033231">
        <w:t>Fieldhead</w:t>
      </w:r>
      <w:proofErr w:type="spellEnd"/>
      <w:r>
        <w:t xml:space="preserve">, </w:t>
      </w:r>
      <w:r w:rsidR="00000000" w:rsidRPr="00033231">
        <w:t xml:space="preserve">miss </w:t>
      </w:r>
      <w:proofErr w:type="spellStart"/>
      <w:r w:rsidR="00000000" w:rsidRPr="00033231">
        <w:t>Keeldar</w:t>
      </w:r>
      <w:proofErr w:type="spellEnd"/>
      <w:r>
        <w:t>.</w:t>
      </w:r>
    </w:p>
    <w:p w14:paraId="0DB1D2DB" w14:textId="77777777" w:rsidR="004F69D6" w:rsidRDefault="004F69D6" w:rsidP="0021796F">
      <w:r>
        <w:t>— </w:t>
      </w:r>
      <w:r w:rsidR="00000000" w:rsidRPr="00033231">
        <w:t>Oui</w:t>
      </w:r>
      <w:r>
        <w:t xml:space="preserve">, </w:t>
      </w:r>
      <w:r w:rsidR="00000000" w:rsidRPr="00033231">
        <w:t>je crois que l</w:t>
      </w:r>
      <w:r>
        <w:t>’</w:t>
      </w:r>
      <w:r w:rsidR="00000000" w:rsidRPr="00033231">
        <w:t>intention de mon oncle est bien arrêtée maintenant</w:t>
      </w:r>
      <w:r>
        <w:t>.</w:t>
      </w:r>
    </w:p>
    <w:p w14:paraId="75112603" w14:textId="77777777" w:rsidR="004F69D6" w:rsidRDefault="004F69D6" w:rsidP="0021796F">
      <w:r>
        <w:t>— </w:t>
      </w:r>
      <w:r w:rsidR="00000000" w:rsidRPr="00033231">
        <w:t>Il vous quitte mécontent</w:t>
      </w:r>
      <w:r>
        <w:t>.</w:t>
      </w:r>
    </w:p>
    <w:p w14:paraId="5C3E243B" w14:textId="77777777" w:rsidR="004F69D6" w:rsidRDefault="004F69D6" w:rsidP="0021796F">
      <w:r>
        <w:t>— </w:t>
      </w:r>
      <w:r w:rsidR="00000000" w:rsidRPr="00033231">
        <w:t>Il n</w:t>
      </w:r>
      <w:r>
        <w:t>’</w:t>
      </w:r>
      <w:r w:rsidR="00000000" w:rsidRPr="00033231">
        <w:t>est pas content de moi</w:t>
      </w:r>
      <w:r>
        <w:t>.</w:t>
      </w:r>
    </w:p>
    <w:p w14:paraId="57C7501F" w14:textId="77777777" w:rsidR="004F69D6" w:rsidRDefault="004F69D6" w:rsidP="0021796F">
      <w:r>
        <w:t>— </w:t>
      </w:r>
      <w:r w:rsidR="00000000" w:rsidRPr="00033231">
        <w:t>Il s</w:t>
      </w:r>
      <w:r>
        <w:t>’</w:t>
      </w:r>
      <w:r w:rsidR="00000000" w:rsidRPr="00033231">
        <w:t>en va comme il est venu</w:t>
      </w:r>
      <w:r>
        <w:t xml:space="preserve">, </w:t>
      </w:r>
      <w:r w:rsidR="00000000" w:rsidRPr="00033231">
        <w:t>son voyage a été inutile</w:t>
      </w:r>
      <w:r>
        <w:t xml:space="preserve"> : </w:t>
      </w:r>
      <w:r w:rsidR="00000000" w:rsidRPr="00033231">
        <w:t>c</w:t>
      </w:r>
      <w:r>
        <w:t>’</w:t>
      </w:r>
      <w:r w:rsidR="00000000" w:rsidRPr="00033231">
        <w:t>est mortifiant</w:t>
      </w:r>
      <w:r>
        <w:t>.</w:t>
      </w:r>
    </w:p>
    <w:p w14:paraId="4B9A0131" w14:textId="77777777" w:rsidR="004F69D6" w:rsidRDefault="004F69D6" w:rsidP="0021796F">
      <w:r>
        <w:t>— </w:t>
      </w:r>
      <w:r w:rsidR="00000000" w:rsidRPr="00033231">
        <w:t>J</w:t>
      </w:r>
      <w:r>
        <w:t>’</w:t>
      </w:r>
      <w:r w:rsidR="00000000" w:rsidRPr="00033231">
        <w:t>espère que l</w:t>
      </w:r>
      <w:r>
        <w:t>’</w:t>
      </w:r>
      <w:r w:rsidR="00000000" w:rsidRPr="00033231">
        <w:t>insuccès de ses plans lui ôtera toute incl</w:t>
      </w:r>
      <w:r w:rsidR="00000000" w:rsidRPr="00033231">
        <w:t>i</w:t>
      </w:r>
      <w:r w:rsidR="00000000" w:rsidRPr="00033231">
        <w:t>nation d</w:t>
      </w:r>
      <w:r>
        <w:t>’</w:t>
      </w:r>
      <w:r w:rsidR="00000000" w:rsidRPr="00033231">
        <w:t>en concevoir de nouveaux</w:t>
      </w:r>
      <w:r>
        <w:t>.</w:t>
      </w:r>
    </w:p>
    <w:p w14:paraId="41B8F519" w14:textId="29E7BC30" w:rsidR="004F69D6" w:rsidRDefault="004F69D6" w:rsidP="0021796F">
      <w:r>
        <w:t>— </w:t>
      </w:r>
      <w:r w:rsidR="00000000" w:rsidRPr="00033231">
        <w:t>À sa manière</w:t>
      </w:r>
      <w:r>
        <w:t>, M. </w:t>
      </w:r>
      <w:proofErr w:type="spellStart"/>
      <w:r w:rsidR="00000000" w:rsidRPr="00033231">
        <w:t>Sympson</w:t>
      </w:r>
      <w:proofErr w:type="spellEnd"/>
      <w:r w:rsidR="00000000" w:rsidRPr="00033231">
        <w:t xml:space="preserve"> cherchait honnêtement votre bien</w:t>
      </w:r>
      <w:r>
        <w:t xml:space="preserve">. </w:t>
      </w:r>
      <w:r w:rsidR="00000000" w:rsidRPr="00033231">
        <w:t>Tout ce qu</w:t>
      </w:r>
      <w:r>
        <w:t>’</w:t>
      </w:r>
      <w:r w:rsidR="00000000" w:rsidRPr="00033231">
        <w:t>il a voulu faire était</w:t>
      </w:r>
      <w:r>
        <w:t xml:space="preserve">, </w:t>
      </w:r>
      <w:r w:rsidR="00000000" w:rsidRPr="00033231">
        <w:t>dans sa pensée</w:t>
      </w:r>
      <w:r>
        <w:t xml:space="preserve">, </w:t>
      </w:r>
      <w:r w:rsidR="00000000" w:rsidRPr="00033231">
        <w:t>à votre plus grand avantage</w:t>
      </w:r>
      <w:r>
        <w:t>.</w:t>
      </w:r>
    </w:p>
    <w:p w14:paraId="5A9B707D" w14:textId="77777777" w:rsidR="004F69D6" w:rsidRDefault="004F69D6" w:rsidP="0021796F">
      <w:r>
        <w:t>— </w:t>
      </w:r>
      <w:r w:rsidR="00000000" w:rsidRPr="00033231">
        <w:t>Vous êtes généreux de prendre ainsi la défense d</w:t>
      </w:r>
      <w:r>
        <w:t>’</w:t>
      </w:r>
      <w:r w:rsidR="00000000" w:rsidRPr="00033231">
        <w:t>un homme qui s</w:t>
      </w:r>
      <w:r>
        <w:t>’</w:t>
      </w:r>
      <w:r w:rsidR="00000000" w:rsidRPr="00033231">
        <w:t>est permis de vous traiter avec tant d</w:t>
      </w:r>
      <w:r>
        <w:t>’</w:t>
      </w:r>
      <w:r w:rsidR="00000000" w:rsidRPr="00033231">
        <w:t>insolence</w:t>
      </w:r>
      <w:r>
        <w:t>.</w:t>
      </w:r>
    </w:p>
    <w:p w14:paraId="1DF7DC70" w14:textId="291C8EDC" w:rsidR="004F69D6" w:rsidRDefault="004F69D6" w:rsidP="0021796F">
      <w:r>
        <w:t>— </w:t>
      </w:r>
      <w:r w:rsidR="00000000" w:rsidRPr="00033231">
        <w:t>Je ne suis jamais blessé et ne garde point rancune de ce que me dit un homme qui se prévaut de son caractère et de sa position</w:t>
      </w:r>
      <w:r>
        <w:t xml:space="preserve"> ; </w:t>
      </w:r>
      <w:r w:rsidR="00000000" w:rsidRPr="00033231">
        <w:t xml:space="preserve">et </w:t>
      </w:r>
      <w:r>
        <w:t>M. </w:t>
      </w:r>
      <w:proofErr w:type="spellStart"/>
      <w:r w:rsidR="00000000" w:rsidRPr="00033231">
        <w:t>Sympson</w:t>
      </w:r>
      <w:proofErr w:type="spellEnd"/>
      <w:r w:rsidR="00000000" w:rsidRPr="00033231">
        <w:t xml:space="preserve"> était parfaitement dans ce cas lorsqu</w:t>
      </w:r>
      <w:r>
        <w:t>’</w:t>
      </w:r>
      <w:r w:rsidR="00000000" w:rsidRPr="00033231">
        <w:t>il se permit cette vulgaire et insolente sortie contre moi</w:t>
      </w:r>
      <w:r>
        <w:t xml:space="preserve">, </w:t>
      </w:r>
      <w:r w:rsidR="00000000" w:rsidRPr="00033231">
        <w:t>après avoir été malmené par vous</w:t>
      </w:r>
      <w:r>
        <w:t>.</w:t>
      </w:r>
    </w:p>
    <w:p w14:paraId="01130416" w14:textId="77777777" w:rsidR="004F69D6" w:rsidRDefault="004F69D6" w:rsidP="0021796F">
      <w:r>
        <w:t>— </w:t>
      </w:r>
      <w:r w:rsidR="00000000" w:rsidRPr="00033231">
        <w:t>Vous cessez maintenant d</w:t>
      </w:r>
      <w:r>
        <w:t>’</w:t>
      </w:r>
      <w:r w:rsidR="00000000" w:rsidRPr="00033231">
        <w:t>être le précepteur d</w:t>
      </w:r>
      <w:r>
        <w:t>’</w:t>
      </w:r>
      <w:r w:rsidR="00000000" w:rsidRPr="00033231">
        <w:t>Henry</w:t>
      </w:r>
      <w:r>
        <w:t> ?</w:t>
      </w:r>
    </w:p>
    <w:p w14:paraId="2BF5A7ED" w14:textId="77777777" w:rsidR="004F69D6" w:rsidRDefault="004F69D6" w:rsidP="0021796F">
      <w:r>
        <w:t>— </w:t>
      </w:r>
      <w:r w:rsidR="00000000" w:rsidRPr="00033231">
        <w:t>Je vais me séparer d</w:t>
      </w:r>
      <w:r>
        <w:t>’</w:t>
      </w:r>
      <w:r w:rsidR="00000000" w:rsidRPr="00033231">
        <w:t>Henry pour un temps</w:t>
      </w:r>
      <w:r>
        <w:t xml:space="preserve"> (</w:t>
      </w:r>
      <w:r w:rsidR="00000000" w:rsidRPr="00033231">
        <w:t>si lui et moi nous vivons</w:t>
      </w:r>
      <w:r>
        <w:t xml:space="preserve">, </w:t>
      </w:r>
      <w:r w:rsidR="00000000" w:rsidRPr="00033231">
        <w:t>nous nous reverrons un jour</w:t>
      </w:r>
      <w:r>
        <w:t xml:space="preserve">, </w:t>
      </w:r>
      <w:r w:rsidR="00000000" w:rsidRPr="00033231">
        <w:t>car nous nous aimons l</w:t>
      </w:r>
      <w:r>
        <w:t>’</w:t>
      </w:r>
      <w:r w:rsidR="00000000" w:rsidRPr="00033231">
        <w:t>un l</w:t>
      </w:r>
      <w:r>
        <w:t>’</w:t>
      </w:r>
      <w:r w:rsidR="00000000" w:rsidRPr="00033231">
        <w:t>autre</w:t>
      </w:r>
      <w:r>
        <w:t xml:space="preserve">), </w:t>
      </w:r>
      <w:r w:rsidR="00000000" w:rsidRPr="00033231">
        <w:t xml:space="preserve">et quitter pour jamais le sein de la famille </w:t>
      </w:r>
      <w:proofErr w:type="spellStart"/>
      <w:r w:rsidR="00000000" w:rsidRPr="00033231">
        <w:t>Sym</w:t>
      </w:r>
      <w:r w:rsidR="00000000" w:rsidRPr="00033231">
        <w:t>p</w:t>
      </w:r>
      <w:r w:rsidR="00000000" w:rsidRPr="00033231">
        <w:t>son</w:t>
      </w:r>
      <w:proofErr w:type="spellEnd"/>
      <w:r>
        <w:t xml:space="preserve">. </w:t>
      </w:r>
      <w:r w:rsidR="00000000" w:rsidRPr="00033231">
        <w:t>Heureusement ce changement ne me laisse pas dans l</w:t>
      </w:r>
      <w:r>
        <w:t>’</w:t>
      </w:r>
      <w:r w:rsidR="00000000" w:rsidRPr="00033231">
        <w:t>embarras</w:t>
      </w:r>
      <w:r>
        <w:t xml:space="preserve"> : </w:t>
      </w:r>
      <w:r w:rsidR="00000000" w:rsidRPr="00033231">
        <w:t>il ne fait que hâter l</w:t>
      </w:r>
      <w:r>
        <w:t>’</w:t>
      </w:r>
      <w:r w:rsidR="00000000" w:rsidRPr="00033231">
        <w:t>exécution de desseins depuis longtemps formés</w:t>
      </w:r>
      <w:r>
        <w:t>.</w:t>
      </w:r>
    </w:p>
    <w:p w14:paraId="20856A57" w14:textId="77777777" w:rsidR="004F69D6" w:rsidRDefault="004F69D6" w:rsidP="0021796F">
      <w:r>
        <w:lastRenderedPageBreak/>
        <w:t>— </w:t>
      </w:r>
      <w:r w:rsidR="00000000" w:rsidRPr="00033231">
        <w:t>Aucun événement ne peut vous prendre au dépourvu</w:t>
      </w:r>
      <w:r>
        <w:t xml:space="preserve"> ; </w:t>
      </w:r>
      <w:r w:rsidR="00000000" w:rsidRPr="00033231">
        <w:t>avec votre calme imperturbable</w:t>
      </w:r>
      <w:r>
        <w:t xml:space="preserve">, </w:t>
      </w:r>
      <w:r w:rsidR="00000000" w:rsidRPr="00033231">
        <w:t>j</w:t>
      </w:r>
      <w:r>
        <w:t>’</w:t>
      </w:r>
      <w:r w:rsidR="00000000" w:rsidRPr="00033231">
        <w:t>étais sûre que vous seriez pr</w:t>
      </w:r>
      <w:r w:rsidR="00000000" w:rsidRPr="00033231">
        <w:t>é</w:t>
      </w:r>
      <w:r w:rsidR="00000000" w:rsidRPr="00033231">
        <w:t>paré pour une soudaine mutation</w:t>
      </w:r>
      <w:r>
        <w:t xml:space="preserve">. </w:t>
      </w:r>
      <w:r w:rsidR="00000000" w:rsidRPr="00033231">
        <w:t>Je pense toujours que vous êtes dans le monde comme un vigilant et attentif archer dans un bois</w:t>
      </w:r>
      <w:r>
        <w:t xml:space="preserve"> ; </w:t>
      </w:r>
      <w:r w:rsidR="00000000" w:rsidRPr="00033231">
        <w:t>votre carquois contient plus d</w:t>
      </w:r>
      <w:r>
        <w:t>’</w:t>
      </w:r>
      <w:r w:rsidR="00000000" w:rsidRPr="00033231">
        <w:t>une flèche</w:t>
      </w:r>
      <w:r>
        <w:t xml:space="preserve">, </w:t>
      </w:r>
      <w:r w:rsidR="00000000" w:rsidRPr="00033231">
        <w:t>et votre arc a une corde de rechange</w:t>
      </w:r>
      <w:r>
        <w:t xml:space="preserve">. </w:t>
      </w:r>
      <w:r w:rsidR="00000000" w:rsidRPr="00033231">
        <w:t>Votre frère est aussi comme vous</w:t>
      </w:r>
      <w:r>
        <w:t xml:space="preserve">. </w:t>
      </w:r>
      <w:r w:rsidR="00000000" w:rsidRPr="00033231">
        <w:t>Tous deux vous seriez capables de vous aventurer</w:t>
      </w:r>
      <w:r>
        <w:t xml:space="preserve">, </w:t>
      </w:r>
      <w:r w:rsidR="00000000" w:rsidRPr="00033231">
        <w:t>chasseurs sans p</w:t>
      </w:r>
      <w:r w:rsidR="00000000" w:rsidRPr="00033231">
        <w:t>a</w:t>
      </w:r>
      <w:r w:rsidR="00000000" w:rsidRPr="00033231">
        <w:t>trie</w:t>
      </w:r>
      <w:r>
        <w:t xml:space="preserve">, </w:t>
      </w:r>
      <w:r w:rsidR="00000000" w:rsidRPr="00033231">
        <w:t>au milieu des vastes solitudes de l</w:t>
      </w:r>
      <w:r>
        <w:t>’</w:t>
      </w:r>
      <w:r w:rsidR="00000000" w:rsidRPr="00033231">
        <w:t>Ouest</w:t>
      </w:r>
      <w:r>
        <w:t xml:space="preserve">. </w:t>
      </w:r>
      <w:r w:rsidR="00000000" w:rsidRPr="00033231">
        <w:t>Rien ne vous y manquerait</w:t>
      </w:r>
      <w:r>
        <w:t xml:space="preserve">. </w:t>
      </w:r>
      <w:r w:rsidR="00000000" w:rsidRPr="00033231">
        <w:t>L</w:t>
      </w:r>
      <w:r>
        <w:t>’</w:t>
      </w:r>
      <w:r w:rsidR="00000000" w:rsidRPr="00033231">
        <w:t>arbre abattu vous fournirait une hutte</w:t>
      </w:r>
      <w:r>
        <w:t xml:space="preserve">, </w:t>
      </w:r>
      <w:r w:rsidR="00000000" w:rsidRPr="00033231">
        <w:t>la forêt défrichée vous céderait un champ</w:t>
      </w:r>
      <w:r>
        <w:t xml:space="preserve">, </w:t>
      </w:r>
      <w:r w:rsidR="00000000" w:rsidRPr="00033231">
        <w:t>le buffle</w:t>
      </w:r>
      <w:r>
        <w:t xml:space="preserve">, </w:t>
      </w:r>
      <w:r w:rsidR="00000000" w:rsidRPr="00033231">
        <w:t>sentant la puissance de votre carabine</w:t>
      </w:r>
      <w:r>
        <w:t xml:space="preserve">, </w:t>
      </w:r>
      <w:r w:rsidR="00000000" w:rsidRPr="00033231">
        <w:t>viendrait les cornes et la bosse basses se pro</w:t>
      </w:r>
      <w:r w:rsidR="00000000" w:rsidRPr="00033231">
        <w:t>s</w:t>
      </w:r>
      <w:r w:rsidR="00000000" w:rsidRPr="00033231">
        <w:t>terner à vos pieds et vous rendre hommage</w:t>
      </w:r>
      <w:r>
        <w:t>.</w:t>
      </w:r>
    </w:p>
    <w:p w14:paraId="64573057" w14:textId="77777777" w:rsidR="004F69D6" w:rsidRDefault="004F69D6" w:rsidP="0021796F">
      <w:r>
        <w:t>— </w:t>
      </w:r>
      <w:r w:rsidR="00000000" w:rsidRPr="00033231">
        <w:t>Et quelque tribu indienne de Pieds-Noirs ou de Têtes-Plates nous fournirait peut-être une compagne</w:t>
      </w:r>
      <w:r>
        <w:t>.</w:t>
      </w:r>
    </w:p>
    <w:p w14:paraId="463AFEA0" w14:textId="77777777" w:rsidR="004F69D6" w:rsidRDefault="004F69D6" w:rsidP="0021796F">
      <w:r>
        <w:t>— </w:t>
      </w:r>
      <w:r w:rsidR="00000000" w:rsidRPr="00033231">
        <w:t>Non</w:t>
      </w:r>
      <w:r>
        <w:t xml:space="preserve"> </w:t>
      </w:r>
      <w:r>
        <w:rPr>
          <w:i/>
          <w:iCs/>
        </w:rPr>
        <w:t>(</w:t>
      </w:r>
      <w:r w:rsidR="00000000" w:rsidRPr="00033231">
        <w:rPr>
          <w:i/>
          <w:iCs/>
        </w:rPr>
        <w:t>avec hésitation</w:t>
      </w:r>
      <w:r>
        <w:rPr>
          <w:i/>
          <w:iCs/>
        </w:rPr>
        <w:t xml:space="preserve">) : </w:t>
      </w:r>
      <w:r w:rsidR="00000000" w:rsidRPr="00033231">
        <w:t>je ne le pense pas</w:t>
      </w:r>
      <w:r>
        <w:t xml:space="preserve">. </w:t>
      </w:r>
      <w:r w:rsidR="00000000" w:rsidRPr="00033231">
        <w:t>Le sauvage est sordide</w:t>
      </w:r>
      <w:r>
        <w:t xml:space="preserve"> ; </w:t>
      </w:r>
      <w:r w:rsidR="00000000" w:rsidRPr="00033231">
        <w:t>je pense</w:t>
      </w:r>
      <w:r>
        <w:t xml:space="preserve">, </w:t>
      </w:r>
      <w:r w:rsidR="00000000" w:rsidRPr="00033231">
        <w:t>c</w:t>
      </w:r>
      <w:r>
        <w:t>’</w:t>
      </w:r>
      <w:r w:rsidR="00000000" w:rsidRPr="00033231">
        <w:t>est-à-dire j</w:t>
      </w:r>
      <w:r>
        <w:t>’</w:t>
      </w:r>
      <w:r w:rsidR="00000000" w:rsidRPr="00033231">
        <w:t>espère que ni l</w:t>
      </w:r>
      <w:r>
        <w:t>’</w:t>
      </w:r>
      <w:r w:rsidR="00000000" w:rsidRPr="00033231">
        <w:t>un ni l</w:t>
      </w:r>
      <w:r>
        <w:t>’</w:t>
      </w:r>
      <w:r w:rsidR="00000000" w:rsidRPr="00033231">
        <w:t>autre ne voudriez partager votre cœur avec une femme à laquelle vous ne pourriez donner ce cœur tout entier</w:t>
      </w:r>
      <w:r>
        <w:t>.</w:t>
      </w:r>
    </w:p>
    <w:p w14:paraId="103D3771" w14:textId="7FE66EF1" w:rsidR="00000000" w:rsidRPr="00033231" w:rsidRDefault="004F69D6" w:rsidP="0021796F">
      <w:r>
        <w:t>— </w:t>
      </w:r>
      <w:r w:rsidR="00000000" w:rsidRPr="00033231">
        <w:t>Qu</w:t>
      </w:r>
      <w:r>
        <w:t>’</w:t>
      </w:r>
      <w:r w:rsidR="00000000" w:rsidRPr="00033231">
        <w:t>est-ce qui vous a suggéré l</w:t>
      </w:r>
      <w:r>
        <w:t>’</w:t>
      </w:r>
      <w:r w:rsidR="00000000" w:rsidRPr="00033231">
        <w:t>idée des solitudes sauvages de l</w:t>
      </w:r>
      <w:r>
        <w:t>’</w:t>
      </w:r>
      <w:r w:rsidR="00000000" w:rsidRPr="00033231">
        <w:t>Ouest</w:t>
      </w:r>
      <w:r>
        <w:t xml:space="preserve">, </w:t>
      </w:r>
      <w:r w:rsidR="00000000" w:rsidRPr="00033231">
        <w:t xml:space="preserve">miss </w:t>
      </w:r>
      <w:proofErr w:type="spellStart"/>
      <w:r w:rsidR="00000000" w:rsidRPr="00033231">
        <w:t>Keeldar</w:t>
      </w:r>
      <w:proofErr w:type="spellEnd"/>
      <w:r>
        <w:t xml:space="preserve"> ? </w:t>
      </w:r>
      <w:r w:rsidR="00000000" w:rsidRPr="00033231">
        <w:t>avez-vous été avec moi en esprit lor</w:t>
      </w:r>
      <w:r w:rsidR="00000000" w:rsidRPr="00033231">
        <w:t>s</w:t>
      </w:r>
      <w:r w:rsidR="00000000" w:rsidRPr="00033231">
        <w:t>que je ne vous voyais pas</w:t>
      </w:r>
      <w:r>
        <w:t xml:space="preserve"> ? </w:t>
      </w:r>
      <w:r w:rsidR="00000000" w:rsidRPr="00033231">
        <w:t>êtes-vous entrée dans mes rêves et avez-vous assisté au travail de mon cerveau élaborant mes pr</w:t>
      </w:r>
      <w:r w:rsidR="00000000" w:rsidRPr="00033231">
        <w:t>o</w:t>
      </w:r>
      <w:r w:rsidR="00000000" w:rsidRPr="00033231">
        <w:t>jets d</w:t>
      </w:r>
      <w:r>
        <w:t>’</w:t>
      </w:r>
      <w:r w:rsidR="00000000" w:rsidRPr="00033231">
        <w:t>avenir</w:t>
      </w:r>
      <w:r>
        <w:t> ? »</w:t>
      </w:r>
    </w:p>
    <w:p w14:paraId="203DC71D" w14:textId="77777777" w:rsidR="004F69D6" w:rsidRDefault="00000000" w:rsidP="0021796F">
      <w:r w:rsidRPr="00033231">
        <w:t>Elle avait divisé un morceau de papier à allumer les bo</w:t>
      </w:r>
      <w:r w:rsidRPr="00033231">
        <w:t>u</w:t>
      </w:r>
      <w:r w:rsidRPr="00033231">
        <w:t>gies en divers fragments</w:t>
      </w:r>
      <w:r w:rsidR="004F69D6">
        <w:t xml:space="preserve"> : </w:t>
      </w:r>
      <w:r w:rsidRPr="00033231">
        <w:t>elle les jeta un à un dans le feu</w:t>
      </w:r>
      <w:r w:rsidR="004F69D6">
        <w:t xml:space="preserve">, </w:t>
      </w:r>
      <w:r w:rsidRPr="00033231">
        <w:t>et les regarda brûler d</w:t>
      </w:r>
      <w:r w:rsidR="004F69D6">
        <w:t>’</w:t>
      </w:r>
      <w:r w:rsidRPr="00033231">
        <w:t>un air pensif</w:t>
      </w:r>
      <w:r w:rsidR="004F69D6">
        <w:t xml:space="preserve">. </w:t>
      </w:r>
      <w:r w:rsidRPr="00033231">
        <w:t>Elle ne parla point</w:t>
      </w:r>
      <w:r w:rsidR="004F69D6">
        <w:t>.</w:t>
      </w:r>
    </w:p>
    <w:p w14:paraId="62412869" w14:textId="77777777" w:rsidR="004F69D6" w:rsidRDefault="004F69D6" w:rsidP="0021796F">
      <w:r>
        <w:t>« </w:t>
      </w:r>
      <w:r w:rsidR="00000000" w:rsidRPr="00033231">
        <w:t>Comment avez-vous appris ce que vous semblez conna</w:t>
      </w:r>
      <w:r w:rsidR="00000000" w:rsidRPr="00033231">
        <w:t>î</w:t>
      </w:r>
      <w:r w:rsidR="00000000" w:rsidRPr="00033231">
        <w:t>tre sur mes intentions</w:t>
      </w:r>
      <w:r>
        <w:t> ?</w:t>
      </w:r>
    </w:p>
    <w:p w14:paraId="4A7A1D2F" w14:textId="77777777" w:rsidR="004F69D6" w:rsidRDefault="004F69D6" w:rsidP="0021796F">
      <w:r>
        <w:lastRenderedPageBreak/>
        <w:t>— </w:t>
      </w:r>
      <w:r w:rsidR="00000000" w:rsidRPr="00033231">
        <w:t>Je n</w:t>
      </w:r>
      <w:r>
        <w:t>’</w:t>
      </w:r>
      <w:r w:rsidR="00000000" w:rsidRPr="00033231">
        <w:t>en connais rien</w:t>
      </w:r>
      <w:r>
        <w:t xml:space="preserve"> : </w:t>
      </w:r>
      <w:r w:rsidR="00000000" w:rsidRPr="00033231">
        <w:t>je les découvre seulement à pr</w:t>
      </w:r>
      <w:r w:rsidR="00000000" w:rsidRPr="00033231">
        <w:t>é</w:t>
      </w:r>
      <w:r w:rsidR="00000000" w:rsidRPr="00033231">
        <w:t>sent</w:t>
      </w:r>
      <w:r>
        <w:t xml:space="preserve"> : </w:t>
      </w:r>
      <w:r w:rsidR="00000000" w:rsidRPr="00033231">
        <w:t>j</w:t>
      </w:r>
      <w:r>
        <w:t>’</w:t>
      </w:r>
      <w:r w:rsidR="00000000" w:rsidRPr="00033231">
        <w:t>ai parlé au hasard</w:t>
      </w:r>
      <w:r>
        <w:t>.</w:t>
      </w:r>
    </w:p>
    <w:p w14:paraId="4BD832FA" w14:textId="78B81E94" w:rsidR="00000000" w:rsidRPr="00033231" w:rsidRDefault="004F69D6" w:rsidP="0021796F">
      <w:r>
        <w:t>— </w:t>
      </w:r>
      <w:r w:rsidR="00000000" w:rsidRPr="00033231">
        <w:t>Votre hasard ressemble à de la divination</w:t>
      </w:r>
      <w:r>
        <w:t xml:space="preserve">. </w:t>
      </w:r>
      <w:r w:rsidR="00000000" w:rsidRPr="00033231">
        <w:t>Je ne serai plus jamais précepteur</w:t>
      </w:r>
      <w:r>
        <w:t xml:space="preserve"> ; </w:t>
      </w:r>
      <w:r w:rsidR="00000000" w:rsidRPr="00033231">
        <w:t>après Henry et vous-même</w:t>
      </w:r>
      <w:r>
        <w:t xml:space="preserve">, </w:t>
      </w:r>
      <w:r w:rsidR="00000000" w:rsidRPr="00033231">
        <w:t>je n</w:t>
      </w:r>
      <w:r>
        <w:t>’</w:t>
      </w:r>
      <w:r w:rsidR="00000000" w:rsidRPr="00033231">
        <w:t>aurai plus d</w:t>
      </w:r>
      <w:r>
        <w:t>’</w:t>
      </w:r>
      <w:r w:rsidR="00000000" w:rsidRPr="00033231">
        <w:t>élèves</w:t>
      </w:r>
      <w:r>
        <w:t xml:space="preserve">. </w:t>
      </w:r>
      <w:r w:rsidR="00000000" w:rsidRPr="00033231">
        <w:t>Je ne m</w:t>
      </w:r>
      <w:r>
        <w:t>’</w:t>
      </w:r>
      <w:r w:rsidR="00000000" w:rsidRPr="00033231">
        <w:t>assoirai plus habituellement à la table d</w:t>
      </w:r>
      <w:r>
        <w:t>’</w:t>
      </w:r>
      <w:r w:rsidR="00000000" w:rsidRPr="00033231">
        <w:t>un autre homme et ne formerai jamais un accessoire de f</w:t>
      </w:r>
      <w:r w:rsidR="00000000" w:rsidRPr="00033231">
        <w:t>a</w:t>
      </w:r>
      <w:r w:rsidR="00000000" w:rsidRPr="00033231">
        <w:t>mi</w:t>
      </w:r>
      <w:r w:rsidR="00000000" w:rsidRPr="00033231">
        <w:t>l</w:t>
      </w:r>
      <w:r w:rsidR="00000000" w:rsidRPr="00033231">
        <w:t>le</w:t>
      </w:r>
      <w:r>
        <w:t xml:space="preserve">. </w:t>
      </w:r>
      <w:r w:rsidR="00000000" w:rsidRPr="00033231">
        <w:t>Je suis maintenant un homme de trente ans</w:t>
      </w:r>
      <w:r>
        <w:t xml:space="preserve"> ; </w:t>
      </w:r>
      <w:r w:rsidR="00000000" w:rsidRPr="00033231">
        <w:t>depuis l</w:t>
      </w:r>
      <w:r>
        <w:t>’</w:t>
      </w:r>
      <w:r w:rsidR="00000000" w:rsidRPr="00033231">
        <w:t>âge de dix ans je n</w:t>
      </w:r>
      <w:r>
        <w:t>’</w:t>
      </w:r>
      <w:r w:rsidR="00000000" w:rsidRPr="00033231">
        <w:t>ai jamais été libre</w:t>
      </w:r>
      <w:r>
        <w:t xml:space="preserve">. </w:t>
      </w:r>
      <w:r w:rsidR="00000000" w:rsidRPr="00033231">
        <w:t>J</w:t>
      </w:r>
      <w:r>
        <w:t>’</w:t>
      </w:r>
      <w:r w:rsidR="00000000" w:rsidRPr="00033231">
        <w:t>ai une telle soif de liberté</w:t>
      </w:r>
      <w:r>
        <w:t xml:space="preserve">, </w:t>
      </w:r>
      <w:r w:rsidR="00000000" w:rsidRPr="00033231">
        <w:t>un si violent désir de la connaître et de la gagner</w:t>
      </w:r>
      <w:r>
        <w:t xml:space="preserve">, </w:t>
      </w:r>
      <w:r w:rsidR="00000000" w:rsidRPr="00033231">
        <w:t>mes aspirations vers elle sont si passionnées</w:t>
      </w:r>
      <w:r>
        <w:t xml:space="preserve">, </w:t>
      </w:r>
      <w:r w:rsidR="00000000" w:rsidRPr="00033231">
        <w:t>que pour la posséder je ne refus</w:t>
      </w:r>
      <w:r w:rsidR="00000000" w:rsidRPr="00033231">
        <w:t>e</w:t>
      </w:r>
      <w:r w:rsidR="00000000" w:rsidRPr="00033231">
        <w:t>rai pas de traverser l</w:t>
      </w:r>
      <w:r>
        <w:t>’</w:t>
      </w:r>
      <w:r w:rsidR="00000000" w:rsidRPr="00033231">
        <w:t>Atlantique</w:t>
      </w:r>
      <w:r>
        <w:t xml:space="preserve"> : </w:t>
      </w:r>
      <w:r w:rsidR="00000000" w:rsidRPr="00033231">
        <w:t>je la suivrai dans la profo</w:t>
      </w:r>
      <w:r w:rsidR="00000000" w:rsidRPr="00033231">
        <w:t>n</w:t>
      </w:r>
      <w:r w:rsidR="00000000" w:rsidRPr="00033231">
        <w:t>deur des forêts vierges</w:t>
      </w:r>
      <w:r>
        <w:t xml:space="preserve">. </w:t>
      </w:r>
      <w:r w:rsidR="00000000" w:rsidRPr="00033231">
        <w:t>Mais je n</w:t>
      </w:r>
      <w:r>
        <w:t>’</w:t>
      </w:r>
      <w:r w:rsidR="00000000" w:rsidRPr="00033231">
        <w:t>accepterai jamais une fille sa</w:t>
      </w:r>
      <w:r w:rsidR="00000000" w:rsidRPr="00033231">
        <w:t>u</w:t>
      </w:r>
      <w:r w:rsidR="00000000" w:rsidRPr="00033231">
        <w:t>vage pour esclave</w:t>
      </w:r>
      <w:r>
        <w:t xml:space="preserve"> ; </w:t>
      </w:r>
      <w:r w:rsidR="00000000" w:rsidRPr="00033231">
        <w:t>elle ne pourrait être ma femme</w:t>
      </w:r>
      <w:r>
        <w:t xml:space="preserve">. </w:t>
      </w:r>
      <w:r w:rsidR="00000000" w:rsidRPr="00033231">
        <w:t>Je ne connais aucune femme blanche que j</w:t>
      </w:r>
      <w:r>
        <w:t>’</w:t>
      </w:r>
      <w:r w:rsidR="00000000" w:rsidRPr="00033231">
        <w:t>aime qui veuille m</w:t>
      </w:r>
      <w:r>
        <w:t>’</w:t>
      </w:r>
      <w:r w:rsidR="00000000" w:rsidRPr="00033231">
        <w:t>accompagner</w:t>
      </w:r>
      <w:r>
        <w:t xml:space="preserve"> ; </w:t>
      </w:r>
      <w:r w:rsidR="00000000" w:rsidRPr="00033231">
        <w:t>mais je suis sûr que la liberté m</w:t>
      </w:r>
      <w:r>
        <w:t>’</w:t>
      </w:r>
      <w:r w:rsidR="00000000" w:rsidRPr="00033231">
        <w:t>attendra</w:t>
      </w:r>
      <w:r>
        <w:t xml:space="preserve">, </w:t>
      </w:r>
      <w:r w:rsidR="00000000" w:rsidRPr="00033231">
        <w:t>a</w:t>
      </w:r>
      <w:r w:rsidR="00000000" w:rsidRPr="00033231">
        <w:t>s</w:t>
      </w:r>
      <w:r w:rsidR="00000000" w:rsidRPr="00033231">
        <w:t>s</w:t>
      </w:r>
      <w:r w:rsidR="00000000" w:rsidRPr="00033231">
        <w:t>i</w:t>
      </w:r>
      <w:r w:rsidR="00000000" w:rsidRPr="00033231">
        <w:t>se sous un pin</w:t>
      </w:r>
      <w:r>
        <w:t xml:space="preserve">. </w:t>
      </w:r>
      <w:r w:rsidR="00000000" w:rsidRPr="00033231">
        <w:t>Quand je l</w:t>
      </w:r>
      <w:r>
        <w:t>’</w:t>
      </w:r>
      <w:r w:rsidR="00000000" w:rsidRPr="00033231">
        <w:t>appellerai</w:t>
      </w:r>
      <w:r>
        <w:t xml:space="preserve">, </w:t>
      </w:r>
      <w:r w:rsidR="00000000" w:rsidRPr="00033231">
        <w:t>elle viendra dans ma c</w:t>
      </w:r>
      <w:r w:rsidR="00000000" w:rsidRPr="00033231">
        <w:t>a</w:t>
      </w:r>
      <w:r w:rsidR="00000000" w:rsidRPr="00033231">
        <w:t>bane et se jettera dans mes bras</w:t>
      </w:r>
      <w:r>
        <w:t>. »</w:t>
      </w:r>
    </w:p>
    <w:p w14:paraId="2A4EF2E3" w14:textId="77777777" w:rsidR="004F69D6" w:rsidRDefault="00000000" w:rsidP="0021796F">
      <w:r w:rsidRPr="00033231">
        <w:t>Elle ne pouvait m</w:t>
      </w:r>
      <w:r w:rsidR="004F69D6">
        <w:t>’</w:t>
      </w:r>
      <w:r w:rsidRPr="00033231">
        <w:t>entendre parler ainsi sans s</w:t>
      </w:r>
      <w:r w:rsidR="004F69D6">
        <w:t>’</w:t>
      </w:r>
      <w:r w:rsidRPr="00033231">
        <w:t>émouvoir</w:t>
      </w:r>
      <w:r w:rsidR="004F69D6">
        <w:t xml:space="preserve">, </w:t>
      </w:r>
      <w:r w:rsidRPr="00033231">
        <w:t>et elle était émue</w:t>
      </w:r>
      <w:r w:rsidR="004F69D6">
        <w:t xml:space="preserve">. </w:t>
      </w:r>
      <w:r w:rsidRPr="00033231">
        <w:t>J</w:t>
      </w:r>
      <w:r w:rsidR="004F69D6">
        <w:t>’</w:t>
      </w:r>
      <w:r w:rsidRPr="00033231">
        <w:t>avais l</w:t>
      </w:r>
      <w:r w:rsidR="004F69D6">
        <w:t>’</w:t>
      </w:r>
      <w:r w:rsidRPr="00033231">
        <w:t>intention de l</w:t>
      </w:r>
      <w:r w:rsidR="004F69D6">
        <w:t>’</w:t>
      </w:r>
      <w:r w:rsidRPr="00033231">
        <w:t>émouvoir</w:t>
      </w:r>
      <w:r w:rsidR="004F69D6">
        <w:t xml:space="preserve">, </w:t>
      </w:r>
      <w:r w:rsidRPr="00033231">
        <w:t>j</w:t>
      </w:r>
      <w:r w:rsidR="004F69D6">
        <w:t>’</w:t>
      </w:r>
      <w:r w:rsidRPr="00033231">
        <w:t>avais réussi</w:t>
      </w:r>
      <w:r w:rsidR="004F69D6">
        <w:t xml:space="preserve">. </w:t>
      </w:r>
      <w:r w:rsidRPr="00033231">
        <w:t>Elle ne put me répondre</w:t>
      </w:r>
      <w:r w:rsidR="004F69D6">
        <w:t xml:space="preserve">, </w:t>
      </w:r>
      <w:r w:rsidRPr="00033231">
        <w:t>elle ne pouvait même me regarder</w:t>
      </w:r>
      <w:r w:rsidR="004F69D6">
        <w:t xml:space="preserve"> : </w:t>
      </w:r>
      <w:r w:rsidRPr="00033231">
        <w:t>j</w:t>
      </w:r>
      <w:r w:rsidR="004F69D6">
        <w:t>’</w:t>
      </w:r>
      <w:r w:rsidRPr="00033231">
        <w:t>aurais été fâché qu</w:t>
      </w:r>
      <w:r w:rsidR="004F69D6">
        <w:t>’</w:t>
      </w:r>
      <w:r w:rsidRPr="00033231">
        <w:t>elle pût faire l</w:t>
      </w:r>
      <w:r w:rsidR="004F69D6">
        <w:t>’</w:t>
      </w:r>
      <w:r w:rsidRPr="00033231">
        <w:t>un ou l</w:t>
      </w:r>
      <w:r w:rsidR="004F69D6">
        <w:t>’</w:t>
      </w:r>
      <w:r w:rsidRPr="00033231">
        <w:t>autre</w:t>
      </w:r>
      <w:r w:rsidR="004F69D6">
        <w:t xml:space="preserve">. </w:t>
      </w:r>
      <w:r w:rsidRPr="00033231">
        <w:t>Ses joues bri</w:t>
      </w:r>
      <w:r w:rsidRPr="00033231">
        <w:t>l</w:t>
      </w:r>
      <w:r w:rsidRPr="00033231">
        <w:t>laient comme une fleur rose à travers les pétales de laquelle re</w:t>
      </w:r>
      <w:r w:rsidRPr="00033231">
        <w:t>s</w:t>
      </w:r>
      <w:r w:rsidRPr="00033231">
        <w:t>plendit un rayon de soleil</w:t>
      </w:r>
      <w:r w:rsidR="004F69D6">
        <w:t xml:space="preserve">. </w:t>
      </w:r>
      <w:r w:rsidRPr="00033231">
        <w:t>Sur la paupière blanche et les cils noirs tremblants de ses yeux baissés</w:t>
      </w:r>
      <w:r w:rsidR="004F69D6">
        <w:t xml:space="preserve">, </w:t>
      </w:r>
      <w:r w:rsidRPr="00033231">
        <w:t>se lisait une douce honte</w:t>
      </w:r>
      <w:r w:rsidR="004F69D6">
        <w:t xml:space="preserve">, </w:t>
      </w:r>
      <w:r w:rsidRPr="00033231">
        <w:t>moitié pénible</w:t>
      </w:r>
      <w:r w:rsidR="004F69D6">
        <w:t xml:space="preserve">, </w:t>
      </w:r>
      <w:r w:rsidRPr="00033231">
        <w:t>moitié joyeuse</w:t>
      </w:r>
      <w:r w:rsidR="004F69D6">
        <w:t>.</w:t>
      </w:r>
    </w:p>
    <w:p w14:paraId="6F2F71F3" w14:textId="49BE7302" w:rsidR="00000000" w:rsidRPr="00033231" w:rsidRDefault="00000000" w:rsidP="0021796F">
      <w:r w:rsidRPr="00033231">
        <w:t>Elle maîtrisa promptement son émotion et commanda bientôt à ses sentiments</w:t>
      </w:r>
      <w:r w:rsidR="004F69D6">
        <w:t xml:space="preserve">. </w:t>
      </w:r>
      <w:r w:rsidRPr="00033231">
        <w:t>Je vis qu</w:t>
      </w:r>
      <w:r w:rsidR="004F69D6">
        <w:t>’</w:t>
      </w:r>
      <w:r w:rsidRPr="00033231">
        <w:t>elle avait soutenu l</w:t>
      </w:r>
      <w:r w:rsidR="004F69D6">
        <w:t>’</w:t>
      </w:r>
      <w:r w:rsidRPr="00033231">
        <w:t>insurrection et qu</w:t>
      </w:r>
      <w:r w:rsidR="004F69D6">
        <w:t>’</w:t>
      </w:r>
      <w:r w:rsidRPr="00033231">
        <w:t>elle allait reprendre l</w:t>
      </w:r>
      <w:r w:rsidR="004F69D6">
        <w:t>’</w:t>
      </w:r>
      <w:r w:rsidRPr="00033231">
        <w:t>empire</w:t>
      </w:r>
      <w:r w:rsidR="004F69D6">
        <w:t xml:space="preserve">. </w:t>
      </w:r>
      <w:r w:rsidRPr="00033231">
        <w:t>Elle s</w:t>
      </w:r>
      <w:r w:rsidR="004F69D6">
        <w:t>’</w:t>
      </w:r>
      <w:r w:rsidRPr="00033231">
        <w:t>assit</w:t>
      </w:r>
      <w:r w:rsidR="004F69D6">
        <w:t xml:space="preserve">. </w:t>
      </w:r>
      <w:r w:rsidRPr="00033231">
        <w:t>Sur son visage je pouvais lire ceci</w:t>
      </w:r>
      <w:r w:rsidR="004F69D6">
        <w:t> : « </w:t>
      </w:r>
      <w:r w:rsidRPr="00033231">
        <w:t>Je vois la ligne qui est ma l</w:t>
      </w:r>
      <w:r w:rsidRPr="00033231">
        <w:t>i</w:t>
      </w:r>
      <w:r w:rsidRPr="00033231">
        <w:t>m</w:t>
      </w:r>
      <w:r w:rsidRPr="00033231">
        <w:t>i</w:t>
      </w:r>
      <w:r w:rsidRPr="00033231">
        <w:t>te</w:t>
      </w:r>
      <w:r w:rsidR="004F69D6">
        <w:t xml:space="preserve"> ; </w:t>
      </w:r>
      <w:r w:rsidRPr="00033231">
        <w:t>rien ne me la fera franchir</w:t>
      </w:r>
      <w:r w:rsidR="004F69D6">
        <w:t xml:space="preserve">. </w:t>
      </w:r>
      <w:r w:rsidRPr="00033231">
        <w:t>Je sens</w:t>
      </w:r>
      <w:r w:rsidR="004F69D6">
        <w:t xml:space="preserve">, </w:t>
      </w:r>
      <w:r w:rsidRPr="00033231">
        <w:t>je connais jusqu</w:t>
      </w:r>
      <w:r w:rsidR="004F69D6">
        <w:t>’</w:t>
      </w:r>
      <w:r w:rsidRPr="00033231">
        <w:t>à quel point je puis révéler mes sentiments</w:t>
      </w:r>
      <w:r w:rsidR="004F69D6">
        <w:t xml:space="preserve">, </w:t>
      </w:r>
      <w:r w:rsidRPr="00033231">
        <w:t>et quand je dois fe</w:t>
      </w:r>
      <w:r w:rsidRPr="00033231">
        <w:t>r</w:t>
      </w:r>
      <w:r w:rsidRPr="00033231">
        <w:t xml:space="preserve">mer </w:t>
      </w:r>
      <w:r w:rsidRPr="00033231">
        <w:lastRenderedPageBreak/>
        <w:t>le volume</w:t>
      </w:r>
      <w:r w:rsidR="004F69D6">
        <w:t xml:space="preserve">. </w:t>
      </w:r>
      <w:r w:rsidRPr="00033231">
        <w:t>Je suis allée jusqu</w:t>
      </w:r>
      <w:r w:rsidR="004F69D6">
        <w:t>’</w:t>
      </w:r>
      <w:r w:rsidRPr="00033231">
        <w:t>à une certaine distance</w:t>
      </w:r>
      <w:r w:rsidR="004F69D6">
        <w:t xml:space="preserve">, </w:t>
      </w:r>
      <w:r w:rsidRPr="00033231">
        <w:t>aussi loin que je le pouvais sans dégrader mon sexe et sans compr</w:t>
      </w:r>
      <w:r w:rsidRPr="00033231">
        <w:t>o</w:t>
      </w:r>
      <w:r w:rsidRPr="00033231">
        <w:t>mettre mon honneur</w:t>
      </w:r>
      <w:r w:rsidR="004F69D6">
        <w:t xml:space="preserve"> : </w:t>
      </w:r>
      <w:r w:rsidRPr="00033231">
        <w:t>je ne ferai pas un pas de plus</w:t>
      </w:r>
      <w:r w:rsidR="004F69D6">
        <w:t xml:space="preserve">. </w:t>
      </w:r>
      <w:r w:rsidRPr="00033231">
        <w:t>Mon cœur pourra se briser s</w:t>
      </w:r>
      <w:r w:rsidR="004F69D6">
        <w:t>’</w:t>
      </w:r>
      <w:r w:rsidRPr="00033231">
        <w:t>il est trompé dans son espoir</w:t>
      </w:r>
      <w:r w:rsidR="004F69D6">
        <w:t xml:space="preserve">. </w:t>
      </w:r>
      <w:r w:rsidRPr="00033231">
        <w:t>Eh bien</w:t>
      </w:r>
      <w:r w:rsidR="004F69D6">
        <w:t xml:space="preserve"> ! </w:t>
      </w:r>
      <w:r w:rsidRPr="00033231">
        <w:t>qu</w:t>
      </w:r>
      <w:r w:rsidR="004F69D6">
        <w:t>’</w:t>
      </w:r>
      <w:r w:rsidRPr="00033231">
        <w:t>il se brise</w:t>
      </w:r>
      <w:r w:rsidR="004F69D6">
        <w:t xml:space="preserve">, </w:t>
      </w:r>
      <w:r w:rsidRPr="00033231">
        <w:t>il ne me déshonorera pas</w:t>
      </w:r>
      <w:r w:rsidR="004F69D6">
        <w:t xml:space="preserve">, </w:t>
      </w:r>
      <w:r w:rsidRPr="00033231">
        <w:t>il ne déshonorera pas mon sexe en ma personne</w:t>
      </w:r>
      <w:r w:rsidR="004F69D6">
        <w:t xml:space="preserve">. </w:t>
      </w:r>
      <w:r w:rsidRPr="00033231">
        <w:t>La souffrance</w:t>
      </w:r>
      <w:r w:rsidR="004F69D6">
        <w:t xml:space="preserve">, </w:t>
      </w:r>
      <w:r w:rsidRPr="00033231">
        <w:t>la mort</w:t>
      </w:r>
      <w:r w:rsidR="004F69D6">
        <w:t xml:space="preserve">, </w:t>
      </w:r>
      <w:r w:rsidRPr="00033231">
        <w:t>plutôt que la d</w:t>
      </w:r>
      <w:r w:rsidRPr="00033231">
        <w:t>é</w:t>
      </w:r>
      <w:r w:rsidRPr="00033231">
        <w:t>gradation</w:t>
      </w:r>
      <w:r w:rsidR="004F69D6">
        <w:t> ! »</w:t>
      </w:r>
    </w:p>
    <w:p w14:paraId="0A335730" w14:textId="4A399D2D" w:rsidR="00000000" w:rsidRPr="00033231" w:rsidRDefault="00000000" w:rsidP="0021796F">
      <w:r w:rsidRPr="00033231">
        <w:t>Moi</w:t>
      </w:r>
      <w:r w:rsidR="004F69D6">
        <w:t xml:space="preserve">, </w:t>
      </w:r>
      <w:r w:rsidRPr="00033231">
        <w:t>de mon côté</w:t>
      </w:r>
      <w:r w:rsidR="004F69D6">
        <w:t xml:space="preserve">, </w:t>
      </w:r>
      <w:r w:rsidRPr="00033231">
        <w:t>je me disais</w:t>
      </w:r>
      <w:r w:rsidR="004F69D6">
        <w:t> : « </w:t>
      </w:r>
      <w:r w:rsidRPr="00033231">
        <w:t>Si elle était pauvre</w:t>
      </w:r>
      <w:r w:rsidR="004F69D6">
        <w:t xml:space="preserve">, </w:t>
      </w:r>
      <w:r w:rsidRPr="00033231">
        <w:t>je s</w:t>
      </w:r>
      <w:r w:rsidRPr="00033231">
        <w:t>e</w:t>
      </w:r>
      <w:r w:rsidRPr="00033231">
        <w:t>rais à ses pieds</w:t>
      </w:r>
      <w:r w:rsidR="004F69D6">
        <w:t xml:space="preserve">. </w:t>
      </w:r>
      <w:r w:rsidRPr="00033231">
        <w:t>Si elle était dans une humble condition</w:t>
      </w:r>
      <w:r w:rsidR="004F69D6">
        <w:t xml:space="preserve">, </w:t>
      </w:r>
      <w:r w:rsidRPr="00033231">
        <w:t>je la prendrais dans mes bras</w:t>
      </w:r>
      <w:r w:rsidR="004F69D6">
        <w:t xml:space="preserve">. </w:t>
      </w:r>
      <w:r w:rsidRPr="00033231">
        <w:t>Son or et sa position sont deux gri</w:t>
      </w:r>
      <w:r w:rsidRPr="00033231">
        <w:t>f</w:t>
      </w:r>
      <w:r w:rsidRPr="00033231">
        <w:t>fons qui la gardent de chaque côté</w:t>
      </w:r>
      <w:r w:rsidR="004F69D6">
        <w:t xml:space="preserve">. </w:t>
      </w:r>
      <w:r w:rsidRPr="00033231">
        <w:t>L</w:t>
      </w:r>
      <w:r w:rsidR="004F69D6">
        <w:t>’</w:t>
      </w:r>
      <w:r w:rsidRPr="00033231">
        <w:t>amour regarde et désire</w:t>
      </w:r>
      <w:r w:rsidR="004F69D6">
        <w:t xml:space="preserve">, </w:t>
      </w:r>
      <w:r w:rsidRPr="00033231">
        <w:t>mais il n</w:t>
      </w:r>
      <w:r w:rsidR="004F69D6">
        <w:t>’</w:t>
      </w:r>
      <w:r w:rsidRPr="00033231">
        <w:t>ose pas</w:t>
      </w:r>
      <w:r w:rsidR="004F69D6">
        <w:t xml:space="preserve"> ; </w:t>
      </w:r>
      <w:r w:rsidRPr="00033231">
        <w:t>la passion rôde autour</w:t>
      </w:r>
      <w:r w:rsidR="004F69D6">
        <w:t xml:space="preserve">, </w:t>
      </w:r>
      <w:r w:rsidRPr="00033231">
        <w:t>mais n</w:t>
      </w:r>
      <w:r w:rsidR="004F69D6">
        <w:t>’</w:t>
      </w:r>
      <w:r w:rsidRPr="00033231">
        <w:t>ose s</w:t>
      </w:r>
      <w:r w:rsidR="004F69D6">
        <w:t>’</w:t>
      </w:r>
      <w:r w:rsidRPr="00033231">
        <w:t>approcher</w:t>
      </w:r>
      <w:r w:rsidR="004F69D6">
        <w:t xml:space="preserve">. </w:t>
      </w:r>
      <w:r w:rsidRPr="00033231">
        <w:t>La fidélité et le dévouement sont effrayés</w:t>
      </w:r>
      <w:r w:rsidR="004F69D6">
        <w:t xml:space="preserve">. </w:t>
      </w:r>
      <w:r w:rsidRPr="00033231">
        <w:t>Il n</w:t>
      </w:r>
      <w:r w:rsidR="004F69D6">
        <w:t>’</w:t>
      </w:r>
      <w:r w:rsidRPr="00033231">
        <w:t>y a rien à perdre en la gagnant</w:t>
      </w:r>
      <w:r w:rsidR="004F69D6">
        <w:t xml:space="preserve">, </w:t>
      </w:r>
      <w:r w:rsidRPr="00033231">
        <w:t>il n</w:t>
      </w:r>
      <w:r w:rsidR="004F69D6">
        <w:t>’</w:t>
      </w:r>
      <w:r w:rsidRPr="00033231">
        <w:t>y a aucun sacrifice à faire</w:t>
      </w:r>
      <w:r w:rsidR="004F69D6">
        <w:t xml:space="preserve"> : </w:t>
      </w:r>
      <w:r w:rsidRPr="00033231">
        <w:t>c</w:t>
      </w:r>
      <w:r w:rsidR="004F69D6">
        <w:t>’</w:t>
      </w:r>
      <w:r w:rsidRPr="00033231">
        <w:t>est clair bénéfice</w:t>
      </w:r>
      <w:r w:rsidR="004F69D6">
        <w:t xml:space="preserve">, </w:t>
      </w:r>
      <w:r w:rsidRPr="00033231">
        <w:t>et par conséquent d</w:t>
      </w:r>
      <w:r w:rsidR="004F69D6">
        <w:t>’</w:t>
      </w:r>
      <w:r w:rsidRPr="00033231">
        <w:t>une difficulté inimaginable</w:t>
      </w:r>
      <w:r w:rsidR="004F69D6">
        <w:t>. »</w:t>
      </w:r>
    </w:p>
    <w:p w14:paraId="7CE77EF5" w14:textId="77777777" w:rsidR="004F69D6" w:rsidRDefault="00000000" w:rsidP="0021796F">
      <w:r w:rsidRPr="00033231">
        <w:t>Difficile ou non</w:t>
      </w:r>
      <w:r w:rsidR="004F69D6">
        <w:t xml:space="preserve">, </w:t>
      </w:r>
      <w:r w:rsidRPr="00033231">
        <w:t>il fallait tenter quelque chose</w:t>
      </w:r>
      <w:r w:rsidR="004F69D6">
        <w:t xml:space="preserve"> ; </w:t>
      </w:r>
      <w:r w:rsidRPr="00033231">
        <w:t>il fallait d</w:t>
      </w:r>
      <w:r w:rsidRPr="00033231">
        <w:t>i</w:t>
      </w:r>
      <w:r w:rsidRPr="00033231">
        <w:t>re quelque chose</w:t>
      </w:r>
      <w:r w:rsidR="004F69D6">
        <w:t xml:space="preserve">. </w:t>
      </w:r>
      <w:r w:rsidRPr="00033231">
        <w:t>Je ne pouvais</w:t>
      </w:r>
      <w:r w:rsidR="004F69D6">
        <w:t xml:space="preserve">, </w:t>
      </w:r>
      <w:r w:rsidRPr="00033231">
        <w:t>je ne voulais garder le silence avec toute cette beauté modestement muette en ma présence</w:t>
      </w:r>
      <w:r w:rsidR="004F69D6">
        <w:t xml:space="preserve">. </w:t>
      </w:r>
      <w:r w:rsidRPr="00033231">
        <w:t>Je parlai</w:t>
      </w:r>
      <w:r w:rsidR="004F69D6">
        <w:t xml:space="preserve">, </w:t>
      </w:r>
      <w:r w:rsidRPr="00033231">
        <w:t>et je parlai même avec calme</w:t>
      </w:r>
      <w:r w:rsidR="004F69D6">
        <w:t xml:space="preserve"> : </w:t>
      </w:r>
      <w:r w:rsidRPr="00033231">
        <w:t>toutes tranquilles que fu</w:t>
      </w:r>
      <w:r w:rsidRPr="00033231">
        <w:t>s</w:t>
      </w:r>
      <w:r w:rsidRPr="00033231">
        <w:t>sent mes paroles</w:t>
      </w:r>
      <w:r w:rsidR="004F69D6">
        <w:t xml:space="preserve">, </w:t>
      </w:r>
      <w:r w:rsidRPr="00033231">
        <w:t>je les entendais tomber avec un son distinct</w:t>
      </w:r>
      <w:r w:rsidR="004F69D6">
        <w:t xml:space="preserve">, </w:t>
      </w:r>
      <w:r w:rsidRPr="00033231">
        <w:t>sonore et profond</w:t>
      </w:r>
      <w:r w:rsidR="004F69D6">
        <w:t>.</w:t>
      </w:r>
    </w:p>
    <w:p w14:paraId="55955459" w14:textId="77777777" w:rsidR="004F69D6" w:rsidRDefault="004F69D6" w:rsidP="0021796F">
      <w:r>
        <w:t>« </w:t>
      </w:r>
      <w:r w:rsidR="00000000" w:rsidRPr="00033231">
        <w:t>Cependant</w:t>
      </w:r>
      <w:r>
        <w:t xml:space="preserve">, </w:t>
      </w:r>
      <w:r w:rsidR="00000000" w:rsidRPr="00033231">
        <w:t>je le sais</w:t>
      </w:r>
      <w:r>
        <w:t xml:space="preserve">, </w:t>
      </w:r>
      <w:r w:rsidR="00000000" w:rsidRPr="00033231">
        <w:t>je serais étrangement placé avec cette nymphe des montagnes</w:t>
      </w:r>
      <w:r>
        <w:t xml:space="preserve">, </w:t>
      </w:r>
      <w:r w:rsidR="00000000" w:rsidRPr="00033231">
        <w:t>la liberté</w:t>
      </w:r>
      <w:r>
        <w:t xml:space="preserve">. </w:t>
      </w:r>
      <w:r w:rsidR="00000000" w:rsidRPr="00033231">
        <w:t>Je la soupçonne d</w:t>
      </w:r>
      <w:r>
        <w:t>’</w:t>
      </w:r>
      <w:r w:rsidR="00000000" w:rsidRPr="00033231">
        <w:t>être parente de cette solitude que je courtisais naguère</w:t>
      </w:r>
      <w:r>
        <w:t xml:space="preserve">, </w:t>
      </w:r>
      <w:r w:rsidR="00000000" w:rsidRPr="00033231">
        <w:t>et avec l</w:t>
      </w:r>
      <w:r w:rsidR="00000000" w:rsidRPr="00033231">
        <w:t>a</w:t>
      </w:r>
      <w:r w:rsidR="00000000" w:rsidRPr="00033231">
        <w:t>quelle je cherche maintenant à divorcer</w:t>
      </w:r>
      <w:r>
        <w:t xml:space="preserve">. </w:t>
      </w:r>
      <w:r w:rsidR="00000000" w:rsidRPr="00033231">
        <w:t>Ces oréades sont sing</w:t>
      </w:r>
      <w:r w:rsidR="00000000" w:rsidRPr="00033231">
        <w:t>u</w:t>
      </w:r>
      <w:r w:rsidR="00000000" w:rsidRPr="00033231">
        <w:t>lières</w:t>
      </w:r>
      <w:r>
        <w:t xml:space="preserve"> : </w:t>
      </w:r>
      <w:r w:rsidR="00000000" w:rsidRPr="00033231">
        <w:t>elles viennent à vous avec des charmes qui n</w:t>
      </w:r>
      <w:r>
        <w:t>’</w:t>
      </w:r>
      <w:r w:rsidR="00000000" w:rsidRPr="00033231">
        <w:t>ont rien de terrestre</w:t>
      </w:r>
      <w:r>
        <w:t xml:space="preserve">, </w:t>
      </w:r>
      <w:r w:rsidR="00000000" w:rsidRPr="00033231">
        <w:t>comme une soirée étoilée</w:t>
      </w:r>
      <w:r>
        <w:t xml:space="preserve"> ; </w:t>
      </w:r>
      <w:r w:rsidR="00000000" w:rsidRPr="00033231">
        <w:t>elles vous inspirent un sauvage mais froid plaisir</w:t>
      </w:r>
      <w:r>
        <w:t xml:space="preserve"> ; </w:t>
      </w:r>
      <w:r w:rsidR="00000000" w:rsidRPr="00033231">
        <w:t>leur beauté est la beauté des esprits</w:t>
      </w:r>
      <w:r>
        <w:t xml:space="preserve"> ; </w:t>
      </w:r>
      <w:r w:rsidR="00000000" w:rsidRPr="00033231">
        <w:t>leur grâce n</w:t>
      </w:r>
      <w:r>
        <w:t>’</w:t>
      </w:r>
      <w:r w:rsidR="00000000" w:rsidRPr="00033231">
        <w:t>est pas la grâce de la vie</w:t>
      </w:r>
      <w:r>
        <w:t xml:space="preserve">, </w:t>
      </w:r>
      <w:r w:rsidR="00000000" w:rsidRPr="00033231">
        <w:t>mais celle des saisons ou des scènes de la nature</w:t>
      </w:r>
      <w:r>
        <w:t xml:space="preserve"> ; </w:t>
      </w:r>
      <w:r w:rsidR="00000000" w:rsidRPr="00033231">
        <w:t xml:space="preserve">à elles appartient </w:t>
      </w:r>
      <w:r w:rsidR="00000000" w:rsidRPr="00033231">
        <w:lastRenderedPageBreak/>
        <w:t>la splendeur humide du matin</w:t>
      </w:r>
      <w:r>
        <w:t xml:space="preserve">, </w:t>
      </w:r>
      <w:r w:rsidR="00000000" w:rsidRPr="00033231">
        <w:t>la lueur languissante du soir</w:t>
      </w:r>
      <w:r>
        <w:t xml:space="preserve">, </w:t>
      </w:r>
      <w:r w:rsidR="00000000" w:rsidRPr="00033231">
        <w:t>le calme de la lune</w:t>
      </w:r>
      <w:r>
        <w:t xml:space="preserve">, </w:t>
      </w:r>
      <w:r w:rsidR="00000000" w:rsidRPr="00033231">
        <w:t>l</w:t>
      </w:r>
      <w:r>
        <w:t>’</w:t>
      </w:r>
      <w:r w:rsidR="00000000" w:rsidRPr="00033231">
        <w:t>inconstance des nuages</w:t>
      </w:r>
      <w:r>
        <w:t xml:space="preserve">. </w:t>
      </w:r>
      <w:r w:rsidR="00000000" w:rsidRPr="00033231">
        <w:t>Je désire et je veux avoir quelque ch</w:t>
      </w:r>
      <w:r w:rsidR="00000000" w:rsidRPr="00033231">
        <w:t>o</w:t>
      </w:r>
      <w:r w:rsidR="00000000" w:rsidRPr="00033231">
        <w:t>se de différent</w:t>
      </w:r>
      <w:r>
        <w:t xml:space="preserve">. </w:t>
      </w:r>
      <w:r w:rsidR="00000000" w:rsidRPr="00033231">
        <w:t>Les splendeurs du monde des esprits me laissent froid</w:t>
      </w:r>
      <w:r>
        <w:t xml:space="preserve">. </w:t>
      </w:r>
      <w:r w:rsidR="00000000" w:rsidRPr="00033231">
        <w:t xml:space="preserve">Je ne suis pas </w:t>
      </w:r>
      <w:proofErr w:type="spellStart"/>
      <w:r w:rsidR="00000000" w:rsidRPr="00033231">
        <w:t>poëte</w:t>
      </w:r>
      <w:proofErr w:type="spellEnd"/>
      <w:r>
        <w:t xml:space="preserve"> : </w:t>
      </w:r>
      <w:r w:rsidR="00000000" w:rsidRPr="00033231">
        <w:t>je ne peux vivre d</w:t>
      </w:r>
      <w:r>
        <w:t>’</w:t>
      </w:r>
      <w:r w:rsidR="00000000" w:rsidRPr="00033231">
        <w:t>abstractions</w:t>
      </w:r>
      <w:r>
        <w:t xml:space="preserve">. </w:t>
      </w:r>
      <w:r w:rsidR="00000000" w:rsidRPr="00033231">
        <w:t>Vous</w:t>
      </w:r>
      <w:r>
        <w:t xml:space="preserve">, </w:t>
      </w:r>
      <w:r w:rsidR="00000000" w:rsidRPr="00033231">
        <w:t xml:space="preserve">miss </w:t>
      </w:r>
      <w:proofErr w:type="spellStart"/>
      <w:r w:rsidR="00000000" w:rsidRPr="00033231">
        <w:t>Keeldar</w:t>
      </w:r>
      <w:proofErr w:type="spellEnd"/>
      <w:r>
        <w:t xml:space="preserve">, </w:t>
      </w:r>
      <w:r w:rsidR="00000000" w:rsidRPr="00033231">
        <w:t>dans votre satirique langage</w:t>
      </w:r>
      <w:r>
        <w:t xml:space="preserve">, </w:t>
      </w:r>
      <w:r w:rsidR="00000000" w:rsidRPr="00033231">
        <w:t>vous m</w:t>
      </w:r>
      <w:r>
        <w:t>’</w:t>
      </w:r>
      <w:r w:rsidR="00000000" w:rsidRPr="00033231">
        <w:t>avez quelquefois appelé philosophe matériel</w:t>
      </w:r>
      <w:r>
        <w:t xml:space="preserve">, </w:t>
      </w:r>
      <w:r w:rsidR="00000000" w:rsidRPr="00033231">
        <w:t>me do</w:t>
      </w:r>
      <w:r w:rsidR="00000000" w:rsidRPr="00033231">
        <w:t>n</w:t>
      </w:r>
      <w:r w:rsidR="00000000" w:rsidRPr="00033231">
        <w:t>nant à entendre que je vivais suffisamment pour le substantiel</w:t>
      </w:r>
      <w:r>
        <w:t xml:space="preserve">. </w:t>
      </w:r>
      <w:r w:rsidR="00000000" w:rsidRPr="00033231">
        <w:t>Certainement je suis matériel de la tête aux pieds</w:t>
      </w:r>
      <w:r>
        <w:t xml:space="preserve">, </w:t>
      </w:r>
      <w:r w:rsidR="00000000" w:rsidRPr="00033231">
        <w:t>et si glorieuse que soit la nat</w:t>
      </w:r>
      <w:r w:rsidR="00000000" w:rsidRPr="00033231">
        <w:t>u</w:t>
      </w:r>
      <w:r w:rsidR="00000000" w:rsidRPr="00033231">
        <w:t>re</w:t>
      </w:r>
      <w:r>
        <w:t xml:space="preserve">, </w:t>
      </w:r>
      <w:r w:rsidR="00000000" w:rsidRPr="00033231">
        <w:t>si profond que soit le culte que je lui ai voué</w:t>
      </w:r>
      <w:r>
        <w:t xml:space="preserve">, </w:t>
      </w:r>
      <w:r w:rsidR="00000000" w:rsidRPr="00033231">
        <w:t>j</w:t>
      </w:r>
      <w:r>
        <w:t>’</w:t>
      </w:r>
      <w:r w:rsidR="00000000" w:rsidRPr="00033231">
        <w:t>aime mieux la voir à travers les doux yeux humains d</w:t>
      </w:r>
      <w:r>
        <w:t>’</w:t>
      </w:r>
      <w:r w:rsidR="00000000" w:rsidRPr="00033231">
        <w:t>une femme aimée et a</w:t>
      </w:r>
      <w:r w:rsidR="00000000" w:rsidRPr="00033231">
        <w:t>i</w:t>
      </w:r>
      <w:r w:rsidR="00000000" w:rsidRPr="00033231">
        <w:t>mable</w:t>
      </w:r>
      <w:r>
        <w:t xml:space="preserve">, </w:t>
      </w:r>
      <w:r w:rsidR="00000000" w:rsidRPr="00033231">
        <w:t>qu</w:t>
      </w:r>
      <w:r>
        <w:t>’</w:t>
      </w:r>
      <w:r w:rsidR="00000000" w:rsidRPr="00033231">
        <w:t>à travers les yeux farouches de la plus grande déesse de l</w:t>
      </w:r>
      <w:r>
        <w:t>’</w:t>
      </w:r>
      <w:r w:rsidR="00000000" w:rsidRPr="00033231">
        <w:t>Olympe</w:t>
      </w:r>
      <w:r>
        <w:t>.</w:t>
      </w:r>
    </w:p>
    <w:p w14:paraId="77EAC042" w14:textId="77777777" w:rsidR="004F69D6" w:rsidRDefault="004F69D6" w:rsidP="0021796F">
      <w:r>
        <w:t>— </w:t>
      </w:r>
      <w:r w:rsidR="00000000" w:rsidRPr="00033231">
        <w:t>Junon ne pourrait vous cuire une tranche de buffle comme vous l</w:t>
      </w:r>
      <w:r>
        <w:t>’</w:t>
      </w:r>
      <w:r w:rsidR="00000000" w:rsidRPr="00033231">
        <w:t>aimez</w:t>
      </w:r>
      <w:r>
        <w:t xml:space="preserve">, </w:t>
      </w:r>
      <w:r w:rsidR="00000000" w:rsidRPr="00033231">
        <w:t>dit-elle</w:t>
      </w:r>
      <w:r>
        <w:t>.</w:t>
      </w:r>
    </w:p>
    <w:p w14:paraId="10EE17A2" w14:textId="77777777" w:rsidR="004F69D6" w:rsidRDefault="004F69D6" w:rsidP="0021796F">
      <w:r>
        <w:t>— </w:t>
      </w:r>
      <w:r w:rsidR="00000000" w:rsidRPr="00033231">
        <w:t>Non</w:t>
      </w:r>
      <w:r>
        <w:t xml:space="preserve">. </w:t>
      </w:r>
      <w:r w:rsidR="00000000" w:rsidRPr="00033231">
        <w:t>Mais je vais vous dire qui le pourrait</w:t>
      </w:r>
      <w:r>
        <w:t xml:space="preserve"> : </w:t>
      </w:r>
      <w:r w:rsidR="00000000" w:rsidRPr="00033231">
        <w:t>quelque je</w:t>
      </w:r>
      <w:r w:rsidR="00000000" w:rsidRPr="00033231">
        <w:t>u</w:t>
      </w:r>
      <w:r w:rsidR="00000000" w:rsidRPr="00033231">
        <w:t>ne orpheline sans fortune et sans amis</w:t>
      </w:r>
      <w:r>
        <w:t xml:space="preserve">. </w:t>
      </w:r>
      <w:r w:rsidR="00000000" w:rsidRPr="00033231">
        <w:t>Je voudrais pouvoir en trouver une semblable</w:t>
      </w:r>
      <w:r>
        <w:t xml:space="preserve"> : </w:t>
      </w:r>
      <w:r w:rsidR="00000000" w:rsidRPr="00033231">
        <w:t>assez jolie pour que je pusse l</w:t>
      </w:r>
      <w:r>
        <w:t>’</w:t>
      </w:r>
      <w:r w:rsidR="00000000" w:rsidRPr="00033231">
        <w:t>aimer</w:t>
      </w:r>
      <w:r>
        <w:t xml:space="preserve">, </w:t>
      </w:r>
      <w:r w:rsidR="00000000" w:rsidRPr="00033231">
        <w:t>avec quelque chose dans l</w:t>
      </w:r>
      <w:r>
        <w:t>’</w:t>
      </w:r>
      <w:r w:rsidR="00000000" w:rsidRPr="00033231">
        <w:t>esprit et dans le cœur qui réponde à mes goûts</w:t>
      </w:r>
      <w:r>
        <w:t xml:space="preserve"> ; </w:t>
      </w:r>
      <w:r w:rsidR="00000000" w:rsidRPr="00033231">
        <w:t>ne manquant pas d</w:t>
      </w:r>
      <w:r>
        <w:t>’</w:t>
      </w:r>
      <w:r w:rsidR="00000000" w:rsidRPr="00033231">
        <w:t>éducation</w:t>
      </w:r>
      <w:r>
        <w:t xml:space="preserve">, </w:t>
      </w:r>
      <w:r w:rsidR="00000000" w:rsidRPr="00033231">
        <w:t>honnête et modeste</w:t>
      </w:r>
      <w:r>
        <w:t xml:space="preserve">. </w:t>
      </w:r>
      <w:r w:rsidR="00000000" w:rsidRPr="00033231">
        <w:t>Je me soucie peu des talents</w:t>
      </w:r>
      <w:r>
        <w:t xml:space="preserve"> ; </w:t>
      </w:r>
      <w:r w:rsidR="00000000" w:rsidRPr="00033231">
        <w:t>mais j</w:t>
      </w:r>
      <w:r>
        <w:t>’</w:t>
      </w:r>
      <w:r w:rsidR="00000000" w:rsidRPr="00033231">
        <w:t>aimerais qu</w:t>
      </w:r>
      <w:r>
        <w:t>’</w:t>
      </w:r>
      <w:r w:rsidR="00000000" w:rsidRPr="00033231">
        <w:t>elle eût le ge</w:t>
      </w:r>
      <w:r w:rsidR="00000000" w:rsidRPr="00033231">
        <w:t>r</w:t>
      </w:r>
      <w:r w:rsidR="00000000" w:rsidRPr="00033231">
        <w:t>me de ces qualités naturelles que rien de ce qui est appris ne peut égaler</w:t>
      </w:r>
      <w:r>
        <w:t xml:space="preserve">. </w:t>
      </w:r>
      <w:r w:rsidR="00000000" w:rsidRPr="00033231">
        <w:t>Un caractère un peu vif ne me déplairait pas</w:t>
      </w:r>
      <w:r>
        <w:t xml:space="preserve">, </w:t>
      </w:r>
      <w:r w:rsidR="00000000" w:rsidRPr="00033231">
        <w:t>je puis manier les plus chauds</w:t>
      </w:r>
      <w:r>
        <w:t xml:space="preserve">. </w:t>
      </w:r>
      <w:r w:rsidR="00000000" w:rsidRPr="00033231">
        <w:t>D</w:t>
      </w:r>
      <w:r>
        <w:t>’</w:t>
      </w:r>
      <w:r w:rsidR="00000000" w:rsidRPr="00033231">
        <w:t>une telle créature j</w:t>
      </w:r>
      <w:r>
        <w:t>’</w:t>
      </w:r>
      <w:r w:rsidR="00000000" w:rsidRPr="00033231">
        <w:t>aimerais à être d</w:t>
      </w:r>
      <w:r>
        <w:t>’</w:t>
      </w:r>
      <w:r w:rsidR="00000000" w:rsidRPr="00033231">
        <w:t>abord le précepteur</w:t>
      </w:r>
      <w:r>
        <w:t xml:space="preserve">, </w:t>
      </w:r>
      <w:r w:rsidR="00000000" w:rsidRPr="00033231">
        <w:t>puis l</w:t>
      </w:r>
      <w:r>
        <w:t>’</w:t>
      </w:r>
      <w:r w:rsidR="00000000" w:rsidRPr="00033231">
        <w:t>époux</w:t>
      </w:r>
      <w:r>
        <w:t xml:space="preserve">. </w:t>
      </w:r>
      <w:r w:rsidR="00000000" w:rsidRPr="00033231">
        <w:t>Je lui enseignerais mon la</w:t>
      </w:r>
      <w:r w:rsidR="00000000" w:rsidRPr="00033231">
        <w:t>n</w:t>
      </w:r>
      <w:r w:rsidR="00000000" w:rsidRPr="00033231">
        <w:t>gage</w:t>
      </w:r>
      <w:r>
        <w:t xml:space="preserve">, </w:t>
      </w:r>
      <w:r w:rsidR="00000000" w:rsidRPr="00033231">
        <w:t>mes habitudes</w:t>
      </w:r>
      <w:r>
        <w:t xml:space="preserve">, </w:t>
      </w:r>
      <w:r w:rsidR="00000000" w:rsidRPr="00033231">
        <w:t>mes principes</w:t>
      </w:r>
      <w:r>
        <w:t xml:space="preserve">, </w:t>
      </w:r>
      <w:r w:rsidR="00000000" w:rsidRPr="00033231">
        <w:t>j</w:t>
      </w:r>
      <w:r>
        <w:t>’</w:t>
      </w:r>
      <w:r w:rsidR="00000000" w:rsidRPr="00033231">
        <w:t>aimerais à la récompenser avec mon amour</w:t>
      </w:r>
      <w:r>
        <w:t>.</w:t>
      </w:r>
    </w:p>
    <w:p w14:paraId="31EDCDE7" w14:textId="77777777" w:rsidR="004F69D6" w:rsidRDefault="004F69D6" w:rsidP="0021796F">
      <w:r>
        <w:t>— </w:t>
      </w:r>
      <w:r w:rsidR="00000000" w:rsidRPr="00033231">
        <w:t xml:space="preserve">La </w:t>
      </w:r>
      <w:r w:rsidR="00000000" w:rsidRPr="00033231">
        <w:rPr>
          <w:i/>
          <w:iCs/>
        </w:rPr>
        <w:t>récompenser</w:t>
      </w:r>
      <w:r>
        <w:rPr>
          <w:i/>
          <w:iCs/>
        </w:rPr>
        <w:t xml:space="preserve"> ! </w:t>
      </w:r>
      <w:r w:rsidR="00000000" w:rsidRPr="00033231">
        <w:t>seigneur de la création</w:t>
      </w:r>
      <w:r>
        <w:t xml:space="preserve"> ! </w:t>
      </w:r>
      <w:r w:rsidR="00000000" w:rsidRPr="00033231">
        <w:t xml:space="preserve">la </w:t>
      </w:r>
      <w:r w:rsidR="00000000" w:rsidRPr="00033231">
        <w:rPr>
          <w:i/>
          <w:iCs/>
        </w:rPr>
        <w:t>récompe</w:t>
      </w:r>
      <w:r w:rsidR="00000000" w:rsidRPr="00033231">
        <w:rPr>
          <w:i/>
          <w:iCs/>
        </w:rPr>
        <w:t>n</w:t>
      </w:r>
      <w:r w:rsidR="00000000" w:rsidRPr="00033231">
        <w:rPr>
          <w:i/>
          <w:iCs/>
        </w:rPr>
        <w:t>ser</w:t>
      </w:r>
      <w:r>
        <w:rPr>
          <w:i/>
          <w:iCs/>
        </w:rPr>
        <w:t xml:space="preserve"> ! </w:t>
      </w:r>
      <w:r w:rsidR="00000000" w:rsidRPr="00033231">
        <w:t>s</w:t>
      </w:r>
      <w:r>
        <w:t>’</w:t>
      </w:r>
      <w:r w:rsidR="00000000" w:rsidRPr="00033231">
        <w:t>écria-t-elle avec une lèvre contractée</w:t>
      </w:r>
      <w:r>
        <w:t>.</w:t>
      </w:r>
    </w:p>
    <w:p w14:paraId="3A3BA106" w14:textId="77777777" w:rsidR="004F69D6" w:rsidRDefault="004F69D6" w:rsidP="0021796F">
      <w:r>
        <w:t>— </w:t>
      </w:r>
      <w:r w:rsidR="00000000" w:rsidRPr="00033231">
        <w:t>Pour en être remboursé au centuple</w:t>
      </w:r>
      <w:r>
        <w:t>.</w:t>
      </w:r>
    </w:p>
    <w:p w14:paraId="58BEC907" w14:textId="77777777" w:rsidR="004F69D6" w:rsidRDefault="004F69D6" w:rsidP="0021796F">
      <w:r>
        <w:lastRenderedPageBreak/>
        <w:t>— </w:t>
      </w:r>
      <w:r w:rsidR="00000000" w:rsidRPr="00033231">
        <w:t>La contrainte est au métal de quelques âmes ce qu</w:t>
      </w:r>
      <w:r>
        <w:t>’</w:t>
      </w:r>
      <w:r w:rsidR="00000000" w:rsidRPr="00033231">
        <w:t>est l</w:t>
      </w:r>
      <w:r>
        <w:t>’</w:t>
      </w:r>
      <w:r w:rsidR="00000000" w:rsidRPr="00033231">
        <w:t>acier au caillou</w:t>
      </w:r>
      <w:r>
        <w:t>.</w:t>
      </w:r>
    </w:p>
    <w:p w14:paraId="0148A013" w14:textId="77777777" w:rsidR="004F69D6" w:rsidRDefault="004F69D6" w:rsidP="0021796F">
      <w:r>
        <w:t>— </w:t>
      </w:r>
      <w:r w:rsidR="00000000" w:rsidRPr="00033231">
        <w:t>Et l</w:t>
      </w:r>
      <w:r>
        <w:t>’</w:t>
      </w:r>
      <w:r w:rsidR="00000000" w:rsidRPr="00033231">
        <w:t>amour est l</w:t>
      </w:r>
      <w:r>
        <w:t>’</w:t>
      </w:r>
      <w:r w:rsidR="00000000" w:rsidRPr="00033231">
        <w:t>étincelle qui en jaillit</w:t>
      </w:r>
      <w:r>
        <w:t>.</w:t>
      </w:r>
    </w:p>
    <w:p w14:paraId="40106701" w14:textId="77777777" w:rsidR="004F69D6" w:rsidRDefault="004F69D6" w:rsidP="0021796F">
      <w:r>
        <w:t>— </w:t>
      </w:r>
      <w:r w:rsidR="00000000" w:rsidRPr="00033231">
        <w:t>Qui se soucie de l</w:t>
      </w:r>
      <w:r>
        <w:t>’</w:t>
      </w:r>
      <w:r w:rsidR="00000000" w:rsidRPr="00033231">
        <w:t>amour qui n</w:t>
      </w:r>
      <w:r>
        <w:t>’</w:t>
      </w:r>
      <w:r w:rsidR="00000000" w:rsidRPr="00033231">
        <w:t>est qu</w:t>
      </w:r>
      <w:r>
        <w:t>’</w:t>
      </w:r>
      <w:r w:rsidR="00000000" w:rsidRPr="00033231">
        <w:t>une étincelle</w:t>
      </w:r>
      <w:r>
        <w:t xml:space="preserve">, </w:t>
      </w:r>
      <w:r w:rsidR="00000000" w:rsidRPr="00033231">
        <w:t>que l</w:t>
      </w:r>
      <w:r>
        <w:t>’</w:t>
      </w:r>
      <w:r w:rsidR="00000000" w:rsidRPr="00033231">
        <w:t>on voit briller un instant et disparaître</w:t>
      </w:r>
      <w:r>
        <w:t> ?</w:t>
      </w:r>
    </w:p>
    <w:p w14:paraId="1F26B6A7" w14:textId="77777777" w:rsidR="004F69D6" w:rsidRDefault="004F69D6" w:rsidP="0021796F">
      <w:r>
        <w:t>— </w:t>
      </w:r>
      <w:r w:rsidR="00000000" w:rsidRPr="00033231">
        <w:t>Il faut que je trouve mon orpheline</w:t>
      </w:r>
      <w:r>
        <w:t xml:space="preserve">. </w:t>
      </w:r>
      <w:r w:rsidR="00000000" w:rsidRPr="00033231">
        <w:t>Dites-moi comment</w:t>
      </w:r>
      <w:r>
        <w:t xml:space="preserve">, </w:t>
      </w:r>
      <w:r w:rsidR="00000000" w:rsidRPr="00033231">
        <w:t xml:space="preserve">miss </w:t>
      </w:r>
      <w:proofErr w:type="spellStart"/>
      <w:r w:rsidR="00000000" w:rsidRPr="00033231">
        <w:t>Keeldar</w:t>
      </w:r>
      <w:proofErr w:type="spellEnd"/>
      <w:r>
        <w:t>.</w:t>
      </w:r>
    </w:p>
    <w:p w14:paraId="649BDB52" w14:textId="77777777" w:rsidR="004F69D6" w:rsidRDefault="004F69D6" w:rsidP="0021796F">
      <w:r>
        <w:t>— </w:t>
      </w:r>
      <w:r w:rsidR="00000000" w:rsidRPr="00033231">
        <w:t>Faites des annonces</w:t>
      </w:r>
      <w:r>
        <w:t xml:space="preserve"> ; </w:t>
      </w:r>
      <w:r w:rsidR="00000000" w:rsidRPr="00033231">
        <w:t>et surtout ne manquez pas d</w:t>
      </w:r>
      <w:r>
        <w:t>’</w:t>
      </w:r>
      <w:r w:rsidR="00000000" w:rsidRPr="00033231">
        <w:t>ajouter parmi les qualifications exigées qu</w:t>
      </w:r>
      <w:r>
        <w:t>’</w:t>
      </w:r>
      <w:r w:rsidR="00000000" w:rsidRPr="00033231">
        <w:t>elle doit être bonne cuisinière</w:t>
      </w:r>
      <w:r>
        <w:t>.</w:t>
      </w:r>
    </w:p>
    <w:p w14:paraId="235B5298" w14:textId="77777777" w:rsidR="004F69D6" w:rsidRDefault="004F69D6" w:rsidP="0021796F">
      <w:r>
        <w:t>— </w:t>
      </w:r>
      <w:r w:rsidR="00000000" w:rsidRPr="00033231">
        <w:t>Il faut que je la trouve et</w:t>
      </w:r>
      <w:r>
        <w:t xml:space="preserve">, </w:t>
      </w:r>
      <w:r w:rsidR="00000000" w:rsidRPr="00033231">
        <w:t>quand je l</w:t>
      </w:r>
      <w:r>
        <w:t>’</w:t>
      </w:r>
      <w:r w:rsidR="00000000" w:rsidRPr="00033231">
        <w:t>aurai trouvée</w:t>
      </w:r>
      <w:r>
        <w:t xml:space="preserve">, </w:t>
      </w:r>
      <w:r w:rsidR="00000000" w:rsidRPr="00033231">
        <w:t>je l</w:t>
      </w:r>
      <w:r>
        <w:t>’</w:t>
      </w:r>
      <w:r w:rsidR="00000000" w:rsidRPr="00033231">
        <w:t>épouserai</w:t>
      </w:r>
      <w:r>
        <w:t>.</w:t>
      </w:r>
    </w:p>
    <w:p w14:paraId="179DAFC1" w14:textId="77777777" w:rsidR="004F69D6" w:rsidRDefault="004F69D6" w:rsidP="0021796F">
      <w:r>
        <w:t>— </w:t>
      </w:r>
      <w:r w:rsidR="00000000" w:rsidRPr="00033231">
        <w:t>Vous ne le ferez pas</w:t>
      </w:r>
      <w:r>
        <w:t> ! »</w:t>
      </w:r>
      <w:r w:rsidR="00000000" w:rsidRPr="00033231">
        <w:t xml:space="preserve"> et sa voix prit soudain un accent de dédain tout particulier</w:t>
      </w:r>
      <w:r>
        <w:t>.</w:t>
      </w:r>
    </w:p>
    <w:p w14:paraId="2BF1F2A3" w14:textId="77777777" w:rsidR="004F69D6" w:rsidRDefault="00000000" w:rsidP="0021796F">
      <w:r w:rsidRPr="00033231">
        <w:t>J</w:t>
      </w:r>
      <w:r w:rsidR="004F69D6">
        <w:t>’</w:t>
      </w:r>
      <w:r w:rsidRPr="00033231">
        <w:t>aimais cela</w:t>
      </w:r>
      <w:r w:rsidR="004F69D6">
        <w:t xml:space="preserve">. </w:t>
      </w:r>
      <w:r w:rsidRPr="00033231">
        <w:t>Je l</w:t>
      </w:r>
      <w:r w:rsidR="004F69D6">
        <w:t>’</w:t>
      </w:r>
      <w:r w:rsidRPr="00033231">
        <w:t>avais fait sortir de l</w:t>
      </w:r>
      <w:r w:rsidR="004F69D6">
        <w:t>’</w:t>
      </w:r>
      <w:r w:rsidRPr="00033231">
        <w:t>état pensif dans l</w:t>
      </w:r>
      <w:r w:rsidRPr="00033231">
        <w:t>e</w:t>
      </w:r>
      <w:r w:rsidRPr="00033231">
        <w:t>quel je l</w:t>
      </w:r>
      <w:r w:rsidR="004F69D6">
        <w:t>’</w:t>
      </w:r>
      <w:r w:rsidRPr="00033231">
        <w:t>avais trouvée</w:t>
      </w:r>
      <w:r w:rsidR="004F69D6">
        <w:t xml:space="preserve"> ; </w:t>
      </w:r>
      <w:r w:rsidRPr="00033231">
        <w:t>je voulus l</w:t>
      </w:r>
      <w:r w:rsidR="004F69D6">
        <w:t>’</w:t>
      </w:r>
      <w:r w:rsidRPr="00033231">
        <w:t>émouvoir davantage</w:t>
      </w:r>
      <w:r w:rsidR="004F69D6">
        <w:t>.</w:t>
      </w:r>
    </w:p>
    <w:p w14:paraId="2A0BFE24" w14:textId="77777777" w:rsidR="004F69D6" w:rsidRDefault="004F69D6" w:rsidP="0021796F">
      <w:r>
        <w:t>« </w:t>
      </w:r>
      <w:r w:rsidR="00000000" w:rsidRPr="00033231">
        <w:t>Pourquoi en doutez-vous</w:t>
      </w:r>
      <w:r>
        <w:t> ?</w:t>
      </w:r>
    </w:p>
    <w:p w14:paraId="0400D38D" w14:textId="77777777" w:rsidR="004F69D6" w:rsidRDefault="004F69D6" w:rsidP="0021796F">
      <w:r>
        <w:t>— </w:t>
      </w:r>
      <w:r w:rsidR="00000000" w:rsidRPr="00033231">
        <w:t>Vous</w:t>
      </w:r>
      <w:r>
        <w:t xml:space="preserve">, </w:t>
      </w:r>
      <w:r w:rsidR="00000000" w:rsidRPr="00033231">
        <w:t>vous marier</w:t>
      </w:r>
      <w:r>
        <w:t> !</w:t>
      </w:r>
    </w:p>
    <w:p w14:paraId="277EE8E9" w14:textId="77777777" w:rsidR="004F69D6" w:rsidRDefault="004F69D6" w:rsidP="0021796F">
      <w:r>
        <w:t>— </w:t>
      </w:r>
      <w:r w:rsidR="00000000" w:rsidRPr="00033231">
        <w:t>Mais certainement</w:t>
      </w:r>
      <w:r>
        <w:t xml:space="preserve"> ; </w:t>
      </w:r>
      <w:r w:rsidR="00000000" w:rsidRPr="00033231">
        <w:t>il n</w:t>
      </w:r>
      <w:r>
        <w:t>’</w:t>
      </w:r>
      <w:r w:rsidR="00000000" w:rsidRPr="00033231">
        <w:t>y a rien de plus évident que je le puis et que je le ferai</w:t>
      </w:r>
      <w:r>
        <w:t>.</w:t>
      </w:r>
    </w:p>
    <w:p w14:paraId="7CCE5A13" w14:textId="2EC06F69" w:rsidR="00000000" w:rsidRPr="00033231" w:rsidRDefault="004F69D6" w:rsidP="0021796F">
      <w:r>
        <w:t>— </w:t>
      </w:r>
      <w:r w:rsidR="00000000" w:rsidRPr="00033231">
        <w:t>C</w:t>
      </w:r>
      <w:r>
        <w:t>’</w:t>
      </w:r>
      <w:r w:rsidR="00000000" w:rsidRPr="00033231">
        <w:t>est le contraire qui est évident</w:t>
      </w:r>
      <w:r>
        <w:t xml:space="preserve">, </w:t>
      </w:r>
      <w:r w:rsidR="00000000" w:rsidRPr="00033231">
        <w:t>monsieur Moore</w:t>
      </w:r>
      <w:r>
        <w:t>. »</w:t>
      </w:r>
    </w:p>
    <w:p w14:paraId="5C391CD7" w14:textId="77777777" w:rsidR="004F69D6" w:rsidRDefault="00000000" w:rsidP="0021796F">
      <w:r w:rsidRPr="00033231">
        <w:t>Je la trouvais charmante ainsi</w:t>
      </w:r>
      <w:r w:rsidR="004F69D6">
        <w:t xml:space="preserve">, </w:t>
      </w:r>
      <w:r w:rsidRPr="00033231">
        <w:t>l</w:t>
      </w:r>
      <w:r w:rsidR="004F69D6">
        <w:t>’</w:t>
      </w:r>
      <w:r w:rsidRPr="00033231">
        <w:t>air de plus en plus déda</w:t>
      </w:r>
      <w:r w:rsidRPr="00033231">
        <w:t>i</w:t>
      </w:r>
      <w:r w:rsidRPr="00033231">
        <w:t>gneux</w:t>
      </w:r>
      <w:r w:rsidR="004F69D6">
        <w:t xml:space="preserve">, </w:t>
      </w:r>
      <w:r w:rsidRPr="00033231">
        <w:t>moitié insultant</w:t>
      </w:r>
      <w:r w:rsidR="004F69D6">
        <w:t xml:space="preserve">, </w:t>
      </w:r>
      <w:r w:rsidRPr="00033231">
        <w:t>et l</w:t>
      </w:r>
      <w:r w:rsidR="004F69D6">
        <w:t>’</w:t>
      </w:r>
      <w:r w:rsidRPr="00033231">
        <w:t>orgueil</w:t>
      </w:r>
      <w:r w:rsidR="004F69D6">
        <w:t xml:space="preserve">, </w:t>
      </w:r>
      <w:r w:rsidRPr="00033231">
        <w:t>la froide décision brillant dans ses beaux grands yeux</w:t>
      </w:r>
      <w:r w:rsidR="004F69D6">
        <w:t xml:space="preserve">, </w:t>
      </w:r>
      <w:r w:rsidRPr="00033231">
        <w:t>qui ressemblaient en ce moment à ceux d</w:t>
      </w:r>
      <w:r w:rsidR="004F69D6">
        <w:t>’</w:t>
      </w:r>
      <w:r w:rsidRPr="00033231">
        <w:t>un merle</w:t>
      </w:r>
      <w:r w:rsidR="004F69D6">
        <w:t>.</w:t>
      </w:r>
    </w:p>
    <w:p w14:paraId="258D1111" w14:textId="77777777" w:rsidR="004F69D6" w:rsidRDefault="004F69D6" w:rsidP="0021796F">
      <w:r>
        <w:lastRenderedPageBreak/>
        <w:t>« </w:t>
      </w:r>
      <w:r w:rsidR="00000000" w:rsidRPr="00033231">
        <w:t>Faites-moi la faveur de me dire les raisons d</w:t>
      </w:r>
      <w:r>
        <w:t>’</w:t>
      </w:r>
      <w:r w:rsidR="00000000" w:rsidRPr="00033231">
        <w:t>une sembl</w:t>
      </w:r>
      <w:r w:rsidR="00000000" w:rsidRPr="00033231">
        <w:t>a</w:t>
      </w:r>
      <w:r w:rsidR="00000000" w:rsidRPr="00033231">
        <w:t>ble opinion</w:t>
      </w:r>
      <w:r>
        <w:t xml:space="preserve">, </w:t>
      </w:r>
      <w:r w:rsidR="00000000" w:rsidRPr="00033231">
        <w:t xml:space="preserve">miss </w:t>
      </w:r>
      <w:proofErr w:type="spellStart"/>
      <w:r w:rsidR="00000000" w:rsidRPr="00033231">
        <w:t>Keeldar</w:t>
      </w:r>
      <w:proofErr w:type="spellEnd"/>
      <w:r>
        <w:t>.</w:t>
      </w:r>
    </w:p>
    <w:p w14:paraId="045BC8B4" w14:textId="77777777" w:rsidR="004F69D6" w:rsidRDefault="004F69D6" w:rsidP="0021796F">
      <w:r>
        <w:t>— </w:t>
      </w:r>
      <w:r w:rsidR="00000000" w:rsidRPr="00033231">
        <w:t>Comment pourriez-vou</w:t>
      </w:r>
      <w:r w:rsidR="00000000">
        <w:t>s</w:t>
      </w:r>
      <w:r w:rsidR="00000000" w:rsidRPr="00033231">
        <w:t xml:space="preserve"> accomplir un acte semblable</w:t>
      </w:r>
      <w:r>
        <w:t xml:space="preserve">, </w:t>
      </w:r>
      <w:r w:rsidR="00000000" w:rsidRPr="00033231">
        <w:t>je vous le demande</w:t>
      </w:r>
      <w:r>
        <w:t> ?</w:t>
      </w:r>
    </w:p>
    <w:p w14:paraId="44AF051C" w14:textId="77777777" w:rsidR="004F69D6" w:rsidRDefault="004F69D6" w:rsidP="0021796F">
      <w:r>
        <w:t>— </w:t>
      </w:r>
      <w:r w:rsidR="00000000" w:rsidRPr="00033231">
        <w:t>Très-aisément et promptement</w:t>
      </w:r>
      <w:r>
        <w:t xml:space="preserve">, </w:t>
      </w:r>
      <w:r w:rsidR="00000000" w:rsidRPr="00033231">
        <w:t>si je trouvais la personne convenable</w:t>
      </w:r>
      <w:r>
        <w:t>.</w:t>
      </w:r>
    </w:p>
    <w:p w14:paraId="5944B530" w14:textId="77777777" w:rsidR="004F69D6" w:rsidRDefault="004F69D6" w:rsidP="0021796F">
      <w:r>
        <w:t>— </w:t>
      </w:r>
      <w:r w:rsidR="00000000" w:rsidRPr="00033231">
        <w:t>Acceptez le célibat</w:t>
      </w:r>
      <w:r>
        <w:t> ! (</w:t>
      </w:r>
      <w:r w:rsidR="00000000" w:rsidRPr="00033231">
        <w:t>Elle fit un geste de la main</w:t>
      </w:r>
      <w:r>
        <w:t xml:space="preserve">, </w:t>
      </w:r>
      <w:r w:rsidR="00000000" w:rsidRPr="00033231">
        <w:t>comme si elle me donnait quelque chose</w:t>
      </w:r>
      <w:r>
        <w:t xml:space="preserve">.) </w:t>
      </w:r>
      <w:r w:rsidR="00000000" w:rsidRPr="00033231">
        <w:t>Prenez-le comme étant votre destinée</w:t>
      </w:r>
      <w:r>
        <w:t>.</w:t>
      </w:r>
    </w:p>
    <w:p w14:paraId="49E76B2F" w14:textId="77777777" w:rsidR="004F69D6" w:rsidRDefault="004F69D6" w:rsidP="0021796F">
      <w:r>
        <w:t>— </w:t>
      </w:r>
      <w:r w:rsidR="00000000" w:rsidRPr="00033231">
        <w:t>Non</w:t>
      </w:r>
      <w:r>
        <w:t xml:space="preserve"> ; </w:t>
      </w:r>
      <w:r w:rsidR="00000000" w:rsidRPr="00033231">
        <w:t>vous ne pouvez me donner ce que j</w:t>
      </w:r>
      <w:r>
        <w:t>’</w:t>
      </w:r>
      <w:r w:rsidR="00000000" w:rsidRPr="00033231">
        <w:t>ai déjà</w:t>
      </w:r>
      <w:r>
        <w:t xml:space="preserve">. </w:t>
      </w:r>
      <w:r w:rsidR="00000000" w:rsidRPr="00033231">
        <w:t>Le cél</w:t>
      </w:r>
      <w:r w:rsidR="00000000" w:rsidRPr="00033231">
        <w:t>i</w:t>
      </w:r>
      <w:r w:rsidR="00000000" w:rsidRPr="00033231">
        <w:t>bat a été mon lot pendant trente ans</w:t>
      </w:r>
      <w:r>
        <w:t xml:space="preserve">. </w:t>
      </w:r>
      <w:r w:rsidR="00000000" w:rsidRPr="00033231">
        <w:t>Si vous désiriez m</w:t>
      </w:r>
      <w:r>
        <w:t>’</w:t>
      </w:r>
      <w:r w:rsidR="00000000" w:rsidRPr="00033231">
        <w:t>offrir un présent</w:t>
      </w:r>
      <w:r>
        <w:t xml:space="preserve">, </w:t>
      </w:r>
      <w:r w:rsidR="00000000" w:rsidRPr="00033231">
        <w:t>un cadeau d</w:t>
      </w:r>
      <w:r>
        <w:t>’</w:t>
      </w:r>
      <w:r w:rsidR="00000000" w:rsidRPr="00033231">
        <w:t>adieu</w:t>
      </w:r>
      <w:r>
        <w:t xml:space="preserve">, </w:t>
      </w:r>
      <w:r w:rsidR="00000000" w:rsidRPr="00033231">
        <w:t>un souvenir</w:t>
      </w:r>
      <w:r>
        <w:t xml:space="preserve">, </w:t>
      </w:r>
      <w:r w:rsidR="00000000" w:rsidRPr="00033231">
        <w:t>il vous faut changer le don</w:t>
      </w:r>
      <w:r>
        <w:t>.</w:t>
      </w:r>
    </w:p>
    <w:p w14:paraId="1C0D6D02" w14:textId="77777777" w:rsidR="004F69D6" w:rsidRDefault="004F69D6" w:rsidP="0021796F">
      <w:r>
        <w:t>— </w:t>
      </w:r>
      <w:r w:rsidR="00000000" w:rsidRPr="00033231">
        <w:t>Prenez pire</w:t>
      </w:r>
      <w:r>
        <w:t xml:space="preserve">, </w:t>
      </w:r>
      <w:r w:rsidR="00000000" w:rsidRPr="00033231">
        <w:t>alors</w:t>
      </w:r>
      <w:r>
        <w:t> !</w:t>
      </w:r>
    </w:p>
    <w:p w14:paraId="66855A6A" w14:textId="4E07CB41" w:rsidR="00000000" w:rsidRPr="00033231" w:rsidRDefault="004F69D6" w:rsidP="0021796F">
      <w:r>
        <w:t>— </w:t>
      </w:r>
      <w:r w:rsidR="00000000" w:rsidRPr="00033231">
        <w:t>Comment</w:t>
      </w:r>
      <w:r>
        <w:t xml:space="preserve"> ? </w:t>
      </w:r>
      <w:r w:rsidR="00000000" w:rsidRPr="00033231">
        <w:t>quoi</w:t>
      </w:r>
      <w:r>
        <w:t> ? »</w:t>
      </w:r>
    </w:p>
    <w:p w14:paraId="2277930B" w14:textId="77777777" w:rsidR="004F69D6" w:rsidRDefault="00000000" w:rsidP="0021796F">
      <w:r w:rsidRPr="00033231">
        <w:t>En ce moment</w:t>
      </w:r>
      <w:r w:rsidR="004F69D6">
        <w:t xml:space="preserve">, </w:t>
      </w:r>
      <w:r w:rsidRPr="00033231">
        <w:t>je sentais</w:t>
      </w:r>
      <w:r w:rsidR="004F69D6">
        <w:t xml:space="preserve">, </w:t>
      </w:r>
      <w:r w:rsidRPr="00033231">
        <w:t>je regardais</w:t>
      </w:r>
      <w:r w:rsidR="004F69D6">
        <w:t xml:space="preserve">, </w:t>
      </w:r>
      <w:r w:rsidRPr="00033231">
        <w:t>je parlais avec feu</w:t>
      </w:r>
      <w:r w:rsidR="004F69D6">
        <w:t xml:space="preserve">. </w:t>
      </w:r>
      <w:r w:rsidRPr="00033231">
        <w:t>J</w:t>
      </w:r>
      <w:r w:rsidR="004F69D6">
        <w:t>’</w:t>
      </w:r>
      <w:r w:rsidRPr="00033231">
        <w:t>avais eu tort de quitter mon ancre de calme</w:t>
      </w:r>
      <w:r w:rsidR="004F69D6">
        <w:t xml:space="preserve">, </w:t>
      </w:r>
      <w:r w:rsidRPr="00033231">
        <w:t>même pour un instant</w:t>
      </w:r>
      <w:r w:rsidR="004F69D6">
        <w:t xml:space="preserve"> ; </w:t>
      </w:r>
      <w:r w:rsidRPr="00033231">
        <w:t>cela me privait d</w:t>
      </w:r>
      <w:r w:rsidR="004F69D6">
        <w:t>’</w:t>
      </w:r>
      <w:r w:rsidRPr="00033231">
        <w:t>un avantage qui passait de son côté</w:t>
      </w:r>
      <w:r w:rsidR="004F69D6">
        <w:t xml:space="preserve">. </w:t>
      </w:r>
      <w:r w:rsidRPr="00033231">
        <w:t>La petite étincelle de dédain se changea en sarcasme et se r</w:t>
      </w:r>
      <w:r w:rsidRPr="00033231">
        <w:t>é</w:t>
      </w:r>
      <w:r w:rsidRPr="00033231">
        <w:t>pandit sur sa physionomie en rides d</w:t>
      </w:r>
      <w:r w:rsidR="004F69D6">
        <w:t>’</w:t>
      </w:r>
      <w:r w:rsidRPr="00033231">
        <w:t>un sourire moqueur</w:t>
      </w:r>
      <w:r w:rsidR="004F69D6">
        <w:t>.</w:t>
      </w:r>
    </w:p>
    <w:p w14:paraId="189DC979" w14:textId="77777777" w:rsidR="004F69D6" w:rsidRDefault="004F69D6" w:rsidP="0021796F">
      <w:r>
        <w:t>« </w:t>
      </w:r>
      <w:r w:rsidR="00000000" w:rsidRPr="00033231">
        <w:t>Prenez une femme qui vous a fait la cour pour sauver v</w:t>
      </w:r>
      <w:r w:rsidR="00000000" w:rsidRPr="00033231">
        <w:t>o</w:t>
      </w:r>
      <w:r w:rsidR="00000000" w:rsidRPr="00033231">
        <w:t>tre modestie</w:t>
      </w:r>
      <w:r>
        <w:t xml:space="preserve">, </w:t>
      </w:r>
      <w:r w:rsidR="00000000" w:rsidRPr="00033231">
        <w:t>et s</w:t>
      </w:r>
      <w:r>
        <w:t>’</w:t>
      </w:r>
      <w:r w:rsidR="00000000" w:rsidRPr="00033231">
        <w:t>est jetée elle-même à vous pour épargner vos scrupules</w:t>
      </w:r>
      <w:r>
        <w:t>.</w:t>
      </w:r>
    </w:p>
    <w:p w14:paraId="5108A811" w14:textId="77777777" w:rsidR="004F69D6" w:rsidRDefault="004F69D6" w:rsidP="0021796F">
      <w:r>
        <w:t>— </w:t>
      </w:r>
      <w:r w:rsidR="00000000" w:rsidRPr="00033231">
        <w:t>Montrez-moi seulement où elle est</w:t>
      </w:r>
      <w:r>
        <w:t>.</w:t>
      </w:r>
    </w:p>
    <w:p w14:paraId="12F3F445" w14:textId="77777777" w:rsidR="004F69D6" w:rsidRDefault="004F69D6" w:rsidP="0021796F">
      <w:r>
        <w:t>— </w:t>
      </w:r>
      <w:r w:rsidR="00000000" w:rsidRPr="00033231">
        <w:t>Quelque grosse veuve qui a eu déjà plusieurs maris</w:t>
      </w:r>
      <w:r>
        <w:t xml:space="preserve">, </w:t>
      </w:r>
      <w:r w:rsidR="00000000" w:rsidRPr="00033231">
        <w:t>et sait comment se pratiquent ces choses</w:t>
      </w:r>
      <w:r>
        <w:t>.</w:t>
      </w:r>
    </w:p>
    <w:p w14:paraId="660423AB" w14:textId="77777777" w:rsidR="004F69D6" w:rsidRDefault="004F69D6" w:rsidP="0021796F">
      <w:r>
        <w:lastRenderedPageBreak/>
        <w:t>— </w:t>
      </w:r>
      <w:r w:rsidR="00000000" w:rsidRPr="00033231">
        <w:t>Alors il ne faut pas qu</w:t>
      </w:r>
      <w:r>
        <w:t>’</w:t>
      </w:r>
      <w:r w:rsidR="00000000" w:rsidRPr="00033231">
        <w:t>elle soit riche</w:t>
      </w:r>
      <w:r>
        <w:t xml:space="preserve">. </w:t>
      </w:r>
      <w:r w:rsidR="00000000" w:rsidRPr="00033231">
        <w:t>Oh</w:t>
      </w:r>
      <w:r>
        <w:t xml:space="preserve"> ! </w:t>
      </w:r>
      <w:r w:rsidR="00000000" w:rsidRPr="00033231">
        <w:t>ces richesses</w:t>
      </w:r>
      <w:r>
        <w:t> !</w:t>
      </w:r>
    </w:p>
    <w:p w14:paraId="737A108D" w14:textId="77777777" w:rsidR="004F69D6" w:rsidRDefault="004F69D6" w:rsidP="0021796F">
      <w:r>
        <w:t>— </w:t>
      </w:r>
      <w:r w:rsidR="00000000" w:rsidRPr="00033231">
        <w:t>Ah</w:t>
      </w:r>
      <w:r>
        <w:t xml:space="preserve"> ! </w:t>
      </w:r>
      <w:r w:rsidR="00000000" w:rsidRPr="00033231">
        <w:t>ce n</w:t>
      </w:r>
      <w:r>
        <w:t>’</w:t>
      </w:r>
      <w:r w:rsidR="00000000" w:rsidRPr="00033231">
        <w:t>est pas vous qui auriez jamais cueilli les pr</w:t>
      </w:r>
      <w:r w:rsidR="00000000" w:rsidRPr="00033231">
        <w:t>o</w:t>
      </w:r>
      <w:r w:rsidR="00000000" w:rsidRPr="00033231">
        <w:t>duits du jardin des Hespérides</w:t>
      </w:r>
      <w:r>
        <w:t xml:space="preserve">. </w:t>
      </w:r>
      <w:r w:rsidR="00000000" w:rsidRPr="00033231">
        <w:t>Vous n</w:t>
      </w:r>
      <w:r>
        <w:t>’</w:t>
      </w:r>
      <w:r w:rsidR="00000000" w:rsidRPr="00033231">
        <w:t>avez pas le courage d</w:t>
      </w:r>
      <w:r>
        <w:t>’</w:t>
      </w:r>
      <w:r w:rsidR="00000000" w:rsidRPr="00033231">
        <w:t>attaquer le vigilant dragon</w:t>
      </w:r>
      <w:r>
        <w:t xml:space="preserve"> ; </w:t>
      </w:r>
      <w:r w:rsidR="00000000" w:rsidRPr="00033231">
        <w:t>vous n</w:t>
      </w:r>
      <w:r>
        <w:t>’</w:t>
      </w:r>
      <w:r w:rsidR="00000000" w:rsidRPr="00033231">
        <w:t>avez pas l</w:t>
      </w:r>
      <w:r>
        <w:t>’</w:t>
      </w:r>
      <w:r w:rsidR="00000000" w:rsidRPr="00033231">
        <w:t>habileté de vous procurer l</w:t>
      </w:r>
      <w:r>
        <w:t>’</w:t>
      </w:r>
      <w:r w:rsidR="00000000" w:rsidRPr="00033231">
        <w:t>assistance d</w:t>
      </w:r>
      <w:r>
        <w:t>’</w:t>
      </w:r>
      <w:r w:rsidR="00000000" w:rsidRPr="00033231">
        <w:t>Atlas</w:t>
      </w:r>
      <w:r>
        <w:t>.</w:t>
      </w:r>
    </w:p>
    <w:p w14:paraId="3FD07731" w14:textId="77777777" w:rsidR="004F69D6" w:rsidRDefault="004F69D6" w:rsidP="0021796F">
      <w:r>
        <w:t>— </w:t>
      </w:r>
      <w:r w:rsidR="00000000" w:rsidRPr="00033231">
        <w:t>Vous paraissez violente et hautaine</w:t>
      </w:r>
      <w:r>
        <w:t>.</w:t>
      </w:r>
    </w:p>
    <w:p w14:paraId="399AA029" w14:textId="77777777" w:rsidR="004F69D6" w:rsidRDefault="004F69D6" w:rsidP="0021796F">
      <w:r>
        <w:t>— </w:t>
      </w:r>
      <w:r w:rsidR="00000000" w:rsidRPr="00033231">
        <w:t>Et vous bien plus hautain</w:t>
      </w:r>
      <w:r>
        <w:t xml:space="preserve">. </w:t>
      </w:r>
      <w:r w:rsidR="00000000" w:rsidRPr="00033231">
        <w:t>Votre fierté est l</w:t>
      </w:r>
      <w:r>
        <w:t>’</w:t>
      </w:r>
      <w:r w:rsidR="00000000" w:rsidRPr="00033231">
        <w:t>orgueil mon</w:t>
      </w:r>
      <w:r w:rsidR="00000000" w:rsidRPr="00033231">
        <w:t>s</w:t>
      </w:r>
      <w:r w:rsidR="00000000" w:rsidRPr="00033231">
        <w:t>trueux qui contrefait l</w:t>
      </w:r>
      <w:r>
        <w:t>’</w:t>
      </w:r>
      <w:r w:rsidR="00000000" w:rsidRPr="00033231">
        <w:t>humilité</w:t>
      </w:r>
      <w:r>
        <w:t>.</w:t>
      </w:r>
    </w:p>
    <w:p w14:paraId="03599A59" w14:textId="77777777" w:rsidR="004F69D6" w:rsidRDefault="004F69D6" w:rsidP="0021796F">
      <w:r>
        <w:t>— </w:t>
      </w:r>
      <w:r w:rsidR="00000000" w:rsidRPr="00033231">
        <w:t>Je suis dépendant</w:t>
      </w:r>
      <w:r>
        <w:t xml:space="preserve">, </w:t>
      </w:r>
      <w:r w:rsidR="00000000" w:rsidRPr="00033231">
        <w:t>je connais ma place</w:t>
      </w:r>
      <w:r>
        <w:t>.</w:t>
      </w:r>
    </w:p>
    <w:p w14:paraId="7C906210" w14:textId="77777777" w:rsidR="004F69D6" w:rsidRDefault="004F69D6" w:rsidP="0021796F">
      <w:r>
        <w:t>— </w:t>
      </w:r>
      <w:r w:rsidR="00000000" w:rsidRPr="00033231">
        <w:t>Je suis femme</w:t>
      </w:r>
      <w:r>
        <w:t xml:space="preserve">, </w:t>
      </w:r>
      <w:r w:rsidR="00000000" w:rsidRPr="00033231">
        <w:t>je connais la mienne</w:t>
      </w:r>
      <w:r>
        <w:t>.</w:t>
      </w:r>
    </w:p>
    <w:p w14:paraId="39169284" w14:textId="77777777" w:rsidR="004F69D6" w:rsidRDefault="004F69D6" w:rsidP="0021796F">
      <w:r>
        <w:t>— </w:t>
      </w:r>
      <w:r w:rsidR="00000000" w:rsidRPr="00033231">
        <w:t>Je suis pauvre</w:t>
      </w:r>
      <w:r>
        <w:t xml:space="preserve">, </w:t>
      </w:r>
      <w:r w:rsidR="00000000" w:rsidRPr="00033231">
        <w:t>je dois être fier</w:t>
      </w:r>
      <w:r>
        <w:t>.</w:t>
      </w:r>
    </w:p>
    <w:p w14:paraId="62641E83" w14:textId="4A0EE93C" w:rsidR="00000000" w:rsidRPr="00033231" w:rsidRDefault="004F69D6" w:rsidP="0021796F">
      <w:r>
        <w:t>— </w:t>
      </w:r>
      <w:r w:rsidR="00000000" w:rsidRPr="00033231">
        <w:t>J</w:t>
      </w:r>
      <w:r>
        <w:t>’</w:t>
      </w:r>
      <w:r w:rsidR="00000000" w:rsidRPr="00033231">
        <w:t>ai reçu des lois</w:t>
      </w:r>
      <w:r>
        <w:t xml:space="preserve">, </w:t>
      </w:r>
      <w:r w:rsidR="00000000" w:rsidRPr="00033231">
        <w:t>et j</w:t>
      </w:r>
      <w:r>
        <w:t>’</w:t>
      </w:r>
      <w:r w:rsidR="00000000" w:rsidRPr="00033231">
        <w:t>ai des obligations aussi strictes que les vôtres</w:t>
      </w:r>
      <w:r>
        <w:t>. »</w:t>
      </w:r>
    </w:p>
    <w:p w14:paraId="376E87EE" w14:textId="77777777" w:rsidR="004F69D6" w:rsidRDefault="00000000" w:rsidP="0021796F">
      <w:r w:rsidRPr="00033231">
        <w:t>Nous avions atteint un point critique</w:t>
      </w:r>
      <w:r w:rsidR="004F69D6">
        <w:t xml:space="preserve"> ; </w:t>
      </w:r>
      <w:r w:rsidRPr="00033231">
        <w:t>nous nous arrêtâmes pour nous regarder l</w:t>
      </w:r>
      <w:r w:rsidR="004F69D6">
        <w:t>’</w:t>
      </w:r>
      <w:r w:rsidRPr="00033231">
        <w:t>un l</w:t>
      </w:r>
      <w:r w:rsidR="004F69D6">
        <w:t>’</w:t>
      </w:r>
      <w:r w:rsidRPr="00033231">
        <w:t>autre</w:t>
      </w:r>
      <w:r w:rsidR="004F69D6">
        <w:t xml:space="preserve">. </w:t>
      </w:r>
      <w:r w:rsidRPr="00033231">
        <w:t>Elle n</w:t>
      </w:r>
      <w:r w:rsidR="004F69D6">
        <w:t>’</w:t>
      </w:r>
      <w:r w:rsidRPr="00033231">
        <w:t>irait pas plus loin</w:t>
      </w:r>
      <w:r w:rsidR="004F69D6">
        <w:t xml:space="preserve">, </w:t>
      </w:r>
      <w:r w:rsidRPr="00033231">
        <w:t>je le comprenais</w:t>
      </w:r>
      <w:r w:rsidR="004F69D6">
        <w:t xml:space="preserve">. </w:t>
      </w:r>
      <w:proofErr w:type="spellStart"/>
      <w:r w:rsidRPr="00033231">
        <w:t>Au delà</w:t>
      </w:r>
      <w:proofErr w:type="spellEnd"/>
      <w:r w:rsidR="004F69D6">
        <w:t xml:space="preserve">, </w:t>
      </w:r>
      <w:r w:rsidRPr="00033231">
        <w:t>je ne sentais ni ne voyais rien</w:t>
      </w:r>
      <w:r w:rsidR="004F69D6">
        <w:t xml:space="preserve">. </w:t>
      </w:r>
      <w:r w:rsidRPr="00033231">
        <w:t>Peu d</w:t>
      </w:r>
      <w:r w:rsidR="004F69D6">
        <w:t>’</w:t>
      </w:r>
      <w:r w:rsidRPr="00033231">
        <w:t>instants seulement m</w:t>
      </w:r>
      <w:r w:rsidR="004F69D6">
        <w:t>’</w:t>
      </w:r>
      <w:r w:rsidRPr="00033231">
        <w:t>appartenaient</w:t>
      </w:r>
      <w:r w:rsidR="004F69D6">
        <w:t xml:space="preserve"> : </w:t>
      </w:r>
      <w:r w:rsidRPr="00033231">
        <w:t>la fin approchait</w:t>
      </w:r>
      <w:r w:rsidR="004F69D6">
        <w:t xml:space="preserve">, </w:t>
      </w:r>
      <w:r w:rsidRPr="00033231">
        <w:t>je l</w:t>
      </w:r>
      <w:r w:rsidR="004F69D6">
        <w:t>’</w:t>
      </w:r>
      <w:r w:rsidRPr="00033231">
        <w:t>entendais se précipiter</w:t>
      </w:r>
      <w:r w:rsidR="004F69D6">
        <w:t xml:space="preserve"> : </w:t>
      </w:r>
      <w:r w:rsidRPr="00033231">
        <w:t>mais elle n</w:t>
      </w:r>
      <w:r w:rsidR="004F69D6">
        <w:t>’</w:t>
      </w:r>
      <w:r w:rsidRPr="00033231">
        <w:t>était pas venue</w:t>
      </w:r>
      <w:r w:rsidR="004F69D6">
        <w:t xml:space="preserve"> : </w:t>
      </w:r>
      <w:r w:rsidRPr="00033231">
        <w:t>je pouvais encore différer</w:t>
      </w:r>
      <w:r w:rsidR="004F69D6">
        <w:t xml:space="preserve">, </w:t>
      </w:r>
      <w:r w:rsidRPr="00033231">
        <w:t>attendre</w:t>
      </w:r>
      <w:r w:rsidR="004F69D6">
        <w:t xml:space="preserve">, </w:t>
      </w:r>
      <w:r w:rsidRPr="00033231">
        <w:t>parler et</w:t>
      </w:r>
      <w:r w:rsidR="004F69D6">
        <w:t xml:space="preserve">, </w:t>
      </w:r>
      <w:r w:rsidRPr="00033231">
        <w:t>au moment de l</w:t>
      </w:r>
      <w:r w:rsidR="004F69D6">
        <w:t>’</w:t>
      </w:r>
      <w:r w:rsidRPr="00033231">
        <w:t>impulsion</w:t>
      </w:r>
      <w:r w:rsidR="004F69D6">
        <w:t xml:space="preserve">, </w:t>
      </w:r>
      <w:r w:rsidRPr="00033231">
        <w:t>agir</w:t>
      </w:r>
      <w:r w:rsidR="004F69D6">
        <w:t xml:space="preserve">. </w:t>
      </w:r>
      <w:r w:rsidRPr="00033231">
        <w:t>Je ne suis jamais pressé</w:t>
      </w:r>
      <w:r w:rsidR="004F69D6">
        <w:t xml:space="preserve"> : </w:t>
      </w:r>
      <w:r w:rsidRPr="00033231">
        <w:t>je n</w:t>
      </w:r>
      <w:r w:rsidR="004F69D6">
        <w:t>’</w:t>
      </w:r>
      <w:r w:rsidRPr="00033231">
        <w:t>ai jamais été pressé de ma vie</w:t>
      </w:r>
      <w:r w:rsidR="004F69D6">
        <w:t xml:space="preserve">. </w:t>
      </w:r>
      <w:r w:rsidRPr="00033231">
        <w:t>Les gens pressés boivent le nectar de l</w:t>
      </w:r>
      <w:r w:rsidR="004F69D6">
        <w:t>’</w:t>
      </w:r>
      <w:r w:rsidRPr="00033231">
        <w:t>existence brûlant</w:t>
      </w:r>
      <w:r w:rsidR="004F69D6">
        <w:t xml:space="preserve"> : </w:t>
      </w:r>
      <w:r w:rsidRPr="00033231">
        <w:t>je le déguste frais comme la rosée du matin</w:t>
      </w:r>
      <w:r w:rsidR="004F69D6">
        <w:t xml:space="preserve">. </w:t>
      </w:r>
      <w:r w:rsidRPr="00033231">
        <w:t>Je continuai</w:t>
      </w:r>
      <w:r w:rsidR="004F69D6">
        <w:t>.</w:t>
      </w:r>
    </w:p>
    <w:p w14:paraId="59C752C3" w14:textId="31FFA520" w:rsidR="00000000" w:rsidRPr="00033231" w:rsidRDefault="004F69D6" w:rsidP="0021796F">
      <w:r>
        <w:t>« </w:t>
      </w:r>
      <w:r w:rsidR="00000000" w:rsidRPr="00033231">
        <w:t>Selon toute apparence</w:t>
      </w:r>
      <w:r>
        <w:t xml:space="preserve">, </w:t>
      </w:r>
      <w:r w:rsidR="00000000" w:rsidRPr="00033231">
        <w:t xml:space="preserve">miss </w:t>
      </w:r>
      <w:proofErr w:type="spellStart"/>
      <w:r w:rsidR="00000000" w:rsidRPr="00033231">
        <w:t>Keeldar</w:t>
      </w:r>
      <w:proofErr w:type="spellEnd"/>
      <w:r>
        <w:t xml:space="preserve">, </w:t>
      </w:r>
      <w:r w:rsidR="00000000" w:rsidRPr="00033231">
        <w:t>vous êtes aussi peu certaine de vous marier que moi</w:t>
      </w:r>
      <w:r>
        <w:t xml:space="preserve"> : </w:t>
      </w:r>
      <w:r w:rsidR="00000000" w:rsidRPr="00033231">
        <w:t>je sais que vous avez refusé trois ou quatre offres avantageuses</w:t>
      </w:r>
      <w:r>
        <w:t xml:space="preserve">, </w:t>
      </w:r>
      <w:r w:rsidR="00000000" w:rsidRPr="00033231">
        <w:t>et je crois même une ci</w:t>
      </w:r>
      <w:r w:rsidR="00000000" w:rsidRPr="00033231">
        <w:t>n</w:t>
      </w:r>
      <w:r w:rsidR="00000000" w:rsidRPr="00033231">
        <w:t>quième</w:t>
      </w:r>
      <w:r>
        <w:t xml:space="preserve">. </w:t>
      </w:r>
      <w:r w:rsidR="00000000" w:rsidRPr="00033231">
        <w:t xml:space="preserve">Avez-vous rejeté sir Philippe </w:t>
      </w:r>
      <w:proofErr w:type="spellStart"/>
      <w:r w:rsidR="00000000" w:rsidRPr="00033231">
        <w:t>Nunnely</w:t>
      </w:r>
      <w:proofErr w:type="spellEnd"/>
      <w:r>
        <w:t> ? »</w:t>
      </w:r>
    </w:p>
    <w:p w14:paraId="052B4C86" w14:textId="77777777" w:rsidR="004F69D6" w:rsidRDefault="00000000" w:rsidP="0021796F">
      <w:r w:rsidRPr="00033231">
        <w:lastRenderedPageBreak/>
        <w:t>Je posai cette question soudainement et avec rapidité</w:t>
      </w:r>
      <w:r w:rsidR="004F69D6">
        <w:t>.</w:t>
      </w:r>
    </w:p>
    <w:p w14:paraId="0CA3D145" w14:textId="77777777" w:rsidR="004F69D6" w:rsidRDefault="004F69D6" w:rsidP="0021796F">
      <w:r>
        <w:t>« </w:t>
      </w:r>
      <w:r w:rsidR="00000000" w:rsidRPr="00033231">
        <w:t>Avez-vous pensé que je pourrais l</w:t>
      </w:r>
      <w:r>
        <w:t>’</w:t>
      </w:r>
      <w:r w:rsidR="00000000" w:rsidRPr="00033231">
        <w:t>accepter</w:t>
      </w:r>
      <w:r>
        <w:t> ?</w:t>
      </w:r>
    </w:p>
    <w:p w14:paraId="29F9CBE7" w14:textId="77777777" w:rsidR="004F69D6" w:rsidRDefault="004F69D6" w:rsidP="0021796F">
      <w:r>
        <w:t>— </w:t>
      </w:r>
      <w:r w:rsidR="00000000" w:rsidRPr="00033231">
        <w:t>Je pensais que vous le pouviez</w:t>
      </w:r>
      <w:r>
        <w:t>.</w:t>
      </w:r>
    </w:p>
    <w:p w14:paraId="5B84A87C" w14:textId="77777777" w:rsidR="004F69D6" w:rsidRDefault="004F69D6" w:rsidP="0021796F">
      <w:r>
        <w:t>— </w:t>
      </w:r>
      <w:r w:rsidR="00000000" w:rsidRPr="00033231">
        <w:t>Puis-je vous demander sur quoi vous vous fondiez</w:t>
      </w:r>
      <w:r>
        <w:t> ?</w:t>
      </w:r>
    </w:p>
    <w:p w14:paraId="44936353" w14:textId="77777777" w:rsidR="004F69D6" w:rsidRDefault="004F69D6" w:rsidP="0021796F">
      <w:r>
        <w:t>— </w:t>
      </w:r>
      <w:r w:rsidR="00000000" w:rsidRPr="00033231">
        <w:t>Conformité de rang</w:t>
      </w:r>
      <w:r>
        <w:t xml:space="preserve">, </w:t>
      </w:r>
      <w:r w:rsidR="00000000" w:rsidRPr="00033231">
        <w:t>d</w:t>
      </w:r>
      <w:r>
        <w:t>’</w:t>
      </w:r>
      <w:r w:rsidR="00000000" w:rsidRPr="00033231">
        <w:t>âge</w:t>
      </w:r>
      <w:r>
        <w:t xml:space="preserve"> ; </w:t>
      </w:r>
      <w:r w:rsidR="00000000" w:rsidRPr="00033231">
        <w:t>agréable contraste de temp</w:t>
      </w:r>
      <w:r w:rsidR="00000000" w:rsidRPr="00033231">
        <w:t>é</w:t>
      </w:r>
      <w:r w:rsidR="00000000" w:rsidRPr="00033231">
        <w:t>rament</w:t>
      </w:r>
      <w:r>
        <w:t xml:space="preserve">, </w:t>
      </w:r>
      <w:r w:rsidR="00000000" w:rsidRPr="00033231">
        <w:t>car il est doux et aimable</w:t>
      </w:r>
      <w:r>
        <w:t xml:space="preserve"> ; </w:t>
      </w:r>
      <w:r w:rsidR="00000000" w:rsidRPr="00033231">
        <w:t>harmonie de goûts intelle</w:t>
      </w:r>
      <w:r w:rsidR="00000000" w:rsidRPr="00033231">
        <w:t>c</w:t>
      </w:r>
      <w:r w:rsidR="00000000" w:rsidRPr="00033231">
        <w:t>tuels</w:t>
      </w:r>
      <w:r>
        <w:t>.</w:t>
      </w:r>
    </w:p>
    <w:p w14:paraId="392AA065" w14:textId="77777777" w:rsidR="004F69D6" w:rsidRDefault="004F69D6" w:rsidP="0021796F">
      <w:r>
        <w:t>— </w:t>
      </w:r>
      <w:r w:rsidR="00000000" w:rsidRPr="00033231">
        <w:t>Jolie phrase</w:t>
      </w:r>
      <w:r>
        <w:t xml:space="preserve"> ! </w:t>
      </w:r>
      <w:r w:rsidR="00000000" w:rsidRPr="00033231">
        <w:t>mais réduisons-la vite en pièces</w:t>
      </w:r>
      <w:r>
        <w:t xml:space="preserve">. </w:t>
      </w:r>
      <w:r w:rsidR="00000000" w:rsidRPr="00033231">
        <w:t>Conform</w:t>
      </w:r>
      <w:r w:rsidR="00000000" w:rsidRPr="00033231">
        <w:t>i</w:t>
      </w:r>
      <w:r w:rsidR="00000000" w:rsidRPr="00033231">
        <w:t>té de rang</w:t>
      </w:r>
      <w:r>
        <w:t xml:space="preserve"> : </w:t>
      </w:r>
      <w:r w:rsidR="00000000" w:rsidRPr="00033231">
        <w:t>est-il fort au-dessus de moi</w:t>
      </w:r>
      <w:r>
        <w:t xml:space="preserve"> ; </w:t>
      </w:r>
      <w:r w:rsidR="00000000" w:rsidRPr="00033231">
        <w:t>comparez</w:t>
      </w:r>
      <w:r>
        <w:t xml:space="preserve">, </w:t>
      </w:r>
      <w:r w:rsidR="00000000" w:rsidRPr="00033231">
        <w:t>s</w:t>
      </w:r>
      <w:r>
        <w:t>’</w:t>
      </w:r>
      <w:r w:rsidR="00000000" w:rsidRPr="00033231">
        <w:t>il vous plaît</w:t>
      </w:r>
      <w:r>
        <w:t xml:space="preserve">, </w:t>
      </w:r>
      <w:r w:rsidR="00000000" w:rsidRPr="00033231">
        <w:t>ma grange à son palais</w:t>
      </w:r>
      <w:r>
        <w:t xml:space="preserve"> ; </w:t>
      </w:r>
      <w:r w:rsidR="00000000" w:rsidRPr="00033231">
        <w:t>je suis dédaignée par sa famille</w:t>
      </w:r>
      <w:r>
        <w:t xml:space="preserve">. </w:t>
      </w:r>
      <w:r w:rsidR="00000000" w:rsidRPr="00033231">
        <w:t>Convenance d</w:t>
      </w:r>
      <w:r>
        <w:t>’</w:t>
      </w:r>
      <w:r w:rsidR="00000000" w:rsidRPr="00033231">
        <w:t>âge</w:t>
      </w:r>
      <w:r>
        <w:t xml:space="preserve"> : </w:t>
      </w:r>
      <w:r w:rsidR="00000000" w:rsidRPr="00033231">
        <w:t>nous sommes nés dans la même année</w:t>
      </w:r>
      <w:r>
        <w:t xml:space="preserve"> ; </w:t>
      </w:r>
      <w:r w:rsidR="00000000" w:rsidRPr="00033231">
        <w:t>donc il n</w:t>
      </w:r>
      <w:r>
        <w:t>’</w:t>
      </w:r>
      <w:r w:rsidR="00000000" w:rsidRPr="00033231">
        <w:t>est qu</w:t>
      </w:r>
      <w:r>
        <w:t>’</w:t>
      </w:r>
      <w:r w:rsidR="00000000" w:rsidRPr="00033231">
        <w:t>un jeune garçon</w:t>
      </w:r>
      <w:r>
        <w:t xml:space="preserve">, </w:t>
      </w:r>
      <w:r w:rsidR="00000000" w:rsidRPr="00033231">
        <w:t>tandis que je suis une femme</w:t>
      </w:r>
      <w:r>
        <w:t xml:space="preserve">, </w:t>
      </w:r>
      <w:r w:rsidR="00000000" w:rsidRPr="00033231">
        <w:t>de dix ans son aînée sous tous les rapports</w:t>
      </w:r>
      <w:r>
        <w:t xml:space="preserve">. </w:t>
      </w:r>
      <w:r w:rsidR="00000000" w:rsidRPr="00033231">
        <w:t>Agréable contraste de tempérament</w:t>
      </w:r>
      <w:r>
        <w:t xml:space="preserve"> : </w:t>
      </w:r>
      <w:r w:rsidR="00000000" w:rsidRPr="00033231">
        <w:t>il est doux et aimable et moi je suis</w:t>
      </w:r>
      <w:r>
        <w:t xml:space="preserve">… </w:t>
      </w:r>
      <w:r w:rsidR="00000000" w:rsidRPr="00033231">
        <w:t>dites-le moi</w:t>
      </w:r>
      <w:r>
        <w:t>.</w:t>
      </w:r>
    </w:p>
    <w:p w14:paraId="5490B2FE" w14:textId="77777777" w:rsidR="004F69D6" w:rsidRDefault="004F69D6" w:rsidP="0021796F">
      <w:r>
        <w:t>— </w:t>
      </w:r>
      <w:r w:rsidR="00000000" w:rsidRPr="00033231">
        <w:t xml:space="preserve">La sœur de la </w:t>
      </w:r>
      <w:proofErr w:type="spellStart"/>
      <w:r w:rsidR="00000000" w:rsidRPr="00033231">
        <w:rPr>
          <w:i/>
          <w:iCs/>
        </w:rPr>
        <w:t>léoparde</w:t>
      </w:r>
      <w:proofErr w:type="spellEnd"/>
      <w:r w:rsidR="00000000" w:rsidRPr="00033231">
        <w:rPr>
          <w:i/>
          <w:iCs/>
        </w:rPr>
        <w:t xml:space="preserve"> </w:t>
      </w:r>
      <w:r w:rsidR="00000000" w:rsidRPr="00033231">
        <w:t>tachetée</w:t>
      </w:r>
      <w:r>
        <w:t xml:space="preserve">, </w:t>
      </w:r>
      <w:r w:rsidR="00000000" w:rsidRPr="00033231">
        <w:t>brillante</w:t>
      </w:r>
      <w:r>
        <w:t xml:space="preserve">, </w:t>
      </w:r>
      <w:r w:rsidR="00000000" w:rsidRPr="00033231">
        <w:t>vive et fière</w:t>
      </w:r>
      <w:r>
        <w:t>.</w:t>
      </w:r>
    </w:p>
    <w:p w14:paraId="155FCB09" w14:textId="77777777" w:rsidR="004F69D6" w:rsidRDefault="004F69D6" w:rsidP="0021796F">
      <w:r>
        <w:t>— </w:t>
      </w:r>
      <w:r w:rsidR="00000000" w:rsidRPr="00033231">
        <w:t>Et vous voudriez m</w:t>
      </w:r>
      <w:r>
        <w:t>’</w:t>
      </w:r>
      <w:r w:rsidR="00000000" w:rsidRPr="00033231">
        <w:t>accoupler avec un chevreau</w:t>
      </w:r>
      <w:r>
        <w:t xml:space="preserve"> ! </w:t>
      </w:r>
      <w:r w:rsidR="00000000" w:rsidRPr="00033231">
        <w:t>injuste barbare</w:t>
      </w:r>
      <w:r>
        <w:t xml:space="preserve"> ! </w:t>
      </w:r>
      <w:r w:rsidR="00000000" w:rsidRPr="00033231">
        <w:t>L</w:t>
      </w:r>
      <w:r>
        <w:t>’</w:t>
      </w:r>
      <w:r w:rsidR="00000000" w:rsidRPr="00033231">
        <w:t>harmonie des goûts intellectuels</w:t>
      </w:r>
      <w:r>
        <w:t xml:space="preserve">, </w:t>
      </w:r>
      <w:r w:rsidR="00000000" w:rsidRPr="00033231">
        <w:t>il est fou de poésie</w:t>
      </w:r>
      <w:r>
        <w:t xml:space="preserve">, </w:t>
      </w:r>
      <w:r w:rsidR="00000000" w:rsidRPr="00033231">
        <w:t>et je la déteste</w:t>
      </w:r>
      <w:r>
        <w:t>.</w:t>
      </w:r>
    </w:p>
    <w:p w14:paraId="79CDFF51" w14:textId="77777777" w:rsidR="004F69D6" w:rsidRDefault="004F69D6" w:rsidP="0021796F">
      <w:r>
        <w:t>— </w:t>
      </w:r>
      <w:r w:rsidR="00000000" w:rsidRPr="00033231">
        <w:t>Vraiment</w:t>
      </w:r>
      <w:r>
        <w:t xml:space="preserve"> ? </w:t>
      </w:r>
      <w:r w:rsidR="00000000" w:rsidRPr="00033231">
        <w:t>voilà qui est nouveau</w:t>
      </w:r>
      <w:r>
        <w:t>.</w:t>
      </w:r>
    </w:p>
    <w:p w14:paraId="258A767B" w14:textId="77777777" w:rsidR="004F69D6" w:rsidRDefault="004F69D6" w:rsidP="0021796F">
      <w:r>
        <w:t>— </w:t>
      </w:r>
      <w:r w:rsidR="00000000" w:rsidRPr="00033231">
        <w:t>Je frissonne positivement à la vue d</w:t>
      </w:r>
      <w:r>
        <w:t>’</w:t>
      </w:r>
      <w:r w:rsidR="00000000" w:rsidRPr="00033231">
        <w:t>une mesure ou au son d</w:t>
      </w:r>
      <w:r>
        <w:t>’</w:t>
      </w:r>
      <w:r w:rsidR="00000000" w:rsidRPr="00033231">
        <w:t>une rime</w:t>
      </w:r>
      <w:r>
        <w:t xml:space="preserve">, </w:t>
      </w:r>
      <w:r w:rsidR="00000000" w:rsidRPr="00033231">
        <w:t xml:space="preserve">soit que je sois au prieuré ou sir Philippe à </w:t>
      </w:r>
      <w:proofErr w:type="spellStart"/>
      <w:r w:rsidR="00000000" w:rsidRPr="00033231">
        <w:t>Fieldhead</w:t>
      </w:r>
      <w:proofErr w:type="spellEnd"/>
      <w:r>
        <w:t xml:space="preserve">. </w:t>
      </w:r>
      <w:r w:rsidR="00000000" w:rsidRPr="00033231">
        <w:t>De l</w:t>
      </w:r>
      <w:r>
        <w:t>’</w:t>
      </w:r>
      <w:r w:rsidR="00000000" w:rsidRPr="00033231">
        <w:t>harmonie</w:t>
      </w:r>
      <w:r>
        <w:t xml:space="preserve">, </w:t>
      </w:r>
      <w:r w:rsidR="00000000" w:rsidRPr="00033231">
        <w:t>vraiment</w:t>
      </w:r>
      <w:r>
        <w:t xml:space="preserve"> ! </w:t>
      </w:r>
      <w:r w:rsidR="00000000" w:rsidRPr="00033231">
        <w:t>Quand m</w:t>
      </w:r>
      <w:r>
        <w:t>’</w:t>
      </w:r>
      <w:r w:rsidR="00000000" w:rsidRPr="00033231">
        <w:t>avez-vous vue bâcler de ces sonnets pareils à de la crème fouettée</w:t>
      </w:r>
      <w:r>
        <w:t xml:space="preserve">, </w:t>
      </w:r>
      <w:r w:rsidR="00000000" w:rsidRPr="00033231">
        <w:t>ou enfiler des stances fragiles comme des fragments de verroterie</w:t>
      </w:r>
      <w:r>
        <w:t xml:space="preserve"> ? </w:t>
      </w:r>
      <w:r w:rsidR="00000000" w:rsidRPr="00033231">
        <w:t>Quand vous ai-je montré la croyance que ces grains de verre étaient de vrais brillants</w:t>
      </w:r>
      <w:r>
        <w:t> ?</w:t>
      </w:r>
    </w:p>
    <w:p w14:paraId="54FD4BA1" w14:textId="77777777" w:rsidR="004F69D6" w:rsidRDefault="004F69D6" w:rsidP="0021796F">
      <w:r>
        <w:lastRenderedPageBreak/>
        <w:t>— </w:t>
      </w:r>
      <w:r w:rsidR="00000000" w:rsidRPr="00033231">
        <w:t>Vous pourriez avoir la satisfaction de guider son talent dans des régions plus élevées</w:t>
      </w:r>
      <w:r>
        <w:t xml:space="preserve">, </w:t>
      </w:r>
      <w:r w:rsidR="00000000" w:rsidRPr="00033231">
        <w:t>d</w:t>
      </w:r>
      <w:r>
        <w:t>’</w:t>
      </w:r>
      <w:r w:rsidR="00000000" w:rsidRPr="00033231">
        <w:t>épurer son goût</w:t>
      </w:r>
      <w:r>
        <w:t>.</w:t>
      </w:r>
    </w:p>
    <w:p w14:paraId="26C047B9" w14:textId="77777777" w:rsidR="004F69D6" w:rsidRDefault="004F69D6" w:rsidP="0021796F">
      <w:r>
        <w:t>— </w:t>
      </w:r>
      <w:r w:rsidR="00000000" w:rsidRPr="00033231">
        <w:t>Guider et épurer</w:t>
      </w:r>
      <w:r>
        <w:t xml:space="preserve"> ! </w:t>
      </w:r>
      <w:r w:rsidR="00000000" w:rsidRPr="00033231">
        <w:t>enseigner et reprendre</w:t>
      </w:r>
      <w:r>
        <w:t xml:space="preserve"> ! </w:t>
      </w:r>
      <w:r w:rsidR="00000000" w:rsidRPr="00033231">
        <w:t>endurer et supporter</w:t>
      </w:r>
      <w:r>
        <w:t xml:space="preserve"> ! </w:t>
      </w:r>
      <w:r w:rsidR="00000000" w:rsidRPr="00033231">
        <w:t>Bah</w:t>
      </w:r>
      <w:r>
        <w:t xml:space="preserve"> ! </w:t>
      </w:r>
      <w:r w:rsidR="00000000" w:rsidRPr="00033231">
        <w:t>mon mari ne sera jamais pour moi un enfant au maillot</w:t>
      </w:r>
      <w:r>
        <w:t xml:space="preserve">. </w:t>
      </w:r>
      <w:r w:rsidR="00000000" w:rsidRPr="00033231">
        <w:t>La belle occupation vraiment que de lui donner ch</w:t>
      </w:r>
      <w:r w:rsidR="00000000" w:rsidRPr="00033231">
        <w:t>a</w:t>
      </w:r>
      <w:r w:rsidR="00000000" w:rsidRPr="00033231">
        <w:t>que jour sa leçon</w:t>
      </w:r>
      <w:r>
        <w:t xml:space="preserve">, </w:t>
      </w:r>
      <w:r w:rsidR="00000000" w:rsidRPr="00033231">
        <w:t>veiller à ce qu</w:t>
      </w:r>
      <w:r>
        <w:t>’</w:t>
      </w:r>
      <w:r w:rsidR="00000000" w:rsidRPr="00033231">
        <w:t>il l</w:t>
      </w:r>
      <w:r>
        <w:t>’</w:t>
      </w:r>
      <w:r w:rsidR="00000000" w:rsidRPr="00033231">
        <w:t>apprenne</w:t>
      </w:r>
      <w:r>
        <w:t xml:space="preserve">, </w:t>
      </w:r>
      <w:r w:rsidR="00000000" w:rsidRPr="00033231">
        <w:t>lui donner une sucrerie s</w:t>
      </w:r>
      <w:r>
        <w:t>’</w:t>
      </w:r>
      <w:r w:rsidR="00000000" w:rsidRPr="00033231">
        <w:t>il est sage</w:t>
      </w:r>
      <w:r>
        <w:t xml:space="preserve">, </w:t>
      </w:r>
      <w:r w:rsidR="00000000" w:rsidRPr="00033231">
        <w:t>et une patiente et pathétique admonest</w:t>
      </w:r>
      <w:r w:rsidR="00000000" w:rsidRPr="00033231">
        <w:t>a</w:t>
      </w:r>
      <w:r w:rsidR="00000000" w:rsidRPr="00033231">
        <w:t>tion s</w:t>
      </w:r>
      <w:r>
        <w:t>’</w:t>
      </w:r>
      <w:r w:rsidR="00000000" w:rsidRPr="00033231">
        <w:t>il est méchant</w:t>
      </w:r>
      <w:r>
        <w:t xml:space="preserve"> ! </w:t>
      </w:r>
      <w:r w:rsidR="00000000" w:rsidRPr="00033231">
        <w:t>Mais c</w:t>
      </w:r>
      <w:r>
        <w:t>’</w:t>
      </w:r>
      <w:r w:rsidR="00000000" w:rsidRPr="00033231">
        <w:t>est d</w:t>
      </w:r>
      <w:r>
        <w:t>’</w:t>
      </w:r>
      <w:r w:rsidR="00000000" w:rsidRPr="00033231">
        <w:t>un précepteur de parler de la satisfaction que procure l</w:t>
      </w:r>
      <w:r>
        <w:t>’</w:t>
      </w:r>
      <w:r w:rsidR="00000000" w:rsidRPr="00033231">
        <w:t>enseignement</w:t>
      </w:r>
      <w:r>
        <w:t xml:space="preserve">. </w:t>
      </w:r>
      <w:r w:rsidR="00000000" w:rsidRPr="00033231">
        <w:t>Je pense que vous croyez cela le plus agréable passe-temps du monde</w:t>
      </w:r>
      <w:r>
        <w:t xml:space="preserve">. </w:t>
      </w:r>
      <w:r w:rsidR="00000000" w:rsidRPr="00033231">
        <w:t>Pour moi ce n</w:t>
      </w:r>
      <w:r>
        <w:t>’</w:t>
      </w:r>
      <w:r w:rsidR="00000000" w:rsidRPr="00033231">
        <w:t>est pas la même chose</w:t>
      </w:r>
      <w:r>
        <w:t xml:space="preserve">, </w:t>
      </w:r>
      <w:r w:rsidR="00000000" w:rsidRPr="00033231">
        <w:t>et je n</w:t>
      </w:r>
      <w:r>
        <w:t>’</w:t>
      </w:r>
      <w:r w:rsidR="00000000" w:rsidRPr="00033231">
        <w:t>en veux pas</w:t>
      </w:r>
      <w:r>
        <w:t xml:space="preserve">. </w:t>
      </w:r>
      <w:r w:rsidR="00000000" w:rsidRPr="00033231">
        <w:t>Perfectionner un mari</w:t>
      </w:r>
      <w:r>
        <w:t xml:space="preserve"> ! </w:t>
      </w:r>
      <w:r w:rsidR="00000000" w:rsidRPr="00033231">
        <w:t>non</w:t>
      </w:r>
      <w:r>
        <w:t xml:space="preserve">. </w:t>
      </w:r>
      <w:r w:rsidR="00000000" w:rsidRPr="00033231">
        <w:t>Je veux au contraire que mon mari me rende mei</w:t>
      </w:r>
      <w:r w:rsidR="00000000" w:rsidRPr="00033231">
        <w:t>l</w:t>
      </w:r>
      <w:r w:rsidR="00000000" w:rsidRPr="00033231">
        <w:t>leure</w:t>
      </w:r>
      <w:r>
        <w:t xml:space="preserve">, </w:t>
      </w:r>
      <w:r w:rsidR="00000000" w:rsidRPr="00033231">
        <w:t>ou nous ne pourrions vivre ensemble</w:t>
      </w:r>
      <w:r>
        <w:t>.</w:t>
      </w:r>
    </w:p>
    <w:p w14:paraId="5426FBE6" w14:textId="77777777" w:rsidR="004F69D6" w:rsidRDefault="004F69D6" w:rsidP="0021796F">
      <w:r>
        <w:t>— </w:t>
      </w:r>
      <w:r w:rsidR="00000000" w:rsidRPr="00033231">
        <w:t>Dieu sait si cela est nécessaire</w:t>
      </w:r>
      <w:r>
        <w:t> !</w:t>
      </w:r>
    </w:p>
    <w:p w14:paraId="22811A3E" w14:textId="77777777" w:rsidR="004F69D6" w:rsidRDefault="004F69D6" w:rsidP="0021796F">
      <w:r>
        <w:t>— </w:t>
      </w:r>
      <w:r w:rsidR="00000000" w:rsidRPr="00033231">
        <w:t>Que voulez-vous dire par là</w:t>
      </w:r>
      <w:r>
        <w:t xml:space="preserve">, </w:t>
      </w:r>
      <w:r w:rsidR="00000000" w:rsidRPr="00033231">
        <w:t>monsieur Moore</w:t>
      </w:r>
      <w:r>
        <w:t> ?</w:t>
      </w:r>
    </w:p>
    <w:p w14:paraId="04F6EE89" w14:textId="77777777" w:rsidR="004F69D6" w:rsidRDefault="004F69D6" w:rsidP="0021796F">
      <w:r>
        <w:t>— </w:t>
      </w:r>
      <w:r w:rsidR="00000000" w:rsidRPr="00033231">
        <w:t>Ce que je dis</w:t>
      </w:r>
      <w:r>
        <w:t xml:space="preserve">. </w:t>
      </w:r>
      <w:r w:rsidR="00000000" w:rsidRPr="00033231">
        <w:t>Le besoin d</w:t>
      </w:r>
      <w:r>
        <w:t>’</w:t>
      </w:r>
      <w:r w:rsidR="00000000" w:rsidRPr="00033231">
        <w:t>amélioration est impérieux</w:t>
      </w:r>
      <w:r>
        <w:t>.</w:t>
      </w:r>
    </w:p>
    <w:p w14:paraId="2B05C99C" w14:textId="77777777" w:rsidR="004F69D6" w:rsidRDefault="004F69D6" w:rsidP="0021796F">
      <w:r>
        <w:t>— </w:t>
      </w:r>
      <w:r w:rsidR="00000000" w:rsidRPr="00033231">
        <w:t>Si vous étiez une femme</w:t>
      </w:r>
      <w:r>
        <w:t xml:space="preserve">, </w:t>
      </w:r>
      <w:r w:rsidR="00000000" w:rsidRPr="00033231">
        <w:t>vous régenteriez fort agréabl</w:t>
      </w:r>
      <w:r w:rsidR="00000000" w:rsidRPr="00033231">
        <w:t>e</w:t>
      </w:r>
      <w:r w:rsidR="00000000" w:rsidRPr="00033231">
        <w:t>ment monsieur votre mari</w:t>
      </w:r>
      <w:r>
        <w:t xml:space="preserve"> ; </w:t>
      </w:r>
      <w:r w:rsidR="00000000" w:rsidRPr="00033231">
        <w:t>cela vous conviendrait</w:t>
      </w:r>
      <w:r>
        <w:t xml:space="preserve"> ; </w:t>
      </w:r>
      <w:r w:rsidR="00000000" w:rsidRPr="00033231">
        <w:t>instruire et réprimander est votre vocation</w:t>
      </w:r>
      <w:r>
        <w:t>.</w:t>
      </w:r>
    </w:p>
    <w:p w14:paraId="5C1A5328" w14:textId="77777777" w:rsidR="004F69D6" w:rsidRDefault="004F69D6" w:rsidP="0021796F">
      <w:r>
        <w:t>— </w:t>
      </w:r>
      <w:r w:rsidR="00000000" w:rsidRPr="00033231">
        <w:t>Puis-je vous demander si</w:t>
      </w:r>
      <w:r>
        <w:t xml:space="preserve">, </w:t>
      </w:r>
      <w:r w:rsidR="00000000" w:rsidRPr="00033231">
        <w:t>de ce ton simple et aimable</w:t>
      </w:r>
      <w:r>
        <w:t xml:space="preserve">, </w:t>
      </w:r>
      <w:r w:rsidR="00000000" w:rsidRPr="00033231">
        <w:t>vous avez l</w:t>
      </w:r>
      <w:r>
        <w:t>’</w:t>
      </w:r>
      <w:r w:rsidR="00000000" w:rsidRPr="00033231">
        <w:t>intention de me reprocher ma position de préce</w:t>
      </w:r>
      <w:r w:rsidR="00000000" w:rsidRPr="00033231">
        <w:t>p</w:t>
      </w:r>
      <w:r w:rsidR="00000000" w:rsidRPr="00033231">
        <w:t>teur</w:t>
      </w:r>
      <w:r>
        <w:t> ?</w:t>
      </w:r>
    </w:p>
    <w:p w14:paraId="6C515606" w14:textId="77777777" w:rsidR="004F69D6" w:rsidRDefault="004F69D6" w:rsidP="0021796F">
      <w:r>
        <w:t>— </w:t>
      </w:r>
      <w:r w:rsidR="00000000" w:rsidRPr="00033231">
        <w:t>Oui</w:t>
      </w:r>
      <w:r>
        <w:t xml:space="preserve">, </w:t>
      </w:r>
      <w:r w:rsidR="00000000" w:rsidRPr="00033231">
        <w:t>amèrement</w:t>
      </w:r>
      <w:r>
        <w:t xml:space="preserve">, </w:t>
      </w:r>
      <w:r w:rsidR="00000000" w:rsidRPr="00033231">
        <w:t>et toute autre chose qu</w:t>
      </w:r>
      <w:r>
        <w:t>’</w:t>
      </w:r>
      <w:r w:rsidR="00000000" w:rsidRPr="00033231">
        <w:t>il vous plaira</w:t>
      </w:r>
      <w:r>
        <w:t xml:space="preserve"> ; </w:t>
      </w:r>
      <w:r w:rsidR="00000000" w:rsidRPr="00033231">
        <w:t>tout défaut dont vous vous sentez péniblement convaincu</w:t>
      </w:r>
      <w:r>
        <w:t>.</w:t>
      </w:r>
    </w:p>
    <w:p w14:paraId="3E5F3B1D" w14:textId="77777777" w:rsidR="004F69D6" w:rsidRDefault="004F69D6" w:rsidP="0021796F">
      <w:r>
        <w:t>— </w:t>
      </w:r>
      <w:r w:rsidR="00000000" w:rsidRPr="00033231">
        <w:t>D</w:t>
      </w:r>
      <w:r>
        <w:t>’</w:t>
      </w:r>
      <w:r w:rsidR="00000000" w:rsidRPr="00033231">
        <w:t>être pauvre</w:t>
      </w:r>
      <w:r>
        <w:t xml:space="preserve">, </w:t>
      </w:r>
      <w:r w:rsidR="00000000" w:rsidRPr="00033231">
        <w:t>par exemple</w:t>
      </w:r>
      <w:r>
        <w:t> ?</w:t>
      </w:r>
    </w:p>
    <w:p w14:paraId="47717032" w14:textId="77777777" w:rsidR="004F69D6" w:rsidRDefault="004F69D6" w:rsidP="0021796F">
      <w:r>
        <w:lastRenderedPageBreak/>
        <w:t>— </w:t>
      </w:r>
      <w:r w:rsidR="00000000" w:rsidRPr="00033231">
        <w:t>Oui</w:t>
      </w:r>
      <w:r>
        <w:t xml:space="preserve">, </w:t>
      </w:r>
      <w:r w:rsidR="00000000" w:rsidRPr="00033231">
        <w:t>cela vous piquera</w:t>
      </w:r>
      <w:r>
        <w:t xml:space="preserve"> ; </w:t>
      </w:r>
      <w:r w:rsidR="00000000" w:rsidRPr="00033231">
        <w:t>la pauvreté</w:t>
      </w:r>
      <w:r>
        <w:t xml:space="preserve">, </w:t>
      </w:r>
      <w:r w:rsidR="00000000" w:rsidRPr="00033231">
        <w:t>c</w:t>
      </w:r>
      <w:r>
        <w:t>’</w:t>
      </w:r>
      <w:r w:rsidR="00000000" w:rsidRPr="00033231">
        <w:t>est votre point u</w:t>
      </w:r>
      <w:r w:rsidR="00000000" w:rsidRPr="00033231">
        <w:t>l</w:t>
      </w:r>
      <w:r w:rsidR="00000000" w:rsidRPr="00033231">
        <w:t>céré</w:t>
      </w:r>
      <w:r>
        <w:t xml:space="preserve"> ; </w:t>
      </w:r>
      <w:r w:rsidR="00000000" w:rsidRPr="00033231">
        <w:t>vous aimez à revenir dessus</w:t>
      </w:r>
      <w:r>
        <w:t>.</w:t>
      </w:r>
    </w:p>
    <w:p w14:paraId="60D4226B" w14:textId="77777777" w:rsidR="004F69D6" w:rsidRDefault="004F69D6" w:rsidP="0021796F">
      <w:r>
        <w:t>— </w:t>
      </w:r>
      <w:r w:rsidR="00000000" w:rsidRPr="00033231">
        <w:t>De n</w:t>
      </w:r>
      <w:r>
        <w:t>’</w:t>
      </w:r>
      <w:r w:rsidR="00000000" w:rsidRPr="00033231">
        <w:t>avoir qu</w:t>
      </w:r>
      <w:r>
        <w:t>’</w:t>
      </w:r>
      <w:r w:rsidR="00000000" w:rsidRPr="00033231">
        <w:t>une très-laide personne à offrir à la femme qui pourrait se rendre maîtresse de mon cœur</w:t>
      </w:r>
      <w:r>
        <w:t> ?</w:t>
      </w:r>
    </w:p>
    <w:p w14:paraId="4216EA0E" w14:textId="77777777" w:rsidR="004F69D6" w:rsidRDefault="004F69D6" w:rsidP="0021796F">
      <w:r>
        <w:t>— </w:t>
      </w:r>
      <w:r w:rsidR="00000000" w:rsidRPr="00033231">
        <w:t>Précisément</w:t>
      </w:r>
      <w:r>
        <w:t xml:space="preserve">. </w:t>
      </w:r>
      <w:r w:rsidR="00000000" w:rsidRPr="00033231">
        <w:t>Vous avez l</w:t>
      </w:r>
      <w:r>
        <w:t>’</w:t>
      </w:r>
      <w:r w:rsidR="00000000" w:rsidRPr="00033231">
        <w:t>habitude de vous appeler laid</w:t>
      </w:r>
      <w:r>
        <w:t xml:space="preserve">. </w:t>
      </w:r>
      <w:r w:rsidR="00000000" w:rsidRPr="00033231">
        <w:t>Vous êtes très-sensible à la coupe de vos traits</w:t>
      </w:r>
      <w:r>
        <w:t xml:space="preserve">, </w:t>
      </w:r>
      <w:r w:rsidR="00000000" w:rsidRPr="00033231">
        <w:t>parce qu</w:t>
      </w:r>
      <w:r>
        <w:t>’</w:t>
      </w:r>
      <w:r w:rsidR="00000000" w:rsidRPr="00033231">
        <w:t>ils ne sont pas tout à fait taillés sur ceux de l</w:t>
      </w:r>
      <w:r>
        <w:t>’</w:t>
      </w:r>
      <w:r w:rsidR="00000000" w:rsidRPr="00033231">
        <w:t>Apollon</w:t>
      </w:r>
      <w:r>
        <w:t xml:space="preserve">. </w:t>
      </w:r>
      <w:r w:rsidR="00000000" w:rsidRPr="00033231">
        <w:t>Vous les crit</w:t>
      </w:r>
      <w:r w:rsidR="00000000" w:rsidRPr="00033231">
        <w:t>i</w:t>
      </w:r>
      <w:r w:rsidR="00000000" w:rsidRPr="00033231">
        <w:t>quez plus qu</w:t>
      </w:r>
      <w:r>
        <w:t>’</w:t>
      </w:r>
      <w:r w:rsidR="00000000" w:rsidRPr="00033231">
        <w:t>il n</w:t>
      </w:r>
      <w:r>
        <w:t>’</w:t>
      </w:r>
      <w:r w:rsidR="00000000" w:rsidRPr="00033231">
        <w:t>est nécessaire</w:t>
      </w:r>
      <w:r>
        <w:t xml:space="preserve">, </w:t>
      </w:r>
      <w:r w:rsidR="00000000" w:rsidRPr="00033231">
        <w:t>dans l</w:t>
      </w:r>
      <w:r>
        <w:t>’</w:t>
      </w:r>
      <w:r w:rsidR="00000000" w:rsidRPr="00033231">
        <w:t>espoir que d</w:t>
      </w:r>
      <w:r>
        <w:t>’</w:t>
      </w:r>
      <w:r w:rsidR="00000000" w:rsidRPr="00033231">
        <w:t>autres diront un mot en leur faveur</w:t>
      </w:r>
      <w:r>
        <w:t xml:space="preserve">, </w:t>
      </w:r>
      <w:r w:rsidR="00000000" w:rsidRPr="00033231">
        <w:t>ce qui n</w:t>
      </w:r>
      <w:r>
        <w:t>’</w:t>
      </w:r>
      <w:r w:rsidR="00000000" w:rsidRPr="00033231">
        <w:t>a pas lieu</w:t>
      </w:r>
      <w:r>
        <w:t xml:space="preserve">. </w:t>
      </w:r>
      <w:r w:rsidR="00000000" w:rsidRPr="00033231">
        <w:t>Votre visage n</w:t>
      </w:r>
      <w:r>
        <w:t>’</w:t>
      </w:r>
      <w:r w:rsidR="00000000" w:rsidRPr="00033231">
        <w:t>a ass</w:t>
      </w:r>
      <w:r w:rsidR="00000000" w:rsidRPr="00033231">
        <w:t>u</w:t>
      </w:r>
      <w:r w:rsidR="00000000" w:rsidRPr="00033231">
        <w:t>rément rien dont vous puissiez tirer vanité</w:t>
      </w:r>
      <w:r>
        <w:t xml:space="preserve">. </w:t>
      </w:r>
      <w:r w:rsidR="00000000" w:rsidRPr="00033231">
        <w:t>On n</w:t>
      </w:r>
      <w:r>
        <w:t>’</w:t>
      </w:r>
      <w:r w:rsidR="00000000" w:rsidRPr="00033231">
        <w:t>y trouve a</w:t>
      </w:r>
      <w:r w:rsidR="00000000" w:rsidRPr="00033231">
        <w:t>u</w:t>
      </w:r>
      <w:r w:rsidR="00000000" w:rsidRPr="00033231">
        <w:t>c</w:t>
      </w:r>
      <w:r w:rsidR="00000000" w:rsidRPr="00033231">
        <w:t>u</w:t>
      </w:r>
      <w:r w:rsidR="00000000" w:rsidRPr="00033231">
        <w:t>ne jolie ligne</w:t>
      </w:r>
      <w:r>
        <w:t xml:space="preserve">, </w:t>
      </w:r>
      <w:r w:rsidR="00000000" w:rsidRPr="00033231">
        <w:t>aucune jolie teinte</w:t>
      </w:r>
      <w:r>
        <w:t>.</w:t>
      </w:r>
    </w:p>
    <w:p w14:paraId="0A0DF382" w14:textId="77777777" w:rsidR="004F69D6" w:rsidRDefault="004F69D6" w:rsidP="0021796F">
      <w:r>
        <w:t>— </w:t>
      </w:r>
      <w:r w:rsidR="00000000" w:rsidRPr="00033231">
        <w:t>Comparez-le au vôtre</w:t>
      </w:r>
      <w:r>
        <w:t>.</w:t>
      </w:r>
    </w:p>
    <w:p w14:paraId="3D20D3E1" w14:textId="77777777" w:rsidR="004F69D6" w:rsidRDefault="004F69D6" w:rsidP="0021796F">
      <w:r>
        <w:t>— </w:t>
      </w:r>
      <w:r w:rsidR="00000000" w:rsidRPr="00033231">
        <w:t>Il ressemble à celui d</w:t>
      </w:r>
      <w:r>
        <w:t>’</w:t>
      </w:r>
      <w:r w:rsidR="00000000" w:rsidRPr="00033231">
        <w:t>un dieu égyptien</w:t>
      </w:r>
      <w:r>
        <w:t xml:space="preserve"> ; </w:t>
      </w:r>
      <w:r w:rsidR="00000000" w:rsidRPr="00033231">
        <w:t>à quelque grande tête de granit retrouvée dans le sable</w:t>
      </w:r>
      <w:r>
        <w:t xml:space="preserve"> : </w:t>
      </w:r>
      <w:r w:rsidR="00000000" w:rsidRPr="00033231">
        <w:t>ou plutôt</w:t>
      </w:r>
      <w:r>
        <w:t xml:space="preserve">, </w:t>
      </w:r>
      <w:r w:rsidR="00000000" w:rsidRPr="00033231">
        <w:t>pour ne point le comparer à quelque chose de si majestueux</w:t>
      </w:r>
      <w:r>
        <w:t xml:space="preserve">, </w:t>
      </w:r>
      <w:r w:rsidR="00000000" w:rsidRPr="00033231">
        <w:t>il ressemble à c</w:t>
      </w:r>
      <w:r w:rsidR="00000000" w:rsidRPr="00033231">
        <w:t>e</w:t>
      </w:r>
      <w:r w:rsidR="00000000" w:rsidRPr="00033231">
        <w:t>lui de Tartare</w:t>
      </w:r>
      <w:r>
        <w:t xml:space="preserve">. </w:t>
      </w:r>
      <w:r w:rsidR="00000000" w:rsidRPr="00033231">
        <w:t>Vous êtes le cousin de mon chien</w:t>
      </w:r>
      <w:r>
        <w:t xml:space="preserve"> : </w:t>
      </w:r>
      <w:r w:rsidR="00000000" w:rsidRPr="00033231">
        <w:t>je crois que vous lui ressemblez autant qu</w:t>
      </w:r>
      <w:r>
        <w:t>’</w:t>
      </w:r>
      <w:r w:rsidR="00000000" w:rsidRPr="00033231">
        <w:t>un homme peut ressembler à un animal</w:t>
      </w:r>
      <w:r>
        <w:t>.</w:t>
      </w:r>
    </w:p>
    <w:p w14:paraId="0B8DBE09" w14:textId="77777777" w:rsidR="004F69D6" w:rsidRDefault="004F69D6" w:rsidP="0021796F">
      <w:r>
        <w:t>— </w:t>
      </w:r>
      <w:r w:rsidR="00000000" w:rsidRPr="00033231">
        <w:t>Tartare est votre cher compagnon</w:t>
      </w:r>
      <w:r>
        <w:t xml:space="preserve">. </w:t>
      </w:r>
      <w:r w:rsidR="00000000" w:rsidRPr="00033231">
        <w:t>Dans l</w:t>
      </w:r>
      <w:r>
        <w:t>’</w:t>
      </w:r>
      <w:r w:rsidR="00000000" w:rsidRPr="00033231">
        <w:t>été</w:t>
      </w:r>
      <w:r>
        <w:t xml:space="preserve">, </w:t>
      </w:r>
      <w:r w:rsidR="00000000" w:rsidRPr="00033231">
        <w:t>quand vous vous levez avec l</w:t>
      </w:r>
      <w:r>
        <w:t>’</w:t>
      </w:r>
      <w:r w:rsidR="00000000" w:rsidRPr="00033231">
        <w:t>aurore pour courir dans les champs</w:t>
      </w:r>
      <w:r>
        <w:t xml:space="preserve">, </w:t>
      </w:r>
      <w:r w:rsidR="00000000" w:rsidRPr="00033231">
        <w:t>mouiller vos pieds avec la rosée et rafraîchir vos joues à la brise qui fait flotter vos cheveux</w:t>
      </w:r>
      <w:r>
        <w:t xml:space="preserve">, </w:t>
      </w:r>
      <w:r w:rsidR="00000000" w:rsidRPr="00033231">
        <w:t>c</w:t>
      </w:r>
      <w:r>
        <w:t>’</w:t>
      </w:r>
      <w:r w:rsidR="00000000" w:rsidRPr="00033231">
        <w:t>est toujours lui qui vous suit</w:t>
      </w:r>
      <w:r>
        <w:t xml:space="preserve">. </w:t>
      </w:r>
      <w:r w:rsidR="00000000" w:rsidRPr="00033231">
        <w:t>Vous l</w:t>
      </w:r>
      <w:r>
        <w:t>’</w:t>
      </w:r>
      <w:r w:rsidR="00000000" w:rsidRPr="00033231">
        <w:t>appelez quelquefois avec un sifflement que je vous ai appris</w:t>
      </w:r>
      <w:r>
        <w:t xml:space="preserve">. </w:t>
      </w:r>
      <w:r w:rsidR="00000000" w:rsidRPr="00033231">
        <w:t>Dans la solitude de vos bois</w:t>
      </w:r>
      <w:r>
        <w:t xml:space="preserve">, </w:t>
      </w:r>
      <w:r w:rsidR="00000000" w:rsidRPr="00033231">
        <w:t>lorsque vous vous croyez entendue de Tartare seul</w:t>
      </w:r>
      <w:r>
        <w:t xml:space="preserve">, </w:t>
      </w:r>
      <w:r w:rsidR="00000000" w:rsidRPr="00033231">
        <w:t>vous sifflez les mêmes airs que vous avez imités de mes lèvres</w:t>
      </w:r>
      <w:r>
        <w:t xml:space="preserve">, </w:t>
      </w:r>
      <w:r w:rsidR="00000000" w:rsidRPr="00033231">
        <w:t>ou chantez les chansons que votre oreille a saisies à ma voix</w:t>
      </w:r>
      <w:r>
        <w:t xml:space="preserve">. </w:t>
      </w:r>
      <w:r w:rsidR="00000000" w:rsidRPr="00033231">
        <w:t>Je ne vous demande point d</w:t>
      </w:r>
      <w:r>
        <w:t>’</w:t>
      </w:r>
      <w:r w:rsidR="00000000" w:rsidRPr="00033231">
        <w:t>où coule le sentiment que vous donnez à ces chansons</w:t>
      </w:r>
      <w:r>
        <w:t xml:space="preserve"> ; </w:t>
      </w:r>
      <w:r w:rsidR="00000000" w:rsidRPr="00033231">
        <w:t>je sais qu</w:t>
      </w:r>
      <w:r>
        <w:t>’</w:t>
      </w:r>
      <w:r w:rsidR="00000000" w:rsidRPr="00033231">
        <w:t>il coule de votre cœur</w:t>
      </w:r>
      <w:r>
        <w:t xml:space="preserve">, </w:t>
      </w:r>
      <w:r w:rsidR="00000000" w:rsidRPr="00033231">
        <w:t xml:space="preserve">miss </w:t>
      </w:r>
      <w:proofErr w:type="spellStart"/>
      <w:r w:rsidR="00000000" w:rsidRPr="00033231">
        <w:t>Keeldar</w:t>
      </w:r>
      <w:proofErr w:type="spellEnd"/>
      <w:r>
        <w:t xml:space="preserve">. </w:t>
      </w:r>
      <w:r w:rsidR="00000000" w:rsidRPr="00033231">
        <w:t>Dans les soirées d</w:t>
      </w:r>
      <w:r>
        <w:t>’</w:t>
      </w:r>
      <w:r w:rsidR="00000000" w:rsidRPr="00033231">
        <w:t>hiver</w:t>
      </w:r>
      <w:r>
        <w:t xml:space="preserve">, </w:t>
      </w:r>
      <w:r w:rsidR="00000000" w:rsidRPr="00033231">
        <w:t>Tartare est étendu à vos pieds</w:t>
      </w:r>
      <w:r>
        <w:t xml:space="preserve"> : </w:t>
      </w:r>
      <w:r w:rsidR="00000000" w:rsidRPr="00033231">
        <w:t xml:space="preserve">vous lui </w:t>
      </w:r>
      <w:r w:rsidR="00000000" w:rsidRPr="00033231">
        <w:lastRenderedPageBreak/>
        <w:t>permettez de se coucher sur les bords de votre robe de satin</w:t>
      </w:r>
      <w:r>
        <w:t xml:space="preserve">. </w:t>
      </w:r>
      <w:r w:rsidR="00000000" w:rsidRPr="00033231">
        <w:t>Sa peau rude est familière avec le contact de vos mains</w:t>
      </w:r>
      <w:r>
        <w:t xml:space="preserve"> : </w:t>
      </w:r>
      <w:r w:rsidR="00000000" w:rsidRPr="00033231">
        <w:t xml:space="preserve">je vous ai </w:t>
      </w:r>
      <w:proofErr w:type="spellStart"/>
      <w:r w:rsidR="00000000" w:rsidRPr="00033231">
        <w:t>vue</w:t>
      </w:r>
      <w:proofErr w:type="spellEnd"/>
      <w:r w:rsidR="00000000" w:rsidRPr="00033231">
        <w:t xml:space="preserve"> une fois le baiser sur cette blanche t</w:t>
      </w:r>
      <w:r w:rsidR="00000000" w:rsidRPr="00033231">
        <w:t>a</w:t>
      </w:r>
      <w:r w:rsidR="00000000" w:rsidRPr="00033231">
        <w:t>che de beauté qui étoile son large front</w:t>
      </w:r>
      <w:r>
        <w:t xml:space="preserve">. </w:t>
      </w:r>
      <w:r w:rsidR="00000000" w:rsidRPr="00033231">
        <w:t>Il est dangereux de dire que je ressemble à Tartare</w:t>
      </w:r>
      <w:r>
        <w:t xml:space="preserve"> : </w:t>
      </w:r>
      <w:r w:rsidR="00000000" w:rsidRPr="00033231">
        <w:t>cela me suggère l</w:t>
      </w:r>
      <w:r>
        <w:t>’</w:t>
      </w:r>
      <w:r w:rsidR="00000000" w:rsidRPr="00033231">
        <w:t>idée de vouloir être traité comme Tartare</w:t>
      </w:r>
      <w:r>
        <w:t>.</w:t>
      </w:r>
    </w:p>
    <w:p w14:paraId="014AFC27" w14:textId="77777777" w:rsidR="004F69D6" w:rsidRDefault="004F69D6" w:rsidP="0021796F">
      <w:r>
        <w:t>— </w:t>
      </w:r>
      <w:r w:rsidR="00000000" w:rsidRPr="00033231">
        <w:t>Peut-être</w:t>
      </w:r>
      <w:r>
        <w:t xml:space="preserve">, </w:t>
      </w:r>
      <w:r w:rsidR="00000000" w:rsidRPr="00033231">
        <w:t>monsieur</w:t>
      </w:r>
      <w:r>
        <w:t xml:space="preserve">, </w:t>
      </w:r>
      <w:r w:rsidR="00000000" w:rsidRPr="00033231">
        <w:t>pourrez-vous en obtenir autant de votre jeune orpheline sans fortune quand vous l</w:t>
      </w:r>
      <w:r>
        <w:t>’</w:t>
      </w:r>
      <w:r w:rsidR="00000000" w:rsidRPr="00033231">
        <w:t>aurez trouvée</w:t>
      </w:r>
      <w:r>
        <w:t>.</w:t>
      </w:r>
    </w:p>
    <w:p w14:paraId="737F1F6E" w14:textId="57C024A7" w:rsidR="00000000" w:rsidRPr="00033231" w:rsidRDefault="004F69D6" w:rsidP="0021796F">
      <w:r>
        <w:t>— </w:t>
      </w:r>
      <w:r w:rsidR="00000000" w:rsidRPr="00033231">
        <w:t>Oh</w:t>
      </w:r>
      <w:r>
        <w:t xml:space="preserve"> ! </w:t>
      </w:r>
      <w:r w:rsidR="00000000" w:rsidRPr="00033231">
        <w:t>si je pouvais la trouver telle que je me la représente</w:t>
      </w:r>
      <w:r>
        <w:t xml:space="preserve"> ! </w:t>
      </w:r>
      <w:r w:rsidR="00000000" w:rsidRPr="00033231">
        <w:t>Quelque chose à apprivoiser d</w:t>
      </w:r>
      <w:r>
        <w:t>’</w:t>
      </w:r>
      <w:r w:rsidR="00000000" w:rsidRPr="00033231">
        <w:t>abord</w:t>
      </w:r>
      <w:r>
        <w:t xml:space="preserve">, </w:t>
      </w:r>
      <w:r w:rsidR="00000000" w:rsidRPr="00033231">
        <w:t>à instruire ensuite</w:t>
      </w:r>
      <w:r>
        <w:t xml:space="preserve"> ; </w:t>
      </w:r>
      <w:r w:rsidR="00000000" w:rsidRPr="00033231">
        <w:t>à dompter</w:t>
      </w:r>
      <w:r>
        <w:t xml:space="preserve">, </w:t>
      </w:r>
      <w:r w:rsidR="00000000" w:rsidRPr="00033231">
        <w:t>puis à aimer</w:t>
      </w:r>
      <w:r>
        <w:t xml:space="preserve">. </w:t>
      </w:r>
      <w:r w:rsidR="00000000" w:rsidRPr="00033231">
        <w:t>Tirer de la pauvreté cette créature fière et dénuée</w:t>
      </w:r>
      <w:r>
        <w:t xml:space="preserve">, </w:t>
      </w:r>
      <w:r w:rsidR="00000000" w:rsidRPr="00033231">
        <w:t>établir sur elle mon pouvoir</w:t>
      </w:r>
      <w:r>
        <w:t xml:space="preserve">, </w:t>
      </w:r>
      <w:r w:rsidR="00000000" w:rsidRPr="00033231">
        <w:t>puis être indulgent pour des caprices qui n</w:t>
      </w:r>
      <w:r>
        <w:t>’</w:t>
      </w:r>
      <w:r w:rsidR="00000000" w:rsidRPr="00033231">
        <w:t>auraient jamais été influencés</w:t>
      </w:r>
      <w:r>
        <w:t xml:space="preserve">, </w:t>
      </w:r>
      <w:r w:rsidR="00000000" w:rsidRPr="00033231">
        <w:t>jamais sati</w:t>
      </w:r>
      <w:r w:rsidR="00000000" w:rsidRPr="00033231">
        <w:t>s</w:t>
      </w:r>
      <w:r w:rsidR="00000000" w:rsidRPr="00033231">
        <w:t>faits auparavant</w:t>
      </w:r>
      <w:r>
        <w:t xml:space="preserve"> ; </w:t>
      </w:r>
      <w:r w:rsidR="00000000" w:rsidRPr="00033231">
        <w:t>la voir alternativement irritée et apaisée do</w:t>
      </w:r>
      <w:r w:rsidR="00000000" w:rsidRPr="00033231">
        <w:t>u</w:t>
      </w:r>
      <w:r w:rsidR="00000000" w:rsidRPr="00033231">
        <w:t>ze fois en vingt-quatre heures</w:t>
      </w:r>
      <w:r>
        <w:t xml:space="preserve"> ; </w:t>
      </w:r>
      <w:r w:rsidR="00000000" w:rsidRPr="00033231">
        <w:t>et peut-être</w:t>
      </w:r>
      <w:r>
        <w:t xml:space="preserve">, </w:t>
      </w:r>
      <w:r w:rsidR="00000000" w:rsidRPr="00033231">
        <w:t>après son éd</w:t>
      </w:r>
      <w:r w:rsidR="00000000" w:rsidRPr="00033231">
        <w:t>u</w:t>
      </w:r>
      <w:r w:rsidR="00000000" w:rsidRPr="00033231">
        <w:t>cation faite</w:t>
      </w:r>
      <w:r>
        <w:t xml:space="preserve">, </w:t>
      </w:r>
      <w:r w:rsidR="00000000" w:rsidRPr="00033231">
        <w:t>la voir mère patiente et exemplaire d</w:t>
      </w:r>
      <w:r>
        <w:t>’</w:t>
      </w:r>
      <w:r w:rsidR="00000000" w:rsidRPr="00033231">
        <w:t>une douzaine d</w:t>
      </w:r>
      <w:r>
        <w:t>’</w:t>
      </w:r>
      <w:r w:rsidR="00000000" w:rsidRPr="00033231">
        <w:t>enfants</w:t>
      </w:r>
      <w:r>
        <w:t xml:space="preserve">, </w:t>
      </w:r>
      <w:r w:rsidR="00000000" w:rsidRPr="00033231">
        <w:t>donnant seulement de temps en temps au petit Louis un soufflet cordial en manière d</w:t>
      </w:r>
      <w:r>
        <w:t>’</w:t>
      </w:r>
      <w:r w:rsidR="00000000" w:rsidRPr="00033231">
        <w:t>intérêt de la vaste dette qu</w:t>
      </w:r>
      <w:r>
        <w:t>’</w:t>
      </w:r>
      <w:r w:rsidR="00000000" w:rsidRPr="00033231">
        <w:t>elle aurait contractée envers son père</w:t>
      </w:r>
      <w:r>
        <w:t xml:space="preserve">. </w:t>
      </w:r>
      <w:r w:rsidR="00000000" w:rsidRPr="00033231">
        <w:t>Oh</w:t>
      </w:r>
      <w:r>
        <w:t xml:space="preserve"> (</w:t>
      </w:r>
      <w:r w:rsidR="00000000" w:rsidRPr="00033231">
        <w:t>je continuai</w:t>
      </w:r>
      <w:r>
        <w:t xml:space="preserve">) ! </w:t>
      </w:r>
      <w:r w:rsidR="00000000" w:rsidRPr="00033231">
        <w:t>mon o</w:t>
      </w:r>
      <w:r w:rsidR="00000000" w:rsidRPr="00033231">
        <w:t>r</w:t>
      </w:r>
      <w:r w:rsidR="00000000" w:rsidRPr="00033231">
        <w:t>pheline me donnerait plus d</w:t>
      </w:r>
      <w:r>
        <w:t>’</w:t>
      </w:r>
      <w:r w:rsidR="00000000" w:rsidRPr="00033231">
        <w:t>un baiser</w:t>
      </w:r>
      <w:r>
        <w:t xml:space="preserve"> ; </w:t>
      </w:r>
      <w:r w:rsidR="00000000" w:rsidRPr="00033231">
        <w:t>elle guetterait le soir</w:t>
      </w:r>
      <w:r>
        <w:t xml:space="preserve">, </w:t>
      </w:r>
      <w:r w:rsidR="00000000" w:rsidRPr="00033231">
        <w:t>sur le seuil de la porte</w:t>
      </w:r>
      <w:r>
        <w:t xml:space="preserve">, </w:t>
      </w:r>
      <w:r w:rsidR="00000000" w:rsidRPr="00033231">
        <w:t>mon retour à la maison</w:t>
      </w:r>
      <w:r>
        <w:t xml:space="preserve"> ; </w:t>
      </w:r>
      <w:r w:rsidR="00000000" w:rsidRPr="00033231">
        <w:t>elle se précip</w:t>
      </w:r>
      <w:r w:rsidR="00000000" w:rsidRPr="00033231">
        <w:t>i</w:t>
      </w:r>
      <w:r w:rsidR="00000000" w:rsidRPr="00033231">
        <w:t>terait dans mes bras</w:t>
      </w:r>
      <w:r>
        <w:t xml:space="preserve"> ; </w:t>
      </w:r>
      <w:r w:rsidR="00000000" w:rsidRPr="00033231">
        <w:t>elle tiendrait mon foyer aussi brillant que chaud</w:t>
      </w:r>
      <w:r>
        <w:t xml:space="preserve">. </w:t>
      </w:r>
      <w:r w:rsidR="00000000" w:rsidRPr="00033231">
        <w:t>Quelle douce idée</w:t>
      </w:r>
      <w:r>
        <w:t xml:space="preserve">, </w:t>
      </w:r>
      <w:r w:rsidR="00000000" w:rsidRPr="00033231">
        <w:t>grand Dieu</w:t>
      </w:r>
      <w:r>
        <w:t xml:space="preserve"> ! </w:t>
      </w:r>
      <w:r w:rsidR="00000000" w:rsidRPr="00033231">
        <w:t>il faut que je trouve mon orpheline</w:t>
      </w:r>
      <w:r>
        <w:t> ! »</w:t>
      </w:r>
    </w:p>
    <w:p w14:paraId="173EB1CC" w14:textId="77777777" w:rsidR="004F69D6" w:rsidRDefault="00000000" w:rsidP="0021796F">
      <w:r w:rsidRPr="00033231">
        <w:t>Ses yeux lancèrent un éclair ardent</w:t>
      </w:r>
      <w:r w:rsidR="004F69D6">
        <w:t xml:space="preserve">, </w:t>
      </w:r>
      <w:r w:rsidRPr="00033231">
        <w:t>ses lèvres s</w:t>
      </w:r>
      <w:r w:rsidR="004F69D6">
        <w:t>’</w:t>
      </w:r>
      <w:r w:rsidRPr="00033231">
        <w:t>ouvrirent</w:t>
      </w:r>
      <w:r w:rsidR="004F69D6">
        <w:t xml:space="preserve"> ; </w:t>
      </w:r>
      <w:r w:rsidRPr="00033231">
        <w:t>mais elle les referma et se détourna brusquement</w:t>
      </w:r>
      <w:r w:rsidR="004F69D6">
        <w:t>.</w:t>
      </w:r>
    </w:p>
    <w:p w14:paraId="7E148950" w14:textId="34B823B5" w:rsidR="00000000" w:rsidRPr="00033231" w:rsidRDefault="004F69D6" w:rsidP="0021796F">
      <w:r>
        <w:t>« </w:t>
      </w:r>
      <w:r w:rsidR="00000000" w:rsidRPr="00033231">
        <w:t>Dites-moi</w:t>
      </w:r>
      <w:r>
        <w:t xml:space="preserve">, </w:t>
      </w:r>
      <w:r w:rsidR="00000000" w:rsidRPr="00033231">
        <w:t>dites-moi où elle est</w:t>
      </w:r>
      <w:r>
        <w:t xml:space="preserve">, </w:t>
      </w:r>
      <w:r w:rsidR="00000000" w:rsidRPr="00033231">
        <w:t xml:space="preserve">miss </w:t>
      </w:r>
      <w:proofErr w:type="spellStart"/>
      <w:r w:rsidR="00000000" w:rsidRPr="00033231">
        <w:t>Keeldar</w:t>
      </w:r>
      <w:proofErr w:type="spellEnd"/>
      <w:r>
        <w:t> ! »</w:t>
      </w:r>
    </w:p>
    <w:p w14:paraId="7DF5469D" w14:textId="77777777" w:rsidR="004F69D6" w:rsidRDefault="00000000" w:rsidP="0021796F">
      <w:r w:rsidRPr="00033231">
        <w:t>Nouveau mouvement</w:t>
      </w:r>
      <w:r w:rsidR="004F69D6">
        <w:t xml:space="preserve"> : </w:t>
      </w:r>
      <w:r w:rsidRPr="00033231">
        <w:t>tout d</w:t>
      </w:r>
      <w:r w:rsidR="004F69D6">
        <w:t>’</w:t>
      </w:r>
      <w:r w:rsidRPr="00033231">
        <w:t>orgueil</w:t>
      </w:r>
      <w:r w:rsidR="004F69D6">
        <w:t xml:space="preserve">, </w:t>
      </w:r>
      <w:r w:rsidRPr="00033231">
        <w:t>tout de feu</w:t>
      </w:r>
      <w:r w:rsidR="004F69D6">
        <w:t>.</w:t>
      </w:r>
    </w:p>
    <w:p w14:paraId="16E09FE8" w14:textId="77777777" w:rsidR="004F69D6" w:rsidRDefault="004F69D6" w:rsidP="0021796F">
      <w:r>
        <w:lastRenderedPageBreak/>
        <w:t>« </w:t>
      </w:r>
      <w:r w:rsidR="00000000" w:rsidRPr="00033231">
        <w:t>Il faut que je le sache</w:t>
      </w:r>
      <w:r>
        <w:t xml:space="preserve">. </w:t>
      </w:r>
      <w:r w:rsidR="00000000" w:rsidRPr="00033231">
        <w:t>Vous pouvez me le dire</w:t>
      </w:r>
      <w:r>
        <w:t xml:space="preserve"> ; </w:t>
      </w:r>
      <w:r w:rsidR="00000000" w:rsidRPr="00033231">
        <w:t>vous me le direz</w:t>
      </w:r>
      <w:r>
        <w:t>.</w:t>
      </w:r>
    </w:p>
    <w:p w14:paraId="18684D76" w14:textId="45A2F011" w:rsidR="00000000" w:rsidRPr="00033231" w:rsidRDefault="004F69D6" w:rsidP="0021796F">
      <w:r>
        <w:t>— </w:t>
      </w:r>
      <w:r w:rsidR="00000000" w:rsidRPr="00033231">
        <w:t>Jamais</w:t>
      </w:r>
      <w:r>
        <w:t>. »</w:t>
      </w:r>
    </w:p>
    <w:p w14:paraId="7835E394" w14:textId="77777777" w:rsidR="004F69D6" w:rsidRDefault="00000000" w:rsidP="0021796F">
      <w:r w:rsidRPr="00033231">
        <w:t>Elle se détourna pour me quitter</w:t>
      </w:r>
      <w:r w:rsidR="004F69D6">
        <w:t xml:space="preserve">. </w:t>
      </w:r>
      <w:r w:rsidRPr="00033231">
        <w:t>Pouvais-je alors la laisser se séparer de moi comme elle l</w:t>
      </w:r>
      <w:r w:rsidR="004F69D6">
        <w:t>’</w:t>
      </w:r>
      <w:r w:rsidRPr="00033231">
        <w:t>avait toujours fait</w:t>
      </w:r>
      <w:r w:rsidR="004F69D6">
        <w:t xml:space="preserve"> ? </w:t>
      </w:r>
      <w:r w:rsidRPr="00033231">
        <w:t>Non</w:t>
      </w:r>
      <w:r w:rsidR="004F69D6">
        <w:t xml:space="preserve">. </w:t>
      </w:r>
      <w:r w:rsidRPr="00033231">
        <w:t>J</w:t>
      </w:r>
      <w:r w:rsidR="004F69D6">
        <w:t>’</w:t>
      </w:r>
      <w:r w:rsidRPr="00033231">
        <w:t>étais allé trop loin pour ne pas finir</w:t>
      </w:r>
      <w:r w:rsidR="004F69D6">
        <w:t xml:space="preserve">… </w:t>
      </w:r>
      <w:r w:rsidRPr="00033231">
        <w:t>Je m</w:t>
      </w:r>
      <w:r w:rsidR="004F69D6">
        <w:t>’</w:t>
      </w:r>
      <w:r w:rsidRPr="00033231">
        <w:t>étais trop approché du but pour ne pas le toucher</w:t>
      </w:r>
      <w:r w:rsidR="004F69D6">
        <w:t xml:space="preserve">. </w:t>
      </w:r>
      <w:r w:rsidRPr="00033231">
        <w:t>Tout doute</w:t>
      </w:r>
      <w:r w:rsidR="004F69D6">
        <w:t xml:space="preserve">, </w:t>
      </w:r>
      <w:r w:rsidRPr="00033231">
        <w:t>toute indécision devaient cesser</w:t>
      </w:r>
      <w:r w:rsidR="004F69D6">
        <w:t xml:space="preserve"> ; </w:t>
      </w:r>
      <w:r w:rsidRPr="00033231">
        <w:t>il fallait que la vérité m</w:t>
      </w:r>
      <w:r w:rsidR="004F69D6">
        <w:t>’</w:t>
      </w:r>
      <w:r w:rsidRPr="00033231">
        <w:t>apparût clairement</w:t>
      </w:r>
      <w:r w:rsidR="004F69D6">
        <w:t xml:space="preserve">. </w:t>
      </w:r>
      <w:r w:rsidRPr="00033231">
        <w:t>Il fallait qu</w:t>
      </w:r>
      <w:r w:rsidR="004F69D6">
        <w:t>’</w:t>
      </w:r>
      <w:r w:rsidRPr="00033231">
        <w:t>elle prît son rôle et me dit quel il était</w:t>
      </w:r>
      <w:r w:rsidR="004F69D6">
        <w:t xml:space="preserve">. </w:t>
      </w:r>
      <w:r w:rsidRPr="00033231">
        <w:t>Il fallait que je m</w:t>
      </w:r>
      <w:r w:rsidR="004F69D6">
        <w:t>’</w:t>
      </w:r>
      <w:r w:rsidRPr="00033231">
        <w:t>attachasse au mien</w:t>
      </w:r>
      <w:r w:rsidR="004F69D6">
        <w:t>.</w:t>
      </w:r>
    </w:p>
    <w:p w14:paraId="377970AC" w14:textId="77777777" w:rsidR="004F69D6" w:rsidRDefault="004F69D6" w:rsidP="0021796F">
      <w:r>
        <w:t>« </w:t>
      </w:r>
      <w:r w:rsidR="00000000" w:rsidRPr="00033231">
        <w:t>Une minute</w:t>
      </w:r>
      <w:r>
        <w:t xml:space="preserve">, </w:t>
      </w:r>
      <w:r w:rsidR="00000000" w:rsidRPr="00033231">
        <w:t>madame</w:t>
      </w:r>
      <w:r>
        <w:t xml:space="preserve">, </w:t>
      </w:r>
      <w:r w:rsidR="00000000" w:rsidRPr="00033231">
        <w:t>dis-je en plaçant ma main sur le bouton de la porte avant de l</w:t>
      </w:r>
      <w:r>
        <w:t>’</w:t>
      </w:r>
      <w:r w:rsidR="00000000" w:rsidRPr="00033231">
        <w:t>ouvrir</w:t>
      </w:r>
      <w:r>
        <w:t xml:space="preserve">. </w:t>
      </w:r>
      <w:r w:rsidR="00000000" w:rsidRPr="00033231">
        <w:t>Nous avons eu ce matin une longue conversation</w:t>
      </w:r>
      <w:r>
        <w:t xml:space="preserve">, </w:t>
      </w:r>
      <w:r w:rsidR="00000000" w:rsidRPr="00033231">
        <w:t>mais le dernier mot n</w:t>
      </w:r>
      <w:r>
        <w:t>’</w:t>
      </w:r>
      <w:r w:rsidR="00000000" w:rsidRPr="00033231">
        <w:t>a pas été dit</w:t>
      </w:r>
      <w:r>
        <w:t xml:space="preserve"> : </w:t>
      </w:r>
      <w:r w:rsidR="00000000" w:rsidRPr="00033231">
        <w:t>c</w:t>
      </w:r>
      <w:r>
        <w:t>’</w:t>
      </w:r>
      <w:r w:rsidR="00000000" w:rsidRPr="00033231">
        <w:t>est à vous de le dire</w:t>
      </w:r>
      <w:r>
        <w:t>.</w:t>
      </w:r>
    </w:p>
    <w:p w14:paraId="786C0305" w14:textId="77777777" w:rsidR="004F69D6" w:rsidRDefault="004F69D6" w:rsidP="0021796F">
      <w:r>
        <w:t>— </w:t>
      </w:r>
      <w:r w:rsidR="00000000" w:rsidRPr="00033231">
        <w:t>Puis-je passer</w:t>
      </w:r>
      <w:r>
        <w:t> ?</w:t>
      </w:r>
    </w:p>
    <w:p w14:paraId="0326FA42" w14:textId="77777777" w:rsidR="004F69D6" w:rsidRDefault="004F69D6" w:rsidP="0021796F">
      <w:r>
        <w:t>— </w:t>
      </w:r>
      <w:r w:rsidR="00000000" w:rsidRPr="00033231">
        <w:t>Non</w:t>
      </w:r>
      <w:r>
        <w:t xml:space="preserve">. </w:t>
      </w:r>
      <w:r w:rsidR="00000000" w:rsidRPr="00033231">
        <w:t>Je garde la porte</w:t>
      </w:r>
      <w:r>
        <w:t xml:space="preserve">. </w:t>
      </w:r>
      <w:r w:rsidR="00000000" w:rsidRPr="00033231">
        <w:t>Je mourrais plutôt que de vous laisser sortir avant que d</w:t>
      </w:r>
      <w:r>
        <w:t>’</w:t>
      </w:r>
      <w:r w:rsidR="00000000" w:rsidRPr="00033231">
        <w:t>avoir dit le mot que je vous demande</w:t>
      </w:r>
      <w:r>
        <w:t>.</w:t>
      </w:r>
    </w:p>
    <w:p w14:paraId="1200834B" w14:textId="77777777" w:rsidR="004F69D6" w:rsidRDefault="004F69D6" w:rsidP="0021796F">
      <w:r>
        <w:t>— </w:t>
      </w:r>
      <w:r w:rsidR="00000000" w:rsidRPr="00033231">
        <w:t>Qu</w:t>
      </w:r>
      <w:r>
        <w:t>’</w:t>
      </w:r>
      <w:r w:rsidR="00000000" w:rsidRPr="00033231">
        <w:t>osez-vous espérer me faire dire</w:t>
      </w:r>
      <w:r>
        <w:t> ?</w:t>
      </w:r>
    </w:p>
    <w:p w14:paraId="4241A6C4" w14:textId="77777777" w:rsidR="004F69D6" w:rsidRDefault="004F69D6" w:rsidP="0021796F">
      <w:r>
        <w:t>— </w:t>
      </w:r>
      <w:r w:rsidR="00000000" w:rsidRPr="00033231">
        <w:t>Ce que je meurs d</w:t>
      </w:r>
      <w:r>
        <w:t>’</w:t>
      </w:r>
      <w:r w:rsidR="00000000" w:rsidRPr="00033231">
        <w:t>entendre</w:t>
      </w:r>
      <w:r>
        <w:rPr>
          <w:i/>
          <w:iCs/>
        </w:rPr>
        <w:t xml:space="preserve"> ; </w:t>
      </w:r>
      <w:r w:rsidR="00000000" w:rsidRPr="00033231">
        <w:t xml:space="preserve">ce que je </w:t>
      </w:r>
      <w:r w:rsidR="00000000" w:rsidRPr="00033231">
        <w:rPr>
          <w:i/>
          <w:iCs/>
        </w:rPr>
        <w:t xml:space="preserve">dois </w:t>
      </w:r>
      <w:r w:rsidR="00000000" w:rsidRPr="00033231">
        <w:t xml:space="preserve">et </w:t>
      </w:r>
      <w:proofErr w:type="spellStart"/>
      <w:r w:rsidR="00000000" w:rsidRPr="00033231">
        <w:rPr>
          <w:i/>
          <w:iCs/>
        </w:rPr>
        <w:t>veux</w:t>
      </w:r>
      <w:proofErr w:type="spellEnd"/>
      <w:r w:rsidR="00000000" w:rsidRPr="00033231">
        <w:rPr>
          <w:i/>
          <w:iCs/>
        </w:rPr>
        <w:t xml:space="preserve"> </w:t>
      </w:r>
      <w:r w:rsidR="00000000" w:rsidRPr="00033231">
        <w:t>e</w:t>
      </w:r>
      <w:r w:rsidR="00000000" w:rsidRPr="00033231">
        <w:t>n</w:t>
      </w:r>
      <w:r w:rsidR="00000000" w:rsidRPr="00033231">
        <w:t>tendre</w:t>
      </w:r>
      <w:r>
        <w:t xml:space="preserve"> ; </w:t>
      </w:r>
      <w:r w:rsidR="00000000" w:rsidRPr="00033231">
        <w:t>ce que vous n</w:t>
      </w:r>
      <w:r>
        <w:t>’</w:t>
      </w:r>
      <w:r w:rsidR="00000000" w:rsidRPr="00033231">
        <w:t>oserez taire en ce moment</w:t>
      </w:r>
      <w:r>
        <w:t>.</w:t>
      </w:r>
    </w:p>
    <w:p w14:paraId="75ECA325" w14:textId="38B992CD" w:rsidR="00000000" w:rsidRPr="00033231" w:rsidRDefault="004F69D6" w:rsidP="0021796F">
      <w:r>
        <w:t>— </w:t>
      </w:r>
      <w:r w:rsidR="00000000" w:rsidRPr="00033231">
        <w:t>Monsieur Moore</w:t>
      </w:r>
      <w:r>
        <w:t xml:space="preserve">, </w:t>
      </w:r>
      <w:r w:rsidR="00000000" w:rsidRPr="00033231">
        <w:t>je ne sais pas ce que vous voulez dire</w:t>
      </w:r>
      <w:r>
        <w:t xml:space="preserve"> : </w:t>
      </w:r>
      <w:r w:rsidR="00000000" w:rsidRPr="00033231">
        <w:t>vous n</w:t>
      </w:r>
      <w:r>
        <w:t>’</w:t>
      </w:r>
      <w:r w:rsidR="00000000" w:rsidRPr="00033231">
        <w:t>êtes plus le même</w:t>
      </w:r>
      <w:r>
        <w:t>. »</w:t>
      </w:r>
    </w:p>
    <w:p w14:paraId="12CF7B5F" w14:textId="77777777" w:rsidR="004F69D6" w:rsidRDefault="00000000" w:rsidP="0021796F">
      <w:r w:rsidRPr="00033231">
        <w:t>Je crois qu</w:t>
      </w:r>
      <w:r w:rsidR="004F69D6">
        <w:t>’</w:t>
      </w:r>
      <w:r w:rsidRPr="00033231">
        <w:t>en effet je ne devais plus être le même</w:t>
      </w:r>
      <w:r w:rsidR="004F69D6">
        <w:t xml:space="preserve">, </w:t>
      </w:r>
      <w:r w:rsidRPr="00033231">
        <w:t>car je l</w:t>
      </w:r>
      <w:r w:rsidR="004F69D6">
        <w:t>’</w:t>
      </w:r>
      <w:r w:rsidRPr="00033231">
        <w:t>effrayais</w:t>
      </w:r>
      <w:r w:rsidR="004F69D6">
        <w:t xml:space="preserve">. </w:t>
      </w:r>
      <w:r w:rsidRPr="00033231">
        <w:t>Je pouvais voir cela</w:t>
      </w:r>
      <w:r w:rsidR="004F69D6">
        <w:t xml:space="preserve"> : </w:t>
      </w:r>
      <w:r w:rsidRPr="00033231">
        <w:t>mais il fallait l</w:t>
      </w:r>
      <w:r w:rsidR="004F69D6">
        <w:t>’</w:t>
      </w:r>
      <w:r w:rsidRPr="00033231">
        <w:t>effrayer pour la gagner</w:t>
      </w:r>
      <w:r w:rsidR="004F69D6">
        <w:t>.</w:t>
      </w:r>
    </w:p>
    <w:p w14:paraId="1AB53989" w14:textId="6BA778BA" w:rsidR="00000000" w:rsidRPr="00033231" w:rsidRDefault="004F69D6" w:rsidP="0021796F">
      <w:r>
        <w:lastRenderedPageBreak/>
        <w:t>« </w:t>
      </w:r>
      <w:r w:rsidR="00000000" w:rsidRPr="00033231">
        <w:t>Vous savez ce que je veux dire</w:t>
      </w:r>
      <w:r>
        <w:t xml:space="preserve">, </w:t>
      </w:r>
      <w:r w:rsidR="00000000" w:rsidRPr="00033231">
        <w:t xml:space="preserve">et pour la première fois je suis devant vous </w:t>
      </w:r>
      <w:r w:rsidR="00000000" w:rsidRPr="00033231">
        <w:rPr>
          <w:i/>
          <w:iCs/>
        </w:rPr>
        <w:t>moi-même</w:t>
      </w:r>
      <w:r>
        <w:rPr>
          <w:i/>
          <w:iCs/>
        </w:rPr>
        <w:t xml:space="preserve">. </w:t>
      </w:r>
      <w:r w:rsidR="00000000" w:rsidRPr="00033231">
        <w:t>J</w:t>
      </w:r>
      <w:r>
        <w:t>’</w:t>
      </w:r>
      <w:r w:rsidR="00000000" w:rsidRPr="00033231">
        <w:t>ai jeté le précepteur</w:t>
      </w:r>
      <w:r>
        <w:t xml:space="preserve">, </w:t>
      </w:r>
      <w:r w:rsidR="00000000" w:rsidRPr="00033231">
        <w:t>et vous d</w:t>
      </w:r>
      <w:r w:rsidR="00000000" w:rsidRPr="00033231">
        <w:t>e</w:t>
      </w:r>
      <w:r w:rsidR="00000000" w:rsidRPr="00033231">
        <w:t>mande la permission de vous présenter l</w:t>
      </w:r>
      <w:r>
        <w:t>’</w:t>
      </w:r>
      <w:r w:rsidR="00000000" w:rsidRPr="00033231">
        <w:t>homme</w:t>
      </w:r>
      <w:r>
        <w:t xml:space="preserve"> : </w:t>
      </w:r>
      <w:r w:rsidR="00000000" w:rsidRPr="00033231">
        <w:t>et</w:t>
      </w:r>
      <w:r>
        <w:t xml:space="preserve">, </w:t>
      </w:r>
      <w:r w:rsidR="00000000" w:rsidRPr="00033231">
        <w:t>souvenez-vous-en</w:t>
      </w:r>
      <w:r>
        <w:t xml:space="preserve">, </w:t>
      </w:r>
      <w:r w:rsidR="00000000" w:rsidRPr="00033231">
        <w:t>c</w:t>
      </w:r>
      <w:r>
        <w:t>’</w:t>
      </w:r>
      <w:r w:rsidR="00000000" w:rsidRPr="00033231">
        <w:t>est un gentleman</w:t>
      </w:r>
      <w:r>
        <w:t>. »</w:t>
      </w:r>
    </w:p>
    <w:p w14:paraId="2E177FF5" w14:textId="77777777" w:rsidR="004F69D6" w:rsidRDefault="00000000" w:rsidP="0021796F">
      <w:r w:rsidRPr="00033231">
        <w:t>Elle tremblait</w:t>
      </w:r>
      <w:r w:rsidR="004F69D6">
        <w:t xml:space="preserve">. </w:t>
      </w:r>
      <w:r w:rsidRPr="00033231">
        <w:t>Elle mit sa main sur la mienne</w:t>
      </w:r>
      <w:r w:rsidR="004F69D6">
        <w:t xml:space="preserve">, </w:t>
      </w:r>
      <w:r w:rsidRPr="00033231">
        <w:t>comme pour l</w:t>
      </w:r>
      <w:r w:rsidR="004F69D6">
        <w:t>’</w:t>
      </w:r>
      <w:r w:rsidRPr="00033231">
        <w:t>enlever de la serrure</w:t>
      </w:r>
      <w:r w:rsidR="004F69D6">
        <w:t xml:space="preserve">. </w:t>
      </w:r>
      <w:r w:rsidRPr="00033231">
        <w:t>Autant eût valu pour elle chercher à s</w:t>
      </w:r>
      <w:r w:rsidRPr="00033231">
        <w:t>é</w:t>
      </w:r>
      <w:r w:rsidRPr="00033231">
        <w:t>parer avec sa douce main deux métaux soudés ensemble</w:t>
      </w:r>
      <w:r w:rsidR="004F69D6">
        <w:t xml:space="preserve">. </w:t>
      </w:r>
      <w:r w:rsidRPr="00033231">
        <w:t>Elle sentit son impuissance et se recula</w:t>
      </w:r>
      <w:r w:rsidR="004F69D6">
        <w:t xml:space="preserve"> ; </w:t>
      </w:r>
      <w:r w:rsidRPr="00033231">
        <w:t>mais elle tremblait to</w:t>
      </w:r>
      <w:r w:rsidRPr="00033231">
        <w:t>u</w:t>
      </w:r>
      <w:r w:rsidRPr="00033231">
        <w:t>jours</w:t>
      </w:r>
      <w:r w:rsidR="004F69D6">
        <w:t>.</w:t>
      </w:r>
    </w:p>
    <w:p w14:paraId="221A7343" w14:textId="77777777" w:rsidR="004F69D6" w:rsidRDefault="00000000" w:rsidP="0021796F">
      <w:r w:rsidRPr="00033231">
        <w:t>Quel changement s</w:t>
      </w:r>
      <w:r w:rsidR="004F69D6">
        <w:t>’</w:t>
      </w:r>
      <w:r w:rsidRPr="00033231">
        <w:t>opéra en moi</w:t>
      </w:r>
      <w:r w:rsidR="004F69D6">
        <w:t xml:space="preserve">, </w:t>
      </w:r>
      <w:r w:rsidRPr="00033231">
        <w:t>je ne puis l</w:t>
      </w:r>
      <w:r w:rsidR="004F69D6">
        <w:t>’</w:t>
      </w:r>
      <w:r w:rsidRPr="00033231">
        <w:t>expliquer</w:t>
      </w:r>
      <w:r w:rsidR="004F69D6">
        <w:t xml:space="preserve"> ; </w:t>
      </w:r>
      <w:r w:rsidRPr="00033231">
        <w:t>mais son émotion fit passer dans mon âme un nouveau sent</w:t>
      </w:r>
      <w:r w:rsidRPr="00033231">
        <w:t>i</w:t>
      </w:r>
      <w:r w:rsidRPr="00033231">
        <w:t>ment</w:t>
      </w:r>
      <w:r w:rsidR="004F69D6">
        <w:t xml:space="preserve">. </w:t>
      </w:r>
      <w:r w:rsidRPr="00033231">
        <w:t>Je n</w:t>
      </w:r>
      <w:r w:rsidR="004F69D6">
        <w:t>’</w:t>
      </w:r>
      <w:r w:rsidRPr="00033231">
        <w:t>étais ni écrasé ni enorgueilli par ses terres et son or</w:t>
      </w:r>
      <w:r w:rsidR="004F69D6">
        <w:t xml:space="preserve">. </w:t>
      </w:r>
      <w:r w:rsidRPr="00033231">
        <w:t>Je n</w:t>
      </w:r>
      <w:r w:rsidR="004F69D6">
        <w:t>’</w:t>
      </w:r>
      <w:r w:rsidRPr="00033231">
        <w:t>y pensais pas</w:t>
      </w:r>
      <w:r w:rsidR="004F69D6">
        <w:t xml:space="preserve">, </w:t>
      </w:r>
      <w:r w:rsidRPr="00033231">
        <w:t>je ne m</w:t>
      </w:r>
      <w:r w:rsidR="004F69D6">
        <w:t>’</w:t>
      </w:r>
      <w:r w:rsidRPr="00033231">
        <w:t>en souciais nullement</w:t>
      </w:r>
      <w:r w:rsidR="004F69D6">
        <w:t xml:space="preserve">. </w:t>
      </w:r>
      <w:r w:rsidRPr="00033231">
        <w:t>Elles n</w:t>
      </w:r>
      <w:r w:rsidR="004F69D6">
        <w:t>’</w:t>
      </w:r>
      <w:r w:rsidRPr="00033231">
        <w:t>étaient pour moi que des scories incapables de m</w:t>
      </w:r>
      <w:r w:rsidR="004F69D6">
        <w:t>’</w:t>
      </w:r>
      <w:r w:rsidRPr="00033231">
        <w:t>éblouir</w:t>
      </w:r>
      <w:r w:rsidR="004F69D6">
        <w:t xml:space="preserve">. </w:t>
      </w:r>
      <w:r w:rsidRPr="00033231">
        <w:t>Je ne vis qu</w:t>
      </w:r>
      <w:r w:rsidR="004F69D6">
        <w:t>’</w:t>
      </w:r>
      <w:r w:rsidRPr="00033231">
        <w:t>elle-même</w:t>
      </w:r>
      <w:r w:rsidR="004F69D6">
        <w:t xml:space="preserve">, </w:t>
      </w:r>
      <w:r w:rsidRPr="00033231">
        <w:t>sa jeune et belle forme</w:t>
      </w:r>
      <w:r w:rsidR="004F69D6">
        <w:t xml:space="preserve">, </w:t>
      </w:r>
      <w:r w:rsidRPr="00033231">
        <w:t>la grâce</w:t>
      </w:r>
      <w:r w:rsidR="004F69D6">
        <w:t xml:space="preserve">, </w:t>
      </w:r>
      <w:r w:rsidRPr="00033231">
        <w:t>la majesté</w:t>
      </w:r>
      <w:r w:rsidR="004F69D6">
        <w:t xml:space="preserve">, </w:t>
      </w:r>
      <w:r w:rsidRPr="00033231">
        <w:t>la modestie de la jeune fille</w:t>
      </w:r>
      <w:r w:rsidR="004F69D6">
        <w:t>.</w:t>
      </w:r>
    </w:p>
    <w:p w14:paraId="718EE4E6" w14:textId="77777777" w:rsidR="004F69D6" w:rsidRDefault="004F69D6" w:rsidP="0021796F">
      <w:r>
        <w:t>« </w:t>
      </w:r>
      <w:r w:rsidR="00000000" w:rsidRPr="00033231">
        <w:t>Mon élève</w:t>
      </w:r>
      <w:r>
        <w:t xml:space="preserve"> ! </w:t>
      </w:r>
      <w:r w:rsidR="00000000" w:rsidRPr="00033231">
        <w:t>lui dis-je</w:t>
      </w:r>
      <w:r>
        <w:t>.</w:t>
      </w:r>
    </w:p>
    <w:p w14:paraId="49EAAAFC" w14:textId="77777777" w:rsidR="004F69D6" w:rsidRDefault="004F69D6" w:rsidP="0021796F">
      <w:r>
        <w:t>— </w:t>
      </w:r>
      <w:r w:rsidR="00000000" w:rsidRPr="00033231">
        <w:t>Mon maître</w:t>
      </w:r>
      <w:r>
        <w:t xml:space="preserve">, </w:t>
      </w:r>
      <w:r w:rsidR="00000000" w:rsidRPr="00033231">
        <w:t>répondit-elle d</w:t>
      </w:r>
      <w:r>
        <w:t>’</w:t>
      </w:r>
      <w:r w:rsidR="00000000" w:rsidRPr="00033231">
        <w:t>une voix faible</w:t>
      </w:r>
      <w:r>
        <w:t>.</w:t>
      </w:r>
    </w:p>
    <w:p w14:paraId="178CEBC9" w14:textId="11F04744" w:rsidR="00000000" w:rsidRPr="00033231" w:rsidRDefault="004F69D6" w:rsidP="0021796F">
      <w:r>
        <w:t>— </w:t>
      </w:r>
      <w:r w:rsidR="00000000" w:rsidRPr="00033231">
        <w:t>J</w:t>
      </w:r>
      <w:r>
        <w:t>’</w:t>
      </w:r>
      <w:r w:rsidR="00000000" w:rsidRPr="00033231">
        <w:t>ai une chose à vous dire</w:t>
      </w:r>
      <w:r>
        <w:t>. »</w:t>
      </w:r>
    </w:p>
    <w:p w14:paraId="1C57E41E" w14:textId="77777777" w:rsidR="004F69D6" w:rsidRDefault="00000000" w:rsidP="0021796F">
      <w:r w:rsidRPr="00033231">
        <w:t>Elle attendit le front baissé</w:t>
      </w:r>
      <w:r w:rsidR="004F69D6">
        <w:t xml:space="preserve">, </w:t>
      </w:r>
      <w:r w:rsidRPr="00033231">
        <w:t>le visage voilé par ses cheveux</w:t>
      </w:r>
      <w:r w:rsidR="004F69D6">
        <w:t>.</w:t>
      </w:r>
    </w:p>
    <w:p w14:paraId="3564741D" w14:textId="4AAE50A0" w:rsidR="00000000" w:rsidRPr="00033231" w:rsidRDefault="004F69D6" w:rsidP="0021796F">
      <w:r>
        <w:t>« </w:t>
      </w:r>
      <w:r w:rsidR="00000000" w:rsidRPr="00033231">
        <w:t>J</w:t>
      </w:r>
      <w:r>
        <w:t>’</w:t>
      </w:r>
      <w:r w:rsidR="00000000" w:rsidRPr="00033231">
        <w:t>ai à vous dire que pendant quatre années vous avez grandi dans le cœur de votre précepteur</w:t>
      </w:r>
      <w:r>
        <w:t xml:space="preserve">, </w:t>
      </w:r>
      <w:r w:rsidR="00000000" w:rsidRPr="00033231">
        <w:t>et que vous y êtes e</w:t>
      </w:r>
      <w:r w:rsidR="00000000" w:rsidRPr="00033231">
        <w:t>n</w:t>
      </w:r>
      <w:r w:rsidR="00000000" w:rsidRPr="00033231">
        <w:t>racinée maintenant</w:t>
      </w:r>
      <w:r>
        <w:t xml:space="preserve">. </w:t>
      </w:r>
      <w:r w:rsidR="00000000" w:rsidRPr="00033231">
        <w:t>J</w:t>
      </w:r>
      <w:r>
        <w:t>’</w:t>
      </w:r>
      <w:r w:rsidR="00000000" w:rsidRPr="00033231">
        <w:t>ai à vous déclarer que vous m</w:t>
      </w:r>
      <w:r>
        <w:t>’</w:t>
      </w:r>
      <w:r w:rsidR="00000000" w:rsidRPr="00033231">
        <w:t>avez enso</w:t>
      </w:r>
      <w:r w:rsidR="00000000" w:rsidRPr="00033231">
        <w:t>r</w:t>
      </w:r>
      <w:r w:rsidR="00000000" w:rsidRPr="00033231">
        <w:t>celé</w:t>
      </w:r>
      <w:r>
        <w:t xml:space="preserve">, </w:t>
      </w:r>
      <w:r w:rsidR="00000000" w:rsidRPr="00033231">
        <w:t>en dépit de ma raison et de mon expérience</w:t>
      </w:r>
      <w:r>
        <w:t xml:space="preserve">, </w:t>
      </w:r>
      <w:r w:rsidR="00000000" w:rsidRPr="00033231">
        <w:t>de la diff</w:t>
      </w:r>
      <w:r w:rsidR="00000000" w:rsidRPr="00033231">
        <w:t>é</w:t>
      </w:r>
      <w:r w:rsidR="00000000" w:rsidRPr="00033231">
        <w:t>re</w:t>
      </w:r>
      <w:r w:rsidR="00000000" w:rsidRPr="00033231">
        <w:t>n</w:t>
      </w:r>
      <w:r w:rsidR="00000000" w:rsidRPr="00033231">
        <w:t>ce de position et de fortune</w:t>
      </w:r>
      <w:r>
        <w:t xml:space="preserve">, </w:t>
      </w:r>
      <w:r w:rsidR="00000000" w:rsidRPr="00033231">
        <w:t>avec votre air</w:t>
      </w:r>
      <w:r>
        <w:t xml:space="preserve">, </w:t>
      </w:r>
      <w:r w:rsidR="00000000" w:rsidRPr="00033231">
        <w:t>vos paroles</w:t>
      </w:r>
      <w:r>
        <w:t xml:space="preserve">, </w:t>
      </w:r>
      <w:r w:rsidR="00000000" w:rsidRPr="00033231">
        <w:t>votre démarche</w:t>
      </w:r>
      <w:r>
        <w:t xml:space="preserve">. </w:t>
      </w:r>
      <w:r w:rsidR="00000000" w:rsidRPr="00033231">
        <w:t>Vous m</w:t>
      </w:r>
      <w:r>
        <w:t>’</w:t>
      </w:r>
      <w:r w:rsidR="00000000" w:rsidRPr="00033231">
        <w:t>avez montré sous un tel aspect vos défauts et vos vertus</w:t>
      </w:r>
      <w:r>
        <w:t xml:space="preserve">, </w:t>
      </w:r>
      <w:r w:rsidR="00000000" w:rsidRPr="00033231">
        <w:t>vos beautés plutôt</w:t>
      </w:r>
      <w:r>
        <w:t xml:space="preserve">, </w:t>
      </w:r>
      <w:r w:rsidR="00000000" w:rsidRPr="00033231">
        <w:t>car elles n</w:t>
      </w:r>
      <w:r>
        <w:t>’</w:t>
      </w:r>
      <w:r w:rsidR="00000000" w:rsidRPr="00033231">
        <w:t>ont guère la sévérité ordinaire des vertus</w:t>
      </w:r>
      <w:r>
        <w:t xml:space="preserve">, </w:t>
      </w:r>
      <w:r w:rsidR="00000000" w:rsidRPr="00033231">
        <w:t>que je vous aime</w:t>
      </w:r>
      <w:r>
        <w:t xml:space="preserve">, </w:t>
      </w:r>
      <w:r w:rsidR="00000000" w:rsidRPr="00033231">
        <w:t xml:space="preserve">que </w:t>
      </w:r>
      <w:r w:rsidR="00000000" w:rsidRPr="00033231">
        <w:lastRenderedPageBreak/>
        <w:t>je vous aime de toute ma vie et de toutes mes forces</w:t>
      </w:r>
      <w:r>
        <w:t xml:space="preserve">. </w:t>
      </w:r>
      <w:r w:rsidR="00000000" w:rsidRPr="00033231">
        <w:t>Voilà tout</w:t>
      </w:r>
      <w:r>
        <w:t>. »</w:t>
      </w:r>
    </w:p>
    <w:p w14:paraId="3EF9B897" w14:textId="77777777" w:rsidR="004F69D6" w:rsidRDefault="00000000" w:rsidP="0021796F">
      <w:r w:rsidRPr="00033231">
        <w:t>Elle chercha quelque chose à dire</w:t>
      </w:r>
      <w:r w:rsidR="004F69D6">
        <w:t xml:space="preserve">, </w:t>
      </w:r>
      <w:r w:rsidRPr="00033231">
        <w:t>mais elle ne trouva pas une parole</w:t>
      </w:r>
      <w:r w:rsidR="004F69D6">
        <w:t xml:space="preserve">. </w:t>
      </w:r>
      <w:r w:rsidRPr="00033231">
        <w:t>Elle voulut railler</w:t>
      </w:r>
      <w:r w:rsidR="004F69D6">
        <w:t xml:space="preserve">, </w:t>
      </w:r>
      <w:r w:rsidRPr="00033231">
        <w:t>mais en vain</w:t>
      </w:r>
      <w:r w:rsidR="004F69D6">
        <w:t xml:space="preserve">. </w:t>
      </w:r>
      <w:r w:rsidRPr="00033231">
        <w:t>Je lui répétai pa</w:t>
      </w:r>
      <w:r w:rsidRPr="00033231">
        <w:t>s</w:t>
      </w:r>
      <w:r w:rsidRPr="00033231">
        <w:t>sionnément que je l</w:t>
      </w:r>
      <w:r w:rsidR="004F69D6">
        <w:t>’</w:t>
      </w:r>
      <w:r w:rsidRPr="00033231">
        <w:t>aimais</w:t>
      </w:r>
      <w:r w:rsidR="004F69D6">
        <w:t>.</w:t>
      </w:r>
    </w:p>
    <w:p w14:paraId="1E973A91" w14:textId="72D70C24" w:rsidR="00000000" w:rsidRPr="00033231" w:rsidRDefault="004F69D6" w:rsidP="0021796F">
      <w:r>
        <w:t>« </w:t>
      </w:r>
      <w:r w:rsidR="00000000" w:rsidRPr="00033231">
        <w:t>Eh bien</w:t>
      </w:r>
      <w:r>
        <w:t xml:space="preserve">, </w:t>
      </w:r>
      <w:r w:rsidR="00000000" w:rsidRPr="00033231">
        <w:t>monsieur Moore</w:t>
      </w:r>
      <w:r>
        <w:t xml:space="preserve">, </w:t>
      </w:r>
      <w:r w:rsidR="00000000" w:rsidRPr="00033231">
        <w:t>quoi donc</w:t>
      </w:r>
      <w:r>
        <w:t> ? »</w:t>
      </w:r>
    </w:p>
    <w:p w14:paraId="50725AF5" w14:textId="77777777" w:rsidR="004F69D6" w:rsidRDefault="00000000" w:rsidP="0021796F">
      <w:r w:rsidRPr="00033231">
        <w:t>Ce fut la seule réponse que j</w:t>
      </w:r>
      <w:r w:rsidR="004F69D6">
        <w:t>’</w:t>
      </w:r>
      <w:r w:rsidRPr="00033231">
        <w:t>obtins</w:t>
      </w:r>
      <w:r w:rsidR="004F69D6">
        <w:t xml:space="preserve">, </w:t>
      </w:r>
      <w:r w:rsidRPr="00033231">
        <w:t>prononcée d</w:t>
      </w:r>
      <w:r w:rsidR="004F69D6">
        <w:t>’</w:t>
      </w:r>
      <w:r w:rsidRPr="00033231">
        <w:t>un ton qui eût été pétulant</w:t>
      </w:r>
      <w:r w:rsidR="004F69D6">
        <w:t xml:space="preserve">, </w:t>
      </w:r>
      <w:r w:rsidRPr="00033231">
        <w:t>s</w:t>
      </w:r>
      <w:r w:rsidR="004F69D6">
        <w:t>’</w:t>
      </w:r>
      <w:r w:rsidRPr="00033231">
        <w:t>il n</w:t>
      </w:r>
      <w:r w:rsidR="004F69D6">
        <w:t>’</w:t>
      </w:r>
      <w:r w:rsidRPr="00033231">
        <w:t>eût été mal assuré</w:t>
      </w:r>
      <w:r w:rsidR="004F69D6">
        <w:t>.</w:t>
      </w:r>
    </w:p>
    <w:p w14:paraId="1669CBE2" w14:textId="77777777" w:rsidR="004F69D6" w:rsidRDefault="004F69D6" w:rsidP="0021796F">
      <w:r>
        <w:t>« </w:t>
      </w:r>
      <w:r w:rsidR="00000000" w:rsidRPr="00033231">
        <w:t>N</w:t>
      </w:r>
      <w:r>
        <w:t>’</w:t>
      </w:r>
      <w:r w:rsidR="00000000" w:rsidRPr="00033231">
        <w:t>avez-vous rien à me dire</w:t>
      </w:r>
      <w:r>
        <w:t xml:space="preserve"> ? </w:t>
      </w:r>
      <w:r w:rsidR="00000000" w:rsidRPr="00033231">
        <w:t>n</w:t>
      </w:r>
      <w:r>
        <w:t>’</w:t>
      </w:r>
      <w:r w:rsidR="00000000" w:rsidRPr="00033231">
        <w:t>avez-vous aucun amour pour moi</w:t>
      </w:r>
      <w:r>
        <w:t> ?</w:t>
      </w:r>
    </w:p>
    <w:p w14:paraId="0CA89945" w14:textId="77777777" w:rsidR="004F69D6" w:rsidRDefault="004F69D6" w:rsidP="0021796F">
      <w:r>
        <w:t>— </w:t>
      </w:r>
      <w:r w:rsidR="00000000" w:rsidRPr="00033231">
        <w:t>Un peu</w:t>
      </w:r>
      <w:r>
        <w:t>.</w:t>
      </w:r>
    </w:p>
    <w:p w14:paraId="6F375ED2" w14:textId="77777777" w:rsidR="004F69D6" w:rsidRDefault="004F69D6" w:rsidP="0021796F">
      <w:r>
        <w:t>— </w:t>
      </w:r>
      <w:r w:rsidR="00000000" w:rsidRPr="00033231">
        <w:t>Je ne veux pas être torturé</w:t>
      </w:r>
      <w:r>
        <w:t xml:space="preserve"> ; </w:t>
      </w:r>
      <w:r w:rsidR="00000000" w:rsidRPr="00033231">
        <w:t>je ne veux pas même être plaisanté à présent</w:t>
      </w:r>
      <w:r>
        <w:t>.</w:t>
      </w:r>
    </w:p>
    <w:p w14:paraId="657B019C" w14:textId="77777777" w:rsidR="004F69D6" w:rsidRDefault="004F69D6" w:rsidP="0021796F">
      <w:r>
        <w:t>— </w:t>
      </w:r>
      <w:r w:rsidR="00000000" w:rsidRPr="00033231">
        <w:t>Je ne désire pas plaisanter</w:t>
      </w:r>
      <w:r>
        <w:t xml:space="preserve">, </w:t>
      </w:r>
      <w:r w:rsidR="00000000" w:rsidRPr="00033231">
        <w:t>je désire m</w:t>
      </w:r>
      <w:r>
        <w:t>’</w:t>
      </w:r>
      <w:r w:rsidR="00000000" w:rsidRPr="00033231">
        <w:t>en aller</w:t>
      </w:r>
      <w:r>
        <w:t>.</w:t>
      </w:r>
    </w:p>
    <w:p w14:paraId="16EB0F19" w14:textId="77777777" w:rsidR="004F69D6" w:rsidRDefault="004F69D6" w:rsidP="0021796F">
      <w:r>
        <w:t>— </w:t>
      </w:r>
      <w:r w:rsidR="00000000" w:rsidRPr="00033231">
        <w:t>Je m</w:t>
      </w:r>
      <w:r>
        <w:t>’</w:t>
      </w:r>
      <w:r w:rsidR="00000000" w:rsidRPr="00033231">
        <w:t>étonne que vous osiez parler de vous en aller en ce moment</w:t>
      </w:r>
      <w:r>
        <w:t xml:space="preserve">. </w:t>
      </w:r>
      <w:r w:rsidR="00000000" w:rsidRPr="00033231">
        <w:t>Vous partir</w:t>
      </w:r>
      <w:r>
        <w:t xml:space="preserve"> ! </w:t>
      </w:r>
      <w:r w:rsidR="00000000" w:rsidRPr="00033231">
        <w:t>avec mon cœur dans votre main</w:t>
      </w:r>
      <w:r>
        <w:t xml:space="preserve">, </w:t>
      </w:r>
      <w:r w:rsidR="00000000" w:rsidRPr="00033231">
        <w:t>pour le placer sur votre toilette et le percer avec vos épingles</w:t>
      </w:r>
      <w:r>
        <w:t xml:space="preserve"> ? </w:t>
      </w:r>
      <w:r w:rsidR="00000000" w:rsidRPr="00033231">
        <w:t>Vous ne bougerez pas de ma présence</w:t>
      </w:r>
      <w:r>
        <w:t xml:space="preserve"> ; </w:t>
      </w:r>
      <w:r w:rsidR="00000000" w:rsidRPr="00033231">
        <w:t>vous ne vous éloignerez pas de mon atteinte avant que je n</w:t>
      </w:r>
      <w:r>
        <w:t>’</w:t>
      </w:r>
      <w:r w:rsidR="00000000" w:rsidRPr="00033231">
        <w:t>aie un otage</w:t>
      </w:r>
      <w:r>
        <w:t xml:space="preserve">, </w:t>
      </w:r>
      <w:r w:rsidR="00000000" w:rsidRPr="00033231">
        <w:t>gage pour gage</w:t>
      </w:r>
      <w:r>
        <w:t xml:space="preserve">, </w:t>
      </w:r>
      <w:r w:rsidR="00000000" w:rsidRPr="00033231">
        <w:t>votre cœur pour le mien</w:t>
      </w:r>
      <w:r>
        <w:t>.</w:t>
      </w:r>
    </w:p>
    <w:p w14:paraId="1B3C0A07" w14:textId="77777777" w:rsidR="004F69D6" w:rsidRDefault="004F69D6" w:rsidP="0021796F">
      <w:r>
        <w:t>— </w:t>
      </w:r>
      <w:r w:rsidR="00000000" w:rsidRPr="00033231">
        <w:t>L</w:t>
      </w:r>
      <w:r>
        <w:t>’</w:t>
      </w:r>
      <w:r w:rsidR="00000000" w:rsidRPr="00033231">
        <w:t>objet que vous demandez est égaré</w:t>
      </w:r>
      <w:r>
        <w:t xml:space="preserve">, </w:t>
      </w:r>
      <w:r w:rsidR="00000000" w:rsidRPr="00033231">
        <w:t>perdu depuis que</w:t>
      </w:r>
      <w:r w:rsidR="00000000" w:rsidRPr="00033231">
        <w:t>l</w:t>
      </w:r>
      <w:r w:rsidR="00000000" w:rsidRPr="00033231">
        <w:t>que temps</w:t>
      </w:r>
      <w:r>
        <w:t xml:space="preserve"> : </w:t>
      </w:r>
      <w:r w:rsidR="00000000" w:rsidRPr="00033231">
        <w:t>laissez-moi l</w:t>
      </w:r>
      <w:r>
        <w:t>’</w:t>
      </w:r>
      <w:r w:rsidR="00000000" w:rsidRPr="00033231">
        <w:t>aller chercher</w:t>
      </w:r>
      <w:r>
        <w:t>.</w:t>
      </w:r>
    </w:p>
    <w:p w14:paraId="280069BC" w14:textId="77777777" w:rsidR="004F69D6" w:rsidRDefault="004F69D6" w:rsidP="0021796F">
      <w:r>
        <w:t>— </w:t>
      </w:r>
      <w:r w:rsidR="00000000" w:rsidRPr="00033231">
        <w:t>Déclarez qu</w:t>
      </w:r>
      <w:r>
        <w:t>’</w:t>
      </w:r>
      <w:r w:rsidR="00000000" w:rsidRPr="00033231">
        <w:t>il est où sont souvent vos clefs</w:t>
      </w:r>
      <w:r>
        <w:t xml:space="preserve">, </w:t>
      </w:r>
      <w:r w:rsidR="00000000" w:rsidRPr="00033231">
        <w:t>en ma po</w:t>
      </w:r>
      <w:r w:rsidR="00000000" w:rsidRPr="00033231">
        <w:t>s</w:t>
      </w:r>
      <w:r w:rsidR="00000000" w:rsidRPr="00033231">
        <w:t>session</w:t>
      </w:r>
      <w:r>
        <w:t>.</w:t>
      </w:r>
    </w:p>
    <w:p w14:paraId="60F629B3" w14:textId="69597593" w:rsidR="00000000" w:rsidRPr="00033231" w:rsidRDefault="004F69D6" w:rsidP="0021796F">
      <w:r>
        <w:t>— </w:t>
      </w:r>
      <w:r w:rsidR="00000000" w:rsidRPr="00033231">
        <w:t>Vous devez le savoir</w:t>
      </w:r>
      <w:r>
        <w:t xml:space="preserve">. </w:t>
      </w:r>
      <w:r w:rsidR="00000000" w:rsidRPr="00033231">
        <w:t>Et où sont mes clefs</w:t>
      </w:r>
      <w:r>
        <w:t xml:space="preserve">, </w:t>
      </w:r>
      <w:r w:rsidR="00000000" w:rsidRPr="00033231">
        <w:t>monsieur Moore</w:t>
      </w:r>
      <w:r>
        <w:t xml:space="preserve"> : </w:t>
      </w:r>
      <w:r w:rsidR="00000000" w:rsidRPr="00033231">
        <w:t>vraiment</w:t>
      </w:r>
      <w:r>
        <w:t xml:space="preserve">, </w:t>
      </w:r>
      <w:r w:rsidR="00000000" w:rsidRPr="00033231">
        <w:t>je les ai perdues de nouveau</w:t>
      </w:r>
      <w:r>
        <w:t xml:space="preserve"> ; </w:t>
      </w:r>
      <w:proofErr w:type="spellStart"/>
      <w:r w:rsidR="00000000" w:rsidRPr="00033231">
        <w:t>mistress</w:t>
      </w:r>
      <w:proofErr w:type="spellEnd"/>
      <w:r w:rsidR="00000000" w:rsidRPr="00033231">
        <w:t xml:space="preserve"> Gall </w:t>
      </w:r>
      <w:r w:rsidR="00000000" w:rsidRPr="00033231">
        <w:lastRenderedPageBreak/>
        <w:t>a besoin d</w:t>
      </w:r>
      <w:r>
        <w:t>’</w:t>
      </w:r>
      <w:r w:rsidR="00000000" w:rsidRPr="00033231">
        <w:t>argent</w:t>
      </w:r>
      <w:r>
        <w:t xml:space="preserve">, </w:t>
      </w:r>
      <w:r w:rsidR="00000000" w:rsidRPr="00033231">
        <w:t>et cette pièce de six pence est tout ce que je possède</w:t>
      </w:r>
      <w:r>
        <w:t>. »</w:t>
      </w:r>
    </w:p>
    <w:p w14:paraId="1C6CD29F" w14:textId="77777777" w:rsidR="004F69D6" w:rsidRDefault="00000000" w:rsidP="0021796F">
      <w:r w:rsidRPr="00033231">
        <w:t>Elle prit la pièce de monnaie dans la poche de son tablier</w:t>
      </w:r>
      <w:r w:rsidR="004F69D6">
        <w:t xml:space="preserve">, </w:t>
      </w:r>
      <w:r w:rsidRPr="00033231">
        <w:t>et la montra dans le creux de la main</w:t>
      </w:r>
      <w:r w:rsidR="004F69D6">
        <w:t xml:space="preserve">. </w:t>
      </w:r>
      <w:r w:rsidRPr="00033231">
        <w:t>J</w:t>
      </w:r>
      <w:r w:rsidR="004F69D6">
        <w:t>’</w:t>
      </w:r>
      <w:r w:rsidRPr="00033231">
        <w:t>eusse pu plaisanter avec elle</w:t>
      </w:r>
      <w:r w:rsidR="004F69D6">
        <w:t xml:space="preserve"> ; </w:t>
      </w:r>
      <w:r w:rsidRPr="00033231">
        <w:t>mais ce n</w:t>
      </w:r>
      <w:r w:rsidR="004F69D6">
        <w:t>’</w:t>
      </w:r>
      <w:r w:rsidRPr="00033231">
        <w:t>en était pas le moment</w:t>
      </w:r>
      <w:r w:rsidR="004F69D6">
        <w:t xml:space="preserve"> : </w:t>
      </w:r>
      <w:r w:rsidRPr="00033231">
        <w:t>la vie et la mort étaient en jeu</w:t>
      </w:r>
      <w:r w:rsidR="004F69D6">
        <w:t xml:space="preserve">. </w:t>
      </w:r>
      <w:r w:rsidRPr="00033231">
        <w:t>M</w:t>
      </w:r>
      <w:r w:rsidR="004F69D6">
        <w:t>’</w:t>
      </w:r>
      <w:r w:rsidRPr="00033231">
        <w:t>emparant à la fois de la pièce de six pence et de la main qui la tenait</w:t>
      </w:r>
      <w:r w:rsidR="004F69D6">
        <w:t xml:space="preserve">, </w:t>
      </w:r>
      <w:r w:rsidRPr="00033231">
        <w:t>je lui demandai</w:t>
      </w:r>
      <w:r w:rsidR="004F69D6">
        <w:t> :</w:t>
      </w:r>
    </w:p>
    <w:p w14:paraId="3DBF9637" w14:textId="77777777" w:rsidR="004F69D6" w:rsidRDefault="004F69D6" w:rsidP="0021796F">
      <w:r>
        <w:t>« </w:t>
      </w:r>
      <w:r w:rsidR="00000000" w:rsidRPr="00033231">
        <w:t>Suis-je destiné à mourir sans vous</w:t>
      </w:r>
      <w:r>
        <w:t xml:space="preserve">, </w:t>
      </w:r>
      <w:r w:rsidR="00000000" w:rsidRPr="00033231">
        <w:t>ou à vivre avec vous</w:t>
      </w:r>
      <w:r>
        <w:t> ?</w:t>
      </w:r>
    </w:p>
    <w:p w14:paraId="6A000FBE" w14:textId="77777777" w:rsidR="004F69D6" w:rsidRDefault="004F69D6" w:rsidP="0021796F">
      <w:r>
        <w:t>— </w:t>
      </w:r>
      <w:r w:rsidR="00000000" w:rsidRPr="00033231">
        <w:t>Faites comme il vous plaira</w:t>
      </w:r>
      <w:r>
        <w:t xml:space="preserve"> ; </w:t>
      </w:r>
      <w:r w:rsidR="00000000" w:rsidRPr="00033231">
        <w:t>loin de moi de vous dicter votre choix</w:t>
      </w:r>
      <w:r>
        <w:t>.</w:t>
      </w:r>
    </w:p>
    <w:p w14:paraId="17078113" w14:textId="77777777" w:rsidR="004F69D6" w:rsidRDefault="004F69D6" w:rsidP="0021796F">
      <w:r>
        <w:t>— </w:t>
      </w:r>
      <w:r w:rsidR="00000000" w:rsidRPr="00033231">
        <w:t>Vous me direz de vos propres lèvres si vous me conda</w:t>
      </w:r>
      <w:r w:rsidR="00000000" w:rsidRPr="00033231">
        <w:t>m</w:t>
      </w:r>
      <w:r w:rsidR="00000000" w:rsidRPr="00033231">
        <w:t>nez à l</w:t>
      </w:r>
      <w:r>
        <w:t>’</w:t>
      </w:r>
      <w:r w:rsidR="00000000" w:rsidRPr="00033231">
        <w:t>exil</w:t>
      </w:r>
      <w:r>
        <w:t xml:space="preserve">, </w:t>
      </w:r>
      <w:r w:rsidR="00000000" w:rsidRPr="00033231">
        <w:t>ou si vous m</w:t>
      </w:r>
      <w:r>
        <w:t>’</w:t>
      </w:r>
      <w:r w:rsidR="00000000" w:rsidRPr="00033231">
        <w:t>appelez à l</w:t>
      </w:r>
      <w:r>
        <w:t>’</w:t>
      </w:r>
      <w:r w:rsidR="00000000" w:rsidRPr="00033231">
        <w:t>espérance</w:t>
      </w:r>
      <w:r>
        <w:t>.</w:t>
      </w:r>
    </w:p>
    <w:p w14:paraId="1C378516" w14:textId="77777777" w:rsidR="004F69D6" w:rsidRDefault="004F69D6" w:rsidP="0021796F">
      <w:r>
        <w:t>— </w:t>
      </w:r>
      <w:r w:rsidR="00000000" w:rsidRPr="00033231">
        <w:t>Allez</w:t>
      </w:r>
      <w:r>
        <w:t xml:space="preserve">, </w:t>
      </w:r>
      <w:r w:rsidR="00000000" w:rsidRPr="00033231">
        <w:t>votre départ ne me fera pas mourir</w:t>
      </w:r>
      <w:r>
        <w:t>.</w:t>
      </w:r>
    </w:p>
    <w:p w14:paraId="31348A63" w14:textId="77777777" w:rsidR="004F69D6" w:rsidRDefault="004F69D6" w:rsidP="0021796F">
      <w:r>
        <w:t>— </w:t>
      </w:r>
      <w:r w:rsidR="00000000" w:rsidRPr="00033231">
        <w:t>Peut-être moi aussi je pourrais survivre à votre absence</w:t>
      </w:r>
      <w:r>
        <w:t xml:space="preserve"> : </w:t>
      </w:r>
      <w:r w:rsidR="00000000" w:rsidRPr="00033231">
        <w:t>mais répondez</w:t>
      </w:r>
      <w:r>
        <w:t xml:space="preserve">, </w:t>
      </w:r>
      <w:r w:rsidR="00000000" w:rsidRPr="00033231">
        <w:t>Shirley</w:t>
      </w:r>
      <w:r>
        <w:t xml:space="preserve">, </w:t>
      </w:r>
      <w:r w:rsidR="00000000" w:rsidRPr="00033231">
        <w:t>mon élève</w:t>
      </w:r>
      <w:r>
        <w:t xml:space="preserve">, </w:t>
      </w:r>
      <w:r w:rsidR="00000000" w:rsidRPr="00033231">
        <w:t>ma souveraine</w:t>
      </w:r>
      <w:r>
        <w:t xml:space="preserve">, </w:t>
      </w:r>
      <w:r w:rsidR="00000000" w:rsidRPr="00033231">
        <w:t>répondez</w:t>
      </w:r>
      <w:r>
        <w:t>.</w:t>
      </w:r>
    </w:p>
    <w:p w14:paraId="6E574B8C" w14:textId="77777777" w:rsidR="004F69D6" w:rsidRDefault="004F69D6" w:rsidP="0021796F">
      <w:r>
        <w:t>— </w:t>
      </w:r>
      <w:r w:rsidR="00000000" w:rsidRPr="00033231">
        <w:t>Mourez sans moi si vous voulez</w:t>
      </w:r>
      <w:r>
        <w:t xml:space="preserve"> ; </w:t>
      </w:r>
      <w:r w:rsidR="00000000" w:rsidRPr="00033231">
        <w:t>vivez pour moi si vous l</w:t>
      </w:r>
      <w:r>
        <w:t>’</w:t>
      </w:r>
      <w:r w:rsidR="00000000" w:rsidRPr="00033231">
        <w:t>osez</w:t>
      </w:r>
      <w:r>
        <w:t>.</w:t>
      </w:r>
    </w:p>
    <w:p w14:paraId="0725BC84" w14:textId="77777777" w:rsidR="004F69D6" w:rsidRDefault="004F69D6" w:rsidP="0021796F">
      <w:r>
        <w:t>— </w:t>
      </w:r>
      <w:r w:rsidR="00000000" w:rsidRPr="00033231">
        <w:t>Je n</w:t>
      </w:r>
      <w:r>
        <w:t>’</w:t>
      </w:r>
      <w:r w:rsidR="00000000" w:rsidRPr="00033231">
        <w:t>ai pas peur de vous</w:t>
      </w:r>
      <w:r>
        <w:t xml:space="preserve">, </w:t>
      </w:r>
      <w:r w:rsidR="00000000" w:rsidRPr="00033231">
        <w:t xml:space="preserve">ma </w:t>
      </w:r>
      <w:proofErr w:type="spellStart"/>
      <w:r w:rsidR="00000000" w:rsidRPr="00033231">
        <w:rPr>
          <w:i/>
          <w:iCs/>
        </w:rPr>
        <w:t>léoparde</w:t>
      </w:r>
      <w:proofErr w:type="spellEnd"/>
      <w:r>
        <w:rPr>
          <w:i/>
          <w:iCs/>
        </w:rPr>
        <w:t xml:space="preserve"> : </w:t>
      </w:r>
      <w:r w:rsidR="00000000" w:rsidRPr="00033231">
        <w:t>j</w:t>
      </w:r>
      <w:r>
        <w:t>’</w:t>
      </w:r>
      <w:r w:rsidR="00000000" w:rsidRPr="00033231">
        <w:t>ose vivre pour vous et avec vous</w:t>
      </w:r>
      <w:r>
        <w:t xml:space="preserve">, </w:t>
      </w:r>
      <w:r w:rsidR="00000000" w:rsidRPr="00033231">
        <w:t>depuis ce moment jusqu</w:t>
      </w:r>
      <w:r>
        <w:t>’</w:t>
      </w:r>
      <w:r w:rsidR="00000000" w:rsidRPr="00033231">
        <w:t>à ma mort</w:t>
      </w:r>
      <w:r>
        <w:t xml:space="preserve">. </w:t>
      </w:r>
      <w:r w:rsidR="00000000" w:rsidRPr="00033231">
        <w:t>Maint</w:t>
      </w:r>
      <w:r w:rsidR="00000000" w:rsidRPr="00033231">
        <w:t>e</w:t>
      </w:r>
      <w:r w:rsidR="00000000" w:rsidRPr="00033231">
        <w:t>nant donc</w:t>
      </w:r>
      <w:r>
        <w:t xml:space="preserve">, </w:t>
      </w:r>
      <w:r w:rsidR="00000000" w:rsidRPr="00033231">
        <w:t>je vous possède</w:t>
      </w:r>
      <w:r>
        <w:t xml:space="preserve"> ; </w:t>
      </w:r>
      <w:r w:rsidR="00000000" w:rsidRPr="00033231">
        <w:t>vous êtes à moi</w:t>
      </w:r>
      <w:r>
        <w:t xml:space="preserve"> ; </w:t>
      </w:r>
      <w:r w:rsidR="00000000" w:rsidRPr="00033231">
        <w:t>je ne vous laisserai jamais partir</w:t>
      </w:r>
      <w:r>
        <w:t xml:space="preserve">. </w:t>
      </w:r>
      <w:r w:rsidR="00000000" w:rsidRPr="00033231">
        <w:t>En quelque lieu que soit ma maison</w:t>
      </w:r>
      <w:r>
        <w:t xml:space="preserve">, </w:t>
      </w:r>
      <w:r w:rsidR="00000000" w:rsidRPr="00033231">
        <w:t>j</w:t>
      </w:r>
      <w:r>
        <w:t>’</w:t>
      </w:r>
      <w:r w:rsidR="00000000" w:rsidRPr="00033231">
        <w:t>ai choisi ma compagne</w:t>
      </w:r>
      <w:r>
        <w:t xml:space="preserve">. </w:t>
      </w:r>
      <w:r w:rsidR="00000000" w:rsidRPr="00033231">
        <w:t>Si je reste en Angleterre</w:t>
      </w:r>
      <w:r>
        <w:t xml:space="preserve">, </w:t>
      </w:r>
      <w:r w:rsidR="00000000" w:rsidRPr="00033231">
        <w:t>en Angleterre vous rest</w:t>
      </w:r>
      <w:r w:rsidR="00000000" w:rsidRPr="00033231">
        <w:t>e</w:t>
      </w:r>
      <w:r w:rsidR="00000000" w:rsidRPr="00033231">
        <w:t>rez</w:t>
      </w:r>
      <w:r>
        <w:t xml:space="preserve"> ; </w:t>
      </w:r>
      <w:r w:rsidR="00000000" w:rsidRPr="00033231">
        <w:t>si je traverse l</w:t>
      </w:r>
      <w:r>
        <w:t>’</w:t>
      </w:r>
      <w:r w:rsidR="00000000" w:rsidRPr="00033231">
        <w:t>Atlantique</w:t>
      </w:r>
      <w:r>
        <w:t xml:space="preserve">, </w:t>
      </w:r>
      <w:r w:rsidR="00000000" w:rsidRPr="00033231">
        <w:t>vous le traverserez avec moi</w:t>
      </w:r>
      <w:r>
        <w:t xml:space="preserve"> ; </w:t>
      </w:r>
      <w:r w:rsidR="00000000" w:rsidRPr="00033231">
        <w:t>nos vies sont rivées l</w:t>
      </w:r>
      <w:r>
        <w:t>’</w:t>
      </w:r>
      <w:r w:rsidR="00000000" w:rsidRPr="00033231">
        <w:t>une à l</w:t>
      </w:r>
      <w:r>
        <w:t>’</w:t>
      </w:r>
      <w:r w:rsidR="00000000" w:rsidRPr="00033231">
        <w:t>autre</w:t>
      </w:r>
      <w:r>
        <w:t xml:space="preserve"> ; </w:t>
      </w:r>
      <w:r w:rsidR="00000000" w:rsidRPr="00033231">
        <w:t>nos destins sont enchaînés</w:t>
      </w:r>
      <w:r>
        <w:t>.</w:t>
      </w:r>
    </w:p>
    <w:p w14:paraId="076FD7EB" w14:textId="77777777" w:rsidR="004F69D6" w:rsidRDefault="004F69D6" w:rsidP="0021796F">
      <w:r>
        <w:lastRenderedPageBreak/>
        <w:t>— </w:t>
      </w:r>
      <w:r w:rsidR="00000000" w:rsidRPr="00033231">
        <w:t>Et sommes-nous donc égaux</w:t>
      </w:r>
      <w:r>
        <w:t xml:space="preserve">, </w:t>
      </w:r>
      <w:r w:rsidR="00000000" w:rsidRPr="00033231">
        <w:t>monsieur</w:t>
      </w:r>
      <w:r>
        <w:t xml:space="preserve"> ? </w:t>
      </w:r>
      <w:r w:rsidR="00000000" w:rsidRPr="00033231">
        <w:t>sommes-nous enfin égaux</w:t>
      </w:r>
      <w:r>
        <w:t> ?</w:t>
      </w:r>
    </w:p>
    <w:p w14:paraId="68C5540C" w14:textId="77777777" w:rsidR="004F69D6" w:rsidRDefault="004F69D6" w:rsidP="0021796F">
      <w:r>
        <w:t>— </w:t>
      </w:r>
      <w:r w:rsidR="00000000" w:rsidRPr="00033231">
        <w:t>Vous êtes plus jeune</w:t>
      </w:r>
      <w:r>
        <w:t xml:space="preserve">, </w:t>
      </w:r>
      <w:r w:rsidR="00000000" w:rsidRPr="00033231">
        <w:t>plus frêle</w:t>
      </w:r>
      <w:r>
        <w:t xml:space="preserve">, </w:t>
      </w:r>
      <w:r w:rsidR="00000000" w:rsidRPr="00033231">
        <w:t>plus faible</w:t>
      </w:r>
      <w:r>
        <w:t xml:space="preserve">, </w:t>
      </w:r>
      <w:r w:rsidR="00000000" w:rsidRPr="00033231">
        <w:t>plus ign</w:t>
      </w:r>
      <w:r w:rsidR="00000000" w:rsidRPr="00033231">
        <w:t>o</w:t>
      </w:r>
      <w:r w:rsidR="00000000" w:rsidRPr="00033231">
        <w:t>ra</w:t>
      </w:r>
      <w:r w:rsidR="00000000" w:rsidRPr="00033231">
        <w:t>n</w:t>
      </w:r>
      <w:r w:rsidR="00000000" w:rsidRPr="00033231">
        <w:t>te que moi</w:t>
      </w:r>
      <w:r>
        <w:t>.</w:t>
      </w:r>
    </w:p>
    <w:p w14:paraId="3C567D2C" w14:textId="77777777" w:rsidR="004F69D6" w:rsidRDefault="004F69D6" w:rsidP="0021796F">
      <w:r>
        <w:t>— </w:t>
      </w:r>
      <w:r w:rsidR="00000000" w:rsidRPr="00033231">
        <w:t>Serez-vous bon pour moi</w:t>
      </w:r>
      <w:r>
        <w:t xml:space="preserve"> ? </w:t>
      </w:r>
      <w:r w:rsidR="00000000" w:rsidRPr="00033231">
        <w:t>ne me tyranniserez-vous j</w:t>
      </w:r>
      <w:r w:rsidR="00000000" w:rsidRPr="00033231">
        <w:t>a</w:t>
      </w:r>
      <w:r w:rsidR="00000000" w:rsidRPr="00033231">
        <w:t>mais</w:t>
      </w:r>
      <w:r>
        <w:t> ?</w:t>
      </w:r>
    </w:p>
    <w:p w14:paraId="4E8D40D8" w14:textId="77777777" w:rsidR="004F69D6" w:rsidRDefault="004F69D6" w:rsidP="0021796F">
      <w:r>
        <w:t>— </w:t>
      </w:r>
      <w:r w:rsidR="00000000" w:rsidRPr="00033231">
        <w:t>Laissez-moi respirer</w:t>
      </w:r>
      <w:r>
        <w:t xml:space="preserve">, </w:t>
      </w:r>
      <w:r w:rsidR="00000000" w:rsidRPr="00033231">
        <w:t>ne m</w:t>
      </w:r>
      <w:r>
        <w:t>’</w:t>
      </w:r>
      <w:r w:rsidR="00000000" w:rsidRPr="00033231">
        <w:t>accablez pas</w:t>
      </w:r>
      <w:r>
        <w:t xml:space="preserve">. </w:t>
      </w:r>
      <w:r w:rsidR="00000000" w:rsidRPr="00033231">
        <w:t>Vous ne devez pas sourire</w:t>
      </w:r>
      <w:r>
        <w:t xml:space="preserve">, </w:t>
      </w:r>
      <w:r w:rsidR="00000000" w:rsidRPr="00033231">
        <w:t>à présent</w:t>
      </w:r>
      <w:r>
        <w:t xml:space="preserve">. </w:t>
      </w:r>
      <w:r w:rsidR="00000000" w:rsidRPr="00033231">
        <w:t>Le monde tourne et change autour de moi</w:t>
      </w:r>
      <w:r>
        <w:t xml:space="preserve">. </w:t>
      </w:r>
      <w:r w:rsidR="00000000" w:rsidRPr="00033231">
        <w:t>Le soleil est une flamme écarlate qui m</w:t>
      </w:r>
      <w:r>
        <w:t>’</w:t>
      </w:r>
      <w:r w:rsidR="00000000" w:rsidRPr="00033231">
        <w:t>étourdit</w:t>
      </w:r>
      <w:r>
        <w:t xml:space="preserve"> ; </w:t>
      </w:r>
      <w:r w:rsidR="00000000" w:rsidRPr="00033231">
        <w:t>le firm</w:t>
      </w:r>
      <w:r w:rsidR="00000000" w:rsidRPr="00033231">
        <w:t>a</w:t>
      </w:r>
      <w:r w:rsidR="00000000" w:rsidRPr="00033231">
        <w:t>ment un tourbillon violet qui roule au-dessus de ma tête</w:t>
      </w:r>
      <w:r>
        <w:t>. »</w:t>
      </w:r>
      <w:r w:rsidR="00000000" w:rsidRPr="00033231">
        <w:t xml:space="preserve"> Je suis un homme fort</w:t>
      </w:r>
      <w:r>
        <w:t xml:space="preserve">, </w:t>
      </w:r>
      <w:r w:rsidR="00000000" w:rsidRPr="00033231">
        <w:t>mais je tremblais en parlant</w:t>
      </w:r>
      <w:r>
        <w:t xml:space="preserve">. </w:t>
      </w:r>
      <w:r w:rsidR="00000000" w:rsidRPr="00033231">
        <w:t>Toute la cré</w:t>
      </w:r>
      <w:r w:rsidR="00000000" w:rsidRPr="00033231">
        <w:t>a</w:t>
      </w:r>
      <w:r w:rsidR="00000000" w:rsidRPr="00033231">
        <w:t>tion me paraissait exagérée</w:t>
      </w:r>
      <w:r>
        <w:t xml:space="preserve"> : </w:t>
      </w:r>
      <w:r w:rsidR="00000000" w:rsidRPr="00033231">
        <w:t>la couleur devenait plus vive</w:t>
      </w:r>
      <w:r>
        <w:t xml:space="preserve">, </w:t>
      </w:r>
      <w:r w:rsidR="00000000" w:rsidRPr="00033231">
        <w:t>la motion plus rapide</w:t>
      </w:r>
      <w:r>
        <w:t xml:space="preserve">, </w:t>
      </w:r>
      <w:r w:rsidR="00000000" w:rsidRPr="00033231">
        <w:t>la vie elle-même plus vitale</w:t>
      </w:r>
      <w:r>
        <w:t>.</w:t>
      </w:r>
    </w:p>
    <w:p w14:paraId="67F169DE" w14:textId="77777777" w:rsidR="004F69D6" w:rsidRDefault="00000000" w:rsidP="0021796F">
      <w:r w:rsidRPr="00033231">
        <w:t>Pendant un moment</w:t>
      </w:r>
      <w:r w:rsidR="004F69D6">
        <w:t xml:space="preserve">, </w:t>
      </w:r>
      <w:r w:rsidRPr="00033231">
        <w:t>je la vis à peine</w:t>
      </w:r>
      <w:r w:rsidR="004F69D6">
        <w:t xml:space="preserve"> ; </w:t>
      </w:r>
      <w:r w:rsidRPr="00033231">
        <w:t>mais j</w:t>
      </w:r>
      <w:r w:rsidR="004F69D6">
        <w:t>’</w:t>
      </w:r>
      <w:r w:rsidRPr="00033231">
        <w:t>entendis sa voix ineffablement douce</w:t>
      </w:r>
      <w:r w:rsidR="004F69D6">
        <w:t xml:space="preserve">. </w:t>
      </w:r>
      <w:r w:rsidRPr="00033231">
        <w:t>Par compassion</w:t>
      </w:r>
      <w:r w:rsidR="004F69D6">
        <w:t xml:space="preserve">, </w:t>
      </w:r>
      <w:r w:rsidRPr="00033231">
        <w:t>elle n</w:t>
      </w:r>
      <w:r w:rsidR="004F69D6">
        <w:t>’</w:t>
      </w:r>
      <w:r w:rsidRPr="00033231">
        <w:t>eût pas imposé silence à un de ses charmes</w:t>
      </w:r>
      <w:r w:rsidR="004F69D6">
        <w:t xml:space="preserve"> : </w:t>
      </w:r>
      <w:r w:rsidRPr="00033231">
        <w:t>peut-être ne savait-elle pas ce que j</w:t>
      </w:r>
      <w:r w:rsidR="004F69D6">
        <w:t>’</w:t>
      </w:r>
      <w:r w:rsidRPr="00033231">
        <w:t>éprouvais</w:t>
      </w:r>
      <w:r w:rsidR="004F69D6">
        <w:t>.</w:t>
      </w:r>
    </w:p>
    <w:p w14:paraId="0319D06E" w14:textId="77777777" w:rsidR="004F69D6" w:rsidRDefault="004F69D6" w:rsidP="0021796F">
      <w:r>
        <w:t>« </w:t>
      </w:r>
      <w:r w:rsidR="00000000" w:rsidRPr="00033231">
        <w:t>Vous m</w:t>
      </w:r>
      <w:r>
        <w:t>’</w:t>
      </w:r>
      <w:r w:rsidR="00000000" w:rsidRPr="00033231">
        <w:t xml:space="preserve">appelez </w:t>
      </w:r>
      <w:proofErr w:type="spellStart"/>
      <w:r w:rsidR="00000000" w:rsidRPr="00033231">
        <w:rPr>
          <w:i/>
          <w:iCs/>
        </w:rPr>
        <w:t>léoparde</w:t>
      </w:r>
      <w:proofErr w:type="spellEnd"/>
      <w:r>
        <w:rPr>
          <w:i/>
          <w:iCs/>
        </w:rPr>
        <w:t xml:space="preserve"> ; </w:t>
      </w:r>
      <w:r w:rsidR="00000000" w:rsidRPr="00033231">
        <w:t xml:space="preserve">souvenez-vous que la </w:t>
      </w:r>
      <w:proofErr w:type="spellStart"/>
      <w:r w:rsidR="00000000" w:rsidRPr="00033231">
        <w:t>lé</w:t>
      </w:r>
      <w:r w:rsidR="00000000" w:rsidRPr="00033231">
        <w:t>o</w:t>
      </w:r>
      <w:r w:rsidR="00000000" w:rsidRPr="00033231">
        <w:t>pa</w:t>
      </w:r>
      <w:r w:rsidR="00000000" w:rsidRPr="00033231">
        <w:t>r</w:t>
      </w:r>
      <w:r w:rsidR="00000000" w:rsidRPr="00033231">
        <w:t>de</w:t>
      </w:r>
      <w:proofErr w:type="spellEnd"/>
      <w:r w:rsidR="00000000" w:rsidRPr="00033231">
        <w:t xml:space="preserve"> est indomptable</w:t>
      </w:r>
      <w:r>
        <w:t>.</w:t>
      </w:r>
    </w:p>
    <w:p w14:paraId="7591D3DD" w14:textId="77777777" w:rsidR="004F69D6" w:rsidRDefault="004F69D6" w:rsidP="0021796F">
      <w:r>
        <w:t>— </w:t>
      </w:r>
      <w:r w:rsidR="00000000" w:rsidRPr="00033231">
        <w:t>Apprivoisée ou féroce</w:t>
      </w:r>
      <w:r>
        <w:t xml:space="preserve">, </w:t>
      </w:r>
      <w:r w:rsidR="00000000" w:rsidRPr="00033231">
        <w:t>sauvage ou domptée</w:t>
      </w:r>
      <w:r>
        <w:t xml:space="preserve">, </w:t>
      </w:r>
      <w:r w:rsidR="00000000" w:rsidRPr="00033231">
        <w:t>vous êtes à moi</w:t>
      </w:r>
      <w:r>
        <w:t>.</w:t>
      </w:r>
    </w:p>
    <w:p w14:paraId="08736FA0" w14:textId="105DB267" w:rsidR="00000000" w:rsidRPr="00033231" w:rsidRDefault="004F69D6" w:rsidP="0021796F">
      <w:r>
        <w:t>— </w:t>
      </w:r>
      <w:r w:rsidR="00000000" w:rsidRPr="00033231">
        <w:t>Je suis aise de connaître mon gardien</w:t>
      </w:r>
      <w:r>
        <w:t xml:space="preserve">, </w:t>
      </w:r>
      <w:r w:rsidR="00000000" w:rsidRPr="00033231">
        <w:t>et je suis habituée à lui</w:t>
      </w:r>
      <w:r>
        <w:t xml:space="preserve">. </w:t>
      </w:r>
      <w:r w:rsidR="00000000" w:rsidRPr="00033231">
        <w:t>Sa voix seule je suivrai</w:t>
      </w:r>
      <w:r>
        <w:t xml:space="preserve"> ; </w:t>
      </w:r>
      <w:r w:rsidR="00000000" w:rsidRPr="00033231">
        <w:t>sa main seule saura me gouve</w:t>
      </w:r>
      <w:r w:rsidR="00000000" w:rsidRPr="00033231">
        <w:t>r</w:t>
      </w:r>
      <w:r w:rsidR="00000000" w:rsidRPr="00033231">
        <w:t>ner</w:t>
      </w:r>
      <w:r>
        <w:t xml:space="preserve"> ; </w:t>
      </w:r>
      <w:r w:rsidR="00000000" w:rsidRPr="00033231">
        <w:t>c</w:t>
      </w:r>
      <w:r>
        <w:t>’</w:t>
      </w:r>
      <w:r w:rsidR="00000000" w:rsidRPr="00033231">
        <w:t>est à ses pieds seulement que je veux reposer</w:t>
      </w:r>
      <w:r>
        <w:t>. »</w:t>
      </w:r>
    </w:p>
    <w:p w14:paraId="34756DF4" w14:textId="77777777" w:rsidR="004F69D6" w:rsidRDefault="00000000" w:rsidP="0021796F">
      <w:r w:rsidRPr="00033231">
        <w:t>Je la portai sur son siège et je m</w:t>
      </w:r>
      <w:r w:rsidR="004F69D6">
        <w:t>’</w:t>
      </w:r>
      <w:r w:rsidRPr="00033231">
        <w:t>assis à côté d</w:t>
      </w:r>
      <w:r w:rsidR="004F69D6">
        <w:t>’</w:t>
      </w:r>
      <w:r w:rsidRPr="00033231">
        <w:t>elle</w:t>
      </w:r>
      <w:r w:rsidR="004F69D6">
        <w:t xml:space="preserve"> ; </w:t>
      </w:r>
      <w:r w:rsidRPr="00033231">
        <w:t>j</w:t>
      </w:r>
      <w:r w:rsidR="004F69D6">
        <w:t>’</w:t>
      </w:r>
      <w:r w:rsidRPr="00033231">
        <w:t>avais besoin de l</w:t>
      </w:r>
      <w:r w:rsidR="004F69D6">
        <w:t>’</w:t>
      </w:r>
      <w:r w:rsidRPr="00033231">
        <w:t>entendre parler encore</w:t>
      </w:r>
      <w:r w:rsidR="004F69D6">
        <w:t xml:space="preserve"> ; </w:t>
      </w:r>
      <w:r w:rsidRPr="00033231">
        <w:t>je ne pouvais jamais me ra</w:t>
      </w:r>
      <w:r w:rsidRPr="00033231">
        <w:t>s</w:t>
      </w:r>
      <w:r w:rsidRPr="00033231">
        <w:t>sasier de sa voix</w:t>
      </w:r>
      <w:r w:rsidR="004F69D6">
        <w:t xml:space="preserve">, </w:t>
      </w:r>
      <w:r w:rsidRPr="00033231">
        <w:t>de ses paroles</w:t>
      </w:r>
      <w:r w:rsidR="004F69D6">
        <w:t>.</w:t>
      </w:r>
    </w:p>
    <w:p w14:paraId="066ED7E0" w14:textId="77777777" w:rsidR="004F69D6" w:rsidRDefault="004F69D6" w:rsidP="0021796F">
      <w:r>
        <w:t>« </w:t>
      </w:r>
      <w:r w:rsidR="00000000" w:rsidRPr="00033231">
        <w:t>Combien m</w:t>
      </w:r>
      <w:r>
        <w:t>’</w:t>
      </w:r>
      <w:r w:rsidR="00000000" w:rsidRPr="00033231">
        <w:t>aimez-vous</w:t>
      </w:r>
      <w:r>
        <w:t xml:space="preserve"> ? </w:t>
      </w:r>
      <w:r w:rsidR="00000000" w:rsidRPr="00033231">
        <w:t>lui demandai-je</w:t>
      </w:r>
      <w:r>
        <w:t>.</w:t>
      </w:r>
    </w:p>
    <w:p w14:paraId="263D2431" w14:textId="77777777" w:rsidR="004F69D6" w:rsidRDefault="004F69D6" w:rsidP="0021796F">
      <w:r>
        <w:lastRenderedPageBreak/>
        <w:t>— </w:t>
      </w:r>
      <w:r w:rsidR="00000000" w:rsidRPr="00033231">
        <w:t>Ah</w:t>
      </w:r>
      <w:r>
        <w:t xml:space="preserve"> ! </w:t>
      </w:r>
      <w:r w:rsidR="00000000" w:rsidRPr="00033231">
        <w:t>vous le savez</w:t>
      </w:r>
      <w:r>
        <w:t xml:space="preserve">, </w:t>
      </w:r>
      <w:r w:rsidR="00000000" w:rsidRPr="00033231">
        <w:t>je ne veux pas vous flatter</w:t>
      </w:r>
      <w:r>
        <w:t>.</w:t>
      </w:r>
    </w:p>
    <w:p w14:paraId="7656763F" w14:textId="77777777" w:rsidR="004F69D6" w:rsidRDefault="004F69D6" w:rsidP="0021796F">
      <w:r>
        <w:t>— </w:t>
      </w:r>
      <w:r w:rsidR="00000000" w:rsidRPr="00033231">
        <w:t>Je ne sais pas la moitié de ce que je voudrais savoir</w:t>
      </w:r>
      <w:r>
        <w:t xml:space="preserve"> ; </w:t>
      </w:r>
      <w:r w:rsidR="00000000" w:rsidRPr="00033231">
        <w:t>mon cœur implore sa nourriture</w:t>
      </w:r>
      <w:r>
        <w:t xml:space="preserve"> ; </w:t>
      </w:r>
      <w:r w:rsidR="00000000" w:rsidRPr="00033231">
        <w:t>si vous saviez combien il est affamé et féroce</w:t>
      </w:r>
      <w:r>
        <w:t xml:space="preserve">, </w:t>
      </w:r>
      <w:r w:rsidR="00000000" w:rsidRPr="00033231">
        <w:t>vous vous hâteriez de l</w:t>
      </w:r>
      <w:r>
        <w:t>’</w:t>
      </w:r>
      <w:r w:rsidR="00000000" w:rsidRPr="00033231">
        <w:t>apaiser avec un ou deux mots aimables</w:t>
      </w:r>
      <w:r>
        <w:t>.</w:t>
      </w:r>
    </w:p>
    <w:p w14:paraId="0FECB7E2" w14:textId="77777777" w:rsidR="004F69D6" w:rsidRDefault="004F69D6" w:rsidP="0021796F">
      <w:r>
        <w:t>— </w:t>
      </w:r>
      <w:r w:rsidR="00000000" w:rsidRPr="00033231">
        <w:t>Pauvre Tartare</w:t>
      </w:r>
      <w:r>
        <w:t xml:space="preserve"> ! </w:t>
      </w:r>
      <w:r w:rsidR="00000000" w:rsidRPr="00033231">
        <w:t>dit-elle</w:t>
      </w:r>
      <w:r>
        <w:t xml:space="preserve">, </w:t>
      </w:r>
      <w:r w:rsidR="00000000" w:rsidRPr="00033231">
        <w:t>touchant et frappant doucement ma main</w:t>
      </w:r>
      <w:r>
        <w:t xml:space="preserve"> ; </w:t>
      </w:r>
      <w:r w:rsidR="00000000" w:rsidRPr="00033231">
        <w:t>pauvre compagnon</w:t>
      </w:r>
      <w:r>
        <w:t xml:space="preserve">, </w:t>
      </w:r>
      <w:r w:rsidR="00000000" w:rsidRPr="00033231">
        <w:t>fidèle ami</w:t>
      </w:r>
      <w:r>
        <w:t xml:space="preserve">, </w:t>
      </w:r>
      <w:r w:rsidR="00000000" w:rsidRPr="00033231">
        <w:t>l</w:t>
      </w:r>
      <w:r>
        <w:t>’</w:t>
      </w:r>
      <w:r w:rsidR="00000000" w:rsidRPr="00033231">
        <w:t>idole et le favori de Shirley</w:t>
      </w:r>
      <w:r>
        <w:t xml:space="preserve">, </w:t>
      </w:r>
      <w:r w:rsidR="00000000" w:rsidRPr="00033231">
        <w:t>couchez-vous</w:t>
      </w:r>
      <w:r>
        <w:t> !</w:t>
      </w:r>
    </w:p>
    <w:p w14:paraId="12DD956A" w14:textId="6E034EA3" w:rsidR="00000000" w:rsidRPr="00033231" w:rsidRDefault="004F69D6" w:rsidP="0021796F">
      <w:pPr>
        <w:rPr>
          <w:i/>
          <w:iCs/>
        </w:rPr>
      </w:pPr>
      <w:r>
        <w:t>— </w:t>
      </w:r>
      <w:r w:rsidR="00000000" w:rsidRPr="00033231">
        <w:t>Mais je ne veux pas me coucher avant d</w:t>
      </w:r>
      <w:r>
        <w:t>’</w:t>
      </w:r>
      <w:r w:rsidR="00000000" w:rsidRPr="00033231">
        <w:t>être rassasié par un tendre mot</w:t>
      </w:r>
      <w:r>
        <w:t>. »</w:t>
      </w:r>
    </w:p>
    <w:p w14:paraId="307C2798" w14:textId="77777777" w:rsidR="004F69D6" w:rsidRDefault="00000000" w:rsidP="0021796F">
      <w:r w:rsidRPr="00033231">
        <w:t>Et à la fin elle me le donna</w:t>
      </w:r>
      <w:r w:rsidR="004F69D6">
        <w:t>.</w:t>
      </w:r>
    </w:p>
    <w:p w14:paraId="14AAA76F" w14:textId="77777777" w:rsidR="004F69D6" w:rsidRDefault="004F69D6" w:rsidP="0021796F">
      <w:r>
        <w:t>« </w:t>
      </w:r>
      <w:r w:rsidR="00000000" w:rsidRPr="00033231">
        <w:t>Cher Louis</w:t>
      </w:r>
      <w:r>
        <w:t xml:space="preserve">, </w:t>
      </w:r>
      <w:r w:rsidR="00000000" w:rsidRPr="00033231">
        <w:t>soyez-moi fidèle</w:t>
      </w:r>
      <w:r>
        <w:t xml:space="preserve">, </w:t>
      </w:r>
      <w:r w:rsidR="00000000" w:rsidRPr="00033231">
        <w:t>ne me quittez jamais</w:t>
      </w:r>
      <w:r>
        <w:t xml:space="preserve">, </w:t>
      </w:r>
      <w:r w:rsidR="00000000" w:rsidRPr="00033231">
        <w:t>je me soucie peu de la vie</w:t>
      </w:r>
      <w:r>
        <w:t xml:space="preserve">, </w:t>
      </w:r>
      <w:r w:rsidR="00000000" w:rsidRPr="00033231">
        <w:t>si je ne peux la passer à votre côté</w:t>
      </w:r>
      <w:r>
        <w:t>.</w:t>
      </w:r>
    </w:p>
    <w:p w14:paraId="0191C6FF" w14:textId="2607CF5B" w:rsidR="00000000" w:rsidRPr="00033231" w:rsidRDefault="004F69D6" w:rsidP="0021796F">
      <w:r>
        <w:t>— </w:t>
      </w:r>
      <w:r w:rsidR="00000000" w:rsidRPr="00033231">
        <w:t>Quelque chose de plus</w:t>
      </w:r>
      <w:r>
        <w:t>. »</w:t>
      </w:r>
    </w:p>
    <w:p w14:paraId="213AB8D1" w14:textId="77777777" w:rsidR="004F69D6" w:rsidRDefault="00000000" w:rsidP="0021796F">
      <w:r w:rsidRPr="00033231">
        <w:t>Elle changea du sujet</w:t>
      </w:r>
      <w:r w:rsidR="004F69D6">
        <w:t xml:space="preserve">. </w:t>
      </w:r>
      <w:r w:rsidRPr="00033231">
        <w:t>Ce n</w:t>
      </w:r>
      <w:r w:rsidR="004F69D6">
        <w:t>’</w:t>
      </w:r>
      <w:r w:rsidRPr="00033231">
        <w:t>était pas son habitude d</w:t>
      </w:r>
      <w:r w:rsidR="004F69D6">
        <w:t>’</w:t>
      </w:r>
      <w:r w:rsidRPr="00033231">
        <w:t>offrir deux fois le même plat</w:t>
      </w:r>
      <w:r w:rsidR="004F69D6">
        <w:t>.</w:t>
      </w:r>
    </w:p>
    <w:p w14:paraId="21F6EACD" w14:textId="71E60AD6" w:rsidR="00000000" w:rsidRPr="00033231" w:rsidRDefault="004F69D6" w:rsidP="0021796F">
      <w:r>
        <w:t>« </w:t>
      </w:r>
      <w:r w:rsidR="00000000" w:rsidRPr="00033231">
        <w:t>Monsieur</w:t>
      </w:r>
      <w:r>
        <w:t xml:space="preserve">, </w:t>
      </w:r>
      <w:r w:rsidR="00000000" w:rsidRPr="00033231">
        <w:t>dit-elle en se levant tout à coup</w:t>
      </w:r>
      <w:r>
        <w:t xml:space="preserve">, </w:t>
      </w:r>
      <w:r w:rsidR="00000000" w:rsidRPr="00033231">
        <w:t>à vos risques</w:t>
      </w:r>
      <w:r>
        <w:t xml:space="preserve">, </w:t>
      </w:r>
      <w:r w:rsidR="00000000" w:rsidRPr="00033231">
        <w:t>ne parlez jamais de choses sordides</w:t>
      </w:r>
      <w:r>
        <w:t xml:space="preserve"> ; </w:t>
      </w:r>
      <w:r w:rsidR="00000000" w:rsidRPr="00033231">
        <w:t>comme d</w:t>
      </w:r>
      <w:r>
        <w:t>’</w:t>
      </w:r>
      <w:r w:rsidR="00000000" w:rsidRPr="00033231">
        <w:t>argent</w:t>
      </w:r>
      <w:r>
        <w:t xml:space="preserve">, </w:t>
      </w:r>
      <w:r w:rsidR="00000000" w:rsidRPr="00033231">
        <w:t>de pa</w:t>
      </w:r>
      <w:r w:rsidR="00000000" w:rsidRPr="00033231">
        <w:t>u</w:t>
      </w:r>
      <w:r w:rsidR="00000000" w:rsidRPr="00033231">
        <w:t>vreté</w:t>
      </w:r>
      <w:r>
        <w:t xml:space="preserve">, </w:t>
      </w:r>
      <w:r w:rsidR="00000000" w:rsidRPr="00033231">
        <w:t>d</w:t>
      </w:r>
      <w:r>
        <w:t>’</w:t>
      </w:r>
      <w:r w:rsidR="00000000" w:rsidRPr="00033231">
        <w:t>égalité</w:t>
      </w:r>
      <w:r>
        <w:t xml:space="preserve">. </w:t>
      </w:r>
      <w:r w:rsidR="00000000" w:rsidRPr="00033231">
        <w:t>Il serait absolument dangereux de me tourme</w:t>
      </w:r>
      <w:r w:rsidR="00000000" w:rsidRPr="00033231">
        <w:t>n</w:t>
      </w:r>
      <w:r w:rsidR="00000000" w:rsidRPr="00033231">
        <w:t>ter avec ces stupides scrupules</w:t>
      </w:r>
      <w:r>
        <w:t xml:space="preserve">. </w:t>
      </w:r>
      <w:r w:rsidR="00000000" w:rsidRPr="00033231">
        <w:t>Je vous défends de le faire</w:t>
      </w:r>
      <w:r>
        <w:t>. »</w:t>
      </w:r>
    </w:p>
    <w:p w14:paraId="3F3462C6" w14:textId="77777777" w:rsidR="004F69D6" w:rsidRDefault="00000000" w:rsidP="0021796F">
      <w:r w:rsidRPr="00033231">
        <w:t>Mon visage devint rouge</w:t>
      </w:r>
      <w:r w:rsidR="004F69D6">
        <w:t xml:space="preserve"> ; </w:t>
      </w:r>
      <w:r w:rsidRPr="00033231">
        <w:t>je désirai une fois de plus n</w:t>
      </w:r>
      <w:r w:rsidR="004F69D6">
        <w:t>’</w:t>
      </w:r>
      <w:r w:rsidRPr="00033231">
        <w:t>être pas si pauvre</w:t>
      </w:r>
      <w:r w:rsidR="004F69D6">
        <w:t xml:space="preserve">, </w:t>
      </w:r>
      <w:r w:rsidRPr="00033231">
        <w:t>ou qu</w:t>
      </w:r>
      <w:r w:rsidR="004F69D6">
        <w:t>’</w:t>
      </w:r>
      <w:r w:rsidRPr="00033231">
        <w:t>elle fût moins riche</w:t>
      </w:r>
      <w:r w:rsidR="004F69D6">
        <w:t xml:space="preserve">. </w:t>
      </w:r>
      <w:r w:rsidRPr="00033231">
        <w:t>Elle vit mon angoisse passagère</w:t>
      </w:r>
      <w:r w:rsidR="004F69D6">
        <w:t xml:space="preserve">, </w:t>
      </w:r>
      <w:r w:rsidRPr="00033231">
        <w:t>et me donna une caresse</w:t>
      </w:r>
      <w:r w:rsidR="004F69D6">
        <w:t xml:space="preserve">. </w:t>
      </w:r>
      <w:r w:rsidRPr="00033231">
        <w:t>Mon tourment se changea en extase</w:t>
      </w:r>
      <w:r w:rsidR="004F69D6">
        <w:t>.</w:t>
      </w:r>
    </w:p>
    <w:p w14:paraId="35BE4441" w14:textId="77777777" w:rsidR="004F69D6" w:rsidRDefault="004F69D6" w:rsidP="0021796F">
      <w:r>
        <w:t>« </w:t>
      </w:r>
      <w:r w:rsidR="00000000" w:rsidRPr="00033231">
        <w:t>Monsieur Moore</w:t>
      </w:r>
      <w:r>
        <w:t xml:space="preserve">, </w:t>
      </w:r>
      <w:r w:rsidR="00000000" w:rsidRPr="00033231">
        <w:t>dit-elle en me regardant avec un visage doux</w:t>
      </w:r>
      <w:r>
        <w:t xml:space="preserve">, </w:t>
      </w:r>
      <w:r w:rsidR="00000000" w:rsidRPr="00033231">
        <w:t>ouvert et animé</w:t>
      </w:r>
      <w:r>
        <w:t xml:space="preserve">, </w:t>
      </w:r>
      <w:r w:rsidR="00000000" w:rsidRPr="00033231">
        <w:t>apprenez-moi</w:t>
      </w:r>
      <w:r>
        <w:t xml:space="preserve">, </w:t>
      </w:r>
      <w:r w:rsidR="00000000" w:rsidRPr="00033231">
        <w:t xml:space="preserve">aidez-moi à être </w:t>
      </w:r>
      <w:r w:rsidR="00000000" w:rsidRPr="00033231">
        <w:lastRenderedPageBreak/>
        <w:t>bonne</w:t>
      </w:r>
      <w:r>
        <w:t xml:space="preserve">. </w:t>
      </w:r>
      <w:r w:rsidR="00000000" w:rsidRPr="00033231">
        <w:t>Je ne vous demande pas d</w:t>
      </w:r>
      <w:r>
        <w:t>’</w:t>
      </w:r>
      <w:r w:rsidR="00000000" w:rsidRPr="00033231">
        <w:t>ôter de mes épaules tous les soucis et les devoirs de la fortune</w:t>
      </w:r>
      <w:r>
        <w:t xml:space="preserve"> ; </w:t>
      </w:r>
      <w:r w:rsidR="00000000" w:rsidRPr="00033231">
        <w:t>mais je vous demande de partager le fardeau</w:t>
      </w:r>
      <w:r>
        <w:t xml:space="preserve">, </w:t>
      </w:r>
      <w:r w:rsidR="00000000" w:rsidRPr="00033231">
        <w:t>et de me montrer comment je dois faire pour en porter convenablement ma part</w:t>
      </w:r>
      <w:r>
        <w:t xml:space="preserve">. </w:t>
      </w:r>
      <w:r w:rsidR="00000000" w:rsidRPr="00033231">
        <w:t>Votre jugement est juste</w:t>
      </w:r>
      <w:r>
        <w:t xml:space="preserve">, </w:t>
      </w:r>
      <w:r w:rsidR="00000000" w:rsidRPr="00033231">
        <w:t>votre cœur est bon</w:t>
      </w:r>
      <w:r>
        <w:t xml:space="preserve">, </w:t>
      </w:r>
      <w:r w:rsidR="00000000" w:rsidRPr="00033231">
        <w:t>vos principes sont sains</w:t>
      </w:r>
      <w:r>
        <w:t xml:space="preserve">. </w:t>
      </w:r>
      <w:r w:rsidR="00000000" w:rsidRPr="00033231">
        <w:t>Je sais que vous êtes sage</w:t>
      </w:r>
      <w:r>
        <w:t xml:space="preserve">, </w:t>
      </w:r>
      <w:r w:rsidR="00000000" w:rsidRPr="00033231">
        <w:t>je sens que vous êtes bienveillant</w:t>
      </w:r>
      <w:r>
        <w:t xml:space="preserve">, </w:t>
      </w:r>
      <w:r w:rsidR="00000000" w:rsidRPr="00033231">
        <w:t>je crois que vous êtes conscie</w:t>
      </w:r>
      <w:r w:rsidR="00000000" w:rsidRPr="00033231">
        <w:t>n</w:t>
      </w:r>
      <w:r w:rsidR="00000000" w:rsidRPr="00033231">
        <w:t>cieux</w:t>
      </w:r>
      <w:r>
        <w:t xml:space="preserve">. </w:t>
      </w:r>
      <w:r w:rsidR="00000000" w:rsidRPr="00033231">
        <w:t>Soyez mon compagnon à travers la vie</w:t>
      </w:r>
      <w:r>
        <w:t xml:space="preserve">, </w:t>
      </w:r>
      <w:r w:rsidR="00000000" w:rsidRPr="00033231">
        <w:t>soyez mon guide dans les choses que j</w:t>
      </w:r>
      <w:r>
        <w:t>’</w:t>
      </w:r>
      <w:r w:rsidR="00000000" w:rsidRPr="00033231">
        <w:t>ignore</w:t>
      </w:r>
      <w:r>
        <w:t xml:space="preserve">, </w:t>
      </w:r>
      <w:r w:rsidR="00000000" w:rsidRPr="00033231">
        <w:t>soyez mon maître pour me corriger de mes défauts</w:t>
      </w:r>
      <w:r>
        <w:t xml:space="preserve">, </w:t>
      </w:r>
      <w:r w:rsidR="00000000" w:rsidRPr="00033231">
        <w:t>soyez mon ami toujours</w:t>
      </w:r>
      <w:r>
        <w:t> !</w:t>
      </w:r>
    </w:p>
    <w:p w14:paraId="0860F870" w14:textId="57BE2C81" w:rsidR="00000000" w:rsidRPr="00033231" w:rsidRDefault="004F69D6" w:rsidP="0021796F">
      <w:r>
        <w:t>— </w:t>
      </w:r>
      <w:r w:rsidR="00000000" w:rsidRPr="00033231">
        <w:t>Avec l</w:t>
      </w:r>
      <w:r>
        <w:t>’</w:t>
      </w:r>
      <w:r w:rsidR="00000000" w:rsidRPr="00033231">
        <w:t>aide de Dieu</w:t>
      </w:r>
      <w:r>
        <w:t xml:space="preserve">, </w:t>
      </w:r>
      <w:r w:rsidR="00000000" w:rsidRPr="00033231">
        <w:t>je serai tout cela</w:t>
      </w:r>
      <w:r>
        <w:t> ! »</w:t>
      </w:r>
    </w:p>
    <w:p w14:paraId="0B279105" w14:textId="77777777" w:rsidR="00000000" w:rsidRPr="00033231" w:rsidRDefault="00000000" w:rsidP="004F69D6">
      <w:pPr>
        <w:pStyle w:val="Centr"/>
      </w:pPr>
      <w:r w:rsidRPr="00033231">
        <w:t>*</w:t>
      </w:r>
    </w:p>
    <w:p w14:paraId="31C204EB" w14:textId="77777777" w:rsidR="004F69D6" w:rsidRDefault="00000000" w:rsidP="0021796F">
      <w:r w:rsidRPr="00033231">
        <w:t>Voici encore un passage du livre de Moore</w:t>
      </w:r>
      <w:r w:rsidR="004F69D6">
        <w:t xml:space="preserve"> : </w:t>
      </w:r>
      <w:r w:rsidRPr="00033231">
        <w:t>si vous l</w:t>
      </w:r>
      <w:r w:rsidR="004F69D6">
        <w:t>’</w:t>
      </w:r>
      <w:r w:rsidRPr="00033231">
        <w:t>aimez</w:t>
      </w:r>
      <w:r w:rsidR="004F69D6">
        <w:t xml:space="preserve">, </w:t>
      </w:r>
      <w:r w:rsidRPr="00033231">
        <w:t>lecteur</w:t>
      </w:r>
      <w:r w:rsidR="004F69D6">
        <w:t xml:space="preserve">, </w:t>
      </w:r>
      <w:r w:rsidRPr="00033231">
        <w:t>lisez-le</w:t>
      </w:r>
      <w:r w:rsidR="004F69D6">
        <w:t xml:space="preserve"> ; </w:t>
      </w:r>
      <w:r w:rsidRPr="00033231">
        <w:t>si vous ne l</w:t>
      </w:r>
      <w:r w:rsidR="004F69D6">
        <w:t>’</w:t>
      </w:r>
      <w:r w:rsidRPr="00033231">
        <w:t>aimez pas</w:t>
      </w:r>
      <w:r w:rsidR="004F69D6">
        <w:t xml:space="preserve">, </w:t>
      </w:r>
      <w:r w:rsidRPr="00033231">
        <w:t>laissez-le</w:t>
      </w:r>
      <w:r w:rsidR="004F69D6">
        <w:t> :</w:t>
      </w:r>
    </w:p>
    <w:p w14:paraId="16138472" w14:textId="6EF67AB8" w:rsidR="00000000" w:rsidRPr="00033231" w:rsidRDefault="00000000" w:rsidP="0021796F">
      <w:r w:rsidRPr="00033231">
        <w:t xml:space="preserve">Les </w:t>
      </w:r>
      <w:proofErr w:type="spellStart"/>
      <w:r w:rsidRPr="00033231">
        <w:t>Sympson</w:t>
      </w:r>
      <w:proofErr w:type="spellEnd"/>
      <w:r w:rsidRPr="00033231">
        <w:t xml:space="preserve"> sont partis</w:t>
      </w:r>
      <w:r w:rsidR="004F69D6">
        <w:t xml:space="preserve"> ; </w:t>
      </w:r>
      <w:r w:rsidRPr="00033231">
        <w:t>mais non avant découvertes et explications</w:t>
      </w:r>
      <w:r w:rsidR="004F69D6">
        <w:t xml:space="preserve">. </w:t>
      </w:r>
      <w:r w:rsidRPr="00033231">
        <w:t>Mes manières ou mes regards doivent avoir trahi quelque chose</w:t>
      </w:r>
      <w:r w:rsidR="004F69D6">
        <w:t xml:space="preserve"> ; </w:t>
      </w:r>
      <w:r w:rsidRPr="00033231">
        <w:t>j</w:t>
      </w:r>
      <w:r w:rsidR="004F69D6">
        <w:t>’</w:t>
      </w:r>
      <w:r w:rsidRPr="00033231">
        <w:t>étais calme</w:t>
      </w:r>
      <w:r w:rsidR="004F69D6">
        <w:t xml:space="preserve">, </w:t>
      </w:r>
      <w:r w:rsidRPr="00033231">
        <w:t>mais j</w:t>
      </w:r>
      <w:r w:rsidR="004F69D6">
        <w:t>’</w:t>
      </w:r>
      <w:r w:rsidRPr="00033231">
        <w:t>oubliais quelquefois d</w:t>
      </w:r>
      <w:r w:rsidR="004F69D6">
        <w:t>’</w:t>
      </w:r>
      <w:r w:rsidRPr="00033231">
        <w:t>être sur mes gardes</w:t>
      </w:r>
      <w:r w:rsidR="004F69D6">
        <w:t xml:space="preserve">. </w:t>
      </w:r>
      <w:r w:rsidRPr="00033231">
        <w:t>Je demeurais dans la chambre plus longtemps que d</w:t>
      </w:r>
      <w:r w:rsidR="004F69D6">
        <w:t>’</w:t>
      </w:r>
      <w:r w:rsidRPr="00033231">
        <w:t>habitude</w:t>
      </w:r>
      <w:r w:rsidR="004F69D6">
        <w:t xml:space="preserve"> ; </w:t>
      </w:r>
      <w:r w:rsidRPr="00033231">
        <w:t>je ne pouvais vivre hors de sa présence</w:t>
      </w:r>
      <w:r w:rsidR="004F69D6">
        <w:t xml:space="preserve"> ; </w:t>
      </w:r>
      <w:r w:rsidRPr="00033231">
        <w:t>j</w:t>
      </w:r>
      <w:r w:rsidR="004F69D6">
        <w:t>’</w:t>
      </w:r>
      <w:r w:rsidRPr="00033231">
        <w:t>y r</w:t>
      </w:r>
      <w:r w:rsidRPr="00033231">
        <w:t>e</w:t>
      </w:r>
      <w:r w:rsidRPr="00033231">
        <w:t>venais</w:t>
      </w:r>
      <w:r w:rsidR="004F69D6">
        <w:t xml:space="preserve">, </w:t>
      </w:r>
      <w:r w:rsidRPr="00033231">
        <w:t>je m</w:t>
      </w:r>
      <w:r w:rsidR="004F69D6">
        <w:t>’</w:t>
      </w:r>
      <w:r w:rsidRPr="00033231">
        <w:t>y réchauffais</w:t>
      </w:r>
      <w:r w:rsidR="004F69D6">
        <w:t xml:space="preserve">, </w:t>
      </w:r>
      <w:r w:rsidRPr="00033231">
        <w:t>comme Tartare au soleil</w:t>
      </w:r>
      <w:r w:rsidR="004F69D6">
        <w:t xml:space="preserve">. </w:t>
      </w:r>
      <w:r w:rsidRPr="00033231">
        <w:t>Si elle qui</w:t>
      </w:r>
      <w:r w:rsidRPr="00033231">
        <w:t>t</w:t>
      </w:r>
      <w:r w:rsidRPr="00033231">
        <w:t>tait le parloir</w:t>
      </w:r>
      <w:r w:rsidR="004F69D6">
        <w:t xml:space="preserve">, </w:t>
      </w:r>
      <w:r w:rsidRPr="00033231">
        <w:t>instinctivement je me levais et le quittais aussi</w:t>
      </w:r>
      <w:r w:rsidR="004F69D6">
        <w:t xml:space="preserve">. </w:t>
      </w:r>
      <w:r w:rsidRPr="00033231">
        <w:t>Elle me gronda à ce sujet plus d</w:t>
      </w:r>
      <w:r w:rsidR="004F69D6">
        <w:t>’</w:t>
      </w:r>
      <w:r w:rsidRPr="00033231">
        <w:t>une fois</w:t>
      </w:r>
      <w:r w:rsidR="004F69D6">
        <w:t xml:space="preserve"> : </w:t>
      </w:r>
      <w:r w:rsidRPr="00033231">
        <w:t>je le faisais avec une vague idée d</w:t>
      </w:r>
      <w:r w:rsidR="004F69D6">
        <w:t>’</w:t>
      </w:r>
      <w:r w:rsidRPr="00033231">
        <w:t>obtenir d</w:t>
      </w:r>
      <w:r w:rsidR="004F69D6">
        <w:t>’</w:t>
      </w:r>
      <w:r w:rsidRPr="00033231">
        <w:t>elle un mot dans le vestibule ou ailleurs</w:t>
      </w:r>
      <w:r w:rsidR="004F69D6">
        <w:t xml:space="preserve">. </w:t>
      </w:r>
      <w:r w:rsidRPr="00033231">
        <w:t>Hier</w:t>
      </w:r>
      <w:r w:rsidR="004F69D6">
        <w:t xml:space="preserve">, </w:t>
      </w:r>
      <w:r w:rsidRPr="00033231">
        <w:t>vers le soir</w:t>
      </w:r>
      <w:r w:rsidR="004F69D6">
        <w:t xml:space="preserve">, </w:t>
      </w:r>
      <w:r w:rsidRPr="00033231">
        <w:t>je l</w:t>
      </w:r>
      <w:r w:rsidR="004F69D6">
        <w:t>’</w:t>
      </w:r>
      <w:r w:rsidRPr="00033231">
        <w:t>eus auprès de moi pendant cinq minutes à côté du feu</w:t>
      </w:r>
      <w:r w:rsidR="004F69D6">
        <w:t xml:space="preserve"> ; </w:t>
      </w:r>
      <w:r w:rsidRPr="00033231">
        <w:t>nous étions assis à côté l</w:t>
      </w:r>
      <w:r w:rsidR="004F69D6">
        <w:t>’</w:t>
      </w:r>
      <w:r w:rsidRPr="00033231">
        <w:t>un de l</w:t>
      </w:r>
      <w:r w:rsidR="004F69D6">
        <w:t>’</w:t>
      </w:r>
      <w:r w:rsidRPr="00033231">
        <w:t>autre</w:t>
      </w:r>
      <w:r w:rsidR="004F69D6">
        <w:t xml:space="preserve">, </w:t>
      </w:r>
      <w:r w:rsidRPr="00033231">
        <w:t>elle me rai</w:t>
      </w:r>
      <w:r w:rsidRPr="00033231">
        <w:t>l</w:t>
      </w:r>
      <w:r w:rsidRPr="00033231">
        <w:t>lait</w:t>
      </w:r>
      <w:r w:rsidR="004F69D6">
        <w:t xml:space="preserve">, </w:t>
      </w:r>
      <w:r w:rsidRPr="00033231">
        <w:t>et je me délectais au son de sa voix</w:t>
      </w:r>
      <w:r w:rsidR="004F69D6">
        <w:t xml:space="preserve"> ; </w:t>
      </w:r>
      <w:r w:rsidRPr="00033231">
        <w:t>les jeunes ladies pass</w:t>
      </w:r>
      <w:r w:rsidRPr="00033231">
        <w:t>è</w:t>
      </w:r>
      <w:r w:rsidRPr="00033231">
        <w:t>rent et nous regardèrent</w:t>
      </w:r>
      <w:r w:rsidR="004F69D6">
        <w:t xml:space="preserve"> : </w:t>
      </w:r>
      <w:r w:rsidRPr="00033231">
        <w:t>nous ne nous séparâmes point</w:t>
      </w:r>
      <w:r w:rsidR="004F69D6">
        <w:t xml:space="preserve">. </w:t>
      </w:r>
      <w:r w:rsidRPr="00033231">
        <w:t>Un instant après elles repassèrent et nous regardèrent encore</w:t>
      </w:r>
      <w:r w:rsidR="004F69D6">
        <w:t xml:space="preserve"> ; </w:t>
      </w:r>
      <w:proofErr w:type="spellStart"/>
      <w:r w:rsidRPr="00033231">
        <w:t>mi</w:t>
      </w:r>
      <w:r w:rsidRPr="00033231">
        <w:t>s</w:t>
      </w:r>
      <w:r w:rsidRPr="00033231">
        <w:t>tress</w:t>
      </w:r>
      <w:proofErr w:type="spellEnd"/>
      <w:r w:rsidRPr="00033231">
        <w:t xml:space="preserve"> </w:t>
      </w:r>
      <w:proofErr w:type="spellStart"/>
      <w:r w:rsidRPr="00033231">
        <w:t>Sympson</w:t>
      </w:r>
      <w:proofErr w:type="spellEnd"/>
      <w:r w:rsidRPr="00033231">
        <w:t xml:space="preserve"> vint</w:t>
      </w:r>
      <w:r w:rsidR="004F69D6">
        <w:t xml:space="preserve"> : </w:t>
      </w:r>
      <w:r w:rsidRPr="00033231">
        <w:t>nous ne bougeâmes pas</w:t>
      </w:r>
      <w:r w:rsidR="004F69D6">
        <w:t>. M. </w:t>
      </w:r>
      <w:proofErr w:type="spellStart"/>
      <w:r w:rsidRPr="00033231">
        <w:t>Sympson</w:t>
      </w:r>
      <w:proofErr w:type="spellEnd"/>
      <w:r w:rsidRPr="00033231">
        <w:t xml:space="preserve"> o</w:t>
      </w:r>
      <w:r w:rsidRPr="00033231">
        <w:t>u</w:t>
      </w:r>
      <w:r w:rsidRPr="00033231">
        <w:t>vrit la porte de la salle à manger</w:t>
      </w:r>
      <w:r w:rsidR="004F69D6">
        <w:t xml:space="preserve"> ; </w:t>
      </w:r>
      <w:r w:rsidRPr="00033231">
        <w:t>Shirley lui lança le payement de son espionnage</w:t>
      </w:r>
      <w:r w:rsidR="004F69D6">
        <w:t xml:space="preserve"> ; </w:t>
      </w:r>
      <w:r w:rsidRPr="00033231">
        <w:t xml:space="preserve">elle </w:t>
      </w:r>
      <w:r w:rsidRPr="00033231">
        <w:lastRenderedPageBreak/>
        <w:t>crispa sa lèvre et secoua sa chevelure</w:t>
      </w:r>
      <w:r w:rsidR="004F69D6">
        <w:t xml:space="preserve">. </w:t>
      </w:r>
      <w:r w:rsidRPr="00033231">
        <w:t>Le regard qu</w:t>
      </w:r>
      <w:r w:rsidR="004F69D6">
        <w:t>’</w:t>
      </w:r>
      <w:r w:rsidRPr="00033231">
        <w:t>elle lui jeta contenait à la fois une explication et un défi</w:t>
      </w:r>
      <w:r w:rsidR="004F69D6">
        <w:t xml:space="preserve"> ; </w:t>
      </w:r>
      <w:r w:rsidRPr="00033231">
        <w:t>il disait</w:t>
      </w:r>
      <w:r w:rsidR="004F69D6">
        <w:t> : « </w:t>
      </w:r>
      <w:r w:rsidRPr="00033231">
        <w:t>J</w:t>
      </w:r>
      <w:r w:rsidR="004F69D6">
        <w:t>’</w:t>
      </w:r>
      <w:r w:rsidRPr="00033231">
        <w:t xml:space="preserve">aime la société de </w:t>
      </w:r>
      <w:r w:rsidR="004F69D6">
        <w:t>M. </w:t>
      </w:r>
      <w:r w:rsidRPr="00033231">
        <w:t>Moore</w:t>
      </w:r>
      <w:r w:rsidR="004F69D6">
        <w:t xml:space="preserve">, </w:t>
      </w:r>
      <w:r w:rsidRPr="00033231">
        <w:t>et je vous défie de le trouver mauvais</w:t>
      </w:r>
      <w:r w:rsidR="004F69D6">
        <w:t>. »</w:t>
      </w:r>
    </w:p>
    <w:p w14:paraId="6882787A" w14:textId="77777777" w:rsidR="004F69D6" w:rsidRDefault="00000000" w:rsidP="0021796F">
      <w:r w:rsidRPr="00033231">
        <w:t>Je lui demandai</w:t>
      </w:r>
      <w:r w:rsidR="004F69D6">
        <w:t> : « </w:t>
      </w:r>
      <w:r w:rsidRPr="00033231">
        <w:t>Avez-vous l</w:t>
      </w:r>
      <w:r w:rsidR="004F69D6">
        <w:t>’</w:t>
      </w:r>
      <w:r w:rsidRPr="00033231">
        <w:t>intention de lui faire co</w:t>
      </w:r>
      <w:r w:rsidRPr="00033231">
        <w:t>m</w:t>
      </w:r>
      <w:r w:rsidRPr="00033231">
        <w:t>prendre où en sont les choses</w:t>
      </w:r>
      <w:r w:rsidR="004F69D6">
        <w:t> ?</w:t>
      </w:r>
    </w:p>
    <w:p w14:paraId="401F2DB2" w14:textId="7B438641" w:rsidR="004F69D6" w:rsidRDefault="004F69D6" w:rsidP="0021796F">
      <w:r>
        <w:t>— </w:t>
      </w:r>
      <w:r w:rsidR="00000000" w:rsidRPr="00033231">
        <w:t>Oui</w:t>
      </w:r>
      <w:r>
        <w:t xml:space="preserve">, </w:t>
      </w:r>
      <w:r w:rsidR="00000000" w:rsidRPr="00033231">
        <w:t>me répondit-elle</w:t>
      </w:r>
      <w:r>
        <w:t xml:space="preserve"> ; </w:t>
      </w:r>
      <w:r w:rsidR="00000000" w:rsidRPr="00033231">
        <w:t>mais je laisse le développement au hasard</w:t>
      </w:r>
      <w:r>
        <w:t xml:space="preserve">. </w:t>
      </w:r>
      <w:r w:rsidR="00000000" w:rsidRPr="00033231">
        <w:t>Il y aura une scène</w:t>
      </w:r>
      <w:r>
        <w:t xml:space="preserve"> ; </w:t>
      </w:r>
      <w:r w:rsidR="00000000" w:rsidRPr="00033231">
        <w:t>je ne la cherche ni ne la crains</w:t>
      </w:r>
      <w:r>
        <w:t xml:space="preserve"> : </w:t>
      </w:r>
      <w:r w:rsidR="00000000" w:rsidRPr="00033231">
        <w:t>seulement</w:t>
      </w:r>
      <w:r>
        <w:t xml:space="preserve">, </w:t>
      </w:r>
      <w:r w:rsidR="00000000" w:rsidRPr="00033231">
        <w:t>il faut que vous soyez présent</w:t>
      </w:r>
      <w:r>
        <w:t xml:space="preserve"> ; </w:t>
      </w:r>
      <w:r w:rsidR="00000000" w:rsidRPr="00033231">
        <w:t>car je suis affreus</w:t>
      </w:r>
      <w:r w:rsidR="00000000" w:rsidRPr="00033231">
        <w:t>e</w:t>
      </w:r>
      <w:r w:rsidR="00000000" w:rsidRPr="00033231">
        <w:t>ment fatiguée de me trouver seule en face de lui</w:t>
      </w:r>
      <w:r>
        <w:t xml:space="preserve">. </w:t>
      </w:r>
      <w:r w:rsidR="00000000" w:rsidRPr="00033231">
        <w:t>Je n</w:t>
      </w:r>
      <w:r>
        <w:t>’</w:t>
      </w:r>
      <w:r w:rsidR="00000000" w:rsidRPr="00033231">
        <w:t>aime pas à le voir en fureur</w:t>
      </w:r>
      <w:r>
        <w:t xml:space="preserve"> ; </w:t>
      </w:r>
      <w:r w:rsidR="00000000" w:rsidRPr="00033231">
        <w:t>il met alors de côté toutes ses jolies façons et ses déguisements de convention</w:t>
      </w:r>
      <w:r>
        <w:t xml:space="preserve">, </w:t>
      </w:r>
      <w:r w:rsidR="00000000" w:rsidRPr="00033231">
        <w:t>et l</w:t>
      </w:r>
      <w:r>
        <w:t>’</w:t>
      </w:r>
      <w:r w:rsidR="00000000" w:rsidRPr="00033231">
        <w:t>homme se montre ce qu</w:t>
      </w:r>
      <w:r>
        <w:t>’</w:t>
      </w:r>
      <w:r w:rsidR="00000000" w:rsidRPr="00033231">
        <w:t>il est réellement</w:t>
      </w:r>
      <w:r>
        <w:t xml:space="preserve"> : </w:t>
      </w:r>
      <w:r w:rsidR="00000000" w:rsidRPr="00033231">
        <w:t>commun</w:t>
      </w:r>
      <w:r>
        <w:t xml:space="preserve">, </w:t>
      </w:r>
      <w:r w:rsidR="00000000" w:rsidRPr="00033231">
        <w:t>plat</w:t>
      </w:r>
      <w:r>
        <w:t xml:space="preserve">, </w:t>
      </w:r>
      <w:r w:rsidR="00000000" w:rsidRPr="00033231">
        <w:t>bas</w:t>
      </w:r>
      <w:r>
        <w:t xml:space="preserve">, </w:t>
      </w:r>
      <w:r w:rsidR="00000000" w:rsidRPr="00033231">
        <w:t>vilain et un peu méchant</w:t>
      </w:r>
      <w:r>
        <w:t xml:space="preserve">. </w:t>
      </w:r>
      <w:r w:rsidR="00000000" w:rsidRPr="00033231">
        <w:t>Ses idées ne sont pas propres</w:t>
      </w:r>
      <w:r>
        <w:t xml:space="preserve">, </w:t>
      </w:r>
      <w:r w:rsidR="00000000" w:rsidRPr="00033231">
        <w:t>monsieur Moore</w:t>
      </w:r>
      <w:r>
        <w:t xml:space="preserve"> ; </w:t>
      </w:r>
      <w:r w:rsidR="00000000" w:rsidRPr="00033231">
        <w:t>elles ont besoin d</w:t>
      </w:r>
      <w:r>
        <w:t>’</w:t>
      </w:r>
      <w:r w:rsidR="00000000" w:rsidRPr="00033231">
        <w:t>être passées au savon doux et à la terre à foulon</w:t>
      </w:r>
      <w:r>
        <w:t xml:space="preserve">. </w:t>
      </w:r>
      <w:r w:rsidR="00000000" w:rsidRPr="00033231">
        <w:t>Je pense que</w:t>
      </w:r>
      <w:r>
        <w:t xml:space="preserve">, </w:t>
      </w:r>
      <w:r w:rsidR="00000000" w:rsidRPr="00033231">
        <w:t>s</w:t>
      </w:r>
      <w:r>
        <w:t>’</w:t>
      </w:r>
      <w:r w:rsidR="00000000" w:rsidRPr="00033231">
        <w:t>il pouvait ajouter son imagination au contenu du panier à le</w:t>
      </w:r>
      <w:r w:rsidR="00000000" w:rsidRPr="00033231">
        <w:t>s</w:t>
      </w:r>
      <w:r w:rsidR="00000000" w:rsidRPr="00033231">
        <w:t xml:space="preserve">sive de </w:t>
      </w:r>
      <w:proofErr w:type="spellStart"/>
      <w:r w:rsidR="00000000" w:rsidRPr="00033231">
        <w:t>mistress</w:t>
      </w:r>
      <w:proofErr w:type="spellEnd"/>
      <w:r w:rsidR="00000000" w:rsidRPr="00033231">
        <w:t xml:space="preserve"> Gill</w:t>
      </w:r>
      <w:r>
        <w:t xml:space="preserve">, </w:t>
      </w:r>
      <w:r w:rsidR="00000000" w:rsidRPr="00033231">
        <w:t>pour qu</w:t>
      </w:r>
      <w:r>
        <w:t>’</w:t>
      </w:r>
      <w:r w:rsidR="00000000" w:rsidRPr="00033231">
        <w:t>elle la fît bouillir dans sa cha</w:t>
      </w:r>
      <w:r w:rsidR="00000000" w:rsidRPr="00033231">
        <w:t>u</w:t>
      </w:r>
      <w:r w:rsidR="00000000" w:rsidRPr="00033231">
        <w:t>di</w:t>
      </w:r>
      <w:r w:rsidR="00000000" w:rsidRPr="00033231">
        <w:t>è</w:t>
      </w:r>
      <w:r w:rsidR="00000000" w:rsidRPr="00033231">
        <w:t>re avec de l</w:t>
      </w:r>
      <w:r>
        <w:t>’</w:t>
      </w:r>
      <w:r w:rsidR="00000000" w:rsidRPr="00033231">
        <w:t>eau de pluie et de la poudre à blanchir</w:t>
      </w:r>
      <w:r>
        <w:t xml:space="preserve"> (</w:t>
      </w:r>
      <w:r w:rsidR="00000000" w:rsidRPr="00033231">
        <w:t>je vais sans doute vous paraître une blanchisseuse émérite</w:t>
      </w:r>
      <w:r>
        <w:t xml:space="preserve">), </w:t>
      </w:r>
      <w:r w:rsidR="00000000" w:rsidRPr="00033231">
        <w:t>cela lui f</w:t>
      </w:r>
      <w:r w:rsidR="00000000" w:rsidRPr="00033231">
        <w:t>e</w:t>
      </w:r>
      <w:r w:rsidR="00000000" w:rsidRPr="00033231">
        <w:t>rait un bien incalculable</w:t>
      </w:r>
      <w:r>
        <w:t>. »</w:t>
      </w:r>
    </w:p>
    <w:p w14:paraId="003F687F" w14:textId="77777777" w:rsidR="004F69D6" w:rsidRDefault="004F69D6" w:rsidP="0021796F">
      <w:r>
        <w:t>— </w:t>
      </w:r>
      <w:r w:rsidR="00000000" w:rsidRPr="00033231">
        <w:t>Ce matin</w:t>
      </w:r>
      <w:r>
        <w:t xml:space="preserve">, </w:t>
      </w:r>
      <w:r w:rsidR="00000000" w:rsidRPr="00033231">
        <w:t>m</w:t>
      </w:r>
      <w:r>
        <w:t>’</w:t>
      </w:r>
      <w:r w:rsidR="00000000" w:rsidRPr="00033231">
        <w:t>imaginant l</w:t>
      </w:r>
      <w:r>
        <w:t>’</w:t>
      </w:r>
      <w:r w:rsidR="00000000" w:rsidRPr="00033231">
        <w:t>avoir entendue descendre de très-bonne heure</w:t>
      </w:r>
      <w:r>
        <w:t xml:space="preserve">, </w:t>
      </w:r>
      <w:r w:rsidR="00000000" w:rsidRPr="00033231">
        <w:t>je me trouvai en bas instantanément</w:t>
      </w:r>
      <w:r>
        <w:t xml:space="preserve">. </w:t>
      </w:r>
      <w:r w:rsidR="00000000" w:rsidRPr="00033231">
        <w:t>Je ne m</w:t>
      </w:r>
      <w:r>
        <w:t>’</w:t>
      </w:r>
      <w:r w:rsidR="00000000" w:rsidRPr="00033231">
        <w:t>étais pas trompé</w:t>
      </w:r>
      <w:r>
        <w:t xml:space="preserve">. </w:t>
      </w:r>
      <w:r w:rsidR="00000000" w:rsidRPr="00033231">
        <w:t>Elle était là</w:t>
      </w:r>
      <w:r>
        <w:t xml:space="preserve">, </w:t>
      </w:r>
      <w:r w:rsidR="00000000" w:rsidRPr="00033231">
        <w:t>au travail dans la salle à ma</w:t>
      </w:r>
      <w:r w:rsidR="00000000" w:rsidRPr="00033231">
        <w:t>n</w:t>
      </w:r>
      <w:r w:rsidR="00000000" w:rsidRPr="00033231">
        <w:t>ger</w:t>
      </w:r>
      <w:r>
        <w:t xml:space="preserve">, </w:t>
      </w:r>
      <w:r w:rsidR="00000000" w:rsidRPr="00033231">
        <w:t>dont la servante complétait l</w:t>
      </w:r>
      <w:r>
        <w:t>’</w:t>
      </w:r>
      <w:r w:rsidR="00000000" w:rsidRPr="00033231">
        <w:t>arrangement et l</w:t>
      </w:r>
      <w:r>
        <w:t>’</w:t>
      </w:r>
      <w:r w:rsidR="00000000" w:rsidRPr="00033231">
        <w:t>époussetage</w:t>
      </w:r>
      <w:r>
        <w:t xml:space="preserve">. </w:t>
      </w:r>
      <w:r w:rsidR="00000000" w:rsidRPr="00033231">
        <w:t>Elle s</w:t>
      </w:r>
      <w:r>
        <w:t>’</w:t>
      </w:r>
      <w:r w:rsidR="00000000" w:rsidRPr="00033231">
        <w:t>était levée de bonne heure pour terminer quelque petit keepsake qu</w:t>
      </w:r>
      <w:r>
        <w:t>’</w:t>
      </w:r>
      <w:r w:rsidR="00000000" w:rsidRPr="00033231">
        <w:t>elle destinait à Henry</w:t>
      </w:r>
      <w:r>
        <w:t xml:space="preserve">. </w:t>
      </w:r>
      <w:r w:rsidR="00000000" w:rsidRPr="00033231">
        <w:t>Je ne reçus qu</w:t>
      </w:r>
      <w:r>
        <w:t>’</w:t>
      </w:r>
      <w:r w:rsidR="00000000" w:rsidRPr="00033231">
        <w:t>un froid a</w:t>
      </w:r>
      <w:r w:rsidR="00000000" w:rsidRPr="00033231">
        <w:t>c</w:t>
      </w:r>
      <w:r w:rsidR="00000000" w:rsidRPr="00033231">
        <w:t>cueil</w:t>
      </w:r>
      <w:r>
        <w:t xml:space="preserve">, </w:t>
      </w:r>
      <w:r w:rsidR="00000000" w:rsidRPr="00033231">
        <w:t>que j</w:t>
      </w:r>
      <w:r>
        <w:t>’</w:t>
      </w:r>
      <w:r w:rsidR="00000000" w:rsidRPr="00033231">
        <w:t>acceptai jusqu</w:t>
      </w:r>
      <w:r>
        <w:t>’</w:t>
      </w:r>
      <w:r w:rsidR="00000000" w:rsidRPr="00033231">
        <w:t>à ce que la fille fût partie</w:t>
      </w:r>
      <w:r>
        <w:t xml:space="preserve">, </w:t>
      </w:r>
      <w:r w:rsidR="00000000" w:rsidRPr="00033231">
        <w:t>me retirant très-tranquillement avec mon livre auprès de la fenêtre</w:t>
      </w:r>
      <w:r>
        <w:t xml:space="preserve">. </w:t>
      </w:r>
      <w:r w:rsidR="00000000" w:rsidRPr="00033231">
        <w:t>Même quand nous étions seuls</w:t>
      </w:r>
      <w:r>
        <w:t xml:space="preserve">, </w:t>
      </w:r>
      <w:r w:rsidR="00000000" w:rsidRPr="00033231">
        <w:t>je n</w:t>
      </w:r>
      <w:r>
        <w:t>’</w:t>
      </w:r>
      <w:r w:rsidR="00000000" w:rsidRPr="00033231">
        <w:t>aimais pas à la déranger</w:t>
      </w:r>
      <w:r>
        <w:t xml:space="preserve">. </w:t>
      </w:r>
      <w:r w:rsidR="00000000" w:rsidRPr="00033231">
        <w:t>Être assis dans le même lieu qu</w:t>
      </w:r>
      <w:r>
        <w:t>’</w:t>
      </w:r>
      <w:r w:rsidR="00000000" w:rsidRPr="00033231">
        <w:t xml:space="preserve">elle était du </w:t>
      </w:r>
      <w:r w:rsidR="00000000" w:rsidRPr="00033231">
        <w:lastRenderedPageBreak/>
        <w:t>bonheur</w:t>
      </w:r>
      <w:r>
        <w:t xml:space="preserve">, </w:t>
      </w:r>
      <w:r w:rsidR="00000000" w:rsidRPr="00033231">
        <w:t>et le bonheur qui convenait pour une heure matinale</w:t>
      </w:r>
      <w:r>
        <w:t xml:space="preserve">, </w:t>
      </w:r>
      <w:r w:rsidR="00000000" w:rsidRPr="00033231">
        <w:t>serein</w:t>
      </w:r>
      <w:r>
        <w:t xml:space="preserve">, </w:t>
      </w:r>
      <w:r w:rsidR="00000000" w:rsidRPr="00033231">
        <w:t>incomplet</w:t>
      </w:r>
      <w:r>
        <w:t xml:space="preserve">, </w:t>
      </w:r>
      <w:r w:rsidR="00000000" w:rsidRPr="00033231">
        <w:t>mais progressif</w:t>
      </w:r>
      <w:r>
        <w:t xml:space="preserve">. </w:t>
      </w:r>
      <w:r w:rsidR="00000000" w:rsidRPr="00033231">
        <w:t>Je savais qu</w:t>
      </w:r>
      <w:r>
        <w:t>’</w:t>
      </w:r>
      <w:r w:rsidR="00000000" w:rsidRPr="00033231">
        <w:t>en me montrant importun je m</w:t>
      </w:r>
      <w:r>
        <w:t>’</w:t>
      </w:r>
      <w:r w:rsidR="00000000" w:rsidRPr="00033231">
        <w:t>exposais à une rebuffade</w:t>
      </w:r>
      <w:r>
        <w:t xml:space="preserve">. </w:t>
      </w:r>
      <w:r w:rsidR="00000000" w:rsidRPr="00033231">
        <w:t>Sur son visage était clairement écrit</w:t>
      </w:r>
      <w:r>
        <w:t> : « </w:t>
      </w:r>
      <w:r w:rsidR="00000000" w:rsidRPr="00033231">
        <w:t>Je ne suis pas à la maison pour les galants</w:t>
      </w:r>
      <w:r>
        <w:t>. »</w:t>
      </w:r>
      <w:r w:rsidR="00000000" w:rsidRPr="00033231">
        <w:t xml:space="preserve"> Je lus</w:t>
      </w:r>
      <w:r>
        <w:t xml:space="preserve">, </w:t>
      </w:r>
      <w:r w:rsidR="00000000" w:rsidRPr="00033231">
        <w:t>je hasardai de temps à autre un regard</w:t>
      </w:r>
      <w:r>
        <w:t xml:space="preserve"> ; </w:t>
      </w:r>
      <w:r w:rsidR="00000000" w:rsidRPr="00033231">
        <w:t>je vis sa physionomie s</w:t>
      </w:r>
      <w:r>
        <w:t>’</w:t>
      </w:r>
      <w:r w:rsidR="00000000" w:rsidRPr="00033231">
        <w:t>adoucir et s</w:t>
      </w:r>
      <w:r>
        <w:t>’</w:t>
      </w:r>
      <w:r w:rsidR="00000000" w:rsidRPr="00033231">
        <w:t>ouvrir</w:t>
      </w:r>
      <w:r>
        <w:t xml:space="preserve">, </w:t>
      </w:r>
      <w:r w:rsidR="00000000" w:rsidRPr="00033231">
        <w:t>lorsqu</w:t>
      </w:r>
      <w:r>
        <w:t>’</w:t>
      </w:r>
      <w:r w:rsidR="00000000" w:rsidRPr="00033231">
        <w:t>elle s</w:t>
      </w:r>
      <w:r>
        <w:t>’</w:t>
      </w:r>
      <w:r w:rsidR="00000000" w:rsidRPr="00033231">
        <w:t>aperçut que je respectais sa disposition d</w:t>
      </w:r>
      <w:r>
        <w:t>’</w:t>
      </w:r>
      <w:r w:rsidR="00000000" w:rsidRPr="00033231">
        <w:t>esprit</w:t>
      </w:r>
      <w:r>
        <w:t>.</w:t>
      </w:r>
    </w:p>
    <w:p w14:paraId="4703586E" w14:textId="77777777" w:rsidR="004F69D6" w:rsidRDefault="00000000" w:rsidP="0021796F">
      <w:r w:rsidRPr="00033231">
        <w:t>La distance qui nous séparait disparut</w:t>
      </w:r>
      <w:r w:rsidR="004F69D6">
        <w:t xml:space="preserve">, </w:t>
      </w:r>
      <w:r w:rsidRPr="00033231">
        <w:t>et la légère glace fondit insensiblement</w:t>
      </w:r>
      <w:r w:rsidR="004F69D6">
        <w:t xml:space="preserve">. </w:t>
      </w:r>
      <w:r w:rsidRPr="00033231">
        <w:t>Avant qu</w:t>
      </w:r>
      <w:r w:rsidR="004F69D6">
        <w:t>’</w:t>
      </w:r>
      <w:r w:rsidRPr="00033231">
        <w:t>une heure se fût écoulée</w:t>
      </w:r>
      <w:r w:rsidR="004F69D6">
        <w:t xml:space="preserve">, </w:t>
      </w:r>
      <w:r w:rsidRPr="00033231">
        <w:t>j</w:t>
      </w:r>
      <w:r w:rsidR="004F69D6">
        <w:t>’</w:t>
      </w:r>
      <w:r w:rsidRPr="00033231">
        <w:t>étais à côté d</w:t>
      </w:r>
      <w:r w:rsidR="004F69D6">
        <w:t>’</w:t>
      </w:r>
      <w:r w:rsidRPr="00033231">
        <w:t>elle</w:t>
      </w:r>
      <w:r w:rsidR="004F69D6">
        <w:t xml:space="preserve">, </w:t>
      </w:r>
      <w:r w:rsidRPr="00033231">
        <w:t>la regardant coudre</w:t>
      </w:r>
      <w:r w:rsidR="004F69D6">
        <w:t xml:space="preserve">, </w:t>
      </w:r>
      <w:r w:rsidRPr="00033231">
        <w:t>recueillant ses doux sourires et ses joyeuses paroles qui tombaient pour moi abondants</w:t>
      </w:r>
      <w:r w:rsidR="004F69D6">
        <w:t xml:space="preserve">. </w:t>
      </w:r>
      <w:r w:rsidRPr="00033231">
        <w:t>Nous étions assis</w:t>
      </w:r>
      <w:r w:rsidR="004F69D6">
        <w:t xml:space="preserve">, </w:t>
      </w:r>
      <w:r w:rsidRPr="00033231">
        <w:t>comme nous avions le droit de l</w:t>
      </w:r>
      <w:r w:rsidR="004F69D6">
        <w:t>’</w:t>
      </w:r>
      <w:r w:rsidRPr="00033231">
        <w:t>être</w:t>
      </w:r>
      <w:r w:rsidR="004F69D6">
        <w:t xml:space="preserve">, </w:t>
      </w:r>
      <w:r w:rsidRPr="00033231">
        <w:t>côte à côte</w:t>
      </w:r>
      <w:r w:rsidR="004F69D6">
        <w:t xml:space="preserve">. </w:t>
      </w:r>
      <w:r w:rsidRPr="00033231">
        <w:t>Mon bras reposait sur sa chaise</w:t>
      </w:r>
      <w:r w:rsidR="004F69D6">
        <w:t xml:space="preserve"> ; </w:t>
      </w:r>
      <w:r w:rsidRPr="00033231">
        <w:t>j</w:t>
      </w:r>
      <w:r w:rsidR="004F69D6">
        <w:t>’</w:t>
      </w:r>
      <w:r w:rsidRPr="00033231">
        <w:t>étais assez près pour compter les points de son travail et discerner le trou de son aiguille</w:t>
      </w:r>
      <w:r w:rsidR="004F69D6">
        <w:t xml:space="preserve">. </w:t>
      </w:r>
      <w:r w:rsidRPr="00033231">
        <w:t>La porte s</w:t>
      </w:r>
      <w:r w:rsidR="004F69D6">
        <w:t>’</w:t>
      </w:r>
      <w:r w:rsidRPr="00033231">
        <w:t>ouvrit tout à coup</w:t>
      </w:r>
      <w:r w:rsidR="004F69D6">
        <w:t>.</w:t>
      </w:r>
    </w:p>
    <w:p w14:paraId="3131C156" w14:textId="77777777" w:rsidR="004F69D6" w:rsidRDefault="00000000" w:rsidP="0021796F">
      <w:r w:rsidRPr="00033231">
        <w:t>Je crois que</w:t>
      </w:r>
      <w:r w:rsidR="004F69D6">
        <w:t xml:space="preserve">, </w:t>
      </w:r>
      <w:r w:rsidRPr="00033231">
        <w:t>si je m</w:t>
      </w:r>
      <w:r w:rsidR="004F69D6">
        <w:t>’</w:t>
      </w:r>
      <w:r w:rsidRPr="00033231">
        <w:t>étais alors levé d</w:t>
      </w:r>
      <w:r w:rsidR="004F69D6">
        <w:t>’</w:t>
      </w:r>
      <w:r w:rsidRPr="00033231">
        <w:t>auprès d</w:t>
      </w:r>
      <w:r w:rsidR="004F69D6">
        <w:t>’</w:t>
      </w:r>
      <w:r w:rsidRPr="00033231">
        <w:t>elle en su</w:t>
      </w:r>
      <w:r w:rsidRPr="00033231">
        <w:t>r</w:t>
      </w:r>
      <w:r w:rsidRPr="00033231">
        <w:t>saut</w:t>
      </w:r>
      <w:r w:rsidR="004F69D6">
        <w:t xml:space="preserve">, </w:t>
      </w:r>
      <w:r w:rsidRPr="00033231">
        <w:t>elle m</w:t>
      </w:r>
      <w:r w:rsidR="004F69D6">
        <w:t>’</w:t>
      </w:r>
      <w:r w:rsidRPr="00033231">
        <w:t>eût méprisé</w:t>
      </w:r>
      <w:r w:rsidR="004F69D6">
        <w:t xml:space="preserve">. </w:t>
      </w:r>
      <w:r w:rsidRPr="00033231">
        <w:t>Grâce au flegme de ma nature</w:t>
      </w:r>
      <w:r w:rsidR="004F69D6">
        <w:t xml:space="preserve">, </w:t>
      </w:r>
      <w:r w:rsidRPr="00033231">
        <w:t>je tre</w:t>
      </w:r>
      <w:r w:rsidRPr="00033231">
        <w:t>s</w:t>
      </w:r>
      <w:r w:rsidRPr="00033231">
        <w:t>saille rarement</w:t>
      </w:r>
      <w:r w:rsidR="004F69D6">
        <w:t xml:space="preserve">. </w:t>
      </w:r>
      <w:r w:rsidRPr="00033231">
        <w:t>Lorsque je me trouve bien et confortablement</w:t>
      </w:r>
      <w:r w:rsidR="004F69D6">
        <w:t xml:space="preserve">, </w:t>
      </w:r>
      <w:r w:rsidRPr="00033231">
        <w:t>il n</w:t>
      </w:r>
      <w:r w:rsidR="004F69D6">
        <w:t>’</w:t>
      </w:r>
      <w:r w:rsidRPr="00033231">
        <w:t>est pas facile de me déranger</w:t>
      </w:r>
      <w:r w:rsidR="004F69D6">
        <w:t xml:space="preserve"> ; </w:t>
      </w:r>
      <w:r w:rsidRPr="00033231">
        <w:t>j</w:t>
      </w:r>
      <w:r w:rsidR="004F69D6">
        <w:t>’</w:t>
      </w:r>
      <w:r w:rsidRPr="00033231">
        <w:t>étais bien</w:t>
      </w:r>
      <w:r w:rsidR="004F69D6">
        <w:t xml:space="preserve">, </w:t>
      </w:r>
      <w:r w:rsidRPr="00033231">
        <w:t>très-bien</w:t>
      </w:r>
      <w:r w:rsidR="004F69D6">
        <w:t xml:space="preserve">, </w:t>
      </w:r>
      <w:r w:rsidRPr="00033231">
        <w:t>cons</w:t>
      </w:r>
      <w:r w:rsidRPr="00033231">
        <w:t>é</w:t>
      </w:r>
      <w:r w:rsidRPr="00033231">
        <w:t>quemment immuable</w:t>
      </w:r>
      <w:r w:rsidR="004F69D6">
        <w:t xml:space="preserve">. </w:t>
      </w:r>
      <w:r w:rsidRPr="00033231">
        <w:t>Aucun de mes muscles ne s</w:t>
      </w:r>
      <w:r w:rsidR="004F69D6">
        <w:t>’</w:t>
      </w:r>
      <w:r w:rsidRPr="00033231">
        <w:t>agita</w:t>
      </w:r>
      <w:r w:rsidR="004F69D6">
        <w:t xml:space="preserve"> ; </w:t>
      </w:r>
      <w:r w:rsidRPr="00033231">
        <w:t>je r</w:t>
      </w:r>
      <w:r w:rsidRPr="00033231">
        <w:t>e</w:t>
      </w:r>
      <w:r w:rsidRPr="00033231">
        <w:t>gardai à peine la porte</w:t>
      </w:r>
      <w:r w:rsidR="004F69D6">
        <w:t>.</w:t>
      </w:r>
    </w:p>
    <w:p w14:paraId="1D0E4B72" w14:textId="77777777" w:rsidR="004F69D6" w:rsidRDefault="004F69D6" w:rsidP="0021796F">
      <w:r>
        <w:t>« </w:t>
      </w:r>
      <w:r w:rsidR="00000000" w:rsidRPr="00033231">
        <w:t>Bonjour</w:t>
      </w:r>
      <w:r>
        <w:t xml:space="preserve">, </w:t>
      </w:r>
      <w:r w:rsidR="00000000" w:rsidRPr="00033231">
        <w:t>oncle</w:t>
      </w:r>
      <w:r>
        <w:t xml:space="preserve">, </w:t>
      </w:r>
      <w:r w:rsidR="00000000" w:rsidRPr="00033231">
        <w:t>dit-elle en s</w:t>
      </w:r>
      <w:r>
        <w:t>’</w:t>
      </w:r>
      <w:r w:rsidR="00000000" w:rsidRPr="00033231">
        <w:t>adressant à ce personnage qui s</w:t>
      </w:r>
      <w:r>
        <w:t>’</w:t>
      </w:r>
      <w:r w:rsidR="00000000" w:rsidRPr="00033231">
        <w:t>arrêta pétrifié sur le seuil</w:t>
      </w:r>
      <w:r>
        <w:t>.</w:t>
      </w:r>
    </w:p>
    <w:p w14:paraId="3548307B" w14:textId="1A898274" w:rsidR="004F69D6" w:rsidRDefault="004F69D6" w:rsidP="0021796F">
      <w:r>
        <w:t>— </w:t>
      </w:r>
      <w:r w:rsidR="00000000" w:rsidRPr="00033231">
        <w:t xml:space="preserve">Il y a longtemps que vous êtes ici seule avec </w:t>
      </w:r>
      <w:r>
        <w:t>M. </w:t>
      </w:r>
      <w:r w:rsidR="00000000" w:rsidRPr="00033231">
        <w:t>Moore</w:t>
      </w:r>
      <w:r>
        <w:t> ?</w:t>
      </w:r>
    </w:p>
    <w:p w14:paraId="0A884726" w14:textId="77777777" w:rsidR="004F69D6" w:rsidRDefault="004F69D6" w:rsidP="0021796F">
      <w:r>
        <w:t>— </w:t>
      </w:r>
      <w:r w:rsidR="00000000" w:rsidRPr="00033231">
        <w:t>Oui</w:t>
      </w:r>
      <w:r>
        <w:t xml:space="preserve">, </w:t>
      </w:r>
      <w:r w:rsidR="00000000" w:rsidRPr="00033231">
        <w:t>très-longtemps</w:t>
      </w:r>
      <w:r>
        <w:t xml:space="preserve"> ; </w:t>
      </w:r>
      <w:r w:rsidR="00000000" w:rsidRPr="00033231">
        <w:t>nous sommes tous deux descendus de bonne heure</w:t>
      </w:r>
      <w:r>
        <w:t xml:space="preserve"> ; </w:t>
      </w:r>
      <w:r w:rsidR="00000000" w:rsidRPr="00033231">
        <w:t>il faisait à peine jour</w:t>
      </w:r>
      <w:r>
        <w:t>.</w:t>
      </w:r>
    </w:p>
    <w:p w14:paraId="07DE386F" w14:textId="77777777" w:rsidR="004F69D6" w:rsidRDefault="004F69D6" w:rsidP="0021796F">
      <w:r>
        <w:t>— </w:t>
      </w:r>
      <w:r w:rsidR="00000000" w:rsidRPr="00033231">
        <w:t>Cette conduite n</w:t>
      </w:r>
      <w:r>
        <w:t>’</w:t>
      </w:r>
      <w:r w:rsidR="00000000" w:rsidRPr="00033231">
        <w:t>est pas convenable</w:t>
      </w:r>
      <w:r>
        <w:t>…</w:t>
      </w:r>
    </w:p>
    <w:p w14:paraId="538B6B6C" w14:textId="77777777" w:rsidR="004F69D6" w:rsidRDefault="004F69D6" w:rsidP="0021796F">
      <w:r>
        <w:lastRenderedPageBreak/>
        <w:t>— </w:t>
      </w:r>
      <w:r w:rsidR="00000000" w:rsidRPr="00033231">
        <w:t>Elle ne l</w:t>
      </w:r>
      <w:r>
        <w:t>’</w:t>
      </w:r>
      <w:r w:rsidR="00000000" w:rsidRPr="00033231">
        <w:t>a pas été d</w:t>
      </w:r>
      <w:r>
        <w:t>’</w:t>
      </w:r>
      <w:r w:rsidR="00000000" w:rsidRPr="00033231">
        <w:t>abord</w:t>
      </w:r>
      <w:r>
        <w:t xml:space="preserve"> : </w:t>
      </w:r>
      <w:r w:rsidR="00000000" w:rsidRPr="00033231">
        <w:t>je me suis montrée de ma</w:t>
      </w:r>
      <w:r w:rsidR="00000000" w:rsidRPr="00033231">
        <w:t>u</w:t>
      </w:r>
      <w:r w:rsidR="00000000" w:rsidRPr="00033231">
        <w:t>vaise humeur et peu polie</w:t>
      </w:r>
      <w:r>
        <w:t xml:space="preserve"> ; </w:t>
      </w:r>
      <w:r w:rsidR="00000000" w:rsidRPr="00033231">
        <w:t>mais vous pouvez voir que nous sommes maintenant les meilleurs amis du monde</w:t>
      </w:r>
      <w:r>
        <w:t>.</w:t>
      </w:r>
    </w:p>
    <w:p w14:paraId="1EA47B5F" w14:textId="77777777" w:rsidR="004F69D6" w:rsidRDefault="004F69D6" w:rsidP="0021796F">
      <w:r>
        <w:t>— </w:t>
      </w:r>
      <w:r w:rsidR="00000000" w:rsidRPr="00033231">
        <w:t>J</w:t>
      </w:r>
      <w:r>
        <w:t>’</w:t>
      </w:r>
      <w:r w:rsidR="00000000" w:rsidRPr="00033231">
        <w:t>en aperçois plus que vous ne voudriez que j</w:t>
      </w:r>
      <w:r>
        <w:t>’</w:t>
      </w:r>
      <w:r w:rsidR="00000000" w:rsidRPr="00033231">
        <w:t>en ape</w:t>
      </w:r>
      <w:r w:rsidR="00000000" w:rsidRPr="00033231">
        <w:t>r</w:t>
      </w:r>
      <w:r w:rsidR="00000000" w:rsidRPr="00033231">
        <w:t>çu</w:t>
      </w:r>
      <w:r w:rsidR="00000000" w:rsidRPr="00033231">
        <w:t>s</w:t>
      </w:r>
      <w:r w:rsidR="00000000" w:rsidRPr="00033231">
        <w:t>se</w:t>
      </w:r>
      <w:r>
        <w:t>.</w:t>
      </w:r>
    </w:p>
    <w:p w14:paraId="38184E2F" w14:textId="77777777" w:rsidR="004F69D6" w:rsidRDefault="004F69D6" w:rsidP="0021796F">
      <w:r>
        <w:t>— </w:t>
      </w:r>
      <w:r w:rsidR="00000000" w:rsidRPr="00033231">
        <w:t>Je ne crois pas</w:t>
      </w:r>
      <w:r>
        <w:t xml:space="preserve">, </w:t>
      </w:r>
      <w:r w:rsidR="00000000" w:rsidRPr="00033231">
        <w:t>monsieur</w:t>
      </w:r>
      <w:r>
        <w:t xml:space="preserve">, </w:t>
      </w:r>
      <w:r w:rsidR="00000000" w:rsidRPr="00033231">
        <w:t>dis-je</w:t>
      </w:r>
      <w:r>
        <w:t xml:space="preserve"> ; </w:t>
      </w:r>
      <w:r w:rsidR="00000000" w:rsidRPr="00033231">
        <w:t>nous ne déguisons rien</w:t>
      </w:r>
      <w:r>
        <w:t xml:space="preserve">. </w:t>
      </w:r>
      <w:r w:rsidR="00000000" w:rsidRPr="00033231">
        <w:t>Permettez-moi de vous dire que toutes les observations que vous avez à faire</w:t>
      </w:r>
      <w:r>
        <w:t xml:space="preserve">, </w:t>
      </w:r>
      <w:r w:rsidR="00000000" w:rsidRPr="00033231">
        <w:t>vous pouvez me les adresser</w:t>
      </w:r>
      <w:r>
        <w:t xml:space="preserve">. </w:t>
      </w:r>
      <w:r w:rsidR="00000000" w:rsidRPr="00033231">
        <w:t>À partir de ce moment</w:t>
      </w:r>
      <w:r>
        <w:t xml:space="preserve">, </w:t>
      </w:r>
      <w:r w:rsidR="00000000" w:rsidRPr="00033231">
        <w:t xml:space="preserve">je me place entre miss </w:t>
      </w:r>
      <w:proofErr w:type="spellStart"/>
      <w:r w:rsidR="00000000" w:rsidRPr="00033231">
        <w:t>Keeldar</w:t>
      </w:r>
      <w:proofErr w:type="spellEnd"/>
      <w:r w:rsidR="00000000" w:rsidRPr="00033231">
        <w:t xml:space="preserve"> et toute espèce d</w:t>
      </w:r>
      <w:r>
        <w:t>’</w:t>
      </w:r>
      <w:r w:rsidR="00000000" w:rsidRPr="00033231">
        <w:t>ennui</w:t>
      </w:r>
      <w:r>
        <w:t>.</w:t>
      </w:r>
    </w:p>
    <w:p w14:paraId="1334FCF6" w14:textId="77777777" w:rsidR="004F69D6" w:rsidRDefault="004F69D6" w:rsidP="0021796F">
      <w:r>
        <w:t>— </w:t>
      </w:r>
      <w:r w:rsidR="00000000" w:rsidRPr="00033231">
        <w:t>Vous</w:t>
      </w:r>
      <w:r>
        <w:t xml:space="preserve"> ! </w:t>
      </w:r>
      <w:r w:rsidR="00000000" w:rsidRPr="00033231">
        <w:t>et qu</w:t>
      </w:r>
      <w:r>
        <w:t>’</w:t>
      </w:r>
      <w:r w:rsidR="00000000" w:rsidRPr="00033231">
        <w:t xml:space="preserve">avez-vous donc à faire avec miss </w:t>
      </w:r>
      <w:proofErr w:type="spellStart"/>
      <w:r w:rsidR="00000000" w:rsidRPr="00033231">
        <w:t>Keeldar</w:t>
      </w:r>
      <w:proofErr w:type="spellEnd"/>
      <w:r>
        <w:t> ?</w:t>
      </w:r>
    </w:p>
    <w:p w14:paraId="0D6B2532" w14:textId="77777777" w:rsidR="004F69D6" w:rsidRDefault="004F69D6" w:rsidP="0021796F">
      <w:r>
        <w:t>— </w:t>
      </w:r>
      <w:r w:rsidR="00000000" w:rsidRPr="00033231">
        <w:t>La protéger</w:t>
      </w:r>
      <w:r>
        <w:t xml:space="preserve">, </w:t>
      </w:r>
      <w:r w:rsidR="00000000" w:rsidRPr="00033231">
        <w:t>veiller sur elle</w:t>
      </w:r>
      <w:r>
        <w:t xml:space="preserve">, </w:t>
      </w:r>
      <w:r w:rsidR="00000000" w:rsidRPr="00033231">
        <w:t>la servir</w:t>
      </w:r>
      <w:r>
        <w:t>.</w:t>
      </w:r>
    </w:p>
    <w:p w14:paraId="321D9DA0" w14:textId="77777777" w:rsidR="004F69D6" w:rsidRDefault="004F69D6" w:rsidP="0021796F">
      <w:r>
        <w:t>— </w:t>
      </w:r>
      <w:r w:rsidR="00000000" w:rsidRPr="00033231">
        <w:t>Vous</w:t>
      </w:r>
      <w:r>
        <w:t xml:space="preserve">, </w:t>
      </w:r>
      <w:r w:rsidR="00000000" w:rsidRPr="00033231">
        <w:t>monsieur</w:t>
      </w:r>
      <w:r>
        <w:t xml:space="preserve"> ? </w:t>
      </w:r>
      <w:r w:rsidR="00000000" w:rsidRPr="00033231">
        <w:t>vous</w:t>
      </w:r>
      <w:r>
        <w:t xml:space="preserve">, </w:t>
      </w:r>
      <w:r w:rsidR="00000000" w:rsidRPr="00033231">
        <w:t>le précepteur</w:t>
      </w:r>
      <w:r>
        <w:t> !</w:t>
      </w:r>
    </w:p>
    <w:p w14:paraId="4863FD86" w14:textId="472F45E8" w:rsidR="004F69D6" w:rsidRDefault="004F69D6" w:rsidP="0021796F">
      <w:r>
        <w:t>— </w:t>
      </w:r>
      <w:r w:rsidR="00000000" w:rsidRPr="00033231">
        <w:t>Pas de paroles d</w:t>
      </w:r>
      <w:r>
        <w:t>’</w:t>
      </w:r>
      <w:r w:rsidR="00000000" w:rsidRPr="00033231">
        <w:t>insulte</w:t>
      </w:r>
      <w:r>
        <w:t xml:space="preserve">, </w:t>
      </w:r>
      <w:r w:rsidR="00000000" w:rsidRPr="00033231">
        <w:t>monsieur</w:t>
      </w:r>
      <w:r>
        <w:t xml:space="preserve"> ! </w:t>
      </w:r>
      <w:r w:rsidR="00000000" w:rsidRPr="00033231">
        <w:t>dit-elle</w:t>
      </w:r>
      <w:r>
        <w:t xml:space="preserve"> ; </w:t>
      </w:r>
      <w:r w:rsidR="00000000" w:rsidRPr="00033231">
        <w:t>pas d</w:t>
      </w:r>
      <w:r>
        <w:t>’</w:t>
      </w:r>
      <w:r w:rsidR="00000000" w:rsidRPr="00033231">
        <w:t xml:space="preserve">expression méprisante envers </w:t>
      </w:r>
      <w:r>
        <w:t>M. </w:t>
      </w:r>
      <w:r w:rsidR="00000000" w:rsidRPr="00033231">
        <w:t>Moore dans cette maison</w:t>
      </w:r>
      <w:r>
        <w:t> !</w:t>
      </w:r>
    </w:p>
    <w:p w14:paraId="435CEA82" w14:textId="77777777" w:rsidR="004F69D6" w:rsidRDefault="004F69D6" w:rsidP="0021796F">
      <w:r>
        <w:t>— </w:t>
      </w:r>
      <w:r w:rsidR="00000000" w:rsidRPr="00033231">
        <w:t>Est-ce que vous prenez sa défense</w:t>
      </w:r>
      <w:r>
        <w:t> ?</w:t>
      </w:r>
    </w:p>
    <w:p w14:paraId="53674E85" w14:textId="3F01CE87" w:rsidR="00000000" w:rsidRPr="00033231" w:rsidRDefault="004F69D6" w:rsidP="0021796F">
      <w:r>
        <w:t>— </w:t>
      </w:r>
      <w:r w:rsidR="00000000" w:rsidRPr="00033231">
        <w:t>Sa défense</w:t>
      </w:r>
      <w:r>
        <w:t xml:space="preserve"> ? </w:t>
      </w:r>
      <w:r w:rsidR="00000000" w:rsidRPr="00033231">
        <w:t>oh</w:t>
      </w:r>
      <w:r>
        <w:t xml:space="preserve"> ! </w:t>
      </w:r>
      <w:r w:rsidR="00000000" w:rsidRPr="00033231">
        <w:t>oui</w:t>
      </w:r>
      <w:r>
        <w:t>. »</w:t>
      </w:r>
    </w:p>
    <w:p w14:paraId="546FC0DD" w14:textId="77777777" w:rsidR="004F69D6" w:rsidRDefault="00000000" w:rsidP="0021796F">
      <w:r w:rsidRPr="00033231">
        <w:t>Elle se tourna vers moi avec un soudain et tendre mouv</w:t>
      </w:r>
      <w:r w:rsidRPr="00033231">
        <w:t>e</w:t>
      </w:r>
      <w:r w:rsidRPr="00033231">
        <w:t>ment</w:t>
      </w:r>
      <w:r w:rsidR="004F69D6">
        <w:t xml:space="preserve">, </w:t>
      </w:r>
      <w:r w:rsidRPr="00033231">
        <w:t>auquel je répondis en l</w:t>
      </w:r>
      <w:r w:rsidR="004F69D6">
        <w:t>’</w:t>
      </w:r>
      <w:r w:rsidRPr="00033231">
        <w:t>entourant de mon bras</w:t>
      </w:r>
      <w:r w:rsidR="004F69D6">
        <w:t xml:space="preserve">. </w:t>
      </w:r>
      <w:r w:rsidRPr="00033231">
        <w:t>Nous nous levâmes tous deux</w:t>
      </w:r>
      <w:r w:rsidR="004F69D6">
        <w:t>.</w:t>
      </w:r>
    </w:p>
    <w:p w14:paraId="5DCCCA5C" w14:textId="50380CF9" w:rsidR="004F69D6" w:rsidRDefault="00000000" w:rsidP="0021796F">
      <w:r w:rsidRPr="00033231">
        <w:rPr>
          <w:i/>
          <w:iCs/>
        </w:rPr>
        <w:t xml:space="preserve">Good </w:t>
      </w:r>
      <w:proofErr w:type="spellStart"/>
      <w:r w:rsidRPr="00033231">
        <w:rPr>
          <w:i/>
          <w:iCs/>
        </w:rPr>
        <w:t>Ged</w:t>
      </w:r>
      <w:proofErr w:type="spellEnd"/>
      <w:r w:rsidRPr="00BF490D">
        <w:rPr>
          <w:rStyle w:val="Appelnotedebasdep"/>
        </w:rPr>
        <w:footnoteReference w:id="2"/>
      </w:r>
      <w:r w:rsidR="004F69D6">
        <w:t xml:space="preserve"> ! </w:t>
      </w:r>
      <w:r w:rsidRPr="00033231">
        <w:t>s</w:t>
      </w:r>
      <w:r w:rsidR="004F69D6">
        <w:t>’</w:t>
      </w:r>
      <w:r w:rsidRPr="00033231">
        <w:t>écria le personnage en robe de chambre qui frémissait à sa porte</w:t>
      </w:r>
      <w:r w:rsidR="004F69D6">
        <w:t xml:space="preserve">. </w:t>
      </w:r>
      <w:proofErr w:type="spellStart"/>
      <w:r w:rsidRPr="00033231">
        <w:rPr>
          <w:i/>
          <w:iCs/>
        </w:rPr>
        <w:t>Ged</w:t>
      </w:r>
      <w:proofErr w:type="spellEnd"/>
      <w:r w:rsidR="004F69D6">
        <w:rPr>
          <w:i/>
          <w:iCs/>
        </w:rPr>
        <w:t xml:space="preserve">, </w:t>
      </w:r>
      <w:r w:rsidRPr="00033231">
        <w:t>je pense</w:t>
      </w:r>
      <w:r w:rsidR="004F69D6">
        <w:t xml:space="preserve">, </w:t>
      </w:r>
      <w:r w:rsidRPr="00033231">
        <w:t>est le nom d</w:t>
      </w:r>
      <w:r w:rsidR="004F69D6">
        <w:t>’</w:t>
      </w:r>
      <w:r w:rsidRPr="00033231">
        <w:t xml:space="preserve">un des lares </w:t>
      </w:r>
      <w:r w:rsidRPr="00033231">
        <w:lastRenderedPageBreak/>
        <w:t xml:space="preserve">de </w:t>
      </w:r>
      <w:r w:rsidR="004F69D6">
        <w:t>M. </w:t>
      </w:r>
      <w:proofErr w:type="spellStart"/>
      <w:r w:rsidRPr="00033231">
        <w:t>Sympson</w:t>
      </w:r>
      <w:proofErr w:type="spellEnd"/>
      <w:r w:rsidR="004F69D6">
        <w:t xml:space="preserve">. </w:t>
      </w:r>
      <w:r w:rsidRPr="00033231">
        <w:t>Dans la détresse</w:t>
      </w:r>
      <w:r w:rsidR="004F69D6">
        <w:t xml:space="preserve">, </w:t>
      </w:r>
      <w:r w:rsidRPr="00033231">
        <w:t>il invoque toujours cette idole</w:t>
      </w:r>
      <w:r w:rsidR="004F69D6">
        <w:t>.</w:t>
      </w:r>
    </w:p>
    <w:p w14:paraId="76BFD78A" w14:textId="77777777" w:rsidR="004F69D6" w:rsidRDefault="004F69D6" w:rsidP="0021796F">
      <w:r>
        <w:t>« </w:t>
      </w:r>
      <w:r w:rsidR="00000000" w:rsidRPr="00033231">
        <w:t>Avancez</w:t>
      </w:r>
      <w:r>
        <w:t xml:space="preserve">, </w:t>
      </w:r>
      <w:r w:rsidR="00000000" w:rsidRPr="00033231">
        <w:t>mon oncle</w:t>
      </w:r>
      <w:r>
        <w:t xml:space="preserve">, </w:t>
      </w:r>
      <w:r w:rsidR="00000000" w:rsidRPr="00033231">
        <w:t>vous allez tout entendre</w:t>
      </w:r>
      <w:r>
        <w:t xml:space="preserve"> : </w:t>
      </w:r>
      <w:r w:rsidR="00000000" w:rsidRPr="00033231">
        <w:t>dites-lui tout</w:t>
      </w:r>
      <w:r>
        <w:t xml:space="preserve">, </w:t>
      </w:r>
      <w:r w:rsidR="00000000" w:rsidRPr="00033231">
        <w:t>Louis</w:t>
      </w:r>
      <w:r>
        <w:t>.</w:t>
      </w:r>
    </w:p>
    <w:p w14:paraId="5864AB8B" w14:textId="147C11B4" w:rsidR="00000000" w:rsidRPr="00033231" w:rsidRDefault="004F69D6" w:rsidP="0021796F">
      <w:r>
        <w:t>— </w:t>
      </w:r>
      <w:r w:rsidR="00000000" w:rsidRPr="00033231">
        <w:t xml:space="preserve">Je le </w:t>
      </w:r>
      <w:proofErr w:type="spellStart"/>
      <w:r w:rsidR="00000000" w:rsidRPr="00033231">
        <w:t>défie</w:t>
      </w:r>
      <w:proofErr w:type="spellEnd"/>
      <w:r w:rsidR="00000000" w:rsidRPr="00033231">
        <w:t xml:space="preserve"> de parler</w:t>
      </w:r>
      <w:r>
        <w:t xml:space="preserve">, </w:t>
      </w:r>
      <w:r w:rsidR="00000000" w:rsidRPr="00033231">
        <w:t>le mendiant</w:t>
      </w:r>
      <w:r>
        <w:t xml:space="preserve">, </w:t>
      </w:r>
      <w:r w:rsidR="00000000" w:rsidRPr="00033231">
        <w:t>le coquin</w:t>
      </w:r>
      <w:r>
        <w:t xml:space="preserve">, </w:t>
      </w:r>
      <w:r w:rsidR="00000000" w:rsidRPr="00033231">
        <w:t>l</w:t>
      </w:r>
      <w:r>
        <w:t>’</w:t>
      </w:r>
      <w:r w:rsidR="00000000" w:rsidRPr="00033231">
        <w:t>hypocrite</w:t>
      </w:r>
      <w:r>
        <w:t xml:space="preserve">, </w:t>
      </w:r>
      <w:r w:rsidR="00000000" w:rsidRPr="00033231">
        <w:t>le vil</w:t>
      </w:r>
      <w:r>
        <w:t xml:space="preserve">, </w:t>
      </w:r>
      <w:r w:rsidR="00000000" w:rsidRPr="00033231">
        <w:t>l</w:t>
      </w:r>
      <w:r>
        <w:t>’</w:t>
      </w:r>
      <w:r w:rsidR="00000000" w:rsidRPr="00033231">
        <w:t>insinuant</w:t>
      </w:r>
      <w:r>
        <w:t xml:space="preserve">, </w:t>
      </w:r>
      <w:r w:rsidR="00000000" w:rsidRPr="00033231">
        <w:t>l</w:t>
      </w:r>
      <w:r>
        <w:t>’</w:t>
      </w:r>
      <w:r w:rsidR="00000000" w:rsidRPr="00033231">
        <w:t>infâme domestique</w:t>
      </w:r>
      <w:r>
        <w:t xml:space="preserve"> ! </w:t>
      </w:r>
      <w:r w:rsidR="00000000" w:rsidRPr="00033231">
        <w:t>Éloignez-vous de ma nièce</w:t>
      </w:r>
      <w:r>
        <w:t xml:space="preserve">, </w:t>
      </w:r>
      <w:r w:rsidR="00000000" w:rsidRPr="00033231">
        <w:t>monsieur</w:t>
      </w:r>
      <w:r>
        <w:t xml:space="preserve"> ; </w:t>
      </w:r>
      <w:r w:rsidR="00000000" w:rsidRPr="00033231">
        <w:t>laissez-la aller</w:t>
      </w:r>
      <w:r>
        <w:t> ! »</w:t>
      </w:r>
    </w:p>
    <w:p w14:paraId="3E6AAFA5" w14:textId="77777777" w:rsidR="004F69D6" w:rsidRDefault="00000000" w:rsidP="0021796F">
      <w:r w:rsidRPr="00033231">
        <w:t>Elle s</w:t>
      </w:r>
      <w:r w:rsidR="004F69D6">
        <w:t>’</w:t>
      </w:r>
      <w:r w:rsidRPr="00033231">
        <w:t>attacha à moi avec énergie</w:t>
      </w:r>
      <w:r w:rsidR="004F69D6">
        <w:t>. « </w:t>
      </w:r>
      <w:r w:rsidRPr="00033231">
        <w:t>Je suis près de mon f</w:t>
      </w:r>
      <w:r w:rsidRPr="00033231">
        <w:t>u</w:t>
      </w:r>
      <w:r w:rsidRPr="00033231">
        <w:t>tur mari</w:t>
      </w:r>
      <w:r w:rsidR="004F69D6">
        <w:t xml:space="preserve">, </w:t>
      </w:r>
      <w:r w:rsidRPr="00033231">
        <w:t>dit-elle</w:t>
      </w:r>
      <w:r w:rsidR="004F69D6">
        <w:t xml:space="preserve"> ; </w:t>
      </w:r>
      <w:r w:rsidRPr="00033231">
        <w:t>qui osera le toucher en ma présence</w:t>
      </w:r>
      <w:r w:rsidR="004F69D6">
        <w:t> ?</w:t>
      </w:r>
    </w:p>
    <w:p w14:paraId="5F29D464" w14:textId="77777777" w:rsidR="004F69D6" w:rsidRDefault="004F69D6" w:rsidP="0021796F">
      <w:r>
        <w:t>— </w:t>
      </w:r>
      <w:r w:rsidR="00000000" w:rsidRPr="00033231">
        <w:t>Son mari</w:t>
      </w:r>
      <w:r>
        <w:t> ! »</w:t>
      </w:r>
      <w:r w:rsidR="00000000" w:rsidRPr="00033231">
        <w:t xml:space="preserve"> dit-il</w:t>
      </w:r>
      <w:r>
        <w:t>.</w:t>
      </w:r>
    </w:p>
    <w:p w14:paraId="5D074181" w14:textId="77777777" w:rsidR="004F69D6" w:rsidRDefault="00000000" w:rsidP="0021796F">
      <w:r w:rsidRPr="00033231">
        <w:t>Il leva et étendit les mains</w:t>
      </w:r>
      <w:r w:rsidR="004F69D6">
        <w:t xml:space="preserve">, </w:t>
      </w:r>
      <w:r w:rsidRPr="00033231">
        <w:t>et tomba sur son siège</w:t>
      </w:r>
      <w:r w:rsidR="004F69D6">
        <w:t>.</w:t>
      </w:r>
    </w:p>
    <w:p w14:paraId="24890577" w14:textId="77777777" w:rsidR="004F69D6" w:rsidRDefault="004F69D6" w:rsidP="0021796F">
      <w:r>
        <w:t>« </w:t>
      </w:r>
      <w:r w:rsidR="00000000" w:rsidRPr="00033231">
        <w:t>Il y a quelque temps</w:t>
      </w:r>
      <w:r>
        <w:t xml:space="preserve">, </w:t>
      </w:r>
      <w:r w:rsidR="00000000" w:rsidRPr="00033231">
        <w:t>vous désiriez savoir qui j</w:t>
      </w:r>
      <w:r>
        <w:t>’</w:t>
      </w:r>
      <w:r w:rsidR="00000000" w:rsidRPr="00033231">
        <w:t>épouserais</w:t>
      </w:r>
      <w:r>
        <w:t xml:space="preserve"> : </w:t>
      </w:r>
      <w:r w:rsidR="00000000" w:rsidRPr="00033231">
        <w:t>mon intention était formée alors</w:t>
      </w:r>
      <w:r>
        <w:t xml:space="preserve">, </w:t>
      </w:r>
      <w:r w:rsidR="00000000" w:rsidRPr="00033231">
        <w:t>mais je ne po</w:t>
      </w:r>
      <w:r w:rsidR="00000000" w:rsidRPr="00033231">
        <w:t>u</w:t>
      </w:r>
      <w:r w:rsidR="00000000" w:rsidRPr="00033231">
        <w:t>vais vous la communiquer</w:t>
      </w:r>
      <w:r>
        <w:t xml:space="preserve"> ; </w:t>
      </w:r>
      <w:r w:rsidR="00000000" w:rsidRPr="00033231">
        <w:t>à présent elle est mûre</w:t>
      </w:r>
      <w:r>
        <w:t xml:space="preserve">, </w:t>
      </w:r>
      <w:r w:rsidR="00000000" w:rsidRPr="00033231">
        <w:t>parfaite</w:t>
      </w:r>
      <w:r>
        <w:t xml:space="preserve"> ; </w:t>
      </w:r>
      <w:r w:rsidR="00000000" w:rsidRPr="00033231">
        <w:t>acceptez Louis Moore pour mon mari</w:t>
      </w:r>
      <w:r>
        <w:t>.</w:t>
      </w:r>
    </w:p>
    <w:p w14:paraId="14195F5F" w14:textId="77777777" w:rsidR="004F69D6" w:rsidRDefault="004F69D6" w:rsidP="0021796F">
      <w:r>
        <w:t>— </w:t>
      </w:r>
      <w:r w:rsidR="00000000" w:rsidRPr="00033231">
        <w:t>Mais vous ne l</w:t>
      </w:r>
      <w:r>
        <w:t>’</w:t>
      </w:r>
      <w:r w:rsidR="00000000" w:rsidRPr="00033231">
        <w:t>épouserez pas</w:t>
      </w:r>
      <w:r>
        <w:t xml:space="preserve">, </w:t>
      </w:r>
      <w:r w:rsidR="00000000" w:rsidRPr="00033231">
        <w:t>il ne vous aura pas</w:t>
      </w:r>
      <w:r>
        <w:t xml:space="preserve"> ! </w:t>
      </w:r>
      <w:r w:rsidR="00000000" w:rsidRPr="00033231">
        <w:t>s</w:t>
      </w:r>
      <w:r>
        <w:t>’</w:t>
      </w:r>
      <w:r w:rsidR="00000000" w:rsidRPr="00033231">
        <w:t>écria-t-il avec rage</w:t>
      </w:r>
      <w:r>
        <w:t>.</w:t>
      </w:r>
    </w:p>
    <w:p w14:paraId="0763F2DE" w14:textId="37A37056" w:rsidR="00000000" w:rsidRPr="00033231" w:rsidRDefault="004F69D6" w:rsidP="0021796F">
      <w:r>
        <w:t>— </w:t>
      </w:r>
      <w:r w:rsidR="00000000" w:rsidRPr="00033231">
        <w:t>Je mourrais plutôt que d</w:t>
      </w:r>
      <w:r>
        <w:t>’</w:t>
      </w:r>
      <w:r w:rsidR="00000000" w:rsidRPr="00033231">
        <w:t>en avoir un autre</w:t>
      </w:r>
      <w:r>
        <w:t xml:space="preserve"> ; </w:t>
      </w:r>
      <w:r w:rsidR="00000000" w:rsidRPr="00033231">
        <w:t>je mourrais si je ne l</w:t>
      </w:r>
      <w:r>
        <w:t>’</w:t>
      </w:r>
      <w:r w:rsidR="00000000" w:rsidRPr="00033231">
        <w:t>avais pas</w:t>
      </w:r>
      <w:r>
        <w:t>. »</w:t>
      </w:r>
    </w:p>
    <w:p w14:paraId="5AA9015F" w14:textId="77777777" w:rsidR="004F69D6" w:rsidRDefault="00000000" w:rsidP="0021796F">
      <w:r w:rsidRPr="00033231">
        <w:t>Il murmura des mots dont je ne souillerai jamais cette p</w:t>
      </w:r>
      <w:r w:rsidRPr="00033231">
        <w:t>a</w:t>
      </w:r>
      <w:r w:rsidRPr="00033231">
        <w:t>ge</w:t>
      </w:r>
      <w:r w:rsidR="004F69D6">
        <w:t>.</w:t>
      </w:r>
    </w:p>
    <w:p w14:paraId="2C1FDB51" w14:textId="3DEF745A" w:rsidR="004F69D6" w:rsidRDefault="00000000" w:rsidP="0021796F">
      <w:r w:rsidRPr="00033231">
        <w:t>Elle devint pâle comme la mort</w:t>
      </w:r>
      <w:r w:rsidR="004F69D6">
        <w:t xml:space="preserve"> ; </w:t>
      </w:r>
      <w:r w:rsidRPr="00033231">
        <w:t>elle tremblait de tout son être</w:t>
      </w:r>
      <w:r w:rsidR="004F69D6">
        <w:t xml:space="preserve"> ; </w:t>
      </w:r>
      <w:r w:rsidRPr="00033231">
        <w:t>ses forces l</w:t>
      </w:r>
      <w:r w:rsidR="004F69D6">
        <w:t>’</w:t>
      </w:r>
      <w:r w:rsidRPr="00033231">
        <w:t>abandonnèrent</w:t>
      </w:r>
      <w:r w:rsidR="004F69D6">
        <w:t xml:space="preserve">. </w:t>
      </w:r>
      <w:r w:rsidRPr="00033231">
        <w:t>Je la plaçai sur le sofa</w:t>
      </w:r>
      <w:r w:rsidR="004F69D6">
        <w:t xml:space="preserve">, </w:t>
      </w:r>
      <w:r w:rsidRPr="00033231">
        <w:t>je la r</w:t>
      </w:r>
      <w:r w:rsidRPr="00033231">
        <w:t>e</w:t>
      </w:r>
      <w:r w:rsidRPr="00033231">
        <w:t>gardai le temps nécessaire pour voir qu</w:t>
      </w:r>
      <w:r w:rsidR="004F69D6">
        <w:t>’</w:t>
      </w:r>
      <w:r w:rsidRPr="00033231">
        <w:t>elle n</w:t>
      </w:r>
      <w:r w:rsidR="004F69D6">
        <w:t>’</w:t>
      </w:r>
      <w:r w:rsidRPr="00033231">
        <w:t xml:space="preserve">était pas </w:t>
      </w:r>
      <w:r w:rsidRPr="00033231">
        <w:lastRenderedPageBreak/>
        <w:t>évanouie</w:t>
      </w:r>
      <w:r w:rsidR="004F69D6">
        <w:t xml:space="preserve">, </w:t>
      </w:r>
      <w:r w:rsidRPr="00033231">
        <w:t>ce dont elle m</w:t>
      </w:r>
      <w:r w:rsidR="004F69D6">
        <w:t>’</w:t>
      </w:r>
      <w:r w:rsidRPr="00033231">
        <w:t>assura par un divin sourire</w:t>
      </w:r>
      <w:r w:rsidR="004F69D6">
        <w:t xml:space="preserve"> ; </w:t>
      </w:r>
      <w:r w:rsidRPr="00033231">
        <w:t>je l</w:t>
      </w:r>
      <w:r w:rsidR="004F69D6">
        <w:t>’</w:t>
      </w:r>
      <w:r w:rsidRPr="00033231">
        <w:t>embrassai</w:t>
      </w:r>
      <w:r w:rsidR="004F69D6">
        <w:t xml:space="preserve">, </w:t>
      </w:r>
      <w:r w:rsidRPr="00033231">
        <w:t>et je ne pourrais me rendre compte de ce qui se passa dans l</w:t>
      </w:r>
      <w:r w:rsidR="004F69D6">
        <w:t>’</w:t>
      </w:r>
      <w:r w:rsidRPr="00033231">
        <w:t>intervalle de cinq minutes</w:t>
      </w:r>
      <w:r w:rsidR="004F69D6">
        <w:t xml:space="preserve">. </w:t>
      </w:r>
      <w:r w:rsidRPr="00033231">
        <w:t>Elle m</w:t>
      </w:r>
      <w:r w:rsidR="004F69D6">
        <w:t>’</w:t>
      </w:r>
      <w:r w:rsidRPr="00033231">
        <w:t>a dit depuis</w:t>
      </w:r>
      <w:r w:rsidR="004F69D6">
        <w:t xml:space="preserve">, </w:t>
      </w:r>
      <w:r w:rsidRPr="00033231">
        <w:t>en pleurant</w:t>
      </w:r>
      <w:r w:rsidR="004F69D6">
        <w:t xml:space="preserve">, </w:t>
      </w:r>
      <w:r w:rsidRPr="00033231">
        <w:t>en riant et en tremblant</w:t>
      </w:r>
      <w:r w:rsidR="004F69D6">
        <w:t xml:space="preserve">, </w:t>
      </w:r>
      <w:r w:rsidRPr="00033231">
        <w:t>que je devins terrible et que je me donnai au démon</w:t>
      </w:r>
      <w:r w:rsidR="004F69D6">
        <w:t xml:space="preserve"> ; </w:t>
      </w:r>
      <w:r w:rsidRPr="00033231">
        <w:t>elle m</w:t>
      </w:r>
      <w:r w:rsidR="004F69D6">
        <w:t>’</w:t>
      </w:r>
      <w:r w:rsidRPr="00033231">
        <w:t>a dit que je la quittai et fis un bond à travers la chambre</w:t>
      </w:r>
      <w:r w:rsidR="004F69D6">
        <w:t xml:space="preserve">, </w:t>
      </w:r>
      <w:r w:rsidRPr="00033231">
        <w:t xml:space="preserve">que </w:t>
      </w:r>
      <w:r w:rsidR="004F69D6">
        <w:t>M. </w:t>
      </w:r>
      <w:proofErr w:type="spellStart"/>
      <w:r w:rsidRPr="00033231">
        <w:t>Sympson</w:t>
      </w:r>
      <w:proofErr w:type="spellEnd"/>
      <w:r w:rsidRPr="00033231">
        <w:t xml:space="preserve"> disparut à travers la porte comme s</w:t>
      </w:r>
      <w:r w:rsidR="004F69D6">
        <w:t>’</w:t>
      </w:r>
      <w:r w:rsidRPr="00033231">
        <w:t>il eût été emporté par un canon</w:t>
      </w:r>
      <w:r w:rsidR="004F69D6">
        <w:t xml:space="preserve"> ; </w:t>
      </w:r>
      <w:r w:rsidRPr="00033231">
        <w:t>je disparus aussi</w:t>
      </w:r>
      <w:r w:rsidR="004F69D6">
        <w:t xml:space="preserve">, </w:t>
      </w:r>
      <w:r w:rsidRPr="00033231">
        <w:t>et elle e</w:t>
      </w:r>
      <w:r w:rsidRPr="00033231">
        <w:t>n</w:t>
      </w:r>
      <w:r w:rsidRPr="00033231">
        <w:t xml:space="preserve">tendit </w:t>
      </w:r>
      <w:proofErr w:type="spellStart"/>
      <w:r w:rsidRPr="00033231">
        <w:t>mistress</w:t>
      </w:r>
      <w:proofErr w:type="spellEnd"/>
      <w:r w:rsidRPr="00033231">
        <w:t xml:space="preserve"> Gill pousser des cris d</w:t>
      </w:r>
      <w:r w:rsidR="004F69D6">
        <w:t>’</w:t>
      </w:r>
      <w:r w:rsidRPr="00033231">
        <w:t>effroi</w:t>
      </w:r>
      <w:r w:rsidR="004F69D6">
        <w:t>.</w:t>
      </w:r>
    </w:p>
    <w:p w14:paraId="37036308" w14:textId="340399B7" w:rsidR="004F69D6" w:rsidRDefault="00000000" w:rsidP="0021796F">
      <w:proofErr w:type="spellStart"/>
      <w:r w:rsidRPr="00033231">
        <w:t>Mistress</w:t>
      </w:r>
      <w:proofErr w:type="spellEnd"/>
      <w:r w:rsidRPr="00033231">
        <w:t xml:space="preserve"> Gill criait encore lorsque je revins à moi</w:t>
      </w:r>
      <w:r w:rsidR="004F69D6">
        <w:t xml:space="preserve"> : </w:t>
      </w:r>
      <w:r w:rsidRPr="00033231">
        <w:t>j</w:t>
      </w:r>
      <w:r w:rsidR="004F69D6">
        <w:t>’</w:t>
      </w:r>
      <w:r w:rsidRPr="00033231">
        <w:t>étais alors dans un autre appartement</w:t>
      </w:r>
      <w:r w:rsidR="004F69D6">
        <w:t xml:space="preserve">, </w:t>
      </w:r>
      <w:r w:rsidRPr="00033231">
        <w:t>le parloir aux boiseries de chêne</w:t>
      </w:r>
      <w:r w:rsidR="004F69D6">
        <w:t xml:space="preserve">, </w:t>
      </w:r>
      <w:r w:rsidRPr="00033231">
        <w:t>je crois</w:t>
      </w:r>
      <w:r w:rsidR="004F69D6">
        <w:t xml:space="preserve"> ; </w:t>
      </w:r>
      <w:r w:rsidRPr="00033231">
        <w:t xml:space="preserve">je tenais </w:t>
      </w:r>
      <w:r w:rsidR="004F69D6">
        <w:t>M. </w:t>
      </w:r>
      <w:proofErr w:type="spellStart"/>
      <w:r w:rsidRPr="00033231">
        <w:t>Sympson</w:t>
      </w:r>
      <w:proofErr w:type="spellEnd"/>
      <w:r w:rsidRPr="00033231">
        <w:t xml:space="preserve"> terrassé devant moi sur une chaise</w:t>
      </w:r>
      <w:r w:rsidR="004F69D6">
        <w:t xml:space="preserve">, </w:t>
      </w:r>
      <w:r w:rsidRPr="00033231">
        <w:t>ma main sur sa cravate</w:t>
      </w:r>
      <w:r w:rsidR="004F69D6">
        <w:t xml:space="preserve">. </w:t>
      </w:r>
      <w:r w:rsidRPr="00033231">
        <w:t>Ses yeux roulaient dans sa tête</w:t>
      </w:r>
      <w:r w:rsidR="004F69D6">
        <w:t xml:space="preserve"> ; </w:t>
      </w:r>
      <w:r w:rsidRPr="00033231">
        <w:t>je l</w:t>
      </w:r>
      <w:r w:rsidR="004F69D6">
        <w:t>’</w:t>
      </w:r>
      <w:r w:rsidRPr="00033231">
        <w:t>étranglais</w:t>
      </w:r>
      <w:r w:rsidR="004F69D6">
        <w:t xml:space="preserve">, </w:t>
      </w:r>
      <w:r w:rsidRPr="00033231">
        <w:t>je crois</w:t>
      </w:r>
      <w:r w:rsidR="004F69D6">
        <w:t xml:space="preserve">. </w:t>
      </w:r>
      <w:r w:rsidRPr="00033231">
        <w:t>La femme de charge était là</w:t>
      </w:r>
      <w:r w:rsidR="004F69D6">
        <w:t xml:space="preserve">, </w:t>
      </w:r>
      <w:r w:rsidRPr="00033231">
        <w:t>se to</w:t>
      </w:r>
      <w:r w:rsidRPr="00033231">
        <w:t>r</w:t>
      </w:r>
      <w:r w:rsidRPr="00033231">
        <w:t>dant les mains</w:t>
      </w:r>
      <w:r w:rsidR="004F69D6">
        <w:t xml:space="preserve">, </w:t>
      </w:r>
      <w:r w:rsidRPr="00033231">
        <w:t>me suppliant de le laisser</w:t>
      </w:r>
      <w:r w:rsidR="004F69D6">
        <w:t xml:space="preserve"> ; </w:t>
      </w:r>
      <w:r w:rsidRPr="00033231">
        <w:t>je le laissai alors</w:t>
      </w:r>
      <w:r w:rsidR="004F69D6">
        <w:t xml:space="preserve">, </w:t>
      </w:r>
      <w:r w:rsidRPr="00033231">
        <w:t>et me sentis froid comme le marbre</w:t>
      </w:r>
      <w:r w:rsidR="004F69D6">
        <w:t xml:space="preserve">. </w:t>
      </w:r>
      <w:r w:rsidRPr="00033231">
        <w:t xml:space="preserve">Mais je dis à </w:t>
      </w:r>
      <w:proofErr w:type="spellStart"/>
      <w:r w:rsidRPr="00033231">
        <w:t>mistress</w:t>
      </w:r>
      <w:proofErr w:type="spellEnd"/>
      <w:r w:rsidRPr="00033231">
        <w:t xml:space="preserve"> Gill d</w:t>
      </w:r>
      <w:r w:rsidR="004F69D6">
        <w:t>’</w:t>
      </w:r>
      <w:r w:rsidRPr="00033231">
        <w:t>aller à l</w:t>
      </w:r>
      <w:r w:rsidR="004F69D6">
        <w:t>’</w:t>
      </w:r>
      <w:r w:rsidRPr="00033231">
        <w:t>instant chercher une chaise de poste à l</w:t>
      </w:r>
      <w:r w:rsidR="004F69D6">
        <w:t>’</w:t>
      </w:r>
      <w:r w:rsidRPr="00033231">
        <w:t xml:space="preserve">auberge de </w:t>
      </w:r>
      <w:r w:rsidRPr="00033231">
        <w:rPr>
          <w:i/>
          <w:iCs/>
        </w:rPr>
        <w:t>la Maison-Rouge</w:t>
      </w:r>
      <w:r w:rsidR="004F69D6">
        <w:rPr>
          <w:i/>
          <w:iCs/>
        </w:rPr>
        <w:t xml:space="preserve">, </w:t>
      </w:r>
      <w:r w:rsidRPr="00033231">
        <w:t>et j</w:t>
      </w:r>
      <w:r w:rsidR="004F69D6">
        <w:t>’</w:t>
      </w:r>
      <w:r w:rsidRPr="00033231">
        <w:t xml:space="preserve">avertis </w:t>
      </w:r>
      <w:r w:rsidR="004F69D6">
        <w:t>M. </w:t>
      </w:r>
      <w:proofErr w:type="spellStart"/>
      <w:r w:rsidRPr="00033231">
        <w:t>Sympson</w:t>
      </w:r>
      <w:proofErr w:type="spellEnd"/>
      <w:r w:rsidRPr="00033231">
        <w:t xml:space="preserve"> qu</w:t>
      </w:r>
      <w:r w:rsidR="004F69D6">
        <w:t>’</w:t>
      </w:r>
      <w:r w:rsidRPr="00033231">
        <w:t xml:space="preserve">il eût à quitter </w:t>
      </w:r>
      <w:proofErr w:type="spellStart"/>
      <w:r w:rsidRPr="00033231">
        <w:t>Fiel</w:t>
      </w:r>
      <w:r w:rsidRPr="00033231">
        <w:t>d</w:t>
      </w:r>
      <w:r w:rsidRPr="00033231">
        <w:t>head</w:t>
      </w:r>
      <w:proofErr w:type="spellEnd"/>
      <w:r w:rsidRPr="00033231">
        <w:t xml:space="preserve"> aussitôt qu</w:t>
      </w:r>
      <w:r w:rsidR="004F69D6">
        <w:t>’</w:t>
      </w:r>
      <w:r w:rsidRPr="00033231">
        <w:t>elle serait arrivée</w:t>
      </w:r>
      <w:r w:rsidR="004F69D6">
        <w:t xml:space="preserve">. </w:t>
      </w:r>
      <w:r w:rsidRPr="00033231">
        <w:t>Quoique effrayé et hors de lui</w:t>
      </w:r>
      <w:r w:rsidR="004F69D6">
        <w:t xml:space="preserve">, </w:t>
      </w:r>
      <w:r w:rsidRPr="00033231">
        <w:t>il répondit qu</w:t>
      </w:r>
      <w:r w:rsidR="004F69D6">
        <w:t>’</w:t>
      </w:r>
      <w:r w:rsidRPr="00033231">
        <w:t>il ne partirait pas</w:t>
      </w:r>
      <w:r w:rsidR="004F69D6">
        <w:t xml:space="preserve">. </w:t>
      </w:r>
      <w:r w:rsidRPr="00033231">
        <w:t>Répétant le premier ordre</w:t>
      </w:r>
      <w:r w:rsidR="004F69D6">
        <w:t xml:space="preserve">, </w:t>
      </w:r>
      <w:r w:rsidRPr="00033231">
        <w:t>j</w:t>
      </w:r>
      <w:r w:rsidR="004F69D6">
        <w:t>’</w:t>
      </w:r>
      <w:r w:rsidRPr="00033231">
        <w:t>y ajoutai celui d</w:t>
      </w:r>
      <w:r w:rsidR="004F69D6">
        <w:t>’</w:t>
      </w:r>
      <w:r w:rsidRPr="00033231">
        <w:t>aller chercher un constable</w:t>
      </w:r>
      <w:r w:rsidR="004F69D6">
        <w:t xml:space="preserve"> ; </w:t>
      </w:r>
      <w:r w:rsidRPr="00033231">
        <w:t>je lui dis</w:t>
      </w:r>
      <w:r w:rsidR="004F69D6">
        <w:t> :</w:t>
      </w:r>
    </w:p>
    <w:p w14:paraId="124689EF" w14:textId="5D2D8991" w:rsidR="00000000" w:rsidRPr="00033231" w:rsidRDefault="004F69D6" w:rsidP="0021796F">
      <w:r>
        <w:t>« </w:t>
      </w:r>
      <w:r w:rsidR="00000000" w:rsidRPr="00033231">
        <w:t>Vous partirez</w:t>
      </w:r>
      <w:r>
        <w:t xml:space="preserve">, </w:t>
      </w:r>
      <w:r w:rsidR="00000000" w:rsidRPr="00033231">
        <w:t>de gré ou de force</w:t>
      </w:r>
      <w:r>
        <w:t>. »</w:t>
      </w:r>
    </w:p>
    <w:p w14:paraId="12F6D1A2" w14:textId="77777777" w:rsidR="004F69D6" w:rsidRDefault="00000000" w:rsidP="0021796F">
      <w:r w:rsidRPr="00033231">
        <w:t>Il menaça de poursuites</w:t>
      </w:r>
      <w:r w:rsidR="004F69D6">
        <w:t xml:space="preserve"> ; </w:t>
      </w:r>
      <w:r w:rsidRPr="00033231">
        <w:t>je ne m</w:t>
      </w:r>
      <w:r w:rsidR="004F69D6">
        <w:t>’</w:t>
      </w:r>
      <w:r w:rsidRPr="00033231">
        <w:t>inquiétais de rien</w:t>
      </w:r>
      <w:r w:rsidR="004F69D6">
        <w:t xml:space="preserve"> ; </w:t>
      </w:r>
      <w:r w:rsidRPr="00033231">
        <w:t>je l</w:t>
      </w:r>
      <w:r w:rsidR="004F69D6">
        <w:t>’</w:t>
      </w:r>
      <w:r w:rsidRPr="00033231">
        <w:t>avais dominé une fois déjà</w:t>
      </w:r>
      <w:r w:rsidR="004F69D6">
        <w:t xml:space="preserve">, </w:t>
      </w:r>
      <w:r w:rsidRPr="00033231">
        <w:t>non pas aussi terriblement que maintenant</w:t>
      </w:r>
      <w:r w:rsidR="004F69D6">
        <w:t xml:space="preserve">, </w:t>
      </w:r>
      <w:r w:rsidRPr="00033231">
        <w:t>mais avec autant d</w:t>
      </w:r>
      <w:r w:rsidR="004F69D6">
        <w:t>’</w:t>
      </w:r>
      <w:r w:rsidRPr="00033231">
        <w:t>autorité</w:t>
      </w:r>
      <w:r w:rsidR="004F69D6">
        <w:t xml:space="preserve">. </w:t>
      </w:r>
      <w:r w:rsidRPr="00033231">
        <w:t>C</w:t>
      </w:r>
      <w:r w:rsidR="004F69D6">
        <w:t>’</w:t>
      </w:r>
      <w:r w:rsidRPr="00033231">
        <w:t xml:space="preserve">était une nuit que des voleurs attaquèrent la maison de </w:t>
      </w:r>
      <w:proofErr w:type="spellStart"/>
      <w:r w:rsidRPr="00033231">
        <w:t>Sympson</w:t>
      </w:r>
      <w:proofErr w:type="spellEnd"/>
      <w:r w:rsidRPr="00033231">
        <w:t>-Grove</w:t>
      </w:r>
      <w:r w:rsidR="004F69D6">
        <w:t xml:space="preserve">. </w:t>
      </w:r>
      <w:r w:rsidRPr="00033231">
        <w:t>Dans sa misérable couardise</w:t>
      </w:r>
      <w:r w:rsidR="004F69D6">
        <w:t xml:space="preserve">, </w:t>
      </w:r>
      <w:r w:rsidRPr="00033231">
        <w:t>il se fût contenté d</w:t>
      </w:r>
      <w:r w:rsidR="004F69D6">
        <w:t>’</w:t>
      </w:r>
      <w:r w:rsidRPr="00033231">
        <w:t>appeler vainement au secours sans oser se défendre</w:t>
      </w:r>
      <w:r w:rsidR="004F69D6">
        <w:t xml:space="preserve">. </w:t>
      </w:r>
      <w:r w:rsidRPr="00033231">
        <w:t>J</w:t>
      </w:r>
      <w:r w:rsidR="004F69D6">
        <w:t>’</w:t>
      </w:r>
      <w:r w:rsidRPr="00033231">
        <w:t>avais alors été obligé de prot</w:t>
      </w:r>
      <w:r w:rsidRPr="00033231">
        <w:t>é</w:t>
      </w:r>
      <w:r w:rsidRPr="00033231">
        <w:t>ger sa famille et sa demeure en le dominant</w:t>
      </w:r>
      <w:r w:rsidR="004F69D6">
        <w:t xml:space="preserve">, </w:t>
      </w:r>
      <w:r w:rsidRPr="00033231">
        <w:t>et j</w:t>
      </w:r>
      <w:r w:rsidR="004F69D6">
        <w:t>’</w:t>
      </w:r>
      <w:r w:rsidRPr="00033231">
        <w:t>avais réussi</w:t>
      </w:r>
      <w:r w:rsidR="004F69D6">
        <w:t xml:space="preserve">. </w:t>
      </w:r>
      <w:r w:rsidRPr="00033231">
        <w:t>Cette fois je demeurai avec lui jusqu</w:t>
      </w:r>
      <w:r w:rsidR="004F69D6">
        <w:t>’</w:t>
      </w:r>
      <w:r w:rsidRPr="00033231">
        <w:t>à ce que la chaise arrivât</w:t>
      </w:r>
      <w:r w:rsidR="004F69D6">
        <w:t xml:space="preserve">, </w:t>
      </w:r>
      <w:r w:rsidRPr="00033231">
        <w:t>et je l</w:t>
      </w:r>
      <w:r w:rsidR="004F69D6">
        <w:t>’</w:t>
      </w:r>
      <w:r w:rsidRPr="00033231">
        <w:t>y accompagnai</w:t>
      </w:r>
      <w:r w:rsidR="004F69D6">
        <w:t xml:space="preserve"> ; </w:t>
      </w:r>
      <w:r w:rsidRPr="00033231">
        <w:t>il m</w:t>
      </w:r>
      <w:r w:rsidR="004F69D6">
        <w:t>’</w:t>
      </w:r>
      <w:r w:rsidRPr="00033231">
        <w:t xml:space="preserve">injuria pendant tout ce </w:t>
      </w:r>
      <w:r w:rsidRPr="00033231">
        <w:lastRenderedPageBreak/>
        <w:t>temps</w:t>
      </w:r>
      <w:r w:rsidR="004F69D6">
        <w:t xml:space="preserve">. </w:t>
      </w:r>
      <w:r w:rsidRPr="00033231">
        <w:t>Il était aussi effaré qu</w:t>
      </w:r>
      <w:r w:rsidR="004F69D6">
        <w:t>’</w:t>
      </w:r>
      <w:r w:rsidRPr="00033231">
        <w:t>enragé</w:t>
      </w:r>
      <w:r w:rsidR="004F69D6">
        <w:t xml:space="preserve"> ; </w:t>
      </w:r>
      <w:r w:rsidRPr="00033231">
        <w:t>il eût bien voulu résister</w:t>
      </w:r>
      <w:r w:rsidR="004F69D6">
        <w:t xml:space="preserve">, </w:t>
      </w:r>
      <w:r w:rsidRPr="00033231">
        <w:t>mais il ne s</w:t>
      </w:r>
      <w:r w:rsidRPr="00033231">
        <w:t>a</w:t>
      </w:r>
      <w:r w:rsidRPr="00033231">
        <w:t>vait comment</w:t>
      </w:r>
      <w:r w:rsidR="004F69D6">
        <w:t xml:space="preserve">. </w:t>
      </w:r>
      <w:r w:rsidRPr="00033231">
        <w:t>Il demanda que sa femme et ses filles partissent avec lui</w:t>
      </w:r>
      <w:r w:rsidR="004F69D6">
        <w:t xml:space="preserve">. </w:t>
      </w:r>
      <w:r w:rsidRPr="00033231">
        <w:t>Je lui dis qu</w:t>
      </w:r>
      <w:r w:rsidR="004F69D6">
        <w:t>’</w:t>
      </w:r>
      <w:r w:rsidRPr="00033231">
        <w:t>elles le suivraient aussitôt qu</w:t>
      </w:r>
      <w:r w:rsidR="004F69D6">
        <w:t>’</w:t>
      </w:r>
      <w:r w:rsidRPr="00033231">
        <w:t>elles auraient eu le temps de se préparer</w:t>
      </w:r>
      <w:r w:rsidR="004F69D6">
        <w:t xml:space="preserve">. </w:t>
      </w:r>
      <w:r w:rsidRPr="00033231">
        <w:t>Sa rage</w:t>
      </w:r>
      <w:r w:rsidR="004F69D6">
        <w:t xml:space="preserve">, </w:t>
      </w:r>
      <w:r w:rsidRPr="00033231">
        <w:t>son agitation</w:t>
      </w:r>
      <w:r w:rsidR="004F69D6">
        <w:t xml:space="preserve">, </w:t>
      </w:r>
      <w:r w:rsidRPr="00033231">
        <w:t>étaient ine</w:t>
      </w:r>
      <w:r w:rsidRPr="00033231">
        <w:t>x</w:t>
      </w:r>
      <w:r w:rsidRPr="00033231">
        <w:t>primables</w:t>
      </w:r>
      <w:r w:rsidR="004F69D6">
        <w:t xml:space="preserve"> ; </w:t>
      </w:r>
      <w:r w:rsidRPr="00033231">
        <w:t>mais c</w:t>
      </w:r>
      <w:r w:rsidR="004F69D6">
        <w:t>’</w:t>
      </w:r>
      <w:r w:rsidRPr="00033231">
        <w:t>était une furie incapable d</w:t>
      </w:r>
      <w:r w:rsidR="004F69D6">
        <w:t>’</w:t>
      </w:r>
      <w:r w:rsidRPr="00033231">
        <w:t>action</w:t>
      </w:r>
      <w:r w:rsidR="004F69D6">
        <w:t xml:space="preserve">. </w:t>
      </w:r>
      <w:r w:rsidRPr="00033231">
        <w:t>Cet ho</w:t>
      </w:r>
      <w:r w:rsidRPr="00033231">
        <w:t>m</w:t>
      </w:r>
      <w:r w:rsidRPr="00033231">
        <w:t>me</w:t>
      </w:r>
      <w:r w:rsidR="004F69D6">
        <w:t xml:space="preserve">, </w:t>
      </w:r>
      <w:r w:rsidRPr="00033231">
        <w:t>convenablement manié</w:t>
      </w:r>
      <w:r w:rsidR="004F69D6">
        <w:t xml:space="preserve">, </w:t>
      </w:r>
      <w:r w:rsidRPr="00033231">
        <w:t>devait toujours demeurer i</w:t>
      </w:r>
      <w:r w:rsidRPr="00033231">
        <w:t>m</w:t>
      </w:r>
      <w:r w:rsidRPr="00033231">
        <w:t>pui</w:t>
      </w:r>
      <w:r w:rsidRPr="00033231">
        <w:t>s</w:t>
      </w:r>
      <w:r w:rsidRPr="00033231">
        <w:t>sant</w:t>
      </w:r>
      <w:r w:rsidR="004F69D6">
        <w:t xml:space="preserve">. </w:t>
      </w:r>
      <w:r w:rsidRPr="00033231">
        <w:t>Je sais qu</w:t>
      </w:r>
      <w:r w:rsidR="004F69D6">
        <w:t>’</w:t>
      </w:r>
      <w:r w:rsidRPr="00033231">
        <w:t>il n</w:t>
      </w:r>
      <w:r w:rsidR="004F69D6">
        <w:t>’</w:t>
      </w:r>
      <w:r w:rsidRPr="00033231">
        <w:t>emploiera jamais la loi contre moi</w:t>
      </w:r>
      <w:r w:rsidR="004F69D6">
        <w:t xml:space="preserve">. </w:t>
      </w:r>
      <w:r w:rsidRPr="00033231">
        <w:t>Je sais que sa femme</w:t>
      </w:r>
      <w:r w:rsidR="004F69D6">
        <w:t xml:space="preserve">, </w:t>
      </w:r>
      <w:r w:rsidRPr="00033231">
        <w:t>qu</w:t>
      </w:r>
      <w:r w:rsidR="004F69D6">
        <w:t>’</w:t>
      </w:r>
      <w:r w:rsidRPr="00033231">
        <w:t>il tyrannise sans cesse dans les bagatelles</w:t>
      </w:r>
      <w:r w:rsidR="004F69D6">
        <w:t xml:space="preserve">, </w:t>
      </w:r>
      <w:r w:rsidRPr="00033231">
        <w:t>le guide dans les affaires d</w:t>
      </w:r>
      <w:r w:rsidR="004F69D6">
        <w:t>’</w:t>
      </w:r>
      <w:r w:rsidRPr="00033231">
        <w:t>importance</w:t>
      </w:r>
      <w:r w:rsidR="004F69D6">
        <w:t xml:space="preserve">. </w:t>
      </w:r>
      <w:r w:rsidRPr="00033231">
        <w:t>J</w:t>
      </w:r>
      <w:r w:rsidR="004F69D6">
        <w:t>’</w:t>
      </w:r>
      <w:r w:rsidRPr="00033231">
        <w:t>ai depuis longtemps g</w:t>
      </w:r>
      <w:r w:rsidRPr="00033231">
        <w:t>a</w:t>
      </w:r>
      <w:r w:rsidRPr="00033231">
        <w:t>gné la gratitude de la mère par mon dévouement à son fils</w:t>
      </w:r>
      <w:r w:rsidR="004F69D6">
        <w:t xml:space="preserve">. </w:t>
      </w:r>
      <w:r w:rsidRPr="00033231">
        <w:t>Dans quelques maladies d</w:t>
      </w:r>
      <w:r w:rsidR="004F69D6">
        <w:t>’</w:t>
      </w:r>
      <w:r w:rsidRPr="00033231">
        <w:t>Henry</w:t>
      </w:r>
      <w:r w:rsidR="004F69D6">
        <w:t xml:space="preserve">, </w:t>
      </w:r>
      <w:r w:rsidRPr="00033231">
        <w:t>je l</w:t>
      </w:r>
      <w:r w:rsidR="004F69D6">
        <w:t>’</w:t>
      </w:r>
      <w:r w:rsidRPr="00033231">
        <w:t>ai soigné</w:t>
      </w:r>
      <w:r w:rsidR="004F69D6">
        <w:t xml:space="preserve">, </w:t>
      </w:r>
      <w:r w:rsidRPr="00033231">
        <w:t>mieux</w:t>
      </w:r>
      <w:r w:rsidR="004F69D6">
        <w:t xml:space="preserve">, </w:t>
      </w:r>
      <w:r w:rsidRPr="00033231">
        <w:t>dit-elle</w:t>
      </w:r>
      <w:r w:rsidR="004F69D6">
        <w:t xml:space="preserve">, </w:t>
      </w:r>
      <w:r w:rsidRPr="00033231">
        <w:t>qu</w:t>
      </w:r>
      <w:r w:rsidR="004F69D6">
        <w:t>’</w:t>
      </w:r>
      <w:r w:rsidRPr="00033231">
        <w:t>aucune femme n</w:t>
      </w:r>
      <w:r w:rsidR="004F69D6">
        <w:t>’</w:t>
      </w:r>
      <w:r w:rsidRPr="00033231">
        <w:t>eût pu le faire</w:t>
      </w:r>
      <w:r w:rsidR="004F69D6">
        <w:t xml:space="preserve"> : </w:t>
      </w:r>
      <w:r w:rsidRPr="00033231">
        <w:t>elle n</w:t>
      </w:r>
      <w:r w:rsidR="004F69D6">
        <w:t>’</w:t>
      </w:r>
      <w:r w:rsidRPr="00033231">
        <w:t>oubliera jamais cela</w:t>
      </w:r>
      <w:r w:rsidR="004F69D6">
        <w:t xml:space="preserve">. </w:t>
      </w:r>
      <w:r w:rsidRPr="00033231">
        <w:t>Elle et ses filles m</w:t>
      </w:r>
      <w:r w:rsidR="004F69D6">
        <w:t>’</w:t>
      </w:r>
      <w:r w:rsidRPr="00033231">
        <w:t>ont quitté aujourd</w:t>
      </w:r>
      <w:r w:rsidR="004F69D6">
        <w:t>’</w:t>
      </w:r>
      <w:r w:rsidRPr="00033231">
        <w:t>hui dans une constern</w:t>
      </w:r>
      <w:r w:rsidRPr="00033231">
        <w:t>a</w:t>
      </w:r>
      <w:r w:rsidRPr="00033231">
        <w:t>tion muette et irritée</w:t>
      </w:r>
      <w:r w:rsidR="004F69D6">
        <w:t xml:space="preserve">, </w:t>
      </w:r>
      <w:r w:rsidRPr="00033231">
        <w:t>mais elle me respecte</w:t>
      </w:r>
      <w:r w:rsidR="004F69D6">
        <w:t xml:space="preserve">. </w:t>
      </w:r>
      <w:r w:rsidRPr="00033231">
        <w:t>Lorsque Henry s</w:t>
      </w:r>
      <w:r w:rsidR="004F69D6">
        <w:t>’</w:t>
      </w:r>
      <w:r w:rsidRPr="00033231">
        <w:t>est pendu à mon cou</w:t>
      </w:r>
      <w:r w:rsidR="004F69D6">
        <w:t xml:space="preserve">, </w:t>
      </w:r>
      <w:r w:rsidRPr="00033231">
        <w:t>pendant que j</w:t>
      </w:r>
      <w:r w:rsidR="004F69D6">
        <w:t>’</w:t>
      </w:r>
      <w:r w:rsidRPr="00033231">
        <w:t>arrangeais son manteau pour qu</w:t>
      </w:r>
      <w:r w:rsidR="004F69D6">
        <w:t>’</w:t>
      </w:r>
      <w:r w:rsidRPr="00033231">
        <w:t>il n</w:t>
      </w:r>
      <w:r w:rsidR="004F69D6">
        <w:t>’</w:t>
      </w:r>
      <w:r w:rsidRPr="00033231">
        <w:t>eût pas froid</w:t>
      </w:r>
      <w:r w:rsidR="004F69D6">
        <w:t xml:space="preserve">, </w:t>
      </w:r>
      <w:r w:rsidRPr="00033231">
        <w:t>bien qu</w:t>
      </w:r>
      <w:r w:rsidR="004F69D6">
        <w:t>’</w:t>
      </w:r>
      <w:r w:rsidRPr="00033231">
        <w:t>elle détournât la tête</w:t>
      </w:r>
      <w:r w:rsidR="004F69D6">
        <w:t xml:space="preserve">, </w:t>
      </w:r>
      <w:r w:rsidRPr="00033231">
        <w:t>j</w:t>
      </w:r>
      <w:r w:rsidR="004F69D6">
        <w:t>’</w:t>
      </w:r>
      <w:r w:rsidRPr="00033231">
        <w:t>ai vu les larmes jaillir de ses yeux</w:t>
      </w:r>
      <w:r w:rsidR="004F69D6">
        <w:t xml:space="preserve">. </w:t>
      </w:r>
      <w:r w:rsidRPr="00033231">
        <w:t>Elle plaidera ma cause avec d</w:t>
      </w:r>
      <w:r w:rsidR="004F69D6">
        <w:t>’</w:t>
      </w:r>
      <w:r w:rsidRPr="00033231">
        <w:t>autant plus de zèle</w:t>
      </w:r>
      <w:r w:rsidR="004F69D6">
        <w:t xml:space="preserve">, </w:t>
      </w:r>
      <w:r w:rsidRPr="00033231">
        <w:t>parce qu</w:t>
      </w:r>
      <w:r w:rsidR="004F69D6">
        <w:t>’</w:t>
      </w:r>
      <w:r w:rsidRPr="00033231">
        <w:t>il m</w:t>
      </w:r>
      <w:r w:rsidR="004F69D6">
        <w:t>’</w:t>
      </w:r>
      <w:r w:rsidRPr="00033231">
        <w:t>a quitté en colère</w:t>
      </w:r>
      <w:r w:rsidR="004F69D6">
        <w:t xml:space="preserve">. </w:t>
      </w:r>
      <w:r w:rsidRPr="00033231">
        <w:t>Je suis content de cela</w:t>
      </w:r>
      <w:r w:rsidR="004F69D6">
        <w:t xml:space="preserve">, </w:t>
      </w:r>
      <w:r w:rsidRPr="00033231">
        <w:t>non pour moi</w:t>
      </w:r>
      <w:r w:rsidR="004F69D6">
        <w:t xml:space="preserve">, </w:t>
      </w:r>
      <w:r w:rsidRPr="00033231">
        <w:t>mais pour cette idole de ma vie</w:t>
      </w:r>
      <w:r w:rsidR="004F69D6">
        <w:t xml:space="preserve">, </w:t>
      </w:r>
      <w:r w:rsidRPr="00033231">
        <w:t>ma Shirley</w:t>
      </w:r>
      <w:r w:rsidR="004F69D6">
        <w:t>.</w:t>
      </w:r>
    </w:p>
    <w:p w14:paraId="7F5F5753" w14:textId="77777777" w:rsidR="004F69D6" w:rsidRDefault="00000000" w:rsidP="0021796F">
      <w:r w:rsidRPr="00033231">
        <w:t>Une semaine après il écrit encore</w:t>
      </w:r>
      <w:r w:rsidR="004F69D6">
        <w:t> :</w:t>
      </w:r>
    </w:p>
    <w:p w14:paraId="04C159D5" w14:textId="77777777" w:rsidR="004F69D6" w:rsidRDefault="00000000" w:rsidP="0021796F">
      <w:r w:rsidRPr="00033231">
        <w:t xml:space="preserve">Je suis maintenant à </w:t>
      </w:r>
      <w:proofErr w:type="spellStart"/>
      <w:r w:rsidRPr="00033231">
        <w:t>Stilbro</w:t>
      </w:r>
      <w:proofErr w:type="spellEnd"/>
      <w:r w:rsidR="004F69D6">
        <w:t xml:space="preserve">’ ; </w:t>
      </w:r>
      <w:r w:rsidRPr="00033231">
        <w:t>j</w:t>
      </w:r>
      <w:r w:rsidR="004F69D6">
        <w:t>’</w:t>
      </w:r>
      <w:r w:rsidRPr="00033231">
        <w:t>ai pris ma résidence temp</w:t>
      </w:r>
      <w:r w:rsidRPr="00033231">
        <w:t>o</w:t>
      </w:r>
      <w:r w:rsidRPr="00033231">
        <w:t>raire avec un ami</w:t>
      </w:r>
      <w:r w:rsidR="004F69D6">
        <w:t xml:space="preserve">, </w:t>
      </w:r>
      <w:r w:rsidRPr="00033231">
        <w:t>un commerçant</w:t>
      </w:r>
      <w:r w:rsidR="004F69D6">
        <w:t xml:space="preserve">, </w:t>
      </w:r>
      <w:r w:rsidRPr="00033231">
        <w:t>auquel je puis être utile dans ses affaires</w:t>
      </w:r>
      <w:r w:rsidR="004F69D6">
        <w:t xml:space="preserve">. </w:t>
      </w:r>
      <w:r w:rsidRPr="00033231">
        <w:t xml:space="preserve">Chaque jour je vais à cheval à </w:t>
      </w:r>
      <w:proofErr w:type="spellStart"/>
      <w:r w:rsidRPr="00033231">
        <w:t>Fieldhead</w:t>
      </w:r>
      <w:proofErr w:type="spellEnd"/>
      <w:r w:rsidR="004F69D6">
        <w:t xml:space="preserve">. </w:t>
      </w:r>
      <w:r w:rsidRPr="00033231">
        <w:t>Combien se passera-t-il de temps avant que je puisse appeler ce manoir ma maison</w:t>
      </w:r>
      <w:r w:rsidR="004F69D6">
        <w:t xml:space="preserve">, </w:t>
      </w:r>
      <w:r w:rsidRPr="00033231">
        <w:t>et la maîtresse ma femme</w:t>
      </w:r>
      <w:r w:rsidR="004F69D6">
        <w:t xml:space="preserve"> ? </w:t>
      </w:r>
      <w:r w:rsidRPr="00033231">
        <w:t>je ne suis pas content</w:t>
      </w:r>
      <w:r w:rsidR="004F69D6">
        <w:t xml:space="preserve">, </w:t>
      </w:r>
      <w:r w:rsidRPr="00033231">
        <w:t>je ne suis pas tranquille</w:t>
      </w:r>
      <w:r w:rsidR="004F69D6">
        <w:t xml:space="preserve">. </w:t>
      </w:r>
      <w:r w:rsidRPr="00033231">
        <w:t>Je suis quelquefois torturé</w:t>
      </w:r>
      <w:r w:rsidR="004F69D6">
        <w:t xml:space="preserve">. </w:t>
      </w:r>
      <w:r w:rsidRPr="00033231">
        <w:t>À la voir maintenant</w:t>
      </w:r>
      <w:r w:rsidR="004F69D6">
        <w:t xml:space="preserve">, </w:t>
      </w:r>
      <w:r w:rsidRPr="00033231">
        <w:t>on croirait que jamais elle n</w:t>
      </w:r>
      <w:r w:rsidR="004F69D6">
        <w:t>’</w:t>
      </w:r>
      <w:r w:rsidRPr="00033231">
        <w:t>a pressé sa joue contre mon épaule</w:t>
      </w:r>
      <w:r w:rsidR="004F69D6">
        <w:t xml:space="preserve">, </w:t>
      </w:r>
      <w:r w:rsidRPr="00033231">
        <w:t>que jamais elle ne s</w:t>
      </w:r>
      <w:r w:rsidR="004F69D6">
        <w:t>’</w:t>
      </w:r>
      <w:r w:rsidRPr="00033231">
        <w:t>est attachée à moi avec te</w:t>
      </w:r>
      <w:r w:rsidRPr="00033231">
        <w:t>n</w:t>
      </w:r>
      <w:r w:rsidRPr="00033231">
        <w:t>dresse et confiance</w:t>
      </w:r>
      <w:r w:rsidR="004F69D6">
        <w:t xml:space="preserve">. </w:t>
      </w:r>
      <w:r w:rsidRPr="00033231">
        <w:t>J</w:t>
      </w:r>
      <w:r w:rsidR="004F69D6">
        <w:t>’</w:t>
      </w:r>
      <w:r w:rsidRPr="00033231">
        <w:t>ai de l</w:t>
      </w:r>
      <w:r w:rsidR="004F69D6">
        <w:t>’</w:t>
      </w:r>
      <w:r w:rsidRPr="00033231">
        <w:t>inquiétude</w:t>
      </w:r>
      <w:r w:rsidR="004F69D6">
        <w:t xml:space="preserve"> ; </w:t>
      </w:r>
      <w:r w:rsidRPr="00033231">
        <w:t>elle me rend malhe</w:t>
      </w:r>
      <w:r w:rsidRPr="00033231">
        <w:t>u</w:t>
      </w:r>
      <w:r w:rsidRPr="00033231">
        <w:t>reux</w:t>
      </w:r>
      <w:r w:rsidR="004F69D6">
        <w:t xml:space="preserve">. </w:t>
      </w:r>
      <w:r w:rsidRPr="00033231">
        <w:t>Quand je la visite</w:t>
      </w:r>
      <w:r w:rsidR="004F69D6">
        <w:t xml:space="preserve">, </w:t>
      </w:r>
      <w:r w:rsidRPr="00033231">
        <w:t>elle m</w:t>
      </w:r>
      <w:r w:rsidR="004F69D6">
        <w:t>’</w:t>
      </w:r>
      <w:r w:rsidRPr="00033231">
        <w:t>évite</w:t>
      </w:r>
      <w:r w:rsidR="004F69D6">
        <w:t xml:space="preserve">, </w:t>
      </w:r>
      <w:r w:rsidRPr="00033231">
        <w:t>elle me fuit</w:t>
      </w:r>
      <w:r w:rsidR="004F69D6">
        <w:t xml:space="preserve">. </w:t>
      </w:r>
      <w:r w:rsidRPr="00033231">
        <w:t>Aujourd</w:t>
      </w:r>
      <w:r w:rsidR="004F69D6">
        <w:t>’</w:t>
      </w:r>
      <w:r w:rsidRPr="00033231">
        <w:t>hui j</w:t>
      </w:r>
      <w:r w:rsidR="004F69D6">
        <w:t>’</w:t>
      </w:r>
      <w:r w:rsidRPr="00033231">
        <w:t>ai rencontré une fois son visage</w:t>
      </w:r>
      <w:r w:rsidR="004F69D6">
        <w:t xml:space="preserve">, </w:t>
      </w:r>
      <w:r w:rsidRPr="00033231">
        <w:t xml:space="preserve">résolu </w:t>
      </w:r>
      <w:r w:rsidRPr="00033231">
        <w:lastRenderedPageBreak/>
        <w:t>à obtenir un plein r</w:t>
      </w:r>
      <w:r w:rsidRPr="00033231">
        <w:t>e</w:t>
      </w:r>
      <w:r w:rsidRPr="00033231">
        <w:t>gard de ses yeux noirs et profonds</w:t>
      </w:r>
      <w:r w:rsidR="004F69D6">
        <w:t xml:space="preserve"> ; </w:t>
      </w:r>
      <w:r w:rsidRPr="00033231">
        <w:t>il est difficile de décrire ce que j</w:t>
      </w:r>
      <w:r w:rsidR="004F69D6">
        <w:t>’</w:t>
      </w:r>
      <w:r w:rsidRPr="00033231">
        <w:t>ai lu dans ses yeux</w:t>
      </w:r>
      <w:r w:rsidR="004F69D6">
        <w:t xml:space="preserve">. </w:t>
      </w:r>
      <w:r w:rsidRPr="00033231">
        <w:t>Panthère</w:t>
      </w:r>
      <w:r w:rsidR="004F69D6">
        <w:t xml:space="preserve"> ! </w:t>
      </w:r>
      <w:r w:rsidRPr="00033231">
        <w:t>belle enfant des forêts</w:t>
      </w:r>
      <w:r w:rsidR="004F69D6">
        <w:t xml:space="preserve"> ! </w:t>
      </w:r>
      <w:r w:rsidRPr="00033231">
        <w:t>n</w:t>
      </w:r>
      <w:r w:rsidRPr="00033231">
        <w:t>a</w:t>
      </w:r>
      <w:r w:rsidRPr="00033231">
        <w:t>ture sauvage</w:t>
      </w:r>
      <w:r w:rsidR="004F69D6">
        <w:t xml:space="preserve">, </w:t>
      </w:r>
      <w:r w:rsidRPr="00033231">
        <w:t>indomptée</w:t>
      </w:r>
      <w:r w:rsidR="004F69D6">
        <w:t xml:space="preserve">, </w:t>
      </w:r>
      <w:r w:rsidRPr="00033231">
        <w:t>incomparable</w:t>
      </w:r>
      <w:r w:rsidR="004F69D6">
        <w:t xml:space="preserve"> ! </w:t>
      </w:r>
      <w:r w:rsidRPr="00033231">
        <w:t>elle mord sa chaîne</w:t>
      </w:r>
      <w:r w:rsidR="004F69D6">
        <w:t xml:space="preserve"> : </w:t>
      </w:r>
      <w:r w:rsidRPr="00033231">
        <w:t>je vois ses dents blanches ronger l</w:t>
      </w:r>
      <w:r w:rsidR="004F69D6">
        <w:t>’</w:t>
      </w:r>
      <w:r w:rsidRPr="00033231">
        <w:t>acier</w:t>
      </w:r>
      <w:r w:rsidR="004F69D6">
        <w:t xml:space="preserve">. </w:t>
      </w:r>
      <w:r w:rsidRPr="00033231">
        <w:t>Elle rêve de ses forêts sauvages</w:t>
      </w:r>
      <w:r w:rsidR="004F69D6">
        <w:t xml:space="preserve">, </w:t>
      </w:r>
      <w:r w:rsidRPr="00033231">
        <w:t>elle soupire après sa liberté virginale</w:t>
      </w:r>
      <w:r w:rsidR="004F69D6">
        <w:t xml:space="preserve">. </w:t>
      </w:r>
      <w:r w:rsidRPr="00033231">
        <w:t xml:space="preserve">Je voudrais que les </w:t>
      </w:r>
      <w:proofErr w:type="spellStart"/>
      <w:r w:rsidRPr="00033231">
        <w:t>Sympson</w:t>
      </w:r>
      <w:proofErr w:type="spellEnd"/>
      <w:r w:rsidRPr="00033231">
        <w:t xml:space="preserve"> revinssent</w:t>
      </w:r>
      <w:r w:rsidR="004F69D6">
        <w:t xml:space="preserve">, </w:t>
      </w:r>
      <w:r w:rsidRPr="00033231">
        <w:t>pour l</w:t>
      </w:r>
      <w:r w:rsidR="004F69D6">
        <w:t>’</w:t>
      </w:r>
      <w:r w:rsidRPr="00033231">
        <w:t>obliger à m</w:t>
      </w:r>
      <w:r w:rsidR="004F69D6">
        <w:t>’</w:t>
      </w:r>
      <w:r w:rsidRPr="00033231">
        <w:t>enlacer de ses bras</w:t>
      </w:r>
      <w:r w:rsidR="004F69D6">
        <w:t xml:space="preserve">. </w:t>
      </w:r>
      <w:r w:rsidRPr="00033231">
        <w:t>Je voudrais qu</w:t>
      </w:r>
      <w:r w:rsidR="004F69D6">
        <w:t>’</w:t>
      </w:r>
      <w:r w:rsidRPr="00033231">
        <w:t>elle se crût en danger de me perdre</w:t>
      </w:r>
      <w:r w:rsidR="004F69D6">
        <w:t xml:space="preserve">, </w:t>
      </w:r>
      <w:r w:rsidRPr="00033231">
        <w:t>comme je cours le risque de la perdre</w:t>
      </w:r>
      <w:r w:rsidR="004F69D6">
        <w:t xml:space="preserve">. </w:t>
      </w:r>
      <w:r w:rsidRPr="00033231">
        <w:t>Non</w:t>
      </w:r>
      <w:r w:rsidR="004F69D6">
        <w:t xml:space="preserve"> : </w:t>
      </w:r>
      <w:r w:rsidRPr="00033231">
        <w:t>ce n</w:t>
      </w:r>
      <w:r w:rsidR="004F69D6">
        <w:t>’</w:t>
      </w:r>
      <w:r w:rsidRPr="00033231">
        <w:t>est pas la perte que je crains</w:t>
      </w:r>
      <w:r w:rsidR="004F69D6">
        <w:t xml:space="preserve">, </w:t>
      </w:r>
      <w:r w:rsidRPr="00033231">
        <w:t>mais le délai</w:t>
      </w:r>
      <w:r w:rsidR="004F69D6">
        <w:t>.</w:t>
      </w:r>
    </w:p>
    <w:p w14:paraId="79EDDAA7" w14:textId="77777777" w:rsidR="004F69D6" w:rsidRDefault="00000000" w:rsidP="0021796F">
      <w:r w:rsidRPr="00033231">
        <w:t>Il est nuit en ce moment</w:t>
      </w:r>
      <w:r w:rsidR="004F69D6">
        <w:t xml:space="preserve">… </w:t>
      </w:r>
      <w:r w:rsidRPr="00033231">
        <w:t>minuit</w:t>
      </w:r>
      <w:r w:rsidR="004F69D6">
        <w:t xml:space="preserve"> : </w:t>
      </w:r>
      <w:r w:rsidRPr="00033231">
        <w:t>j</w:t>
      </w:r>
      <w:r w:rsidR="004F69D6">
        <w:t>’</w:t>
      </w:r>
      <w:r w:rsidRPr="00033231">
        <w:t>ai passé l</w:t>
      </w:r>
      <w:r w:rsidR="004F69D6">
        <w:t>’</w:t>
      </w:r>
      <w:r w:rsidRPr="00033231">
        <w:t xml:space="preserve">après-midi et la soirée à </w:t>
      </w:r>
      <w:proofErr w:type="spellStart"/>
      <w:r w:rsidRPr="00033231">
        <w:t>Fieldhead</w:t>
      </w:r>
      <w:proofErr w:type="spellEnd"/>
      <w:r w:rsidR="004F69D6">
        <w:t xml:space="preserve">. </w:t>
      </w:r>
      <w:r w:rsidRPr="00033231">
        <w:t>Il y a quelques heures elle a passé auprès de moi</w:t>
      </w:r>
      <w:r w:rsidR="004F69D6">
        <w:t xml:space="preserve">, </w:t>
      </w:r>
      <w:r w:rsidRPr="00033231">
        <w:t>descendant l</w:t>
      </w:r>
      <w:r w:rsidR="004F69D6">
        <w:t>’</w:t>
      </w:r>
      <w:r w:rsidRPr="00033231">
        <w:t>escalier de chêne pour entrer dans le vest</w:t>
      </w:r>
      <w:r w:rsidRPr="00033231">
        <w:t>i</w:t>
      </w:r>
      <w:r w:rsidRPr="00033231">
        <w:t>bule</w:t>
      </w:r>
      <w:r w:rsidR="004F69D6">
        <w:t xml:space="preserve">. </w:t>
      </w:r>
      <w:r w:rsidRPr="00033231">
        <w:t>Elle ne savait pas que j</w:t>
      </w:r>
      <w:r w:rsidR="004F69D6">
        <w:t>’</w:t>
      </w:r>
      <w:r w:rsidRPr="00033231">
        <w:t>étais là dans l</w:t>
      </w:r>
      <w:r w:rsidR="004F69D6">
        <w:t>’</w:t>
      </w:r>
      <w:r w:rsidRPr="00033231">
        <w:t>obscurité</w:t>
      </w:r>
      <w:r w:rsidR="004F69D6">
        <w:t xml:space="preserve">, </w:t>
      </w:r>
      <w:r w:rsidRPr="00033231">
        <w:t>regardant les brillantes constellations de cette nuit glaciale</w:t>
      </w:r>
      <w:r w:rsidR="004F69D6">
        <w:t xml:space="preserve">. </w:t>
      </w:r>
      <w:r w:rsidRPr="00033231">
        <w:t>Comme elle glissait le long de la rampe</w:t>
      </w:r>
      <w:r w:rsidR="004F69D6">
        <w:t xml:space="preserve"> ! </w:t>
      </w:r>
      <w:r w:rsidRPr="00033231">
        <w:t>avec quel éclat voilé son œil brillait sur moi</w:t>
      </w:r>
      <w:r w:rsidR="004F69D6">
        <w:t xml:space="preserve">, </w:t>
      </w:r>
      <w:r w:rsidRPr="00033231">
        <w:t>pendant qu</w:t>
      </w:r>
      <w:r w:rsidR="004F69D6">
        <w:t>’</w:t>
      </w:r>
      <w:r w:rsidRPr="00033231">
        <w:t>elle passait fugitive</w:t>
      </w:r>
      <w:r w:rsidR="004F69D6">
        <w:t xml:space="preserve">, </w:t>
      </w:r>
      <w:r w:rsidRPr="00033231">
        <w:t>svelte et rapide comme une aurore boréale</w:t>
      </w:r>
      <w:r w:rsidR="004F69D6">
        <w:t> !</w:t>
      </w:r>
    </w:p>
    <w:p w14:paraId="16754D47" w14:textId="77777777" w:rsidR="004F69D6" w:rsidRDefault="00000000" w:rsidP="0021796F">
      <w:r w:rsidRPr="00033231">
        <w:t>Je l</w:t>
      </w:r>
      <w:r w:rsidR="004F69D6">
        <w:t>’</w:t>
      </w:r>
      <w:r w:rsidRPr="00033231">
        <w:t>ai suivie dans le salon</w:t>
      </w:r>
      <w:r w:rsidR="004F69D6">
        <w:t xml:space="preserve">. </w:t>
      </w:r>
      <w:proofErr w:type="spellStart"/>
      <w:r w:rsidRPr="00033231">
        <w:t>Mistress</w:t>
      </w:r>
      <w:proofErr w:type="spellEnd"/>
      <w:r w:rsidRPr="00033231">
        <w:t xml:space="preserve"> </w:t>
      </w:r>
      <w:proofErr w:type="spellStart"/>
      <w:r w:rsidRPr="00033231">
        <w:t>Pryor</w:t>
      </w:r>
      <w:proofErr w:type="spellEnd"/>
      <w:r w:rsidRPr="00033231">
        <w:t xml:space="preserve"> et Caroline </w:t>
      </w:r>
      <w:proofErr w:type="spellStart"/>
      <w:r w:rsidRPr="00033231">
        <w:t>Hel</w:t>
      </w:r>
      <w:r w:rsidRPr="00033231">
        <w:t>s</w:t>
      </w:r>
      <w:r w:rsidRPr="00033231">
        <w:t>tone</w:t>
      </w:r>
      <w:proofErr w:type="spellEnd"/>
      <w:r w:rsidRPr="00033231">
        <w:t xml:space="preserve"> étaient là toutes deux</w:t>
      </w:r>
      <w:r w:rsidR="004F69D6">
        <w:t xml:space="preserve">. </w:t>
      </w:r>
      <w:r w:rsidRPr="00033231">
        <w:t>Elle les a priées de venir lui tenir compagnie pendant quelque temps</w:t>
      </w:r>
      <w:r w:rsidR="004F69D6">
        <w:t xml:space="preserve">. </w:t>
      </w:r>
      <w:r w:rsidRPr="00033231">
        <w:t>Dans son blanc costume de soirée</w:t>
      </w:r>
      <w:r w:rsidR="004F69D6">
        <w:t xml:space="preserve">, </w:t>
      </w:r>
      <w:r w:rsidRPr="00033231">
        <w:t xml:space="preserve">avec ses longs cheveux </w:t>
      </w:r>
      <w:proofErr w:type="spellStart"/>
      <w:r w:rsidRPr="00033231">
        <w:t>flottans</w:t>
      </w:r>
      <w:proofErr w:type="spellEnd"/>
      <w:r w:rsidR="004F69D6">
        <w:t xml:space="preserve">, </w:t>
      </w:r>
      <w:r w:rsidRPr="00033231">
        <w:t>son pas léger</w:t>
      </w:r>
      <w:r w:rsidR="004F69D6">
        <w:t xml:space="preserve">, </w:t>
      </w:r>
      <w:r w:rsidRPr="00033231">
        <w:t>ses joues pâles</w:t>
      </w:r>
      <w:r w:rsidR="004F69D6">
        <w:t xml:space="preserve">, </w:t>
      </w:r>
      <w:r w:rsidRPr="00033231">
        <w:t>son œil plein d</w:t>
      </w:r>
      <w:r w:rsidR="004F69D6">
        <w:t>’</w:t>
      </w:r>
      <w:r w:rsidRPr="00033231">
        <w:t>éclairs</w:t>
      </w:r>
      <w:r w:rsidR="004F69D6">
        <w:t xml:space="preserve">, </w:t>
      </w:r>
      <w:r w:rsidRPr="00033231">
        <w:t>elle ressemblait à un esprit</w:t>
      </w:r>
      <w:r w:rsidR="004F69D6">
        <w:t xml:space="preserve">, </w:t>
      </w:r>
      <w:r w:rsidRPr="00033231">
        <w:t>à un être composé d</w:t>
      </w:r>
      <w:r w:rsidR="004F69D6">
        <w:t>’</w:t>
      </w:r>
      <w:r w:rsidRPr="00033231">
        <w:t>un seul élément</w:t>
      </w:r>
      <w:r w:rsidR="004F69D6">
        <w:t xml:space="preserve">, </w:t>
      </w:r>
      <w:r w:rsidRPr="00033231">
        <w:t>l</w:t>
      </w:r>
      <w:r w:rsidR="004F69D6">
        <w:t>’</w:t>
      </w:r>
      <w:r w:rsidRPr="00033231">
        <w:t>enfant de l</w:t>
      </w:r>
      <w:r w:rsidR="004F69D6">
        <w:t>’</w:t>
      </w:r>
      <w:r w:rsidRPr="00033231">
        <w:t>air et de la flamme</w:t>
      </w:r>
      <w:r w:rsidR="004F69D6">
        <w:t xml:space="preserve">, </w:t>
      </w:r>
      <w:r w:rsidRPr="00033231">
        <w:t>la fille d</w:t>
      </w:r>
      <w:r w:rsidR="004F69D6">
        <w:t>’</w:t>
      </w:r>
      <w:r w:rsidRPr="00033231">
        <w:t>un rayon et d</w:t>
      </w:r>
      <w:r w:rsidR="004F69D6">
        <w:t>’</w:t>
      </w:r>
      <w:r w:rsidRPr="00033231">
        <w:t>une goutte de pluie</w:t>
      </w:r>
      <w:r w:rsidR="004F69D6">
        <w:t xml:space="preserve">, </w:t>
      </w:r>
      <w:r w:rsidRPr="00033231">
        <w:t>une chose qu</w:t>
      </w:r>
      <w:r w:rsidR="004F69D6">
        <w:t>’</w:t>
      </w:r>
      <w:r w:rsidRPr="00033231">
        <w:t>il est impossible d</w:t>
      </w:r>
      <w:r w:rsidR="004F69D6">
        <w:t>’</w:t>
      </w:r>
      <w:r w:rsidRPr="00033231">
        <w:t>atteindre</w:t>
      </w:r>
      <w:r w:rsidR="004F69D6">
        <w:t xml:space="preserve">, </w:t>
      </w:r>
      <w:r w:rsidRPr="00033231">
        <w:t>d</w:t>
      </w:r>
      <w:r w:rsidR="004F69D6">
        <w:t>’</w:t>
      </w:r>
      <w:r w:rsidRPr="00033231">
        <w:t>arrêter</w:t>
      </w:r>
      <w:r w:rsidR="004F69D6">
        <w:t xml:space="preserve">, </w:t>
      </w:r>
      <w:r w:rsidRPr="00033231">
        <w:t>de fixer</w:t>
      </w:r>
      <w:r w:rsidR="004F69D6">
        <w:t xml:space="preserve">. </w:t>
      </w:r>
      <w:r w:rsidRPr="00033231">
        <w:t>J</w:t>
      </w:r>
      <w:r w:rsidR="004F69D6">
        <w:t>’</w:t>
      </w:r>
      <w:r w:rsidRPr="00033231">
        <w:t>eusse désiré pouvoir éviter de la suivre du regard pendant qu</w:t>
      </w:r>
      <w:r w:rsidR="004F69D6">
        <w:t>’</w:t>
      </w:r>
      <w:r w:rsidRPr="00033231">
        <w:t>elle se mouvait çà et là</w:t>
      </w:r>
      <w:r w:rsidR="004F69D6">
        <w:t xml:space="preserve">, </w:t>
      </w:r>
      <w:r w:rsidRPr="00033231">
        <w:t>mais c</w:t>
      </w:r>
      <w:r w:rsidR="004F69D6">
        <w:t>’</w:t>
      </w:r>
      <w:r w:rsidRPr="00033231">
        <w:t>était impossible</w:t>
      </w:r>
      <w:r w:rsidR="004F69D6">
        <w:t xml:space="preserve">. </w:t>
      </w:r>
      <w:r w:rsidRPr="00033231">
        <w:t>Je parlais du mieux que je pouvais avec les autres ladies</w:t>
      </w:r>
      <w:r w:rsidR="004F69D6">
        <w:t xml:space="preserve">, </w:t>
      </w:r>
      <w:r w:rsidRPr="00033231">
        <w:t>mais je ne regardais qu</w:t>
      </w:r>
      <w:r w:rsidR="004F69D6">
        <w:t>’</w:t>
      </w:r>
      <w:r w:rsidRPr="00033231">
        <w:t>elle</w:t>
      </w:r>
      <w:r w:rsidR="004F69D6">
        <w:t xml:space="preserve">. </w:t>
      </w:r>
      <w:r w:rsidRPr="00033231">
        <w:t>Elle était très-silencieuse</w:t>
      </w:r>
      <w:r w:rsidR="004F69D6">
        <w:t xml:space="preserve"> ; </w:t>
      </w:r>
      <w:r w:rsidRPr="00033231">
        <w:t>je crois qu</w:t>
      </w:r>
      <w:r w:rsidR="004F69D6">
        <w:t>’</w:t>
      </w:r>
      <w:r w:rsidRPr="00033231">
        <w:t>elle ne m</w:t>
      </w:r>
      <w:r w:rsidR="004F69D6">
        <w:t>’</w:t>
      </w:r>
      <w:r w:rsidRPr="00033231">
        <w:t>a pas parlé</w:t>
      </w:r>
      <w:r w:rsidR="004F69D6">
        <w:t xml:space="preserve">, </w:t>
      </w:r>
      <w:r w:rsidRPr="00033231">
        <w:t>qu</w:t>
      </w:r>
      <w:r w:rsidR="004F69D6">
        <w:t>’</w:t>
      </w:r>
      <w:r w:rsidRPr="00033231">
        <w:t>elle ne m</w:t>
      </w:r>
      <w:r w:rsidR="004F69D6">
        <w:t>’</w:t>
      </w:r>
      <w:r w:rsidRPr="00033231">
        <w:t>a pas offert de thé</w:t>
      </w:r>
      <w:r w:rsidR="004F69D6">
        <w:t xml:space="preserve">. </w:t>
      </w:r>
      <w:r w:rsidRPr="00033231">
        <w:t xml:space="preserve">Il est arrivé que </w:t>
      </w:r>
      <w:proofErr w:type="spellStart"/>
      <w:r w:rsidRPr="00033231">
        <w:t>mistress</w:t>
      </w:r>
      <w:proofErr w:type="spellEnd"/>
      <w:r w:rsidRPr="00033231">
        <w:t xml:space="preserve"> Gill l</w:t>
      </w:r>
      <w:r w:rsidR="004F69D6">
        <w:t>’</w:t>
      </w:r>
      <w:r w:rsidRPr="00033231">
        <w:t>a appelée pour une minute</w:t>
      </w:r>
      <w:r w:rsidR="004F69D6">
        <w:t xml:space="preserve">. </w:t>
      </w:r>
      <w:r w:rsidRPr="00033231">
        <w:t>J</w:t>
      </w:r>
      <w:r w:rsidR="004F69D6">
        <w:t>’</w:t>
      </w:r>
      <w:r w:rsidRPr="00033231">
        <w:t xml:space="preserve">ai passé dans le </w:t>
      </w:r>
      <w:r w:rsidRPr="00033231">
        <w:lastRenderedPageBreak/>
        <w:t>vestibule éclairé par la lune</w:t>
      </w:r>
      <w:r w:rsidR="004F69D6">
        <w:t xml:space="preserve">, </w:t>
      </w:r>
      <w:r w:rsidRPr="00033231">
        <w:t>dans l</w:t>
      </w:r>
      <w:r w:rsidR="004F69D6">
        <w:t>’</w:t>
      </w:r>
      <w:r w:rsidRPr="00033231">
        <w:t>espoir de recevoir un mot à son retour</w:t>
      </w:r>
      <w:r w:rsidR="004F69D6">
        <w:t xml:space="preserve">. </w:t>
      </w:r>
      <w:r w:rsidRPr="00033231">
        <w:t>J</w:t>
      </w:r>
      <w:r w:rsidR="004F69D6">
        <w:t>’</w:t>
      </w:r>
      <w:r w:rsidRPr="00033231">
        <w:t>ai réussi</w:t>
      </w:r>
      <w:r w:rsidR="004F69D6">
        <w:t>.</w:t>
      </w:r>
    </w:p>
    <w:p w14:paraId="1C312D6B" w14:textId="77777777" w:rsidR="004F69D6" w:rsidRDefault="004F69D6" w:rsidP="0021796F">
      <w:r>
        <w:t>« </w:t>
      </w:r>
      <w:r w:rsidR="00000000" w:rsidRPr="00033231">
        <w:t xml:space="preserve">Miss </w:t>
      </w:r>
      <w:proofErr w:type="spellStart"/>
      <w:r w:rsidR="00000000" w:rsidRPr="00033231">
        <w:t>Keeldar</w:t>
      </w:r>
      <w:proofErr w:type="spellEnd"/>
      <w:r>
        <w:t xml:space="preserve">, </w:t>
      </w:r>
      <w:r w:rsidR="00000000" w:rsidRPr="00033231">
        <w:t>restez un instant</w:t>
      </w:r>
      <w:r>
        <w:t xml:space="preserve"> ! </w:t>
      </w:r>
      <w:r w:rsidR="00000000" w:rsidRPr="00033231">
        <w:t>lui ai-je dit en allant au-devant d</w:t>
      </w:r>
      <w:r>
        <w:t>’</w:t>
      </w:r>
      <w:r w:rsidR="00000000" w:rsidRPr="00033231">
        <w:t>elle</w:t>
      </w:r>
      <w:r>
        <w:t>.</w:t>
      </w:r>
    </w:p>
    <w:p w14:paraId="3C4AA8E0" w14:textId="77777777" w:rsidR="004F69D6" w:rsidRDefault="004F69D6" w:rsidP="0021796F">
      <w:r>
        <w:t>— </w:t>
      </w:r>
      <w:r w:rsidR="00000000" w:rsidRPr="00033231">
        <w:t>Pourquoi</w:t>
      </w:r>
      <w:r>
        <w:t xml:space="preserve"> ? </w:t>
      </w:r>
      <w:r w:rsidR="00000000" w:rsidRPr="00033231">
        <w:t>le vestibule est trop froid</w:t>
      </w:r>
      <w:r>
        <w:t>.</w:t>
      </w:r>
    </w:p>
    <w:p w14:paraId="2ACA7E8B" w14:textId="77777777" w:rsidR="004F69D6" w:rsidRDefault="004F69D6" w:rsidP="0021796F">
      <w:r>
        <w:t>— </w:t>
      </w:r>
      <w:r w:rsidR="00000000" w:rsidRPr="00033231">
        <w:t>Il n</w:t>
      </w:r>
      <w:r>
        <w:t>’</w:t>
      </w:r>
      <w:r w:rsidR="00000000" w:rsidRPr="00033231">
        <w:t>est pas froid pour moi</w:t>
      </w:r>
      <w:r>
        <w:t xml:space="preserve"> ; </w:t>
      </w:r>
      <w:r w:rsidR="00000000" w:rsidRPr="00033231">
        <w:t>à mon côté il ne devrait pas être froid pour vous</w:t>
      </w:r>
      <w:r>
        <w:t>.</w:t>
      </w:r>
    </w:p>
    <w:p w14:paraId="0D89574F" w14:textId="77777777" w:rsidR="004F69D6" w:rsidRDefault="004F69D6" w:rsidP="0021796F">
      <w:r>
        <w:t>— </w:t>
      </w:r>
      <w:r w:rsidR="00000000" w:rsidRPr="00033231">
        <w:t>Mais je grelotte</w:t>
      </w:r>
      <w:r>
        <w:t>.</w:t>
      </w:r>
    </w:p>
    <w:p w14:paraId="07E011A2" w14:textId="77777777" w:rsidR="004F69D6" w:rsidRDefault="004F69D6" w:rsidP="0021796F">
      <w:r>
        <w:t>— </w:t>
      </w:r>
      <w:r w:rsidR="00000000" w:rsidRPr="00033231">
        <w:t>De crainte</w:t>
      </w:r>
      <w:r>
        <w:t xml:space="preserve">, </w:t>
      </w:r>
      <w:r w:rsidR="00000000" w:rsidRPr="00033231">
        <w:t>je crois</w:t>
      </w:r>
      <w:r>
        <w:t xml:space="preserve">. </w:t>
      </w:r>
      <w:r w:rsidR="00000000" w:rsidRPr="00033231">
        <w:t>Pourquoi me craignez-vous</w:t>
      </w:r>
      <w:r>
        <w:t xml:space="preserve"> ? </w:t>
      </w:r>
      <w:r w:rsidR="00000000" w:rsidRPr="00033231">
        <w:t>vous êtes réservée et me fuyez</w:t>
      </w:r>
      <w:r>
        <w:t xml:space="preserve">. </w:t>
      </w:r>
      <w:r w:rsidR="00000000" w:rsidRPr="00033231">
        <w:t>Pourquoi</w:t>
      </w:r>
      <w:r>
        <w:t> ?</w:t>
      </w:r>
    </w:p>
    <w:p w14:paraId="404C659C" w14:textId="77777777" w:rsidR="004F69D6" w:rsidRDefault="004F69D6" w:rsidP="0021796F">
      <w:r>
        <w:t>— </w:t>
      </w:r>
      <w:r w:rsidR="00000000" w:rsidRPr="00033231">
        <w:t xml:space="preserve">Il y a bien de quoi </w:t>
      </w:r>
      <w:proofErr w:type="gramStart"/>
      <w:r w:rsidR="00000000" w:rsidRPr="00033231">
        <w:t>avoir peur</w:t>
      </w:r>
      <w:proofErr w:type="gramEnd"/>
      <w:r w:rsidR="00000000" w:rsidRPr="00033231">
        <w:t xml:space="preserve"> de se voir rencontrée par un grand et noir fantôme au clair de la lune</w:t>
      </w:r>
      <w:r>
        <w:t>.</w:t>
      </w:r>
    </w:p>
    <w:p w14:paraId="13C58589" w14:textId="77777777" w:rsidR="004F69D6" w:rsidRDefault="004F69D6" w:rsidP="0021796F">
      <w:r>
        <w:t>— </w:t>
      </w:r>
      <w:r w:rsidR="00000000" w:rsidRPr="00033231">
        <w:t>Oh</w:t>
      </w:r>
      <w:r>
        <w:t xml:space="preserve"> ! </w:t>
      </w:r>
      <w:r w:rsidR="00000000" w:rsidRPr="00033231">
        <w:t>ne passez pas</w:t>
      </w:r>
      <w:r>
        <w:t xml:space="preserve"> ! </w:t>
      </w:r>
      <w:r w:rsidR="00000000" w:rsidRPr="00033231">
        <w:t>restez un instant</w:t>
      </w:r>
      <w:r>
        <w:t xml:space="preserve"> ; </w:t>
      </w:r>
      <w:r w:rsidR="00000000" w:rsidRPr="00033231">
        <w:t>échangeons que</w:t>
      </w:r>
      <w:r w:rsidR="00000000" w:rsidRPr="00033231">
        <w:t>l</w:t>
      </w:r>
      <w:r w:rsidR="00000000" w:rsidRPr="00033231">
        <w:t>ques mots ensemble</w:t>
      </w:r>
      <w:r>
        <w:t xml:space="preserve">. </w:t>
      </w:r>
      <w:r w:rsidR="00000000" w:rsidRPr="00033231">
        <w:t>Voilà trois jours que je n</w:t>
      </w:r>
      <w:r>
        <w:t>’</w:t>
      </w:r>
      <w:r w:rsidR="00000000" w:rsidRPr="00033231">
        <w:t>ai pu vous parler en particulier</w:t>
      </w:r>
      <w:r>
        <w:t xml:space="preserve">. </w:t>
      </w:r>
      <w:r w:rsidR="00000000" w:rsidRPr="00033231">
        <w:t xml:space="preserve">De tels </w:t>
      </w:r>
      <w:proofErr w:type="spellStart"/>
      <w:r w:rsidR="00000000" w:rsidRPr="00033231">
        <w:t>changemens</w:t>
      </w:r>
      <w:proofErr w:type="spellEnd"/>
      <w:r w:rsidR="00000000" w:rsidRPr="00033231">
        <w:t xml:space="preserve"> sont cruels</w:t>
      </w:r>
      <w:r>
        <w:t>.</w:t>
      </w:r>
    </w:p>
    <w:p w14:paraId="79287EF2" w14:textId="77777777" w:rsidR="004F69D6" w:rsidRDefault="004F69D6" w:rsidP="0021796F">
      <w:r>
        <w:t>— </w:t>
      </w:r>
      <w:r w:rsidR="00000000" w:rsidRPr="00033231">
        <w:t>Je n</w:t>
      </w:r>
      <w:r>
        <w:t>’</w:t>
      </w:r>
      <w:r w:rsidR="00000000" w:rsidRPr="00033231">
        <w:t>ai aucune envie d</w:t>
      </w:r>
      <w:r>
        <w:t>’</w:t>
      </w:r>
      <w:r w:rsidR="00000000" w:rsidRPr="00033231">
        <w:t>être cruelle</w:t>
      </w:r>
      <w:r>
        <w:t xml:space="preserve">, </w:t>
      </w:r>
      <w:r w:rsidR="00000000" w:rsidRPr="00033231">
        <w:t>a-t-elle répondu avec assez de douceur</w:t>
      </w:r>
      <w:r>
        <w:t xml:space="preserve"> (</w:t>
      </w:r>
      <w:r w:rsidR="00000000" w:rsidRPr="00033231">
        <w:t>et vraiment il y avait de la douceur dans toute sa manière d</w:t>
      </w:r>
      <w:r>
        <w:t>’</w:t>
      </w:r>
      <w:r w:rsidR="00000000" w:rsidRPr="00033231">
        <w:t>être</w:t>
      </w:r>
      <w:r>
        <w:t xml:space="preserve">, </w:t>
      </w:r>
      <w:r w:rsidR="00000000" w:rsidRPr="00033231">
        <w:t>dans son visage</w:t>
      </w:r>
      <w:r>
        <w:t xml:space="preserve">, </w:t>
      </w:r>
      <w:r w:rsidR="00000000" w:rsidRPr="00033231">
        <w:t>dans sa voix</w:t>
      </w:r>
      <w:r>
        <w:t xml:space="preserve"> ; </w:t>
      </w:r>
      <w:r w:rsidR="00000000" w:rsidRPr="00033231">
        <w:t>mais il y avait aussi de la réserve</w:t>
      </w:r>
      <w:r>
        <w:t>).</w:t>
      </w:r>
    </w:p>
    <w:p w14:paraId="4FE9405F" w14:textId="17657BCB" w:rsidR="004F69D6" w:rsidRDefault="004F69D6" w:rsidP="0021796F">
      <w:r>
        <w:t>— </w:t>
      </w:r>
      <w:r w:rsidR="00000000" w:rsidRPr="00033231">
        <w:t>Vous m</w:t>
      </w:r>
      <w:r>
        <w:t>’</w:t>
      </w:r>
      <w:r w:rsidR="00000000" w:rsidRPr="00033231">
        <w:t>avez certainement causé de la peine</w:t>
      </w:r>
      <w:r>
        <w:t xml:space="preserve">, </w:t>
      </w:r>
      <w:r w:rsidR="00000000" w:rsidRPr="00033231">
        <w:t>lui ai-je dit</w:t>
      </w:r>
      <w:r>
        <w:t xml:space="preserve">. </w:t>
      </w:r>
      <w:r w:rsidR="00000000" w:rsidRPr="00033231">
        <w:t>Il y a à peine une semaine que vous m</w:t>
      </w:r>
      <w:r>
        <w:t>’</w:t>
      </w:r>
      <w:r w:rsidR="00000000" w:rsidRPr="00033231">
        <w:t>avez appelé votre futur époux et traité comme tel</w:t>
      </w:r>
      <w:r>
        <w:t xml:space="preserve"> : </w:t>
      </w:r>
      <w:r w:rsidR="00000000" w:rsidRPr="00033231">
        <w:t>maintenant je suis plus que jamais pour vous le précepteur</w:t>
      </w:r>
      <w:r>
        <w:t xml:space="preserve">. </w:t>
      </w:r>
      <w:r w:rsidR="00000000" w:rsidRPr="00033231">
        <w:t>Vous m</w:t>
      </w:r>
      <w:r>
        <w:t>’</w:t>
      </w:r>
      <w:r w:rsidR="00000000" w:rsidRPr="00033231">
        <w:t xml:space="preserve">appelez </w:t>
      </w:r>
      <w:r>
        <w:t>M. </w:t>
      </w:r>
      <w:r w:rsidR="00000000" w:rsidRPr="00033231">
        <w:t>Moore</w:t>
      </w:r>
      <w:r>
        <w:t xml:space="preserve"> ; </w:t>
      </w:r>
      <w:r w:rsidR="00000000" w:rsidRPr="00033231">
        <w:t>vos lèvres ne se souviennent plus du nom de Louis</w:t>
      </w:r>
      <w:r>
        <w:t>.</w:t>
      </w:r>
    </w:p>
    <w:p w14:paraId="2D281A64" w14:textId="77777777" w:rsidR="004F69D6" w:rsidRDefault="004F69D6" w:rsidP="0021796F">
      <w:r>
        <w:t>— </w:t>
      </w:r>
      <w:r w:rsidR="00000000" w:rsidRPr="00033231">
        <w:t>Non</w:t>
      </w:r>
      <w:r>
        <w:t xml:space="preserve"> ; </w:t>
      </w:r>
      <w:r w:rsidR="00000000" w:rsidRPr="00033231">
        <w:t>Louis</w:t>
      </w:r>
      <w:r>
        <w:t xml:space="preserve">, </w:t>
      </w:r>
      <w:r w:rsidR="00000000" w:rsidRPr="00033231">
        <w:t>c</w:t>
      </w:r>
      <w:r>
        <w:t>’</w:t>
      </w:r>
      <w:r w:rsidR="00000000" w:rsidRPr="00033231">
        <w:t>est un nom limpide et aisé à prononcer</w:t>
      </w:r>
      <w:r>
        <w:t xml:space="preserve"> ; </w:t>
      </w:r>
      <w:r w:rsidR="00000000" w:rsidRPr="00033231">
        <w:t>je ne l</w:t>
      </w:r>
      <w:r>
        <w:t>’</w:t>
      </w:r>
      <w:r w:rsidR="00000000" w:rsidRPr="00033231">
        <w:t>oublierai pas de sitôt</w:t>
      </w:r>
      <w:r>
        <w:t>.</w:t>
      </w:r>
    </w:p>
    <w:p w14:paraId="0BF5C78C" w14:textId="77777777" w:rsidR="004F69D6" w:rsidRDefault="004F69D6" w:rsidP="0021796F">
      <w:r>
        <w:lastRenderedPageBreak/>
        <w:t>— </w:t>
      </w:r>
      <w:r w:rsidR="00000000" w:rsidRPr="00033231">
        <w:t>Soyez cordiale pour Louis</w:t>
      </w:r>
      <w:r>
        <w:t xml:space="preserve">, </w:t>
      </w:r>
      <w:r w:rsidR="00000000" w:rsidRPr="00033231">
        <w:t>alors</w:t>
      </w:r>
      <w:r>
        <w:t xml:space="preserve"> ; </w:t>
      </w:r>
      <w:r w:rsidR="00000000" w:rsidRPr="00033231">
        <w:t>approchez-le</w:t>
      </w:r>
      <w:r>
        <w:t xml:space="preserve">, </w:t>
      </w:r>
      <w:r w:rsidR="00000000" w:rsidRPr="00033231">
        <w:t>laissez-vous approcher</w:t>
      </w:r>
      <w:r>
        <w:t>.</w:t>
      </w:r>
    </w:p>
    <w:p w14:paraId="46563231" w14:textId="77777777" w:rsidR="004F69D6" w:rsidRDefault="004F69D6" w:rsidP="0021796F">
      <w:r>
        <w:t>— </w:t>
      </w:r>
      <w:r w:rsidR="00000000" w:rsidRPr="00033231">
        <w:t>Je suis cordiale</w:t>
      </w:r>
      <w:r>
        <w:t xml:space="preserve">, </w:t>
      </w:r>
      <w:r w:rsidR="00000000" w:rsidRPr="00033231">
        <w:t>a-t-elle dit en se redressant comme une blanche statue</w:t>
      </w:r>
      <w:r>
        <w:t>.</w:t>
      </w:r>
    </w:p>
    <w:p w14:paraId="1A94FD0C" w14:textId="77777777" w:rsidR="004F69D6" w:rsidRDefault="004F69D6" w:rsidP="0021796F">
      <w:r>
        <w:t>— </w:t>
      </w:r>
      <w:r w:rsidR="00000000" w:rsidRPr="00033231">
        <w:t>Votre voix est très-douce</w:t>
      </w:r>
      <w:r>
        <w:t xml:space="preserve">, </w:t>
      </w:r>
      <w:r w:rsidR="00000000" w:rsidRPr="00033231">
        <w:t>et très-basse</w:t>
      </w:r>
      <w:r>
        <w:t xml:space="preserve">, </w:t>
      </w:r>
      <w:r w:rsidR="00000000" w:rsidRPr="00033231">
        <w:t>ai-je répondu en avançant doucement</w:t>
      </w:r>
      <w:r>
        <w:t xml:space="preserve"> ; </w:t>
      </w:r>
      <w:r w:rsidR="00000000" w:rsidRPr="00033231">
        <w:t>vous semblez subjuguée</w:t>
      </w:r>
      <w:r>
        <w:t xml:space="preserve">, </w:t>
      </w:r>
      <w:proofErr w:type="gramStart"/>
      <w:r w:rsidR="00000000" w:rsidRPr="00033231">
        <w:t>mais cependant</w:t>
      </w:r>
      <w:proofErr w:type="gramEnd"/>
      <w:r w:rsidR="00000000" w:rsidRPr="00033231">
        <w:t xml:space="preserve"> effrayée</w:t>
      </w:r>
      <w:r>
        <w:t>.</w:t>
      </w:r>
    </w:p>
    <w:p w14:paraId="38C397C2" w14:textId="77777777" w:rsidR="004F69D6" w:rsidRDefault="004F69D6" w:rsidP="0021796F">
      <w:r>
        <w:t>— </w:t>
      </w:r>
      <w:r w:rsidR="00000000" w:rsidRPr="00033231">
        <w:t>Non</w:t>
      </w:r>
      <w:r>
        <w:t xml:space="preserve">, </w:t>
      </w:r>
      <w:r w:rsidR="00000000" w:rsidRPr="00033231">
        <w:t>je suis tout à fait calme et ne m</w:t>
      </w:r>
      <w:r>
        <w:t>’</w:t>
      </w:r>
      <w:r w:rsidR="00000000" w:rsidRPr="00033231">
        <w:t>effraye de rien</w:t>
      </w:r>
      <w:r>
        <w:t xml:space="preserve">, </w:t>
      </w:r>
      <w:r w:rsidR="00000000" w:rsidRPr="00033231">
        <w:t>m</w:t>
      </w:r>
      <w:r>
        <w:t>’</w:t>
      </w:r>
      <w:r w:rsidR="00000000" w:rsidRPr="00033231">
        <w:t>a-t-elle répondu</w:t>
      </w:r>
      <w:r>
        <w:t>.</w:t>
      </w:r>
    </w:p>
    <w:p w14:paraId="6156AB3B" w14:textId="60BC7439" w:rsidR="00000000" w:rsidRPr="00033231" w:rsidRDefault="004F69D6" w:rsidP="0021796F">
      <w:r>
        <w:t>— </w:t>
      </w:r>
      <w:r w:rsidR="00000000" w:rsidRPr="00033231">
        <w:t>De rien</w:t>
      </w:r>
      <w:r>
        <w:t xml:space="preserve">, </w:t>
      </w:r>
      <w:r w:rsidR="00000000" w:rsidRPr="00033231">
        <w:t>excepté de votre adorateur</w:t>
      </w:r>
      <w:r>
        <w:t>. »</w:t>
      </w:r>
    </w:p>
    <w:p w14:paraId="51741699" w14:textId="77777777" w:rsidR="004F69D6" w:rsidRDefault="00000000" w:rsidP="0021796F">
      <w:r w:rsidRPr="00033231">
        <w:t>Je courbai un genou devant elle</w:t>
      </w:r>
      <w:r w:rsidR="004F69D6">
        <w:t>.</w:t>
      </w:r>
    </w:p>
    <w:p w14:paraId="28CEDC00" w14:textId="42A1BA47" w:rsidR="00000000" w:rsidRPr="00033231" w:rsidRDefault="004F69D6" w:rsidP="0021796F">
      <w:r>
        <w:t>« </w:t>
      </w:r>
      <w:r w:rsidR="00000000" w:rsidRPr="00033231">
        <w:t>Vous voyez que je suis dans un monde nouveau</w:t>
      </w:r>
      <w:r>
        <w:t xml:space="preserve">, </w:t>
      </w:r>
      <w:r w:rsidR="00000000" w:rsidRPr="00033231">
        <w:t>mo</w:t>
      </w:r>
      <w:r w:rsidR="00000000" w:rsidRPr="00033231">
        <w:t>n</w:t>
      </w:r>
      <w:r w:rsidR="00000000" w:rsidRPr="00033231">
        <w:t>sieur Moore</w:t>
      </w:r>
      <w:r>
        <w:t xml:space="preserve"> : </w:t>
      </w:r>
      <w:r w:rsidR="00000000" w:rsidRPr="00033231">
        <w:t>je ne me connais pas moi-même</w:t>
      </w:r>
      <w:r>
        <w:t xml:space="preserve"> ; </w:t>
      </w:r>
      <w:r w:rsidR="00000000" w:rsidRPr="00033231">
        <w:t>je ne vous connais pas</w:t>
      </w:r>
      <w:r>
        <w:t xml:space="preserve"> ; </w:t>
      </w:r>
      <w:r w:rsidR="00000000" w:rsidRPr="00033231">
        <w:t>mais relevez-vous</w:t>
      </w:r>
      <w:r>
        <w:t xml:space="preserve"> ; </w:t>
      </w:r>
      <w:r w:rsidR="00000000" w:rsidRPr="00033231">
        <w:t>quand vous agissez ainsi</w:t>
      </w:r>
      <w:r>
        <w:t xml:space="preserve">, </w:t>
      </w:r>
      <w:r w:rsidR="00000000" w:rsidRPr="00033231">
        <w:t>je me sens troublée et émue</w:t>
      </w:r>
      <w:r>
        <w:t>. »</w:t>
      </w:r>
    </w:p>
    <w:p w14:paraId="5CF1E4E6" w14:textId="77777777" w:rsidR="004F69D6" w:rsidRDefault="00000000" w:rsidP="0021796F">
      <w:r w:rsidRPr="00033231">
        <w:t>J</w:t>
      </w:r>
      <w:r w:rsidR="004F69D6">
        <w:t>’</w:t>
      </w:r>
      <w:r w:rsidRPr="00033231">
        <w:t>ai obéi</w:t>
      </w:r>
      <w:r w:rsidR="004F69D6">
        <w:t xml:space="preserve">. </w:t>
      </w:r>
      <w:r w:rsidRPr="00033231">
        <w:t>Cela ne m</w:t>
      </w:r>
      <w:r w:rsidR="004F69D6">
        <w:t>’</w:t>
      </w:r>
      <w:r w:rsidRPr="00033231">
        <w:t>eût guère convenu de rester longtemps dans cette attitude</w:t>
      </w:r>
      <w:r w:rsidR="004F69D6">
        <w:t xml:space="preserve">. </w:t>
      </w:r>
      <w:r w:rsidRPr="00033231">
        <w:t>Je ne lui ai pas demandé vainement le calme et la confiance</w:t>
      </w:r>
      <w:r w:rsidR="004F69D6">
        <w:t xml:space="preserve"> ; </w:t>
      </w:r>
      <w:r w:rsidRPr="00033231">
        <w:t>elle s</w:t>
      </w:r>
      <w:r w:rsidR="004F69D6">
        <w:t>’</w:t>
      </w:r>
      <w:r w:rsidRPr="00033231">
        <w:t>est attachée à moi de nouveau</w:t>
      </w:r>
      <w:r w:rsidR="004F69D6">
        <w:t>.</w:t>
      </w:r>
    </w:p>
    <w:p w14:paraId="30133D04" w14:textId="77777777" w:rsidR="004F69D6" w:rsidRDefault="004F69D6" w:rsidP="0021796F">
      <w:r>
        <w:t>« </w:t>
      </w:r>
      <w:r w:rsidR="00000000" w:rsidRPr="00033231">
        <w:t>Maintenant</w:t>
      </w:r>
      <w:r>
        <w:t xml:space="preserve">, </w:t>
      </w:r>
      <w:r w:rsidR="00000000" w:rsidRPr="00033231">
        <w:t>Shirley</w:t>
      </w:r>
      <w:r>
        <w:t xml:space="preserve">, </w:t>
      </w:r>
      <w:r w:rsidR="00000000" w:rsidRPr="00033231">
        <w:t>lui ai-je dit</w:t>
      </w:r>
      <w:r>
        <w:t xml:space="preserve">, </w:t>
      </w:r>
      <w:r w:rsidR="00000000" w:rsidRPr="00033231">
        <w:t>vous devez concevoir combien je suis loin d</w:t>
      </w:r>
      <w:r>
        <w:t>’</w:t>
      </w:r>
      <w:r w:rsidR="00000000" w:rsidRPr="00033231">
        <w:t>être heureux dans mon état incertain et non fixé</w:t>
      </w:r>
      <w:r>
        <w:t>.</w:t>
      </w:r>
    </w:p>
    <w:p w14:paraId="61289DD6" w14:textId="77777777" w:rsidR="004F69D6" w:rsidRDefault="004F69D6" w:rsidP="0021796F">
      <w:r>
        <w:t>— </w:t>
      </w:r>
      <w:r w:rsidR="00000000" w:rsidRPr="00033231">
        <w:t>Oh</w:t>
      </w:r>
      <w:r>
        <w:t xml:space="preserve"> ! </w:t>
      </w:r>
      <w:r w:rsidR="00000000" w:rsidRPr="00033231">
        <w:t>oui</w:t>
      </w:r>
      <w:r>
        <w:t xml:space="preserve">, </w:t>
      </w:r>
      <w:r w:rsidR="00000000" w:rsidRPr="00033231">
        <w:t>vous êtes heureux</w:t>
      </w:r>
      <w:r>
        <w:t xml:space="preserve"> ! </w:t>
      </w:r>
      <w:r w:rsidR="00000000" w:rsidRPr="00033231">
        <w:t>s</w:t>
      </w:r>
      <w:r>
        <w:t>’</w:t>
      </w:r>
      <w:r w:rsidR="00000000" w:rsidRPr="00033231">
        <w:t>écria-t-elle avec rapidité</w:t>
      </w:r>
      <w:r>
        <w:t xml:space="preserve">. </w:t>
      </w:r>
      <w:r w:rsidR="00000000" w:rsidRPr="00033231">
        <w:t>Vous ne savez pas combien vous êtes heureux</w:t>
      </w:r>
      <w:r>
        <w:t xml:space="preserve"> ! </w:t>
      </w:r>
      <w:r w:rsidR="00000000" w:rsidRPr="00033231">
        <w:t>tout changement serait à votre préjudice</w:t>
      </w:r>
      <w:r>
        <w:t>.</w:t>
      </w:r>
    </w:p>
    <w:p w14:paraId="0D174A52" w14:textId="77777777" w:rsidR="004F69D6" w:rsidRDefault="004F69D6" w:rsidP="0021796F">
      <w:r>
        <w:t>— </w:t>
      </w:r>
      <w:r w:rsidR="00000000" w:rsidRPr="00033231">
        <w:t>Heureux ou non</w:t>
      </w:r>
      <w:r>
        <w:t xml:space="preserve">, </w:t>
      </w:r>
      <w:r w:rsidR="00000000" w:rsidRPr="00033231">
        <w:t>je ne puis supporter d</w:t>
      </w:r>
      <w:r>
        <w:t>’</w:t>
      </w:r>
      <w:r w:rsidR="00000000" w:rsidRPr="00033231">
        <w:t>attendre plus longtemps</w:t>
      </w:r>
      <w:r>
        <w:t xml:space="preserve"> ; </w:t>
      </w:r>
      <w:r w:rsidR="00000000" w:rsidRPr="00033231">
        <w:t>vous êtes trop généreuse pour exiger cela</w:t>
      </w:r>
      <w:r>
        <w:t>.</w:t>
      </w:r>
    </w:p>
    <w:p w14:paraId="5A10E970" w14:textId="77777777" w:rsidR="004F69D6" w:rsidRDefault="004F69D6" w:rsidP="0021796F">
      <w:r>
        <w:lastRenderedPageBreak/>
        <w:t>— </w:t>
      </w:r>
      <w:r w:rsidR="00000000" w:rsidRPr="00033231">
        <w:t>Soyez raisonnable</w:t>
      </w:r>
      <w:r>
        <w:t xml:space="preserve">, </w:t>
      </w:r>
      <w:r w:rsidR="00000000" w:rsidRPr="00033231">
        <w:t>Louis</w:t>
      </w:r>
      <w:r>
        <w:t xml:space="preserve">, </w:t>
      </w:r>
      <w:r w:rsidR="00000000" w:rsidRPr="00033231">
        <w:t>soyez patient</w:t>
      </w:r>
      <w:r>
        <w:t xml:space="preserve">. </w:t>
      </w:r>
      <w:r w:rsidR="00000000" w:rsidRPr="00033231">
        <w:t>J</w:t>
      </w:r>
      <w:r>
        <w:t>’</w:t>
      </w:r>
      <w:r w:rsidR="00000000" w:rsidRPr="00033231">
        <w:t>admire votre patience</w:t>
      </w:r>
      <w:r>
        <w:t>.</w:t>
      </w:r>
    </w:p>
    <w:p w14:paraId="71B3D30B" w14:textId="518AEF73" w:rsidR="00000000" w:rsidRPr="00033231" w:rsidRDefault="004F69D6" w:rsidP="0021796F">
      <w:r>
        <w:t>— </w:t>
      </w:r>
      <w:r w:rsidR="00000000" w:rsidRPr="00033231">
        <w:t>Ne m</w:t>
      </w:r>
      <w:r>
        <w:t>’</w:t>
      </w:r>
      <w:r w:rsidR="00000000" w:rsidRPr="00033231">
        <w:t>admirez plus</w:t>
      </w:r>
      <w:r>
        <w:t xml:space="preserve">, </w:t>
      </w:r>
      <w:r w:rsidR="00000000" w:rsidRPr="00033231">
        <w:t>alors</w:t>
      </w:r>
      <w:r>
        <w:t xml:space="preserve"> ; </w:t>
      </w:r>
      <w:r w:rsidR="00000000" w:rsidRPr="00033231">
        <w:t>aimez-moi</w:t>
      </w:r>
      <w:r>
        <w:t xml:space="preserve">, </w:t>
      </w:r>
      <w:r w:rsidR="00000000" w:rsidRPr="00033231">
        <w:t>au contraire</w:t>
      </w:r>
      <w:r>
        <w:t xml:space="preserve"> : </w:t>
      </w:r>
      <w:r w:rsidR="00000000" w:rsidRPr="00033231">
        <w:t>fixez le jour de notre mariage</w:t>
      </w:r>
      <w:r>
        <w:t xml:space="preserve"> ; </w:t>
      </w:r>
      <w:r w:rsidR="00000000" w:rsidRPr="00033231">
        <w:t>pensez à cela ce soir</w:t>
      </w:r>
      <w:r>
        <w:t xml:space="preserve">, </w:t>
      </w:r>
      <w:r w:rsidR="00000000" w:rsidRPr="00033231">
        <w:t>et décidez</w:t>
      </w:r>
      <w:r>
        <w:t>. »</w:t>
      </w:r>
    </w:p>
    <w:p w14:paraId="69C063B9" w14:textId="77777777" w:rsidR="004F69D6" w:rsidRDefault="00000000" w:rsidP="0021796F">
      <w:r w:rsidRPr="00033231">
        <w:t>Elle a soupiré un murmure inarticulé</w:t>
      </w:r>
      <w:r w:rsidR="004F69D6">
        <w:t xml:space="preserve">, </w:t>
      </w:r>
      <w:r w:rsidRPr="00033231">
        <w:t>mais expressif</w:t>
      </w:r>
      <w:r w:rsidR="004F69D6">
        <w:t xml:space="preserve"> ; </w:t>
      </w:r>
      <w:r w:rsidRPr="00033231">
        <w:t>elle s</w:t>
      </w:r>
      <w:r w:rsidR="004F69D6">
        <w:t>’</w:t>
      </w:r>
      <w:r w:rsidRPr="00033231">
        <w:t>est précipitée ou plutôt s</w:t>
      </w:r>
      <w:r w:rsidR="004F69D6">
        <w:t>’</w:t>
      </w:r>
      <w:r w:rsidRPr="00033231">
        <w:t>est évanouie de mes bras</w:t>
      </w:r>
      <w:r w:rsidR="004F69D6">
        <w:t xml:space="preserve">, </w:t>
      </w:r>
      <w:r w:rsidRPr="00033231">
        <w:t>et je l</w:t>
      </w:r>
      <w:r w:rsidR="004F69D6">
        <w:t>’</w:t>
      </w:r>
      <w:r w:rsidRPr="00033231">
        <w:t>ai perdue</w:t>
      </w:r>
      <w:r w:rsidR="004F69D6">
        <w:t>.</w:t>
      </w:r>
    </w:p>
    <w:p w14:paraId="700AAB6D" w14:textId="60D29281" w:rsidR="004F69D6" w:rsidRDefault="00000000" w:rsidP="004F69D6">
      <w:pPr>
        <w:pStyle w:val="Titre2"/>
        <w:rPr>
          <w:szCs w:val="44"/>
        </w:rPr>
      </w:pPr>
      <w:bookmarkStart w:id="37" w:name="_Toc199956118"/>
      <w:r w:rsidRPr="00AF30F4">
        <w:rPr>
          <w:szCs w:val="44"/>
        </w:rPr>
        <w:lastRenderedPageBreak/>
        <w:t>CHAPITRE XII</w:t>
      </w:r>
      <w:r w:rsidR="004F69D6">
        <w:rPr>
          <w:szCs w:val="44"/>
        </w:rPr>
        <w:t>.</w:t>
      </w:r>
      <w:r w:rsidR="004F69D6">
        <w:rPr>
          <w:szCs w:val="44"/>
        </w:rPr>
        <w:br/>
      </w:r>
      <w:r w:rsidRPr="00AF30F4">
        <w:rPr>
          <w:szCs w:val="44"/>
        </w:rPr>
        <w:br/>
        <w:t xml:space="preserve">Le </w:t>
      </w:r>
      <w:proofErr w:type="spellStart"/>
      <w:r w:rsidRPr="00AF30F4">
        <w:rPr>
          <w:szCs w:val="44"/>
        </w:rPr>
        <w:t>dénoûment</w:t>
      </w:r>
      <w:proofErr w:type="spellEnd"/>
      <w:r w:rsidR="004F69D6">
        <w:rPr>
          <w:szCs w:val="44"/>
        </w:rPr>
        <w:t>.</w:t>
      </w:r>
      <w:bookmarkEnd w:id="37"/>
    </w:p>
    <w:p w14:paraId="3895C1BF" w14:textId="77777777" w:rsidR="004F69D6" w:rsidRDefault="00000000" w:rsidP="0021796F">
      <w:r w:rsidRPr="00033231">
        <w:t>Lecteur</w:t>
      </w:r>
      <w:r w:rsidR="004F69D6">
        <w:t xml:space="preserve">, </w:t>
      </w:r>
      <w:r w:rsidRPr="00033231">
        <w:t>nous devons régler maintenant nos comptes</w:t>
      </w:r>
      <w:r w:rsidR="004F69D6">
        <w:t xml:space="preserve">. </w:t>
      </w:r>
      <w:r w:rsidRPr="00033231">
        <w:t>Je n</w:t>
      </w:r>
      <w:r w:rsidR="004F69D6">
        <w:t>’</w:t>
      </w:r>
      <w:r w:rsidRPr="00033231">
        <w:t>ai plus qu</w:t>
      </w:r>
      <w:r w:rsidR="004F69D6">
        <w:t>’</w:t>
      </w:r>
      <w:r w:rsidRPr="00033231">
        <w:t>à narrer brièvement le destin de quelques-uns des personnages dont nous avons fait la connaissance dans le cours de ce livre</w:t>
      </w:r>
      <w:r w:rsidR="004F69D6">
        <w:t xml:space="preserve">, </w:t>
      </w:r>
      <w:r w:rsidRPr="00033231">
        <w:t>puis il faudra nous donner la poignée de main et nous séparer</w:t>
      </w:r>
      <w:r w:rsidR="004F69D6">
        <w:t>.</w:t>
      </w:r>
    </w:p>
    <w:p w14:paraId="1C50AAB4" w14:textId="77777777" w:rsidR="004F69D6" w:rsidRDefault="00000000" w:rsidP="0021796F">
      <w:r w:rsidRPr="00033231">
        <w:t>Revenons d</w:t>
      </w:r>
      <w:r w:rsidR="004F69D6">
        <w:t>’</w:t>
      </w:r>
      <w:r w:rsidRPr="00033231">
        <w:t>abord aux vicaires</w:t>
      </w:r>
      <w:r w:rsidR="004F69D6">
        <w:t xml:space="preserve">, </w:t>
      </w:r>
      <w:r w:rsidRPr="00033231">
        <w:t>les bien-aimés</w:t>
      </w:r>
      <w:r w:rsidR="004F69D6">
        <w:t xml:space="preserve">, </w:t>
      </w:r>
      <w:r w:rsidRPr="00033231">
        <w:t>trop lon</w:t>
      </w:r>
      <w:r w:rsidRPr="00033231">
        <w:t>g</w:t>
      </w:r>
      <w:r w:rsidRPr="00033231">
        <w:t>temps négligés</w:t>
      </w:r>
      <w:r w:rsidR="004F69D6">
        <w:t xml:space="preserve">. </w:t>
      </w:r>
      <w:r w:rsidRPr="00033231">
        <w:t>Avancez</w:t>
      </w:r>
      <w:r w:rsidR="004F69D6">
        <w:t xml:space="preserve">, </w:t>
      </w:r>
      <w:r w:rsidRPr="00033231">
        <w:t>mérite modeste</w:t>
      </w:r>
      <w:r w:rsidR="004F69D6">
        <w:t xml:space="preserve"> ! </w:t>
      </w:r>
      <w:r w:rsidRPr="00033231">
        <w:t>Malone</w:t>
      </w:r>
      <w:r w:rsidR="004F69D6">
        <w:t xml:space="preserve">, </w:t>
      </w:r>
      <w:r w:rsidRPr="00033231">
        <w:t>je le vois</w:t>
      </w:r>
      <w:r w:rsidR="004F69D6">
        <w:t xml:space="preserve">, </w:t>
      </w:r>
      <w:r w:rsidRPr="00033231">
        <w:t>répond promptement à l</w:t>
      </w:r>
      <w:r w:rsidR="004F69D6">
        <w:t>’</w:t>
      </w:r>
      <w:r w:rsidRPr="00033231">
        <w:t>invitation</w:t>
      </w:r>
      <w:r w:rsidR="004F69D6">
        <w:t xml:space="preserve"> : </w:t>
      </w:r>
      <w:r w:rsidRPr="00033231">
        <w:t>il croit que je m</w:t>
      </w:r>
      <w:r w:rsidR="004F69D6">
        <w:t>’</w:t>
      </w:r>
      <w:r w:rsidRPr="00033231">
        <w:t>adresse à lui</w:t>
      </w:r>
      <w:r w:rsidR="004F69D6">
        <w:t>.</w:t>
      </w:r>
    </w:p>
    <w:p w14:paraId="7C755B1E" w14:textId="77777777" w:rsidR="004F69D6" w:rsidRDefault="00000000" w:rsidP="0021796F">
      <w:r w:rsidRPr="00033231">
        <w:t>Non</w:t>
      </w:r>
      <w:r w:rsidR="004F69D6">
        <w:t xml:space="preserve">, </w:t>
      </w:r>
      <w:r w:rsidRPr="00033231">
        <w:t>Pierre-Auguste</w:t>
      </w:r>
      <w:r w:rsidR="004F69D6">
        <w:t xml:space="preserve">, </w:t>
      </w:r>
      <w:r w:rsidRPr="00033231">
        <w:t>nous ne pouvons rien avoir à vous d</w:t>
      </w:r>
      <w:r w:rsidRPr="00033231">
        <w:t>i</w:t>
      </w:r>
      <w:r w:rsidRPr="00033231">
        <w:t>re</w:t>
      </w:r>
      <w:r w:rsidR="004F69D6">
        <w:t xml:space="preserve">. </w:t>
      </w:r>
      <w:r w:rsidRPr="00033231">
        <w:t xml:space="preserve">Nous ne </w:t>
      </w:r>
      <w:proofErr w:type="spellStart"/>
      <w:r w:rsidRPr="00033231">
        <w:t>pourrions nous</w:t>
      </w:r>
      <w:proofErr w:type="spellEnd"/>
      <w:r w:rsidRPr="00033231">
        <w:t xml:space="preserve"> résoudre à conter la touchante hi</w:t>
      </w:r>
      <w:r w:rsidRPr="00033231">
        <w:t>s</w:t>
      </w:r>
      <w:r w:rsidRPr="00033231">
        <w:t>toire de vos faits et de votre destinée</w:t>
      </w:r>
      <w:r w:rsidR="004F69D6">
        <w:t xml:space="preserve">. </w:t>
      </w:r>
      <w:r w:rsidRPr="00033231">
        <w:t>Ne savez-vous pas</w:t>
      </w:r>
      <w:r w:rsidR="004F69D6">
        <w:t xml:space="preserve">, </w:t>
      </w:r>
      <w:r w:rsidRPr="00033231">
        <w:t>Pierre</w:t>
      </w:r>
      <w:r w:rsidR="004F69D6">
        <w:t xml:space="preserve">, </w:t>
      </w:r>
      <w:r w:rsidRPr="00033231">
        <w:t>que le public a ses caprices</w:t>
      </w:r>
      <w:r w:rsidR="004F69D6">
        <w:t xml:space="preserve"> ; </w:t>
      </w:r>
      <w:r w:rsidRPr="00033231">
        <w:t>que le vrai sans fard ne lui va point</w:t>
      </w:r>
      <w:r w:rsidR="004F69D6">
        <w:t xml:space="preserve"> ; </w:t>
      </w:r>
      <w:r w:rsidRPr="00033231">
        <w:t>qu</w:t>
      </w:r>
      <w:r w:rsidR="004F69D6">
        <w:t>’</w:t>
      </w:r>
      <w:r w:rsidRPr="00033231">
        <w:t>il ne digérerait pas les faits dans leur simplicité</w:t>
      </w:r>
      <w:r w:rsidR="004F69D6">
        <w:t xml:space="preserve"> ? </w:t>
      </w:r>
      <w:r w:rsidRPr="00033231">
        <w:t>Ne savez-vous pas que le cri du cochon n</w:t>
      </w:r>
      <w:r w:rsidR="004F69D6">
        <w:t>’</w:t>
      </w:r>
      <w:r w:rsidRPr="00033231">
        <w:t>est pas plus goûté mai</w:t>
      </w:r>
      <w:r w:rsidRPr="00033231">
        <w:t>n</w:t>
      </w:r>
      <w:r w:rsidRPr="00033231">
        <w:t>tenant qu</w:t>
      </w:r>
      <w:r w:rsidR="004F69D6">
        <w:t>’</w:t>
      </w:r>
      <w:r w:rsidRPr="00033231">
        <w:t>autrefois</w:t>
      </w:r>
      <w:r w:rsidR="004F69D6">
        <w:t xml:space="preserve"> ? </w:t>
      </w:r>
      <w:r w:rsidRPr="00033231">
        <w:t>Si je racontais la catastrophe qui vous a a</w:t>
      </w:r>
      <w:r w:rsidRPr="00033231">
        <w:t>t</w:t>
      </w:r>
      <w:r w:rsidRPr="00033231">
        <w:t>teint</w:t>
      </w:r>
      <w:r w:rsidR="004F69D6">
        <w:t xml:space="preserve">, </w:t>
      </w:r>
      <w:r w:rsidRPr="00033231">
        <w:t>le public tomberait dans des attaques de nerfs</w:t>
      </w:r>
      <w:r w:rsidR="004F69D6">
        <w:t xml:space="preserve">, </w:t>
      </w:r>
      <w:r w:rsidRPr="00033231">
        <w:t>et il n</w:t>
      </w:r>
      <w:r w:rsidR="004F69D6">
        <w:t>’</w:t>
      </w:r>
      <w:r w:rsidRPr="00033231">
        <w:t>y a</w:t>
      </w:r>
      <w:r w:rsidRPr="00033231">
        <w:t>u</w:t>
      </w:r>
      <w:r w:rsidRPr="00033231">
        <w:t>rait qu</w:t>
      </w:r>
      <w:r w:rsidR="004F69D6">
        <w:t>’</w:t>
      </w:r>
      <w:r w:rsidRPr="00033231">
        <w:t>un cri pour demander des sels volatils et des plumes br</w:t>
      </w:r>
      <w:r w:rsidRPr="00033231">
        <w:t>û</w:t>
      </w:r>
      <w:r w:rsidRPr="00033231">
        <w:t>lées</w:t>
      </w:r>
      <w:r w:rsidR="004F69D6">
        <w:t>. « </w:t>
      </w:r>
      <w:r w:rsidRPr="00033231">
        <w:t>Impossible</w:t>
      </w:r>
      <w:r w:rsidR="004F69D6">
        <w:t xml:space="preserve"> ! </w:t>
      </w:r>
      <w:r w:rsidRPr="00033231">
        <w:t>dirait-on par ci</w:t>
      </w:r>
      <w:r w:rsidR="004F69D6">
        <w:t xml:space="preserve"> ; </w:t>
      </w:r>
      <w:r w:rsidRPr="00033231">
        <w:t>faux</w:t>
      </w:r>
      <w:r w:rsidR="004F69D6">
        <w:t xml:space="preserve"> ! </w:t>
      </w:r>
      <w:r w:rsidRPr="00033231">
        <w:t>s</w:t>
      </w:r>
      <w:r w:rsidR="004F69D6">
        <w:t>’</w:t>
      </w:r>
      <w:r w:rsidRPr="00033231">
        <w:t>écrierait-on par là</w:t>
      </w:r>
      <w:r w:rsidR="004F69D6">
        <w:t xml:space="preserve"> ; </w:t>
      </w:r>
      <w:r w:rsidRPr="00033231">
        <w:t>de mauvais goût</w:t>
      </w:r>
      <w:r w:rsidR="004F69D6">
        <w:t> ! »</w:t>
      </w:r>
      <w:r w:rsidRPr="00033231">
        <w:t xml:space="preserve"> répondrait-on de toutes parts</w:t>
      </w:r>
      <w:r w:rsidR="004F69D6">
        <w:t xml:space="preserve">. </w:t>
      </w:r>
      <w:r w:rsidRPr="00033231">
        <w:t>Rema</w:t>
      </w:r>
      <w:r w:rsidRPr="00033231">
        <w:t>r</w:t>
      </w:r>
      <w:r w:rsidRPr="00033231">
        <w:t>quez-le bien</w:t>
      </w:r>
      <w:r w:rsidR="004F69D6">
        <w:t xml:space="preserve"> ! </w:t>
      </w:r>
      <w:r w:rsidRPr="00033231">
        <w:t>toutes les fois que vous présentez aux gens la vér</w:t>
      </w:r>
      <w:r w:rsidRPr="00033231">
        <w:t>i</w:t>
      </w:r>
      <w:r w:rsidRPr="00033231">
        <w:t>té r</w:t>
      </w:r>
      <w:r w:rsidRPr="00033231">
        <w:t>é</w:t>
      </w:r>
      <w:r w:rsidRPr="00033231">
        <w:t>elle et simple</w:t>
      </w:r>
      <w:r w:rsidR="004F69D6">
        <w:t xml:space="preserve">, </w:t>
      </w:r>
      <w:r w:rsidRPr="00033231">
        <w:t>elle est toujours dénoncée comme un me</w:t>
      </w:r>
      <w:r w:rsidRPr="00033231">
        <w:t>n</w:t>
      </w:r>
      <w:r w:rsidRPr="00033231">
        <w:t>songe</w:t>
      </w:r>
      <w:r w:rsidR="004F69D6">
        <w:t xml:space="preserve"> ; </w:t>
      </w:r>
      <w:r w:rsidRPr="00033231">
        <w:t>ils la désavouent</w:t>
      </w:r>
      <w:r w:rsidR="004F69D6">
        <w:t xml:space="preserve">, </w:t>
      </w:r>
      <w:r w:rsidRPr="00033231">
        <w:t>la renient</w:t>
      </w:r>
      <w:r w:rsidR="004F69D6">
        <w:t xml:space="preserve">, </w:t>
      </w:r>
      <w:r w:rsidRPr="00033231">
        <w:t>la rejettent sur la paroisse</w:t>
      </w:r>
      <w:r w:rsidR="004F69D6">
        <w:t xml:space="preserve">. </w:t>
      </w:r>
      <w:r w:rsidRPr="00033231">
        <w:t>Au contraire</w:t>
      </w:r>
      <w:r w:rsidR="004F69D6">
        <w:t xml:space="preserve">, </w:t>
      </w:r>
      <w:r w:rsidRPr="00033231">
        <w:t>la création imaginaire</w:t>
      </w:r>
      <w:r w:rsidR="004F69D6">
        <w:t xml:space="preserve">, </w:t>
      </w:r>
      <w:r w:rsidRPr="00033231">
        <w:t>la pure action</w:t>
      </w:r>
      <w:r w:rsidR="004F69D6">
        <w:t xml:space="preserve">, </w:t>
      </w:r>
      <w:r w:rsidRPr="00033231">
        <w:t>est adoptée</w:t>
      </w:r>
      <w:r w:rsidR="004F69D6">
        <w:t xml:space="preserve">, </w:t>
      </w:r>
      <w:r w:rsidRPr="00033231">
        <w:t>c</w:t>
      </w:r>
      <w:r w:rsidRPr="00033231">
        <w:t>a</w:t>
      </w:r>
      <w:r w:rsidRPr="00033231">
        <w:t>ressée</w:t>
      </w:r>
      <w:r w:rsidR="004F69D6">
        <w:t xml:space="preserve">, </w:t>
      </w:r>
      <w:r w:rsidRPr="00033231">
        <w:t>trouvée jolie</w:t>
      </w:r>
      <w:r w:rsidR="004F69D6">
        <w:t xml:space="preserve">, </w:t>
      </w:r>
      <w:r w:rsidRPr="00033231">
        <w:t>convenable</w:t>
      </w:r>
      <w:r w:rsidR="004F69D6">
        <w:t xml:space="preserve">, </w:t>
      </w:r>
      <w:r w:rsidRPr="00033231">
        <w:t>merveilleusement naturelle</w:t>
      </w:r>
      <w:r w:rsidR="004F69D6">
        <w:t xml:space="preserve"> ; </w:t>
      </w:r>
      <w:r w:rsidRPr="00033231">
        <w:t>le misérable petit bâtard reçoit toutes les friandises</w:t>
      </w:r>
      <w:r w:rsidR="004F69D6">
        <w:t xml:space="preserve">, </w:t>
      </w:r>
      <w:r w:rsidRPr="00033231">
        <w:t>l</w:t>
      </w:r>
      <w:r w:rsidR="004F69D6">
        <w:t>’</w:t>
      </w:r>
      <w:r w:rsidRPr="00033231">
        <w:t xml:space="preserve">honnête et légitime petit enfant </w:t>
      </w:r>
      <w:r w:rsidRPr="00033231">
        <w:lastRenderedPageBreak/>
        <w:t>toutes les bourrades</w:t>
      </w:r>
      <w:r w:rsidR="004F69D6">
        <w:t xml:space="preserve">. </w:t>
      </w:r>
      <w:r w:rsidRPr="00033231">
        <w:t>Ainsi va le monde</w:t>
      </w:r>
      <w:r w:rsidR="004F69D6">
        <w:t xml:space="preserve">, </w:t>
      </w:r>
      <w:r w:rsidRPr="00033231">
        <w:t>Pierre</w:t>
      </w:r>
      <w:r w:rsidR="004F69D6">
        <w:t xml:space="preserve"> ; </w:t>
      </w:r>
      <w:r w:rsidRPr="00033231">
        <w:t>et</w:t>
      </w:r>
      <w:r w:rsidR="004F69D6">
        <w:t xml:space="preserve">, </w:t>
      </w:r>
      <w:r w:rsidRPr="00033231">
        <w:t>comme vous êtes le marmot légitime</w:t>
      </w:r>
      <w:r w:rsidR="004F69D6">
        <w:t xml:space="preserve">, </w:t>
      </w:r>
      <w:r w:rsidRPr="00033231">
        <w:t>rude</w:t>
      </w:r>
      <w:r w:rsidR="004F69D6">
        <w:t xml:space="preserve">, </w:t>
      </w:r>
      <w:r w:rsidRPr="00033231">
        <w:t>crasseux et méchant</w:t>
      </w:r>
      <w:r w:rsidR="004F69D6">
        <w:t xml:space="preserve">, </w:t>
      </w:r>
      <w:r w:rsidRPr="00033231">
        <w:t>vous devez vous tenir à l</w:t>
      </w:r>
      <w:r w:rsidR="004F69D6">
        <w:t>’</w:t>
      </w:r>
      <w:r w:rsidRPr="00033231">
        <w:t>écart</w:t>
      </w:r>
      <w:r w:rsidR="004F69D6">
        <w:t>.</w:t>
      </w:r>
    </w:p>
    <w:p w14:paraId="48E1810E" w14:textId="72099907" w:rsidR="004F69D6" w:rsidRDefault="00000000" w:rsidP="0021796F">
      <w:r w:rsidRPr="00033231">
        <w:t xml:space="preserve">Faites place à </w:t>
      </w:r>
      <w:r w:rsidR="004F69D6">
        <w:t>M. </w:t>
      </w:r>
      <w:proofErr w:type="spellStart"/>
      <w:r w:rsidRPr="00033231">
        <w:t>Sweeting</w:t>
      </w:r>
      <w:proofErr w:type="spellEnd"/>
      <w:r w:rsidR="004F69D6">
        <w:t>.</w:t>
      </w:r>
    </w:p>
    <w:p w14:paraId="1A9C36DE" w14:textId="61613F32" w:rsidR="004F69D6" w:rsidRDefault="00000000" w:rsidP="0021796F">
      <w:r w:rsidRPr="00033231">
        <w:t>Le voici qui s</w:t>
      </w:r>
      <w:r w:rsidR="004F69D6">
        <w:t>’</w:t>
      </w:r>
      <w:r w:rsidRPr="00033231">
        <w:t>avance avec sa femme au bras</w:t>
      </w:r>
      <w:r w:rsidR="004F69D6">
        <w:t xml:space="preserve"> ; </w:t>
      </w:r>
      <w:r w:rsidRPr="00033231">
        <w:t>la plus sple</w:t>
      </w:r>
      <w:r w:rsidRPr="00033231">
        <w:t>n</w:t>
      </w:r>
      <w:r w:rsidRPr="00033231">
        <w:t>dide et la plus pesante femme du Yorkshire</w:t>
      </w:r>
      <w:r w:rsidR="004F69D6">
        <w:t xml:space="preserve"> : </w:t>
      </w:r>
      <w:proofErr w:type="spellStart"/>
      <w:r w:rsidRPr="00033231">
        <w:t>mistress</w:t>
      </w:r>
      <w:proofErr w:type="spellEnd"/>
      <w:r w:rsidRPr="00033231">
        <w:t xml:space="preserve"> </w:t>
      </w:r>
      <w:proofErr w:type="spellStart"/>
      <w:r w:rsidRPr="00033231">
        <w:t>Sweeting</w:t>
      </w:r>
      <w:proofErr w:type="spellEnd"/>
      <w:r w:rsidR="004F69D6">
        <w:t xml:space="preserve">, </w:t>
      </w:r>
      <w:r w:rsidRPr="00033231">
        <w:t xml:space="preserve">ci-devant miss Dora </w:t>
      </w:r>
      <w:proofErr w:type="spellStart"/>
      <w:r w:rsidRPr="00033231">
        <w:t>Sikes</w:t>
      </w:r>
      <w:proofErr w:type="spellEnd"/>
      <w:r w:rsidR="004F69D6">
        <w:t xml:space="preserve">. </w:t>
      </w:r>
      <w:r w:rsidRPr="00033231">
        <w:t>Ils furent mariés sous les plus he</w:t>
      </w:r>
      <w:r w:rsidRPr="00033231">
        <w:t>u</w:t>
      </w:r>
      <w:r w:rsidRPr="00033231">
        <w:t>reux auspices</w:t>
      </w:r>
      <w:r w:rsidR="004F69D6">
        <w:t>, M. </w:t>
      </w:r>
      <w:proofErr w:type="spellStart"/>
      <w:r w:rsidRPr="00033231">
        <w:t>Sweeting</w:t>
      </w:r>
      <w:proofErr w:type="spellEnd"/>
      <w:r w:rsidRPr="00033231">
        <w:t xml:space="preserve"> venant d</w:t>
      </w:r>
      <w:r w:rsidR="004F69D6">
        <w:t>’</w:t>
      </w:r>
      <w:r w:rsidRPr="00033231">
        <w:t>être promu à une paroisse d</w:t>
      </w:r>
      <w:r w:rsidR="004F69D6">
        <w:t>’</w:t>
      </w:r>
      <w:r w:rsidRPr="00033231">
        <w:t>un revenu confortable</w:t>
      </w:r>
      <w:r w:rsidR="004F69D6">
        <w:t xml:space="preserve">, </w:t>
      </w:r>
      <w:r w:rsidRPr="00033231">
        <w:t xml:space="preserve">et </w:t>
      </w:r>
      <w:r w:rsidR="004F69D6">
        <w:t>M. </w:t>
      </w:r>
      <w:proofErr w:type="spellStart"/>
      <w:r w:rsidRPr="00033231">
        <w:t>Sikes</w:t>
      </w:r>
      <w:proofErr w:type="spellEnd"/>
      <w:r w:rsidRPr="00033231">
        <w:t xml:space="preserve"> se trouvant en position de donner à Dora une belle dot</w:t>
      </w:r>
      <w:r w:rsidR="004F69D6">
        <w:t xml:space="preserve">. </w:t>
      </w:r>
      <w:r w:rsidRPr="00033231">
        <w:t>Ils vécurent ensemble de longues et heureuses années</w:t>
      </w:r>
      <w:r w:rsidR="004F69D6">
        <w:t xml:space="preserve">, </w:t>
      </w:r>
      <w:r w:rsidRPr="00033231">
        <w:t>chéris de leurs paroissiens</w:t>
      </w:r>
      <w:r w:rsidR="004F69D6">
        <w:t xml:space="preserve">, </w:t>
      </w:r>
      <w:r w:rsidRPr="00033231">
        <w:t>et au milieu d</w:t>
      </w:r>
      <w:r w:rsidR="004F69D6">
        <w:t>’</w:t>
      </w:r>
      <w:r w:rsidRPr="00033231">
        <w:t>un nombreux cercle d</w:t>
      </w:r>
      <w:r w:rsidR="004F69D6">
        <w:t>’</w:t>
      </w:r>
      <w:r w:rsidRPr="00033231">
        <w:t>amis</w:t>
      </w:r>
      <w:r w:rsidR="004F69D6">
        <w:t>.</w:t>
      </w:r>
    </w:p>
    <w:p w14:paraId="541B4D20" w14:textId="77777777" w:rsidR="004F69D6" w:rsidRDefault="00000000" w:rsidP="0021796F">
      <w:r w:rsidRPr="00033231">
        <w:t>Eh</w:t>
      </w:r>
      <w:r w:rsidR="004F69D6">
        <w:t xml:space="preserve"> ! </w:t>
      </w:r>
      <w:r w:rsidRPr="00033231">
        <w:t>voilà qui est</w:t>
      </w:r>
      <w:r w:rsidR="004F69D6">
        <w:t xml:space="preserve">, </w:t>
      </w:r>
      <w:r w:rsidRPr="00033231">
        <w:t>je pense</w:t>
      </w:r>
      <w:r w:rsidR="004F69D6">
        <w:t xml:space="preserve">, </w:t>
      </w:r>
      <w:r w:rsidRPr="00033231">
        <w:t>assez joliment tourné</w:t>
      </w:r>
      <w:r w:rsidR="004F69D6">
        <w:t>.</w:t>
      </w:r>
    </w:p>
    <w:p w14:paraId="36FCE27C" w14:textId="77777777" w:rsidR="004F69D6" w:rsidRDefault="00000000" w:rsidP="0021796F">
      <w:r w:rsidRPr="00033231">
        <w:t>Avancez</w:t>
      </w:r>
      <w:r w:rsidR="004F69D6">
        <w:t xml:space="preserve">, </w:t>
      </w:r>
      <w:r w:rsidRPr="00033231">
        <w:t>monsieur Donne</w:t>
      </w:r>
      <w:r w:rsidR="004F69D6">
        <w:t> !</w:t>
      </w:r>
    </w:p>
    <w:p w14:paraId="1BEB0E6F" w14:textId="3867217F" w:rsidR="004F69D6" w:rsidRDefault="00000000" w:rsidP="0021796F">
      <w:r w:rsidRPr="00033231">
        <w:t>Ce gentleman tourna admirablement</w:t>
      </w:r>
      <w:r w:rsidR="004F69D6">
        <w:t xml:space="preserve"> : </w:t>
      </w:r>
      <w:r w:rsidRPr="00033231">
        <w:t>beaucoup mieux que vous ou moi n</w:t>
      </w:r>
      <w:r w:rsidR="004F69D6">
        <w:t>’</w:t>
      </w:r>
      <w:r w:rsidRPr="00033231">
        <w:t>eussions pu l</w:t>
      </w:r>
      <w:r w:rsidR="004F69D6">
        <w:t>’</w:t>
      </w:r>
      <w:r w:rsidRPr="00033231">
        <w:t>espérer</w:t>
      </w:r>
      <w:r w:rsidR="004F69D6">
        <w:t xml:space="preserve">, </w:t>
      </w:r>
      <w:r w:rsidRPr="00033231">
        <w:t>lecteur</w:t>
      </w:r>
      <w:r w:rsidR="004F69D6">
        <w:t xml:space="preserve">. </w:t>
      </w:r>
      <w:r w:rsidRPr="00033231">
        <w:t>Lui aussi se maria avec une petite femme pleine de sens</w:t>
      </w:r>
      <w:r w:rsidR="004F69D6">
        <w:t xml:space="preserve">, </w:t>
      </w:r>
      <w:r w:rsidRPr="00033231">
        <w:t>et de manières douces et élégantes</w:t>
      </w:r>
      <w:r w:rsidR="004F69D6">
        <w:t xml:space="preserve">. </w:t>
      </w:r>
      <w:r w:rsidRPr="00033231">
        <w:t>Ce fut lui qui fit son choix</w:t>
      </w:r>
      <w:r w:rsidR="004F69D6">
        <w:t xml:space="preserve"> ; </w:t>
      </w:r>
      <w:r w:rsidRPr="00033231">
        <w:t>il devint un modèle de c</w:t>
      </w:r>
      <w:r w:rsidRPr="00033231">
        <w:t>a</w:t>
      </w:r>
      <w:r w:rsidRPr="00033231">
        <w:t>ractère domestique et un prêtre de paroisse véritablement actif</w:t>
      </w:r>
      <w:r w:rsidR="004F69D6">
        <w:t xml:space="preserve"> (</w:t>
      </w:r>
      <w:r w:rsidRPr="00033231">
        <w:t>il refusa consciencieusement jusqu</w:t>
      </w:r>
      <w:r w:rsidR="004F69D6">
        <w:t>’</w:t>
      </w:r>
      <w:r w:rsidRPr="00033231">
        <w:t>à sa mort d</w:t>
      </w:r>
      <w:r w:rsidR="004F69D6">
        <w:t>’</w:t>
      </w:r>
      <w:r w:rsidRPr="00033231">
        <w:t>agir en qualité de pasteur</w:t>
      </w:r>
      <w:r w:rsidR="004F69D6">
        <w:t xml:space="preserve">). </w:t>
      </w:r>
      <w:r w:rsidRPr="00033231">
        <w:t>Il brunissait l</w:t>
      </w:r>
      <w:r w:rsidR="004F69D6">
        <w:t>’</w:t>
      </w:r>
      <w:r w:rsidRPr="00033231">
        <w:t>intérieur de la coupe et du plateau avec la meilleure poudre à polir</w:t>
      </w:r>
      <w:r w:rsidR="004F69D6">
        <w:t xml:space="preserve"> ; </w:t>
      </w:r>
      <w:r w:rsidRPr="00033231">
        <w:t>il surveillait les ornements du temple et de l</w:t>
      </w:r>
      <w:r w:rsidR="004F69D6">
        <w:t>’</w:t>
      </w:r>
      <w:r w:rsidRPr="00033231">
        <w:t>autel avec le zèle d</w:t>
      </w:r>
      <w:r w:rsidR="004F69D6">
        <w:t>’</w:t>
      </w:r>
      <w:r w:rsidRPr="00033231">
        <w:t>un tapissier</w:t>
      </w:r>
      <w:r w:rsidR="004F69D6">
        <w:t xml:space="preserve">, </w:t>
      </w:r>
      <w:r w:rsidRPr="00033231">
        <w:t>le soin d</w:t>
      </w:r>
      <w:r w:rsidR="004F69D6">
        <w:t>’</w:t>
      </w:r>
      <w:r w:rsidRPr="00033231">
        <w:t>un éb</w:t>
      </w:r>
      <w:r w:rsidRPr="00033231">
        <w:t>é</w:t>
      </w:r>
      <w:r w:rsidRPr="00033231">
        <w:t>niste</w:t>
      </w:r>
      <w:r w:rsidR="004F69D6">
        <w:t xml:space="preserve"> ; </w:t>
      </w:r>
      <w:r w:rsidRPr="00033231">
        <w:t>sa petite école</w:t>
      </w:r>
      <w:r w:rsidR="004F69D6">
        <w:t xml:space="preserve">, </w:t>
      </w:r>
      <w:r w:rsidRPr="00033231">
        <w:t>sa petite église</w:t>
      </w:r>
      <w:r w:rsidR="004F69D6">
        <w:t xml:space="preserve">, </w:t>
      </w:r>
      <w:r w:rsidRPr="00033231">
        <w:t>son petit presbytère</w:t>
      </w:r>
      <w:r w:rsidR="004F69D6">
        <w:t xml:space="preserve">, </w:t>
      </w:r>
      <w:r w:rsidRPr="00033231">
        <w:t>lui durent leur érection</w:t>
      </w:r>
      <w:r w:rsidR="004F69D6">
        <w:t xml:space="preserve">, </w:t>
      </w:r>
      <w:r w:rsidRPr="00033231">
        <w:t>et ils lui faisaient honneur</w:t>
      </w:r>
      <w:r w:rsidR="004F69D6">
        <w:t xml:space="preserve"> : </w:t>
      </w:r>
      <w:r w:rsidRPr="00033231">
        <w:t>chacun était un modèle en son genre</w:t>
      </w:r>
      <w:r w:rsidR="004F69D6">
        <w:t xml:space="preserve">. </w:t>
      </w:r>
      <w:r w:rsidRPr="00033231">
        <w:t>Si l</w:t>
      </w:r>
      <w:r w:rsidR="004F69D6">
        <w:t>’</w:t>
      </w:r>
      <w:r w:rsidRPr="00033231">
        <w:t>uniformité et le goût en archite</w:t>
      </w:r>
      <w:r w:rsidRPr="00033231">
        <w:t>c</w:t>
      </w:r>
      <w:r w:rsidRPr="00033231">
        <w:t>t</w:t>
      </w:r>
      <w:r w:rsidRPr="00033231">
        <w:t>u</w:t>
      </w:r>
      <w:r w:rsidRPr="00033231">
        <w:t>re eussent été la même chose que la consistance et le zèle en r</w:t>
      </w:r>
      <w:r w:rsidRPr="00033231">
        <w:t>e</w:t>
      </w:r>
      <w:r w:rsidRPr="00033231">
        <w:t>ligion</w:t>
      </w:r>
      <w:r w:rsidR="004F69D6">
        <w:t xml:space="preserve">, </w:t>
      </w:r>
      <w:r w:rsidRPr="00033231">
        <w:t>quel berger d</w:t>
      </w:r>
      <w:r w:rsidR="004F69D6">
        <w:t>’</w:t>
      </w:r>
      <w:r w:rsidRPr="00033231">
        <w:t xml:space="preserve">un troupeau chrétien aurait fait </w:t>
      </w:r>
      <w:r w:rsidR="004F69D6">
        <w:t>M. </w:t>
      </w:r>
      <w:r w:rsidRPr="00033231">
        <w:t>Donne</w:t>
      </w:r>
      <w:r w:rsidR="004F69D6">
        <w:t xml:space="preserve"> ! </w:t>
      </w:r>
      <w:r w:rsidRPr="00033231">
        <w:t xml:space="preserve">Il y avait un art dans lequel personne ne surpassait </w:t>
      </w:r>
      <w:r w:rsidR="004F69D6">
        <w:t>M. </w:t>
      </w:r>
      <w:r w:rsidRPr="00033231">
        <w:t>Donne</w:t>
      </w:r>
      <w:r w:rsidR="004F69D6">
        <w:t xml:space="preserve"> : </w:t>
      </w:r>
      <w:r w:rsidRPr="00033231">
        <w:t>l</w:t>
      </w:r>
      <w:r w:rsidR="004F69D6">
        <w:t>’</w:t>
      </w:r>
      <w:r w:rsidRPr="00033231">
        <w:t xml:space="preserve">art de </w:t>
      </w:r>
      <w:r w:rsidRPr="00033231">
        <w:lastRenderedPageBreak/>
        <w:t>solliciter</w:t>
      </w:r>
      <w:r w:rsidR="004F69D6">
        <w:t xml:space="preserve">. </w:t>
      </w:r>
      <w:r w:rsidRPr="00033231">
        <w:t>Par ses propres efforts</w:t>
      </w:r>
      <w:r w:rsidR="004F69D6">
        <w:t xml:space="preserve">, </w:t>
      </w:r>
      <w:r w:rsidRPr="00033231">
        <w:t>il obtint de l</w:t>
      </w:r>
      <w:r w:rsidR="004F69D6">
        <w:t>’</w:t>
      </w:r>
      <w:r w:rsidRPr="00033231">
        <w:t>argent pour toutes ses constructions</w:t>
      </w:r>
      <w:r w:rsidR="004F69D6">
        <w:t xml:space="preserve">. </w:t>
      </w:r>
      <w:r w:rsidRPr="00033231">
        <w:t>En cette matière</w:t>
      </w:r>
      <w:r w:rsidR="004F69D6">
        <w:t xml:space="preserve">, </w:t>
      </w:r>
      <w:r w:rsidRPr="00033231">
        <w:t>il avait une puissance d</w:t>
      </w:r>
      <w:r w:rsidR="004F69D6">
        <w:t>’</w:t>
      </w:r>
      <w:r w:rsidRPr="00033231">
        <w:t>imagination</w:t>
      </w:r>
      <w:r w:rsidR="004F69D6">
        <w:t xml:space="preserve">, </w:t>
      </w:r>
      <w:r w:rsidRPr="00033231">
        <w:t>une activité d</w:t>
      </w:r>
      <w:r w:rsidR="004F69D6">
        <w:t>’</w:t>
      </w:r>
      <w:r w:rsidRPr="00033231">
        <w:t>action</w:t>
      </w:r>
      <w:r w:rsidR="004F69D6">
        <w:t xml:space="preserve">, </w:t>
      </w:r>
      <w:r w:rsidRPr="00033231">
        <w:t>tout à fait un</w:t>
      </w:r>
      <w:r w:rsidRPr="00033231">
        <w:t>i</w:t>
      </w:r>
      <w:r w:rsidRPr="00033231">
        <w:t>ques</w:t>
      </w:r>
      <w:r w:rsidR="004F69D6">
        <w:t xml:space="preserve">. </w:t>
      </w:r>
      <w:r w:rsidRPr="00033231">
        <w:t>Il sollicitait du riche et du pauvre</w:t>
      </w:r>
      <w:r w:rsidR="004F69D6">
        <w:t xml:space="preserve">, </w:t>
      </w:r>
      <w:r w:rsidRPr="00033231">
        <w:t>du paysan sans so</w:t>
      </w:r>
      <w:r w:rsidRPr="00033231">
        <w:t>u</w:t>
      </w:r>
      <w:r w:rsidRPr="00033231">
        <w:t>liers et du duc couronné</w:t>
      </w:r>
      <w:r w:rsidR="004F69D6">
        <w:t xml:space="preserve">. </w:t>
      </w:r>
      <w:r w:rsidRPr="00033231">
        <w:t>Il envoyait des lettres partout</w:t>
      </w:r>
      <w:r w:rsidR="004F69D6">
        <w:t xml:space="preserve">, </w:t>
      </w:r>
      <w:r w:rsidRPr="00033231">
        <w:t>à la vieille reine Charlotte</w:t>
      </w:r>
      <w:r w:rsidR="004F69D6">
        <w:t xml:space="preserve">, </w:t>
      </w:r>
      <w:r w:rsidRPr="00033231">
        <w:t>aux princesses ses filles</w:t>
      </w:r>
      <w:r w:rsidR="004F69D6">
        <w:t xml:space="preserve">, </w:t>
      </w:r>
      <w:r w:rsidRPr="00033231">
        <w:t>à ses fils les ducs royaux</w:t>
      </w:r>
      <w:r w:rsidR="004F69D6">
        <w:t xml:space="preserve">, </w:t>
      </w:r>
      <w:r w:rsidRPr="00033231">
        <w:t xml:space="preserve">au prince </w:t>
      </w:r>
      <w:proofErr w:type="spellStart"/>
      <w:r w:rsidRPr="00033231">
        <w:t>Castelreagh</w:t>
      </w:r>
      <w:proofErr w:type="spellEnd"/>
      <w:r w:rsidR="004F69D6">
        <w:t xml:space="preserve">, </w:t>
      </w:r>
      <w:r w:rsidRPr="00033231">
        <w:t>à chaque membre du ministère alors en fonctions</w:t>
      </w:r>
      <w:r w:rsidR="004F69D6">
        <w:t xml:space="preserve"> ; </w:t>
      </w:r>
      <w:r w:rsidRPr="00033231">
        <w:t>et ce qu</w:t>
      </w:r>
      <w:r w:rsidR="004F69D6">
        <w:t>’</w:t>
      </w:r>
      <w:r w:rsidRPr="00033231">
        <w:t>il y a de remarquable</w:t>
      </w:r>
      <w:r w:rsidR="004F69D6">
        <w:t xml:space="preserve">, </w:t>
      </w:r>
      <w:r w:rsidRPr="00033231">
        <w:t>c</w:t>
      </w:r>
      <w:r w:rsidR="004F69D6">
        <w:t>’</w:t>
      </w:r>
      <w:r w:rsidRPr="00033231">
        <w:t>est qu</w:t>
      </w:r>
      <w:r w:rsidR="004F69D6">
        <w:t>’</w:t>
      </w:r>
      <w:r w:rsidRPr="00033231">
        <w:t>il t</w:t>
      </w:r>
      <w:r w:rsidRPr="00033231">
        <w:t>i</w:t>
      </w:r>
      <w:r w:rsidRPr="00033231">
        <w:t>rait quelque chose de chacun de ces personnages</w:t>
      </w:r>
      <w:r w:rsidR="004F69D6">
        <w:t xml:space="preserve">. </w:t>
      </w:r>
      <w:r w:rsidRPr="00033231">
        <w:t>Il obtint cinq livres sterling de l</w:t>
      </w:r>
      <w:r w:rsidR="004F69D6">
        <w:t>’</w:t>
      </w:r>
      <w:r w:rsidRPr="00033231">
        <w:t>avare vieille lady la reine Charlotte</w:t>
      </w:r>
      <w:r w:rsidR="004F69D6">
        <w:t xml:space="preserve">, </w:t>
      </w:r>
      <w:r w:rsidRPr="00033231">
        <w:t>et deux guinées de son fils aîné</w:t>
      </w:r>
      <w:r w:rsidR="004F69D6">
        <w:t xml:space="preserve">, </w:t>
      </w:r>
      <w:r w:rsidRPr="00033231">
        <w:t>le royal dissipateur</w:t>
      </w:r>
      <w:r w:rsidR="004F69D6">
        <w:t xml:space="preserve">. </w:t>
      </w:r>
      <w:r w:rsidRPr="00033231">
        <w:t xml:space="preserve">Quand </w:t>
      </w:r>
      <w:r w:rsidR="004F69D6">
        <w:t>M. </w:t>
      </w:r>
      <w:r w:rsidRPr="00033231">
        <w:t>Donne se mettait en campagne pour ses expéditions de mendicité</w:t>
      </w:r>
      <w:r w:rsidR="004F69D6">
        <w:t xml:space="preserve">, </w:t>
      </w:r>
      <w:r w:rsidRPr="00033231">
        <w:t>il se couvrait d</w:t>
      </w:r>
      <w:r w:rsidR="004F69D6">
        <w:t>’</w:t>
      </w:r>
      <w:r w:rsidRPr="00033231">
        <w:t>une armure complète de mailles d</w:t>
      </w:r>
      <w:r w:rsidR="004F69D6">
        <w:t>’</w:t>
      </w:r>
      <w:r w:rsidRPr="00033231">
        <w:t>airain</w:t>
      </w:r>
      <w:r w:rsidR="004F69D6">
        <w:t xml:space="preserve"> ; </w:t>
      </w:r>
      <w:r w:rsidRPr="00033231">
        <w:t>vous lui auriez donné hier une centaine de guinées</w:t>
      </w:r>
      <w:r w:rsidR="004F69D6">
        <w:t xml:space="preserve">, </w:t>
      </w:r>
      <w:r w:rsidRPr="00033231">
        <w:t>que ce n</w:t>
      </w:r>
      <w:r w:rsidR="004F69D6">
        <w:t>’</w:t>
      </w:r>
      <w:r w:rsidRPr="00033231">
        <w:t>était pas une raison pour que vous ne lui en donnassiez pas deux cents aujourd</w:t>
      </w:r>
      <w:r w:rsidR="004F69D6">
        <w:t>’</w:t>
      </w:r>
      <w:r w:rsidRPr="00033231">
        <w:t>hui</w:t>
      </w:r>
      <w:r w:rsidR="004F69D6">
        <w:t xml:space="preserve">. </w:t>
      </w:r>
      <w:r w:rsidRPr="00033231">
        <w:t>Il vous eût tenu en face ce langage</w:t>
      </w:r>
      <w:r w:rsidR="004F69D6">
        <w:t xml:space="preserve">, </w:t>
      </w:r>
      <w:r w:rsidRPr="00033231">
        <w:t>et dix fois pour une vous lui auriez donné votre argent</w:t>
      </w:r>
      <w:r w:rsidR="004F69D6">
        <w:t xml:space="preserve">. </w:t>
      </w:r>
      <w:r w:rsidRPr="00033231">
        <w:t>On lui donnait pour se débarrasser de lui</w:t>
      </w:r>
      <w:r w:rsidR="004F69D6">
        <w:t xml:space="preserve">. </w:t>
      </w:r>
      <w:r w:rsidRPr="00033231">
        <w:t>Après tout</w:t>
      </w:r>
      <w:r w:rsidR="004F69D6">
        <w:t xml:space="preserve">, </w:t>
      </w:r>
      <w:r w:rsidRPr="00033231">
        <w:t>il faisait quelque bien avec cet or</w:t>
      </w:r>
      <w:r w:rsidR="004F69D6">
        <w:t xml:space="preserve">, </w:t>
      </w:r>
      <w:r w:rsidRPr="00033231">
        <w:t>et était utile à ses semblables</w:t>
      </w:r>
      <w:r w:rsidR="004F69D6">
        <w:t>.</w:t>
      </w:r>
    </w:p>
    <w:p w14:paraId="3957C67C" w14:textId="03BF181A" w:rsidR="004F69D6" w:rsidRDefault="00000000" w:rsidP="0021796F">
      <w:r w:rsidRPr="00033231">
        <w:t>Peut-être dois-je faire remarquer qu</w:t>
      </w:r>
      <w:r w:rsidR="004F69D6">
        <w:t>’</w:t>
      </w:r>
      <w:r w:rsidRPr="00033231">
        <w:t>à la profonde et so</w:t>
      </w:r>
      <w:r w:rsidRPr="00033231">
        <w:t>u</w:t>
      </w:r>
      <w:r w:rsidRPr="00033231">
        <w:t xml:space="preserve">daine disparition de </w:t>
      </w:r>
      <w:r w:rsidR="004F69D6">
        <w:t>M. </w:t>
      </w:r>
      <w:r w:rsidRPr="00033231">
        <w:t xml:space="preserve">Malone de la scène de la paroisse de </w:t>
      </w:r>
      <w:proofErr w:type="spellStart"/>
      <w:r w:rsidRPr="00033231">
        <w:t>Briarfield</w:t>
      </w:r>
      <w:proofErr w:type="spellEnd"/>
      <w:r w:rsidR="004F69D6">
        <w:t xml:space="preserve"> (</w:t>
      </w:r>
      <w:r w:rsidRPr="00033231">
        <w:t>vous ne pouvez savoir comment elle arriva</w:t>
      </w:r>
      <w:r w:rsidR="004F69D6">
        <w:t xml:space="preserve">, </w:t>
      </w:r>
      <w:r w:rsidRPr="00033231">
        <w:t>lecteur</w:t>
      </w:r>
      <w:r w:rsidR="004F69D6">
        <w:t xml:space="preserve"> ; </w:t>
      </w:r>
      <w:r w:rsidRPr="00033231">
        <w:t>votre curiosité sera frustrée</w:t>
      </w:r>
      <w:r w:rsidR="004F69D6">
        <w:t xml:space="preserve">, </w:t>
      </w:r>
      <w:r w:rsidRPr="00033231">
        <w:t>afin de ne point choquer votre él</w:t>
      </w:r>
      <w:r w:rsidRPr="00033231">
        <w:t>é</w:t>
      </w:r>
      <w:r w:rsidRPr="00033231">
        <w:t>gant amour du joli et de l</w:t>
      </w:r>
      <w:r w:rsidR="004F69D6">
        <w:t>’</w:t>
      </w:r>
      <w:r w:rsidRPr="00033231">
        <w:t>amusant</w:t>
      </w:r>
      <w:r w:rsidR="004F69D6">
        <w:t xml:space="preserve">), </w:t>
      </w:r>
      <w:r w:rsidRPr="00033231">
        <w:t>il vint pour le remplacer un autre vicaire irlandais</w:t>
      </w:r>
      <w:r w:rsidR="004F69D6">
        <w:t>, M. </w:t>
      </w:r>
      <w:proofErr w:type="spellStart"/>
      <w:r w:rsidRPr="00033231">
        <w:t>Macarthey</w:t>
      </w:r>
      <w:proofErr w:type="spellEnd"/>
      <w:r w:rsidR="004F69D6">
        <w:t xml:space="preserve">. </w:t>
      </w:r>
      <w:r w:rsidRPr="00033231">
        <w:t>Je suis heureux de po</w:t>
      </w:r>
      <w:r w:rsidRPr="00033231">
        <w:t>u</w:t>
      </w:r>
      <w:r w:rsidRPr="00033231">
        <w:t>voir vous apprendre</w:t>
      </w:r>
      <w:r w:rsidR="004F69D6">
        <w:t xml:space="preserve">, </w:t>
      </w:r>
      <w:r w:rsidRPr="00033231">
        <w:rPr>
          <w:i/>
          <w:iCs/>
        </w:rPr>
        <w:t>avec vérité</w:t>
      </w:r>
      <w:r w:rsidR="004F69D6">
        <w:rPr>
          <w:i/>
          <w:iCs/>
        </w:rPr>
        <w:t xml:space="preserve">, </w:t>
      </w:r>
      <w:r w:rsidRPr="00033231">
        <w:t>que ce gentleman fit autant d</w:t>
      </w:r>
      <w:r w:rsidR="004F69D6">
        <w:t>’</w:t>
      </w:r>
      <w:r w:rsidRPr="00033231">
        <w:t>honneur à son pays que Malone lui fit de discrédit</w:t>
      </w:r>
      <w:r w:rsidR="004F69D6">
        <w:t xml:space="preserve">. </w:t>
      </w:r>
      <w:r w:rsidRPr="00033231">
        <w:t>Il se mo</w:t>
      </w:r>
      <w:r w:rsidRPr="00033231">
        <w:t>n</w:t>
      </w:r>
      <w:r w:rsidRPr="00033231">
        <w:t>tra décent</w:t>
      </w:r>
      <w:r w:rsidR="004F69D6">
        <w:t xml:space="preserve">, </w:t>
      </w:r>
      <w:r w:rsidRPr="00033231">
        <w:t>bien élevé et consciencieux</w:t>
      </w:r>
      <w:r w:rsidR="004F69D6">
        <w:t xml:space="preserve">, </w:t>
      </w:r>
      <w:r w:rsidRPr="00033231">
        <w:t>autant que Pierre était rampant</w:t>
      </w:r>
      <w:r w:rsidR="004F69D6">
        <w:t xml:space="preserve">, </w:t>
      </w:r>
      <w:r w:rsidRPr="00033231">
        <w:t>bruyant et</w:t>
      </w:r>
      <w:r w:rsidR="004F69D6">
        <w:t xml:space="preserve">… </w:t>
      </w:r>
      <w:r w:rsidRPr="00033231">
        <w:t>Je supprime cette dernière épithète</w:t>
      </w:r>
      <w:r w:rsidR="004F69D6">
        <w:t xml:space="preserve">, </w:t>
      </w:r>
      <w:r w:rsidRPr="00033231">
        <w:t>pa</w:t>
      </w:r>
      <w:r w:rsidRPr="00033231">
        <w:t>r</w:t>
      </w:r>
      <w:r w:rsidRPr="00033231">
        <w:t>ce que ce serait mettre le chat hors du sac</w:t>
      </w:r>
      <w:r w:rsidR="004F69D6">
        <w:t xml:space="preserve">. </w:t>
      </w:r>
      <w:r w:rsidRPr="00033231">
        <w:t>Il travailla avec zèle au bien de la paroisse</w:t>
      </w:r>
      <w:r w:rsidR="004F69D6">
        <w:t xml:space="preserve"> ; </w:t>
      </w:r>
      <w:r w:rsidRPr="00033231">
        <w:t>les écoles du dimanche et celles de la semaine fleurirent sous sa direction comme des lauriers</w:t>
      </w:r>
      <w:r w:rsidR="004F69D6">
        <w:t xml:space="preserve">. </w:t>
      </w:r>
      <w:r w:rsidRPr="00033231">
        <w:t>Étant humain</w:t>
      </w:r>
      <w:r w:rsidR="004F69D6">
        <w:t xml:space="preserve">, </w:t>
      </w:r>
      <w:r w:rsidRPr="00033231">
        <w:t xml:space="preserve">il avait certainement ses </w:t>
      </w:r>
      <w:r w:rsidRPr="00033231">
        <w:lastRenderedPageBreak/>
        <w:t>défauts</w:t>
      </w:r>
      <w:r w:rsidR="004F69D6">
        <w:t xml:space="preserve"> ; </w:t>
      </w:r>
      <w:r w:rsidRPr="00033231">
        <w:t>ceux-là cepe</w:t>
      </w:r>
      <w:r w:rsidRPr="00033231">
        <w:t>n</w:t>
      </w:r>
      <w:r w:rsidRPr="00033231">
        <w:t>dant étaient les défauts de son état</w:t>
      </w:r>
      <w:r w:rsidR="004F69D6">
        <w:t xml:space="preserve">, </w:t>
      </w:r>
      <w:r w:rsidRPr="00033231">
        <w:t>ce que beaucoup nomm</w:t>
      </w:r>
      <w:r w:rsidRPr="00033231">
        <w:t>e</w:t>
      </w:r>
      <w:r w:rsidRPr="00033231">
        <w:t>raient des vertus</w:t>
      </w:r>
      <w:r w:rsidR="004F69D6">
        <w:t xml:space="preserve">. </w:t>
      </w:r>
      <w:r w:rsidRPr="00033231">
        <w:t>La circonstance de se trouver invité à un thé avec un dissident l</w:t>
      </w:r>
      <w:r w:rsidR="004F69D6">
        <w:t>’</w:t>
      </w:r>
      <w:r w:rsidRPr="00033231">
        <w:t>eût mis hors de son assiette pour une s</w:t>
      </w:r>
      <w:r w:rsidRPr="00033231">
        <w:t>e</w:t>
      </w:r>
      <w:r w:rsidRPr="00033231">
        <w:t>maine</w:t>
      </w:r>
      <w:r w:rsidR="004F69D6">
        <w:t xml:space="preserve"> ; </w:t>
      </w:r>
      <w:r w:rsidRPr="00033231">
        <w:t>le spectacle d</w:t>
      </w:r>
      <w:r w:rsidR="004F69D6">
        <w:t>’</w:t>
      </w:r>
      <w:r w:rsidRPr="00033231">
        <w:t>un quaker gardant son chapeau sur la tête à l</w:t>
      </w:r>
      <w:r w:rsidR="004F69D6">
        <w:t>’</w:t>
      </w:r>
      <w:r w:rsidRPr="00033231">
        <w:t>église</w:t>
      </w:r>
      <w:r w:rsidR="004F69D6">
        <w:t xml:space="preserve">, </w:t>
      </w:r>
      <w:r w:rsidRPr="00033231">
        <w:t>la pensée d</w:t>
      </w:r>
      <w:r w:rsidR="004F69D6">
        <w:t>’</w:t>
      </w:r>
      <w:r w:rsidRPr="00033231">
        <w:t>une petite créature morte sans baptême</w:t>
      </w:r>
      <w:r w:rsidR="004F69D6">
        <w:t xml:space="preserve">, </w:t>
      </w:r>
      <w:r w:rsidRPr="00033231">
        <w:t>enterrée avec les rites du culte</w:t>
      </w:r>
      <w:r w:rsidR="004F69D6">
        <w:t xml:space="preserve">, </w:t>
      </w:r>
      <w:r w:rsidRPr="00033231">
        <w:t>ces choses pouvaient faire un étrange r</w:t>
      </w:r>
      <w:r w:rsidRPr="00033231">
        <w:t>a</w:t>
      </w:r>
      <w:r w:rsidRPr="00033231">
        <w:t>vage dans l</w:t>
      </w:r>
      <w:r w:rsidR="004F69D6">
        <w:t>’</w:t>
      </w:r>
      <w:r w:rsidRPr="00033231">
        <w:t xml:space="preserve">économie physique et intellectuelle de </w:t>
      </w:r>
      <w:r w:rsidR="004F69D6">
        <w:t>M. </w:t>
      </w:r>
      <w:proofErr w:type="spellStart"/>
      <w:r w:rsidRPr="00033231">
        <w:t>Macarthey</w:t>
      </w:r>
      <w:proofErr w:type="spellEnd"/>
      <w:r w:rsidR="004F69D6">
        <w:t xml:space="preserve"> ; </w:t>
      </w:r>
      <w:r w:rsidRPr="00033231">
        <w:t>autrement</w:t>
      </w:r>
      <w:r w:rsidR="004F69D6">
        <w:t xml:space="preserve">, </w:t>
      </w:r>
      <w:r w:rsidRPr="00033231">
        <w:t>il était sain et raisonnable</w:t>
      </w:r>
      <w:r w:rsidR="004F69D6">
        <w:t xml:space="preserve">, </w:t>
      </w:r>
      <w:r w:rsidRPr="00033231">
        <w:t>diligent et charitable</w:t>
      </w:r>
      <w:r w:rsidR="004F69D6">
        <w:t>.</w:t>
      </w:r>
    </w:p>
    <w:p w14:paraId="2E2B74F2" w14:textId="5421C410" w:rsidR="004F69D6" w:rsidRDefault="00000000" w:rsidP="0021796F">
      <w:r w:rsidRPr="00033231">
        <w:t>Je ne doute pas que le public qui aime la justice n</w:t>
      </w:r>
      <w:r w:rsidR="004F69D6">
        <w:t>’</w:t>
      </w:r>
      <w:r w:rsidRPr="00033231">
        <w:t>ait r</w:t>
      </w:r>
      <w:r w:rsidRPr="00033231">
        <w:t>e</w:t>
      </w:r>
      <w:r w:rsidRPr="00033231">
        <w:t>marqué jusqu</w:t>
      </w:r>
      <w:r w:rsidR="004F69D6">
        <w:t>’</w:t>
      </w:r>
      <w:r w:rsidRPr="00033231">
        <w:t>ici que j</w:t>
      </w:r>
      <w:r w:rsidR="004F69D6">
        <w:t>’</w:t>
      </w:r>
      <w:r w:rsidRPr="00033231">
        <w:t>ai apporté une criminelle nonchalance à poursuivre</w:t>
      </w:r>
      <w:r w:rsidR="004F69D6">
        <w:t xml:space="preserve">, </w:t>
      </w:r>
      <w:r w:rsidRPr="00033231">
        <w:t>saisir et conduire à un châtiment mérité l</w:t>
      </w:r>
      <w:r w:rsidR="004F69D6">
        <w:t>’</w:t>
      </w:r>
      <w:r w:rsidRPr="00033231">
        <w:t xml:space="preserve">assassin de </w:t>
      </w:r>
      <w:r w:rsidR="004F69D6">
        <w:t>M. </w:t>
      </w:r>
      <w:r w:rsidRPr="00033231">
        <w:t>Moore</w:t>
      </w:r>
      <w:r w:rsidR="004F69D6">
        <w:t xml:space="preserve">. </w:t>
      </w:r>
      <w:r w:rsidRPr="00033231">
        <w:t>C</w:t>
      </w:r>
      <w:r w:rsidR="004F69D6">
        <w:t>’</w:t>
      </w:r>
      <w:r w:rsidRPr="00033231">
        <w:t>était une belle occasion de mener</w:t>
      </w:r>
      <w:r w:rsidR="004F69D6">
        <w:t xml:space="preserve">, </w:t>
      </w:r>
      <w:r w:rsidRPr="00033231">
        <w:t>pour mes le</w:t>
      </w:r>
      <w:r w:rsidRPr="00033231">
        <w:t>c</w:t>
      </w:r>
      <w:r w:rsidRPr="00033231">
        <w:t>teurs qui aiment ces choses</w:t>
      </w:r>
      <w:r w:rsidR="004F69D6">
        <w:t xml:space="preserve">, </w:t>
      </w:r>
      <w:r w:rsidRPr="00033231">
        <w:t>un branle à la fois honnête et exc</w:t>
      </w:r>
      <w:r w:rsidRPr="00033231">
        <w:t>i</w:t>
      </w:r>
      <w:r w:rsidRPr="00033231">
        <w:t>tant</w:t>
      </w:r>
      <w:r w:rsidR="004F69D6">
        <w:t xml:space="preserve"> ; </w:t>
      </w:r>
      <w:r w:rsidRPr="00033231">
        <w:t>une danse où se seraient trémoussés la loi et l</w:t>
      </w:r>
      <w:r w:rsidR="004F69D6">
        <w:t>’</w:t>
      </w:r>
      <w:r w:rsidRPr="00033231">
        <w:t>Évangile</w:t>
      </w:r>
      <w:r w:rsidR="004F69D6">
        <w:t xml:space="preserve">, </w:t>
      </w:r>
      <w:r w:rsidRPr="00033231">
        <w:t>le donjon</w:t>
      </w:r>
      <w:r w:rsidR="004F69D6">
        <w:t xml:space="preserve">, </w:t>
      </w:r>
      <w:r w:rsidRPr="00033231">
        <w:t>le dock et le gibet</w:t>
      </w:r>
      <w:r w:rsidR="004F69D6">
        <w:t xml:space="preserve">. </w:t>
      </w:r>
      <w:r w:rsidRPr="00033231">
        <w:t>Vous auriez peut-être aimé cela</w:t>
      </w:r>
      <w:r w:rsidR="004F69D6">
        <w:t xml:space="preserve">, </w:t>
      </w:r>
      <w:r w:rsidRPr="00033231">
        <w:t>le</w:t>
      </w:r>
      <w:r w:rsidRPr="00033231">
        <w:t>c</w:t>
      </w:r>
      <w:r w:rsidRPr="00033231">
        <w:t>teur</w:t>
      </w:r>
      <w:r w:rsidR="004F69D6">
        <w:t xml:space="preserve">, </w:t>
      </w:r>
      <w:r w:rsidRPr="00033231">
        <w:t>mais moi non</w:t>
      </w:r>
      <w:r w:rsidR="004F69D6">
        <w:t xml:space="preserve">. </w:t>
      </w:r>
      <w:r w:rsidRPr="00033231">
        <w:t>Je me serais bientôt querellé avec mon s</w:t>
      </w:r>
      <w:r w:rsidRPr="00033231">
        <w:t>u</w:t>
      </w:r>
      <w:r w:rsidRPr="00033231">
        <w:t>jet</w:t>
      </w:r>
      <w:r w:rsidR="004F69D6">
        <w:t xml:space="preserve">, </w:t>
      </w:r>
      <w:r w:rsidRPr="00033231">
        <w:t>et je l</w:t>
      </w:r>
      <w:r w:rsidR="004F69D6">
        <w:t>’</w:t>
      </w:r>
      <w:r w:rsidRPr="00033231">
        <w:t>aurais abandonné</w:t>
      </w:r>
      <w:r w:rsidR="004F69D6">
        <w:t xml:space="preserve">. </w:t>
      </w:r>
      <w:r w:rsidRPr="00033231">
        <w:t>J</w:t>
      </w:r>
      <w:r w:rsidR="004F69D6">
        <w:t>’</w:t>
      </w:r>
      <w:r w:rsidRPr="00033231">
        <w:t>ai été heureux que les faits m</w:t>
      </w:r>
      <w:r w:rsidR="004F69D6">
        <w:t>’</w:t>
      </w:r>
      <w:r w:rsidRPr="00033231">
        <w:t>eussent parfaitement déchargé de cette tâche</w:t>
      </w:r>
      <w:r w:rsidR="004F69D6">
        <w:t xml:space="preserve">. </w:t>
      </w:r>
      <w:r w:rsidRPr="00033231">
        <w:t>Le meurtrier ne fut jamais puni</w:t>
      </w:r>
      <w:r w:rsidR="004F69D6">
        <w:t xml:space="preserve">, </w:t>
      </w:r>
      <w:r w:rsidRPr="00033231">
        <w:t>par la bonne raison qu</w:t>
      </w:r>
      <w:r w:rsidR="004F69D6">
        <w:t>’</w:t>
      </w:r>
      <w:r w:rsidRPr="00033231">
        <w:t>il ne fut jamais saisi</w:t>
      </w:r>
      <w:r w:rsidR="004F69D6">
        <w:t xml:space="preserve">, </w:t>
      </w:r>
      <w:r w:rsidRPr="00033231">
        <w:t>ce qui résulta de cette autre circonstance</w:t>
      </w:r>
      <w:r w:rsidR="004F69D6">
        <w:t xml:space="preserve">, </w:t>
      </w:r>
      <w:r w:rsidRPr="00033231">
        <w:t>qu</w:t>
      </w:r>
      <w:r w:rsidR="004F69D6">
        <w:t>’</w:t>
      </w:r>
      <w:r w:rsidRPr="00033231">
        <w:t>il ne fut jamais poursuivi</w:t>
      </w:r>
      <w:r w:rsidR="004F69D6">
        <w:t xml:space="preserve">. </w:t>
      </w:r>
      <w:r w:rsidRPr="00033231">
        <w:t>Les magistrats eurent l</w:t>
      </w:r>
      <w:r w:rsidR="004F69D6">
        <w:t>’</w:t>
      </w:r>
      <w:r w:rsidRPr="00033231">
        <w:t>air de vouloir se remuer et faire de grandes choses</w:t>
      </w:r>
      <w:r w:rsidR="004F69D6">
        <w:t xml:space="preserve"> ; </w:t>
      </w:r>
      <w:r w:rsidRPr="00033231">
        <w:t>mais puisque Moore lui-même</w:t>
      </w:r>
      <w:r w:rsidR="004F69D6">
        <w:t xml:space="preserve">, </w:t>
      </w:r>
      <w:r w:rsidRPr="00033231">
        <w:t>au lieu de les presser et de les conduire comme auparavant</w:t>
      </w:r>
      <w:r w:rsidR="004F69D6">
        <w:t xml:space="preserve">, </w:t>
      </w:r>
      <w:r w:rsidRPr="00033231">
        <w:t>demeurait tranquille sur sa petite couche du cottage</w:t>
      </w:r>
      <w:r w:rsidR="004F69D6">
        <w:t xml:space="preserve">, </w:t>
      </w:r>
      <w:r w:rsidRPr="00033231">
        <w:t>riant sous cape et r</w:t>
      </w:r>
      <w:r w:rsidRPr="00033231">
        <w:t>i</w:t>
      </w:r>
      <w:r w:rsidRPr="00033231">
        <w:t>canant à chaque trait de sa pâle figure étrangère</w:t>
      </w:r>
      <w:r w:rsidR="004F69D6">
        <w:t xml:space="preserve">, </w:t>
      </w:r>
      <w:r w:rsidRPr="00033231">
        <w:t>ils se ravis</w:t>
      </w:r>
      <w:r w:rsidRPr="00033231">
        <w:t>è</w:t>
      </w:r>
      <w:r w:rsidRPr="00033231">
        <w:t>rent et</w:t>
      </w:r>
      <w:r w:rsidR="004F69D6">
        <w:t xml:space="preserve">, </w:t>
      </w:r>
      <w:r w:rsidRPr="00033231">
        <w:t>après avoir rempli certaines formalités indispensables</w:t>
      </w:r>
      <w:r w:rsidR="004F69D6">
        <w:t xml:space="preserve">, </w:t>
      </w:r>
      <w:r w:rsidRPr="00033231">
        <w:t>résolurent prudemment de laisser tomber l</w:t>
      </w:r>
      <w:r w:rsidR="004F69D6">
        <w:t>’</w:t>
      </w:r>
      <w:r w:rsidRPr="00033231">
        <w:t>affaire</w:t>
      </w:r>
      <w:r w:rsidR="004F69D6">
        <w:t xml:space="preserve"> : </w:t>
      </w:r>
      <w:r w:rsidRPr="00033231">
        <w:t>ce qu</w:t>
      </w:r>
      <w:r w:rsidR="004F69D6">
        <w:t>’</w:t>
      </w:r>
      <w:r w:rsidRPr="00033231">
        <w:t>ils f</w:t>
      </w:r>
      <w:r w:rsidRPr="00033231">
        <w:t>i</w:t>
      </w:r>
      <w:r w:rsidRPr="00033231">
        <w:t>rent</w:t>
      </w:r>
      <w:r w:rsidR="004F69D6">
        <w:t>.</w:t>
      </w:r>
    </w:p>
    <w:p w14:paraId="273F58B8" w14:textId="6A6BE8E8" w:rsidR="004F69D6" w:rsidRDefault="004F69D6" w:rsidP="0021796F">
      <w:r>
        <w:t>M. </w:t>
      </w:r>
      <w:r w:rsidR="00000000" w:rsidRPr="00033231">
        <w:t>Moore savait qui lui avait tiré le coup de fusil</w:t>
      </w:r>
      <w:r>
        <w:t xml:space="preserve"> ; </w:t>
      </w:r>
      <w:r w:rsidR="00000000" w:rsidRPr="00033231">
        <w:t xml:space="preserve">tout </w:t>
      </w:r>
      <w:proofErr w:type="spellStart"/>
      <w:r w:rsidR="00000000" w:rsidRPr="00033231">
        <w:t>Briarfield</w:t>
      </w:r>
      <w:proofErr w:type="spellEnd"/>
      <w:r w:rsidR="00000000" w:rsidRPr="00033231">
        <w:t xml:space="preserve"> le savait</w:t>
      </w:r>
      <w:r>
        <w:t xml:space="preserve"> ; </w:t>
      </w:r>
      <w:r w:rsidR="00000000" w:rsidRPr="00033231">
        <w:t>ce n</w:t>
      </w:r>
      <w:r>
        <w:t>’</w:t>
      </w:r>
      <w:r w:rsidR="00000000" w:rsidRPr="00033231">
        <w:t>était autre que Michael Hartley</w:t>
      </w:r>
      <w:r>
        <w:t xml:space="preserve">, </w:t>
      </w:r>
      <w:r w:rsidR="00000000" w:rsidRPr="00033231">
        <w:t>le ti</w:t>
      </w:r>
      <w:r w:rsidR="00000000" w:rsidRPr="00033231">
        <w:t>s</w:t>
      </w:r>
      <w:r w:rsidR="00000000" w:rsidRPr="00033231">
        <w:t>serand à moitié fou dont nous avons déjà parlé</w:t>
      </w:r>
      <w:r>
        <w:t xml:space="preserve">, </w:t>
      </w:r>
      <w:r w:rsidR="00000000" w:rsidRPr="00033231">
        <w:t xml:space="preserve">un </w:t>
      </w:r>
      <w:r w:rsidR="00000000" w:rsidRPr="00033231">
        <w:lastRenderedPageBreak/>
        <w:t>frénétique antinomien en religion</w:t>
      </w:r>
      <w:r>
        <w:t xml:space="preserve">, </w:t>
      </w:r>
      <w:r w:rsidR="00000000" w:rsidRPr="00033231">
        <w:t>et un forcené niveleur en politique</w:t>
      </w:r>
      <w:r>
        <w:t xml:space="preserve">. </w:t>
      </w:r>
      <w:r w:rsidR="00000000" w:rsidRPr="00033231">
        <w:t xml:space="preserve">Le pauvre homme mourut du </w:t>
      </w:r>
      <w:r w:rsidR="00000000" w:rsidRPr="00033231">
        <w:rPr>
          <w:i/>
          <w:iCs/>
        </w:rPr>
        <w:t>delirium tremens</w:t>
      </w:r>
      <w:r>
        <w:rPr>
          <w:i/>
          <w:iCs/>
        </w:rPr>
        <w:t xml:space="preserve">, </w:t>
      </w:r>
      <w:r w:rsidR="00000000" w:rsidRPr="00033231">
        <w:t>une année après sa tentative de meurtre</w:t>
      </w:r>
      <w:r>
        <w:t xml:space="preserve">, </w:t>
      </w:r>
      <w:r w:rsidR="00000000" w:rsidRPr="00033231">
        <w:t>et Moore donna à sa malheureuse femme une guinée pour le faire enterrer</w:t>
      </w:r>
      <w:r>
        <w:t>.</w:t>
      </w:r>
    </w:p>
    <w:p w14:paraId="315F4F9D" w14:textId="77777777" w:rsidR="004F69D6" w:rsidRDefault="00000000" w:rsidP="0021796F">
      <w:r w:rsidRPr="00033231">
        <w:t>L</w:t>
      </w:r>
      <w:r w:rsidR="004F69D6">
        <w:t>’</w:t>
      </w:r>
      <w:r w:rsidRPr="00033231">
        <w:t>hiver a fui</w:t>
      </w:r>
      <w:r w:rsidR="004F69D6">
        <w:t xml:space="preserve"> ; </w:t>
      </w:r>
      <w:r w:rsidRPr="00033231">
        <w:t>le printemps l</w:t>
      </w:r>
      <w:r w:rsidR="004F69D6">
        <w:t>’</w:t>
      </w:r>
      <w:r w:rsidRPr="00033231">
        <w:t>a suivi avec son atmosphère embaumée</w:t>
      </w:r>
      <w:r w:rsidR="004F69D6">
        <w:t xml:space="preserve">, </w:t>
      </w:r>
      <w:r w:rsidRPr="00033231">
        <w:t>ses fleurs et sa brillante végétation</w:t>
      </w:r>
      <w:r w:rsidR="004F69D6">
        <w:t xml:space="preserve"> ; </w:t>
      </w:r>
      <w:r w:rsidRPr="00033231">
        <w:t>nous sommes maintenant dans le cœur de l</w:t>
      </w:r>
      <w:r w:rsidR="004F69D6">
        <w:t>’</w:t>
      </w:r>
      <w:r w:rsidRPr="00033231">
        <w:t>été</w:t>
      </w:r>
      <w:r w:rsidR="004F69D6">
        <w:t xml:space="preserve">, </w:t>
      </w:r>
      <w:r w:rsidRPr="00033231">
        <w:t>au milieu de juin</w:t>
      </w:r>
      <w:r w:rsidR="004F69D6">
        <w:t xml:space="preserve">, </w:t>
      </w:r>
      <w:r w:rsidRPr="00033231">
        <w:t>juin 1812</w:t>
      </w:r>
      <w:r w:rsidR="004F69D6">
        <w:t>.</w:t>
      </w:r>
    </w:p>
    <w:p w14:paraId="70BEBF2E" w14:textId="34DE3D74" w:rsidR="004F69D6" w:rsidRDefault="00000000" w:rsidP="0021796F">
      <w:r w:rsidRPr="00033231">
        <w:t>Il fait un temps brûlant</w:t>
      </w:r>
      <w:r w:rsidR="004F69D6">
        <w:t xml:space="preserve">. </w:t>
      </w:r>
      <w:r w:rsidRPr="00033231">
        <w:t>Le ciel est d</w:t>
      </w:r>
      <w:r w:rsidR="004F69D6">
        <w:t>’</w:t>
      </w:r>
      <w:r w:rsidRPr="00033231">
        <w:t>un azur profond et d</w:t>
      </w:r>
      <w:r w:rsidR="004F69D6">
        <w:t>’</w:t>
      </w:r>
      <w:r w:rsidRPr="00033231">
        <w:t>un rouge d</w:t>
      </w:r>
      <w:r w:rsidR="004F69D6">
        <w:t>’</w:t>
      </w:r>
      <w:r w:rsidRPr="00033231">
        <w:t>or</w:t>
      </w:r>
      <w:r w:rsidR="004F69D6">
        <w:t xml:space="preserve"> : </w:t>
      </w:r>
      <w:r w:rsidRPr="00033231">
        <w:t>il convient à l</w:t>
      </w:r>
      <w:r w:rsidR="004F69D6">
        <w:t>’</w:t>
      </w:r>
      <w:r w:rsidRPr="00033231">
        <w:t>époque</w:t>
      </w:r>
      <w:r w:rsidR="004F69D6">
        <w:t xml:space="preserve"> ; </w:t>
      </w:r>
      <w:r w:rsidRPr="00033231">
        <w:t>il convient au siècle</w:t>
      </w:r>
      <w:r w:rsidR="004F69D6">
        <w:t xml:space="preserve"> ; </w:t>
      </w:r>
      <w:r w:rsidRPr="00033231">
        <w:t>il convient à l</w:t>
      </w:r>
      <w:r w:rsidR="004F69D6">
        <w:t>’</w:t>
      </w:r>
      <w:r w:rsidRPr="00033231">
        <w:t>esprit actuel des nations</w:t>
      </w:r>
      <w:r w:rsidR="004F69D6">
        <w:t xml:space="preserve">. </w:t>
      </w:r>
      <w:r w:rsidRPr="00033231">
        <w:t xml:space="preserve">Le </w:t>
      </w:r>
      <w:r w:rsidR="004F69D6" w:rsidRPr="00033231">
        <w:t>XIX</w:t>
      </w:r>
      <w:r w:rsidR="004F69D6" w:rsidRPr="004F69D6">
        <w:rPr>
          <w:vertAlign w:val="superscript"/>
        </w:rPr>
        <w:t>e</w:t>
      </w:r>
      <w:r w:rsidR="004F69D6">
        <w:t> siècle</w:t>
      </w:r>
      <w:r w:rsidRPr="00033231">
        <w:t xml:space="preserve"> folâtre dans son adolescence de géant</w:t>
      </w:r>
      <w:r w:rsidR="004F69D6">
        <w:t xml:space="preserve">. </w:t>
      </w:r>
      <w:r w:rsidRPr="00033231">
        <w:t>Le jeune Titan déracine des mont</w:t>
      </w:r>
      <w:r w:rsidRPr="00033231">
        <w:t>a</w:t>
      </w:r>
      <w:r w:rsidRPr="00033231">
        <w:t>gnes dans ses ébats</w:t>
      </w:r>
      <w:r w:rsidR="004F69D6">
        <w:t xml:space="preserve">, </w:t>
      </w:r>
      <w:r w:rsidRPr="00033231">
        <w:t>et roule des rochers dans ses jeux sauvages</w:t>
      </w:r>
      <w:r w:rsidR="004F69D6">
        <w:t xml:space="preserve">. </w:t>
      </w:r>
      <w:r w:rsidRPr="00033231">
        <w:t>Cet été</w:t>
      </w:r>
      <w:r w:rsidR="004F69D6">
        <w:t xml:space="preserve">, </w:t>
      </w:r>
      <w:r w:rsidRPr="00033231">
        <w:t>Bonaparte est en selle</w:t>
      </w:r>
      <w:r w:rsidR="004F69D6">
        <w:t xml:space="preserve">. </w:t>
      </w:r>
      <w:r w:rsidRPr="00033231">
        <w:t>Il parcourt avec ses armées les déserts russes</w:t>
      </w:r>
      <w:r w:rsidR="004F69D6">
        <w:t xml:space="preserve"> ; </w:t>
      </w:r>
      <w:r w:rsidRPr="00033231">
        <w:t>il a avec lui les Français et les Polonais</w:t>
      </w:r>
      <w:r w:rsidR="004F69D6">
        <w:t xml:space="preserve">, </w:t>
      </w:r>
      <w:r w:rsidRPr="00033231">
        <w:t>les It</w:t>
      </w:r>
      <w:r w:rsidRPr="00033231">
        <w:t>a</w:t>
      </w:r>
      <w:r w:rsidRPr="00033231">
        <w:t>liens et les enfants du Rhin</w:t>
      </w:r>
      <w:r w:rsidR="004F69D6">
        <w:t xml:space="preserve">, </w:t>
      </w:r>
      <w:r w:rsidRPr="00033231">
        <w:t>au nombre de six cent mille</w:t>
      </w:r>
      <w:r w:rsidR="004F69D6">
        <w:t xml:space="preserve">. </w:t>
      </w:r>
      <w:r w:rsidRPr="00033231">
        <w:t>Il ma</w:t>
      </w:r>
      <w:r w:rsidRPr="00033231">
        <w:t>r</w:t>
      </w:r>
      <w:r w:rsidRPr="00033231">
        <w:t>che sur l</w:t>
      </w:r>
      <w:r w:rsidR="004F69D6">
        <w:t>’</w:t>
      </w:r>
      <w:r w:rsidRPr="00033231">
        <w:t>antique Moscou</w:t>
      </w:r>
      <w:r w:rsidR="004F69D6">
        <w:t xml:space="preserve"> ; </w:t>
      </w:r>
      <w:r w:rsidRPr="00033231">
        <w:t>sous les vieux murs de cette ville le rude Cosaque l</w:t>
      </w:r>
      <w:r w:rsidR="004F69D6">
        <w:t>’</w:t>
      </w:r>
      <w:r w:rsidRPr="00033231">
        <w:t>attend</w:t>
      </w:r>
      <w:r w:rsidR="004F69D6">
        <w:t xml:space="preserve">. </w:t>
      </w:r>
      <w:r w:rsidRPr="00033231">
        <w:t>Barbare stoïque</w:t>
      </w:r>
      <w:r w:rsidR="004F69D6">
        <w:t xml:space="preserve"> ! </w:t>
      </w:r>
      <w:r w:rsidRPr="00033231">
        <w:t>il attend sans crainte de la ruine immense qui s</w:t>
      </w:r>
      <w:r w:rsidR="004F69D6">
        <w:t>’</w:t>
      </w:r>
      <w:r w:rsidRPr="00033231">
        <w:t>avance comme un tourbillon</w:t>
      </w:r>
      <w:r w:rsidR="004F69D6">
        <w:t xml:space="preserve">. </w:t>
      </w:r>
      <w:r w:rsidRPr="00033231">
        <w:t>Il met sa confiance dans un nuage chargé de neige</w:t>
      </w:r>
      <w:r w:rsidR="004F69D6">
        <w:t xml:space="preserve">. </w:t>
      </w:r>
      <w:r w:rsidRPr="00033231">
        <w:t>La steppe</w:t>
      </w:r>
      <w:r w:rsidR="004F69D6">
        <w:t xml:space="preserve">, </w:t>
      </w:r>
      <w:r w:rsidRPr="00033231">
        <w:t>le vent</w:t>
      </w:r>
      <w:r w:rsidR="004F69D6">
        <w:t xml:space="preserve">, </w:t>
      </w:r>
      <w:r w:rsidRPr="00033231">
        <w:t>l</w:t>
      </w:r>
      <w:r w:rsidR="004F69D6">
        <w:t>’</w:t>
      </w:r>
      <w:r w:rsidRPr="00033231">
        <w:t>orage et la grêle sont ses refuges</w:t>
      </w:r>
      <w:r w:rsidR="004F69D6">
        <w:t xml:space="preserve">. </w:t>
      </w:r>
      <w:r w:rsidRPr="00033231">
        <w:t>Ses alliés sont les éléments</w:t>
      </w:r>
      <w:r w:rsidR="004F69D6">
        <w:t xml:space="preserve"> ; </w:t>
      </w:r>
      <w:r w:rsidRPr="00033231">
        <w:t>l</w:t>
      </w:r>
      <w:r w:rsidR="004F69D6">
        <w:t>’</w:t>
      </w:r>
      <w:r w:rsidRPr="00033231">
        <w:t>air</w:t>
      </w:r>
      <w:r w:rsidR="004F69D6">
        <w:t xml:space="preserve">, </w:t>
      </w:r>
      <w:r w:rsidRPr="00033231">
        <w:t>le feu</w:t>
      </w:r>
      <w:r w:rsidR="004F69D6">
        <w:t xml:space="preserve">, </w:t>
      </w:r>
      <w:r w:rsidRPr="00033231">
        <w:t>l</w:t>
      </w:r>
      <w:r w:rsidR="004F69D6">
        <w:t>’</w:t>
      </w:r>
      <w:r w:rsidRPr="00033231">
        <w:t>eau</w:t>
      </w:r>
      <w:r w:rsidR="004F69D6">
        <w:t xml:space="preserve">. </w:t>
      </w:r>
      <w:r w:rsidRPr="00033231">
        <w:t>Et quels sont ceux-là</w:t>
      </w:r>
      <w:r w:rsidR="004F69D6">
        <w:t xml:space="preserve"> ? </w:t>
      </w:r>
      <w:r w:rsidRPr="00033231">
        <w:t>trois terribles archa</w:t>
      </w:r>
      <w:r w:rsidRPr="00033231">
        <w:t>n</w:t>
      </w:r>
      <w:r w:rsidRPr="00033231">
        <w:t>ges toujours debout devant le trône de Jéhovah</w:t>
      </w:r>
      <w:r w:rsidR="004F69D6">
        <w:t xml:space="preserve">. </w:t>
      </w:r>
      <w:r w:rsidRPr="00033231">
        <w:t>Ils sont vêtus de blanc</w:t>
      </w:r>
      <w:r w:rsidR="004F69D6">
        <w:t xml:space="preserve">, </w:t>
      </w:r>
      <w:r w:rsidRPr="00033231">
        <w:t>et portent des ceintures d</w:t>
      </w:r>
      <w:r w:rsidR="004F69D6">
        <w:t>’</w:t>
      </w:r>
      <w:r w:rsidRPr="00033231">
        <w:t>or</w:t>
      </w:r>
      <w:r w:rsidR="004F69D6">
        <w:t xml:space="preserve">. </w:t>
      </w:r>
      <w:r w:rsidRPr="00033231">
        <w:t>Ils tiennent des fioles qui regorgent de la colère de Dieu</w:t>
      </w:r>
      <w:r w:rsidR="004F69D6">
        <w:t xml:space="preserve">. </w:t>
      </w:r>
      <w:r w:rsidRPr="00033231">
        <w:t>Leur temps est le jour de la ve</w:t>
      </w:r>
      <w:r w:rsidRPr="00033231">
        <w:t>n</w:t>
      </w:r>
      <w:r w:rsidRPr="00033231">
        <w:t>geance</w:t>
      </w:r>
      <w:r w:rsidR="004F69D6">
        <w:t xml:space="preserve">, </w:t>
      </w:r>
      <w:r w:rsidRPr="00033231">
        <w:t>leur signal le nom du Dieu des armées</w:t>
      </w:r>
      <w:r w:rsidR="004F69D6">
        <w:t xml:space="preserve">, </w:t>
      </w:r>
      <w:r w:rsidRPr="00033231">
        <w:t>tonnant avec la voix de sa majesté</w:t>
      </w:r>
      <w:r w:rsidR="004F69D6">
        <w:t>.</w:t>
      </w:r>
    </w:p>
    <w:p w14:paraId="3ED4F015" w14:textId="77777777" w:rsidR="004F69D6" w:rsidRDefault="004F69D6" w:rsidP="0021796F">
      <w:r>
        <w:t>« </w:t>
      </w:r>
      <w:r w:rsidR="00000000" w:rsidRPr="00033231">
        <w:t>Es-tu entré dans les trésors de neige</w:t>
      </w:r>
      <w:r>
        <w:t xml:space="preserve"> ? </w:t>
      </w:r>
      <w:r w:rsidR="00000000" w:rsidRPr="00033231">
        <w:t>ou as-tu vu les tr</w:t>
      </w:r>
      <w:r w:rsidR="00000000" w:rsidRPr="00033231">
        <w:t>é</w:t>
      </w:r>
      <w:r w:rsidR="00000000" w:rsidRPr="00033231">
        <w:t>sors de grêle que j</w:t>
      </w:r>
      <w:r>
        <w:t>’</w:t>
      </w:r>
      <w:r w:rsidR="00000000" w:rsidRPr="00033231">
        <w:t>ai réservés contre les temps de trouble contre le jour de bataille et de guerre</w:t>
      </w:r>
      <w:r>
        <w:t> ?</w:t>
      </w:r>
    </w:p>
    <w:p w14:paraId="6AC13969" w14:textId="77777777" w:rsidR="004F69D6" w:rsidRDefault="004F69D6" w:rsidP="0021796F">
      <w:r>
        <w:lastRenderedPageBreak/>
        <w:t>« </w:t>
      </w:r>
      <w:r w:rsidR="00000000" w:rsidRPr="00033231">
        <w:t>Allez</w:t>
      </w:r>
      <w:r>
        <w:t xml:space="preserve"> : </w:t>
      </w:r>
      <w:r w:rsidR="00000000" w:rsidRPr="00033231">
        <w:t>versez les fioles de la colère de Dieu sur la terre</w:t>
      </w:r>
      <w:r>
        <w:t>.</w:t>
      </w:r>
    </w:p>
    <w:p w14:paraId="267E82F2" w14:textId="0A0B3371" w:rsidR="00000000" w:rsidRPr="00033231" w:rsidRDefault="004F69D6" w:rsidP="0021796F">
      <w:r>
        <w:t>« </w:t>
      </w:r>
      <w:r w:rsidR="00000000" w:rsidRPr="00033231">
        <w:t>C</w:t>
      </w:r>
      <w:r>
        <w:t>’</w:t>
      </w:r>
      <w:r w:rsidR="00000000" w:rsidRPr="00033231">
        <w:t>est fait</w:t>
      </w:r>
      <w:r>
        <w:t xml:space="preserve"> : </w:t>
      </w:r>
      <w:r w:rsidR="00000000" w:rsidRPr="00033231">
        <w:t>la terre est brûlée par le feu</w:t>
      </w:r>
      <w:r>
        <w:t xml:space="preserve"> ; </w:t>
      </w:r>
      <w:r w:rsidR="00000000" w:rsidRPr="00033231">
        <w:t>la mer ressemble au sang d</w:t>
      </w:r>
      <w:r>
        <w:t>’</w:t>
      </w:r>
      <w:r w:rsidR="00000000" w:rsidRPr="00033231">
        <w:t>un homme mort</w:t>
      </w:r>
      <w:r>
        <w:t xml:space="preserve"> ; </w:t>
      </w:r>
      <w:r w:rsidR="00000000" w:rsidRPr="00033231">
        <w:t>les îles fuient</w:t>
      </w:r>
      <w:r>
        <w:t xml:space="preserve"> ; </w:t>
      </w:r>
      <w:r w:rsidR="00000000" w:rsidRPr="00033231">
        <w:t>on ne trouve plus les montagnes</w:t>
      </w:r>
      <w:r>
        <w:t>. »</w:t>
      </w:r>
    </w:p>
    <w:p w14:paraId="342F83B1" w14:textId="77777777" w:rsidR="004F69D6" w:rsidRDefault="00000000" w:rsidP="0021796F">
      <w:r w:rsidRPr="00033231">
        <w:t>Cette année-là</w:t>
      </w:r>
      <w:r w:rsidR="004F69D6">
        <w:t xml:space="preserve">, </w:t>
      </w:r>
      <w:r w:rsidRPr="00033231">
        <w:t>lord Wellington prit le commandement en Espagne</w:t>
      </w:r>
      <w:r w:rsidR="004F69D6">
        <w:t xml:space="preserve">. </w:t>
      </w:r>
      <w:r w:rsidRPr="00033231">
        <w:t>Ils le firent généralissime</w:t>
      </w:r>
      <w:r w:rsidR="004F69D6">
        <w:t xml:space="preserve">, </w:t>
      </w:r>
      <w:r w:rsidRPr="00033231">
        <w:t>pour leur propre salut</w:t>
      </w:r>
      <w:r w:rsidR="004F69D6">
        <w:t xml:space="preserve">. </w:t>
      </w:r>
      <w:r w:rsidRPr="00033231">
        <w:t>Ce</w:t>
      </w:r>
      <w:r w:rsidRPr="00033231">
        <w:t>t</w:t>
      </w:r>
      <w:r w:rsidRPr="00033231">
        <w:t>te année-là il prit Badajoz</w:t>
      </w:r>
      <w:r w:rsidR="004F69D6">
        <w:t xml:space="preserve">, </w:t>
      </w:r>
      <w:r w:rsidRPr="00033231">
        <w:t>il combattit au camp de Victoria</w:t>
      </w:r>
      <w:r w:rsidR="004F69D6">
        <w:t xml:space="preserve">, </w:t>
      </w:r>
      <w:r w:rsidRPr="00033231">
        <w:t>il emporta Pampelune</w:t>
      </w:r>
      <w:r w:rsidR="004F69D6">
        <w:t xml:space="preserve">, </w:t>
      </w:r>
      <w:r w:rsidRPr="00033231">
        <w:t>et prit d</w:t>
      </w:r>
      <w:r w:rsidR="004F69D6">
        <w:t>’</w:t>
      </w:r>
      <w:r w:rsidRPr="00033231">
        <w:t>assaut Saint-Sébastien</w:t>
      </w:r>
      <w:r w:rsidR="004F69D6">
        <w:t xml:space="preserve"> ; </w:t>
      </w:r>
      <w:r w:rsidRPr="00033231">
        <w:t>cette a</w:t>
      </w:r>
      <w:r w:rsidRPr="00033231">
        <w:t>n</w:t>
      </w:r>
      <w:r w:rsidRPr="00033231">
        <w:t>née-là</w:t>
      </w:r>
      <w:r w:rsidR="004F69D6">
        <w:t xml:space="preserve">, </w:t>
      </w:r>
      <w:r w:rsidRPr="00033231">
        <w:t>il gagna Salamanque</w:t>
      </w:r>
      <w:r w:rsidR="004F69D6">
        <w:t>.</w:t>
      </w:r>
    </w:p>
    <w:p w14:paraId="194EE124" w14:textId="77777777" w:rsidR="004F69D6" w:rsidRDefault="00000000" w:rsidP="0021796F">
      <w:r w:rsidRPr="00033231">
        <w:t>Hommes de Manchester</w:t>
      </w:r>
      <w:r w:rsidR="004F69D6">
        <w:t xml:space="preserve"> ! </w:t>
      </w:r>
      <w:r w:rsidRPr="00033231">
        <w:t>je vous demande pardon pour ce petit résumé de vos exploits guerriers</w:t>
      </w:r>
      <w:r w:rsidR="004F69D6">
        <w:t xml:space="preserve"> : </w:t>
      </w:r>
      <w:r w:rsidRPr="00033231">
        <w:t>mais il est sans cons</w:t>
      </w:r>
      <w:r w:rsidRPr="00033231">
        <w:t>é</w:t>
      </w:r>
      <w:r w:rsidRPr="00033231">
        <w:t>quence</w:t>
      </w:r>
      <w:r w:rsidR="004F69D6">
        <w:t xml:space="preserve">. </w:t>
      </w:r>
      <w:r w:rsidRPr="00033231">
        <w:t>Lord Wellington n</w:t>
      </w:r>
      <w:r w:rsidR="004F69D6">
        <w:t>’</w:t>
      </w:r>
      <w:r w:rsidRPr="00033231">
        <w:t>est pour vous maintenant qu</w:t>
      </w:r>
      <w:r w:rsidR="004F69D6">
        <w:t>’</w:t>
      </w:r>
      <w:r w:rsidRPr="00033231">
        <w:t>un vieux gentleman décrépit</w:t>
      </w:r>
      <w:r w:rsidR="004F69D6">
        <w:t xml:space="preserve">. </w:t>
      </w:r>
      <w:r w:rsidRPr="00033231">
        <w:t>Je crois même que quelques-uns de vous l</w:t>
      </w:r>
      <w:r w:rsidR="004F69D6">
        <w:t>’</w:t>
      </w:r>
      <w:r w:rsidRPr="00033231">
        <w:t xml:space="preserve">ont appelé </w:t>
      </w:r>
      <w:r w:rsidR="004F69D6">
        <w:t>« </w:t>
      </w:r>
      <w:r w:rsidRPr="00033231">
        <w:t>radoteur</w:t>
      </w:r>
      <w:r w:rsidR="004F69D6">
        <w:t> ; »</w:t>
      </w:r>
      <w:r w:rsidRPr="00033231">
        <w:t xml:space="preserve"> vous l</w:t>
      </w:r>
      <w:r w:rsidR="004F69D6">
        <w:t>’</w:t>
      </w:r>
      <w:r w:rsidRPr="00033231">
        <w:t>avez raillé sur son âge</w:t>
      </w:r>
      <w:r w:rsidR="004F69D6">
        <w:t xml:space="preserve">, </w:t>
      </w:r>
      <w:r w:rsidRPr="00033231">
        <w:t>sur la perte de sa vigueur physique</w:t>
      </w:r>
      <w:r w:rsidR="004F69D6">
        <w:t xml:space="preserve">. </w:t>
      </w:r>
      <w:r w:rsidRPr="00033231">
        <w:t>Quels beaux héros vous êtes vous-mêmes</w:t>
      </w:r>
      <w:r w:rsidR="004F69D6">
        <w:t xml:space="preserve"> ! </w:t>
      </w:r>
      <w:r w:rsidRPr="00033231">
        <w:t>Des hommes comme vous ont le droit de fouler aux pieds tout ce qu</w:t>
      </w:r>
      <w:r w:rsidR="004F69D6">
        <w:t>’</w:t>
      </w:r>
      <w:r w:rsidRPr="00033231">
        <w:t>il y a de mortel dans un demi-dieu</w:t>
      </w:r>
      <w:r w:rsidR="004F69D6">
        <w:t xml:space="preserve">. </w:t>
      </w:r>
      <w:r w:rsidRPr="00033231">
        <w:t>Raillez à votre aise</w:t>
      </w:r>
      <w:r w:rsidR="004F69D6">
        <w:t xml:space="preserve">, </w:t>
      </w:r>
      <w:r w:rsidRPr="00033231">
        <w:t>votre mépris ne brisera jamais son grand et vieux cœur</w:t>
      </w:r>
      <w:r w:rsidR="004F69D6">
        <w:t>.</w:t>
      </w:r>
    </w:p>
    <w:p w14:paraId="1EBFE72D" w14:textId="7DD7A844" w:rsidR="004F69D6" w:rsidRDefault="00000000" w:rsidP="0021796F">
      <w:r w:rsidRPr="00033231">
        <w:t>Mais arrivez</w:t>
      </w:r>
      <w:r w:rsidR="004F69D6">
        <w:t xml:space="preserve">, </w:t>
      </w:r>
      <w:r w:rsidRPr="00033231">
        <w:t>amis</w:t>
      </w:r>
      <w:r w:rsidR="004F69D6">
        <w:t xml:space="preserve">, </w:t>
      </w:r>
      <w:r w:rsidRPr="00033231">
        <w:t>quakers</w:t>
      </w:r>
      <w:r w:rsidR="004F69D6">
        <w:t xml:space="preserve">, </w:t>
      </w:r>
      <w:r w:rsidRPr="00033231">
        <w:t>ou imprimeurs d</w:t>
      </w:r>
      <w:r w:rsidR="004F69D6">
        <w:t>’</w:t>
      </w:r>
      <w:r w:rsidRPr="00033231">
        <w:t>indiennes</w:t>
      </w:r>
      <w:r w:rsidR="004F69D6">
        <w:t xml:space="preserve">, </w:t>
      </w:r>
      <w:r w:rsidRPr="00033231">
        <w:t>tenons un congrès de la paix et distillons paisiblement notre v</w:t>
      </w:r>
      <w:r w:rsidRPr="00033231">
        <w:t>e</w:t>
      </w:r>
      <w:r w:rsidRPr="00033231">
        <w:t>nin</w:t>
      </w:r>
      <w:r w:rsidR="004F69D6">
        <w:t xml:space="preserve">. </w:t>
      </w:r>
      <w:r w:rsidRPr="00033231">
        <w:t>Nous avons parlé avec un zèle indécent contre les batailles sanglantes et les généraux bouchers</w:t>
      </w:r>
      <w:r w:rsidR="004F69D6">
        <w:t xml:space="preserve">. </w:t>
      </w:r>
      <w:r w:rsidRPr="00033231">
        <w:t>Nous arrivons enfin à un triomphe dans notre sphère</w:t>
      </w:r>
      <w:r w:rsidR="004F69D6">
        <w:t xml:space="preserve">. </w:t>
      </w:r>
      <w:r w:rsidRPr="00033231">
        <w:t>Le 1</w:t>
      </w:r>
      <w:r w:rsidR="004F69D6" w:rsidRPr="00033231">
        <w:t>8</w:t>
      </w:r>
      <w:r w:rsidR="004F69D6">
        <w:t> </w:t>
      </w:r>
      <w:r w:rsidR="004F69D6" w:rsidRPr="00033231">
        <w:t>juin</w:t>
      </w:r>
      <w:r w:rsidRPr="00033231">
        <w:t xml:space="preserve"> 1812</w:t>
      </w:r>
      <w:r w:rsidR="004F69D6">
        <w:t xml:space="preserve">, </w:t>
      </w:r>
      <w:r w:rsidRPr="00033231">
        <w:t>les ordres en conseil furent rapportés</w:t>
      </w:r>
      <w:r w:rsidR="004F69D6">
        <w:t xml:space="preserve">, </w:t>
      </w:r>
      <w:r w:rsidRPr="00033231">
        <w:t>et les ports bloqués ouverts</w:t>
      </w:r>
      <w:r w:rsidR="004F69D6">
        <w:t xml:space="preserve">. </w:t>
      </w:r>
      <w:r w:rsidRPr="00033231">
        <w:t>Vous s</w:t>
      </w:r>
      <w:r w:rsidRPr="00033231">
        <w:t>a</w:t>
      </w:r>
      <w:r w:rsidRPr="00033231">
        <w:t>vez bien</w:t>
      </w:r>
      <w:r w:rsidR="004F69D6">
        <w:t xml:space="preserve">, </w:t>
      </w:r>
      <w:r w:rsidRPr="00033231">
        <w:t>vous tous qui êtes assez vieux pour vous le rappeler</w:t>
      </w:r>
      <w:r w:rsidR="004F69D6">
        <w:t xml:space="preserve">, </w:t>
      </w:r>
      <w:r w:rsidRPr="00033231">
        <w:t>comme vous fîtes retentir le Yorkshire et le Lancashire de vos cris de joie à cette occasion</w:t>
      </w:r>
      <w:r w:rsidR="004F69D6">
        <w:t xml:space="preserve">. </w:t>
      </w:r>
      <w:r w:rsidRPr="00033231">
        <w:t xml:space="preserve">Les sonneurs fêlèrent une cloche du beffroi de </w:t>
      </w:r>
      <w:proofErr w:type="spellStart"/>
      <w:r w:rsidRPr="00033231">
        <w:t>Briarfield</w:t>
      </w:r>
      <w:proofErr w:type="spellEnd"/>
      <w:r w:rsidR="004F69D6">
        <w:t xml:space="preserve"> ; </w:t>
      </w:r>
      <w:r w:rsidRPr="00033231">
        <w:t>elle sonne faux encore maintenant</w:t>
      </w:r>
      <w:r w:rsidR="004F69D6">
        <w:t xml:space="preserve">. </w:t>
      </w:r>
      <w:r w:rsidRPr="00033231">
        <w:t>L</w:t>
      </w:r>
      <w:r w:rsidR="004F69D6">
        <w:t>’</w:t>
      </w:r>
      <w:r w:rsidRPr="00033231">
        <w:t xml:space="preserve">Association des Marchands et des Manufacturiers se réunit dans un grand dîner à </w:t>
      </w:r>
      <w:proofErr w:type="spellStart"/>
      <w:r w:rsidRPr="00033231">
        <w:t>Stilbro</w:t>
      </w:r>
      <w:proofErr w:type="spellEnd"/>
      <w:r w:rsidR="004F69D6">
        <w:t xml:space="preserve">’, </w:t>
      </w:r>
      <w:r w:rsidRPr="00033231">
        <w:t xml:space="preserve">et tous </w:t>
      </w:r>
      <w:r w:rsidRPr="00033231">
        <w:lastRenderedPageBreak/>
        <w:t>retournèrent chez eux dans un état que leurs femmes ne désirent pas revoir</w:t>
      </w:r>
      <w:r w:rsidR="004F69D6">
        <w:t xml:space="preserve">. </w:t>
      </w:r>
      <w:r w:rsidRPr="00033231">
        <w:t>Liverpool tressaillit et renifla comme un cheval marin éveillé au milieu de ses roseaux par un coup de tonnerre</w:t>
      </w:r>
      <w:r w:rsidR="004F69D6">
        <w:t xml:space="preserve">. </w:t>
      </w:r>
      <w:r w:rsidRPr="00033231">
        <w:t>Quelques-uns des ma</w:t>
      </w:r>
      <w:r w:rsidRPr="00033231">
        <w:t>r</w:t>
      </w:r>
      <w:r w:rsidRPr="00033231">
        <w:t>chands américains se sentirent menacés d</w:t>
      </w:r>
      <w:r w:rsidR="004F69D6">
        <w:t>’</w:t>
      </w:r>
      <w:r w:rsidRPr="00033231">
        <w:t>apoplexie et se firent saigner</w:t>
      </w:r>
      <w:r w:rsidR="004F69D6">
        <w:t xml:space="preserve">. </w:t>
      </w:r>
      <w:r w:rsidRPr="00033231">
        <w:t>Tous</w:t>
      </w:r>
      <w:r w:rsidR="004F69D6">
        <w:t xml:space="preserve">, </w:t>
      </w:r>
      <w:r w:rsidRPr="00033231">
        <w:t>en hommes sages</w:t>
      </w:r>
      <w:r w:rsidR="004F69D6">
        <w:t xml:space="preserve">, </w:t>
      </w:r>
      <w:r w:rsidRPr="00033231">
        <w:t>dans ce premier moment de prospérité</w:t>
      </w:r>
      <w:r w:rsidR="004F69D6">
        <w:t xml:space="preserve">, </w:t>
      </w:r>
      <w:r w:rsidRPr="00033231">
        <w:t>se préparèrent à se ruer dans la spéculation</w:t>
      </w:r>
      <w:r w:rsidR="004F69D6">
        <w:t xml:space="preserve">, </w:t>
      </w:r>
      <w:r w:rsidRPr="00033231">
        <w:t>et à prévoir les nouvelles difficultés dans les profondeurs desquelles ils pourraient se perdre dans l</w:t>
      </w:r>
      <w:r w:rsidR="004F69D6">
        <w:t>’</w:t>
      </w:r>
      <w:r w:rsidRPr="00033231">
        <w:t>avenir</w:t>
      </w:r>
      <w:r w:rsidR="004F69D6">
        <w:t xml:space="preserve">. </w:t>
      </w:r>
      <w:r w:rsidRPr="00033231">
        <w:t>Les approvisionnements qui avaient été accumulés pendant des années s</w:t>
      </w:r>
      <w:r w:rsidR="004F69D6">
        <w:t>’</w:t>
      </w:r>
      <w:r w:rsidRPr="00033231">
        <w:t>écoulèrent en un clin d</w:t>
      </w:r>
      <w:r w:rsidR="004F69D6">
        <w:t>’</w:t>
      </w:r>
      <w:r w:rsidRPr="00033231">
        <w:t>œil</w:t>
      </w:r>
      <w:r w:rsidR="004F69D6">
        <w:t xml:space="preserve">. </w:t>
      </w:r>
      <w:r w:rsidRPr="00033231">
        <w:t>Les magasins furent dégarnis</w:t>
      </w:r>
      <w:r w:rsidR="004F69D6">
        <w:t xml:space="preserve">, </w:t>
      </w:r>
      <w:r w:rsidRPr="00033231">
        <w:t>les navires chargés</w:t>
      </w:r>
      <w:r w:rsidR="004F69D6">
        <w:t xml:space="preserve"> ; </w:t>
      </w:r>
      <w:r w:rsidRPr="00033231">
        <w:t>le travail abonda</w:t>
      </w:r>
      <w:r w:rsidR="004F69D6">
        <w:t xml:space="preserve">, </w:t>
      </w:r>
      <w:r w:rsidRPr="00033231">
        <w:t>les salaires s</w:t>
      </w:r>
      <w:r w:rsidR="004F69D6">
        <w:t>’</w:t>
      </w:r>
      <w:r w:rsidRPr="00033231">
        <w:t>élevèrent</w:t>
      </w:r>
      <w:r w:rsidR="004F69D6">
        <w:t xml:space="preserve">. </w:t>
      </w:r>
      <w:r w:rsidRPr="00033231">
        <w:t>Le bon temps semblait venu</w:t>
      </w:r>
      <w:r w:rsidR="004F69D6">
        <w:t xml:space="preserve"> ; </w:t>
      </w:r>
      <w:r w:rsidRPr="00033231">
        <w:t>les espérances pouvaient être trompeuses</w:t>
      </w:r>
      <w:r w:rsidR="004F69D6">
        <w:t xml:space="preserve">, </w:t>
      </w:r>
      <w:r w:rsidRPr="00033231">
        <w:t>mais elles étaient brillantes</w:t>
      </w:r>
      <w:r w:rsidR="004F69D6">
        <w:t xml:space="preserve"> ; </w:t>
      </w:r>
      <w:r w:rsidRPr="00033231">
        <w:t>pour quelques-uns elles étaient même rée</w:t>
      </w:r>
      <w:r w:rsidRPr="00033231">
        <w:t>l</w:t>
      </w:r>
      <w:r w:rsidRPr="00033231">
        <w:t>les</w:t>
      </w:r>
      <w:r w:rsidR="004F69D6">
        <w:t xml:space="preserve">. </w:t>
      </w:r>
      <w:r w:rsidRPr="00033231">
        <w:t>À cette époque</w:t>
      </w:r>
      <w:r w:rsidR="004F69D6">
        <w:t xml:space="preserve">, </w:t>
      </w:r>
      <w:r w:rsidRPr="00033231">
        <w:t>dans le seul mois de juin</w:t>
      </w:r>
      <w:r w:rsidR="004F69D6">
        <w:t xml:space="preserve">, </w:t>
      </w:r>
      <w:r w:rsidRPr="00033231">
        <w:t>plus d</w:t>
      </w:r>
      <w:r w:rsidR="004F69D6">
        <w:t>’</w:t>
      </w:r>
      <w:r w:rsidRPr="00033231">
        <w:t>une solide fortune fut réalisée</w:t>
      </w:r>
      <w:r w:rsidR="004F69D6">
        <w:t>.</w:t>
      </w:r>
    </w:p>
    <w:p w14:paraId="026D2E79" w14:textId="77777777" w:rsidR="004F69D6" w:rsidRDefault="00000000" w:rsidP="0021796F">
      <w:r w:rsidRPr="00033231">
        <w:t>Lorsque toute une province se réjouit</w:t>
      </w:r>
      <w:r w:rsidR="004F69D6">
        <w:t xml:space="preserve">, </w:t>
      </w:r>
      <w:r w:rsidRPr="00033231">
        <w:t>les plus humbles de ses habitants prennent leur part du festin</w:t>
      </w:r>
      <w:r w:rsidR="004F69D6">
        <w:t xml:space="preserve">. </w:t>
      </w:r>
      <w:r w:rsidRPr="00033231">
        <w:t>Le son des cloches pénètre dans les demeures les plus fermées comme une invit</w:t>
      </w:r>
      <w:r w:rsidRPr="00033231">
        <w:t>a</w:t>
      </w:r>
      <w:r w:rsidRPr="00033231">
        <w:t>tion à la joie</w:t>
      </w:r>
      <w:r w:rsidR="004F69D6">
        <w:t xml:space="preserve">. </w:t>
      </w:r>
      <w:r w:rsidRPr="00033231">
        <w:t xml:space="preserve">Ainsi pensait Caroline </w:t>
      </w:r>
      <w:proofErr w:type="spellStart"/>
      <w:r w:rsidRPr="00033231">
        <w:t>Helstone</w:t>
      </w:r>
      <w:proofErr w:type="spellEnd"/>
      <w:r w:rsidR="004F69D6">
        <w:t xml:space="preserve">, </w:t>
      </w:r>
      <w:r w:rsidRPr="00033231">
        <w:t>en s</w:t>
      </w:r>
      <w:r w:rsidR="004F69D6">
        <w:t>’</w:t>
      </w:r>
      <w:r w:rsidRPr="00033231">
        <w:t>habillant plus élégamment que de coutume dans ce jour de triomphe du commerce</w:t>
      </w:r>
      <w:r w:rsidR="004F69D6">
        <w:t xml:space="preserve">, </w:t>
      </w:r>
      <w:r w:rsidRPr="00033231">
        <w:t>pour aller passer l</w:t>
      </w:r>
      <w:r w:rsidR="004F69D6">
        <w:t>’</w:t>
      </w:r>
      <w:r w:rsidRPr="00033231">
        <w:t xml:space="preserve">après-midi à </w:t>
      </w:r>
      <w:proofErr w:type="spellStart"/>
      <w:r w:rsidRPr="00033231">
        <w:t>Fieldhead</w:t>
      </w:r>
      <w:proofErr w:type="spellEnd"/>
      <w:r w:rsidRPr="00033231">
        <w:t xml:space="preserve"> et prés</w:t>
      </w:r>
      <w:r w:rsidRPr="00033231">
        <w:t>i</w:t>
      </w:r>
      <w:r w:rsidRPr="00033231">
        <w:t>der à certaines préparations de toilette qui avaient lieu en vue d</w:t>
      </w:r>
      <w:r w:rsidR="004F69D6">
        <w:t>’</w:t>
      </w:r>
      <w:r w:rsidRPr="00033231">
        <w:t>un grand événement</w:t>
      </w:r>
      <w:r w:rsidR="004F69D6">
        <w:t xml:space="preserve">, </w:t>
      </w:r>
      <w:r w:rsidRPr="00033231">
        <w:t>le dernier mot en ces matières étant r</w:t>
      </w:r>
      <w:r w:rsidRPr="00033231">
        <w:t>é</w:t>
      </w:r>
      <w:r w:rsidRPr="00033231">
        <w:t>servé à son goût parfait</w:t>
      </w:r>
      <w:r w:rsidR="004F69D6">
        <w:t xml:space="preserve">. </w:t>
      </w:r>
      <w:r w:rsidRPr="00033231">
        <w:t>Elle décida sur la couronne</w:t>
      </w:r>
      <w:r w:rsidR="004F69D6">
        <w:t xml:space="preserve">, </w:t>
      </w:r>
      <w:r w:rsidRPr="00033231">
        <w:t>le voile</w:t>
      </w:r>
      <w:r w:rsidR="004F69D6">
        <w:t xml:space="preserve">, </w:t>
      </w:r>
      <w:r w:rsidRPr="00033231">
        <w:t>la robe qui devaient être portés à l</w:t>
      </w:r>
      <w:r w:rsidR="004F69D6">
        <w:t>’</w:t>
      </w:r>
      <w:r w:rsidRPr="00033231">
        <w:t>autel</w:t>
      </w:r>
      <w:r w:rsidR="004F69D6">
        <w:t xml:space="preserve"> ; </w:t>
      </w:r>
      <w:r w:rsidRPr="00033231">
        <w:t>elle choisit diverses r</w:t>
      </w:r>
      <w:r w:rsidRPr="00033231">
        <w:t>o</w:t>
      </w:r>
      <w:r w:rsidRPr="00033231">
        <w:t>bes et autres objets pour les occasions plus ordinaires</w:t>
      </w:r>
      <w:r w:rsidR="004F69D6">
        <w:t xml:space="preserve">, </w:t>
      </w:r>
      <w:r w:rsidRPr="00033231">
        <w:t>sans beaucoup consulter l</w:t>
      </w:r>
      <w:r w:rsidR="004F69D6">
        <w:t>’</w:t>
      </w:r>
      <w:r w:rsidRPr="00033231">
        <w:t>opinion de la fiancée</w:t>
      </w:r>
      <w:r w:rsidR="004F69D6">
        <w:t xml:space="preserve">, </w:t>
      </w:r>
      <w:r w:rsidRPr="00033231">
        <w:t>cette lady se tro</w:t>
      </w:r>
      <w:r w:rsidRPr="00033231">
        <w:t>u</w:t>
      </w:r>
      <w:r w:rsidRPr="00033231">
        <w:t>vant alors dans une humeur peu facile</w:t>
      </w:r>
      <w:r w:rsidR="004F69D6">
        <w:t>.</w:t>
      </w:r>
    </w:p>
    <w:p w14:paraId="5E6729F2" w14:textId="77777777" w:rsidR="004F69D6" w:rsidRDefault="00000000" w:rsidP="0021796F">
      <w:r w:rsidRPr="00033231">
        <w:t>Louis avait présagé des difficultés</w:t>
      </w:r>
      <w:r w:rsidR="004F69D6">
        <w:t xml:space="preserve">, </w:t>
      </w:r>
      <w:r w:rsidRPr="00033231">
        <w:t>et il les avait re</w:t>
      </w:r>
      <w:r w:rsidRPr="00033231">
        <w:t>n</w:t>
      </w:r>
      <w:r w:rsidRPr="00033231">
        <w:t>contrées</w:t>
      </w:r>
      <w:r w:rsidR="004F69D6">
        <w:t xml:space="preserve">. </w:t>
      </w:r>
      <w:r w:rsidRPr="00033231">
        <w:t>Dans le fait</w:t>
      </w:r>
      <w:r w:rsidR="004F69D6">
        <w:t xml:space="preserve">, </w:t>
      </w:r>
      <w:r w:rsidRPr="00033231">
        <w:t>son amante s</w:t>
      </w:r>
      <w:r w:rsidR="004F69D6">
        <w:t>’</w:t>
      </w:r>
      <w:r w:rsidRPr="00033231">
        <w:t>était montrée exquisement provocante</w:t>
      </w:r>
      <w:r w:rsidR="004F69D6">
        <w:t xml:space="preserve">, </w:t>
      </w:r>
      <w:r w:rsidRPr="00033231">
        <w:t>différant son mariage de jour en jour</w:t>
      </w:r>
      <w:r w:rsidR="004F69D6">
        <w:t xml:space="preserve">, </w:t>
      </w:r>
      <w:r w:rsidRPr="00033231">
        <w:t xml:space="preserve">de semaine </w:t>
      </w:r>
      <w:r w:rsidRPr="00033231">
        <w:lastRenderedPageBreak/>
        <w:t>en semaine</w:t>
      </w:r>
      <w:r w:rsidR="004F69D6">
        <w:t xml:space="preserve">, </w:t>
      </w:r>
      <w:r w:rsidRPr="00033231">
        <w:t>de mois en mois</w:t>
      </w:r>
      <w:r w:rsidR="004F69D6">
        <w:t xml:space="preserve"> ; </w:t>
      </w:r>
      <w:r w:rsidRPr="00033231">
        <w:t>d</w:t>
      </w:r>
      <w:r w:rsidR="004F69D6">
        <w:t>’</w:t>
      </w:r>
      <w:r w:rsidRPr="00033231">
        <w:t>abord le cajolant avec de do</w:t>
      </w:r>
      <w:r w:rsidRPr="00033231">
        <w:t>u</w:t>
      </w:r>
      <w:r w:rsidRPr="00033231">
        <w:t>ces paroles</w:t>
      </w:r>
      <w:r w:rsidR="004F69D6">
        <w:t xml:space="preserve">, </w:t>
      </w:r>
      <w:r w:rsidRPr="00033231">
        <w:t>puis enfin forçant sa nature forte et délibérée à se révolter contre sa tyrannie</w:t>
      </w:r>
      <w:r w:rsidR="004F69D6">
        <w:t xml:space="preserve">, </w:t>
      </w:r>
      <w:r w:rsidRPr="00033231">
        <w:t>à la fois si douce et si intolérable</w:t>
      </w:r>
      <w:r w:rsidR="004F69D6">
        <w:t>.</w:t>
      </w:r>
    </w:p>
    <w:p w14:paraId="25F81343" w14:textId="77777777" w:rsidR="004F69D6" w:rsidRDefault="00000000" w:rsidP="0021796F">
      <w:r w:rsidRPr="00033231">
        <w:t>Il avait fallu une sorte d</w:t>
      </w:r>
      <w:r w:rsidR="004F69D6">
        <w:t>’</w:t>
      </w:r>
      <w:r w:rsidRPr="00033231">
        <w:t>orage pour l</w:t>
      </w:r>
      <w:r w:rsidR="004F69D6">
        <w:t>’</w:t>
      </w:r>
      <w:r w:rsidRPr="00033231">
        <w:t>amener à ce point</w:t>
      </w:r>
      <w:r w:rsidR="004F69D6">
        <w:t xml:space="preserve"> ; </w:t>
      </w:r>
      <w:r w:rsidRPr="00033231">
        <w:t>mais elle était enfin là</w:t>
      </w:r>
      <w:r w:rsidR="004F69D6">
        <w:t xml:space="preserve">, </w:t>
      </w:r>
      <w:r w:rsidRPr="00033231">
        <w:t>enchaînée à un jour fixe</w:t>
      </w:r>
      <w:r w:rsidR="004F69D6">
        <w:t xml:space="preserve">, </w:t>
      </w:r>
      <w:r w:rsidRPr="00033231">
        <w:t>conquise par l</w:t>
      </w:r>
      <w:r w:rsidR="004F69D6">
        <w:t>’</w:t>
      </w:r>
      <w:r w:rsidRPr="00033231">
        <w:t>amour et liée par sa parole</w:t>
      </w:r>
      <w:r w:rsidR="004F69D6">
        <w:t>.</w:t>
      </w:r>
    </w:p>
    <w:p w14:paraId="769B0877" w14:textId="77777777" w:rsidR="004F69D6" w:rsidRDefault="00000000" w:rsidP="0021796F">
      <w:r w:rsidRPr="00033231">
        <w:t>Ainsi vaincue et asservie</w:t>
      </w:r>
      <w:r w:rsidR="004F69D6">
        <w:t xml:space="preserve">, </w:t>
      </w:r>
      <w:r w:rsidRPr="00033231">
        <w:t>elle gémissait comme l</w:t>
      </w:r>
      <w:r w:rsidR="004F69D6">
        <w:t>’</w:t>
      </w:r>
      <w:r w:rsidRPr="00033231">
        <w:t>enfant du désert enchaîné</w:t>
      </w:r>
      <w:r w:rsidR="004F69D6">
        <w:t xml:space="preserve">. </w:t>
      </w:r>
      <w:r w:rsidRPr="00033231">
        <w:t>Son dompteur seul pouvait la consoler</w:t>
      </w:r>
      <w:r w:rsidR="004F69D6">
        <w:t xml:space="preserve"> ; </w:t>
      </w:r>
      <w:r w:rsidRPr="00033231">
        <w:t>sa pr</w:t>
      </w:r>
      <w:r w:rsidRPr="00033231">
        <w:t>é</w:t>
      </w:r>
      <w:r w:rsidRPr="00033231">
        <w:t>sence seule pouvait remplacer sa liberté perdue</w:t>
      </w:r>
      <w:r w:rsidR="004F69D6">
        <w:t xml:space="preserve"> ; </w:t>
      </w:r>
      <w:r w:rsidRPr="00033231">
        <w:t>en son absence elle restait assise ou errait seule de côté et d</w:t>
      </w:r>
      <w:r w:rsidR="004F69D6">
        <w:t>’</w:t>
      </w:r>
      <w:r w:rsidRPr="00033231">
        <w:t>autre</w:t>
      </w:r>
      <w:r w:rsidR="004F69D6">
        <w:t xml:space="preserve"> ; </w:t>
      </w:r>
      <w:r w:rsidRPr="00033231">
        <w:t>elle parlait peu</w:t>
      </w:r>
      <w:r w:rsidR="004F69D6">
        <w:t xml:space="preserve">, </w:t>
      </w:r>
      <w:r w:rsidRPr="00033231">
        <w:t>et mangeait encore moins</w:t>
      </w:r>
      <w:r w:rsidR="004F69D6">
        <w:t>.</w:t>
      </w:r>
    </w:p>
    <w:p w14:paraId="123A638F" w14:textId="54B75388" w:rsidR="004F69D6" w:rsidRDefault="00000000" w:rsidP="0021796F">
      <w:r w:rsidRPr="00033231">
        <w:t>Elle ne s</w:t>
      </w:r>
      <w:r w:rsidR="004F69D6">
        <w:t>’</w:t>
      </w:r>
      <w:r w:rsidRPr="00033231">
        <w:t>occupa d</w:t>
      </w:r>
      <w:r w:rsidR="004F69D6">
        <w:t>’</w:t>
      </w:r>
      <w:r w:rsidRPr="00033231">
        <w:t>aucun préparatif pour la noce</w:t>
      </w:r>
      <w:r w:rsidR="004F69D6">
        <w:t xml:space="preserve"> ; </w:t>
      </w:r>
      <w:r w:rsidRPr="00033231">
        <w:t>Louis fut obligé de diriger lui-même tous les arrangements</w:t>
      </w:r>
      <w:r w:rsidR="004F69D6">
        <w:t xml:space="preserve">. </w:t>
      </w:r>
      <w:r w:rsidRPr="00033231">
        <w:t>Il fut le ma</w:t>
      </w:r>
      <w:r w:rsidRPr="00033231">
        <w:t>î</w:t>
      </w:r>
      <w:r w:rsidRPr="00033231">
        <w:t xml:space="preserve">tre de fait à </w:t>
      </w:r>
      <w:proofErr w:type="spellStart"/>
      <w:r w:rsidRPr="00033231">
        <w:t>Fieldhead</w:t>
      </w:r>
      <w:proofErr w:type="spellEnd"/>
      <w:r w:rsidR="004F69D6">
        <w:t xml:space="preserve">, </w:t>
      </w:r>
      <w:r w:rsidRPr="00033231">
        <w:t>plusieurs semaines avant de le devenir de nom</w:t>
      </w:r>
      <w:r w:rsidR="004F69D6">
        <w:t xml:space="preserve"> : </w:t>
      </w:r>
      <w:r w:rsidRPr="00033231">
        <w:t>le moins présomptueux et le plus bienveillant des ma</w:t>
      </w:r>
      <w:r w:rsidRPr="00033231">
        <w:t>î</w:t>
      </w:r>
      <w:r w:rsidRPr="00033231">
        <w:t>tres</w:t>
      </w:r>
      <w:r w:rsidR="004F69D6">
        <w:t xml:space="preserve"> ; </w:t>
      </w:r>
      <w:r w:rsidRPr="00033231">
        <w:t>mais absolu avec sa lady</w:t>
      </w:r>
      <w:r w:rsidR="004F69D6">
        <w:t xml:space="preserve">. </w:t>
      </w:r>
      <w:r w:rsidRPr="00033231">
        <w:t>Elle abdiqua sans un mot ni une lutte</w:t>
      </w:r>
      <w:r w:rsidR="004F69D6">
        <w:t>. « </w:t>
      </w:r>
      <w:r w:rsidRPr="00033231">
        <w:t xml:space="preserve">Allez à </w:t>
      </w:r>
      <w:r w:rsidR="004F69D6">
        <w:t>M. </w:t>
      </w:r>
      <w:r w:rsidRPr="00033231">
        <w:t>Moore</w:t>
      </w:r>
      <w:r w:rsidR="004F69D6">
        <w:t xml:space="preserve"> ; </w:t>
      </w:r>
      <w:r w:rsidRPr="00033231">
        <w:t xml:space="preserve">demandez à </w:t>
      </w:r>
      <w:r w:rsidR="004F69D6">
        <w:t>M. </w:t>
      </w:r>
      <w:r w:rsidRPr="00033231">
        <w:t>Moore</w:t>
      </w:r>
      <w:r w:rsidR="004F69D6">
        <w:t>, »</w:t>
      </w:r>
      <w:r w:rsidRPr="00033231">
        <w:t xml:space="preserve"> telle était sa réponse lorsqu</w:t>
      </w:r>
      <w:r w:rsidR="004F69D6">
        <w:t>’</w:t>
      </w:r>
      <w:r w:rsidRPr="00033231">
        <w:t>on lui demandait des ordres</w:t>
      </w:r>
      <w:r w:rsidR="004F69D6">
        <w:t xml:space="preserve">. </w:t>
      </w:r>
      <w:r w:rsidRPr="00033231">
        <w:t>Jamais amoureux d</w:t>
      </w:r>
      <w:r w:rsidR="004F69D6">
        <w:t>’</w:t>
      </w:r>
      <w:r w:rsidRPr="00033231">
        <w:t>une riche fiancée ne fut si complètement délivré du rôle suba</w:t>
      </w:r>
      <w:r w:rsidRPr="00033231">
        <w:t>l</w:t>
      </w:r>
      <w:r w:rsidRPr="00033231">
        <w:t>terne</w:t>
      </w:r>
      <w:r w:rsidR="004F69D6">
        <w:t xml:space="preserve">, </w:t>
      </w:r>
      <w:r w:rsidRPr="00033231">
        <w:t>si inévitablement forcé d</w:t>
      </w:r>
      <w:r w:rsidR="004F69D6">
        <w:t>’</w:t>
      </w:r>
      <w:r w:rsidRPr="00033231">
        <w:t>assumer un pouvoir souverain</w:t>
      </w:r>
      <w:r w:rsidR="004F69D6">
        <w:t>.</w:t>
      </w:r>
    </w:p>
    <w:p w14:paraId="2B44E187" w14:textId="34A0A72E" w:rsidR="00000000" w:rsidRPr="00033231" w:rsidRDefault="00000000" w:rsidP="0021796F">
      <w:r w:rsidRPr="00033231">
        <w:t xml:space="preserve">Dans tout cela </w:t>
      </w:r>
      <w:proofErr w:type="spellStart"/>
      <w:r w:rsidRPr="00033231">
        <w:t>mistress</w:t>
      </w:r>
      <w:proofErr w:type="spellEnd"/>
      <w:r w:rsidRPr="00033231">
        <w:t xml:space="preserve"> </w:t>
      </w:r>
      <w:proofErr w:type="spellStart"/>
      <w:r w:rsidRPr="00033231">
        <w:t>Keeldar</w:t>
      </w:r>
      <w:proofErr w:type="spellEnd"/>
      <w:r w:rsidRPr="00033231">
        <w:t xml:space="preserve"> cédait partiellement à sa disposition</w:t>
      </w:r>
      <w:r w:rsidR="004F69D6">
        <w:t xml:space="preserve"> ; </w:t>
      </w:r>
      <w:r w:rsidRPr="00033231">
        <w:t>mais une remarque qu</w:t>
      </w:r>
      <w:r w:rsidR="004F69D6">
        <w:t>’</w:t>
      </w:r>
      <w:r w:rsidRPr="00033231">
        <w:t>elle fit une année après prouva qu</w:t>
      </w:r>
      <w:r w:rsidR="004F69D6">
        <w:t>’</w:t>
      </w:r>
      <w:r w:rsidRPr="00033231">
        <w:t>elle agissait aussi un peu par système</w:t>
      </w:r>
      <w:r w:rsidR="004F69D6">
        <w:t>. « </w:t>
      </w:r>
      <w:r w:rsidRPr="00033231">
        <w:t>Louis</w:t>
      </w:r>
      <w:r w:rsidR="004F69D6">
        <w:t xml:space="preserve">, </w:t>
      </w:r>
      <w:r w:rsidRPr="00033231">
        <w:t>disait-elle</w:t>
      </w:r>
      <w:r w:rsidR="004F69D6">
        <w:t xml:space="preserve">, </w:t>
      </w:r>
      <w:r w:rsidRPr="00033231">
        <w:t>n</w:t>
      </w:r>
      <w:r w:rsidR="004F69D6">
        <w:t>’</w:t>
      </w:r>
      <w:r w:rsidRPr="00033231">
        <w:t>eût jamais appris à régner</w:t>
      </w:r>
      <w:r w:rsidR="004F69D6">
        <w:t xml:space="preserve">, </w:t>
      </w:r>
      <w:r w:rsidRPr="00033231">
        <w:t>si je n</w:t>
      </w:r>
      <w:r w:rsidR="004F69D6">
        <w:t>’</w:t>
      </w:r>
      <w:r w:rsidRPr="00033231">
        <w:t>avais cessé de gouve</w:t>
      </w:r>
      <w:r w:rsidRPr="00033231">
        <w:t>r</w:t>
      </w:r>
      <w:r w:rsidRPr="00033231">
        <w:t>ner</w:t>
      </w:r>
      <w:r w:rsidR="004F69D6">
        <w:t xml:space="preserve"> : </w:t>
      </w:r>
      <w:r w:rsidRPr="00033231">
        <w:t>l</w:t>
      </w:r>
      <w:r w:rsidR="004F69D6">
        <w:t>’</w:t>
      </w:r>
      <w:r w:rsidRPr="00033231">
        <w:t>incapacité du souverain a développé les pouvoirs du pr</w:t>
      </w:r>
      <w:r w:rsidRPr="00033231">
        <w:t>e</w:t>
      </w:r>
      <w:r w:rsidRPr="00033231">
        <w:t>mier ministre</w:t>
      </w:r>
      <w:r w:rsidR="004F69D6">
        <w:t>. »</w:t>
      </w:r>
    </w:p>
    <w:p w14:paraId="50D06E54" w14:textId="77777777" w:rsidR="004F69D6" w:rsidRDefault="00000000" w:rsidP="0021796F">
      <w:r w:rsidRPr="00033231">
        <w:lastRenderedPageBreak/>
        <w:t xml:space="preserve">Il avait été décidé que miss </w:t>
      </w:r>
      <w:proofErr w:type="spellStart"/>
      <w:r w:rsidRPr="00033231">
        <w:t>Helstone</w:t>
      </w:r>
      <w:proofErr w:type="spellEnd"/>
      <w:r w:rsidRPr="00033231">
        <w:t xml:space="preserve"> serait la demoiselle d</w:t>
      </w:r>
      <w:r w:rsidR="004F69D6">
        <w:t>’</w:t>
      </w:r>
      <w:r w:rsidRPr="00033231">
        <w:t>honneur dans les noces qui approchaient</w:t>
      </w:r>
      <w:r w:rsidR="004F69D6">
        <w:t xml:space="preserve"> ; </w:t>
      </w:r>
      <w:r w:rsidRPr="00033231">
        <w:t>mais la fortune lui avait destiné un autre rôle</w:t>
      </w:r>
      <w:r w:rsidR="004F69D6">
        <w:t>.</w:t>
      </w:r>
    </w:p>
    <w:p w14:paraId="2058E84B" w14:textId="77777777" w:rsidR="004F69D6" w:rsidRDefault="00000000" w:rsidP="0021796F">
      <w:r w:rsidRPr="00033231">
        <w:t xml:space="preserve">Elle revint à la </w:t>
      </w:r>
      <w:proofErr w:type="spellStart"/>
      <w:r w:rsidRPr="00033231">
        <w:t>rectorerie</w:t>
      </w:r>
      <w:proofErr w:type="spellEnd"/>
      <w:r w:rsidRPr="00033231">
        <w:t xml:space="preserve"> d</w:t>
      </w:r>
      <w:r w:rsidR="004F69D6">
        <w:t>’</w:t>
      </w:r>
      <w:r w:rsidRPr="00033231">
        <w:t>assez bonne heure pour arroser ses plantes</w:t>
      </w:r>
      <w:r w:rsidR="004F69D6">
        <w:t xml:space="preserve">. </w:t>
      </w:r>
      <w:r w:rsidRPr="00033231">
        <w:t>Elle avait accompli cette petite tâche</w:t>
      </w:r>
      <w:r w:rsidR="004F69D6">
        <w:t xml:space="preserve">. </w:t>
      </w:r>
      <w:r w:rsidRPr="00033231">
        <w:t>La dernière à laquelle elle avait donné ses soins était un rosier-arbuste</w:t>
      </w:r>
      <w:r w:rsidR="004F69D6">
        <w:t xml:space="preserve">, </w:t>
      </w:r>
      <w:r w:rsidRPr="00033231">
        <w:t>qui fleurissait dans un coin tranquille sur le derrière de la maison</w:t>
      </w:r>
      <w:r w:rsidR="004F69D6">
        <w:t xml:space="preserve">. </w:t>
      </w:r>
      <w:r w:rsidRPr="00033231">
        <w:t>Cette plante avait reçu la rafraîchissante ondée</w:t>
      </w:r>
      <w:r w:rsidR="004F69D6">
        <w:t xml:space="preserve"> : </w:t>
      </w:r>
      <w:r w:rsidRPr="00033231">
        <w:t>Caroline se r</w:t>
      </w:r>
      <w:r w:rsidRPr="00033231">
        <w:t>e</w:t>
      </w:r>
      <w:r w:rsidRPr="00033231">
        <w:t>posait alors une minute</w:t>
      </w:r>
      <w:r w:rsidR="004F69D6">
        <w:t xml:space="preserve">. </w:t>
      </w:r>
      <w:r w:rsidRPr="00033231">
        <w:t>Près du mur était un fragment de pie</w:t>
      </w:r>
      <w:r w:rsidRPr="00033231">
        <w:t>r</w:t>
      </w:r>
      <w:r w:rsidRPr="00033231">
        <w:t>re sculptée</w:t>
      </w:r>
      <w:r w:rsidR="004F69D6">
        <w:t xml:space="preserve">, </w:t>
      </w:r>
      <w:r w:rsidRPr="00033231">
        <w:t>une relique monacale</w:t>
      </w:r>
      <w:r w:rsidR="004F69D6">
        <w:t xml:space="preserve">, </w:t>
      </w:r>
      <w:r w:rsidRPr="00033231">
        <w:t>autrefois peut-être la base d</w:t>
      </w:r>
      <w:r w:rsidR="004F69D6">
        <w:t>’</w:t>
      </w:r>
      <w:r w:rsidRPr="00033231">
        <w:t>une croix</w:t>
      </w:r>
      <w:r w:rsidR="004F69D6">
        <w:t xml:space="preserve"> : </w:t>
      </w:r>
      <w:r w:rsidRPr="00033231">
        <w:t>elle monta dessus afin de mieux dominer de la vue ce qui l</w:t>
      </w:r>
      <w:r w:rsidR="004F69D6">
        <w:t>’</w:t>
      </w:r>
      <w:r w:rsidRPr="00033231">
        <w:t>entourait</w:t>
      </w:r>
      <w:r w:rsidR="004F69D6">
        <w:t xml:space="preserve">. </w:t>
      </w:r>
      <w:r w:rsidRPr="00033231">
        <w:t>Elle tenait encore l</w:t>
      </w:r>
      <w:r w:rsidR="004F69D6">
        <w:t>’</w:t>
      </w:r>
      <w:r w:rsidRPr="00033231">
        <w:t>arrosoir d</w:t>
      </w:r>
      <w:r w:rsidR="004F69D6">
        <w:t>’</w:t>
      </w:r>
      <w:r w:rsidRPr="00033231">
        <w:t>une main</w:t>
      </w:r>
      <w:r w:rsidR="004F69D6">
        <w:t xml:space="preserve"> ; </w:t>
      </w:r>
      <w:r w:rsidRPr="00033231">
        <w:t>de l</w:t>
      </w:r>
      <w:r w:rsidR="004F69D6">
        <w:t>’</w:t>
      </w:r>
      <w:r w:rsidRPr="00033231">
        <w:t>autre elle relevait sa jolie robe</w:t>
      </w:r>
      <w:r w:rsidR="004F69D6">
        <w:t xml:space="preserve">, </w:t>
      </w:r>
      <w:r w:rsidRPr="00033231">
        <w:t>de peur qu</w:t>
      </w:r>
      <w:r w:rsidR="004F69D6">
        <w:t>’</w:t>
      </w:r>
      <w:r w:rsidRPr="00033231">
        <w:t>elle ne fût tachée par quelques éclaboussures</w:t>
      </w:r>
      <w:r w:rsidR="004F69D6">
        <w:t xml:space="preserve"> : </w:t>
      </w:r>
      <w:r w:rsidRPr="00033231">
        <w:t>elle regarda par-dessus le mur</w:t>
      </w:r>
      <w:r w:rsidR="004F69D6">
        <w:t xml:space="preserve">, </w:t>
      </w:r>
      <w:r w:rsidRPr="00033231">
        <w:t>le long de quelques champs solitaires</w:t>
      </w:r>
      <w:r w:rsidR="004F69D6">
        <w:t xml:space="preserve"> ; </w:t>
      </w:r>
      <w:r w:rsidRPr="00033231">
        <w:t>au loin trois arbres so</w:t>
      </w:r>
      <w:r w:rsidRPr="00033231">
        <w:t>m</w:t>
      </w:r>
      <w:r w:rsidRPr="00033231">
        <w:t>bres se dressaient côte à côte contre le ciel</w:t>
      </w:r>
      <w:r w:rsidR="004F69D6">
        <w:t xml:space="preserve"> ; </w:t>
      </w:r>
      <w:r w:rsidRPr="00033231">
        <w:t>une épine solitaire app</w:t>
      </w:r>
      <w:r w:rsidRPr="00033231">
        <w:t>a</w:t>
      </w:r>
      <w:r w:rsidRPr="00033231">
        <w:t>raissait très-loin au bout d</w:t>
      </w:r>
      <w:r w:rsidR="004F69D6">
        <w:t>’</w:t>
      </w:r>
      <w:r w:rsidRPr="00033231">
        <w:t>un défilé</w:t>
      </w:r>
      <w:r w:rsidR="004F69D6">
        <w:t xml:space="preserve">. </w:t>
      </w:r>
      <w:r w:rsidRPr="00033231">
        <w:t>Elle vit le sombre m</w:t>
      </w:r>
      <w:r w:rsidRPr="00033231">
        <w:t>a</w:t>
      </w:r>
      <w:r w:rsidRPr="00033231">
        <w:t>rais</w:t>
      </w:r>
      <w:r w:rsidR="004F69D6">
        <w:t xml:space="preserve">, </w:t>
      </w:r>
      <w:r w:rsidRPr="00033231">
        <w:t>où s</w:t>
      </w:r>
      <w:r w:rsidR="004F69D6">
        <w:t>’</w:t>
      </w:r>
      <w:r w:rsidRPr="00033231">
        <w:t>allumaient les feux de joie</w:t>
      </w:r>
      <w:r w:rsidR="004F69D6">
        <w:t xml:space="preserve"> : </w:t>
      </w:r>
      <w:r w:rsidRPr="00033231">
        <w:t>la soirée d</w:t>
      </w:r>
      <w:r w:rsidR="004F69D6">
        <w:t>’</w:t>
      </w:r>
      <w:r w:rsidRPr="00033231">
        <w:t>été était chaude</w:t>
      </w:r>
      <w:r w:rsidR="004F69D6">
        <w:t xml:space="preserve"> ; </w:t>
      </w:r>
      <w:r w:rsidRPr="00033231">
        <w:t>le carillon des cloches était joyeux</w:t>
      </w:r>
      <w:r w:rsidR="004F69D6">
        <w:t xml:space="preserve"> ; </w:t>
      </w:r>
      <w:r w:rsidRPr="00033231">
        <w:t>la fumée bleue des feux se</w:t>
      </w:r>
      <w:r w:rsidRPr="00033231">
        <w:t>m</w:t>
      </w:r>
      <w:r w:rsidRPr="00033231">
        <w:t>blait douce</w:t>
      </w:r>
      <w:r w:rsidR="004F69D6">
        <w:t xml:space="preserve">, </w:t>
      </w:r>
      <w:r w:rsidRPr="00033231">
        <w:t>leur flamme brillante</w:t>
      </w:r>
      <w:r w:rsidR="004F69D6">
        <w:t xml:space="preserve"> ; </w:t>
      </w:r>
      <w:r w:rsidRPr="00033231">
        <w:t>au-dessus d</w:t>
      </w:r>
      <w:r w:rsidR="004F69D6">
        <w:t>’</w:t>
      </w:r>
      <w:r w:rsidRPr="00033231">
        <w:t>eux</w:t>
      </w:r>
      <w:r w:rsidR="004F69D6">
        <w:t xml:space="preserve">, </w:t>
      </w:r>
      <w:r w:rsidRPr="00033231">
        <w:t>dans le fi</w:t>
      </w:r>
      <w:r w:rsidRPr="00033231">
        <w:t>r</w:t>
      </w:r>
      <w:r w:rsidRPr="00033231">
        <w:t>mament d</w:t>
      </w:r>
      <w:r w:rsidR="004F69D6">
        <w:t>’</w:t>
      </w:r>
      <w:r w:rsidRPr="00033231">
        <w:t>où le soleil venait de disparaître</w:t>
      </w:r>
      <w:r w:rsidR="004F69D6">
        <w:t xml:space="preserve">, </w:t>
      </w:r>
      <w:r w:rsidRPr="00033231">
        <w:t>étincelait un point argenté</w:t>
      </w:r>
      <w:r w:rsidR="004F69D6">
        <w:t xml:space="preserve">, </w:t>
      </w:r>
      <w:r w:rsidRPr="00033231">
        <w:t>l</w:t>
      </w:r>
      <w:r w:rsidR="004F69D6">
        <w:t>’</w:t>
      </w:r>
      <w:r w:rsidRPr="00033231">
        <w:t>Étoile d</w:t>
      </w:r>
      <w:r w:rsidR="004F69D6">
        <w:t>’</w:t>
      </w:r>
      <w:r w:rsidRPr="00033231">
        <w:t>Amour</w:t>
      </w:r>
      <w:r w:rsidR="004F69D6">
        <w:t>.</w:t>
      </w:r>
    </w:p>
    <w:p w14:paraId="250EDAA9" w14:textId="77777777" w:rsidR="004F69D6" w:rsidRDefault="00000000" w:rsidP="0021796F">
      <w:r w:rsidRPr="00033231">
        <w:t>Caroline n</w:t>
      </w:r>
      <w:r w:rsidR="004F69D6">
        <w:t>’</w:t>
      </w:r>
      <w:r w:rsidRPr="00033231">
        <w:t>était pas malheureuse ce soir-là</w:t>
      </w:r>
      <w:r w:rsidR="004F69D6">
        <w:t xml:space="preserve"> ; </w:t>
      </w:r>
      <w:r w:rsidRPr="00033231">
        <w:t>bien au contraire</w:t>
      </w:r>
      <w:r w:rsidR="004F69D6">
        <w:t xml:space="preserve"> : </w:t>
      </w:r>
      <w:r w:rsidRPr="00033231">
        <w:t>mais en regardant</w:t>
      </w:r>
      <w:r w:rsidR="004F69D6">
        <w:t xml:space="preserve">, </w:t>
      </w:r>
      <w:r w:rsidRPr="00033231">
        <w:t>elle soupira</w:t>
      </w:r>
      <w:r w:rsidR="004F69D6">
        <w:t xml:space="preserve">, </w:t>
      </w:r>
      <w:r w:rsidRPr="00033231">
        <w:t>et pendant qu</w:t>
      </w:r>
      <w:r w:rsidR="004F69D6">
        <w:t>’</w:t>
      </w:r>
      <w:r w:rsidRPr="00033231">
        <w:t>elle soupirait</w:t>
      </w:r>
      <w:r w:rsidR="004F69D6">
        <w:t xml:space="preserve">, </w:t>
      </w:r>
      <w:r w:rsidRPr="00033231">
        <w:t>une main l</w:t>
      </w:r>
      <w:r w:rsidR="004F69D6">
        <w:t>’</w:t>
      </w:r>
      <w:r w:rsidRPr="00033231">
        <w:t>entoura et se reposa doucement sur sa tai</w:t>
      </w:r>
      <w:r w:rsidRPr="00033231">
        <w:t>l</w:t>
      </w:r>
      <w:r w:rsidRPr="00033231">
        <w:t>le</w:t>
      </w:r>
      <w:r w:rsidR="004F69D6">
        <w:t xml:space="preserve"> ; </w:t>
      </w:r>
      <w:r w:rsidRPr="00033231">
        <w:t>Caroline crut savoir qui s</w:t>
      </w:r>
      <w:r w:rsidR="004F69D6">
        <w:t>’</w:t>
      </w:r>
      <w:r w:rsidRPr="00033231">
        <w:t>était approché d</w:t>
      </w:r>
      <w:r w:rsidR="004F69D6">
        <w:t>’</w:t>
      </w:r>
      <w:r w:rsidRPr="00033231">
        <w:t>elle</w:t>
      </w:r>
      <w:r w:rsidR="004F69D6">
        <w:t xml:space="preserve"> : </w:t>
      </w:r>
      <w:r w:rsidRPr="00033231">
        <w:t>elle reçut l</w:t>
      </w:r>
      <w:r w:rsidR="004F69D6">
        <w:t>’</w:t>
      </w:r>
      <w:r w:rsidRPr="00033231">
        <w:t>attouchement sans tressaillir</w:t>
      </w:r>
      <w:r w:rsidR="004F69D6">
        <w:t>.</w:t>
      </w:r>
    </w:p>
    <w:p w14:paraId="0F67DC0A" w14:textId="0DD45007" w:rsidR="00000000" w:rsidRPr="00033231" w:rsidRDefault="004F69D6" w:rsidP="0021796F">
      <w:r>
        <w:t>« </w:t>
      </w:r>
      <w:r w:rsidR="00000000" w:rsidRPr="00033231">
        <w:t>Je regarde Vénus</w:t>
      </w:r>
      <w:r>
        <w:t xml:space="preserve">, </w:t>
      </w:r>
      <w:r w:rsidR="00000000" w:rsidRPr="00033231">
        <w:t>maman</w:t>
      </w:r>
      <w:r>
        <w:t xml:space="preserve"> ; </w:t>
      </w:r>
      <w:r w:rsidR="00000000" w:rsidRPr="00033231">
        <w:t>voyez comme elle est belle</w:t>
      </w:r>
      <w:r>
        <w:t xml:space="preserve">. </w:t>
      </w:r>
      <w:r w:rsidR="00000000" w:rsidRPr="00033231">
        <w:t>Comme son éclat est brillant</w:t>
      </w:r>
      <w:r>
        <w:t xml:space="preserve">, </w:t>
      </w:r>
      <w:r w:rsidR="00000000" w:rsidRPr="00033231">
        <w:t xml:space="preserve">comparé </w:t>
      </w:r>
      <w:r w:rsidR="00000000" w:rsidRPr="00D756E0">
        <w:rPr>
          <w:iCs/>
        </w:rPr>
        <w:t>à</w:t>
      </w:r>
      <w:r w:rsidR="00000000" w:rsidRPr="00033231">
        <w:rPr>
          <w:i/>
          <w:iCs/>
        </w:rPr>
        <w:t xml:space="preserve"> </w:t>
      </w:r>
      <w:r w:rsidR="00000000" w:rsidRPr="00033231">
        <w:t>la flamme rouge des feux de joie</w:t>
      </w:r>
      <w:r>
        <w:t> ! »</w:t>
      </w:r>
    </w:p>
    <w:p w14:paraId="55D34E46" w14:textId="77777777" w:rsidR="004F69D6" w:rsidRDefault="00000000" w:rsidP="0021796F">
      <w:r w:rsidRPr="00033231">
        <w:lastRenderedPageBreak/>
        <w:t>La réponse fut une caresse plus prononcée</w:t>
      </w:r>
      <w:r w:rsidR="004F69D6">
        <w:t xml:space="preserve"> ; </w:t>
      </w:r>
      <w:r w:rsidRPr="00033231">
        <w:t>Caroline se r</w:t>
      </w:r>
      <w:r w:rsidRPr="00033231">
        <w:t>e</w:t>
      </w:r>
      <w:r w:rsidRPr="00033231">
        <w:t xml:space="preserve">tourna et se trouva non en face du visage de matrone de </w:t>
      </w:r>
      <w:proofErr w:type="spellStart"/>
      <w:r w:rsidRPr="00033231">
        <w:t>mi</w:t>
      </w:r>
      <w:r w:rsidRPr="00033231">
        <w:t>s</w:t>
      </w:r>
      <w:r w:rsidRPr="00033231">
        <w:t>tress</w:t>
      </w:r>
      <w:proofErr w:type="spellEnd"/>
      <w:r w:rsidRPr="00033231">
        <w:t xml:space="preserve"> </w:t>
      </w:r>
      <w:proofErr w:type="spellStart"/>
      <w:r w:rsidRPr="00033231">
        <w:t>Pryor</w:t>
      </w:r>
      <w:proofErr w:type="spellEnd"/>
      <w:r w:rsidR="004F69D6">
        <w:t xml:space="preserve">, </w:t>
      </w:r>
      <w:r w:rsidRPr="00033231">
        <w:t>mais d</w:t>
      </w:r>
      <w:r w:rsidR="004F69D6">
        <w:t>’</w:t>
      </w:r>
      <w:r w:rsidRPr="00033231">
        <w:t>un sombre et mâle visage</w:t>
      </w:r>
      <w:r w:rsidR="004F69D6">
        <w:t xml:space="preserve">. </w:t>
      </w:r>
      <w:r w:rsidRPr="00033231">
        <w:t>Elle laissa tomber son arrosoir</w:t>
      </w:r>
      <w:r w:rsidR="004F69D6">
        <w:t xml:space="preserve">, </w:t>
      </w:r>
      <w:r w:rsidRPr="00033231">
        <w:t>et descendit du piédestal</w:t>
      </w:r>
      <w:r w:rsidR="004F69D6">
        <w:t>.</w:t>
      </w:r>
    </w:p>
    <w:p w14:paraId="7F759C2C" w14:textId="77777777" w:rsidR="004F69D6" w:rsidRDefault="004F69D6" w:rsidP="0021796F">
      <w:r>
        <w:t>« </w:t>
      </w:r>
      <w:r w:rsidR="00000000" w:rsidRPr="00033231">
        <w:t>Je viens de rester une heure avec maman</w:t>
      </w:r>
      <w:r>
        <w:t xml:space="preserve">, </w:t>
      </w:r>
      <w:r w:rsidR="00000000" w:rsidRPr="00033231">
        <w:t>dit l</w:t>
      </w:r>
      <w:r>
        <w:t>’</w:t>
      </w:r>
      <w:r w:rsidR="00000000" w:rsidRPr="00033231">
        <w:t>intrus</w:t>
      </w:r>
      <w:r>
        <w:t xml:space="preserve">. </w:t>
      </w:r>
      <w:r w:rsidR="00000000" w:rsidRPr="00033231">
        <w:t>J</w:t>
      </w:r>
      <w:r>
        <w:t>’</w:t>
      </w:r>
      <w:r w:rsidR="00000000" w:rsidRPr="00033231">
        <w:t>ai eu avec elle une longue conversation</w:t>
      </w:r>
      <w:r>
        <w:t xml:space="preserve">. </w:t>
      </w:r>
      <w:r w:rsidR="00000000" w:rsidRPr="00033231">
        <w:t>Où êtes-vous allée pe</w:t>
      </w:r>
      <w:r w:rsidR="00000000" w:rsidRPr="00033231">
        <w:t>n</w:t>
      </w:r>
      <w:r w:rsidR="00000000" w:rsidRPr="00033231">
        <w:t>dant ce temps-là</w:t>
      </w:r>
      <w:r>
        <w:t> ?</w:t>
      </w:r>
    </w:p>
    <w:p w14:paraId="2764FEAB" w14:textId="77777777" w:rsidR="004F69D6" w:rsidRDefault="004F69D6" w:rsidP="0021796F">
      <w:r>
        <w:t>— </w:t>
      </w:r>
      <w:r w:rsidR="00000000" w:rsidRPr="00033231">
        <w:t xml:space="preserve">À </w:t>
      </w:r>
      <w:proofErr w:type="spellStart"/>
      <w:r w:rsidR="00000000" w:rsidRPr="00033231">
        <w:t>Fieldhead</w:t>
      </w:r>
      <w:proofErr w:type="spellEnd"/>
      <w:r>
        <w:t xml:space="preserve">. </w:t>
      </w:r>
      <w:r w:rsidR="00000000" w:rsidRPr="00033231">
        <w:t>Shirley est aussi fantasque que jamais</w:t>
      </w:r>
      <w:r>
        <w:t xml:space="preserve">, </w:t>
      </w:r>
      <w:r w:rsidR="00000000" w:rsidRPr="00033231">
        <w:t>R</w:t>
      </w:r>
      <w:r w:rsidR="00000000" w:rsidRPr="00033231">
        <w:t>o</w:t>
      </w:r>
      <w:r w:rsidR="00000000" w:rsidRPr="00033231">
        <w:t>bert</w:t>
      </w:r>
      <w:r>
        <w:t xml:space="preserve">. </w:t>
      </w:r>
      <w:r w:rsidR="00000000" w:rsidRPr="00033231">
        <w:t>Elle ne répond ni oui ni non à aucune des questions qu</w:t>
      </w:r>
      <w:r>
        <w:t>’</w:t>
      </w:r>
      <w:r w:rsidR="00000000" w:rsidRPr="00033231">
        <w:t>on lui adresse</w:t>
      </w:r>
      <w:r>
        <w:t xml:space="preserve">. </w:t>
      </w:r>
      <w:r w:rsidR="00000000" w:rsidRPr="00033231">
        <w:t>Elle se plaît seule</w:t>
      </w:r>
      <w:r>
        <w:t xml:space="preserve"> : </w:t>
      </w:r>
      <w:r w:rsidR="00000000" w:rsidRPr="00033231">
        <w:t>je ne pourrais dire si elle est m</w:t>
      </w:r>
      <w:r w:rsidR="00000000" w:rsidRPr="00033231">
        <w:t>é</w:t>
      </w:r>
      <w:r w:rsidR="00000000" w:rsidRPr="00033231">
        <w:t>lancolique ou nonchalante</w:t>
      </w:r>
      <w:r>
        <w:t xml:space="preserve"> : </w:t>
      </w:r>
      <w:r w:rsidR="00000000" w:rsidRPr="00033231">
        <w:t>si vous l</w:t>
      </w:r>
      <w:r>
        <w:t>’</w:t>
      </w:r>
      <w:r w:rsidR="00000000" w:rsidRPr="00033231">
        <w:t>excitez ou la raillez</w:t>
      </w:r>
      <w:r>
        <w:t xml:space="preserve">, </w:t>
      </w:r>
      <w:r w:rsidR="00000000" w:rsidRPr="00033231">
        <w:t>elle vous jette un regard moitié pensif</w:t>
      </w:r>
      <w:r>
        <w:t xml:space="preserve">, </w:t>
      </w:r>
      <w:r w:rsidR="00000000" w:rsidRPr="00033231">
        <w:t>moitié insouciant</w:t>
      </w:r>
      <w:r>
        <w:t xml:space="preserve">, </w:t>
      </w:r>
      <w:r w:rsidR="00000000" w:rsidRPr="00033231">
        <w:t>qui vous rend aussi étrange</w:t>
      </w:r>
      <w:r>
        <w:t xml:space="preserve">, </w:t>
      </w:r>
      <w:r w:rsidR="00000000" w:rsidRPr="00033231">
        <w:t>aussi malade qu</w:t>
      </w:r>
      <w:r>
        <w:t>’</w:t>
      </w:r>
      <w:r w:rsidR="00000000" w:rsidRPr="00033231">
        <w:t>elle</w:t>
      </w:r>
      <w:r>
        <w:t xml:space="preserve">. </w:t>
      </w:r>
      <w:r w:rsidR="00000000" w:rsidRPr="00033231">
        <w:t>Je ne sais ce que Louis fera d</w:t>
      </w:r>
      <w:r>
        <w:t>’</w:t>
      </w:r>
      <w:r w:rsidR="00000000" w:rsidRPr="00033231">
        <w:t>elle</w:t>
      </w:r>
      <w:r>
        <w:t xml:space="preserve"> ; </w:t>
      </w:r>
      <w:r w:rsidR="00000000" w:rsidRPr="00033231">
        <w:t>pour ma part</w:t>
      </w:r>
      <w:r>
        <w:t xml:space="preserve">, </w:t>
      </w:r>
      <w:r w:rsidR="00000000" w:rsidRPr="00033231">
        <w:t>si j</w:t>
      </w:r>
      <w:r>
        <w:t>’</w:t>
      </w:r>
      <w:r w:rsidR="00000000" w:rsidRPr="00033231">
        <w:t>étais gentleman</w:t>
      </w:r>
      <w:r>
        <w:t xml:space="preserve">, </w:t>
      </w:r>
      <w:r w:rsidR="00000000" w:rsidRPr="00033231">
        <w:t>je pense que je ne voudrais pas l</w:t>
      </w:r>
      <w:r>
        <w:t>’</w:t>
      </w:r>
      <w:r w:rsidR="00000000" w:rsidRPr="00033231">
        <w:t>entreprendre</w:t>
      </w:r>
      <w:r>
        <w:t>.</w:t>
      </w:r>
    </w:p>
    <w:p w14:paraId="2C2446DD" w14:textId="77777777" w:rsidR="004F69D6" w:rsidRDefault="004F69D6" w:rsidP="0021796F">
      <w:r>
        <w:t>— </w:t>
      </w:r>
      <w:r w:rsidR="00000000" w:rsidRPr="00033231">
        <w:t>Ne vous mettez pas en peine d</w:t>
      </w:r>
      <w:r>
        <w:t>’</w:t>
      </w:r>
      <w:r w:rsidR="00000000" w:rsidRPr="00033231">
        <w:t>eux</w:t>
      </w:r>
      <w:r>
        <w:t xml:space="preserve"> : </w:t>
      </w:r>
      <w:r w:rsidR="00000000" w:rsidRPr="00033231">
        <w:t>ils ont été faits l</w:t>
      </w:r>
      <w:r>
        <w:t>’</w:t>
      </w:r>
      <w:r w:rsidR="00000000" w:rsidRPr="00033231">
        <w:t>un pour l</w:t>
      </w:r>
      <w:r>
        <w:t>’</w:t>
      </w:r>
      <w:r w:rsidR="00000000" w:rsidRPr="00033231">
        <w:t>autre</w:t>
      </w:r>
      <w:r>
        <w:t xml:space="preserve">. </w:t>
      </w:r>
      <w:r w:rsidR="00000000" w:rsidRPr="00033231">
        <w:t>Louis</w:t>
      </w:r>
      <w:r>
        <w:t xml:space="preserve">, </w:t>
      </w:r>
      <w:r w:rsidR="00000000" w:rsidRPr="00033231">
        <w:t>c</w:t>
      </w:r>
      <w:r>
        <w:t>’</w:t>
      </w:r>
      <w:r w:rsidR="00000000" w:rsidRPr="00033231">
        <w:t>est étrange à dire</w:t>
      </w:r>
      <w:r>
        <w:t xml:space="preserve">, </w:t>
      </w:r>
      <w:r w:rsidR="00000000" w:rsidRPr="00033231">
        <w:t>ne l</w:t>
      </w:r>
      <w:r>
        <w:t>’</w:t>
      </w:r>
      <w:r w:rsidR="00000000" w:rsidRPr="00033231">
        <w:t>aime que mieux à cause de ses caprices</w:t>
      </w:r>
      <w:r>
        <w:t xml:space="preserve">. </w:t>
      </w:r>
      <w:r w:rsidR="00000000" w:rsidRPr="00033231">
        <w:t>Si quelqu</w:t>
      </w:r>
      <w:r>
        <w:t>’</w:t>
      </w:r>
      <w:r w:rsidR="00000000" w:rsidRPr="00033231">
        <w:t>un est capable de la gouverner</w:t>
      </w:r>
      <w:r>
        <w:t xml:space="preserve">, </w:t>
      </w:r>
      <w:r w:rsidR="00000000" w:rsidRPr="00033231">
        <w:t>c</w:t>
      </w:r>
      <w:r>
        <w:t>’</w:t>
      </w:r>
      <w:r w:rsidR="00000000" w:rsidRPr="00033231">
        <w:t>est lui</w:t>
      </w:r>
      <w:r>
        <w:t xml:space="preserve">. </w:t>
      </w:r>
      <w:r w:rsidR="00000000" w:rsidRPr="00033231">
        <w:t>Elle le soumet à de rudes épreuves</w:t>
      </w:r>
      <w:r>
        <w:t xml:space="preserve">, </w:t>
      </w:r>
      <w:r w:rsidR="00000000" w:rsidRPr="00033231">
        <w:t>cependant</w:t>
      </w:r>
      <w:r>
        <w:t xml:space="preserve">. </w:t>
      </w:r>
      <w:r w:rsidR="00000000" w:rsidRPr="00033231">
        <w:t>Avec son caractère calme</w:t>
      </w:r>
      <w:r>
        <w:t xml:space="preserve">, </w:t>
      </w:r>
      <w:r w:rsidR="00000000" w:rsidRPr="00033231">
        <w:t>il a eu à lui faire une cour orageuse</w:t>
      </w:r>
      <w:r>
        <w:t xml:space="preserve"> ; </w:t>
      </w:r>
      <w:r w:rsidR="00000000" w:rsidRPr="00033231">
        <w:t>mais vous voyez que pour lui tout se termine par la victoire</w:t>
      </w:r>
      <w:r>
        <w:t xml:space="preserve">. </w:t>
      </w:r>
      <w:r w:rsidR="00000000" w:rsidRPr="00033231">
        <w:t>Caroline</w:t>
      </w:r>
      <w:r>
        <w:t xml:space="preserve">, </w:t>
      </w:r>
      <w:r w:rsidR="00000000" w:rsidRPr="00033231">
        <w:t>je vous ai cherchée pour vous demander une audience</w:t>
      </w:r>
      <w:r>
        <w:t xml:space="preserve">. </w:t>
      </w:r>
      <w:r w:rsidR="00000000" w:rsidRPr="00033231">
        <w:t>Pourquoi les cloches sonnent-elles</w:t>
      </w:r>
      <w:r>
        <w:t> ?</w:t>
      </w:r>
    </w:p>
    <w:p w14:paraId="739EBAC2" w14:textId="77777777" w:rsidR="004F69D6" w:rsidRDefault="004F69D6" w:rsidP="0021796F">
      <w:r>
        <w:t>— </w:t>
      </w:r>
      <w:r w:rsidR="00000000" w:rsidRPr="00033231">
        <w:t>Pour le rappel de votre terrible loi</w:t>
      </w:r>
      <w:r>
        <w:t xml:space="preserve">, </w:t>
      </w:r>
      <w:r w:rsidR="00000000" w:rsidRPr="00033231">
        <w:t>les ordres que vous haïssez tant</w:t>
      </w:r>
      <w:r>
        <w:t xml:space="preserve">. </w:t>
      </w:r>
      <w:r w:rsidR="00000000" w:rsidRPr="00033231">
        <w:t>Vous êtes content</w:t>
      </w:r>
      <w:r>
        <w:t xml:space="preserve">, </w:t>
      </w:r>
      <w:r w:rsidR="00000000" w:rsidRPr="00033231">
        <w:t>n</w:t>
      </w:r>
      <w:r>
        <w:t>’</w:t>
      </w:r>
      <w:r w:rsidR="00000000" w:rsidRPr="00033231">
        <w:t>est-ce pas</w:t>
      </w:r>
      <w:r>
        <w:t> ?</w:t>
      </w:r>
    </w:p>
    <w:p w14:paraId="71AC3FF5" w14:textId="77777777" w:rsidR="004F69D6" w:rsidRDefault="004F69D6" w:rsidP="0021796F">
      <w:r>
        <w:t>— </w:t>
      </w:r>
      <w:r w:rsidR="00000000" w:rsidRPr="00033231">
        <w:t>Hier soir</w:t>
      </w:r>
      <w:r>
        <w:t xml:space="preserve">, </w:t>
      </w:r>
      <w:r w:rsidR="00000000" w:rsidRPr="00033231">
        <w:t>à cette même heure</w:t>
      </w:r>
      <w:r>
        <w:t xml:space="preserve">, </w:t>
      </w:r>
      <w:r w:rsidR="00000000" w:rsidRPr="00033231">
        <w:t>j</w:t>
      </w:r>
      <w:r>
        <w:t>’</w:t>
      </w:r>
      <w:r w:rsidR="00000000" w:rsidRPr="00033231">
        <w:t>emballais quelques livres pour un voyage à travers l</w:t>
      </w:r>
      <w:r>
        <w:t>’</w:t>
      </w:r>
      <w:r w:rsidR="00000000" w:rsidRPr="00033231">
        <w:t>Océan</w:t>
      </w:r>
      <w:r>
        <w:t xml:space="preserve"> : </w:t>
      </w:r>
      <w:r w:rsidR="00000000" w:rsidRPr="00033231">
        <w:t>c</w:t>
      </w:r>
      <w:r>
        <w:t>’</w:t>
      </w:r>
      <w:r w:rsidR="00000000" w:rsidRPr="00033231">
        <w:t>étaient les seules posse</w:t>
      </w:r>
      <w:r w:rsidR="00000000" w:rsidRPr="00033231">
        <w:t>s</w:t>
      </w:r>
      <w:r w:rsidR="00000000" w:rsidRPr="00033231">
        <w:t>sions</w:t>
      </w:r>
      <w:r>
        <w:t xml:space="preserve">, </w:t>
      </w:r>
      <w:r w:rsidR="00000000" w:rsidRPr="00033231">
        <w:t>excepté quelques habits</w:t>
      </w:r>
      <w:r>
        <w:t xml:space="preserve">, </w:t>
      </w:r>
      <w:r w:rsidR="00000000" w:rsidRPr="00033231">
        <w:t>des semences</w:t>
      </w:r>
      <w:r>
        <w:t xml:space="preserve">, </w:t>
      </w:r>
      <w:r w:rsidR="00000000" w:rsidRPr="00033231">
        <w:t>des racines et des outils</w:t>
      </w:r>
      <w:r>
        <w:t xml:space="preserve">, </w:t>
      </w:r>
      <w:r w:rsidR="00000000" w:rsidRPr="00033231">
        <w:t>que je me crusse libre d</w:t>
      </w:r>
      <w:r>
        <w:t>’</w:t>
      </w:r>
      <w:r w:rsidR="00000000" w:rsidRPr="00033231">
        <w:t>emporter avec moi au Canada</w:t>
      </w:r>
      <w:r>
        <w:t xml:space="preserve">. </w:t>
      </w:r>
      <w:r w:rsidR="00000000" w:rsidRPr="00033231">
        <w:t>J</w:t>
      </w:r>
      <w:r>
        <w:t>’</w:t>
      </w:r>
      <w:r w:rsidR="00000000" w:rsidRPr="00033231">
        <w:t>allais vous quitter</w:t>
      </w:r>
      <w:r>
        <w:t>.</w:t>
      </w:r>
    </w:p>
    <w:p w14:paraId="527233CE" w14:textId="2B6F8E21" w:rsidR="00000000" w:rsidRPr="00033231" w:rsidRDefault="004F69D6" w:rsidP="0021796F">
      <w:r>
        <w:lastRenderedPageBreak/>
        <w:t>— </w:t>
      </w:r>
      <w:r w:rsidR="00000000" w:rsidRPr="00033231">
        <w:t>Me quitter</w:t>
      </w:r>
      <w:r>
        <w:t> ? »</w:t>
      </w:r>
    </w:p>
    <w:p w14:paraId="473FE9E6" w14:textId="77777777" w:rsidR="004F69D6" w:rsidRDefault="00000000" w:rsidP="0021796F">
      <w:r w:rsidRPr="00033231">
        <w:t>Ses petits doigts s</w:t>
      </w:r>
      <w:r w:rsidR="004F69D6">
        <w:t>’</w:t>
      </w:r>
      <w:r w:rsidRPr="00033231">
        <w:t>attachaient à son bras</w:t>
      </w:r>
      <w:r w:rsidR="004F69D6">
        <w:t xml:space="preserve">. </w:t>
      </w:r>
      <w:r w:rsidRPr="00033231">
        <w:t>Elle paraissait e</w:t>
      </w:r>
      <w:r w:rsidRPr="00033231">
        <w:t>f</w:t>
      </w:r>
      <w:r w:rsidRPr="00033231">
        <w:t>frayée</w:t>
      </w:r>
      <w:r w:rsidR="004F69D6">
        <w:t>.</w:t>
      </w:r>
    </w:p>
    <w:p w14:paraId="11A38AC3" w14:textId="781E8E24" w:rsidR="00000000" w:rsidRPr="00033231" w:rsidRDefault="004F69D6" w:rsidP="0021796F">
      <w:r>
        <w:t>« </w:t>
      </w:r>
      <w:r w:rsidR="00000000" w:rsidRPr="00033231">
        <w:t>Pas maintenant</w:t>
      </w:r>
      <w:r>
        <w:t xml:space="preserve">, </w:t>
      </w:r>
      <w:r w:rsidR="00000000" w:rsidRPr="00033231">
        <w:t>pas maintenant</w:t>
      </w:r>
      <w:r>
        <w:t xml:space="preserve">. </w:t>
      </w:r>
      <w:r w:rsidR="00000000" w:rsidRPr="00033231">
        <w:t>Examinez mon visage</w:t>
      </w:r>
      <w:r>
        <w:t xml:space="preserve"> ; </w:t>
      </w:r>
      <w:r w:rsidR="00000000" w:rsidRPr="00033231">
        <w:t>oui</w:t>
      </w:r>
      <w:r>
        <w:t xml:space="preserve">, </w:t>
      </w:r>
      <w:r w:rsidR="00000000" w:rsidRPr="00033231">
        <w:t>regardez-moi bien</w:t>
      </w:r>
      <w:r>
        <w:t xml:space="preserve"> ; </w:t>
      </w:r>
      <w:r w:rsidR="00000000" w:rsidRPr="00033231">
        <w:t>est-ce que vous y lisez le désespoir de la séparation</w:t>
      </w:r>
      <w:r>
        <w:t> ? »</w:t>
      </w:r>
    </w:p>
    <w:p w14:paraId="767FE9A4" w14:textId="77777777" w:rsidR="004F69D6" w:rsidRDefault="00000000" w:rsidP="0021796F">
      <w:r w:rsidRPr="00033231">
        <w:t>Elle vit une physionomie animée</w:t>
      </w:r>
      <w:r w:rsidR="004F69D6">
        <w:t xml:space="preserve">, </w:t>
      </w:r>
      <w:r w:rsidRPr="00033231">
        <w:t>dont les caractères étaient tous radieux</w:t>
      </w:r>
      <w:r w:rsidR="004F69D6">
        <w:t xml:space="preserve">, </w:t>
      </w:r>
      <w:r w:rsidRPr="00033231">
        <w:t>bien que la page elle-même fût sombre</w:t>
      </w:r>
      <w:r w:rsidR="004F69D6">
        <w:t xml:space="preserve"> : </w:t>
      </w:r>
      <w:r w:rsidRPr="00033231">
        <w:t>ce visage</w:t>
      </w:r>
      <w:r w:rsidR="004F69D6">
        <w:t xml:space="preserve">, </w:t>
      </w:r>
      <w:r w:rsidRPr="00033231">
        <w:t>puissant par la noblesse de ses traits</w:t>
      </w:r>
      <w:r w:rsidR="004F69D6">
        <w:t xml:space="preserve">, </w:t>
      </w:r>
      <w:r w:rsidRPr="00033231">
        <w:t>versa sur elle l</w:t>
      </w:r>
      <w:r w:rsidR="004F69D6">
        <w:t>’</w:t>
      </w:r>
      <w:r w:rsidRPr="00033231">
        <w:t>espérance</w:t>
      </w:r>
      <w:r w:rsidR="004F69D6">
        <w:t xml:space="preserve">, </w:t>
      </w:r>
      <w:r w:rsidRPr="00033231">
        <w:t>l</w:t>
      </w:r>
      <w:r w:rsidR="004F69D6">
        <w:t>’</w:t>
      </w:r>
      <w:r w:rsidRPr="00033231">
        <w:t>amour</w:t>
      </w:r>
      <w:r w:rsidR="004F69D6">
        <w:t xml:space="preserve">, </w:t>
      </w:r>
      <w:r w:rsidRPr="00033231">
        <w:t>la joie</w:t>
      </w:r>
      <w:r w:rsidR="004F69D6">
        <w:t>.</w:t>
      </w:r>
    </w:p>
    <w:p w14:paraId="58394EE4" w14:textId="77777777" w:rsidR="004F69D6" w:rsidRDefault="004F69D6" w:rsidP="0021796F">
      <w:r>
        <w:t>« </w:t>
      </w:r>
      <w:r w:rsidR="00000000" w:rsidRPr="00033231">
        <w:t>Est-ce que ce rappel vous fera du bien</w:t>
      </w:r>
      <w:r>
        <w:t xml:space="preserve">, </w:t>
      </w:r>
      <w:r w:rsidR="00000000" w:rsidRPr="00033231">
        <w:rPr>
          <w:i/>
          <w:iCs/>
        </w:rPr>
        <w:t xml:space="preserve">beaucoup </w:t>
      </w:r>
      <w:r w:rsidR="00000000" w:rsidRPr="00033231">
        <w:t>de bien</w:t>
      </w:r>
      <w:r>
        <w:t xml:space="preserve">, </w:t>
      </w:r>
      <w:r w:rsidR="00000000" w:rsidRPr="00033231">
        <w:t xml:space="preserve">un bien </w:t>
      </w:r>
      <w:r w:rsidR="00000000" w:rsidRPr="00033231">
        <w:rPr>
          <w:i/>
          <w:iCs/>
        </w:rPr>
        <w:t>immédiat</w:t>
      </w:r>
      <w:r>
        <w:rPr>
          <w:i/>
          <w:iCs/>
        </w:rPr>
        <w:t xml:space="preserve"> ? </w:t>
      </w:r>
      <w:r w:rsidR="00000000" w:rsidRPr="00033231">
        <w:t>demanda-t-elle</w:t>
      </w:r>
      <w:r>
        <w:t>.</w:t>
      </w:r>
    </w:p>
    <w:p w14:paraId="77A76F2C" w14:textId="24331F02" w:rsidR="00000000" w:rsidRPr="00033231" w:rsidRDefault="004F69D6" w:rsidP="0021796F">
      <w:r>
        <w:t>— </w:t>
      </w:r>
      <w:r w:rsidR="00000000" w:rsidRPr="00033231">
        <w:t>Le rappel des ordres en conseil me sauve</w:t>
      </w:r>
      <w:r>
        <w:t xml:space="preserve">. </w:t>
      </w:r>
      <w:r w:rsidR="00000000" w:rsidRPr="00033231">
        <w:t>Maintenant</w:t>
      </w:r>
      <w:r>
        <w:t xml:space="preserve">, </w:t>
      </w:r>
      <w:r w:rsidR="00000000" w:rsidRPr="00033231">
        <w:t>je ne serai pas banqueroutier</w:t>
      </w:r>
      <w:r>
        <w:t xml:space="preserve"> ; </w:t>
      </w:r>
      <w:r w:rsidR="00000000" w:rsidRPr="00033231">
        <w:t>maintenant</w:t>
      </w:r>
      <w:r>
        <w:t xml:space="preserve">, </w:t>
      </w:r>
      <w:r w:rsidR="00000000" w:rsidRPr="00033231">
        <w:t>je n</w:t>
      </w:r>
      <w:r>
        <w:t>’</w:t>
      </w:r>
      <w:r w:rsidR="00000000" w:rsidRPr="00033231">
        <w:t>abandonnerai pas mes affaires</w:t>
      </w:r>
      <w:r>
        <w:t xml:space="preserve"> ; </w:t>
      </w:r>
      <w:r w:rsidR="00000000" w:rsidRPr="00033231">
        <w:t>maintenant</w:t>
      </w:r>
      <w:r>
        <w:t xml:space="preserve">, </w:t>
      </w:r>
      <w:r w:rsidR="00000000" w:rsidRPr="00033231">
        <w:t>je ne quitterai pas l</w:t>
      </w:r>
      <w:r>
        <w:t>’</w:t>
      </w:r>
      <w:r w:rsidR="00000000" w:rsidRPr="00033231">
        <w:t>Angleterre</w:t>
      </w:r>
      <w:r>
        <w:t xml:space="preserve"> ; </w:t>
      </w:r>
      <w:r w:rsidR="00000000" w:rsidRPr="00033231">
        <w:t>maintenant</w:t>
      </w:r>
      <w:r>
        <w:t xml:space="preserve">, </w:t>
      </w:r>
      <w:r w:rsidR="00000000" w:rsidRPr="00033231">
        <w:t>je ne serai plus pauvre</w:t>
      </w:r>
      <w:r>
        <w:t xml:space="preserve">, </w:t>
      </w:r>
      <w:r w:rsidR="00000000" w:rsidRPr="00033231">
        <w:t>je pourrai payer mes de</w:t>
      </w:r>
      <w:r w:rsidR="00000000" w:rsidRPr="00033231">
        <w:t>t</w:t>
      </w:r>
      <w:r w:rsidR="00000000" w:rsidRPr="00033231">
        <w:t>tes</w:t>
      </w:r>
      <w:r>
        <w:t xml:space="preserve"> ; </w:t>
      </w:r>
      <w:r w:rsidR="00000000" w:rsidRPr="00033231">
        <w:t>tout le drap que j</w:t>
      </w:r>
      <w:r>
        <w:t>’</w:t>
      </w:r>
      <w:r w:rsidR="00000000" w:rsidRPr="00033231">
        <w:t>ai dans mes magasins me sera acheté</w:t>
      </w:r>
      <w:r>
        <w:t xml:space="preserve">, </w:t>
      </w:r>
      <w:r w:rsidR="00000000" w:rsidRPr="00033231">
        <w:t>et je recevrai des commissions pour une quantité beaucoup plus considérable</w:t>
      </w:r>
      <w:r>
        <w:t xml:space="preserve">. </w:t>
      </w:r>
      <w:r w:rsidR="00000000" w:rsidRPr="00033231">
        <w:t>Ce jour donne à ma fortune une large et solide fondation</w:t>
      </w:r>
      <w:r>
        <w:t xml:space="preserve">, </w:t>
      </w:r>
      <w:r w:rsidR="00000000" w:rsidRPr="00033231">
        <w:t>sur laquelle</w:t>
      </w:r>
      <w:r>
        <w:t xml:space="preserve">, </w:t>
      </w:r>
      <w:r w:rsidR="00000000" w:rsidRPr="00033231">
        <w:t>pour la première fois de ma vie</w:t>
      </w:r>
      <w:r>
        <w:t xml:space="preserve">, </w:t>
      </w:r>
      <w:r w:rsidR="00000000" w:rsidRPr="00033231">
        <w:t>je puis construire avec sécurité</w:t>
      </w:r>
      <w:r>
        <w:t>. »</w:t>
      </w:r>
    </w:p>
    <w:p w14:paraId="3C1C3BA5" w14:textId="77777777" w:rsidR="004F69D6" w:rsidRDefault="00000000" w:rsidP="0021796F">
      <w:r w:rsidRPr="00033231">
        <w:t>Caroline dévorait ses paroles</w:t>
      </w:r>
      <w:r w:rsidR="004F69D6">
        <w:t xml:space="preserve"> ; </w:t>
      </w:r>
      <w:r w:rsidRPr="00033231">
        <w:t>elle tenait ses mains dans les siennes</w:t>
      </w:r>
      <w:r w:rsidR="004F69D6">
        <w:t xml:space="preserve"> ; </w:t>
      </w:r>
      <w:r w:rsidRPr="00033231">
        <w:t>elle respira longuement</w:t>
      </w:r>
      <w:r w:rsidR="004F69D6">
        <w:t>.</w:t>
      </w:r>
    </w:p>
    <w:p w14:paraId="1BA155B8" w14:textId="77777777" w:rsidR="004F69D6" w:rsidRDefault="004F69D6" w:rsidP="0021796F">
      <w:r>
        <w:t>« </w:t>
      </w:r>
      <w:r w:rsidR="00000000" w:rsidRPr="00033231">
        <w:t>Vous êtes sauvé</w:t>
      </w:r>
      <w:r>
        <w:t xml:space="preserve"> ? </w:t>
      </w:r>
      <w:r w:rsidR="00000000" w:rsidRPr="00033231">
        <w:t>Vos lourds embarras sont levés</w:t>
      </w:r>
      <w:r>
        <w:t> ?</w:t>
      </w:r>
    </w:p>
    <w:p w14:paraId="2AADF06C" w14:textId="77777777" w:rsidR="004F69D6" w:rsidRDefault="004F69D6" w:rsidP="0021796F">
      <w:r>
        <w:t>— </w:t>
      </w:r>
      <w:r w:rsidR="00000000" w:rsidRPr="00033231">
        <w:t>Ils sont levés</w:t>
      </w:r>
      <w:r>
        <w:t xml:space="preserve"> ; </w:t>
      </w:r>
      <w:r w:rsidR="00000000" w:rsidRPr="00033231">
        <w:t>je respire</w:t>
      </w:r>
      <w:r>
        <w:t xml:space="preserve">, </w:t>
      </w:r>
      <w:r w:rsidR="00000000" w:rsidRPr="00033231">
        <w:t>je puis agir</w:t>
      </w:r>
      <w:r>
        <w:t>.</w:t>
      </w:r>
    </w:p>
    <w:p w14:paraId="3C71F097" w14:textId="77777777" w:rsidR="004F69D6" w:rsidRDefault="004F69D6" w:rsidP="0021796F">
      <w:r>
        <w:t>— </w:t>
      </w:r>
      <w:r w:rsidR="00000000" w:rsidRPr="00033231">
        <w:t>Enfin</w:t>
      </w:r>
      <w:r>
        <w:t xml:space="preserve"> ! </w:t>
      </w:r>
      <w:r w:rsidR="00000000" w:rsidRPr="00033231">
        <w:t>Oh</w:t>
      </w:r>
      <w:r>
        <w:t xml:space="preserve"> ! </w:t>
      </w:r>
      <w:r w:rsidR="00000000" w:rsidRPr="00033231">
        <w:t>la Providence est bonne</w:t>
      </w:r>
      <w:r>
        <w:t xml:space="preserve">. </w:t>
      </w:r>
      <w:r w:rsidR="00000000" w:rsidRPr="00033231">
        <w:t>Remerciez-la</w:t>
      </w:r>
      <w:r>
        <w:t xml:space="preserve">, </w:t>
      </w:r>
      <w:r w:rsidR="00000000" w:rsidRPr="00033231">
        <w:t>R</w:t>
      </w:r>
      <w:r w:rsidR="00000000" w:rsidRPr="00033231">
        <w:t>o</w:t>
      </w:r>
      <w:r w:rsidR="00000000" w:rsidRPr="00033231">
        <w:t>bert</w:t>
      </w:r>
      <w:r>
        <w:t>.</w:t>
      </w:r>
    </w:p>
    <w:p w14:paraId="5D1753FE" w14:textId="77777777" w:rsidR="004F69D6" w:rsidRDefault="004F69D6" w:rsidP="0021796F">
      <w:r>
        <w:lastRenderedPageBreak/>
        <w:t>— </w:t>
      </w:r>
      <w:r w:rsidR="00000000" w:rsidRPr="00033231">
        <w:t>Je remercie la Providence</w:t>
      </w:r>
      <w:r>
        <w:t>.</w:t>
      </w:r>
    </w:p>
    <w:p w14:paraId="0BB757D8" w14:textId="7A279F4D" w:rsidR="00000000" w:rsidRPr="00033231" w:rsidRDefault="004F69D6" w:rsidP="0021796F">
      <w:r>
        <w:t>— </w:t>
      </w:r>
      <w:r w:rsidR="00000000" w:rsidRPr="00033231">
        <w:t>Et moi aussi</w:t>
      </w:r>
      <w:r>
        <w:t xml:space="preserve">, </w:t>
      </w:r>
      <w:r w:rsidR="00000000" w:rsidRPr="00033231">
        <w:t>je la remercie</w:t>
      </w:r>
      <w:r>
        <w:t xml:space="preserve">, </w:t>
      </w:r>
      <w:r w:rsidR="00000000" w:rsidRPr="00033231">
        <w:t>pour l</w:t>
      </w:r>
      <w:r>
        <w:t>’</w:t>
      </w:r>
      <w:r w:rsidR="00000000" w:rsidRPr="00033231">
        <w:t>amour de vous</w:t>
      </w:r>
      <w:r>
        <w:t>. »</w:t>
      </w:r>
    </w:p>
    <w:p w14:paraId="49BAC1FF" w14:textId="77777777" w:rsidR="004F69D6" w:rsidRDefault="00000000" w:rsidP="0021796F">
      <w:r w:rsidRPr="00033231">
        <w:t>Elle levait au ciel des yeux pleins de ferveur</w:t>
      </w:r>
      <w:r w:rsidR="004F69D6">
        <w:t>.</w:t>
      </w:r>
    </w:p>
    <w:p w14:paraId="20FCE055" w14:textId="62FE1D66" w:rsidR="00000000" w:rsidRPr="00033231" w:rsidRDefault="004F69D6" w:rsidP="0021796F">
      <w:r>
        <w:t>« </w:t>
      </w:r>
      <w:r w:rsidR="00000000" w:rsidRPr="00033231">
        <w:t>Maintenant</w:t>
      </w:r>
      <w:r>
        <w:t xml:space="preserve">, </w:t>
      </w:r>
      <w:r w:rsidR="00000000" w:rsidRPr="00033231">
        <w:t>je puis prendre plus d</w:t>
      </w:r>
      <w:r>
        <w:t>’</w:t>
      </w:r>
      <w:r w:rsidR="00000000" w:rsidRPr="00033231">
        <w:t>ouvriers</w:t>
      </w:r>
      <w:r>
        <w:t xml:space="preserve">, </w:t>
      </w:r>
      <w:r w:rsidR="00000000" w:rsidRPr="00033231">
        <w:t>donner de meilleurs salaires</w:t>
      </w:r>
      <w:r>
        <w:t xml:space="preserve">, </w:t>
      </w:r>
      <w:r w:rsidR="00000000" w:rsidRPr="00033231">
        <w:t>concevoir des plans plus sages et plus lib</w:t>
      </w:r>
      <w:r w:rsidR="00000000" w:rsidRPr="00033231">
        <w:t>é</w:t>
      </w:r>
      <w:r w:rsidR="00000000" w:rsidRPr="00033231">
        <w:t>raux</w:t>
      </w:r>
      <w:r>
        <w:t xml:space="preserve">, </w:t>
      </w:r>
      <w:r w:rsidR="00000000" w:rsidRPr="00033231">
        <w:t>faire quelque bien</w:t>
      </w:r>
      <w:r>
        <w:t xml:space="preserve">, </w:t>
      </w:r>
      <w:r w:rsidR="00000000" w:rsidRPr="00033231">
        <w:t>être moins égoïste</w:t>
      </w:r>
      <w:r>
        <w:t xml:space="preserve">. </w:t>
      </w:r>
      <w:r w:rsidR="00000000" w:rsidRPr="00033231">
        <w:rPr>
          <w:i/>
          <w:iCs/>
        </w:rPr>
        <w:t>Maintenant</w:t>
      </w:r>
      <w:r>
        <w:rPr>
          <w:i/>
          <w:iCs/>
        </w:rPr>
        <w:t xml:space="preserve">, </w:t>
      </w:r>
      <w:r w:rsidR="00000000" w:rsidRPr="00033231">
        <w:t>Car</w:t>
      </w:r>
      <w:r w:rsidR="00000000" w:rsidRPr="00033231">
        <w:t>o</w:t>
      </w:r>
      <w:r w:rsidR="00000000" w:rsidRPr="00033231">
        <w:t>line</w:t>
      </w:r>
      <w:r>
        <w:t xml:space="preserve">, </w:t>
      </w:r>
      <w:r w:rsidR="00000000" w:rsidRPr="00033231">
        <w:t>je peux avoir une maison</w:t>
      </w:r>
      <w:r>
        <w:t xml:space="preserve">, </w:t>
      </w:r>
      <w:r w:rsidR="00000000" w:rsidRPr="00033231">
        <w:t>une maison que je pourrai app</w:t>
      </w:r>
      <w:r w:rsidR="00000000" w:rsidRPr="00033231">
        <w:t>e</w:t>
      </w:r>
      <w:r w:rsidR="00000000" w:rsidRPr="00033231">
        <w:t>ler mienne</w:t>
      </w:r>
      <w:r>
        <w:t xml:space="preserve">, </w:t>
      </w:r>
      <w:r w:rsidR="00000000" w:rsidRPr="00033231">
        <w:t>et maintenant</w:t>
      </w:r>
      <w:r>
        <w:t>… »</w:t>
      </w:r>
    </w:p>
    <w:p w14:paraId="564C9A6B" w14:textId="77777777" w:rsidR="004F69D6" w:rsidRDefault="00000000" w:rsidP="0021796F">
      <w:r w:rsidRPr="00033231">
        <w:t>Il s</w:t>
      </w:r>
      <w:r w:rsidR="004F69D6">
        <w:t>’</w:t>
      </w:r>
      <w:r w:rsidRPr="00033231">
        <w:t>arrêta</w:t>
      </w:r>
      <w:r w:rsidR="004F69D6">
        <w:t xml:space="preserve">, </w:t>
      </w:r>
      <w:r w:rsidRPr="00033231">
        <w:t>car sa voix était profondément émue</w:t>
      </w:r>
      <w:r w:rsidR="004F69D6">
        <w:t>.</w:t>
      </w:r>
    </w:p>
    <w:p w14:paraId="733CF535" w14:textId="1CB13BB7" w:rsidR="00000000" w:rsidRPr="00033231" w:rsidRDefault="004F69D6" w:rsidP="0021796F">
      <w:r>
        <w:t>« </w:t>
      </w:r>
      <w:r w:rsidR="00000000" w:rsidRPr="00033231">
        <w:t>Et maintenant</w:t>
      </w:r>
      <w:r>
        <w:t xml:space="preserve">, </w:t>
      </w:r>
      <w:r w:rsidR="00000000" w:rsidRPr="00033231">
        <w:t>reprit-il</w:t>
      </w:r>
      <w:r>
        <w:t xml:space="preserve">, </w:t>
      </w:r>
      <w:r w:rsidR="00000000" w:rsidRPr="00033231">
        <w:t>maintenant</w:t>
      </w:r>
      <w:r>
        <w:t xml:space="preserve">, </w:t>
      </w:r>
      <w:r w:rsidR="00000000" w:rsidRPr="00033231">
        <w:t>je puis penser au mariage</w:t>
      </w:r>
      <w:r>
        <w:t xml:space="preserve"> ; </w:t>
      </w:r>
      <w:r w:rsidR="00000000" w:rsidRPr="00033231">
        <w:rPr>
          <w:i/>
          <w:iCs/>
        </w:rPr>
        <w:t>maintenant</w:t>
      </w:r>
      <w:r>
        <w:rPr>
          <w:i/>
          <w:iCs/>
        </w:rPr>
        <w:t xml:space="preserve">, </w:t>
      </w:r>
      <w:r w:rsidR="00000000" w:rsidRPr="00033231">
        <w:t>je puis chercher une femme</w:t>
      </w:r>
      <w:r>
        <w:t>. »</w:t>
      </w:r>
    </w:p>
    <w:p w14:paraId="775BF581" w14:textId="77777777" w:rsidR="004F69D6" w:rsidRDefault="00000000" w:rsidP="0021796F">
      <w:r w:rsidRPr="00033231">
        <w:t>Ce n</w:t>
      </w:r>
      <w:r w:rsidR="004F69D6">
        <w:t>’</w:t>
      </w:r>
      <w:r w:rsidRPr="00033231">
        <w:t>était point pour elle le moment de parler</w:t>
      </w:r>
      <w:r w:rsidR="004F69D6">
        <w:t xml:space="preserve">, </w:t>
      </w:r>
      <w:r w:rsidRPr="00033231">
        <w:t>elle garda le silence</w:t>
      </w:r>
      <w:r w:rsidR="004F69D6">
        <w:t>.</w:t>
      </w:r>
    </w:p>
    <w:p w14:paraId="54CCFDC9" w14:textId="53CCEAE3" w:rsidR="00000000" w:rsidRPr="00033231" w:rsidRDefault="004F69D6" w:rsidP="0021796F">
      <w:r>
        <w:t>« </w:t>
      </w:r>
      <w:r w:rsidR="00000000" w:rsidRPr="00033231">
        <w:t>Est-ce que Caroline</w:t>
      </w:r>
      <w:r>
        <w:t xml:space="preserve">, </w:t>
      </w:r>
      <w:r w:rsidR="00000000" w:rsidRPr="00033231">
        <w:t>qui espère tendrement être pardo</w:t>
      </w:r>
      <w:r w:rsidR="00000000" w:rsidRPr="00033231">
        <w:t>n</w:t>
      </w:r>
      <w:r w:rsidR="00000000" w:rsidRPr="00033231">
        <w:t>née comme elle pardonne</w:t>
      </w:r>
      <w:r>
        <w:t xml:space="preserve">, </w:t>
      </w:r>
      <w:r w:rsidR="00000000" w:rsidRPr="00033231">
        <w:t>me pardonnera tout ce que je lui ai fait souffrir</w:t>
      </w:r>
      <w:r>
        <w:t xml:space="preserve">, </w:t>
      </w:r>
      <w:r w:rsidR="00000000" w:rsidRPr="00033231">
        <w:t>tout ce long tourment que je lui ai méchamment causé</w:t>
      </w:r>
      <w:r>
        <w:t xml:space="preserve">, </w:t>
      </w:r>
      <w:r w:rsidR="00000000" w:rsidRPr="00033231">
        <w:t>toute cette maladie de corps et d</w:t>
      </w:r>
      <w:r>
        <w:t>’</w:t>
      </w:r>
      <w:r w:rsidR="00000000" w:rsidRPr="00033231">
        <w:t>esprit qu</w:t>
      </w:r>
      <w:r>
        <w:t>’</w:t>
      </w:r>
      <w:r w:rsidR="00000000" w:rsidRPr="00033231">
        <w:t>elle m</w:t>
      </w:r>
      <w:r>
        <w:t>’</w:t>
      </w:r>
      <w:r w:rsidR="00000000" w:rsidRPr="00033231">
        <w:t>a due</w:t>
      </w:r>
      <w:r>
        <w:t xml:space="preserve"> ? </w:t>
      </w:r>
      <w:r w:rsidR="00000000" w:rsidRPr="00033231">
        <w:t>Oubliera-t-elle ce qu</w:t>
      </w:r>
      <w:r>
        <w:t>’</w:t>
      </w:r>
      <w:r w:rsidR="00000000" w:rsidRPr="00033231">
        <w:t>elle sait de ma pauvre ambition</w:t>
      </w:r>
      <w:r>
        <w:t xml:space="preserve">, </w:t>
      </w:r>
      <w:r w:rsidR="00000000" w:rsidRPr="00033231">
        <w:t>de mes desseins sordides</w:t>
      </w:r>
      <w:r>
        <w:t xml:space="preserve"> ? </w:t>
      </w:r>
      <w:r w:rsidR="00000000" w:rsidRPr="00033231">
        <w:t>Me permettra-t-elle d</w:t>
      </w:r>
      <w:r>
        <w:t>’</w:t>
      </w:r>
      <w:r w:rsidR="00000000" w:rsidRPr="00033231">
        <w:t>expier tout cela</w:t>
      </w:r>
      <w:r>
        <w:t xml:space="preserve"> ? </w:t>
      </w:r>
      <w:r w:rsidR="00000000" w:rsidRPr="00033231">
        <w:t>Me permettra-t-elle de lui prouver que</w:t>
      </w:r>
      <w:r>
        <w:t xml:space="preserve">, </w:t>
      </w:r>
      <w:r w:rsidR="00000000" w:rsidRPr="00033231">
        <w:t>si je l</w:t>
      </w:r>
      <w:r>
        <w:t>’</w:t>
      </w:r>
      <w:r w:rsidR="00000000" w:rsidRPr="00033231">
        <w:t>ai autrefois abando</w:t>
      </w:r>
      <w:r w:rsidR="00000000" w:rsidRPr="00033231">
        <w:t>n</w:t>
      </w:r>
      <w:r w:rsidR="00000000" w:rsidRPr="00033231">
        <w:t>née cruellement</w:t>
      </w:r>
      <w:r>
        <w:t xml:space="preserve">, </w:t>
      </w:r>
      <w:r w:rsidR="00000000" w:rsidRPr="00033231">
        <w:t>si j</w:t>
      </w:r>
      <w:r>
        <w:t>’</w:t>
      </w:r>
      <w:r w:rsidR="00000000" w:rsidRPr="00033231">
        <w:t>ai joué avec son affection</w:t>
      </w:r>
      <w:r>
        <w:t xml:space="preserve">, </w:t>
      </w:r>
      <w:r w:rsidR="00000000" w:rsidRPr="00033231">
        <w:t>si je l</w:t>
      </w:r>
      <w:r>
        <w:t>’</w:t>
      </w:r>
      <w:r w:rsidR="00000000" w:rsidRPr="00033231">
        <w:t>ai injuriée bassement</w:t>
      </w:r>
      <w:r>
        <w:t xml:space="preserve">, </w:t>
      </w:r>
      <w:r w:rsidR="00000000" w:rsidRPr="00033231">
        <w:t>je peux maintenant l</w:t>
      </w:r>
      <w:r>
        <w:t>’</w:t>
      </w:r>
      <w:r w:rsidR="00000000" w:rsidRPr="00033231">
        <w:t>aimer fidèlement</w:t>
      </w:r>
      <w:r>
        <w:t xml:space="preserve">, </w:t>
      </w:r>
      <w:r w:rsidR="00000000" w:rsidRPr="00033231">
        <w:t>la chérir avec tendresse</w:t>
      </w:r>
      <w:r>
        <w:t> ? »</w:t>
      </w:r>
    </w:p>
    <w:p w14:paraId="299A4F40" w14:textId="77777777" w:rsidR="004F69D6" w:rsidRDefault="00000000" w:rsidP="0021796F">
      <w:r w:rsidRPr="00033231">
        <w:t>Sa main était toujours dans celle de Caroline</w:t>
      </w:r>
      <w:r w:rsidR="004F69D6">
        <w:t xml:space="preserve"> : </w:t>
      </w:r>
      <w:r w:rsidRPr="00033231">
        <w:t>une douce pression lui répondit</w:t>
      </w:r>
      <w:r w:rsidR="004F69D6">
        <w:t>.</w:t>
      </w:r>
    </w:p>
    <w:p w14:paraId="4C6A4FB2" w14:textId="77777777" w:rsidR="004F69D6" w:rsidRDefault="004F69D6" w:rsidP="0021796F">
      <w:r>
        <w:t>« </w:t>
      </w:r>
      <w:r w:rsidR="00000000" w:rsidRPr="00033231">
        <w:t>Est-ce que Caroline est à moi</w:t>
      </w:r>
      <w:r>
        <w:t> ?</w:t>
      </w:r>
    </w:p>
    <w:p w14:paraId="412292F1" w14:textId="77777777" w:rsidR="004F69D6" w:rsidRDefault="004F69D6" w:rsidP="0021796F">
      <w:r>
        <w:t>— </w:t>
      </w:r>
      <w:r w:rsidR="00000000" w:rsidRPr="00033231">
        <w:t>Caroline est à vous</w:t>
      </w:r>
      <w:r>
        <w:t>.</w:t>
      </w:r>
    </w:p>
    <w:p w14:paraId="5AF96E6B" w14:textId="77777777" w:rsidR="004F69D6" w:rsidRDefault="004F69D6" w:rsidP="0021796F">
      <w:r>
        <w:lastRenderedPageBreak/>
        <w:t>— </w:t>
      </w:r>
      <w:r w:rsidR="00000000" w:rsidRPr="00033231">
        <w:t>Je connais le prix de ce trésor</w:t>
      </w:r>
      <w:r>
        <w:t xml:space="preserve"> ; </w:t>
      </w:r>
      <w:r w:rsidR="00000000" w:rsidRPr="00033231">
        <w:t>le sentiment de sa valeur est là</w:t>
      </w:r>
      <w:r>
        <w:t xml:space="preserve">, </w:t>
      </w:r>
      <w:r w:rsidR="00000000" w:rsidRPr="00033231">
        <w:t>dans mon cœur</w:t>
      </w:r>
      <w:r>
        <w:t xml:space="preserve">. </w:t>
      </w:r>
      <w:r w:rsidR="00000000" w:rsidRPr="00033231">
        <w:t>Ma vie est nécessairement liée à la sie</w:t>
      </w:r>
      <w:r w:rsidR="00000000" w:rsidRPr="00033231">
        <w:t>n</w:t>
      </w:r>
      <w:r w:rsidR="00000000" w:rsidRPr="00033231">
        <w:t>ne</w:t>
      </w:r>
      <w:r>
        <w:t xml:space="preserve"> ; </w:t>
      </w:r>
      <w:r w:rsidR="00000000" w:rsidRPr="00033231">
        <w:t>le sang qui circule dans mes artères ne m</w:t>
      </w:r>
      <w:r>
        <w:t>’</w:t>
      </w:r>
      <w:r w:rsidR="00000000" w:rsidRPr="00033231">
        <w:t>est pas plus pr</w:t>
      </w:r>
      <w:r w:rsidR="00000000" w:rsidRPr="00033231">
        <w:t>é</w:t>
      </w:r>
      <w:r w:rsidR="00000000" w:rsidRPr="00033231">
        <w:t>cieux que son bonheur et son bien-être</w:t>
      </w:r>
      <w:r>
        <w:t>.</w:t>
      </w:r>
    </w:p>
    <w:p w14:paraId="65AC9F5D" w14:textId="77777777" w:rsidR="004F69D6" w:rsidRDefault="004F69D6" w:rsidP="0021796F">
      <w:r>
        <w:t>— </w:t>
      </w:r>
      <w:r w:rsidR="00000000" w:rsidRPr="00033231">
        <w:t>Je vous aime aussi</w:t>
      </w:r>
      <w:r>
        <w:t xml:space="preserve">, </w:t>
      </w:r>
      <w:r w:rsidR="00000000" w:rsidRPr="00033231">
        <w:t>Robert</w:t>
      </w:r>
      <w:r>
        <w:t xml:space="preserve">, </w:t>
      </w:r>
      <w:r w:rsidR="00000000" w:rsidRPr="00033231">
        <w:t>et j</w:t>
      </w:r>
      <w:r>
        <w:t>’</w:t>
      </w:r>
      <w:r w:rsidR="00000000" w:rsidRPr="00033231">
        <w:t>aurai pour vous le plus entier dévouement</w:t>
      </w:r>
      <w:r>
        <w:t>.</w:t>
      </w:r>
    </w:p>
    <w:p w14:paraId="39DDB250" w14:textId="2E0DE23A" w:rsidR="00000000" w:rsidRPr="00033231" w:rsidRDefault="004F69D6" w:rsidP="0021796F">
      <w:r>
        <w:t>— </w:t>
      </w:r>
      <w:r w:rsidR="00000000" w:rsidRPr="00033231">
        <w:t>Oui</w:t>
      </w:r>
      <w:r>
        <w:t xml:space="preserve">, </w:t>
      </w:r>
      <w:r w:rsidR="00000000" w:rsidRPr="00033231">
        <w:t>vous aurez pour moi un soin dévoué</w:t>
      </w:r>
      <w:r>
        <w:t xml:space="preserve">, </w:t>
      </w:r>
      <w:r w:rsidR="00000000" w:rsidRPr="00033231">
        <w:t>fidèle</w:t>
      </w:r>
      <w:r>
        <w:t xml:space="preserve"> ! </w:t>
      </w:r>
      <w:r w:rsidR="00000000" w:rsidRPr="00033231">
        <w:t>Comme si cette rose pouvait promettre d</w:t>
      </w:r>
      <w:r>
        <w:t>’</w:t>
      </w:r>
      <w:r w:rsidR="00000000" w:rsidRPr="00033231">
        <w:t>abriter contre la tempête cette pierre dure et grise</w:t>
      </w:r>
      <w:r>
        <w:t xml:space="preserve"> ! </w:t>
      </w:r>
      <w:r w:rsidR="00000000" w:rsidRPr="00033231">
        <w:t>Mais elle aura soin de moi</w:t>
      </w:r>
      <w:r>
        <w:t xml:space="preserve">, </w:t>
      </w:r>
      <w:r w:rsidR="00000000" w:rsidRPr="00033231">
        <w:t>à sa manière</w:t>
      </w:r>
      <w:r>
        <w:t xml:space="preserve"> : </w:t>
      </w:r>
      <w:r w:rsidR="00000000" w:rsidRPr="00033231">
        <w:t>ces mains seront les aimables dispensatrices de tout le bonheur que je puis goûter</w:t>
      </w:r>
      <w:r>
        <w:t xml:space="preserve">. </w:t>
      </w:r>
      <w:r w:rsidR="00000000" w:rsidRPr="00033231">
        <w:t>Je sais que l</w:t>
      </w:r>
      <w:r>
        <w:t>’</w:t>
      </w:r>
      <w:r w:rsidR="00000000" w:rsidRPr="00033231">
        <w:t>être que je désire lier à moi m</w:t>
      </w:r>
      <w:r>
        <w:t>’</w:t>
      </w:r>
      <w:r w:rsidR="00000000" w:rsidRPr="00033231">
        <w:t>apportera une consolation</w:t>
      </w:r>
      <w:r>
        <w:t xml:space="preserve">, </w:t>
      </w:r>
      <w:r w:rsidR="00000000" w:rsidRPr="00033231">
        <w:t>un amour</w:t>
      </w:r>
      <w:r>
        <w:t xml:space="preserve">, </w:t>
      </w:r>
      <w:r w:rsidR="00000000" w:rsidRPr="00033231">
        <w:t>une pureté auxquels</w:t>
      </w:r>
      <w:r>
        <w:t xml:space="preserve">, </w:t>
      </w:r>
      <w:r w:rsidR="00000000" w:rsidRPr="00033231">
        <w:t>de moi-même</w:t>
      </w:r>
      <w:r>
        <w:t xml:space="preserve">, </w:t>
      </w:r>
      <w:r w:rsidR="00000000" w:rsidRPr="00033231">
        <w:t>je suis étranger</w:t>
      </w:r>
      <w:r>
        <w:t>. »</w:t>
      </w:r>
    </w:p>
    <w:p w14:paraId="569E70E8" w14:textId="77777777" w:rsidR="004F69D6" w:rsidRDefault="00000000" w:rsidP="0021796F">
      <w:r w:rsidRPr="00033231">
        <w:t>Tout à coup Caroline se troubla</w:t>
      </w:r>
      <w:r w:rsidR="004F69D6">
        <w:t xml:space="preserve"> ; </w:t>
      </w:r>
      <w:r w:rsidRPr="00033231">
        <w:t>sa lèvre frémit</w:t>
      </w:r>
      <w:r w:rsidR="004F69D6">
        <w:t>.</w:t>
      </w:r>
    </w:p>
    <w:p w14:paraId="17C26E9E" w14:textId="77777777" w:rsidR="004F69D6" w:rsidRDefault="004F69D6" w:rsidP="0021796F">
      <w:r>
        <w:t>« </w:t>
      </w:r>
      <w:r w:rsidR="00000000" w:rsidRPr="00033231">
        <w:t>Qui trouble ma colombe</w:t>
      </w:r>
      <w:r>
        <w:t xml:space="preserve"> ? </w:t>
      </w:r>
      <w:r w:rsidR="00000000" w:rsidRPr="00033231">
        <w:t>demanda Moore</w:t>
      </w:r>
      <w:r>
        <w:t xml:space="preserve">, </w:t>
      </w:r>
      <w:r w:rsidR="00000000" w:rsidRPr="00033231">
        <w:t>comme elle se pressait contre lui</w:t>
      </w:r>
      <w:r>
        <w:t xml:space="preserve">, </w:t>
      </w:r>
      <w:r w:rsidR="00000000" w:rsidRPr="00033231">
        <w:t>et se reculait tout à coup avec embarras</w:t>
      </w:r>
      <w:r>
        <w:t>.</w:t>
      </w:r>
    </w:p>
    <w:p w14:paraId="24B9E792" w14:textId="77777777" w:rsidR="004F69D6" w:rsidRDefault="004F69D6" w:rsidP="0021796F">
      <w:r>
        <w:t>— </w:t>
      </w:r>
      <w:r w:rsidR="00000000" w:rsidRPr="00033231">
        <w:t>Pauvre maman</w:t>
      </w:r>
      <w:r>
        <w:t xml:space="preserve"> ! </w:t>
      </w:r>
      <w:r w:rsidR="00000000" w:rsidRPr="00033231">
        <w:t>Je suis tout ce qu</w:t>
      </w:r>
      <w:r>
        <w:t>’</w:t>
      </w:r>
      <w:r w:rsidR="00000000" w:rsidRPr="00033231">
        <w:t>elle possède</w:t>
      </w:r>
      <w:r>
        <w:t xml:space="preserve"> : </w:t>
      </w:r>
      <w:r w:rsidR="00000000" w:rsidRPr="00033231">
        <w:t>devrais-je la quitter</w:t>
      </w:r>
      <w:r>
        <w:t> ?</w:t>
      </w:r>
    </w:p>
    <w:p w14:paraId="0BE9A5EC" w14:textId="77777777" w:rsidR="004F69D6" w:rsidRDefault="004F69D6" w:rsidP="0021796F">
      <w:r>
        <w:t>— </w:t>
      </w:r>
      <w:r w:rsidR="00000000" w:rsidRPr="00033231">
        <w:t>J</w:t>
      </w:r>
      <w:r>
        <w:t>’</w:t>
      </w:r>
      <w:r w:rsidR="00000000" w:rsidRPr="00033231">
        <w:t>ai pensé à cette difficulté</w:t>
      </w:r>
      <w:r>
        <w:t xml:space="preserve">. </w:t>
      </w:r>
      <w:r w:rsidR="00000000" w:rsidRPr="00033231">
        <w:t>Moi et maman l</w:t>
      </w:r>
      <w:r>
        <w:t>’</w:t>
      </w:r>
      <w:r w:rsidR="00000000" w:rsidRPr="00033231">
        <w:t>avons disc</w:t>
      </w:r>
      <w:r w:rsidR="00000000" w:rsidRPr="00033231">
        <w:t>u</w:t>
      </w:r>
      <w:r w:rsidR="00000000" w:rsidRPr="00033231">
        <w:t>tée</w:t>
      </w:r>
      <w:r>
        <w:t>.</w:t>
      </w:r>
    </w:p>
    <w:p w14:paraId="157C5EF4" w14:textId="77777777" w:rsidR="004F69D6" w:rsidRDefault="004F69D6" w:rsidP="0021796F">
      <w:r>
        <w:t>— </w:t>
      </w:r>
      <w:r w:rsidR="00000000" w:rsidRPr="00033231">
        <w:t>Dites-moi ce que vous voulez</w:t>
      </w:r>
      <w:r>
        <w:t xml:space="preserve">, </w:t>
      </w:r>
      <w:r w:rsidR="00000000" w:rsidRPr="00033231">
        <w:t>ce que vous exigez</w:t>
      </w:r>
      <w:r>
        <w:t xml:space="preserve">, </w:t>
      </w:r>
      <w:r w:rsidR="00000000" w:rsidRPr="00033231">
        <w:t>et je verrai s</w:t>
      </w:r>
      <w:r>
        <w:t>’</w:t>
      </w:r>
      <w:r w:rsidR="00000000" w:rsidRPr="00033231">
        <w:t>il m</w:t>
      </w:r>
      <w:r>
        <w:t>’</w:t>
      </w:r>
      <w:r w:rsidR="00000000" w:rsidRPr="00033231">
        <w:t>est possible de consentir</w:t>
      </w:r>
      <w:r>
        <w:t xml:space="preserve">. </w:t>
      </w:r>
      <w:r w:rsidR="00000000" w:rsidRPr="00033231">
        <w:t>Mais je ne puis l</w:t>
      </w:r>
      <w:r>
        <w:t>’</w:t>
      </w:r>
      <w:r w:rsidR="00000000" w:rsidRPr="00033231">
        <w:t>abandonner</w:t>
      </w:r>
      <w:r>
        <w:t xml:space="preserve">, </w:t>
      </w:r>
      <w:r w:rsidR="00000000" w:rsidRPr="00033231">
        <w:t>je ne puis lui briser le cœur</w:t>
      </w:r>
      <w:r>
        <w:t xml:space="preserve">, </w:t>
      </w:r>
      <w:r w:rsidR="00000000" w:rsidRPr="00033231">
        <w:t>même pour vous</w:t>
      </w:r>
      <w:r>
        <w:t>.</w:t>
      </w:r>
    </w:p>
    <w:p w14:paraId="1CF87FA2" w14:textId="77777777" w:rsidR="004F69D6" w:rsidRDefault="004F69D6" w:rsidP="0021796F">
      <w:r>
        <w:t>— </w:t>
      </w:r>
      <w:r w:rsidR="00000000" w:rsidRPr="00033231">
        <w:t>Elle vous a été fidèle lorsque je vous ai abandonnée</w:t>
      </w:r>
      <w:r>
        <w:t xml:space="preserve">, </w:t>
      </w:r>
      <w:r w:rsidR="00000000" w:rsidRPr="00033231">
        <w:t>n</w:t>
      </w:r>
      <w:r>
        <w:t>’</w:t>
      </w:r>
      <w:r w:rsidR="00000000" w:rsidRPr="00033231">
        <w:t>est-ce pas</w:t>
      </w:r>
      <w:r>
        <w:t xml:space="preserve"> ? </w:t>
      </w:r>
      <w:r w:rsidR="00000000" w:rsidRPr="00033231">
        <w:t>Je n</w:t>
      </w:r>
      <w:r>
        <w:t>’</w:t>
      </w:r>
      <w:r w:rsidR="00000000" w:rsidRPr="00033231">
        <w:t>ai jamais approché de votre lit de douleur</w:t>
      </w:r>
      <w:r>
        <w:t xml:space="preserve"> ; </w:t>
      </w:r>
      <w:r w:rsidR="00000000" w:rsidRPr="00033231">
        <w:t>elle n</w:t>
      </w:r>
      <w:r>
        <w:t>’</w:t>
      </w:r>
      <w:r w:rsidR="00000000" w:rsidRPr="00033231">
        <w:t>a pas quitté un instant votre chevet</w:t>
      </w:r>
      <w:r>
        <w:t>.</w:t>
      </w:r>
    </w:p>
    <w:p w14:paraId="6F5419B4" w14:textId="77777777" w:rsidR="004F69D6" w:rsidRDefault="004F69D6" w:rsidP="0021796F">
      <w:r>
        <w:t>— </w:t>
      </w:r>
      <w:r w:rsidR="00000000" w:rsidRPr="00033231">
        <w:t>Que dois-je faire</w:t>
      </w:r>
      <w:r>
        <w:t xml:space="preserve"> ? </w:t>
      </w:r>
      <w:r w:rsidR="00000000" w:rsidRPr="00033231">
        <w:t>Tout</w:t>
      </w:r>
      <w:r>
        <w:t xml:space="preserve">, </w:t>
      </w:r>
      <w:r w:rsidR="00000000" w:rsidRPr="00033231">
        <w:t>plutôt que de la quitter</w:t>
      </w:r>
      <w:r>
        <w:t>.</w:t>
      </w:r>
    </w:p>
    <w:p w14:paraId="0D8ED561" w14:textId="77777777" w:rsidR="004F69D6" w:rsidRDefault="004F69D6" w:rsidP="0021796F">
      <w:r>
        <w:lastRenderedPageBreak/>
        <w:t>— </w:t>
      </w:r>
      <w:r w:rsidR="00000000" w:rsidRPr="00033231">
        <w:t>Je veux que vous ne la quittiez jamais</w:t>
      </w:r>
      <w:r>
        <w:t>.</w:t>
      </w:r>
    </w:p>
    <w:p w14:paraId="05E4BE6B" w14:textId="77777777" w:rsidR="004F69D6" w:rsidRDefault="004F69D6" w:rsidP="0021796F">
      <w:r>
        <w:t>— </w:t>
      </w:r>
      <w:r w:rsidR="00000000" w:rsidRPr="00033231">
        <w:t>Elle pourra demeurer très-près de nous</w:t>
      </w:r>
      <w:r>
        <w:t>.</w:t>
      </w:r>
    </w:p>
    <w:p w14:paraId="7C2EF80B" w14:textId="77777777" w:rsidR="004F69D6" w:rsidRDefault="004F69D6" w:rsidP="0021796F">
      <w:r>
        <w:t>— </w:t>
      </w:r>
      <w:r w:rsidR="00000000" w:rsidRPr="00033231">
        <w:t>Avec nous</w:t>
      </w:r>
      <w:r>
        <w:t xml:space="preserve">. </w:t>
      </w:r>
      <w:r w:rsidR="00000000" w:rsidRPr="00033231">
        <w:t>Seulement</w:t>
      </w:r>
      <w:r>
        <w:t xml:space="preserve">, </w:t>
      </w:r>
      <w:r w:rsidR="00000000" w:rsidRPr="00033231">
        <w:t>elle aura son appartement et sa servante</w:t>
      </w:r>
      <w:r>
        <w:t xml:space="preserve">. </w:t>
      </w:r>
      <w:r w:rsidR="00000000" w:rsidRPr="00033231">
        <w:t>Elle a stipulé cela elle-même</w:t>
      </w:r>
      <w:r>
        <w:t>.</w:t>
      </w:r>
    </w:p>
    <w:p w14:paraId="5062AF1A" w14:textId="77777777" w:rsidR="004F69D6" w:rsidRDefault="004F69D6" w:rsidP="0021796F">
      <w:r>
        <w:t>— </w:t>
      </w:r>
      <w:r w:rsidR="00000000" w:rsidRPr="00033231">
        <w:t>Vous savez qu</w:t>
      </w:r>
      <w:r>
        <w:t>’</w:t>
      </w:r>
      <w:r w:rsidR="00000000" w:rsidRPr="00033231">
        <w:t>elle a un revenu qui</w:t>
      </w:r>
      <w:r>
        <w:t xml:space="preserve">, </w:t>
      </w:r>
      <w:r w:rsidR="00000000" w:rsidRPr="00033231">
        <w:t>avec ses habitudes d</w:t>
      </w:r>
      <w:r>
        <w:t>’</w:t>
      </w:r>
      <w:r w:rsidR="00000000" w:rsidRPr="00033231">
        <w:t>économie</w:t>
      </w:r>
      <w:r>
        <w:t xml:space="preserve">, </w:t>
      </w:r>
      <w:r w:rsidR="00000000" w:rsidRPr="00033231">
        <w:t>la rend tout à fait indépendante</w:t>
      </w:r>
      <w:r>
        <w:t> ?</w:t>
      </w:r>
    </w:p>
    <w:p w14:paraId="75CB30F9" w14:textId="77777777" w:rsidR="004F69D6" w:rsidRDefault="004F69D6" w:rsidP="0021796F">
      <w:r>
        <w:t>— </w:t>
      </w:r>
      <w:r w:rsidR="00000000" w:rsidRPr="00033231">
        <w:t>Elle me l</w:t>
      </w:r>
      <w:r>
        <w:t>’</w:t>
      </w:r>
      <w:r w:rsidR="00000000" w:rsidRPr="00033231">
        <w:t>a dit avec une aimable fierté qui m</w:t>
      </w:r>
      <w:r>
        <w:t>’</w:t>
      </w:r>
      <w:r w:rsidR="00000000" w:rsidRPr="00033231">
        <w:t>a rappelé celle d</w:t>
      </w:r>
      <w:r>
        <w:t>’</w:t>
      </w:r>
      <w:r w:rsidR="00000000" w:rsidRPr="00033231">
        <w:t>une autre personne</w:t>
      </w:r>
      <w:r>
        <w:t>.</w:t>
      </w:r>
    </w:p>
    <w:p w14:paraId="43122778" w14:textId="77777777" w:rsidR="004F69D6" w:rsidRDefault="004F69D6" w:rsidP="0021796F">
      <w:r>
        <w:t>— </w:t>
      </w:r>
      <w:r w:rsidR="00000000" w:rsidRPr="00033231">
        <w:t>Elle n</w:t>
      </w:r>
      <w:r>
        <w:t>’</w:t>
      </w:r>
      <w:r w:rsidR="00000000" w:rsidRPr="00033231">
        <w:t>aime point à se mêler des affaires d</w:t>
      </w:r>
      <w:r>
        <w:t>’</w:t>
      </w:r>
      <w:r w:rsidR="00000000" w:rsidRPr="00033231">
        <w:t>autrui</w:t>
      </w:r>
      <w:r>
        <w:t xml:space="preserve">, </w:t>
      </w:r>
      <w:r w:rsidR="00000000" w:rsidRPr="00033231">
        <w:t>et est tout à fait incapable de commérages</w:t>
      </w:r>
      <w:r>
        <w:t>.</w:t>
      </w:r>
    </w:p>
    <w:p w14:paraId="3292CD25" w14:textId="77777777" w:rsidR="004F69D6" w:rsidRDefault="004F69D6" w:rsidP="0021796F">
      <w:r>
        <w:t>— </w:t>
      </w:r>
      <w:r w:rsidR="00000000" w:rsidRPr="00033231">
        <w:t>Je la connais</w:t>
      </w:r>
      <w:r>
        <w:t xml:space="preserve">, </w:t>
      </w:r>
      <w:r w:rsidR="00000000" w:rsidRPr="00033231">
        <w:t>Cary</w:t>
      </w:r>
      <w:r>
        <w:t xml:space="preserve"> ; </w:t>
      </w:r>
      <w:r w:rsidR="00000000" w:rsidRPr="00033231">
        <w:t>mais si</w:t>
      </w:r>
      <w:r>
        <w:t xml:space="preserve">, </w:t>
      </w:r>
      <w:r w:rsidR="00000000" w:rsidRPr="00033231">
        <w:t>au lieu d</w:t>
      </w:r>
      <w:r>
        <w:t>’</w:t>
      </w:r>
      <w:r w:rsidR="00000000" w:rsidRPr="00033231">
        <w:t>être la personnif</w:t>
      </w:r>
      <w:r w:rsidR="00000000" w:rsidRPr="00033231">
        <w:t>i</w:t>
      </w:r>
      <w:r w:rsidR="00000000" w:rsidRPr="00033231">
        <w:t>cation de la réserve et de la discrétion</w:t>
      </w:r>
      <w:r>
        <w:t xml:space="preserve">, </w:t>
      </w:r>
      <w:r w:rsidR="00000000" w:rsidRPr="00033231">
        <w:t>elle était quelque chose de tout opposé</w:t>
      </w:r>
      <w:r>
        <w:t xml:space="preserve">, </w:t>
      </w:r>
      <w:r w:rsidR="00000000" w:rsidRPr="00033231">
        <w:t>je ne la craindrais encore pas</w:t>
      </w:r>
      <w:r>
        <w:t>.</w:t>
      </w:r>
    </w:p>
    <w:p w14:paraId="01401D90" w14:textId="2A810468" w:rsidR="00000000" w:rsidRPr="00033231" w:rsidRDefault="004F69D6" w:rsidP="0021796F">
      <w:r>
        <w:t>— </w:t>
      </w:r>
      <w:r w:rsidR="00000000" w:rsidRPr="00033231">
        <w:t>Cependant elle sera votre belle-mère</w:t>
      </w:r>
      <w:r>
        <w:t> ? »</w:t>
      </w:r>
    </w:p>
    <w:p w14:paraId="31529084" w14:textId="77777777" w:rsidR="004F69D6" w:rsidRDefault="00000000" w:rsidP="0021796F">
      <w:r w:rsidRPr="00033231">
        <w:t>Caroline fit un petit signe de tête espiègle</w:t>
      </w:r>
      <w:r w:rsidR="004F69D6">
        <w:t xml:space="preserve">, </w:t>
      </w:r>
      <w:r w:rsidRPr="00033231">
        <w:t>Moore sourit</w:t>
      </w:r>
      <w:r w:rsidR="004F69D6">
        <w:t>.</w:t>
      </w:r>
    </w:p>
    <w:p w14:paraId="6AB8B9CE" w14:textId="77777777" w:rsidR="004F69D6" w:rsidRDefault="004F69D6" w:rsidP="0021796F">
      <w:r>
        <w:t>« </w:t>
      </w:r>
      <w:r w:rsidR="00000000" w:rsidRPr="00033231">
        <w:t>Louis et moi ne sommes pas de cette espèce d</w:t>
      </w:r>
      <w:r>
        <w:t>’</w:t>
      </w:r>
      <w:r w:rsidR="00000000" w:rsidRPr="00033231">
        <w:t>hommes qui craignent leurs belles-mères</w:t>
      </w:r>
      <w:r>
        <w:t xml:space="preserve">, </w:t>
      </w:r>
      <w:r w:rsidR="00000000" w:rsidRPr="00033231">
        <w:t>Cary</w:t>
      </w:r>
      <w:r>
        <w:t xml:space="preserve"> ; </w:t>
      </w:r>
      <w:r w:rsidR="00000000" w:rsidRPr="00033231">
        <w:t>nos ennemis n</w:t>
      </w:r>
      <w:r>
        <w:t>’</w:t>
      </w:r>
      <w:r w:rsidR="00000000" w:rsidRPr="00033231">
        <w:t>ont j</w:t>
      </w:r>
      <w:r w:rsidR="00000000" w:rsidRPr="00033231">
        <w:t>a</w:t>
      </w:r>
      <w:r w:rsidR="00000000" w:rsidRPr="00033231">
        <w:t>mais été</w:t>
      </w:r>
      <w:r>
        <w:t xml:space="preserve">, </w:t>
      </w:r>
      <w:r w:rsidR="00000000" w:rsidRPr="00033231">
        <w:t>ne seront jamais les membres de notre propre famille</w:t>
      </w:r>
      <w:r>
        <w:t xml:space="preserve">. </w:t>
      </w:r>
      <w:r w:rsidR="00000000" w:rsidRPr="00033231">
        <w:t>Je ne doute pas que ma belle-mère ne fasse beaucoup de cas de moi</w:t>
      </w:r>
      <w:r>
        <w:t>.</w:t>
      </w:r>
    </w:p>
    <w:p w14:paraId="2E664470" w14:textId="77777777" w:rsidR="004F69D6" w:rsidRDefault="004F69D6" w:rsidP="0021796F">
      <w:r>
        <w:t>— </w:t>
      </w:r>
      <w:r w:rsidR="00000000" w:rsidRPr="00033231">
        <w:t>Assurément</w:t>
      </w:r>
      <w:r>
        <w:t xml:space="preserve">, </w:t>
      </w:r>
      <w:r w:rsidR="00000000" w:rsidRPr="00033231">
        <w:t>à sa façon calme</w:t>
      </w:r>
      <w:r>
        <w:t xml:space="preserve">, </w:t>
      </w:r>
      <w:r w:rsidR="00000000" w:rsidRPr="00033231">
        <w:t>vous savez</w:t>
      </w:r>
      <w:r>
        <w:t xml:space="preserve">. </w:t>
      </w:r>
      <w:r w:rsidR="00000000" w:rsidRPr="00033231">
        <w:t>Elle n</w:t>
      </w:r>
      <w:r>
        <w:t>’</w:t>
      </w:r>
      <w:r w:rsidR="00000000" w:rsidRPr="00033231">
        <w:t>est pas démonstrative</w:t>
      </w:r>
      <w:r>
        <w:t xml:space="preserve">, </w:t>
      </w:r>
      <w:r w:rsidR="00000000" w:rsidRPr="00033231">
        <w:t>et</w:t>
      </w:r>
      <w:r>
        <w:t xml:space="preserve">, </w:t>
      </w:r>
      <w:r w:rsidR="00000000" w:rsidRPr="00033231">
        <w:t>lorsque vous la voyez silencieuse</w:t>
      </w:r>
      <w:r>
        <w:t xml:space="preserve">, </w:t>
      </w:r>
      <w:r w:rsidR="00000000" w:rsidRPr="00033231">
        <w:t>ou même froide</w:t>
      </w:r>
      <w:r>
        <w:t xml:space="preserve">, </w:t>
      </w:r>
      <w:r w:rsidR="00000000" w:rsidRPr="00033231">
        <w:t>il ne vous faut pas croire qu</w:t>
      </w:r>
      <w:r>
        <w:t>’</w:t>
      </w:r>
      <w:r w:rsidR="00000000" w:rsidRPr="00033231">
        <w:t>elle soit contrariée</w:t>
      </w:r>
      <w:r>
        <w:t xml:space="preserve"> : </w:t>
      </w:r>
      <w:r w:rsidR="00000000" w:rsidRPr="00033231">
        <w:t>c</w:t>
      </w:r>
      <w:r>
        <w:t>’</w:t>
      </w:r>
      <w:r w:rsidR="00000000" w:rsidRPr="00033231">
        <w:t>est seulement sa manière d</w:t>
      </w:r>
      <w:r>
        <w:t>’</w:t>
      </w:r>
      <w:r w:rsidR="00000000" w:rsidRPr="00033231">
        <w:t>être</w:t>
      </w:r>
      <w:r>
        <w:t xml:space="preserve">. </w:t>
      </w:r>
      <w:r w:rsidR="00000000" w:rsidRPr="00033231">
        <w:t>Laissez-moi me faire son inte</w:t>
      </w:r>
      <w:r w:rsidR="00000000" w:rsidRPr="00033231">
        <w:t>r</w:t>
      </w:r>
      <w:r w:rsidR="00000000" w:rsidRPr="00033231">
        <w:t>pr</w:t>
      </w:r>
      <w:r w:rsidR="00000000" w:rsidRPr="00033231">
        <w:t>è</w:t>
      </w:r>
      <w:r w:rsidR="00000000" w:rsidRPr="00033231">
        <w:t>te toutes les fois que son caractère vous embarrassera</w:t>
      </w:r>
      <w:r>
        <w:t xml:space="preserve"> ; </w:t>
      </w:r>
      <w:r w:rsidR="00000000" w:rsidRPr="00033231">
        <w:t>croyez toujours ce que je vous dirai d</w:t>
      </w:r>
      <w:r>
        <w:t>’</w:t>
      </w:r>
      <w:r w:rsidR="00000000" w:rsidRPr="00033231">
        <w:t>elle</w:t>
      </w:r>
      <w:r>
        <w:t xml:space="preserve">, </w:t>
      </w:r>
      <w:r w:rsidR="00000000" w:rsidRPr="00033231">
        <w:t>Robert</w:t>
      </w:r>
      <w:r>
        <w:t>.</w:t>
      </w:r>
    </w:p>
    <w:p w14:paraId="02E3C813" w14:textId="77777777" w:rsidR="004F69D6" w:rsidRDefault="004F69D6" w:rsidP="0021796F">
      <w:r>
        <w:lastRenderedPageBreak/>
        <w:t>— </w:t>
      </w:r>
      <w:r w:rsidR="00000000" w:rsidRPr="00033231">
        <w:t>Oh</w:t>
      </w:r>
      <w:r>
        <w:t xml:space="preserve"> ! </w:t>
      </w:r>
      <w:r w:rsidR="00000000" w:rsidRPr="00033231">
        <w:t>entièrement</w:t>
      </w:r>
      <w:r>
        <w:t xml:space="preserve">. </w:t>
      </w:r>
      <w:r w:rsidR="00000000" w:rsidRPr="00033231">
        <w:t>Plaisanterie à part</w:t>
      </w:r>
      <w:r>
        <w:t xml:space="preserve">, </w:t>
      </w:r>
      <w:r w:rsidR="00000000" w:rsidRPr="00033231">
        <w:t>je crois que nous nous conviendrons on ne peut mieux</w:t>
      </w:r>
      <w:r>
        <w:t xml:space="preserve">. </w:t>
      </w:r>
      <w:r w:rsidR="00000000" w:rsidRPr="00033231">
        <w:t>Hortense</w:t>
      </w:r>
      <w:r>
        <w:t xml:space="preserve">, </w:t>
      </w:r>
      <w:r w:rsidR="00000000" w:rsidRPr="00033231">
        <w:t>vous savez</w:t>
      </w:r>
      <w:r>
        <w:t xml:space="preserve">, </w:t>
      </w:r>
      <w:r w:rsidR="00000000" w:rsidRPr="00033231">
        <w:t>est excessivement susceptible</w:t>
      </w:r>
      <w:r>
        <w:t xml:space="preserve">, </w:t>
      </w:r>
      <w:r w:rsidR="00000000" w:rsidRPr="00033231">
        <w:t>et peut-être pas toujours raisonnable dans ses exigences</w:t>
      </w:r>
      <w:r>
        <w:t xml:space="preserve"> ; </w:t>
      </w:r>
      <w:r w:rsidR="00000000" w:rsidRPr="00033231">
        <w:t>cependant</w:t>
      </w:r>
      <w:r>
        <w:t xml:space="preserve">, </w:t>
      </w:r>
      <w:r w:rsidR="00000000" w:rsidRPr="00033231">
        <w:t>la chère et honnête fille</w:t>
      </w:r>
      <w:r>
        <w:t xml:space="preserve">, </w:t>
      </w:r>
      <w:r w:rsidR="00000000" w:rsidRPr="00033231">
        <w:t>je ne l</w:t>
      </w:r>
      <w:r>
        <w:t>’</w:t>
      </w:r>
      <w:r w:rsidR="00000000" w:rsidRPr="00033231">
        <w:t>ai jamais affligée</w:t>
      </w:r>
      <w:r>
        <w:t xml:space="preserve">, </w:t>
      </w:r>
      <w:r w:rsidR="00000000" w:rsidRPr="00033231">
        <w:t>je n</w:t>
      </w:r>
      <w:r>
        <w:t>’</w:t>
      </w:r>
      <w:r w:rsidR="00000000" w:rsidRPr="00033231">
        <w:t>ai jamais de ma vie eu une sérieuse qu</w:t>
      </w:r>
      <w:r w:rsidR="00000000" w:rsidRPr="00033231">
        <w:t>e</w:t>
      </w:r>
      <w:r w:rsidR="00000000" w:rsidRPr="00033231">
        <w:t>relle avec elle</w:t>
      </w:r>
      <w:r>
        <w:t>.</w:t>
      </w:r>
    </w:p>
    <w:p w14:paraId="682E4636" w14:textId="77777777" w:rsidR="004F69D6" w:rsidRDefault="004F69D6" w:rsidP="0021796F">
      <w:r>
        <w:t>— </w:t>
      </w:r>
      <w:r w:rsidR="00000000" w:rsidRPr="00033231">
        <w:t>Non</w:t>
      </w:r>
      <w:r>
        <w:t xml:space="preserve">, </w:t>
      </w:r>
      <w:r w:rsidR="00000000" w:rsidRPr="00033231">
        <w:t>vous êtes généreusement</w:t>
      </w:r>
      <w:r>
        <w:t xml:space="preserve">, </w:t>
      </w:r>
      <w:r w:rsidR="00000000" w:rsidRPr="00033231">
        <w:t>tendrement indulgent pour elle</w:t>
      </w:r>
      <w:r>
        <w:t xml:space="preserve">, </w:t>
      </w:r>
      <w:r w:rsidR="00000000" w:rsidRPr="00033231">
        <w:t>et vous serez de même pour maman</w:t>
      </w:r>
      <w:r>
        <w:t xml:space="preserve">. </w:t>
      </w:r>
      <w:r w:rsidR="00000000" w:rsidRPr="00033231">
        <w:t>Vous êtes un gentleman des pieds à la tête</w:t>
      </w:r>
      <w:r>
        <w:t xml:space="preserve">, </w:t>
      </w:r>
      <w:r w:rsidR="00000000" w:rsidRPr="00033231">
        <w:t>Robert</w:t>
      </w:r>
      <w:r>
        <w:t xml:space="preserve">, </w:t>
      </w:r>
      <w:r w:rsidR="00000000" w:rsidRPr="00033231">
        <w:t>et nulle part aussi parfait que dans votre intérieur</w:t>
      </w:r>
      <w:r>
        <w:t>.</w:t>
      </w:r>
    </w:p>
    <w:p w14:paraId="3DEA5885" w14:textId="77777777" w:rsidR="004F69D6" w:rsidRDefault="004F69D6" w:rsidP="0021796F">
      <w:r>
        <w:t>— </w:t>
      </w:r>
      <w:r w:rsidR="00000000" w:rsidRPr="00033231">
        <w:t>Voilà un éloge que j</w:t>
      </w:r>
      <w:r>
        <w:t>’</w:t>
      </w:r>
      <w:r w:rsidR="00000000" w:rsidRPr="00033231">
        <w:t>aime</w:t>
      </w:r>
      <w:r>
        <w:t xml:space="preserve">, </w:t>
      </w:r>
      <w:r w:rsidR="00000000" w:rsidRPr="00033231">
        <w:t>il m</w:t>
      </w:r>
      <w:r>
        <w:t>’</w:t>
      </w:r>
      <w:r w:rsidR="00000000" w:rsidRPr="00033231">
        <w:t>est très-doux</w:t>
      </w:r>
      <w:r>
        <w:t xml:space="preserve">. </w:t>
      </w:r>
      <w:r w:rsidR="00000000" w:rsidRPr="00033231">
        <w:t>Je suis aise que ma Caroline m</w:t>
      </w:r>
      <w:r>
        <w:t>’</w:t>
      </w:r>
      <w:r w:rsidR="00000000" w:rsidRPr="00033231">
        <w:t>envisage sous cet aspect</w:t>
      </w:r>
      <w:r>
        <w:t>.</w:t>
      </w:r>
    </w:p>
    <w:p w14:paraId="1C54C830" w14:textId="77777777" w:rsidR="004F69D6" w:rsidRDefault="004F69D6" w:rsidP="0021796F">
      <w:r>
        <w:t>— </w:t>
      </w:r>
      <w:r w:rsidR="00000000" w:rsidRPr="00033231">
        <w:t>Maman pense de vous absolument comme moi</w:t>
      </w:r>
      <w:r>
        <w:t>.</w:t>
      </w:r>
    </w:p>
    <w:p w14:paraId="755DA8F3" w14:textId="77777777" w:rsidR="004F69D6" w:rsidRDefault="004F69D6" w:rsidP="0021796F">
      <w:r>
        <w:t>— </w:t>
      </w:r>
      <w:r w:rsidR="00000000" w:rsidRPr="00033231">
        <w:t>Pas tout à fait</w:t>
      </w:r>
      <w:r>
        <w:t xml:space="preserve">, </w:t>
      </w:r>
      <w:r w:rsidR="00000000" w:rsidRPr="00033231">
        <w:t>j</w:t>
      </w:r>
      <w:r>
        <w:t>’</w:t>
      </w:r>
      <w:r w:rsidR="00000000" w:rsidRPr="00033231">
        <w:t>espère</w:t>
      </w:r>
      <w:r>
        <w:t> ?</w:t>
      </w:r>
    </w:p>
    <w:p w14:paraId="707EEF9B" w14:textId="316936CC" w:rsidR="004F69D6" w:rsidRDefault="004F69D6" w:rsidP="0021796F">
      <w:r>
        <w:t>— </w:t>
      </w:r>
      <w:r w:rsidR="00000000" w:rsidRPr="00033231">
        <w:t>Elle ne pense pas à vous épouser</w:t>
      </w:r>
      <w:r>
        <w:t xml:space="preserve"> : </w:t>
      </w:r>
      <w:r w:rsidR="00000000" w:rsidRPr="00033231">
        <w:t>ne soyez pas vain</w:t>
      </w:r>
      <w:r>
        <w:t xml:space="preserve"> ; </w:t>
      </w:r>
      <w:r w:rsidR="00000000" w:rsidRPr="00033231">
        <w:t>mais elle me dit l</w:t>
      </w:r>
      <w:r>
        <w:t>’</w:t>
      </w:r>
      <w:r w:rsidR="00000000" w:rsidRPr="00033231">
        <w:t>autre jour</w:t>
      </w:r>
      <w:r>
        <w:t> : « </w:t>
      </w:r>
      <w:r w:rsidR="00000000" w:rsidRPr="00033231">
        <w:t>Ma chérie</w:t>
      </w:r>
      <w:r>
        <w:t>, M. </w:t>
      </w:r>
      <w:r w:rsidR="00000000" w:rsidRPr="00033231">
        <w:t>Moore a d</w:t>
      </w:r>
      <w:r>
        <w:t>’</w:t>
      </w:r>
      <w:r w:rsidR="00000000" w:rsidRPr="00033231">
        <w:t>agréables manières</w:t>
      </w:r>
      <w:r>
        <w:t xml:space="preserve"> ; </w:t>
      </w:r>
      <w:r w:rsidR="00000000" w:rsidRPr="00033231">
        <w:t>c</w:t>
      </w:r>
      <w:r>
        <w:t>’</w:t>
      </w:r>
      <w:r w:rsidR="00000000" w:rsidRPr="00033231">
        <w:t>est un des rares gentlemen que j</w:t>
      </w:r>
      <w:r>
        <w:t>’</w:t>
      </w:r>
      <w:r w:rsidR="00000000" w:rsidRPr="00033231">
        <w:t>aie vus unir la politesse à un air de sincérité</w:t>
      </w:r>
      <w:r>
        <w:t>. »</w:t>
      </w:r>
    </w:p>
    <w:p w14:paraId="750F2E0C" w14:textId="77777777" w:rsidR="004F69D6" w:rsidRDefault="004F69D6" w:rsidP="0021796F">
      <w:r>
        <w:t>— </w:t>
      </w:r>
      <w:r w:rsidR="00000000" w:rsidRPr="00033231">
        <w:t>Maman est un peu misanthrope</w:t>
      </w:r>
      <w:r>
        <w:t xml:space="preserve">, </w:t>
      </w:r>
      <w:r w:rsidR="00000000" w:rsidRPr="00033231">
        <w:t>n</w:t>
      </w:r>
      <w:r>
        <w:t>’</w:t>
      </w:r>
      <w:r w:rsidR="00000000" w:rsidRPr="00033231">
        <w:t>est-ce pas</w:t>
      </w:r>
      <w:r>
        <w:t xml:space="preserve"> ? </w:t>
      </w:r>
      <w:r w:rsidR="00000000" w:rsidRPr="00033231">
        <w:t>Elle n</w:t>
      </w:r>
      <w:r>
        <w:t>’</w:t>
      </w:r>
      <w:r w:rsidR="00000000" w:rsidRPr="00033231">
        <w:t>a pas la meilleure opinion du sexe le plus fort</w:t>
      </w:r>
      <w:r>
        <w:t> ?</w:t>
      </w:r>
    </w:p>
    <w:p w14:paraId="12B1345E" w14:textId="2C24DA0A" w:rsidR="004F69D6" w:rsidRDefault="004F69D6" w:rsidP="0021796F">
      <w:r>
        <w:t>— </w:t>
      </w:r>
      <w:r w:rsidR="00000000" w:rsidRPr="00033231">
        <w:t>Elle s</w:t>
      </w:r>
      <w:r>
        <w:t>’</w:t>
      </w:r>
      <w:r w:rsidR="00000000" w:rsidRPr="00033231">
        <w:t>abstient de juger les hommes en général</w:t>
      </w:r>
      <w:r>
        <w:t xml:space="preserve"> ; </w:t>
      </w:r>
      <w:r w:rsidR="00000000" w:rsidRPr="00033231">
        <w:t>mais elle a ses exceptions qu</w:t>
      </w:r>
      <w:r>
        <w:t>’</w:t>
      </w:r>
      <w:r w:rsidR="00000000" w:rsidRPr="00033231">
        <w:t>elle admire</w:t>
      </w:r>
      <w:r>
        <w:t xml:space="preserve"> : </w:t>
      </w:r>
      <w:r w:rsidR="00000000" w:rsidRPr="00033231">
        <w:t xml:space="preserve">Louis et </w:t>
      </w:r>
      <w:r>
        <w:t>M. </w:t>
      </w:r>
      <w:r w:rsidR="00000000" w:rsidRPr="00033231">
        <w:t>Hall</w:t>
      </w:r>
      <w:r>
        <w:t xml:space="preserve">, </w:t>
      </w:r>
      <w:r w:rsidR="00000000" w:rsidRPr="00033231">
        <w:t>et depuis longtemps vous-même</w:t>
      </w:r>
      <w:r>
        <w:t xml:space="preserve">. </w:t>
      </w:r>
      <w:r w:rsidR="00000000" w:rsidRPr="00033231">
        <w:t>Elle ne vous aimait pas autrefois</w:t>
      </w:r>
      <w:r>
        <w:t xml:space="preserve">. </w:t>
      </w:r>
      <w:r w:rsidR="00000000" w:rsidRPr="00033231">
        <w:t>Je s</w:t>
      </w:r>
      <w:r w:rsidR="00000000" w:rsidRPr="00033231">
        <w:t>a</w:t>
      </w:r>
      <w:r w:rsidR="00000000" w:rsidRPr="00033231">
        <w:t>vais cela parce qu</w:t>
      </w:r>
      <w:r>
        <w:t>’</w:t>
      </w:r>
      <w:r w:rsidR="00000000" w:rsidRPr="00033231">
        <w:t>elle ne parlait jamais de vous</w:t>
      </w:r>
      <w:r>
        <w:t xml:space="preserve">. </w:t>
      </w:r>
      <w:r w:rsidR="00000000" w:rsidRPr="00033231">
        <w:t>Mais Robert</w:t>
      </w:r>
      <w:r>
        <w:t>…</w:t>
      </w:r>
    </w:p>
    <w:p w14:paraId="3D8B9EA5" w14:textId="77777777" w:rsidR="004F69D6" w:rsidRDefault="004F69D6" w:rsidP="0021796F">
      <w:r>
        <w:t>— </w:t>
      </w:r>
      <w:r w:rsidR="00000000" w:rsidRPr="00033231">
        <w:t>Eh bien</w:t>
      </w:r>
      <w:r>
        <w:t xml:space="preserve">, </w:t>
      </w:r>
      <w:r w:rsidR="00000000" w:rsidRPr="00033231">
        <w:t>quoi maintenant</w:t>
      </w:r>
      <w:r>
        <w:t xml:space="preserve"> ? </w:t>
      </w:r>
      <w:r w:rsidR="00000000" w:rsidRPr="00033231">
        <w:t>quelle est cette nouvelle pe</w:t>
      </w:r>
      <w:r w:rsidR="00000000" w:rsidRPr="00033231">
        <w:t>n</w:t>
      </w:r>
      <w:r w:rsidR="00000000" w:rsidRPr="00033231">
        <w:t>sée</w:t>
      </w:r>
      <w:r>
        <w:t> ?</w:t>
      </w:r>
    </w:p>
    <w:p w14:paraId="55A00B8A" w14:textId="77777777" w:rsidR="004F69D6" w:rsidRDefault="004F69D6" w:rsidP="0021796F">
      <w:r>
        <w:t>— </w:t>
      </w:r>
      <w:r w:rsidR="00000000" w:rsidRPr="00033231">
        <w:t>Vous n</w:t>
      </w:r>
      <w:r>
        <w:t>’</w:t>
      </w:r>
      <w:r w:rsidR="00000000" w:rsidRPr="00033231">
        <w:t>avez pas encore vu mon oncle</w:t>
      </w:r>
      <w:r>
        <w:t> ?</w:t>
      </w:r>
    </w:p>
    <w:p w14:paraId="0B5F4B88" w14:textId="77777777" w:rsidR="004F69D6" w:rsidRDefault="004F69D6" w:rsidP="0021796F">
      <w:r>
        <w:lastRenderedPageBreak/>
        <w:t>— </w:t>
      </w:r>
      <w:r w:rsidR="00000000" w:rsidRPr="00033231">
        <w:t>Je l</w:t>
      </w:r>
      <w:r>
        <w:t>’</w:t>
      </w:r>
      <w:r w:rsidR="00000000" w:rsidRPr="00033231">
        <w:t>ai vu</w:t>
      </w:r>
      <w:r>
        <w:t xml:space="preserve"> ; </w:t>
      </w:r>
      <w:r w:rsidR="00000000" w:rsidRPr="00033231">
        <w:t>maman l</w:t>
      </w:r>
      <w:r>
        <w:t>’</w:t>
      </w:r>
      <w:r w:rsidR="00000000" w:rsidRPr="00033231">
        <w:t>a appelé dans sa chambre</w:t>
      </w:r>
      <w:r>
        <w:t xml:space="preserve"> ; </w:t>
      </w:r>
      <w:r w:rsidR="00000000" w:rsidRPr="00033231">
        <w:t>il a consenti conditionnellement</w:t>
      </w:r>
      <w:r>
        <w:t xml:space="preserve">. </w:t>
      </w:r>
      <w:r w:rsidR="00000000" w:rsidRPr="00033231">
        <w:t>Si je prouve que je puis suffire aux besoins d</w:t>
      </w:r>
      <w:r>
        <w:t>’</w:t>
      </w:r>
      <w:r w:rsidR="00000000" w:rsidRPr="00033231">
        <w:t>une femme</w:t>
      </w:r>
      <w:r>
        <w:t xml:space="preserve">, </w:t>
      </w:r>
      <w:r w:rsidR="00000000" w:rsidRPr="00033231">
        <w:t>vous serez à moi</w:t>
      </w:r>
      <w:r>
        <w:t xml:space="preserve">. </w:t>
      </w:r>
      <w:r w:rsidR="00000000" w:rsidRPr="00033231">
        <w:t>Et je puis y suffire mieux qu</w:t>
      </w:r>
      <w:r>
        <w:t>’</w:t>
      </w:r>
      <w:r w:rsidR="00000000" w:rsidRPr="00033231">
        <w:t>il ne le pense</w:t>
      </w:r>
      <w:r>
        <w:t xml:space="preserve">, </w:t>
      </w:r>
      <w:r w:rsidR="00000000" w:rsidRPr="00033231">
        <w:t>mieux que je ne voudrais m</w:t>
      </w:r>
      <w:r>
        <w:t>’</w:t>
      </w:r>
      <w:r w:rsidR="00000000" w:rsidRPr="00033231">
        <w:t>en vanter</w:t>
      </w:r>
      <w:r>
        <w:t>.</w:t>
      </w:r>
    </w:p>
    <w:p w14:paraId="1FBFEFB8" w14:textId="77777777" w:rsidR="004F69D6" w:rsidRDefault="004F69D6" w:rsidP="0021796F">
      <w:r>
        <w:t>— </w:t>
      </w:r>
      <w:r w:rsidR="00000000" w:rsidRPr="00033231">
        <w:t>Si vous devenez riche</w:t>
      </w:r>
      <w:r>
        <w:t xml:space="preserve">, </w:t>
      </w:r>
      <w:r w:rsidR="00000000" w:rsidRPr="00033231">
        <w:t>vous ferez du bien avec votre a</w:t>
      </w:r>
      <w:r w:rsidR="00000000" w:rsidRPr="00033231">
        <w:t>r</w:t>
      </w:r>
      <w:r w:rsidR="00000000" w:rsidRPr="00033231">
        <w:t>gent</w:t>
      </w:r>
      <w:r>
        <w:t xml:space="preserve">, </w:t>
      </w:r>
      <w:r w:rsidR="00000000" w:rsidRPr="00033231">
        <w:t>Robert</w:t>
      </w:r>
      <w:r>
        <w:t> ?</w:t>
      </w:r>
    </w:p>
    <w:p w14:paraId="68690C3F" w14:textId="77777777" w:rsidR="004F69D6" w:rsidRDefault="004F69D6" w:rsidP="0021796F">
      <w:r>
        <w:t>— </w:t>
      </w:r>
      <w:r w:rsidR="00000000" w:rsidRPr="00033231">
        <w:t>Je ferai du bien</w:t>
      </w:r>
      <w:r>
        <w:t xml:space="preserve"> : </w:t>
      </w:r>
      <w:r w:rsidR="00000000" w:rsidRPr="00033231">
        <w:t>vous me direz comment il faudra faire</w:t>
      </w:r>
      <w:r>
        <w:t xml:space="preserve">. </w:t>
      </w:r>
      <w:r w:rsidR="00000000" w:rsidRPr="00033231">
        <w:t>J</w:t>
      </w:r>
      <w:r>
        <w:t>’</w:t>
      </w:r>
      <w:r w:rsidR="00000000" w:rsidRPr="00033231">
        <w:t>ai d</w:t>
      </w:r>
      <w:r>
        <w:t>’</w:t>
      </w:r>
      <w:r w:rsidR="00000000" w:rsidRPr="00033231">
        <w:t>ailleurs quelques idées particulières dont nous parlerons au sein de notre foyer quelque jour</w:t>
      </w:r>
      <w:r>
        <w:t xml:space="preserve">. </w:t>
      </w:r>
      <w:r w:rsidR="00000000" w:rsidRPr="00033231">
        <w:t>J</w:t>
      </w:r>
      <w:r>
        <w:t>’</w:t>
      </w:r>
      <w:r w:rsidR="00000000" w:rsidRPr="00033231">
        <w:t>ai vu la nécessité de faire le bien</w:t>
      </w:r>
      <w:r>
        <w:t xml:space="preserve">. </w:t>
      </w:r>
      <w:r w:rsidR="00000000" w:rsidRPr="00033231">
        <w:t>J</w:t>
      </w:r>
      <w:r>
        <w:t>’</w:t>
      </w:r>
      <w:r w:rsidR="00000000" w:rsidRPr="00033231">
        <w:t>ai appris combien il est insensé d</w:t>
      </w:r>
      <w:r>
        <w:t>’</w:t>
      </w:r>
      <w:r w:rsidR="00000000" w:rsidRPr="00033231">
        <w:t>être égoïste</w:t>
      </w:r>
      <w:r>
        <w:t xml:space="preserve">. </w:t>
      </w:r>
      <w:r w:rsidR="00000000" w:rsidRPr="00033231">
        <w:t>Car</w:t>
      </w:r>
      <w:r w:rsidR="00000000" w:rsidRPr="00033231">
        <w:t>o</w:t>
      </w:r>
      <w:r w:rsidR="00000000" w:rsidRPr="00033231">
        <w:t>l</w:t>
      </w:r>
      <w:r w:rsidR="00000000" w:rsidRPr="00033231">
        <w:t>i</w:t>
      </w:r>
      <w:r w:rsidR="00000000" w:rsidRPr="00033231">
        <w:t>ne</w:t>
      </w:r>
      <w:r>
        <w:t xml:space="preserve">, </w:t>
      </w:r>
      <w:r w:rsidR="00000000" w:rsidRPr="00033231">
        <w:t>je vois ce que je vais vous prédire</w:t>
      </w:r>
      <w:r>
        <w:t xml:space="preserve">. </w:t>
      </w:r>
      <w:r w:rsidR="00000000" w:rsidRPr="00033231">
        <w:t xml:space="preserve">Cette guerre doit avant </w:t>
      </w:r>
      <w:proofErr w:type="spellStart"/>
      <w:r w:rsidR="00000000" w:rsidRPr="00033231">
        <w:t>peu</w:t>
      </w:r>
      <w:proofErr w:type="spellEnd"/>
      <w:r w:rsidR="00000000" w:rsidRPr="00033231">
        <w:t xml:space="preserve"> arriver à sa fin</w:t>
      </w:r>
      <w:r>
        <w:t xml:space="preserve">. </w:t>
      </w:r>
      <w:r w:rsidR="00000000" w:rsidRPr="00033231">
        <w:t>Le commerce est assuré de prospérer pe</w:t>
      </w:r>
      <w:r w:rsidR="00000000" w:rsidRPr="00033231">
        <w:t>n</w:t>
      </w:r>
      <w:r w:rsidR="00000000" w:rsidRPr="00033231">
        <w:t>dant quelques années</w:t>
      </w:r>
      <w:r>
        <w:t xml:space="preserve">. </w:t>
      </w:r>
      <w:r w:rsidR="00000000" w:rsidRPr="00033231">
        <w:t>Il peut survenir quelque mésintelligence entre l</w:t>
      </w:r>
      <w:r>
        <w:t>’</w:t>
      </w:r>
      <w:r w:rsidR="00000000" w:rsidRPr="00033231">
        <w:t>Angleterre et l</w:t>
      </w:r>
      <w:r>
        <w:t>’</w:t>
      </w:r>
      <w:r w:rsidR="00000000" w:rsidRPr="00033231">
        <w:t>Amérique</w:t>
      </w:r>
      <w:r>
        <w:t xml:space="preserve">, </w:t>
      </w:r>
      <w:r w:rsidR="00000000" w:rsidRPr="00033231">
        <w:t>mais cela ne pourra durer</w:t>
      </w:r>
      <w:r>
        <w:t xml:space="preserve">. </w:t>
      </w:r>
      <w:r w:rsidR="00000000" w:rsidRPr="00033231">
        <w:t>Que diriez-vous si un jour</w:t>
      </w:r>
      <w:r>
        <w:t xml:space="preserve">, </w:t>
      </w:r>
      <w:r w:rsidR="00000000" w:rsidRPr="00033231">
        <w:t>peut-être dans dix ans d</w:t>
      </w:r>
      <w:r>
        <w:t>’</w:t>
      </w:r>
      <w:r w:rsidR="00000000" w:rsidRPr="00033231">
        <w:t>ici</w:t>
      </w:r>
      <w:r>
        <w:t xml:space="preserve">, </w:t>
      </w:r>
      <w:r w:rsidR="00000000" w:rsidRPr="00033231">
        <w:t xml:space="preserve">Louis et moi partagions entre nous la paroisse de </w:t>
      </w:r>
      <w:proofErr w:type="spellStart"/>
      <w:r w:rsidR="00000000" w:rsidRPr="00033231">
        <w:t>Briarfield</w:t>
      </w:r>
      <w:proofErr w:type="spellEnd"/>
      <w:r>
        <w:t xml:space="preserve"> ? </w:t>
      </w:r>
      <w:r w:rsidR="00000000" w:rsidRPr="00033231">
        <w:t>Louis</w:t>
      </w:r>
      <w:r>
        <w:t xml:space="preserve">, </w:t>
      </w:r>
      <w:r w:rsidR="00000000" w:rsidRPr="00033231">
        <w:t>à tout événement</w:t>
      </w:r>
      <w:r>
        <w:t xml:space="preserve">, </w:t>
      </w:r>
      <w:r w:rsidR="00000000" w:rsidRPr="00033231">
        <w:t>est assuré de la puissance et de la fortune</w:t>
      </w:r>
      <w:r>
        <w:t xml:space="preserve"> ; </w:t>
      </w:r>
      <w:r w:rsidR="00000000" w:rsidRPr="00033231">
        <w:t>il n</w:t>
      </w:r>
      <w:r>
        <w:t>’</w:t>
      </w:r>
      <w:r w:rsidR="00000000" w:rsidRPr="00033231">
        <w:t>enterrera pas ses talents</w:t>
      </w:r>
      <w:r>
        <w:t xml:space="preserve">. </w:t>
      </w:r>
      <w:r w:rsidR="00000000" w:rsidRPr="00033231">
        <w:t>C</w:t>
      </w:r>
      <w:r>
        <w:t>’</w:t>
      </w:r>
      <w:r w:rsidR="00000000" w:rsidRPr="00033231">
        <w:t>est un garçon charitable</w:t>
      </w:r>
      <w:r>
        <w:t xml:space="preserve">, </w:t>
      </w:r>
      <w:r w:rsidR="00000000" w:rsidRPr="00033231">
        <w:t>et il po</w:t>
      </w:r>
      <w:r w:rsidR="00000000" w:rsidRPr="00033231">
        <w:t>s</w:t>
      </w:r>
      <w:r w:rsidR="00000000" w:rsidRPr="00033231">
        <w:t>sède en outre une intelligence supérieure</w:t>
      </w:r>
      <w:r>
        <w:t xml:space="preserve">. </w:t>
      </w:r>
      <w:r w:rsidR="00000000" w:rsidRPr="00033231">
        <w:t>Son esprit est lent</w:t>
      </w:r>
      <w:r>
        <w:t xml:space="preserve">, </w:t>
      </w:r>
      <w:r w:rsidR="00000000" w:rsidRPr="00033231">
        <w:t>mais fort</w:t>
      </w:r>
      <w:r>
        <w:t xml:space="preserve"> : </w:t>
      </w:r>
      <w:r w:rsidR="00000000" w:rsidRPr="00033231">
        <w:t>il doit agir</w:t>
      </w:r>
      <w:r>
        <w:t xml:space="preserve">, </w:t>
      </w:r>
      <w:r w:rsidR="00000000" w:rsidRPr="00033231">
        <w:t>il peut agir après mûre délibération</w:t>
      </w:r>
      <w:r>
        <w:t xml:space="preserve">, </w:t>
      </w:r>
      <w:r w:rsidR="00000000" w:rsidRPr="00033231">
        <w:t>mais il agira bien</w:t>
      </w:r>
      <w:r>
        <w:t xml:space="preserve">. </w:t>
      </w:r>
      <w:r w:rsidR="00000000" w:rsidRPr="00033231">
        <w:t>Il sera fait magistrat du district</w:t>
      </w:r>
      <w:r>
        <w:t xml:space="preserve">. </w:t>
      </w:r>
      <w:r w:rsidR="00000000" w:rsidRPr="00033231">
        <w:t>Shirley l</w:t>
      </w:r>
      <w:r>
        <w:t>’</w:t>
      </w:r>
      <w:r w:rsidR="00000000" w:rsidRPr="00033231">
        <w:t>a dit</w:t>
      </w:r>
      <w:r>
        <w:t xml:space="preserve"> : </w:t>
      </w:r>
      <w:r w:rsidR="00000000" w:rsidRPr="00033231">
        <w:t>elle se mettrait impétueusement et prématurément à l</w:t>
      </w:r>
      <w:r>
        <w:t>’</w:t>
      </w:r>
      <w:r w:rsidR="00000000" w:rsidRPr="00033231">
        <w:t>œuvre pour lui obtenir cette dignité</w:t>
      </w:r>
      <w:r>
        <w:t xml:space="preserve">, </w:t>
      </w:r>
      <w:r w:rsidR="00000000" w:rsidRPr="00033231">
        <w:t>s</w:t>
      </w:r>
      <w:r>
        <w:t>’</w:t>
      </w:r>
      <w:r w:rsidR="00000000" w:rsidRPr="00033231">
        <w:t>il la laissait faire</w:t>
      </w:r>
      <w:r>
        <w:t xml:space="preserve"> ; </w:t>
      </w:r>
      <w:r w:rsidR="00000000" w:rsidRPr="00033231">
        <w:t>mais il l</w:t>
      </w:r>
      <w:r>
        <w:t>’</w:t>
      </w:r>
      <w:r w:rsidR="00000000" w:rsidRPr="00033231">
        <w:t>en emp</w:t>
      </w:r>
      <w:r w:rsidR="00000000" w:rsidRPr="00033231">
        <w:t>ê</w:t>
      </w:r>
      <w:r w:rsidR="00000000" w:rsidRPr="00033231">
        <w:t>chera</w:t>
      </w:r>
      <w:r>
        <w:t xml:space="preserve">. </w:t>
      </w:r>
      <w:r w:rsidR="00000000" w:rsidRPr="00033231">
        <w:t>Comme d</w:t>
      </w:r>
      <w:r>
        <w:t>’</w:t>
      </w:r>
      <w:r w:rsidR="00000000" w:rsidRPr="00033231">
        <w:t>habitude</w:t>
      </w:r>
      <w:r>
        <w:t xml:space="preserve">, </w:t>
      </w:r>
      <w:r w:rsidR="00000000" w:rsidRPr="00033231">
        <w:t>il n</w:t>
      </w:r>
      <w:r>
        <w:t>’</w:t>
      </w:r>
      <w:r w:rsidR="00000000" w:rsidRPr="00033231">
        <w:t>est pas pressé</w:t>
      </w:r>
      <w:r>
        <w:t xml:space="preserve">. </w:t>
      </w:r>
      <w:r w:rsidR="00000000" w:rsidRPr="00033231">
        <w:t>Il n</w:t>
      </w:r>
      <w:r>
        <w:t>’</w:t>
      </w:r>
      <w:r w:rsidR="00000000" w:rsidRPr="00033231">
        <w:t xml:space="preserve">aura pas été le maître de </w:t>
      </w:r>
      <w:proofErr w:type="spellStart"/>
      <w:r w:rsidR="00000000" w:rsidRPr="00033231">
        <w:t>Fieldhead</w:t>
      </w:r>
      <w:proofErr w:type="spellEnd"/>
      <w:r w:rsidR="00000000" w:rsidRPr="00033231">
        <w:t xml:space="preserve"> pendant un an</w:t>
      </w:r>
      <w:r>
        <w:t xml:space="preserve">, </w:t>
      </w:r>
      <w:r w:rsidR="00000000" w:rsidRPr="00033231">
        <w:t>que tout le district sentira sa tranquille influence et reconnaîtra sa supériorité modeste</w:t>
      </w:r>
      <w:r>
        <w:t xml:space="preserve">. </w:t>
      </w:r>
      <w:r w:rsidR="00000000" w:rsidRPr="00033231">
        <w:t>On a besoin d</w:t>
      </w:r>
      <w:r>
        <w:t>’</w:t>
      </w:r>
      <w:r w:rsidR="00000000" w:rsidRPr="00033231">
        <w:t>un magistrat</w:t>
      </w:r>
      <w:r>
        <w:t xml:space="preserve">, </w:t>
      </w:r>
      <w:r w:rsidR="00000000" w:rsidRPr="00033231">
        <w:t>et ils l</w:t>
      </w:r>
      <w:r>
        <w:t>’</w:t>
      </w:r>
      <w:r w:rsidR="00000000" w:rsidRPr="00033231">
        <w:t>investiront en temps oppo</w:t>
      </w:r>
      <w:r w:rsidR="00000000" w:rsidRPr="00033231">
        <w:t>r</w:t>
      </w:r>
      <w:r w:rsidR="00000000" w:rsidRPr="00033231">
        <w:t>tun</w:t>
      </w:r>
      <w:r>
        <w:t xml:space="preserve">, </w:t>
      </w:r>
      <w:r w:rsidR="00000000" w:rsidRPr="00033231">
        <w:t>volontairement et sans contrainte</w:t>
      </w:r>
      <w:r>
        <w:t xml:space="preserve">, </w:t>
      </w:r>
      <w:r w:rsidR="00000000" w:rsidRPr="00033231">
        <w:t>de cette fonction</w:t>
      </w:r>
      <w:r>
        <w:t xml:space="preserve">. </w:t>
      </w:r>
      <w:r w:rsidR="00000000" w:rsidRPr="00033231">
        <w:t>Tout le monde admire sa future femme</w:t>
      </w:r>
      <w:r>
        <w:t xml:space="preserve">, </w:t>
      </w:r>
      <w:r w:rsidR="00000000" w:rsidRPr="00033231">
        <w:t>et avec le temps il sera aimé de tout le monde</w:t>
      </w:r>
      <w:r>
        <w:t xml:space="preserve">. </w:t>
      </w:r>
      <w:r w:rsidR="00000000" w:rsidRPr="00033231">
        <w:t>Il est de la pâte que l</w:t>
      </w:r>
      <w:r>
        <w:t>’</w:t>
      </w:r>
      <w:r w:rsidR="00000000" w:rsidRPr="00033231">
        <w:t>on aime généralement</w:t>
      </w:r>
      <w:r>
        <w:t>, « </w:t>
      </w:r>
      <w:r w:rsidR="00000000" w:rsidRPr="00033231">
        <w:t>bon comme le pain</w:t>
      </w:r>
      <w:r>
        <w:t>, »</w:t>
      </w:r>
      <w:r w:rsidR="00000000" w:rsidRPr="00033231">
        <w:t xml:space="preserve"> le pain quotidien</w:t>
      </w:r>
      <w:r>
        <w:t xml:space="preserve">, </w:t>
      </w:r>
      <w:r w:rsidR="00000000" w:rsidRPr="00033231">
        <w:t xml:space="preserve">pour les plus </w:t>
      </w:r>
      <w:r w:rsidR="00000000" w:rsidRPr="00033231">
        <w:lastRenderedPageBreak/>
        <w:t>délicats</w:t>
      </w:r>
      <w:r>
        <w:t xml:space="preserve"> : </w:t>
      </w:r>
      <w:r w:rsidR="00000000" w:rsidRPr="00033231">
        <w:t>bon pour l</w:t>
      </w:r>
      <w:r>
        <w:t>’</w:t>
      </w:r>
      <w:r w:rsidR="00000000" w:rsidRPr="00033231">
        <w:t>enfant et pour le vieillard</w:t>
      </w:r>
      <w:r>
        <w:t xml:space="preserve">, </w:t>
      </w:r>
      <w:r w:rsidR="00000000" w:rsidRPr="00033231">
        <w:t>charitable pour le pauvre</w:t>
      </w:r>
      <w:r>
        <w:t xml:space="preserve">, </w:t>
      </w:r>
      <w:r w:rsidR="00000000" w:rsidRPr="00033231">
        <w:t>il ne portera point ombrage au riche</w:t>
      </w:r>
      <w:r>
        <w:t xml:space="preserve">. </w:t>
      </w:r>
      <w:r w:rsidR="00000000" w:rsidRPr="00033231">
        <w:t>Shirley</w:t>
      </w:r>
      <w:r>
        <w:t xml:space="preserve">, </w:t>
      </w:r>
      <w:r w:rsidR="00000000" w:rsidRPr="00033231">
        <w:t>en dépit de ses c</w:t>
      </w:r>
      <w:r w:rsidR="00000000" w:rsidRPr="00033231">
        <w:t>a</w:t>
      </w:r>
      <w:r w:rsidR="00000000" w:rsidRPr="00033231">
        <w:t>prices et de ses singularités</w:t>
      </w:r>
      <w:r>
        <w:t xml:space="preserve">, </w:t>
      </w:r>
      <w:r w:rsidR="00000000" w:rsidRPr="00033231">
        <w:t>de ses tergiversations et de ses d</w:t>
      </w:r>
      <w:r w:rsidR="00000000" w:rsidRPr="00033231">
        <w:t>é</w:t>
      </w:r>
      <w:r w:rsidR="00000000" w:rsidRPr="00033231">
        <w:t>lais</w:t>
      </w:r>
      <w:r>
        <w:t xml:space="preserve">, </w:t>
      </w:r>
      <w:r w:rsidR="00000000" w:rsidRPr="00033231">
        <w:t>a pour lui un attachement profond</w:t>
      </w:r>
      <w:r>
        <w:t xml:space="preserve">. </w:t>
      </w:r>
      <w:r w:rsidR="00000000" w:rsidRPr="00033231">
        <w:t>Un jour elle le verra aussi universellement aimé qu</w:t>
      </w:r>
      <w:r>
        <w:t>’</w:t>
      </w:r>
      <w:r w:rsidR="00000000" w:rsidRPr="00033231">
        <w:t>elle peut le désirer</w:t>
      </w:r>
      <w:r>
        <w:t xml:space="preserve"> ; </w:t>
      </w:r>
      <w:r w:rsidR="00000000" w:rsidRPr="00033231">
        <w:t>il sera aussi universellement estimé</w:t>
      </w:r>
      <w:r>
        <w:t xml:space="preserve">, </w:t>
      </w:r>
      <w:r w:rsidR="00000000" w:rsidRPr="00033231">
        <w:t>considéré</w:t>
      </w:r>
      <w:r>
        <w:t xml:space="preserve">, </w:t>
      </w:r>
      <w:r w:rsidR="00000000" w:rsidRPr="00033231">
        <w:t>consulté</w:t>
      </w:r>
      <w:r>
        <w:t xml:space="preserve"> ; </w:t>
      </w:r>
      <w:r w:rsidR="00000000" w:rsidRPr="00033231">
        <w:t>on s</w:t>
      </w:r>
      <w:r>
        <w:t>’</w:t>
      </w:r>
      <w:r w:rsidR="00000000" w:rsidRPr="00033231">
        <w:t>en rapportera à lui pour toute chose</w:t>
      </w:r>
      <w:r>
        <w:t xml:space="preserve">, </w:t>
      </w:r>
      <w:r w:rsidR="00000000" w:rsidRPr="00033231">
        <w:t>trop peut-être</w:t>
      </w:r>
      <w:r>
        <w:t xml:space="preserve">. </w:t>
      </w:r>
      <w:r w:rsidR="00000000" w:rsidRPr="00033231">
        <w:t>Son avis sera toujours j</w:t>
      </w:r>
      <w:r w:rsidR="00000000" w:rsidRPr="00033231">
        <w:t>u</w:t>
      </w:r>
      <w:r w:rsidR="00000000" w:rsidRPr="00033231">
        <w:t>dicieux</w:t>
      </w:r>
      <w:r>
        <w:t xml:space="preserve">, </w:t>
      </w:r>
      <w:r w:rsidR="00000000" w:rsidRPr="00033231">
        <w:t>son assistance pleine de bienveillance</w:t>
      </w:r>
      <w:r>
        <w:t xml:space="preserve"> ; </w:t>
      </w:r>
      <w:r w:rsidR="00000000" w:rsidRPr="00033231">
        <w:t>avant qu</w:t>
      </w:r>
      <w:r>
        <w:t>’</w:t>
      </w:r>
      <w:r w:rsidR="00000000" w:rsidRPr="00033231">
        <w:t>il soit peu</w:t>
      </w:r>
      <w:r>
        <w:t xml:space="preserve">, </w:t>
      </w:r>
      <w:r w:rsidR="00000000" w:rsidRPr="00033231">
        <w:t>tous deux lui seront trop demandés</w:t>
      </w:r>
      <w:r>
        <w:t xml:space="preserve"> : </w:t>
      </w:r>
      <w:r w:rsidR="00000000" w:rsidRPr="00033231">
        <w:t>il faudra qu</w:t>
      </w:r>
      <w:r>
        <w:t>’</w:t>
      </w:r>
      <w:r w:rsidR="00000000" w:rsidRPr="00033231">
        <w:t>il impose des restrictions</w:t>
      </w:r>
      <w:r>
        <w:t xml:space="preserve">. </w:t>
      </w:r>
      <w:r w:rsidR="00000000" w:rsidRPr="00033231">
        <w:t>Pour moi</w:t>
      </w:r>
      <w:r>
        <w:t xml:space="preserve">, </w:t>
      </w:r>
      <w:r w:rsidR="00000000" w:rsidRPr="00033231">
        <w:t>si je réussis dans ce que j</w:t>
      </w:r>
      <w:r>
        <w:t>’</w:t>
      </w:r>
      <w:r w:rsidR="00000000" w:rsidRPr="00033231">
        <w:t>ai l</w:t>
      </w:r>
      <w:r>
        <w:t>’</w:t>
      </w:r>
      <w:r w:rsidR="00000000" w:rsidRPr="00033231">
        <w:t>intention de faire</w:t>
      </w:r>
      <w:r>
        <w:t xml:space="preserve">, </w:t>
      </w:r>
      <w:r w:rsidR="00000000" w:rsidRPr="00033231">
        <w:t>mon succès ajoutera à son revenu et à celui de Shirley</w:t>
      </w:r>
      <w:r>
        <w:t xml:space="preserve"> : </w:t>
      </w:r>
      <w:r w:rsidR="00000000" w:rsidRPr="00033231">
        <w:t>je puis doubler la valeur de leur propriété</w:t>
      </w:r>
      <w:r>
        <w:t xml:space="preserve"> ; </w:t>
      </w:r>
      <w:r w:rsidR="00000000" w:rsidRPr="00033231">
        <w:t xml:space="preserve">je puis couvrir le stérile </w:t>
      </w:r>
      <w:proofErr w:type="spellStart"/>
      <w:r w:rsidR="00000000" w:rsidRPr="00033231">
        <w:t>Hollow</w:t>
      </w:r>
      <w:proofErr w:type="spellEnd"/>
      <w:r w:rsidR="00000000" w:rsidRPr="00033231">
        <w:t xml:space="preserve"> de rangées de cottages et de jardins</w:t>
      </w:r>
      <w:r>
        <w:t>.</w:t>
      </w:r>
    </w:p>
    <w:p w14:paraId="42CF82FA" w14:textId="77777777" w:rsidR="004F69D6" w:rsidRDefault="004F69D6" w:rsidP="0021796F">
      <w:r>
        <w:t>— </w:t>
      </w:r>
      <w:r w:rsidR="00000000" w:rsidRPr="00033231">
        <w:t>Robert</w:t>
      </w:r>
      <w:r>
        <w:t xml:space="preserve"> !… </w:t>
      </w:r>
      <w:r w:rsidR="00000000" w:rsidRPr="00033231">
        <w:t>vous défricheriez les taillis</w:t>
      </w:r>
      <w:r>
        <w:t> !</w:t>
      </w:r>
    </w:p>
    <w:p w14:paraId="19CCCBBA" w14:textId="77777777" w:rsidR="004F69D6" w:rsidRDefault="004F69D6" w:rsidP="0021796F">
      <w:r>
        <w:t>— </w:t>
      </w:r>
      <w:r w:rsidR="00000000" w:rsidRPr="00033231">
        <w:t>Le taillis sera du bois à brûler avant que cinq ans se soient écoulés</w:t>
      </w:r>
      <w:r>
        <w:t xml:space="preserve"> ; </w:t>
      </w:r>
      <w:r w:rsidR="00000000" w:rsidRPr="00033231">
        <w:t>la belle et sauvage ravine sera une douce de</w:t>
      </w:r>
      <w:r w:rsidR="00000000" w:rsidRPr="00033231">
        <w:t>s</w:t>
      </w:r>
      <w:r w:rsidR="00000000" w:rsidRPr="00033231">
        <w:t>cente</w:t>
      </w:r>
      <w:r>
        <w:t xml:space="preserve"> ; </w:t>
      </w:r>
      <w:r w:rsidR="00000000" w:rsidRPr="00033231">
        <w:t>la verte terrasse naturelle sera une rue pavée</w:t>
      </w:r>
      <w:r>
        <w:t xml:space="preserve"> ; </w:t>
      </w:r>
      <w:r w:rsidR="00000000" w:rsidRPr="00033231">
        <w:t>il y aura des cottages dans la sombre ravine et des cottages sur la pente stérile</w:t>
      </w:r>
      <w:r>
        <w:t xml:space="preserve"> ; </w:t>
      </w:r>
      <w:r w:rsidR="00000000" w:rsidRPr="00033231">
        <w:t>le dur sentier hérissé de cailloux sera une route unie</w:t>
      </w:r>
      <w:r>
        <w:t xml:space="preserve">, </w:t>
      </w:r>
      <w:r w:rsidR="00000000" w:rsidRPr="00033231">
        <w:t>ferme</w:t>
      </w:r>
      <w:r>
        <w:t xml:space="preserve">, </w:t>
      </w:r>
      <w:r w:rsidR="00000000" w:rsidRPr="00033231">
        <w:t>large et noire</w:t>
      </w:r>
      <w:r>
        <w:t xml:space="preserve">, </w:t>
      </w:r>
      <w:r w:rsidR="00000000" w:rsidRPr="00033231">
        <w:t>formée avec les cendres de ma fabrique</w:t>
      </w:r>
      <w:r>
        <w:t xml:space="preserve"> ; </w:t>
      </w:r>
      <w:r w:rsidR="00000000" w:rsidRPr="00033231">
        <w:t>et ma fabrique</w:t>
      </w:r>
      <w:r>
        <w:t xml:space="preserve">, </w:t>
      </w:r>
      <w:r w:rsidR="00000000" w:rsidRPr="00033231">
        <w:t>Caroline</w:t>
      </w:r>
      <w:r>
        <w:t xml:space="preserve">, </w:t>
      </w:r>
      <w:r w:rsidR="00000000" w:rsidRPr="00033231">
        <w:t>ma fabrique remplira toute la cour a</w:t>
      </w:r>
      <w:r w:rsidR="00000000" w:rsidRPr="00033231">
        <w:t>c</w:t>
      </w:r>
      <w:r w:rsidR="00000000" w:rsidRPr="00033231">
        <w:t>tuelle</w:t>
      </w:r>
      <w:r>
        <w:t>.</w:t>
      </w:r>
    </w:p>
    <w:p w14:paraId="6673B199" w14:textId="77777777" w:rsidR="004F69D6" w:rsidRDefault="004F69D6" w:rsidP="0021796F">
      <w:r>
        <w:t>— </w:t>
      </w:r>
      <w:r w:rsidR="00000000" w:rsidRPr="00033231">
        <w:t>C</w:t>
      </w:r>
      <w:r>
        <w:t>’</w:t>
      </w:r>
      <w:r w:rsidR="00000000" w:rsidRPr="00033231">
        <w:t>est horrible</w:t>
      </w:r>
      <w:r>
        <w:t xml:space="preserve"> ! </w:t>
      </w:r>
      <w:r w:rsidR="00000000" w:rsidRPr="00033231">
        <w:t>vous voulez changer l</w:t>
      </w:r>
      <w:r>
        <w:t>’</w:t>
      </w:r>
      <w:r w:rsidR="00000000" w:rsidRPr="00033231">
        <w:t>air bleu et pur de la campagne pour l</w:t>
      </w:r>
      <w:r>
        <w:t>’</w:t>
      </w:r>
      <w:r w:rsidR="00000000" w:rsidRPr="00033231">
        <w:t xml:space="preserve">atmosphère fumeuse de </w:t>
      </w:r>
      <w:proofErr w:type="spellStart"/>
      <w:r w:rsidR="00000000" w:rsidRPr="00033231">
        <w:t>Stilbro</w:t>
      </w:r>
      <w:proofErr w:type="spellEnd"/>
      <w:r>
        <w:t>’.</w:t>
      </w:r>
    </w:p>
    <w:p w14:paraId="358D06D5" w14:textId="77777777" w:rsidR="004F69D6" w:rsidRDefault="004F69D6" w:rsidP="0021796F">
      <w:r>
        <w:t>— </w:t>
      </w:r>
      <w:r w:rsidR="00000000" w:rsidRPr="00033231">
        <w:t xml:space="preserve">Je veux répandre les eaux du Pactole à travers la vallée de </w:t>
      </w:r>
      <w:proofErr w:type="spellStart"/>
      <w:r w:rsidR="00000000" w:rsidRPr="00033231">
        <w:t>Briarfield</w:t>
      </w:r>
      <w:proofErr w:type="spellEnd"/>
      <w:r>
        <w:t>.</w:t>
      </w:r>
    </w:p>
    <w:p w14:paraId="3F7722C7" w14:textId="77777777" w:rsidR="004F69D6" w:rsidRDefault="004F69D6" w:rsidP="0021796F">
      <w:r>
        <w:t>— </w:t>
      </w:r>
      <w:r w:rsidR="00000000" w:rsidRPr="00033231">
        <w:t>J</w:t>
      </w:r>
      <w:r>
        <w:t>’</w:t>
      </w:r>
      <w:r w:rsidR="00000000" w:rsidRPr="00033231">
        <w:t>aime mille fois mieux le ruisseau</w:t>
      </w:r>
      <w:r>
        <w:t>.</w:t>
      </w:r>
    </w:p>
    <w:p w14:paraId="77CF0039" w14:textId="77777777" w:rsidR="004F69D6" w:rsidRDefault="004F69D6" w:rsidP="0021796F">
      <w:r>
        <w:t>— </w:t>
      </w:r>
      <w:r w:rsidR="00000000" w:rsidRPr="00033231">
        <w:t>J</w:t>
      </w:r>
      <w:r>
        <w:t>’</w:t>
      </w:r>
      <w:r w:rsidR="00000000" w:rsidRPr="00033231">
        <w:t xml:space="preserve">obtiendrai une loi pour enclore le communal de </w:t>
      </w:r>
      <w:proofErr w:type="spellStart"/>
      <w:r w:rsidR="00000000" w:rsidRPr="00033231">
        <w:t>Nunn</w:t>
      </w:r>
      <w:r w:rsidR="00000000" w:rsidRPr="00033231">
        <w:t>e</w:t>
      </w:r>
      <w:r w:rsidR="00000000" w:rsidRPr="00033231">
        <w:t>ly</w:t>
      </w:r>
      <w:proofErr w:type="spellEnd"/>
      <w:r w:rsidR="00000000" w:rsidRPr="00033231">
        <w:t xml:space="preserve"> et le diviser en fermes</w:t>
      </w:r>
      <w:r>
        <w:t>.</w:t>
      </w:r>
    </w:p>
    <w:p w14:paraId="0A4D8FA7" w14:textId="77777777" w:rsidR="004F69D6" w:rsidRDefault="004F69D6" w:rsidP="0021796F">
      <w:r>
        <w:lastRenderedPageBreak/>
        <w:t>— </w:t>
      </w:r>
      <w:r w:rsidR="00000000" w:rsidRPr="00033231">
        <w:t xml:space="preserve">Le marais de </w:t>
      </w:r>
      <w:proofErr w:type="spellStart"/>
      <w:r w:rsidR="00000000" w:rsidRPr="00033231">
        <w:t>Stilbro</w:t>
      </w:r>
      <w:proofErr w:type="spellEnd"/>
      <w:r>
        <w:t>’</w:t>
      </w:r>
      <w:r w:rsidR="00000000" w:rsidRPr="00033231">
        <w:t xml:space="preserve"> vous défie</w:t>
      </w:r>
      <w:r>
        <w:t xml:space="preserve">, </w:t>
      </w:r>
      <w:r w:rsidR="00000000" w:rsidRPr="00033231">
        <w:t>cependant</w:t>
      </w:r>
      <w:r>
        <w:t xml:space="preserve">, </w:t>
      </w:r>
      <w:r w:rsidR="00000000" w:rsidRPr="00033231">
        <w:t>grâce au ciel</w:t>
      </w:r>
      <w:r>
        <w:t xml:space="preserve"> ! </w:t>
      </w:r>
      <w:r w:rsidR="00000000" w:rsidRPr="00033231">
        <w:t xml:space="preserve">Que pourrez-vous faire venir sur la mousse de </w:t>
      </w:r>
      <w:proofErr w:type="spellStart"/>
      <w:r w:rsidR="00000000" w:rsidRPr="00033231">
        <w:t>Bilberry</w:t>
      </w:r>
      <w:proofErr w:type="spellEnd"/>
      <w:r>
        <w:t xml:space="preserve"> ? </w:t>
      </w:r>
      <w:r w:rsidR="00000000" w:rsidRPr="00033231">
        <w:t>Qu</w:t>
      </w:r>
      <w:r>
        <w:t>’</w:t>
      </w:r>
      <w:r w:rsidR="00000000" w:rsidRPr="00033231">
        <w:t xml:space="preserve">est-ce qui fleurira sur </w:t>
      </w:r>
      <w:proofErr w:type="spellStart"/>
      <w:r w:rsidR="00000000" w:rsidRPr="00033231">
        <w:t>Rushedge</w:t>
      </w:r>
      <w:proofErr w:type="spellEnd"/>
      <w:r>
        <w:t> ?</w:t>
      </w:r>
    </w:p>
    <w:p w14:paraId="22383FEC" w14:textId="710DD7BB" w:rsidR="00000000" w:rsidRPr="00033231" w:rsidRDefault="004F69D6" w:rsidP="0021796F">
      <w:r>
        <w:t>— </w:t>
      </w:r>
      <w:r w:rsidR="00000000" w:rsidRPr="00033231">
        <w:t>Caroline</w:t>
      </w:r>
      <w:r>
        <w:t xml:space="preserve">, </w:t>
      </w:r>
      <w:r w:rsidR="00000000" w:rsidRPr="00033231">
        <w:t>les ouvriers sans asile</w:t>
      </w:r>
      <w:r>
        <w:t xml:space="preserve">, </w:t>
      </w:r>
      <w:r w:rsidR="00000000" w:rsidRPr="00033231">
        <w:t>sans pain</w:t>
      </w:r>
      <w:r>
        <w:t xml:space="preserve">, </w:t>
      </w:r>
      <w:r w:rsidR="00000000" w:rsidRPr="00033231">
        <w:t>sans travail</w:t>
      </w:r>
      <w:r>
        <w:t xml:space="preserve">, </w:t>
      </w:r>
      <w:r w:rsidR="00000000" w:rsidRPr="00033231">
        <w:t xml:space="preserve">viendront de loin à la fabrique de </w:t>
      </w:r>
      <w:proofErr w:type="spellStart"/>
      <w:r w:rsidR="00000000" w:rsidRPr="00033231">
        <w:t>Hollow</w:t>
      </w:r>
      <w:proofErr w:type="spellEnd"/>
      <w:r>
        <w:t> ; Joe</w:t>
      </w:r>
      <w:r w:rsidR="00000000" w:rsidRPr="00033231">
        <w:t xml:space="preserve"> Scott leur donn</w:t>
      </w:r>
      <w:r w:rsidR="00000000" w:rsidRPr="00033231">
        <w:t>e</w:t>
      </w:r>
      <w:r w:rsidR="00000000" w:rsidRPr="00033231">
        <w:t>ra de l</w:t>
      </w:r>
      <w:r>
        <w:t>’</w:t>
      </w:r>
      <w:r w:rsidR="00000000" w:rsidRPr="00033231">
        <w:t>ouvrage</w:t>
      </w:r>
      <w:r>
        <w:t xml:space="preserve">, </w:t>
      </w:r>
      <w:r w:rsidR="00000000" w:rsidRPr="00033231">
        <w:t>Louis Moore leur louera une maison</w:t>
      </w:r>
      <w:r>
        <w:t xml:space="preserve">, </w:t>
      </w:r>
      <w:r w:rsidR="00000000" w:rsidRPr="00033231">
        <w:t xml:space="preserve">et </w:t>
      </w:r>
      <w:proofErr w:type="spellStart"/>
      <w:r w:rsidR="00000000" w:rsidRPr="00033231">
        <w:t>mistress</w:t>
      </w:r>
      <w:proofErr w:type="spellEnd"/>
      <w:r w:rsidR="00000000" w:rsidRPr="00033231">
        <w:t xml:space="preserve"> Gill pourvoira à leurs besoins jusqu</w:t>
      </w:r>
      <w:r>
        <w:t>’</w:t>
      </w:r>
      <w:r w:rsidR="00000000" w:rsidRPr="00033231">
        <w:t>au premier jour de paye</w:t>
      </w:r>
      <w:r>
        <w:t>. »</w:t>
      </w:r>
    </w:p>
    <w:p w14:paraId="1B6B1B29" w14:textId="77777777" w:rsidR="004F69D6" w:rsidRDefault="00000000" w:rsidP="0021796F">
      <w:r w:rsidRPr="00033231">
        <w:t>Caroline sourit avec bonheur</w:t>
      </w:r>
      <w:r w:rsidR="004F69D6">
        <w:t>.</w:t>
      </w:r>
    </w:p>
    <w:p w14:paraId="08861633" w14:textId="5C8CAA38" w:rsidR="00000000" w:rsidRPr="00033231" w:rsidRDefault="004F69D6" w:rsidP="0021796F">
      <w:r>
        <w:t>« </w:t>
      </w:r>
      <w:r w:rsidR="00000000" w:rsidRPr="00033231">
        <w:t>Quelle école du dimanche vous allez avoir</w:t>
      </w:r>
      <w:r>
        <w:t xml:space="preserve">, </w:t>
      </w:r>
      <w:r w:rsidR="00000000" w:rsidRPr="00033231">
        <w:t>Cary</w:t>
      </w:r>
      <w:r>
        <w:t xml:space="preserve"> ! </w:t>
      </w:r>
      <w:r w:rsidR="00000000" w:rsidRPr="00033231">
        <w:t>Quelles assemblées vous allez réunir</w:t>
      </w:r>
      <w:r>
        <w:t xml:space="preserve"> ! </w:t>
      </w:r>
      <w:r w:rsidR="00000000" w:rsidRPr="00033231">
        <w:t>Quelles écoles de chaque jour vous</w:t>
      </w:r>
      <w:r>
        <w:t xml:space="preserve">, </w:t>
      </w:r>
      <w:r w:rsidR="00000000" w:rsidRPr="00033231">
        <w:t xml:space="preserve">Shirley et miss </w:t>
      </w:r>
      <w:proofErr w:type="spellStart"/>
      <w:r w:rsidR="00000000" w:rsidRPr="00033231">
        <w:t>Ainley</w:t>
      </w:r>
      <w:proofErr w:type="spellEnd"/>
      <w:r>
        <w:t xml:space="preserve">, </w:t>
      </w:r>
      <w:r w:rsidR="00000000" w:rsidRPr="00033231">
        <w:t>aurez à gouverner</w:t>
      </w:r>
      <w:r>
        <w:t xml:space="preserve">, </w:t>
      </w:r>
      <w:r w:rsidR="00000000" w:rsidRPr="00033231">
        <w:t>à surveiller</w:t>
      </w:r>
      <w:r>
        <w:t xml:space="preserve"> ! </w:t>
      </w:r>
      <w:r w:rsidR="00000000" w:rsidRPr="00033231">
        <w:t>La fabrique trouvera des salaires pour un maître et une maîtresse</w:t>
      </w:r>
      <w:r>
        <w:t xml:space="preserve">, </w:t>
      </w:r>
      <w:r w:rsidR="00000000" w:rsidRPr="00033231">
        <w:t>et le squire et le drapier donneront un festin quatre fois par an</w:t>
      </w:r>
      <w:r>
        <w:t>. »</w:t>
      </w:r>
    </w:p>
    <w:p w14:paraId="7D104D69" w14:textId="77777777" w:rsidR="004F69D6" w:rsidRDefault="00000000" w:rsidP="0021796F">
      <w:r w:rsidRPr="00033231">
        <w:t>Elle lui offrit un baiser muet</w:t>
      </w:r>
      <w:r w:rsidR="004F69D6">
        <w:t xml:space="preserve">, </w:t>
      </w:r>
      <w:r w:rsidRPr="00033231">
        <w:t>baiser dont il prit avantage pour lui en extorquer cent autres</w:t>
      </w:r>
      <w:r w:rsidR="004F69D6">
        <w:t>.</w:t>
      </w:r>
    </w:p>
    <w:p w14:paraId="1153A709" w14:textId="76FDAE30" w:rsidR="00000000" w:rsidRPr="00033231" w:rsidRDefault="004F69D6" w:rsidP="0021796F">
      <w:r>
        <w:t>« </w:t>
      </w:r>
      <w:r w:rsidR="00000000" w:rsidRPr="00033231">
        <w:t>Rêves extravagants</w:t>
      </w:r>
      <w:r>
        <w:t xml:space="preserve"> ! </w:t>
      </w:r>
      <w:r w:rsidR="00000000" w:rsidRPr="00033231">
        <w:t>dit Moore avec un soupir et un so</w:t>
      </w:r>
      <w:r w:rsidR="00000000" w:rsidRPr="00033231">
        <w:t>u</w:t>
      </w:r>
      <w:r w:rsidR="00000000" w:rsidRPr="00033231">
        <w:t>rire</w:t>
      </w:r>
      <w:r>
        <w:t xml:space="preserve"> ; </w:t>
      </w:r>
      <w:r w:rsidR="00000000" w:rsidRPr="00033231">
        <w:t>peut-être cependant en pourrons-nous réaliser quelques-uns</w:t>
      </w:r>
      <w:r>
        <w:t xml:space="preserve">. </w:t>
      </w:r>
      <w:r w:rsidR="00000000" w:rsidRPr="00033231">
        <w:t>Mais la rosée tombe</w:t>
      </w:r>
      <w:r>
        <w:t xml:space="preserve"> : </w:t>
      </w:r>
      <w:proofErr w:type="spellStart"/>
      <w:r w:rsidR="00000000" w:rsidRPr="00033231">
        <w:t>mistress</w:t>
      </w:r>
      <w:proofErr w:type="spellEnd"/>
      <w:r w:rsidR="00000000" w:rsidRPr="00033231">
        <w:t xml:space="preserve"> Moore</w:t>
      </w:r>
      <w:r>
        <w:t xml:space="preserve">, </w:t>
      </w:r>
      <w:r w:rsidR="00000000" w:rsidRPr="00033231">
        <w:t>prenez mon bras</w:t>
      </w:r>
      <w:r>
        <w:t xml:space="preserve">, </w:t>
      </w:r>
      <w:r w:rsidR="00000000" w:rsidRPr="00033231">
        <w:t>nous allons rentrer</w:t>
      </w:r>
      <w:r>
        <w:t>. »</w:t>
      </w:r>
    </w:p>
    <w:p w14:paraId="67541ADA" w14:textId="77777777" w:rsidR="004F69D6" w:rsidRDefault="00000000" w:rsidP="0021796F">
      <w:r w:rsidRPr="00033231">
        <w:t>Nous sommes en août</w:t>
      </w:r>
      <w:r w:rsidR="004F69D6">
        <w:t xml:space="preserve"> : </w:t>
      </w:r>
      <w:r w:rsidRPr="00033231">
        <w:t>les cloches retentissent encore</w:t>
      </w:r>
      <w:r w:rsidR="004F69D6">
        <w:t xml:space="preserve">, </w:t>
      </w:r>
      <w:r w:rsidRPr="00033231">
        <w:t>non-seulement à travers le Yorkshire</w:t>
      </w:r>
      <w:r w:rsidR="004F69D6">
        <w:t xml:space="preserve">, </w:t>
      </w:r>
      <w:r w:rsidRPr="00033231">
        <w:t>mais aussi à travers l</w:t>
      </w:r>
      <w:r w:rsidR="004F69D6">
        <w:t>’</w:t>
      </w:r>
      <w:r w:rsidRPr="00033231">
        <w:t>Angleterre</w:t>
      </w:r>
      <w:r w:rsidR="004F69D6">
        <w:t xml:space="preserve">. </w:t>
      </w:r>
      <w:r w:rsidRPr="00033231">
        <w:t>D</w:t>
      </w:r>
      <w:r w:rsidR="004F69D6">
        <w:t>’</w:t>
      </w:r>
      <w:r w:rsidRPr="00033231">
        <w:t>Espagne la voix de la trompette a sonné lon</w:t>
      </w:r>
      <w:r w:rsidRPr="00033231">
        <w:t>g</w:t>
      </w:r>
      <w:r w:rsidRPr="00033231">
        <w:t>temps</w:t>
      </w:r>
      <w:r w:rsidR="004F69D6">
        <w:t xml:space="preserve"> ; </w:t>
      </w:r>
      <w:r w:rsidRPr="00033231">
        <w:t>elle devient de plus en plus retentissante</w:t>
      </w:r>
      <w:r w:rsidR="004F69D6">
        <w:t xml:space="preserve"> ; </w:t>
      </w:r>
      <w:r w:rsidRPr="00033231">
        <w:t>elle proclame Salamanque gagnée</w:t>
      </w:r>
      <w:r w:rsidR="004F69D6">
        <w:t xml:space="preserve">. </w:t>
      </w:r>
      <w:r w:rsidRPr="00033231">
        <w:t xml:space="preserve">Ce soir-là </w:t>
      </w:r>
      <w:proofErr w:type="spellStart"/>
      <w:r w:rsidRPr="00033231">
        <w:t>Briarfield</w:t>
      </w:r>
      <w:proofErr w:type="spellEnd"/>
      <w:r w:rsidRPr="00033231">
        <w:t xml:space="preserve"> doit être illuminé</w:t>
      </w:r>
      <w:r w:rsidR="004F69D6">
        <w:t xml:space="preserve">. </w:t>
      </w:r>
      <w:r w:rsidRPr="00033231">
        <w:t xml:space="preserve">Ce jour-là tous les fermiers du domaine de </w:t>
      </w:r>
      <w:proofErr w:type="spellStart"/>
      <w:r w:rsidRPr="00033231">
        <w:t>Briarfield</w:t>
      </w:r>
      <w:proofErr w:type="spellEnd"/>
      <w:r w:rsidRPr="00033231">
        <w:t xml:space="preserve"> dînent e</w:t>
      </w:r>
      <w:r w:rsidRPr="00033231">
        <w:t>n</w:t>
      </w:r>
      <w:r w:rsidRPr="00033231">
        <w:t>semble</w:t>
      </w:r>
      <w:r w:rsidR="004F69D6">
        <w:t xml:space="preserve"> ; </w:t>
      </w:r>
      <w:r w:rsidRPr="00033231">
        <w:t xml:space="preserve">les ouvriers de la fabrique de </w:t>
      </w:r>
      <w:proofErr w:type="spellStart"/>
      <w:r w:rsidRPr="00033231">
        <w:t>Hollow</w:t>
      </w:r>
      <w:proofErr w:type="spellEnd"/>
      <w:r w:rsidRPr="00033231">
        <w:t xml:space="preserve"> seront réunis pour un semblable objet</w:t>
      </w:r>
      <w:r w:rsidR="004F69D6">
        <w:t xml:space="preserve">. </w:t>
      </w:r>
      <w:r w:rsidRPr="00033231">
        <w:t>Les écoles ont une grande fête</w:t>
      </w:r>
      <w:r w:rsidR="004F69D6">
        <w:t xml:space="preserve">. </w:t>
      </w:r>
      <w:r w:rsidRPr="00033231">
        <w:t>Le m</w:t>
      </w:r>
      <w:r w:rsidRPr="00033231">
        <w:t>a</w:t>
      </w:r>
      <w:r w:rsidRPr="00033231">
        <w:t>tin</w:t>
      </w:r>
      <w:r w:rsidR="004F69D6">
        <w:t xml:space="preserve">, </w:t>
      </w:r>
      <w:r w:rsidRPr="00033231">
        <w:t>deux mariages ont été célébrés dans l</w:t>
      </w:r>
      <w:r w:rsidR="004F69D6">
        <w:t>’</w:t>
      </w:r>
      <w:r w:rsidRPr="00033231">
        <w:t xml:space="preserve">église de </w:t>
      </w:r>
      <w:proofErr w:type="spellStart"/>
      <w:r w:rsidRPr="00033231">
        <w:lastRenderedPageBreak/>
        <w:t>Briarfield</w:t>
      </w:r>
      <w:proofErr w:type="spellEnd"/>
      <w:r w:rsidR="004F69D6">
        <w:t xml:space="preserve"> : </w:t>
      </w:r>
      <w:r w:rsidRPr="00033231">
        <w:t>celui de Louis Gérard Moore</w:t>
      </w:r>
      <w:r w:rsidR="004F69D6">
        <w:t xml:space="preserve">, </w:t>
      </w:r>
      <w:r w:rsidRPr="00033231">
        <w:t>Esq</w:t>
      </w:r>
      <w:r w:rsidR="004F69D6">
        <w:t xml:space="preserve">., </w:t>
      </w:r>
      <w:r w:rsidRPr="00033231">
        <w:t>avec Shirley</w:t>
      </w:r>
      <w:r w:rsidR="004F69D6">
        <w:t xml:space="preserve">, </w:t>
      </w:r>
      <w:r w:rsidRPr="00033231">
        <w:t>fille de feu Charles Cave</w:t>
      </w:r>
      <w:r w:rsidR="004F69D6">
        <w:t xml:space="preserve">, </w:t>
      </w:r>
      <w:r w:rsidRPr="00033231">
        <w:t xml:space="preserve">de </w:t>
      </w:r>
      <w:proofErr w:type="spellStart"/>
      <w:r w:rsidRPr="00033231">
        <w:t>Fieldhead</w:t>
      </w:r>
      <w:proofErr w:type="spellEnd"/>
      <w:r w:rsidR="004F69D6">
        <w:t xml:space="preserve">, </w:t>
      </w:r>
      <w:r w:rsidRPr="00033231">
        <w:t>et celui de Robert Gérard Moore</w:t>
      </w:r>
      <w:r w:rsidR="004F69D6">
        <w:t xml:space="preserve">, </w:t>
      </w:r>
      <w:r w:rsidRPr="00033231">
        <w:t xml:space="preserve">de la fabrique de </w:t>
      </w:r>
      <w:proofErr w:type="spellStart"/>
      <w:r w:rsidRPr="00033231">
        <w:t>Hollow</w:t>
      </w:r>
      <w:proofErr w:type="spellEnd"/>
      <w:r w:rsidR="004F69D6">
        <w:t xml:space="preserve">, </w:t>
      </w:r>
      <w:r w:rsidRPr="00033231">
        <w:t>avec Caroline</w:t>
      </w:r>
      <w:r w:rsidR="004F69D6">
        <w:t xml:space="preserve">, </w:t>
      </w:r>
      <w:r w:rsidRPr="00033231">
        <w:t xml:space="preserve">nièce du Révérend </w:t>
      </w:r>
      <w:proofErr w:type="spellStart"/>
      <w:r w:rsidRPr="00033231">
        <w:t>Ma</w:t>
      </w:r>
      <w:r w:rsidRPr="00033231">
        <w:t>t</w:t>
      </w:r>
      <w:r w:rsidRPr="00033231">
        <w:t>thewson</w:t>
      </w:r>
      <w:proofErr w:type="spellEnd"/>
      <w:r w:rsidRPr="00033231">
        <w:t xml:space="preserve"> </w:t>
      </w:r>
      <w:proofErr w:type="spellStart"/>
      <w:r w:rsidRPr="00033231">
        <w:t>Helstone</w:t>
      </w:r>
      <w:proofErr w:type="spellEnd"/>
      <w:r w:rsidR="004F69D6">
        <w:t xml:space="preserve">, </w:t>
      </w:r>
      <w:r w:rsidRPr="00033231">
        <w:t xml:space="preserve">maître </w:t>
      </w:r>
      <w:proofErr w:type="spellStart"/>
      <w:r w:rsidRPr="00033231">
        <w:t>es</w:t>
      </w:r>
      <w:proofErr w:type="spellEnd"/>
      <w:r w:rsidRPr="00033231">
        <w:t xml:space="preserve"> arts</w:t>
      </w:r>
      <w:r w:rsidR="004F69D6">
        <w:t xml:space="preserve">, </w:t>
      </w:r>
      <w:r w:rsidRPr="00033231">
        <w:t xml:space="preserve">recteur de </w:t>
      </w:r>
      <w:proofErr w:type="spellStart"/>
      <w:r w:rsidRPr="00033231">
        <w:t>Briarfield</w:t>
      </w:r>
      <w:proofErr w:type="spellEnd"/>
      <w:r w:rsidR="004F69D6">
        <w:t>.</w:t>
      </w:r>
    </w:p>
    <w:p w14:paraId="5C9B0E67" w14:textId="79A6EB1E" w:rsidR="004F69D6" w:rsidRDefault="00000000" w:rsidP="0021796F">
      <w:r w:rsidRPr="00033231">
        <w:t xml:space="preserve">Le premier de ces mariages a été célébré par </w:t>
      </w:r>
      <w:r w:rsidR="004F69D6">
        <w:t>M. </w:t>
      </w:r>
      <w:proofErr w:type="spellStart"/>
      <w:r w:rsidRPr="00033231">
        <w:t>Helstone</w:t>
      </w:r>
      <w:proofErr w:type="spellEnd"/>
      <w:r w:rsidR="004F69D6">
        <w:t xml:space="preserve">, </w:t>
      </w:r>
      <w:r w:rsidRPr="00033231">
        <w:t>Hiram Yorke</w:t>
      </w:r>
      <w:r w:rsidR="004F69D6">
        <w:t xml:space="preserve">, </w:t>
      </w:r>
      <w:r w:rsidRPr="00033231">
        <w:t xml:space="preserve">squire de </w:t>
      </w:r>
      <w:proofErr w:type="spellStart"/>
      <w:r w:rsidRPr="00033231">
        <w:t>Briarmains</w:t>
      </w:r>
      <w:proofErr w:type="spellEnd"/>
      <w:r w:rsidR="004F69D6">
        <w:t xml:space="preserve">, </w:t>
      </w:r>
      <w:r w:rsidRPr="00033231">
        <w:t>conduisant la fiancée</w:t>
      </w:r>
      <w:r w:rsidR="004F69D6">
        <w:t xml:space="preserve"> ; </w:t>
      </w:r>
      <w:r w:rsidRPr="00033231">
        <w:t>le second</w:t>
      </w:r>
      <w:r w:rsidR="004F69D6">
        <w:t xml:space="preserve">, </w:t>
      </w:r>
      <w:r w:rsidRPr="00033231">
        <w:t xml:space="preserve">par </w:t>
      </w:r>
      <w:r w:rsidR="004F69D6">
        <w:t>M. </w:t>
      </w:r>
      <w:r w:rsidRPr="00033231">
        <w:t>Hall</w:t>
      </w:r>
      <w:r w:rsidR="004F69D6">
        <w:t xml:space="preserve">, </w:t>
      </w:r>
      <w:r w:rsidRPr="00033231">
        <w:t xml:space="preserve">curé de </w:t>
      </w:r>
      <w:proofErr w:type="spellStart"/>
      <w:r w:rsidRPr="00033231">
        <w:t>Nunnely</w:t>
      </w:r>
      <w:proofErr w:type="spellEnd"/>
      <w:r w:rsidR="004F69D6">
        <w:t xml:space="preserve">. </w:t>
      </w:r>
      <w:r w:rsidRPr="00033231">
        <w:t>Parmi les invités</w:t>
      </w:r>
      <w:r w:rsidR="004F69D6">
        <w:t xml:space="preserve">, </w:t>
      </w:r>
      <w:r w:rsidRPr="00033231">
        <w:t>les plus remarquables personnages étaient les deux jeunes garçons d</w:t>
      </w:r>
      <w:r w:rsidR="004F69D6">
        <w:t>’</w:t>
      </w:r>
      <w:r w:rsidRPr="00033231">
        <w:t>honneur</w:t>
      </w:r>
      <w:r w:rsidR="004F69D6">
        <w:t xml:space="preserve">, </w:t>
      </w:r>
      <w:r w:rsidRPr="00033231">
        <w:t xml:space="preserve">Henry </w:t>
      </w:r>
      <w:proofErr w:type="spellStart"/>
      <w:r w:rsidRPr="00033231">
        <w:t>Sympson</w:t>
      </w:r>
      <w:proofErr w:type="spellEnd"/>
      <w:r w:rsidRPr="00033231">
        <w:t xml:space="preserve"> et Martin Yorke</w:t>
      </w:r>
      <w:r w:rsidR="004F69D6">
        <w:t>.</w:t>
      </w:r>
    </w:p>
    <w:p w14:paraId="4ACB1BAE" w14:textId="1C29F056" w:rsidR="004F69D6" w:rsidRDefault="00000000" w:rsidP="0021796F">
      <w:r w:rsidRPr="00033231">
        <w:t xml:space="preserve">Je suppose que les prophéties de </w:t>
      </w:r>
      <w:r w:rsidR="004F69D6">
        <w:t>M. </w:t>
      </w:r>
      <w:r w:rsidRPr="00033231">
        <w:t>Moore se réalisèrent</w:t>
      </w:r>
      <w:r w:rsidR="004F69D6">
        <w:t xml:space="preserve">, </w:t>
      </w:r>
      <w:r w:rsidRPr="00033231">
        <w:t>du moins en partie</w:t>
      </w:r>
      <w:r w:rsidR="004F69D6">
        <w:t xml:space="preserve">. </w:t>
      </w:r>
      <w:r w:rsidRPr="00033231">
        <w:t>L</w:t>
      </w:r>
      <w:r w:rsidR="004F69D6">
        <w:t>’</w:t>
      </w:r>
      <w:r w:rsidRPr="00033231">
        <w:t xml:space="preserve">autre jour je passais près de </w:t>
      </w:r>
      <w:proofErr w:type="spellStart"/>
      <w:r w:rsidRPr="00033231">
        <w:t>Hollow</w:t>
      </w:r>
      <w:proofErr w:type="spellEnd"/>
      <w:r w:rsidR="004F69D6">
        <w:t xml:space="preserve">, </w:t>
      </w:r>
      <w:r w:rsidRPr="00033231">
        <w:t>que la tradition dit avoir autrefois été vert</w:t>
      </w:r>
      <w:r w:rsidR="004F69D6">
        <w:t xml:space="preserve">, </w:t>
      </w:r>
      <w:r w:rsidRPr="00033231">
        <w:t>solitaire et sauvage</w:t>
      </w:r>
      <w:r w:rsidR="004F69D6">
        <w:t xml:space="preserve"> ; </w:t>
      </w:r>
      <w:r w:rsidRPr="00033231">
        <w:t>là je vis le corps des rêves du manufacturier</w:t>
      </w:r>
      <w:r w:rsidR="004F69D6">
        <w:t xml:space="preserve">, </w:t>
      </w:r>
      <w:r w:rsidRPr="00033231">
        <w:t>une jolie maison en pierres et en briques</w:t>
      </w:r>
      <w:r w:rsidR="004F69D6">
        <w:t xml:space="preserve">, </w:t>
      </w:r>
      <w:r w:rsidRPr="00033231">
        <w:t>la grande route formée de cendres noires</w:t>
      </w:r>
      <w:r w:rsidR="004F69D6">
        <w:t xml:space="preserve">, </w:t>
      </w:r>
      <w:r w:rsidRPr="00033231">
        <w:t>les cottages et les jardins</w:t>
      </w:r>
      <w:r w:rsidR="004F69D6">
        <w:t xml:space="preserve"> ; </w:t>
      </w:r>
      <w:r w:rsidRPr="00033231">
        <w:t>là je vis une puissante fabrique</w:t>
      </w:r>
      <w:r w:rsidR="004F69D6">
        <w:t xml:space="preserve">, </w:t>
      </w:r>
      <w:r w:rsidRPr="00033231">
        <w:t>et une cheminée ambitieuse comme la tour de Babel</w:t>
      </w:r>
      <w:r w:rsidR="004F69D6">
        <w:t xml:space="preserve">. </w:t>
      </w:r>
      <w:r w:rsidRPr="00033231">
        <w:t>À mon r</w:t>
      </w:r>
      <w:r w:rsidRPr="00033231">
        <w:t>e</w:t>
      </w:r>
      <w:r w:rsidRPr="00033231">
        <w:t>tour</w:t>
      </w:r>
      <w:r w:rsidR="004F69D6">
        <w:t xml:space="preserve">, </w:t>
      </w:r>
      <w:r w:rsidRPr="00033231">
        <w:t>je dis à ma vieille femme de ménage où j</w:t>
      </w:r>
      <w:r w:rsidR="004F69D6">
        <w:t>’</w:t>
      </w:r>
      <w:r w:rsidRPr="00033231">
        <w:t>étais allé</w:t>
      </w:r>
      <w:r w:rsidR="004F69D6">
        <w:t>.</w:t>
      </w:r>
    </w:p>
    <w:p w14:paraId="105AD550" w14:textId="77777777" w:rsidR="004F69D6" w:rsidRDefault="004F69D6" w:rsidP="0021796F">
      <w:r>
        <w:t>« </w:t>
      </w:r>
      <w:r w:rsidR="00000000" w:rsidRPr="00033231">
        <w:t>Ah</w:t>
      </w:r>
      <w:r>
        <w:t xml:space="preserve"> ! </w:t>
      </w:r>
      <w:r w:rsidR="00000000" w:rsidRPr="00033231">
        <w:t>dit-elle</w:t>
      </w:r>
      <w:r>
        <w:t xml:space="preserve">, </w:t>
      </w:r>
      <w:r w:rsidR="00000000" w:rsidRPr="00033231">
        <w:t>le monde a de singuliers changements</w:t>
      </w:r>
      <w:r>
        <w:t xml:space="preserve">. </w:t>
      </w:r>
      <w:r w:rsidR="00000000" w:rsidRPr="00033231">
        <w:t>Je me rappelle avoir vu bâtir le vieux moulin</w:t>
      </w:r>
      <w:r>
        <w:t xml:space="preserve">, </w:t>
      </w:r>
      <w:r w:rsidR="00000000" w:rsidRPr="00033231">
        <w:t>le premier qui fut construit dans tout le district</w:t>
      </w:r>
      <w:r>
        <w:t xml:space="preserve"> ; </w:t>
      </w:r>
      <w:r w:rsidR="00000000" w:rsidRPr="00033231">
        <w:t>puis je me souviens aussi de l</w:t>
      </w:r>
      <w:r>
        <w:t>’</w:t>
      </w:r>
      <w:r w:rsidR="00000000" w:rsidRPr="00033231">
        <w:t>avoir vu jeter par terre</w:t>
      </w:r>
      <w:r>
        <w:t xml:space="preserve">, </w:t>
      </w:r>
      <w:r w:rsidR="00000000" w:rsidRPr="00033231">
        <w:t>et d</w:t>
      </w:r>
      <w:r>
        <w:t>’</w:t>
      </w:r>
      <w:r w:rsidR="00000000" w:rsidRPr="00033231">
        <w:t>être allée avec mes compagnes voir poser la première pierre du nouveau</w:t>
      </w:r>
      <w:r>
        <w:t xml:space="preserve">. </w:t>
      </w:r>
      <w:r w:rsidR="00000000" w:rsidRPr="00033231">
        <w:t>Les deux messieurs Moore firent grand étalage en cette occasion</w:t>
      </w:r>
      <w:r>
        <w:t xml:space="preserve"> ; </w:t>
      </w:r>
      <w:r w:rsidR="00000000" w:rsidRPr="00033231">
        <w:t>ils étaient là</w:t>
      </w:r>
      <w:r>
        <w:t xml:space="preserve">, </w:t>
      </w:r>
      <w:r w:rsidR="00000000" w:rsidRPr="00033231">
        <w:t>et il y avait une grande quantité de beau monde</w:t>
      </w:r>
      <w:r>
        <w:t xml:space="preserve"> ; </w:t>
      </w:r>
      <w:r w:rsidR="00000000" w:rsidRPr="00033231">
        <w:t>leurs deux ladies y étaient aussi</w:t>
      </w:r>
      <w:r>
        <w:t xml:space="preserve"> ; </w:t>
      </w:r>
      <w:r w:rsidR="00000000" w:rsidRPr="00033231">
        <w:t>elles paraissaient jolies et magnifiques</w:t>
      </w:r>
      <w:r>
        <w:t xml:space="preserve">, </w:t>
      </w:r>
      <w:r w:rsidR="00000000" w:rsidRPr="00033231">
        <w:t xml:space="preserve">mais la plus splendide était </w:t>
      </w:r>
      <w:proofErr w:type="spellStart"/>
      <w:r w:rsidR="00000000" w:rsidRPr="00033231">
        <w:t>mistress</w:t>
      </w:r>
      <w:proofErr w:type="spellEnd"/>
      <w:r w:rsidR="00000000" w:rsidRPr="00033231">
        <w:t xml:space="preserve"> Louis</w:t>
      </w:r>
      <w:r>
        <w:t xml:space="preserve"> : </w:t>
      </w:r>
      <w:r w:rsidR="00000000" w:rsidRPr="00033231">
        <w:t>elle portait toujours de si belles robes</w:t>
      </w:r>
      <w:r>
        <w:t xml:space="preserve"> ! </w:t>
      </w:r>
      <w:proofErr w:type="spellStart"/>
      <w:r w:rsidR="00000000" w:rsidRPr="00033231">
        <w:t>Mistress</w:t>
      </w:r>
      <w:proofErr w:type="spellEnd"/>
      <w:r w:rsidR="00000000" w:rsidRPr="00033231">
        <w:t xml:space="preserve"> Robert était plus simple</w:t>
      </w:r>
      <w:r>
        <w:t xml:space="preserve">. </w:t>
      </w:r>
      <w:proofErr w:type="spellStart"/>
      <w:r w:rsidR="00000000" w:rsidRPr="00033231">
        <w:t>Mistress</w:t>
      </w:r>
      <w:proofErr w:type="spellEnd"/>
      <w:r w:rsidR="00000000" w:rsidRPr="00033231">
        <w:t xml:space="preserve"> Louis so</w:t>
      </w:r>
      <w:r w:rsidR="00000000" w:rsidRPr="00033231">
        <w:t>u</w:t>
      </w:r>
      <w:r w:rsidR="00000000" w:rsidRPr="00033231">
        <w:t>riait en parlant</w:t>
      </w:r>
      <w:r>
        <w:t xml:space="preserve"> : </w:t>
      </w:r>
      <w:r w:rsidR="00000000" w:rsidRPr="00033231">
        <w:t>elle avait l</w:t>
      </w:r>
      <w:r>
        <w:t>’</w:t>
      </w:r>
      <w:r w:rsidR="00000000" w:rsidRPr="00033231">
        <w:t>air heureuse</w:t>
      </w:r>
      <w:r>
        <w:t xml:space="preserve">, </w:t>
      </w:r>
      <w:r w:rsidR="00000000" w:rsidRPr="00033231">
        <w:t>contente et bonne</w:t>
      </w:r>
      <w:r>
        <w:t xml:space="preserve"> ; </w:t>
      </w:r>
      <w:r w:rsidR="00000000" w:rsidRPr="00033231">
        <w:t xml:space="preserve">mais elle avait des yeux qui vous </w:t>
      </w:r>
      <w:r w:rsidR="00000000" w:rsidRPr="00033231">
        <w:lastRenderedPageBreak/>
        <w:t>traversaient le corps</w:t>
      </w:r>
      <w:r>
        <w:t xml:space="preserve">. </w:t>
      </w:r>
      <w:r w:rsidR="00000000" w:rsidRPr="00033231">
        <w:t>Il n</w:t>
      </w:r>
      <w:r>
        <w:t>’</w:t>
      </w:r>
      <w:r w:rsidR="00000000" w:rsidRPr="00033231">
        <w:t>y a plus de ladies comme celles-là de nos jours</w:t>
      </w:r>
      <w:r>
        <w:t>.</w:t>
      </w:r>
    </w:p>
    <w:p w14:paraId="6F332825" w14:textId="77777777" w:rsidR="004F69D6" w:rsidRDefault="004F69D6" w:rsidP="0021796F">
      <w:r>
        <w:t>— </w:t>
      </w:r>
      <w:r w:rsidR="00000000" w:rsidRPr="00033231">
        <w:t xml:space="preserve">Comment était </w:t>
      </w:r>
      <w:proofErr w:type="spellStart"/>
      <w:r w:rsidR="00000000" w:rsidRPr="00033231">
        <w:t>Hollow</w:t>
      </w:r>
      <w:proofErr w:type="spellEnd"/>
      <w:r w:rsidR="00000000" w:rsidRPr="00033231">
        <w:t xml:space="preserve"> à cette époque</w:t>
      </w:r>
      <w:r>
        <w:t xml:space="preserve">, </w:t>
      </w:r>
      <w:r w:rsidR="00000000" w:rsidRPr="00033231">
        <w:t>Marthe</w:t>
      </w:r>
      <w:r>
        <w:t> ?</w:t>
      </w:r>
    </w:p>
    <w:p w14:paraId="19884F9C" w14:textId="07B6143D" w:rsidR="00000000" w:rsidRPr="00033231" w:rsidRDefault="004F69D6" w:rsidP="0021796F">
      <w:r>
        <w:t>— </w:t>
      </w:r>
      <w:r w:rsidR="00000000" w:rsidRPr="00033231">
        <w:t>Différent de ce qu</w:t>
      </w:r>
      <w:r>
        <w:t>’</w:t>
      </w:r>
      <w:r w:rsidR="00000000" w:rsidRPr="00033231">
        <w:t>il est maintenant</w:t>
      </w:r>
      <w:r>
        <w:t xml:space="preserve">. </w:t>
      </w:r>
      <w:r w:rsidR="00000000" w:rsidRPr="00033231">
        <w:t>Mais je l</w:t>
      </w:r>
      <w:r>
        <w:t>’</w:t>
      </w:r>
      <w:r w:rsidR="00000000" w:rsidRPr="00033231">
        <w:t>ai vu bien plus différent encore</w:t>
      </w:r>
      <w:r>
        <w:t xml:space="preserve">, </w:t>
      </w:r>
      <w:r w:rsidR="00000000" w:rsidRPr="00033231">
        <w:t>lorsqu</w:t>
      </w:r>
      <w:r>
        <w:t>’</w:t>
      </w:r>
      <w:r w:rsidR="00000000" w:rsidRPr="00033231">
        <w:t>il n</w:t>
      </w:r>
      <w:r>
        <w:t>’</w:t>
      </w:r>
      <w:r w:rsidR="00000000" w:rsidRPr="00033231">
        <w:t>y avait ni moulin</w:t>
      </w:r>
      <w:r>
        <w:t xml:space="preserve">, </w:t>
      </w:r>
      <w:r w:rsidR="00000000" w:rsidRPr="00033231">
        <w:t>ni cottages</w:t>
      </w:r>
      <w:r>
        <w:t xml:space="preserve">, </w:t>
      </w:r>
      <w:r w:rsidR="00000000" w:rsidRPr="00033231">
        <w:t>ni maisons</w:t>
      </w:r>
      <w:r>
        <w:t xml:space="preserve">, </w:t>
      </w:r>
      <w:r w:rsidR="00000000" w:rsidRPr="00033231">
        <w:t xml:space="preserve">excepté </w:t>
      </w:r>
      <w:proofErr w:type="spellStart"/>
      <w:r w:rsidR="00000000" w:rsidRPr="00033231">
        <w:t>Fieldhead</w:t>
      </w:r>
      <w:proofErr w:type="spellEnd"/>
      <w:r>
        <w:t xml:space="preserve">, </w:t>
      </w:r>
      <w:r w:rsidR="00000000" w:rsidRPr="00033231">
        <w:t>à deux milles de distance</w:t>
      </w:r>
      <w:r>
        <w:t xml:space="preserve">. </w:t>
      </w:r>
      <w:r w:rsidR="00000000" w:rsidRPr="00033231">
        <w:t>Je me rappelle qu</w:t>
      </w:r>
      <w:r>
        <w:t>’</w:t>
      </w:r>
      <w:r w:rsidR="00000000" w:rsidRPr="00033231">
        <w:t>un soir d</w:t>
      </w:r>
      <w:r>
        <w:t>’</w:t>
      </w:r>
      <w:r w:rsidR="00000000" w:rsidRPr="00033231">
        <w:t>été</w:t>
      </w:r>
      <w:r>
        <w:t xml:space="preserve">, </w:t>
      </w:r>
      <w:r w:rsidR="00000000" w:rsidRPr="00033231">
        <w:t>il y a de cela cinquante ans</w:t>
      </w:r>
      <w:r>
        <w:t xml:space="preserve">, </w:t>
      </w:r>
      <w:r w:rsidR="00000000" w:rsidRPr="00033231">
        <w:t>ma mère revint à la maison à l</w:t>
      </w:r>
      <w:r>
        <w:t>’</w:t>
      </w:r>
      <w:r w:rsidR="00000000" w:rsidRPr="00033231">
        <w:t>entrée de la nuit</w:t>
      </w:r>
      <w:r>
        <w:t xml:space="preserve">, </w:t>
      </w:r>
      <w:r w:rsidR="00000000" w:rsidRPr="00033231">
        <w:t>tout effarée</w:t>
      </w:r>
      <w:r>
        <w:t xml:space="preserve">, </w:t>
      </w:r>
      <w:r w:rsidR="00000000" w:rsidRPr="00033231">
        <w:t>disant qu</w:t>
      </w:r>
      <w:r>
        <w:t>’</w:t>
      </w:r>
      <w:r w:rsidR="00000000" w:rsidRPr="00033231">
        <w:t xml:space="preserve">elle venait de voir une fée dans le creux de </w:t>
      </w:r>
      <w:proofErr w:type="spellStart"/>
      <w:r w:rsidR="00000000" w:rsidRPr="00033231">
        <w:t>Fieldhead</w:t>
      </w:r>
      <w:proofErr w:type="spellEnd"/>
      <w:r>
        <w:t xml:space="preserve"> ; </w:t>
      </w:r>
      <w:r w:rsidR="00000000" w:rsidRPr="00033231">
        <w:t>et ce fut la dernière fée que l</w:t>
      </w:r>
      <w:r>
        <w:t>’</w:t>
      </w:r>
      <w:r w:rsidR="00000000" w:rsidRPr="00033231">
        <w:t>on vit dans ce pays-ci</w:t>
      </w:r>
      <w:r>
        <w:t xml:space="preserve"> (</w:t>
      </w:r>
      <w:r w:rsidR="00000000" w:rsidRPr="00033231">
        <w:t>quoique l</w:t>
      </w:r>
      <w:r>
        <w:t>’</w:t>
      </w:r>
      <w:r w:rsidR="00000000" w:rsidRPr="00033231">
        <w:t>on ait dit plusieurs fois en avoir vu ailleurs depuis cinquante ans</w:t>
      </w:r>
      <w:r>
        <w:t xml:space="preserve">). </w:t>
      </w:r>
      <w:r w:rsidR="00000000" w:rsidRPr="00033231">
        <w:t>C</w:t>
      </w:r>
      <w:r>
        <w:t>’</w:t>
      </w:r>
      <w:r w:rsidR="00000000" w:rsidRPr="00033231">
        <w:t>était un endroit très-désert</w:t>
      </w:r>
      <w:r>
        <w:t xml:space="preserve">, </w:t>
      </w:r>
      <w:r w:rsidR="00000000" w:rsidRPr="00033231">
        <w:t>et un joli endroit</w:t>
      </w:r>
      <w:r>
        <w:t xml:space="preserve">, </w:t>
      </w:r>
      <w:r w:rsidR="00000000" w:rsidRPr="00033231">
        <w:t>couvert de ch</w:t>
      </w:r>
      <w:r w:rsidR="00000000" w:rsidRPr="00033231">
        <w:t>ê</w:t>
      </w:r>
      <w:r w:rsidR="00000000" w:rsidRPr="00033231">
        <w:t>nes et de noyers</w:t>
      </w:r>
      <w:r>
        <w:t xml:space="preserve">. </w:t>
      </w:r>
      <w:r w:rsidR="00000000" w:rsidRPr="00033231">
        <w:t>Il est bien changé maintenant</w:t>
      </w:r>
      <w:r>
        <w:t>. »</w:t>
      </w:r>
    </w:p>
    <w:p w14:paraId="1DE8AAAC" w14:textId="77777777" w:rsidR="004F69D6" w:rsidRDefault="00000000" w:rsidP="0021796F">
      <w:r w:rsidRPr="00033231">
        <w:t>Mon histoire est dite</w:t>
      </w:r>
      <w:r w:rsidR="004F69D6">
        <w:t xml:space="preserve">. </w:t>
      </w:r>
      <w:r w:rsidRPr="00033231">
        <w:t>Il me semble voir le judicieux lecteur mettre ses lunettes pour en rechercher la morale</w:t>
      </w:r>
      <w:r w:rsidR="004F69D6">
        <w:t xml:space="preserve">. </w:t>
      </w:r>
      <w:r w:rsidRPr="00033231">
        <w:t>Ce serait i</w:t>
      </w:r>
      <w:r w:rsidRPr="00033231">
        <w:t>n</w:t>
      </w:r>
      <w:r w:rsidRPr="00033231">
        <w:t>sulter à sa sagacité que de la lui indiquer</w:t>
      </w:r>
      <w:r w:rsidR="004F69D6">
        <w:t xml:space="preserve">. </w:t>
      </w:r>
      <w:r w:rsidRPr="00033231">
        <w:t>Que Dieu l</w:t>
      </w:r>
      <w:r w:rsidR="004F69D6">
        <w:t>’</w:t>
      </w:r>
      <w:r w:rsidRPr="00033231">
        <w:t>assiste dans sa recherche</w:t>
      </w:r>
      <w:r w:rsidR="004F69D6">
        <w:t> !</w:t>
      </w:r>
    </w:p>
    <w:p w14:paraId="483F5C49" w14:textId="77777777" w:rsidR="004F69D6" w:rsidRDefault="00000000" w:rsidP="004F69D6">
      <w:pPr>
        <w:pStyle w:val="Centr"/>
      </w:pPr>
      <w:r w:rsidRPr="00033231">
        <w:t>FIN</w:t>
      </w:r>
      <w:r w:rsidR="004F69D6">
        <w:t>.</w:t>
      </w:r>
    </w:p>
    <w:p w14:paraId="6B02BC45" w14:textId="01E84F85" w:rsidR="00000000" w:rsidRDefault="00000000">
      <w:pPr>
        <w:sectPr w:rsidR="0021796F" w:rsidSect="004F69D6">
          <w:footerReference w:type="default" r:id="rId10"/>
          <w:endnotePr>
            <w:numFmt w:val="lowerLetter"/>
          </w:endnotePr>
          <w:pgSz w:w="11906" w:h="16838" w:code="9"/>
          <w:pgMar w:top="1134" w:right="1134" w:bottom="1134" w:left="1134" w:header="709" w:footer="709" w:gutter="0"/>
          <w:cols w:space="708"/>
          <w:titlePg/>
          <w:docGrid w:linePitch="360"/>
        </w:sectPr>
      </w:pPr>
    </w:p>
    <w:p w14:paraId="62FD8C30" w14:textId="77777777" w:rsidR="00000000" w:rsidRDefault="00000000" w:rsidP="004F69D6">
      <w:pPr>
        <w:pStyle w:val="Titre1"/>
        <w:spacing w:before="0" w:after="480"/>
      </w:pPr>
      <w:bookmarkStart w:id="38" w:name="_Toc199956119"/>
      <w:r>
        <w:lastRenderedPageBreak/>
        <w:t xml:space="preserve">À propos de cette </w:t>
      </w:r>
      <w:r w:rsidRPr="007C1C6B">
        <w:t>édition</w:t>
      </w:r>
      <w:r>
        <w:t xml:space="preserve"> électronique</w:t>
      </w:r>
      <w:bookmarkEnd w:id="38"/>
    </w:p>
    <w:p w14:paraId="13CD485A" w14:textId="77777777" w:rsidR="004F69D6" w:rsidRPr="00633842" w:rsidRDefault="004F69D6" w:rsidP="004F69D6">
      <w:pPr>
        <w:spacing w:before="180" w:after="180"/>
        <w:ind w:firstLine="0"/>
        <w:jc w:val="center"/>
        <w:rPr>
          <w:b/>
          <w:bCs/>
          <w:szCs w:val="32"/>
        </w:rPr>
      </w:pPr>
      <w:r w:rsidRPr="00633842">
        <w:rPr>
          <w:b/>
          <w:bCs/>
          <w:szCs w:val="32"/>
        </w:rPr>
        <w:t>Texte libre de droits.</w:t>
      </w:r>
    </w:p>
    <w:p w14:paraId="455D674E" w14:textId="77777777" w:rsidR="004F69D6" w:rsidRPr="00633842" w:rsidRDefault="004F69D6" w:rsidP="004F69D6">
      <w:pPr>
        <w:pStyle w:val="Centr"/>
        <w:spacing w:before="180" w:after="180"/>
      </w:pPr>
      <w:r w:rsidRPr="00633842">
        <w:t>Corrections, édition, conversion informatique et public</w:t>
      </w:r>
      <w:r w:rsidRPr="00633842">
        <w:t>a</w:t>
      </w:r>
      <w:r w:rsidRPr="00633842">
        <w:t>tion par le groupe :</w:t>
      </w:r>
    </w:p>
    <w:p w14:paraId="2B510789" w14:textId="77777777" w:rsidR="004F69D6" w:rsidRPr="00633842" w:rsidRDefault="004F69D6" w:rsidP="004F69D6">
      <w:pPr>
        <w:spacing w:before="180" w:after="180"/>
        <w:ind w:firstLine="0"/>
        <w:jc w:val="center"/>
        <w:rPr>
          <w:b/>
          <w:bCs/>
          <w:i/>
          <w:iCs/>
          <w:szCs w:val="32"/>
        </w:rPr>
      </w:pPr>
      <w:proofErr w:type="gramStart"/>
      <w:r w:rsidRPr="00633842">
        <w:rPr>
          <w:b/>
          <w:bCs/>
          <w:i/>
          <w:iCs/>
          <w:szCs w:val="32"/>
        </w:rPr>
        <w:t>Ebooks</w:t>
      </w:r>
      <w:proofErr w:type="gramEnd"/>
      <w:r w:rsidRPr="00633842">
        <w:rPr>
          <w:b/>
          <w:bCs/>
          <w:i/>
          <w:iCs/>
          <w:szCs w:val="32"/>
        </w:rPr>
        <w:t xml:space="preserve"> libres et gratuits</w:t>
      </w:r>
    </w:p>
    <w:p w14:paraId="5E9AD155" w14:textId="77777777" w:rsidR="004F69D6" w:rsidRPr="00633842" w:rsidRDefault="004F69D6" w:rsidP="004F69D6">
      <w:pPr>
        <w:pStyle w:val="Centr"/>
        <w:spacing w:before="180" w:after="180"/>
      </w:pPr>
      <w:hyperlink r:id="rId11" w:history="1">
        <w:r w:rsidRPr="00F74CD6">
          <w:rPr>
            <w:rStyle w:val="Lienhypertexte"/>
          </w:rPr>
          <w:t>https://groups.google.com/g/ebooksgratuits</w:t>
        </w:r>
      </w:hyperlink>
    </w:p>
    <w:p w14:paraId="745D9D6A" w14:textId="77777777" w:rsidR="004F69D6" w:rsidRPr="00633842" w:rsidRDefault="004F69D6" w:rsidP="004F69D6">
      <w:pPr>
        <w:pStyle w:val="Centr"/>
        <w:spacing w:before="180" w:after="180"/>
      </w:pPr>
      <w:r w:rsidRPr="00633842">
        <w:t>Adresse du site web du groupe :</w:t>
      </w:r>
      <w:r w:rsidRPr="00633842">
        <w:br/>
      </w:r>
      <w:hyperlink r:id="rId12" w:history="1">
        <w:r w:rsidRPr="004F69D6">
          <w:rPr>
            <w:rStyle w:val="Lienhypertexte"/>
            <w:szCs w:val="32"/>
          </w:rPr>
          <w:t>https://www.ebooksgratuits.com/</w:t>
        </w:r>
      </w:hyperlink>
    </w:p>
    <w:p w14:paraId="466CEF28" w14:textId="77777777" w:rsidR="004F69D6" w:rsidRPr="00633842" w:rsidRDefault="004F69D6" w:rsidP="004F69D6">
      <w:pPr>
        <w:pStyle w:val="Centr"/>
        <w:spacing w:before="180" w:after="180"/>
      </w:pPr>
      <w:r w:rsidRPr="00633842">
        <w:t>—</w:t>
      </w:r>
    </w:p>
    <w:p w14:paraId="5C1FB0EA" w14:textId="77777777" w:rsidR="004F69D6" w:rsidRPr="00633842" w:rsidRDefault="004F69D6" w:rsidP="004F69D6">
      <w:pPr>
        <w:spacing w:before="180" w:after="180"/>
        <w:ind w:firstLine="0"/>
        <w:jc w:val="center"/>
        <w:rPr>
          <w:b/>
          <w:bCs/>
          <w:szCs w:val="32"/>
        </w:rPr>
      </w:pPr>
      <w:r>
        <w:rPr>
          <w:b/>
          <w:bCs/>
          <w:szCs w:val="32"/>
        </w:rPr>
        <w:t>Juin 2025</w:t>
      </w:r>
    </w:p>
    <w:p w14:paraId="46D2E39D" w14:textId="77777777" w:rsidR="004F69D6" w:rsidRPr="00633842" w:rsidRDefault="004F69D6" w:rsidP="004F69D6">
      <w:pPr>
        <w:pStyle w:val="Centr"/>
        <w:spacing w:before="180" w:after="180"/>
      </w:pPr>
      <w:r w:rsidRPr="00633842">
        <w:t>—</w:t>
      </w:r>
    </w:p>
    <w:p w14:paraId="2372D960" w14:textId="77777777" w:rsidR="004F69D6" w:rsidRPr="00633842" w:rsidRDefault="004F69D6" w:rsidP="004F69D6">
      <w:pPr>
        <w:spacing w:before="180" w:after="180"/>
      </w:pPr>
      <w:r w:rsidRPr="00633842">
        <w:t>– </w:t>
      </w:r>
      <w:r w:rsidRPr="00633842">
        <w:rPr>
          <w:b/>
        </w:rPr>
        <w:t>Élaboration de ce livre électronique</w:t>
      </w:r>
      <w:r w:rsidRPr="00633842">
        <w:t> :</w:t>
      </w:r>
    </w:p>
    <w:p w14:paraId="0809FB77" w14:textId="77777777" w:rsidR="004F69D6" w:rsidRPr="00633842" w:rsidRDefault="004F69D6" w:rsidP="004F69D6">
      <w:pPr>
        <w:suppressAutoHyphens/>
        <w:spacing w:before="180" w:after="180"/>
      </w:pPr>
      <w:r w:rsidRPr="00633842">
        <w:t xml:space="preserve">Les membres de </w:t>
      </w:r>
      <w:proofErr w:type="gramStart"/>
      <w:r w:rsidRPr="00633842">
        <w:rPr>
          <w:i/>
        </w:rPr>
        <w:t>Ebooks</w:t>
      </w:r>
      <w:proofErr w:type="gramEnd"/>
      <w:r w:rsidRPr="00633842">
        <w:rPr>
          <w:i/>
        </w:rPr>
        <w:t xml:space="preserve"> libres et gratuits</w:t>
      </w:r>
      <w:r w:rsidRPr="00633842">
        <w:t xml:space="preserve"> qui ont participé à l’élaboration de ce livre, sont :</w:t>
      </w:r>
      <w:r>
        <w:t xml:space="preserve"> </w:t>
      </w:r>
      <w:proofErr w:type="spellStart"/>
      <w:r w:rsidRPr="004F69D6">
        <w:t>YvetteT</w:t>
      </w:r>
      <w:proofErr w:type="spellEnd"/>
      <w:r w:rsidRPr="004F69D6">
        <w:t xml:space="preserve">, Jean-Marc, </w:t>
      </w:r>
      <w:proofErr w:type="spellStart"/>
      <w:r w:rsidRPr="004F69D6">
        <w:t>JacquelineM</w:t>
      </w:r>
      <w:proofErr w:type="spellEnd"/>
      <w:r>
        <w:t xml:space="preserve">, </w:t>
      </w:r>
      <w:proofErr w:type="spellStart"/>
      <w:r>
        <w:t>Coolmicro</w:t>
      </w:r>
      <w:proofErr w:type="spellEnd"/>
      <w:r>
        <w:t>.</w:t>
      </w:r>
    </w:p>
    <w:p w14:paraId="0200B191" w14:textId="77777777" w:rsidR="004F69D6" w:rsidRPr="00633842" w:rsidRDefault="004F69D6" w:rsidP="004F69D6">
      <w:pPr>
        <w:spacing w:before="180" w:after="180"/>
      </w:pPr>
      <w:r w:rsidRPr="00633842">
        <w:t>– </w:t>
      </w:r>
      <w:r w:rsidRPr="00633842">
        <w:rPr>
          <w:b/>
        </w:rPr>
        <w:t>Dispositions</w:t>
      </w:r>
      <w:r w:rsidRPr="00633842">
        <w:t> :</w:t>
      </w:r>
    </w:p>
    <w:p w14:paraId="6FA8B707" w14:textId="77777777" w:rsidR="004F69D6" w:rsidRPr="00633842" w:rsidRDefault="004F69D6" w:rsidP="004F69D6">
      <w:pPr>
        <w:spacing w:before="180" w:after="180"/>
      </w:pPr>
      <w:r w:rsidRPr="00633842">
        <w:t xml:space="preserve">Les livres que nous mettons à votre disposition, sont des textes libres de droits, que vous pouvez utiliser librement, </w:t>
      </w:r>
      <w:r w:rsidRPr="00633842">
        <w:rPr>
          <w:u w:val="single"/>
        </w:rPr>
        <w:t>à une fin non commerciale et non professionnelle</w:t>
      </w:r>
      <w:r w:rsidRPr="00633842">
        <w:t>. Tout lien vers notre site est bienvenu…</w:t>
      </w:r>
    </w:p>
    <w:p w14:paraId="36827FF5" w14:textId="77777777" w:rsidR="004F69D6" w:rsidRPr="00633842" w:rsidRDefault="004F69D6" w:rsidP="004F69D6">
      <w:pPr>
        <w:spacing w:before="180" w:after="180"/>
      </w:pPr>
      <w:r w:rsidRPr="00633842">
        <w:t>– </w:t>
      </w:r>
      <w:r w:rsidRPr="00633842">
        <w:rPr>
          <w:b/>
        </w:rPr>
        <w:t>Qualité</w:t>
      </w:r>
      <w:r w:rsidRPr="00633842">
        <w:t> :</w:t>
      </w:r>
    </w:p>
    <w:p w14:paraId="4773A083" w14:textId="77777777" w:rsidR="004F69D6" w:rsidRPr="00633842" w:rsidRDefault="004F69D6" w:rsidP="004F69D6">
      <w:pPr>
        <w:spacing w:before="180" w:after="180"/>
      </w:pPr>
      <w:r w:rsidRPr="00633842">
        <w:t>Les textes sont livrés tels quels sans garantie de leur int</w:t>
      </w:r>
      <w:r w:rsidRPr="00633842">
        <w:t>é</w:t>
      </w:r>
      <w:r w:rsidRPr="00633842">
        <w:t>grité parfaite par rapport à l'original. Nous rappelons que c'est un travail d'amateurs non rétribués et que nous essayons de promouvoir la culture littéraire avec de maigres moyens.</w:t>
      </w:r>
    </w:p>
    <w:p w14:paraId="39E19882" w14:textId="77777777" w:rsidR="004F69D6" w:rsidRPr="00633842" w:rsidRDefault="004F69D6" w:rsidP="004F69D6">
      <w:pPr>
        <w:spacing w:before="180" w:after="180"/>
        <w:ind w:firstLine="0"/>
        <w:jc w:val="center"/>
        <w:rPr>
          <w:i/>
          <w:iCs/>
          <w:szCs w:val="32"/>
        </w:rPr>
      </w:pPr>
      <w:r w:rsidRPr="00633842">
        <w:rPr>
          <w:i/>
          <w:iCs/>
          <w:szCs w:val="32"/>
        </w:rPr>
        <w:t>Votre aide est la bienvenue !</w:t>
      </w:r>
    </w:p>
    <w:p w14:paraId="69320B2E" w14:textId="403C11B7" w:rsidR="00000000" w:rsidRPr="007C1C6B" w:rsidRDefault="004F69D6" w:rsidP="004F69D6">
      <w:pPr>
        <w:pStyle w:val="Centr"/>
        <w:suppressAutoHyphens/>
        <w:spacing w:before="180" w:after="180"/>
      </w:pPr>
      <w:r w:rsidRPr="00633842">
        <w:t>VOUS POUVEZ NOUS AIDER À FAIRE CONNAÎTRE CES CLASSIQUES LITTÉRAIRES.</w:t>
      </w:r>
    </w:p>
    <w:sectPr w:rsidR="0021796F" w:rsidRPr="007C1C6B" w:rsidSect="004F69D6">
      <w:pgSz w:w="11906" w:h="16838" w:code="9"/>
      <w:pgMar w:top="567" w:right="567" w:bottom="567" w:left="56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449DAB" w14:textId="77777777" w:rsidR="007A09BE" w:rsidRDefault="007A09BE">
      <w:r>
        <w:separator/>
      </w:r>
    </w:p>
  </w:endnote>
  <w:endnote w:type="continuationSeparator" w:id="0">
    <w:p w14:paraId="6B932A63" w14:textId="77777777" w:rsidR="007A09BE" w:rsidRDefault="007A09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masis30">
    <w:panose1 w:val="02000603050000020003"/>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 w:name="Georgia">
    <w:panose1 w:val="02040502050405020303"/>
    <w:charset w:val="00"/>
    <w:family w:val="roman"/>
    <w:pitch w:val="variable"/>
    <w:sig w:usb0="00000287" w:usb1="00000000" w:usb2="00000000" w:usb3="00000000" w:csb0="000000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9B002D" w14:textId="77777777" w:rsidR="00000000" w:rsidRDefault="00000000">
    <w:pPr>
      <w:pStyle w:val="Pieddepage"/>
    </w:pPr>
    <w:r>
      <w:t xml:space="preserve">– </w:t>
    </w:r>
    <w:r>
      <w:rPr>
        <w:rStyle w:val="Numrodepage"/>
      </w:rPr>
      <w:fldChar w:fldCharType="begin"/>
    </w:r>
    <w:r>
      <w:rPr>
        <w:rStyle w:val="Numrodepage"/>
      </w:rPr>
      <w:instrText xml:space="preserve"> PAGE</w:instrText>
    </w:r>
    <w:r>
      <w:rPr>
        <w:rStyle w:val="Numrodepage"/>
      </w:rPr>
      <w:instrText xml:space="preserve"> </w:instrText>
    </w:r>
    <w:r>
      <w:rPr>
        <w:rStyle w:val="Numrodepage"/>
      </w:rPr>
      <w:fldChar w:fldCharType="separate"/>
    </w:r>
    <w:r>
      <w:rPr>
        <w:rStyle w:val="Numrodepage"/>
        <w:noProof/>
      </w:rPr>
      <w:t>2</w:t>
    </w:r>
    <w:r>
      <w:rPr>
        <w:rStyle w:val="Numrodepage"/>
      </w:rPr>
      <w:fldChar w:fldCharType="end"/>
    </w:r>
    <w:r>
      <w:rPr>
        <w:rStyle w:val="Numrodepag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4FB147" w14:textId="77777777" w:rsidR="00000000" w:rsidRDefault="00000000">
    <w:pPr>
      <w:pStyle w:val="Pieddepage"/>
      <w:rPr>
        <w:sz w:val="30"/>
        <w:szCs w:val="30"/>
      </w:rPr>
    </w:pPr>
    <w:r>
      <w:rPr>
        <w:sz w:val="30"/>
        <w:szCs w:val="30"/>
      </w:rPr>
      <w:t xml:space="preserve">– </w:t>
    </w:r>
    <w:r>
      <w:rPr>
        <w:rStyle w:val="Numrodepage"/>
        <w:sz w:val="30"/>
        <w:szCs w:val="30"/>
      </w:rPr>
      <w:fldChar w:fldCharType="begin"/>
    </w:r>
    <w:r>
      <w:rPr>
        <w:rStyle w:val="Numrodepage"/>
        <w:sz w:val="30"/>
        <w:szCs w:val="30"/>
      </w:rPr>
      <w:instrText xml:space="preserve"> PAGE</w:instrText>
    </w:r>
    <w:r>
      <w:rPr>
        <w:rStyle w:val="Numrodepage"/>
        <w:sz w:val="30"/>
        <w:szCs w:val="30"/>
      </w:rPr>
      <w:instrText xml:space="preserve"> </w:instrText>
    </w:r>
    <w:r>
      <w:rPr>
        <w:rStyle w:val="Numrodepage"/>
        <w:sz w:val="30"/>
        <w:szCs w:val="30"/>
      </w:rPr>
      <w:fldChar w:fldCharType="separate"/>
    </w:r>
    <w:r>
      <w:rPr>
        <w:rStyle w:val="Numrodepage"/>
        <w:noProof/>
        <w:sz w:val="30"/>
        <w:szCs w:val="30"/>
      </w:rPr>
      <w:t>3</w:t>
    </w:r>
    <w:r>
      <w:rPr>
        <w:rStyle w:val="Numrodepage"/>
        <w:sz w:val="30"/>
        <w:szCs w:val="30"/>
      </w:rPr>
      <w:fldChar w:fldCharType="end"/>
    </w:r>
    <w:r>
      <w:rPr>
        <w:rStyle w:val="Numrodepage"/>
        <w:sz w:val="30"/>
        <w:szCs w:val="3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B95162" w14:textId="77777777" w:rsidR="007A09BE" w:rsidRDefault="007A09BE">
      <w:r>
        <w:separator/>
      </w:r>
    </w:p>
  </w:footnote>
  <w:footnote w:type="continuationSeparator" w:id="0">
    <w:p w14:paraId="5281B0FF" w14:textId="77777777" w:rsidR="007A09BE" w:rsidRDefault="007A09BE">
      <w:r>
        <w:continuationSeparator/>
      </w:r>
    </w:p>
  </w:footnote>
  <w:footnote w:id="1">
    <w:p w14:paraId="08253B1F" w14:textId="77777777" w:rsidR="004F69D6" w:rsidRDefault="00000000" w:rsidP="0021796F">
      <w:pPr>
        <w:pStyle w:val="NormalRetraitGauche1XIndent0"/>
        <w:spacing w:before="0" w:after="0"/>
        <w:jc w:val="left"/>
        <w:rPr>
          <w:bCs/>
          <w:sz w:val="28"/>
          <w:szCs w:val="28"/>
        </w:rPr>
      </w:pPr>
      <w:r>
        <w:rPr>
          <w:rStyle w:val="Appelnotedebasdep"/>
        </w:rPr>
        <w:footnoteRef/>
      </w:r>
      <w:r>
        <w:t xml:space="preserve"> </w:t>
      </w:r>
      <w:r>
        <w:rPr>
          <w:bCs/>
          <w:sz w:val="28"/>
          <w:szCs w:val="28"/>
        </w:rPr>
        <w:t>Souvenez-vous</w:t>
      </w:r>
      <w:r w:rsidR="004F69D6">
        <w:rPr>
          <w:bCs/>
          <w:sz w:val="28"/>
          <w:szCs w:val="28"/>
        </w:rPr>
        <w:t xml:space="preserve">, </w:t>
      </w:r>
      <w:r>
        <w:rPr>
          <w:bCs/>
          <w:sz w:val="28"/>
          <w:szCs w:val="28"/>
        </w:rPr>
        <w:t>lecteur</w:t>
      </w:r>
      <w:r w:rsidR="004F69D6">
        <w:rPr>
          <w:bCs/>
          <w:sz w:val="28"/>
          <w:szCs w:val="28"/>
        </w:rPr>
        <w:t xml:space="preserve">, </w:t>
      </w:r>
      <w:r>
        <w:rPr>
          <w:bCs/>
          <w:sz w:val="28"/>
          <w:szCs w:val="28"/>
        </w:rPr>
        <w:t>que l</w:t>
      </w:r>
      <w:r w:rsidR="004F69D6">
        <w:rPr>
          <w:bCs/>
          <w:sz w:val="28"/>
          <w:szCs w:val="28"/>
        </w:rPr>
        <w:t>’</w:t>
      </w:r>
      <w:r>
        <w:rPr>
          <w:bCs/>
          <w:sz w:val="28"/>
          <w:szCs w:val="28"/>
        </w:rPr>
        <w:t>école moderne de poésie française</w:t>
      </w:r>
      <w:r w:rsidR="004F69D6">
        <w:rPr>
          <w:bCs/>
          <w:sz w:val="28"/>
          <w:szCs w:val="28"/>
        </w:rPr>
        <w:t xml:space="preserve">, </w:t>
      </w:r>
      <w:r>
        <w:rPr>
          <w:bCs/>
          <w:sz w:val="28"/>
          <w:szCs w:val="28"/>
        </w:rPr>
        <w:t>telle qu</w:t>
      </w:r>
      <w:r w:rsidR="004F69D6">
        <w:rPr>
          <w:bCs/>
          <w:sz w:val="28"/>
          <w:szCs w:val="28"/>
        </w:rPr>
        <w:t>’</w:t>
      </w:r>
      <w:r>
        <w:rPr>
          <w:bCs/>
          <w:sz w:val="28"/>
          <w:szCs w:val="28"/>
        </w:rPr>
        <w:t>elle est aujourd</w:t>
      </w:r>
      <w:r w:rsidR="004F69D6">
        <w:rPr>
          <w:bCs/>
          <w:sz w:val="28"/>
          <w:szCs w:val="28"/>
        </w:rPr>
        <w:t>’</w:t>
      </w:r>
      <w:r>
        <w:rPr>
          <w:bCs/>
          <w:sz w:val="28"/>
          <w:szCs w:val="28"/>
        </w:rPr>
        <w:t>hui</w:t>
      </w:r>
      <w:r w:rsidR="004F69D6">
        <w:rPr>
          <w:bCs/>
          <w:sz w:val="28"/>
          <w:szCs w:val="28"/>
        </w:rPr>
        <w:t xml:space="preserve">, </w:t>
      </w:r>
      <w:r>
        <w:rPr>
          <w:bCs/>
          <w:sz w:val="28"/>
          <w:szCs w:val="28"/>
        </w:rPr>
        <w:t>était inconnue</w:t>
      </w:r>
      <w:r w:rsidR="004F69D6">
        <w:rPr>
          <w:bCs/>
          <w:sz w:val="28"/>
          <w:szCs w:val="28"/>
        </w:rPr>
        <w:t xml:space="preserve"> : </w:t>
      </w:r>
      <w:r>
        <w:rPr>
          <w:bCs/>
          <w:sz w:val="28"/>
          <w:szCs w:val="28"/>
        </w:rPr>
        <w:t>Lamartine</w:t>
      </w:r>
      <w:r w:rsidR="004F69D6">
        <w:rPr>
          <w:bCs/>
          <w:sz w:val="28"/>
          <w:szCs w:val="28"/>
        </w:rPr>
        <w:t xml:space="preserve">, </w:t>
      </w:r>
      <w:r>
        <w:rPr>
          <w:bCs/>
          <w:sz w:val="28"/>
          <w:szCs w:val="28"/>
        </w:rPr>
        <w:t>Victor H</w:t>
      </w:r>
      <w:r>
        <w:rPr>
          <w:bCs/>
          <w:sz w:val="28"/>
          <w:szCs w:val="28"/>
        </w:rPr>
        <w:t>u</w:t>
      </w:r>
      <w:r>
        <w:rPr>
          <w:bCs/>
          <w:sz w:val="28"/>
          <w:szCs w:val="28"/>
        </w:rPr>
        <w:t>go</w:t>
      </w:r>
      <w:r w:rsidR="004F69D6">
        <w:rPr>
          <w:bCs/>
          <w:sz w:val="28"/>
          <w:szCs w:val="28"/>
        </w:rPr>
        <w:t xml:space="preserve">, </w:t>
      </w:r>
      <w:r>
        <w:rPr>
          <w:bCs/>
          <w:sz w:val="28"/>
          <w:szCs w:val="28"/>
        </w:rPr>
        <w:t>etc</w:t>
      </w:r>
      <w:r w:rsidR="004F69D6">
        <w:rPr>
          <w:bCs/>
          <w:sz w:val="28"/>
          <w:szCs w:val="28"/>
        </w:rPr>
        <w:t xml:space="preserve">., </w:t>
      </w:r>
      <w:r>
        <w:rPr>
          <w:bCs/>
          <w:sz w:val="28"/>
          <w:szCs w:val="28"/>
        </w:rPr>
        <w:t>avaient leurs</w:t>
      </w:r>
      <w:r>
        <w:rPr>
          <w:sz w:val="28"/>
          <w:szCs w:val="28"/>
        </w:rPr>
        <w:t xml:space="preserve"> vers et leur r</w:t>
      </w:r>
      <w:r>
        <w:rPr>
          <w:bCs/>
          <w:sz w:val="28"/>
          <w:szCs w:val="28"/>
        </w:rPr>
        <w:t>éputation à faire</w:t>
      </w:r>
      <w:r w:rsidR="004F69D6">
        <w:rPr>
          <w:bCs/>
          <w:sz w:val="28"/>
          <w:szCs w:val="28"/>
        </w:rPr>
        <w:t xml:space="preserve"> ; </w:t>
      </w:r>
      <w:r>
        <w:rPr>
          <w:bCs/>
          <w:sz w:val="28"/>
          <w:szCs w:val="28"/>
        </w:rPr>
        <w:t>certainement Louis Moore eût pu satisfaire les désirs de ses robustes poumons et de son large cœur en demandant d</w:t>
      </w:r>
      <w:r>
        <w:rPr>
          <w:bCs/>
          <w:szCs w:val="28"/>
        </w:rPr>
        <w:t>e</w:t>
      </w:r>
      <w:r>
        <w:rPr>
          <w:bCs/>
          <w:sz w:val="28"/>
          <w:szCs w:val="28"/>
        </w:rPr>
        <w:t xml:space="preserve"> sa voix la plus profonde</w:t>
      </w:r>
      <w:r w:rsidR="004F69D6">
        <w:rPr>
          <w:bCs/>
          <w:sz w:val="28"/>
          <w:szCs w:val="28"/>
        </w:rPr>
        <w:t> :</w:t>
      </w:r>
    </w:p>
    <w:p w14:paraId="7B61F654" w14:textId="75D1AEA1" w:rsidR="00000000" w:rsidRDefault="00000000" w:rsidP="0021796F">
      <w:pPr>
        <w:pStyle w:val="NormalRetraitGauche1XIndent0"/>
        <w:spacing w:before="0" w:after="0"/>
        <w:jc w:val="left"/>
        <w:rPr>
          <w:bCs/>
          <w:sz w:val="28"/>
          <w:szCs w:val="28"/>
        </w:rPr>
      </w:pPr>
    </w:p>
    <w:p w14:paraId="69FFF2F3" w14:textId="77777777" w:rsidR="004F69D6" w:rsidRDefault="00000000" w:rsidP="0021796F">
      <w:pPr>
        <w:pStyle w:val="NormalRetraitGauche1XIndent0"/>
        <w:spacing w:before="0" w:after="0"/>
        <w:jc w:val="left"/>
        <w:rPr>
          <w:bCs/>
          <w:sz w:val="28"/>
          <w:szCs w:val="28"/>
        </w:rPr>
      </w:pPr>
      <w:r>
        <w:rPr>
          <w:bCs/>
          <w:sz w:val="28"/>
          <w:szCs w:val="28"/>
        </w:rPr>
        <w:t>Quels sont ces bruits sourds</w:t>
      </w:r>
      <w:r w:rsidR="004F69D6">
        <w:rPr>
          <w:bCs/>
          <w:sz w:val="28"/>
          <w:szCs w:val="28"/>
        </w:rPr>
        <w:t> ?</w:t>
      </w:r>
    </w:p>
    <w:p w14:paraId="7BA4CF92" w14:textId="1759C5A4" w:rsidR="00000000" w:rsidRDefault="00000000" w:rsidP="0021796F">
      <w:pPr>
        <w:pStyle w:val="NormalRetraitGauche1XIndent0"/>
        <w:spacing w:before="0" w:after="0"/>
        <w:jc w:val="left"/>
        <w:rPr>
          <w:bCs/>
          <w:sz w:val="28"/>
          <w:szCs w:val="28"/>
        </w:rPr>
      </w:pPr>
      <w:r>
        <w:rPr>
          <w:bCs/>
          <w:sz w:val="28"/>
          <w:szCs w:val="28"/>
        </w:rPr>
        <w:t>Écoutez vers l</w:t>
      </w:r>
      <w:r w:rsidR="004F69D6">
        <w:rPr>
          <w:bCs/>
          <w:sz w:val="28"/>
          <w:szCs w:val="28"/>
        </w:rPr>
        <w:t>’</w:t>
      </w:r>
      <w:r>
        <w:rPr>
          <w:bCs/>
          <w:sz w:val="28"/>
          <w:szCs w:val="28"/>
        </w:rPr>
        <w:t>onde</w:t>
      </w:r>
    </w:p>
    <w:p w14:paraId="0F68049E" w14:textId="77777777" w:rsidR="004F69D6" w:rsidRDefault="00000000" w:rsidP="0021796F">
      <w:pPr>
        <w:pStyle w:val="NormalRetraitGauche1XIndent0"/>
        <w:spacing w:before="0" w:after="0"/>
        <w:jc w:val="left"/>
        <w:rPr>
          <w:bCs/>
          <w:sz w:val="28"/>
          <w:szCs w:val="28"/>
        </w:rPr>
      </w:pPr>
      <w:r>
        <w:rPr>
          <w:bCs/>
          <w:sz w:val="28"/>
          <w:szCs w:val="28"/>
        </w:rPr>
        <w:t>Cette voix profonde</w:t>
      </w:r>
      <w:r w:rsidR="004F69D6">
        <w:rPr>
          <w:bCs/>
          <w:sz w:val="28"/>
          <w:szCs w:val="28"/>
        </w:rPr>
        <w:t>,</w:t>
      </w:r>
    </w:p>
    <w:p w14:paraId="3E6F5999" w14:textId="77777777" w:rsidR="004F69D6" w:rsidRDefault="00000000" w:rsidP="0021796F">
      <w:pPr>
        <w:pStyle w:val="NormalRetraitGauche1XIndent0"/>
        <w:spacing w:before="0" w:after="0"/>
        <w:jc w:val="left"/>
        <w:rPr>
          <w:sz w:val="28"/>
          <w:szCs w:val="28"/>
        </w:rPr>
      </w:pPr>
      <w:r>
        <w:rPr>
          <w:bCs/>
          <w:sz w:val="28"/>
          <w:szCs w:val="28"/>
        </w:rPr>
        <w:t>Qui pleur</w:t>
      </w:r>
      <w:r>
        <w:rPr>
          <w:sz w:val="28"/>
          <w:szCs w:val="28"/>
        </w:rPr>
        <w:t>e toujours</w:t>
      </w:r>
      <w:r w:rsidR="004F69D6">
        <w:rPr>
          <w:sz w:val="28"/>
          <w:szCs w:val="28"/>
        </w:rPr>
        <w:t>,</w:t>
      </w:r>
    </w:p>
    <w:p w14:paraId="66B9F910" w14:textId="77777777" w:rsidR="004F69D6" w:rsidRDefault="00000000" w:rsidP="0021796F">
      <w:pPr>
        <w:pStyle w:val="NormalRetraitGauche1XIndent0"/>
        <w:spacing w:before="0" w:after="0"/>
        <w:jc w:val="left"/>
        <w:rPr>
          <w:sz w:val="28"/>
          <w:szCs w:val="28"/>
        </w:rPr>
      </w:pPr>
      <w:r>
        <w:rPr>
          <w:sz w:val="28"/>
          <w:szCs w:val="28"/>
        </w:rPr>
        <w:t>Et qui toujours gronde</w:t>
      </w:r>
      <w:r w:rsidR="004F69D6">
        <w:rPr>
          <w:sz w:val="28"/>
          <w:szCs w:val="28"/>
        </w:rPr>
        <w:t>,</w:t>
      </w:r>
    </w:p>
    <w:p w14:paraId="0CE0F7BD" w14:textId="50CD1561" w:rsidR="00000000" w:rsidRPr="0044784D" w:rsidRDefault="00000000" w:rsidP="0021796F">
      <w:pPr>
        <w:pStyle w:val="NormalRetraitGauche1XIndent0"/>
        <w:spacing w:before="0" w:after="0"/>
        <w:jc w:val="left"/>
        <w:rPr>
          <w:sz w:val="28"/>
          <w:szCs w:val="28"/>
        </w:rPr>
      </w:pPr>
      <w:r w:rsidRPr="0044784D">
        <w:rPr>
          <w:sz w:val="28"/>
          <w:szCs w:val="28"/>
        </w:rPr>
        <w:t>Quoiqu</w:t>
      </w:r>
      <w:r w:rsidR="004F69D6">
        <w:rPr>
          <w:sz w:val="28"/>
          <w:szCs w:val="28"/>
        </w:rPr>
        <w:t>’</w:t>
      </w:r>
      <w:r w:rsidRPr="0044784D">
        <w:rPr>
          <w:sz w:val="28"/>
          <w:szCs w:val="28"/>
        </w:rPr>
        <w:t>un son plus clair</w:t>
      </w:r>
    </w:p>
  </w:footnote>
  <w:footnote w:id="2">
    <w:p w14:paraId="6F61B6A6" w14:textId="77777777" w:rsidR="004F69D6" w:rsidRDefault="00000000" w:rsidP="0021796F">
      <w:pPr>
        <w:pStyle w:val="Notedebasdepage"/>
        <w:rPr>
          <w:i/>
          <w:iCs/>
        </w:rPr>
      </w:pPr>
      <w:r>
        <w:rPr>
          <w:rStyle w:val="Appelnotedebasdep"/>
        </w:rPr>
        <w:footnoteRef/>
      </w:r>
      <w:r>
        <w:t xml:space="preserve"> Pour </w:t>
      </w:r>
      <w:r>
        <w:rPr>
          <w:i/>
          <w:iCs/>
        </w:rPr>
        <w:t>Good God</w:t>
      </w:r>
      <w:r w:rsidR="004F69D6">
        <w:rPr>
          <w:i/>
          <w:iCs/>
        </w:rPr>
        <w:t xml:space="preserve"> ! </w:t>
      </w:r>
      <w:r>
        <w:rPr>
          <w:i/>
          <w:iCs/>
        </w:rPr>
        <w:t>Bon Dieu</w:t>
      </w:r>
      <w:r w:rsidR="004F69D6">
        <w:rPr>
          <w:i/>
          <w:iCs/>
        </w:rPr>
        <w:t> !</w:t>
      </w:r>
    </w:p>
    <w:p w14:paraId="2D8CBA3E" w14:textId="0794B7F4" w:rsidR="00000000" w:rsidRDefault="00000000" w:rsidP="0021796F">
      <w:pPr>
        <w:pStyle w:val="Notedebasdepage"/>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D8888C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5D055C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D38052C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5B4EBA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91ED98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B3CBE7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4A6531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54415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DD8D8D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44C266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1" w15:restartNumberingAfterBreak="0">
    <w:nsid w:val="308A6C0B"/>
    <w:multiLevelType w:val="hybridMultilevel"/>
    <w:tmpl w:val="5E0C6452"/>
    <w:lvl w:ilvl="0" w:tplc="1796595E">
      <w:start w:val="1"/>
      <w:numFmt w:val="bullet"/>
      <w:lvlText w:val=""/>
      <w:lvlJc w:val="left"/>
      <w:pPr>
        <w:tabs>
          <w:tab w:val="num" w:pos="720"/>
        </w:tabs>
        <w:ind w:left="720" w:hanging="360"/>
      </w:pPr>
      <w:rPr>
        <w:rFonts w:ascii="Symbol" w:hAnsi="Symbol" w:hint="default"/>
        <w:sz w:val="20"/>
      </w:rPr>
    </w:lvl>
    <w:lvl w:ilvl="1" w:tplc="004A6EDA" w:tentative="1">
      <w:start w:val="1"/>
      <w:numFmt w:val="bullet"/>
      <w:lvlText w:val="o"/>
      <w:lvlJc w:val="left"/>
      <w:pPr>
        <w:tabs>
          <w:tab w:val="num" w:pos="1440"/>
        </w:tabs>
        <w:ind w:left="1440" w:hanging="360"/>
      </w:pPr>
      <w:rPr>
        <w:rFonts w:ascii="Courier New" w:hAnsi="Courier New" w:hint="default"/>
        <w:sz w:val="20"/>
      </w:rPr>
    </w:lvl>
    <w:lvl w:ilvl="2" w:tplc="23781F22" w:tentative="1">
      <w:start w:val="1"/>
      <w:numFmt w:val="bullet"/>
      <w:lvlText w:val=""/>
      <w:lvlJc w:val="left"/>
      <w:pPr>
        <w:tabs>
          <w:tab w:val="num" w:pos="2160"/>
        </w:tabs>
        <w:ind w:left="2160" w:hanging="360"/>
      </w:pPr>
      <w:rPr>
        <w:rFonts w:ascii="Wingdings" w:hAnsi="Wingdings" w:hint="default"/>
        <w:sz w:val="20"/>
      </w:rPr>
    </w:lvl>
    <w:lvl w:ilvl="3" w:tplc="C0A2B518" w:tentative="1">
      <w:start w:val="1"/>
      <w:numFmt w:val="bullet"/>
      <w:lvlText w:val=""/>
      <w:lvlJc w:val="left"/>
      <w:pPr>
        <w:tabs>
          <w:tab w:val="num" w:pos="2880"/>
        </w:tabs>
        <w:ind w:left="2880" w:hanging="360"/>
      </w:pPr>
      <w:rPr>
        <w:rFonts w:ascii="Wingdings" w:hAnsi="Wingdings" w:hint="default"/>
        <w:sz w:val="20"/>
      </w:rPr>
    </w:lvl>
    <w:lvl w:ilvl="4" w:tplc="DC7E530C" w:tentative="1">
      <w:start w:val="1"/>
      <w:numFmt w:val="bullet"/>
      <w:lvlText w:val=""/>
      <w:lvlJc w:val="left"/>
      <w:pPr>
        <w:tabs>
          <w:tab w:val="num" w:pos="3600"/>
        </w:tabs>
        <w:ind w:left="3600" w:hanging="360"/>
      </w:pPr>
      <w:rPr>
        <w:rFonts w:ascii="Wingdings" w:hAnsi="Wingdings" w:hint="default"/>
        <w:sz w:val="20"/>
      </w:rPr>
    </w:lvl>
    <w:lvl w:ilvl="5" w:tplc="79261CE2" w:tentative="1">
      <w:start w:val="1"/>
      <w:numFmt w:val="bullet"/>
      <w:lvlText w:val=""/>
      <w:lvlJc w:val="left"/>
      <w:pPr>
        <w:tabs>
          <w:tab w:val="num" w:pos="4320"/>
        </w:tabs>
        <w:ind w:left="4320" w:hanging="360"/>
      </w:pPr>
      <w:rPr>
        <w:rFonts w:ascii="Wingdings" w:hAnsi="Wingdings" w:hint="default"/>
        <w:sz w:val="20"/>
      </w:rPr>
    </w:lvl>
    <w:lvl w:ilvl="6" w:tplc="7B60B998" w:tentative="1">
      <w:start w:val="1"/>
      <w:numFmt w:val="bullet"/>
      <w:lvlText w:val=""/>
      <w:lvlJc w:val="left"/>
      <w:pPr>
        <w:tabs>
          <w:tab w:val="num" w:pos="5040"/>
        </w:tabs>
        <w:ind w:left="5040" w:hanging="360"/>
      </w:pPr>
      <w:rPr>
        <w:rFonts w:ascii="Wingdings" w:hAnsi="Wingdings" w:hint="default"/>
        <w:sz w:val="20"/>
      </w:rPr>
    </w:lvl>
    <w:lvl w:ilvl="7" w:tplc="74F0A4DA" w:tentative="1">
      <w:start w:val="1"/>
      <w:numFmt w:val="bullet"/>
      <w:lvlText w:val=""/>
      <w:lvlJc w:val="left"/>
      <w:pPr>
        <w:tabs>
          <w:tab w:val="num" w:pos="5760"/>
        </w:tabs>
        <w:ind w:left="5760" w:hanging="360"/>
      </w:pPr>
      <w:rPr>
        <w:rFonts w:ascii="Wingdings" w:hAnsi="Wingdings" w:hint="default"/>
        <w:sz w:val="20"/>
      </w:rPr>
    </w:lvl>
    <w:lvl w:ilvl="8" w:tplc="E24C3D06"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3691385"/>
    <w:multiLevelType w:val="hybridMultilevel"/>
    <w:tmpl w:val="2EAA8648"/>
    <w:lvl w:ilvl="0" w:tplc="144E4258">
      <w:start w:val="1"/>
      <w:numFmt w:val="bullet"/>
      <w:lvlText w:val=""/>
      <w:lvlJc w:val="left"/>
      <w:pPr>
        <w:tabs>
          <w:tab w:val="num" w:pos="720"/>
        </w:tabs>
        <w:ind w:left="720" w:hanging="360"/>
      </w:pPr>
      <w:rPr>
        <w:rFonts w:ascii="Symbol" w:hAnsi="Symbol" w:hint="default"/>
        <w:sz w:val="20"/>
      </w:rPr>
    </w:lvl>
    <w:lvl w:ilvl="1" w:tplc="B6508ADC" w:tentative="1">
      <w:start w:val="1"/>
      <w:numFmt w:val="bullet"/>
      <w:lvlText w:val="o"/>
      <w:lvlJc w:val="left"/>
      <w:pPr>
        <w:tabs>
          <w:tab w:val="num" w:pos="1440"/>
        </w:tabs>
        <w:ind w:left="1440" w:hanging="360"/>
      </w:pPr>
      <w:rPr>
        <w:rFonts w:ascii="Courier New" w:hAnsi="Courier New" w:hint="default"/>
        <w:sz w:val="20"/>
      </w:rPr>
    </w:lvl>
    <w:lvl w:ilvl="2" w:tplc="8D988CCE" w:tentative="1">
      <w:start w:val="1"/>
      <w:numFmt w:val="bullet"/>
      <w:lvlText w:val=""/>
      <w:lvlJc w:val="left"/>
      <w:pPr>
        <w:tabs>
          <w:tab w:val="num" w:pos="2160"/>
        </w:tabs>
        <w:ind w:left="2160" w:hanging="360"/>
      </w:pPr>
      <w:rPr>
        <w:rFonts w:ascii="Wingdings" w:hAnsi="Wingdings" w:hint="default"/>
        <w:sz w:val="20"/>
      </w:rPr>
    </w:lvl>
    <w:lvl w:ilvl="3" w:tplc="1ED42906" w:tentative="1">
      <w:start w:val="1"/>
      <w:numFmt w:val="bullet"/>
      <w:lvlText w:val=""/>
      <w:lvlJc w:val="left"/>
      <w:pPr>
        <w:tabs>
          <w:tab w:val="num" w:pos="2880"/>
        </w:tabs>
        <w:ind w:left="2880" w:hanging="360"/>
      </w:pPr>
      <w:rPr>
        <w:rFonts w:ascii="Wingdings" w:hAnsi="Wingdings" w:hint="default"/>
        <w:sz w:val="20"/>
      </w:rPr>
    </w:lvl>
    <w:lvl w:ilvl="4" w:tplc="3AB83200" w:tentative="1">
      <w:start w:val="1"/>
      <w:numFmt w:val="bullet"/>
      <w:lvlText w:val=""/>
      <w:lvlJc w:val="left"/>
      <w:pPr>
        <w:tabs>
          <w:tab w:val="num" w:pos="3600"/>
        </w:tabs>
        <w:ind w:left="3600" w:hanging="360"/>
      </w:pPr>
      <w:rPr>
        <w:rFonts w:ascii="Wingdings" w:hAnsi="Wingdings" w:hint="default"/>
        <w:sz w:val="20"/>
      </w:rPr>
    </w:lvl>
    <w:lvl w:ilvl="5" w:tplc="B7502204" w:tentative="1">
      <w:start w:val="1"/>
      <w:numFmt w:val="bullet"/>
      <w:lvlText w:val=""/>
      <w:lvlJc w:val="left"/>
      <w:pPr>
        <w:tabs>
          <w:tab w:val="num" w:pos="4320"/>
        </w:tabs>
        <w:ind w:left="4320" w:hanging="360"/>
      </w:pPr>
      <w:rPr>
        <w:rFonts w:ascii="Wingdings" w:hAnsi="Wingdings" w:hint="default"/>
        <w:sz w:val="20"/>
      </w:rPr>
    </w:lvl>
    <w:lvl w:ilvl="6" w:tplc="4DB0ACFE" w:tentative="1">
      <w:start w:val="1"/>
      <w:numFmt w:val="bullet"/>
      <w:lvlText w:val=""/>
      <w:lvlJc w:val="left"/>
      <w:pPr>
        <w:tabs>
          <w:tab w:val="num" w:pos="5040"/>
        </w:tabs>
        <w:ind w:left="5040" w:hanging="360"/>
      </w:pPr>
      <w:rPr>
        <w:rFonts w:ascii="Wingdings" w:hAnsi="Wingdings" w:hint="default"/>
        <w:sz w:val="20"/>
      </w:rPr>
    </w:lvl>
    <w:lvl w:ilvl="7" w:tplc="F8E4C920" w:tentative="1">
      <w:start w:val="1"/>
      <w:numFmt w:val="bullet"/>
      <w:lvlText w:val=""/>
      <w:lvlJc w:val="left"/>
      <w:pPr>
        <w:tabs>
          <w:tab w:val="num" w:pos="5760"/>
        </w:tabs>
        <w:ind w:left="5760" w:hanging="360"/>
      </w:pPr>
      <w:rPr>
        <w:rFonts w:ascii="Wingdings" w:hAnsi="Wingdings" w:hint="default"/>
        <w:sz w:val="20"/>
      </w:rPr>
    </w:lvl>
    <w:lvl w:ilvl="8" w:tplc="584E42FE"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3A91EB8"/>
    <w:multiLevelType w:val="hybridMultilevel"/>
    <w:tmpl w:val="47F4B040"/>
    <w:lvl w:ilvl="0" w:tplc="30B642FC">
      <w:start w:val="1"/>
      <w:numFmt w:val="bullet"/>
      <w:lvlText w:val=""/>
      <w:lvlJc w:val="left"/>
      <w:pPr>
        <w:tabs>
          <w:tab w:val="num" w:pos="720"/>
        </w:tabs>
        <w:ind w:left="720" w:hanging="360"/>
      </w:pPr>
      <w:rPr>
        <w:rFonts w:ascii="Symbol" w:hAnsi="Symbol" w:hint="default"/>
        <w:sz w:val="20"/>
      </w:rPr>
    </w:lvl>
    <w:lvl w:ilvl="1" w:tplc="35F0C21A" w:tentative="1">
      <w:start w:val="1"/>
      <w:numFmt w:val="bullet"/>
      <w:lvlText w:val="o"/>
      <w:lvlJc w:val="left"/>
      <w:pPr>
        <w:tabs>
          <w:tab w:val="num" w:pos="1440"/>
        </w:tabs>
        <w:ind w:left="1440" w:hanging="360"/>
      </w:pPr>
      <w:rPr>
        <w:rFonts w:ascii="Courier New" w:hAnsi="Courier New" w:hint="default"/>
        <w:sz w:val="20"/>
      </w:rPr>
    </w:lvl>
    <w:lvl w:ilvl="2" w:tplc="14AC85A6" w:tentative="1">
      <w:start w:val="1"/>
      <w:numFmt w:val="bullet"/>
      <w:lvlText w:val=""/>
      <w:lvlJc w:val="left"/>
      <w:pPr>
        <w:tabs>
          <w:tab w:val="num" w:pos="2160"/>
        </w:tabs>
        <w:ind w:left="2160" w:hanging="360"/>
      </w:pPr>
      <w:rPr>
        <w:rFonts w:ascii="Wingdings" w:hAnsi="Wingdings" w:hint="default"/>
        <w:sz w:val="20"/>
      </w:rPr>
    </w:lvl>
    <w:lvl w:ilvl="3" w:tplc="D3D42862" w:tentative="1">
      <w:start w:val="1"/>
      <w:numFmt w:val="bullet"/>
      <w:lvlText w:val=""/>
      <w:lvlJc w:val="left"/>
      <w:pPr>
        <w:tabs>
          <w:tab w:val="num" w:pos="2880"/>
        </w:tabs>
        <w:ind w:left="2880" w:hanging="360"/>
      </w:pPr>
      <w:rPr>
        <w:rFonts w:ascii="Wingdings" w:hAnsi="Wingdings" w:hint="default"/>
        <w:sz w:val="20"/>
      </w:rPr>
    </w:lvl>
    <w:lvl w:ilvl="4" w:tplc="A5A8C902" w:tentative="1">
      <w:start w:val="1"/>
      <w:numFmt w:val="bullet"/>
      <w:lvlText w:val=""/>
      <w:lvlJc w:val="left"/>
      <w:pPr>
        <w:tabs>
          <w:tab w:val="num" w:pos="3600"/>
        </w:tabs>
        <w:ind w:left="3600" w:hanging="360"/>
      </w:pPr>
      <w:rPr>
        <w:rFonts w:ascii="Wingdings" w:hAnsi="Wingdings" w:hint="default"/>
        <w:sz w:val="20"/>
      </w:rPr>
    </w:lvl>
    <w:lvl w:ilvl="5" w:tplc="06CE7BD2" w:tentative="1">
      <w:start w:val="1"/>
      <w:numFmt w:val="bullet"/>
      <w:lvlText w:val=""/>
      <w:lvlJc w:val="left"/>
      <w:pPr>
        <w:tabs>
          <w:tab w:val="num" w:pos="4320"/>
        </w:tabs>
        <w:ind w:left="4320" w:hanging="360"/>
      </w:pPr>
      <w:rPr>
        <w:rFonts w:ascii="Wingdings" w:hAnsi="Wingdings" w:hint="default"/>
        <w:sz w:val="20"/>
      </w:rPr>
    </w:lvl>
    <w:lvl w:ilvl="6" w:tplc="957E85E2" w:tentative="1">
      <w:start w:val="1"/>
      <w:numFmt w:val="bullet"/>
      <w:lvlText w:val=""/>
      <w:lvlJc w:val="left"/>
      <w:pPr>
        <w:tabs>
          <w:tab w:val="num" w:pos="5040"/>
        </w:tabs>
        <w:ind w:left="5040" w:hanging="360"/>
      </w:pPr>
      <w:rPr>
        <w:rFonts w:ascii="Wingdings" w:hAnsi="Wingdings" w:hint="default"/>
        <w:sz w:val="20"/>
      </w:rPr>
    </w:lvl>
    <w:lvl w:ilvl="7" w:tplc="C5B68E2C" w:tentative="1">
      <w:start w:val="1"/>
      <w:numFmt w:val="bullet"/>
      <w:lvlText w:val=""/>
      <w:lvlJc w:val="left"/>
      <w:pPr>
        <w:tabs>
          <w:tab w:val="num" w:pos="5760"/>
        </w:tabs>
        <w:ind w:left="5760" w:hanging="360"/>
      </w:pPr>
      <w:rPr>
        <w:rFonts w:ascii="Wingdings" w:hAnsi="Wingdings" w:hint="default"/>
        <w:sz w:val="20"/>
      </w:rPr>
    </w:lvl>
    <w:lvl w:ilvl="8" w:tplc="B02CF76E"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0E56A04"/>
    <w:multiLevelType w:val="hybridMultilevel"/>
    <w:tmpl w:val="AE8CBB82"/>
    <w:lvl w:ilvl="0" w:tplc="106C64E4">
      <w:start w:val="1"/>
      <w:numFmt w:val="bullet"/>
      <w:lvlText w:val=""/>
      <w:lvlJc w:val="left"/>
      <w:pPr>
        <w:tabs>
          <w:tab w:val="num" w:pos="720"/>
        </w:tabs>
        <w:ind w:left="720" w:hanging="360"/>
      </w:pPr>
      <w:rPr>
        <w:rFonts w:ascii="Symbol" w:hAnsi="Symbol" w:hint="default"/>
        <w:sz w:val="20"/>
      </w:rPr>
    </w:lvl>
    <w:lvl w:ilvl="1" w:tplc="F52884FE" w:tentative="1">
      <w:start w:val="1"/>
      <w:numFmt w:val="bullet"/>
      <w:lvlText w:val="o"/>
      <w:lvlJc w:val="left"/>
      <w:pPr>
        <w:tabs>
          <w:tab w:val="num" w:pos="1440"/>
        </w:tabs>
        <w:ind w:left="1440" w:hanging="360"/>
      </w:pPr>
      <w:rPr>
        <w:rFonts w:ascii="Courier New" w:hAnsi="Courier New" w:hint="default"/>
        <w:sz w:val="20"/>
      </w:rPr>
    </w:lvl>
    <w:lvl w:ilvl="2" w:tplc="8A8C97F0" w:tentative="1">
      <w:start w:val="1"/>
      <w:numFmt w:val="bullet"/>
      <w:lvlText w:val=""/>
      <w:lvlJc w:val="left"/>
      <w:pPr>
        <w:tabs>
          <w:tab w:val="num" w:pos="2160"/>
        </w:tabs>
        <w:ind w:left="2160" w:hanging="360"/>
      </w:pPr>
      <w:rPr>
        <w:rFonts w:ascii="Wingdings" w:hAnsi="Wingdings" w:hint="default"/>
        <w:sz w:val="20"/>
      </w:rPr>
    </w:lvl>
    <w:lvl w:ilvl="3" w:tplc="604CAF0E" w:tentative="1">
      <w:start w:val="1"/>
      <w:numFmt w:val="bullet"/>
      <w:lvlText w:val=""/>
      <w:lvlJc w:val="left"/>
      <w:pPr>
        <w:tabs>
          <w:tab w:val="num" w:pos="2880"/>
        </w:tabs>
        <w:ind w:left="2880" w:hanging="360"/>
      </w:pPr>
      <w:rPr>
        <w:rFonts w:ascii="Wingdings" w:hAnsi="Wingdings" w:hint="default"/>
        <w:sz w:val="20"/>
      </w:rPr>
    </w:lvl>
    <w:lvl w:ilvl="4" w:tplc="34B42966" w:tentative="1">
      <w:start w:val="1"/>
      <w:numFmt w:val="bullet"/>
      <w:lvlText w:val=""/>
      <w:lvlJc w:val="left"/>
      <w:pPr>
        <w:tabs>
          <w:tab w:val="num" w:pos="3600"/>
        </w:tabs>
        <w:ind w:left="3600" w:hanging="360"/>
      </w:pPr>
      <w:rPr>
        <w:rFonts w:ascii="Wingdings" w:hAnsi="Wingdings" w:hint="default"/>
        <w:sz w:val="20"/>
      </w:rPr>
    </w:lvl>
    <w:lvl w:ilvl="5" w:tplc="A9C67F1A" w:tentative="1">
      <w:start w:val="1"/>
      <w:numFmt w:val="bullet"/>
      <w:lvlText w:val=""/>
      <w:lvlJc w:val="left"/>
      <w:pPr>
        <w:tabs>
          <w:tab w:val="num" w:pos="4320"/>
        </w:tabs>
        <w:ind w:left="4320" w:hanging="360"/>
      </w:pPr>
      <w:rPr>
        <w:rFonts w:ascii="Wingdings" w:hAnsi="Wingdings" w:hint="default"/>
        <w:sz w:val="20"/>
      </w:rPr>
    </w:lvl>
    <w:lvl w:ilvl="6" w:tplc="6574B432" w:tentative="1">
      <w:start w:val="1"/>
      <w:numFmt w:val="bullet"/>
      <w:lvlText w:val=""/>
      <w:lvlJc w:val="left"/>
      <w:pPr>
        <w:tabs>
          <w:tab w:val="num" w:pos="5040"/>
        </w:tabs>
        <w:ind w:left="5040" w:hanging="360"/>
      </w:pPr>
      <w:rPr>
        <w:rFonts w:ascii="Wingdings" w:hAnsi="Wingdings" w:hint="default"/>
        <w:sz w:val="20"/>
      </w:rPr>
    </w:lvl>
    <w:lvl w:ilvl="7" w:tplc="64FEDE56" w:tentative="1">
      <w:start w:val="1"/>
      <w:numFmt w:val="bullet"/>
      <w:lvlText w:val=""/>
      <w:lvlJc w:val="left"/>
      <w:pPr>
        <w:tabs>
          <w:tab w:val="num" w:pos="5760"/>
        </w:tabs>
        <w:ind w:left="5760" w:hanging="360"/>
      </w:pPr>
      <w:rPr>
        <w:rFonts w:ascii="Wingdings" w:hAnsi="Wingdings" w:hint="default"/>
        <w:sz w:val="20"/>
      </w:rPr>
    </w:lvl>
    <w:lvl w:ilvl="8" w:tplc="12803640" w:tentative="1">
      <w:start w:val="1"/>
      <w:numFmt w:val="bullet"/>
      <w:lvlText w:val=""/>
      <w:lvlJc w:val="left"/>
      <w:pPr>
        <w:tabs>
          <w:tab w:val="num" w:pos="6480"/>
        </w:tabs>
        <w:ind w:left="6480" w:hanging="360"/>
      </w:pPr>
      <w:rPr>
        <w:rFonts w:ascii="Wingdings" w:hAnsi="Wingdings" w:hint="default"/>
        <w:sz w:val="20"/>
      </w:rPr>
    </w:lvl>
  </w:abstractNum>
  <w:num w:numId="1" w16cid:durableId="493646399">
    <w:abstractNumId w:val="11"/>
  </w:num>
  <w:num w:numId="2" w16cid:durableId="844514885">
    <w:abstractNumId w:val="12"/>
  </w:num>
  <w:num w:numId="3" w16cid:durableId="221143279">
    <w:abstractNumId w:val="13"/>
  </w:num>
  <w:num w:numId="4" w16cid:durableId="1979871041">
    <w:abstractNumId w:val="14"/>
  </w:num>
  <w:num w:numId="5" w16cid:durableId="1560284000">
    <w:abstractNumId w:val="8"/>
  </w:num>
  <w:num w:numId="6" w16cid:durableId="124128683">
    <w:abstractNumId w:val="3"/>
  </w:num>
  <w:num w:numId="7" w16cid:durableId="264533071">
    <w:abstractNumId w:val="2"/>
  </w:num>
  <w:num w:numId="8" w16cid:durableId="1323460578">
    <w:abstractNumId w:val="1"/>
  </w:num>
  <w:num w:numId="9" w16cid:durableId="477302394">
    <w:abstractNumId w:val="0"/>
  </w:num>
  <w:num w:numId="10" w16cid:durableId="2145154398">
    <w:abstractNumId w:val="9"/>
  </w:num>
  <w:num w:numId="11" w16cid:durableId="1973095463">
    <w:abstractNumId w:val="7"/>
  </w:num>
  <w:num w:numId="12" w16cid:durableId="1919631776">
    <w:abstractNumId w:val="6"/>
  </w:num>
  <w:num w:numId="13" w16cid:durableId="1384210598">
    <w:abstractNumId w:val="5"/>
  </w:num>
  <w:num w:numId="14" w16cid:durableId="371656989">
    <w:abstractNumId w:val="4"/>
  </w:num>
  <w:num w:numId="15" w16cid:durableId="133950197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284"/>
  <w:doNotHyphenateCaps/>
  <w:noPunctuationKerning/>
  <w:characterSpacingControl w:val="doNotCompress"/>
  <w:footnotePr>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6898"/>
    <w:rsid w:val="002A4C2F"/>
    <w:rsid w:val="004F69D6"/>
    <w:rsid w:val="005B1C71"/>
    <w:rsid w:val="00624256"/>
    <w:rsid w:val="007A09BE"/>
    <w:rsid w:val="007F5862"/>
    <w:rsid w:val="00944F87"/>
    <w:rsid w:val="00BF490D"/>
    <w:rsid w:val="00DF0CB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53C86A1"/>
  <w15:chartTrackingRefBased/>
  <w15:docId w15:val="{CC546F5A-B966-47E4-8F11-3B5CF7B05F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F490D"/>
    <w:pPr>
      <w:spacing w:before="240" w:after="240"/>
      <w:ind w:firstLine="680"/>
      <w:jc w:val="both"/>
    </w:pPr>
    <w:rPr>
      <w:rFonts w:ascii="Amasis30" w:hAnsi="Amasis30"/>
      <w:sz w:val="36"/>
      <w:szCs w:val="24"/>
    </w:rPr>
  </w:style>
  <w:style w:type="paragraph" w:styleId="Titre1">
    <w:name w:val="heading 1"/>
    <w:basedOn w:val="Normal"/>
    <w:next w:val="Normal"/>
    <w:qFormat/>
    <w:rsid w:val="005B1C71"/>
    <w:pPr>
      <w:keepNext/>
      <w:pageBreakBefore/>
      <w:suppressAutoHyphens/>
      <w:spacing w:before="960" w:after="720"/>
      <w:ind w:firstLine="0"/>
      <w:jc w:val="center"/>
      <w:outlineLvl w:val="0"/>
    </w:pPr>
    <w:rPr>
      <w:rFonts w:cs="Arial"/>
      <w:b/>
      <w:bCs/>
      <w:sz w:val="48"/>
      <w:szCs w:val="44"/>
    </w:rPr>
  </w:style>
  <w:style w:type="paragraph" w:styleId="Titre2">
    <w:name w:val="heading 2"/>
    <w:basedOn w:val="Normal"/>
    <w:next w:val="Normal"/>
    <w:qFormat/>
    <w:rsid w:val="004F69D6"/>
    <w:pPr>
      <w:keepNext/>
      <w:keepLines/>
      <w:pageBreakBefore/>
      <w:suppressAutoHyphens/>
      <w:spacing w:before="960" w:after="720"/>
      <w:ind w:firstLine="0"/>
      <w:jc w:val="center"/>
      <w:outlineLvl w:val="1"/>
    </w:pPr>
    <w:rPr>
      <w:rFonts w:cs="Arial"/>
      <w:b/>
      <w:bCs/>
      <w:iCs/>
      <w:sz w:val="44"/>
      <w:szCs w:val="40"/>
    </w:rPr>
  </w:style>
  <w:style w:type="paragraph" w:styleId="Titre3">
    <w:name w:val="heading 3"/>
    <w:basedOn w:val="Normal"/>
    <w:next w:val="Normal"/>
    <w:qFormat/>
    <w:rsid w:val="005B1C71"/>
    <w:pPr>
      <w:keepNext/>
      <w:suppressAutoHyphens/>
      <w:spacing w:before="480"/>
      <w:ind w:firstLine="0"/>
      <w:jc w:val="center"/>
      <w:outlineLvl w:val="2"/>
    </w:pPr>
    <w:rPr>
      <w:rFonts w:cs="Arial"/>
      <w:b/>
      <w:bCs/>
      <w:sz w:val="40"/>
      <w:szCs w:val="36"/>
    </w:rPr>
  </w:style>
  <w:style w:type="character" w:default="1" w:styleId="Policepardfaut">
    <w:name w:val="Default Paragraph Font"/>
    <w:semiHidden/>
    <w:rsid w:val="005B1C71"/>
  </w:style>
  <w:style w:type="table" w:default="1" w:styleId="TableauNormal">
    <w:name w:val="Normal Table"/>
    <w:semiHidden/>
    <w:tblPr>
      <w:tblInd w:w="0" w:type="dxa"/>
      <w:tblCellMar>
        <w:top w:w="0" w:type="dxa"/>
        <w:left w:w="108" w:type="dxa"/>
        <w:bottom w:w="0" w:type="dxa"/>
        <w:right w:w="108" w:type="dxa"/>
      </w:tblCellMar>
    </w:tblPr>
  </w:style>
  <w:style w:type="numbering" w:default="1" w:styleId="Aucuneliste">
    <w:name w:val="No List"/>
    <w:semiHidden/>
    <w:rsid w:val="005B1C71"/>
  </w:style>
  <w:style w:type="character" w:styleId="Lienhypertexte">
    <w:name w:val="Hyperlink"/>
    <w:uiPriority w:val="99"/>
    <w:rsid w:val="005B1C71"/>
    <w:rPr>
      <w:rFonts w:ascii="Amasis30" w:hAnsi="Amasis30"/>
      <w:color w:val="004080"/>
      <w:u w:val="single"/>
    </w:rPr>
  </w:style>
  <w:style w:type="paragraph" w:styleId="Explorateurdedocuments">
    <w:name w:val="Document Map"/>
    <w:basedOn w:val="Normal"/>
    <w:semiHidden/>
    <w:rsid w:val="005B1C71"/>
    <w:pPr>
      <w:shd w:val="clear" w:color="auto" w:fill="000080"/>
    </w:pPr>
    <w:rPr>
      <w:rFonts w:ascii="Tahoma" w:hAnsi="Tahoma" w:cs="Tahoma"/>
    </w:rPr>
  </w:style>
  <w:style w:type="paragraph" w:styleId="TM1">
    <w:name w:val="toc 1"/>
    <w:basedOn w:val="Normal"/>
    <w:next w:val="Normal"/>
    <w:autoRedefine/>
    <w:uiPriority w:val="39"/>
    <w:rsid w:val="005B1C71"/>
    <w:pPr>
      <w:tabs>
        <w:tab w:val="right" w:leader="dot" w:pos="9639"/>
      </w:tabs>
      <w:spacing w:before="180" w:after="180"/>
      <w:ind w:firstLine="0"/>
      <w:jc w:val="left"/>
    </w:pPr>
    <w:rPr>
      <w:bCs/>
      <w:iCs/>
      <w:noProof/>
      <w:color w:val="000080"/>
      <w:szCs w:val="28"/>
    </w:rPr>
  </w:style>
  <w:style w:type="paragraph" w:styleId="En-tte">
    <w:name w:val="header"/>
    <w:basedOn w:val="Normal"/>
    <w:rsid w:val="005B1C71"/>
    <w:pPr>
      <w:tabs>
        <w:tab w:val="center" w:pos="4536"/>
        <w:tab w:val="right" w:pos="9072"/>
      </w:tabs>
    </w:pPr>
  </w:style>
  <w:style w:type="paragraph" w:styleId="Pieddepage">
    <w:name w:val="footer"/>
    <w:basedOn w:val="Normal"/>
    <w:rsid w:val="005B1C71"/>
    <w:pPr>
      <w:tabs>
        <w:tab w:val="center" w:pos="4536"/>
        <w:tab w:val="right" w:pos="9072"/>
      </w:tabs>
      <w:ind w:firstLine="0"/>
      <w:jc w:val="center"/>
    </w:pPr>
    <w:rPr>
      <w:sz w:val="32"/>
    </w:rPr>
  </w:style>
  <w:style w:type="character" w:styleId="Numrodepage">
    <w:name w:val="page number"/>
    <w:basedOn w:val="Policepardfaut"/>
    <w:rsid w:val="005B1C71"/>
  </w:style>
  <w:style w:type="paragraph" w:styleId="TM2">
    <w:name w:val="toc 2"/>
    <w:basedOn w:val="Normal"/>
    <w:next w:val="Normal"/>
    <w:autoRedefine/>
    <w:uiPriority w:val="39"/>
    <w:rsid w:val="004F69D6"/>
    <w:pPr>
      <w:tabs>
        <w:tab w:val="right" w:leader="dot" w:pos="9639"/>
      </w:tabs>
      <w:spacing w:before="120" w:after="120"/>
      <w:ind w:left="284" w:firstLine="0"/>
      <w:jc w:val="left"/>
    </w:pPr>
    <w:rPr>
      <w:noProof/>
      <w:color w:val="000080"/>
      <w:sz w:val="34"/>
    </w:rPr>
  </w:style>
  <w:style w:type="paragraph" w:styleId="TM3">
    <w:name w:val="toc 3"/>
    <w:basedOn w:val="Normal"/>
    <w:next w:val="Normal"/>
    <w:autoRedefine/>
    <w:uiPriority w:val="39"/>
    <w:rsid w:val="005B1C71"/>
    <w:pPr>
      <w:tabs>
        <w:tab w:val="right" w:leader="dot" w:pos="9639"/>
      </w:tabs>
      <w:spacing w:before="120" w:after="120"/>
      <w:ind w:left="567" w:firstLine="0"/>
      <w:jc w:val="left"/>
    </w:pPr>
    <w:rPr>
      <w:color w:val="000080"/>
      <w:sz w:val="32"/>
    </w:rPr>
  </w:style>
  <w:style w:type="paragraph" w:styleId="TM4">
    <w:name w:val="toc 4"/>
    <w:basedOn w:val="Normal"/>
    <w:next w:val="Normal"/>
    <w:autoRedefine/>
    <w:semiHidden/>
    <w:rsid w:val="005B1C71"/>
    <w:pPr>
      <w:ind w:left="780"/>
    </w:pPr>
  </w:style>
  <w:style w:type="paragraph" w:styleId="TM5">
    <w:name w:val="toc 5"/>
    <w:basedOn w:val="Normal"/>
    <w:next w:val="Normal"/>
    <w:autoRedefine/>
    <w:semiHidden/>
    <w:rsid w:val="005B1C71"/>
    <w:pPr>
      <w:ind w:left="1040"/>
    </w:pPr>
  </w:style>
  <w:style w:type="paragraph" w:styleId="TM6">
    <w:name w:val="toc 6"/>
    <w:basedOn w:val="Normal"/>
    <w:next w:val="Normal"/>
    <w:autoRedefine/>
    <w:semiHidden/>
    <w:rsid w:val="005B1C71"/>
    <w:pPr>
      <w:ind w:left="1300"/>
    </w:pPr>
  </w:style>
  <w:style w:type="paragraph" w:styleId="TM7">
    <w:name w:val="toc 7"/>
    <w:basedOn w:val="Normal"/>
    <w:next w:val="Normal"/>
    <w:autoRedefine/>
    <w:semiHidden/>
    <w:rsid w:val="005B1C71"/>
    <w:pPr>
      <w:ind w:left="1560"/>
    </w:pPr>
  </w:style>
  <w:style w:type="paragraph" w:styleId="TM8">
    <w:name w:val="toc 8"/>
    <w:basedOn w:val="Normal"/>
    <w:next w:val="Normal"/>
    <w:autoRedefine/>
    <w:semiHidden/>
    <w:rsid w:val="005B1C71"/>
    <w:pPr>
      <w:ind w:left="1820"/>
    </w:pPr>
  </w:style>
  <w:style w:type="paragraph" w:styleId="TM9">
    <w:name w:val="toc 9"/>
    <w:basedOn w:val="Normal"/>
    <w:next w:val="Normal"/>
    <w:autoRedefine/>
    <w:semiHidden/>
    <w:rsid w:val="005B1C71"/>
    <w:pPr>
      <w:ind w:left="2080"/>
    </w:pPr>
  </w:style>
  <w:style w:type="character" w:styleId="Appelnotedebasdep">
    <w:name w:val="footnote reference"/>
    <w:qFormat/>
    <w:rsid w:val="005B1C71"/>
    <w:rPr>
      <w:rFonts w:ascii="Amasis30" w:hAnsi="Amasis30"/>
      <w:b/>
      <w:sz w:val="36"/>
      <w:vertAlign w:val="superscript"/>
    </w:rPr>
  </w:style>
  <w:style w:type="paragraph" w:styleId="Notedebasdepage">
    <w:name w:val="footnote text"/>
    <w:basedOn w:val="Taille-1Normal"/>
    <w:qFormat/>
    <w:rsid w:val="005B1C71"/>
    <w:rPr>
      <w:szCs w:val="30"/>
    </w:rPr>
  </w:style>
  <w:style w:type="paragraph" w:customStyle="1" w:styleId="Taille-1Normal">
    <w:name w:val="Taille-1Normal"/>
    <w:basedOn w:val="Normal"/>
    <w:rsid w:val="005B1C71"/>
    <w:rPr>
      <w:sz w:val="32"/>
      <w:szCs w:val="28"/>
    </w:rPr>
  </w:style>
  <w:style w:type="paragraph" w:customStyle="1" w:styleId="Auteur">
    <w:name w:val="Auteur"/>
    <w:basedOn w:val="Normal"/>
    <w:rsid w:val="005B1C71"/>
    <w:pPr>
      <w:spacing w:before="0" w:after="1800"/>
      <w:ind w:right="851" w:firstLine="0"/>
      <w:jc w:val="right"/>
    </w:pPr>
    <w:rPr>
      <w:sz w:val="48"/>
    </w:rPr>
  </w:style>
  <w:style w:type="paragraph" w:customStyle="1" w:styleId="Titrelivre">
    <w:name w:val="Titre_livre"/>
    <w:basedOn w:val="Normal"/>
    <w:rsid w:val="005B1C71"/>
    <w:pPr>
      <w:spacing w:before="0" w:after="1200"/>
      <w:ind w:left="2268" w:right="851" w:firstLine="0"/>
      <w:jc w:val="right"/>
    </w:pPr>
    <w:rPr>
      <w:b/>
      <w:bCs/>
      <w:sz w:val="72"/>
    </w:rPr>
  </w:style>
  <w:style w:type="paragraph" w:customStyle="1" w:styleId="Soustitrelivre">
    <w:name w:val="Sous_titre_livre"/>
    <w:basedOn w:val="Normal"/>
    <w:rsid w:val="005B1C71"/>
    <w:pPr>
      <w:spacing w:before="0" w:after="2160"/>
      <w:ind w:left="2268" w:right="851" w:firstLine="0"/>
      <w:jc w:val="right"/>
    </w:pPr>
    <w:rPr>
      <w:bCs/>
      <w:sz w:val="44"/>
      <w:szCs w:val="36"/>
    </w:rPr>
  </w:style>
  <w:style w:type="paragraph" w:customStyle="1" w:styleId="Photoauteur">
    <w:name w:val="Photo_auteur"/>
    <w:basedOn w:val="Normal"/>
    <w:rsid w:val="005B1C71"/>
    <w:pPr>
      <w:spacing w:after="1080"/>
      <w:ind w:left="2268" w:firstLine="0"/>
      <w:jc w:val="center"/>
    </w:pPr>
    <w:rPr>
      <w:noProof/>
    </w:rPr>
  </w:style>
  <w:style w:type="paragraph" w:customStyle="1" w:styleId="DateSortie">
    <w:name w:val="Date_Sortie"/>
    <w:basedOn w:val="Normal"/>
    <w:rsid w:val="005B1C71"/>
    <w:pPr>
      <w:spacing w:before="0" w:after="0"/>
      <w:ind w:right="1418" w:firstLine="0"/>
      <w:jc w:val="right"/>
    </w:pPr>
    <w:rPr>
      <w:bCs/>
      <w:sz w:val="40"/>
    </w:rPr>
  </w:style>
  <w:style w:type="paragraph" w:customStyle="1" w:styleId="Titretablematires">
    <w:name w:val="Titre table matières"/>
    <w:basedOn w:val="Normal"/>
    <w:rsid w:val="005B1C71"/>
    <w:pPr>
      <w:pBdr>
        <w:top w:val="single" w:sz="8" w:space="1" w:color="auto"/>
        <w:bottom w:val="single" w:sz="8" w:space="1" w:color="auto"/>
      </w:pBdr>
      <w:ind w:left="2552" w:right="2552" w:firstLine="0"/>
      <w:jc w:val="center"/>
    </w:pPr>
    <w:rPr>
      <w:bCs/>
    </w:rPr>
  </w:style>
  <w:style w:type="paragraph" w:customStyle="1" w:styleId="Centr">
    <w:name w:val="Centré"/>
    <w:basedOn w:val="Normal"/>
    <w:rsid w:val="005B1C71"/>
    <w:pPr>
      <w:ind w:firstLine="0"/>
      <w:jc w:val="center"/>
    </w:pPr>
    <w:rPr>
      <w:szCs w:val="20"/>
    </w:rPr>
  </w:style>
  <w:style w:type="paragraph" w:customStyle="1" w:styleId="NormalSansIndent">
    <w:name w:val="NormalSansIndent"/>
    <w:basedOn w:val="Normal"/>
    <w:rsid w:val="005B1C71"/>
    <w:pPr>
      <w:ind w:firstLine="0"/>
    </w:pPr>
    <w:rPr>
      <w:szCs w:val="20"/>
    </w:rPr>
  </w:style>
  <w:style w:type="paragraph" w:customStyle="1" w:styleId="NormalSolidaire">
    <w:name w:val="NormalSolidaire"/>
    <w:basedOn w:val="Normal"/>
    <w:qFormat/>
    <w:rsid w:val="005B1C71"/>
    <w:pPr>
      <w:keepNext/>
    </w:pPr>
  </w:style>
  <w:style w:type="paragraph" w:customStyle="1" w:styleId="NormalSautPageAvant">
    <w:name w:val="NormalSautPageAvant"/>
    <w:basedOn w:val="Normal"/>
    <w:qFormat/>
    <w:rsid w:val="005B1C71"/>
    <w:pPr>
      <w:pageBreakBefore/>
    </w:pPr>
  </w:style>
  <w:style w:type="paragraph" w:customStyle="1" w:styleId="NormalEspAvtGrand">
    <w:name w:val="NormalEspAvtGrand"/>
    <w:basedOn w:val="Normal"/>
    <w:rsid w:val="005B1C71"/>
    <w:pPr>
      <w:spacing w:before="2640"/>
    </w:pPr>
    <w:rPr>
      <w:szCs w:val="20"/>
    </w:rPr>
  </w:style>
  <w:style w:type="paragraph" w:customStyle="1" w:styleId="CentrEspAvt0">
    <w:name w:val="CentréEspAvt0"/>
    <w:basedOn w:val="Centr"/>
    <w:next w:val="CentrEspAvt0EspApr0"/>
    <w:rsid w:val="005B1C71"/>
    <w:pPr>
      <w:spacing w:before="0"/>
    </w:pPr>
  </w:style>
  <w:style w:type="paragraph" w:customStyle="1" w:styleId="CentrEspAvt0EspApr0">
    <w:name w:val="CentréEspAvt0EspApr0"/>
    <w:basedOn w:val="Centr"/>
    <w:rsid w:val="005B1C71"/>
    <w:pPr>
      <w:spacing w:before="0" w:after="0"/>
    </w:pPr>
  </w:style>
  <w:style w:type="paragraph" w:customStyle="1" w:styleId="CentrEspApr0">
    <w:name w:val="CentréEspApr0"/>
    <w:basedOn w:val="Centr"/>
    <w:next w:val="Normal"/>
    <w:rsid w:val="005B1C71"/>
    <w:pPr>
      <w:spacing w:after="0"/>
    </w:pPr>
  </w:style>
  <w:style w:type="paragraph" w:customStyle="1" w:styleId="Droite">
    <w:name w:val="Droite"/>
    <w:basedOn w:val="Normal"/>
    <w:next w:val="Normal"/>
    <w:rsid w:val="005B1C71"/>
    <w:pPr>
      <w:ind w:firstLine="0"/>
      <w:jc w:val="right"/>
    </w:pPr>
    <w:rPr>
      <w:szCs w:val="20"/>
    </w:rPr>
  </w:style>
  <w:style w:type="paragraph" w:customStyle="1" w:styleId="DroiteRetraitGauche1X">
    <w:name w:val="DroiteRetraitGauche1X"/>
    <w:basedOn w:val="Droite"/>
    <w:next w:val="Normal"/>
    <w:rsid w:val="005B1C71"/>
    <w:pPr>
      <w:ind w:left="680"/>
    </w:pPr>
  </w:style>
  <w:style w:type="paragraph" w:customStyle="1" w:styleId="DroiteRetraitGauche2X">
    <w:name w:val="DroiteRetraitGauche2X"/>
    <w:basedOn w:val="Droite"/>
    <w:next w:val="Normal"/>
    <w:rsid w:val="005B1C71"/>
    <w:pPr>
      <w:ind w:left="1361"/>
    </w:pPr>
  </w:style>
  <w:style w:type="paragraph" w:customStyle="1" w:styleId="DroiteRetraitGauche3X">
    <w:name w:val="DroiteRetraitGauche3X"/>
    <w:basedOn w:val="Droite"/>
    <w:next w:val="Normal"/>
    <w:rsid w:val="005B1C71"/>
    <w:pPr>
      <w:ind w:left="2041"/>
    </w:pPr>
  </w:style>
  <w:style w:type="paragraph" w:customStyle="1" w:styleId="DroiteRetraitGauche4X">
    <w:name w:val="DroiteRetraitGauche4X"/>
    <w:basedOn w:val="Droite"/>
    <w:next w:val="Normal"/>
    <w:rsid w:val="005B1C71"/>
    <w:pPr>
      <w:ind w:left="2722"/>
    </w:pPr>
  </w:style>
  <w:style w:type="paragraph" w:customStyle="1" w:styleId="Taille-1RetraitGauche1X">
    <w:name w:val="Taille-1RetraitGauche1X"/>
    <w:basedOn w:val="Taille-1Normal"/>
    <w:rsid w:val="005B1C71"/>
    <w:pPr>
      <w:ind w:left="680"/>
    </w:pPr>
    <w:rPr>
      <w:szCs w:val="20"/>
    </w:rPr>
  </w:style>
  <w:style w:type="paragraph" w:customStyle="1" w:styleId="Taille-1RetraitGauche2X">
    <w:name w:val="Taille-1RetraitGauche2X"/>
    <w:basedOn w:val="Taille-1Normal"/>
    <w:rsid w:val="005B1C71"/>
    <w:pPr>
      <w:ind w:left="1361"/>
    </w:pPr>
    <w:rPr>
      <w:szCs w:val="20"/>
    </w:rPr>
  </w:style>
  <w:style w:type="paragraph" w:customStyle="1" w:styleId="Taille-1RetraitGauche3X">
    <w:name w:val="Taille-1RetraitGauche3X"/>
    <w:basedOn w:val="Taille-1Normal"/>
    <w:rsid w:val="005B1C71"/>
    <w:pPr>
      <w:ind w:left="2041"/>
    </w:pPr>
    <w:rPr>
      <w:szCs w:val="20"/>
    </w:rPr>
  </w:style>
  <w:style w:type="paragraph" w:customStyle="1" w:styleId="Taille-1RetraitGauche1XIndent0">
    <w:name w:val="Taille-1RetraitGauche1XIndent0"/>
    <w:basedOn w:val="Taille-1RetraitGauche1X"/>
    <w:rsid w:val="005B1C71"/>
    <w:pPr>
      <w:ind w:firstLine="0"/>
    </w:pPr>
  </w:style>
  <w:style w:type="paragraph" w:customStyle="1" w:styleId="Taille-1RetraitGauche2XIndent0">
    <w:name w:val="Taille-1RetraitGauche2XIndent0"/>
    <w:basedOn w:val="Taille-1RetraitGauche2X"/>
    <w:rsid w:val="005B1C71"/>
    <w:pPr>
      <w:ind w:firstLine="0"/>
    </w:pPr>
  </w:style>
  <w:style w:type="paragraph" w:customStyle="1" w:styleId="Taille-1RetraitGauche3XIndent0">
    <w:name w:val="Taille-1RetraitGauche3XIndent0"/>
    <w:basedOn w:val="Taille-1RetraitGauche3X"/>
    <w:rsid w:val="005B1C71"/>
    <w:pPr>
      <w:ind w:firstLine="0"/>
    </w:pPr>
  </w:style>
  <w:style w:type="paragraph" w:customStyle="1" w:styleId="Taille-1RetraitGauche4XIndent0">
    <w:name w:val="Taille-1RetraitGauche4XIndent0"/>
    <w:basedOn w:val="Taille-1Normal"/>
    <w:rsid w:val="005B1C71"/>
    <w:pPr>
      <w:ind w:left="2722" w:firstLine="0"/>
    </w:pPr>
    <w:rPr>
      <w:szCs w:val="20"/>
    </w:rPr>
  </w:style>
  <w:style w:type="paragraph" w:customStyle="1" w:styleId="NormalRetraitGauche1X">
    <w:name w:val="NormalRetraitGauche1X"/>
    <w:basedOn w:val="Normal"/>
    <w:rsid w:val="005B1C71"/>
    <w:pPr>
      <w:ind w:left="680"/>
    </w:pPr>
    <w:rPr>
      <w:szCs w:val="20"/>
    </w:rPr>
  </w:style>
  <w:style w:type="paragraph" w:customStyle="1" w:styleId="NormalRetraitGauche2X">
    <w:name w:val="NormalRetraitGauche2X"/>
    <w:basedOn w:val="Normal"/>
    <w:rsid w:val="005B1C71"/>
    <w:pPr>
      <w:ind w:left="1361"/>
    </w:pPr>
    <w:rPr>
      <w:szCs w:val="20"/>
    </w:rPr>
  </w:style>
  <w:style w:type="paragraph" w:customStyle="1" w:styleId="NormalRetraitGauche3X">
    <w:name w:val="NormalRetraitGauche3X"/>
    <w:basedOn w:val="Normal"/>
    <w:rsid w:val="005B1C71"/>
    <w:pPr>
      <w:ind w:left="2041"/>
    </w:pPr>
    <w:rPr>
      <w:szCs w:val="20"/>
    </w:rPr>
  </w:style>
  <w:style w:type="paragraph" w:customStyle="1" w:styleId="NormalRetraitGauche1XIndent0">
    <w:name w:val="NormalRetraitGauche1XIndent0"/>
    <w:basedOn w:val="NormalRetraitGauche1X"/>
    <w:rsid w:val="005B1C71"/>
    <w:pPr>
      <w:ind w:firstLine="0"/>
    </w:pPr>
  </w:style>
  <w:style w:type="paragraph" w:customStyle="1" w:styleId="NormalRetraitGauche2XIndent0">
    <w:name w:val="NormalRetraitGauche2XIndent0"/>
    <w:basedOn w:val="NormalRetraitGauche2X"/>
    <w:rsid w:val="005B1C71"/>
    <w:pPr>
      <w:ind w:firstLine="0"/>
    </w:pPr>
  </w:style>
  <w:style w:type="paragraph" w:customStyle="1" w:styleId="NormalRetraitGauche3XIndent0">
    <w:name w:val="NormalRetraitGauche3XIndent0"/>
    <w:basedOn w:val="NormalRetraitGauche3X"/>
    <w:rsid w:val="005B1C71"/>
    <w:pPr>
      <w:ind w:firstLine="0"/>
    </w:pPr>
  </w:style>
  <w:style w:type="paragraph" w:customStyle="1" w:styleId="NormalRetraitGauche4XIndent0">
    <w:name w:val="NormalRetraitGauche4XIndent0"/>
    <w:basedOn w:val="Normal"/>
    <w:rsid w:val="005B1C71"/>
    <w:pPr>
      <w:ind w:left="2722" w:firstLine="0"/>
    </w:pPr>
    <w:rPr>
      <w:szCs w:val="20"/>
    </w:rPr>
  </w:style>
  <w:style w:type="paragraph" w:styleId="Notedefin">
    <w:name w:val="endnote text"/>
    <w:basedOn w:val="Taille-1Normal"/>
    <w:link w:val="NotedefinCar"/>
    <w:uiPriority w:val="99"/>
    <w:semiHidden/>
    <w:unhideWhenUsed/>
    <w:qFormat/>
    <w:rsid w:val="005B1C71"/>
    <w:rPr>
      <w:szCs w:val="20"/>
      <w:lang w:val="x-none" w:eastAsia="x-none"/>
    </w:rPr>
  </w:style>
  <w:style w:type="character" w:customStyle="1" w:styleId="NotedefinCar">
    <w:name w:val="Note de fin Car"/>
    <w:link w:val="Notedefin"/>
    <w:uiPriority w:val="99"/>
    <w:semiHidden/>
    <w:rsid w:val="005B1C71"/>
    <w:rPr>
      <w:rFonts w:ascii="Amasis30" w:hAnsi="Amasis30"/>
      <w:sz w:val="32"/>
      <w:lang w:val="x-none" w:eastAsia="x-none"/>
    </w:rPr>
  </w:style>
  <w:style w:type="character" w:styleId="Appeldenotedefin">
    <w:name w:val="endnote reference"/>
    <w:uiPriority w:val="99"/>
    <w:unhideWhenUsed/>
    <w:qFormat/>
    <w:rsid w:val="005B1C71"/>
    <w:rPr>
      <w:rFonts w:ascii="Amasis30" w:hAnsi="Amasis30"/>
      <w:b/>
      <w:sz w:val="36"/>
      <w:vertAlign w:val="superscript"/>
    </w:rPr>
  </w:style>
  <w:style w:type="paragraph" w:customStyle="1" w:styleId="NormalSuspendu1X">
    <w:name w:val="NormalSuspendu1X"/>
    <w:basedOn w:val="Normal"/>
    <w:rsid w:val="005B1C71"/>
    <w:pPr>
      <w:ind w:left="680" w:hanging="680"/>
    </w:pPr>
    <w:rPr>
      <w:szCs w:val="20"/>
    </w:rPr>
  </w:style>
  <w:style w:type="paragraph" w:customStyle="1" w:styleId="NormalSuspendu1XRetrait1X">
    <w:name w:val="NormalSuspendu1XRetrait1X"/>
    <w:basedOn w:val="Normal"/>
    <w:rsid w:val="005B1C71"/>
    <w:pPr>
      <w:ind w:left="1360" w:hanging="680"/>
    </w:pPr>
  </w:style>
  <w:style w:type="paragraph" w:customStyle="1" w:styleId="NormalEspAvt0EspApr0">
    <w:name w:val="NormalEspAvt0EspApr0"/>
    <w:basedOn w:val="Normal"/>
    <w:rsid w:val="005B1C71"/>
    <w:pPr>
      <w:spacing w:before="0" w:after="0"/>
    </w:pPr>
    <w:rPr>
      <w:szCs w:val="20"/>
    </w:rPr>
  </w:style>
  <w:style w:type="paragraph" w:customStyle="1" w:styleId="NormalSuspendu1XRetrait2X">
    <w:name w:val="NormalSuspendu1XRetrait2X"/>
    <w:basedOn w:val="Normal"/>
    <w:rsid w:val="005B1C71"/>
    <w:pPr>
      <w:ind w:left="2041" w:hanging="680"/>
    </w:pPr>
  </w:style>
  <w:style w:type="paragraph" w:customStyle="1" w:styleId="NormalSuspendu1XRetrait3X">
    <w:name w:val="NormalSuspendu1XRetrait3X"/>
    <w:basedOn w:val="Normal"/>
    <w:rsid w:val="005B1C71"/>
    <w:pPr>
      <w:ind w:left="2721" w:hanging="680"/>
    </w:pPr>
    <w:rPr>
      <w:szCs w:val="20"/>
    </w:rPr>
  </w:style>
  <w:style w:type="paragraph" w:customStyle="1" w:styleId="NormalSuspendu1XRetrait4X">
    <w:name w:val="NormalSuspendu1XRetrait4X"/>
    <w:basedOn w:val="Normal"/>
    <w:rsid w:val="005B1C71"/>
    <w:pPr>
      <w:ind w:left="3402" w:hanging="680"/>
    </w:pPr>
    <w:rPr>
      <w:szCs w:val="20"/>
    </w:rPr>
  </w:style>
  <w:style w:type="paragraph" w:styleId="Textedebulles">
    <w:name w:val="Balloon Text"/>
    <w:basedOn w:val="Normal"/>
    <w:semiHidden/>
    <w:rsid w:val="00347E80"/>
    <w:rPr>
      <w:rFonts w:ascii="Tahoma" w:hAnsi="Tahoma" w:cs="Tahoma"/>
      <w:sz w:val="16"/>
      <w:szCs w:val="16"/>
    </w:rPr>
  </w:style>
  <w:style w:type="character" w:styleId="Marquedecommentaire">
    <w:name w:val="annotation reference"/>
    <w:basedOn w:val="Policepardfaut"/>
    <w:semiHidden/>
    <w:rsid w:val="0081718B"/>
    <w:rPr>
      <w:sz w:val="18"/>
    </w:rPr>
  </w:style>
  <w:style w:type="paragraph" w:styleId="Commentaire">
    <w:name w:val="annotation text"/>
    <w:basedOn w:val="Normal"/>
    <w:semiHidden/>
    <w:rsid w:val="0081718B"/>
    <w:rPr>
      <w:sz w:val="24"/>
    </w:rPr>
  </w:style>
  <w:style w:type="paragraph" w:styleId="Objetducommentaire">
    <w:name w:val="annotation subject"/>
    <w:basedOn w:val="Commentaire"/>
    <w:next w:val="Commentaire"/>
    <w:semiHidden/>
    <w:rsid w:val="0081718B"/>
    <w:rPr>
      <w:sz w:val="32"/>
    </w:rPr>
  </w:style>
  <w:style w:type="character" w:customStyle="1" w:styleId="Taille-1Caracteres">
    <w:name w:val="Taille-1Caracteres"/>
    <w:qFormat/>
    <w:rsid w:val="005B1C71"/>
    <w:rPr>
      <w:sz w:val="32"/>
      <w:szCs w:val="20"/>
    </w:rPr>
  </w:style>
  <w:style w:type="paragraph" w:customStyle="1" w:styleId="Etoile">
    <w:name w:val="Etoile"/>
    <w:basedOn w:val="Normal"/>
    <w:qFormat/>
    <w:rsid w:val="005B1C71"/>
    <w:pPr>
      <w:ind w:firstLine="0"/>
      <w:jc w:val="center"/>
    </w:pPr>
    <w:rPr>
      <w:b/>
      <w:sz w:val="40"/>
      <w:szCs w:val="28"/>
    </w:rPr>
  </w:style>
  <w:style w:type="paragraph" w:customStyle="1" w:styleId="Taille-1Suspendu1XRetrait1XEsp0">
    <w:name w:val="Taille-1Suspendu1XRetrait1XEsp0"/>
    <w:basedOn w:val="Taille-1RetraitGauche1X"/>
    <w:qFormat/>
    <w:rsid w:val="005B1C71"/>
    <w:pPr>
      <w:spacing w:before="0" w:after="0"/>
      <w:ind w:left="1360" w:hanging="680"/>
    </w:pPr>
  </w:style>
  <w:style w:type="character" w:styleId="Mentionnonrsolue">
    <w:name w:val="Unresolved Mention"/>
    <w:uiPriority w:val="99"/>
    <w:semiHidden/>
    <w:unhideWhenUsed/>
    <w:rsid w:val="005B1C71"/>
    <w:rPr>
      <w:color w:val="605E5C"/>
      <w:shd w:val="clear" w:color="auto" w:fill="E1DFDD"/>
    </w:rPr>
  </w:style>
  <w:style w:type="paragraph" w:customStyle="1" w:styleId="Taille-1Suspendu1XRetrait2XEsp0">
    <w:name w:val="Taille-1Suspendu1XRetrait2XEsp0"/>
    <w:basedOn w:val="Taille-1RetraitGauche2X"/>
    <w:qFormat/>
    <w:rsid w:val="005B1C71"/>
    <w:pPr>
      <w:spacing w:before="0" w:after="0"/>
      <w:ind w:left="2041" w:hanging="680"/>
      <w:jc w:val="left"/>
    </w:pPr>
    <w:rPr>
      <w:szCs w:val="28"/>
    </w:rPr>
  </w:style>
  <w:style w:type="paragraph" w:customStyle="1" w:styleId="NormalSuspendu1XRetrait1XEsp0">
    <w:name w:val="NormalSuspendu1XRetrait1XEsp0"/>
    <w:basedOn w:val="NormalSuspendu1XRetrait1X"/>
    <w:qFormat/>
    <w:rsid w:val="005B1C71"/>
    <w:pPr>
      <w:spacing w:before="0" w:after="0"/>
    </w:pPr>
  </w:style>
  <w:style w:type="paragraph" w:customStyle="1" w:styleId="NormalSuspendu1XEsp0">
    <w:name w:val="NormalSuspendu1XEsp0"/>
    <w:basedOn w:val="NormalSuspendu1X"/>
    <w:qFormat/>
    <w:rsid w:val="005B1C71"/>
    <w:pPr>
      <w:spacing w:before="0" w:after="0"/>
    </w:pPr>
  </w:style>
  <w:style w:type="paragraph" w:customStyle="1" w:styleId="NormalSuspendu1XRetrait2XEsp0">
    <w:name w:val="NormalSuspendu1XRetrait2XEsp0"/>
    <w:basedOn w:val="NormalSuspendu1XRetrait2X"/>
    <w:qFormat/>
    <w:rsid w:val="005B1C71"/>
    <w:pPr>
      <w:spacing w:before="0" w:after="0"/>
    </w:pPr>
  </w:style>
  <w:style w:type="paragraph" w:customStyle="1" w:styleId="ParagrapheVideNormal">
    <w:name w:val="ParagrapheVideNormal"/>
    <w:basedOn w:val="Normal"/>
    <w:next w:val="Normal"/>
    <w:qFormat/>
    <w:rsid w:val="005B1C71"/>
  </w:style>
  <w:style w:type="paragraph" w:customStyle="1" w:styleId="ParagrapheVideNormal2">
    <w:name w:val="ParagrapheVideNormal2"/>
    <w:basedOn w:val="ParagrapheVideNormal"/>
    <w:next w:val="Normal"/>
    <w:qFormat/>
    <w:rsid w:val="005B1C71"/>
  </w:style>
  <w:style w:type="paragraph" w:customStyle="1" w:styleId="Image">
    <w:name w:val="Image"/>
    <w:basedOn w:val="Centr"/>
    <w:next w:val="Normal"/>
    <w:qFormat/>
    <w:rsid w:val="005B1C7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encoding w:val="windows-1252"/>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ebooksgratuits.co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groups.google.com/g/ebooksgratuits" TargetMode="Externa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Modeles\Ebooks\livres.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livres.dot</Template>
  <TotalTime>37</TotalTime>
  <Pages>855</Pages>
  <Words>205424</Words>
  <Characters>1129833</Characters>
  <Application>Microsoft Office Word</Application>
  <DocSecurity>0</DocSecurity>
  <Lines>9415</Lines>
  <Paragraphs>2665</Paragraphs>
  <ScaleCrop>false</ScaleCrop>
  <HeadingPairs>
    <vt:vector size="2" baseType="variant">
      <vt:variant>
        <vt:lpstr>Titre</vt:lpstr>
      </vt:variant>
      <vt:variant>
        <vt:i4>1</vt:i4>
      </vt:variant>
    </vt:vector>
  </HeadingPairs>
  <TitlesOfParts>
    <vt:vector size="1" baseType="lpstr">
      <vt:lpstr>SHIRLEY</vt:lpstr>
    </vt:vector>
  </TitlesOfParts>
  <Company>Ebooks libres et gratuits</Company>
  <LinksUpToDate>false</LinksUpToDate>
  <CharactersWithSpaces>1332592</CharactersWithSpaces>
  <SharedDoc>false</SharedDoc>
  <HLinks>
    <vt:vector size="252" baseType="variant">
      <vt:variant>
        <vt:i4>3932195</vt:i4>
      </vt:variant>
      <vt:variant>
        <vt:i4>240</vt:i4>
      </vt:variant>
      <vt:variant>
        <vt:i4>0</vt:i4>
      </vt:variant>
      <vt:variant>
        <vt:i4>5</vt:i4>
      </vt:variant>
      <vt:variant>
        <vt:lpwstr>http://www.ebooksgratuits.com/</vt:lpwstr>
      </vt:variant>
      <vt:variant>
        <vt:lpwstr/>
      </vt:variant>
      <vt:variant>
        <vt:i4>458873</vt:i4>
      </vt:variant>
      <vt:variant>
        <vt:i4>237</vt:i4>
      </vt:variant>
      <vt:variant>
        <vt:i4>0</vt:i4>
      </vt:variant>
      <vt:variant>
        <vt:i4>5</vt:i4>
      </vt:variant>
      <vt:variant>
        <vt:lpwstr>http://fr.groups.yahoo.com/group/ebooksgratuits</vt:lpwstr>
      </vt:variant>
      <vt:variant>
        <vt:lpwstr/>
      </vt:variant>
      <vt:variant>
        <vt:i4>131100</vt:i4>
      </vt:variant>
      <vt:variant>
        <vt:i4>230</vt:i4>
      </vt:variant>
      <vt:variant>
        <vt:i4>0</vt:i4>
      </vt:variant>
      <vt:variant>
        <vt:i4>5</vt:i4>
      </vt:variant>
      <vt:variant>
        <vt:lpwstr/>
      </vt:variant>
      <vt:variant>
        <vt:lpwstr>_Toc294045777</vt:lpwstr>
      </vt:variant>
      <vt:variant>
        <vt:i4>196636</vt:i4>
      </vt:variant>
      <vt:variant>
        <vt:i4>224</vt:i4>
      </vt:variant>
      <vt:variant>
        <vt:i4>0</vt:i4>
      </vt:variant>
      <vt:variant>
        <vt:i4>5</vt:i4>
      </vt:variant>
      <vt:variant>
        <vt:lpwstr/>
      </vt:variant>
      <vt:variant>
        <vt:lpwstr>_Toc294045776</vt:lpwstr>
      </vt:variant>
      <vt:variant>
        <vt:i4>28</vt:i4>
      </vt:variant>
      <vt:variant>
        <vt:i4>218</vt:i4>
      </vt:variant>
      <vt:variant>
        <vt:i4>0</vt:i4>
      </vt:variant>
      <vt:variant>
        <vt:i4>5</vt:i4>
      </vt:variant>
      <vt:variant>
        <vt:lpwstr/>
      </vt:variant>
      <vt:variant>
        <vt:lpwstr>_Toc294045775</vt:lpwstr>
      </vt:variant>
      <vt:variant>
        <vt:i4>65564</vt:i4>
      </vt:variant>
      <vt:variant>
        <vt:i4>212</vt:i4>
      </vt:variant>
      <vt:variant>
        <vt:i4>0</vt:i4>
      </vt:variant>
      <vt:variant>
        <vt:i4>5</vt:i4>
      </vt:variant>
      <vt:variant>
        <vt:lpwstr/>
      </vt:variant>
      <vt:variant>
        <vt:lpwstr>_Toc294045774</vt:lpwstr>
      </vt:variant>
      <vt:variant>
        <vt:i4>393244</vt:i4>
      </vt:variant>
      <vt:variant>
        <vt:i4>206</vt:i4>
      </vt:variant>
      <vt:variant>
        <vt:i4>0</vt:i4>
      </vt:variant>
      <vt:variant>
        <vt:i4>5</vt:i4>
      </vt:variant>
      <vt:variant>
        <vt:lpwstr/>
      </vt:variant>
      <vt:variant>
        <vt:lpwstr>_Toc294045773</vt:lpwstr>
      </vt:variant>
      <vt:variant>
        <vt:i4>458780</vt:i4>
      </vt:variant>
      <vt:variant>
        <vt:i4>200</vt:i4>
      </vt:variant>
      <vt:variant>
        <vt:i4>0</vt:i4>
      </vt:variant>
      <vt:variant>
        <vt:i4>5</vt:i4>
      </vt:variant>
      <vt:variant>
        <vt:lpwstr/>
      </vt:variant>
      <vt:variant>
        <vt:lpwstr>_Toc294045772</vt:lpwstr>
      </vt:variant>
      <vt:variant>
        <vt:i4>262172</vt:i4>
      </vt:variant>
      <vt:variant>
        <vt:i4>194</vt:i4>
      </vt:variant>
      <vt:variant>
        <vt:i4>0</vt:i4>
      </vt:variant>
      <vt:variant>
        <vt:i4>5</vt:i4>
      </vt:variant>
      <vt:variant>
        <vt:lpwstr/>
      </vt:variant>
      <vt:variant>
        <vt:lpwstr>_Toc294045771</vt:lpwstr>
      </vt:variant>
      <vt:variant>
        <vt:i4>327708</vt:i4>
      </vt:variant>
      <vt:variant>
        <vt:i4>188</vt:i4>
      </vt:variant>
      <vt:variant>
        <vt:i4>0</vt:i4>
      </vt:variant>
      <vt:variant>
        <vt:i4>5</vt:i4>
      </vt:variant>
      <vt:variant>
        <vt:lpwstr/>
      </vt:variant>
      <vt:variant>
        <vt:lpwstr>_Toc294045770</vt:lpwstr>
      </vt:variant>
      <vt:variant>
        <vt:i4>786461</vt:i4>
      </vt:variant>
      <vt:variant>
        <vt:i4>182</vt:i4>
      </vt:variant>
      <vt:variant>
        <vt:i4>0</vt:i4>
      </vt:variant>
      <vt:variant>
        <vt:i4>5</vt:i4>
      </vt:variant>
      <vt:variant>
        <vt:lpwstr/>
      </vt:variant>
      <vt:variant>
        <vt:lpwstr>_Toc294045769</vt:lpwstr>
      </vt:variant>
      <vt:variant>
        <vt:i4>851997</vt:i4>
      </vt:variant>
      <vt:variant>
        <vt:i4>176</vt:i4>
      </vt:variant>
      <vt:variant>
        <vt:i4>0</vt:i4>
      </vt:variant>
      <vt:variant>
        <vt:i4>5</vt:i4>
      </vt:variant>
      <vt:variant>
        <vt:lpwstr/>
      </vt:variant>
      <vt:variant>
        <vt:lpwstr>_Toc294045768</vt:lpwstr>
      </vt:variant>
      <vt:variant>
        <vt:i4>131101</vt:i4>
      </vt:variant>
      <vt:variant>
        <vt:i4>170</vt:i4>
      </vt:variant>
      <vt:variant>
        <vt:i4>0</vt:i4>
      </vt:variant>
      <vt:variant>
        <vt:i4>5</vt:i4>
      </vt:variant>
      <vt:variant>
        <vt:lpwstr/>
      </vt:variant>
      <vt:variant>
        <vt:lpwstr>_Toc294045767</vt:lpwstr>
      </vt:variant>
      <vt:variant>
        <vt:i4>196637</vt:i4>
      </vt:variant>
      <vt:variant>
        <vt:i4>164</vt:i4>
      </vt:variant>
      <vt:variant>
        <vt:i4>0</vt:i4>
      </vt:variant>
      <vt:variant>
        <vt:i4>5</vt:i4>
      </vt:variant>
      <vt:variant>
        <vt:lpwstr/>
      </vt:variant>
      <vt:variant>
        <vt:lpwstr>_Toc294045766</vt:lpwstr>
      </vt:variant>
      <vt:variant>
        <vt:i4>29</vt:i4>
      </vt:variant>
      <vt:variant>
        <vt:i4>158</vt:i4>
      </vt:variant>
      <vt:variant>
        <vt:i4>0</vt:i4>
      </vt:variant>
      <vt:variant>
        <vt:i4>5</vt:i4>
      </vt:variant>
      <vt:variant>
        <vt:lpwstr/>
      </vt:variant>
      <vt:variant>
        <vt:lpwstr>_Toc294045765</vt:lpwstr>
      </vt:variant>
      <vt:variant>
        <vt:i4>65565</vt:i4>
      </vt:variant>
      <vt:variant>
        <vt:i4>152</vt:i4>
      </vt:variant>
      <vt:variant>
        <vt:i4>0</vt:i4>
      </vt:variant>
      <vt:variant>
        <vt:i4>5</vt:i4>
      </vt:variant>
      <vt:variant>
        <vt:lpwstr/>
      </vt:variant>
      <vt:variant>
        <vt:lpwstr>_Toc294045764</vt:lpwstr>
      </vt:variant>
      <vt:variant>
        <vt:i4>393245</vt:i4>
      </vt:variant>
      <vt:variant>
        <vt:i4>146</vt:i4>
      </vt:variant>
      <vt:variant>
        <vt:i4>0</vt:i4>
      </vt:variant>
      <vt:variant>
        <vt:i4>5</vt:i4>
      </vt:variant>
      <vt:variant>
        <vt:lpwstr/>
      </vt:variant>
      <vt:variant>
        <vt:lpwstr>_Toc294045763</vt:lpwstr>
      </vt:variant>
      <vt:variant>
        <vt:i4>458781</vt:i4>
      </vt:variant>
      <vt:variant>
        <vt:i4>140</vt:i4>
      </vt:variant>
      <vt:variant>
        <vt:i4>0</vt:i4>
      </vt:variant>
      <vt:variant>
        <vt:i4>5</vt:i4>
      </vt:variant>
      <vt:variant>
        <vt:lpwstr/>
      </vt:variant>
      <vt:variant>
        <vt:lpwstr>_Toc294045762</vt:lpwstr>
      </vt:variant>
      <vt:variant>
        <vt:i4>262173</vt:i4>
      </vt:variant>
      <vt:variant>
        <vt:i4>134</vt:i4>
      </vt:variant>
      <vt:variant>
        <vt:i4>0</vt:i4>
      </vt:variant>
      <vt:variant>
        <vt:i4>5</vt:i4>
      </vt:variant>
      <vt:variant>
        <vt:lpwstr/>
      </vt:variant>
      <vt:variant>
        <vt:lpwstr>_Toc294045761</vt:lpwstr>
      </vt:variant>
      <vt:variant>
        <vt:i4>327709</vt:i4>
      </vt:variant>
      <vt:variant>
        <vt:i4>128</vt:i4>
      </vt:variant>
      <vt:variant>
        <vt:i4>0</vt:i4>
      </vt:variant>
      <vt:variant>
        <vt:i4>5</vt:i4>
      </vt:variant>
      <vt:variant>
        <vt:lpwstr/>
      </vt:variant>
      <vt:variant>
        <vt:lpwstr>_Toc294045760</vt:lpwstr>
      </vt:variant>
      <vt:variant>
        <vt:i4>786462</vt:i4>
      </vt:variant>
      <vt:variant>
        <vt:i4>122</vt:i4>
      </vt:variant>
      <vt:variant>
        <vt:i4>0</vt:i4>
      </vt:variant>
      <vt:variant>
        <vt:i4>5</vt:i4>
      </vt:variant>
      <vt:variant>
        <vt:lpwstr/>
      </vt:variant>
      <vt:variant>
        <vt:lpwstr>_Toc294045759</vt:lpwstr>
      </vt:variant>
      <vt:variant>
        <vt:i4>851998</vt:i4>
      </vt:variant>
      <vt:variant>
        <vt:i4>116</vt:i4>
      </vt:variant>
      <vt:variant>
        <vt:i4>0</vt:i4>
      </vt:variant>
      <vt:variant>
        <vt:i4>5</vt:i4>
      </vt:variant>
      <vt:variant>
        <vt:lpwstr/>
      </vt:variant>
      <vt:variant>
        <vt:lpwstr>_Toc294045758</vt:lpwstr>
      </vt:variant>
      <vt:variant>
        <vt:i4>131102</vt:i4>
      </vt:variant>
      <vt:variant>
        <vt:i4>110</vt:i4>
      </vt:variant>
      <vt:variant>
        <vt:i4>0</vt:i4>
      </vt:variant>
      <vt:variant>
        <vt:i4>5</vt:i4>
      </vt:variant>
      <vt:variant>
        <vt:lpwstr/>
      </vt:variant>
      <vt:variant>
        <vt:lpwstr>_Toc294045757</vt:lpwstr>
      </vt:variant>
      <vt:variant>
        <vt:i4>196638</vt:i4>
      </vt:variant>
      <vt:variant>
        <vt:i4>104</vt:i4>
      </vt:variant>
      <vt:variant>
        <vt:i4>0</vt:i4>
      </vt:variant>
      <vt:variant>
        <vt:i4>5</vt:i4>
      </vt:variant>
      <vt:variant>
        <vt:lpwstr/>
      </vt:variant>
      <vt:variant>
        <vt:lpwstr>_Toc294045756</vt:lpwstr>
      </vt:variant>
      <vt:variant>
        <vt:i4>30</vt:i4>
      </vt:variant>
      <vt:variant>
        <vt:i4>98</vt:i4>
      </vt:variant>
      <vt:variant>
        <vt:i4>0</vt:i4>
      </vt:variant>
      <vt:variant>
        <vt:i4>5</vt:i4>
      </vt:variant>
      <vt:variant>
        <vt:lpwstr/>
      </vt:variant>
      <vt:variant>
        <vt:lpwstr>_Toc294045755</vt:lpwstr>
      </vt:variant>
      <vt:variant>
        <vt:i4>65566</vt:i4>
      </vt:variant>
      <vt:variant>
        <vt:i4>92</vt:i4>
      </vt:variant>
      <vt:variant>
        <vt:i4>0</vt:i4>
      </vt:variant>
      <vt:variant>
        <vt:i4>5</vt:i4>
      </vt:variant>
      <vt:variant>
        <vt:lpwstr/>
      </vt:variant>
      <vt:variant>
        <vt:lpwstr>_Toc294045754</vt:lpwstr>
      </vt:variant>
      <vt:variant>
        <vt:i4>393246</vt:i4>
      </vt:variant>
      <vt:variant>
        <vt:i4>86</vt:i4>
      </vt:variant>
      <vt:variant>
        <vt:i4>0</vt:i4>
      </vt:variant>
      <vt:variant>
        <vt:i4>5</vt:i4>
      </vt:variant>
      <vt:variant>
        <vt:lpwstr/>
      </vt:variant>
      <vt:variant>
        <vt:lpwstr>_Toc294045753</vt:lpwstr>
      </vt:variant>
      <vt:variant>
        <vt:i4>458782</vt:i4>
      </vt:variant>
      <vt:variant>
        <vt:i4>80</vt:i4>
      </vt:variant>
      <vt:variant>
        <vt:i4>0</vt:i4>
      </vt:variant>
      <vt:variant>
        <vt:i4>5</vt:i4>
      </vt:variant>
      <vt:variant>
        <vt:lpwstr/>
      </vt:variant>
      <vt:variant>
        <vt:lpwstr>_Toc294045752</vt:lpwstr>
      </vt:variant>
      <vt:variant>
        <vt:i4>262174</vt:i4>
      </vt:variant>
      <vt:variant>
        <vt:i4>74</vt:i4>
      </vt:variant>
      <vt:variant>
        <vt:i4>0</vt:i4>
      </vt:variant>
      <vt:variant>
        <vt:i4>5</vt:i4>
      </vt:variant>
      <vt:variant>
        <vt:lpwstr/>
      </vt:variant>
      <vt:variant>
        <vt:lpwstr>_Toc294045751</vt:lpwstr>
      </vt:variant>
      <vt:variant>
        <vt:i4>327710</vt:i4>
      </vt:variant>
      <vt:variant>
        <vt:i4>68</vt:i4>
      </vt:variant>
      <vt:variant>
        <vt:i4>0</vt:i4>
      </vt:variant>
      <vt:variant>
        <vt:i4>5</vt:i4>
      </vt:variant>
      <vt:variant>
        <vt:lpwstr/>
      </vt:variant>
      <vt:variant>
        <vt:lpwstr>_Toc294045750</vt:lpwstr>
      </vt:variant>
      <vt:variant>
        <vt:i4>786463</vt:i4>
      </vt:variant>
      <vt:variant>
        <vt:i4>62</vt:i4>
      </vt:variant>
      <vt:variant>
        <vt:i4>0</vt:i4>
      </vt:variant>
      <vt:variant>
        <vt:i4>5</vt:i4>
      </vt:variant>
      <vt:variant>
        <vt:lpwstr/>
      </vt:variant>
      <vt:variant>
        <vt:lpwstr>_Toc294045749</vt:lpwstr>
      </vt:variant>
      <vt:variant>
        <vt:i4>851999</vt:i4>
      </vt:variant>
      <vt:variant>
        <vt:i4>56</vt:i4>
      </vt:variant>
      <vt:variant>
        <vt:i4>0</vt:i4>
      </vt:variant>
      <vt:variant>
        <vt:i4>5</vt:i4>
      </vt:variant>
      <vt:variant>
        <vt:lpwstr/>
      </vt:variant>
      <vt:variant>
        <vt:lpwstr>_Toc294045748</vt:lpwstr>
      </vt:variant>
      <vt:variant>
        <vt:i4>131103</vt:i4>
      </vt:variant>
      <vt:variant>
        <vt:i4>50</vt:i4>
      </vt:variant>
      <vt:variant>
        <vt:i4>0</vt:i4>
      </vt:variant>
      <vt:variant>
        <vt:i4>5</vt:i4>
      </vt:variant>
      <vt:variant>
        <vt:lpwstr/>
      </vt:variant>
      <vt:variant>
        <vt:lpwstr>_Toc294045747</vt:lpwstr>
      </vt:variant>
      <vt:variant>
        <vt:i4>196639</vt:i4>
      </vt:variant>
      <vt:variant>
        <vt:i4>44</vt:i4>
      </vt:variant>
      <vt:variant>
        <vt:i4>0</vt:i4>
      </vt:variant>
      <vt:variant>
        <vt:i4>5</vt:i4>
      </vt:variant>
      <vt:variant>
        <vt:lpwstr/>
      </vt:variant>
      <vt:variant>
        <vt:lpwstr>_Toc294045746</vt:lpwstr>
      </vt:variant>
      <vt:variant>
        <vt:i4>31</vt:i4>
      </vt:variant>
      <vt:variant>
        <vt:i4>38</vt:i4>
      </vt:variant>
      <vt:variant>
        <vt:i4>0</vt:i4>
      </vt:variant>
      <vt:variant>
        <vt:i4>5</vt:i4>
      </vt:variant>
      <vt:variant>
        <vt:lpwstr/>
      </vt:variant>
      <vt:variant>
        <vt:lpwstr>_Toc294045745</vt:lpwstr>
      </vt:variant>
      <vt:variant>
        <vt:i4>65567</vt:i4>
      </vt:variant>
      <vt:variant>
        <vt:i4>32</vt:i4>
      </vt:variant>
      <vt:variant>
        <vt:i4>0</vt:i4>
      </vt:variant>
      <vt:variant>
        <vt:i4>5</vt:i4>
      </vt:variant>
      <vt:variant>
        <vt:lpwstr/>
      </vt:variant>
      <vt:variant>
        <vt:lpwstr>_Toc294045744</vt:lpwstr>
      </vt:variant>
      <vt:variant>
        <vt:i4>393247</vt:i4>
      </vt:variant>
      <vt:variant>
        <vt:i4>26</vt:i4>
      </vt:variant>
      <vt:variant>
        <vt:i4>0</vt:i4>
      </vt:variant>
      <vt:variant>
        <vt:i4>5</vt:i4>
      </vt:variant>
      <vt:variant>
        <vt:lpwstr/>
      </vt:variant>
      <vt:variant>
        <vt:lpwstr>_Toc294045743</vt:lpwstr>
      </vt:variant>
      <vt:variant>
        <vt:i4>458783</vt:i4>
      </vt:variant>
      <vt:variant>
        <vt:i4>20</vt:i4>
      </vt:variant>
      <vt:variant>
        <vt:i4>0</vt:i4>
      </vt:variant>
      <vt:variant>
        <vt:i4>5</vt:i4>
      </vt:variant>
      <vt:variant>
        <vt:lpwstr/>
      </vt:variant>
      <vt:variant>
        <vt:lpwstr>_Toc294045742</vt:lpwstr>
      </vt:variant>
      <vt:variant>
        <vt:i4>262175</vt:i4>
      </vt:variant>
      <vt:variant>
        <vt:i4>14</vt:i4>
      </vt:variant>
      <vt:variant>
        <vt:i4>0</vt:i4>
      </vt:variant>
      <vt:variant>
        <vt:i4>5</vt:i4>
      </vt:variant>
      <vt:variant>
        <vt:lpwstr/>
      </vt:variant>
      <vt:variant>
        <vt:lpwstr>_Toc294045741</vt:lpwstr>
      </vt:variant>
      <vt:variant>
        <vt:i4>327711</vt:i4>
      </vt:variant>
      <vt:variant>
        <vt:i4>8</vt:i4>
      </vt:variant>
      <vt:variant>
        <vt:i4>0</vt:i4>
      </vt:variant>
      <vt:variant>
        <vt:i4>5</vt:i4>
      </vt:variant>
      <vt:variant>
        <vt:lpwstr/>
      </vt:variant>
      <vt:variant>
        <vt:lpwstr>_Toc294045740</vt:lpwstr>
      </vt:variant>
      <vt:variant>
        <vt:i4>786456</vt:i4>
      </vt:variant>
      <vt:variant>
        <vt:i4>2</vt:i4>
      </vt:variant>
      <vt:variant>
        <vt:i4>0</vt:i4>
      </vt:variant>
      <vt:variant>
        <vt:i4>5</vt:i4>
      </vt:variant>
      <vt:variant>
        <vt:lpwstr/>
      </vt:variant>
      <vt:variant>
        <vt:lpwstr>_Toc294045739</vt:lpwstr>
      </vt:variant>
      <vt:variant>
        <vt:i4>6881344</vt:i4>
      </vt:variant>
      <vt:variant>
        <vt:i4>-1</vt:i4>
      </vt:variant>
      <vt:variant>
        <vt:i4>1031</vt:i4>
      </vt:variant>
      <vt:variant>
        <vt:i4>1</vt:i4>
      </vt:variant>
      <vt:variant>
        <vt:lpwstr>bandeau_couverture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Shirley</dc:title>
  <dc:subject>Romans</dc:subject>
  <dc:creator>Charlotte Brontë</dc:creator>
  <cp:keywords/>
  <dc:description>Le roman se situe dans le Yorkshire, dans la période 1811-1812, pendant la dépression industrielle due aux guerres napoléoniennes et à la guerre de 1812. Robert Moore est l'un de ces industriels dont les filatures tournent à vide. La timide Caroline, sa cousine, est éprise de lui. Mais Robert est trop préoccupé par les émeutes et les ennuis financiers pour songer à un mariage si peu lucratif. Il songe plutôt à Shirley Keeldar, une jeune héritière qui vient de s'installer en ville. Vive et entreprenante, le «capitaine Keeldar» - comme elle se laisse appeler - déborde d'idées pour investir son argent, souhaitant venir en aide aussi bien à Robert qu'aux ouvriers les plus pauvres. Convaincue qu'un mariage se prépare, Caroline en tombe malade de dépit. Elle ne comprend pas que son amie repousse les beaux partis, traite ses domestiques en familiers et ait si peu d'égards pour son ancien précepteur, le frère de Robert...</dc:description>
  <cp:lastModifiedBy>Cool Micro</cp:lastModifiedBy>
  <cp:revision>10</cp:revision>
  <cp:lastPrinted>2025-06-04T17:26:00Z</cp:lastPrinted>
  <dcterms:created xsi:type="dcterms:W3CDTF">2025-06-04T16:50:00Z</dcterms:created>
  <dcterms:modified xsi:type="dcterms:W3CDTF">2025-06-04T17:27:00Z</dcterms:modified>
  <cp:category>Romans</cp:category>
</cp:coreProperties>
</file>